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598A3" w14:textId="08FE503F" w:rsidR="00C575C3" w:rsidRPr="00DE7B59" w:rsidRDefault="00C575C3" w:rsidP="00E1746F">
      <w:pPr>
        <w:pStyle w:val="Heading4"/>
      </w:pPr>
      <w:bookmarkStart w:id="0" w:name="_Toc21103096"/>
      <w:bookmarkStart w:id="1" w:name="_Toc29233433"/>
      <w:bookmarkStart w:id="2" w:name="_Toc29462038"/>
      <w:bookmarkStart w:id="3" w:name="_Toc36158015"/>
      <w:r w:rsidRPr="00DE7B59">
        <w:t>7.</w:t>
      </w:r>
      <w:r w:rsidR="004E5E27" w:rsidRPr="00DE7B59">
        <w:t>1.</w:t>
      </w:r>
      <w:r w:rsidRPr="00DE7B59">
        <w:t>1.3</w:t>
      </w:r>
      <w:r w:rsidRPr="00DE7B59">
        <w:tab/>
        <w:t>Uplink Data Transfer</w:t>
      </w:r>
      <w:bookmarkEnd w:id="0"/>
      <w:bookmarkEnd w:id="1"/>
      <w:bookmarkEnd w:id="2"/>
      <w:bookmarkEnd w:id="3"/>
    </w:p>
    <w:p w14:paraId="727D9621" w14:textId="77777777" w:rsidR="00C575C3" w:rsidRPr="00DE7B59" w:rsidRDefault="00C575C3" w:rsidP="00B5202A">
      <w:pPr>
        <w:pStyle w:val="Heading5"/>
      </w:pPr>
      <w:bookmarkStart w:id="4" w:name="_Toc21103097"/>
      <w:bookmarkStart w:id="5" w:name="_Toc29233434"/>
      <w:bookmarkStart w:id="6" w:name="_Toc29462039"/>
      <w:bookmarkStart w:id="7" w:name="_Toc36158016"/>
      <w:r w:rsidRPr="00DE7B59">
        <w:t>7.</w:t>
      </w:r>
      <w:r w:rsidR="004E5E27" w:rsidRPr="00DE7B59">
        <w:t>1.</w:t>
      </w:r>
      <w:r w:rsidRPr="00DE7B59">
        <w:t>1.3.1</w:t>
      </w:r>
      <w:r w:rsidRPr="00DE7B59">
        <w:tab/>
        <w:t>Correct Handling of UL MAC PDU</w:t>
      </w:r>
      <w:r w:rsidR="003C35DA" w:rsidRPr="00DE7B59">
        <w:t xml:space="preserve"> </w:t>
      </w:r>
      <w:r w:rsidRPr="00DE7B59">
        <w:t>/</w:t>
      </w:r>
      <w:r w:rsidR="003C35DA" w:rsidRPr="00DE7B59">
        <w:t xml:space="preserve"> </w:t>
      </w:r>
      <w:r w:rsidRPr="00DE7B59">
        <w:t>Assignment</w:t>
      </w:r>
      <w:r w:rsidR="00BD779D" w:rsidRPr="00DE7B59">
        <w:t xml:space="preserve"> </w:t>
      </w:r>
      <w:r w:rsidRPr="00DE7B59">
        <w:t>/</w:t>
      </w:r>
      <w:r w:rsidR="00BD779D" w:rsidRPr="00DE7B59">
        <w:t xml:space="preserve"> </w:t>
      </w:r>
      <w:r w:rsidRPr="00DE7B59">
        <w:t>HARQ process</w:t>
      </w:r>
      <w:bookmarkEnd w:id="4"/>
      <w:bookmarkEnd w:id="5"/>
      <w:bookmarkEnd w:id="6"/>
      <w:bookmarkEnd w:id="7"/>
    </w:p>
    <w:p w14:paraId="56F56600" w14:textId="77777777" w:rsidR="00C575C3" w:rsidRPr="00DE7B59" w:rsidRDefault="00C575C3" w:rsidP="00B5202A">
      <w:pPr>
        <w:pStyle w:val="H6"/>
      </w:pPr>
      <w:r w:rsidRPr="00DE7B59">
        <w:t>7.</w:t>
      </w:r>
      <w:r w:rsidR="004E5E27" w:rsidRPr="00DE7B59">
        <w:t>1.</w:t>
      </w:r>
      <w:r w:rsidRPr="00DE7B59">
        <w:t>1.3.1.1</w:t>
      </w:r>
      <w:r w:rsidRPr="00DE7B59">
        <w:tab/>
        <w:t>Test Purpose (TP)</w:t>
      </w:r>
    </w:p>
    <w:p w14:paraId="1F56EB23" w14:textId="77777777" w:rsidR="007834D6" w:rsidRPr="00DE7B59" w:rsidRDefault="007834D6" w:rsidP="007834D6">
      <w:pPr>
        <w:pStyle w:val="H6"/>
      </w:pPr>
      <w:r w:rsidRPr="00DE7B59">
        <w:t>(1)</w:t>
      </w:r>
    </w:p>
    <w:p w14:paraId="64876F16"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3ABD82DF"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135283B9"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for a Slot an uplink grant with valid C-RNTI }</w:t>
      </w:r>
    </w:p>
    <w:p w14:paraId="5F941A76"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transmits data and associated HARQ information to the HARQ entity for this Slot }</w:t>
      </w:r>
    </w:p>
    <w:p w14:paraId="4FC7FAEE" w14:textId="77777777" w:rsidR="007834D6" w:rsidRPr="00DE7B59" w:rsidRDefault="007834D6" w:rsidP="007834D6">
      <w:pPr>
        <w:pStyle w:val="PL"/>
        <w:rPr>
          <w:noProof w:val="0"/>
        </w:rPr>
      </w:pPr>
      <w:r w:rsidRPr="00DE7B59">
        <w:rPr>
          <w:noProof w:val="0"/>
        </w:rPr>
        <w:t xml:space="preserve">            }</w:t>
      </w:r>
    </w:p>
    <w:p w14:paraId="45F2630A" w14:textId="77777777" w:rsidR="007834D6" w:rsidRPr="00DE7B59" w:rsidRDefault="007834D6" w:rsidP="007834D6">
      <w:pPr>
        <w:pStyle w:val="PL"/>
        <w:rPr>
          <w:noProof w:val="0"/>
        </w:rPr>
      </w:pPr>
    </w:p>
    <w:p w14:paraId="7ECE43A8" w14:textId="77777777" w:rsidR="007834D6" w:rsidRPr="00DE7B59" w:rsidRDefault="007834D6" w:rsidP="007834D6">
      <w:pPr>
        <w:pStyle w:val="H6"/>
      </w:pPr>
      <w:r w:rsidRPr="00DE7B59">
        <w:t>(2)</w:t>
      </w:r>
    </w:p>
    <w:p w14:paraId="4A0679BE"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757955A5"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4AD7A329"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SS transmits for a Slot an uplink grant with not allocated C-RNTI }</w:t>
      </w:r>
    </w:p>
    <w:p w14:paraId="4D9B3E6D" w14:textId="5118BB45"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does not transmit data and associated HARQ information to the HARQ entity for this Slot }</w:t>
      </w:r>
    </w:p>
    <w:p w14:paraId="57B6AFF7" w14:textId="77777777" w:rsidR="007834D6" w:rsidRPr="00DE7B59" w:rsidRDefault="007834D6" w:rsidP="007834D6">
      <w:pPr>
        <w:pStyle w:val="PL"/>
        <w:rPr>
          <w:noProof w:val="0"/>
        </w:rPr>
      </w:pPr>
      <w:r w:rsidRPr="00DE7B59">
        <w:rPr>
          <w:noProof w:val="0"/>
        </w:rPr>
        <w:t xml:space="preserve">            }</w:t>
      </w:r>
    </w:p>
    <w:p w14:paraId="168984CE" w14:textId="77777777" w:rsidR="007834D6" w:rsidRPr="00DE7B59" w:rsidRDefault="007834D6" w:rsidP="007834D6">
      <w:pPr>
        <w:pStyle w:val="PL"/>
        <w:rPr>
          <w:noProof w:val="0"/>
        </w:rPr>
      </w:pPr>
    </w:p>
    <w:p w14:paraId="34B87FCB" w14:textId="77777777" w:rsidR="007834D6" w:rsidRPr="00DE7B59" w:rsidRDefault="007834D6" w:rsidP="007834D6">
      <w:pPr>
        <w:pStyle w:val="H6"/>
      </w:pPr>
      <w:r w:rsidRPr="00DE7B59">
        <w:t>(3)</w:t>
      </w:r>
    </w:p>
    <w:p w14:paraId="250B67FD"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41A11533"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5BB71985" w14:textId="77777777" w:rsidR="007834D6" w:rsidRPr="00DE7B59" w:rsidRDefault="007834D6" w:rsidP="007834D6">
      <w:pPr>
        <w:pStyle w:val="PL"/>
        <w:rPr>
          <w:noProof w:val="0"/>
        </w:rPr>
      </w:pPr>
      <w:r w:rsidRPr="00DE7B59">
        <w:rPr>
          <w:noProof w:val="0"/>
        </w:rPr>
        <w:t xml:space="preserve"> </w:t>
      </w:r>
      <w:r w:rsidRPr="00DE7B59">
        <w:rPr>
          <w:b/>
          <w:noProof w:val="0"/>
        </w:rPr>
        <w:t xml:space="preserve"> when</w:t>
      </w:r>
      <w:r w:rsidRPr="00DE7B59">
        <w:rPr>
          <w:noProof w:val="0"/>
        </w:rPr>
        <w:t xml:space="preserve"> { UE receives an UL Grant with toggled NDI and has data available for transmission }</w:t>
      </w:r>
    </w:p>
    <w:p w14:paraId="1A5AF4E9" w14:textId="77777777" w:rsidR="007834D6" w:rsidRPr="00DE7B59" w:rsidRDefault="007834D6" w:rsidP="007834D6">
      <w:pPr>
        <w:pStyle w:val="PL"/>
        <w:rPr>
          <w:noProof w:val="0"/>
        </w:rPr>
      </w:pPr>
      <w:r w:rsidRPr="00DE7B59">
        <w:rPr>
          <w:noProof w:val="0"/>
        </w:rPr>
        <w:t xml:space="preserve">    </w:t>
      </w:r>
      <w:r w:rsidRPr="00DE7B59">
        <w:rPr>
          <w:b/>
          <w:noProof w:val="0"/>
        </w:rPr>
        <w:t xml:space="preserve">then </w:t>
      </w:r>
      <w:r w:rsidRPr="00DE7B59">
        <w:rPr>
          <w:noProof w:val="0"/>
        </w:rPr>
        <w:t>{ UE transmits a new MAC PDU }</w:t>
      </w:r>
    </w:p>
    <w:p w14:paraId="2E725035" w14:textId="77777777" w:rsidR="007834D6" w:rsidRPr="00DE7B59" w:rsidRDefault="007834D6" w:rsidP="007834D6">
      <w:pPr>
        <w:pStyle w:val="PL"/>
        <w:rPr>
          <w:noProof w:val="0"/>
        </w:rPr>
      </w:pPr>
      <w:r w:rsidRPr="00DE7B59">
        <w:rPr>
          <w:noProof w:val="0"/>
        </w:rPr>
        <w:t xml:space="preserve">            }</w:t>
      </w:r>
    </w:p>
    <w:p w14:paraId="727BD89E" w14:textId="77777777" w:rsidR="007834D6" w:rsidRPr="00DE7B59" w:rsidRDefault="007834D6" w:rsidP="007834D6">
      <w:pPr>
        <w:pStyle w:val="PL"/>
        <w:rPr>
          <w:noProof w:val="0"/>
        </w:rPr>
      </w:pPr>
    </w:p>
    <w:p w14:paraId="14321DA9" w14:textId="77777777" w:rsidR="007834D6" w:rsidRPr="00DE7B59" w:rsidRDefault="007834D6" w:rsidP="007834D6">
      <w:pPr>
        <w:pStyle w:val="H6"/>
      </w:pPr>
      <w:r w:rsidRPr="00DE7B59">
        <w:t>(4)</w:t>
      </w:r>
    </w:p>
    <w:p w14:paraId="61A8A466"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and having transmitted a MAC PDU on a HARQ process  }</w:t>
      </w:r>
    </w:p>
    <w:p w14:paraId="1DB7CC40"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2F237C02" w14:textId="5DE6D6B6"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an uplink grant on PDCCH for the next Slot corresponding to the HARQ process with old NDI not toggled</w:t>
      </w:r>
      <w:r w:rsidR="004E4126" w:rsidRPr="00DE7B59">
        <w:rPr>
          <w:noProof w:val="0"/>
        </w:rPr>
        <w:t xml:space="preserve"> </w:t>
      </w:r>
      <w:r w:rsidRPr="00DE7B59">
        <w:rPr>
          <w:noProof w:val="0"/>
        </w:rPr>
        <w:t>}</w:t>
      </w:r>
    </w:p>
    <w:p w14:paraId="7F591A83"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performs an adaptive retransmission of the MAC PDU with redundancy version as received on PDCCH }</w:t>
      </w:r>
    </w:p>
    <w:p w14:paraId="185AFFDD" w14:textId="77777777" w:rsidR="007834D6" w:rsidRPr="00DE7B59" w:rsidRDefault="007834D6" w:rsidP="007834D6">
      <w:pPr>
        <w:pStyle w:val="PL"/>
        <w:rPr>
          <w:noProof w:val="0"/>
        </w:rPr>
      </w:pPr>
      <w:r w:rsidRPr="00DE7B59">
        <w:rPr>
          <w:noProof w:val="0"/>
        </w:rPr>
        <w:t xml:space="preserve">            }</w:t>
      </w:r>
    </w:p>
    <w:p w14:paraId="761686E4" w14:textId="77777777" w:rsidR="007834D6" w:rsidRPr="00DE7B59" w:rsidRDefault="007834D6" w:rsidP="007834D6">
      <w:pPr>
        <w:pStyle w:val="PL"/>
        <w:rPr>
          <w:noProof w:val="0"/>
        </w:rPr>
      </w:pPr>
    </w:p>
    <w:p w14:paraId="5941CF37" w14:textId="77777777" w:rsidR="007834D6" w:rsidRPr="00DE7B59" w:rsidRDefault="007834D6" w:rsidP="007834D6">
      <w:pPr>
        <w:pStyle w:val="H6"/>
      </w:pPr>
      <w:r w:rsidRPr="00DE7B59">
        <w:t>(5)</w:t>
      </w:r>
    </w:p>
    <w:p w14:paraId="4CB74A85" w14:textId="77777777" w:rsidR="007834D6" w:rsidRPr="00DE7B59" w:rsidRDefault="007834D6" w:rsidP="007834D6">
      <w:pPr>
        <w:pStyle w:val="PL"/>
        <w:rPr>
          <w:noProof w:val="0"/>
        </w:rPr>
      </w:pPr>
      <w:r w:rsidRPr="00DE7B59">
        <w:rPr>
          <w:b/>
          <w:noProof w:val="0"/>
        </w:rPr>
        <w:t xml:space="preserve">with </w:t>
      </w:r>
      <w:r w:rsidRPr="00DE7B59">
        <w:rPr>
          <w:noProof w:val="0"/>
        </w:rPr>
        <w:t>{ UE in E-UTRA RRC_CONNECTED state }</w:t>
      </w:r>
    </w:p>
    <w:p w14:paraId="2EB2AC7B"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178FAE32"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an uplink grant on PDCCH for the next Slot corresponding to the HARQ process with toggled NDI, and data is not available for transmission }</w:t>
      </w:r>
    </w:p>
    <w:p w14:paraId="7E1A80E3"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transmits any MAC Padding PDU }</w:t>
      </w:r>
    </w:p>
    <w:p w14:paraId="59CF84AA" w14:textId="77777777" w:rsidR="007834D6" w:rsidRPr="00DE7B59" w:rsidRDefault="007834D6" w:rsidP="007834D6">
      <w:pPr>
        <w:pStyle w:val="PL"/>
        <w:rPr>
          <w:noProof w:val="0"/>
        </w:rPr>
      </w:pPr>
      <w:r w:rsidRPr="00DE7B59">
        <w:rPr>
          <w:noProof w:val="0"/>
        </w:rPr>
        <w:t xml:space="preserve">            }</w:t>
      </w:r>
    </w:p>
    <w:p w14:paraId="092165DF" w14:textId="77777777" w:rsidR="007834D6" w:rsidRPr="00DE7B59" w:rsidRDefault="007834D6" w:rsidP="007834D6">
      <w:pPr>
        <w:pStyle w:val="PL"/>
        <w:rPr>
          <w:noProof w:val="0"/>
        </w:rPr>
      </w:pPr>
    </w:p>
    <w:p w14:paraId="614DD601" w14:textId="77777777" w:rsidR="00C575C3" w:rsidRPr="00DE7B59" w:rsidRDefault="00C575C3" w:rsidP="007B79B0">
      <w:pPr>
        <w:pStyle w:val="H6"/>
      </w:pPr>
      <w:r w:rsidRPr="00DE7B59">
        <w:t>(6)</w:t>
      </w:r>
    </w:p>
    <w:p w14:paraId="0217D4D6" w14:textId="77777777" w:rsidR="00C575C3" w:rsidRPr="00DE7B59" w:rsidRDefault="00C575C3" w:rsidP="009C1CE2">
      <w:pPr>
        <w:pStyle w:val="PL"/>
        <w:rPr>
          <w:noProof w:val="0"/>
        </w:rPr>
      </w:pPr>
      <w:r w:rsidRPr="00DE7B59">
        <w:rPr>
          <w:b/>
          <w:noProof w:val="0"/>
        </w:rPr>
        <w:t>with</w:t>
      </w:r>
      <w:r w:rsidRPr="00DE7B59">
        <w:rPr>
          <w:noProof w:val="0"/>
        </w:rPr>
        <w:t xml:space="preserve"> { UE in RRC_CONNECTED state }</w:t>
      </w:r>
    </w:p>
    <w:p w14:paraId="674CBB81"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05C232B0" w14:textId="77777777" w:rsidR="00C575C3" w:rsidRPr="00DE7B59" w:rsidRDefault="00C575C3" w:rsidP="009C1CE2">
      <w:pPr>
        <w:pStyle w:val="PL"/>
        <w:rPr>
          <w:noProof w:val="0"/>
        </w:rPr>
      </w:pPr>
      <w:r w:rsidRPr="00DE7B59">
        <w:rPr>
          <w:noProof w:val="0"/>
        </w:rPr>
        <w:t xml:space="preserve">  </w:t>
      </w:r>
      <w:r w:rsidRPr="00DE7B59">
        <w:rPr>
          <w:b/>
          <w:noProof w:val="0"/>
        </w:rPr>
        <w:t xml:space="preserve">when </w:t>
      </w:r>
      <w:r w:rsidRPr="00DE7B59">
        <w:rPr>
          <w:noProof w:val="0"/>
        </w:rPr>
        <w:t>{ UE has a MAC SDU to be transmitted that is smaller or equal to 256 bytes }</w:t>
      </w:r>
    </w:p>
    <w:p w14:paraId="061F46DC" w14:textId="7089382A" w:rsidR="00C575C3" w:rsidRPr="00DE7B59" w:rsidRDefault="00C575C3" w:rsidP="009C1CE2">
      <w:pPr>
        <w:pStyle w:val="PL"/>
        <w:rPr>
          <w:noProof w:val="0"/>
        </w:rPr>
      </w:pPr>
      <w:r w:rsidRPr="00DE7B59">
        <w:rPr>
          <w:noProof w:val="0"/>
        </w:rPr>
        <w:t xml:space="preserve">    </w:t>
      </w:r>
      <w:r w:rsidRPr="00DE7B59">
        <w:rPr>
          <w:b/>
          <w:noProof w:val="0"/>
        </w:rPr>
        <w:t>then</w:t>
      </w:r>
      <w:r w:rsidRPr="00DE7B59">
        <w:rPr>
          <w:noProof w:val="0"/>
        </w:rPr>
        <w:t xml:space="preserve"> { UE sets F field to 0 and includes 8 bit L field in the MAC sub PDU</w:t>
      </w:r>
      <w:r w:rsidR="004E4126" w:rsidRPr="00DE7B59">
        <w:rPr>
          <w:noProof w:val="0"/>
        </w:rPr>
        <w:t xml:space="preserve"> </w:t>
      </w:r>
      <w:r w:rsidRPr="00DE7B59">
        <w:rPr>
          <w:noProof w:val="0"/>
        </w:rPr>
        <w:t>}</w:t>
      </w:r>
    </w:p>
    <w:p w14:paraId="78EE0CE2" w14:textId="77777777" w:rsidR="00C575C3" w:rsidRPr="00DE7B59" w:rsidRDefault="00C575C3" w:rsidP="009C1CE2">
      <w:pPr>
        <w:pStyle w:val="PL"/>
        <w:rPr>
          <w:noProof w:val="0"/>
        </w:rPr>
      </w:pPr>
      <w:r w:rsidRPr="00DE7B59">
        <w:rPr>
          <w:noProof w:val="0"/>
        </w:rPr>
        <w:t xml:space="preserve">            }</w:t>
      </w:r>
    </w:p>
    <w:p w14:paraId="5F712553" w14:textId="77777777" w:rsidR="00C575C3" w:rsidRPr="00DE7B59" w:rsidRDefault="00C575C3" w:rsidP="009C1CE2">
      <w:pPr>
        <w:pStyle w:val="PL"/>
        <w:rPr>
          <w:noProof w:val="0"/>
        </w:rPr>
      </w:pPr>
    </w:p>
    <w:p w14:paraId="12B1B84C" w14:textId="77777777" w:rsidR="00C575C3" w:rsidRPr="00DE7B59" w:rsidRDefault="00C575C3" w:rsidP="007B79B0">
      <w:pPr>
        <w:pStyle w:val="H6"/>
      </w:pPr>
      <w:r w:rsidRPr="00DE7B59">
        <w:t>(7)</w:t>
      </w:r>
    </w:p>
    <w:p w14:paraId="46F7F89A" w14:textId="77777777" w:rsidR="00C575C3" w:rsidRPr="00DE7B59" w:rsidRDefault="00C575C3" w:rsidP="009C1CE2">
      <w:pPr>
        <w:pStyle w:val="PL"/>
        <w:rPr>
          <w:noProof w:val="0"/>
        </w:rPr>
      </w:pPr>
      <w:r w:rsidRPr="00DE7B59">
        <w:rPr>
          <w:b/>
          <w:noProof w:val="0"/>
        </w:rPr>
        <w:t>with</w:t>
      </w:r>
      <w:r w:rsidRPr="00DE7B59">
        <w:rPr>
          <w:noProof w:val="0"/>
        </w:rPr>
        <w:t xml:space="preserve"> { UE in RRC_CONNECTED state }</w:t>
      </w:r>
    </w:p>
    <w:p w14:paraId="3209003E"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1E5B0B44" w14:textId="77777777" w:rsidR="00C575C3" w:rsidRPr="00DE7B59" w:rsidRDefault="00C575C3" w:rsidP="009C1CE2">
      <w:pPr>
        <w:pStyle w:val="PL"/>
        <w:rPr>
          <w:noProof w:val="0"/>
        </w:rPr>
      </w:pPr>
      <w:r w:rsidRPr="00DE7B59">
        <w:rPr>
          <w:noProof w:val="0"/>
        </w:rPr>
        <w:t xml:space="preserve">  </w:t>
      </w:r>
      <w:r w:rsidRPr="00DE7B59">
        <w:rPr>
          <w:b/>
          <w:noProof w:val="0"/>
        </w:rPr>
        <w:t>when</w:t>
      </w:r>
      <w:r w:rsidRPr="00DE7B59">
        <w:rPr>
          <w:noProof w:val="0"/>
        </w:rPr>
        <w:t xml:space="preserve"> { UE has a MAC SDU to be transmitted that is larger than 256 bytes }</w:t>
      </w:r>
    </w:p>
    <w:p w14:paraId="25CBE0C8" w14:textId="77777777" w:rsidR="00C575C3" w:rsidRPr="00DE7B59" w:rsidRDefault="00C575C3" w:rsidP="009C1CE2">
      <w:pPr>
        <w:pStyle w:val="PL"/>
        <w:rPr>
          <w:noProof w:val="0"/>
        </w:rPr>
      </w:pPr>
      <w:r w:rsidRPr="00DE7B59">
        <w:rPr>
          <w:noProof w:val="0"/>
        </w:rPr>
        <w:t xml:space="preserve">    </w:t>
      </w:r>
      <w:r w:rsidRPr="00DE7B59">
        <w:rPr>
          <w:b/>
          <w:noProof w:val="0"/>
        </w:rPr>
        <w:t xml:space="preserve">then </w:t>
      </w:r>
      <w:r w:rsidRPr="00DE7B59">
        <w:rPr>
          <w:noProof w:val="0"/>
        </w:rPr>
        <w:t>{ UE sets F field to 1 and includes 16 bit L field in the MAC sub PDU }</w:t>
      </w:r>
    </w:p>
    <w:p w14:paraId="197B3186" w14:textId="77777777" w:rsidR="00C575C3" w:rsidRPr="00DE7B59" w:rsidRDefault="00C575C3" w:rsidP="009C1CE2">
      <w:pPr>
        <w:pStyle w:val="PL"/>
        <w:rPr>
          <w:noProof w:val="0"/>
        </w:rPr>
      </w:pPr>
      <w:r w:rsidRPr="00DE7B59">
        <w:rPr>
          <w:noProof w:val="0"/>
        </w:rPr>
        <w:t xml:space="preserve">            }</w:t>
      </w:r>
    </w:p>
    <w:p w14:paraId="2627A57E" w14:textId="77777777" w:rsidR="00C575C3" w:rsidRPr="00DE7B59" w:rsidRDefault="00C575C3" w:rsidP="009C1CE2">
      <w:pPr>
        <w:pStyle w:val="PL"/>
        <w:rPr>
          <w:noProof w:val="0"/>
        </w:rPr>
      </w:pPr>
    </w:p>
    <w:p w14:paraId="5A049502" w14:textId="77777777" w:rsidR="00C575C3" w:rsidRPr="00DE7B59" w:rsidRDefault="00C575C3" w:rsidP="007B79B0">
      <w:pPr>
        <w:pStyle w:val="H6"/>
      </w:pPr>
      <w:r w:rsidRPr="00DE7B59">
        <w:lastRenderedPageBreak/>
        <w:t>(8)</w:t>
      </w:r>
    </w:p>
    <w:p w14:paraId="7CD55D71" w14:textId="77777777" w:rsidR="00C575C3" w:rsidRPr="00DE7B59" w:rsidRDefault="00C575C3" w:rsidP="009C1CE2">
      <w:pPr>
        <w:pStyle w:val="PL"/>
        <w:rPr>
          <w:noProof w:val="0"/>
        </w:rPr>
      </w:pPr>
      <w:r w:rsidRPr="00DE7B59">
        <w:rPr>
          <w:b/>
          <w:noProof w:val="0"/>
        </w:rPr>
        <w:t>with</w:t>
      </w:r>
      <w:r w:rsidRPr="00DE7B59">
        <w:rPr>
          <w:noProof w:val="0"/>
        </w:rPr>
        <w:t xml:space="preserve"> { UE in E-UTRA RRC_CONNECTED state }</w:t>
      </w:r>
    </w:p>
    <w:p w14:paraId="206EB196"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519F92F2" w14:textId="77777777" w:rsidR="00C575C3" w:rsidRPr="00DE7B59" w:rsidRDefault="00C575C3" w:rsidP="009C1CE2">
      <w:pPr>
        <w:pStyle w:val="PL"/>
        <w:rPr>
          <w:noProof w:val="0"/>
        </w:rPr>
      </w:pPr>
      <w:r w:rsidRPr="00DE7B59">
        <w:rPr>
          <w:noProof w:val="0"/>
        </w:rPr>
        <w:t xml:space="preserve">  </w:t>
      </w:r>
      <w:r w:rsidRPr="00DE7B59">
        <w:rPr>
          <w:b/>
          <w:noProof w:val="0"/>
        </w:rPr>
        <w:t>when</w:t>
      </w:r>
      <w:r w:rsidRPr="00DE7B59">
        <w:rPr>
          <w:noProof w:val="0"/>
        </w:rPr>
        <w:t xml:space="preserve"> { UE has to insert padding in a MAC PDU }</w:t>
      </w:r>
    </w:p>
    <w:p w14:paraId="71D52461" w14:textId="77777777" w:rsidR="00C575C3" w:rsidRPr="00DE7B59" w:rsidRDefault="00C575C3" w:rsidP="009C1CE2">
      <w:pPr>
        <w:pStyle w:val="PL"/>
        <w:rPr>
          <w:noProof w:val="0"/>
        </w:rPr>
      </w:pPr>
      <w:r w:rsidRPr="00DE7B59">
        <w:rPr>
          <w:noProof w:val="0"/>
        </w:rPr>
        <w:t xml:space="preserve">    </w:t>
      </w:r>
      <w:r w:rsidRPr="00DE7B59">
        <w:rPr>
          <w:b/>
          <w:noProof w:val="0"/>
        </w:rPr>
        <w:t>then</w:t>
      </w:r>
      <w:r w:rsidRPr="00DE7B59">
        <w:rPr>
          <w:noProof w:val="0"/>
        </w:rPr>
        <w:t xml:space="preserve"> { UE inserts the last MAC sub PDU as a padding sub PDU }</w:t>
      </w:r>
    </w:p>
    <w:p w14:paraId="18E18E9C" w14:textId="77777777" w:rsidR="00C575C3" w:rsidRPr="00DE7B59" w:rsidRDefault="00C575C3" w:rsidP="009C1CE2">
      <w:pPr>
        <w:pStyle w:val="PL"/>
        <w:rPr>
          <w:noProof w:val="0"/>
        </w:rPr>
      </w:pPr>
      <w:r w:rsidRPr="00DE7B59">
        <w:rPr>
          <w:noProof w:val="0"/>
        </w:rPr>
        <w:t xml:space="preserve">      }</w:t>
      </w:r>
    </w:p>
    <w:p w14:paraId="2028A368" w14:textId="77777777" w:rsidR="004E0F1B" w:rsidRPr="00DE7B59" w:rsidRDefault="004E0F1B" w:rsidP="009C1CE2">
      <w:pPr>
        <w:pStyle w:val="PL"/>
        <w:rPr>
          <w:noProof w:val="0"/>
        </w:rPr>
      </w:pPr>
    </w:p>
    <w:p w14:paraId="5211911D" w14:textId="77777777" w:rsidR="00FE29F7" w:rsidRPr="00DE7B59" w:rsidRDefault="00FE29F7" w:rsidP="00FE29F7">
      <w:pPr>
        <w:pStyle w:val="H6"/>
      </w:pPr>
      <w:r w:rsidRPr="00DE7B59">
        <w:t>(9)</w:t>
      </w:r>
    </w:p>
    <w:p w14:paraId="06F8F88E" w14:textId="5D021BFD" w:rsidR="00FE29F7" w:rsidRPr="00DE7B59" w:rsidRDefault="00FE29F7" w:rsidP="00FE29F7">
      <w:pPr>
        <w:pStyle w:val="PL"/>
        <w:rPr>
          <w:noProof w:val="0"/>
        </w:rPr>
      </w:pPr>
      <w:r w:rsidRPr="00DE7B59">
        <w:rPr>
          <w:b/>
          <w:bCs/>
          <w:noProof w:val="0"/>
        </w:rPr>
        <w:t>with</w:t>
      </w:r>
      <w:r w:rsidRPr="00DE7B59">
        <w:rPr>
          <w:noProof w:val="0"/>
        </w:rPr>
        <w:t xml:space="preserve"> { UE in  RRC_CONNECTED state and </w:t>
      </w:r>
      <w:r w:rsidRPr="00DE7B59">
        <w:rPr>
          <w:noProof w:val="0"/>
          <w:lang w:eastAsia="zh-CN"/>
        </w:rPr>
        <w:t xml:space="preserve">configured with a specific </w:t>
      </w:r>
      <w:r w:rsidRPr="00DE7B59">
        <w:rPr>
          <w:i/>
          <w:iCs/>
          <w:noProof w:val="0"/>
          <w:lang w:eastAsia="zh-CN"/>
        </w:rPr>
        <w:t xml:space="preserve">TDD-UL-DL-ConfigCommon </w:t>
      </w:r>
      <w:r w:rsidRPr="00DE7B59">
        <w:rPr>
          <w:noProof w:val="0"/>
          <w:lang w:eastAsia="zh-CN"/>
        </w:rPr>
        <w:t xml:space="preserve">including configuration of </w:t>
      </w:r>
      <w:r w:rsidRPr="00DE7B59">
        <w:rPr>
          <w:i/>
          <w:noProof w:val="0"/>
          <w:lang w:eastAsia="zh-CN"/>
        </w:rPr>
        <w:t>pattern2</w:t>
      </w:r>
      <w:r w:rsidR="001B33FA" w:rsidRPr="00DE7B59">
        <w:rPr>
          <w:i/>
          <w:noProof w:val="0"/>
          <w:lang w:eastAsia="zh-CN"/>
        </w:rPr>
        <w:t xml:space="preserve"> </w:t>
      </w:r>
      <w:r w:rsidRPr="00DE7B59">
        <w:rPr>
          <w:noProof w:val="0"/>
        </w:rPr>
        <w:t>}</w:t>
      </w:r>
    </w:p>
    <w:p w14:paraId="18640C19" w14:textId="77777777" w:rsidR="00FE29F7" w:rsidRPr="00DE7B59" w:rsidRDefault="00FE29F7" w:rsidP="00FE29F7">
      <w:pPr>
        <w:pStyle w:val="PL"/>
        <w:rPr>
          <w:noProof w:val="0"/>
        </w:rPr>
      </w:pPr>
      <w:r w:rsidRPr="00DE7B59">
        <w:rPr>
          <w:b/>
          <w:bCs/>
          <w:noProof w:val="0"/>
        </w:rPr>
        <w:t>ensure that</w:t>
      </w:r>
      <w:r w:rsidRPr="00DE7B59">
        <w:rPr>
          <w:noProof w:val="0"/>
        </w:rPr>
        <w:t xml:space="preserve"> {</w:t>
      </w:r>
    </w:p>
    <w:p w14:paraId="5130CA83" w14:textId="0B8340D9" w:rsidR="00FE29F7" w:rsidRPr="00DE7B59" w:rsidRDefault="009B2334" w:rsidP="00FE29F7">
      <w:pPr>
        <w:pStyle w:val="PL"/>
        <w:rPr>
          <w:noProof w:val="0"/>
        </w:rPr>
      </w:pPr>
      <w:r w:rsidRPr="00DE7B59">
        <w:rPr>
          <w:noProof w:val="0"/>
        </w:rPr>
        <w:t xml:space="preserve"> </w:t>
      </w:r>
      <w:r w:rsidR="00FE29F7" w:rsidRPr="00DE7B59">
        <w:rPr>
          <w:noProof w:val="0"/>
        </w:rPr>
        <w:t xml:space="preserve"> </w:t>
      </w:r>
      <w:r w:rsidR="00FE29F7" w:rsidRPr="00DE7B59">
        <w:rPr>
          <w:b/>
          <w:bCs/>
          <w:noProof w:val="0"/>
        </w:rPr>
        <w:t>when</w:t>
      </w:r>
      <w:r w:rsidR="00FE29F7" w:rsidRPr="00DE7B59">
        <w:rPr>
          <w:noProof w:val="0"/>
        </w:rPr>
        <w:t xml:space="preserve"> { UE receives for a Slot an uplink grant associated with </w:t>
      </w:r>
      <w:r w:rsidR="00FE29F7" w:rsidRPr="00DE7B59">
        <w:rPr>
          <w:i/>
          <w:noProof w:val="0"/>
        </w:rPr>
        <w:t>pattern2</w:t>
      </w:r>
      <w:r w:rsidR="00FE29F7" w:rsidRPr="00DE7B59">
        <w:rPr>
          <w:noProof w:val="0"/>
        </w:rPr>
        <w:t xml:space="preserve"> with valid C-RNTI }</w:t>
      </w:r>
    </w:p>
    <w:p w14:paraId="57D5DC9B" w14:textId="455B820C" w:rsidR="00FE29F7" w:rsidRPr="00DE7B59" w:rsidRDefault="009B2334" w:rsidP="00FE29F7">
      <w:pPr>
        <w:pStyle w:val="PL"/>
        <w:rPr>
          <w:noProof w:val="0"/>
        </w:rPr>
      </w:pPr>
      <w:r w:rsidRPr="00DE7B59">
        <w:rPr>
          <w:noProof w:val="0"/>
        </w:rPr>
        <w:t xml:space="preserve">   </w:t>
      </w:r>
      <w:r w:rsidR="00FE29F7" w:rsidRPr="00DE7B59">
        <w:rPr>
          <w:noProof w:val="0"/>
        </w:rPr>
        <w:t xml:space="preserve"> </w:t>
      </w:r>
      <w:r w:rsidR="00FE29F7" w:rsidRPr="00DE7B59">
        <w:rPr>
          <w:b/>
          <w:bCs/>
          <w:noProof w:val="0"/>
        </w:rPr>
        <w:t>then</w:t>
      </w:r>
      <w:r w:rsidR="00FE29F7" w:rsidRPr="00DE7B59">
        <w:rPr>
          <w:noProof w:val="0"/>
        </w:rPr>
        <w:t xml:space="preserve"> { UE transmits data and associated HARQ information to the HARQ entity for this Slot }</w:t>
      </w:r>
    </w:p>
    <w:p w14:paraId="427CF80E" w14:textId="202B1BB1" w:rsidR="00FE29F7" w:rsidRPr="00DE7B59" w:rsidRDefault="009B2334" w:rsidP="00FE29F7">
      <w:pPr>
        <w:pStyle w:val="PL"/>
        <w:rPr>
          <w:noProof w:val="0"/>
        </w:rPr>
      </w:pPr>
      <w:r w:rsidRPr="00DE7B59">
        <w:rPr>
          <w:noProof w:val="0"/>
        </w:rPr>
        <w:t xml:space="preserve">           </w:t>
      </w:r>
      <w:r w:rsidR="00FE29F7" w:rsidRPr="00DE7B59">
        <w:rPr>
          <w:noProof w:val="0"/>
        </w:rPr>
        <w:t xml:space="preserve"> }</w:t>
      </w:r>
    </w:p>
    <w:p w14:paraId="4F451171" w14:textId="77777777" w:rsidR="00FE29F7" w:rsidRPr="00DE7B59" w:rsidRDefault="00FE29F7" w:rsidP="009C1CE2">
      <w:pPr>
        <w:pStyle w:val="PL"/>
        <w:rPr>
          <w:noProof w:val="0"/>
        </w:rPr>
      </w:pPr>
    </w:p>
    <w:p w14:paraId="27BB0C85" w14:textId="77777777" w:rsidR="00C575C3" w:rsidRPr="00DE7B59" w:rsidRDefault="00C575C3" w:rsidP="00B5202A">
      <w:pPr>
        <w:pStyle w:val="H6"/>
      </w:pPr>
      <w:r w:rsidRPr="00DE7B59">
        <w:t>7.</w:t>
      </w:r>
      <w:r w:rsidR="004E5E27" w:rsidRPr="00DE7B59">
        <w:t>1.</w:t>
      </w:r>
      <w:r w:rsidRPr="00DE7B59">
        <w:t>1.3.1.2</w:t>
      </w:r>
      <w:r w:rsidRPr="00DE7B59">
        <w:tab/>
        <w:t>Conformance requirements</w:t>
      </w:r>
    </w:p>
    <w:p w14:paraId="4DDC1671" w14:textId="77777777" w:rsidR="00C575C3" w:rsidRPr="00DE7B59" w:rsidRDefault="00C575C3" w:rsidP="00E04659">
      <w:r w:rsidRPr="00DE7B59">
        <w:t>References: The conformance requirements covered in the present TC are specified in: TS 38.321, clause</w:t>
      </w:r>
      <w:r w:rsidR="00E04659" w:rsidRPr="00DE7B59">
        <w:t>s</w:t>
      </w:r>
      <w:r w:rsidRPr="00DE7B59">
        <w:t xml:space="preserve"> 5.4.1, 5.4.2.1, 5.4.2.2 and 6.1.2.</w:t>
      </w:r>
      <w:r w:rsidR="00E04659" w:rsidRPr="00DE7B59">
        <w:t xml:space="preserve"> Unless otherwise stated these are Rel-15 requirements.</w:t>
      </w:r>
    </w:p>
    <w:p w14:paraId="0F55DBDF" w14:textId="77777777" w:rsidR="00C575C3" w:rsidRPr="00DE7B59" w:rsidRDefault="00C575C3" w:rsidP="00C575C3">
      <w:r w:rsidRPr="00DE7B59">
        <w:t>[TS 38.32</w:t>
      </w:r>
      <w:r w:rsidR="00272FCA" w:rsidRPr="00DE7B59">
        <w:t>1</w:t>
      </w:r>
      <w:r w:rsidRPr="00DE7B59">
        <w:t>, clause 5.4.1]</w:t>
      </w:r>
    </w:p>
    <w:p w14:paraId="6BE0C649" w14:textId="77777777" w:rsidR="00C575C3" w:rsidRPr="00DE7B59" w:rsidRDefault="00C575C3" w:rsidP="00C575C3">
      <w:r w:rsidRPr="00DE7B59">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923DB47" w14:textId="77777777" w:rsidR="00C575C3" w:rsidRPr="00DE7B59" w:rsidRDefault="00C575C3" w:rsidP="00C575C3">
      <w:r w:rsidRPr="00DE7B59">
        <w:t>If the MAC entity has a C-RNTI</w:t>
      </w:r>
      <w:r w:rsidR="002A771E" w:rsidRPr="00DE7B59">
        <w:t>,</w:t>
      </w:r>
      <w:r w:rsidRPr="00DE7B59">
        <w:t xml:space="preserve"> a Temporary C-RNTI</w:t>
      </w:r>
      <w:r w:rsidR="002A771E" w:rsidRPr="00DE7B59">
        <w:t xml:space="preserve"> or CS-RNTI,</w:t>
      </w:r>
      <w:r w:rsidRPr="00DE7B59">
        <w:t xml:space="preserve"> the MAC entity shall for each </w:t>
      </w:r>
      <w:r w:rsidR="002A771E" w:rsidRPr="00DE7B59">
        <w:t>PDCCH occasion</w:t>
      </w:r>
      <w:r w:rsidRPr="00DE7B59">
        <w:t xml:space="preserve"> and for each Serving Cell belonging to a TAG that has a running </w:t>
      </w:r>
      <w:r w:rsidRPr="00DE7B59">
        <w:rPr>
          <w:i/>
        </w:rPr>
        <w:t>timeAlignmentTimer</w:t>
      </w:r>
      <w:r w:rsidRPr="00DE7B59">
        <w:t xml:space="preserve"> and for each grant received for </w:t>
      </w:r>
      <w:r w:rsidR="00E1746F" w:rsidRPr="00DE7B59">
        <w:t>this PDCCH</w:t>
      </w:r>
      <w:r w:rsidR="002A771E" w:rsidRPr="00DE7B59">
        <w:t xml:space="preserve"> occasion</w:t>
      </w:r>
      <w:r w:rsidRPr="00DE7B59">
        <w:t>:</w:t>
      </w:r>
    </w:p>
    <w:p w14:paraId="5F9FF6E7" w14:textId="77777777" w:rsidR="00C575C3" w:rsidRPr="00DE7B59" w:rsidRDefault="00186977" w:rsidP="00186977">
      <w:pPr>
        <w:pStyle w:val="B1"/>
      </w:pPr>
      <w:r w:rsidRPr="00DE7B59">
        <w:t>1&gt;</w:t>
      </w:r>
      <w:r w:rsidR="00C575C3" w:rsidRPr="00DE7B59">
        <w:tab/>
        <w:t>if an uplink grant for this Serving Cell has been received on the PDCCH for the MAC entity’s C-RNTI or Temporary C-RNTI; or</w:t>
      </w:r>
    </w:p>
    <w:p w14:paraId="16CFDA08" w14:textId="77777777" w:rsidR="00C575C3" w:rsidRPr="00DE7B59" w:rsidRDefault="00186977" w:rsidP="00186977">
      <w:pPr>
        <w:pStyle w:val="B1"/>
      </w:pPr>
      <w:r w:rsidRPr="00DE7B59">
        <w:t>1&gt;</w:t>
      </w:r>
      <w:r w:rsidR="00C575C3" w:rsidRPr="00DE7B59">
        <w:tab/>
        <w:t>if an uplink grant has been received in a Random Access Response:</w:t>
      </w:r>
    </w:p>
    <w:p w14:paraId="3EEC1DC7" w14:textId="77777777" w:rsidR="000C055F" w:rsidRPr="00DE7B59" w:rsidRDefault="00186977" w:rsidP="00186977">
      <w:pPr>
        <w:pStyle w:val="B2"/>
      </w:pPr>
      <w:r w:rsidRPr="00DE7B59">
        <w:t>2&gt;</w:t>
      </w:r>
      <w:r w:rsidR="000C055F" w:rsidRPr="00DE7B59">
        <w:tab/>
        <w:t>if the uplink grant is for MAC entity’s C-RNTI and if the previous uplink grant delivered to the HARQ entity for the same HARQ process was either an uplink grant received for the MAC entity’s CS-RNTI or a configured uplink grant:</w:t>
      </w:r>
    </w:p>
    <w:p w14:paraId="033F2FF7" w14:textId="77777777" w:rsidR="000C055F" w:rsidRPr="00DE7B59" w:rsidRDefault="00186977" w:rsidP="00186977">
      <w:pPr>
        <w:pStyle w:val="B3"/>
      </w:pPr>
      <w:r w:rsidRPr="00DE7B59">
        <w:t>3&gt;</w:t>
      </w:r>
      <w:r w:rsidR="000C055F" w:rsidRPr="00DE7B59">
        <w:tab/>
        <w:t>consider the NDI to have been toggled for the corresponding HARQ process regardless of the value of the NDI.</w:t>
      </w:r>
    </w:p>
    <w:p w14:paraId="2A1FD3F3" w14:textId="77777777" w:rsidR="00C575C3" w:rsidRPr="00DE7B59" w:rsidRDefault="00186977" w:rsidP="00186977">
      <w:pPr>
        <w:pStyle w:val="B2"/>
      </w:pPr>
      <w:r w:rsidRPr="00DE7B59">
        <w:t>2&gt;</w:t>
      </w:r>
      <w:r w:rsidR="00C575C3" w:rsidRPr="00DE7B59">
        <w:tab/>
        <w:t>deliver the uplink grant and the associated HARQ information to the HARQ entity.</w:t>
      </w:r>
    </w:p>
    <w:p w14:paraId="2212D41E" w14:textId="77777777" w:rsidR="000C055F" w:rsidRPr="00DE7B59" w:rsidRDefault="00377D81" w:rsidP="00377D81">
      <w:pPr>
        <w:pStyle w:val="B1"/>
      </w:pPr>
      <w:r w:rsidRPr="00DE7B59">
        <w:t>1&gt;</w:t>
      </w:r>
      <w:r w:rsidRPr="00DE7B59">
        <w:tab/>
      </w:r>
      <w:r w:rsidR="000C055F" w:rsidRPr="00DE7B59">
        <w:t>else if an uplink grant for this PDCCH occasion has been received for this serving cell on the PDCCH for the MAC entity’s CS-RNTI:</w:t>
      </w:r>
    </w:p>
    <w:p w14:paraId="47604E47" w14:textId="77777777" w:rsidR="000C055F" w:rsidRPr="00DE7B59" w:rsidRDefault="000745A2" w:rsidP="000745A2">
      <w:pPr>
        <w:pStyle w:val="B2"/>
      </w:pPr>
      <w:r w:rsidRPr="00DE7B59">
        <w:t>2&gt;</w:t>
      </w:r>
      <w:r w:rsidRPr="00DE7B59">
        <w:tab/>
      </w:r>
      <w:r w:rsidR="000C055F" w:rsidRPr="00DE7B59">
        <w:t>if the NDI in the received HARQ information is 1:</w:t>
      </w:r>
    </w:p>
    <w:p w14:paraId="54A7C94A" w14:textId="77777777" w:rsidR="000C055F" w:rsidRPr="00DE7B59" w:rsidRDefault="00186977" w:rsidP="00186977">
      <w:pPr>
        <w:pStyle w:val="B3"/>
      </w:pPr>
      <w:r w:rsidRPr="00DE7B59">
        <w:t>3&gt;</w:t>
      </w:r>
      <w:r w:rsidR="000C055F" w:rsidRPr="00DE7B59">
        <w:tab/>
        <w:t>consider the NDI for the corresponding HARQ process not to have been toggled;</w:t>
      </w:r>
    </w:p>
    <w:p w14:paraId="43E2115F" w14:textId="77777777" w:rsidR="000C055F" w:rsidRPr="00DE7B59" w:rsidRDefault="00186977" w:rsidP="00186977">
      <w:pPr>
        <w:pStyle w:val="B3"/>
      </w:pPr>
      <w:r w:rsidRPr="00DE7B59">
        <w:t>3&gt;</w:t>
      </w:r>
      <w:r w:rsidR="000C055F" w:rsidRPr="00DE7B59">
        <w:tab/>
        <w:t xml:space="preserve">stop the </w:t>
      </w:r>
      <w:r w:rsidR="000C055F" w:rsidRPr="00DE7B59">
        <w:rPr>
          <w:i/>
        </w:rPr>
        <w:t>ConfiguredGrantTimer</w:t>
      </w:r>
      <w:r w:rsidR="000C055F" w:rsidRPr="00DE7B59">
        <w:t xml:space="preserve"> for the corresponding HARQ process, if running;</w:t>
      </w:r>
    </w:p>
    <w:p w14:paraId="52C13C28" w14:textId="77777777" w:rsidR="000C055F" w:rsidRPr="00DE7B59" w:rsidRDefault="00186977" w:rsidP="00186977">
      <w:pPr>
        <w:pStyle w:val="B3"/>
      </w:pPr>
      <w:r w:rsidRPr="00DE7B59">
        <w:t>3&gt;</w:t>
      </w:r>
      <w:r w:rsidR="000C055F" w:rsidRPr="00DE7B59">
        <w:tab/>
        <w:t>deliver the uplink grant and the associated HARQ information to the HARQ entity.</w:t>
      </w:r>
    </w:p>
    <w:p w14:paraId="5A2DB1C8" w14:textId="77777777" w:rsidR="000C055F" w:rsidRPr="00DE7B59" w:rsidRDefault="00186977" w:rsidP="00186977">
      <w:pPr>
        <w:pStyle w:val="B2"/>
      </w:pPr>
      <w:r w:rsidRPr="00DE7B59">
        <w:t>2&gt;</w:t>
      </w:r>
      <w:r w:rsidR="000C055F" w:rsidRPr="00DE7B59">
        <w:tab/>
        <w:t>else if the NDI in the received HARQ information is 0:</w:t>
      </w:r>
    </w:p>
    <w:p w14:paraId="260A2B09" w14:textId="77777777" w:rsidR="000C055F" w:rsidRPr="00DE7B59" w:rsidRDefault="00186977" w:rsidP="00186977">
      <w:pPr>
        <w:pStyle w:val="B3"/>
      </w:pPr>
      <w:r w:rsidRPr="00DE7B59">
        <w:t>3&gt;</w:t>
      </w:r>
      <w:r w:rsidR="000C055F" w:rsidRPr="00DE7B59">
        <w:tab/>
        <w:t>if PDCCH contents indicate configured grant Type 2 deactivation:</w:t>
      </w:r>
    </w:p>
    <w:p w14:paraId="6F21C8E4" w14:textId="77777777" w:rsidR="000C055F" w:rsidRPr="00DE7B59" w:rsidRDefault="00186977" w:rsidP="00186977">
      <w:pPr>
        <w:pStyle w:val="B4"/>
      </w:pPr>
      <w:r w:rsidRPr="00DE7B59">
        <w:t>4&gt;</w:t>
      </w:r>
      <w:r w:rsidR="000C055F" w:rsidRPr="00DE7B59">
        <w:tab/>
        <w:t>trigger configured grant confirmation.</w:t>
      </w:r>
    </w:p>
    <w:p w14:paraId="7E24BDBF" w14:textId="77777777" w:rsidR="000C055F" w:rsidRPr="00DE7B59" w:rsidRDefault="00186977" w:rsidP="00186977">
      <w:pPr>
        <w:pStyle w:val="B3"/>
      </w:pPr>
      <w:r w:rsidRPr="00DE7B59">
        <w:t>3&gt;</w:t>
      </w:r>
      <w:r w:rsidR="000C055F" w:rsidRPr="00DE7B59">
        <w:tab/>
        <w:t>else if PDCCH contents indicate configured grant Type 2 activation:</w:t>
      </w:r>
    </w:p>
    <w:p w14:paraId="62905061" w14:textId="77777777" w:rsidR="000C055F" w:rsidRPr="00DE7B59" w:rsidRDefault="00186977" w:rsidP="00186977">
      <w:pPr>
        <w:pStyle w:val="B4"/>
      </w:pPr>
      <w:r w:rsidRPr="00DE7B59">
        <w:t>4&gt;</w:t>
      </w:r>
      <w:r w:rsidR="000C055F" w:rsidRPr="00DE7B59">
        <w:tab/>
        <w:t>trigger configured grant confirmation;</w:t>
      </w:r>
    </w:p>
    <w:p w14:paraId="55688D27" w14:textId="77777777" w:rsidR="000C055F" w:rsidRPr="00DE7B59" w:rsidRDefault="00186977" w:rsidP="00186977">
      <w:pPr>
        <w:pStyle w:val="B4"/>
      </w:pPr>
      <w:r w:rsidRPr="00DE7B59">
        <w:lastRenderedPageBreak/>
        <w:t>4&gt;</w:t>
      </w:r>
      <w:r w:rsidR="000C055F" w:rsidRPr="00DE7B59">
        <w:tab/>
        <w:t>store the uplink grant for this serving cell and the associated HARQ information as configured uplink grant;</w:t>
      </w:r>
    </w:p>
    <w:p w14:paraId="26FBEAEF" w14:textId="77777777" w:rsidR="000C055F" w:rsidRPr="00DE7B59" w:rsidRDefault="00186977" w:rsidP="00186977">
      <w:pPr>
        <w:pStyle w:val="B4"/>
      </w:pPr>
      <w:r w:rsidRPr="00DE7B59">
        <w:t>4&gt;</w:t>
      </w:r>
      <w:r w:rsidR="000C055F" w:rsidRPr="00DE7B59">
        <w:tab/>
        <w:t>initialise or re-initialise the configured uplink grant for this serving cell to start in the associated PUSCH duration and to recur according to rules in subclause 5.8.2;</w:t>
      </w:r>
    </w:p>
    <w:p w14:paraId="29709D88" w14:textId="77777777" w:rsidR="000C055F" w:rsidRPr="00DE7B59" w:rsidRDefault="00186977" w:rsidP="00186977">
      <w:pPr>
        <w:pStyle w:val="B4"/>
      </w:pPr>
      <w:r w:rsidRPr="00DE7B59">
        <w:t>4&gt;</w:t>
      </w:r>
      <w:r w:rsidR="000C055F" w:rsidRPr="00DE7B59">
        <w:tab/>
        <w:t>set the HARQ Process ID to the HARQ Process ID associated with this PUSCH duration;</w:t>
      </w:r>
    </w:p>
    <w:p w14:paraId="6058218D" w14:textId="77777777" w:rsidR="000C055F" w:rsidRPr="00DE7B59" w:rsidRDefault="00186977" w:rsidP="00186977">
      <w:pPr>
        <w:pStyle w:val="B4"/>
      </w:pPr>
      <w:r w:rsidRPr="00DE7B59">
        <w:t>4&gt;</w:t>
      </w:r>
      <w:r w:rsidR="000C055F" w:rsidRPr="00DE7B59">
        <w:tab/>
        <w:t>consider the NDI bit for the corresponding HARQ process to have been toggled;</w:t>
      </w:r>
    </w:p>
    <w:p w14:paraId="300C1270" w14:textId="77777777" w:rsidR="000C055F" w:rsidRPr="00DE7B59" w:rsidRDefault="00186977" w:rsidP="00186977">
      <w:pPr>
        <w:pStyle w:val="B4"/>
      </w:pPr>
      <w:r w:rsidRPr="00DE7B59">
        <w:t>4&gt;</w:t>
      </w:r>
      <w:r w:rsidR="000C055F" w:rsidRPr="00DE7B59">
        <w:tab/>
        <w:t xml:space="preserve">stop the </w:t>
      </w:r>
      <w:r w:rsidR="000C055F" w:rsidRPr="00DE7B59">
        <w:rPr>
          <w:i/>
        </w:rPr>
        <w:t>ConfiguredGrantTimer</w:t>
      </w:r>
      <w:r w:rsidR="000C055F" w:rsidRPr="00DE7B59">
        <w:t xml:space="preserve"> for the corresponding HARQ process, if running;</w:t>
      </w:r>
    </w:p>
    <w:p w14:paraId="5A2C21F6" w14:textId="77777777" w:rsidR="000C055F" w:rsidRPr="00DE7B59" w:rsidRDefault="00186977" w:rsidP="00186977">
      <w:pPr>
        <w:pStyle w:val="B4"/>
      </w:pPr>
      <w:r w:rsidRPr="00DE7B59">
        <w:t>4&gt;</w:t>
      </w:r>
      <w:r w:rsidR="000C055F" w:rsidRPr="00DE7B59">
        <w:tab/>
        <w:t>deliver the configured uplink grant and the associated HARQ information to the HARQ entity.</w:t>
      </w:r>
    </w:p>
    <w:p w14:paraId="6A1FBAF3" w14:textId="77777777" w:rsidR="000C055F" w:rsidRPr="00DE7B59" w:rsidRDefault="000C055F" w:rsidP="000C055F">
      <w:r w:rsidRPr="00DE7B59">
        <w:t>For each Serving Cell and each configured uplink grant, if configured and activated, the MAC entity shall:</w:t>
      </w:r>
    </w:p>
    <w:p w14:paraId="5E53DB49" w14:textId="77777777" w:rsidR="000C055F" w:rsidRPr="00DE7B59" w:rsidRDefault="00186977" w:rsidP="00186977">
      <w:pPr>
        <w:pStyle w:val="B1"/>
      </w:pPr>
      <w:r w:rsidRPr="00DE7B59">
        <w:t>1&gt;</w:t>
      </w:r>
      <w:r w:rsidR="000C055F" w:rsidRPr="00DE7B59">
        <w:tab/>
        <w:t>set the HARQ Process ID to the HARQ Process ID associated with this PUSCH duration;</w:t>
      </w:r>
    </w:p>
    <w:p w14:paraId="521065A5" w14:textId="77777777" w:rsidR="000C055F" w:rsidRPr="00DE7B59" w:rsidRDefault="00186977" w:rsidP="00186977">
      <w:pPr>
        <w:pStyle w:val="B1"/>
      </w:pPr>
      <w:r w:rsidRPr="00DE7B59">
        <w:t>1&gt;</w:t>
      </w:r>
      <w:r w:rsidR="000C055F" w:rsidRPr="00DE7B59">
        <w:tab/>
        <w:t xml:space="preserve">if the </w:t>
      </w:r>
      <w:r w:rsidR="000C055F" w:rsidRPr="00DE7B59">
        <w:rPr>
          <w:i/>
        </w:rPr>
        <w:t>ConfiguredGrantTimer</w:t>
      </w:r>
      <w:r w:rsidR="000C055F" w:rsidRPr="00DE7B59">
        <w:t xml:space="preserve"> for the corresponding HARQ process is not running:</w:t>
      </w:r>
    </w:p>
    <w:p w14:paraId="5A185AE2" w14:textId="77777777" w:rsidR="000C055F" w:rsidRPr="00DE7B59" w:rsidRDefault="00186977" w:rsidP="00186977">
      <w:pPr>
        <w:pStyle w:val="B2"/>
      </w:pPr>
      <w:r w:rsidRPr="00DE7B59">
        <w:t>2&gt;</w:t>
      </w:r>
      <w:r w:rsidR="000C055F" w:rsidRPr="00DE7B59">
        <w:tab/>
        <w:t>consider the NDI bit for the corresponding HARQ process to have been toggled;</w:t>
      </w:r>
    </w:p>
    <w:p w14:paraId="7363782D" w14:textId="77777777" w:rsidR="000C055F" w:rsidRPr="00DE7B59" w:rsidRDefault="00186977" w:rsidP="00186977">
      <w:pPr>
        <w:pStyle w:val="B2"/>
      </w:pPr>
      <w:r w:rsidRPr="00DE7B59">
        <w:t>2&gt;</w:t>
      </w:r>
      <w:r w:rsidR="000C055F" w:rsidRPr="00DE7B59">
        <w:tab/>
        <w:t>deliver the configured uplink grant and the associated HARQ information to the HARQ entity.</w:t>
      </w:r>
    </w:p>
    <w:p w14:paraId="4A063BA7" w14:textId="77777777" w:rsidR="000C055F" w:rsidRPr="00DE7B59" w:rsidRDefault="000C055F" w:rsidP="000C055F">
      <w:pPr>
        <w:pStyle w:val="NO"/>
      </w:pPr>
      <w:r w:rsidRPr="00DE7B59">
        <w:t>NOTE 1:</w:t>
      </w:r>
      <w:r w:rsidRPr="00DE7B59">
        <w:tab/>
        <w:t>For the same serving cell, an uplink grant addressed to C-RNTI shall override a configured uplink grant in case of overlap in time domain.</w:t>
      </w:r>
    </w:p>
    <w:p w14:paraId="6C2B3F52" w14:textId="77777777" w:rsidR="000C055F" w:rsidRPr="00DE7B59" w:rsidRDefault="000C055F" w:rsidP="000C055F">
      <w:r w:rsidRPr="00DE7B59">
        <w:t>For configured uplink grants, the HARQ Process ID associated with this symbol is derived from the following equation:</w:t>
      </w:r>
    </w:p>
    <w:p w14:paraId="52291BD5" w14:textId="77777777" w:rsidR="000C055F" w:rsidRPr="00DE7B59" w:rsidRDefault="000C055F" w:rsidP="00DA77DA">
      <w:pPr>
        <w:pStyle w:val="EQ"/>
        <w:jc w:val="center"/>
        <w:rPr>
          <w:noProof w:val="0"/>
        </w:rPr>
      </w:pPr>
      <w:r w:rsidRPr="00DE7B59">
        <w:rPr>
          <w:noProof w:val="0"/>
        </w:rPr>
        <w:t>HARQ Process ID = [floor(CURRENT_symbol/</w:t>
      </w:r>
      <w:r w:rsidRPr="00DE7B59">
        <w:rPr>
          <w:i/>
          <w:noProof w:val="0"/>
        </w:rPr>
        <w:t>periodicity</w:t>
      </w:r>
      <w:r w:rsidRPr="00DE7B59">
        <w:rPr>
          <w:noProof w:val="0"/>
        </w:rPr>
        <w:t xml:space="preserve">)] modulo </w:t>
      </w:r>
      <w:r w:rsidRPr="00DE7B59">
        <w:rPr>
          <w:i/>
          <w:noProof w:val="0"/>
        </w:rPr>
        <w:t>numberOfConfGrant-Processes</w:t>
      </w:r>
    </w:p>
    <w:p w14:paraId="0E1D9BB7" w14:textId="77777777" w:rsidR="000C055F" w:rsidRPr="00DE7B59" w:rsidRDefault="000C055F" w:rsidP="000C055F">
      <w:r w:rsidRPr="00DE7B59">
        <w:t xml:space="preserve">where CURRENT_symbol=(SFN * </w:t>
      </w:r>
      <w:r w:rsidRPr="00DE7B59">
        <w:rPr>
          <w:i/>
        </w:rPr>
        <w:t>numberOfSlotsPerFrame</w:t>
      </w:r>
      <w:r w:rsidRPr="00DE7B59">
        <w:t xml:space="preserve"> * </w:t>
      </w:r>
      <w:r w:rsidRPr="00DE7B59">
        <w:rPr>
          <w:i/>
        </w:rPr>
        <w:t>numberOfSymbolsPerSlot</w:t>
      </w:r>
      <w:r w:rsidRPr="00DE7B59">
        <w:t xml:space="preserve"> + slot number in the frame * </w:t>
      </w:r>
      <w:r w:rsidRPr="00DE7B59">
        <w:rPr>
          <w:i/>
        </w:rPr>
        <w:t>numberOfSymbolsPerSlot</w:t>
      </w:r>
      <w:r w:rsidRPr="00DE7B59">
        <w:t xml:space="preserve"> + symbol number in the slot), and </w:t>
      </w:r>
      <w:r w:rsidRPr="00DE7B59">
        <w:rPr>
          <w:i/>
        </w:rPr>
        <w:t>numberOfSlotsPerFrame</w:t>
      </w:r>
      <w:r w:rsidRPr="00DE7B59">
        <w:t xml:space="preserve"> and </w:t>
      </w:r>
      <w:r w:rsidRPr="00DE7B59">
        <w:rPr>
          <w:i/>
        </w:rPr>
        <w:t>numberOfSymbolsPerSlot</w:t>
      </w:r>
      <w:r w:rsidRPr="00DE7B59">
        <w:t xml:space="preserve"> refer to the number of consecutive slots per frame and the number of consecutive symbols per slot, respectively as specified in TS 38.211 [8].</w:t>
      </w:r>
    </w:p>
    <w:p w14:paraId="20EB6D16" w14:textId="77777777" w:rsidR="00C575C3" w:rsidRPr="00DE7B59" w:rsidRDefault="000C055F" w:rsidP="000745A2">
      <w:pPr>
        <w:pStyle w:val="NO"/>
      </w:pPr>
      <w:r w:rsidRPr="00DE7B59">
        <w:t>NOTE 2:</w:t>
      </w:r>
      <w:r w:rsidRPr="00DE7B59">
        <w:tab/>
        <w:t>CURRENT_symbol refers to the symbol index of the first transmission of a repetition bundle that takes place.</w:t>
      </w:r>
      <w:r w:rsidRPr="00DE7B59" w:rsidDel="000C055F">
        <w:rPr>
          <w:i/>
          <w:color w:val="0000FF"/>
        </w:rPr>
        <w:t xml:space="preserve"> </w:t>
      </w:r>
      <w:r w:rsidR="00C575C3" w:rsidRPr="00DE7B59">
        <w:t>[TS 36.322, clause 5.4.2.1]</w:t>
      </w:r>
    </w:p>
    <w:p w14:paraId="02C4A1EA" w14:textId="77777777" w:rsidR="00C575C3" w:rsidRPr="00DE7B59" w:rsidRDefault="00C575C3" w:rsidP="00C575C3">
      <w:r w:rsidRPr="00DE7B59">
        <w:t>The MAC entity includes a HARQ entity for each Serving Cell with configured uplink</w:t>
      </w:r>
      <w:r w:rsidR="00D976AF" w:rsidRPr="00DE7B59">
        <w:t xml:space="preserve"> (including the case when it is configured with </w:t>
      </w:r>
      <w:r w:rsidR="00D976AF" w:rsidRPr="00DE7B59">
        <w:rPr>
          <w:i/>
        </w:rPr>
        <w:t>supplementaryUplink</w:t>
      </w:r>
      <w:r w:rsidR="00D976AF" w:rsidRPr="00DE7B59">
        <w:t>)</w:t>
      </w:r>
      <w:r w:rsidRPr="00DE7B59">
        <w:t>,which maintains a number of parallel HARQ processes.</w:t>
      </w:r>
    </w:p>
    <w:p w14:paraId="4C8434F8" w14:textId="77777777" w:rsidR="00C575C3" w:rsidRPr="00DE7B59" w:rsidRDefault="00C575C3" w:rsidP="00C575C3">
      <w:r w:rsidRPr="00DE7B59">
        <w:t>The number of parallel UL HARQ processes per HARQ entity is specified in TS 38.214 [7].</w:t>
      </w:r>
    </w:p>
    <w:p w14:paraId="06F0F953" w14:textId="77777777" w:rsidR="009B64FB" w:rsidRPr="00DE7B59" w:rsidRDefault="009B64FB" w:rsidP="009B64FB">
      <w:r w:rsidRPr="00DE7B59">
        <w:t>Each HARQ process supports one TB.</w:t>
      </w:r>
    </w:p>
    <w:p w14:paraId="6599867E" w14:textId="77777777" w:rsidR="00C575C3" w:rsidRPr="00DE7B59" w:rsidRDefault="00C575C3" w:rsidP="00C575C3">
      <w:r w:rsidRPr="00DE7B59">
        <w:t>Each HARQ process is associated with a HARQ process identifier.</w:t>
      </w:r>
      <w:r w:rsidR="009B64FB" w:rsidRPr="00DE7B59">
        <w:t xml:space="preserve"> For UL transmission with UL grant in RA Response, HARQ process identifier 0 is used.</w:t>
      </w:r>
    </w:p>
    <w:p w14:paraId="4DC98975" w14:textId="77777777" w:rsidR="009B64FB" w:rsidRPr="00DE7B59" w:rsidRDefault="009B64FB" w:rsidP="009B64FB">
      <w:r w:rsidRPr="00DE7B59">
        <w:t xml:space="preserve">When repetition is configured with </w:t>
      </w:r>
      <w:r w:rsidRPr="00DE7B59">
        <w:rPr>
          <w:i/>
        </w:rPr>
        <w:t>repK</w:t>
      </w:r>
      <w:r w:rsidRPr="00DE7B59">
        <w:t xml:space="preserve"> &gt;1, the parameter </w:t>
      </w:r>
      <w:r w:rsidRPr="00DE7B59">
        <w:rPr>
          <w:i/>
        </w:rPr>
        <w:t>repK</w:t>
      </w:r>
      <w:r w:rsidRPr="00DE7B59">
        <w:t xml:space="preserve"> provides the number of repetitions of a TB within a bundle. Repetition operation relies on the HARQ entity for invoking the same HARQ process for each transmission that is part of the same bundle. Within a bundle HARQ retransmissions are non-adaptive and triggered without waiting for feedback from previous transmissions according to </w:t>
      </w:r>
      <w:r w:rsidRPr="00DE7B59">
        <w:rPr>
          <w:i/>
        </w:rPr>
        <w:t>repK</w:t>
      </w:r>
      <w:r w:rsidRPr="00DE7B59">
        <w:t>.</w:t>
      </w:r>
    </w:p>
    <w:p w14:paraId="47AB26BE" w14:textId="77777777" w:rsidR="00C575C3" w:rsidRPr="00DE7B59" w:rsidRDefault="00C575C3" w:rsidP="00C575C3">
      <w:r w:rsidRPr="00DE7B59">
        <w:t xml:space="preserve">For each </w:t>
      </w:r>
      <w:r w:rsidR="009B64FB" w:rsidRPr="00DE7B59">
        <w:t>uplink grant</w:t>
      </w:r>
      <w:r w:rsidRPr="00DE7B59">
        <w:t>, the HARQ entity shall:</w:t>
      </w:r>
    </w:p>
    <w:p w14:paraId="0BFA2DAE" w14:textId="77777777" w:rsidR="00C575C3" w:rsidRPr="00DE7B59" w:rsidRDefault="00186977" w:rsidP="00186977">
      <w:pPr>
        <w:pStyle w:val="B1"/>
      </w:pPr>
      <w:r w:rsidRPr="00DE7B59">
        <w:t>1&gt;</w:t>
      </w:r>
      <w:r w:rsidR="00C575C3" w:rsidRPr="00DE7B59">
        <w:tab/>
        <w:t xml:space="preserve">identify the HARQ process(es) associated with </w:t>
      </w:r>
      <w:r w:rsidR="00E1746F" w:rsidRPr="00DE7B59">
        <w:t>this grant</w:t>
      </w:r>
      <w:r w:rsidR="00C575C3" w:rsidRPr="00DE7B59">
        <w:t>, and for each identified HARQ process:</w:t>
      </w:r>
    </w:p>
    <w:p w14:paraId="17B719D8" w14:textId="77777777" w:rsidR="00C575C3" w:rsidRPr="00DE7B59" w:rsidRDefault="00186977" w:rsidP="00186977">
      <w:pPr>
        <w:pStyle w:val="B2"/>
      </w:pPr>
      <w:r w:rsidRPr="00DE7B59">
        <w:t>2&gt;</w:t>
      </w:r>
      <w:r w:rsidR="00C575C3" w:rsidRPr="00DE7B59">
        <w:tab/>
        <w:t>if the received grant was not addressed to a Temporary C-RNTI on PDCCH, and the NDI provided in the associated HARQ information has been toggled compared to the value in the previous transmission of this TB of this HARQ process; or</w:t>
      </w:r>
    </w:p>
    <w:p w14:paraId="66673EB2" w14:textId="77777777" w:rsidR="009B64FB" w:rsidRPr="00DE7B59" w:rsidRDefault="00186977" w:rsidP="00186977">
      <w:pPr>
        <w:pStyle w:val="B2"/>
      </w:pPr>
      <w:r w:rsidRPr="00DE7B59">
        <w:t>2&gt;</w:t>
      </w:r>
      <w:r w:rsidR="009B64FB" w:rsidRPr="00DE7B59">
        <w:tab/>
        <w:t>if the uplink grant was received on PDCCH for the C-RNTI and the HARQ buffer of the identified process is empty; or</w:t>
      </w:r>
    </w:p>
    <w:p w14:paraId="21DD1A97" w14:textId="77777777" w:rsidR="00C575C3" w:rsidRPr="00DE7B59" w:rsidRDefault="00186977" w:rsidP="00186977">
      <w:pPr>
        <w:pStyle w:val="B2"/>
      </w:pPr>
      <w:r w:rsidRPr="00DE7B59">
        <w:t>2&gt;</w:t>
      </w:r>
      <w:r w:rsidR="00C575C3" w:rsidRPr="00DE7B59">
        <w:tab/>
        <w:t>if the uplink grant was received in a Random Access Response:</w:t>
      </w:r>
    </w:p>
    <w:p w14:paraId="3A51EA39" w14:textId="77777777" w:rsidR="00C575C3" w:rsidRPr="00DE7B59" w:rsidRDefault="00186977" w:rsidP="00186977">
      <w:pPr>
        <w:pStyle w:val="B3"/>
      </w:pPr>
      <w:r w:rsidRPr="00DE7B59">
        <w:lastRenderedPageBreak/>
        <w:t>3&gt;</w:t>
      </w:r>
      <w:r w:rsidR="00C575C3" w:rsidRPr="00DE7B59">
        <w:tab/>
        <w:t>if there is a MAC PDU in the Msg3 buffer</w:t>
      </w:r>
      <w:r w:rsidR="00C575C3" w:rsidRPr="00DE7B59">
        <w:rPr>
          <w:lang w:eastAsia="zh-CN"/>
        </w:rPr>
        <w:t xml:space="preserve"> and the uplink grant was received in a Random Access Response</w:t>
      </w:r>
      <w:r w:rsidR="00C575C3" w:rsidRPr="00DE7B59">
        <w:t>:</w:t>
      </w:r>
    </w:p>
    <w:p w14:paraId="73935E9A" w14:textId="77777777" w:rsidR="00C575C3" w:rsidRPr="00DE7B59" w:rsidRDefault="00186977" w:rsidP="00186977">
      <w:pPr>
        <w:pStyle w:val="B4"/>
      </w:pPr>
      <w:r w:rsidRPr="00DE7B59">
        <w:t>4&gt;</w:t>
      </w:r>
      <w:r w:rsidR="00C575C3" w:rsidRPr="00DE7B59">
        <w:tab/>
        <w:t>obtain the MAC PDU to transmit from the Msg3 buffer.</w:t>
      </w:r>
    </w:p>
    <w:p w14:paraId="77A1283D" w14:textId="77777777" w:rsidR="00C575C3" w:rsidRPr="00DE7B59" w:rsidRDefault="00186977" w:rsidP="00186977">
      <w:pPr>
        <w:pStyle w:val="B3"/>
      </w:pPr>
      <w:r w:rsidRPr="00DE7B59">
        <w:t>3&gt;</w:t>
      </w:r>
      <w:r w:rsidR="00C575C3" w:rsidRPr="00DE7B59">
        <w:tab/>
        <w:t>else:</w:t>
      </w:r>
    </w:p>
    <w:p w14:paraId="7C919462" w14:textId="77777777" w:rsidR="00C575C3" w:rsidRPr="00DE7B59" w:rsidRDefault="00186977" w:rsidP="00186977">
      <w:pPr>
        <w:pStyle w:val="B4"/>
      </w:pPr>
      <w:r w:rsidRPr="00DE7B59">
        <w:t>4&gt;</w:t>
      </w:r>
      <w:r w:rsidR="00C575C3" w:rsidRPr="00DE7B59">
        <w:tab/>
        <w:t xml:space="preserve">obtain the MAC PDU to transmit from the "Multiplexing and assembly" entity, if any; </w:t>
      </w:r>
    </w:p>
    <w:p w14:paraId="77F666EA" w14:textId="77777777" w:rsidR="00C575C3" w:rsidRPr="00DE7B59" w:rsidRDefault="00186977" w:rsidP="00186977">
      <w:pPr>
        <w:pStyle w:val="B3"/>
      </w:pPr>
      <w:r w:rsidRPr="00DE7B59">
        <w:t>3&gt;</w:t>
      </w:r>
      <w:r w:rsidR="00C575C3" w:rsidRPr="00DE7B59">
        <w:rPr>
          <w:lang w:eastAsia="zh-CN"/>
        </w:rPr>
        <w:tab/>
        <w:t>if a MAC PDU to transmit has been obtained:</w:t>
      </w:r>
    </w:p>
    <w:p w14:paraId="42D70DD4" w14:textId="77777777" w:rsidR="00C575C3" w:rsidRPr="00DE7B59" w:rsidRDefault="00186977" w:rsidP="00186977">
      <w:pPr>
        <w:pStyle w:val="B4"/>
      </w:pPr>
      <w:r w:rsidRPr="00DE7B59">
        <w:t>4&gt;</w:t>
      </w:r>
      <w:r w:rsidR="00C575C3" w:rsidRPr="00DE7B59">
        <w:tab/>
        <w:t>deliver the MAC PDU and the uplink grant and the HARQ information of the TB to the identified HARQ process;</w:t>
      </w:r>
    </w:p>
    <w:p w14:paraId="4F3A4A5E" w14:textId="77777777" w:rsidR="00C575C3" w:rsidRPr="00DE7B59" w:rsidRDefault="00186977" w:rsidP="00186977">
      <w:pPr>
        <w:pStyle w:val="B4"/>
      </w:pPr>
      <w:r w:rsidRPr="00DE7B59">
        <w:t>4&gt;</w:t>
      </w:r>
      <w:r w:rsidR="00C575C3" w:rsidRPr="00DE7B59">
        <w:tab/>
        <w:t>instruct the identified HARQ process to trigger a new transmission.</w:t>
      </w:r>
    </w:p>
    <w:p w14:paraId="0A43D583" w14:textId="77777777" w:rsidR="00E47286" w:rsidRPr="00DE7B59" w:rsidRDefault="00186977" w:rsidP="00186977">
      <w:pPr>
        <w:pStyle w:val="B4"/>
      </w:pPr>
      <w:r w:rsidRPr="00DE7B59">
        <w:t>4&gt;</w:t>
      </w:r>
      <w:r w:rsidR="00E47286" w:rsidRPr="00DE7B59">
        <w:tab/>
        <w:t>if the uplink grant is addressed to CS-RNTI or the uplink grant is a configured uplink grant:</w:t>
      </w:r>
    </w:p>
    <w:p w14:paraId="6762C280" w14:textId="77777777" w:rsidR="00E47286" w:rsidRPr="00DE7B59" w:rsidRDefault="00186977" w:rsidP="00186977">
      <w:pPr>
        <w:pStyle w:val="B5"/>
      </w:pPr>
      <w:r w:rsidRPr="00DE7B59">
        <w:t>5&gt;</w:t>
      </w:r>
      <w:r w:rsidR="00E47286" w:rsidRPr="00DE7B59">
        <w:tab/>
        <w:t xml:space="preserve">start or restart the </w:t>
      </w:r>
      <w:r w:rsidR="00E47286" w:rsidRPr="00DE7B59">
        <w:rPr>
          <w:i/>
        </w:rPr>
        <w:t>ConfiguredGrantTimer</w:t>
      </w:r>
      <w:r w:rsidR="00E47286" w:rsidRPr="00DE7B59">
        <w:t>, if configured, for the corresponding HARQ process when the transmission is performed.</w:t>
      </w:r>
    </w:p>
    <w:p w14:paraId="52CCA661" w14:textId="77777777" w:rsidR="00E47286" w:rsidRPr="00DE7B59" w:rsidRDefault="00186977" w:rsidP="00186977">
      <w:pPr>
        <w:pStyle w:val="B2"/>
      </w:pPr>
      <w:r w:rsidRPr="00DE7B59">
        <w:t>2&gt;</w:t>
      </w:r>
      <w:r w:rsidR="00E47286" w:rsidRPr="00DE7B59">
        <w:tab/>
        <w:t>else:</w:t>
      </w:r>
    </w:p>
    <w:p w14:paraId="1017B713" w14:textId="77777777" w:rsidR="00E47286" w:rsidRPr="00DE7B59" w:rsidRDefault="00186977" w:rsidP="00186977">
      <w:pPr>
        <w:pStyle w:val="B3"/>
      </w:pPr>
      <w:r w:rsidRPr="00DE7B59">
        <w:t>3&gt;</w:t>
      </w:r>
      <w:r w:rsidR="00E47286" w:rsidRPr="00DE7B59">
        <w:tab/>
        <w:t>if the uplink grant received on PDCCH was addressed to CS-RNTI and if the HARQ buffer of the identified process is empty:</w:t>
      </w:r>
    </w:p>
    <w:p w14:paraId="78D71397" w14:textId="77777777" w:rsidR="00E47286" w:rsidRPr="00DE7B59" w:rsidRDefault="00186977" w:rsidP="00186977">
      <w:pPr>
        <w:pStyle w:val="B4"/>
      </w:pPr>
      <w:r w:rsidRPr="00DE7B59">
        <w:t>4&gt;</w:t>
      </w:r>
      <w:r w:rsidR="00E47286" w:rsidRPr="00DE7B59">
        <w:tab/>
        <w:t>ignore the uplink grant.</w:t>
      </w:r>
    </w:p>
    <w:p w14:paraId="6E1770D4" w14:textId="77777777" w:rsidR="00C575C3" w:rsidRPr="00DE7B59" w:rsidRDefault="00186977" w:rsidP="00186977">
      <w:pPr>
        <w:pStyle w:val="B3"/>
      </w:pPr>
      <w:r w:rsidRPr="00DE7B59">
        <w:t>3&gt;</w:t>
      </w:r>
      <w:r w:rsidR="00C575C3" w:rsidRPr="00DE7B59">
        <w:tab/>
        <w:t>else:</w:t>
      </w:r>
    </w:p>
    <w:p w14:paraId="1450614A" w14:textId="77777777" w:rsidR="00C575C3" w:rsidRPr="00DE7B59" w:rsidRDefault="00186977" w:rsidP="00186977">
      <w:pPr>
        <w:pStyle w:val="B4"/>
      </w:pPr>
      <w:r w:rsidRPr="00DE7B59">
        <w:t>4&gt;</w:t>
      </w:r>
      <w:r w:rsidR="00C575C3" w:rsidRPr="00DE7B59">
        <w:tab/>
        <w:t>deliver the uplink grant and the HARQ information (redundancy version) of the TB to the identified HARQ process;</w:t>
      </w:r>
    </w:p>
    <w:p w14:paraId="6AB1197D" w14:textId="77777777" w:rsidR="00E47286" w:rsidRPr="00DE7B59" w:rsidRDefault="00186977" w:rsidP="00186977">
      <w:pPr>
        <w:pStyle w:val="B4"/>
      </w:pPr>
      <w:r w:rsidRPr="00DE7B59">
        <w:t>4&gt;</w:t>
      </w:r>
      <w:r w:rsidR="00C575C3" w:rsidRPr="00DE7B59">
        <w:tab/>
        <w:t>instruct the identified HARQ process to trigger a retransmission</w:t>
      </w:r>
      <w:r w:rsidR="00E47286" w:rsidRPr="00DE7B59">
        <w:t>;</w:t>
      </w:r>
    </w:p>
    <w:p w14:paraId="272BC6CC" w14:textId="77777777" w:rsidR="00E47286" w:rsidRPr="00DE7B59" w:rsidRDefault="00186977" w:rsidP="00186977">
      <w:pPr>
        <w:pStyle w:val="B4"/>
      </w:pPr>
      <w:r w:rsidRPr="00DE7B59">
        <w:t>4&gt;</w:t>
      </w:r>
      <w:r w:rsidR="00E47286" w:rsidRPr="00DE7B59">
        <w:tab/>
        <w:t>if the uplink grant is addressed to CS-RNTI or the uplink grant is a configured uplink grant:</w:t>
      </w:r>
    </w:p>
    <w:p w14:paraId="557659A6" w14:textId="77777777" w:rsidR="00C575C3" w:rsidRPr="00DE7B59" w:rsidRDefault="00186977" w:rsidP="00186977">
      <w:pPr>
        <w:pStyle w:val="B5"/>
      </w:pPr>
      <w:r w:rsidRPr="00DE7B59">
        <w:t>5&gt;</w:t>
      </w:r>
      <w:r w:rsidR="00E47286" w:rsidRPr="00DE7B59">
        <w:tab/>
        <w:t xml:space="preserve">start or restart the </w:t>
      </w:r>
      <w:r w:rsidR="00E47286" w:rsidRPr="00DE7B59">
        <w:rPr>
          <w:i/>
        </w:rPr>
        <w:t>ConfiguredGrantTimer</w:t>
      </w:r>
      <w:r w:rsidR="00E47286" w:rsidRPr="00DE7B59">
        <w:t>, if configured, for the corresponding HARQ process when the transmission is performed</w:t>
      </w:r>
      <w:r w:rsidR="00C575C3" w:rsidRPr="00DE7B59">
        <w:t>.</w:t>
      </w:r>
    </w:p>
    <w:p w14:paraId="385A1178" w14:textId="77777777" w:rsidR="00C575C3" w:rsidRPr="00DE7B59" w:rsidRDefault="00C575C3" w:rsidP="00C575C3">
      <w:r w:rsidRPr="00DE7B59">
        <w:t>When determining if NDI has been toggled compared to the value in the previous transmission the MAC entity shall ignore NDI received in all uplink grants on PDCCH for its Temporary C-RNTI.</w:t>
      </w:r>
    </w:p>
    <w:p w14:paraId="725CEC1A" w14:textId="77777777" w:rsidR="00C575C3" w:rsidRPr="00DE7B59" w:rsidRDefault="00C575C3" w:rsidP="00C575C3">
      <w:r w:rsidRPr="00DE7B59">
        <w:t>[TS 38.32</w:t>
      </w:r>
      <w:r w:rsidR="00272FCA" w:rsidRPr="00DE7B59">
        <w:t>1</w:t>
      </w:r>
      <w:r w:rsidRPr="00DE7B59">
        <w:t>, clause 5.4.2.2]</w:t>
      </w:r>
    </w:p>
    <w:p w14:paraId="71DA9488" w14:textId="77777777" w:rsidR="00C575C3" w:rsidRPr="00DE7B59" w:rsidRDefault="00C575C3" w:rsidP="00C575C3">
      <w:r w:rsidRPr="00DE7B59">
        <w:t>Each HARQ process is associated with a HARQ buffer.</w:t>
      </w:r>
    </w:p>
    <w:p w14:paraId="6981259B" w14:textId="77777777" w:rsidR="00C575C3" w:rsidRPr="00DE7B59" w:rsidRDefault="00C575C3" w:rsidP="00C575C3">
      <w:r w:rsidRPr="00DE7B59">
        <w:t xml:space="preserve">New transmissions are performed on the resource and with the MCS indicated on </w:t>
      </w:r>
      <w:r w:rsidR="00E47286" w:rsidRPr="00DE7B59">
        <w:t xml:space="preserve">either </w:t>
      </w:r>
      <w:r w:rsidRPr="00DE7B59">
        <w:t>PDCCH</w:t>
      </w:r>
      <w:r w:rsidR="00E47286" w:rsidRPr="00DE7B59">
        <w:t>,</w:t>
      </w:r>
      <w:r w:rsidRPr="00DE7B59">
        <w:t xml:space="preserve"> Random Access Response</w:t>
      </w:r>
      <w:r w:rsidR="00E47286" w:rsidRPr="00DE7B59">
        <w:t>, or RRC</w:t>
      </w:r>
      <w:r w:rsidRPr="00DE7B59">
        <w:t>. Retransmissions are performed on the resource and, if provided, with the MCS indicated on PDCCH.</w:t>
      </w:r>
    </w:p>
    <w:p w14:paraId="1A8CA36C" w14:textId="77777777" w:rsidR="00C575C3" w:rsidRPr="00DE7B59" w:rsidRDefault="00C575C3" w:rsidP="00C575C3">
      <w:r w:rsidRPr="00DE7B59">
        <w:t>If the HARQ entity requests a new transmission for a TB, the HARQ process shall:</w:t>
      </w:r>
    </w:p>
    <w:p w14:paraId="2066203B" w14:textId="77777777" w:rsidR="00C575C3" w:rsidRPr="00DE7B59" w:rsidRDefault="00186977" w:rsidP="00186977">
      <w:pPr>
        <w:pStyle w:val="B1"/>
      </w:pPr>
      <w:r w:rsidRPr="00DE7B59">
        <w:t>1&gt;</w:t>
      </w:r>
      <w:r w:rsidR="00C575C3" w:rsidRPr="00DE7B59">
        <w:tab/>
        <w:t>store the MAC PDU in the associated HARQ buffer;</w:t>
      </w:r>
    </w:p>
    <w:p w14:paraId="08EF418B" w14:textId="77777777" w:rsidR="00C575C3" w:rsidRPr="00DE7B59" w:rsidRDefault="00186977" w:rsidP="00186977">
      <w:pPr>
        <w:pStyle w:val="B1"/>
      </w:pPr>
      <w:r w:rsidRPr="00DE7B59">
        <w:t>1&gt;</w:t>
      </w:r>
      <w:r w:rsidR="00C575C3" w:rsidRPr="00DE7B59">
        <w:tab/>
        <w:t>store the uplink grant received from the HARQ entity;</w:t>
      </w:r>
    </w:p>
    <w:p w14:paraId="5DB21742" w14:textId="77777777" w:rsidR="00C575C3" w:rsidRPr="00DE7B59" w:rsidRDefault="00186977" w:rsidP="00186977">
      <w:pPr>
        <w:pStyle w:val="B1"/>
      </w:pPr>
      <w:r w:rsidRPr="00DE7B59">
        <w:t>1&gt;</w:t>
      </w:r>
      <w:r w:rsidR="00C575C3" w:rsidRPr="00DE7B59">
        <w:tab/>
        <w:t>generate a transmission as described below.</w:t>
      </w:r>
    </w:p>
    <w:p w14:paraId="14332DCC" w14:textId="77777777" w:rsidR="00C575C3" w:rsidRPr="00DE7B59" w:rsidRDefault="00C575C3" w:rsidP="00C575C3">
      <w:r w:rsidRPr="00DE7B59">
        <w:t>If the HARQ entity requests a retransmission for a TB, the HARQ process shall:</w:t>
      </w:r>
    </w:p>
    <w:p w14:paraId="0A70B764" w14:textId="77777777" w:rsidR="00C575C3" w:rsidRPr="00DE7B59" w:rsidRDefault="00186977" w:rsidP="00186977">
      <w:pPr>
        <w:pStyle w:val="B1"/>
      </w:pPr>
      <w:r w:rsidRPr="00DE7B59">
        <w:t>1&gt;</w:t>
      </w:r>
      <w:r w:rsidR="00C575C3" w:rsidRPr="00DE7B59">
        <w:tab/>
        <w:t>store the uplink grant received from the HARQ entity;</w:t>
      </w:r>
    </w:p>
    <w:p w14:paraId="2138275C" w14:textId="77777777" w:rsidR="00C575C3" w:rsidRPr="00DE7B59" w:rsidRDefault="00186977" w:rsidP="00186977">
      <w:pPr>
        <w:pStyle w:val="B1"/>
      </w:pPr>
      <w:r w:rsidRPr="00DE7B59">
        <w:t>1&gt;</w:t>
      </w:r>
      <w:r w:rsidR="00C575C3" w:rsidRPr="00DE7B59">
        <w:tab/>
        <w:t>generate a transmission as described below.</w:t>
      </w:r>
    </w:p>
    <w:p w14:paraId="024AB876" w14:textId="77777777" w:rsidR="00C575C3" w:rsidRPr="00DE7B59" w:rsidRDefault="00C575C3" w:rsidP="00C575C3">
      <w:r w:rsidRPr="00DE7B59">
        <w:t>To generate a transmission for a TB, the HARQ process shall:</w:t>
      </w:r>
    </w:p>
    <w:p w14:paraId="079337A6" w14:textId="77777777" w:rsidR="00C575C3" w:rsidRPr="00DE7B59" w:rsidRDefault="00186977" w:rsidP="00186977">
      <w:pPr>
        <w:pStyle w:val="B1"/>
      </w:pPr>
      <w:r w:rsidRPr="00DE7B59">
        <w:t>1&gt;</w:t>
      </w:r>
      <w:r w:rsidR="00C575C3" w:rsidRPr="00DE7B59">
        <w:tab/>
        <w:t>if the MAC PDU was obtained from the Msg3 buffer; or</w:t>
      </w:r>
    </w:p>
    <w:p w14:paraId="35CA984D" w14:textId="77777777" w:rsidR="00C575C3" w:rsidRPr="00DE7B59" w:rsidRDefault="00186977" w:rsidP="00186977">
      <w:pPr>
        <w:pStyle w:val="B1"/>
      </w:pPr>
      <w:r w:rsidRPr="00DE7B59">
        <w:lastRenderedPageBreak/>
        <w:t>1&gt;</w:t>
      </w:r>
      <w:r w:rsidR="00C575C3" w:rsidRPr="00DE7B59">
        <w:rPr>
          <w:rFonts w:eastAsia="PMingLiU"/>
          <w:lang w:eastAsia="zh-TW"/>
        </w:rPr>
        <w:tab/>
        <w:t xml:space="preserve">if </w:t>
      </w:r>
      <w:r w:rsidR="00C575C3" w:rsidRPr="00DE7B59">
        <w:t>there is no measurement gap at the time of the transmission</w:t>
      </w:r>
      <w:r w:rsidR="00C575C3" w:rsidRPr="00DE7B59">
        <w:rPr>
          <w:lang w:eastAsia="zh-TW"/>
        </w:rPr>
        <w:t xml:space="preserve"> and, in case of retransmission, </w:t>
      </w:r>
      <w:r w:rsidR="00C575C3" w:rsidRPr="00DE7B59">
        <w:t xml:space="preserve">the </w:t>
      </w:r>
      <w:r w:rsidR="00C575C3" w:rsidRPr="00DE7B59">
        <w:rPr>
          <w:rFonts w:eastAsia="PMingLiU"/>
          <w:lang w:eastAsia="zh-TW"/>
        </w:rPr>
        <w:t>re</w:t>
      </w:r>
      <w:r w:rsidR="00C575C3" w:rsidRPr="00DE7B59">
        <w:t>transmission</w:t>
      </w:r>
      <w:r w:rsidR="00C575C3" w:rsidRPr="00DE7B59">
        <w:rPr>
          <w:lang w:eastAsia="zh-TW"/>
        </w:rPr>
        <w:t xml:space="preserve"> does not collide with a transmission for a MAC PDU obtained from the Msg3 buffer</w:t>
      </w:r>
      <w:r w:rsidR="00C575C3" w:rsidRPr="00DE7B59">
        <w:t>:</w:t>
      </w:r>
    </w:p>
    <w:p w14:paraId="384186E6" w14:textId="77777777" w:rsidR="00C575C3" w:rsidRPr="00DE7B59" w:rsidRDefault="00186977" w:rsidP="00186977">
      <w:pPr>
        <w:pStyle w:val="B2"/>
      </w:pPr>
      <w:r w:rsidRPr="00DE7B59">
        <w:t>2&gt;</w:t>
      </w:r>
      <w:r w:rsidR="00C575C3" w:rsidRPr="00DE7B59">
        <w:tab/>
        <w:t>instruct the physical layer to generate a transmission according to the stored uplink grant.</w:t>
      </w:r>
    </w:p>
    <w:p w14:paraId="44E0F44E" w14:textId="77777777" w:rsidR="00C575C3" w:rsidRPr="00DE7B59" w:rsidRDefault="00C575C3" w:rsidP="00C575C3">
      <w:r w:rsidRPr="00DE7B59">
        <w:t>[TS 38.32</w:t>
      </w:r>
      <w:r w:rsidR="00272FCA" w:rsidRPr="00DE7B59">
        <w:t>1</w:t>
      </w:r>
      <w:r w:rsidRPr="00DE7B59">
        <w:t>, clause 6.1.2]</w:t>
      </w:r>
    </w:p>
    <w:p w14:paraId="05092A82" w14:textId="77777777" w:rsidR="00C575C3" w:rsidRPr="00DE7B59" w:rsidRDefault="00C575C3" w:rsidP="00C575C3">
      <w:r w:rsidRPr="00DE7B59">
        <w:t>A MAC PDU consists of one or more MAC subPDUs. Each MAC subPDU consists of one of the following:</w:t>
      </w:r>
    </w:p>
    <w:p w14:paraId="4BB06C5B" w14:textId="77777777" w:rsidR="00C575C3" w:rsidRPr="00DE7B59" w:rsidRDefault="00201F17" w:rsidP="00201F17">
      <w:pPr>
        <w:pStyle w:val="B1"/>
      </w:pPr>
      <w:r w:rsidRPr="00DE7B59">
        <w:t>-</w:t>
      </w:r>
      <w:r w:rsidRPr="00DE7B59">
        <w:tab/>
      </w:r>
      <w:r w:rsidR="00C575C3" w:rsidRPr="00DE7B59">
        <w:t>A MAC subheader only (including padding);</w:t>
      </w:r>
    </w:p>
    <w:p w14:paraId="4A39C290" w14:textId="77777777" w:rsidR="00C575C3" w:rsidRPr="00DE7B59" w:rsidRDefault="000745A2" w:rsidP="000745A2">
      <w:pPr>
        <w:pStyle w:val="B1"/>
      </w:pPr>
      <w:r w:rsidRPr="00DE7B59">
        <w:t>-</w:t>
      </w:r>
      <w:r w:rsidR="00C575C3" w:rsidRPr="00DE7B59">
        <w:tab/>
        <w:t>A MAC subheader and a MAC SDU;</w:t>
      </w:r>
    </w:p>
    <w:p w14:paraId="24E9F08C" w14:textId="77777777" w:rsidR="00C575C3" w:rsidRPr="00DE7B59" w:rsidRDefault="00201F17" w:rsidP="00201F17">
      <w:pPr>
        <w:pStyle w:val="B1"/>
      </w:pPr>
      <w:r w:rsidRPr="00DE7B59">
        <w:t>-</w:t>
      </w:r>
      <w:r w:rsidRPr="00DE7B59">
        <w:tab/>
      </w:r>
      <w:r w:rsidR="00C575C3" w:rsidRPr="00DE7B59">
        <w:t>A MAC subheader and a MAC CE;</w:t>
      </w:r>
    </w:p>
    <w:p w14:paraId="3DBDE35B" w14:textId="77777777" w:rsidR="00C575C3" w:rsidRPr="00DE7B59" w:rsidRDefault="00201F17" w:rsidP="00201F17">
      <w:pPr>
        <w:pStyle w:val="B1"/>
      </w:pPr>
      <w:r w:rsidRPr="00DE7B59">
        <w:t>-</w:t>
      </w:r>
      <w:r w:rsidRPr="00DE7B59">
        <w:tab/>
      </w:r>
      <w:r w:rsidR="00C575C3" w:rsidRPr="00DE7B59">
        <w:t>A MAC subheader and padding.</w:t>
      </w:r>
    </w:p>
    <w:p w14:paraId="38C7F240" w14:textId="77777777" w:rsidR="00C575C3" w:rsidRPr="00DE7B59" w:rsidRDefault="00C575C3" w:rsidP="00C575C3">
      <w:r w:rsidRPr="00DE7B59">
        <w:t>The MAC SDUs are of variable sizes.</w:t>
      </w:r>
    </w:p>
    <w:p w14:paraId="69A55312" w14:textId="77777777" w:rsidR="00C575C3" w:rsidRPr="00DE7B59" w:rsidRDefault="00C575C3" w:rsidP="00C575C3">
      <w:r w:rsidRPr="00DE7B59">
        <w:t>Each MAC subheader corresponds to either a MAC SDU, a MAC CE, or padding.</w:t>
      </w:r>
    </w:p>
    <w:p w14:paraId="0670C0DE" w14:textId="77777777" w:rsidR="00C575C3" w:rsidRPr="00DE7B59" w:rsidRDefault="00C575C3" w:rsidP="00C575C3">
      <w:r w:rsidRPr="00DE7B59">
        <w:t>A MAC subheader except for fixed sized MAC CE and padding consists of the four header fields R/F/LCID/L. A MAC subheader for fixed sized MAC CE and padding consists of the two header fields R/LCID.</w:t>
      </w:r>
    </w:p>
    <w:p w14:paraId="2EA3CAA2" w14:textId="77777777" w:rsidR="00C575C3" w:rsidRPr="00DE7B59" w:rsidRDefault="00D450E9" w:rsidP="000745A2">
      <w:pPr>
        <w:pStyle w:val="TH"/>
      </w:pPr>
      <w:r>
        <w:pict w14:anchorId="1CD94E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78pt">
            <v:imagedata r:id="rId9" o:title=""/>
          </v:shape>
        </w:pict>
      </w:r>
    </w:p>
    <w:p w14:paraId="5CA1755A" w14:textId="77777777" w:rsidR="00C575C3" w:rsidRPr="00DE7B59" w:rsidRDefault="00C575C3" w:rsidP="00D97804">
      <w:pPr>
        <w:pStyle w:val="TF"/>
      </w:pPr>
      <w:r w:rsidRPr="00DE7B59">
        <w:t>Figure 6.1.2-1: R/F/LCID/L MAC subheader with 8-bit L field</w:t>
      </w:r>
    </w:p>
    <w:p w14:paraId="391FE8FE" w14:textId="77777777" w:rsidR="00D97804" w:rsidRPr="00DE7B59" w:rsidRDefault="00D97804" w:rsidP="00D97804"/>
    <w:p w14:paraId="183A3650" w14:textId="77777777" w:rsidR="00C575C3" w:rsidRPr="00DE7B59" w:rsidRDefault="00D450E9" w:rsidP="000745A2">
      <w:pPr>
        <w:pStyle w:val="TH"/>
      </w:pPr>
      <w:r>
        <w:pict w14:anchorId="57AE3D6A">
          <v:shape id="_x0000_i1026" type="#_x0000_t75" style="width:282pt;height:108pt">
            <v:imagedata r:id="rId10" o:title=""/>
          </v:shape>
        </w:pict>
      </w:r>
    </w:p>
    <w:p w14:paraId="0C424CF8" w14:textId="77777777" w:rsidR="00C575C3" w:rsidRPr="00DE7B59" w:rsidRDefault="00C575C3" w:rsidP="00D97804">
      <w:pPr>
        <w:pStyle w:val="TF"/>
      </w:pPr>
      <w:r w:rsidRPr="00DE7B59">
        <w:t>Figure 6.1.2-2: R/F/LCID/L MAC subheader with 16-bit L field</w:t>
      </w:r>
    </w:p>
    <w:p w14:paraId="668F7885" w14:textId="77777777" w:rsidR="00D97804" w:rsidRPr="00DE7B59" w:rsidRDefault="00D97804" w:rsidP="00D97804"/>
    <w:p w14:paraId="290F6986" w14:textId="77777777" w:rsidR="00C575C3" w:rsidRPr="00DE7B59" w:rsidRDefault="00D450E9" w:rsidP="000745A2">
      <w:pPr>
        <w:pStyle w:val="TH"/>
      </w:pPr>
      <w:r>
        <w:pict w14:anchorId="5276F169">
          <v:shape id="_x0000_i1027" type="#_x0000_t75" style="width:282pt;height:51pt">
            <v:imagedata r:id="rId11" o:title=""/>
          </v:shape>
        </w:pict>
      </w:r>
    </w:p>
    <w:p w14:paraId="4F500009" w14:textId="77777777" w:rsidR="00C575C3" w:rsidRPr="00DE7B59" w:rsidRDefault="00C575C3" w:rsidP="00D97804">
      <w:pPr>
        <w:pStyle w:val="TF"/>
      </w:pPr>
      <w:r w:rsidRPr="00DE7B59">
        <w:t>Figure 6.1.2-3: R/LCID MAC subheader</w:t>
      </w:r>
    </w:p>
    <w:p w14:paraId="4B1E489D" w14:textId="77777777" w:rsidR="00D97804" w:rsidRPr="00DE7B59" w:rsidRDefault="00D97804" w:rsidP="00D97804"/>
    <w:p w14:paraId="63D485BA" w14:textId="77777777" w:rsidR="00C575C3" w:rsidRPr="00DE7B59" w:rsidRDefault="00C575C3" w:rsidP="00C575C3">
      <w:r w:rsidRPr="00DE7B59">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E47286" w:rsidRPr="00DE7B59">
        <w:t xml:space="preserve"> The size of padding can be zero.</w:t>
      </w:r>
    </w:p>
    <w:p w14:paraId="6B1B107A" w14:textId="77777777" w:rsidR="00C575C3" w:rsidRPr="00DE7B59" w:rsidRDefault="00D450E9" w:rsidP="000745A2">
      <w:pPr>
        <w:pStyle w:val="TH"/>
      </w:pPr>
      <w:r>
        <w:lastRenderedPageBreak/>
        <w:pict w14:anchorId="3818242F">
          <v:shape id="_x0000_i1028" type="#_x0000_t75" style="width:483.75pt;height:118.5pt">
            <v:imagedata r:id="rId12" o:title=""/>
          </v:shape>
        </w:pict>
      </w:r>
    </w:p>
    <w:p w14:paraId="08540558" w14:textId="77777777" w:rsidR="00C575C3" w:rsidRPr="00DE7B59" w:rsidRDefault="00C575C3" w:rsidP="00D97804">
      <w:pPr>
        <w:pStyle w:val="TF"/>
      </w:pPr>
      <w:r w:rsidRPr="00DE7B59">
        <w:t>Figure 6.1.2-4: Example of a DL MAC PDU</w:t>
      </w:r>
    </w:p>
    <w:p w14:paraId="1A5DBF89" w14:textId="77777777" w:rsidR="00C575C3" w:rsidRPr="00DE7B59" w:rsidRDefault="00D450E9" w:rsidP="000745A2">
      <w:pPr>
        <w:pStyle w:val="TH"/>
      </w:pPr>
      <w:r>
        <w:pict w14:anchorId="1130ED27">
          <v:shape id="_x0000_i1029" type="#_x0000_t75" style="width:483.75pt;height:118.5pt">
            <v:imagedata r:id="rId13" o:title=""/>
          </v:shape>
        </w:pict>
      </w:r>
    </w:p>
    <w:p w14:paraId="1989B7F3" w14:textId="77777777" w:rsidR="00C575C3" w:rsidRPr="00DE7B59" w:rsidRDefault="00C575C3" w:rsidP="00D97804">
      <w:pPr>
        <w:pStyle w:val="TF"/>
      </w:pPr>
      <w:r w:rsidRPr="00DE7B59">
        <w:t>Figure 6.1.2-5: Example of a UL MAC PDU</w:t>
      </w:r>
    </w:p>
    <w:p w14:paraId="53629C33" w14:textId="77777777" w:rsidR="00D97804" w:rsidRPr="00DE7B59" w:rsidRDefault="00D97804" w:rsidP="00D97804"/>
    <w:p w14:paraId="090F2FD7" w14:textId="77777777" w:rsidR="00C575C3" w:rsidRPr="00DE7B59" w:rsidRDefault="00C575C3" w:rsidP="00C575C3">
      <w:r w:rsidRPr="00DE7B59">
        <w:t xml:space="preserve">A maximum of one MAC PDU can be transmitted per TB per </w:t>
      </w:r>
      <w:r w:rsidRPr="00DE7B59">
        <w:rPr>
          <w:lang w:eastAsia="zh-CN"/>
        </w:rPr>
        <w:t>MAC entity</w:t>
      </w:r>
      <w:r w:rsidRPr="00DE7B59">
        <w:t>.</w:t>
      </w:r>
    </w:p>
    <w:p w14:paraId="26AB0062" w14:textId="77777777" w:rsidR="00C575C3" w:rsidRPr="00DE7B59" w:rsidRDefault="00C575C3" w:rsidP="00B5202A">
      <w:pPr>
        <w:pStyle w:val="H6"/>
      </w:pPr>
      <w:r w:rsidRPr="00DE7B59">
        <w:t>7.</w:t>
      </w:r>
      <w:r w:rsidR="004E5E27" w:rsidRPr="00DE7B59">
        <w:t>1.</w:t>
      </w:r>
      <w:r w:rsidRPr="00DE7B59">
        <w:t>1.3.1.3</w:t>
      </w:r>
      <w:r w:rsidRPr="00DE7B59">
        <w:tab/>
        <w:t>Test description</w:t>
      </w:r>
    </w:p>
    <w:p w14:paraId="093A68B3" w14:textId="77777777" w:rsidR="00C575C3" w:rsidRPr="00DE7B59" w:rsidRDefault="00C575C3" w:rsidP="00B5202A">
      <w:pPr>
        <w:pStyle w:val="H6"/>
      </w:pPr>
      <w:r w:rsidRPr="00DE7B59">
        <w:t>7.</w:t>
      </w:r>
      <w:r w:rsidR="004E5E27" w:rsidRPr="00DE7B59">
        <w:t>1.</w:t>
      </w:r>
      <w:r w:rsidRPr="00DE7B59">
        <w:t>1.3.1.3.1</w:t>
      </w:r>
      <w:r w:rsidRPr="00DE7B59">
        <w:tab/>
        <w:t>Pre-test conditions</w:t>
      </w:r>
    </w:p>
    <w:p w14:paraId="20CF5E3E" w14:textId="77777777" w:rsidR="00C575C3" w:rsidRPr="00DE7B59" w:rsidRDefault="00C575C3" w:rsidP="009C1CE2">
      <w:r w:rsidRPr="00DE7B59">
        <w:t>Same Pre-test conditions as in clause 7.</w:t>
      </w:r>
      <w:r w:rsidR="004E5E27" w:rsidRPr="00DE7B59">
        <w:t>1.</w:t>
      </w:r>
      <w:r w:rsidRPr="00DE7B59">
        <w:t>1.0.</w:t>
      </w:r>
    </w:p>
    <w:p w14:paraId="4E5F2160" w14:textId="77777777" w:rsidR="00C575C3" w:rsidRPr="00DE7B59" w:rsidRDefault="00C575C3" w:rsidP="00B5202A">
      <w:pPr>
        <w:pStyle w:val="H6"/>
      </w:pPr>
      <w:r w:rsidRPr="00DE7B59">
        <w:lastRenderedPageBreak/>
        <w:t>7.</w:t>
      </w:r>
      <w:r w:rsidR="004E5E27" w:rsidRPr="00DE7B59">
        <w:t>1.</w:t>
      </w:r>
      <w:r w:rsidRPr="00DE7B59">
        <w:t>1.3.1.3.2</w:t>
      </w:r>
      <w:r w:rsidRPr="00DE7B59">
        <w:tab/>
        <w:t>Test procedure sequence</w:t>
      </w:r>
    </w:p>
    <w:p w14:paraId="32904A33" w14:textId="77777777" w:rsidR="007834D6" w:rsidRPr="00DE7B59" w:rsidRDefault="007834D6" w:rsidP="00DA77DA">
      <w:pPr>
        <w:pStyle w:val="TH"/>
      </w:pPr>
      <w:r w:rsidRPr="00DE7B59">
        <w:t>Table 7.1.1.3.1.3.2-1: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834D6" w:rsidRPr="00DE7B59" w14:paraId="60B85CF7" w14:textId="77777777" w:rsidTr="00B85A33">
        <w:tc>
          <w:tcPr>
            <w:tcW w:w="648" w:type="dxa"/>
            <w:tcBorders>
              <w:bottom w:val="nil"/>
            </w:tcBorders>
          </w:tcPr>
          <w:p w14:paraId="647B56B3" w14:textId="77777777" w:rsidR="007834D6" w:rsidRPr="00DE7B59" w:rsidRDefault="007834D6" w:rsidP="00D00D8C">
            <w:pPr>
              <w:pStyle w:val="TAH"/>
              <w:rPr>
                <w:lang w:eastAsia="en-US"/>
              </w:rPr>
            </w:pPr>
            <w:r w:rsidRPr="00DE7B59">
              <w:rPr>
                <w:lang w:eastAsia="en-US"/>
              </w:rPr>
              <w:t>St</w:t>
            </w:r>
          </w:p>
        </w:tc>
        <w:tc>
          <w:tcPr>
            <w:tcW w:w="3969" w:type="dxa"/>
            <w:tcBorders>
              <w:bottom w:val="nil"/>
            </w:tcBorders>
          </w:tcPr>
          <w:p w14:paraId="6AB9F880" w14:textId="77777777" w:rsidR="007834D6" w:rsidRPr="00DE7B59" w:rsidRDefault="007834D6" w:rsidP="00D00D8C">
            <w:pPr>
              <w:pStyle w:val="TAH"/>
              <w:rPr>
                <w:lang w:eastAsia="en-US"/>
              </w:rPr>
            </w:pPr>
            <w:r w:rsidRPr="00DE7B59">
              <w:rPr>
                <w:lang w:eastAsia="en-US"/>
              </w:rPr>
              <w:t>Procedure</w:t>
            </w:r>
          </w:p>
        </w:tc>
        <w:tc>
          <w:tcPr>
            <w:tcW w:w="3686" w:type="dxa"/>
            <w:gridSpan w:val="2"/>
          </w:tcPr>
          <w:p w14:paraId="7B7F40C8" w14:textId="77777777" w:rsidR="007834D6" w:rsidRPr="00DE7B59" w:rsidRDefault="007834D6" w:rsidP="00D00D8C">
            <w:pPr>
              <w:pStyle w:val="TAH"/>
              <w:rPr>
                <w:lang w:eastAsia="en-US"/>
              </w:rPr>
            </w:pPr>
            <w:r w:rsidRPr="00DE7B59">
              <w:rPr>
                <w:lang w:eastAsia="en-US"/>
              </w:rPr>
              <w:t>Message Sequence</w:t>
            </w:r>
          </w:p>
        </w:tc>
        <w:tc>
          <w:tcPr>
            <w:tcW w:w="567" w:type="dxa"/>
            <w:tcBorders>
              <w:bottom w:val="nil"/>
            </w:tcBorders>
          </w:tcPr>
          <w:p w14:paraId="5BE52347" w14:textId="77777777" w:rsidR="007834D6" w:rsidRPr="00DE7B59" w:rsidRDefault="007834D6" w:rsidP="00D00D8C">
            <w:pPr>
              <w:pStyle w:val="TAH"/>
              <w:rPr>
                <w:lang w:eastAsia="en-US"/>
              </w:rPr>
            </w:pPr>
            <w:r w:rsidRPr="00DE7B59">
              <w:rPr>
                <w:lang w:eastAsia="en-US"/>
              </w:rPr>
              <w:t>TP</w:t>
            </w:r>
          </w:p>
        </w:tc>
        <w:tc>
          <w:tcPr>
            <w:tcW w:w="892" w:type="dxa"/>
            <w:tcBorders>
              <w:bottom w:val="nil"/>
            </w:tcBorders>
          </w:tcPr>
          <w:p w14:paraId="008746EB" w14:textId="77777777" w:rsidR="007834D6" w:rsidRPr="00DE7B59" w:rsidRDefault="007834D6" w:rsidP="00D00D8C">
            <w:pPr>
              <w:pStyle w:val="TAH"/>
              <w:rPr>
                <w:lang w:eastAsia="en-US"/>
              </w:rPr>
            </w:pPr>
            <w:r w:rsidRPr="00DE7B59">
              <w:rPr>
                <w:lang w:eastAsia="en-US"/>
              </w:rPr>
              <w:t>Verdict</w:t>
            </w:r>
          </w:p>
        </w:tc>
      </w:tr>
      <w:tr w:rsidR="007834D6" w:rsidRPr="00DE7B59" w14:paraId="3F7C5168" w14:textId="77777777" w:rsidTr="00B85A33">
        <w:tc>
          <w:tcPr>
            <w:tcW w:w="648" w:type="dxa"/>
            <w:tcBorders>
              <w:top w:val="nil"/>
            </w:tcBorders>
          </w:tcPr>
          <w:p w14:paraId="1BD36765" w14:textId="77777777" w:rsidR="007834D6" w:rsidRPr="00DE7B59" w:rsidRDefault="007834D6" w:rsidP="00D00D8C">
            <w:pPr>
              <w:pStyle w:val="TAH"/>
              <w:rPr>
                <w:lang w:eastAsia="en-US"/>
              </w:rPr>
            </w:pPr>
          </w:p>
        </w:tc>
        <w:tc>
          <w:tcPr>
            <w:tcW w:w="3969" w:type="dxa"/>
            <w:tcBorders>
              <w:top w:val="nil"/>
            </w:tcBorders>
          </w:tcPr>
          <w:p w14:paraId="18324FB5" w14:textId="77777777" w:rsidR="007834D6" w:rsidRPr="00DE7B59" w:rsidRDefault="007834D6" w:rsidP="00D00D8C">
            <w:pPr>
              <w:pStyle w:val="TAH"/>
              <w:rPr>
                <w:lang w:eastAsia="en-US"/>
              </w:rPr>
            </w:pPr>
          </w:p>
        </w:tc>
        <w:tc>
          <w:tcPr>
            <w:tcW w:w="709" w:type="dxa"/>
          </w:tcPr>
          <w:p w14:paraId="5D288734" w14:textId="77777777" w:rsidR="007834D6" w:rsidRPr="00DE7B59" w:rsidRDefault="007834D6" w:rsidP="00D00D8C">
            <w:pPr>
              <w:pStyle w:val="TAH"/>
              <w:rPr>
                <w:lang w:eastAsia="en-US"/>
              </w:rPr>
            </w:pPr>
            <w:r w:rsidRPr="00DE7B59">
              <w:rPr>
                <w:lang w:eastAsia="en-US"/>
              </w:rPr>
              <w:t>U - S</w:t>
            </w:r>
          </w:p>
        </w:tc>
        <w:tc>
          <w:tcPr>
            <w:tcW w:w="2977" w:type="dxa"/>
          </w:tcPr>
          <w:p w14:paraId="76D7B56C" w14:textId="77777777" w:rsidR="007834D6" w:rsidRPr="00DE7B59" w:rsidRDefault="007834D6" w:rsidP="00D00D8C">
            <w:pPr>
              <w:pStyle w:val="TAH"/>
              <w:rPr>
                <w:lang w:eastAsia="en-US"/>
              </w:rPr>
            </w:pPr>
            <w:r w:rsidRPr="00DE7B59">
              <w:rPr>
                <w:lang w:eastAsia="en-US"/>
              </w:rPr>
              <w:t>Message</w:t>
            </w:r>
          </w:p>
        </w:tc>
        <w:tc>
          <w:tcPr>
            <w:tcW w:w="567" w:type="dxa"/>
            <w:tcBorders>
              <w:top w:val="nil"/>
            </w:tcBorders>
          </w:tcPr>
          <w:p w14:paraId="4C57E0C7" w14:textId="77777777" w:rsidR="007834D6" w:rsidRPr="00DE7B59" w:rsidRDefault="007834D6" w:rsidP="00D00D8C">
            <w:pPr>
              <w:pStyle w:val="TAH"/>
              <w:rPr>
                <w:lang w:eastAsia="en-US"/>
              </w:rPr>
            </w:pPr>
          </w:p>
        </w:tc>
        <w:tc>
          <w:tcPr>
            <w:tcW w:w="892" w:type="dxa"/>
            <w:tcBorders>
              <w:top w:val="nil"/>
            </w:tcBorders>
          </w:tcPr>
          <w:p w14:paraId="62570589" w14:textId="77777777" w:rsidR="007834D6" w:rsidRPr="00DE7B59" w:rsidRDefault="007834D6" w:rsidP="00D00D8C">
            <w:pPr>
              <w:pStyle w:val="TAH"/>
              <w:rPr>
                <w:lang w:eastAsia="en-US"/>
              </w:rPr>
            </w:pPr>
          </w:p>
        </w:tc>
      </w:tr>
      <w:tr w:rsidR="007834D6" w:rsidRPr="00DE7B59" w14:paraId="0B75EB62" w14:textId="77777777" w:rsidTr="00B85A33">
        <w:tc>
          <w:tcPr>
            <w:tcW w:w="648" w:type="dxa"/>
          </w:tcPr>
          <w:p w14:paraId="1F4BC731" w14:textId="77777777" w:rsidR="007834D6" w:rsidRPr="00DE7B59" w:rsidRDefault="007834D6" w:rsidP="00D00D8C">
            <w:pPr>
              <w:pStyle w:val="TAC"/>
              <w:rPr>
                <w:lang w:eastAsia="en-US"/>
              </w:rPr>
            </w:pPr>
            <w:r w:rsidRPr="00DE7B59">
              <w:rPr>
                <w:lang w:eastAsia="en-US"/>
              </w:rPr>
              <w:t>1</w:t>
            </w:r>
          </w:p>
        </w:tc>
        <w:tc>
          <w:tcPr>
            <w:tcW w:w="3969" w:type="dxa"/>
          </w:tcPr>
          <w:p w14:paraId="3925766C" w14:textId="77777777" w:rsidR="007834D6" w:rsidRPr="00DE7B59" w:rsidRDefault="007834D6" w:rsidP="00D00D8C">
            <w:pPr>
              <w:pStyle w:val="TAL"/>
              <w:rPr>
                <w:lang w:eastAsia="en-US"/>
              </w:rPr>
            </w:pPr>
            <w:r w:rsidRPr="00DE7B59">
              <w:rPr>
                <w:lang w:eastAsia="en-US"/>
              </w:rPr>
              <w:t xml:space="preserve">The SS ignores scheduling requests and does not allocate any uplink grant. </w:t>
            </w:r>
          </w:p>
        </w:tc>
        <w:tc>
          <w:tcPr>
            <w:tcW w:w="709" w:type="dxa"/>
          </w:tcPr>
          <w:p w14:paraId="6D3CDBFB" w14:textId="77777777" w:rsidR="007834D6" w:rsidRPr="00DE7B59" w:rsidRDefault="007834D6" w:rsidP="00D00D8C">
            <w:pPr>
              <w:pStyle w:val="TAC"/>
              <w:rPr>
                <w:lang w:eastAsia="en-US"/>
              </w:rPr>
            </w:pPr>
            <w:r w:rsidRPr="00DE7B59">
              <w:rPr>
                <w:lang w:eastAsia="en-US"/>
              </w:rPr>
              <w:t>-</w:t>
            </w:r>
          </w:p>
        </w:tc>
        <w:tc>
          <w:tcPr>
            <w:tcW w:w="2977" w:type="dxa"/>
          </w:tcPr>
          <w:p w14:paraId="52D028B7" w14:textId="77777777" w:rsidR="007834D6" w:rsidRPr="00DE7B59" w:rsidRDefault="007834D6" w:rsidP="00D00D8C">
            <w:pPr>
              <w:pStyle w:val="TAL"/>
              <w:rPr>
                <w:lang w:eastAsia="en-US"/>
              </w:rPr>
            </w:pPr>
            <w:r w:rsidRPr="00DE7B59">
              <w:rPr>
                <w:lang w:eastAsia="en-US"/>
              </w:rPr>
              <w:t>-</w:t>
            </w:r>
          </w:p>
        </w:tc>
        <w:tc>
          <w:tcPr>
            <w:tcW w:w="567" w:type="dxa"/>
          </w:tcPr>
          <w:p w14:paraId="16B6CA20" w14:textId="77777777" w:rsidR="007834D6" w:rsidRPr="00DE7B59" w:rsidRDefault="007834D6" w:rsidP="00D00D8C">
            <w:pPr>
              <w:pStyle w:val="TAC"/>
              <w:rPr>
                <w:lang w:eastAsia="en-US"/>
              </w:rPr>
            </w:pPr>
            <w:r w:rsidRPr="00DE7B59">
              <w:rPr>
                <w:lang w:eastAsia="en-US"/>
              </w:rPr>
              <w:t>-</w:t>
            </w:r>
          </w:p>
        </w:tc>
        <w:tc>
          <w:tcPr>
            <w:tcW w:w="892" w:type="dxa"/>
          </w:tcPr>
          <w:p w14:paraId="7D74F8B3" w14:textId="77777777" w:rsidR="007834D6" w:rsidRPr="00DE7B59" w:rsidRDefault="007834D6" w:rsidP="00D00D8C">
            <w:pPr>
              <w:pStyle w:val="TAC"/>
              <w:rPr>
                <w:lang w:eastAsia="en-US"/>
              </w:rPr>
            </w:pPr>
            <w:r w:rsidRPr="00DE7B59">
              <w:rPr>
                <w:lang w:eastAsia="en-US"/>
              </w:rPr>
              <w:t>-</w:t>
            </w:r>
          </w:p>
        </w:tc>
      </w:tr>
      <w:tr w:rsidR="007834D6" w:rsidRPr="00DE7B59" w14:paraId="4FE7C83F" w14:textId="77777777" w:rsidTr="00B85A33">
        <w:tc>
          <w:tcPr>
            <w:tcW w:w="648" w:type="dxa"/>
          </w:tcPr>
          <w:p w14:paraId="45D3C7EC" w14:textId="77777777" w:rsidR="007834D6" w:rsidRPr="00DE7B59" w:rsidRDefault="007834D6" w:rsidP="00D00D8C">
            <w:pPr>
              <w:pStyle w:val="TAC"/>
              <w:rPr>
                <w:lang w:eastAsia="en-US"/>
              </w:rPr>
            </w:pPr>
            <w:r w:rsidRPr="00DE7B59">
              <w:rPr>
                <w:lang w:eastAsia="en-US"/>
              </w:rPr>
              <w:t>2</w:t>
            </w:r>
          </w:p>
        </w:tc>
        <w:tc>
          <w:tcPr>
            <w:tcW w:w="3969" w:type="dxa"/>
          </w:tcPr>
          <w:p w14:paraId="68A980D9" w14:textId="77777777" w:rsidR="007834D6" w:rsidRPr="00DE7B59" w:rsidRDefault="007834D6" w:rsidP="00D00D8C">
            <w:pPr>
              <w:pStyle w:val="TAL"/>
              <w:rPr>
                <w:lang w:eastAsia="en-US"/>
              </w:rPr>
            </w:pPr>
            <w:r w:rsidRPr="00DE7B59">
              <w:rPr>
                <w:lang w:eastAsia="en-US"/>
              </w:rPr>
              <w:t>SS transmits a MAC PDU including a RLC SDU</w:t>
            </w:r>
          </w:p>
        </w:tc>
        <w:tc>
          <w:tcPr>
            <w:tcW w:w="709" w:type="dxa"/>
          </w:tcPr>
          <w:p w14:paraId="49C0F60C" w14:textId="77777777" w:rsidR="007834D6" w:rsidRPr="00DE7B59" w:rsidRDefault="007834D6" w:rsidP="00D00D8C">
            <w:pPr>
              <w:pStyle w:val="TAC"/>
              <w:rPr>
                <w:lang w:eastAsia="en-US"/>
              </w:rPr>
            </w:pPr>
            <w:r w:rsidRPr="00DE7B59">
              <w:rPr>
                <w:lang w:eastAsia="en-US"/>
              </w:rPr>
              <w:t>&lt;--</w:t>
            </w:r>
          </w:p>
        </w:tc>
        <w:tc>
          <w:tcPr>
            <w:tcW w:w="2977" w:type="dxa"/>
          </w:tcPr>
          <w:p w14:paraId="0AAC15CF" w14:textId="77777777" w:rsidR="007834D6" w:rsidRPr="00DE7B59" w:rsidRDefault="007834D6" w:rsidP="00D00D8C">
            <w:pPr>
              <w:pStyle w:val="TAL"/>
              <w:rPr>
                <w:lang w:eastAsia="en-US"/>
              </w:rPr>
            </w:pPr>
            <w:r w:rsidRPr="00DE7B59">
              <w:rPr>
                <w:lang w:eastAsia="en-US"/>
              </w:rPr>
              <w:t>MAC PDU</w:t>
            </w:r>
          </w:p>
        </w:tc>
        <w:tc>
          <w:tcPr>
            <w:tcW w:w="567" w:type="dxa"/>
          </w:tcPr>
          <w:p w14:paraId="06CD6BD0" w14:textId="77777777" w:rsidR="007834D6" w:rsidRPr="00DE7B59" w:rsidRDefault="007834D6" w:rsidP="00D00D8C">
            <w:pPr>
              <w:pStyle w:val="TAC"/>
              <w:rPr>
                <w:lang w:eastAsia="en-US"/>
              </w:rPr>
            </w:pPr>
            <w:r w:rsidRPr="00DE7B59">
              <w:rPr>
                <w:lang w:eastAsia="en-US"/>
              </w:rPr>
              <w:t>-</w:t>
            </w:r>
          </w:p>
        </w:tc>
        <w:tc>
          <w:tcPr>
            <w:tcW w:w="892" w:type="dxa"/>
          </w:tcPr>
          <w:p w14:paraId="11ADB43A" w14:textId="77777777" w:rsidR="007834D6" w:rsidRPr="00DE7B59" w:rsidRDefault="007834D6" w:rsidP="00D00D8C">
            <w:pPr>
              <w:pStyle w:val="TAC"/>
              <w:rPr>
                <w:lang w:eastAsia="en-US"/>
              </w:rPr>
            </w:pPr>
            <w:r w:rsidRPr="00DE7B59">
              <w:rPr>
                <w:lang w:eastAsia="en-US"/>
              </w:rPr>
              <w:t>-</w:t>
            </w:r>
          </w:p>
        </w:tc>
      </w:tr>
      <w:tr w:rsidR="007834D6" w:rsidRPr="00DE7B59" w14:paraId="749DE0F0" w14:textId="77777777" w:rsidTr="00B85A33">
        <w:tc>
          <w:tcPr>
            <w:tcW w:w="648" w:type="dxa"/>
          </w:tcPr>
          <w:p w14:paraId="09F9F50D" w14:textId="77777777" w:rsidR="007834D6" w:rsidRPr="00DE7B59" w:rsidRDefault="007834D6" w:rsidP="00D00D8C">
            <w:pPr>
              <w:pStyle w:val="TAC"/>
              <w:rPr>
                <w:lang w:eastAsia="en-US"/>
              </w:rPr>
            </w:pPr>
            <w:r w:rsidRPr="00DE7B59">
              <w:rPr>
                <w:lang w:eastAsia="en-US"/>
              </w:rPr>
              <w:t>-</w:t>
            </w:r>
          </w:p>
        </w:tc>
        <w:tc>
          <w:tcPr>
            <w:tcW w:w="3969" w:type="dxa"/>
          </w:tcPr>
          <w:p w14:paraId="553AB73B" w14:textId="77777777" w:rsidR="007834D6" w:rsidRPr="00DE7B59" w:rsidRDefault="007834D6" w:rsidP="00D00D8C">
            <w:pPr>
              <w:pStyle w:val="TAL"/>
              <w:rPr>
                <w:lang w:eastAsia="en-US"/>
              </w:rPr>
            </w:pPr>
            <w:r w:rsidRPr="00DE7B59">
              <w:rPr>
                <w:lang w:eastAsia="en-US"/>
              </w:rPr>
              <w:t>EXCEPTION: Step 3 runs in parallel with behaviour in table 7.1.1.3.1.3.2-2</w:t>
            </w:r>
          </w:p>
        </w:tc>
        <w:tc>
          <w:tcPr>
            <w:tcW w:w="709" w:type="dxa"/>
          </w:tcPr>
          <w:p w14:paraId="48944586" w14:textId="77777777" w:rsidR="007834D6" w:rsidRPr="00DE7B59" w:rsidRDefault="007834D6" w:rsidP="00D00D8C">
            <w:pPr>
              <w:pStyle w:val="TAC"/>
              <w:rPr>
                <w:lang w:eastAsia="en-US"/>
              </w:rPr>
            </w:pPr>
            <w:r w:rsidRPr="00DE7B59">
              <w:rPr>
                <w:lang w:eastAsia="en-US"/>
              </w:rPr>
              <w:t>-</w:t>
            </w:r>
          </w:p>
        </w:tc>
        <w:tc>
          <w:tcPr>
            <w:tcW w:w="2977" w:type="dxa"/>
          </w:tcPr>
          <w:p w14:paraId="7B3BFF84" w14:textId="77777777" w:rsidR="007834D6" w:rsidRPr="00DE7B59" w:rsidRDefault="007834D6" w:rsidP="00D00D8C">
            <w:pPr>
              <w:pStyle w:val="TAL"/>
              <w:rPr>
                <w:lang w:eastAsia="en-US"/>
              </w:rPr>
            </w:pPr>
            <w:r w:rsidRPr="00DE7B59">
              <w:rPr>
                <w:lang w:eastAsia="en-US"/>
              </w:rPr>
              <w:t>-</w:t>
            </w:r>
          </w:p>
        </w:tc>
        <w:tc>
          <w:tcPr>
            <w:tcW w:w="567" w:type="dxa"/>
          </w:tcPr>
          <w:p w14:paraId="47C662FD" w14:textId="77777777" w:rsidR="007834D6" w:rsidRPr="00DE7B59" w:rsidRDefault="007834D6" w:rsidP="00D00D8C">
            <w:pPr>
              <w:pStyle w:val="TAC"/>
              <w:rPr>
                <w:lang w:eastAsia="en-US"/>
              </w:rPr>
            </w:pPr>
            <w:r w:rsidRPr="00DE7B59">
              <w:rPr>
                <w:lang w:eastAsia="en-US"/>
              </w:rPr>
              <w:t>-</w:t>
            </w:r>
          </w:p>
        </w:tc>
        <w:tc>
          <w:tcPr>
            <w:tcW w:w="892" w:type="dxa"/>
          </w:tcPr>
          <w:p w14:paraId="20D05D74" w14:textId="77777777" w:rsidR="007834D6" w:rsidRPr="00DE7B59" w:rsidRDefault="007834D6" w:rsidP="00D00D8C">
            <w:pPr>
              <w:pStyle w:val="TAC"/>
              <w:rPr>
                <w:lang w:eastAsia="en-US"/>
              </w:rPr>
            </w:pPr>
            <w:r w:rsidRPr="00DE7B59">
              <w:rPr>
                <w:lang w:eastAsia="en-US"/>
              </w:rPr>
              <w:t>-</w:t>
            </w:r>
          </w:p>
        </w:tc>
      </w:tr>
      <w:tr w:rsidR="007834D6" w:rsidRPr="00DE7B59" w14:paraId="1EE265F7" w14:textId="77777777" w:rsidTr="00B85A33">
        <w:tc>
          <w:tcPr>
            <w:tcW w:w="648" w:type="dxa"/>
          </w:tcPr>
          <w:p w14:paraId="67CB410F" w14:textId="77777777" w:rsidR="007834D6" w:rsidRPr="00DE7B59" w:rsidRDefault="007834D6" w:rsidP="00D00D8C">
            <w:pPr>
              <w:pStyle w:val="TAC"/>
              <w:rPr>
                <w:lang w:eastAsia="en-US"/>
              </w:rPr>
            </w:pPr>
            <w:r w:rsidRPr="00DE7B59">
              <w:rPr>
                <w:lang w:eastAsia="en-US"/>
              </w:rPr>
              <w:t>3</w:t>
            </w:r>
          </w:p>
        </w:tc>
        <w:tc>
          <w:tcPr>
            <w:tcW w:w="3969" w:type="dxa"/>
          </w:tcPr>
          <w:p w14:paraId="7B8BCF9C" w14:textId="77777777" w:rsidR="007834D6" w:rsidRPr="00DE7B59" w:rsidRDefault="007834D6" w:rsidP="00D00D8C">
            <w:pPr>
              <w:pStyle w:val="TAL"/>
              <w:rPr>
                <w:lang w:eastAsia="en-US"/>
              </w:rPr>
            </w:pPr>
            <w:r w:rsidRPr="00DE7B59">
              <w:rPr>
                <w:lang w:eastAsia="en-US"/>
              </w:rPr>
              <w:t xml:space="preserve">For </w:t>
            </w:r>
            <w:r w:rsidR="00B85A33" w:rsidRPr="00DE7B59">
              <w:t xml:space="preserve">100 </w:t>
            </w:r>
            <w:r w:rsidRPr="00DE7B59">
              <w:rPr>
                <w:lang w:eastAsia="en-US"/>
              </w:rPr>
              <w:t>ms SS transmits</w:t>
            </w:r>
            <w:r w:rsidR="0017067A" w:rsidRPr="00DE7B59">
              <w:rPr>
                <w:lang w:eastAsia="en-US"/>
              </w:rPr>
              <w:t xml:space="preserve"> </w:t>
            </w:r>
            <w:r w:rsidRPr="00DE7B59">
              <w:rPr>
                <w:lang w:eastAsia="en-US"/>
              </w:rPr>
              <w:t xml:space="preserve">an UL Grant every 10 ms , allowing the UE to return the RLC SDU as received in step 2, on PDCCH, but with the C-RNTI different from the C-RNTI assigned to the </w:t>
            </w:r>
            <w:r w:rsidR="0017067A" w:rsidRPr="00DE7B59">
              <w:rPr>
                <w:lang w:eastAsia="en-US"/>
              </w:rPr>
              <w:t>UE.</w:t>
            </w:r>
          </w:p>
        </w:tc>
        <w:tc>
          <w:tcPr>
            <w:tcW w:w="709" w:type="dxa"/>
          </w:tcPr>
          <w:p w14:paraId="3DA89AD8" w14:textId="77777777" w:rsidR="007834D6" w:rsidRPr="00DE7B59" w:rsidRDefault="007834D6" w:rsidP="00D00D8C">
            <w:pPr>
              <w:pStyle w:val="TAC"/>
              <w:rPr>
                <w:lang w:eastAsia="en-US"/>
              </w:rPr>
            </w:pPr>
            <w:r w:rsidRPr="00DE7B59">
              <w:rPr>
                <w:lang w:eastAsia="en-US"/>
              </w:rPr>
              <w:t>&lt;--</w:t>
            </w:r>
          </w:p>
        </w:tc>
        <w:tc>
          <w:tcPr>
            <w:tcW w:w="2977" w:type="dxa"/>
          </w:tcPr>
          <w:p w14:paraId="08491E06" w14:textId="77777777" w:rsidR="007834D6" w:rsidRPr="00DE7B59" w:rsidRDefault="007834D6" w:rsidP="00D00D8C">
            <w:pPr>
              <w:pStyle w:val="TAL"/>
              <w:rPr>
                <w:lang w:eastAsia="en-US"/>
              </w:rPr>
            </w:pPr>
            <w:r w:rsidRPr="00DE7B59">
              <w:rPr>
                <w:lang w:eastAsia="en-US"/>
              </w:rPr>
              <w:t>(UL Grant (unknown C-RNTI))</w:t>
            </w:r>
          </w:p>
        </w:tc>
        <w:tc>
          <w:tcPr>
            <w:tcW w:w="567" w:type="dxa"/>
          </w:tcPr>
          <w:p w14:paraId="78117F94" w14:textId="77777777" w:rsidR="007834D6" w:rsidRPr="00DE7B59" w:rsidRDefault="007834D6" w:rsidP="00D00D8C">
            <w:pPr>
              <w:pStyle w:val="TAC"/>
              <w:rPr>
                <w:lang w:eastAsia="en-US"/>
              </w:rPr>
            </w:pPr>
            <w:r w:rsidRPr="00DE7B59">
              <w:rPr>
                <w:lang w:eastAsia="en-US"/>
              </w:rPr>
              <w:t>-</w:t>
            </w:r>
          </w:p>
        </w:tc>
        <w:tc>
          <w:tcPr>
            <w:tcW w:w="892" w:type="dxa"/>
          </w:tcPr>
          <w:p w14:paraId="525841D5" w14:textId="77777777" w:rsidR="007834D6" w:rsidRPr="00DE7B59" w:rsidRDefault="007834D6" w:rsidP="00D00D8C">
            <w:pPr>
              <w:pStyle w:val="TAC"/>
              <w:rPr>
                <w:lang w:eastAsia="en-US"/>
              </w:rPr>
            </w:pPr>
            <w:r w:rsidRPr="00DE7B59">
              <w:rPr>
                <w:lang w:eastAsia="en-US"/>
              </w:rPr>
              <w:t>-</w:t>
            </w:r>
          </w:p>
        </w:tc>
      </w:tr>
      <w:tr w:rsidR="007834D6" w:rsidRPr="00DE7B59" w14:paraId="02822187" w14:textId="77777777" w:rsidTr="00B85A33">
        <w:tc>
          <w:tcPr>
            <w:tcW w:w="648" w:type="dxa"/>
          </w:tcPr>
          <w:p w14:paraId="6E6E898C" w14:textId="77777777" w:rsidR="007834D6" w:rsidRPr="00DE7B59" w:rsidRDefault="007834D6" w:rsidP="00D00D8C">
            <w:pPr>
              <w:pStyle w:val="TAC"/>
              <w:rPr>
                <w:lang w:eastAsia="en-US"/>
              </w:rPr>
            </w:pPr>
            <w:r w:rsidRPr="00DE7B59">
              <w:rPr>
                <w:lang w:eastAsia="en-US"/>
              </w:rPr>
              <w:t>4</w:t>
            </w:r>
          </w:p>
        </w:tc>
        <w:tc>
          <w:tcPr>
            <w:tcW w:w="3969" w:type="dxa"/>
          </w:tcPr>
          <w:p w14:paraId="219FB161" w14:textId="77777777" w:rsidR="007834D6" w:rsidRPr="00DE7B59" w:rsidRDefault="007834D6" w:rsidP="00D00D8C">
            <w:pPr>
              <w:pStyle w:val="TAL"/>
              <w:rPr>
                <w:lang w:eastAsia="en-US"/>
              </w:rPr>
            </w:pPr>
            <w:r w:rsidRPr="00DE7B59">
              <w:rPr>
                <w:lang w:eastAsia="en-US"/>
              </w:rPr>
              <w:t>Check: Does the UE transmit a MAC PDU corresponding to grant in step 3?</w:t>
            </w:r>
          </w:p>
        </w:tc>
        <w:tc>
          <w:tcPr>
            <w:tcW w:w="709" w:type="dxa"/>
          </w:tcPr>
          <w:p w14:paraId="066490E9" w14:textId="77777777" w:rsidR="007834D6" w:rsidRPr="00DE7B59" w:rsidRDefault="007834D6" w:rsidP="00D00D8C">
            <w:pPr>
              <w:pStyle w:val="TAC"/>
              <w:rPr>
                <w:lang w:eastAsia="en-US"/>
              </w:rPr>
            </w:pPr>
            <w:r w:rsidRPr="00DE7B59">
              <w:rPr>
                <w:lang w:eastAsia="en-US"/>
              </w:rPr>
              <w:t>--&gt;</w:t>
            </w:r>
          </w:p>
        </w:tc>
        <w:tc>
          <w:tcPr>
            <w:tcW w:w="2977" w:type="dxa"/>
          </w:tcPr>
          <w:p w14:paraId="5B17F6BC" w14:textId="77777777" w:rsidR="007834D6" w:rsidRPr="00DE7B59" w:rsidRDefault="007834D6" w:rsidP="00D00D8C">
            <w:pPr>
              <w:pStyle w:val="TAL"/>
              <w:rPr>
                <w:lang w:eastAsia="en-US"/>
              </w:rPr>
            </w:pPr>
            <w:r w:rsidRPr="00DE7B59">
              <w:rPr>
                <w:lang w:eastAsia="en-US"/>
              </w:rPr>
              <w:t>MAC PDU</w:t>
            </w:r>
          </w:p>
        </w:tc>
        <w:tc>
          <w:tcPr>
            <w:tcW w:w="567" w:type="dxa"/>
          </w:tcPr>
          <w:p w14:paraId="41617E10" w14:textId="77777777" w:rsidR="007834D6" w:rsidRPr="00DE7B59" w:rsidRDefault="007834D6" w:rsidP="00D00D8C">
            <w:pPr>
              <w:pStyle w:val="TAC"/>
              <w:rPr>
                <w:lang w:eastAsia="en-US"/>
              </w:rPr>
            </w:pPr>
            <w:r w:rsidRPr="00DE7B59">
              <w:rPr>
                <w:lang w:eastAsia="en-US"/>
              </w:rPr>
              <w:t>2</w:t>
            </w:r>
          </w:p>
        </w:tc>
        <w:tc>
          <w:tcPr>
            <w:tcW w:w="892" w:type="dxa"/>
          </w:tcPr>
          <w:p w14:paraId="542DF7A4" w14:textId="77777777" w:rsidR="007834D6" w:rsidRPr="00DE7B59" w:rsidRDefault="007834D6" w:rsidP="00D00D8C">
            <w:pPr>
              <w:pStyle w:val="TAC"/>
              <w:rPr>
                <w:lang w:eastAsia="en-US"/>
              </w:rPr>
            </w:pPr>
            <w:r w:rsidRPr="00DE7B59">
              <w:rPr>
                <w:lang w:eastAsia="en-US"/>
              </w:rPr>
              <w:t>F</w:t>
            </w:r>
          </w:p>
        </w:tc>
      </w:tr>
      <w:tr w:rsidR="007834D6" w:rsidRPr="00DE7B59" w14:paraId="0AD9846A" w14:textId="77777777" w:rsidTr="00B85A33">
        <w:tc>
          <w:tcPr>
            <w:tcW w:w="648" w:type="dxa"/>
          </w:tcPr>
          <w:p w14:paraId="554CEE71" w14:textId="77777777" w:rsidR="007834D6" w:rsidRPr="00DE7B59" w:rsidRDefault="007834D6" w:rsidP="00D00D8C">
            <w:pPr>
              <w:pStyle w:val="TAC"/>
              <w:rPr>
                <w:lang w:eastAsia="en-US"/>
              </w:rPr>
            </w:pPr>
            <w:r w:rsidRPr="00DE7B59">
              <w:rPr>
                <w:lang w:eastAsia="en-US"/>
              </w:rPr>
              <w:t>5</w:t>
            </w:r>
          </w:p>
        </w:tc>
        <w:tc>
          <w:tcPr>
            <w:tcW w:w="3969" w:type="dxa"/>
          </w:tcPr>
          <w:p w14:paraId="036439F3" w14:textId="77777777" w:rsidR="007834D6" w:rsidRPr="00DE7B59" w:rsidRDefault="007834D6" w:rsidP="00D00D8C">
            <w:pPr>
              <w:pStyle w:val="TAL"/>
              <w:rPr>
                <w:lang w:eastAsia="en-US"/>
              </w:rPr>
            </w:pPr>
            <w:r w:rsidRPr="00DE7B59">
              <w:rPr>
                <w:lang w:eastAsia="en-US"/>
              </w:rPr>
              <w:t>SS transmits an UL Grant, allowing the UE to return the RLC SDU as received in step 2, on PDCCH with the C-RNTI assigned to the UE.</w:t>
            </w:r>
          </w:p>
        </w:tc>
        <w:tc>
          <w:tcPr>
            <w:tcW w:w="709" w:type="dxa"/>
          </w:tcPr>
          <w:p w14:paraId="370FE20A" w14:textId="77777777" w:rsidR="007834D6" w:rsidRPr="00DE7B59" w:rsidRDefault="007834D6" w:rsidP="00D00D8C">
            <w:pPr>
              <w:pStyle w:val="TAC"/>
              <w:rPr>
                <w:lang w:eastAsia="en-US"/>
              </w:rPr>
            </w:pPr>
            <w:r w:rsidRPr="00DE7B59">
              <w:rPr>
                <w:lang w:eastAsia="en-US"/>
              </w:rPr>
              <w:t>&lt;--</w:t>
            </w:r>
          </w:p>
        </w:tc>
        <w:tc>
          <w:tcPr>
            <w:tcW w:w="2977" w:type="dxa"/>
          </w:tcPr>
          <w:p w14:paraId="775F6D66" w14:textId="77777777" w:rsidR="007834D6" w:rsidRPr="00DE7B59" w:rsidRDefault="007834D6" w:rsidP="00D00D8C">
            <w:pPr>
              <w:pStyle w:val="TAL"/>
              <w:rPr>
                <w:lang w:eastAsia="en-US"/>
              </w:rPr>
            </w:pPr>
            <w:r w:rsidRPr="00DE7B59">
              <w:rPr>
                <w:lang w:eastAsia="en-US"/>
              </w:rPr>
              <w:t>(UL Grant (C-RNTI))</w:t>
            </w:r>
          </w:p>
        </w:tc>
        <w:tc>
          <w:tcPr>
            <w:tcW w:w="567" w:type="dxa"/>
          </w:tcPr>
          <w:p w14:paraId="22F4E51B" w14:textId="77777777" w:rsidR="007834D6" w:rsidRPr="00DE7B59" w:rsidRDefault="007834D6" w:rsidP="00D00D8C">
            <w:pPr>
              <w:pStyle w:val="TAC"/>
              <w:rPr>
                <w:lang w:eastAsia="en-US"/>
              </w:rPr>
            </w:pPr>
            <w:r w:rsidRPr="00DE7B59">
              <w:rPr>
                <w:lang w:eastAsia="en-US"/>
              </w:rPr>
              <w:t>-</w:t>
            </w:r>
          </w:p>
        </w:tc>
        <w:tc>
          <w:tcPr>
            <w:tcW w:w="892" w:type="dxa"/>
          </w:tcPr>
          <w:p w14:paraId="28060AD0" w14:textId="77777777" w:rsidR="007834D6" w:rsidRPr="00DE7B59" w:rsidRDefault="007834D6" w:rsidP="00D00D8C">
            <w:pPr>
              <w:pStyle w:val="TAC"/>
              <w:rPr>
                <w:lang w:eastAsia="en-US"/>
              </w:rPr>
            </w:pPr>
            <w:r w:rsidRPr="00DE7B59">
              <w:rPr>
                <w:lang w:eastAsia="en-US"/>
              </w:rPr>
              <w:t>-</w:t>
            </w:r>
          </w:p>
        </w:tc>
      </w:tr>
      <w:tr w:rsidR="007834D6" w:rsidRPr="00DE7B59" w14:paraId="2D5B3EC4" w14:textId="77777777" w:rsidTr="00B85A33">
        <w:tc>
          <w:tcPr>
            <w:tcW w:w="648" w:type="dxa"/>
          </w:tcPr>
          <w:p w14:paraId="55B9887C" w14:textId="77777777" w:rsidR="007834D6" w:rsidRPr="00DE7B59" w:rsidRDefault="007834D6" w:rsidP="00D00D8C">
            <w:pPr>
              <w:pStyle w:val="TAC"/>
              <w:rPr>
                <w:lang w:eastAsia="en-US"/>
              </w:rPr>
            </w:pPr>
            <w:r w:rsidRPr="00DE7B59">
              <w:rPr>
                <w:lang w:eastAsia="en-US"/>
              </w:rPr>
              <w:t>6</w:t>
            </w:r>
          </w:p>
        </w:tc>
        <w:tc>
          <w:tcPr>
            <w:tcW w:w="3969" w:type="dxa"/>
          </w:tcPr>
          <w:p w14:paraId="49B5DCCE" w14:textId="77777777" w:rsidR="007834D6" w:rsidRPr="00DE7B59" w:rsidRDefault="007834D6" w:rsidP="00D00D8C">
            <w:pPr>
              <w:pStyle w:val="TAL"/>
              <w:rPr>
                <w:lang w:eastAsia="en-US"/>
              </w:rPr>
            </w:pPr>
            <w:r w:rsidRPr="00DE7B59">
              <w:rPr>
                <w:lang w:eastAsia="en-US"/>
              </w:rPr>
              <w:t>Check: Does the UE transmit a MAC PDU corresponding to grant in step 6?</w:t>
            </w:r>
          </w:p>
        </w:tc>
        <w:tc>
          <w:tcPr>
            <w:tcW w:w="709" w:type="dxa"/>
          </w:tcPr>
          <w:p w14:paraId="60E4A9EB" w14:textId="77777777" w:rsidR="007834D6" w:rsidRPr="00DE7B59" w:rsidRDefault="007834D6" w:rsidP="00D00D8C">
            <w:pPr>
              <w:pStyle w:val="TAC"/>
              <w:rPr>
                <w:lang w:eastAsia="en-US"/>
              </w:rPr>
            </w:pPr>
            <w:r w:rsidRPr="00DE7B59">
              <w:rPr>
                <w:lang w:eastAsia="en-US"/>
              </w:rPr>
              <w:t>--&gt;</w:t>
            </w:r>
          </w:p>
        </w:tc>
        <w:tc>
          <w:tcPr>
            <w:tcW w:w="2977" w:type="dxa"/>
          </w:tcPr>
          <w:p w14:paraId="3F578978" w14:textId="77777777" w:rsidR="007834D6" w:rsidRPr="00DE7B59" w:rsidRDefault="007834D6" w:rsidP="00D00D8C">
            <w:pPr>
              <w:pStyle w:val="TAL"/>
              <w:rPr>
                <w:lang w:eastAsia="en-US"/>
              </w:rPr>
            </w:pPr>
            <w:r w:rsidRPr="00DE7B59">
              <w:rPr>
                <w:lang w:eastAsia="en-US"/>
              </w:rPr>
              <w:t>MAC PDU</w:t>
            </w:r>
          </w:p>
        </w:tc>
        <w:tc>
          <w:tcPr>
            <w:tcW w:w="567" w:type="dxa"/>
          </w:tcPr>
          <w:p w14:paraId="1C41860E" w14:textId="77777777" w:rsidR="007834D6" w:rsidRPr="00DE7B59" w:rsidRDefault="007834D6" w:rsidP="00D00D8C">
            <w:pPr>
              <w:pStyle w:val="TAC"/>
              <w:rPr>
                <w:lang w:eastAsia="en-US"/>
              </w:rPr>
            </w:pPr>
            <w:r w:rsidRPr="00DE7B59">
              <w:rPr>
                <w:lang w:eastAsia="en-US"/>
              </w:rPr>
              <w:t>1</w:t>
            </w:r>
          </w:p>
        </w:tc>
        <w:tc>
          <w:tcPr>
            <w:tcW w:w="892" w:type="dxa"/>
          </w:tcPr>
          <w:p w14:paraId="18C0892D" w14:textId="77777777" w:rsidR="007834D6" w:rsidRPr="00DE7B59" w:rsidRDefault="007834D6" w:rsidP="00D00D8C">
            <w:pPr>
              <w:pStyle w:val="TAC"/>
              <w:rPr>
                <w:lang w:eastAsia="en-US"/>
              </w:rPr>
            </w:pPr>
            <w:r w:rsidRPr="00DE7B59">
              <w:rPr>
                <w:lang w:eastAsia="en-US"/>
              </w:rPr>
              <w:t>P</w:t>
            </w:r>
          </w:p>
        </w:tc>
      </w:tr>
      <w:tr w:rsidR="00B85A33" w:rsidRPr="00DE7B59" w14:paraId="76336DDB" w14:textId="77777777" w:rsidTr="00B85A33">
        <w:tblPrEx>
          <w:tblLook w:val="0000" w:firstRow="0" w:lastRow="0" w:firstColumn="0" w:lastColumn="0" w:noHBand="0" w:noVBand="0"/>
        </w:tblPrEx>
        <w:tc>
          <w:tcPr>
            <w:tcW w:w="648" w:type="dxa"/>
          </w:tcPr>
          <w:p w14:paraId="2083C09E" w14:textId="77777777" w:rsidR="00B85A33" w:rsidRPr="00DE7B59" w:rsidRDefault="00B85A33" w:rsidP="00E84816">
            <w:pPr>
              <w:pStyle w:val="TAC"/>
            </w:pPr>
            <w:r w:rsidRPr="00DE7B59">
              <w:t>6A</w:t>
            </w:r>
          </w:p>
        </w:tc>
        <w:tc>
          <w:tcPr>
            <w:tcW w:w="3969" w:type="dxa"/>
          </w:tcPr>
          <w:p w14:paraId="798137F3" w14:textId="77777777" w:rsidR="00B85A33" w:rsidRPr="00DE7B59" w:rsidRDefault="00B85A33" w:rsidP="00E84816">
            <w:pPr>
              <w:pStyle w:val="TAL"/>
            </w:pPr>
            <w:r w:rsidRPr="00DE7B59">
              <w:t>SS transmits a MAC PDU containing an RLC STATUS PDU acknowledging the reception of the AMD PDUs in step 6.</w:t>
            </w:r>
          </w:p>
        </w:tc>
        <w:tc>
          <w:tcPr>
            <w:tcW w:w="709" w:type="dxa"/>
          </w:tcPr>
          <w:p w14:paraId="6D4C5B36" w14:textId="77777777" w:rsidR="00B85A33" w:rsidRPr="00DE7B59" w:rsidRDefault="00B85A33" w:rsidP="00E84816">
            <w:pPr>
              <w:pStyle w:val="TAC"/>
            </w:pPr>
            <w:r w:rsidRPr="00DE7B59">
              <w:t>&lt;--</w:t>
            </w:r>
          </w:p>
        </w:tc>
        <w:tc>
          <w:tcPr>
            <w:tcW w:w="2977" w:type="dxa"/>
          </w:tcPr>
          <w:p w14:paraId="2554233A" w14:textId="77777777" w:rsidR="00B85A33" w:rsidRPr="00DE7B59" w:rsidRDefault="00B85A33" w:rsidP="00E84816">
            <w:pPr>
              <w:pStyle w:val="TAL"/>
            </w:pPr>
            <w:r w:rsidRPr="00DE7B59">
              <w:t>MAC PDU (RLC STATUS PDU)</w:t>
            </w:r>
          </w:p>
        </w:tc>
        <w:tc>
          <w:tcPr>
            <w:tcW w:w="567" w:type="dxa"/>
          </w:tcPr>
          <w:p w14:paraId="27D81E3F" w14:textId="77777777" w:rsidR="00B85A33" w:rsidRPr="00DE7B59" w:rsidRDefault="00B85A33" w:rsidP="00E84816">
            <w:pPr>
              <w:pStyle w:val="TAC"/>
            </w:pPr>
            <w:r w:rsidRPr="00DE7B59">
              <w:t>-</w:t>
            </w:r>
          </w:p>
        </w:tc>
        <w:tc>
          <w:tcPr>
            <w:tcW w:w="892" w:type="dxa"/>
          </w:tcPr>
          <w:p w14:paraId="290D16E1" w14:textId="77777777" w:rsidR="00B85A33" w:rsidRPr="00DE7B59" w:rsidRDefault="00B85A33" w:rsidP="00E84816">
            <w:pPr>
              <w:pStyle w:val="TAC"/>
            </w:pPr>
            <w:r w:rsidRPr="00DE7B59">
              <w:t>-</w:t>
            </w:r>
          </w:p>
        </w:tc>
      </w:tr>
      <w:tr w:rsidR="007834D6" w:rsidRPr="00DE7B59" w14:paraId="01EBA927" w14:textId="77777777" w:rsidTr="00B85A33">
        <w:tc>
          <w:tcPr>
            <w:tcW w:w="648" w:type="dxa"/>
          </w:tcPr>
          <w:p w14:paraId="2E0A6CA3" w14:textId="77777777" w:rsidR="007834D6" w:rsidRPr="00DE7B59" w:rsidRDefault="007834D6" w:rsidP="00D00D8C">
            <w:pPr>
              <w:pStyle w:val="TAC"/>
              <w:rPr>
                <w:lang w:eastAsia="en-US"/>
              </w:rPr>
            </w:pPr>
            <w:r w:rsidRPr="00DE7B59">
              <w:rPr>
                <w:lang w:eastAsia="en-US"/>
              </w:rPr>
              <w:t>7</w:t>
            </w:r>
          </w:p>
        </w:tc>
        <w:tc>
          <w:tcPr>
            <w:tcW w:w="3969" w:type="dxa"/>
          </w:tcPr>
          <w:p w14:paraId="60F66947" w14:textId="77777777" w:rsidR="007834D6" w:rsidRPr="00DE7B59" w:rsidRDefault="007834D6" w:rsidP="00D00D8C">
            <w:pPr>
              <w:pStyle w:val="TAL"/>
              <w:rPr>
                <w:lang w:eastAsia="en-US"/>
              </w:rPr>
            </w:pPr>
            <w:r w:rsidRPr="00DE7B59">
              <w:rPr>
                <w:lang w:eastAsia="en-US"/>
              </w:rPr>
              <w:t>The SS Transmits a valid MAC PDU containing RLC PDU</w:t>
            </w:r>
          </w:p>
        </w:tc>
        <w:tc>
          <w:tcPr>
            <w:tcW w:w="709" w:type="dxa"/>
          </w:tcPr>
          <w:p w14:paraId="6831AE3E" w14:textId="77777777" w:rsidR="007834D6" w:rsidRPr="00DE7B59" w:rsidRDefault="007834D6" w:rsidP="00D00D8C">
            <w:pPr>
              <w:pStyle w:val="TAC"/>
              <w:rPr>
                <w:lang w:eastAsia="en-US"/>
              </w:rPr>
            </w:pPr>
            <w:r w:rsidRPr="00DE7B59">
              <w:rPr>
                <w:lang w:eastAsia="en-US"/>
              </w:rPr>
              <w:t>&lt;--</w:t>
            </w:r>
          </w:p>
        </w:tc>
        <w:tc>
          <w:tcPr>
            <w:tcW w:w="2977" w:type="dxa"/>
          </w:tcPr>
          <w:p w14:paraId="54F67E7A" w14:textId="77777777" w:rsidR="007834D6" w:rsidRPr="00DE7B59" w:rsidRDefault="007834D6" w:rsidP="00D00D8C">
            <w:pPr>
              <w:pStyle w:val="TAL"/>
              <w:rPr>
                <w:lang w:eastAsia="en-US"/>
              </w:rPr>
            </w:pPr>
            <w:r w:rsidRPr="00DE7B59">
              <w:rPr>
                <w:lang w:eastAsia="en-US"/>
              </w:rPr>
              <w:t>MAC PDU</w:t>
            </w:r>
          </w:p>
        </w:tc>
        <w:tc>
          <w:tcPr>
            <w:tcW w:w="567" w:type="dxa"/>
          </w:tcPr>
          <w:p w14:paraId="0F5EF520" w14:textId="77777777" w:rsidR="007834D6" w:rsidRPr="00DE7B59" w:rsidRDefault="007834D6" w:rsidP="00D00D8C">
            <w:pPr>
              <w:pStyle w:val="TAC"/>
              <w:rPr>
                <w:lang w:eastAsia="en-US"/>
              </w:rPr>
            </w:pPr>
            <w:r w:rsidRPr="00DE7B59">
              <w:rPr>
                <w:lang w:eastAsia="en-US"/>
              </w:rPr>
              <w:t>-</w:t>
            </w:r>
          </w:p>
        </w:tc>
        <w:tc>
          <w:tcPr>
            <w:tcW w:w="892" w:type="dxa"/>
          </w:tcPr>
          <w:p w14:paraId="48EE8831" w14:textId="77777777" w:rsidR="007834D6" w:rsidRPr="00DE7B59" w:rsidRDefault="007834D6" w:rsidP="00D00D8C">
            <w:pPr>
              <w:pStyle w:val="TAC"/>
              <w:rPr>
                <w:lang w:eastAsia="en-US"/>
              </w:rPr>
            </w:pPr>
            <w:r w:rsidRPr="00DE7B59">
              <w:rPr>
                <w:lang w:eastAsia="en-US"/>
              </w:rPr>
              <w:t>-</w:t>
            </w:r>
          </w:p>
        </w:tc>
      </w:tr>
      <w:tr w:rsidR="007834D6" w:rsidRPr="00DE7B59" w14:paraId="5F82E71D" w14:textId="77777777" w:rsidTr="00B85A33">
        <w:tc>
          <w:tcPr>
            <w:tcW w:w="648" w:type="dxa"/>
          </w:tcPr>
          <w:p w14:paraId="48C4FF7B" w14:textId="77777777" w:rsidR="007834D6" w:rsidRPr="00DE7B59" w:rsidRDefault="007834D6" w:rsidP="00D00D8C">
            <w:pPr>
              <w:pStyle w:val="TAC"/>
              <w:rPr>
                <w:lang w:eastAsia="en-US"/>
              </w:rPr>
            </w:pPr>
            <w:r w:rsidRPr="00DE7B59">
              <w:rPr>
                <w:lang w:eastAsia="en-US"/>
              </w:rPr>
              <w:t>8</w:t>
            </w:r>
          </w:p>
        </w:tc>
        <w:tc>
          <w:tcPr>
            <w:tcW w:w="3969" w:type="dxa"/>
          </w:tcPr>
          <w:p w14:paraId="4889E202" w14:textId="77777777" w:rsidR="007834D6" w:rsidRPr="00DE7B59" w:rsidRDefault="007834D6" w:rsidP="00D00D8C">
            <w:pPr>
              <w:pStyle w:val="TAL"/>
              <w:rPr>
                <w:lang w:eastAsia="en-US"/>
              </w:rPr>
            </w:pPr>
            <w:r w:rsidRPr="00DE7B59">
              <w:rPr>
                <w:lang w:eastAsia="en-US"/>
              </w:rPr>
              <w:t>The SS allocate</w:t>
            </w:r>
            <w:r w:rsidRPr="00DE7B59">
              <w:rPr>
                <w:lang w:eastAsia="zh-CN"/>
              </w:rPr>
              <w:t>s an</w:t>
            </w:r>
            <w:r w:rsidRPr="00DE7B59">
              <w:rPr>
                <w:lang w:eastAsia="en-US"/>
              </w:rPr>
              <w:t xml:space="preserve"> UL Grant for one HARQ process X, sufficient for one RLC SDU to be looped back in a Slot, and NDI indicates new transmission redundancy version to be used as 0</w:t>
            </w:r>
          </w:p>
        </w:tc>
        <w:tc>
          <w:tcPr>
            <w:tcW w:w="709" w:type="dxa"/>
          </w:tcPr>
          <w:p w14:paraId="6CB04CC7" w14:textId="77777777" w:rsidR="007834D6" w:rsidRPr="00DE7B59" w:rsidRDefault="007834D6" w:rsidP="00D00D8C">
            <w:pPr>
              <w:pStyle w:val="TAC"/>
              <w:rPr>
                <w:lang w:eastAsia="en-US"/>
              </w:rPr>
            </w:pPr>
            <w:r w:rsidRPr="00DE7B59">
              <w:rPr>
                <w:lang w:eastAsia="en-US"/>
              </w:rPr>
              <w:t>&lt;--</w:t>
            </w:r>
          </w:p>
        </w:tc>
        <w:tc>
          <w:tcPr>
            <w:tcW w:w="2977" w:type="dxa"/>
          </w:tcPr>
          <w:p w14:paraId="427E5745" w14:textId="77777777" w:rsidR="007834D6" w:rsidRPr="00DE7B59" w:rsidRDefault="007834D6" w:rsidP="00D00D8C">
            <w:pPr>
              <w:pStyle w:val="TAL"/>
              <w:rPr>
                <w:lang w:eastAsia="en-US"/>
              </w:rPr>
            </w:pPr>
            <w:r w:rsidRPr="00DE7B59">
              <w:rPr>
                <w:lang w:eastAsia="en-US"/>
              </w:rPr>
              <w:t>Uplink Grant</w:t>
            </w:r>
          </w:p>
        </w:tc>
        <w:tc>
          <w:tcPr>
            <w:tcW w:w="567" w:type="dxa"/>
          </w:tcPr>
          <w:p w14:paraId="03E6B7FA" w14:textId="77777777" w:rsidR="007834D6" w:rsidRPr="00DE7B59" w:rsidRDefault="007834D6" w:rsidP="00D00D8C">
            <w:pPr>
              <w:pStyle w:val="TAC"/>
              <w:rPr>
                <w:lang w:eastAsia="en-US"/>
              </w:rPr>
            </w:pPr>
            <w:r w:rsidRPr="00DE7B59">
              <w:rPr>
                <w:lang w:eastAsia="en-US"/>
              </w:rPr>
              <w:t>-</w:t>
            </w:r>
          </w:p>
        </w:tc>
        <w:tc>
          <w:tcPr>
            <w:tcW w:w="892" w:type="dxa"/>
          </w:tcPr>
          <w:p w14:paraId="452CB75B" w14:textId="77777777" w:rsidR="007834D6" w:rsidRPr="00DE7B59" w:rsidRDefault="007834D6" w:rsidP="00D00D8C">
            <w:pPr>
              <w:pStyle w:val="TAC"/>
              <w:rPr>
                <w:lang w:eastAsia="en-US"/>
              </w:rPr>
            </w:pPr>
            <w:r w:rsidRPr="00DE7B59">
              <w:rPr>
                <w:lang w:eastAsia="en-US"/>
              </w:rPr>
              <w:t>-</w:t>
            </w:r>
          </w:p>
        </w:tc>
      </w:tr>
      <w:tr w:rsidR="007834D6" w:rsidRPr="00DE7B59" w14:paraId="357CEE3E" w14:textId="77777777" w:rsidTr="00B85A33">
        <w:tc>
          <w:tcPr>
            <w:tcW w:w="648" w:type="dxa"/>
          </w:tcPr>
          <w:p w14:paraId="3BE92132" w14:textId="77777777" w:rsidR="007834D6" w:rsidRPr="00DE7B59" w:rsidRDefault="007834D6" w:rsidP="00D00D8C">
            <w:pPr>
              <w:pStyle w:val="TAC"/>
              <w:rPr>
                <w:lang w:eastAsia="en-US"/>
              </w:rPr>
            </w:pPr>
            <w:r w:rsidRPr="00DE7B59">
              <w:rPr>
                <w:lang w:eastAsia="en-US"/>
              </w:rPr>
              <w:t>9</w:t>
            </w:r>
          </w:p>
        </w:tc>
        <w:tc>
          <w:tcPr>
            <w:tcW w:w="3969" w:type="dxa"/>
          </w:tcPr>
          <w:p w14:paraId="79AB56F3" w14:textId="77777777" w:rsidR="007834D6" w:rsidRPr="00DE7B59" w:rsidRDefault="007834D6" w:rsidP="00D00D8C">
            <w:pPr>
              <w:pStyle w:val="TAL"/>
              <w:rPr>
                <w:lang w:eastAsia="en-US"/>
              </w:rPr>
            </w:pPr>
            <w:r w:rsidRPr="00DE7B59">
              <w:rPr>
                <w:lang w:eastAsia="en-US"/>
              </w:rPr>
              <w:t>Check: Does the UE transmit a MAC PDU including one RLC SDU, in HARQ process X?</w:t>
            </w:r>
          </w:p>
        </w:tc>
        <w:tc>
          <w:tcPr>
            <w:tcW w:w="709" w:type="dxa"/>
          </w:tcPr>
          <w:p w14:paraId="3D3395AC" w14:textId="77777777" w:rsidR="007834D6" w:rsidRPr="00DE7B59" w:rsidRDefault="007834D6" w:rsidP="00D00D8C">
            <w:pPr>
              <w:pStyle w:val="TAC"/>
              <w:rPr>
                <w:lang w:eastAsia="en-US"/>
              </w:rPr>
            </w:pPr>
            <w:r w:rsidRPr="00DE7B59">
              <w:rPr>
                <w:lang w:eastAsia="en-US"/>
              </w:rPr>
              <w:t>--&gt;</w:t>
            </w:r>
          </w:p>
        </w:tc>
        <w:tc>
          <w:tcPr>
            <w:tcW w:w="2977" w:type="dxa"/>
          </w:tcPr>
          <w:p w14:paraId="7F01C8D0" w14:textId="77777777" w:rsidR="007834D6" w:rsidRPr="00DE7B59" w:rsidRDefault="007834D6" w:rsidP="00D00D8C">
            <w:pPr>
              <w:pStyle w:val="TAL"/>
              <w:rPr>
                <w:lang w:eastAsia="en-US"/>
              </w:rPr>
            </w:pPr>
            <w:r w:rsidRPr="00DE7B59">
              <w:rPr>
                <w:lang w:eastAsia="en-US"/>
              </w:rPr>
              <w:t>MAC PDU</w:t>
            </w:r>
          </w:p>
        </w:tc>
        <w:tc>
          <w:tcPr>
            <w:tcW w:w="567" w:type="dxa"/>
          </w:tcPr>
          <w:p w14:paraId="0281D1E5" w14:textId="77777777" w:rsidR="007834D6" w:rsidRPr="00DE7B59" w:rsidRDefault="007834D6" w:rsidP="00D00D8C">
            <w:pPr>
              <w:pStyle w:val="TAC"/>
              <w:rPr>
                <w:lang w:eastAsia="en-US"/>
              </w:rPr>
            </w:pPr>
            <w:r w:rsidRPr="00DE7B59">
              <w:rPr>
                <w:lang w:eastAsia="en-US"/>
              </w:rPr>
              <w:t>3</w:t>
            </w:r>
          </w:p>
        </w:tc>
        <w:tc>
          <w:tcPr>
            <w:tcW w:w="892" w:type="dxa"/>
          </w:tcPr>
          <w:p w14:paraId="495DFB42" w14:textId="77777777" w:rsidR="007834D6" w:rsidRPr="00DE7B59" w:rsidRDefault="007834D6" w:rsidP="00D00D8C">
            <w:pPr>
              <w:pStyle w:val="TAC"/>
              <w:rPr>
                <w:lang w:eastAsia="en-US"/>
              </w:rPr>
            </w:pPr>
            <w:r w:rsidRPr="00DE7B59">
              <w:rPr>
                <w:lang w:eastAsia="en-US"/>
              </w:rPr>
              <w:t>P</w:t>
            </w:r>
          </w:p>
        </w:tc>
      </w:tr>
      <w:tr w:rsidR="007834D6" w:rsidRPr="00DE7B59" w14:paraId="4616C866" w14:textId="77777777" w:rsidTr="00B85A33">
        <w:tc>
          <w:tcPr>
            <w:tcW w:w="648" w:type="dxa"/>
          </w:tcPr>
          <w:p w14:paraId="14CC9425" w14:textId="77777777" w:rsidR="007834D6" w:rsidRPr="00DE7B59" w:rsidRDefault="007834D6" w:rsidP="00D00D8C">
            <w:pPr>
              <w:pStyle w:val="TAC"/>
              <w:rPr>
                <w:lang w:eastAsia="en-US"/>
              </w:rPr>
            </w:pPr>
            <w:r w:rsidRPr="00DE7B59">
              <w:rPr>
                <w:lang w:eastAsia="en-US"/>
              </w:rPr>
              <w:t>10</w:t>
            </w:r>
          </w:p>
        </w:tc>
        <w:tc>
          <w:tcPr>
            <w:tcW w:w="3969" w:type="dxa"/>
          </w:tcPr>
          <w:p w14:paraId="075C1E32" w14:textId="77777777" w:rsidR="007834D6" w:rsidRPr="00DE7B59" w:rsidRDefault="007834D6" w:rsidP="00D00D8C">
            <w:pPr>
              <w:pStyle w:val="TAL"/>
              <w:rPr>
                <w:lang w:eastAsia="en-US"/>
              </w:rPr>
            </w:pPr>
            <w:r w:rsidRPr="00DE7B59">
              <w:rPr>
                <w:lang w:eastAsia="en-US"/>
              </w:rPr>
              <w:t>The SS transmits an UL grant corresponding to slot for HARQ process X, with NDI not toggled and redundancy version to be used as 1</w:t>
            </w:r>
          </w:p>
        </w:tc>
        <w:tc>
          <w:tcPr>
            <w:tcW w:w="709" w:type="dxa"/>
          </w:tcPr>
          <w:p w14:paraId="73FF13F7" w14:textId="77777777" w:rsidR="007834D6" w:rsidRPr="00DE7B59" w:rsidRDefault="007834D6" w:rsidP="00D00D8C">
            <w:pPr>
              <w:pStyle w:val="TAC"/>
              <w:rPr>
                <w:lang w:eastAsia="en-US"/>
              </w:rPr>
            </w:pPr>
            <w:r w:rsidRPr="00DE7B59">
              <w:rPr>
                <w:lang w:eastAsia="en-US"/>
              </w:rPr>
              <w:t>&lt;--</w:t>
            </w:r>
          </w:p>
        </w:tc>
        <w:tc>
          <w:tcPr>
            <w:tcW w:w="2977" w:type="dxa"/>
          </w:tcPr>
          <w:p w14:paraId="1BADE697" w14:textId="77777777" w:rsidR="007834D6" w:rsidRPr="00DE7B59" w:rsidRDefault="007834D6" w:rsidP="00D00D8C">
            <w:pPr>
              <w:pStyle w:val="TAL"/>
              <w:rPr>
                <w:lang w:eastAsia="en-US"/>
              </w:rPr>
            </w:pPr>
            <w:r w:rsidRPr="00DE7B59">
              <w:rPr>
                <w:lang w:eastAsia="en-US"/>
              </w:rPr>
              <w:t>Uplink Grant</w:t>
            </w:r>
          </w:p>
        </w:tc>
        <w:tc>
          <w:tcPr>
            <w:tcW w:w="567" w:type="dxa"/>
          </w:tcPr>
          <w:p w14:paraId="7973EC12" w14:textId="77777777" w:rsidR="007834D6" w:rsidRPr="00DE7B59" w:rsidRDefault="007834D6" w:rsidP="00D00D8C">
            <w:pPr>
              <w:pStyle w:val="TAC"/>
              <w:rPr>
                <w:lang w:eastAsia="en-US"/>
              </w:rPr>
            </w:pPr>
            <w:r w:rsidRPr="00DE7B59">
              <w:rPr>
                <w:lang w:eastAsia="en-US"/>
              </w:rPr>
              <w:t>-</w:t>
            </w:r>
          </w:p>
        </w:tc>
        <w:tc>
          <w:tcPr>
            <w:tcW w:w="892" w:type="dxa"/>
          </w:tcPr>
          <w:p w14:paraId="6F3457BC" w14:textId="77777777" w:rsidR="007834D6" w:rsidRPr="00DE7B59" w:rsidRDefault="007834D6" w:rsidP="00D00D8C">
            <w:pPr>
              <w:pStyle w:val="TAC"/>
              <w:rPr>
                <w:lang w:eastAsia="en-US"/>
              </w:rPr>
            </w:pPr>
            <w:r w:rsidRPr="00DE7B59">
              <w:rPr>
                <w:lang w:eastAsia="en-US"/>
              </w:rPr>
              <w:t>-</w:t>
            </w:r>
          </w:p>
        </w:tc>
      </w:tr>
      <w:tr w:rsidR="007834D6" w:rsidRPr="00DE7B59" w14:paraId="6E7194DF" w14:textId="77777777" w:rsidTr="00B85A33">
        <w:tc>
          <w:tcPr>
            <w:tcW w:w="648" w:type="dxa"/>
          </w:tcPr>
          <w:p w14:paraId="7312C9B1" w14:textId="77777777" w:rsidR="007834D6" w:rsidRPr="00DE7B59" w:rsidRDefault="007834D6" w:rsidP="00D00D8C">
            <w:pPr>
              <w:pStyle w:val="TAC"/>
              <w:rPr>
                <w:lang w:eastAsia="en-US"/>
              </w:rPr>
            </w:pPr>
            <w:r w:rsidRPr="00DE7B59">
              <w:rPr>
                <w:lang w:eastAsia="en-US"/>
              </w:rPr>
              <w:t>11</w:t>
            </w:r>
          </w:p>
        </w:tc>
        <w:tc>
          <w:tcPr>
            <w:tcW w:w="3969" w:type="dxa"/>
          </w:tcPr>
          <w:p w14:paraId="32D086EF" w14:textId="77777777" w:rsidR="007834D6" w:rsidRPr="00DE7B59" w:rsidRDefault="007834D6" w:rsidP="00D00D8C">
            <w:pPr>
              <w:pStyle w:val="TAL"/>
              <w:rPr>
                <w:lang w:eastAsia="en-US"/>
              </w:rPr>
            </w:pPr>
            <w:r w:rsidRPr="00DE7B59">
              <w:rPr>
                <w:lang w:eastAsia="en-US"/>
              </w:rPr>
              <w:t xml:space="preserve">Check: Does the UE </w:t>
            </w:r>
            <w:r w:rsidRPr="00DE7B59">
              <w:rPr>
                <w:lang w:eastAsia="zh-CN"/>
              </w:rPr>
              <w:t>re</w:t>
            </w:r>
            <w:r w:rsidRPr="00DE7B59">
              <w:rPr>
                <w:lang w:eastAsia="en-US"/>
              </w:rPr>
              <w:t xml:space="preserve">transmit </w:t>
            </w:r>
            <w:r w:rsidRPr="00DE7B59">
              <w:rPr>
                <w:lang w:eastAsia="zh-CN"/>
              </w:rPr>
              <w:t>the</w:t>
            </w:r>
            <w:r w:rsidRPr="00DE7B59">
              <w:rPr>
                <w:lang w:eastAsia="en-US"/>
              </w:rPr>
              <w:t xml:space="preserve"> MAC PDU in for HARQ process X, using redundancy version1?</w:t>
            </w:r>
          </w:p>
        </w:tc>
        <w:tc>
          <w:tcPr>
            <w:tcW w:w="709" w:type="dxa"/>
          </w:tcPr>
          <w:p w14:paraId="04D54D94" w14:textId="77777777" w:rsidR="007834D6" w:rsidRPr="00DE7B59" w:rsidRDefault="007834D6" w:rsidP="00D00D8C">
            <w:pPr>
              <w:pStyle w:val="TAC"/>
              <w:rPr>
                <w:lang w:eastAsia="en-US"/>
              </w:rPr>
            </w:pPr>
            <w:r w:rsidRPr="00DE7B59">
              <w:rPr>
                <w:lang w:eastAsia="en-US"/>
              </w:rPr>
              <w:t>--&gt;</w:t>
            </w:r>
          </w:p>
        </w:tc>
        <w:tc>
          <w:tcPr>
            <w:tcW w:w="2977" w:type="dxa"/>
          </w:tcPr>
          <w:p w14:paraId="060DD693" w14:textId="77777777" w:rsidR="007834D6" w:rsidRPr="00DE7B59" w:rsidRDefault="007834D6" w:rsidP="00D00D8C">
            <w:pPr>
              <w:pStyle w:val="TAL"/>
              <w:rPr>
                <w:lang w:eastAsia="en-US"/>
              </w:rPr>
            </w:pPr>
            <w:r w:rsidRPr="00DE7B59">
              <w:rPr>
                <w:lang w:eastAsia="en-US"/>
              </w:rPr>
              <w:t>MAC PDU</w:t>
            </w:r>
          </w:p>
        </w:tc>
        <w:tc>
          <w:tcPr>
            <w:tcW w:w="567" w:type="dxa"/>
          </w:tcPr>
          <w:p w14:paraId="5BED7488" w14:textId="77777777" w:rsidR="007834D6" w:rsidRPr="00DE7B59" w:rsidRDefault="007834D6" w:rsidP="00D00D8C">
            <w:pPr>
              <w:pStyle w:val="TAC"/>
              <w:rPr>
                <w:lang w:eastAsia="en-US"/>
              </w:rPr>
            </w:pPr>
            <w:r w:rsidRPr="00DE7B59">
              <w:rPr>
                <w:lang w:eastAsia="en-US"/>
              </w:rPr>
              <w:t>4</w:t>
            </w:r>
          </w:p>
        </w:tc>
        <w:tc>
          <w:tcPr>
            <w:tcW w:w="892" w:type="dxa"/>
          </w:tcPr>
          <w:p w14:paraId="3F9C68E9" w14:textId="77777777" w:rsidR="007834D6" w:rsidRPr="00DE7B59" w:rsidRDefault="007834D6" w:rsidP="00D00D8C">
            <w:pPr>
              <w:pStyle w:val="TAC"/>
              <w:rPr>
                <w:lang w:eastAsia="en-US"/>
              </w:rPr>
            </w:pPr>
            <w:r w:rsidRPr="00DE7B59">
              <w:rPr>
                <w:lang w:eastAsia="en-US"/>
              </w:rPr>
              <w:t>P</w:t>
            </w:r>
          </w:p>
        </w:tc>
      </w:tr>
      <w:tr w:rsidR="00B85A33" w:rsidRPr="00DE7B59" w14:paraId="754324C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1669343D" w14:textId="77777777" w:rsidR="00B85A33" w:rsidRPr="00DE7B59" w:rsidRDefault="00B85A33" w:rsidP="00E84816">
            <w:pPr>
              <w:pStyle w:val="TAC"/>
            </w:pPr>
            <w:r w:rsidRPr="00DE7B59">
              <w:t>11A</w:t>
            </w:r>
          </w:p>
        </w:tc>
        <w:tc>
          <w:tcPr>
            <w:tcW w:w="3969" w:type="dxa"/>
            <w:tcBorders>
              <w:top w:val="single" w:sz="4" w:space="0" w:color="auto"/>
              <w:left w:val="single" w:sz="4" w:space="0" w:color="auto"/>
              <w:bottom w:val="single" w:sz="4" w:space="0" w:color="auto"/>
              <w:right w:val="single" w:sz="4" w:space="0" w:color="auto"/>
            </w:tcBorders>
          </w:tcPr>
          <w:p w14:paraId="5D05BA23" w14:textId="77777777" w:rsidR="00B85A33" w:rsidRPr="00DE7B59" w:rsidRDefault="00B85A33" w:rsidP="00E84816">
            <w:pPr>
              <w:pStyle w:val="TAL"/>
            </w:pPr>
            <w:r w:rsidRPr="00DE7B59">
              <w:t>SS transmits a MAC PDU containing an RLC STATUS PDU acknowledging the reception of the AMD PDUs in step 11.</w:t>
            </w:r>
          </w:p>
        </w:tc>
        <w:tc>
          <w:tcPr>
            <w:tcW w:w="709" w:type="dxa"/>
            <w:tcBorders>
              <w:top w:val="single" w:sz="4" w:space="0" w:color="auto"/>
              <w:left w:val="single" w:sz="4" w:space="0" w:color="auto"/>
              <w:bottom w:val="single" w:sz="4" w:space="0" w:color="auto"/>
              <w:right w:val="single" w:sz="4" w:space="0" w:color="auto"/>
            </w:tcBorders>
          </w:tcPr>
          <w:p w14:paraId="3FC2B079"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AF8F10B"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2B43F9BB"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69D04064" w14:textId="77777777" w:rsidR="00B85A33" w:rsidRPr="00DE7B59" w:rsidRDefault="00B85A33" w:rsidP="00E84816">
            <w:pPr>
              <w:pStyle w:val="TAC"/>
            </w:pPr>
            <w:r w:rsidRPr="00DE7B59">
              <w:t>-</w:t>
            </w:r>
          </w:p>
        </w:tc>
      </w:tr>
      <w:tr w:rsidR="007834D6" w:rsidRPr="00DE7B59" w14:paraId="1A1F3ED9" w14:textId="77777777" w:rsidTr="00B85A33">
        <w:tc>
          <w:tcPr>
            <w:tcW w:w="648" w:type="dxa"/>
          </w:tcPr>
          <w:p w14:paraId="2BE6C813" w14:textId="77777777" w:rsidR="007834D6" w:rsidRPr="00DE7B59" w:rsidRDefault="007834D6" w:rsidP="00D00D8C">
            <w:pPr>
              <w:pStyle w:val="TAC"/>
              <w:rPr>
                <w:lang w:eastAsia="en-US"/>
              </w:rPr>
            </w:pPr>
            <w:r w:rsidRPr="00DE7B59">
              <w:rPr>
                <w:lang w:eastAsia="en-US"/>
              </w:rPr>
              <w:t>12</w:t>
            </w:r>
          </w:p>
        </w:tc>
        <w:tc>
          <w:tcPr>
            <w:tcW w:w="3969" w:type="dxa"/>
          </w:tcPr>
          <w:p w14:paraId="4F965C64" w14:textId="77777777" w:rsidR="007834D6" w:rsidRPr="00DE7B59" w:rsidRDefault="007834D6" w:rsidP="00D00D8C">
            <w:pPr>
              <w:pStyle w:val="TAL"/>
              <w:rPr>
                <w:lang w:eastAsia="en-US"/>
              </w:rPr>
            </w:pPr>
            <w:r w:rsidRPr="00DE7B59">
              <w:rPr>
                <w:lang w:eastAsia="en-US"/>
              </w:rPr>
              <w:t xml:space="preserve">The SS transmits an UL grant corresponding to SLOT for HARQ process X, with NDI toggled and redundancy version to be used as </w:t>
            </w:r>
            <w:r w:rsidR="00B85A33" w:rsidRPr="00DE7B59">
              <w:t>0</w:t>
            </w:r>
          </w:p>
        </w:tc>
        <w:tc>
          <w:tcPr>
            <w:tcW w:w="709" w:type="dxa"/>
          </w:tcPr>
          <w:p w14:paraId="566339D9" w14:textId="77777777" w:rsidR="007834D6" w:rsidRPr="00DE7B59" w:rsidRDefault="007834D6" w:rsidP="00D00D8C">
            <w:pPr>
              <w:pStyle w:val="TAC"/>
              <w:rPr>
                <w:lang w:eastAsia="en-US"/>
              </w:rPr>
            </w:pPr>
            <w:r w:rsidRPr="00DE7B59">
              <w:rPr>
                <w:lang w:eastAsia="en-US"/>
              </w:rPr>
              <w:t>&lt;--</w:t>
            </w:r>
          </w:p>
        </w:tc>
        <w:tc>
          <w:tcPr>
            <w:tcW w:w="2977" w:type="dxa"/>
          </w:tcPr>
          <w:p w14:paraId="37AF2BA6" w14:textId="77777777" w:rsidR="007834D6" w:rsidRPr="00DE7B59" w:rsidRDefault="007834D6" w:rsidP="00D00D8C">
            <w:pPr>
              <w:pStyle w:val="TAL"/>
              <w:rPr>
                <w:lang w:eastAsia="en-US"/>
              </w:rPr>
            </w:pPr>
            <w:r w:rsidRPr="00DE7B59">
              <w:rPr>
                <w:lang w:eastAsia="en-US"/>
              </w:rPr>
              <w:t>Uplink Grant</w:t>
            </w:r>
          </w:p>
        </w:tc>
        <w:tc>
          <w:tcPr>
            <w:tcW w:w="567" w:type="dxa"/>
          </w:tcPr>
          <w:p w14:paraId="562A55C5" w14:textId="77777777" w:rsidR="007834D6" w:rsidRPr="00DE7B59" w:rsidRDefault="007834D6" w:rsidP="00D00D8C">
            <w:pPr>
              <w:pStyle w:val="TAC"/>
              <w:rPr>
                <w:lang w:eastAsia="en-US"/>
              </w:rPr>
            </w:pPr>
            <w:r w:rsidRPr="00DE7B59">
              <w:rPr>
                <w:lang w:eastAsia="en-US"/>
              </w:rPr>
              <w:t>-</w:t>
            </w:r>
          </w:p>
        </w:tc>
        <w:tc>
          <w:tcPr>
            <w:tcW w:w="892" w:type="dxa"/>
          </w:tcPr>
          <w:p w14:paraId="312957EF" w14:textId="77777777" w:rsidR="007834D6" w:rsidRPr="00DE7B59" w:rsidRDefault="007834D6" w:rsidP="00D00D8C">
            <w:pPr>
              <w:pStyle w:val="TAC"/>
              <w:rPr>
                <w:lang w:eastAsia="en-US"/>
              </w:rPr>
            </w:pPr>
            <w:r w:rsidRPr="00DE7B59">
              <w:rPr>
                <w:lang w:eastAsia="en-US"/>
              </w:rPr>
              <w:t>-</w:t>
            </w:r>
          </w:p>
        </w:tc>
      </w:tr>
      <w:tr w:rsidR="007834D6" w:rsidRPr="00DE7B59" w14:paraId="056DE25A" w14:textId="77777777" w:rsidTr="00B85A33">
        <w:tc>
          <w:tcPr>
            <w:tcW w:w="648" w:type="dxa"/>
          </w:tcPr>
          <w:p w14:paraId="3BBAC833" w14:textId="77777777" w:rsidR="007834D6" w:rsidRPr="00DE7B59" w:rsidRDefault="007834D6" w:rsidP="00D00D8C">
            <w:pPr>
              <w:pStyle w:val="TAC"/>
              <w:rPr>
                <w:lang w:eastAsia="en-US"/>
              </w:rPr>
            </w:pPr>
            <w:r w:rsidRPr="00DE7B59">
              <w:rPr>
                <w:lang w:eastAsia="en-US"/>
              </w:rPr>
              <w:t>13</w:t>
            </w:r>
          </w:p>
        </w:tc>
        <w:tc>
          <w:tcPr>
            <w:tcW w:w="3969" w:type="dxa"/>
          </w:tcPr>
          <w:p w14:paraId="079F1D4E" w14:textId="77777777" w:rsidR="007834D6" w:rsidRPr="00DE7B59" w:rsidRDefault="007834D6" w:rsidP="00D00D8C">
            <w:pPr>
              <w:pStyle w:val="TAL"/>
              <w:rPr>
                <w:lang w:eastAsia="en-US"/>
              </w:rPr>
            </w:pPr>
            <w:r w:rsidRPr="00DE7B59">
              <w:rPr>
                <w:lang w:eastAsia="en-US"/>
              </w:rPr>
              <w:t xml:space="preserve">Check: Does the UE </w:t>
            </w:r>
            <w:r w:rsidRPr="00DE7B59">
              <w:rPr>
                <w:lang w:eastAsia="zh-CN"/>
              </w:rPr>
              <w:t>re</w:t>
            </w:r>
            <w:r w:rsidRPr="00DE7B59">
              <w:rPr>
                <w:lang w:eastAsia="en-US"/>
              </w:rPr>
              <w:t xml:space="preserve">transmit </w:t>
            </w:r>
            <w:r w:rsidRPr="00DE7B59">
              <w:rPr>
                <w:lang w:eastAsia="zh-CN"/>
              </w:rPr>
              <w:t>the</w:t>
            </w:r>
            <w:r w:rsidRPr="00DE7B59">
              <w:rPr>
                <w:lang w:eastAsia="en-US"/>
              </w:rPr>
              <w:t xml:space="preserve"> MAC PDU containing padding</w:t>
            </w:r>
            <w:r w:rsidR="0017067A" w:rsidRPr="00DE7B59">
              <w:rPr>
                <w:lang w:eastAsia="en-US"/>
              </w:rPr>
              <w:t xml:space="preserve"> </w:t>
            </w:r>
            <w:r w:rsidRPr="00DE7B59">
              <w:rPr>
                <w:lang w:eastAsia="en-US"/>
              </w:rPr>
              <w:t xml:space="preserve">for HARQ process X, using redundancy version </w:t>
            </w:r>
            <w:r w:rsidR="00B85A33" w:rsidRPr="00DE7B59">
              <w:rPr>
                <w:lang w:eastAsia="en-US"/>
              </w:rPr>
              <w:t>0</w:t>
            </w:r>
            <w:r w:rsidRPr="00DE7B59">
              <w:rPr>
                <w:lang w:eastAsia="en-US"/>
              </w:rPr>
              <w:t>?</w:t>
            </w:r>
          </w:p>
        </w:tc>
        <w:tc>
          <w:tcPr>
            <w:tcW w:w="709" w:type="dxa"/>
          </w:tcPr>
          <w:p w14:paraId="7E33E577" w14:textId="77777777" w:rsidR="007834D6" w:rsidRPr="00DE7B59" w:rsidRDefault="007834D6" w:rsidP="00D00D8C">
            <w:pPr>
              <w:pStyle w:val="TAC"/>
              <w:rPr>
                <w:lang w:eastAsia="en-US"/>
              </w:rPr>
            </w:pPr>
            <w:r w:rsidRPr="00DE7B59">
              <w:rPr>
                <w:lang w:eastAsia="en-US"/>
              </w:rPr>
              <w:t>--&gt;</w:t>
            </w:r>
          </w:p>
        </w:tc>
        <w:tc>
          <w:tcPr>
            <w:tcW w:w="2977" w:type="dxa"/>
          </w:tcPr>
          <w:p w14:paraId="27F705E9" w14:textId="77777777" w:rsidR="007834D6" w:rsidRPr="00DE7B59" w:rsidRDefault="007834D6" w:rsidP="00D00D8C">
            <w:pPr>
              <w:pStyle w:val="TAL"/>
              <w:rPr>
                <w:lang w:eastAsia="en-US"/>
              </w:rPr>
            </w:pPr>
            <w:r w:rsidRPr="00DE7B59">
              <w:rPr>
                <w:lang w:eastAsia="en-US"/>
              </w:rPr>
              <w:t>MAC PDU</w:t>
            </w:r>
          </w:p>
        </w:tc>
        <w:tc>
          <w:tcPr>
            <w:tcW w:w="567" w:type="dxa"/>
          </w:tcPr>
          <w:p w14:paraId="4AAA82E7" w14:textId="77777777" w:rsidR="007834D6" w:rsidRPr="00DE7B59" w:rsidRDefault="007834D6" w:rsidP="00D00D8C">
            <w:pPr>
              <w:pStyle w:val="TAC"/>
              <w:rPr>
                <w:lang w:eastAsia="en-US"/>
              </w:rPr>
            </w:pPr>
            <w:r w:rsidRPr="00DE7B59">
              <w:rPr>
                <w:lang w:eastAsia="en-US"/>
              </w:rPr>
              <w:t>5</w:t>
            </w:r>
          </w:p>
        </w:tc>
        <w:tc>
          <w:tcPr>
            <w:tcW w:w="892" w:type="dxa"/>
          </w:tcPr>
          <w:p w14:paraId="0A6CA7CC" w14:textId="77777777" w:rsidR="007834D6" w:rsidRPr="00DE7B59" w:rsidRDefault="007834D6" w:rsidP="00D00D8C">
            <w:pPr>
              <w:pStyle w:val="TAC"/>
              <w:rPr>
                <w:lang w:eastAsia="en-US"/>
              </w:rPr>
            </w:pPr>
            <w:r w:rsidRPr="00DE7B59">
              <w:rPr>
                <w:lang w:eastAsia="en-US"/>
              </w:rPr>
              <w:t>P</w:t>
            </w:r>
          </w:p>
        </w:tc>
      </w:tr>
      <w:tr w:rsidR="007834D6" w:rsidRPr="00DE7B59" w14:paraId="5490DC52" w14:textId="77777777" w:rsidTr="00B85A33">
        <w:tc>
          <w:tcPr>
            <w:tcW w:w="648" w:type="dxa"/>
          </w:tcPr>
          <w:p w14:paraId="639154BC" w14:textId="77777777" w:rsidR="007834D6" w:rsidRPr="00DE7B59" w:rsidRDefault="007834D6" w:rsidP="00D00D8C">
            <w:pPr>
              <w:pStyle w:val="TAC"/>
              <w:rPr>
                <w:lang w:eastAsia="en-US"/>
              </w:rPr>
            </w:pPr>
            <w:r w:rsidRPr="00DE7B59">
              <w:rPr>
                <w:lang w:eastAsia="en-US"/>
              </w:rPr>
              <w:t>14</w:t>
            </w:r>
          </w:p>
        </w:tc>
        <w:tc>
          <w:tcPr>
            <w:tcW w:w="3969" w:type="dxa"/>
          </w:tcPr>
          <w:p w14:paraId="596C996C" w14:textId="77777777" w:rsidR="007834D6" w:rsidRPr="00DE7B59" w:rsidRDefault="007834D6" w:rsidP="00D00D8C">
            <w:pPr>
              <w:pStyle w:val="TAL"/>
              <w:rPr>
                <w:lang w:eastAsia="en-US"/>
              </w:rPr>
            </w:pPr>
            <w:r w:rsidRPr="00DE7B59">
              <w:rPr>
                <w:lang w:eastAsia="en-US"/>
              </w:rPr>
              <w:t>SS transmits a MAC PDU including a RLC PDU of size 128 bytes</w:t>
            </w:r>
          </w:p>
        </w:tc>
        <w:tc>
          <w:tcPr>
            <w:tcW w:w="709" w:type="dxa"/>
          </w:tcPr>
          <w:p w14:paraId="36469801" w14:textId="77777777" w:rsidR="007834D6" w:rsidRPr="00DE7B59" w:rsidRDefault="007834D6" w:rsidP="00D00D8C">
            <w:pPr>
              <w:pStyle w:val="TAC"/>
              <w:rPr>
                <w:lang w:eastAsia="en-US"/>
              </w:rPr>
            </w:pPr>
            <w:r w:rsidRPr="00DE7B59">
              <w:rPr>
                <w:lang w:eastAsia="en-US"/>
              </w:rPr>
              <w:t>&lt;--</w:t>
            </w:r>
          </w:p>
        </w:tc>
        <w:tc>
          <w:tcPr>
            <w:tcW w:w="2977" w:type="dxa"/>
          </w:tcPr>
          <w:p w14:paraId="4D423B0D" w14:textId="77777777" w:rsidR="007834D6" w:rsidRPr="00DE7B59" w:rsidRDefault="007834D6" w:rsidP="00D00D8C">
            <w:pPr>
              <w:pStyle w:val="TAL"/>
              <w:rPr>
                <w:lang w:eastAsia="en-US"/>
              </w:rPr>
            </w:pPr>
            <w:r w:rsidRPr="00DE7B59">
              <w:rPr>
                <w:lang w:eastAsia="en-US"/>
              </w:rPr>
              <w:t>MAC PDU</w:t>
            </w:r>
          </w:p>
        </w:tc>
        <w:tc>
          <w:tcPr>
            <w:tcW w:w="567" w:type="dxa"/>
          </w:tcPr>
          <w:p w14:paraId="00E02FA7" w14:textId="77777777" w:rsidR="007834D6" w:rsidRPr="00DE7B59" w:rsidRDefault="007834D6" w:rsidP="00D00D8C">
            <w:pPr>
              <w:pStyle w:val="TAC"/>
              <w:rPr>
                <w:lang w:eastAsia="en-US"/>
              </w:rPr>
            </w:pPr>
            <w:r w:rsidRPr="00DE7B59">
              <w:rPr>
                <w:lang w:eastAsia="en-US"/>
              </w:rPr>
              <w:t>-</w:t>
            </w:r>
          </w:p>
        </w:tc>
        <w:tc>
          <w:tcPr>
            <w:tcW w:w="892" w:type="dxa"/>
          </w:tcPr>
          <w:p w14:paraId="3390C98C" w14:textId="77777777" w:rsidR="007834D6" w:rsidRPr="00DE7B59" w:rsidRDefault="007834D6" w:rsidP="00D00D8C">
            <w:pPr>
              <w:pStyle w:val="TAC"/>
              <w:rPr>
                <w:lang w:eastAsia="en-US"/>
              </w:rPr>
            </w:pPr>
            <w:r w:rsidRPr="00DE7B59">
              <w:rPr>
                <w:lang w:eastAsia="en-US"/>
              </w:rPr>
              <w:t>-</w:t>
            </w:r>
          </w:p>
        </w:tc>
      </w:tr>
      <w:tr w:rsidR="007834D6" w:rsidRPr="00DE7B59" w14:paraId="35C94390" w14:textId="77777777" w:rsidTr="00B85A33">
        <w:tc>
          <w:tcPr>
            <w:tcW w:w="648" w:type="dxa"/>
          </w:tcPr>
          <w:p w14:paraId="546120AC" w14:textId="77777777" w:rsidR="007834D6" w:rsidRPr="00DE7B59" w:rsidRDefault="007834D6" w:rsidP="00D00D8C">
            <w:pPr>
              <w:pStyle w:val="TAC"/>
              <w:rPr>
                <w:lang w:eastAsia="en-US"/>
              </w:rPr>
            </w:pPr>
            <w:r w:rsidRPr="00DE7B59">
              <w:rPr>
                <w:lang w:eastAsia="en-US"/>
              </w:rPr>
              <w:t>15</w:t>
            </w:r>
          </w:p>
        </w:tc>
        <w:tc>
          <w:tcPr>
            <w:tcW w:w="3969" w:type="dxa"/>
          </w:tcPr>
          <w:p w14:paraId="2D2F57C7" w14:textId="77777777" w:rsidR="007834D6" w:rsidRPr="00DE7B59" w:rsidRDefault="007834D6" w:rsidP="00D00D8C">
            <w:pPr>
              <w:pStyle w:val="TAL"/>
              <w:rPr>
                <w:lang w:eastAsia="en-US"/>
              </w:rPr>
            </w:pPr>
            <w:r w:rsidRPr="00DE7B59">
              <w:rPr>
                <w:lang w:eastAsia="en-US"/>
              </w:rPr>
              <w:t>The SS transmits an UL Grant, allowing the UE to return the RLC SDU as received in step 14 and padding.</w:t>
            </w:r>
          </w:p>
        </w:tc>
        <w:tc>
          <w:tcPr>
            <w:tcW w:w="709" w:type="dxa"/>
          </w:tcPr>
          <w:p w14:paraId="0C473959" w14:textId="77777777" w:rsidR="007834D6" w:rsidRPr="00DE7B59" w:rsidRDefault="007834D6" w:rsidP="00D00D8C">
            <w:pPr>
              <w:pStyle w:val="TAC"/>
              <w:rPr>
                <w:lang w:eastAsia="en-US"/>
              </w:rPr>
            </w:pPr>
            <w:r w:rsidRPr="00DE7B59">
              <w:rPr>
                <w:lang w:eastAsia="en-US"/>
              </w:rPr>
              <w:t>&lt;--</w:t>
            </w:r>
          </w:p>
        </w:tc>
        <w:tc>
          <w:tcPr>
            <w:tcW w:w="2977" w:type="dxa"/>
          </w:tcPr>
          <w:p w14:paraId="236FCCD2" w14:textId="77777777" w:rsidR="007834D6" w:rsidRPr="00DE7B59" w:rsidRDefault="007834D6" w:rsidP="00D00D8C">
            <w:pPr>
              <w:pStyle w:val="TAL"/>
              <w:rPr>
                <w:lang w:eastAsia="en-US"/>
              </w:rPr>
            </w:pPr>
            <w:r w:rsidRPr="00DE7B59">
              <w:rPr>
                <w:lang w:eastAsia="en-US"/>
              </w:rPr>
              <w:t>(UL Grant (C-RNTI))</w:t>
            </w:r>
          </w:p>
        </w:tc>
        <w:tc>
          <w:tcPr>
            <w:tcW w:w="567" w:type="dxa"/>
          </w:tcPr>
          <w:p w14:paraId="131164B1" w14:textId="77777777" w:rsidR="007834D6" w:rsidRPr="00DE7B59" w:rsidRDefault="007834D6" w:rsidP="00D00D8C">
            <w:pPr>
              <w:pStyle w:val="TAC"/>
              <w:rPr>
                <w:lang w:eastAsia="en-US"/>
              </w:rPr>
            </w:pPr>
            <w:r w:rsidRPr="00DE7B59">
              <w:rPr>
                <w:lang w:eastAsia="en-US"/>
              </w:rPr>
              <w:t>-</w:t>
            </w:r>
          </w:p>
        </w:tc>
        <w:tc>
          <w:tcPr>
            <w:tcW w:w="892" w:type="dxa"/>
          </w:tcPr>
          <w:p w14:paraId="1D5089F5" w14:textId="77777777" w:rsidR="007834D6" w:rsidRPr="00DE7B59" w:rsidRDefault="007834D6" w:rsidP="00D00D8C">
            <w:pPr>
              <w:pStyle w:val="TAC"/>
              <w:rPr>
                <w:lang w:eastAsia="en-US"/>
              </w:rPr>
            </w:pPr>
            <w:r w:rsidRPr="00DE7B59">
              <w:rPr>
                <w:lang w:eastAsia="en-US"/>
              </w:rPr>
              <w:t>-</w:t>
            </w:r>
          </w:p>
        </w:tc>
      </w:tr>
      <w:tr w:rsidR="007834D6" w:rsidRPr="00DE7B59" w14:paraId="5E010EE3" w14:textId="77777777" w:rsidTr="00B85A33">
        <w:tc>
          <w:tcPr>
            <w:tcW w:w="648" w:type="dxa"/>
          </w:tcPr>
          <w:p w14:paraId="0531B0B3" w14:textId="77777777" w:rsidR="007834D6" w:rsidRPr="00DE7B59" w:rsidRDefault="007834D6" w:rsidP="00D00D8C">
            <w:pPr>
              <w:pStyle w:val="TAC"/>
              <w:rPr>
                <w:lang w:eastAsia="en-US"/>
              </w:rPr>
            </w:pPr>
            <w:r w:rsidRPr="00DE7B59">
              <w:rPr>
                <w:lang w:eastAsia="en-US"/>
              </w:rPr>
              <w:t>16</w:t>
            </w:r>
          </w:p>
        </w:tc>
        <w:tc>
          <w:tcPr>
            <w:tcW w:w="3969" w:type="dxa"/>
          </w:tcPr>
          <w:p w14:paraId="5E547E25" w14:textId="77777777" w:rsidR="007834D6" w:rsidRPr="00DE7B59" w:rsidRDefault="007834D6" w:rsidP="00D00D8C">
            <w:pPr>
              <w:pStyle w:val="TAL"/>
              <w:rPr>
                <w:lang w:eastAsia="en-US"/>
              </w:rPr>
            </w:pPr>
            <w:r w:rsidRPr="00DE7B59">
              <w:rPr>
                <w:lang w:eastAsia="en-US"/>
              </w:rPr>
              <w:t>Check: Does the UE transmit a MAC PDU corresponding to grant in step 14 with F field set to 0 and includes 8 bit L field in the MAC sub PDU and includes a padding sub PDU at end?</w:t>
            </w:r>
          </w:p>
        </w:tc>
        <w:tc>
          <w:tcPr>
            <w:tcW w:w="709" w:type="dxa"/>
          </w:tcPr>
          <w:p w14:paraId="6A783757" w14:textId="77777777" w:rsidR="007834D6" w:rsidRPr="00DE7B59" w:rsidRDefault="007834D6" w:rsidP="00D00D8C">
            <w:pPr>
              <w:pStyle w:val="TAC"/>
              <w:rPr>
                <w:lang w:eastAsia="en-US"/>
              </w:rPr>
            </w:pPr>
            <w:r w:rsidRPr="00DE7B59">
              <w:rPr>
                <w:lang w:eastAsia="en-US"/>
              </w:rPr>
              <w:t>--&gt;</w:t>
            </w:r>
          </w:p>
        </w:tc>
        <w:tc>
          <w:tcPr>
            <w:tcW w:w="2977" w:type="dxa"/>
          </w:tcPr>
          <w:p w14:paraId="20F00602" w14:textId="77777777" w:rsidR="007834D6" w:rsidRPr="00DE7B59" w:rsidRDefault="007834D6" w:rsidP="00D00D8C">
            <w:pPr>
              <w:pStyle w:val="TAL"/>
              <w:rPr>
                <w:lang w:eastAsia="en-US"/>
              </w:rPr>
            </w:pPr>
            <w:r w:rsidRPr="00DE7B59">
              <w:rPr>
                <w:lang w:eastAsia="en-US"/>
              </w:rPr>
              <w:t>MAC PDU</w:t>
            </w:r>
          </w:p>
        </w:tc>
        <w:tc>
          <w:tcPr>
            <w:tcW w:w="567" w:type="dxa"/>
          </w:tcPr>
          <w:p w14:paraId="332348CE" w14:textId="77777777" w:rsidR="007834D6" w:rsidRPr="00DE7B59" w:rsidRDefault="007834D6" w:rsidP="00D00D8C">
            <w:pPr>
              <w:pStyle w:val="TAC"/>
              <w:rPr>
                <w:lang w:eastAsia="en-US"/>
              </w:rPr>
            </w:pPr>
            <w:r w:rsidRPr="00DE7B59">
              <w:rPr>
                <w:lang w:eastAsia="en-US"/>
              </w:rPr>
              <w:t>6,8</w:t>
            </w:r>
          </w:p>
        </w:tc>
        <w:tc>
          <w:tcPr>
            <w:tcW w:w="892" w:type="dxa"/>
          </w:tcPr>
          <w:p w14:paraId="6BACC4A6" w14:textId="77777777" w:rsidR="007834D6" w:rsidRPr="00DE7B59" w:rsidRDefault="007834D6" w:rsidP="00D00D8C">
            <w:pPr>
              <w:pStyle w:val="TAC"/>
              <w:rPr>
                <w:lang w:eastAsia="en-US"/>
              </w:rPr>
            </w:pPr>
            <w:r w:rsidRPr="00DE7B59">
              <w:rPr>
                <w:lang w:eastAsia="en-US"/>
              </w:rPr>
              <w:t>P</w:t>
            </w:r>
          </w:p>
        </w:tc>
      </w:tr>
      <w:tr w:rsidR="00B85A33" w:rsidRPr="00DE7B59" w14:paraId="7E0FA11D"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69A4FA98" w14:textId="77777777" w:rsidR="00B85A33" w:rsidRPr="00DE7B59" w:rsidRDefault="00B85A33" w:rsidP="00E84816">
            <w:pPr>
              <w:pStyle w:val="TAC"/>
            </w:pPr>
            <w:r w:rsidRPr="00DE7B59">
              <w:t>16A</w:t>
            </w:r>
          </w:p>
        </w:tc>
        <w:tc>
          <w:tcPr>
            <w:tcW w:w="3969" w:type="dxa"/>
            <w:tcBorders>
              <w:top w:val="single" w:sz="4" w:space="0" w:color="auto"/>
              <w:left w:val="single" w:sz="4" w:space="0" w:color="auto"/>
              <w:bottom w:val="single" w:sz="4" w:space="0" w:color="auto"/>
              <w:right w:val="single" w:sz="4" w:space="0" w:color="auto"/>
            </w:tcBorders>
          </w:tcPr>
          <w:p w14:paraId="792E9B24" w14:textId="77777777" w:rsidR="00B85A33" w:rsidRPr="00DE7B59" w:rsidRDefault="00B85A33" w:rsidP="00E84816">
            <w:pPr>
              <w:pStyle w:val="TAL"/>
            </w:pPr>
            <w:r w:rsidRPr="00DE7B59">
              <w:t>SS transmits a MAC PDU containing an RLC STATUS PDU acknowledging the reception of the AMD PDUs in step 16.</w:t>
            </w:r>
          </w:p>
        </w:tc>
        <w:tc>
          <w:tcPr>
            <w:tcW w:w="709" w:type="dxa"/>
            <w:tcBorders>
              <w:top w:val="single" w:sz="4" w:space="0" w:color="auto"/>
              <w:left w:val="single" w:sz="4" w:space="0" w:color="auto"/>
              <w:bottom w:val="single" w:sz="4" w:space="0" w:color="auto"/>
              <w:right w:val="single" w:sz="4" w:space="0" w:color="auto"/>
            </w:tcBorders>
          </w:tcPr>
          <w:p w14:paraId="0C02B2EF"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E97423B"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6BD4AF3E"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5953C73F" w14:textId="77777777" w:rsidR="00B85A33" w:rsidRPr="00DE7B59" w:rsidRDefault="00B85A33" w:rsidP="00E84816">
            <w:pPr>
              <w:pStyle w:val="TAC"/>
            </w:pPr>
            <w:r w:rsidRPr="00DE7B59">
              <w:t>-</w:t>
            </w:r>
          </w:p>
        </w:tc>
      </w:tr>
      <w:tr w:rsidR="007834D6" w:rsidRPr="00DE7B59" w14:paraId="49870DCA" w14:textId="77777777" w:rsidTr="00B85A33">
        <w:tc>
          <w:tcPr>
            <w:tcW w:w="648" w:type="dxa"/>
          </w:tcPr>
          <w:p w14:paraId="38A4BE96" w14:textId="77777777" w:rsidR="007834D6" w:rsidRPr="00DE7B59" w:rsidRDefault="007834D6" w:rsidP="00D00D8C">
            <w:pPr>
              <w:pStyle w:val="TAC"/>
              <w:rPr>
                <w:lang w:eastAsia="en-US"/>
              </w:rPr>
            </w:pPr>
            <w:r w:rsidRPr="00DE7B59">
              <w:rPr>
                <w:lang w:eastAsia="en-US"/>
              </w:rPr>
              <w:t>17</w:t>
            </w:r>
          </w:p>
        </w:tc>
        <w:tc>
          <w:tcPr>
            <w:tcW w:w="3969" w:type="dxa"/>
          </w:tcPr>
          <w:p w14:paraId="23304D72" w14:textId="77777777" w:rsidR="007834D6" w:rsidRPr="00DE7B59" w:rsidRDefault="007834D6" w:rsidP="00D00D8C">
            <w:pPr>
              <w:pStyle w:val="TAL"/>
              <w:rPr>
                <w:lang w:eastAsia="en-US"/>
              </w:rPr>
            </w:pPr>
            <w:r w:rsidRPr="00DE7B59">
              <w:rPr>
                <w:lang w:eastAsia="en-US"/>
              </w:rPr>
              <w:t xml:space="preserve">SS transmits a MAC PDU including a RLC </w:t>
            </w:r>
            <w:r w:rsidRPr="00DE7B59">
              <w:rPr>
                <w:lang w:eastAsia="en-US"/>
              </w:rPr>
              <w:lastRenderedPageBreak/>
              <w:t>PDU of size 512 bytes</w:t>
            </w:r>
          </w:p>
        </w:tc>
        <w:tc>
          <w:tcPr>
            <w:tcW w:w="709" w:type="dxa"/>
          </w:tcPr>
          <w:p w14:paraId="0F17D6CC" w14:textId="77777777" w:rsidR="007834D6" w:rsidRPr="00DE7B59" w:rsidRDefault="007834D6" w:rsidP="00D00D8C">
            <w:pPr>
              <w:pStyle w:val="TAC"/>
              <w:rPr>
                <w:lang w:eastAsia="en-US"/>
              </w:rPr>
            </w:pPr>
            <w:r w:rsidRPr="00DE7B59">
              <w:rPr>
                <w:lang w:eastAsia="en-US"/>
              </w:rPr>
              <w:lastRenderedPageBreak/>
              <w:t>&lt;--</w:t>
            </w:r>
          </w:p>
        </w:tc>
        <w:tc>
          <w:tcPr>
            <w:tcW w:w="2977" w:type="dxa"/>
          </w:tcPr>
          <w:p w14:paraId="2098156C" w14:textId="77777777" w:rsidR="007834D6" w:rsidRPr="00DE7B59" w:rsidRDefault="007834D6" w:rsidP="00D00D8C">
            <w:pPr>
              <w:pStyle w:val="TAL"/>
              <w:rPr>
                <w:lang w:eastAsia="en-US"/>
              </w:rPr>
            </w:pPr>
            <w:r w:rsidRPr="00DE7B59">
              <w:rPr>
                <w:lang w:eastAsia="en-US"/>
              </w:rPr>
              <w:t>MAC PDU</w:t>
            </w:r>
          </w:p>
        </w:tc>
        <w:tc>
          <w:tcPr>
            <w:tcW w:w="567" w:type="dxa"/>
          </w:tcPr>
          <w:p w14:paraId="057A8463" w14:textId="77777777" w:rsidR="007834D6" w:rsidRPr="00DE7B59" w:rsidRDefault="007834D6" w:rsidP="00D00D8C">
            <w:pPr>
              <w:pStyle w:val="TAC"/>
              <w:rPr>
                <w:lang w:eastAsia="en-US"/>
              </w:rPr>
            </w:pPr>
            <w:r w:rsidRPr="00DE7B59">
              <w:rPr>
                <w:lang w:eastAsia="en-US"/>
              </w:rPr>
              <w:t>-</w:t>
            </w:r>
          </w:p>
        </w:tc>
        <w:tc>
          <w:tcPr>
            <w:tcW w:w="892" w:type="dxa"/>
          </w:tcPr>
          <w:p w14:paraId="48358DA0" w14:textId="77777777" w:rsidR="007834D6" w:rsidRPr="00DE7B59" w:rsidRDefault="007834D6" w:rsidP="00D00D8C">
            <w:pPr>
              <w:pStyle w:val="TAC"/>
              <w:rPr>
                <w:lang w:eastAsia="en-US"/>
              </w:rPr>
            </w:pPr>
            <w:r w:rsidRPr="00DE7B59">
              <w:rPr>
                <w:lang w:eastAsia="en-US"/>
              </w:rPr>
              <w:t>-</w:t>
            </w:r>
          </w:p>
        </w:tc>
      </w:tr>
      <w:tr w:rsidR="007834D6" w:rsidRPr="00DE7B59" w14:paraId="11A1E142" w14:textId="77777777" w:rsidTr="00B85A33">
        <w:tc>
          <w:tcPr>
            <w:tcW w:w="648" w:type="dxa"/>
          </w:tcPr>
          <w:p w14:paraId="5D28CFFA" w14:textId="77777777" w:rsidR="007834D6" w:rsidRPr="00DE7B59" w:rsidRDefault="007834D6" w:rsidP="00D00D8C">
            <w:pPr>
              <w:pStyle w:val="TAC"/>
              <w:rPr>
                <w:lang w:eastAsia="en-US"/>
              </w:rPr>
            </w:pPr>
            <w:r w:rsidRPr="00DE7B59">
              <w:rPr>
                <w:lang w:eastAsia="en-US"/>
              </w:rPr>
              <w:t>18</w:t>
            </w:r>
          </w:p>
        </w:tc>
        <w:tc>
          <w:tcPr>
            <w:tcW w:w="3969" w:type="dxa"/>
          </w:tcPr>
          <w:p w14:paraId="01BFA29C" w14:textId="77777777" w:rsidR="007834D6" w:rsidRPr="00DE7B59" w:rsidRDefault="007834D6" w:rsidP="00D00D8C">
            <w:pPr>
              <w:pStyle w:val="TAL"/>
              <w:rPr>
                <w:lang w:eastAsia="en-US"/>
              </w:rPr>
            </w:pPr>
            <w:r w:rsidRPr="00DE7B59">
              <w:rPr>
                <w:lang w:eastAsia="en-US"/>
              </w:rPr>
              <w:t>The SS transmits an UL Grant, allowing the UE to return the RLC SDU as received in step 17 and padding.</w:t>
            </w:r>
          </w:p>
        </w:tc>
        <w:tc>
          <w:tcPr>
            <w:tcW w:w="709" w:type="dxa"/>
          </w:tcPr>
          <w:p w14:paraId="2FCDE6A8" w14:textId="77777777" w:rsidR="007834D6" w:rsidRPr="00DE7B59" w:rsidRDefault="007834D6" w:rsidP="00D00D8C">
            <w:pPr>
              <w:pStyle w:val="TAC"/>
              <w:rPr>
                <w:lang w:eastAsia="en-US"/>
              </w:rPr>
            </w:pPr>
            <w:r w:rsidRPr="00DE7B59">
              <w:rPr>
                <w:lang w:eastAsia="en-US"/>
              </w:rPr>
              <w:t>&lt;--</w:t>
            </w:r>
          </w:p>
        </w:tc>
        <w:tc>
          <w:tcPr>
            <w:tcW w:w="2977" w:type="dxa"/>
          </w:tcPr>
          <w:p w14:paraId="0916866A" w14:textId="77777777" w:rsidR="007834D6" w:rsidRPr="00DE7B59" w:rsidRDefault="007834D6" w:rsidP="00D00D8C">
            <w:pPr>
              <w:pStyle w:val="TAL"/>
              <w:rPr>
                <w:lang w:eastAsia="en-US"/>
              </w:rPr>
            </w:pPr>
            <w:r w:rsidRPr="00DE7B59">
              <w:rPr>
                <w:lang w:eastAsia="en-US"/>
              </w:rPr>
              <w:t>(UL Grant (C-RNTI))</w:t>
            </w:r>
          </w:p>
        </w:tc>
        <w:tc>
          <w:tcPr>
            <w:tcW w:w="567" w:type="dxa"/>
          </w:tcPr>
          <w:p w14:paraId="402F50A6" w14:textId="77777777" w:rsidR="007834D6" w:rsidRPr="00DE7B59" w:rsidRDefault="007834D6" w:rsidP="00D00D8C">
            <w:pPr>
              <w:pStyle w:val="TAC"/>
              <w:rPr>
                <w:lang w:eastAsia="en-US"/>
              </w:rPr>
            </w:pPr>
            <w:r w:rsidRPr="00DE7B59">
              <w:rPr>
                <w:lang w:eastAsia="en-US"/>
              </w:rPr>
              <w:t>-</w:t>
            </w:r>
          </w:p>
        </w:tc>
        <w:tc>
          <w:tcPr>
            <w:tcW w:w="892" w:type="dxa"/>
          </w:tcPr>
          <w:p w14:paraId="7235B65C" w14:textId="77777777" w:rsidR="007834D6" w:rsidRPr="00DE7B59" w:rsidRDefault="007834D6" w:rsidP="00D00D8C">
            <w:pPr>
              <w:pStyle w:val="TAC"/>
              <w:rPr>
                <w:lang w:eastAsia="en-US"/>
              </w:rPr>
            </w:pPr>
            <w:r w:rsidRPr="00DE7B59">
              <w:rPr>
                <w:lang w:eastAsia="en-US"/>
              </w:rPr>
              <w:t>-</w:t>
            </w:r>
          </w:p>
        </w:tc>
      </w:tr>
      <w:tr w:rsidR="007834D6" w:rsidRPr="00DE7B59" w14:paraId="3CA7A360" w14:textId="77777777" w:rsidTr="00B85A33">
        <w:tc>
          <w:tcPr>
            <w:tcW w:w="648" w:type="dxa"/>
          </w:tcPr>
          <w:p w14:paraId="0A4B61F1" w14:textId="77777777" w:rsidR="007834D6" w:rsidRPr="00DE7B59" w:rsidRDefault="007834D6" w:rsidP="00D00D8C">
            <w:pPr>
              <w:pStyle w:val="TAC"/>
              <w:rPr>
                <w:lang w:eastAsia="en-US"/>
              </w:rPr>
            </w:pPr>
            <w:r w:rsidRPr="00DE7B59">
              <w:rPr>
                <w:lang w:eastAsia="en-US"/>
              </w:rPr>
              <w:t>19</w:t>
            </w:r>
          </w:p>
        </w:tc>
        <w:tc>
          <w:tcPr>
            <w:tcW w:w="3969" w:type="dxa"/>
          </w:tcPr>
          <w:p w14:paraId="08F9208A" w14:textId="77777777" w:rsidR="007834D6" w:rsidRPr="00DE7B59" w:rsidRDefault="007834D6" w:rsidP="00D00D8C">
            <w:pPr>
              <w:pStyle w:val="TAL"/>
              <w:rPr>
                <w:lang w:eastAsia="en-US"/>
              </w:rPr>
            </w:pPr>
            <w:r w:rsidRPr="00DE7B59">
              <w:rPr>
                <w:lang w:eastAsia="en-US"/>
              </w:rPr>
              <w:t xml:space="preserve">Check: Does the UE transmit a MAC PDU corresponding to grant in step 17 with F field set to 1 and includes </w:t>
            </w:r>
            <w:r w:rsidR="00B85A33" w:rsidRPr="00DE7B59">
              <w:t xml:space="preserve">16 </w:t>
            </w:r>
            <w:r w:rsidRPr="00DE7B59">
              <w:rPr>
                <w:lang w:eastAsia="en-US"/>
              </w:rPr>
              <w:t>bit L field in the MAC sub PDU and includes a padding sub PDU at end?</w:t>
            </w:r>
          </w:p>
        </w:tc>
        <w:tc>
          <w:tcPr>
            <w:tcW w:w="709" w:type="dxa"/>
          </w:tcPr>
          <w:p w14:paraId="5861F445" w14:textId="77777777" w:rsidR="007834D6" w:rsidRPr="00DE7B59" w:rsidRDefault="007834D6" w:rsidP="00D00D8C">
            <w:pPr>
              <w:pStyle w:val="TAC"/>
              <w:rPr>
                <w:lang w:eastAsia="en-US"/>
              </w:rPr>
            </w:pPr>
            <w:r w:rsidRPr="00DE7B59">
              <w:rPr>
                <w:lang w:eastAsia="en-US"/>
              </w:rPr>
              <w:t>--&gt;</w:t>
            </w:r>
          </w:p>
        </w:tc>
        <w:tc>
          <w:tcPr>
            <w:tcW w:w="2977" w:type="dxa"/>
          </w:tcPr>
          <w:p w14:paraId="40E4E65D" w14:textId="77777777" w:rsidR="007834D6" w:rsidRPr="00DE7B59" w:rsidRDefault="007834D6" w:rsidP="00D00D8C">
            <w:pPr>
              <w:pStyle w:val="TAL"/>
              <w:rPr>
                <w:lang w:eastAsia="en-US"/>
              </w:rPr>
            </w:pPr>
            <w:r w:rsidRPr="00DE7B59">
              <w:rPr>
                <w:lang w:eastAsia="en-US"/>
              </w:rPr>
              <w:t>MAC PDU</w:t>
            </w:r>
          </w:p>
        </w:tc>
        <w:tc>
          <w:tcPr>
            <w:tcW w:w="567" w:type="dxa"/>
          </w:tcPr>
          <w:p w14:paraId="28665BD2" w14:textId="77777777" w:rsidR="007834D6" w:rsidRPr="00DE7B59" w:rsidRDefault="007834D6" w:rsidP="00D00D8C">
            <w:pPr>
              <w:pStyle w:val="TAC"/>
              <w:rPr>
                <w:lang w:eastAsia="en-US"/>
              </w:rPr>
            </w:pPr>
            <w:r w:rsidRPr="00DE7B59">
              <w:rPr>
                <w:lang w:eastAsia="en-US"/>
              </w:rPr>
              <w:t>7,8</w:t>
            </w:r>
          </w:p>
        </w:tc>
        <w:tc>
          <w:tcPr>
            <w:tcW w:w="892" w:type="dxa"/>
          </w:tcPr>
          <w:p w14:paraId="79DD5F8D" w14:textId="77777777" w:rsidR="007834D6" w:rsidRPr="00DE7B59" w:rsidRDefault="007834D6" w:rsidP="00D00D8C">
            <w:pPr>
              <w:pStyle w:val="TAC"/>
              <w:rPr>
                <w:lang w:eastAsia="en-US"/>
              </w:rPr>
            </w:pPr>
            <w:r w:rsidRPr="00DE7B59">
              <w:rPr>
                <w:lang w:eastAsia="en-US"/>
              </w:rPr>
              <w:t>P</w:t>
            </w:r>
          </w:p>
        </w:tc>
      </w:tr>
      <w:tr w:rsidR="00B85A33" w:rsidRPr="00DE7B59" w14:paraId="4FF7039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06337D29" w14:textId="77777777" w:rsidR="00B85A33" w:rsidRPr="00DE7B59" w:rsidRDefault="00B85A33" w:rsidP="00E84816">
            <w:pPr>
              <w:pStyle w:val="TAC"/>
            </w:pPr>
            <w:r w:rsidRPr="00DE7B59">
              <w:t>19A</w:t>
            </w:r>
          </w:p>
        </w:tc>
        <w:tc>
          <w:tcPr>
            <w:tcW w:w="3969" w:type="dxa"/>
            <w:tcBorders>
              <w:top w:val="single" w:sz="4" w:space="0" w:color="auto"/>
              <w:left w:val="single" w:sz="4" w:space="0" w:color="auto"/>
              <w:bottom w:val="single" w:sz="4" w:space="0" w:color="auto"/>
              <w:right w:val="single" w:sz="4" w:space="0" w:color="auto"/>
            </w:tcBorders>
          </w:tcPr>
          <w:p w14:paraId="005534DD" w14:textId="77777777" w:rsidR="00B85A33" w:rsidRPr="00DE7B59" w:rsidRDefault="00B85A33" w:rsidP="00E84816">
            <w:pPr>
              <w:pStyle w:val="TAL"/>
            </w:pPr>
            <w:r w:rsidRPr="00DE7B59">
              <w:t>SS transmits a MAC PDU containing an RLC STATUS PDU acknowledging the reception of the AMD PDUs in step 19.</w:t>
            </w:r>
          </w:p>
        </w:tc>
        <w:tc>
          <w:tcPr>
            <w:tcW w:w="709" w:type="dxa"/>
            <w:tcBorders>
              <w:top w:val="single" w:sz="4" w:space="0" w:color="auto"/>
              <w:left w:val="single" w:sz="4" w:space="0" w:color="auto"/>
              <w:bottom w:val="single" w:sz="4" w:space="0" w:color="auto"/>
              <w:right w:val="single" w:sz="4" w:space="0" w:color="auto"/>
            </w:tcBorders>
          </w:tcPr>
          <w:p w14:paraId="5FD9A0C8"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3AF9EFBA"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216E76FB"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25D74ECE" w14:textId="77777777" w:rsidR="00B85A33" w:rsidRPr="00DE7B59" w:rsidRDefault="00B85A33" w:rsidP="00E84816">
            <w:pPr>
              <w:pStyle w:val="TAC"/>
            </w:pPr>
            <w:r w:rsidRPr="00DE7B59">
              <w:t>-</w:t>
            </w:r>
          </w:p>
        </w:tc>
      </w:tr>
      <w:tr w:rsidR="00B85A33" w:rsidRPr="00DE7B59" w14:paraId="4D2BCBFA" w14:textId="77777777" w:rsidTr="00B85A33">
        <w:tblPrEx>
          <w:tblLook w:val="0000" w:firstRow="0" w:lastRow="0" w:firstColumn="0" w:lastColumn="0" w:noHBand="0" w:noVBand="0"/>
        </w:tblPrEx>
        <w:tc>
          <w:tcPr>
            <w:tcW w:w="648" w:type="dxa"/>
          </w:tcPr>
          <w:p w14:paraId="525167A9" w14:textId="77777777" w:rsidR="00B85A33" w:rsidRPr="00DE7B59" w:rsidRDefault="00B85A33" w:rsidP="00E84816">
            <w:pPr>
              <w:pStyle w:val="TAC"/>
            </w:pPr>
            <w:r w:rsidRPr="00DE7B59">
              <w:t>-</w:t>
            </w:r>
          </w:p>
        </w:tc>
        <w:tc>
          <w:tcPr>
            <w:tcW w:w="3969" w:type="dxa"/>
          </w:tcPr>
          <w:p w14:paraId="180293E4" w14:textId="77777777" w:rsidR="00B85A33" w:rsidRPr="00DE7B59" w:rsidRDefault="00B85A33" w:rsidP="00E84816">
            <w:pPr>
              <w:pStyle w:val="TAL"/>
            </w:pPr>
            <w:r w:rsidRPr="00DE7B59">
              <w:t>EXCEPTION : Steps 20a</w:t>
            </w:r>
            <w:r w:rsidR="0028770E" w:rsidRPr="00DE7B59">
              <w:t>0</w:t>
            </w:r>
            <w:r w:rsidRPr="00DE7B59">
              <w:t xml:space="preserve"> to 20a6 are executed for operation on NR TDD band only</w:t>
            </w:r>
          </w:p>
        </w:tc>
        <w:tc>
          <w:tcPr>
            <w:tcW w:w="709" w:type="dxa"/>
          </w:tcPr>
          <w:p w14:paraId="35F04EF8" w14:textId="77777777" w:rsidR="00B85A33" w:rsidRPr="00DE7B59" w:rsidRDefault="00B85A33" w:rsidP="00E84816">
            <w:pPr>
              <w:pStyle w:val="TAC"/>
            </w:pPr>
            <w:r w:rsidRPr="00DE7B59">
              <w:t>-</w:t>
            </w:r>
          </w:p>
        </w:tc>
        <w:tc>
          <w:tcPr>
            <w:tcW w:w="2977" w:type="dxa"/>
          </w:tcPr>
          <w:p w14:paraId="5F126253" w14:textId="77777777" w:rsidR="00B85A33" w:rsidRPr="00DE7B59" w:rsidRDefault="00B85A33" w:rsidP="00E84816">
            <w:pPr>
              <w:pStyle w:val="TAL"/>
              <w:rPr>
                <w:i/>
              </w:rPr>
            </w:pPr>
            <w:r w:rsidRPr="00DE7B59">
              <w:rPr>
                <w:i/>
              </w:rPr>
              <w:t>-</w:t>
            </w:r>
          </w:p>
        </w:tc>
        <w:tc>
          <w:tcPr>
            <w:tcW w:w="567" w:type="dxa"/>
          </w:tcPr>
          <w:p w14:paraId="5F52E903" w14:textId="77777777" w:rsidR="00B85A33" w:rsidRPr="00DE7B59" w:rsidRDefault="00B85A33" w:rsidP="00E84816">
            <w:pPr>
              <w:pStyle w:val="TAC"/>
            </w:pPr>
            <w:r w:rsidRPr="00DE7B59">
              <w:t>-</w:t>
            </w:r>
          </w:p>
        </w:tc>
        <w:tc>
          <w:tcPr>
            <w:tcW w:w="892" w:type="dxa"/>
          </w:tcPr>
          <w:p w14:paraId="0AC1F049" w14:textId="77777777" w:rsidR="00B85A33" w:rsidRPr="00DE7B59" w:rsidRDefault="00B85A33" w:rsidP="00E84816">
            <w:pPr>
              <w:pStyle w:val="TAC"/>
            </w:pPr>
            <w:r w:rsidRPr="00DE7B59">
              <w:t>-</w:t>
            </w:r>
          </w:p>
        </w:tc>
      </w:tr>
      <w:tr w:rsidR="0028770E" w:rsidRPr="00DE7B59" w14:paraId="2BE6FB8E" w14:textId="77777777" w:rsidTr="004346C5">
        <w:tblPrEx>
          <w:tblLook w:val="0000" w:firstRow="0" w:lastRow="0" w:firstColumn="0" w:lastColumn="0" w:noHBand="0" w:noVBand="0"/>
        </w:tblPrEx>
        <w:tc>
          <w:tcPr>
            <w:tcW w:w="648" w:type="dxa"/>
          </w:tcPr>
          <w:p w14:paraId="243D1D26"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zh-CN"/>
              </w:rPr>
            </w:pPr>
            <w:r w:rsidRPr="00DE7B59">
              <w:rPr>
                <w:rFonts w:ascii="Arial" w:eastAsia="SimSun" w:hAnsi="Arial"/>
                <w:sz w:val="18"/>
                <w:lang w:eastAsia="zh-CN"/>
              </w:rPr>
              <w:t>20a0</w:t>
            </w:r>
          </w:p>
        </w:tc>
        <w:tc>
          <w:tcPr>
            <w:tcW w:w="3969" w:type="dxa"/>
          </w:tcPr>
          <w:p w14:paraId="579400C9" w14:textId="77777777" w:rsidR="0028770E" w:rsidRPr="00DE7B59" w:rsidRDefault="0028770E" w:rsidP="0028770E">
            <w:pPr>
              <w:keepNext/>
              <w:keepLines/>
              <w:overflowPunct/>
              <w:autoSpaceDE/>
              <w:autoSpaceDN/>
              <w:adjustRightInd/>
              <w:spacing w:after="0"/>
              <w:textAlignment w:val="auto"/>
              <w:rPr>
                <w:rFonts w:ascii="Arial" w:eastAsia="SimSun" w:hAnsi="Arial"/>
                <w:sz w:val="18"/>
                <w:lang w:eastAsia="zh-CN"/>
              </w:rPr>
            </w:pPr>
            <w:r w:rsidRPr="00DE7B59">
              <w:rPr>
                <w:rFonts w:ascii="Arial" w:eastAsia="SimSun" w:hAnsi="Arial"/>
                <w:sz w:val="18"/>
                <w:lang w:eastAsia="zh-CN"/>
              </w:rPr>
              <w:t>The SS transmits an updated system information as specified in Table 7.1.1.3.1.3.3-14.</w:t>
            </w:r>
          </w:p>
        </w:tc>
        <w:tc>
          <w:tcPr>
            <w:tcW w:w="709" w:type="dxa"/>
          </w:tcPr>
          <w:p w14:paraId="63EF11E2"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2977" w:type="dxa"/>
          </w:tcPr>
          <w:p w14:paraId="658DF666" w14:textId="77777777" w:rsidR="0028770E" w:rsidRPr="00DE7B59" w:rsidRDefault="0028770E" w:rsidP="0028770E">
            <w:pPr>
              <w:keepNext/>
              <w:keepLines/>
              <w:overflowPunct/>
              <w:autoSpaceDE/>
              <w:autoSpaceDN/>
              <w:adjustRightInd/>
              <w:spacing w:after="0"/>
              <w:textAlignment w:val="auto"/>
              <w:rPr>
                <w:rFonts w:ascii="Arial" w:eastAsia="SimSun" w:hAnsi="Arial"/>
                <w:i/>
                <w:sz w:val="18"/>
                <w:lang w:eastAsia="en-US"/>
              </w:rPr>
            </w:pPr>
          </w:p>
        </w:tc>
        <w:tc>
          <w:tcPr>
            <w:tcW w:w="567" w:type="dxa"/>
          </w:tcPr>
          <w:p w14:paraId="12328518"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892" w:type="dxa"/>
          </w:tcPr>
          <w:p w14:paraId="37289B9F"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r>
      <w:tr w:rsidR="000C7792" w:rsidRPr="00DE7B59" w14:paraId="17FAF731" w14:textId="77777777" w:rsidTr="00B85A33">
        <w:tc>
          <w:tcPr>
            <w:tcW w:w="648" w:type="dxa"/>
          </w:tcPr>
          <w:p w14:paraId="574D336D" w14:textId="77777777" w:rsidR="000C7792" w:rsidRPr="00DE7B59" w:rsidRDefault="000C7792" w:rsidP="00E13260">
            <w:pPr>
              <w:pStyle w:val="TAC"/>
              <w:rPr>
                <w:lang w:eastAsia="en-US"/>
              </w:rPr>
            </w:pPr>
            <w:r w:rsidRPr="00DE7B59">
              <w:rPr>
                <w:lang w:eastAsia="en-US"/>
              </w:rPr>
              <w:t>20</w:t>
            </w:r>
            <w:r w:rsidR="00B85A33" w:rsidRPr="00DE7B59">
              <w:t>a1</w:t>
            </w:r>
          </w:p>
        </w:tc>
        <w:tc>
          <w:tcPr>
            <w:tcW w:w="3969" w:type="dxa"/>
          </w:tcPr>
          <w:p w14:paraId="47BAC952" w14:textId="34BC714F" w:rsidR="000C7792" w:rsidRPr="00DE7B59" w:rsidRDefault="000C7792" w:rsidP="00E13260">
            <w:pPr>
              <w:pStyle w:val="TAL"/>
              <w:rPr>
                <w:lang w:eastAsia="en-US"/>
              </w:rPr>
            </w:pPr>
            <w:r w:rsidRPr="00DE7B59">
              <w:rPr>
                <w:lang w:eastAsia="en-US"/>
              </w:rPr>
              <w:t>The SS transmits a NR RRCReconfiguration message including</w:t>
            </w:r>
            <w:r w:rsidRPr="00DE7B59">
              <w:rPr>
                <w:i/>
                <w:lang w:eastAsia="en-US"/>
              </w:rPr>
              <w:t xml:space="preserve"> TDD-UL-DL-ConfigCommon</w:t>
            </w:r>
            <w:r w:rsidRPr="00DE7B59">
              <w:t xml:space="preserve"> with</w:t>
            </w:r>
            <w:r w:rsidRPr="00DE7B59">
              <w:rPr>
                <w:i/>
              </w:rPr>
              <w:t xml:space="preserve"> pattern</w:t>
            </w:r>
            <w:r w:rsidR="00B85A33" w:rsidRPr="00DE7B59">
              <w:rPr>
                <w:i/>
              </w:rPr>
              <w:t xml:space="preserve">1 and pattern </w:t>
            </w:r>
            <w:r w:rsidRPr="00DE7B59">
              <w:rPr>
                <w:i/>
              </w:rPr>
              <w:t>2</w:t>
            </w:r>
            <w:r w:rsidRPr="00DE7B59">
              <w:t xml:space="preserve"> </w:t>
            </w:r>
            <w:r w:rsidRPr="00DE7B59">
              <w:rPr>
                <w:lang w:eastAsia="en-US"/>
              </w:rPr>
              <w:t>specified in Table 7.1.1.3.1.3.3-</w:t>
            </w:r>
            <w:r w:rsidR="001B33FA" w:rsidRPr="00DE7B59">
              <w:rPr>
                <w:lang w:eastAsia="en-US"/>
              </w:rPr>
              <w:t>6</w:t>
            </w:r>
            <w:r w:rsidR="00B85A33" w:rsidRPr="00DE7B59">
              <w:t xml:space="preserve"> (Note 1)</w:t>
            </w:r>
          </w:p>
        </w:tc>
        <w:tc>
          <w:tcPr>
            <w:tcW w:w="709" w:type="dxa"/>
          </w:tcPr>
          <w:p w14:paraId="63CA17C4" w14:textId="77777777" w:rsidR="000C7792" w:rsidRPr="00DE7B59" w:rsidRDefault="000C7792" w:rsidP="00E13260">
            <w:pPr>
              <w:pStyle w:val="TAC"/>
              <w:rPr>
                <w:lang w:eastAsia="en-US"/>
              </w:rPr>
            </w:pPr>
            <w:r w:rsidRPr="00DE7B59">
              <w:rPr>
                <w:lang w:eastAsia="en-US"/>
              </w:rPr>
              <w:t>&lt;--</w:t>
            </w:r>
          </w:p>
        </w:tc>
        <w:tc>
          <w:tcPr>
            <w:tcW w:w="2977" w:type="dxa"/>
          </w:tcPr>
          <w:p w14:paraId="5AFEB742" w14:textId="76B8C63D" w:rsidR="000C7792" w:rsidRPr="00DE7B59" w:rsidRDefault="001B33FA" w:rsidP="00E13260">
            <w:pPr>
              <w:pStyle w:val="TAL"/>
              <w:rPr>
                <w:lang w:eastAsia="en-US"/>
              </w:rPr>
            </w:pPr>
            <w:r w:rsidRPr="00DE7B59">
              <w:rPr>
                <w:i/>
                <w:lang w:eastAsia="en-US"/>
              </w:rPr>
              <w:t>(</w:t>
            </w:r>
            <w:r w:rsidR="000C7792" w:rsidRPr="00DE7B59">
              <w:rPr>
                <w:i/>
                <w:lang w:eastAsia="en-US"/>
              </w:rPr>
              <w:t>RRCReconfiguration</w:t>
            </w:r>
            <w:r w:rsidRPr="00DE7B59">
              <w:rPr>
                <w:i/>
                <w:lang w:eastAsia="en-US"/>
              </w:rPr>
              <w:t>)</w:t>
            </w:r>
          </w:p>
        </w:tc>
        <w:tc>
          <w:tcPr>
            <w:tcW w:w="567" w:type="dxa"/>
          </w:tcPr>
          <w:p w14:paraId="78C93EE2" w14:textId="77777777" w:rsidR="000C7792" w:rsidRPr="00DE7B59" w:rsidRDefault="000C7792" w:rsidP="00E13260">
            <w:pPr>
              <w:pStyle w:val="TAC"/>
              <w:rPr>
                <w:lang w:eastAsia="en-US"/>
              </w:rPr>
            </w:pPr>
            <w:r w:rsidRPr="00DE7B59">
              <w:rPr>
                <w:lang w:eastAsia="en-US"/>
              </w:rPr>
              <w:t>-</w:t>
            </w:r>
          </w:p>
        </w:tc>
        <w:tc>
          <w:tcPr>
            <w:tcW w:w="892" w:type="dxa"/>
          </w:tcPr>
          <w:p w14:paraId="5B7E511F" w14:textId="77777777" w:rsidR="000C7792" w:rsidRPr="00DE7B59" w:rsidRDefault="000C7792" w:rsidP="00E13260">
            <w:pPr>
              <w:pStyle w:val="TAC"/>
              <w:rPr>
                <w:lang w:eastAsia="en-US"/>
              </w:rPr>
            </w:pPr>
            <w:r w:rsidRPr="00DE7B59">
              <w:rPr>
                <w:lang w:eastAsia="en-US"/>
              </w:rPr>
              <w:t>-</w:t>
            </w:r>
          </w:p>
        </w:tc>
      </w:tr>
      <w:tr w:rsidR="000C7792" w:rsidRPr="00DE7B59" w14:paraId="5C7749E6" w14:textId="77777777" w:rsidTr="00B85A33">
        <w:tc>
          <w:tcPr>
            <w:tcW w:w="648" w:type="dxa"/>
          </w:tcPr>
          <w:p w14:paraId="11E9DFFB" w14:textId="77777777" w:rsidR="000C7792" w:rsidRPr="00DE7B59" w:rsidRDefault="000C7792" w:rsidP="00E13260">
            <w:pPr>
              <w:pStyle w:val="TAC"/>
              <w:rPr>
                <w:lang w:eastAsia="en-US"/>
              </w:rPr>
            </w:pPr>
            <w:r w:rsidRPr="00DE7B59">
              <w:rPr>
                <w:lang w:eastAsia="en-US"/>
              </w:rPr>
              <w:t>2</w:t>
            </w:r>
            <w:r w:rsidR="00B85A33" w:rsidRPr="00DE7B59">
              <w:t>0a2</w:t>
            </w:r>
          </w:p>
        </w:tc>
        <w:tc>
          <w:tcPr>
            <w:tcW w:w="3969" w:type="dxa"/>
          </w:tcPr>
          <w:p w14:paraId="5442571B" w14:textId="77777777" w:rsidR="000C7792" w:rsidRPr="00DE7B59" w:rsidRDefault="00B85A33" w:rsidP="00E13260">
            <w:pPr>
              <w:pStyle w:val="TAL"/>
              <w:rPr>
                <w:lang w:eastAsia="en-US"/>
              </w:rPr>
            </w:pPr>
            <w:r w:rsidRPr="00DE7B59">
              <w:t>T</w:t>
            </w:r>
            <w:r w:rsidR="000C7792" w:rsidRPr="00DE7B59">
              <w:rPr>
                <w:lang w:eastAsia="en-US"/>
              </w:rPr>
              <w:t xml:space="preserve">he UE transmit a NR </w:t>
            </w:r>
            <w:r w:rsidR="000C7792" w:rsidRPr="00DE7B59">
              <w:rPr>
                <w:i/>
                <w:lang w:eastAsia="en-US"/>
              </w:rPr>
              <w:t xml:space="preserve">RRCReconfigurationComplete </w:t>
            </w:r>
            <w:r w:rsidR="000C7792" w:rsidRPr="00DE7B59">
              <w:rPr>
                <w:lang w:eastAsia="en-US"/>
              </w:rPr>
              <w:t>message</w:t>
            </w:r>
            <w:r w:rsidRPr="00DE7B59">
              <w:t>.  (Note 2)</w:t>
            </w:r>
          </w:p>
        </w:tc>
        <w:tc>
          <w:tcPr>
            <w:tcW w:w="709" w:type="dxa"/>
          </w:tcPr>
          <w:p w14:paraId="1014861F" w14:textId="77777777" w:rsidR="000C7792" w:rsidRPr="00DE7B59" w:rsidRDefault="000C7792" w:rsidP="00E13260">
            <w:pPr>
              <w:pStyle w:val="TAC"/>
              <w:rPr>
                <w:lang w:eastAsia="en-US"/>
              </w:rPr>
            </w:pPr>
            <w:r w:rsidRPr="00DE7B59">
              <w:rPr>
                <w:lang w:eastAsia="en-US"/>
              </w:rPr>
              <w:t>--&gt;</w:t>
            </w:r>
          </w:p>
        </w:tc>
        <w:tc>
          <w:tcPr>
            <w:tcW w:w="2977" w:type="dxa"/>
          </w:tcPr>
          <w:p w14:paraId="7E6A0888" w14:textId="1316FA7F" w:rsidR="000C7792" w:rsidRPr="00DE7B59" w:rsidRDefault="001B33FA" w:rsidP="00E13260">
            <w:pPr>
              <w:pStyle w:val="TAL"/>
              <w:rPr>
                <w:lang w:eastAsia="en-US"/>
              </w:rPr>
            </w:pPr>
            <w:r w:rsidRPr="00DE7B59">
              <w:rPr>
                <w:i/>
                <w:lang w:eastAsia="en-US"/>
              </w:rPr>
              <w:t>(</w:t>
            </w:r>
            <w:r w:rsidR="000C7792" w:rsidRPr="00DE7B59">
              <w:rPr>
                <w:i/>
                <w:lang w:eastAsia="en-US"/>
              </w:rPr>
              <w:t>RRCReconfigurationComplete</w:t>
            </w:r>
            <w:r w:rsidRPr="00DE7B59">
              <w:rPr>
                <w:i/>
                <w:lang w:eastAsia="en-US"/>
              </w:rPr>
              <w:t>)</w:t>
            </w:r>
          </w:p>
        </w:tc>
        <w:tc>
          <w:tcPr>
            <w:tcW w:w="567" w:type="dxa"/>
          </w:tcPr>
          <w:p w14:paraId="44D64F3A" w14:textId="77777777" w:rsidR="000C7792" w:rsidRPr="00DE7B59" w:rsidRDefault="00B85A33" w:rsidP="00E13260">
            <w:pPr>
              <w:pStyle w:val="TAC"/>
              <w:rPr>
                <w:lang w:eastAsia="en-US"/>
              </w:rPr>
            </w:pPr>
            <w:r w:rsidRPr="00DE7B59">
              <w:t>-</w:t>
            </w:r>
          </w:p>
        </w:tc>
        <w:tc>
          <w:tcPr>
            <w:tcW w:w="892" w:type="dxa"/>
          </w:tcPr>
          <w:p w14:paraId="6CAA4DCB" w14:textId="77777777" w:rsidR="000C7792" w:rsidRPr="00DE7B59" w:rsidRDefault="00B85A33" w:rsidP="00E13260">
            <w:pPr>
              <w:pStyle w:val="TAC"/>
              <w:rPr>
                <w:lang w:eastAsia="en-US"/>
              </w:rPr>
            </w:pPr>
            <w:r w:rsidRPr="00DE7B59">
              <w:t>-</w:t>
            </w:r>
          </w:p>
        </w:tc>
      </w:tr>
      <w:tr w:rsidR="000C7792" w:rsidRPr="00DE7B59" w14:paraId="4971198F" w14:textId="77777777" w:rsidTr="00B85A33">
        <w:tc>
          <w:tcPr>
            <w:tcW w:w="648" w:type="dxa"/>
          </w:tcPr>
          <w:p w14:paraId="675ADEC9" w14:textId="77777777" w:rsidR="000C7792" w:rsidRPr="00DE7B59" w:rsidRDefault="000C7792" w:rsidP="00E13260">
            <w:pPr>
              <w:pStyle w:val="TAC"/>
              <w:rPr>
                <w:lang w:eastAsia="en-US"/>
              </w:rPr>
            </w:pPr>
            <w:r w:rsidRPr="00DE7B59">
              <w:rPr>
                <w:lang w:eastAsia="en-US"/>
              </w:rPr>
              <w:t>2</w:t>
            </w:r>
            <w:r w:rsidR="00B85A33" w:rsidRPr="00DE7B59">
              <w:t>0a3</w:t>
            </w:r>
          </w:p>
        </w:tc>
        <w:tc>
          <w:tcPr>
            <w:tcW w:w="3969" w:type="dxa"/>
          </w:tcPr>
          <w:p w14:paraId="2421A3E1" w14:textId="77777777" w:rsidR="000C7792" w:rsidRPr="00DE7B59" w:rsidRDefault="000C7792" w:rsidP="00E13260">
            <w:pPr>
              <w:pStyle w:val="TAL"/>
              <w:rPr>
                <w:lang w:eastAsia="en-US"/>
              </w:rPr>
            </w:pPr>
            <w:r w:rsidRPr="00DE7B59">
              <w:rPr>
                <w:lang w:eastAsia="en-US"/>
              </w:rPr>
              <w:t>SS transmits a MAC PDU including a RLC SDU</w:t>
            </w:r>
          </w:p>
        </w:tc>
        <w:tc>
          <w:tcPr>
            <w:tcW w:w="709" w:type="dxa"/>
          </w:tcPr>
          <w:p w14:paraId="3998C6EE" w14:textId="77777777" w:rsidR="000C7792" w:rsidRPr="00DE7B59" w:rsidRDefault="000C7792" w:rsidP="00E13260">
            <w:pPr>
              <w:pStyle w:val="TAC"/>
              <w:rPr>
                <w:lang w:eastAsia="en-US"/>
              </w:rPr>
            </w:pPr>
            <w:r w:rsidRPr="00DE7B59">
              <w:rPr>
                <w:lang w:eastAsia="en-US"/>
              </w:rPr>
              <w:t>&lt;--</w:t>
            </w:r>
          </w:p>
        </w:tc>
        <w:tc>
          <w:tcPr>
            <w:tcW w:w="2977" w:type="dxa"/>
          </w:tcPr>
          <w:p w14:paraId="35146A49" w14:textId="77777777" w:rsidR="000C7792" w:rsidRPr="00DE7B59" w:rsidRDefault="000C7792" w:rsidP="00E13260">
            <w:pPr>
              <w:pStyle w:val="TAL"/>
              <w:rPr>
                <w:lang w:eastAsia="en-US"/>
              </w:rPr>
            </w:pPr>
            <w:r w:rsidRPr="00DE7B59">
              <w:rPr>
                <w:lang w:eastAsia="en-US"/>
              </w:rPr>
              <w:t>MAC PDU</w:t>
            </w:r>
          </w:p>
        </w:tc>
        <w:tc>
          <w:tcPr>
            <w:tcW w:w="567" w:type="dxa"/>
          </w:tcPr>
          <w:p w14:paraId="6B3E337B" w14:textId="77777777" w:rsidR="000C7792" w:rsidRPr="00DE7B59" w:rsidRDefault="000C7792" w:rsidP="00E13260">
            <w:pPr>
              <w:pStyle w:val="TAC"/>
              <w:rPr>
                <w:lang w:eastAsia="en-US"/>
              </w:rPr>
            </w:pPr>
            <w:r w:rsidRPr="00DE7B59">
              <w:rPr>
                <w:lang w:eastAsia="en-US"/>
              </w:rPr>
              <w:t>-</w:t>
            </w:r>
          </w:p>
        </w:tc>
        <w:tc>
          <w:tcPr>
            <w:tcW w:w="892" w:type="dxa"/>
          </w:tcPr>
          <w:p w14:paraId="4C49E208" w14:textId="77777777" w:rsidR="000C7792" w:rsidRPr="00DE7B59" w:rsidRDefault="000C7792" w:rsidP="00E13260">
            <w:pPr>
              <w:pStyle w:val="TAC"/>
              <w:rPr>
                <w:lang w:eastAsia="en-US"/>
              </w:rPr>
            </w:pPr>
            <w:r w:rsidRPr="00DE7B59">
              <w:rPr>
                <w:lang w:eastAsia="en-US"/>
              </w:rPr>
              <w:t>-</w:t>
            </w:r>
          </w:p>
        </w:tc>
      </w:tr>
      <w:tr w:rsidR="000C7792" w:rsidRPr="00DE7B59" w14:paraId="26E6699D" w14:textId="77777777" w:rsidTr="00B85A33">
        <w:tc>
          <w:tcPr>
            <w:tcW w:w="648" w:type="dxa"/>
          </w:tcPr>
          <w:p w14:paraId="12EE55D3" w14:textId="77777777" w:rsidR="000C7792" w:rsidRPr="00DE7B59" w:rsidRDefault="000C7792" w:rsidP="00E13260">
            <w:pPr>
              <w:pStyle w:val="TAC"/>
              <w:rPr>
                <w:lang w:eastAsia="en-US"/>
              </w:rPr>
            </w:pPr>
            <w:r w:rsidRPr="00DE7B59">
              <w:rPr>
                <w:lang w:eastAsia="en-US"/>
              </w:rPr>
              <w:t>2</w:t>
            </w:r>
            <w:r w:rsidR="00B85A33" w:rsidRPr="00DE7B59">
              <w:t>0a4</w:t>
            </w:r>
          </w:p>
        </w:tc>
        <w:tc>
          <w:tcPr>
            <w:tcW w:w="3969" w:type="dxa"/>
          </w:tcPr>
          <w:p w14:paraId="5C5F2F15" w14:textId="77777777" w:rsidR="000C7792" w:rsidRPr="00DE7B59" w:rsidRDefault="000C7792" w:rsidP="00E13260">
            <w:pPr>
              <w:pStyle w:val="TAL"/>
              <w:rPr>
                <w:lang w:eastAsia="en-US"/>
              </w:rPr>
            </w:pPr>
            <w:r w:rsidRPr="00DE7B59">
              <w:rPr>
                <w:lang w:eastAsia="en-US"/>
              </w:rPr>
              <w:t>SS transmits an UL Grant, allowing the UE to return the RLC SDU as received in step 2</w:t>
            </w:r>
            <w:r w:rsidR="00B85A33" w:rsidRPr="00DE7B59">
              <w:t>0a3</w:t>
            </w:r>
            <w:r w:rsidRPr="00DE7B59">
              <w:rPr>
                <w:lang w:eastAsia="en-US"/>
              </w:rPr>
              <w:t>, on PDCCH with the C-RNTI assigned to the UE.</w:t>
            </w:r>
          </w:p>
        </w:tc>
        <w:tc>
          <w:tcPr>
            <w:tcW w:w="709" w:type="dxa"/>
          </w:tcPr>
          <w:p w14:paraId="4A9E11A5" w14:textId="77777777" w:rsidR="000C7792" w:rsidRPr="00DE7B59" w:rsidRDefault="000C7792" w:rsidP="00E13260">
            <w:pPr>
              <w:pStyle w:val="TAC"/>
              <w:rPr>
                <w:lang w:eastAsia="en-US"/>
              </w:rPr>
            </w:pPr>
            <w:r w:rsidRPr="00DE7B59">
              <w:rPr>
                <w:lang w:eastAsia="en-US"/>
              </w:rPr>
              <w:t>&lt;--</w:t>
            </w:r>
          </w:p>
        </w:tc>
        <w:tc>
          <w:tcPr>
            <w:tcW w:w="2977" w:type="dxa"/>
          </w:tcPr>
          <w:p w14:paraId="2D17B8B1" w14:textId="77777777" w:rsidR="000C7792" w:rsidRPr="00DE7B59" w:rsidRDefault="000C7792" w:rsidP="00E13260">
            <w:pPr>
              <w:pStyle w:val="TAL"/>
              <w:rPr>
                <w:lang w:eastAsia="en-US"/>
              </w:rPr>
            </w:pPr>
            <w:r w:rsidRPr="00DE7B59">
              <w:rPr>
                <w:lang w:eastAsia="en-US"/>
              </w:rPr>
              <w:t>(UL Grant (C-RNTI))</w:t>
            </w:r>
          </w:p>
        </w:tc>
        <w:tc>
          <w:tcPr>
            <w:tcW w:w="567" w:type="dxa"/>
          </w:tcPr>
          <w:p w14:paraId="0215184D" w14:textId="77777777" w:rsidR="000C7792" w:rsidRPr="00DE7B59" w:rsidRDefault="000C7792" w:rsidP="00E13260">
            <w:pPr>
              <w:pStyle w:val="TAC"/>
              <w:rPr>
                <w:lang w:eastAsia="en-US"/>
              </w:rPr>
            </w:pPr>
            <w:r w:rsidRPr="00DE7B59">
              <w:rPr>
                <w:lang w:eastAsia="en-US"/>
              </w:rPr>
              <w:t>-</w:t>
            </w:r>
          </w:p>
        </w:tc>
        <w:tc>
          <w:tcPr>
            <w:tcW w:w="892" w:type="dxa"/>
          </w:tcPr>
          <w:p w14:paraId="7E51E5B6" w14:textId="77777777" w:rsidR="000C7792" w:rsidRPr="00DE7B59" w:rsidRDefault="000C7792" w:rsidP="00E13260">
            <w:pPr>
              <w:pStyle w:val="TAC"/>
              <w:rPr>
                <w:lang w:eastAsia="en-US"/>
              </w:rPr>
            </w:pPr>
            <w:r w:rsidRPr="00DE7B59">
              <w:rPr>
                <w:lang w:eastAsia="en-US"/>
              </w:rPr>
              <w:t>-</w:t>
            </w:r>
          </w:p>
        </w:tc>
      </w:tr>
      <w:tr w:rsidR="000C7792" w:rsidRPr="00DE7B59" w14:paraId="6EAE8683" w14:textId="77777777" w:rsidTr="00B85A33">
        <w:tc>
          <w:tcPr>
            <w:tcW w:w="648" w:type="dxa"/>
          </w:tcPr>
          <w:p w14:paraId="706E6534" w14:textId="77777777" w:rsidR="000C7792" w:rsidRPr="00DE7B59" w:rsidRDefault="00B85A33" w:rsidP="00E13260">
            <w:pPr>
              <w:pStyle w:val="TAC"/>
              <w:rPr>
                <w:lang w:eastAsia="en-US"/>
              </w:rPr>
            </w:pPr>
            <w:r w:rsidRPr="00DE7B59">
              <w:t>20a5</w:t>
            </w:r>
          </w:p>
        </w:tc>
        <w:tc>
          <w:tcPr>
            <w:tcW w:w="3969" w:type="dxa"/>
          </w:tcPr>
          <w:p w14:paraId="562D6C6F" w14:textId="77777777" w:rsidR="000C7792" w:rsidRPr="00DE7B59" w:rsidRDefault="000C7792" w:rsidP="00E13260">
            <w:pPr>
              <w:pStyle w:val="TAL"/>
              <w:rPr>
                <w:lang w:eastAsia="en-US"/>
              </w:rPr>
            </w:pPr>
            <w:r w:rsidRPr="00DE7B59">
              <w:rPr>
                <w:lang w:eastAsia="en-US"/>
              </w:rPr>
              <w:t>Check: Does the UE transmit a MAC PDU corresponding to grant in step 2</w:t>
            </w:r>
            <w:r w:rsidR="00B85A33" w:rsidRPr="00DE7B59">
              <w:t>0a4</w:t>
            </w:r>
            <w:r w:rsidRPr="00DE7B59">
              <w:rPr>
                <w:lang w:eastAsia="en-US"/>
              </w:rPr>
              <w:t>?</w:t>
            </w:r>
          </w:p>
        </w:tc>
        <w:tc>
          <w:tcPr>
            <w:tcW w:w="709" w:type="dxa"/>
          </w:tcPr>
          <w:p w14:paraId="27A5B192" w14:textId="77777777" w:rsidR="000C7792" w:rsidRPr="00DE7B59" w:rsidRDefault="000C7792" w:rsidP="00E13260">
            <w:pPr>
              <w:pStyle w:val="TAC"/>
              <w:rPr>
                <w:lang w:eastAsia="en-US"/>
              </w:rPr>
            </w:pPr>
            <w:r w:rsidRPr="00DE7B59">
              <w:rPr>
                <w:lang w:eastAsia="en-US"/>
              </w:rPr>
              <w:t>--&gt;</w:t>
            </w:r>
          </w:p>
        </w:tc>
        <w:tc>
          <w:tcPr>
            <w:tcW w:w="2977" w:type="dxa"/>
          </w:tcPr>
          <w:p w14:paraId="1A9A0050" w14:textId="77777777" w:rsidR="000C7792" w:rsidRPr="00DE7B59" w:rsidRDefault="000C7792" w:rsidP="00E13260">
            <w:pPr>
              <w:pStyle w:val="TAL"/>
              <w:rPr>
                <w:lang w:eastAsia="en-US"/>
              </w:rPr>
            </w:pPr>
            <w:r w:rsidRPr="00DE7B59">
              <w:rPr>
                <w:lang w:eastAsia="en-US"/>
              </w:rPr>
              <w:t>MAC PDU</w:t>
            </w:r>
          </w:p>
        </w:tc>
        <w:tc>
          <w:tcPr>
            <w:tcW w:w="567" w:type="dxa"/>
          </w:tcPr>
          <w:p w14:paraId="210AC179" w14:textId="77777777" w:rsidR="000C7792" w:rsidRPr="00DE7B59" w:rsidRDefault="000C7792" w:rsidP="00E13260">
            <w:pPr>
              <w:pStyle w:val="TAC"/>
              <w:rPr>
                <w:lang w:eastAsia="en-US"/>
              </w:rPr>
            </w:pPr>
            <w:r w:rsidRPr="00DE7B59">
              <w:rPr>
                <w:lang w:eastAsia="en-US"/>
              </w:rPr>
              <w:t>9</w:t>
            </w:r>
          </w:p>
        </w:tc>
        <w:tc>
          <w:tcPr>
            <w:tcW w:w="892" w:type="dxa"/>
          </w:tcPr>
          <w:p w14:paraId="34AD1294" w14:textId="77777777" w:rsidR="000C7792" w:rsidRPr="00DE7B59" w:rsidRDefault="000C7792" w:rsidP="00E13260">
            <w:pPr>
              <w:pStyle w:val="TAC"/>
              <w:rPr>
                <w:lang w:eastAsia="en-US"/>
              </w:rPr>
            </w:pPr>
            <w:r w:rsidRPr="00DE7B59">
              <w:rPr>
                <w:lang w:eastAsia="en-US"/>
              </w:rPr>
              <w:t>P</w:t>
            </w:r>
          </w:p>
        </w:tc>
      </w:tr>
      <w:tr w:rsidR="00B85A33" w:rsidRPr="00DE7B59" w14:paraId="196D8151"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386B4C1F" w14:textId="77777777" w:rsidR="00B85A33" w:rsidRPr="00DE7B59" w:rsidRDefault="00B85A33" w:rsidP="00E84816">
            <w:pPr>
              <w:pStyle w:val="TAC"/>
            </w:pPr>
            <w:bookmarkStart w:id="8" w:name="_Hlk20146595"/>
            <w:r w:rsidRPr="00DE7B59">
              <w:t>20a6</w:t>
            </w:r>
          </w:p>
        </w:tc>
        <w:tc>
          <w:tcPr>
            <w:tcW w:w="3969" w:type="dxa"/>
            <w:tcBorders>
              <w:top w:val="single" w:sz="4" w:space="0" w:color="auto"/>
              <w:left w:val="single" w:sz="4" w:space="0" w:color="auto"/>
              <w:bottom w:val="single" w:sz="4" w:space="0" w:color="auto"/>
              <w:right w:val="single" w:sz="4" w:space="0" w:color="auto"/>
            </w:tcBorders>
          </w:tcPr>
          <w:p w14:paraId="075416E9" w14:textId="77777777" w:rsidR="00B85A33" w:rsidRPr="00DE7B59" w:rsidRDefault="00B85A33" w:rsidP="00E84816">
            <w:pPr>
              <w:pStyle w:val="TAL"/>
            </w:pPr>
            <w:r w:rsidRPr="00DE7B59">
              <w:t>SS transmits a MAC PDU containing an RLC STATUS PDU acknowledging the reception of the AMD PDUs in step 20a5.</w:t>
            </w:r>
          </w:p>
        </w:tc>
        <w:tc>
          <w:tcPr>
            <w:tcW w:w="709" w:type="dxa"/>
            <w:tcBorders>
              <w:top w:val="single" w:sz="4" w:space="0" w:color="auto"/>
              <w:left w:val="single" w:sz="4" w:space="0" w:color="auto"/>
              <w:bottom w:val="single" w:sz="4" w:space="0" w:color="auto"/>
              <w:right w:val="single" w:sz="4" w:space="0" w:color="auto"/>
            </w:tcBorders>
          </w:tcPr>
          <w:p w14:paraId="3FFF8D5C"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49DEDC69"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05BA87C2"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5FF6C842" w14:textId="77777777" w:rsidR="00B85A33" w:rsidRPr="00DE7B59" w:rsidRDefault="00B85A33" w:rsidP="00E84816">
            <w:pPr>
              <w:pStyle w:val="TAC"/>
            </w:pPr>
            <w:r w:rsidRPr="00DE7B59">
              <w:t>-</w:t>
            </w:r>
          </w:p>
        </w:tc>
      </w:tr>
      <w:bookmarkEnd w:id="8"/>
      <w:tr w:rsidR="00B85A33" w:rsidRPr="00DE7B59" w14:paraId="3E857B19" w14:textId="77777777" w:rsidTr="00B85A33">
        <w:tblPrEx>
          <w:tblLook w:val="0000" w:firstRow="0" w:lastRow="0" w:firstColumn="0" w:lastColumn="0" w:noHBand="0" w:noVBand="0"/>
        </w:tblPrEx>
        <w:tc>
          <w:tcPr>
            <w:tcW w:w="9762" w:type="dxa"/>
            <w:gridSpan w:val="6"/>
          </w:tcPr>
          <w:p w14:paraId="1906C523" w14:textId="77777777" w:rsidR="00B85A33" w:rsidRPr="00DE7B59" w:rsidRDefault="00B85A33" w:rsidP="00E84816">
            <w:pPr>
              <w:pStyle w:val="TAN"/>
            </w:pPr>
            <w:r w:rsidRPr="00DE7B59">
              <w:t>Note 1:</w:t>
            </w:r>
            <w:r w:rsidRPr="00DE7B59">
              <w:tab/>
              <w:t>For EN-DC the NR RRCReconfiguration message is contained in RRCConnectionReconfiguration 36.508 [7], Table 4.6.1-8 using condition EN-DC_EmbedNR_RRCRecon.</w:t>
            </w:r>
          </w:p>
          <w:p w14:paraId="33C598D9" w14:textId="77777777" w:rsidR="00B85A33" w:rsidRPr="00DE7B59" w:rsidRDefault="00B85A33" w:rsidP="00E84816">
            <w:pPr>
              <w:pStyle w:val="TAN"/>
            </w:pPr>
            <w:r w:rsidRPr="00DE7B59">
              <w:t>Note 2:</w:t>
            </w:r>
            <w:r w:rsidRPr="00DE7B59">
              <w:tab/>
              <w:t>For EN-DC the NR RRCReconfigurationComplete message is contained in RRCConnectionReconfigurationComplete.</w:t>
            </w:r>
          </w:p>
        </w:tc>
      </w:tr>
    </w:tbl>
    <w:p w14:paraId="21D045C0" w14:textId="77777777" w:rsidR="007834D6" w:rsidRPr="00DE7B59" w:rsidRDefault="007834D6" w:rsidP="007834D6"/>
    <w:p w14:paraId="4E109E28" w14:textId="77777777" w:rsidR="007834D6" w:rsidRPr="00DE7B59" w:rsidRDefault="007834D6" w:rsidP="00DA77DA">
      <w:pPr>
        <w:pStyle w:val="TH"/>
      </w:pPr>
      <w:r w:rsidRPr="00DE7B59">
        <w:t>Table 7.1.1.3.1.3.2-2: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34D6" w:rsidRPr="00DE7B59" w14:paraId="2ABDA133" w14:textId="77777777" w:rsidTr="00D00D8C">
        <w:tc>
          <w:tcPr>
            <w:tcW w:w="534" w:type="dxa"/>
            <w:tcBorders>
              <w:bottom w:val="nil"/>
            </w:tcBorders>
            <w:shd w:val="clear" w:color="auto" w:fill="auto"/>
          </w:tcPr>
          <w:p w14:paraId="6E904257" w14:textId="77777777" w:rsidR="007834D6" w:rsidRPr="00DE7B59" w:rsidRDefault="007834D6" w:rsidP="00D00D8C">
            <w:pPr>
              <w:pStyle w:val="TAH"/>
              <w:rPr>
                <w:lang w:eastAsia="en-US"/>
              </w:rPr>
            </w:pPr>
            <w:r w:rsidRPr="00DE7B59">
              <w:rPr>
                <w:lang w:eastAsia="en-US"/>
              </w:rPr>
              <w:t>St</w:t>
            </w:r>
          </w:p>
        </w:tc>
        <w:tc>
          <w:tcPr>
            <w:tcW w:w="3968" w:type="dxa"/>
            <w:tcBorders>
              <w:bottom w:val="nil"/>
            </w:tcBorders>
            <w:shd w:val="clear" w:color="auto" w:fill="auto"/>
          </w:tcPr>
          <w:p w14:paraId="2F4DED55" w14:textId="77777777" w:rsidR="007834D6" w:rsidRPr="00DE7B59" w:rsidRDefault="007834D6" w:rsidP="00D00D8C">
            <w:pPr>
              <w:pStyle w:val="TAH"/>
              <w:rPr>
                <w:lang w:eastAsia="en-US"/>
              </w:rPr>
            </w:pPr>
            <w:r w:rsidRPr="00DE7B59">
              <w:rPr>
                <w:lang w:eastAsia="en-US"/>
              </w:rPr>
              <w:t>Procedure</w:t>
            </w:r>
          </w:p>
        </w:tc>
        <w:tc>
          <w:tcPr>
            <w:tcW w:w="3684" w:type="dxa"/>
            <w:gridSpan w:val="2"/>
            <w:shd w:val="clear" w:color="auto" w:fill="auto"/>
          </w:tcPr>
          <w:p w14:paraId="5B9694BE" w14:textId="77777777" w:rsidR="007834D6" w:rsidRPr="00DE7B59" w:rsidRDefault="007834D6" w:rsidP="00D00D8C">
            <w:pPr>
              <w:pStyle w:val="TAH"/>
              <w:rPr>
                <w:lang w:eastAsia="en-US"/>
              </w:rPr>
            </w:pPr>
            <w:r w:rsidRPr="00DE7B59">
              <w:rPr>
                <w:lang w:eastAsia="en-US"/>
              </w:rPr>
              <w:t>Message Sequence</w:t>
            </w:r>
          </w:p>
        </w:tc>
        <w:tc>
          <w:tcPr>
            <w:tcW w:w="567" w:type="dxa"/>
            <w:tcBorders>
              <w:bottom w:val="nil"/>
            </w:tcBorders>
            <w:shd w:val="clear" w:color="auto" w:fill="auto"/>
          </w:tcPr>
          <w:p w14:paraId="3AD52613" w14:textId="77777777" w:rsidR="007834D6" w:rsidRPr="00DE7B59" w:rsidRDefault="007834D6" w:rsidP="00D00D8C">
            <w:pPr>
              <w:pStyle w:val="TAH"/>
              <w:rPr>
                <w:lang w:eastAsia="en-US"/>
              </w:rPr>
            </w:pPr>
            <w:r w:rsidRPr="00DE7B59">
              <w:rPr>
                <w:lang w:eastAsia="en-US"/>
              </w:rPr>
              <w:t>TP</w:t>
            </w:r>
          </w:p>
        </w:tc>
        <w:tc>
          <w:tcPr>
            <w:tcW w:w="850" w:type="dxa"/>
            <w:tcBorders>
              <w:bottom w:val="nil"/>
            </w:tcBorders>
            <w:shd w:val="clear" w:color="auto" w:fill="auto"/>
          </w:tcPr>
          <w:p w14:paraId="1E2273B5" w14:textId="77777777" w:rsidR="007834D6" w:rsidRPr="00DE7B59" w:rsidRDefault="007834D6" w:rsidP="00D00D8C">
            <w:pPr>
              <w:pStyle w:val="TAH"/>
              <w:rPr>
                <w:lang w:eastAsia="en-US"/>
              </w:rPr>
            </w:pPr>
            <w:r w:rsidRPr="00DE7B59">
              <w:rPr>
                <w:lang w:eastAsia="en-US"/>
              </w:rPr>
              <w:t>Verdict</w:t>
            </w:r>
          </w:p>
        </w:tc>
      </w:tr>
      <w:tr w:rsidR="007834D6" w:rsidRPr="00DE7B59" w14:paraId="3347DB18" w14:textId="77777777" w:rsidTr="00D00D8C">
        <w:tc>
          <w:tcPr>
            <w:tcW w:w="534" w:type="dxa"/>
            <w:tcBorders>
              <w:top w:val="nil"/>
            </w:tcBorders>
            <w:shd w:val="clear" w:color="auto" w:fill="auto"/>
          </w:tcPr>
          <w:p w14:paraId="47DDEF14" w14:textId="77777777" w:rsidR="007834D6" w:rsidRPr="00DE7B59" w:rsidRDefault="007834D6" w:rsidP="00D00D8C">
            <w:pPr>
              <w:pStyle w:val="TAH"/>
              <w:rPr>
                <w:lang w:eastAsia="en-US"/>
              </w:rPr>
            </w:pPr>
          </w:p>
        </w:tc>
        <w:tc>
          <w:tcPr>
            <w:tcW w:w="3968" w:type="dxa"/>
            <w:tcBorders>
              <w:top w:val="nil"/>
            </w:tcBorders>
            <w:shd w:val="clear" w:color="auto" w:fill="auto"/>
          </w:tcPr>
          <w:p w14:paraId="2829AC08" w14:textId="77777777" w:rsidR="007834D6" w:rsidRPr="00DE7B59" w:rsidRDefault="007834D6" w:rsidP="00D00D8C">
            <w:pPr>
              <w:pStyle w:val="TAH"/>
              <w:rPr>
                <w:lang w:eastAsia="en-US"/>
              </w:rPr>
            </w:pPr>
          </w:p>
        </w:tc>
        <w:tc>
          <w:tcPr>
            <w:tcW w:w="708" w:type="dxa"/>
            <w:shd w:val="clear" w:color="auto" w:fill="auto"/>
          </w:tcPr>
          <w:p w14:paraId="61B9799C" w14:textId="77777777" w:rsidR="007834D6" w:rsidRPr="00DE7B59" w:rsidRDefault="007834D6" w:rsidP="00D00D8C">
            <w:pPr>
              <w:pStyle w:val="TAH"/>
              <w:rPr>
                <w:lang w:eastAsia="en-US"/>
              </w:rPr>
            </w:pPr>
            <w:r w:rsidRPr="00DE7B59">
              <w:rPr>
                <w:lang w:eastAsia="en-US"/>
              </w:rPr>
              <w:t>U - S</w:t>
            </w:r>
          </w:p>
        </w:tc>
        <w:tc>
          <w:tcPr>
            <w:tcW w:w="2976" w:type="dxa"/>
            <w:shd w:val="clear" w:color="auto" w:fill="auto"/>
          </w:tcPr>
          <w:p w14:paraId="237B332F" w14:textId="77777777" w:rsidR="007834D6" w:rsidRPr="00DE7B59" w:rsidRDefault="007834D6" w:rsidP="00D00D8C">
            <w:pPr>
              <w:pStyle w:val="TAH"/>
              <w:rPr>
                <w:lang w:eastAsia="en-US"/>
              </w:rPr>
            </w:pPr>
            <w:r w:rsidRPr="00DE7B59">
              <w:rPr>
                <w:lang w:eastAsia="en-US"/>
              </w:rPr>
              <w:t>Message</w:t>
            </w:r>
          </w:p>
        </w:tc>
        <w:tc>
          <w:tcPr>
            <w:tcW w:w="567" w:type="dxa"/>
            <w:tcBorders>
              <w:top w:val="nil"/>
            </w:tcBorders>
            <w:shd w:val="clear" w:color="auto" w:fill="auto"/>
          </w:tcPr>
          <w:p w14:paraId="48675FED" w14:textId="77777777" w:rsidR="007834D6" w:rsidRPr="00DE7B59" w:rsidRDefault="007834D6" w:rsidP="00D00D8C">
            <w:pPr>
              <w:pStyle w:val="TAH"/>
              <w:rPr>
                <w:lang w:eastAsia="en-US"/>
              </w:rPr>
            </w:pPr>
          </w:p>
        </w:tc>
        <w:tc>
          <w:tcPr>
            <w:tcW w:w="850" w:type="dxa"/>
            <w:tcBorders>
              <w:top w:val="nil"/>
            </w:tcBorders>
            <w:shd w:val="clear" w:color="auto" w:fill="auto"/>
          </w:tcPr>
          <w:p w14:paraId="40D7D65F" w14:textId="77777777" w:rsidR="007834D6" w:rsidRPr="00DE7B59" w:rsidRDefault="007834D6" w:rsidP="00D00D8C">
            <w:pPr>
              <w:pStyle w:val="TAH"/>
              <w:rPr>
                <w:lang w:eastAsia="en-US"/>
              </w:rPr>
            </w:pPr>
          </w:p>
        </w:tc>
      </w:tr>
      <w:tr w:rsidR="007834D6" w:rsidRPr="00DE7B59" w14:paraId="33DF29DE" w14:textId="77777777" w:rsidTr="00D00D8C">
        <w:tc>
          <w:tcPr>
            <w:tcW w:w="534" w:type="dxa"/>
            <w:shd w:val="clear" w:color="auto" w:fill="auto"/>
          </w:tcPr>
          <w:p w14:paraId="66AD06BA" w14:textId="77777777" w:rsidR="007834D6" w:rsidRPr="00DE7B59" w:rsidRDefault="007834D6" w:rsidP="00D00D8C">
            <w:pPr>
              <w:pStyle w:val="TAC"/>
              <w:rPr>
                <w:lang w:eastAsia="en-US"/>
              </w:rPr>
            </w:pPr>
            <w:r w:rsidRPr="00DE7B59">
              <w:rPr>
                <w:lang w:eastAsia="en-US"/>
              </w:rPr>
              <w:t>1</w:t>
            </w:r>
          </w:p>
        </w:tc>
        <w:tc>
          <w:tcPr>
            <w:tcW w:w="3968" w:type="dxa"/>
            <w:shd w:val="clear" w:color="auto" w:fill="auto"/>
          </w:tcPr>
          <w:p w14:paraId="16E7F3B3" w14:textId="77777777" w:rsidR="007834D6" w:rsidRPr="00DE7B59" w:rsidRDefault="007834D6" w:rsidP="00D00D8C">
            <w:pPr>
              <w:pStyle w:val="TAL"/>
              <w:rPr>
                <w:lang w:eastAsia="en-US"/>
              </w:rPr>
            </w:pPr>
            <w:r w:rsidRPr="00DE7B59">
              <w:rPr>
                <w:lang w:eastAsia="en-US"/>
              </w:rPr>
              <w:t>UE transmits a Scheduling Request.</w:t>
            </w:r>
          </w:p>
        </w:tc>
        <w:tc>
          <w:tcPr>
            <w:tcW w:w="708" w:type="dxa"/>
            <w:shd w:val="clear" w:color="auto" w:fill="auto"/>
          </w:tcPr>
          <w:p w14:paraId="5B7CE39B" w14:textId="77777777" w:rsidR="007834D6" w:rsidRPr="00DE7B59" w:rsidRDefault="007834D6" w:rsidP="00D00D8C">
            <w:pPr>
              <w:pStyle w:val="TAC"/>
              <w:rPr>
                <w:lang w:eastAsia="en-US"/>
              </w:rPr>
            </w:pPr>
            <w:r w:rsidRPr="00DE7B59">
              <w:rPr>
                <w:lang w:eastAsia="en-US"/>
              </w:rPr>
              <w:t>--&gt;</w:t>
            </w:r>
          </w:p>
        </w:tc>
        <w:tc>
          <w:tcPr>
            <w:tcW w:w="2976" w:type="dxa"/>
            <w:shd w:val="clear" w:color="auto" w:fill="auto"/>
          </w:tcPr>
          <w:p w14:paraId="61349962" w14:textId="77777777" w:rsidR="007834D6" w:rsidRPr="00DE7B59" w:rsidRDefault="007834D6" w:rsidP="00D00D8C">
            <w:pPr>
              <w:pStyle w:val="TAL"/>
              <w:rPr>
                <w:lang w:eastAsia="en-US"/>
              </w:rPr>
            </w:pPr>
            <w:r w:rsidRPr="00DE7B59">
              <w:rPr>
                <w:lang w:eastAsia="en-US"/>
              </w:rPr>
              <w:t>(SR)</w:t>
            </w:r>
          </w:p>
        </w:tc>
        <w:tc>
          <w:tcPr>
            <w:tcW w:w="567" w:type="dxa"/>
            <w:shd w:val="clear" w:color="auto" w:fill="auto"/>
          </w:tcPr>
          <w:p w14:paraId="39ED29E8" w14:textId="77777777" w:rsidR="007834D6" w:rsidRPr="00DE7B59" w:rsidRDefault="007834D6" w:rsidP="00D00D8C">
            <w:pPr>
              <w:pStyle w:val="TAC"/>
              <w:rPr>
                <w:lang w:eastAsia="en-US"/>
              </w:rPr>
            </w:pPr>
            <w:r w:rsidRPr="00DE7B59">
              <w:rPr>
                <w:lang w:eastAsia="en-US"/>
              </w:rPr>
              <w:t>-</w:t>
            </w:r>
          </w:p>
        </w:tc>
        <w:tc>
          <w:tcPr>
            <w:tcW w:w="850" w:type="dxa"/>
            <w:shd w:val="clear" w:color="auto" w:fill="auto"/>
          </w:tcPr>
          <w:p w14:paraId="5A6D72EF" w14:textId="77777777" w:rsidR="007834D6" w:rsidRPr="00DE7B59" w:rsidRDefault="007834D6" w:rsidP="00D00D8C">
            <w:pPr>
              <w:pStyle w:val="TAC"/>
              <w:rPr>
                <w:lang w:eastAsia="en-US"/>
              </w:rPr>
            </w:pPr>
            <w:r w:rsidRPr="00DE7B59">
              <w:rPr>
                <w:lang w:eastAsia="en-US"/>
              </w:rPr>
              <w:t>-</w:t>
            </w:r>
          </w:p>
        </w:tc>
      </w:tr>
    </w:tbl>
    <w:p w14:paraId="13560AD5" w14:textId="77777777" w:rsidR="007834D6" w:rsidRPr="00DE7B59" w:rsidRDefault="007834D6" w:rsidP="007834D6"/>
    <w:p w14:paraId="66EA5768" w14:textId="77777777" w:rsidR="007834D6" w:rsidRPr="00DE7B59" w:rsidRDefault="007834D6" w:rsidP="00B5202A">
      <w:pPr>
        <w:pStyle w:val="H6"/>
      </w:pPr>
      <w:r w:rsidRPr="00DE7B59">
        <w:lastRenderedPageBreak/>
        <w:t>7.1.1.3.1.3.3</w:t>
      </w:r>
      <w:r w:rsidRPr="00DE7B59">
        <w:tab/>
        <w:t>Specific message contents</w:t>
      </w:r>
    </w:p>
    <w:p w14:paraId="47281C4E" w14:textId="77777777" w:rsidR="007834D6" w:rsidRPr="00DE7B59" w:rsidRDefault="007834D6" w:rsidP="00DA77DA">
      <w:pPr>
        <w:pStyle w:val="TH"/>
      </w:pPr>
      <w:r w:rsidRPr="00DE7B59">
        <w:t xml:space="preserve">Table 7.1.1.3.1.3.3-1: </w:t>
      </w:r>
      <w:r w:rsidR="00B85A33" w:rsidRPr="00DE7B59">
        <w:rPr>
          <w:i/>
        </w:rPr>
        <w:t>Void</w:t>
      </w:r>
    </w:p>
    <w:p w14:paraId="68D2A8E9" w14:textId="77777777" w:rsidR="00F0528B" w:rsidRPr="00DE7B59" w:rsidRDefault="00F0528B" w:rsidP="00F0528B">
      <w:pPr>
        <w:pStyle w:val="TH"/>
      </w:pPr>
      <w:r w:rsidRPr="00DE7B59">
        <w:t xml:space="preserve">Table </w:t>
      </w:r>
      <w:r w:rsidRPr="00DE7B59">
        <w:rPr>
          <w:lang w:eastAsia="sv-SE"/>
        </w:rPr>
        <w:t>7.1.1.3.1.3.3</w:t>
      </w:r>
      <w:r w:rsidRPr="00DE7B59">
        <w:t xml:space="preserve">-2: </w:t>
      </w:r>
      <w:r w:rsidR="00B85A33" w:rsidRPr="00DE7B59">
        <w:rPr>
          <w:i/>
        </w:rPr>
        <w:t>Void</w:t>
      </w:r>
    </w:p>
    <w:p w14:paraId="74A6E4E8" w14:textId="72A1D77B" w:rsidR="00F0528B" w:rsidRPr="00DE7B59" w:rsidRDefault="00F0528B" w:rsidP="00F0528B">
      <w:pPr>
        <w:pStyle w:val="TH"/>
      </w:pPr>
      <w:r w:rsidRPr="00DE7B59">
        <w:t xml:space="preserve">Table </w:t>
      </w:r>
      <w:r w:rsidRPr="00DE7B59">
        <w:rPr>
          <w:lang w:eastAsia="sv-SE"/>
        </w:rPr>
        <w:t>7.1.1.3.1.3.3</w:t>
      </w:r>
      <w:r w:rsidRPr="00DE7B59">
        <w:t xml:space="preserve">-3: </w:t>
      </w:r>
      <w:r w:rsidRPr="00DE7B59">
        <w:rPr>
          <w:i/>
        </w:rPr>
        <w:t xml:space="preserve">RRCReconfiguration </w:t>
      </w:r>
      <w:r w:rsidRPr="00DE7B59">
        <w:t>(</w:t>
      </w:r>
      <w:r w:rsidR="00B85A33" w:rsidRPr="00DE7B59">
        <w:t>step</w:t>
      </w:r>
      <w:r w:rsidR="001B33FA" w:rsidRPr="00DE7B59">
        <w:t xml:space="preserve"> </w:t>
      </w:r>
      <w:r w:rsidR="00B85A33" w:rsidRPr="00DE7B59">
        <w:t xml:space="preserve">20a1, </w:t>
      </w:r>
      <w:r w:rsidRPr="00DE7B59">
        <w:t xml:space="preserve">Table </w:t>
      </w:r>
      <w:r w:rsidRPr="00DE7B59">
        <w:rPr>
          <w:lang w:eastAsia="sv-SE"/>
        </w:rPr>
        <w:t>7.1.1.3.1.3.</w:t>
      </w:r>
      <w:r w:rsidR="00B85A33" w:rsidRPr="00DE7B59">
        <w:t>2</w:t>
      </w:r>
      <w:r w:rsidRPr="00DE7B59">
        <w:t>-</w:t>
      </w:r>
      <w:r w:rsidR="00B85A33" w:rsidRPr="00DE7B59">
        <w:t>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7BF17E96" w14:textId="77777777" w:rsidTr="00E13260">
        <w:tc>
          <w:tcPr>
            <w:tcW w:w="9747" w:type="dxa"/>
            <w:gridSpan w:val="4"/>
          </w:tcPr>
          <w:p w14:paraId="41A8988F" w14:textId="02F9DBA5" w:rsidR="00F0528B" w:rsidRPr="00DE7B59" w:rsidRDefault="00F0528B" w:rsidP="00E13260">
            <w:pPr>
              <w:pStyle w:val="TAL"/>
              <w:rPr>
                <w:lang w:eastAsia="en-US"/>
              </w:rPr>
            </w:pPr>
            <w:r w:rsidRPr="00DE7B59">
              <w:rPr>
                <w:lang w:eastAsia="en-US"/>
              </w:rPr>
              <w:t xml:space="preserve">Derivation Path: </w:t>
            </w:r>
            <w:r w:rsidR="001B33FA" w:rsidRPr="00DE7B59">
              <w:rPr>
                <w:lang w:eastAsia="en-US"/>
              </w:rPr>
              <w:t xml:space="preserve">TS </w:t>
            </w:r>
            <w:r w:rsidRPr="00DE7B59">
              <w:rPr>
                <w:lang w:eastAsia="en-US"/>
              </w:rPr>
              <w:t xml:space="preserve">38.508-1 [4], Table </w:t>
            </w:r>
            <w:r w:rsidR="0075232C" w:rsidRPr="00DE7B59">
              <w:rPr>
                <w:lang w:eastAsia="en-US"/>
              </w:rPr>
              <w:t>4.6.1-13</w:t>
            </w:r>
          </w:p>
        </w:tc>
      </w:tr>
      <w:tr w:rsidR="00F0528B" w:rsidRPr="00DE7B59" w14:paraId="098E76CF" w14:textId="77777777" w:rsidTr="00E13260">
        <w:tc>
          <w:tcPr>
            <w:tcW w:w="4535" w:type="dxa"/>
          </w:tcPr>
          <w:p w14:paraId="7A923C1F" w14:textId="77777777" w:rsidR="00F0528B" w:rsidRPr="00DE7B59" w:rsidRDefault="00F0528B" w:rsidP="00E13260">
            <w:pPr>
              <w:pStyle w:val="TAH"/>
              <w:rPr>
                <w:lang w:eastAsia="en-US"/>
              </w:rPr>
            </w:pPr>
            <w:r w:rsidRPr="00DE7B59">
              <w:rPr>
                <w:lang w:eastAsia="en-US"/>
              </w:rPr>
              <w:t>Information Element</w:t>
            </w:r>
          </w:p>
        </w:tc>
        <w:tc>
          <w:tcPr>
            <w:tcW w:w="2267" w:type="dxa"/>
          </w:tcPr>
          <w:p w14:paraId="57196660" w14:textId="77777777" w:rsidR="00F0528B" w:rsidRPr="00DE7B59" w:rsidRDefault="00F0528B" w:rsidP="00E13260">
            <w:pPr>
              <w:pStyle w:val="TAH"/>
              <w:rPr>
                <w:lang w:eastAsia="en-US"/>
              </w:rPr>
            </w:pPr>
            <w:r w:rsidRPr="00DE7B59">
              <w:rPr>
                <w:lang w:eastAsia="en-US"/>
              </w:rPr>
              <w:t>Value/remark</w:t>
            </w:r>
          </w:p>
        </w:tc>
        <w:tc>
          <w:tcPr>
            <w:tcW w:w="1700" w:type="dxa"/>
          </w:tcPr>
          <w:p w14:paraId="0479471F" w14:textId="77777777" w:rsidR="00F0528B" w:rsidRPr="00DE7B59" w:rsidRDefault="00F0528B" w:rsidP="00E13260">
            <w:pPr>
              <w:pStyle w:val="TAH"/>
              <w:rPr>
                <w:lang w:eastAsia="en-US"/>
              </w:rPr>
            </w:pPr>
            <w:r w:rsidRPr="00DE7B59">
              <w:rPr>
                <w:lang w:eastAsia="en-US"/>
              </w:rPr>
              <w:t>Comment</w:t>
            </w:r>
          </w:p>
        </w:tc>
        <w:tc>
          <w:tcPr>
            <w:tcW w:w="1245" w:type="dxa"/>
          </w:tcPr>
          <w:p w14:paraId="3BAA265C" w14:textId="77777777" w:rsidR="00F0528B" w:rsidRPr="00DE7B59" w:rsidRDefault="00F0528B" w:rsidP="00E13260">
            <w:pPr>
              <w:pStyle w:val="TAH"/>
              <w:rPr>
                <w:lang w:eastAsia="en-US"/>
              </w:rPr>
            </w:pPr>
            <w:r w:rsidRPr="00DE7B59">
              <w:rPr>
                <w:lang w:eastAsia="en-US"/>
              </w:rPr>
              <w:t>Condition</w:t>
            </w:r>
          </w:p>
        </w:tc>
      </w:tr>
      <w:tr w:rsidR="00F0528B" w:rsidRPr="00DE7B59" w14:paraId="3D815B1C" w14:textId="77777777" w:rsidTr="00E13260">
        <w:tc>
          <w:tcPr>
            <w:tcW w:w="4535" w:type="dxa"/>
          </w:tcPr>
          <w:p w14:paraId="39709F71" w14:textId="77777777" w:rsidR="00F0528B" w:rsidRPr="00DE7B59" w:rsidRDefault="00F0528B" w:rsidP="00E13260">
            <w:pPr>
              <w:pStyle w:val="TAL"/>
              <w:rPr>
                <w:lang w:eastAsia="en-US"/>
              </w:rPr>
            </w:pPr>
            <w:r w:rsidRPr="00DE7B59">
              <w:rPr>
                <w:lang w:eastAsia="en-US"/>
              </w:rPr>
              <w:t>RRCReconfiguration ::= SEQUENCE {</w:t>
            </w:r>
          </w:p>
        </w:tc>
        <w:tc>
          <w:tcPr>
            <w:tcW w:w="2267" w:type="dxa"/>
          </w:tcPr>
          <w:p w14:paraId="30A18D64" w14:textId="77777777" w:rsidR="00F0528B" w:rsidRPr="00DE7B59" w:rsidRDefault="00F0528B" w:rsidP="00E13260">
            <w:pPr>
              <w:pStyle w:val="TAL"/>
              <w:rPr>
                <w:lang w:eastAsia="en-US"/>
              </w:rPr>
            </w:pPr>
          </w:p>
        </w:tc>
        <w:tc>
          <w:tcPr>
            <w:tcW w:w="1700" w:type="dxa"/>
          </w:tcPr>
          <w:p w14:paraId="40B9F8EA" w14:textId="77777777" w:rsidR="00F0528B" w:rsidRPr="00DE7B59" w:rsidRDefault="00F0528B" w:rsidP="00E13260">
            <w:pPr>
              <w:pStyle w:val="TAL"/>
              <w:rPr>
                <w:lang w:eastAsia="en-US"/>
              </w:rPr>
            </w:pPr>
          </w:p>
        </w:tc>
        <w:tc>
          <w:tcPr>
            <w:tcW w:w="1245" w:type="dxa"/>
          </w:tcPr>
          <w:p w14:paraId="398EFCB4" w14:textId="77777777" w:rsidR="00F0528B" w:rsidRPr="00DE7B59" w:rsidRDefault="00F0528B" w:rsidP="00E13260">
            <w:pPr>
              <w:pStyle w:val="TAL"/>
              <w:rPr>
                <w:lang w:eastAsia="en-US"/>
              </w:rPr>
            </w:pPr>
          </w:p>
        </w:tc>
      </w:tr>
      <w:tr w:rsidR="00F0528B" w:rsidRPr="00DE7B59" w14:paraId="773212C5" w14:textId="77777777" w:rsidTr="00E13260">
        <w:tc>
          <w:tcPr>
            <w:tcW w:w="4535" w:type="dxa"/>
          </w:tcPr>
          <w:p w14:paraId="26911338" w14:textId="77777777" w:rsidR="00F0528B" w:rsidRPr="00DE7B59" w:rsidRDefault="00F0528B" w:rsidP="00E13260">
            <w:pPr>
              <w:pStyle w:val="TAL"/>
              <w:rPr>
                <w:lang w:eastAsia="en-US"/>
              </w:rPr>
            </w:pPr>
            <w:r w:rsidRPr="00DE7B59">
              <w:rPr>
                <w:lang w:eastAsia="en-US"/>
              </w:rPr>
              <w:t xml:space="preserve">  criticalExtensions CHOICE {</w:t>
            </w:r>
          </w:p>
        </w:tc>
        <w:tc>
          <w:tcPr>
            <w:tcW w:w="2267" w:type="dxa"/>
          </w:tcPr>
          <w:p w14:paraId="269B2137" w14:textId="77777777" w:rsidR="00F0528B" w:rsidRPr="00DE7B59" w:rsidRDefault="00F0528B" w:rsidP="00E13260">
            <w:pPr>
              <w:pStyle w:val="TAL"/>
              <w:rPr>
                <w:lang w:eastAsia="en-US"/>
              </w:rPr>
            </w:pPr>
          </w:p>
        </w:tc>
        <w:tc>
          <w:tcPr>
            <w:tcW w:w="1700" w:type="dxa"/>
          </w:tcPr>
          <w:p w14:paraId="2855F49A" w14:textId="77777777" w:rsidR="00F0528B" w:rsidRPr="00DE7B59" w:rsidRDefault="00F0528B" w:rsidP="00E13260">
            <w:pPr>
              <w:pStyle w:val="TAL"/>
              <w:rPr>
                <w:lang w:eastAsia="en-US"/>
              </w:rPr>
            </w:pPr>
          </w:p>
        </w:tc>
        <w:tc>
          <w:tcPr>
            <w:tcW w:w="1245" w:type="dxa"/>
          </w:tcPr>
          <w:p w14:paraId="04958593" w14:textId="77777777" w:rsidR="00F0528B" w:rsidRPr="00DE7B59" w:rsidRDefault="00F0528B" w:rsidP="00E13260">
            <w:pPr>
              <w:pStyle w:val="TAL"/>
              <w:rPr>
                <w:lang w:eastAsia="en-US"/>
              </w:rPr>
            </w:pPr>
          </w:p>
        </w:tc>
      </w:tr>
      <w:tr w:rsidR="00F0528B" w:rsidRPr="00DE7B59" w14:paraId="36B0DC1B" w14:textId="77777777" w:rsidTr="00E13260">
        <w:tc>
          <w:tcPr>
            <w:tcW w:w="4535" w:type="dxa"/>
            <w:tcBorders>
              <w:bottom w:val="single" w:sz="4" w:space="0" w:color="auto"/>
            </w:tcBorders>
          </w:tcPr>
          <w:p w14:paraId="5706FC83" w14:textId="3C53A317" w:rsidR="00F0528B" w:rsidRPr="00DE7B59" w:rsidRDefault="00F0528B" w:rsidP="00E13260">
            <w:pPr>
              <w:pStyle w:val="TAL"/>
              <w:rPr>
                <w:lang w:eastAsia="en-US"/>
              </w:rPr>
            </w:pPr>
            <w:r w:rsidRPr="00DE7B59">
              <w:rPr>
                <w:lang w:eastAsia="en-US"/>
              </w:rPr>
              <w:t xml:space="preserve">    rrcReconfiguration SEQUENCE {</w:t>
            </w:r>
          </w:p>
        </w:tc>
        <w:tc>
          <w:tcPr>
            <w:tcW w:w="2267" w:type="dxa"/>
          </w:tcPr>
          <w:p w14:paraId="42120BA0" w14:textId="77777777" w:rsidR="00F0528B" w:rsidRPr="00DE7B59" w:rsidRDefault="00F0528B" w:rsidP="00E13260">
            <w:pPr>
              <w:pStyle w:val="TAL"/>
              <w:rPr>
                <w:lang w:eastAsia="en-US"/>
              </w:rPr>
            </w:pPr>
          </w:p>
        </w:tc>
        <w:tc>
          <w:tcPr>
            <w:tcW w:w="1700" w:type="dxa"/>
          </w:tcPr>
          <w:p w14:paraId="4954D164" w14:textId="77777777" w:rsidR="00F0528B" w:rsidRPr="00DE7B59" w:rsidRDefault="00F0528B" w:rsidP="00E13260">
            <w:pPr>
              <w:pStyle w:val="TAL"/>
              <w:rPr>
                <w:lang w:eastAsia="en-US"/>
              </w:rPr>
            </w:pPr>
          </w:p>
        </w:tc>
        <w:tc>
          <w:tcPr>
            <w:tcW w:w="1245" w:type="dxa"/>
          </w:tcPr>
          <w:p w14:paraId="55F1C21E" w14:textId="77777777" w:rsidR="00F0528B" w:rsidRPr="00DE7B59" w:rsidRDefault="00F0528B" w:rsidP="00E13260">
            <w:pPr>
              <w:pStyle w:val="TAL"/>
              <w:rPr>
                <w:lang w:eastAsia="en-US"/>
              </w:rPr>
            </w:pPr>
          </w:p>
        </w:tc>
      </w:tr>
      <w:tr w:rsidR="00F0528B" w:rsidRPr="00DE7B59" w14:paraId="6D368548" w14:textId="77777777" w:rsidTr="00E13260">
        <w:tc>
          <w:tcPr>
            <w:tcW w:w="4535" w:type="dxa"/>
            <w:tcBorders>
              <w:bottom w:val="single" w:sz="4" w:space="0" w:color="auto"/>
            </w:tcBorders>
          </w:tcPr>
          <w:p w14:paraId="39F8BE2B" w14:textId="77777777" w:rsidR="00F0528B" w:rsidRPr="00DE7B59" w:rsidRDefault="00F0528B" w:rsidP="00E13260">
            <w:pPr>
              <w:pStyle w:val="TAL"/>
              <w:rPr>
                <w:lang w:eastAsia="en-US"/>
              </w:rPr>
            </w:pPr>
            <w:r w:rsidRPr="00DE7B59">
              <w:rPr>
                <w:lang w:eastAsia="en-US"/>
              </w:rPr>
              <w:t xml:space="preserve">      secondaryCellGroup</w:t>
            </w:r>
          </w:p>
        </w:tc>
        <w:tc>
          <w:tcPr>
            <w:tcW w:w="2267" w:type="dxa"/>
          </w:tcPr>
          <w:p w14:paraId="16A4409B" w14:textId="77777777" w:rsidR="00F0528B" w:rsidRPr="00DE7B59" w:rsidRDefault="00F0528B" w:rsidP="00E13260">
            <w:pPr>
              <w:pStyle w:val="TAL"/>
              <w:rPr>
                <w:lang w:eastAsia="en-US"/>
              </w:rPr>
            </w:pPr>
            <w:r w:rsidRPr="00DE7B59">
              <w:rPr>
                <w:lang w:eastAsia="en-US"/>
              </w:rPr>
              <w:t>CellGroupConfig</w:t>
            </w:r>
          </w:p>
        </w:tc>
        <w:tc>
          <w:tcPr>
            <w:tcW w:w="1700" w:type="dxa"/>
          </w:tcPr>
          <w:p w14:paraId="364F2AA3" w14:textId="77777777" w:rsidR="00F0528B" w:rsidRPr="00DE7B59" w:rsidRDefault="00F0528B" w:rsidP="00E13260">
            <w:pPr>
              <w:pStyle w:val="TAL"/>
              <w:rPr>
                <w:lang w:eastAsia="en-US"/>
              </w:rPr>
            </w:pPr>
          </w:p>
        </w:tc>
        <w:tc>
          <w:tcPr>
            <w:tcW w:w="1245" w:type="dxa"/>
          </w:tcPr>
          <w:p w14:paraId="16238F20" w14:textId="77777777" w:rsidR="00F0528B" w:rsidRPr="00DE7B59" w:rsidRDefault="00B85A33" w:rsidP="00E13260">
            <w:pPr>
              <w:pStyle w:val="TAL"/>
              <w:rPr>
                <w:lang w:eastAsia="en-US"/>
              </w:rPr>
            </w:pPr>
            <w:r w:rsidRPr="00DE7B59">
              <w:t>EN-DC</w:t>
            </w:r>
          </w:p>
        </w:tc>
      </w:tr>
      <w:tr w:rsidR="001B33FA" w:rsidRPr="00DE7B59" w14:paraId="2A6B821C" w14:textId="77777777" w:rsidTr="00E13260">
        <w:tc>
          <w:tcPr>
            <w:tcW w:w="4535" w:type="dxa"/>
            <w:tcBorders>
              <w:bottom w:val="single" w:sz="4" w:space="0" w:color="auto"/>
            </w:tcBorders>
          </w:tcPr>
          <w:p w14:paraId="73F65574" w14:textId="4187C485" w:rsidR="001B33FA" w:rsidRPr="00DE7B59" w:rsidRDefault="001B33FA" w:rsidP="001B33FA">
            <w:pPr>
              <w:pStyle w:val="TAL"/>
              <w:rPr>
                <w:lang w:eastAsia="en-US"/>
              </w:rPr>
            </w:pPr>
            <w:r w:rsidRPr="00DE7B59">
              <w:t xml:space="preserve">      nonCriticalExtension SEQUENCE {</w:t>
            </w:r>
          </w:p>
        </w:tc>
        <w:tc>
          <w:tcPr>
            <w:tcW w:w="2267" w:type="dxa"/>
          </w:tcPr>
          <w:p w14:paraId="4C393E2C" w14:textId="77777777" w:rsidR="001B33FA" w:rsidRPr="00DE7B59" w:rsidRDefault="001B33FA" w:rsidP="001B33FA">
            <w:pPr>
              <w:pStyle w:val="TAL"/>
              <w:rPr>
                <w:lang w:eastAsia="en-US"/>
              </w:rPr>
            </w:pPr>
          </w:p>
        </w:tc>
        <w:tc>
          <w:tcPr>
            <w:tcW w:w="1700" w:type="dxa"/>
          </w:tcPr>
          <w:p w14:paraId="4B1301B7" w14:textId="77777777" w:rsidR="001B33FA" w:rsidRPr="00DE7B59" w:rsidRDefault="001B33FA" w:rsidP="001B33FA">
            <w:pPr>
              <w:pStyle w:val="TAL"/>
              <w:rPr>
                <w:lang w:eastAsia="en-US"/>
              </w:rPr>
            </w:pPr>
          </w:p>
        </w:tc>
        <w:tc>
          <w:tcPr>
            <w:tcW w:w="1245" w:type="dxa"/>
          </w:tcPr>
          <w:p w14:paraId="33359A41" w14:textId="108AEFDF" w:rsidR="001B33FA" w:rsidRPr="00DE7B59" w:rsidRDefault="001B33FA" w:rsidP="001B33FA">
            <w:pPr>
              <w:pStyle w:val="TAL"/>
            </w:pPr>
            <w:r w:rsidRPr="00DE7B59">
              <w:rPr>
                <w:lang w:eastAsia="zh-CN"/>
              </w:rPr>
              <w:t>NR</w:t>
            </w:r>
          </w:p>
        </w:tc>
      </w:tr>
      <w:tr w:rsidR="00B85A33" w:rsidRPr="00DE7B59" w14:paraId="42147FE3" w14:textId="77777777" w:rsidTr="00E84816">
        <w:tc>
          <w:tcPr>
            <w:tcW w:w="4535" w:type="dxa"/>
            <w:tcBorders>
              <w:bottom w:val="single" w:sz="4" w:space="0" w:color="auto"/>
            </w:tcBorders>
          </w:tcPr>
          <w:p w14:paraId="3152F32C" w14:textId="1E8DCC16" w:rsidR="00B85A33" w:rsidRPr="00DE7B59" w:rsidRDefault="00B85A33" w:rsidP="00E84816">
            <w:pPr>
              <w:pStyle w:val="TAL"/>
            </w:pPr>
            <w:r w:rsidRPr="00DE7B59">
              <w:t xml:space="preserve">      </w:t>
            </w:r>
            <w:r w:rsidR="001B33FA" w:rsidRPr="00DE7B59">
              <w:t xml:space="preserve">  </w:t>
            </w:r>
            <w:r w:rsidRPr="00DE7B59">
              <w:t>masterCellGroup</w:t>
            </w:r>
          </w:p>
        </w:tc>
        <w:tc>
          <w:tcPr>
            <w:tcW w:w="2267" w:type="dxa"/>
          </w:tcPr>
          <w:p w14:paraId="5647AD0F" w14:textId="77777777" w:rsidR="00B85A33" w:rsidRPr="00DE7B59" w:rsidRDefault="00B85A33" w:rsidP="00E84816">
            <w:pPr>
              <w:pStyle w:val="TAL"/>
            </w:pPr>
            <w:r w:rsidRPr="00DE7B59">
              <w:t>CellGroupConfig</w:t>
            </w:r>
          </w:p>
        </w:tc>
        <w:tc>
          <w:tcPr>
            <w:tcW w:w="1700" w:type="dxa"/>
          </w:tcPr>
          <w:p w14:paraId="16C6FCA2" w14:textId="77777777" w:rsidR="00B85A33" w:rsidRPr="00DE7B59" w:rsidRDefault="00B85A33" w:rsidP="00E84816">
            <w:pPr>
              <w:pStyle w:val="TAL"/>
            </w:pPr>
          </w:p>
        </w:tc>
        <w:tc>
          <w:tcPr>
            <w:tcW w:w="1245" w:type="dxa"/>
          </w:tcPr>
          <w:p w14:paraId="6AD680B5" w14:textId="77777777" w:rsidR="00B85A33" w:rsidRPr="00DE7B59" w:rsidRDefault="00B85A33" w:rsidP="00E84816">
            <w:pPr>
              <w:pStyle w:val="TAL"/>
            </w:pPr>
          </w:p>
        </w:tc>
      </w:tr>
      <w:tr w:rsidR="00B85A33" w:rsidRPr="00DE7B59" w14:paraId="191AF23C" w14:textId="77777777" w:rsidTr="00E84816">
        <w:tc>
          <w:tcPr>
            <w:tcW w:w="4535" w:type="dxa"/>
            <w:tcBorders>
              <w:bottom w:val="single" w:sz="4" w:space="0" w:color="auto"/>
            </w:tcBorders>
          </w:tcPr>
          <w:p w14:paraId="277B031B" w14:textId="13EC2E61" w:rsidR="00B85A33" w:rsidRPr="00DE7B59" w:rsidRDefault="001B33FA" w:rsidP="001B33FA">
            <w:pPr>
              <w:pStyle w:val="TAL"/>
            </w:pPr>
            <w:r w:rsidRPr="00DE7B59">
              <w:t xml:space="preserve">    </w:t>
            </w:r>
            <w:r w:rsidR="00B85A33" w:rsidRPr="00DE7B59">
              <w:t>}</w:t>
            </w:r>
          </w:p>
        </w:tc>
        <w:tc>
          <w:tcPr>
            <w:tcW w:w="2267" w:type="dxa"/>
          </w:tcPr>
          <w:p w14:paraId="3532DBE8" w14:textId="77777777" w:rsidR="00B85A33" w:rsidRPr="00DE7B59" w:rsidRDefault="00B85A33" w:rsidP="00E84816">
            <w:pPr>
              <w:pStyle w:val="TAL"/>
            </w:pPr>
          </w:p>
        </w:tc>
        <w:tc>
          <w:tcPr>
            <w:tcW w:w="1700" w:type="dxa"/>
          </w:tcPr>
          <w:p w14:paraId="7B2B167D" w14:textId="77777777" w:rsidR="00B85A33" w:rsidRPr="00DE7B59" w:rsidRDefault="00B85A33" w:rsidP="00E84816">
            <w:pPr>
              <w:pStyle w:val="TAL"/>
            </w:pPr>
          </w:p>
        </w:tc>
        <w:tc>
          <w:tcPr>
            <w:tcW w:w="1245" w:type="dxa"/>
          </w:tcPr>
          <w:p w14:paraId="3F0AB6FE" w14:textId="77777777" w:rsidR="00B85A33" w:rsidRPr="00DE7B59" w:rsidRDefault="00B85A33" w:rsidP="00E84816">
            <w:pPr>
              <w:pStyle w:val="TAL"/>
            </w:pPr>
          </w:p>
        </w:tc>
      </w:tr>
      <w:tr w:rsidR="00F0528B" w:rsidRPr="00DE7B59" w14:paraId="4169732C" w14:textId="77777777" w:rsidTr="00E13260">
        <w:tc>
          <w:tcPr>
            <w:tcW w:w="4535" w:type="dxa"/>
            <w:tcBorders>
              <w:bottom w:val="single" w:sz="4" w:space="0" w:color="auto"/>
            </w:tcBorders>
          </w:tcPr>
          <w:p w14:paraId="39CBB7F9" w14:textId="77777777" w:rsidR="00F0528B" w:rsidRPr="00DE7B59" w:rsidRDefault="00F0528B" w:rsidP="00E13260">
            <w:pPr>
              <w:pStyle w:val="TAL"/>
              <w:rPr>
                <w:lang w:eastAsia="en-US"/>
              </w:rPr>
            </w:pPr>
            <w:r w:rsidRPr="00DE7B59">
              <w:rPr>
                <w:lang w:eastAsia="en-US"/>
              </w:rPr>
              <w:t xml:space="preserve">  }</w:t>
            </w:r>
          </w:p>
        </w:tc>
        <w:tc>
          <w:tcPr>
            <w:tcW w:w="2267" w:type="dxa"/>
          </w:tcPr>
          <w:p w14:paraId="575D8C92" w14:textId="77777777" w:rsidR="00F0528B" w:rsidRPr="00DE7B59" w:rsidRDefault="00F0528B" w:rsidP="00E13260">
            <w:pPr>
              <w:pStyle w:val="TAL"/>
              <w:rPr>
                <w:lang w:eastAsia="en-US"/>
              </w:rPr>
            </w:pPr>
          </w:p>
        </w:tc>
        <w:tc>
          <w:tcPr>
            <w:tcW w:w="1700" w:type="dxa"/>
          </w:tcPr>
          <w:p w14:paraId="3AE690F6" w14:textId="77777777" w:rsidR="00F0528B" w:rsidRPr="00DE7B59" w:rsidRDefault="00F0528B" w:rsidP="00E13260">
            <w:pPr>
              <w:pStyle w:val="TAL"/>
              <w:rPr>
                <w:lang w:eastAsia="en-US"/>
              </w:rPr>
            </w:pPr>
          </w:p>
        </w:tc>
        <w:tc>
          <w:tcPr>
            <w:tcW w:w="1245" w:type="dxa"/>
          </w:tcPr>
          <w:p w14:paraId="3A53F1A1" w14:textId="77777777" w:rsidR="00F0528B" w:rsidRPr="00DE7B59" w:rsidRDefault="00F0528B" w:rsidP="00E13260">
            <w:pPr>
              <w:pStyle w:val="TAL"/>
              <w:rPr>
                <w:lang w:eastAsia="en-US"/>
              </w:rPr>
            </w:pPr>
          </w:p>
        </w:tc>
      </w:tr>
      <w:tr w:rsidR="00F0528B" w:rsidRPr="00DE7B59" w14:paraId="27139FF1" w14:textId="77777777" w:rsidTr="00E13260">
        <w:tc>
          <w:tcPr>
            <w:tcW w:w="4535" w:type="dxa"/>
            <w:tcBorders>
              <w:bottom w:val="single" w:sz="4" w:space="0" w:color="auto"/>
            </w:tcBorders>
          </w:tcPr>
          <w:p w14:paraId="057435FB" w14:textId="77777777" w:rsidR="00F0528B" w:rsidRPr="00DE7B59" w:rsidRDefault="00F0528B" w:rsidP="00E13260">
            <w:pPr>
              <w:pStyle w:val="TAL"/>
              <w:rPr>
                <w:lang w:eastAsia="en-US"/>
              </w:rPr>
            </w:pPr>
            <w:r w:rsidRPr="00DE7B59">
              <w:rPr>
                <w:lang w:eastAsia="en-US"/>
              </w:rPr>
              <w:t>}</w:t>
            </w:r>
          </w:p>
        </w:tc>
        <w:tc>
          <w:tcPr>
            <w:tcW w:w="2267" w:type="dxa"/>
          </w:tcPr>
          <w:p w14:paraId="56478D3D" w14:textId="77777777" w:rsidR="00F0528B" w:rsidRPr="00DE7B59" w:rsidRDefault="00F0528B" w:rsidP="00E13260">
            <w:pPr>
              <w:pStyle w:val="TAL"/>
              <w:rPr>
                <w:lang w:eastAsia="en-US"/>
              </w:rPr>
            </w:pPr>
          </w:p>
        </w:tc>
        <w:tc>
          <w:tcPr>
            <w:tcW w:w="1700" w:type="dxa"/>
          </w:tcPr>
          <w:p w14:paraId="120239B3" w14:textId="77777777" w:rsidR="00F0528B" w:rsidRPr="00DE7B59" w:rsidRDefault="00F0528B" w:rsidP="00E13260">
            <w:pPr>
              <w:pStyle w:val="TAL"/>
              <w:rPr>
                <w:lang w:eastAsia="en-US"/>
              </w:rPr>
            </w:pPr>
          </w:p>
        </w:tc>
        <w:tc>
          <w:tcPr>
            <w:tcW w:w="1245" w:type="dxa"/>
          </w:tcPr>
          <w:p w14:paraId="7A6C4803" w14:textId="77777777" w:rsidR="00F0528B" w:rsidRPr="00DE7B59" w:rsidRDefault="00F0528B" w:rsidP="00E13260">
            <w:pPr>
              <w:pStyle w:val="TAL"/>
              <w:rPr>
                <w:lang w:eastAsia="en-US"/>
              </w:rPr>
            </w:pPr>
          </w:p>
        </w:tc>
      </w:tr>
    </w:tbl>
    <w:p w14:paraId="36EB95FA" w14:textId="77777777" w:rsidR="00F0528B" w:rsidRPr="00DE7B59" w:rsidRDefault="00F0528B" w:rsidP="00F0528B">
      <w:pPr>
        <w:rPr>
          <w:lang w:eastAsia="zh-CN"/>
        </w:rPr>
      </w:pPr>
    </w:p>
    <w:p w14:paraId="06E55EDB" w14:textId="77777777" w:rsidR="00F0528B" w:rsidRPr="00DE7B59" w:rsidRDefault="00F0528B" w:rsidP="00F0528B">
      <w:pPr>
        <w:pStyle w:val="TH"/>
        <w:rPr>
          <w:i/>
          <w:iCs/>
        </w:rPr>
      </w:pPr>
      <w:r w:rsidRPr="00DE7B59">
        <w:t xml:space="preserve">Table </w:t>
      </w:r>
      <w:r w:rsidRPr="00DE7B59">
        <w:rPr>
          <w:lang w:eastAsia="sv-SE"/>
        </w:rPr>
        <w:t>7.1.1.3.1.3.3</w:t>
      </w:r>
      <w:r w:rsidRPr="00DE7B59">
        <w:t xml:space="preserve">-4: </w:t>
      </w:r>
      <w:r w:rsidRPr="00DE7B59">
        <w:rPr>
          <w:i/>
          <w:iCs/>
        </w:rPr>
        <w:t xml:space="preserve">CellGroupConfig </w:t>
      </w:r>
      <w:r w:rsidRPr="00DE7B59">
        <w:rPr>
          <w:iCs/>
        </w:rPr>
        <w:t>(</w:t>
      </w:r>
      <w:r w:rsidRPr="00DE7B59">
        <w:t xml:space="preserve">Table </w:t>
      </w:r>
      <w:r w:rsidRPr="00DE7B59">
        <w:rPr>
          <w:lang w:eastAsia="sv-SE"/>
        </w:rPr>
        <w:t>7.1.1.3.1.3.3</w:t>
      </w:r>
      <w:r w:rsidRPr="00DE7B5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1FF1BD03" w14:textId="77777777" w:rsidTr="00E13260">
        <w:tc>
          <w:tcPr>
            <w:tcW w:w="9747" w:type="dxa"/>
            <w:gridSpan w:val="4"/>
          </w:tcPr>
          <w:p w14:paraId="2874B287" w14:textId="77777777" w:rsidR="00F0528B" w:rsidRPr="00DE7B59" w:rsidRDefault="00F0528B" w:rsidP="00E13260">
            <w:pPr>
              <w:pStyle w:val="63-13"/>
            </w:pPr>
            <w:r w:rsidRPr="00DE7B59">
              <w:t xml:space="preserve">Derivation Path: TS 38.508-1 [4], Table </w:t>
            </w:r>
            <w:r w:rsidR="00A97F7B" w:rsidRPr="00DE7B59">
              <w:t>4.6.3-19</w:t>
            </w:r>
          </w:p>
        </w:tc>
      </w:tr>
      <w:tr w:rsidR="00F0528B" w:rsidRPr="00DE7B59" w14:paraId="05F9FB85" w14:textId="77777777" w:rsidTr="00E13260">
        <w:tc>
          <w:tcPr>
            <w:tcW w:w="4535" w:type="dxa"/>
          </w:tcPr>
          <w:p w14:paraId="17ECD902" w14:textId="77777777" w:rsidR="00F0528B" w:rsidRPr="00DE7B59" w:rsidRDefault="00F0528B" w:rsidP="00E13260">
            <w:pPr>
              <w:pStyle w:val="TAH"/>
              <w:rPr>
                <w:lang w:eastAsia="en-US"/>
              </w:rPr>
            </w:pPr>
            <w:r w:rsidRPr="00DE7B59">
              <w:rPr>
                <w:lang w:eastAsia="en-US"/>
              </w:rPr>
              <w:t>Information Element</w:t>
            </w:r>
          </w:p>
        </w:tc>
        <w:tc>
          <w:tcPr>
            <w:tcW w:w="2267" w:type="dxa"/>
          </w:tcPr>
          <w:p w14:paraId="744DEF0D" w14:textId="77777777" w:rsidR="00F0528B" w:rsidRPr="00DE7B59" w:rsidRDefault="00F0528B" w:rsidP="00E13260">
            <w:pPr>
              <w:pStyle w:val="TAH"/>
              <w:rPr>
                <w:lang w:eastAsia="en-US"/>
              </w:rPr>
            </w:pPr>
            <w:r w:rsidRPr="00DE7B59">
              <w:rPr>
                <w:lang w:eastAsia="en-US"/>
              </w:rPr>
              <w:t>Value/remark</w:t>
            </w:r>
          </w:p>
        </w:tc>
        <w:tc>
          <w:tcPr>
            <w:tcW w:w="1700" w:type="dxa"/>
          </w:tcPr>
          <w:p w14:paraId="6CD8B0F1" w14:textId="77777777" w:rsidR="00F0528B" w:rsidRPr="00DE7B59" w:rsidRDefault="00F0528B" w:rsidP="00E13260">
            <w:pPr>
              <w:pStyle w:val="TAH"/>
              <w:rPr>
                <w:lang w:eastAsia="en-US"/>
              </w:rPr>
            </w:pPr>
            <w:r w:rsidRPr="00DE7B59">
              <w:rPr>
                <w:lang w:eastAsia="en-US"/>
              </w:rPr>
              <w:t>Comment</w:t>
            </w:r>
          </w:p>
        </w:tc>
        <w:tc>
          <w:tcPr>
            <w:tcW w:w="1245" w:type="dxa"/>
          </w:tcPr>
          <w:p w14:paraId="50090B0E" w14:textId="77777777" w:rsidR="00F0528B" w:rsidRPr="00DE7B59" w:rsidRDefault="00F0528B" w:rsidP="00E13260">
            <w:pPr>
              <w:pStyle w:val="TAH"/>
              <w:rPr>
                <w:lang w:eastAsia="en-US"/>
              </w:rPr>
            </w:pPr>
            <w:r w:rsidRPr="00DE7B59">
              <w:rPr>
                <w:lang w:eastAsia="en-US"/>
              </w:rPr>
              <w:t>Condition</w:t>
            </w:r>
          </w:p>
        </w:tc>
      </w:tr>
      <w:tr w:rsidR="00F0528B" w:rsidRPr="00DE7B59" w14:paraId="42A26D70" w14:textId="77777777" w:rsidTr="00E13260">
        <w:tc>
          <w:tcPr>
            <w:tcW w:w="4535" w:type="dxa"/>
          </w:tcPr>
          <w:p w14:paraId="6232D237" w14:textId="77777777" w:rsidR="00F0528B" w:rsidRPr="00DE7B59" w:rsidRDefault="00F0528B" w:rsidP="00E13260">
            <w:pPr>
              <w:pStyle w:val="TAL"/>
              <w:rPr>
                <w:lang w:eastAsia="en-US"/>
              </w:rPr>
            </w:pPr>
            <w:r w:rsidRPr="00DE7B59">
              <w:rPr>
                <w:lang w:eastAsia="en-US"/>
              </w:rPr>
              <w:t xml:space="preserve">CellGroupConfig ::= </w:t>
            </w:r>
            <w:r w:rsidRPr="00DE7B59">
              <w:rPr>
                <w:snapToGrid w:val="0"/>
                <w:lang w:eastAsia="en-US"/>
              </w:rPr>
              <w:t xml:space="preserve">SEQUENCE </w:t>
            </w:r>
            <w:r w:rsidRPr="00DE7B59">
              <w:rPr>
                <w:lang w:eastAsia="en-US"/>
              </w:rPr>
              <w:t>{</w:t>
            </w:r>
          </w:p>
        </w:tc>
        <w:tc>
          <w:tcPr>
            <w:tcW w:w="2267" w:type="dxa"/>
          </w:tcPr>
          <w:p w14:paraId="52B76AF6" w14:textId="77777777" w:rsidR="00F0528B" w:rsidRPr="00DE7B59" w:rsidRDefault="00F0528B" w:rsidP="00E13260">
            <w:pPr>
              <w:pStyle w:val="TAL"/>
              <w:rPr>
                <w:lang w:eastAsia="en-US"/>
              </w:rPr>
            </w:pPr>
          </w:p>
        </w:tc>
        <w:tc>
          <w:tcPr>
            <w:tcW w:w="1700" w:type="dxa"/>
          </w:tcPr>
          <w:p w14:paraId="618F372E" w14:textId="77777777" w:rsidR="00F0528B" w:rsidRPr="00DE7B59" w:rsidRDefault="00F0528B" w:rsidP="00E13260">
            <w:pPr>
              <w:pStyle w:val="TAL"/>
              <w:rPr>
                <w:lang w:eastAsia="en-US"/>
              </w:rPr>
            </w:pPr>
          </w:p>
        </w:tc>
        <w:tc>
          <w:tcPr>
            <w:tcW w:w="1245" w:type="dxa"/>
          </w:tcPr>
          <w:p w14:paraId="4E44DB6B" w14:textId="77777777" w:rsidR="00F0528B" w:rsidRPr="00DE7B59" w:rsidRDefault="00F0528B" w:rsidP="00E13260">
            <w:pPr>
              <w:pStyle w:val="TAL"/>
              <w:rPr>
                <w:lang w:eastAsia="en-US"/>
              </w:rPr>
            </w:pPr>
          </w:p>
        </w:tc>
      </w:tr>
      <w:tr w:rsidR="00F0528B" w:rsidRPr="00DE7B59" w14:paraId="3A32DCB3" w14:textId="77777777" w:rsidTr="00E13260">
        <w:tc>
          <w:tcPr>
            <w:tcW w:w="4535" w:type="dxa"/>
          </w:tcPr>
          <w:p w14:paraId="6C4D4C29" w14:textId="77777777" w:rsidR="00F0528B" w:rsidRPr="00DE7B59" w:rsidRDefault="00F0528B" w:rsidP="00E13260">
            <w:pPr>
              <w:pStyle w:val="TAL"/>
              <w:rPr>
                <w:lang w:eastAsia="en-US"/>
              </w:rPr>
            </w:pPr>
            <w:r w:rsidRPr="00DE7B59">
              <w:rPr>
                <w:lang w:eastAsia="en-US"/>
              </w:rPr>
              <w:t xml:space="preserve">  spCellConfig SEQUENCE {</w:t>
            </w:r>
          </w:p>
        </w:tc>
        <w:tc>
          <w:tcPr>
            <w:tcW w:w="2267" w:type="dxa"/>
          </w:tcPr>
          <w:p w14:paraId="6C6F9F01" w14:textId="77777777" w:rsidR="00F0528B" w:rsidRPr="00DE7B59" w:rsidRDefault="00F0528B" w:rsidP="00E13260">
            <w:pPr>
              <w:pStyle w:val="TAL"/>
              <w:rPr>
                <w:lang w:eastAsia="en-US"/>
              </w:rPr>
            </w:pPr>
          </w:p>
        </w:tc>
        <w:tc>
          <w:tcPr>
            <w:tcW w:w="1700" w:type="dxa"/>
          </w:tcPr>
          <w:p w14:paraId="1133C89A" w14:textId="77777777" w:rsidR="00F0528B" w:rsidRPr="00DE7B59" w:rsidRDefault="00F0528B" w:rsidP="00E13260">
            <w:pPr>
              <w:pStyle w:val="TAL"/>
              <w:rPr>
                <w:lang w:eastAsia="en-US"/>
              </w:rPr>
            </w:pPr>
          </w:p>
        </w:tc>
        <w:tc>
          <w:tcPr>
            <w:tcW w:w="1245" w:type="dxa"/>
          </w:tcPr>
          <w:p w14:paraId="0AA36A54" w14:textId="77777777" w:rsidR="00F0528B" w:rsidRPr="00DE7B59" w:rsidRDefault="00F0528B" w:rsidP="00E13260">
            <w:pPr>
              <w:pStyle w:val="TAL"/>
              <w:rPr>
                <w:lang w:eastAsia="en-US"/>
              </w:rPr>
            </w:pPr>
          </w:p>
        </w:tc>
      </w:tr>
      <w:tr w:rsidR="00F0528B" w:rsidRPr="00DE7B59" w14:paraId="41E99F4A" w14:textId="77777777" w:rsidTr="00E13260">
        <w:tc>
          <w:tcPr>
            <w:tcW w:w="4535" w:type="dxa"/>
          </w:tcPr>
          <w:p w14:paraId="4C49A41B" w14:textId="77777777" w:rsidR="00F0528B" w:rsidRPr="00DE7B59" w:rsidRDefault="00F0528B" w:rsidP="00E13260">
            <w:pPr>
              <w:pStyle w:val="TAL"/>
              <w:rPr>
                <w:lang w:eastAsia="en-US"/>
              </w:rPr>
            </w:pPr>
            <w:r w:rsidRPr="00DE7B59">
              <w:rPr>
                <w:lang w:eastAsia="en-US"/>
              </w:rPr>
              <w:t xml:space="preserve">    reconfigurationWithSync SEQUENCE {</w:t>
            </w:r>
          </w:p>
        </w:tc>
        <w:tc>
          <w:tcPr>
            <w:tcW w:w="2267" w:type="dxa"/>
          </w:tcPr>
          <w:p w14:paraId="40297AEC" w14:textId="77777777" w:rsidR="00F0528B" w:rsidRPr="00DE7B59" w:rsidRDefault="00F0528B" w:rsidP="00E13260">
            <w:pPr>
              <w:pStyle w:val="TAL"/>
              <w:rPr>
                <w:lang w:eastAsia="en-US"/>
              </w:rPr>
            </w:pPr>
          </w:p>
        </w:tc>
        <w:tc>
          <w:tcPr>
            <w:tcW w:w="1700" w:type="dxa"/>
          </w:tcPr>
          <w:p w14:paraId="125D84C8" w14:textId="77777777" w:rsidR="00F0528B" w:rsidRPr="00DE7B59" w:rsidRDefault="00F0528B" w:rsidP="00E13260">
            <w:pPr>
              <w:pStyle w:val="TAL"/>
              <w:rPr>
                <w:lang w:eastAsia="en-US"/>
              </w:rPr>
            </w:pPr>
          </w:p>
        </w:tc>
        <w:tc>
          <w:tcPr>
            <w:tcW w:w="1245" w:type="dxa"/>
          </w:tcPr>
          <w:p w14:paraId="28BBA65A" w14:textId="77777777" w:rsidR="00F0528B" w:rsidRPr="00DE7B59" w:rsidRDefault="00F0528B" w:rsidP="00E13260">
            <w:pPr>
              <w:pStyle w:val="TAL"/>
              <w:rPr>
                <w:lang w:eastAsia="en-US"/>
              </w:rPr>
            </w:pPr>
          </w:p>
        </w:tc>
      </w:tr>
      <w:tr w:rsidR="00F0528B" w:rsidRPr="00DE7B59" w14:paraId="49A59863" w14:textId="77777777" w:rsidTr="00E13260">
        <w:tc>
          <w:tcPr>
            <w:tcW w:w="4535" w:type="dxa"/>
          </w:tcPr>
          <w:p w14:paraId="3A90B67F" w14:textId="77777777" w:rsidR="00F0528B" w:rsidRPr="00DE7B59" w:rsidRDefault="00F0528B" w:rsidP="00E13260">
            <w:pPr>
              <w:pStyle w:val="TAL"/>
              <w:rPr>
                <w:lang w:eastAsia="en-US"/>
              </w:rPr>
            </w:pPr>
            <w:r w:rsidRPr="00DE7B59">
              <w:rPr>
                <w:lang w:eastAsia="en-US"/>
              </w:rPr>
              <w:t xml:space="preserve">      spCellConfigCommon</w:t>
            </w:r>
          </w:p>
        </w:tc>
        <w:tc>
          <w:tcPr>
            <w:tcW w:w="2267" w:type="dxa"/>
          </w:tcPr>
          <w:p w14:paraId="5CB5ED18" w14:textId="77777777" w:rsidR="00F0528B" w:rsidRPr="00DE7B59" w:rsidRDefault="00F0528B" w:rsidP="00E13260">
            <w:pPr>
              <w:pStyle w:val="TAL"/>
              <w:rPr>
                <w:lang w:eastAsia="en-US"/>
              </w:rPr>
            </w:pPr>
            <w:r w:rsidRPr="00DE7B59">
              <w:rPr>
                <w:lang w:eastAsia="en-US"/>
              </w:rPr>
              <w:t>ServingCellConfigCommon</w:t>
            </w:r>
          </w:p>
        </w:tc>
        <w:tc>
          <w:tcPr>
            <w:tcW w:w="1700" w:type="dxa"/>
          </w:tcPr>
          <w:p w14:paraId="4A558C15" w14:textId="77777777" w:rsidR="00F0528B" w:rsidRPr="00DE7B59" w:rsidRDefault="00F0528B" w:rsidP="00E13260">
            <w:pPr>
              <w:pStyle w:val="TAL"/>
              <w:rPr>
                <w:lang w:eastAsia="en-US"/>
              </w:rPr>
            </w:pPr>
          </w:p>
        </w:tc>
        <w:tc>
          <w:tcPr>
            <w:tcW w:w="1245" w:type="dxa"/>
          </w:tcPr>
          <w:p w14:paraId="4EEBDDB7" w14:textId="77777777" w:rsidR="00F0528B" w:rsidRPr="00DE7B59" w:rsidRDefault="00F0528B" w:rsidP="00E13260">
            <w:pPr>
              <w:pStyle w:val="TAL"/>
              <w:rPr>
                <w:lang w:eastAsia="en-US"/>
              </w:rPr>
            </w:pPr>
          </w:p>
        </w:tc>
      </w:tr>
      <w:tr w:rsidR="00F0528B" w:rsidRPr="00DE7B59" w14:paraId="71804F60" w14:textId="77777777" w:rsidTr="00E13260">
        <w:tc>
          <w:tcPr>
            <w:tcW w:w="4535" w:type="dxa"/>
          </w:tcPr>
          <w:p w14:paraId="70D3DECF" w14:textId="77777777" w:rsidR="00F0528B" w:rsidRPr="00DE7B59" w:rsidRDefault="00F0528B" w:rsidP="00E13260">
            <w:pPr>
              <w:pStyle w:val="TAL"/>
              <w:rPr>
                <w:lang w:eastAsia="en-US"/>
              </w:rPr>
            </w:pPr>
            <w:r w:rsidRPr="00DE7B59">
              <w:rPr>
                <w:lang w:eastAsia="en-US"/>
              </w:rPr>
              <w:t xml:space="preserve">    }</w:t>
            </w:r>
          </w:p>
        </w:tc>
        <w:tc>
          <w:tcPr>
            <w:tcW w:w="2267" w:type="dxa"/>
          </w:tcPr>
          <w:p w14:paraId="0B17AB08" w14:textId="77777777" w:rsidR="00F0528B" w:rsidRPr="00DE7B59" w:rsidRDefault="00F0528B" w:rsidP="00E13260">
            <w:pPr>
              <w:pStyle w:val="TAL"/>
              <w:rPr>
                <w:lang w:eastAsia="en-US"/>
              </w:rPr>
            </w:pPr>
          </w:p>
        </w:tc>
        <w:tc>
          <w:tcPr>
            <w:tcW w:w="1700" w:type="dxa"/>
          </w:tcPr>
          <w:p w14:paraId="260900E3" w14:textId="77777777" w:rsidR="00F0528B" w:rsidRPr="00DE7B59" w:rsidRDefault="00F0528B" w:rsidP="00E13260">
            <w:pPr>
              <w:pStyle w:val="TAL"/>
              <w:rPr>
                <w:lang w:eastAsia="en-US"/>
              </w:rPr>
            </w:pPr>
          </w:p>
        </w:tc>
        <w:tc>
          <w:tcPr>
            <w:tcW w:w="1245" w:type="dxa"/>
          </w:tcPr>
          <w:p w14:paraId="4273DA08" w14:textId="77777777" w:rsidR="00F0528B" w:rsidRPr="00DE7B59" w:rsidRDefault="00F0528B" w:rsidP="00E13260">
            <w:pPr>
              <w:pStyle w:val="TAL"/>
              <w:rPr>
                <w:lang w:eastAsia="en-US"/>
              </w:rPr>
            </w:pPr>
          </w:p>
        </w:tc>
      </w:tr>
      <w:tr w:rsidR="00B85A33" w:rsidRPr="00DE7B59" w14:paraId="0CAA5510" w14:textId="77777777" w:rsidTr="00E84816">
        <w:tc>
          <w:tcPr>
            <w:tcW w:w="4535" w:type="dxa"/>
          </w:tcPr>
          <w:p w14:paraId="62721A59" w14:textId="77777777" w:rsidR="00B85A33" w:rsidRPr="00DE7B59" w:rsidRDefault="00B85A33" w:rsidP="00E84816">
            <w:pPr>
              <w:pStyle w:val="TAL"/>
            </w:pPr>
            <w:r w:rsidRPr="00DE7B59">
              <w:t xml:space="preserve">    spCellConfigDedicated</w:t>
            </w:r>
          </w:p>
        </w:tc>
        <w:tc>
          <w:tcPr>
            <w:tcW w:w="2267" w:type="dxa"/>
          </w:tcPr>
          <w:p w14:paraId="4E69A791" w14:textId="77777777" w:rsidR="00B85A33" w:rsidRPr="00DE7B59" w:rsidRDefault="00B85A33" w:rsidP="00E84816">
            <w:pPr>
              <w:pStyle w:val="TAL"/>
            </w:pPr>
            <w:r w:rsidRPr="00DE7B59">
              <w:t>ServingCellConfig</w:t>
            </w:r>
          </w:p>
        </w:tc>
        <w:tc>
          <w:tcPr>
            <w:tcW w:w="1700" w:type="dxa"/>
          </w:tcPr>
          <w:p w14:paraId="464E3A58" w14:textId="77777777" w:rsidR="00B85A33" w:rsidRPr="00DE7B59" w:rsidRDefault="00B85A33" w:rsidP="00E84816">
            <w:pPr>
              <w:pStyle w:val="TAL"/>
            </w:pPr>
          </w:p>
        </w:tc>
        <w:tc>
          <w:tcPr>
            <w:tcW w:w="1245" w:type="dxa"/>
          </w:tcPr>
          <w:p w14:paraId="4221258C" w14:textId="77777777" w:rsidR="00B85A33" w:rsidRPr="00DE7B59" w:rsidRDefault="00B85A33" w:rsidP="00E84816">
            <w:pPr>
              <w:pStyle w:val="TAL"/>
            </w:pPr>
          </w:p>
        </w:tc>
      </w:tr>
      <w:tr w:rsidR="00F0528B" w:rsidRPr="00DE7B59" w14:paraId="4B485752" w14:textId="77777777" w:rsidTr="00E13260">
        <w:tc>
          <w:tcPr>
            <w:tcW w:w="4535" w:type="dxa"/>
          </w:tcPr>
          <w:p w14:paraId="7D8DFB2F" w14:textId="77777777" w:rsidR="00F0528B" w:rsidRPr="00DE7B59" w:rsidRDefault="00F0528B" w:rsidP="00E13260">
            <w:pPr>
              <w:pStyle w:val="TAL"/>
              <w:rPr>
                <w:lang w:eastAsia="en-US"/>
              </w:rPr>
            </w:pPr>
            <w:r w:rsidRPr="00DE7B59">
              <w:rPr>
                <w:lang w:eastAsia="en-US"/>
              </w:rPr>
              <w:t xml:space="preserve">  }</w:t>
            </w:r>
          </w:p>
        </w:tc>
        <w:tc>
          <w:tcPr>
            <w:tcW w:w="2267" w:type="dxa"/>
          </w:tcPr>
          <w:p w14:paraId="4AEA3901" w14:textId="77777777" w:rsidR="00F0528B" w:rsidRPr="00DE7B59" w:rsidRDefault="00F0528B" w:rsidP="00E13260">
            <w:pPr>
              <w:pStyle w:val="TAL"/>
              <w:rPr>
                <w:lang w:eastAsia="en-US"/>
              </w:rPr>
            </w:pPr>
          </w:p>
        </w:tc>
        <w:tc>
          <w:tcPr>
            <w:tcW w:w="1700" w:type="dxa"/>
          </w:tcPr>
          <w:p w14:paraId="1699A9D1" w14:textId="77777777" w:rsidR="00F0528B" w:rsidRPr="00DE7B59" w:rsidRDefault="00F0528B" w:rsidP="00E13260">
            <w:pPr>
              <w:pStyle w:val="TAL"/>
              <w:rPr>
                <w:lang w:eastAsia="en-US"/>
              </w:rPr>
            </w:pPr>
          </w:p>
        </w:tc>
        <w:tc>
          <w:tcPr>
            <w:tcW w:w="1245" w:type="dxa"/>
          </w:tcPr>
          <w:p w14:paraId="20147139" w14:textId="77777777" w:rsidR="00F0528B" w:rsidRPr="00DE7B59" w:rsidRDefault="00F0528B" w:rsidP="00E13260">
            <w:pPr>
              <w:pStyle w:val="TAL"/>
              <w:rPr>
                <w:lang w:eastAsia="en-US"/>
              </w:rPr>
            </w:pPr>
          </w:p>
        </w:tc>
      </w:tr>
      <w:tr w:rsidR="00F0528B" w:rsidRPr="00DE7B59" w14:paraId="00286A5D" w14:textId="77777777" w:rsidTr="00E13260">
        <w:tc>
          <w:tcPr>
            <w:tcW w:w="4535" w:type="dxa"/>
          </w:tcPr>
          <w:p w14:paraId="314AC6CC" w14:textId="77777777" w:rsidR="00F0528B" w:rsidRPr="00DE7B59" w:rsidRDefault="00F0528B" w:rsidP="00E13260">
            <w:pPr>
              <w:pStyle w:val="TAL"/>
              <w:rPr>
                <w:lang w:eastAsia="en-US"/>
              </w:rPr>
            </w:pPr>
            <w:r w:rsidRPr="00DE7B59">
              <w:rPr>
                <w:lang w:eastAsia="en-US"/>
              </w:rPr>
              <w:t>}</w:t>
            </w:r>
          </w:p>
        </w:tc>
        <w:tc>
          <w:tcPr>
            <w:tcW w:w="2267" w:type="dxa"/>
          </w:tcPr>
          <w:p w14:paraId="1CB94A11" w14:textId="77777777" w:rsidR="00F0528B" w:rsidRPr="00DE7B59" w:rsidRDefault="00F0528B" w:rsidP="00E13260">
            <w:pPr>
              <w:pStyle w:val="TAL"/>
              <w:rPr>
                <w:lang w:eastAsia="en-US"/>
              </w:rPr>
            </w:pPr>
          </w:p>
        </w:tc>
        <w:tc>
          <w:tcPr>
            <w:tcW w:w="1700" w:type="dxa"/>
          </w:tcPr>
          <w:p w14:paraId="0B5B2C5F" w14:textId="77777777" w:rsidR="00F0528B" w:rsidRPr="00DE7B59" w:rsidRDefault="00F0528B" w:rsidP="00E13260">
            <w:pPr>
              <w:pStyle w:val="TAL"/>
              <w:rPr>
                <w:lang w:eastAsia="en-US"/>
              </w:rPr>
            </w:pPr>
          </w:p>
        </w:tc>
        <w:tc>
          <w:tcPr>
            <w:tcW w:w="1245" w:type="dxa"/>
          </w:tcPr>
          <w:p w14:paraId="43C1E2D9" w14:textId="77777777" w:rsidR="00F0528B" w:rsidRPr="00DE7B59" w:rsidRDefault="00F0528B" w:rsidP="00E13260">
            <w:pPr>
              <w:pStyle w:val="TAL"/>
              <w:rPr>
                <w:lang w:eastAsia="en-US"/>
              </w:rPr>
            </w:pPr>
          </w:p>
        </w:tc>
      </w:tr>
    </w:tbl>
    <w:p w14:paraId="298528DC" w14:textId="77777777" w:rsidR="00F0528B" w:rsidRPr="00DE7B59" w:rsidRDefault="00F0528B" w:rsidP="00F0528B"/>
    <w:p w14:paraId="747D46CD" w14:textId="77777777" w:rsidR="00F0528B" w:rsidRPr="00DE7B59" w:rsidRDefault="00F0528B" w:rsidP="00F0528B">
      <w:pPr>
        <w:pStyle w:val="TH"/>
        <w:rPr>
          <w:i/>
        </w:rPr>
      </w:pPr>
      <w:r w:rsidRPr="00DE7B59">
        <w:t xml:space="preserve">Table </w:t>
      </w:r>
      <w:r w:rsidRPr="00DE7B59">
        <w:rPr>
          <w:lang w:eastAsia="sv-SE"/>
        </w:rPr>
        <w:t>7.1.1.3.1.3.3</w:t>
      </w:r>
      <w:r w:rsidRPr="00DE7B59">
        <w:t xml:space="preserve">-5: </w:t>
      </w:r>
      <w:r w:rsidRPr="00DE7B59">
        <w:rPr>
          <w:i/>
        </w:rPr>
        <w:t>ServingCellConfigCommon (</w:t>
      </w:r>
      <w:r w:rsidRPr="00DE7B59">
        <w:t xml:space="preserve">Table </w:t>
      </w:r>
      <w:r w:rsidRPr="00DE7B59">
        <w:rPr>
          <w:lang w:eastAsia="sv-SE"/>
        </w:rPr>
        <w:t>7.1.1.3.1.3.3</w:t>
      </w:r>
      <w:r w:rsidRPr="00DE7B59">
        <w:t>-4</w:t>
      </w:r>
      <w:r w:rsidR="0028770E" w:rsidRPr="00DE7B59">
        <w:rPr>
          <w:lang w:eastAsia="zh-CN"/>
        </w:rPr>
        <w:t xml:space="preserve">, </w:t>
      </w:r>
      <w:r w:rsidR="0028770E" w:rsidRPr="00DE7B59">
        <w:t>Table 7.1.1.</w:t>
      </w:r>
      <w:r w:rsidR="0028770E" w:rsidRPr="00DE7B59">
        <w:rPr>
          <w:lang w:eastAsia="zh-CN"/>
        </w:rPr>
        <w:t>3.1.</w:t>
      </w:r>
      <w:r w:rsidR="0028770E" w:rsidRPr="00DE7B59">
        <w:t>3.3-1</w:t>
      </w:r>
      <w:r w:rsidR="0028770E" w:rsidRPr="00DE7B59">
        <w:rPr>
          <w:lang w:eastAsia="zh-CN"/>
        </w:rPr>
        <w:t>4</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25933EE3" w14:textId="77777777" w:rsidTr="00E13260">
        <w:tc>
          <w:tcPr>
            <w:tcW w:w="9747" w:type="dxa"/>
            <w:gridSpan w:val="4"/>
          </w:tcPr>
          <w:p w14:paraId="05122E9F"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F76293" w:rsidRPr="00DE7B59">
              <w:rPr>
                <w:b w:val="0"/>
                <w:lang w:eastAsia="en-US"/>
              </w:rPr>
              <w:t>4.6.3-168</w:t>
            </w:r>
          </w:p>
        </w:tc>
      </w:tr>
      <w:tr w:rsidR="00F0528B" w:rsidRPr="00DE7B59" w14:paraId="1CE4326C" w14:textId="77777777" w:rsidTr="00E13260">
        <w:tc>
          <w:tcPr>
            <w:tcW w:w="4535" w:type="dxa"/>
          </w:tcPr>
          <w:p w14:paraId="1CE05BFD" w14:textId="77777777" w:rsidR="00F0528B" w:rsidRPr="00DE7B59" w:rsidRDefault="00F0528B" w:rsidP="00E13260">
            <w:pPr>
              <w:pStyle w:val="TAH"/>
              <w:rPr>
                <w:lang w:eastAsia="en-US"/>
              </w:rPr>
            </w:pPr>
            <w:r w:rsidRPr="00DE7B59">
              <w:rPr>
                <w:lang w:eastAsia="en-US"/>
              </w:rPr>
              <w:t>Information Element</w:t>
            </w:r>
          </w:p>
        </w:tc>
        <w:tc>
          <w:tcPr>
            <w:tcW w:w="2267" w:type="dxa"/>
          </w:tcPr>
          <w:p w14:paraId="6635C45C" w14:textId="77777777" w:rsidR="00F0528B" w:rsidRPr="00DE7B59" w:rsidRDefault="00F0528B" w:rsidP="00E13260">
            <w:pPr>
              <w:pStyle w:val="TAH"/>
              <w:rPr>
                <w:lang w:eastAsia="en-US"/>
              </w:rPr>
            </w:pPr>
            <w:r w:rsidRPr="00DE7B59">
              <w:rPr>
                <w:lang w:eastAsia="en-US"/>
              </w:rPr>
              <w:t>Value/remark</w:t>
            </w:r>
          </w:p>
        </w:tc>
        <w:tc>
          <w:tcPr>
            <w:tcW w:w="1700" w:type="dxa"/>
          </w:tcPr>
          <w:p w14:paraId="37BAFA41" w14:textId="77777777" w:rsidR="00F0528B" w:rsidRPr="00DE7B59" w:rsidRDefault="00F0528B" w:rsidP="00E13260">
            <w:pPr>
              <w:pStyle w:val="TAH"/>
              <w:rPr>
                <w:lang w:eastAsia="en-US"/>
              </w:rPr>
            </w:pPr>
            <w:r w:rsidRPr="00DE7B59">
              <w:rPr>
                <w:lang w:eastAsia="en-US"/>
              </w:rPr>
              <w:t>Comment</w:t>
            </w:r>
          </w:p>
        </w:tc>
        <w:tc>
          <w:tcPr>
            <w:tcW w:w="1245" w:type="dxa"/>
          </w:tcPr>
          <w:p w14:paraId="1B1F5A9E" w14:textId="77777777" w:rsidR="00F0528B" w:rsidRPr="00DE7B59" w:rsidRDefault="00F0528B" w:rsidP="00E13260">
            <w:pPr>
              <w:pStyle w:val="TAH"/>
              <w:rPr>
                <w:lang w:eastAsia="en-US"/>
              </w:rPr>
            </w:pPr>
            <w:r w:rsidRPr="00DE7B59">
              <w:rPr>
                <w:lang w:eastAsia="en-US"/>
              </w:rPr>
              <w:t>Condition</w:t>
            </w:r>
          </w:p>
        </w:tc>
      </w:tr>
      <w:tr w:rsidR="00F0528B" w:rsidRPr="00DE7B59" w14:paraId="3B56C9C6" w14:textId="77777777" w:rsidTr="00E13260">
        <w:tc>
          <w:tcPr>
            <w:tcW w:w="4535" w:type="dxa"/>
          </w:tcPr>
          <w:p w14:paraId="796F1699" w14:textId="77777777" w:rsidR="00F0528B" w:rsidRPr="00DE7B59" w:rsidRDefault="00F0528B" w:rsidP="00E13260">
            <w:pPr>
              <w:pStyle w:val="TAL"/>
              <w:rPr>
                <w:lang w:eastAsia="en-US"/>
              </w:rPr>
            </w:pPr>
            <w:r w:rsidRPr="00DE7B59">
              <w:rPr>
                <w:lang w:eastAsia="en-US"/>
              </w:rPr>
              <w:t>ServingCellConfigCommon ::= SEQUENCE {</w:t>
            </w:r>
          </w:p>
        </w:tc>
        <w:tc>
          <w:tcPr>
            <w:tcW w:w="2267" w:type="dxa"/>
          </w:tcPr>
          <w:p w14:paraId="35C2E2B8" w14:textId="77777777" w:rsidR="00F0528B" w:rsidRPr="00DE7B59" w:rsidRDefault="00F0528B" w:rsidP="00E13260">
            <w:pPr>
              <w:pStyle w:val="TAL"/>
              <w:rPr>
                <w:lang w:eastAsia="en-US"/>
              </w:rPr>
            </w:pPr>
          </w:p>
        </w:tc>
        <w:tc>
          <w:tcPr>
            <w:tcW w:w="1700" w:type="dxa"/>
          </w:tcPr>
          <w:p w14:paraId="10807F7E" w14:textId="77777777" w:rsidR="00F0528B" w:rsidRPr="00DE7B59" w:rsidRDefault="00F0528B" w:rsidP="00E13260">
            <w:pPr>
              <w:pStyle w:val="TAL"/>
              <w:rPr>
                <w:lang w:eastAsia="en-US"/>
              </w:rPr>
            </w:pPr>
          </w:p>
        </w:tc>
        <w:tc>
          <w:tcPr>
            <w:tcW w:w="1245" w:type="dxa"/>
          </w:tcPr>
          <w:p w14:paraId="2CA7C5AA" w14:textId="77777777" w:rsidR="00F0528B" w:rsidRPr="00DE7B59" w:rsidRDefault="00F0528B" w:rsidP="00E13260">
            <w:pPr>
              <w:pStyle w:val="TAL"/>
              <w:rPr>
                <w:lang w:eastAsia="en-US"/>
              </w:rPr>
            </w:pPr>
          </w:p>
        </w:tc>
      </w:tr>
      <w:tr w:rsidR="00F0528B" w:rsidRPr="00DE7B59" w14:paraId="16AA6225" w14:textId="77777777" w:rsidTr="00E13260">
        <w:tc>
          <w:tcPr>
            <w:tcW w:w="4535" w:type="dxa"/>
          </w:tcPr>
          <w:p w14:paraId="0B87818E" w14:textId="77777777" w:rsidR="00F0528B" w:rsidRPr="00DE7B59" w:rsidRDefault="00F0528B" w:rsidP="00E13260">
            <w:pPr>
              <w:pStyle w:val="TAL"/>
              <w:rPr>
                <w:lang w:eastAsia="en-US"/>
              </w:rPr>
            </w:pPr>
            <w:r w:rsidRPr="00DE7B59">
              <w:rPr>
                <w:lang w:eastAsia="en-US"/>
              </w:rPr>
              <w:t xml:space="preserve">  uplinkConfigCommon SEQUENCE {</w:t>
            </w:r>
          </w:p>
        </w:tc>
        <w:tc>
          <w:tcPr>
            <w:tcW w:w="2267" w:type="dxa"/>
          </w:tcPr>
          <w:p w14:paraId="6881E925" w14:textId="77777777" w:rsidR="00F0528B" w:rsidRPr="00DE7B59" w:rsidRDefault="00F0528B" w:rsidP="00E13260">
            <w:pPr>
              <w:pStyle w:val="TAL"/>
            </w:pPr>
          </w:p>
        </w:tc>
        <w:tc>
          <w:tcPr>
            <w:tcW w:w="1700" w:type="dxa"/>
          </w:tcPr>
          <w:p w14:paraId="5ADA11FF" w14:textId="77777777" w:rsidR="00F0528B" w:rsidRPr="00DE7B59" w:rsidRDefault="00F0528B" w:rsidP="00E13260">
            <w:pPr>
              <w:pStyle w:val="TAL"/>
              <w:rPr>
                <w:lang w:eastAsia="en-US"/>
              </w:rPr>
            </w:pPr>
          </w:p>
        </w:tc>
        <w:tc>
          <w:tcPr>
            <w:tcW w:w="1245" w:type="dxa"/>
          </w:tcPr>
          <w:p w14:paraId="7AF15081" w14:textId="77777777" w:rsidR="00F0528B" w:rsidRPr="00DE7B59" w:rsidRDefault="00F0528B" w:rsidP="00E13260">
            <w:pPr>
              <w:pStyle w:val="TAL"/>
              <w:rPr>
                <w:lang w:eastAsia="en-US"/>
              </w:rPr>
            </w:pPr>
          </w:p>
        </w:tc>
      </w:tr>
      <w:tr w:rsidR="00F0528B" w:rsidRPr="00DE7B59" w14:paraId="764DD064" w14:textId="77777777" w:rsidTr="00E13260">
        <w:tc>
          <w:tcPr>
            <w:tcW w:w="4535" w:type="dxa"/>
          </w:tcPr>
          <w:p w14:paraId="2183F3E5" w14:textId="77777777" w:rsidR="00F0528B" w:rsidRPr="00DE7B59" w:rsidRDefault="00F0528B" w:rsidP="00E13260">
            <w:pPr>
              <w:pStyle w:val="TAL"/>
              <w:rPr>
                <w:lang w:eastAsia="en-US"/>
              </w:rPr>
            </w:pPr>
            <w:r w:rsidRPr="00DE7B59">
              <w:rPr>
                <w:lang w:eastAsia="en-US"/>
              </w:rPr>
              <w:t xml:space="preserve">    initialUplinkBWP</w:t>
            </w:r>
          </w:p>
        </w:tc>
        <w:tc>
          <w:tcPr>
            <w:tcW w:w="2267" w:type="dxa"/>
          </w:tcPr>
          <w:p w14:paraId="5E30527C" w14:textId="77777777" w:rsidR="00F0528B" w:rsidRPr="00DE7B59" w:rsidRDefault="00F0528B" w:rsidP="00E13260">
            <w:pPr>
              <w:pStyle w:val="TAL"/>
            </w:pPr>
            <w:r w:rsidRPr="00DE7B59">
              <w:rPr>
                <w:lang w:eastAsia="en-US"/>
              </w:rPr>
              <w:t>BWP-UplinkCommon</w:t>
            </w:r>
          </w:p>
        </w:tc>
        <w:tc>
          <w:tcPr>
            <w:tcW w:w="1700" w:type="dxa"/>
          </w:tcPr>
          <w:p w14:paraId="7ED94505" w14:textId="77777777" w:rsidR="00F0528B" w:rsidRPr="00DE7B59" w:rsidRDefault="00F0528B" w:rsidP="00E13260">
            <w:pPr>
              <w:pStyle w:val="TAL"/>
              <w:rPr>
                <w:lang w:eastAsia="en-US"/>
              </w:rPr>
            </w:pPr>
          </w:p>
        </w:tc>
        <w:tc>
          <w:tcPr>
            <w:tcW w:w="1245" w:type="dxa"/>
          </w:tcPr>
          <w:p w14:paraId="7039D92F" w14:textId="77777777" w:rsidR="00F0528B" w:rsidRPr="00DE7B59" w:rsidRDefault="00F0528B" w:rsidP="00E13260">
            <w:pPr>
              <w:pStyle w:val="TAL"/>
              <w:rPr>
                <w:lang w:eastAsia="en-US"/>
              </w:rPr>
            </w:pPr>
          </w:p>
        </w:tc>
      </w:tr>
      <w:tr w:rsidR="00F0528B" w:rsidRPr="00DE7B59" w14:paraId="20A87A25" w14:textId="77777777" w:rsidTr="00E13260">
        <w:tc>
          <w:tcPr>
            <w:tcW w:w="4535" w:type="dxa"/>
          </w:tcPr>
          <w:p w14:paraId="224070F5" w14:textId="77777777" w:rsidR="00F0528B" w:rsidRPr="00DE7B59" w:rsidRDefault="00F0528B" w:rsidP="00E13260">
            <w:pPr>
              <w:pStyle w:val="TAL"/>
              <w:rPr>
                <w:lang w:eastAsia="en-US"/>
              </w:rPr>
            </w:pPr>
            <w:r w:rsidRPr="00DE7B59">
              <w:rPr>
                <w:lang w:eastAsia="en-US"/>
              </w:rPr>
              <w:t xml:space="preserve">  }</w:t>
            </w:r>
          </w:p>
        </w:tc>
        <w:tc>
          <w:tcPr>
            <w:tcW w:w="2267" w:type="dxa"/>
          </w:tcPr>
          <w:p w14:paraId="1D3A3EBF" w14:textId="77777777" w:rsidR="00F0528B" w:rsidRPr="00DE7B59" w:rsidRDefault="00F0528B" w:rsidP="00E13260">
            <w:pPr>
              <w:pStyle w:val="TAL"/>
            </w:pPr>
          </w:p>
        </w:tc>
        <w:tc>
          <w:tcPr>
            <w:tcW w:w="1700" w:type="dxa"/>
          </w:tcPr>
          <w:p w14:paraId="5E85F3C3" w14:textId="77777777" w:rsidR="00F0528B" w:rsidRPr="00DE7B59" w:rsidRDefault="00F0528B" w:rsidP="00E13260">
            <w:pPr>
              <w:pStyle w:val="TAL"/>
              <w:rPr>
                <w:lang w:eastAsia="en-US"/>
              </w:rPr>
            </w:pPr>
          </w:p>
        </w:tc>
        <w:tc>
          <w:tcPr>
            <w:tcW w:w="1245" w:type="dxa"/>
          </w:tcPr>
          <w:p w14:paraId="53E55987" w14:textId="77777777" w:rsidR="00F0528B" w:rsidRPr="00DE7B59" w:rsidRDefault="00F0528B" w:rsidP="00E13260">
            <w:pPr>
              <w:pStyle w:val="TAL"/>
              <w:rPr>
                <w:lang w:eastAsia="en-US"/>
              </w:rPr>
            </w:pPr>
          </w:p>
        </w:tc>
      </w:tr>
      <w:tr w:rsidR="00F0528B" w:rsidRPr="00DE7B59" w14:paraId="5BDF7DB5" w14:textId="77777777" w:rsidTr="00E13260">
        <w:tc>
          <w:tcPr>
            <w:tcW w:w="4535" w:type="dxa"/>
          </w:tcPr>
          <w:p w14:paraId="7A6298B5" w14:textId="77777777" w:rsidR="00F0528B" w:rsidRPr="00DE7B59" w:rsidRDefault="00F0528B" w:rsidP="00E13260">
            <w:pPr>
              <w:pStyle w:val="TAL"/>
              <w:rPr>
                <w:lang w:eastAsia="en-US"/>
              </w:rPr>
            </w:pPr>
            <w:r w:rsidRPr="00DE7B59">
              <w:rPr>
                <w:lang w:eastAsia="en-US"/>
              </w:rPr>
              <w:t xml:space="preserve">  </w:t>
            </w:r>
            <w:r w:rsidRPr="00DE7B59">
              <w:t>tdd-UL-DL-ConfigurationCommon</w:t>
            </w:r>
          </w:p>
        </w:tc>
        <w:tc>
          <w:tcPr>
            <w:tcW w:w="2267" w:type="dxa"/>
          </w:tcPr>
          <w:p w14:paraId="33894B98" w14:textId="77777777" w:rsidR="00F0528B" w:rsidRPr="00DE7B59" w:rsidRDefault="00F0528B" w:rsidP="00E13260">
            <w:pPr>
              <w:pStyle w:val="TAL"/>
            </w:pPr>
            <w:r w:rsidRPr="00DE7B59">
              <w:t>TDD-UL-DL-ConfigCommon</w:t>
            </w:r>
          </w:p>
        </w:tc>
        <w:tc>
          <w:tcPr>
            <w:tcW w:w="1700" w:type="dxa"/>
          </w:tcPr>
          <w:p w14:paraId="3525D92A" w14:textId="77777777" w:rsidR="00F0528B" w:rsidRPr="00DE7B59" w:rsidRDefault="00F0528B" w:rsidP="00E13260">
            <w:pPr>
              <w:pStyle w:val="TAL"/>
              <w:rPr>
                <w:lang w:eastAsia="en-US"/>
              </w:rPr>
            </w:pPr>
          </w:p>
        </w:tc>
        <w:tc>
          <w:tcPr>
            <w:tcW w:w="1245" w:type="dxa"/>
          </w:tcPr>
          <w:p w14:paraId="0808FD06" w14:textId="77777777" w:rsidR="00F0528B" w:rsidRPr="00DE7B59" w:rsidRDefault="00F0528B" w:rsidP="00E13260">
            <w:pPr>
              <w:pStyle w:val="TAL"/>
              <w:rPr>
                <w:lang w:eastAsia="en-US"/>
              </w:rPr>
            </w:pPr>
          </w:p>
        </w:tc>
      </w:tr>
      <w:tr w:rsidR="00F0528B" w:rsidRPr="00DE7B59" w14:paraId="5B0E0AC9" w14:textId="77777777" w:rsidTr="00E13260">
        <w:tc>
          <w:tcPr>
            <w:tcW w:w="4535" w:type="dxa"/>
            <w:tcBorders>
              <w:bottom w:val="single" w:sz="4" w:space="0" w:color="auto"/>
            </w:tcBorders>
          </w:tcPr>
          <w:p w14:paraId="27E6813E" w14:textId="77777777" w:rsidR="00F0528B" w:rsidRPr="00DE7B59" w:rsidRDefault="00F0528B" w:rsidP="00E13260">
            <w:pPr>
              <w:pStyle w:val="TAL"/>
              <w:rPr>
                <w:lang w:eastAsia="en-US"/>
              </w:rPr>
            </w:pPr>
            <w:r w:rsidRPr="00DE7B59">
              <w:rPr>
                <w:lang w:eastAsia="en-US"/>
              </w:rPr>
              <w:t>}</w:t>
            </w:r>
          </w:p>
        </w:tc>
        <w:tc>
          <w:tcPr>
            <w:tcW w:w="2267" w:type="dxa"/>
          </w:tcPr>
          <w:p w14:paraId="50F8DDFF" w14:textId="77777777" w:rsidR="00F0528B" w:rsidRPr="00DE7B59" w:rsidRDefault="00F0528B" w:rsidP="00E13260">
            <w:pPr>
              <w:pStyle w:val="TAL"/>
              <w:rPr>
                <w:lang w:eastAsia="en-US"/>
              </w:rPr>
            </w:pPr>
          </w:p>
        </w:tc>
        <w:tc>
          <w:tcPr>
            <w:tcW w:w="1700" w:type="dxa"/>
          </w:tcPr>
          <w:p w14:paraId="76695B7F" w14:textId="77777777" w:rsidR="00F0528B" w:rsidRPr="00DE7B59" w:rsidRDefault="00F0528B" w:rsidP="00E13260">
            <w:pPr>
              <w:pStyle w:val="TAL"/>
              <w:rPr>
                <w:lang w:eastAsia="en-US"/>
              </w:rPr>
            </w:pPr>
          </w:p>
        </w:tc>
        <w:tc>
          <w:tcPr>
            <w:tcW w:w="1245" w:type="dxa"/>
          </w:tcPr>
          <w:p w14:paraId="42E80B80" w14:textId="77777777" w:rsidR="00F0528B" w:rsidRPr="00DE7B59" w:rsidRDefault="00F0528B" w:rsidP="00E13260">
            <w:pPr>
              <w:pStyle w:val="TAL"/>
              <w:rPr>
                <w:lang w:eastAsia="en-US"/>
              </w:rPr>
            </w:pPr>
          </w:p>
        </w:tc>
      </w:tr>
    </w:tbl>
    <w:p w14:paraId="44C0A054" w14:textId="77777777" w:rsidR="00F0528B" w:rsidRPr="00DE7B59" w:rsidRDefault="00F0528B" w:rsidP="00F0528B">
      <w:pPr>
        <w:rPr>
          <w:lang w:eastAsia="zh-CN"/>
        </w:rPr>
      </w:pPr>
    </w:p>
    <w:p w14:paraId="2CD39228" w14:textId="77777777" w:rsidR="00F0528B" w:rsidRPr="00DE7B59" w:rsidRDefault="00F0528B" w:rsidP="00F0528B">
      <w:pPr>
        <w:pStyle w:val="TH"/>
        <w:rPr>
          <w:i/>
        </w:rPr>
      </w:pPr>
      <w:r w:rsidRPr="00DE7B59">
        <w:lastRenderedPageBreak/>
        <w:t xml:space="preserve">Table </w:t>
      </w:r>
      <w:r w:rsidRPr="00DE7B59">
        <w:rPr>
          <w:lang w:eastAsia="sv-SE"/>
        </w:rPr>
        <w:t>7.1.1.3.1.3.3</w:t>
      </w:r>
      <w:r w:rsidRPr="00DE7B59">
        <w:t>-</w:t>
      </w:r>
      <w:r w:rsidR="00B85A33" w:rsidRPr="00DE7B59">
        <w:t>6</w:t>
      </w:r>
      <w:r w:rsidRPr="00DE7B59">
        <w:t xml:space="preserve">: </w:t>
      </w:r>
      <w:r w:rsidRPr="00DE7B59">
        <w:rPr>
          <w:i/>
        </w:rPr>
        <w:t>TDD-UL-DL-ConfigCommon (</w:t>
      </w:r>
      <w:r w:rsidRPr="00DE7B59">
        <w:t xml:space="preserve">Table </w:t>
      </w:r>
      <w:r w:rsidRPr="00DE7B59">
        <w:rPr>
          <w:lang w:eastAsia="sv-SE"/>
        </w:rPr>
        <w:t>7.1.1.</w:t>
      </w:r>
      <w:r w:rsidR="00B85A33" w:rsidRPr="00DE7B59">
        <w:t>3</w:t>
      </w:r>
      <w:r w:rsidRPr="00DE7B59">
        <w:rPr>
          <w:lang w:eastAsia="sv-SE"/>
        </w:rPr>
        <w:t>.1.3.3</w:t>
      </w:r>
      <w:r w:rsidRPr="00DE7B59">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0B0300B4" w14:textId="77777777" w:rsidTr="00E13260">
        <w:tc>
          <w:tcPr>
            <w:tcW w:w="9747" w:type="dxa"/>
            <w:gridSpan w:val="4"/>
          </w:tcPr>
          <w:p w14:paraId="4B9AC1A0"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6B1A78" w:rsidRPr="00DE7B59">
              <w:rPr>
                <w:b w:val="0"/>
                <w:lang w:eastAsia="en-US"/>
              </w:rPr>
              <w:t>4.6.3-192</w:t>
            </w:r>
          </w:p>
        </w:tc>
      </w:tr>
      <w:tr w:rsidR="00F0528B" w:rsidRPr="00DE7B59" w14:paraId="1ACF5007" w14:textId="77777777" w:rsidTr="00E13260">
        <w:tc>
          <w:tcPr>
            <w:tcW w:w="4535" w:type="dxa"/>
          </w:tcPr>
          <w:p w14:paraId="0D3EAA3F" w14:textId="77777777" w:rsidR="00F0528B" w:rsidRPr="00DE7B59" w:rsidRDefault="00F0528B" w:rsidP="00E13260">
            <w:pPr>
              <w:pStyle w:val="TAH"/>
              <w:rPr>
                <w:lang w:eastAsia="en-US"/>
              </w:rPr>
            </w:pPr>
            <w:r w:rsidRPr="00DE7B59">
              <w:rPr>
                <w:lang w:eastAsia="en-US"/>
              </w:rPr>
              <w:t>Information Element</w:t>
            </w:r>
          </w:p>
        </w:tc>
        <w:tc>
          <w:tcPr>
            <w:tcW w:w="2267" w:type="dxa"/>
          </w:tcPr>
          <w:p w14:paraId="3815F6D9" w14:textId="77777777" w:rsidR="00F0528B" w:rsidRPr="00DE7B59" w:rsidRDefault="00F0528B" w:rsidP="00E13260">
            <w:pPr>
              <w:pStyle w:val="TAH"/>
              <w:rPr>
                <w:lang w:eastAsia="en-US"/>
              </w:rPr>
            </w:pPr>
            <w:r w:rsidRPr="00DE7B59">
              <w:rPr>
                <w:lang w:eastAsia="en-US"/>
              </w:rPr>
              <w:t>Value/remark</w:t>
            </w:r>
          </w:p>
        </w:tc>
        <w:tc>
          <w:tcPr>
            <w:tcW w:w="1700" w:type="dxa"/>
          </w:tcPr>
          <w:p w14:paraId="3DABB301" w14:textId="77777777" w:rsidR="00F0528B" w:rsidRPr="00DE7B59" w:rsidRDefault="00F0528B" w:rsidP="00E13260">
            <w:pPr>
              <w:pStyle w:val="TAH"/>
              <w:rPr>
                <w:lang w:eastAsia="en-US"/>
              </w:rPr>
            </w:pPr>
            <w:r w:rsidRPr="00DE7B59">
              <w:rPr>
                <w:lang w:eastAsia="en-US"/>
              </w:rPr>
              <w:t>Comment</w:t>
            </w:r>
          </w:p>
        </w:tc>
        <w:tc>
          <w:tcPr>
            <w:tcW w:w="1245" w:type="dxa"/>
          </w:tcPr>
          <w:p w14:paraId="7EFF14D6" w14:textId="77777777" w:rsidR="00F0528B" w:rsidRPr="00DE7B59" w:rsidRDefault="00F0528B" w:rsidP="00E13260">
            <w:pPr>
              <w:pStyle w:val="TAH"/>
              <w:rPr>
                <w:lang w:eastAsia="en-US"/>
              </w:rPr>
            </w:pPr>
            <w:r w:rsidRPr="00DE7B59">
              <w:rPr>
                <w:lang w:eastAsia="en-US"/>
              </w:rPr>
              <w:t>Condition</w:t>
            </w:r>
          </w:p>
        </w:tc>
      </w:tr>
      <w:tr w:rsidR="00F0528B" w:rsidRPr="00DE7B59" w14:paraId="7759986F" w14:textId="77777777" w:rsidTr="00E13260">
        <w:tc>
          <w:tcPr>
            <w:tcW w:w="4535" w:type="dxa"/>
          </w:tcPr>
          <w:p w14:paraId="1E3DE0CE" w14:textId="77777777" w:rsidR="00F0528B" w:rsidRPr="00DE7B59" w:rsidRDefault="00F0528B" w:rsidP="00E13260">
            <w:pPr>
              <w:pStyle w:val="TAL"/>
              <w:rPr>
                <w:lang w:eastAsia="en-US"/>
              </w:rPr>
            </w:pPr>
            <w:r w:rsidRPr="00DE7B59">
              <w:rPr>
                <w:lang w:eastAsia="en-US"/>
              </w:rPr>
              <w:t>TDD-UL-DL-Config</w:t>
            </w:r>
            <w:r w:rsidRPr="00DE7B59">
              <w:t>Common</w:t>
            </w:r>
            <w:r w:rsidRPr="00DE7B59">
              <w:rPr>
                <w:lang w:eastAsia="en-US"/>
              </w:rPr>
              <w:t xml:space="preserve"> ::= SEQUENCE {</w:t>
            </w:r>
          </w:p>
        </w:tc>
        <w:tc>
          <w:tcPr>
            <w:tcW w:w="2267" w:type="dxa"/>
          </w:tcPr>
          <w:p w14:paraId="46E60485" w14:textId="77777777" w:rsidR="00F0528B" w:rsidRPr="00DE7B59" w:rsidRDefault="00F0528B" w:rsidP="00E13260">
            <w:pPr>
              <w:pStyle w:val="TAL"/>
              <w:rPr>
                <w:lang w:eastAsia="en-US"/>
              </w:rPr>
            </w:pPr>
          </w:p>
        </w:tc>
        <w:tc>
          <w:tcPr>
            <w:tcW w:w="1700" w:type="dxa"/>
          </w:tcPr>
          <w:p w14:paraId="01483950" w14:textId="77777777" w:rsidR="00F0528B" w:rsidRPr="00DE7B59" w:rsidRDefault="00F0528B" w:rsidP="00E13260">
            <w:pPr>
              <w:pStyle w:val="TAL"/>
              <w:rPr>
                <w:lang w:eastAsia="en-US"/>
              </w:rPr>
            </w:pPr>
          </w:p>
        </w:tc>
        <w:tc>
          <w:tcPr>
            <w:tcW w:w="1245" w:type="dxa"/>
          </w:tcPr>
          <w:p w14:paraId="4ACB611E" w14:textId="77777777" w:rsidR="00F0528B" w:rsidRPr="00DE7B59" w:rsidRDefault="00F0528B" w:rsidP="00E13260">
            <w:pPr>
              <w:pStyle w:val="TAL"/>
              <w:rPr>
                <w:lang w:eastAsia="en-US"/>
              </w:rPr>
            </w:pPr>
          </w:p>
        </w:tc>
      </w:tr>
      <w:tr w:rsidR="00F0528B" w:rsidRPr="00DE7B59" w14:paraId="1086D145" w14:textId="77777777" w:rsidTr="00E13260">
        <w:tc>
          <w:tcPr>
            <w:tcW w:w="4535" w:type="dxa"/>
          </w:tcPr>
          <w:p w14:paraId="4339CC24" w14:textId="77777777" w:rsidR="00F0528B" w:rsidRPr="00DE7B59" w:rsidRDefault="00F0528B" w:rsidP="00E13260">
            <w:pPr>
              <w:pStyle w:val="TAL"/>
              <w:rPr>
                <w:lang w:eastAsia="en-US"/>
              </w:rPr>
            </w:pPr>
            <w:r w:rsidRPr="00DE7B59">
              <w:rPr>
                <w:rFonts w:cs="Arial"/>
                <w:kern w:val="2"/>
                <w:szCs w:val="18"/>
                <w:lang w:eastAsia="en-US"/>
              </w:rPr>
              <w:t xml:space="preserve">  referenceSubcarrierSpacing</w:t>
            </w:r>
          </w:p>
        </w:tc>
        <w:tc>
          <w:tcPr>
            <w:tcW w:w="2267" w:type="dxa"/>
          </w:tcPr>
          <w:p w14:paraId="1B59579F" w14:textId="77777777" w:rsidR="00F0528B" w:rsidRPr="00DE7B59" w:rsidRDefault="00F0528B" w:rsidP="00E13260">
            <w:pPr>
              <w:pStyle w:val="TAL"/>
            </w:pPr>
            <w:r w:rsidRPr="00DE7B59">
              <w:rPr>
                <w:rFonts w:cs="Arial"/>
                <w:kern w:val="2"/>
                <w:szCs w:val="18"/>
                <w:lang w:eastAsia="en-US"/>
              </w:rPr>
              <w:t>SubcarrierSpacing</w:t>
            </w:r>
          </w:p>
        </w:tc>
        <w:tc>
          <w:tcPr>
            <w:tcW w:w="1700" w:type="dxa"/>
          </w:tcPr>
          <w:p w14:paraId="4D8340BC" w14:textId="77777777" w:rsidR="00F0528B" w:rsidRPr="00DE7B59" w:rsidRDefault="00F0528B" w:rsidP="00E13260">
            <w:pPr>
              <w:pStyle w:val="TAL"/>
              <w:rPr>
                <w:lang w:eastAsia="en-US"/>
              </w:rPr>
            </w:pPr>
          </w:p>
        </w:tc>
        <w:tc>
          <w:tcPr>
            <w:tcW w:w="1245" w:type="dxa"/>
          </w:tcPr>
          <w:p w14:paraId="3F573B32" w14:textId="77777777" w:rsidR="00F0528B" w:rsidRPr="00DE7B59" w:rsidRDefault="00F0528B" w:rsidP="00E13260">
            <w:pPr>
              <w:pStyle w:val="TAL"/>
              <w:rPr>
                <w:lang w:eastAsia="en-US"/>
              </w:rPr>
            </w:pPr>
          </w:p>
        </w:tc>
      </w:tr>
      <w:tr w:rsidR="00F0528B" w:rsidRPr="00DE7B59" w14:paraId="66AEBB1C" w14:textId="77777777" w:rsidTr="00E13260">
        <w:tc>
          <w:tcPr>
            <w:tcW w:w="4535" w:type="dxa"/>
          </w:tcPr>
          <w:p w14:paraId="1F171152" w14:textId="77777777" w:rsidR="00F0528B" w:rsidRPr="00DE7B59" w:rsidRDefault="00F0528B" w:rsidP="00E13260">
            <w:pPr>
              <w:pStyle w:val="TAL"/>
              <w:rPr>
                <w:lang w:eastAsia="en-US"/>
              </w:rPr>
            </w:pPr>
            <w:r w:rsidRPr="00DE7B59">
              <w:rPr>
                <w:rFonts w:cs="Arial"/>
                <w:kern w:val="2"/>
                <w:szCs w:val="18"/>
                <w:lang w:eastAsia="en-US"/>
              </w:rPr>
              <w:t xml:space="preserve">  pattern1 SEQUENCE {</w:t>
            </w:r>
          </w:p>
        </w:tc>
        <w:tc>
          <w:tcPr>
            <w:tcW w:w="2267" w:type="dxa"/>
          </w:tcPr>
          <w:p w14:paraId="530034AE" w14:textId="77777777" w:rsidR="00F0528B" w:rsidRPr="00DE7B59" w:rsidRDefault="00F0528B" w:rsidP="00E13260">
            <w:pPr>
              <w:pStyle w:val="TAL"/>
              <w:rPr>
                <w:lang w:eastAsia="en-US"/>
              </w:rPr>
            </w:pPr>
          </w:p>
        </w:tc>
        <w:tc>
          <w:tcPr>
            <w:tcW w:w="1700" w:type="dxa"/>
          </w:tcPr>
          <w:p w14:paraId="49F1D266" w14:textId="77777777" w:rsidR="00F0528B" w:rsidRPr="00DE7B59" w:rsidRDefault="00F0528B" w:rsidP="00E13260">
            <w:pPr>
              <w:pStyle w:val="TAL"/>
              <w:rPr>
                <w:lang w:eastAsia="en-US"/>
              </w:rPr>
            </w:pPr>
          </w:p>
        </w:tc>
        <w:tc>
          <w:tcPr>
            <w:tcW w:w="1245" w:type="dxa"/>
          </w:tcPr>
          <w:p w14:paraId="5D216F11" w14:textId="77777777" w:rsidR="00F0528B" w:rsidRPr="00DE7B59" w:rsidRDefault="00F0528B" w:rsidP="00E13260">
            <w:pPr>
              <w:pStyle w:val="TAL"/>
              <w:rPr>
                <w:lang w:eastAsia="en-US"/>
              </w:rPr>
            </w:pPr>
          </w:p>
        </w:tc>
      </w:tr>
      <w:tr w:rsidR="00F0528B" w:rsidRPr="00DE7B59" w14:paraId="6CE37F16" w14:textId="77777777" w:rsidTr="00C3017E">
        <w:tc>
          <w:tcPr>
            <w:tcW w:w="4535" w:type="dxa"/>
            <w:tcBorders>
              <w:bottom w:val="nil"/>
            </w:tcBorders>
          </w:tcPr>
          <w:p w14:paraId="584D1C81" w14:textId="77777777" w:rsidR="00F0528B" w:rsidRPr="00DE7B59" w:rsidRDefault="00F0528B" w:rsidP="00E13260">
            <w:pPr>
              <w:pStyle w:val="TAL"/>
              <w:rPr>
                <w:lang w:eastAsia="en-US"/>
              </w:rPr>
            </w:pPr>
            <w:r w:rsidRPr="00DE7B59">
              <w:rPr>
                <w:rFonts w:cs="Arial"/>
                <w:kern w:val="2"/>
                <w:szCs w:val="18"/>
                <w:lang w:eastAsia="en-US"/>
              </w:rPr>
              <w:t xml:space="preserve">    dl-UL-TransmissionPeriodicity</w:t>
            </w:r>
          </w:p>
        </w:tc>
        <w:tc>
          <w:tcPr>
            <w:tcW w:w="2267" w:type="dxa"/>
          </w:tcPr>
          <w:p w14:paraId="214B59F5" w14:textId="77777777" w:rsidR="00F0528B" w:rsidRPr="00DE7B59" w:rsidRDefault="00F0528B" w:rsidP="00E13260">
            <w:pPr>
              <w:pStyle w:val="TAL"/>
              <w:rPr>
                <w:lang w:eastAsia="en-US"/>
              </w:rPr>
            </w:pPr>
            <w:r w:rsidRPr="00DE7B59">
              <w:rPr>
                <w:rFonts w:cs="Arial"/>
                <w:kern w:val="2"/>
                <w:szCs w:val="18"/>
                <w:lang w:eastAsia="en-US"/>
              </w:rPr>
              <w:t>ms</w:t>
            </w:r>
            <w:r w:rsidR="00B85A33" w:rsidRPr="00DE7B59">
              <w:rPr>
                <w:rFonts w:cs="Arial"/>
                <w:kern w:val="2"/>
                <w:szCs w:val="18"/>
                <w:lang w:eastAsia="en-US"/>
              </w:rPr>
              <w:t>5</w:t>
            </w:r>
          </w:p>
        </w:tc>
        <w:tc>
          <w:tcPr>
            <w:tcW w:w="1700" w:type="dxa"/>
          </w:tcPr>
          <w:p w14:paraId="62C6BE5B" w14:textId="77777777" w:rsidR="00F0528B" w:rsidRPr="00DE7B59" w:rsidRDefault="00F0528B" w:rsidP="00E13260">
            <w:pPr>
              <w:pStyle w:val="TAL"/>
              <w:rPr>
                <w:lang w:eastAsia="en-US"/>
              </w:rPr>
            </w:pPr>
          </w:p>
        </w:tc>
        <w:tc>
          <w:tcPr>
            <w:tcW w:w="1245" w:type="dxa"/>
          </w:tcPr>
          <w:p w14:paraId="7D81854B" w14:textId="77777777" w:rsidR="00F0528B" w:rsidRPr="00DE7B59" w:rsidRDefault="00F0528B" w:rsidP="00E13260">
            <w:pPr>
              <w:pStyle w:val="TAL"/>
            </w:pPr>
            <w:r w:rsidRPr="00DE7B59">
              <w:t>FR1</w:t>
            </w:r>
          </w:p>
        </w:tc>
      </w:tr>
      <w:tr w:rsidR="00F0528B" w:rsidRPr="00DE7B59" w14:paraId="52BE1E7B" w14:textId="77777777" w:rsidTr="00C3017E">
        <w:tc>
          <w:tcPr>
            <w:tcW w:w="4535" w:type="dxa"/>
            <w:tcBorders>
              <w:top w:val="nil"/>
            </w:tcBorders>
          </w:tcPr>
          <w:p w14:paraId="6E8F5E1C" w14:textId="77777777" w:rsidR="00F0528B" w:rsidRPr="00DE7B59" w:rsidRDefault="00F0528B" w:rsidP="00E13260">
            <w:pPr>
              <w:pStyle w:val="TAL"/>
              <w:rPr>
                <w:rFonts w:cs="Arial"/>
                <w:kern w:val="2"/>
                <w:szCs w:val="18"/>
                <w:lang w:eastAsia="en-US"/>
              </w:rPr>
            </w:pPr>
          </w:p>
        </w:tc>
        <w:tc>
          <w:tcPr>
            <w:tcW w:w="2267" w:type="dxa"/>
          </w:tcPr>
          <w:p w14:paraId="0D1A4067" w14:textId="77777777" w:rsidR="00F0528B" w:rsidRPr="00DE7B59" w:rsidRDefault="00F0528B" w:rsidP="00E13260">
            <w:pPr>
              <w:pStyle w:val="TAL"/>
              <w:rPr>
                <w:rFonts w:cs="Arial"/>
                <w:kern w:val="2"/>
                <w:szCs w:val="18"/>
              </w:rPr>
            </w:pPr>
            <w:r w:rsidRPr="00DE7B59">
              <w:rPr>
                <w:rFonts w:cs="Arial"/>
                <w:kern w:val="2"/>
                <w:szCs w:val="18"/>
              </w:rPr>
              <w:t>ms0p625</w:t>
            </w:r>
          </w:p>
        </w:tc>
        <w:tc>
          <w:tcPr>
            <w:tcW w:w="1700" w:type="dxa"/>
          </w:tcPr>
          <w:p w14:paraId="43255602" w14:textId="77777777" w:rsidR="00F0528B" w:rsidRPr="00DE7B59" w:rsidRDefault="00F0528B" w:rsidP="00E13260">
            <w:pPr>
              <w:pStyle w:val="TAL"/>
              <w:rPr>
                <w:lang w:eastAsia="en-US"/>
              </w:rPr>
            </w:pPr>
          </w:p>
        </w:tc>
        <w:tc>
          <w:tcPr>
            <w:tcW w:w="1245" w:type="dxa"/>
          </w:tcPr>
          <w:p w14:paraId="0A61531C" w14:textId="77777777" w:rsidR="00F0528B" w:rsidRPr="00DE7B59" w:rsidRDefault="00F0528B" w:rsidP="00E13260">
            <w:pPr>
              <w:pStyle w:val="TAL"/>
            </w:pPr>
            <w:r w:rsidRPr="00DE7B59">
              <w:t>FR2</w:t>
            </w:r>
          </w:p>
        </w:tc>
      </w:tr>
      <w:tr w:rsidR="00F0528B" w:rsidRPr="00DE7B59" w14:paraId="167DC66C" w14:textId="77777777" w:rsidTr="00C3017E">
        <w:tc>
          <w:tcPr>
            <w:tcW w:w="4535" w:type="dxa"/>
            <w:tcBorders>
              <w:bottom w:val="nil"/>
            </w:tcBorders>
          </w:tcPr>
          <w:p w14:paraId="62A42F32" w14:textId="77777777" w:rsidR="00F0528B" w:rsidRPr="00DE7B59" w:rsidRDefault="00F0528B" w:rsidP="00E13260">
            <w:pPr>
              <w:pStyle w:val="TAL"/>
              <w:rPr>
                <w:lang w:eastAsia="en-US"/>
              </w:rPr>
            </w:pPr>
            <w:r w:rsidRPr="00DE7B59">
              <w:rPr>
                <w:rFonts w:cs="Arial"/>
                <w:kern w:val="2"/>
                <w:szCs w:val="18"/>
                <w:lang w:eastAsia="en-US"/>
              </w:rPr>
              <w:t xml:space="preserve">    nrofDownlinkSlots</w:t>
            </w:r>
          </w:p>
        </w:tc>
        <w:tc>
          <w:tcPr>
            <w:tcW w:w="2267" w:type="dxa"/>
          </w:tcPr>
          <w:p w14:paraId="4FB37B30" w14:textId="77777777" w:rsidR="00F0528B" w:rsidRPr="00DE7B59" w:rsidRDefault="00F0528B" w:rsidP="00E13260">
            <w:pPr>
              <w:pStyle w:val="TAL"/>
              <w:rPr>
                <w:lang w:eastAsia="en-US"/>
              </w:rPr>
            </w:pPr>
            <w:r w:rsidRPr="00DE7B59">
              <w:rPr>
                <w:rFonts w:cs="Arial"/>
                <w:kern w:val="2"/>
                <w:szCs w:val="18"/>
                <w:lang w:eastAsia="en-US"/>
              </w:rPr>
              <w:t>3</w:t>
            </w:r>
          </w:p>
        </w:tc>
        <w:tc>
          <w:tcPr>
            <w:tcW w:w="1700" w:type="dxa"/>
          </w:tcPr>
          <w:p w14:paraId="3389BB1A" w14:textId="77777777" w:rsidR="00F0528B" w:rsidRPr="00DE7B59" w:rsidRDefault="00F0528B" w:rsidP="00E13260">
            <w:pPr>
              <w:pStyle w:val="TAL"/>
              <w:rPr>
                <w:lang w:eastAsia="en-US"/>
              </w:rPr>
            </w:pPr>
          </w:p>
        </w:tc>
        <w:tc>
          <w:tcPr>
            <w:tcW w:w="1245" w:type="dxa"/>
          </w:tcPr>
          <w:p w14:paraId="45DBA60B" w14:textId="77777777" w:rsidR="00F0528B" w:rsidRPr="00DE7B59" w:rsidRDefault="00B97097" w:rsidP="00E13260">
            <w:pPr>
              <w:pStyle w:val="TAL"/>
              <w:rPr>
                <w:lang w:eastAsia="en-US"/>
              </w:rPr>
            </w:pPr>
            <w:r w:rsidRPr="00DE7B59">
              <w:t>FR1</w:t>
            </w:r>
          </w:p>
        </w:tc>
      </w:tr>
      <w:tr w:rsidR="00B97097" w:rsidRPr="00DE7B59" w14:paraId="2D74801D" w14:textId="77777777" w:rsidTr="00C3017E">
        <w:tc>
          <w:tcPr>
            <w:tcW w:w="4535" w:type="dxa"/>
            <w:tcBorders>
              <w:top w:val="nil"/>
            </w:tcBorders>
          </w:tcPr>
          <w:p w14:paraId="7231C937" w14:textId="77777777" w:rsidR="00B97097" w:rsidRPr="00DE7B59" w:rsidRDefault="00B97097" w:rsidP="00E13260">
            <w:pPr>
              <w:pStyle w:val="TAL"/>
              <w:rPr>
                <w:rFonts w:cs="Arial"/>
                <w:kern w:val="2"/>
                <w:szCs w:val="18"/>
                <w:lang w:eastAsia="en-US"/>
              </w:rPr>
            </w:pPr>
          </w:p>
        </w:tc>
        <w:tc>
          <w:tcPr>
            <w:tcW w:w="2267" w:type="dxa"/>
          </w:tcPr>
          <w:p w14:paraId="7B0134B8" w14:textId="77777777" w:rsidR="00B97097" w:rsidRPr="00DE7B59" w:rsidRDefault="00B97097" w:rsidP="00E13260">
            <w:pPr>
              <w:pStyle w:val="TAL"/>
              <w:rPr>
                <w:rFonts w:cs="Arial"/>
                <w:kern w:val="2"/>
                <w:szCs w:val="18"/>
                <w:lang w:eastAsia="en-US"/>
              </w:rPr>
            </w:pPr>
            <w:r w:rsidRPr="00DE7B59">
              <w:rPr>
                <w:rFonts w:cs="Arial"/>
                <w:kern w:val="2"/>
                <w:szCs w:val="18"/>
                <w:lang w:eastAsia="en-US"/>
              </w:rPr>
              <w:t>2</w:t>
            </w:r>
          </w:p>
        </w:tc>
        <w:tc>
          <w:tcPr>
            <w:tcW w:w="1700" w:type="dxa"/>
          </w:tcPr>
          <w:p w14:paraId="78506CDA" w14:textId="77777777" w:rsidR="00B97097" w:rsidRPr="00DE7B59" w:rsidRDefault="00B97097" w:rsidP="00E13260">
            <w:pPr>
              <w:pStyle w:val="TAL"/>
              <w:rPr>
                <w:lang w:eastAsia="en-US"/>
              </w:rPr>
            </w:pPr>
          </w:p>
        </w:tc>
        <w:tc>
          <w:tcPr>
            <w:tcW w:w="1245" w:type="dxa"/>
          </w:tcPr>
          <w:p w14:paraId="406CEAB2" w14:textId="77777777" w:rsidR="00B97097" w:rsidRPr="00DE7B59" w:rsidRDefault="00B97097" w:rsidP="00E13260">
            <w:pPr>
              <w:pStyle w:val="TAL"/>
            </w:pPr>
            <w:r w:rsidRPr="00DE7B59">
              <w:t>FR2</w:t>
            </w:r>
          </w:p>
        </w:tc>
      </w:tr>
      <w:tr w:rsidR="00F0528B" w:rsidRPr="00DE7B59" w14:paraId="626DCAE8" w14:textId="77777777" w:rsidTr="00C3017E">
        <w:tc>
          <w:tcPr>
            <w:tcW w:w="4535" w:type="dxa"/>
            <w:tcBorders>
              <w:bottom w:val="nil"/>
            </w:tcBorders>
          </w:tcPr>
          <w:p w14:paraId="69639D04" w14:textId="77777777" w:rsidR="00F0528B" w:rsidRPr="00DE7B59" w:rsidRDefault="00F0528B" w:rsidP="00E13260">
            <w:pPr>
              <w:pStyle w:val="TAL"/>
              <w:rPr>
                <w:lang w:eastAsia="en-US"/>
              </w:rPr>
            </w:pPr>
            <w:r w:rsidRPr="00DE7B59">
              <w:rPr>
                <w:rFonts w:cs="Arial"/>
                <w:kern w:val="2"/>
                <w:szCs w:val="18"/>
                <w:lang w:eastAsia="en-US"/>
              </w:rPr>
              <w:t xml:space="preserve">    nrofDownlinkSymbols</w:t>
            </w:r>
          </w:p>
        </w:tc>
        <w:tc>
          <w:tcPr>
            <w:tcW w:w="2267" w:type="dxa"/>
          </w:tcPr>
          <w:p w14:paraId="2D8BA368" w14:textId="77777777" w:rsidR="00F0528B" w:rsidRPr="00DE7B59" w:rsidRDefault="00F0528B" w:rsidP="00E13260">
            <w:pPr>
              <w:pStyle w:val="TAL"/>
              <w:rPr>
                <w:lang w:eastAsia="en-US"/>
              </w:rPr>
            </w:pPr>
            <w:r w:rsidRPr="00DE7B59">
              <w:rPr>
                <w:rFonts w:cs="Arial"/>
                <w:kern w:val="2"/>
                <w:szCs w:val="18"/>
                <w:lang w:eastAsia="en-US"/>
              </w:rPr>
              <w:t>6</w:t>
            </w:r>
          </w:p>
        </w:tc>
        <w:tc>
          <w:tcPr>
            <w:tcW w:w="1700" w:type="dxa"/>
          </w:tcPr>
          <w:p w14:paraId="61089768" w14:textId="77777777" w:rsidR="00F0528B" w:rsidRPr="00DE7B59" w:rsidRDefault="00F0528B" w:rsidP="00E13260">
            <w:pPr>
              <w:pStyle w:val="TAL"/>
              <w:rPr>
                <w:lang w:eastAsia="en-US"/>
              </w:rPr>
            </w:pPr>
          </w:p>
        </w:tc>
        <w:tc>
          <w:tcPr>
            <w:tcW w:w="1245" w:type="dxa"/>
          </w:tcPr>
          <w:p w14:paraId="21A56DB0" w14:textId="77777777" w:rsidR="00F0528B" w:rsidRPr="00DE7B59" w:rsidRDefault="00F0528B" w:rsidP="00E13260">
            <w:pPr>
              <w:pStyle w:val="TAL"/>
              <w:rPr>
                <w:lang w:eastAsia="en-US"/>
              </w:rPr>
            </w:pPr>
            <w:r w:rsidRPr="00DE7B59">
              <w:t>FR1</w:t>
            </w:r>
          </w:p>
        </w:tc>
      </w:tr>
      <w:tr w:rsidR="00F0528B" w:rsidRPr="00DE7B59" w14:paraId="3C22CA0F" w14:textId="77777777" w:rsidTr="00C3017E">
        <w:tc>
          <w:tcPr>
            <w:tcW w:w="4535" w:type="dxa"/>
            <w:tcBorders>
              <w:top w:val="nil"/>
            </w:tcBorders>
          </w:tcPr>
          <w:p w14:paraId="290E1B8C" w14:textId="77777777" w:rsidR="00F0528B" w:rsidRPr="00DE7B59" w:rsidRDefault="00F0528B" w:rsidP="00E13260">
            <w:pPr>
              <w:pStyle w:val="TAL"/>
              <w:rPr>
                <w:rFonts w:cs="Arial"/>
                <w:kern w:val="2"/>
                <w:szCs w:val="18"/>
                <w:lang w:eastAsia="en-US"/>
              </w:rPr>
            </w:pPr>
          </w:p>
        </w:tc>
        <w:tc>
          <w:tcPr>
            <w:tcW w:w="2267" w:type="dxa"/>
          </w:tcPr>
          <w:p w14:paraId="1D43879A" w14:textId="77777777" w:rsidR="00F0528B" w:rsidRPr="00DE7B59" w:rsidRDefault="00B97097" w:rsidP="00E13260">
            <w:pPr>
              <w:pStyle w:val="TAL"/>
              <w:rPr>
                <w:rFonts w:cs="Arial"/>
                <w:kern w:val="2"/>
                <w:szCs w:val="18"/>
              </w:rPr>
            </w:pPr>
            <w:r w:rsidRPr="00DE7B59">
              <w:rPr>
                <w:rFonts w:cs="Arial"/>
                <w:kern w:val="2"/>
                <w:szCs w:val="18"/>
              </w:rPr>
              <w:t>6</w:t>
            </w:r>
          </w:p>
        </w:tc>
        <w:tc>
          <w:tcPr>
            <w:tcW w:w="1700" w:type="dxa"/>
          </w:tcPr>
          <w:p w14:paraId="42B5EC32" w14:textId="77777777" w:rsidR="00F0528B" w:rsidRPr="00DE7B59" w:rsidRDefault="00F0528B" w:rsidP="00E13260">
            <w:pPr>
              <w:pStyle w:val="TAL"/>
              <w:rPr>
                <w:lang w:eastAsia="en-US"/>
              </w:rPr>
            </w:pPr>
          </w:p>
        </w:tc>
        <w:tc>
          <w:tcPr>
            <w:tcW w:w="1245" w:type="dxa"/>
          </w:tcPr>
          <w:p w14:paraId="58331E6B" w14:textId="77777777" w:rsidR="00F0528B" w:rsidRPr="00DE7B59" w:rsidRDefault="00F0528B" w:rsidP="00E13260">
            <w:pPr>
              <w:pStyle w:val="TAL"/>
            </w:pPr>
            <w:r w:rsidRPr="00DE7B59">
              <w:t>FR2</w:t>
            </w:r>
          </w:p>
        </w:tc>
      </w:tr>
      <w:tr w:rsidR="00F0528B" w:rsidRPr="00DE7B59" w14:paraId="4DDA21D0" w14:textId="77777777" w:rsidTr="00C3017E">
        <w:tc>
          <w:tcPr>
            <w:tcW w:w="4535" w:type="dxa"/>
            <w:tcBorders>
              <w:bottom w:val="nil"/>
            </w:tcBorders>
          </w:tcPr>
          <w:p w14:paraId="1DAE7D77" w14:textId="77777777" w:rsidR="00F0528B" w:rsidRPr="00DE7B59" w:rsidRDefault="00F0528B" w:rsidP="00E13260">
            <w:pPr>
              <w:pStyle w:val="TAL"/>
              <w:rPr>
                <w:lang w:eastAsia="en-US"/>
              </w:rPr>
            </w:pPr>
            <w:r w:rsidRPr="00DE7B59">
              <w:rPr>
                <w:rFonts w:cs="Arial"/>
                <w:kern w:val="2"/>
                <w:szCs w:val="18"/>
                <w:lang w:eastAsia="en-US"/>
              </w:rPr>
              <w:t xml:space="preserve">    nrofUplinkSlots</w:t>
            </w:r>
          </w:p>
        </w:tc>
        <w:tc>
          <w:tcPr>
            <w:tcW w:w="2267" w:type="dxa"/>
          </w:tcPr>
          <w:p w14:paraId="4A0FF3CE" w14:textId="77777777" w:rsidR="00F0528B" w:rsidRPr="00DE7B59" w:rsidRDefault="00F0528B" w:rsidP="00E13260">
            <w:pPr>
              <w:pStyle w:val="TAL"/>
              <w:rPr>
                <w:lang w:eastAsia="en-US"/>
              </w:rPr>
            </w:pPr>
            <w:r w:rsidRPr="00DE7B59">
              <w:rPr>
                <w:rFonts w:cs="Arial"/>
                <w:kern w:val="2"/>
                <w:szCs w:val="18"/>
                <w:lang w:eastAsia="en-US"/>
              </w:rPr>
              <w:t>2</w:t>
            </w:r>
          </w:p>
        </w:tc>
        <w:tc>
          <w:tcPr>
            <w:tcW w:w="1700" w:type="dxa"/>
          </w:tcPr>
          <w:p w14:paraId="6108FACE" w14:textId="77777777" w:rsidR="00F0528B" w:rsidRPr="00DE7B59" w:rsidRDefault="00F0528B" w:rsidP="00E13260">
            <w:pPr>
              <w:pStyle w:val="TAL"/>
              <w:rPr>
                <w:lang w:eastAsia="en-US"/>
              </w:rPr>
            </w:pPr>
          </w:p>
        </w:tc>
        <w:tc>
          <w:tcPr>
            <w:tcW w:w="1245" w:type="dxa"/>
          </w:tcPr>
          <w:p w14:paraId="308A89ED" w14:textId="77777777" w:rsidR="00F0528B" w:rsidRPr="00DE7B59" w:rsidRDefault="00F0528B" w:rsidP="00E13260">
            <w:pPr>
              <w:pStyle w:val="TAL"/>
              <w:rPr>
                <w:lang w:eastAsia="en-US"/>
              </w:rPr>
            </w:pPr>
            <w:r w:rsidRPr="00DE7B59">
              <w:t>FR1</w:t>
            </w:r>
          </w:p>
        </w:tc>
      </w:tr>
      <w:tr w:rsidR="00F0528B" w:rsidRPr="00DE7B59" w14:paraId="1318A199" w14:textId="77777777" w:rsidTr="00C3017E">
        <w:tc>
          <w:tcPr>
            <w:tcW w:w="4535" w:type="dxa"/>
            <w:tcBorders>
              <w:top w:val="nil"/>
            </w:tcBorders>
          </w:tcPr>
          <w:p w14:paraId="445004CD" w14:textId="77777777" w:rsidR="00F0528B" w:rsidRPr="00DE7B59" w:rsidRDefault="00F0528B" w:rsidP="00E13260">
            <w:pPr>
              <w:pStyle w:val="TAL"/>
              <w:rPr>
                <w:rFonts w:cs="Arial"/>
                <w:kern w:val="2"/>
                <w:szCs w:val="18"/>
                <w:lang w:eastAsia="en-US"/>
              </w:rPr>
            </w:pPr>
          </w:p>
        </w:tc>
        <w:tc>
          <w:tcPr>
            <w:tcW w:w="2267" w:type="dxa"/>
          </w:tcPr>
          <w:p w14:paraId="4CD4F6F3" w14:textId="77777777" w:rsidR="00F0528B" w:rsidRPr="00DE7B59" w:rsidRDefault="00B97097" w:rsidP="00E13260">
            <w:pPr>
              <w:pStyle w:val="TAL"/>
              <w:rPr>
                <w:rFonts w:cs="Arial"/>
                <w:kern w:val="2"/>
                <w:szCs w:val="18"/>
              </w:rPr>
            </w:pPr>
            <w:r w:rsidRPr="00DE7B59">
              <w:rPr>
                <w:rFonts w:cs="Arial"/>
                <w:kern w:val="2"/>
                <w:szCs w:val="18"/>
              </w:rPr>
              <w:t>2</w:t>
            </w:r>
          </w:p>
        </w:tc>
        <w:tc>
          <w:tcPr>
            <w:tcW w:w="1700" w:type="dxa"/>
          </w:tcPr>
          <w:p w14:paraId="2112B740" w14:textId="77777777" w:rsidR="00F0528B" w:rsidRPr="00DE7B59" w:rsidRDefault="00F0528B" w:rsidP="00E13260">
            <w:pPr>
              <w:pStyle w:val="TAL"/>
              <w:rPr>
                <w:lang w:eastAsia="en-US"/>
              </w:rPr>
            </w:pPr>
          </w:p>
        </w:tc>
        <w:tc>
          <w:tcPr>
            <w:tcW w:w="1245" w:type="dxa"/>
          </w:tcPr>
          <w:p w14:paraId="660CC619" w14:textId="77777777" w:rsidR="00F0528B" w:rsidRPr="00DE7B59" w:rsidRDefault="00F0528B" w:rsidP="00E13260">
            <w:pPr>
              <w:pStyle w:val="TAL"/>
            </w:pPr>
            <w:r w:rsidRPr="00DE7B59">
              <w:t>FR2</w:t>
            </w:r>
          </w:p>
        </w:tc>
      </w:tr>
      <w:tr w:rsidR="00F0528B" w:rsidRPr="00DE7B59" w14:paraId="5CC3382E" w14:textId="77777777" w:rsidTr="00C3017E">
        <w:tc>
          <w:tcPr>
            <w:tcW w:w="4535" w:type="dxa"/>
            <w:tcBorders>
              <w:bottom w:val="nil"/>
            </w:tcBorders>
          </w:tcPr>
          <w:p w14:paraId="32FC2F5E" w14:textId="77777777" w:rsidR="00F0528B" w:rsidRPr="00DE7B59" w:rsidRDefault="00F0528B" w:rsidP="00E13260">
            <w:pPr>
              <w:pStyle w:val="TAL"/>
              <w:rPr>
                <w:lang w:eastAsia="en-US"/>
              </w:rPr>
            </w:pPr>
            <w:r w:rsidRPr="00DE7B59">
              <w:rPr>
                <w:rFonts w:cs="Arial"/>
                <w:kern w:val="2"/>
                <w:szCs w:val="18"/>
                <w:lang w:eastAsia="en-US"/>
              </w:rPr>
              <w:t xml:space="preserve">    nrofUplinkSymbols</w:t>
            </w:r>
          </w:p>
        </w:tc>
        <w:tc>
          <w:tcPr>
            <w:tcW w:w="2267" w:type="dxa"/>
          </w:tcPr>
          <w:p w14:paraId="0FB1F940" w14:textId="77777777" w:rsidR="00F0528B" w:rsidRPr="00DE7B59" w:rsidRDefault="00F0528B" w:rsidP="00E13260">
            <w:pPr>
              <w:pStyle w:val="TAL"/>
              <w:rPr>
                <w:lang w:eastAsia="en-US"/>
              </w:rPr>
            </w:pPr>
            <w:r w:rsidRPr="00DE7B59">
              <w:rPr>
                <w:rFonts w:cs="Arial"/>
                <w:kern w:val="2"/>
                <w:szCs w:val="18"/>
                <w:lang w:eastAsia="en-US"/>
              </w:rPr>
              <w:t>4</w:t>
            </w:r>
          </w:p>
        </w:tc>
        <w:tc>
          <w:tcPr>
            <w:tcW w:w="1700" w:type="dxa"/>
          </w:tcPr>
          <w:p w14:paraId="39B3C665" w14:textId="77777777" w:rsidR="00F0528B" w:rsidRPr="00DE7B59" w:rsidRDefault="00F0528B" w:rsidP="00E13260">
            <w:pPr>
              <w:pStyle w:val="TAL"/>
              <w:rPr>
                <w:lang w:eastAsia="en-US"/>
              </w:rPr>
            </w:pPr>
          </w:p>
        </w:tc>
        <w:tc>
          <w:tcPr>
            <w:tcW w:w="1245" w:type="dxa"/>
          </w:tcPr>
          <w:p w14:paraId="40CEE8BC" w14:textId="77777777" w:rsidR="00F0528B" w:rsidRPr="00DE7B59" w:rsidRDefault="00F0528B" w:rsidP="00E13260">
            <w:pPr>
              <w:pStyle w:val="TAL"/>
              <w:rPr>
                <w:lang w:eastAsia="en-US"/>
              </w:rPr>
            </w:pPr>
            <w:r w:rsidRPr="00DE7B59">
              <w:t>FR1</w:t>
            </w:r>
          </w:p>
        </w:tc>
      </w:tr>
      <w:tr w:rsidR="00F0528B" w:rsidRPr="00DE7B59" w14:paraId="4D4C6BF8" w14:textId="77777777" w:rsidTr="00C3017E">
        <w:tc>
          <w:tcPr>
            <w:tcW w:w="4535" w:type="dxa"/>
            <w:tcBorders>
              <w:top w:val="nil"/>
            </w:tcBorders>
          </w:tcPr>
          <w:p w14:paraId="484F2C47" w14:textId="77777777" w:rsidR="00F0528B" w:rsidRPr="00DE7B59" w:rsidRDefault="00F0528B" w:rsidP="00E13260">
            <w:pPr>
              <w:pStyle w:val="TAL"/>
              <w:rPr>
                <w:rFonts w:cs="Arial"/>
                <w:kern w:val="2"/>
                <w:szCs w:val="18"/>
                <w:lang w:eastAsia="en-US"/>
              </w:rPr>
            </w:pPr>
          </w:p>
        </w:tc>
        <w:tc>
          <w:tcPr>
            <w:tcW w:w="2267" w:type="dxa"/>
          </w:tcPr>
          <w:p w14:paraId="20628B64" w14:textId="77777777" w:rsidR="00F0528B" w:rsidRPr="00DE7B59" w:rsidRDefault="00F0528B" w:rsidP="00E13260">
            <w:pPr>
              <w:pStyle w:val="TAL"/>
              <w:rPr>
                <w:rFonts w:cs="Arial"/>
                <w:kern w:val="2"/>
                <w:szCs w:val="18"/>
              </w:rPr>
            </w:pPr>
            <w:r w:rsidRPr="00DE7B59">
              <w:rPr>
                <w:rFonts w:cs="Arial"/>
                <w:kern w:val="2"/>
                <w:szCs w:val="18"/>
              </w:rPr>
              <w:t>2</w:t>
            </w:r>
          </w:p>
        </w:tc>
        <w:tc>
          <w:tcPr>
            <w:tcW w:w="1700" w:type="dxa"/>
          </w:tcPr>
          <w:p w14:paraId="7F8A4EDF" w14:textId="77777777" w:rsidR="00F0528B" w:rsidRPr="00DE7B59" w:rsidRDefault="00F0528B" w:rsidP="00E13260">
            <w:pPr>
              <w:pStyle w:val="TAL"/>
              <w:rPr>
                <w:lang w:eastAsia="en-US"/>
              </w:rPr>
            </w:pPr>
          </w:p>
        </w:tc>
        <w:tc>
          <w:tcPr>
            <w:tcW w:w="1245" w:type="dxa"/>
          </w:tcPr>
          <w:p w14:paraId="7800AF27" w14:textId="77777777" w:rsidR="00F0528B" w:rsidRPr="00DE7B59" w:rsidRDefault="00F0528B" w:rsidP="00E13260">
            <w:pPr>
              <w:pStyle w:val="TAL"/>
            </w:pPr>
            <w:r w:rsidRPr="00DE7B59">
              <w:t>FR2</w:t>
            </w:r>
          </w:p>
        </w:tc>
      </w:tr>
      <w:tr w:rsidR="00B85A33" w:rsidRPr="00DE7B59" w14:paraId="6F5A0E92" w14:textId="77777777" w:rsidTr="00E84816">
        <w:tc>
          <w:tcPr>
            <w:tcW w:w="4535" w:type="dxa"/>
          </w:tcPr>
          <w:p w14:paraId="07D6EC3A" w14:textId="77777777" w:rsidR="00B85A33" w:rsidRPr="00DE7B59" w:rsidRDefault="00B85A33" w:rsidP="00E84816">
            <w:pPr>
              <w:pStyle w:val="TAL"/>
              <w:ind w:firstLineChars="100" w:firstLine="180"/>
              <w:rPr>
                <w:rFonts w:cs="Arial"/>
                <w:kern w:val="2"/>
                <w:szCs w:val="18"/>
              </w:rPr>
            </w:pPr>
            <w:r w:rsidRPr="00DE7B59">
              <w:t>dl-UL-TransmissionPeriodicity-v1530</w:t>
            </w:r>
          </w:p>
        </w:tc>
        <w:tc>
          <w:tcPr>
            <w:tcW w:w="2267" w:type="dxa"/>
          </w:tcPr>
          <w:p w14:paraId="5B312C75" w14:textId="77777777" w:rsidR="00B85A33" w:rsidRPr="00DE7B59" w:rsidRDefault="00B85A33" w:rsidP="00E84816">
            <w:pPr>
              <w:pStyle w:val="TAL"/>
              <w:rPr>
                <w:rFonts w:cs="Arial"/>
                <w:kern w:val="2"/>
                <w:szCs w:val="18"/>
              </w:rPr>
            </w:pPr>
            <w:r w:rsidRPr="00DE7B59">
              <w:rPr>
                <w:rFonts w:cs="Arial"/>
                <w:kern w:val="2"/>
                <w:szCs w:val="18"/>
              </w:rPr>
              <w:t>ms3</w:t>
            </w:r>
          </w:p>
        </w:tc>
        <w:tc>
          <w:tcPr>
            <w:tcW w:w="1700" w:type="dxa"/>
          </w:tcPr>
          <w:p w14:paraId="088377F9" w14:textId="77777777" w:rsidR="00B85A33" w:rsidRPr="00DE7B59" w:rsidRDefault="00B85A33" w:rsidP="00E84816">
            <w:pPr>
              <w:pStyle w:val="TAL"/>
            </w:pPr>
          </w:p>
        </w:tc>
        <w:tc>
          <w:tcPr>
            <w:tcW w:w="1245" w:type="dxa"/>
          </w:tcPr>
          <w:p w14:paraId="369E3B69" w14:textId="77777777" w:rsidR="00B85A33" w:rsidRPr="00DE7B59" w:rsidRDefault="00B85A33" w:rsidP="00E84816">
            <w:pPr>
              <w:pStyle w:val="TAL"/>
            </w:pPr>
            <w:r w:rsidRPr="00DE7B59">
              <w:t>FR1</w:t>
            </w:r>
          </w:p>
        </w:tc>
      </w:tr>
      <w:tr w:rsidR="00F0528B" w:rsidRPr="00DE7B59" w14:paraId="16A42F03" w14:textId="77777777" w:rsidTr="00E13260">
        <w:tc>
          <w:tcPr>
            <w:tcW w:w="4535" w:type="dxa"/>
          </w:tcPr>
          <w:p w14:paraId="6CEDF8AA" w14:textId="77777777" w:rsidR="00F0528B" w:rsidRPr="00DE7B59" w:rsidRDefault="00F0528B" w:rsidP="00E13260">
            <w:pPr>
              <w:pStyle w:val="TAL"/>
              <w:rPr>
                <w:lang w:eastAsia="en-US"/>
              </w:rPr>
            </w:pPr>
            <w:r w:rsidRPr="00DE7B59">
              <w:rPr>
                <w:rFonts w:cs="Arial"/>
                <w:kern w:val="2"/>
                <w:szCs w:val="18"/>
                <w:lang w:eastAsia="en-US"/>
              </w:rPr>
              <w:t xml:space="preserve">  }</w:t>
            </w:r>
          </w:p>
        </w:tc>
        <w:tc>
          <w:tcPr>
            <w:tcW w:w="2267" w:type="dxa"/>
          </w:tcPr>
          <w:p w14:paraId="006974E4" w14:textId="77777777" w:rsidR="00F0528B" w:rsidRPr="00DE7B59" w:rsidRDefault="00F0528B" w:rsidP="00E13260">
            <w:pPr>
              <w:pStyle w:val="TAL"/>
              <w:rPr>
                <w:lang w:eastAsia="en-US"/>
              </w:rPr>
            </w:pPr>
          </w:p>
        </w:tc>
        <w:tc>
          <w:tcPr>
            <w:tcW w:w="1700" w:type="dxa"/>
          </w:tcPr>
          <w:p w14:paraId="68B60E4A" w14:textId="77777777" w:rsidR="00F0528B" w:rsidRPr="00DE7B59" w:rsidRDefault="00F0528B" w:rsidP="00E13260">
            <w:pPr>
              <w:pStyle w:val="TAL"/>
              <w:rPr>
                <w:lang w:eastAsia="en-US"/>
              </w:rPr>
            </w:pPr>
          </w:p>
        </w:tc>
        <w:tc>
          <w:tcPr>
            <w:tcW w:w="1245" w:type="dxa"/>
          </w:tcPr>
          <w:p w14:paraId="2B4F2752" w14:textId="77777777" w:rsidR="00F0528B" w:rsidRPr="00DE7B59" w:rsidRDefault="00F0528B" w:rsidP="00E13260">
            <w:pPr>
              <w:pStyle w:val="TAL"/>
              <w:rPr>
                <w:lang w:eastAsia="en-US"/>
              </w:rPr>
            </w:pPr>
          </w:p>
        </w:tc>
      </w:tr>
      <w:tr w:rsidR="00F0528B" w:rsidRPr="00DE7B59" w14:paraId="77187147" w14:textId="77777777" w:rsidTr="00E13260">
        <w:tc>
          <w:tcPr>
            <w:tcW w:w="4535" w:type="dxa"/>
          </w:tcPr>
          <w:p w14:paraId="33AC3EBD"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pattern2 SEQUENCE {</w:t>
            </w:r>
          </w:p>
        </w:tc>
        <w:tc>
          <w:tcPr>
            <w:tcW w:w="2267" w:type="dxa"/>
          </w:tcPr>
          <w:p w14:paraId="71EF986C" w14:textId="77777777" w:rsidR="00F0528B" w:rsidRPr="00DE7B59" w:rsidRDefault="00F0528B" w:rsidP="00E13260">
            <w:pPr>
              <w:pStyle w:val="TAL"/>
              <w:rPr>
                <w:rFonts w:cs="Arial"/>
                <w:kern w:val="2"/>
                <w:szCs w:val="18"/>
              </w:rPr>
            </w:pPr>
          </w:p>
        </w:tc>
        <w:tc>
          <w:tcPr>
            <w:tcW w:w="1700" w:type="dxa"/>
          </w:tcPr>
          <w:p w14:paraId="0FB7572E" w14:textId="77777777" w:rsidR="00F0528B" w:rsidRPr="00DE7B59" w:rsidRDefault="00F0528B" w:rsidP="00E13260">
            <w:pPr>
              <w:pStyle w:val="TAL"/>
              <w:rPr>
                <w:lang w:eastAsia="en-US"/>
              </w:rPr>
            </w:pPr>
          </w:p>
        </w:tc>
        <w:tc>
          <w:tcPr>
            <w:tcW w:w="1245" w:type="dxa"/>
          </w:tcPr>
          <w:p w14:paraId="07984194" w14:textId="77777777" w:rsidR="00F0528B" w:rsidRPr="00DE7B59" w:rsidRDefault="00F0528B" w:rsidP="00E13260">
            <w:pPr>
              <w:pStyle w:val="TAL"/>
              <w:rPr>
                <w:lang w:eastAsia="en-US"/>
              </w:rPr>
            </w:pPr>
          </w:p>
        </w:tc>
      </w:tr>
      <w:tr w:rsidR="00F0528B" w:rsidRPr="00DE7B59" w14:paraId="2C59DFAF" w14:textId="77777777" w:rsidTr="00C3017E">
        <w:tc>
          <w:tcPr>
            <w:tcW w:w="4535" w:type="dxa"/>
            <w:tcBorders>
              <w:bottom w:val="nil"/>
            </w:tcBorders>
          </w:tcPr>
          <w:p w14:paraId="7FBE9891"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dl-UL-TransmissionPeriodicity</w:t>
            </w:r>
          </w:p>
        </w:tc>
        <w:tc>
          <w:tcPr>
            <w:tcW w:w="2267" w:type="dxa"/>
          </w:tcPr>
          <w:p w14:paraId="4DEFE28B" w14:textId="77777777" w:rsidR="00F0528B" w:rsidRPr="00DE7B59" w:rsidRDefault="00F0528B" w:rsidP="00E13260">
            <w:pPr>
              <w:pStyle w:val="TAL"/>
              <w:rPr>
                <w:rFonts w:cs="Arial"/>
                <w:kern w:val="2"/>
                <w:szCs w:val="18"/>
              </w:rPr>
            </w:pPr>
            <w:r w:rsidRPr="00DE7B59">
              <w:rPr>
                <w:rFonts w:cs="Arial"/>
                <w:kern w:val="2"/>
                <w:szCs w:val="18"/>
                <w:lang w:eastAsia="en-US"/>
              </w:rPr>
              <w:t>ms2</w:t>
            </w:r>
          </w:p>
        </w:tc>
        <w:tc>
          <w:tcPr>
            <w:tcW w:w="1700" w:type="dxa"/>
          </w:tcPr>
          <w:p w14:paraId="06D2CFAF" w14:textId="77777777" w:rsidR="00F0528B" w:rsidRPr="00DE7B59" w:rsidRDefault="00F0528B" w:rsidP="00E13260">
            <w:pPr>
              <w:pStyle w:val="TAL"/>
              <w:rPr>
                <w:lang w:eastAsia="en-US"/>
              </w:rPr>
            </w:pPr>
          </w:p>
        </w:tc>
        <w:tc>
          <w:tcPr>
            <w:tcW w:w="1245" w:type="dxa"/>
          </w:tcPr>
          <w:p w14:paraId="6076103D" w14:textId="77777777" w:rsidR="00F0528B" w:rsidRPr="00DE7B59" w:rsidRDefault="00F0528B" w:rsidP="00E13260">
            <w:pPr>
              <w:pStyle w:val="TAL"/>
              <w:rPr>
                <w:lang w:eastAsia="en-US"/>
              </w:rPr>
            </w:pPr>
            <w:r w:rsidRPr="00DE7B59">
              <w:t>FR1</w:t>
            </w:r>
          </w:p>
        </w:tc>
      </w:tr>
      <w:tr w:rsidR="00F0528B" w:rsidRPr="00DE7B59" w14:paraId="220D58ED" w14:textId="77777777" w:rsidTr="00C3017E">
        <w:tc>
          <w:tcPr>
            <w:tcW w:w="4535" w:type="dxa"/>
            <w:tcBorders>
              <w:top w:val="nil"/>
            </w:tcBorders>
          </w:tcPr>
          <w:p w14:paraId="0EE70927" w14:textId="77777777" w:rsidR="00F0528B" w:rsidRPr="00DE7B59" w:rsidRDefault="00F0528B" w:rsidP="00E13260">
            <w:pPr>
              <w:pStyle w:val="TAL"/>
              <w:rPr>
                <w:rFonts w:cs="Arial"/>
                <w:kern w:val="2"/>
                <w:szCs w:val="18"/>
                <w:lang w:eastAsia="en-US"/>
              </w:rPr>
            </w:pPr>
          </w:p>
        </w:tc>
        <w:tc>
          <w:tcPr>
            <w:tcW w:w="2267" w:type="dxa"/>
          </w:tcPr>
          <w:p w14:paraId="5056E912" w14:textId="77777777" w:rsidR="00F0528B" w:rsidRPr="00DE7B59" w:rsidRDefault="00B97097" w:rsidP="00E13260">
            <w:pPr>
              <w:pStyle w:val="TAL"/>
              <w:rPr>
                <w:rFonts w:cs="Arial"/>
                <w:kern w:val="2"/>
                <w:szCs w:val="18"/>
              </w:rPr>
            </w:pPr>
            <w:r w:rsidRPr="00DE7B59">
              <w:rPr>
                <w:rFonts w:cs="Arial"/>
                <w:kern w:val="2"/>
                <w:szCs w:val="18"/>
              </w:rPr>
              <w:t>ms0p625</w:t>
            </w:r>
          </w:p>
        </w:tc>
        <w:tc>
          <w:tcPr>
            <w:tcW w:w="1700" w:type="dxa"/>
          </w:tcPr>
          <w:p w14:paraId="31383174" w14:textId="77777777" w:rsidR="00F0528B" w:rsidRPr="00DE7B59" w:rsidRDefault="00F0528B" w:rsidP="00E13260">
            <w:pPr>
              <w:pStyle w:val="TAL"/>
              <w:rPr>
                <w:lang w:eastAsia="en-US"/>
              </w:rPr>
            </w:pPr>
          </w:p>
        </w:tc>
        <w:tc>
          <w:tcPr>
            <w:tcW w:w="1245" w:type="dxa"/>
          </w:tcPr>
          <w:p w14:paraId="53CE07C8" w14:textId="77777777" w:rsidR="00F0528B" w:rsidRPr="00DE7B59" w:rsidRDefault="00F0528B" w:rsidP="00E13260">
            <w:pPr>
              <w:pStyle w:val="TAL"/>
            </w:pPr>
            <w:r w:rsidRPr="00DE7B59">
              <w:t>FR2</w:t>
            </w:r>
          </w:p>
        </w:tc>
      </w:tr>
      <w:tr w:rsidR="00F0528B" w:rsidRPr="00DE7B59" w14:paraId="3F58D649" w14:textId="77777777" w:rsidTr="00C3017E">
        <w:tc>
          <w:tcPr>
            <w:tcW w:w="4535" w:type="dxa"/>
            <w:tcBorders>
              <w:bottom w:val="nil"/>
            </w:tcBorders>
          </w:tcPr>
          <w:p w14:paraId="75194AB2"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nrofDownlinkSlots</w:t>
            </w:r>
          </w:p>
        </w:tc>
        <w:tc>
          <w:tcPr>
            <w:tcW w:w="2267" w:type="dxa"/>
          </w:tcPr>
          <w:p w14:paraId="66537D42" w14:textId="77777777" w:rsidR="00F0528B" w:rsidRPr="00DE7B59" w:rsidRDefault="00F0528B" w:rsidP="00E13260">
            <w:pPr>
              <w:pStyle w:val="TAL"/>
              <w:rPr>
                <w:rFonts w:cs="Arial"/>
                <w:kern w:val="2"/>
                <w:szCs w:val="18"/>
              </w:rPr>
            </w:pPr>
            <w:r w:rsidRPr="00DE7B59">
              <w:rPr>
                <w:rFonts w:cs="Arial"/>
                <w:kern w:val="2"/>
                <w:szCs w:val="18"/>
                <w:lang w:eastAsia="en-US"/>
              </w:rPr>
              <w:t>4</w:t>
            </w:r>
          </w:p>
        </w:tc>
        <w:tc>
          <w:tcPr>
            <w:tcW w:w="1700" w:type="dxa"/>
          </w:tcPr>
          <w:p w14:paraId="2BF92AB7" w14:textId="77777777" w:rsidR="00F0528B" w:rsidRPr="00DE7B59" w:rsidRDefault="00F0528B" w:rsidP="00E13260">
            <w:pPr>
              <w:pStyle w:val="TAL"/>
              <w:rPr>
                <w:lang w:eastAsia="en-US"/>
              </w:rPr>
            </w:pPr>
          </w:p>
        </w:tc>
        <w:tc>
          <w:tcPr>
            <w:tcW w:w="1245" w:type="dxa"/>
          </w:tcPr>
          <w:p w14:paraId="10E86AE0" w14:textId="77777777" w:rsidR="00F0528B" w:rsidRPr="00DE7B59" w:rsidRDefault="00F0528B" w:rsidP="00E13260">
            <w:pPr>
              <w:pStyle w:val="TAL"/>
              <w:rPr>
                <w:lang w:eastAsia="en-US"/>
              </w:rPr>
            </w:pPr>
            <w:r w:rsidRPr="00DE7B59">
              <w:t>FR1</w:t>
            </w:r>
          </w:p>
        </w:tc>
      </w:tr>
      <w:tr w:rsidR="00F0528B" w:rsidRPr="00DE7B59" w14:paraId="790FBB4A" w14:textId="77777777" w:rsidTr="00C3017E">
        <w:tc>
          <w:tcPr>
            <w:tcW w:w="4535" w:type="dxa"/>
            <w:tcBorders>
              <w:top w:val="nil"/>
            </w:tcBorders>
          </w:tcPr>
          <w:p w14:paraId="4E21903A" w14:textId="77777777" w:rsidR="00F0528B" w:rsidRPr="00DE7B59" w:rsidRDefault="00F0528B" w:rsidP="00E13260">
            <w:pPr>
              <w:pStyle w:val="TAL"/>
              <w:rPr>
                <w:rFonts w:cs="Arial"/>
                <w:kern w:val="2"/>
                <w:szCs w:val="18"/>
                <w:lang w:eastAsia="en-US"/>
              </w:rPr>
            </w:pPr>
          </w:p>
        </w:tc>
        <w:tc>
          <w:tcPr>
            <w:tcW w:w="2267" w:type="dxa"/>
          </w:tcPr>
          <w:p w14:paraId="78A6D583" w14:textId="77777777" w:rsidR="00F0528B" w:rsidRPr="00DE7B59" w:rsidRDefault="00B97097" w:rsidP="00E13260">
            <w:pPr>
              <w:pStyle w:val="TAL"/>
              <w:rPr>
                <w:rFonts w:cs="Arial"/>
                <w:kern w:val="2"/>
                <w:szCs w:val="18"/>
              </w:rPr>
            </w:pPr>
            <w:r w:rsidRPr="00DE7B59">
              <w:rPr>
                <w:rFonts w:cs="Arial"/>
                <w:kern w:val="2"/>
                <w:szCs w:val="18"/>
              </w:rPr>
              <w:t>3</w:t>
            </w:r>
          </w:p>
        </w:tc>
        <w:tc>
          <w:tcPr>
            <w:tcW w:w="1700" w:type="dxa"/>
          </w:tcPr>
          <w:p w14:paraId="3359F7A1" w14:textId="77777777" w:rsidR="00F0528B" w:rsidRPr="00DE7B59" w:rsidRDefault="00F0528B" w:rsidP="00E13260">
            <w:pPr>
              <w:pStyle w:val="TAL"/>
              <w:rPr>
                <w:lang w:eastAsia="en-US"/>
              </w:rPr>
            </w:pPr>
          </w:p>
        </w:tc>
        <w:tc>
          <w:tcPr>
            <w:tcW w:w="1245" w:type="dxa"/>
          </w:tcPr>
          <w:p w14:paraId="1D7DAAD7" w14:textId="77777777" w:rsidR="00F0528B" w:rsidRPr="00DE7B59" w:rsidRDefault="00F0528B" w:rsidP="00E13260">
            <w:pPr>
              <w:pStyle w:val="TAL"/>
            </w:pPr>
            <w:r w:rsidRPr="00DE7B59">
              <w:t>FR2</w:t>
            </w:r>
          </w:p>
        </w:tc>
      </w:tr>
      <w:tr w:rsidR="00F0528B" w:rsidRPr="00DE7B59" w14:paraId="774BA1EA" w14:textId="77777777" w:rsidTr="00C3017E">
        <w:tc>
          <w:tcPr>
            <w:tcW w:w="4535" w:type="dxa"/>
            <w:tcBorders>
              <w:bottom w:val="nil"/>
            </w:tcBorders>
          </w:tcPr>
          <w:p w14:paraId="6B910722"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nrofDownlinkSymbols</w:t>
            </w:r>
          </w:p>
        </w:tc>
        <w:tc>
          <w:tcPr>
            <w:tcW w:w="2267" w:type="dxa"/>
          </w:tcPr>
          <w:p w14:paraId="35CB89EE"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5C773C90" w14:textId="77777777" w:rsidR="00F0528B" w:rsidRPr="00DE7B59" w:rsidRDefault="00F0528B" w:rsidP="00E13260">
            <w:pPr>
              <w:pStyle w:val="TAL"/>
              <w:rPr>
                <w:lang w:eastAsia="en-US"/>
              </w:rPr>
            </w:pPr>
          </w:p>
        </w:tc>
        <w:tc>
          <w:tcPr>
            <w:tcW w:w="1245" w:type="dxa"/>
          </w:tcPr>
          <w:p w14:paraId="655B36A1" w14:textId="77777777" w:rsidR="00F0528B" w:rsidRPr="00DE7B59" w:rsidRDefault="00F0528B" w:rsidP="00E13260">
            <w:pPr>
              <w:pStyle w:val="TAL"/>
              <w:rPr>
                <w:lang w:eastAsia="en-US"/>
              </w:rPr>
            </w:pPr>
            <w:r w:rsidRPr="00DE7B59">
              <w:t>FR1</w:t>
            </w:r>
          </w:p>
        </w:tc>
      </w:tr>
      <w:tr w:rsidR="00F0528B" w:rsidRPr="00DE7B59" w14:paraId="6907BF33" w14:textId="77777777" w:rsidTr="00C3017E">
        <w:tc>
          <w:tcPr>
            <w:tcW w:w="4535" w:type="dxa"/>
            <w:tcBorders>
              <w:top w:val="nil"/>
            </w:tcBorders>
          </w:tcPr>
          <w:p w14:paraId="2B8F8FA3" w14:textId="77777777" w:rsidR="00F0528B" w:rsidRPr="00DE7B59" w:rsidRDefault="00F0528B" w:rsidP="00E13260">
            <w:pPr>
              <w:pStyle w:val="TAL"/>
              <w:rPr>
                <w:rFonts w:cs="Arial"/>
                <w:kern w:val="2"/>
                <w:szCs w:val="18"/>
                <w:lang w:eastAsia="en-US"/>
              </w:rPr>
            </w:pPr>
          </w:p>
        </w:tc>
        <w:tc>
          <w:tcPr>
            <w:tcW w:w="2267" w:type="dxa"/>
          </w:tcPr>
          <w:p w14:paraId="3D861CFB" w14:textId="77777777" w:rsidR="00F0528B" w:rsidRPr="00DE7B59" w:rsidRDefault="00B97097" w:rsidP="00E13260">
            <w:pPr>
              <w:pStyle w:val="TAL"/>
              <w:rPr>
                <w:rFonts w:cs="Arial"/>
                <w:kern w:val="2"/>
                <w:szCs w:val="18"/>
              </w:rPr>
            </w:pPr>
            <w:r w:rsidRPr="00DE7B59">
              <w:rPr>
                <w:rFonts w:cs="Arial"/>
                <w:kern w:val="2"/>
                <w:szCs w:val="18"/>
              </w:rPr>
              <w:t>6</w:t>
            </w:r>
          </w:p>
        </w:tc>
        <w:tc>
          <w:tcPr>
            <w:tcW w:w="1700" w:type="dxa"/>
          </w:tcPr>
          <w:p w14:paraId="5D12AEEF" w14:textId="77777777" w:rsidR="00F0528B" w:rsidRPr="00DE7B59" w:rsidRDefault="00F0528B" w:rsidP="00E13260">
            <w:pPr>
              <w:pStyle w:val="TAL"/>
              <w:rPr>
                <w:lang w:eastAsia="en-US"/>
              </w:rPr>
            </w:pPr>
          </w:p>
        </w:tc>
        <w:tc>
          <w:tcPr>
            <w:tcW w:w="1245" w:type="dxa"/>
          </w:tcPr>
          <w:p w14:paraId="30CDFA4A" w14:textId="77777777" w:rsidR="00F0528B" w:rsidRPr="00DE7B59" w:rsidRDefault="00F0528B" w:rsidP="00E13260">
            <w:pPr>
              <w:pStyle w:val="TAL"/>
            </w:pPr>
            <w:r w:rsidRPr="00DE7B59">
              <w:t>FR2</w:t>
            </w:r>
          </w:p>
        </w:tc>
      </w:tr>
      <w:tr w:rsidR="00F0528B" w:rsidRPr="00DE7B59" w14:paraId="5482CDAC" w14:textId="77777777" w:rsidTr="00C3017E">
        <w:tc>
          <w:tcPr>
            <w:tcW w:w="4535" w:type="dxa"/>
            <w:tcBorders>
              <w:bottom w:val="nil"/>
            </w:tcBorders>
          </w:tcPr>
          <w:p w14:paraId="693EEAF4"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nrofUplinkSlots</w:t>
            </w:r>
          </w:p>
        </w:tc>
        <w:tc>
          <w:tcPr>
            <w:tcW w:w="2267" w:type="dxa"/>
          </w:tcPr>
          <w:p w14:paraId="2DC89445"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02ECD7B0" w14:textId="77777777" w:rsidR="00F0528B" w:rsidRPr="00DE7B59" w:rsidRDefault="00F0528B" w:rsidP="00E13260">
            <w:pPr>
              <w:pStyle w:val="TAL"/>
              <w:rPr>
                <w:lang w:eastAsia="en-US"/>
              </w:rPr>
            </w:pPr>
          </w:p>
        </w:tc>
        <w:tc>
          <w:tcPr>
            <w:tcW w:w="1245" w:type="dxa"/>
          </w:tcPr>
          <w:p w14:paraId="531B2C64" w14:textId="77777777" w:rsidR="00F0528B" w:rsidRPr="00DE7B59" w:rsidRDefault="00F0528B" w:rsidP="00E13260">
            <w:pPr>
              <w:pStyle w:val="TAL"/>
              <w:rPr>
                <w:lang w:eastAsia="en-US"/>
              </w:rPr>
            </w:pPr>
            <w:r w:rsidRPr="00DE7B59">
              <w:t>FR1</w:t>
            </w:r>
          </w:p>
        </w:tc>
      </w:tr>
      <w:tr w:rsidR="00F0528B" w:rsidRPr="00DE7B59" w14:paraId="6BF4B2B5" w14:textId="77777777" w:rsidTr="00C3017E">
        <w:tc>
          <w:tcPr>
            <w:tcW w:w="4535" w:type="dxa"/>
            <w:tcBorders>
              <w:top w:val="nil"/>
            </w:tcBorders>
          </w:tcPr>
          <w:p w14:paraId="39192C0E" w14:textId="77777777" w:rsidR="00F0528B" w:rsidRPr="00DE7B59" w:rsidRDefault="00F0528B" w:rsidP="00E13260">
            <w:pPr>
              <w:pStyle w:val="TAL"/>
              <w:rPr>
                <w:rFonts w:cs="Arial"/>
                <w:kern w:val="2"/>
                <w:szCs w:val="18"/>
                <w:lang w:eastAsia="en-US"/>
              </w:rPr>
            </w:pPr>
          </w:p>
        </w:tc>
        <w:tc>
          <w:tcPr>
            <w:tcW w:w="2267" w:type="dxa"/>
          </w:tcPr>
          <w:p w14:paraId="15BBF67F" w14:textId="77777777" w:rsidR="00F0528B" w:rsidRPr="00DE7B59" w:rsidRDefault="00F0528B" w:rsidP="00E13260">
            <w:pPr>
              <w:pStyle w:val="TAL"/>
              <w:rPr>
                <w:rFonts w:cs="Arial"/>
                <w:kern w:val="2"/>
                <w:szCs w:val="18"/>
              </w:rPr>
            </w:pPr>
            <w:r w:rsidRPr="00DE7B59">
              <w:rPr>
                <w:rFonts w:cs="Arial"/>
                <w:kern w:val="2"/>
                <w:szCs w:val="18"/>
              </w:rPr>
              <w:t>1</w:t>
            </w:r>
          </w:p>
        </w:tc>
        <w:tc>
          <w:tcPr>
            <w:tcW w:w="1700" w:type="dxa"/>
          </w:tcPr>
          <w:p w14:paraId="66EC1EB5" w14:textId="77777777" w:rsidR="00F0528B" w:rsidRPr="00DE7B59" w:rsidRDefault="00F0528B" w:rsidP="00E13260">
            <w:pPr>
              <w:pStyle w:val="TAL"/>
              <w:rPr>
                <w:lang w:eastAsia="en-US"/>
              </w:rPr>
            </w:pPr>
          </w:p>
        </w:tc>
        <w:tc>
          <w:tcPr>
            <w:tcW w:w="1245" w:type="dxa"/>
          </w:tcPr>
          <w:p w14:paraId="0B62E4EB" w14:textId="77777777" w:rsidR="00F0528B" w:rsidRPr="00DE7B59" w:rsidRDefault="00F0528B" w:rsidP="00E13260">
            <w:pPr>
              <w:pStyle w:val="TAL"/>
            </w:pPr>
            <w:r w:rsidRPr="00DE7B59">
              <w:t>FR2</w:t>
            </w:r>
          </w:p>
        </w:tc>
      </w:tr>
      <w:tr w:rsidR="00F0528B" w:rsidRPr="00DE7B59" w14:paraId="0ADFA90F" w14:textId="77777777" w:rsidTr="00C3017E">
        <w:tc>
          <w:tcPr>
            <w:tcW w:w="4535" w:type="dxa"/>
            <w:tcBorders>
              <w:bottom w:val="nil"/>
            </w:tcBorders>
          </w:tcPr>
          <w:p w14:paraId="2578B175"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nrofUplinkSymbols</w:t>
            </w:r>
          </w:p>
        </w:tc>
        <w:tc>
          <w:tcPr>
            <w:tcW w:w="2267" w:type="dxa"/>
          </w:tcPr>
          <w:p w14:paraId="223C97F8"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099EBCFE" w14:textId="77777777" w:rsidR="00F0528B" w:rsidRPr="00DE7B59" w:rsidRDefault="00F0528B" w:rsidP="00E13260">
            <w:pPr>
              <w:pStyle w:val="TAL"/>
              <w:rPr>
                <w:lang w:eastAsia="en-US"/>
              </w:rPr>
            </w:pPr>
          </w:p>
        </w:tc>
        <w:tc>
          <w:tcPr>
            <w:tcW w:w="1245" w:type="dxa"/>
          </w:tcPr>
          <w:p w14:paraId="29C52315" w14:textId="77777777" w:rsidR="00F0528B" w:rsidRPr="00DE7B59" w:rsidRDefault="00F0528B" w:rsidP="00E13260">
            <w:pPr>
              <w:pStyle w:val="TAL"/>
              <w:rPr>
                <w:lang w:eastAsia="en-US"/>
              </w:rPr>
            </w:pPr>
            <w:r w:rsidRPr="00DE7B59">
              <w:t>FR1</w:t>
            </w:r>
          </w:p>
        </w:tc>
      </w:tr>
      <w:tr w:rsidR="00F0528B" w:rsidRPr="00DE7B59" w14:paraId="168739D9" w14:textId="77777777" w:rsidTr="00C3017E">
        <w:tc>
          <w:tcPr>
            <w:tcW w:w="4535" w:type="dxa"/>
            <w:tcBorders>
              <w:top w:val="nil"/>
            </w:tcBorders>
          </w:tcPr>
          <w:p w14:paraId="4165626A" w14:textId="77777777" w:rsidR="00F0528B" w:rsidRPr="00DE7B59" w:rsidRDefault="00F0528B" w:rsidP="00E13260">
            <w:pPr>
              <w:pStyle w:val="TAL"/>
              <w:rPr>
                <w:rFonts w:cs="Arial"/>
                <w:kern w:val="2"/>
                <w:szCs w:val="18"/>
                <w:lang w:eastAsia="en-US"/>
              </w:rPr>
            </w:pPr>
          </w:p>
        </w:tc>
        <w:tc>
          <w:tcPr>
            <w:tcW w:w="2267" w:type="dxa"/>
          </w:tcPr>
          <w:p w14:paraId="697D5EA9" w14:textId="77777777" w:rsidR="00F0528B" w:rsidRPr="00DE7B59" w:rsidRDefault="00F0528B" w:rsidP="00E13260">
            <w:pPr>
              <w:pStyle w:val="TAL"/>
              <w:rPr>
                <w:rFonts w:cs="Arial"/>
                <w:kern w:val="2"/>
                <w:szCs w:val="18"/>
              </w:rPr>
            </w:pPr>
            <w:r w:rsidRPr="00DE7B59">
              <w:rPr>
                <w:rFonts w:cs="Arial"/>
                <w:kern w:val="2"/>
                <w:szCs w:val="18"/>
              </w:rPr>
              <w:t>2</w:t>
            </w:r>
          </w:p>
        </w:tc>
        <w:tc>
          <w:tcPr>
            <w:tcW w:w="1700" w:type="dxa"/>
          </w:tcPr>
          <w:p w14:paraId="09A577A7" w14:textId="77777777" w:rsidR="00F0528B" w:rsidRPr="00DE7B59" w:rsidRDefault="00F0528B" w:rsidP="00E13260">
            <w:pPr>
              <w:pStyle w:val="TAL"/>
              <w:rPr>
                <w:lang w:eastAsia="en-US"/>
              </w:rPr>
            </w:pPr>
          </w:p>
        </w:tc>
        <w:tc>
          <w:tcPr>
            <w:tcW w:w="1245" w:type="dxa"/>
          </w:tcPr>
          <w:p w14:paraId="2BEBF79E" w14:textId="77777777" w:rsidR="00F0528B" w:rsidRPr="00DE7B59" w:rsidRDefault="00F0528B" w:rsidP="00E13260">
            <w:pPr>
              <w:pStyle w:val="TAL"/>
            </w:pPr>
            <w:r w:rsidRPr="00DE7B59">
              <w:t>FR2</w:t>
            </w:r>
          </w:p>
        </w:tc>
      </w:tr>
      <w:tr w:rsidR="00F0528B" w:rsidRPr="00DE7B59" w14:paraId="62F1CE07" w14:textId="77777777" w:rsidTr="00E13260">
        <w:tc>
          <w:tcPr>
            <w:tcW w:w="4535" w:type="dxa"/>
          </w:tcPr>
          <w:p w14:paraId="5CC2FE51"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w:t>
            </w:r>
          </w:p>
        </w:tc>
        <w:tc>
          <w:tcPr>
            <w:tcW w:w="2267" w:type="dxa"/>
          </w:tcPr>
          <w:p w14:paraId="3FA34404" w14:textId="77777777" w:rsidR="00F0528B" w:rsidRPr="00DE7B59" w:rsidRDefault="00F0528B" w:rsidP="00E13260">
            <w:pPr>
              <w:pStyle w:val="TAL"/>
              <w:rPr>
                <w:rFonts w:cs="Arial"/>
                <w:kern w:val="2"/>
                <w:szCs w:val="18"/>
              </w:rPr>
            </w:pPr>
          </w:p>
        </w:tc>
        <w:tc>
          <w:tcPr>
            <w:tcW w:w="1700" w:type="dxa"/>
          </w:tcPr>
          <w:p w14:paraId="75751814" w14:textId="77777777" w:rsidR="00F0528B" w:rsidRPr="00DE7B59" w:rsidRDefault="00F0528B" w:rsidP="00E13260">
            <w:pPr>
              <w:pStyle w:val="TAL"/>
              <w:rPr>
                <w:lang w:eastAsia="en-US"/>
              </w:rPr>
            </w:pPr>
          </w:p>
        </w:tc>
        <w:tc>
          <w:tcPr>
            <w:tcW w:w="1245" w:type="dxa"/>
          </w:tcPr>
          <w:p w14:paraId="2829B42C" w14:textId="77777777" w:rsidR="00F0528B" w:rsidRPr="00DE7B59" w:rsidRDefault="00F0528B" w:rsidP="00E13260">
            <w:pPr>
              <w:pStyle w:val="TAL"/>
              <w:rPr>
                <w:lang w:eastAsia="en-US"/>
              </w:rPr>
            </w:pPr>
          </w:p>
        </w:tc>
      </w:tr>
      <w:tr w:rsidR="00F0528B" w:rsidRPr="00DE7B59" w14:paraId="7D6DF8E8" w14:textId="77777777" w:rsidTr="00E13260">
        <w:tc>
          <w:tcPr>
            <w:tcW w:w="4535" w:type="dxa"/>
          </w:tcPr>
          <w:p w14:paraId="7179DEC5" w14:textId="77777777" w:rsidR="00F0528B" w:rsidRPr="00DE7B59" w:rsidRDefault="00F0528B" w:rsidP="00E13260">
            <w:pPr>
              <w:pStyle w:val="TAL"/>
              <w:rPr>
                <w:lang w:eastAsia="en-US"/>
              </w:rPr>
            </w:pPr>
            <w:r w:rsidRPr="00DE7B59">
              <w:rPr>
                <w:lang w:eastAsia="en-US"/>
              </w:rPr>
              <w:t>}</w:t>
            </w:r>
          </w:p>
        </w:tc>
        <w:tc>
          <w:tcPr>
            <w:tcW w:w="2267" w:type="dxa"/>
          </w:tcPr>
          <w:p w14:paraId="6B6431E9" w14:textId="77777777" w:rsidR="00F0528B" w:rsidRPr="00DE7B59" w:rsidRDefault="00F0528B" w:rsidP="00E13260">
            <w:pPr>
              <w:pStyle w:val="TAL"/>
              <w:rPr>
                <w:lang w:eastAsia="en-US"/>
              </w:rPr>
            </w:pPr>
          </w:p>
        </w:tc>
        <w:tc>
          <w:tcPr>
            <w:tcW w:w="1700" w:type="dxa"/>
          </w:tcPr>
          <w:p w14:paraId="7DDBABB4" w14:textId="77777777" w:rsidR="00F0528B" w:rsidRPr="00DE7B59" w:rsidRDefault="00F0528B" w:rsidP="00E13260">
            <w:pPr>
              <w:pStyle w:val="TAL"/>
              <w:rPr>
                <w:lang w:eastAsia="en-US"/>
              </w:rPr>
            </w:pPr>
          </w:p>
        </w:tc>
        <w:tc>
          <w:tcPr>
            <w:tcW w:w="1245" w:type="dxa"/>
          </w:tcPr>
          <w:p w14:paraId="6F572687" w14:textId="77777777" w:rsidR="00F0528B" w:rsidRPr="00DE7B59" w:rsidRDefault="00F0528B" w:rsidP="00E13260">
            <w:pPr>
              <w:pStyle w:val="TAL"/>
              <w:rPr>
                <w:lang w:eastAsia="en-US"/>
              </w:rPr>
            </w:pPr>
          </w:p>
        </w:tc>
      </w:tr>
    </w:tbl>
    <w:p w14:paraId="7EF2E3D3" w14:textId="77777777" w:rsidR="00F0528B" w:rsidRPr="00DE7B59" w:rsidRDefault="00F0528B" w:rsidP="00F0528B">
      <w:pPr>
        <w:rPr>
          <w:lang w:eastAsia="zh-CN"/>
        </w:rPr>
      </w:pPr>
    </w:p>
    <w:p w14:paraId="471B061F"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7</w:t>
      </w:r>
      <w:r w:rsidRPr="00DE7B59">
        <w:t xml:space="preserve">: </w:t>
      </w:r>
      <w:r w:rsidRPr="00DE7B59">
        <w:rPr>
          <w:i/>
          <w:iCs/>
        </w:rPr>
        <w:t>BWP-UplinkCommon (</w:t>
      </w:r>
      <w:r w:rsidRPr="00DE7B59">
        <w:t xml:space="preserve">Table </w:t>
      </w:r>
      <w:r w:rsidRPr="00DE7B59">
        <w:rPr>
          <w:lang w:eastAsia="sv-SE"/>
        </w:rPr>
        <w:t>7.1.1.</w:t>
      </w:r>
      <w:r w:rsidR="00B85A33" w:rsidRPr="00DE7B59">
        <w:t>3</w:t>
      </w:r>
      <w:r w:rsidRPr="00DE7B59">
        <w:rPr>
          <w:lang w:eastAsia="sv-SE"/>
        </w:rPr>
        <w:t>.1.3.3</w:t>
      </w:r>
      <w:r w:rsidRPr="00DE7B59">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2E13F9C5" w14:textId="77777777" w:rsidTr="00E13260">
        <w:tc>
          <w:tcPr>
            <w:tcW w:w="4535" w:type="dxa"/>
          </w:tcPr>
          <w:p w14:paraId="72C69F76" w14:textId="77777777" w:rsidR="00F0528B" w:rsidRPr="00DE7B59" w:rsidRDefault="00F0528B" w:rsidP="00E13260">
            <w:pPr>
              <w:pStyle w:val="TAL"/>
              <w:rPr>
                <w:lang w:eastAsia="en-US"/>
              </w:rPr>
            </w:pPr>
            <w:r w:rsidRPr="00DE7B59">
              <w:rPr>
                <w:lang w:eastAsia="en-US"/>
              </w:rPr>
              <w:t xml:space="preserve">Derivation Path: TS 38.508-1 [4], Table </w:t>
            </w:r>
            <w:r w:rsidR="0075188A" w:rsidRPr="00DE7B59">
              <w:rPr>
                <w:lang w:eastAsia="en-US"/>
              </w:rPr>
              <w:t>4.6.3-</w:t>
            </w:r>
            <w:r w:rsidR="00B85A33" w:rsidRPr="00DE7B59">
              <w:t>14</w:t>
            </w:r>
          </w:p>
        </w:tc>
        <w:tc>
          <w:tcPr>
            <w:tcW w:w="2267" w:type="dxa"/>
          </w:tcPr>
          <w:p w14:paraId="48E067A7" w14:textId="77777777" w:rsidR="00F0528B" w:rsidRPr="00DE7B59" w:rsidRDefault="00F0528B" w:rsidP="00E13260">
            <w:pPr>
              <w:pStyle w:val="TAL"/>
              <w:rPr>
                <w:lang w:eastAsia="en-US"/>
              </w:rPr>
            </w:pPr>
          </w:p>
        </w:tc>
        <w:tc>
          <w:tcPr>
            <w:tcW w:w="1700" w:type="dxa"/>
          </w:tcPr>
          <w:p w14:paraId="63F5602F" w14:textId="77777777" w:rsidR="00F0528B" w:rsidRPr="00DE7B59" w:rsidRDefault="00F0528B" w:rsidP="00E13260">
            <w:pPr>
              <w:pStyle w:val="TAL"/>
              <w:rPr>
                <w:lang w:eastAsia="en-US"/>
              </w:rPr>
            </w:pPr>
          </w:p>
        </w:tc>
        <w:tc>
          <w:tcPr>
            <w:tcW w:w="1245" w:type="dxa"/>
          </w:tcPr>
          <w:p w14:paraId="5777E834" w14:textId="77777777" w:rsidR="00F0528B" w:rsidRPr="00DE7B59" w:rsidRDefault="00F0528B" w:rsidP="00E13260">
            <w:pPr>
              <w:pStyle w:val="TAL"/>
              <w:rPr>
                <w:lang w:eastAsia="en-US"/>
              </w:rPr>
            </w:pPr>
          </w:p>
        </w:tc>
      </w:tr>
      <w:tr w:rsidR="00F0528B" w:rsidRPr="00DE7B59" w14:paraId="3F48ABAA" w14:textId="77777777" w:rsidTr="00E13260">
        <w:tc>
          <w:tcPr>
            <w:tcW w:w="4535" w:type="dxa"/>
          </w:tcPr>
          <w:p w14:paraId="4F61BD1A" w14:textId="77777777" w:rsidR="00F0528B" w:rsidRPr="00DE7B59" w:rsidRDefault="00F0528B" w:rsidP="001B33FA">
            <w:pPr>
              <w:pStyle w:val="TAH"/>
              <w:rPr>
                <w:lang w:eastAsia="en-US"/>
              </w:rPr>
            </w:pPr>
            <w:r w:rsidRPr="00DE7B59">
              <w:rPr>
                <w:lang w:eastAsia="en-US"/>
              </w:rPr>
              <w:t>Information Element</w:t>
            </w:r>
          </w:p>
        </w:tc>
        <w:tc>
          <w:tcPr>
            <w:tcW w:w="2267" w:type="dxa"/>
          </w:tcPr>
          <w:p w14:paraId="73A073AC" w14:textId="77777777" w:rsidR="00F0528B" w:rsidRPr="00DE7B59" w:rsidRDefault="00F0528B" w:rsidP="001B33FA">
            <w:pPr>
              <w:pStyle w:val="TAH"/>
              <w:rPr>
                <w:lang w:eastAsia="en-US"/>
              </w:rPr>
            </w:pPr>
            <w:r w:rsidRPr="00DE7B59">
              <w:rPr>
                <w:lang w:eastAsia="en-US"/>
              </w:rPr>
              <w:t>Value/remark</w:t>
            </w:r>
          </w:p>
        </w:tc>
        <w:tc>
          <w:tcPr>
            <w:tcW w:w="1700" w:type="dxa"/>
          </w:tcPr>
          <w:p w14:paraId="6D827688" w14:textId="77777777" w:rsidR="00F0528B" w:rsidRPr="00DE7B59" w:rsidRDefault="00F0528B" w:rsidP="001B33FA">
            <w:pPr>
              <w:pStyle w:val="TAH"/>
              <w:rPr>
                <w:lang w:eastAsia="en-US"/>
              </w:rPr>
            </w:pPr>
            <w:r w:rsidRPr="00DE7B59">
              <w:rPr>
                <w:lang w:eastAsia="en-US"/>
              </w:rPr>
              <w:t>Comment</w:t>
            </w:r>
          </w:p>
        </w:tc>
        <w:tc>
          <w:tcPr>
            <w:tcW w:w="1245" w:type="dxa"/>
          </w:tcPr>
          <w:p w14:paraId="410A32B9" w14:textId="77777777" w:rsidR="00F0528B" w:rsidRPr="00DE7B59" w:rsidRDefault="00F0528B" w:rsidP="001B33FA">
            <w:pPr>
              <w:pStyle w:val="TAH"/>
              <w:rPr>
                <w:lang w:eastAsia="en-US"/>
              </w:rPr>
            </w:pPr>
            <w:r w:rsidRPr="00DE7B59">
              <w:rPr>
                <w:lang w:eastAsia="en-US"/>
              </w:rPr>
              <w:t>Condition</w:t>
            </w:r>
          </w:p>
        </w:tc>
      </w:tr>
      <w:tr w:rsidR="00F0528B" w:rsidRPr="00DE7B59" w14:paraId="4C0326D2" w14:textId="77777777" w:rsidTr="00E13260">
        <w:tc>
          <w:tcPr>
            <w:tcW w:w="4535" w:type="dxa"/>
          </w:tcPr>
          <w:p w14:paraId="61EE6508" w14:textId="77777777" w:rsidR="00F0528B" w:rsidRPr="00DE7B59" w:rsidRDefault="00F0528B" w:rsidP="00E13260">
            <w:pPr>
              <w:pStyle w:val="TAL"/>
              <w:rPr>
                <w:lang w:eastAsia="en-US"/>
              </w:rPr>
            </w:pPr>
            <w:r w:rsidRPr="00DE7B59">
              <w:rPr>
                <w:lang w:eastAsia="en-US"/>
              </w:rPr>
              <w:t xml:space="preserve">BWP-UplinkCommon ::= </w:t>
            </w:r>
            <w:r w:rsidRPr="00DE7B59">
              <w:rPr>
                <w:snapToGrid w:val="0"/>
                <w:lang w:eastAsia="en-US"/>
              </w:rPr>
              <w:t xml:space="preserve">SEQUENCE </w:t>
            </w:r>
            <w:r w:rsidRPr="00DE7B59">
              <w:rPr>
                <w:lang w:eastAsia="en-US"/>
              </w:rPr>
              <w:t>{</w:t>
            </w:r>
          </w:p>
        </w:tc>
        <w:tc>
          <w:tcPr>
            <w:tcW w:w="2267" w:type="dxa"/>
          </w:tcPr>
          <w:p w14:paraId="11A6E0AA" w14:textId="77777777" w:rsidR="00F0528B" w:rsidRPr="00DE7B59" w:rsidRDefault="00F0528B" w:rsidP="00E13260">
            <w:pPr>
              <w:pStyle w:val="TAL"/>
              <w:rPr>
                <w:lang w:eastAsia="en-US"/>
              </w:rPr>
            </w:pPr>
          </w:p>
        </w:tc>
        <w:tc>
          <w:tcPr>
            <w:tcW w:w="1700" w:type="dxa"/>
          </w:tcPr>
          <w:p w14:paraId="4A059DCB" w14:textId="77777777" w:rsidR="00F0528B" w:rsidRPr="00DE7B59" w:rsidRDefault="00F0528B" w:rsidP="00E13260">
            <w:pPr>
              <w:pStyle w:val="TAL"/>
              <w:rPr>
                <w:lang w:eastAsia="en-US"/>
              </w:rPr>
            </w:pPr>
          </w:p>
        </w:tc>
        <w:tc>
          <w:tcPr>
            <w:tcW w:w="1245" w:type="dxa"/>
          </w:tcPr>
          <w:p w14:paraId="54834BE3" w14:textId="77777777" w:rsidR="00F0528B" w:rsidRPr="00DE7B59" w:rsidRDefault="00F0528B" w:rsidP="00E13260">
            <w:pPr>
              <w:pStyle w:val="TAL"/>
              <w:rPr>
                <w:lang w:eastAsia="en-US"/>
              </w:rPr>
            </w:pPr>
          </w:p>
        </w:tc>
      </w:tr>
      <w:tr w:rsidR="00F0528B" w:rsidRPr="00DE7B59" w14:paraId="29828F56" w14:textId="77777777" w:rsidTr="00E13260">
        <w:tc>
          <w:tcPr>
            <w:tcW w:w="4535" w:type="dxa"/>
          </w:tcPr>
          <w:p w14:paraId="2FF51A96" w14:textId="77777777" w:rsidR="00F0528B" w:rsidRPr="00DE7B59" w:rsidRDefault="00F0528B" w:rsidP="00E13260">
            <w:pPr>
              <w:pStyle w:val="TAL"/>
              <w:rPr>
                <w:lang w:eastAsia="en-US"/>
              </w:rPr>
            </w:pPr>
            <w:r w:rsidRPr="00DE7B59">
              <w:rPr>
                <w:lang w:eastAsia="en-US"/>
              </w:rPr>
              <w:t xml:space="preserve">  rach-ConfigCommon CHOICE {</w:t>
            </w:r>
          </w:p>
        </w:tc>
        <w:tc>
          <w:tcPr>
            <w:tcW w:w="2267" w:type="dxa"/>
          </w:tcPr>
          <w:p w14:paraId="6909AD3A" w14:textId="77777777" w:rsidR="00F0528B" w:rsidRPr="00DE7B59" w:rsidRDefault="00F0528B" w:rsidP="00E13260">
            <w:pPr>
              <w:pStyle w:val="TAL"/>
              <w:rPr>
                <w:lang w:eastAsia="en-US"/>
              </w:rPr>
            </w:pPr>
          </w:p>
        </w:tc>
        <w:tc>
          <w:tcPr>
            <w:tcW w:w="1700" w:type="dxa"/>
          </w:tcPr>
          <w:p w14:paraId="334787E0" w14:textId="77777777" w:rsidR="00F0528B" w:rsidRPr="00DE7B59" w:rsidRDefault="00F0528B" w:rsidP="00E13260">
            <w:pPr>
              <w:pStyle w:val="TAL"/>
              <w:rPr>
                <w:lang w:eastAsia="en-US"/>
              </w:rPr>
            </w:pPr>
          </w:p>
        </w:tc>
        <w:tc>
          <w:tcPr>
            <w:tcW w:w="1245" w:type="dxa"/>
          </w:tcPr>
          <w:p w14:paraId="5A34753D" w14:textId="77777777" w:rsidR="00F0528B" w:rsidRPr="00DE7B59" w:rsidRDefault="00F0528B" w:rsidP="00E13260">
            <w:pPr>
              <w:pStyle w:val="TAL"/>
              <w:rPr>
                <w:lang w:eastAsia="en-US"/>
              </w:rPr>
            </w:pPr>
          </w:p>
        </w:tc>
      </w:tr>
      <w:tr w:rsidR="00F0528B" w:rsidRPr="00DE7B59" w14:paraId="198A415A" w14:textId="77777777" w:rsidTr="00E13260">
        <w:tc>
          <w:tcPr>
            <w:tcW w:w="4535" w:type="dxa"/>
          </w:tcPr>
          <w:p w14:paraId="10C1987B" w14:textId="77777777" w:rsidR="00F0528B" w:rsidRPr="00DE7B59" w:rsidRDefault="00F0528B" w:rsidP="00E13260">
            <w:pPr>
              <w:pStyle w:val="TAL"/>
              <w:rPr>
                <w:lang w:eastAsia="en-US"/>
              </w:rPr>
            </w:pPr>
            <w:r w:rsidRPr="00DE7B59">
              <w:rPr>
                <w:lang w:eastAsia="en-US"/>
              </w:rPr>
              <w:t xml:space="preserve">    setup</w:t>
            </w:r>
          </w:p>
        </w:tc>
        <w:tc>
          <w:tcPr>
            <w:tcW w:w="2267" w:type="dxa"/>
          </w:tcPr>
          <w:p w14:paraId="6E037009" w14:textId="77777777" w:rsidR="00F0528B" w:rsidRPr="00DE7B59" w:rsidRDefault="00F0528B" w:rsidP="00E13260">
            <w:pPr>
              <w:pStyle w:val="TAL"/>
              <w:rPr>
                <w:lang w:eastAsia="en-US"/>
              </w:rPr>
            </w:pPr>
            <w:r w:rsidRPr="00DE7B59">
              <w:rPr>
                <w:lang w:eastAsia="en-US"/>
              </w:rPr>
              <w:t>RACH-ConfigCommon</w:t>
            </w:r>
          </w:p>
        </w:tc>
        <w:tc>
          <w:tcPr>
            <w:tcW w:w="1700" w:type="dxa"/>
          </w:tcPr>
          <w:p w14:paraId="14EE02CE" w14:textId="77777777" w:rsidR="00F0528B" w:rsidRPr="00DE7B59" w:rsidRDefault="00F0528B" w:rsidP="00E13260">
            <w:pPr>
              <w:pStyle w:val="TAL"/>
              <w:rPr>
                <w:lang w:eastAsia="en-US"/>
              </w:rPr>
            </w:pPr>
          </w:p>
        </w:tc>
        <w:tc>
          <w:tcPr>
            <w:tcW w:w="1245" w:type="dxa"/>
          </w:tcPr>
          <w:p w14:paraId="09EE644B" w14:textId="77777777" w:rsidR="00F0528B" w:rsidRPr="00DE7B59" w:rsidRDefault="00F0528B" w:rsidP="00E13260">
            <w:pPr>
              <w:pStyle w:val="TAL"/>
              <w:rPr>
                <w:lang w:eastAsia="en-US"/>
              </w:rPr>
            </w:pPr>
          </w:p>
        </w:tc>
      </w:tr>
      <w:tr w:rsidR="00F0528B" w:rsidRPr="00DE7B59" w14:paraId="019C8D5C" w14:textId="77777777" w:rsidTr="00E13260">
        <w:tc>
          <w:tcPr>
            <w:tcW w:w="4535" w:type="dxa"/>
          </w:tcPr>
          <w:p w14:paraId="67F9E4B2" w14:textId="77777777" w:rsidR="00F0528B" w:rsidRPr="00DE7B59" w:rsidRDefault="00F0528B" w:rsidP="00E13260">
            <w:pPr>
              <w:pStyle w:val="TAL"/>
              <w:rPr>
                <w:lang w:eastAsia="en-US"/>
              </w:rPr>
            </w:pPr>
            <w:r w:rsidRPr="00DE7B59">
              <w:rPr>
                <w:lang w:eastAsia="en-US"/>
              </w:rPr>
              <w:t xml:space="preserve">  }</w:t>
            </w:r>
          </w:p>
        </w:tc>
        <w:tc>
          <w:tcPr>
            <w:tcW w:w="2267" w:type="dxa"/>
          </w:tcPr>
          <w:p w14:paraId="78C77A0B" w14:textId="77777777" w:rsidR="00F0528B" w:rsidRPr="00DE7B59" w:rsidRDefault="00F0528B" w:rsidP="00E13260">
            <w:pPr>
              <w:pStyle w:val="TAL"/>
              <w:rPr>
                <w:lang w:eastAsia="en-US"/>
              </w:rPr>
            </w:pPr>
          </w:p>
        </w:tc>
        <w:tc>
          <w:tcPr>
            <w:tcW w:w="1700" w:type="dxa"/>
          </w:tcPr>
          <w:p w14:paraId="17A20217" w14:textId="77777777" w:rsidR="00F0528B" w:rsidRPr="00DE7B59" w:rsidRDefault="00F0528B" w:rsidP="00E13260">
            <w:pPr>
              <w:pStyle w:val="TAL"/>
              <w:rPr>
                <w:lang w:eastAsia="en-US"/>
              </w:rPr>
            </w:pPr>
          </w:p>
        </w:tc>
        <w:tc>
          <w:tcPr>
            <w:tcW w:w="1245" w:type="dxa"/>
          </w:tcPr>
          <w:p w14:paraId="3D36FD34" w14:textId="77777777" w:rsidR="00F0528B" w:rsidRPr="00DE7B59" w:rsidRDefault="00F0528B" w:rsidP="00E13260">
            <w:pPr>
              <w:pStyle w:val="TAL"/>
              <w:rPr>
                <w:lang w:eastAsia="en-US"/>
              </w:rPr>
            </w:pPr>
          </w:p>
        </w:tc>
      </w:tr>
      <w:tr w:rsidR="00F0528B" w:rsidRPr="00DE7B59" w14:paraId="0FD9C3A1" w14:textId="77777777" w:rsidTr="00E13260">
        <w:tc>
          <w:tcPr>
            <w:tcW w:w="4535" w:type="dxa"/>
          </w:tcPr>
          <w:p w14:paraId="6DE7B140" w14:textId="77777777" w:rsidR="00F0528B" w:rsidRPr="00DE7B59" w:rsidRDefault="00F0528B" w:rsidP="00E13260">
            <w:pPr>
              <w:pStyle w:val="TAL"/>
              <w:rPr>
                <w:lang w:eastAsia="en-US"/>
              </w:rPr>
            </w:pPr>
            <w:r w:rsidRPr="00DE7B59">
              <w:rPr>
                <w:lang w:eastAsia="en-US"/>
              </w:rPr>
              <w:t>}</w:t>
            </w:r>
          </w:p>
        </w:tc>
        <w:tc>
          <w:tcPr>
            <w:tcW w:w="2267" w:type="dxa"/>
          </w:tcPr>
          <w:p w14:paraId="6C87D23E" w14:textId="77777777" w:rsidR="00F0528B" w:rsidRPr="00DE7B59" w:rsidRDefault="00F0528B" w:rsidP="00E13260">
            <w:pPr>
              <w:pStyle w:val="TAL"/>
              <w:rPr>
                <w:lang w:eastAsia="en-US"/>
              </w:rPr>
            </w:pPr>
          </w:p>
        </w:tc>
        <w:tc>
          <w:tcPr>
            <w:tcW w:w="1700" w:type="dxa"/>
          </w:tcPr>
          <w:p w14:paraId="319992C7" w14:textId="77777777" w:rsidR="00F0528B" w:rsidRPr="00DE7B59" w:rsidRDefault="00F0528B" w:rsidP="00E13260">
            <w:pPr>
              <w:pStyle w:val="TAL"/>
              <w:rPr>
                <w:lang w:eastAsia="en-US"/>
              </w:rPr>
            </w:pPr>
          </w:p>
        </w:tc>
        <w:tc>
          <w:tcPr>
            <w:tcW w:w="1245" w:type="dxa"/>
          </w:tcPr>
          <w:p w14:paraId="6BA0B8AD" w14:textId="77777777" w:rsidR="00F0528B" w:rsidRPr="00DE7B59" w:rsidRDefault="00F0528B" w:rsidP="00E13260">
            <w:pPr>
              <w:pStyle w:val="TAL"/>
              <w:rPr>
                <w:lang w:eastAsia="en-US"/>
              </w:rPr>
            </w:pPr>
          </w:p>
        </w:tc>
      </w:tr>
    </w:tbl>
    <w:p w14:paraId="3032B7DA" w14:textId="77777777" w:rsidR="00F0528B" w:rsidRPr="00DE7B59" w:rsidRDefault="00F0528B" w:rsidP="00F0528B"/>
    <w:p w14:paraId="24C40129"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8</w:t>
      </w:r>
      <w:r w:rsidRPr="00DE7B59">
        <w:t xml:space="preserve">: </w:t>
      </w:r>
      <w:r w:rsidRPr="00DE7B59">
        <w:rPr>
          <w:i/>
          <w:iCs/>
        </w:rPr>
        <w:t>RACH-ConfigCommon (</w:t>
      </w:r>
      <w:r w:rsidRPr="00DE7B59">
        <w:t xml:space="preserve">Table </w:t>
      </w:r>
      <w:r w:rsidRPr="00DE7B59">
        <w:rPr>
          <w:lang w:eastAsia="sv-SE"/>
        </w:rPr>
        <w:t>7.1.1.</w:t>
      </w:r>
      <w:r w:rsidR="00B85A33" w:rsidRPr="00DE7B59">
        <w:t>3</w:t>
      </w:r>
      <w:r w:rsidRPr="00DE7B59">
        <w:rPr>
          <w:lang w:eastAsia="sv-SE"/>
        </w:rPr>
        <w:t>.1.3.3</w:t>
      </w:r>
      <w:r w:rsidRPr="00DE7B59">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11966D4E" w14:textId="77777777" w:rsidTr="00E13260">
        <w:tc>
          <w:tcPr>
            <w:tcW w:w="9747" w:type="dxa"/>
            <w:gridSpan w:val="4"/>
          </w:tcPr>
          <w:p w14:paraId="0E6D4901"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053975" w:rsidRPr="00DE7B59">
              <w:rPr>
                <w:b w:val="0"/>
                <w:lang w:eastAsia="en-US"/>
              </w:rPr>
              <w:t>4.6.3-128</w:t>
            </w:r>
          </w:p>
        </w:tc>
      </w:tr>
      <w:tr w:rsidR="00F0528B" w:rsidRPr="00DE7B59" w14:paraId="357216FE" w14:textId="77777777" w:rsidTr="00E13260">
        <w:tc>
          <w:tcPr>
            <w:tcW w:w="4535" w:type="dxa"/>
          </w:tcPr>
          <w:p w14:paraId="52EBF6D1" w14:textId="77777777" w:rsidR="00F0528B" w:rsidRPr="00DE7B59" w:rsidRDefault="00F0528B" w:rsidP="00E13260">
            <w:pPr>
              <w:pStyle w:val="TAH"/>
              <w:rPr>
                <w:lang w:eastAsia="en-US"/>
              </w:rPr>
            </w:pPr>
            <w:r w:rsidRPr="00DE7B59">
              <w:rPr>
                <w:lang w:eastAsia="en-US"/>
              </w:rPr>
              <w:t>Information Element</w:t>
            </w:r>
          </w:p>
        </w:tc>
        <w:tc>
          <w:tcPr>
            <w:tcW w:w="2267" w:type="dxa"/>
          </w:tcPr>
          <w:p w14:paraId="41689395" w14:textId="77777777" w:rsidR="00F0528B" w:rsidRPr="00DE7B59" w:rsidRDefault="00F0528B" w:rsidP="00E13260">
            <w:pPr>
              <w:pStyle w:val="TAH"/>
              <w:rPr>
                <w:lang w:eastAsia="en-US"/>
              </w:rPr>
            </w:pPr>
            <w:r w:rsidRPr="00DE7B59">
              <w:rPr>
                <w:lang w:eastAsia="en-US"/>
              </w:rPr>
              <w:t>Value/remark</w:t>
            </w:r>
          </w:p>
        </w:tc>
        <w:tc>
          <w:tcPr>
            <w:tcW w:w="1700" w:type="dxa"/>
          </w:tcPr>
          <w:p w14:paraId="63F284EE" w14:textId="77777777" w:rsidR="00F0528B" w:rsidRPr="00DE7B59" w:rsidRDefault="00F0528B" w:rsidP="00E13260">
            <w:pPr>
              <w:pStyle w:val="TAH"/>
              <w:rPr>
                <w:lang w:eastAsia="en-US"/>
              </w:rPr>
            </w:pPr>
            <w:r w:rsidRPr="00DE7B59">
              <w:rPr>
                <w:lang w:eastAsia="en-US"/>
              </w:rPr>
              <w:t>Comment</w:t>
            </w:r>
          </w:p>
        </w:tc>
        <w:tc>
          <w:tcPr>
            <w:tcW w:w="1245" w:type="dxa"/>
          </w:tcPr>
          <w:p w14:paraId="69E29B70" w14:textId="77777777" w:rsidR="00F0528B" w:rsidRPr="00DE7B59" w:rsidRDefault="00F0528B" w:rsidP="00E13260">
            <w:pPr>
              <w:pStyle w:val="TAH"/>
              <w:rPr>
                <w:lang w:eastAsia="en-US"/>
              </w:rPr>
            </w:pPr>
            <w:r w:rsidRPr="00DE7B59">
              <w:rPr>
                <w:lang w:eastAsia="en-US"/>
              </w:rPr>
              <w:t>Condition</w:t>
            </w:r>
          </w:p>
        </w:tc>
      </w:tr>
      <w:tr w:rsidR="00F0528B" w:rsidRPr="00DE7B59" w14:paraId="4BFACA19" w14:textId="77777777" w:rsidTr="00E13260">
        <w:tc>
          <w:tcPr>
            <w:tcW w:w="4535" w:type="dxa"/>
          </w:tcPr>
          <w:p w14:paraId="74E8D90D" w14:textId="56B121E4" w:rsidR="00F0528B" w:rsidRPr="00DE7B59" w:rsidRDefault="00F0528B" w:rsidP="00E13260">
            <w:pPr>
              <w:pStyle w:val="TAL"/>
              <w:rPr>
                <w:lang w:eastAsia="en-US"/>
              </w:rPr>
            </w:pPr>
            <w:r w:rsidRPr="00DE7B59">
              <w:rPr>
                <w:lang w:eastAsia="en-US"/>
              </w:rPr>
              <w:t>RACH-ConfigCommon</w:t>
            </w:r>
            <w:r w:rsidR="001B33FA" w:rsidRPr="00DE7B59">
              <w:rPr>
                <w:lang w:eastAsia="en-US"/>
              </w:rPr>
              <w:t xml:space="preserve"> </w:t>
            </w:r>
            <w:r w:rsidRPr="00DE7B59">
              <w:rPr>
                <w:lang w:eastAsia="en-US"/>
              </w:rPr>
              <w:t xml:space="preserve">::= </w:t>
            </w:r>
            <w:r w:rsidRPr="00DE7B59">
              <w:rPr>
                <w:snapToGrid w:val="0"/>
                <w:lang w:eastAsia="en-US"/>
              </w:rPr>
              <w:t xml:space="preserve">SEQUENCE </w:t>
            </w:r>
            <w:r w:rsidRPr="00DE7B59">
              <w:rPr>
                <w:lang w:eastAsia="en-US"/>
              </w:rPr>
              <w:t>{</w:t>
            </w:r>
          </w:p>
        </w:tc>
        <w:tc>
          <w:tcPr>
            <w:tcW w:w="2267" w:type="dxa"/>
          </w:tcPr>
          <w:p w14:paraId="23DBAC34" w14:textId="77777777" w:rsidR="00F0528B" w:rsidRPr="00DE7B59" w:rsidRDefault="00F0528B" w:rsidP="00E13260">
            <w:pPr>
              <w:pStyle w:val="TAL"/>
              <w:rPr>
                <w:lang w:eastAsia="en-US"/>
              </w:rPr>
            </w:pPr>
          </w:p>
        </w:tc>
        <w:tc>
          <w:tcPr>
            <w:tcW w:w="1700" w:type="dxa"/>
          </w:tcPr>
          <w:p w14:paraId="3D6A10B2" w14:textId="77777777" w:rsidR="00F0528B" w:rsidRPr="00DE7B59" w:rsidRDefault="00F0528B" w:rsidP="00E13260">
            <w:pPr>
              <w:pStyle w:val="TAL"/>
              <w:rPr>
                <w:lang w:eastAsia="en-US"/>
              </w:rPr>
            </w:pPr>
          </w:p>
        </w:tc>
        <w:tc>
          <w:tcPr>
            <w:tcW w:w="1245" w:type="dxa"/>
          </w:tcPr>
          <w:p w14:paraId="290F5348" w14:textId="77777777" w:rsidR="00F0528B" w:rsidRPr="00DE7B59" w:rsidRDefault="00F0528B" w:rsidP="00E13260">
            <w:pPr>
              <w:pStyle w:val="TAL"/>
              <w:rPr>
                <w:lang w:eastAsia="en-US"/>
              </w:rPr>
            </w:pPr>
          </w:p>
        </w:tc>
      </w:tr>
      <w:tr w:rsidR="00F0528B" w:rsidRPr="00DE7B59" w14:paraId="236A6E18" w14:textId="77777777" w:rsidTr="00E13260">
        <w:tc>
          <w:tcPr>
            <w:tcW w:w="4535" w:type="dxa"/>
          </w:tcPr>
          <w:p w14:paraId="6F27EBDC" w14:textId="77777777" w:rsidR="00F0528B" w:rsidRPr="00DE7B59" w:rsidRDefault="00F0528B" w:rsidP="00E13260">
            <w:pPr>
              <w:pStyle w:val="TAL"/>
              <w:rPr>
                <w:lang w:eastAsia="en-US"/>
              </w:rPr>
            </w:pPr>
            <w:r w:rsidRPr="00DE7B59">
              <w:rPr>
                <w:lang w:eastAsia="en-US"/>
              </w:rPr>
              <w:t xml:space="preserve">  rach-ConfigGeneric</w:t>
            </w:r>
          </w:p>
        </w:tc>
        <w:tc>
          <w:tcPr>
            <w:tcW w:w="2267" w:type="dxa"/>
          </w:tcPr>
          <w:p w14:paraId="69903B66" w14:textId="77777777" w:rsidR="00F0528B" w:rsidRPr="00DE7B59" w:rsidRDefault="00F0528B" w:rsidP="00E13260">
            <w:pPr>
              <w:pStyle w:val="TAL"/>
              <w:rPr>
                <w:lang w:eastAsia="en-US"/>
              </w:rPr>
            </w:pPr>
            <w:r w:rsidRPr="00DE7B59">
              <w:rPr>
                <w:lang w:eastAsia="en-US"/>
              </w:rPr>
              <w:t>RACH-ConfigGeneric</w:t>
            </w:r>
          </w:p>
        </w:tc>
        <w:tc>
          <w:tcPr>
            <w:tcW w:w="1700" w:type="dxa"/>
          </w:tcPr>
          <w:p w14:paraId="5D43A839" w14:textId="77777777" w:rsidR="00F0528B" w:rsidRPr="00DE7B59" w:rsidRDefault="00F0528B" w:rsidP="00E13260">
            <w:pPr>
              <w:pStyle w:val="TAL"/>
              <w:rPr>
                <w:lang w:eastAsia="en-US"/>
              </w:rPr>
            </w:pPr>
          </w:p>
        </w:tc>
        <w:tc>
          <w:tcPr>
            <w:tcW w:w="1245" w:type="dxa"/>
          </w:tcPr>
          <w:p w14:paraId="07996954" w14:textId="77777777" w:rsidR="00F0528B" w:rsidRPr="00DE7B59" w:rsidRDefault="00F0528B" w:rsidP="00E13260">
            <w:pPr>
              <w:pStyle w:val="TAL"/>
              <w:rPr>
                <w:lang w:eastAsia="en-US"/>
              </w:rPr>
            </w:pPr>
          </w:p>
        </w:tc>
      </w:tr>
      <w:tr w:rsidR="00F0528B" w:rsidRPr="00DE7B59" w14:paraId="5A401B46" w14:textId="77777777" w:rsidTr="00E13260">
        <w:tc>
          <w:tcPr>
            <w:tcW w:w="4535" w:type="dxa"/>
          </w:tcPr>
          <w:p w14:paraId="450E597F" w14:textId="77777777" w:rsidR="00F0528B" w:rsidRPr="00DE7B59" w:rsidRDefault="00F0528B" w:rsidP="00E13260">
            <w:pPr>
              <w:pStyle w:val="TAL"/>
              <w:rPr>
                <w:lang w:eastAsia="en-US"/>
              </w:rPr>
            </w:pPr>
            <w:r w:rsidRPr="00DE7B59">
              <w:rPr>
                <w:lang w:eastAsia="en-US"/>
              </w:rPr>
              <w:t>}</w:t>
            </w:r>
          </w:p>
        </w:tc>
        <w:tc>
          <w:tcPr>
            <w:tcW w:w="2267" w:type="dxa"/>
          </w:tcPr>
          <w:p w14:paraId="528C419D" w14:textId="77777777" w:rsidR="00F0528B" w:rsidRPr="00DE7B59" w:rsidRDefault="00F0528B" w:rsidP="00E13260">
            <w:pPr>
              <w:pStyle w:val="TAL"/>
              <w:rPr>
                <w:lang w:eastAsia="en-US"/>
              </w:rPr>
            </w:pPr>
          </w:p>
        </w:tc>
        <w:tc>
          <w:tcPr>
            <w:tcW w:w="1700" w:type="dxa"/>
          </w:tcPr>
          <w:p w14:paraId="69BE1420" w14:textId="77777777" w:rsidR="00F0528B" w:rsidRPr="00DE7B59" w:rsidRDefault="00F0528B" w:rsidP="00E13260">
            <w:pPr>
              <w:pStyle w:val="TAL"/>
              <w:rPr>
                <w:lang w:eastAsia="en-US"/>
              </w:rPr>
            </w:pPr>
          </w:p>
        </w:tc>
        <w:tc>
          <w:tcPr>
            <w:tcW w:w="1245" w:type="dxa"/>
          </w:tcPr>
          <w:p w14:paraId="3C1705A3" w14:textId="77777777" w:rsidR="00F0528B" w:rsidRPr="00DE7B59" w:rsidRDefault="00F0528B" w:rsidP="00E13260">
            <w:pPr>
              <w:pStyle w:val="TAL"/>
              <w:rPr>
                <w:lang w:eastAsia="en-US"/>
              </w:rPr>
            </w:pPr>
          </w:p>
        </w:tc>
      </w:tr>
    </w:tbl>
    <w:p w14:paraId="68633D32" w14:textId="77777777" w:rsidR="00F0528B" w:rsidRPr="00DE7B59" w:rsidRDefault="00F0528B" w:rsidP="00F0528B"/>
    <w:p w14:paraId="422F8F2A"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9</w:t>
      </w:r>
      <w:r w:rsidRPr="00DE7B59">
        <w:t xml:space="preserve">: </w:t>
      </w:r>
      <w:r w:rsidRPr="00DE7B59">
        <w:rPr>
          <w:i/>
          <w:iCs/>
        </w:rPr>
        <w:t>RACH-ConfigGeneric (</w:t>
      </w:r>
      <w:r w:rsidRPr="00DE7B59">
        <w:t xml:space="preserve">Table </w:t>
      </w:r>
      <w:r w:rsidRPr="00DE7B59">
        <w:rPr>
          <w:lang w:eastAsia="sv-SE"/>
        </w:rPr>
        <w:t>7.1.1.</w:t>
      </w:r>
      <w:r w:rsidR="00B85A33" w:rsidRPr="00DE7B59">
        <w:t>3</w:t>
      </w:r>
      <w:r w:rsidRPr="00DE7B59">
        <w:rPr>
          <w:lang w:eastAsia="sv-SE"/>
        </w:rPr>
        <w:t>.1.3.3</w:t>
      </w:r>
      <w:r w:rsidRPr="00DE7B59">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0E19C0FF" w14:textId="77777777" w:rsidTr="00E13260">
        <w:tc>
          <w:tcPr>
            <w:tcW w:w="9747" w:type="dxa"/>
            <w:gridSpan w:val="4"/>
          </w:tcPr>
          <w:p w14:paraId="35941C98"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053975" w:rsidRPr="00DE7B59">
              <w:rPr>
                <w:b w:val="0"/>
                <w:lang w:eastAsia="en-US"/>
              </w:rPr>
              <w:t>4.6.3-130</w:t>
            </w:r>
          </w:p>
        </w:tc>
      </w:tr>
      <w:tr w:rsidR="00F0528B" w:rsidRPr="00DE7B59" w14:paraId="04B7BBF5" w14:textId="77777777" w:rsidTr="00E13260">
        <w:tc>
          <w:tcPr>
            <w:tcW w:w="4535" w:type="dxa"/>
          </w:tcPr>
          <w:p w14:paraId="0D0DBEF2" w14:textId="77777777" w:rsidR="00F0528B" w:rsidRPr="00DE7B59" w:rsidRDefault="00F0528B" w:rsidP="00E13260">
            <w:pPr>
              <w:pStyle w:val="TAH"/>
              <w:rPr>
                <w:lang w:eastAsia="en-US"/>
              </w:rPr>
            </w:pPr>
            <w:r w:rsidRPr="00DE7B59">
              <w:rPr>
                <w:lang w:eastAsia="en-US"/>
              </w:rPr>
              <w:t>Information Element</w:t>
            </w:r>
          </w:p>
        </w:tc>
        <w:tc>
          <w:tcPr>
            <w:tcW w:w="2267" w:type="dxa"/>
          </w:tcPr>
          <w:p w14:paraId="63630841" w14:textId="77777777" w:rsidR="00F0528B" w:rsidRPr="00DE7B59" w:rsidRDefault="00F0528B" w:rsidP="00E13260">
            <w:pPr>
              <w:pStyle w:val="TAH"/>
              <w:rPr>
                <w:lang w:eastAsia="en-US"/>
              </w:rPr>
            </w:pPr>
            <w:r w:rsidRPr="00DE7B59">
              <w:rPr>
                <w:lang w:eastAsia="en-US"/>
              </w:rPr>
              <w:t>Value/remark</w:t>
            </w:r>
          </w:p>
        </w:tc>
        <w:tc>
          <w:tcPr>
            <w:tcW w:w="1700" w:type="dxa"/>
          </w:tcPr>
          <w:p w14:paraId="6940843F" w14:textId="77777777" w:rsidR="00F0528B" w:rsidRPr="00DE7B59" w:rsidRDefault="00F0528B" w:rsidP="00E13260">
            <w:pPr>
              <w:pStyle w:val="TAH"/>
              <w:rPr>
                <w:lang w:eastAsia="en-US"/>
              </w:rPr>
            </w:pPr>
            <w:r w:rsidRPr="00DE7B59">
              <w:rPr>
                <w:lang w:eastAsia="en-US"/>
              </w:rPr>
              <w:t>Comment</w:t>
            </w:r>
          </w:p>
        </w:tc>
        <w:tc>
          <w:tcPr>
            <w:tcW w:w="1245" w:type="dxa"/>
          </w:tcPr>
          <w:p w14:paraId="6B1E4E89" w14:textId="77777777" w:rsidR="00F0528B" w:rsidRPr="00DE7B59" w:rsidRDefault="00F0528B" w:rsidP="00E13260">
            <w:pPr>
              <w:pStyle w:val="TAH"/>
              <w:rPr>
                <w:lang w:eastAsia="en-US"/>
              </w:rPr>
            </w:pPr>
            <w:r w:rsidRPr="00DE7B59">
              <w:rPr>
                <w:lang w:eastAsia="en-US"/>
              </w:rPr>
              <w:t>Condition</w:t>
            </w:r>
          </w:p>
        </w:tc>
      </w:tr>
      <w:tr w:rsidR="00F0528B" w:rsidRPr="00DE7B59" w14:paraId="7C1B805E" w14:textId="77777777" w:rsidTr="00E13260">
        <w:tc>
          <w:tcPr>
            <w:tcW w:w="4535" w:type="dxa"/>
          </w:tcPr>
          <w:p w14:paraId="17B265EC" w14:textId="77777777" w:rsidR="00F0528B" w:rsidRPr="00DE7B59" w:rsidRDefault="00F0528B" w:rsidP="00E13260">
            <w:pPr>
              <w:pStyle w:val="TAL"/>
              <w:rPr>
                <w:lang w:eastAsia="en-US"/>
              </w:rPr>
            </w:pPr>
            <w:r w:rsidRPr="00DE7B59">
              <w:rPr>
                <w:lang w:eastAsia="en-US"/>
              </w:rPr>
              <w:t xml:space="preserve">RACH-ConfigGeneric ::= </w:t>
            </w:r>
            <w:r w:rsidRPr="00DE7B59">
              <w:rPr>
                <w:snapToGrid w:val="0"/>
                <w:lang w:eastAsia="en-US"/>
              </w:rPr>
              <w:t xml:space="preserve">SEQUENCE </w:t>
            </w:r>
            <w:r w:rsidRPr="00DE7B59">
              <w:rPr>
                <w:lang w:eastAsia="en-US"/>
              </w:rPr>
              <w:t>{</w:t>
            </w:r>
          </w:p>
        </w:tc>
        <w:tc>
          <w:tcPr>
            <w:tcW w:w="2267" w:type="dxa"/>
          </w:tcPr>
          <w:p w14:paraId="31FCBFE3" w14:textId="77777777" w:rsidR="00F0528B" w:rsidRPr="00DE7B59" w:rsidRDefault="00F0528B" w:rsidP="00E13260">
            <w:pPr>
              <w:pStyle w:val="TAL"/>
              <w:rPr>
                <w:lang w:eastAsia="en-US"/>
              </w:rPr>
            </w:pPr>
          </w:p>
        </w:tc>
        <w:tc>
          <w:tcPr>
            <w:tcW w:w="1700" w:type="dxa"/>
          </w:tcPr>
          <w:p w14:paraId="485A474C" w14:textId="77777777" w:rsidR="00F0528B" w:rsidRPr="00DE7B59" w:rsidRDefault="00F0528B" w:rsidP="00E13260">
            <w:pPr>
              <w:pStyle w:val="TAL"/>
              <w:rPr>
                <w:lang w:eastAsia="en-US"/>
              </w:rPr>
            </w:pPr>
          </w:p>
        </w:tc>
        <w:tc>
          <w:tcPr>
            <w:tcW w:w="1245" w:type="dxa"/>
          </w:tcPr>
          <w:p w14:paraId="4A6E14A9" w14:textId="77777777" w:rsidR="00F0528B" w:rsidRPr="00DE7B59" w:rsidRDefault="00F0528B" w:rsidP="00E13260">
            <w:pPr>
              <w:pStyle w:val="TAL"/>
              <w:rPr>
                <w:lang w:eastAsia="en-US"/>
              </w:rPr>
            </w:pPr>
          </w:p>
        </w:tc>
      </w:tr>
      <w:tr w:rsidR="00F0528B" w:rsidRPr="00DE7B59" w14:paraId="3D64A4BA" w14:textId="77777777" w:rsidTr="00E13260">
        <w:tc>
          <w:tcPr>
            <w:tcW w:w="4535" w:type="dxa"/>
          </w:tcPr>
          <w:p w14:paraId="46188258" w14:textId="77777777" w:rsidR="00F0528B" w:rsidRPr="00DE7B59" w:rsidRDefault="00F0528B" w:rsidP="00E13260">
            <w:pPr>
              <w:pStyle w:val="TAL"/>
              <w:rPr>
                <w:lang w:eastAsia="en-US"/>
              </w:rPr>
            </w:pPr>
            <w:r w:rsidRPr="00DE7B59">
              <w:rPr>
                <w:lang w:eastAsia="en-US"/>
              </w:rPr>
              <w:t xml:space="preserve">  prach-configurationIndex</w:t>
            </w:r>
          </w:p>
        </w:tc>
        <w:tc>
          <w:tcPr>
            <w:tcW w:w="2267" w:type="dxa"/>
          </w:tcPr>
          <w:p w14:paraId="354D4EE6" w14:textId="77777777" w:rsidR="00F0528B" w:rsidRPr="00DE7B59" w:rsidRDefault="00F0528B" w:rsidP="00E13260">
            <w:pPr>
              <w:pStyle w:val="TAL"/>
            </w:pPr>
            <w:r w:rsidRPr="00DE7B59">
              <w:t>156</w:t>
            </w:r>
          </w:p>
        </w:tc>
        <w:tc>
          <w:tcPr>
            <w:tcW w:w="1700" w:type="dxa"/>
          </w:tcPr>
          <w:p w14:paraId="71D89ABA" w14:textId="77777777" w:rsidR="00F0528B" w:rsidRPr="00DE7B59" w:rsidRDefault="00F0528B" w:rsidP="00E13260">
            <w:pPr>
              <w:pStyle w:val="TAL"/>
              <w:rPr>
                <w:lang w:eastAsia="en-US"/>
              </w:rPr>
            </w:pPr>
          </w:p>
        </w:tc>
        <w:tc>
          <w:tcPr>
            <w:tcW w:w="1245" w:type="dxa"/>
          </w:tcPr>
          <w:p w14:paraId="1DB4D539" w14:textId="77777777" w:rsidR="00F0528B" w:rsidRPr="00DE7B59" w:rsidRDefault="00F0528B" w:rsidP="00E13260">
            <w:pPr>
              <w:pStyle w:val="TAL"/>
              <w:rPr>
                <w:lang w:eastAsia="en-US"/>
              </w:rPr>
            </w:pPr>
          </w:p>
        </w:tc>
      </w:tr>
      <w:tr w:rsidR="00F0528B" w:rsidRPr="00DE7B59" w14:paraId="26EB2E99" w14:textId="77777777" w:rsidTr="00E13260">
        <w:tc>
          <w:tcPr>
            <w:tcW w:w="4535" w:type="dxa"/>
          </w:tcPr>
          <w:p w14:paraId="5910562D" w14:textId="77777777" w:rsidR="00F0528B" w:rsidRPr="00DE7B59" w:rsidRDefault="00F0528B" w:rsidP="00E13260">
            <w:pPr>
              <w:pStyle w:val="TAL"/>
              <w:rPr>
                <w:lang w:eastAsia="en-US"/>
              </w:rPr>
            </w:pPr>
            <w:r w:rsidRPr="00DE7B59">
              <w:rPr>
                <w:lang w:eastAsia="en-US"/>
              </w:rPr>
              <w:t>}</w:t>
            </w:r>
          </w:p>
        </w:tc>
        <w:tc>
          <w:tcPr>
            <w:tcW w:w="2267" w:type="dxa"/>
          </w:tcPr>
          <w:p w14:paraId="62C6D7AF" w14:textId="77777777" w:rsidR="00F0528B" w:rsidRPr="00DE7B59" w:rsidRDefault="00F0528B" w:rsidP="00E13260">
            <w:pPr>
              <w:pStyle w:val="TAL"/>
              <w:rPr>
                <w:lang w:eastAsia="en-US"/>
              </w:rPr>
            </w:pPr>
          </w:p>
        </w:tc>
        <w:tc>
          <w:tcPr>
            <w:tcW w:w="1700" w:type="dxa"/>
          </w:tcPr>
          <w:p w14:paraId="014D3E87" w14:textId="77777777" w:rsidR="00F0528B" w:rsidRPr="00DE7B59" w:rsidRDefault="00F0528B" w:rsidP="00E13260">
            <w:pPr>
              <w:pStyle w:val="TAL"/>
              <w:rPr>
                <w:lang w:eastAsia="en-US"/>
              </w:rPr>
            </w:pPr>
          </w:p>
        </w:tc>
        <w:tc>
          <w:tcPr>
            <w:tcW w:w="1245" w:type="dxa"/>
          </w:tcPr>
          <w:p w14:paraId="0B646E61" w14:textId="77777777" w:rsidR="00F0528B" w:rsidRPr="00DE7B59" w:rsidRDefault="00F0528B" w:rsidP="00E13260">
            <w:pPr>
              <w:pStyle w:val="TAL"/>
              <w:rPr>
                <w:lang w:eastAsia="en-US"/>
              </w:rPr>
            </w:pPr>
          </w:p>
        </w:tc>
      </w:tr>
    </w:tbl>
    <w:p w14:paraId="27675AC5" w14:textId="77777777" w:rsidR="00B85A33" w:rsidRPr="00DE7B59" w:rsidRDefault="00B85A33" w:rsidP="00B85A33"/>
    <w:p w14:paraId="4311F5B8" w14:textId="77777777" w:rsidR="00B85A33" w:rsidRPr="00DE7B59" w:rsidRDefault="00B85A33" w:rsidP="00B85A33">
      <w:pPr>
        <w:pStyle w:val="TH"/>
        <w:rPr>
          <w:i/>
        </w:rPr>
      </w:pPr>
      <w:r w:rsidRPr="00DE7B59">
        <w:lastRenderedPageBreak/>
        <w:t xml:space="preserve">Table </w:t>
      </w:r>
      <w:r w:rsidRPr="00DE7B59">
        <w:rPr>
          <w:lang w:eastAsia="sv-SE"/>
        </w:rPr>
        <w:t>7.1.1.</w:t>
      </w:r>
      <w:r w:rsidRPr="00DE7B59">
        <w:t>3</w:t>
      </w:r>
      <w:r w:rsidRPr="00DE7B59">
        <w:rPr>
          <w:lang w:eastAsia="sv-SE"/>
        </w:rPr>
        <w:t>.1.3.3</w:t>
      </w:r>
      <w:r w:rsidRPr="00DE7B59">
        <w:t xml:space="preserve">-10: </w:t>
      </w:r>
      <w:r w:rsidRPr="00DE7B59">
        <w:rPr>
          <w:i/>
        </w:rPr>
        <w:t>ServingCellConfig</w:t>
      </w:r>
      <w:r w:rsidRPr="00DE7B59">
        <w:t xml:space="preserve"> (Table </w:t>
      </w:r>
      <w:r w:rsidRPr="00DE7B59">
        <w:rPr>
          <w:lang w:eastAsia="sv-SE"/>
        </w:rPr>
        <w:t>7.1.1.</w:t>
      </w:r>
      <w:r w:rsidRPr="00DE7B59">
        <w:t>3</w:t>
      </w:r>
      <w:r w:rsidRPr="00DE7B59">
        <w:rPr>
          <w:lang w:eastAsia="sv-SE"/>
        </w:rPr>
        <w:t>.1.3.3</w:t>
      </w:r>
      <w:r w:rsidRPr="00DE7B5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2FD428F8" w14:textId="77777777" w:rsidTr="00E84816">
        <w:tc>
          <w:tcPr>
            <w:tcW w:w="9747" w:type="dxa"/>
            <w:gridSpan w:val="4"/>
          </w:tcPr>
          <w:p w14:paraId="230C743E" w14:textId="77777777" w:rsidR="00B85A33" w:rsidRPr="00DE7B59" w:rsidRDefault="00B85A33" w:rsidP="00E84816">
            <w:pPr>
              <w:pStyle w:val="TAH"/>
              <w:jc w:val="left"/>
              <w:rPr>
                <w:b w:val="0"/>
              </w:rPr>
            </w:pPr>
            <w:r w:rsidRPr="00DE7B59">
              <w:rPr>
                <w:b w:val="0"/>
              </w:rPr>
              <w:t>Derivation Path: TS 38.508-1 [4], Table 4.6.3-167</w:t>
            </w:r>
          </w:p>
        </w:tc>
      </w:tr>
      <w:tr w:rsidR="00B85A33" w:rsidRPr="00DE7B59" w14:paraId="336D70F5" w14:textId="77777777" w:rsidTr="00E84816">
        <w:tc>
          <w:tcPr>
            <w:tcW w:w="4535" w:type="dxa"/>
          </w:tcPr>
          <w:p w14:paraId="79347FA4" w14:textId="77777777" w:rsidR="00B85A33" w:rsidRPr="00DE7B59" w:rsidRDefault="00B85A33" w:rsidP="00E84816">
            <w:pPr>
              <w:pStyle w:val="TAH"/>
            </w:pPr>
            <w:r w:rsidRPr="00DE7B59">
              <w:t>Information Element</w:t>
            </w:r>
          </w:p>
        </w:tc>
        <w:tc>
          <w:tcPr>
            <w:tcW w:w="2267" w:type="dxa"/>
          </w:tcPr>
          <w:p w14:paraId="6E11B6B4" w14:textId="77777777" w:rsidR="00B85A33" w:rsidRPr="00DE7B59" w:rsidRDefault="00B85A33" w:rsidP="00E84816">
            <w:pPr>
              <w:pStyle w:val="TAH"/>
            </w:pPr>
            <w:r w:rsidRPr="00DE7B59">
              <w:t>Value/remark</w:t>
            </w:r>
          </w:p>
        </w:tc>
        <w:tc>
          <w:tcPr>
            <w:tcW w:w="1700" w:type="dxa"/>
          </w:tcPr>
          <w:p w14:paraId="389B089C" w14:textId="77777777" w:rsidR="00B85A33" w:rsidRPr="00DE7B59" w:rsidRDefault="00B85A33" w:rsidP="00E84816">
            <w:pPr>
              <w:pStyle w:val="TAH"/>
            </w:pPr>
            <w:r w:rsidRPr="00DE7B59">
              <w:t>Comment</w:t>
            </w:r>
          </w:p>
        </w:tc>
        <w:tc>
          <w:tcPr>
            <w:tcW w:w="1245" w:type="dxa"/>
          </w:tcPr>
          <w:p w14:paraId="2EA60DD5" w14:textId="77777777" w:rsidR="00B85A33" w:rsidRPr="00DE7B59" w:rsidRDefault="00B85A33" w:rsidP="00E84816">
            <w:pPr>
              <w:pStyle w:val="TAH"/>
            </w:pPr>
            <w:r w:rsidRPr="00DE7B59">
              <w:t>Condition</w:t>
            </w:r>
          </w:p>
        </w:tc>
      </w:tr>
      <w:tr w:rsidR="00B85A33" w:rsidRPr="00DE7B59" w14:paraId="55C6AC68" w14:textId="77777777" w:rsidTr="00E84816">
        <w:tc>
          <w:tcPr>
            <w:tcW w:w="4535" w:type="dxa"/>
          </w:tcPr>
          <w:p w14:paraId="089332E9" w14:textId="77777777" w:rsidR="00B85A33" w:rsidRPr="00DE7B59" w:rsidRDefault="00B85A33" w:rsidP="00E84816">
            <w:pPr>
              <w:pStyle w:val="TAL"/>
            </w:pPr>
            <w:r w:rsidRPr="00DE7B59">
              <w:t>ServingCellConfig ::= SEQUENCE {</w:t>
            </w:r>
          </w:p>
        </w:tc>
        <w:tc>
          <w:tcPr>
            <w:tcW w:w="2267" w:type="dxa"/>
          </w:tcPr>
          <w:p w14:paraId="1214C833" w14:textId="77777777" w:rsidR="00B85A33" w:rsidRPr="00DE7B59" w:rsidRDefault="00B85A33" w:rsidP="00E84816">
            <w:pPr>
              <w:pStyle w:val="TAL"/>
            </w:pPr>
          </w:p>
        </w:tc>
        <w:tc>
          <w:tcPr>
            <w:tcW w:w="1700" w:type="dxa"/>
          </w:tcPr>
          <w:p w14:paraId="4250FECE" w14:textId="77777777" w:rsidR="00B85A33" w:rsidRPr="00DE7B59" w:rsidRDefault="00B85A33" w:rsidP="00E84816">
            <w:pPr>
              <w:pStyle w:val="TAL"/>
            </w:pPr>
          </w:p>
        </w:tc>
        <w:tc>
          <w:tcPr>
            <w:tcW w:w="1245" w:type="dxa"/>
          </w:tcPr>
          <w:p w14:paraId="384BFA1B" w14:textId="77777777" w:rsidR="00B85A33" w:rsidRPr="00DE7B59" w:rsidRDefault="00B85A33" w:rsidP="00E84816">
            <w:pPr>
              <w:pStyle w:val="TAL"/>
            </w:pPr>
          </w:p>
        </w:tc>
      </w:tr>
      <w:tr w:rsidR="00B85A33" w:rsidRPr="00DE7B59" w14:paraId="421AADCB" w14:textId="77777777" w:rsidTr="00E84816">
        <w:tc>
          <w:tcPr>
            <w:tcW w:w="4535" w:type="dxa"/>
          </w:tcPr>
          <w:p w14:paraId="41D10060" w14:textId="77777777" w:rsidR="00B85A33" w:rsidRPr="00DE7B59" w:rsidRDefault="00B85A33" w:rsidP="00E84816">
            <w:pPr>
              <w:pStyle w:val="TAL"/>
            </w:pPr>
            <w:r w:rsidRPr="00DE7B59">
              <w:t xml:space="preserve">  uplinkConfig SEQUENCE {</w:t>
            </w:r>
          </w:p>
        </w:tc>
        <w:tc>
          <w:tcPr>
            <w:tcW w:w="2267" w:type="dxa"/>
          </w:tcPr>
          <w:p w14:paraId="0A08409D" w14:textId="77777777" w:rsidR="00B85A33" w:rsidRPr="00DE7B59" w:rsidRDefault="00B85A33" w:rsidP="00E84816">
            <w:pPr>
              <w:pStyle w:val="TAL"/>
            </w:pPr>
          </w:p>
        </w:tc>
        <w:tc>
          <w:tcPr>
            <w:tcW w:w="1700" w:type="dxa"/>
          </w:tcPr>
          <w:p w14:paraId="79A3836D" w14:textId="77777777" w:rsidR="00B85A33" w:rsidRPr="00DE7B59" w:rsidRDefault="00B85A33" w:rsidP="00E84816">
            <w:pPr>
              <w:pStyle w:val="TAL"/>
            </w:pPr>
          </w:p>
        </w:tc>
        <w:tc>
          <w:tcPr>
            <w:tcW w:w="1245" w:type="dxa"/>
          </w:tcPr>
          <w:p w14:paraId="10F5D5E0" w14:textId="77777777" w:rsidR="00B85A33" w:rsidRPr="00DE7B59" w:rsidRDefault="00B85A33" w:rsidP="00E84816">
            <w:pPr>
              <w:pStyle w:val="TAL"/>
            </w:pPr>
          </w:p>
        </w:tc>
      </w:tr>
      <w:tr w:rsidR="00B85A33" w:rsidRPr="00DE7B59" w14:paraId="30574BE9" w14:textId="77777777" w:rsidTr="00E84816">
        <w:tc>
          <w:tcPr>
            <w:tcW w:w="4535" w:type="dxa"/>
          </w:tcPr>
          <w:p w14:paraId="148A2029" w14:textId="77777777" w:rsidR="00B85A33" w:rsidRPr="00DE7B59" w:rsidRDefault="00B85A33" w:rsidP="00E84816">
            <w:pPr>
              <w:pStyle w:val="TAL"/>
            </w:pPr>
            <w:r w:rsidRPr="00DE7B59">
              <w:t xml:space="preserve">    initialUplinkBWP</w:t>
            </w:r>
          </w:p>
        </w:tc>
        <w:tc>
          <w:tcPr>
            <w:tcW w:w="2267" w:type="dxa"/>
          </w:tcPr>
          <w:p w14:paraId="12008F74" w14:textId="77777777" w:rsidR="00B85A33" w:rsidRPr="00DE7B59" w:rsidRDefault="00B85A33" w:rsidP="00E84816">
            <w:pPr>
              <w:pStyle w:val="TAL"/>
            </w:pPr>
            <w:r w:rsidRPr="00DE7B59">
              <w:t>BWP-UplinkDedicated</w:t>
            </w:r>
          </w:p>
        </w:tc>
        <w:tc>
          <w:tcPr>
            <w:tcW w:w="1700" w:type="dxa"/>
          </w:tcPr>
          <w:p w14:paraId="3A8BFE5A" w14:textId="77777777" w:rsidR="00B85A33" w:rsidRPr="00DE7B59" w:rsidRDefault="00B85A33" w:rsidP="00E84816">
            <w:pPr>
              <w:pStyle w:val="TAL"/>
            </w:pPr>
          </w:p>
        </w:tc>
        <w:tc>
          <w:tcPr>
            <w:tcW w:w="1245" w:type="dxa"/>
          </w:tcPr>
          <w:p w14:paraId="27A998CA" w14:textId="77777777" w:rsidR="00B85A33" w:rsidRPr="00DE7B59" w:rsidRDefault="00B85A33" w:rsidP="00E84816">
            <w:pPr>
              <w:pStyle w:val="TAL"/>
            </w:pPr>
          </w:p>
        </w:tc>
      </w:tr>
      <w:tr w:rsidR="00B85A33" w:rsidRPr="00DE7B59" w14:paraId="4FB4F9C6" w14:textId="77777777" w:rsidTr="00E84816">
        <w:tc>
          <w:tcPr>
            <w:tcW w:w="4535" w:type="dxa"/>
          </w:tcPr>
          <w:p w14:paraId="2007EAE9" w14:textId="6FA47674" w:rsidR="00B85A33" w:rsidRPr="00DE7B59" w:rsidRDefault="00B85A33" w:rsidP="00E84816">
            <w:pPr>
              <w:pStyle w:val="TAL"/>
            </w:pPr>
            <w:r w:rsidRPr="00DE7B59">
              <w:t xml:space="preserve">  }</w:t>
            </w:r>
          </w:p>
        </w:tc>
        <w:tc>
          <w:tcPr>
            <w:tcW w:w="2267" w:type="dxa"/>
          </w:tcPr>
          <w:p w14:paraId="6ACBA823" w14:textId="77777777" w:rsidR="00B85A33" w:rsidRPr="00DE7B59" w:rsidRDefault="00B85A33" w:rsidP="00E84816">
            <w:pPr>
              <w:pStyle w:val="TAL"/>
            </w:pPr>
          </w:p>
        </w:tc>
        <w:tc>
          <w:tcPr>
            <w:tcW w:w="1700" w:type="dxa"/>
          </w:tcPr>
          <w:p w14:paraId="21FE2919" w14:textId="77777777" w:rsidR="00B85A33" w:rsidRPr="00DE7B59" w:rsidRDefault="00B85A33" w:rsidP="00E84816">
            <w:pPr>
              <w:pStyle w:val="TAL"/>
            </w:pPr>
          </w:p>
        </w:tc>
        <w:tc>
          <w:tcPr>
            <w:tcW w:w="1245" w:type="dxa"/>
          </w:tcPr>
          <w:p w14:paraId="2E7B6A97" w14:textId="77777777" w:rsidR="00B85A33" w:rsidRPr="00DE7B59" w:rsidRDefault="00B85A33" w:rsidP="00E84816">
            <w:pPr>
              <w:pStyle w:val="TAL"/>
            </w:pPr>
          </w:p>
        </w:tc>
      </w:tr>
      <w:tr w:rsidR="00B85A33" w:rsidRPr="00DE7B59" w14:paraId="59714039" w14:textId="77777777" w:rsidTr="00E84816">
        <w:tc>
          <w:tcPr>
            <w:tcW w:w="4535" w:type="dxa"/>
          </w:tcPr>
          <w:p w14:paraId="6CDEEF61" w14:textId="77777777" w:rsidR="00B85A33" w:rsidRPr="00DE7B59" w:rsidRDefault="00B85A33" w:rsidP="00E84816">
            <w:pPr>
              <w:pStyle w:val="TAL"/>
            </w:pPr>
            <w:r w:rsidRPr="00DE7B59">
              <w:t>}</w:t>
            </w:r>
          </w:p>
        </w:tc>
        <w:tc>
          <w:tcPr>
            <w:tcW w:w="2267" w:type="dxa"/>
          </w:tcPr>
          <w:p w14:paraId="3F923CE5" w14:textId="77777777" w:rsidR="00B85A33" w:rsidRPr="00DE7B59" w:rsidRDefault="00B85A33" w:rsidP="00E84816">
            <w:pPr>
              <w:pStyle w:val="TAL"/>
            </w:pPr>
          </w:p>
        </w:tc>
        <w:tc>
          <w:tcPr>
            <w:tcW w:w="1700" w:type="dxa"/>
          </w:tcPr>
          <w:p w14:paraId="68370351" w14:textId="77777777" w:rsidR="00B85A33" w:rsidRPr="00DE7B59" w:rsidRDefault="00B85A33" w:rsidP="00E84816">
            <w:pPr>
              <w:pStyle w:val="TAL"/>
            </w:pPr>
          </w:p>
        </w:tc>
        <w:tc>
          <w:tcPr>
            <w:tcW w:w="1245" w:type="dxa"/>
          </w:tcPr>
          <w:p w14:paraId="21872A5F" w14:textId="77777777" w:rsidR="00B85A33" w:rsidRPr="00DE7B59" w:rsidRDefault="00B85A33" w:rsidP="00E84816">
            <w:pPr>
              <w:pStyle w:val="TAL"/>
            </w:pPr>
          </w:p>
        </w:tc>
      </w:tr>
    </w:tbl>
    <w:p w14:paraId="68B9B002" w14:textId="77777777" w:rsidR="00B85A33" w:rsidRPr="00DE7B59" w:rsidRDefault="00B85A33" w:rsidP="00B85A33"/>
    <w:p w14:paraId="36A22CBF" w14:textId="77777777" w:rsidR="00B85A33" w:rsidRPr="00DE7B59" w:rsidRDefault="00B85A33" w:rsidP="00B85A33">
      <w:pPr>
        <w:pStyle w:val="TH"/>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-11: </w:t>
      </w:r>
      <w:r w:rsidRPr="00DE7B59">
        <w:rPr>
          <w:i/>
        </w:rPr>
        <w:t xml:space="preserve">BWP-UplinkDedicated </w:t>
      </w:r>
      <w:r w:rsidRPr="00DE7B59">
        <w:rPr>
          <w:iCs/>
        </w:rPr>
        <w:t>(</w:t>
      </w:r>
      <w:r w:rsidRPr="00DE7B59">
        <w:t xml:space="preserve">Table </w:t>
      </w:r>
      <w:r w:rsidRPr="00DE7B59">
        <w:rPr>
          <w:lang w:eastAsia="sv-SE"/>
        </w:rPr>
        <w:t>7.1.1.</w:t>
      </w:r>
      <w:r w:rsidR="0028770E" w:rsidRPr="00DE7B59">
        <w:rPr>
          <w:lang w:eastAsia="zh-CN"/>
        </w:rPr>
        <w:t>3</w:t>
      </w:r>
      <w:r w:rsidRPr="00DE7B59">
        <w:rPr>
          <w:lang w:eastAsia="sv-SE"/>
        </w:rPr>
        <w:t>.1.3.3</w:t>
      </w:r>
      <w:r w:rsidRPr="00DE7B59">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125AC15C" w14:textId="77777777" w:rsidTr="00E84816">
        <w:tc>
          <w:tcPr>
            <w:tcW w:w="9747" w:type="dxa"/>
            <w:gridSpan w:val="4"/>
          </w:tcPr>
          <w:p w14:paraId="069B6412" w14:textId="77777777" w:rsidR="00B85A33" w:rsidRPr="00DE7B59" w:rsidRDefault="00B85A33" w:rsidP="00E84816">
            <w:pPr>
              <w:pStyle w:val="TAH"/>
              <w:jc w:val="left"/>
              <w:rPr>
                <w:b w:val="0"/>
              </w:rPr>
            </w:pPr>
            <w:r w:rsidRPr="00DE7B59">
              <w:rPr>
                <w:b w:val="0"/>
              </w:rPr>
              <w:t>Derivation Path: TS 38.508-1 [4], Table 4.6.3-15</w:t>
            </w:r>
          </w:p>
        </w:tc>
      </w:tr>
      <w:tr w:rsidR="00B85A33" w:rsidRPr="00DE7B59" w14:paraId="25D2B78A" w14:textId="77777777" w:rsidTr="00E84816">
        <w:tc>
          <w:tcPr>
            <w:tcW w:w="4535" w:type="dxa"/>
          </w:tcPr>
          <w:p w14:paraId="3EB8B074" w14:textId="77777777" w:rsidR="00B85A33" w:rsidRPr="00DE7B59" w:rsidRDefault="00B85A33" w:rsidP="00E84816">
            <w:pPr>
              <w:pStyle w:val="TAH"/>
            </w:pPr>
            <w:r w:rsidRPr="00DE7B59">
              <w:t>Information Element</w:t>
            </w:r>
          </w:p>
        </w:tc>
        <w:tc>
          <w:tcPr>
            <w:tcW w:w="2267" w:type="dxa"/>
          </w:tcPr>
          <w:p w14:paraId="4E56174D" w14:textId="77777777" w:rsidR="00B85A33" w:rsidRPr="00DE7B59" w:rsidRDefault="00B85A33" w:rsidP="00E84816">
            <w:pPr>
              <w:pStyle w:val="TAH"/>
            </w:pPr>
            <w:r w:rsidRPr="00DE7B59">
              <w:t>Value/remark</w:t>
            </w:r>
          </w:p>
        </w:tc>
        <w:tc>
          <w:tcPr>
            <w:tcW w:w="1700" w:type="dxa"/>
          </w:tcPr>
          <w:p w14:paraId="57C8B18C" w14:textId="77777777" w:rsidR="00B85A33" w:rsidRPr="00DE7B59" w:rsidRDefault="00B85A33" w:rsidP="00E84816">
            <w:pPr>
              <w:pStyle w:val="TAH"/>
            </w:pPr>
            <w:r w:rsidRPr="00DE7B59">
              <w:t>Comment</w:t>
            </w:r>
          </w:p>
        </w:tc>
        <w:tc>
          <w:tcPr>
            <w:tcW w:w="1245" w:type="dxa"/>
          </w:tcPr>
          <w:p w14:paraId="49503A20" w14:textId="77777777" w:rsidR="00B85A33" w:rsidRPr="00DE7B59" w:rsidRDefault="00B85A33" w:rsidP="00E84816">
            <w:pPr>
              <w:pStyle w:val="TAH"/>
            </w:pPr>
            <w:r w:rsidRPr="00DE7B59">
              <w:t>Condition</w:t>
            </w:r>
          </w:p>
        </w:tc>
      </w:tr>
      <w:tr w:rsidR="00B85A33" w:rsidRPr="00DE7B59" w14:paraId="52737514" w14:textId="77777777" w:rsidTr="00E84816">
        <w:tc>
          <w:tcPr>
            <w:tcW w:w="4535" w:type="dxa"/>
          </w:tcPr>
          <w:p w14:paraId="1FD801C6" w14:textId="77777777" w:rsidR="00B85A33" w:rsidRPr="00DE7B59" w:rsidRDefault="00B85A33" w:rsidP="00E84816">
            <w:pPr>
              <w:pStyle w:val="TAL"/>
            </w:pPr>
            <w:r w:rsidRPr="00DE7B59">
              <w:t xml:space="preserve">BWP-UplinkDedicated ::= </w:t>
            </w:r>
            <w:r w:rsidRPr="00DE7B59">
              <w:rPr>
                <w:snapToGrid w:val="0"/>
              </w:rPr>
              <w:t xml:space="preserve">SEQUENCE </w:t>
            </w:r>
            <w:r w:rsidRPr="00DE7B59">
              <w:t>{</w:t>
            </w:r>
          </w:p>
        </w:tc>
        <w:tc>
          <w:tcPr>
            <w:tcW w:w="2267" w:type="dxa"/>
          </w:tcPr>
          <w:p w14:paraId="3CC8DE33" w14:textId="77777777" w:rsidR="00B85A33" w:rsidRPr="00DE7B59" w:rsidRDefault="00B85A33" w:rsidP="00E84816">
            <w:pPr>
              <w:pStyle w:val="TAL"/>
            </w:pPr>
          </w:p>
        </w:tc>
        <w:tc>
          <w:tcPr>
            <w:tcW w:w="1700" w:type="dxa"/>
          </w:tcPr>
          <w:p w14:paraId="01011922" w14:textId="77777777" w:rsidR="00B85A33" w:rsidRPr="00DE7B59" w:rsidRDefault="00B85A33" w:rsidP="00E84816">
            <w:pPr>
              <w:pStyle w:val="TAL"/>
            </w:pPr>
          </w:p>
        </w:tc>
        <w:tc>
          <w:tcPr>
            <w:tcW w:w="1245" w:type="dxa"/>
          </w:tcPr>
          <w:p w14:paraId="222DCF39" w14:textId="77777777" w:rsidR="00B85A33" w:rsidRPr="00DE7B59" w:rsidRDefault="00B85A33" w:rsidP="00E84816">
            <w:pPr>
              <w:pStyle w:val="TAL"/>
            </w:pPr>
          </w:p>
        </w:tc>
      </w:tr>
      <w:tr w:rsidR="00B85A33" w:rsidRPr="00DE7B59" w14:paraId="42DCD3D7" w14:textId="77777777" w:rsidTr="00E84816">
        <w:tc>
          <w:tcPr>
            <w:tcW w:w="4535" w:type="dxa"/>
          </w:tcPr>
          <w:p w14:paraId="325F6E86" w14:textId="77777777" w:rsidR="00B85A33" w:rsidRPr="00DE7B59" w:rsidRDefault="00B85A33" w:rsidP="00E84816">
            <w:pPr>
              <w:pStyle w:val="TAL"/>
            </w:pPr>
            <w:r w:rsidRPr="00DE7B59">
              <w:t xml:space="preserve">  pucch-Config CHOICE {</w:t>
            </w:r>
          </w:p>
        </w:tc>
        <w:tc>
          <w:tcPr>
            <w:tcW w:w="2267" w:type="dxa"/>
          </w:tcPr>
          <w:p w14:paraId="121FDC34" w14:textId="77777777" w:rsidR="00B85A33" w:rsidRPr="00DE7B59" w:rsidRDefault="00B85A33" w:rsidP="00E84816">
            <w:pPr>
              <w:pStyle w:val="TAL"/>
            </w:pPr>
          </w:p>
        </w:tc>
        <w:tc>
          <w:tcPr>
            <w:tcW w:w="1700" w:type="dxa"/>
          </w:tcPr>
          <w:p w14:paraId="6B4F8257" w14:textId="77777777" w:rsidR="00B85A33" w:rsidRPr="00DE7B59" w:rsidRDefault="00B85A33" w:rsidP="00E84816">
            <w:pPr>
              <w:pStyle w:val="TAL"/>
            </w:pPr>
          </w:p>
        </w:tc>
        <w:tc>
          <w:tcPr>
            <w:tcW w:w="1245" w:type="dxa"/>
          </w:tcPr>
          <w:p w14:paraId="6448406F" w14:textId="77777777" w:rsidR="00B85A33" w:rsidRPr="00DE7B59" w:rsidRDefault="00B85A33" w:rsidP="00E84816">
            <w:pPr>
              <w:pStyle w:val="TAL"/>
            </w:pPr>
          </w:p>
        </w:tc>
      </w:tr>
      <w:tr w:rsidR="00B85A33" w:rsidRPr="00DE7B59" w14:paraId="4AAB9653" w14:textId="77777777" w:rsidTr="00E84816">
        <w:tc>
          <w:tcPr>
            <w:tcW w:w="4535" w:type="dxa"/>
          </w:tcPr>
          <w:p w14:paraId="2CB7C010" w14:textId="77777777" w:rsidR="00B85A33" w:rsidRPr="00DE7B59" w:rsidRDefault="00B85A33" w:rsidP="00E84816">
            <w:pPr>
              <w:pStyle w:val="TAL"/>
            </w:pPr>
            <w:r w:rsidRPr="00DE7B59">
              <w:t xml:space="preserve">    setup</w:t>
            </w:r>
          </w:p>
        </w:tc>
        <w:tc>
          <w:tcPr>
            <w:tcW w:w="2267" w:type="dxa"/>
          </w:tcPr>
          <w:p w14:paraId="2050014D" w14:textId="77777777" w:rsidR="00B85A33" w:rsidRPr="00DE7B59" w:rsidRDefault="00B85A33" w:rsidP="00E84816">
            <w:pPr>
              <w:pStyle w:val="TAL"/>
            </w:pPr>
            <w:r w:rsidRPr="00DE7B59">
              <w:t>PUCCH-Config</w:t>
            </w:r>
          </w:p>
        </w:tc>
        <w:tc>
          <w:tcPr>
            <w:tcW w:w="1700" w:type="dxa"/>
          </w:tcPr>
          <w:p w14:paraId="384EB87F" w14:textId="77777777" w:rsidR="00B85A33" w:rsidRPr="00DE7B59" w:rsidRDefault="00B85A33" w:rsidP="00E84816">
            <w:pPr>
              <w:pStyle w:val="TAL"/>
            </w:pPr>
          </w:p>
        </w:tc>
        <w:tc>
          <w:tcPr>
            <w:tcW w:w="1245" w:type="dxa"/>
          </w:tcPr>
          <w:p w14:paraId="3F08AB97" w14:textId="77777777" w:rsidR="00B85A33" w:rsidRPr="00DE7B59" w:rsidRDefault="00B85A33" w:rsidP="00E84816">
            <w:pPr>
              <w:pStyle w:val="TAL"/>
            </w:pPr>
          </w:p>
        </w:tc>
      </w:tr>
      <w:tr w:rsidR="00B85A33" w:rsidRPr="00DE7B59" w14:paraId="721A3400" w14:textId="77777777" w:rsidTr="00E84816">
        <w:tc>
          <w:tcPr>
            <w:tcW w:w="4535" w:type="dxa"/>
          </w:tcPr>
          <w:p w14:paraId="33B2B928" w14:textId="77777777" w:rsidR="00B85A33" w:rsidRPr="00DE7B59" w:rsidRDefault="00B85A33" w:rsidP="00E84816">
            <w:pPr>
              <w:pStyle w:val="TAL"/>
            </w:pPr>
            <w:r w:rsidRPr="00DE7B59">
              <w:t xml:space="preserve">  }</w:t>
            </w:r>
          </w:p>
        </w:tc>
        <w:tc>
          <w:tcPr>
            <w:tcW w:w="2267" w:type="dxa"/>
          </w:tcPr>
          <w:p w14:paraId="6A76068D" w14:textId="77777777" w:rsidR="00B85A33" w:rsidRPr="00DE7B59" w:rsidRDefault="00B85A33" w:rsidP="00E84816">
            <w:pPr>
              <w:pStyle w:val="TAL"/>
            </w:pPr>
          </w:p>
        </w:tc>
        <w:tc>
          <w:tcPr>
            <w:tcW w:w="1700" w:type="dxa"/>
          </w:tcPr>
          <w:p w14:paraId="4CE632F4" w14:textId="77777777" w:rsidR="00B85A33" w:rsidRPr="00DE7B59" w:rsidRDefault="00B85A33" w:rsidP="00E84816">
            <w:pPr>
              <w:pStyle w:val="TAL"/>
            </w:pPr>
          </w:p>
        </w:tc>
        <w:tc>
          <w:tcPr>
            <w:tcW w:w="1245" w:type="dxa"/>
          </w:tcPr>
          <w:p w14:paraId="363D8B6A" w14:textId="77777777" w:rsidR="00B85A33" w:rsidRPr="00DE7B59" w:rsidRDefault="00B85A33" w:rsidP="00E84816">
            <w:pPr>
              <w:pStyle w:val="TAL"/>
            </w:pPr>
          </w:p>
        </w:tc>
      </w:tr>
      <w:tr w:rsidR="00B85A33" w:rsidRPr="00DE7B59" w14:paraId="69D90F75" w14:textId="77777777" w:rsidTr="00E84816">
        <w:tc>
          <w:tcPr>
            <w:tcW w:w="4535" w:type="dxa"/>
          </w:tcPr>
          <w:p w14:paraId="7249E3AD" w14:textId="77777777" w:rsidR="00B85A33" w:rsidRPr="00DE7B59" w:rsidRDefault="00B85A33" w:rsidP="00E84816">
            <w:pPr>
              <w:pStyle w:val="TAL"/>
            </w:pPr>
            <w:r w:rsidRPr="00DE7B59">
              <w:t>}</w:t>
            </w:r>
          </w:p>
        </w:tc>
        <w:tc>
          <w:tcPr>
            <w:tcW w:w="2267" w:type="dxa"/>
          </w:tcPr>
          <w:p w14:paraId="17B05178" w14:textId="77777777" w:rsidR="00B85A33" w:rsidRPr="00DE7B59" w:rsidRDefault="00B85A33" w:rsidP="00E84816">
            <w:pPr>
              <w:pStyle w:val="TAL"/>
            </w:pPr>
          </w:p>
        </w:tc>
        <w:tc>
          <w:tcPr>
            <w:tcW w:w="1700" w:type="dxa"/>
          </w:tcPr>
          <w:p w14:paraId="6232388A" w14:textId="77777777" w:rsidR="00B85A33" w:rsidRPr="00DE7B59" w:rsidRDefault="00B85A33" w:rsidP="00E84816">
            <w:pPr>
              <w:pStyle w:val="TAL"/>
            </w:pPr>
          </w:p>
        </w:tc>
        <w:tc>
          <w:tcPr>
            <w:tcW w:w="1245" w:type="dxa"/>
          </w:tcPr>
          <w:p w14:paraId="3BAFFF11" w14:textId="77777777" w:rsidR="00B85A33" w:rsidRPr="00DE7B59" w:rsidRDefault="00B85A33" w:rsidP="00E84816">
            <w:pPr>
              <w:pStyle w:val="TAL"/>
            </w:pPr>
          </w:p>
        </w:tc>
      </w:tr>
    </w:tbl>
    <w:p w14:paraId="4732E501" w14:textId="77777777" w:rsidR="00B85A33" w:rsidRPr="00DE7B59" w:rsidRDefault="00B85A33" w:rsidP="00B85A33"/>
    <w:p w14:paraId="0688279E" w14:textId="77777777" w:rsidR="00B85A33" w:rsidRPr="00DE7B59" w:rsidRDefault="00B85A33" w:rsidP="00B85A33">
      <w:pPr>
        <w:pStyle w:val="TH"/>
        <w:rPr>
          <w:i/>
          <w:iCs/>
        </w:rPr>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-12: </w:t>
      </w:r>
      <w:r w:rsidRPr="00DE7B59">
        <w:rPr>
          <w:i/>
          <w:iCs/>
        </w:rPr>
        <w:t xml:space="preserve">PUCCH-Config </w:t>
      </w:r>
      <w:r w:rsidRPr="00DE7B59">
        <w:rPr>
          <w:iCs/>
        </w:rPr>
        <w:t>(</w:t>
      </w:r>
      <w:r w:rsidRPr="00DE7B59">
        <w:t xml:space="preserve">Table </w:t>
      </w:r>
      <w:r w:rsidRPr="00DE7B59">
        <w:rPr>
          <w:lang w:eastAsia="sv-SE"/>
        </w:rPr>
        <w:t>7.1.1.</w:t>
      </w:r>
      <w:r w:rsidRPr="00DE7B59">
        <w:t>3</w:t>
      </w:r>
      <w:r w:rsidRPr="00DE7B59">
        <w:rPr>
          <w:lang w:eastAsia="sv-SE"/>
        </w:rPr>
        <w:t>.1.3.3</w:t>
      </w:r>
      <w:r w:rsidRPr="00DE7B59">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19ADA0B3" w14:textId="77777777" w:rsidTr="00E84816">
        <w:tc>
          <w:tcPr>
            <w:tcW w:w="9747" w:type="dxa"/>
            <w:gridSpan w:val="4"/>
          </w:tcPr>
          <w:p w14:paraId="30647A1E" w14:textId="77777777" w:rsidR="00B85A33" w:rsidRPr="00DE7B59" w:rsidRDefault="00B85A33" w:rsidP="00E84816">
            <w:pPr>
              <w:pStyle w:val="TAH"/>
              <w:jc w:val="left"/>
              <w:rPr>
                <w:b w:val="0"/>
              </w:rPr>
            </w:pPr>
            <w:r w:rsidRPr="00DE7B59">
              <w:rPr>
                <w:b w:val="0"/>
              </w:rPr>
              <w:t>Derivation Path: TS 38.508-1 [4], Table 4.6.3-112</w:t>
            </w:r>
          </w:p>
        </w:tc>
      </w:tr>
      <w:tr w:rsidR="00B85A33" w:rsidRPr="00DE7B59" w14:paraId="5074CC83" w14:textId="77777777" w:rsidTr="00E84816">
        <w:tc>
          <w:tcPr>
            <w:tcW w:w="4535" w:type="dxa"/>
          </w:tcPr>
          <w:p w14:paraId="34FAB7AA" w14:textId="77777777" w:rsidR="00B85A33" w:rsidRPr="00DE7B59" w:rsidRDefault="00B85A33" w:rsidP="00E84816">
            <w:pPr>
              <w:pStyle w:val="TAH"/>
            </w:pPr>
            <w:r w:rsidRPr="00DE7B59">
              <w:t>Information Element</w:t>
            </w:r>
          </w:p>
        </w:tc>
        <w:tc>
          <w:tcPr>
            <w:tcW w:w="2267" w:type="dxa"/>
          </w:tcPr>
          <w:p w14:paraId="1164B6EC" w14:textId="77777777" w:rsidR="00B85A33" w:rsidRPr="00DE7B59" w:rsidRDefault="00B85A33" w:rsidP="00E84816">
            <w:pPr>
              <w:pStyle w:val="TAH"/>
            </w:pPr>
            <w:r w:rsidRPr="00DE7B59">
              <w:t>Value/remark</w:t>
            </w:r>
          </w:p>
        </w:tc>
        <w:tc>
          <w:tcPr>
            <w:tcW w:w="1700" w:type="dxa"/>
          </w:tcPr>
          <w:p w14:paraId="5FCA3E1F" w14:textId="77777777" w:rsidR="00B85A33" w:rsidRPr="00DE7B59" w:rsidRDefault="00B85A33" w:rsidP="00E84816">
            <w:pPr>
              <w:pStyle w:val="TAH"/>
            </w:pPr>
            <w:r w:rsidRPr="00DE7B59">
              <w:t>Comment</w:t>
            </w:r>
          </w:p>
        </w:tc>
        <w:tc>
          <w:tcPr>
            <w:tcW w:w="1245" w:type="dxa"/>
          </w:tcPr>
          <w:p w14:paraId="6CBE028D" w14:textId="77777777" w:rsidR="00B85A33" w:rsidRPr="00DE7B59" w:rsidRDefault="00B85A33" w:rsidP="00E84816">
            <w:pPr>
              <w:pStyle w:val="TAH"/>
            </w:pPr>
            <w:r w:rsidRPr="00DE7B59">
              <w:t>Condition</w:t>
            </w:r>
          </w:p>
        </w:tc>
      </w:tr>
      <w:tr w:rsidR="00B85A33" w:rsidRPr="00DE7B59" w14:paraId="34472289" w14:textId="77777777" w:rsidTr="00E84816">
        <w:tc>
          <w:tcPr>
            <w:tcW w:w="4535" w:type="dxa"/>
          </w:tcPr>
          <w:p w14:paraId="2BD6B002" w14:textId="77777777" w:rsidR="00B85A33" w:rsidRPr="00DE7B59" w:rsidRDefault="00B85A33" w:rsidP="00E84816">
            <w:pPr>
              <w:pStyle w:val="TAL"/>
            </w:pPr>
            <w:r w:rsidRPr="00DE7B59">
              <w:t xml:space="preserve">PUCCH-Config ::= </w:t>
            </w:r>
            <w:r w:rsidRPr="00DE7B59">
              <w:rPr>
                <w:snapToGrid w:val="0"/>
              </w:rPr>
              <w:t xml:space="preserve">SEQUENCE </w:t>
            </w:r>
            <w:r w:rsidRPr="00DE7B59">
              <w:t>{</w:t>
            </w:r>
          </w:p>
        </w:tc>
        <w:tc>
          <w:tcPr>
            <w:tcW w:w="2267" w:type="dxa"/>
          </w:tcPr>
          <w:p w14:paraId="662AFE36" w14:textId="77777777" w:rsidR="00B85A33" w:rsidRPr="00DE7B59" w:rsidRDefault="00B85A33" w:rsidP="00E84816">
            <w:pPr>
              <w:pStyle w:val="TAL"/>
            </w:pPr>
          </w:p>
        </w:tc>
        <w:tc>
          <w:tcPr>
            <w:tcW w:w="1700" w:type="dxa"/>
          </w:tcPr>
          <w:p w14:paraId="1A675462" w14:textId="77777777" w:rsidR="00B85A33" w:rsidRPr="00DE7B59" w:rsidRDefault="00B85A33" w:rsidP="00E84816">
            <w:pPr>
              <w:pStyle w:val="TAL"/>
            </w:pPr>
          </w:p>
        </w:tc>
        <w:tc>
          <w:tcPr>
            <w:tcW w:w="1245" w:type="dxa"/>
          </w:tcPr>
          <w:p w14:paraId="091CE342" w14:textId="77777777" w:rsidR="00B85A33" w:rsidRPr="00DE7B59" w:rsidRDefault="00B85A33" w:rsidP="00E84816">
            <w:pPr>
              <w:pStyle w:val="TAL"/>
            </w:pPr>
          </w:p>
        </w:tc>
      </w:tr>
      <w:tr w:rsidR="00B85A33" w:rsidRPr="00DE7B59" w14:paraId="03A79153" w14:textId="77777777" w:rsidTr="00E84816">
        <w:tc>
          <w:tcPr>
            <w:tcW w:w="4535" w:type="dxa"/>
          </w:tcPr>
          <w:p w14:paraId="2804A728" w14:textId="77777777" w:rsidR="00B85A33" w:rsidRPr="00DE7B59" w:rsidRDefault="00B85A33" w:rsidP="00E84816">
            <w:pPr>
              <w:pStyle w:val="TAL"/>
            </w:pPr>
            <w:r w:rsidRPr="00DE7B59">
              <w:t xml:space="preserve">  schedulingRequestResourceToAddModList SEQUENCE (SIZE (1..maxNrofSR-Resources)) OF </w:t>
            </w:r>
            <w:r w:rsidR="00C901E4" w:rsidRPr="00DE7B59">
              <w:t>SchedulingRequestResourceConfig</w:t>
            </w:r>
            <w:r w:rsidRPr="00DE7B59">
              <w:t xml:space="preserve"> {</w:t>
            </w:r>
          </w:p>
        </w:tc>
        <w:tc>
          <w:tcPr>
            <w:tcW w:w="2267" w:type="dxa"/>
          </w:tcPr>
          <w:p w14:paraId="558D64A6" w14:textId="77777777" w:rsidR="00B85A33" w:rsidRPr="00DE7B59" w:rsidRDefault="00B85A33" w:rsidP="00E84816">
            <w:pPr>
              <w:pStyle w:val="TAL"/>
            </w:pPr>
            <w:r w:rsidRPr="00DE7B59">
              <w:t>1 entry</w:t>
            </w:r>
          </w:p>
        </w:tc>
        <w:tc>
          <w:tcPr>
            <w:tcW w:w="1700" w:type="dxa"/>
          </w:tcPr>
          <w:p w14:paraId="2C5B1A35" w14:textId="77777777" w:rsidR="00B85A33" w:rsidRPr="00DE7B59" w:rsidRDefault="00B85A33" w:rsidP="00E84816">
            <w:pPr>
              <w:pStyle w:val="TAL"/>
            </w:pPr>
          </w:p>
        </w:tc>
        <w:tc>
          <w:tcPr>
            <w:tcW w:w="1245" w:type="dxa"/>
          </w:tcPr>
          <w:p w14:paraId="3E093E4B" w14:textId="77777777" w:rsidR="00B85A33" w:rsidRPr="00DE7B59" w:rsidRDefault="00B85A33" w:rsidP="00E84816">
            <w:pPr>
              <w:pStyle w:val="TAL"/>
            </w:pPr>
          </w:p>
        </w:tc>
      </w:tr>
      <w:tr w:rsidR="00B85A33" w:rsidRPr="00DE7B59" w14:paraId="4B2461EE" w14:textId="77777777" w:rsidTr="00E84816">
        <w:tc>
          <w:tcPr>
            <w:tcW w:w="4535" w:type="dxa"/>
          </w:tcPr>
          <w:p w14:paraId="4E7EDAF8" w14:textId="77777777" w:rsidR="00B85A33" w:rsidRPr="00DE7B59" w:rsidRDefault="00B85A33" w:rsidP="00E84816">
            <w:pPr>
              <w:pStyle w:val="TAL"/>
            </w:pPr>
            <w:r w:rsidRPr="00DE7B59">
              <w:t xml:space="preserve">    SchedulingRequestResourceConfig[1]</w:t>
            </w:r>
          </w:p>
        </w:tc>
        <w:tc>
          <w:tcPr>
            <w:tcW w:w="2267" w:type="dxa"/>
          </w:tcPr>
          <w:p w14:paraId="73A3304F" w14:textId="77777777" w:rsidR="00B85A33" w:rsidRPr="00DE7B59" w:rsidRDefault="00B85A33" w:rsidP="00E84816">
            <w:pPr>
              <w:pStyle w:val="TAL"/>
            </w:pPr>
            <w:r w:rsidRPr="00DE7B59">
              <w:t>SchedulingRequestResourceConfig</w:t>
            </w:r>
          </w:p>
        </w:tc>
        <w:tc>
          <w:tcPr>
            <w:tcW w:w="1700" w:type="dxa"/>
          </w:tcPr>
          <w:p w14:paraId="56814D32" w14:textId="77777777" w:rsidR="00B85A33" w:rsidRPr="00DE7B59" w:rsidRDefault="00C901E4" w:rsidP="00E84816">
            <w:pPr>
              <w:pStyle w:val="TAL"/>
            </w:pPr>
            <w:r w:rsidRPr="00DE7B59">
              <w:t>entry 1</w:t>
            </w:r>
          </w:p>
        </w:tc>
        <w:tc>
          <w:tcPr>
            <w:tcW w:w="1245" w:type="dxa"/>
          </w:tcPr>
          <w:p w14:paraId="397B52CD" w14:textId="77777777" w:rsidR="00B85A33" w:rsidRPr="00DE7B59" w:rsidRDefault="00B85A33" w:rsidP="00E84816">
            <w:pPr>
              <w:pStyle w:val="TAL"/>
            </w:pPr>
          </w:p>
        </w:tc>
      </w:tr>
      <w:tr w:rsidR="00B85A33" w:rsidRPr="00DE7B59" w14:paraId="6628A4EC" w14:textId="77777777" w:rsidTr="00E84816">
        <w:tc>
          <w:tcPr>
            <w:tcW w:w="4535" w:type="dxa"/>
          </w:tcPr>
          <w:p w14:paraId="4DCDD109" w14:textId="77777777" w:rsidR="00B85A33" w:rsidRPr="00DE7B59" w:rsidRDefault="00B85A33" w:rsidP="00E84816">
            <w:pPr>
              <w:pStyle w:val="TAL"/>
            </w:pPr>
            <w:r w:rsidRPr="00DE7B59">
              <w:t xml:space="preserve">  }</w:t>
            </w:r>
          </w:p>
        </w:tc>
        <w:tc>
          <w:tcPr>
            <w:tcW w:w="2267" w:type="dxa"/>
          </w:tcPr>
          <w:p w14:paraId="6BD91D7C" w14:textId="77777777" w:rsidR="00B85A33" w:rsidRPr="00DE7B59" w:rsidRDefault="00B85A33" w:rsidP="00E84816">
            <w:pPr>
              <w:pStyle w:val="TAL"/>
            </w:pPr>
          </w:p>
        </w:tc>
        <w:tc>
          <w:tcPr>
            <w:tcW w:w="1700" w:type="dxa"/>
          </w:tcPr>
          <w:p w14:paraId="034D0860" w14:textId="77777777" w:rsidR="00B85A33" w:rsidRPr="00DE7B59" w:rsidRDefault="00B85A33" w:rsidP="00E84816">
            <w:pPr>
              <w:pStyle w:val="TAL"/>
            </w:pPr>
          </w:p>
        </w:tc>
        <w:tc>
          <w:tcPr>
            <w:tcW w:w="1245" w:type="dxa"/>
          </w:tcPr>
          <w:p w14:paraId="3D46F4C3" w14:textId="77777777" w:rsidR="00B85A33" w:rsidRPr="00DE7B59" w:rsidRDefault="00B85A33" w:rsidP="00E84816">
            <w:pPr>
              <w:pStyle w:val="TAL"/>
            </w:pPr>
          </w:p>
        </w:tc>
      </w:tr>
      <w:tr w:rsidR="00B85A33" w:rsidRPr="00DE7B59" w14:paraId="1BAF318C" w14:textId="77777777" w:rsidTr="00E84816">
        <w:tc>
          <w:tcPr>
            <w:tcW w:w="4535" w:type="dxa"/>
          </w:tcPr>
          <w:p w14:paraId="404BD889" w14:textId="77777777" w:rsidR="00B85A33" w:rsidRPr="00DE7B59" w:rsidRDefault="00B85A33" w:rsidP="00E84816">
            <w:pPr>
              <w:pStyle w:val="TAL"/>
            </w:pPr>
            <w:r w:rsidRPr="00DE7B59">
              <w:t>}</w:t>
            </w:r>
          </w:p>
        </w:tc>
        <w:tc>
          <w:tcPr>
            <w:tcW w:w="2267" w:type="dxa"/>
          </w:tcPr>
          <w:p w14:paraId="38BEE1B4" w14:textId="77777777" w:rsidR="00B85A33" w:rsidRPr="00DE7B59" w:rsidRDefault="00B85A33" w:rsidP="00E84816">
            <w:pPr>
              <w:pStyle w:val="TAL"/>
            </w:pPr>
          </w:p>
        </w:tc>
        <w:tc>
          <w:tcPr>
            <w:tcW w:w="1700" w:type="dxa"/>
          </w:tcPr>
          <w:p w14:paraId="0DE57961" w14:textId="77777777" w:rsidR="00B85A33" w:rsidRPr="00DE7B59" w:rsidRDefault="00B85A33" w:rsidP="00E84816">
            <w:pPr>
              <w:pStyle w:val="TAL"/>
            </w:pPr>
          </w:p>
        </w:tc>
        <w:tc>
          <w:tcPr>
            <w:tcW w:w="1245" w:type="dxa"/>
          </w:tcPr>
          <w:p w14:paraId="376E408D" w14:textId="77777777" w:rsidR="00B85A33" w:rsidRPr="00DE7B59" w:rsidRDefault="00B85A33" w:rsidP="00E84816">
            <w:pPr>
              <w:pStyle w:val="TAL"/>
            </w:pPr>
          </w:p>
        </w:tc>
      </w:tr>
    </w:tbl>
    <w:p w14:paraId="2B0C96E9" w14:textId="77777777" w:rsidR="00F0528B" w:rsidRPr="00DE7B59" w:rsidRDefault="00F0528B" w:rsidP="007834D6"/>
    <w:p w14:paraId="1D063453" w14:textId="77777777" w:rsidR="00B85A33" w:rsidRPr="00DE7B59" w:rsidRDefault="00B85A33" w:rsidP="00B85A33">
      <w:pPr>
        <w:pStyle w:val="TH"/>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-13: </w:t>
      </w:r>
      <w:r w:rsidRPr="00DE7B59">
        <w:rPr>
          <w:i/>
        </w:rPr>
        <w:t xml:space="preserve">SchedulingRequestResourceConfig </w:t>
      </w:r>
      <w:r w:rsidRPr="00DE7B59">
        <w:rPr>
          <w:iCs/>
        </w:rPr>
        <w:t>(</w:t>
      </w:r>
      <w:r w:rsidRPr="00DE7B59">
        <w:t xml:space="preserve">Table </w:t>
      </w:r>
      <w:r w:rsidRPr="00DE7B59">
        <w:rPr>
          <w:lang w:eastAsia="sv-SE"/>
        </w:rPr>
        <w:t>7.1.1.</w:t>
      </w:r>
      <w:r w:rsidRPr="00DE7B59">
        <w:t>3</w:t>
      </w:r>
      <w:r w:rsidRPr="00DE7B59">
        <w:rPr>
          <w:lang w:eastAsia="sv-SE"/>
        </w:rPr>
        <w:t>.1.3.3</w:t>
      </w:r>
      <w:r w:rsidRPr="00DE7B59">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5B5C1EE6" w14:textId="77777777" w:rsidTr="00E84816">
        <w:tc>
          <w:tcPr>
            <w:tcW w:w="9747" w:type="dxa"/>
            <w:gridSpan w:val="4"/>
          </w:tcPr>
          <w:p w14:paraId="1212192A" w14:textId="77777777" w:rsidR="00B85A33" w:rsidRPr="00DE7B59" w:rsidRDefault="00B85A33" w:rsidP="00E84816">
            <w:pPr>
              <w:pStyle w:val="TAH"/>
              <w:jc w:val="left"/>
              <w:rPr>
                <w:b w:val="0"/>
              </w:rPr>
            </w:pPr>
            <w:r w:rsidRPr="00DE7B59">
              <w:rPr>
                <w:b w:val="0"/>
              </w:rPr>
              <w:t>Derivation Path: TS 38.508-1 [4], Table 4.6.3-112</w:t>
            </w:r>
          </w:p>
        </w:tc>
      </w:tr>
      <w:tr w:rsidR="00B85A33" w:rsidRPr="00DE7B59" w14:paraId="35F20EE5" w14:textId="77777777" w:rsidTr="00E84816">
        <w:tc>
          <w:tcPr>
            <w:tcW w:w="4535" w:type="dxa"/>
          </w:tcPr>
          <w:p w14:paraId="781A31B2" w14:textId="77777777" w:rsidR="00B85A33" w:rsidRPr="00DE7B59" w:rsidRDefault="00B85A33" w:rsidP="00E84816">
            <w:pPr>
              <w:pStyle w:val="TAH"/>
            </w:pPr>
            <w:r w:rsidRPr="00DE7B59">
              <w:t>Information Element</w:t>
            </w:r>
          </w:p>
        </w:tc>
        <w:tc>
          <w:tcPr>
            <w:tcW w:w="2267" w:type="dxa"/>
          </w:tcPr>
          <w:p w14:paraId="1FF17932" w14:textId="77777777" w:rsidR="00B85A33" w:rsidRPr="00DE7B59" w:rsidRDefault="00B85A33" w:rsidP="00E84816">
            <w:pPr>
              <w:pStyle w:val="TAH"/>
            </w:pPr>
            <w:r w:rsidRPr="00DE7B59">
              <w:t>Value/remark</w:t>
            </w:r>
          </w:p>
        </w:tc>
        <w:tc>
          <w:tcPr>
            <w:tcW w:w="1700" w:type="dxa"/>
          </w:tcPr>
          <w:p w14:paraId="0DC32CA3" w14:textId="77777777" w:rsidR="00B85A33" w:rsidRPr="00DE7B59" w:rsidRDefault="00B85A33" w:rsidP="00E84816">
            <w:pPr>
              <w:pStyle w:val="TAH"/>
            </w:pPr>
            <w:r w:rsidRPr="00DE7B59">
              <w:t>Comment</w:t>
            </w:r>
          </w:p>
        </w:tc>
        <w:tc>
          <w:tcPr>
            <w:tcW w:w="1245" w:type="dxa"/>
          </w:tcPr>
          <w:p w14:paraId="139428E8" w14:textId="77777777" w:rsidR="00B85A33" w:rsidRPr="00DE7B59" w:rsidRDefault="00B85A33" w:rsidP="00E84816">
            <w:pPr>
              <w:pStyle w:val="TAH"/>
            </w:pPr>
            <w:r w:rsidRPr="00DE7B59">
              <w:t>Condition</w:t>
            </w:r>
          </w:p>
        </w:tc>
      </w:tr>
      <w:tr w:rsidR="00B85A33" w:rsidRPr="00DE7B59" w14:paraId="3ECABE86" w14:textId="77777777" w:rsidTr="00E84816">
        <w:tc>
          <w:tcPr>
            <w:tcW w:w="4535" w:type="dxa"/>
          </w:tcPr>
          <w:p w14:paraId="22322D07" w14:textId="77777777" w:rsidR="00B85A33" w:rsidRPr="00DE7B59" w:rsidRDefault="00B85A33" w:rsidP="00E84816">
            <w:pPr>
              <w:pStyle w:val="TAL"/>
            </w:pPr>
            <w:r w:rsidRPr="00DE7B59">
              <w:t xml:space="preserve">SchedulingRequestResourceConfig ::= </w:t>
            </w:r>
            <w:r w:rsidRPr="00DE7B59">
              <w:rPr>
                <w:snapToGrid w:val="0"/>
              </w:rPr>
              <w:t xml:space="preserve">SEQUENCE </w:t>
            </w:r>
            <w:r w:rsidRPr="00DE7B59">
              <w:t>{</w:t>
            </w:r>
          </w:p>
        </w:tc>
        <w:tc>
          <w:tcPr>
            <w:tcW w:w="2267" w:type="dxa"/>
          </w:tcPr>
          <w:p w14:paraId="79F6241B" w14:textId="77777777" w:rsidR="00B85A33" w:rsidRPr="00DE7B59" w:rsidRDefault="00B85A33" w:rsidP="00E84816">
            <w:pPr>
              <w:pStyle w:val="TAL"/>
            </w:pPr>
          </w:p>
        </w:tc>
        <w:tc>
          <w:tcPr>
            <w:tcW w:w="1700" w:type="dxa"/>
          </w:tcPr>
          <w:p w14:paraId="72D41358" w14:textId="77777777" w:rsidR="00B85A33" w:rsidRPr="00DE7B59" w:rsidRDefault="00B85A33" w:rsidP="00E84816">
            <w:pPr>
              <w:pStyle w:val="TAL"/>
            </w:pPr>
          </w:p>
        </w:tc>
        <w:tc>
          <w:tcPr>
            <w:tcW w:w="1245" w:type="dxa"/>
          </w:tcPr>
          <w:p w14:paraId="4CF71AC4" w14:textId="77777777" w:rsidR="00B85A33" w:rsidRPr="00DE7B59" w:rsidRDefault="00B85A33" w:rsidP="00E84816">
            <w:pPr>
              <w:pStyle w:val="TAL"/>
            </w:pPr>
          </w:p>
        </w:tc>
      </w:tr>
      <w:tr w:rsidR="00B85A33" w:rsidRPr="00DE7B59" w14:paraId="6C60CE28" w14:textId="77777777" w:rsidTr="00E84816">
        <w:tc>
          <w:tcPr>
            <w:tcW w:w="4535" w:type="dxa"/>
          </w:tcPr>
          <w:p w14:paraId="02FBF50C" w14:textId="77777777" w:rsidR="00B85A33" w:rsidRPr="00DE7B59" w:rsidRDefault="00B85A33" w:rsidP="00E84816">
            <w:pPr>
              <w:pStyle w:val="TAL"/>
            </w:pPr>
            <w:r w:rsidRPr="00DE7B59">
              <w:t xml:space="preserve">  periodicityAndOffset CHOICE {</w:t>
            </w:r>
          </w:p>
        </w:tc>
        <w:tc>
          <w:tcPr>
            <w:tcW w:w="2267" w:type="dxa"/>
          </w:tcPr>
          <w:p w14:paraId="16F48316" w14:textId="77777777" w:rsidR="00B85A33" w:rsidRPr="00DE7B59" w:rsidRDefault="00B85A33" w:rsidP="00E84816">
            <w:pPr>
              <w:pStyle w:val="TAL"/>
            </w:pPr>
          </w:p>
        </w:tc>
        <w:tc>
          <w:tcPr>
            <w:tcW w:w="1700" w:type="dxa"/>
          </w:tcPr>
          <w:p w14:paraId="3D559F89" w14:textId="77777777" w:rsidR="00B85A33" w:rsidRPr="00DE7B59" w:rsidRDefault="00B85A33" w:rsidP="00E84816">
            <w:pPr>
              <w:pStyle w:val="TAL"/>
            </w:pPr>
          </w:p>
        </w:tc>
        <w:tc>
          <w:tcPr>
            <w:tcW w:w="1245" w:type="dxa"/>
          </w:tcPr>
          <w:p w14:paraId="18D6329F" w14:textId="77777777" w:rsidR="00B85A33" w:rsidRPr="00DE7B59" w:rsidRDefault="00B85A33" w:rsidP="00E84816">
            <w:pPr>
              <w:pStyle w:val="TAL"/>
            </w:pPr>
          </w:p>
        </w:tc>
      </w:tr>
      <w:tr w:rsidR="00B85A33" w:rsidRPr="00DE7B59" w14:paraId="53AFB85D" w14:textId="77777777" w:rsidTr="00E84816">
        <w:tc>
          <w:tcPr>
            <w:tcW w:w="4535" w:type="dxa"/>
          </w:tcPr>
          <w:p w14:paraId="58D1D0E9" w14:textId="77777777" w:rsidR="00B85A33" w:rsidRPr="00DE7B59" w:rsidRDefault="00B85A33" w:rsidP="00E84816">
            <w:pPr>
              <w:pStyle w:val="TAL"/>
            </w:pPr>
            <w:r w:rsidRPr="00DE7B59">
              <w:t xml:space="preserve">    sl10</w:t>
            </w:r>
          </w:p>
        </w:tc>
        <w:tc>
          <w:tcPr>
            <w:tcW w:w="2267" w:type="dxa"/>
          </w:tcPr>
          <w:p w14:paraId="04486891" w14:textId="77777777" w:rsidR="00B85A33" w:rsidRPr="00DE7B59" w:rsidRDefault="00B85A33" w:rsidP="00E84816">
            <w:pPr>
              <w:pStyle w:val="TAL"/>
            </w:pPr>
            <w:r w:rsidRPr="00DE7B59">
              <w:t>5</w:t>
            </w:r>
          </w:p>
        </w:tc>
        <w:tc>
          <w:tcPr>
            <w:tcW w:w="1700" w:type="dxa"/>
          </w:tcPr>
          <w:p w14:paraId="68E0480F" w14:textId="77777777" w:rsidR="00B85A33" w:rsidRPr="00DE7B59" w:rsidRDefault="00B85A33" w:rsidP="00E84816">
            <w:pPr>
              <w:pStyle w:val="TAL"/>
            </w:pPr>
            <w:r w:rsidRPr="00DE7B59">
              <w:t>With SCS = kHz15 results in repetition every 10 ms</w:t>
            </w:r>
          </w:p>
        </w:tc>
        <w:tc>
          <w:tcPr>
            <w:tcW w:w="1245" w:type="dxa"/>
          </w:tcPr>
          <w:p w14:paraId="7F3948ED" w14:textId="77777777" w:rsidR="00B85A33" w:rsidRPr="00DE7B59" w:rsidRDefault="00B85A33" w:rsidP="00E84816">
            <w:pPr>
              <w:pStyle w:val="TAL"/>
            </w:pPr>
            <w:r w:rsidRPr="00DE7B59">
              <w:t>SCS_15kHz</w:t>
            </w:r>
          </w:p>
        </w:tc>
      </w:tr>
      <w:tr w:rsidR="00B85A33" w:rsidRPr="00DE7B59" w14:paraId="0B2D183B" w14:textId="77777777" w:rsidTr="00E84816">
        <w:tc>
          <w:tcPr>
            <w:tcW w:w="4535" w:type="dxa"/>
          </w:tcPr>
          <w:p w14:paraId="1740A2D3" w14:textId="77777777" w:rsidR="00B85A33" w:rsidRPr="00DE7B59" w:rsidRDefault="00B85A33" w:rsidP="00E84816">
            <w:pPr>
              <w:pStyle w:val="TAL"/>
            </w:pPr>
            <w:r w:rsidRPr="00DE7B59">
              <w:t xml:space="preserve">    sl20</w:t>
            </w:r>
          </w:p>
        </w:tc>
        <w:tc>
          <w:tcPr>
            <w:tcW w:w="2267" w:type="dxa"/>
          </w:tcPr>
          <w:p w14:paraId="25B346BB" w14:textId="77777777" w:rsidR="00B85A33" w:rsidRPr="00DE7B59" w:rsidRDefault="00B85A33" w:rsidP="00E84816">
            <w:pPr>
              <w:pStyle w:val="TAL"/>
            </w:pPr>
            <w:r w:rsidRPr="00DE7B59">
              <w:t>5</w:t>
            </w:r>
          </w:p>
        </w:tc>
        <w:tc>
          <w:tcPr>
            <w:tcW w:w="1700" w:type="dxa"/>
          </w:tcPr>
          <w:p w14:paraId="69AD31BF" w14:textId="77777777" w:rsidR="00B85A33" w:rsidRPr="00DE7B59" w:rsidRDefault="00B85A33" w:rsidP="00E84816">
            <w:pPr>
              <w:pStyle w:val="TAL"/>
            </w:pPr>
            <w:r w:rsidRPr="00DE7B59">
              <w:t>With SCS = kHz30 results in repetition every 10 ms</w:t>
            </w:r>
          </w:p>
        </w:tc>
        <w:tc>
          <w:tcPr>
            <w:tcW w:w="1245" w:type="dxa"/>
          </w:tcPr>
          <w:p w14:paraId="345A66F8" w14:textId="77777777" w:rsidR="00B85A33" w:rsidRPr="00DE7B59" w:rsidRDefault="00B85A33" w:rsidP="00E84816">
            <w:pPr>
              <w:pStyle w:val="TAL"/>
            </w:pPr>
            <w:r w:rsidRPr="00DE7B59">
              <w:t>SCS_30kHz</w:t>
            </w:r>
          </w:p>
        </w:tc>
      </w:tr>
      <w:tr w:rsidR="00B85A33" w:rsidRPr="00DE7B59" w14:paraId="70410768" w14:textId="77777777" w:rsidTr="00E84816">
        <w:tc>
          <w:tcPr>
            <w:tcW w:w="4535" w:type="dxa"/>
          </w:tcPr>
          <w:p w14:paraId="5C0744A2" w14:textId="77777777" w:rsidR="00B85A33" w:rsidRPr="00DE7B59" w:rsidRDefault="00B85A33" w:rsidP="00E84816">
            <w:pPr>
              <w:pStyle w:val="TAL"/>
            </w:pPr>
            <w:r w:rsidRPr="00DE7B59">
              <w:t xml:space="preserve">    sl80</w:t>
            </w:r>
          </w:p>
        </w:tc>
        <w:tc>
          <w:tcPr>
            <w:tcW w:w="2267" w:type="dxa"/>
          </w:tcPr>
          <w:p w14:paraId="1DE0D358" w14:textId="77777777" w:rsidR="00B85A33" w:rsidRPr="00DE7B59" w:rsidRDefault="003A1255" w:rsidP="00E84816">
            <w:pPr>
              <w:pStyle w:val="TAL"/>
            </w:pPr>
            <w:r w:rsidRPr="00DE7B59">
              <w:t>4</w:t>
            </w:r>
          </w:p>
        </w:tc>
        <w:tc>
          <w:tcPr>
            <w:tcW w:w="1700" w:type="dxa"/>
          </w:tcPr>
          <w:p w14:paraId="55189E4D" w14:textId="77777777" w:rsidR="00B85A33" w:rsidRPr="00DE7B59" w:rsidRDefault="00B85A33" w:rsidP="00E84816">
            <w:pPr>
              <w:pStyle w:val="TAL"/>
            </w:pPr>
            <w:r w:rsidRPr="00DE7B59">
              <w:t>With SCS = kHz120 results in repetition every 10 ms</w:t>
            </w:r>
          </w:p>
        </w:tc>
        <w:tc>
          <w:tcPr>
            <w:tcW w:w="1245" w:type="dxa"/>
          </w:tcPr>
          <w:p w14:paraId="2C7DC6D1" w14:textId="77777777" w:rsidR="00B85A33" w:rsidRPr="00DE7B59" w:rsidRDefault="00B85A33" w:rsidP="00E84816">
            <w:pPr>
              <w:pStyle w:val="TAL"/>
            </w:pPr>
            <w:r w:rsidRPr="00DE7B59">
              <w:t>SCS_120kHz</w:t>
            </w:r>
          </w:p>
        </w:tc>
      </w:tr>
      <w:tr w:rsidR="00B85A33" w:rsidRPr="00DE7B59" w14:paraId="19330796" w14:textId="77777777" w:rsidTr="00E84816">
        <w:tc>
          <w:tcPr>
            <w:tcW w:w="4535" w:type="dxa"/>
          </w:tcPr>
          <w:p w14:paraId="09C60590" w14:textId="77777777" w:rsidR="00B85A33" w:rsidRPr="00DE7B59" w:rsidRDefault="00B85A33" w:rsidP="00E84816">
            <w:pPr>
              <w:pStyle w:val="TAL"/>
            </w:pPr>
            <w:r w:rsidRPr="00DE7B59">
              <w:t xml:space="preserve">  }</w:t>
            </w:r>
          </w:p>
        </w:tc>
        <w:tc>
          <w:tcPr>
            <w:tcW w:w="2267" w:type="dxa"/>
          </w:tcPr>
          <w:p w14:paraId="0CD024A1" w14:textId="77777777" w:rsidR="00B85A33" w:rsidRPr="00DE7B59" w:rsidRDefault="00B85A33" w:rsidP="00E84816">
            <w:pPr>
              <w:pStyle w:val="TAL"/>
            </w:pPr>
          </w:p>
        </w:tc>
        <w:tc>
          <w:tcPr>
            <w:tcW w:w="1700" w:type="dxa"/>
          </w:tcPr>
          <w:p w14:paraId="2819FA9F" w14:textId="77777777" w:rsidR="00B85A33" w:rsidRPr="00DE7B59" w:rsidRDefault="00B85A33" w:rsidP="00E84816">
            <w:pPr>
              <w:pStyle w:val="TAL"/>
            </w:pPr>
          </w:p>
        </w:tc>
        <w:tc>
          <w:tcPr>
            <w:tcW w:w="1245" w:type="dxa"/>
          </w:tcPr>
          <w:p w14:paraId="07B08034" w14:textId="77777777" w:rsidR="00B85A33" w:rsidRPr="00DE7B59" w:rsidRDefault="00B85A33" w:rsidP="00E84816">
            <w:pPr>
              <w:pStyle w:val="TAL"/>
            </w:pPr>
          </w:p>
        </w:tc>
      </w:tr>
      <w:tr w:rsidR="00B85A33" w:rsidRPr="00DE7B59" w14:paraId="2F649F86" w14:textId="77777777" w:rsidTr="00E84816">
        <w:tc>
          <w:tcPr>
            <w:tcW w:w="4535" w:type="dxa"/>
          </w:tcPr>
          <w:p w14:paraId="55B6BDEA" w14:textId="77777777" w:rsidR="00B85A33" w:rsidRPr="00DE7B59" w:rsidRDefault="00B85A33" w:rsidP="00E84816">
            <w:pPr>
              <w:pStyle w:val="TAL"/>
            </w:pPr>
            <w:r w:rsidRPr="00DE7B59">
              <w:t>}</w:t>
            </w:r>
          </w:p>
        </w:tc>
        <w:tc>
          <w:tcPr>
            <w:tcW w:w="2267" w:type="dxa"/>
          </w:tcPr>
          <w:p w14:paraId="5EA08B3B" w14:textId="77777777" w:rsidR="00B85A33" w:rsidRPr="00DE7B59" w:rsidRDefault="00B85A33" w:rsidP="00E84816">
            <w:pPr>
              <w:pStyle w:val="TAL"/>
            </w:pPr>
          </w:p>
        </w:tc>
        <w:tc>
          <w:tcPr>
            <w:tcW w:w="1700" w:type="dxa"/>
          </w:tcPr>
          <w:p w14:paraId="500A2C60" w14:textId="77777777" w:rsidR="00B85A33" w:rsidRPr="00DE7B59" w:rsidRDefault="00B85A33" w:rsidP="00E84816">
            <w:pPr>
              <w:pStyle w:val="TAL"/>
            </w:pPr>
          </w:p>
        </w:tc>
        <w:tc>
          <w:tcPr>
            <w:tcW w:w="1245" w:type="dxa"/>
          </w:tcPr>
          <w:p w14:paraId="315545D4" w14:textId="77777777" w:rsidR="00B85A33" w:rsidRPr="00DE7B59" w:rsidRDefault="00B85A33" w:rsidP="00E84816">
            <w:pPr>
              <w:pStyle w:val="TAL"/>
            </w:pPr>
          </w:p>
        </w:tc>
      </w:tr>
    </w:tbl>
    <w:p w14:paraId="4248926C" w14:textId="77777777" w:rsidR="0028770E" w:rsidRPr="00DE7B59" w:rsidRDefault="0028770E" w:rsidP="0028770E"/>
    <w:p w14:paraId="752622A8" w14:textId="13613CD3" w:rsidR="0028770E" w:rsidRPr="00DE7B59" w:rsidRDefault="0028770E" w:rsidP="0028770E">
      <w:pPr>
        <w:pStyle w:val="TH"/>
      </w:pPr>
      <w:r w:rsidRPr="00DE7B59">
        <w:lastRenderedPageBreak/>
        <w:t>Table 7.1.1.</w:t>
      </w:r>
      <w:r w:rsidRPr="00DE7B59">
        <w:rPr>
          <w:lang w:eastAsia="zh-CN"/>
        </w:rPr>
        <w:t>3.1.</w:t>
      </w:r>
      <w:r w:rsidRPr="00DE7B59">
        <w:t>3.3-1</w:t>
      </w:r>
      <w:r w:rsidRPr="00DE7B59">
        <w:rPr>
          <w:lang w:eastAsia="zh-CN"/>
        </w:rPr>
        <w:t>4</w:t>
      </w:r>
      <w:r w:rsidRPr="00DE7B59">
        <w:t xml:space="preserve">: </w:t>
      </w:r>
      <w:r w:rsidRPr="00DE7B59">
        <w:rPr>
          <w:i/>
          <w:iCs/>
        </w:rPr>
        <w:t>S</w:t>
      </w:r>
      <w:r w:rsidR="001B33FA" w:rsidRPr="00DE7B59">
        <w:rPr>
          <w:i/>
          <w:iCs/>
        </w:rPr>
        <w:t>IB</w:t>
      </w:r>
      <w:r w:rsidRPr="00DE7B59">
        <w:rPr>
          <w:i/>
          <w:iCs/>
        </w:rPr>
        <w:t xml:space="preserve">1 </w:t>
      </w:r>
      <w:r w:rsidRPr="00DE7B59">
        <w:t>(step 2</w:t>
      </w:r>
      <w:r w:rsidRPr="00DE7B59">
        <w:rPr>
          <w:lang w:eastAsia="zh-CN"/>
        </w:rPr>
        <w:t>0a0</w:t>
      </w:r>
      <w:r w:rsidRPr="00DE7B59">
        <w:t xml:space="preserve">, Table </w:t>
      </w:r>
      <w:r w:rsidRPr="00DE7B59">
        <w:rPr>
          <w:lang w:eastAsia="sv-SE"/>
        </w:rPr>
        <w:t>7.1.1.3.1.3.</w:t>
      </w:r>
      <w:r w:rsidRPr="00DE7B59">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8770E" w:rsidRPr="00DE7B59" w14:paraId="20319734" w14:textId="77777777" w:rsidTr="004346C5">
        <w:tc>
          <w:tcPr>
            <w:tcW w:w="9637" w:type="dxa"/>
            <w:gridSpan w:val="4"/>
          </w:tcPr>
          <w:p w14:paraId="530C76AC" w14:textId="77777777" w:rsidR="0028770E" w:rsidRPr="00DE7B59" w:rsidRDefault="0028770E" w:rsidP="004346C5">
            <w:pPr>
              <w:pStyle w:val="TAL"/>
            </w:pPr>
            <w:r w:rsidRPr="00DE7B59">
              <w:t xml:space="preserve">Derivation path: 38.508-1 </w:t>
            </w:r>
            <w:r w:rsidRPr="00DE7B59">
              <w:rPr>
                <w:lang w:eastAsia="zh-CN"/>
              </w:rPr>
              <w:t>[4]</w:t>
            </w:r>
            <w:r w:rsidRPr="00DE7B59">
              <w:t xml:space="preserve"> table 4.6.1-28</w:t>
            </w:r>
          </w:p>
        </w:tc>
      </w:tr>
      <w:tr w:rsidR="0028770E" w:rsidRPr="00DE7B59" w14:paraId="57FBA0DB" w14:textId="77777777" w:rsidTr="004346C5">
        <w:tc>
          <w:tcPr>
            <w:tcW w:w="4535" w:type="dxa"/>
            <w:tcBorders>
              <w:bottom w:val="single" w:sz="4" w:space="0" w:color="auto"/>
            </w:tcBorders>
          </w:tcPr>
          <w:p w14:paraId="29825CE4" w14:textId="77777777" w:rsidR="0028770E" w:rsidRPr="00DE7B59" w:rsidRDefault="0028770E" w:rsidP="004346C5">
            <w:pPr>
              <w:pStyle w:val="TAH"/>
            </w:pPr>
            <w:r w:rsidRPr="00DE7B59">
              <w:t>Information Element</w:t>
            </w:r>
          </w:p>
        </w:tc>
        <w:tc>
          <w:tcPr>
            <w:tcW w:w="2267" w:type="dxa"/>
            <w:tcBorders>
              <w:bottom w:val="single" w:sz="4" w:space="0" w:color="auto"/>
            </w:tcBorders>
          </w:tcPr>
          <w:p w14:paraId="093256BF" w14:textId="77777777" w:rsidR="0028770E" w:rsidRPr="00DE7B59" w:rsidRDefault="0028770E" w:rsidP="004346C5">
            <w:pPr>
              <w:pStyle w:val="TAH"/>
            </w:pPr>
            <w:r w:rsidRPr="00DE7B59">
              <w:t>Value/Remark</w:t>
            </w:r>
          </w:p>
        </w:tc>
        <w:tc>
          <w:tcPr>
            <w:tcW w:w="1700" w:type="dxa"/>
            <w:tcBorders>
              <w:bottom w:val="single" w:sz="4" w:space="0" w:color="auto"/>
            </w:tcBorders>
          </w:tcPr>
          <w:p w14:paraId="6B368E8A" w14:textId="77777777" w:rsidR="0028770E" w:rsidRPr="00DE7B59" w:rsidRDefault="0028770E" w:rsidP="004346C5">
            <w:pPr>
              <w:pStyle w:val="TAH"/>
            </w:pPr>
            <w:r w:rsidRPr="00DE7B59">
              <w:t>Comment</w:t>
            </w:r>
          </w:p>
        </w:tc>
        <w:tc>
          <w:tcPr>
            <w:tcW w:w="1135" w:type="dxa"/>
            <w:tcBorders>
              <w:bottom w:val="single" w:sz="4" w:space="0" w:color="auto"/>
            </w:tcBorders>
          </w:tcPr>
          <w:p w14:paraId="270723F8" w14:textId="77777777" w:rsidR="0028770E" w:rsidRPr="00DE7B59" w:rsidRDefault="0028770E" w:rsidP="004346C5">
            <w:pPr>
              <w:pStyle w:val="TAH"/>
            </w:pPr>
            <w:r w:rsidRPr="00DE7B59">
              <w:t>Condition</w:t>
            </w:r>
          </w:p>
        </w:tc>
      </w:tr>
      <w:tr w:rsidR="0028770E" w:rsidRPr="00DE7B59" w14:paraId="6F67DE95" w14:textId="77777777" w:rsidTr="004346C5">
        <w:tc>
          <w:tcPr>
            <w:tcW w:w="4535" w:type="dxa"/>
            <w:tcBorders>
              <w:top w:val="single" w:sz="4" w:space="0" w:color="auto"/>
              <w:bottom w:val="single" w:sz="4" w:space="0" w:color="auto"/>
            </w:tcBorders>
          </w:tcPr>
          <w:p w14:paraId="6B56E180" w14:textId="77777777" w:rsidR="0028770E" w:rsidRPr="00DE7B59" w:rsidRDefault="0028770E" w:rsidP="004346C5">
            <w:pPr>
              <w:pStyle w:val="TAL"/>
            </w:pPr>
            <w:r w:rsidRPr="00DE7B59">
              <w:t>SIB1 ::= SEQUENCE {</w:t>
            </w:r>
          </w:p>
        </w:tc>
        <w:tc>
          <w:tcPr>
            <w:tcW w:w="2267" w:type="dxa"/>
            <w:tcBorders>
              <w:top w:val="single" w:sz="4" w:space="0" w:color="auto"/>
              <w:bottom w:val="single" w:sz="4" w:space="0" w:color="auto"/>
            </w:tcBorders>
          </w:tcPr>
          <w:p w14:paraId="7F15D392" w14:textId="77777777" w:rsidR="0028770E" w:rsidRPr="00DE7B59" w:rsidRDefault="0028770E" w:rsidP="004346C5">
            <w:pPr>
              <w:pStyle w:val="TAL"/>
            </w:pPr>
          </w:p>
        </w:tc>
        <w:tc>
          <w:tcPr>
            <w:tcW w:w="1700" w:type="dxa"/>
            <w:tcBorders>
              <w:top w:val="single" w:sz="4" w:space="0" w:color="auto"/>
              <w:bottom w:val="single" w:sz="4" w:space="0" w:color="auto"/>
            </w:tcBorders>
          </w:tcPr>
          <w:p w14:paraId="036293C9" w14:textId="77777777" w:rsidR="0028770E" w:rsidRPr="00DE7B59" w:rsidRDefault="0028770E" w:rsidP="004346C5">
            <w:pPr>
              <w:pStyle w:val="TAL"/>
            </w:pPr>
          </w:p>
        </w:tc>
        <w:tc>
          <w:tcPr>
            <w:tcW w:w="1135" w:type="dxa"/>
            <w:tcBorders>
              <w:top w:val="single" w:sz="4" w:space="0" w:color="auto"/>
              <w:bottom w:val="single" w:sz="4" w:space="0" w:color="auto"/>
            </w:tcBorders>
          </w:tcPr>
          <w:p w14:paraId="77CC305A" w14:textId="77777777" w:rsidR="0028770E" w:rsidRPr="00DE7B59" w:rsidRDefault="0028770E" w:rsidP="004346C5">
            <w:pPr>
              <w:pStyle w:val="TAL"/>
            </w:pPr>
          </w:p>
        </w:tc>
      </w:tr>
      <w:tr w:rsidR="0028770E" w:rsidRPr="00DE7B59" w14:paraId="2A28DCC5" w14:textId="77777777" w:rsidTr="004346C5">
        <w:tc>
          <w:tcPr>
            <w:tcW w:w="4535" w:type="dxa"/>
            <w:tcBorders>
              <w:top w:val="single" w:sz="4" w:space="0" w:color="auto"/>
              <w:bottom w:val="single" w:sz="4" w:space="0" w:color="auto"/>
            </w:tcBorders>
          </w:tcPr>
          <w:p w14:paraId="7ED2FDED" w14:textId="77777777" w:rsidR="0028770E" w:rsidRPr="00DE7B59" w:rsidRDefault="0028770E" w:rsidP="004346C5">
            <w:pPr>
              <w:pStyle w:val="TAL"/>
            </w:pPr>
            <w:r w:rsidRPr="00DE7B59">
              <w:t xml:space="preserve">  servingCellConfigCommon</w:t>
            </w:r>
          </w:p>
        </w:tc>
        <w:tc>
          <w:tcPr>
            <w:tcW w:w="2267" w:type="dxa"/>
            <w:tcBorders>
              <w:top w:val="single" w:sz="4" w:space="0" w:color="auto"/>
              <w:bottom w:val="single" w:sz="4" w:space="0" w:color="auto"/>
            </w:tcBorders>
          </w:tcPr>
          <w:p w14:paraId="7F645A6A" w14:textId="77777777" w:rsidR="0028770E" w:rsidRPr="00DE7B59" w:rsidRDefault="0028770E" w:rsidP="004346C5">
            <w:pPr>
              <w:pStyle w:val="TAL"/>
            </w:pPr>
            <w:r w:rsidRPr="00DE7B59">
              <w:t>ServingCellConfigCommon</w:t>
            </w:r>
          </w:p>
        </w:tc>
        <w:tc>
          <w:tcPr>
            <w:tcW w:w="1700" w:type="dxa"/>
            <w:tcBorders>
              <w:top w:val="single" w:sz="4" w:space="0" w:color="auto"/>
              <w:bottom w:val="single" w:sz="4" w:space="0" w:color="auto"/>
            </w:tcBorders>
          </w:tcPr>
          <w:p w14:paraId="47ED954F" w14:textId="77777777" w:rsidR="0028770E" w:rsidRPr="00DE7B59" w:rsidRDefault="0028770E" w:rsidP="004346C5">
            <w:pPr>
              <w:pStyle w:val="TAL"/>
            </w:pPr>
            <w:r w:rsidRPr="00DE7B59">
              <w:t>Same contents as in Table 7.1.1.3.1.3.3-5</w:t>
            </w:r>
          </w:p>
        </w:tc>
        <w:tc>
          <w:tcPr>
            <w:tcW w:w="1135" w:type="dxa"/>
            <w:tcBorders>
              <w:top w:val="single" w:sz="4" w:space="0" w:color="auto"/>
              <w:bottom w:val="single" w:sz="4" w:space="0" w:color="auto"/>
            </w:tcBorders>
          </w:tcPr>
          <w:p w14:paraId="0085DAD5" w14:textId="77777777" w:rsidR="0028770E" w:rsidRPr="00DE7B59" w:rsidRDefault="0028770E" w:rsidP="004346C5">
            <w:pPr>
              <w:pStyle w:val="TAL"/>
            </w:pPr>
          </w:p>
        </w:tc>
      </w:tr>
      <w:tr w:rsidR="0028770E" w:rsidRPr="00DE7B59" w14:paraId="5748FDF2" w14:textId="77777777" w:rsidTr="004346C5">
        <w:tc>
          <w:tcPr>
            <w:tcW w:w="4535" w:type="dxa"/>
            <w:tcBorders>
              <w:top w:val="single" w:sz="4" w:space="0" w:color="auto"/>
              <w:bottom w:val="single" w:sz="4" w:space="0" w:color="auto"/>
            </w:tcBorders>
          </w:tcPr>
          <w:p w14:paraId="7CAA3EAA" w14:textId="77777777" w:rsidR="0028770E" w:rsidRPr="00DE7B59" w:rsidRDefault="0028770E" w:rsidP="004346C5">
            <w:pPr>
              <w:pStyle w:val="TAL"/>
            </w:pPr>
            <w:r w:rsidRPr="00DE7B59">
              <w:t>}</w:t>
            </w:r>
          </w:p>
        </w:tc>
        <w:tc>
          <w:tcPr>
            <w:tcW w:w="2267" w:type="dxa"/>
            <w:tcBorders>
              <w:top w:val="single" w:sz="4" w:space="0" w:color="auto"/>
              <w:bottom w:val="single" w:sz="4" w:space="0" w:color="auto"/>
            </w:tcBorders>
          </w:tcPr>
          <w:p w14:paraId="2A3307F1" w14:textId="77777777" w:rsidR="0028770E" w:rsidRPr="00DE7B59" w:rsidRDefault="0028770E" w:rsidP="004346C5">
            <w:pPr>
              <w:pStyle w:val="TAL"/>
            </w:pPr>
          </w:p>
        </w:tc>
        <w:tc>
          <w:tcPr>
            <w:tcW w:w="1700" w:type="dxa"/>
            <w:tcBorders>
              <w:top w:val="single" w:sz="4" w:space="0" w:color="auto"/>
              <w:bottom w:val="single" w:sz="4" w:space="0" w:color="auto"/>
            </w:tcBorders>
          </w:tcPr>
          <w:p w14:paraId="02C4744F" w14:textId="77777777" w:rsidR="0028770E" w:rsidRPr="00DE7B59" w:rsidRDefault="0028770E" w:rsidP="004346C5">
            <w:pPr>
              <w:pStyle w:val="TAL"/>
            </w:pPr>
          </w:p>
        </w:tc>
        <w:tc>
          <w:tcPr>
            <w:tcW w:w="1135" w:type="dxa"/>
            <w:tcBorders>
              <w:top w:val="single" w:sz="4" w:space="0" w:color="auto"/>
              <w:bottom w:val="single" w:sz="4" w:space="0" w:color="auto"/>
            </w:tcBorders>
          </w:tcPr>
          <w:p w14:paraId="45AEA050" w14:textId="77777777" w:rsidR="0028770E" w:rsidRPr="00DE7B59" w:rsidRDefault="0028770E" w:rsidP="004346C5">
            <w:pPr>
              <w:pStyle w:val="TAL"/>
            </w:pPr>
          </w:p>
        </w:tc>
      </w:tr>
    </w:tbl>
    <w:p w14:paraId="26431870" w14:textId="77777777" w:rsidR="00B85A33" w:rsidRPr="00DE7B59" w:rsidRDefault="00B85A33" w:rsidP="007834D6"/>
    <w:p w14:paraId="770D4D43" w14:textId="77777777" w:rsidR="00F64C8E" w:rsidRPr="00DE7B59" w:rsidRDefault="00F64C8E" w:rsidP="00B5202A">
      <w:pPr>
        <w:pStyle w:val="Heading5"/>
      </w:pPr>
      <w:bookmarkStart w:id="9" w:name="_Toc21103098"/>
      <w:bookmarkStart w:id="10" w:name="_Toc29233435"/>
      <w:bookmarkStart w:id="11" w:name="_Toc29462040"/>
      <w:bookmarkStart w:id="12" w:name="_Toc36158017"/>
      <w:r w:rsidRPr="00DE7B59">
        <w:t>7.</w:t>
      </w:r>
      <w:r w:rsidR="00B8531A" w:rsidRPr="00DE7B59">
        <w:t>1.</w:t>
      </w:r>
      <w:r w:rsidRPr="00DE7B59">
        <w:t>1.3.2</w:t>
      </w:r>
      <w:r w:rsidRPr="00DE7B59">
        <w:tab/>
        <w:t>Logical channel prioritization handling</w:t>
      </w:r>
      <w:bookmarkEnd w:id="9"/>
      <w:bookmarkEnd w:id="10"/>
      <w:bookmarkEnd w:id="11"/>
      <w:bookmarkEnd w:id="12"/>
    </w:p>
    <w:p w14:paraId="5459F59B" w14:textId="77777777" w:rsidR="00F64C8E" w:rsidRPr="00DE7B59" w:rsidRDefault="00F64C8E" w:rsidP="00B5202A">
      <w:pPr>
        <w:pStyle w:val="H6"/>
      </w:pPr>
      <w:r w:rsidRPr="00DE7B59">
        <w:t>7.</w:t>
      </w:r>
      <w:r w:rsidR="00B8531A" w:rsidRPr="00DE7B59">
        <w:t>1.</w:t>
      </w:r>
      <w:r w:rsidRPr="00DE7B59">
        <w:t>1.3.2.1</w:t>
      </w:r>
      <w:r w:rsidRPr="00DE7B59">
        <w:tab/>
        <w:t>Test Purpose (TP)</w:t>
      </w:r>
    </w:p>
    <w:p w14:paraId="1A30154D" w14:textId="77777777" w:rsidR="00F64C8E" w:rsidRPr="00DE7B59" w:rsidRDefault="00F64C8E" w:rsidP="003E72C9">
      <w:pPr>
        <w:pStyle w:val="H6"/>
        <w:rPr>
          <w:lang w:eastAsia="sv-SE"/>
        </w:rPr>
      </w:pPr>
      <w:r w:rsidRPr="00DE7B59">
        <w:rPr>
          <w:lang w:eastAsia="sv-SE"/>
        </w:rPr>
        <w:t>(1)</w:t>
      </w:r>
    </w:p>
    <w:p w14:paraId="41ADE438" w14:textId="77777777" w:rsidR="00F64C8E" w:rsidRPr="00DE7B59" w:rsidRDefault="00F64C8E" w:rsidP="00131CE5">
      <w:pPr>
        <w:pStyle w:val="PL"/>
        <w:rPr>
          <w:noProof w:val="0"/>
          <w:lang w:eastAsia="sv-SE"/>
        </w:rPr>
      </w:pPr>
      <w:r w:rsidRPr="00DE7B59">
        <w:rPr>
          <w:b/>
          <w:bCs/>
          <w:noProof w:val="0"/>
          <w:lang w:eastAsia="sv-SE"/>
        </w:rPr>
        <w:t xml:space="preserve">with </w:t>
      </w:r>
      <w:r w:rsidRPr="00DE7B59">
        <w:rPr>
          <w:noProof w:val="0"/>
          <w:lang w:eastAsia="sv-SE"/>
        </w:rPr>
        <w:t>{UE in RRC_CONNECTED state}</w:t>
      </w:r>
    </w:p>
    <w:p w14:paraId="4719097E" w14:textId="77777777" w:rsidR="00F64C8E" w:rsidRPr="00DE7B59" w:rsidRDefault="00F64C8E" w:rsidP="00131CE5">
      <w:pPr>
        <w:pStyle w:val="PL"/>
        <w:rPr>
          <w:noProof w:val="0"/>
          <w:lang w:eastAsia="sv-SE"/>
        </w:rPr>
      </w:pPr>
      <w:r w:rsidRPr="00DE7B59">
        <w:rPr>
          <w:b/>
          <w:bCs/>
          <w:noProof w:val="0"/>
          <w:lang w:eastAsia="sv-SE"/>
        </w:rPr>
        <w:t>ensure that</w:t>
      </w:r>
      <w:r w:rsidRPr="00DE7B59">
        <w:rPr>
          <w:noProof w:val="0"/>
          <w:lang w:eastAsia="sv-SE"/>
        </w:rPr>
        <w:t xml:space="preserve"> {</w:t>
      </w:r>
    </w:p>
    <w:p w14:paraId="268DF5C0" w14:textId="77777777" w:rsidR="00F64C8E" w:rsidRPr="00DE7B59" w:rsidRDefault="00F64C8E" w:rsidP="00131CE5">
      <w:pPr>
        <w:pStyle w:val="PL"/>
        <w:rPr>
          <w:noProof w:val="0"/>
          <w:lang w:eastAsia="sv-SE"/>
        </w:rPr>
      </w:pPr>
      <w:r w:rsidRPr="00DE7B59">
        <w:rPr>
          <w:b/>
          <w:bCs/>
          <w:noProof w:val="0"/>
          <w:lang w:eastAsia="sv-SE"/>
        </w:rPr>
        <w:t xml:space="preserve">  when</w:t>
      </w:r>
      <w:r w:rsidRPr="00DE7B59">
        <w:rPr>
          <w:noProof w:val="0"/>
          <w:lang w:eastAsia="sv-SE"/>
        </w:rPr>
        <w:t xml:space="preserve"> { UE is sending data on the uplink }</w:t>
      </w:r>
    </w:p>
    <w:p w14:paraId="2F198B76" w14:textId="77777777" w:rsidR="00F64C8E" w:rsidRPr="00DE7B59" w:rsidRDefault="00F64C8E" w:rsidP="00131CE5">
      <w:pPr>
        <w:pStyle w:val="PL"/>
        <w:rPr>
          <w:noProof w:val="0"/>
          <w:lang w:eastAsia="sv-SE"/>
        </w:rPr>
      </w:pPr>
      <w:r w:rsidRPr="00DE7B59">
        <w:rPr>
          <w:b/>
          <w:bCs/>
          <w:noProof w:val="0"/>
          <w:lang w:eastAsia="sv-SE"/>
        </w:rPr>
        <w:t xml:space="preserve">    then</w:t>
      </w:r>
      <w:r w:rsidRPr="00DE7B59">
        <w:rPr>
          <w:noProof w:val="0"/>
          <w:lang w:eastAsia="sv-SE"/>
        </w:rPr>
        <w:t xml:space="preserve"> { UE serves the logical channels according to their priority and configured PBR }</w:t>
      </w:r>
    </w:p>
    <w:p w14:paraId="0207F700" w14:textId="77777777" w:rsidR="00F64C8E" w:rsidRPr="00DE7B59" w:rsidRDefault="00F64C8E" w:rsidP="00131CE5">
      <w:pPr>
        <w:pStyle w:val="PL"/>
        <w:rPr>
          <w:noProof w:val="0"/>
          <w:lang w:eastAsia="sv-SE"/>
        </w:rPr>
      </w:pPr>
      <w:r w:rsidRPr="00DE7B59">
        <w:rPr>
          <w:noProof w:val="0"/>
          <w:lang w:eastAsia="sv-SE"/>
        </w:rPr>
        <w:t xml:space="preserve">            }</w:t>
      </w:r>
    </w:p>
    <w:p w14:paraId="069B7945" w14:textId="77777777" w:rsidR="00F64C8E" w:rsidRPr="00DE7B59" w:rsidRDefault="00F64C8E" w:rsidP="00131CE5">
      <w:pPr>
        <w:pStyle w:val="PL"/>
        <w:rPr>
          <w:noProof w:val="0"/>
          <w:lang w:eastAsia="sv-SE"/>
        </w:rPr>
      </w:pPr>
    </w:p>
    <w:p w14:paraId="1587FD60" w14:textId="77777777" w:rsidR="00F64C8E" w:rsidRPr="00DE7B59" w:rsidRDefault="00F64C8E" w:rsidP="00B5202A">
      <w:pPr>
        <w:pStyle w:val="H6"/>
      </w:pPr>
      <w:r w:rsidRPr="00DE7B59">
        <w:t>7.</w:t>
      </w:r>
      <w:r w:rsidR="00B8531A" w:rsidRPr="00DE7B59">
        <w:t>1.</w:t>
      </w:r>
      <w:r w:rsidRPr="00DE7B59">
        <w:t>1.3.1.2</w:t>
      </w:r>
      <w:r w:rsidRPr="00DE7B59">
        <w:tab/>
        <w:t>Conformance requirements</w:t>
      </w:r>
    </w:p>
    <w:p w14:paraId="1D1003EA" w14:textId="77777777" w:rsidR="00F64C8E" w:rsidRPr="00DE7B59" w:rsidRDefault="00F64C8E" w:rsidP="00E04659">
      <w:pPr>
        <w:rPr>
          <w:lang w:eastAsia="sv-SE"/>
        </w:rPr>
      </w:pPr>
      <w:r w:rsidRPr="00DE7B59">
        <w:rPr>
          <w:lang w:eastAsia="sv-SE"/>
        </w:rPr>
        <w:t xml:space="preserve">References: The conformance requirements covered in the present TC are specified in: </w:t>
      </w:r>
      <w:r w:rsidRPr="00DE7B59">
        <w:rPr>
          <w:rFonts w:eastAsia="MS Gothic"/>
          <w:lang w:eastAsia="sv-SE"/>
        </w:rPr>
        <w:t>TS 38.</w:t>
      </w:r>
      <w:r w:rsidRPr="00DE7B59">
        <w:rPr>
          <w:lang w:eastAsia="zh-CN"/>
        </w:rPr>
        <w:t>321</w:t>
      </w:r>
      <w:r w:rsidR="00E04659" w:rsidRPr="00DE7B59">
        <w:rPr>
          <w:lang w:eastAsia="zh-CN"/>
        </w:rPr>
        <w:t>,</w:t>
      </w:r>
      <w:r w:rsidRPr="00DE7B59">
        <w:rPr>
          <w:rFonts w:eastAsia="MS Gothic"/>
          <w:lang w:eastAsia="sv-SE"/>
        </w:rPr>
        <w:t xml:space="preserve"> clause 5.4.3.1.</w:t>
      </w:r>
      <w:r w:rsidR="000745A2" w:rsidRPr="00DE7B59">
        <w:rPr>
          <w:rFonts w:eastAsia="MS Gothic"/>
          <w:lang w:eastAsia="sv-SE"/>
        </w:rPr>
        <w:t>1, 5.4.3.1.2,</w:t>
      </w:r>
      <w:r w:rsidR="00E04659" w:rsidRPr="00DE7B59">
        <w:rPr>
          <w:rFonts w:eastAsia="MS Gothic"/>
          <w:lang w:eastAsia="sv-SE"/>
        </w:rPr>
        <w:t xml:space="preserve"> </w:t>
      </w:r>
      <w:r w:rsidR="000745A2" w:rsidRPr="00DE7B59">
        <w:rPr>
          <w:rFonts w:eastAsia="MS Gothic"/>
          <w:lang w:eastAsia="sv-SE"/>
        </w:rPr>
        <w:t xml:space="preserve">5.4.3.1.3. </w:t>
      </w:r>
      <w:r w:rsidR="00E04659" w:rsidRPr="00DE7B59">
        <w:t>Unless otherwise stated these are Rel-15 requirements.</w:t>
      </w:r>
    </w:p>
    <w:p w14:paraId="0A72ED82" w14:textId="77777777" w:rsidR="003A1FF0" w:rsidRPr="00DE7B59" w:rsidRDefault="003A1FF0" w:rsidP="003A1FF0">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1.1</w:t>
      </w:r>
      <w:r w:rsidRPr="00DE7B59">
        <w:rPr>
          <w:rFonts w:eastAsia="MS Gothic"/>
          <w:lang w:eastAsia="sv-SE"/>
        </w:rPr>
        <w:t>]</w:t>
      </w:r>
    </w:p>
    <w:p w14:paraId="760E469D" w14:textId="77777777" w:rsidR="003A1FF0" w:rsidRPr="00DE7B59" w:rsidRDefault="003A1FF0" w:rsidP="003A1FF0">
      <w:pPr>
        <w:rPr>
          <w:rFonts w:eastAsia="Malgun Gothic"/>
        </w:rPr>
      </w:pPr>
      <w:r w:rsidRPr="00DE7B59">
        <w:t>The Logical Channel Prioritization procedure is applied whenever a new transmission is performed.</w:t>
      </w:r>
    </w:p>
    <w:p w14:paraId="1CB7E7F1" w14:textId="77777777" w:rsidR="003A1FF0" w:rsidRPr="00DE7B59" w:rsidRDefault="003A1FF0" w:rsidP="003A1FF0">
      <w:r w:rsidRPr="00DE7B59">
        <w:t>RRC controls the scheduling of uplink data by signalling for each logical channel per MAC entity:</w:t>
      </w:r>
    </w:p>
    <w:p w14:paraId="5649BDD3" w14:textId="77777777" w:rsidR="003A1FF0" w:rsidRPr="00DE7B59" w:rsidRDefault="003A1FF0" w:rsidP="003A1FF0">
      <w:pPr>
        <w:pStyle w:val="B1"/>
      </w:pPr>
      <w:r w:rsidRPr="00DE7B59">
        <w:t>-</w:t>
      </w:r>
      <w:r w:rsidRPr="00DE7B59">
        <w:tab/>
      </w:r>
      <w:r w:rsidRPr="00DE7B59">
        <w:rPr>
          <w:i/>
        </w:rPr>
        <w:t>priority</w:t>
      </w:r>
      <w:r w:rsidRPr="00DE7B59">
        <w:t xml:space="preserve"> where an increasing priority value indicates a lower priority level;</w:t>
      </w:r>
    </w:p>
    <w:p w14:paraId="6604271C" w14:textId="77777777" w:rsidR="003A1FF0" w:rsidRPr="00DE7B59" w:rsidRDefault="003A1FF0" w:rsidP="003A1FF0">
      <w:pPr>
        <w:pStyle w:val="B1"/>
      </w:pPr>
      <w:r w:rsidRPr="00DE7B59">
        <w:t>-</w:t>
      </w:r>
      <w:r w:rsidRPr="00DE7B59">
        <w:tab/>
      </w:r>
      <w:r w:rsidRPr="00DE7B59">
        <w:rPr>
          <w:i/>
        </w:rPr>
        <w:t>prioritisedBitRate</w:t>
      </w:r>
      <w:r w:rsidRPr="00DE7B59">
        <w:t xml:space="preserve"> which sets the Prioritized Bit Rate (PBR);</w:t>
      </w:r>
    </w:p>
    <w:p w14:paraId="485D46BF" w14:textId="77777777" w:rsidR="003A1FF0" w:rsidRPr="00DE7B59" w:rsidRDefault="003A1FF0" w:rsidP="003A1FF0">
      <w:pPr>
        <w:pStyle w:val="B1"/>
      </w:pPr>
      <w:r w:rsidRPr="00DE7B59">
        <w:t>-</w:t>
      </w:r>
      <w:r w:rsidRPr="00DE7B59">
        <w:tab/>
      </w:r>
      <w:r w:rsidRPr="00DE7B59">
        <w:rPr>
          <w:i/>
        </w:rPr>
        <w:t>bucketSizeDuration</w:t>
      </w:r>
      <w:r w:rsidRPr="00DE7B59">
        <w:t xml:space="preserve"> which sets the Bucket Size Duration (BSD).</w:t>
      </w:r>
    </w:p>
    <w:p w14:paraId="3D6FE49B" w14:textId="77777777" w:rsidR="003A1FF0" w:rsidRPr="00DE7B59" w:rsidRDefault="003A1FF0" w:rsidP="003A1FF0">
      <w:r w:rsidRPr="00DE7B59">
        <w:t>RRC additionally controls the LCP procedure by configuring mapping restrictions for each logical channel:</w:t>
      </w:r>
    </w:p>
    <w:p w14:paraId="08A1D246" w14:textId="77777777" w:rsidR="003A1FF0" w:rsidRPr="00DE7B59" w:rsidRDefault="003A1FF0" w:rsidP="003A1FF0">
      <w:pPr>
        <w:pStyle w:val="B1"/>
      </w:pPr>
      <w:r w:rsidRPr="00DE7B59">
        <w:t>-</w:t>
      </w:r>
      <w:r w:rsidRPr="00DE7B59">
        <w:tab/>
      </w:r>
      <w:r w:rsidRPr="00DE7B59">
        <w:rPr>
          <w:i/>
        </w:rPr>
        <w:t>allowedSCS-List</w:t>
      </w:r>
      <w:r w:rsidRPr="00DE7B59">
        <w:t xml:space="preserve"> which sets the allowed Subcarrier Spacing(s) for transmission;</w:t>
      </w:r>
    </w:p>
    <w:p w14:paraId="430C713D" w14:textId="77777777" w:rsidR="003A1FF0" w:rsidRPr="00DE7B59" w:rsidRDefault="003A1FF0" w:rsidP="003A1FF0">
      <w:pPr>
        <w:pStyle w:val="B1"/>
      </w:pPr>
      <w:r w:rsidRPr="00DE7B59">
        <w:t>-</w:t>
      </w:r>
      <w:r w:rsidRPr="00DE7B59">
        <w:tab/>
      </w:r>
      <w:r w:rsidRPr="00DE7B59">
        <w:rPr>
          <w:i/>
        </w:rPr>
        <w:t>maxPUSCH-Duration</w:t>
      </w:r>
      <w:r w:rsidRPr="00DE7B59">
        <w:t xml:space="preserve"> which sets the maximum PUSCH duration allowed for transmission;</w:t>
      </w:r>
    </w:p>
    <w:p w14:paraId="4F6118A3" w14:textId="77777777" w:rsidR="003A1FF0" w:rsidRPr="00DE7B59" w:rsidRDefault="003A1FF0" w:rsidP="003A1FF0">
      <w:pPr>
        <w:pStyle w:val="B1"/>
      </w:pPr>
      <w:r w:rsidRPr="00DE7B59">
        <w:t>-</w:t>
      </w:r>
      <w:r w:rsidRPr="00DE7B59">
        <w:tab/>
      </w:r>
      <w:r w:rsidRPr="00DE7B59">
        <w:rPr>
          <w:i/>
        </w:rPr>
        <w:t>configuredGrantType1Allowed</w:t>
      </w:r>
      <w:r w:rsidRPr="00DE7B59">
        <w:t xml:space="preserve"> which sets whether a Configured Grant Type 1 can be used for transmission;</w:t>
      </w:r>
    </w:p>
    <w:p w14:paraId="5AFAF922" w14:textId="77777777" w:rsidR="003A1FF0" w:rsidRPr="00DE7B59" w:rsidRDefault="003A1FF0" w:rsidP="003A1FF0">
      <w:pPr>
        <w:pStyle w:val="B1"/>
      </w:pPr>
      <w:r w:rsidRPr="00DE7B59">
        <w:t>-</w:t>
      </w:r>
      <w:r w:rsidRPr="00DE7B59">
        <w:tab/>
      </w:r>
      <w:r w:rsidRPr="00DE7B59">
        <w:rPr>
          <w:i/>
        </w:rPr>
        <w:t>allowedServingCells</w:t>
      </w:r>
      <w:r w:rsidRPr="00DE7B59">
        <w:t xml:space="preserve"> which sets the allowed cell(s) for transmission.</w:t>
      </w:r>
    </w:p>
    <w:p w14:paraId="693477F9" w14:textId="77777777" w:rsidR="003A1FF0" w:rsidRPr="00DE7B59" w:rsidRDefault="003A1FF0" w:rsidP="003A1FF0">
      <w:r w:rsidRPr="00DE7B59">
        <w:t>The following UE variable is used for the Logical channel prioritization procedure:</w:t>
      </w:r>
    </w:p>
    <w:p w14:paraId="1CEB7782" w14:textId="77777777" w:rsidR="003A1FF0" w:rsidRPr="00DE7B59" w:rsidRDefault="003A1FF0" w:rsidP="003A1FF0">
      <w:pPr>
        <w:pStyle w:val="B1"/>
      </w:pPr>
      <w:r w:rsidRPr="00DE7B59">
        <w:t>-</w:t>
      </w:r>
      <w:r w:rsidRPr="00DE7B59">
        <w:tab/>
      </w:r>
      <w:r w:rsidRPr="00DE7B59">
        <w:rPr>
          <w:i/>
        </w:rPr>
        <w:t>Bj</w:t>
      </w:r>
      <w:r w:rsidRPr="00DE7B59">
        <w:t xml:space="preserve"> which is maintained for each logical channel j.</w:t>
      </w:r>
    </w:p>
    <w:p w14:paraId="105466DC" w14:textId="77777777" w:rsidR="003A1FF0" w:rsidRPr="00DE7B59" w:rsidRDefault="003A1FF0" w:rsidP="003A1FF0">
      <w:r w:rsidRPr="00DE7B59">
        <w:t>The MAC entity shall initialize Bj of the logical channel to zero when the logical channel is established.</w:t>
      </w:r>
    </w:p>
    <w:p w14:paraId="10FAB4FB" w14:textId="77777777" w:rsidR="003A1FF0" w:rsidRPr="00DE7B59" w:rsidRDefault="003A1FF0" w:rsidP="003A1FF0">
      <w:r w:rsidRPr="00DE7B59">
        <w:t>For each logical channel j, the MAC entity shall:</w:t>
      </w:r>
    </w:p>
    <w:p w14:paraId="7CFDB75A" w14:textId="77777777" w:rsidR="003A1FF0" w:rsidRPr="00DE7B59" w:rsidRDefault="003A1FF0" w:rsidP="003A1FF0">
      <w:pPr>
        <w:pStyle w:val="B1"/>
      </w:pPr>
      <w:r w:rsidRPr="00DE7B59">
        <w:t>1&gt;</w:t>
      </w:r>
      <w:r w:rsidRPr="00DE7B59">
        <w:tab/>
        <w:t xml:space="preserve">increment </w:t>
      </w:r>
      <w:r w:rsidRPr="00DE7B59">
        <w:rPr>
          <w:i/>
        </w:rPr>
        <w:t>Bj</w:t>
      </w:r>
      <w:r w:rsidRPr="00DE7B59">
        <w:t xml:space="preserve"> by the product PBR × T before every instance of the LCP procedure, where T is the time elapsed since </w:t>
      </w:r>
      <w:r w:rsidRPr="00DE7B59">
        <w:rPr>
          <w:i/>
        </w:rPr>
        <w:t>Bj</w:t>
      </w:r>
      <w:r w:rsidRPr="00DE7B59">
        <w:t xml:space="preserve"> was last updated;</w:t>
      </w:r>
    </w:p>
    <w:p w14:paraId="2C70046A" w14:textId="77777777" w:rsidR="003A1FF0" w:rsidRPr="00DE7B59" w:rsidRDefault="003A1FF0" w:rsidP="003A1FF0">
      <w:pPr>
        <w:pStyle w:val="B1"/>
      </w:pPr>
      <w:r w:rsidRPr="00DE7B59">
        <w:t>1&gt;</w:t>
      </w:r>
      <w:r w:rsidRPr="00DE7B59">
        <w:tab/>
        <w:t xml:space="preserve">if the value of </w:t>
      </w:r>
      <w:r w:rsidRPr="00DE7B59">
        <w:rPr>
          <w:i/>
        </w:rPr>
        <w:t>Bj</w:t>
      </w:r>
      <w:r w:rsidRPr="00DE7B59">
        <w:t xml:space="preserve"> is greater than the bucket size (i.e. PBR × BSD):</w:t>
      </w:r>
    </w:p>
    <w:p w14:paraId="60660EC7" w14:textId="77777777" w:rsidR="003A1FF0" w:rsidRPr="00DE7B59" w:rsidRDefault="003A1FF0" w:rsidP="003A1FF0">
      <w:pPr>
        <w:pStyle w:val="B2"/>
      </w:pPr>
      <w:r w:rsidRPr="00DE7B59">
        <w:t>2&gt;</w:t>
      </w:r>
      <w:r w:rsidRPr="00DE7B59">
        <w:tab/>
        <w:t xml:space="preserve">set </w:t>
      </w:r>
      <w:r w:rsidRPr="00DE7B59">
        <w:rPr>
          <w:i/>
        </w:rPr>
        <w:t>Bj</w:t>
      </w:r>
      <w:r w:rsidRPr="00DE7B59">
        <w:t xml:space="preserve"> to the bucket size.</w:t>
      </w:r>
    </w:p>
    <w:p w14:paraId="4651D1F1" w14:textId="77777777" w:rsidR="003A1FF0" w:rsidRPr="00DE7B59" w:rsidRDefault="003A1FF0" w:rsidP="003A1FF0">
      <w:pPr>
        <w:pStyle w:val="NO"/>
      </w:pPr>
      <w:r w:rsidRPr="00DE7B59">
        <w:t>NOTE:</w:t>
      </w:r>
      <w:r w:rsidRPr="00DE7B59">
        <w:tab/>
        <w:t xml:space="preserve">The exact moment(s) when the UE updates </w:t>
      </w:r>
      <w:r w:rsidRPr="00DE7B59">
        <w:rPr>
          <w:i/>
        </w:rPr>
        <w:t>Bj</w:t>
      </w:r>
      <w:r w:rsidRPr="00DE7B59">
        <w:t xml:space="preserve"> between LCP procedures is up to UE implementation, as long as </w:t>
      </w:r>
      <w:r w:rsidRPr="00DE7B59">
        <w:rPr>
          <w:i/>
        </w:rPr>
        <w:t>Bj</w:t>
      </w:r>
      <w:r w:rsidRPr="00DE7B59">
        <w:t xml:space="preserve"> is up to date at the time when a grant is processed by LCP.</w:t>
      </w:r>
    </w:p>
    <w:p w14:paraId="4BEFE8BC" w14:textId="77777777" w:rsidR="003A1FF0" w:rsidRPr="00DE7B59" w:rsidRDefault="003A1FF0" w:rsidP="003A1FF0">
      <w:pPr>
        <w:tabs>
          <w:tab w:val="left" w:pos="3828"/>
        </w:tabs>
        <w:rPr>
          <w:rFonts w:eastAsia="MS Gothic"/>
          <w:lang w:eastAsia="sv-SE"/>
        </w:rPr>
      </w:pPr>
      <w:r w:rsidRPr="00DE7B59">
        <w:rPr>
          <w:rFonts w:eastAsia="MS Gothic"/>
          <w:lang w:eastAsia="sv-SE"/>
        </w:rPr>
        <w:lastRenderedPageBreak/>
        <w:t>[TS 38.</w:t>
      </w:r>
      <w:r w:rsidRPr="00DE7B59">
        <w:rPr>
          <w:lang w:eastAsia="zh-CN"/>
        </w:rPr>
        <w:t>321</w:t>
      </w:r>
      <w:r w:rsidRPr="00DE7B59">
        <w:rPr>
          <w:rFonts w:eastAsia="MS Gothic"/>
          <w:lang w:eastAsia="sv-SE"/>
        </w:rPr>
        <w:t>, clause 5.4.3.</w:t>
      </w:r>
      <w:r w:rsidRPr="00DE7B59">
        <w:rPr>
          <w:lang w:eastAsia="zh-CN"/>
        </w:rPr>
        <w:t>1.2</w:t>
      </w:r>
      <w:r w:rsidRPr="00DE7B59">
        <w:rPr>
          <w:rFonts w:eastAsia="MS Gothic"/>
          <w:lang w:eastAsia="sv-SE"/>
        </w:rPr>
        <w:t>]</w:t>
      </w:r>
    </w:p>
    <w:p w14:paraId="4DC05A80" w14:textId="77777777" w:rsidR="003A1FF0" w:rsidRPr="00DE7B59" w:rsidRDefault="003A1FF0" w:rsidP="003A1FF0">
      <w:pPr>
        <w:rPr>
          <w:rFonts w:eastAsia="Malgun Gothic"/>
        </w:rPr>
      </w:pPr>
      <w:r w:rsidRPr="00DE7B59">
        <w:t>The MAC entity shall, when a new transmission is performed:</w:t>
      </w:r>
    </w:p>
    <w:p w14:paraId="675CB10C" w14:textId="77777777" w:rsidR="003A1FF0" w:rsidRPr="00DE7B59" w:rsidRDefault="003A1FF0" w:rsidP="003A1FF0">
      <w:pPr>
        <w:pStyle w:val="B1"/>
      </w:pPr>
      <w:r w:rsidRPr="00DE7B59">
        <w:t>1&gt;</w:t>
      </w:r>
      <w:r w:rsidRPr="00DE7B59">
        <w:tab/>
        <w:t>select the logical channels for each UL grant that satisfy all the following conditions:</w:t>
      </w:r>
    </w:p>
    <w:p w14:paraId="6A00FD50" w14:textId="77777777" w:rsidR="003A1FF0" w:rsidRPr="00DE7B59" w:rsidRDefault="003A1FF0" w:rsidP="003A1FF0">
      <w:pPr>
        <w:pStyle w:val="B2"/>
      </w:pPr>
      <w:r w:rsidRPr="00DE7B59">
        <w:t>2&gt;</w:t>
      </w:r>
      <w:r w:rsidRPr="00DE7B59">
        <w:tab/>
        <w:t xml:space="preserve">the set of allowed Subcarrier Spacing index values in </w:t>
      </w:r>
      <w:r w:rsidRPr="00DE7B59">
        <w:rPr>
          <w:i/>
        </w:rPr>
        <w:t>allowedSCS-List</w:t>
      </w:r>
      <w:r w:rsidRPr="00DE7B59">
        <w:t>, if configured, includes the Subcarrier Spacing index associated to the UL grant; and</w:t>
      </w:r>
    </w:p>
    <w:p w14:paraId="4302CBBE" w14:textId="77777777" w:rsidR="003A1FF0" w:rsidRPr="00DE7B59" w:rsidRDefault="003A1FF0" w:rsidP="003A1FF0">
      <w:pPr>
        <w:pStyle w:val="B2"/>
      </w:pPr>
      <w:r w:rsidRPr="00DE7B59">
        <w:t>2&gt;</w:t>
      </w:r>
      <w:r w:rsidRPr="00DE7B59">
        <w:tab/>
      </w:r>
      <w:r w:rsidRPr="00DE7B59">
        <w:rPr>
          <w:i/>
        </w:rPr>
        <w:t>maxPUSCH-Duration</w:t>
      </w:r>
      <w:r w:rsidRPr="00DE7B59">
        <w:t>, if configured, is larger than or equal to the PUSCH transmission duration associated to the UL grant; and</w:t>
      </w:r>
    </w:p>
    <w:p w14:paraId="5D4EFE28" w14:textId="77777777" w:rsidR="003A1FF0" w:rsidRPr="00DE7B59" w:rsidRDefault="003A1FF0" w:rsidP="003A1FF0">
      <w:pPr>
        <w:pStyle w:val="B2"/>
      </w:pPr>
      <w:r w:rsidRPr="00DE7B59">
        <w:t>2&gt;</w:t>
      </w:r>
      <w:r w:rsidRPr="00DE7B59">
        <w:tab/>
      </w:r>
      <w:r w:rsidRPr="00DE7B59">
        <w:rPr>
          <w:i/>
        </w:rPr>
        <w:t>configuredGrantType1Allowed</w:t>
      </w:r>
      <w:r w:rsidRPr="00DE7B59">
        <w:t>, if configured, is set to TRUE in case the UL grant is a Configured Grant Type 1; and</w:t>
      </w:r>
    </w:p>
    <w:p w14:paraId="3A791EF8" w14:textId="77777777" w:rsidR="003A1FF0" w:rsidRPr="00DE7B59" w:rsidRDefault="003A1FF0" w:rsidP="003A1FF0">
      <w:pPr>
        <w:pStyle w:val="B2"/>
      </w:pPr>
      <w:r w:rsidRPr="00DE7B59">
        <w:t>2&gt;</w:t>
      </w:r>
      <w:r w:rsidRPr="00DE7B59">
        <w:tab/>
      </w:r>
      <w:r w:rsidRPr="00DE7B59">
        <w:rPr>
          <w:i/>
        </w:rPr>
        <w:t>allowedServingCells</w:t>
      </w:r>
      <w:r w:rsidRPr="00DE7B59">
        <w:t>, if configured, includes the Cell information associated to the UL grant.</w:t>
      </w:r>
    </w:p>
    <w:p w14:paraId="53A5F326" w14:textId="77777777" w:rsidR="003A1FF0" w:rsidRPr="00DE7B59" w:rsidRDefault="003A1FF0" w:rsidP="003A1FF0">
      <w:pPr>
        <w:pStyle w:val="NO"/>
      </w:pPr>
      <w:r w:rsidRPr="00DE7B59">
        <w:t>NOTE:</w:t>
      </w:r>
      <w:r w:rsidRPr="00DE7B59">
        <w:tab/>
        <w:t>The Subcarrier Spacing index, PUSCH transmission duration and Cell information are included in Uplink transmission information received from lower layers for the corresponding scheduled uplink transmission.</w:t>
      </w:r>
    </w:p>
    <w:p w14:paraId="206DD797" w14:textId="77777777" w:rsidR="000745A2" w:rsidRPr="00DE7B59" w:rsidRDefault="000745A2" w:rsidP="000745A2">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1.3</w:t>
      </w:r>
      <w:r w:rsidRPr="00DE7B59">
        <w:rPr>
          <w:rFonts w:eastAsia="MS Gothic"/>
          <w:lang w:eastAsia="sv-SE"/>
        </w:rPr>
        <w:t>]</w:t>
      </w:r>
    </w:p>
    <w:p w14:paraId="30F48D14" w14:textId="77777777" w:rsidR="00F64C8E" w:rsidRPr="00DE7B59" w:rsidRDefault="00F64C8E" w:rsidP="00F64C8E">
      <w:pPr>
        <w:rPr>
          <w:rFonts w:eastAsia="Malgun Gothic"/>
        </w:rPr>
      </w:pPr>
      <w:r w:rsidRPr="00DE7B59">
        <w:t>The MAC entity shall, when a new transmission is performed:</w:t>
      </w:r>
    </w:p>
    <w:p w14:paraId="30D50E36" w14:textId="77777777" w:rsidR="00F64C8E" w:rsidRPr="00DE7B59" w:rsidRDefault="00186977" w:rsidP="00186977">
      <w:pPr>
        <w:pStyle w:val="B1"/>
      </w:pPr>
      <w:r w:rsidRPr="00DE7B59">
        <w:t>1&gt;</w:t>
      </w:r>
      <w:r w:rsidR="00F64C8E" w:rsidRPr="00DE7B59">
        <w:tab/>
        <w:t>allocate resources to the logical channels as follows:</w:t>
      </w:r>
    </w:p>
    <w:p w14:paraId="788EEE34" w14:textId="77777777" w:rsidR="00F64C8E" w:rsidRPr="00DE7B59" w:rsidRDefault="00186977" w:rsidP="00186977">
      <w:pPr>
        <w:pStyle w:val="B2"/>
      </w:pPr>
      <w:r w:rsidRPr="00DE7B59">
        <w:t>2&gt;</w:t>
      </w:r>
      <w:r w:rsidR="00F64C8E" w:rsidRPr="00DE7B59">
        <w:rPr>
          <w:lang w:eastAsia="sv-SE"/>
        </w:rPr>
        <w:tab/>
        <w:t xml:space="preserve">logical channels selected in </w:t>
      </w:r>
      <w:r w:rsidR="00F64C8E" w:rsidRPr="00DE7B59">
        <w:t>subclause</w:t>
      </w:r>
      <w:r w:rsidR="00F64C8E" w:rsidRPr="00DE7B59">
        <w:rPr>
          <w:lang w:eastAsia="sv-SE"/>
        </w:rPr>
        <w:t xml:space="preserve"> 5.4.3.1.2</w:t>
      </w:r>
      <w:r w:rsidR="00F64C8E" w:rsidRPr="00DE7B59">
        <w:t xml:space="preserve"> for the UL grant </w:t>
      </w:r>
      <w:r w:rsidR="00F64C8E" w:rsidRPr="00DE7B59">
        <w:rPr>
          <w:lang w:eastAsia="sv-SE"/>
        </w:rPr>
        <w:t xml:space="preserve">with Bj &gt; 0 are allocated resources in a decreasing priority order. If the PBR of a logical channel is set to </w:t>
      </w:r>
      <w:r w:rsidR="00F64C8E" w:rsidRPr="00DE7B59">
        <w:t>"</w:t>
      </w:r>
      <w:r w:rsidR="00F64C8E" w:rsidRPr="00DE7B59">
        <w:rPr>
          <w:lang w:eastAsia="sv-SE"/>
        </w:rPr>
        <w:t>infinity</w:t>
      </w:r>
      <w:r w:rsidR="00F64C8E" w:rsidRPr="00DE7B59">
        <w:t>"</w:t>
      </w:r>
      <w:r w:rsidR="00F64C8E" w:rsidRPr="00DE7B59">
        <w:rPr>
          <w:lang w:eastAsia="sv-SE"/>
        </w:rPr>
        <w:t>, the MAC entity shall allocate resources for all the data that is available for transmission on the logical channel before meeting the PBR of the lower priority logical channel(s);</w:t>
      </w:r>
    </w:p>
    <w:p w14:paraId="1E5530C3" w14:textId="77777777" w:rsidR="00F64C8E" w:rsidRPr="00DE7B59" w:rsidRDefault="00186977" w:rsidP="00186977">
      <w:pPr>
        <w:pStyle w:val="B2"/>
        <w:rPr>
          <w:lang w:eastAsia="sv-SE"/>
        </w:rPr>
      </w:pPr>
      <w:r w:rsidRPr="00DE7B59">
        <w:t>2&gt;</w:t>
      </w:r>
      <w:r w:rsidR="00F64C8E" w:rsidRPr="00DE7B59">
        <w:rPr>
          <w:lang w:eastAsia="sv-SE"/>
        </w:rPr>
        <w:tab/>
        <w:t xml:space="preserve">decrement Bj by the total size of MAC SDUs served to logical channel j </w:t>
      </w:r>
      <w:r w:rsidR="00F64C8E" w:rsidRPr="00DE7B59">
        <w:t>above</w:t>
      </w:r>
      <w:r w:rsidR="00F64C8E" w:rsidRPr="00DE7B59">
        <w:rPr>
          <w:lang w:eastAsia="sv-SE"/>
        </w:rPr>
        <w:t>;</w:t>
      </w:r>
    </w:p>
    <w:p w14:paraId="453C63A9" w14:textId="77777777" w:rsidR="00F64C8E" w:rsidRPr="00DE7B59" w:rsidRDefault="00E54A3F" w:rsidP="00E54A3F">
      <w:pPr>
        <w:pStyle w:val="NO"/>
        <w:rPr>
          <w:lang w:eastAsia="sv-SE"/>
        </w:rPr>
      </w:pPr>
      <w:r w:rsidRPr="00DE7B59">
        <w:rPr>
          <w:lang w:eastAsia="sv-SE"/>
        </w:rPr>
        <w:t>NOTE:</w:t>
      </w:r>
      <w:r w:rsidRPr="00DE7B59">
        <w:rPr>
          <w:lang w:eastAsia="sv-SE"/>
        </w:rPr>
        <w:tab/>
      </w:r>
      <w:r w:rsidR="00F64C8E" w:rsidRPr="00DE7B59">
        <w:rPr>
          <w:lang w:eastAsia="sv-SE"/>
        </w:rPr>
        <w:t>The value of Bj can be negative.</w:t>
      </w:r>
    </w:p>
    <w:p w14:paraId="38C8146D" w14:textId="77777777" w:rsidR="00F64C8E" w:rsidRPr="00DE7B59" w:rsidRDefault="00186977" w:rsidP="00186977">
      <w:pPr>
        <w:pStyle w:val="B2"/>
        <w:rPr>
          <w:lang w:eastAsia="sv-SE"/>
        </w:rPr>
      </w:pPr>
      <w:r w:rsidRPr="00DE7B59">
        <w:t>2&gt;</w:t>
      </w:r>
      <w:r w:rsidR="00F64C8E" w:rsidRPr="00DE7B59">
        <w:rPr>
          <w:lang w:eastAsia="sv-SE"/>
        </w:rPr>
        <w:tab/>
        <w:t>if any resources remain, all the logical channels selected in subclause 5.4.3.1.2 are served in a strict decreasing priority order (regardless of the value of Bj) until either the data for that logical channel or the UL grant is exhausted, whichever comes first. Logical channels configured with equal priority should be served equally.</w:t>
      </w:r>
    </w:p>
    <w:p w14:paraId="6EC45EC1" w14:textId="77777777" w:rsidR="00F64C8E" w:rsidRPr="00DE7B59" w:rsidRDefault="00F64C8E" w:rsidP="00F64C8E">
      <w:r w:rsidRPr="00DE7B59">
        <w:t>The UE shall also follow the rules below during the scheduling procedures above:</w:t>
      </w:r>
    </w:p>
    <w:p w14:paraId="7E74050D" w14:textId="77777777" w:rsidR="00F64C8E" w:rsidRPr="00DE7B59" w:rsidRDefault="00F64C8E" w:rsidP="003A1FF0">
      <w:pPr>
        <w:pStyle w:val="B1"/>
      </w:pPr>
      <w:r w:rsidRPr="00DE7B59">
        <w:t>-</w:t>
      </w:r>
      <w:r w:rsidRPr="00DE7B59">
        <w:tab/>
        <w:t>the UE should not segment an RLC SDU (or partially transmitted SDU or retransmitted RLC PDU) if the whole SDU (or partially transmitted SDU or retransmitted RLC PDU) fits into the remaining resources of the associated MAC entity;</w:t>
      </w:r>
    </w:p>
    <w:p w14:paraId="43F2B623" w14:textId="77777777" w:rsidR="00F64C8E" w:rsidRPr="00DE7B59" w:rsidRDefault="00201F17" w:rsidP="00201F17">
      <w:pPr>
        <w:pStyle w:val="B1"/>
      </w:pPr>
      <w:r w:rsidRPr="00DE7B59">
        <w:t>-</w:t>
      </w:r>
      <w:r w:rsidRPr="00DE7B59">
        <w:tab/>
      </w:r>
      <w:r w:rsidR="00F64C8E" w:rsidRPr="00DE7B59">
        <w:t>if the UE segments an RLC SDU from the logical channel, it shall maximize the size of the segment to fill the grant of the associated MAC entity as much as possible;</w:t>
      </w:r>
    </w:p>
    <w:p w14:paraId="514244A4" w14:textId="77777777" w:rsidR="00F64C8E" w:rsidRPr="00DE7B59" w:rsidRDefault="00201F17" w:rsidP="00201F17">
      <w:pPr>
        <w:pStyle w:val="B1"/>
      </w:pPr>
      <w:r w:rsidRPr="00DE7B59">
        <w:t>-</w:t>
      </w:r>
      <w:r w:rsidRPr="00DE7B59">
        <w:tab/>
      </w:r>
      <w:r w:rsidR="00F64C8E" w:rsidRPr="00DE7B59">
        <w:t>the UE should maximise the transmission of data;</w:t>
      </w:r>
    </w:p>
    <w:p w14:paraId="76501EF1" w14:textId="77777777" w:rsidR="00F64C8E" w:rsidRPr="00DE7B59" w:rsidRDefault="00201F17" w:rsidP="00201F17">
      <w:pPr>
        <w:pStyle w:val="B1"/>
      </w:pPr>
      <w:r w:rsidRPr="00DE7B59">
        <w:t>-</w:t>
      </w:r>
      <w:r w:rsidRPr="00DE7B59">
        <w:tab/>
      </w:r>
      <w:r w:rsidR="00F64C8E" w:rsidRPr="00DE7B59">
        <w:t>if the MAC entity is given an UL grant size that is equal to or larger than 8 bytes while having data available for transmission, the MAC entity shall not transmit only padding BSR and/or padding.</w:t>
      </w:r>
    </w:p>
    <w:p w14:paraId="7ABFFBCF" w14:textId="77777777" w:rsidR="00F64C8E" w:rsidRPr="00DE7B59" w:rsidRDefault="00F64C8E" w:rsidP="00F64C8E">
      <w:r w:rsidRPr="00DE7B59">
        <w:t>The MAC entity shall not generate a MAC PDU for the HARQ entity if the following conditions are satisfied:</w:t>
      </w:r>
    </w:p>
    <w:p w14:paraId="322C2292" w14:textId="77777777" w:rsidR="00F64C8E" w:rsidRPr="00DE7B59" w:rsidRDefault="00201F17" w:rsidP="00201F17">
      <w:pPr>
        <w:pStyle w:val="B1"/>
      </w:pPr>
      <w:r w:rsidRPr="00DE7B59">
        <w:t>-</w:t>
      </w:r>
      <w:r w:rsidRPr="00DE7B59">
        <w:tab/>
      </w:r>
      <w:r w:rsidR="00F64C8E" w:rsidRPr="00DE7B59">
        <w:t xml:space="preserve">the MAC entity is configured with </w:t>
      </w:r>
      <w:r w:rsidR="00F64C8E" w:rsidRPr="00DE7B59">
        <w:rPr>
          <w:i/>
        </w:rPr>
        <w:t>skipUplinkTxDynamic</w:t>
      </w:r>
      <w:r w:rsidR="00F64C8E" w:rsidRPr="00DE7B59">
        <w:t xml:space="preserve"> and the grant indicated to the HARQ entity was addressed to a C-RNTI, or the grant indicated to the HARQ entity is a configured uplink grant; and</w:t>
      </w:r>
    </w:p>
    <w:p w14:paraId="623703F1" w14:textId="77777777" w:rsidR="00F64C8E" w:rsidRPr="00DE7B59" w:rsidRDefault="00201F17" w:rsidP="00201F17">
      <w:pPr>
        <w:pStyle w:val="B1"/>
      </w:pPr>
      <w:r w:rsidRPr="00DE7B59">
        <w:t>-</w:t>
      </w:r>
      <w:r w:rsidRPr="00DE7B59">
        <w:tab/>
      </w:r>
      <w:r w:rsidR="00F64C8E" w:rsidRPr="00DE7B59">
        <w:t>the MAC PDU includes zero MAC SDUs; and</w:t>
      </w:r>
    </w:p>
    <w:p w14:paraId="739F2AA3" w14:textId="77777777" w:rsidR="00F64C8E" w:rsidRPr="00DE7B59" w:rsidRDefault="00201F17" w:rsidP="00201F17">
      <w:pPr>
        <w:pStyle w:val="B1"/>
      </w:pPr>
      <w:r w:rsidRPr="00DE7B59">
        <w:t>-</w:t>
      </w:r>
      <w:r w:rsidRPr="00DE7B59">
        <w:tab/>
      </w:r>
      <w:r w:rsidR="00F64C8E" w:rsidRPr="00DE7B59">
        <w:t>the MAC PDU includes only the periodic BSR and there is no data available for any LCG, or the MAC PDU includes only the padding BSR.</w:t>
      </w:r>
    </w:p>
    <w:p w14:paraId="3C33933F" w14:textId="77777777" w:rsidR="00F64C8E" w:rsidRPr="00DE7B59" w:rsidRDefault="00F64C8E" w:rsidP="00F64C8E">
      <w:r w:rsidRPr="00DE7B59">
        <w:t>Logical channels shall be prioritised in accordance with the following order (highest priority listed first):</w:t>
      </w:r>
    </w:p>
    <w:p w14:paraId="21A49E3F" w14:textId="77777777" w:rsidR="00F64C8E" w:rsidRPr="00DE7B59" w:rsidRDefault="00201F17" w:rsidP="00201F17">
      <w:pPr>
        <w:pStyle w:val="B1"/>
      </w:pPr>
      <w:r w:rsidRPr="00DE7B59">
        <w:t>-</w:t>
      </w:r>
      <w:r w:rsidRPr="00DE7B59">
        <w:tab/>
      </w:r>
      <w:r w:rsidR="00F64C8E" w:rsidRPr="00DE7B59">
        <w:t>MAC CE for C-RNTI or data from UL-CCCH;</w:t>
      </w:r>
    </w:p>
    <w:p w14:paraId="43579FDE" w14:textId="77777777" w:rsidR="00F64C8E" w:rsidRPr="00DE7B59" w:rsidRDefault="00201F17" w:rsidP="00201F17">
      <w:pPr>
        <w:pStyle w:val="B1"/>
      </w:pPr>
      <w:r w:rsidRPr="00DE7B59">
        <w:lastRenderedPageBreak/>
        <w:t>-</w:t>
      </w:r>
      <w:r w:rsidRPr="00DE7B59">
        <w:tab/>
      </w:r>
      <w:r w:rsidR="00F64C8E" w:rsidRPr="00DE7B59">
        <w:t>MAC CE for SPS confirmation;</w:t>
      </w:r>
    </w:p>
    <w:p w14:paraId="139CDE58" w14:textId="77777777" w:rsidR="00F64C8E" w:rsidRPr="00DE7B59" w:rsidRDefault="00201F17" w:rsidP="00201F17">
      <w:pPr>
        <w:pStyle w:val="B1"/>
      </w:pPr>
      <w:r w:rsidRPr="00DE7B59">
        <w:t>-</w:t>
      </w:r>
      <w:r w:rsidRPr="00DE7B59">
        <w:tab/>
      </w:r>
      <w:r w:rsidR="00F64C8E" w:rsidRPr="00DE7B59">
        <w:t>MAC CE for BSR, with exception of BSR included for padding;</w:t>
      </w:r>
    </w:p>
    <w:p w14:paraId="040A8F85" w14:textId="77777777" w:rsidR="00F64C8E" w:rsidRPr="00DE7B59" w:rsidRDefault="00201F17" w:rsidP="00201F17">
      <w:pPr>
        <w:pStyle w:val="B1"/>
      </w:pPr>
      <w:r w:rsidRPr="00DE7B59">
        <w:t>-</w:t>
      </w:r>
      <w:r w:rsidRPr="00DE7B59">
        <w:tab/>
      </w:r>
      <w:r w:rsidR="00F64C8E" w:rsidRPr="00DE7B59">
        <w:t>MAC CE for single entry PHR or multiple entry PHR;</w:t>
      </w:r>
    </w:p>
    <w:p w14:paraId="2430819D" w14:textId="77777777" w:rsidR="00F64C8E" w:rsidRPr="00DE7B59" w:rsidRDefault="00201F17" w:rsidP="00201F17">
      <w:pPr>
        <w:pStyle w:val="B1"/>
      </w:pPr>
      <w:r w:rsidRPr="00DE7B59">
        <w:t>-</w:t>
      </w:r>
      <w:r w:rsidRPr="00DE7B59">
        <w:tab/>
      </w:r>
      <w:r w:rsidR="00F64C8E" w:rsidRPr="00DE7B59">
        <w:t>data from any Logical Channel, except data from UL-CCCH;</w:t>
      </w:r>
    </w:p>
    <w:p w14:paraId="73E92286" w14:textId="77777777" w:rsidR="00F64C8E" w:rsidRPr="00DE7B59" w:rsidRDefault="00201F17" w:rsidP="00201F17">
      <w:pPr>
        <w:pStyle w:val="B1"/>
      </w:pPr>
      <w:r w:rsidRPr="00DE7B59">
        <w:t>-</w:t>
      </w:r>
      <w:r w:rsidRPr="00DE7B59">
        <w:tab/>
      </w:r>
      <w:r w:rsidR="00F64C8E" w:rsidRPr="00DE7B59">
        <w:t>MAC CE for BSR included for padding.</w:t>
      </w:r>
    </w:p>
    <w:p w14:paraId="51DE5B40" w14:textId="77777777" w:rsidR="00F64C8E" w:rsidRPr="00DE7B59" w:rsidRDefault="00F64C8E" w:rsidP="00B5202A">
      <w:pPr>
        <w:pStyle w:val="H6"/>
      </w:pPr>
      <w:r w:rsidRPr="00DE7B59">
        <w:t>7.</w:t>
      </w:r>
      <w:r w:rsidR="00B8531A" w:rsidRPr="00DE7B59">
        <w:t>1.</w:t>
      </w:r>
      <w:r w:rsidRPr="00DE7B59">
        <w:t>1.3.2.3</w:t>
      </w:r>
      <w:r w:rsidRPr="00DE7B59">
        <w:tab/>
        <w:t>Test description</w:t>
      </w:r>
    </w:p>
    <w:p w14:paraId="5A5F87BB" w14:textId="77777777" w:rsidR="003A1FF0" w:rsidRPr="00DE7B59" w:rsidRDefault="003A1FF0" w:rsidP="00B5202A">
      <w:pPr>
        <w:pStyle w:val="H6"/>
      </w:pPr>
      <w:r w:rsidRPr="00DE7B59">
        <w:t>7.1.1.3.2.3.1</w:t>
      </w:r>
      <w:r w:rsidRPr="00DE7B59">
        <w:tab/>
        <w:t>Pre-test conditions</w:t>
      </w:r>
    </w:p>
    <w:p w14:paraId="1DE6F6D7" w14:textId="77777777" w:rsidR="003A1FF0" w:rsidRPr="00DE7B59" w:rsidRDefault="003A1FF0" w:rsidP="003A1FF0">
      <w:pPr>
        <w:rPr>
          <w:lang w:eastAsia="sv-SE"/>
        </w:rPr>
      </w:pPr>
      <w:r w:rsidRPr="00DE7B59">
        <w:rPr>
          <w:lang w:eastAsia="sv-SE"/>
        </w:rPr>
        <w:t xml:space="preserve">Same Pre-test conditions as in clause 7.1.1.0 </w:t>
      </w:r>
      <w:r w:rsidR="00B92AC3" w:rsidRPr="00DE7B59">
        <w:rPr>
          <w:lang w:eastAsia="sv-SE"/>
        </w:rPr>
        <w:t>with the exception of 3 UM SN terminated SCG bearers configured according to Table 7.1.1.3.2.3.1-1.</w:t>
      </w:r>
    </w:p>
    <w:p w14:paraId="40984AC8" w14:textId="77777777" w:rsidR="00F64C8E" w:rsidRPr="00DE7B59" w:rsidRDefault="00F64C8E" w:rsidP="008C2CC8">
      <w:pPr>
        <w:pStyle w:val="TH"/>
        <w:rPr>
          <w:lang w:eastAsia="sv-SE"/>
        </w:rPr>
      </w:pPr>
      <w:r w:rsidRPr="00DE7B59">
        <w:rPr>
          <w:lang w:eastAsia="sv-SE"/>
        </w:rPr>
        <w:t>Table 7.</w:t>
      </w:r>
      <w:r w:rsidR="00B8531A" w:rsidRPr="00DE7B59">
        <w:rPr>
          <w:lang w:eastAsia="sv-SE"/>
        </w:rPr>
        <w:t>1.</w:t>
      </w:r>
      <w:r w:rsidRPr="00DE7B59">
        <w:rPr>
          <w:lang w:eastAsia="sv-SE"/>
        </w:rPr>
        <w:t>1.3.2.3.1-</w:t>
      </w:r>
      <w:r w:rsidR="00B92AC3" w:rsidRPr="00DE7B59">
        <w:rPr>
          <w:lang w:eastAsia="sv-SE"/>
        </w:rPr>
        <w:t>1</w:t>
      </w:r>
      <w:r w:rsidRPr="00DE7B59">
        <w:rPr>
          <w:lang w:eastAsia="sv-SE"/>
        </w:rPr>
        <w:t>: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64C8E" w:rsidRPr="00DE7B59" w14:paraId="5F0BAE73" w14:textId="77777777" w:rsidTr="00F64C8E">
        <w:trPr>
          <w:jc w:val="center"/>
        </w:trPr>
        <w:tc>
          <w:tcPr>
            <w:tcW w:w="1488" w:type="dxa"/>
          </w:tcPr>
          <w:p w14:paraId="2D79A8BC" w14:textId="77777777" w:rsidR="00F64C8E" w:rsidRPr="00DE7B59" w:rsidRDefault="00F64C8E" w:rsidP="00F90841">
            <w:pPr>
              <w:pStyle w:val="TAH"/>
              <w:rPr>
                <w:lang w:eastAsia="en-US"/>
              </w:rPr>
            </w:pPr>
            <w:r w:rsidRPr="00DE7B59">
              <w:rPr>
                <w:lang w:eastAsia="en-US"/>
              </w:rPr>
              <w:t>DRB</w:t>
            </w:r>
          </w:p>
        </w:tc>
        <w:tc>
          <w:tcPr>
            <w:tcW w:w="1417" w:type="dxa"/>
          </w:tcPr>
          <w:p w14:paraId="2F4AF21D" w14:textId="77777777" w:rsidR="00F64C8E" w:rsidRPr="00DE7B59" w:rsidRDefault="00F64C8E" w:rsidP="00922650">
            <w:pPr>
              <w:pStyle w:val="TAH"/>
              <w:rPr>
                <w:lang w:eastAsia="en-US"/>
              </w:rPr>
            </w:pPr>
            <w:r w:rsidRPr="00DE7B59">
              <w:rPr>
                <w:lang w:eastAsia="en-US"/>
              </w:rPr>
              <w:t>priority</w:t>
            </w:r>
          </w:p>
        </w:tc>
        <w:tc>
          <w:tcPr>
            <w:tcW w:w="1985" w:type="dxa"/>
          </w:tcPr>
          <w:p w14:paraId="693716C1" w14:textId="77777777" w:rsidR="00F64C8E" w:rsidRPr="00DE7B59" w:rsidRDefault="00F64C8E" w:rsidP="00F85B4D">
            <w:pPr>
              <w:pStyle w:val="TAH"/>
              <w:rPr>
                <w:lang w:eastAsia="en-US"/>
              </w:rPr>
            </w:pPr>
            <w:r w:rsidRPr="00DE7B59">
              <w:rPr>
                <w:lang w:eastAsia="en-US"/>
              </w:rPr>
              <w:t>prioritizedBitRate (kbytes/s)</w:t>
            </w:r>
          </w:p>
        </w:tc>
        <w:tc>
          <w:tcPr>
            <w:tcW w:w="1984" w:type="dxa"/>
          </w:tcPr>
          <w:p w14:paraId="0170CA40" w14:textId="77777777" w:rsidR="00F64C8E" w:rsidRPr="00DE7B59" w:rsidRDefault="00F64C8E" w:rsidP="000517D2">
            <w:pPr>
              <w:pStyle w:val="TAH"/>
              <w:rPr>
                <w:lang w:eastAsia="en-US"/>
              </w:rPr>
            </w:pPr>
            <w:r w:rsidRPr="00DE7B59">
              <w:rPr>
                <w:lang w:eastAsia="en-US"/>
              </w:rPr>
              <w:t>bucketSizeDuration (ms)</w:t>
            </w:r>
          </w:p>
        </w:tc>
      </w:tr>
      <w:tr w:rsidR="00F64C8E" w:rsidRPr="00DE7B59" w14:paraId="083B6713" w14:textId="77777777" w:rsidTr="00F64C8E">
        <w:trPr>
          <w:jc w:val="center"/>
        </w:trPr>
        <w:tc>
          <w:tcPr>
            <w:tcW w:w="1488" w:type="dxa"/>
          </w:tcPr>
          <w:p w14:paraId="5E304A44" w14:textId="77777777" w:rsidR="00F64C8E" w:rsidRPr="00DE7B59" w:rsidRDefault="00F64C8E" w:rsidP="00131CE5">
            <w:pPr>
              <w:pStyle w:val="TAL"/>
              <w:rPr>
                <w:lang w:eastAsia="en-US"/>
              </w:rPr>
            </w:pPr>
            <w:r w:rsidRPr="00DE7B59">
              <w:rPr>
                <w:lang w:eastAsia="en-US"/>
              </w:rPr>
              <w:t>DRB1</w:t>
            </w:r>
          </w:p>
        </w:tc>
        <w:tc>
          <w:tcPr>
            <w:tcW w:w="1417" w:type="dxa"/>
          </w:tcPr>
          <w:p w14:paraId="7D9E0BDC" w14:textId="77777777" w:rsidR="00F64C8E" w:rsidRPr="00DE7B59" w:rsidRDefault="00F64C8E" w:rsidP="00131CE5">
            <w:pPr>
              <w:pStyle w:val="TAC"/>
              <w:rPr>
                <w:lang w:eastAsia="en-US"/>
              </w:rPr>
            </w:pPr>
            <w:r w:rsidRPr="00DE7B59">
              <w:rPr>
                <w:lang w:eastAsia="en-US"/>
              </w:rPr>
              <w:t>6</w:t>
            </w:r>
          </w:p>
        </w:tc>
        <w:tc>
          <w:tcPr>
            <w:tcW w:w="1985" w:type="dxa"/>
          </w:tcPr>
          <w:p w14:paraId="3339EC1C" w14:textId="77777777" w:rsidR="00F64C8E" w:rsidRPr="00DE7B59" w:rsidRDefault="00F64C8E" w:rsidP="00131CE5">
            <w:pPr>
              <w:pStyle w:val="TAC"/>
              <w:rPr>
                <w:lang w:eastAsia="en-US"/>
              </w:rPr>
            </w:pPr>
            <w:r w:rsidRPr="00DE7B59">
              <w:rPr>
                <w:lang w:eastAsia="en-US"/>
              </w:rPr>
              <w:t>8</w:t>
            </w:r>
          </w:p>
        </w:tc>
        <w:tc>
          <w:tcPr>
            <w:tcW w:w="1984" w:type="dxa"/>
          </w:tcPr>
          <w:p w14:paraId="5023CB4F" w14:textId="77777777" w:rsidR="00F64C8E" w:rsidRPr="00DE7B59" w:rsidRDefault="00F64C8E" w:rsidP="00131CE5">
            <w:pPr>
              <w:pStyle w:val="TAC"/>
              <w:rPr>
                <w:lang w:eastAsia="en-US"/>
              </w:rPr>
            </w:pPr>
            <w:r w:rsidRPr="00DE7B59">
              <w:rPr>
                <w:lang w:eastAsia="en-US"/>
              </w:rPr>
              <w:t>100</w:t>
            </w:r>
          </w:p>
        </w:tc>
      </w:tr>
      <w:tr w:rsidR="00F64C8E" w:rsidRPr="00DE7B59" w14:paraId="06F40757" w14:textId="77777777" w:rsidTr="00F64C8E">
        <w:trPr>
          <w:jc w:val="center"/>
        </w:trPr>
        <w:tc>
          <w:tcPr>
            <w:tcW w:w="1488" w:type="dxa"/>
          </w:tcPr>
          <w:p w14:paraId="69EE016B" w14:textId="77777777" w:rsidR="00F64C8E" w:rsidRPr="00DE7B59" w:rsidRDefault="00F64C8E" w:rsidP="00131CE5">
            <w:pPr>
              <w:pStyle w:val="TAL"/>
              <w:rPr>
                <w:lang w:eastAsia="en-US"/>
              </w:rPr>
            </w:pPr>
            <w:r w:rsidRPr="00DE7B59">
              <w:rPr>
                <w:lang w:eastAsia="en-US"/>
              </w:rPr>
              <w:t>DRB2</w:t>
            </w:r>
          </w:p>
        </w:tc>
        <w:tc>
          <w:tcPr>
            <w:tcW w:w="1417" w:type="dxa"/>
          </w:tcPr>
          <w:p w14:paraId="6AB94494" w14:textId="77777777" w:rsidR="00F64C8E" w:rsidRPr="00DE7B59" w:rsidRDefault="00F64C8E" w:rsidP="00131CE5">
            <w:pPr>
              <w:pStyle w:val="TAC"/>
              <w:rPr>
                <w:lang w:eastAsia="en-US"/>
              </w:rPr>
            </w:pPr>
            <w:r w:rsidRPr="00DE7B59">
              <w:rPr>
                <w:lang w:eastAsia="en-US"/>
              </w:rPr>
              <w:t>7</w:t>
            </w:r>
          </w:p>
        </w:tc>
        <w:tc>
          <w:tcPr>
            <w:tcW w:w="1985" w:type="dxa"/>
          </w:tcPr>
          <w:p w14:paraId="6088D262" w14:textId="77777777" w:rsidR="00F64C8E" w:rsidRPr="00DE7B59" w:rsidRDefault="00F64C8E" w:rsidP="00131CE5">
            <w:pPr>
              <w:pStyle w:val="TAC"/>
              <w:rPr>
                <w:lang w:eastAsia="en-US"/>
              </w:rPr>
            </w:pPr>
            <w:r w:rsidRPr="00DE7B59">
              <w:rPr>
                <w:lang w:eastAsia="en-US"/>
              </w:rPr>
              <w:t>16</w:t>
            </w:r>
          </w:p>
        </w:tc>
        <w:tc>
          <w:tcPr>
            <w:tcW w:w="1984" w:type="dxa"/>
          </w:tcPr>
          <w:p w14:paraId="7BFBD3A9" w14:textId="77777777" w:rsidR="00F64C8E" w:rsidRPr="00DE7B59" w:rsidRDefault="00F64C8E" w:rsidP="00131CE5">
            <w:pPr>
              <w:pStyle w:val="TAC"/>
              <w:rPr>
                <w:lang w:eastAsia="en-US"/>
              </w:rPr>
            </w:pPr>
            <w:r w:rsidRPr="00DE7B59">
              <w:rPr>
                <w:lang w:eastAsia="en-US"/>
              </w:rPr>
              <w:t>100</w:t>
            </w:r>
          </w:p>
        </w:tc>
      </w:tr>
      <w:tr w:rsidR="00F64C8E" w:rsidRPr="00DE7B59" w14:paraId="40CA9643" w14:textId="77777777" w:rsidTr="00F64C8E">
        <w:trPr>
          <w:jc w:val="center"/>
        </w:trPr>
        <w:tc>
          <w:tcPr>
            <w:tcW w:w="1488" w:type="dxa"/>
          </w:tcPr>
          <w:p w14:paraId="5ACA3B58" w14:textId="77777777" w:rsidR="00F64C8E" w:rsidRPr="00DE7B59" w:rsidRDefault="00F64C8E" w:rsidP="00131CE5">
            <w:pPr>
              <w:pStyle w:val="TAL"/>
              <w:rPr>
                <w:lang w:eastAsia="en-US"/>
              </w:rPr>
            </w:pPr>
            <w:r w:rsidRPr="00DE7B59">
              <w:rPr>
                <w:lang w:eastAsia="en-US"/>
              </w:rPr>
              <w:t>DRB3</w:t>
            </w:r>
          </w:p>
        </w:tc>
        <w:tc>
          <w:tcPr>
            <w:tcW w:w="1417" w:type="dxa"/>
          </w:tcPr>
          <w:p w14:paraId="1B53754A" w14:textId="77777777" w:rsidR="00F64C8E" w:rsidRPr="00DE7B59" w:rsidRDefault="00F64C8E" w:rsidP="00131CE5">
            <w:pPr>
              <w:pStyle w:val="TAC"/>
              <w:rPr>
                <w:lang w:eastAsia="en-US"/>
              </w:rPr>
            </w:pPr>
            <w:r w:rsidRPr="00DE7B59">
              <w:rPr>
                <w:lang w:eastAsia="en-US"/>
              </w:rPr>
              <w:t>8</w:t>
            </w:r>
          </w:p>
        </w:tc>
        <w:tc>
          <w:tcPr>
            <w:tcW w:w="1985" w:type="dxa"/>
          </w:tcPr>
          <w:p w14:paraId="6BC754F2" w14:textId="77777777" w:rsidR="00F64C8E" w:rsidRPr="00DE7B59" w:rsidRDefault="00F64C8E" w:rsidP="00131CE5">
            <w:pPr>
              <w:pStyle w:val="TAC"/>
              <w:rPr>
                <w:lang w:eastAsia="en-US"/>
              </w:rPr>
            </w:pPr>
            <w:r w:rsidRPr="00DE7B59">
              <w:rPr>
                <w:lang w:eastAsia="en-US"/>
              </w:rPr>
              <w:t>32</w:t>
            </w:r>
          </w:p>
        </w:tc>
        <w:tc>
          <w:tcPr>
            <w:tcW w:w="1984" w:type="dxa"/>
          </w:tcPr>
          <w:p w14:paraId="5912C98A" w14:textId="77777777" w:rsidR="00F64C8E" w:rsidRPr="00DE7B59" w:rsidRDefault="00F64C8E" w:rsidP="00131CE5">
            <w:pPr>
              <w:pStyle w:val="TAC"/>
              <w:rPr>
                <w:lang w:eastAsia="en-US"/>
              </w:rPr>
            </w:pPr>
            <w:r w:rsidRPr="00DE7B59">
              <w:rPr>
                <w:lang w:eastAsia="en-US"/>
              </w:rPr>
              <w:t>100</w:t>
            </w:r>
          </w:p>
        </w:tc>
      </w:tr>
    </w:tbl>
    <w:p w14:paraId="36F36E18" w14:textId="77777777" w:rsidR="00F64C8E" w:rsidRPr="00DE7B59" w:rsidRDefault="00F64C8E" w:rsidP="00F64C8E">
      <w:pPr>
        <w:rPr>
          <w:lang w:eastAsia="zh-CN"/>
        </w:rPr>
      </w:pPr>
    </w:p>
    <w:p w14:paraId="33D35BD2" w14:textId="77777777" w:rsidR="00F64C8E" w:rsidRPr="00DE7B59" w:rsidRDefault="00F64C8E" w:rsidP="008C2CC8">
      <w:pPr>
        <w:pStyle w:val="TH"/>
        <w:rPr>
          <w:lang w:eastAsia="sv-SE"/>
        </w:rPr>
      </w:pPr>
      <w:r w:rsidRPr="00DE7B59">
        <w:rPr>
          <w:lang w:eastAsia="sv-SE"/>
        </w:rPr>
        <w:t>Table 7.</w:t>
      </w:r>
      <w:r w:rsidR="00B8531A" w:rsidRPr="00DE7B59">
        <w:rPr>
          <w:lang w:eastAsia="sv-SE"/>
        </w:rPr>
        <w:t>1.</w:t>
      </w:r>
      <w:r w:rsidRPr="00DE7B59">
        <w:rPr>
          <w:lang w:eastAsia="sv-SE"/>
        </w:rPr>
        <w:t>1.3.2.3.1-</w:t>
      </w:r>
      <w:r w:rsidR="00B92AC3" w:rsidRPr="00DE7B59">
        <w:rPr>
          <w:lang w:eastAsia="sv-SE"/>
        </w:rPr>
        <w:t>2</w:t>
      </w:r>
      <w:r w:rsidRPr="00DE7B59">
        <w:rPr>
          <w:lang w:eastAsia="sv-SE"/>
        </w:rPr>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F64C8E" w:rsidRPr="00DE7B59" w14:paraId="342DBBED" w14:textId="77777777" w:rsidTr="00F64C8E">
        <w:tc>
          <w:tcPr>
            <w:tcW w:w="2030" w:type="dxa"/>
          </w:tcPr>
          <w:p w14:paraId="4E765D9B" w14:textId="77777777" w:rsidR="00F64C8E" w:rsidRPr="00DE7B59" w:rsidRDefault="00F64C8E" w:rsidP="00F90841">
            <w:pPr>
              <w:pStyle w:val="TAH"/>
              <w:rPr>
                <w:lang w:eastAsia="en-US"/>
              </w:rPr>
            </w:pPr>
            <w:r w:rsidRPr="00DE7B59">
              <w:rPr>
                <w:lang w:eastAsia="en-US"/>
              </w:rPr>
              <w:t>Parameter</w:t>
            </w:r>
          </w:p>
        </w:tc>
        <w:tc>
          <w:tcPr>
            <w:tcW w:w="1800" w:type="dxa"/>
          </w:tcPr>
          <w:p w14:paraId="2DF1E6BD" w14:textId="77777777" w:rsidR="00F64C8E" w:rsidRPr="00DE7B59" w:rsidRDefault="00F64C8E" w:rsidP="00922650">
            <w:pPr>
              <w:pStyle w:val="TAH"/>
              <w:rPr>
                <w:lang w:eastAsia="en-US"/>
              </w:rPr>
            </w:pPr>
            <w:r w:rsidRPr="00DE7B59">
              <w:rPr>
                <w:lang w:eastAsia="en-US"/>
              </w:rPr>
              <w:t>Value</w:t>
            </w:r>
          </w:p>
        </w:tc>
      </w:tr>
      <w:tr w:rsidR="00F64C8E" w:rsidRPr="00DE7B59" w14:paraId="0AEFD3F5" w14:textId="77777777" w:rsidTr="00F64C8E">
        <w:tc>
          <w:tcPr>
            <w:tcW w:w="2030" w:type="dxa"/>
          </w:tcPr>
          <w:p w14:paraId="598F2FB7" w14:textId="77777777" w:rsidR="00F64C8E" w:rsidRPr="00DE7B59" w:rsidRDefault="00F64C8E" w:rsidP="00131CE5">
            <w:pPr>
              <w:pStyle w:val="TAL"/>
              <w:rPr>
                <w:lang w:eastAsia="en-US"/>
              </w:rPr>
            </w:pPr>
            <w:r w:rsidRPr="00DE7B59">
              <w:rPr>
                <w:lang w:eastAsia="en-US"/>
              </w:rPr>
              <w:t>Discard_Timer</w:t>
            </w:r>
          </w:p>
        </w:tc>
        <w:tc>
          <w:tcPr>
            <w:tcW w:w="1800" w:type="dxa"/>
          </w:tcPr>
          <w:p w14:paraId="6526574B" w14:textId="77777777" w:rsidR="00F64C8E" w:rsidRPr="00DE7B59" w:rsidRDefault="00F64C8E" w:rsidP="00131CE5">
            <w:pPr>
              <w:pStyle w:val="TAC"/>
              <w:rPr>
                <w:lang w:eastAsia="en-US"/>
              </w:rPr>
            </w:pPr>
            <w:r w:rsidRPr="00DE7B59">
              <w:rPr>
                <w:lang w:eastAsia="en-US"/>
              </w:rPr>
              <w:t>ms1500</w:t>
            </w:r>
          </w:p>
        </w:tc>
      </w:tr>
    </w:tbl>
    <w:p w14:paraId="2DA30D36" w14:textId="77777777" w:rsidR="00F64C8E" w:rsidRPr="00DE7B59" w:rsidRDefault="00F64C8E" w:rsidP="000745A2">
      <w:pPr>
        <w:rPr>
          <w:lang w:eastAsia="sv-SE"/>
        </w:rPr>
      </w:pPr>
    </w:p>
    <w:p w14:paraId="633E94BA" w14:textId="77777777" w:rsidR="00F64C8E" w:rsidRPr="00DE7B59" w:rsidRDefault="00F64C8E" w:rsidP="00B5202A">
      <w:pPr>
        <w:pStyle w:val="H6"/>
        <w:rPr>
          <w:snapToGrid w:val="0"/>
          <w:lang w:eastAsia="zh-CN"/>
        </w:rPr>
      </w:pPr>
      <w:r w:rsidRPr="00DE7B59">
        <w:rPr>
          <w:lang w:eastAsia="zh-CN"/>
        </w:rPr>
        <w:lastRenderedPageBreak/>
        <w:t>7</w:t>
      </w:r>
      <w:r w:rsidRPr="00DE7B59">
        <w:rPr>
          <w:rFonts w:eastAsia="MS Gothic"/>
        </w:rPr>
        <w:t>.</w:t>
      </w:r>
      <w:r w:rsidR="00B8531A" w:rsidRPr="00DE7B59">
        <w:rPr>
          <w:rFonts w:eastAsia="MS Gothic"/>
        </w:rPr>
        <w:t>1.</w:t>
      </w:r>
      <w:r w:rsidRPr="00DE7B59">
        <w:rPr>
          <w:rFonts w:eastAsia="MS Gothic"/>
        </w:rPr>
        <w:t>1.3.2.3.2</w:t>
      </w:r>
      <w:r w:rsidRPr="00DE7B59">
        <w:rPr>
          <w:rFonts w:eastAsia="MS Gothic"/>
        </w:rPr>
        <w:tab/>
      </w:r>
      <w:r w:rsidRPr="00DE7B59">
        <w:rPr>
          <w:snapToGrid w:val="0"/>
        </w:rPr>
        <w:t>Test procedure sequence</w:t>
      </w:r>
    </w:p>
    <w:p w14:paraId="72DC81AD" w14:textId="77777777" w:rsidR="00F64C8E" w:rsidRPr="00DE7B59" w:rsidRDefault="00F64C8E" w:rsidP="008C2CC8">
      <w:pPr>
        <w:pStyle w:val="TH"/>
        <w:rPr>
          <w:lang w:eastAsia="zh-CN"/>
        </w:rPr>
      </w:pPr>
      <w:r w:rsidRPr="00DE7B59">
        <w:rPr>
          <w:lang w:eastAsia="zh-CN"/>
        </w:rPr>
        <w:t>Table 7.</w:t>
      </w:r>
      <w:r w:rsidR="00B8531A" w:rsidRPr="00DE7B59">
        <w:rPr>
          <w:lang w:eastAsia="zh-CN"/>
        </w:rPr>
        <w:t>1.</w:t>
      </w:r>
      <w:r w:rsidRPr="00DE7B59">
        <w:rPr>
          <w:lang w:eastAsia="zh-CN"/>
        </w:rPr>
        <w:t>1.3.2.3.2-1: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DE7B59" w14:paraId="279A0B75" w14:textId="77777777" w:rsidTr="006E47DD">
        <w:tc>
          <w:tcPr>
            <w:tcW w:w="534" w:type="dxa"/>
            <w:tcBorders>
              <w:top w:val="single" w:sz="4" w:space="0" w:color="auto"/>
              <w:bottom w:val="nil"/>
            </w:tcBorders>
          </w:tcPr>
          <w:p w14:paraId="1067CF73" w14:textId="77777777" w:rsidR="00F64C8E" w:rsidRPr="00DE7B59" w:rsidRDefault="00F64C8E" w:rsidP="00922650">
            <w:pPr>
              <w:pStyle w:val="TAH"/>
              <w:rPr>
                <w:lang w:eastAsia="en-US"/>
              </w:rPr>
            </w:pPr>
            <w:r w:rsidRPr="00DE7B59">
              <w:rPr>
                <w:lang w:eastAsia="en-US"/>
              </w:rPr>
              <w:t>St</w:t>
            </w:r>
          </w:p>
        </w:tc>
        <w:tc>
          <w:tcPr>
            <w:tcW w:w="3969" w:type="dxa"/>
            <w:tcBorders>
              <w:top w:val="single" w:sz="4" w:space="0" w:color="auto"/>
              <w:bottom w:val="nil"/>
            </w:tcBorders>
          </w:tcPr>
          <w:p w14:paraId="798E1D28" w14:textId="77777777" w:rsidR="00F64C8E" w:rsidRPr="00DE7B59" w:rsidRDefault="00F64C8E" w:rsidP="00F85B4D">
            <w:pPr>
              <w:pStyle w:val="TAH"/>
              <w:rPr>
                <w:lang w:eastAsia="en-US"/>
              </w:rPr>
            </w:pPr>
            <w:r w:rsidRPr="00DE7B59">
              <w:rPr>
                <w:lang w:eastAsia="en-US"/>
              </w:rPr>
              <w:t>Procedure</w:t>
            </w:r>
          </w:p>
        </w:tc>
        <w:tc>
          <w:tcPr>
            <w:tcW w:w="3686" w:type="dxa"/>
            <w:gridSpan w:val="2"/>
            <w:tcBorders>
              <w:top w:val="single" w:sz="4" w:space="0" w:color="auto"/>
            </w:tcBorders>
          </w:tcPr>
          <w:p w14:paraId="5C017214" w14:textId="77777777" w:rsidR="00F64C8E" w:rsidRPr="00DE7B59" w:rsidRDefault="00F64C8E" w:rsidP="000517D2">
            <w:pPr>
              <w:pStyle w:val="TAH"/>
              <w:rPr>
                <w:lang w:eastAsia="en-US"/>
              </w:rPr>
            </w:pPr>
            <w:r w:rsidRPr="00DE7B59">
              <w:rPr>
                <w:lang w:eastAsia="en-US"/>
              </w:rPr>
              <w:t>Message Sequence</w:t>
            </w:r>
          </w:p>
        </w:tc>
        <w:tc>
          <w:tcPr>
            <w:tcW w:w="567" w:type="dxa"/>
            <w:tcBorders>
              <w:top w:val="single" w:sz="4" w:space="0" w:color="auto"/>
              <w:bottom w:val="nil"/>
            </w:tcBorders>
          </w:tcPr>
          <w:p w14:paraId="3E824E7F" w14:textId="77777777" w:rsidR="00F64C8E" w:rsidRPr="00DE7B59" w:rsidRDefault="00F64C8E"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280A20D3" w14:textId="77777777" w:rsidR="00F64C8E" w:rsidRPr="00DE7B59" w:rsidRDefault="00F64C8E" w:rsidP="000E628A">
            <w:pPr>
              <w:pStyle w:val="TAH"/>
              <w:rPr>
                <w:rFonts w:eastAsia="MS Gothic"/>
                <w:lang w:eastAsia="en-US"/>
              </w:rPr>
            </w:pPr>
            <w:r w:rsidRPr="00DE7B59">
              <w:rPr>
                <w:rFonts w:eastAsia="MS Gothic"/>
                <w:lang w:eastAsia="en-US"/>
              </w:rPr>
              <w:t>Verdict</w:t>
            </w:r>
          </w:p>
        </w:tc>
      </w:tr>
      <w:tr w:rsidR="00F64C8E" w:rsidRPr="00DE7B59" w14:paraId="16142988" w14:textId="77777777" w:rsidTr="006E47DD">
        <w:tc>
          <w:tcPr>
            <w:tcW w:w="534" w:type="dxa"/>
            <w:tcBorders>
              <w:top w:val="nil"/>
            </w:tcBorders>
          </w:tcPr>
          <w:p w14:paraId="5BB641F2" w14:textId="77777777" w:rsidR="00F64C8E" w:rsidRPr="00DE7B59" w:rsidRDefault="00F64C8E" w:rsidP="00922650">
            <w:pPr>
              <w:pStyle w:val="TAH"/>
              <w:rPr>
                <w:rFonts w:eastAsia="MS Gothic"/>
                <w:lang w:eastAsia="en-US"/>
              </w:rPr>
            </w:pPr>
          </w:p>
        </w:tc>
        <w:tc>
          <w:tcPr>
            <w:tcW w:w="3969" w:type="dxa"/>
            <w:tcBorders>
              <w:top w:val="nil"/>
            </w:tcBorders>
          </w:tcPr>
          <w:p w14:paraId="7A0CD4D3" w14:textId="77777777" w:rsidR="00F64C8E" w:rsidRPr="00DE7B59" w:rsidRDefault="00F64C8E" w:rsidP="00F85B4D">
            <w:pPr>
              <w:pStyle w:val="TAH"/>
              <w:rPr>
                <w:rFonts w:eastAsia="MS Gothic"/>
                <w:lang w:eastAsia="en-US"/>
              </w:rPr>
            </w:pPr>
          </w:p>
        </w:tc>
        <w:tc>
          <w:tcPr>
            <w:tcW w:w="709" w:type="dxa"/>
            <w:tcBorders>
              <w:top w:val="nil"/>
            </w:tcBorders>
          </w:tcPr>
          <w:p w14:paraId="594DA2C7" w14:textId="77777777" w:rsidR="00F64C8E" w:rsidRPr="00DE7B59" w:rsidRDefault="00F64C8E" w:rsidP="000517D2">
            <w:pPr>
              <w:pStyle w:val="TAH"/>
              <w:rPr>
                <w:lang w:eastAsia="en-US"/>
              </w:rPr>
            </w:pPr>
            <w:r w:rsidRPr="00DE7B59">
              <w:rPr>
                <w:lang w:eastAsia="en-US"/>
              </w:rPr>
              <w:t>U - S</w:t>
            </w:r>
          </w:p>
        </w:tc>
        <w:tc>
          <w:tcPr>
            <w:tcW w:w="2977" w:type="dxa"/>
            <w:tcBorders>
              <w:top w:val="nil"/>
            </w:tcBorders>
          </w:tcPr>
          <w:p w14:paraId="126A9D83" w14:textId="77777777" w:rsidR="00F64C8E" w:rsidRPr="00DE7B59" w:rsidRDefault="00F64C8E" w:rsidP="000517D2">
            <w:pPr>
              <w:pStyle w:val="TAH"/>
              <w:rPr>
                <w:lang w:eastAsia="en-US"/>
              </w:rPr>
            </w:pPr>
            <w:r w:rsidRPr="00DE7B59">
              <w:rPr>
                <w:lang w:eastAsia="en-US"/>
              </w:rPr>
              <w:t>Message</w:t>
            </w:r>
          </w:p>
        </w:tc>
        <w:tc>
          <w:tcPr>
            <w:tcW w:w="567" w:type="dxa"/>
            <w:tcBorders>
              <w:top w:val="nil"/>
            </w:tcBorders>
          </w:tcPr>
          <w:p w14:paraId="1F296FAD" w14:textId="77777777" w:rsidR="00F64C8E" w:rsidRPr="00DE7B59" w:rsidRDefault="00F64C8E" w:rsidP="000E628A">
            <w:pPr>
              <w:pStyle w:val="TAH"/>
              <w:rPr>
                <w:rFonts w:eastAsia="MS Gothic"/>
                <w:lang w:eastAsia="en-US"/>
              </w:rPr>
            </w:pPr>
          </w:p>
        </w:tc>
        <w:tc>
          <w:tcPr>
            <w:tcW w:w="850" w:type="dxa"/>
            <w:tcBorders>
              <w:top w:val="nil"/>
            </w:tcBorders>
          </w:tcPr>
          <w:p w14:paraId="13AE0576" w14:textId="77777777" w:rsidR="00F64C8E" w:rsidRPr="00DE7B59" w:rsidRDefault="00F64C8E" w:rsidP="000E628A">
            <w:pPr>
              <w:pStyle w:val="TAH"/>
              <w:rPr>
                <w:rFonts w:eastAsia="MS Gothic"/>
                <w:lang w:eastAsia="en-US"/>
              </w:rPr>
            </w:pPr>
          </w:p>
        </w:tc>
      </w:tr>
      <w:tr w:rsidR="00F64C8E" w:rsidRPr="00DE7B59" w14:paraId="406B0EB3" w14:textId="77777777" w:rsidTr="006E47DD">
        <w:tc>
          <w:tcPr>
            <w:tcW w:w="534" w:type="dxa"/>
          </w:tcPr>
          <w:p w14:paraId="1E89F996" w14:textId="77777777" w:rsidR="00F64C8E" w:rsidRPr="00DE7B59" w:rsidRDefault="00F64C8E" w:rsidP="00131CE5">
            <w:pPr>
              <w:pStyle w:val="TAC"/>
              <w:rPr>
                <w:lang w:eastAsia="en-US"/>
              </w:rPr>
            </w:pPr>
            <w:r w:rsidRPr="00DE7B59">
              <w:rPr>
                <w:lang w:eastAsia="en-US"/>
              </w:rPr>
              <w:t>-</w:t>
            </w:r>
          </w:p>
        </w:tc>
        <w:tc>
          <w:tcPr>
            <w:tcW w:w="3969" w:type="dxa"/>
          </w:tcPr>
          <w:p w14:paraId="2E38A54B" w14:textId="77777777" w:rsidR="00F64C8E" w:rsidRPr="00DE7B59" w:rsidRDefault="00F64C8E" w:rsidP="00131CE5">
            <w:pPr>
              <w:pStyle w:val="TAL"/>
              <w:rPr>
                <w:lang w:eastAsia="en-US"/>
              </w:rPr>
            </w:pPr>
            <w:r w:rsidRPr="00DE7B59">
              <w:rPr>
                <w:lang w:eastAsia="en-US"/>
              </w:rPr>
              <w:t>EXCEPTION: Steps 1 to 3 are run 4 times using the parameters specified for each run in table 7.</w:t>
            </w:r>
            <w:r w:rsidR="00B8531A" w:rsidRPr="00DE7B59">
              <w:rPr>
                <w:lang w:eastAsia="en-US"/>
              </w:rPr>
              <w:t>1.</w:t>
            </w:r>
            <w:r w:rsidRPr="00DE7B59">
              <w:rPr>
                <w:lang w:eastAsia="en-US"/>
              </w:rPr>
              <w:t>1.3.2.3.2-3.</w:t>
            </w:r>
          </w:p>
        </w:tc>
        <w:tc>
          <w:tcPr>
            <w:tcW w:w="709" w:type="dxa"/>
          </w:tcPr>
          <w:p w14:paraId="4E29F1C2" w14:textId="77777777" w:rsidR="00F64C8E" w:rsidRPr="00DE7B59" w:rsidRDefault="00F64C8E" w:rsidP="00131CE5">
            <w:pPr>
              <w:pStyle w:val="TAC"/>
              <w:rPr>
                <w:lang w:eastAsia="en-US"/>
              </w:rPr>
            </w:pPr>
            <w:r w:rsidRPr="00DE7B59">
              <w:rPr>
                <w:lang w:eastAsia="en-US"/>
              </w:rPr>
              <w:t>-</w:t>
            </w:r>
          </w:p>
        </w:tc>
        <w:tc>
          <w:tcPr>
            <w:tcW w:w="2977" w:type="dxa"/>
          </w:tcPr>
          <w:p w14:paraId="3A2C6C34" w14:textId="77777777" w:rsidR="00F64C8E" w:rsidRPr="00DE7B59" w:rsidRDefault="00F64C8E" w:rsidP="00131CE5">
            <w:pPr>
              <w:pStyle w:val="TAL"/>
              <w:rPr>
                <w:lang w:eastAsia="en-US"/>
              </w:rPr>
            </w:pPr>
            <w:r w:rsidRPr="00DE7B59">
              <w:rPr>
                <w:lang w:eastAsia="en-US"/>
              </w:rPr>
              <w:t>-</w:t>
            </w:r>
          </w:p>
        </w:tc>
        <w:tc>
          <w:tcPr>
            <w:tcW w:w="567" w:type="dxa"/>
          </w:tcPr>
          <w:p w14:paraId="553FE0BB" w14:textId="77777777" w:rsidR="00F64C8E" w:rsidRPr="00DE7B59" w:rsidRDefault="00F64C8E" w:rsidP="00131CE5">
            <w:pPr>
              <w:pStyle w:val="TAC"/>
              <w:rPr>
                <w:rFonts w:eastAsia="MS Gothic"/>
                <w:lang w:eastAsia="en-US"/>
              </w:rPr>
            </w:pPr>
            <w:r w:rsidRPr="00DE7B59">
              <w:rPr>
                <w:rFonts w:eastAsia="MS Gothic"/>
                <w:lang w:eastAsia="en-US"/>
              </w:rPr>
              <w:t>-</w:t>
            </w:r>
          </w:p>
        </w:tc>
        <w:tc>
          <w:tcPr>
            <w:tcW w:w="850" w:type="dxa"/>
          </w:tcPr>
          <w:p w14:paraId="0E9D379C" w14:textId="77777777" w:rsidR="00F64C8E" w:rsidRPr="00DE7B59" w:rsidRDefault="00F64C8E" w:rsidP="00131CE5">
            <w:pPr>
              <w:pStyle w:val="TAC"/>
              <w:rPr>
                <w:lang w:eastAsia="en-US"/>
              </w:rPr>
            </w:pPr>
            <w:r w:rsidRPr="00DE7B59">
              <w:rPr>
                <w:lang w:eastAsia="en-US"/>
              </w:rPr>
              <w:t>-</w:t>
            </w:r>
          </w:p>
        </w:tc>
      </w:tr>
      <w:tr w:rsidR="00F64C8E" w:rsidRPr="00DE7B59" w14:paraId="014D81E1" w14:textId="77777777" w:rsidTr="006E47DD">
        <w:tc>
          <w:tcPr>
            <w:tcW w:w="534" w:type="dxa"/>
          </w:tcPr>
          <w:p w14:paraId="661FB740" w14:textId="77777777" w:rsidR="00F64C8E" w:rsidRPr="00DE7B59" w:rsidRDefault="00F64C8E" w:rsidP="00131CE5">
            <w:pPr>
              <w:pStyle w:val="TAC"/>
              <w:rPr>
                <w:lang w:eastAsia="en-US"/>
              </w:rPr>
            </w:pPr>
            <w:r w:rsidRPr="00DE7B59">
              <w:rPr>
                <w:lang w:eastAsia="en-US"/>
              </w:rPr>
              <w:t>1</w:t>
            </w:r>
          </w:p>
        </w:tc>
        <w:tc>
          <w:tcPr>
            <w:tcW w:w="3969" w:type="dxa"/>
          </w:tcPr>
          <w:p w14:paraId="69C6045D" w14:textId="77777777" w:rsidR="00F64C8E" w:rsidRPr="00DE7B59" w:rsidDel="00CD06AA" w:rsidRDefault="00F64C8E" w:rsidP="00131CE5">
            <w:pPr>
              <w:pStyle w:val="TAL"/>
              <w:rPr>
                <w:rFonts w:eastAsia="MS Gothic"/>
                <w:lang w:eastAsia="en-US"/>
              </w:rPr>
            </w:pPr>
            <w:r w:rsidRPr="00DE7B59">
              <w:rPr>
                <w:lang w:eastAsia="en-US"/>
              </w:rPr>
              <w:t>The SS transmits N1 320-octet RLC SDUs on DRB1, N2 320-octet RLC SDUs on DRB2, and N3 320-octet RLC SDUs on DRB3.</w:t>
            </w:r>
          </w:p>
        </w:tc>
        <w:tc>
          <w:tcPr>
            <w:tcW w:w="709" w:type="dxa"/>
          </w:tcPr>
          <w:p w14:paraId="6CA25620" w14:textId="77777777" w:rsidR="00F64C8E" w:rsidRPr="00DE7B59" w:rsidRDefault="00F64C8E" w:rsidP="00131CE5">
            <w:pPr>
              <w:pStyle w:val="TAC"/>
              <w:rPr>
                <w:lang w:eastAsia="en-US"/>
              </w:rPr>
            </w:pPr>
            <w:r w:rsidRPr="00DE7B59">
              <w:rPr>
                <w:lang w:eastAsia="en-US"/>
              </w:rPr>
              <w:t>&lt;--</w:t>
            </w:r>
          </w:p>
        </w:tc>
        <w:tc>
          <w:tcPr>
            <w:tcW w:w="2977" w:type="dxa"/>
          </w:tcPr>
          <w:p w14:paraId="2ACEEA82" w14:textId="77777777" w:rsidR="00F64C8E" w:rsidRPr="00DE7B59" w:rsidRDefault="00F64C8E" w:rsidP="00131CE5">
            <w:pPr>
              <w:pStyle w:val="TAL"/>
              <w:rPr>
                <w:lang w:eastAsia="en-US"/>
              </w:rPr>
            </w:pPr>
            <w:r w:rsidRPr="00DE7B59">
              <w:rPr>
                <w:lang w:eastAsia="en-US"/>
              </w:rPr>
              <w:t>(RLC SDUs)</w:t>
            </w:r>
          </w:p>
        </w:tc>
        <w:tc>
          <w:tcPr>
            <w:tcW w:w="567" w:type="dxa"/>
          </w:tcPr>
          <w:p w14:paraId="5F0751D2" w14:textId="77777777" w:rsidR="00F64C8E" w:rsidRPr="00DE7B59" w:rsidRDefault="00F64C8E" w:rsidP="00131CE5">
            <w:pPr>
              <w:pStyle w:val="TAC"/>
              <w:rPr>
                <w:rFonts w:eastAsia="MS Gothic"/>
                <w:lang w:eastAsia="en-US"/>
              </w:rPr>
            </w:pPr>
            <w:r w:rsidRPr="00DE7B59">
              <w:rPr>
                <w:rFonts w:eastAsia="MS Gothic"/>
                <w:lang w:eastAsia="en-US"/>
              </w:rPr>
              <w:t>-</w:t>
            </w:r>
          </w:p>
        </w:tc>
        <w:tc>
          <w:tcPr>
            <w:tcW w:w="850" w:type="dxa"/>
          </w:tcPr>
          <w:p w14:paraId="36DAC1E7" w14:textId="77777777" w:rsidR="00F64C8E" w:rsidRPr="00DE7B59" w:rsidRDefault="00F64C8E" w:rsidP="00131CE5">
            <w:pPr>
              <w:pStyle w:val="TAC"/>
              <w:rPr>
                <w:lang w:eastAsia="en-US"/>
              </w:rPr>
            </w:pPr>
            <w:r w:rsidRPr="00DE7B59">
              <w:rPr>
                <w:lang w:eastAsia="en-US"/>
              </w:rPr>
              <w:t>-</w:t>
            </w:r>
          </w:p>
        </w:tc>
      </w:tr>
      <w:tr w:rsidR="0077032F" w:rsidRPr="00DE7B59" w14:paraId="77FC5AC1" w14:textId="77777777" w:rsidTr="006E47DD">
        <w:tc>
          <w:tcPr>
            <w:tcW w:w="534" w:type="dxa"/>
          </w:tcPr>
          <w:p w14:paraId="2BFB381C" w14:textId="42C96464" w:rsidR="0077032F" w:rsidRPr="00DE7B59" w:rsidRDefault="0077032F" w:rsidP="0077032F">
            <w:pPr>
              <w:pStyle w:val="TAC"/>
              <w:rPr>
                <w:lang w:eastAsia="en-US"/>
              </w:rPr>
            </w:pPr>
            <w:r w:rsidRPr="00DE7B59">
              <w:t>1A</w:t>
            </w:r>
          </w:p>
        </w:tc>
        <w:tc>
          <w:tcPr>
            <w:tcW w:w="3969" w:type="dxa"/>
          </w:tcPr>
          <w:p w14:paraId="5FA45AA5" w14:textId="431D17CF" w:rsidR="0077032F" w:rsidRPr="00DE7B59" w:rsidRDefault="0077032F" w:rsidP="0077032F">
            <w:pPr>
              <w:pStyle w:val="TAL"/>
              <w:rPr>
                <w:lang w:eastAsia="en-US"/>
              </w:rPr>
            </w:pPr>
            <w:r w:rsidRPr="00DE7B59">
              <w:t>Start WatchDog_Timer set to 5 seconds</w:t>
            </w:r>
          </w:p>
        </w:tc>
        <w:tc>
          <w:tcPr>
            <w:tcW w:w="709" w:type="dxa"/>
          </w:tcPr>
          <w:p w14:paraId="3F365FEE" w14:textId="4E2744FA" w:rsidR="0077032F" w:rsidRPr="00DE7B59" w:rsidRDefault="0077032F" w:rsidP="0077032F">
            <w:pPr>
              <w:pStyle w:val="TAC"/>
              <w:rPr>
                <w:lang w:eastAsia="en-US"/>
              </w:rPr>
            </w:pPr>
            <w:r w:rsidRPr="00DE7B59">
              <w:t>-</w:t>
            </w:r>
          </w:p>
        </w:tc>
        <w:tc>
          <w:tcPr>
            <w:tcW w:w="2977" w:type="dxa"/>
          </w:tcPr>
          <w:p w14:paraId="240B0E32" w14:textId="538E106C" w:rsidR="0077032F" w:rsidRPr="00DE7B59" w:rsidRDefault="0077032F" w:rsidP="0077032F">
            <w:pPr>
              <w:pStyle w:val="TAL"/>
              <w:rPr>
                <w:lang w:eastAsia="en-US"/>
              </w:rPr>
            </w:pPr>
            <w:r w:rsidRPr="00DE7B59">
              <w:t>-</w:t>
            </w:r>
          </w:p>
        </w:tc>
        <w:tc>
          <w:tcPr>
            <w:tcW w:w="567" w:type="dxa"/>
          </w:tcPr>
          <w:p w14:paraId="572C5ABF" w14:textId="0C18E4C4" w:rsidR="0077032F" w:rsidRPr="00DE7B59" w:rsidRDefault="0077032F" w:rsidP="0077032F">
            <w:pPr>
              <w:pStyle w:val="TAC"/>
              <w:rPr>
                <w:rFonts w:eastAsia="MS Gothic"/>
                <w:lang w:eastAsia="en-US"/>
              </w:rPr>
            </w:pPr>
            <w:r w:rsidRPr="00DE7B59">
              <w:rPr>
                <w:rFonts w:eastAsia="MS Gothic"/>
              </w:rPr>
              <w:t>-</w:t>
            </w:r>
          </w:p>
        </w:tc>
        <w:tc>
          <w:tcPr>
            <w:tcW w:w="850" w:type="dxa"/>
          </w:tcPr>
          <w:p w14:paraId="5BA22F45" w14:textId="320CEB67" w:rsidR="0077032F" w:rsidRPr="00DE7B59" w:rsidRDefault="0077032F" w:rsidP="0077032F">
            <w:pPr>
              <w:pStyle w:val="TAC"/>
              <w:rPr>
                <w:lang w:eastAsia="en-US"/>
              </w:rPr>
            </w:pPr>
            <w:r w:rsidRPr="00DE7B59">
              <w:t>-</w:t>
            </w:r>
          </w:p>
        </w:tc>
      </w:tr>
      <w:tr w:rsidR="0077032F" w:rsidRPr="00DE7B59" w14:paraId="0A1ED586" w14:textId="77777777" w:rsidTr="006E47DD">
        <w:tc>
          <w:tcPr>
            <w:tcW w:w="534" w:type="dxa"/>
          </w:tcPr>
          <w:p w14:paraId="157C48BE" w14:textId="77777777" w:rsidR="0077032F" w:rsidRPr="00DE7B59" w:rsidRDefault="0077032F" w:rsidP="0077032F">
            <w:pPr>
              <w:pStyle w:val="TAC"/>
              <w:rPr>
                <w:lang w:eastAsia="en-US"/>
              </w:rPr>
            </w:pPr>
            <w:r w:rsidRPr="00DE7B59">
              <w:rPr>
                <w:lang w:eastAsia="en-US"/>
              </w:rPr>
              <w:t>-</w:t>
            </w:r>
          </w:p>
        </w:tc>
        <w:tc>
          <w:tcPr>
            <w:tcW w:w="3969" w:type="dxa"/>
          </w:tcPr>
          <w:p w14:paraId="5BFF56BF" w14:textId="77777777" w:rsidR="0077032F" w:rsidRPr="00DE7B59" w:rsidRDefault="0077032F" w:rsidP="0077032F">
            <w:pPr>
              <w:pStyle w:val="TAL"/>
              <w:rPr>
                <w:lang w:eastAsia="en-US"/>
              </w:rPr>
            </w:pPr>
            <w:r w:rsidRPr="00DE7B59">
              <w:rPr>
                <w:lang w:eastAsia="en-US"/>
              </w:rPr>
              <w:t>EXCEPTION: In parallel to the event described in step 2 the events specified in Table 7.1.1.3.2.3.2-2 shall take place.</w:t>
            </w:r>
          </w:p>
        </w:tc>
        <w:tc>
          <w:tcPr>
            <w:tcW w:w="709" w:type="dxa"/>
          </w:tcPr>
          <w:p w14:paraId="6DAFCBCB" w14:textId="77777777" w:rsidR="0077032F" w:rsidRPr="00DE7B59" w:rsidRDefault="0077032F" w:rsidP="0077032F">
            <w:pPr>
              <w:pStyle w:val="TAC"/>
              <w:rPr>
                <w:lang w:eastAsia="en-US"/>
              </w:rPr>
            </w:pPr>
            <w:r w:rsidRPr="00DE7B59">
              <w:rPr>
                <w:lang w:eastAsia="en-US"/>
              </w:rPr>
              <w:t>-</w:t>
            </w:r>
          </w:p>
        </w:tc>
        <w:tc>
          <w:tcPr>
            <w:tcW w:w="2977" w:type="dxa"/>
          </w:tcPr>
          <w:p w14:paraId="0C2A0A35" w14:textId="77777777" w:rsidR="0077032F" w:rsidRPr="00DE7B59" w:rsidRDefault="0077032F" w:rsidP="0077032F">
            <w:pPr>
              <w:pStyle w:val="TAL"/>
              <w:rPr>
                <w:lang w:eastAsia="en-US"/>
              </w:rPr>
            </w:pPr>
            <w:r w:rsidRPr="00DE7B59">
              <w:rPr>
                <w:lang w:eastAsia="en-US"/>
              </w:rPr>
              <w:t>-</w:t>
            </w:r>
          </w:p>
        </w:tc>
        <w:tc>
          <w:tcPr>
            <w:tcW w:w="567" w:type="dxa"/>
          </w:tcPr>
          <w:p w14:paraId="43D6569D" w14:textId="77777777"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10C5AA31" w14:textId="77777777" w:rsidR="0077032F" w:rsidRPr="00DE7B59" w:rsidRDefault="0077032F" w:rsidP="0077032F">
            <w:pPr>
              <w:pStyle w:val="TAC"/>
              <w:rPr>
                <w:lang w:eastAsia="en-US"/>
              </w:rPr>
            </w:pPr>
            <w:r w:rsidRPr="00DE7B59">
              <w:rPr>
                <w:lang w:eastAsia="en-US"/>
              </w:rPr>
              <w:t>-</w:t>
            </w:r>
          </w:p>
        </w:tc>
      </w:tr>
      <w:tr w:rsidR="0077032F" w:rsidRPr="00DE7B59" w14:paraId="79A4DB2C" w14:textId="77777777" w:rsidTr="006E47DD">
        <w:tc>
          <w:tcPr>
            <w:tcW w:w="534" w:type="dxa"/>
          </w:tcPr>
          <w:p w14:paraId="5BF2203D" w14:textId="77777777" w:rsidR="0077032F" w:rsidRPr="00DE7B59" w:rsidRDefault="0077032F" w:rsidP="0077032F">
            <w:pPr>
              <w:pStyle w:val="TAC"/>
              <w:rPr>
                <w:lang w:eastAsia="en-US"/>
              </w:rPr>
            </w:pPr>
            <w:bookmarkStart w:id="13" w:name="_Hlk506460333"/>
            <w:r w:rsidRPr="00DE7B59">
              <w:rPr>
                <w:lang w:eastAsia="en-US"/>
              </w:rPr>
              <w:t>2</w:t>
            </w:r>
          </w:p>
        </w:tc>
        <w:tc>
          <w:tcPr>
            <w:tcW w:w="3969" w:type="dxa"/>
          </w:tcPr>
          <w:p w14:paraId="72CBA497" w14:textId="77777777" w:rsidR="0077032F" w:rsidRPr="00DE7B59" w:rsidRDefault="0077032F" w:rsidP="0077032F">
            <w:pPr>
              <w:pStyle w:val="TAL"/>
              <w:rPr>
                <w:lang w:eastAsia="sv-SE"/>
              </w:rPr>
            </w:pPr>
            <w:r w:rsidRPr="00DE7B59">
              <w:rPr>
                <w:lang w:eastAsia="en-US"/>
              </w:rPr>
              <w:t>The SS is configured for Uplink Grant Allocation Type 2 as defined in TS 38.523-3 [3]. 150 ms after Step 1 (Note1), for a duration of T2, the SS transmits an UL grant of D octets every T1.</w:t>
            </w:r>
          </w:p>
        </w:tc>
        <w:tc>
          <w:tcPr>
            <w:tcW w:w="709" w:type="dxa"/>
          </w:tcPr>
          <w:p w14:paraId="09762C4B" w14:textId="77777777" w:rsidR="0077032F" w:rsidRPr="00DE7B59" w:rsidRDefault="0077032F" w:rsidP="0077032F">
            <w:pPr>
              <w:pStyle w:val="TAC"/>
              <w:rPr>
                <w:lang w:eastAsia="en-US"/>
              </w:rPr>
            </w:pPr>
            <w:r w:rsidRPr="00DE7B59">
              <w:rPr>
                <w:lang w:eastAsia="en-US"/>
              </w:rPr>
              <w:t>&lt;--</w:t>
            </w:r>
          </w:p>
        </w:tc>
        <w:tc>
          <w:tcPr>
            <w:tcW w:w="2977" w:type="dxa"/>
          </w:tcPr>
          <w:p w14:paraId="158E0168" w14:textId="77777777" w:rsidR="0077032F" w:rsidRPr="00DE7B59" w:rsidRDefault="0077032F" w:rsidP="0077032F">
            <w:pPr>
              <w:pStyle w:val="TAL"/>
              <w:rPr>
                <w:rFonts w:eastAsia="MS Gothic"/>
                <w:lang w:eastAsia="en-US"/>
              </w:rPr>
            </w:pPr>
            <w:r w:rsidRPr="00DE7B59">
              <w:rPr>
                <w:rFonts w:eastAsia="MS Gothic"/>
                <w:lang w:eastAsia="en-US"/>
              </w:rPr>
              <w:t>(UL grants)</w:t>
            </w:r>
          </w:p>
        </w:tc>
        <w:tc>
          <w:tcPr>
            <w:tcW w:w="567" w:type="dxa"/>
          </w:tcPr>
          <w:p w14:paraId="03D8A330" w14:textId="77777777"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28F928F4" w14:textId="77777777" w:rsidR="0077032F" w:rsidRPr="00DE7B59" w:rsidRDefault="0077032F" w:rsidP="0077032F">
            <w:pPr>
              <w:pStyle w:val="TAC"/>
              <w:rPr>
                <w:lang w:eastAsia="en-US"/>
              </w:rPr>
            </w:pPr>
            <w:r w:rsidRPr="00DE7B59">
              <w:rPr>
                <w:lang w:eastAsia="en-US"/>
              </w:rPr>
              <w:t>-</w:t>
            </w:r>
          </w:p>
        </w:tc>
      </w:tr>
      <w:bookmarkEnd w:id="13"/>
      <w:tr w:rsidR="0077032F" w:rsidRPr="00DE7B59" w14:paraId="28A2C57C" w14:textId="77777777" w:rsidTr="006E47DD">
        <w:tc>
          <w:tcPr>
            <w:tcW w:w="534" w:type="dxa"/>
          </w:tcPr>
          <w:p w14:paraId="44793293" w14:textId="77777777" w:rsidR="0077032F" w:rsidRPr="00DE7B59" w:rsidRDefault="0077032F" w:rsidP="0077032F">
            <w:pPr>
              <w:pStyle w:val="TAC"/>
              <w:rPr>
                <w:lang w:eastAsia="en-US"/>
              </w:rPr>
            </w:pPr>
            <w:r w:rsidRPr="00DE7B59">
              <w:rPr>
                <w:lang w:eastAsia="en-US"/>
              </w:rPr>
              <w:t>3</w:t>
            </w:r>
          </w:p>
        </w:tc>
        <w:tc>
          <w:tcPr>
            <w:tcW w:w="3969" w:type="dxa"/>
          </w:tcPr>
          <w:p w14:paraId="78961A86" w14:textId="77777777" w:rsidR="0077032F" w:rsidRPr="00DE7B59" w:rsidRDefault="0077032F" w:rsidP="0077032F">
            <w:pPr>
              <w:pStyle w:val="TAL"/>
              <w:rPr>
                <w:lang w:eastAsia="en-US"/>
              </w:rPr>
            </w:pPr>
            <w:r w:rsidRPr="00DE7B59">
              <w:rPr>
                <w:lang w:eastAsia="en-US"/>
              </w:rPr>
              <w:t>Check: Are the total number of octets of the UL RLC SDUs received at the SS for each DRB as follows:</w:t>
            </w:r>
          </w:p>
          <w:p w14:paraId="318480D0" w14:textId="77777777" w:rsidR="0077032F" w:rsidRPr="00DE7B59" w:rsidRDefault="0077032F" w:rsidP="0077032F">
            <w:pPr>
              <w:pStyle w:val="TAL"/>
              <w:rPr>
                <w:lang w:eastAsia="en-US"/>
              </w:rPr>
            </w:pPr>
            <w:r w:rsidRPr="00DE7B59">
              <w:rPr>
                <w:lang w:eastAsia="en-US"/>
              </w:rPr>
              <w:t>- total number of octets received for DRB1 is D1 octets +/- 10%</w:t>
            </w:r>
          </w:p>
          <w:p w14:paraId="434E8866" w14:textId="77777777" w:rsidR="0077032F" w:rsidRPr="00DE7B59" w:rsidRDefault="0077032F" w:rsidP="0077032F">
            <w:pPr>
              <w:pStyle w:val="TAL"/>
              <w:rPr>
                <w:lang w:eastAsia="en-US"/>
              </w:rPr>
            </w:pPr>
            <w:r w:rsidRPr="00DE7B59">
              <w:rPr>
                <w:lang w:eastAsia="en-US"/>
              </w:rPr>
              <w:t>- total number of octets received for DRB2 is D2 octets +/- 10%</w:t>
            </w:r>
          </w:p>
          <w:p w14:paraId="36D38CEB" w14:textId="77777777" w:rsidR="0077032F" w:rsidRPr="00DE7B59" w:rsidRDefault="0077032F" w:rsidP="0077032F">
            <w:pPr>
              <w:pStyle w:val="TAL"/>
              <w:rPr>
                <w:lang w:eastAsia="en-US"/>
              </w:rPr>
            </w:pPr>
            <w:r w:rsidRPr="00DE7B59">
              <w:rPr>
                <w:lang w:eastAsia="en-US"/>
              </w:rPr>
              <w:t>- total number of octets received for DRB3 is D3 octets +/- 10% ?</w:t>
            </w:r>
          </w:p>
        </w:tc>
        <w:tc>
          <w:tcPr>
            <w:tcW w:w="709" w:type="dxa"/>
          </w:tcPr>
          <w:p w14:paraId="6CD1E15E" w14:textId="77777777" w:rsidR="0077032F" w:rsidRPr="00DE7B59" w:rsidRDefault="0077032F" w:rsidP="0077032F">
            <w:pPr>
              <w:pStyle w:val="TAC"/>
              <w:rPr>
                <w:lang w:eastAsia="en-US"/>
              </w:rPr>
            </w:pPr>
            <w:r w:rsidRPr="00DE7B59">
              <w:rPr>
                <w:lang w:eastAsia="en-US"/>
              </w:rPr>
              <w:t>-</w:t>
            </w:r>
          </w:p>
        </w:tc>
        <w:tc>
          <w:tcPr>
            <w:tcW w:w="2977" w:type="dxa"/>
          </w:tcPr>
          <w:p w14:paraId="4ABFD6B9" w14:textId="77777777" w:rsidR="0077032F" w:rsidRPr="00DE7B59" w:rsidRDefault="0077032F" w:rsidP="0077032F">
            <w:pPr>
              <w:pStyle w:val="TAL"/>
              <w:rPr>
                <w:lang w:eastAsia="en-US"/>
              </w:rPr>
            </w:pPr>
            <w:r w:rsidRPr="00DE7B59">
              <w:rPr>
                <w:lang w:eastAsia="en-US"/>
              </w:rPr>
              <w:t>-</w:t>
            </w:r>
          </w:p>
        </w:tc>
        <w:tc>
          <w:tcPr>
            <w:tcW w:w="567" w:type="dxa"/>
          </w:tcPr>
          <w:p w14:paraId="3C9D4F8C" w14:textId="77777777" w:rsidR="0077032F" w:rsidRPr="00DE7B59" w:rsidRDefault="0077032F" w:rsidP="0077032F">
            <w:pPr>
              <w:pStyle w:val="TAC"/>
              <w:rPr>
                <w:rFonts w:eastAsia="MS Gothic"/>
                <w:lang w:eastAsia="en-US"/>
              </w:rPr>
            </w:pPr>
            <w:r w:rsidRPr="00DE7B59">
              <w:rPr>
                <w:rFonts w:eastAsia="MS Gothic"/>
                <w:lang w:eastAsia="en-US"/>
              </w:rPr>
              <w:t>1</w:t>
            </w:r>
          </w:p>
        </w:tc>
        <w:tc>
          <w:tcPr>
            <w:tcW w:w="850" w:type="dxa"/>
          </w:tcPr>
          <w:p w14:paraId="7A018D9D" w14:textId="77777777" w:rsidR="0077032F" w:rsidRPr="00DE7B59" w:rsidRDefault="0077032F" w:rsidP="0077032F">
            <w:pPr>
              <w:pStyle w:val="TAC"/>
              <w:rPr>
                <w:lang w:eastAsia="en-US"/>
              </w:rPr>
            </w:pPr>
            <w:r w:rsidRPr="00DE7B59">
              <w:rPr>
                <w:lang w:eastAsia="en-US"/>
              </w:rPr>
              <w:t>P</w:t>
            </w:r>
          </w:p>
        </w:tc>
      </w:tr>
      <w:tr w:rsidR="0077032F" w:rsidRPr="00DE7B59" w14:paraId="1028BF5B" w14:textId="77777777" w:rsidTr="006E47DD">
        <w:tc>
          <w:tcPr>
            <w:tcW w:w="534" w:type="dxa"/>
          </w:tcPr>
          <w:p w14:paraId="5CA99FE3" w14:textId="4AB9D205" w:rsidR="0077032F" w:rsidRPr="00DE7B59" w:rsidRDefault="0077032F" w:rsidP="0077032F">
            <w:pPr>
              <w:pStyle w:val="TAC"/>
              <w:rPr>
                <w:lang w:eastAsia="en-US"/>
              </w:rPr>
            </w:pPr>
            <w:r w:rsidRPr="00DE7B59">
              <w:t>4</w:t>
            </w:r>
          </w:p>
        </w:tc>
        <w:tc>
          <w:tcPr>
            <w:tcW w:w="3969" w:type="dxa"/>
          </w:tcPr>
          <w:p w14:paraId="7267C1D2" w14:textId="55BAEE72" w:rsidR="0077032F" w:rsidRPr="00DE7B59" w:rsidRDefault="0077032F" w:rsidP="0077032F">
            <w:pPr>
              <w:pStyle w:val="TAL"/>
              <w:rPr>
                <w:lang w:eastAsia="en-US"/>
              </w:rPr>
            </w:pPr>
            <w:r w:rsidRPr="00DE7B59">
              <w:t>Wait for WatchDog_Timer expiry(Note2)</w:t>
            </w:r>
          </w:p>
        </w:tc>
        <w:tc>
          <w:tcPr>
            <w:tcW w:w="709" w:type="dxa"/>
          </w:tcPr>
          <w:p w14:paraId="118386E2" w14:textId="34AF8ABC" w:rsidR="0077032F" w:rsidRPr="00DE7B59" w:rsidRDefault="0077032F" w:rsidP="0077032F">
            <w:pPr>
              <w:pStyle w:val="TAC"/>
              <w:rPr>
                <w:lang w:eastAsia="en-US"/>
              </w:rPr>
            </w:pPr>
            <w:r w:rsidRPr="00DE7B59">
              <w:rPr>
                <w:lang w:eastAsia="en-US"/>
              </w:rPr>
              <w:t>-</w:t>
            </w:r>
          </w:p>
        </w:tc>
        <w:tc>
          <w:tcPr>
            <w:tcW w:w="2977" w:type="dxa"/>
          </w:tcPr>
          <w:p w14:paraId="7DDA4DA9" w14:textId="4D6A309A" w:rsidR="0077032F" w:rsidRPr="00DE7B59" w:rsidRDefault="0077032F" w:rsidP="0077032F">
            <w:pPr>
              <w:pStyle w:val="TAL"/>
              <w:rPr>
                <w:lang w:eastAsia="en-US"/>
              </w:rPr>
            </w:pPr>
            <w:r w:rsidRPr="00DE7B59">
              <w:rPr>
                <w:lang w:eastAsia="en-US"/>
              </w:rPr>
              <w:t>-</w:t>
            </w:r>
          </w:p>
        </w:tc>
        <w:tc>
          <w:tcPr>
            <w:tcW w:w="567" w:type="dxa"/>
          </w:tcPr>
          <w:p w14:paraId="3AE24A20" w14:textId="7DD769C5"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16427FAD" w14:textId="4C01A500" w:rsidR="0077032F" w:rsidRPr="00DE7B59" w:rsidRDefault="0077032F" w:rsidP="0077032F">
            <w:pPr>
              <w:pStyle w:val="TAC"/>
              <w:rPr>
                <w:lang w:eastAsia="en-US"/>
              </w:rPr>
            </w:pPr>
            <w:r w:rsidRPr="00DE7B59">
              <w:rPr>
                <w:lang w:eastAsia="en-US"/>
              </w:rPr>
              <w:t>-</w:t>
            </w:r>
          </w:p>
        </w:tc>
      </w:tr>
      <w:tr w:rsidR="0077032F" w:rsidRPr="00DE7B59" w14:paraId="2B5159FD" w14:textId="77777777" w:rsidTr="006E47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25C4D2D" w14:textId="77777777" w:rsidR="0077032F" w:rsidRPr="00DE7B59" w:rsidRDefault="0077032F" w:rsidP="0077032F">
            <w:pPr>
              <w:pStyle w:val="TAN"/>
            </w:pPr>
            <w:r w:rsidRPr="00DE7B59">
              <w:rPr>
                <w:lang w:eastAsia="en-US"/>
              </w:rPr>
              <w:t xml:space="preserve">Note </w:t>
            </w:r>
            <w:r w:rsidRPr="00DE7B59">
              <w:rPr>
                <w:lang w:eastAsia="zh-CN"/>
              </w:rPr>
              <w:t>1</w:t>
            </w:r>
            <w:r w:rsidRPr="00DE7B59">
              <w:rPr>
                <w:lang w:eastAsia="en-US"/>
              </w:rPr>
              <w:t>:</w:t>
            </w:r>
            <w:r w:rsidRPr="00DE7B59">
              <w:rPr>
                <w:lang w:eastAsia="en-US"/>
              </w:rPr>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077EECDC" w14:textId="7A09772F" w:rsidR="0077032F" w:rsidRPr="00DE7B59" w:rsidRDefault="0077032F" w:rsidP="0077032F">
            <w:pPr>
              <w:pStyle w:val="TAN"/>
              <w:rPr>
                <w:lang w:eastAsia="en-US"/>
              </w:rPr>
            </w:pPr>
            <w:r w:rsidRPr="00DE7B59">
              <w:t xml:space="preserve">Note </w:t>
            </w:r>
            <w:r w:rsidRPr="00DE7B59">
              <w:rPr>
                <w:lang w:eastAsia="zh-CN"/>
              </w:rPr>
              <w:t>2</w:t>
            </w:r>
            <w:r w:rsidRPr="00DE7B59">
              <w:t>:</w:t>
            </w:r>
            <w:r w:rsidRPr="00DE7B59">
              <w:tab/>
              <w:t>Several PDUs on DRB3 after second run and on DRB2 after third run and on DRB1 after fourth run would be awaiting on PDCP Tx Buffer. Timer 5 seconds ensures the PDCP Data PDUs are discarded after expiry of Discard_timer(1500ms).</w:t>
            </w:r>
          </w:p>
        </w:tc>
      </w:tr>
    </w:tbl>
    <w:p w14:paraId="6AF5FCE0" w14:textId="77777777" w:rsidR="00F64C8E" w:rsidRPr="00DE7B59" w:rsidRDefault="00F64C8E" w:rsidP="00F64C8E">
      <w:pPr>
        <w:rPr>
          <w:lang w:eastAsia="zh-CN"/>
        </w:rPr>
      </w:pPr>
    </w:p>
    <w:p w14:paraId="79F2FF87" w14:textId="77777777" w:rsidR="00F64C8E" w:rsidRPr="00DE7B59" w:rsidRDefault="00F64C8E" w:rsidP="006E5926">
      <w:pPr>
        <w:pStyle w:val="TH"/>
        <w:rPr>
          <w:lang w:eastAsia="zh-CN"/>
        </w:rPr>
      </w:pPr>
      <w:r w:rsidRPr="00DE7B59">
        <w:rPr>
          <w:lang w:eastAsia="zh-CN"/>
        </w:rPr>
        <w:t>Table 7.</w:t>
      </w:r>
      <w:r w:rsidR="00B8531A" w:rsidRPr="00DE7B59">
        <w:rPr>
          <w:lang w:eastAsia="zh-CN"/>
        </w:rPr>
        <w:t>1.</w:t>
      </w:r>
      <w:r w:rsidRPr="00DE7B59">
        <w:rPr>
          <w:lang w:eastAsia="zh-CN"/>
        </w:rPr>
        <w:t>1.3.2.3.2-2: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DE7B59" w14:paraId="39B5DB39" w14:textId="77777777" w:rsidTr="00F64C8E">
        <w:tc>
          <w:tcPr>
            <w:tcW w:w="534" w:type="dxa"/>
            <w:tcBorders>
              <w:top w:val="single" w:sz="4" w:space="0" w:color="auto"/>
              <w:bottom w:val="nil"/>
            </w:tcBorders>
          </w:tcPr>
          <w:p w14:paraId="7A41DC72" w14:textId="77777777" w:rsidR="00F64C8E" w:rsidRPr="00DE7B59" w:rsidRDefault="00F64C8E" w:rsidP="00922650">
            <w:pPr>
              <w:pStyle w:val="TAH"/>
              <w:rPr>
                <w:lang w:eastAsia="en-US"/>
              </w:rPr>
            </w:pPr>
            <w:r w:rsidRPr="00DE7B59">
              <w:rPr>
                <w:lang w:eastAsia="en-US"/>
              </w:rPr>
              <w:t>St</w:t>
            </w:r>
          </w:p>
        </w:tc>
        <w:tc>
          <w:tcPr>
            <w:tcW w:w="3969" w:type="dxa"/>
            <w:tcBorders>
              <w:top w:val="single" w:sz="4" w:space="0" w:color="auto"/>
              <w:bottom w:val="nil"/>
            </w:tcBorders>
          </w:tcPr>
          <w:p w14:paraId="4BB2EBBD" w14:textId="77777777" w:rsidR="00F64C8E" w:rsidRPr="00DE7B59" w:rsidRDefault="00F64C8E" w:rsidP="00F85B4D">
            <w:pPr>
              <w:pStyle w:val="TAH"/>
              <w:rPr>
                <w:lang w:eastAsia="en-US"/>
              </w:rPr>
            </w:pPr>
            <w:r w:rsidRPr="00DE7B59">
              <w:rPr>
                <w:lang w:eastAsia="en-US"/>
              </w:rPr>
              <w:t>Procedure</w:t>
            </w:r>
          </w:p>
        </w:tc>
        <w:tc>
          <w:tcPr>
            <w:tcW w:w="3686" w:type="dxa"/>
            <w:gridSpan w:val="2"/>
            <w:tcBorders>
              <w:top w:val="single" w:sz="4" w:space="0" w:color="auto"/>
            </w:tcBorders>
          </w:tcPr>
          <w:p w14:paraId="2A0A81E9" w14:textId="77777777" w:rsidR="00F64C8E" w:rsidRPr="00DE7B59" w:rsidRDefault="00F64C8E" w:rsidP="000517D2">
            <w:pPr>
              <w:pStyle w:val="TAH"/>
              <w:rPr>
                <w:lang w:eastAsia="en-US"/>
              </w:rPr>
            </w:pPr>
            <w:r w:rsidRPr="00DE7B59">
              <w:rPr>
                <w:lang w:eastAsia="en-US"/>
              </w:rPr>
              <w:t>Message Sequence</w:t>
            </w:r>
          </w:p>
        </w:tc>
        <w:tc>
          <w:tcPr>
            <w:tcW w:w="567" w:type="dxa"/>
            <w:tcBorders>
              <w:top w:val="single" w:sz="4" w:space="0" w:color="auto"/>
              <w:bottom w:val="nil"/>
            </w:tcBorders>
          </w:tcPr>
          <w:p w14:paraId="70268FB9" w14:textId="77777777" w:rsidR="00F64C8E" w:rsidRPr="00DE7B59" w:rsidRDefault="00F64C8E"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1264A25F" w14:textId="77777777" w:rsidR="00F64C8E" w:rsidRPr="00DE7B59" w:rsidRDefault="00F64C8E" w:rsidP="000E628A">
            <w:pPr>
              <w:pStyle w:val="TAH"/>
              <w:rPr>
                <w:rFonts w:eastAsia="MS Gothic"/>
                <w:lang w:eastAsia="en-US"/>
              </w:rPr>
            </w:pPr>
            <w:r w:rsidRPr="00DE7B59">
              <w:rPr>
                <w:rFonts w:eastAsia="MS Gothic"/>
                <w:lang w:eastAsia="en-US"/>
              </w:rPr>
              <w:t>Verdict</w:t>
            </w:r>
          </w:p>
        </w:tc>
      </w:tr>
      <w:tr w:rsidR="00F64C8E" w:rsidRPr="00DE7B59" w14:paraId="22C42E7A" w14:textId="77777777" w:rsidTr="00F64C8E">
        <w:tc>
          <w:tcPr>
            <w:tcW w:w="534" w:type="dxa"/>
            <w:tcBorders>
              <w:top w:val="nil"/>
            </w:tcBorders>
          </w:tcPr>
          <w:p w14:paraId="10A7E2D7" w14:textId="77777777" w:rsidR="00F64C8E" w:rsidRPr="00DE7B59" w:rsidRDefault="00F64C8E" w:rsidP="00922650">
            <w:pPr>
              <w:pStyle w:val="TAH"/>
              <w:rPr>
                <w:rFonts w:eastAsia="MS Gothic"/>
                <w:lang w:eastAsia="en-US"/>
              </w:rPr>
            </w:pPr>
          </w:p>
        </w:tc>
        <w:tc>
          <w:tcPr>
            <w:tcW w:w="3969" w:type="dxa"/>
            <w:tcBorders>
              <w:top w:val="nil"/>
            </w:tcBorders>
          </w:tcPr>
          <w:p w14:paraId="13B61060" w14:textId="77777777" w:rsidR="00F64C8E" w:rsidRPr="00DE7B59" w:rsidRDefault="00F64C8E" w:rsidP="00F85B4D">
            <w:pPr>
              <w:pStyle w:val="TAH"/>
              <w:rPr>
                <w:rFonts w:eastAsia="MS Gothic"/>
                <w:lang w:eastAsia="en-US"/>
              </w:rPr>
            </w:pPr>
          </w:p>
        </w:tc>
        <w:tc>
          <w:tcPr>
            <w:tcW w:w="709" w:type="dxa"/>
            <w:tcBorders>
              <w:top w:val="nil"/>
            </w:tcBorders>
          </w:tcPr>
          <w:p w14:paraId="4A9EE42D" w14:textId="77777777" w:rsidR="00F64C8E" w:rsidRPr="00DE7B59" w:rsidRDefault="00F64C8E" w:rsidP="000517D2">
            <w:pPr>
              <w:pStyle w:val="TAH"/>
              <w:rPr>
                <w:lang w:eastAsia="en-US"/>
              </w:rPr>
            </w:pPr>
            <w:r w:rsidRPr="00DE7B59">
              <w:rPr>
                <w:lang w:eastAsia="en-US"/>
              </w:rPr>
              <w:t>U - S</w:t>
            </w:r>
          </w:p>
        </w:tc>
        <w:tc>
          <w:tcPr>
            <w:tcW w:w="2977" w:type="dxa"/>
            <w:tcBorders>
              <w:top w:val="nil"/>
            </w:tcBorders>
          </w:tcPr>
          <w:p w14:paraId="4CA4801E" w14:textId="77777777" w:rsidR="00F64C8E" w:rsidRPr="00DE7B59" w:rsidRDefault="00F64C8E" w:rsidP="000517D2">
            <w:pPr>
              <w:pStyle w:val="TAH"/>
              <w:rPr>
                <w:lang w:eastAsia="en-US"/>
              </w:rPr>
            </w:pPr>
            <w:r w:rsidRPr="00DE7B59">
              <w:rPr>
                <w:lang w:eastAsia="en-US"/>
              </w:rPr>
              <w:t>Message</w:t>
            </w:r>
          </w:p>
        </w:tc>
        <w:tc>
          <w:tcPr>
            <w:tcW w:w="567" w:type="dxa"/>
            <w:tcBorders>
              <w:top w:val="nil"/>
            </w:tcBorders>
          </w:tcPr>
          <w:p w14:paraId="5DD3DCB5" w14:textId="77777777" w:rsidR="00F64C8E" w:rsidRPr="00DE7B59" w:rsidRDefault="00F64C8E" w:rsidP="000E628A">
            <w:pPr>
              <w:pStyle w:val="TAH"/>
              <w:rPr>
                <w:rFonts w:eastAsia="MS Gothic"/>
                <w:lang w:eastAsia="en-US"/>
              </w:rPr>
            </w:pPr>
          </w:p>
        </w:tc>
        <w:tc>
          <w:tcPr>
            <w:tcW w:w="850" w:type="dxa"/>
            <w:tcBorders>
              <w:top w:val="nil"/>
            </w:tcBorders>
          </w:tcPr>
          <w:p w14:paraId="23C6F57B" w14:textId="77777777" w:rsidR="00F64C8E" w:rsidRPr="00DE7B59" w:rsidRDefault="00F64C8E" w:rsidP="000E628A">
            <w:pPr>
              <w:pStyle w:val="TAH"/>
              <w:rPr>
                <w:rFonts w:eastAsia="MS Gothic"/>
                <w:lang w:eastAsia="en-US"/>
              </w:rPr>
            </w:pPr>
          </w:p>
        </w:tc>
      </w:tr>
      <w:tr w:rsidR="00F64C8E" w:rsidRPr="00DE7B59" w14:paraId="269FB629" w14:textId="77777777" w:rsidTr="00F64C8E">
        <w:tc>
          <w:tcPr>
            <w:tcW w:w="534" w:type="dxa"/>
          </w:tcPr>
          <w:p w14:paraId="5B37BA09" w14:textId="77777777" w:rsidR="00F64C8E" w:rsidRPr="00DE7B59" w:rsidRDefault="00F64C8E" w:rsidP="00131CE5">
            <w:pPr>
              <w:pStyle w:val="TAC"/>
              <w:rPr>
                <w:lang w:eastAsia="en-US"/>
              </w:rPr>
            </w:pPr>
            <w:r w:rsidRPr="00DE7B59">
              <w:rPr>
                <w:lang w:eastAsia="en-US"/>
              </w:rPr>
              <w:t>1</w:t>
            </w:r>
          </w:p>
        </w:tc>
        <w:tc>
          <w:tcPr>
            <w:tcW w:w="3969" w:type="dxa"/>
          </w:tcPr>
          <w:p w14:paraId="03E8E28F" w14:textId="77777777" w:rsidR="00F64C8E" w:rsidRPr="00DE7B59" w:rsidRDefault="00F64C8E" w:rsidP="00131CE5">
            <w:pPr>
              <w:pStyle w:val="TAL"/>
              <w:rPr>
                <w:lang w:eastAsia="en-US"/>
              </w:rPr>
            </w:pPr>
            <w:r w:rsidRPr="00DE7B59">
              <w:rPr>
                <w:lang w:eastAsia="en-US"/>
              </w:rPr>
              <w:t>Check: Does the UE transmit the RLC SDUs back to the SS?</w:t>
            </w:r>
          </w:p>
        </w:tc>
        <w:tc>
          <w:tcPr>
            <w:tcW w:w="709" w:type="dxa"/>
          </w:tcPr>
          <w:p w14:paraId="18484205" w14:textId="77777777" w:rsidR="00F64C8E" w:rsidRPr="00DE7B59" w:rsidRDefault="00F64C8E" w:rsidP="00131CE5">
            <w:pPr>
              <w:pStyle w:val="TAC"/>
              <w:rPr>
                <w:lang w:eastAsia="en-US"/>
              </w:rPr>
            </w:pPr>
            <w:r w:rsidRPr="00DE7B59">
              <w:rPr>
                <w:lang w:eastAsia="en-US"/>
              </w:rPr>
              <w:t>--&gt;</w:t>
            </w:r>
          </w:p>
        </w:tc>
        <w:tc>
          <w:tcPr>
            <w:tcW w:w="2977" w:type="dxa"/>
          </w:tcPr>
          <w:p w14:paraId="27198AE4" w14:textId="77777777" w:rsidR="00F64C8E" w:rsidRPr="00DE7B59" w:rsidRDefault="00F64C8E" w:rsidP="00131CE5">
            <w:pPr>
              <w:pStyle w:val="TAL"/>
              <w:rPr>
                <w:rFonts w:eastAsia="MS Gothic"/>
                <w:lang w:eastAsia="en-US"/>
              </w:rPr>
            </w:pPr>
            <w:r w:rsidRPr="00DE7B59">
              <w:rPr>
                <w:rFonts w:eastAsia="MS Gothic"/>
                <w:lang w:eastAsia="en-US"/>
              </w:rPr>
              <w:t>-</w:t>
            </w:r>
          </w:p>
        </w:tc>
        <w:tc>
          <w:tcPr>
            <w:tcW w:w="567" w:type="dxa"/>
          </w:tcPr>
          <w:p w14:paraId="19F214D6" w14:textId="77777777" w:rsidR="00F64C8E" w:rsidRPr="00DE7B59" w:rsidRDefault="00F64C8E" w:rsidP="00131CE5">
            <w:pPr>
              <w:pStyle w:val="TAC"/>
              <w:rPr>
                <w:rFonts w:eastAsia="MS Gothic"/>
                <w:lang w:eastAsia="en-US"/>
              </w:rPr>
            </w:pPr>
            <w:r w:rsidRPr="00DE7B59">
              <w:rPr>
                <w:rFonts w:eastAsia="MS Gothic"/>
                <w:lang w:eastAsia="en-US"/>
              </w:rPr>
              <w:t>1</w:t>
            </w:r>
          </w:p>
        </w:tc>
        <w:tc>
          <w:tcPr>
            <w:tcW w:w="850" w:type="dxa"/>
          </w:tcPr>
          <w:p w14:paraId="77161E92" w14:textId="77777777" w:rsidR="00F64C8E" w:rsidRPr="00DE7B59" w:rsidRDefault="00F64C8E" w:rsidP="00131CE5">
            <w:pPr>
              <w:pStyle w:val="TAC"/>
              <w:rPr>
                <w:rFonts w:eastAsia="MS Gothic"/>
                <w:lang w:eastAsia="en-US"/>
              </w:rPr>
            </w:pPr>
            <w:r w:rsidRPr="00DE7B59">
              <w:rPr>
                <w:rFonts w:eastAsia="MS Gothic"/>
                <w:lang w:eastAsia="en-US"/>
              </w:rPr>
              <w:t>P</w:t>
            </w:r>
          </w:p>
        </w:tc>
      </w:tr>
    </w:tbl>
    <w:p w14:paraId="581C04C1" w14:textId="77777777" w:rsidR="00F64C8E" w:rsidRPr="00DE7B59" w:rsidRDefault="00F64C8E" w:rsidP="00F64C8E">
      <w:pPr>
        <w:rPr>
          <w:lang w:eastAsia="zh-CN"/>
        </w:rPr>
      </w:pPr>
    </w:p>
    <w:p w14:paraId="45EF535A" w14:textId="77777777" w:rsidR="00F64C8E" w:rsidRPr="00DE7B59" w:rsidRDefault="00F64C8E" w:rsidP="008C2CC8">
      <w:pPr>
        <w:pStyle w:val="TH"/>
        <w:rPr>
          <w:lang w:eastAsia="sv-SE"/>
        </w:rPr>
      </w:pPr>
      <w:bookmarkStart w:id="14" w:name="_Ref199128605"/>
      <w:r w:rsidRPr="00DE7B59">
        <w:rPr>
          <w:lang w:eastAsia="sv-SE"/>
        </w:rPr>
        <w:t>Table 7.</w:t>
      </w:r>
      <w:r w:rsidR="00B8531A" w:rsidRPr="00DE7B59">
        <w:rPr>
          <w:lang w:eastAsia="sv-SE"/>
        </w:rPr>
        <w:t>1.</w:t>
      </w:r>
      <w:r w:rsidRPr="00DE7B59">
        <w:rPr>
          <w:lang w:eastAsia="sv-SE"/>
        </w:rPr>
        <w:t>1.3.2.3.2-3: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64C8E" w:rsidRPr="00DE7B59" w14:paraId="6784656F" w14:textId="77777777" w:rsidTr="00F64C8E">
        <w:tc>
          <w:tcPr>
            <w:tcW w:w="1829" w:type="dxa"/>
          </w:tcPr>
          <w:p w14:paraId="095D8B7A" w14:textId="77777777" w:rsidR="00F64C8E" w:rsidRPr="00DE7B59" w:rsidRDefault="00F64C8E" w:rsidP="00922650">
            <w:pPr>
              <w:pStyle w:val="TAH"/>
              <w:rPr>
                <w:lang w:eastAsia="en-US"/>
              </w:rPr>
            </w:pPr>
            <w:r w:rsidRPr="00DE7B59">
              <w:rPr>
                <w:lang w:eastAsia="en-US"/>
              </w:rPr>
              <w:t>Parameter</w:t>
            </w:r>
          </w:p>
        </w:tc>
        <w:tc>
          <w:tcPr>
            <w:tcW w:w="1626" w:type="dxa"/>
          </w:tcPr>
          <w:p w14:paraId="64BC6A63" w14:textId="77777777" w:rsidR="00F64C8E" w:rsidRPr="00DE7B59" w:rsidRDefault="00F64C8E" w:rsidP="00F85B4D">
            <w:pPr>
              <w:pStyle w:val="TAH"/>
              <w:rPr>
                <w:lang w:eastAsia="en-US"/>
              </w:rPr>
            </w:pPr>
            <w:r w:rsidRPr="00DE7B59">
              <w:rPr>
                <w:lang w:eastAsia="en-US"/>
              </w:rPr>
              <w:t>First run</w:t>
            </w:r>
          </w:p>
        </w:tc>
        <w:tc>
          <w:tcPr>
            <w:tcW w:w="1729" w:type="dxa"/>
          </w:tcPr>
          <w:p w14:paraId="2B4A321B" w14:textId="77777777" w:rsidR="00F64C8E" w:rsidRPr="00DE7B59" w:rsidRDefault="00F64C8E" w:rsidP="000517D2">
            <w:pPr>
              <w:pStyle w:val="TAH"/>
              <w:rPr>
                <w:lang w:eastAsia="en-US"/>
              </w:rPr>
            </w:pPr>
            <w:r w:rsidRPr="00DE7B59">
              <w:rPr>
                <w:lang w:eastAsia="en-US"/>
              </w:rPr>
              <w:t>Second run</w:t>
            </w:r>
          </w:p>
        </w:tc>
        <w:tc>
          <w:tcPr>
            <w:tcW w:w="1680" w:type="dxa"/>
          </w:tcPr>
          <w:p w14:paraId="5870FCFD" w14:textId="77777777" w:rsidR="00F64C8E" w:rsidRPr="00DE7B59" w:rsidRDefault="00F64C8E" w:rsidP="000517D2">
            <w:pPr>
              <w:pStyle w:val="TAH"/>
              <w:rPr>
                <w:lang w:eastAsia="en-US"/>
              </w:rPr>
            </w:pPr>
            <w:r w:rsidRPr="00DE7B59">
              <w:rPr>
                <w:lang w:eastAsia="en-US"/>
              </w:rPr>
              <w:t>Third run</w:t>
            </w:r>
          </w:p>
        </w:tc>
        <w:tc>
          <w:tcPr>
            <w:tcW w:w="1713" w:type="dxa"/>
          </w:tcPr>
          <w:p w14:paraId="01A6652F" w14:textId="77777777" w:rsidR="00F64C8E" w:rsidRPr="00DE7B59" w:rsidRDefault="00F64C8E" w:rsidP="000E628A">
            <w:pPr>
              <w:pStyle w:val="TAH"/>
              <w:rPr>
                <w:lang w:eastAsia="en-US"/>
              </w:rPr>
            </w:pPr>
            <w:r w:rsidRPr="00DE7B59">
              <w:rPr>
                <w:lang w:eastAsia="en-US"/>
              </w:rPr>
              <w:t>Fourth run</w:t>
            </w:r>
          </w:p>
        </w:tc>
      </w:tr>
      <w:tr w:rsidR="00F64C8E" w:rsidRPr="00DE7B59" w14:paraId="40D4DF9F" w14:textId="77777777" w:rsidTr="00F64C8E">
        <w:tc>
          <w:tcPr>
            <w:tcW w:w="1829" w:type="dxa"/>
          </w:tcPr>
          <w:p w14:paraId="5D34375A" w14:textId="77777777" w:rsidR="00F64C8E" w:rsidRPr="00DE7B59" w:rsidRDefault="00F64C8E" w:rsidP="00131CE5">
            <w:pPr>
              <w:pStyle w:val="TAL"/>
              <w:rPr>
                <w:lang w:eastAsia="en-US"/>
              </w:rPr>
            </w:pPr>
            <w:r w:rsidRPr="00DE7B59">
              <w:rPr>
                <w:lang w:eastAsia="en-US"/>
              </w:rPr>
              <w:t>N1 (SDUs)</w:t>
            </w:r>
          </w:p>
        </w:tc>
        <w:tc>
          <w:tcPr>
            <w:tcW w:w="1626" w:type="dxa"/>
          </w:tcPr>
          <w:p w14:paraId="373C6FCE" w14:textId="77777777" w:rsidR="00F64C8E" w:rsidRPr="00DE7B59" w:rsidRDefault="00F64C8E" w:rsidP="00131CE5">
            <w:pPr>
              <w:pStyle w:val="TAC"/>
              <w:rPr>
                <w:lang w:eastAsia="en-US"/>
              </w:rPr>
            </w:pPr>
            <w:r w:rsidRPr="00DE7B59">
              <w:rPr>
                <w:lang w:eastAsia="en-US"/>
              </w:rPr>
              <w:t>13</w:t>
            </w:r>
          </w:p>
        </w:tc>
        <w:tc>
          <w:tcPr>
            <w:tcW w:w="1729" w:type="dxa"/>
          </w:tcPr>
          <w:p w14:paraId="249A1232" w14:textId="77777777" w:rsidR="00F64C8E" w:rsidRPr="00DE7B59" w:rsidRDefault="00F64C8E" w:rsidP="00131CE5">
            <w:pPr>
              <w:pStyle w:val="TAC"/>
              <w:rPr>
                <w:lang w:eastAsia="en-US"/>
              </w:rPr>
            </w:pPr>
            <w:r w:rsidRPr="00DE7B59">
              <w:rPr>
                <w:lang w:eastAsia="en-US"/>
              </w:rPr>
              <w:t>13</w:t>
            </w:r>
          </w:p>
        </w:tc>
        <w:tc>
          <w:tcPr>
            <w:tcW w:w="1680" w:type="dxa"/>
          </w:tcPr>
          <w:p w14:paraId="45B8D245" w14:textId="77777777" w:rsidR="00F64C8E" w:rsidRPr="00DE7B59" w:rsidRDefault="00F64C8E" w:rsidP="00131CE5">
            <w:pPr>
              <w:pStyle w:val="TAC"/>
              <w:rPr>
                <w:lang w:eastAsia="en-US"/>
              </w:rPr>
            </w:pPr>
            <w:r w:rsidRPr="00DE7B59">
              <w:rPr>
                <w:lang w:eastAsia="en-US"/>
              </w:rPr>
              <w:t>7</w:t>
            </w:r>
          </w:p>
        </w:tc>
        <w:tc>
          <w:tcPr>
            <w:tcW w:w="1713" w:type="dxa"/>
          </w:tcPr>
          <w:p w14:paraId="5E676D31" w14:textId="77777777" w:rsidR="00F64C8E" w:rsidRPr="00DE7B59" w:rsidRDefault="00F64C8E" w:rsidP="00131CE5">
            <w:pPr>
              <w:pStyle w:val="TAC"/>
              <w:rPr>
                <w:lang w:eastAsia="en-US"/>
              </w:rPr>
            </w:pPr>
            <w:r w:rsidRPr="00DE7B59">
              <w:rPr>
                <w:lang w:eastAsia="en-US"/>
              </w:rPr>
              <w:t>104</w:t>
            </w:r>
          </w:p>
        </w:tc>
      </w:tr>
      <w:tr w:rsidR="00F64C8E" w:rsidRPr="00DE7B59" w14:paraId="7B263DA8" w14:textId="77777777" w:rsidTr="00F64C8E">
        <w:tc>
          <w:tcPr>
            <w:tcW w:w="1829" w:type="dxa"/>
          </w:tcPr>
          <w:p w14:paraId="4193A30A" w14:textId="77777777" w:rsidR="00F64C8E" w:rsidRPr="00DE7B59" w:rsidRDefault="00F64C8E" w:rsidP="00131CE5">
            <w:pPr>
              <w:pStyle w:val="TAL"/>
              <w:rPr>
                <w:lang w:eastAsia="en-US"/>
              </w:rPr>
            </w:pPr>
            <w:r w:rsidRPr="00DE7B59">
              <w:rPr>
                <w:lang w:eastAsia="en-US"/>
              </w:rPr>
              <w:t>N2 (SDUs)</w:t>
            </w:r>
          </w:p>
        </w:tc>
        <w:tc>
          <w:tcPr>
            <w:tcW w:w="1626" w:type="dxa"/>
          </w:tcPr>
          <w:p w14:paraId="57E28D06" w14:textId="77777777" w:rsidR="00F64C8E" w:rsidRPr="00DE7B59" w:rsidRDefault="00F64C8E" w:rsidP="00131CE5">
            <w:pPr>
              <w:pStyle w:val="TAC"/>
              <w:rPr>
                <w:lang w:eastAsia="en-US"/>
              </w:rPr>
            </w:pPr>
            <w:r w:rsidRPr="00DE7B59">
              <w:rPr>
                <w:lang w:eastAsia="en-US"/>
              </w:rPr>
              <w:t>25</w:t>
            </w:r>
          </w:p>
        </w:tc>
        <w:tc>
          <w:tcPr>
            <w:tcW w:w="1729" w:type="dxa"/>
          </w:tcPr>
          <w:p w14:paraId="29490994" w14:textId="77777777" w:rsidR="00F64C8E" w:rsidRPr="00DE7B59" w:rsidRDefault="00F64C8E" w:rsidP="00131CE5">
            <w:pPr>
              <w:pStyle w:val="TAC"/>
              <w:rPr>
                <w:lang w:eastAsia="en-US"/>
              </w:rPr>
            </w:pPr>
            <w:r w:rsidRPr="00DE7B59">
              <w:rPr>
                <w:lang w:eastAsia="en-US"/>
              </w:rPr>
              <w:t>25</w:t>
            </w:r>
          </w:p>
        </w:tc>
        <w:tc>
          <w:tcPr>
            <w:tcW w:w="1680" w:type="dxa"/>
          </w:tcPr>
          <w:p w14:paraId="720149E8" w14:textId="77777777" w:rsidR="00F64C8E" w:rsidRPr="00DE7B59" w:rsidRDefault="00F64C8E" w:rsidP="00131CE5">
            <w:pPr>
              <w:pStyle w:val="TAC"/>
              <w:rPr>
                <w:lang w:eastAsia="en-US"/>
              </w:rPr>
            </w:pPr>
            <w:r w:rsidRPr="00DE7B59">
              <w:rPr>
                <w:lang w:eastAsia="en-US"/>
              </w:rPr>
              <w:t>50</w:t>
            </w:r>
          </w:p>
        </w:tc>
        <w:tc>
          <w:tcPr>
            <w:tcW w:w="1713" w:type="dxa"/>
          </w:tcPr>
          <w:p w14:paraId="367D2CA3" w14:textId="77777777" w:rsidR="00F64C8E" w:rsidRPr="00DE7B59" w:rsidRDefault="00F64C8E" w:rsidP="00131CE5">
            <w:pPr>
              <w:pStyle w:val="TAC"/>
              <w:rPr>
                <w:lang w:eastAsia="en-US"/>
              </w:rPr>
            </w:pPr>
            <w:r w:rsidRPr="00DE7B59">
              <w:rPr>
                <w:lang w:eastAsia="en-US"/>
              </w:rPr>
              <w:t>25</w:t>
            </w:r>
          </w:p>
        </w:tc>
      </w:tr>
      <w:tr w:rsidR="00F64C8E" w:rsidRPr="00DE7B59" w14:paraId="36BC983B" w14:textId="77777777" w:rsidTr="00F64C8E">
        <w:tc>
          <w:tcPr>
            <w:tcW w:w="1829" w:type="dxa"/>
          </w:tcPr>
          <w:p w14:paraId="05184B13" w14:textId="77777777" w:rsidR="00F64C8E" w:rsidRPr="00DE7B59" w:rsidRDefault="00F64C8E" w:rsidP="00131CE5">
            <w:pPr>
              <w:pStyle w:val="TAL"/>
              <w:rPr>
                <w:lang w:eastAsia="en-US"/>
              </w:rPr>
            </w:pPr>
            <w:r w:rsidRPr="00DE7B59">
              <w:rPr>
                <w:lang w:eastAsia="en-US"/>
              </w:rPr>
              <w:t>N3 (SDUs)</w:t>
            </w:r>
          </w:p>
        </w:tc>
        <w:tc>
          <w:tcPr>
            <w:tcW w:w="1626" w:type="dxa"/>
          </w:tcPr>
          <w:p w14:paraId="1004C0E4" w14:textId="77777777" w:rsidR="00F64C8E" w:rsidRPr="00DE7B59" w:rsidRDefault="00F64C8E" w:rsidP="00131CE5">
            <w:pPr>
              <w:pStyle w:val="TAC"/>
              <w:rPr>
                <w:lang w:eastAsia="en-US"/>
              </w:rPr>
            </w:pPr>
            <w:r w:rsidRPr="00DE7B59">
              <w:rPr>
                <w:lang w:eastAsia="en-US"/>
              </w:rPr>
              <w:t>50</w:t>
            </w:r>
          </w:p>
        </w:tc>
        <w:tc>
          <w:tcPr>
            <w:tcW w:w="1729" w:type="dxa"/>
          </w:tcPr>
          <w:p w14:paraId="2168AC05" w14:textId="77777777" w:rsidR="00F64C8E" w:rsidRPr="00DE7B59" w:rsidRDefault="00F64C8E" w:rsidP="00131CE5">
            <w:pPr>
              <w:pStyle w:val="TAC"/>
              <w:rPr>
                <w:lang w:eastAsia="en-US"/>
              </w:rPr>
            </w:pPr>
            <w:r w:rsidRPr="00DE7B59">
              <w:rPr>
                <w:lang w:eastAsia="en-US"/>
              </w:rPr>
              <w:t>50</w:t>
            </w:r>
          </w:p>
        </w:tc>
        <w:tc>
          <w:tcPr>
            <w:tcW w:w="1680" w:type="dxa"/>
          </w:tcPr>
          <w:p w14:paraId="479BF057" w14:textId="77777777" w:rsidR="00F64C8E" w:rsidRPr="00DE7B59" w:rsidRDefault="00F64C8E" w:rsidP="00131CE5">
            <w:pPr>
              <w:pStyle w:val="TAC"/>
              <w:rPr>
                <w:lang w:eastAsia="en-US"/>
              </w:rPr>
            </w:pPr>
            <w:r w:rsidRPr="00DE7B59">
              <w:rPr>
                <w:lang w:eastAsia="en-US"/>
              </w:rPr>
              <w:t>50</w:t>
            </w:r>
          </w:p>
        </w:tc>
        <w:tc>
          <w:tcPr>
            <w:tcW w:w="1713" w:type="dxa"/>
          </w:tcPr>
          <w:p w14:paraId="4460201C" w14:textId="77777777" w:rsidR="00F64C8E" w:rsidRPr="00DE7B59" w:rsidRDefault="00F64C8E" w:rsidP="00131CE5">
            <w:pPr>
              <w:pStyle w:val="TAC"/>
              <w:rPr>
                <w:lang w:eastAsia="en-US"/>
              </w:rPr>
            </w:pPr>
            <w:r w:rsidRPr="00DE7B59">
              <w:rPr>
                <w:lang w:eastAsia="en-US"/>
              </w:rPr>
              <w:t>50</w:t>
            </w:r>
          </w:p>
        </w:tc>
      </w:tr>
      <w:tr w:rsidR="00F64C8E" w:rsidRPr="00DE7B59" w14:paraId="27776BF7" w14:textId="77777777" w:rsidTr="00F64C8E">
        <w:tc>
          <w:tcPr>
            <w:tcW w:w="1829" w:type="dxa"/>
          </w:tcPr>
          <w:p w14:paraId="7C28E2E6" w14:textId="77777777" w:rsidR="00F64C8E" w:rsidRPr="00DE7B59" w:rsidRDefault="00F64C8E" w:rsidP="00131CE5">
            <w:pPr>
              <w:pStyle w:val="TAL"/>
              <w:rPr>
                <w:lang w:eastAsia="en-US"/>
              </w:rPr>
            </w:pPr>
            <w:r w:rsidRPr="00DE7B59">
              <w:rPr>
                <w:lang w:eastAsia="en-US"/>
              </w:rPr>
              <w:t>D (octets)</w:t>
            </w:r>
          </w:p>
        </w:tc>
        <w:tc>
          <w:tcPr>
            <w:tcW w:w="1626" w:type="dxa"/>
          </w:tcPr>
          <w:p w14:paraId="47959F18" w14:textId="77777777" w:rsidR="00F64C8E" w:rsidRPr="00DE7B59" w:rsidRDefault="006B7C68" w:rsidP="00131CE5">
            <w:pPr>
              <w:pStyle w:val="TAC"/>
              <w:rPr>
                <w:lang w:eastAsia="en-US"/>
              </w:rPr>
            </w:pPr>
            <w:r w:rsidRPr="00DE7B59">
              <w:rPr>
                <w:lang w:eastAsia="en-US"/>
              </w:rPr>
              <w:t>1153</w:t>
            </w:r>
          </w:p>
        </w:tc>
        <w:tc>
          <w:tcPr>
            <w:tcW w:w="1729" w:type="dxa"/>
          </w:tcPr>
          <w:p w14:paraId="52053A34" w14:textId="77777777" w:rsidR="00F64C8E" w:rsidRPr="00DE7B59" w:rsidRDefault="006B7C68" w:rsidP="00131CE5">
            <w:pPr>
              <w:pStyle w:val="TAC"/>
              <w:rPr>
                <w:lang w:eastAsia="en-US"/>
              </w:rPr>
            </w:pPr>
            <w:r w:rsidRPr="00DE7B59">
              <w:rPr>
                <w:lang w:eastAsia="en-US"/>
              </w:rPr>
              <w:t>576</w:t>
            </w:r>
          </w:p>
        </w:tc>
        <w:tc>
          <w:tcPr>
            <w:tcW w:w="1680" w:type="dxa"/>
          </w:tcPr>
          <w:p w14:paraId="2D96B89B" w14:textId="77777777" w:rsidR="00F64C8E" w:rsidRPr="00DE7B59" w:rsidRDefault="006B7C68" w:rsidP="00131CE5">
            <w:pPr>
              <w:pStyle w:val="TAC"/>
              <w:rPr>
                <w:lang w:eastAsia="en-US"/>
              </w:rPr>
            </w:pPr>
            <w:r w:rsidRPr="00DE7B59">
              <w:rPr>
                <w:lang w:eastAsia="en-US"/>
              </w:rPr>
              <w:t>1153</w:t>
            </w:r>
          </w:p>
        </w:tc>
        <w:tc>
          <w:tcPr>
            <w:tcW w:w="1713" w:type="dxa"/>
          </w:tcPr>
          <w:p w14:paraId="0A34D260" w14:textId="77777777" w:rsidR="00F64C8E" w:rsidRPr="00DE7B59" w:rsidRDefault="006B7C68" w:rsidP="00131CE5">
            <w:pPr>
              <w:pStyle w:val="TAC"/>
              <w:rPr>
                <w:lang w:eastAsia="en-US"/>
              </w:rPr>
            </w:pPr>
            <w:r w:rsidRPr="00DE7B59">
              <w:rPr>
                <w:lang w:eastAsia="en-US"/>
              </w:rPr>
              <w:t>1153</w:t>
            </w:r>
          </w:p>
        </w:tc>
      </w:tr>
      <w:tr w:rsidR="00F64C8E" w:rsidRPr="00DE7B59" w14:paraId="5116F75A" w14:textId="77777777" w:rsidTr="00F64C8E">
        <w:tc>
          <w:tcPr>
            <w:tcW w:w="1829" w:type="dxa"/>
          </w:tcPr>
          <w:p w14:paraId="2B75BA53" w14:textId="77777777" w:rsidR="00F64C8E" w:rsidRPr="00DE7B59" w:rsidRDefault="00F64C8E" w:rsidP="00131CE5">
            <w:pPr>
              <w:pStyle w:val="TAL"/>
              <w:rPr>
                <w:lang w:eastAsia="en-US"/>
              </w:rPr>
            </w:pPr>
            <w:r w:rsidRPr="00DE7B59">
              <w:rPr>
                <w:lang w:eastAsia="en-US"/>
              </w:rPr>
              <w:t>T1 (ms)</w:t>
            </w:r>
          </w:p>
        </w:tc>
        <w:tc>
          <w:tcPr>
            <w:tcW w:w="1626" w:type="dxa"/>
          </w:tcPr>
          <w:p w14:paraId="5E79C297" w14:textId="77777777" w:rsidR="00F64C8E" w:rsidRPr="00DE7B59" w:rsidRDefault="00F64C8E" w:rsidP="00131CE5">
            <w:pPr>
              <w:pStyle w:val="TAC"/>
              <w:rPr>
                <w:lang w:eastAsia="en-US"/>
              </w:rPr>
            </w:pPr>
            <w:r w:rsidRPr="00DE7B59">
              <w:rPr>
                <w:lang w:eastAsia="en-US"/>
              </w:rPr>
              <w:t>20</w:t>
            </w:r>
          </w:p>
        </w:tc>
        <w:tc>
          <w:tcPr>
            <w:tcW w:w="1729" w:type="dxa"/>
          </w:tcPr>
          <w:p w14:paraId="002AFCCA" w14:textId="77777777" w:rsidR="00F64C8E" w:rsidRPr="00DE7B59" w:rsidRDefault="00F64C8E" w:rsidP="00131CE5">
            <w:pPr>
              <w:pStyle w:val="TAC"/>
              <w:rPr>
                <w:lang w:eastAsia="en-US"/>
              </w:rPr>
            </w:pPr>
            <w:r w:rsidRPr="00DE7B59">
              <w:rPr>
                <w:lang w:eastAsia="en-US"/>
              </w:rPr>
              <w:t>20</w:t>
            </w:r>
          </w:p>
        </w:tc>
        <w:tc>
          <w:tcPr>
            <w:tcW w:w="1680" w:type="dxa"/>
          </w:tcPr>
          <w:p w14:paraId="0C30945F" w14:textId="77777777" w:rsidR="00F64C8E" w:rsidRPr="00DE7B59" w:rsidRDefault="00F64C8E" w:rsidP="00131CE5">
            <w:pPr>
              <w:pStyle w:val="TAC"/>
              <w:rPr>
                <w:lang w:eastAsia="en-US"/>
              </w:rPr>
            </w:pPr>
            <w:r w:rsidRPr="00DE7B59">
              <w:rPr>
                <w:lang w:eastAsia="en-US"/>
              </w:rPr>
              <w:t>20</w:t>
            </w:r>
          </w:p>
        </w:tc>
        <w:tc>
          <w:tcPr>
            <w:tcW w:w="1713" w:type="dxa"/>
          </w:tcPr>
          <w:p w14:paraId="3EB8C2D3" w14:textId="77777777" w:rsidR="00F64C8E" w:rsidRPr="00DE7B59" w:rsidRDefault="00F64C8E" w:rsidP="00131CE5">
            <w:pPr>
              <w:pStyle w:val="TAC"/>
              <w:rPr>
                <w:lang w:eastAsia="en-US"/>
              </w:rPr>
            </w:pPr>
            <w:r w:rsidRPr="00DE7B59">
              <w:rPr>
                <w:lang w:eastAsia="en-US"/>
              </w:rPr>
              <w:t>10</w:t>
            </w:r>
          </w:p>
        </w:tc>
      </w:tr>
      <w:tr w:rsidR="00F64C8E" w:rsidRPr="00DE7B59" w14:paraId="1BE74FA1" w14:textId="77777777" w:rsidTr="00F64C8E">
        <w:tc>
          <w:tcPr>
            <w:tcW w:w="1829" w:type="dxa"/>
          </w:tcPr>
          <w:p w14:paraId="791C1906" w14:textId="77777777" w:rsidR="00F64C8E" w:rsidRPr="00DE7B59" w:rsidRDefault="00F64C8E" w:rsidP="00131CE5">
            <w:pPr>
              <w:pStyle w:val="TAL"/>
              <w:rPr>
                <w:lang w:eastAsia="en-US"/>
              </w:rPr>
            </w:pPr>
            <w:r w:rsidRPr="00DE7B59">
              <w:rPr>
                <w:lang w:eastAsia="en-US"/>
              </w:rPr>
              <w:t>T2 (ms)</w:t>
            </w:r>
          </w:p>
        </w:tc>
        <w:tc>
          <w:tcPr>
            <w:tcW w:w="1626" w:type="dxa"/>
          </w:tcPr>
          <w:p w14:paraId="45F8F982" w14:textId="77777777" w:rsidR="00F64C8E" w:rsidRPr="00DE7B59" w:rsidRDefault="00F64C8E" w:rsidP="00131CE5">
            <w:pPr>
              <w:pStyle w:val="TAC"/>
              <w:rPr>
                <w:lang w:eastAsia="en-US"/>
              </w:rPr>
            </w:pPr>
            <w:r w:rsidRPr="00DE7B59">
              <w:rPr>
                <w:lang w:eastAsia="en-US"/>
              </w:rPr>
              <w:t>500</w:t>
            </w:r>
          </w:p>
        </w:tc>
        <w:tc>
          <w:tcPr>
            <w:tcW w:w="1729" w:type="dxa"/>
          </w:tcPr>
          <w:p w14:paraId="7B88D3A7" w14:textId="77777777" w:rsidR="00F64C8E" w:rsidRPr="00DE7B59" w:rsidRDefault="00F64C8E" w:rsidP="00131CE5">
            <w:pPr>
              <w:pStyle w:val="TAC"/>
              <w:rPr>
                <w:lang w:eastAsia="en-US"/>
              </w:rPr>
            </w:pPr>
            <w:r w:rsidRPr="00DE7B59">
              <w:rPr>
                <w:lang w:eastAsia="en-US"/>
              </w:rPr>
              <w:t>700</w:t>
            </w:r>
          </w:p>
        </w:tc>
        <w:tc>
          <w:tcPr>
            <w:tcW w:w="1680" w:type="dxa"/>
          </w:tcPr>
          <w:p w14:paraId="4B2CAF4B" w14:textId="77777777" w:rsidR="00F64C8E" w:rsidRPr="00DE7B59" w:rsidRDefault="00F64C8E" w:rsidP="00131CE5">
            <w:pPr>
              <w:pStyle w:val="TAC"/>
              <w:rPr>
                <w:lang w:eastAsia="en-US"/>
              </w:rPr>
            </w:pPr>
            <w:r w:rsidRPr="00DE7B59">
              <w:rPr>
                <w:lang w:eastAsia="en-US"/>
              </w:rPr>
              <w:t>500</w:t>
            </w:r>
          </w:p>
        </w:tc>
        <w:tc>
          <w:tcPr>
            <w:tcW w:w="1713" w:type="dxa"/>
          </w:tcPr>
          <w:p w14:paraId="0C4DB361" w14:textId="77777777" w:rsidR="00F64C8E" w:rsidRPr="00DE7B59" w:rsidRDefault="00F64C8E" w:rsidP="00131CE5">
            <w:pPr>
              <w:pStyle w:val="TAC"/>
              <w:rPr>
                <w:lang w:eastAsia="en-US"/>
              </w:rPr>
            </w:pPr>
            <w:r w:rsidRPr="00DE7B59">
              <w:rPr>
                <w:lang w:eastAsia="en-US"/>
              </w:rPr>
              <w:t>500</w:t>
            </w:r>
          </w:p>
        </w:tc>
      </w:tr>
      <w:tr w:rsidR="00F64C8E" w:rsidRPr="00DE7B59" w14:paraId="40696D6B" w14:textId="77777777" w:rsidTr="00F64C8E">
        <w:tc>
          <w:tcPr>
            <w:tcW w:w="1829" w:type="dxa"/>
          </w:tcPr>
          <w:p w14:paraId="13E6A098" w14:textId="77777777" w:rsidR="00F64C8E" w:rsidRPr="00DE7B59" w:rsidRDefault="00F64C8E" w:rsidP="00131CE5">
            <w:pPr>
              <w:pStyle w:val="TAL"/>
              <w:rPr>
                <w:lang w:eastAsia="en-US"/>
              </w:rPr>
            </w:pPr>
            <w:r w:rsidRPr="00DE7B59">
              <w:rPr>
                <w:lang w:eastAsia="en-US"/>
              </w:rPr>
              <w:t>D1 (octets)</w:t>
            </w:r>
          </w:p>
        </w:tc>
        <w:tc>
          <w:tcPr>
            <w:tcW w:w="1626" w:type="dxa"/>
          </w:tcPr>
          <w:p w14:paraId="11AB972D" w14:textId="77777777" w:rsidR="00F64C8E" w:rsidRPr="00DE7B59" w:rsidRDefault="00F64C8E" w:rsidP="00131CE5">
            <w:pPr>
              <w:pStyle w:val="TAC"/>
              <w:rPr>
                <w:lang w:eastAsia="en-US"/>
              </w:rPr>
            </w:pPr>
            <w:r w:rsidRPr="00DE7B59">
              <w:rPr>
                <w:lang w:eastAsia="en-US"/>
              </w:rPr>
              <w:t>4160</w:t>
            </w:r>
          </w:p>
        </w:tc>
        <w:tc>
          <w:tcPr>
            <w:tcW w:w="1729" w:type="dxa"/>
          </w:tcPr>
          <w:p w14:paraId="7ED35669" w14:textId="77777777" w:rsidR="00F64C8E" w:rsidRPr="00DE7B59" w:rsidRDefault="00F64C8E" w:rsidP="00131CE5">
            <w:pPr>
              <w:pStyle w:val="TAC"/>
              <w:rPr>
                <w:lang w:eastAsia="en-US"/>
              </w:rPr>
            </w:pPr>
            <w:r w:rsidRPr="00DE7B59">
              <w:rPr>
                <w:lang w:eastAsia="en-US"/>
              </w:rPr>
              <w:t>4160</w:t>
            </w:r>
          </w:p>
        </w:tc>
        <w:tc>
          <w:tcPr>
            <w:tcW w:w="1680" w:type="dxa"/>
          </w:tcPr>
          <w:p w14:paraId="0CA6FBC6" w14:textId="77777777" w:rsidR="00F64C8E" w:rsidRPr="00DE7B59" w:rsidRDefault="00F64C8E" w:rsidP="00131CE5">
            <w:pPr>
              <w:pStyle w:val="TAC"/>
              <w:rPr>
                <w:lang w:eastAsia="en-US"/>
              </w:rPr>
            </w:pPr>
            <w:r w:rsidRPr="00DE7B59">
              <w:rPr>
                <w:lang w:eastAsia="en-US"/>
              </w:rPr>
              <w:t>2240</w:t>
            </w:r>
          </w:p>
        </w:tc>
        <w:tc>
          <w:tcPr>
            <w:tcW w:w="1713" w:type="dxa"/>
          </w:tcPr>
          <w:p w14:paraId="7D1597B1" w14:textId="77777777" w:rsidR="00F64C8E" w:rsidRPr="00DE7B59" w:rsidRDefault="006B7C68" w:rsidP="00131CE5">
            <w:pPr>
              <w:pStyle w:val="TAC"/>
              <w:rPr>
                <w:lang w:eastAsia="en-US"/>
              </w:rPr>
            </w:pPr>
            <w:r w:rsidRPr="00DE7B59">
              <w:rPr>
                <w:lang w:eastAsia="en-US"/>
              </w:rPr>
              <w:t xml:space="preserve">33350 </w:t>
            </w:r>
            <w:r w:rsidR="00F64C8E" w:rsidRPr="00DE7B59">
              <w:rPr>
                <w:lang w:eastAsia="en-US"/>
              </w:rPr>
              <w:t>(Note 1)</w:t>
            </w:r>
          </w:p>
        </w:tc>
      </w:tr>
      <w:tr w:rsidR="00F64C8E" w:rsidRPr="00DE7B59" w14:paraId="7A51A61A" w14:textId="77777777" w:rsidTr="00F64C8E">
        <w:tc>
          <w:tcPr>
            <w:tcW w:w="1829" w:type="dxa"/>
          </w:tcPr>
          <w:p w14:paraId="27976F20" w14:textId="77777777" w:rsidR="00F64C8E" w:rsidRPr="00DE7B59" w:rsidRDefault="00F64C8E" w:rsidP="00131CE5">
            <w:pPr>
              <w:pStyle w:val="TAL"/>
              <w:rPr>
                <w:lang w:eastAsia="en-US"/>
              </w:rPr>
            </w:pPr>
            <w:r w:rsidRPr="00DE7B59">
              <w:rPr>
                <w:lang w:eastAsia="en-US"/>
              </w:rPr>
              <w:t>D2 (octets)</w:t>
            </w:r>
          </w:p>
        </w:tc>
        <w:tc>
          <w:tcPr>
            <w:tcW w:w="1626" w:type="dxa"/>
          </w:tcPr>
          <w:p w14:paraId="778EDC83" w14:textId="77777777" w:rsidR="00F64C8E" w:rsidRPr="00DE7B59" w:rsidRDefault="00F64C8E" w:rsidP="00131CE5">
            <w:pPr>
              <w:pStyle w:val="TAC"/>
              <w:rPr>
                <w:lang w:eastAsia="en-US"/>
              </w:rPr>
            </w:pPr>
            <w:r w:rsidRPr="00DE7B59">
              <w:rPr>
                <w:lang w:eastAsia="en-US"/>
              </w:rPr>
              <w:t>8000</w:t>
            </w:r>
          </w:p>
        </w:tc>
        <w:tc>
          <w:tcPr>
            <w:tcW w:w="1729" w:type="dxa"/>
          </w:tcPr>
          <w:p w14:paraId="3EAE8F24" w14:textId="77777777" w:rsidR="00F64C8E" w:rsidRPr="00DE7B59" w:rsidRDefault="00F64C8E" w:rsidP="00131CE5">
            <w:pPr>
              <w:pStyle w:val="TAC"/>
              <w:rPr>
                <w:lang w:eastAsia="en-US"/>
              </w:rPr>
            </w:pPr>
            <w:r w:rsidRPr="00DE7B59">
              <w:rPr>
                <w:lang w:eastAsia="en-US"/>
              </w:rPr>
              <w:t>8000</w:t>
            </w:r>
          </w:p>
        </w:tc>
        <w:tc>
          <w:tcPr>
            <w:tcW w:w="1680" w:type="dxa"/>
          </w:tcPr>
          <w:p w14:paraId="49B6342A" w14:textId="77777777" w:rsidR="00F64C8E" w:rsidRPr="00DE7B59" w:rsidRDefault="006B7C68" w:rsidP="00131CE5">
            <w:pPr>
              <w:pStyle w:val="TAC"/>
              <w:rPr>
                <w:lang w:eastAsia="en-US"/>
              </w:rPr>
            </w:pPr>
            <w:r w:rsidRPr="00DE7B59">
              <w:rPr>
                <w:lang w:eastAsia="en-US"/>
              </w:rPr>
              <w:t xml:space="preserve">10435 </w:t>
            </w:r>
            <w:r w:rsidR="00F64C8E" w:rsidRPr="00DE7B59">
              <w:rPr>
                <w:lang w:eastAsia="en-US"/>
              </w:rPr>
              <w:t>(Note 1)</w:t>
            </w:r>
          </w:p>
        </w:tc>
        <w:tc>
          <w:tcPr>
            <w:tcW w:w="1713" w:type="dxa"/>
          </w:tcPr>
          <w:p w14:paraId="6DFC1229" w14:textId="77777777" w:rsidR="00F64C8E" w:rsidRPr="00DE7B59" w:rsidRDefault="00F64C8E" w:rsidP="00131CE5">
            <w:pPr>
              <w:pStyle w:val="TAC"/>
              <w:rPr>
                <w:lang w:eastAsia="en-US"/>
              </w:rPr>
            </w:pPr>
            <w:r w:rsidRPr="00DE7B59">
              <w:rPr>
                <w:lang w:eastAsia="en-US"/>
              </w:rPr>
              <w:t>8000</w:t>
            </w:r>
          </w:p>
        </w:tc>
      </w:tr>
      <w:tr w:rsidR="00F64C8E" w:rsidRPr="00DE7B59" w14:paraId="7D5B796D" w14:textId="77777777" w:rsidTr="00F64C8E">
        <w:tc>
          <w:tcPr>
            <w:tcW w:w="1829" w:type="dxa"/>
          </w:tcPr>
          <w:p w14:paraId="295E335A" w14:textId="77777777" w:rsidR="00F64C8E" w:rsidRPr="00DE7B59" w:rsidRDefault="00F64C8E" w:rsidP="00131CE5">
            <w:pPr>
              <w:pStyle w:val="TAL"/>
              <w:rPr>
                <w:lang w:eastAsia="en-US"/>
              </w:rPr>
            </w:pPr>
            <w:r w:rsidRPr="00DE7B59">
              <w:rPr>
                <w:lang w:eastAsia="en-US"/>
              </w:rPr>
              <w:t>D3 (octets)</w:t>
            </w:r>
          </w:p>
        </w:tc>
        <w:tc>
          <w:tcPr>
            <w:tcW w:w="1626" w:type="dxa"/>
          </w:tcPr>
          <w:p w14:paraId="1DE4B992" w14:textId="77777777" w:rsidR="00F64C8E" w:rsidRPr="00DE7B59" w:rsidRDefault="00F64C8E" w:rsidP="00131CE5">
            <w:pPr>
              <w:pStyle w:val="TAC"/>
              <w:rPr>
                <w:lang w:eastAsia="en-US"/>
              </w:rPr>
            </w:pPr>
            <w:r w:rsidRPr="00DE7B59">
              <w:rPr>
                <w:lang w:eastAsia="en-US"/>
              </w:rPr>
              <w:t>16000</w:t>
            </w:r>
          </w:p>
        </w:tc>
        <w:tc>
          <w:tcPr>
            <w:tcW w:w="1729" w:type="dxa"/>
          </w:tcPr>
          <w:p w14:paraId="6AAFE084" w14:textId="77777777" w:rsidR="00F64C8E" w:rsidRPr="00DE7B59" w:rsidRDefault="00F64C8E" w:rsidP="00131CE5">
            <w:pPr>
              <w:pStyle w:val="TAC"/>
              <w:rPr>
                <w:lang w:eastAsia="en-US"/>
              </w:rPr>
            </w:pPr>
            <w:r w:rsidRPr="00DE7B59">
              <w:rPr>
                <w:lang w:eastAsia="en-US"/>
              </w:rPr>
              <w:t>7790 (Note 1)</w:t>
            </w:r>
          </w:p>
        </w:tc>
        <w:tc>
          <w:tcPr>
            <w:tcW w:w="1680" w:type="dxa"/>
          </w:tcPr>
          <w:p w14:paraId="784516EB" w14:textId="77777777" w:rsidR="00F64C8E" w:rsidRPr="00DE7B59" w:rsidRDefault="00F64C8E" w:rsidP="00131CE5">
            <w:pPr>
              <w:pStyle w:val="TAC"/>
              <w:rPr>
                <w:lang w:eastAsia="en-US"/>
              </w:rPr>
            </w:pPr>
            <w:r w:rsidRPr="00DE7B59">
              <w:rPr>
                <w:lang w:eastAsia="en-US"/>
              </w:rPr>
              <w:t>16000</w:t>
            </w:r>
          </w:p>
        </w:tc>
        <w:tc>
          <w:tcPr>
            <w:tcW w:w="1713" w:type="dxa"/>
          </w:tcPr>
          <w:p w14:paraId="0D8D35F4" w14:textId="77777777" w:rsidR="00F64C8E" w:rsidRPr="00DE7B59" w:rsidRDefault="00F64C8E" w:rsidP="00131CE5">
            <w:pPr>
              <w:pStyle w:val="TAC"/>
              <w:rPr>
                <w:lang w:eastAsia="en-US"/>
              </w:rPr>
            </w:pPr>
            <w:r w:rsidRPr="00DE7B59">
              <w:rPr>
                <w:lang w:eastAsia="en-US"/>
              </w:rPr>
              <w:t>16000</w:t>
            </w:r>
          </w:p>
        </w:tc>
      </w:tr>
      <w:tr w:rsidR="00F64C8E" w:rsidRPr="00DE7B59" w14:paraId="0870B0A3" w14:textId="77777777" w:rsidTr="00F64C8E">
        <w:tc>
          <w:tcPr>
            <w:tcW w:w="8577" w:type="dxa"/>
            <w:gridSpan w:val="5"/>
          </w:tcPr>
          <w:p w14:paraId="394E35BF" w14:textId="77777777" w:rsidR="00F64C8E" w:rsidRPr="00DE7B59" w:rsidRDefault="00F64C8E" w:rsidP="00131CE5">
            <w:pPr>
              <w:pStyle w:val="TAN"/>
              <w:rPr>
                <w:lang w:eastAsia="en-US"/>
              </w:rPr>
            </w:pPr>
            <w:r w:rsidRPr="00DE7B59">
              <w:rPr>
                <w:lang w:eastAsia="en-US"/>
              </w:rPr>
              <w:t>Note 1:</w:t>
            </w:r>
            <w:r w:rsidR="007E6D65" w:rsidRPr="00DE7B59">
              <w:rPr>
                <w:lang w:eastAsia="en-US"/>
              </w:rPr>
              <w:tab/>
            </w:r>
            <w:r w:rsidR="00821FAB" w:rsidRPr="00DE7B59">
              <w:rPr>
                <w:lang w:eastAsia="en-US"/>
              </w:rPr>
              <w:t>C</w:t>
            </w:r>
            <w:r w:rsidRPr="00DE7B59">
              <w:rPr>
                <w:lang w:eastAsia="en-US"/>
              </w:rPr>
              <w:t xml:space="preserve">alculated </w:t>
            </w:r>
            <w:r w:rsidR="00821FAB" w:rsidRPr="00DE7B59">
              <w:rPr>
                <w:lang w:eastAsia="en-US"/>
              </w:rPr>
              <w:t>using</w:t>
            </w:r>
            <w:r w:rsidRPr="00DE7B59">
              <w:rPr>
                <w:lang w:eastAsia="en-US"/>
              </w:rPr>
              <w:t xml:space="preserve"> the following equation for th</w:t>
            </w:r>
            <w:r w:rsidR="00821FAB" w:rsidRPr="00DE7B59">
              <w:rPr>
                <w:lang w:eastAsia="en-US"/>
              </w:rPr>
              <w:t>e case of the least header size:</w:t>
            </w:r>
            <w:r w:rsidR="00821FAB" w:rsidRPr="00DE7B59">
              <w:rPr>
                <w:lang w:eastAsia="en-US"/>
              </w:rPr>
              <w:br/>
            </w:r>
            <w:r w:rsidRPr="00DE7B59">
              <w:rPr>
                <w:lang w:eastAsia="en-US"/>
              </w:rPr>
              <w:t xml:space="preserve">(D1 + D2 + D3) = (D - </w:t>
            </w:r>
            <w:r w:rsidR="006B7C68" w:rsidRPr="00DE7B59">
              <w:rPr>
                <w:lang w:eastAsia="en-US"/>
              </w:rPr>
              <w:t>6</w:t>
            </w:r>
            <w:r w:rsidRPr="00DE7B59">
              <w:rPr>
                <w:lang w:eastAsia="en-US"/>
              </w:rPr>
              <w:t>) * T2 / T1</w:t>
            </w:r>
          </w:p>
        </w:tc>
      </w:tr>
      <w:bookmarkEnd w:id="14"/>
    </w:tbl>
    <w:p w14:paraId="6635254B" w14:textId="77777777" w:rsidR="00F64C8E" w:rsidRPr="00DE7B59" w:rsidRDefault="00F64C8E" w:rsidP="00F64C8E">
      <w:pPr>
        <w:rPr>
          <w:lang w:eastAsia="sv-SE"/>
        </w:rPr>
      </w:pPr>
    </w:p>
    <w:p w14:paraId="1FE4A469" w14:textId="77777777" w:rsidR="006B7C68" w:rsidRPr="00DE7B59" w:rsidRDefault="00F64C8E" w:rsidP="001B28C9">
      <w:pPr>
        <w:pStyle w:val="NO"/>
        <w:rPr>
          <w:lang w:eastAsia="sv-SE"/>
        </w:rPr>
      </w:pPr>
      <w:r w:rsidRPr="00DE7B59">
        <w:rPr>
          <w:lang w:eastAsia="sv-SE"/>
        </w:rPr>
        <w:t>NOTE:</w:t>
      </w:r>
      <w:r w:rsidRPr="00DE7B59">
        <w:rPr>
          <w:lang w:eastAsia="sv-SE"/>
        </w:rPr>
        <w:tab/>
      </w:r>
      <w:r w:rsidR="00821FAB" w:rsidRPr="00DE7B59">
        <w:rPr>
          <w:lang w:eastAsia="sv-SE"/>
        </w:rPr>
        <w:t>T</w:t>
      </w:r>
      <w:r w:rsidRPr="00DE7B59">
        <w:rPr>
          <w:lang w:eastAsia="sv-SE"/>
        </w:rPr>
        <w:t xml:space="preserve">he </w:t>
      </w:r>
      <w:r w:rsidR="00821FAB" w:rsidRPr="00DE7B59">
        <w:rPr>
          <w:lang w:eastAsia="sv-SE"/>
        </w:rPr>
        <w:t xml:space="preserve">Test parameter values </w:t>
      </w:r>
      <w:r w:rsidRPr="00DE7B59">
        <w:rPr>
          <w:lang w:eastAsia="sv-SE"/>
        </w:rPr>
        <w:t>above and the test procedure assume that the UE has a loopback buffer of at least 57280 octets.</w:t>
      </w:r>
    </w:p>
    <w:p w14:paraId="218414C8" w14:textId="77777777" w:rsidR="00F64C8E" w:rsidRPr="00DE7B59" w:rsidRDefault="00F64C8E" w:rsidP="00B5202A">
      <w:pPr>
        <w:pStyle w:val="H6"/>
      </w:pPr>
      <w:r w:rsidRPr="00DE7B59">
        <w:lastRenderedPageBreak/>
        <w:t>7.</w:t>
      </w:r>
      <w:r w:rsidR="00B8531A" w:rsidRPr="00DE7B59">
        <w:t>1.</w:t>
      </w:r>
      <w:r w:rsidRPr="00DE7B59">
        <w:t>1.3.2.3.3</w:t>
      </w:r>
      <w:r w:rsidRPr="00DE7B59">
        <w:tab/>
        <w:t>Specific message contents</w:t>
      </w:r>
    </w:p>
    <w:p w14:paraId="631DFED1" w14:textId="77777777" w:rsidR="00701C53" w:rsidRPr="00DE7B59" w:rsidRDefault="00701C53" w:rsidP="008C2CC8">
      <w:pPr>
        <w:pStyle w:val="TH"/>
        <w:rPr>
          <w:lang w:eastAsia="sv-SE"/>
        </w:rPr>
      </w:pPr>
      <w:r w:rsidRPr="00DE7B59">
        <w:rPr>
          <w:lang w:eastAsia="sv-SE"/>
        </w:rPr>
        <w:t>Table 7.1.1.3.2.3.3-1: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01C53" w:rsidRPr="00DE7B59" w14:paraId="03E64425" w14:textId="77777777" w:rsidTr="004E235F">
        <w:tc>
          <w:tcPr>
            <w:tcW w:w="9781" w:type="dxa"/>
            <w:gridSpan w:val="4"/>
          </w:tcPr>
          <w:p w14:paraId="10C580AE" w14:textId="77777777" w:rsidR="00701C53" w:rsidRPr="00DE7B59" w:rsidRDefault="00701C53" w:rsidP="004E235F">
            <w:pPr>
              <w:pStyle w:val="TAL"/>
              <w:rPr>
                <w:lang w:eastAsia="en-US"/>
              </w:rPr>
            </w:pPr>
            <w:r w:rsidRPr="00DE7B59">
              <w:rPr>
                <w:lang w:eastAsia="en-US"/>
              </w:rPr>
              <w:t xml:space="preserve">Derivation Path: </w:t>
            </w:r>
            <w:r w:rsidR="00B92AC3" w:rsidRPr="00DE7B59">
              <w:t>38.508-1 [4]</w:t>
            </w:r>
            <w:r w:rsidR="00BD779D" w:rsidRPr="00DE7B59">
              <w:rPr>
                <w:lang w:eastAsia="en-US"/>
              </w:rPr>
              <w:t>,</w:t>
            </w:r>
            <w:r w:rsidRPr="00DE7B59">
              <w:rPr>
                <w:lang w:eastAsia="en-US"/>
              </w:rPr>
              <w:t xml:space="preserve"> Table 4.6.3-</w:t>
            </w:r>
            <w:r w:rsidR="00B92AC3" w:rsidRPr="00DE7B59">
              <w:t>155</w:t>
            </w:r>
          </w:p>
        </w:tc>
      </w:tr>
      <w:tr w:rsidR="00701C53" w:rsidRPr="00DE7B59" w14:paraId="338582DE" w14:textId="77777777" w:rsidTr="004E235F">
        <w:tblPrEx>
          <w:tblCellMar>
            <w:left w:w="108" w:type="dxa"/>
            <w:right w:w="108" w:type="dxa"/>
          </w:tblCellMar>
        </w:tblPrEx>
        <w:tc>
          <w:tcPr>
            <w:tcW w:w="4253" w:type="dxa"/>
          </w:tcPr>
          <w:p w14:paraId="33D0E402" w14:textId="77777777" w:rsidR="00701C53" w:rsidRPr="00DE7B59" w:rsidRDefault="00701C53" w:rsidP="004E235F">
            <w:pPr>
              <w:pStyle w:val="TAH"/>
              <w:rPr>
                <w:lang w:eastAsia="en-US"/>
              </w:rPr>
            </w:pPr>
            <w:r w:rsidRPr="00DE7B59">
              <w:rPr>
                <w:lang w:eastAsia="en-US"/>
              </w:rPr>
              <w:t>Information Element</w:t>
            </w:r>
          </w:p>
        </w:tc>
        <w:tc>
          <w:tcPr>
            <w:tcW w:w="2552" w:type="dxa"/>
          </w:tcPr>
          <w:p w14:paraId="6FC7ECC7" w14:textId="77777777" w:rsidR="00701C53" w:rsidRPr="00DE7B59" w:rsidRDefault="00701C53" w:rsidP="004E235F">
            <w:pPr>
              <w:pStyle w:val="TAH"/>
              <w:rPr>
                <w:lang w:eastAsia="en-US"/>
              </w:rPr>
            </w:pPr>
            <w:r w:rsidRPr="00DE7B59">
              <w:rPr>
                <w:lang w:eastAsia="en-US"/>
              </w:rPr>
              <w:t>Value/remark</w:t>
            </w:r>
          </w:p>
        </w:tc>
        <w:tc>
          <w:tcPr>
            <w:tcW w:w="1701" w:type="dxa"/>
          </w:tcPr>
          <w:p w14:paraId="63D37624" w14:textId="77777777" w:rsidR="00701C53" w:rsidRPr="00DE7B59" w:rsidRDefault="00701C53" w:rsidP="004E235F">
            <w:pPr>
              <w:pStyle w:val="TAH"/>
              <w:rPr>
                <w:lang w:eastAsia="en-US"/>
              </w:rPr>
            </w:pPr>
            <w:r w:rsidRPr="00DE7B59">
              <w:rPr>
                <w:lang w:eastAsia="en-US"/>
              </w:rPr>
              <w:t>Comment</w:t>
            </w:r>
          </w:p>
        </w:tc>
        <w:tc>
          <w:tcPr>
            <w:tcW w:w="1275" w:type="dxa"/>
          </w:tcPr>
          <w:p w14:paraId="426839FD" w14:textId="77777777" w:rsidR="00701C53" w:rsidRPr="00DE7B59" w:rsidRDefault="00701C53" w:rsidP="004E235F">
            <w:pPr>
              <w:pStyle w:val="TAH"/>
              <w:rPr>
                <w:lang w:eastAsia="en-US"/>
              </w:rPr>
            </w:pPr>
            <w:r w:rsidRPr="00DE7B59">
              <w:rPr>
                <w:lang w:eastAsia="en-US"/>
              </w:rPr>
              <w:t>Condition</w:t>
            </w:r>
          </w:p>
        </w:tc>
      </w:tr>
      <w:tr w:rsidR="00701C53" w:rsidRPr="00DE7B59" w14:paraId="15070721" w14:textId="77777777" w:rsidTr="004E235F">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23FA3DF7" w14:textId="77777777" w:rsidR="00701C53" w:rsidRPr="00DE7B59" w:rsidRDefault="00701C53" w:rsidP="004E235F">
            <w:pPr>
              <w:pStyle w:val="TAL"/>
              <w:rPr>
                <w:lang w:eastAsia="en-US"/>
              </w:rPr>
            </w:pPr>
            <w:r w:rsidRPr="00DE7B59">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5227F2DD" w14:textId="77777777" w:rsidR="00701C53" w:rsidRPr="00DE7B59" w:rsidRDefault="00B92AC3" w:rsidP="004E235F">
            <w:pPr>
              <w:pStyle w:val="TAC"/>
              <w:rPr>
                <w:lang w:eastAsia="en-US"/>
              </w:rPr>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619CE2B9" w14:textId="77777777" w:rsidR="00701C53" w:rsidRPr="00DE7B59" w:rsidRDefault="00701C53" w:rsidP="004E235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B2B643" w14:textId="77777777" w:rsidR="00701C53" w:rsidRPr="00DE7B59" w:rsidRDefault="00701C53" w:rsidP="004E235F">
            <w:pPr>
              <w:pStyle w:val="TAL"/>
              <w:rPr>
                <w:lang w:eastAsia="en-US"/>
              </w:rPr>
            </w:pPr>
          </w:p>
        </w:tc>
      </w:tr>
    </w:tbl>
    <w:p w14:paraId="49A927D9" w14:textId="77777777" w:rsidR="00F64C8E" w:rsidRPr="00DE7B59" w:rsidRDefault="00F64C8E" w:rsidP="00131CE5">
      <w:pPr>
        <w:rPr>
          <w:lang w:eastAsia="sv-SE"/>
        </w:rPr>
      </w:pPr>
    </w:p>
    <w:p w14:paraId="796A85C6" w14:textId="77777777" w:rsidR="007635F1" w:rsidRPr="00DE7B59" w:rsidRDefault="007635F1" w:rsidP="007635F1">
      <w:pPr>
        <w:pStyle w:val="Heading5"/>
      </w:pPr>
      <w:bookmarkStart w:id="15" w:name="_Toc21103099"/>
      <w:bookmarkStart w:id="16" w:name="_Toc29233436"/>
      <w:bookmarkStart w:id="17" w:name="_Toc29462041"/>
      <w:bookmarkStart w:id="18" w:name="_Toc36158018"/>
      <w:r w:rsidRPr="00DE7B59">
        <w:t>7.1.1.3.2b</w:t>
      </w:r>
      <w:r w:rsidRPr="00DE7B59">
        <w:tab/>
        <w:t>Logical channel prioritization handling with Mapping restrictions</w:t>
      </w:r>
      <w:bookmarkEnd w:id="15"/>
      <w:bookmarkEnd w:id="16"/>
      <w:bookmarkEnd w:id="17"/>
      <w:bookmarkEnd w:id="18"/>
    </w:p>
    <w:p w14:paraId="069AE3E3" w14:textId="77777777" w:rsidR="007635F1" w:rsidRPr="00DE7B59" w:rsidRDefault="007635F1" w:rsidP="00EE2286">
      <w:pPr>
        <w:pStyle w:val="H6"/>
      </w:pPr>
      <w:r w:rsidRPr="00DE7B59">
        <w:t>7.1.1.3.2b.1</w:t>
      </w:r>
      <w:r w:rsidRPr="00DE7B59">
        <w:tab/>
        <w:t>Test Purpose (TP)</w:t>
      </w:r>
    </w:p>
    <w:p w14:paraId="7F251EC1" w14:textId="77777777" w:rsidR="007635F1" w:rsidRPr="00DE7B59" w:rsidRDefault="007635F1" w:rsidP="007635F1">
      <w:pPr>
        <w:pStyle w:val="H6"/>
      </w:pPr>
      <w:r w:rsidRPr="00DE7B59">
        <w:t>(1)</w:t>
      </w:r>
    </w:p>
    <w:p w14:paraId="4E19C128" w14:textId="77777777" w:rsidR="007635F1" w:rsidRPr="00DE7B59" w:rsidRDefault="007635F1" w:rsidP="007635F1">
      <w:pPr>
        <w:pStyle w:val="PL"/>
        <w:rPr>
          <w:noProof w:val="0"/>
        </w:rPr>
      </w:pPr>
      <w:r w:rsidRPr="00DE7B59">
        <w:rPr>
          <w:b/>
          <w:noProof w:val="0"/>
        </w:rPr>
        <w:t>with</w:t>
      </w:r>
      <w:r w:rsidRPr="00DE7B59">
        <w:rPr>
          <w:noProof w:val="0"/>
        </w:rPr>
        <w:t xml:space="preserve"> {UE in RRC_CONNECTED state with allowedSCS-List configured }</w:t>
      </w:r>
    </w:p>
    <w:p w14:paraId="4D13FCDD"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12D88241"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1709B488"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allowedSCS-List }</w:t>
      </w:r>
    </w:p>
    <w:p w14:paraId="6A5F92BB" w14:textId="77777777" w:rsidR="007635F1" w:rsidRPr="00DE7B59" w:rsidRDefault="007635F1" w:rsidP="007635F1">
      <w:pPr>
        <w:pStyle w:val="PL"/>
        <w:rPr>
          <w:noProof w:val="0"/>
        </w:rPr>
      </w:pPr>
      <w:r w:rsidRPr="00DE7B59">
        <w:rPr>
          <w:noProof w:val="0"/>
        </w:rPr>
        <w:t xml:space="preserve">            }</w:t>
      </w:r>
    </w:p>
    <w:p w14:paraId="6F8CFB27" w14:textId="77777777" w:rsidR="007635F1" w:rsidRPr="00DE7B59" w:rsidRDefault="007635F1" w:rsidP="007635F1">
      <w:pPr>
        <w:pStyle w:val="PL"/>
        <w:rPr>
          <w:noProof w:val="0"/>
        </w:rPr>
      </w:pPr>
    </w:p>
    <w:p w14:paraId="0E8C049A" w14:textId="77777777" w:rsidR="007635F1" w:rsidRPr="00DE7B59" w:rsidRDefault="007635F1" w:rsidP="007635F1">
      <w:pPr>
        <w:pStyle w:val="H6"/>
      </w:pPr>
      <w:r w:rsidRPr="00DE7B59">
        <w:t>(2)</w:t>
      </w:r>
    </w:p>
    <w:p w14:paraId="2C993E1F" w14:textId="77777777" w:rsidR="007635F1" w:rsidRPr="00DE7B59" w:rsidRDefault="007635F1" w:rsidP="007635F1">
      <w:pPr>
        <w:pStyle w:val="PL"/>
        <w:rPr>
          <w:noProof w:val="0"/>
        </w:rPr>
      </w:pPr>
      <w:r w:rsidRPr="00DE7B59">
        <w:rPr>
          <w:b/>
          <w:noProof w:val="0"/>
        </w:rPr>
        <w:t>with</w:t>
      </w:r>
      <w:r w:rsidRPr="00DE7B59">
        <w:rPr>
          <w:noProof w:val="0"/>
        </w:rPr>
        <w:t xml:space="preserve"> {UE in RRC_CONNECTED state with maxPUSCH-Duration configured }</w:t>
      </w:r>
    </w:p>
    <w:p w14:paraId="0DF0EB41"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6E7DD4BB"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6C570C02"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maxPUSCH-Duration }</w:t>
      </w:r>
    </w:p>
    <w:p w14:paraId="62748F27" w14:textId="77777777" w:rsidR="007635F1" w:rsidRPr="00DE7B59" w:rsidRDefault="007635F1" w:rsidP="007635F1">
      <w:pPr>
        <w:pStyle w:val="PL"/>
        <w:rPr>
          <w:noProof w:val="0"/>
        </w:rPr>
      </w:pPr>
      <w:r w:rsidRPr="00DE7B59">
        <w:rPr>
          <w:noProof w:val="0"/>
        </w:rPr>
        <w:t xml:space="preserve">            }</w:t>
      </w:r>
    </w:p>
    <w:p w14:paraId="2CA4B0B3" w14:textId="77777777" w:rsidR="007635F1" w:rsidRPr="00DE7B59" w:rsidRDefault="007635F1" w:rsidP="007635F1">
      <w:pPr>
        <w:pStyle w:val="PL"/>
        <w:rPr>
          <w:noProof w:val="0"/>
        </w:rPr>
      </w:pPr>
    </w:p>
    <w:p w14:paraId="451B7B39" w14:textId="77777777" w:rsidR="007635F1" w:rsidRPr="00DE7B59" w:rsidRDefault="007635F1" w:rsidP="007635F1">
      <w:pPr>
        <w:pStyle w:val="H6"/>
      </w:pPr>
      <w:r w:rsidRPr="00DE7B59">
        <w:t>(3)</w:t>
      </w:r>
    </w:p>
    <w:p w14:paraId="4A531C63" w14:textId="3C833FA0" w:rsidR="007635F1" w:rsidRPr="00DE7B59" w:rsidRDefault="007635F1" w:rsidP="007635F1">
      <w:pPr>
        <w:pStyle w:val="PL"/>
        <w:rPr>
          <w:noProof w:val="0"/>
        </w:rPr>
      </w:pPr>
      <w:r w:rsidRPr="00DE7B59">
        <w:rPr>
          <w:b/>
          <w:noProof w:val="0"/>
        </w:rPr>
        <w:t>with</w:t>
      </w:r>
      <w:r w:rsidRPr="00DE7B59">
        <w:rPr>
          <w:noProof w:val="0"/>
        </w:rPr>
        <w:t xml:space="preserve"> { UE in RRC_CONNECTED state with configuredGrantType1Allowed configured </w:t>
      </w:r>
      <w:r w:rsidR="00BB20A2" w:rsidRPr="00DE7B59">
        <w:rPr>
          <w:noProof w:val="0"/>
        </w:rPr>
        <w:t xml:space="preserve">and supporting Type 1 PUSCH transmissions with configured grant </w:t>
      </w:r>
      <w:r w:rsidRPr="00DE7B59">
        <w:rPr>
          <w:noProof w:val="0"/>
        </w:rPr>
        <w:t>}</w:t>
      </w:r>
    </w:p>
    <w:p w14:paraId="7174E445"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2C6610E5"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62A2F556"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configuredGrantType1Allowed }</w:t>
      </w:r>
    </w:p>
    <w:p w14:paraId="20AABD69" w14:textId="77777777" w:rsidR="007635F1" w:rsidRPr="00DE7B59" w:rsidRDefault="007635F1" w:rsidP="007635F1">
      <w:pPr>
        <w:pStyle w:val="PL"/>
        <w:rPr>
          <w:noProof w:val="0"/>
        </w:rPr>
      </w:pPr>
      <w:r w:rsidRPr="00DE7B59">
        <w:rPr>
          <w:noProof w:val="0"/>
        </w:rPr>
        <w:t xml:space="preserve">            }</w:t>
      </w:r>
    </w:p>
    <w:p w14:paraId="51311E77" w14:textId="77777777" w:rsidR="007635F1" w:rsidRPr="00DE7B59" w:rsidRDefault="007635F1" w:rsidP="007635F1">
      <w:pPr>
        <w:pStyle w:val="PL"/>
        <w:rPr>
          <w:noProof w:val="0"/>
        </w:rPr>
      </w:pPr>
    </w:p>
    <w:p w14:paraId="646A9358" w14:textId="77777777" w:rsidR="007635F1" w:rsidRPr="00DE7B59" w:rsidRDefault="007635F1" w:rsidP="00EE2286">
      <w:pPr>
        <w:pStyle w:val="H6"/>
      </w:pPr>
      <w:r w:rsidRPr="00DE7B59">
        <w:t>7.1.1.3.2b.2</w:t>
      </w:r>
      <w:r w:rsidRPr="00DE7B59">
        <w:tab/>
        <w:t>Conformance requirements</w:t>
      </w:r>
    </w:p>
    <w:p w14:paraId="67A3882F" w14:textId="77777777" w:rsidR="007635F1" w:rsidRPr="00DE7B59" w:rsidRDefault="007635F1" w:rsidP="007635F1">
      <w:r w:rsidRPr="00DE7B59">
        <w:t xml:space="preserve">References: The conformance requirements covered in the present TC are specified in: </w:t>
      </w:r>
      <w:r w:rsidRPr="00DE7B59">
        <w:rPr>
          <w:rFonts w:eastAsia="MS Gothic"/>
        </w:rPr>
        <w:t>TS 38.</w:t>
      </w:r>
      <w:r w:rsidRPr="00DE7B59">
        <w:t>321,</w:t>
      </w:r>
      <w:r w:rsidRPr="00DE7B59">
        <w:rPr>
          <w:rFonts w:eastAsia="MS Gothic"/>
        </w:rPr>
        <w:t xml:space="preserve"> clause 5.4.3.1.1, 5.4.3.1.2, 5.4.3.1.3. </w:t>
      </w:r>
      <w:r w:rsidRPr="00DE7B59">
        <w:t>Unless otherwise stated these are Rel-15 requirements.</w:t>
      </w:r>
    </w:p>
    <w:p w14:paraId="07AC5E86" w14:textId="77777777" w:rsidR="007635F1" w:rsidRPr="00DE7B59" w:rsidRDefault="007635F1" w:rsidP="007635F1">
      <w:pPr>
        <w:tabs>
          <w:tab w:val="left" w:pos="3828"/>
        </w:tabs>
        <w:rPr>
          <w:rFonts w:eastAsia="MS Gothic"/>
        </w:rPr>
      </w:pPr>
      <w:r w:rsidRPr="00DE7B59">
        <w:rPr>
          <w:rFonts w:eastAsia="MS Gothic"/>
        </w:rPr>
        <w:t>[TS 38.</w:t>
      </w:r>
      <w:r w:rsidRPr="00DE7B59">
        <w:t>321</w:t>
      </w:r>
      <w:r w:rsidRPr="00DE7B59">
        <w:rPr>
          <w:rFonts w:eastAsia="MS Gothic"/>
        </w:rPr>
        <w:t>, clause 5.4.3.</w:t>
      </w:r>
      <w:r w:rsidRPr="00DE7B59">
        <w:t>1.1</w:t>
      </w:r>
      <w:r w:rsidRPr="00DE7B59">
        <w:rPr>
          <w:rFonts w:eastAsia="MS Gothic"/>
        </w:rPr>
        <w:t>]</w:t>
      </w:r>
    </w:p>
    <w:p w14:paraId="7AB30049" w14:textId="77777777" w:rsidR="007635F1" w:rsidRPr="00DE7B59" w:rsidRDefault="007635F1" w:rsidP="007635F1">
      <w:pPr>
        <w:rPr>
          <w:lang w:eastAsia="ko-KR"/>
        </w:rPr>
      </w:pPr>
      <w:r w:rsidRPr="00DE7B59">
        <w:rPr>
          <w:lang w:eastAsia="ko-KR"/>
        </w:rPr>
        <w:t>The Logical Channel Prioritization (LCP) procedure is applied whenever a new transmission is performed.</w:t>
      </w:r>
    </w:p>
    <w:p w14:paraId="401EE6E8" w14:textId="77777777" w:rsidR="007635F1" w:rsidRPr="00DE7B59" w:rsidRDefault="007635F1" w:rsidP="007635F1">
      <w:pPr>
        <w:rPr>
          <w:lang w:eastAsia="ko-KR"/>
        </w:rPr>
      </w:pPr>
      <w:r w:rsidRPr="00DE7B59">
        <w:rPr>
          <w:lang w:eastAsia="ko-KR"/>
        </w:rPr>
        <w:t>RRC controls the scheduling of uplink data by signalling for each logical channel per MAC entity:</w:t>
      </w:r>
    </w:p>
    <w:p w14:paraId="7C8D2BD1"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priority</w:t>
      </w:r>
      <w:r w:rsidRPr="00DE7B59">
        <w:rPr>
          <w:lang w:eastAsia="ko-KR"/>
        </w:rPr>
        <w:t xml:space="preserve"> where an increasing priority value indicates a lower priority level;</w:t>
      </w:r>
    </w:p>
    <w:p w14:paraId="4ED6F373"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prioritisedBitRate</w:t>
      </w:r>
      <w:r w:rsidRPr="00DE7B59">
        <w:rPr>
          <w:lang w:eastAsia="ko-KR"/>
        </w:rPr>
        <w:t xml:space="preserve"> which sets the Prioritized Bit Rate (PBR);</w:t>
      </w:r>
    </w:p>
    <w:p w14:paraId="27466CCD"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bucketSizeDuration</w:t>
      </w:r>
      <w:r w:rsidRPr="00DE7B59">
        <w:rPr>
          <w:lang w:eastAsia="ko-KR"/>
        </w:rPr>
        <w:t xml:space="preserve"> which sets the Bucket Size Duration (BSD).</w:t>
      </w:r>
    </w:p>
    <w:p w14:paraId="53C8CF23" w14:textId="77777777" w:rsidR="007635F1" w:rsidRPr="00DE7B59" w:rsidRDefault="007635F1" w:rsidP="007635F1">
      <w:pPr>
        <w:rPr>
          <w:lang w:eastAsia="ko-KR"/>
        </w:rPr>
      </w:pPr>
      <w:r w:rsidRPr="00DE7B59">
        <w:rPr>
          <w:lang w:eastAsia="ko-KR"/>
        </w:rPr>
        <w:t>RRC additionally controls the LCP procedure by configuring mapping restrictions for each logical channel:</w:t>
      </w:r>
    </w:p>
    <w:p w14:paraId="59BF434F"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allowedSCS-List</w:t>
      </w:r>
      <w:r w:rsidRPr="00DE7B59">
        <w:rPr>
          <w:lang w:eastAsia="ko-KR"/>
        </w:rPr>
        <w:t xml:space="preserve"> which sets the allowed Subcarrier Spacing(s) for transmission;</w:t>
      </w:r>
    </w:p>
    <w:p w14:paraId="1986267C"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maxPUSCH-Duration</w:t>
      </w:r>
      <w:r w:rsidRPr="00DE7B59">
        <w:rPr>
          <w:lang w:eastAsia="ko-KR"/>
        </w:rPr>
        <w:t xml:space="preserve"> which sets the maximum PUSCH duration allowed for transmission;</w:t>
      </w:r>
    </w:p>
    <w:p w14:paraId="4A7F3565"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configuredGrantType1Allowed</w:t>
      </w:r>
      <w:r w:rsidRPr="00DE7B59">
        <w:rPr>
          <w:lang w:eastAsia="ko-KR"/>
        </w:rPr>
        <w:t xml:space="preserve"> which sets whether a configured grant Type 1 can be used for transmission;</w:t>
      </w:r>
    </w:p>
    <w:p w14:paraId="0D302F13"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allowedServingCells</w:t>
      </w:r>
      <w:r w:rsidRPr="00DE7B59">
        <w:rPr>
          <w:lang w:eastAsia="ko-KR"/>
        </w:rPr>
        <w:t xml:space="preserve"> which sets the allowed cell(s) for transmission.</w:t>
      </w:r>
    </w:p>
    <w:p w14:paraId="0C8A950B" w14:textId="77777777" w:rsidR="007635F1" w:rsidRPr="00DE7B59" w:rsidRDefault="007635F1" w:rsidP="007635F1">
      <w:pPr>
        <w:rPr>
          <w:lang w:eastAsia="ko-KR"/>
        </w:rPr>
      </w:pPr>
      <w:r w:rsidRPr="00DE7B59">
        <w:rPr>
          <w:lang w:eastAsia="ko-KR"/>
        </w:rPr>
        <w:lastRenderedPageBreak/>
        <w:t>The following UE variable is used for the Logical channel prioritization procedure:</w:t>
      </w:r>
    </w:p>
    <w:p w14:paraId="3B846FC2"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Bj</w:t>
      </w:r>
      <w:r w:rsidRPr="00DE7B59">
        <w:rPr>
          <w:lang w:eastAsia="ko-KR"/>
        </w:rPr>
        <w:t xml:space="preserve"> which is maintained for each logical channel </w:t>
      </w:r>
      <w:r w:rsidRPr="00DE7B59">
        <w:rPr>
          <w:i/>
        </w:rPr>
        <w:t>j</w:t>
      </w:r>
      <w:r w:rsidRPr="00DE7B59">
        <w:rPr>
          <w:lang w:eastAsia="ko-KR"/>
        </w:rPr>
        <w:t>.</w:t>
      </w:r>
    </w:p>
    <w:p w14:paraId="62C0381F" w14:textId="77777777" w:rsidR="007635F1" w:rsidRPr="00DE7B59" w:rsidRDefault="007635F1" w:rsidP="007635F1">
      <w:pPr>
        <w:rPr>
          <w:lang w:eastAsia="ko-KR"/>
        </w:rPr>
      </w:pPr>
      <w:r w:rsidRPr="00DE7B59">
        <w:rPr>
          <w:lang w:eastAsia="ko-KR"/>
        </w:rPr>
        <w:t xml:space="preserve">The MAC entity shall initialize </w:t>
      </w:r>
      <w:r w:rsidRPr="00DE7B59">
        <w:rPr>
          <w:i/>
        </w:rPr>
        <w:t>Bj</w:t>
      </w:r>
      <w:r w:rsidRPr="00DE7B59">
        <w:rPr>
          <w:lang w:eastAsia="ko-KR"/>
        </w:rPr>
        <w:t xml:space="preserve"> of the logical channel to zero when the logical channel is established.</w:t>
      </w:r>
    </w:p>
    <w:p w14:paraId="0335E484" w14:textId="77777777" w:rsidR="007635F1" w:rsidRPr="00DE7B59" w:rsidRDefault="007635F1" w:rsidP="007635F1">
      <w:pPr>
        <w:rPr>
          <w:lang w:eastAsia="ko-KR"/>
        </w:rPr>
      </w:pPr>
      <w:r w:rsidRPr="00DE7B59">
        <w:rPr>
          <w:lang w:eastAsia="ko-KR"/>
        </w:rPr>
        <w:t xml:space="preserve">For each logical channel </w:t>
      </w:r>
      <w:r w:rsidRPr="00DE7B59">
        <w:rPr>
          <w:i/>
        </w:rPr>
        <w:t>j</w:t>
      </w:r>
      <w:r w:rsidRPr="00DE7B59">
        <w:rPr>
          <w:lang w:eastAsia="ko-KR"/>
        </w:rPr>
        <w:t>, the MAC entity shall:</w:t>
      </w:r>
    </w:p>
    <w:p w14:paraId="458C5AF8" w14:textId="77777777" w:rsidR="007635F1" w:rsidRPr="00DE7B59" w:rsidRDefault="007635F1" w:rsidP="007635F1">
      <w:pPr>
        <w:pStyle w:val="B1"/>
        <w:rPr>
          <w:lang w:eastAsia="ko-KR"/>
        </w:rPr>
      </w:pPr>
      <w:r w:rsidRPr="00DE7B59">
        <w:rPr>
          <w:lang w:eastAsia="ko-KR"/>
        </w:rPr>
        <w:t>1&gt;</w:t>
      </w:r>
      <w:r w:rsidRPr="00DE7B59">
        <w:rPr>
          <w:lang w:eastAsia="ko-KR"/>
        </w:rPr>
        <w:tab/>
        <w:t xml:space="preserve">increment </w:t>
      </w:r>
      <w:r w:rsidRPr="00DE7B59">
        <w:rPr>
          <w:i/>
          <w:lang w:eastAsia="ko-KR"/>
        </w:rPr>
        <w:t>Bj</w:t>
      </w:r>
      <w:r w:rsidRPr="00DE7B59">
        <w:rPr>
          <w:lang w:eastAsia="ko-KR"/>
        </w:rPr>
        <w:t xml:space="preserve"> by the product PBR × T before every instance of the LCP procedure, where T is the time elapsed since </w:t>
      </w:r>
      <w:r w:rsidRPr="00DE7B59">
        <w:rPr>
          <w:i/>
          <w:lang w:eastAsia="ko-KR"/>
        </w:rPr>
        <w:t>Bj</w:t>
      </w:r>
      <w:r w:rsidRPr="00DE7B59">
        <w:rPr>
          <w:lang w:eastAsia="ko-KR"/>
        </w:rPr>
        <w:t xml:space="preserve"> was last incremented;</w:t>
      </w:r>
    </w:p>
    <w:p w14:paraId="348AACB8" w14:textId="77777777" w:rsidR="007635F1" w:rsidRPr="00DE7B59" w:rsidRDefault="007635F1" w:rsidP="007635F1">
      <w:pPr>
        <w:pStyle w:val="B1"/>
        <w:rPr>
          <w:lang w:eastAsia="ko-KR"/>
        </w:rPr>
      </w:pPr>
      <w:r w:rsidRPr="00DE7B59">
        <w:rPr>
          <w:lang w:eastAsia="ko-KR"/>
        </w:rPr>
        <w:t>1&gt;</w:t>
      </w:r>
      <w:r w:rsidRPr="00DE7B59">
        <w:rPr>
          <w:lang w:eastAsia="ko-KR"/>
        </w:rPr>
        <w:tab/>
        <w:t xml:space="preserve">if the value of </w:t>
      </w:r>
      <w:r w:rsidRPr="00DE7B59">
        <w:rPr>
          <w:i/>
          <w:lang w:eastAsia="ko-KR"/>
        </w:rPr>
        <w:t>Bj</w:t>
      </w:r>
      <w:r w:rsidRPr="00DE7B59">
        <w:rPr>
          <w:lang w:eastAsia="ko-KR"/>
        </w:rPr>
        <w:t xml:space="preserve"> is greater than the bucket size (i.e. PBR × BSD):</w:t>
      </w:r>
    </w:p>
    <w:p w14:paraId="4710EA68" w14:textId="77777777" w:rsidR="007635F1" w:rsidRPr="00DE7B59" w:rsidRDefault="007635F1" w:rsidP="007635F1">
      <w:pPr>
        <w:pStyle w:val="B2"/>
        <w:rPr>
          <w:lang w:eastAsia="ko-KR"/>
        </w:rPr>
      </w:pPr>
      <w:r w:rsidRPr="00DE7B59">
        <w:rPr>
          <w:lang w:eastAsia="ko-KR"/>
        </w:rPr>
        <w:t>2&gt;</w:t>
      </w:r>
      <w:r w:rsidRPr="00DE7B59">
        <w:rPr>
          <w:lang w:eastAsia="ko-KR"/>
        </w:rPr>
        <w:tab/>
        <w:t xml:space="preserve">set </w:t>
      </w:r>
      <w:r w:rsidRPr="00DE7B59">
        <w:rPr>
          <w:i/>
          <w:lang w:eastAsia="ko-KR"/>
        </w:rPr>
        <w:t>Bj</w:t>
      </w:r>
      <w:r w:rsidRPr="00DE7B59">
        <w:rPr>
          <w:lang w:eastAsia="ko-KR"/>
        </w:rPr>
        <w:t xml:space="preserve"> to the bucket size.</w:t>
      </w:r>
    </w:p>
    <w:p w14:paraId="6EFD7045" w14:textId="77777777" w:rsidR="007635F1" w:rsidRPr="00DE7B59" w:rsidRDefault="007635F1" w:rsidP="007635F1">
      <w:pPr>
        <w:pStyle w:val="NO"/>
        <w:rPr>
          <w:rFonts w:eastAsia="MS Gothic"/>
        </w:rPr>
      </w:pPr>
      <w:r w:rsidRPr="00DE7B59">
        <w:rPr>
          <w:lang w:eastAsia="ko-KR"/>
        </w:rPr>
        <w:t>NOTE:</w:t>
      </w:r>
      <w:r w:rsidRPr="00DE7B59">
        <w:rPr>
          <w:lang w:eastAsia="ko-KR"/>
        </w:rPr>
        <w:tab/>
        <w:t xml:space="preserve">The exact moment(s) when the UE updates </w:t>
      </w:r>
      <w:r w:rsidRPr="00DE7B59">
        <w:rPr>
          <w:i/>
          <w:lang w:eastAsia="ko-KR"/>
        </w:rPr>
        <w:t>Bj</w:t>
      </w:r>
      <w:r w:rsidRPr="00DE7B59">
        <w:rPr>
          <w:lang w:eastAsia="ko-KR"/>
        </w:rPr>
        <w:t xml:space="preserve"> between LCP procedures is up to UE implementation, as long as </w:t>
      </w:r>
      <w:r w:rsidRPr="00DE7B59">
        <w:rPr>
          <w:i/>
          <w:lang w:eastAsia="ko-KR"/>
        </w:rPr>
        <w:t>Bj</w:t>
      </w:r>
      <w:r w:rsidRPr="00DE7B59">
        <w:rPr>
          <w:lang w:eastAsia="ko-KR"/>
        </w:rPr>
        <w:t xml:space="preserve"> is up to date at the time when a grant is processed by LCP.</w:t>
      </w:r>
    </w:p>
    <w:p w14:paraId="0BC8F4C4" w14:textId="77777777" w:rsidR="007635F1" w:rsidRPr="00DE7B59" w:rsidRDefault="007635F1" w:rsidP="007635F1">
      <w:pPr>
        <w:tabs>
          <w:tab w:val="left" w:pos="3828"/>
        </w:tabs>
        <w:rPr>
          <w:rFonts w:eastAsia="MS Gothic"/>
        </w:rPr>
      </w:pPr>
      <w:r w:rsidRPr="00DE7B59">
        <w:rPr>
          <w:rFonts w:eastAsia="MS Gothic"/>
        </w:rPr>
        <w:t>[TS 38.</w:t>
      </w:r>
      <w:r w:rsidRPr="00DE7B59">
        <w:t>321</w:t>
      </w:r>
      <w:r w:rsidRPr="00DE7B59">
        <w:rPr>
          <w:rFonts w:eastAsia="MS Gothic"/>
        </w:rPr>
        <w:t>, clause 5.4.3.</w:t>
      </w:r>
      <w:r w:rsidRPr="00DE7B59">
        <w:t>1.2</w:t>
      </w:r>
      <w:r w:rsidRPr="00DE7B59">
        <w:rPr>
          <w:rFonts w:eastAsia="MS Gothic"/>
        </w:rPr>
        <w:t>]</w:t>
      </w:r>
    </w:p>
    <w:p w14:paraId="3762B3AF" w14:textId="77777777" w:rsidR="007635F1" w:rsidRPr="00DE7B59" w:rsidRDefault="007635F1" w:rsidP="007635F1">
      <w:pPr>
        <w:rPr>
          <w:lang w:eastAsia="ko-KR"/>
        </w:rPr>
      </w:pPr>
      <w:r w:rsidRPr="00DE7B59">
        <w:rPr>
          <w:lang w:eastAsia="ko-KR"/>
        </w:rPr>
        <w:t>The MAC entity shall, when a new transmission is performed:</w:t>
      </w:r>
    </w:p>
    <w:p w14:paraId="6094080E" w14:textId="77777777" w:rsidR="007635F1" w:rsidRPr="00DE7B59" w:rsidRDefault="007635F1" w:rsidP="007635F1">
      <w:pPr>
        <w:pStyle w:val="B1"/>
        <w:rPr>
          <w:lang w:eastAsia="ko-KR"/>
        </w:rPr>
      </w:pPr>
      <w:r w:rsidRPr="00DE7B59">
        <w:rPr>
          <w:lang w:eastAsia="ko-KR"/>
        </w:rPr>
        <w:t>1&gt;</w:t>
      </w:r>
      <w:r w:rsidRPr="00DE7B59">
        <w:rPr>
          <w:lang w:eastAsia="ko-KR"/>
        </w:rPr>
        <w:tab/>
        <w:t>select the logical channels for each UL grant that satisfy all the following conditions:</w:t>
      </w:r>
    </w:p>
    <w:p w14:paraId="2A05E5DE" w14:textId="77777777" w:rsidR="007635F1" w:rsidRPr="00DE7B59" w:rsidRDefault="007635F1" w:rsidP="007635F1">
      <w:pPr>
        <w:pStyle w:val="B2"/>
        <w:rPr>
          <w:lang w:eastAsia="ko-KR"/>
        </w:rPr>
      </w:pPr>
      <w:r w:rsidRPr="00DE7B59">
        <w:rPr>
          <w:lang w:eastAsia="ko-KR"/>
        </w:rPr>
        <w:t>2&gt;</w:t>
      </w:r>
      <w:r w:rsidRPr="00DE7B59">
        <w:rPr>
          <w:lang w:eastAsia="ko-KR"/>
        </w:rPr>
        <w:tab/>
        <w:t xml:space="preserve">the set of allowed Subcarrier Spacing index values in </w:t>
      </w:r>
      <w:r w:rsidRPr="00DE7B59">
        <w:rPr>
          <w:i/>
          <w:lang w:eastAsia="ko-KR"/>
        </w:rPr>
        <w:t>allowedSCS-List</w:t>
      </w:r>
      <w:r w:rsidRPr="00DE7B59">
        <w:rPr>
          <w:lang w:eastAsia="ko-KR"/>
        </w:rPr>
        <w:t>, if configured, includes the Subcarrier Spacing index associated to the UL grant; and</w:t>
      </w:r>
    </w:p>
    <w:p w14:paraId="3F5034E3"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maxPUSCH-Duration</w:t>
      </w:r>
      <w:r w:rsidRPr="00DE7B59">
        <w:rPr>
          <w:lang w:eastAsia="ko-KR"/>
        </w:rPr>
        <w:t>, if configured, is larger than or equal to the PUSCH transmission duration associated to the UL grant; and</w:t>
      </w:r>
    </w:p>
    <w:p w14:paraId="0309CDFF"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configuredGrantType1Allowed</w:t>
      </w:r>
      <w:r w:rsidRPr="00DE7B59">
        <w:rPr>
          <w:lang w:eastAsia="ko-KR"/>
        </w:rPr>
        <w:t xml:space="preserve">, if configured, is set to </w:t>
      </w:r>
      <w:r w:rsidRPr="00DE7B59">
        <w:rPr>
          <w:i/>
          <w:lang w:eastAsia="ko-KR"/>
        </w:rPr>
        <w:t>true</w:t>
      </w:r>
      <w:r w:rsidRPr="00DE7B59">
        <w:rPr>
          <w:lang w:eastAsia="ko-KR"/>
        </w:rPr>
        <w:t xml:space="preserve"> in case the UL grant is a Configured Grant Type 1; and</w:t>
      </w:r>
    </w:p>
    <w:p w14:paraId="2A3067D6"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allowedServingCells</w:t>
      </w:r>
      <w:r w:rsidRPr="00DE7B59">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1E0C3910" w14:textId="77777777" w:rsidR="007635F1" w:rsidRPr="00DE7B59" w:rsidRDefault="007635F1" w:rsidP="007635F1">
      <w:pPr>
        <w:pStyle w:val="NO"/>
        <w:rPr>
          <w:lang w:eastAsia="ko-KR"/>
        </w:rPr>
      </w:pPr>
      <w:r w:rsidRPr="00DE7B59">
        <w:rPr>
          <w:lang w:eastAsia="ko-KR"/>
        </w:rPr>
        <w:t>NOTE:</w:t>
      </w:r>
      <w:r w:rsidRPr="00DE7B59">
        <w:rPr>
          <w:lang w:eastAsia="ko-KR"/>
        </w:rPr>
        <w:tab/>
        <w:t>The Subcarrier Spacing index, PUSCH transmission duration and Cell information are included in Uplink transmission information received from lower layers for the corresponding scheduled uplink transmission.</w:t>
      </w:r>
    </w:p>
    <w:p w14:paraId="55F5EDC2" w14:textId="77777777" w:rsidR="007635F1" w:rsidRPr="00DE7B59" w:rsidRDefault="007635F1" w:rsidP="007635F1">
      <w:pPr>
        <w:tabs>
          <w:tab w:val="left" w:pos="3828"/>
        </w:tabs>
        <w:rPr>
          <w:rFonts w:eastAsia="MS Gothic"/>
        </w:rPr>
      </w:pPr>
      <w:r w:rsidRPr="00DE7B59">
        <w:rPr>
          <w:rFonts w:eastAsia="MS Gothic"/>
        </w:rPr>
        <w:t xml:space="preserve"> [TS 38.</w:t>
      </w:r>
      <w:r w:rsidRPr="00DE7B59">
        <w:t>321</w:t>
      </w:r>
      <w:r w:rsidRPr="00DE7B59">
        <w:rPr>
          <w:rFonts w:eastAsia="MS Gothic"/>
        </w:rPr>
        <w:t>, clause 5.4.3.</w:t>
      </w:r>
      <w:r w:rsidRPr="00DE7B59">
        <w:t>1.3</w:t>
      </w:r>
      <w:r w:rsidRPr="00DE7B59">
        <w:rPr>
          <w:rFonts w:eastAsia="MS Gothic"/>
        </w:rPr>
        <w:t>]</w:t>
      </w:r>
    </w:p>
    <w:p w14:paraId="56AF083D" w14:textId="77777777" w:rsidR="007635F1" w:rsidRPr="00DE7B59" w:rsidRDefault="007635F1" w:rsidP="007635F1">
      <w:pPr>
        <w:rPr>
          <w:lang w:eastAsia="ko-KR"/>
        </w:rPr>
      </w:pPr>
      <w:r w:rsidRPr="00DE7B59">
        <w:rPr>
          <w:lang w:eastAsia="ko-KR"/>
        </w:rPr>
        <w:t>The MAC entity shall, when a new transmission is performed:</w:t>
      </w:r>
    </w:p>
    <w:p w14:paraId="13DBE10F" w14:textId="77777777" w:rsidR="007635F1" w:rsidRPr="00DE7B59" w:rsidRDefault="007635F1" w:rsidP="007635F1">
      <w:pPr>
        <w:pStyle w:val="B1"/>
        <w:rPr>
          <w:lang w:eastAsia="ko-KR"/>
        </w:rPr>
      </w:pPr>
      <w:r w:rsidRPr="00DE7B59">
        <w:rPr>
          <w:lang w:eastAsia="ko-KR"/>
        </w:rPr>
        <w:t>1&gt;</w:t>
      </w:r>
      <w:r w:rsidRPr="00DE7B59">
        <w:rPr>
          <w:lang w:eastAsia="ko-KR"/>
        </w:rPr>
        <w:tab/>
        <w:t>allocate resources to the logical channels as follows:</w:t>
      </w:r>
    </w:p>
    <w:p w14:paraId="7555A834" w14:textId="77777777" w:rsidR="007635F1" w:rsidRPr="00DE7B59" w:rsidRDefault="007635F1" w:rsidP="007635F1">
      <w:pPr>
        <w:pStyle w:val="B2"/>
      </w:pPr>
      <w:r w:rsidRPr="00DE7B59">
        <w:rPr>
          <w:lang w:eastAsia="ko-KR"/>
        </w:rPr>
        <w:t>2&gt;</w:t>
      </w:r>
      <w:r w:rsidRPr="00DE7B59">
        <w:tab/>
        <w:t xml:space="preserve">logical channels selected in </w:t>
      </w:r>
      <w:r w:rsidRPr="00DE7B59">
        <w:rPr>
          <w:lang w:eastAsia="ko-KR"/>
        </w:rPr>
        <w:t>subclause</w:t>
      </w:r>
      <w:r w:rsidRPr="00DE7B59">
        <w:t xml:space="preserve"> 5.4.3.1.2</w:t>
      </w:r>
      <w:r w:rsidRPr="00DE7B59">
        <w:rPr>
          <w:lang w:eastAsia="ko-KR"/>
        </w:rPr>
        <w:t xml:space="preserve"> for the UL grant </w:t>
      </w:r>
      <w:r w:rsidRPr="00DE7B59">
        <w:t xml:space="preserve">with </w:t>
      </w:r>
      <w:r w:rsidRPr="00DE7B59">
        <w:rPr>
          <w:i/>
        </w:rPr>
        <w:t>Bj</w:t>
      </w:r>
      <w:r w:rsidRPr="00DE7B59">
        <w:t xml:space="preserve"> &gt; 0 are allocated resources in a decreasing priority order. If the PBR of a logical channel is set to </w:t>
      </w:r>
      <w:r w:rsidRPr="00DE7B59">
        <w:rPr>
          <w:i/>
        </w:rPr>
        <w:t>infinity</w:t>
      </w:r>
      <w:r w:rsidRPr="00DE7B59">
        <w:t>, the MAC entity shall allocate resources for all the data that is available for transmission on the logical channel before meeting the PBR of the lower priority logical channel(s);</w:t>
      </w:r>
    </w:p>
    <w:p w14:paraId="7222D616" w14:textId="77777777" w:rsidR="007635F1" w:rsidRPr="00DE7B59" w:rsidRDefault="007635F1" w:rsidP="007635F1">
      <w:pPr>
        <w:pStyle w:val="B2"/>
      </w:pPr>
      <w:r w:rsidRPr="00DE7B59">
        <w:rPr>
          <w:lang w:eastAsia="ko-KR"/>
        </w:rPr>
        <w:t>2&gt;</w:t>
      </w:r>
      <w:r w:rsidRPr="00DE7B59">
        <w:tab/>
        <w:t xml:space="preserve">decrement </w:t>
      </w:r>
      <w:r w:rsidRPr="00DE7B59">
        <w:rPr>
          <w:i/>
        </w:rPr>
        <w:t>Bj</w:t>
      </w:r>
      <w:r w:rsidRPr="00DE7B59">
        <w:t xml:space="preserve"> by the total size of MAC SDUs served to logical channel </w:t>
      </w:r>
      <w:r w:rsidRPr="00DE7B59">
        <w:rPr>
          <w:i/>
        </w:rPr>
        <w:t>j</w:t>
      </w:r>
      <w:r w:rsidRPr="00DE7B59">
        <w:t xml:space="preserve"> </w:t>
      </w:r>
      <w:r w:rsidRPr="00DE7B59">
        <w:rPr>
          <w:lang w:eastAsia="ko-KR"/>
        </w:rPr>
        <w:t>above</w:t>
      </w:r>
      <w:r w:rsidRPr="00DE7B59">
        <w:t>;</w:t>
      </w:r>
    </w:p>
    <w:p w14:paraId="3D7C0C4B" w14:textId="77777777" w:rsidR="007635F1" w:rsidRPr="00DE7B59" w:rsidRDefault="007635F1" w:rsidP="007635F1">
      <w:pPr>
        <w:pStyle w:val="B2"/>
      </w:pPr>
      <w:r w:rsidRPr="00DE7B59">
        <w:rPr>
          <w:lang w:eastAsia="ko-KR"/>
        </w:rPr>
        <w:t>2&gt;</w:t>
      </w:r>
      <w:r w:rsidRPr="00DE7B59">
        <w:tab/>
        <w:t xml:space="preserve">if any resources remain, all the logical channels selected in subclause 5.4.3.1.2 are served in a strict decreasing priority order (regardless of the value of </w:t>
      </w:r>
      <w:r w:rsidRPr="00DE7B59">
        <w:rPr>
          <w:i/>
        </w:rPr>
        <w:t>Bj</w:t>
      </w:r>
      <w:r w:rsidRPr="00DE7B59">
        <w:t>) until either the data for that logical channel or the UL grant is exhausted, whichever comes first. Logical channels configured with equal priority should be served equally.</w:t>
      </w:r>
    </w:p>
    <w:p w14:paraId="5AF06E4A" w14:textId="77777777" w:rsidR="007635F1" w:rsidRPr="00DE7B59" w:rsidRDefault="007635F1" w:rsidP="007635F1">
      <w:pPr>
        <w:pStyle w:val="NO"/>
        <w:rPr>
          <w:lang w:eastAsia="ko-KR"/>
        </w:rPr>
      </w:pPr>
      <w:r w:rsidRPr="00DE7B59">
        <w:rPr>
          <w:lang w:eastAsia="ko-KR"/>
        </w:rPr>
        <w:t>NOTE:</w:t>
      </w:r>
      <w:r w:rsidRPr="00DE7B59">
        <w:rPr>
          <w:lang w:eastAsia="ko-KR"/>
        </w:rPr>
        <w:tab/>
        <w:t xml:space="preserve">The value of </w:t>
      </w:r>
      <w:r w:rsidRPr="00DE7B59">
        <w:rPr>
          <w:i/>
          <w:lang w:eastAsia="ko-KR"/>
        </w:rPr>
        <w:t>Bj</w:t>
      </w:r>
      <w:r w:rsidRPr="00DE7B59">
        <w:t xml:space="preserve"> </w:t>
      </w:r>
      <w:r w:rsidRPr="00DE7B59">
        <w:rPr>
          <w:lang w:eastAsia="ko-KR"/>
        </w:rPr>
        <w:t>can be negative.</w:t>
      </w:r>
    </w:p>
    <w:p w14:paraId="54C3ECF1" w14:textId="77777777" w:rsidR="007635F1" w:rsidRPr="00DE7B59" w:rsidRDefault="007635F1" w:rsidP="007635F1">
      <w:pPr>
        <w:rPr>
          <w:lang w:eastAsia="ko-KR"/>
        </w:rPr>
      </w:pPr>
      <w:r w:rsidRPr="00DE7B5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B65AE24" w14:textId="77777777" w:rsidR="007635F1" w:rsidRPr="00DE7B59" w:rsidRDefault="007635F1" w:rsidP="007635F1">
      <w:pPr>
        <w:rPr>
          <w:lang w:eastAsia="ko-KR"/>
        </w:rPr>
      </w:pPr>
      <w:r w:rsidRPr="00DE7B59">
        <w:rPr>
          <w:lang w:eastAsia="ko-KR"/>
        </w:rPr>
        <w:t>The UE shall also follow the rules below during the scheduling procedures above:</w:t>
      </w:r>
    </w:p>
    <w:p w14:paraId="06D69E0E" w14:textId="77777777" w:rsidR="007635F1" w:rsidRPr="00DE7B59" w:rsidRDefault="007635F1" w:rsidP="007635F1">
      <w:pPr>
        <w:pStyle w:val="B1"/>
        <w:rPr>
          <w:lang w:eastAsia="ko-KR"/>
        </w:rPr>
      </w:pPr>
      <w:r w:rsidRPr="00DE7B59">
        <w:rPr>
          <w:lang w:eastAsia="ko-KR"/>
        </w:rPr>
        <w:lastRenderedPageBreak/>
        <w:t>-</w:t>
      </w:r>
      <w:r w:rsidRPr="00DE7B5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27A460A" w14:textId="77777777" w:rsidR="007635F1" w:rsidRPr="00DE7B59" w:rsidRDefault="007635F1" w:rsidP="007635F1">
      <w:pPr>
        <w:pStyle w:val="B1"/>
        <w:rPr>
          <w:lang w:eastAsia="ko-KR"/>
        </w:rPr>
      </w:pPr>
      <w:r w:rsidRPr="00DE7B59">
        <w:rPr>
          <w:lang w:eastAsia="ko-KR"/>
        </w:rPr>
        <w:t>-</w:t>
      </w:r>
      <w:r w:rsidRPr="00DE7B59">
        <w:rPr>
          <w:lang w:eastAsia="ko-KR"/>
        </w:rPr>
        <w:tab/>
        <w:t>if the UE segments an RLC SDU from the logical channel, it shall maximize the size of the segment to fill the grant of the associated MAC entity as much as possible;</w:t>
      </w:r>
    </w:p>
    <w:p w14:paraId="57DDEE5C" w14:textId="77777777" w:rsidR="007635F1" w:rsidRPr="00DE7B59" w:rsidRDefault="007635F1" w:rsidP="007635F1">
      <w:pPr>
        <w:pStyle w:val="B1"/>
        <w:rPr>
          <w:lang w:eastAsia="ko-KR"/>
        </w:rPr>
      </w:pPr>
      <w:r w:rsidRPr="00DE7B59">
        <w:rPr>
          <w:lang w:eastAsia="ko-KR"/>
        </w:rPr>
        <w:t>-</w:t>
      </w:r>
      <w:r w:rsidRPr="00DE7B59">
        <w:rPr>
          <w:lang w:eastAsia="ko-KR"/>
        </w:rPr>
        <w:tab/>
        <w:t>the UE should maximise the transmission of data;</w:t>
      </w:r>
    </w:p>
    <w:p w14:paraId="780E1BA8" w14:textId="77777777" w:rsidR="007635F1" w:rsidRPr="00DE7B59" w:rsidRDefault="007635F1" w:rsidP="007635F1">
      <w:pPr>
        <w:pStyle w:val="B1"/>
        <w:rPr>
          <w:lang w:eastAsia="ko-KR"/>
        </w:rPr>
      </w:pPr>
      <w:r w:rsidRPr="00DE7B59">
        <w:rPr>
          <w:lang w:eastAsia="ko-KR"/>
        </w:rPr>
        <w:t>-</w:t>
      </w:r>
      <w:r w:rsidRPr="00DE7B59">
        <w:rPr>
          <w:lang w:eastAsia="ko-KR"/>
        </w:rPr>
        <w:tab/>
        <w:t>if the MAC entity is given a UL grant size that is equal to or larger than 8 bytes while having data available and allowed (according to subclause 5.4.3.1) for transmission, the MAC entity shall not transmit only padding BSR and/or padding.</w:t>
      </w:r>
    </w:p>
    <w:p w14:paraId="5047ECDF" w14:textId="77777777" w:rsidR="007635F1" w:rsidRPr="00DE7B59" w:rsidRDefault="007635F1" w:rsidP="007635F1">
      <w:pPr>
        <w:rPr>
          <w:lang w:eastAsia="ko-KR"/>
        </w:rPr>
      </w:pPr>
      <w:r w:rsidRPr="00DE7B59">
        <w:rPr>
          <w:lang w:eastAsia="ko-KR"/>
        </w:rPr>
        <w:t>The MAC entity shall not generate a MAC PDU for the HARQ entity if the following conditions are satisfied:</w:t>
      </w:r>
    </w:p>
    <w:p w14:paraId="72571621" w14:textId="77777777" w:rsidR="007635F1" w:rsidRPr="00DE7B59" w:rsidRDefault="007635F1" w:rsidP="007635F1">
      <w:pPr>
        <w:pStyle w:val="B1"/>
        <w:rPr>
          <w:lang w:eastAsia="ko-KR"/>
        </w:rPr>
      </w:pPr>
      <w:r w:rsidRPr="00DE7B59">
        <w:rPr>
          <w:lang w:eastAsia="ko-KR"/>
        </w:rPr>
        <w:t>-</w:t>
      </w:r>
      <w:r w:rsidRPr="00DE7B59">
        <w:rPr>
          <w:lang w:eastAsia="ko-KR"/>
        </w:rPr>
        <w:tab/>
        <w:t xml:space="preserve">the MAC entity is configured with </w:t>
      </w:r>
      <w:r w:rsidRPr="00DE7B59">
        <w:rPr>
          <w:i/>
          <w:lang w:eastAsia="ko-KR"/>
        </w:rPr>
        <w:t>skipUplinkTxDynamic</w:t>
      </w:r>
      <w:r w:rsidRPr="00DE7B59">
        <w:rPr>
          <w:lang w:eastAsia="ko-KR"/>
        </w:rPr>
        <w:t xml:space="preserve"> with value </w:t>
      </w:r>
      <w:r w:rsidRPr="00DE7B59">
        <w:rPr>
          <w:i/>
          <w:lang w:eastAsia="ko-KR"/>
        </w:rPr>
        <w:t>true</w:t>
      </w:r>
      <w:r w:rsidRPr="00DE7B59">
        <w:rPr>
          <w:lang w:eastAsia="ko-KR"/>
        </w:rPr>
        <w:t xml:space="preserve"> and the grant indicated to the HARQ entity was addressed to a C-RNTI, or the grant indicated to the HARQ entity is a configured uplink grant; and</w:t>
      </w:r>
    </w:p>
    <w:p w14:paraId="11F8D824" w14:textId="77777777" w:rsidR="007635F1" w:rsidRPr="00DE7B59" w:rsidRDefault="007635F1" w:rsidP="007635F1">
      <w:pPr>
        <w:pStyle w:val="B1"/>
        <w:rPr>
          <w:lang w:eastAsia="ko-KR"/>
        </w:rPr>
      </w:pPr>
      <w:r w:rsidRPr="00DE7B59">
        <w:rPr>
          <w:lang w:eastAsia="ko-KR"/>
        </w:rPr>
        <w:t>-</w:t>
      </w:r>
      <w:r w:rsidRPr="00DE7B59">
        <w:rPr>
          <w:lang w:eastAsia="ko-KR"/>
        </w:rPr>
        <w:tab/>
        <w:t>there is no aperiodic CSI requested for this PUSCH transmission as specified in TS 38.212 [9]; and</w:t>
      </w:r>
    </w:p>
    <w:p w14:paraId="1288A324" w14:textId="77777777" w:rsidR="007635F1" w:rsidRPr="00DE7B59" w:rsidRDefault="007635F1" w:rsidP="007635F1">
      <w:pPr>
        <w:pStyle w:val="B1"/>
        <w:rPr>
          <w:lang w:eastAsia="ko-KR"/>
        </w:rPr>
      </w:pPr>
      <w:r w:rsidRPr="00DE7B59">
        <w:rPr>
          <w:lang w:eastAsia="ko-KR"/>
        </w:rPr>
        <w:t>-</w:t>
      </w:r>
      <w:r w:rsidRPr="00DE7B59">
        <w:rPr>
          <w:lang w:eastAsia="ko-KR"/>
        </w:rPr>
        <w:tab/>
        <w:t>the MAC PDU includes zero MAC SDUs; and</w:t>
      </w:r>
    </w:p>
    <w:p w14:paraId="1EE74930" w14:textId="77777777" w:rsidR="007635F1" w:rsidRPr="00DE7B59" w:rsidRDefault="007635F1" w:rsidP="007635F1">
      <w:pPr>
        <w:pStyle w:val="B1"/>
        <w:rPr>
          <w:lang w:eastAsia="ko-KR"/>
        </w:rPr>
      </w:pPr>
      <w:r w:rsidRPr="00DE7B59">
        <w:rPr>
          <w:lang w:eastAsia="ko-KR"/>
        </w:rPr>
        <w:t>-</w:t>
      </w:r>
      <w:r w:rsidRPr="00DE7B59">
        <w:rPr>
          <w:lang w:eastAsia="ko-KR"/>
        </w:rPr>
        <w:tab/>
        <w:t>the MAC PDU includes only the periodic BSR and there is no data available for any LCG, or the MAC PDU includes only the padding BSR.</w:t>
      </w:r>
    </w:p>
    <w:p w14:paraId="29EF7741" w14:textId="77777777" w:rsidR="007635F1" w:rsidRPr="00DE7B59" w:rsidRDefault="007635F1" w:rsidP="007635F1">
      <w:pPr>
        <w:rPr>
          <w:lang w:eastAsia="ko-KR"/>
        </w:rPr>
      </w:pPr>
      <w:r w:rsidRPr="00DE7B59">
        <w:rPr>
          <w:lang w:eastAsia="ko-KR"/>
        </w:rPr>
        <w:t>Logical channels shall be prioritised in accordance with the following order (highest priority listed first):</w:t>
      </w:r>
    </w:p>
    <w:p w14:paraId="62BEB0A8" w14:textId="77777777" w:rsidR="007635F1" w:rsidRPr="00DE7B59" w:rsidRDefault="007635F1" w:rsidP="007635F1">
      <w:pPr>
        <w:pStyle w:val="B1"/>
        <w:rPr>
          <w:lang w:eastAsia="ko-KR"/>
        </w:rPr>
      </w:pPr>
      <w:r w:rsidRPr="00DE7B59">
        <w:rPr>
          <w:lang w:eastAsia="ko-KR"/>
        </w:rPr>
        <w:t>-</w:t>
      </w:r>
      <w:r w:rsidRPr="00DE7B59">
        <w:rPr>
          <w:lang w:eastAsia="ko-KR"/>
        </w:rPr>
        <w:tab/>
        <w:t>C-RNTI MAC CE or data from UL-CCCH;</w:t>
      </w:r>
    </w:p>
    <w:p w14:paraId="488C1823" w14:textId="77777777" w:rsidR="007635F1" w:rsidRPr="00DE7B59" w:rsidRDefault="007635F1" w:rsidP="007635F1">
      <w:pPr>
        <w:pStyle w:val="B1"/>
        <w:rPr>
          <w:lang w:eastAsia="ko-KR"/>
        </w:rPr>
      </w:pPr>
      <w:r w:rsidRPr="00DE7B59">
        <w:rPr>
          <w:lang w:eastAsia="ko-KR"/>
        </w:rPr>
        <w:t>-</w:t>
      </w:r>
      <w:r w:rsidRPr="00DE7B59">
        <w:rPr>
          <w:lang w:eastAsia="ko-KR"/>
        </w:rPr>
        <w:tab/>
        <w:t>Configured Grant Confirmation MAC CE;</w:t>
      </w:r>
    </w:p>
    <w:p w14:paraId="4186E143" w14:textId="77777777" w:rsidR="007635F1" w:rsidRPr="00DE7B59" w:rsidRDefault="007635F1" w:rsidP="007635F1">
      <w:pPr>
        <w:pStyle w:val="B1"/>
        <w:rPr>
          <w:lang w:eastAsia="ko-KR"/>
        </w:rPr>
      </w:pPr>
      <w:r w:rsidRPr="00DE7B59">
        <w:rPr>
          <w:lang w:eastAsia="ko-KR"/>
        </w:rPr>
        <w:t>-</w:t>
      </w:r>
      <w:r w:rsidRPr="00DE7B59">
        <w:rPr>
          <w:lang w:eastAsia="ko-KR"/>
        </w:rPr>
        <w:tab/>
        <w:t>MAC CE for BSR, with exception of BSR included for padding;</w:t>
      </w:r>
    </w:p>
    <w:p w14:paraId="6E7CAC6A" w14:textId="77777777" w:rsidR="007635F1" w:rsidRPr="00DE7B59" w:rsidRDefault="007635F1" w:rsidP="007635F1">
      <w:pPr>
        <w:pStyle w:val="B1"/>
        <w:rPr>
          <w:lang w:eastAsia="ko-KR"/>
        </w:rPr>
      </w:pPr>
      <w:r w:rsidRPr="00DE7B59">
        <w:rPr>
          <w:lang w:eastAsia="ko-KR"/>
        </w:rPr>
        <w:t>-</w:t>
      </w:r>
      <w:r w:rsidRPr="00DE7B59">
        <w:rPr>
          <w:lang w:eastAsia="ko-KR"/>
        </w:rPr>
        <w:tab/>
        <w:t>Single Entry PHR MAC CE or Multiple Entry PHR MAC CE;</w:t>
      </w:r>
    </w:p>
    <w:p w14:paraId="3FEF5FFC" w14:textId="77777777" w:rsidR="007635F1" w:rsidRPr="00DE7B59" w:rsidRDefault="007635F1" w:rsidP="007635F1">
      <w:pPr>
        <w:pStyle w:val="B1"/>
        <w:rPr>
          <w:lang w:eastAsia="ko-KR"/>
        </w:rPr>
      </w:pPr>
      <w:r w:rsidRPr="00DE7B59">
        <w:rPr>
          <w:lang w:eastAsia="ko-KR"/>
        </w:rPr>
        <w:t>-</w:t>
      </w:r>
      <w:r w:rsidRPr="00DE7B59">
        <w:rPr>
          <w:lang w:eastAsia="ko-KR"/>
        </w:rPr>
        <w:tab/>
        <w:t>data from any Logical Channel, except data from UL-CCCH;</w:t>
      </w:r>
    </w:p>
    <w:p w14:paraId="5D421B97" w14:textId="77777777" w:rsidR="007635F1" w:rsidRPr="00DE7B59" w:rsidRDefault="007635F1" w:rsidP="007635F1">
      <w:pPr>
        <w:pStyle w:val="B1"/>
        <w:rPr>
          <w:lang w:eastAsia="ko-KR"/>
        </w:rPr>
      </w:pPr>
      <w:r w:rsidRPr="00DE7B59">
        <w:rPr>
          <w:lang w:eastAsia="ko-KR"/>
        </w:rPr>
        <w:t>-</w:t>
      </w:r>
      <w:r w:rsidRPr="00DE7B59">
        <w:rPr>
          <w:lang w:eastAsia="ko-KR"/>
        </w:rPr>
        <w:tab/>
        <w:t>MAC CE for Recommended bit rate query;</w:t>
      </w:r>
    </w:p>
    <w:p w14:paraId="4C294FEA" w14:textId="77777777" w:rsidR="007635F1" w:rsidRPr="00DE7B59" w:rsidRDefault="007635F1" w:rsidP="007635F1">
      <w:pPr>
        <w:pStyle w:val="B1"/>
        <w:rPr>
          <w:rFonts w:eastAsia="MS Gothic"/>
        </w:rPr>
      </w:pPr>
      <w:r w:rsidRPr="00DE7B59">
        <w:rPr>
          <w:lang w:eastAsia="ko-KR"/>
        </w:rPr>
        <w:t>-</w:t>
      </w:r>
      <w:r w:rsidRPr="00DE7B59">
        <w:rPr>
          <w:lang w:eastAsia="ko-KR"/>
        </w:rPr>
        <w:tab/>
        <w:t>MAC CE for BSR included for padding.</w:t>
      </w:r>
    </w:p>
    <w:p w14:paraId="67EB989A" w14:textId="77777777" w:rsidR="007635F1" w:rsidRPr="00DE7B59" w:rsidRDefault="007635F1" w:rsidP="00EE2286">
      <w:pPr>
        <w:pStyle w:val="H6"/>
      </w:pPr>
      <w:r w:rsidRPr="00DE7B59">
        <w:t>7.1.1.3.2b.3</w:t>
      </w:r>
      <w:r w:rsidRPr="00DE7B59">
        <w:tab/>
        <w:t>Test description</w:t>
      </w:r>
    </w:p>
    <w:p w14:paraId="544A288E" w14:textId="77777777" w:rsidR="007635F1" w:rsidRPr="00DE7B59" w:rsidRDefault="007635F1" w:rsidP="00EE2286">
      <w:pPr>
        <w:pStyle w:val="H6"/>
      </w:pPr>
      <w:r w:rsidRPr="00DE7B59">
        <w:t>7.1.1.3.2b.3.1</w:t>
      </w:r>
      <w:r w:rsidRPr="00DE7B59">
        <w:tab/>
        <w:t>Pre-test conditions</w:t>
      </w:r>
    </w:p>
    <w:p w14:paraId="3C02BCE8" w14:textId="77777777" w:rsidR="00D85A38" w:rsidRPr="00DE7B59" w:rsidRDefault="007635F1" w:rsidP="00EE2286">
      <w:r w:rsidRPr="00DE7B59">
        <w:t>Same Pre-test conditions as in clause 7.1.1.0 with the exception of 3 UM NR DRBs configured according to Table 7.1.1.3.2b.3.1-1.</w:t>
      </w:r>
    </w:p>
    <w:p w14:paraId="5015EAA5" w14:textId="77777777" w:rsidR="007635F1" w:rsidRPr="00DE7B59" w:rsidRDefault="007635F1" w:rsidP="007635F1">
      <w:pPr>
        <w:pStyle w:val="TH"/>
      </w:pPr>
      <w:r w:rsidRPr="00DE7B59">
        <w:t>Table 7.1.1.3.2b.3.1-1: Priority, PBR, Bucket Delay allowed-SCSList settings</w:t>
      </w:r>
    </w:p>
    <w:tbl>
      <w:tblPr>
        <w:tblW w:w="6946"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37"/>
        <w:gridCol w:w="1718"/>
        <w:gridCol w:w="1284"/>
        <w:gridCol w:w="1276"/>
        <w:gridCol w:w="1134"/>
      </w:tblGrid>
      <w:tr w:rsidR="007635F1" w:rsidRPr="00DE7B59" w14:paraId="7FDC565A" w14:textId="77777777" w:rsidTr="00D85A38">
        <w:trPr>
          <w:trHeight w:val="308"/>
        </w:trPr>
        <w:tc>
          <w:tcPr>
            <w:tcW w:w="697" w:type="dxa"/>
            <w:vMerge w:val="restart"/>
          </w:tcPr>
          <w:p w14:paraId="73D79807" w14:textId="77777777" w:rsidR="007635F1" w:rsidRPr="00DE7B59" w:rsidRDefault="007635F1" w:rsidP="00D85A38">
            <w:pPr>
              <w:pStyle w:val="TAH"/>
            </w:pPr>
            <w:r w:rsidRPr="00DE7B59">
              <w:t>DRB</w:t>
            </w:r>
          </w:p>
        </w:tc>
        <w:tc>
          <w:tcPr>
            <w:tcW w:w="837" w:type="dxa"/>
            <w:vMerge w:val="restart"/>
          </w:tcPr>
          <w:p w14:paraId="30F02773" w14:textId="77777777" w:rsidR="007635F1" w:rsidRPr="00DE7B59" w:rsidRDefault="007635F1" w:rsidP="00D85A38">
            <w:pPr>
              <w:pStyle w:val="TAH"/>
            </w:pPr>
            <w:r w:rsidRPr="00DE7B59">
              <w:t>priority</w:t>
            </w:r>
          </w:p>
        </w:tc>
        <w:tc>
          <w:tcPr>
            <w:tcW w:w="1718" w:type="dxa"/>
            <w:vMerge w:val="restart"/>
          </w:tcPr>
          <w:p w14:paraId="082637A1" w14:textId="77777777" w:rsidR="007635F1" w:rsidRPr="00DE7B59" w:rsidRDefault="007635F1" w:rsidP="00D85A38">
            <w:pPr>
              <w:pStyle w:val="TAH"/>
            </w:pPr>
            <w:r w:rsidRPr="00DE7B59">
              <w:t>prioritizedBitRate (kbytes/s)</w:t>
            </w:r>
          </w:p>
        </w:tc>
        <w:tc>
          <w:tcPr>
            <w:tcW w:w="1284" w:type="dxa"/>
            <w:vMerge w:val="restart"/>
          </w:tcPr>
          <w:p w14:paraId="3D30CE97" w14:textId="77777777" w:rsidR="007635F1" w:rsidRPr="00DE7B59" w:rsidRDefault="007635F1" w:rsidP="00D85A38">
            <w:pPr>
              <w:pStyle w:val="TAH"/>
              <w:rPr>
                <w:b w:val="0"/>
              </w:rPr>
            </w:pPr>
            <w:r w:rsidRPr="00DE7B59">
              <w:t>bucketSizeDuration (ms</w:t>
            </w:r>
            <w:r w:rsidRPr="00DE7B59">
              <w:rPr>
                <w:b w:val="0"/>
              </w:rPr>
              <w:t>)</w:t>
            </w:r>
          </w:p>
        </w:tc>
        <w:tc>
          <w:tcPr>
            <w:tcW w:w="2410" w:type="dxa"/>
            <w:gridSpan w:val="2"/>
          </w:tcPr>
          <w:p w14:paraId="14724C0D" w14:textId="77777777" w:rsidR="007635F1" w:rsidRPr="00DE7B59" w:rsidRDefault="007635F1" w:rsidP="00D85A38">
            <w:pPr>
              <w:pStyle w:val="TAH"/>
            </w:pPr>
            <w:r w:rsidRPr="00DE7B59">
              <w:t>allowed-SCSList</w:t>
            </w:r>
          </w:p>
        </w:tc>
      </w:tr>
      <w:tr w:rsidR="007635F1" w:rsidRPr="00DE7B59" w14:paraId="3BCE4FD0" w14:textId="77777777" w:rsidTr="00D85A38">
        <w:trPr>
          <w:trHeight w:val="307"/>
        </w:trPr>
        <w:tc>
          <w:tcPr>
            <w:tcW w:w="697" w:type="dxa"/>
            <w:vMerge/>
          </w:tcPr>
          <w:p w14:paraId="42E9AD69" w14:textId="77777777" w:rsidR="007635F1" w:rsidRPr="00DE7B59" w:rsidRDefault="007635F1" w:rsidP="00D85A38">
            <w:pPr>
              <w:pStyle w:val="TAH"/>
            </w:pPr>
          </w:p>
        </w:tc>
        <w:tc>
          <w:tcPr>
            <w:tcW w:w="837" w:type="dxa"/>
            <w:vMerge/>
          </w:tcPr>
          <w:p w14:paraId="19AE7295" w14:textId="77777777" w:rsidR="007635F1" w:rsidRPr="00DE7B59" w:rsidRDefault="007635F1" w:rsidP="00D85A38">
            <w:pPr>
              <w:pStyle w:val="TAH"/>
            </w:pPr>
          </w:p>
        </w:tc>
        <w:tc>
          <w:tcPr>
            <w:tcW w:w="1718" w:type="dxa"/>
            <w:vMerge/>
          </w:tcPr>
          <w:p w14:paraId="546E8503" w14:textId="77777777" w:rsidR="007635F1" w:rsidRPr="00DE7B59" w:rsidRDefault="007635F1" w:rsidP="00D85A38">
            <w:pPr>
              <w:pStyle w:val="TAH"/>
            </w:pPr>
          </w:p>
        </w:tc>
        <w:tc>
          <w:tcPr>
            <w:tcW w:w="1284" w:type="dxa"/>
            <w:vMerge/>
          </w:tcPr>
          <w:p w14:paraId="2EF1977D" w14:textId="77777777" w:rsidR="007635F1" w:rsidRPr="00DE7B59" w:rsidRDefault="007635F1" w:rsidP="00D85A38">
            <w:pPr>
              <w:pStyle w:val="TAH"/>
              <w:rPr>
                <w:b w:val="0"/>
              </w:rPr>
            </w:pPr>
          </w:p>
        </w:tc>
        <w:tc>
          <w:tcPr>
            <w:tcW w:w="1276" w:type="dxa"/>
          </w:tcPr>
          <w:p w14:paraId="054D5042" w14:textId="77777777" w:rsidR="007635F1" w:rsidRPr="00DE7B59" w:rsidRDefault="007635F1" w:rsidP="00D85A38">
            <w:pPr>
              <w:pStyle w:val="TAH"/>
            </w:pPr>
            <w:r w:rsidRPr="00DE7B59">
              <w:t>FR1</w:t>
            </w:r>
          </w:p>
        </w:tc>
        <w:tc>
          <w:tcPr>
            <w:tcW w:w="1134" w:type="dxa"/>
          </w:tcPr>
          <w:p w14:paraId="020CB026" w14:textId="77777777" w:rsidR="007635F1" w:rsidRPr="00DE7B59" w:rsidRDefault="007635F1" w:rsidP="00D85A38">
            <w:pPr>
              <w:pStyle w:val="TAH"/>
            </w:pPr>
            <w:r w:rsidRPr="00DE7B59">
              <w:t>FR2</w:t>
            </w:r>
          </w:p>
        </w:tc>
      </w:tr>
      <w:tr w:rsidR="007635F1" w:rsidRPr="00DE7B59" w14:paraId="6885FC5A" w14:textId="77777777" w:rsidTr="00D85A38">
        <w:tc>
          <w:tcPr>
            <w:tcW w:w="697" w:type="dxa"/>
          </w:tcPr>
          <w:p w14:paraId="74D8A645" w14:textId="77777777" w:rsidR="007635F1" w:rsidRPr="00DE7B59" w:rsidRDefault="007635F1" w:rsidP="00D85A38">
            <w:pPr>
              <w:pStyle w:val="TAL"/>
            </w:pPr>
            <w:r w:rsidRPr="00DE7B59">
              <w:t>DRB1</w:t>
            </w:r>
          </w:p>
        </w:tc>
        <w:tc>
          <w:tcPr>
            <w:tcW w:w="837" w:type="dxa"/>
          </w:tcPr>
          <w:p w14:paraId="366F8F64" w14:textId="77777777" w:rsidR="007635F1" w:rsidRPr="00DE7B59" w:rsidRDefault="007635F1" w:rsidP="00D85A38">
            <w:pPr>
              <w:pStyle w:val="TAC"/>
            </w:pPr>
            <w:r w:rsidRPr="00DE7B59">
              <w:t>6</w:t>
            </w:r>
          </w:p>
        </w:tc>
        <w:tc>
          <w:tcPr>
            <w:tcW w:w="1718" w:type="dxa"/>
          </w:tcPr>
          <w:p w14:paraId="70DCBF93" w14:textId="77777777" w:rsidR="007635F1" w:rsidRPr="00DE7B59" w:rsidRDefault="007635F1" w:rsidP="00D85A38">
            <w:pPr>
              <w:pStyle w:val="TAC"/>
            </w:pPr>
            <w:r w:rsidRPr="00DE7B59">
              <w:t>8</w:t>
            </w:r>
          </w:p>
        </w:tc>
        <w:tc>
          <w:tcPr>
            <w:tcW w:w="1284" w:type="dxa"/>
          </w:tcPr>
          <w:p w14:paraId="5FAE58D8" w14:textId="77777777" w:rsidR="007635F1" w:rsidRPr="00DE7B59" w:rsidRDefault="007635F1" w:rsidP="00D85A38">
            <w:pPr>
              <w:pStyle w:val="TAC"/>
            </w:pPr>
            <w:r w:rsidRPr="00DE7B59">
              <w:t>100</w:t>
            </w:r>
          </w:p>
        </w:tc>
        <w:tc>
          <w:tcPr>
            <w:tcW w:w="1276" w:type="dxa"/>
          </w:tcPr>
          <w:p w14:paraId="3E934CC8" w14:textId="77777777" w:rsidR="007635F1" w:rsidRPr="00DE7B59" w:rsidRDefault="007635F1" w:rsidP="00D85A38">
            <w:pPr>
              <w:pStyle w:val="TAC"/>
            </w:pPr>
            <w:r w:rsidRPr="00DE7B59">
              <w:t>{15KHz, 30KHz}</w:t>
            </w:r>
          </w:p>
        </w:tc>
        <w:tc>
          <w:tcPr>
            <w:tcW w:w="1134" w:type="dxa"/>
          </w:tcPr>
          <w:p w14:paraId="33F5673A" w14:textId="77777777" w:rsidR="007635F1" w:rsidRPr="00DE7B59" w:rsidRDefault="007635F1" w:rsidP="00D85A38">
            <w:pPr>
              <w:pStyle w:val="TAC"/>
            </w:pPr>
            <w:r w:rsidRPr="00DE7B59">
              <w:t>{60KHz, 120KHz}</w:t>
            </w:r>
          </w:p>
        </w:tc>
      </w:tr>
      <w:tr w:rsidR="007635F1" w:rsidRPr="00DE7B59" w14:paraId="47352F46" w14:textId="77777777" w:rsidTr="00D85A38">
        <w:tc>
          <w:tcPr>
            <w:tcW w:w="697" w:type="dxa"/>
          </w:tcPr>
          <w:p w14:paraId="772EF231" w14:textId="77777777" w:rsidR="007635F1" w:rsidRPr="00DE7B59" w:rsidRDefault="007635F1" w:rsidP="00D85A38">
            <w:pPr>
              <w:pStyle w:val="TAL"/>
            </w:pPr>
            <w:r w:rsidRPr="00DE7B59">
              <w:t>DRB2</w:t>
            </w:r>
          </w:p>
        </w:tc>
        <w:tc>
          <w:tcPr>
            <w:tcW w:w="837" w:type="dxa"/>
          </w:tcPr>
          <w:p w14:paraId="5F0E3869" w14:textId="77777777" w:rsidR="007635F1" w:rsidRPr="00DE7B59" w:rsidRDefault="007635F1" w:rsidP="00D85A38">
            <w:pPr>
              <w:pStyle w:val="TAC"/>
            </w:pPr>
            <w:r w:rsidRPr="00DE7B59">
              <w:t>7</w:t>
            </w:r>
          </w:p>
        </w:tc>
        <w:tc>
          <w:tcPr>
            <w:tcW w:w="1718" w:type="dxa"/>
          </w:tcPr>
          <w:p w14:paraId="3F9702AA" w14:textId="77777777" w:rsidR="007635F1" w:rsidRPr="00DE7B59" w:rsidRDefault="007635F1" w:rsidP="00D85A38">
            <w:pPr>
              <w:pStyle w:val="TAC"/>
            </w:pPr>
            <w:r w:rsidRPr="00DE7B59">
              <w:t>16</w:t>
            </w:r>
          </w:p>
        </w:tc>
        <w:tc>
          <w:tcPr>
            <w:tcW w:w="1284" w:type="dxa"/>
          </w:tcPr>
          <w:p w14:paraId="1F4E0A87" w14:textId="77777777" w:rsidR="007635F1" w:rsidRPr="00DE7B59" w:rsidRDefault="007635F1" w:rsidP="00D85A38">
            <w:pPr>
              <w:pStyle w:val="TAC"/>
            </w:pPr>
            <w:r w:rsidRPr="00DE7B59">
              <w:t>100</w:t>
            </w:r>
          </w:p>
        </w:tc>
        <w:tc>
          <w:tcPr>
            <w:tcW w:w="1276" w:type="dxa"/>
          </w:tcPr>
          <w:p w14:paraId="0FF69D8F" w14:textId="77777777" w:rsidR="007635F1" w:rsidRPr="00DE7B59" w:rsidRDefault="007635F1" w:rsidP="00D85A38">
            <w:pPr>
              <w:pStyle w:val="TAC"/>
            </w:pPr>
            <w:r w:rsidRPr="00DE7B59">
              <w:t>{60KHz}</w:t>
            </w:r>
          </w:p>
        </w:tc>
        <w:tc>
          <w:tcPr>
            <w:tcW w:w="1134" w:type="dxa"/>
          </w:tcPr>
          <w:p w14:paraId="0307397D" w14:textId="77777777" w:rsidR="007635F1" w:rsidRPr="00DE7B59" w:rsidRDefault="007635F1" w:rsidP="00D85A38">
            <w:pPr>
              <w:pStyle w:val="TAC"/>
            </w:pPr>
            <w:r w:rsidRPr="00DE7B59">
              <w:t>{60KHz}</w:t>
            </w:r>
          </w:p>
        </w:tc>
      </w:tr>
      <w:tr w:rsidR="007635F1" w:rsidRPr="00DE7B59" w14:paraId="245CE866" w14:textId="77777777" w:rsidTr="00D85A38">
        <w:tc>
          <w:tcPr>
            <w:tcW w:w="697" w:type="dxa"/>
          </w:tcPr>
          <w:p w14:paraId="5E63797B" w14:textId="77777777" w:rsidR="007635F1" w:rsidRPr="00DE7B59" w:rsidRDefault="007635F1" w:rsidP="00D85A38">
            <w:pPr>
              <w:pStyle w:val="TAL"/>
            </w:pPr>
            <w:r w:rsidRPr="00DE7B59">
              <w:t>DRB3</w:t>
            </w:r>
          </w:p>
        </w:tc>
        <w:tc>
          <w:tcPr>
            <w:tcW w:w="837" w:type="dxa"/>
          </w:tcPr>
          <w:p w14:paraId="2938477D" w14:textId="77777777" w:rsidR="007635F1" w:rsidRPr="00DE7B59" w:rsidRDefault="007635F1" w:rsidP="00D85A38">
            <w:pPr>
              <w:pStyle w:val="TAC"/>
            </w:pPr>
            <w:r w:rsidRPr="00DE7B59">
              <w:t>8</w:t>
            </w:r>
          </w:p>
        </w:tc>
        <w:tc>
          <w:tcPr>
            <w:tcW w:w="1718" w:type="dxa"/>
          </w:tcPr>
          <w:p w14:paraId="6F1B5E26" w14:textId="77777777" w:rsidR="007635F1" w:rsidRPr="00DE7B59" w:rsidRDefault="007635F1" w:rsidP="00D85A38">
            <w:pPr>
              <w:pStyle w:val="TAC"/>
            </w:pPr>
            <w:r w:rsidRPr="00DE7B59">
              <w:t>32</w:t>
            </w:r>
          </w:p>
        </w:tc>
        <w:tc>
          <w:tcPr>
            <w:tcW w:w="1284" w:type="dxa"/>
          </w:tcPr>
          <w:p w14:paraId="07F7CC8C" w14:textId="77777777" w:rsidR="007635F1" w:rsidRPr="00DE7B59" w:rsidRDefault="007635F1" w:rsidP="00D85A38">
            <w:pPr>
              <w:pStyle w:val="TAC"/>
            </w:pPr>
            <w:r w:rsidRPr="00DE7B59">
              <w:t>100</w:t>
            </w:r>
          </w:p>
        </w:tc>
        <w:tc>
          <w:tcPr>
            <w:tcW w:w="1276" w:type="dxa"/>
          </w:tcPr>
          <w:p w14:paraId="486ECA56" w14:textId="77777777" w:rsidR="007635F1" w:rsidRPr="00DE7B59" w:rsidRDefault="007635F1" w:rsidP="00D85A38">
            <w:pPr>
              <w:pStyle w:val="TAC"/>
            </w:pPr>
            <w:r w:rsidRPr="00DE7B59">
              <w:t>{</w:t>
            </w:r>
            <w:r w:rsidR="009317B3" w:rsidRPr="00DE7B59">
              <w:t xml:space="preserve">15KHz, </w:t>
            </w:r>
            <w:r w:rsidRPr="00DE7B59">
              <w:t>30KHz,60KHz}</w:t>
            </w:r>
          </w:p>
        </w:tc>
        <w:tc>
          <w:tcPr>
            <w:tcW w:w="1134" w:type="dxa"/>
          </w:tcPr>
          <w:p w14:paraId="5D5516EA" w14:textId="77777777" w:rsidR="007635F1" w:rsidRPr="00DE7B59" w:rsidRDefault="007635F1" w:rsidP="00D85A38">
            <w:pPr>
              <w:pStyle w:val="TAC"/>
            </w:pPr>
            <w:r w:rsidRPr="00DE7B59">
              <w:t>{120KHz}</w:t>
            </w:r>
          </w:p>
        </w:tc>
      </w:tr>
    </w:tbl>
    <w:p w14:paraId="1B4C5F48" w14:textId="77777777" w:rsidR="007635F1" w:rsidRPr="00DE7B59" w:rsidRDefault="007635F1" w:rsidP="007635F1"/>
    <w:p w14:paraId="5BF018E8" w14:textId="77777777" w:rsidR="007635F1" w:rsidRPr="00DE7B59" w:rsidRDefault="007635F1" w:rsidP="007635F1">
      <w:pPr>
        <w:pStyle w:val="TH"/>
      </w:pPr>
      <w:r w:rsidRPr="00DE7B59">
        <w:t>Table 7.1.1.3.2b.3.1-2: allowed-SCSList and maxPUSCH-Duration settings</w:t>
      </w:r>
    </w:p>
    <w:tbl>
      <w:tblPr>
        <w:tblW w:w="4666" w:type="dxa"/>
        <w:tblInd w:w="1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2410"/>
        <w:gridCol w:w="1559"/>
      </w:tblGrid>
      <w:tr w:rsidR="007635F1" w:rsidRPr="00DE7B59" w14:paraId="38569483" w14:textId="77777777" w:rsidTr="00D85A38">
        <w:trPr>
          <w:trHeight w:val="470"/>
        </w:trPr>
        <w:tc>
          <w:tcPr>
            <w:tcW w:w="697" w:type="dxa"/>
          </w:tcPr>
          <w:p w14:paraId="24F86EA0" w14:textId="77777777" w:rsidR="007635F1" w:rsidRPr="00DE7B59" w:rsidRDefault="007635F1" w:rsidP="00D85A38">
            <w:pPr>
              <w:pStyle w:val="TAH"/>
            </w:pPr>
            <w:r w:rsidRPr="00DE7B59">
              <w:t>DRB</w:t>
            </w:r>
          </w:p>
        </w:tc>
        <w:tc>
          <w:tcPr>
            <w:tcW w:w="2410" w:type="dxa"/>
          </w:tcPr>
          <w:p w14:paraId="69B8AAA4" w14:textId="77777777" w:rsidR="007635F1" w:rsidRPr="00DE7B59" w:rsidRDefault="007635F1" w:rsidP="00D85A38">
            <w:pPr>
              <w:pStyle w:val="TAH"/>
            </w:pPr>
            <w:r w:rsidRPr="00DE7B59">
              <w:t>allowed-SCSList</w:t>
            </w:r>
          </w:p>
        </w:tc>
        <w:tc>
          <w:tcPr>
            <w:tcW w:w="1559" w:type="dxa"/>
          </w:tcPr>
          <w:p w14:paraId="6C775075" w14:textId="77777777" w:rsidR="007635F1" w:rsidRPr="00DE7B59" w:rsidRDefault="007635F1" w:rsidP="00D85A38">
            <w:pPr>
              <w:pStyle w:val="TAH"/>
            </w:pPr>
            <w:r w:rsidRPr="00DE7B59">
              <w:t>maxPUSCH-Duration</w:t>
            </w:r>
          </w:p>
        </w:tc>
      </w:tr>
      <w:tr w:rsidR="007635F1" w:rsidRPr="00DE7B59" w14:paraId="6FBAC0BF" w14:textId="77777777" w:rsidTr="00D85A38">
        <w:tc>
          <w:tcPr>
            <w:tcW w:w="697" w:type="dxa"/>
          </w:tcPr>
          <w:p w14:paraId="6C8C30BE" w14:textId="77777777" w:rsidR="007635F1" w:rsidRPr="00DE7B59" w:rsidRDefault="007635F1" w:rsidP="00D85A38">
            <w:pPr>
              <w:pStyle w:val="TAL"/>
            </w:pPr>
            <w:r w:rsidRPr="00DE7B59">
              <w:t>DRB1</w:t>
            </w:r>
          </w:p>
        </w:tc>
        <w:tc>
          <w:tcPr>
            <w:tcW w:w="2410" w:type="dxa"/>
          </w:tcPr>
          <w:p w14:paraId="5936C9FB" w14:textId="77777777" w:rsidR="007635F1" w:rsidRPr="00DE7B59" w:rsidRDefault="007635F1" w:rsidP="00D85A38">
            <w:pPr>
              <w:pStyle w:val="TAC"/>
            </w:pPr>
            <w:r w:rsidRPr="00DE7B59">
              <w:t>Not Present</w:t>
            </w:r>
          </w:p>
        </w:tc>
        <w:tc>
          <w:tcPr>
            <w:tcW w:w="1559" w:type="dxa"/>
          </w:tcPr>
          <w:p w14:paraId="25EF7DD3" w14:textId="77777777" w:rsidR="007635F1" w:rsidRPr="00DE7B59" w:rsidRDefault="007635F1" w:rsidP="00D85A38">
            <w:pPr>
              <w:pStyle w:val="TAC"/>
            </w:pPr>
            <w:r w:rsidRPr="00DE7B59">
              <w:t>ms0p02</w:t>
            </w:r>
          </w:p>
        </w:tc>
      </w:tr>
      <w:tr w:rsidR="007635F1" w:rsidRPr="00DE7B59" w14:paraId="6516DE34" w14:textId="77777777" w:rsidTr="00D85A38">
        <w:tc>
          <w:tcPr>
            <w:tcW w:w="697" w:type="dxa"/>
          </w:tcPr>
          <w:p w14:paraId="6A8148F5" w14:textId="77777777" w:rsidR="007635F1" w:rsidRPr="00DE7B59" w:rsidRDefault="007635F1" w:rsidP="00D85A38">
            <w:pPr>
              <w:pStyle w:val="TAL"/>
            </w:pPr>
            <w:r w:rsidRPr="00DE7B59">
              <w:t>DRB2</w:t>
            </w:r>
          </w:p>
        </w:tc>
        <w:tc>
          <w:tcPr>
            <w:tcW w:w="2410" w:type="dxa"/>
          </w:tcPr>
          <w:p w14:paraId="7CD8DCA8" w14:textId="77777777" w:rsidR="007635F1" w:rsidRPr="00DE7B59" w:rsidRDefault="007635F1" w:rsidP="00D85A38">
            <w:pPr>
              <w:pStyle w:val="TAC"/>
            </w:pPr>
            <w:r w:rsidRPr="00DE7B59">
              <w:t>Not Present</w:t>
            </w:r>
          </w:p>
        </w:tc>
        <w:tc>
          <w:tcPr>
            <w:tcW w:w="1559" w:type="dxa"/>
          </w:tcPr>
          <w:p w14:paraId="26960A53" w14:textId="77777777" w:rsidR="007635F1" w:rsidRPr="00DE7B59" w:rsidRDefault="007635F1" w:rsidP="00D85A38">
            <w:pPr>
              <w:pStyle w:val="TAC"/>
            </w:pPr>
            <w:r w:rsidRPr="00DE7B59">
              <w:t>ms0p5</w:t>
            </w:r>
          </w:p>
        </w:tc>
      </w:tr>
      <w:tr w:rsidR="007635F1" w:rsidRPr="00DE7B59" w14:paraId="6C235F2B" w14:textId="77777777" w:rsidTr="00D85A38">
        <w:tc>
          <w:tcPr>
            <w:tcW w:w="697" w:type="dxa"/>
          </w:tcPr>
          <w:p w14:paraId="395758BE" w14:textId="77777777" w:rsidR="007635F1" w:rsidRPr="00DE7B59" w:rsidRDefault="007635F1" w:rsidP="00D85A38">
            <w:pPr>
              <w:pStyle w:val="TAL"/>
            </w:pPr>
            <w:r w:rsidRPr="00DE7B59">
              <w:t>DRB3</w:t>
            </w:r>
          </w:p>
        </w:tc>
        <w:tc>
          <w:tcPr>
            <w:tcW w:w="2410" w:type="dxa"/>
          </w:tcPr>
          <w:p w14:paraId="66F4416B" w14:textId="77777777" w:rsidR="007635F1" w:rsidRPr="00DE7B59" w:rsidRDefault="007635F1" w:rsidP="00D85A38">
            <w:pPr>
              <w:pStyle w:val="TAC"/>
            </w:pPr>
            <w:r w:rsidRPr="00DE7B59">
              <w:t>Not Present</w:t>
            </w:r>
          </w:p>
        </w:tc>
        <w:tc>
          <w:tcPr>
            <w:tcW w:w="1559" w:type="dxa"/>
          </w:tcPr>
          <w:p w14:paraId="437EA241" w14:textId="77777777" w:rsidR="007635F1" w:rsidRPr="00DE7B59" w:rsidRDefault="007635F1" w:rsidP="00D85A38">
            <w:pPr>
              <w:pStyle w:val="TAC"/>
            </w:pPr>
            <w:r w:rsidRPr="00DE7B59">
              <w:t>ms0p5</w:t>
            </w:r>
          </w:p>
        </w:tc>
      </w:tr>
    </w:tbl>
    <w:p w14:paraId="2406E05F" w14:textId="77777777" w:rsidR="007635F1" w:rsidRPr="00DE7B59" w:rsidRDefault="007635F1" w:rsidP="007635F1"/>
    <w:p w14:paraId="36DA57C8" w14:textId="77777777" w:rsidR="00581E9D" w:rsidRPr="00DE7B59" w:rsidRDefault="00581E9D" w:rsidP="00581E9D">
      <w:pPr>
        <w:pStyle w:val="TH"/>
      </w:pPr>
      <w:r w:rsidRPr="00DE7B59">
        <w:t>Table 7.1.1.3.2b.3.1-2a: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1E9D" w:rsidRPr="00DE7B59" w14:paraId="7FA92825" w14:textId="77777777" w:rsidTr="006E47DD">
        <w:tc>
          <w:tcPr>
            <w:tcW w:w="9747" w:type="dxa"/>
            <w:gridSpan w:val="4"/>
          </w:tcPr>
          <w:p w14:paraId="71666121" w14:textId="77777777" w:rsidR="00581E9D" w:rsidRPr="00DE7B59" w:rsidRDefault="00581E9D" w:rsidP="00F36E50">
            <w:pPr>
              <w:pStyle w:val="TAH"/>
              <w:jc w:val="left"/>
              <w:rPr>
                <w:b w:val="0"/>
              </w:rPr>
            </w:pPr>
            <w:r w:rsidRPr="00DE7B59">
              <w:rPr>
                <w:b w:val="0"/>
              </w:rPr>
              <w:t>Derivation Path: TS 38.508-1 [4], table 4.6.3-122</w:t>
            </w:r>
          </w:p>
        </w:tc>
      </w:tr>
      <w:tr w:rsidR="00581E9D" w:rsidRPr="00DE7B59" w14:paraId="445337CF" w14:textId="77777777" w:rsidTr="006E47DD">
        <w:tc>
          <w:tcPr>
            <w:tcW w:w="4535" w:type="dxa"/>
          </w:tcPr>
          <w:p w14:paraId="177608B5" w14:textId="77777777" w:rsidR="00581E9D" w:rsidRPr="00DE7B59" w:rsidRDefault="00581E9D" w:rsidP="00F36E50">
            <w:pPr>
              <w:pStyle w:val="TAH"/>
            </w:pPr>
            <w:r w:rsidRPr="00DE7B59">
              <w:t>Information Element</w:t>
            </w:r>
          </w:p>
        </w:tc>
        <w:tc>
          <w:tcPr>
            <w:tcW w:w="2267" w:type="dxa"/>
          </w:tcPr>
          <w:p w14:paraId="2638C592" w14:textId="77777777" w:rsidR="00581E9D" w:rsidRPr="00DE7B59" w:rsidRDefault="00581E9D" w:rsidP="00F36E50">
            <w:pPr>
              <w:pStyle w:val="TAH"/>
            </w:pPr>
            <w:r w:rsidRPr="00DE7B59">
              <w:t>Value/remark</w:t>
            </w:r>
          </w:p>
        </w:tc>
        <w:tc>
          <w:tcPr>
            <w:tcW w:w="1700" w:type="dxa"/>
          </w:tcPr>
          <w:p w14:paraId="6B004642" w14:textId="77777777" w:rsidR="00581E9D" w:rsidRPr="00DE7B59" w:rsidRDefault="00581E9D" w:rsidP="00F36E50">
            <w:pPr>
              <w:pStyle w:val="TAH"/>
            </w:pPr>
            <w:r w:rsidRPr="00DE7B59">
              <w:t>Comment</w:t>
            </w:r>
          </w:p>
        </w:tc>
        <w:tc>
          <w:tcPr>
            <w:tcW w:w="1245" w:type="dxa"/>
          </w:tcPr>
          <w:p w14:paraId="0494321D" w14:textId="77777777" w:rsidR="00581E9D" w:rsidRPr="00DE7B59" w:rsidRDefault="00581E9D" w:rsidP="00F36E50">
            <w:pPr>
              <w:pStyle w:val="TAH"/>
            </w:pPr>
            <w:r w:rsidRPr="00DE7B59">
              <w:t>Condition</w:t>
            </w:r>
          </w:p>
        </w:tc>
      </w:tr>
      <w:tr w:rsidR="00581E9D" w:rsidRPr="00DE7B59" w14:paraId="7CAF6F88" w14:textId="77777777" w:rsidTr="006E47DD">
        <w:tc>
          <w:tcPr>
            <w:tcW w:w="4535" w:type="dxa"/>
            <w:tcBorders>
              <w:bottom w:val="single" w:sz="4" w:space="0" w:color="auto"/>
            </w:tcBorders>
          </w:tcPr>
          <w:p w14:paraId="4790DFA8" w14:textId="77777777" w:rsidR="00581E9D" w:rsidRPr="00DE7B59" w:rsidRDefault="00581E9D" w:rsidP="00C901E4">
            <w:pPr>
              <w:pStyle w:val="TAL"/>
            </w:pPr>
            <w:r w:rsidRPr="00DE7B59">
              <w:t xml:space="preserve">PUSCH-TimeDomainResourceAllocationList ::= </w:t>
            </w:r>
            <w:r w:rsidRPr="00DE7B59">
              <w:rPr>
                <w:snapToGrid w:val="0"/>
              </w:rPr>
              <w:t xml:space="preserve">SEQUENCE (SIZE(1..maxNrofUL-Allocations)) OF </w:t>
            </w:r>
            <w:r w:rsidR="00C901E4" w:rsidRPr="00DE7B59">
              <w:t>PUSCH-TimeDomainResourceAllocation</w:t>
            </w:r>
            <w:r w:rsidRPr="00DE7B59">
              <w:rPr>
                <w:snapToGrid w:val="0"/>
              </w:rPr>
              <w:t xml:space="preserve"> {</w:t>
            </w:r>
          </w:p>
        </w:tc>
        <w:tc>
          <w:tcPr>
            <w:tcW w:w="2267" w:type="dxa"/>
          </w:tcPr>
          <w:p w14:paraId="1BE1199C" w14:textId="77777777" w:rsidR="00581E9D" w:rsidRPr="00DE7B59" w:rsidRDefault="00581E9D" w:rsidP="00F36E50">
            <w:pPr>
              <w:pStyle w:val="TAL"/>
            </w:pPr>
            <w:r w:rsidRPr="00DE7B59">
              <w:t>2 entry</w:t>
            </w:r>
          </w:p>
        </w:tc>
        <w:tc>
          <w:tcPr>
            <w:tcW w:w="1700" w:type="dxa"/>
          </w:tcPr>
          <w:p w14:paraId="25A02687" w14:textId="77777777" w:rsidR="00581E9D" w:rsidRPr="00DE7B59" w:rsidRDefault="00581E9D" w:rsidP="00F36E50">
            <w:pPr>
              <w:pStyle w:val="TAL"/>
            </w:pPr>
          </w:p>
        </w:tc>
        <w:tc>
          <w:tcPr>
            <w:tcW w:w="1245" w:type="dxa"/>
          </w:tcPr>
          <w:p w14:paraId="0BF2CD02" w14:textId="77777777" w:rsidR="00581E9D" w:rsidRPr="00DE7B59" w:rsidRDefault="00581E9D" w:rsidP="00F36E50">
            <w:pPr>
              <w:pStyle w:val="TAL"/>
            </w:pPr>
          </w:p>
        </w:tc>
      </w:tr>
      <w:tr w:rsidR="003029C8" w:rsidRPr="00DE7B59" w14:paraId="34C5F1DE" w14:textId="77777777" w:rsidTr="006E47DD">
        <w:tc>
          <w:tcPr>
            <w:tcW w:w="4535" w:type="dxa"/>
            <w:tcBorders>
              <w:bottom w:val="single" w:sz="4" w:space="0" w:color="auto"/>
            </w:tcBorders>
          </w:tcPr>
          <w:p w14:paraId="4194FDBF" w14:textId="210AE7C9" w:rsidR="003029C8" w:rsidRPr="00DE7B59" w:rsidRDefault="003029C8" w:rsidP="003029C8">
            <w:pPr>
              <w:pStyle w:val="TAL"/>
            </w:pPr>
            <w:r w:rsidRPr="00DE7B59">
              <w:t xml:space="preserve">  PUSCH-TimeDomainResourceAllocation[1] </w:t>
            </w:r>
            <w:r w:rsidRPr="00DE7B59">
              <w:rPr>
                <w:snapToGrid w:val="0"/>
              </w:rPr>
              <w:t xml:space="preserve">SEQUENCE </w:t>
            </w:r>
            <w:r w:rsidRPr="00DE7B59">
              <w:t>{</w:t>
            </w:r>
          </w:p>
        </w:tc>
        <w:tc>
          <w:tcPr>
            <w:tcW w:w="2267" w:type="dxa"/>
          </w:tcPr>
          <w:p w14:paraId="0BD7606E" w14:textId="77777777" w:rsidR="003029C8" w:rsidRPr="00DE7B59" w:rsidRDefault="003029C8" w:rsidP="003029C8">
            <w:pPr>
              <w:pStyle w:val="TAL"/>
            </w:pPr>
          </w:p>
        </w:tc>
        <w:tc>
          <w:tcPr>
            <w:tcW w:w="1700" w:type="dxa"/>
          </w:tcPr>
          <w:p w14:paraId="609B1FD8" w14:textId="3A6AC85C" w:rsidR="003029C8" w:rsidRPr="00DE7B59" w:rsidRDefault="003029C8" w:rsidP="003029C8">
            <w:pPr>
              <w:pStyle w:val="TAL"/>
            </w:pPr>
            <w:r w:rsidRPr="00DE7B59">
              <w:t>entry 1</w:t>
            </w:r>
          </w:p>
        </w:tc>
        <w:tc>
          <w:tcPr>
            <w:tcW w:w="1245" w:type="dxa"/>
          </w:tcPr>
          <w:p w14:paraId="3A21910A" w14:textId="77777777" w:rsidR="003029C8" w:rsidRPr="00DE7B59" w:rsidRDefault="003029C8" w:rsidP="003029C8">
            <w:pPr>
              <w:pStyle w:val="TAL"/>
            </w:pPr>
          </w:p>
        </w:tc>
      </w:tr>
      <w:tr w:rsidR="003029C8" w:rsidRPr="00DE7B59" w14:paraId="734149D1" w14:textId="77777777" w:rsidTr="006E47DD">
        <w:tc>
          <w:tcPr>
            <w:tcW w:w="4535" w:type="dxa"/>
            <w:tcBorders>
              <w:bottom w:val="single" w:sz="4" w:space="0" w:color="auto"/>
            </w:tcBorders>
          </w:tcPr>
          <w:p w14:paraId="1C13AD4F" w14:textId="7C68A811" w:rsidR="003029C8" w:rsidRPr="00DE7B59" w:rsidRDefault="003029C8" w:rsidP="003029C8">
            <w:pPr>
              <w:pStyle w:val="TAL"/>
            </w:pPr>
            <w:r w:rsidRPr="00DE7B59">
              <w:t xml:space="preserve">  </w:t>
            </w:r>
            <w:r w:rsidR="00E82A48" w:rsidRPr="00DE7B59">
              <w:t xml:space="preserve">  </w:t>
            </w:r>
            <w:r w:rsidRPr="00DE7B59">
              <w:t>k2</w:t>
            </w:r>
          </w:p>
        </w:tc>
        <w:tc>
          <w:tcPr>
            <w:tcW w:w="2267" w:type="dxa"/>
          </w:tcPr>
          <w:p w14:paraId="39EC7742" w14:textId="4D26C342" w:rsidR="003029C8" w:rsidRPr="00DE7B59" w:rsidRDefault="002D775E" w:rsidP="003029C8">
            <w:pPr>
              <w:pStyle w:val="TAL"/>
            </w:pPr>
            <w:r w:rsidRPr="00DE7B59">
              <w:t>n4</w:t>
            </w:r>
          </w:p>
        </w:tc>
        <w:tc>
          <w:tcPr>
            <w:tcW w:w="1700" w:type="dxa"/>
          </w:tcPr>
          <w:p w14:paraId="3FA7E45C" w14:textId="77777777" w:rsidR="003029C8" w:rsidRPr="00DE7B59" w:rsidRDefault="003029C8" w:rsidP="003029C8">
            <w:pPr>
              <w:pStyle w:val="TAL"/>
            </w:pPr>
          </w:p>
        </w:tc>
        <w:tc>
          <w:tcPr>
            <w:tcW w:w="1245" w:type="dxa"/>
          </w:tcPr>
          <w:p w14:paraId="26F07EE8" w14:textId="6034947B" w:rsidR="003029C8" w:rsidRPr="00DE7B59" w:rsidRDefault="003029C8" w:rsidP="003029C8">
            <w:pPr>
              <w:pStyle w:val="TAL"/>
            </w:pPr>
            <w:r w:rsidRPr="00DE7B59">
              <w:t>FR1</w:t>
            </w:r>
          </w:p>
        </w:tc>
      </w:tr>
      <w:tr w:rsidR="003029C8" w:rsidRPr="00DE7B59" w14:paraId="654795AE" w14:textId="77777777" w:rsidTr="006E47DD">
        <w:tc>
          <w:tcPr>
            <w:tcW w:w="4535" w:type="dxa"/>
            <w:tcBorders>
              <w:bottom w:val="single" w:sz="4" w:space="0" w:color="auto"/>
            </w:tcBorders>
          </w:tcPr>
          <w:p w14:paraId="127EBD8B" w14:textId="77777777" w:rsidR="003029C8" w:rsidRPr="00DE7B59" w:rsidRDefault="003029C8" w:rsidP="003029C8">
            <w:pPr>
              <w:pStyle w:val="TAL"/>
            </w:pPr>
          </w:p>
        </w:tc>
        <w:tc>
          <w:tcPr>
            <w:tcW w:w="2267" w:type="dxa"/>
          </w:tcPr>
          <w:p w14:paraId="233A41AF" w14:textId="631D96B0" w:rsidR="003029C8" w:rsidRPr="00DE7B59" w:rsidRDefault="002D775E" w:rsidP="003029C8">
            <w:pPr>
              <w:pStyle w:val="TAL"/>
            </w:pPr>
            <w:r w:rsidRPr="00DE7B59">
              <w:t>n8</w:t>
            </w:r>
          </w:p>
        </w:tc>
        <w:tc>
          <w:tcPr>
            <w:tcW w:w="1700" w:type="dxa"/>
          </w:tcPr>
          <w:p w14:paraId="0CF6954B" w14:textId="77777777" w:rsidR="003029C8" w:rsidRPr="00DE7B59" w:rsidRDefault="003029C8" w:rsidP="003029C8">
            <w:pPr>
              <w:pStyle w:val="TAL"/>
            </w:pPr>
          </w:p>
        </w:tc>
        <w:tc>
          <w:tcPr>
            <w:tcW w:w="1245" w:type="dxa"/>
          </w:tcPr>
          <w:p w14:paraId="6ACA12FE" w14:textId="62948D03" w:rsidR="003029C8" w:rsidRPr="00DE7B59" w:rsidRDefault="003029C8" w:rsidP="003029C8">
            <w:pPr>
              <w:pStyle w:val="TAL"/>
            </w:pPr>
            <w:r w:rsidRPr="00DE7B59">
              <w:t>FR2</w:t>
            </w:r>
          </w:p>
        </w:tc>
      </w:tr>
      <w:tr w:rsidR="003029C8" w:rsidRPr="00DE7B59" w14:paraId="2F39CD47" w14:textId="77777777" w:rsidTr="006E47DD">
        <w:tc>
          <w:tcPr>
            <w:tcW w:w="4535" w:type="dxa"/>
            <w:tcBorders>
              <w:bottom w:val="single" w:sz="4" w:space="0" w:color="auto"/>
            </w:tcBorders>
          </w:tcPr>
          <w:p w14:paraId="0B0E0B4E" w14:textId="507B96D3" w:rsidR="003029C8" w:rsidRPr="00DE7B59" w:rsidRDefault="003029C8" w:rsidP="003029C8">
            <w:pPr>
              <w:pStyle w:val="TAL"/>
            </w:pPr>
            <w:r w:rsidRPr="00DE7B59">
              <w:t xml:space="preserve">  </w:t>
            </w:r>
            <w:r w:rsidR="00E82A48" w:rsidRPr="00DE7B59">
              <w:t xml:space="preserve">  </w:t>
            </w:r>
            <w:r w:rsidRPr="00DE7B59">
              <w:t>mappingType</w:t>
            </w:r>
          </w:p>
        </w:tc>
        <w:tc>
          <w:tcPr>
            <w:tcW w:w="2267" w:type="dxa"/>
          </w:tcPr>
          <w:p w14:paraId="34D45853" w14:textId="2F8CDBAD" w:rsidR="003029C8" w:rsidRPr="00DE7B59" w:rsidRDefault="003029C8" w:rsidP="003029C8">
            <w:pPr>
              <w:pStyle w:val="TAL"/>
            </w:pPr>
            <w:r w:rsidRPr="00DE7B59">
              <w:t>typeB</w:t>
            </w:r>
          </w:p>
        </w:tc>
        <w:tc>
          <w:tcPr>
            <w:tcW w:w="1700" w:type="dxa"/>
          </w:tcPr>
          <w:p w14:paraId="514D2957" w14:textId="77777777" w:rsidR="003029C8" w:rsidRPr="00DE7B59" w:rsidRDefault="003029C8" w:rsidP="003029C8">
            <w:pPr>
              <w:pStyle w:val="TAL"/>
            </w:pPr>
          </w:p>
        </w:tc>
        <w:tc>
          <w:tcPr>
            <w:tcW w:w="1245" w:type="dxa"/>
          </w:tcPr>
          <w:p w14:paraId="1837C97F" w14:textId="77777777" w:rsidR="003029C8" w:rsidRPr="00DE7B59" w:rsidRDefault="003029C8" w:rsidP="003029C8">
            <w:pPr>
              <w:pStyle w:val="TAL"/>
            </w:pPr>
          </w:p>
        </w:tc>
      </w:tr>
      <w:tr w:rsidR="003029C8" w:rsidRPr="00DE7B59" w14:paraId="493F1893" w14:textId="77777777" w:rsidTr="006E47DD">
        <w:tc>
          <w:tcPr>
            <w:tcW w:w="4535" w:type="dxa"/>
            <w:tcBorders>
              <w:bottom w:val="single" w:sz="4" w:space="0" w:color="auto"/>
            </w:tcBorders>
          </w:tcPr>
          <w:p w14:paraId="540101A2" w14:textId="076EECD5" w:rsidR="003029C8" w:rsidRPr="00DE7B59" w:rsidRDefault="003029C8" w:rsidP="003029C8">
            <w:pPr>
              <w:pStyle w:val="TAL"/>
            </w:pPr>
            <w:r w:rsidRPr="00DE7B59">
              <w:t xml:space="preserve">  </w:t>
            </w:r>
            <w:r w:rsidR="00E82A48" w:rsidRPr="00DE7B59">
              <w:t xml:space="preserve">  </w:t>
            </w:r>
            <w:r w:rsidRPr="00DE7B59">
              <w:t>startSymbolAndLength</w:t>
            </w:r>
          </w:p>
        </w:tc>
        <w:tc>
          <w:tcPr>
            <w:tcW w:w="2267" w:type="dxa"/>
          </w:tcPr>
          <w:p w14:paraId="45A889AE" w14:textId="6EF6F47D" w:rsidR="003029C8" w:rsidRPr="00DE7B59" w:rsidRDefault="003029C8" w:rsidP="003029C8">
            <w:pPr>
              <w:pStyle w:val="TAL"/>
            </w:pPr>
            <w:r w:rsidRPr="00DE7B59">
              <w:rPr>
                <w:rFonts w:cs="Arial"/>
                <w:szCs w:val="18"/>
              </w:rPr>
              <w:t>52</w:t>
            </w:r>
          </w:p>
        </w:tc>
        <w:tc>
          <w:tcPr>
            <w:tcW w:w="1700" w:type="dxa"/>
          </w:tcPr>
          <w:p w14:paraId="6DB6AC47" w14:textId="130E64B6" w:rsidR="003029C8" w:rsidRPr="00DE7B59" w:rsidRDefault="003029C8" w:rsidP="003029C8">
            <w:pPr>
              <w:pStyle w:val="TAL"/>
            </w:pPr>
            <w:r w:rsidRPr="00DE7B59">
              <w:rPr>
                <w:rFonts w:cs="Arial"/>
                <w:szCs w:val="18"/>
              </w:rPr>
              <w:t>Start symbol(S)=10, Length(L)=4</w:t>
            </w:r>
          </w:p>
        </w:tc>
        <w:tc>
          <w:tcPr>
            <w:tcW w:w="1245" w:type="dxa"/>
          </w:tcPr>
          <w:p w14:paraId="13FC185B" w14:textId="2A3A52FD" w:rsidR="003029C8" w:rsidRPr="00DE7B59" w:rsidRDefault="003029C8" w:rsidP="003029C8">
            <w:pPr>
              <w:pStyle w:val="TAL"/>
            </w:pPr>
            <w:r w:rsidRPr="00DE7B59">
              <w:t>FR1</w:t>
            </w:r>
          </w:p>
        </w:tc>
      </w:tr>
      <w:tr w:rsidR="003029C8" w:rsidRPr="00DE7B59" w14:paraId="74645F44" w14:textId="77777777" w:rsidTr="006E47DD">
        <w:tc>
          <w:tcPr>
            <w:tcW w:w="4535" w:type="dxa"/>
            <w:tcBorders>
              <w:bottom w:val="single" w:sz="4" w:space="0" w:color="auto"/>
            </w:tcBorders>
          </w:tcPr>
          <w:p w14:paraId="35BC687A" w14:textId="753BDB5A" w:rsidR="003029C8" w:rsidRPr="00DE7B59" w:rsidRDefault="003029C8" w:rsidP="003029C8">
            <w:pPr>
              <w:pStyle w:val="TAL"/>
            </w:pPr>
            <w:r w:rsidRPr="00DE7B59">
              <w:t xml:space="preserve">  </w:t>
            </w:r>
            <w:r w:rsidR="00E82A48" w:rsidRPr="00DE7B59">
              <w:t xml:space="preserve">  </w:t>
            </w:r>
            <w:r w:rsidRPr="00DE7B59">
              <w:t>startSymbolAndLength</w:t>
            </w:r>
          </w:p>
        </w:tc>
        <w:tc>
          <w:tcPr>
            <w:tcW w:w="2267" w:type="dxa"/>
          </w:tcPr>
          <w:p w14:paraId="1800DBB3" w14:textId="691A7958" w:rsidR="003029C8" w:rsidRPr="00DE7B59" w:rsidRDefault="003029C8" w:rsidP="003029C8">
            <w:pPr>
              <w:pStyle w:val="TAL"/>
            </w:pPr>
            <w:r w:rsidRPr="00DE7B59">
              <w:t>42</w:t>
            </w:r>
          </w:p>
        </w:tc>
        <w:tc>
          <w:tcPr>
            <w:tcW w:w="1700" w:type="dxa"/>
          </w:tcPr>
          <w:p w14:paraId="73F93186" w14:textId="37AE0E2B" w:rsidR="003029C8" w:rsidRPr="00DE7B59" w:rsidRDefault="003029C8" w:rsidP="003029C8">
            <w:pPr>
              <w:pStyle w:val="TAL"/>
            </w:pPr>
            <w:r w:rsidRPr="00DE7B59">
              <w:t>Start symbol(S)=0, Length(L)=4</w:t>
            </w:r>
          </w:p>
        </w:tc>
        <w:tc>
          <w:tcPr>
            <w:tcW w:w="1245" w:type="dxa"/>
          </w:tcPr>
          <w:p w14:paraId="39EDD72B" w14:textId="2B62625C" w:rsidR="003029C8" w:rsidRPr="00DE7B59" w:rsidRDefault="003029C8" w:rsidP="003029C8">
            <w:pPr>
              <w:pStyle w:val="TAL"/>
            </w:pPr>
            <w:r w:rsidRPr="00DE7B59">
              <w:t>FR2</w:t>
            </w:r>
          </w:p>
        </w:tc>
      </w:tr>
      <w:tr w:rsidR="003029C8" w:rsidRPr="00DE7B59" w14:paraId="568EA53C" w14:textId="77777777" w:rsidTr="006E47DD">
        <w:tc>
          <w:tcPr>
            <w:tcW w:w="4535" w:type="dxa"/>
            <w:tcBorders>
              <w:bottom w:val="single" w:sz="4" w:space="0" w:color="auto"/>
            </w:tcBorders>
          </w:tcPr>
          <w:p w14:paraId="5872024F" w14:textId="78643BFC" w:rsidR="003029C8" w:rsidRPr="00DE7B59" w:rsidRDefault="003029C8" w:rsidP="003029C8">
            <w:pPr>
              <w:pStyle w:val="TAL"/>
            </w:pPr>
            <w:r w:rsidRPr="00DE7B59">
              <w:t xml:space="preserve">  }</w:t>
            </w:r>
          </w:p>
        </w:tc>
        <w:tc>
          <w:tcPr>
            <w:tcW w:w="2267" w:type="dxa"/>
          </w:tcPr>
          <w:p w14:paraId="28CF8404" w14:textId="77777777" w:rsidR="003029C8" w:rsidRPr="00DE7B59" w:rsidRDefault="003029C8" w:rsidP="003029C8">
            <w:pPr>
              <w:pStyle w:val="TAL"/>
            </w:pPr>
          </w:p>
        </w:tc>
        <w:tc>
          <w:tcPr>
            <w:tcW w:w="1700" w:type="dxa"/>
          </w:tcPr>
          <w:p w14:paraId="3C0855D6" w14:textId="77777777" w:rsidR="003029C8" w:rsidRPr="00DE7B59" w:rsidRDefault="003029C8" w:rsidP="003029C8">
            <w:pPr>
              <w:pStyle w:val="TAL"/>
            </w:pPr>
          </w:p>
        </w:tc>
        <w:tc>
          <w:tcPr>
            <w:tcW w:w="1245" w:type="dxa"/>
          </w:tcPr>
          <w:p w14:paraId="26D1B80D" w14:textId="77777777" w:rsidR="003029C8" w:rsidRPr="00DE7B59" w:rsidRDefault="003029C8" w:rsidP="003029C8">
            <w:pPr>
              <w:pStyle w:val="TAL"/>
            </w:pPr>
          </w:p>
        </w:tc>
      </w:tr>
      <w:tr w:rsidR="003029C8" w:rsidRPr="00DE7B59" w14:paraId="34345D4F" w14:textId="77777777" w:rsidTr="006E47DD">
        <w:tc>
          <w:tcPr>
            <w:tcW w:w="4535" w:type="dxa"/>
            <w:tcBorders>
              <w:bottom w:val="nil"/>
            </w:tcBorders>
          </w:tcPr>
          <w:p w14:paraId="7156C23E" w14:textId="5ABF1275" w:rsidR="003029C8" w:rsidRPr="00DE7B59" w:rsidRDefault="003029C8" w:rsidP="003029C8">
            <w:pPr>
              <w:pStyle w:val="TAL"/>
            </w:pPr>
            <w:r w:rsidRPr="00DE7B59">
              <w:rPr>
                <w:lang w:eastAsia="en-US"/>
              </w:rPr>
              <w:t xml:space="preserve">  PUSCH-TimeDomainResourceAllocation[</w:t>
            </w:r>
            <w:r w:rsidRPr="00DE7B59">
              <w:t>2</w:t>
            </w:r>
            <w:r w:rsidRPr="00DE7B59">
              <w:rPr>
                <w:lang w:eastAsia="en-US"/>
              </w:rPr>
              <w:t xml:space="preserve">] </w:t>
            </w:r>
            <w:r w:rsidRPr="00DE7B59">
              <w:rPr>
                <w:snapToGrid w:val="0"/>
                <w:lang w:eastAsia="en-US"/>
              </w:rPr>
              <w:t xml:space="preserve">SEQUENCE </w:t>
            </w:r>
            <w:r w:rsidRPr="00DE7B59">
              <w:rPr>
                <w:lang w:eastAsia="en-US"/>
              </w:rPr>
              <w:t>{</w:t>
            </w:r>
          </w:p>
        </w:tc>
        <w:tc>
          <w:tcPr>
            <w:tcW w:w="2267" w:type="dxa"/>
          </w:tcPr>
          <w:p w14:paraId="2866BEE2" w14:textId="77777777" w:rsidR="003029C8" w:rsidRPr="00DE7B59" w:rsidRDefault="003029C8" w:rsidP="003029C8">
            <w:pPr>
              <w:pStyle w:val="TAL"/>
            </w:pPr>
          </w:p>
        </w:tc>
        <w:tc>
          <w:tcPr>
            <w:tcW w:w="1700" w:type="dxa"/>
          </w:tcPr>
          <w:p w14:paraId="08B5AF68" w14:textId="6F33FCF9" w:rsidR="003029C8" w:rsidRPr="00DE7B59" w:rsidRDefault="003029C8" w:rsidP="003029C8">
            <w:pPr>
              <w:pStyle w:val="TAL"/>
            </w:pPr>
            <w:r w:rsidRPr="00DE7B59">
              <w:rPr>
                <w:lang w:eastAsia="en-US"/>
              </w:rPr>
              <w:t xml:space="preserve">entry </w:t>
            </w:r>
            <w:r w:rsidRPr="00DE7B59">
              <w:t>2</w:t>
            </w:r>
          </w:p>
        </w:tc>
        <w:tc>
          <w:tcPr>
            <w:tcW w:w="1245" w:type="dxa"/>
          </w:tcPr>
          <w:p w14:paraId="3D16F150" w14:textId="77777777" w:rsidR="003029C8" w:rsidRPr="00DE7B59" w:rsidRDefault="003029C8" w:rsidP="003029C8">
            <w:pPr>
              <w:pStyle w:val="TAL"/>
            </w:pPr>
          </w:p>
        </w:tc>
      </w:tr>
      <w:tr w:rsidR="003029C8" w:rsidRPr="00DE7B59" w14:paraId="56151618" w14:textId="77777777" w:rsidTr="006E47DD">
        <w:tc>
          <w:tcPr>
            <w:tcW w:w="4535" w:type="dxa"/>
            <w:tcBorders>
              <w:bottom w:val="nil"/>
            </w:tcBorders>
          </w:tcPr>
          <w:p w14:paraId="57EC71F8" w14:textId="77777777" w:rsidR="003029C8" w:rsidRPr="00DE7B59" w:rsidRDefault="003029C8" w:rsidP="003029C8">
            <w:pPr>
              <w:pStyle w:val="TAL"/>
            </w:pPr>
            <w:r w:rsidRPr="00DE7B59">
              <w:t xml:space="preserve">    k2</w:t>
            </w:r>
          </w:p>
        </w:tc>
        <w:tc>
          <w:tcPr>
            <w:tcW w:w="2267" w:type="dxa"/>
          </w:tcPr>
          <w:p w14:paraId="24DD21DE" w14:textId="012AC45E" w:rsidR="003029C8" w:rsidRPr="00DE7B59" w:rsidRDefault="002D775E" w:rsidP="003029C8">
            <w:pPr>
              <w:pStyle w:val="TAL"/>
            </w:pPr>
            <w:r w:rsidRPr="00DE7B59">
              <w:t>n4</w:t>
            </w:r>
          </w:p>
        </w:tc>
        <w:tc>
          <w:tcPr>
            <w:tcW w:w="1700" w:type="dxa"/>
          </w:tcPr>
          <w:p w14:paraId="52691545" w14:textId="77777777" w:rsidR="003029C8" w:rsidRPr="00DE7B59" w:rsidRDefault="003029C8" w:rsidP="003029C8">
            <w:pPr>
              <w:pStyle w:val="TAL"/>
            </w:pPr>
          </w:p>
        </w:tc>
        <w:tc>
          <w:tcPr>
            <w:tcW w:w="1245" w:type="dxa"/>
          </w:tcPr>
          <w:p w14:paraId="2461C6D1" w14:textId="77777777" w:rsidR="003029C8" w:rsidRPr="00DE7B59" w:rsidRDefault="003029C8" w:rsidP="003029C8">
            <w:pPr>
              <w:pStyle w:val="TAL"/>
            </w:pPr>
            <w:r w:rsidRPr="00DE7B59">
              <w:t>FR1</w:t>
            </w:r>
          </w:p>
        </w:tc>
      </w:tr>
      <w:tr w:rsidR="003029C8" w:rsidRPr="00DE7B59" w14:paraId="7CE86956" w14:textId="77777777" w:rsidTr="006E47DD">
        <w:tc>
          <w:tcPr>
            <w:tcW w:w="4535" w:type="dxa"/>
            <w:tcBorders>
              <w:top w:val="nil"/>
            </w:tcBorders>
          </w:tcPr>
          <w:p w14:paraId="01FD6C37" w14:textId="77777777" w:rsidR="003029C8" w:rsidRPr="00DE7B59" w:rsidRDefault="003029C8" w:rsidP="003029C8">
            <w:pPr>
              <w:pStyle w:val="TAL"/>
            </w:pPr>
          </w:p>
        </w:tc>
        <w:tc>
          <w:tcPr>
            <w:tcW w:w="2267" w:type="dxa"/>
          </w:tcPr>
          <w:p w14:paraId="722D371F" w14:textId="60BC093D" w:rsidR="003029C8" w:rsidRPr="00DE7B59" w:rsidRDefault="002D775E" w:rsidP="003029C8">
            <w:pPr>
              <w:pStyle w:val="TAL"/>
            </w:pPr>
            <w:r w:rsidRPr="00DE7B59">
              <w:t>n8</w:t>
            </w:r>
          </w:p>
        </w:tc>
        <w:tc>
          <w:tcPr>
            <w:tcW w:w="1700" w:type="dxa"/>
          </w:tcPr>
          <w:p w14:paraId="4BA8827F" w14:textId="77777777" w:rsidR="003029C8" w:rsidRPr="00DE7B59" w:rsidRDefault="003029C8" w:rsidP="003029C8">
            <w:pPr>
              <w:pStyle w:val="TAL"/>
            </w:pPr>
          </w:p>
        </w:tc>
        <w:tc>
          <w:tcPr>
            <w:tcW w:w="1245" w:type="dxa"/>
          </w:tcPr>
          <w:p w14:paraId="1AA311A3" w14:textId="77777777" w:rsidR="003029C8" w:rsidRPr="00DE7B59" w:rsidRDefault="003029C8" w:rsidP="003029C8">
            <w:pPr>
              <w:pStyle w:val="TAL"/>
            </w:pPr>
            <w:r w:rsidRPr="00DE7B59">
              <w:t>FR2</w:t>
            </w:r>
          </w:p>
        </w:tc>
      </w:tr>
      <w:tr w:rsidR="003029C8" w:rsidRPr="00DE7B59" w14:paraId="25C10871" w14:textId="77777777" w:rsidTr="006E47DD">
        <w:tc>
          <w:tcPr>
            <w:tcW w:w="4535" w:type="dxa"/>
          </w:tcPr>
          <w:p w14:paraId="7B1E0140" w14:textId="385E2736" w:rsidR="003029C8" w:rsidRPr="00DE7B59" w:rsidRDefault="003029C8" w:rsidP="003029C8">
            <w:pPr>
              <w:pStyle w:val="TAL"/>
            </w:pPr>
            <w:r w:rsidRPr="00DE7B59">
              <w:t xml:space="preserve">    mappingType</w:t>
            </w:r>
          </w:p>
        </w:tc>
        <w:tc>
          <w:tcPr>
            <w:tcW w:w="2267" w:type="dxa"/>
          </w:tcPr>
          <w:p w14:paraId="4922DB93" w14:textId="387CE0EE" w:rsidR="003029C8" w:rsidRPr="00DE7B59" w:rsidRDefault="003029C8" w:rsidP="003029C8">
            <w:pPr>
              <w:pStyle w:val="TAL"/>
            </w:pPr>
            <w:r w:rsidRPr="00DE7B59">
              <w:t>typeB</w:t>
            </w:r>
          </w:p>
        </w:tc>
        <w:tc>
          <w:tcPr>
            <w:tcW w:w="1700" w:type="dxa"/>
          </w:tcPr>
          <w:p w14:paraId="594E82D3" w14:textId="77777777" w:rsidR="003029C8" w:rsidRPr="00DE7B59" w:rsidRDefault="003029C8" w:rsidP="003029C8">
            <w:pPr>
              <w:pStyle w:val="TAL"/>
            </w:pPr>
          </w:p>
        </w:tc>
        <w:tc>
          <w:tcPr>
            <w:tcW w:w="1245" w:type="dxa"/>
          </w:tcPr>
          <w:p w14:paraId="33FDAC20" w14:textId="77777777" w:rsidR="003029C8" w:rsidRPr="00DE7B59" w:rsidRDefault="003029C8" w:rsidP="003029C8">
            <w:pPr>
              <w:pStyle w:val="TAL"/>
            </w:pPr>
          </w:p>
        </w:tc>
      </w:tr>
      <w:tr w:rsidR="003029C8" w:rsidRPr="00DE7B59" w14:paraId="147B5330" w14:textId="77777777" w:rsidTr="006E47DD">
        <w:tc>
          <w:tcPr>
            <w:tcW w:w="4535" w:type="dxa"/>
          </w:tcPr>
          <w:p w14:paraId="796D8F18" w14:textId="77777777" w:rsidR="003029C8" w:rsidRPr="00DE7B59" w:rsidRDefault="003029C8" w:rsidP="003029C8">
            <w:pPr>
              <w:pStyle w:val="TAL"/>
            </w:pPr>
            <w:r w:rsidRPr="00DE7B59">
              <w:t xml:space="preserve">    startSymbolAndLength</w:t>
            </w:r>
          </w:p>
        </w:tc>
        <w:tc>
          <w:tcPr>
            <w:tcW w:w="2267" w:type="dxa"/>
          </w:tcPr>
          <w:p w14:paraId="7B1786D3" w14:textId="77777777" w:rsidR="003029C8" w:rsidRPr="00DE7B59" w:rsidRDefault="003029C8" w:rsidP="003029C8">
            <w:pPr>
              <w:pStyle w:val="TAL"/>
            </w:pPr>
            <w:r w:rsidRPr="00DE7B59">
              <w:t>27</w:t>
            </w:r>
          </w:p>
        </w:tc>
        <w:tc>
          <w:tcPr>
            <w:tcW w:w="1700" w:type="dxa"/>
          </w:tcPr>
          <w:p w14:paraId="509C3746" w14:textId="77777777" w:rsidR="003029C8" w:rsidRPr="00DE7B59" w:rsidRDefault="003029C8" w:rsidP="003029C8">
            <w:pPr>
              <w:pStyle w:val="TAL"/>
            </w:pPr>
            <w:r w:rsidRPr="00DE7B59">
              <w:t>Start symbol(S)=0, Length(L)=14</w:t>
            </w:r>
          </w:p>
        </w:tc>
        <w:tc>
          <w:tcPr>
            <w:tcW w:w="1245" w:type="dxa"/>
          </w:tcPr>
          <w:p w14:paraId="1401648E" w14:textId="77777777" w:rsidR="003029C8" w:rsidRPr="00DE7B59" w:rsidRDefault="003029C8" w:rsidP="003029C8">
            <w:pPr>
              <w:pStyle w:val="TAL"/>
            </w:pPr>
          </w:p>
        </w:tc>
      </w:tr>
      <w:tr w:rsidR="003029C8" w:rsidRPr="00DE7B59" w14:paraId="3C6F268B" w14:textId="77777777" w:rsidTr="006E47DD">
        <w:tc>
          <w:tcPr>
            <w:tcW w:w="4535" w:type="dxa"/>
          </w:tcPr>
          <w:p w14:paraId="5A33035F" w14:textId="77777777" w:rsidR="003029C8" w:rsidRPr="00DE7B59" w:rsidRDefault="003029C8" w:rsidP="003029C8">
            <w:pPr>
              <w:pStyle w:val="TAL"/>
            </w:pPr>
            <w:r w:rsidRPr="00DE7B59">
              <w:t xml:space="preserve">  }</w:t>
            </w:r>
          </w:p>
        </w:tc>
        <w:tc>
          <w:tcPr>
            <w:tcW w:w="2267" w:type="dxa"/>
          </w:tcPr>
          <w:p w14:paraId="7215306C" w14:textId="77777777" w:rsidR="003029C8" w:rsidRPr="00DE7B59" w:rsidRDefault="003029C8" w:rsidP="003029C8">
            <w:pPr>
              <w:pStyle w:val="TAL"/>
            </w:pPr>
          </w:p>
        </w:tc>
        <w:tc>
          <w:tcPr>
            <w:tcW w:w="1700" w:type="dxa"/>
          </w:tcPr>
          <w:p w14:paraId="31EF8211" w14:textId="77777777" w:rsidR="003029C8" w:rsidRPr="00DE7B59" w:rsidRDefault="003029C8" w:rsidP="003029C8">
            <w:pPr>
              <w:pStyle w:val="TAL"/>
            </w:pPr>
          </w:p>
        </w:tc>
        <w:tc>
          <w:tcPr>
            <w:tcW w:w="1245" w:type="dxa"/>
          </w:tcPr>
          <w:p w14:paraId="4C5D9021" w14:textId="77777777" w:rsidR="003029C8" w:rsidRPr="00DE7B59" w:rsidRDefault="003029C8" w:rsidP="003029C8">
            <w:pPr>
              <w:pStyle w:val="TAL"/>
            </w:pPr>
          </w:p>
        </w:tc>
      </w:tr>
      <w:tr w:rsidR="003029C8" w:rsidRPr="00DE7B59" w14:paraId="1AA3865B" w14:textId="77777777" w:rsidTr="006E47DD">
        <w:tc>
          <w:tcPr>
            <w:tcW w:w="4535" w:type="dxa"/>
            <w:tcBorders>
              <w:top w:val="single" w:sz="4" w:space="0" w:color="auto"/>
              <w:left w:val="single" w:sz="4" w:space="0" w:color="auto"/>
              <w:bottom w:val="single" w:sz="4" w:space="0" w:color="auto"/>
              <w:right w:val="single" w:sz="4" w:space="0" w:color="auto"/>
            </w:tcBorders>
          </w:tcPr>
          <w:p w14:paraId="2F7BF78B" w14:textId="77777777" w:rsidR="003029C8" w:rsidRPr="00DE7B59" w:rsidRDefault="003029C8" w:rsidP="003029C8">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41D4503C" w14:textId="77777777" w:rsidR="003029C8" w:rsidRPr="00DE7B59" w:rsidRDefault="003029C8" w:rsidP="003029C8">
            <w:pPr>
              <w:pStyle w:val="TAL"/>
            </w:pPr>
          </w:p>
        </w:tc>
        <w:tc>
          <w:tcPr>
            <w:tcW w:w="1700" w:type="dxa"/>
            <w:tcBorders>
              <w:top w:val="single" w:sz="4" w:space="0" w:color="auto"/>
              <w:left w:val="single" w:sz="4" w:space="0" w:color="auto"/>
              <w:bottom w:val="single" w:sz="4" w:space="0" w:color="auto"/>
              <w:right w:val="single" w:sz="4" w:space="0" w:color="auto"/>
            </w:tcBorders>
          </w:tcPr>
          <w:p w14:paraId="0916E53E" w14:textId="77777777" w:rsidR="003029C8" w:rsidRPr="00DE7B59" w:rsidRDefault="003029C8" w:rsidP="003029C8">
            <w:pPr>
              <w:pStyle w:val="TAL"/>
            </w:pPr>
          </w:p>
        </w:tc>
        <w:tc>
          <w:tcPr>
            <w:tcW w:w="1245" w:type="dxa"/>
            <w:tcBorders>
              <w:top w:val="single" w:sz="4" w:space="0" w:color="auto"/>
              <w:left w:val="single" w:sz="4" w:space="0" w:color="auto"/>
              <w:bottom w:val="single" w:sz="4" w:space="0" w:color="auto"/>
              <w:right w:val="single" w:sz="4" w:space="0" w:color="auto"/>
            </w:tcBorders>
          </w:tcPr>
          <w:p w14:paraId="4E652E06" w14:textId="77777777" w:rsidR="003029C8" w:rsidRPr="00DE7B59" w:rsidRDefault="003029C8" w:rsidP="003029C8">
            <w:pPr>
              <w:pStyle w:val="TAL"/>
            </w:pPr>
          </w:p>
        </w:tc>
      </w:tr>
    </w:tbl>
    <w:p w14:paraId="0E66134C" w14:textId="77777777" w:rsidR="00581E9D" w:rsidRPr="00DE7B59" w:rsidRDefault="00581E9D" w:rsidP="00581E9D"/>
    <w:p w14:paraId="7CFF13F6" w14:textId="77777777" w:rsidR="007635F1" w:rsidRPr="00DE7B59" w:rsidRDefault="007635F1" w:rsidP="007635F1">
      <w:pPr>
        <w:pStyle w:val="TH"/>
      </w:pPr>
      <w:r w:rsidRPr="00DE7B59">
        <w:t>Table 7.1.1.3.2b.3.1-3: maxPUSCH-Duration and configuredGrantType1Allowed settings</w:t>
      </w:r>
    </w:p>
    <w:tbl>
      <w:tblPr>
        <w:tblW w:w="3957"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1559"/>
        <w:gridCol w:w="1701"/>
      </w:tblGrid>
      <w:tr w:rsidR="007635F1" w:rsidRPr="00DE7B59" w14:paraId="0E7F1431" w14:textId="77777777" w:rsidTr="00D85A38">
        <w:trPr>
          <w:trHeight w:val="625"/>
        </w:trPr>
        <w:tc>
          <w:tcPr>
            <w:tcW w:w="697" w:type="dxa"/>
            <w:tcBorders>
              <w:bottom w:val="single" w:sz="4" w:space="0" w:color="auto"/>
            </w:tcBorders>
          </w:tcPr>
          <w:p w14:paraId="60ADBDE6" w14:textId="626ACEF1" w:rsidR="007635F1" w:rsidRPr="00DE7B59" w:rsidRDefault="007635F1" w:rsidP="00D85A38">
            <w:pPr>
              <w:pStyle w:val="TAH"/>
            </w:pPr>
            <w:r w:rsidRPr="00DE7B59">
              <w:t>RB</w:t>
            </w:r>
          </w:p>
        </w:tc>
        <w:tc>
          <w:tcPr>
            <w:tcW w:w="1559" w:type="dxa"/>
            <w:tcBorders>
              <w:bottom w:val="single" w:sz="4" w:space="0" w:color="auto"/>
            </w:tcBorders>
          </w:tcPr>
          <w:p w14:paraId="045B1260" w14:textId="77777777" w:rsidR="007635F1" w:rsidRPr="00DE7B59" w:rsidRDefault="007635F1" w:rsidP="00D85A38">
            <w:pPr>
              <w:pStyle w:val="TAH"/>
            </w:pPr>
            <w:r w:rsidRPr="00DE7B59">
              <w:t>maxPUSCH-Duration</w:t>
            </w:r>
          </w:p>
        </w:tc>
        <w:tc>
          <w:tcPr>
            <w:tcW w:w="1701" w:type="dxa"/>
            <w:tcBorders>
              <w:bottom w:val="single" w:sz="4" w:space="0" w:color="auto"/>
            </w:tcBorders>
          </w:tcPr>
          <w:p w14:paraId="34DC9CFB" w14:textId="6B2D3E87" w:rsidR="007635F1" w:rsidRPr="00DE7B59" w:rsidRDefault="007635F1" w:rsidP="00D85A38">
            <w:pPr>
              <w:pStyle w:val="TAH"/>
            </w:pPr>
            <w:r w:rsidRPr="00DE7B59">
              <w:t>configuredGrantType1Allowed</w:t>
            </w:r>
          </w:p>
        </w:tc>
      </w:tr>
      <w:tr w:rsidR="0087010D" w:rsidRPr="00DE7B59" w14:paraId="2B34174A" w14:textId="77777777" w:rsidTr="00D85A38">
        <w:trPr>
          <w:trHeight w:val="625"/>
        </w:trPr>
        <w:tc>
          <w:tcPr>
            <w:tcW w:w="697" w:type="dxa"/>
            <w:tcBorders>
              <w:bottom w:val="single" w:sz="4" w:space="0" w:color="auto"/>
            </w:tcBorders>
          </w:tcPr>
          <w:p w14:paraId="6F1463A6" w14:textId="5AC9C67E" w:rsidR="0087010D" w:rsidRPr="00DE7B59" w:rsidDel="0087010D" w:rsidRDefault="0087010D" w:rsidP="0087010D">
            <w:pPr>
              <w:pStyle w:val="TAC"/>
            </w:pPr>
            <w:r w:rsidRPr="00DE7B59">
              <w:rPr>
                <w:lang w:eastAsia="zh-CN"/>
              </w:rPr>
              <w:t>SRB1</w:t>
            </w:r>
          </w:p>
        </w:tc>
        <w:tc>
          <w:tcPr>
            <w:tcW w:w="1559" w:type="dxa"/>
            <w:tcBorders>
              <w:bottom w:val="single" w:sz="4" w:space="0" w:color="auto"/>
            </w:tcBorders>
          </w:tcPr>
          <w:p w14:paraId="7C3FC778" w14:textId="09D0C74A" w:rsidR="0087010D" w:rsidRPr="00DE7B59" w:rsidRDefault="0087010D" w:rsidP="0087010D">
            <w:pPr>
              <w:pStyle w:val="TAC"/>
            </w:pPr>
            <w:r w:rsidRPr="00DE7B59">
              <w:rPr>
                <w:lang w:eastAsia="zh-CN"/>
              </w:rPr>
              <w:t>Not Present</w:t>
            </w:r>
          </w:p>
        </w:tc>
        <w:tc>
          <w:tcPr>
            <w:tcW w:w="1701" w:type="dxa"/>
            <w:tcBorders>
              <w:bottom w:val="single" w:sz="4" w:space="0" w:color="auto"/>
            </w:tcBorders>
          </w:tcPr>
          <w:p w14:paraId="35D443A6" w14:textId="297A0A7F" w:rsidR="0087010D" w:rsidRPr="00DE7B59" w:rsidRDefault="0087010D" w:rsidP="0087010D">
            <w:pPr>
              <w:pStyle w:val="TAC"/>
            </w:pPr>
            <w:r w:rsidRPr="00DE7B59">
              <w:rPr>
                <w:lang w:eastAsia="zh-CN"/>
              </w:rPr>
              <w:t>true</w:t>
            </w:r>
          </w:p>
        </w:tc>
      </w:tr>
      <w:tr w:rsidR="007635F1" w:rsidRPr="00DE7B59" w14:paraId="7090BD88" w14:textId="77777777" w:rsidTr="00D85A38">
        <w:tc>
          <w:tcPr>
            <w:tcW w:w="697" w:type="dxa"/>
          </w:tcPr>
          <w:p w14:paraId="3C364875" w14:textId="77777777" w:rsidR="007635F1" w:rsidRPr="00DE7B59" w:rsidRDefault="007635F1" w:rsidP="00D85A38">
            <w:pPr>
              <w:pStyle w:val="TAL"/>
            </w:pPr>
            <w:r w:rsidRPr="00DE7B59">
              <w:t>DRB1</w:t>
            </w:r>
          </w:p>
        </w:tc>
        <w:tc>
          <w:tcPr>
            <w:tcW w:w="1559" w:type="dxa"/>
          </w:tcPr>
          <w:p w14:paraId="0986943D" w14:textId="77777777" w:rsidR="007635F1" w:rsidRPr="00DE7B59" w:rsidRDefault="007635F1" w:rsidP="00D85A38">
            <w:pPr>
              <w:pStyle w:val="TAC"/>
            </w:pPr>
            <w:r w:rsidRPr="00DE7B59">
              <w:t>Not Present</w:t>
            </w:r>
          </w:p>
        </w:tc>
        <w:tc>
          <w:tcPr>
            <w:tcW w:w="1701" w:type="dxa"/>
          </w:tcPr>
          <w:p w14:paraId="0AF19293" w14:textId="77777777" w:rsidR="007635F1" w:rsidRPr="00DE7B59" w:rsidRDefault="007635F1" w:rsidP="00D85A38">
            <w:pPr>
              <w:pStyle w:val="TAC"/>
            </w:pPr>
            <w:r w:rsidRPr="00DE7B59">
              <w:t>true</w:t>
            </w:r>
          </w:p>
        </w:tc>
      </w:tr>
      <w:tr w:rsidR="007635F1" w:rsidRPr="00DE7B59" w14:paraId="60CBFF19" w14:textId="77777777" w:rsidTr="00D85A38">
        <w:tc>
          <w:tcPr>
            <w:tcW w:w="697" w:type="dxa"/>
          </w:tcPr>
          <w:p w14:paraId="7BC40A15" w14:textId="77777777" w:rsidR="007635F1" w:rsidRPr="00DE7B59" w:rsidRDefault="007635F1" w:rsidP="00D85A38">
            <w:pPr>
              <w:pStyle w:val="TAL"/>
            </w:pPr>
            <w:r w:rsidRPr="00DE7B59">
              <w:t>DRB2</w:t>
            </w:r>
          </w:p>
        </w:tc>
        <w:tc>
          <w:tcPr>
            <w:tcW w:w="1559" w:type="dxa"/>
          </w:tcPr>
          <w:p w14:paraId="2AC3B540" w14:textId="77777777" w:rsidR="007635F1" w:rsidRPr="00DE7B59" w:rsidRDefault="007635F1" w:rsidP="00D85A38">
            <w:pPr>
              <w:pStyle w:val="TAC"/>
            </w:pPr>
            <w:r w:rsidRPr="00DE7B59">
              <w:t>Not Present</w:t>
            </w:r>
          </w:p>
        </w:tc>
        <w:tc>
          <w:tcPr>
            <w:tcW w:w="1701" w:type="dxa"/>
          </w:tcPr>
          <w:p w14:paraId="310D2833" w14:textId="77777777" w:rsidR="007635F1" w:rsidRPr="00DE7B59" w:rsidRDefault="007635F1" w:rsidP="00D85A38">
            <w:pPr>
              <w:pStyle w:val="TAC"/>
            </w:pPr>
            <w:r w:rsidRPr="00DE7B59">
              <w:t>false</w:t>
            </w:r>
          </w:p>
        </w:tc>
      </w:tr>
      <w:tr w:rsidR="007635F1" w:rsidRPr="00DE7B59" w14:paraId="0543B8A7" w14:textId="77777777" w:rsidTr="00D85A38">
        <w:tc>
          <w:tcPr>
            <w:tcW w:w="697" w:type="dxa"/>
          </w:tcPr>
          <w:p w14:paraId="0D06425E" w14:textId="77777777" w:rsidR="007635F1" w:rsidRPr="00DE7B59" w:rsidRDefault="007635F1" w:rsidP="00D85A38">
            <w:pPr>
              <w:pStyle w:val="TAL"/>
            </w:pPr>
            <w:r w:rsidRPr="00DE7B59">
              <w:t>DRB3</w:t>
            </w:r>
          </w:p>
        </w:tc>
        <w:tc>
          <w:tcPr>
            <w:tcW w:w="1559" w:type="dxa"/>
          </w:tcPr>
          <w:p w14:paraId="442CD349" w14:textId="77777777" w:rsidR="007635F1" w:rsidRPr="00DE7B59" w:rsidRDefault="007635F1" w:rsidP="00D85A38">
            <w:pPr>
              <w:pStyle w:val="TAC"/>
            </w:pPr>
            <w:r w:rsidRPr="00DE7B59">
              <w:t>Not Present</w:t>
            </w:r>
          </w:p>
        </w:tc>
        <w:tc>
          <w:tcPr>
            <w:tcW w:w="1701" w:type="dxa"/>
          </w:tcPr>
          <w:p w14:paraId="06B267C6" w14:textId="77777777" w:rsidR="007635F1" w:rsidRPr="00DE7B59" w:rsidRDefault="007635F1" w:rsidP="00D85A38">
            <w:pPr>
              <w:pStyle w:val="TAC"/>
            </w:pPr>
            <w:r w:rsidRPr="00DE7B59">
              <w:t>true</w:t>
            </w:r>
          </w:p>
        </w:tc>
      </w:tr>
    </w:tbl>
    <w:p w14:paraId="120F881B" w14:textId="77777777" w:rsidR="007635F1" w:rsidRPr="00DE7B59" w:rsidRDefault="007635F1" w:rsidP="007635F1"/>
    <w:p w14:paraId="78E53871" w14:textId="77777777" w:rsidR="007635F1" w:rsidRPr="00DE7B59" w:rsidRDefault="007635F1" w:rsidP="007635F1">
      <w:pPr>
        <w:pStyle w:val="TH"/>
      </w:pPr>
      <w:r w:rsidRPr="00DE7B59">
        <w:t>Table 7.1.1.3.2b.3.1-</w:t>
      </w:r>
      <w:r w:rsidR="00D85A38" w:rsidRPr="00DE7B59">
        <w:t>4</w:t>
      </w:r>
      <w:r w:rsidRPr="00DE7B59">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7635F1" w:rsidRPr="00DE7B59" w14:paraId="79C9A654" w14:textId="77777777" w:rsidTr="00D85A38">
        <w:tc>
          <w:tcPr>
            <w:tcW w:w="2030" w:type="dxa"/>
          </w:tcPr>
          <w:p w14:paraId="0CB32F94" w14:textId="77777777" w:rsidR="007635F1" w:rsidRPr="00DE7B59" w:rsidRDefault="007635F1" w:rsidP="00D85A38">
            <w:pPr>
              <w:pStyle w:val="TAH"/>
            </w:pPr>
            <w:r w:rsidRPr="00DE7B59">
              <w:t>Parameter</w:t>
            </w:r>
          </w:p>
        </w:tc>
        <w:tc>
          <w:tcPr>
            <w:tcW w:w="1800" w:type="dxa"/>
          </w:tcPr>
          <w:p w14:paraId="5135033A" w14:textId="77777777" w:rsidR="007635F1" w:rsidRPr="00DE7B59" w:rsidRDefault="007635F1" w:rsidP="00D85A38">
            <w:pPr>
              <w:pStyle w:val="TAH"/>
            </w:pPr>
            <w:r w:rsidRPr="00DE7B59">
              <w:t>Value</w:t>
            </w:r>
          </w:p>
        </w:tc>
      </w:tr>
      <w:tr w:rsidR="007635F1" w:rsidRPr="00DE7B59" w14:paraId="5F3FC8FC" w14:textId="77777777" w:rsidTr="00D85A38">
        <w:tc>
          <w:tcPr>
            <w:tcW w:w="2030" w:type="dxa"/>
          </w:tcPr>
          <w:p w14:paraId="47FED1B0" w14:textId="77777777" w:rsidR="007635F1" w:rsidRPr="00DE7B59" w:rsidRDefault="007635F1" w:rsidP="00D85A38">
            <w:pPr>
              <w:pStyle w:val="TAL"/>
            </w:pPr>
            <w:r w:rsidRPr="00DE7B59">
              <w:t>Discard_Timer</w:t>
            </w:r>
          </w:p>
        </w:tc>
        <w:tc>
          <w:tcPr>
            <w:tcW w:w="1800" w:type="dxa"/>
          </w:tcPr>
          <w:p w14:paraId="15BF1971" w14:textId="77777777" w:rsidR="007635F1" w:rsidRPr="00DE7B59" w:rsidRDefault="007635F1" w:rsidP="00D85A38">
            <w:pPr>
              <w:pStyle w:val="TAC"/>
            </w:pPr>
            <w:r w:rsidRPr="00DE7B59">
              <w:t>ms1500</w:t>
            </w:r>
          </w:p>
        </w:tc>
      </w:tr>
    </w:tbl>
    <w:p w14:paraId="2D0E4995" w14:textId="77777777" w:rsidR="007635F1" w:rsidRPr="00DE7B59" w:rsidRDefault="007635F1" w:rsidP="007635F1"/>
    <w:p w14:paraId="1829B166" w14:textId="77777777" w:rsidR="007635F1" w:rsidRPr="00DE7B59" w:rsidRDefault="007635F1" w:rsidP="00EE2286">
      <w:pPr>
        <w:pStyle w:val="H6"/>
      </w:pPr>
      <w:r w:rsidRPr="00DE7B59">
        <w:t>7.1.1.3.2b</w:t>
      </w:r>
      <w:r w:rsidRPr="00DE7B59">
        <w:rPr>
          <w:rFonts w:eastAsia="MS Gothic"/>
        </w:rPr>
        <w:t>.3.2</w:t>
      </w:r>
      <w:r w:rsidRPr="00DE7B59">
        <w:rPr>
          <w:rFonts w:eastAsia="MS Gothic"/>
        </w:rPr>
        <w:tab/>
      </w:r>
      <w:r w:rsidRPr="00DE7B59">
        <w:t>Test procedure sequence</w:t>
      </w:r>
    </w:p>
    <w:p w14:paraId="1287487C" w14:textId="77777777" w:rsidR="007635F1" w:rsidRPr="00DE7B59" w:rsidRDefault="007635F1" w:rsidP="007635F1">
      <w:pPr>
        <w:pStyle w:val="TH"/>
      </w:pPr>
      <w:r w:rsidRPr="00DE7B59">
        <w:t>Table 7.1.1.3.2b.3.2-1: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635F1" w:rsidRPr="00DE7B59" w14:paraId="42998491" w14:textId="77777777" w:rsidTr="004B4775">
        <w:tc>
          <w:tcPr>
            <w:tcW w:w="534" w:type="dxa"/>
            <w:tcBorders>
              <w:top w:val="single" w:sz="4" w:space="0" w:color="auto"/>
              <w:bottom w:val="nil"/>
            </w:tcBorders>
          </w:tcPr>
          <w:p w14:paraId="6AF479E3" w14:textId="77777777" w:rsidR="007635F1" w:rsidRPr="00DE7B59" w:rsidRDefault="007635F1" w:rsidP="00D85A38">
            <w:pPr>
              <w:pStyle w:val="TAH"/>
            </w:pPr>
            <w:r w:rsidRPr="00DE7B59">
              <w:t>St</w:t>
            </w:r>
          </w:p>
        </w:tc>
        <w:tc>
          <w:tcPr>
            <w:tcW w:w="3969" w:type="dxa"/>
            <w:tcBorders>
              <w:top w:val="single" w:sz="4" w:space="0" w:color="auto"/>
              <w:bottom w:val="nil"/>
            </w:tcBorders>
          </w:tcPr>
          <w:p w14:paraId="3FF4E630" w14:textId="77777777" w:rsidR="007635F1" w:rsidRPr="00DE7B59" w:rsidRDefault="007635F1" w:rsidP="00D85A38">
            <w:pPr>
              <w:pStyle w:val="TAH"/>
            </w:pPr>
            <w:r w:rsidRPr="00DE7B59">
              <w:t>Procedure</w:t>
            </w:r>
          </w:p>
        </w:tc>
        <w:tc>
          <w:tcPr>
            <w:tcW w:w="3686" w:type="dxa"/>
            <w:gridSpan w:val="2"/>
            <w:tcBorders>
              <w:top w:val="single" w:sz="4" w:space="0" w:color="auto"/>
            </w:tcBorders>
          </w:tcPr>
          <w:p w14:paraId="312F887E" w14:textId="77777777" w:rsidR="007635F1" w:rsidRPr="00DE7B59" w:rsidRDefault="007635F1" w:rsidP="00D85A38">
            <w:pPr>
              <w:pStyle w:val="TAH"/>
            </w:pPr>
            <w:r w:rsidRPr="00DE7B59">
              <w:t>Message Sequence</w:t>
            </w:r>
          </w:p>
        </w:tc>
        <w:tc>
          <w:tcPr>
            <w:tcW w:w="567" w:type="dxa"/>
            <w:tcBorders>
              <w:top w:val="single" w:sz="4" w:space="0" w:color="auto"/>
              <w:bottom w:val="nil"/>
            </w:tcBorders>
          </w:tcPr>
          <w:p w14:paraId="07942770" w14:textId="77777777" w:rsidR="007635F1" w:rsidRPr="00DE7B59" w:rsidRDefault="007635F1" w:rsidP="00D85A38">
            <w:pPr>
              <w:pStyle w:val="TAH"/>
              <w:rPr>
                <w:rFonts w:eastAsia="MS Gothic"/>
              </w:rPr>
            </w:pPr>
            <w:r w:rsidRPr="00DE7B59">
              <w:rPr>
                <w:rFonts w:eastAsia="MS Gothic"/>
              </w:rPr>
              <w:t>TP</w:t>
            </w:r>
          </w:p>
        </w:tc>
        <w:tc>
          <w:tcPr>
            <w:tcW w:w="850" w:type="dxa"/>
            <w:tcBorders>
              <w:top w:val="single" w:sz="4" w:space="0" w:color="auto"/>
              <w:bottom w:val="nil"/>
            </w:tcBorders>
          </w:tcPr>
          <w:p w14:paraId="59B9A91C" w14:textId="77777777" w:rsidR="007635F1" w:rsidRPr="00DE7B59" w:rsidRDefault="007635F1" w:rsidP="00D85A38">
            <w:pPr>
              <w:pStyle w:val="TAH"/>
              <w:rPr>
                <w:rFonts w:eastAsia="MS Gothic"/>
              </w:rPr>
            </w:pPr>
            <w:r w:rsidRPr="00DE7B59">
              <w:rPr>
                <w:rFonts w:eastAsia="MS Gothic"/>
              </w:rPr>
              <w:t>Verdict</w:t>
            </w:r>
          </w:p>
        </w:tc>
      </w:tr>
      <w:tr w:rsidR="007635F1" w:rsidRPr="00DE7B59" w14:paraId="2DE1AC95" w14:textId="77777777" w:rsidTr="004B4775">
        <w:tc>
          <w:tcPr>
            <w:tcW w:w="534" w:type="dxa"/>
            <w:tcBorders>
              <w:top w:val="nil"/>
            </w:tcBorders>
          </w:tcPr>
          <w:p w14:paraId="167F9003" w14:textId="77777777" w:rsidR="007635F1" w:rsidRPr="00DE7B59" w:rsidRDefault="007635F1" w:rsidP="00D85A38">
            <w:pPr>
              <w:pStyle w:val="TAH"/>
              <w:rPr>
                <w:rFonts w:eastAsia="MS Gothic"/>
              </w:rPr>
            </w:pPr>
          </w:p>
        </w:tc>
        <w:tc>
          <w:tcPr>
            <w:tcW w:w="3969" w:type="dxa"/>
            <w:tcBorders>
              <w:top w:val="nil"/>
            </w:tcBorders>
          </w:tcPr>
          <w:p w14:paraId="36C474B1" w14:textId="77777777" w:rsidR="007635F1" w:rsidRPr="00DE7B59" w:rsidRDefault="007635F1" w:rsidP="00D85A38">
            <w:pPr>
              <w:pStyle w:val="TAH"/>
              <w:rPr>
                <w:rFonts w:eastAsia="MS Gothic"/>
              </w:rPr>
            </w:pPr>
          </w:p>
        </w:tc>
        <w:tc>
          <w:tcPr>
            <w:tcW w:w="709" w:type="dxa"/>
            <w:tcBorders>
              <w:top w:val="nil"/>
            </w:tcBorders>
          </w:tcPr>
          <w:p w14:paraId="29BD8D95" w14:textId="77777777" w:rsidR="007635F1" w:rsidRPr="00DE7B59" w:rsidRDefault="007635F1" w:rsidP="00D85A38">
            <w:pPr>
              <w:pStyle w:val="TAH"/>
            </w:pPr>
            <w:r w:rsidRPr="00DE7B59">
              <w:t>U - S</w:t>
            </w:r>
          </w:p>
        </w:tc>
        <w:tc>
          <w:tcPr>
            <w:tcW w:w="2977" w:type="dxa"/>
            <w:tcBorders>
              <w:top w:val="nil"/>
            </w:tcBorders>
          </w:tcPr>
          <w:p w14:paraId="67ED5A74" w14:textId="77777777" w:rsidR="007635F1" w:rsidRPr="00DE7B59" w:rsidRDefault="007635F1" w:rsidP="00D85A38">
            <w:pPr>
              <w:pStyle w:val="TAH"/>
            </w:pPr>
            <w:r w:rsidRPr="00DE7B59">
              <w:t>Message</w:t>
            </w:r>
          </w:p>
        </w:tc>
        <w:tc>
          <w:tcPr>
            <w:tcW w:w="567" w:type="dxa"/>
            <w:tcBorders>
              <w:top w:val="nil"/>
            </w:tcBorders>
          </w:tcPr>
          <w:p w14:paraId="17B3FF5E" w14:textId="77777777" w:rsidR="007635F1" w:rsidRPr="00DE7B59" w:rsidRDefault="007635F1" w:rsidP="00D85A38">
            <w:pPr>
              <w:pStyle w:val="TAH"/>
              <w:rPr>
                <w:rFonts w:eastAsia="MS Gothic"/>
              </w:rPr>
            </w:pPr>
          </w:p>
        </w:tc>
        <w:tc>
          <w:tcPr>
            <w:tcW w:w="850" w:type="dxa"/>
            <w:tcBorders>
              <w:top w:val="nil"/>
            </w:tcBorders>
          </w:tcPr>
          <w:p w14:paraId="6F5869D9" w14:textId="77777777" w:rsidR="007635F1" w:rsidRPr="00DE7B59" w:rsidRDefault="007635F1" w:rsidP="00D85A38">
            <w:pPr>
              <w:pStyle w:val="TAH"/>
              <w:rPr>
                <w:rFonts w:eastAsia="MS Gothic"/>
              </w:rPr>
            </w:pPr>
          </w:p>
        </w:tc>
      </w:tr>
      <w:tr w:rsidR="007635F1" w:rsidRPr="00DE7B59" w14:paraId="06227278" w14:textId="77777777" w:rsidTr="004B4775">
        <w:tc>
          <w:tcPr>
            <w:tcW w:w="534" w:type="dxa"/>
          </w:tcPr>
          <w:p w14:paraId="45A6A89F" w14:textId="77777777" w:rsidR="007635F1" w:rsidRPr="00DE7B59" w:rsidRDefault="007635F1" w:rsidP="00D85A38">
            <w:pPr>
              <w:pStyle w:val="TAC"/>
            </w:pPr>
            <w:bookmarkStart w:id="19" w:name="_Hlk16909088"/>
            <w:r w:rsidRPr="00DE7B59">
              <w:t>-</w:t>
            </w:r>
          </w:p>
        </w:tc>
        <w:tc>
          <w:tcPr>
            <w:tcW w:w="3969" w:type="dxa"/>
          </w:tcPr>
          <w:p w14:paraId="259FA318" w14:textId="77777777" w:rsidR="007635F1" w:rsidRPr="00DE7B59" w:rsidRDefault="007635F1" w:rsidP="00D85A38">
            <w:pPr>
              <w:pStyle w:val="TAL"/>
            </w:pPr>
            <w:r w:rsidRPr="00DE7B59">
              <w:t>EXCEPTION: Steps 1 to 3 are run using the parameters specified for first run in table 7.1.1.3.2b.3.2-3.</w:t>
            </w:r>
          </w:p>
        </w:tc>
        <w:tc>
          <w:tcPr>
            <w:tcW w:w="709" w:type="dxa"/>
          </w:tcPr>
          <w:p w14:paraId="7840A68F" w14:textId="77777777" w:rsidR="007635F1" w:rsidRPr="00DE7B59" w:rsidRDefault="007635F1" w:rsidP="00D85A38">
            <w:pPr>
              <w:pStyle w:val="TAC"/>
            </w:pPr>
            <w:r w:rsidRPr="00DE7B59">
              <w:t>-</w:t>
            </w:r>
          </w:p>
        </w:tc>
        <w:tc>
          <w:tcPr>
            <w:tcW w:w="2977" w:type="dxa"/>
          </w:tcPr>
          <w:p w14:paraId="6342A9CB" w14:textId="77777777" w:rsidR="007635F1" w:rsidRPr="00DE7B59" w:rsidRDefault="007635F1" w:rsidP="00D85A38">
            <w:pPr>
              <w:pStyle w:val="TAL"/>
            </w:pPr>
            <w:r w:rsidRPr="00DE7B59">
              <w:t>-</w:t>
            </w:r>
          </w:p>
        </w:tc>
        <w:tc>
          <w:tcPr>
            <w:tcW w:w="567" w:type="dxa"/>
          </w:tcPr>
          <w:p w14:paraId="0F78B5AE" w14:textId="77777777" w:rsidR="007635F1" w:rsidRPr="00DE7B59" w:rsidRDefault="007635F1" w:rsidP="00D85A38">
            <w:pPr>
              <w:pStyle w:val="TAC"/>
              <w:rPr>
                <w:rFonts w:eastAsia="MS Gothic"/>
              </w:rPr>
            </w:pPr>
            <w:r w:rsidRPr="00DE7B59">
              <w:rPr>
                <w:rFonts w:eastAsia="MS Gothic"/>
              </w:rPr>
              <w:t>-</w:t>
            </w:r>
          </w:p>
        </w:tc>
        <w:tc>
          <w:tcPr>
            <w:tcW w:w="850" w:type="dxa"/>
          </w:tcPr>
          <w:p w14:paraId="24DE7B07" w14:textId="77777777" w:rsidR="007635F1" w:rsidRPr="00DE7B59" w:rsidRDefault="007635F1" w:rsidP="00D85A38">
            <w:pPr>
              <w:pStyle w:val="TAC"/>
            </w:pPr>
            <w:r w:rsidRPr="00DE7B59">
              <w:t>-</w:t>
            </w:r>
          </w:p>
        </w:tc>
      </w:tr>
      <w:bookmarkEnd w:id="19"/>
      <w:tr w:rsidR="007635F1" w:rsidRPr="00DE7B59" w14:paraId="4DF7BDA6" w14:textId="77777777" w:rsidTr="004B4775">
        <w:tc>
          <w:tcPr>
            <w:tcW w:w="534" w:type="dxa"/>
          </w:tcPr>
          <w:p w14:paraId="728E1E89" w14:textId="77777777" w:rsidR="007635F1" w:rsidRPr="00DE7B59" w:rsidRDefault="007635F1" w:rsidP="00D85A38">
            <w:pPr>
              <w:pStyle w:val="TAC"/>
            </w:pPr>
            <w:r w:rsidRPr="00DE7B59">
              <w:t>1</w:t>
            </w:r>
          </w:p>
        </w:tc>
        <w:tc>
          <w:tcPr>
            <w:tcW w:w="3969" w:type="dxa"/>
          </w:tcPr>
          <w:p w14:paraId="51366FC5" w14:textId="4D282F50" w:rsidR="007635F1" w:rsidRPr="00DE7B59" w:rsidDel="00CD06AA" w:rsidRDefault="007635F1" w:rsidP="00D85A38">
            <w:pPr>
              <w:pStyle w:val="TAL"/>
              <w:rPr>
                <w:rFonts w:eastAsia="MS Gothic"/>
              </w:rPr>
            </w:pPr>
            <w:r w:rsidRPr="00DE7B59">
              <w:t>The SS transmits N1 320-octet RLC SDUs on DRB1, N2 320-octet RLC SDUs on DRB2, and N3 320-octet RLC SDUs on DRB3.</w:t>
            </w:r>
          </w:p>
        </w:tc>
        <w:tc>
          <w:tcPr>
            <w:tcW w:w="709" w:type="dxa"/>
          </w:tcPr>
          <w:p w14:paraId="306AB81A" w14:textId="77777777" w:rsidR="007635F1" w:rsidRPr="00DE7B59" w:rsidRDefault="007635F1" w:rsidP="00D85A38">
            <w:pPr>
              <w:pStyle w:val="TAC"/>
            </w:pPr>
            <w:r w:rsidRPr="00DE7B59">
              <w:t>&lt;--</w:t>
            </w:r>
          </w:p>
        </w:tc>
        <w:tc>
          <w:tcPr>
            <w:tcW w:w="2977" w:type="dxa"/>
          </w:tcPr>
          <w:p w14:paraId="092587A1" w14:textId="77777777" w:rsidR="007635F1" w:rsidRPr="00DE7B59" w:rsidRDefault="007635F1" w:rsidP="00D85A38">
            <w:pPr>
              <w:pStyle w:val="TAL"/>
            </w:pPr>
            <w:r w:rsidRPr="00DE7B59">
              <w:t>(RLC SDUs)</w:t>
            </w:r>
          </w:p>
        </w:tc>
        <w:tc>
          <w:tcPr>
            <w:tcW w:w="567" w:type="dxa"/>
          </w:tcPr>
          <w:p w14:paraId="7FD0D838" w14:textId="77777777" w:rsidR="007635F1" w:rsidRPr="00DE7B59" w:rsidRDefault="007635F1" w:rsidP="00D85A38">
            <w:pPr>
              <w:pStyle w:val="TAC"/>
              <w:rPr>
                <w:rFonts w:eastAsia="MS Gothic"/>
              </w:rPr>
            </w:pPr>
            <w:r w:rsidRPr="00DE7B59">
              <w:rPr>
                <w:rFonts w:eastAsia="MS Gothic"/>
              </w:rPr>
              <w:t>-</w:t>
            </w:r>
          </w:p>
        </w:tc>
        <w:tc>
          <w:tcPr>
            <w:tcW w:w="850" w:type="dxa"/>
          </w:tcPr>
          <w:p w14:paraId="0A03C70C" w14:textId="77777777" w:rsidR="007635F1" w:rsidRPr="00DE7B59" w:rsidRDefault="007635F1" w:rsidP="00D85A38">
            <w:pPr>
              <w:pStyle w:val="TAC"/>
            </w:pPr>
            <w:r w:rsidRPr="00DE7B59">
              <w:t>-</w:t>
            </w:r>
          </w:p>
        </w:tc>
      </w:tr>
      <w:tr w:rsidR="007635F1" w:rsidRPr="00DE7B59" w14:paraId="4D14F892" w14:textId="77777777" w:rsidTr="004B4775">
        <w:tc>
          <w:tcPr>
            <w:tcW w:w="534" w:type="dxa"/>
          </w:tcPr>
          <w:p w14:paraId="34335C2D" w14:textId="77777777" w:rsidR="007635F1" w:rsidRPr="00DE7B59" w:rsidRDefault="007635F1" w:rsidP="00D85A38">
            <w:pPr>
              <w:pStyle w:val="TAC"/>
            </w:pPr>
            <w:r w:rsidRPr="00DE7B59">
              <w:t>-</w:t>
            </w:r>
          </w:p>
        </w:tc>
        <w:tc>
          <w:tcPr>
            <w:tcW w:w="3969" w:type="dxa"/>
          </w:tcPr>
          <w:p w14:paraId="31640024" w14:textId="77777777" w:rsidR="007635F1" w:rsidRPr="00DE7B59" w:rsidRDefault="007635F1" w:rsidP="00D85A38">
            <w:pPr>
              <w:pStyle w:val="TAL"/>
            </w:pPr>
            <w:r w:rsidRPr="00DE7B59">
              <w:t>EXCEPTION: In parallel to the event described in step 2 the events specified in Table 7.1.1.3.2b.3.2-2 shall take place.</w:t>
            </w:r>
          </w:p>
        </w:tc>
        <w:tc>
          <w:tcPr>
            <w:tcW w:w="709" w:type="dxa"/>
          </w:tcPr>
          <w:p w14:paraId="64663E17" w14:textId="77777777" w:rsidR="007635F1" w:rsidRPr="00DE7B59" w:rsidRDefault="007635F1" w:rsidP="00D85A38">
            <w:pPr>
              <w:pStyle w:val="TAC"/>
            </w:pPr>
            <w:r w:rsidRPr="00DE7B59">
              <w:t>-</w:t>
            </w:r>
          </w:p>
        </w:tc>
        <w:tc>
          <w:tcPr>
            <w:tcW w:w="2977" w:type="dxa"/>
          </w:tcPr>
          <w:p w14:paraId="4168F077" w14:textId="77777777" w:rsidR="007635F1" w:rsidRPr="00DE7B59" w:rsidRDefault="007635F1" w:rsidP="00D85A38">
            <w:pPr>
              <w:pStyle w:val="TAL"/>
            </w:pPr>
            <w:r w:rsidRPr="00DE7B59">
              <w:t>-</w:t>
            </w:r>
          </w:p>
        </w:tc>
        <w:tc>
          <w:tcPr>
            <w:tcW w:w="567" w:type="dxa"/>
          </w:tcPr>
          <w:p w14:paraId="71DDE596" w14:textId="77777777" w:rsidR="007635F1" w:rsidRPr="00DE7B59" w:rsidRDefault="007635F1" w:rsidP="00D85A38">
            <w:pPr>
              <w:pStyle w:val="TAC"/>
              <w:rPr>
                <w:rFonts w:eastAsia="MS Gothic"/>
              </w:rPr>
            </w:pPr>
            <w:r w:rsidRPr="00DE7B59">
              <w:rPr>
                <w:rFonts w:eastAsia="MS Gothic"/>
              </w:rPr>
              <w:t>-</w:t>
            </w:r>
          </w:p>
        </w:tc>
        <w:tc>
          <w:tcPr>
            <w:tcW w:w="850" w:type="dxa"/>
          </w:tcPr>
          <w:p w14:paraId="68BD9BF5" w14:textId="77777777" w:rsidR="007635F1" w:rsidRPr="00DE7B59" w:rsidRDefault="007635F1" w:rsidP="00D85A38">
            <w:pPr>
              <w:pStyle w:val="TAC"/>
            </w:pPr>
            <w:r w:rsidRPr="00DE7B59">
              <w:t>-</w:t>
            </w:r>
          </w:p>
        </w:tc>
      </w:tr>
      <w:tr w:rsidR="007635F1" w:rsidRPr="00DE7B59" w14:paraId="63EF1ABF" w14:textId="77777777" w:rsidTr="004B4775">
        <w:tc>
          <w:tcPr>
            <w:tcW w:w="534" w:type="dxa"/>
          </w:tcPr>
          <w:p w14:paraId="3890C877" w14:textId="77777777" w:rsidR="007635F1" w:rsidRPr="00DE7B59" w:rsidRDefault="007635F1" w:rsidP="00D85A38">
            <w:pPr>
              <w:pStyle w:val="TAC"/>
            </w:pPr>
            <w:r w:rsidRPr="00DE7B59">
              <w:t>2</w:t>
            </w:r>
          </w:p>
        </w:tc>
        <w:tc>
          <w:tcPr>
            <w:tcW w:w="3969" w:type="dxa"/>
          </w:tcPr>
          <w:p w14:paraId="25674563" w14:textId="5931B28C" w:rsidR="007635F1" w:rsidRPr="00DE7B59" w:rsidRDefault="007635F1" w:rsidP="00D85A38">
            <w:pPr>
              <w:pStyle w:val="TAL"/>
            </w:pPr>
            <w:r w:rsidRPr="00DE7B59">
              <w:t>The SS is configured for Uplink Grant Allocation Type 2 as defined in TS 38.523-3 [3]. 150 ms after Step 1 (Note</w:t>
            </w:r>
            <w:r w:rsidR="005E4B18" w:rsidRPr="00DE7B59">
              <w:t xml:space="preserve"> </w:t>
            </w:r>
            <w:r w:rsidRPr="00DE7B59">
              <w:t>1), for a duration of T2, the SS transmits an UL grant of D octets every T1.</w:t>
            </w:r>
          </w:p>
        </w:tc>
        <w:tc>
          <w:tcPr>
            <w:tcW w:w="709" w:type="dxa"/>
          </w:tcPr>
          <w:p w14:paraId="05DDBDBC" w14:textId="77777777" w:rsidR="007635F1" w:rsidRPr="00DE7B59" w:rsidRDefault="007635F1" w:rsidP="00D85A38">
            <w:pPr>
              <w:pStyle w:val="TAC"/>
            </w:pPr>
            <w:r w:rsidRPr="00DE7B59">
              <w:t>&lt;--</w:t>
            </w:r>
          </w:p>
        </w:tc>
        <w:tc>
          <w:tcPr>
            <w:tcW w:w="2977" w:type="dxa"/>
          </w:tcPr>
          <w:p w14:paraId="26C495D0" w14:textId="77777777" w:rsidR="007635F1" w:rsidRPr="00DE7B59" w:rsidRDefault="007635F1" w:rsidP="00D85A38">
            <w:pPr>
              <w:pStyle w:val="TAL"/>
              <w:rPr>
                <w:rFonts w:eastAsia="MS Gothic"/>
              </w:rPr>
            </w:pPr>
            <w:r w:rsidRPr="00DE7B59">
              <w:rPr>
                <w:rFonts w:eastAsia="MS Gothic"/>
              </w:rPr>
              <w:t>(UL grants)</w:t>
            </w:r>
          </w:p>
        </w:tc>
        <w:tc>
          <w:tcPr>
            <w:tcW w:w="567" w:type="dxa"/>
          </w:tcPr>
          <w:p w14:paraId="5EB40F19" w14:textId="77777777" w:rsidR="007635F1" w:rsidRPr="00DE7B59" w:rsidRDefault="007635F1" w:rsidP="00D85A38">
            <w:pPr>
              <w:pStyle w:val="TAC"/>
              <w:rPr>
                <w:rFonts w:eastAsia="MS Gothic"/>
              </w:rPr>
            </w:pPr>
            <w:r w:rsidRPr="00DE7B59">
              <w:rPr>
                <w:rFonts w:eastAsia="MS Gothic"/>
              </w:rPr>
              <w:t>-</w:t>
            </w:r>
          </w:p>
        </w:tc>
        <w:tc>
          <w:tcPr>
            <w:tcW w:w="850" w:type="dxa"/>
          </w:tcPr>
          <w:p w14:paraId="3CB41750" w14:textId="77777777" w:rsidR="007635F1" w:rsidRPr="00DE7B59" w:rsidRDefault="007635F1" w:rsidP="00D85A38">
            <w:pPr>
              <w:pStyle w:val="TAC"/>
            </w:pPr>
            <w:r w:rsidRPr="00DE7B59">
              <w:t>-</w:t>
            </w:r>
          </w:p>
        </w:tc>
      </w:tr>
      <w:tr w:rsidR="007635F1" w:rsidRPr="00DE7B59" w14:paraId="63D057B3" w14:textId="77777777" w:rsidTr="004B4775">
        <w:tc>
          <w:tcPr>
            <w:tcW w:w="534" w:type="dxa"/>
          </w:tcPr>
          <w:p w14:paraId="66E2048D" w14:textId="77777777" w:rsidR="007635F1" w:rsidRPr="00DE7B59" w:rsidRDefault="007635F1" w:rsidP="00D85A38">
            <w:pPr>
              <w:pStyle w:val="TAC"/>
            </w:pPr>
            <w:r w:rsidRPr="00DE7B59">
              <w:t>3</w:t>
            </w:r>
          </w:p>
        </w:tc>
        <w:tc>
          <w:tcPr>
            <w:tcW w:w="3969" w:type="dxa"/>
          </w:tcPr>
          <w:p w14:paraId="07D57609" w14:textId="77777777" w:rsidR="007635F1" w:rsidRPr="00DE7B59" w:rsidRDefault="007635F1" w:rsidP="00D85A38">
            <w:pPr>
              <w:pStyle w:val="TAL"/>
            </w:pPr>
            <w:r w:rsidRPr="00DE7B59">
              <w:t>Check: Are the total number of octets of the UL RLC SDUs received at the SS for each DRB as follows:</w:t>
            </w:r>
          </w:p>
          <w:p w14:paraId="231DDE76" w14:textId="77777777" w:rsidR="007635F1" w:rsidRPr="00DE7B59" w:rsidRDefault="007635F1" w:rsidP="00D85A38">
            <w:pPr>
              <w:pStyle w:val="TAL"/>
            </w:pPr>
            <w:r w:rsidRPr="00DE7B59">
              <w:t>- total number of octets received for DRB1 is D1 octets +/- 10%</w:t>
            </w:r>
          </w:p>
          <w:p w14:paraId="4BEC0845" w14:textId="77777777" w:rsidR="007635F1" w:rsidRPr="00DE7B59" w:rsidRDefault="007635F1" w:rsidP="00D85A38">
            <w:pPr>
              <w:pStyle w:val="TAL"/>
            </w:pPr>
            <w:r w:rsidRPr="00DE7B59">
              <w:t>- total number of octets received for DRB2 is 0</w:t>
            </w:r>
          </w:p>
          <w:p w14:paraId="390609C5" w14:textId="77777777" w:rsidR="0028770E" w:rsidRPr="00DE7B59" w:rsidRDefault="007635F1" w:rsidP="00D85A38">
            <w:pPr>
              <w:pStyle w:val="TAL"/>
            </w:pPr>
            <w:r w:rsidRPr="00DE7B59">
              <w:t>- total number of octets received for DRB3 is</w:t>
            </w:r>
          </w:p>
          <w:p w14:paraId="37B1A814" w14:textId="77777777" w:rsidR="007635F1" w:rsidRPr="00DE7B59" w:rsidRDefault="007635F1" w:rsidP="00D85A38">
            <w:pPr>
              <w:pStyle w:val="TAL"/>
            </w:pPr>
            <w:r w:rsidRPr="00DE7B59">
              <w:t>D3 octets +/- 10% otherwise?</w:t>
            </w:r>
          </w:p>
        </w:tc>
        <w:tc>
          <w:tcPr>
            <w:tcW w:w="709" w:type="dxa"/>
          </w:tcPr>
          <w:p w14:paraId="3589D51E" w14:textId="77777777" w:rsidR="007635F1" w:rsidRPr="00DE7B59" w:rsidRDefault="007635F1" w:rsidP="00D85A38">
            <w:pPr>
              <w:pStyle w:val="TAC"/>
            </w:pPr>
            <w:r w:rsidRPr="00DE7B59">
              <w:t>-</w:t>
            </w:r>
          </w:p>
        </w:tc>
        <w:tc>
          <w:tcPr>
            <w:tcW w:w="2977" w:type="dxa"/>
          </w:tcPr>
          <w:p w14:paraId="03C1AF2D" w14:textId="77777777" w:rsidR="007635F1" w:rsidRPr="00DE7B59" w:rsidRDefault="007635F1" w:rsidP="00D85A38">
            <w:pPr>
              <w:pStyle w:val="TAL"/>
            </w:pPr>
            <w:r w:rsidRPr="00DE7B59">
              <w:t>-</w:t>
            </w:r>
          </w:p>
        </w:tc>
        <w:tc>
          <w:tcPr>
            <w:tcW w:w="567" w:type="dxa"/>
          </w:tcPr>
          <w:p w14:paraId="386A0B91" w14:textId="77777777" w:rsidR="007635F1" w:rsidRPr="00DE7B59" w:rsidRDefault="007635F1" w:rsidP="00D85A38">
            <w:pPr>
              <w:pStyle w:val="TAC"/>
              <w:rPr>
                <w:rFonts w:eastAsia="MS Gothic"/>
              </w:rPr>
            </w:pPr>
            <w:r w:rsidRPr="00DE7B59">
              <w:rPr>
                <w:rFonts w:eastAsia="MS Gothic"/>
              </w:rPr>
              <w:t>1</w:t>
            </w:r>
          </w:p>
        </w:tc>
        <w:tc>
          <w:tcPr>
            <w:tcW w:w="850" w:type="dxa"/>
          </w:tcPr>
          <w:p w14:paraId="574A98AF" w14:textId="77777777" w:rsidR="007635F1" w:rsidRPr="00DE7B59" w:rsidRDefault="007635F1" w:rsidP="00D85A38">
            <w:pPr>
              <w:pStyle w:val="TAC"/>
            </w:pPr>
            <w:r w:rsidRPr="00DE7B59">
              <w:t>P</w:t>
            </w:r>
          </w:p>
        </w:tc>
      </w:tr>
      <w:tr w:rsidR="007635F1" w:rsidRPr="00DE7B59" w14:paraId="1656DA7E" w14:textId="77777777" w:rsidTr="004B4775">
        <w:tc>
          <w:tcPr>
            <w:tcW w:w="534" w:type="dxa"/>
          </w:tcPr>
          <w:p w14:paraId="4AC15DF8" w14:textId="77777777" w:rsidR="007635F1" w:rsidRPr="00DE7B59" w:rsidRDefault="007635F1" w:rsidP="00D85A38">
            <w:pPr>
              <w:pStyle w:val="TAC"/>
            </w:pPr>
            <w:r w:rsidRPr="00DE7B59">
              <w:t>4</w:t>
            </w:r>
          </w:p>
        </w:tc>
        <w:tc>
          <w:tcPr>
            <w:tcW w:w="3969" w:type="dxa"/>
          </w:tcPr>
          <w:p w14:paraId="773EDB2B" w14:textId="77777777" w:rsidR="007635F1" w:rsidRPr="00DE7B59" w:rsidRDefault="007635F1" w:rsidP="00D85A38">
            <w:pPr>
              <w:pStyle w:val="TAL"/>
            </w:pPr>
            <w:r w:rsidRPr="00DE7B59">
              <w:t xml:space="preserve">SS transmits NR </w:t>
            </w:r>
            <w:r w:rsidRPr="00DE7B59">
              <w:rPr>
                <w:i/>
              </w:rPr>
              <w:t>RRCReconfiguration</w:t>
            </w:r>
            <w:r w:rsidRPr="00DE7B59">
              <w:t xml:space="preserve"> message to configure allowed-SCSList and maxPUSCH-Duration as per Table 7.1.1.3.2b.3.1-2. (Note 2)</w:t>
            </w:r>
          </w:p>
        </w:tc>
        <w:tc>
          <w:tcPr>
            <w:tcW w:w="709" w:type="dxa"/>
          </w:tcPr>
          <w:p w14:paraId="416AE5ED" w14:textId="77777777" w:rsidR="007635F1" w:rsidRPr="00DE7B59" w:rsidRDefault="007635F1" w:rsidP="00D85A38">
            <w:pPr>
              <w:pStyle w:val="TAC"/>
            </w:pPr>
            <w:r w:rsidRPr="00DE7B59">
              <w:t>&lt;--</w:t>
            </w:r>
          </w:p>
        </w:tc>
        <w:tc>
          <w:tcPr>
            <w:tcW w:w="2977" w:type="dxa"/>
          </w:tcPr>
          <w:p w14:paraId="3D037EC1" w14:textId="77777777" w:rsidR="007635F1" w:rsidRPr="00DE7B59" w:rsidRDefault="007635F1" w:rsidP="00D85A38">
            <w:pPr>
              <w:pStyle w:val="TAL"/>
            </w:pPr>
            <w:r w:rsidRPr="00DE7B59">
              <w:t xml:space="preserve">(NR RRC: </w:t>
            </w:r>
            <w:r w:rsidRPr="00DE7B59">
              <w:rPr>
                <w:i/>
              </w:rPr>
              <w:t>RRCReconfiguration</w:t>
            </w:r>
            <w:r w:rsidRPr="00DE7B59">
              <w:t>)</w:t>
            </w:r>
          </w:p>
        </w:tc>
        <w:tc>
          <w:tcPr>
            <w:tcW w:w="567" w:type="dxa"/>
          </w:tcPr>
          <w:p w14:paraId="4A227ACB" w14:textId="77777777" w:rsidR="007635F1" w:rsidRPr="00DE7B59" w:rsidRDefault="007635F1" w:rsidP="00D85A38">
            <w:pPr>
              <w:pStyle w:val="TAC"/>
              <w:rPr>
                <w:rFonts w:eastAsia="MS Gothic"/>
              </w:rPr>
            </w:pPr>
            <w:r w:rsidRPr="00DE7B59">
              <w:t>-</w:t>
            </w:r>
          </w:p>
        </w:tc>
        <w:tc>
          <w:tcPr>
            <w:tcW w:w="850" w:type="dxa"/>
          </w:tcPr>
          <w:p w14:paraId="27CD9EEE" w14:textId="77777777" w:rsidR="007635F1" w:rsidRPr="00DE7B59" w:rsidRDefault="007635F1" w:rsidP="00D85A38">
            <w:pPr>
              <w:pStyle w:val="TAC"/>
            </w:pPr>
            <w:r w:rsidRPr="00DE7B59">
              <w:t>-</w:t>
            </w:r>
          </w:p>
        </w:tc>
      </w:tr>
      <w:tr w:rsidR="00581E9D" w:rsidRPr="00DE7B59" w14:paraId="223FF227" w14:textId="77777777" w:rsidTr="004B4775">
        <w:tc>
          <w:tcPr>
            <w:tcW w:w="534" w:type="dxa"/>
          </w:tcPr>
          <w:p w14:paraId="1D08D8EF" w14:textId="77777777" w:rsidR="00581E9D" w:rsidRPr="00DE7B59" w:rsidRDefault="00581E9D" w:rsidP="00581E9D">
            <w:pPr>
              <w:pStyle w:val="TAC"/>
            </w:pPr>
            <w:r w:rsidRPr="00DE7B59">
              <w:t>-</w:t>
            </w:r>
          </w:p>
        </w:tc>
        <w:tc>
          <w:tcPr>
            <w:tcW w:w="3969" w:type="dxa"/>
          </w:tcPr>
          <w:p w14:paraId="77771566" w14:textId="77777777" w:rsidR="00581E9D" w:rsidRPr="00DE7B59" w:rsidRDefault="00581E9D" w:rsidP="00581E9D">
            <w:pPr>
              <w:pStyle w:val="TAL"/>
            </w:pPr>
            <w:r w:rsidRPr="00DE7B59">
              <w:t>EXCEPTION: In parallel to the event described in step 5 the events specified in Table 7.1.1.3.2b.3.2-2a shall take place on DRB2</w:t>
            </w:r>
          </w:p>
        </w:tc>
        <w:tc>
          <w:tcPr>
            <w:tcW w:w="709" w:type="dxa"/>
          </w:tcPr>
          <w:p w14:paraId="2E7CDC52" w14:textId="77777777" w:rsidR="00581E9D" w:rsidRPr="00DE7B59" w:rsidRDefault="00581E9D" w:rsidP="00581E9D">
            <w:pPr>
              <w:pStyle w:val="TAC"/>
            </w:pPr>
            <w:r w:rsidRPr="00DE7B59">
              <w:t>-</w:t>
            </w:r>
          </w:p>
        </w:tc>
        <w:tc>
          <w:tcPr>
            <w:tcW w:w="2977" w:type="dxa"/>
          </w:tcPr>
          <w:p w14:paraId="071D0FC8" w14:textId="77777777" w:rsidR="00581E9D" w:rsidRPr="00DE7B59" w:rsidRDefault="00581E9D" w:rsidP="00581E9D">
            <w:pPr>
              <w:pStyle w:val="TAL"/>
            </w:pPr>
            <w:r w:rsidRPr="00DE7B59">
              <w:t>-</w:t>
            </w:r>
          </w:p>
        </w:tc>
        <w:tc>
          <w:tcPr>
            <w:tcW w:w="567" w:type="dxa"/>
          </w:tcPr>
          <w:p w14:paraId="00F324E8" w14:textId="77777777" w:rsidR="00581E9D" w:rsidRPr="00DE7B59" w:rsidRDefault="00581E9D" w:rsidP="00581E9D">
            <w:pPr>
              <w:pStyle w:val="TAC"/>
            </w:pPr>
            <w:r w:rsidRPr="00DE7B59">
              <w:t>-</w:t>
            </w:r>
          </w:p>
        </w:tc>
        <w:tc>
          <w:tcPr>
            <w:tcW w:w="850" w:type="dxa"/>
          </w:tcPr>
          <w:p w14:paraId="0ADB8312" w14:textId="77777777" w:rsidR="00581E9D" w:rsidRPr="00DE7B59" w:rsidRDefault="00581E9D" w:rsidP="00581E9D">
            <w:pPr>
              <w:pStyle w:val="TAC"/>
            </w:pPr>
            <w:r w:rsidRPr="00DE7B59">
              <w:t>-</w:t>
            </w:r>
          </w:p>
        </w:tc>
      </w:tr>
      <w:tr w:rsidR="007635F1" w:rsidRPr="00DE7B59" w14:paraId="75876C79" w14:textId="77777777" w:rsidTr="004B4775">
        <w:tc>
          <w:tcPr>
            <w:tcW w:w="534" w:type="dxa"/>
          </w:tcPr>
          <w:p w14:paraId="0A399262" w14:textId="77777777" w:rsidR="007635F1" w:rsidRPr="00DE7B59" w:rsidRDefault="007635F1" w:rsidP="00D85A38">
            <w:pPr>
              <w:pStyle w:val="TAC"/>
            </w:pPr>
            <w:r w:rsidRPr="00DE7B59">
              <w:t>5</w:t>
            </w:r>
          </w:p>
        </w:tc>
        <w:tc>
          <w:tcPr>
            <w:tcW w:w="3969" w:type="dxa"/>
          </w:tcPr>
          <w:p w14:paraId="5DB16B04" w14:textId="77777777" w:rsidR="007635F1" w:rsidRPr="00DE7B59" w:rsidRDefault="007635F1" w:rsidP="00D85A38">
            <w:pPr>
              <w:pStyle w:val="TAL"/>
            </w:pPr>
            <w:r w:rsidRPr="00DE7B59">
              <w:t xml:space="preserve">The UE transmits NR </w:t>
            </w:r>
            <w:r w:rsidRPr="00DE7B59">
              <w:rPr>
                <w:i/>
              </w:rPr>
              <w:t>RRCReconfigurationComplete</w:t>
            </w:r>
            <w:r w:rsidRPr="00DE7B59">
              <w:t xml:space="preserve"> message. (Note 3)</w:t>
            </w:r>
          </w:p>
        </w:tc>
        <w:tc>
          <w:tcPr>
            <w:tcW w:w="709" w:type="dxa"/>
          </w:tcPr>
          <w:p w14:paraId="7A635D7E" w14:textId="77777777" w:rsidR="007635F1" w:rsidRPr="00DE7B59" w:rsidRDefault="007635F1" w:rsidP="00D85A38">
            <w:pPr>
              <w:pStyle w:val="TAC"/>
            </w:pPr>
            <w:r w:rsidRPr="00DE7B59">
              <w:t>--&gt;</w:t>
            </w:r>
          </w:p>
        </w:tc>
        <w:tc>
          <w:tcPr>
            <w:tcW w:w="2977" w:type="dxa"/>
          </w:tcPr>
          <w:p w14:paraId="5106959F" w14:textId="77777777" w:rsidR="007635F1" w:rsidRPr="00DE7B59" w:rsidRDefault="007635F1" w:rsidP="00D85A38">
            <w:pPr>
              <w:pStyle w:val="TAL"/>
            </w:pPr>
            <w:r w:rsidRPr="00DE7B59">
              <w:t xml:space="preserve">(NR RRC: </w:t>
            </w:r>
            <w:r w:rsidRPr="00DE7B59">
              <w:rPr>
                <w:i/>
              </w:rPr>
              <w:t>RRCReconfigurationComplete</w:t>
            </w:r>
            <w:r w:rsidRPr="00DE7B59">
              <w:t>)</w:t>
            </w:r>
          </w:p>
        </w:tc>
        <w:tc>
          <w:tcPr>
            <w:tcW w:w="567" w:type="dxa"/>
          </w:tcPr>
          <w:p w14:paraId="04A6CF81" w14:textId="77777777" w:rsidR="007635F1" w:rsidRPr="00DE7B59" w:rsidRDefault="007635F1" w:rsidP="00D85A38">
            <w:pPr>
              <w:pStyle w:val="TAC"/>
              <w:rPr>
                <w:rFonts w:eastAsia="MS Gothic"/>
              </w:rPr>
            </w:pPr>
            <w:r w:rsidRPr="00DE7B59">
              <w:t>-</w:t>
            </w:r>
          </w:p>
        </w:tc>
        <w:tc>
          <w:tcPr>
            <w:tcW w:w="850" w:type="dxa"/>
          </w:tcPr>
          <w:p w14:paraId="0E733A12" w14:textId="77777777" w:rsidR="007635F1" w:rsidRPr="00DE7B59" w:rsidRDefault="007635F1" w:rsidP="00D85A38">
            <w:pPr>
              <w:pStyle w:val="TAC"/>
            </w:pPr>
            <w:r w:rsidRPr="00DE7B59">
              <w:t>-</w:t>
            </w:r>
          </w:p>
        </w:tc>
      </w:tr>
      <w:tr w:rsidR="007635F1" w:rsidRPr="00DE7B59" w14:paraId="4AA83B93" w14:textId="77777777" w:rsidTr="004B4775">
        <w:tc>
          <w:tcPr>
            <w:tcW w:w="534" w:type="dxa"/>
          </w:tcPr>
          <w:p w14:paraId="6759570A" w14:textId="77777777" w:rsidR="007635F1" w:rsidRPr="00DE7B59" w:rsidRDefault="007635F1" w:rsidP="00D85A38">
            <w:pPr>
              <w:pStyle w:val="TAC"/>
            </w:pPr>
            <w:r w:rsidRPr="00DE7B59">
              <w:t>-</w:t>
            </w:r>
          </w:p>
        </w:tc>
        <w:tc>
          <w:tcPr>
            <w:tcW w:w="3969" w:type="dxa"/>
          </w:tcPr>
          <w:p w14:paraId="696D08DA" w14:textId="77777777" w:rsidR="007635F1" w:rsidRPr="00DE7B59" w:rsidRDefault="007635F1" w:rsidP="00D85A38">
            <w:pPr>
              <w:pStyle w:val="TAL"/>
            </w:pPr>
            <w:r w:rsidRPr="00DE7B59">
              <w:t xml:space="preserve">EXCEPTION: Steps </w:t>
            </w:r>
            <w:r w:rsidR="00581E9D" w:rsidRPr="00DE7B59">
              <w:t>6</w:t>
            </w:r>
            <w:r w:rsidRPr="00DE7B59">
              <w:t xml:space="preserve"> to </w:t>
            </w:r>
            <w:r w:rsidR="00581E9D" w:rsidRPr="00DE7B59">
              <w:t>8</w:t>
            </w:r>
            <w:r w:rsidRPr="00DE7B59">
              <w:t xml:space="preserve"> are run using the parameters specified for second run in table 7.1.1.3.2b.3.1-2.</w:t>
            </w:r>
          </w:p>
        </w:tc>
        <w:tc>
          <w:tcPr>
            <w:tcW w:w="709" w:type="dxa"/>
          </w:tcPr>
          <w:p w14:paraId="16F97474" w14:textId="77777777" w:rsidR="007635F1" w:rsidRPr="00DE7B59" w:rsidRDefault="007635F1" w:rsidP="00D85A38">
            <w:pPr>
              <w:pStyle w:val="TAC"/>
            </w:pPr>
            <w:r w:rsidRPr="00DE7B59">
              <w:t>-</w:t>
            </w:r>
          </w:p>
        </w:tc>
        <w:tc>
          <w:tcPr>
            <w:tcW w:w="2977" w:type="dxa"/>
          </w:tcPr>
          <w:p w14:paraId="7AF55723" w14:textId="77777777" w:rsidR="007635F1" w:rsidRPr="00DE7B59" w:rsidRDefault="007635F1" w:rsidP="00D85A38">
            <w:pPr>
              <w:pStyle w:val="TAL"/>
            </w:pPr>
            <w:r w:rsidRPr="00DE7B59">
              <w:t>-</w:t>
            </w:r>
          </w:p>
        </w:tc>
        <w:tc>
          <w:tcPr>
            <w:tcW w:w="567" w:type="dxa"/>
          </w:tcPr>
          <w:p w14:paraId="311CC11E" w14:textId="77777777" w:rsidR="007635F1" w:rsidRPr="00DE7B59" w:rsidRDefault="007635F1" w:rsidP="00D85A38">
            <w:pPr>
              <w:pStyle w:val="TAC"/>
            </w:pPr>
            <w:r w:rsidRPr="00DE7B59">
              <w:rPr>
                <w:rFonts w:eastAsia="MS Gothic"/>
              </w:rPr>
              <w:t>-</w:t>
            </w:r>
          </w:p>
        </w:tc>
        <w:tc>
          <w:tcPr>
            <w:tcW w:w="850" w:type="dxa"/>
          </w:tcPr>
          <w:p w14:paraId="372968DA" w14:textId="77777777" w:rsidR="007635F1" w:rsidRPr="00DE7B59" w:rsidRDefault="007635F1" w:rsidP="00D85A38">
            <w:pPr>
              <w:pStyle w:val="TAC"/>
            </w:pPr>
            <w:r w:rsidRPr="00DE7B59">
              <w:t>-</w:t>
            </w:r>
          </w:p>
        </w:tc>
      </w:tr>
      <w:tr w:rsidR="007635F1" w:rsidRPr="00DE7B59" w14:paraId="110C3344" w14:textId="77777777" w:rsidTr="004B4775">
        <w:tc>
          <w:tcPr>
            <w:tcW w:w="534" w:type="dxa"/>
          </w:tcPr>
          <w:p w14:paraId="33026213" w14:textId="77777777" w:rsidR="007635F1" w:rsidRPr="00DE7B59" w:rsidRDefault="007635F1" w:rsidP="00D85A38">
            <w:pPr>
              <w:pStyle w:val="TAC"/>
            </w:pPr>
            <w:r w:rsidRPr="00DE7B59">
              <w:t>6</w:t>
            </w:r>
          </w:p>
        </w:tc>
        <w:tc>
          <w:tcPr>
            <w:tcW w:w="3969" w:type="dxa"/>
          </w:tcPr>
          <w:p w14:paraId="7D794D6A" w14:textId="5AB9AD8D" w:rsidR="007635F1" w:rsidRPr="00DE7B59" w:rsidDel="00CD06AA" w:rsidRDefault="007635F1" w:rsidP="00D85A38">
            <w:pPr>
              <w:pStyle w:val="TAL"/>
              <w:rPr>
                <w:rFonts w:eastAsia="MS Gothic"/>
              </w:rPr>
            </w:pPr>
            <w:r w:rsidRPr="00DE7B59">
              <w:t xml:space="preserve">The SS transmits N1 </w:t>
            </w:r>
            <w:r w:rsidR="003029C8" w:rsidRPr="00DE7B59">
              <w:t>320</w:t>
            </w:r>
            <w:r w:rsidRPr="00DE7B59">
              <w:t xml:space="preserve">-octet RLC SDUs on DRB1, N2 </w:t>
            </w:r>
            <w:r w:rsidR="003029C8" w:rsidRPr="00DE7B59">
              <w:t>320</w:t>
            </w:r>
            <w:r w:rsidRPr="00DE7B59">
              <w:t xml:space="preserve">-octet RLC SDUs on DRB2, and N3 </w:t>
            </w:r>
            <w:r w:rsidR="003029C8" w:rsidRPr="00DE7B59">
              <w:t>320</w:t>
            </w:r>
            <w:r w:rsidRPr="00DE7B59">
              <w:t>-octet RLC SDUs on DRB3.</w:t>
            </w:r>
          </w:p>
        </w:tc>
        <w:tc>
          <w:tcPr>
            <w:tcW w:w="709" w:type="dxa"/>
          </w:tcPr>
          <w:p w14:paraId="319BC588" w14:textId="77777777" w:rsidR="007635F1" w:rsidRPr="00DE7B59" w:rsidRDefault="007635F1" w:rsidP="00D85A38">
            <w:pPr>
              <w:pStyle w:val="TAC"/>
            </w:pPr>
            <w:r w:rsidRPr="00DE7B59">
              <w:t>&lt;--</w:t>
            </w:r>
          </w:p>
        </w:tc>
        <w:tc>
          <w:tcPr>
            <w:tcW w:w="2977" w:type="dxa"/>
          </w:tcPr>
          <w:p w14:paraId="3FF5CD25" w14:textId="77777777" w:rsidR="007635F1" w:rsidRPr="00DE7B59" w:rsidRDefault="007635F1" w:rsidP="00D85A38">
            <w:pPr>
              <w:pStyle w:val="TAL"/>
            </w:pPr>
            <w:r w:rsidRPr="00DE7B59">
              <w:t>(RLC SDUs)</w:t>
            </w:r>
          </w:p>
        </w:tc>
        <w:tc>
          <w:tcPr>
            <w:tcW w:w="567" w:type="dxa"/>
          </w:tcPr>
          <w:p w14:paraId="53CBDD01" w14:textId="77777777" w:rsidR="007635F1" w:rsidRPr="00DE7B59" w:rsidRDefault="007635F1" w:rsidP="00D85A38">
            <w:pPr>
              <w:pStyle w:val="TAC"/>
              <w:rPr>
                <w:rFonts w:eastAsia="MS Gothic"/>
              </w:rPr>
            </w:pPr>
            <w:r w:rsidRPr="00DE7B59">
              <w:rPr>
                <w:rFonts w:eastAsia="MS Gothic"/>
              </w:rPr>
              <w:t>-</w:t>
            </w:r>
          </w:p>
        </w:tc>
        <w:tc>
          <w:tcPr>
            <w:tcW w:w="850" w:type="dxa"/>
          </w:tcPr>
          <w:p w14:paraId="4EEA6407" w14:textId="77777777" w:rsidR="007635F1" w:rsidRPr="00DE7B59" w:rsidRDefault="007635F1" w:rsidP="00D85A38">
            <w:pPr>
              <w:pStyle w:val="TAC"/>
            </w:pPr>
            <w:r w:rsidRPr="00DE7B59">
              <w:t>-</w:t>
            </w:r>
          </w:p>
        </w:tc>
      </w:tr>
      <w:tr w:rsidR="007635F1" w:rsidRPr="00DE7B59" w14:paraId="0E2409C1" w14:textId="77777777" w:rsidTr="004B4775">
        <w:tc>
          <w:tcPr>
            <w:tcW w:w="534" w:type="dxa"/>
          </w:tcPr>
          <w:p w14:paraId="1C177F90" w14:textId="77777777" w:rsidR="007635F1" w:rsidRPr="00DE7B59" w:rsidRDefault="007635F1" w:rsidP="00D85A38">
            <w:pPr>
              <w:pStyle w:val="TAC"/>
            </w:pPr>
            <w:r w:rsidRPr="00DE7B59">
              <w:t>-</w:t>
            </w:r>
          </w:p>
        </w:tc>
        <w:tc>
          <w:tcPr>
            <w:tcW w:w="3969" w:type="dxa"/>
          </w:tcPr>
          <w:p w14:paraId="4C857235" w14:textId="77777777" w:rsidR="007635F1" w:rsidRPr="00DE7B59" w:rsidRDefault="007635F1" w:rsidP="00D85A38">
            <w:pPr>
              <w:pStyle w:val="TAL"/>
            </w:pPr>
            <w:r w:rsidRPr="00DE7B59">
              <w:t>EXCEPTION: In parallel to the event described in step 7 the events specified in Table 7.1.1.3.2b.3.2-2 shall take place.</w:t>
            </w:r>
          </w:p>
        </w:tc>
        <w:tc>
          <w:tcPr>
            <w:tcW w:w="709" w:type="dxa"/>
          </w:tcPr>
          <w:p w14:paraId="367B2C41" w14:textId="77777777" w:rsidR="007635F1" w:rsidRPr="00DE7B59" w:rsidRDefault="007635F1" w:rsidP="00D85A38">
            <w:pPr>
              <w:pStyle w:val="TAC"/>
            </w:pPr>
            <w:r w:rsidRPr="00DE7B59">
              <w:t>-</w:t>
            </w:r>
          </w:p>
        </w:tc>
        <w:tc>
          <w:tcPr>
            <w:tcW w:w="2977" w:type="dxa"/>
          </w:tcPr>
          <w:p w14:paraId="2E5D7AA7" w14:textId="77777777" w:rsidR="007635F1" w:rsidRPr="00DE7B59" w:rsidRDefault="007635F1" w:rsidP="00D85A38">
            <w:pPr>
              <w:pStyle w:val="TAL"/>
            </w:pPr>
            <w:r w:rsidRPr="00DE7B59">
              <w:t>-</w:t>
            </w:r>
          </w:p>
        </w:tc>
        <w:tc>
          <w:tcPr>
            <w:tcW w:w="567" w:type="dxa"/>
          </w:tcPr>
          <w:p w14:paraId="5337259E" w14:textId="77777777" w:rsidR="007635F1" w:rsidRPr="00DE7B59" w:rsidRDefault="007635F1" w:rsidP="00D85A38">
            <w:pPr>
              <w:pStyle w:val="TAC"/>
              <w:rPr>
                <w:rFonts w:eastAsia="MS Gothic"/>
              </w:rPr>
            </w:pPr>
            <w:r w:rsidRPr="00DE7B59">
              <w:rPr>
                <w:rFonts w:eastAsia="MS Gothic"/>
              </w:rPr>
              <w:t>-</w:t>
            </w:r>
          </w:p>
        </w:tc>
        <w:tc>
          <w:tcPr>
            <w:tcW w:w="850" w:type="dxa"/>
          </w:tcPr>
          <w:p w14:paraId="05AB0D25" w14:textId="77777777" w:rsidR="007635F1" w:rsidRPr="00DE7B59" w:rsidRDefault="007635F1" w:rsidP="00D85A38">
            <w:pPr>
              <w:pStyle w:val="TAC"/>
            </w:pPr>
            <w:r w:rsidRPr="00DE7B59">
              <w:t>-</w:t>
            </w:r>
          </w:p>
        </w:tc>
      </w:tr>
      <w:tr w:rsidR="007635F1" w:rsidRPr="00DE7B59" w14:paraId="7D77CC61" w14:textId="77777777" w:rsidTr="004B4775">
        <w:tc>
          <w:tcPr>
            <w:tcW w:w="534" w:type="dxa"/>
          </w:tcPr>
          <w:p w14:paraId="1796E544" w14:textId="77777777" w:rsidR="007635F1" w:rsidRPr="00DE7B59" w:rsidRDefault="007635F1" w:rsidP="00D85A38">
            <w:pPr>
              <w:pStyle w:val="TAC"/>
            </w:pPr>
            <w:r w:rsidRPr="00DE7B59">
              <w:t>7</w:t>
            </w:r>
          </w:p>
        </w:tc>
        <w:tc>
          <w:tcPr>
            <w:tcW w:w="3969" w:type="dxa"/>
          </w:tcPr>
          <w:p w14:paraId="12E6255E" w14:textId="30CBCFAE" w:rsidR="007635F1" w:rsidRPr="00DE7B59" w:rsidRDefault="007635F1" w:rsidP="00D85A38">
            <w:pPr>
              <w:pStyle w:val="TAL"/>
            </w:pPr>
            <w:r w:rsidRPr="00DE7B59">
              <w:t xml:space="preserve">The SS is configured for Uplink Grant Allocation Type 2 as defined in TS 38.523-3 [3]. 150 ms after Step </w:t>
            </w:r>
            <w:r w:rsidR="005E4B18" w:rsidRPr="00DE7B59">
              <w:t xml:space="preserve">6 </w:t>
            </w:r>
            <w:r w:rsidRPr="00DE7B59">
              <w:t>(Note</w:t>
            </w:r>
            <w:r w:rsidR="005E4B18" w:rsidRPr="00DE7B59">
              <w:t xml:space="preserve"> </w:t>
            </w:r>
            <w:r w:rsidRPr="00DE7B59">
              <w:t>1), for a duration of T2, the SS transmits an UL grant of D octets every T1.</w:t>
            </w:r>
          </w:p>
        </w:tc>
        <w:tc>
          <w:tcPr>
            <w:tcW w:w="709" w:type="dxa"/>
          </w:tcPr>
          <w:p w14:paraId="22343B73" w14:textId="77777777" w:rsidR="007635F1" w:rsidRPr="00DE7B59" w:rsidRDefault="007635F1" w:rsidP="00D85A38">
            <w:pPr>
              <w:pStyle w:val="TAC"/>
            </w:pPr>
            <w:r w:rsidRPr="00DE7B59">
              <w:t>&lt;--</w:t>
            </w:r>
          </w:p>
        </w:tc>
        <w:tc>
          <w:tcPr>
            <w:tcW w:w="2977" w:type="dxa"/>
          </w:tcPr>
          <w:p w14:paraId="48D97C60" w14:textId="77777777" w:rsidR="007635F1" w:rsidRPr="00DE7B59" w:rsidRDefault="007635F1" w:rsidP="00D85A38">
            <w:pPr>
              <w:pStyle w:val="TAL"/>
              <w:rPr>
                <w:rFonts w:eastAsia="MS Gothic"/>
              </w:rPr>
            </w:pPr>
            <w:r w:rsidRPr="00DE7B59">
              <w:rPr>
                <w:rFonts w:eastAsia="MS Gothic"/>
              </w:rPr>
              <w:t>(UL grants)</w:t>
            </w:r>
          </w:p>
        </w:tc>
        <w:tc>
          <w:tcPr>
            <w:tcW w:w="567" w:type="dxa"/>
          </w:tcPr>
          <w:p w14:paraId="5A85414B" w14:textId="77777777" w:rsidR="007635F1" w:rsidRPr="00DE7B59" w:rsidRDefault="007635F1" w:rsidP="00D85A38">
            <w:pPr>
              <w:pStyle w:val="TAC"/>
              <w:rPr>
                <w:rFonts w:eastAsia="MS Gothic"/>
              </w:rPr>
            </w:pPr>
            <w:r w:rsidRPr="00DE7B59">
              <w:rPr>
                <w:rFonts w:eastAsia="MS Gothic"/>
              </w:rPr>
              <w:t>-</w:t>
            </w:r>
          </w:p>
        </w:tc>
        <w:tc>
          <w:tcPr>
            <w:tcW w:w="850" w:type="dxa"/>
          </w:tcPr>
          <w:p w14:paraId="4526D2F5" w14:textId="77777777" w:rsidR="007635F1" w:rsidRPr="00DE7B59" w:rsidRDefault="007635F1" w:rsidP="00D85A38">
            <w:pPr>
              <w:pStyle w:val="TAC"/>
            </w:pPr>
            <w:r w:rsidRPr="00DE7B59">
              <w:t>-</w:t>
            </w:r>
          </w:p>
        </w:tc>
      </w:tr>
      <w:tr w:rsidR="007635F1" w:rsidRPr="00DE7B59" w14:paraId="4C162E5F" w14:textId="77777777" w:rsidTr="004B4775">
        <w:tc>
          <w:tcPr>
            <w:tcW w:w="534" w:type="dxa"/>
          </w:tcPr>
          <w:p w14:paraId="77E89B19" w14:textId="77777777" w:rsidR="007635F1" w:rsidRPr="00DE7B59" w:rsidRDefault="007635F1" w:rsidP="00D85A38">
            <w:pPr>
              <w:pStyle w:val="TAC"/>
            </w:pPr>
            <w:r w:rsidRPr="00DE7B59">
              <w:t>8</w:t>
            </w:r>
          </w:p>
        </w:tc>
        <w:tc>
          <w:tcPr>
            <w:tcW w:w="3969" w:type="dxa"/>
          </w:tcPr>
          <w:p w14:paraId="319303A5" w14:textId="77777777" w:rsidR="007635F1" w:rsidRPr="00DE7B59" w:rsidRDefault="007635F1" w:rsidP="00D85A38">
            <w:pPr>
              <w:pStyle w:val="TAL"/>
            </w:pPr>
            <w:r w:rsidRPr="00DE7B59">
              <w:t>Check: Are the total number of octets of the UL RLC SDUs received at the SS for each DRB as follows:</w:t>
            </w:r>
          </w:p>
          <w:p w14:paraId="6FFFAAA1" w14:textId="77777777" w:rsidR="007635F1" w:rsidRPr="00DE7B59" w:rsidRDefault="007635F1" w:rsidP="00D85A38">
            <w:pPr>
              <w:pStyle w:val="TAL"/>
            </w:pPr>
            <w:r w:rsidRPr="00DE7B59">
              <w:t>- total number of octets received for DRB1 are 0</w:t>
            </w:r>
          </w:p>
          <w:p w14:paraId="3E41CC96" w14:textId="77777777" w:rsidR="007635F1" w:rsidRPr="00DE7B59" w:rsidRDefault="007635F1" w:rsidP="00D85A38">
            <w:pPr>
              <w:pStyle w:val="TAL"/>
            </w:pPr>
            <w:r w:rsidRPr="00DE7B59">
              <w:t>- total number of octets received for DRB2 are D2 octets +/- 10%</w:t>
            </w:r>
          </w:p>
          <w:p w14:paraId="7D52781F" w14:textId="77777777" w:rsidR="007635F1" w:rsidRPr="00DE7B59" w:rsidRDefault="007635F1" w:rsidP="00D85A38">
            <w:pPr>
              <w:pStyle w:val="TAL"/>
            </w:pPr>
            <w:r w:rsidRPr="00DE7B59">
              <w:t>- total number of octets received for DRB3 are D3 octets +/- 10%?</w:t>
            </w:r>
          </w:p>
        </w:tc>
        <w:tc>
          <w:tcPr>
            <w:tcW w:w="709" w:type="dxa"/>
          </w:tcPr>
          <w:p w14:paraId="5FD73119" w14:textId="77777777" w:rsidR="007635F1" w:rsidRPr="00DE7B59" w:rsidRDefault="007635F1" w:rsidP="00D85A38">
            <w:pPr>
              <w:pStyle w:val="TAC"/>
            </w:pPr>
            <w:r w:rsidRPr="00DE7B59">
              <w:t>-</w:t>
            </w:r>
          </w:p>
        </w:tc>
        <w:tc>
          <w:tcPr>
            <w:tcW w:w="2977" w:type="dxa"/>
          </w:tcPr>
          <w:p w14:paraId="5D838564" w14:textId="77777777" w:rsidR="007635F1" w:rsidRPr="00DE7B59" w:rsidRDefault="007635F1" w:rsidP="00D85A38">
            <w:pPr>
              <w:pStyle w:val="TAL"/>
            </w:pPr>
            <w:r w:rsidRPr="00DE7B59">
              <w:t>-</w:t>
            </w:r>
          </w:p>
        </w:tc>
        <w:tc>
          <w:tcPr>
            <w:tcW w:w="567" w:type="dxa"/>
          </w:tcPr>
          <w:p w14:paraId="19A12A18" w14:textId="77777777" w:rsidR="007635F1" w:rsidRPr="00DE7B59" w:rsidRDefault="007635F1" w:rsidP="00D85A38">
            <w:pPr>
              <w:pStyle w:val="TAC"/>
              <w:rPr>
                <w:rFonts w:eastAsia="MS Gothic"/>
              </w:rPr>
            </w:pPr>
            <w:r w:rsidRPr="00DE7B59">
              <w:rPr>
                <w:rFonts w:eastAsia="MS Gothic"/>
              </w:rPr>
              <w:t>2</w:t>
            </w:r>
          </w:p>
        </w:tc>
        <w:tc>
          <w:tcPr>
            <w:tcW w:w="850" w:type="dxa"/>
          </w:tcPr>
          <w:p w14:paraId="56D88940" w14:textId="77777777" w:rsidR="007635F1" w:rsidRPr="00DE7B59" w:rsidRDefault="007635F1" w:rsidP="00D85A38">
            <w:pPr>
              <w:pStyle w:val="TAC"/>
            </w:pPr>
            <w:r w:rsidRPr="00DE7B59">
              <w:t>P</w:t>
            </w:r>
          </w:p>
        </w:tc>
      </w:tr>
      <w:tr w:rsidR="00BB20A2" w:rsidRPr="00DE7B59" w14:paraId="71CBA1CE" w14:textId="77777777" w:rsidTr="004B4775">
        <w:tc>
          <w:tcPr>
            <w:tcW w:w="534" w:type="dxa"/>
          </w:tcPr>
          <w:p w14:paraId="129937FB" w14:textId="624E0BEB" w:rsidR="00BB20A2" w:rsidRPr="00DE7B59" w:rsidRDefault="00BB20A2" w:rsidP="00BB20A2">
            <w:pPr>
              <w:pStyle w:val="TAC"/>
            </w:pPr>
            <w:r w:rsidRPr="00DE7B59">
              <w:rPr>
                <w:rFonts w:eastAsia="SimSun"/>
                <w:lang w:eastAsia="en-US"/>
              </w:rPr>
              <w:t>-</w:t>
            </w:r>
          </w:p>
        </w:tc>
        <w:tc>
          <w:tcPr>
            <w:tcW w:w="3969" w:type="dxa"/>
          </w:tcPr>
          <w:p w14:paraId="1B055900" w14:textId="146727B9" w:rsidR="00BB20A2" w:rsidRPr="00DE7B59" w:rsidRDefault="00BB20A2" w:rsidP="00BB20A2">
            <w:pPr>
              <w:pStyle w:val="TAL"/>
            </w:pPr>
            <w:r w:rsidRPr="00DE7B59">
              <w:rPr>
                <w:rFonts w:eastAsia="SimSun"/>
                <w:lang w:eastAsia="en-US"/>
              </w:rPr>
              <w:t xml:space="preserve">EXCEPTION: Steps 9 to </w:t>
            </w:r>
            <w:r w:rsidR="00695898" w:rsidRPr="00DE7B59">
              <w:rPr>
                <w:rFonts w:eastAsia="SimSun"/>
                <w:lang w:eastAsia="en-US"/>
              </w:rPr>
              <w:t xml:space="preserve">16 </w:t>
            </w:r>
            <w:r w:rsidRPr="00DE7B59">
              <w:rPr>
                <w:rFonts w:eastAsia="SimSun"/>
                <w:lang w:eastAsia="en-US"/>
              </w:rPr>
              <w:t>describe behaviour that depends on the UE capability.</w:t>
            </w:r>
          </w:p>
        </w:tc>
        <w:tc>
          <w:tcPr>
            <w:tcW w:w="709" w:type="dxa"/>
          </w:tcPr>
          <w:p w14:paraId="37340D0C" w14:textId="24CF273E" w:rsidR="00BB20A2" w:rsidRPr="00DE7B59" w:rsidRDefault="00BB20A2" w:rsidP="00BB20A2">
            <w:pPr>
              <w:pStyle w:val="TAC"/>
            </w:pPr>
            <w:r w:rsidRPr="00DE7B59">
              <w:rPr>
                <w:rFonts w:eastAsia="SimSun"/>
                <w:lang w:eastAsia="en-US"/>
              </w:rPr>
              <w:t>-</w:t>
            </w:r>
          </w:p>
        </w:tc>
        <w:tc>
          <w:tcPr>
            <w:tcW w:w="2977" w:type="dxa"/>
          </w:tcPr>
          <w:p w14:paraId="62E55A1A" w14:textId="3A2138F6" w:rsidR="00BB20A2" w:rsidRPr="00DE7B59" w:rsidRDefault="00BB20A2" w:rsidP="00BB20A2">
            <w:pPr>
              <w:pStyle w:val="TAL"/>
            </w:pPr>
            <w:r w:rsidRPr="00DE7B59">
              <w:rPr>
                <w:rFonts w:eastAsia="SimSun"/>
                <w:lang w:eastAsia="en-US"/>
              </w:rPr>
              <w:t>-</w:t>
            </w:r>
          </w:p>
        </w:tc>
        <w:tc>
          <w:tcPr>
            <w:tcW w:w="567" w:type="dxa"/>
          </w:tcPr>
          <w:p w14:paraId="13BE81FF" w14:textId="2792FB21" w:rsidR="00BB20A2" w:rsidRPr="00DE7B59" w:rsidRDefault="00BB20A2" w:rsidP="00BB20A2">
            <w:pPr>
              <w:pStyle w:val="TAC"/>
              <w:rPr>
                <w:rFonts w:eastAsia="MS Gothic"/>
              </w:rPr>
            </w:pPr>
            <w:r w:rsidRPr="00DE7B59">
              <w:rPr>
                <w:rFonts w:eastAsia="SimSun"/>
                <w:lang w:eastAsia="en-US"/>
              </w:rPr>
              <w:t>-</w:t>
            </w:r>
          </w:p>
        </w:tc>
        <w:tc>
          <w:tcPr>
            <w:tcW w:w="850" w:type="dxa"/>
          </w:tcPr>
          <w:p w14:paraId="0E8DD25B" w14:textId="4CB8D896" w:rsidR="00BB20A2" w:rsidRPr="00DE7B59" w:rsidRDefault="00BB20A2" w:rsidP="00BB20A2">
            <w:pPr>
              <w:pStyle w:val="TAC"/>
            </w:pPr>
            <w:r w:rsidRPr="00DE7B59">
              <w:rPr>
                <w:rFonts w:eastAsia="SimSun"/>
                <w:lang w:eastAsia="en-US"/>
              </w:rPr>
              <w:t>-</w:t>
            </w:r>
          </w:p>
        </w:tc>
      </w:tr>
      <w:tr w:rsidR="00BB20A2" w:rsidRPr="00DE7B59" w14:paraId="7D179B82" w14:textId="77777777" w:rsidTr="004B4775">
        <w:tc>
          <w:tcPr>
            <w:tcW w:w="534" w:type="dxa"/>
          </w:tcPr>
          <w:p w14:paraId="09FDCF5A" w14:textId="77777777" w:rsidR="00BB20A2" w:rsidRPr="00DE7B59" w:rsidRDefault="00BB20A2" w:rsidP="00BB20A2">
            <w:pPr>
              <w:pStyle w:val="TAC"/>
            </w:pPr>
            <w:r w:rsidRPr="00DE7B59">
              <w:t>9</w:t>
            </w:r>
          </w:p>
        </w:tc>
        <w:tc>
          <w:tcPr>
            <w:tcW w:w="3969" w:type="dxa"/>
          </w:tcPr>
          <w:p w14:paraId="69086531" w14:textId="12107A0A" w:rsidR="00BB20A2" w:rsidRPr="00DE7B59" w:rsidRDefault="00BB20A2" w:rsidP="00BB20A2">
            <w:pPr>
              <w:pStyle w:val="TAL"/>
            </w:pPr>
            <w:r w:rsidRPr="00DE7B59">
              <w:t xml:space="preserve">IF pc_configuredUL_GrantType1 the SS transmits NR </w:t>
            </w:r>
            <w:r w:rsidRPr="00DE7B59">
              <w:rPr>
                <w:i/>
              </w:rPr>
              <w:t>RRCReconfiguration</w:t>
            </w:r>
            <w:r w:rsidRPr="00DE7B59">
              <w:t xml:space="preserve"> message to configure UL configured grant type 1</w:t>
            </w:r>
            <w:r w:rsidR="00695898" w:rsidRPr="00DE7B59">
              <w:t xml:space="preserve"> </w:t>
            </w:r>
            <w:r w:rsidRPr="00DE7B59">
              <w:t xml:space="preserve">for a duration of T2 and an UL </w:t>
            </w:r>
            <w:r w:rsidR="005E4B18" w:rsidRPr="00DE7B59">
              <w:t xml:space="preserve">configured </w:t>
            </w:r>
            <w:r w:rsidRPr="00DE7B59">
              <w:t xml:space="preserve">grant </w:t>
            </w:r>
            <w:r w:rsidR="005E4B18" w:rsidRPr="00DE7B59">
              <w:t xml:space="preserve">type1 </w:t>
            </w:r>
            <w:r w:rsidRPr="00DE7B59">
              <w:t>of D octets every T1. It also configuresmaxPUSCH-Duration and configuredGrantType1Allowed as per Table 7.1.1.3.2b.3.1-3 (Note 2)</w:t>
            </w:r>
          </w:p>
        </w:tc>
        <w:tc>
          <w:tcPr>
            <w:tcW w:w="709" w:type="dxa"/>
          </w:tcPr>
          <w:p w14:paraId="021EFD2B" w14:textId="77777777" w:rsidR="00BB20A2" w:rsidRPr="00DE7B59" w:rsidRDefault="00BB20A2" w:rsidP="00BB20A2">
            <w:pPr>
              <w:pStyle w:val="TAC"/>
            </w:pPr>
            <w:r w:rsidRPr="00DE7B59">
              <w:t>&lt;--</w:t>
            </w:r>
          </w:p>
        </w:tc>
        <w:tc>
          <w:tcPr>
            <w:tcW w:w="2977" w:type="dxa"/>
          </w:tcPr>
          <w:p w14:paraId="79E31177" w14:textId="77777777" w:rsidR="00BB20A2" w:rsidRPr="00DE7B59" w:rsidRDefault="00BB20A2" w:rsidP="00BB20A2">
            <w:pPr>
              <w:pStyle w:val="TAL"/>
            </w:pPr>
            <w:r w:rsidRPr="00DE7B59">
              <w:t xml:space="preserve">(NR RRC: </w:t>
            </w:r>
            <w:r w:rsidRPr="00DE7B59">
              <w:rPr>
                <w:i/>
              </w:rPr>
              <w:t>RRCReconfiguration</w:t>
            </w:r>
            <w:r w:rsidRPr="00DE7B59">
              <w:t>)</w:t>
            </w:r>
          </w:p>
        </w:tc>
        <w:tc>
          <w:tcPr>
            <w:tcW w:w="567" w:type="dxa"/>
          </w:tcPr>
          <w:p w14:paraId="172200F0" w14:textId="77777777" w:rsidR="00BB20A2" w:rsidRPr="00DE7B59" w:rsidRDefault="00BB20A2" w:rsidP="00BB20A2">
            <w:pPr>
              <w:pStyle w:val="TAC"/>
              <w:rPr>
                <w:rFonts w:eastAsia="MS Gothic"/>
              </w:rPr>
            </w:pPr>
            <w:r w:rsidRPr="00DE7B59">
              <w:t>-</w:t>
            </w:r>
          </w:p>
        </w:tc>
        <w:tc>
          <w:tcPr>
            <w:tcW w:w="850" w:type="dxa"/>
          </w:tcPr>
          <w:p w14:paraId="0E8AC797" w14:textId="77777777" w:rsidR="00BB20A2" w:rsidRPr="00DE7B59" w:rsidRDefault="00BB20A2" w:rsidP="00BB20A2">
            <w:pPr>
              <w:pStyle w:val="TAC"/>
            </w:pPr>
            <w:r w:rsidRPr="00DE7B59">
              <w:t>-</w:t>
            </w:r>
          </w:p>
        </w:tc>
      </w:tr>
      <w:tr w:rsidR="00BB20A2" w:rsidRPr="00DE7B59" w14:paraId="02D24A49" w14:textId="77777777" w:rsidTr="004B4775">
        <w:tc>
          <w:tcPr>
            <w:tcW w:w="534" w:type="dxa"/>
          </w:tcPr>
          <w:p w14:paraId="0DB5B826" w14:textId="77777777" w:rsidR="00BB20A2" w:rsidRPr="00DE7B59" w:rsidRDefault="00BB20A2" w:rsidP="00BB20A2">
            <w:pPr>
              <w:pStyle w:val="TAC"/>
            </w:pPr>
            <w:r w:rsidRPr="00DE7B59">
              <w:t>-</w:t>
            </w:r>
          </w:p>
        </w:tc>
        <w:tc>
          <w:tcPr>
            <w:tcW w:w="3969" w:type="dxa"/>
          </w:tcPr>
          <w:p w14:paraId="0F664F44" w14:textId="77777777" w:rsidR="00BB20A2" w:rsidRPr="00DE7B59" w:rsidRDefault="00BB20A2" w:rsidP="00BB20A2">
            <w:pPr>
              <w:pStyle w:val="TAL"/>
            </w:pPr>
            <w:r w:rsidRPr="00DE7B59">
              <w:t>EXCEPTION: In parallel to the event described in step 10 the events specified in Table 7.1.1.3.2b.3.2-2a shall take place on DRB1</w:t>
            </w:r>
          </w:p>
        </w:tc>
        <w:tc>
          <w:tcPr>
            <w:tcW w:w="709" w:type="dxa"/>
          </w:tcPr>
          <w:p w14:paraId="62FBA5CA" w14:textId="77777777" w:rsidR="00BB20A2" w:rsidRPr="00DE7B59" w:rsidRDefault="00BB20A2" w:rsidP="00BB20A2">
            <w:pPr>
              <w:pStyle w:val="TAC"/>
            </w:pPr>
            <w:r w:rsidRPr="00DE7B59">
              <w:t>-</w:t>
            </w:r>
          </w:p>
        </w:tc>
        <w:tc>
          <w:tcPr>
            <w:tcW w:w="2977" w:type="dxa"/>
          </w:tcPr>
          <w:p w14:paraId="6B141829" w14:textId="77777777" w:rsidR="00BB20A2" w:rsidRPr="00DE7B59" w:rsidRDefault="00BB20A2" w:rsidP="00BB20A2">
            <w:pPr>
              <w:pStyle w:val="TAL"/>
            </w:pPr>
            <w:r w:rsidRPr="00DE7B59">
              <w:t>-</w:t>
            </w:r>
          </w:p>
        </w:tc>
        <w:tc>
          <w:tcPr>
            <w:tcW w:w="567" w:type="dxa"/>
          </w:tcPr>
          <w:p w14:paraId="7CEFDEAB" w14:textId="77777777" w:rsidR="00BB20A2" w:rsidRPr="00DE7B59" w:rsidRDefault="00BB20A2" w:rsidP="00BB20A2">
            <w:pPr>
              <w:pStyle w:val="TAC"/>
            </w:pPr>
            <w:r w:rsidRPr="00DE7B59">
              <w:t>-</w:t>
            </w:r>
          </w:p>
        </w:tc>
        <w:tc>
          <w:tcPr>
            <w:tcW w:w="850" w:type="dxa"/>
          </w:tcPr>
          <w:p w14:paraId="193E370A" w14:textId="77777777" w:rsidR="00BB20A2" w:rsidRPr="00DE7B59" w:rsidRDefault="00BB20A2" w:rsidP="00BB20A2">
            <w:pPr>
              <w:pStyle w:val="TAC"/>
            </w:pPr>
            <w:r w:rsidRPr="00DE7B59">
              <w:t>-</w:t>
            </w:r>
          </w:p>
        </w:tc>
      </w:tr>
      <w:tr w:rsidR="00BB20A2" w:rsidRPr="00DE7B59" w14:paraId="2D50DB13" w14:textId="77777777" w:rsidTr="004B4775">
        <w:tc>
          <w:tcPr>
            <w:tcW w:w="534" w:type="dxa"/>
          </w:tcPr>
          <w:p w14:paraId="58788937" w14:textId="77777777" w:rsidR="00BB20A2" w:rsidRPr="00DE7B59" w:rsidRDefault="00BB20A2" w:rsidP="00BB20A2">
            <w:pPr>
              <w:pStyle w:val="TAC"/>
            </w:pPr>
            <w:r w:rsidRPr="00DE7B59">
              <w:t>10</w:t>
            </w:r>
          </w:p>
        </w:tc>
        <w:tc>
          <w:tcPr>
            <w:tcW w:w="3969" w:type="dxa"/>
          </w:tcPr>
          <w:p w14:paraId="2334F3C1" w14:textId="77777777" w:rsidR="00BB20A2" w:rsidRPr="00DE7B59" w:rsidRDefault="00BB20A2" w:rsidP="00BB20A2">
            <w:pPr>
              <w:pStyle w:val="TAL"/>
            </w:pPr>
            <w:r w:rsidRPr="00DE7B59">
              <w:t xml:space="preserve">The UE transmits NR </w:t>
            </w:r>
            <w:r w:rsidRPr="00DE7B59">
              <w:rPr>
                <w:i/>
              </w:rPr>
              <w:t>RRCReconfigurationComplete</w:t>
            </w:r>
            <w:r w:rsidRPr="00DE7B59">
              <w:t xml:space="preserve"> message. (Note 3)</w:t>
            </w:r>
          </w:p>
        </w:tc>
        <w:tc>
          <w:tcPr>
            <w:tcW w:w="709" w:type="dxa"/>
          </w:tcPr>
          <w:p w14:paraId="4177E564" w14:textId="77777777" w:rsidR="00BB20A2" w:rsidRPr="00DE7B59" w:rsidRDefault="00BB20A2" w:rsidP="00BB20A2">
            <w:pPr>
              <w:pStyle w:val="TAC"/>
            </w:pPr>
            <w:r w:rsidRPr="00DE7B59">
              <w:t>--&gt;</w:t>
            </w:r>
          </w:p>
        </w:tc>
        <w:tc>
          <w:tcPr>
            <w:tcW w:w="2977" w:type="dxa"/>
          </w:tcPr>
          <w:p w14:paraId="2FA80299" w14:textId="77777777" w:rsidR="00BB20A2" w:rsidRPr="00DE7B59" w:rsidRDefault="00BB20A2" w:rsidP="00BB20A2">
            <w:pPr>
              <w:pStyle w:val="TAL"/>
            </w:pPr>
            <w:r w:rsidRPr="00DE7B59">
              <w:t xml:space="preserve">(NR RRC: </w:t>
            </w:r>
            <w:r w:rsidRPr="00DE7B59">
              <w:rPr>
                <w:i/>
              </w:rPr>
              <w:t>RRCReconfigurationComplete</w:t>
            </w:r>
            <w:r w:rsidRPr="00DE7B59">
              <w:t>)</w:t>
            </w:r>
          </w:p>
        </w:tc>
        <w:tc>
          <w:tcPr>
            <w:tcW w:w="567" w:type="dxa"/>
          </w:tcPr>
          <w:p w14:paraId="5B78762E" w14:textId="77777777" w:rsidR="00BB20A2" w:rsidRPr="00DE7B59" w:rsidRDefault="00BB20A2" w:rsidP="00BB20A2">
            <w:pPr>
              <w:pStyle w:val="TAC"/>
              <w:rPr>
                <w:rFonts w:eastAsia="MS Gothic"/>
              </w:rPr>
            </w:pPr>
            <w:r w:rsidRPr="00DE7B59">
              <w:t>-</w:t>
            </w:r>
          </w:p>
        </w:tc>
        <w:tc>
          <w:tcPr>
            <w:tcW w:w="850" w:type="dxa"/>
          </w:tcPr>
          <w:p w14:paraId="375AB14E" w14:textId="77777777" w:rsidR="00BB20A2" w:rsidRPr="00DE7B59" w:rsidRDefault="00BB20A2" w:rsidP="00BB20A2">
            <w:pPr>
              <w:pStyle w:val="TAC"/>
            </w:pPr>
            <w:r w:rsidRPr="00DE7B59">
              <w:t>-</w:t>
            </w:r>
          </w:p>
        </w:tc>
      </w:tr>
      <w:tr w:rsidR="00BB20A2" w:rsidRPr="00DE7B59" w14:paraId="121A4F66" w14:textId="77777777" w:rsidTr="004B4775">
        <w:tc>
          <w:tcPr>
            <w:tcW w:w="534" w:type="dxa"/>
          </w:tcPr>
          <w:p w14:paraId="11F1244C" w14:textId="77777777" w:rsidR="00BB20A2" w:rsidRPr="00DE7B59" w:rsidRDefault="00BB20A2" w:rsidP="00BB20A2">
            <w:pPr>
              <w:pStyle w:val="TAC"/>
            </w:pPr>
            <w:r w:rsidRPr="00DE7B59">
              <w:t>-</w:t>
            </w:r>
          </w:p>
        </w:tc>
        <w:tc>
          <w:tcPr>
            <w:tcW w:w="3969" w:type="dxa"/>
          </w:tcPr>
          <w:p w14:paraId="6B0A3A85" w14:textId="6C3479F5" w:rsidR="00BB20A2" w:rsidRPr="00DE7B59" w:rsidRDefault="00BB20A2" w:rsidP="00BB20A2">
            <w:pPr>
              <w:pStyle w:val="TAL"/>
            </w:pPr>
            <w:r w:rsidRPr="00DE7B59">
              <w:t>EXCEPTION: Steps 11 to 13 are run using the parameters specified for third run in table 7.1.1.3.2b.3.1-</w:t>
            </w:r>
            <w:r w:rsidR="005E4B18" w:rsidRPr="00DE7B59">
              <w:t>3</w:t>
            </w:r>
            <w:r w:rsidRPr="00DE7B59">
              <w:t>.</w:t>
            </w:r>
          </w:p>
        </w:tc>
        <w:tc>
          <w:tcPr>
            <w:tcW w:w="709" w:type="dxa"/>
          </w:tcPr>
          <w:p w14:paraId="0273E207" w14:textId="77777777" w:rsidR="00BB20A2" w:rsidRPr="00DE7B59" w:rsidRDefault="00BB20A2" w:rsidP="00BB20A2">
            <w:pPr>
              <w:pStyle w:val="TAC"/>
            </w:pPr>
            <w:r w:rsidRPr="00DE7B59">
              <w:t>-</w:t>
            </w:r>
          </w:p>
        </w:tc>
        <w:tc>
          <w:tcPr>
            <w:tcW w:w="2977" w:type="dxa"/>
          </w:tcPr>
          <w:p w14:paraId="32B2D4A0" w14:textId="77777777" w:rsidR="00BB20A2" w:rsidRPr="00DE7B59" w:rsidRDefault="00BB20A2" w:rsidP="00BB20A2">
            <w:pPr>
              <w:pStyle w:val="TAL"/>
            </w:pPr>
            <w:r w:rsidRPr="00DE7B59">
              <w:t>-</w:t>
            </w:r>
          </w:p>
        </w:tc>
        <w:tc>
          <w:tcPr>
            <w:tcW w:w="567" w:type="dxa"/>
          </w:tcPr>
          <w:p w14:paraId="1193CCCE" w14:textId="77777777" w:rsidR="00BB20A2" w:rsidRPr="00DE7B59" w:rsidRDefault="00BB20A2" w:rsidP="00BB20A2">
            <w:pPr>
              <w:pStyle w:val="TAC"/>
              <w:rPr>
                <w:rFonts w:eastAsia="MS Gothic"/>
              </w:rPr>
            </w:pPr>
            <w:r w:rsidRPr="00DE7B59">
              <w:rPr>
                <w:rFonts w:eastAsia="MS Gothic"/>
              </w:rPr>
              <w:t>-</w:t>
            </w:r>
          </w:p>
        </w:tc>
        <w:tc>
          <w:tcPr>
            <w:tcW w:w="850" w:type="dxa"/>
          </w:tcPr>
          <w:p w14:paraId="6E24BAAC" w14:textId="77777777" w:rsidR="00BB20A2" w:rsidRPr="00DE7B59" w:rsidRDefault="00BB20A2" w:rsidP="00BB20A2">
            <w:pPr>
              <w:pStyle w:val="TAC"/>
            </w:pPr>
            <w:r w:rsidRPr="00DE7B59">
              <w:t>-</w:t>
            </w:r>
          </w:p>
        </w:tc>
      </w:tr>
      <w:tr w:rsidR="00BB20A2" w:rsidRPr="00DE7B59" w14:paraId="1EF4C189" w14:textId="77777777" w:rsidTr="004B4775">
        <w:tc>
          <w:tcPr>
            <w:tcW w:w="534" w:type="dxa"/>
          </w:tcPr>
          <w:p w14:paraId="1664B9B9" w14:textId="77777777" w:rsidR="00BB20A2" w:rsidRPr="00DE7B59" w:rsidRDefault="00BB20A2" w:rsidP="00BB20A2">
            <w:pPr>
              <w:pStyle w:val="TAC"/>
            </w:pPr>
            <w:r w:rsidRPr="00DE7B59">
              <w:t>11</w:t>
            </w:r>
          </w:p>
        </w:tc>
        <w:tc>
          <w:tcPr>
            <w:tcW w:w="3969" w:type="dxa"/>
          </w:tcPr>
          <w:p w14:paraId="3135B47E" w14:textId="207D5A29" w:rsidR="00BB20A2" w:rsidRPr="00DE7B59" w:rsidRDefault="00BB20A2" w:rsidP="00BB20A2">
            <w:pPr>
              <w:pStyle w:val="TAL"/>
            </w:pPr>
            <w:r w:rsidRPr="00DE7B59">
              <w:t xml:space="preserve">The SS transmits </w:t>
            </w:r>
            <w:r w:rsidR="00695898" w:rsidRPr="00DE7B59">
              <w:t xml:space="preserve">in SFN 1022, </w:t>
            </w:r>
            <w:r w:rsidRPr="00DE7B59">
              <w:t>N1 320-octet RLC SDUs on DRB1, N2 320-octet RLC SDUs on DRB2, and N3 320-octet RLC SDUs on DRB3.</w:t>
            </w:r>
          </w:p>
        </w:tc>
        <w:tc>
          <w:tcPr>
            <w:tcW w:w="709" w:type="dxa"/>
          </w:tcPr>
          <w:p w14:paraId="745A07C8" w14:textId="77777777" w:rsidR="00BB20A2" w:rsidRPr="00DE7B59" w:rsidRDefault="00BB20A2" w:rsidP="00BB20A2">
            <w:pPr>
              <w:pStyle w:val="TAC"/>
            </w:pPr>
            <w:r w:rsidRPr="00DE7B59">
              <w:t>&lt;--</w:t>
            </w:r>
          </w:p>
        </w:tc>
        <w:tc>
          <w:tcPr>
            <w:tcW w:w="2977" w:type="dxa"/>
          </w:tcPr>
          <w:p w14:paraId="3CE984D5" w14:textId="77777777" w:rsidR="00BB20A2" w:rsidRPr="00DE7B59" w:rsidRDefault="00BB20A2" w:rsidP="00BB20A2">
            <w:pPr>
              <w:pStyle w:val="TAL"/>
            </w:pPr>
            <w:r w:rsidRPr="00DE7B59">
              <w:t>(RLC SDUs)</w:t>
            </w:r>
          </w:p>
        </w:tc>
        <w:tc>
          <w:tcPr>
            <w:tcW w:w="567" w:type="dxa"/>
          </w:tcPr>
          <w:p w14:paraId="6599BEE9" w14:textId="77777777" w:rsidR="00BB20A2" w:rsidRPr="00DE7B59" w:rsidRDefault="00BB20A2" w:rsidP="00BB20A2">
            <w:pPr>
              <w:pStyle w:val="TAC"/>
            </w:pPr>
            <w:r w:rsidRPr="00DE7B59">
              <w:rPr>
                <w:rFonts w:eastAsia="MS Gothic"/>
              </w:rPr>
              <w:t>-</w:t>
            </w:r>
          </w:p>
        </w:tc>
        <w:tc>
          <w:tcPr>
            <w:tcW w:w="850" w:type="dxa"/>
          </w:tcPr>
          <w:p w14:paraId="563DE130" w14:textId="77777777" w:rsidR="00BB20A2" w:rsidRPr="00DE7B59" w:rsidRDefault="00BB20A2" w:rsidP="00BB20A2">
            <w:pPr>
              <w:pStyle w:val="TAC"/>
            </w:pPr>
            <w:r w:rsidRPr="00DE7B59">
              <w:t>-</w:t>
            </w:r>
          </w:p>
        </w:tc>
      </w:tr>
      <w:tr w:rsidR="00BB20A2" w:rsidRPr="00DE7B59" w14:paraId="7B16230A" w14:textId="77777777" w:rsidTr="004B4775">
        <w:tc>
          <w:tcPr>
            <w:tcW w:w="534" w:type="dxa"/>
          </w:tcPr>
          <w:p w14:paraId="2EB1691B" w14:textId="77777777" w:rsidR="00BB20A2" w:rsidRPr="00DE7B59" w:rsidRDefault="00BB20A2" w:rsidP="00BB20A2">
            <w:pPr>
              <w:pStyle w:val="TAC"/>
            </w:pPr>
            <w:r w:rsidRPr="00DE7B59">
              <w:t>-</w:t>
            </w:r>
          </w:p>
        </w:tc>
        <w:tc>
          <w:tcPr>
            <w:tcW w:w="3969" w:type="dxa"/>
          </w:tcPr>
          <w:p w14:paraId="6719FD75" w14:textId="34378F49" w:rsidR="00BB20A2" w:rsidRPr="00DE7B59" w:rsidRDefault="00BB20A2" w:rsidP="00BB20A2">
            <w:pPr>
              <w:pStyle w:val="TAL"/>
            </w:pPr>
            <w:r w:rsidRPr="00DE7B59">
              <w:t xml:space="preserve">EXCEPTION: In parallel to the event described in step </w:t>
            </w:r>
            <w:r w:rsidR="005E4B18" w:rsidRPr="00DE7B59">
              <w:t>12</w:t>
            </w:r>
            <w:r w:rsidRPr="00DE7B59">
              <w:t xml:space="preserve"> the events specified in Table 7.1.1.3.2b.3.2-2 shall take place.</w:t>
            </w:r>
          </w:p>
        </w:tc>
        <w:tc>
          <w:tcPr>
            <w:tcW w:w="709" w:type="dxa"/>
          </w:tcPr>
          <w:p w14:paraId="6B1D6ABC" w14:textId="77777777" w:rsidR="00BB20A2" w:rsidRPr="00DE7B59" w:rsidRDefault="00BB20A2" w:rsidP="00BB20A2">
            <w:pPr>
              <w:pStyle w:val="TAC"/>
            </w:pPr>
            <w:r w:rsidRPr="00DE7B59">
              <w:t>-</w:t>
            </w:r>
          </w:p>
        </w:tc>
        <w:tc>
          <w:tcPr>
            <w:tcW w:w="2977" w:type="dxa"/>
          </w:tcPr>
          <w:p w14:paraId="6294AA74" w14:textId="77777777" w:rsidR="00BB20A2" w:rsidRPr="00DE7B59" w:rsidRDefault="00BB20A2" w:rsidP="00BB20A2">
            <w:pPr>
              <w:pStyle w:val="TAL"/>
            </w:pPr>
            <w:r w:rsidRPr="00DE7B59">
              <w:t>-</w:t>
            </w:r>
          </w:p>
        </w:tc>
        <w:tc>
          <w:tcPr>
            <w:tcW w:w="567" w:type="dxa"/>
          </w:tcPr>
          <w:p w14:paraId="7C5BFD3A" w14:textId="77777777" w:rsidR="00BB20A2" w:rsidRPr="00DE7B59" w:rsidRDefault="00BB20A2" w:rsidP="00BB20A2">
            <w:pPr>
              <w:pStyle w:val="TAC"/>
            </w:pPr>
            <w:r w:rsidRPr="00DE7B59">
              <w:rPr>
                <w:rFonts w:eastAsia="MS Gothic"/>
              </w:rPr>
              <w:t>-</w:t>
            </w:r>
          </w:p>
        </w:tc>
        <w:tc>
          <w:tcPr>
            <w:tcW w:w="850" w:type="dxa"/>
          </w:tcPr>
          <w:p w14:paraId="700E9925" w14:textId="77777777" w:rsidR="00BB20A2" w:rsidRPr="00DE7B59" w:rsidRDefault="00BB20A2" w:rsidP="00BB20A2">
            <w:pPr>
              <w:pStyle w:val="TAC"/>
            </w:pPr>
            <w:r w:rsidRPr="00DE7B59">
              <w:t>-</w:t>
            </w:r>
          </w:p>
        </w:tc>
      </w:tr>
      <w:tr w:rsidR="00BB20A2" w:rsidRPr="00DE7B59" w14:paraId="44316644" w14:textId="77777777" w:rsidTr="004B4775">
        <w:tc>
          <w:tcPr>
            <w:tcW w:w="534" w:type="dxa"/>
          </w:tcPr>
          <w:p w14:paraId="1B4B278D" w14:textId="77777777" w:rsidR="00BB20A2" w:rsidRPr="00DE7B59" w:rsidRDefault="00BB20A2" w:rsidP="00BB20A2">
            <w:pPr>
              <w:pStyle w:val="TAC"/>
            </w:pPr>
            <w:r w:rsidRPr="00DE7B59">
              <w:t>12</w:t>
            </w:r>
          </w:p>
        </w:tc>
        <w:tc>
          <w:tcPr>
            <w:tcW w:w="3969" w:type="dxa"/>
          </w:tcPr>
          <w:p w14:paraId="2D391BDF" w14:textId="77777777" w:rsidR="00BB20A2" w:rsidRPr="00DE7B59" w:rsidRDefault="00BB20A2" w:rsidP="00BB20A2">
            <w:pPr>
              <w:pStyle w:val="TAL"/>
            </w:pPr>
            <w:r w:rsidRPr="00DE7B59">
              <w:t>Check: Are the total number of octets of the UL RLC SDUs received at the SS for each DRB as follows:</w:t>
            </w:r>
          </w:p>
          <w:p w14:paraId="02EF1714" w14:textId="77777777" w:rsidR="00BB20A2" w:rsidRPr="00DE7B59" w:rsidRDefault="00BB20A2" w:rsidP="00BB20A2">
            <w:pPr>
              <w:pStyle w:val="TAL"/>
            </w:pPr>
            <w:r w:rsidRPr="00DE7B59">
              <w:t>- total number of octets received for DRB1 are D1 octets +/- 10%</w:t>
            </w:r>
          </w:p>
          <w:p w14:paraId="2954FE4F" w14:textId="77777777" w:rsidR="00BB20A2" w:rsidRPr="00DE7B59" w:rsidRDefault="00BB20A2" w:rsidP="00BB20A2">
            <w:pPr>
              <w:pStyle w:val="TAL"/>
            </w:pPr>
            <w:r w:rsidRPr="00DE7B59">
              <w:t>- total number of octets received for DRB2 are 0</w:t>
            </w:r>
          </w:p>
          <w:p w14:paraId="3CACDE57" w14:textId="77777777" w:rsidR="00BB20A2" w:rsidRPr="00DE7B59" w:rsidRDefault="00BB20A2" w:rsidP="00BB20A2">
            <w:pPr>
              <w:pStyle w:val="TAL"/>
            </w:pPr>
            <w:r w:rsidRPr="00DE7B59">
              <w:t>- total number of octets received for DRB3 are D3 octets +/- 10%?</w:t>
            </w:r>
          </w:p>
        </w:tc>
        <w:tc>
          <w:tcPr>
            <w:tcW w:w="709" w:type="dxa"/>
          </w:tcPr>
          <w:p w14:paraId="4EDA7E94" w14:textId="77777777" w:rsidR="00BB20A2" w:rsidRPr="00DE7B59" w:rsidRDefault="00BB20A2" w:rsidP="00BB20A2">
            <w:pPr>
              <w:pStyle w:val="TAC"/>
            </w:pPr>
            <w:r w:rsidRPr="00DE7B59">
              <w:t>-</w:t>
            </w:r>
          </w:p>
        </w:tc>
        <w:tc>
          <w:tcPr>
            <w:tcW w:w="2977" w:type="dxa"/>
          </w:tcPr>
          <w:p w14:paraId="2F36DED7" w14:textId="77777777" w:rsidR="00BB20A2" w:rsidRPr="00DE7B59" w:rsidRDefault="00BB20A2" w:rsidP="00BB20A2">
            <w:pPr>
              <w:pStyle w:val="TAL"/>
            </w:pPr>
            <w:r w:rsidRPr="00DE7B59">
              <w:t>-</w:t>
            </w:r>
          </w:p>
        </w:tc>
        <w:tc>
          <w:tcPr>
            <w:tcW w:w="567" w:type="dxa"/>
          </w:tcPr>
          <w:p w14:paraId="670FA73C" w14:textId="77777777" w:rsidR="00BB20A2" w:rsidRPr="00DE7B59" w:rsidRDefault="00BB20A2" w:rsidP="00BB20A2">
            <w:pPr>
              <w:pStyle w:val="TAC"/>
            </w:pPr>
            <w:r w:rsidRPr="00DE7B59">
              <w:rPr>
                <w:rFonts w:eastAsia="MS Gothic"/>
              </w:rPr>
              <w:t>3</w:t>
            </w:r>
          </w:p>
        </w:tc>
        <w:tc>
          <w:tcPr>
            <w:tcW w:w="850" w:type="dxa"/>
          </w:tcPr>
          <w:p w14:paraId="5E8F8D6D" w14:textId="77777777" w:rsidR="00BB20A2" w:rsidRPr="00DE7B59" w:rsidRDefault="00BB20A2" w:rsidP="00BB20A2">
            <w:pPr>
              <w:pStyle w:val="TAC"/>
            </w:pPr>
            <w:r w:rsidRPr="00DE7B59">
              <w:t>P</w:t>
            </w:r>
          </w:p>
        </w:tc>
      </w:tr>
      <w:tr w:rsidR="00BB20A2" w:rsidRPr="00DE7B59" w14:paraId="5BBE0807" w14:textId="77777777" w:rsidTr="004B4775">
        <w:tc>
          <w:tcPr>
            <w:tcW w:w="534" w:type="dxa"/>
          </w:tcPr>
          <w:p w14:paraId="362D061C" w14:textId="77777777" w:rsidR="00BB20A2" w:rsidRPr="00DE7B59" w:rsidRDefault="00BB20A2" w:rsidP="00BB20A2">
            <w:pPr>
              <w:pStyle w:val="TAC"/>
            </w:pPr>
            <w:r w:rsidRPr="00DE7B59">
              <w:t>13</w:t>
            </w:r>
          </w:p>
        </w:tc>
        <w:tc>
          <w:tcPr>
            <w:tcW w:w="3969" w:type="dxa"/>
          </w:tcPr>
          <w:p w14:paraId="78503DFB" w14:textId="58935B83" w:rsidR="00BB20A2" w:rsidRPr="00DE7B59" w:rsidRDefault="00BB20A2" w:rsidP="00BB20A2">
            <w:pPr>
              <w:pStyle w:val="TAL"/>
            </w:pPr>
            <w:r w:rsidRPr="00DE7B59">
              <w:t>The SS sends one Uplink Grant to send loop back PDU on DRB 2.</w:t>
            </w:r>
          </w:p>
        </w:tc>
        <w:tc>
          <w:tcPr>
            <w:tcW w:w="709" w:type="dxa"/>
          </w:tcPr>
          <w:p w14:paraId="3966AFE8" w14:textId="77777777" w:rsidR="00BB20A2" w:rsidRPr="00DE7B59" w:rsidRDefault="00BB20A2" w:rsidP="00BB20A2">
            <w:pPr>
              <w:pStyle w:val="TAC"/>
            </w:pPr>
            <w:r w:rsidRPr="00DE7B59">
              <w:t>&lt;--</w:t>
            </w:r>
          </w:p>
        </w:tc>
        <w:tc>
          <w:tcPr>
            <w:tcW w:w="2977" w:type="dxa"/>
          </w:tcPr>
          <w:p w14:paraId="33773C83" w14:textId="77777777" w:rsidR="00BB20A2" w:rsidRPr="00DE7B59" w:rsidRDefault="00BB20A2" w:rsidP="00BB20A2">
            <w:pPr>
              <w:pStyle w:val="TAL"/>
            </w:pPr>
            <w:r w:rsidRPr="00DE7B59">
              <w:rPr>
                <w:rFonts w:eastAsia="MS Gothic"/>
              </w:rPr>
              <w:t>(UL grants)</w:t>
            </w:r>
          </w:p>
        </w:tc>
        <w:tc>
          <w:tcPr>
            <w:tcW w:w="567" w:type="dxa"/>
          </w:tcPr>
          <w:p w14:paraId="00593048" w14:textId="77777777" w:rsidR="00BB20A2" w:rsidRPr="00DE7B59" w:rsidRDefault="00BB20A2" w:rsidP="00BB20A2">
            <w:pPr>
              <w:pStyle w:val="TAC"/>
              <w:rPr>
                <w:rFonts w:eastAsia="MS Gothic"/>
              </w:rPr>
            </w:pPr>
            <w:r w:rsidRPr="00DE7B59">
              <w:rPr>
                <w:rFonts w:eastAsia="MS Gothic"/>
              </w:rPr>
              <w:t>-</w:t>
            </w:r>
          </w:p>
        </w:tc>
        <w:tc>
          <w:tcPr>
            <w:tcW w:w="850" w:type="dxa"/>
          </w:tcPr>
          <w:p w14:paraId="789DE097" w14:textId="77777777" w:rsidR="00BB20A2" w:rsidRPr="00DE7B59" w:rsidRDefault="00BB20A2" w:rsidP="00BB20A2">
            <w:pPr>
              <w:pStyle w:val="TAC"/>
            </w:pPr>
            <w:r w:rsidRPr="00DE7B59">
              <w:t>-</w:t>
            </w:r>
          </w:p>
        </w:tc>
      </w:tr>
      <w:tr w:rsidR="00BB20A2" w:rsidRPr="00DE7B59" w14:paraId="059EB404" w14:textId="77777777" w:rsidTr="004B4775">
        <w:tc>
          <w:tcPr>
            <w:tcW w:w="534" w:type="dxa"/>
          </w:tcPr>
          <w:p w14:paraId="2446D07B" w14:textId="77777777" w:rsidR="00BB20A2" w:rsidRPr="00DE7B59" w:rsidRDefault="00BB20A2" w:rsidP="00BB20A2">
            <w:pPr>
              <w:pStyle w:val="TAC"/>
            </w:pPr>
            <w:r w:rsidRPr="00DE7B59">
              <w:t>14</w:t>
            </w:r>
          </w:p>
        </w:tc>
        <w:tc>
          <w:tcPr>
            <w:tcW w:w="3969" w:type="dxa"/>
          </w:tcPr>
          <w:p w14:paraId="4BB8D3A7" w14:textId="77777777" w:rsidR="00BB20A2" w:rsidRPr="00DE7B59" w:rsidRDefault="00BB20A2" w:rsidP="00BB20A2">
            <w:pPr>
              <w:pStyle w:val="TAL"/>
            </w:pPr>
            <w:r w:rsidRPr="00DE7B59">
              <w:t>The UE transmits the RLC SDU back to the SS.</w:t>
            </w:r>
          </w:p>
        </w:tc>
        <w:tc>
          <w:tcPr>
            <w:tcW w:w="709" w:type="dxa"/>
          </w:tcPr>
          <w:p w14:paraId="0C9C86C3" w14:textId="77777777" w:rsidR="00BB20A2" w:rsidRPr="00DE7B59" w:rsidRDefault="00BB20A2" w:rsidP="00BB20A2">
            <w:pPr>
              <w:pStyle w:val="TAC"/>
            </w:pPr>
            <w:r w:rsidRPr="00DE7B59">
              <w:t>--&gt;</w:t>
            </w:r>
          </w:p>
        </w:tc>
        <w:tc>
          <w:tcPr>
            <w:tcW w:w="2977" w:type="dxa"/>
          </w:tcPr>
          <w:p w14:paraId="6BEA9930" w14:textId="77777777" w:rsidR="00BB20A2" w:rsidRPr="00DE7B59" w:rsidRDefault="00BB20A2" w:rsidP="00BB20A2">
            <w:pPr>
              <w:pStyle w:val="TAL"/>
            </w:pPr>
            <w:r w:rsidRPr="00DE7B59">
              <w:rPr>
                <w:rFonts w:eastAsia="MS Gothic"/>
              </w:rPr>
              <w:t>-</w:t>
            </w:r>
          </w:p>
        </w:tc>
        <w:tc>
          <w:tcPr>
            <w:tcW w:w="567" w:type="dxa"/>
          </w:tcPr>
          <w:p w14:paraId="2203C90A" w14:textId="77777777" w:rsidR="00BB20A2" w:rsidRPr="00DE7B59" w:rsidRDefault="00BB20A2" w:rsidP="00BB20A2">
            <w:pPr>
              <w:pStyle w:val="TAC"/>
              <w:rPr>
                <w:rFonts w:eastAsia="MS Gothic"/>
              </w:rPr>
            </w:pPr>
            <w:r w:rsidRPr="00DE7B59">
              <w:rPr>
                <w:rFonts w:eastAsia="MS Gothic"/>
              </w:rPr>
              <w:t>-</w:t>
            </w:r>
          </w:p>
        </w:tc>
        <w:tc>
          <w:tcPr>
            <w:tcW w:w="850" w:type="dxa"/>
          </w:tcPr>
          <w:p w14:paraId="06444F31" w14:textId="77777777" w:rsidR="00BB20A2" w:rsidRPr="00DE7B59" w:rsidRDefault="00BB20A2" w:rsidP="00BB20A2">
            <w:pPr>
              <w:pStyle w:val="TAC"/>
            </w:pPr>
            <w:r w:rsidRPr="00DE7B59">
              <w:rPr>
                <w:rFonts w:eastAsia="MS Gothic"/>
              </w:rPr>
              <w:t>-</w:t>
            </w:r>
          </w:p>
        </w:tc>
      </w:tr>
      <w:tr w:rsidR="00695898" w:rsidRPr="00DE7B59" w14:paraId="5280D4EC" w14:textId="77777777" w:rsidTr="004B4775">
        <w:tc>
          <w:tcPr>
            <w:tcW w:w="534" w:type="dxa"/>
          </w:tcPr>
          <w:p w14:paraId="0C4C35AC" w14:textId="58F74C65" w:rsidR="00695898" w:rsidRPr="00DE7B59" w:rsidRDefault="00695898" w:rsidP="00695898">
            <w:pPr>
              <w:pStyle w:val="TAC"/>
            </w:pPr>
            <w:r w:rsidRPr="00DE7B59">
              <w:t>15</w:t>
            </w:r>
          </w:p>
        </w:tc>
        <w:tc>
          <w:tcPr>
            <w:tcW w:w="3969" w:type="dxa"/>
          </w:tcPr>
          <w:p w14:paraId="62B3CFA3" w14:textId="223AB2D5" w:rsidR="00695898" w:rsidRPr="00DE7B59" w:rsidRDefault="00695898" w:rsidP="00695898">
            <w:pPr>
              <w:pStyle w:val="TAL"/>
            </w:pPr>
            <w:r w:rsidRPr="00DE7B59">
              <w:rPr>
                <w:lang w:eastAsia="en-US"/>
              </w:rPr>
              <w:t xml:space="preserve">SS transmits NR </w:t>
            </w:r>
            <w:r w:rsidRPr="00DE7B59">
              <w:rPr>
                <w:i/>
                <w:iCs/>
                <w:lang w:eastAsia="en-US"/>
              </w:rPr>
              <w:t>RRCReconfiguration</w:t>
            </w:r>
            <w:r w:rsidRPr="00DE7B59">
              <w:rPr>
                <w:lang w:eastAsia="en-US"/>
              </w:rPr>
              <w:t xml:space="preserve"> </w:t>
            </w:r>
            <w:r w:rsidRPr="00DE7B59">
              <w:t xml:space="preserve">message </w:t>
            </w:r>
            <w:r w:rsidRPr="00DE7B59">
              <w:rPr>
                <w:lang w:eastAsia="en-US"/>
              </w:rPr>
              <w:t>to release UL configured grant type 1</w:t>
            </w:r>
            <w:r w:rsidRPr="00DE7B59">
              <w:rPr>
                <w:i/>
                <w:iCs/>
                <w:lang w:eastAsia="en-US"/>
              </w:rPr>
              <w:t xml:space="preserve">. </w:t>
            </w:r>
            <w:r w:rsidRPr="00DE7B59">
              <w:rPr>
                <w:lang w:eastAsia="en-US"/>
              </w:rPr>
              <w:t>(Note 2)</w:t>
            </w:r>
          </w:p>
        </w:tc>
        <w:tc>
          <w:tcPr>
            <w:tcW w:w="709" w:type="dxa"/>
          </w:tcPr>
          <w:p w14:paraId="27319D59" w14:textId="40EB5DAF" w:rsidR="00695898" w:rsidRPr="00DE7B59" w:rsidRDefault="00695898" w:rsidP="00695898">
            <w:pPr>
              <w:pStyle w:val="TAC"/>
            </w:pPr>
            <w:r w:rsidRPr="00DE7B59">
              <w:t>&lt;--</w:t>
            </w:r>
          </w:p>
        </w:tc>
        <w:tc>
          <w:tcPr>
            <w:tcW w:w="2977" w:type="dxa"/>
          </w:tcPr>
          <w:p w14:paraId="356E1FD9" w14:textId="2075E748" w:rsidR="00695898" w:rsidRPr="00DE7B59" w:rsidRDefault="00695898" w:rsidP="00695898">
            <w:pPr>
              <w:pStyle w:val="TAL"/>
              <w:rPr>
                <w:rFonts w:eastAsia="MS Gothic"/>
              </w:rPr>
            </w:pPr>
            <w:r w:rsidRPr="00DE7B59">
              <w:t xml:space="preserve">(NR RRC: </w:t>
            </w:r>
            <w:r w:rsidRPr="00DE7B59">
              <w:rPr>
                <w:i/>
                <w:lang w:eastAsia="en-US"/>
              </w:rPr>
              <w:t>RRCReconfiguration)</w:t>
            </w:r>
          </w:p>
        </w:tc>
        <w:tc>
          <w:tcPr>
            <w:tcW w:w="567" w:type="dxa"/>
          </w:tcPr>
          <w:p w14:paraId="5CC88A5E" w14:textId="66366D6D" w:rsidR="00695898" w:rsidRPr="00DE7B59" w:rsidRDefault="00695898" w:rsidP="00695898">
            <w:pPr>
              <w:pStyle w:val="TAC"/>
              <w:rPr>
                <w:rFonts w:eastAsia="MS Gothic"/>
              </w:rPr>
            </w:pPr>
            <w:r w:rsidRPr="00DE7B59">
              <w:rPr>
                <w:rFonts w:eastAsia="MS Gothic"/>
              </w:rPr>
              <w:t>-</w:t>
            </w:r>
          </w:p>
        </w:tc>
        <w:tc>
          <w:tcPr>
            <w:tcW w:w="850" w:type="dxa"/>
          </w:tcPr>
          <w:p w14:paraId="14711D61" w14:textId="5110D83F" w:rsidR="00695898" w:rsidRPr="00DE7B59" w:rsidRDefault="00695898" w:rsidP="00695898">
            <w:pPr>
              <w:pStyle w:val="TAC"/>
              <w:rPr>
                <w:rFonts w:eastAsia="MS Gothic"/>
              </w:rPr>
            </w:pPr>
            <w:r w:rsidRPr="00DE7B59">
              <w:rPr>
                <w:rFonts w:eastAsia="MS Gothic"/>
              </w:rPr>
              <w:t>-</w:t>
            </w:r>
          </w:p>
        </w:tc>
      </w:tr>
      <w:tr w:rsidR="00695898" w:rsidRPr="00DE7B59" w14:paraId="4F397ED4" w14:textId="77777777" w:rsidTr="004B4775">
        <w:tc>
          <w:tcPr>
            <w:tcW w:w="534" w:type="dxa"/>
          </w:tcPr>
          <w:p w14:paraId="7F0300AB" w14:textId="0E44C713" w:rsidR="00695898" w:rsidRPr="00DE7B59" w:rsidRDefault="00695898" w:rsidP="00695898">
            <w:pPr>
              <w:pStyle w:val="TAC"/>
            </w:pPr>
            <w:r w:rsidRPr="00DE7B59">
              <w:t>16</w:t>
            </w:r>
          </w:p>
        </w:tc>
        <w:tc>
          <w:tcPr>
            <w:tcW w:w="3969" w:type="dxa"/>
          </w:tcPr>
          <w:p w14:paraId="313D9BD4" w14:textId="7F95E3BD" w:rsidR="00695898" w:rsidRPr="00DE7B59" w:rsidRDefault="00695898" w:rsidP="00695898">
            <w:pPr>
              <w:pStyle w:val="TAL"/>
            </w:pPr>
            <w:r w:rsidRPr="00DE7B59">
              <w:rPr>
                <w:lang w:eastAsia="en-US"/>
              </w:rPr>
              <w:t xml:space="preserve">The UE transmits NR </w:t>
            </w:r>
            <w:r w:rsidRPr="00DE7B59">
              <w:rPr>
                <w:i/>
                <w:iCs/>
                <w:lang w:eastAsia="en-US"/>
              </w:rPr>
              <w:t>RRCReconfigurationComplete</w:t>
            </w:r>
            <w:r w:rsidRPr="00DE7B59">
              <w:rPr>
                <w:i/>
                <w:iCs/>
              </w:rPr>
              <w:t xml:space="preserve"> </w:t>
            </w:r>
            <w:r w:rsidRPr="00DE7B59">
              <w:t>message</w:t>
            </w:r>
            <w:r w:rsidRPr="00DE7B59">
              <w:rPr>
                <w:i/>
                <w:iCs/>
                <w:lang w:eastAsia="en-US"/>
              </w:rPr>
              <w:t xml:space="preserve">. </w:t>
            </w:r>
            <w:r w:rsidRPr="00DE7B59">
              <w:rPr>
                <w:lang w:eastAsia="en-US"/>
              </w:rPr>
              <w:t>(Note 3)</w:t>
            </w:r>
          </w:p>
        </w:tc>
        <w:tc>
          <w:tcPr>
            <w:tcW w:w="709" w:type="dxa"/>
          </w:tcPr>
          <w:p w14:paraId="238FE9A9" w14:textId="344EC093" w:rsidR="00695898" w:rsidRPr="00DE7B59" w:rsidRDefault="00695898" w:rsidP="00695898">
            <w:pPr>
              <w:pStyle w:val="TAC"/>
            </w:pPr>
            <w:r w:rsidRPr="00DE7B59">
              <w:t>--&gt;</w:t>
            </w:r>
          </w:p>
        </w:tc>
        <w:tc>
          <w:tcPr>
            <w:tcW w:w="2977" w:type="dxa"/>
          </w:tcPr>
          <w:p w14:paraId="6303C379" w14:textId="4C3E8511" w:rsidR="00695898" w:rsidRPr="00DE7B59" w:rsidRDefault="00695898" w:rsidP="00695898">
            <w:pPr>
              <w:pStyle w:val="TAL"/>
              <w:rPr>
                <w:rFonts w:eastAsia="MS Gothic"/>
              </w:rPr>
            </w:pPr>
            <w:r w:rsidRPr="00DE7B59">
              <w:t xml:space="preserve">(NR RRC: </w:t>
            </w:r>
            <w:r w:rsidRPr="00DE7B59">
              <w:rPr>
                <w:i/>
                <w:lang w:eastAsia="en-US"/>
              </w:rPr>
              <w:t>RRCReconfigurationComplete)</w:t>
            </w:r>
          </w:p>
        </w:tc>
        <w:tc>
          <w:tcPr>
            <w:tcW w:w="567" w:type="dxa"/>
          </w:tcPr>
          <w:p w14:paraId="226ED2F3" w14:textId="1583C9D3" w:rsidR="00695898" w:rsidRPr="00DE7B59" w:rsidRDefault="00695898" w:rsidP="00695898">
            <w:pPr>
              <w:pStyle w:val="TAC"/>
              <w:rPr>
                <w:rFonts w:eastAsia="MS Gothic"/>
              </w:rPr>
            </w:pPr>
            <w:r w:rsidRPr="00DE7B59">
              <w:rPr>
                <w:rFonts w:eastAsia="MS Gothic"/>
              </w:rPr>
              <w:t>-</w:t>
            </w:r>
          </w:p>
        </w:tc>
        <w:tc>
          <w:tcPr>
            <w:tcW w:w="850" w:type="dxa"/>
          </w:tcPr>
          <w:p w14:paraId="109F6D87" w14:textId="7BE265A9" w:rsidR="00695898" w:rsidRPr="00DE7B59" w:rsidRDefault="00695898" w:rsidP="00695898">
            <w:pPr>
              <w:pStyle w:val="TAC"/>
              <w:rPr>
                <w:rFonts w:eastAsia="MS Gothic"/>
              </w:rPr>
            </w:pPr>
            <w:r w:rsidRPr="00DE7B59">
              <w:rPr>
                <w:rFonts w:eastAsia="MS Gothic"/>
              </w:rPr>
              <w:t>-</w:t>
            </w:r>
          </w:p>
        </w:tc>
      </w:tr>
      <w:tr w:rsidR="00BB20A2" w:rsidRPr="00DE7B59" w14:paraId="1DC8F61D" w14:textId="77777777" w:rsidTr="004B47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346CAD2F" w14:textId="77777777" w:rsidR="00BB20A2" w:rsidRPr="00DE7B59" w:rsidRDefault="00BB20A2" w:rsidP="00BB20A2">
            <w:pPr>
              <w:pStyle w:val="TAN"/>
            </w:pPr>
            <w:r w:rsidRPr="00DE7B59">
              <w:t>Note 1:</w:t>
            </w:r>
            <w:r w:rsidRPr="00DE7B59">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483CB299" w14:textId="77777777" w:rsidR="00BB20A2" w:rsidRPr="00DE7B59" w:rsidRDefault="00BB20A2" w:rsidP="00BB20A2">
            <w:pPr>
              <w:pStyle w:val="TAN"/>
            </w:pPr>
            <w:r w:rsidRPr="00DE7B59">
              <w:t>Note 2:</w:t>
            </w:r>
            <w:r w:rsidRPr="00DE7B59">
              <w:tab/>
              <w:t>For EN-DC the NR RRCReconfiguration message is contained in RRCConnectionReconfiguration 36.508 [7], Table 4.6.1-8 using condition EN-DC_EmbedNR_RRCRecon.</w:t>
            </w:r>
          </w:p>
          <w:p w14:paraId="5B9C7F35" w14:textId="77777777" w:rsidR="00BB20A2" w:rsidRPr="00DE7B59" w:rsidRDefault="00BB20A2" w:rsidP="00BB20A2">
            <w:pPr>
              <w:pStyle w:val="TAN"/>
            </w:pPr>
            <w:r w:rsidRPr="00DE7B59">
              <w:t>Note 3:</w:t>
            </w:r>
            <w:r w:rsidRPr="00DE7B59">
              <w:tab/>
              <w:t xml:space="preserve">For EN-DC the NR </w:t>
            </w:r>
            <w:r w:rsidRPr="00DE7B59">
              <w:rPr>
                <w:i/>
              </w:rPr>
              <w:t>RRCReconfigurationComplete</w:t>
            </w:r>
            <w:r w:rsidRPr="00DE7B59">
              <w:t xml:space="preserve"> message is contained in </w:t>
            </w:r>
            <w:r w:rsidRPr="00DE7B59">
              <w:rPr>
                <w:i/>
              </w:rPr>
              <w:t>RRCConnectionReconfigurationComplete</w:t>
            </w:r>
          </w:p>
        </w:tc>
      </w:tr>
    </w:tbl>
    <w:p w14:paraId="4196728E" w14:textId="77777777" w:rsidR="007635F1" w:rsidRPr="00DE7B59" w:rsidRDefault="007635F1" w:rsidP="007635F1"/>
    <w:p w14:paraId="43B57805" w14:textId="77777777" w:rsidR="007635F1" w:rsidRPr="00DE7B59" w:rsidRDefault="007635F1" w:rsidP="007635F1">
      <w:pPr>
        <w:pStyle w:val="TH"/>
      </w:pPr>
      <w:r w:rsidRPr="00DE7B59">
        <w:t>Table 7.1.1.3.2b.3.2-2: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7635F1" w:rsidRPr="00DE7B59" w14:paraId="0F78CDE4" w14:textId="77777777" w:rsidTr="00D85A38">
        <w:tc>
          <w:tcPr>
            <w:tcW w:w="534" w:type="dxa"/>
            <w:tcBorders>
              <w:top w:val="single" w:sz="4" w:space="0" w:color="auto"/>
              <w:bottom w:val="nil"/>
            </w:tcBorders>
          </w:tcPr>
          <w:p w14:paraId="23CA27C4" w14:textId="77777777" w:rsidR="007635F1" w:rsidRPr="00DE7B59" w:rsidRDefault="007635F1" w:rsidP="00D85A38">
            <w:pPr>
              <w:pStyle w:val="TAH"/>
            </w:pPr>
            <w:r w:rsidRPr="00DE7B59">
              <w:t>St</w:t>
            </w:r>
          </w:p>
        </w:tc>
        <w:tc>
          <w:tcPr>
            <w:tcW w:w="3969" w:type="dxa"/>
            <w:tcBorders>
              <w:top w:val="single" w:sz="4" w:space="0" w:color="auto"/>
              <w:bottom w:val="nil"/>
            </w:tcBorders>
          </w:tcPr>
          <w:p w14:paraId="1D645CC7" w14:textId="77777777" w:rsidR="007635F1" w:rsidRPr="00DE7B59" w:rsidRDefault="007635F1" w:rsidP="00D85A38">
            <w:pPr>
              <w:pStyle w:val="TAH"/>
            </w:pPr>
            <w:r w:rsidRPr="00DE7B59">
              <w:t>Procedure</w:t>
            </w:r>
          </w:p>
        </w:tc>
        <w:tc>
          <w:tcPr>
            <w:tcW w:w="3686" w:type="dxa"/>
            <w:gridSpan w:val="2"/>
            <w:tcBorders>
              <w:top w:val="single" w:sz="4" w:space="0" w:color="auto"/>
            </w:tcBorders>
          </w:tcPr>
          <w:p w14:paraId="2E47F837" w14:textId="77777777" w:rsidR="007635F1" w:rsidRPr="00DE7B59" w:rsidRDefault="007635F1" w:rsidP="00D85A38">
            <w:pPr>
              <w:pStyle w:val="TAH"/>
            </w:pPr>
            <w:r w:rsidRPr="00DE7B59">
              <w:t>Message Sequence</w:t>
            </w:r>
          </w:p>
        </w:tc>
        <w:tc>
          <w:tcPr>
            <w:tcW w:w="567" w:type="dxa"/>
            <w:tcBorders>
              <w:top w:val="single" w:sz="4" w:space="0" w:color="auto"/>
              <w:bottom w:val="nil"/>
            </w:tcBorders>
          </w:tcPr>
          <w:p w14:paraId="1A0A191E" w14:textId="77777777" w:rsidR="007635F1" w:rsidRPr="00DE7B59" w:rsidRDefault="007635F1" w:rsidP="00D85A38">
            <w:pPr>
              <w:pStyle w:val="TAH"/>
              <w:rPr>
                <w:rFonts w:eastAsia="MS Gothic"/>
              </w:rPr>
            </w:pPr>
            <w:r w:rsidRPr="00DE7B59">
              <w:rPr>
                <w:rFonts w:eastAsia="MS Gothic"/>
              </w:rPr>
              <w:t>TP</w:t>
            </w:r>
          </w:p>
        </w:tc>
        <w:tc>
          <w:tcPr>
            <w:tcW w:w="850" w:type="dxa"/>
            <w:tcBorders>
              <w:top w:val="single" w:sz="4" w:space="0" w:color="auto"/>
              <w:bottom w:val="nil"/>
            </w:tcBorders>
          </w:tcPr>
          <w:p w14:paraId="10726426" w14:textId="77777777" w:rsidR="007635F1" w:rsidRPr="00DE7B59" w:rsidRDefault="007635F1" w:rsidP="00D85A38">
            <w:pPr>
              <w:pStyle w:val="TAH"/>
              <w:rPr>
                <w:rFonts w:eastAsia="MS Gothic"/>
              </w:rPr>
            </w:pPr>
            <w:r w:rsidRPr="00DE7B59">
              <w:rPr>
                <w:rFonts w:eastAsia="MS Gothic"/>
              </w:rPr>
              <w:t>Verdict</w:t>
            </w:r>
          </w:p>
        </w:tc>
      </w:tr>
      <w:tr w:rsidR="007635F1" w:rsidRPr="00DE7B59" w14:paraId="2DDB688E" w14:textId="77777777" w:rsidTr="00D85A38">
        <w:tc>
          <w:tcPr>
            <w:tcW w:w="534" w:type="dxa"/>
            <w:tcBorders>
              <w:top w:val="nil"/>
            </w:tcBorders>
          </w:tcPr>
          <w:p w14:paraId="287F4D44" w14:textId="77777777" w:rsidR="007635F1" w:rsidRPr="00DE7B59" w:rsidRDefault="007635F1" w:rsidP="00D85A38">
            <w:pPr>
              <w:pStyle w:val="TAH"/>
              <w:rPr>
                <w:rFonts w:eastAsia="MS Gothic"/>
              </w:rPr>
            </w:pPr>
          </w:p>
        </w:tc>
        <w:tc>
          <w:tcPr>
            <w:tcW w:w="3969" w:type="dxa"/>
            <w:tcBorders>
              <w:top w:val="nil"/>
            </w:tcBorders>
          </w:tcPr>
          <w:p w14:paraId="36C3EE57" w14:textId="77777777" w:rsidR="007635F1" w:rsidRPr="00DE7B59" w:rsidRDefault="007635F1" w:rsidP="00D85A38">
            <w:pPr>
              <w:pStyle w:val="TAH"/>
              <w:rPr>
                <w:rFonts w:eastAsia="MS Gothic"/>
              </w:rPr>
            </w:pPr>
          </w:p>
        </w:tc>
        <w:tc>
          <w:tcPr>
            <w:tcW w:w="737" w:type="dxa"/>
            <w:tcBorders>
              <w:top w:val="nil"/>
            </w:tcBorders>
          </w:tcPr>
          <w:p w14:paraId="159B41C5" w14:textId="77777777" w:rsidR="007635F1" w:rsidRPr="00DE7B59" w:rsidRDefault="007635F1" w:rsidP="00D85A38">
            <w:pPr>
              <w:pStyle w:val="TAH"/>
            </w:pPr>
            <w:r w:rsidRPr="00DE7B59">
              <w:t>U – S</w:t>
            </w:r>
          </w:p>
        </w:tc>
        <w:tc>
          <w:tcPr>
            <w:tcW w:w="2949" w:type="dxa"/>
            <w:tcBorders>
              <w:top w:val="nil"/>
            </w:tcBorders>
          </w:tcPr>
          <w:p w14:paraId="0036E4F5" w14:textId="77777777" w:rsidR="007635F1" w:rsidRPr="00DE7B59" w:rsidRDefault="007635F1" w:rsidP="00D85A38">
            <w:pPr>
              <w:pStyle w:val="TAH"/>
            </w:pPr>
            <w:r w:rsidRPr="00DE7B59">
              <w:t>Message</w:t>
            </w:r>
          </w:p>
        </w:tc>
        <w:tc>
          <w:tcPr>
            <w:tcW w:w="567" w:type="dxa"/>
            <w:tcBorders>
              <w:top w:val="nil"/>
            </w:tcBorders>
          </w:tcPr>
          <w:p w14:paraId="54FA3BEE" w14:textId="77777777" w:rsidR="007635F1" w:rsidRPr="00DE7B59" w:rsidRDefault="007635F1" w:rsidP="00D85A38">
            <w:pPr>
              <w:pStyle w:val="TAH"/>
              <w:rPr>
                <w:rFonts w:eastAsia="MS Gothic"/>
              </w:rPr>
            </w:pPr>
          </w:p>
        </w:tc>
        <w:tc>
          <w:tcPr>
            <w:tcW w:w="850" w:type="dxa"/>
            <w:tcBorders>
              <w:top w:val="nil"/>
            </w:tcBorders>
          </w:tcPr>
          <w:p w14:paraId="1EDA0AC2" w14:textId="77777777" w:rsidR="007635F1" w:rsidRPr="00DE7B59" w:rsidRDefault="007635F1" w:rsidP="00D85A38">
            <w:pPr>
              <w:pStyle w:val="TAH"/>
              <w:rPr>
                <w:rFonts w:eastAsia="MS Gothic"/>
              </w:rPr>
            </w:pPr>
          </w:p>
        </w:tc>
      </w:tr>
      <w:tr w:rsidR="007635F1" w:rsidRPr="00DE7B59" w14:paraId="388167CF" w14:textId="77777777" w:rsidTr="00D85A38">
        <w:tc>
          <w:tcPr>
            <w:tcW w:w="534" w:type="dxa"/>
          </w:tcPr>
          <w:p w14:paraId="5546CC47" w14:textId="77777777" w:rsidR="007635F1" w:rsidRPr="00DE7B59" w:rsidRDefault="007635F1" w:rsidP="00D85A38">
            <w:pPr>
              <w:pStyle w:val="TAC"/>
            </w:pPr>
            <w:r w:rsidRPr="00DE7B59">
              <w:t>1</w:t>
            </w:r>
          </w:p>
        </w:tc>
        <w:tc>
          <w:tcPr>
            <w:tcW w:w="3969" w:type="dxa"/>
          </w:tcPr>
          <w:p w14:paraId="18179E94" w14:textId="77777777" w:rsidR="007635F1" w:rsidRPr="00DE7B59" w:rsidRDefault="007635F1" w:rsidP="00D85A38">
            <w:pPr>
              <w:pStyle w:val="TAL"/>
            </w:pPr>
            <w:r w:rsidRPr="00DE7B59">
              <w:t>Check: Does the UE transmit the RLC SDUs back to the SS?</w:t>
            </w:r>
          </w:p>
        </w:tc>
        <w:tc>
          <w:tcPr>
            <w:tcW w:w="737" w:type="dxa"/>
          </w:tcPr>
          <w:p w14:paraId="5D2B64FD" w14:textId="77777777" w:rsidR="007635F1" w:rsidRPr="00DE7B59" w:rsidRDefault="007635F1" w:rsidP="00D85A38">
            <w:pPr>
              <w:pStyle w:val="TAC"/>
            </w:pPr>
            <w:r w:rsidRPr="00DE7B59">
              <w:t>--&gt;</w:t>
            </w:r>
          </w:p>
        </w:tc>
        <w:tc>
          <w:tcPr>
            <w:tcW w:w="2949" w:type="dxa"/>
          </w:tcPr>
          <w:p w14:paraId="64CE13DA" w14:textId="77777777" w:rsidR="007635F1" w:rsidRPr="00DE7B59" w:rsidRDefault="007635F1" w:rsidP="00D85A38">
            <w:pPr>
              <w:pStyle w:val="TAL"/>
              <w:rPr>
                <w:rFonts w:eastAsia="MS Gothic"/>
              </w:rPr>
            </w:pPr>
            <w:r w:rsidRPr="00DE7B59">
              <w:rPr>
                <w:rFonts w:eastAsia="MS Gothic"/>
              </w:rPr>
              <w:t>-</w:t>
            </w:r>
          </w:p>
        </w:tc>
        <w:tc>
          <w:tcPr>
            <w:tcW w:w="567" w:type="dxa"/>
          </w:tcPr>
          <w:p w14:paraId="50DC7925" w14:textId="77777777" w:rsidR="007635F1" w:rsidRPr="00DE7B59" w:rsidRDefault="007635F1" w:rsidP="00D85A38">
            <w:pPr>
              <w:pStyle w:val="TAC"/>
              <w:rPr>
                <w:rFonts w:eastAsia="MS Gothic"/>
              </w:rPr>
            </w:pPr>
            <w:r w:rsidRPr="00DE7B59">
              <w:rPr>
                <w:rFonts w:eastAsia="MS Gothic"/>
              </w:rPr>
              <w:t>1,2,3</w:t>
            </w:r>
          </w:p>
        </w:tc>
        <w:tc>
          <w:tcPr>
            <w:tcW w:w="850" w:type="dxa"/>
          </w:tcPr>
          <w:p w14:paraId="3520704F" w14:textId="77777777" w:rsidR="007635F1" w:rsidRPr="00DE7B59" w:rsidRDefault="007635F1" w:rsidP="00D85A38">
            <w:pPr>
              <w:pStyle w:val="TAC"/>
              <w:rPr>
                <w:rFonts w:eastAsia="MS Gothic"/>
              </w:rPr>
            </w:pPr>
            <w:r w:rsidRPr="00DE7B59">
              <w:rPr>
                <w:rFonts w:eastAsia="MS Gothic"/>
              </w:rPr>
              <w:t>P</w:t>
            </w:r>
          </w:p>
        </w:tc>
      </w:tr>
    </w:tbl>
    <w:p w14:paraId="57783342" w14:textId="77777777" w:rsidR="007635F1" w:rsidRPr="00DE7B59" w:rsidRDefault="007635F1" w:rsidP="007635F1"/>
    <w:p w14:paraId="39535A9F" w14:textId="77777777" w:rsidR="00581E9D" w:rsidRPr="00DE7B59" w:rsidRDefault="00581E9D" w:rsidP="00581E9D">
      <w:pPr>
        <w:pStyle w:val="TH"/>
      </w:pPr>
      <w:r w:rsidRPr="00DE7B59">
        <w:t>Table 7.1.1.3.2b.3.2-2a: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581E9D" w:rsidRPr="00DE7B59" w14:paraId="2209FD9B" w14:textId="77777777" w:rsidTr="00F36E50">
        <w:tc>
          <w:tcPr>
            <w:tcW w:w="534" w:type="dxa"/>
            <w:tcBorders>
              <w:top w:val="single" w:sz="4" w:space="0" w:color="auto"/>
              <w:bottom w:val="nil"/>
            </w:tcBorders>
          </w:tcPr>
          <w:p w14:paraId="4DC851F7" w14:textId="77777777" w:rsidR="00581E9D" w:rsidRPr="00DE7B59" w:rsidRDefault="00581E9D" w:rsidP="00F36E50">
            <w:pPr>
              <w:pStyle w:val="TAH"/>
            </w:pPr>
            <w:r w:rsidRPr="00DE7B59">
              <w:t>St</w:t>
            </w:r>
          </w:p>
        </w:tc>
        <w:tc>
          <w:tcPr>
            <w:tcW w:w="3969" w:type="dxa"/>
            <w:tcBorders>
              <w:top w:val="single" w:sz="4" w:space="0" w:color="auto"/>
              <w:bottom w:val="nil"/>
            </w:tcBorders>
          </w:tcPr>
          <w:p w14:paraId="18FD4028" w14:textId="77777777" w:rsidR="00581E9D" w:rsidRPr="00DE7B59" w:rsidRDefault="00581E9D" w:rsidP="00F36E50">
            <w:pPr>
              <w:pStyle w:val="TAH"/>
            </w:pPr>
            <w:r w:rsidRPr="00DE7B59">
              <w:t>Procedure</w:t>
            </w:r>
          </w:p>
        </w:tc>
        <w:tc>
          <w:tcPr>
            <w:tcW w:w="3686" w:type="dxa"/>
            <w:gridSpan w:val="2"/>
            <w:tcBorders>
              <w:top w:val="single" w:sz="4" w:space="0" w:color="auto"/>
            </w:tcBorders>
          </w:tcPr>
          <w:p w14:paraId="469306B0" w14:textId="77777777" w:rsidR="00581E9D" w:rsidRPr="00DE7B59" w:rsidRDefault="00581E9D" w:rsidP="00F36E50">
            <w:pPr>
              <w:pStyle w:val="TAH"/>
            </w:pPr>
            <w:r w:rsidRPr="00DE7B59">
              <w:t>Message Sequence</w:t>
            </w:r>
          </w:p>
        </w:tc>
        <w:tc>
          <w:tcPr>
            <w:tcW w:w="567" w:type="dxa"/>
            <w:tcBorders>
              <w:top w:val="single" w:sz="4" w:space="0" w:color="auto"/>
              <w:bottom w:val="nil"/>
            </w:tcBorders>
          </w:tcPr>
          <w:p w14:paraId="117464B5" w14:textId="77777777" w:rsidR="00581E9D" w:rsidRPr="00DE7B59" w:rsidRDefault="00581E9D" w:rsidP="00F36E50">
            <w:pPr>
              <w:pStyle w:val="TAH"/>
              <w:rPr>
                <w:rFonts w:eastAsia="MS Gothic"/>
              </w:rPr>
            </w:pPr>
            <w:r w:rsidRPr="00DE7B59">
              <w:rPr>
                <w:rFonts w:eastAsia="MS Gothic"/>
              </w:rPr>
              <w:t>TP</w:t>
            </w:r>
          </w:p>
        </w:tc>
        <w:tc>
          <w:tcPr>
            <w:tcW w:w="850" w:type="dxa"/>
            <w:tcBorders>
              <w:top w:val="single" w:sz="4" w:space="0" w:color="auto"/>
              <w:bottom w:val="nil"/>
            </w:tcBorders>
          </w:tcPr>
          <w:p w14:paraId="39483445" w14:textId="77777777" w:rsidR="00581E9D" w:rsidRPr="00DE7B59" w:rsidRDefault="00581E9D" w:rsidP="00F36E50">
            <w:pPr>
              <w:pStyle w:val="TAH"/>
              <w:rPr>
                <w:rFonts w:eastAsia="MS Gothic"/>
              </w:rPr>
            </w:pPr>
            <w:r w:rsidRPr="00DE7B59">
              <w:rPr>
                <w:rFonts w:eastAsia="MS Gothic"/>
              </w:rPr>
              <w:t>Verdict</w:t>
            </w:r>
          </w:p>
        </w:tc>
      </w:tr>
      <w:tr w:rsidR="00581E9D" w:rsidRPr="00DE7B59" w14:paraId="16FAEBE0" w14:textId="77777777" w:rsidTr="00F36E50">
        <w:tc>
          <w:tcPr>
            <w:tcW w:w="534" w:type="dxa"/>
            <w:tcBorders>
              <w:top w:val="nil"/>
            </w:tcBorders>
          </w:tcPr>
          <w:p w14:paraId="7452E22C" w14:textId="77777777" w:rsidR="00581E9D" w:rsidRPr="00DE7B59" w:rsidRDefault="00581E9D" w:rsidP="00F36E50">
            <w:pPr>
              <w:pStyle w:val="TAH"/>
              <w:rPr>
                <w:rFonts w:eastAsia="MS Gothic"/>
              </w:rPr>
            </w:pPr>
          </w:p>
        </w:tc>
        <w:tc>
          <w:tcPr>
            <w:tcW w:w="3969" w:type="dxa"/>
            <w:tcBorders>
              <w:top w:val="nil"/>
            </w:tcBorders>
          </w:tcPr>
          <w:p w14:paraId="2ABB9B09" w14:textId="77777777" w:rsidR="00581E9D" w:rsidRPr="00DE7B59" w:rsidRDefault="00581E9D" w:rsidP="00F36E50">
            <w:pPr>
              <w:pStyle w:val="TAH"/>
              <w:rPr>
                <w:rFonts w:eastAsia="MS Gothic"/>
              </w:rPr>
            </w:pPr>
          </w:p>
        </w:tc>
        <w:tc>
          <w:tcPr>
            <w:tcW w:w="737" w:type="dxa"/>
            <w:tcBorders>
              <w:top w:val="nil"/>
            </w:tcBorders>
          </w:tcPr>
          <w:p w14:paraId="7A377538" w14:textId="77777777" w:rsidR="00581E9D" w:rsidRPr="00DE7B59" w:rsidRDefault="00581E9D" w:rsidP="00F36E50">
            <w:pPr>
              <w:pStyle w:val="TAH"/>
            </w:pPr>
            <w:r w:rsidRPr="00DE7B59">
              <w:t>U – S</w:t>
            </w:r>
          </w:p>
        </w:tc>
        <w:tc>
          <w:tcPr>
            <w:tcW w:w="2949" w:type="dxa"/>
            <w:tcBorders>
              <w:top w:val="nil"/>
            </w:tcBorders>
          </w:tcPr>
          <w:p w14:paraId="3C98D417" w14:textId="77777777" w:rsidR="00581E9D" w:rsidRPr="00DE7B59" w:rsidRDefault="00581E9D" w:rsidP="00F36E50">
            <w:pPr>
              <w:pStyle w:val="TAH"/>
            </w:pPr>
            <w:r w:rsidRPr="00DE7B59">
              <w:t>Message</w:t>
            </w:r>
          </w:p>
        </w:tc>
        <w:tc>
          <w:tcPr>
            <w:tcW w:w="567" w:type="dxa"/>
            <w:tcBorders>
              <w:top w:val="nil"/>
            </w:tcBorders>
          </w:tcPr>
          <w:p w14:paraId="4E0D3BD0" w14:textId="77777777" w:rsidR="00581E9D" w:rsidRPr="00DE7B59" w:rsidRDefault="00581E9D" w:rsidP="00F36E50">
            <w:pPr>
              <w:pStyle w:val="TAH"/>
              <w:rPr>
                <w:rFonts w:eastAsia="MS Gothic"/>
              </w:rPr>
            </w:pPr>
          </w:p>
        </w:tc>
        <w:tc>
          <w:tcPr>
            <w:tcW w:w="850" w:type="dxa"/>
            <w:tcBorders>
              <w:top w:val="nil"/>
            </w:tcBorders>
          </w:tcPr>
          <w:p w14:paraId="6CBC8303" w14:textId="77777777" w:rsidR="00581E9D" w:rsidRPr="00DE7B59" w:rsidRDefault="00581E9D" w:rsidP="00F36E50">
            <w:pPr>
              <w:pStyle w:val="TAH"/>
              <w:rPr>
                <w:rFonts w:eastAsia="MS Gothic"/>
              </w:rPr>
            </w:pPr>
          </w:p>
        </w:tc>
      </w:tr>
      <w:tr w:rsidR="00581E9D" w:rsidRPr="00DE7B59" w14:paraId="50B9FC22" w14:textId="77777777" w:rsidTr="00F36E50">
        <w:tc>
          <w:tcPr>
            <w:tcW w:w="534" w:type="dxa"/>
          </w:tcPr>
          <w:p w14:paraId="3337A580" w14:textId="77777777" w:rsidR="00581E9D" w:rsidRPr="00DE7B59" w:rsidRDefault="00581E9D" w:rsidP="00F36E50">
            <w:pPr>
              <w:pStyle w:val="TAC"/>
            </w:pPr>
            <w:r w:rsidRPr="00DE7B59">
              <w:t>1</w:t>
            </w:r>
          </w:p>
        </w:tc>
        <w:tc>
          <w:tcPr>
            <w:tcW w:w="3969" w:type="dxa"/>
          </w:tcPr>
          <w:p w14:paraId="78D4F105" w14:textId="77777777" w:rsidR="00581E9D" w:rsidRPr="00DE7B59" w:rsidRDefault="00581E9D" w:rsidP="00F36E50">
            <w:pPr>
              <w:pStyle w:val="TAL"/>
            </w:pPr>
            <w:r w:rsidRPr="00DE7B59">
              <w:t>The UE may transmit the RLC SDU back to the SS within one second.</w:t>
            </w:r>
          </w:p>
        </w:tc>
        <w:tc>
          <w:tcPr>
            <w:tcW w:w="737" w:type="dxa"/>
          </w:tcPr>
          <w:p w14:paraId="1C2F3EA3" w14:textId="77777777" w:rsidR="00581E9D" w:rsidRPr="00DE7B59" w:rsidRDefault="00581E9D" w:rsidP="00F36E50">
            <w:pPr>
              <w:pStyle w:val="TAC"/>
            </w:pPr>
            <w:r w:rsidRPr="00DE7B59">
              <w:t>--&gt;</w:t>
            </w:r>
          </w:p>
        </w:tc>
        <w:tc>
          <w:tcPr>
            <w:tcW w:w="2949" w:type="dxa"/>
          </w:tcPr>
          <w:p w14:paraId="5B82A364" w14:textId="77777777" w:rsidR="00581E9D" w:rsidRPr="00DE7B59" w:rsidRDefault="00581E9D" w:rsidP="00F36E50">
            <w:pPr>
              <w:pStyle w:val="TAL"/>
              <w:rPr>
                <w:rFonts w:eastAsia="MS Gothic"/>
              </w:rPr>
            </w:pPr>
            <w:r w:rsidRPr="00DE7B59">
              <w:rPr>
                <w:rFonts w:eastAsia="MS Gothic"/>
              </w:rPr>
              <w:t>-</w:t>
            </w:r>
          </w:p>
        </w:tc>
        <w:tc>
          <w:tcPr>
            <w:tcW w:w="567" w:type="dxa"/>
          </w:tcPr>
          <w:p w14:paraId="3DC32BAA" w14:textId="77777777" w:rsidR="00581E9D" w:rsidRPr="00DE7B59" w:rsidRDefault="00581E9D" w:rsidP="00F36E50">
            <w:pPr>
              <w:pStyle w:val="TAC"/>
              <w:rPr>
                <w:rFonts w:eastAsia="MS Gothic"/>
              </w:rPr>
            </w:pPr>
            <w:r w:rsidRPr="00DE7B59">
              <w:rPr>
                <w:rFonts w:eastAsia="MS Gothic"/>
              </w:rPr>
              <w:t>-</w:t>
            </w:r>
          </w:p>
        </w:tc>
        <w:tc>
          <w:tcPr>
            <w:tcW w:w="850" w:type="dxa"/>
          </w:tcPr>
          <w:p w14:paraId="036EE7A9" w14:textId="77777777" w:rsidR="00581E9D" w:rsidRPr="00DE7B59" w:rsidRDefault="00581E9D" w:rsidP="00F36E50">
            <w:pPr>
              <w:pStyle w:val="TAC"/>
              <w:rPr>
                <w:rFonts w:eastAsia="MS Gothic"/>
              </w:rPr>
            </w:pPr>
            <w:r w:rsidRPr="00DE7B59">
              <w:rPr>
                <w:rFonts w:eastAsia="MS Gothic"/>
              </w:rPr>
              <w:t>-</w:t>
            </w:r>
          </w:p>
        </w:tc>
      </w:tr>
    </w:tbl>
    <w:p w14:paraId="0A0A97F8" w14:textId="77777777" w:rsidR="00581E9D" w:rsidRPr="00DE7B59" w:rsidRDefault="00581E9D" w:rsidP="00A73FF6"/>
    <w:p w14:paraId="5374C2FC" w14:textId="77777777" w:rsidR="007635F1" w:rsidRPr="00DE7B59" w:rsidRDefault="007635F1" w:rsidP="007635F1">
      <w:pPr>
        <w:pStyle w:val="TH"/>
      </w:pPr>
      <w:r w:rsidRPr="00DE7B59">
        <w:t>Table 7.1.1.3.2b.3.2-3: Test parameter values</w:t>
      </w:r>
    </w:p>
    <w:tbl>
      <w:tblPr>
        <w:tblW w:w="0" w:type="auto"/>
        <w:tblInd w:w="149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tblGrid>
      <w:tr w:rsidR="007635F1" w:rsidRPr="00DE7B59" w14:paraId="2CBB4009" w14:textId="77777777" w:rsidTr="00C87230">
        <w:tc>
          <w:tcPr>
            <w:tcW w:w="1829" w:type="dxa"/>
            <w:tcBorders>
              <w:top w:val="single" w:sz="4" w:space="0" w:color="auto"/>
              <w:bottom w:val="single" w:sz="4" w:space="0" w:color="auto"/>
              <w:right w:val="single" w:sz="4" w:space="0" w:color="auto"/>
            </w:tcBorders>
          </w:tcPr>
          <w:p w14:paraId="416918BC" w14:textId="77777777" w:rsidR="007635F1" w:rsidRPr="00DE7B59" w:rsidRDefault="007635F1" w:rsidP="00D85A38">
            <w:pPr>
              <w:pStyle w:val="TAH"/>
            </w:pPr>
            <w:r w:rsidRPr="00DE7B59">
              <w:t>Parameter</w:t>
            </w:r>
          </w:p>
        </w:tc>
        <w:tc>
          <w:tcPr>
            <w:tcW w:w="1626" w:type="dxa"/>
            <w:tcBorders>
              <w:top w:val="single" w:sz="4" w:space="0" w:color="auto"/>
              <w:left w:val="single" w:sz="4" w:space="0" w:color="auto"/>
              <w:bottom w:val="single" w:sz="4" w:space="0" w:color="auto"/>
              <w:right w:val="single" w:sz="4" w:space="0" w:color="auto"/>
            </w:tcBorders>
          </w:tcPr>
          <w:p w14:paraId="77E6C04E" w14:textId="77777777" w:rsidR="007635F1" w:rsidRPr="00DE7B59" w:rsidRDefault="007635F1" w:rsidP="00D85A38">
            <w:pPr>
              <w:pStyle w:val="TAH"/>
            </w:pPr>
            <w:r w:rsidRPr="00DE7B59">
              <w:t>First run</w:t>
            </w:r>
          </w:p>
        </w:tc>
        <w:tc>
          <w:tcPr>
            <w:tcW w:w="1729" w:type="dxa"/>
            <w:tcBorders>
              <w:top w:val="single" w:sz="4" w:space="0" w:color="auto"/>
              <w:left w:val="single" w:sz="4" w:space="0" w:color="auto"/>
              <w:bottom w:val="single" w:sz="4" w:space="0" w:color="auto"/>
              <w:right w:val="single" w:sz="4" w:space="0" w:color="auto"/>
            </w:tcBorders>
          </w:tcPr>
          <w:p w14:paraId="6A6C72A2" w14:textId="77777777" w:rsidR="007635F1" w:rsidRPr="00DE7B59" w:rsidRDefault="007635F1" w:rsidP="00D85A38">
            <w:pPr>
              <w:pStyle w:val="TAH"/>
            </w:pPr>
            <w:r w:rsidRPr="00DE7B59">
              <w:t>Second run</w:t>
            </w:r>
          </w:p>
        </w:tc>
        <w:tc>
          <w:tcPr>
            <w:tcW w:w="1680" w:type="dxa"/>
            <w:tcBorders>
              <w:top w:val="single" w:sz="4" w:space="0" w:color="auto"/>
              <w:left w:val="single" w:sz="4" w:space="0" w:color="auto"/>
              <w:bottom w:val="single" w:sz="4" w:space="0" w:color="auto"/>
            </w:tcBorders>
          </w:tcPr>
          <w:p w14:paraId="5D76AC42" w14:textId="77777777" w:rsidR="007635F1" w:rsidRPr="00DE7B59" w:rsidRDefault="007635F1" w:rsidP="00D85A38">
            <w:pPr>
              <w:pStyle w:val="TAH"/>
            </w:pPr>
            <w:r w:rsidRPr="00DE7B59">
              <w:t>Third run</w:t>
            </w:r>
          </w:p>
        </w:tc>
      </w:tr>
      <w:tr w:rsidR="007635F1" w:rsidRPr="00DE7B59" w14:paraId="1B5BA8BB" w14:textId="77777777" w:rsidTr="00C87230">
        <w:tc>
          <w:tcPr>
            <w:tcW w:w="1829" w:type="dxa"/>
            <w:tcBorders>
              <w:top w:val="single" w:sz="4" w:space="0" w:color="auto"/>
              <w:bottom w:val="single" w:sz="4" w:space="0" w:color="auto"/>
              <w:right w:val="single" w:sz="4" w:space="0" w:color="auto"/>
            </w:tcBorders>
          </w:tcPr>
          <w:p w14:paraId="26946DDE" w14:textId="77777777" w:rsidR="007635F1" w:rsidRPr="00DE7B59" w:rsidRDefault="007635F1" w:rsidP="00D85A38">
            <w:pPr>
              <w:pStyle w:val="TAL"/>
            </w:pPr>
            <w:r w:rsidRPr="00DE7B59">
              <w:t>N1 (SDUs)</w:t>
            </w:r>
          </w:p>
        </w:tc>
        <w:tc>
          <w:tcPr>
            <w:tcW w:w="1626" w:type="dxa"/>
            <w:tcBorders>
              <w:top w:val="single" w:sz="4" w:space="0" w:color="auto"/>
              <w:left w:val="single" w:sz="4" w:space="0" w:color="auto"/>
              <w:bottom w:val="single" w:sz="4" w:space="0" w:color="auto"/>
              <w:right w:val="single" w:sz="4" w:space="0" w:color="auto"/>
            </w:tcBorders>
          </w:tcPr>
          <w:p w14:paraId="274793E6" w14:textId="77777777" w:rsidR="007635F1" w:rsidRPr="00DE7B59" w:rsidRDefault="007635F1" w:rsidP="00D85A38">
            <w:pPr>
              <w:pStyle w:val="TAC"/>
            </w:pPr>
            <w:r w:rsidRPr="00DE7B59">
              <w:t>13</w:t>
            </w:r>
          </w:p>
        </w:tc>
        <w:tc>
          <w:tcPr>
            <w:tcW w:w="1729" w:type="dxa"/>
            <w:tcBorders>
              <w:top w:val="single" w:sz="4" w:space="0" w:color="auto"/>
              <w:left w:val="single" w:sz="4" w:space="0" w:color="auto"/>
              <w:bottom w:val="single" w:sz="4" w:space="0" w:color="auto"/>
              <w:right w:val="single" w:sz="4" w:space="0" w:color="auto"/>
            </w:tcBorders>
          </w:tcPr>
          <w:p w14:paraId="0001A584" w14:textId="77777777" w:rsidR="007635F1" w:rsidRPr="00DE7B59" w:rsidRDefault="00581E9D" w:rsidP="00D85A38">
            <w:pPr>
              <w:pStyle w:val="TAC"/>
            </w:pPr>
            <w:r w:rsidRPr="00DE7B59">
              <w:t>1</w:t>
            </w:r>
          </w:p>
        </w:tc>
        <w:tc>
          <w:tcPr>
            <w:tcW w:w="1680" w:type="dxa"/>
            <w:tcBorders>
              <w:top w:val="single" w:sz="4" w:space="0" w:color="auto"/>
              <w:left w:val="single" w:sz="4" w:space="0" w:color="auto"/>
              <w:bottom w:val="single" w:sz="4" w:space="0" w:color="auto"/>
            </w:tcBorders>
          </w:tcPr>
          <w:p w14:paraId="5A376CF4" w14:textId="77777777" w:rsidR="007635F1" w:rsidRPr="00DE7B59" w:rsidRDefault="007635F1" w:rsidP="00D85A38">
            <w:pPr>
              <w:pStyle w:val="TAC"/>
            </w:pPr>
            <w:r w:rsidRPr="00DE7B59">
              <w:t>13</w:t>
            </w:r>
          </w:p>
        </w:tc>
      </w:tr>
      <w:tr w:rsidR="007635F1" w:rsidRPr="00DE7B59" w14:paraId="2848E356" w14:textId="77777777" w:rsidTr="00C87230">
        <w:tc>
          <w:tcPr>
            <w:tcW w:w="1829" w:type="dxa"/>
            <w:tcBorders>
              <w:top w:val="single" w:sz="4" w:space="0" w:color="auto"/>
              <w:bottom w:val="single" w:sz="4" w:space="0" w:color="auto"/>
              <w:right w:val="single" w:sz="4" w:space="0" w:color="auto"/>
            </w:tcBorders>
          </w:tcPr>
          <w:p w14:paraId="2664D857" w14:textId="77777777" w:rsidR="007635F1" w:rsidRPr="00DE7B59" w:rsidRDefault="007635F1" w:rsidP="00D85A38">
            <w:pPr>
              <w:pStyle w:val="TAL"/>
            </w:pPr>
            <w:r w:rsidRPr="00DE7B59">
              <w:t>N2 (SDUs)</w:t>
            </w:r>
          </w:p>
        </w:tc>
        <w:tc>
          <w:tcPr>
            <w:tcW w:w="1626" w:type="dxa"/>
            <w:tcBorders>
              <w:top w:val="single" w:sz="4" w:space="0" w:color="auto"/>
              <w:left w:val="single" w:sz="4" w:space="0" w:color="auto"/>
              <w:bottom w:val="single" w:sz="4" w:space="0" w:color="auto"/>
              <w:right w:val="single" w:sz="4" w:space="0" w:color="auto"/>
            </w:tcBorders>
          </w:tcPr>
          <w:p w14:paraId="05CC433F" w14:textId="77777777" w:rsidR="007635F1" w:rsidRPr="00DE7B59" w:rsidRDefault="00581E9D" w:rsidP="00D85A38">
            <w:pPr>
              <w:pStyle w:val="TAC"/>
            </w:pPr>
            <w:r w:rsidRPr="00DE7B59">
              <w:t>1</w:t>
            </w:r>
          </w:p>
        </w:tc>
        <w:tc>
          <w:tcPr>
            <w:tcW w:w="1729" w:type="dxa"/>
            <w:tcBorders>
              <w:top w:val="single" w:sz="4" w:space="0" w:color="auto"/>
              <w:left w:val="single" w:sz="4" w:space="0" w:color="auto"/>
              <w:bottom w:val="single" w:sz="4" w:space="0" w:color="auto"/>
              <w:right w:val="single" w:sz="4" w:space="0" w:color="auto"/>
            </w:tcBorders>
          </w:tcPr>
          <w:p w14:paraId="083C7FDD" w14:textId="77777777" w:rsidR="007635F1" w:rsidRPr="00DE7B59" w:rsidRDefault="007635F1" w:rsidP="00D85A38">
            <w:pPr>
              <w:pStyle w:val="TAC"/>
            </w:pPr>
            <w:r w:rsidRPr="00DE7B59">
              <w:t>25</w:t>
            </w:r>
          </w:p>
        </w:tc>
        <w:tc>
          <w:tcPr>
            <w:tcW w:w="1680" w:type="dxa"/>
            <w:tcBorders>
              <w:top w:val="single" w:sz="4" w:space="0" w:color="auto"/>
              <w:left w:val="single" w:sz="4" w:space="0" w:color="auto"/>
              <w:bottom w:val="single" w:sz="4" w:space="0" w:color="auto"/>
            </w:tcBorders>
          </w:tcPr>
          <w:p w14:paraId="1401E8B3" w14:textId="77777777" w:rsidR="007635F1" w:rsidRPr="00DE7B59" w:rsidRDefault="00581E9D" w:rsidP="00D85A38">
            <w:pPr>
              <w:pStyle w:val="TAC"/>
            </w:pPr>
            <w:r w:rsidRPr="00DE7B59">
              <w:t>1</w:t>
            </w:r>
          </w:p>
        </w:tc>
      </w:tr>
      <w:tr w:rsidR="007635F1" w:rsidRPr="00DE7B59" w14:paraId="5C24866B" w14:textId="77777777" w:rsidTr="00C87230">
        <w:tc>
          <w:tcPr>
            <w:tcW w:w="1829" w:type="dxa"/>
            <w:tcBorders>
              <w:top w:val="single" w:sz="4" w:space="0" w:color="auto"/>
              <w:bottom w:val="single" w:sz="4" w:space="0" w:color="auto"/>
              <w:right w:val="single" w:sz="4" w:space="0" w:color="auto"/>
            </w:tcBorders>
          </w:tcPr>
          <w:p w14:paraId="0F461896" w14:textId="77777777" w:rsidR="007635F1" w:rsidRPr="00DE7B59" w:rsidRDefault="007635F1" w:rsidP="00D85A38">
            <w:pPr>
              <w:pStyle w:val="TAL"/>
            </w:pPr>
            <w:r w:rsidRPr="00DE7B59">
              <w:t>N3 (SDUs)</w:t>
            </w:r>
          </w:p>
        </w:tc>
        <w:tc>
          <w:tcPr>
            <w:tcW w:w="1626" w:type="dxa"/>
            <w:tcBorders>
              <w:top w:val="single" w:sz="4" w:space="0" w:color="auto"/>
              <w:left w:val="single" w:sz="4" w:space="0" w:color="auto"/>
              <w:bottom w:val="single" w:sz="4" w:space="0" w:color="auto"/>
              <w:right w:val="single" w:sz="4" w:space="0" w:color="auto"/>
            </w:tcBorders>
          </w:tcPr>
          <w:p w14:paraId="0F29EAC4" w14:textId="77777777" w:rsidR="007635F1" w:rsidRPr="00DE7B59" w:rsidRDefault="007635F1" w:rsidP="00D85A38">
            <w:pPr>
              <w:pStyle w:val="TAC"/>
            </w:pPr>
            <w:r w:rsidRPr="00DE7B59">
              <w:t>50</w:t>
            </w:r>
          </w:p>
        </w:tc>
        <w:tc>
          <w:tcPr>
            <w:tcW w:w="1729" w:type="dxa"/>
            <w:tcBorders>
              <w:top w:val="single" w:sz="4" w:space="0" w:color="auto"/>
              <w:left w:val="single" w:sz="4" w:space="0" w:color="auto"/>
              <w:bottom w:val="single" w:sz="4" w:space="0" w:color="auto"/>
              <w:right w:val="single" w:sz="4" w:space="0" w:color="auto"/>
            </w:tcBorders>
          </w:tcPr>
          <w:p w14:paraId="5620247D" w14:textId="77777777" w:rsidR="007635F1" w:rsidRPr="00DE7B59" w:rsidRDefault="007635F1" w:rsidP="00D85A38">
            <w:pPr>
              <w:pStyle w:val="TAC"/>
            </w:pPr>
            <w:r w:rsidRPr="00DE7B59">
              <w:t>50</w:t>
            </w:r>
          </w:p>
        </w:tc>
        <w:tc>
          <w:tcPr>
            <w:tcW w:w="1680" w:type="dxa"/>
            <w:tcBorders>
              <w:top w:val="single" w:sz="4" w:space="0" w:color="auto"/>
              <w:left w:val="single" w:sz="4" w:space="0" w:color="auto"/>
              <w:bottom w:val="single" w:sz="4" w:space="0" w:color="auto"/>
            </w:tcBorders>
          </w:tcPr>
          <w:p w14:paraId="2A24AD99" w14:textId="77777777" w:rsidR="007635F1" w:rsidRPr="00DE7B59" w:rsidRDefault="007635F1" w:rsidP="00D85A38">
            <w:pPr>
              <w:pStyle w:val="TAC"/>
            </w:pPr>
            <w:r w:rsidRPr="00DE7B59">
              <w:t>50</w:t>
            </w:r>
          </w:p>
        </w:tc>
      </w:tr>
      <w:tr w:rsidR="007635F1" w:rsidRPr="00DE7B59" w14:paraId="6606A3A6" w14:textId="77777777" w:rsidTr="00C87230">
        <w:tc>
          <w:tcPr>
            <w:tcW w:w="1829" w:type="dxa"/>
            <w:tcBorders>
              <w:top w:val="single" w:sz="4" w:space="0" w:color="auto"/>
              <w:bottom w:val="single" w:sz="4" w:space="0" w:color="auto"/>
              <w:right w:val="single" w:sz="4" w:space="0" w:color="auto"/>
            </w:tcBorders>
          </w:tcPr>
          <w:p w14:paraId="0045ADC9" w14:textId="77777777" w:rsidR="007635F1" w:rsidRPr="00DE7B59" w:rsidRDefault="007635F1" w:rsidP="00D85A38">
            <w:pPr>
              <w:pStyle w:val="TAL"/>
            </w:pPr>
            <w:r w:rsidRPr="00DE7B59">
              <w:t>D (octets)</w:t>
            </w:r>
          </w:p>
        </w:tc>
        <w:tc>
          <w:tcPr>
            <w:tcW w:w="1626" w:type="dxa"/>
            <w:tcBorders>
              <w:top w:val="single" w:sz="4" w:space="0" w:color="auto"/>
              <w:left w:val="single" w:sz="4" w:space="0" w:color="auto"/>
              <w:bottom w:val="single" w:sz="4" w:space="0" w:color="auto"/>
              <w:right w:val="single" w:sz="4" w:space="0" w:color="auto"/>
            </w:tcBorders>
          </w:tcPr>
          <w:p w14:paraId="0C28B59D" w14:textId="77777777" w:rsidR="007635F1" w:rsidRPr="00DE7B59" w:rsidRDefault="007635F1" w:rsidP="00D85A38">
            <w:pPr>
              <w:pStyle w:val="TAC"/>
            </w:pPr>
            <w:r w:rsidRPr="00DE7B59">
              <w:t>1153</w:t>
            </w:r>
          </w:p>
        </w:tc>
        <w:tc>
          <w:tcPr>
            <w:tcW w:w="1729" w:type="dxa"/>
            <w:tcBorders>
              <w:top w:val="single" w:sz="4" w:space="0" w:color="auto"/>
              <w:left w:val="single" w:sz="4" w:space="0" w:color="auto"/>
              <w:bottom w:val="single" w:sz="4" w:space="0" w:color="auto"/>
              <w:right w:val="single" w:sz="4" w:space="0" w:color="auto"/>
            </w:tcBorders>
          </w:tcPr>
          <w:p w14:paraId="10CC075B" w14:textId="77777777" w:rsidR="007635F1" w:rsidRPr="00DE7B59" w:rsidRDefault="0028770E" w:rsidP="00D85A38">
            <w:pPr>
              <w:pStyle w:val="TAC"/>
            </w:pPr>
            <w:r w:rsidRPr="00DE7B59">
              <w:t>576</w:t>
            </w:r>
          </w:p>
        </w:tc>
        <w:tc>
          <w:tcPr>
            <w:tcW w:w="1680" w:type="dxa"/>
            <w:tcBorders>
              <w:top w:val="single" w:sz="4" w:space="0" w:color="auto"/>
              <w:left w:val="single" w:sz="4" w:space="0" w:color="auto"/>
              <w:bottom w:val="single" w:sz="4" w:space="0" w:color="auto"/>
            </w:tcBorders>
          </w:tcPr>
          <w:p w14:paraId="7E42DC34" w14:textId="77777777" w:rsidR="007635F1" w:rsidRPr="00DE7B59" w:rsidRDefault="007635F1" w:rsidP="00D85A38">
            <w:pPr>
              <w:pStyle w:val="TAC"/>
            </w:pPr>
            <w:r w:rsidRPr="00DE7B59">
              <w:t>1153</w:t>
            </w:r>
          </w:p>
        </w:tc>
      </w:tr>
      <w:tr w:rsidR="007635F1" w:rsidRPr="00DE7B59" w14:paraId="6A00AFAF" w14:textId="77777777" w:rsidTr="00C87230">
        <w:tc>
          <w:tcPr>
            <w:tcW w:w="1829" w:type="dxa"/>
            <w:tcBorders>
              <w:top w:val="single" w:sz="4" w:space="0" w:color="auto"/>
              <w:bottom w:val="single" w:sz="4" w:space="0" w:color="auto"/>
              <w:right w:val="single" w:sz="4" w:space="0" w:color="auto"/>
            </w:tcBorders>
          </w:tcPr>
          <w:p w14:paraId="27C0F6FD" w14:textId="77777777" w:rsidR="007635F1" w:rsidRPr="00DE7B59" w:rsidRDefault="007635F1" w:rsidP="00D85A38">
            <w:pPr>
              <w:pStyle w:val="TAL"/>
            </w:pPr>
            <w:r w:rsidRPr="00DE7B59">
              <w:t>T1 (ms)</w:t>
            </w:r>
          </w:p>
        </w:tc>
        <w:tc>
          <w:tcPr>
            <w:tcW w:w="1626" w:type="dxa"/>
            <w:tcBorders>
              <w:top w:val="single" w:sz="4" w:space="0" w:color="auto"/>
              <w:left w:val="single" w:sz="4" w:space="0" w:color="auto"/>
              <w:bottom w:val="single" w:sz="4" w:space="0" w:color="auto"/>
              <w:right w:val="single" w:sz="4" w:space="0" w:color="auto"/>
            </w:tcBorders>
          </w:tcPr>
          <w:p w14:paraId="30D02007" w14:textId="77777777" w:rsidR="007635F1" w:rsidRPr="00DE7B59" w:rsidRDefault="007635F1" w:rsidP="00D85A38">
            <w:pPr>
              <w:pStyle w:val="TAC"/>
            </w:pPr>
            <w:r w:rsidRPr="00DE7B59">
              <w:t>20</w:t>
            </w:r>
          </w:p>
        </w:tc>
        <w:tc>
          <w:tcPr>
            <w:tcW w:w="1729" w:type="dxa"/>
            <w:tcBorders>
              <w:top w:val="single" w:sz="4" w:space="0" w:color="auto"/>
              <w:left w:val="single" w:sz="4" w:space="0" w:color="auto"/>
              <w:bottom w:val="single" w:sz="4" w:space="0" w:color="auto"/>
              <w:right w:val="single" w:sz="4" w:space="0" w:color="auto"/>
            </w:tcBorders>
          </w:tcPr>
          <w:p w14:paraId="3B697766" w14:textId="77777777" w:rsidR="007635F1" w:rsidRPr="00DE7B59" w:rsidRDefault="007635F1" w:rsidP="00D85A38">
            <w:pPr>
              <w:pStyle w:val="TAC"/>
            </w:pPr>
            <w:r w:rsidRPr="00DE7B59">
              <w:t>20</w:t>
            </w:r>
          </w:p>
        </w:tc>
        <w:tc>
          <w:tcPr>
            <w:tcW w:w="1680" w:type="dxa"/>
            <w:tcBorders>
              <w:top w:val="single" w:sz="4" w:space="0" w:color="auto"/>
              <w:left w:val="single" w:sz="4" w:space="0" w:color="auto"/>
              <w:bottom w:val="single" w:sz="4" w:space="0" w:color="auto"/>
            </w:tcBorders>
          </w:tcPr>
          <w:p w14:paraId="58164923" w14:textId="5280B0EB" w:rsidR="007635F1" w:rsidRPr="00DE7B59" w:rsidRDefault="005E4B18" w:rsidP="00D85A38">
            <w:pPr>
              <w:pStyle w:val="TAC"/>
            </w:pPr>
            <w:r w:rsidRPr="00DE7B59">
              <w:t>40</w:t>
            </w:r>
          </w:p>
        </w:tc>
      </w:tr>
      <w:tr w:rsidR="007635F1" w:rsidRPr="00DE7B59" w14:paraId="08D158D4" w14:textId="77777777" w:rsidTr="00C87230">
        <w:tc>
          <w:tcPr>
            <w:tcW w:w="1829" w:type="dxa"/>
            <w:tcBorders>
              <w:top w:val="single" w:sz="4" w:space="0" w:color="auto"/>
              <w:bottom w:val="single" w:sz="4" w:space="0" w:color="auto"/>
              <w:right w:val="single" w:sz="4" w:space="0" w:color="auto"/>
            </w:tcBorders>
          </w:tcPr>
          <w:p w14:paraId="3760C2F6" w14:textId="77777777" w:rsidR="007635F1" w:rsidRPr="00DE7B59" w:rsidRDefault="007635F1" w:rsidP="00D85A38">
            <w:pPr>
              <w:pStyle w:val="TAL"/>
            </w:pPr>
            <w:r w:rsidRPr="00DE7B59">
              <w:t>T2 (ms)</w:t>
            </w:r>
          </w:p>
        </w:tc>
        <w:tc>
          <w:tcPr>
            <w:tcW w:w="1626" w:type="dxa"/>
            <w:tcBorders>
              <w:top w:val="single" w:sz="4" w:space="0" w:color="auto"/>
              <w:left w:val="single" w:sz="4" w:space="0" w:color="auto"/>
              <w:bottom w:val="single" w:sz="4" w:space="0" w:color="auto"/>
              <w:right w:val="single" w:sz="4" w:space="0" w:color="auto"/>
            </w:tcBorders>
          </w:tcPr>
          <w:p w14:paraId="162430E9" w14:textId="77777777" w:rsidR="007635F1" w:rsidRPr="00DE7B59" w:rsidRDefault="00581E9D" w:rsidP="00D85A38">
            <w:pPr>
              <w:pStyle w:val="TAC"/>
            </w:pPr>
            <w:r w:rsidRPr="00DE7B59">
              <w:t>360</w:t>
            </w:r>
          </w:p>
        </w:tc>
        <w:tc>
          <w:tcPr>
            <w:tcW w:w="1729" w:type="dxa"/>
            <w:tcBorders>
              <w:top w:val="single" w:sz="4" w:space="0" w:color="auto"/>
              <w:left w:val="single" w:sz="4" w:space="0" w:color="auto"/>
              <w:bottom w:val="single" w:sz="4" w:space="0" w:color="auto"/>
              <w:right w:val="single" w:sz="4" w:space="0" w:color="auto"/>
            </w:tcBorders>
          </w:tcPr>
          <w:p w14:paraId="05751072" w14:textId="2043EEE3" w:rsidR="007635F1" w:rsidRPr="00DE7B59" w:rsidRDefault="003029C8" w:rsidP="00D85A38">
            <w:pPr>
              <w:pStyle w:val="TAC"/>
            </w:pPr>
            <w:r w:rsidRPr="00DE7B59">
              <w:t>860</w:t>
            </w:r>
          </w:p>
        </w:tc>
        <w:tc>
          <w:tcPr>
            <w:tcW w:w="1680" w:type="dxa"/>
            <w:tcBorders>
              <w:top w:val="single" w:sz="4" w:space="0" w:color="auto"/>
              <w:left w:val="single" w:sz="4" w:space="0" w:color="auto"/>
              <w:bottom w:val="single" w:sz="4" w:space="0" w:color="auto"/>
            </w:tcBorders>
          </w:tcPr>
          <w:p w14:paraId="7704A8EC" w14:textId="2E101990" w:rsidR="007635F1" w:rsidRPr="00DE7B59" w:rsidRDefault="005E4B18" w:rsidP="00D85A38">
            <w:pPr>
              <w:pStyle w:val="TAC"/>
            </w:pPr>
            <w:r w:rsidRPr="00DE7B59">
              <w:t>720</w:t>
            </w:r>
          </w:p>
        </w:tc>
      </w:tr>
      <w:tr w:rsidR="007635F1" w:rsidRPr="00DE7B59" w14:paraId="094BD792" w14:textId="77777777" w:rsidTr="00C87230">
        <w:tc>
          <w:tcPr>
            <w:tcW w:w="1829" w:type="dxa"/>
            <w:tcBorders>
              <w:top w:val="single" w:sz="4" w:space="0" w:color="auto"/>
              <w:bottom w:val="single" w:sz="4" w:space="0" w:color="auto"/>
              <w:right w:val="single" w:sz="4" w:space="0" w:color="auto"/>
            </w:tcBorders>
          </w:tcPr>
          <w:p w14:paraId="6249707D" w14:textId="77777777" w:rsidR="007635F1" w:rsidRPr="00DE7B59" w:rsidRDefault="007635F1" w:rsidP="00D85A38">
            <w:pPr>
              <w:pStyle w:val="TAL"/>
            </w:pPr>
            <w:r w:rsidRPr="00DE7B59">
              <w:t>D1 (octets)</w:t>
            </w:r>
          </w:p>
        </w:tc>
        <w:tc>
          <w:tcPr>
            <w:tcW w:w="1626" w:type="dxa"/>
            <w:tcBorders>
              <w:top w:val="single" w:sz="4" w:space="0" w:color="auto"/>
              <w:left w:val="single" w:sz="4" w:space="0" w:color="auto"/>
              <w:bottom w:val="single" w:sz="4" w:space="0" w:color="auto"/>
              <w:right w:val="single" w:sz="4" w:space="0" w:color="auto"/>
            </w:tcBorders>
          </w:tcPr>
          <w:p w14:paraId="366D6372" w14:textId="77777777" w:rsidR="007635F1" w:rsidRPr="00DE7B59" w:rsidRDefault="007635F1" w:rsidP="00D85A38">
            <w:pPr>
              <w:pStyle w:val="TAC"/>
            </w:pPr>
            <w:r w:rsidRPr="00DE7B59">
              <w:t>4160</w:t>
            </w:r>
          </w:p>
        </w:tc>
        <w:tc>
          <w:tcPr>
            <w:tcW w:w="1729" w:type="dxa"/>
            <w:tcBorders>
              <w:top w:val="single" w:sz="4" w:space="0" w:color="auto"/>
              <w:left w:val="single" w:sz="4" w:space="0" w:color="auto"/>
              <w:bottom w:val="single" w:sz="4" w:space="0" w:color="auto"/>
              <w:right w:val="single" w:sz="4" w:space="0" w:color="auto"/>
            </w:tcBorders>
          </w:tcPr>
          <w:p w14:paraId="1D8CE5CE" w14:textId="77777777" w:rsidR="007635F1" w:rsidRPr="00DE7B59" w:rsidRDefault="007635F1" w:rsidP="00D85A38">
            <w:pPr>
              <w:pStyle w:val="TAC"/>
            </w:pPr>
            <w:r w:rsidRPr="00DE7B59">
              <w:t>0</w:t>
            </w:r>
          </w:p>
        </w:tc>
        <w:tc>
          <w:tcPr>
            <w:tcW w:w="1680" w:type="dxa"/>
            <w:tcBorders>
              <w:top w:val="single" w:sz="4" w:space="0" w:color="auto"/>
              <w:left w:val="single" w:sz="4" w:space="0" w:color="auto"/>
              <w:bottom w:val="single" w:sz="4" w:space="0" w:color="auto"/>
            </w:tcBorders>
          </w:tcPr>
          <w:p w14:paraId="4158DE10" w14:textId="77777777" w:rsidR="007635F1" w:rsidRPr="00DE7B59" w:rsidRDefault="007635F1" w:rsidP="00D85A38">
            <w:pPr>
              <w:pStyle w:val="TAC"/>
            </w:pPr>
            <w:r w:rsidRPr="00DE7B59">
              <w:t>4160</w:t>
            </w:r>
          </w:p>
        </w:tc>
      </w:tr>
      <w:tr w:rsidR="007635F1" w:rsidRPr="00DE7B59" w14:paraId="08AF1234" w14:textId="77777777" w:rsidTr="00C87230">
        <w:tc>
          <w:tcPr>
            <w:tcW w:w="1829" w:type="dxa"/>
            <w:tcBorders>
              <w:top w:val="single" w:sz="4" w:space="0" w:color="auto"/>
              <w:bottom w:val="single" w:sz="4" w:space="0" w:color="auto"/>
              <w:right w:val="single" w:sz="4" w:space="0" w:color="auto"/>
            </w:tcBorders>
          </w:tcPr>
          <w:p w14:paraId="3D99A1A7" w14:textId="77777777" w:rsidR="007635F1" w:rsidRPr="00DE7B59" w:rsidRDefault="007635F1" w:rsidP="00D85A38">
            <w:pPr>
              <w:pStyle w:val="TAL"/>
            </w:pPr>
            <w:r w:rsidRPr="00DE7B59">
              <w:t>D2 (octets)</w:t>
            </w:r>
          </w:p>
        </w:tc>
        <w:tc>
          <w:tcPr>
            <w:tcW w:w="1626" w:type="dxa"/>
            <w:tcBorders>
              <w:top w:val="single" w:sz="4" w:space="0" w:color="auto"/>
              <w:left w:val="single" w:sz="4" w:space="0" w:color="auto"/>
              <w:bottom w:val="single" w:sz="4" w:space="0" w:color="auto"/>
              <w:right w:val="single" w:sz="4" w:space="0" w:color="auto"/>
            </w:tcBorders>
          </w:tcPr>
          <w:p w14:paraId="49DB648D" w14:textId="77777777" w:rsidR="007635F1" w:rsidRPr="00DE7B59" w:rsidRDefault="007635F1" w:rsidP="00D85A38">
            <w:pPr>
              <w:pStyle w:val="TAC"/>
            </w:pPr>
            <w:r w:rsidRPr="00DE7B59">
              <w:t>0</w:t>
            </w:r>
          </w:p>
        </w:tc>
        <w:tc>
          <w:tcPr>
            <w:tcW w:w="1729" w:type="dxa"/>
            <w:tcBorders>
              <w:top w:val="single" w:sz="4" w:space="0" w:color="auto"/>
              <w:left w:val="single" w:sz="4" w:space="0" w:color="auto"/>
              <w:bottom w:val="single" w:sz="4" w:space="0" w:color="auto"/>
              <w:right w:val="single" w:sz="4" w:space="0" w:color="auto"/>
            </w:tcBorders>
          </w:tcPr>
          <w:p w14:paraId="00AD49BF" w14:textId="7D0DF24A" w:rsidR="007635F1" w:rsidRPr="00DE7B59" w:rsidRDefault="003029C8" w:rsidP="00D85A38">
            <w:pPr>
              <w:pStyle w:val="TAC"/>
            </w:pPr>
            <w:r w:rsidRPr="00DE7B59">
              <w:t>8000</w:t>
            </w:r>
          </w:p>
        </w:tc>
        <w:tc>
          <w:tcPr>
            <w:tcW w:w="1680" w:type="dxa"/>
            <w:tcBorders>
              <w:top w:val="single" w:sz="4" w:space="0" w:color="auto"/>
              <w:left w:val="single" w:sz="4" w:space="0" w:color="auto"/>
              <w:bottom w:val="single" w:sz="4" w:space="0" w:color="auto"/>
            </w:tcBorders>
          </w:tcPr>
          <w:p w14:paraId="12F2D3AB" w14:textId="77777777" w:rsidR="007635F1" w:rsidRPr="00DE7B59" w:rsidRDefault="007635F1" w:rsidP="00D85A38">
            <w:pPr>
              <w:pStyle w:val="TAC"/>
            </w:pPr>
            <w:r w:rsidRPr="00DE7B59">
              <w:t>0</w:t>
            </w:r>
          </w:p>
        </w:tc>
      </w:tr>
      <w:tr w:rsidR="007635F1" w:rsidRPr="00DE7B59" w14:paraId="6C82925F" w14:textId="77777777" w:rsidTr="00C87230">
        <w:tc>
          <w:tcPr>
            <w:tcW w:w="1829" w:type="dxa"/>
            <w:tcBorders>
              <w:top w:val="single" w:sz="4" w:space="0" w:color="auto"/>
              <w:bottom w:val="single" w:sz="4" w:space="0" w:color="auto"/>
              <w:right w:val="single" w:sz="4" w:space="0" w:color="auto"/>
            </w:tcBorders>
          </w:tcPr>
          <w:p w14:paraId="3F5A1405" w14:textId="77777777" w:rsidR="007635F1" w:rsidRPr="00DE7B59" w:rsidRDefault="007635F1" w:rsidP="00D85A38">
            <w:pPr>
              <w:pStyle w:val="TAL"/>
            </w:pPr>
            <w:r w:rsidRPr="00DE7B59">
              <w:t>D3 (octets)</w:t>
            </w:r>
          </w:p>
        </w:tc>
        <w:tc>
          <w:tcPr>
            <w:tcW w:w="1626" w:type="dxa"/>
            <w:tcBorders>
              <w:top w:val="single" w:sz="4" w:space="0" w:color="auto"/>
              <w:left w:val="single" w:sz="4" w:space="0" w:color="auto"/>
              <w:bottom w:val="single" w:sz="4" w:space="0" w:color="auto"/>
              <w:right w:val="single" w:sz="4" w:space="0" w:color="auto"/>
            </w:tcBorders>
          </w:tcPr>
          <w:p w14:paraId="7DBECBB5" w14:textId="77777777" w:rsidR="007635F1" w:rsidRPr="00DE7B59" w:rsidRDefault="007635F1" w:rsidP="00D85A38">
            <w:pPr>
              <w:pStyle w:val="TAC"/>
            </w:pPr>
            <w:r w:rsidRPr="00DE7B59">
              <w:t>16000</w:t>
            </w:r>
          </w:p>
        </w:tc>
        <w:tc>
          <w:tcPr>
            <w:tcW w:w="1729" w:type="dxa"/>
            <w:tcBorders>
              <w:top w:val="single" w:sz="4" w:space="0" w:color="auto"/>
              <w:left w:val="single" w:sz="4" w:space="0" w:color="auto"/>
              <w:bottom w:val="single" w:sz="4" w:space="0" w:color="auto"/>
              <w:right w:val="single" w:sz="4" w:space="0" w:color="auto"/>
            </w:tcBorders>
          </w:tcPr>
          <w:p w14:paraId="1B99D6A4" w14:textId="10F40E04" w:rsidR="007635F1" w:rsidRPr="00DE7B59" w:rsidRDefault="003029C8" w:rsidP="00D85A38">
            <w:pPr>
              <w:pStyle w:val="TAC"/>
            </w:pPr>
            <w:r w:rsidRPr="00DE7B59">
              <w:t>16000</w:t>
            </w:r>
          </w:p>
        </w:tc>
        <w:tc>
          <w:tcPr>
            <w:tcW w:w="1680" w:type="dxa"/>
            <w:tcBorders>
              <w:top w:val="single" w:sz="4" w:space="0" w:color="auto"/>
              <w:left w:val="single" w:sz="4" w:space="0" w:color="auto"/>
              <w:bottom w:val="single" w:sz="4" w:space="0" w:color="auto"/>
            </w:tcBorders>
          </w:tcPr>
          <w:p w14:paraId="77CC1D07" w14:textId="77777777" w:rsidR="007635F1" w:rsidRPr="00DE7B59" w:rsidRDefault="007635F1" w:rsidP="00D85A38">
            <w:pPr>
              <w:pStyle w:val="TAC"/>
            </w:pPr>
            <w:r w:rsidRPr="00DE7B59">
              <w:t>16000</w:t>
            </w:r>
          </w:p>
        </w:tc>
      </w:tr>
      <w:tr w:rsidR="007635F1" w:rsidRPr="00DE7B59" w14:paraId="03104594" w14:textId="77777777" w:rsidTr="00C87230">
        <w:tc>
          <w:tcPr>
            <w:tcW w:w="6864" w:type="dxa"/>
            <w:gridSpan w:val="4"/>
            <w:tcBorders>
              <w:top w:val="single" w:sz="4" w:space="0" w:color="auto"/>
              <w:bottom w:val="single" w:sz="4" w:space="0" w:color="auto"/>
            </w:tcBorders>
          </w:tcPr>
          <w:p w14:paraId="68363807" w14:textId="77777777" w:rsidR="007635F1" w:rsidRPr="00DE7B59" w:rsidRDefault="007635F1" w:rsidP="00D85A38">
            <w:pPr>
              <w:pStyle w:val="TAN"/>
            </w:pPr>
            <w:r w:rsidRPr="00DE7B59">
              <w:t>Note 1:</w:t>
            </w:r>
            <w:r w:rsidR="00581E9D" w:rsidRPr="00DE7B59">
              <w:tab/>
              <w:t>Calculated using the following equation for the case of the least header size:(D1 + D2 + D3) = (D - 6) * T2 / T1.</w:t>
            </w:r>
          </w:p>
        </w:tc>
      </w:tr>
    </w:tbl>
    <w:p w14:paraId="2249FADC" w14:textId="77777777" w:rsidR="00D85A38" w:rsidRPr="00DE7B59" w:rsidRDefault="00D85A38" w:rsidP="00EE2286"/>
    <w:p w14:paraId="0B299754" w14:textId="77777777" w:rsidR="007635F1" w:rsidRPr="00DE7B59" w:rsidRDefault="007635F1" w:rsidP="00EE2286">
      <w:pPr>
        <w:pStyle w:val="H6"/>
      </w:pPr>
      <w:r w:rsidRPr="00DE7B59">
        <w:t>7.1.1.3.2b.3.3</w:t>
      </w:r>
      <w:r w:rsidRPr="00DE7B59">
        <w:tab/>
        <w:t>Specific message contents</w:t>
      </w:r>
    </w:p>
    <w:p w14:paraId="559F2DFB" w14:textId="072D548C" w:rsidR="007635F1" w:rsidRPr="00DE7B59" w:rsidRDefault="007635F1" w:rsidP="007635F1">
      <w:pPr>
        <w:pStyle w:val="TH"/>
      </w:pPr>
      <w:r w:rsidRPr="00DE7B59">
        <w:t>Table 7.1.1.3.2b.3.3-1: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635F1" w:rsidRPr="00DE7B59" w14:paraId="4E9BC12F" w14:textId="77777777" w:rsidTr="00D85A38">
        <w:tc>
          <w:tcPr>
            <w:tcW w:w="9781" w:type="dxa"/>
            <w:gridSpan w:val="4"/>
          </w:tcPr>
          <w:p w14:paraId="56B3E66D" w14:textId="45C83935" w:rsidR="007635F1" w:rsidRPr="00DE7B59" w:rsidRDefault="007635F1" w:rsidP="00D85A38">
            <w:pPr>
              <w:pStyle w:val="TAL"/>
            </w:pPr>
            <w:r w:rsidRPr="00DE7B59">
              <w:t xml:space="preserve">Derivation Path: </w:t>
            </w:r>
            <w:r w:rsidR="00E82A48" w:rsidRPr="00DE7B59">
              <w:t xml:space="preserve">TS </w:t>
            </w:r>
            <w:r w:rsidRPr="00DE7B59">
              <w:t>3</w:t>
            </w:r>
            <w:r w:rsidR="00E82A48" w:rsidRPr="00DE7B59">
              <w:t>8</w:t>
            </w:r>
            <w:r w:rsidRPr="00DE7B59">
              <w:t>.508</w:t>
            </w:r>
            <w:r w:rsidR="00E82A48" w:rsidRPr="00DE7B59">
              <w:t>-1</w:t>
            </w:r>
            <w:r w:rsidRPr="00DE7B59">
              <w:t xml:space="preserve"> [</w:t>
            </w:r>
            <w:r w:rsidR="00E82A48" w:rsidRPr="00DE7B59">
              <w:t>4</w:t>
            </w:r>
            <w:r w:rsidRPr="00DE7B59">
              <w:t>], Table 4.6.3-</w:t>
            </w:r>
            <w:r w:rsidR="00E82A48" w:rsidRPr="00DE7B59">
              <w:t>155</w:t>
            </w:r>
          </w:p>
        </w:tc>
      </w:tr>
      <w:tr w:rsidR="007635F1" w:rsidRPr="00DE7B59" w14:paraId="58C1A703" w14:textId="77777777" w:rsidTr="00D85A38">
        <w:tblPrEx>
          <w:tblCellMar>
            <w:left w:w="108" w:type="dxa"/>
            <w:right w:w="108" w:type="dxa"/>
          </w:tblCellMar>
        </w:tblPrEx>
        <w:tc>
          <w:tcPr>
            <w:tcW w:w="4253" w:type="dxa"/>
          </w:tcPr>
          <w:p w14:paraId="484EFCE5" w14:textId="77777777" w:rsidR="007635F1" w:rsidRPr="00DE7B59" w:rsidRDefault="007635F1" w:rsidP="00D85A38">
            <w:pPr>
              <w:pStyle w:val="TAH"/>
            </w:pPr>
            <w:r w:rsidRPr="00DE7B59">
              <w:t>Information Element</w:t>
            </w:r>
          </w:p>
        </w:tc>
        <w:tc>
          <w:tcPr>
            <w:tcW w:w="2552" w:type="dxa"/>
          </w:tcPr>
          <w:p w14:paraId="1948A859" w14:textId="77777777" w:rsidR="007635F1" w:rsidRPr="00DE7B59" w:rsidRDefault="007635F1" w:rsidP="00D85A38">
            <w:pPr>
              <w:pStyle w:val="TAH"/>
            </w:pPr>
            <w:r w:rsidRPr="00DE7B59">
              <w:t>Value/remark</w:t>
            </w:r>
          </w:p>
        </w:tc>
        <w:tc>
          <w:tcPr>
            <w:tcW w:w="1701" w:type="dxa"/>
          </w:tcPr>
          <w:p w14:paraId="136F18EE" w14:textId="77777777" w:rsidR="007635F1" w:rsidRPr="00DE7B59" w:rsidRDefault="007635F1" w:rsidP="00D85A38">
            <w:pPr>
              <w:pStyle w:val="TAH"/>
            </w:pPr>
            <w:r w:rsidRPr="00DE7B59">
              <w:t>Comment</w:t>
            </w:r>
          </w:p>
        </w:tc>
        <w:tc>
          <w:tcPr>
            <w:tcW w:w="1275" w:type="dxa"/>
          </w:tcPr>
          <w:p w14:paraId="281C1796" w14:textId="77777777" w:rsidR="007635F1" w:rsidRPr="00DE7B59" w:rsidRDefault="007635F1" w:rsidP="00D85A38">
            <w:pPr>
              <w:pStyle w:val="TAH"/>
            </w:pPr>
            <w:r w:rsidRPr="00DE7B59">
              <w:t>Condition</w:t>
            </w:r>
          </w:p>
        </w:tc>
      </w:tr>
      <w:tr w:rsidR="00E82A48" w:rsidRPr="00DE7B59" w14:paraId="12270770" w14:textId="77777777" w:rsidTr="00D85A38">
        <w:tblPrEx>
          <w:tblCellMar>
            <w:left w:w="108" w:type="dxa"/>
            <w:right w:w="108" w:type="dxa"/>
          </w:tblCellMar>
        </w:tblPrEx>
        <w:tc>
          <w:tcPr>
            <w:tcW w:w="4253" w:type="dxa"/>
          </w:tcPr>
          <w:p w14:paraId="36E9E033" w14:textId="4DEBC1FC" w:rsidR="00E82A48" w:rsidRPr="00DE7B59" w:rsidRDefault="00E82A48" w:rsidP="00E82A48">
            <w:pPr>
              <w:pStyle w:val="TAL"/>
            </w:pPr>
            <w:r w:rsidRPr="00DE7B59">
              <w:t>SchedulingRequestConfig ::= CHOICE {</w:t>
            </w:r>
          </w:p>
        </w:tc>
        <w:tc>
          <w:tcPr>
            <w:tcW w:w="2552" w:type="dxa"/>
          </w:tcPr>
          <w:p w14:paraId="454ACE1B" w14:textId="77777777" w:rsidR="00E82A48" w:rsidRPr="00DE7B59" w:rsidRDefault="00E82A48" w:rsidP="00E82A48">
            <w:pPr>
              <w:pStyle w:val="TAL"/>
            </w:pPr>
          </w:p>
        </w:tc>
        <w:tc>
          <w:tcPr>
            <w:tcW w:w="1701" w:type="dxa"/>
          </w:tcPr>
          <w:p w14:paraId="61D1C9E2" w14:textId="77777777" w:rsidR="00E82A48" w:rsidRPr="00DE7B59" w:rsidRDefault="00E82A48" w:rsidP="00E82A48">
            <w:pPr>
              <w:pStyle w:val="TAL"/>
            </w:pPr>
          </w:p>
        </w:tc>
        <w:tc>
          <w:tcPr>
            <w:tcW w:w="1275" w:type="dxa"/>
          </w:tcPr>
          <w:p w14:paraId="483AC868" w14:textId="77777777" w:rsidR="00E82A48" w:rsidRPr="00DE7B59" w:rsidRDefault="00E82A48" w:rsidP="00E82A48">
            <w:pPr>
              <w:pStyle w:val="TAL"/>
            </w:pPr>
          </w:p>
        </w:tc>
      </w:tr>
      <w:tr w:rsidR="00E82A48" w:rsidRPr="00DE7B59" w14:paraId="563590EB" w14:textId="77777777" w:rsidTr="00D85A38">
        <w:tblPrEx>
          <w:tblCellMar>
            <w:left w:w="108" w:type="dxa"/>
            <w:right w:w="108" w:type="dxa"/>
          </w:tblCellMar>
        </w:tblPrEx>
        <w:tc>
          <w:tcPr>
            <w:tcW w:w="4253" w:type="dxa"/>
          </w:tcPr>
          <w:p w14:paraId="3755FAE0" w14:textId="687DBE48" w:rsidR="00E82A48" w:rsidRPr="00DE7B59" w:rsidRDefault="00E82A48" w:rsidP="00E82A48">
            <w:pPr>
              <w:pStyle w:val="TAL"/>
            </w:pPr>
            <w:r w:rsidRPr="00DE7B59">
              <w:rPr>
                <w:snapToGrid w:val="0"/>
              </w:rPr>
              <w:t xml:space="preserve">  schedulingRequestToAddModList </w:t>
            </w:r>
            <w:r w:rsidRPr="00DE7B59">
              <w:t xml:space="preserve">SEQUENCE </w:t>
            </w:r>
            <w:r w:rsidRPr="00DE7B59">
              <w:rPr>
                <w:snapToGrid w:val="0"/>
              </w:rPr>
              <w:t>(SIZE(1..maxNrofSR-ConfigPerCellGroup)) OF S</w:t>
            </w:r>
            <w:r w:rsidRPr="00DE7B59">
              <w:t>SchedulingRequestToAddMod</w:t>
            </w:r>
            <w:r w:rsidRPr="00DE7B59">
              <w:rPr>
                <w:snapToGrid w:val="0"/>
              </w:rPr>
              <w:t xml:space="preserve"> {</w:t>
            </w:r>
          </w:p>
        </w:tc>
        <w:tc>
          <w:tcPr>
            <w:tcW w:w="2552" w:type="dxa"/>
          </w:tcPr>
          <w:p w14:paraId="78864754" w14:textId="3AF9B2EA" w:rsidR="00E82A48" w:rsidRPr="00DE7B59" w:rsidRDefault="00E82A48" w:rsidP="00E82A48">
            <w:pPr>
              <w:pStyle w:val="TAL"/>
            </w:pPr>
            <w:r w:rsidRPr="00DE7B59">
              <w:t>1 entry</w:t>
            </w:r>
          </w:p>
        </w:tc>
        <w:tc>
          <w:tcPr>
            <w:tcW w:w="1701" w:type="dxa"/>
          </w:tcPr>
          <w:p w14:paraId="526B4731" w14:textId="77777777" w:rsidR="00E82A48" w:rsidRPr="00DE7B59" w:rsidRDefault="00E82A48" w:rsidP="00E82A48">
            <w:pPr>
              <w:pStyle w:val="TAL"/>
            </w:pPr>
          </w:p>
        </w:tc>
        <w:tc>
          <w:tcPr>
            <w:tcW w:w="1275" w:type="dxa"/>
          </w:tcPr>
          <w:p w14:paraId="78970F5E" w14:textId="77777777" w:rsidR="00E82A48" w:rsidRPr="00DE7B59" w:rsidRDefault="00E82A48" w:rsidP="00E82A48">
            <w:pPr>
              <w:pStyle w:val="TAL"/>
            </w:pPr>
          </w:p>
        </w:tc>
      </w:tr>
      <w:tr w:rsidR="00E82A48" w:rsidRPr="00DE7B59" w14:paraId="06CEF377" w14:textId="77777777" w:rsidTr="00D85A38">
        <w:tblPrEx>
          <w:tblCellMar>
            <w:left w:w="108" w:type="dxa"/>
            <w:right w:w="108" w:type="dxa"/>
          </w:tblCellMar>
        </w:tblPrEx>
        <w:tc>
          <w:tcPr>
            <w:tcW w:w="4253" w:type="dxa"/>
          </w:tcPr>
          <w:p w14:paraId="670BE14F" w14:textId="18517DEC" w:rsidR="00E82A48" w:rsidRPr="00DE7B59" w:rsidRDefault="00E82A48" w:rsidP="00E82A48">
            <w:pPr>
              <w:pStyle w:val="TAL"/>
            </w:pPr>
            <w:r w:rsidRPr="00DE7B59">
              <w:t xml:space="preserve">    SchedulingRequestToAddMod[1] </w:t>
            </w:r>
            <w:r w:rsidRPr="00DE7B59">
              <w:rPr>
                <w:snapToGrid w:val="0"/>
              </w:rPr>
              <w:t xml:space="preserve">SEQUENCE </w:t>
            </w:r>
            <w:r w:rsidRPr="00DE7B59">
              <w:t>{</w:t>
            </w:r>
          </w:p>
        </w:tc>
        <w:tc>
          <w:tcPr>
            <w:tcW w:w="2552" w:type="dxa"/>
          </w:tcPr>
          <w:p w14:paraId="4DCF928D" w14:textId="77777777" w:rsidR="00E82A48" w:rsidRPr="00DE7B59" w:rsidRDefault="00E82A48" w:rsidP="00E82A48">
            <w:pPr>
              <w:pStyle w:val="TAL"/>
            </w:pPr>
          </w:p>
        </w:tc>
        <w:tc>
          <w:tcPr>
            <w:tcW w:w="1701" w:type="dxa"/>
          </w:tcPr>
          <w:p w14:paraId="2F3618EB" w14:textId="09588215" w:rsidR="00E82A48" w:rsidRPr="00DE7B59" w:rsidRDefault="00E82A48" w:rsidP="00E82A48">
            <w:pPr>
              <w:pStyle w:val="TAL"/>
            </w:pPr>
            <w:r w:rsidRPr="00DE7B59">
              <w:t>entry 1</w:t>
            </w:r>
          </w:p>
        </w:tc>
        <w:tc>
          <w:tcPr>
            <w:tcW w:w="1275" w:type="dxa"/>
          </w:tcPr>
          <w:p w14:paraId="4966C636" w14:textId="77777777" w:rsidR="00E82A48" w:rsidRPr="00DE7B59" w:rsidRDefault="00E82A48" w:rsidP="00E82A48">
            <w:pPr>
              <w:pStyle w:val="TAL"/>
            </w:pPr>
          </w:p>
        </w:tc>
      </w:tr>
      <w:tr w:rsidR="007635F1" w:rsidRPr="00DE7B59" w14:paraId="21DCB015" w14:textId="77777777" w:rsidTr="00D85A3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18310FE9" w14:textId="4E9CC8F8" w:rsidR="007635F1" w:rsidRPr="00DE7B59" w:rsidRDefault="007635F1" w:rsidP="00D85A38">
            <w:pPr>
              <w:pStyle w:val="TAL"/>
            </w:pPr>
            <w:r w:rsidRPr="00DE7B59">
              <w:t xml:space="preserve">    </w:t>
            </w:r>
            <w:r w:rsidR="00E82A48" w:rsidRPr="00DE7B59">
              <w:t xml:space="preserve">  </w:t>
            </w:r>
            <w:r w:rsidRPr="00DE7B59">
              <w:t>sr-TransMax</w:t>
            </w:r>
          </w:p>
        </w:tc>
        <w:tc>
          <w:tcPr>
            <w:tcW w:w="2552" w:type="dxa"/>
            <w:tcBorders>
              <w:top w:val="single" w:sz="4" w:space="0" w:color="auto"/>
              <w:left w:val="single" w:sz="4" w:space="0" w:color="auto"/>
              <w:bottom w:val="single" w:sz="4" w:space="0" w:color="auto"/>
              <w:right w:val="single" w:sz="4" w:space="0" w:color="auto"/>
            </w:tcBorders>
          </w:tcPr>
          <w:p w14:paraId="2D3C0DC0" w14:textId="77777777" w:rsidR="007635F1" w:rsidRPr="00DE7B59" w:rsidRDefault="007635F1" w:rsidP="00E82A48">
            <w:pPr>
              <w:pStyle w:val="TAL"/>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73E849C0" w14:textId="77777777" w:rsidR="007635F1" w:rsidRPr="00DE7B59" w:rsidRDefault="007635F1" w:rsidP="00D85A38">
            <w:pPr>
              <w:pStyle w:val="TAL"/>
            </w:pPr>
          </w:p>
        </w:tc>
        <w:tc>
          <w:tcPr>
            <w:tcW w:w="1275" w:type="dxa"/>
            <w:tcBorders>
              <w:top w:val="single" w:sz="4" w:space="0" w:color="auto"/>
              <w:left w:val="single" w:sz="4" w:space="0" w:color="auto"/>
              <w:bottom w:val="single" w:sz="4" w:space="0" w:color="auto"/>
              <w:right w:val="single" w:sz="4" w:space="0" w:color="auto"/>
            </w:tcBorders>
          </w:tcPr>
          <w:p w14:paraId="31624423" w14:textId="77777777" w:rsidR="007635F1" w:rsidRPr="00DE7B59" w:rsidRDefault="007635F1" w:rsidP="00D85A38">
            <w:pPr>
              <w:pStyle w:val="TAL"/>
            </w:pPr>
          </w:p>
        </w:tc>
      </w:tr>
      <w:tr w:rsidR="00E82A48" w:rsidRPr="00DE7B59" w14:paraId="35FAF6C8"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54D542F" w14:textId="77777777" w:rsidR="00E82A48" w:rsidRPr="00DE7B59" w:rsidRDefault="00E82A48" w:rsidP="00B95287">
            <w:pPr>
              <w:pStyle w:val="TAL"/>
            </w:pPr>
            <w:r w:rsidRPr="00DE7B59">
              <w:t xml:space="preserve">    }</w:t>
            </w:r>
          </w:p>
        </w:tc>
        <w:tc>
          <w:tcPr>
            <w:tcW w:w="2552" w:type="dxa"/>
            <w:tcBorders>
              <w:top w:val="single" w:sz="4" w:space="0" w:color="auto"/>
              <w:left w:val="single" w:sz="4" w:space="0" w:color="auto"/>
              <w:bottom w:val="single" w:sz="4" w:space="0" w:color="auto"/>
              <w:right w:val="single" w:sz="4" w:space="0" w:color="auto"/>
            </w:tcBorders>
          </w:tcPr>
          <w:p w14:paraId="32A37C65"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44E80921"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14B31A0C" w14:textId="77777777" w:rsidR="00E82A48" w:rsidRPr="00DE7B59" w:rsidRDefault="00E82A48" w:rsidP="00B95287">
            <w:pPr>
              <w:pStyle w:val="TAL"/>
            </w:pPr>
          </w:p>
        </w:tc>
      </w:tr>
      <w:tr w:rsidR="00E82A48" w:rsidRPr="00DE7B59" w14:paraId="6E5EA9D6"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7DA27E0" w14:textId="77777777" w:rsidR="00E82A48" w:rsidRPr="00DE7B59" w:rsidRDefault="00E82A48" w:rsidP="00B95287">
            <w:pPr>
              <w:pStyle w:val="TAL"/>
            </w:pPr>
            <w:r w:rsidRPr="00DE7B59">
              <w:t xml:space="preserve">  }</w:t>
            </w:r>
          </w:p>
        </w:tc>
        <w:tc>
          <w:tcPr>
            <w:tcW w:w="2552" w:type="dxa"/>
            <w:tcBorders>
              <w:top w:val="single" w:sz="4" w:space="0" w:color="auto"/>
              <w:left w:val="single" w:sz="4" w:space="0" w:color="auto"/>
              <w:bottom w:val="single" w:sz="4" w:space="0" w:color="auto"/>
              <w:right w:val="single" w:sz="4" w:space="0" w:color="auto"/>
            </w:tcBorders>
          </w:tcPr>
          <w:p w14:paraId="0738B8AF"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611D23D"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14BB3EA3" w14:textId="77777777" w:rsidR="00E82A48" w:rsidRPr="00DE7B59" w:rsidRDefault="00E82A48" w:rsidP="00B95287">
            <w:pPr>
              <w:pStyle w:val="TAL"/>
            </w:pPr>
          </w:p>
        </w:tc>
      </w:tr>
      <w:tr w:rsidR="00E82A48" w:rsidRPr="00DE7B59" w14:paraId="2B7B3CF1"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40A6608B" w14:textId="77777777" w:rsidR="00E82A48" w:rsidRPr="00DE7B59" w:rsidRDefault="00E82A48" w:rsidP="00B95287">
            <w:pPr>
              <w:pStyle w:val="TAL"/>
            </w:pPr>
            <w:r w:rsidRPr="00DE7B59">
              <w:t>}</w:t>
            </w:r>
          </w:p>
        </w:tc>
        <w:tc>
          <w:tcPr>
            <w:tcW w:w="2552" w:type="dxa"/>
            <w:tcBorders>
              <w:top w:val="single" w:sz="4" w:space="0" w:color="auto"/>
              <w:left w:val="single" w:sz="4" w:space="0" w:color="auto"/>
              <w:bottom w:val="single" w:sz="4" w:space="0" w:color="auto"/>
              <w:right w:val="single" w:sz="4" w:space="0" w:color="auto"/>
            </w:tcBorders>
          </w:tcPr>
          <w:p w14:paraId="49D27A41"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AA8ED93"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2DAEF1B3" w14:textId="77777777" w:rsidR="00E82A48" w:rsidRPr="00DE7B59" w:rsidRDefault="00E82A48" w:rsidP="00B95287">
            <w:pPr>
              <w:pStyle w:val="TAL"/>
            </w:pPr>
          </w:p>
        </w:tc>
      </w:tr>
    </w:tbl>
    <w:p w14:paraId="2A5BE667" w14:textId="77777777" w:rsidR="007635F1" w:rsidRPr="00DE7B59" w:rsidRDefault="007635F1" w:rsidP="007635F1"/>
    <w:p w14:paraId="22A2CFEB" w14:textId="77777777" w:rsidR="007635F1" w:rsidRPr="00DE7B59" w:rsidRDefault="007635F1" w:rsidP="007635F1">
      <w:pPr>
        <w:pStyle w:val="TH"/>
      </w:pPr>
      <w:r w:rsidRPr="00DE7B59">
        <w:t xml:space="preserve">Table 7.1.1.3.2b.3.3-2: </w:t>
      </w:r>
      <w:r w:rsidRPr="00DE7B59">
        <w:rPr>
          <w:i/>
        </w:rPr>
        <w:t xml:space="preserve">RRCReconfiguration </w:t>
      </w:r>
      <w:r w:rsidRPr="00DE7B59">
        <w:rPr>
          <w:lang w:eastAsia="zh-CN"/>
        </w:rPr>
        <w:t>(</w:t>
      </w:r>
      <w:r w:rsidRPr="00DE7B59">
        <w:t>step 9, Table 7.1.1.3.2b.3.2-1)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20"/>
        <w:gridCol w:w="1134"/>
      </w:tblGrid>
      <w:tr w:rsidR="007635F1" w:rsidRPr="00DE7B59" w14:paraId="6DE4C068"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5B0F1D52" w14:textId="620D7E38" w:rsidR="007635F1" w:rsidRPr="00DE7B59" w:rsidRDefault="007635F1" w:rsidP="00D85A38">
            <w:pPr>
              <w:pStyle w:val="TAL"/>
            </w:pPr>
            <w:r w:rsidRPr="00DE7B59">
              <w:t xml:space="preserve">Derivation path: </w:t>
            </w:r>
            <w:r w:rsidR="00E82A48" w:rsidRPr="00DE7B59">
              <w:t xml:space="preserve">TS </w:t>
            </w:r>
            <w:r w:rsidRPr="00DE7B59">
              <w:t>38.508-1 [4], Table 4.6.1-13</w:t>
            </w:r>
          </w:p>
        </w:tc>
      </w:tr>
      <w:tr w:rsidR="007635F1" w:rsidRPr="00DE7B59" w14:paraId="5D980BA7"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BB64C04" w14:textId="77777777" w:rsidR="007635F1" w:rsidRPr="00DE7B59" w:rsidRDefault="007635F1" w:rsidP="00D85A38">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F2792" w14:textId="77777777" w:rsidR="007635F1" w:rsidRPr="00DE7B59" w:rsidRDefault="007635F1" w:rsidP="00D85A38">
            <w:pPr>
              <w:pStyle w:val="TAH"/>
            </w:pPr>
            <w:r w:rsidRPr="00DE7B59">
              <w:t>Value/remark</w:t>
            </w:r>
          </w:p>
        </w:tc>
        <w:tc>
          <w:tcPr>
            <w:tcW w:w="1811" w:type="dxa"/>
            <w:tcBorders>
              <w:top w:val="single" w:sz="4" w:space="0" w:color="auto"/>
              <w:left w:val="single" w:sz="4" w:space="0" w:color="auto"/>
              <w:bottom w:val="single" w:sz="4" w:space="0" w:color="auto"/>
              <w:right w:val="single" w:sz="4" w:space="0" w:color="auto"/>
            </w:tcBorders>
            <w:hideMark/>
          </w:tcPr>
          <w:p w14:paraId="5DEDD817" w14:textId="77777777" w:rsidR="007635F1" w:rsidRPr="00DE7B59" w:rsidRDefault="007635F1" w:rsidP="00D85A38">
            <w:pPr>
              <w:pStyle w:val="TAH"/>
            </w:pPr>
            <w:r w:rsidRPr="00DE7B59">
              <w:t>Comment</w:t>
            </w:r>
          </w:p>
        </w:tc>
        <w:tc>
          <w:tcPr>
            <w:tcW w:w="1134" w:type="dxa"/>
            <w:tcBorders>
              <w:top w:val="single" w:sz="4" w:space="0" w:color="auto"/>
              <w:left w:val="single" w:sz="4" w:space="0" w:color="auto"/>
              <w:bottom w:val="single" w:sz="4" w:space="0" w:color="auto"/>
              <w:right w:val="single" w:sz="4" w:space="0" w:color="auto"/>
            </w:tcBorders>
            <w:hideMark/>
          </w:tcPr>
          <w:p w14:paraId="0887D236" w14:textId="77777777" w:rsidR="007635F1" w:rsidRPr="00DE7B59" w:rsidRDefault="007635F1" w:rsidP="00D85A38">
            <w:pPr>
              <w:pStyle w:val="TAH"/>
            </w:pPr>
            <w:r w:rsidRPr="00DE7B59">
              <w:t>Condition</w:t>
            </w:r>
          </w:p>
        </w:tc>
      </w:tr>
      <w:tr w:rsidR="007635F1" w:rsidRPr="00DE7B59" w14:paraId="7EA02E02"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D03DBB0" w14:textId="77777777" w:rsidR="007635F1" w:rsidRPr="00DE7B59" w:rsidRDefault="007635F1" w:rsidP="00D85A38">
            <w:pPr>
              <w:pStyle w:val="TAL"/>
            </w:pPr>
            <w:r w:rsidRPr="00DE7B59">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80FB67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DD8EB8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5D02ECC" w14:textId="77777777" w:rsidR="007635F1" w:rsidRPr="00DE7B59" w:rsidRDefault="007635F1" w:rsidP="00D85A38">
            <w:pPr>
              <w:pStyle w:val="TAL"/>
            </w:pPr>
          </w:p>
        </w:tc>
      </w:tr>
      <w:tr w:rsidR="007635F1" w:rsidRPr="00DE7B59" w14:paraId="02503B1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2120420" w14:textId="77777777" w:rsidR="007635F1" w:rsidRPr="00DE7B59" w:rsidRDefault="007635F1" w:rsidP="00D85A38">
            <w:pPr>
              <w:pStyle w:val="TAL"/>
            </w:pPr>
            <w:r w:rsidRPr="00DE7B5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8353423"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C1E0DD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806A763" w14:textId="77777777" w:rsidR="007635F1" w:rsidRPr="00DE7B59" w:rsidRDefault="007635F1" w:rsidP="00D85A38">
            <w:pPr>
              <w:pStyle w:val="TAL"/>
            </w:pPr>
          </w:p>
        </w:tc>
      </w:tr>
      <w:tr w:rsidR="007635F1" w:rsidRPr="00DE7B59" w14:paraId="27EBBCBA"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hideMark/>
          </w:tcPr>
          <w:p w14:paraId="5AF87936" w14:textId="77777777" w:rsidR="007635F1" w:rsidRPr="00DE7B59" w:rsidRDefault="007635F1" w:rsidP="00D85A38">
            <w:pPr>
              <w:pStyle w:val="TAL"/>
            </w:pPr>
            <w:r w:rsidRPr="00DE7B59">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94EF6D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56182DB"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8E5EE16" w14:textId="77777777" w:rsidR="007635F1" w:rsidRPr="00DE7B59" w:rsidRDefault="007635F1" w:rsidP="00D85A38">
            <w:pPr>
              <w:pStyle w:val="TAL"/>
            </w:pPr>
          </w:p>
        </w:tc>
      </w:tr>
      <w:tr w:rsidR="007635F1" w:rsidRPr="00DE7B59" w14:paraId="0D500FDD"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tcPr>
          <w:p w14:paraId="19B3F36E" w14:textId="77777777" w:rsidR="007635F1" w:rsidRPr="00DE7B59" w:rsidRDefault="007635F1" w:rsidP="00D85A38">
            <w:pPr>
              <w:pStyle w:val="TAL"/>
            </w:pPr>
            <w:r w:rsidRPr="00DE7B59">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278E7DDB"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207F0B8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4EB2DFD" w14:textId="77777777" w:rsidR="007635F1" w:rsidRPr="00DE7B59" w:rsidRDefault="007635F1" w:rsidP="00D85A38">
            <w:pPr>
              <w:pStyle w:val="TAL"/>
            </w:pPr>
          </w:p>
        </w:tc>
      </w:tr>
      <w:tr w:rsidR="007635F1" w:rsidRPr="00DE7B59" w14:paraId="2B6E9ED9" w14:textId="77777777" w:rsidTr="00D85A38">
        <w:tblPrEx>
          <w:tblLook w:val="0000" w:firstRow="0" w:lastRow="0" w:firstColumn="0" w:lastColumn="0" w:noHBand="0" w:noVBand="0"/>
        </w:tblPrEx>
        <w:tc>
          <w:tcPr>
            <w:tcW w:w="4535" w:type="dxa"/>
            <w:tcBorders>
              <w:bottom w:val="single" w:sz="4" w:space="0" w:color="auto"/>
            </w:tcBorders>
          </w:tcPr>
          <w:p w14:paraId="537D59AA" w14:textId="77777777" w:rsidR="007635F1" w:rsidRPr="00DE7B59" w:rsidRDefault="007635F1" w:rsidP="00D85A38">
            <w:pPr>
              <w:pStyle w:val="TAL"/>
            </w:pPr>
            <w:r w:rsidRPr="00DE7B59">
              <w:t xml:space="preserve">      secondaryCellGroup</w:t>
            </w:r>
          </w:p>
        </w:tc>
        <w:tc>
          <w:tcPr>
            <w:tcW w:w="2267" w:type="dxa"/>
          </w:tcPr>
          <w:p w14:paraId="0AE5BA6F" w14:textId="77777777" w:rsidR="007635F1" w:rsidRPr="00DE7B59" w:rsidRDefault="007635F1" w:rsidP="00D85A38">
            <w:pPr>
              <w:pStyle w:val="TAL"/>
            </w:pPr>
            <w:r w:rsidRPr="00DE7B59">
              <w:t>CellGroupConfig</w:t>
            </w:r>
          </w:p>
        </w:tc>
        <w:tc>
          <w:tcPr>
            <w:tcW w:w="1811" w:type="dxa"/>
          </w:tcPr>
          <w:p w14:paraId="2A2DE87A" w14:textId="77777777" w:rsidR="007635F1" w:rsidRPr="00DE7B59" w:rsidRDefault="007635F1" w:rsidP="00D85A38">
            <w:pPr>
              <w:pStyle w:val="TAL"/>
              <w:rPr>
                <w:lang w:eastAsia="zh-CN"/>
              </w:rPr>
            </w:pPr>
            <w:r w:rsidRPr="00DE7B59">
              <w:t>OCTET STRING (CONTAINING CellGroupConfig)</w:t>
            </w:r>
          </w:p>
        </w:tc>
        <w:tc>
          <w:tcPr>
            <w:tcW w:w="1134" w:type="dxa"/>
          </w:tcPr>
          <w:p w14:paraId="3E3C53FB" w14:textId="77777777" w:rsidR="007635F1" w:rsidRPr="00DE7B59" w:rsidRDefault="007635F1" w:rsidP="00D85A38">
            <w:pPr>
              <w:pStyle w:val="TAL"/>
              <w:rPr>
                <w:lang w:eastAsia="zh-CN"/>
              </w:rPr>
            </w:pPr>
            <w:r w:rsidRPr="00DE7B59">
              <w:t>EN-DC</w:t>
            </w:r>
          </w:p>
        </w:tc>
      </w:tr>
      <w:tr w:rsidR="007635F1" w:rsidRPr="00DE7B59" w14:paraId="59498887" w14:textId="77777777" w:rsidTr="00D85A38">
        <w:tblPrEx>
          <w:tblLook w:val="0000" w:firstRow="0" w:lastRow="0" w:firstColumn="0" w:lastColumn="0" w:noHBand="0" w:noVBand="0"/>
        </w:tblPrEx>
        <w:tc>
          <w:tcPr>
            <w:tcW w:w="4535" w:type="dxa"/>
            <w:tcBorders>
              <w:bottom w:val="single" w:sz="4" w:space="0" w:color="auto"/>
            </w:tcBorders>
          </w:tcPr>
          <w:p w14:paraId="4DD0BC6E" w14:textId="2D477215" w:rsidR="007635F1" w:rsidRPr="00DE7B59" w:rsidRDefault="007635F1" w:rsidP="00D85A38">
            <w:pPr>
              <w:pStyle w:val="TAL"/>
            </w:pPr>
            <w:r w:rsidRPr="00DE7B59">
              <w:t xml:space="preserve">      nonCriticalExtension</w:t>
            </w:r>
          </w:p>
        </w:tc>
        <w:tc>
          <w:tcPr>
            <w:tcW w:w="2267" w:type="dxa"/>
          </w:tcPr>
          <w:p w14:paraId="5BD99A61" w14:textId="77777777" w:rsidR="007635F1" w:rsidRPr="00DE7B59" w:rsidRDefault="007635F1" w:rsidP="00D85A38">
            <w:pPr>
              <w:pStyle w:val="TAL"/>
            </w:pPr>
            <w:r w:rsidRPr="00DE7B59">
              <w:t>Not present</w:t>
            </w:r>
          </w:p>
        </w:tc>
        <w:tc>
          <w:tcPr>
            <w:tcW w:w="1820" w:type="dxa"/>
          </w:tcPr>
          <w:p w14:paraId="460473F3" w14:textId="77777777" w:rsidR="007635F1" w:rsidRPr="00DE7B59" w:rsidRDefault="007635F1" w:rsidP="00D85A38">
            <w:pPr>
              <w:pStyle w:val="TAL"/>
            </w:pPr>
          </w:p>
        </w:tc>
        <w:tc>
          <w:tcPr>
            <w:tcW w:w="1125" w:type="dxa"/>
          </w:tcPr>
          <w:p w14:paraId="33E0FCA8" w14:textId="77777777" w:rsidR="007635F1" w:rsidRPr="00DE7B59" w:rsidRDefault="007635F1" w:rsidP="00D85A38">
            <w:pPr>
              <w:pStyle w:val="TAL"/>
            </w:pPr>
            <w:r w:rsidRPr="00DE7B59">
              <w:t>EN-DC</w:t>
            </w:r>
          </w:p>
        </w:tc>
      </w:tr>
      <w:tr w:rsidR="007635F1" w:rsidRPr="00DE7B59" w14:paraId="680D0A41" w14:textId="77777777" w:rsidTr="00D85A38">
        <w:tblPrEx>
          <w:tblLook w:val="0000" w:firstRow="0" w:lastRow="0" w:firstColumn="0" w:lastColumn="0" w:noHBand="0" w:noVBand="0"/>
        </w:tblPrEx>
        <w:tc>
          <w:tcPr>
            <w:tcW w:w="4535" w:type="dxa"/>
            <w:tcBorders>
              <w:bottom w:val="single" w:sz="4" w:space="0" w:color="auto"/>
            </w:tcBorders>
          </w:tcPr>
          <w:p w14:paraId="75079887" w14:textId="28F06294" w:rsidR="007635F1" w:rsidRPr="00DE7B59" w:rsidRDefault="007635F1" w:rsidP="00D85A38">
            <w:pPr>
              <w:pStyle w:val="TAL"/>
            </w:pPr>
            <w:r w:rsidRPr="00DE7B59">
              <w:t xml:space="preserve">      nonCriticalExtension SEQUENCE{</w:t>
            </w:r>
          </w:p>
        </w:tc>
        <w:tc>
          <w:tcPr>
            <w:tcW w:w="2267" w:type="dxa"/>
          </w:tcPr>
          <w:p w14:paraId="3F736C0D" w14:textId="77777777" w:rsidR="007635F1" w:rsidRPr="00DE7B59" w:rsidRDefault="007635F1" w:rsidP="00D85A38">
            <w:pPr>
              <w:pStyle w:val="TAL"/>
            </w:pPr>
          </w:p>
        </w:tc>
        <w:tc>
          <w:tcPr>
            <w:tcW w:w="1811" w:type="dxa"/>
          </w:tcPr>
          <w:p w14:paraId="4A05160C" w14:textId="77777777" w:rsidR="007635F1" w:rsidRPr="00DE7B59" w:rsidRDefault="007635F1" w:rsidP="00D85A38">
            <w:pPr>
              <w:pStyle w:val="TAL"/>
              <w:rPr>
                <w:lang w:eastAsia="zh-CN"/>
              </w:rPr>
            </w:pPr>
          </w:p>
        </w:tc>
        <w:tc>
          <w:tcPr>
            <w:tcW w:w="1134" w:type="dxa"/>
          </w:tcPr>
          <w:p w14:paraId="402BB6B5" w14:textId="77777777" w:rsidR="007635F1" w:rsidRPr="00DE7B59" w:rsidRDefault="007635F1" w:rsidP="00D85A38">
            <w:pPr>
              <w:pStyle w:val="TAL"/>
              <w:rPr>
                <w:lang w:eastAsia="zh-CN"/>
              </w:rPr>
            </w:pPr>
            <w:r w:rsidRPr="00DE7B59">
              <w:t>NR</w:t>
            </w:r>
          </w:p>
        </w:tc>
      </w:tr>
      <w:tr w:rsidR="007635F1" w:rsidRPr="00DE7B59" w14:paraId="1903E761" w14:textId="77777777" w:rsidTr="00D85A38">
        <w:tblPrEx>
          <w:tblLook w:val="0000" w:firstRow="0" w:lastRow="0" w:firstColumn="0" w:lastColumn="0" w:noHBand="0" w:noVBand="0"/>
        </w:tblPrEx>
        <w:tc>
          <w:tcPr>
            <w:tcW w:w="4535" w:type="dxa"/>
            <w:tcBorders>
              <w:bottom w:val="single" w:sz="4" w:space="0" w:color="auto"/>
            </w:tcBorders>
          </w:tcPr>
          <w:p w14:paraId="574F4AE9" w14:textId="77777777" w:rsidR="007635F1" w:rsidRPr="00DE7B59" w:rsidRDefault="007635F1" w:rsidP="00D85A38">
            <w:pPr>
              <w:pStyle w:val="TAL"/>
            </w:pPr>
            <w:r w:rsidRPr="00DE7B59">
              <w:t xml:space="preserve">        masterCellGroup</w:t>
            </w:r>
          </w:p>
        </w:tc>
        <w:tc>
          <w:tcPr>
            <w:tcW w:w="2267" w:type="dxa"/>
          </w:tcPr>
          <w:p w14:paraId="17F9AAAF" w14:textId="77777777" w:rsidR="007635F1" w:rsidRPr="00DE7B59" w:rsidRDefault="007635F1" w:rsidP="00D85A38">
            <w:pPr>
              <w:pStyle w:val="TAL"/>
            </w:pPr>
            <w:r w:rsidRPr="00DE7B59">
              <w:t>CellGroupConfig</w:t>
            </w:r>
          </w:p>
        </w:tc>
        <w:tc>
          <w:tcPr>
            <w:tcW w:w="1811" w:type="dxa"/>
          </w:tcPr>
          <w:p w14:paraId="6015AD7A" w14:textId="77777777" w:rsidR="007635F1" w:rsidRPr="00DE7B59" w:rsidRDefault="007635F1" w:rsidP="00D85A38">
            <w:pPr>
              <w:pStyle w:val="TAL"/>
              <w:rPr>
                <w:lang w:eastAsia="zh-CN"/>
              </w:rPr>
            </w:pPr>
            <w:r w:rsidRPr="00DE7B59">
              <w:t>OCTET STRING (CONTAINING CellGroupConfig)</w:t>
            </w:r>
          </w:p>
        </w:tc>
        <w:tc>
          <w:tcPr>
            <w:tcW w:w="1134" w:type="dxa"/>
          </w:tcPr>
          <w:p w14:paraId="3AACFA1C" w14:textId="77777777" w:rsidR="007635F1" w:rsidRPr="00DE7B59" w:rsidRDefault="007635F1" w:rsidP="00D85A38">
            <w:pPr>
              <w:pStyle w:val="TAL"/>
              <w:rPr>
                <w:lang w:eastAsia="zh-CN"/>
              </w:rPr>
            </w:pPr>
          </w:p>
        </w:tc>
      </w:tr>
      <w:tr w:rsidR="007635F1" w:rsidRPr="00DE7B59" w14:paraId="5FF35D16" w14:textId="77777777" w:rsidTr="00D85A38">
        <w:tblPrEx>
          <w:tblLook w:val="0000" w:firstRow="0" w:lastRow="0" w:firstColumn="0" w:lastColumn="0" w:noHBand="0" w:noVBand="0"/>
        </w:tblPrEx>
        <w:tc>
          <w:tcPr>
            <w:tcW w:w="4535" w:type="dxa"/>
            <w:tcBorders>
              <w:bottom w:val="single" w:sz="4" w:space="0" w:color="auto"/>
            </w:tcBorders>
          </w:tcPr>
          <w:p w14:paraId="45D03A99" w14:textId="29027E2A" w:rsidR="007635F1" w:rsidRPr="00DE7B59" w:rsidRDefault="007635F1" w:rsidP="00D85A38">
            <w:pPr>
              <w:pStyle w:val="TAL"/>
            </w:pPr>
            <w:r w:rsidRPr="00DE7B59">
              <w:t xml:space="preserve">        dedicatedNAS-MessageList</w:t>
            </w:r>
          </w:p>
        </w:tc>
        <w:tc>
          <w:tcPr>
            <w:tcW w:w="2267" w:type="dxa"/>
          </w:tcPr>
          <w:p w14:paraId="6064C88F" w14:textId="77777777" w:rsidR="007635F1" w:rsidRPr="00DE7B59" w:rsidRDefault="007635F1" w:rsidP="00D85A38">
            <w:pPr>
              <w:pStyle w:val="TAL"/>
            </w:pPr>
            <w:r w:rsidRPr="00DE7B59">
              <w:t>Not present</w:t>
            </w:r>
          </w:p>
        </w:tc>
        <w:tc>
          <w:tcPr>
            <w:tcW w:w="1811" w:type="dxa"/>
          </w:tcPr>
          <w:p w14:paraId="156F1302" w14:textId="77777777" w:rsidR="007635F1" w:rsidRPr="00DE7B59" w:rsidRDefault="007635F1" w:rsidP="00D85A38">
            <w:pPr>
              <w:pStyle w:val="TAL"/>
            </w:pPr>
          </w:p>
        </w:tc>
        <w:tc>
          <w:tcPr>
            <w:tcW w:w="1134" w:type="dxa"/>
          </w:tcPr>
          <w:p w14:paraId="6138ED45" w14:textId="77777777" w:rsidR="007635F1" w:rsidRPr="00DE7B59" w:rsidRDefault="007635F1" w:rsidP="00D85A38">
            <w:pPr>
              <w:pStyle w:val="TAL"/>
              <w:rPr>
                <w:lang w:eastAsia="zh-CN"/>
              </w:rPr>
            </w:pPr>
          </w:p>
        </w:tc>
      </w:tr>
      <w:tr w:rsidR="007635F1" w:rsidRPr="00DE7B59" w14:paraId="65D0A8D5" w14:textId="77777777" w:rsidTr="00D85A38">
        <w:tblPrEx>
          <w:tblLook w:val="0000" w:firstRow="0" w:lastRow="0" w:firstColumn="0" w:lastColumn="0" w:noHBand="0" w:noVBand="0"/>
        </w:tblPrEx>
        <w:tc>
          <w:tcPr>
            <w:tcW w:w="4535" w:type="dxa"/>
            <w:tcBorders>
              <w:bottom w:val="single" w:sz="4" w:space="0" w:color="auto"/>
            </w:tcBorders>
          </w:tcPr>
          <w:p w14:paraId="1646F9D9" w14:textId="77777777" w:rsidR="007635F1" w:rsidRPr="00DE7B59" w:rsidRDefault="007635F1" w:rsidP="00D85A38">
            <w:pPr>
              <w:pStyle w:val="TAL"/>
            </w:pPr>
            <w:r w:rsidRPr="00DE7B59">
              <w:t xml:space="preserve">      }</w:t>
            </w:r>
          </w:p>
        </w:tc>
        <w:tc>
          <w:tcPr>
            <w:tcW w:w="2267" w:type="dxa"/>
          </w:tcPr>
          <w:p w14:paraId="3BEBC00A" w14:textId="77777777" w:rsidR="007635F1" w:rsidRPr="00DE7B59" w:rsidRDefault="007635F1" w:rsidP="00D85A38">
            <w:pPr>
              <w:pStyle w:val="TAL"/>
            </w:pPr>
          </w:p>
        </w:tc>
        <w:tc>
          <w:tcPr>
            <w:tcW w:w="1811" w:type="dxa"/>
          </w:tcPr>
          <w:p w14:paraId="5E33210A" w14:textId="77777777" w:rsidR="007635F1" w:rsidRPr="00DE7B59" w:rsidRDefault="007635F1" w:rsidP="00D85A38">
            <w:pPr>
              <w:pStyle w:val="TAL"/>
              <w:rPr>
                <w:lang w:eastAsia="zh-CN"/>
              </w:rPr>
            </w:pPr>
          </w:p>
        </w:tc>
        <w:tc>
          <w:tcPr>
            <w:tcW w:w="1134" w:type="dxa"/>
          </w:tcPr>
          <w:p w14:paraId="6A875B91" w14:textId="77777777" w:rsidR="007635F1" w:rsidRPr="00DE7B59" w:rsidRDefault="007635F1" w:rsidP="00D85A38">
            <w:pPr>
              <w:pStyle w:val="TAL"/>
              <w:rPr>
                <w:lang w:eastAsia="zh-CN"/>
              </w:rPr>
            </w:pPr>
          </w:p>
        </w:tc>
      </w:tr>
      <w:tr w:rsidR="007635F1" w:rsidRPr="00DE7B59" w14:paraId="13AFB470"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10E9E772"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860C1C0"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2F5CB9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8FA4BD" w14:textId="77777777" w:rsidR="007635F1" w:rsidRPr="00DE7B59" w:rsidRDefault="007635F1" w:rsidP="00D85A38">
            <w:pPr>
              <w:pStyle w:val="TAL"/>
            </w:pPr>
          </w:p>
        </w:tc>
      </w:tr>
      <w:tr w:rsidR="007635F1" w:rsidRPr="00DE7B59" w14:paraId="771F1791"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6A9F4FE"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12898FA"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D818D7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E1C84CB" w14:textId="77777777" w:rsidR="007635F1" w:rsidRPr="00DE7B59" w:rsidRDefault="007635F1" w:rsidP="00D85A38">
            <w:pPr>
              <w:pStyle w:val="TAL"/>
            </w:pPr>
          </w:p>
        </w:tc>
      </w:tr>
      <w:tr w:rsidR="007635F1" w:rsidRPr="00DE7B59" w14:paraId="566E2F3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ED7FBE0" w14:textId="77777777" w:rsidR="007635F1" w:rsidRPr="00DE7B59" w:rsidRDefault="007635F1" w:rsidP="00D85A38">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EE6B74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4124F8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D829A82" w14:textId="77777777" w:rsidR="007635F1" w:rsidRPr="00DE7B59" w:rsidRDefault="007635F1" w:rsidP="00D85A38">
            <w:pPr>
              <w:pStyle w:val="TAL"/>
            </w:pPr>
          </w:p>
        </w:tc>
      </w:tr>
    </w:tbl>
    <w:p w14:paraId="5C1711F9" w14:textId="77777777" w:rsidR="007635F1" w:rsidRPr="00DE7B59" w:rsidRDefault="007635F1" w:rsidP="007635F1"/>
    <w:p w14:paraId="7C195CFD" w14:textId="77777777" w:rsidR="007635F1" w:rsidRPr="00DE7B59" w:rsidRDefault="007635F1" w:rsidP="007635F1">
      <w:pPr>
        <w:pStyle w:val="TH"/>
      </w:pPr>
      <w:r w:rsidRPr="00DE7B59">
        <w:t>Table 7.1.1.3.2b.3.3-</w:t>
      </w:r>
      <w:r w:rsidR="00D85A38" w:rsidRPr="00DE7B59">
        <w:t>3</w:t>
      </w:r>
      <w:r w:rsidRPr="00DE7B59">
        <w:t xml:space="preserve">: </w:t>
      </w:r>
      <w:r w:rsidRPr="00DE7B59">
        <w:rPr>
          <w:i/>
        </w:rPr>
        <w:t xml:space="preserve">CellGroupConfig </w:t>
      </w:r>
      <w:r w:rsidRPr="00DE7B59">
        <w:t>(Table 7.1.1.3.2b.3.3-2:</w:t>
      </w:r>
      <w:r w:rsidRPr="00DE7B59">
        <w:rPr>
          <w:i/>
        </w:rPr>
        <w:t xml:space="preserve"> RRCReconfiguration</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635F1" w:rsidRPr="00DE7B59" w14:paraId="55C8A363"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74114673" w14:textId="6FEF4D11" w:rsidR="007635F1" w:rsidRPr="00DE7B59" w:rsidRDefault="007635F1" w:rsidP="00D85A38">
            <w:pPr>
              <w:pStyle w:val="TAL"/>
            </w:pPr>
            <w:r w:rsidRPr="00DE7B59">
              <w:t xml:space="preserve">Derivation path: </w:t>
            </w:r>
            <w:r w:rsidR="00E82A48" w:rsidRPr="00DE7B59">
              <w:t xml:space="preserve">TS </w:t>
            </w:r>
            <w:r w:rsidRPr="00DE7B59">
              <w:t>38.508-1 [4], Table 4.6.3-19</w:t>
            </w:r>
          </w:p>
        </w:tc>
      </w:tr>
      <w:tr w:rsidR="007635F1" w:rsidRPr="00DE7B59" w14:paraId="0C097DF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D30DF51" w14:textId="77777777" w:rsidR="007635F1" w:rsidRPr="00DE7B59" w:rsidRDefault="007635F1" w:rsidP="00D85A38">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F3CB71" w14:textId="77777777" w:rsidR="007635F1" w:rsidRPr="00DE7B59" w:rsidRDefault="007635F1" w:rsidP="00D85A38">
            <w:pPr>
              <w:pStyle w:val="TAH"/>
            </w:pPr>
            <w:r w:rsidRPr="00DE7B59">
              <w:t>Value/remark</w:t>
            </w:r>
          </w:p>
        </w:tc>
        <w:tc>
          <w:tcPr>
            <w:tcW w:w="1811" w:type="dxa"/>
            <w:tcBorders>
              <w:top w:val="single" w:sz="4" w:space="0" w:color="auto"/>
              <w:left w:val="single" w:sz="4" w:space="0" w:color="auto"/>
              <w:bottom w:val="single" w:sz="4" w:space="0" w:color="auto"/>
              <w:right w:val="single" w:sz="4" w:space="0" w:color="auto"/>
            </w:tcBorders>
            <w:hideMark/>
          </w:tcPr>
          <w:p w14:paraId="71D07D8C" w14:textId="77777777" w:rsidR="007635F1" w:rsidRPr="00DE7B59" w:rsidRDefault="007635F1" w:rsidP="00D85A38">
            <w:pPr>
              <w:pStyle w:val="TAH"/>
            </w:pPr>
            <w:r w:rsidRPr="00DE7B59">
              <w:t>Comment</w:t>
            </w:r>
          </w:p>
        </w:tc>
        <w:tc>
          <w:tcPr>
            <w:tcW w:w="1134" w:type="dxa"/>
            <w:tcBorders>
              <w:top w:val="single" w:sz="4" w:space="0" w:color="auto"/>
              <w:left w:val="single" w:sz="4" w:space="0" w:color="auto"/>
              <w:bottom w:val="single" w:sz="4" w:space="0" w:color="auto"/>
              <w:right w:val="single" w:sz="4" w:space="0" w:color="auto"/>
            </w:tcBorders>
            <w:hideMark/>
          </w:tcPr>
          <w:p w14:paraId="666D5958" w14:textId="77777777" w:rsidR="007635F1" w:rsidRPr="00DE7B59" w:rsidRDefault="007635F1" w:rsidP="00D85A38">
            <w:pPr>
              <w:pStyle w:val="TAH"/>
            </w:pPr>
            <w:r w:rsidRPr="00DE7B59">
              <w:t>Condition</w:t>
            </w:r>
          </w:p>
        </w:tc>
      </w:tr>
      <w:tr w:rsidR="007635F1" w:rsidRPr="00DE7B59" w14:paraId="098777B9"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332C712" w14:textId="77777777" w:rsidR="007635F1" w:rsidRPr="00DE7B59" w:rsidRDefault="007635F1" w:rsidP="00D85A38">
            <w:pPr>
              <w:pStyle w:val="TAL"/>
            </w:pPr>
            <w:r w:rsidRPr="00DE7B5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2E0BE2EB"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90D21F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7DDF833" w14:textId="77777777" w:rsidR="007635F1" w:rsidRPr="00DE7B59" w:rsidRDefault="007635F1" w:rsidP="00D85A38">
            <w:pPr>
              <w:pStyle w:val="TAL"/>
            </w:pPr>
          </w:p>
        </w:tc>
      </w:tr>
      <w:tr w:rsidR="007635F1" w:rsidRPr="00DE7B59" w:rsidDel="0070268F" w14:paraId="28D24D4C" w14:textId="77777777" w:rsidTr="00D85A38">
        <w:tc>
          <w:tcPr>
            <w:tcW w:w="4535" w:type="dxa"/>
            <w:tcBorders>
              <w:top w:val="single" w:sz="4" w:space="0" w:color="auto"/>
              <w:left w:val="single" w:sz="4" w:space="0" w:color="auto"/>
              <w:bottom w:val="single" w:sz="4" w:space="0" w:color="auto"/>
              <w:right w:val="single" w:sz="4" w:space="0" w:color="auto"/>
            </w:tcBorders>
          </w:tcPr>
          <w:p w14:paraId="2D08BAB7" w14:textId="77777777" w:rsidR="007635F1" w:rsidRPr="00DE7B59" w:rsidDel="0070268F" w:rsidRDefault="007635F1" w:rsidP="00C901E4">
            <w:pPr>
              <w:pStyle w:val="TAL"/>
              <w:rPr>
                <w:snapToGrid w:val="0"/>
              </w:rPr>
            </w:pPr>
            <w:r w:rsidRPr="00DE7B59">
              <w:rPr>
                <w:snapToGrid w:val="0"/>
              </w:rPr>
              <w:t xml:space="preserve">  </w:t>
            </w:r>
            <w:r w:rsidRPr="00DE7B59">
              <w:t>rlc-BearerToAddModList</w:t>
            </w:r>
          </w:p>
        </w:tc>
        <w:tc>
          <w:tcPr>
            <w:tcW w:w="2267" w:type="dxa"/>
            <w:tcBorders>
              <w:top w:val="single" w:sz="4" w:space="0" w:color="auto"/>
              <w:left w:val="single" w:sz="4" w:space="0" w:color="auto"/>
              <w:bottom w:val="single" w:sz="4" w:space="0" w:color="auto"/>
              <w:right w:val="single" w:sz="4" w:space="0" w:color="auto"/>
            </w:tcBorders>
          </w:tcPr>
          <w:p w14:paraId="42EFD566" w14:textId="77777777" w:rsidR="007635F1" w:rsidRPr="00DE7B59" w:rsidDel="0070268F"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05DA7882"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4DCD86" w14:textId="77777777" w:rsidR="007635F1" w:rsidRPr="00DE7B59" w:rsidDel="0070268F" w:rsidRDefault="007635F1" w:rsidP="00D85A38">
            <w:pPr>
              <w:pStyle w:val="TAL"/>
            </w:pPr>
          </w:p>
        </w:tc>
      </w:tr>
      <w:tr w:rsidR="007635F1" w:rsidRPr="00DE7B59" w:rsidDel="0070268F" w14:paraId="51C1FDE1" w14:textId="77777777" w:rsidTr="00D85A38">
        <w:tc>
          <w:tcPr>
            <w:tcW w:w="4535" w:type="dxa"/>
            <w:tcBorders>
              <w:top w:val="single" w:sz="4" w:space="0" w:color="auto"/>
              <w:left w:val="single" w:sz="4" w:space="0" w:color="auto"/>
              <w:bottom w:val="single" w:sz="4" w:space="0" w:color="auto"/>
              <w:right w:val="single" w:sz="4" w:space="0" w:color="auto"/>
            </w:tcBorders>
          </w:tcPr>
          <w:p w14:paraId="26EC1841" w14:textId="77777777" w:rsidR="007635F1" w:rsidRPr="00DE7B59" w:rsidRDefault="007635F1" w:rsidP="00D85A38">
            <w:pPr>
              <w:pStyle w:val="TAL"/>
              <w:rPr>
                <w:snapToGrid w:val="0"/>
              </w:rPr>
            </w:pPr>
            <w:r w:rsidRPr="00DE7B59">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4A6B3F91"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0F72823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6FAE222" w14:textId="77777777" w:rsidR="007635F1" w:rsidRPr="00DE7B59" w:rsidDel="0070268F" w:rsidRDefault="007635F1" w:rsidP="00D85A38">
            <w:pPr>
              <w:pStyle w:val="TAL"/>
            </w:pPr>
          </w:p>
        </w:tc>
      </w:tr>
      <w:tr w:rsidR="007635F1" w:rsidRPr="00DE7B59" w:rsidDel="0070268F" w14:paraId="44F74F3D" w14:textId="77777777" w:rsidTr="00D85A38">
        <w:tc>
          <w:tcPr>
            <w:tcW w:w="4535" w:type="dxa"/>
            <w:tcBorders>
              <w:top w:val="single" w:sz="4" w:space="0" w:color="auto"/>
              <w:left w:val="single" w:sz="4" w:space="0" w:color="auto"/>
              <w:bottom w:val="single" w:sz="4" w:space="0" w:color="auto"/>
              <w:right w:val="single" w:sz="4" w:space="0" w:color="auto"/>
            </w:tcBorders>
          </w:tcPr>
          <w:p w14:paraId="1A357E2D" w14:textId="77777777" w:rsidR="007635F1" w:rsidRPr="00DE7B59" w:rsidRDefault="007635F1" w:rsidP="00D85A38">
            <w:pPr>
              <w:pStyle w:val="TAL"/>
            </w:pPr>
            <w:r w:rsidRPr="00DE7B59">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11364B3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AF0E9D4"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7474A39" w14:textId="77777777" w:rsidR="007635F1" w:rsidRPr="00DE7B59" w:rsidDel="0070268F" w:rsidRDefault="007635F1" w:rsidP="00D85A38">
            <w:pPr>
              <w:pStyle w:val="TAL"/>
            </w:pPr>
          </w:p>
        </w:tc>
      </w:tr>
      <w:tr w:rsidR="007635F1" w:rsidRPr="00DE7B59" w:rsidDel="0070268F" w14:paraId="1B9565C4" w14:textId="77777777" w:rsidTr="00D85A38">
        <w:tc>
          <w:tcPr>
            <w:tcW w:w="4535" w:type="dxa"/>
            <w:tcBorders>
              <w:top w:val="single" w:sz="4" w:space="0" w:color="auto"/>
              <w:left w:val="single" w:sz="4" w:space="0" w:color="auto"/>
              <w:bottom w:val="single" w:sz="4" w:space="0" w:color="auto"/>
              <w:right w:val="single" w:sz="4" w:space="0" w:color="auto"/>
            </w:tcBorders>
          </w:tcPr>
          <w:p w14:paraId="5EA7AB87" w14:textId="77777777" w:rsidR="007635F1" w:rsidRPr="00DE7B59" w:rsidRDefault="007635F1" w:rsidP="00D85A38">
            <w:pPr>
              <w:pStyle w:val="TAL"/>
            </w:pPr>
            <w:r w:rsidRPr="00DE7B59">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616C481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21753D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3F8D1CD" w14:textId="77777777" w:rsidR="007635F1" w:rsidRPr="00DE7B59" w:rsidDel="0070268F" w:rsidRDefault="007635F1" w:rsidP="00D85A38">
            <w:pPr>
              <w:pStyle w:val="TAL"/>
            </w:pPr>
          </w:p>
        </w:tc>
      </w:tr>
      <w:tr w:rsidR="007635F1" w:rsidRPr="00DE7B59" w:rsidDel="0070268F" w14:paraId="186A7320" w14:textId="77777777" w:rsidTr="00D85A38">
        <w:tc>
          <w:tcPr>
            <w:tcW w:w="4535" w:type="dxa"/>
            <w:tcBorders>
              <w:top w:val="single" w:sz="4" w:space="0" w:color="auto"/>
              <w:left w:val="single" w:sz="4" w:space="0" w:color="auto"/>
              <w:bottom w:val="single" w:sz="4" w:space="0" w:color="auto"/>
              <w:right w:val="single" w:sz="4" w:space="0" w:color="auto"/>
            </w:tcBorders>
          </w:tcPr>
          <w:p w14:paraId="4D6DBDD5" w14:textId="77777777" w:rsidR="007635F1" w:rsidRPr="00DE7B59" w:rsidRDefault="007635F1" w:rsidP="00D85A38">
            <w:pPr>
              <w:pStyle w:val="TAL"/>
            </w:pPr>
            <w:r w:rsidRPr="00DE7B59">
              <w:t xml:space="preserve">      setup SEQUENCE{</w:t>
            </w:r>
          </w:p>
        </w:tc>
        <w:tc>
          <w:tcPr>
            <w:tcW w:w="2267" w:type="dxa"/>
            <w:tcBorders>
              <w:top w:val="single" w:sz="4" w:space="0" w:color="auto"/>
              <w:left w:val="single" w:sz="4" w:space="0" w:color="auto"/>
              <w:bottom w:val="single" w:sz="4" w:space="0" w:color="auto"/>
              <w:right w:val="single" w:sz="4" w:space="0" w:color="auto"/>
            </w:tcBorders>
          </w:tcPr>
          <w:p w14:paraId="061885F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D86304"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95B8E30" w14:textId="77777777" w:rsidR="007635F1" w:rsidRPr="00DE7B59" w:rsidDel="0070268F" w:rsidRDefault="007635F1" w:rsidP="00D85A38">
            <w:pPr>
              <w:pStyle w:val="TAL"/>
            </w:pPr>
          </w:p>
        </w:tc>
      </w:tr>
      <w:tr w:rsidR="007635F1" w:rsidRPr="00DE7B59" w:rsidDel="0070268F" w14:paraId="35B46972" w14:textId="77777777" w:rsidTr="00D85A38">
        <w:tc>
          <w:tcPr>
            <w:tcW w:w="4535" w:type="dxa"/>
            <w:tcBorders>
              <w:top w:val="single" w:sz="4" w:space="0" w:color="auto"/>
              <w:left w:val="single" w:sz="4" w:space="0" w:color="auto"/>
              <w:bottom w:val="single" w:sz="4" w:space="0" w:color="auto"/>
              <w:right w:val="single" w:sz="4" w:space="0" w:color="auto"/>
            </w:tcBorders>
          </w:tcPr>
          <w:p w14:paraId="46CF4221" w14:textId="77777777" w:rsidR="007635F1" w:rsidRPr="00DE7B59" w:rsidRDefault="007635F1" w:rsidP="00D85A38">
            <w:pPr>
              <w:pStyle w:val="TAL"/>
            </w:pPr>
            <w:r w:rsidRPr="00DE7B59">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1828CBF9" w14:textId="77777777" w:rsidR="007635F1" w:rsidRPr="00DE7B59" w:rsidRDefault="007635F1" w:rsidP="00D85A38">
            <w:pPr>
              <w:pStyle w:val="TAL"/>
            </w:pPr>
            <w:r w:rsidRPr="00DE7B59">
              <w:t>‘FFE0’H</w:t>
            </w:r>
          </w:p>
        </w:tc>
        <w:tc>
          <w:tcPr>
            <w:tcW w:w="1811" w:type="dxa"/>
            <w:tcBorders>
              <w:top w:val="single" w:sz="4" w:space="0" w:color="auto"/>
              <w:left w:val="single" w:sz="4" w:space="0" w:color="auto"/>
              <w:bottom w:val="single" w:sz="4" w:space="0" w:color="auto"/>
              <w:right w:val="single" w:sz="4" w:space="0" w:color="auto"/>
            </w:tcBorders>
          </w:tcPr>
          <w:p w14:paraId="7025DD15"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9F4F5C" w14:textId="77777777" w:rsidR="007635F1" w:rsidRPr="00DE7B59" w:rsidDel="0070268F" w:rsidRDefault="007635F1" w:rsidP="00D85A38">
            <w:pPr>
              <w:pStyle w:val="TAL"/>
            </w:pPr>
          </w:p>
        </w:tc>
      </w:tr>
      <w:tr w:rsidR="007635F1" w:rsidRPr="00DE7B59" w:rsidDel="0070268F" w14:paraId="1616C474" w14:textId="77777777" w:rsidTr="00D85A38">
        <w:tc>
          <w:tcPr>
            <w:tcW w:w="4535" w:type="dxa"/>
            <w:tcBorders>
              <w:top w:val="single" w:sz="4" w:space="0" w:color="auto"/>
              <w:left w:val="single" w:sz="4" w:space="0" w:color="auto"/>
              <w:bottom w:val="single" w:sz="4" w:space="0" w:color="auto"/>
              <w:right w:val="single" w:sz="4" w:space="0" w:color="auto"/>
            </w:tcBorders>
          </w:tcPr>
          <w:p w14:paraId="653DF8FA" w14:textId="77777777" w:rsidR="007635F1" w:rsidRPr="00DE7B59" w:rsidRDefault="007635F1" w:rsidP="00D85A38">
            <w:pPr>
              <w:pStyle w:val="TAL"/>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5825D"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DE6E0B5"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D475F10" w14:textId="77777777" w:rsidR="007635F1" w:rsidRPr="00DE7B59" w:rsidDel="0070268F" w:rsidRDefault="007635F1" w:rsidP="00D85A38">
            <w:pPr>
              <w:pStyle w:val="TAL"/>
            </w:pPr>
          </w:p>
        </w:tc>
      </w:tr>
      <w:tr w:rsidR="007635F1" w:rsidRPr="00DE7B59" w:rsidDel="0070268F" w14:paraId="08EB8BAA" w14:textId="77777777" w:rsidTr="00D85A38">
        <w:tc>
          <w:tcPr>
            <w:tcW w:w="4535" w:type="dxa"/>
            <w:tcBorders>
              <w:top w:val="single" w:sz="4" w:space="0" w:color="auto"/>
              <w:left w:val="single" w:sz="4" w:space="0" w:color="auto"/>
              <w:bottom w:val="single" w:sz="4" w:space="0" w:color="auto"/>
              <w:right w:val="single" w:sz="4" w:space="0" w:color="auto"/>
            </w:tcBorders>
          </w:tcPr>
          <w:p w14:paraId="027B4F3D"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9B9A5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F7E05B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0AEB1E6" w14:textId="77777777" w:rsidR="007635F1" w:rsidRPr="00DE7B59" w:rsidDel="0070268F" w:rsidRDefault="007635F1" w:rsidP="00D85A38">
            <w:pPr>
              <w:pStyle w:val="TAL"/>
            </w:pPr>
          </w:p>
        </w:tc>
      </w:tr>
      <w:tr w:rsidR="007635F1" w:rsidRPr="00DE7B59" w:rsidDel="0070268F" w14:paraId="41986DE6" w14:textId="77777777" w:rsidTr="00D85A38">
        <w:tc>
          <w:tcPr>
            <w:tcW w:w="4535" w:type="dxa"/>
            <w:tcBorders>
              <w:top w:val="single" w:sz="4" w:space="0" w:color="auto"/>
              <w:left w:val="single" w:sz="4" w:space="0" w:color="auto"/>
              <w:bottom w:val="single" w:sz="4" w:space="0" w:color="auto"/>
              <w:right w:val="single" w:sz="4" w:space="0" w:color="auto"/>
            </w:tcBorders>
          </w:tcPr>
          <w:p w14:paraId="4F59BAB2"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05C1282"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73EE8E2"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378EFE8" w14:textId="77777777" w:rsidR="007635F1" w:rsidRPr="00DE7B59" w:rsidDel="0070268F" w:rsidRDefault="007635F1" w:rsidP="00D85A38">
            <w:pPr>
              <w:pStyle w:val="TAL"/>
            </w:pPr>
          </w:p>
        </w:tc>
      </w:tr>
      <w:tr w:rsidR="007635F1" w:rsidRPr="00DE7B59" w14:paraId="237435B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FBCE97F" w14:textId="77777777" w:rsidR="007635F1" w:rsidRPr="00DE7B59" w:rsidRDefault="007635F1" w:rsidP="00D85A38">
            <w:pPr>
              <w:pStyle w:val="TAL"/>
              <w:rPr>
                <w:lang w:eastAsia="zh-CN"/>
              </w:rPr>
            </w:pPr>
            <w:r w:rsidRPr="00DE7B59">
              <w:t xml:space="preserve">  spCellConfig SEQUENCE{</w:t>
            </w:r>
          </w:p>
        </w:tc>
        <w:tc>
          <w:tcPr>
            <w:tcW w:w="2267" w:type="dxa"/>
            <w:tcBorders>
              <w:top w:val="single" w:sz="4" w:space="0" w:color="auto"/>
              <w:left w:val="single" w:sz="4" w:space="0" w:color="auto"/>
              <w:bottom w:val="single" w:sz="4" w:space="0" w:color="auto"/>
              <w:right w:val="single" w:sz="4" w:space="0" w:color="auto"/>
            </w:tcBorders>
          </w:tcPr>
          <w:p w14:paraId="5D5677EA"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43307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1A7F525" w14:textId="77777777" w:rsidR="007635F1" w:rsidRPr="00DE7B59" w:rsidRDefault="007635F1" w:rsidP="00D85A38">
            <w:pPr>
              <w:pStyle w:val="TAL"/>
            </w:pPr>
          </w:p>
        </w:tc>
      </w:tr>
      <w:tr w:rsidR="007635F1" w:rsidRPr="00DE7B59" w14:paraId="26B7765C" w14:textId="77777777" w:rsidTr="00D85A38">
        <w:tc>
          <w:tcPr>
            <w:tcW w:w="4535" w:type="dxa"/>
            <w:tcBorders>
              <w:top w:val="single" w:sz="4" w:space="0" w:color="auto"/>
              <w:left w:val="single" w:sz="4" w:space="0" w:color="auto"/>
              <w:bottom w:val="nil"/>
              <w:right w:val="single" w:sz="4" w:space="0" w:color="auto"/>
            </w:tcBorders>
          </w:tcPr>
          <w:p w14:paraId="3C3DFDA2" w14:textId="77777777" w:rsidR="007635F1" w:rsidRPr="00DE7B59" w:rsidRDefault="007635F1" w:rsidP="00D85A38">
            <w:pPr>
              <w:pStyle w:val="TAL"/>
            </w:pPr>
            <w:r w:rsidRPr="00DE7B59">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313805C2"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4D41B3C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C9B8E85" w14:textId="77777777" w:rsidR="007635F1" w:rsidRPr="00DE7B59" w:rsidRDefault="007635F1" w:rsidP="00D85A38">
            <w:pPr>
              <w:pStyle w:val="TAL"/>
            </w:pPr>
            <w:r w:rsidRPr="00DE7B59">
              <w:t>NR</w:t>
            </w:r>
          </w:p>
        </w:tc>
      </w:tr>
      <w:tr w:rsidR="007635F1" w:rsidRPr="00DE7B59" w14:paraId="6BBB998D" w14:textId="77777777" w:rsidTr="00D85A38">
        <w:tc>
          <w:tcPr>
            <w:tcW w:w="4535" w:type="dxa"/>
            <w:tcBorders>
              <w:top w:val="nil"/>
              <w:left w:val="single" w:sz="4" w:space="0" w:color="auto"/>
              <w:bottom w:val="single" w:sz="4" w:space="0" w:color="auto"/>
              <w:right w:val="single" w:sz="4" w:space="0" w:color="auto"/>
            </w:tcBorders>
          </w:tcPr>
          <w:p w14:paraId="67446C94" w14:textId="77777777" w:rsidR="007635F1" w:rsidRPr="00DE7B59" w:rsidRDefault="007635F1" w:rsidP="00D85A38">
            <w:pPr>
              <w:pStyle w:val="TAL"/>
            </w:pPr>
          </w:p>
        </w:tc>
        <w:tc>
          <w:tcPr>
            <w:tcW w:w="2267" w:type="dxa"/>
            <w:tcBorders>
              <w:top w:val="single" w:sz="4" w:space="0" w:color="auto"/>
              <w:left w:val="single" w:sz="4" w:space="0" w:color="auto"/>
              <w:bottom w:val="single" w:sz="4" w:space="0" w:color="auto"/>
              <w:right w:val="single" w:sz="4" w:space="0" w:color="auto"/>
            </w:tcBorders>
          </w:tcPr>
          <w:p w14:paraId="47065CB5" w14:textId="77777777" w:rsidR="007635F1" w:rsidRPr="00DE7B59" w:rsidRDefault="007635F1" w:rsidP="00D85A38">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5A1F57A8"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F72A1F1" w14:textId="77777777" w:rsidR="007635F1" w:rsidRPr="00DE7B59" w:rsidRDefault="007635F1" w:rsidP="00D85A38">
            <w:pPr>
              <w:pStyle w:val="TAL"/>
            </w:pPr>
            <w:r w:rsidRPr="00DE7B59">
              <w:t>EN-DC</w:t>
            </w:r>
          </w:p>
        </w:tc>
      </w:tr>
      <w:tr w:rsidR="007635F1" w:rsidRPr="00DE7B59" w14:paraId="1366EEC1" w14:textId="77777777" w:rsidTr="00D85A38">
        <w:tc>
          <w:tcPr>
            <w:tcW w:w="4535" w:type="dxa"/>
            <w:tcBorders>
              <w:top w:val="nil"/>
              <w:left w:val="single" w:sz="4" w:space="0" w:color="auto"/>
              <w:bottom w:val="single" w:sz="4" w:space="0" w:color="auto"/>
              <w:right w:val="single" w:sz="4" w:space="0" w:color="auto"/>
            </w:tcBorders>
          </w:tcPr>
          <w:p w14:paraId="16FEB1EF" w14:textId="77777777" w:rsidR="007635F1" w:rsidRPr="00DE7B59" w:rsidRDefault="007635F1" w:rsidP="00D85A38">
            <w:pPr>
              <w:pStyle w:val="TAL"/>
            </w:pPr>
            <w:r w:rsidRPr="00DE7B59">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43FCCD1B"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54554FE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7E69174" w14:textId="77777777" w:rsidR="007635F1" w:rsidRPr="00DE7B59" w:rsidRDefault="007635F1" w:rsidP="00D85A38">
            <w:pPr>
              <w:pStyle w:val="TAL"/>
            </w:pPr>
          </w:p>
        </w:tc>
      </w:tr>
      <w:tr w:rsidR="007635F1" w:rsidRPr="00DE7B59" w14:paraId="1FA5CC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EE20CE5" w14:textId="77777777" w:rsidR="007635F1" w:rsidRPr="00DE7B59" w:rsidRDefault="007635F1" w:rsidP="00D85A38">
            <w:pPr>
              <w:pStyle w:val="TAL"/>
              <w:rPr>
                <w:lang w:eastAsia="zh-CN"/>
              </w:rPr>
            </w:pPr>
            <w:r w:rsidRPr="00DE7B59">
              <w:t xml:space="preserve">    spCellConfigDedicated SEQUENCE{</w:t>
            </w:r>
          </w:p>
        </w:tc>
        <w:tc>
          <w:tcPr>
            <w:tcW w:w="2267" w:type="dxa"/>
            <w:tcBorders>
              <w:top w:val="single" w:sz="4" w:space="0" w:color="auto"/>
              <w:left w:val="single" w:sz="4" w:space="0" w:color="auto"/>
              <w:bottom w:val="single" w:sz="4" w:space="0" w:color="auto"/>
              <w:right w:val="single" w:sz="4" w:space="0" w:color="auto"/>
            </w:tcBorders>
          </w:tcPr>
          <w:p w14:paraId="7115A287"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609004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25C07D9" w14:textId="77777777" w:rsidR="007635F1" w:rsidRPr="00DE7B59" w:rsidRDefault="007635F1" w:rsidP="00D85A38">
            <w:pPr>
              <w:pStyle w:val="TAL"/>
            </w:pPr>
          </w:p>
        </w:tc>
      </w:tr>
      <w:tr w:rsidR="007635F1" w:rsidRPr="00DE7B59" w14:paraId="1331288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36AF8EF3" w14:textId="77777777" w:rsidR="007635F1" w:rsidRPr="00DE7B59" w:rsidRDefault="007635F1" w:rsidP="00D85A38">
            <w:pPr>
              <w:pStyle w:val="TAL"/>
            </w:pPr>
            <w:r w:rsidRPr="00DE7B5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80BD806"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96B0631"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D95F7E" w14:textId="77777777" w:rsidR="007635F1" w:rsidRPr="00DE7B59" w:rsidRDefault="007635F1" w:rsidP="00D85A38">
            <w:pPr>
              <w:pStyle w:val="TAL"/>
            </w:pPr>
          </w:p>
        </w:tc>
      </w:tr>
      <w:tr w:rsidR="007635F1" w:rsidRPr="00DE7B59" w14:paraId="49CFFE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FEBE4DB" w14:textId="77777777" w:rsidR="007635F1" w:rsidRPr="00DE7B59" w:rsidRDefault="007635F1" w:rsidP="00D85A38">
            <w:pPr>
              <w:pStyle w:val="TAL"/>
            </w:pPr>
            <w:r w:rsidRPr="00DE7B59">
              <w:t xml:space="preserve">        initialUplink</w:t>
            </w:r>
            <w:r w:rsidR="00581E9D" w:rsidRPr="00DE7B59">
              <w:t>BWP</w:t>
            </w:r>
            <w:r w:rsidRPr="00DE7B5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7B79965"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84B0D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2816A18" w14:textId="77777777" w:rsidR="007635F1" w:rsidRPr="00DE7B59" w:rsidRDefault="007635F1" w:rsidP="00D85A38">
            <w:pPr>
              <w:pStyle w:val="TAL"/>
            </w:pPr>
          </w:p>
        </w:tc>
      </w:tr>
      <w:tr w:rsidR="007635F1" w:rsidRPr="00DE7B59" w14:paraId="31662F93" w14:textId="77777777" w:rsidTr="00D85A38">
        <w:tc>
          <w:tcPr>
            <w:tcW w:w="4535" w:type="dxa"/>
            <w:tcBorders>
              <w:top w:val="single" w:sz="4" w:space="0" w:color="auto"/>
              <w:left w:val="single" w:sz="4" w:space="0" w:color="auto"/>
              <w:bottom w:val="single" w:sz="4" w:space="0" w:color="auto"/>
              <w:right w:val="single" w:sz="4" w:space="0" w:color="auto"/>
            </w:tcBorders>
          </w:tcPr>
          <w:p w14:paraId="4B6FB1E7" w14:textId="77777777" w:rsidR="007635F1" w:rsidRPr="00DE7B59" w:rsidRDefault="007635F1" w:rsidP="00D85A38">
            <w:pPr>
              <w:pStyle w:val="TAL"/>
            </w:pPr>
            <w:r w:rsidRPr="00DE7B59">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1708CF2D"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800A62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BF3C1FF" w14:textId="77777777" w:rsidR="007635F1" w:rsidRPr="00DE7B59" w:rsidRDefault="007635F1" w:rsidP="00D85A38">
            <w:pPr>
              <w:pStyle w:val="TAL"/>
            </w:pPr>
          </w:p>
        </w:tc>
      </w:tr>
      <w:tr w:rsidR="007635F1" w:rsidRPr="00DE7B59" w14:paraId="7074F854" w14:textId="77777777" w:rsidTr="00D85A38">
        <w:tc>
          <w:tcPr>
            <w:tcW w:w="4535" w:type="dxa"/>
            <w:tcBorders>
              <w:top w:val="single" w:sz="4" w:space="0" w:color="auto"/>
              <w:left w:val="single" w:sz="4" w:space="0" w:color="auto"/>
              <w:bottom w:val="single" w:sz="4" w:space="0" w:color="auto"/>
              <w:right w:val="single" w:sz="4" w:space="0" w:color="auto"/>
            </w:tcBorders>
          </w:tcPr>
          <w:p w14:paraId="383BEF5F" w14:textId="77777777" w:rsidR="007635F1" w:rsidRPr="00DE7B59" w:rsidRDefault="007635F1" w:rsidP="00D85A38">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E5AE89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09A34A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6E313A2" w14:textId="77777777" w:rsidR="007635F1" w:rsidRPr="00DE7B59" w:rsidRDefault="007635F1" w:rsidP="00D85A38">
            <w:pPr>
              <w:pStyle w:val="TAL"/>
            </w:pPr>
          </w:p>
        </w:tc>
      </w:tr>
      <w:tr w:rsidR="007635F1" w:rsidRPr="00DE7B59" w14:paraId="2010CC54" w14:textId="77777777" w:rsidTr="00D85A38">
        <w:tc>
          <w:tcPr>
            <w:tcW w:w="4535" w:type="dxa"/>
            <w:tcBorders>
              <w:top w:val="single" w:sz="4" w:space="0" w:color="auto"/>
              <w:left w:val="single" w:sz="4" w:space="0" w:color="auto"/>
              <w:bottom w:val="single" w:sz="4" w:space="0" w:color="auto"/>
              <w:right w:val="single" w:sz="4" w:space="0" w:color="auto"/>
            </w:tcBorders>
          </w:tcPr>
          <w:p w14:paraId="52679D7C" w14:textId="77777777" w:rsidR="007635F1" w:rsidRPr="00DE7B59" w:rsidRDefault="007635F1" w:rsidP="00D85A38">
            <w:pPr>
              <w:pStyle w:val="TAL"/>
            </w:pPr>
            <w:r w:rsidRPr="00DE7B59">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C117855"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42505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C11C074" w14:textId="77777777" w:rsidR="007635F1" w:rsidRPr="00DE7B59" w:rsidRDefault="007635F1" w:rsidP="00D85A38">
            <w:pPr>
              <w:pStyle w:val="TAL"/>
            </w:pPr>
          </w:p>
        </w:tc>
      </w:tr>
      <w:tr w:rsidR="007635F1" w:rsidRPr="00DE7B59" w14:paraId="27AD57F5" w14:textId="77777777" w:rsidTr="00D85A38">
        <w:tc>
          <w:tcPr>
            <w:tcW w:w="4535" w:type="dxa"/>
            <w:tcBorders>
              <w:top w:val="single" w:sz="4" w:space="0" w:color="auto"/>
              <w:left w:val="single" w:sz="4" w:space="0" w:color="auto"/>
              <w:bottom w:val="single" w:sz="4" w:space="0" w:color="auto"/>
              <w:right w:val="single" w:sz="4" w:space="0" w:color="auto"/>
            </w:tcBorders>
          </w:tcPr>
          <w:p w14:paraId="3F7B701B" w14:textId="77777777" w:rsidR="007635F1" w:rsidRPr="00DE7B59" w:rsidRDefault="007635F1" w:rsidP="00D85A38">
            <w:pPr>
              <w:pStyle w:val="TAL"/>
            </w:pPr>
            <w:r w:rsidRPr="00DE7B59">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7D88A17C" w14:textId="77777777" w:rsidR="007635F1" w:rsidRPr="00DE7B59" w:rsidRDefault="007635F1" w:rsidP="00D85A38">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7DA7FE8A"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0DCF4F0" w14:textId="77777777" w:rsidR="007635F1" w:rsidRPr="00DE7B59" w:rsidRDefault="007635F1" w:rsidP="00D85A38">
            <w:pPr>
              <w:pStyle w:val="TAL"/>
            </w:pPr>
          </w:p>
        </w:tc>
      </w:tr>
      <w:tr w:rsidR="007635F1" w:rsidRPr="00DE7B59" w14:paraId="11A708CA" w14:textId="77777777" w:rsidTr="00D85A38">
        <w:tc>
          <w:tcPr>
            <w:tcW w:w="4535" w:type="dxa"/>
            <w:tcBorders>
              <w:top w:val="single" w:sz="4" w:space="0" w:color="auto"/>
              <w:left w:val="single" w:sz="4" w:space="0" w:color="auto"/>
              <w:bottom w:val="single" w:sz="4" w:space="0" w:color="auto"/>
              <w:right w:val="single" w:sz="4" w:space="0" w:color="auto"/>
            </w:tcBorders>
          </w:tcPr>
          <w:p w14:paraId="40141165" w14:textId="77777777" w:rsidR="007635F1" w:rsidRPr="00DE7B59" w:rsidRDefault="007635F1" w:rsidP="00D85A38">
            <w:pPr>
              <w:pStyle w:val="TAL"/>
            </w:pPr>
            <w:r w:rsidRPr="00DE7B59">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5CEC1CCB" w14:textId="77777777" w:rsidR="007635F1" w:rsidRPr="00DE7B59" w:rsidRDefault="007635F1" w:rsidP="00D85A38">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69196E10"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FA03F3F" w14:textId="77777777" w:rsidR="007635F1" w:rsidRPr="00DE7B59" w:rsidRDefault="007635F1" w:rsidP="00D85A38">
            <w:pPr>
              <w:pStyle w:val="TAL"/>
            </w:pPr>
          </w:p>
        </w:tc>
      </w:tr>
      <w:tr w:rsidR="007635F1" w:rsidRPr="00DE7B59" w14:paraId="5C3314CA" w14:textId="77777777" w:rsidTr="00D85A38">
        <w:tc>
          <w:tcPr>
            <w:tcW w:w="4535" w:type="dxa"/>
            <w:tcBorders>
              <w:top w:val="single" w:sz="4" w:space="0" w:color="auto"/>
              <w:left w:val="single" w:sz="4" w:space="0" w:color="auto"/>
              <w:bottom w:val="single" w:sz="4" w:space="0" w:color="auto"/>
              <w:right w:val="single" w:sz="4" w:space="0" w:color="auto"/>
            </w:tcBorders>
          </w:tcPr>
          <w:p w14:paraId="5008EA00" w14:textId="77777777" w:rsidR="007635F1" w:rsidRPr="00DE7B59" w:rsidRDefault="007635F1" w:rsidP="00D85A38">
            <w:pPr>
              <w:pStyle w:val="TAL"/>
            </w:pPr>
            <w:r w:rsidRPr="00DE7B59">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105D9D2"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881FC4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DB7B8A4" w14:textId="77777777" w:rsidR="007635F1" w:rsidRPr="00DE7B59" w:rsidRDefault="007635F1" w:rsidP="00D85A38">
            <w:pPr>
              <w:pStyle w:val="TAL"/>
            </w:pPr>
          </w:p>
        </w:tc>
      </w:tr>
      <w:tr w:rsidR="007635F1" w:rsidRPr="00DE7B59" w14:paraId="2E482EC9" w14:textId="77777777" w:rsidTr="00D85A38">
        <w:tc>
          <w:tcPr>
            <w:tcW w:w="4535" w:type="dxa"/>
            <w:tcBorders>
              <w:top w:val="single" w:sz="4" w:space="0" w:color="auto"/>
              <w:left w:val="single" w:sz="4" w:space="0" w:color="auto"/>
              <w:bottom w:val="single" w:sz="4" w:space="0" w:color="auto"/>
              <w:right w:val="single" w:sz="4" w:space="0" w:color="auto"/>
            </w:tcBorders>
          </w:tcPr>
          <w:p w14:paraId="2EB15F7A" w14:textId="77777777" w:rsidR="007635F1" w:rsidRPr="00DE7B59" w:rsidRDefault="007635F1" w:rsidP="00D85A38">
            <w:pPr>
              <w:pStyle w:val="TAL"/>
            </w:pPr>
            <w:r w:rsidRPr="00DE7B59">
              <w:t xml:space="preserve">                  sl20</w:t>
            </w:r>
          </w:p>
        </w:tc>
        <w:tc>
          <w:tcPr>
            <w:tcW w:w="2267" w:type="dxa"/>
            <w:tcBorders>
              <w:top w:val="single" w:sz="4" w:space="0" w:color="auto"/>
              <w:left w:val="single" w:sz="4" w:space="0" w:color="auto"/>
              <w:bottom w:val="single" w:sz="4" w:space="0" w:color="auto"/>
              <w:right w:val="single" w:sz="4" w:space="0" w:color="auto"/>
            </w:tcBorders>
          </w:tcPr>
          <w:p w14:paraId="65A899D8" w14:textId="28BB40C1" w:rsidR="007635F1" w:rsidRPr="00DE7B59" w:rsidRDefault="002D775E" w:rsidP="00D85A38">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1022DB1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43C0994" w14:textId="77777777" w:rsidR="007635F1" w:rsidRPr="00DE7B59" w:rsidRDefault="007635F1" w:rsidP="00D85A38">
            <w:pPr>
              <w:pStyle w:val="TAL"/>
            </w:pPr>
          </w:p>
        </w:tc>
      </w:tr>
      <w:tr w:rsidR="007635F1" w:rsidRPr="00DE7B59" w14:paraId="2BEAAFBD" w14:textId="77777777" w:rsidTr="00D85A38">
        <w:tc>
          <w:tcPr>
            <w:tcW w:w="4535" w:type="dxa"/>
            <w:tcBorders>
              <w:top w:val="single" w:sz="4" w:space="0" w:color="auto"/>
              <w:left w:val="single" w:sz="4" w:space="0" w:color="auto"/>
              <w:bottom w:val="single" w:sz="4" w:space="0" w:color="auto"/>
              <w:right w:val="single" w:sz="4" w:space="0" w:color="auto"/>
            </w:tcBorders>
          </w:tcPr>
          <w:p w14:paraId="22379B74"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A538117"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008C21EE"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FE6162" w14:textId="77777777" w:rsidR="007635F1" w:rsidRPr="00DE7B59" w:rsidRDefault="007635F1" w:rsidP="00D85A38">
            <w:pPr>
              <w:pStyle w:val="TAL"/>
            </w:pPr>
          </w:p>
        </w:tc>
      </w:tr>
      <w:tr w:rsidR="007635F1" w:rsidRPr="00DE7B59" w14:paraId="1283652A" w14:textId="77777777" w:rsidTr="00D85A38">
        <w:tc>
          <w:tcPr>
            <w:tcW w:w="4535" w:type="dxa"/>
            <w:tcBorders>
              <w:top w:val="single" w:sz="4" w:space="0" w:color="auto"/>
              <w:left w:val="single" w:sz="4" w:space="0" w:color="auto"/>
              <w:bottom w:val="single" w:sz="4" w:space="0" w:color="auto"/>
              <w:right w:val="single" w:sz="4" w:space="0" w:color="auto"/>
            </w:tcBorders>
          </w:tcPr>
          <w:p w14:paraId="6564C168"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55CAFD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FD3F48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98655" w14:textId="77777777" w:rsidR="007635F1" w:rsidRPr="00DE7B59" w:rsidRDefault="007635F1" w:rsidP="00D85A38">
            <w:pPr>
              <w:pStyle w:val="TAL"/>
            </w:pPr>
          </w:p>
        </w:tc>
      </w:tr>
      <w:tr w:rsidR="007635F1" w:rsidRPr="00DE7B59" w14:paraId="4960DDD6" w14:textId="77777777" w:rsidTr="00D85A38">
        <w:tc>
          <w:tcPr>
            <w:tcW w:w="4535" w:type="dxa"/>
            <w:tcBorders>
              <w:top w:val="single" w:sz="4" w:space="0" w:color="auto"/>
              <w:left w:val="single" w:sz="4" w:space="0" w:color="auto"/>
              <w:bottom w:val="single" w:sz="4" w:space="0" w:color="auto"/>
              <w:right w:val="single" w:sz="4" w:space="0" w:color="auto"/>
            </w:tcBorders>
          </w:tcPr>
          <w:p w14:paraId="55CCC084"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B027400"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828FAF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31B7B0" w14:textId="77777777" w:rsidR="007635F1" w:rsidRPr="00DE7B59" w:rsidRDefault="007635F1" w:rsidP="00D85A38">
            <w:pPr>
              <w:pStyle w:val="TAL"/>
            </w:pPr>
          </w:p>
        </w:tc>
      </w:tr>
      <w:tr w:rsidR="007635F1" w:rsidRPr="00DE7B59" w14:paraId="386F8556" w14:textId="77777777" w:rsidTr="00D85A38">
        <w:tc>
          <w:tcPr>
            <w:tcW w:w="4535" w:type="dxa"/>
            <w:tcBorders>
              <w:top w:val="single" w:sz="4" w:space="0" w:color="auto"/>
              <w:left w:val="single" w:sz="4" w:space="0" w:color="auto"/>
              <w:bottom w:val="single" w:sz="4" w:space="0" w:color="auto"/>
              <w:right w:val="single" w:sz="4" w:space="0" w:color="auto"/>
            </w:tcBorders>
          </w:tcPr>
          <w:p w14:paraId="242B412C"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A6FF413"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3F3547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8FD4C93" w14:textId="77777777" w:rsidR="007635F1" w:rsidRPr="00DE7B59" w:rsidRDefault="007635F1" w:rsidP="00D85A38">
            <w:pPr>
              <w:pStyle w:val="TAL"/>
            </w:pPr>
          </w:p>
        </w:tc>
      </w:tr>
      <w:tr w:rsidR="007635F1" w:rsidRPr="00DE7B59" w14:paraId="65D4A94C"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95AF73B" w14:textId="77777777" w:rsidR="007635F1" w:rsidRPr="00DE7B59" w:rsidRDefault="007635F1" w:rsidP="00D85A38">
            <w:pPr>
              <w:pStyle w:val="TAL"/>
            </w:pPr>
            <w:r w:rsidRPr="00DE7B59">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21CB54B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07EF3B7"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85C2A" w14:textId="77777777" w:rsidR="007635F1" w:rsidRPr="00DE7B59" w:rsidRDefault="007635F1" w:rsidP="00D85A38">
            <w:pPr>
              <w:pStyle w:val="TAL"/>
            </w:pPr>
          </w:p>
        </w:tc>
      </w:tr>
      <w:tr w:rsidR="005D4861" w:rsidRPr="00DE7B59" w:rsidDel="005D4861" w14:paraId="1BFABEAC" w14:textId="77777777" w:rsidTr="007E108F">
        <w:tc>
          <w:tcPr>
            <w:tcW w:w="4535" w:type="dxa"/>
            <w:tcBorders>
              <w:top w:val="single" w:sz="4" w:space="0" w:color="auto"/>
              <w:left w:val="single" w:sz="4" w:space="0" w:color="auto"/>
              <w:bottom w:val="single" w:sz="4" w:space="0" w:color="auto"/>
              <w:right w:val="single" w:sz="4" w:space="0" w:color="auto"/>
            </w:tcBorders>
          </w:tcPr>
          <w:p w14:paraId="2A6FB422" w14:textId="77777777" w:rsidR="005D4861" w:rsidRPr="00DE7B59" w:rsidDel="005D4861" w:rsidRDefault="005D4861" w:rsidP="005D4861">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A5E48EE"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E209E5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682FB3" w14:textId="77777777" w:rsidR="005D4861" w:rsidRPr="00DE7B59" w:rsidDel="005D4861" w:rsidRDefault="005D4861" w:rsidP="005D4861">
            <w:pPr>
              <w:pStyle w:val="TAL"/>
            </w:pPr>
          </w:p>
        </w:tc>
      </w:tr>
      <w:tr w:rsidR="005D4861" w:rsidRPr="00DE7B59" w:rsidDel="005D4861" w14:paraId="182CD8EB" w14:textId="77777777" w:rsidTr="007E108F">
        <w:tc>
          <w:tcPr>
            <w:tcW w:w="4535" w:type="dxa"/>
            <w:tcBorders>
              <w:top w:val="single" w:sz="4" w:space="0" w:color="auto"/>
              <w:left w:val="single" w:sz="4" w:space="0" w:color="auto"/>
              <w:bottom w:val="single" w:sz="4" w:space="0" w:color="auto"/>
              <w:right w:val="single" w:sz="4" w:space="0" w:color="auto"/>
            </w:tcBorders>
          </w:tcPr>
          <w:p w14:paraId="7D717B63" w14:textId="77777777" w:rsidR="005D4861" w:rsidRPr="00DE7B59" w:rsidDel="005D4861" w:rsidRDefault="005D4861" w:rsidP="005D4861">
            <w:pPr>
              <w:pStyle w:val="TAL"/>
            </w:pPr>
            <w:r w:rsidRPr="00DE7B59">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059779EF" w14:textId="77777777" w:rsidR="005D4861" w:rsidRPr="00DE7B59" w:rsidDel="005D4861" w:rsidRDefault="005D4861" w:rsidP="005D4861">
            <w:pPr>
              <w:pStyle w:val="TAL"/>
            </w:pPr>
            <w:r w:rsidRPr="00DE7B59">
              <w:t>DMRS-UplinkConfig</w:t>
            </w:r>
          </w:p>
        </w:tc>
        <w:tc>
          <w:tcPr>
            <w:tcW w:w="1811" w:type="dxa"/>
            <w:tcBorders>
              <w:top w:val="single" w:sz="4" w:space="0" w:color="auto"/>
              <w:left w:val="single" w:sz="4" w:space="0" w:color="auto"/>
              <w:bottom w:val="single" w:sz="4" w:space="0" w:color="auto"/>
              <w:right w:val="single" w:sz="4" w:space="0" w:color="auto"/>
            </w:tcBorders>
          </w:tcPr>
          <w:p w14:paraId="1F2D67C5" w14:textId="77777777" w:rsidR="005D4861" w:rsidRPr="00DE7B59" w:rsidDel="005D4861" w:rsidRDefault="005D4861" w:rsidP="005D4861">
            <w:pPr>
              <w:pStyle w:val="TAL"/>
            </w:pPr>
            <w:r w:rsidRPr="00DE7B59">
              <w:t>Reference TS 38.508-1</w:t>
            </w:r>
            <w:r w:rsidRPr="00DE7B59">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2BF2AEE9" w14:textId="77777777" w:rsidR="005D4861" w:rsidRPr="00DE7B59" w:rsidDel="005D4861" w:rsidRDefault="005D4861" w:rsidP="005D4861">
            <w:pPr>
              <w:pStyle w:val="TAL"/>
            </w:pPr>
          </w:p>
        </w:tc>
      </w:tr>
      <w:tr w:rsidR="005D4861" w:rsidRPr="00DE7B59" w:rsidDel="005D4861" w14:paraId="5045D3CA" w14:textId="77777777" w:rsidTr="007E108F">
        <w:tc>
          <w:tcPr>
            <w:tcW w:w="4535" w:type="dxa"/>
            <w:tcBorders>
              <w:top w:val="single" w:sz="4" w:space="0" w:color="auto"/>
              <w:left w:val="single" w:sz="4" w:space="0" w:color="auto"/>
              <w:bottom w:val="single" w:sz="4" w:space="0" w:color="auto"/>
              <w:right w:val="single" w:sz="4" w:space="0" w:color="auto"/>
            </w:tcBorders>
          </w:tcPr>
          <w:p w14:paraId="0B8A72A9" w14:textId="77777777" w:rsidR="005D4861" w:rsidRPr="00DE7B59" w:rsidDel="005D4861" w:rsidRDefault="005D4861" w:rsidP="005D4861">
            <w:pPr>
              <w:pStyle w:val="TAL"/>
            </w:pPr>
            <w:r w:rsidRPr="00DE7B59">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595D7537"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7166A52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9DBCCA0" w14:textId="77777777" w:rsidR="005D4861" w:rsidRPr="00DE7B59" w:rsidDel="005D4861" w:rsidRDefault="005D4861" w:rsidP="005D4861">
            <w:pPr>
              <w:pStyle w:val="TAL"/>
            </w:pPr>
          </w:p>
        </w:tc>
      </w:tr>
      <w:tr w:rsidR="005D4861" w:rsidRPr="00DE7B59" w:rsidDel="005D4861" w14:paraId="05043BDB" w14:textId="77777777" w:rsidTr="007E108F">
        <w:tc>
          <w:tcPr>
            <w:tcW w:w="4535" w:type="dxa"/>
            <w:tcBorders>
              <w:top w:val="single" w:sz="4" w:space="0" w:color="auto"/>
              <w:left w:val="single" w:sz="4" w:space="0" w:color="auto"/>
              <w:bottom w:val="single" w:sz="4" w:space="0" w:color="auto"/>
              <w:right w:val="single" w:sz="4" w:space="0" w:color="auto"/>
            </w:tcBorders>
          </w:tcPr>
          <w:p w14:paraId="21DAD908" w14:textId="77777777" w:rsidR="005D4861" w:rsidRPr="00DE7B59" w:rsidDel="005D4861" w:rsidRDefault="005D4861" w:rsidP="005D4861">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3C4C9EB"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F83173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31D459C" w14:textId="77777777" w:rsidR="005D4861" w:rsidRPr="00DE7B59" w:rsidDel="005D4861" w:rsidRDefault="005D4861" w:rsidP="005D4861">
            <w:pPr>
              <w:pStyle w:val="TAL"/>
            </w:pPr>
          </w:p>
        </w:tc>
      </w:tr>
      <w:tr w:rsidR="005D4861" w:rsidRPr="00DE7B59" w:rsidDel="005D4861" w14:paraId="245771FD" w14:textId="77777777" w:rsidTr="007E108F">
        <w:tc>
          <w:tcPr>
            <w:tcW w:w="4535" w:type="dxa"/>
            <w:tcBorders>
              <w:top w:val="single" w:sz="4" w:space="0" w:color="auto"/>
              <w:left w:val="single" w:sz="4" w:space="0" w:color="auto"/>
              <w:bottom w:val="single" w:sz="4" w:space="0" w:color="auto"/>
              <w:right w:val="single" w:sz="4" w:space="0" w:color="auto"/>
            </w:tcBorders>
          </w:tcPr>
          <w:p w14:paraId="0E78ED4B" w14:textId="77777777" w:rsidR="005D4861" w:rsidRPr="00DE7B59" w:rsidDel="005D4861" w:rsidRDefault="005D4861" w:rsidP="005D4861">
            <w:pPr>
              <w:pStyle w:val="TAL"/>
            </w:pPr>
            <w:r w:rsidRPr="00DE7B59">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50341A94" w14:textId="77777777" w:rsidR="005D4861" w:rsidRPr="00DE7B59" w:rsidDel="005D4861" w:rsidRDefault="005D4861" w:rsidP="005D4861">
            <w:pPr>
              <w:pStyle w:val="TAL"/>
            </w:pPr>
            <w:r w:rsidRPr="00DE7B59">
              <w:t>BetaOffsets</w:t>
            </w:r>
          </w:p>
        </w:tc>
        <w:tc>
          <w:tcPr>
            <w:tcW w:w="1811" w:type="dxa"/>
            <w:tcBorders>
              <w:top w:val="single" w:sz="4" w:space="0" w:color="auto"/>
              <w:left w:val="single" w:sz="4" w:space="0" w:color="auto"/>
              <w:bottom w:val="single" w:sz="4" w:space="0" w:color="auto"/>
              <w:right w:val="single" w:sz="4" w:space="0" w:color="auto"/>
            </w:tcBorders>
          </w:tcPr>
          <w:p w14:paraId="79EC92C7"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3C7D588" w14:textId="77777777" w:rsidR="005D4861" w:rsidRPr="00DE7B59" w:rsidDel="005D4861" w:rsidRDefault="005D4861" w:rsidP="005D4861">
            <w:pPr>
              <w:pStyle w:val="TAL"/>
            </w:pPr>
          </w:p>
        </w:tc>
      </w:tr>
      <w:tr w:rsidR="005D4861" w:rsidRPr="00DE7B59" w:rsidDel="005D4861" w14:paraId="09BC782D" w14:textId="77777777" w:rsidTr="007E108F">
        <w:tc>
          <w:tcPr>
            <w:tcW w:w="4535" w:type="dxa"/>
            <w:tcBorders>
              <w:top w:val="single" w:sz="4" w:space="0" w:color="auto"/>
              <w:left w:val="single" w:sz="4" w:space="0" w:color="auto"/>
              <w:bottom w:val="single" w:sz="4" w:space="0" w:color="auto"/>
              <w:right w:val="single" w:sz="4" w:space="0" w:color="auto"/>
            </w:tcBorders>
          </w:tcPr>
          <w:p w14:paraId="49BCB780" w14:textId="77777777" w:rsidR="005D4861" w:rsidRPr="00DE7B59" w:rsidDel="005D4861" w:rsidRDefault="005D4861" w:rsidP="005D4861">
            <w:pPr>
              <w:pStyle w:val="TAL"/>
            </w:pPr>
            <w:r w:rsidRPr="00DE7B59">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67D87301"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75C0CE78"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0BDBB06" w14:textId="77777777" w:rsidR="005D4861" w:rsidRPr="00DE7B59" w:rsidDel="005D4861" w:rsidRDefault="005D4861" w:rsidP="005D4861">
            <w:pPr>
              <w:pStyle w:val="TAL"/>
            </w:pPr>
          </w:p>
        </w:tc>
      </w:tr>
      <w:tr w:rsidR="005D4861" w:rsidRPr="00DE7B59" w:rsidDel="005D4861" w14:paraId="61D2703E" w14:textId="77777777" w:rsidTr="007E108F">
        <w:tc>
          <w:tcPr>
            <w:tcW w:w="4535" w:type="dxa"/>
            <w:tcBorders>
              <w:top w:val="single" w:sz="4" w:space="0" w:color="auto"/>
              <w:left w:val="single" w:sz="4" w:space="0" w:color="auto"/>
              <w:bottom w:val="single" w:sz="4" w:space="0" w:color="auto"/>
              <w:right w:val="single" w:sz="4" w:space="0" w:color="auto"/>
            </w:tcBorders>
          </w:tcPr>
          <w:p w14:paraId="1E5B0329" w14:textId="77777777" w:rsidR="005D4861" w:rsidRPr="00DE7B59" w:rsidDel="005D4861" w:rsidRDefault="005D4861" w:rsidP="005D4861">
            <w:pPr>
              <w:pStyle w:val="TAL"/>
            </w:pPr>
            <w:r w:rsidRPr="00DE7B59">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2494EC56"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003B766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43AE0E5" w14:textId="77777777" w:rsidR="005D4861" w:rsidRPr="00DE7B59" w:rsidDel="005D4861" w:rsidRDefault="005D4861" w:rsidP="005D4861">
            <w:pPr>
              <w:pStyle w:val="TAL"/>
            </w:pPr>
          </w:p>
        </w:tc>
      </w:tr>
      <w:tr w:rsidR="005D4861" w:rsidRPr="00DE7B59" w:rsidDel="005D4861" w14:paraId="773395C1" w14:textId="77777777" w:rsidTr="007E108F">
        <w:tc>
          <w:tcPr>
            <w:tcW w:w="4535" w:type="dxa"/>
            <w:tcBorders>
              <w:top w:val="single" w:sz="4" w:space="0" w:color="auto"/>
              <w:left w:val="single" w:sz="4" w:space="0" w:color="auto"/>
              <w:bottom w:val="single" w:sz="4" w:space="0" w:color="auto"/>
              <w:right w:val="single" w:sz="4" w:space="0" w:color="auto"/>
            </w:tcBorders>
          </w:tcPr>
          <w:p w14:paraId="6128F02F" w14:textId="77777777" w:rsidR="005D4861" w:rsidRPr="00DE7B59" w:rsidDel="005D4861" w:rsidRDefault="005D4861" w:rsidP="005D4861">
            <w:pPr>
              <w:pStyle w:val="TAL"/>
            </w:pPr>
            <w:r w:rsidRPr="00DE7B59">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7A931B6E"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78903B6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044B72A" w14:textId="77777777" w:rsidR="005D4861" w:rsidRPr="00DE7B59" w:rsidDel="005D4861" w:rsidRDefault="005D4861" w:rsidP="005D4861">
            <w:pPr>
              <w:pStyle w:val="TAL"/>
            </w:pPr>
          </w:p>
        </w:tc>
      </w:tr>
      <w:tr w:rsidR="005D4861" w:rsidRPr="00DE7B59" w:rsidDel="005D4861" w14:paraId="4497770F" w14:textId="77777777" w:rsidTr="007E108F">
        <w:tc>
          <w:tcPr>
            <w:tcW w:w="4535" w:type="dxa"/>
            <w:tcBorders>
              <w:top w:val="single" w:sz="4" w:space="0" w:color="auto"/>
              <w:left w:val="single" w:sz="4" w:space="0" w:color="auto"/>
              <w:bottom w:val="single" w:sz="4" w:space="0" w:color="auto"/>
              <w:right w:val="single" w:sz="4" w:space="0" w:color="auto"/>
            </w:tcBorders>
          </w:tcPr>
          <w:p w14:paraId="1105029B" w14:textId="77777777" w:rsidR="005D4861" w:rsidRPr="00DE7B59" w:rsidDel="005D4861" w:rsidRDefault="005D4861" w:rsidP="005D4861">
            <w:pPr>
              <w:pStyle w:val="TAL"/>
            </w:pPr>
            <w:r w:rsidRPr="00DE7B59">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0841A098"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58BAA81B"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BCFF931" w14:textId="77777777" w:rsidR="005D4861" w:rsidRPr="00DE7B59" w:rsidDel="005D4861" w:rsidRDefault="005D4861" w:rsidP="005D4861">
            <w:pPr>
              <w:pStyle w:val="TAL"/>
            </w:pPr>
          </w:p>
        </w:tc>
      </w:tr>
      <w:tr w:rsidR="005D4861" w:rsidRPr="00DE7B59" w:rsidDel="005D4861" w14:paraId="11642D8C" w14:textId="77777777" w:rsidTr="007E108F">
        <w:tc>
          <w:tcPr>
            <w:tcW w:w="4535" w:type="dxa"/>
            <w:tcBorders>
              <w:top w:val="single" w:sz="4" w:space="0" w:color="auto"/>
              <w:left w:val="single" w:sz="4" w:space="0" w:color="auto"/>
              <w:bottom w:val="single" w:sz="4" w:space="0" w:color="auto"/>
              <w:right w:val="single" w:sz="4" w:space="0" w:color="auto"/>
            </w:tcBorders>
          </w:tcPr>
          <w:p w14:paraId="01BF6560" w14:textId="77777777" w:rsidR="005D4861" w:rsidRPr="00DE7B59" w:rsidDel="005D4861" w:rsidRDefault="005D4861" w:rsidP="005D4861">
            <w:pPr>
              <w:pStyle w:val="TAL"/>
            </w:pPr>
            <w:r w:rsidRPr="00DE7B59">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26A0CF12"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0234AC0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B93648" w14:textId="77777777" w:rsidR="005D4861" w:rsidRPr="00DE7B59" w:rsidDel="005D4861" w:rsidRDefault="005D4861" w:rsidP="005D4861">
            <w:pPr>
              <w:pStyle w:val="TAL"/>
            </w:pPr>
          </w:p>
        </w:tc>
      </w:tr>
      <w:tr w:rsidR="005D4861" w:rsidRPr="00DE7B59" w:rsidDel="005D4861" w14:paraId="6FCB3EE6" w14:textId="77777777" w:rsidTr="007E108F">
        <w:tc>
          <w:tcPr>
            <w:tcW w:w="4535" w:type="dxa"/>
            <w:tcBorders>
              <w:top w:val="single" w:sz="4" w:space="0" w:color="auto"/>
              <w:left w:val="single" w:sz="4" w:space="0" w:color="auto"/>
              <w:bottom w:val="single" w:sz="4" w:space="0" w:color="auto"/>
              <w:right w:val="single" w:sz="4" w:space="0" w:color="auto"/>
            </w:tcBorders>
          </w:tcPr>
          <w:p w14:paraId="4B33FF9E" w14:textId="77777777" w:rsidR="005D4861" w:rsidRPr="00DE7B59" w:rsidDel="005D4861" w:rsidRDefault="005D4861" w:rsidP="005D4861">
            <w:pPr>
              <w:pStyle w:val="TAL"/>
            </w:pPr>
            <w:r w:rsidRPr="00DE7B59">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24E22D3D"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13EE32A9"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1A4B65" w14:textId="77777777" w:rsidR="005D4861" w:rsidRPr="00DE7B59" w:rsidDel="005D4861" w:rsidRDefault="005D4861" w:rsidP="005D4861">
            <w:pPr>
              <w:pStyle w:val="TAL"/>
            </w:pPr>
          </w:p>
        </w:tc>
      </w:tr>
      <w:tr w:rsidR="005D4861" w:rsidRPr="00DE7B59" w:rsidDel="005D4861" w14:paraId="57F004E7" w14:textId="77777777" w:rsidTr="007E108F">
        <w:tc>
          <w:tcPr>
            <w:tcW w:w="4535" w:type="dxa"/>
            <w:tcBorders>
              <w:top w:val="single" w:sz="4" w:space="0" w:color="auto"/>
              <w:left w:val="single" w:sz="4" w:space="0" w:color="auto"/>
              <w:bottom w:val="single" w:sz="4" w:space="0" w:color="auto"/>
              <w:right w:val="single" w:sz="4" w:space="0" w:color="auto"/>
            </w:tcBorders>
          </w:tcPr>
          <w:p w14:paraId="6338FC42" w14:textId="77777777" w:rsidR="005D4861" w:rsidRPr="00DE7B59" w:rsidDel="005D4861" w:rsidRDefault="005D4861" w:rsidP="005D4861">
            <w:pPr>
              <w:pStyle w:val="TAL"/>
            </w:pPr>
            <w:r w:rsidRPr="00DE7B59">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C324FD0"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512C9E4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7BFE63A" w14:textId="77777777" w:rsidR="005D4861" w:rsidRPr="00DE7B59" w:rsidDel="005D4861" w:rsidRDefault="005D4861" w:rsidP="005D4861">
            <w:pPr>
              <w:pStyle w:val="TAL"/>
            </w:pPr>
          </w:p>
        </w:tc>
      </w:tr>
      <w:tr w:rsidR="005D4861" w:rsidRPr="00DE7B59" w:rsidDel="005D4861" w14:paraId="2DA458B2" w14:textId="77777777" w:rsidTr="00D85A38">
        <w:tc>
          <w:tcPr>
            <w:tcW w:w="4535" w:type="dxa"/>
            <w:tcBorders>
              <w:top w:val="single" w:sz="4" w:space="0" w:color="auto"/>
              <w:left w:val="single" w:sz="4" w:space="0" w:color="auto"/>
              <w:bottom w:val="single" w:sz="4" w:space="0" w:color="auto"/>
              <w:right w:val="single" w:sz="4" w:space="0" w:color="auto"/>
            </w:tcBorders>
          </w:tcPr>
          <w:p w14:paraId="2DF8F6D9"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322B002"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4C71A04"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53DC467" w14:textId="77777777" w:rsidR="005D4861" w:rsidRPr="00DE7B59" w:rsidDel="005D4861" w:rsidRDefault="005D4861" w:rsidP="005D4861">
            <w:pPr>
              <w:pStyle w:val="TAL"/>
            </w:pPr>
          </w:p>
        </w:tc>
      </w:tr>
      <w:tr w:rsidR="005D4861" w:rsidRPr="00DE7B59" w:rsidDel="005D4861" w14:paraId="4C8CD8C3" w14:textId="77777777" w:rsidTr="00D85A38">
        <w:tc>
          <w:tcPr>
            <w:tcW w:w="4535" w:type="dxa"/>
            <w:tcBorders>
              <w:top w:val="single" w:sz="4" w:space="0" w:color="auto"/>
              <w:left w:val="single" w:sz="4" w:space="0" w:color="auto"/>
              <w:bottom w:val="single" w:sz="4" w:space="0" w:color="auto"/>
              <w:right w:val="single" w:sz="4" w:space="0" w:color="auto"/>
            </w:tcBorders>
          </w:tcPr>
          <w:p w14:paraId="14EB5DC3"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478C50D"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82C5AF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68A99382" w14:textId="77777777" w:rsidR="005D4861" w:rsidRPr="00DE7B59" w:rsidDel="005D4861" w:rsidRDefault="005D4861" w:rsidP="005D4861">
            <w:pPr>
              <w:pStyle w:val="TAL"/>
            </w:pPr>
          </w:p>
        </w:tc>
      </w:tr>
      <w:tr w:rsidR="005D4861" w:rsidRPr="00DE7B59" w:rsidDel="005D4861" w14:paraId="0B5185C9" w14:textId="77777777" w:rsidTr="00D85A38">
        <w:tc>
          <w:tcPr>
            <w:tcW w:w="4535" w:type="dxa"/>
            <w:tcBorders>
              <w:top w:val="single" w:sz="4" w:space="0" w:color="auto"/>
              <w:left w:val="single" w:sz="4" w:space="0" w:color="auto"/>
              <w:bottom w:val="single" w:sz="4" w:space="0" w:color="auto"/>
              <w:right w:val="single" w:sz="4" w:space="0" w:color="auto"/>
            </w:tcBorders>
          </w:tcPr>
          <w:p w14:paraId="52649851"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8342F58"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5092D98"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C26E5FA" w14:textId="77777777" w:rsidR="005D4861" w:rsidRPr="00DE7B59" w:rsidDel="005D4861" w:rsidRDefault="005D4861" w:rsidP="005D4861">
            <w:pPr>
              <w:pStyle w:val="TAL"/>
            </w:pPr>
          </w:p>
        </w:tc>
      </w:tr>
      <w:tr w:rsidR="005D4861" w:rsidRPr="00DE7B59" w:rsidDel="005D4861" w14:paraId="4ADF7A51" w14:textId="77777777" w:rsidTr="007E108F">
        <w:tc>
          <w:tcPr>
            <w:tcW w:w="4535" w:type="dxa"/>
            <w:tcBorders>
              <w:top w:val="single" w:sz="4" w:space="0" w:color="auto"/>
              <w:left w:val="single" w:sz="4" w:space="0" w:color="auto"/>
              <w:bottom w:val="single" w:sz="4" w:space="0" w:color="auto"/>
              <w:right w:val="single" w:sz="4" w:space="0" w:color="auto"/>
            </w:tcBorders>
          </w:tcPr>
          <w:p w14:paraId="51861AF4" w14:textId="77777777" w:rsidR="005D4861" w:rsidRPr="00DE7B59" w:rsidDel="005D4861" w:rsidRDefault="005D4861" w:rsidP="005D4861">
            <w:pPr>
              <w:pStyle w:val="TAL"/>
            </w:pPr>
            <w:r w:rsidRPr="00DE7B5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20C4DF8E" w14:textId="77777777" w:rsidR="005D4861" w:rsidRPr="00DE7B59" w:rsidDel="005D4861" w:rsidRDefault="005D4861" w:rsidP="005D4861">
            <w:pPr>
              <w:pStyle w:val="TAL"/>
            </w:pPr>
            <w:r w:rsidRPr="00DE7B59">
              <w:t>ResourceAllocationType1</w:t>
            </w:r>
          </w:p>
        </w:tc>
        <w:tc>
          <w:tcPr>
            <w:tcW w:w="1811" w:type="dxa"/>
            <w:tcBorders>
              <w:top w:val="single" w:sz="4" w:space="0" w:color="auto"/>
              <w:left w:val="single" w:sz="4" w:space="0" w:color="auto"/>
              <w:bottom w:val="single" w:sz="4" w:space="0" w:color="auto"/>
              <w:right w:val="single" w:sz="4" w:space="0" w:color="auto"/>
            </w:tcBorders>
          </w:tcPr>
          <w:p w14:paraId="3BC1070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77386DF6" w14:textId="77777777" w:rsidR="005D4861" w:rsidRPr="00DE7B59" w:rsidDel="005D4861" w:rsidRDefault="005D4861" w:rsidP="005D4861">
            <w:pPr>
              <w:pStyle w:val="TAL"/>
            </w:pPr>
          </w:p>
        </w:tc>
      </w:tr>
      <w:tr w:rsidR="005D4861" w:rsidRPr="00DE7B59" w:rsidDel="005D4861" w14:paraId="1D28BABC" w14:textId="77777777" w:rsidTr="007E108F">
        <w:tc>
          <w:tcPr>
            <w:tcW w:w="4535" w:type="dxa"/>
            <w:tcBorders>
              <w:top w:val="single" w:sz="4" w:space="0" w:color="auto"/>
              <w:left w:val="single" w:sz="4" w:space="0" w:color="auto"/>
              <w:bottom w:val="single" w:sz="4" w:space="0" w:color="auto"/>
              <w:right w:val="single" w:sz="4" w:space="0" w:color="auto"/>
            </w:tcBorders>
          </w:tcPr>
          <w:p w14:paraId="7A644A51" w14:textId="77777777" w:rsidR="005D4861" w:rsidRPr="00DE7B59" w:rsidDel="005D4861" w:rsidRDefault="005D4861" w:rsidP="005D4861">
            <w:pPr>
              <w:pStyle w:val="TAL"/>
            </w:pPr>
            <w:r w:rsidRPr="00DE7B59">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7483FDE8" w14:textId="77777777" w:rsidR="005D4861" w:rsidRPr="00DE7B59" w:rsidDel="005D4861" w:rsidRDefault="005D4861" w:rsidP="005D4861">
            <w:pPr>
              <w:pStyle w:val="TAL"/>
            </w:pPr>
            <w:r w:rsidRPr="00DE7B59">
              <w:t>n0</w:t>
            </w:r>
          </w:p>
        </w:tc>
        <w:tc>
          <w:tcPr>
            <w:tcW w:w="1811" w:type="dxa"/>
            <w:tcBorders>
              <w:top w:val="single" w:sz="4" w:space="0" w:color="auto"/>
              <w:left w:val="single" w:sz="4" w:space="0" w:color="auto"/>
              <w:bottom w:val="single" w:sz="4" w:space="0" w:color="auto"/>
              <w:right w:val="single" w:sz="4" w:space="0" w:color="auto"/>
            </w:tcBorders>
          </w:tcPr>
          <w:p w14:paraId="06B0B07C"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36F3A9F" w14:textId="77777777" w:rsidR="005D4861" w:rsidRPr="00DE7B59" w:rsidDel="005D4861" w:rsidRDefault="005D4861" w:rsidP="005D4861">
            <w:pPr>
              <w:pStyle w:val="TAL"/>
            </w:pPr>
          </w:p>
        </w:tc>
      </w:tr>
      <w:tr w:rsidR="005D4861" w:rsidRPr="00DE7B59" w:rsidDel="005D4861" w14:paraId="3B7F71A8" w14:textId="77777777" w:rsidTr="007E108F">
        <w:tc>
          <w:tcPr>
            <w:tcW w:w="4535" w:type="dxa"/>
            <w:tcBorders>
              <w:top w:val="single" w:sz="4" w:space="0" w:color="auto"/>
              <w:left w:val="single" w:sz="4" w:space="0" w:color="auto"/>
              <w:bottom w:val="single" w:sz="4" w:space="0" w:color="auto"/>
              <w:right w:val="single" w:sz="4" w:space="0" w:color="auto"/>
            </w:tcBorders>
          </w:tcPr>
          <w:p w14:paraId="3E907106" w14:textId="77777777" w:rsidR="005D4861" w:rsidRPr="00DE7B59" w:rsidDel="005D4861" w:rsidRDefault="005D4861" w:rsidP="005D4861">
            <w:pPr>
              <w:pStyle w:val="TAL"/>
            </w:pPr>
            <w:r w:rsidRPr="00DE7B59">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464CCBE5" w14:textId="77777777" w:rsidR="005D4861" w:rsidRPr="00DE7B59" w:rsidDel="005D4861" w:rsidRDefault="005D4861" w:rsidP="005D4861">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0B36EC6F"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5190270" w14:textId="77777777" w:rsidR="005D4861" w:rsidRPr="00DE7B59" w:rsidDel="005D4861" w:rsidRDefault="005D4861" w:rsidP="005D4861">
            <w:pPr>
              <w:pStyle w:val="TAL"/>
            </w:pPr>
          </w:p>
        </w:tc>
      </w:tr>
      <w:tr w:rsidR="005D4861" w:rsidRPr="00DE7B59" w:rsidDel="005D4861" w14:paraId="659F7599" w14:textId="77777777" w:rsidTr="007E108F">
        <w:tc>
          <w:tcPr>
            <w:tcW w:w="4535" w:type="dxa"/>
            <w:tcBorders>
              <w:top w:val="single" w:sz="4" w:space="0" w:color="auto"/>
              <w:left w:val="single" w:sz="4" w:space="0" w:color="auto"/>
              <w:bottom w:val="single" w:sz="4" w:space="0" w:color="auto"/>
              <w:right w:val="single" w:sz="4" w:space="0" w:color="auto"/>
            </w:tcBorders>
          </w:tcPr>
          <w:p w14:paraId="2338143F" w14:textId="77777777" w:rsidR="005D4861" w:rsidRPr="00DE7B59" w:rsidDel="005D4861" w:rsidRDefault="005D4861" w:rsidP="005D4861">
            <w:pPr>
              <w:pStyle w:val="TAL"/>
            </w:pPr>
            <w:r w:rsidRPr="00DE7B59">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396D830A" w14:textId="77777777" w:rsidR="005D4861" w:rsidRPr="00DE7B59" w:rsidDel="005D4861" w:rsidRDefault="005D4861" w:rsidP="005D4861">
            <w:pPr>
              <w:pStyle w:val="TAL"/>
            </w:pPr>
            <w:r w:rsidRPr="00DE7B59">
              <w:t>16</w:t>
            </w:r>
          </w:p>
        </w:tc>
        <w:tc>
          <w:tcPr>
            <w:tcW w:w="1811" w:type="dxa"/>
            <w:tcBorders>
              <w:top w:val="single" w:sz="4" w:space="0" w:color="auto"/>
              <w:left w:val="single" w:sz="4" w:space="0" w:color="auto"/>
              <w:bottom w:val="single" w:sz="4" w:space="0" w:color="auto"/>
              <w:right w:val="single" w:sz="4" w:space="0" w:color="auto"/>
            </w:tcBorders>
          </w:tcPr>
          <w:p w14:paraId="3948DB6B"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B1667F8" w14:textId="77777777" w:rsidR="005D4861" w:rsidRPr="00DE7B59" w:rsidDel="005D4861" w:rsidRDefault="005D4861" w:rsidP="005D4861">
            <w:pPr>
              <w:pStyle w:val="TAL"/>
            </w:pPr>
          </w:p>
        </w:tc>
      </w:tr>
      <w:tr w:rsidR="005D4861" w:rsidRPr="00DE7B59" w:rsidDel="005D4861" w14:paraId="486C6EF0" w14:textId="77777777" w:rsidTr="007E108F">
        <w:tc>
          <w:tcPr>
            <w:tcW w:w="4535" w:type="dxa"/>
            <w:tcBorders>
              <w:top w:val="single" w:sz="4" w:space="0" w:color="auto"/>
              <w:left w:val="single" w:sz="4" w:space="0" w:color="auto"/>
              <w:bottom w:val="single" w:sz="4" w:space="0" w:color="auto"/>
              <w:right w:val="single" w:sz="4" w:space="0" w:color="auto"/>
            </w:tcBorders>
          </w:tcPr>
          <w:p w14:paraId="316F6CFD" w14:textId="77777777" w:rsidR="005D4861" w:rsidRPr="00DE7B59" w:rsidDel="005D4861" w:rsidRDefault="005D4861" w:rsidP="005D4861">
            <w:pPr>
              <w:pStyle w:val="TAL"/>
            </w:pPr>
            <w:r w:rsidRPr="00DE7B59">
              <w:t xml:space="preserve">              repK</w:t>
            </w:r>
          </w:p>
        </w:tc>
        <w:tc>
          <w:tcPr>
            <w:tcW w:w="2267" w:type="dxa"/>
            <w:tcBorders>
              <w:top w:val="single" w:sz="4" w:space="0" w:color="auto"/>
              <w:left w:val="single" w:sz="4" w:space="0" w:color="auto"/>
              <w:bottom w:val="single" w:sz="4" w:space="0" w:color="auto"/>
              <w:right w:val="single" w:sz="4" w:space="0" w:color="auto"/>
            </w:tcBorders>
          </w:tcPr>
          <w:p w14:paraId="1AB4E9CC" w14:textId="77777777" w:rsidR="005D4861" w:rsidRPr="00DE7B59" w:rsidDel="005D4861" w:rsidRDefault="005D4861" w:rsidP="005D4861">
            <w:pPr>
              <w:pStyle w:val="TAL"/>
            </w:pPr>
            <w:r w:rsidRPr="00DE7B59">
              <w:t>n1</w:t>
            </w:r>
          </w:p>
        </w:tc>
        <w:tc>
          <w:tcPr>
            <w:tcW w:w="1811" w:type="dxa"/>
            <w:tcBorders>
              <w:top w:val="single" w:sz="4" w:space="0" w:color="auto"/>
              <w:left w:val="single" w:sz="4" w:space="0" w:color="auto"/>
              <w:bottom w:val="single" w:sz="4" w:space="0" w:color="auto"/>
              <w:right w:val="single" w:sz="4" w:space="0" w:color="auto"/>
            </w:tcBorders>
          </w:tcPr>
          <w:p w14:paraId="297A0051"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86AE8A9" w14:textId="77777777" w:rsidR="005D4861" w:rsidRPr="00DE7B59" w:rsidDel="005D4861" w:rsidRDefault="005D4861" w:rsidP="005D4861">
            <w:pPr>
              <w:pStyle w:val="TAL"/>
            </w:pPr>
          </w:p>
        </w:tc>
      </w:tr>
      <w:tr w:rsidR="005D4861" w:rsidRPr="00DE7B59" w:rsidDel="005D4861" w14:paraId="3C8911B5" w14:textId="77777777" w:rsidTr="007E108F">
        <w:tc>
          <w:tcPr>
            <w:tcW w:w="4535" w:type="dxa"/>
            <w:tcBorders>
              <w:top w:val="single" w:sz="4" w:space="0" w:color="auto"/>
              <w:left w:val="single" w:sz="4" w:space="0" w:color="auto"/>
              <w:bottom w:val="single" w:sz="4" w:space="0" w:color="auto"/>
              <w:right w:val="single" w:sz="4" w:space="0" w:color="auto"/>
            </w:tcBorders>
          </w:tcPr>
          <w:p w14:paraId="02E8DB56"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A33262B" w14:textId="32AFF804" w:rsidR="005D4861" w:rsidRPr="00DE7B59" w:rsidDel="005D4861" w:rsidRDefault="005D4861" w:rsidP="005D4861">
            <w:pPr>
              <w:pStyle w:val="TAL"/>
            </w:pPr>
            <w:r w:rsidRPr="00DE7B59">
              <w:t>Sym</w:t>
            </w:r>
            <w:r w:rsidR="002D775E" w:rsidRPr="00DE7B59">
              <w:t>4</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574C14BE" w14:textId="2521BCEB"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1CC494B1" w14:textId="77777777" w:rsidR="005D4861" w:rsidRPr="00DE7B59" w:rsidDel="005D4861" w:rsidRDefault="005D4861" w:rsidP="005D4861">
            <w:pPr>
              <w:pStyle w:val="TAL"/>
            </w:pPr>
            <w:r w:rsidRPr="00DE7B59">
              <w:rPr>
                <w:lang w:eastAsia="zh-CN"/>
              </w:rPr>
              <w:t>15kHz</w:t>
            </w:r>
          </w:p>
        </w:tc>
      </w:tr>
      <w:tr w:rsidR="005D4861" w:rsidRPr="00DE7B59" w:rsidDel="005D4861" w14:paraId="2F56F964" w14:textId="77777777" w:rsidTr="007E108F">
        <w:tc>
          <w:tcPr>
            <w:tcW w:w="4535" w:type="dxa"/>
            <w:tcBorders>
              <w:top w:val="single" w:sz="4" w:space="0" w:color="auto"/>
              <w:left w:val="single" w:sz="4" w:space="0" w:color="auto"/>
              <w:bottom w:val="single" w:sz="4" w:space="0" w:color="auto"/>
              <w:right w:val="single" w:sz="4" w:space="0" w:color="auto"/>
            </w:tcBorders>
          </w:tcPr>
          <w:p w14:paraId="71792A90"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5062C009" w14:textId="23CA8B5E" w:rsidR="005D4861" w:rsidRPr="00DE7B59" w:rsidDel="005D4861" w:rsidRDefault="005D4861" w:rsidP="005D4861">
            <w:pPr>
              <w:pStyle w:val="TAL"/>
            </w:pPr>
            <w:r w:rsidRPr="00DE7B59">
              <w:t>Sym</w:t>
            </w:r>
            <w:r w:rsidR="002D775E" w:rsidRPr="00DE7B59">
              <w:t>8</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776DFE7F" w14:textId="6E909C38"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51C9372F" w14:textId="77777777" w:rsidR="005D4861" w:rsidRPr="00DE7B59" w:rsidDel="005D4861" w:rsidRDefault="005D4861" w:rsidP="005D4861">
            <w:pPr>
              <w:pStyle w:val="TAL"/>
            </w:pPr>
            <w:r w:rsidRPr="00DE7B59">
              <w:rPr>
                <w:lang w:eastAsia="zh-CN"/>
              </w:rPr>
              <w:t>30kHz</w:t>
            </w:r>
          </w:p>
        </w:tc>
      </w:tr>
      <w:tr w:rsidR="005D4861" w:rsidRPr="00DE7B59" w:rsidDel="005D4861" w14:paraId="4015F4D4" w14:textId="77777777" w:rsidTr="007E108F">
        <w:tc>
          <w:tcPr>
            <w:tcW w:w="4535" w:type="dxa"/>
            <w:tcBorders>
              <w:top w:val="single" w:sz="4" w:space="0" w:color="auto"/>
              <w:left w:val="single" w:sz="4" w:space="0" w:color="auto"/>
              <w:bottom w:val="single" w:sz="4" w:space="0" w:color="auto"/>
              <w:right w:val="single" w:sz="4" w:space="0" w:color="auto"/>
            </w:tcBorders>
          </w:tcPr>
          <w:p w14:paraId="36AA39B6"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B74C06D" w14:textId="2C516DCA" w:rsidR="005D4861" w:rsidRPr="00DE7B59" w:rsidDel="005D4861" w:rsidRDefault="005D4861" w:rsidP="005D4861">
            <w:pPr>
              <w:pStyle w:val="TAL"/>
            </w:pPr>
            <w:r w:rsidRPr="00DE7B59">
              <w:t>Sym</w:t>
            </w:r>
            <w:r w:rsidR="002D775E" w:rsidRPr="00DE7B59">
              <w:t>16</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0906F01D" w14:textId="0B24D6F5"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6A364C31" w14:textId="77777777" w:rsidR="005D4861" w:rsidRPr="00DE7B59" w:rsidDel="005D4861" w:rsidRDefault="005D4861" w:rsidP="005D4861">
            <w:pPr>
              <w:pStyle w:val="TAL"/>
            </w:pPr>
            <w:r w:rsidRPr="00DE7B59">
              <w:rPr>
                <w:lang w:eastAsia="zh-CN"/>
              </w:rPr>
              <w:t>60kHz</w:t>
            </w:r>
          </w:p>
        </w:tc>
      </w:tr>
      <w:tr w:rsidR="005D4861" w:rsidRPr="00DE7B59" w:rsidDel="005D4861" w14:paraId="06F275E8" w14:textId="77777777" w:rsidTr="00D85A38">
        <w:tc>
          <w:tcPr>
            <w:tcW w:w="4535" w:type="dxa"/>
            <w:tcBorders>
              <w:top w:val="single" w:sz="4" w:space="0" w:color="auto"/>
              <w:left w:val="single" w:sz="4" w:space="0" w:color="auto"/>
              <w:bottom w:val="single" w:sz="4" w:space="0" w:color="auto"/>
              <w:right w:val="single" w:sz="4" w:space="0" w:color="auto"/>
            </w:tcBorders>
          </w:tcPr>
          <w:p w14:paraId="255E3A9D"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2AFB6B75" w14:textId="4AEDB3A7" w:rsidR="005D4861" w:rsidRPr="00DE7B59" w:rsidDel="005D4861" w:rsidRDefault="005D4861" w:rsidP="005D4861">
            <w:pPr>
              <w:pStyle w:val="TAL"/>
            </w:pPr>
            <w:r w:rsidRPr="00DE7B59">
              <w:t>Sym</w:t>
            </w:r>
            <w:r w:rsidR="002D775E" w:rsidRPr="00DE7B59">
              <w:t>32</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0A5639DB" w14:textId="73F323B3"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28F62B93" w14:textId="77777777" w:rsidR="005D4861" w:rsidRPr="00DE7B59" w:rsidDel="005D4861" w:rsidRDefault="005D4861" w:rsidP="005D4861">
            <w:pPr>
              <w:pStyle w:val="TAL"/>
            </w:pPr>
            <w:r w:rsidRPr="00DE7B59">
              <w:rPr>
                <w:lang w:eastAsia="zh-CN"/>
              </w:rPr>
              <w:t>120kHz</w:t>
            </w:r>
          </w:p>
        </w:tc>
      </w:tr>
      <w:tr w:rsidR="005D4861" w:rsidRPr="00DE7B59" w:rsidDel="005D4861" w14:paraId="430E2550" w14:textId="77777777" w:rsidTr="00D85A38">
        <w:tc>
          <w:tcPr>
            <w:tcW w:w="4535" w:type="dxa"/>
            <w:tcBorders>
              <w:top w:val="single" w:sz="4" w:space="0" w:color="auto"/>
              <w:left w:val="single" w:sz="4" w:space="0" w:color="auto"/>
              <w:bottom w:val="single" w:sz="4" w:space="0" w:color="auto"/>
              <w:right w:val="single" w:sz="4" w:space="0" w:color="auto"/>
            </w:tcBorders>
          </w:tcPr>
          <w:p w14:paraId="1EA1EE0B" w14:textId="77777777" w:rsidR="005D4861" w:rsidRPr="00DE7B59" w:rsidDel="005D4861" w:rsidRDefault="005D4861" w:rsidP="005D4861">
            <w:pPr>
              <w:pStyle w:val="TAL"/>
            </w:pPr>
            <w:r w:rsidRPr="00DE7B59">
              <w:t xml:space="preserve">              rrc-ConfiguredUplinkGrant SEQUENCE{</w:t>
            </w:r>
          </w:p>
        </w:tc>
        <w:tc>
          <w:tcPr>
            <w:tcW w:w="2267" w:type="dxa"/>
            <w:tcBorders>
              <w:top w:val="single" w:sz="4" w:space="0" w:color="auto"/>
              <w:left w:val="single" w:sz="4" w:space="0" w:color="auto"/>
              <w:bottom w:val="single" w:sz="4" w:space="0" w:color="auto"/>
              <w:right w:val="single" w:sz="4" w:space="0" w:color="auto"/>
            </w:tcBorders>
          </w:tcPr>
          <w:p w14:paraId="4535EEA4"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110F0D4"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1F3DA65" w14:textId="77777777" w:rsidR="005D4861" w:rsidRPr="00DE7B59" w:rsidDel="005D4861" w:rsidRDefault="005D4861" w:rsidP="005D4861">
            <w:pPr>
              <w:pStyle w:val="TAL"/>
            </w:pPr>
          </w:p>
        </w:tc>
      </w:tr>
      <w:tr w:rsidR="005D4861" w:rsidRPr="00DE7B59" w:rsidDel="005D4861" w14:paraId="3AF6C36B" w14:textId="77777777" w:rsidTr="00D85A38">
        <w:tc>
          <w:tcPr>
            <w:tcW w:w="4535" w:type="dxa"/>
            <w:tcBorders>
              <w:top w:val="single" w:sz="4" w:space="0" w:color="auto"/>
              <w:left w:val="single" w:sz="4" w:space="0" w:color="auto"/>
              <w:bottom w:val="single" w:sz="4" w:space="0" w:color="auto"/>
              <w:right w:val="single" w:sz="4" w:space="0" w:color="auto"/>
            </w:tcBorders>
          </w:tcPr>
          <w:p w14:paraId="10BA58FD" w14:textId="77777777" w:rsidR="005D4861" w:rsidRPr="00DE7B59" w:rsidDel="005D4861" w:rsidRDefault="005D4861" w:rsidP="005D4861">
            <w:pPr>
              <w:pStyle w:val="TAL"/>
            </w:pPr>
            <w:r w:rsidRPr="00DE7B59">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57F49D1A" w14:textId="1C11DC45" w:rsidR="005D4861" w:rsidRPr="00DE7B59" w:rsidDel="005D4861" w:rsidRDefault="002D775E"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5E3BDB51"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598958" w14:textId="77777777" w:rsidR="005D4861" w:rsidRPr="00DE7B59" w:rsidDel="005D4861" w:rsidRDefault="005D4861" w:rsidP="005D4861">
            <w:pPr>
              <w:pStyle w:val="TAL"/>
            </w:pPr>
          </w:p>
        </w:tc>
      </w:tr>
      <w:tr w:rsidR="005D4861" w:rsidRPr="00DE7B59" w:rsidDel="005D4861" w14:paraId="56B3B4DD" w14:textId="77777777" w:rsidTr="00D85A38">
        <w:tc>
          <w:tcPr>
            <w:tcW w:w="4535" w:type="dxa"/>
            <w:tcBorders>
              <w:top w:val="single" w:sz="4" w:space="0" w:color="auto"/>
              <w:left w:val="single" w:sz="4" w:space="0" w:color="auto"/>
              <w:bottom w:val="single" w:sz="4" w:space="0" w:color="auto"/>
              <w:right w:val="single" w:sz="4" w:space="0" w:color="auto"/>
            </w:tcBorders>
          </w:tcPr>
          <w:p w14:paraId="27B3C088" w14:textId="77777777" w:rsidR="005D4861" w:rsidRPr="00DE7B59" w:rsidDel="005D4861" w:rsidRDefault="005D4861" w:rsidP="005D4861">
            <w:pPr>
              <w:pStyle w:val="TAL"/>
            </w:pPr>
            <w:r w:rsidRPr="00DE7B59">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35EDE105" w14:textId="77777777" w:rsidR="005D4861" w:rsidRPr="00DE7B59" w:rsidDel="005D4861" w:rsidRDefault="005D4861" w:rsidP="005D4861">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01DE5ED4" w14:textId="77777777" w:rsidR="005D4861" w:rsidRPr="00DE7B59" w:rsidDel="005D4861" w:rsidRDefault="005D4861" w:rsidP="005D4861">
            <w:pPr>
              <w:pStyle w:val="TAL"/>
            </w:pPr>
            <w:r w:rsidRPr="00DE7B59">
              <w:t xml:space="preserve">Reference TS 38.508-1 </w:t>
            </w:r>
            <w:r w:rsidRPr="00DE7B59">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4AE88E9B" w14:textId="77777777" w:rsidR="005D4861" w:rsidRPr="00DE7B59" w:rsidDel="005D4861" w:rsidRDefault="005D4861" w:rsidP="005D4861">
            <w:pPr>
              <w:pStyle w:val="TAL"/>
            </w:pPr>
          </w:p>
        </w:tc>
      </w:tr>
      <w:tr w:rsidR="005D4861" w:rsidRPr="00DE7B59" w:rsidDel="005D4861" w14:paraId="3455BAA9" w14:textId="77777777" w:rsidTr="00D85A38">
        <w:tc>
          <w:tcPr>
            <w:tcW w:w="4535" w:type="dxa"/>
            <w:tcBorders>
              <w:top w:val="single" w:sz="4" w:space="0" w:color="auto"/>
              <w:left w:val="single" w:sz="4" w:space="0" w:color="auto"/>
              <w:bottom w:val="single" w:sz="4" w:space="0" w:color="auto"/>
              <w:right w:val="single" w:sz="4" w:space="0" w:color="auto"/>
            </w:tcBorders>
          </w:tcPr>
          <w:p w14:paraId="472E69FC" w14:textId="77777777" w:rsidR="005D4861" w:rsidRPr="00DE7B59" w:rsidDel="005D4861" w:rsidRDefault="005D4861" w:rsidP="005D4861">
            <w:pPr>
              <w:pStyle w:val="TAL"/>
            </w:pPr>
            <w:r w:rsidRPr="00DE7B59">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5AA4D15F" w14:textId="77777777" w:rsidR="005D4861" w:rsidRPr="00DE7B59" w:rsidDel="005D4861" w:rsidRDefault="005D4861" w:rsidP="005D4861">
            <w:pPr>
              <w:pStyle w:val="TAL"/>
            </w:pPr>
            <w:r w:rsidRPr="00DE7B59">
              <w:t>BIT STRING (SIZE(18)</w:t>
            </w:r>
          </w:p>
        </w:tc>
        <w:tc>
          <w:tcPr>
            <w:tcW w:w="1811" w:type="dxa"/>
            <w:tcBorders>
              <w:top w:val="single" w:sz="4" w:space="0" w:color="auto"/>
              <w:left w:val="single" w:sz="4" w:space="0" w:color="auto"/>
              <w:bottom w:val="single" w:sz="4" w:space="0" w:color="auto"/>
              <w:right w:val="single" w:sz="4" w:space="0" w:color="auto"/>
            </w:tcBorders>
          </w:tcPr>
          <w:p w14:paraId="000107C7" w14:textId="77777777" w:rsidR="005D4861" w:rsidRPr="00DE7B59" w:rsidRDefault="005D4861" w:rsidP="005D4861">
            <w:pPr>
              <w:pStyle w:val="TAL"/>
            </w:pPr>
            <w:r w:rsidRPr="00DE7B59">
              <w:t>BIT STRING (SIZE(18), Equal to</w:t>
            </w:r>
          </w:p>
          <w:p w14:paraId="4293FDBD" w14:textId="546B991B" w:rsidR="005D4861" w:rsidRPr="00DE7B59" w:rsidRDefault="005D4861" w:rsidP="005D4861">
            <w:pPr>
              <w:pStyle w:val="TAL"/>
            </w:pPr>
            <w:r w:rsidRPr="00DE7B59">
              <w:t>NBWPsize * (LRB-1) + RBstart), where</w:t>
            </w:r>
          </w:p>
          <w:p w14:paraId="427A0817" w14:textId="3EDD83CA" w:rsidR="005D4861" w:rsidRPr="00DE7B59" w:rsidRDefault="005D4861" w:rsidP="005D4861">
            <w:pPr>
              <w:pStyle w:val="TAL"/>
            </w:pPr>
            <w:r w:rsidRPr="00DE7B59">
              <w:t>LRB = 23 PRB,</w:t>
            </w:r>
          </w:p>
          <w:p w14:paraId="5E95262E" w14:textId="5315B433" w:rsidR="005D4861" w:rsidRPr="00DE7B59" w:rsidRDefault="005D4861" w:rsidP="005D4861">
            <w:pPr>
              <w:pStyle w:val="TAL"/>
            </w:pPr>
            <w:r w:rsidRPr="00DE7B59">
              <w:t>RBstart = 0,</w:t>
            </w:r>
          </w:p>
          <w:p w14:paraId="1AE6AC06" w14:textId="77777777" w:rsidR="005D4861" w:rsidRPr="00DE7B59" w:rsidDel="005D4861" w:rsidRDefault="005D4861" w:rsidP="005D4861">
            <w:pPr>
              <w:pStyle w:val="TAL"/>
            </w:pPr>
            <w:r w:rsidRPr="00DE7B59">
              <w:t>NBWPsize is the size [PRBs] of the active carrier bandwidth part and ontained in TS.38.508-1 [4] clause 4.3.1.1.</w:t>
            </w:r>
          </w:p>
        </w:tc>
        <w:tc>
          <w:tcPr>
            <w:tcW w:w="1134" w:type="dxa"/>
            <w:tcBorders>
              <w:top w:val="single" w:sz="4" w:space="0" w:color="auto"/>
              <w:left w:val="single" w:sz="4" w:space="0" w:color="auto"/>
              <w:bottom w:val="single" w:sz="4" w:space="0" w:color="auto"/>
              <w:right w:val="single" w:sz="4" w:space="0" w:color="auto"/>
            </w:tcBorders>
          </w:tcPr>
          <w:p w14:paraId="1E621894" w14:textId="77777777" w:rsidR="005D4861" w:rsidRPr="00DE7B59" w:rsidDel="005D4861" w:rsidRDefault="005D4861" w:rsidP="005D4861">
            <w:pPr>
              <w:pStyle w:val="TAL"/>
            </w:pPr>
          </w:p>
        </w:tc>
      </w:tr>
      <w:tr w:rsidR="00D8424E" w:rsidRPr="00DE7B59" w:rsidDel="005D4861" w14:paraId="3570EBAD" w14:textId="77777777" w:rsidTr="007E108F">
        <w:tc>
          <w:tcPr>
            <w:tcW w:w="4535" w:type="dxa"/>
            <w:tcBorders>
              <w:top w:val="single" w:sz="4" w:space="0" w:color="auto"/>
              <w:left w:val="single" w:sz="4" w:space="0" w:color="auto"/>
              <w:bottom w:val="single" w:sz="4" w:space="0" w:color="auto"/>
              <w:right w:val="single" w:sz="4" w:space="0" w:color="auto"/>
            </w:tcBorders>
          </w:tcPr>
          <w:p w14:paraId="57E6B784" w14:textId="77777777" w:rsidR="00D8424E" w:rsidRPr="00DE7B59" w:rsidDel="005D4861" w:rsidRDefault="00D8424E" w:rsidP="00D8424E">
            <w:pPr>
              <w:pStyle w:val="TAL"/>
            </w:pPr>
            <w:r w:rsidRPr="00DE7B59">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491B1FCA"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309F643F"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6DD592E2" w14:textId="77777777" w:rsidR="00D8424E" w:rsidRPr="00DE7B59" w:rsidDel="005D4861" w:rsidRDefault="00D8424E" w:rsidP="00D8424E">
            <w:pPr>
              <w:pStyle w:val="TAL"/>
            </w:pPr>
          </w:p>
        </w:tc>
      </w:tr>
      <w:tr w:rsidR="00D8424E" w:rsidRPr="00DE7B59" w:rsidDel="005D4861" w14:paraId="2E7A1002" w14:textId="77777777" w:rsidTr="007E108F">
        <w:tc>
          <w:tcPr>
            <w:tcW w:w="4535" w:type="dxa"/>
            <w:tcBorders>
              <w:top w:val="single" w:sz="4" w:space="0" w:color="auto"/>
              <w:left w:val="single" w:sz="4" w:space="0" w:color="auto"/>
              <w:bottom w:val="single" w:sz="4" w:space="0" w:color="auto"/>
              <w:right w:val="single" w:sz="4" w:space="0" w:color="auto"/>
            </w:tcBorders>
          </w:tcPr>
          <w:p w14:paraId="480E2430" w14:textId="77777777" w:rsidR="00D8424E" w:rsidRPr="00DE7B59" w:rsidDel="005D4861" w:rsidRDefault="00D8424E" w:rsidP="00D8424E">
            <w:pPr>
              <w:pStyle w:val="TAL"/>
            </w:pPr>
            <w:r w:rsidRPr="00DE7B59">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618F2532"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4B92CE3F"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59FF33FB" w14:textId="77777777" w:rsidR="00D8424E" w:rsidRPr="00DE7B59" w:rsidDel="005D4861" w:rsidRDefault="00D8424E" w:rsidP="00D8424E">
            <w:pPr>
              <w:pStyle w:val="TAL"/>
            </w:pPr>
          </w:p>
        </w:tc>
      </w:tr>
      <w:tr w:rsidR="00D8424E" w:rsidRPr="00DE7B59" w:rsidDel="005D4861" w14:paraId="08CB421C" w14:textId="77777777" w:rsidTr="00D85A38">
        <w:tc>
          <w:tcPr>
            <w:tcW w:w="4535" w:type="dxa"/>
            <w:tcBorders>
              <w:top w:val="single" w:sz="4" w:space="0" w:color="auto"/>
              <w:left w:val="single" w:sz="4" w:space="0" w:color="auto"/>
              <w:bottom w:val="single" w:sz="4" w:space="0" w:color="auto"/>
              <w:right w:val="single" w:sz="4" w:space="0" w:color="auto"/>
            </w:tcBorders>
          </w:tcPr>
          <w:p w14:paraId="1BC4DED1" w14:textId="77777777" w:rsidR="00D8424E" w:rsidRPr="00DE7B59" w:rsidDel="005D4861" w:rsidRDefault="00D8424E" w:rsidP="00D8424E">
            <w:pPr>
              <w:pStyle w:val="TAL"/>
            </w:pPr>
            <w:r w:rsidRPr="00DE7B59">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6AA4B357" w14:textId="77777777" w:rsidR="00D8424E" w:rsidRPr="00DE7B59" w:rsidDel="005D4861" w:rsidRDefault="00D8424E" w:rsidP="00D8424E">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4B811262"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AB0428" w14:textId="77777777" w:rsidR="00D8424E" w:rsidRPr="00DE7B59" w:rsidDel="005D4861" w:rsidRDefault="00D8424E" w:rsidP="00D8424E">
            <w:pPr>
              <w:pStyle w:val="TAL"/>
            </w:pPr>
          </w:p>
        </w:tc>
      </w:tr>
      <w:tr w:rsidR="00D8424E" w:rsidRPr="00DE7B59" w:rsidDel="005D4861" w14:paraId="167F9EED" w14:textId="77777777" w:rsidTr="00D85A38">
        <w:tc>
          <w:tcPr>
            <w:tcW w:w="4535" w:type="dxa"/>
            <w:tcBorders>
              <w:top w:val="single" w:sz="4" w:space="0" w:color="auto"/>
              <w:left w:val="single" w:sz="4" w:space="0" w:color="auto"/>
              <w:bottom w:val="single" w:sz="4" w:space="0" w:color="auto"/>
              <w:right w:val="single" w:sz="4" w:space="0" w:color="auto"/>
            </w:tcBorders>
          </w:tcPr>
          <w:p w14:paraId="78B3DBE6" w14:textId="77777777" w:rsidR="00D8424E" w:rsidRPr="00DE7B59" w:rsidDel="005D4861" w:rsidRDefault="00D8424E" w:rsidP="00D8424E">
            <w:pPr>
              <w:pStyle w:val="TAL"/>
            </w:pPr>
            <w:r w:rsidRPr="00DE7B59">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707FB72" w14:textId="77777777" w:rsidR="00D8424E" w:rsidRPr="00DE7B59" w:rsidDel="005D4861" w:rsidRDefault="00D8424E" w:rsidP="00D8424E">
            <w:pPr>
              <w:pStyle w:val="TAL"/>
            </w:pPr>
            <w:r w:rsidRPr="00DE7B59">
              <w:t>16</w:t>
            </w:r>
          </w:p>
        </w:tc>
        <w:tc>
          <w:tcPr>
            <w:tcW w:w="1811" w:type="dxa"/>
            <w:tcBorders>
              <w:top w:val="single" w:sz="4" w:space="0" w:color="auto"/>
              <w:left w:val="single" w:sz="4" w:space="0" w:color="auto"/>
              <w:bottom w:val="single" w:sz="4" w:space="0" w:color="auto"/>
              <w:right w:val="single" w:sz="4" w:space="0" w:color="auto"/>
            </w:tcBorders>
          </w:tcPr>
          <w:p w14:paraId="784605AC"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549FB5" w14:textId="77777777" w:rsidR="00D8424E" w:rsidRPr="00DE7B59" w:rsidDel="005D4861" w:rsidRDefault="00D8424E" w:rsidP="00D8424E">
            <w:pPr>
              <w:pStyle w:val="TAL"/>
            </w:pPr>
          </w:p>
        </w:tc>
      </w:tr>
      <w:tr w:rsidR="00D8424E" w:rsidRPr="00DE7B59" w:rsidDel="005D4861" w14:paraId="493DAEC6" w14:textId="77777777" w:rsidTr="00D85A38">
        <w:tc>
          <w:tcPr>
            <w:tcW w:w="4535" w:type="dxa"/>
            <w:tcBorders>
              <w:top w:val="single" w:sz="4" w:space="0" w:color="auto"/>
              <w:left w:val="single" w:sz="4" w:space="0" w:color="auto"/>
              <w:bottom w:val="single" w:sz="4" w:space="0" w:color="auto"/>
              <w:right w:val="single" w:sz="4" w:space="0" w:color="auto"/>
            </w:tcBorders>
          </w:tcPr>
          <w:p w14:paraId="3900981B" w14:textId="77777777" w:rsidR="00D8424E" w:rsidRPr="00DE7B59" w:rsidDel="005D4861" w:rsidRDefault="00D8424E" w:rsidP="00D8424E">
            <w:pPr>
              <w:pStyle w:val="TAL"/>
            </w:pPr>
            <w:r w:rsidRPr="00DE7B59">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66D80B83"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093E9A47"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41B148AB" w14:textId="77777777" w:rsidR="00D8424E" w:rsidRPr="00DE7B59" w:rsidDel="005D4861" w:rsidRDefault="00D8424E" w:rsidP="00D8424E">
            <w:pPr>
              <w:pStyle w:val="TAL"/>
            </w:pPr>
          </w:p>
        </w:tc>
      </w:tr>
      <w:tr w:rsidR="007635F1" w:rsidRPr="00DE7B59" w14:paraId="55DE3EBF" w14:textId="77777777" w:rsidTr="00D85A38">
        <w:tc>
          <w:tcPr>
            <w:tcW w:w="4535" w:type="dxa"/>
            <w:tcBorders>
              <w:top w:val="single" w:sz="4" w:space="0" w:color="auto"/>
              <w:left w:val="single" w:sz="4" w:space="0" w:color="auto"/>
              <w:bottom w:val="single" w:sz="4" w:space="0" w:color="auto"/>
              <w:right w:val="single" w:sz="4" w:space="0" w:color="auto"/>
            </w:tcBorders>
          </w:tcPr>
          <w:p w14:paraId="5E66B5EC"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55E1054"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4A52814"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EFF5EA1" w14:textId="77777777" w:rsidR="007635F1" w:rsidRPr="00DE7B59" w:rsidRDefault="007635F1" w:rsidP="00D85A38">
            <w:pPr>
              <w:pStyle w:val="TAL"/>
            </w:pPr>
          </w:p>
        </w:tc>
      </w:tr>
      <w:tr w:rsidR="007635F1" w:rsidRPr="00DE7B59" w14:paraId="21A48628"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4A1A13C1"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574C24E"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B4F1974"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4905F4B" w14:textId="77777777" w:rsidR="007635F1" w:rsidRPr="00DE7B59" w:rsidRDefault="007635F1" w:rsidP="00D85A38">
            <w:pPr>
              <w:pStyle w:val="TAL"/>
            </w:pPr>
          </w:p>
        </w:tc>
      </w:tr>
      <w:tr w:rsidR="007635F1" w:rsidRPr="00DE7B59" w14:paraId="7A993E41" w14:textId="77777777" w:rsidTr="00D85A38">
        <w:tc>
          <w:tcPr>
            <w:tcW w:w="4535" w:type="dxa"/>
            <w:tcBorders>
              <w:top w:val="single" w:sz="4" w:space="0" w:color="auto"/>
              <w:left w:val="single" w:sz="4" w:space="0" w:color="auto"/>
              <w:bottom w:val="single" w:sz="4" w:space="0" w:color="auto"/>
              <w:right w:val="single" w:sz="4" w:space="0" w:color="auto"/>
            </w:tcBorders>
          </w:tcPr>
          <w:p w14:paraId="3FBB7211"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513BF3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19C1818"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C552C81" w14:textId="77777777" w:rsidR="007635F1" w:rsidRPr="00DE7B59" w:rsidRDefault="007635F1" w:rsidP="00D85A38">
            <w:pPr>
              <w:pStyle w:val="TAL"/>
            </w:pPr>
          </w:p>
        </w:tc>
      </w:tr>
      <w:tr w:rsidR="00E82A48" w:rsidRPr="00DE7B59" w14:paraId="7AB1CEB4" w14:textId="77777777" w:rsidTr="00E82A48">
        <w:tc>
          <w:tcPr>
            <w:tcW w:w="4535" w:type="dxa"/>
            <w:tcBorders>
              <w:top w:val="single" w:sz="4" w:space="0" w:color="auto"/>
              <w:left w:val="single" w:sz="4" w:space="0" w:color="auto"/>
              <w:bottom w:val="single" w:sz="4" w:space="0" w:color="auto"/>
              <w:right w:val="single" w:sz="4" w:space="0" w:color="auto"/>
            </w:tcBorders>
          </w:tcPr>
          <w:p w14:paraId="12F4859C"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9B65CC1"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741142F5"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5542B1F4" w14:textId="77777777" w:rsidR="00E82A48" w:rsidRPr="00DE7B59" w:rsidRDefault="00E82A48" w:rsidP="00B95287">
            <w:pPr>
              <w:pStyle w:val="TAL"/>
            </w:pPr>
          </w:p>
        </w:tc>
      </w:tr>
      <w:tr w:rsidR="00E82A48" w:rsidRPr="00DE7B59" w14:paraId="13102AE0" w14:textId="77777777" w:rsidTr="00E82A48">
        <w:tc>
          <w:tcPr>
            <w:tcW w:w="4535" w:type="dxa"/>
            <w:tcBorders>
              <w:top w:val="single" w:sz="4" w:space="0" w:color="auto"/>
              <w:left w:val="single" w:sz="4" w:space="0" w:color="auto"/>
              <w:bottom w:val="single" w:sz="4" w:space="0" w:color="auto"/>
              <w:right w:val="single" w:sz="4" w:space="0" w:color="auto"/>
            </w:tcBorders>
          </w:tcPr>
          <w:p w14:paraId="1253D344"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34DCA58E"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0FC807DD"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07E26382" w14:textId="77777777" w:rsidR="00E82A48" w:rsidRPr="00DE7B59" w:rsidRDefault="00E82A48" w:rsidP="00B95287">
            <w:pPr>
              <w:pStyle w:val="TAL"/>
            </w:pPr>
          </w:p>
        </w:tc>
      </w:tr>
      <w:tr w:rsidR="00E82A48" w:rsidRPr="00DE7B59" w14:paraId="1373E8F9" w14:textId="77777777" w:rsidTr="00E82A48">
        <w:tc>
          <w:tcPr>
            <w:tcW w:w="4535" w:type="dxa"/>
            <w:tcBorders>
              <w:top w:val="single" w:sz="4" w:space="0" w:color="auto"/>
              <w:left w:val="single" w:sz="4" w:space="0" w:color="auto"/>
              <w:bottom w:val="single" w:sz="4" w:space="0" w:color="auto"/>
              <w:right w:val="single" w:sz="4" w:space="0" w:color="auto"/>
            </w:tcBorders>
          </w:tcPr>
          <w:p w14:paraId="6E499323"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79E95A9"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39E03642"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698E4EDA" w14:textId="77777777" w:rsidR="00E82A48" w:rsidRPr="00DE7B59" w:rsidRDefault="00E82A48" w:rsidP="00B95287">
            <w:pPr>
              <w:pStyle w:val="TAL"/>
            </w:pPr>
          </w:p>
        </w:tc>
      </w:tr>
      <w:tr w:rsidR="00E82A48" w:rsidRPr="00DE7B59" w14:paraId="37E2F4EF" w14:textId="77777777" w:rsidTr="00E82A48">
        <w:tc>
          <w:tcPr>
            <w:tcW w:w="4535" w:type="dxa"/>
            <w:tcBorders>
              <w:top w:val="single" w:sz="4" w:space="0" w:color="auto"/>
              <w:left w:val="single" w:sz="4" w:space="0" w:color="auto"/>
              <w:bottom w:val="single" w:sz="4" w:space="0" w:color="auto"/>
              <w:right w:val="single" w:sz="4" w:space="0" w:color="auto"/>
            </w:tcBorders>
          </w:tcPr>
          <w:p w14:paraId="60BD61E3"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C611B9A"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146CD07E"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2D873AAE" w14:textId="77777777" w:rsidR="00E82A48" w:rsidRPr="00DE7B59" w:rsidRDefault="00E82A48" w:rsidP="00B95287">
            <w:pPr>
              <w:pStyle w:val="TAL"/>
            </w:pPr>
          </w:p>
        </w:tc>
      </w:tr>
      <w:tr w:rsidR="00E82A48" w:rsidRPr="00DE7B59" w14:paraId="47B857AC" w14:textId="77777777" w:rsidTr="00E82A48">
        <w:tc>
          <w:tcPr>
            <w:tcW w:w="4535" w:type="dxa"/>
            <w:tcBorders>
              <w:top w:val="single" w:sz="4" w:space="0" w:color="auto"/>
              <w:left w:val="single" w:sz="4" w:space="0" w:color="auto"/>
              <w:bottom w:val="single" w:sz="4" w:space="0" w:color="auto"/>
              <w:right w:val="single" w:sz="4" w:space="0" w:color="auto"/>
            </w:tcBorders>
          </w:tcPr>
          <w:p w14:paraId="18DB58DB" w14:textId="77777777" w:rsidR="00E82A48" w:rsidRPr="00DE7B59" w:rsidRDefault="00E82A48" w:rsidP="00B95287">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1EC8FD8"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5B57137B"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3693307F" w14:textId="77777777" w:rsidR="00E82A48" w:rsidRPr="00DE7B59" w:rsidRDefault="00E82A48" w:rsidP="00B95287">
            <w:pPr>
              <w:pStyle w:val="TAL"/>
            </w:pPr>
          </w:p>
        </w:tc>
      </w:tr>
    </w:tbl>
    <w:p w14:paraId="09CDEF21" w14:textId="77777777" w:rsidR="00695898" w:rsidRPr="00DE7B59" w:rsidRDefault="00695898" w:rsidP="00695898"/>
    <w:p w14:paraId="3C5B72EB" w14:textId="53C0384A" w:rsidR="00695898" w:rsidRPr="00DE7B59" w:rsidRDefault="00695898" w:rsidP="00695898">
      <w:pPr>
        <w:pStyle w:val="TH"/>
      </w:pPr>
      <w:r w:rsidRPr="00DE7B59">
        <w:t xml:space="preserve">Table 7.1.1.3.2b.3.3-4: </w:t>
      </w:r>
      <w:r w:rsidRPr="00DE7B59">
        <w:rPr>
          <w:i/>
        </w:rPr>
        <w:t>RRCReconfiguration</w:t>
      </w:r>
      <w:r w:rsidRPr="00DE7B59">
        <w:t xml:space="preserve"> (step 15, Table 7.1.1.3.2b.3.</w:t>
      </w:r>
      <w:r w:rsidR="00E82A48" w:rsidRPr="00DE7B59">
        <w:t>2</w:t>
      </w:r>
      <w:r w:rsidRPr="00DE7B59">
        <w:t>-</w:t>
      </w:r>
      <w:r w:rsidR="00E82A48" w:rsidRPr="00DE7B59">
        <w:t>1</w:t>
      </w:r>
      <w:r w:rsidRPr="00DE7B59">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03"/>
        <w:gridCol w:w="32"/>
        <w:gridCol w:w="2258"/>
        <w:gridCol w:w="9"/>
        <w:gridCol w:w="1811"/>
        <w:gridCol w:w="1125"/>
        <w:gridCol w:w="9"/>
      </w:tblGrid>
      <w:tr w:rsidR="00695898" w:rsidRPr="00DE7B59" w14:paraId="15046167" w14:textId="77777777" w:rsidTr="00A97546">
        <w:trPr>
          <w:gridBefore w:val="1"/>
          <w:wBefore w:w="9" w:type="dxa"/>
        </w:trPr>
        <w:tc>
          <w:tcPr>
            <w:tcW w:w="9747" w:type="dxa"/>
            <w:gridSpan w:val="7"/>
            <w:tcBorders>
              <w:top w:val="single" w:sz="4" w:space="0" w:color="auto"/>
              <w:left w:val="single" w:sz="4" w:space="0" w:color="auto"/>
              <w:bottom w:val="single" w:sz="4" w:space="0" w:color="auto"/>
              <w:right w:val="single" w:sz="4" w:space="0" w:color="auto"/>
            </w:tcBorders>
            <w:hideMark/>
          </w:tcPr>
          <w:p w14:paraId="1B54887A" w14:textId="77777777" w:rsidR="00695898" w:rsidRPr="00DE7B59" w:rsidRDefault="00695898" w:rsidP="00A97546">
            <w:pPr>
              <w:pStyle w:val="TAL"/>
              <w:rPr>
                <w:lang w:eastAsia="en-US"/>
              </w:rPr>
            </w:pPr>
            <w:r w:rsidRPr="00DE7B59">
              <w:rPr>
                <w:lang w:eastAsia="en-US"/>
              </w:rPr>
              <w:t>Derivation path: TS 38.508-1 [4], Table 4.6.1-13</w:t>
            </w:r>
          </w:p>
        </w:tc>
      </w:tr>
      <w:tr w:rsidR="00695898" w:rsidRPr="00DE7B59" w14:paraId="1F95CBDC"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4195EEB" w14:textId="77777777" w:rsidR="00695898" w:rsidRPr="00DE7B59" w:rsidRDefault="00695898" w:rsidP="00A97546">
            <w:pPr>
              <w:pStyle w:val="TAH"/>
              <w:rPr>
                <w:lang w:eastAsia="en-US"/>
              </w:rPr>
            </w:pPr>
            <w:r w:rsidRPr="00DE7B59">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3C5B478C" w14:textId="77777777" w:rsidR="00695898" w:rsidRPr="00DE7B59" w:rsidRDefault="00695898" w:rsidP="00A97546">
            <w:pPr>
              <w:pStyle w:val="TAH"/>
              <w:rPr>
                <w:lang w:eastAsia="en-US"/>
              </w:rPr>
            </w:pPr>
            <w:r w:rsidRPr="00DE7B59">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14D48819" w14:textId="77777777" w:rsidR="00695898" w:rsidRPr="00DE7B59" w:rsidRDefault="00695898" w:rsidP="00A97546">
            <w:pPr>
              <w:pStyle w:val="TAH"/>
              <w:rPr>
                <w:lang w:eastAsia="en-US"/>
              </w:rPr>
            </w:pPr>
            <w:r w:rsidRPr="00DE7B59">
              <w:rPr>
                <w:lang w:eastAsia="en-US"/>
              </w:rPr>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3875F070" w14:textId="77777777" w:rsidR="00695898" w:rsidRPr="00DE7B59" w:rsidRDefault="00695898" w:rsidP="00A97546">
            <w:pPr>
              <w:pStyle w:val="TAH"/>
              <w:rPr>
                <w:lang w:eastAsia="en-US"/>
              </w:rPr>
            </w:pPr>
            <w:r w:rsidRPr="00DE7B59">
              <w:rPr>
                <w:lang w:eastAsia="en-US"/>
              </w:rPr>
              <w:t>Condition</w:t>
            </w:r>
          </w:p>
        </w:tc>
      </w:tr>
      <w:tr w:rsidR="00695898" w:rsidRPr="00DE7B59" w14:paraId="54DFBD50"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0BA8239" w14:textId="77777777" w:rsidR="00695898" w:rsidRPr="00DE7B59" w:rsidRDefault="00695898" w:rsidP="00A97546">
            <w:pPr>
              <w:pStyle w:val="TAL"/>
              <w:rPr>
                <w:lang w:eastAsia="en-US"/>
              </w:rPr>
            </w:pPr>
            <w:r w:rsidRPr="00DE7B59">
              <w:rPr>
                <w:lang w:eastAsia="en-US"/>
              </w:rPr>
              <w:t>RRCReconfiguration ::= SEQUENCE {</w:t>
            </w:r>
          </w:p>
        </w:tc>
        <w:tc>
          <w:tcPr>
            <w:tcW w:w="2267" w:type="dxa"/>
            <w:gridSpan w:val="2"/>
            <w:tcBorders>
              <w:top w:val="single" w:sz="4" w:space="0" w:color="auto"/>
              <w:left w:val="single" w:sz="4" w:space="0" w:color="auto"/>
              <w:bottom w:val="single" w:sz="4" w:space="0" w:color="auto"/>
              <w:right w:val="single" w:sz="4" w:space="0" w:color="auto"/>
            </w:tcBorders>
          </w:tcPr>
          <w:p w14:paraId="1E22B39A"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450EE31"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FCEA013" w14:textId="77777777" w:rsidR="00695898" w:rsidRPr="00DE7B59" w:rsidRDefault="00695898" w:rsidP="00A97546">
            <w:pPr>
              <w:pStyle w:val="TAL"/>
              <w:rPr>
                <w:lang w:eastAsia="en-US"/>
              </w:rPr>
            </w:pPr>
          </w:p>
        </w:tc>
      </w:tr>
      <w:tr w:rsidR="00695898" w:rsidRPr="00DE7B59" w14:paraId="68409766"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266E79AF" w14:textId="77777777" w:rsidR="00695898" w:rsidRPr="00DE7B59" w:rsidRDefault="00695898" w:rsidP="00A97546">
            <w:pPr>
              <w:pStyle w:val="TAL"/>
              <w:rPr>
                <w:lang w:eastAsia="en-US"/>
              </w:rPr>
            </w:pPr>
            <w:r w:rsidRPr="00DE7B59">
              <w:rPr>
                <w:lang w:eastAsia="en-US"/>
              </w:rPr>
              <w:t xml:space="preserve">  criticalExtensions CHOICE {</w:t>
            </w:r>
          </w:p>
        </w:tc>
        <w:tc>
          <w:tcPr>
            <w:tcW w:w="2267" w:type="dxa"/>
            <w:gridSpan w:val="2"/>
            <w:tcBorders>
              <w:top w:val="single" w:sz="4" w:space="0" w:color="auto"/>
              <w:left w:val="single" w:sz="4" w:space="0" w:color="auto"/>
              <w:bottom w:val="single" w:sz="4" w:space="0" w:color="auto"/>
              <w:right w:val="single" w:sz="4" w:space="0" w:color="auto"/>
            </w:tcBorders>
          </w:tcPr>
          <w:p w14:paraId="773EFD52"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892F52"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7E9326F" w14:textId="77777777" w:rsidR="00695898" w:rsidRPr="00DE7B59" w:rsidRDefault="00695898" w:rsidP="00A97546">
            <w:pPr>
              <w:pStyle w:val="TAL"/>
              <w:rPr>
                <w:lang w:eastAsia="en-US"/>
              </w:rPr>
            </w:pPr>
          </w:p>
        </w:tc>
      </w:tr>
      <w:tr w:rsidR="00695898" w:rsidRPr="00DE7B59" w14:paraId="3F172552"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10FD2469" w14:textId="77777777" w:rsidR="00695898" w:rsidRPr="00DE7B59" w:rsidRDefault="00695898" w:rsidP="00A97546">
            <w:pPr>
              <w:pStyle w:val="TAL"/>
              <w:rPr>
                <w:lang w:eastAsia="en-US"/>
              </w:rPr>
            </w:pPr>
            <w:r w:rsidRPr="00DE7B59">
              <w:rPr>
                <w:lang w:eastAsia="en-US"/>
              </w:rPr>
              <w:t xml:space="preserve">    rrcReconfiguration SEQUENCE {</w:t>
            </w:r>
          </w:p>
        </w:tc>
        <w:tc>
          <w:tcPr>
            <w:tcW w:w="2267" w:type="dxa"/>
            <w:gridSpan w:val="2"/>
            <w:tcBorders>
              <w:top w:val="single" w:sz="4" w:space="0" w:color="auto"/>
              <w:left w:val="single" w:sz="4" w:space="0" w:color="auto"/>
              <w:bottom w:val="single" w:sz="4" w:space="0" w:color="auto"/>
              <w:right w:val="single" w:sz="4" w:space="0" w:color="auto"/>
            </w:tcBorders>
          </w:tcPr>
          <w:p w14:paraId="5A6A8963"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425927A"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071214B" w14:textId="77777777" w:rsidR="00695898" w:rsidRPr="00DE7B59" w:rsidRDefault="00695898" w:rsidP="00A97546">
            <w:pPr>
              <w:pStyle w:val="TAL"/>
              <w:rPr>
                <w:lang w:eastAsia="en-US"/>
              </w:rPr>
            </w:pPr>
          </w:p>
        </w:tc>
      </w:tr>
      <w:tr w:rsidR="00695898" w:rsidRPr="00DE7B59" w:rsidDel="00195B22" w14:paraId="07EEA93A" w14:textId="77777777" w:rsidTr="00A97546">
        <w:trPr>
          <w:gridBefore w:val="1"/>
          <w:wBefore w:w="9" w:type="dxa"/>
        </w:trPr>
        <w:tc>
          <w:tcPr>
            <w:tcW w:w="4503" w:type="dxa"/>
            <w:tcBorders>
              <w:top w:val="single" w:sz="4" w:space="0" w:color="auto"/>
              <w:left w:val="single" w:sz="4" w:space="0" w:color="auto"/>
              <w:bottom w:val="single" w:sz="4" w:space="0" w:color="auto"/>
              <w:right w:val="single" w:sz="4" w:space="0" w:color="auto"/>
            </w:tcBorders>
          </w:tcPr>
          <w:p w14:paraId="75FF83FE" w14:textId="77777777" w:rsidR="00695898" w:rsidRPr="00DE7B59" w:rsidDel="00195B22" w:rsidRDefault="00695898" w:rsidP="00A97546">
            <w:pPr>
              <w:pStyle w:val="TAL"/>
            </w:pPr>
            <w:r w:rsidRPr="00DE7B59">
              <w:t xml:space="preserve">      radioBearerConfig</w:t>
            </w:r>
          </w:p>
        </w:tc>
        <w:tc>
          <w:tcPr>
            <w:tcW w:w="2299" w:type="dxa"/>
            <w:gridSpan w:val="3"/>
            <w:tcBorders>
              <w:top w:val="single" w:sz="4" w:space="0" w:color="auto"/>
              <w:left w:val="single" w:sz="4" w:space="0" w:color="auto"/>
              <w:bottom w:val="single" w:sz="4" w:space="0" w:color="auto"/>
              <w:right w:val="single" w:sz="4" w:space="0" w:color="auto"/>
            </w:tcBorders>
          </w:tcPr>
          <w:p w14:paraId="667792DE" w14:textId="77777777" w:rsidR="00695898" w:rsidRPr="00DE7B59" w:rsidDel="00195B22" w:rsidRDefault="00695898" w:rsidP="00A97546">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144A488F" w14:textId="77777777" w:rsidR="00695898" w:rsidRPr="00DE7B59" w:rsidDel="00195B22" w:rsidRDefault="00695898" w:rsidP="00A97546">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00CE5DBC" w14:textId="77777777" w:rsidR="00695898" w:rsidRPr="00DE7B59" w:rsidDel="00195B22" w:rsidRDefault="00695898" w:rsidP="00A97546">
            <w:pPr>
              <w:pStyle w:val="TAL"/>
              <w:rPr>
                <w:lang w:eastAsia="zh-CN"/>
              </w:rPr>
            </w:pPr>
          </w:p>
        </w:tc>
      </w:tr>
      <w:tr w:rsidR="00695898" w:rsidRPr="00DE7B59" w14:paraId="199E79D2" w14:textId="77777777" w:rsidTr="00E82A48">
        <w:tblPrEx>
          <w:tblLook w:val="0000" w:firstRow="0" w:lastRow="0" w:firstColumn="0" w:lastColumn="0" w:noHBand="0" w:noVBand="0"/>
        </w:tblPrEx>
        <w:trPr>
          <w:gridBefore w:val="1"/>
          <w:wBefore w:w="9" w:type="dxa"/>
        </w:trPr>
        <w:tc>
          <w:tcPr>
            <w:tcW w:w="4503" w:type="dxa"/>
            <w:tcBorders>
              <w:bottom w:val="nil"/>
            </w:tcBorders>
          </w:tcPr>
          <w:p w14:paraId="69DEC4D3" w14:textId="77777777" w:rsidR="00695898" w:rsidRPr="00DE7B59" w:rsidRDefault="00695898" w:rsidP="00A97546">
            <w:pPr>
              <w:pStyle w:val="TAL"/>
            </w:pPr>
            <w:r w:rsidRPr="00DE7B59">
              <w:t xml:space="preserve">      secondaryCellGroup</w:t>
            </w:r>
          </w:p>
        </w:tc>
        <w:tc>
          <w:tcPr>
            <w:tcW w:w="2299" w:type="dxa"/>
            <w:gridSpan w:val="3"/>
          </w:tcPr>
          <w:p w14:paraId="2231C52F" w14:textId="77777777" w:rsidR="00695898" w:rsidRPr="00DE7B59" w:rsidRDefault="00695898" w:rsidP="00A97546">
            <w:pPr>
              <w:pStyle w:val="TAL"/>
            </w:pPr>
            <w:r w:rsidRPr="00DE7B59">
              <w:t>CellGroupConfig</w:t>
            </w:r>
          </w:p>
        </w:tc>
        <w:tc>
          <w:tcPr>
            <w:tcW w:w="1811" w:type="dxa"/>
          </w:tcPr>
          <w:p w14:paraId="6A6654DE" w14:textId="77777777" w:rsidR="00695898" w:rsidRPr="00DE7B59" w:rsidRDefault="00695898" w:rsidP="00A97546">
            <w:pPr>
              <w:pStyle w:val="TAL"/>
              <w:rPr>
                <w:lang w:eastAsia="zh-CN"/>
              </w:rPr>
            </w:pPr>
            <w:r w:rsidRPr="00DE7B59">
              <w:t>OCTET STRING (CONTAINING CellGroupConfig)</w:t>
            </w:r>
          </w:p>
        </w:tc>
        <w:tc>
          <w:tcPr>
            <w:tcW w:w="1134" w:type="dxa"/>
            <w:gridSpan w:val="2"/>
          </w:tcPr>
          <w:p w14:paraId="72D2BCB6" w14:textId="77777777" w:rsidR="00695898" w:rsidRPr="00DE7B59" w:rsidRDefault="00695898" w:rsidP="00A97546">
            <w:pPr>
              <w:pStyle w:val="TAL"/>
              <w:rPr>
                <w:lang w:eastAsia="zh-CN"/>
              </w:rPr>
            </w:pPr>
            <w:r w:rsidRPr="00DE7B59">
              <w:t>EN-DC</w:t>
            </w:r>
          </w:p>
        </w:tc>
      </w:tr>
      <w:tr w:rsidR="00695898" w:rsidRPr="00DE7B59" w14:paraId="3049E03E" w14:textId="77777777" w:rsidTr="00E82A48">
        <w:tblPrEx>
          <w:tblLook w:val="0000" w:firstRow="0" w:lastRow="0" w:firstColumn="0" w:lastColumn="0" w:noHBand="0" w:noVBand="0"/>
        </w:tblPrEx>
        <w:trPr>
          <w:gridBefore w:val="1"/>
          <w:wBefore w:w="9" w:type="dxa"/>
        </w:trPr>
        <w:tc>
          <w:tcPr>
            <w:tcW w:w="4503" w:type="dxa"/>
            <w:tcBorders>
              <w:top w:val="nil"/>
              <w:bottom w:val="single" w:sz="4" w:space="0" w:color="auto"/>
            </w:tcBorders>
          </w:tcPr>
          <w:p w14:paraId="6FB42FBF" w14:textId="77777777" w:rsidR="00695898" w:rsidRPr="00DE7B59" w:rsidRDefault="00695898" w:rsidP="00A97546">
            <w:pPr>
              <w:pStyle w:val="TAL"/>
            </w:pPr>
          </w:p>
        </w:tc>
        <w:tc>
          <w:tcPr>
            <w:tcW w:w="2299" w:type="dxa"/>
            <w:gridSpan w:val="3"/>
          </w:tcPr>
          <w:p w14:paraId="6E98B702" w14:textId="77777777" w:rsidR="00695898" w:rsidRPr="00DE7B59" w:rsidRDefault="00695898" w:rsidP="00A97546">
            <w:pPr>
              <w:pStyle w:val="TAL"/>
            </w:pPr>
            <w:r w:rsidRPr="00DE7B59">
              <w:t>Not present</w:t>
            </w:r>
          </w:p>
        </w:tc>
        <w:tc>
          <w:tcPr>
            <w:tcW w:w="1811" w:type="dxa"/>
          </w:tcPr>
          <w:p w14:paraId="73B1B50B" w14:textId="77777777" w:rsidR="00695898" w:rsidRPr="00DE7B59" w:rsidRDefault="00695898" w:rsidP="00A97546">
            <w:pPr>
              <w:pStyle w:val="TAL"/>
            </w:pPr>
          </w:p>
        </w:tc>
        <w:tc>
          <w:tcPr>
            <w:tcW w:w="1134" w:type="dxa"/>
            <w:gridSpan w:val="2"/>
          </w:tcPr>
          <w:p w14:paraId="037B67CD" w14:textId="77777777" w:rsidR="00695898" w:rsidRPr="00DE7B59" w:rsidRDefault="00695898" w:rsidP="00A97546">
            <w:pPr>
              <w:pStyle w:val="TAL"/>
            </w:pPr>
            <w:r w:rsidRPr="00DE7B59">
              <w:t>NR</w:t>
            </w:r>
          </w:p>
        </w:tc>
      </w:tr>
      <w:tr w:rsidR="00695898" w:rsidRPr="00DE7B59" w14:paraId="2944D05F" w14:textId="77777777" w:rsidTr="00A97546">
        <w:tblPrEx>
          <w:tblLook w:val="0000" w:firstRow="0" w:lastRow="0" w:firstColumn="0" w:lastColumn="0" w:noHBand="0" w:noVBand="0"/>
        </w:tblPrEx>
        <w:trPr>
          <w:gridAfter w:val="1"/>
          <w:wAfter w:w="9" w:type="dxa"/>
        </w:trPr>
        <w:tc>
          <w:tcPr>
            <w:tcW w:w="4512" w:type="dxa"/>
            <w:gridSpan w:val="2"/>
            <w:tcBorders>
              <w:bottom w:val="single" w:sz="4" w:space="0" w:color="auto"/>
            </w:tcBorders>
          </w:tcPr>
          <w:p w14:paraId="1D2C69EA" w14:textId="77777777" w:rsidR="00695898" w:rsidRPr="00DE7B59" w:rsidRDefault="00695898" w:rsidP="00A97546">
            <w:pPr>
              <w:pStyle w:val="TAL"/>
            </w:pPr>
            <w:r w:rsidRPr="00DE7B59">
              <w:t xml:space="preserve">      nonCriticalExtension</w:t>
            </w:r>
          </w:p>
        </w:tc>
        <w:tc>
          <w:tcPr>
            <w:tcW w:w="2290" w:type="dxa"/>
            <w:gridSpan w:val="2"/>
          </w:tcPr>
          <w:p w14:paraId="4BE8031C" w14:textId="77777777" w:rsidR="00695898" w:rsidRPr="00DE7B59" w:rsidRDefault="00695898" w:rsidP="00A97546">
            <w:pPr>
              <w:pStyle w:val="TAL"/>
            </w:pPr>
            <w:r w:rsidRPr="00DE7B59">
              <w:t>Not present</w:t>
            </w:r>
          </w:p>
        </w:tc>
        <w:tc>
          <w:tcPr>
            <w:tcW w:w="1820" w:type="dxa"/>
            <w:gridSpan w:val="2"/>
          </w:tcPr>
          <w:p w14:paraId="1ECC1F7E" w14:textId="77777777" w:rsidR="00695898" w:rsidRPr="00DE7B59" w:rsidRDefault="00695898" w:rsidP="00A97546">
            <w:pPr>
              <w:pStyle w:val="TAL"/>
            </w:pPr>
          </w:p>
        </w:tc>
        <w:tc>
          <w:tcPr>
            <w:tcW w:w="1125" w:type="dxa"/>
            <w:shd w:val="clear" w:color="auto" w:fill="auto"/>
          </w:tcPr>
          <w:p w14:paraId="17E0E1D8" w14:textId="77777777" w:rsidR="00695898" w:rsidRPr="00DE7B59" w:rsidRDefault="00695898" w:rsidP="00A97546">
            <w:pPr>
              <w:pStyle w:val="TAL"/>
            </w:pPr>
            <w:r w:rsidRPr="00DE7B59">
              <w:t>EN-DC</w:t>
            </w:r>
          </w:p>
        </w:tc>
      </w:tr>
      <w:tr w:rsidR="00695898" w:rsidRPr="00DE7B59" w14:paraId="141C3A45"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4FFA8921" w14:textId="77777777" w:rsidR="00695898" w:rsidRPr="00DE7B59" w:rsidRDefault="00695898" w:rsidP="00A97546">
            <w:pPr>
              <w:pStyle w:val="TAL"/>
            </w:pPr>
            <w:r w:rsidRPr="00DE7B59">
              <w:t xml:space="preserve">      nonCriticalExtension SEQUENCE {</w:t>
            </w:r>
          </w:p>
        </w:tc>
        <w:tc>
          <w:tcPr>
            <w:tcW w:w="2299" w:type="dxa"/>
            <w:gridSpan w:val="3"/>
          </w:tcPr>
          <w:p w14:paraId="596B8ECE" w14:textId="77777777" w:rsidR="00695898" w:rsidRPr="00DE7B59" w:rsidRDefault="00695898" w:rsidP="00A97546">
            <w:pPr>
              <w:pStyle w:val="TAL"/>
            </w:pPr>
          </w:p>
        </w:tc>
        <w:tc>
          <w:tcPr>
            <w:tcW w:w="1811" w:type="dxa"/>
          </w:tcPr>
          <w:p w14:paraId="0E524A2F" w14:textId="77777777" w:rsidR="00695898" w:rsidRPr="00DE7B59" w:rsidRDefault="00695898" w:rsidP="00A97546">
            <w:pPr>
              <w:pStyle w:val="TAL"/>
              <w:rPr>
                <w:lang w:eastAsia="zh-CN"/>
              </w:rPr>
            </w:pPr>
          </w:p>
        </w:tc>
        <w:tc>
          <w:tcPr>
            <w:tcW w:w="1134" w:type="dxa"/>
            <w:gridSpan w:val="2"/>
          </w:tcPr>
          <w:p w14:paraId="05F49C48" w14:textId="77777777" w:rsidR="00695898" w:rsidRPr="00DE7B59" w:rsidRDefault="00695898" w:rsidP="00A97546">
            <w:pPr>
              <w:pStyle w:val="TAL"/>
              <w:rPr>
                <w:lang w:eastAsia="zh-CN"/>
              </w:rPr>
            </w:pPr>
            <w:r w:rsidRPr="00DE7B59">
              <w:t>NR</w:t>
            </w:r>
          </w:p>
        </w:tc>
      </w:tr>
      <w:tr w:rsidR="00695898" w:rsidRPr="00DE7B59" w14:paraId="60CB7D49"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19F420D1" w14:textId="77777777" w:rsidR="00695898" w:rsidRPr="00DE7B59" w:rsidRDefault="00695898" w:rsidP="00A97546">
            <w:pPr>
              <w:pStyle w:val="TAL"/>
            </w:pPr>
            <w:r w:rsidRPr="00DE7B59">
              <w:t xml:space="preserve">        masterCellGroup</w:t>
            </w:r>
          </w:p>
        </w:tc>
        <w:tc>
          <w:tcPr>
            <w:tcW w:w="2299" w:type="dxa"/>
            <w:gridSpan w:val="3"/>
          </w:tcPr>
          <w:p w14:paraId="459BAACC" w14:textId="77777777" w:rsidR="00695898" w:rsidRPr="00DE7B59" w:rsidRDefault="00695898" w:rsidP="00A97546">
            <w:pPr>
              <w:pStyle w:val="TAL"/>
            </w:pPr>
            <w:r w:rsidRPr="00DE7B59">
              <w:t>CellGroupConfig</w:t>
            </w:r>
          </w:p>
        </w:tc>
        <w:tc>
          <w:tcPr>
            <w:tcW w:w="1811" w:type="dxa"/>
          </w:tcPr>
          <w:p w14:paraId="7FF428C6" w14:textId="77777777" w:rsidR="00695898" w:rsidRPr="00DE7B59" w:rsidRDefault="00695898" w:rsidP="00A97546">
            <w:pPr>
              <w:pStyle w:val="TAL"/>
              <w:rPr>
                <w:lang w:eastAsia="zh-CN"/>
              </w:rPr>
            </w:pPr>
            <w:r w:rsidRPr="00DE7B59">
              <w:t>OCTET STRING (CONTAINING CellGroupConfig)</w:t>
            </w:r>
          </w:p>
        </w:tc>
        <w:tc>
          <w:tcPr>
            <w:tcW w:w="1134" w:type="dxa"/>
            <w:gridSpan w:val="2"/>
          </w:tcPr>
          <w:p w14:paraId="54CD3DDF" w14:textId="77777777" w:rsidR="00695898" w:rsidRPr="00DE7B59" w:rsidRDefault="00695898" w:rsidP="00A97546">
            <w:pPr>
              <w:pStyle w:val="TAL"/>
              <w:rPr>
                <w:lang w:eastAsia="zh-CN"/>
              </w:rPr>
            </w:pPr>
          </w:p>
        </w:tc>
      </w:tr>
      <w:tr w:rsidR="00695898" w:rsidRPr="00DE7B59" w14:paraId="131BE051"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79923B39" w14:textId="77777777" w:rsidR="00695898" w:rsidRPr="00DE7B59" w:rsidRDefault="00695898" w:rsidP="00A97546">
            <w:pPr>
              <w:pStyle w:val="TAL"/>
            </w:pPr>
            <w:r w:rsidRPr="00DE7B59">
              <w:t xml:space="preserve">        dedicatedNAS-MessageList</w:t>
            </w:r>
          </w:p>
        </w:tc>
        <w:tc>
          <w:tcPr>
            <w:tcW w:w="2299" w:type="dxa"/>
            <w:gridSpan w:val="3"/>
          </w:tcPr>
          <w:p w14:paraId="79F6F483" w14:textId="77777777" w:rsidR="00695898" w:rsidRPr="00DE7B59" w:rsidRDefault="00695898" w:rsidP="00A97546">
            <w:pPr>
              <w:pStyle w:val="TAL"/>
            </w:pPr>
            <w:r w:rsidRPr="00DE7B59">
              <w:t>Not present</w:t>
            </w:r>
          </w:p>
        </w:tc>
        <w:tc>
          <w:tcPr>
            <w:tcW w:w="1811" w:type="dxa"/>
          </w:tcPr>
          <w:p w14:paraId="120F3AB5" w14:textId="77777777" w:rsidR="00695898" w:rsidRPr="00DE7B59" w:rsidRDefault="00695898" w:rsidP="00A97546">
            <w:pPr>
              <w:pStyle w:val="TAL"/>
            </w:pPr>
          </w:p>
        </w:tc>
        <w:tc>
          <w:tcPr>
            <w:tcW w:w="1134" w:type="dxa"/>
            <w:gridSpan w:val="2"/>
          </w:tcPr>
          <w:p w14:paraId="6D4BE1A1" w14:textId="77777777" w:rsidR="00695898" w:rsidRPr="00DE7B59" w:rsidRDefault="00695898" w:rsidP="00A97546">
            <w:pPr>
              <w:pStyle w:val="TAL"/>
              <w:rPr>
                <w:lang w:eastAsia="zh-CN"/>
              </w:rPr>
            </w:pPr>
          </w:p>
        </w:tc>
      </w:tr>
      <w:tr w:rsidR="00695898" w:rsidRPr="00DE7B59" w14:paraId="17810256"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2F793C99" w14:textId="77777777" w:rsidR="00695898" w:rsidRPr="00DE7B59" w:rsidRDefault="00695898" w:rsidP="00A97546">
            <w:pPr>
              <w:pStyle w:val="TAL"/>
            </w:pPr>
            <w:r w:rsidRPr="00DE7B59">
              <w:t xml:space="preserve">      }</w:t>
            </w:r>
          </w:p>
        </w:tc>
        <w:tc>
          <w:tcPr>
            <w:tcW w:w="2299" w:type="dxa"/>
            <w:gridSpan w:val="3"/>
          </w:tcPr>
          <w:p w14:paraId="591683C3" w14:textId="77777777" w:rsidR="00695898" w:rsidRPr="00DE7B59" w:rsidRDefault="00695898" w:rsidP="00A97546">
            <w:pPr>
              <w:pStyle w:val="TAL"/>
            </w:pPr>
          </w:p>
        </w:tc>
        <w:tc>
          <w:tcPr>
            <w:tcW w:w="1811" w:type="dxa"/>
          </w:tcPr>
          <w:p w14:paraId="4FC9A2EF" w14:textId="77777777" w:rsidR="00695898" w:rsidRPr="00DE7B59" w:rsidRDefault="00695898" w:rsidP="00A97546">
            <w:pPr>
              <w:pStyle w:val="TAL"/>
              <w:rPr>
                <w:lang w:eastAsia="zh-CN"/>
              </w:rPr>
            </w:pPr>
          </w:p>
        </w:tc>
        <w:tc>
          <w:tcPr>
            <w:tcW w:w="1134" w:type="dxa"/>
            <w:gridSpan w:val="2"/>
          </w:tcPr>
          <w:p w14:paraId="057C9587" w14:textId="77777777" w:rsidR="00695898" w:rsidRPr="00DE7B59" w:rsidRDefault="00695898" w:rsidP="00A97546">
            <w:pPr>
              <w:pStyle w:val="TAL"/>
              <w:rPr>
                <w:lang w:eastAsia="zh-CN"/>
              </w:rPr>
            </w:pPr>
          </w:p>
        </w:tc>
      </w:tr>
      <w:tr w:rsidR="00695898" w:rsidRPr="00DE7B59" w14:paraId="7254FF99"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B4349C0" w14:textId="77777777" w:rsidR="00695898" w:rsidRPr="00DE7B59" w:rsidRDefault="00695898" w:rsidP="00A97546">
            <w:pPr>
              <w:pStyle w:val="TAL"/>
              <w:rPr>
                <w:lang w:eastAsia="en-US"/>
              </w:rPr>
            </w:pPr>
            <w:r w:rsidRPr="00DE7B59">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6F71208A"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1FA4D82"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5A7C6C56" w14:textId="77777777" w:rsidR="00695898" w:rsidRPr="00DE7B59" w:rsidRDefault="00695898" w:rsidP="00A97546">
            <w:pPr>
              <w:pStyle w:val="TAL"/>
              <w:rPr>
                <w:lang w:eastAsia="en-US"/>
              </w:rPr>
            </w:pPr>
          </w:p>
        </w:tc>
      </w:tr>
      <w:tr w:rsidR="00695898" w:rsidRPr="00DE7B59" w14:paraId="5C450682"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1DE810D" w14:textId="77777777" w:rsidR="00695898" w:rsidRPr="00DE7B59" w:rsidRDefault="00695898" w:rsidP="00A97546">
            <w:pPr>
              <w:pStyle w:val="TAL"/>
              <w:rPr>
                <w:lang w:eastAsia="en-US"/>
              </w:rPr>
            </w:pPr>
            <w:r w:rsidRPr="00DE7B59">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10099BEE"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BAFA285"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BFAB6D5" w14:textId="77777777" w:rsidR="00695898" w:rsidRPr="00DE7B59" w:rsidRDefault="00695898" w:rsidP="00A97546">
            <w:pPr>
              <w:pStyle w:val="TAL"/>
              <w:rPr>
                <w:lang w:eastAsia="en-US"/>
              </w:rPr>
            </w:pPr>
          </w:p>
        </w:tc>
      </w:tr>
      <w:tr w:rsidR="00695898" w:rsidRPr="00DE7B59" w14:paraId="49763785"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F179040" w14:textId="77777777" w:rsidR="00695898" w:rsidRPr="00DE7B59" w:rsidRDefault="00695898" w:rsidP="00A97546">
            <w:pPr>
              <w:pStyle w:val="TAL"/>
              <w:rPr>
                <w:lang w:eastAsia="en-US"/>
              </w:rPr>
            </w:pPr>
            <w:r w:rsidRPr="00DE7B59">
              <w:rPr>
                <w:lang w:eastAsia="en-US"/>
              </w:rPr>
              <w:t>}</w:t>
            </w:r>
          </w:p>
        </w:tc>
        <w:tc>
          <w:tcPr>
            <w:tcW w:w="2267" w:type="dxa"/>
            <w:gridSpan w:val="2"/>
            <w:tcBorders>
              <w:top w:val="single" w:sz="4" w:space="0" w:color="auto"/>
              <w:left w:val="single" w:sz="4" w:space="0" w:color="auto"/>
              <w:bottom w:val="single" w:sz="4" w:space="0" w:color="auto"/>
              <w:right w:val="single" w:sz="4" w:space="0" w:color="auto"/>
            </w:tcBorders>
          </w:tcPr>
          <w:p w14:paraId="2605DE17"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A25CEFA"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2782369F" w14:textId="77777777" w:rsidR="00695898" w:rsidRPr="00DE7B59" w:rsidRDefault="00695898" w:rsidP="00A97546">
            <w:pPr>
              <w:pStyle w:val="TAL"/>
              <w:rPr>
                <w:lang w:eastAsia="en-US"/>
              </w:rPr>
            </w:pPr>
          </w:p>
        </w:tc>
      </w:tr>
    </w:tbl>
    <w:p w14:paraId="15F86E7E" w14:textId="77777777" w:rsidR="00E82A48" w:rsidRPr="00DE7B59" w:rsidRDefault="00E82A48" w:rsidP="00E82A48"/>
    <w:p w14:paraId="76B38BFF" w14:textId="77777777" w:rsidR="00E82A48" w:rsidRPr="00DE7B59" w:rsidRDefault="00E82A48" w:rsidP="00E82A48">
      <w:pPr>
        <w:pStyle w:val="TH"/>
        <w:rPr>
          <w:lang w:eastAsia="zh-CN"/>
        </w:rPr>
      </w:pPr>
      <w:r w:rsidRPr="00DE7B59">
        <w:t xml:space="preserve">Table 7.1.1.3.2b.3.3-5: </w:t>
      </w:r>
      <w:r w:rsidRPr="00DE7B59">
        <w:rPr>
          <w:i/>
        </w:rPr>
        <w:t xml:space="preserve">CellGroupConfig </w:t>
      </w:r>
      <w:r w:rsidRPr="00DE7B59">
        <w:t>(Table 7.1.1.3.2b.3.3-4)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E82A48" w:rsidRPr="00DE7B59" w14:paraId="0A1B4509" w14:textId="77777777" w:rsidTr="00B95287">
        <w:tc>
          <w:tcPr>
            <w:tcW w:w="9747" w:type="dxa"/>
            <w:gridSpan w:val="4"/>
            <w:tcBorders>
              <w:top w:val="single" w:sz="4" w:space="0" w:color="auto"/>
              <w:left w:val="single" w:sz="4" w:space="0" w:color="auto"/>
              <w:bottom w:val="single" w:sz="4" w:space="0" w:color="auto"/>
              <w:right w:val="single" w:sz="4" w:space="0" w:color="auto"/>
            </w:tcBorders>
            <w:hideMark/>
          </w:tcPr>
          <w:p w14:paraId="610EA6A0" w14:textId="77777777" w:rsidR="00E82A48" w:rsidRPr="00DE7B59" w:rsidRDefault="00E82A48" w:rsidP="00B95287">
            <w:pPr>
              <w:pStyle w:val="TAL"/>
              <w:rPr>
                <w:lang w:eastAsia="en-US"/>
              </w:rPr>
            </w:pPr>
            <w:r w:rsidRPr="00DE7B59">
              <w:rPr>
                <w:lang w:eastAsia="en-US"/>
              </w:rPr>
              <w:t>Derivation path:</w:t>
            </w:r>
            <w:r w:rsidRPr="00DE7B59">
              <w:t xml:space="preserve"> TS 38.508-1 [4], Table 4.6.3-19</w:t>
            </w:r>
          </w:p>
        </w:tc>
      </w:tr>
      <w:tr w:rsidR="00E82A48" w:rsidRPr="00DE7B59" w14:paraId="4D401AE3"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533415E1" w14:textId="77777777" w:rsidR="00E82A48" w:rsidRPr="00DE7B59" w:rsidRDefault="00E82A48" w:rsidP="00B95287">
            <w:pPr>
              <w:pStyle w:val="TAH"/>
              <w:rPr>
                <w:lang w:eastAsia="en-US"/>
              </w:rPr>
            </w:pPr>
            <w:r w:rsidRPr="00DE7B59">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827A4" w14:textId="77777777" w:rsidR="00E82A48" w:rsidRPr="00DE7B59" w:rsidRDefault="00E82A48" w:rsidP="00B95287">
            <w:pPr>
              <w:pStyle w:val="TAH"/>
              <w:rPr>
                <w:lang w:eastAsia="en-US"/>
              </w:rPr>
            </w:pPr>
            <w:r w:rsidRPr="00DE7B59">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55557C51" w14:textId="77777777" w:rsidR="00E82A48" w:rsidRPr="00DE7B59" w:rsidRDefault="00E82A48" w:rsidP="00B95287">
            <w:pPr>
              <w:pStyle w:val="TAH"/>
              <w:rPr>
                <w:lang w:eastAsia="en-US"/>
              </w:rPr>
            </w:pPr>
            <w:r w:rsidRPr="00DE7B59">
              <w:rPr>
                <w:lang w:eastAsia="en-US"/>
              </w:rPr>
              <w:t>Comment</w:t>
            </w:r>
          </w:p>
        </w:tc>
        <w:tc>
          <w:tcPr>
            <w:tcW w:w="1134" w:type="dxa"/>
            <w:tcBorders>
              <w:top w:val="single" w:sz="4" w:space="0" w:color="auto"/>
              <w:left w:val="single" w:sz="4" w:space="0" w:color="auto"/>
              <w:bottom w:val="single" w:sz="4" w:space="0" w:color="auto"/>
              <w:right w:val="single" w:sz="4" w:space="0" w:color="auto"/>
            </w:tcBorders>
            <w:hideMark/>
          </w:tcPr>
          <w:p w14:paraId="4B8F230A" w14:textId="77777777" w:rsidR="00E82A48" w:rsidRPr="00DE7B59" w:rsidRDefault="00E82A48" w:rsidP="00B95287">
            <w:pPr>
              <w:pStyle w:val="TAH"/>
              <w:rPr>
                <w:lang w:eastAsia="en-US"/>
              </w:rPr>
            </w:pPr>
            <w:r w:rsidRPr="00DE7B59">
              <w:rPr>
                <w:lang w:eastAsia="en-US"/>
              </w:rPr>
              <w:t>Condition</w:t>
            </w:r>
          </w:p>
        </w:tc>
      </w:tr>
      <w:tr w:rsidR="00E82A48" w:rsidRPr="00DE7B59" w14:paraId="2888652C"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2F5451A7" w14:textId="77777777" w:rsidR="00E82A48" w:rsidRPr="00DE7B59" w:rsidRDefault="00E82A48" w:rsidP="00B95287">
            <w:pPr>
              <w:pStyle w:val="TAL"/>
              <w:rPr>
                <w:lang w:eastAsia="en-US"/>
              </w:rPr>
            </w:pPr>
            <w:r w:rsidRPr="00DE7B59">
              <w:rPr>
                <w:lang w:eastAsia="en-US"/>
              </w:rPr>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0CD4FAE"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F76A225"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53760C6" w14:textId="77777777" w:rsidR="00E82A48" w:rsidRPr="00DE7B59" w:rsidRDefault="00E82A48" w:rsidP="00B95287">
            <w:pPr>
              <w:pStyle w:val="TAL"/>
              <w:rPr>
                <w:lang w:eastAsia="en-US"/>
              </w:rPr>
            </w:pPr>
          </w:p>
        </w:tc>
      </w:tr>
      <w:tr w:rsidR="00E82A48" w:rsidRPr="00DE7B59" w14:paraId="7C12C121"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139E0947" w14:textId="77777777" w:rsidR="00E82A48" w:rsidRPr="00DE7B59" w:rsidRDefault="00E82A48" w:rsidP="00B95287">
            <w:pPr>
              <w:pStyle w:val="TAL"/>
              <w:rPr>
                <w:lang w:eastAsia="zh-CN"/>
              </w:rPr>
            </w:pPr>
            <w:r w:rsidRPr="00DE7B59">
              <w:rPr>
                <w:lang w:eastAsia="en-US"/>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30D6966D"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3559ED4"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6BAEC93" w14:textId="77777777" w:rsidR="00E82A48" w:rsidRPr="00DE7B59" w:rsidRDefault="00E82A48" w:rsidP="00B95287">
            <w:pPr>
              <w:pStyle w:val="TAL"/>
              <w:rPr>
                <w:lang w:eastAsia="en-US"/>
              </w:rPr>
            </w:pPr>
          </w:p>
        </w:tc>
      </w:tr>
      <w:tr w:rsidR="00E82A48" w:rsidRPr="00DE7B59" w14:paraId="7A60A86B"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6880765" w14:textId="77777777" w:rsidR="00E82A48" w:rsidRPr="00DE7B59" w:rsidRDefault="00E82A48" w:rsidP="00B95287">
            <w:pPr>
              <w:pStyle w:val="TAL"/>
              <w:rPr>
                <w:lang w:eastAsia="zh-CN"/>
              </w:rPr>
            </w:pPr>
            <w:r w:rsidRPr="00DE7B59">
              <w:rPr>
                <w:lang w:eastAsia="en-US"/>
              </w:rPr>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B90A9FF"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7D682A9"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B5F843B" w14:textId="77777777" w:rsidR="00E82A48" w:rsidRPr="00DE7B59" w:rsidRDefault="00E82A48" w:rsidP="00B95287">
            <w:pPr>
              <w:pStyle w:val="TAL"/>
              <w:rPr>
                <w:lang w:eastAsia="en-US"/>
              </w:rPr>
            </w:pPr>
          </w:p>
        </w:tc>
      </w:tr>
      <w:tr w:rsidR="00E82A48" w:rsidRPr="00DE7B59" w14:paraId="1E8F58E2"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6929FAAB" w14:textId="77777777" w:rsidR="00E82A48" w:rsidRPr="00DE7B59" w:rsidRDefault="00E82A48" w:rsidP="00B95287">
            <w:pPr>
              <w:pStyle w:val="TAL"/>
              <w:rPr>
                <w:lang w:eastAsia="en-US"/>
              </w:rPr>
            </w:pPr>
            <w:r w:rsidRPr="00DE7B59">
              <w:rPr>
                <w:lang w:eastAsia="en-US"/>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A825E3F"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664E7C"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DDBC58" w14:textId="77777777" w:rsidR="00E82A48" w:rsidRPr="00DE7B59" w:rsidRDefault="00E82A48" w:rsidP="00B95287">
            <w:pPr>
              <w:pStyle w:val="TAL"/>
              <w:rPr>
                <w:lang w:eastAsia="en-US"/>
              </w:rPr>
            </w:pPr>
          </w:p>
        </w:tc>
      </w:tr>
      <w:tr w:rsidR="00E82A48" w:rsidRPr="00DE7B59" w14:paraId="41B1F496"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C519291" w14:textId="77777777" w:rsidR="00E82A48" w:rsidRPr="00DE7B59" w:rsidRDefault="00E82A48" w:rsidP="00B95287">
            <w:pPr>
              <w:pStyle w:val="TAL"/>
              <w:rPr>
                <w:lang w:eastAsia="en-US"/>
              </w:rPr>
            </w:pPr>
            <w:r w:rsidRPr="00DE7B59">
              <w:rPr>
                <w:lang w:eastAsia="en-US"/>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070B4EB"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ED9791B"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07E390" w14:textId="77777777" w:rsidR="00E82A48" w:rsidRPr="00DE7B59" w:rsidRDefault="00E82A48" w:rsidP="00B95287">
            <w:pPr>
              <w:pStyle w:val="TAL"/>
              <w:rPr>
                <w:lang w:eastAsia="en-US"/>
              </w:rPr>
            </w:pPr>
          </w:p>
        </w:tc>
      </w:tr>
      <w:tr w:rsidR="00E82A48" w:rsidRPr="00DE7B59" w14:paraId="3D2194EA"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63010032" w14:textId="77777777" w:rsidR="00E82A48" w:rsidRPr="00DE7B59" w:rsidRDefault="00E82A48" w:rsidP="00B95287">
            <w:pPr>
              <w:pStyle w:val="TAL"/>
              <w:rPr>
                <w:lang w:eastAsia="en-US"/>
              </w:rPr>
            </w:pPr>
            <w:r w:rsidRPr="00DE7B59">
              <w:rPr>
                <w:lang w:eastAsia="en-US"/>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387178F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743AB72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90628E" w14:textId="77777777" w:rsidR="00E82A48" w:rsidRPr="00DE7B59" w:rsidRDefault="00E82A48" w:rsidP="00B95287">
            <w:pPr>
              <w:pStyle w:val="TAL"/>
              <w:rPr>
                <w:lang w:eastAsia="en-US"/>
              </w:rPr>
            </w:pPr>
          </w:p>
        </w:tc>
      </w:tr>
      <w:tr w:rsidR="00E82A48" w:rsidRPr="00DE7B59" w14:paraId="6EFE2F00"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4C5A98BE" w14:textId="77777777" w:rsidR="00E82A48" w:rsidRPr="00DE7B59" w:rsidRDefault="00E82A48" w:rsidP="00B95287">
            <w:pPr>
              <w:pStyle w:val="TAL"/>
              <w:rPr>
                <w:lang w:eastAsia="en-US"/>
              </w:rPr>
            </w:pPr>
            <w:r w:rsidRPr="00DE7B59">
              <w:rPr>
                <w:lang w:eastAsia="en-US"/>
              </w:rP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AA292A8" w14:textId="77777777" w:rsidR="00E82A48" w:rsidRPr="00DE7B59" w:rsidRDefault="00E82A48" w:rsidP="00B95287">
            <w:pPr>
              <w:pStyle w:val="TAL"/>
              <w:rPr>
                <w:lang w:eastAsia="en-US"/>
              </w:rPr>
            </w:pPr>
            <w:r w:rsidRPr="00DE7B59">
              <w:rPr>
                <w:lang w:eastAsia="en-US"/>
              </w:rPr>
              <w:t>Null</w:t>
            </w:r>
          </w:p>
        </w:tc>
        <w:tc>
          <w:tcPr>
            <w:tcW w:w="1811" w:type="dxa"/>
            <w:tcBorders>
              <w:top w:val="single" w:sz="4" w:space="0" w:color="auto"/>
              <w:left w:val="single" w:sz="4" w:space="0" w:color="auto"/>
              <w:bottom w:val="single" w:sz="4" w:space="0" w:color="auto"/>
              <w:right w:val="single" w:sz="4" w:space="0" w:color="auto"/>
            </w:tcBorders>
          </w:tcPr>
          <w:p w14:paraId="59E1048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876C206" w14:textId="77777777" w:rsidR="00E82A48" w:rsidRPr="00DE7B59" w:rsidRDefault="00E82A48" w:rsidP="00B95287">
            <w:pPr>
              <w:pStyle w:val="TAL"/>
              <w:rPr>
                <w:lang w:eastAsia="en-US"/>
              </w:rPr>
            </w:pPr>
          </w:p>
        </w:tc>
      </w:tr>
      <w:tr w:rsidR="00E82A48" w:rsidRPr="00DE7B59" w14:paraId="764D3C96"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285E1680"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91FDF3"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7C817C3"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446E6D" w14:textId="77777777" w:rsidR="00E82A48" w:rsidRPr="00DE7B59" w:rsidRDefault="00E82A48" w:rsidP="00B95287">
            <w:pPr>
              <w:pStyle w:val="TAL"/>
              <w:rPr>
                <w:lang w:eastAsia="en-US"/>
              </w:rPr>
            </w:pPr>
          </w:p>
        </w:tc>
      </w:tr>
      <w:tr w:rsidR="00E82A48" w:rsidRPr="00DE7B59" w14:paraId="5320EFFC"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0C1A4367"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8721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15E255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3CA4E0C" w14:textId="77777777" w:rsidR="00E82A48" w:rsidRPr="00DE7B59" w:rsidRDefault="00E82A48" w:rsidP="00B95287">
            <w:pPr>
              <w:pStyle w:val="TAL"/>
              <w:rPr>
                <w:lang w:eastAsia="en-US"/>
              </w:rPr>
            </w:pPr>
          </w:p>
        </w:tc>
      </w:tr>
      <w:tr w:rsidR="00E82A48" w:rsidRPr="00DE7B59" w14:paraId="0BBF95B8"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31A382C8"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8DD07EC"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285DDB4"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496E442" w14:textId="77777777" w:rsidR="00E82A48" w:rsidRPr="00DE7B59" w:rsidRDefault="00E82A48" w:rsidP="00B95287">
            <w:pPr>
              <w:pStyle w:val="TAL"/>
              <w:rPr>
                <w:lang w:eastAsia="en-US"/>
              </w:rPr>
            </w:pPr>
          </w:p>
        </w:tc>
      </w:tr>
      <w:tr w:rsidR="00E82A48" w:rsidRPr="00DE7B59" w14:paraId="41814CE9"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4FDF60E0"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945195"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00AA3A9"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355EC3" w14:textId="77777777" w:rsidR="00E82A48" w:rsidRPr="00DE7B59" w:rsidRDefault="00E82A48" w:rsidP="00B95287">
            <w:pPr>
              <w:pStyle w:val="TAL"/>
              <w:rPr>
                <w:lang w:eastAsia="en-US"/>
              </w:rPr>
            </w:pPr>
          </w:p>
        </w:tc>
      </w:tr>
      <w:tr w:rsidR="00E82A48" w:rsidRPr="00DE7B59" w14:paraId="77BBC6E7"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187059F8"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3831F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BE1DDBE"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04BC61" w14:textId="77777777" w:rsidR="00E82A48" w:rsidRPr="00DE7B59" w:rsidRDefault="00E82A48" w:rsidP="00B95287">
            <w:pPr>
              <w:pStyle w:val="TAL"/>
              <w:rPr>
                <w:lang w:eastAsia="en-US"/>
              </w:rPr>
            </w:pPr>
          </w:p>
        </w:tc>
      </w:tr>
      <w:tr w:rsidR="00E82A48" w:rsidRPr="00DE7B59" w14:paraId="7B9540A8"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9CA7ACF" w14:textId="77777777" w:rsidR="00E82A48" w:rsidRPr="00DE7B59" w:rsidRDefault="00E82A48" w:rsidP="00B95287">
            <w:pPr>
              <w:pStyle w:val="TAL"/>
              <w:rPr>
                <w:lang w:eastAsia="en-US"/>
              </w:rPr>
            </w:pPr>
            <w:r w:rsidRPr="00DE7B5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7D650CE"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3E6E78C"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4DB13C" w14:textId="77777777" w:rsidR="00E82A48" w:rsidRPr="00DE7B59" w:rsidRDefault="00E82A48" w:rsidP="00B95287">
            <w:pPr>
              <w:pStyle w:val="TAL"/>
              <w:rPr>
                <w:lang w:eastAsia="en-US"/>
              </w:rPr>
            </w:pPr>
          </w:p>
        </w:tc>
      </w:tr>
    </w:tbl>
    <w:p w14:paraId="63F64B4E" w14:textId="77777777" w:rsidR="007635F1" w:rsidRPr="00DE7B59" w:rsidRDefault="007635F1" w:rsidP="007635F1"/>
    <w:p w14:paraId="7AB3EDBD" w14:textId="77777777" w:rsidR="00F55BD7" w:rsidRPr="00DE7B59" w:rsidRDefault="00F55BD7" w:rsidP="00E1746F">
      <w:pPr>
        <w:pStyle w:val="Heading5"/>
      </w:pPr>
      <w:bookmarkStart w:id="20" w:name="_Toc21103100"/>
      <w:bookmarkStart w:id="21" w:name="_Toc29233437"/>
      <w:bookmarkStart w:id="22" w:name="_Toc29462042"/>
      <w:bookmarkStart w:id="23" w:name="_Toc36158019"/>
      <w:r w:rsidRPr="00DE7B59">
        <w:t>7.</w:t>
      </w:r>
      <w:r w:rsidR="00B8531A" w:rsidRPr="00DE7B59">
        <w:t>1.</w:t>
      </w:r>
      <w:r w:rsidRPr="00DE7B59">
        <w:t>1.3.3</w:t>
      </w:r>
      <w:r w:rsidRPr="00DE7B59">
        <w:tab/>
        <w:t>Correct handling of MAC control information / Scheduling requests</w:t>
      </w:r>
      <w:bookmarkEnd w:id="20"/>
      <w:bookmarkEnd w:id="21"/>
      <w:bookmarkEnd w:id="22"/>
      <w:bookmarkEnd w:id="23"/>
    </w:p>
    <w:p w14:paraId="63B455E8" w14:textId="77777777" w:rsidR="00F55BD7" w:rsidRPr="00DE7B59" w:rsidRDefault="00F55BD7" w:rsidP="00B5202A">
      <w:pPr>
        <w:pStyle w:val="H6"/>
      </w:pPr>
      <w:r w:rsidRPr="00DE7B59">
        <w:t>7.</w:t>
      </w:r>
      <w:r w:rsidR="00B8531A" w:rsidRPr="00DE7B59">
        <w:t>1.</w:t>
      </w:r>
      <w:r w:rsidRPr="00DE7B59">
        <w:t>1.3.3.1</w:t>
      </w:r>
      <w:r w:rsidRPr="00DE7B59">
        <w:tab/>
        <w:t>Test Purpose (TP)</w:t>
      </w:r>
    </w:p>
    <w:p w14:paraId="18509501" w14:textId="77777777" w:rsidR="00F55BD7" w:rsidRPr="00DE7B59" w:rsidRDefault="00F55BD7" w:rsidP="003E72C9">
      <w:pPr>
        <w:pStyle w:val="H6"/>
      </w:pPr>
      <w:r w:rsidRPr="00DE7B59">
        <w:t>(1)</w:t>
      </w:r>
    </w:p>
    <w:p w14:paraId="6670F42B"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1654074A"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30A86A6A"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and UE has no UL-SCH resources available and SR_COUNTER is less than sr-TransMax }</w:t>
      </w:r>
    </w:p>
    <w:p w14:paraId="480737C1"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SR on every available PUCCH until resources are granted }</w:t>
      </w:r>
    </w:p>
    <w:p w14:paraId="57F2B962" w14:textId="77777777" w:rsidR="00F55BD7" w:rsidRPr="00DE7B59" w:rsidRDefault="00F55BD7" w:rsidP="00131CE5">
      <w:pPr>
        <w:pStyle w:val="PL"/>
        <w:rPr>
          <w:noProof w:val="0"/>
        </w:rPr>
      </w:pPr>
      <w:r w:rsidRPr="00DE7B59">
        <w:rPr>
          <w:noProof w:val="0"/>
        </w:rPr>
        <w:t xml:space="preserve">            }</w:t>
      </w:r>
    </w:p>
    <w:p w14:paraId="15BECF61" w14:textId="77777777" w:rsidR="001B28C9" w:rsidRPr="00DE7B59" w:rsidRDefault="001B28C9" w:rsidP="00131CE5">
      <w:pPr>
        <w:pStyle w:val="PL"/>
        <w:rPr>
          <w:noProof w:val="0"/>
        </w:rPr>
      </w:pPr>
    </w:p>
    <w:p w14:paraId="5426697E" w14:textId="77777777" w:rsidR="00F55BD7" w:rsidRPr="00DE7B59" w:rsidRDefault="00F55BD7" w:rsidP="007B79B0">
      <w:pPr>
        <w:pStyle w:val="H6"/>
      </w:pPr>
      <w:r w:rsidRPr="00DE7B59">
        <w:t>(2)</w:t>
      </w:r>
    </w:p>
    <w:p w14:paraId="60A9FBE2"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743109A1"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84B615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receives an UL grant for a new transmission }</w:t>
      </w:r>
    </w:p>
    <w:p w14:paraId="1EE2508D"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UE cancels all pending SR(s) }</w:t>
      </w:r>
    </w:p>
    <w:p w14:paraId="6B38F40E" w14:textId="77777777" w:rsidR="00F55BD7" w:rsidRPr="00DE7B59" w:rsidRDefault="00F55BD7" w:rsidP="00131CE5">
      <w:pPr>
        <w:pStyle w:val="PL"/>
        <w:rPr>
          <w:noProof w:val="0"/>
        </w:rPr>
      </w:pPr>
      <w:r w:rsidRPr="00DE7B59">
        <w:rPr>
          <w:noProof w:val="0"/>
        </w:rPr>
        <w:t xml:space="preserve">            }</w:t>
      </w:r>
    </w:p>
    <w:p w14:paraId="02F7BE31" w14:textId="77777777" w:rsidR="001B28C9" w:rsidRPr="00DE7B59" w:rsidRDefault="001B28C9" w:rsidP="00131CE5">
      <w:pPr>
        <w:pStyle w:val="PL"/>
        <w:rPr>
          <w:noProof w:val="0"/>
        </w:rPr>
      </w:pPr>
    </w:p>
    <w:p w14:paraId="75481013" w14:textId="77777777" w:rsidR="00F55BD7" w:rsidRPr="00DE7B59" w:rsidRDefault="00F55BD7" w:rsidP="007B79B0">
      <w:pPr>
        <w:pStyle w:val="H6"/>
      </w:pPr>
      <w:r w:rsidRPr="00DE7B59">
        <w:t>(3)</w:t>
      </w:r>
    </w:p>
    <w:p w14:paraId="689DA489"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02BE0174" w14:textId="77777777" w:rsidR="00F55BD7" w:rsidRPr="00DE7B59" w:rsidRDefault="00F55BD7" w:rsidP="00131CE5">
      <w:pPr>
        <w:pStyle w:val="PL"/>
        <w:rPr>
          <w:noProof w:val="0"/>
        </w:rPr>
      </w:pPr>
      <w:r w:rsidRPr="00DE7B59">
        <w:rPr>
          <w:b/>
          <w:bCs/>
          <w:noProof w:val="0"/>
        </w:rPr>
        <w:t xml:space="preserve">ensure that </w:t>
      </w:r>
      <w:r w:rsidRPr="00DE7B59">
        <w:rPr>
          <w:noProof w:val="0"/>
        </w:rPr>
        <w:t>{</w:t>
      </w:r>
    </w:p>
    <w:p w14:paraId="4E4A5EE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and UE has no UL-SCH resources available </w:t>
      </w:r>
      <w:r w:rsidR="00BB1C4F" w:rsidRPr="00DE7B59">
        <w:rPr>
          <w:noProof w:val="0"/>
        </w:rPr>
        <w:t>and</w:t>
      </w:r>
      <w:r w:rsidRPr="00DE7B59">
        <w:rPr>
          <w:noProof w:val="0"/>
        </w:rPr>
        <w:t xml:space="preserve"> SR_COUNTER becomes equal to sr-TransMax }</w:t>
      </w:r>
    </w:p>
    <w:p w14:paraId="1627EB17"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PRACH Preamble to initiate a Random Access procedure }</w:t>
      </w:r>
    </w:p>
    <w:p w14:paraId="14727EB1" w14:textId="77777777" w:rsidR="00F55BD7" w:rsidRPr="00DE7B59" w:rsidRDefault="00F55BD7" w:rsidP="00131CE5">
      <w:pPr>
        <w:pStyle w:val="PL"/>
        <w:rPr>
          <w:noProof w:val="0"/>
        </w:rPr>
      </w:pPr>
      <w:r w:rsidRPr="00DE7B59">
        <w:rPr>
          <w:noProof w:val="0"/>
        </w:rPr>
        <w:t xml:space="preserve">            }</w:t>
      </w:r>
    </w:p>
    <w:p w14:paraId="0772FBA9" w14:textId="77777777" w:rsidR="001B28C9" w:rsidRPr="00DE7B59" w:rsidRDefault="001B28C9" w:rsidP="00131CE5">
      <w:pPr>
        <w:pStyle w:val="PL"/>
        <w:rPr>
          <w:noProof w:val="0"/>
        </w:rPr>
      </w:pPr>
    </w:p>
    <w:p w14:paraId="612D2E13" w14:textId="77777777" w:rsidR="00F55BD7" w:rsidRPr="00DE7B59" w:rsidRDefault="00F55BD7" w:rsidP="007B79B0">
      <w:pPr>
        <w:pStyle w:val="H6"/>
      </w:pPr>
      <w:r w:rsidRPr="00DE7B59">
        <w:t>(4)</w:t>
      </w:r>
    </w:p>
    <w:p w14:paraId="1D4D8B23"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and logica</w:t>
      </w:r>
      <w:r w:rsidR="00BB1C4F" w:rsidRPr="00DE7B59">
        <w:rPr>
          <w:noProof w:val="0"/>
        </w:rPr>
        <w:t>l</w:t>
      </w:r>
      <w:r w:rsidRPr="00DE7B59">
        <w:rPr>
          <w:noProof w:val="0"/>
        </w:rPr>
        <w:t>ChannelSR-DelayTimer is configured }</w:t>
      </w:r>
    </w:p>
    <w:p w14:paraId="42DF7756"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1F1EBDF" w14:textId="77777777" w:rsidR="00F55BD7" w:rsidRPr="00DE7B59" w:rsidRDefault="00F55BD7" w:rsidP="00131CE5">
      <w:pPr>
        <w:pStyle w:val="PL"/>
        <w:rPr>
          <w:noProof w:val="0"/>
        </w:rPr>
      </w:pPr>
      <w:r w:rsidRPr="00DE7B59">
        <w:rPr>
          <w:b/>
          <w:bCs/>
          <w:noProof w:val="0"/>
        </w:rPr>
        <w:t xml:space="preserve">  when </w:t>
      </w:r>
      <w:r w:rsidRPr="00DE7B59">
        <w:rPr>
          <w:noProof w:val="0"/>
        </w:rPr>
        <w:t>{ UE has UL data available for transmission on LCH for which logica</w:t>
      </w:r>
      <w:r w:rsidR="00BB1C4F" w:rsidRPr="00DE7B59">
        <w:rPr>
          <w:noProof w:val="0"/>
        </w:rPr>
        <w:t>l</w:t>
      </w:r>
      <w:r w:rsidRPr="00DE7B59">
        <w:rPr>
          <w:noProof w:val="0"/>
        </w:rPr>
        <w:t>ChannelSR-DelayTimer is configured and UE has no UL-SCH resources available and SR_COUNTER is less than sr-TransMax }</w:t>
      </w:r>
    </w:p>
    <w:p w14:paraId="08F28462"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delays transmission of SR until logica</w:t>
      </w:r>
      <w:r w:rsidR="00BB1C4F" w:rsidRPr="00DE7B59">
        <w:rPr>
          <w:noProof w:val="0"/>
        </w:rPr>
        <w:t>l</w:t>
      </w:r>
      <w:r w:rsidRPr="00DE7B59">
        <w:rPr>
          <w:noProof w:val="0"/>
        </w:rPr>
        <w:t>ChannelSR-DelayTimer expires }</w:t>
      </w:r>
    </w:p>
    <w:p w14:paraId="5ACD6A2F" w14:textId="77777777" w:rsidR="00F55BD7" w:rsidRPr="00DE7B59" w:rsidRDefault="00F55BD7" w:rsidP="00131CE5">
      <w:pPr>
        <w:pStyle w:val="PL"/>
        <w:rPr>
          <w:noProof w:val="0"/>
        </w:rPr>
      </w:pPr>
      <w:r w:rsidRPr="00DE7B59">
        <w:rPr>
          <w:noProof w:val="0"/>
        </w:rPr>
        <w:t xml:space="preserve">            }</w:t>
      </w:r>
    </w:p>
    <w:p w14:paraId="156F6AF6" w14:textId="77777777" w:rsidR="00F55BD7" w:rsidRPr="00DE7B59" w:rsidRDefault="00F55BD7" w:rsidP="00131CE5">
      <w:pPr>
        <w:pStyle w:val="PL"/>
        <w:rPr>
          <w:noProof w:val="0"/>
        </w:rPr>
      </w:pPr>
    </w:p>
    <w:p w14:paraId="6E6729B2" w14:textId="77777777" w:rsidR="00F55BD7" w:rsidRPr="00DE7B59" w:rsidRDefault="00F55BD7" w:rsidP="007B79B0">
      <w:pPr>
        <w:pStyle w:val="H6"/>
      </w:pPr>
      <w:r w:rsidRPr="00DE7B59">
        <w:t>(5)</w:t>
      </w:r>
    </w:p>
    <w:p w14:paraId="06B772B3"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46B7F932"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ADFC78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on LCH for which logica</w:t>
      </w:r>
      <w:r w:rsidR="00BB1C4F" w:rsidRPr="00DE7B59">
        <w:rPr>
          <w:noProof w:val="0"/>
        </w:rPr>
        <w:t>l</w:t>
      </w:r>
      <w:r w:rsidRPr="00DE7B59">
        <w:rPr>
          <w:noProof w:val="0"/>
        </w:rPr>
        <w:t>ChannelSR-DelayTimer is not configured and UE has no UL-SCH resources available and SR_COUNTER is less than sr-TransMax }</w:t>
      </w:r>
    </w:p>
    <w:p w14:paraId="15F69A7B"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SR on every available PUCCH until resources are granted }</w:t>
      </w:r>
    </w:p>
    <w:p w14:paraId="30910DA4" w14:textId="77777777" w:rsidR="00F55BD7" w:rsidRPr="00DE7B59" w:rsidRDefault="00F55BD7" w:rsidP="00131CE5">
      <w:pPr>
        <w:pStyle w:val="PL"/>
        <w:rPr>
          <w:noProof w:val="0"/>
        </w:rPr>
      </w:pPr>
      <w:r w:rsidRPr="00DE7B59">
        <w:rPr>
          <w:noProof w:val="0"/>
        </w:rPr>
        <w:t xml:space="preserve">            }</w:t>
      </w:r>
    </w:p>
    <w:p w14:paraId="47C525D1" w14:textId="77777777" w:rsidR="00F55BD7" w:rsidRPr="00DE7B59" w:rsidRDefault="00F55BD7" w:rsidP="00131CE5">
      <w:pPr>
        <w:pStyle w:val="PL"/>
        <w:rPr>
          <w:noProof w:val="0"/>
        </w:rPr>
      </w:pPr>
    </w:p>
    <w:p w14:paraId="7148A993" w14:textId="77777777" w:rsidR="00F55BD7" w:rsidRPr="00DE7B59" w:rsidRDefault="00F55BD7" w:rsidP="00B5202A">
      <w:pPr>
        <w:pStyle w:val="H6"/>
      </w:pPr>
      <w:r w:rsidRPr="00DE7B59">
        <w:t>7.</w:t>
      </w:r>
      <w:r w:rsidR="00B8531A" w:rsidRPr="00DE7B59">
        <w:t>1.</w:t>
      </w:r>
      <w:r w:rsidRPr="00DE7B59">
        <w:t>1.3.3.2</w:t>
      </w:r>
      <w:r w:rsidRPr="00DE7B59">
        <w:tab/>
        <w:t>Conformance requirements</w:t>
      </w:r>
    </w:p>
    <w:p w14:paraId="0B9E66C4" w14:textId="77777777" w:rsidR="00F55BD7" w:rsidRPr="00DE7B59" w:rsidRDefault="00F55BD7" w:rsidP="00E04659">
      <w:r w:rsidRPr="00DE7B59">
        <w:t>References: The conformance requirements covered in the present TC are specified in: TS 38.321</w:t>
      </w:r>
      <w:r w:rsidR="00E04659" w:rsidRPr="00DE7B59">
        <w:t>, clauses</w:t>
      </w:r>
      <w:r w:rsidRPr="00DE7B59">
        <w:t xml:space="preserve"> 5.4.4 </w:t>
      </w:r>
      <w:r w:rsidR="00E04659" w:rsidRPr="00DE7B59">
        <w:t>and</w:t>
      </w:r>
      <w:r w:rsidRPr="00DE7B59">
        <w:t xml:space="preserve"> 5.4.5</w:t>
      </w:r>
      <w:r w:rsidRPr="00DE7B59">
        <w:rPr>
          <w:lang w:eastAsia="zh-CN"/>
        </w:rPr>
        <w:t>.</w:t>
      </w:r>
      <w:r w:rsidR="00E04659" w:rsidRPr="00DE7B59">
        <w:rPr>
          <w:lang w:eastAsia="zh-CN"/>
        </w:rPr>
        <w:t xml:space="preserve"> </w:t>
      </w:r>
      <w:r w:rsidR="00E04659" w:rsidRPr="00DE7B59">
        <w:t>Unless otherwise stated these are Rel-15 requirements.</w:t>
      </w:r>
    </w:p>
    <w:p w14:paraId="56D91224" w14:textId="77777777" w:rsidR="00F55BD7" w:rsidRPr="00DE7B59" w:rsidRDefault="00F55BD7" w:rsidP="00F55BD7">
      <w:r w:rsidRPr="00DE7B59">
        <w:t>[TS 38.321, clause 5.4.4]</w:t>
      </w:r>
    </w:p>
    <w:p w14:paraId="6099DDF8" w14:textId="77777777" w:rsidR="00F55BD7" w:rsidRPr="00DE7B59" w:rsidRDefault="00F55BD7" w:rsidP="00F55BD7">
      <w:r w:rsidRPr="00DE7B59">
        <w:t>The Scheduling Request (SR) is used for requesting UL-SCH resources for new transmission.</w:t>
      </w:r>
    </w:p>
    <w:p w14:paraId="09E56CB5" w14:textId="77777777" w:rsidR="00F55BD7" w:rsidRPr="00DE7B59" w:rsidRDefault="00F55BD7" w:rsidP="00F55BD7">
      <w:r w:rsidRPr="00DE7B59">
        <w:t>The MAC entity may be configured with zero, one, or more SR configurations. An SR configuration consists of a set of PUCCH resources for SR across different BWPs and cells. For a logical channel, at most one PUCCH resource for SR is configured per BWP.</w:t>
      </w:r>
    </w:p>
    <w:p w14:paraId="418807AA" w14:textId="77777777" w:rsidR="00F55BD7" w:rsidRPr="00DE7B59" w:rsidRDefault="00F55BD7" w:rsidP="00F55BD7">
      <w:r w:rsidRPr="00DE7B59">
        <w:t xml:space="preserve">Each SR configuration corresponds to one or more logical channels. Each logical channel may be mapped to zero or one SR configuration, which is configured by RRC. The SR configuration of the LCH that triggered the BSR (subclause 5.4.5) (if such a configuration exists) is considered as corresponding SR configuration for the triggered SR. For BSR triggered by </w:t>
      </w:r>
      <w:r w:rsidRPr="00DE7B59">
        <w:rPr>
          <w:i/>
        </w:rPr>
        <w:t>retxBSR-Timer</w:t>
      </w:r>
      <w:r w:rsidRPr="00DE7B59">
        <w:t xml:space="preserve"> expiry, the corresponding SR configuration for the triggered SR is that of the highest priority LCH (if such a configuration exists) that has data available for transmission at the time the BSR is triggered.</w:t>
      </w:r>
    </w:p>
    <w:p w14:paraId="1A9AC92C" w14:textId="77777777" w:rsidR="00F55BD7" w:rsidRPr="00DE7B59" w:rsidRDefault="00F55BD7" w:rsidP="00F55BD7">
      <w:r w:rsidRPr="00DE7B59">
        <w:t>RRC configures the following parameters for the scheduling request procedure:</w:t>
      </w:r>
    </w:p>
    <w:p w14:paraId="3F244A3E" w14:textId="77777777" w:rsidR="00F55BD7" w:rsidRPr="00DE7B59" w:rsidRDefault="00201F17" w:rsidP="00201F17">
      <w:pPr>
        <w:pStyle w:val="B1"/>
      </w:pPr>
      <w:r w:rsidRPr="00DE7B59">
        <w:t>-</w:t>
      </w:r>
      <w:r w:rsidRPr="00DE7B59">
        <w:tab/>
      </w:r>
      <w:r w:rsidR="00F55BD7" w:rsidRPr="00DE7B59">
        <w:rPr>
          <w:i/>
        </w:rPr>
        <w:t>sr-ProhibitTimer</w:t>
      </w:r>
      <w:r w:rsidR="00F55BD7" w:rsidRPr="00DE7B59">
        <w:t xml:space="preserve"> (per SR configuration);</w:t>
      </w:r>
    </w:p>
    <w:p w14:paraId="6E40FB45" w14:textId="77777777" w:rsidR="00F55BD7" w:rsidRPr="00DE7B59" w:rsidRDefault="00201F17" w:rsidP="00201F17">
      <w:pPr>
        <w:pStyle w:val="B1"/>
      </w:pPr>
      <w:r w:rsidRPr="00DE7B59">
        <w:t>-</w:t>
      </w:r>
      <w:r w:rsidRPr="00DE7B59">
        <w:tab/>
      </w:r>
      <w:r w:rsidR="00F55BD7" w:rsidRPr="00DE7B59">
        <w:rPr>
          <w:i/>
        </w:rPr>
        <w:t>sr-TransMax</w:t>
      </w:r>
      <w:r w:rsidR="00F55BD7" w:rsidRPr="00DE7B59">
        <w:t xml:space="preserve"> (per SR configuration);</w:t>
      </w:r>
    </w:p>
    <w:p w14:paraId="4DF48299" w14:textId="77777777" w:rsidR="00F55BD7" w:rsidRPr="00DE7B59" w:rsidRDefault="00201F17" w:rsidP="00201F17">
      <w:pPr>
        <w:pStyle w:val="B1"/>
      </w:pPr>
      <w:r w:rsidRPr="00DE7B59">
        <w:t>-</w:t>
      </w:r>
      <w:r w:rsidRPr="00DE7B59">
        <w:tab/>
      </w:r>
      <w:r w:rsidR="00F55BD7" w:rsidRPr="00DE7B59">
        <w:rPr>
          <w:i/>
        </w:rPr>
        <w:t>sr-ConfigIndex</w:t>
      </w:r>
      <w:r w:rsidR="00F55BD7" w:rsidRPr="00DE7B59">
        <w:t>.</w:t>
      </w:r>
    </w:p>
    <w:p w14:paraId="3842FD3A" w14:textId="77777777" w:rsidR="00F55BD7" w:rsidRPr="00DE7B59" w:rsidRDefault="00F55BD7" w:rsidP="00F55BD7">
      <w:r w:rsidRPr="00DE7B59">
        <w:t>The following UE variables are used for the scheduling request procedure:</w:t>
      </w:r>
    </w:p>
    <w:p w14:paraId="7CF96525" w14:textId="77777777" w:rsidR="00F55BD7" w:rsidRPr="00DE7B59" w:rsidRDefault="00201F17" w:rsidP="00201F17">
      <w:pPr>
        <w:pStyle w:val="B1"/>
      </w:pPr>
      <w:r w:rsidRPr="00DE7B59">
        <w:t>-</w:t>
      </w:r>
      <w:r w:rsidRPr="00DE7B59">
        <w:tab/>
      </w:r>
      <w:r w:rsidR="00F55BD7" w:rsidRPr="00DE7B59">
        <w:rPr>
          <w:i/>
        </w:rPr>
        <w:t>SR_COUNTER</w:t>
      </w:r>
      <w:r w:rsidR="00F55BD7" w:rsidRPr="00DE7B59">
        <w:t xml:space="preserve"> (per SR configuration).</w:t>
      </w:r>
    </w:p>
    <w:p w14:paraId="06AA3CCC" w14:textId="77777777" w:rsidR="00F55BD7" w:rsidRPr="00DE7B59" w:rsidRDefault="00F55BD7" w:rsidP="00F55BD7">
      <w:r w:rsidRPr="00DE7B59">
        <w:t xml:space="preserve">If an SR is triggered and there are no other SRs pending corresponding to the same SR configuration, the MAC entity shall set the </w:t>
      </w:r>
      <w:r w:rsidRPr="00DE7B59">
        <w:rPr>
          <w:i/>
        </w:rPr>
        <w:t>SR_COUNTER</w:t>
      </w:r>
      <w:r w:rsidRPr="00DE7B59">
        <w:t xml:space="preserve"> of the corresponding SR configuration to 0.</w:t>
      </w:r>
    </w:p>
    <w:p w14:paraId="4BEB176E" w14:textId="77777777" w:rsidR="00F55BD7" w:rsidRPr="00DE7B59" w:rsidRDefault="00F55BD7" w:rsidP="00F55BD7">
      <w:r w:rsidRPr="00DE7B59">
        <w:t xml:space="preserve">When an SR is triggered, it shall be considered as pending until it is cancelled. All pending SR(s) shall be cancelled and each respective </w:t>
      </w:r>
      <w:r w:rsidRPr="00DE7B59">
        <w:rPr>
          <w:i/>
        </w:rPr>
        <w:t>sr-ProhibitTimer</w:t>
      </w:r>
      <w:r w:rsidRPr="00DE7B59">
        <w:t xml:space="preserve"> shall be stopped when a MAC PDU is assembled and this PDU includes a BSR which contains buffer status up to (and including) the last event that triggered a BSR (see subclause 5.4.5), or when the UL grant(s) can accommodate all pending data available for transmission.</w:t>
      </w:r>
    </w:p>
    <w:p w14:paraId="14EEAF14" w14:textId="77777777" w:rsidR="00F55BD7" w:rsidRPr="00DE7B59" w:rsidRDefault="00F55BD7" w:rsidP="00F55BD7">
      <w:r w:rsidRPr="00DE7B59">
        <w:t>Only PUCCH resources on a BWP which is active at the time of SR transmission occasion are considered valid.</w:t>
      </w:r>
    </w:p>
    <w:p w14:paraId="23BF5D1F" w14:textId="77777777" w:rsidR="00F55BD7" w:rsidRPr="00DE7B59" w:rsidRDefault="00F55BD7" w:rsidP="00F55BD7">
      <w:r w:rsidRPr="00DE7B59">
        <w:t>As long as at least one SR is pending, the MAC entity shall for each pending SR:</w:t>
      </w:r>
    </w:p>
    <w:p w14:paraId="7F643358" w14:textId="77777777" w:rsidR="00F55BD7" w:rsidRPr="00DE7B59" w:rsidRDefault="00186977" w:rsidP="00186977">
      <w:pPr>
        <w:pStyle w:val="B1"/>
      </w:pPr>
      <w:r w:rsidRPr="00DE7B59">
        <w:t>1&gt;</w:t>
      </w:r>
      <w:r w:rsidR="00F55BD7" w:rsidRPr="00DE7B59">
        <w:tab/>
        <w:t>if the MAC entity has no valid PUCCH resource configured for the pending SR:</w:t>
      </w:r>
    </w:p>
    <w:p w14:paraId="4212A2F1" w14:textId="77777777" w:rsidR="00F55BD7" w:rsidRPr="00DE7B59" w:rsidRDefault="00186977" w:rsidP="00186977">
      <w:pPr>
        <w:pStyle w:val="B2"/>
      </w:pPr>
      <w:r w:rsidRPr="00DE7B59">
        <w:t>2&gt;</w:t>
      </w:r>
      <w:r w:rsidR="00F55BD7" w:rsidRPr="00DE7B59">
        <w:tab/>
        <w:t>initiate a Random Access procedure (see subclause 5.1) on the SpCell and cancel the pending SR.</w:t>
      </w:r>
    </w:p>
    <w:p w14:paraId="6001C7A6" w14:textId="77777777" w:rsidR="00F55BD7" w:rsidRPr="00DE7B59" w:rsidRDefault="00186977" w:rsidP="00186977">
      <w:pPr>
        <w:pStyle w:val="B1"/>
      </w:pPr>
      <w:r w:rsidRPr="00DE7B59">
        <w:t>1&gt;</w:t>
      </w:r>
      <w:r w:rsidR="00F55BD7" w:rsidRPr="00DE7B59">
        <w:tab/>
        <w:t>else, for the SR configuration corresponding to the pending SR:</w:t>
      </w:r>
    </w:p>
    <w:p w14:paraId="3F550BD0" w14:textId="77777777" w:rsidR="00F55BD7" w:rsidRPr="00DE7B59" w:rsidRDefault="00186977" w:rsidP="00186977">
      <w:pPr>
        <w:pStyle w:val="B2"/>
      </w:pPr>
      <w:r w:rsidRPr="00DE7B59">
        <w:t>2&gt;</w:t>
      </w:r>
      <w:r w:rsidR="00F55BD7" w:rsidRPr="00DE7B59">
        <w:tab/>
        <w:t>when the MAC entity has an SR transmission occasion on the valid PUCCH resource for SR configured; and</w:t>
      </w:r>
    </w:p>
    <w:p w14:paraId="3CB3029B" w14:textId="77777777" w:rsidR="00F55BD7" w:rsidRPr="00DE7B59" w:rsidRDefault="00186977" w:rsidP="00186977">
      <w:pPr>
        <w:pStyle w:val="B2"/>
      </w:pPr>
      <w:r w:rsidRPr="00DE7B59">
        <w:t>2&gt;</w:t>
      </w:r>
      <w:r w:rsidR="00F55BD7" w:rsidRPr="00DE7B59">
        <w:tab/>
        <w:t xml:space="preserve">if </w:t>
      </w:r>
      <w:r w:rsidR="00F55BD7" w:rsidRPr="00DE7B59">
        <w:rPr>
          <w:i/>
        </w:rPr>
        <w:t>sr-ProhibitTimer</w:t>
      </w:r>
      <w:r w:rsidR="00F55BD7" w:rsidRPr="00DE7B59">
        <w:t xml:space="preserve"> is not running at the time of the SR transmission occasion; and </w:t>
      </w:r>
    </w:p>
    <w:p w14:paraId="3A77B832" w14:textId="77777777" w:rsidR="00F55BD7" w:rsidRPr="00DE7B59" w:rsidRDefault="00186977" w:rsidP="00186977">
      <w:pPr>
        <w:pStyle w:val="B2"/>
      </w:pPr>
      <w:r w:rsidRPr="00DE7B59">
        <w:t>2&gt;</w:t>
      </w:r>
      <w:r w:rsidR="00F55BD7" w:rsidRPr="00DE7B59">
        <w:tab/>
        <w:t>if the PUCCH resource for the SR transmission occasion does not overlap with a measurement gap; and</w:t>
      </w:r>
    </w:p>
    <w:p w14:paraId="1DE21F5F" w14:textId="77777777" w:rsidR="00F55BD7" w:rsidRPr="00DE7B59" w:rsidRDefault="00186977" w:rsidP="00186977">
      <w:pPr>
        <w:pStyle w:val="B2"/>
      </w:pPr>
      <w:r w:rsidRPr="00DE7B59">
        <w:t>2&gt;</w:t>
      </w:r>
      <w:r w:rsidR="00F55BD7" w:rsidRPr="00DE7B59">
        <w:tab/>
        <w:t>if the PUCCH resource for the SR transmission occasion does not overlap with a UL-SCH resource:</w:t>
      </w:r>
    </w:p>
    <w:p w14:paraId="06DA44C0" w14:textId="77777777" w:rsidR="00F55BD7" w:rsidRPr="00DE7B59" w:rsidRDefault="00186977" w:rsidP="00186977">
      <w:pPr>
        <w:pStyle w:val="B3"/>
      </w:pPr>
      <w:r w:rsidRPr="00DE7B59">
        <w:t>3&gt;</w:t>
      </w:r>
      <w:r w:rsidR="00F55BD7" w:rsidRPr="00DE7B59">
        <w:tab/>
        <w:t xml:space="preserve">if </w:t>
      </w:r>
      <w:r w:rsidR="00F55BD7" w:rsidRPr="00DE7B59">
        <w:rPr>
          <w:i/>
        </w:rPr>
        <w:t>SR_COUNTER</w:t>
      </w:r>
      <w:r w:rsidR="00F55BD7" w:rsidRPr="00DE7B59">
        <w:t xml:space="preserve"> &lt; </w:t>
      </w:r>
      <w:r w:rsidR="00F55BD7" w:rsidRPr="00DE7B59">
        <w:rPr>
          <w:i/>
        </w:rPr>
        <w:t>sr-TransMax</w:t>
      </w:r>
      <w:r w:rsidR="00F55BD7" w:rsidRPr="00DE7B59">
        <w:t>:</w:t>
      </w:r>
    </w:p>
    <w:p w14:paraId="7E8C26EE" w14:textId="77777777" w:rsidR="00F55BD7" w:rsidRPr="00DE7B59" w:rsidRDefault="00186977" w:rsidP="00186977">
      <w:pPr>
        <w:pStyle w:val="B4"/>
      </w:pPr>
      <w:r w:rsidRPr="00DE7B59">
        <w:t>4&gt;</w:t>
      </w:r>
      <w:r w:rsidR="00F55BD7" w:rsidRPr="00DE7B59">
        <w:tab/>
        <w:t xml:space="preserve">increment </w:t>
      </w:r>
      <w:r w:rsidR="00F55BD7" w:rsidRPr="00DE7B59">
        <w:rPr>
          <w:i/>
        </w:rPr>
        <w:t>SR_COUNTER</w:t>
      </w:r>
      <w:r w:rsidR="00F55BD7" w:rsidRPr="00DE7B59">
        <w:t xml:space="preserve"> by 1;</w:t>
      </w:r>
    </w:p>
    <w:p w14:paraId="61BE669B" w14:textId="77777777" w:rsidR="00F55BD7" w:rsidRPr="00DE7B59" w:rsidRDefault="00186977" w:rsidP="00186977">
      <w:pPr>
        <w:pStyle w:val="B4"/>
      </w:pPr>
      <w:r w:rsidRPr="00DE7B59">
        <w:t>4&gt;</w:t>
      </w:r>
      <w:r w:rsidR="00F55BD7" w:rsidRPr="00DE7B59">
        <w:tab/>
        <w:t>instruct the physical layer to signal the SR on one valid PUCCH resource for SR;</w:t>
      </w:r>
    </w:p>
    <w:p w14:paraId="607322BF" w14:textId="77777777" w:rsidR="00F55BD7" w:rsidRPr="00DE7B59" w:rsidRDefault="00186977" w:rsidP="00186977">
      <w:pPr>
        <w:pStyle w:val="B4"/>
      </w:pPr>
      <w:r w:rsidRPr="00DE7B59">
        <w:t>4&gt;</w:t>
      </w:r>
      <w:r w:rsidR="00F55BD7" w:rsidRPr="00DE7B59">
        <w:tab/>
        <w:t xml:space="preserve">start the </w:t>
      </w:r>
      <w:r w:rsidR="00F55BD7" w:rsidRPr="00DE7B59">
        <w:rPr>
          <w:i/>
        </w:rPr>
        <w:t>sr-ProhibitTimer</w:t>
      </w:r>
      <w:r w:rsidR="00F55BD7" w:rsidRPr="00DE7B59">
        <w:t>.</w:t>
      </w:r>
    </w:p>
    <w:p w14:paraId="3C08DC71" w14:textId="77777777" w:rsidR="00F55BD7" w:rsidRPr="00DE7B59" w:rsidRDefault="00186977" w:rsidP="00186977">
      <w:pPr>
        <w:pStyle w:val="B3"/>
      </w:pPr>
      <w:r w:rsidRPr="00DE7B59">
        <w:t>3&gt;</w:t>
      </w:r>
      <w:r w:rsidR="00F55BD7" w:rsidRPr="00DE7B59">
        <w:tab/>
        <w:t>else:</w:t>
      </w:r>
    </w:p>
    <w:p w14:paraId="3AFDB9D6" w14:textId="77777777" w:rsidR="00F55BD7" w:rsidRPr="00DE7B59" w:rsidRDefault="00186977" w:rsidP="00186977">
      <w:pPr>
        <w:pStyle w:val="B4"/>
      </w:pPr>
      <w:r w:rsidRPr="00DE7B59">
        <w:t>4&gt;</w:t>
      </w:r>
      <w:r w:rsidR="00F55BD7" w:rsidRPr="00DE7B59">
        <w:tab/>
        <w:t>notify RRC to release PUCCH for all serving cells;</w:t>
      </w:r>
    </w:p>
    <w:p w14:paraId="32CF17F7" w14:textId="77777777" w:rsidR="00F55BD7" w:rsidRPr="00DE7B59" w:rsidRDefault="00186977" w:rsidP="00186977">
      <w:pPr>
        <w:pStyle w:val="B4"/>
      </w:pPr>
      <w:r w:rsidRPr="00DE7B59">
        <w:t>4&gt;</w:t>
      </w:r>
      <w:r w:rsidR="00F55BD7" w:rsidRPr="00DE7B59">
        <w:tab/>
        <w:t>notify RRC to release SRS for all serving cells;</w:t>
      </w:r>
    </w:p>
    <w:p w14:paraId="4DD734AC" w14:textId="77777777" w:rsidR="00F55BD7" w:rsidRPr="00DE7B59" w:rsidRDefault="00186977" w:rsidP="00186977">
      <w:pPr>
        <w:pStyle w:val="B4"/>
      </w:pPr>
      <w:r w:rsidRPr="00DE7B59">
        <w:t>4&gt;</w:t>
      </w:r>
      <w:r w:rsidR="00F55BD7" w:rsidRPr="00DE7B59">
        <w:tab/>
        <w:t>clear any configured downlink assignments and uplink grants;</w:t>
      </w:r>
    </w:p>
    <w:p w14:paraId="540C916F" w14:textId="77777777" w:rsidR="00F55BD7" w:rsidRPr="00DE7B59" w:rsidRDefault="00186977" w:rsidP="00186977">
      <w:pPr>
        <w:pStyle w:val="B4"/>
      </w:pPr>
      <w:r w:rsidRPr="00DE7B59">
        <w:t>4&gt;</w:t>
      </w:r>
      <w:r w:rsidR="00F55BD7" w:rsidRPr="00DE7B59">
        <w:tab/>
        <w:t>initiate a Random Access procedure (see subclause 5.1) on the SpCell and cancel all pending SRs.</w:t>
      </w:r>
    </w:p>
    <w:p w14:paraId="01343F32" w14:textId="77777777" w:rsidR="00F55BD7" w:rsidRPr="00DE7B59" w:rsidRDefault="00E54A3F" w:rsidP="00E54A3F">
      <w:pPr>
        <w:pStyle w:val="NO"/>
      </w:pPr>
      <w:r w:rsidRPr="00DE7B59">
        <w:t>NOTE:</w:t>
      </w:r>
      <w:r w:rsidRPr="00DE7B59">
        <w:tab/>
      </w:r>
      <w:r w:rsidR="00F55BD7" w:rsidRPr="00DE7B59">
        <w:t>The selection of which valid PUCCH resource for SR to signal SR on when the MAC entity has more than one overlapping valid PUCCH resource for the SR transmission occasion is left to UE implementation.</w:t>
      </w:r>
    </w:p>
    <w:p w14:paraId="4C691BE8" w14:textId="77777777" w:rsidR="00F55BD7" w:rsidRPr="00DE7B59" w:rsidRDefault="00F55BD7" w:rsidP="00F55BD7">
      <w:r w:rsidRPr="00DE7B59">
        <w:t>[TS 38.321, clause 5.4.5]</w:t>
      </w:r>
    </w:p>
    <w:p w14:paraId="77607CB4" w14:textId="77777777" w:rsidR="00F55BD7" w:rsidRPr="00DE7B59" w:rsidRDefault="00F55BD7" w:rsidP="00F55BD7">
      <w:r w:rsidRPr="00DE7B59">
        <w:t>For Regular BSR, the MAC entity shall:</w:t>
      </w:r>
    </w:p>
    <w:p w14:paraId="4B9D007F" w14:textId="77777777" w:rsidR="00F55BD7" w:rsidRPr="00DE7B59" w:rsidRDefault="00186977" w:rsidP="00186977">
      <w:pPr>
        <w:pStyle w:val="B1"/>
      </w:pPr>
      <w:r w:rsidRPr="00DE7B59">
        <w:t>1&gt;</w:t>
      </w:r>
      <w:r w:rsidR="00F55BD7" w:rsidRPr="00DE7B59">
        <w:tab/>
        <w:t xml:space="preserve">if the BSR is triggered for a logical channel for which </w:t>
      </w:r>
      <w:r w:rsidR="00F55BD7" w:rsidRPr="00DE7B59">
        <w:rPr>
          <w:i/>
        </w:rPr>
        <w:t>logicalChannelSR-Delay</w:t>
      </w:r>
      <w:r w:rsidR="00F55BD7" w:rsidRPr="00DE7B59">
        <w:t xml:space="preserve"> is configured by upper layers:</w:t>
      </w:r>
    </w:p>
    <w:p w14:paraId="6128F2C2" w14:textId="77777777" w:rsidR="00F55BD7" w:rsidRPr="00DE7B59" w:rsidRDefault="00186977" w:rsidP="00186977">
      <w:pPr>
        <w:pStyle w:val="B2"/>
      </w:pPr>
      <w:r w:rsidRPr="00DE7B59">
        <w:t>2&gt;</w:t>
      </w:r>
      <w:r w:rsidR="00F55BD7" w:rsidRPr="00DE7B59">
        <w:tab/>
        <w:t xml:space="preserve">start or restart the </w:t>
      </w:r>
      <w:r w:rsidR="00F55BD7" w:rsidRPr="00DE7B59">
        <w:rPr>
          <w:i/>
        </w:rPr>
        <w:t>logicalChannelSR-DelayTimer</w:t>
      </w:r>
      <w:r w:rsidR="00F55BD7" w:rsidRPr="00DE7B59">
        <w:t>.</w:t>
      </w:r>
    </w:p>
    <w:p w14:paraId="7AF5E885" w14:textId="77777777" w:rsidR="00F55BD7" w:rsidRPr="00DE7B59" w:rsidRDefault="00186977" w:rsidP="00186977">
      <w:pPr>
        <w:pStyle w:val="B1"/>
      </w:pPr>
      <w:r w:rsidRPr="00DE7B59">
        <w:t>1&gt;</w:t>
      </w:r>
      <w:r w:rsidR="00F55BD7" w:rsidRPr="00DE7B59">
        <w:tab/>
        <w:t>else:</w:t>
      </w:r>
    </w:p>
    <w:p w14:paraId="46E633AC" w14:textId="77777777" w:rsidR="00F55BD7" w:rsidRPr="00DE7B59" w:rsidRDefault="00186977" w:rsidP="00186977">
      <w:pPr>
        <w:pStyle w:val="B2"/>
      </w:pPr>
      <w:r w:rsidRPr="00DE7B59">
        <w:t>2&gt;</w:t>
      </w:r>
      <w:r w:rsidR="00F55BD7" w:rsidRPr="00DE7B59">
        <w:tab/>
        <w:t xml:space="preserve">if running, stop the </w:t>
      </w:r>
      <w:r w:rsidR="00F55BD7" w:rsidRPr="00DE7B59">
        <w:rPr>
          <w:i/>
        </w:rPr>
        <w:t>logicalChannelSR-DelayTimer</w:t>
      </w:r>
      <w:r w:rsidR="00F55BD7" w:rsidRPr="00DE7B59">
        <w:t>.</w:t>
      </w:r>
    </w:p>
    <w:p w14:paraId="085922FB" w14:textId="77777777" w:rsidR="00F55BD7" w:rsidRPr="00DE7B59" w:rsidRDefault="00F55BD7" w:rsidP="00F55BD7">
      <w:r w:rsidRPr="00DE7B59">
        <w:t>…</w:t>
      </w:r>
    </w:p>
    <w:p w14:paraId="5E9FB453" w14:textId="77777777" w:rsidR="00F55BD7" w:rsidRPr="00DE7B59" w:rsidRDefault="00F55BD7" w:rsidP="00F55BD7">
      <w:r w:rsidRPr="00DE7B59">
        <w:t>The MAC entity shall:</w:t>
      </w:r>
    </w:p>
    <w:p w14:paraId="2FD5B662" w14:textId="77777777" w:rsidR="00F55BD7" w:rsidRPr="00DE7B59" w:rsidRDefault="00186977" w:rsidP="00186977">
      <w:pPr>
        <w:pStyle w:val="B1"/>
      </w:pPr>
      <w:r w:rsidRPr="00DE7B59">
        <w:t>1&gt;</w:t>
      </w:r>
      <w:r w:rsidR="00F55BD7" w:rsidRPr="00DE7B59">
        <w:tab/>
        <w:t>if the Buffer Status reporting procedure determines that at least one BSR has been triggered and not cancelled:</w:t>
      </w:r>
    </w:p>
    <w:p w14:paraId="34C2AC76" w14:textId="77777777" w:rsidR="00F55BD7" w:rsidRPr="00DE7B59" w:rsidRDefault="00186977" w:rsidP="00186977">
      <w:pPr>
        <w:pStyle w:val="B2"/>
      </w:pPr>
      <w:r w:rsidRPr="00DE7B59">
        <w:t>2&gt;</w:t>
      </w:r>
      <w:r w:rsidR="00F55BD7" w:rsidRPr="00DE7B59">
        <w:tab/>
        <w:t>if UL-SCH resources are available for a new immediate transmission:</w:t>
      </w:r>
    </w:p>
    <w:p w14:paraId="2B5F030F" w14:textId="77777777" w:rsidR="00F55BD7" w:rsidRPr="00DE7B59" w:rsidRDefault="00186977" w:rsidP="00186977">
      <w:pPr>
        <w:pStyle w:val="B3"/>
      </w:pPr>
      <w:r w:rsidRPr="00DE7B59">
        <w:t>3&gt;</w:t>
      </w:r>
      <w:r w:rsidR="00F55BD7" w:rsidRPr="00DE7B59">
        <w:tab/>
        <w:t>instruct the Multiplexing and Assembly procedure to generate the BSR MAC CE(s);</w:t>
      </w:r>
    </w:p>
    <w:p w14:paraId="77052845" w14:textId="77777777" w:rsidR="00F55BD7" w:rsidRPr="00DE7B59" w:rsidRDefault="00186977" w:rsidP="00186977">
      <w:pPr>
        <w:pStyle w:val="B3"/>
      </w:pPr>
      <w:r w:rsidRPr="00DE7B59">
        <w:t>3&gt;</w:t>
      </w:r>
      <w:r w:rsidR="00F55BD7" w:rsidRPr="00DE7B59">
        <w:tab/>
        <w:t xml:space="preserve">start or restart </w:t>
      </w:r>
      <w:r w:rsidR="00F55BD7" w:rsidRPr="00DE7B59">
        <w:rPr>
          <w:i/>
        </w:rPr>
        <w:t>periodicBSR-Timer</w:t>
      </w:r>
      <w:r w:rsidR="00F55BD7" w:rsidRPr="00DE7B59">
        <w:t xml:space="preserve"> except when all the generated BSRs are long or short Truncated BSRs;</w:t>
      </w:r>
    </w:p>
    <w:p w14:paraId="1BE6C665" w14:textId="77777777" w:rsidR="00F55BD7" w:rsidRPr="00DE7B59" w:rsidRDefault="00186977" w:rsidP="00186977">
      <w:pPr>
        <w:pStyle w:val="B3"/>
      </w:pPr>
      <w:r w:rsidRPr="00DE7B59">
        <w:t>3&gt;</w:t>
      </w:r>
      <w:r w:rsidR="00F55BD7" w:rsidRPr="00DE7B59">
        <w:tab/>
        <w:t xml:space="preserve">start or restart </w:t>
      </w:r>
      <w:r w:rsidR="00F55BD7" w:rsidRPr="00DE7B59">
        <w:rPr>
          <w:i/>
        </w:rPr>
        <w:t>retxBSR-Timer</w:t>
      </w:r>
      <w:r w:rsidR="00F55BD7" w:rsidRPr="00DE7B59">
        <w:t>.</w:t>
      </w:r>
    </w:p>
    <w:p w14:paraId="7F55D6BF" w14:textId="77777777" w:rsidR="00F55BD7" w:rsidRPr="00DE7B59" w:rsidRDefault="00186977" w:rsidP="00186977">
      <w:pPr>
        <w:pStyle w:val="B2"/>
      </w:pPr>
      <w:r w:rsidRPr="00DE7B59">
        <w:t>2&gt;</w:t>
      </w:r>
      <w:r w:rsidR="00F55BD7" w:rsidRPr="00DE7B59">
        <w:tab/>
        <w:t xml:space="preserve">else if a Regular BSR has been triggered and </w:t>
      </w:r>
      <w:r w:rsidR="00F55BD7" w:rsidRPr="00DE7B59">
        <w:rPr>
          <w:i/>
        </w:rPr>
        <w:t>logicalChannelSR-DelayTimer</w:t>
      </w:r>
      <w:r w:rsidR="00F55BD7" w:rsidRPr="00DE7B59">
        <w:t xml:space="preserve"> is not running:</w:t>
      </w:r>
    </w:p>
    <w:p w14:paraId="1B1C5739" w14:textId="77777777" w:rsidR="00F55BD7" w:rsidRPr="00DE7B59" w:rsidRDefault="00186977" w:rsidP="00186977">
      <w:pPr>
        <w:pStyle w:val="B3"/>
      </w:pPr>
      <w:r w:rsidRPr="00DE7B59">
        <w:t>3&gt;</w:t>
      </w:r>
      <w:r w:rsidR="00F55BD7" w:rsidRPr="00DE7B59">
        <w:tab/>
        <w:t>if an uplink grant is not a configured grant; or</w:t>
      </w:r>
    </w:p>
    <w:p w14:paraId="294AE6AC" w14:textId="77777777" w:rsidR="00F55BD7" w:rsidRPr="00DE7B59" w:rsidRDefault="00186977" w:rsidP="00186977">
      <w:pPr>
        <w:pStyle w:val="B3"/>
      </w:pPr>
      <w:r w:rsidRPr="00DE7B59">
        <w:t>3&gt;</w:t>
      </w:r>
      <w:r w:rsidR="00F55BD7" w:rsidRPr="00DE7B59">
        <w:tab/>
        <w:t>if the Regular BSR was not triggered for a logical channel for which logical channel SR masking (</w:t>
      </w:r>
      <w:r w:rsidR="00F55BD7" w:rsidRPr="00DE7B59">
        <w:rPr>
          <w:i/>
        </w:rPr>
        <w:t>logicalChannelSR-Mask</w:t>
      </w:r>
      <w:r w:rsidR="00F55BD7" w:rsidRPr="00DE7B59">
        <w:t>) is setup by upper layers:</w:t>
      </w:r>
    </w:p>
    <w:p w14:paraId="39801A78" w14:textId="77777777" w:rsidR="00F55BD7" w:rsidRPr="00DE7B59" w:rsidRDefault="00186977" w:rsidP="00186977">
      <w:pPr>
        <w:pStyle w:val="B4"/>
      </w:pPr>
      <w:r w:rsidRPr="00DE7B59">
        <w:t>4&gt;</w:t>
      </w:r>
      <w:r w:rsidR="00F55BD7" w:rsidRPr="00DE7B59">
        <w:tab/>
        <w:t>trigger a Scheduling Request.</w:t>
      </w:r>
    </w:p>
    <w:p w14:paraId="02843A1A" w14:textId="77777777" w:rsidR="00F55BD7" w:rsidRPr="00DE7B59" w:rsidRDefault="00F55BD7" w:rsidP="00B5202A">
      <w:pPr>
        <w:pStyle w:val="H6"/>
      </w:pPr>
      <w:r w:rsidRPr="00DE7B59">
        <w:t>7.</w:t>
      </w:r>
      <w:r w:rsidR="00B8531A" w:rsidRPr="00DE7B59">
        <w:t>1.</w:t>
      </w:r>
      <w:r w:rsidRPr="00DE7B59">
        <w:t>1.3.3.3</w:t>
      </w:r>
      <w:r w:rsidRPr="00DE7B59">
        <w:tab/>
        <w:t>Test description</w:t>
      </w:r>
    </w:p>
    <w:p w14:paraId="25B59605" w14:textId="77777777" w:rsidR="00F55BD7" w:rsidRPr="00DE7B59" w:rsidRDefault="00F55BD7" w:rsidP="00B5202A">
      <w:pPr>
        <w:pStyle w:val="H6"/>
      </w:pPr>
      <w:r w:rsidRPr="00DE7B59">
        <w:t>7.</w:t>
      </w:r>
      <w:r w:rsidR="00B8531A" w:rsidRPr="00DE7B59">
        <w:t>1.</w:t>
      </w:r>
      <w:r w:rsidRPr="00DE7B59">
        <w:t>1.3.3.3.1</w:t>
      </w:r>
      <w:r w:rsidRPr="00DE7B59">
        <w:tab/>
        <w:t>Pre-test conditions</w:t>
      </w:r>
    </w:p>
    <w:p w14:paraId="4248F57E" w14:textId="041F2BD2" w:rsidR="00F55BD7" w:rsidRPr="00DE7B59" w:rsidRDefault="00F55BD7" w:rsidP="00F55BD7">
      <w:pPr>
        <w:rPr>
          <w:lang w:eastAsia="sv-SE"/>
        </w:rPr>
      </w:pPr>
      <w:r w:rsidRPr="00DE7B59">
        <w:rPr>
          <w:lang w:eastAsia="sv-SE"/>
        </w:rPr>
        <w:t>Same Pre-test conditions as in clause 7.</w:t>
      </w:r>
      <w:r w:rsidR="00B8531A" w:rsidRPr="00DE7B59">
        <w:rPr>
          <w:lang w:eastAsia="sv-SE"/>
        </w:rPr>
        <w:t>1.</w:t>
      </w:r>
      <w:r w:rsidRPr="00DE7B59">
        <w:rPr>
          <w:lang w:eastAsia="sv-SE"/>
        </w:rPr>
        <w:t xml:space="preserve">1.0 with the exception of 2 AM DRBs configured according to Table </w:t>
      </w:r>
      <w:r w:rsidRPr="00DE7B59">
        <w:t>7.</w:t>
      </w:r>
      <w:r w:rsidR="00B8531A" w:rsidRPr="00DE7B59">
        <w:t>1.</w:t>
      </w:r>
      <w:r w:rsidRPr="00DE7B59">
        <w:t>1.3.3.3</w:t>
      </w:r>
      <w:r w:rsidR="00CB1835" w:rsidRPr="00DE7B59">
        <w:t>.1</w:t>
      </w:r>
      <w:r w:rsidRPr="00DE7B59">
        <w:rPr>
          <w:lang w:eastAsia="sv-SE"/>
        </w:rPr>
        <w:t>-1</w:t>
      </w:r>
      <w:r w:rsidR="0028770E" w:rsidRPr="00DE7B59">
        <w:rPr>
          <w:lang w:eastAsia="sv-SE"/>
        </w:rPr>
        <w:t xml:space="preserve"> and Table 7.1.1.3.3.3.1-2</w:t>
      </w:r>
      <w:r w:rsidR="00EC59F3" w:rsidRPr="00DE7B59">
        <w:rPr>
          <w:lang w:eastAsia="sv-SE"/>
        </w:rPr>
        <w:t xml:space="preserve"> and with MAC-CellGroupConfig configured according to Table 7.1.1.3.3.3.1-3</w:t>
      </w:r>
      <w:r w:rsidR="00C35B56" w:rsidRPr="00DE7B59">
        <w:rPr>
          <w:lang w:eastAsia="sv-SE"/>
        </w:rPr>
        <w:t xml:space="preserve"> </w:t>
      </w:r>
      <w:r w:rsidR="00C35B56" w:rsidRPr="00DE7B59">
        <w:t>and Short_DCI condition is applied in NR Serving cell configuration</w:t>
      </w:r>
      <w:r w:rsidRPr="00DE7B59">
        <w:rPr>
          <w:lang w:eastAsia="sv-SE"/>
        </w:rPr>
        <w:t>.</w:t>
      </w:r>
    </w:p>
    <w:p w14:paraId="03FEABAF" w14:textId="77777777" w:rsidR="00F55BD7" w:rsidRPr="00DE7B59" w:rsidRDefault="00F55BD7" w:rsidP="008C2CC8">
      <w:pPr>
        <w:pStyle w:val="TH"/>
      </w:pPr>
      <w:r w:rsidRPr="00DE7B59">
        <w:t>Table 7.</w:t>
      </w:r>
      <w:r w:rsidR="00B8531A" w:rsidRPr="00DE7B59">
        <w:t>1.</w:t>
      </w:r>
      <w:r w:rsidRPr="00DE7B59">
        <w:t>1.3.3.3.1</w:t>
      </w:r>
      <w:r w:rsidRPr="00DE7B59">
        <w:rPr>
          <w:lang w:eastAsia="sv-SE"/>
        </w:rPr>
        <w:t>-1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F55BD7" w:rsidRPr="00DE7B59" w14:paraId="215154A2" w14:textId="77777777" w:rsidTr="00272C03">
        <w:tc>
          <w:tcPr>
            <w:tcW w:w="2693" w:type="dxa"/>
          </w:tcPr>
          <w:p w14:paraId="5C0D01EF" w14:textId="77777777" w:rsidR="00F55BD7" w:rsidRPr="00DE7B59" w:rsidRDefault="00F55BD7" w:rsidP="00F90841">
            <w:pPr>
              <w:pStyle w:val="TAH"/>
              <w:rPr>
                <w:lang w:eastAsia="en-US"/>
              </w:rPr>
            </w:pPr>
            <w:r w:rsidRPr="00DE7B59">
              <w:rPr>
                <w:lang w:eastAsia="en-US"/>
              </w:rPr>
              <w:t>Parameter</w:t>
            </w:r>
          </w:p>
        </w:tc>
        <w:tc>
          <w:tcPr>
            <w:tcW w:w="1701" w:type="dxa"/>
          </w:tcPr>
          <w:p w14:paraId="7A1011DA" w14:textId="77777777" w:rsidR="00F55BD7" w:rsidRPr="00DE7B59" w:rsidRDefault="00F55BD7" w:rsidP="00922650">
            <w:pPr>
              <w:pStyle w:val="TAH"/>
              <w:rPr>
                <w:lang w:eastAsia="en-US"/>
              </w:rPr>
            </w:pPr>
            <w:r w:rsidRPr="00DE7B59">
              <w:rPr>
                <w:lang w:eastAsia="en-US"/>
              </w:rPr>
              <w:t>DRB1</w:t>
            </w:r>
          </w:p>
        </w:tc>
        <w:tc>
          <w:tcPr>
            <w:tcW w:w="1701" w:type="dxa"/>
          </w:tcPr>
          <w:p w14:paraId="5589C4D7" w14:textId="77777777" w:rsidR="00F55BD7" w:rsidRPr="00DE7B59" w:rsidRDefault="00F55BD7" w:rsidP="00F85B4D">
            <w:pPr>
              <w:pStyle w:val="TAH"/>
              <w:rPr>
                <w:lang w:eastAsia="en-US"/>
              </w:rPr>
            </w:pPr>
            <w:r w:rsidRPr="00DE7B59">
              <w:rPr>
                <w:lang w:eastAsia="en-US"/>
              </w:rPr>
              <w:t>DRB2</w:t>
            </w:r>
          </w:p>
        </w:tc>
      </w:tr>
      <w:tr w:rsidR="00F55BD7" w:rsidRPr="00DE7B59" w14:paraId="0137AB98" w14:textId="77777777" w:rsidTr="00272C03">
        <w:tc>
          <w:tcPr>
            <w:tcW w:w="2693" w:type="dxa"/>
          </w:tcPr>
          <w:p w14:paraId="48288D3D" w14:textId="77777777" w:rsidR="00F55BD7" w:rsidRPr="00DE7B59" w:rsidRDefault="00F55BD7" w:rsidP="00131CE5">
            <w:pPr>
              <w:pStyle w:val="TAL"/>
              <w:rPr>
                <w:lang w:eastAsia="en-US"/>
              </w:rPr>
            </w:pPr>
            <w:r w:rsidRPr="00DE7B59">
              <w:rPr>
                <w:lang w:eastAsia="en-US"/>
              </w:rPr>
              <w:t>LogicalChannelIdentity</w:t>
            </w:r>
          </w:p>
        </w:tc>
        <w:tc>
          <w:tcPr>
            <w:tcW w:w="1701" w:type="dxa"/>
          </w:tcPr>
          <w:p w14:paraId="56BF3473" w14:textId="77777777" w:rsidR="00F55BD7" w:rsidRPr="00DE7B59" w:rsidRDefault="00442AD9" w:rsidP="00131CE5">
            <w:pPr>
              <w:pStyle w:val="TAL"/>
              <w:rPr>
                <w:lang w:eastAsia="en-US"/>
              </w:rPr>
            </w:pPr>
            <w:r w:rsidRPr="00DE7B59">
              <w:t>LCH</w:t>
            </w:r>
            <w:r w:rsidR="00F55BD7" w:rsidRPr="00DE7B59">
              <w:rPr>
                <w:lang w:eastAsia="en-US"/>
              </w:rPr>
              <w:t>4</w:t>
            </w:r>
            <w:r w:rsidRPr="00DE7B59">
              <w:t>(DRB-Identity +3)</w:t>
            </w:r>
          </w:p>
        </w:tc>
        <w:tc>
          <w:tcPr>
            <w:tcW w:w="1701" w:type="dxa"/>
          </w:tcPr>
          <w:p w14:paraId="004C1113" w14:textId="77777777" w:rsidR="00F55BD7" w:rsidRPr="00DE7B59" w:rsidRDefault="00442AD9" w:rsidP="00131CE5">
            <w:pPr>
              <w:pStyle w:val="TAL"/>
              <w:rPr>
                <w:lang w:eastAsia="en-US"/>
              </w:rPr>
            </w:pPr>
            <w:r w:rsidRPr="00DE7B59">
              <w:t>LCH</w:t>
            </w:r>
            <w:r w:rsidR="00F55BD7" w:rsidRPr="00DE7B59">
              <w:rPr>
                <w:lang w:eastAsia="en-US"/>
              </w:rPr>
              <w:t>5</w:t>
            </w:r>
            <w:r w:rsidRPr="00DE7B59">
              <w:t>(DRB-Identity +3)</w:t>
            </w:r>
          </w:p>
        </w:tc>
      </w:tr>
      <w:tr w:rsidR="00F55BD7" w:rsidRPr="00DE7B59" w14:paraId="5D49274D" w14:textId="77777777" w:rsidTr="00272C03">
        <w:tc>
          <w:tcPr>
            <w:tcW w:w="2693" w:type="dxa"/>
          </w:tcPr>
          <w:p w14:paraId="4FBEA7B5" w14:textId="77777777" w:rsidR="00F55BD7" w:rsidRPr="00DE7B59" w:rsidRDefault="00F55BD7" w:rsidP="00131CE5">
            <w:pPr>
              <w:pStyle w:val="TAL"/>
              <w:rPr>
                <w:lang w:eastAsia="en-US"/>
              </w:rPr>
            </w:pPr>
            <w:r w:rsidRPr="00DE7B59">
              <w:rPr>
                <w:lang w:eastAsia="en-US"/>
              </w:rPr>
              <w:t>Priority</w:t>
            </w:r>
          </w:p>
        </w:tc>
        <w:tc>
          <w:tcPr>
            <w:tcW w:w="1701" w:type="dxa"/>
          </w:tcPr>
          <w:p w14:paraId="6034A986" w14:textId="77777777" w:rsidR="00F55BD7" w:rsidRPr="00DE7B59" w:rsidRDefault="00F55BD7" w:rsidP="00131CE5">
            <w:pPr>
              <w:pStyle w:val="TAL"/>
              <w:rPr>
                <w:lang w:eastAsia="en-US"/>
              </w:rPr>
            </w:pPr>
            <w:r w:rsidRPr="00DE7B59">
              <w:rPr>
                <w:lang w:eastAsia="en-US"/>
              </w:rPr>
              <w:t>7</w:t>
            </w:r>
          </w:p>
        </w:tc>
        <w:tc>
          <w:tcPr>
            <w:tcW w:w="1701" w:type="dxa"/>
          </w:tcPr>
          <w:p w14:paraId="5F5865E0" w14:textId="77777777" w:rsidR="00F55BD7" w:rsidRPr="00DE7B59" w:rsidRDefault="00F55BD7" w:rsidP="00131CE5">
            <w:pPr>
              <w:pStyle w:val="TAL"/>
              <w:rPr>
                <w:lang w:eastAsia="en-US"/>
              </w:rPr>
            </w:pPr>
            <w:r w:rsidRPr="00DE7B59">
              <w:rPr>
                <w:lang w:eastAsia="en-US"/>
              </w:rPr>
              <w:t>6</w:t>
            </w:r>
          </w:p>
        </w:tc>
      </w:tr>
      <w:tr w:rsidR="00F55BD7" w:rsidRPr="00DE7B59" w14:paraId="52BAFB36" w14:textId="77777777" w:rsidTr="00272C03">
        <w:tc>
          <w:tcPr>
            <w:tcW w:w="2693" w:type="dxa"/>
          </w:tcPr>
          <w:p w14:paraId="5A75A883" w14:textId="77777777" w:rsidR="00F55BD7" w:rsidRPr="00DE7B59" w:rsidRDefault="00F55BD7" w:rsidP="00131CE5">
            <w:pPr>
              <w:pStyle w:val="TAL"/>
              <w:rPr>
                <w:lang w:eastAsia="en-US"/>
              </w:rPr>
            </w:pPr>
            <w:r w:rsidRPr="00DE7B59">
              <w:rPr>
                <w:lang w:eastAsia="en-US"/>
              </w:rPr>
              <w:t>prioritizedBitRate</w:t>
            </w:r>
          </w:p>
        </w:tc>
        <w:tc>
          <w:tcPr>
            <w:tcW w:w="1701" w:type="dxa"/>
          </w:tcPr>
          <w:p w14:paraId="6ECE86DF" w14:textId="77777777" w:rsidR="00F55BD7" w:rsidRPr="00DE7B59" w:rsidRDefault="00F55BD7" w:rsidP="00131CE5">
            <w:pPr>
              <w:pStyle w:val="TAL"/>
              <w:rPr>
                <w:lang w:eastAsia="en-US"/>
              </w:rPr>
            </w:pPr>
            <w:r w:rsidRPr="00DE7B59">
              <w:rPr>
                <w:lang w:eastAsia="en-US"/>
              </w:rPr>
              <w:t>0kbs</w:t>
            </w:r>
          </w:p>
        </w:tc>
        <w:tc>
          <w:tcPr>
            <w:tcW w:w="1701" w:type="dxa"/>
          </w:tcPr>
          <w:p w14:paraId="04191EB0" w14:textId="77777777" w:rsidR="00F55BD7" w:rsidRPr="00DE7B59" w:rsidRDefault="00F55BD7" w:rsidP="00131CE5">
            <w:pPr>
              <w:pStyle w:val="TAL"/>
              <w:rPr>
                <w:lang w:eastAsia="en-US"/>
              </w:rPr>
            </w:pPr>
            <w:r w:rsidRPr="00DE7B59">
              <w:rPr>
                <w:lang w:eastAsia="en-US"/>
              </w:rPr>
              <w:t>0kbs</w:t>
            </w:r>
          </w:p>
        </w:tc>
      </w:tr>
      <w:tr w:rsidR="00F55BD7" w:rsidRPr="00DE7B59" w14:paraId="56A7C517" w14:textId="77777777" w:rsidTr="00272C03">
        <w:tc>
          <w:tcPr>
            <w:tcW w:w="2693" w:type="dxa"/>
          </w:tcPr>
          <w:p w14:paraId="6A442613" w14:textId="77777777" w:rsidR="00F55BD7" w:rsidRPr="00DE7B59" w:rsidRDefault="00F55BD7" w:rsidP="00131CE5">
            <w:pPr>
              <w:pStyle w:val="TAL"/>
              <w:rPr>
                <w:lang w:eastAsia="en-US"/>
              </w:rPr>
            </w:pPr>
            <w:r w:rsidRPr="00DE7B59">
              <w:rPr>
                <w:lang w:eastAsia="en-US"/>
              </w:rPr>
              <w:t>logicalChannelGroup</w:t>
            </w:r>
          </w:p>
        </w:tc>
        <w:tc>
          <w:tcPr>
            <w:tcW w:w="1701" w:type="dxa"/>
          </w:tcPr>
          <w:p w14:paraId="5375907A" w14:textId="77777777" w:rsidR="00F55BD7" w:rsidRPr="00DE7B59" w:rsidRDefault="00F55BD7" w:rsidP="00131CE5">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60346F89" w14:textId="77777777" w:rsidR="00F55BD7" w:rsidRPr="00DE7B59" w:rsidRDefault="00F55BD7" w:rsidP="00131CE5">
            <w:pPr>
              <w:pStyle w:val="TAL"/>
              <w:rPr>
                <w:lang w:eastAsia="en-US"/>
              </w:rPr>
            </w:pPr>
            <w:r w:rsidRPr="00DE7B59">
              <w:rPr>
                <w:lang w:eastAsia="en-US"/>
              </w:rPr>
              <w:t>1 (LCG ID#</w:t>
            </w:r>
            <w:r w:rsidRPr="00DE7B59">
              <w:rPr>
                <w:lang w:eastAsia="zh-CN"/>
              </w:rPr>
              <w:t>1</w:t>
            </w:r>
            <w:r w:rsidRPr="00DE7B59">
              <w:rPr>
                <w:lang w:eastAsia="en-US"/>
              </w:rPr>
              <w:t>)</w:t>
            </w:r>
          </w:p>
        </w:tc>
      </w:tr>
      <w:tr w:rsidR="00F55BD7" w:rsidRPr="00DE7B59" w14:paraId="0CA57B1C" w14:textId="77777777" w:rsidTr="00272C03">
        <w:tc>
          <w:tcPr>
            <w:tcW w:w="2693" w:type="dxa"/>
          </w:tcPr>
          <w:p w14:paraId="7D40F9E3" w14:textId="77777777" w:rsidR="00F55BD7" w:rsidRPr="00DE7B59" w:rsidRDefault="00F55BD7" w:rsidP="00131CE5">
            <w:pPr>
              <w:pStyle w:val="TAL"/>
              <w:rPr>
                <w:lang w:eastAsia="en-US"/>
              </w:rPr>
            </w:pPr>
            <w:r w:rsidRPr="00DE7B59">
              <w:rPr>
                <w:lang w:eastAsia="en-US"/>
              </w:rPr>
              <w:t>logicalChannelSR-DelayTimerApplied</w:t>
            </w:r>
          </w:p>
        </w:tc>
        <w:tc>
          <w:tcPr>
            <w:tcW w:w="1701" w:type="dxa"/>
          </w:tcPr>
          <w:p w14:paraId="40BF874E" w14:textId="77777777" w:rsidR="00F55BD7" w:rsidRPr="00DE7B59" w:rsidRDefault="00F55BD7" w:rsidP="00131CE5">
            <w:pPr>
              <w:pStyle w:val="TAL"/>
              <w:rPr>
                <w:lang w:eastAsia="en-US"/>
              </w:rPr>
            </w:pPr>
            <w:r w:rsidRPr="00DE7B59">
              <w:rPr>
                <w:lang w:eastAsia="en-US"/>
              </w:rPr>
              <w:t>False</w:t>
            </w:r>
          </w:p>
        </w:tc>
        <w:tc>
          <w:tcPr>
            <w:tcW w:w="1701" w:type="dxa"/>
          </w:tcPr>
          <w:p w14:paraId="0EB68F55" w14:textId="77777777" w:rsidR="00F55BD7" w:rsidRPr="00DE7B59" w:rsidRDefault="00F55BD7" w:rsidP="00131CE5">
            <w:pPr>
              <w:pStyle w:val="TAL"/>
              <w:rPr>
                <w:lang w:eastAsia="en-US"/>
              </w:rPr>
            </w:pPr>
            <w:r w:rsidRPr="00DE7B59">
              <w:rPr>
                <w:lang w:eastAsia="en-US"/>
              </w:rPr>
              <w:t>True</w:t>
            </w:r>
          </w:p>
        </w:tc>
      </w:tr>
      <w:tr w:rsidR="00F55BD7" w:rsidRPr="00DE7B59" w14:paraId="545EB8F6" w14:textId="77777777" w:rsidTr="00272C03">
        <w:tc>
          <w:tcPr>
            <w:tcW w:w="2693" w:type="dxa"/>
          </w:tcPr>
          <w:p w14:paraId="4370A2BC" w14:textId="77777777" w:rsidR="00F55BD7" w:rsidRPr="00DE7B59" w:rsidRDefault="00F55BD7" w:rsidP="00131CE5">
            <w:pPr>
              <w:pStyle w:val="TAL"/>
              <w:rPr>
                <w:lang w:eastAsia="en-US"/>
              </w:rPr>
            </w:pPr>
            <w:r w:rsidRPr="00DE7B59">
              <w:rPr>
                <w:lang w:eastAsia="en-US"/>
              </w:rPr>
              <w:t>logica</w:t>
            </w:r>
            <w:r w:rsidR="00BB1C4F" w:rsidRPr="00DE7B59">
              <w:t>l</w:t>
            </w:r>
            <w:r w:rsidRPr="00DE7B59">
              <w:rPr>
                <w:lang w:eastAsia="en-US"/>
              </w:rPr>
              <w:t>ChannelSR-DelayTimer</w:t>
            </w:r>
          </w:p>
        </w:tc>
        <w:tc>
          <w:tcPr>
            <w:tcW w:w="1701" w:type="dxa"/>
          </w:tcPr>
          <w:p w14:paraId="531FDDAA" w14:textId="77777777" w:rsidR="00F55BD7" w:rsidRPr="00DE7B59" w:rsidRDefault="00F55BD7" w:rsidP="00131CE5">
            <w:pPr>
              <w:pStyle w:val="TAL"/>
              <w:rPr>
                <w:lang w:eastAsia="en-US"/>
              </w:rPr>
            </w:pPr>
            <w:r w:rsidRPr="00DE7B59">
              <w:rPr>
                <w:lang w:eastAsia="en-US"/>
              </w:rPr>
              <w:t>Not Present</w:t>
            </w:r>
          </w:p>
        </w:tc>
        <w:tc>
          <w:tcPr>
            <w:tcW w:w="1701" w:type="dxa"/>
          </w:tcPr>
          <w:p w14:paraId="088794A8" w14:textId="77777777" w:rsidR="00F55BD7" w:rsidRPr="00DE7B59" w:rsidRDefault="00F55BD7" w:rsidP="00131CE5">
            <w:pPr>
              <w:pStyle w:val="TAL"/>
              <w:rPr>
                <w:lang w:eastAsia="en-US"/>
              </w:rPr>
            </w:pPr>
            <w:r w:rsidRPr="00DE7B59">
              <w:rPr>
                <w:lang w:eastAsia="zh-CN"/>
              </w:rPr>
              <w:t>sf512</w:t>
            </w:r>
          </w:p>
        </w:tc>
      </w:tr>
    </w:tbl>
    <w:p w14:paraId="50EA9D97" w14:textId="77777777" w:rsidR="00F55BD7" w:rsidRPr="00DE7B59" w:rsidRDefault="00F55BD7" w:rsidP="00F55BD7">
      <w:pPr>
        <w:rPr>
          <w:lang w:eastAsia="sv-SE"/>
        </w:rPr>
      </w:pPr>
    </w:p>
    <w:p w14:paraId="53AC9D18" w14:textId="77777777" w:rsidR="0028770E" w:rsidRPr="00DE7B59" w:rsidRDefault="0028770E" w:rsidP="0028770E">
      <w:pPr>
        <w:pStyle w:val="TH"/>
        <w:rPr>
          <w:lang w:eastAsia="sv-SE"/>
        </w:rPr>
      </w:pPr>
      <w:r w:rsidRPr="00DE7B59">
        <w:rPr>
          <w:lang w:eastAsia="sv-SE"/>
        </w:rPr>
        <w:t>Table 7.1.1.3.3.3.1-2: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28770E" w:rsidRPr="00DE7B59" w14:paraId="013312D2" w14:textId="77777777" w:rsidTr="004346C5">
        <w:tc>
          <w:tcPr>
            <w:tcW w:w="4560" w:type="dxa"/>
            <w:tcBorders>
              <w:top w:val="single" w:sz="4" w:space="0" w:color="auto"/>
              <w:left w:val="single" w:sz="4" w:space="0" w:color="auto"/>
              <w:bottom w:val="single" w:sz="4" w:space="0" w:color="auto"/>
              <w:right w:val="single" w:sz="4" w:space="0" w:color="auto"/>
            </w:tcBorders>
            <w:hideMark/>
          </w:tcPr>
          <w:p w14:paraId="2013897F" w14:textId="77777777" w:rsidR="0028770E" w:rsidRPr="00DE7B59" w:rsidRDefault="0028770E" w:rsidP="004346C5">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88E9691" w14:textId="77777777" w:rsidR="0028770E" w:rsidRPr="00DE7B59" w:rsidRDefault="0028770E" w:rsidP="004346C5">
            <w:pPr>
              <w:pStyle w:val="TAL"/>
            </w:pPr>
            <w:r w:rsidRPr="00DE7B59">
              <w:t>ms80</w:t>
            </w:r>
          </w:p>
        </w:tc>
      </w:tr>
    </w:tbl>
    <w:p w14:paraId="2314CBE6" w14:textId="77777777" w:rsidR="00EC59F3" w:rsidRPr="00DE7B59" w:rsidRDefault="00EC59F3" w:rsidP="00EC59F3"/>
    <w:p w14:paraId="6FDF0D65" w14:textId="77777777" w:rsidR="00EC59F3" w:rsidRPr="00DE7B59" w:rsidRDefault="00EC59F3" w:rsidP="00EC59F3">
      <w:pPr>
        <w:pStyle w:val="TH"/>
      </w:pPr>
      <w:r w:rsidRPr="00DE7B59">
        <w:t xml:space="preserve">Table </w:t>
      </w:r>
      <w:r w:rsidRPr="00DE7B59">
        <w:rPr>
          <w:lang w:eastAsia="sv-SE"/>
        </w:rPr>
        <w:t>7.1.1.3.3.3.1-3</w:t>
      </w:r>
      <w:r w:rsidRPr="00DE7B59">
        <w:t>: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C59F3" w:rsidRPr="00DE7B59" w14:paraId="546D71B2" w14:textId="77777777" w:rsidTr="00AB7AF6">
        <w:tc>
          <w:tcPr>
            <w:tcW w:w="9747" w:type="dxa"/>
            <w:gridSpan w:val="4"/>
          </w:tcPr>
          <w:p w14:paraId="5B11C989" w14:textId="77777777" w:rsidR="00EC59F3" w:rsidRPr="00DE7B59" w:rsidRDefault="00EC59F3" w:rsidP="00AB7AF6">
            <w:pPr>
              <w:pStyle w:val="TAH"/>
              <w:jc w:val="left"/>
              <w:rPr>
                <w:b w:val="0"/>
              </w:rPr>
            </w:pPr>
            <w:r w:rsidRPr="00DE7B59">
              <w:rPr>
                <w:b w:val="0"/>
              </w:rPr>
              <w:t>Derivation Path: TS 38.308 [6], clause Table 4.6.3-49</w:t>
            </w:r>
          </w:p>
        </w:tc>
      </w:tr>
      <w:tr w:rsidR="00EC59F3" w:rsidRPr="00DE7B59" w14:paraId="13253195" w14:textId="77777777" w:rsidTr="00AB7AF6">
        <w:tc>
          <w:tcPr>
            <w:tcW w:w="4535" w:type="dxa"/>
          </w:tcPr>
          <w:p w14:paraId="05AFAD35" w14:textId="77777777" w:rsidR="00EC59F3" w:rsidRPr="00DE7B59" w:rsidRDefault="00EC59F3" w:rsidP="00AB7AF6">
            <w:pPr>
              <w:pStyle w:val="TAH"/>
            </w:pPr>
            <w:r w:rsidRPr="00DE7B59">
              <w:t>Information Element</w:t>
            </w:r>
          </w:p>
        </w:tc>
        <w:tc>
          <w:tcPr>
            <w:tcW w:w="2267" w:type="dxa"/>
          </w:tcPr>
          <w:p w14:paraId="3F94812D" w14:textId="77777777" w:rsidR="00EC59F3" w:rsidRPr="00DE7B59" w:rsidRDefault="00EC59F3" w:rsidP="00AB7AF6">
            <w:pPr>
              <w:pStyle w:val="TAH"/>
            </w:pPr>
            <w:r w:rsidRPr="00DE7B59">
              <w:t>Value/remark</w:t>
            </w:r>
          </w:p>
        </w:tc>
        <w:tc>
          <w:tcPr>
            <w:tcW w:w="1700" w:type="dxa"/>
          </w:tcPr>
          <w:p w14:paraId="3F2C7AA8" w14:textId="77777777" w:rsidR="00EC59F3" w:rsidRPr="00DE7B59" w:rsidRDefault="00EC59F3" w:rsidP="00AB7AF6">
            <w:pPr>
              <w:pStyle w:val="TAH"/>
            </w:pPr>
            <w:r w:rsidRPr="00DE7B59">
              <w:t>Comment</w:t>
            </w:r>
          </w:p>
        </w:tc>
        <w:tc>
          <w:tcPr>
            <w:tcW w:w="1245" w:type="dxa"/>
          </w:tcPr>
          <w:p w14:paraId="286A5AAC" w14:textId="77777777" w:rsidR="00EC59F3" w:rsidRPr="00DE7B59" w:rsidRDefault="00EC59F3" w:rsidP="00AB7AF6">
            <w:pPr>
              <w:pStyle w:val="TAH"/>
            </w:pPr>
            <w:r w:rsidRPr="00DE7B59">
              <w:t>Condition</w:t>
            </w:r>
          </w:p>
        </w:tc>
      </w:tr>
      <w:tr w:rsidR="00EC59F3" w:rsidRPr="00DE7B59" w14:paraId="7037E9E1" w14:textId="77777777" w:rsidTr="00AB7AF6">
        <w:tc>
          <w:tcPr>
            <w:tcW w:w="4535" w:type="dxa"/>
          </w:tcPr>
          <w:p w14:paraId="14EBE458" w14:textId="77777777" w:rsidR="00EC59F3" w:rsidRPr="00DE7B59" w:rsidRDefault="00EC59F3" w:rsidP="00AB7AF6">
            <w:pPr>
              <w:pStyle w:val="TAL"/>
            </w:pPr>
            <w:r w:rsidRPr="00DE7B59">
              <w:t xml:space="preserve">MAC-CellGroupConfig ::= </w:t>
            </w:r>
            <w:r w:rsidRPr="00DE7B59">
              <w:rPr>
                <w:snapToGrid w:val="0"/>
              </w:rPr>
              <w:t xml:space="preserve">SEQUENCE </w:t>
            </w:r>
            <w:r w:rsidRPr="00DE7B59">
              <w:t>{</w:t>
            </w:r>
          </w:p>
        </w:tc>
        <w:tc>
          <w:tcPr>
            <w:tcW w:w="2267" w:type="dxa"/>
          </w:tcPr>
          <w:p w14:paraId="38A3B4D3" w14:textId="77777777" w:rsidR="00EC59F3" w:rsidRPr="00DE7B59" w:rsidRDefault="00EC59F3" w:rsidP="00AB7AF6">
            <w:pPr>
              <w:pStyle w:val="TAL"/>
            </w:pPr>
          </w:p>
        </w:tc>
        <w:tc>
          <w:tcPr>
            <w:tcW w:w="1700" w:type="dxa"/>
          </w:tcPr>
          <w:p w14:paraId="7B5CC69C" w14:textId="77777777" w:rsidR="00EC59F3" w:rsidRPr="00DE7B59" w:rsidRDefault="00EC59F3" w:rsidP="00AB7AF6">
            <w:pPr>
              <w:pStyle w:val="TAL"/>
            </w:pPr>
          </w:p>
        </w:tc>
        <w:tc>
          <w:tcPr>
            <w:tcW w:w="1245" w:type="dxa"/>
          </w:tcPr>
          <w:p w14:paraId="313C4536" w14:textId="77777777" w:rsidR="00EC59F3" w:rsidRPr="00DE7B59" w:rsidRDefault="00EC59F3" w:rsidP="00AB7AF6">
            <w:pPr>
              <w:pStyle w:val="TAL"/>
            </w:pPr>
          </w:p>
        </w:tc>
      </w:tr>
      <w:tr w:rsidR="00EC59F3" w:rsidRPr="00DE7B59" w14:paraId="071D0E6B" w14:textId="77777777" w:rsidTr="00AB7AF6">
        <w:tc>
          <w:tcPr>
            <w:tcW w:w="4535" w:type="dxa"/>
          </w:tcPr>
          <w:p w14:paraId="2C143E99" w14:textId="77777777" w:rsidR="00EC59F3" w:rsidRPr="00DE7B59" w:rsidRDefault="00EC59F3" w:rsidP="00AB7AF6">
            <w:pPr>
              <w:pStyle w:val="TAL"/>
            </w:pPr>
            <w:r w:rsidRPr="00DE7B59">
              <w:t xml:space="preserve">  bsr-Config SEQUENCE {</w:t>
            </w:r>
          </w:p>
        </w:tc>
        <w:tc>
          <w:tcPr>
            <w:tcW w:w="2267" w:type="dxa"/>
          </w:tcPr>
          <w:p w14:paraId="1FB22FC0" w14:textId="77777777" w:rsidR="00EC59F3" w:rsidRPr="00DE7B59" w:rsidRDefault="00EC59F3" w:rsidP="00AB7AF6">
            <w:pPr>
              <w:pStyle w:val="TAL"/>
            </w:pPr>
          </w:p>
        </w:tc>
        <w:tc>
          <w:tcPr>
            <w:tcW w:w="1700" w:type="dxa"/>
          </w:tcPr>
          <w:p w14:paraId="11DEAD1F" w14:textId="77777777" w:rsidR="00EC59F3" w:rsidRPr="00DE7B59" w:rsidRDefault="00EC59F3" w:rsidP="00AB7AF6">
            <w:pPr>
              <w:pStyle w:val="TAL"/>
            </w:pPr>
          </w:p>
        </w:tc>
        <w:tc>
          <w:tcPr>
            <w:tcW w:w="1245" w:type="dxa"/>
          </w:tcPr>
          <w:p w14:paraId="26A445F8" w14:textId="77777777" w:rsidR="00EC59F3" w:rsidRPr="00DE7B59" w:rsidRDefault="00EC59F3" w:rsidP="00AB7AF6">
            <w:pPr>
              <w:pStyle w:val="TAL"/>
            </w:pPr>
          </w:p>
        </w:tc>
      </w:tr>
      <w:tr w:rsidR="00EC59F3" w:rsidRPr="00DE7B59" w14:paraId="1F12598F" w14:textId="77777777" w:rsidTr="00AB7AF6">
        <w:tc>
          <w:tcPr>
            <w:tcW w:w="4535" w:type="dxa"/>
          </w:tcPr>
          <w:p w14:paraId="00BED1C0" w14:textId="77777777" w:rsidR="00EC59F3" w:rsidRPr="00DE7B59" w:rsidRDefault="00EC59F3" w:rsidP="00AB7AF6">
            <w:pPr>
              <w:pStyle w:val="TAL"/>
            </w:pPr>
            <w:r w:rsidRPr="00DE7B59">
              <w:t xml:space="preserve">    periodicBSR-Timer</w:t>
            </w:r>
          </w:p>
        </w:tc>
        <w:tc>
          <w:tcPr>
            <w:tcW w:w="2267" w:type="dxa"/>
          </w:tcPr>
          <w:p w14:paraId="3381730A" w14:textId="77777777" w:rsidR="00EC59F3" w:rsidRPr="00DE7B59" w:rsidRDefault="00EC59F3" w:rsidP="00AB7AF6">
            <w:pPr>
              <w:pStyle w:val="TAL"/>
            </w:pPr>
            <w:r w:rsidRPr="00DE7B59">
              <w:t>infinity</w:t>
            </w:r>
          </w:p>
        </w:tc>
        <w:tc>
          <w:tcPr>
            <w:tcW w:w="1700" w:type="dxa"/>
          </w:tcPr>
          <w:p w14:paraId="08271AA2" w14:textId="77777777" w:rsidR="00EC59F3" w:rsidRPr="00DE7B59" w:rsidRDefault="00EC59F3" w:rsidP="00AB7AF6">
            <w:pPr>
              <w:pStyle w:val="TAL"/>
            </w:pPr>
          </w:p>
        </w:tc>
        <w:tc>
          <w:tcPr>
            <w:tcW w:w="1245" w:type="dxa"/>
          </w:tcPr>
          <w:p w14:paraId="5F356937" w14:textId="77777777" w:rsidR="00EC59F3" w:rsidRPr="00DE7B59" w:rsidRDefault="00EC59F3" w:rsidP="00AB7AF6">
            <w:pPr>
              <w:pStyle w:val="TAL"/>
            </w:pPr>
          </w:p>
        </w:tc>
      </w:tr>
      <w:tr w:rsidR="00EC59F3" w:rsidRPr="00DE7B59" w14:paraId="272621BA" w14:textId="77777777" w:rsidTr="00AB7AF6">
        <w:tc>
          <w:tcPr>
            <w:tcW w:w="4535" w:type="dxa"/>
          </w:tcPr>
          <w:p w14:paraId="1E027467" w14:textId="77777777" w:rsidR="00EC59F3" w:rsidRPr="00DE7B59" w:rsidRDefault="00EC59F3" w:rsidP="00AB7AF6">
            <w:pPr>
              <w:pStyle w:val="TAL"/>
            </w:pPr>
            <w:r w:rsidRPr="00DE7B59">
              <w:t xml:space="preserve">    retxBSR-Timer</w:t>
            </w:r>
          </w:p>
        </w:tc>
        <w:tc>
          <w:tcPr>
            <w:tcW w:w="2267" w:type="dxa"/>
          </w:tcPr>
          <w:p w14:paraId="5F3868C2" w14:textId="2F7B48A8" w:rsidR="00EC59F3" w:rsidRPr="00DE7B59" w:rsidRDefault="00C35B56" w:rsidP="00AB7AF6">
            <w:pPr>
              <w:pStyle w:val="TAL"/>
            </w:pPr>
            <w:r w:rsidRPr="00DE7B59">
              <w:t>sf2560</w:t>
            </w:r>
          </w:p>
        </w:tc>
        <w:tc>
          <w:tcPr>
            <w:tcW w:w="1700" w:type="dxa"/>
          </w:tcPr>
          <w:p w14:paraId="1217D669" w14:textId="77777777" w:rsidR="00EC59F3" w:rsidRPr="00DE7B59" w:rsidRDefault="00EC59F3" w:rsidP="00AB7AF6">
            <w:pPr>
              <w:pStyle w:val="TAL"/>
            </w:pPr>
          </w:p>
        </w:tc>
        <w:tc>
          <w:tcPr>
            <w:tcW w:w="1245" w:type="dxa"/>
          </w:tcPr>
          <w:p w14:paraId="37893E41" w14:textId="77777777" w:rsidR="00EC59F3" w:rsidRPr="00DE7B59" w:rsidRDefault="00EC59F3" w:rsidP="00AB7AF6">
            <w:pPr>
              <w:pStyle w:val="TAL"/>
            </w:pPr>
          </w:p>
        </w:tc>
      </w:tr>
      <w:tr w:rsidR="00EC59F3" w:rsidRPr="00DE7B59" w14:paraId="0D7039DA" w14:textId="77777777" w:rsidTr="00AB7AF6">
        <w:tc>
          <w:tcPr>
            <w:tcW w:w="4535" w:type="dxa"/>
          </w:tcPr>
          <w:p w14:paraId="7CE89570" w14:textId="77777777" w:rsidR="00EC59F3" w:rsidRPr="00DE7B59" w:rsidRDefault="00EC59F3" w:rsidP="00AB7AF6">
            <w:pPr>
              <w:pStyle w:val="TAL"/>
            </w:pPr>
            <w:r w:rsidRPr="00DE7B59">
              <w:t xml:space="preserve">  }</w:t>
            </w:r>
          </w:p>
        </w:tc>
        <w:tc>
          <w:tcPr>
            <w:tcW w:w="2267" w:type="dxa"/>
          </w:tcPr>
          <w:p w14:paraId="01B9E4B9" w14:textId="77777777" w:rsidR="00EC59F3" w:rsidRPr="00DE7B59" w:rsidRDefault="00EC59F3" w:rsidP="00AB7AF6">
            <w:pPr>
              <w:pStyle w:val="TAL"/>
            </w:pPr>
          </w:p>
        </w:tc>
        <w:tc>
          <w:tcPr>
            <w:tcW w:w="1700" w:type="dxa"/>
          </w:tcPr>
          <w:p w14:paraId="53884A93" w14:textId="77777777" w:rsidR="00EC59F3" w:rsidRPr="00DE7B59" w:rsidRDefault="00EC59F3" w:rsidP="00AB7AF6">
            <w:pPr>
              <w:pStyle w:val="TAL"/>
            </w:pPr>
          </w:p>
        </w:tc>
        <w:tc>
          <w:tcPr>
            <w:tcW w:w="1245" w:type="dxa"/>
          </w:tcPr>
          <w:p w14:paraId="2EA1BA2E" w14:textId="77777777" w:rsidR="00EC59F3" w:rsidRPr="00DE7B59" w:rsidRDefault="00EC59F3" w:rsidP="00AB7AF6">
            <w:pPr>
              <w:pStyle w:val="TAL"/>
            </w:pPr>
          </w:p>
        </w:tc>
      </w:tr>
      <w:tr w:rsidR="00EC59F3" w:rsidRPr="00DE7B59" w14:paraId="254AE2E4" w14:textId="77777777" w:rsidTr="00AB7AF6">
        <w:tc>
          <w:tcPr>
            <w:tcW w:w="4535" w:type="dxa"/>
          </w:tcPr>
          <w:p w14:paraId="25680A15" w14:textId="77777777" w:rsidR="00EC59F3" w:rsidRPr="00DE7B59" w:rsidRDefault="00EC59F3" w:rsidP="00AB7AF6">
            <w:pPr>
              <w:pStyle w:val="TAL"/>
            </w:pPr>
            <w:r w:rsidRPr="00DE7B59">
              <w:t xml:space="preserve">  phr-Config CHOICE {</w:t>
            </w:r>
          </w:p>
        </w:tc>
        <w:tc>
          <w:tcPr>
            <w:tcW w:w="2267" w:type="dxa"/>
          </w:tcPr>
          <w:p w14:paraId="23578FB6" w14:textId="77777777" w:rsidR="00EC59F3" w:rsidRPr="00DE7B59" w:rsidRDefault="00EC59F3" w:rsidP="00AB7AF6">
            <w:pPr>
              <w:pStyle w:val="TAL"/>
            </w:pPr>
          </w:p>
        </w:tc>
        <w:tc>
          <w:tcPr>
            <w:tcW w:w="1700" w:type="dxa"/>
          </w:tcPr>
          <w:p w14:paraId="713108EA" w14:textId="77777777" w:rsidR="00EC59F3" w:rsidRPr="00DE7B59" w:rsidRDefault="00EC59F3" w:rsidP="00AB7AF6">
            <w:pPr>
              <w:pStyle w:val="TAL"/>
            </w:pPr>
          </w:p>
        </w:tc>
        <w:tc>
          <w:tcPr>
            <w:tcW w:w="1245" w:type="dxa"/>
          </w:tcPr>
          <w:p w14:paraId="012FE402" w14:textId="77777777" w:rsidR="00EC59F3" w:rsidRPr="00DE7B59" w:rsidRDefault="00EC59F3" w:rsidP="00AB7AF6">
            <w:pPr>
              <w:pStyle w:val="TAL"/>
            </w:pPr>
          </w:p>
        </w:tc>
      </w:tr>
      <w:tr w:rsidR="00EC59F3" w:rsidRPr="00DE7B59" w14:paraId="26811EE1" w14:textId="77777777" w:rsidTr="00AB7AF6">
        <w:tc>
          <w:tcPr>
            <w:tcW w:w="4535" w:type="dxa"/>
          </w:tcPr>
          <w:p w14:paraId="44EF0737" w14:textId="77777777" w:rsidR="00EC59F3" w:rsidRPr="00DE7B59" w:rsidRDefault="00EC59F3" w:rsidP="00AB7AF6">
            <w:pPr>
              <w:pStyle w:val="TAL"/>
            </w:pPr>
            <w:r w:rsidRPr="00DE7B59">
              <w:t xml:space="preserve">    release</w:t>
            </w:r>
          </w:p>
        </w:tc>
        <w:tc>
          <w:tcPr>
            <w:tcW w:w="2267" w:type="dxa"/>
          </w:tcPr>
          <w:p w14:paraId="20F4ABC7" w14:textId="77777777" w:rsidR="00EC59F3" w:rsidRPr="00DE7B59" w:rsidDel="00F91FBC" w:rsidRDefault="00EC59F3" w:rsidP="00AB7AF6">
            <w:pPr>
              <w:pStyle w:val="TAL"/>
            </w:pPr>
            <w:r w:rsidRPr="00DE7B59">
              <w:t>NULL</w:t>
            </w:r>
          </w:p>
        </w:tc>
        <w:tc>
          <w:tcPr>
            <w:tcW w:w="1700" w:type="dxa"/>
          </w:tcPr>
          <w:p w14:paraId="656EA48B" w14:textId="77777777" w:rsidR="00EC59F3" w:rsidRPr="00DE7B59" w:rsidRDefault="00EC59F3" w:rsidP="00AB7AF6">
            <w:pPr>
              <w:pStyle w:val="TAL"/>
            </w:pPr>
          </w:p>
        </w:tc>
        <w:tc>
          <w:tcPr>
            <w:tcW w:w="1245" w:type="dxa"/>
          </w:tcPr>
          <w:p w14:paraId="60AB4BA0" w14:textId="77777777" w:rsidR="00EC59F3" w:rsidRPr="00DE7B59" w:rsidRDefault="00EC59F3" w:rsidP="00AB7AF6">
            <w:pPr>
              <w:pStyle w:val="TAL"/>
            </w:pPr>
          </w:p>
        </w:tc>
      </w:tr>
      <w:tr w:rsidR="00EC59F3" w:rsidRPr="00DE7B59" w14:paraId="5F2D75CC" w14:textId="77777777" w:rsidTr="00AB7AF6">
        <w:tc>
          <w:tcPr>
            <w:tcW w:w="4535" w:type="dxa"/>
          </w:tcPr>
          <w:p w14:paraId="428A6AD7" w14:textId="77777777" w:rsidR="00EC59F3" w:rsidRPr="00DE7B59" w:rsidRDefault="00EC59F3" w:rsidP="00AB7AF6">
            <w:pPr>
              <w:pStyle w:val="TAL"/>
            </w:pPr>
            <w:r w:rsidRPr="00DE7B59">
              <w:t xml:space="preserve">  }</w:t>
            </w:r>
          </w:p>
        </w:tc>
        <w:tc>
          <w:tcPr>
            <w:tcW w:w="2267" w:type="dxa"/>
          </w:tcPr>
          <w:p w14:paraId="5331906C" w14:textId="77777777" w:rsidR="00EC59F3" w:rsidRPr="00DE7B59" w:rsidDel="00F91FBC" w:rsidRDefault="00EC59F3" w:rsidP="00AB7AF6">
            <w:pPr>
              <w:pStyle w:val="TAL"/>
            </w:pPr>
          </w:p>
        </w:tc>
        <w:tc>
          <w:tcPr>
            <w:tcW w:w="1700" w:type="dxa"/>
          </w:tcPr>
          <w:p w14:paraId="2F7E62AA" w14:textId="77777777" w:rsidR="00EC59F3" w:rsidRPr="00DE7B59" w:rsidRDefault="00EC59F3" w:rsidP="00AB7AF6">
            <w:pPr>
              <w:pStyle w:val="TAL"/>
            </w:pPr>
          </w:p>
        </w:tc>
        <w:tc>
          <w:tcPr>
            <w:tcW w:w="1245" w:type="dxa"/>
          </w:tcPr>
          <w:p w14:paraId="1E9BEF06" w14:textId="77777777" w:rsidR="00EC59F3" w:rsidRPr="00DE7B59" w:rsidRDefault="00EC59F3" w:rsidP="00AB7AF6">
            <w:pPr>
              <w:pStyle w:val="TAL"/>
            </w:pPr>
          </w:p>
        </w:tc>
      </w:tr>
      <w:tr w:rsidR="00EC59F3" w:rsidRPr="00DE7B59" w14:paraId="47674484" w14:textId="77777777" w:rsidTr="00AB7AF6">
        <w:tc>
          <w:tcPr>
            <w:tcW w:w="4535" w:type="dxa"/>
          </w:tcPr>
          <w:p w14:paraId="6E0CEAEC" w14:textId="77777777" w:rsidR="00EC59F3" w:rsidRPr="00DE7B59" w:rsidRDefault="00EC59F3" w:rsidP="00AB7AF6">
            <w:pPr>
              <w:pStyle w:val="TAL"/>
            </w:pPr>
            <w:r w:rsidRPr="00DE7B59">
              <w:t>}</w:t>
            </w:r>
          </w:p>
        </w:tc>
        <w:tc>
          <w:tcPr>
            <w:tcW w:w="2267" w:type="dxa"/>
          </w:tcPr>
          <w:p w14:paraId="009D5B72" w14:textId="77777777" w:rsidR="00EC59F3" w:rsidRPr="00DE7B59" w:rsidRDefault="00EC59F3" w:rsidP="00AB7AF6">
            <w:pPr>
              <w:pStyle w:val="TAL"/>
            </w:pPr>
          </w:p>
        </w:tc>
        <w:tc>
          <w:tcPr>
            <w:tcW w:w="1700" w:type="dxa"/>
          </w:tcPr>
          <w:p w14:paraId="2FC9D3B2" w14:textId="77777777" w:rsidR="00EC59F3" w:rsidRPr="00DE7B59" w:rsidRDefault="00EC59F3" w:rsidP="00AB7AF6">
            <w:pPr>
              <w:pStyle w:val="TAL"/>
            </w:pPr>
          </w:p>
        </w:tc>
        <w:tc>
          <w:tcPr>
            <w:tcW w:w="1245" w:type="dxa"/>
          </w:tcPr>
          <w:p w14:paraId="6CCB1EBE" w14:textId="77777777" w:rsidR="00EC59F3" w:rsidRPr="00DE7B59" w:rsidRDefault="00EC59F3" w:rsidP="00AB7AF6">
            <w:pPr>
              <w:pStyle w:val="TAL"/>
            </w:pPr>
          </w:p>
        </w:tc>
      </w:tr>
    </w:tbl>
    <w:p w14:paraId="1F65A31C" w14:textId="77777777" w:rsidR="0028770E" w:rsidRPr="00DE7B59" w:rsidRDefault="0028770E" w:rsidP="00C87230"/>
    <w:p w14:paraId="192F3215" w14:textId="77777777" w:rsidR="00F55BD7" w:rsidRPr="00DE7B59" w:rsidRDefault="00F55BD7" w:rsidP="00B5202A">
      <w:pPr>
        <w:pStyle w:val="H6"/>
      </w:pPr>
      <w:r w:rsidRPr="00DE7B59">
        <w:t>7.</w:t>
      </w:r>
      <w:r w:rsidR="00B8531A" w:rsidRPr="00DE7B59">
        <w:t>1.</w:t>
      </w:r>
      <w:r w:rsidRPr="00DE7B59">
        <w:t>1.3.3.3.2</w:t>
      </w:r>
      <w:r w:rsidRPr="00DE7B59">
        <w:tab/>
        <w:t>Test procedure sequence</w:t>
      </w:r>
    </w:p>
    <w:p w14:paraId="42A1047E" w14:textId="77777777" w:rsidR="00F55BD7" w:rsidRPr="00DE7B59" w:rsidRDefault="00F55BD7" w:rsidP="008C2CC8">
      <w:pPr>
        <w:pStyle w:val="TH"/>
      </w:pPr>
      <w:r w:rsidRPr="00DE7B59">
        <w:t>Table 7.</w:t>
      </w:r>
      <w:r w:rsidR="00B8531A" w:rsidRPr="00DE7B59">
        <w:t>1.</w:t>
      </w:r>
      <w:r w:rsidRPr="00DE7B59">
        <w:t>1.3.3.3.2-1: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5BD7" w:rsidRPr="00DE7B59" w14:paraId="09699481" w14:textId="77777777" w:rsidTr="00EC24E0">
        <w:trPr>
          <w:cantSplit/>
        </w:trPr>
        <w:tc>
          <w:tcPr>
            <w:tcW w:w="534" w:type="dxa"/>
            <w:tcBorders>
              <w:top w:val="single" w:sz="4" w:space="0" w:color="auto"/>
              <w:bottom w:val="nil"/>
            </w:tcBorders>
          </w:tcPr>
          <w:p w14:paraId="36362217" w14:textId="77777777" w:rsidR="00F55BD7" w:rsidRPr="00DE7B59" w:rsidRDefault="00F55BD7" w:rsidP="00F90841">
            <w:pPr>
              <w:pStyle w:val="TAH"/>
              <w:rPr>
                <w:lang w:eastAsia="en-US"/>
              </w:rPr>
            </w:pPr>
            <w:r w:rsidRPr="00DE7B59">
              <w:rPr>
                <w:lang w:eastAsia="en-US"/>
              </w:rPr>
              <w:t>St</w:t>
            </w:r>
          </w:p>
        </w:tc>
        <w:tc>
          <w:tcPr>
            <w:tcW w:w="3969" w:type="dxa"/>
            <w:tcBorders>
              <w:top w:val="single" w:sz="4" w:space="0" w:color="auto"/>
              <w:bottom w:val="nil"/>
            </w:tcBorders>
          </w:tcPr>
          <w:p w14:paraId="55C69316" w14:textId="77777777" w:rsidR="00F55BD7" w:rsidRPr="00DE7B59" w:rsidRDefault="00F55BD7" w:rsidP="00922650">
            <w:pPr>
              <w:pStyle w:val="TAH"/>
              <w:rPr>
                <w:lang w:eastAsia="en-US"/>
              </w:rPr>
            </w:pPr>
            <w:r w:rsidRPr="00DE7B59">
              <w:rPr>
                <w:lang w:eastAsia="en-US"/>
              </w:rPr>
              <w:t>Procedure</w:t>
            </w:r>
          </w:p>
        </w:tc>
        <w:tc>
          <w:tcPr>
            <w:tcW w:w="3686" w:type="dxa"/>
            <w:gridSpan w:val="2"/>
            <w:tcBorders>
              <w:top w:val="single" w:sz="4" w:space="0" w:color="auto"/>
            </w:tcBorders>
          </w:tcPr>
          <w:p w14:paraId="3E059ED0" w14:textId="77777777" w:rsidR="00F55BD7" w:rsidRPr="00DE7B59" w:rsidRDefault="00F55BD7" w:rsidP="00F85B4D">
            <w:pPr>
              <w:pStyle w:val="TAH"/>
              <w:rPr>
                <w:lang w:eastAsia="en-US"/>
              </w:rPr>
            </w:pPr>
            <w:r w:rsidRPr="00DE7B59">
              <w:rPr>
                <w:lang w:eastAsia="en-US"/>
              </w:rPr>
              <w:t>Message Sequence</w:t>
            </w:r>
          </w:p>
        </w:tc>
        <w:tc>
          <w:tcPr>
            <w:tcW w:w="567" w:type="dxa"/>
            <w:tcBorders>
              <w:top w:val="single" w:sz="4" w:space="0" w:color="auto"/>
              <w:bottom w:val="nil"/>
            </w:tcBorders>
          </w:tcPr>
          <w:p w14:paraId="78AA7A02" w14:textId="77777777" w:rsidR="00F55BD7" w:rsidRPr="00DE7B59" w:rsidRDefault="00F55BD7"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3F17A6DF" w14:textId="77777777" w:rsidR="00F55BD7" w:rsidRPr="00DE7B59" w:rsidRDefault="00F55BD7" w:rsidP="000517D2">
            <w:pPr>
              <w:pStyle w:val="TAH"/>
              <w:rPr>
                <w:rFonts w:eastAsia="MS Gothic"/>
                <w:lang w:eastAsia="en-US"/>
              </w:rPr>
            </w:pPr>
            <w:r w:rsidRPr="00DE7B59">
              <w:rPr>
                <w:rFonts w:eastAsia="MS Gothic"/>
                <w:lang w:eastAsia="en-US"/>
              </w:rPr>
              <w:t>Verdict</w:t>
            </w:r>
          </w:p>
        </w:tc>
      </w:tr>
      <w:tr w:rsidR="00F55BD7" w:rsidRPr="00DE7B59" w14:paraId="04DBFC15" w14:textId="77777777" w:rsidTr="00EC24E0">
        <w:trPr>
          <w:cantSplit/>
        </w:trPr>
        <w:tc>
          <w:tcPr>
            <w:tcW w:w="534" w:type="dxa"/>
            <w:tcBorders>
              <w:top w:val="nil"/>
            </w:tcBorders>
          </w:tcPr>
          <w:p w14:paraId="3272C406" w14:textId="77777777" w:rsidR="00F55BD7" w:rsidRPr="00DE7B59" w:rsidRDefault="00F55BD7" w:rsidP="00F90841">
            <w:pPr>
              <w:pStyle w:val="TAH"/>
              <w:rPr>
                <w:rFonts w:eastAsia="MS Gothic"/>
                <w:lang w:eastAsia="en-US"/>
              </w:rPr>
            </w:pPr>
          </w:p>
        </w:tc>
        <w:tc>
          <w:tcPr>
            <w:tcW w:w="3969" w:type="dxa"/>
            <w:tcBorders>
              <w:top w:val="nil"/>
            </w:tcBorders>
          </w:tcPr>
          <w:p w14:paraId="77D6E5A1" w14:textId="77777777" w:rsidR="00F55BD7" w:rsidRPr="00DE7B59" w:rsidRDefault="00F55BD7" w:rsidP="00922650">
            <w:pPr>
              <w:pStyle w:val="TAH"/>
              <w:rPr>
                <w:rFonts w:eastAsia="MS Gothic"/>
                <w:lang w:eastAsia="en-US"/>
              </w:rPr>
            </w:pPr>
          </w:p>
        </w:tc>
        <w:tc>
          <w:tcPr>
            <w:tcW w:w="709" w:type="dxa"/>
            <w:tcBorders>
              <w:top w:val="nil"/>
            </w:tcBorders>
          </w:tcPr>
          <w:p w14:paraId="0A344E53" w14:textId="77777777" w:rsidR="00F55BD7" w:rsidRPr="00DE7B59" w:rsidRDefault="00F55BD7" w:rsidP="00F85B4D">
            <w:pPr>
              <w:pStyle w:val="TAH"/>
              <w:rPr>
                <w:lang w:eastAsia="en-US"/>
              </w:rPr>
            </w:pPr>
            <w:r w:rsidRPr="00DE7B59">
              <w:rPr>
                <w:lang w:eastAsia="en-US"/>
              </w:rPr>
              <w:t>U - S</w:t>
            </w:r>
          </w:p>
        </w:tc>
        <w:tc>
          <w:tcPr>
            <w:tcW w:w="2977" w:type="dxa"/>
            <w:tcBorders>
              <w:top w:val="nil"/>
            </w:tcBorders>
          </w:tcPr>
          <w:p w14:paraId="13AD6AF2" w14:textId="77777777" w:rsidR="00F55BD7" w:rsidRPr="00DE7B59" w:rsidRDefault="00F55BD7" w:rsidP="000517D2">
            <w:pPr>
              <w:pStyle w:val="TAH"/>
              <w:rPr>
                <w:lang w:eastAsia="en-US"/>
              </w:rPr>
            </w:pPr>
            <w:r w:rsidRPr="00DE7B59">
              <w:rPr>
                <w:lang w:eastAsia="en-US"/>
              </w:rPr>
              <w:t>Message</w:t>
            </w:r>
          </w:p>
        </w:tc>
        <w:tc>
          <w:tcPr>
            <w:tcW w:w="567" w:type="dxa"/>
            <w:tcBorders>
              <w:top w:val="nil"/>
            </w:tcBorders>
          </w:tcPr>
          <w:p w14:paraId="7EEC8081" w14:textId="77777777" w:rsidR="00F55BD7" w:rsidRPr="00DE7B59" w:rsidRDefault="00F55BD7" w:rsidP="000517D2">
            <w:pPr>
              <w:pStyle w:val="TAH"/>
              <w:rPr>
                <w:rFonts w:eastAsia="MS Gothic"/>
                <w:lang w:eastAsia="en-US"/>
              </w:rPr>
            </w:pPr>
          </w:p>
        </w:tc>
        <w:tc>
          <w:tcPr>
            <w:tcW w:w="850" w:type="dxa"/>
            <w:tcBorders>
              <w:top w:val="nil"/>
            </w:tcBorders>
          </w:tcPr>
          <w:p w14:paraId="520AD6B7" w14:textId="77777777" w:rsidR="00F55BD7" w:rsidRPr="00DE7B59" w:rsidRDefault="00F55BD7" w:rsidP="000E628A">
            <w:pPr>
              <w:pStyle w:val="TAH"/>
              <w:rPr>
                <w:rFonts w:eastAsia="MS Gothic"/>
                <w:lang w:eastAsia="en-US"/>
              </w:rPr>
            </w:pPr>
          </w:p>
        </w:tc>
      </w:tr>
      <w:tr w:rsidR="00F55BD7" w:rsidRPr="00DE7B59" w14:paraId="2F958898" w14:textId="77777777" w:rsidTr="00EC24E0">
        <w:trPr>
          <w:cantSplit/>
        </w:trPr>
        <w:tc>
          <w:tcPr>
            <w:tcW w:w="534" w:type="dxa"/>
          </w:tcPr>
          <w:p w14:paraId="06625DB1" w14:textId="77777777" w:rsidR="00F55BD7" w:rsidRPr="00DE7B59" w:rsidRDefault="00F55BD7" w:rsidP="00131CE5">
            <w:pPr>
              <w:pStyle w:val="TAC"/>
              <w:rPr>
                <w:lang w:eastAsia="en-US"/>
              </w:rPr>
            </w:pPr>
            <w:r w:rsidRPr="00DE7B59">
              <w:rPr>
                <w:lang w:eastAsia="en-US"/>
              </w:rPr>
              <w:t>1</w:t>
            </w:r>
          </w:p>
        </w:tc>
        <w:tc>
          <w:tcPr>
            <w:tcW w:w="3969" w:type="dxa"/>
          </w:tcPr>
          <w:p w14:paraId="06B0FB4A" w14:textId="77777777" w:rsidR="00F55BD7" w:rsidRPr="00DE7B59" w:rsidRDefault="00F55BD7" w:rsidP="00131CE5">
            <w:pPr>
              <w:pStyle w:val="TAL"/>
              <w:rPr>
                <w:lang w:eastAsia="en-US"/>
              </w:rPr>
            </w:pPr>
            <w:r w:rsidRPr="00DE7B59">
              <w:rPr>
                <w:lang w:eastAsia="en-US"/>
              </w:rPr>
              <w:t>The SS transmits a MAC PDU containing A MAC Sub PDU containing a RLC SDU on LCH 5</w:t>
            </w:r>
          </w:p>
        </w:tc>
        <w:tc>
          <w:tcPr>
            <w:tcW w:w="709" w:type="dxa"/>
          </w:tcPr>
          <w:p w14:paraId="4EA4EAE6" w14:textId="77777777" w:rsidR="00F55BD7" w:rsidRPr="00DE7B59" w:rsidRDefault="00F55BD7" w:rsidP="00131CE5">
            <w:pPr>
              <w:pStyle w:val="TAC"/>
              <w:rPr>
                <w:lang w:eastAsia="en-US"/>
              </w:rPr>
            </w:pPr>
            <w:r w:rsidRPr="00DE7B59">
              <w:rPr>
                <w:lang w:eastAsia="en-US"/>
              </w:rPr>
              <w:t>&lt;--</w:t>
            </w:r>
          </w:p>
        </w:tc>
        <w:tc>
          <w:tcPr>
            <w:tcW w:w="2977" w:type="dxa"/>
          </w:tcPr>
          <w:p w14:paraId="27D4490E" w14:textId="77777777" w:rsidR="00F55BD7" w:rsidRPr="00DE7B59" w:rsidRDefault="00F55BD7" w:rsidP="00131CE5">
            <w:pPr>
              <w:pStyle w:val="TAL"/>
              <w:rPr>
                <w:lang w:eastAsia="en-US"/>
              </w:rPr>
            </w:pPr>
            <w:r w:rsidRPr="00DE7B59">
              <w:rPr>
                <w:lang w:eastAsia="en-US"/>
              </w:rPr>
              <w:t>MAC PDU (containing</w:t>
            </w:r>
            <w:r w:rsidR="0017067A" w:rsidRPr="00DE7B59">
              <w:rPr>
                <w:lang w:eastAsia="en-US"/>
              </w:rPr>
              <w:t xml:space="preserve"> </w:t>
            </w:r>
            <w:r w:rsidRPr="00DE7B59">
              <w:rPr>
                <w:lang w:eastAsia="en-US"/>
              </w:rPr>
              <w:t>1 MAC sub PDU)</w:t>
            </w:r>
          </w:p>
        </w:tc>
        <w:tc>
          <w:tcPr>
            <w:tcW w:w="567" w:type="dxa"/>
          </w:tcPr>
          <w:p w14:paraId="16036D37" w14:textId="77777777" w:rsidR="00F55BD7" w:rsidRPr="00DE7B59" w:rsidRDefault="00F55BD7" w:rsidP="00131CE5">
            <w:pPr>
              <w:pStyle w:val="TAC"/>
              <w:rPr>
                <w:lang w:eastAsia="en-US"/>
              </w:rPr>
            </w:pPr>
            <w:r w:rsidRPr="00DE7B59">
              <w:rPr>
                <w:lang w:eastAsia="zh-CN"/>
              </w:rPr>
              <w:t>-</w:t>
            </w:r>
          </w:p>
        </w:tc>
        <w:tc>
          <w:tcPr>
            <w:tcW w:w="850" w:type="dxa"/>
          </w:tcPr>
          <w:p w14:paraId="1C818344" w14:textId="77777777" w:rsidR="00F55BD7" w:rsidRPr="00DE7B59" w:rsidRDefault="00F55BD7" w:rsidP="00131CE5">
            <w:pPr>
              <w:pStyle w:val="TAC"/>
              <w:rPr>
                <w:lang w:eastAsia="en-US"/>
              </w:rPr>
            </w:pPr>
            <w:r w:rsidRPr="00DE7B59">
              <w:rPr>
                <w:lang w:eastAsia="zh-CN"/>
              </w:rPr>
              <w:t>-</w:t>
            </w:r>
          </w:p>
        </w:tc>
      </w:tr>
      <w:tr w:rsidR="00F55BD7" w:rsidRPr="00DE7B59" w14:paraId="5678B39E" w14:textId="77777777" w:rsidTr="00EC24E0">
        <w:trPr>
          <w:cantSplit/>
        </w:trPr>
        <w:tc>
          <w:tcPr>
            <w:tcW w:w="534" w:type="dxa"/>
          </w:tcPr>
          <w:p w14:paraId="16A5EE3C" w14:textId="77777777" w:rsidR="00F55BD7" w:rsidRPr="00DE7B59" w:rsidRDefault="00F55BD7" w:rsidP="00131CE5">
            <w:pPr>
              <w:pStyle w:val="TAC"/>
              <w:rPr>
                <w:lang w:eastAsia="en-US"/>
              </w:rPr>
            </w:pPr>
            <w:r w:rsidRPr="00DE7B59">
              <w:rPr>
                <w:lang w:eastAsia="en-US"/>
              </w:rPr>
              <w:t>2</w:t>
            </w:r>
          </w:p>
        </w:tc>
        <w:tc>
          <w:tcPr>
            <w:tcW w:w="3969" w:type="dxa"/>
          </w:tcPr>
          <w:p w14:paraId="76B1446B"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oes the UE transmit Scheduling Request</w:t>
            </w:r>
            <w:r w:rsidRPr="00DE7B59">
              <w:rPr>
                <w:lang w:eastAsia="zh-CN"/>
              </w:rPr>
              <w:t xml:space="preserve">s for </w:t>
            </w:r>
            <w:r w:rsidRPr="00DE7B59">
              <w:rPr>
                <w:lang w:eastAsia="en-US"/>
              </w:rPr>
              <w:t>logica</w:t>
            </w:r>
            <w:r w:rsidR="00BB1C4F" w:rsidRPr="00DE7B59">
              <w:t>l</w:t>
            </w:r>
            <w:r w:rsidRPr="00DE7B59">
              <w:rPr>
                <w:lang w:eastAsia="en-US"/>
              </w:rPr>
              <w:t>ChannelSR-DelayTimer (</w:t>
            </w:r>
            <w:r w:rsidRPr="00DE7B59">
              <w:rPr>
                <w:lang w:eastAsia="zh-CN"/>
              </w:rPr>
              <w:t>sf512</w:t>
            </w:r>
            <w:r w:rsidRPr="00DE7B59">
              <w:rPr>
                <w:lang w:eastAsia="en-US"/>
              </w:rPr>
              <w:t>) from step 1?</w:t>
            </w:r>
          </w:p>
        </w:tc>
        <w:tc>
          <w:tcPr>
            <w:tcW w:w="709" w:type="dxa"/>
          </w:tcPr>
          <w:p w14:paraId="099AA7CC" w14:textId="77777777" w:rsidR="00F55BD7" w:rsidRPr="00DE7B59" w:rsidRDefault="00F55BD7" w:rsidP="00131CE5">
            <w:pPr>
              <w:pStyle w:val="TAC"/>
              <w:rPr>
                <w:lang w:eastAsia="en-US"/>
              </w:rPr>
            </w:pPr>
            <w:r w:rsidRPr="00DE7B59">
              <w:rPr>
                <w:lang w:eastAsia="en-US"/>
              </w:rPr>
              <w:t>--&gt;</w:t>
            </w:r>
          </w:p>
        </w:tc>
        <w:tc>
          <w:tcPr>
            <w:tcW w:w="2977" w:type="dxa"/>
          </w:tcPr>
          <w:p w14:paraId="0D23F862" w14:textId="77777777" w:rsidR="00F55BD7" w:rsidRPr="00DE7B59" w:rsidRDefault="00F55BD7" w:rsidP="00131CE5">
            <w:pPr>
              <w:pStyle w:val="TAL"/>
              <w:rPr>
                <w:lang w:eastAsia="en-US"/>
              </w:rPr>
            </w:pPr>
            <w:r w:rsidRPr="00DE7B59">
              <w:rPr>
                <w:lang w:eastAsia="en-US"/>
              </w:rPr>
              <w:t>(SR)</w:t>
            </w:r>
          </w:p>
        </w:tc>
        <w:tc>
          <w:tcPr>
            <w:tcW w:w="567" w:type="dxa"/>
          </w:tcPr>
          <w:p w14:paraId="37FC6EB7" w14:textId="77777777" w:rsidR="00F55BD7" w:rsidRPr="00DE7B59" w:rsidRDefault="00F55BD7" w:rsidP="00131CE5">
            <w:pPr>
              <w:pStyle w:val="TAC"/>
              <w:rPr>
                <w:lang w:eastAsia="en-US"/>
              </w:rPr>
            </w:pPr>
            <w:r w:rsidRPr="00DE7B59">
              <w:rPr>
                <w:rFonts w:eastAsia="MS Gothic"/>
                <w:lang w:eastAsia="en-US"/>
              </w:rPr>
              <w:t>4</w:t>
            </w:r>
          </w:p>
        </w:tc>
        <w:tc>
          <w:tcPr>
            <w:tcW w:w="850" w:type="dxa"/>
          </w:tcPr>
          <w:p w14:paraId="6A303546" w14:textId="77777777" w:rsidR="00F55BD7" w:rsidRPr="00DE7B59" w:rsidRDefault="00F55BD7" w:rsidP="00131CE5">
            <w:pPr>
              <w:pStyle w:val="TAC"/>
              <w:rPr>
                <w:lang w:eastAsia="en-US"/>
              </w:rPr>
            </w:pPr>
            <w:r w:rsidRPr="00DE7B59">
              <w:rPr>
                <w:lang w:eastAsia="en-US"/>
              </w:rPr>
              <w:t>F</w:t>
            </w:r>
          </w:p>
        </w:tc>
      </w:tr>
      <w:tr w:rsidR="00F55BD7" w:rsidRPr="00DE7B59" w14:paraId="6E3981F0" w14:textId="77777777" w:rsidTr="00EC24E0">
        <w:trPr>
          <w:cantSplit/>
        </w:trPr>
        <w:tc>
          <w:tcPr>
            <w:tcW w:w="534" w:type="dxa"/>
          </w:tcPr>
          <w:p w14:paraId="6F8F9188" w14:textId="77777777" w:rsidR="00F55BD7" w:rsidRPr="00DE7B59" w:rsidRDefault="00F55BD7" w:rsidP="00131CE5">
            <w:pPr>
              <w:pStyle w:val="TAC"/>
              <w:rPr>
                <w:lang w:eastAsia="en-US"/>
              </w:rPr>
            </w:pPr>
            <w:r w:rsidRPr="00DE7B59">
              <w:rPr>
                <w:lang w:eastAsia="en-US"/>
              </w:rPr>
              <w:t>3</w:t>
            </w:r>
          </w:p>
        </w:tc>
        <w:tc>
          <w:tcPr>
            <w:tcW w:w="3969" w:type="dxa"/>
          </w:tcPr>
          <w:p w14:paraId="71CF0624"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 xml:space="preserve">oes the UE transmit </w:t>
            </w:r>
            <w:r w:rsidRPr="00DE7B59">
              <w:rPr>
                <w:lang w:eastAsia="zh-CN"/>
              </w:rPr>
              <w:t>[x]</w:t>
            </w:r>
            <w:r w:rsidRPr="00DE7B59">
              <w:rPr>
                <w:lang w:eastAsia="en-US"/>
              </w:rPr>
              <w:t xml:space="preserve"> Scheduling Request</w:t>
            </w:r>
            <w:r w:rsidRPr="00DE7B59">
              <w:rPr>
                <w:lang w:eastAsia="zh-CN"/>
              </w:rPr>
              <w:t>s separately</w:t>
            </w:r>
            <w:r w:rsidRPr="00DE7B59">
              <w:rPr>
                <w:lang w:eastAsia="en-US"/>
              </w:rPr>
              <w:t xml:space="preserve"> on [x]</w:t>
            </w:r>
            <w:r w:rsidRPr="00DE7B59">
              <w:rPr>
                <w:lang w:eastAsia="zh-CN"/>
              </w:rPr>
              <w:t xml:space="preserve"> consecutively available </w:t>
            </w:r>
            <w:r w:rsidRPr="00DE7B59">
              <w:rPr>
                <w:lang w:eastAsia="en-US"/>
              </w:rPr>
              <w:t>PUCCH</w:t>
            </w:r>
            <w:r w:rsidRPr="00DE7B59">
              <w:rPr>
                <w:lang w:eastAsia="zh-CN"/>
              </w:rPr>
              <w:t xml:space="preserve">s after </w:t>
            </w:r>
            <w:r w:rsidRPr="00DE7B59">
              <w:rPr>
                <w:lang w:eastAsia="en-US"/>
              </w:rPr>
              <w:t>logica</w:t>
            </w:r>
            <w:r w:rsidR="00BB1C4F" w:rsidRPr="00DE7B59">
              <w:t>l</w:t>
            </w:r>
            <w:r w:rsidRPr="00DE7B59">
              <w:rPr>
                <w:lang w:eastAsia="en-US"/>
              </w:rPr>
              <w:t xml:space="preserve">ChannelSR-DelayTimer expiry? (Note </w:t>
            </w:r>
            <w:r w:rsidRPr="00DE7B59">
              <w:rPr>
                <w:lang w:eastAsia="zh-CN"/>
              </w:rPr>
              <w:t>1</w:t>
            </w:r>
            <w:r w:rsidRPr="00DE7B59">
              <w:rPr>
                <w:lang w:eastAsia="en-US"/>
              </w:rPr>
              <w:t>)</w:t>
            </w:r>
          </w:p>
        </w:tc>
        <w:tc>
          <w:tcPr>
            <w:tcW w:w="709" w:type="dxa"/>
          </w:tcPr>
          <w:p w14:paraId="2E2B771C" w14:textId="77777777" w:rsidR="00F55BD7" w:rsidRPr="00DE7B59" w:rsidRDefault="00F55BD7" w:rsidP="00131CE5">
            <w:pPr>
              <w:pStyle w:val="TAC"/>
              <w:rPr>
                <w:lang w:eastAsia="en-US"/>
              </w:rPr>
            </w:pPr>
            <w:r w:rsidRPr="00DE7B59">
              <w:rPr>
                <w:lang w:eastAsia="en-US"/>
              </w:rPr>
              <w:t>--&gt;</w:t>
            </w:r>
          </w:p>
        </w:tc>
        <w:tc>
          <w:tcPr>
            <w:tcW w:w="2977" w:type="dxa"/>
          </w:tcPr>
          <w:p w14:paraId="54853387" w14:textId="77777777" w:rsidR="00F55BD7" w:rsidRPr="00DE7B59" w:rsidRDefault="00F55BD7" w:rsidP="00131CE5">
            <w:pPr>
              <w:pStyle w:val="TAL"/>
              <w:rPr>
                <w:lang w:eastAsia="en-US"/>
              </w:rPr>
            </w:pPr>
            <w:r w:rsidRPr="00DE7B59">
              <w:rPr>
                <w:lang w:eastAsia="en-US"/>
              </w:rPr>
              <w:t>(SR)</w:t>
            </w:r>
          </w:p>
        </w:tc>
        <w:tc>
          <w:tcPr>
            <w:tcW w:w="567" w:type="dxa"/>
          </w:tcPr>
          <w:p w14:paraId="1516B164" w14:textId="77777777" w:rsidR="00F55BD7" w:rsidRPr="00DE7B59" w:rsidRDefault="00F55BD7" w:rsidP="00131CE5">
            <w:pPr>
              <w:pStyle w:val="TAC"/>
              <w:rPr>
                <w:lang w:eastAsia="en-US"/>
              </w:rPr>
            </w:pPr>
            <w:r w:rsidRPr="00DE7B59">
              <w:rPr>
                <w:rFonts w:eastAsia="MS Gothic"/>
                <w:lang w:eastAsia="en-US"/>
              </w:rPr>
              <w:t>1,4</w:t>
            </w:r>
          </w:p>
        </w:tc>
        <w:tc>
          <w:tcPr>
            <w:tcW w:w="850" w:type="dxa"/>
          </w:tcPr>
          <w:p w14:paraId="229FF9A9" w14:textId="77777777" w:rsidR="00F55BD7" w:rsidRPr="00DE7B59" w:rsidRDefault="00F55BD7" w:rsidP="00131CE5">
            <w:pPr>
              <w:pStyle w:val="TAC"/>
              <w:rPr>
                <w:lang w:eastAsia="en-US"/>
              </w:rPr>
            </w:pPr>
            <w:r w:rsidRPr="00DE7B59">
              <w:rPr>
                <w:lang w:eastAsia="en-US"/>
              </w:rPr>
              <w:t>P</w:t>
            </w:r>
          </w:p>
        </w:tc>
      </w:tr>
      <w:tr w:rsidR="00F55BD7" w:rsidRPr="00DE7B59" w14:paraId="459C2BAC" w14:textId="77777777" w:rsidTr="00EC24E0">
        <w:trPr>
          <w:cantSplit/>
        </w:trPr>
        <w:tc>
          <w:tcPr>
            <w:tcW w:w="534" w:type="dxa"/>
          </w:tcPr>
          <w:p w14:paraId="2F3AC136" w14:textId="77777777" w:rsidR="00F55BD7" w:rsidRPr="00DE7B59" w:rsidRDefault="00F55BD7" w:rsidP="00131CE5">
            <w:pPr>
              <w:pStyle w:val="TAC"/>
              <w:rPr>
                <w:lang w:eastAsia="en-US"/>
              </w:rPr>
            </w:pPr>
            <w:r w:rsidRPr="00DE7B59">
              <w:rPr>
                <w:lang w:eastAsia="en-US"/>
              </w:rPr>
              <w:t>4</w:t>
            </w:r>
          </w:p>
        </w:tc>
        <w:tc>
          <w:tcPr>
            <w:tcW w:w="3969" w:type="dxa"/>
          </w:tcPr>
          <w:p w14:paraId="7C12F32E" w14:textId="77777777" w:rsidR="00F55BD7" w:rsidRPr="00DE7B59" w:rsidRDefault="00F55BD7" w:rsidP="00131CE5">
            <w:pPr>
              <w:pStyle w:val="TAL"/>
              <w:rPr>
                <w:lang w:eastAsia="en-US"/>
              </w:rPr>
            </w:pPr>
            <w:r w:rsidRPr="00DE7B59">
              <w:rPr>
                <w:lang w:eastAsia="en-US"/>
              </w:rPr>
              <w:t xml:space="preserve">The SS transmits </w:t>
            </w:r>
            <w:r w:rsidRPr="00DE7B59">
              <w:rPr>
                <w:lang w:eastAsia="zh-CN"/>
              </w:rPr>
              <w:t xml:space="preserve">an </w:t>
            </w:r>
            <w:r w:rsidRPr="00DE7B59">
              <w:rPr>
                <w:lang w:eastAsia="en-US"/>
              </w:rPr>
              <w:t>UL grant to allocate UL-SCH resources that are enough to transmit loop</w:t>
            </w:r>
            <w:r w:rsidR="000079ED" w:rsidRPr="00DE7B59">
              <w:rPr>
                <w:lang w:eastAsia="en-US"/>
              </w:rPr>
              <w:t>ed</w:t>
            </w:r>
            <w:r w:rsidRPr="00DE7B59">
              <w:rPr>
                <w:lang w:eastAsia="en-US"/>
              </w:rPr>
              <w:t xml:space="preserve"> back PDU</w:t>
            </w:r>
          </w:p>
        </w:tc>
        <w:tc>
          <w:tcPr>
            <w:tcW w:w="709" w:type="dxa"/>
          </w:tcPr>
          <w:p w14:paraId="7E081F3F" w14:textId="77777777" w:rsidR="00F55BD7" w:rsidRPr="00DE7B59" w:rsidRDefault="00F55BD7" w:rsidP="00131CE5">
            <w:pPr>
              <w:pStyle w:val="TAC"/>
              <w:rPr>
                <w:lang w:eastAsia="en-US"/>
              </w:rPr>
            </w:pPr>
            <w:r w:rsidRPr="00DE7B59">
              <w:rPr>
                <w:lang w:eastAsia="en-US"/>
              </w:rPr>
              <w:t>&lt;--</w:t>
            </w:r>
          </w:p>
        </w:tc>
        <w:tc>
          <w:tcPr>
            <w:tcW w:w="2977" w:type="dxa"/>
          </w:tcPr>
          <w:p w14:paraId="18A3B7B0" w14:textId="77777777" w:rsidR="00F55BD7" w:rsidRPr="00DE7B59" w:rsidRDefault="00F55BD7" w:rsidP="00131CE5">
            <w:pPr>
              <w:pStyle w:val="TAL"/>
              <w:rPr>
                <w:lang w:eastAsia="en-US"/>
              </w:rPr>
            </w:pPr>
            <w:r w:rsidRPr="00DE7B59">
              <w:rPr>
                <w:lang w:eastAsia="en-US"/>
              </w:rPr>
              <w:t>(UL Grant)</w:t>
            </w:r>
          </w:p>
        </w:tc>
        <w:tc>
          <w:tcPr>
            <w:tcW w:w="567" w:type="dxa"/>
          </w:tcPr>
          <w:p w14:paraId="5BCAA1E5" w14:textId="77777777" w:rsidR="00F55BD7" w:rsidRPr="00DE7B59" w:rsidRDefault="00F55BD7" w:rsidP="00131CE5">
            <w:pPr>
              <w:pStyle w:val="TAC"/>
              <w:rPr>
                <w:lang w:eastAsia="en-US"/>
              </w:rPr>
            </w:pPr>
            <w:r w:rsidRPr="00DE7B59">
              <w:rPr>
                <w:lang w:eastAsia="en-US"/>
              </w:rPr>
              <w:t>-</w:t>
            </w:r>
          </w:p>
        </w:tc>
        <w:tc>
          <w:tcPr>
            <w:tcW w:w="850" w:type="dxa"/>
          </w:tcPr>
          <w:p w14:paraId="07B1A88F" w14:textId="77777777" w:rsidR="00F55BD7" w:rsidRPr="00DE7B59" w:rsidRDefault="00F55BD7" w:rsidP="00131CE5">
            <w:pPr>
              <w:pStyle w:val="TAC"/>
              <w:rPr>
                <w:lang w:eastAsia="en-US"/>
              </w:rPr>
            </w:pPr>
            <w:r w:rsidRPr="00DE7B59">
              <w:rPr>
                <w:lang w:eastAsia="en-US"/>
              </w:rPr>
              <w:t>-</w:t>
            </w:r>
          </w:p>
        </w:tc>
      </w:tr>
      <w:tr w:rsidR="00F55BD7" w:rsidRPr="00DE7B59" w14:paraId="37DE7A0B" w14:textId="77777777" w:rsidTr="00EC24E0">
        <w:trPr>
          <w:cantSplit/>
        </w:trPr>
        <w:tc>
          <w:tcPr>
            <w:tcW w:w="534" w:type="dxa"/>
          </w:tcPr>
          <w:p w14:paraId="13444865" w14:textId="77777777" w:rsidR="00F55BD7" w:rsidRPr="00DE7B59" w:rsidRDefault="00F55BD7" w:rsidP="00131CE5">
            <w:pPr>
              <w:pStyle w:val="TAC"/>
              <w:rPr>
                <w:lang w:eastAsia="en-US"/>
              </w:rPr>
            </w:pPr>
            <w:r w:rsidRPr="00DE7B59">
              <w:rPr>
                <w:lang w:eastAsia="en-US"/>
              </w:rPr>
              <w:t>5</w:t>
            </w:r>
          </w:p>
        </w:tc>
        <w:tc>
          <w:tcPr>
            <w:tcW w:w="3969" w:type="dxa"/>
          </w:tcPr>
          <w:p w14:paraId="3D99F52D" w14:textId="77777777" w:rsidR="00F55BD7" w:rsidRPr="00DE7B59" w:rsidRDefault="00F55BD7" w:rsidP="00131CE5">
            <w:pPr>
              <w:pStyle w:val="TAL"/>
              <w:rPr>
                <w:lang w:eastAsia="en-US"/>
              </w:rPr>
            </w:pPr>
            <w:r w:rsidRPr="00DE7B59">
              <w:rPr>
                <w:lang w:eastAsia="en-US"/>
              </w:rPr>
              <w:t>Check: Does the UE transmit a MAC PDU containing MAC Sub PDU containing a RLC SDU</w:t>
            </w:r>
            <w:r w:rsidR="000B0AD2" w:rsidRPr="00DE7B59">
              <w:t xml:space="preserve"> on LCH5</w:t>
            </w:r>
            <w:r w:rsidRPr="00DE7B59">
              <w:rPr>
                <w:lang w:eastAsia="en-US"/>
              </w:rPr>
              <w:t>?</w:t>
            </w:r>
          </w:p>
        </w:tc>
        <w:tc>
          <w:tcPr>
            <w:tcW w:w="709" w:type="dxa"/>
          </w:tcPr>
          <w:p w14:paraId="565F98D0" w14:textId="77777777" w:rsidR="00F55BD7" w:rsidRPr="00DE7B59" w:rsidRDefault="00F55BD7" w:rsidP="00131CE5">
            <w:pPr>
              <w:pStyle w:val="TAC"/>
              <w:rPr>
                <w:lang w:eastAsia="en-US"/>
              </w:rPr>
            </w:pPr>
            <w:r w:rsidRPr="00DE7B59">
              <w:rPr>
                <w:lang w:eastAsia="en-US"/>
              </w:rPr>
              <w:t>--&gt;</w:t>
            </w:r>
          </w:p>
        </w:tc>
        <w:tc>
          <w:tcPr>
            <w:tcW w:w="2977" w:type="dxa"/>
          </w:tcPr>
          <w:p w14:paraId="2C7638C2" w14:textId="77777777" w:rsidR="00F55BD7" w:rsidRPr="00DE7B59" w:rsidRDefault="00F55BD7" w:rsidP="00131CE5">
            <w:pPr>
              <w:pStyle w:val="TAL"/>
              <w:rPr>
                <w:lang w:eastAsia="en-US"/>
              </w:rPr>
            </w:pPr>
            <w:r w:rsidRPr="00DE7B59">
              <w:rPr>
                <w:lang w:eastAsia="en-US"/>
              </w:rPr>
              <w:t>MAC PDU (containing 1 MAC sub PDU containing RLC SDU)</w:t>
            </w:r>
          </w:p>
        </w:tc>
        <w:tc>
          <w:tcPr>
            <w:tcW w:w="567" w:type="dxa"/>
          </w:tcPr>
          <w:p w14:paraId="4E6C321C" w14:textId="77777777" w:rsidR="00F55BD7" w:rsidRPr="00DE7B59" w:rsidRDefault="00F55BD7" w:rsidP="00131CE5">
            <w:pPr>
              <w:pStyle w:val="TAC"/>
              <w:rPr>
                <w:lang w:eastAsia="en-US"/>
              </w:rPr>
            </w:pPr>
            <w:r w:rsidRPr="00DE7B59">
              <w:rPr>
                <w:lang w:eastAsia="en-US"/>
              </w:rPr>
              <w:t>1</w:t>
            </w:r>
          </w:p>
        </w:tc>
        <w:tc>
          <w:tcPr>
            <w:tcW w:w="850" w:type="dxa"/>
          </w:tcPr>
          <w:p w14:paraId="27CB2887" w14:textId="77777777" w:rsidR="00F55BD7" w:rsidRPr="00DE7B59" w:rsidRDefault="00F55BD7" w:rsidP="00131CE5">
            <w:pPr>
              <w:pStyle w:val="TAC"/>
              <w:rPr>
                <w:lang w:eastAsia="en-US"/>
              </w:rPr>
            </w:pPr>
            <w:r w:rsidRPr="00DE7B59">
              <w:rPr>
                <w:rFonts w:eastAsia="MS Gothic"/>
                <w:lang w:eastAsia="en-US"/>
              </w:rPr>
              <w:t>P</w:t>
            </w:r>
          </w:p>
        </w:tc>
      </w:tr>
      <w:tr w:rsidR="00F55BD7" w:rsidRPr="00DE7B59" w14:paraId="6D23BC33" w14:textId="77777777" w:rsidTr="00EC24E0">
        <w:trPr>
          <w:cantSplit/>
        </w:trPr>
        <w:tc>
          <w:tcPr>
            <w:tcW w:w="534" w:type="dxa"/>
          </w:tcPr>
          <w:p w14:paraId="6CFCB7E8" w14:textId="77777777" w:rsidR="00F55BD7" w:rsidRPr="00DE7B59" w:rsidRDefault="006D7F0C" w:rsidP="00131CE5">
            <w:pPr>
              <w:pStyle w:val="TAC"/>
              <w:rPr>
                <w:lang w:eastAsia="en-US"/>
              </w:rPr>
            </w:pPr>
            <w:r w:rsidRPr="00DE7B59">
              <w:rPr>
                <w:lang w:eastAsia="en-US"/>
              </w:rPr>
              <w:t>6</w:t>
            </w:r>
          </w:p>
        </w:tc>
        <w:tc>
          <w:tcPr>
            <w:tcW w:w="3969" w:type="dxa"/>
          </w:tcPr>
          <w:p w14:paraId="36283D29" w14:textId="77777777" w:rsidR="00F55BD7" w:rsidRPr="00DE7B59" w:rsidRDefault="006D7F0C" w:rsidP="00131CE5">
            <w:pPr>
              <w:pStyle w:val="TAL"/>
              <w:rPr>
                <w:lang w:eastAsia="en-US"/>
              </w:rPr>
            </w:pPr>
            <w:r w:rsidRPr="00DE7B59">
              <w:rPr>
                <w:lang w:eastAsia="en-US"/>
              </w:rPr>
              <w:t>T</w:t>
            </w:r>
            <w:r w:rsidR="00F55BD7" w:rsidRPr="00DE7B59">
              <w:rPr>
                <w:lang w:eastAsia="en-US"/>
              </w:rPr>
              <w:t>he SS transmits a MAC PDU containing A MAC Sub PDU containing a RLC SDU on LCH 4</w:t>
            </w:r>
          </w:p>
        </w:tc>
        <w:tc>
          <w:tcPr>
            <w:tcW w:w="709" w:type="dxa"/>
          </w:tcPr>
          <w:p w14:paraId="40BF2DBA" w14:textId="77777777" w:rsidR="00F55BD7" w:rsidRPr="00DE7B59" w:rsidRDefault="00F55BD7" w:rsidP="00131CE5">
            <w:pPr>
              <w:pStyle w:val="TAC"/>
              <w:rPr>
                <w:lang w:eastAsia="en-US"/>
              </w:rPr>
            </w:pPr>
            <w:r w:rsidRPr="00DE7B59">
              <w:rPr>
                <w:lang w:eastAsia="en-US"/>
              </w:rPr>
              <w:t>&lt;--</w:t>
            </w:r>
          </w:p>
        </w:tc>
        <w:tc>
          <w:tcPr>
            <w:tcW w:w="2977" w:type="dxa"/>
          </w:tcPr>
          <w:p w14:paraId="014A1EA0" w14:textId="77777777" w:rsidR="00F55BD7" w:rsidRPr="00DE7B59" w:rsidRDefault="00F55BD7" w:rsidP="00131CE5">
            <w:pPr>
              <w:pStyle w:val="TAL"/>
              <w:rPr>
                <w:lang w:eastAsia="en-US"/>
              </w:rPr>
            </w:pPr>
            <w:r w:rsidRPr="00DE7B59">
              <w:rPr>
                <w:lang w:eastAsia="en-US"/>
              </w:rPr>
              <w:t>MAC PDU (containing</w:t>
            </w:r>
            <w:r w:rsidR="0017067A" w:rsidRPr="00DE7B59">
              <w:rPr>
                <w:lang w:eastAsia="en-US"/>
              </w:rPr>
              <w:t xml:space="preserve"> </w:t>
            </w:r>
            <w:r w:rsidRPr="00DE7B59">
              <w:rPr>
                <w:lang w:eastAsia="en-US"/>
              </w:rPr>
              <w:t>1 MAC sub PDU)</w:t>
            </w:r>
          </w:p>
        </w:tc>
        <w:tc>
          <w:tcPr>
            <w:tcW w:w="567" w:type="dxa"/>
          </w:tcPr>
          <w:p w14:paraId="1385A2BD" w14:textId="77777777" w:rsidR="00F55BD7" w:rsidRPr="00DE7B59" w:rsidRDefault="00F55BD7" w:rsidP="00131CE5">
            <w:pPr>
              <w:pStyle w:val="TAC"/>
              <w:rPr>
                <w:lang w:eastAsia="en-US"/>
              </w:rPr>
            </w:pPr>
            <w:r w:rsidRPr="00DE7B59">
              <w:rPr>
                <w:lang w:eastAsia="zh-CN"/>
              </w:rPr>
              <w:t>-</w:t>
            </w:r>
          </w:p>
        </w:tc>
        <w:tc>
          <w:tcPr>
            <w:tcW w:w="850" w:type="dxa"/>
          </w:tcPr>
          <w:p w14:paraId="08C0F280" w14:textId="77777777" w:rsidR="00F55BD7" w:rsidRPr="00DE7B59" w:rsidRDefault="00F55BD7" w:rsidP="00131CE5">
            <w:pPr>
              <w:pStyle w:val="TAC"/>
              <w:rPr>
                <w:lang w:eastAsia="en-US"/>
              </w:rPr>
            </w:pPr>
            <w:r w:rsidRPr="00DE7B59">
              <w:rPr>
                <w:lang w:eastAsia="zh-CN"/>
              </w:rPr>
              <w:t>-</w:t>
            </w:r>
          </w:p>
        </w:tc>
      </w:tr>
      <w:tr w:rsidR="00F55BD7" w:rsidRPr="00DE7B59" w14:paraId="0CA1800F" w14:textId="77777777" w:rsidTr="00EC24E0">
        <w:trPr>
          <w:cantSplit/>
        </w:trPr>
        <w:tc>
          <w:tcPr>
            <w:tcW w:w="534" w:type="dxa"/>
          </w:tcPr>
          <w:p w14:paraId="0EF7F2B8" w14:textId="77777777" w:rsidR="00F55BD7" w:rsidRPr="00DE7B59" w:rsidRDefault="006D7F0C" w:rsidP="00131CE5">
            <w:pPr>
              <w:pStyle w:val="TAC"/>
              <w:rPr>
                <w:lang w:eastAsia="en-US"/>
              </w:rPr>
            </w:pPr>
            <w:r w:rsidRPr="00DE7B59">
              <w:rPr>
                <w:lang w:eastAsia="en-US"/>
              </w:rPr>
              <w:t>7</w:t>
            </w:r>
          </w:p>
        </w:tc>
        <w:tc>
          <w:tcPr>
            <w:tcW w:w="3969" w:type="dxa"/>
          </w:tcPr>
          <w:p w14:paraId="59273437"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oes the UE transmit Scheduling Request</w:t>
            </w:r>
            <w:r w:rsidRPr="00DE7B59">
              <w:rPr>
                <w:lang w:eastAsia="zh-CN"/>
              </w:rPr>
              <w:t>s separately</w:t>
            </w:r>
            <w:r w:rsidRPr="00DE7B59">
              <w:rPr>
                <w:lang w:eastAsia="en-US"/>
              </w:rPr>
              <w:t xml:space="preserve"> on [x]</w:t>
            </w:r>
            <w:r w:rsidRPr="00DE7B59">
              <w:rPr>
                <w:lang w:eastAsia="zh-CN"/>
              </w:rPr>
              <w:t xml:space="preserve"> consecutively available </w:t>
            </w:r>
            <w:r w:rsidRPr="00DE7B59">
              <w:rPr>
                <w:lang w:eastAsia="en-US"/>
              </w:rPr>
              <w:t>PUCCH</w:t>
            </w:r>
            <w:r w:rsidRPr="00DE7B59">
              <w:rPr>
                <w:lang w:eastAsia="zh-CN"/>
              </w:rPr>
              <w:t>s</w:t>
            </w:r>
            <w:r w:rsidRPr="00DE7B59">
              <w:rPr>
                <w:lang w:eastAsia="en-US"/>
              </w:rPr>
              <w:t xml:space="preserve">? (Note </w:t>
            </w:r>
            <w:r w:rsidRPr="00DE7B59">
              <w:rPr>
                <w:lang w:eastAsia="zh-CN"/>
              </w:rPr>
              <w:t>1</w:t>
            </w:r>
            <w:r w:rsidRPr="00DE7B59">
              <w:rPr>
                <w:lang w:eastAsia="en-US"/>
              </w:rPr>
              <w:t>)</w:t>
            </w:r>
          </w:p>
        </w:tc>
        <w:tc>
          <w:tcPr>
            <w:tcW w:w="709" w:type="dxa"/>
          </w:tcPr>
          <w:p w14:paraId="500B04BC" w14:textId="77777777" w:rsidR="00F55BD7" w:rsidRPr="00DE7B59" w:rsidRDefault="00F55BD7" w:rsidP="00131CE5">
            <w:pPr>
              <w:pStyle w:val="TAC"/>
              <w:rPr>
                <w:lang w:eastAsia="en-US"/>
              </w:rPr>
            </w:pPr>
            <w:r w:rsidRPr="00DE7B59">
              <w:rPr>
                <w:lang w:eastAsia="en-US"/>
              </w:rPr>
              <w:t>--&gt;</w:t>
            </w:r>
          </w:p>
        </w:tc>
        <w:tc>
          <w:tcPr>
            <w:tcW w:w="2977" w:type="dxa"/>
          </w:tcPr>
          <w:p w14:paraId="51C18992" w14:textId="77777777" w:rsidR="00F55BD7" w:rsidRPr="00DE7B59" w:rsidRDefault="00F55BD7" w:rsidP="00131CE5">
            <w:pPr>
              <w:pStyle w:val="TAL"/>
              <w:rPr>
                <w:lang w:eastAsia="en-US"/>
              </w:rPr>
            </w:pPr>
            <w:r w:rsidRPr="00DE7B59">
              <w:rPr>
                <w:lang w:eastAsia="en-US"/>
              </w:rPr>
              <w:t>(SR)</w:t>
            </w:r>
          </w:p>
        </w:tc>
        <w:tc>
          <w:tcPr>
            <w:tcW w:w="567" w:type="dxa"/>
          </w:tcPr>
          <w:p w14:paraId="08C787C0" w14:textId="77777777" w:rsidR="00F55BD7" w:rsidRPr="00DE7B59" w:rsidRDefault="00F55BD7" w:rsidP="00131CE5">
            <w:pPr>
              <w:pStyle w:val="TAC"/>
              <w:rPr>
                <w:lang w:eastAsia="en-US"/>
              </w:rPr>
            </w:pPr>
            <w:r w:rsidRPr="00DE7B59">
              <w:rPr>
                <w:rFonts w:eastAsia="MS Gothic"/>
                <w:lang w:eastAsia="en-US"/>
              </w:rPr>
              <w:t>1,5</w:t>
            </w:r>
          </w:p>
        </w:tc>
        <w:tc>
          <w:tcPr>
            <w:tcW w:w="850" w:type="dxa"/>
          </w:tcPr>
          <w:p w14:paraId="69AF7ED4" w14:textId="77777777" w:rsidR="00F55BD7" w:rsidRPr="00DE7B59" w:rsidRDefault="00F55BD7" w:rsidP="00131CE5">
            <w:pPr>
              <w:pStyle w:val="TAC"/>
              <w:rPr>
                <w:lang w:eastAsia="en-US"/>
              </w:rPr>
            </w:pPr>
            <w:r w:rsidRPr="00DE7B59">
              <w:rPr>
                <w:lang w:eastAsia="en-US"/>
              </w:rPr>
              <w:t>P</w:t>
            </w:r>
          </w:p>
        </w:tc>
      </w:tr>
      <w:tr w:rsidR="00F55BD7" w:rsidRPr="00DE7B59" w14:paraId="21073B76" w14:textId="77777777" w:rsidTr="00EC24E0">
        <w:trPr>
          <w:cantSplit/>
        </w:trPr>
        <w:tc>
          <w:tcPr>
            <w:tcW w:w="534" w:type="dxa"/>
          </w:tcPr>
          <w:p w14:paraId="2ABA6849" w14:textId="77777777" w:rsidR="00F55BD7" w:rsidRPr="00DE7B59" w:rsidRDefault="006D7F0C" w:rsidP="00131CE5">
            <w:pPr>
              <w:pStyle w:val="TAC"/>
              <w:rPr>
                <w:lang w:eastAsia="en-US"/>
              </w:rPr>
            </w:pPr>
            <w:r w:rsidRPr="00DE7B59">
              <w:rPr>
                <w:lang w:eastAsia="en-US"/>
              </w:rPr>
              <w:t>8</w:t>
            </w:r>
          </w:p>
        </w:tc>
        <w:tc>
          <w:tcPr>
            <w:tcW w:w="3969" w:type="dxa"/>
          </w:tcPr>
          <w:p w14:paraId="4C3F9222" w14:textId="77777777" w:rsidR="00F55BD7" w:rsidRPr="00DE7B59" w:rsidRDefault="00F55BD7" w:rsidP="00131CE5">
            <w:pPr>
              <w:pStyle w:val="TAL"/>
              <w:rPr>
                <w:lang w:eastAsia="en-US"/>
              </w:rPr>
            </w:pPr>
            <w:r w:rsidRPr="00DE7B59">
              <w:rPr>
                <w:lang w:eastAsia="en-US"/>
              </w:rPr>
              <w:t xml:space="preserve">The SS transmits </w:t>
            </w:r>
            <w:r w:rsidRPr="00DE7B59">
              <w:rPr>
                <w:lang w:eastAsia="zh-CN"/>
              </w:rPr>
              <w:t xml:space="preserve">an </w:t>
            </w:r>
            <w:r w:rsidRPr="00DE7B59">
              <w:rPr>
                <w:lang w:eastAsia="en-US"/>
              </w:rPr>
              <w:t>UL grant to allocate UL-SCH resources that are enough to transmit loop</w:t>
            </w:r>
            <w:r w:rsidR="000079ED" w:rsidRPr="00DE7B59">
              <w:rPr>
                <w:lang w:eastAsia="en-US"/>
              </w:rPr>
              <w:t>ed</w:t>
            </w:r>
            <w:r w:rsidRPr="00DE7B59">
              <w:rPr>
                <w:lang w:eastAsia="en-US"/>
              </w:rPr>
              <w:t xml:space="preserve"> back PDU</w:t>
            </w:r>
          </w:p>
        </w:tc>
        <w:tc>
          <w:tcPr>
            <w:tcW w:w="709" w:type="dxa"/>
          </w:tcPr>
          <w:p w14:paraId="3DD6057B" w14:textId="77777777" w:rsidR="00F55BD7" w:rsidRPr="00DE7B59" w:rsidRDefault="00F55BD7" w:rsidP="00131CE5">
            <w:pPr>
              <w:pStyle w:val="TAC"/>
              <w:rPr>
                <w:lang w:eastAsia="en-US"/>
              </w:rPr>
            </w:pPr>
            <w:r w:rsidRPr="00DE7B59">
              <w:rPr>
                <w:lang w:eastAsia="en-US"/>
              </w:rPr>
              <w:t>&lt;--</w:t>
            </w:r>
          </w:p>
        </w:tc>
        <w:tc>
          <w:tcPr>
            <w:tcW w:w="2977" w:type="dxa"/>
          </w:tcPr>
          <w:p w14:paraId="569D256F" w14:textId="77777777" w:rsidR="00F55BD7" w:rsidRPr="00DE7B59" w:rsidRDefault="00F55BD7" w:rsidP="00131CE5">
            <w:pPr>
              <w:pStyle w:val="TAL"/>
              <w:rPr>
                <w:lang w:eastAsia="en-US"/>
              </w:rPr>
            </w:pPr>
            <w:r w:rsidRPr="00DE7B59">
              <w:rPr>
                <w:lang w:eastAsia="en-US"/>
              </w:rPr>
              <w:t>(UL Grant )</w:t>
            </w:r>
          </w:p>
        </w:tc>
        <w:tc>
          <w:tcPr>
            <w:tcW w:w="567" w:type="dxa"/>
          </w:tcPr>
          <w:p w14:paraId="65B206C9" w14:textId="77777777" w:rsidR="00F55BD7" w:rsidRPr="00DE7B59" w:rsidRDefault="00F55BD7" w:rsidP="00131CE5">
            <w:pPr>
              <w:pStyle w:val="TAC"/>
              <w:rPr>
                <w:lang w:eastAsia="en-US"/>
              </w:rPr>
            </w:pPr>
            <w:r w:rsidRPr="00DE7B59">
              <w:rPr>
                <w:lang w:eastAsia="en-US"/>
              </w:rPr>
              <w:t>-</w:t>
            </w:r>
          </w:p>
        </w:tc>
        <w:tc>
          <w:tcPr>
            <w:tcW w:w="850" w:type="dxa"/>
          </w:tcPr>
          <w:p w14:paraId="79BB49B2" w14:textId="77777777" w:rsidR="00F55BD7" w:rsidRPr="00DE7B59" w:rsidRDefault="00F55BD7" w:rsidP="00131CE5">
            <w:pPr>
              <w:pStyle w:val="TAC"/>
              <w:rPr>
                <w:lang w:eastAsia="en-US"/>
              </w:rPr>
            </w:pPr>
            <w:r w:rsidRPr="00DE7B59">
              <w:rPr>
                <w:lang w:eastAsia="en-US"/>
              </w:rPr>
              <w:t>-</w:t>
            </w:r>
          </w:p>
        </w:tc>
      </w:tr>
      <w:tr w:rsidR="00F55BD7" w:rsidRPr="00DE7B59" w14:paraId="47D5FCEE" w14:textId="77777777" w:rsidTr="00EC24E0">
        <w:trPr>
          <w:cantSplit/>
        </w:trPr>
        <w:tc>
          <w:tcPr>
            <w:tcW w:w="534" w:type="dxa"/>
          </w:tcPr>
          <w:p w14:paraId="2D80D2D8" w14:textId="77777777" w:rsidR="00F55BD7" w:rsidRPr="00DE7B59" w:rsidRDefault="006D7F0C" w:rsidP="00131CE5">
            <w:pPr>
              <w:pStyle w:val="TAC"/>
              <w:rPr>
                <w:lang w:eastAsia="en-US"/>
              </w:rPr>
            </w:pPr>
            <w:r w:rsidRPr="00DE7B59">
              <w:rPr>
                <w:lang w:eastAsia="en-US"/>
              </w:rPr>
              <w:t>9</w:t>
            </w:r>
          </w:p>
        </w:tc>
        <w:tc>
          <w:tcPr>
            <w:tcW w:w="3969" w:type="dxa"/>
          </w:tcPr>
          <w:p w14:paraId="42256C0E" w14:textId="77777777" w:rsidR="00F55BD7" w:rsidRPr="00DE7B59" w:rsidRDefault="00F55BD7" w:rsidP="00131CE5">
            <w:pPr>
              <w:pStyle w:val="TAL"/>
              <w:rPr>
                <w:lang w:eastAsia="en-US"/>
              </w:rPr>
            </w:pPr>
            <w:r w:rsidRPr="00DE7B59">
              <w:rPr>
                <w:lang w:eastAsia="en-US"/>
              </w:rPr>
              <w:t>Check: Does the UE transmit a MAC PDU containing MAC Sub PDU containing a RLC SDU</w:t>
            </w:r>
            <w:r w:rsidR="006D7F0C" w:rsidRPr="00DE7B59">
              <w:t xml:space="preserve"> on LCH4</w:t>
            </w:r>
            <w:r w:rsidRPr="00DE7B59">
              <w:rPr>
                <w:lang w:eastAsia="en-US"/>
              </w:rPr>
              <w:t>?</w:t>
            </w:r>
          </w:p>
        </w:tc>
        <w:tc>
          <w:tcPr>
            <w:tcW w:w="709" w:type="dxa"/>
          </w:tcPr>
          <w:p w14:paraId="30AF28C8" w14:textId="77777777" w:rsidR="00F55BD7" w:rsidRPr="00DE7B59" w:rsidRDefault="00F55BD7" w:rsidP="00131CE5">
            <w:pPr>
              <w:pStyle w:val="TAC"/>
              <w:rPr>
                <w:lang w:eastAsia="en-US"/>
              </w:rPr>
            </w:pPr>
            <w:r w:rsidRPr="00DE7B59">
              <w:rPr>
                <w:lang w:eastAsia="en-US"/>
              </w:rPr>
              <w:t>--&gt;</w:t>
            </w:r>
          </w:p>
        </w:tc>
        <w:tc>
          <w:tcPr>
            <w:tcW w:w="2977" w:type="dxa"/>
          </w:tcPr>
          <w:p w14:paraId="4ABC5660" w14:textId="77777777" w:rsidR="00F55BD7" w:rsidRPr="00DE7B59" w:rsidRDefault="00F55BD7" w:rsidP="00131CE5">
            <w:pPr>
              <w:pStyle w:val="TAL"/>
              <w:rPr>
                <w:lang w:eastAsia="en-US"/>
              </w:rPr>
            </w:pPr>
            <w:r w:rsidRPr="00DE7B59">
              <w:rPr>
                <w:lang w:eastAsia="en-US"/>
              </w:rPr>
              <w:t>MAC PDU (containing 1 MAC sub PDU containing RLC SDU)</w:t>
            </w:r>
          </w:p>
        </w:tc>
        <w:tc>
          <w:tcPr>
            <w:tcW w:w="567" w:type="dxa"/>
          </w:tcPr>
          <w:p w14:paraId="364A72EC" w14:textId="77777777" w:rsidR="00F55BD7" w:rsidRPr="00DE7B59" w:rsidRDefault="00F55BD7" w:rsidP="00131CE5">
            <w:pPr>
              <w:pStyle w:val="TAC"/>
              <w:rPr>
                <w:lang w:eastAsia="en-US"/>
              </w:rPr>
            </w:pPr>
            <w:r w:rsidRPr="00DE7B59">
              <w:rPr>
                <w:lang w:eastAsia="en-US"/>
              </w:rPr>
              <w:t>1</w:t>
            </w:r>
          </w:p>
        </w:tc>
        <w:tc>
          <w:tcPr>
            <w:tcW w:w="850" w:type="dxa"/>
          </w:tcPr>
          <w:p w14:paraId="61279D9A" w14:textId="77777777" w:rsidR="00F55BD7" w:rsidRPr="00DE7B59" w:rsidRDefault="00F55BD7" w:rsidP="00131CE5">
            <w:pPr>
              <w:pStyle w:val="TAC"/>
              <w:rPr>
                <w:lang w:eastAsia="en-US"/>
              </w:rPr>
            </w:pPr>
            <w:r w:rsidRPr="00DE7B59">
              <w:rPr>
                <w:rFonts w:eastAsia="MS Gothic"/>
                <w:lang w:eastAsia="en-US"/>
              </w:rPr>
              <w:t>P</w:t>
            </w:r>
          </w:p>
        </w:tc>
      </w:tr>
      <w:tr w:rsidR="00F55BD7" w:rsidRPr="00DE7B59" w14:paraId="6CCBADF5" w14:textId="77777777" w:rsidTr="00EC24E0">
        <w:trPr>
          <w:cantSplit/>
        </w:trPr>
        <w:tc>
          <w:tcPr>
            <w:tcW w:w="534" w:type="dxa"/>
          </w:tcPr>
          <w:p w14:paraId="77550415" w14:textId="77777777" w:rsidR="00F55BD7" w:rsidRPr="00DE7B59" w:rsidRDefault="00F55BD7" w:rsidP="00131CE5">
            <w:pPr>
              <w:pStyle w:val="TAC"/>
              <w:rPr>
                <w:lang w:eastAsia="zh-CN"/>
              </w:rPr>
            </w:pPr>
            <w:r w:rsidRPr="00DE7B59">
              <w:rPr>
                <w:lang w:eastAsia="zh-CN"/>
              </w:rPr>
              <w:t>1</w:t>
            </w:r>
            <w:r w:rsidR="006D7F0C" w:rsidRPr="00DE7B59">
              <w:rPr>
                <w:lang w:eastAsia="zh-CN"/>
              </w:rPr>
              <w:t>0</w:t>
            </w:r>
          </w:p>
        </w:tc>
        <w:tc>
          <w:tcPr>
            <w:tcW w:w="3969" w:type="dxa"/>
          </w:tcPr>
          <w:p w14:paraId="138AA0BA" w14:textId="77777777" w:rsidR="00F55BD7" w:rsidRPr="00DE7B59" w:rsidRDefault="00F55BD7" w:rsidP="00131CE5">
            <w:pPr>
              <w:pStyle w:val="TAL"/>
              <w:rPr>
                <w:lang w:eastAsia="zh-CN"/>
              </w:rPr>
            </w:pPr>
            <w:r w:rsidRPr="00DE7B59">
              <w:rPr>
                <w:lang w:eastAsia="zh-CN"/>
              </w:rPr>
              <w:t>Check: For 1 second, does the UE transmit a Scheduling Request?</w:t>
            </w:r>
          </w:p>
        </w:tc>
        <w:tc>
          <w:tcPr>
            <w:tcW w:w="709" w:type="dxa"/>
          </w:tcPr>
          <w:p w14:paraId="4844C63A" w14:textId="77777777" w:rsidR="00F55BD7" w:rsidRPr="00DE7B59" w:rsidRDefault="00F55BD7" w:rsidP="00131CE5">
            <w:pPr>
              <w:pStyle w:val="TAC"/>
              <w:rPr>
                <w:lang w:eastAsia="zh-CN"/>
              </w:rPr>
            </w:pPr>
            <w:r w:rsidRPr="00DE7B59">
              <w:rPr>
                <w:lang w:eastAsia="zh-CN"/>
              </w:rPr>
              <w:t>--&gt;</w:t>
            </w:r>
          </w:p>
        </w:tc>
        <w:tc>
          <w:tcPr>
            <w:tcW w:w="2977" w:type="dxa"/>
          </w:tcPr>
          <w:p w14:paraId="117583ED" w14:textId="77777777" w:rsidR="00F55BD7" w:rsidRPr="00DE7B59" w:rsidRDefault="00F55BD7" w:rsidP="00131CE5">
            <w:pPr>
              <w:pStyle w:val="TAL"/>
              <w:rPr>
                <w:lang w:eastAsia="zh-CN"/>
              </w:rPr>
            </w:pPr>
            <w:r w:rsidRPr="00DE7B59">
              <w:rPr>
                <w:lang w:eastAsia="zh-CN"/>
              </w:rPr>
              <w:t>(SR)</w:t>
            </w:r>
          </w:p>
        </w:tc>
        <w:tc>
          <w:tcPr>
            <w:tcW w:w="567" w:type="dxa"/>
          </w:tcPr>
          <w:p w14:paraId="6452E14E" w14:textId="77777777" w:rsidR="00F55BD7" w:rsidRPr="00DE7B59" w:rsidRDefault="00F55BD7" w:rsidP="00131CE5">
            <w:pPr>
              <w:pStyle w:val="TAC"/>
              <w:rPr>
                <w:lang w:eastAsia="zh-CN"/>
              </w:rPr>
            </w:pPr>
            <w:r w:rsidRPr="00DE7B59">
              <w:rPr>
                <w:lang w:eastAsia="zh-CN"/>
              </w:rPr>
              <w:t>1,2</w:t>
            </w:r>
          </w:p>
        </w:tc>
        <w:tc>
          <w:tcPr>
            <w:tcW w:w="850" w:type="dxa"/>
          </w:tcPr>
          <w:p w14:paraId="5A9A4EBE" w14:textId="77777777" w:rsidR="00F55BD7" w:rsidRPr="00DE7B59" w:rsidRDefault="00F55BD7" w:rsidP="00131CE5">
            <w:pPr>
              <w:pStyle w:val="TAC"/>
              <w:rPr>
                <w:lang w:eastAsia="zh-CN"/>
              </w:rPr>
            </w:pPr>
            <w:r w:rsidRPr="00DE7B59">
              <w:rPr>
                <w:lang w:eastAsia="zh-CN"/>
              </w:rPr>
              <w:t>F</w:t>
            </w:r>
          </w:p>
        </w:tc>
      </w:tr>
      <w:tr w:rsidR="00F55BD7" w:rsidRPr="00DE7B59" w14:paraId="627E1902" w14:textId="77777777" w:rsidTr="00EC24E0">
        <w:trPr>
          <w:cantSplit/>
        </w:trPr>
        <w:tc>
          <w:tcPr>
            <w:tcW w:w="534" w:type="dxa"/>
          </w:tcPr>
          <w:p w14:paraId="5CDD6F29" w14:textId="77777777" w:rsidR="00F55BD7" w:rsidRPr="00DE7B59" w:rsidRDefault="00F55BD7" w:rsidP="00131CE5">
            <w:pPr>
              <w:pStyle w:val="TAC"/>
              <w:rPr>
                <w:lang w:eastAsia="zh-CN"/>
              </w:rPr>
            </w:pPr>
            <w:r w:rsidRPr="00DE7B59">
              <w:rPr>
                <w:lang w:eastAsia="zh-CN"/>
              </w:rPr>
              <w:t>1</w:t>
            </w:r>
            <w:r w:rsidR="006D7F0C" w:rsidRPr="00DE7B59">
              <w:rPr>
                <w:lang w:eastAsia="zh-CN"/>
              </w:rPr>
              <w:t>1</w:t>
            </w:r>
          </w:p>
        </w:tc>
        <w:tc>
          <w:tcPr>
            <w:tcW w:w="3969" w:type="dxa"/>
          </w:tcPr>
          <w:p w14:paraId="35FE6C1C" w14:textId="77777777" w:rsidR="00F55BD7" w:rsidRPr="00DE7B59" w:rsidRDefault="00F55BD7" w:rsidP="00131CE5">
            <w:pPr>
              <w:pStyle w:val="TAL"/>
              <w:rPr>
                <w:lang w:eastAsia="en-US"/>
              </w:rPr>
            </w:pPr>
            <w:r w:rsidRPr="00DE7B59">
              <w:rPr>
                <w:lang w:eastAsia="en-US"/>
              </w:rPr>
              <w:t>The SS transmits a MAC PDU containing a Timing Advance Command MAC Control Element, but does not send any subsequent alignments.</w:t>
            </w:r>
          </w:p>
        </w:tc>
        <w:tc>
          <w:tcPr>
            <w:tcW w:w="709" w:type="dxa"/>
          </w:tcPr>
          <w:p w14:paraId="7C863D71" w14:textId="77777777" w:rsidR="00F55BD7" w:rsidRPr="00DE7B59" w:rsidRDefault="00F55BD7" w:rsidP="00131CE5">
            <w:pPr>
              <w:pStyle w:val="TAC"/>
              <w:rPr>
                <w:lang w:eastAsia="en-US"/>
              </w:rPr>
            </w:pPr>
            <w:r w:rsidRPr="00DE7B59">
              <w:rPr>
                <w:lang w:eastAsia="en-US"/>
              </w:rPr>
              <w:t>&lt;--</w:t>
            </w:r>
          </w:p>
        </w:tc>
        <w:tc>
          <w:tcPr>
            <w:tcW w:w="2977" w:type="dxa"/>
          </w:tcPr>
          <w:p w14:paraId="44F01EFF" w14:textId="77777777" w:rsidR="00F55BD7" w:rsidRPr="00DE7B59" w:rsidRDefault="00F55BD7" w:rsidP="00131CE5">
            <w:pPr>
              <w:pStyle w:val="TAL"/>
              <w:rPr>
                <w:lang w:eastAsia="en-US"/>
              </w:rPr>
            </w:pPr>
            <w:r w:rsidRPr="00DE7B59">
              <w:rPr>
                <w:lang w:eastAsia="en-US"/>
              </w:rPr>
              <w:t>MAC PDU (Timing Advance Command)</w:t>
            </w:r>
          </w:p>
        </w:tc>
        <w:tc>
          <w:tcPr>
            <w:tcW w:w="567" w:type="dxa"/>
          </w:tcPr>
          <w:p w14:paraId="4AE1FBB8" w14:textId="77777777" w:rsidR="00F55BD7" w:rsidRPr="00DE7B59" w:rsidRDefault="00F55BD7" w:rsidP="00131CE5">
            <w:pPr>
              <w:pStyle w:val="TAC"/>
              <w:rPr>
                <w:lang w:eastAsia="en-US"/>
              </w:rPr>
            </w:pPr>
            <w:r w:rsidRPr="00DE7B59">
              <w:rPr>
                <w:lang w:eastAsia="en-US"/>
              </w:rPr>
              <w:t>-</w:t>
            </w:r>
          </w:p>
        </w:tc>
        <w:tc>
          <w:tcPr>
            <w:tcW w:w="850" w:type="dxa"/>
          </w:tcPr>
          <w:p w14:paraId="5A82AEF0" w14:textId="77777777" w:rsidR="00F55BD7" w:rsidRPr="00DE7B59" w:rsidRDefault="00F55BD7" w:rsidP="00131CE5">
            <w:pPr>
              <w:pStyle w:val="TAC"/>
              <w:rPr>
                <w:lang w:eastAsia="en-US"/>
              </w:rPr>
            </w:pPr>
            <w:r w:rsidRPr="00DE7B59">
              <w:rPr>
                <w:lang w:eastAsia="en-US"/>
              </w:rPr>
              <w:t>-</w:t>
            </w:r>
          </w:p>
        </w:tc>
      </w:tr>
      <w:tr w:rsidR="00F55BD7" w:rsidRPr="00DE7B59" w14:paraId="41EA7CEB" w14:textId="77777777" w:rsidTr="00EC24E0">
        <w:trPr>
          <w:cantSplit/>
        </w:trPr>
        <w:tc>
          <w:tcPr>
            <w:tcW w:w="534" w:type="dxa"/>
          </w:tcPr>
          <w:p w14:paraId="1A924A2E" w14:textId="77777777" w:rsidR="00F55BD7" w:rsidRPr="00DE7B59" w:rsidRDefault="00F55BD7" w:rsidP="00131CE5">
            <w:pPr>
              <w:pStyle w:val="TAC"/>
              <w:rPr>
                <w:lang w:eastAsia="en-US"/>
              </w:rPr>
            </w:pPr>
            <w:r w:rsidRPr="00DE7B59">
              <w:rPr>
                <w:lang w:eastAsia="en-US"/>
              </w:rPr>
              <w:t>1</w:t>
            </w:r>
            <w:r w:rsidR="006D7F0C" w:rsidRPr="00DE7B59">
              <w:rPr>
                <w:lang w:eastAsia="en-US"/>
              </w:rPr>
              <w:t>2</w:t>
            </w:r>
          </w:p>
        </w:tc>
        <w:tc>
          <w:tcPr>
            <w:tcW w:w="3969" w:type="dxa"/>
          </w:tcPr>
          <w:p w14:paraId="79348220" w14:textId="77777777" w:rsidR="00F55BD7" w:rsidRPr="00DE7B59" w:rsidRDefault="00F55BD7" w:rsidP="00131CE5">
            <w:pPr>
              <w:pStyle w:val="TAL"/>
              <w:rPr>
                <w:lang w:eastAsia="en-US"/>
              </w:rPr>
            </w:pPr>
            <w:r w:rsidRPr="00DE7B59">
              <w:rPr>
                <w:lang w:eastAsia="en-US"/>
              </w:rPr>
              <w:t>The SS transmits a MAC PDU containing a MAC SDU on LCH 4</w:t>
            </w:r>
          </w:p>
        </w:tc>
        <w:tc>
          <w:tcPr>
            <w:tcW w:w="709" w:type="dxa"/>
          </w:tcPr>
          <w:p w14:paraId="6E710766" w14:textId="77777777" w:rsidR="00F55BD7" w:rsidRPr="00DE7B59" w:rsidRDefault="00F55BD7" w:rsidP="00131CE5">
            <w:pPr>
              <w:pStyle w:val="TAC"/>
              <w:rPr>
                <w:lang w:eastAsia="en-US"/>
              </w:rPr>
            </w:pPr>
            <w:r w:rsidRPr="00DE7B59">
              <w:rPr>
                <w:lang w:eastAsia="en-US"/>
              </w:rPr>
              <w:t>&lt;--</w:t>
            </w:r>
          </w:p>
        </w:tc>
        <w:tc>
          <w:tcPr>
            <w:tcW w:w="2977" w:type="dxa"/>
          </w:tcPr>
          <w:p w14:paraId="0135C4FA" w14:textId="77777777" w:rsidR="00F55BD7" w:rsidRPr="00DE7B59" w:rsidRDefault="00F55BD7" w:rsidP="00131CE5">
            <w:pPr>
              <w:pStyle w:val="TAL"/>
              <w:rPr>
                <w:lang w:eastAsia="en-US"/>
              </w:rPr>
            </w:pPr>
            <w:r w:rsidRPr="00DE7B59">
              <w:rPr>
                <w:lang w:eastAsia="en-US"/>
              </w:rPr>
              <w:t>MAC PDU (MAC SDU)</w:t>
            </w:r>
          </w:p>
        </w:tc>
        <w:tc>
          <w:tcPr>
            <w:tcW w:w="567" w:type="dxa"/>
          </w:tcPr>
          <w:p w14:paraId="06D2541C" w14:textId="77777777" w:rsidR="00F55BD7" w:rsidRPr="00DE7B59" w:rsidRDefault="00F55BD7" w:rsidP="00131CE5">
            <w:pPr>
              <w:pStyle w:val="TAC"/>
              <w:rPr>
                <w:lang w:eastAsia="en-US"/>
              </w:rPr>
            </w:pPr>
            <w:r w:rsidRPr="00DE7B59">
              <w:rPr>
                <w:lang w:eastAsia="en-US"/>
              </w:rPr>
              <w:t>-</w:t>
            </w:r>
          </w:p>
        </w:tc>
        <w:tc>
          <w:tcPr>
            <w:tcW w:w="850" w:type="dxa"/>
          </w:tcPr>
          <w:p w14:paraId="4DF16CDF" w14:textId="77777777" w:rsidR="00F55BD7" w:rsidRPr="00DE7B59" w:rsidRDefault="00F55BD7" w:rsidP="00131CE5">
            <w:pPr>
              <w:pStyle w:val="TAC"/>
              <w:rPr>
                <w:lang w:eastAsia="en-US"/>
              </w:rPr>
            </w:pPr>
            <w:r w:rsidRPr="00DE7B59">
              <w:rPr>
                <w:lang w:eastAsia="en-US"/>
              </w:rPr>
              <w:t>-</w:t>
            </w:r>
          </w:p>
        </w:tc>
      </w:tr>
      <w:tr w:rsidR="00F55BD7" w:rsidRPr="00DE7B59" w14:paraId="165C0F50" w14:textId="77777777" w:rsidTr="00EC24E0">
        <w:trPr>
          <w:cantSplit/>
        </w:trPr>
        <w:tc>
          <w:tcPr>
            <w:tcW w:w="534" w:type="dxa"/>
          </w:tcPr>
          <w:p w14:paraId="5BC713B1" w14:textId="77777777" w:rsidR="00F55BD7" w:rsidRPr="00DE7B59" w:rsidRDefault="00F55BD7" w:rsidP="00131CE5">
            <w:pPr>
              <w:pStyle w:val="TAC"/>
              <w:rPr>
                <w:lang w:eastAsia="en-US"/>
              </w:rPr>
            </w:pPr>
            <w:r w:rsidRPr="00DE7B59">
              <w:rPr>
                <w:lang w:eastAsia="en-US"/>
              </w:rPr>
              <w:t>-</w:t>
            </w:r>
          </w:p>
        </w:tc>
        <w:tc>
          <w:tcPr>
            <w:tcW w:w="3969" w:type="dxa"/>
          </w:tcPr>
          <w:p w14:paraId="7F4B62B6" w14:textId="77777777" w:rsidR="00F55BD7" w:rsidRPr="00DE7B59" w:rsidRDefault="00F55BD7" w:rsidP="00131CE5">
            <w:pPr>
              <w:pStyle w:val="TAL"/>
              <w:rPr>
                <w:lang w:eastAsia="en-US"/>
              </w:rPr>
            </w:pPr>
            <w:r w:rsidRPr="00DE7B59">
              <w:rPr>
                <w:lang w:eastAsia="en-US"/>
              </w:rPr>
              <w:t xml:space="preserve">EXCEPTION: Step 13 is repeated less than </w:t>
            </w:r>
            <w:r w:rsidR="009F26F2" w:rsidRPr="00DE7B59">
              <w:t xml:space="preserve">sr-TransMax times </w:t>
            </w:r>
          </w:p>
        </w:tc>
        <w:tc>
          <w:tcPr>
            <w:tcW w:w="709" w:type="dxa"/>
          </w:tcPr>
          <w:p w14:paraId="0A16D229" w14:textId="77777777" w:rsidR="00F55BD7" w:rsidRPr="00DE7B59" w:rsidRDefault="00F55BD7" w:rsidP="00131CE5">
            <w:pPr>
              <w:pStyle w:val="TAC"/>
              <w:rPr>
                <w:lang w:eastAsia="en-US"/>
              </w:rPr>
            </w:pPr>
            <w:r w:rsidRPr="00DE7B59">
              <w:rPr>
                <w:lang w:eastAsia="en-US"/>
              </w:rPr>
              <w:t>-</w:t>
            </w:r>
          </w:p>
        </w:tc>
        <w:tc>
          <w:tcPr>
            <w:tcW w:w="2977" w:type="dxa"/>
          </w:tcPr>
          <w:p w14:paraId="2889340E" w14:textId="77777777" w:rsidR="00F55BD7" w:rsidRPr="00DE7B59" w:rsidRDefault="00F55BD7" w:rsidP="00131CE5">
            <w:pPr>
              <w:pStyle w:val="TAL"/>
              <w:rPr>
                <w:lang w:eastAsia="en-US"/>
              </w:rPr>
            </w:pPr>
            <w:r w:rsidRPr="00DE7B59">
              <w:rPr>
                <w:lang w:eastAsia="en-US"/>
              </w:rPr>
              <w:t>-</w:t>
            </w:r>
          </w:p>
        </w:tc>
        <w:tc>
          <w:tcPr>
            <w:tcW w:w="567" w:type="dxa"/>
          </w:tcPr>
          <w:p w14:paraId="329EC9AA" w14:textId="77777777" w:rsidR="00F55BD7" w:rsidRPr="00DE7B59" w:rsidRDefault="00F55BD7" w:rsidP="00131CE5">
            <w:pPr>
              <w:pStyle w:val="TAC"/>
              <w:rPr>
                <w:lang w:eastAsia="en-US"/>
              </w:rPr>
            </w:pPr>
            <w:r w:rsidRPr="00DE7B59">
              <w:rPr>
                <w:lang w:eastAsia="en-US"/>
              </w:rPr>
              <w:t>-</w:t>
            </w:r>
          </w:p>
        </w:tc>
        <w:tc>
          <w:tcPr>
            <w:tcW w:w="850" w:type="dxa"/>
          </w:tcPr>
          <w:p w14:paraId="10AB4AAA" w14:textId="77777777" w:rsidR="00F55BD7" w:rsidRPr="00DE7B59" w:rsidRDefault="00F55BD7" w:rsidP="00131CE5">
            <w:pPr>
              <w:pStyle w:val="TAC"/>
              <w:rPr>
                <w:lang w:eastAsia="en-US"/>
              </w:rPr>
            </w:pPr>
            <w:r w:rsidRPr="00DE7B59">
              <w:rPr>
                <w:lang w:eastAsia="en-US"/>
              </w:rPr>
              <w:t>-</w:t>
            </w:r>
          </w:p>
        </w:tc>
      </w:tr>
      <w:tr w:rsidR="00F55BD7" w:rsidRPr="00DE7B59" w14:paraId="1D409E41" w14:textId="77777777" w:rsidTr="00EC24E0">
        <w:trPr>
          <w:cantSplit/>
        </w:trPr>
        <w:tc>
          <w:tcPr>
            <w:tcW w:w="534" w:type="dxa"/>
          </w:tcPr>
          <w:p w14:paraId="64C42256" w14:textId="77777777" w:rsidR="00F55BD7" w:rsidRPr="00DE7B59" w:rsidRDefault="00F55BD7" w:rsidP="00131CE5">
            <w:pPr>
              <w:pStyle w:val="TAC"/>
              <w:rPr>
                <w:lang w:eastAsia="en-US"/>
              </w:rPr>
            </w:pPr>
            <w:r w:rsidRPr="00DE7B59">
              <w:rPr>
                <w:lang w:eastAsia="en-US"/>
              </w:rPr>
              <w:t>1</w:t>
            </w:r>
            <w:r w:rsidR="009F26F2" w:rsidRPr="00DE7B59">
              <w:rPr>
                <w:lang w:eastAsia="en-US"/>
              </w:rPr>
              <w:t>3</w:t>
            </w:r>
          </w:p>
        </w:tc>
        <w:tc>
          <w:tcPr>
            <w:tcW w:w="3969" w:type="dxa"/>
          </w:tcPr>
          <w:p w14:paraId="536638DF" w14:textId="77777777" w:rsidR="00F55BD7" w:rsidRPr="00DE7B59" w:rsidRDefault="00F55BD7" w:rsidP="00131CE5">
            <w:pPr>
              <w:pStyle w:val="TAL"/>
              <w:rPr>
                <w:lang w:eastAsia="en-US"/>
              </w:rPr>
            </w:pPr>
            <w:r w:rsidRPr="00DE7B59">
              <w:rPr>
                <w:lang w:eastAsia="en-US"/>
              </w:rPr>
              <w:t>The UE may transmit Scheduling Requests before time alignment timer expires. The SS shall not respond to the Scheduling Requests in this step. (Note 2)</w:t>
            </w:r>
          </w:p>
        </w:tc>
        <w:tc>
          <w:tcPr>
            <w:tcW w:w="709" w:type="dxa"/>
          </w:tcPr>
          <w:p w14:paraId="13A0B7FA" w14:textId="77777777" w:rsidR="00F55BD7" w:rsidRPr="00DE7B59" w:rsidRDefault="00F55BD7" w:rsidP="00131CE5">
            <w:pPr>
              <w:pStyle w:val="TAC"/>
              <w:rPr>
                <w:lang w:eastAsia="en-US"/>
              </w:rPr>
            </w:pPr>
            <w:r w:rsidRPr="00DE7B59">
              <w:rPr>
                <w:lang w:eastAsia="en-US"/>
              </w:rPr>
              <w:t>--&gt;</w:t>
            </w:r>
          </w:p>
        </w:tc>
        <w:tc>
          <w:tcPr>
            <w:tcW w:w="2977" w:type="dxa"/>
          </w:tcPr>
          <w:p w14:paraId="17BEBA0E" w14:textId="77777777" w:rsidR="00F55BD7" w:rsidRPr="00DE7B59" w:rsidRDefault="00F55BD7" w:rsidP="00131CE5">
            <w:pPr>
              <w:pStyle w:val="TAL"/>
              <w:rPr>
                <w:lang w:eastAsia="en-US"/>
              </w:rPr>
            </w:pPr>
            <w:r w:rsidRPr="00DE7B59">
              <w:rPr>
                <w:lang w:eastAsia="en-US"/>
              </w:rPr>
              <w:t>(SR)</w:t>
            </w:r>
          </w:p>
        </w:tc>
        <w:tc>
          <w:tcPr>
            <w:tcW w:w="567" w:type="dxa"/>
          </w:tcPr>
          <w:p w14:paraId="0AF46276" w14:textId="77777777" w:rsidR="00F55BD7" w:rsidRPr="00DE7B59" w:rsidRDefault="00F55BD7" w:rsidP="00131CE5">
            <w:pPr>
              <w:pStyle w:val="TAC"/>
              <w:rPr>
                <w:lang w:eastAsia="en-US"/>
              </w:rPr>
            </w:pPr>
            <w:r w:rsidRPr="00DE7B59">
              <w:rPr>
                <w:lang w:eastAsia="en-US"/>
              </w:rPr>
              <w:t>-</w:t>
            </w:r>
          </w:p>
        </w:tc>
        <w:tc>
          <w:tcPr>
            <w:tcW w:w="850" w:type="dxa"/>
          </w:tcPr>
          <w:p w14:paraId="5C720542" w14:textId="77777777" w:rsidR="00F55BD7" w:rsidRPr="00DE7B59" w:rsidRDefault="00F55BD7" w:rsidP="00131CE5">
            <w:pPr>
              <w:pStyle w:val="TAC"/>
              <w:rPr>
                <w:lang w:eastAsia="en-US"/>
              </w:rPr>
            </w:pPr>
            <w:r w:rsidRPr="00DE7B59">
              <w:rPr>
                <w:lang w:eastAsia="en-US"/>
              </w:rPr>
              <w:t>-</w:t>
            </w:r>
          </w:p>
        </w:tc>
      </w:tr>
      <w:tr w:rsidR="00F55BD7" w:rsidRPr="00DE7B59" w14:paraId="77DE0201" w14:textId="77777777" w:rsidTr="00EC24E0">
        <w:trPr>
          <w:cantSplit/>
        </w:trPr>
        <w:tc>
          <w:tcPr>
            <w:tcW w:w="534" w:type="dxa"/>
          </w:tcPr>
          <w:p w14:paraId="5303DEF5" w14:textId="77777777" w:rsidR="00F55BD7" w:rsidRPr="00DE7B59" w:rsidRDefault="00F55BD7" w:rsidP="00131CE5">
            <w:pPr>
              <w:pStyle w:val="TAC"/>
              <w:rPr>
                <w:lang w:eastAsia="en-US"/>
              </w:rPr>
            </w:pPr>
            <w:r w:rsidRPr="00DE7B59">
              <w:rPr>
                <w:lang w:eastAsia="en-US"/>
              </w:rPr>
              <w:t>1</w:t>
            </w:r>
            <w:r w:rsidR="009F26F2" w:rsidRPr="00DE7B59">
              <w:rPr>
                <w:lang w:eastAsia="en-US"/>
              </w:rPr>
              <w:t>4</w:t>
            </w:r>
          </w:p>
        </w:tc>
        <w:tc>
          <w:tcPr>
            <w:tcW w:w="3969" w:type="dxa"/>
          </w:tcPr>
          <w:p w14:paraId="568D3172" w14:textId="77777777" w:rsidR="00F55BD7" w:rsidRPr="00DE7B59" w:rsidRDefault="00F55BD7" w:rsidP="00131CE5">
            <w:pPr>
              <w:pStyle w:val="TAL"/>
              <w:rPr>
                <w:lang w:eastAsia="en-US"/>
              </w:rPr>
            </w:pPr>
            <w:r w:rsidRPr="00DE7B59">
              <w:rPr>
                <w:lang w:eastAsia="en-US"/>
              </w:rPr>
              <w:t xml:space="preserve">Check: does the UE transmit </w:t>
            </w:r>
            <w:r w:rsidR="00E1746F" w:rsidRPr="00DE7B59">
              <w:rPr>
                <w:lang w:eastAsia="en-US"/>
              </w:rPr>
              <w:t>a preamble</w:t>
            </w:r>
            <w:r w:rsidRPr="00DE7B59">
              <w:rPr>
                <w:lang w:eastAsia="en-US"/>
              </w:rPr>
              <w:t xml:space="preserve"> on PRACH? </w:t>
            </w:r>
          </w:p>
        </w:tc>
        <w:tc>
          <w:tcPr>
            <w:tcW w:w="709" w:type="dxa"/>
          </w:tcPr>
          <w:p w14:paraId="01AED775" w14:textId="77777777" w:rsidR="00F55BD7" w:rsidRPr="00DE7B59" w:rsidRDefault="00F55BD7" w:rsidP="00131CE5">
            <w:pPr>
              <w:pStyle w:val="TAC"/>
              <w:rPr>
                <w:lang w:eastAsia="en-US"/>
              </w:rPr>
            </w:pPr>
            <w:r w:rsidRPr="00DE7B59">
              <w:rPr>
                <w:lang w:eastAsia="en-US"/>
              </w:rPr>
              <w:t>--&gt;</w:t>
            </w:r>
          </w:p>
        </w:tc>
        <w:tc>
          <w:tcPr>
            <w:tcW w:w="2977" w:type="dxa"/>
          </w:tcPr>
          <w:p w14:paraId="2B8C4C57" w14:textId="77777777" w:rsidR="00F55BD7" w:rsidRPr="00DE7B59" w:rsidRDefault="00F55BD7" w:rsidP="00131CE5">
            <w:pPr>
              <w:pStyle w:val="TAL"/>
              <w:rPr>
                <w:lang w:eastAsia="en-US"/>
              </w:rPr>
            </w:pPr>
            <w:r w:rsidRPr="00DE7B59">
              <w:rPr>
                <w:lang w:eastAsia="en-US"/>
              </w:rPr>
              <w:t>(PRACH Preamble)</w:t>
            </w:r>
          </w:p>
        </w:tc>
        <w:tc>
          <w:tcPr>
            <w:tcW w:w="567" w:type="dxa"/>
          </w:tcPr>
          <w:p w14:paraId="40597F39" w14:textId="77777777" w:rsidR="00F55BD7" w:rsidRPr="00DE7B59" w:rsidRDefault="00F55BD7" w:rsidP="00131CE5">
            <w:pPr>
              <w:pStyle w:val="TAC"/>
              <w:rPr>
                <w:lang w:eastAsia="en-US"/>
              </w:rPr>
            </w:pPr>
            <w:r w:rsidRPr="00DE7B59">
              <w:rPr>
                <w:lang w:eastAsia="en-US"/>
              </w:rPr>
              <w:t>3</w:t>
            </w:r>
          </w:p>
        </w:tc>
        <w:tc>
          <w:tcPr>
            <w:tcW w:w="850" w:type="dxa"/>
          </w:tcPr>
          <w:p w14:paraId="4472817A" w14:textId="77777777" w:rsidR="00F55BD7" w:rsidRPr="00DE7B59" w:rsidRDefault="00F55BD7" w:rsidP="00131CE5">
            <w:pPr>
              <w:pStyle w:val="TAC"/>
              <w:rPr>
                <w:lang w:eastAsia="en-US"/>
              </w:rPr>
            </w:pPr>
            <w:r w:rsidRPr="00DE7B59">
              <w:rPr>
                <w:lang w:eastAsia="en-US"/>
              </w:rPr>
              <w:t>P</w:t>
            </w:r>
          </w:p>
        </w:tc>
      </w:tr>
      <w:tr w:rsidR="00F55BD7" w:rsidRPr="00DE7B59" w14:paraId="7AB76DEB" w14:textId="77777777" w:rsidTr="00EC24E0">
        <w:trPr>
          <w:cantSplit/>
        </w:trPr>
        <w:tc>
          <w:tcPr>
            <w:tcW w:w="534" w:type="dxa"/>
          </w:tcPr>
          <w:p w14:paraId="1AFFD4A8" w14:textId="77777777" w:rsidR="00F55BD7" w:rsidRPr="00DE7B59" w:rsidRDefault="00F55BD7" w:rsidP="00131CE5">
            <w:pPr>
              <w:pStyle w:val="TAC"/>
              <w:rPr>
                <w:lang w:eastAsia="en-US"/>
              </w:rPr>
            </w:pPr>
            <w:r w:rsidRPr="00DE7B59">
              <w:rPr>
                <w:lang w:eastAsia="en-US"/>
              </w:rPr>
              <w:t>1</w:t>
            </w:r>
            <w:r w:rsidR="009F26F2" w:rsidRPr="00DE7B59">
              <w:rPr>
                <w:lang w:eastAsia="en-US"/>
              </w:rPr>
              <w:t>5</w:t>
            </w:r>
          </w:p>
        </w:tc>
        <w:tc>
          <w:tcPr>
            <w:tcW w:w="3969" w:type="dxa"/>
          </w:tcPr>
          <w:p w14:paraId="638DE0E9" w14:textId="77777777" w:rsidR="00F55BD7" w:rsidRPr="00DE7B59" w:rsidRDefault="00F55BD7" w:rsidP="00131CE5">
            <w:pPr>
              <w:pStyle w:val="TAL"/>
              <w:rPr>
                <w:lang w:eastAsia="en-US"/>
              </w:rPr>
            </w:pPr>
            <w:r w:rsidRPr="00DE7B59">
              <w:rPr>
                <w:lang w:eastAsia="en-US"/>
              </w:rPr>
              <w:t>The SS transmits a Random Access Response including an UL grant to enable UE to transmit C-RNTI MAC Control Element and the MAC SDU as received in step 1</w:t>
            </w:r>
            <w:r w:rsidR="009F26F2" w:rsidRPr="00DE7B59">
              <w:rPr>
                <w:lang w:eastAsia="en-US"/>
              </w:rPr>
              <w:t>4</w:t>
            </w:r>
            <w:r w:rsidRPr="00DE7B59">
              <w:rPr>
                <w:lang w:eastAsia="en-US"/>
              </w:rPr>
              <w:t>.</w:t>
            </w:r>
          </w:p>
        </w:tc>
        <w:tc>
          <w:tcPr>
            <w:tcW w:w="709" w:type="dxa"/>
          </w:tcPr>
          <w:p w14:paraId="54FA271B" w14:textId="77777777" w:rsidR="00F55BD7" w:rsidRPr="00DE7B59" w:rsidRDefault="00F55BD7" w:rsidP="00131CE5">
            <w:pPr>
              <w:pStyle w:val="TAC"/>
              <w:rPr>
                <w:lang w:eastAsia="en-US"/>
              </w:rPr>
            </w:pPr>
            <w:r w:rsidRPr="00DE7B59">
              <w:rPr>
                <w:lang w:eastAsia="en-US"/>
              </w:rPr>
              <w:t>&lt;--</w:t>
            </w:r>
          </w:p>
        </w:tc>
        <w:tc>
          <w:tcPr>
            <w:tcW w:w="2977" w:type="dxa"/>
          </w:tcPr>
          <w:p w14:paraId="1BBB1632" w14:textId="77777777" w:rsidR="00F55BD7" w:rsidRPr="00DE7B59" w:rsidRDefault="00F55BD7" w:rsidP="00131CE5">
            <w:pPr>
              <w:pStyle w:val="TAL"/>
              <w:rPr>
                <w:lang w:eastAsia="en-US"/>
              </w:rPr>
            </w:pPr>
            <w:r w:rsidRPr="00DE7B59">
              <w:rPr>
                <w:lang w:eastAsia="en-US"/>
              </w:rPr>
              <w:t>Random Access Response</w:t>
            </w:r>
          </w:p>
        </w:tc>
        <w:tc>
          <w:tcPr>
            <w:tcW w:w="567" w:type="dxa"/>
          </w:tcPr>
          <w:p w14:paraId="734F3867" w14:textId="77777777" w:rsidR="00F55BD7" w:rsidRPr="00DE7B59" w:rsidRDefault="00F55BD7" w:rsidP="00131CE5">
            <w:pPr>
              <w:pStyle w:val="TAC"/>
              <w:rPr>
                <w:lang w:eastAsia="en-US"/>
              </w:rPr>
            </w:pPr>
            <w:r w:rsidRPr="00DE7B59">
              <w:rPr>
                <w:lang w:eastAsia="en-US"/>
              </w:rPr>
              <w:t>-</w:t>
            </w:r>
          </w:p>
        </w:tc>
        <w:tc>
          <w:tcPr>
            <w:tcW w:w="850" w:type="dxa"/>
          </w:tcPr>
          <w:p w14:paraId="4133C91E" w14:textId="77777777" w:rsidR="00F55BD7" w:rsidRPr="00DE7B59" w:rsidRDefault="00F55BD7" w:rsidP="00131CE5">
            <w:pPr>
              <w:pStyle w:val="TAC"/>
              <w:rPr>
                <w:lang w:eastAsia="en-US"/>
              </w:rPr>
            </w:pPr>
            <w:r w:rsidRPr="00DE7B59">
              <w:rPr>
                <w:lang w:eastAsia="en-US"/>
              </w:rPr>
              <w:t>-</w:t>
            </w:r>
          </w:p>
        </w:tc>
      </w:tr>
      <w:tr w:rsidR="00F55BD7" w:rsidRPr="00DE7B59" w14:paraId="0A6E9E31" w14:textId="77777777" w:rsidTr="00EC24E0">
        <w:trPr>
          <w:cantSplit/>
        </w:trPr>
        <w:tc>
          <w:tcPr>
            <w:tcW w:w="534" w:type="dxa"/>
          </w:tcPr>
          <w:p w14:paraId="6A00D165" w14:textId="77777777" w:rsidR="00F55BD7" w:rsidRPr="00DE7B59" w:rsidRDefault="00F55BD7" w:rsidP="00131CE5">
            <w:pPr>
              <w:pStyle w:val="TAC"/>
              <w:rPr>
                <w:lang w:eastAsia="en-US"/>
              </w:rPr>
            </w:pPr>
            <w:r w:rsidRPr="00DE7B59">
              <w:rPr>
                <w:lang w:eastAsia="en-US"/>
              </w:rPr>
              <w:t>1</w:t>
            </w:r>
            <w:r w:rsidR="009F26F2" w:rsidRPr="00DE7B59">
              <w:rPr>
                <w:lang w:eastAsia="en-US"/>
              </w:rPr>
              <w:t>6</w:t>
            </w:r>
          </w:p>
        </w:tc>
        <w:tc>
          <w:tcPr>
            <w:tcW w:w="3969" w:type="dxa"/>
          </w:tcPr>
          <w:p w14:paraId="3C6E07CD" w14:textId="77777777" w:rsidR="00F55BD7" w:rsidRPr="00DE7B59" w:rsidRDefault="00F55BD7" w:rsidP="00131CE5">
            <w:pPr>
              <w:pStyle w:val="TAL"/>
              <w:rPr>
                <w:lang w:eastAsia="en-US"/>
              </w:rPr>
            </w:pPr>
            <w:r w:rsidRPr="00DE7B59">
              <w:rPr>
                <w:lang w:eastAsia="en-US"/>
              </w:rPr>
              <w:t xml:space="preserve">The UE transmit a MAC PDU including a C-RNTI MAC Control Element and a MAC SDU. (Note </w:t>
            </w:r>
            <w:r w:rsidR="002F0F84" w:rsidRPr="00DE7B59">
              <w:rPr>
                <w:lang w:eastAsia="en-US"/>
              </w:rPr>
              <w:t>3</w:t>
            </w:r>
            <w:r w:rsidRPr="00DE7B59">
              <w:rPr>
                <w:lang w:eastAsia="en-US"/>
              </w:rPr>
              <w:t>)</w:t>
            </w:r>
          </w:p>
        </w:tc>
        <w:tc>
          <w:tcPr>
            <w:tcW w:w="709" w:type="dxa"/>
          </w:tcPr>
          <w:p w14:paraId="642E23D4" w14:textId="77777777" w:rsidR="00F55BD7" w:rsidRPr="00DE7B59" w:rsidRDefault="00F55BD7" w:rsidP="00131CE5">
            <w:pPr>
              <w:pStyle w:val="TAC"/>
              <w:rPr>
                <w:lang w:eastAsia="en-US"/>
              </w:rPr>
            </w:pPr>
            <w:r w:rsidRPr="00DE7B59">
              <w:rPr>
                <w:lang w:eastAsia="en-US"/>
              </w:rPr>
              <w:t>--&gt;</w:t>
            </w:r>
          </w:p>
        </w:tc>
        <w:tc>
          <w:tcPr>
            <w:tcW w:w="2977" w:type="dxa"/>
          </w:tcPr>
          <w:p w14:paraId="59216C7B" w14:textId="77777777" w:rsidR="00F55BD7" w:rsidRPr="00DE7B59" w:rsidRDefault="00F55BD7" w:rsidP="00131CE5">
            <w:pPr>
              <w:pStyle w:val="TAL"/>
              <w:rPr>
                <w:lang w:eastAsia="en-US"/>
              </w:rPr>
            </w:pPr>
            <w:r w:rsidRPr="00DE7B59">
              <w:rPr>
                <w:lang w:eastAsia="en-US"/>
              </w:rPr>
              <w:t xml:space="preserve">MAC PDU (MAC Sub PDU </w:t>
            </w:r>
            <w:r w:rsidR="00E1746F" w:rsidRPr="00DE7B59">
              <w:rPr>
                <w:lang w:eastAsia="en-US"/>
              </w:rPr>
              <w:t>containing</w:t>
            </w:r>
            <w:r w:rsidRPr="00DE7B59">
              <w:rPr>
                <w:lang w:eastAsia="en-US"/>
              </w:rPr>
              <w:t xml:space="preserve"> C-RNTI control element, MAC sub PDU containing MAC SDU)</w:t>
            </w:r>
          </w:p>
        </w:tc>
        <w:tc>
          <w:tcPr>
            <w:tcW w:w="567" w:type="dxa"/>
          </w:tcPr>
          <w:p w14:paraId="724B9D2C" w14:textId="77777777" w:rsidR="00F55BD7" w:rsidRPr="00DE7B59" w:rsidRDefault="00F55BD7" w:rsidP="00131CE5">
            <w:pPr>
              <w:pStyle w:val="TAC"/>
              <w:rPr>
                <w:lang w:eastAsia="en-US"/>
              </w:rPr>
            </w:pPr>
            <w:r w:rsidRPr="00DE7B59">
              <w:rPr>
                <w:rFonts w:eastAsia="MS Gothic"/>
                <w:lang w:eastAsia="en-US"/>
              </w:rPr>
              <w:t>-</w:t>
            </w:r>
          </w:p>
        </w:tc>
        <w:tc>
          <w:tcPr>
            <w:tcW w:w="850" w:type="dxa"/>
          </w:tcPr>
          <w:p w14:paraId="59D98FCD" w14:textId="77777777" w:rsidR="00F55BD7" w:rsidRPr="00DE7B59" w:rsidRDefault="00F55BD7" w:rsidP="00131CE5">
            <w:pPr>
              <w:pStyle w:val="TAC"/>
              <w:rPr>
                <w:lang w:eastAsia="en-US"/>
              </w:rPr>
            </w:pPr>
            <w:r w:rsidRPr="00DE7B59">
              <w:rPr>
                <w:lang w:eastAsia="en-US"/>
              </w:rPr>
              <w:t>-</w:t>
            </w:r>
          </w:p>
        </w:tc>
      </w:tr>
      <w:tr w:rsidR="00F55BD7" w:rsidRPr="00DE7B59" w14:paraId="20790F71" w14:textId="77777777" w:rsidTr="00EC24E0">
        <w:trPr>
          <w:cantSplit/>
        </w:trPr>
        <w:tc>
          <w:tcPr>
            <w:tcW w:w="534" w:type="dxa"/>
          </w:tcPr>
          <w:p w14:paraId="50B774CC" w14:textId="77777777" w:rsidR="00F55BD7" w:rsidRPr="00DE7B59" w:rsidDel="00BD696F" w:rsidRDefault="00F55BD7" w:rsidP="00131CE5">
            <w:pPr>
              <w:pStyle w:val="TAC"/>
              <w:rPr>
                <w:lang w:eastAsia="en-US"/>
              </w:rPr>
            </w:pPr>
            <w:r w:rsidRPr="00DE7B59">
              <w:rPr>
                <w:lang w:eastAsia="en-US"/>
              </w:rPr>
              <w:t>1</w:t>
            </w:r>
            <w:r w:rsidR="009F26F2" w:rsidRPr="00DE7B59">
              <w:rPr>
                <w:lang w:eastAsia="en-US"/>
              </w:rPr>
              <w:t>7</w:t>
            </w:r>
          </w:p>
        </w:tc>
        <w:tc>
          <w:tcPr>
            <w:tcW w:w="3969" w:type="dxa"/>
          </w:tcPr>
          <w:p w14:paraId="29089C63" w14:textId="77777777" w:rsidR="00F55BD7" w:rsidRPr="00DE7B59" w:rsidRDefault="00F55BD7" w:rsidP="00131CE5">
            <w:pPr>
              <w:pStyle w:val="TAL"/>
              <w:rPr>
                <w:lang w:eastAsia="en-US"/>
              </w:rPr>
            </w:pPr>
            <w:r w:rsidRPr="00DE7B59">
              <w:rPr>
                <w:lang w:eastAsia="en-US"/>
              </w:rPr>
              <w:t>The SS sends PDCCH transmission for UE C-RNTI</w:t>
            </w:r>
          </w:p>
        </w:tc>
        <w:tc>
          <w:tcPr>
            <w:tcW w:w="709" w:type="dxa"/>
          </w:tcPr>
          <w:p w14:paraId="4A64597B" w14:textId="77777777" w:rsidR="00F55BD7" w:rsidRPr="00DE7B59" w:rsidRDefault="00F55BD7" w:rsidP="00131CE5">
            <w:pPr>
              <w:pStyle w:val="TAC"/>
              <w:rPr>
                <w:lang w:eastAsia="en-US"/>
              </w:rPr>
            </w:pPr>
            <w:r w:rsidRPr="00DE7B59">
              <w:rPr>
                <w:lang w:eastAsia="en-US"/>
              </w:rPr>
              <w:t>&lt;--</w:t>
            </w:r>
          </w:p>
        </w:tc>
        <w:tc>
          <w:tcPr>
            <w:tcW w:w="2977" w:type="dxa"/>
          </w:tcPr>
          <w:p w14:paraId="06C9A385" w14:textId="77777777" w:rsidR="00F55BD7" w:rsidRPr="00DE7B59" w:rsidRDefault="00F55BD7" w:rsidP="00131CE5">
            <w:pPr>
              <w:pStyle w:val="TAL"/>
              <w:rPr>
                <w:lang w:eastAsia="en-US"/>
              </w:rPr>
            </w:pPr>
            <w:r w:rsidRPr="00DE7B59">
              <w:rPr>
                <w:lang w:eastAsia="en-US"/>
              </w:rPr>
              <w:t>-</w:t>
            </w:r>
          </w:p>
        </w:tc>
        <w:tc>
          <w:tcPr>
            <w:tcW w:w="567" w:type="dxa"/>
          </w:tcPr>
          <w:p w14:paraId="0092E502" w14:textId="77777777" w:rsidR="00F55BD7" w:rsidRPr="00DE7B59" w:rsidRDefault="00F55BD7" w:rsidP="00131CE5">
            <w:pPr>
              <w:pStyle w:val="TAC"/>
              <w:rPr>
                <w:rFonts w:eastAsia="MS Gothic"/>
                <w:lang w:eastAsia="en-US"/>
              </w:rPr>
            </w:pPr>
            <w:r w:rsidRPr="00DE7B59">
              <w:rPr>
                <w:rFonts w:eastAsia="MS Gothic"/>
                <w:lang w:eastAsia="en-US"/>
              </w:rPr>
              <w:t>-</w:t>
            </w:r>
          </w:p>
        </w:tc>
        <w:tc>
          <w:tcPr>
            <w:tcW w:w="850" w:type="dxa"/>
          </w:tcPr>
          <w:p w14:paraId="1E684057" w14:textId="77777777" w:rsidR="00F55BD7" w:rsidRPr="00DE7B59" w:rsidRDefault="00F55BD7" w:rsidP="00131CE5">
            <w:pPr>
              <w:pStyle w:val="TAC"/>
              <w:rPr>
                <w:lang w:eastAsia="en-US"/>
              </w:rPr>
            </w:pPr>
            <w:r w:rsidRPr="00DE7B59">
              <w:rPr>
                <w:lang w:eastAsia="en-US"/>
              </w:rPr>
              <w:t>-</w:t>
            </w:r>
          </w:p>
        </w:tc>
      </w:tr>
      <w:tr w:rsidR="00F55BD7" w:rsidRPr="00DE7B59" w14:paraId="083D2497" w14:textId="77777777" w:rsidTr="00EC24E0">
        <w:trPr>
          <w:cantSplit/>
        </w:trPr>
        <w:tc>
          <w:tcPr>
            <w:tcW w:w="9606" w:type="dxa"/>
            <w:gridSpan w:val="6"/>
          </w:tcPr>
          <w:p w14:paraId="5F522C1E" w14:textId="77777777" w:rsidR="00F55BD7" w:rsidRPr="00DE7B59" w:rsidRDefault="00F55BD7" w:rsidP="00131CE5">
            <w:pPr>
              <w:pStyle w:val="TAN"/>
              <w:rPr>
                <w:lang w:eastAsia="en-US"/>
              </w:rPr>
            </w:pPr>
            <w:r w:rsidRPr="00DE7B59">
              <w:rPr>
                <w:lang w:eastAsia="en-US"/>
              </w:rPr>
              <w:t xml:space="preserve">Note </w:t>
            </w:r>
            <w:r w:rsidRPr="00DE7B59">
              <w:rPr>
                <w:lang w:eastAsia="zh-CN"/>
              </w:rPr>
              <w:t>1</w:t>
            </w:r>
            <w:r w:rsidRPr="00DE7B59">
              <w:rPr>
                <w:lang w:eastAsia="en-US"/>
              </w:rPr>
              <w:t>:</w:t>
            </w:r>
            <w:r w:rsidRPr="00DE7B59">
              <w:rPr>
                <w:lang w:eastAsia="en-US"/>
              </w:rPr>
              <w:tab/>
              <w:t xml:space="preserve">The UE repeats the scheduling requests </w:t>
            </w:r>
            <w:r w:rsidRPr="00DE7B59">
              <w:rPr>
                <w:lang w:eastAsia="zh-CN"/>
              </w:rPr>
              <w:t xml:space="preserve">on every available PUCCH </w:t>
            </w:r>
            <w:r w:rsidRPr="00DE7B59">
              <w:rPr>
                <w:lang w:eastAsia="en-US"/>
              </w:rPr>
              <w:t xml:space="preserve">as long as SR_COUNTER &lt; dsr-TransMax and there is </w:t>
            </w:r>
            <w:r w:rsidRPr="00DE7B59">
              <w:rPr>
                <w:lang w:eastAsia="zh-CN"/>
              </w:rPr>
              <w:t xml:space="preserve">UL </w:t>
            </w:r>
            <w:r w:rsidRPr="00DE7B59">
              <w:rPr>
                <w:lang w:eastAsia="en-US"/>
              </w:rPr>
              <w:t xml:space="preserve">data </w:t>
            </w:r>
            <w:r w:rsidRPr="00DE7B59">
              <w:rPr>
                <w:lang w:eastAsia="zh-CN"/>
              </w:rPr>
              <w:t xml:space="preserve">available for </w:t>
            </w:r>
            <w:r w:rsidRPr="00DE7B59">
              <w:rPr>
                <w:lang w:eastAsia="en-US"/>
              </w:rPr>
              <w:t xml:space="preserve">transmission and there are no resources available to transmit it. At the reception of first Scheduling Request from the UE, SS will be scheduled to transmit a grant after 100ms. Hence SS will receive </w:t>
            </w:r>
            <w:r w:rsidR="002F0F84" w:rsidRPr="00DE7B59">
              <w:rPr>
                <w:lang w:eastAsia="en-US"/>
              </w:rPr>
              <w:t xml:space="preserve">10 </w:t>
            </w:r>
            <w:r w:rsidRPr="00DE7B59">
              <w:rPr>
                <w:lang w:eastAsia="en-US"/>
              </w:rPr>
              <w:t>Scheduling Requests.</w:t>
            </w:r>
          </w:p>
          <w:p w14:paraId="6E7356B8" w14:textId="77777777" w:rsidR="00F55BD7" w:rsidRPr="00DE7B59" w:rsidRDefault="00F55BD7" w:rsidP="00131CE5">
            <w:pPr>
              <w:pStyle w:val="TAN"/>
              <w:rPr>
                <w:lang w:eastAsia="en-US"/>
              </w:rPr>
            </w:pPr>
            <w:r w:rsidRPr="00DE7B59">
              <w:rPr>
                <w:lang w:eastAsia="en-US"/>
              </w:rPr>
              <w:t>Note 2:</w:t>
            </w:r>
            <w:r w:rsidRPr="00DE7B59">
              <w:rPr>
                <w:lang w:eastAsia="en-US"/>
              </w:rPr>
              <w:tab/>
              <w:t>In step 8, SR repetition of [63] times (</w:t>
            </w:r>
            <w:r w:rsidRPr="00DE7B59">
              <w:rPr>
                <w:i/>
                <w:lang w:eastAsia="en-US"/>
              </w:rPr>
              <w:t>sr-TransMax</w:t>
            </w:r>
            <w:r w:rsidRPr="00DE7B59" w:rsidDel="008E58A9">
              <w:rPr>
                <w:lang w:eastAsia="en-US"/>
              </w:rPr>
              <w:t xml:space="preserve"> </w:t>
            </w:r>
            <w:r w:rsidRPr="00DE7B59">
              <w:rPr>
                <w:lang w:eastAsia="en-US"/>
              </w:rPr>
              <w:t>(64)) will take at least [63*</w:t>
            </w:r>
            <w:r w:rsidR="002F0F84" w:rsidRPr="00DE7B59">
              <w:rPr>
                <w:lang w:eastAsia="en-US"/>
              </w:rPr>
              <w:t xml:space="preserve">10 </w:t>
            </w:r>
            <w:r w:rsidRPr="00DE7B59">
              <w:rPr>
                <w:lang w:eastAsia="en-US"/>
              </w:rPr>
              <w:t xml:space="preserve">= </w:t>
            </w:r>
            <w:r w:rsidR="002F0F84" w:rsidRPr="00DE7B59">
              <w:rPr>
                <w:lang w:eastAsia="en-US"/>
              </w:rPr>
              <w:t>630</w:t>
            </w:r>
            <w:r w:rsidRPr="00DE7B59">
              <w:rPr>
                <w:lang w:eastAsia="en-US"/>
              </w:rPr>
              <w:t xml:space="preserve">] ms which is </w:t>
            </w:r>
            <w:r w:rsidR="002F0F84" w:rsidRPr="00DE7B59">
              <w:rPr>
                <w:lang w:eastAsia="en-US"/>
              </w:rPr>
              <w:t>smaller</w:t>
            </w:r>
            <w:r w:rsidRPr="00DE7B59">
              <w:rPr>
                <w:lang w:eastAsia="en-US"/>
              </w:rPr>
              <w:t xml:space="preserve"> than TA timer [</w:t>
            </w:r>
            <w:r w:rsidR="002F0F84" w:rsidRPr="00DE7B59">
              <w:rPr>
                <w:lang w:eastAsia="en-US"/>
              </w:rPr>
              <w:t>infinity</w:t>
            </w:r>
            <w:r w:rsidRPr="00DE7B59">
              <w:rPr>
                <w:lang w:eastAsia="en-US"/>
              </w:rPr>
              <w:t>].</w:t>
            </w:r>
          </w:p>
          <w:p w14:paraId="59D2D4DE" w14:textId="77777777" w:rsidR="00F55BD7" w:rsidRPr="00DE7B59" w:rsidRDefault="00F55BD7" w:rsidP="00131CE5">
            <w:pPr>
              <w:pStyle w:val="TAN"/>
              <w:rPr>
                <w:lang w:eastAsia="en-US"/>
              </w:rPr>
            </w:pPr>
            <w:r w:rsidRPr="00DE7B59">
              <w:rPr>
                <w:lang w:eastAsia="en-US"/>
              </w:rPr>
              <w:t xml:space="preserve">Note </w:t>
            </w:r>
            <w:r w:rsidR="002F0F84" w:rsidRPr="00DE7B59">
              <w:rPr>
                <w:lang w:eastAsia="en-US"/>
              </w:rPr>
              <w:t>3</w:t>
            </w:r>
            <w:r w:rsidRPr="00DE7B59">
              <w:rPr>
                <w:lang w:eastAsia="en-US"/>
              </w:rPr>
              <w:t>:</w:t>
            </w:r>
            <w:r w:rsidRPr="00DE7B59">
              <w:rPr>
                <w:lang w:eastAsia="en-US"/>
              </w:rPr>
              <w:tab/>
              <w:t>The UE transmission of the MAC PDU ensures that the random access procedure was successful.</w:t>
            </w:r>
          </w:p>
        </w:tc>
      </w:tr>
    </w:tbl>
    <w:p w14:paraId="2CB16376" w14:textId="77777777" w:rsidR="00F55BD7" w:rsidRPr="00DE7B59" w:rsidRDefault="00F55BD7" w:rsidP="00F55BD7"/>
    <w:p w14:paraId="2C417EF5" w14:textId="77777777" w:rsidR="00F55BD7" w:rsidRPr="00DE7B59" w:rsidRDefault="00F55BD7" w:rsidP="00B5202A">
      <w:pPr>
        <w:pStyle w:val="H6"/>
      </w:pPr>
      <w:r w:rsidRPr="00DE7B59">
        <w:t>7.</w:t>
      </w:r>
      <w:r w:rsidR="00B8531A" w:rsidRPr="00DE7B59">
        <w:t>1.</w:t>
      </w:r>
      <w:r w:rsidRPr="00DE7B59">
        <w:t>1.3.3.3.3</w:t>
      </w:r>
      <w:r w:rsidRPr="00DE7B59">
        <w:tab/>
        <w:t>Specific message contents</w:t>
      </w:r>
    </w:p>
    <w:p w14:paraId="67B055B8" w14:textId="77777777" w:rsidR="002F0F84" w:rsidRPr="00DE7B59" w:rsidRDefault="002F0F84" w:rsidP="00F31BD6">
      <w:pPr>
        <w:pStyle w:val="TH"/>
      </w:pPr>
      <w:r w:rsidRPr="00DE7B59">
        <w:t>Table 7.1.1.3.3.3.3-1: SchedulingRequestConfig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7C6E001B" w14:textId="77777777" w:rsidTr="00B7523D">
        <w:tc>
          <w:tcPr>
            <w:tcW w:w="9747" w:type="dxa"/>
            <w:gridSpan w:val="4"/>
          </w:tcPr>
          <w:p w14:paraId="72D55014" w14:textId="77777777" w:rsidR="002F0F84" w:rsidRPr="00DE7B59" w:rsidRDefault="002F0F84" w:rsidP="00B7523D">
            <w:pPr>
              <w:pStyle w:val="TAH"/>
              <w:jc w:val="left"/>
              <w:rPr>
                <w:b w:val="0"/>
                <w:lang w:eastAsia="en-US"/>
              </w:rPr>
            </w:pPr>
            <w:r w:rsidRPr="00DE7B59">
              <w:rPr>
                <w:b w:val="0"/>
                <w:lang w:eastAsia="en-US"/>
              </w:rPr>
              <w:t xml:space="preserve">Derivation Path: TS 38.508-1 [4], Table </w:t>
            </w:r>
            <w:r w:rsidR="00F76293" w:rsidRPr="00DE7B59">
              <w:rPr>
                <w:b w:val="0"/>
                <w:lang w:eastAsia="en-US"/>
              </w:rPr>
              <w:t>4.6.3-155</w:t>
            </w:r>
          </w:p>
        </w:tc>
      </w:tr>
      <w:tr w:rsidR="002F0F84" w:rsidRPr="00DE7B59" w14:paraId="74D6D237" w14:textId="77777777" w:rsidTr="00B7523D">
        <w:tc>
          <w:tcPr>
            <w:tcW w:w="4535" w:type="dxa"/>
          </w:tcPr>
          <w:p w14:paraId="2306FAEE" w14:textId="77777777" w:rsidR="002F0F84" w:rsidRPr="00DE7B59" w:rsidRDefault="002F0F84" w:rsidP="00B7523D">
            <w:pPr>
              <w:pStyle w:val="TAH"/>
              <w:rPr>
                <w:lang w:eastAsia="en-US"/>
              </w:rPr>
            </w:pPr>
            <w:r w:rsidRPr="00DE7B59">
              <w:rPr>
                <w:lang w:eastAsia="en-US"/>
              </w:rPr>
              <w:t>Information Element</w:t>
            </w:r>
          </w:p>
        </w:tc>
        <w:tc>
          <w:tcPr>
            <w:tcW w:w="2267" w:type="dxa"/>
          </w:tcPr>
          <w:p w14:paraId="5DD53E52" w14:textId="77777777" w:rsidR="002F0F84" w:rsidRPr="00DE7B59" w:rsidRDefault="002F0F84" w:rsidP="00B7523D">
            <w:pPr>
              <w:pStyle w:val="TAH"/>
              <w:rPr>
                <w:lang w:eastAsia="en-US"/>
              </w:rPr>
            </w:pPr>
            <w:r w:rsidRPr="00DE7B59">
              <w:rPr>
                <w:lang w:eastAsia="en-US"/>
              </w:rPr>
              <w:t>Value/remark</w:t>
            </w:r>
          </w:p>
        </w:tc>
        <w:tc>
          <w:tcPr>
            <w:tcW w:w="1700" w:type="dxa"/>
          </w:tcPr>
          <w:p w14:paraId="58C4C307" w14:textId="77777777" w:rsidR="002F0F84" w:rsidRPr="00DE7B59" w:rsidRDefault="002F0F84" w:rsidP="00B7523D">
            <w:pPr>
              <w:pStyle w:val="TAH"/>
              <w:rPr>
                <w:lang w:eastAsia="en-US"/>
              </w:rPr>
            </w:pPr>
            <w:r w:rsidRPr="00DE7B59">
              <w:rPr>
                <w:lang w:eastAsia="en-US"/>
              </w:rPr>
              <w:t>Comment</w:t>
            </w:r>
          </w:p>
        </w:tc>
        <w:tc>
          <w:tcPr>
            <w:tcW w:w="1245" w:type="dxa"/>
          </w:tcPr>
          <w:p w14:paraId="0F7ACB52" w14:textId="77777777" w:rsidR="002F0F84" w:rsidRPr="00DE7B59" w:rsidRDefault="002F0F84" w:rsidP="00B7523D">
            <w:pPr>
              <w:pStyle w:val="TAH"/>
              <w:rPr>
                <w:lang w:eastAsia="en-US"/>
              </w:rPr>
            </w:pPr>
            <w:r w:rsidRPr="00DE7B59">
              <w:rPr>
                <w:lang w:eastAsia="en-US"/>
              </w:rPr>
              <w:t>Condition</w:t>
            </w:r>
          </w:p>
        </w:tc>
      </w:tr>
      <w:tr w:rsidR="002F0F84" w:rsidRPr="00DE7B59" w14:paraId="433F7DA3" w14:textId="77777777" w:rsidTr="00B7523D">
        <w:tc>
          <w:tcPr>
            <w:tcW w:w="4535" w:type="dxa"/>
          </w:tcPr>
          <w:p w14:paraId="704B887B" w14:textId="77777777" w:rsidR="002F0F84" w:rsidRPr="00DE7B59" w:rsidRDefault="002F0F84" w:rsidP="00B7523D">
            <w:pPr>
              <w:pStyle w:val="TAL"/>
              <w:rPr>
                <w:lang w:eastAsia="en-US"/>
              </w:rPr>
            </w:pPr>
            <w:r w:rsidRPr="00DE7B59">
              <w:rPr>
                <w:lang w:eastAsia="en-US"/>
              </w:rPr>
              <w:t xml:space="preserve">SchedulingRequestConfig ::= </w:t>
            </w:r>
            <w:r w:rsidRPr="00DE7B59">
              <w:rPr>
                <w:snapToGrid w:val="0"/>
                <w:lang w:eastAsia="en-US"/>
              </w:rPr>
              <w:t xml:space="preserve">SEQUENCE </w:t>
            </w:r>
            <w:r w:rsidRPr="00DE7B59">
              <w:rPr>
                <w:lang w:eastAsia="en-US"/>
              </w:rPr>
              <w:t>{</w:t>
            </w:r>
            <w:r w:rsidRPr="00DE7B59">
              <w:rPr>
                <w:snapToGrid w:val="0"/>
                <w:lang w:eastAsia="en-US"/>
              </w:rPr>
              <w:t xml:space="preserve"> schedulingRequestToAddModList</w:t>
            </w:r>
            <w:r w:rsidR="0017067A" w:rsidRPr="00DE7B59">
              <w:rPr>
                <w:snapToGrid w:val="0"/>
                <w:lang w:eastAsia="en-US"/>
              </w:rPr>
              <w:t xml:space="preserve"> </w:t>
            </w:r>
            <w:r w:rsidRPr="00DE7B59">
              <w:rPr>
                <w:snapToGrid w:val="0"/>
                <w:lang w:eastAsia="en-US"/>
              </w:rPr>
              <w:t xml:space="preserve">(SIZE(1..maxNrofSR-ConfigPerCellGroup)) OF </w:t>
            </w:r>
            <w:r w:rsidR="00C901E4" w:rsidRPr="00DE7B59">
              <w:rPr>
                <w:snapToGrid w:val="0"/>
                <w:lang w:eastAsia="en-US"/>
              </w:rPr>
              <w:t>S</w:t>
            </w:r>
            <w:r w:rsidR="00C901E4" w:rsidRPr="00DE7B59">
              <w:t>SchedulingRequestToAddMod</w:t>
            </w:r>
            <w:r w:rsidRPr="00DE7B59">
              <w:rPr>
                <w:snapToGrid w:val="0"/>
                <w:lang w:eastAsia="en-US"/>
              </w:rPr>
              <w:t xml:space="preserve"> {</w:t>
            </w:r>
          </w:p>
        </w:tc>
        <w:tc>
          <w:tcPr>
            <w:tcW w:w="2267" w:type="dxa"/>
          </w:tcPr>
          <w:p w14:paraId="1CBFC44E" w14:textId="77777777" w:rsidR="002F0F84" w:rsidRPr="00DE7B59" w:rsidRDefault="002F0F84" w:rsidP="00B7523D">
            <w:pPr>
              <w:pStyle w:val="TAL"/>
              <w:rPr>
                <w:lang w:eastAsia="en-US"/>
              </w:rPr>
            </w:pPr>
            <w:r w:rsidRPr="00DE7B59">
              <w:rPr>
                <w:lang w:eastAsia="en-US"/>
              </w:rPr>
              <w:t>1 entry</w:t>
            </w:r>
          </w:p>
        </w:tc>
        <w:tc>
          <w:tcPr>
            <w:tcW w:w="1700" w:type="dxa"/>
          </w:tcPr>
          <w:p w14:paraId="03DAB44A" w14:textId="77777777" w:rsidR="002F0F84" w:rsidRPr="00DE7B59" w:rsidRDefault="002F0F84" w:rsidP="00B7523D">
            <w:pPr>
              <w:pStyle w:val="TAL"/>
              <w:rPr>
                <w:lang w:eastAsia="en-US"/>
              </w:rPr>
            </w:pPr>
          </w:p>
        </w:tc>
        <w:tc>
          <w:tcPr>
            <w:tcW w:w="1245" w:type="dxa"/>
          </w:tcPr>
          <w:p w14:paraId="78432716" w14:textId="77777777" w:rsidR="002F0F84" w:rsidRPr="00DE7B59" w:rsidRDefault="002F0F84" w:rsidP="00B7523D">
            <w:pPr>
              <w:pStyle w:val="TAL"/>
              <w:rPr>
                <w:lang w:eastAsia="en-US"/>
              </w:rPr>
            </w:pPr>
          </w:p>
        </w:tc>
      </w:tr>
      <w:tr w:rsidR="00C901E4" w:rsidRPr="00DE7B59" w14:paraId="49A0377D" w14:textId="77777777" w:rsidTr="00070E77">
        <w:tc>
          <w:tcPr>
            <w:tcW w:w="4535" w:type="dxa"/>
          </w:tcPr>
          <w:p w14:paraId="75C3BFC9" w14:textId="77777777" w:rsidR="00C901E4" w:rsidRPr="00DE7B59" w:rsidRDefault="00C901E4" w:rsidP="00C901E4">
            <w:pPr>
              <w:pStyle w:val="TAL"/>
              <w:rPr>
                <w:lang w:eastAsia="en-US"/>
              </w:rPr>
            </w:pPr>
            <w:r w:rsidRPr="00DE7B59">
              <w:t xml:space="preserve">  SchedulingRequestToAddMod[1] </w:t>
            </w:r>
            <w:r w:rsidRPr="00DE7B59">
              <w:rPr>
                <w:snapToGrid w:val="0"/>
                <w:lang w:eastAsia="en-US"/>
              </w:rPr>
              <w:t xml:space="preserve">SEQUENCE </w:t>
            </w:r>
            <w:r w:rsidRPr="00DE7B59">
              <w:rPr>
                <w:lang w:eastAsia="en-US"/>
              </w:rPr>
              <w:t>{</w:t>
            </w:r>
          </w:p>
        </w:tc>
        <w:tc>
          <w:tcPr>
            <w:tcW w:w="2267" w:type="dxa"/>
          </w:tcPr>
          <w:p w14:paraId="71A17F99" w14:textId="77777777" w:rsidR="00C901E4" w:rsidRPr="00DE7B59" w:rsidRDefault="00C901E4" w:rsidP="00C901E4">
            <w:pPr>
              <w:pStyle w:val="TH"/>
              <w:spacing w:before="0" w:after="0"/>
              <w:jc w:val="left"/>
              <w:rPr>
                <w:b w:val="0"/>
                <w:sz w:val="18"/>
                <w:szCs w:val="18"/>
                <w:lang w:eastAsia="en-US"/>
              </w:rPr>
            </w:pPr>
          </w:p>
        </w:tc>
        <w:tc>
          <w:tcPr>
            <w:tcW w:w="1700" w:type="dxa"/>
          </w:tcPr>
          <w:p w14:paraId="5BA8FAE7" w14:textId="77777777" w:rsidR="00C901E4" w:rsidRPr="00DE7B59" w:rsidRDefault="00C901E4" w:rsidP="00C901E4">
            <w:pPr>
              <w:pStyle w:val="TAL"/>
              <w:rPr>
                <w:lang w:eastAsia="en-US"/>
              </w:rPr>
            </w:pPr>
            <w:r w:rsidRPr="00DE7B59">
              <w:rPr>
                <w:lang w:eastAsia="en-US"/>
              </w:rPr>
              <w:t>entry 1</w:t>
            </w:r>
          </w:p>
        </w:tc>
        <w:tc>
          <w:tcPr>
            <w:tcW w:w="1245" w:type="dxa"/>
          </w:tcPr>
          <w:p w14:paraId="7CAE6687" w14:textId="77777777" w:rsidR="00C901E4" w:rsidRPr="00DE7B59" w:rsidRDefault="00C901E4" w:rsidP="00C901E4">
            <w:pPr>
              <w:pStyle w:val="TAL"/>
              <w:rPr>
                <w:lang w:eastAsia="en-US"/>
              </w:rPr>
            </w:pPr>
          </w:p>
        </w:tc>
      </w:tr>
      <w:tr w:rsidR="00C901E4" w:rsidRPr="00DE7B59" w14:paraId="0AF1C63E" w14:textId="77777777" w:rsidTr="00B7523D">
        <w:tc>
          <w:tcPr>
            <w:tcW w:w="4535" w:type="dxa"/>
          </w:tcPr>
          <w:p w14:paraId="227D865C" w14:textId="77777777" w:rsidR="00C901E4" w:rsidRPr="00DE7B59" w:rsidRDefault="00C901E4" w:rsidP="00C901E4">
            <w:pPr>
              <w:pStyle w:val="TAL"/>
              <w:rPr>
                <w:lang w:eastAsia="en-US"/>
              </w:rPr>
            </w:pPr>
            <w:r w:rsidRPr="00DE7B59">
              <w:rPr>
                <w:lang w:eastAsia="en-US"/>
              </w:rPr>
              <w:t xml:space="preserve">    sr-TransMax</w:t>
            </w:r>
          </w:p>
        </w:tc>
        <w:tc>
          <w:tcPr>
            <w:tcW w:w="2267" w:type="dxa"/>
          </w:tcPr>
          <w:p w14:paraId="449849FE" w14:textId="77777777" w:rsidR="00C901E4" w:rsidRPr="00DE7B59" w:rsidRDefault="00C901E4" w:rsidP="00C901E4">
            <w:pPr>
              <w:pStyle w:val="TH"/>
              <w:spacing w:before="0" w:after="0"/>
              <w:jc w:val="left"/>
              <w:rPr>
                <w:b w:val="0"/>
                <w:sz w:val="18"/>
                <w:szCs w:val="18"/>
                <w:lang w:eastAsia="en-US"/>
              </w:rPr>
            </w:pPr>
            <w:r w:rsidRPr="00DE7B59">
              <w:rPr>
                <w:b w:val="0"/>
                <w:sz w:val="18"/>
                <w:szCs w:val="18"/>
                <w:lang w:eastAsia="en-US"/>
              </w:rPr>
              <w:t>n64</w:t>
            </w:r>
          </w:p>
        </w:tc>
        <w:tc>
          <w:tcPr>
            <w:tcW w:w="1700" w:type="dxa"/>
          </w:tcPr>
          <w:p w14:paraId="215B758F" w14:textId="77777777" w:rsidR="00C901E4" w:rsidRPr="00DE7B59" w:rsidRDefault="00C901E4" w:rsidP="00C901E4">
            <w:pPr>
              <w:pStyle w:val="TAL"/>
              <w:rPr>
                <w:lang w:eastAsia="en-US"/>
              </w:rPr>
            </w:pPr>
            <w:r w:rsidRPr="00DE7B59">
              <w:rPr>
                <w:lang w:eastAsia="en-US"/>
              </w:rPr>
              <w:t>MAX Value</w:t>
            </w:r>
          </w:p>
        </w:tc>
        <w:tc>
          <w:tcPr>
            <w:tcW w:w="1245" w:type="dxa"/>
          </w:tcPr>
          <w:p w14:paraId="4CB9B216" w14:textId="77777777" w:rsidR="00C901E4" w:rsidRPr="00DE7B59" w:rsidRDefault="00C901E4" w:rsidP="00C901E4">
            <w:pPr>
              <w:pStyle w:val="TAL"/>
              <w:rPr>
                <w:lang w:eastAsia="en-US"/>
              </w:rPr>
            </w:pPr>
          </w:p>
        </w:tc>
      </w:tr>
      <w:tr w:rsidR="00C901E4" w:rsidRPr="00DE7B59" w14:paraId="26C4BF10" w14:textId="77777777" w:rsidTr="00B7523D">
        <w:tc>
          <w:tcPr>
            <w:tcW w:w="4535" w:type="dxa"/>
          </w:tcPr>
          <w:p w14:paraId="784F009A" w14:textId="77777777" w:rsidR="00C901E4" w:rsidRPr="00DE7B59" w:rsidRDefault="00C901E4" w:rsidP="00C901E4">
            <w:pPr>
              <w:pStyle w:val="TAL"/>
              <w:rPr>
                <w:lang w:eastAsia="en-US"/>
              </w:rPr>
            </w:pPr>
            <w:r w:rsidRPr="00DE7B59">
              <w:rPr>
                <w:lang w:eastAsia="en-US"/>
              </w:rPr>
              <w:t xml:space="preserve">  }</w:t>
            </w:r>
          </w:p>
        </w:tc>
        <w:tc>
          <w:tcPr>
            <w:tcW w:w="2267" w:type="dxa"/>
          </w:tcPr>
          <w:p w14:paraId="09D70A1C" w14:textId="77777777" w:rsidR="00C901E4" w:rsidRPr="00DE7B59" w:rsidRDefault="00C901E4" w:rsidP="00C901E4">
            <w:pPr>
              <w:pStyle w:val="TAL"/>
              <w:rPr>
                <w:lang w:eastAsia="en-US"/>
              </w:rPr>
            </w:pPr>
          </w:p>
        </w:tc>
        <w:tc>
          <w:tcPr>
            <w:tcW w:w="1700" w:type="dxa"/>
          </w:tcPr>
          <w:p w14:paraId="19AB98E2" w14:textId="77777777" w:rsidR="00C901E4" w:rsidRPr="00DE7B59" w:rsidRDefault="00C901E4" w:rsidP="00C901E4">
            <w:pPr>
              <w:pStyle w:val="TAL"/>
              <w:rPr>
                <w:lang w:eastAsia="en-US"/>
              </w:rPr>
            </w:pPr>
          </w:p>
        </w:tc>
        <w:tc>
          <w:tcPr>
            <w:tcW w:w="1245" w:type="dxa"/>
          </w:tcPr>
          <w:p w14:paraId="6714DF3B" w14:textId="77777777" w:rsidR="00C901E4" w:rsidRPr="00DE7B59" w:rsidRDefault="00C901E4" w:rsidP="00C901E4">
            <w:pPr>
              <w:pStyle w:val="TAL"/>
              <w:rPr>
                <w:lang w:eastAsia="en-US"/>
              </w:rPr>
            </w:pPr>
          </w:p>
        </w:tc>
      </w:tr>
      <w:tr w:rsidR="00C901E4" w:rsidRPr="00DE7B59" w14:paraId="3CF3E46A" w14:textId="77777777" w:rsidTr="00B7523D">
        <w:tc>
          <w:tcPr>
            <w:tcW w:w="4535" w:type="dxa"/>
          </w:tcPr>
          <w:p w14:paraId="64E2A07A" w14:textId="77777777" w:rsidR="00C901E4" w:rsidRPr="00DE7B59" w:rsidRDefault="00C901E4" w:rsidP="00C901E4">
            <w:pPr>
              <w:pStyle w:val="TAL"/>
              <w:rPr>
                <w:lang w:eastAsia="en-US"/>
              </w:rPr>
            </w:pPr>
            <w:r w:rsidRPr="00DE7B59">
              <w:rPr>
                <w:lang w:eastAsia="en-US"/>
              </w:rPr>
              <w:t>}</w:t>
            </w:r>
          </w:p>
        </w:tc>
        <w:tc>
          <w:tcPr>
            <w:tcW w:w="2267" w:type="dxa"/>
          </w:tcPr>
          <w:p w14:paraId="65335617" w14:textId="77777777" w:rsidR="00C901E4" w:rsidRPr="00DE7B59" w:rsidRDefault="00C901E4" w:rsidP="00C901E4">
            <w:pPr>
              <w:pStyle w:val="TAL"/>
              <w:rPr>
                <w:lang w:eastAsia="en-US"/>
              </w:rPr>
            </w:pPr>
          </w:p>
        </w:tc>
        <w:tc>
          <w:tcPr>
            <w:tcW w:w="1700" w:type="dxa"/>
          </w:tcPr>
          <w:p w14:paraId="7D7A8E2A" w14:textId="77777777" w:rsidR="00C901E4" w:rsidRPr="00DE7B59" w:rsidRDefault="00C901E4" w:rsidP="00C901E4">
            <w:pPr>
              <w:pStyle w:val="TAL"/>
              <w:rPr>
                <w:lang w:eastAsia="en-US"/>
              </w:rPr>
            </w:pPr>
          </w:p>
        </w:tc>
        <w:tc>
          <w:tcPr>
            <w:tcW w:w="1245" w:type="dxa"/>
          </w:tcPr>
          <w:p w14:paraId="61ACCAFB" w14:textId="77777777" w:rsidR="00C901E4" w:rsidRPr="00DE7B59" w:rsidRDefault="00C901E4" w:rsidP="00C901E4">
            <w:pPr>
              <w:pStyle w:val="TAL"/>
              <w:rPr>
                <w:lang w:eastAsia="en-US"/>
              </w:rPr>
            </w:pPr>
          </w:p>
        </w:tc>
      </w:tr>
    </w:tbl>
    <w:p w14:paraId="738E7931" w14:textId="77777777" w:rsidR="002F0F84" w:rsidRPr="00DE7B59" w:rsidRDefault="002F0F84" w:rsidP="002F0F84"/>
    <w:p w14:paraId="3BCC3FF7" w14:textId="77777777" w:rsidR="00BA60D7" w:rsidRPr="00DE7B59" w:rsidRDefault="00BA60D7" w:rsidP="00E1746F">
      <w:pPr>
        <w:pStyle w:val="Heading5"/>
      </w:pPr>
      <w:bookmarkStart w:id="24" w:name="_Toc21103101"/>
      <w:bookmarkStart w:id="25" w:name="_Toc29233438"/>
      <w:bookmarkStart w:id="26" w:name="_Toc29462043"/>
      <w:bookmarkStart w:id="27" w:name="_Toc36158020"/>
      <w:r w:rsidRPr="00DE7B59">
        <w:t>7.</w:t>
      </w:r>
      <w:r w:rsidR="00B8531A" w:rsidRPr="00DE7B59">
        <w:t>1.</w:t>
      </w:r>
      <w:r w:rsidRPr="00DE7B59">
        <w:t>1.3.4</w:t>
      </w:r>
      <w:r w:rsidRPr="00DE7B59">
        <w:tab/>
        <w:t>Correct handling of MAC control information / Buffer status / UL data arrive in the UE Tx buffer / Regular BSR</w:t>
      </w:r>
      <w:bookmarkEnd w:id="24"/>
      <w:bookmarkEnd w:id="25"/>
      <w:bookmarkEnd w:id="26"/>
      <w:bookmarkEnd w:id="27"/>
    </w:p>
    <w:p w14:paraId="25BEC79D" w14:textId="77777777" w:rsidR="00BA60D7" w:rsidRPr="00DE7B59" w:rsidRDefault="00BA60D7" w:rsidP="00B5202A">
      <w:pPr>
        <w:pStyle w:val="H6"/>
      </w:pPr>
      <w:r w:rsidRPr="00DE7B59">
        <w:t>7.</w:t>
      </w:r>
      <w:r w:rsidR="00B8531A" w:rsidRPr="00DE7B59">
        <w:t>1.</w:t>
      </w:r>
      <w:r w:rsidRPr="00DE7B59">
        <w:t>1.3.4.1</w:t>
      </w:r>
      <w:r w:rsidRPr="00DE7B59">
        <w:tab/>
        <w:t>Test Purpose (TP)</w:t>
      </w:r>
    </w:p>
    <w:p w14:paraId="22FCA68E" w14:textId="77777777" w:rsidR="00BA60D7" w:rsidRPr="00DE7B59" w:rsidRDefault="00BA60D7" w:rsidP="003E72C9">
      <w:pPr>
        <w:pStyle w:val="H6"/>
      </w:pPr>
      <w:r w:rsidRPr="00DE7B59">
        <w:t>(1)</w:t>
      </w:r>
    </w:p>
    <w:p w14:paraId="518E6B3A"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5FB48183" w14:textId="77777777" w:rsidR="00BA60D7" w:rsidRPr="00DE7B59" w:rsidRDefault="00BA60D7" w:rsidP="00131CE5">
      <w:pPr>
        <w:pStyle w:val="PL"/>
        <w:rPr>
          <w:noProof w:val="0"/>
        </w:rPr>
      </w:pPr>
      <w:r w:rsidRPr="00DE7B59">
        <w:rPr>
          <w:b/>
          <w:bCs/>
          <w:noProof w:val="0"/>
        </w:rPr>
        <w:t xml:space="preserve">ensure that </w:t>
      </w:r>
      <w:r w:rsidRPr="00DE7B59">
        <w:rPr>
          <w:noProof w:val="0"/>
        </w:rPr>
        <w:t>{</w:t>
      </w:r>
    </w:p>
    <w:p w14:paraId="2AD9589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 data belongs to a logical channel with higher priority than those for which data is already available for transmission and the new logical channel and the existing logical channels belongs to the different LCG }</w:t>
      </w:r>
    </w:p>
    <w:p w14:paraId="6F28055F"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Reports a Long Buffer Status Reporting (BSR) }</w:t>
      </w:r>
    </w:p>
    <w:p w14:paraId="6D630505" w14:textId="77777777" w:rsidR="00BA60D7" w:rsidRPr="00DE7B59" w:rsidRDefault="00BA60D7" w:rsidP="00131CE5">
      <w:pPr>
        <w:pStyle w:val="PL"/>
        <w:rPr>
          <w:noProof w:val="0"/>
        </w:rPr>
      </w:pPr>
      <w:r w:rsidRPr="00DE7B59">
        <w:rPr>
          <w:noProof w:val="0"/>
        </w:rPr>
        <w:t xml:space="preserve">            }</w:t>
      </w:r>
    </w:p>
    <w:p w14:paraId="0AC4863C" w14:textId="77777777" w:rsidR="00BA60D7" w:rsidRPr="00DE7B59" w:rsidRDefault="00BA60D7" w:rsidP="00B93BD7">
      <w:pPr>
        <w:pStyle w:val="PL"/>
        <w:rPr>
          <w:noProof w:val="0"/>
        </w:rPr>
      </w:pPr>
    </w:p>
    <w:p w14:paraId="305E5130" w14:textId="77777777" w:rsidR="00BA60D7" w:rsidRPr="00DE7B59" w:rsidRDefault="00BA60D7" w:rsidP="007B79B0">
      <w:pPr>
        <w:pStyle w:val="H6"/>
      </w:pPr>
      <w:r w:rsidRPr="00DE7B59">
        <w:t>(2)</w:t>
      </w:r>
    </w:p>
    <w:p w14:paraId="2D5D6A6B"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73C84563"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651AE1D8"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there is no data available for transmission for any of the logical channels which belong to a LCG }</w:t>
      </w:r>
    </w:p>
    <w:p w14:paraId="53571779"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Reports a Short Buffer Status Reporting (BSR) }</w:t>
      </w:r>
    </w:p>
    <w:p w14:paraId="4F2C6E66" w14:textId="77777777" w:rsidR="00BA60D7" w:rsidRPr="00DE7B59" w:rsidRDefault="00BA60D7" w:rsidP="00131CE5">
      <w:pPr>
        <w:pStyle w:val="PL"/>
        <w:rPr>
          <w:noProof w:val="0"/>
        </w:rPr>
      </w:pPr>
      <w:r w:rsidRPr="00DE7B59">
        <w:rPr>
          <w:noProof w:val="0"/>
        </w:rPr>
        <w:t xml:space="preserve">            }</w:t>
      </w:r>
    </w:p>
    <w:p w14:paraId="7694190A" w14:textId="77777777" w:rsidR="00BA60D7" w:rsidRPr="00DE7B59" w:rsidRDefault="00BA60D7" w:rsidP="00B93BD7">
      <w:pPr>
        <w:pStyle w:val="PL"/>
        <w:rPr>
          <w:noProof w:val="0"/>
        </w:rPr>
      </w:pPr>
    </w:p>
    <w:p w14:paraId="2A919A9B" w14:textId="77777777" w:rsidR="00BA60D7" w:rsidRPr="00DE7B59" w:rsidRDefault="00BA60D7" w:rsidP="007B79B0">
      <w:pPr>
        <w:pStyle w:val="H6"/>
      </w:pPr>
      <w:r w:rsidRPr="00DE7B59">
        <w:t>(3)</w:t>
      </w:r>
    </w:p>
    <w:p w14:paraId="2EE4FD75"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21DC407B"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19A2736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 data belongs to a logical channel with higher priority than those for which data is already available for transmission and the new logical channel and existing logical channels belong to the same LCG }</w:t>
      </w:r>
    </w:p>
    <w:p w14:paraId="0831B2D3" w14:textId="77777777" w:rsidR="00BA60D7" w:rsidRPr="00DE7B59" w:rsidRDefault="00BA60D7" w:rsidP="00131CE5">
      <w:pPr>
        <w:pStyle w:val="PL"/>
        <w:rPr>
          <w:noProof w:val="0"/>
        </w:rPr>
      </w:pPr>
      <w:r w:rsidRPr="00DE7B59">
        <w:rPr>
          <w:b/>
          <w:bCs/>
          <w:noProof w:val="0"/>
        </w:rPr>
        <w:t xml:space="preserve">    then </w:t>
      </w:r>
      <w:r w:rsidRPr="00DE7B59">
        <w:rPr>
          <w:noProof w:val="0"/>
        </w:rPr>
        <w:t>{ UE Reports a Short Buffer Status Reporting (BSR) }</w:t>
      </w:r>
    </w:p>
    <w:p w14:paraId="75A606EA" w14:textId="77777777" w:rsidR="00BA60D7" w:rsidRPr="00DE7B59" w:rsidRDefault="00BA60D7" w:rsidP="00131CE5">
      <w:pPr>
        <w:pStyle w:val="PL"/>
        <w:rPr>
          <w:noProof w:val="0"/>
        </w:rPr>
      </w:pPr>
      <w:r w:rsidRPr="00DE7B59">
        <w:rPr>
          <w:noProof w:val="0"/>
        </w:rPr>
        <w:t xml:space="preserve">            }</w:t>
      </w:r>
    </w:p>
    <w:p w14:paraId="7D643D09" w14:textId="77777777" w:rsidR="00BA60D7" w:rsidRPr="00DE7B59" w:rsidRDefault="00BA60D7" w:rsidP="00B93BD7">
      <w:pPr>
        <w:pStyle w:val="PL"/>
        <w:rPr>
          <w:noProof w:val="0"/>
        </w:rPr>
      </w:pPr>
    </w:p>
    <w:p w14:paraId="09867031" w14:textId="77777777" w:rsidR="00BA60D7" w:rsidRPr="00DE7B59" w:rsidRDefault="00BA60D7" w:rsidP="007B79B0">
      <w:pPr>
        <w:pStyle w:val="H6"/>
      </w:pPr>
      <w:r w:rsidRPr="00DE7B59">
        <w:t>(4)</w:t>
      </w:r>
    </w:p>
    <w:p w14:paraId="058ACD43"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38F1456D"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1B014862"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retxBSR-Timer expires and only one LCG has data available for transmission }</w:t>
      </w:r>
    </w:p>
    <w:p w14:paraId="1B428CA7"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triggers a regular BSR and Reports a Short Buffer Status Reporting (BSR) }</w:t>
      </w:r>
    </w:p>
    <w:p w14:paraId="631AAD38" w14:textId="77777777" w:rsidR="00BA60D7" w:rsidRPr="00DE7B59" w:rsidRDefault="00BA60D7" w:rsidP="00131CE5">
      <w:pPr>
        <w:pStyle w:val="PL"/>
        <w:rPr>
          <w:noProof w:val="0"/>
        </w:rPr>
      </w:pPr>
      <w:r w:rsidRPr="00DE7B59">
        <w:rPr>
          <w:noProof w:val="0"/>
        </w:rPr>
        <w:t xml:space="preserve">            }</w:t>
      </w:r>
    </w:p>
    <w:p w14:paraId="11743349" w14:textId="77777777" w:rsidR="00BA60D7" w:rsidRPr="00DE7B59" w:rsidRDefault="00BA60D7" w:rsidP="00B93BD7">
      <w:pPr>
        <w:pStyle w:val="PL"/>
        <w:rPr>
          <w:noProof w:val="0"/>
        </w:rPr>
      </w:pPr>
    </w:p>
    <w:p w14:paraId="31E02740" w14:textId="77777777" w:rsidR="00BA60D7" w:rsidRPr="00DE7B59" w:rsidRDefault="00BA60D7" w:rsidP="007B79B0">
      <w:pPr>
        <w:pStyle w:val="H6"/>
      </w:pPr>
      <w:r w:rsidRPr="00DE7B59">
        <w:t>(5)</w:t>
      </w:r>
    </w:p>
    <w:p w14:paraId="7F4E90C5"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0414E38F"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306AA08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a Regular BSR has been triggered and UE has pending data for transmission and UE has only resources to send either BSR report or data }</w:t>
      </w:r>
    </w:p>
    <w:p w14:paraId="059CD14E"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transmits the BSR report }</w:t>
      </w:r>
    </w:p>
    <w:p w14:paraId="6C165FA5" w14:textId="77777777" w:rsidR="00BA60D7" w:rsidRPr="00DE7B59" w:rsidRDefault="00BA60D7" w:rsidP="00131CE5">
      <w:pPr>
        <w:pStyle w:val="PL"/>
        <w:rPr>
          <w:noProof w:val="0"/>
        </w:rPr>
      </w:pPr>
      <w:r w:rsidRPr="00DE7B59">
        <w:rPr>
          <w:noProof w:val="0"/>
        </w:rPr>
        <w:t xml:space="preserve">            }</w:t>
      </w:r>
    </w:p>
    <w:p w14:paraId="316033A1" w14:textId="77777777" w:rsidR="00BA60D7" w:rsidRPr="00DE7B59" w:rsidRDefault="00BA60D7" w:rsidP="00B93BD7">
      <w:pPr>
        <w:pStyle w:val="PL"/>
        <w:rPr>
          <w:noProof w:val="0"/>
        </w:rPr>
      </w:pPr>
    </w:p>
    <w:p w14:paraId="52A97689" w14:textId="77777777" w:rsidR="00BA60D7" w:rsidRPr="00DE7B59" w:rsidRDefault="00BA60D7" w:rsidP="007B79B0">
      <w:pPr>
        <w:pStyle w:val="H6"/>
      </w:pPr>
      <w:r w:rsidRPr="00DE7B59">
        <w:t>(6)</w:t>
      </w:r>
    </w:p>
    <w:p w14:paraId="4A3557CF" w14:textId="77777777" w:rsidR="00BA60D7" w:rsidRPr="00DE7B59" w:rsidRDefault="00BA60D7" w:rsidP="00131CE5">
      <w:pPr>
        <w:pStyle w:val="PL"/>
        <w:rPr>
          <w:noProof w:val="0"/>
        </w:rPr>
      </w:pPr>
      <w:r w:rsidRPr="00DE7B59">
        <w:rPr>
          <w:b/>
          <w:bCs/>
          <w:noProof w:val="0"/>
        </w:rPr>
        <w:t xml:space="preserve">with </w:t>
      </w:r>
      <w:r w:rsidRPr="00DE7B59">
        <w:rPr>
          <w:noProof w:val="0"/>
        </w:rPr>
        <w:t>{ UE in E-UTRA RRC_CONNECTED state }</w:t>
      </w:r>
    </w:p>
    <w:p w14:paraId="7B768B91"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0DD5450C"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UE determines that a BSR has been triggered since the last transmission of a BSR and UE has no UL resources allocated for new transmission for this TTI }</w:t>
      </w:r>
    </w:p>
    <w:p w14:paraId="49C68B24"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transmits a scheduling request }</w:t>
      </w:r>
    </w:p>
    <w:p w14:paraId="60D4BD3E" w14:textId="77777777" w:rsidR="00BA60D7" w:rsidRPr="00DE7B59" w:rsidRDefault="00BA60D7" w:rsidP="00BA60D7">
      <w:pPr>
        <w:pStyle w:val="PL"/>
        <w:rPr>
          <w:noProof w:val="0"/>
        </w:rPr>
      </w:pPr>
      <w:r w:rsidRPr="00DE7B59">
        <w:rPr>
          <w:noProof w:val="0"/>
        </w:rPr>
        <w:t xml:space="preserve">            }</w:t>
      </w:r>
    </w:p>
    <w:p w14:paraId="5C6CD335" w14:textId="77777777" w:rsidR="00BA60D7" w:rsidRPr="00DE7B59" w:rsidRDefault="00BA60D7" w:rsidP="00BA60D7">
      <w:pPr>
        <w:pStyle w:val="PL"/>
        <w:rPr>
          <w:noProof w:val="0"/>
        </w:rPr>
      </w:pPr>
    </w:p>
    <w:p w14:paraId="55EF705E" w14:textId="77777777" w:rsidR="00BA60D7" w:rsidRPr="00DE7B59" w:rsidRDefault="00BA60D7" w:rsidP="007B79B0">
      <w:pPr>
        <w:pStyle w:val="H6"/>
      </w:pPr>
      <w:r w:rsidRPr="00DE7B59">
        <w:t>(7)</w:t>
      </w:r>
    </w:p>
    <w:p w14:paraId="5DB6B75D" w14:textId="77777777" w:rsidR="00BA60D7" w:rsidRPr="00DE7B59" w:rsidRDefault="00BB1C4F" w:rsidP="006D02DB">
      <w:pPr>
        <w:pStyle w:val="PL"/>
        <w:rPr>
          <w:noProof w:val="0"/>
        </w:rPr>
      </w:pPr>
      <w:r w:rsidRPr="00DE7B59">
        <w:rPr>
          <w:noProof w:val="0"/>
          <w:lang w:eastAsia="en-US"/>
        </w:rPr>
        <w:t>Void.</w:t>
      </w:r>
    </w:p>
    <w:p w14:paraId="45A5563B" w14:textId="77777777" w:rsidR="00BA60D7" w:rsidRPr="00DE7B59" w:rsidRDefault="00BA60D7" w:rsidP="00B93BD7">
      <w:pPr>
        <w:pStyle w:val="PL"/>
        <w:rPr>
          <w:noProof w:val="0"/>
        </w:rPr>
      </w:pPr>
    </w:p>
    <w:p w14:paraId="72EA0167" w14:textId="77777777" w:rsidR="00BA60D7" w:rsidRPr="00DE7B59" w:rsidRDefault="0069340A" w:rsidP="007B79B0">
      <w:pPr>
        <w:pStyle w:val="H6"/>
      </w:pPr>
      <w:r w:rsidRPr="00DE7B59">
        <w:t>(8)</w:t>
      </w:r>
    </w:p>
    <w:p w14:paraId="1644C2CF"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66F23260"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74836909"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a Regular BSR has been triggered and UE has pending data on several logical channels for transmission and UE has UL resources to send all pending data including BSR }</w:t>
      </w:r>
    </w:p>
    <w:p w14:paraId="70616824"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w:t>
      </w:r>
      <w:r w:rsidR="0069340A" w:rsidRPr="00DE7B59">
        <w:rPr>
          <w:noProof w:val="0"/>
        </w:rPr>
        <w:t xml:space="preserve"> </w:t>
      </w:r>
      <w:r w:rsidRPr="00DE7B59">
        <w:rPr>
          <w:noProof w:val="0"/>
        </w:rPr>
        <w:t>UE transmits the UL data and reports buffer status reporting (BSR) that indicates there is no more data in the buffer }</w:t>
      </w:r>
    </w:p>
    <w:p w14:paraId="63E5203E" w14:textId="77777777" w:rsidR="00BA60D7" w:rsidRPr="00DE7B59" w:rsidRDefault="00BA60D7" w:rsidP="00131CE5">
      <w:pPr>
        <w:pStyle w:val="PL"/>
        <w:rPr>
          <w:noProof w:val="0"/>
        </w:rPr>
      </w:pPr>
      <w:r w:rsidRPr="00DE7B59">
        <w:rPr>
          <w:noProof w:val="0"/>
        </w:rPr>
        <w:t xml:space="preserve">            }</w:t>
      </w:r>
    </w:p>
    <w:p w14:paraId="6812CB67" w14:textId="77777777" w:rsidR="00BA60D7" w:rsidRPr="00DE7B59" w:rsidRDefault="00BA60D7" w:rsidP="00131CE5">
      <w:pPr>
        <w:pStyle w:val="PL"/>
        <w:rPr>
          <w:noProof w:val="0"/>
        </w:rPr>
      </w:pPr>
    </w:p>
    <w:p w14:paraId="3412294D" w14:textId="77777777" w:rsidR="00BA60D7" w:rsidRPr="00DE7B59" w:rsidRDefault="00BA60D7" w:rsidP="00B5202A">
      <w:pPr>
        <w:pStyle w:val="H6"/>
      </w:pPr>
      <w:r w:rsidRPr="00DE7B59">
        <w:t>7.</w:t>
      </w:r>
      <w:r w:rsidR="00B8531A" w:rsidRPr="00DE7B59">
        <w:t>1.</w:t>
      </w:r>
      <w:r w:rsidRPr="00DE7B59">
        <w:t>1.3.4.2</w:t>
      </w:r>
      <w:r w:rsidRPr="00DE7B59">
        <w:tab/>
        <w:t>Conformance requirements</w:t>
      </w:r>
    </w:p>
    <w:p w14:paraId="37C7449E" w14:textId="77777777" w:rsidR="00BB1C4F" w:rsidRPr="00DE7B59" w:rsidRDefault="00BA60D7" w:rsidP="00BB1C4F">
      <w:r w:rsidRPr="00DE7B59">
        <w:t>References: The conformance requirements covered in the present TC are specified in: TS 38.321</w:t>
      </w:r>
      <w:r w:rsidR="00E04659" w:rsidRPr="00DE7B59">
        <w:t xml:space="preserve">, clauses </w:t>
      </w:r>
      <w:r w:rsidRPr="00DE7B59">
        <w:t xml:space="preserve">5.4.5, 6.1.3.1, 6.2.1 and </w:t>
      </w:r>
      <w:r w:rsidR="00E04659" w:rsidRPr="00DE7B59">
        <w:t xml:space="preserve">TS </w:t>
      </w:r>
      <w:r w:rsidRPr="00DE7B59">
        <w:t>38.323 clause 5.6.</w:t>
      </w:r>
      <w:r w:rsidR="00E04659" w:rsidRPr="00DE7B59">
        <w:t xml:space="preserve"> Unless otherwise stated these are Rel-15 requirements.</w:t>
      </w:r>
    </w:p>
    <w:p w14:paraId="72A02C79" w14:textId="77777777" w:rsidR="00BB1C4F" w:rsidRPr="00DE7B59" w:rsidRDefault="00BB1C4F" w:rsidP="00BB1C4F">
      <w:r w:rsidRPr="00DE7B59">
        <w:t>[TS 38.321, clause 5.4.3.1.3]</w:t>
      </w:r>
    </w:p>
    <w:p w14:paraId="05D71E50" w14:textId="77777777" w:rsidR="00BB1C4F" w:rsidRPr="00DE7B59" w:rsidRDefault="00BB1C4F" w:rsidP="00BB1C4F">
      <w:pPr>
        <w:rPr>
          <w:lang w:eastAsia="ko-KR"/>
        </w:rPr>
      </w:pPr>
      <w:r w:rsidRPr="00DE7B59">
        <w:rPr>
          <w:lang w:eastAsia="ko-KR"/>
        </w:rPr>
        <w:t>Logical channels shall be prioritised in accordance with the following order (highest priority listed first):</w:t>
      </w:r>
    </w:p>
    <w:p w14:paraId="28B29C62" w14:textId="77777777" w:rsidR="00BB1C4F" w:rsidRPr="00DE7B59" w:rsidRDefault="00BB1C4F" w:rsidP="00BB1C4F">
      <w:pPr>
        <w:pStyle w:val="B1"/>
        <w:rPr>
          <w:lang w:eastAsia="ko-KR"/>
        </w:rPr>
      </w:pPr>
      <w:r w:rsidRPr="00DE7B59">
        <w:rPr>
          <w:lang w:eastAsia="ko-KR"/>
        </w:rPr>
        <w:t>-</w:t>
      </w:r>
      <w:r w:rsidRPr="00DE7B59">
        <w:rPr>
          <w:lang w:eastAsia="ko-KR"/>
        </w:rPr>
        <w:tab/>
        <w:t>C-RNTI MAC CE or data from UL-CCCH;</w:t>
      </w:r>
    </w:p>
    <w:p w14:paraId="672633B7" w14:textId="77777777" w:rsidR="00BB1C4F" w:rsidRPr="00DE7B59" w:rsidRDefault="00BB1C4F" w:rsidP="00BB1C4F">
      <w:pPr>
        <w:pStyle w:val="B1"/>
        <w:rPr>
          <w:lang w:eastAsia="ko-KR"/>
        </w:rPr>
      </w:pPr>
      <w:r w:rsidRPr="00DE7B59">
        <w:rPr>
          <w:lang w:eastAsia="ko-KR"/>
        </w:rPr>
        <w:t>-</w:t>
      </w:r>
      <w:r w:rsidRPr="00DE7B59">
        <w:rPr>
          <w:lang w:eastAsia="ko-KR"/>
        </w:rPr>
        <w:tab/>
        <w:t>Configured Grant Confirmation MAC CE;</w:t>
      </w:r>
    </w:p>
    <w:p w14:paraId="3F9AE4B3" w14:textId="77777777" w:rsidR="00BB1C4F" w:rsidRPr="00DE7B59" w:rsidRDefault="00BB1C4F" w:rsidP="00BB1C4F">
      <w:pPr>
        <w:pStyle w:val="B1"/>
        <w:rPr>
          <w:lang w:eastAsia="ko-KR"/>
        </w:rPr>
      </w:pPr>
      <w:r w:rsidRPr="00DE7B59">
        <w:rPr>
          <w:lang w:eastAsia="ko-KR"/>
        </w:rPr>
        <w:t>-</w:t>
      </w:r>
      <w:r w:rsidRPr="00DE7B59">
        <w:rPr>
          <w:lang w:eastAsia="ko-KR"/>
        </w:rPr>
        <w:tab/>
        <w:t>MAC CE for BSR, with exception of BSR included for padding;</w:t>
      </w:r>
    </w:p>
    <w:p w14:paraId="34446C1D" w14:textId="77777777" w:rsidR="00BB1C4F" w:rsidRPr="00DE7B59" w:rsidRDefault="00BB1C4F" w:rsidP="00BB1C4F">
      <w:pPr>
        <w:pStyle w:val="B1"/>
        <w:rPr>
          <w:lang w:eastAsia="ko-KR"/>
        </w:rPr>
      </w:pPr>
      <w:r w:rsidRPr="00DE7B59">
        <w:rPr>
          <w:lang w:eastAsia="ko-KR"/>
        </w:rPr>
        <w:t>-</w:t>
      </w:r>
      <w:r w:rsidRPr="00DE7B59">
        <w:rPr>
          <w:lang w:eastAsia="ko-KR"/>
        </w:rPr>
        <w:tab/>
        <w:t>Single Entry PHR MAC CE or Multiple Entry PHR MAC CE;</w:t>
      </w:r>
    </w:p>
    <w:p w14:paraId="3FF45A25" w14:textId="77777777" w:rsidR="00BB1C4F" w:rsidRPr="00DE7B59" w:rsidRDefault="00BB1C4F" w:rsidP="00BB1C4F">
      <w:pPr>
        <w:pStyle w:val="B1"/>
        <w:rPr>
          <w:lang w:eastAsia="ko-KR"/>
        </w:rPr>
      </w:pPr>
      <w:r w:rsidRPr="00DE7B59">
        <w:rPr>
          <w:lang w:eastAsia="ko-KR"/>
        </w:rPr>
        <w:t>-</w:t>
      </w:r>
      <w:r w:rsidRPr="00DE7B59">
        <w:rPr>
          <w:lang w:eastAsia="ko-KR"/>
        </w:rPr>
        <w:tab/>
        <w:t>data from any Logical Channel, except data from UL-CCCH;</w:t>
      </w:r>
    </w:p>
    <w:p w14:paraId="1C330D78" w14:textId="77777777" w:rsidR="00BB1C4F" w:rsidRPr="00DE7B59" w:rsidRDefault="00BB1C4F" w:rsidP="00BB1C4F">
      <w:pPr>
        <w:pStyle w:val="B1"/>
        <w:rPr>
          <w:lang w:eastAsia="ko-KR"/>
        </w:rPr>
      </w:pPr>
      <w:r w:rsidRPr="00DE7B59">
        <w:rPr>
          <w:lang w:eastAsia="ko-KR"/>
        </w:rPr>
        <w:t>-</w:t>
      </w:r>
      <w:r w:rsidRPr="00DE7B59">
        <w:rPr>
          <w:lang w:eastAsia="ko-KR"/>
        </w:rPr>
        <w:tab/>
        <w:t>MAC CE for Recommended bit rate query;</w:t>
      </w:r>
    </w:p>
    <w:p w14:paraId="6D9867C4" w14:textId="77777777" w:rsidR="00BA60D7" w:rsidRPr="00DE7B59" w:rsidRDefault="00BB1C4F" w:rsidP="00BB1C4F">
      <w:r w:rsidRPr="00DE7B59">
        <w:rPr>
          <w:lang w:eastAsia="ko-KR"/>
        </w:rPr>
        <w:t>-</w:t>
      </w:r>
      <w:r w:rsidRPr="00DE7B59">
        <w:rPr>
          <w:lang w:eastAsia="ko-KR"/>
        </w:rPr>
        <w:tab/>
        <w:t>MAC CE for BSR included for padding.</w:t>
      </w:r>
    </w:p>
    <w:p w14:paraId="0AD1CCBB" w14:textId="77777777" w:rsidR="00BA60D7" w:rsidRPr="00DE7B59" w:rsidRDefault="00BA60D7" w:rsidP="00131CE5">
      <w:r w:rsidRPr="00DE7B59">
        <w:t>[TS 38.321, clause 5.4.5]</w:t>
      </w:r>
    </w:p>
    <w:p w14:paraId="2DA7E598" w14:textId="77777777" w:rsidR="00BA60D7" w:rsidRPr="00DE7B59" w:rsidRDefault="00BA60D7" w:rsidP="00BA60D7">
      <w:r w:rsidRPr="00DE7B59">
        <w:t>The Buffer Status reporting (BSR) procedure is used to provide the serving gNB with information about UL data volume in the MAC entity.</w:t>
      </w:r>
    </w:p>
    <w:p w14:paraId="1D1FD2E2" w14:textId="77777777" w:rsidR="00BA60D7" w:rsidRPr="00DE7B59" w:rsidRDefault="00BA60D7" w:rsidP="00BA60D7">
      <w:r w:rsidRPr="00DE7B59">
        <w:t>RRC configures the following parameters to control the BSR:</w:t>
      </w:r>
    </w:p>
    <w:p w14:paraId="68E9F9B2" w14:textId="77777777" w:rsidR="00BA60D7" w:rsidRPr="00DE7B59" w:rsidRDefault="00201F17" w:rsidP="00201F17">
      <w:pPr>
        <w:pStyle w:val="B1"/>
      </w:pPr>
      <w:r w:rsidRPr="00DE7B59">
        <w:t>-</w:t>
      </w:r>
      <w:r w:rsidRPr="00DE7B59">
        <w:tab/>
      </w:r>
      <w:r w:rsidR="00BA60D7" w:rsidRPr="00DE7B59">
        <w:rPr>
          <w:i/>
        </w:rPr>
        <w:t>periodicBSR-Timer</w:t>
      </w:r>
      <w:r w:rsidR="00BA60D7" w:rsidRPr="00DE7B59">
        <w:t>;</w:t>
      </w:r>
    </w:p>
    <w:p w14:paraId="731D1A72" w14:textId="77777777" w:rsidR="00BA60D7" w:rsidRPr="00DE7B59" w:rsidRDefault="00201F17" w:rsidP="00201F17">
      <w:pPr>
        <w:pStyle w:val="B1"/>
      </w:pPr>
      <w:r w:rsidRPr="00DE7B59">
        <w:t>-</w:t>
      </w:r>
      <w:r w:rsidRPr="00DE7B59">
        <w:tab/>
      </w:r>
      <w:r w:rsidR="00BA60D7" w:rsidRPr="00DE7B59">
        <w:rPr>
          <w:i/>
        </w:rPr>
        <w:t>retxBSR-Timer</w:t>
      </w:r>
      <w:r w:rsidR="00BA60D7" w:rsidRPr="00DE7B59">
        <w:t>;</w:t>
      </w:r>
    </w:p>
    <w:p w14:paraId="3E8C8020" w14:textId="77777777" w:rsidR="00BA60D7" w:rsidRPr="00DE7B59" w:rsidRDefault="00201F17" w:rsidP="00201F17">
      <w:pPr>
        <w:pStyle w:val="B1"/>
      </w:pPr>
      <w:r w:rsidRPr="00DE7B59">
        <w:t>-</w:t>
      </w:r>
      <w:r w:rsidRPr="00DE7B59">
        <w:tab/>
      </w:r>
      <w:r w:rsidR="00BA60D7" w:rsidRPr="00DE7B59">
        <w:rPr>
          <w:i/>
        </w:rPr>
        <w:t>logicalChannelSR-Delay</w:t>
      </w:r>
      <w:r w:rsidR="00BA60D7" w:rsidRPr="00DE7B59">
        <w:t>;</w:t>
      </w:r>
    </w:p>
    <w:p w14:paraId="2F1C1714" w14:textId="77777777" w:rsidR="00BA60D7" w:rsidRPr="00DE7B59" w:rsidRDefault="00201F17" w:rsidP="00201F17">
      <w:pPr>
        <w:pStyle w:val="B1"/>
      </w:pPr>
      <w:r w:rsidRPr="00DE7B59">
        <w:t>-</w:t>
      </w:r>
      <w:r w:rsidRPr="00DE7B59">
        <w:tab/>
      </w:r>
      <w:r w:rsidR="00BA60D7" w:rsidRPr="00DE7B59">
        <w:rPr>
          <w:i/>
        </w:rPr>
        <w:t>logicalChannelSR-DelayTimer</w:t>
      </w:r>
      <w:r w:rsidR="00BA60D7" w:rsidRPr="00DE7B59">
        <w:t>;</w:t>
      </w:r>
    </w:p>
    <w:p w14:paraId="63AE30BB" w14:textId="77777777" w:rsidR="00BA60D7" w:rsidRPr="00DE7B59" w:rsidRDefault="00201F17" w:rsidP="00201F17">
      <w:pPr>
        <w:pStyle w:val="B1"/>
      </w:pPr>
      <w:r w:rsidRPr="00DE7B59">
        <w:t>-</w:t>
      </w:r>
      <w:r w:rsidRPr="00DE7B59">
        <w:tab/>
      </w:r>
      <w:r w:rsidR="00BA60D7" w:rsidRPr="00DE7B59">
        <w:rPr>
          <w:i/>
        </w:rPr>
        <w:t>logicalChannelGroup</w:t>
      </w:r>
      <w:r w:rsidR="00BA60D7" w:rsidRPr="00DE7B59">
        <w:t>.</w:t>
      </w:r>
    </w:p>
    <w:p w14:paraId="2C90674D" w14:textId="77777777" w:rsidR="00BA60D7" w:rsidRPr="00DE7B59" w:rsidRDefault="00BA60D7" w:rsidP="00BA60D7">
      <w:r w:rsidRPr="00DE7B59">
        <w:t xml:space="preserve">Each logical channel may be allocated to an LCG using the </w:t>
      </w:r>
      <w:r w:rsidRPr="00DE7B59">
        <w:rPr>
          <w:i/>
        </w:rPr>
        <w:t>logicalChannelGroup</w:t>
      </w:r>
      <w:r w:rsidRPr="00DE7B59">
        <w:t>. The maximum number of LCGs is eight.</w:t>
      </w:r>
    </w:p>
    <w:p w14:paraId="3AD7C7FE" w14:textId="77777777" w:rsidR="00BA60D7" w:rsidRPr="00DE7B59" w:rsidRDefault="00BA60D7" w:rsidP="00BA60D7">
      <w:r w:rsidRPr="00DE7B59">
        <w:t>The MAC entity determines the amount of UL data available for a logical channel according to the data volume calculation procedure in TSs 38.322 and 38.323 [3] [4].</w:t>
      </w:r>
    </w:p>
    <w:p w14:paraId="03203F02" w14:textId="77777777" w:rsidR="00BA60D7" w:rsidRPr="00DE7B59" w:rsidRDefault="00BA60D7" w:rsidP="00BA60D7">
      <w:r w:rsidRPr="00DE7B59">
        <w:t>A BSR shall be triggered if any of the following events occur:</w:t>
      </w:r>
    </w:p>
    <w:p w14:paraId="071DDA24" w14:textId="77777777" w:rsidR="00BA60D7" w:rsidRPr="00DE7B59" w:rsidRDefault="00201F17" w:rsidP="00201F17">
      <w:pPr>
        <w:pStyle w:val="B1"/>
      </w:pPr>
      <w:r w:rsidRPr="00DE7B59">
        <w:t>-</w:t>
      </w:r>
      <w:r w:rsidRPr="00DE7B59">
        <w:tab/>
      </w:r>
      <w:r w:rsidR="00BA60D7" w:rsidRPr="00DE7B59">
        <w:t>the MAC entity has new UL data available for a logical channel which belongs to an LCG; and either</w:t>
      </w:r>
    </w:p>
    <w:p w14:paraId="1F464337" w14:textId="77777777" w:rsidR="00BA60D7" w:rsidRPr="00DE7B59" w:rsidRDefault="00BA60D7" w:rsidP="00C00718">
      <w:pPr>
        <w:pStyle w:val="B2"/>
      </w:pPr>
      <w:r w:rsidRPr="00DE7B59">
        <w:t>-</w:t>
      </w:r>
      <w:r w:rsidRPr="00DE7B59">
        <w:tab/>
        <w:t>the new UL data belongs to a logical channel with higher priority than the priority of any logical channel containing available UL data which belong to any LCG; or</w:t>
      </w:r>
    </w:p>
    <w:p w14:paraId="658D5EEC" w14:textId="77777777" w:rsidR="00BA60D7" w:rsidRPr="00DE7B59" w:rsidRDefault="00BA60D7" w:rsidP="00C00718">
      <w:pPr>
        <w:pStyle w:val="B2"/>
      </w:pPr>
      <w:r w:rsidRPr="00DE7B59">
        <w:t>-</w:t>
      </w:r>
      <w:r w:rsidRPr="00DE7B59">
        <w:tab/>
        <w:t>none of the logical channels which belong to an LCG contains any available UL data.</w:t>
      </w:r>
    </w:p>
    <w:p w14:paraId="7B7F7F66" w14:textId="77777777" w:rsidR="00BA60D7" w:rsidRPr="00DE7B59" w:rsidRDefault="00BA60D7" w:rsidP="00C00718">
      <w:pPr>
        <w:pStyle w:val="B1"/>
      </w:pPr>
      <w:r w:rsidRPr="00DE7B59">
        <w:tab/>
        <w:t>in which case the BSR is referred below to as 'Regular BSR';</w:t>
      </w:r>
    </w:p>
    <w:p w14:paraId="654777B8" w14:textId="77777777" w:rsidR="00BA60D7" w:rsidRPr="00DE7B59" w:rsidRDefault="00201F17" w:rsidP="00C00718">
      <w:pPr>
        <w:pStyle w:val="B1"/>
      </w:pPr>
      <w:r w:rsidRPr="00DE7B59">
        <w:t>-</w:t>
      </w:r>
      <w:r w:rsidRPr="00DE7B59">
        <w:tab/>
      </w:r>
      <w:r w:rsidR="00BA60D7" w:rsidRPr="00DE7B59">
        <w:t>UL resources are allocated and number of padding bits is equal to or larger than the size of the Buffer Status Report MAC CE plus its subheader, in which case the BSR is referred below to as 'Padding BSR';</w:t>
      </w:r>
    </w:p>
    <w:p w14:paraId="01C8BDDE" w14:textId="77777777" w:rsidR="00BA60D7" w:rsidRPr="00DE7B59" w:rsidRDefault="00201F17" w:rsidP="00201F17">
      <w:pPr>
        <w:pStyle w:val="B1"/>
      </w:pPr>
      <w:r w:rsidRPr="00DE7B59">
        <w:t>-</w:t>
      </w:r>
      <w:r w:rsidRPr="00DE7B59">
        <w:tab/>
      </w:r>
      <w:r w:rsidR="00BA60D7" w:rsidRPr="00DE7B59">
        <w:rPr>
          <w:i/>
        </w:rPr>
        <w:t>retxBSR-Timer</w:t>
      </w:r>
      <w:r w:rsidR="00BA60D7" w:rsidRPr="00DE7B59">
        <w:t xml:space="preserve"> expires, and at least one of the logical channels which belong to an LCG contains UL data, in which case the BSR is referred below to as 'Regular BSR';</w:t>
      </w:r>
    </w:p>
    <w:p w14:paraId="0D288FF8" w14:textId="77777777" w:rsidR="00BA60D7" w:rsidRPr="00DE7B59" w:rsidRDefault="00201F17" w:rsidP="00201F17">
      <w:pPr>
        <w:pStyle w:val="B1"/>
      </w:pPr>
      <w:r w:rsidRPr="00DE7B59">
        <w:t>-</w:t>
      </w:r>
      <w:r w:rsidRPr="00DE7B59">
        <w:tab/>
      </w:r>
      <w:r w:rsidR="00BA60D7" w:rsidRPr="00DE7B59">
        <w:rPr>
          <w:i/>
        </w:rPr>
        <w:t>periodicBSR-Timer</w:t>
      </w:r>
      <w:r w:rsidR="00BA60D7" w:rsidRPr="00DE7B59">
        <w:t xml:space="preserve"> expires, in which case the BSR is referred below to as 'Periodic BSR'.</w:t>
      </w:r>
    </w:p>
    <w:p w14:paraId="6827D7EA" w14:textId="77777777" w:rsidR="00BA60D7" w:rsidRPr="00DE7B59" w:rsidRDefault="00BA60D7" w:rsidP="00BA60D7">
      <w:r w:rsidRPr="00DE7B59">
        <w:t>For Regular BSR, the MAC entity shall:</w:t>
      </w:r>
    </w:p>
    <w:p w14:paraId="5B930D07" w14:textId="77777777" w:rsidR="00BA60D7" w:rsidRPr="00DE7B59" w:rsidRDefault="00186977" w:rsidP="00186977">
      <w:pPr>
        <w:pStyle w:val="B1"/>
      </w:pPr>
      <w:r w:rsidRPr="00DE7B59">
        <w:t>1&gt;</w:t>
      </w:r>
      <w:r w:rsidR="00BA60D7" w:rsidRPr="00DE7B59">
        <w:tab/>
        <w:t xml:space="preserve">if the BSR is triggered for a logical channel for which </w:t>
      </w:r>
      <w:r w:rsidR="00BA60D7" w:rsidRPr="00DE7B59">
        <w:rPr>
          <w:i/>
        </w:rPr>
        <w:t>logicalChannelSR-Delay</w:t>
      </w:r>
      <w:r w:rsidR="00BA60D7" w:rsidRPr="00DE7B59">
        <w:t xml:space="preserve"> is configured by upper layers:</w:t>
      </w:r>
    </w:p>
    <w:p w14:paraId="3367BF14" w14:textId="77777777" w:rsidR="00BA60D7" w:rsidRPr="00DE7B59" w:rsidRDefault="00186977" w:rsidP="00186977">
      <w:pPr>
        <w:pStyle w:val="B2"/>
      </w:pPr>
      <w:r w:rsidRPr="00DE7B59">
        <w:t>2&gt;</w:t>
      </w:r>
      <w:r w:rsidR="00BA60D7" w:rsidRPr="00DE7B59">
        <w:tab/>
        <w:t xml:space="preserve">start or restart the </w:t>
      </w:r>
      <w:r w:rsidR="00BA60D7" w:rsidRPr="00DE7B59">
        <w:rPr>
          <w:i/>
        </w:rPr>
        <w:t>logicalChannelSR-DelayTimer</w:t>
      </w:r>
      <w:r w:rsidR="00BA60D7" w:rsidRPr="00DE7B59">
        <w:t>.</w:t>
      </w:r>
    </w:p>
    <w:p w14:paraId="2E1A2D92" w14:textId="77777777" w:rsidR="00BA60D7" w:rsidRPr="00DE7B59" w:rsidRDefault="00186977" w:rsidP="00186977">
      <w:pPr>
        <w:pStyle w:val="B1"/>
      </w:pPr>
      <w:r w:rsidRPr="00DE7B59">
        <w:t>1&gt;</w:t>
      </w:r>
      <w:r w:rsidR="00BA60D7" w:rsidRPr="00DE7B59">
        <w:tab/>
        <w:t>else:</w:t>
      </w:r>
    </w:p>
    <w:p w14:paraId="3D530292" w14:textId="77777777" w:rsidR="00BA60D7" w:rsidRPr="00DE7B59" w:rsidRDefault="00186977" w:rsidP="00186977">
      <w:pPr>
        <w:pStyle w:val="B2"/>
      </w:pPr>
      <w:r w:rsidRPr="00DE7B59">
        <w:t>2&gt;</w:t>
      </w:r>
      <w:r w:rsidR="00BA60D7" w:rsidRPr="00DE7B59">
        <w:tab/>
        <w:t xml:space="preserve">if running, stop the </w:t>
      </w:r>
      <w:r w:rsidR="00BA60D7" w:rsidRPr="00DE7B59">
        <w:rPr>
          <w:i/>
        </w:rPr>
        <w:t>logicalChannelSR-DelayTimer</w:t>
      </w:r>
      <w:r w:rsidR="00BA60D7" w:rsidRPr="00DE7B59">
        <w:t>.</w:t>
      </w:r>
    </w:p>
    <w:p w14:paraId="34966E49" w14:textId="77777777" w:rsidR="00BA60D7" w:rsidRPr="00DE7B59" w:rsidRDefault="00BA60D7" w:rsidP="00BA60D7">
      <w:r w:rsidRPr="00DE7B59">
        <w:t>For Regular and Periodic BSR, the MAC entity shall:</w:t>
      </w:r>
    </w:p>
    <w:p w14:paraId="0A11B8CB" w14:textId="77777777" w:rsidR="00BA60D7" w:rsidRPr="00DE7B59" w:rsidRDefault="00186977" w:rsidP="00186977">
      <w:pPr>
        <w:pStyle w:val="B1"/>
      </w:pPr>
      <w:r w:rsidRPr="00DE7B59">
        <w:t>1&gt;</w:t>
      </w:r>
      <w:r w:rsidR="00BA60D7" w:rsidRPr="00DE7B59">
        <w:tab/>
        <w:t>if more than one LCG has data available for transmission when the BSR is to be transmitted:</w:t>
      </w:r>
    </w:p>
    <w:p w14:paraId="64EB0827" w14:textId="77777777" w:rsidR="00BA60D7" w:rsidRPr="00DE7B59" w:rsidRDefault="00186977" w:rsidP="00186977">
      <w:pPr>
        <w:pStyle w:val="B2"/>
      </w:pPr>
      <w:r w:rsidRPr="00DE7B59">
        <w:t>2&gt;</w:t>
      </w:r>
      <w:r w:rsidR="00BA60D7" w:rsidRPr="00DE7B59">
        <w:tab/>
        <w:t>report Long BSR for all LCGs which have data available for transmission.</w:t>
      </w:r>
    </w:p>
    <w:p w14:paraId="27A4BA27" w14:textId="77777777" w:rsidR="00BA60D7" w:rsidRPr="00DE7B59" w:rsidRDefault="00186977" w:rsidP="00186977">
      <w:pPr>
        <w:pStyle w:val="B1"/>
      </w:pPr>
      <w:r w:rsidRPr="00DE7B59">
        <w:t>1&gt;</w:t>
      </w:r>
      <w:r w:rsidR="00BA60D7" w:rsidRPr="00DE7B59">
        <w:tab/>
        <w:t>else:</w:t>
      </w:r>
    </w:p>
    <w:p w14:paraId="758638EA" w14:textId="77777777" w:rsidR="00BA60D7" w:rsidRPr="00DE7B59" w:rsidRDefault="00186977" w:rsidP="00186977">
      <w:pPr>
        <w:pStyle w:val="B2"/>
      </w:pPr>
      <w:r w:rsidRPr="00DE7B59">
        <w:t>2&gt;</w:t>
      </w:r>
      <w:r w:rsidR="00BA60D7" w:rsidRPr="00DE7B59">
        <w:tab/>
        <w:t>report Short BSR.</w:t>
      </w:r>
    </w:p>
    <w:p w14:paraId="3942658A" w14:textId="77777777" w:rsidR="00BA60D7" w:rsidRPr="00DE7B59" w:rsidRDefault="00BA60D7" w:rsidP="00BA60D7">
      <w:r w:rsidRPr="00DE7B59">
        <w:t>For Padding BSR:</w:t>
      </w:r>
    </w:p>
    <w:p w14:paraId="433E34C7" w14:textId="77777777" w:rsidR="00BA60D7" w:rsidRPr="00DE7B59" w:rsidRDefault="00186977" w:rsidP="00186977">
      <w:pPr>
        <w:pStyle w:val="B1"/>
      </w:pPr>
      <w:r w:rsidRPr="00DE7B59">
        <w:t>1&gt;</w:t>
      </w:r>
      <w:r w:rsidR="00BA60D7" w:rsidRPr="00DE7B59">
        <w:tab/>
        <w:t>if the number of padding bits is equal to or larger than the size of the Short BSR plus its subheader but smaller than the size of the Long BSR plus its subheader:</w:t>
      </w:r>
    </w:p>
    <w:p w14:paraId="447B815F" w14:textId="77777777" w:rsidR="00BA60D7" w:rsidRPr="00DE7B59" w:rsidRDefault="00186977" w:rsidP="00186977">
      <w:pPr>
        <w:pStyle w:val="B2"/>
      </w:pPr>
      <w:r w:rsidRPr="00DE7B59">
        <w:t>2&gt;</w:t>
      </w:r>
      <w:r w:rsidR="00BA60D7" w:rsidRPr="00DE7B59">
        <w:tab/>
        <w:t xml:space="preserve">if more than one LCG has data </w:t>
      </w:r>
      <w:r w:rsidR="00BA60D7" w:rsidRPr="00DE7B59">
        <w:rPr>
          <w:lang w:eastAsia="zh-TW"/>
        </w:rPr>
        <w:t xml:space="preserve">available for transmission </w:t>
      </w:r>
      <w:r w:rsidR="00BA60D7" w:rsidRPr="00DE7B59">
        <w:t>when the BSR is to be transmitted:</w:t>
      </w:r>
    </w:p>
    <w:p w14:paraId="511EF380" w14:textId="77777777" w:rsidR="00BA60D7" w:rsidRPr="00DE7B59" w:rsidRDefault="00186977" w:rsidP="00186977">
      <w:pPr>
        <w:pStyle w:val="B3"/>
      </w:pPr>
      <w:r w:rsidRPr="00DE7B59">
        <w:t>3&gt;</w:t>
      </w:r>
      <w:r w:rsidR="00BA60D7" w:rsidRPr="00DE7B59">
        <w:tab/>
        <w:t>if the number of padding bits is equal to the size of the Short BSR plus its subheader:</w:t>
      </w:r>
    </w:p>
    <w:p w14:paraId="2B70551C" w14:textId="77777777" w:rsidR="00BA60D7" w:rsidRPr="00DE7B59" w:rsidRDefault="00186977" w:rsidP="00186977">
      <w:pPr>
        <w:pStyle w:val="B4"/>
      </w:pPr>
      <w:r w:rsidRPr="00DE7B59">
        <w:t>4&gt;</w:t>
      </w:r>
      <w:r w:rsidR="00BA60D7" w:rsidRPr="00DE7B59">
        <w:tab/>
        <w:t>report Short Truncated BSR of the LCG with the highest priority logical channel with data available for transmission.</w:t>
      </w:r>
    </w:p>
    <w:p w14:paraId="0F7DE453" w14:textId="77777777" w:rsidR="00BA60D7" w:rsidRPr="00DE7B59" w:rsidRDefault="00186977" w:rsidP="00186977">
      <w:pPr>
        <w:pStyle w:val="B3"/>
      </w:pPr>
      <w:r w:rsidRPr="00DE7B59">
        <w:t>3&gt;</w:t>
      </w:r>
      <w:r w:rsidR="00BA60D7" w:rsidRPr="00DE7B59">
        <w:tab/>
        <w:t>else:</w:t>
      </w:r>
    </w:p>
    <w:p w14:paraId="6BACECC3" w14:textId="77777777" w:rsidR="00BA60D7" w:rsidRPr="00DE7B59" w:rsidRDefault="00186977" w:rsidP="00186977">
      <w:pPr>
        <w:pStyle w:val="B4"/>
      </w:pPr>
      <w:r w:rsidRPr="00DE7B59">
        <w:t>4&gt;</w:t>
      </w:r>
      <w:r w:rsidR="00BA60D7" w:rsidRPr="00DE7B59">
        <w:tab/>
        <w:t>report Long Truncated BSR of the LCG(s) with the logical channels having data available for transmission following a decreasing order of priority, and in case of equal priority, in increasing order of LCGID.</w:t>
      </w:r>
    </w:p>
    <w:p w14:paraId="6403DFE9" w14:textId="77777777" w:rsidR="00BA60D7" w:rsidRPr="00DE7B59" w:rsidRDefault="00186977" w:rsidP="00186977">
      <w:pPr>
        <w:pStyle w:val="B2"/>
      </w:pPr>
      <w:r w:rsidRPr="00DE7B59">
        <w:t>2&gt;</w:t>
      </w:r>
      <w:r w:rsidR="00BA60D7" w:rsidRPr="00DE7B59">
        <w:tab/>
        <w:t>else:</w:t>
      </w:r>
    </w:p>
    <w:p w14:paraId="03B1DD37" w14:textId="77777777" w:rsidR="00BA60D7" w:rsidRPr="00DE7B59" w:rsidRDefault="00186977" w:rsidP="00186977">
      <w:pPr>
        <w:pStyle w:val="B3"/>
      </w:pPr>
      <w:r w:rsidRPr="00DE7B59">
        <w:t>3&gt;</w:t>
      </w:r>
      <w:r w:rsidR="00BA60D7" w:rsidRPr="00DE7B59">
        <w:tab/>
        <w:t>report Short BSR;</w:t>
      </w:r>
    </w:p>
    <w:p w14:paraId="59804C37" w14:textId="77777777" w:rsidR="00BA60D7" w:rsidRPr="00DE7B59" w:rsidRDefault="00186977" w:rsidP="00186977">
      <w:pPr>
        <w:pStyle w:val="B1"/>
      </w:pPr>
      <w:r w:rsidRPr="00DE7B59">
        <w:t>1&gt;</w:t>
      </w:r>
      <w:r w:rsidR="00BA60D7" w:rsidRPr="00DE7B59">
        <w:tab/>
        <w:t>else if the number of padding bits is equal to or larger than the size of the Long BSR plus its subheader:</w:t>
      </w:r>
    </w:p>
    <w:p w14:paraId="29F8AD87" w14:textId="77777777" w:rsidR="00BA60D7" w:rsidRPr="00DE7B59" w:rsidRDefault="00186977" w:rsidP="00186977">
      <w:pPr>
        <w:pStyle w:val="B2"/>
      </w:pPr>
      <w:r w:rsidRPr="00DE7B59">
        <w:t>2&gt;</w:t>
      </w:r>
      <w:r w:rsidR="00BA60D7" w:rsidRPr="00DE7B59">
        <w:tab/>
        <w:t>report Long BSR for all LCGs which have data available for transmission.</w:t>
      </w:r>
    </w:p>
    <w:p w14:paraId="4425DBD3" w14:textId="77777777" w:rsidR="00BA60D7" w:rsidRPr="00DE7B59" w:rsidRDefault="00BA60D7" w:rsidP="00BA60D7">
      <w:r w:rsidRPr="00DE7B59">
        <w:t>The MAC entity shall:</w:t>
      </w:r>
    </w:p>
    <w:p w14:paraId="7B6F07F0" w14:textId="77777777" w:rsidR="00BA60D7" w:rsidRPr="00DE7B59" w:rsidRDefault="00186977" w:rsidP="00186977">
      <w:pPr>
        <w:pStyle w:val="B1"/>
      </w:pPr>
      <w:r w:rsidRPr="00DE7B59">
        <w:t>1&gt;</w:t>
      </w:r>
      <w:r w:rsidR="00BA60D7" w:rsidRPr="00DE7B59">
        <w:tab/>
        <w:t>if the Buffer Status reporting procedure determines that at least one BSR has been triggered and not cancelled:</w:t>
      </w:r>
    </w:p>
    <w:p w14:paraId="6D907DAB" w14:textId="77777777" w:rsidR="00BA60D7" w:rsidRPr="00DE7B59" w:rsidRDefault="00186977" w:rsidP="00186977">
      <w:pPr>
        <w:pStyle w:val="B2"/>
      </w:pPr>
      <w:r w:rsidRPr="00DE7B59">
        <w:t>2&gt;</w:t>
      </w:r>
      <w:r w:rsidR="00BA60D7" w:rsidRPr="00DE7B59">
        <w:tab/>
        <w:t>if UL-SCH resources are available for a new immediate transmission:</w:t>
      </w:r>
    </w:p>
    <w:p w14:paraId="5B31F025" w14:textId="77777777" w:rsidR="00BA60D7" w:rsidRPr="00DE7B59" w:rsidRDefault="00186977" w:rsidP="00186977">
      <w:pPr>
        <w:pStyle w:val="B3"/>
      </w:pPr>
      <w:r w:rsidRPr="00DE7B59">
        <w:t>3&gt;</w:t>
      </w:r>
      <w:r w:rsidR="00BA60D7" w:rsidRPr="00DE7B59">
        <w:tab/>
        <w:t>instruct the Multiplexing and Assembly procedure to generate the BSR MAC CE(s);</w:t>
      </w:r>
    </w:p>
    <w:p w14:paraId="25D6B25B" w14:textId="77777777" w:rsidR="00BA60D7" w:rsidRPr="00DE7B59" w:rsidRDefault="00186977" w:rsidP="00186977">
      <w:pPr>
        <w:pStyle w:val="B3"/>
      </w:pPr>
      <w:r w:rsidRPr="00DE7B59">
        <w:t>3&gt;</w:t>
      </w:r>
      <w:r w:rsidR="00BA60D7" w:rsidRPr="00DE7B59">
        <w:tab/>
        <w:t xml:space="preserve">start or restart </w:t>
      </w:r>
      <w:r w:rsidR="00BA60D7" w:rsidRPr="00DE7B59">
        <w:rPr>
          <w:i/>
        </w:rPr>
        <w:t>periodicBSR-Timer</w:t>
      </w:r>
      <w:r w:rsidR="00BA60D7" w:rsidRPr="00DE7B59">
        <w:t xml:space="preserve"> except when all the generated BSRs are long or short Truncated BSRs;</w:t>
      </w:r>
    </w:p>
    <w:p w14:paraId="38850AA7" w14:textId="77777777" w:rsidR="00BA60D7" w:rsidRPr="00DE7B59" w:rsidRDefault="00186977" w:rsidP="00186977">
      <w:pPr>
        <w:pStyle w:val="B3"/>
      </w:pPr>
      <w:r w:rsidRPr="00DE7B59">
        <w:t>3&gt;</w:t>
      </w:r>
      <w:r w:rsidR="00BA60D7" w:rsidRPr="00DE7B59">
        <w:tab/>
        <w:t xml:space="preserve">start or restart </w:t>
      </w:r>
      <w:r w:rsidR="00BA60D7" w:rsidRPr="00DE7B59">
        <w:rPr>
          <w:i/>
        </w:rPr>
        <w:t>retxBSR-Timer</w:t>
      </w:r>
      <w:r w:rsidR="00BA60D7" w:rsidRPr="00DE7B59">
        <w:t>.</w:t>
      </w:r>
    </w:p>
    <w:p w14:paraId="62F667FB" w14:textId="77777777" w:rsidR="00BA60D7" w:rsidRPr="00DE7B59" w:rsidRDefault="00186977" w:rsidP="00186977">
      <w:pPr>
        <w:pStyle w:val="B2"/>
      </w:pPr>
      <w:r w:rsidRPr="00DE7B59">
        <w:t>2&gt;</w:t>
      </w:r>
      <w:r w:rsidR="00BA60D7" w:rsidRPr="00DE7B59">
        <w:tab/>
        <w:t xml:space="preserve">else if a Regular BSR has been triggered and </w:t>
      </w:r>
      <w:r w:rsidR="00BA60D7" w:rsidRPr="00DE7B59">
        <w:rPr>
          <w:i/>
        </w:rPr>
        <w:t>logicalChannelSR-DelayTimer</w:t>
      </w:r>
      <w:r w:rsidR="00BA60D7" w:rsidRPr="00DE7B59">
        <w:t xml:space="preserve"> is not running:</w:t>
      </w:r>
    </w:p>
    <w:p w14:paraId="21FFF4AF" w14:textId="77777777" w:rsidR="00BA60D7" w:rsidRPr="00DE7B59" w:rsidRDefault="00186977" w:rsidP="00186977">
      <w:pPr>
        <w:pStyle w:val="B3"/>
      </w:pPr>
      <w:r w:rsidRPr="00DE7B59">
        <w:t>3&gt;</w:t>
      </w:r>
      <w:r w:rsidR="00BA60D7" w:rsidRPr="00DE7B59">
        <w:tab/>
        <w:t>if an uplink grant is not a configured grant; or</w:t>
      </w:r>
    </w:p>
    <w:p w14:paraId="735A91A6" w14:textId="77777777" w:rsidR="00BA60D7" w:rsidRPr="00DE7B59" w:rsidRDefault="00186977" w:rsidP="00186977">
      <w:pPr>
        <w:pStyle w:val="B3"/>
      </w:pPr>
      <w:r w:rsidRPr="00DE7B59">
        <w:t>3&gt;</w:t>
      </w:r>
      <w:r w:rsidR="00BA60D7" w:rsidRPr="00DE7B59">
        <w:tab/>
        <w:t>if the Regular BSR was not triggered for a logical channel for which logical channel SR masking (</w:t>
      </w:r>
      <w:r w:rsidR="00BA60D7" w:rsidRPr="00DE7B59">
        <w:rPr>
          <w:i/>
        </w:rPr>
        <w:t>logicalChannelSR-Mask</w:t>
      </w:r>
      <w:r w:rsidR="00BA60D7" w:rsidRPr="00DE7B59">
        <w:t>) is setup by upper layers:</w:t>
      </w:r>
    </w:p>
    <w:p w14:paraId="7492705B" w14:textId="77777777" w:rsidR="00BA60D7" w:rsidRPr="00DE7B59" w:rsidRDefault="00186977" w:rsidP="00186977">
      <w:pPr>
        <w:pStyle w:val="B4"/>
      </w:pPr>
      <w:r w:rsidRPr="00DE7B59">
        <w:t>4&gt;</w:t>
      </w:r>
      <w:r w:rsidR="00BA60D7" w:rsidRPr="00DE7B59">
        <w:tab/>
        <w:t>trigger a Scheduling Request.</w:t>
      </w:r>
    </w:p>
    <w:p w14:paraId="30ED585B" w14:textId="77777777" w:rsidR="00BA60D7" w:rsidRPr="00DE7B59" w:rsidRDefault="00BA60D7" w:rsidP="00BA60D7">
      <w:r w:rsidRPr="00DE7B59">
        <w:t>A MAC PDU shall contain at most one BSR MAC CE, even when multiple events have triggered a BSR by the time. The Regular BSR and the Periodic BSR shall have precedence over the padding BSR.</w:t>
      </w:r>
    </w:p>
    <w:p w14:paraId="1C637A4C" w14:textId="77777777" w:rsidR="00BA60D7" w:rsidRPr="00DE7B59" w:rsidRDefault="00BA60D7" w:rsidP="00BA60D7">
      <w:r w:rsidRPr="00DE7B59">
        <w:t xml:space="preserve">The MAC entity shall restart </w:t>
      </w:r>
      <w:r w:rsidRPr="00DE7B59">
        <w:rPr>
          <w:i/>
        </w:rPr>
        <w:t>retxBSR-Timer</w:t>
      </w:r>
      <w:r w:rsidRPr="00DE7B59">
        <w:t xml:space="preserve"> upon reception of a grant for transmission of new data on any UL-SCH.</w:t>
      </w:r>
    </w:p>
    <w:p w14:paraId="2F5763EB" w14:textId="77777777" w:rsidR="00BA60D7" w:rsidRPr="00DE7B59" w:rsidRDefault="00BA60D7" w:rsidP="00BA60D7">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46A0EB96" w14:textId="77777777" w:rsidR="00BA60D7" w:rsidRPr="00DE7B59" w:rsidRDefault="00BA60D7" w:rsidP="00BA60D7">
      <w:r w:rsidRPr="00DE7B59">
        <w:t>The MAC entity shall transmit at most one BSR in one MAC PDU. Padding BSR shall not be included when the MAC PDU contains a Regular or Periodic BSR.</w:t>
      </w:r>
    </w:p>
    <w:p w14:paraId="267AC2B2" w14:textId="77777777" w:rsidR="00BA60D7" w:rsidRPr="00DE7B59" w:rsidRDefault="00BA60D7" w:rsidP="00131CE5">
      <w:r w:rsidRPr="00DE7B59">
        <w:t>[TS 38.32</w:t>
      </w:r>
      <w:r w:rsidR="00272FCA" w:rsidRPr="00DE7B59">
        <w:t>1</w:t>
      </w:r>
      <w:r w:rsidRPr="00DE7B59">
        <w:t>, clause 6.1.3.1]</w:t>
      </w:r>
    </w:p>
    <w:p w14:paraId="4E8BDB0A" w14:textId="77777777" w:rsidR="00BA60D7" w:rsidRPr="00DE7B59" w:rsidRDefault="00BA60D7" w:rsidP="00BA60D7">
      <w:r w:rsidRPr="00DE7B59">
        <w:t>Buffer Status Report (BSR) MAC CEs consist of either:</w:t>
      </w:r>
    </w:p>
    <w:p w14:paraId="665EE732" w14:textId="77777777" w:rsidR="00BA60D7" w:rsidRPr="00DE7B59" w:rsidRDefault="00201F17" w:rsidP="00201F17">
      <w:pPr>
        <w:pStyle w:val="B1"/>
      </w:pPr>
      <w:r w:rsidRPr="00DE7B59">
        <w:t>-</w:t>
      </w:r>
      <w:r w:rsidRPr="00DE7B59">
        <w:tab/>
      </w:r>
      <w:r w:rsidR="00BA60D7" w:rsidRPr="00DE7B59">
        <w:t>Short BSR format (fixed size); or</w:t>
      </w:r>
    </w:p>
    <w:p w14:paraId="61D85DD3" w14:textId="77777777" w:rsidR="00BA60D7" w:rsidRPr="00DE7B59" w:rsidRDefault="00201F17" w:rsidP="00201F17">
      <w:pPr>
        <w:pStyle w:val="B1"/>
      </w:pPr>
      <w:r w:rsidRPr="00DE7B59">
        <w:t>-</w:t>
      </w:r>
      <w:r w:rsidRPr="00DE7B59">
        <w:tab/>
      </w:r>
      <w:r w:rsidR="00BA60D7" w:rsidRPr="00DE7B59">
        <w:t>Long BSR format (variable size); or</w:t>
      </w:r>
    </w:p>
    <w:p w14:paraId="449460BD" w14:textId="77777777" w:rsidR="00BA60D7" w:rsidRPr="00DE7B59" w:rsidRDefault="00201F17" w:rsidP="00201F17">
      <w:pPr>
        <w:pStyle w:val="B1"/>
      </w:pPr>
      <w:r w:rsidRPr="00DE7B59">
        <w:t>-</w:t>
      </w:r>
      <w:r w:rsidRPr="00DE7B59">
        <w:tab/>
      </w:r>
      <w:r w:rsidR="00BA60D7" w:rsidRPr="00DE7B59">
        <w:t>Short Truncated BSR format (fixed size); or</w:t>
      </w:r>
    </w:p>
    <w:p w14:paraId="0B4FFA85" w14:textId="77777777" w:rsidR="00BA60D7" w:rsidRPr="00DE7B59" w:rsidRDefault="00201F17" w:rsidP="00201F17">
      <w:pPr>
        <w:pStyle w:val="B1"/>
      </w:pPr>
      <w:r w:rsidRPr="00DE7B59">
        <w:t>-</w:t>
      </w:r>
      <w:r w:rsidRPr="00DE7B59">
        <w:tab/>
      </w:r>
      <w:r w:rsidR="00BA60D7" w:rsidRPr="00DE7B59">
        <w:t>Long Truncated BSR format (variable size).</w:t>
      </w:r>
    </w:p>
    <w:p w14:paraId="164A7B37" w14:textId="77777777" w:rsidR="00BA60D7" w:rsidRPr="00DE7B59" w:rsidRDefault="00BA60D7" w:rsidP="00BA60D7">
      <w:r w:rsidRPr="00DE7B59">
        <w:t>The BSR formats are identified by MAC PDU subheaders with LCIDs as specified in Table 6.2.1-2.</w:t>
      </w:r>
    </w:p>
    <w:p w14:paraId="4265979D" w14:textId="77777777" w:rsidR="00BA60D7" w:rsidRPr="00DE7B59" w:rsidRDefault="00BA60D7" w:rsidP="00BA60D7">
      <w:r w:rsidRPr="00DE7B59">
        <w:t>The fields in the BSR MAC CE are defined as follows:</w:t>
      </w:r>
    </w:p>
    <w:p w14:paraId="4E764970" w14:textId="77777777" w:rsidR="00BA60D7" w:rsidRPr="00DE7B59" w:rsidRDefault="00201F17" w:rsidP="00201F17">
      <w:pPr>
        <w:pStyle w:val="B1"/>
      </w:pPr>
      <w:r w:rsidRPr="00DE7B59">
        <w:t>-</w:t>
      </w:r>
      <w:r w:rsidRPr="00DE7B59">
        <w:tab/>
      </w:r>
      <w:r w:rsidR="00BA60D7" w:rsidRPr="00DE7B59">
        <w:t>LCG ID: The Logical Channel Group ID field identifies the group of logical channel(s) whose buffer status is being reported. The length of the field is 3 bits;</w:t>
      </w:r>
    </w:p>
    <w:p w14:paraId="2AEC1AA4" w14:textId="77777777" w:rsidR="00BA60D7" w:rsidRPr="00DE7B59" w:rsidRDefault="00201F17" w:rsidP="00201F17">
      <w:pPr>
        <w:pStyle w:val="B1"/>
      </w:pPr>
      <w:r w:rsidRPr="00DE7B59">
        <w:t>-</w:t>
      </w:r>
      <w:r w:rsidRPr="00DE7B59">
        <w:tab/>
      </w:r>
      <w:r w:rsidR="00BA60D7" w:rsidRPr="00DE7B59">
        <w:t>LCG</w:t>
      </w:r>
      <w:r w:rsidR="00BA60D7" w:rsidRPr="00DE7B59">
        <w:rPr>
          <w:vertAlign w:val="subscript"/>
        </w:rPr>
        <w:t>i</w:t>
      </w:r>
      <w:r w:rsidR="00BA60D7" w:rsidRPr="00DE7B59">
        <w:t>: For the Long BSR format, this field indicates the presence of the Buffer Size field for the logical channel group i. The LCG</w:t>
      </w:r>
      <w:r w:rsidR="00BA60D7" w:rsidRPr="00DE7B59">
        <w:rPr>
          <w:vertAlign w:val="subscript"/>
        </w:rPr>
        <w:t>i</w:t>
      </w:r>
      <w:r w:rsidR="00BA60D7" w:rsidRPr="00DE7B59">
        <w:t xml:space="preserve"> field set to "1" indicates that the Buffer Size field for the logical channel group i is reported. The LCG</w:t>
      </w:r>
      <w:r w:rsidR="00BA60D7" w:rsidRPr="00DE7B59">
        <w:rPr>
          <w:vertAlign w:val="subscript"/>
        </w:rPr>
        <w:t>i</w:t>
      </w:r>
      <w:r w:rsidR="00BA60D7" w:rsidRPr="00DE7B59">
        <w:t xml:space="preserve"> field set to "0" indicates that the Buffer Size field for the logical channel group i is not reported. For the Long Truncated BSR format, this field indicates whether logical channel group i has data available. The LCG</w:t>
      </w:r>
      <w:r w:rsidR="00BA60D7" w:rsidRPr="00DE7B59">
        <w:rPr>
          <w:vertAlign w:val="subscript"/>
        </w:rPr>
        <w:t>i</w:t>
      </w:r>
      <w:r w:rsidR="00BA60D7" w:rsidRPr="00DE7B59">
        <w:t xml:space="preserve"> field set to "1" indicates that logical channel group i has data available. The LCG</w:t>
      </w:r>
      <w:r w:rsidR="00BA60D7" w:rsidRPr="00DE7B59">
        <w:rPr>
          <w:vertAlign w:val="subscript"/>
        </w:rPr>
        <w:t>i</w:t>
      </w:r>
      <w:r w:rsidR="00BA60D7" w:rsidRPr="00DE7B59">
        <w:t xml:space="preserve"> field set to "0" indicates that logical channel group i does not have data available;</w:t>
      </w:r>
    </w:p>
    <w:p w14:paraId="3EC6CDF6" w14:textId="77777777" w:rsidR="00BA60D7" w:rsidRPr="00DE7B59" w:rsidRDefault="00201F17" w:rsidP="00201F17">
      <w:pPr>
        <w:pStyle w:val="B1"/>
      </w:pPr>
      <w:r w:rsidRPr="00DE7B59">
        <w:t>-</w:t>
      </w:r>
      <w:r w:rsidRPr="00DE7B59">
        <w:tab/>
      </w:r>
      <w:r w:rsidR="00BA60D7"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BA60D7" w:rsidRPr="00DE7B59">
        <w:rPr>
          <w:vertAlign w:val="subscript"/>
        </w:rPr>
        <w:t>i</w:t>
      </w:r>
      <w:r w:rsidR="00BA60D7" w:rsidRPr="00DE7B59">
        <w:t>. For the Long Truncated BSR format the number of Buffer Size fields included is maximised, while not exceeding the number of padding bits.</w:t>
      </w:r>
    </w:p>
    <w:p w14:paraId="6BD81BAC" w14:textId="77777777" w:rsidR="00BA60D7" w:rsidRPr="00DE7B59" w:rsidRDefault="00E54A3F" w:rsidP="00E54A3F">
      <w:pPr>
        <w:pStyle w:val="NO"/>
      </w:pPr>
      <w:r w:rsidRPr="00DE7B59">
        <w:t>NOTE:</w:t>
      </w:r>
      <w:r w:rsidRPr="00DE7B59">
        <w:tab/>
      </w:r>
      <w:r w:rsidR="00BA60D7" w:rsidRPr="00DE7B59">
        <w:t>The number of the Buffer Size fields in the Long Truncated BSR format can be zero.</w:t>
      </w:r>
    </w:p>
    <w:p w14:paraId="5CAA965C" w14:textId="77777777" w:rsidR="00BA60D7" w:rsidRPr="00DE7B59" w:rsidRDefault="00D450E9" w:rsidP="00C00718">
      <w:pPr>
        <w:pStyle w:val="TH"/>
      </w:pPr>
      <w:r>
        <w:pict w14:anchorId="1D06AEFC">
          <v:shape id="_x0000_i1030" type="#_x0000_t75" style="width:282pt;height:51pt">
            <v:imagedata r:id="rId14" o:title=""/>
          </v:shape>
        </w:pict>
      </w:r>
    </w:p>
    <w:p w14:paraId="17573173" w14:textId="77777777" w:rsidR="00BA60D7" w:rsidRPr="00DE7B59" w:rsidRDefault="00BA60D7" w:rsidP="008C2CC8">
      <w:pPr>
        <w:pStyle w:val="TF"/>
      </w:pPr>
      <w:r w:rsidRPr="00DE7B59">
        <w:t>Figure 6.1.3.1-1: Short BSR and Short Truncated BSR MAC CE</w:t>
      </w:r>
    </w:p>
    <w:p w14:paraId="0710BD15" w14:textId="77777777" w:rsidR="00BA60D7" w:rsidRPr="00DE7B59" w:rsidRDefault="00D450E9" w:rsidP="00C00718">
      <w:pPr>
        <w:pStyle w:val="TH"/>
      </w:pPr>
      <w:r>
        <w:pict w14:anchorId="2473CDC5">
          <v:shape id="_x0000_i1031" type="#_x0000_t75" style="width:282pt;height:165pt">
            <v:imagedata r:id="rId15" o:title=""/>
          </v:shape>
        </w:pict>
      </w:r>
    </w:p>
    <w:p w14:paraId="283279DD" w14:textId="77777777" w:rsidR="00BA60D7" w:rsidRPr="00DE7B59" w:rsidRDefault="00BA60D7" w:rsidP="008C2CC8">
      <w:pPr>
        <w:pStyle w:val="TF"/>
      </w:pPr>
      <w:r w:rsidRPr="00DE7B59">
        <w:t>Figure 6.1.3.1-2: Long BSR and Long Truncated BSR MAC CE</w:t>
      </w:r>
    </w:p>
    <w:p w14:paraId="3379E5B5" w14:textId="77777777" w:rsidR="001B28C9" w:rsidRPr="00DE7B59" w:rsidRDefault="001B28C9" w:rsidP="001B28C9"/>
    <w:p w14:paraId="666E2319" w14:textId="77777777" w:rsidR="00BA60D7" w:rsidRPr="00DE7B59" w:rsidRDefault="00BA60D7" w:rsidP="00C00718">
      <w:pPr>
        <w:pStyle w:val="TH"/>
      </w:pPr>
      <w:bookmarkStart w:id="28" w:name="_Ref199746086"/>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A60D7" w:rsidRPr="00DE7B59" w14:paraId="37DF815B" w14:textId="77777777" w:rsidTr="00BA60D7">
        <w:trPr>
          <w:jc w:val="center"/>
        </w:trPr>
        <w:tc>
          <w:tcPr>
            <w:tcW w:w="864" w:type="dxa"/>
            <w:shd w:val="clear" w:color="auto" w:fill="auto"/>
          </w:tcPr>
          <w:p w14:paraId="2A4567D3" w14:textId="77777777" w:rsidR="00BA60D7" w:rsidRPr="00DE7B59" w:rsidRDefault="00BA60D7" w:rsidP="00C00718">
            <w:pPr>
              <w:pStyle w:val="TAH"/>
              <w:rPr>
                <w:lang w:eastAsia="en-US"/>
              </w:rPr>
            </w:pPr>
            <w:r w:rsidRPr="00DE7B59">
              <w:rPr>
                <w:lang w:eastAsia="en-US"/>
              </w:rPr>
              <w:t>Index</w:t>
            </w:r>
          </w:p>
        </w:tc>
        <w:tc>
          <w:tcPr>
            <w:tcW w:w="1140" w:type="dxa"/>
            <w:shd w:val="clear" w:color="auto" w:fill="auto"/>
          </w:tcPr>
          <w:p w14:paraId="43ACD927" w14:textId="77777777" w:rsidR="00BA60D7" w:rsidRPr="00DE7B59" w:rsidRDefault="00BA60D7" w:rsidP="00C00718">
            <w:pPr>
              <w:pStyle w:val="TAH"/>
              <w:rPr>
                <w:lang w:eastAsia="en-US"/>
              </w:rPr>
            </w:pPr>
            <w:r w:rsidRPr="00DE7B59">
              <w:rPr>
                <w:lang w:eastAsia="en-US"/>
              </w:rPr>
              <w:t>BS value</w:t>
            </w:r>
          </w:p>
        </w:tc>
        <w:tc>
          <w:tcPr>
            <w:tcW w:w="864" w:type="dxa"/>
            <w:shd w:val="clear" w:color="auto" w:fill="auto"/>
          </w:tcPr>
          <w:p w14:paraId="59137C4B" w14:textId="77777777" w:rsidR="00BA60D7" w:rsidRPr="00DE7B59" w:rsidRDefault="00BA60D7" w:rsidP="00C00718">
            <w:pPr>
              <w:pStyle w:val="TAH"/>
              <w:rPr>
                <w:lang w:eastAsia="en-US"/>
              </w:rPr>
            </w:pPr>
            <w:r w:rsidRPr="00DE7B59">
              <w:rPr>
                <w:lang w:eastAsia="en-US"/>
              </w:rPr>
              <w:t>Index</w:t>
            </w:r>
          </w:p>
        </w:tc>
        <w:tc>
          <w:tcPr>
            <w:tcW w:w="1140" w:type="dxa"/>
            <w:shd w:val="clear" w:color="auto" w:fill="auto"/>
          </w:tcPr>
          <w:p w14:paraId="5B941BE4" w14:textId="77777777" w:rsidR="00BA60D7" w:rsidRPr="00DE7B59" w:rsidRDefault="00BA60D7" w:rsidP="00C00718">
            <w:pPr>
              <w:pStyle w:val="TAH"/>
              <w:rPr>
                <w:lang w:eastAsia="en-US"/>
              </w:rPr>
            </w:pPr>
            <w:r w:rsidRPr="00DE7B59">
              <w:rPr>
                <w:lang w:eastAsia="en-US"/>
              </w:rPr>
              <w:t>BS value</w:t>
            </w:r>
          </w:p>
        </w:tc>
        <w:tc>
          <w:tcPr>
            <w:tcW w:w="864" w:type="dxa"/>
          </w:tcPr>
          <w:p w14:paraId="5BFEE114" w14:textId="77777777" w:rsidR="00BA60D7" w:rsidRPr="00DE7B59" w:rsidRDefault="00BA60D7" w:rsidP="00C00718">
            <w:pPr>
              <w:pStyle w:val="TAH"/>
              <w:rPr>
                <w:lang w:eastAsia="en-US"/>
              </w:rPr>
            </w:pPr>
            <w:r w:rsidRPr="00DE7B59">
              <w:rPr>
                <w:lang w:eastAsia="en-US"/>
              </w:rPr>
              <w:t>Index</w:t>
            </w:r>
          </w:p>
        </w:tc>
        <w:tc>
          <w:tcPr>
            <w:tcW w:w="1140" w:type="dxa"/>
          </w:tcPr>
          <w:p w14:paraId="5C0DA1A4" w14:textId="77777777" w:rsidR="00BA60D7" w:rsidRPr="00DE7B59" w:rsidRDefault="00BA60D7" w:rsidP="00C00718">
            <w:pPr>
              <w:pStyle w:val="TAH"/>
              <w:rPr>
                <w:lang w:eastAsia="en-US"/>
              </w:rPr>
            </w:pPr>
            <w:r w:rsidRPr="00DE7B59">
              <w:rPr>
                <w:lang w:eastAsia="en-US"/>
              </w:rPr>
              <w:t>BS value</w:t>
            </w:r>
          </w:p>
        </w:tc>
        <w:tc>
          <w:tcPr>
            <w:tcW w:w="864" w:type="dxa"/>
          </w:tcPr>
          <w:p w14:paraId="11FF0791" w14:textId="77777777" w:rsidR="00BA60D7" w:rsidRPr="00DE7B59" w:rsidRDefault="00BA60D7" w:rsidP="00C00718">
            <w:pPr>
              <w:pStyle w:val="TAH"/>
              <w:rPr>
                <w:lang w:eastAsia="en-US"/>
              </w:rPr>
            </w:pPr>
            <w:r w:rsidRPr="00DE7B59">
              <w:rPr>
                <w:lang w:eastAsia="en-US"/>
              </w:rPr>
              <w:t>Index</w:t>
            </w:r>
          </w:p>
        </w:tc>
        <w:tc>
          <w:tcPr>
            <w:tcW w:w="1140" w:type="dxa"/>
          </w:tcPr>
          <w:p w14:paraId="7FD20A3B" w14:textId="77777777" w:rsidR="00BA60D7" w:rsidRPr="00DE7B59" w:rsidRDefault="00BA60D7" w:rsidP="00C00718">
            <w:pPr>
              <w:pStyle w:val="TAH"/>
              <w:rPr>
                <w:lang w:eastAsia="en-US"/>
              </w:rPr>
            </w:pPr>
            <w:r w:rsidRPr="00DE7B59">
              <w:rPr>
                <w:lang w:eastAsia="en-US"/>
              </w:rPr>
              <w:t>BS value</w:t>
            </w:r>
          </w:p>
        </w:tc>
      </w:tr>
      <w:tr w:rsidR="00BA60D7" w:rsidRPr="00DE7B59" w14:paraId="3A8C3EC7" w14:textId="77777777" w:rsidTr="00BA60D7">
        <w:trPr>
          <w:trHeight w:val="170"/>
          <w:jc w:val="center"/>
        </w:trPr>
        <w:tc>
          <w:tcPr>
            <w:tcW w:w="864" w:type="dxa"/>
            <w:shd w:val="clear" w:color="auto" w:fill="auto"/>
          </w:tcPr>
          <w:p w14:paraId="147246B8" w14:textId="77777777" w:rsidR="00BA60D7" w:rsidRPr="00DE7B59" w:rsidRDefault="00BA60D7" w:rsidP="00C00718">
            <w:pPr>
              <w:pStyle w:val="TAC"/>
              <w:rPr>
                <w:lang w:eastAsia="en-US"/>
              </w:rPr>
            </w:pPr>
            <w:r w:rsidRPr="00DE7B59">
              <w:rPr>
                <w:lang w:eastAsia="en-US"/>
              </w:rPr>
              <w:t>0</w:t>
            </w:r>
          </w:p>
        </w:tc>
        <w:tc>
          <w:tcPr>
            <w:tcW w:w="1140" w:type="dxa"/>
            <w:shd w:val="clear" w:color="auto" w:fill="auto"/>
          </w:tcPr>
          <w:p w14:paraId="7F0FBF55" w14:textId="77777777" w:rsidR="00BA60D7" w:rsidRPr="00DE7B59" w:rsidRDefault="00BA60D7" w:rsidP="00C00718">
            <w:pPr>
              <w:pStyle w:val="TAC"/>
              <w:rPr>
                <w:lang w:eastAsia="en-US"/>
              </w:rPr>
            </w:pPr>
            <w:r w:rsidRPr="00DE7B59">
              <w:rPr>
                <w:lang w:eastAsia="en-US"/>
              </w:rPr>
              <w:t>0</w:t>
            </w:r>
          </w:p>
        </w:tc>
        <w:tc>
          <w:tcPr>
            <w:tcW w:w="864" w:type="dxa"/>
            <w:shd w:val="clear" w:color="auto" w:fill="auto"/>
            <w:vAlign w:val="bottom"/>
          </w:tcPr>
          <w:p w14:paraId="1A2C0C74" w14:textId="77777777" w:rsidR="00BA60D7" w:rsidRPr="00DE7B59" w:rsidRDefault="00BA60D7" w:rsidP="00C00718">
            <w:pPr>
              <w:pStyle w:val="TAC"/>
              <w:rPr>
                <w:lang w:eastAsia="en-US"/>
              </w:rPr>
            </w:pPr>
            <w:r w:rsidRPr="00DE7B59">
              <w:rPr>
                <w:lang w:eastAsia="en-US"/>
              </w:rPr>
              <w:t>8</w:t>
            </w:r>
          </w:p>
        </w:tc>
        <w:tc>
          <w:tcPr>
            <w:tcW w:w="1140" w:type="dxa"/>
            <w:shd w:val="clear" w:color="auto" w:fill="auto"/>
          </w:tcPr>
          <w:p w14:paraId="26E67943"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72C6BEE0" w14:textId="77777777" w:rsidR="00BA60D7" w:rsidRPr="00DE7B59" w:rsidRDefault="00BA60D7" w:rsidP="00C00718">
            <w:pPr>
              <w:pStyle w:val="TAC"/>
              <w:rPr>
                <w:lang w:eastAsia="en-US"/>
              </w:rPr>
            </w:pPr>
            <w:r w:rsidRPr="00DE7B59">
              <w:rPr>
                <w:lang w:eastAsia="en-US"/>
              </w:rPr>
              <w:t>16</w:t>
            </w:r>
          </w:p>
        </w:tc>
        <w:tc>
          <w:tcPr>
            <w:tcW w:w="1140" w:type="dxa"/>
          </w:tcPr>
          <w:p w14:paraId="4D9598C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7F12D871" w14:textId="77777777" w:rsidR="00BA60D7" w:rsidRPr="00DE7B59" w:rsidRDefault="00BA60D7" w:rsidP="00C00718">
            <w:pPr>
              <w:pStyle w:val="TAC"/>
              <w:rPr>
                <w:lang w:eastAsia="en-US"/>
              </w:rPr>
            </w:pPr>
            <w:r w:rsidRPr="00DE7B59">
              <w:rPr>
                <w:lang w:eastAsia="en-US"/>
              </w:rPr>
              <w:t>24</w:t>
            </w:r>
          </w:p>
        </w:tc>
        <w:tc>
          <w:tcPr>
            <w:tcW w:w="1140" w:type="dxa"/>
          </w:tcPr>
          <w:p w14:paraId="11065234"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20516</w:t>
            </w:r>
          </w:p>
        </w:tc>
      </w:tr>
      <w:tr w:rsidR="00BA60D7" w:rsidRPr="00DE7B59" w14:paraId="5566E8DF" w14:textId="77777777" w:rsidTr="00BA60D7">
        <w:trPr>
          <w:trHeight w:val="170"/>
          <w:jc w:val="center"/>
        </w:trPr>
        <w:tc>
          <w:tcPr>
            <w:tcW w:w="864" w:type="dxa"/>
            <w:shd w:val="clear" w:color="auto" w:fill="auto"/>
          </w:tcPr>
          <w:p w14:paraId="31512060" w14:textId="77777777" w:rsidR="00BA60D7" w:rsidRPr="00DE7B59" w:rsidRDefault="00BA60D7" w:rsidP="00C00718">
            <w:pPr>
              <w:pStyle w:val="TAC"/>
              <w:rPr>
                <w:lang w:eastAsia="en-US"/>
              </w:rPr>
            </w:pPr>
            <w:r w:rsidRPr="00DE7B59">
              <w:rPr>
                <w:lang w:eastAsia="en-US"/>
              </w:rPr>
              <w:t>1</w:t>
            </w:r>
          </w:p>
        </w:tc>
        <w:tc>
          <w:tcPr>
            <w:tcW w:w="1140" w:type="dxa"/>
            <w:shd w:val="clear" w:color="auto" w:fill="auto"/>
          </w:tcPr>
          <w:p w14:paraId="1053D2AD"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7AC5FB7B" w14:textId="77777777" w:rsidR="00BA60D7" w:rsidRPr="00DE7B59" w:rsidRDefault="00BA60D7" w:rsidP="00C00718">
            <w:pPr>
              <w:pStyle w:val="TAC"/>
              <w:rPr>
                <w:lang w:eastAsia="en-US"/>
              </w:rPr>
            </w:pPr>
            <w:r w:rsidRPr="00DE7B59">
              <w:rPr>
                <w:lang w:eastAsia="en-US"/>
              </w:rPr>
              <w:t>9</w:t>
            </w:r>
          </w:p>
        </w:tc>
        <w:tc>
          <w:tcPr>
            <w:tcW w:w="1140" w:type="dxa"/>
            <w:shd w:val="clear" w:color="auto" w:fill="auto"/>
          </w:tcPr>
          <w:p w14:paraId="184D863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71228813" w14:textId="77777777" w:rsidR="00BA60D7" w:rsidRPr="00DE7B59" w:rsidRDefault="00BA60D7" w:rsidP="00C00718">
            <w:pPr>
              <w:pStyle w:val="TAC"/>
              <w:rPr>
                <w:lang w:eastAsia="en-US"/>
              </w:rPr>
            </w:pPr>
            <w:r w:rsidRPr="00DE7B59">
              <w:rPr>
                <w:lang w:eastAsia="en-US"/>
              </w:rPr>
              <w:t>17</w:t>
            </w:r>
          </w:p>
        </w:tc>
        <w:tc>
          <w:tcPr>
            <w:tcW w:w="1140" w:type="dxa"/>
          </w:tcPr>
          <w:p w14:paraId="54CB458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15371301" w14:textId="77777777" w:rsidR="00BA60D7" w:rsidRPr="00DE7B59" w:rsidRDefault="00BA60D7" w:rsidP="00C00718">
            <w:pPr>
              <w:pStyle w:val="TAC"/>
              <w:rPr>
                <w:lang w:eastAsia="en-US"/>
              </w:rPr>
            </w:pPr>
            <w:r w:rsidRPr="00DE7B59">
              <w:rPr>
                <w:lang w:eastAsia="en-US"/>
              </w:rPr>
              <w:t>25</w:t>
            </w:r>
          </w:p>
        </w:tc>
        <w:tc>
          <w:tcPr>
            <w:tcW w:w="1140" w:type="dxa"/>
          </w:tcPr>
          <w:p w14:paraId="7CE0C15C"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28581</w:t>
            </w:r>
          </w:p>
        </w:tc>
      </w:tr>
      <w:tr w:rsidR="00BA60D7" w:rsidRPr="00DE7B59" w14:paraId="0FB10FC5" w14:textId="77777777" w:rsidTr="00BA60D7">
        <w:trPr>
          <w:trHeight w:val="170"/>
          <w:jc w:val="center"/>
        </w:trPr>
        <w:tc>
          <w:tcPr>
            <w:tcW w:w="864" w:type="dxa"/>
            <w:shd w:val="clear" w:color="auto" w:fill="auto"/>
          </w:tcPr>
          <w:p w14:paraId="680095FD" w14:textId="77777777" w:rsidR="00BA60D7" w:rsidRPr="00DE7B59" w:rsidRDefault="00BA60D7" w:rsidP="00C00718">
            <w:pPr>
              <w:pStyle w:val="TAC"/>
              <w:rPr>
                <w:lang w:eastAsia="en-US"/>
              </w:rPr>
            </w:pPr>
            <w:r w:rsidRPr="00DE7B59">
              <w:rPr>
                <w:lang w:eastAsia="en-US"/>
              </w:rPr>
              <w:t>2</w:t>
            </w:r>
          </w:p>
        </w:tc>
        <w:tc>
          <w:tcPr>
            <w:tcW w:w="1140" w:type="dxa"/>
            <w:shd w:val="clear" w:color="auto" w:fill="auto"/>
          </w:tcPr>
          <w:p w14:paraId="7987091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4C748CB3" w14:textId="77777777" w:rsidR="00BA60D7" w:rsidRPr="00DE7B59" w:rsidRDefault="00BA60D7" w:rsidP="00C00718">
            <w:pPr>
              <w:pStyle w:val="TAC"/>
              <w:rPr>
                <w:lang w:eastAsia="en-US"/>
              </w:rPr>
            </w:pPr>
            <w:r w:rsidRPr="00DE7B59">
              <w:rPr>
                <w:lang w:eastAsia="en-US"/>
              </w:rPr>
              <w:t>10</w:t>
            </w:r>
          </w:p>
        </w:tc>
        <w:tc>
          <w:tcPr>
            <w:tcW w:w="1140" w:type="dxa"/>
            <w:shd w:val="clear" w:color="auto" w:fill="auto"/>
          </w:tcPr>
          <w:p w14:paraId="2E4684AC"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625C8590" w14:textId="77777777" w:rsidR="00BA60D7" w:rsidRPr="00DE7B59" w:rsidRDefault="00BA60D7" w:rsidP="00C00718">
            <w:pPr>
              <w:pStyle w:val="TAC"/>
              <w:rPr>
                <w:lang w:eastAsia="en-US"/>
              </w:rPr>
            </w:pPr>
            <w:r w:rsidRPr="00DE7B59">
              <w:rPr>
                <w:lang w:eastAsia="en-US"/>
              </w:rPr>
              <w:t>18</w:t>
            </w:r>
          </w:p>
        </w:tc>
        <w:tc>
          <w:tcPr>
            <w:tcW w:w="1140" w:type="dxa"/>
          </w:tcPr>
          <w:p w14:paraId="127CBF4E"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56C3CC95" w14:textId="77777777" w:rsidR="00BA60D7" w:rsidRPr="00DE7B59" w:rsidRDefault="00BA60D7" w:rsidP="00C00718">
            <w:pPr>
              <w:pStyle w:val="TAC"/>
              <w:rPr>
                <w:lang w:eastAsia="en-US"/>
              </w:rPr>
            </w:pPr>
            <w:r w:rsidRPr="00DE7B59">
              <w:rPr>
                <w:lang w:eastAsia="en-US"/>
              </w:rPr>
              <w:t>26</w:t>
            </w:r>
          </w:p>
        </w:tc>
        <w:tc>
          <w:tcPr>
            <w:tcW w:w="1140" w:type="dxa"/>
          </w:tcPr>
          <w:p w14:paraId="308C414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39818</w:t>
            </w:r>
          </w:p>
        </w:tc>
      </w:tr>
      <w:tr w:rsidR="00BA60D7" w:rsidRPr="00DE7B59" w14:paraId="28C5F7C0" w14:textId="77777777" w:rsidTr="00BA60D7">
        <w:trPr>
          <w:trHeight w:val="170"/>
          <w:jc w:val="center"/>
        </w:trPr>
        <w:tc>
          <w:tcPr>
            <w:tcW w:w="864" w:type="dxa"/>
            <w:shd w:val="clear" w:color="auto" w:fill="auto"/>
          </w:tcPr>
          <w:p w14:paraId="16B6BD47" w14:textId="77777777" w:rsidR="00BA60D7" w:rsidRPr="00DE7B59" w:rsidRDefault="00BA60D7" w:rsidP="00C00718">
            <w:pPr>
              <w:pStyle w:val="TAC"/>
              <w:rPr>
                <w:lang w:eastAsia="en-US"/>
              </w:rPr>
            </w:pPr>
            <w:r w:rsidRPr="00DE7B59">
              <w:rPr>
                <w:lang w:eastAsia="en-US"/>
              </w:rPr>
              <w:t>3</w:t>
            </w:r>
          </w:p>
        </w:tc>
        <w:tc>
          <w:tcPr>
            <w:tcW w:w="1140" w:type="dxa"/>
            <w:shd w:val="clear" w:color="auto" w:fill="auto"/>
          </w:tcPr>
          <w:p w14:paraId="7B8815EB"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2EBDE35D" w14:textId="77777777" w:rsidR="00BA60D7" w:rsidRPr="00DE7B59" w:rsidRDefault="00BA60D7" w:rsidP="00C00718">
            <w:pPr>
              <w:pStyle w:val="TAC"/>
              <w:rPr>
                <w:lang w:eastAsia="en-US"/>
              </w:rPr>
            </w:pPr>
            <w:r w:rsidRPr="00DE7B59">
              <w:rPr>
                <w:lang w:eastAsia="en-US"/>
              </w:rPr>
              <w:t>11</w:t>
            </w:r>
          </w:p>
        </w:tc>
        <w:tc>
          <w:tcPr>
            <w:tcW w:w="1140" w:type="dxa"/>
            <w:shd w:val="clear" w:color="auto" w:fill="auto"/>
          </w:tcPr>
          <w:p w14:paraId="45C83E8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2E138F6B" w14:textId="77777777" w:rsidR="00BA60D7" w:rsidRPr="00DE7B59" w:rsidRDefault="00BA60D7" w:rsidP="00C00718">
            <w:pPr>
              <w:pStyle w:val="TAC"/>
              <w:rPr>
                <w:lang w:eastAsia="en-US"/>
              </w:rPr>
            </w:pPr>
            <w:r w:rsidRPr="00DE7B59">
              <w:rPr>
                <w:lang w:eastAsia="en-US"/>
              </w:rPr>
              <w:t>19</w:t>
            </w:r>
          </w:p>
        </w:tc>
        <w:tc>
          <w:tcPr>
            <w:tcW w:w="1140" w:type="dxa"/>
          </w:tcPr>
          <w:p w14:paraId="3F71D59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0D1AB90D" w14:textId="77777777" w:rsidR="00BA60D7" w:rsidRPr="00DE7B59" w:rsidRDefault="00BA60D7" w:rsidP="00C00718">
            <w:pPr>
              <w:pStyle w:val="TAC"/>
              <w:rPr>
                <w:lang w:eastAsia="en-US"/>
              </w:rPr>
            </w:pPr>
            <w:r w:rsidRPr="00DE7B59">
              <w:rPr>
                <w:lang w:eastAsia="en-US"/>
              </w:rPr>
              <w:t>27</w:t>
            </w:r>
          </w:p>
        </w:tc>
        <w:tc>
          <w:tcPr>
            <w:tcW w:w="1140" w:type="dxa"/>
          </w:tcPr>
          <w:p w14:paraId="5539E2FD"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55474</w:t>
            </w:r>
          </w:p>
        </w:tc>
      </w:tr>
      <w:tr w:rsidR="00BA60D7" w:rsidRPr="00DE7B59" w14:paraId="51D85313" w14:textId="77777777" w:rsidTr="00BA60D7">
        <w:trPr>
          <w:trHeight w:val="170"/>
          <w:jc w:val="center"/>
        </w:trPr>
        <w:tc>
          <w:tcPr>
            <w:tcW w:w="864" w:type="dxa"/>
            <w:shd w:val="clear" w:color="auto" w:fill="auto"/>
          </w:tcPr>
          <w:p w14:paraId="4DBE538C" w14:textId="77777777" w:rsidR="00BA60D7" w:rsidRPr="00DE7B59" w:rsidRDefault="00BA60D7" w:rsidP="00C00718">
            <w:pPr>
              <w:pStyle w:val="TAC"/>
              <w:rPr>
                <w:lang w:eastAsia="en-US"/>
              </w:rPr>
            </w:pPr>
            <w:r w:rsidRPr="00DE7B59">
              <w:rPr>
                <w:lang w:eastAsia="en-US"/>
              </w:rPr>
              <w:t>4</w:t>
            </w:r>
          </w:p>
        </w:tc>
        <w:tc>
          <w:tcPr>
            <w:tcW w:w="1140" w:type="dxa"/>
            <w:shd w:val="clear" w:color="auto" w:fill="auto"/>
          </w:tcPr>
          <w:p w14:paraId="1997F0B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74F946B5" w14:textId="77777777" w:rsidR="00BA60D7" w:rsidRPr="00DE7B59" w:rsidRDefault="00BA60D7" w:rsidP="00C00718">
            <w:pPr>
              <w:pStyle w:val="TAC"/>
              <w:rPr>
                <w:lang w:eastAsia="en-US"/>
              </w:rPr>
            </w:pPr>
            <w:r w:rsidRPr="00DE7B59">
              <w:rPr>
                <w:lang w:eastAsia="en-US"/>
              </w:rPr>
              <w:t>12</w:t>
            </w:r>
          </w:p>
        </w:tc>
        <w:tc>
          <w:tcPr>
            <w:tcW w:w="1140" w:type="dxa"/>
            <w:shd w:val="clear" w:color="auto" w:fill="auto"/>
          </w:tcPr>
          <w:p w14:paraId="1A1A857E"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067FF071" w14:textId="77777777" w:rsidR="00BA60D7" w:rsidRPr="00DE7B59" w:rsidRDefault="00BA60D7" w:rsidP="00C00718">
            <w:pPr>
              <w:pStyle w:val="TAC"/>
              <w:rPr>
                <w:lang w:eastAsia="en-US"/>
              </w:rPr>
            </w:pPr>
            <w:r w:rsidRPr="00DE7B59">
              <w:rPr>
                <w:lang w:eastAsia="en-US"/>
              </w:rPr>
              <w:t>20</w:t>
            </w:r>
          </w:p>
        </w:tc>
        <w:tc>
          <w:tcPr>
            <w:tcW w:w="1140" w:type="dxa"/>
          </w:tcPr>
          <w:p w14:paraId="7537E555"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7C65D640" w14:textId="77777777" w:rsidR="00BA60D7" w:rsidRPr="00DE7B59" w:rsidRDefault="00BA60D7" w:rsidP="00C00718">
            <w:pPr>
              <w:pStyle w:val="TAC"/>
              <w:rPr>
                <w:lang w:eastAsia="en-US"/>
              </w:rPr>
            </w:pPr>
            <w:r w:rsidRPr="00DE7B59">
              <w:rPr>
                <w:lang w:eastAsia="en-US"/>
              </w:rPr>
              <w:t>28</w:t>
            </w:r>
          </w:p>
        </w:tc>
        <w:tc>
          <w:tcPr>
            <w:tcW w:w="1140" w:type="dxa"/>
          </w:tcPr>
          <w:p w14:paraId="69D9568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77284</w:t>
            </w:r>
          </w:p>
        </w:tc>
      </w:tr>
      <w:tr w:rsidR="00BA60D7" w:rsidRPr="00DE7B59" w14:paraId="02D039CD" w14:textId="77777777" w:rsidTr="00BA60D7">
        <w:trPr>
          <w:trHeight w:val="170"/>
          <w:jc w:val="center"/>
        </w:trPr>
        <w:tc>
          <w:tcPr>
            <w:tcW w:w="864" w:type="dxa"/>
            <w:shd w:val="clear" w:color="auto" w:fill="auto"/>
          </w:tcPr>
          <w:p w14:paraId="72F7F34A" w14:textId="77777777" w:rsidR="00BA60D7" w:rsidRPr="00DE7B59" w:rsidRDefault="00BA60D7" w:rsidP="00C00718">
            <w:pPr>
              <w:pStyle w:val="TAC"/>
              <w:rPr>
                <w:lang w:eastAsia="en-US"/>
              </w:rPr>
            </w:pPr>
            <w:r w:rsidRPr="00DE7B59">
              <w:rPr>
                <w:lang w:eastAsia="en-US"/>
              </w:rPr>
              <w:t>5</w:t>
            </w:r>
          </w:p>
        </w:tc>
        <w:tc>
          <w:tcPr>
            <w:tcW w:w="1140" w:type="dxa"/>
            <w:shd w:val="clear" w:color="auto" w:fill="auto"/>
          </w:tcPr>
          <w:p w14:paraId="2D3D5399"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24BCD5D9" w14:textId="77777777" w:rsidR="00BA60D7" w:rsidRPr="00DE7B59" w:rsidRDefault="00BA60D7" w:rsidP="00C00718">
            <w:pPr>
              <w:pStyle w:val="TAC"/>
              <w:rPr>
                <w:lang w:eastAsia="en-US"/>
              </w:rPr>
            </w:pPr>
            <w:r w:rsidRPr="00DE7B59">
              <w:rPr>
                <w:lang w:eastAsia="en-US"/>
              </w:rPr>
              <w:t>13</w:t>
            </w:r>
          </w:p>
        </w:tc>
        <w:tc>
          <w:tcPr>
            <w:tcW w:w="1140" w:type="dxa"/>
            <w:shd w:val="clear" w:color="auto" w:fill="auto"/>
          </w:tcPr>
          <w:p w14:paraId="7B64A152"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5E8DCF88" w14:textId="77777777" w:rsidR="00BA60D7" w:rsidRPr="00DE7B59" w:rsidRDefault="00BA60D7" w:rsidP="00C00718">
            <w:pPr>
              <w:pStyle w:val="TAC"/>
              <w:rPr>
                <w:lang w:eastAsia="en-US"/>
              </w:rPr>
            </w:pPr>
            <w:r w:rsidRPr="00DE7B59">
              <w:rPr>
                <w:lang w:eastAsia="en-US"/>
              </w:rPr>
              <w:t>21</w:t>
            </w:r>
          </w:p>
        </w:tc>
        <w:tc>
          <w:tcPr>
            <w:tcW w:w="1140" w:type="dxa"/>
          </w:tcPr>
          <w:p w14:paraId="015F814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47EF57B6" w14:textId="77777777" w:rsidR="00BA60D7" w:rsidRPr="00DE7B59" w:rsidRDefault="00BA60D7" w:rsidP="00C00718">
            <w:pPr>
              <w:pStyle w:val="TAC"/>
              <w:rPr>
                <w:lang w:eastAsia="en-US"/>
              </w:rPr>
            </w:pPr>
            <w:r w:rsidRPr="00DE7B59">
              <w:rPr>
                <w:lang w:eastAsia="en-US"/>
              </w:rPr>
              <w:t>29</w:t>
            </w:r>
          </w:p>
        </w:tc>
        <w:tc>
          <w:tcPr>
            <w:tcW w:w="1140" w:type="dxa"/>
          </w:tcPr>
          <w:p w14:paraId="4404AF91"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107669</w:t>
            </w:r>
          </w:p>
        </w:tc>
      </w:tr>
      <w:tr w:rsidR="00BA60D7" w:rsidRPr="00DE7B59" w14:paraId="5BBC6270" w14:textId="77777777" w:rsidTr="00BA60D7">
        <w:trPr>
          <w:trHeight w:val="170"/>
          <w:jc w:val="center"/>
        </w:trPr>
        <w:tc>
          <w:tcPr>
            <w:tcW w:w="864" w:type="dxa"/>
            <w:shd w:val="clear" w:color="auto" w:fill="auto"/>
          </w:tcPr>
          <w:p w14:paraId="09462513" w14:textId="77777777" w:rsidR="00BA60D7" w:rsidRPr="00DE7B59" w:rsidRDefault="00BA60D7" w:rsidP="00C00718">
            <w:pPr>
              <w:pStyle w:val="TAC"/>
              <w:rPr>
                <w:lang w:eastAsia="en-US"/>
              </w:rPr>
            </w:pPr>
            <w:r w:rsidRPr="00DE7B59">
              <w:rPr>
                <w:lang w:eastAsia="en-US"/>
              </w:rPr>
              <w:t>6</w:t>
            </w:r>
          </w:p>
        </w:tc>
        <w:tc>
          <w:tcPr>
            <w:tcW w:w="1140" w:type="dxa"/>
            <w:shd w:val="clear" w:color="auto" w:fill="auto"/>
          </w:tcPr>
          <w:p w14:paraId="6308F4D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69A5A9A5" w14:textId="77777777" w:rsidR="00BA60D7" w:rsidRPr="00DE7B59" w:rsidRDefault="00BA60D7" w:rsidP="00C00718">
            <w:pPr>
              <w:pStyle w:val="TAC"/>
              <w:rPr>
                <w:lang w:eastAsia="en-US"/>
              </w:rPr>
            </w:pPr>
            <w:r w:rsidRPr="00DE7B59">
              <w:rPr>
                <w:lang w:eastAsia="en-US"/>
              </w:rPr>
              <w:t>14</w:t>
            </w:r>
          </w:p>
        </w:tc>
        <w:tc>
          <w:tcPr>
            <w:tcW w:w="1140" w:type="dxa"/>
            <w:shd w:val="clear" w:color="auto" w:fill="auto"/>
          </w:tcPr>
          <w:p w14:paraId="136A0FC9"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66EC5A9F" w14:textId="77777777" w:rsidR="00BA60D7" w:rsidRPr="00DE7B59" w:rsidRDefault="00BA60D7" w:rsidP="00C00718">
            <w:pPr>
              <w:pStyle w:val="TAC"/>
              <w:rPr>
                <w:lang w:eastAsia="en-US"/>
              </w:rPr>
            </w:pPr>
            <w:r w:rsidRPr="00DE7B59">
              <w:rPr>
                <w:lang w:eastAsia="en-US"/>
              </w:rPr>
              <w:t>22</w:t>
            </w:r>
          </w:p>
        </w:tc>
        <w:tc>
          <w:tcPr>
            <w:tcW w:w="1140" w:type="dxa"/>
          </w:tcPr>
          <w:p w14:paraId="145D865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62F785C1" w14:textId="77777777" w:rsidR="00BA60D7" w:rsidRPr="00DE7B59" w:rsidRDefault="00BA60D7" w:rsidP="00C00718">
            <w:pPr>
              <w:pStyle w:val="TAC"/>
              <w:rPr>
                <w:lang w:eastAsia="en-US"/>
              </w:rPr>
            </w:pPr>
            <w:r w:rsidRPr="00DE7B59">
              <w:rPr>
                <w:lang w:eastAsia="en-US"/>
              </w:rPr>
              <w:t>30</w:t>
            </w:r>
          </w:p>
        </w:tc>
        <w:tc>
          <w:tcPr>
            <w:tcW w:w="1140" w:type="dxa"/>
          </w:tcPr>
          <w:p w14:paraId="4CD32843"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150000</w:t>
            </w:r>
          </w:p>
        </w:tc>
      </w:tr>
      <w:tr w:rsidR="00BA60D7" w:rsidRPr="00DE7B59" w14:paraId="30D778B4" w14:textId="77777777" w:rsidTr="00BA60D7">
        <w:trPr>
          <w:trHeight w:val="170"/>
          <w:jc w:val="center"/>
        </w:trPr>
        <w:tc>
          <w:tcPr>
            <w:tcW w:w="864" w:type="dxa"/>
            <w:shd w:val="clear" w:color="auto" w:fill="auto"/>
          </w:tcPr>
          <w:p w14:paraId="65194331" w14:textId="77777777" w:rsidR="00BA60D7" w:rsidRPr="00DE7B59" w:rsidRDefault="00BA60D7" w:rsidP="00C00718">
            <w:pPr>
              <w:pStyle w:val="TAC"/>
              <w:rPr>
                <w:lang w:eastAsia="en-US"/>
              </w:rPr>
            </w:pPr>
            <w:r w:rsidRPr="00DE7B59">
              <w:rPr>
                <w:lang w:eastAsia="en-US"/>
              </w:rPr>
              <w:t>7</w:t>
            </w:r>
          </w:p>
        </w:tc>
        <w:tc>
          <w:tcPr>
            <w:tcW w:w="1140" w:type="dxa"/>
            <w:shd w:val="clear" w:color="auto" w:fill="auto"/>
          </w:tcPr>
          <w:p w14:paraId="1533AD35"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7A888E23" w14:textId="77777777" w:rsidR="00BA60D7" w:rsidRPr="00DE7B59" w:rsidRDefault="00BA60D7" w:rsidP="00C00718">
            <w:pPr>
              <w:pStyle w:val="TAC"/>
              <w:rPr>
                <w:lang w:eastAsia="en-US"/>
              </w:rPr>
            </w:pPr>
            <w:r w:rsidRPr="00DE7B59">
              <w:rPr>
                <w:lang w:eastAsia="en-US"/>
              </w:rPr>
              <w:t>15</w:t>
            </w:r>
          </w:p>
        </w:tc>
        <w:tc>
          <w:tcPr>
            <w:tcW w:w="1140" w:type="dxa"/>
            <w:shd w:val="clear" w:color="auto" w:fill="auto"/>
          </w:tcPr>
          <w:p w14:paraId="63C1C44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1B93E9D5" w14:textId="77777777" w:rsidR="00BA60D7" w:rsidRPr="00DE7B59" w:rsidRDefault="00BA60D7" w:rsidP="00C00718">
            <w:pPr>
              <w:pStyle w:val="TAC"/>
              <w:rPr>
                <w:lang w:eastAsia="en-US"/>
              </w:rPr>
            </w:pPr>
            <w:r w:rsidRPr="00DE7B59">
              <w:rPr>
                <w:lang w:eastAsia="en-US"/>
              </w:rPr>
              <w:t>23</w:t>
            </w:r>
          </w:p>
        </w:tc>
        <w:tc>
          <w:tcPr>
            <w:tcW w:w="1140" w:type="dxa"/>
          </w:tcPr>
          <w:p w14:paraId="147E448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4B17D911" w14:textId="77777777" w:rsidR="00BA60D7" w:rsidRPr="00DE7B59" w:rsidRDefault="00BA60D7" w:rsidP="00C00718">
            <w:pPr>
              <w:pStyle w:val="TAC"/>
              <w:rPr>
                <w:lang w:eastAsia="en-US"/>
              </w:rPr>
            </w:pPr>
            <w:r w:rsidRPr="00DE7B59">
              <w:rPr>
                <w:lang w:eastAsia="en-US"/>
              </w:rPr>
              <w:t>31</w:t>
            </w:r>
          </w:p>
        </w:tc>
        <w:tc>
          <w:tcPr>
            <w:tcW w:w="1140" w:type="dxa"/>
          </w:tcPr>
          <w:p w14:paraId="6CEF3BD6" w14:textId="77777777" w:rsidR="00BA60D7" w:rsidRPr="00DE7B59" w:rsidRDefault="00BA60D7" w:rsidP="00C00718">
            <w:pPr>
              <w:pStyle w:val="TAC"/>
              <w:rPr>
                <w:lang w:eastAsia="en-US"/>
              </w:rPr>
            </w:pPr>
            <w:r w:rsidRPr="00DE7B59">
              <w:rPr>
                <w:lang w:eastAsia="en-US"/>
              </w:rPr>
              <w:t>&gt; 150000</w:t>
            </w:r>
          </w:p>
        </w:tc>
      </w:tr>
    </w:tbl>
    <w:p w14:paraId="553E63E3" w14:textId="77777777" w:rsidR="00BA60D7" w:rsidRPr="00DE7B59" w:rsidRDefault="00BA60D7" w:rsidP="00BA60D7"/>
    <w:p w14:paraId="558AD4C7" w14:textId="77777777" w:rsidR="00BB1C4F" w:rsidRPr="00DE7B59" w:rsidRDefault="00BA60D7" w:rsidP="00BB1C4F">
      <w:pPr>
        <w:pStyle w:val="TH"/>
        <w:rPr>
          <w:lang w:eastAsia="zh-CN"/>
        </w:rPr>
      </w:pPr>
      <w:r w:rsidRPr="00DE7B59">
        <w:t>Table</w:t>
      </w:r>
      <w:bookmarkEnd w:id="28"/>
      <w:r w:rsidRPr="00DE7B59">
        <w:t xml:space="preserv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BB1C4F" w:rsidRPr="00DE7B59" w14:paraId="6969144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4A11C3EA" w14:textId="77777777" w:rsidR="00BB1C4F" w:rsidRPr="00DE7B59" w:rsidRDefault="00BB1C4F"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695B7E2"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8BC24B4" w14:textId="77777777" w:rsidR="00BB1C4F" w:rsidRPr="00DE7B59" w:rsidRDefault="00BB1C4F"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44D8F1CB"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1C0E1DF" w14:textId="77777777" w:rsidR="00BB1C4F" w:rsidRPr="00DE7B59" w:rsidRDefault="00BB1C4F" w:rsidP="002F46B4">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FA5FBC7"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DB90458" w14:textId="77777777" w:rsidR="00BB1C4F" w:rsidRPr="00DE7B59" w:rsidRDefault="00BB1C4F" w:rsidP="002F46B4">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4DE871F8" w14:textId="77777777" w:rsidR="00BB1C4F" w:rsidRPr="00DE7B59" w:rsidRDefault="00BB1C4F" w:rsidP="002F46B4">
            <w:pPr>
              <w:pStyle w:val="TAC"/>
              <w:rPr>
                <w:rFonts w:cs="Arial"/>
                <w:szCs w:val="18"/>
              </w:rPr>
            </w:pPr>
            <w:r w:rsidRPr="00DE7B59">
              <w:rPr>
                <w:rFonts w:cs="Arial"/>
                <w:szCs w:val="18"/>
              </w:rPr>
              <w:t>BS value</w:t>
            </w:r>
          </w:p>
        </w:tc>
      </w:tr>
      <w:tr w:rsidR="00BB1C4F" w:rsidRPr="00DE7B59" w14:paraId="70CAF313" w14:textId="77777777" w:rsidTr="002F46B4">
        <w:trPr>
          <w:trHeight w:val="170"/>
          <w:jc w:val="center"/>
        </w:trPr>
        <w:tc>
          <w:tcPr>
            <w:tcW w:w="770" w:type="dxa"/>
            <w:vAlign w:val="center"/>
          </w:tcPr>
          <w:p w14:paraId="7F3CCCAC" w14:textId="77777777" w:rsidR="00BB1C4F" w:rsidRPr="00DE7B59" w:rsidRDefault="00BB1C4F" w:rsidP="002F46B4">
            <w:pPr>
              <w:pStyle w:val="TAC"/>
              <w:rPr>
                <w:rFonts w:cs="Arial"/>
                <w:szCs w:val="18"/>
              </w:rPr>
            </w:pPr>
            <w:r w:rsidRPr="00DE7B59">
              <w:rPr>
                <w:rFonts w:cs="Arial"/>
                <w:szCs w:val="18"/>
              </w:rPr>
              <w:t>0</w:t>
            </w:r>
          </w:p>
        </w:tc>
        <w:tc>
          <w:tcPr>
            <w:tcW w:w="1016" w:type="dxa"/>
            <w:vAlign w:val="center"/>
          </w:tcPr>
          <w:p w14:paraId="5A84E89B" w14:textId="77777777" w:rsidR="00BB1C4F" w:rsidRPr="00DE7B59" w:rsidRDefault="00BB1C4F" w:rsidP="002F46B4">
            <w:pPr>
              <w:pStyle w:val="TAC"/>
              <w:rPr>
                <w:rFonts w:cs="Arial"/>
                <w:szCs w:val="18"/>
              </w:rPr>
            </w:pPr>
            <w:r w:rsidRPr="00DE7B59">
              <w:rPr>
                <w:rFonts w:cs="Arial"/>
                <w:szCs w:val="18"/>
              </w:rPr>
              <w:t>0</w:t>
            </w:r>
          </w:p>
        </w:tc>
        <w:tc>
          <w:tcPr>
            <w:tcW w:w="771" w:type="dxa"/>
            <w:vAlign w:val="center"/>
          </w:tcPr>
          <w:p w14:paraId="37DC618B" w14:textId="77777777" w:rsidR="00BB1C4F" w:rsidRPr="00DE7B59" w:rsidRDefault="00BB1C4F" w:rsidP="002F46B4">
            <w:pPr>
              <w:pStyle w:val="TAC"/>
              <w:rPr>
                <w:rFonts w:cs="Arial"/>
                <w:szCs w:val="18"/>
              </w:rPr>
            </w:pPr>
            <w:r w:rsidRPr="00DE7B59">
              <w:rPr>
                <w:rFonts w:cs="Arial"/>
                <w:szCs w:val="18"/>
              </w:rPr>
              <w:t>64</w:t>
            </w:r>
          </w:p>
        </w:tc>
        <w:tc>
          <w:tcPr>
            <w:tcW w:w="1016" w:type="dxa"/>
            <w:vAlign w:val="center"/>
          </w:tcPr>
          <w:p w14:paraId="1C96E62B" w14:textId="77777777" w:rsidR="00BB1C4F" w:rsidRPr="00DE7B59" w:rsidRDefault="00BB1C4F" w:rsidP="002F46B4">
            <w:pPr>
              <w:pStyle w:val="TAC"/>
              <w:rPr>
                <w:rFonts w:cs="Arial"/>
                <w:szCs w:val="18"/>
              </w:rPr>
            </w:pPr>
            <w:r w:rsidRPr="00DE7B59">
              <w:rPr>
                <w:rFonts w:cs="Arial"/>
                <w:szCs w:val="18"/>
              </w:rPr>
              <w:t>≤ 560</w:t>
            </w:r>
          </w:p>
        </w:tc>
        <w:tc>
          <w:tcPr>
            <w:tcW w:w="771" w:type="dxa"/>
            <w:vAlign w:val="center"/>
          </w:tcPr>
          <w:p w14:paraId="6408BCD6" w14:textId="77777777" w:rsidR="00BB1C4F" w:rsidRPr="00DE7B59" w:rsidRDefault="00BB1C4F" w:rsidP="002F46B4">
            <w:pPr>
              <w:pStyle w:val="TAC"/>
              <w:rPr>
                <w:rFonts w:cs="Arial"/>
                <w:szCs w:val="18"/>
              </w:rPr>
            </w:pPr>
            <w:r w:rsidRPr="00DE7B59">
              <w:rPr>
                <w:rFonts w:cs="Arial"/>
                <w:szCs w:val="18"/>
              </w:rPr>
              <w:t>128</w:t>
            </w:r>
          </w:p>
        </w:tc>
        <w:tc>
          <w:tcPr>
            <w:tcW w:w="1261" w:type="dxa"/>
            <w:vAlign w:val="center"/>
          </w:tcPr>
          <w:p w14:paraId="3E4146F1" w14:textId="77777777" w:rsidR="00BB1C4F" w:rsidRPr="00DE7B59" w:rsidRDefault="00BB1C4F" w:rsidP="002F46B4">
            <w:pPr>
              <w:pStyle w:val="TAC"/>
              <w:rPr>
                <w:rFonts w:cs="Arial"/>
                <w:szCs w:val="18"/>
              </w:rPr>
            </w:pPr>
            <w:r w:rsidRPr="00DE7B59">
              <w:rPr>
                <w:rFonts w:cs="Arial"/>
                <w:szCs w:val="18"/>
              </w:rPr>
              <w:t>≤ 31342</w:t>
            </w:r>
          </w:p>
        </w:tc>
        <w:tc>
          <w:tcPr>
            <w:tcW w:w="771" w:type="dxa"/>
            <w:vAlign w:val="center"/>
          </w:tcPr>
          <w:p w14:paraId="694B6649" w14:textId="77777777" w:rsidR="00BB1C4F" w:rsidRPr="00DE7B59" w:rsidRDefault="00BB1C4F" w:rsidP="002F46B4">
            <w:pPr>
              <w:pStyle w:val="TAC"/>
              <w:rPr>
                <w:rFonts w:cs="Arial"/>
                <w:szCs w:val="18"/>
              </w:rPr>
            </w:pPr>
            <w:r w:rsidRPr="00DE7B59">
              <w:rPr>
                <w:rFonts w:cs="Arial"/>
                <w:szCs w:val="18"/>
              </w:rPr>
              <w:t>192</w:t>
            </w:r>
          </w:p>
        </w:tc>
        <w:tc>
          <w:tcPr>
            <w:tcW w:w="1507" w:type="dxa"/>
            <w:vAlign w:val="center"/>
          </w:tcPr>
          <w:p w14:paraId="0C9FFD74" w14:textId="77777777" w:rsidR="00BB1C4F" w:rsidRPr="00DE7B59" w:rsidRDefault="00BB1C4F" w:rsidP="002F46B4">
            <w:pPr>
              <w:pStyle w:val="TAC"/>
              <w:rPr>
                <w:rFonts w:cs="Arial"/>
                <w:szCs w:val="18"/>
              </w:rPr>
            </w:pPr>
            <w:r w:rsidRPr="00DE7B59">
              <w:rPr>
                <w:rFonts w:cs="Arial"/>
                <w:szCs w:val="18"/>
              </w:rPr>
              <w:t>≤ 1754595</w:t>
            </w:r>
          </w:p>
        </w:tc>
      </w:tr>
      <w:tr w:rsidR="00BB1C4F" w:rsidRPr="00DE7B59" w14:paraId="4A8E6650" w14:textId="77777777" w:rsidTr="002F46B4">
        <w:trPr>
          <w:trHeight w:val="170"/>
          <w:jc w:val="center"/>
        </w:trPr>
        <w:tc>
          <w:tcPr>
            <w:tcW w:w="770" w:type="dxa"/>
            <w:vAlign w:val="center"/>
          </w:tcPr>
          <w:p w14:paraId="34DC18FD" w14:textId="77777777" w:rsidR="00BB1C4F" w:rsidRPr="00DE7B59" w:rsidRDefault="00BB1C4F" w:rsidP="002F46B4">
            <w:pPr>
              <w:pStyle w:val="TAC"/>
              <w:rPr>
                <w:rFonts w:cs="Arial"/>
                <w:szCs w:val="18"/>
              </w:rPr>
            </w:pPr>
            <w:r w:rsidRPr="00DE7B59">
              <w:rPr>
                <w:rFonts w:cs="Arial"/>
                <w:szCs w:val="18"/>
              </w:rPr>
              <w:t>1</w:t>
            </w:r>
          </w:p>
        </w:tc>
        <w:tc>
          <w:tcPr>
            <w:tcW w:w="1016" w:type="dxa"/>
            <w:vAlign w:val="center"/>
          </w:tcPr>
          <w:p w14:paraId="7AB769C3" w14:textId="77777777" w:rsidR="00BB1C4F" w:rsidRPr="00DE7B59" w:rsidRDefault="00BB1C4F" w:rsidP="002F46B4">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vAlign w:val="center"/>
          </w:tcPr>
          <w:p w14:paraId="69616575" w14:textId="77777777" w:rsidR="00BB1C4F" w:rsidRPr="00DE7B59" w:rsidRDefault="00BB1C4F" w:rsidP="002F46B4">
            <w:pPr>
              <w:pStyle w:val="TAC"/>
              <w:rPr>
                <w:rFonts w:cs="Arial"/>
                <w:szCs w:val="18"/>
              </w:rPr>
            </w:pPr>
            <w:r w:rsidRPr="00DE7B59">
              <w:rPr>
                <w:rFonts w:cs="Arial"/>
                <w:szCs w:val="18"/>
              </w:rPr>
              <w:t>65</w:t>
            </w:r>
          </w:p>
        </w:tc>
        <w:tc>
          <w:tcPr>
            <w:tcW w:w="1016" w:type="dxa"/>
            <w:vAlign w:val="center"/>
          </w:tcPr>
          <w:p w14:paraId="587E3103" w14:textId="77777777" w:rsidR="00BB1C4F" w:rsidRPr="00DE7B59" w:rsidRDefault="00BB1C4F" w:rsidP="002F46B4">
            <w:pPr>
              <w:pStyle w:val="TAC"/>
              <w:rPr>
                <w:rFonts w:cs="Arial"/>
                <w:szCs w:val="18"/>
              </w:rPr>
            </w:pPr>
            <w:r w:rsidRPr="00DE7B59">
              <w:rPr>
                <w:rFonts w:cs="Arial"/>
                <w:szCs w:val="18"/>
              </w:rPr>
              <w:t>≤ 597</w:t>
            </w:r>
          </w:p>
        </w:tc>
        <w:tc>
          <w:tcPr>
            <w:tcW w:w="771" w:type="dxa"/>
            <w:vAlign w:val="center"/>
          </w:tcPr>
          <w:p w14:paraId="7C2B356D" w14:textId="77777777" w:rsidR="00BB1C4F" w:rsidRPr="00DE7B59" w:rsidRDefault="00BB1C4F" w:rsidP="002F46B4">
            <w:pPr>
              <w:pStyle w:val="TAC"/>
              <w:rPr>
                <w:rFonts w:cs="Arial"/>
                <w:szCs w:val="18"/>
              </w:rPr>
            </w:pPr>
            <w:r w:rsidRPr="00DE7B59">
              <w:rPr>
                <w:rFonts w:cs="Arial"/>
                <w:szCs w:val="18"/>
              </w:rPr>
              <w:t>129</w:t>
            </w:r>
          </w:p>
        </w:tc>
        <w:tc>
          <w:tcPr>
            <w:tcW w:w="1261" w:type="dxa"/>
            <w:vAlign w:val="center"/>
          </w:tcPr>
          <w:p w14:paraId="20AD81AC" w14:textId="77777777" w:rsidR="00BB1C4F" w:rsidRPr="00DE7B59" w:rsidRDefault="00BB1C4F" w:rsidP="002F46B4">
            <w:pPr>
              <w:pStyle w:val="TAC"/>
              <w:rPr>
                <w:rFonts w:cs="Arial"/>
                <w:szCs w:val="18"/>
              </w:rPr>
            </w:pPr>
            <w:r w:rsidRPr="00DE7B59">
              <w:rPr>
                <w:rFonts w:cs="Arial"/>
                <w:szCs w:val="18"/>
              </w:rPr>
              <w:t>≤ 33376</w:t>
            </w:r>
          </w:p>
        </w:tc>
        <w:tc>
          <w:tcPr>
            <w:tcW w:w="771" w:type="dxa"/>
            <w:vAlign w:val="center"/>
          </w:tcPr>
          <w:p w14:paraId="3B546CB1" w14:textId="77777777" w:rsidR="00BB1C4F" w:rsidRPr="00DE7B59" w:rsidRDefault="00BB1C4F" w:rsidP="002F46B4">
            <w:pPr>
              <w:pStyle w:val="TAC"/>
              <w:rPr>
                <w:rFonts w:cs="Arial"/>
                <w:szCs w:val="18"/>
              </w:rPr>
            </w:pPr>
            <w:r w:rsidRPr="00DE7B59">
              <w:rPr>
                <w:rFonts w:cs="Arial"/>
                <w:szCs w:val="18"/>
              </w:rPr>
              <w:t>193</w:t>
            </w:r>
          </w:p>
        </w:tc>
        <w:tc>
          <w:tcPr>
            <w:tcW w:w="1507" w:type="dxa"/>
            <w:vAlign w:val="center"/>
          </w:tcPr>
          <w:p w14:paraId="30DA8789" w14:textId="77777777" w:rsidR="00BB1C4F" w:rsidRPr="00DE7B59" w:rsidRDefault="00BB1C4F" w:rsidP="002F46B4">
            <w:pPr>
              <w:pStyle w:val="TAC"/>
              <w:rPr>
                <w:rFonts w:cs="Arial"/>
                <w:szCs w:val="18"/>
              </w:rPr>
            </w:pPr>
            <w:r w:rsidRPr="00DE7B59">
              <w:rPr>
                <w:rFonts w:cs="Arial"/>
                <w:szCs w:val="18"/>
              </w:rPr>
              <w:t>≤ 1868488</w:t>
            </w:r>
          </w:p>
        </w:tc>
      </w:tr>
      <w:tr w:rsidR="00BB1C4F" w:rsidRPr="00DE7B59" w14:paraId="3DBAE4EA" w14:textId="77777777" w:rsidTr="002F46B4">
        <w:trPr>
          <w:trHeight w:val="170"/>
          <w:jc w:val="center"/>
        </w:trPr>
        <w:tc>
          <w:tcPr>
            <w:tcW w:w="770" w:type="dxa"/>
            <w:vAlign w:val="center"/>
          </w:tcPr>
          <w:p w14:paraId="53F7F935" w14:textId="77777777" w:rsidR="00BB1C4F" w:rsidRPr="00DE7B59" w:rsidRDefault="00BB1C4F" w:rsidP="002F46B4">
            <w:pPr>
              <w:pStyle w:val="TAC"/>
              <w:rPr>
                <w:rFonts w:cs="Arial"/>
                <w:szCs w:val="18"/>
              </w:rPr>
            </w:pPr>
            <w:r w:rsidRPr="00DE7B59">
              <w:rPr>
                <w:rFonts w:cs="Arial"/>
                <w:szCs w:val="18"/>
              </w:rPr>
              <w:t>2</w:t>
            </w:r>
          </w:p>
        </w:tc>
        <w:tc>
          <w:tcPr>
            <w:tcW w:w="1016" w:type="dxa"/>
            <w:vAlign w:val="center"/>
          </w:tcPr>
          <w:p w14:paraId="6B20408A" w14:textId="77777777" w:rsidR="00BB1C4F" w:rsidRPr="00DE7B59" w:rsidRDefault="00BB1C4F" w:rsidP="002F46B4">
            <w:pPr>
              <w:pStyle w:val="TAC"/>
              <w:rPr>
                <w:rFonts w:cs="Arial"/>
                <w:szCs w:val="18"/>
              </w:rPr>
            </w:pPr>
            <w:r w:rsidRPr="00DE7B59">
              <w:rPr>
                <w:rFonts w:cs="Arial"/>
                <w:szCs w:val="18"/>
              </w:rPr>
              <w:t>≤ 11</w:t>
            </w:r>
          </w:p>
        </w:tc>
        <w:tc>
          <w:tcPr>
            <w:tcW w:w="771" w:type="dxa"/>
            <w:vAlign w:val="center"/>
          </w:tcPr>
          <w:p w14:paraId="4F58E99D" w14:textId="77777777" w:rsidR="00BB1C4F" w:rsidRPr="00DE7B59" w:rsidRDefault="00BB1C4F" w:rsidP="002F46B4">
            <w:pPr>
              <w:pStyle w:val="TAC"/>
              <w:rPr>
                <w:rFonts w:cs="Arial"/>
                <w:szCs w:val="18"/>
              </w:rPr>
            </w:pPr>
            <w:r w:rsidRPr="00DE7B59">
              <w:rPr>
                <w:rFonts w:cs="Arial"/>
                <w:szCs w:val="18"/>
              </w:rPr>
              <w:t>66</w:t>
            </w:r>
          </w:p>
        </w:tc>
        <w:tc>
          <w:tcPr>
            <w:tcW w:w="1016" w:type="dxa"/>
            <w:vAlign w:val="center"/>
          </w:tcPr>
          <w:p w14:paraId="21071310" w14:textId="77777777" w:rsidR="00BB1C4F" w:rsidRPr="00DE7B59" w:rsidRDefault="00BB1C4F" w:rsidP="002F46B4">
            <w:pPr>
              <w:pStyle w:val="TAC"/>
              <w:rPr>
                <w:rFonts w:cs="Arial"/>
                <w:szCs w:val="18"/>
              </w:rPr>
            </w:pPr>
            <w:r w:rsidRPr="00DE7B59">
              <w:rPr>
                <w:rFonts w:cs="Arial"/>
                <w:szCs w:val="18"/>
              </w:rPr>
              <w:t>≤ 635</w:t>
            </w:r>
          </w:p>
        </w:tc>
        <w:tc>
          <w:tcPr>
            <w:tcW w:w="771" w:type="dxa"/>
            <w:vAlign w:val="center"/>
          </w:tcPr>
          <w:p w14:paraId="27731D4A" w14:textId="77777777" w:rsidR="00BB1C4F" w:rsidRPr="00DE7B59" w:rsidRDefault="00BB1C4F" w:rsidP="002F46B4">
            <w:pPr>
              <w:pStyle w:val="TAC"/>
              <w:rPr>
                <w:rFonts w:cs="Arial"/>
                <w:szCs w:val="18"/>
              </w:rPr>
            </w:pPr>
            <w:r w:rsidRPr="00DE7B59">
              <w:rPr>
                <w:rFonts w:cs="Arial"/>
                <w:szCs w:val="18"/>
              </w:rPr>
              <w:t>130</w:t>
            </w:r>
          </w:p>
        </w:tc>
        <w:tc>
          <w:tcPr>
            <w:tcW w:w="1261" w:type="dxa"/>
            <w:vAlign w:val="center"/>
          </w:tcPr>
          <w:p w14:paraId="06375682" w14:textId="77777777" w:rsidR="00BB1C4F" w:rsidRPr="00DE7B59" w:rsidRDefault="00BB1C4F" w:rsidP="002F46B4">
            <w:pPr>
              <w:pStyle w:val="TAC"/>
              <w:rPr>
                <w:rFonts w:cs="Arial"/>
                <w:szCs w:val="18"/>
              </w:rPr>
            </w:pPr>
            <w:r w:rsidRPr="00DE7B59">
              <w:rPr>
                <w:rFonts w:cs="Arial"/>
                <w:szCs w:val="18"/>
              </w:rPr>
              <w:t>≤ 35543</w:t>
            </w:r>
          </w:p>
        </w:tc>
        <w:tc>
          <w:tcPr>
            <w:tcW w:w="771" w:type="dxa"/>
            <w:vAlign w:val="center"/>
          </w:tcPr>
          <w:p w14:paraId="13FE7CAA" w14:textId="77777777" w:rsidR="00BB1C4F" w:rsidRPr="00DE7B59" w:rsidRDefault="00BB1C4F" w:rsidP="002F46B4">
            <w:pPr>
              <w:pStyle w:val="TAC"/>
              <w:rPr>
                <w:rFonts w:cs="Arial"/>
                <w:szCs w:val="18"/>
              </w:rPr>
            </w:pPr>
            <w:r w:rsidRPr="00DE7B59">
              <w:rPr>
                <w:rFonts w:cs="Arial"/>
                <w:szCs w:val="18"/>
              </w:rPr>
              <w:t>194</w:t>
            </w:r>
          </w:p>
        </w:tc>
        <w:tc>
          <w:tcPr>
            <w:tcW w:w="1507" w:type="dxa"/>
            <w:vAlign w:val="center"/>
          </w:tcPr>
          <w:p w14:paraId="25014B85" w14:textId="77777777" w:rsidR="00BB1C4F" w:rsidRPr="00DE7B59" w:rsidRDefault="00BB1C4F" w:rsidP="002F46B4">
            <w:pPr>
              <w:pStyle w:val="TAC"/>
              <w:rPr>
                <w:rFonts w:cs="Arial"/>
                <w:szCs w:val="18"/>
              </w:rPr>
            </w:pPr>
            <w:r w:rsidRPr="00DE7B59">
              <w:rPr>
                <w:rFonts w:cs="Arial"/>
                <w:szCs w:val="18"/>
              </w:rPr>
              <w:t>≤ 1989774</w:t>
            </w:r>
          </w:p>
        </w:tc>
      </w:tr>
      <w:tr w:rsidR="00BB1C4F" w:rsidRPr="00DE7B59" w14:paraId="70088DF1" w14:textId="77777777" w:rsidTr="002F46B4">
        <w:trPr>
          <w:trHeight w:val="170"/>
          <w:jc w:val="center"/>
        </w:trPr>
        <w:tc>
          <w:tcPr>
            <w:tcW w:w="770" w:type="dxa"/>
            <w:vAlign w:val="center"/>
          </w:tcPr>
          <w:p w14:paraId="45ECB64E" w14:textId="77777777" w:rsidR="00BB1C4F" w:rsidRPr="00DE7B59" w:rsidRDefault="00BB1C4F" w:rsidP="002F46B4">
            <w:pPr>
              <w:pStyle w:val="TAC"/>
              <w:rPr>
                <w:rFonts w:cs="Arial"/>
                <w:szCs w:val="18"/>
              </w:rPr>
            </w:pPr>
            <w:r w:rsidRPr="00DE7B59">
              <w:rPr>
                <w:rFonts w:cs="Arial"/>
                <w:szCs w:val="18"/>
              </w:rPr>
              <w:t>3</w:t>
            </w:r>
          </w:p>
        </w:tc>
        <w:tc>
          <w:tcPr>
            <w:tcW w:w="1016" w:type="dxa"/>
            <w:vAlign w:val="center"/>
          </w:tcPr>
          <w:p w14:paraId="251AAB40" w14:textId="77777777" w:rsidR="00BB1C4F" w:rsidRPr="00DE7B59" w:rsidRDefault="00BB1C4F" w:rsidP="002F46B4">
            <w:pPr>
              <w:pStyle w:val="TAC"/>
              <w:rPr>
                <w:rFonts w:cs="Arial"/>
                <w:szCs w:val="18"/>
              </w:rPr>
            </w:pPr>
            <w:r w:rsidRPr="00DE7B59">
              <w:rPr>
                <w:rFonts w:cs="Arial"/>
                <w:szCs w:val="18"/>
              </w:rPr>
              <w:t>≤ 12</w:t>
            </w:r>
          </w:p>
        </w:tc>
        <w:tc>
          <w:tcPr>
            <w:tcW w:w="771" w:type="dxa"/>
            <w:vAlign w:val="center"/>
          </w:tcPr>
          <w:p w14:paraId="0B2872B8" w14:textId="77777777" w:rsidR="00BB1C4F" w:rsidRPr="00DE7B59" w:rsidRDefault="00BB1C4F" w:rsidP="002F46B4">
            <w:pPr>
              <w:pStyle w:val="TAC"/>
              <w:rPr>
                <w:rFonts w:cs="Arial"/>
                <w:szCs w:val="18"/>
              </w:rPr>
            </w:pPr>
            <w:r w:rsidRPr="00DE7B59">
              <w:rPr>
                <w:rFonts w:cs="Arial"/>
                <w:szCs w:val="18"/>
              </w:rPr>
              <w:t>67</w:t>
            </w:r>
          </w:p>
        </w:tc>
        <w:tc>
          <w:tcPr>
            <w:tcW w:w="1016" w:type="dxa"/>
            <w:vAlign w:val="center"/>
          </w:tcPr>
          <w:p w14:paraId="29C5C6BA" w14:textId="77777777" w:rsidR="00BB1C4F" w:rsidRPr="00DE7B59" w:rsidRDefault="00BB1C4F" w:rsidP="002F46B4">
            <w:pPr>
              <w:pStyle w:val="TAC"/>
              <w:rPr>
                <w:rFonts w:cs="Arial"/>
                <w:szCs w:val="18"/>
              </w:rPr>
            </w:pPr>
            <w:r w:rsidRPr="00DE7B59">
              <w:rPr>
                <w:rFonts w:cs="Arial"/>
                <w:szCs w:val="18"/>
              </w:rPr>
              <w:t>≤ 677</w:t>
            </w:r>
          </w:p>
        </w:tc>
        <w:tc>
          <w:tcPr>
            <w:tcW w:w="771" w:type="dxa"/>
            <w:vAlign w:val="center"/>
          </w:tcPr>
          <w:p w14:paraId="236584CB" w14:textId="77777777" w:rsidR="00BB1C4F" w:rsidRPr="00DE7B59" w:rsidRDefault="00BB1C4F" w:rsidP="002F46B4">
            <w:pPr>
              <w:pStyle w:val="TAC"/>
              <w:rPr>
                <w:rFonts w:cs="Arial"/>
                <w:szCs w:val="18"/>
              </w:rPr>
            </w:pPr>
            <w:r w:rsidRPr="00DE7B59">
              <w:rPr>
                <w:rFonts w:cs="Arial"/>
                <w:szCs w:val="18"/>
              </w:rPr>
              <w:t>131</w:t>
            </w:r>
          </w:p>
        </w:tc>
        <w:tc>
          <w:tcPr>
            <w:tcW w:w="1261" w:type="dxa"/>
            <w:vAlign w:val="center"/>
          </w:tcPr>
          <w:p w14:paraId="08A43492" w14:textId="77777777" w:rsidR="00BB1C4F" w:rsidRPr="00DE7B59" w:rsidRDefault="00BB1C4F" w:rsidP="002F46B4">
            <w:pPr>
              <w:pStyle w:val="TAC"/>
              <w:rPr>
                <w:rFonts w:cs="Arial"/>
                <w:szCs w:val="18"/>
              </w:rPr>
            </w:pPr>
            <w:r w:rsidRPr="00DE7B59">
              <w:rPr>
                <w:rFonts w:cs="Arial"/>
                <w:szCs w:val="18"/>
              </w:rPr>
              <w:t>≤ 37850</w:t>
            </w:r>
          </w:p>
        </w:tc>
        <w:tc>
          <w:tcPr>
            <w:tcW w:w="771" w:type="dxa"/>
            <w:vAlign w:val="center"/>
          </w:tcPr>
          <w:p w14:paraId="1E8169D5" w14:textId="77777777" w:rsidR="00BB1C4F" w:rsidRPr="00DE7B59" w:rsidRDefault="00BB1C4F" w:rsidP="002F46B4">
            <w:pPr>
              <w:pStyle w:val="TAC"/>
              <w:rPr>
                <w:rFonts w:cs="Arial"/>
                <w:szCs w:val="18"/>
              </w:rPr>
            </w:pPr>
            <w:r w:rsidRPr="00DE7B59">
              <w:rPr>
                <w:rFonts w:cs="Arial"/>
                <w:szCs w:val="18"/>
              </w:rPr>
              <w:t>195</w:t>
            </w:r>
          </w:p>
        </w:tc>
        <w:tc>
          <w:tcPr>
            <w:tcW w:w="1507" w:type="dxa"/>
            <w:vAlign w:val="center"/>
          </w:tcPr>
          <w:p w14:paraId="65C5CAF9" w14:textId="77777777" w:rsidR="00BB1C4F" w:rsidRPr="00DE7B59" w:rsidRDefault="00BB1C4F" w:rsidP="002F46B4">
            <w:pPr>
              <w:pStyle w:val="TAC"/>
              <w:rPr>
                <w:rFonts w:cs="Arial"/>
                <w:szCs w:val="18"/>
              </w:rPr>
            </w:pPr>
            <w:r w:rsidRPr="00DE7B59">
              <w:rPr>
                <w:rFonts w:cs="Arial"/>
                <w:szCs w:val="18"/>
              </w:rPr>
              <w:t>≤ 2118933</w:t>
            </w:r>
          </w:p>
        </w:tc>
      </w:tr>
      <w:tr w:rsidR="00BB1C4F" w:rsidRPr="00DE7B59" w14:paraId="36BF8852" w14:textId="77777777" w:rsidTr="002F46B4">
        <w:trPr>
          <w:trHeight w:val="170"/>
          <w:jc w:val="center"/>
        </w:trPr>
        <w:tc>
          <w:tcPr>
            <w:tcW w:w="770" w:type="dxa"/>
            <w:vAlign w:val="center"/>
          </w:tcPr>
          <w:p w14:paraId="133A4E70" w14:textId="77777777" w:rsidR="00BB1C4F" w:rsidRPr="00DE7B59" w:rsidRDefault="00BB1C4F" w:rsidP="002F46B4">
            <w:pPr>
              <w:pStyle w:val="TAC"/>
              <w:rPr>
                <w:rFonts w:cs="Arial"/>
                <w:szCs w:val="18"/>
              </w:rPr>
            </w:pPr>
            <w:r w:rsidRPr="00DE7B59">
              <w:rPr>
                <w:rFonts w:cs="Arial"/>
                <w:szCs w:val="18"/>
              </w:rPr>
              <w:t>4</w:t>
            </w:r>
          </w:p>
        </w:tc>
        <w:tc>
          <w:tcPr>
            <w:tcW w:w="1016" w:type="dxa"/>
            <w:vAlign w:val="center"/>
          </w:tcPr>
          <w:p w14:paraId="3EDFEA24" w14:textId="77777777" w:rsidR="00BB1C4F" w:rsidRPr="00DE7B59" w:rsidRDefault="00BB1C4F" w:rsidP="002F46B4">
            <w:pPr>
              <w:pStyle w:val="TAC"/>
              <w:rPr>
                <w:rFonts w:cs="Arial"/>
                <w:szCs w:val="18"/>
              </w:rPr>
            </w:pPr>
            <w:r w:rsidRPr="00DE7B59">
              <w:rPr>
                <w:rFonts w:cs="Arial"/>
                <w:szCs w:val="18"/>
              </w:rPr>
              <w:t>≤ 13</w:t>
            </w:r>
          </w:p>
        </w:tc>
        <w:tc>
          <w:tcPr>
            <w:tcW w:w="771" w:type="dxa"/>
            <w:vAlign w:val="center"/>
          </w:tcPr>
          <w:p w14:paraId="2F263D8C" w14:textId="77777777" w:rsidR="00BB1C4F" w:rsidRPr="00DE7B59" w:rsidRDefault="00BB1C4F" w:rsidP="002F46B4">
            <w:pPr>
              <w:pStyle w:val="TAC"/>
              <w:rPr>
                <w:rFonts w:cs="Arial"/>
                <w:szCs w:val="18"/>
              </w:rPr>
            </w:pPr>
            <w:r w:rsidRPr="00DE7B59">
              <w:rPr>
                <w:rFonts w:cs="Arial"/>
                <w:szCs w:val="18"/>
              </w:rPr>
              <w:t>68</w:t>
            </w:r>
          </w:p>
        </w:tc>
        <w:tc>
          <w:tcPr>
            <w:tcW w:w="1016" w:type="dxa"/>
            <w:vAlign w:val="center"/>
          </w:tcPr>
          <w:p w14:paraId="6913EEDC" w14:textId="77777777" w:rsidR="00BB1C4F" w:rsidRPr="00DE7B59" w:rsidRDefault="00BB1C4F" w:rsidP="002F46B4">
            <w:pPr>
              <w:pStyle w:val="TAC"/>
              <w:rPr>
                <w:rFonts w:cs="Arial"/>
                <w:szCs w:val="18"/>
              </w:rPr>
            </w:pPr>
            <w:r w:rsidRPr="00DE7B59">
              <w:rPr>
                <w:rFonts w:cs="Arial"/>
                <w:szCs w:val="18"/>
              </w:rPr>
              <w:t>≤ 720</w:t>
            </w:r>
          </w:p>
        </w:tc>
        <w:tc>
          <w:tcPr>
            <w:tcW w:w="771" w:type="dxa"/>
            <w:vAlign w:val="center"/>
          </w:tcPr>
          <w:p w14:paraId="3CBF674E" w14:textId="77777777" w:rsidR="00BB1C4F" w:rsidRPr="00DE7B59" w:rsidRDefault="00BB1C4F" w:rsidP="002F46B4">
            <w:pPr>
              <w:pStyle w:val="TAC"/>
              <w:rPr>
                <w:rFonts w:cs="Arial"/>
                <w:szCs w:val="18"/>
              </w:rPr>
            </w:pPr>
            <w:r w:rsidRPr="00DE7B59">
              <w:rPr>
                <w:rFonts w:cs="Arial"/>
                <w:szCs w:val="18"/>
              </w:rPr>
              <w:t>132</w:t>
            </w:r>
          </w:p>
        </w:tc>
        <w:tc>
          <w:tcPr>
            <w:tcW w:w="1261" w:type="dxa"/>
            <w:vAlign w:val="center"/>
          </w:tcPr>
          <w:p w14:paraId="15EAFF12" w14:textId="77777777" w:rsidR="00BB1C4F" w:rsidRPr="00DE7B59" w:rsidRDefault="00BB1C4F" w:rsidP="002F46B4">
            <w:pPr>
              <w:pStyle w:val="TAC"/>
              <w:rPr>
                <w:rFonts w:cs="Arial"/>
                <w:szCs w:val="18"/>
              </w:rPr>
            </w:pPr>
            <w:r w:rsidRPr="00DE7B59">
              <w:rPr>
                <w:rFonts w:cs="Arial"/>
                <w:szCs w:val="18"/>
              </w:rPr>
              <w:t>≤ 40307</w:t>
            </w:r>
          </w:p>
        </w:tc>
        <w:tc>
          <w:tcPr>
            <w:tcW w:w="771" w:type="dxa"/>
            <w:vAlign w:val="center"/>
          </w:tcPr>
          <w:p w14:paraId="7347FFF2" w14:textId="77777777" w:rsidR="00BB1C4F" w:rsidRPr="00DE7B59" w:rsidRDefault="00BB1C4F" w:rsidP="002F46B4">
            <w:pPr>
              <w:pStyle w:val="TAC"/>
              <w:rPr>
                <w:rFonts w:cs="Arial"/>
                <w:szCs w:val="18"/>
              </w:rPr>
            </w:pPr>
            <w:r w:rsidRPr="00DE7B59">
              <w:rPr>
                <w:rFonts w:cs="Arial"/>
                <w:szCs w:val="18"/>
              </w:rPr>
              <w:t>196</w:t>
            </w:r>
          </w:p>
        </w:tc>
        <w:tc>
          <w:tcPr>
            <w:tcW w:w="1507" w:type="dxa"/>
            <w:vAlign w:val="center"/>
          </w:tcPr>
          <w:p w14:paraId="2C32DFC6" w14:textId="77777777" w:rsidR="00BB1C4F" w:rsidRPr="00DE7B59" w:rsidRDefault="00BB1C4F" w:rsidP="002F46B4">
            <w:pPr>
              <w:pStyle w:val="TAC"/>
              <w:rPr>
                <w:rFonts w:cs="Arial"/>
                <w:szCs w:val="18"/>
              </w:rPr>
            </w:pPr>
            <w:r w:rsidRPr="00DE7B59">
              <w:rPr>
                <w:rFonts w:cs="Arial"/>
                <w:szCs w:val="18"/>
              </w:rPr>
              <w:t>≤ 2256475</w:t>
            </w:r>
          </w:p>
        </w:tc>
      </w:tr>
      <w:tr w:rsidR="00BB1C4F" w:rsidRPr="00DE7B59" w14:paraId="01CC8CB2" w14:textId="77777777" w:rsidTr="002F46B4">
        <w:trPr>
          <w:trHeight w:val="170"/>
          <w:jc w:val="center"/>
        </w:trPr>
        <w:tc>
          <w:tcPr>
            <w:tcW w:w="770" w:type="dxa"/>
            <w:vAlign w:val="center"/>
          </w:tcPr>
          <w:p w14:paraId="6CDD8003" w14:textId="77777777" w:rsidR="00BB1C4F" w:rsidRPr="00DE7B59" w:rsidRDefault="00BB1C4F" w:rsidP="002F46B4">
            <w:pPr>
              <w:pStyle w:val="TAC"/>
              <w:rPr>
                <w:rFonts w:cs="Arial"/>
                <w:szCs w:val="18"/>
              </w:rPr>
            </w:pPr>
            <w:r w:rsidRPr="00DE7B59">
              <w:rPr>
                <w:rFonts w:cs="Arial"/>
                <w:szCs w:val="18"/>
              </w:rPr>
              <w:t>5</w:t>
            </w:r>
          </w:p>
        </w:tc>
        <w:tc>
          <w:tcPr>
            <w:tcW w:w="1016" w:type="dxa"/>
            <w:vAlign w:val="center"/>
          </w:tcPr>
          <w:p w14:paraId="0884E536" w14:textId="77777777" w:rsidR="00BB1C4F" w:rsidRPr="00DE7B59" w:rsidRDefault="00BB1C4F" w:rsidP="002F46B4">
            <w:pPr>
              <w:pStyle w:val="TAC"/>
              <w:rPr>
                <w:rFonts w:cs="Arial"/>
                <w:szCs w:val="18"/>
              </w:rPr>
            </w:pPr>
            <w:r w:rsidRPr="00DE7B59">
              <w:rPr>
                <w:rFonts w:cs="Arial"/>
                <w:szCs w:val="18"/>
              </w:rPr>
              <w:t>≤ 14</w:t>
            </w:r>
          </w:p>
        </w:tc>
        <w:tc>
          <w:tcPr>
            <w:tcW w:w="771" w:type="dxa"/>
            <w:vAlign w:val="center"/>
          </w:tcPr>
          <w:p w14:paraId="6D59EE4E" w14:textId="77777777" w:rsidR="00BB1C4F" w:rsidRPr="00DE7B59" w:rsidRDefault="00BB1C4F" w:rsidP="002F46B4">
            <w:pPr>
              <w:pStyle w:val="TAC"/>
              <w:rPr>
                <w:rFonts w:cs="Arial"/>
                <w:szCs w:val="18"/>
              </w:rPr>
            </w:pPr>
            <w:r w:rsidRPr="00DE7B59">
              <w:rPr>
                <w:rFonts w:cs="Arial"/>
                <w:szCs w:val="18"/>
              </w:rPr>
              <w:t>69</w:t>
            </w:r>
          </w:p>
        </w:tc>
        <w:tc>
          <w:tcPr>
            <w:tcW w:w="1016" w:type="dxa"/>
            <w:vAlign w:val="center"/>
          </w:tcPr>
          <w:p w14:paraId="2E180E30" w14:textId="77777777" w:rsidR="00BB1C4F" w:rsidRPr="00DE7B59" w:rsidRDefault="00BB1C4F" w:rsidP="002F46B4">
            <w:pPr>
              <w:pStyle w:val="TAC"/>
              <w:rPr>
                <w:rFonts w:cs="Arial"/>
                <w:szCs w:val="18"/>
              </w:rPr>
            </w:pPr>
            <w:r w:rsidRPr="00DE7B59">
              <w:rPr>
                <w:rFonts w:cs="Arial"/>
                <w:szCs w:val="18"/>
              </w:rPr>
              <w:t>≤ 767</w:t>
            </w:r>
          </w:p>
        </w:tc>
        <w:tc>
          <w:tcPr>
            <w:tcW w:w="771" w:type="dxa"/>
            <w:vAlign w:val="center"/>
          </w:tcPr>
          <w:p w14:paraId="6BE517FC" w14:textId="77777777" w:rsidR="00BB1C4F" w:rsidRPr="00DE7B59" w:rsidRDefault="00BB1C4F" w:rsidP="002F46B4">
            <w:pPr>
              <w:pStyle w:val="TAC"/>
              <w:rPr>
                <w:rFonts w:cs="Arial"/>
                <w:szCs w:val="18"/>
              </w:rPr>
            </w:pPr>
            <w:r w:rsidRPr="00DE7B59">
              <w:rPr>
                <w:rFonts w:cs="Arial"/>
                <w:szCs w:val="18"/>
              </w:rPr>
              <w:t>133</w:t>
            </w:r>
          </w:p>
        </w:tc>
        <w:tc>
          <w:tcPr>
            <w:tcW w:w="1261" w:type="dxa"/>
            <w:vAlign w:val="center"/>
          </w:tcPr>
          <w:p w14:paraId="4ED60280" w14:textId="77777777" w:rsidR="00BB1C4F" w:rsidRPr="00DE7B59" w:rsidRDefault="00BB1C4F" w:rsidP="002F46B4">
            <w:pPr>
              <w:pStyle w:val="TAC"/>
              <w:rPr>
                <w:rFonts w:cs="Arial"/>
                <w:szCs w:val="18"/>
              </w:rPr>
            </w:pPr>
            <w:r w:rsidRPr="00DE7B59">
              <w:rPr>
                <w:rFonts w:cs="Arial"/>
                <w:szCs w:val="18"/>
              </w:rPr>
              <w:t>≤ 42923</w:t>
            </w:r>
          </w:p>
        </w:tc>
        <w:tc>
          <w:tcPr>
            <w:tcW w:w="771" w:type="dxa"/>
            <w:vAlign w:val="center"/>
          </w:tcPr>
          <w:p w14:paraId="032ACE55" w14:textId="77777777" w:rsidR="00BB1C4F" w:rsidRPr="00DE7B59" w:rsidRDefault="00BB1C4F" w:rsidP="002F46B4">
            <w:pPr>
              <w:pStyle w:val="TAC"/>
              <w:rPr>
                <w:rFonts w:cs="Arial"/>
                <w:szCs w:val="18"/>
              </w:rPr>
            </w:pPr>
            <w:r w:rsidRPr="00DE7B59">
              <w:rPr>
                <w:rFonts w:cs="Arial"/>
                <w:szCs w:val="18"/>
              </w:rPr>
              <w:t>197</w:t>
            </w:r>
          </w:p>
        </w:tc>
        <w:tc>
          <w:tcPr>
            <w:tcW w:w="1507" w:type="dxa"/>
            <w:vAlign w:val="center"/>
          </w:tcPr>
          <w:p w14:paraId="1C3A4096" w14:textId="77777777" w:rsidR="00BB1C4F" w:rsidRPr="00DE7B59" w:rsidRDefault="00BB1C4F" w:rsidP="002F46B4">
            <w:pPr>
              <w:pStyle w:val="TAC"/>
              <w:rPr>
                <w:rFonts w:cs="Arial"/>
                <w:szCs w:val="18"/>
              </w:rPr>
            </w:pPr>
            <w:r w:rsidRPr="00DE7B59">
              <w:rPr>
                <w:rFonts w:cs="Arial"/>
                <w:szCs w:val="18"/>
              </w:rPr>
              <w:t>≤ 2402946</w:t>
            </w:r>
          </w:p>
        </w:tc>
      </w:tr>
      <w:tr w:rsidR="00BB1C4F" w:rsidRPr="00DE7B59" w14:paraId="1B32C50B" w14:textId="77777777" w:rsidTr="002F46B4">
        <w:trPr>
          <w:trHeight w:val="170"/>
          <w:jc w:val="center"/>
        </w:trPr>
        <w:tc>
          <w:tcPr>
            <w:tcW w:w="770" w:type="dxa"/>
            <w:vAlign w:val="center"/>
          </w:tcPr>
          <w:p w14:paraId="1F3E36BF" w14:textId="77777777" w:rsidR="00BB1C4F" w:rsidRPr="00DE7B59" w:rsidRDefault="00BB1C4F" w:rsidP="002F46B4">
            <w:pPr>
              <w:pStyle w:val="TAC"/>
              <w:rPr>
                <w:rFonts w:cs="Arial"/>
                <w:szCs w:val="18"/>
              </w:rPr>
            </w:pPr>
            <w:r w:rsidRPr="00DE7B59">
              <w:rPr>
                <w:rFonts w:cs="Arial"/>
                <w:szCs w:val="18"/>
              </w:rPr>
              <w:t>6</w:t>
            </w:r>
          </w:p>
        </w:tc>
        <w:tc>
          <w:tcPr>
            <w:tcW w:w="1016" w:type="dxa"/>
            <w:vAlign w:val="center"/>
          </w:tcPr>
          <w:p w14:paraId="30C70C11" w14:textId="77777777" w:rsidR="00BB1C4F" w:rsidRPr="00DE7B59" w:rsidRDefault="00BB1C4F" w:rsidP="002F46B4">
            <w:pPr>
              <w:pStyle w:val="TAC"/>
              <w:rPr>
                <w:rFonts w:cs="Arial"/>
                <w:szCs w:val="18"/>
              </w:rPr>
            </w:pPr>
            <w:r w:rsidRPr="00DE7B59">
              <w:rPr>
                <w:rFonts w:cs="Arial"/>
                <w:szCs w:val="18"/>
              </w:rPr>
              <w:t>≤ 15</w:t>
            </w:r>
          </w:p>
        </w:tc>
        <w:tc>
          <w:tcPr>
            <w:tcW w:w="771" w:type="dxa"/>
            <w:vAlign w:val="center"/>
          </w:tcPr>
          <w:p w14:paraId="5F26A803" w14:textId="77777777" w:rsidR="00BB1C4F" w:rsidRPr="00DE7B59" w:rsidRDefault="00BB1C4F" w:rsidP="002F46B4">
            <w:pPr>
              <w:pStyle w:val="TAC"/>
              <w:rPr>
                <w:rFonts w:cs="Arial"/>
                <w:szCs w:val="18"/>
              </w:rPr>
            </w:pPr>
            <w:r w:rsidRPr="00DE7B59">
              <w:rPr>
                <w:rFonts w:cs="Arial"/>
                <w:szCs w:val="18"/>
              </w:rPr>
              <w:t>70</w:t>
            </w:r>
          </w:p>
        </w:tc>
        <w:tc>
          <w:tcPr>
            <w:tcW w:w="1016" w:type="dxa"/>
            <w:vAlign w:val="center"/>
          </w:tcPr>
          <w:p w14:paraId="69087200" w14:textId="77777777" w:rsidR="00BB1C4F" w:rsidRPr="00DE7B59" w:rsidRDefault="00BB1C4F" w:rsidP="002F46B4">
            <w:pPr>
              <w:pStyle w:val="TAC"/>
              <w:rPr>
                <w:rFonts w:cs="Arial"/>
                <w:szCs w:val="18"/>
              </w:rPr>
            </w:pPr>
            <w:r w:rsidRPr="00DE7B59">
              <w:rPr>
                <w:rFonts w:cs="Arial"/>
                <w:szCs w:val="18"/>
              </w:rPr>
              <w:t>≤ 817</w:t>
            </w:r>
          </w:p>
        </w:tc>
        <w:tc>
          <w:tcPr>
            <w:tcW w:w="771" w:type="dxa"/>
            <w:vAlign w:val="center"/>
          </w:tcPr>
          <w:p w14:paraId="040A4DF5" w14:textId="77777777" w:rsidR="00BB1C4F" w:rsidRPr="00DE7B59" w:rsidRDefault="00BB1C4F" w:rsidP="002F46B4">
            <w:pPr>
              <w:pStyle w:val="TAC"/>
              <w:rPr>
                <w:rFonts w:cs="Arial"/>
                <w:szCs w:val="18"/>
              </w:rPr>
            </w:pPr>
            <w:r w:rsidRPr="00DE7B59">
              <w:rPr>
                <w:rFonts w:cs="Arial"/>
                <w:szCs w:val="18"/>
              </w:rPr>
              <w:t>134</w:t>
            </w:r>
          </w:p>
        </w:tc>
        <w:tc>
          <w:tcPr>
            <w:tcW w:w="1261" w:type="dxa"/>
            <w:vAlign w:val="center"/>
          </w:tcPr>
          <w:p w14:paraId="1A5D6F52" w14:textId="77777777" w:rsidR="00BB1C4F" w:rsidRPr="00DE7B59" w:rsidRDefault="00BB1C4F" w:rsidP="002F46B4">
            <w:pPr>
              <w:pStyle w:val="TAC"/>
              <w:rPr>
                <w:rFonts w:cs="Arial"/>
                <w:szCs w:val="18"/>
              </w:rPr>
            </w:pPr>
            <w:r w:rsidRPr="00DE7B59">
              <w:rPr>
                <w:rFonts w:cs="Arial"/>
                <w:szCs w:val="18"/>
              </w:rPr>
              <w:t>≤ 45709</w:t>
            </w:r>
          </w:p>
        </w:tc>
        <w:tc>
          <w:tcPr>
            <w:tcW w:w="771" w:type="dxa"/>
            <w:vAlign w:val="center"/>
          </w:tcPr>
          <w:p w14:paraId="0D8462ED" w14:textId="77777777" w:rsidR="00BB1C4F" w:rsidRPr="00DE7B59" w:rsidRDefault="00BB1C4F" w:rsidP="002F46B4">
            <w:pPr>
              <w:pStyle w:val="TAC"/>
              <w:rPr>
                <w:rFonts w:cs="Arial"/>
                <w:szCs w:val="18"/>
              </w:rPr>
            </w:pPr>
            <w:r w:rsidRPr="00DE7B59">
              <w:rPr>
                <w:rFonts w:cs="Arial"/>
                <w:szCs w:val="18"/>
              </w:rPr>
              <w:t>198</w:t>
            </w:r>
          </w:p>
        </w:tc>
        <w:tc>
          <w:tcPr>
            <w:tcW w:w="1507" w:type="dxa"/>
            <w:vAlign w:val="center"/>
          </w:tcPr>
          <w:p w14:paraId="2AD3D22D" w14:textId="77777777" w:rsidR="00BB1C4F" w:rsidRPr="00DE7B59" w:rsidRDefault="00BB1C4F" w:rsidP="002F46B4">
            <w:pPr>
              <w:pStyle w:val="TAC"/>
              <w:rPr>
                <w:rFonts w:cs="Arial"/>
                <w:szCs w:val="18"/>
              </w:rPr>
            </w:pPr>
            <w:r w:rsidRPr="00DE7B59">
              <w:rPr>
                <w:rFonts w:cs="Arial"/>
                <w:szCs w:val="18"/>
              </w:rPr>
              <w:t>≤ 2558924</w:t>
            </w:r>
          </w:p>
        </w:tc>
      </w:tr>
      <w:tr w:rsidR="00BB1C4F" w:rsidRPr="00DE7B59" w14:paraId="3B55912E" w14:textId="77777777" w:rsidTr="002F46B4">
        <w:trPr>
          <w:trHeight w:val="170"/>
          <w:jc w:val="center"/>
        </w:trPr>
        <w:tc>
          <w:tcPr>
            <w:tcW w:w="770" w:type="dxa"/>
            <w:vAlign w:val="center"/>
          </w:tcPr>
          <w:p w14:paraId="05BDEF6C" w14:textId="77777777" w:rsidR="00BB1C4F" w:rsidRPr="00DE7B59" w:rsidRDefault="00BB1C4F" w:rsidP="002F46B4">
            <w:pPr>
              <w:pStyle w:val="TAC"/>
              <w:rPr>
                <w:rFonts w:cs="Arial"/>
                <w:szCs w:val="18"/>
              </w:rPr>
            </w:pPr>
            <w:r w:rsidRPr="00DE7B59">
              <w:rPr>
                <w:rFonts w:cs="Arial"/>
                <w:szCs w:val="18"/>
              </w:rPr>
              <w:t>7</w:t>
            </w:r>
          </w:p>
        </w:tc>
        <w:tc>
          <w:tcPr>
            <w:tcW w:w="1016" w:type="dxa"/>
            <w:vAlign w:val="center"/>
          </w:tcPr>
          <w:p w14:paraId="6296AD17" w14:textId="77777777" w:rsidR="00BB1C4F" w:rsidRPr="00DE7B59" w:rsidRDefault="00BB1C4F" w:rsidP="002F46B4">
            <w:pPr>
              <w:pStyle w:val="TAC"/>
              <w:rPr>
                <w:rFonts w:cs="Arial"/>
                <w:szCs w:val="18"/>
              </w:rPr>
            </w:pPr>
            <w:r w:rsidRPr="00DE7B59">
              <w:rPr>
                <w:rFonts w:cs="Arial"/>
                <w:szCs w:val="18"/>
              </w:rPr>
              <w:t>≤ 16</w:t>
            </w:r>
          </w:p>
        </w:tc>
        <w:tc>
          <w:tcPr>
            <w:tcW w:w="771" w:type="dxa"/>
            <w:vAlign w:val="center"/>
          </w:tcPr>
          <w:p w14:paraId="497B47A9" w14:textId="77777777" w:rsidR="00BB1C4F" w:rsidRPr="00DE7B59" w:rsidRDefault="00BB1C4F" w:rsidP="002F46B4">
            <w:pPr>
              <w:pStyle w:val="TAC"/>
              <w:rPr>
                <w:rFonts w:cs="Arial"/>
                <w:szCs w:val="18"/>
              </w:rPr>
            </w:pPr>
            <w:r w:rsidRPr="00DE7B59">
              <w:rPr>
                <w:rFonts w:cs="Arial"/>
                <w:szCs w:val="18"/>
              </w:rPr>
              <w:t>71</w:t>
            </w:r>
          </w:p>
        </w:tc>
        <w:tc>
          <w:tcPr>
            <w:tcW w:w="1016" w:type="dxa"/>
            <w:vAlign w:val="center"/>
          </w:tcPr>
          <w:p w14:paraId="19790559" w14:textId="77777777" w:rsidR="00BB1C4F" w:rsidRPr="00DE7B59" w:rsidRDefault="00BB1C4F" w:rsidP="002F46B4">
            <w:pPr>
              <w:pStyle w:val="TAC"/>
              <w:rPr>
                <w:rFonts w:cs="Arial"/>
                <w:szCs w:val="18"/>
              </w:rPr>
            </w:pPr>
            <w:r w:rsidRPr="00DE7B59">
              <w:rPr>
                <w:rFonts w:cs="Arial"/>
                <w:szCs w:val="18"/>
              </w:rPr>
              <w:t>≤ 870</w:t>
            </w:r>
          </w:p>
        </w:tc>
        <w:tc>
          <w:tcPr>
            <w:tcW w:w="771" w:type="dxa"/>
            <w:vAlign w:val="center"/>
          </w:tcPr>
          <w:p w14:paraId="52CEF0D6" w14:textId="77777777" w:rsidR="00BB1C4F" w:rsidRPr="00DE7B59" w:rsidRDefault="00BB1C4F" w:rsidP="002F46B4">
            <w:pPr>
              <w:pStyle w:val="TAC"/>
              <w:rPr>
                <w:rFonts w:cs="Arial"/>
                <w:szCs w:val="18"/>
              </w:rPr>
            </w:pPr>
            <w:r w:rsidRPr="00DE7B59">
              <w:rPr>
                <w:rFonts w:cs="Arial"/>
                <w:szCs w:val="18"/>
              </w:rPr>
              <w:t>135</w:t>
            </w:r>
          </w:p>
        </w:tc>
        <w:tc>
          <w:tcPr>
            <w:tcW w:w="1261" w:type="dxa"/>
            <w:vAlign w:val="center"/>
          </w:tcPr>
          <w:p w14:paraId="67FA22D9" w14:textId="77777777" w:rsidR="00BB1C4F" w:rsidRPr="00DE7B59" w:rsidRDefault="00BB1C4F" w:rsidP="002F46B4">
            <w:pPr>
              <w:pStyle w:val="TAC"/>
              <w:rPr>
                <w:rFonts w:cs="Arial"/>
                <w:szCs w:val="18"/>
              </w:rPr>
            </w:pPr>
            <w:r w:rsidRPr="00DE7B59">
              <w:rPr>
                <w:rFonts w:cs="Arial"/>
                <w:szCs w:val="18"/>
              </w:rPr>
              <w:t>≤ 48676</w:t>
            </w:r>
          </w:p>
        </w:tc>
        <w:tc>
          <w:tcPr>
            <w:tcW w:w="771" w:type="dxa"/>
            <w:vAlign w:val="center"/>
          </w:tcPr>
          <w:p w14:paraId="0217C843" w14:textId="77777777" w:rsidR="00BB1C4F" w:rsidRPr="00DE7B59" w:rsidRDefault="00BB1C4F" w:rsidP="002F46B4">
            <w:pPr>
              <w:pStyle w:val="TAC"/>
              <w:rPr>
                <w:rFonts w:cs="Arial"/>
                <w:szCs w:val="18"/>
              </w:rPr>
            </w:pPr>
            <w:r w:rsidRPr="00DE7B59">
              <w:rPr>
                <w:rFonts w:cs="Arial"/>
                <w:szCs w:val="18"/>
              </w:rPr>
              <w:t>199</w:t>
            </w:r>
          </w:p>
        </w:tc>
        <w:tc>
          <w:tcPr>
            <w:tcW w:w="1507" w:type="dxa"/>
            <w:vAlign w:val="center"/>
          </w:tcPr>
          <w:p w14:paraId="656A5541" w14:textId="77777777" w:rsidR="00BB1C4F" w:rsidRPr="00DE7B59" w:rsidRDefault="00BB1C4F" w:rsidP="002F46B4">
            <w:pPr>
              <w:pStyle w:val="TAC"/>
              <w:rPr>
                <w:rFonts w:cs="Arial"/>
                <w:szCs w:val="18"/>
              </w:rPr>
            </w:pPr>
            <w:r w:rsidRPr="00DE7B59">
              <w:rPr>
                <w:rFonts w:cs="Arial"/>
                <w:szCs w:val="18"/>
              </w:rPr>
              <w:t>≤ 2725027</w:t>
            </w:r>
          </w:p>
        </w:tc>
      </w:tr>
      <w:tr w:rsidR="00BB1C4F" w:rsidRPr="00DE7B59" w14:paraId="2F182E23" w14:textId="77777777" w:rsidTr="002F46B4">
        <w:trPr>
          <w:trHeight w:val="170"/>
          <w:jc w:val="center"/>
        </w:trPr>
        <w:tc>
          <w:tcPr>
            <w:tcW w:w="770" w:type="dxa"/>
            <w:vAlign w:val="center"/>
          </w:tcPr>
          <w:p w14:paraId="5CAF7823" w14:textId="77777777" w:rsidR="00BB1C4F" w:rsidRPr="00DE7B59" w:rsidRDefault="00BB1C4F" w:rsidP="002F46B4">
            <w:pPr>
              <w:pStyle w:val="TAC"/>
              <w:rPr>
                <w:rFonts w:cs="Arial"/>
                <w:szCs w:val="18"/>
              </w:rPr>
            </w:pPr>
            <w:r w:rsidRPr="00DE7B59">
              <w:rPr>
                <w:rFonts w:cs="Arial"/>
                <w:szCs w:val="18"/>
              </w:rPr>
              <w:t>8</w:t>
            </w:r>
          </w:p>
        </w:tc>
        <w:tc>
          <w:tcPr>
            <w:tcW w:w="1016" w:type="dxa"/>
            <w:vAlign w:val="center"/>
          </w:tcPr>
          <w:p w14:paraId="52A0BC2B" w14:textId="77777777" w:rsidR="00BB1C4F" w:rsidRPr="00DE7B59" w:rsidRDefault="00BB1C4F" w:rsidP="002F46B4">
            <w:pPr>
              <w:pStyle w:val="TAC"/>
              <w:rPr>
                <w:rFonts w:cs="Arial"/>
                <w:szCs w:val="18"/>
              </w:rPr>
            </w:pPr>
            <w:r w:rsidRPr="00DE7B59">
              <w:rPr>
                <w:rFonts w:cs="Arial"/>
                <w:szCs w:val="18"/>
              </w:rPr>
              <w:t>≤ 17</w:t>
            </w:r>
          </w:p>
        </w:tc>
        <w:tc>
          <w:tcPr>
            <w:tcW w:w="771" w:type="dxa"/>
            <w:vAlign w:val="center"/>
          </w:tcPr>
          <w:p w14:paraId="7B5F9535" w14:textId="77777777" w:rsidR="00BB1C4F" w:rsidRPr="00DE7B59" w:rsidRDefault="00BB1C4F" w:rsidP="002F46B4">
            <w:pPr>
              <w:pStyle w:val="TAC"/>
              <w:rPr>
                <w:rFonts w:cs="Arial"/>
                <w:szCs w:val="18"/>
              </w:rPr>
            </w:pPr>
            <w:r w:rsidRPr="00DE7B59">
              <w:rPr>
                <w:rFonts w:cs="Arial"/>
                <w:szCs w:val="18"/>
              </w:rPr>
              <w:t>72</w:t>
            </w:r>
          </w:p>
        </w:tc>
        <w:tc>
          <w:tcPr>
            <w:tcW w:w="1016" w:type="dxa"/>
            <w:vAlign w:val="center"/>
          </w:tcPr>
          <w:p w14:paraId="1CEC1F6C" w14:textId="77777777" w:rsidR="00BB1C4F" w:rsidRPr="00DE7B59" w:rsidRDefault="00BB1C4F" w:rsidP="002F46B4">
            <w:pPr>
              <w:pStyle w:val="TAC"/>
              <w:rPr>
                <w:rFonts w:cs="Arial"/>
                <w:szCs w:val="18"/>
              </w:rPr>
            </w:pPr>
            <w:r w:rsidRPr="00DE7B59">
              <w:rPr>
                <w:rFonts w:cs="Arial"/>
                <w:szCs w:val="18"/>
              </w:rPr>
              <w:t>≤ 926</w:t>
            </w:r>
          </w:p>
        </w:tc>
        <w:tc>
          <w:tcPr>
            <w:tcW w:w="771" w:type="dxa"/>
            <w:vAlign w:val="center"/>
          </w:tcPr>
          <w:p w14:paraId="297E2DCE" w14:textId="77777777" w:rsidR="00BB1C4F" w:rsidRPr="00DE7B59" w:rsidRDefault="00BB1C4F" w:rsidP="002F46B4">
            <w:pPr>
              <w:pStyle w:val="TAC"/>
              <w:rPr>
                <w:rFonts w:cs="Arial"/>
                <w:szCs w:val="18"/>
              </w:rPr>
            </w:pPr>
            <w:r w:rsidRPr="00DE7B59">
              <w:rPr>
                <w:rFonts w:cs="Arial"/>
                <w:szCs w:val="18"/>
              </w:rPr>
              <w:t>136</w:t>
            </w:r>
          </w:p>
        </w:tc>
        <w:tc>
          <w:tcPr>
            <w:tcW w:w="1261" w:type="dxa"/>
            <w:vAlign w:val="center"/>
          </w:tcPr>
          <w:p w14:paraId="68AFFAD2" w14:textId="77777777" w:rsidR="00BB1C4F" w:rsidRPr="00DE7B59" w:rsidRDefault="00BB1C4F" w:rsidP="002F46B4">
            <w:pPr>
              <w:pStyle w:val="TAC"/>
              <w:rPr>
                <w:rFonts w:cs="Arial"/>
                <w:szCs w:val="18"/>
              </w:rPr>
            </w:pPr>
            <w:r w:rsidRPr="00DE7B59">
              <w:rPr>
                <w:rFonts w:cs="Arial"/>
                <w:szCs w:val="18"/>
              </w:rPr>
              <w:t>≤ 51836</w:t>
            </w:r>
          </w:p>
        </w:tc>
        <w:tc>
          <w:tcPr>
            <w:tcW w:w="771" w:type="dxa"/>
            <w:vAlign w:val="center"/>
          </w:tcPr>
          <w:p w14:paraId="423632F7" w14:textId="77777777" w:rsidR="00BB1C4F" w:rsidRPr="00DE7B59" w:rsidRDefault="00BB1C4F" w:rsidP="002F46B4">
            <w:pPr>
              <w:pStyle w:val="TAC"/>
              <w:rPr>
                <w:rFonts w:cs="Arial"/>
                <w:szCs w:val="18"/>
              </w:rPr>
            </w:pPr>
            <w:r w:rsidRPr="00DE7B59">
              <w:rPr>
                <w:rFonts w:cs="Arial"/>
                <w:szCs w:val="18"/>
              </w:rPr>
              <w:t>200</w:t>
            </w:r>
          </w:p>
        </w:tc>
        <w:tc>
          <w:tcPr>
            <w:tcW w:w="1507" w:type="dxa"/>
            <w:vAlign w:val="center"/>
          </w:tcPr>
          <w:p w14:paraId="344DFE0E" w14:textId="77777777" w:rsidR="00BB1C4F" w:rsidRPr="00DE7B59" w:rsidRDefault="00BB1C4F" w:rsidP="002F46B4">
            <w:pPr>
              <w:pStyle w:val="TAC"/>
              <w:rPr>
                <w:rFonts w:cs="Arial"/>
                <w:szCs w:val="18"/>
              </w:rPr>
            </w:pPr>
            <w:r w:rsidRPr="00DE7B59">
              <w:rPr>
                <w:rFonts w:cs="Arial"/>
                <w:szCs w:val="18"/>
              </w:rPr>
              <w:t>≤ 2901912</w:t>
            </w:r>
          </w:p>
        </w:tc>
      </w:tr>
      <w:tr w:rsidR="00BB1C4F" w:rsidRPr="00DE7B59" w14:paraId="4C0AD3F0" w14:textId="77777777" w:rsidTr="002F46B4">
        <w:trPr>
          <w:trHeight w:val="170"/>
          <w:jc w:val="center"/>
        </w:trPr>
        <w:tc>
          <w:tcPr>
            <w:tcW w:w="770" w:type="dxa"/>
            <w:vAlign w:val="center"/>
          </w:tcPr>
          <w:p w14:paraId="4DAEC064" w14:textId="77777777" w:rsidR="00BB1C4F" w:rsidRPr="00DE7B59" w:rsidRDefault="00BB1C4F" w:rsidP="002F46B4">
            <w:pPr>
              <w:pStyle w:val="TAC"/>
              <w:rPr>
                <w:rFonts w:cs="Arial"/>
                <w:szCs w:val="18"/>
              </w:rPr>
            </w:pPr>
            <w:r w:rsidRPr="00DE7B59">
              <w:rPr>
                <w:rFonts w:cs="Arial"/>
                <w:szCs w:val="18"/>
              </w:rPr>
              <w:t>9</w:t>
            </w:r>
          </w:p>
        </w:tc>
        <w:tc>
          <w:tcPr>
            <w:tcW w:w="1016" w:type="dxa"/>
            <w:vAlign w:val="center"/>
          </w:tcPr>
          <w:p w14:paraId="4417A7B3" w14:textId="77777777" w:rsidR="00BB1C4F" w:rsidRPr="00DE7B59" w:rsidRDefault="00BB1C4F" w:rsidP="002F46B4">
            <w:pPr>
              <w:pStyle w:val="TAC"/>
              <w:rPr>
                <w:rFonts w:cs="Arial"/>
                <w:szCs w:val="18"/>
              </w:rPr>
            </w:pPr>
            <w:r w:rsidRPr="00DE7B59">
              <w:rPr>
                <w:rFonts w:cs="Arial"/>
                <w:szCs w:val="18"/>
              </w:rPr>
              <w:t>≤ 18</w:t>
            </w:r>
          </w:p>
        </w:tc>
        <w:tc>
          <w:tcPr>
            <w:tcW w:w="771" w:type="dxa"/>
            <w:vAlign w:val="center"/>
          </w:tcPr>
          <w:p w14:paraId="5A896308" w14:textId="77777777" w:rsidR="00BB1C4F" w:rsidRPr="00DE7B59" w:rsidRDefault="00BB1C4F" w:rsidP="002F46B4">
            <w:pPr>
              <w:pStyle w:val="TAC"/>
              <w:rPr>
                <w:rFonts w:cs="Arial"/>
                <w:szCs w:val="18"/>
              </w:rPr>
            </w:pPr>
            <w:r w:rsidRPr="00DE7B59">
              <w:rPr>
                <w:rFonts w:cs="Arial"/>
                <w:szCs w:val="18"/>
              </w:rPr>
              <w:t>73</w:t>
            </w:r>
          </w:p>
        </w:tc>
        <w:tc>
          <w:tcPr>
            <w:tcW w:w="1016" w:type="dxa"/>
            <w:vAlign w:val="center"/>
          </w:tcPr>
          <w:p w14:paraId="63A8FE0D" w14:textId="77777777" w:rsidR="00BB1C4F" w:rsidRPr="00DE7B59" w:rsidRDefault="00BB1C4F" w:rsidP="002F46B4">
            <w:pPr>
              <w:pStyle w:val="TAC"/>
              <w:rPr>
                <w:rFonts w:cs="Arial"/>
                <w:szCs w:val="18"/>
              </w:rPr>
            </w:pPr>
            <w:r w:rsidRPr="00DE7B59">
              <w:rPr>
                <w:rFonts w:cs="Arial"/>
                <w:szCs w:val="18"/>
              </w:rPr>
              <w:t>≤ 987</w:t>
            </w:r>
          </w:p>
        </w:tc>
        <w:tc>
          <w:tcPr>
            <w:tcW w:w="771" w:type="dxa"/>
            <w:vAlign w:val="center"/>
          </w:tcPr>
          <w:p w14:paraId="652711E3" w14:textId="77777777" w:rsidR="00BB1C4F" w:rsidRPr="00DE7B59" w:rsidRDefault="00BB1C4F" w:rsidP="002F46B4">
            <w:pPr>
              <w:pStyle w:val="TAC"/>
              <w:rPr>
                <w:rFonts w:cs="Arial"/>
                <w:szCs w:val="18"/>
              </w:rPr>
            </w:pPr>
            <w:r w:rsidRPr="00DE7B59">
              <w:rPr>
                <w:rFonts w:cs="Arial"/>
                <w:szCs w:val="18"/>
              </w:rPr>
              <w:t>137</w:t>
            </w:r>
          </w:p>
        </w:tc>
        <w:tc>
          <w:tcPr>
            <w:tcW w:w="1261" w:type="dxa"/>
            <w:vAlign w:val="center"/>
          </w:tcPr>
          <w:p w14:paraId="26E61126" w14:textId="77777777" w:rsidR="00BB1C4F" w:rsidRPr="00DE7B59" w:rsidRDefault="00BB1C4F" w:rsidP="002F46B4">
            <w:pPr>
              <w:pStyle w:val="TAC"/>
              <w:rPr>
                <w:rFonts w:cs="Arial"/>
                <w:szCs w:val="18"/>
              </w:rPr>
            </w:pPr>
            <w:r w:rsidRPr="00DE7B59">
              <w:rPr>
                <w:rFonts w:cs="Arial"/>
                <w:szCs w:val="18"/>
              </w:rPr>
              <w:t>≤ 55200</w:t>
            </w:r>
          </w:p>
        </w:tc>
        <w:tc>
          <w:tcPr>
            <w:tcW w:w="771" w:type="dxa"/>
            <w:vAlign w:val="center"/>
          </w:tcPr>
          <w:p w14:paraId="632CB6EB" w14:textId="77777777" w:rsidR="00BB1C4F" w:rsidRPr="00DE7B59" w:rsidRDefault="00BB1C4F" w:rsidP="002F46B4">
            <w:pPr>
              <w:pStyle w:val="TAC"/>
              <w:rPr>
                <w:rFonts w:cs="Arial"/>
                <w:szCs w:val="18"/>
              </w:rPr>
            </w:pPr>
            <w:r w:rsidRPr="00DE7B59">
              <w:rPr>
                <w:rFonts w:cs="Arial"/>
                <w:szCs w:val="18"/>
              </w:rPr>
              <w:t>201</w:t>
            </w:r>
          </w:p>
        </w:tc>
        <w:tc>
          <w:tcPr>
            <w:tcW w:w="1507" w:type="dxa"/>
            <w:vAlign w:val="center"/>
          </w:tcPr>
          <w:p w14:paraId="45724696" w14:textId="77777777" w:rsidR="00BB1C4F" w:rsidRPr="00DE7B59" w:rsidRDefault="00BB1C4F" w:rsidP="002F46B4">
            <w:pPr>
              <w:pStyle w:val="TAC"/>
              <w:rPr>
                <w:rFonts w:cs="Arial"/>
                <w:szCs w:val="18"/>
              </w:rPr>
            </w:pPr>
            <w:r w:rsidRPr="00DE7B59">
              <w:rPr>
                <w:rFonts w:cs="Arial"/>
                <w:szCs w:val="18"/>
              </w:rPr>
              <w:t>≤ 3090279</w:t>
            </w:r>
          </w:p>
        </w:tc>
      </w:tr>
      <w:tr w:rsidR="00BB1C4F" w:rsidRPr="00DE7B59" w14:paraId="23ED63E7" w14:textId="77777777" w:rsidTr="002F46B4">
        <w:trPr>
          <w:trHeight w:val="170"/>
          <w:jc w:val="center"/>
        </w:trPr>
        <w:tc>
          <w:tcPr>
            <w:tcW w:w="770" w:type="dxa"/>
            <w:vAlign w:val="center"/>
          </w:tcPr>
          <w:p w14:paraId="56718A28" w14:textId="77777777" w:rsidR="00BB1C4F" w:rsidRPr="00DE7B59" w:rsidRDefault="00BB1C4F" w:rsidP="002F46B4">
            <w:pPr>
              <w:pStyle w:val="TAC"/>
              <w:rPr>
                <w:rFonts w:cs="Arial"/>
                <w:szCs w:val="18"/>
              </w:rPr>
            </w:pPr>
            <w:r w:rsidRPr="00DE7B59">
              <w:rPr>
                <w:rFonts w:cs="Arial"/>
                <w:szCs w:val="18"/>
              </w:rPr>
              <w:t>10</w:t>
            </w:r>
          </w:p>
        </w:tc>
        <w:tc>
          <w:tcPr>
            <w:tcW w:w="1016" w:type="dxa"/>
            <w:vAlign w:val="center"/>
          </w:tcPr>
          <w:p w14:paraId="5CCE16EB" w14:textId="77777777" w:rsidR="00BB1C4F" w:rsidRPr="00DE7B59" w:rsidRDefault="00BB1C4F" w:rsidP="002F46B4">
            <w:pPr>
              <w:pStyle w:val="TAC"/>
              <w:rPr>
                <w:rFonts w:cs="Arial"/>
                <w:szCs w:val="18"/>
              </w:rPr>
            </w:pPr>
            <w:r w:rsidRPr="00DE7B59">
              <w:rPr>
                <w:rFonts w:cs="Arial"/>
                <w:szCs w:val="18"/>
              </w:rPr>
              <w:t>≤ 19</w:t>
            </w:r>
          </w:p>
        </w:tc>
        <w:tc>
          <w:tcPr>
            <w:tcW w:w="771" w:type="dxa"/>
            <w:vAlign w:val="center"/>
          </w:tcPr>
          <w:p w14:paraId="69520EE9" w14:textId="77777777" w:rsidR="00BB1C4F" w:rsidRPr="00DE7B59" w:rsidRDefault="00BB1C4F" w:rsidP="002F46B4">
            <w:pPr>
              <w:pStyle w:val="TAC"/>
              <w:rPr>
                <w:rFonts w:cs="Arial"/>
                <w:szCs w:val="18"/>
              </w:rPr>
            </w:pPr>
            <w:r w:rsidRPr="00DE7B59">
              <w:rPr>
                <w:rFonts w:cs="Arial"/>
                <w:szCs w:val="18"/>
              </w:rPr>
              <w:t>74</w:t>
            </w:r>
          </w:p>
        </w:tc>
        <w:tc>
          <w:tcPr>
            <w:tcW w:w="1016" w:type="dxa"/>
            <w:vAlign w:val="center"/>
          </w:tcPr>
          <w:p w14:paraId="0C12DCCF" w14:textId="77777777" w:rsidR="00BB1C4F" w:rsidRPr="00DE7B59" w:rsidRDefault="00BB1C4F" w:rsidP="002F46B4">
            <w:pPr>
              <w:pStyle w:val="TAC"/>
              <w:rPr>
                <w:rFonts w:cs="Arial"/>
                <w:szCs w:val="18"/>
              </w:rPr>
            </w:pPr>
            <w:r w:rsidRPr="00DE7B59">
              <w:rPr>
                <w:rFonts w:cs="Arial"/>
                <w:szCs w:val="18"/>
              </w:rPr>
              <w:t>≤ 1051</w:t>
            </w:r>
          </w:p>
        </w:tc>
        <w:tc>
          <w:tcPr>
            <w:tcW w:w="771" w:type="dxa"/>
            <w:vAlign w:val="center"/>
          </w:tcPr>
          <w:p w14:paraId="4AADB4B6" w14:textId="77777777" w:rsidR="00BB1C4F" w:rsidRPr="00DE7B59" w:rsidRDefault="00BB1C4F" w:rsidP="002F46B4">
            <w:pPr>
              <w:pStyle w:val="TAC"/>
              <w:rPr>
                <w:rFonts w:cs="Arial"/>
                <w:szCs w:val="18"/>
              </w:rPr>
            </w:pPr>
            <w:r w:rsidRPr="00DE7B59">
              <w:rPr>
                <w:rFonts w:cs="Arial"/>
                <w:szCs w:val="18"/>
              </w:rPr>
              <w:t>138</w:t>
            </w:r>
          </w:p>
        </w:tc>
        <w:tc>
          <w:tcPr>
            <w:tcW w:w="1261" w:type="dxa"/>
            <w:vAlign w:val="center"/>
          </w:tcPr>
          <w:p w14:paraId="04FA76D9" w14:textId="77777777" w:rsidR="00BB1C4F" w:rsidRPr="00DE7B59" w:rsidRDefault="00BB1C4F" w:rsidP="002F46B4">
            <w:pPr>
              <w:pStyle w:val="TAC"/>
              <w:rPr>
                <w:rFonts w:cs="Arial"/>
                <w:szCs w:val="18"/>
              </w:rPr>
            </w:pPr>
            <w:r w:rsidRPr="00DE7B59">
              <w:rPr>
                <w:rFonts w:cs="Arial"/>
                <w:szCs w:val="18"/>
              </w:rPr>
              <w:t>≤ 58784</w:t>
            </w:r>
          </w:p>
        </w:tc>
        <w:tc>
          <w:tcPr>
            <w:tcW w:w="771" w:type="dxa"/>
            <w:vAlign w:val="center"/>
          </w:tcPr>
          <w:p w14:paraId="17AE1650" w14:textId="77777777" w:rsidR="00BB1C4F" w:rsidRPr="00DE7B59" w:rsidRDefault="00BB1C4F" w:rsidP="002F46B4">
            <w:pPr>
              <w:pStyle w:val="TAC"/>
              <w:rPr>
                <w:rFonts w:cs="Arial"/>
                <w:szCs w:val="18"/>
              </w:rPr>
            </w:pPr>
            <w:r w:rsidRPr="00DE7B59">
              <w:rPr>
                <w:rFonts w:cs="Arial"/>
                <w:szCs w:val="18"/>
              </w:rPr>
              <w:t>202</w:t>
            </w:r>
          </w:p>
        </w:tc>
        <w:tc>
          <w:tcPr>
            <w:tcW w:w="1507" w:type="dxa"/>
            <w:vAlign w:val="center"/>
          </w:tcPr>
          <w:p w14:paraId="0C9AA660" w14:textId="77777777" w:rsidR="00BB1C4F" w:rsidRPr="00DE7B59" w:rsidRDefault="00BB1C4F" w:rsidP="002F46B4">
            <w:pPr>
              <w:pStyle w:val="TAC"/>
              <w:rPr>
                <w:rFonts w:cs="Arial"/>
                <w:szCs w:val="18"/>
              </w:rPr>
            </w:pPr>
            <w:r w:rsidRPr="00DE7B59">
              <w:rPr>
                <w:rFonts w:cs="Arial"/>
                <w:szCs w:val="18"/>
              </w:rPr>
              <w:t>≤ 3290873</w:t>
            </w:r>
          </w:p>
        </w:tc>
      </w:tr>
      <w:tr w:rsidR="00BB1C4F" w:rsidRPr="00DE7B59" w14:paraId="72D4F9C4" w14:textId="77777777" w:rsidTr="002F46B4">
        <w:trPr>
          <w:trHeight w:val="170"/>
          <w:jc w:val="center"/>
        </w:trPr>
        <w:tc>
          <w:tcPr>
            <w:tcW w:w="770" w:type="dxa"/>
            <w:vAlign w:val="center"/>
          </w:tcPr>
          <w:p w14:paraId="651E6324" w14:textId="77777777" w:rsidR="00BB1C4F" w:rsidRPr="00DE7B59" w:rsidRDefault="00BB1C4F" w:rsidP="002F46B4">
            <w:pPr>
              <w:pStyle w:val="TAC"/>
              <w:rPr>
                <w:rFonts w:cs="Arial"/>
                <w:szCs w:val="18"/>
              </w:rPr>
            </w:pPr>
            <w:r w:rsidRPr="00DE7B59">
              <w:rPr>
                <w:rFonts w:cs="Arial"/>
                <w:szCs w:val="18"/>
              </w:rPr>
              <w:t>11</w:t>
            </w:r>
          </w:p>
        </w:tc>
        <w:tc>
          <w:tcPr>
            <w:tcW w:w="1016" w:type="dxa"/>
            <w:vAlign w:val="center"/>
          </w:tcPr>
          <w:p w14:paraId="59CE4E31" w14:textId="77777777" w:rsidR="00BB1C4F" w:rsidRPr="00DE7B59" w:rsidRDefault="00BB1C4F" w:rsidP="002F46B4">
            <w:pPr>
              <w:pStyle w:val="TAC"/>
              <w:rPr>
                <w:rFonts w:cs="Arial"/>
                <w:szCs w:val="18"/>
              </w:rPr>
            </w:pPr>
            <w:r w:rsidRPr="00DE7B59">
              <w:rPr>
                <w:rFonts w:cs="Arial"/>
                <w:szCs w:val="18"/>
              </w:rPr>
              <w:t>≤ 20</w:t>
            </w:r>
          </w:p>
        </w:tc>
        <w:tc>
          <w:tcPr>
            <w:tcW w:w="771" w:type="dxa"/>
            <w:vAlign w:val="center"/>
          </w:tcPr>
          <w:p w14:paraId="5A9AA024" w14:textId="77777777" w:rsidR="00BB1C4F" w:rsidRPr="00DE7B59" w:rsidRDefault="00BB1C4F" w:rsidP="002F46B4">
            <w:pPr>
              <w:pStyle w:val="TAC"/>
              <w:rPr>
                <w:rFonts w:cs="Arial"/>
                <w:szCs w:val="18"/>
              </w:rPr>
            </w:pPr>
            <w:r w:rsidRPr="00DE7B59">
              <w:rPr>
                <w:rFonts w:cs="Arial"/>
                <w:szCs w:val="18"/>
              </w:rPr>
              <w:t>75</w:t>
            </w:r>
          </w:p>
        </w:tc>
        <w:tc>
          <w:tcPr>
            <w:tcW w:w="1016" w:type="dxa"/>
            <w:vAlign w:val="center"/>
          </w:tcPr>
          <w:p w14:paraId="78FE65F5" w14:textId="77777777" w:rsidR="00BB1C4F" w:rsidRPr="00DE7B59" w:rsidRDefault="00BB1C4F" w:rsidP="002F46B4">
            <w:pPr>
              <w:pStyle w:val="TAC"/>
              <w:rPr>
                <w:rFonts w:cs="Arial"/>
                <w:szCs w:val="18"/>
              </w:rPr>
            </w:pPr>
            <w:r w:rsidRPr="00DE7B59">
              <w:rPr>
                <w:rFonts w:cs="Arial"/>
                <w:szCs w:val="18"/>
              </w:rPr>
              <w:t>≤ 1119</w:t>
            </w:r>
          </w:p>
        </w:tc>
        <w:tc>
          <w:tcPr>
            <w:tcW w:w="771" w:type="dxa"/>
            <w:vAlign w:val="center"/>
          </w:tcPr>
          <w:p w14:paraId="529A62E3" w14:textId="77777777" w:rsidR="00BB1C4F" w:rsidRPr="00DE7B59" w:rsidRDefault="00BB1C4F" w:rsidP="002F46B4">
            <w:pPr>
              <w:pStyle w:val="TAC"/>
              <w:rPr>
                <w:rFonts w:cs="Arial"/>
                <w:szCs w:val="18"/>
              </w:rPr>
            </w:pPr>
            <w:r w:rsidRPr="00DE7B59">
              <w:rPr>
                <w:rFonts w:cs="Arial"/>
                <w:szCs w:val="18"/>
              </w:rPr>
              <w:t>139</w:t>
            </w:r>
          </w:p>
        </w:tc>
        <w:tc>
          <w:tcPr>
            <w:tcW w:w="1261" w:type="dxa"/>
            <w:vAlign w:val="center"/>
          </w:tcPr>
          <w:p w14:paraId="07D0741D" w14:textId="77777777" w:rsidR="00BB1C4F" w:rsidRPr="00DE7B59" w:rsidRDefault="00BB1C4F" w:rsidP="002F46B4">
            <w:pPr>
              <w:pStyle w:val="TAC"/>
              <w:rPr>
                <w:rFonts w:cs="Arial"/>
                <w:szCs w:val="18"/>
              </w:rPr>
            </w:pPr>
            <w:r w:rsidRPr="00DE7B59">
              <w:rPr>
                <w:rFonts w:cs="Arial"/>
                <w:szCs w:val="18"/>
              </w:rPr>
              <w:t>≤ 62599</w:t>
            </w:r>
          </w:p>
        </w:tc>
        <w:tc>
          <w:tcPr>
            <w:tcW w:w="771" w:type="dxa"/>
            <w:vAlign w:val="center"/>
          </w:tcPr>
          <w:p w14:paraId="63032140" w14:textId="77777777" w:rsidR="00BB1C4F" w:rsidRPr="00DE7B59" w:rsidRDefault="00BB1C4F" w:rsidP="002F46B4">
            <w:pPr>
              <w:pStyle w:val="TAC"/>
              <w:rPr>
                <w:rFonts w:cs="Arial"/>
                <w:szCs w:val="18"/>
              </w:rPr>
            </w:pPr>
            <w:r w:rsidRPr="00DE7B59">
              <w:rPr>
                <w:rFonts w:cs="Arial"/>
                <w:szCs w:val="18"/>
              </w:rPr>
              <w:t>203</w:t>
            </w:r>
          </w:p>
        </w:tc>
        <w:tc>
          <w:tcPr>
            <w:tcW w:w="1507" w:type="dxa"/>
            <w:vAlign w:val="center"/>
          </w:tcPr>
          <w:p w14:paraId="0A1F6E3E" w14:textId="77777777" w:rsidR="00BB1C4F" w:rsidRPr="00DE7B59" w:rsidRDefault="00BB1C4F" w:rsidP="002F46B4">
            <w:pPr>
              <w:pStyle w:val="TAC"/>
              <w:rPr>
                <w:rFonts w:cs="Arial"/>
                <w:szCs w:val="18"/>
              </w:rPr>
            </w:pPr>
            <w:r w:rsidRPr="00DE7B59">
              <w:rPr>
                <w:rFonts w:cs="Arial"/>
                <w:szCs w:val="18"/>
              </w:rPr>
              <w:t>≤ 3504487</w:t>
            </w:r>
          </w:p>
        </w:tc>
      </w:tr>
      <w:tr w:rsidR="00BB1C4F" w:rsidRPr="00DE7B59" w14:paraId="0B3949AD" w14:textId="77777777" w:rsidTr="002F46B4">
        <w:trPr>
          <w:trHeight w:val="170"/>
          <w:jc w:val="center"/>
        </w:trPr>
        <w:tc>
          <w:tcPr>
            <w:tcW w:w="770" w:type="dxa"/>
            <w:vAlign w:val="center"/>
          </w:tcPr>
          <w:p w14:paraId="6F7ECBB6" w14:textId="77777777" w:rsidR="00BB1C4F" w:rsidRPr="00DE7B59" w:rsidRDefault="00BB1C4F" w:rsidP="002F46B4">
            <w:pPr>
              <w:pStyle w:val="TAC"/>
              <w:rPr>
                <w:rFonts w:cs="Arial"/>
                <w:szCs w:val="18"/>
              </w:rPr>
            </w:pPr>
            <w:r w:rsidRPr="00DE7B59">
              <w:rPr>
                <w:rFonts w:cs="Arial"/>
                <w:szCs w:val="18"/>
              </w:rPr>
              <w:t>12</w:t>
            </w:r>
          </w:p>
        </w:tc>
        <w:tc>
          <w:tcPr>
            <w:tcW w:w="1016" w:type="dxa"/>
            <w:vAlign w:val="center"/>
          </w:tcPr>
          <w:p w14:paraId="6E59FA87" w14:textId="77777777" w:rsidR="00BB1C4F" w:rsidRPr="00DE7B59" w:rsidRDefault="00BB1C4F" w:rsidP="002F46B4">
            <w:pPr>
              <w:pStyle w:val="TAC"/>
              <w:rPr>
                <w:rFonts w:cs="Arial"/>
                <w:szCs w:val="18"/>
              </w:rPr>
            </w:pPr>
            <w:r w:rsidRPr="00DE7B59">
              <w:rPr>
                <w:rFonts w:cs="Arial"/>
                <w:szCs w:val="18"/>
              </w:rPr>
              <w:t>≤ 22</w:t>
            </w:r>
          </w:p>
        </w:tc>
        <w:tc>
          <w:tcPr>
            <w:tcW w:w="771" w:type="dxa"/>
            <w:vAlign w:val="center"/>
          </w:tcPr>
          <w:p w14:paraId="0CECFF2A" w14:textId="77777777" w:rsidR="00BB1C4F" w:rsidRPr="00DE7B59" w:rsidRDefault="00BB1C4F" w:rsidP="002F46B4">
            <w:pPr>
              <w:pStyle w:val="TAC"/>
              <w:rPr>
                <w:rFonts w:cs="Arial"/>
                <w:szCs w:val="18"/>
              </w:rPr>
            </w:pPr>
            <w:r w:rsidRPr="00DE7B59">
              <w:rPr>
                <w:rFonts w:cs="Arial"/>
                <w:szCs w:val="18"/>
              </w:rPr>
              <w:t>76</w:t>
            </w:r>
          </w:p>
        </w:tc>
        <w:tc>
          <w:tcPr>
            <w:tcW w:w="1016" w:type="dxa"/>
            <w:vAlign w:val="center"/>
          </w:tcPr>
          <w:p w14:paraId="7B0593F2" w14:textId="77777777" w:rsidR="00BB1C4F" w:rsidRPr="00DE7B59" w:rsidRDefault="00BB1C4F" w:rsidP="002F46B4">
            <w:pPr>
              <w:pStyle w:val="TAC"/>
              <w:rPr>
                <w:rFonts w:cs="Arial"/>
                <w:szCs w:val="18"/>
              </w:rPr>
            </w:pPr>
            <w:r w:rsidRPr="00DE7B59">
              <w:rPr>
                <w:rFonts w:cs="Arial"/>
                <w:szCs w:val="18"/>
              </w:rPr>
              <w:t>≤ 1191</w:t>
            </w:r>
          </w:p>
        </w:tc>
        <w:tc>
          <w:tcPr>
            <w:tcW w:w="771" w:type="dxa"/>
            <w:vAlign w:val="center"/>
          </w:tcPr>
          <w:p w14:paraId="200992C4" w14:textId="77777777" w:rsidR="00BB1C4F" w:rsidRPr="00DE7B59" w:rsidRDefault="00BB1C4F" w:rsidP="002F46B4">
            <w:pPr>
              <w:pStyle w:val="TAC"/>
              <w:rPr>
                <w:rFonts w:cs="Arial"/>
                <w:szCs w:val="18"/>
              </w:rPr>
            </w:pPr>
            <w:r w:rsidRPr="00DE7B59">
              <w:rPr>
                <w:rFonts w:cs="Arial"/>
                <w:szCs w:val="18"/>
              </w:rPr>
              <w:t>140</w:t>
            </w:r>
          </w:p>
        </w:tc>
        <w:tc>
          <w:tcPr>
            <w:tcW w:w="1261" w:type="dxa"/>
            <w:vAlign w:val="center"/>
          </w:tcPr>
          <w:p w14:paraId="2A5039C1" w14:textId="77777777" w:rsidR="00BB1C4F" w:rsidRPr="00DE7B59" w:rsidRDefault="00BB1C4F" w:rsidP="002F46B4">
            <w:pPr>
              <w:pStyle w:val="TAC"/>
              <w:rPr>
                <w:rFonts w:cs="Arial"/>
                <w:szCs w:val="18"/>
              </w:rPr>
            </w:pPr>
            <w:r w:rsidRPr="00DE7B59">
              <w:rPr>
                <w:rFonts w:cs="Arial"/>
                <w:szCs w:val="18"/>
              </w:rPr>
              <w:t>≤ 66663</w:t>
            </w:r>
          </w:p>
        </w:tc>
        <w:tc>
          <w:tcPr>
            <w:tcW w:w="771" w:type="dxa"/>
            <w:vAlign w:val="center"/>
          </w:tcPr>
          <w:p w14:paraId="62C45EB4" w14:textId="77777777" w:rsidR="00BB1C4F" w:rsidRPr="00DE7B59" w:rsidRDefault="00BB1C4F" w:rsidP="002F46B4">
            <w:pPr>
              <w:pStyle w:val="TAC"/>
              <w:rPr>
                <w:rFonts w:cs="Arial"/>
                <w:szCs w:val="18"/>
              </w:rPr>
            </w:pPr>
            <w:r w:rsidRPr="00DE7B59">
              <w:rPr>
                <w:rFonts w:cs="Arial"/>
                <w:szCs w:val="18"/>
              </w:rPr>
              <w:t>204</w:t>
            </w:r>
          </w:p>
        </w:tc>
        <w:tc>
          <w:tcPr>
            <w:tcW w:w="1507" w:type="dxa"/>
            <w:vAlign w:val="center"/>
          </w:tcPr>
          <w:p w14:paraId="22720512" w14:textId="77777777" w:rsidR="00BB1C4F" w:rsidRPr="00DE7B59" w:rsidRDefault="00BB1C4F" w:rsidP="002F46B4">
            <w:pPr>
              <w:pStyle w:val="TAC"/>
              <w:rPr>
                <w:rFonts w:cs="Arial"/>
                <w:szCs w:val="18"/>
              </w:rPr>
            </w:pPr>
            <w:r w:rsidRPr="00DE7B59">
              <w:rPr>
                <w:rFonts w:cs="Arial"/>
                <w:szCs w:val="18"/>
              </w:rPr>
              <w:t>≤ 3731968</w:t>
            </w:r>
          </w:p>
        </w:tc>
      </w:tr>
      <w:tr w:rsidR="00BB1C4F" w:rsidRPr="00DE7B59" w14:paraId="06AE7403" w14:textId="77777777" w:rsidTr="002F46B4">
        <w:trPr>
          <w:trHeight w:val="170"/>
          <w:jc w:val="center"/>
        </w:trPr>
        <w:tc>
          <w:tcPr>
            <w:tcW w:w="770" w:type="dxa"/>
            <w:vAlign w:val="center"/>
          </w:tcPr>
          <w:p w14:paraId="2FCC25ED" w14:textId="77777777" w:rsidR="00BB1C4F" w:rsidRPr="00DE7B59" w:rsidRDefault="00BB1C4F" w:rsidP="002F46B4">
            <w:pPr>
              <w:pStyle w:val="TAC"/>
              <w:rPr>
                <w:rFonts w:cs="Arial"/>
                <w:szCs w:val="18"/>
              </w:rPr>
            </w:pPr>
            <w:r w:rsidRPr="00DE7B59">
              <w:rPr>
                <w:rFonts w:cs="Arial"/>
                <w:szCs w:val="18"/>
              </w:rPr>
              <w:t>13</w:t>
            </w:r>
          </w:p>
        </w:tc>
        <w:tc>
          <w:tcPr>
            <w:tcW w:w="1016" w:type="dxa"/>
            <w:vAlign w:val="center"/>
          </w:tcPr>
          <w:p w14:paraId="45D7B1CA" w14:textId="77777777" w:rsidR="00BB1C4F" w:rsidRPr="00DE7B59" w:rsidRDefault="00BB1C4F" w:rsidP="002F46B4">
            <w:pPr>
              <w:pStyle w:val="TAC"/>
              <w:rPr>
                <w:rFonts w:cs="Arial"/>
                <w:szCs w:val="18"/>
              </w:rPr>
            </w:pPr>
            <w:r w:rsidRPr="00DE7B59">
              <w:rPr>
                <w:rFonts w:cs="Arial"/>
                <w:szCs w:val="18"/>
              </w:rPr>
              <w:t>≤ 23</w:t>
            </w:r>
          </w:p>
        </w:tc>
        <w:tc>
          <w:tcPr>
            <w:tcW w:w="771" w:type="dxa"/>
            <w:vAlign w:val="center"/>
          </w:tcPr>
          <w:p w14:paraId="7ECC712A" w14:textId="77777777" w:rsidR="00BB1C4F" w:rsidRPr="00DE7B59" w:rsidRDefault="00BB1C4F" w:rsidP="002F46B4">
            <w:pPr>
              <w:pStyle w:val="TAC"/>
              <w:rPr>
                <w:rFonts w:cs="Arial"/>
                <w:szCs w:val="18"/>
              </w:rPr>
            </w:pPr>
            <w:r w:rsidRPr="00DE7B59">
              <w:rPr>
                <w:rFonts w:cs="Arial"/>
                <w:szCs w:val="18"/>
              </w:rPr>
              <w:t>77</w:t>
            </w:r>
          </w:p>
        </w:tc>
        <w:tc>
          <w:tcPr>
            <w:tcW w:w="1016" w:type="dxa"/>
            <w:vAlign w:val="center"/>
          </w:tcPr>
          <w:p w14:paraId="041E4FD9" w14:textId="77777777" w:rsidR="00BB1C4F" w:rsidRPr="00DE7B59" w:rsidRDefault="00BB1C4F" w:rsidP="002F46B4">
            <w:pPr>
              <w:pStyle w:val="TAC"/>
              <w:rPr>
                <w:rFonts w:cs="Arial"/>
                <w:szCs w:val="18"/>
              </w:rPr>
            </w:pPr>
            <w:r w:rsidRPr="00DE7B59">
              <w:rPr>
                <w:rFonts w:cs="Arial"/>
                <w:szCs w:val="18"/>
              </w:rPr>
              <w:t>≤ 1269</w:t>
            </w:r>
          </w:p>
        </w:tc>
        <w:tc>
          <w:tcPr>
            <w:tcW w:w="771" w:type="dxa"/>
            <w:vAlign w:val="center"/>
          </w:tcPr>
          <w:p w14:paraId="19E9E76A" w14:textId="77777777" w:rsidR="00BB1C4F" w:rsidRPr="00DE7B59" w:rsidRDefault="00BB1C4F" w:rsidP="002F46B4">
            <w:pPr>
              <w:pStyle w:val="TAC"/>
              <w:rPr>
                <w:rFonts w:cs="Arial"/>
                <w:szCs w:val="18"/>
              </w:rPr>
            </w:pPr>
            <w:r w:rsidRPr="00DE7B59">
              <w:rPr>
                <w:rFonts w:cs="Arial"/>
                <w:szCs w:val="18"/>
              </w:rPr>
              <w:t>141</w:t>
            </w:r>
          </w:p>
        </w:tc>
        <w:tc>
          <w:tcPr>
            <w:tcW w:w="1261" w:type="dxa"/>
            <w:vAlign w:val="center"/>
          </w:tcPr>
          <w:p w14:paraId="3D5F8E19" w14:textId="77777777" w:rsidR="00BB1C4F" w:rsidRPr="00DE7B59" w:rsidRDefault="00BB1C4F" w:rsidP="002F46B4">
            <w:pPr>
              <w:pStyle w:val="TAC"/>
              <w:rPr>
                <w:rFonts w:cs="Arial"/>
                <w:szCs w:val="18"/>
              </w:rPr>
            </w:pPr>
            <w:r w:rsidRPr="00DE7B59">
              <w:rPr>
                <w:rFonts w:cs="Arial"/>
                <w:szCs w:val="18"/>
              </w:rPr>
              <w:t>≤ 70990</w:t>
            </w:r>
          </w:p>
        </w:tc>
        <w:tc>
          <w:tcPr>
            <w:tcW w:w="771" w:type="dxa"/>
            <w:vAlign w:val="center"/>
          </w:tcPr>
          <w:p w14:paraId="15DB1E97" w14:textId="77777777" w:rsidR="00BB1C4F" w:rsidRPr="00DE7B59" w:rsidRDefault="00BB1C4F" w:rsidP="002F46B4">
            <w:pPr>
              <w:pStyle w:val="TAC"/>
              <w:rPr>
                <w:rFonts w:cs="Arial"/>
                <w:szCs w:val="18"/>
              </w:rPr>
            </w:pPr>
            <w:r w:rsidRPr="00DE7B59">
              <w:rPr>
                <w:rFonts w:cs="Arial"/>
                <w:szCs w:val="18"/>
              </w:rPr>
              <w:t>205</w:t>
            </w:r>
          </w:p>
        </w:tc>
        <w:tc>
          <w:tcPr>
            <w:tcW w:w="1507" w:type="dxa"/>
            <w:vAlign w:val="center"/>
          </w:tcPr>
          <w:p w14:paraId="1231419A" w14:textId="77777777" w:rsidR="00BB1C4F" w:rsidRPr="00DE7B59" w:rsidRDefault="00BB1C4F" w:rsidP="002F46B4">
            <w:pPr>
              <w:pStyle w:val="TAC"/>
              <w:rPr>
                <w:rFonts w:cs="Arial"/>
                <w:szCs w:val="18"/>
              </w:rPr>
            </w:pPr>
            <w:r w:rsidRPr="00DE7B59">
              <w:rPr>
                <w:rFonts w:cs="Arial"/>
                <w:szCs w:val="18"/>
              </w:rPr>
              <w:t>≤ 3974215</w:t>
            </w:r>
          </w:p>
        </w:tc>
      </w:tr>
      <w:tr w:rsidR="00BB1C4F" w:rsidRPr="00DE7B59" w14:paraId="109AA35C" w14:textId="77777777" w:rsidTr="002F46B4">
        <w:trPr>
          <w:trHeight w:val="170"/>
          <w:jc w:val="center"/>
        </w:trPr>
        <w:tc>
          <w:tcPr>
            <w:tcW w:w="770" w:type="dxa"/>
            <w:vAlign w:val="center"/>
          </w:tcPr>
          <w:p w14:paraId="6DA53A01" w14:textId="77777777" w:rsidR="00BB1C4F" w:rsidRPr="00DE7B59" w:rsidRDefault="00BB1C4F" w:rsidP="002F46B4">
            <w:pPr>
              <w:pStyle w:val="TAC"/>
              <w:rPr>
                <w:rFonts w:cs="Arial"/>
                <w:szCs w:val="18"/>
              </w:rPr>
            </w:pPr>
            <w:r w:rsidRPr="00DE7B59">
              <w:rPr>
                <w:rFonts w:cs="Arial"/>
                <w:szCs w:val="18"/>
              </w:rPr>
              <w:t>14</w:t>
            </w:r>
          </w:p>
        </w:tc>
        <w:tc>
          <w:tcPr>
            <w:tcW w:w="1016" w:type="dxa"/>
            <w:vAlign w:val="center"/>
          </w:tcPr>
          <w:p w14:paraId="76AF2AED" w14:textId="77777777" w:rsidR="00BB1C4F" w:rsidRPr="00DE7B59" w:rsidRDefault="00BB1C4F" w:rsidP="002F46B4">
            <w:pPr>
              <w:pStyle w:val="TAC"/>
              <w:rPr>
                <w:rFonts w:cs="Arial"/>
                <w:szCs w:val="18"/>
              </w:rPr>
            </w:pPr>
            <w:r w:rsidRPr="00DE7B59">
              <w:rPr>
                <w:rFonts w:cs="Arial"/>
                <w:szCs w:val="18"/>
              </w:rPr>
              <w:t>≤ 25</w:t>
            </w:r>
          </w:p>
        </w:tc>
        <w:tc>
          <w:tcPr>
            <w:tcW w:w="771" w:type="dxa"/>
            <w:vAlign w:val="center"/>
          </w:tcPr>
          <w:p w14:paraId="390EBBF6" w14:textId="77777777" w:rsidR="00BB1C4F" w:rsidRPr="00DE7B59" w:rsidRDefault="00BB1C4F" w:rsidP="002F46B4">
            <w:pPr>
              <w:pStyle w:val="TAC"/>
              <w:rPr>
                <w:rFonts w:cs="Arial"/>
                <w:szCs w:val="18"/>
              </w:rPr>
            </w:pPr>
            <w:r w:rsidRPr="00DE7B59">
              <w:rPr>
                <w:rFonts w:cs="Arial"/>
                <w:szCs w:val="18"/>
              </w:rPr>
              <w:t>78</w:t>
            </w:r>
          </w:p>
        </w:tc>
        <w:tc>
          <w:tcPr>
            <w:tcW w:w="1016" w:type="dxa"/>
            <w:vAlign w:val="center"/>
          </w:tcPr>
          <w:p w14:paraId="054D9B92" w14:textId="77777777" w:rsidR="00BB1C4F" w:rsidRPr="00DE7B59" w:rsidRDefault="00BB1C4F" w:rsidP="002F46B4">
            <w:pPr>
              <w:pStyle w:val="TAC"/>
              <w:rPr>
                <w:rFonts w:cs="Arial"/>
                <w:szCs w:val="18"/>
              </w:rPr>
            </w:pPr>
            <w:r w:rsidRPr="00DE7B59">
              <w:rPr>
                <w:rFonts w:cs="Arial"/>
                <w:szCs w:val="18"/>
              </w:rPr>
              <w:t>≤ 1351</w:t>
            </w:r>
          </w:p>
        </w:tc>
        <w:tc>
          <w:tcPr>
            <w:tcW w:w="771" w:type="dxa"/>
            <w:vAlign w:val="center"/>
          </w:tcPr>
          <w:p w14:paraId="0D55E34B" w14:textId="77777777" w:rsidR="00BB1C4F" w:rsidRPr="00DE7B59" w:rsidRDefault="00BB1C4F" w:rsidP="002F46B4">
            <w:pPr>
              <w:pStyle w:val="TAC"/>
              <w:rPr>
                <w:rFonts w:cs="Arial"/>
                <w:szCs w:val="18"/>
              </w:rPr>
            </w:pPr>
            <w:r w:rsidRPr="00DE7B59">
              <w:rPr>
                <w:rFonts w:cs="Arial"/>
                <w:szCs w:val="18"/>
              </w:rPr>
              <w:t>142</w:t>
            </w:r>
          </w:p>
        </w:tc>
        <w:tc>
          <w:tcPr>
            <w:tcW w:w="1261" w:type="dxa"/>
            <w:vAlign w:val="center"/>
          </w:tcPr>
          <w:p w14:paraId="32FD7104" w14:textId="77777777" w:rsidR="00BB1C4F" w:rsidRPr="00DE7B59" w:rsidRDefault="00BB1C4F" w:rsidP="002F46B4">
            <w:pPr>
              <w:pStyle w:val="TAC"/>
              <w:rPr>
                <w:rFonts w:cs="Arial"/>
                <w:szCs w:val="18"/>
              </w:rPr>
            </w:pPr>
            <w:r w:rsidRPr="00DE7B59">
              <w:rPr>
                <w:rFonts w:cs="Arial"/>
                <w:szCs w:val="18"/>
              </w:rPr>
              <w:t>≤ 75598</w:t>
            </w:r>
          </w:p>
        </w:tc>
        <w:tc>
          <w:tcPr>
            <w:tcW w:w="771" w:type="dxa"/>
            <w:vAlign w:val="center"/>
          </w:tcPr>
          <w:p w14:paraId="3FE565D8" w14:textId="77777777" w:rsidR="00BB1C4F" w:rsidRPr="00DE7B59" w:rsidRDefault="00BB1C4F" w:rsidP="002F46B4">
            <w:pPr>
              <w:pStyle w:val="TAC"/>
              <w:rPr>
                <w:rFonts w:cs="Arial"/>
                <w:szCs w:val="18"/>
              </w:rPr>
            </w:pPr>
            <w:r w:rsidRPr="00DE7B59">
              <w:rPr>
                <w:rFonts w:cs="Arial"/>
                <w:szCs w:val="18"/>
              </w:rPr>
              <w:t>206</w:t>
            </w:r>
          </w:p>
        </w:tc>
        <w:tc>
          <w:tcPr>
            <w:tcW w:w="1507" w:type="dxa"/>
            <w:vAlign w:val="center"/>
          </w:tcPr>
          <w:p w14:paraId="5E80DC92" w14:textId="77777777" w:rsidR="00BB1C4F" w:rsidRPr="00DE7B59" w:rsidRDefault="00BB1C4F" w:rsidP="002F46B4">
            <w:pPr>
              <w:pStyle w:val="TAC"/>
              <w:rPr>
                <w:rFonts w:cs="Arial"/>
                <w:szCs w:val="18"/>
              </w:rPr>
            </w:pPr>
            <w:r w:rsidRPr="00DE7B59">
              <w:rPr>
                <w:rFonts w:cs="Arial"/>
                <w:szCs w:val="18"/>
              </w:rPr>
              <w:t>≤ 4232186</w:t>
            </w:r>
          </w:p>
        </w:tc>
      </w:tr>
      <w:tr w:rsidR="00BB1C4F" w:rsidRPr="00DE7B59" w14:paraId="74C7DE31" w14:textId="77777777" w:rsidTr="002F46B4">
        <w:trPr>
          <w:trHeight w:val="170"/>
          <w:jc w:val="center"/>
        </w:trPr>
        <w:tc>
          <w:tcPr>
            <w:tcW w:w="770" w:type="dxa"/>
            <w:vAlign w:val="center"/>
          </w:tcPr>
          <w:p w14:paraId="1779BD7E" w14:textId="77777777" w:rsidR="00BB1C4F" w:rsidRPr="00DE7B59" w:rsidRDefault="00BB1C4F" w:rsidP="002F46B4">
            <w:pPr>
              <w:pStyle w:val="TAC"/>
              <w:rPr>
                <w:rFonts w:cs="Arial"/>
                <w:szCs w:val="18"/>
              </w:rPr>
            </w:pPr>
            <w:r w:rsidRPr="00DE7B59">
              <w:rPr>
                <w:rFonts w:cs="Arial"/>
                <w:szCs w:val="18"/>
              </w:rPr>
              <w:t>15</w:t>
            </w:r>
          </w:p>
        </w:tc>
        <w:tc>
          <w:tcPr>
            <w:tcW w:w="1016" w:type="dxa"/>
            <w:vAlign w:val="center"/>
          </w:tcPr>
          <w:p w14:paraId="34673FAD" w14:textId="77777777" w:rsidR="00BB1C4F" w:rsidRPr="00DE7B59" w:rsidRDefault="00BB1C4F" w:rsidP="002F46B4">
            <w:pPr>
              <w:pStyle w:val="TAC"/>
              <w:rPr>
                <w:rFonts w:cs="Arial"/>
                <w:szCs w:val="18"/>
              </w:rPr>
            </w:pPr>
            <w:r w:rsidRPr="00DE7B59">
              <w:rPr>
                <w:rFonts w:cs="Arial"/>
                <w:szCs w:val="18"/>
              </w:rPr>
              <w:t>≤ 26</w:t>
            </w:r>
          </w:p>
        </w:tc>
        <w:tc>
          <w:tcPr>
            <w:tcW w:w="771" w:type="dxa"/>
            <w:vAlign w:val="center"/>
          </w:tcPr>
          <w:p w14:paraId="78028C76" w14:textId="77777777" w:rsidR="00BB1C4F" w:rsidRPr="00DE7B59" w:rsidRDefault="00BB1C4F" w:rsidP="002F46B4">
            <w:pPr>
              <w:pStyle w:val="TAC"/>
              <w:rPr>
                <w:rFonts w:cs="Arial"/>
                <w:szCs w:val="18"/>
              </w:rPr>
            </w:pPr>
            <w:r w:rsidRPr="00DE7B59">
              <w:rPr>
                <w:rFonts w:cs="Arial"/>
                <w:szCs w:val="18"/>
              </w:rPr>
              <w:t>79</w:t>
            </w:r>
          </w:p>
        </w:tc>
        <w:tc>
          <w:tcPr>
            <w:tcW w:w="1016" w:type="dxa"/>
            <w:vAlign w:val="center"/>
          </w:tcPr>
          <w:p w14:paraId="14D3890D" w14:textId="77777777" w:rsidR="00BB1C4F" w:rsidRPr="00DE7B59" w:rsidRDefault="00BB1C4F" w:rsidP="002F46B4">
            <w:pPr>
              <w:pStyle w:val="TAC"/>
              <w:rPr>
                <w:rFonts w:cs="Arial"/>
                <w:szCs w:val="18"/>
              </w:rPr>
            </w:pPr>
            <w:r w:rsidRPr="00DE7B59">
              <w:rPr>
                <w:rFonts w:cs="Arial"/>
                <w:szCs w:val="18"/>
              </w:rPr>
              <w:t>≤ 1439</w:t>
            </w:r>
          </w:p>
        </w:tc>
        <w:tc>
          <w:tcPr>
            <w:tcW w:w="771" w:type="dxa"/>
            <w:vAlign w:val="center"/>
          </w:tcPr>
          <w:p w14:paraId="123D66B5" w14:textId="77777777" w:rsidR="00BB1C4F" w:rsidRPr="00DE7B59" w:rsidRDefault="00BB1C4F" w:rsidP="002F46B4">
            <w:pPr>
              <w:pStyle w:val="TAC"/>
              <w:rPr>
                <w:rFonts w:cs="Arial"/>
                <w:szCs w:val="18"/>
              </w:rPr>
            </w:pPr>
            <w:r w:rsidRPr="00DE7B59">
              <w:rPr>
                <w:rFonts w:cs="Arial"/>
                <w:szCs w:val="18"/>
              </w:rPr>
              <w:t>143</w:t>
            </w:r>
          </w:p>
        </w:tc>
        <w:tc>
          <w:tcPr>
            <w:tcW w:w="1261" w:type="dxa"/>
            <w:vAlign w:val="center"/>
          </w:tcPr>
          <w:p w14:paraId="5899DCF5" w14:textId="77777777" w:rsidR="00BB1C4F" w:rsidRPr="00DE7B59" w:rsidRDefault="00BB1C4F" w:rsidP="002F46B4">
            <w:pPr>
              <w:pStyle w:val="TAC"/>
              <w:rPr>
                <w:rFonts w:cs="Arial"/>
                <w:szCs w:val="18"/>
              </w:rPr>
            </w:pPr>
            <w:r w:rsidRPr="00DE7B59">
              <w:rPr>
                <w:rFonts w:cs="Arial"/>
                <w:szCs w:val="18"/>
              </w:rPr>
              <w:t>≤ 80505</w:t>
            </w:r>
          </w:p>
        </w:tc>
        <w:tc>
          <w:tcPr>
            <w:tcW w:w="771" w:type="dxa"/>
            <w:vAlign w:val="center"/>
          </w:tcPr>
          <w:p w14:paraId="21BE8D7B" w14:textId="77777777" w:rsidR="00BB1C4F" w:rsidRPr="00DE7B59" w:rsidRDefault="00BB1C4F" w:rsidP="002F46B4">
            <w:pPr>
              <w:pStyle w:val="TAC"/>
              <w:rPr>
                <w:rFonts w:cs="Arial"/>
                <w:szCs w:val="18"/>
              </w:rPr>
            </w:pPr>
            <w:r w:rsidRPr="00DE7B59">
              <w:rPr>
                <w:rFonts w:cs="Arial"/>
                <w:szCs w:val="18"/>
              </w:rPr>
              <w:t>207</w:t>
            </w:r>
          </w:p>
        </w:tc>
        <w:tc>
          <w:tcPr>
            <w:tcW w:w="1507" w:type="dxa"/>
            <w:vAlign w:val="center"/>
          </w:tcPr>
          <w:p w14:paraId="26465F6F" w14:textId="77777777" w:rsidR="00BB1C4F" w:rsidRPr="00DE7B59" w:rsidRDefault="00BB1C4F" w:rsidP="002F46B4">
            <w:pPr>
              <w:pStyle w:val="TAC"/>
              <w:rPr>
                <w:rFonts w:cs="Arial"/>
                <w:szCs w:val="18"/>
              </w:rPr>
            </w:pPr>
            <w:r w:rsidRPr="00DE7B59">
              <w:rPr>
                <w:rFonts w:cs="Arial"/>
                <w:szCs w:val="18"/>
              </w:rPr>
              <w:t>≤ 4506902</w:t>
            </w:r>
          </w:p>
        </w:tc>
      </w:tr>
      <w:tr w:rsidR="00BB1C4F" w:rsidRPr="00DE7B59" w14:paraId="1E8D9C5F" w14:textId="77777777" w:rsidTr="002F46B4">
        <w:trPr>
          <w:trHeight w:val="170"/>
          <w:jc w:val="center"/>
        </w:trPr>
        <w:tc>
          <w:tcPr>
            <w:tcW w:w="770" w:type="dxa"/>
            <w:vAlign w:val="center"/>
          </w:tcPr>
          <w:p w14:paraId="32A3F8D6" w14:textId="77777777" w:rsidR="00BB1C4F" w:rsidRPr="00DE7B59" w:rsidRDefault="00BB1C4F" w:rsidP="002F46B4">
            <w:pPr>
              <w:pStyle w:val="TAC"/>
              <w:rPr>
                <w:rFonts w:cs="Arial"/>
                <w:szCs w:val="18"/>
              </w:rPr>
            </w:pPr>
            <w:r w:rsidRPr="00DE7B59">
              <w:rPr>
                <w:rFonts w:cs="Arial"/>
                <w:szCs w:val="18"/>
              </w:rPr>
              <w:t>16</w:t>
            </w:r>
          </w:p>
        </w:tc>
        <w:tc>
          <w:tcPr>
            <w:tcW w:w="1016" w:type="dxa"/>
            <w:vAlign w:val="center"/>
          </w:tcPr>
          <w:p w14:paraId="578DE71B" w14:textId="77777777" w:rsidR="00BB1C4F" w:rsidRPr="00DE7B59" w:rsidRDefault="00BB1C4F" w:rsidP="002F46B4">
            <w:pPr>
              <w:pStyle w:val="TAC"/>
              <w:rPr>
                <w:rFonts w:cs="Arial"/>
                <w:szCs w:val="18"/>
              </w:rPr>
            </w:pPr>
            <w:r w:rsidRPr="00DE7B59">
              <w:rPr>
                <w:rFonts w:cs="Arial"/>
                <w:szCs w:val="18"/>
              </w:rPr>
              <w:t>≤ 28</w:t>
            </w:r>
          </w:p>
        </w:tc>
        <w:tc>
          <w:tcPr>
            <w:tcW w:w="771" w:type="dxa"/>
            <w:vAlign w:val="center"/>
          </w:tcPr>
          <w:p w14:paraId="79E7EDF1" w14:textId="77777777" w:rsidR="00BB1C4F" w:rsidRPr="00DE7B59" w:rsidRDefault="00BB1C4F" w:rsidP="002F46B4">
            <w:pPr>
              <w:pStyle w:val="TAC"/>
              <w:rPr>
                <w:rFonts w:cs="Arial"/>
                <w:szCs w:val="18"/>
              </w:rPr>
            </w:pPr>
            <w:r w:rsidRPr="00DE7B59">
              <w:rPr>
                <w:rFonts w:cs="Arial"/>
                <w:szCs w:val="18"/>
              </w:rPr>
              <w:t>80</w:t>
            </w:r>
          </w:p>
        </w:tc>
        <w:tc>
          <w:tcPr>
            <w:tcW w:w="1016" w:type="dxa"/>
            <w:vAlign w:val="center"/>
          </w:tcPr>
          <w:p w14:paraId="51A02F69" w14:textId="77777777" w:rsidR="00BB1C4F" w:rsidRPr="00DE7B59" w:rsidRDefault="00BB1C4F" w:rsidP="002F46B4">
            <w:pPr>
              <w:pStyle w:val="TAC"/>
              <w:rPr>
                <w:rFonts w:cs="Arial"/>
                <w:szCs w:val="18"/>
              </w:rPr>
            </w:pPr>
            <w:r w:rsidRPr="00DE7B59">
              <w:rPr>
                <w:rFonts w:cs="Arial"/>
                <w:szCs w:val="18"/>
              </w:rPr>
              <w:t>≤ 1532</w:t>
            </w:r>
          </w:p>
        </w:tc>
        <w:tc>
          <w:tcPr>
            <w:tcW w:w="771" w:type="dxa"/>
            <w:vAlign w:val="center"/>
          </w:tcPr>
          <w:p w14:paraId="0947A88A" w14:textId="77777777" w:rsidR="00BB1C4F" w:rsidRPr="00DE7B59" w:rsidRDefault="00BB1C4F" w:rsidP="002F46B4">
            <w:pPr>
              <w:pStyle w:val="TAC"/>
              <w:rPr>
                <w:rFonts w:cs="Arial"/>
                <w:szCs w:val="18"/>
              </w:rPr>
            </w:pPr>
            <w:r w:rsidRPr="00DE7B59">
              <w:rPr>
                <w:rFonts w:cs="Arial"/>
                <w:szCs w:val="18"/>
              </w:rPr>
              <w:t>144</w:t>
            </w:r>
          </w:p>
        </w:tc>
        <w:tc>
          <w:tcPr>
            <w:tcW w:w="1261" w:type="dxa"/>
            <w:vAlign w:val="center"/>
          </w:tcPr>
          <w:p w14:paraId="1D195DFF" w14:textId="77777777" w:rsidR="00BB1C4F" w:rsidRPr="00DE7B59" w:rsidRDefault="00BB1C4F" w:rsidP="002F46B4">
            <w:pPr>
              <w:pStyle w:val="TAC"/>
              <w:rPr>
                <w:rFonts w:cs="Arial"/>
                <w:szCs w:val="18"/>
              </w:rPr>
            </w:pPr>
            <w:r w:rsidRPr="00DE7B59">
              <w:rPr>
                <w:rFonts w:cs="Arial"/>
                <w:szCs w:val="18"/>
              </w:rPr>
              <w:t>≤ 85730</w:t>
            </w:r>
          </w:p>
        </w:tc>
        <w:tc>
          <w:tcPr>
            <w:tcW w:w="771" w:type="dxa"/>
            <w:vAlign w:val="center"/>
          </w:tcPr>
          <w:p w14:paraId="7137CB63" w14:textId="77777777" w:rsidR="00BB1C4F" w:rsidRPr="00DE7B59" w:rsidRDefault="00BB1C4F" w:rsidP="002F46B4">
            <w:pPr>
              <w:pStyle w:val="TAC"/>
              <w:rPr>
                <w:rFonts w:cs="Arial"/>
                <w:szCs w:val="18"/>
              </w:rPr>
            </w:pPr>
            <w:r w:rsidRPr="00DE7B59">
              <w:rPr>
                <w:rFonts w:cs="Arial"/>
                <w:szCs w:val="18"/>
              </w:rPr>
              <w:t>208</w:t>
            </w:r>
          </w:p>
        </w:tc>
        <w:tc>
          <w:tcPr>
            <w:tcW w:w="1507" w:type="dxa"/>
            <w:vAlign w:val="center"/>
          </w:tcPr>
          <w:p w14:paraId="0482874F" w14:textId="77777777" w:rsidR="00BB1C4F" w:rsidRPr="00DE7B59" w:rsidRDefault="00BB1C4F" w:rsidP="002F46B4">
            <w:pPr>
              <w:pStyle w:val="TAC"/>
              <w:rPr>
                <w:rFonts w:cs="Arial"/>
                <w:szCs w:val="18"/>
              </w:rPr>
            </w:pPr>
            <w:r w:rsidRPr="00DE7B59">
              <w:rPr>
                <w:rFonts w:cs="Arial"/>
                <w:szCs w:val="18"/>
              </w:rPr>
              <w:t>≤ 4799451</w:t>
            </w:r>
          </w:p>
        </w:tc>
      </w:tr>
      <w:tr w:rsidR="00BB1C4F" w:rsidRPr="00DE7B59" w14:paraId="728731C4" w14:textId="77777777" w:rsidTr="002F46B4">
        <w:trPr>
          <w:trHeight w:val="170"/>
          <w:jc w:val="center"/>
        </w:trPr>
        <w:tc>
          <w:tcPr>
            <w:tcW w:w="770" w:type="dxa"/>
            <w:vAlign w:val="center"/>
          </w:tcPr>
          <w:p w14:paraId="39B4A49B" w14:textId="77777777" w:rsidR="00BB1C4F" w:rsidRPr="00DE7B59" w:rsidRDefault="00BB1C4F" w:rsidP="002F46B4">
            <w:pPr>
              <w:pStyle w:val="TAC"/>
              <w:rPr>
                <w:rFonts w:cs="Arial"/>
                <w:szCs w:val="18"/>
              </w:rPr>
            </w:pPr>
            <w:r w:rsidRPr="00DE7B59">
              <w:rPr>
                <w:rFonts w:cs="Arial"/>
                <w:szCs w:val="18"/>
              </w:rPr>
              <w:t>17</w:t>
            </w:r>
          </w:p>
        </w:tc>
        <w:tc>
          <w:tcPr>
            <w:tcW w:w="1016" w:type="dxa"/>
            <w:vAlign w:val="center"/>
          </w:tcPr>
          <w:p w14:paraId="621B9BB5" w14:textId="77777777" w:rsidR="00BB1C4F" w:rsidRPr="00DE7B59" w:rsidRDefault="00BB1C4F" w:rsidP="002F46B4">
            <w:pPr>
              <w:pStyle w:val="TAC"/>
              <w:rPr>
                <w:rFonts w:cs="Arial"/>
                <w:szCs w:val="18"/>
              </w:rPr>
            </w:pPr>
            <w:r w:rsidRPr="00DE7B59">
              <w:rPr>
                <w:rFonts w:cs="Arial"/>
                <w:szCs w:val="18"/>
              </w:rPr>
              <w:t>≤ 30</w:t>
            </w:r>
          </w:p>
        </w:tc>
        <w:tc>
          <w:tcPr>
            <w:tcW w:w="771" w:type="dxa"/>
            <w:vAlign w:val="center"/>
          </w:tcPr>
          <w:p w14:paraId="583160F2" w14:textId="77777777" w:rsidR="00BB1C4F" w:rsidRPr="00DE7B59" w:rsidRDefault="00BB1C4F" w:rsidP="002F46B4">
            <w:pPr>
              <w:pStyle w:val="TAC"/>
              <w:rPr>
                <w:rFonts w:cs="Arial"/>
                <w:szCs w:val="18"/>
              </w:rPr>
            </w:pPr>
            <w:r w:rsidRPr="00DE7B59">
              <w:rPr>
                <w:rFonts w:cs="Arial"/>
                <w:szCs w:val="18"/>
              </w:rPr>
              <w:t>81</w:t>
            </w:r>
          </w:p>
        </w:tc>
        <w:tc>
          <w:tcPr>
            <w:tcW w:w="1016" w:type="dxa"/>
            <w:vAlign w:val="center"/>
          </w:tcPr>
          <w:p w14:paraId="7960F6DB" w14:textId="77777777" w:rsidR="00BB1C4F" w:rsidRPr="00DE7B59" w:rsidRDefault="00BB1C4F" w:rsidP="002F46B4">
            <w:pPr>
              <w:pStyle w:val="TAC"/>
              <w:rPr>
                <w:rFonts w:cs="Arial"/>
                <w:szCs w:val="18"/>
              </w:rPr>
            </w:pPr>
            <w:r w:rsidRPr="00DE7B59">
              <w:rPr>
                <w:rFonts w:cs="Arial"/>
                <w:szCs w:val="18"/>
              </w:rPr>
              <w:t>≤ 1631</w:t>
            </w:r>
          </w:p>
        </w:tc>
        <w:tc>
          <w:tcPr>
            <w:tcW w:w="771" w:type="dxa"/>
            <w:vAlign w:val="center"/>
          </w:tcPr>
          <w:p w14:paraId="17EB32B0" w14:textId="77777777" w:rsidR="00BB1C4F" w:rsidRPr="00DE7B59" w:rsidRDefault="00BB1C4F" w:rsidP="002F46B4">
            <w:pPr>
              <w:pStyle w:val="TAC"/>
              <w:rPr>
                <w:rFonts w:cs="Arial"/>
                <w:szCs w:val="18"/>
              </w:rPr>
            </w:pPr>
            <w:r w:rsidRPr="00DE7B59">
              <w:rPr>
                <w:rFonts w:cs="Arial"/>
                <w:szCs w:val="18"/>
              </w:rPr>
              <w:t>145</w:t>
            </w:r>
          </w:p>
        </w:tc>
        <w:tc>
          <w:tcPr>
            <w:tcW w:w="1261" w:type="dxa"/>
            <w:vAlign w:val="center"/>
          </w:tcPr>
          <w:p w14:paraId="3504389E" w14:textId="77777777" w:rsidR="00BB1C4F" w:rsidRPr="00DE7B59" w:rsidRDefault="00BB1C4F" w:rsidP="002F46B4">
            <w:pPr>
              <w:pStyle w:val="TAC"/>
              <w:rPr>
                <w:rFonts w:cs="Arial"/>
                <w:szCs w:val="18"/>
              </w:rPr>
            </w:pPr>
            <w:r w:rsidRPr="00DE7B59">
              <w:rPr>
                <w:rFonts w:cs="Arial"/>
                <w:szCs w:val="18"/>
              </w:rPr>
              <w:t>≤ 91295</w:t>
            </w:r>
          </w:p>
        </w:tc>
        <w:tc>
          <w:tcPr>
            <w:tcW w:w="771" w:type="dxa"/>
            <w:vAlign w:val="center"/>
          </w:tcPr>
          <w:p w14:paraId="7DFCE574" w14:textId="77777777" w:rsidR="00BB1C4F" w:rsidRPr="00DE7B59" w:rsidRDefault="00BB1C4F" w:rsidP="002F46B4">
            <w:pPr>
              <w:pStyle w:val="TAC"/>
              <w:rPr>
                <w:rFonts w:cs="Arial"/>
                <w:szCs w:val="18"/>
              </w:rPr>
            </w:pPr>
            <w:r w:rsidRPr="00DE7B59">
              <w:rPr>
                <w:rFonts w:cs="Arial"/>
                <w:szCs w:val="18"/>
              </w:rPr>
              <w:t>209</w:t>
            </w:r>
          </w:p>
        </w:tc>
        <w:tc>
          <w:tcPr>
            <w:tcW w:w="1507" w:type="dxa"/>
            <w:vAlign w:val="center"/>
          </w:tcPr>
          <w:p w14:paraId="69FB8E19" w14:textId="77777777" w:rsidR="00BB1C4F" w:rsidRPr="00DE7B59" w:rsidRDefault="00BB1C4F" w:rsidP="002F46B4">
            <w:pPr>
              <w:pStyle w:val="TAC"/>
              <w:rPr>
                <w:rFonts w:cs="Arial"/>
                <w:szCs w:val="18"/>
              </w:rPr>
            </w:pPr>
            <w:r w:rsidRPr="00DE7B59">
              <w:rPr>
                <w:rFonts w:cs="Arial"/>
                <w:szCs w:val="18"/>
              </w:rPr>
              <w:t>≤ 5110989</w:t>
            </w:r>
          </w:p>
        </w:tc>
      </w:tr>
      <w:tr w:rsidR="00BB1C4F" w:rsidRPr="00DE7B59" w14:paraId="71C0B7F9" w14:textId="77777777" w:rsidTr="002F46B4">
        <w:trPr>
          <w:trHeight w:val="170"/>
          <w:jc w:val="center"/>
        </w:trPr>
        <w:tc>
          <w:tcPr>
            <w:tcW w:w="770" w:type="dxa"/>
            <w:vAlign w:val="center"/>
          </w:tcPr>
          <w:p w14:paraId="478D207E" w14:textId="77777777" w:rsidR="00BB1C4F" w:rsidRPr="00DE7B59" w:rsidRDefault="00BB1C4F" w:rsidP="002F46B4">
            <w:pPr>
              <w:pStyle w:val="TAC"/>
              <w:rPr>
                <w:rFonts w:cs="Arial"/>
                <w:szCs w:val="18"/>
              </w:rPr>
            </w:pPr>
            <w:r w:rsidRPr="00DE7B59">
              <w:rPr>
                <w:rFonts w:cs="Arial"/>
                <w:szCs w:val="18"/>
              </w:rPr>
              <w:t>18</w:t>
            </w:r>
          </w:p>
        </w:tc>
        <w:tc>
          <w:tcPr>
            <w:tcW w:w="1016" w:type="dxa"/>
            <w:vAlign w:val="center"/>
          </w:tcPr>
          <w:p w14:paraId="0C245805" w14:textId="77777777" w:rsidR="00BB1C4F" w:rsidRPr="00DE7B59" w:rsidRDefault="00BB1C4F" w:rsidP="002F46B4">
            <w:pPr>
              <w:pStyle w:val="TAC"/>
              <w:rPr>
                <w:rFonts w:cs="Arial"/>
                <w:szCs w:val="18"/>
              </w:rPr>
            </w:pPr>
            <w:r w:rsidRPr="00DE7B59">
              <w:rPr>
                <w:rFonts w:cs="Arial"/>
                <w:szCs w:val="18"/>
              </w:rPr>
              <w:t>≤ 32</w:t>
            </w:r>
          </w:p>
        </w:tc>
        <w:tc>
          <w:tcPr>
            <w:tcW w:w="771" w:type="dxa"/>
            <w:vAlign w:val="center"/>
          </w:tcPr>
          <w:p w14:paraId="69516DEA" w14:textId="77777777" w:rsidR="00BB1C4F" w:rsidRPr="00DE7B59" w:rsidRDefault="00BB1C4F" w:rsidP="002F46B4">
            <w:pPr>
              <w:pStyle w:val="TAC"/>
              <w:rPr>
                <w:rFonts w:cs="Arial"/>
                <w:szCs w:val="18"/>
              </w:rPr>
            </w:pPr>
            <w:r w:rsidRPr="00DE7B59">
              <w:rPr>
                <w:rFonts w:cs="Arial"/>
                <w:szCs w:val="18"/>
              </w:rPr>
              <w:t>82</w:t>
            </w:r>
          </w:p>
        </w:tc>
        <w:tc>
          <w:tcPr>
            <w:tcW w:w="1016" w:type="dxa"/>
            <w:vAlign w:val="center"/>
          </w:tcPr>
          <w:p w14:paraId="73F28964" w14:textId="77777777" w:rsidR="00BB1C4F" w:rsidRPr="00DE7B59" w:rsidRDefault="00BB1C4F" w:rsidP="002F46B4">
            <w:pPr>
              <w:pStyle w:val="TAC"/>
              <w:rPr>
                <w:rFonts w:cs="Arial"/>
                <w:szCs w:val="18"/>
              </w:rPr>
            </w:pPr>
            <w:r w:rsidRPr="00DE7B59">
              <w:rPr>
                <w:rFonts w:cs="Arial"/>
                <w:szCs w:val="18"/>
              </w:rPr>
              <w:t>≤ 1737</w:t>
            </w:r>
          </w:p>
        </w:tc>
        <w:tc>
          <w:tcPr>
            <w:tcW w:w="771" w:type="dxa"/>
            <w:vAlign w:val="center"/>
          </w:tcPr>
          <w:p w14:paraId="3A8DA3EF" w14:textId="77777777" w:rsidR="00BB1C4F" w:rsidRPr="00DE7B59" w:rsidRDefault="00BB1C4F" w:rsidP="002F46B4">
            <w:pPr>
              <w:pStyle w:val="TAC"/>
              <w:rPr>
                <w:rFonts w:cs="Arial"/>
                <w:szCs w:val="18"/>
              </w:rPr>
            </w:pPr>
            <w:r w:rsidRPr="00DE7B59">
              <w:rPr>
                <w:rFonts w:cs="Arial"/>
                <w:szCs w:val="18"/>
              </w:rPr>
              <w:t>146</w:t>
            </w:r>
          </w:p>
        </w:tc>
        <w:tc>
          <w:tcPr>
            <w:tcW w:w="1261" w:type="dxa"/>
            <w:vAlign w:val="center"/>
          </w:tcPr>
          <w:p w14:paraId="66D6E329" w14:textId="77777777" w:rsidR="00BB1C4F" w:rsidRPr="00DE7B59" w:rsidRDefault="00BB1C4F" w:rsidP="002F46B4">
            <w:pPr>
              <w:pStyle w:val="TAC"/>
              <w:rPr>
                <w:rFonts w:cs="Arial"/>
                <w:szCs w:val="18"/>
              </w:rPr>
            </w:pPr>
            <w:r w:rsidRPr="00DE7B59">
              <w:rPr>
                <w:rFonts w:cs="Arial"/>
                <w:szCs w:val="18"/>
              </w:rPr>
              <w:t>≤ 97221</w:t>
            </w:r>
          </w:p>
        </w:tc>
        <w:tc>
          <w:tcPr>
            <w:tcW w:w="771" w:type="dxa"/>
            <w:vAlign w:val="center"/>
          </w:tcPr>
          <w:p w14:paraId="5CD585D7" w14:textId="77777777" w:rsidR="00BB1C4F" w:rsidRPr="00DE7B59" w:rsidRDefault="00BB1C4F" w:rsidP="002F46B4">
            <w:pPr>
              <w:pStyle w:val="TAC"/>
              <w:rPr>
                <w:rFonts w:cs="Arial"/>
                <w:szCs w:val="18"/>
              </w:rPr>
            </w:pPr>
            <w:r w:rsidRPr="00DE7B59">
              <w:rPr>
                <w:rFonts w:cs="Arial"/>
                <w:szCs w:val="18"/>
              </w:rPr>
              <w:t>210</w:t>
            </w:r>
          </w:p>
        </w:tc>
        <w:tc>
          <w:tcPr>
            <w:tcW w:w="1507" w:type="dxa"/>
            <w:vAlign w:val="center"/>
          </w:tcPr>
          <w:p w14:paraId="067C832B" w14:textId="77777777" w:rsidR="00BB1C4F" w:rsidRPr="00DE7B59" w:rsidRDefault="00BB1C4F" w:rsidP="002F46B4">
            <w:pPr>
              <w:pStyle w:val="TAC"/>
              <w:rPr>
                <w:rFonts w:cs="Arial"/>
                <w:szCs w:val="18"/>
              </w:rPr>
            </w:pPr>
            <w:r w:rsidRPr="00DE7B59">
              <w:rPr>
                <w:rFonts w:cs="Arial"/>
                <w:szCs w:val="18"/>
              </w:rPr>
              <w:t>≤ 5442750</w:t>
            </w:r>
          </w:p>
        </w:tc>
      </w:tr>
      <w:tr w:rsidR="00BB1C4F" w:rsidRPr="00DE7B59" w14:paraId="7892C3A8" w14:textId="77777777" w:rsidTr="002F46B4">
        <w:trPr>
          <w:trHeight w:val="170"/>
          <w:jc w:val="center"/>
        </w:trPr>
        <w:tc>
          <w:tcPr>
            <w:tcW w:w="770" w:type="dxa"/>
            <w:vAlign w:val="center"/>
          </w:tcPr>
          <w:p w14:paraId="095EC3DF" w14:textId="77777777" w:rsidR="00BB1C4F" w:rsidRPr="00DE7B59" w:rsidRDefault="00BB1C4F" w:rsidP="002F46B4">
            <w:pPr>
              <w:pStyle w:val="TAC"/>
              <w:rPr>
                <w:rFonts w:cs="Arial"/>
                <w:szCs w:val="18"/>
              </w:rPr>
            </w:pPr>
            <w:r w:rsidRPr="00DE7B59">
              <w:rPr>
                <w:rFonts w:cs="Arial"/>
                <w:szCs w:val="18"/>
              </w:rPr>
              <w:t>19</w:t>
            </w:r>
          </w:p>
        </w:tc>
        <w:tc>
          <w:tcPr>
            <w:tcW w:w="1016" w:type="dxa"/>
            <w:vAlign w:val="center"/>
          </w:tcPr>
          <w:p w14:paraId="138CF198" w14:textId="77777777" w:rsidR="00BB1C4F" w:rsidRPr="00DE7B59" w:rsidRDefault="00BB1C4F" w:rsidP="002F46B4">
            <w:pPr>
              <w:pStyle w:val="TAC"/>
              <w:rPr>
                <w:rFonts w:cs="Arial"/>
                <w:szCs w:val="18"/>
              </w:rPr>
            </w:pPr>
            <w:r w:rsidRPr="00DE7B59">
              <w:rPr>
                <w:rFonts w:cs="Arial"/>
                <w:szCs w:val="18"/>
              </w:rPr>
              <w:t>≤ 34</w:t>
            </w:r>
          </w:p>
        </w:tc>
        <w:tc>
          <w:tcPr>
            <w:tcW w:w="771" w:type="dxa"/>
            <w:vAlign w:val="center"/>
          </w:tcPr>
          <w:p w14:paraId="211D14CF" w14:textId="77777777" w:rsidR="00BB1C4F" w:rsidRPr="00DE7B59" w:rsidRDefault="00BB1C4F" w:rsidP="002F46B4">
            <w:pPr>
              <w:pStyle w:val="TAC"/>
              <w:rPr>
                <w:rFonts w:cs="Arial"/>
                <w:szCs w:val="18"/>
              </w:rPr>
            </w:pPr>
            <w:r w:rsidRPr="00DE7B59">
              <w:rPr>
                <w:rFonts w:cs="Arial"/>
                <w:szCs w:val="18"/>
              </w:rPr>
              <w:t>83</w:t>
            </w:r>
          </w:p>
        </w:tc>
        <w:tc>
          <w:tcPr>
            <w:tcW w:w="1016" w:type="dxa"/>
            <w:vAlign w:val="center"/>
          </w:tcPr>
          <w:p w14:paraId="73B412B3" w14:textId="77777777" w:rsidR="00BB1C4F" w:rsidRPr="00DE7B59" w:rsidRDefault="00BB1C4F" w:rsidP="002F46B4">
            <w:pPr>
              <w:pStyle w:val="TAC"/>
              <w:rPr>
                <w:rFonts w:cs="Arial"/>
                <w:szCs w:val="18"/>
              </w:rPr>
            </w:pPr>
            <w:r w:rsidRPr="00DE7B59">
              <w:rPr>
                <w:rFonts w:cs="Arial"/>
                <w:szCs w:val="18"/>
              </w:rPr>
              <w:t>≤ 1850</w:t>
            </w:r>
          </w:p>
        </w:tc>
        <w:tc>
          <w:tcPr>
            <w:tcW w:w="771" w:type="dxa"/>
            <w:vAlign w:val="center"/>
          </w:tcPr>
          <w:p w14:paraId="5E3E647F" w14:textId="77777777" w:rsidR="00BB1C4F" w:rsidRPr="00DE7B59" w:rsidRDefault="00BB1C4F" w:rsidP="002F46B4">
            <w:pPr>
              <w:pStyle w:val="TAC"/>
              <w:rPr>
                <w:rFonts w:cs="Arial"/>
                <w:szCs w:val="18"/>
              </w:rPr>
            </w:pPr>
            <w:r w:rsidRPr="00DE7B59">
              <w:rPr>
                <w:rFonts w:cs="Arial"/>
                <w:szCs w:val="18"/>
              </w:rPr>
              <w:t>147</w:t>
            </w:r>
          </w:p>
        </w:tc>
        <w:tc>
          <w:tcPr>
            <w:tcW w:w="1261" w:type="dxa"/>
            <w:vAlign w:val="center"/>
          </w:tcPr>
          <w:p w14:paraId="1AA24590" w14:textId="77777777" w:rsidR="00BB1C4F" w:rsidRPr="00DE7B59" w:rsidRDefault="00BB1C4F" w:rsidP="002F46B4">
            <w:pPr>
              <w:pStyle w:val="TAC"/>
              <w:rPr>
                <w:rFonts w:cs="Arial"/>
                <w:szCs w:val="18"/>
              </w:rPr>
            </w:pPr>
            <w:r w:rsidRPr="00DE7B59">
              <w:rPr>
                <w:rFonts w:cs="Arial"/>
                <w:szCs w:val="18"/>
              </w:rPr>
              <w:t>≤ 103532</w:t>
            </w:r>
          </w:p>
        </w:tc>
        <w:tc>
          <w:tcPr>
            <w:tcW w:w="771" w:type="dxa"/>
            <w:vAlign w:val="center"/>
          </w:tcPr>
          <w:p w14:paraId="5E536E97" w14:textId="77777777" w:rsidR="00BB1C4F" w:rsidRPr="00DE7B59" w:rsidRDefault="00BB1C4F" w:rsidP="002F46B4">
            <w:pPr>
              <w:pStyle w:val="TAC"/>
              <w:rPr>
                <w:rFonts w:cs="Arial"/>
                <w:szCs w:val="18"/>
              </w:rPr>
            </w:pPr>
            <w:r w:rsidRPr="00DE7B59">
              <w:rPr>
                <w:rFonts w:cs="Arial"/>
                <w:szCs w:val="18"/>
              </w:rPr>
              <w:t>211</w:t>
            </w:r>
          </w:p>
        </w:tc>
        <w:tc>
          <w:tcPr>
            <w:tcW w:w="1507" w:type="dxa"/>
            <w:vAlign w:val="center"/>
          </w:tcPr>
          <w:p w14:paraId="41C6896C" w14:textId="77777777" w:rsidR="00BB1C4F" w:rsidRPr="00DE7B59" w:rsidRDefault="00BB1C4F" w:rsidP="002F46B4">
            <w:pPr>
              <w:pStyle w:val="TAC"/>
              <w:rPr>
                <w:rFonts w:cs="Arial"/>
                <w:szCs w:val="18"/>
              </w:rPr>
            </w:pPr>
            <w:r w:rsidRPr="00DE7B59">
              <w:rPr>
                <w:rFonts w:cs="Arial"/>
                <w:szCs w:val="18"/>
              </w:rPr>
              <w:t>≤ 5796046</w:t>
            </w:r>
          </w:p>
        </w:tc>
      </w:tr>
      <w:tr w:rsidR="00BB1C4F" w:rsidRPr="00DE7B59" w14:paraId="2EF0E2CC" w14:textId="77777777" w:rsidTr="002F46B4">
        <w:trPr>
          <w:trHeight w:val="170"/>
          <w:jc w:val="center"/>
        </w:trPr>
        <w:tc>
          <w:tcPr>
            <w:tcW w:w="770" w:type="dxa"/>
            <w:vAlign w:val="center"/>
          </w:tcPr>
          <w:p w14:paraId="3168F28D" w14:textId="77777777" w:rsidR="00BB1C4F" w:rsidRPr="00DE7B59" w:rsidRDefault="00BB1C4F" w:rsidP="002F46B4">
            <w:pPr>
              <w:pStyle w:val="TAC"/>
              <w:rPr>
                <w:rFonts w:cs="Arial"/>
                <w:szCs w:val="18"/>
              </w:rPr>
            </w:pPr>
            <w:r w:rsidRPr="00DE7B59">
              <w:rPr>
                <w:rFonts w:cs="Arial"/>
                <w:szCs w:val="18"/>
              </w:rPr>
              <w:t>20</w:t>
            </w:r>
          </w:p>
        </w:tc>
        <w:tc>
          <w:tcPr>
            <w:tcW w:w="1016" w:type="dxa"/>
            <w:vAlign w:val="center"/>
          </w:tcPr>
          <w:p w14:paraId="222DE211" w14:textId="77777777" w:rsidR="00BB1C4F" w:rsidRPr="00DE7B59" w:rsidRDefault="00BB1C4F" w:rsidP="002F46B4">
            <w:pPr>
              <w:pStyle w:val="TAC"/>
              <w:rPr>
                <w:rFonts w:cs="Arial"/>
                <w:szCs w:val="18"/>
              </w:rPr>
            </w:pPr>
            <w:r w:rsidRPr="00DE7B59">
              <w:rPr>
                <w:rFonts w:cs="Arial"/>
                <w:szCs w:val="18"/>
              </w:rPr>
              <w:t>≤ 36</w:t>
            </w:r>
          </w:p>
        </w:tc>
        <w:tc>
          <w:tcPr>
            <w:tcW w:w="771" w:type="dxa"/>
            <w:vAlign w:val="center"/>
          </w:tcPr>
          <w:p w14:paraId="55466DA8" w14:textId="77777777" w:rsidR="00BB1C4F" w:rsidRPr="00DE7B59" w:rsidRDefault="00BB1C4F" w:rsidP="002F46B4">
            <w:pPr>
              <w:pStyle w:val="TAC"/>
              <w:rPr>
                <w:rFonts w:cs="Arial"/>
                <w:szCs w:val="18"/>
              </w:rPr>
            </w:pPr>
            <w:r w:rsidRPr="00DE7B59">
              <w:rPr>
                <w:rFonts w:cs="Arial"/>
                <w:szCs w:val="18"/>
              </w:rPr>
              <w:t>84</w:t>
            </w:r>
          </w:p>
        </w:tc>
        <w:tc>
          <w:tcPr>
            <w:tcW w:w="1016" w:type="dxa"/>
            <w:vAlign w:val="center"/>
          </w:tcPr>
          <w:p w14:paraId="09E9AAD0" w14:textId="77777777" w:rsidR="00BB1C4F" w:rsidRPr="00DE7B59" w:rsidRDefault="00BB1C4F" w:rsidP="002F46B4">
            <w:pPr>
              <w:pStyle w:val="TAC"/>
              <w:rPr>
                <w:rFonts w:cs="Arial"/>
                <w:szCs w:val="18"/>
              </w:rPr>
            </w:pPr>
            <w:r w:rsidRPr="00DE7B59">
              <w:rPr>
                <w:rFonts w:cs="Arial"/>
                <w:szCs w:val="18"/>
              </w:rPr>
              <w:t>≤ 1970</w:t>
            </w:r>
          </w:p>
        </w:tc>
        <w:tc>
          <w:tcPr>
            <w:tcW w:w="771" w:type="dxa"/>
            <w:vAlign w:val="center"/>
          </w:tcPr>
          <w:p w14:paraId="644AACCD" w14:textId="77777777" w:rsidR="00BB1C4F" w:rsidRPr="00DE7B59" w:rsidRDefault="00BB1C4F" w:rsidP="002F46B4">
            <w:pPr>
              <w:pStyle w:val="TAC"/>
              <w:rPr>
                <w:rFonts w:cs="Arial"/>
                <w:szCs w:val="18"/>
              </w:rPr>
            </w:pPr>
            <w:r w:rsidRPr="00DE7B59">
              <w:rPr>
                <w:rFonts w:cs="Arial"/>
                <w:szCs w:val="18"/>
              </w:rPr>
              <w:t>148</w:t>
            </w:r>
          </w:p>
        </w:tc>
        <w:tc>
          <w:tcPr>
            <w:tcW w:w="1261" w:type="dxa"/>
            <w:vAlign w:val="center"/>
          </w:tcPr>
          <w:p w14:paraId="1FD41A01" w14:textId="77777777" w:rsidR="00BB1C4F" w:rsidRPr="00DE7B59" w:rsidRDefault="00BB1C4F" w:rsidP="002F46B4">
            <w:pPr>
              <w:pStyle w:val="TAC"/>
              <w:rPr>
                <w:rFonts w:cs="Arial"/>
                <w:szCs w:val="18"/>
              </w:rPr>
            </w:pPr>
            <w:r w:rsidRPr="00DE7B59">
              <w:rPr>
                <w:rFonts w:cs="Arial"/>
                <w:szCs w:val="18"/>
              </w:rPr>
              <w:t>≤ 110252</w:t>
            </w:r>
          </w:p>
        </w:tc>
        <w:tc>
          <w:tcPr>
            <w:tcW w:w="771" w:type="dxa"/>
            <w:vAlign w:val="center"/>
          </w:tcPr>
          <w:p w14:paraId="26F65090" w14:textId="77777777" w:rsidR="00BB1C4F" w:rsidRPr="00DE7B59" w:rsidRDefault="00BB1C4F" w:rsidP="002F46B4">
            <w:pPr>
              <w:pStyle w:val="TAC"/>
              <w:rPr>
                <w:rFonts w:cs="Arial"/>
                <w:szCs w:val="18"/>
              </w:rPr>
            </w:pPr>
            <w:r w:rsidRPr="00DE7B59">
              <w:rPr>
                <w:rFonts w:cs="Arial"/>
                <w:szCs w:val="18"/>
              </w:rPr>
              <w:t>212</w:t>
            </w:r>
          </w:p>
        </w:tc>
        <w:tc>
          <w:tcPr>
            <w:tcW w:w="1507" w:type="dxa"/>
            <w:vAlign w:val="center"/>
          </w:tcPr>
          <w:p w14:paraId="527D60A1" w14:textId="77777777" w:rsidR="00BB1C4F" w:rsidRPr="00DE7B59" w:rsidRDefault="00BB1C4F" w:rsidP="002F46B4">
            <w:pPr>
              <w:pStyle w:val="TAC"/>
              <w:rPr>
                <w:rFonts w:cs="Arial"/>
                <w:szCs w:val="18"/>
              </w:rPr>
            </w:pPr>
            <w:r w:rsidRPr="00DE7B59">
              <w:rPr>
                <w:rFonts w:cs="Arial"/>
                <w:szCs w:val="18"/>
              </w:rPr>
              <w:t>≤ 6172275</w:t>
            </w:r>
          </w:p>
        </w:tc>
      </w:tr>
      <w:tr w:rsidR="00BB1C4F" w:rsidRPr="00DE7B59" w14:paraId="43FC116A" w14:textId="77777777" w:rsidTr="002F46B4">
        <w:trPr>
          <w:trHeight w:val="170"/>
          <w:jc w:val="center"/>
        </w:trPr>
        <w:tc>
          <w:tcPr>
            <w:tcW w:w="770" w:type="dxa"/>
            <w:vAlign w:val="center"/>
          </w:tcPr>
          <w:p w14:paraId="6A396B92" w14:textId="77777777" w:rsidR="00BB1C4F" w:rsidRPr="00DE7B59" w:rsidRDefault="00BB1C4F" w:rsidP="002F46B4">
            <w:pPr>
              <w:pStyle w:val="TAC"/>
              <w:rPr>
                <w:rFonts w:cs="Arial"/>
                <w:szCs w:val="18"/>
              </w:rPr>
            </w:pPr>
            <w:r w:rsidRPr="00DE7B59">
              <w:rPr>
                <w:rFonts w:cs="Arial"/>
                <w:szCs w:val="18"/>
              </w:rPr>
              <w:t>21</w:t>
            </w:r>
          </w:p>
        </w:tc>
        <w:tc>
          <w:tcPr>
            <w:tcW w:w="1016" w:type="dxa"/>
            <w:vAlign w:val="center"/>
          </w:tcPr>
          <w:p w14:paraId="37E0BA79" w14:textId="77777777" w:rsidR="00BB1C4F" w:rsidRPr="00DE7B59" w:rsidRDefault="00BB1C4F" w:rsidP="002F46B4">
            <w:pPr>
              <w:pStyle w:val="TAC"/>
              <w:rPr>
                <w:rFonts w:cs="Arial"/>
                <w:szCs w:val="18"/>
              </w:rPr>
            </w:pPr>
            <w:r w:rsidRPr="00DE7B59">
              <w:rPr>
                <w:rFonts w:cs="Arial"/>
                <w:szCs w:val="18"/>
              </w:rPr>
              <w:t>≤ 38</w:t>
            </w:r>
          </w:p>
        </w:tc>
        <w:tc>
          <w:tcPr>
            <w:tcW w:w="771" w:type="dxa"/>
            <w:vAlign w:val="center"/>
          </w:tcPr>
          <w:p w14:paraId="435E8627" w14:textId="77777777" w:rsidR="00BB1C4F" w:rsidRPr="00DE7B59" w:rsidRDefault="00BB1C4F" w:rsidP="002F46B4">
            <w:pPr>
              <w:pStyle w:val="TAC"/>
              <w:rPr>
                <w:rFonts w:cs="Arial"/>
                <w:szCs w:val="18"/>
              </w:rPr>
            </w:pPr>
            <w:r w:rsidRPr="00DE7B59">
              <w:rPr>
                <w:rFonts w:cs="Arial"/>
                <w:szCs w:val="18"/>
              </w:rPr>
              <w:t>85</w:t>
            </w:r>
          </w:p>
        </w:tc>
        <w:tc>
          <w:tcPr>
            <w:tcW w:w="1016" w:type="dxa"/>
            <w:vAlign w:val="center"/>
          </w:tcPr>
          <w:p w14:paraId="1C4D69FA" w14:textId="77777777" w:rsidR="00BB1C4F" w:rsidRPr="00DE7B59" w:rsidRDefault="00BB1C4F" w:rsidP="002F46B4">
            <w:pPr>
              <w:pStyle w:val="TAC"/>
              <w:rPr>
                <w:rFonts w:cs="Arial"/>
                <w:szCs w:val="18"/>
              </w:rPr>
            </w:pPr>
            <w:r w:rsidRPr="00DE7B59">
              <w:rPr>
                <w:rFonts w:cs="Arial"/>
                <w:szCs w:val="18"/>
              </w:rPr>
              <w:t>≤ 2098</w:t>
            </w:r>
          </w:p>
        </w:tc>
        <w:tc>
          <w:tcPr>
            <w:tcW w:w="771" w:type="dxa"/>
            <w:vAlign w:val="center"/>
          </w:tcPr>
          <w:p w14:paraId="60E74D32" w14:textId="77777777" w:rsidR="00BB1C4F" w:rsidRPr="00DE7B59" w:rsidRDefault="00BB1C4F" w:rsidP="002F46B4">
            <w:pPr>
              <w:pStyle w:val="TAC"/>
              <w:rPr>
                <w:rFonts w:cs="Arial"/>
                <w:szCs w:val="18"/>
              </w:rPr>
            </w:pPr>
            <w:r w:rsidRPr="00DE7B59">
              <w:rPr>
                <w:rFonts w:cs="Arial"/>
                <w:szCs w:val="18"/>
              </w:rPr>
              <w:t>149</w:t>
            </w:r>
          </w:p>
        </w:tc>
        <w:tc>
          <w:tcPr>
            <w:tcW w:w="1261" w:type="dxa"/>
            <w:vAlign w:val="center"/>
          </w:tcPr>
          <w:p w14:paraId="24896BE8" w14:textId="77777777" w:rsidR="00BB1C4F" w:rsidRPr="00DE7B59" w:rsidRDefault="00BB1C4F" w:rsidP="002F46B4">
            <w:pPr>
              <w:pStyle w:val="TAC"/>
              <w:rPr>
                <w:rFonts w:cs="Arial"/>
                <w:szCs w:val="18"/>
              </w:rPr>
            </w:pPr>
            <w:r w:rsidRPr="00DE7B59">
              <w:rPr>
                <w:rFonts w:cs="Arial"/>
                <w:szCs w:val="18"/>
              </w:rPr>
              <w:t>≤ 117409</w:t>
            </w:r>
          </w:p>
        </w:tc>
        <w:tc>
          <w:tcPr>
            <w:tcW w:w="771" w:type="dxa"/>
            <w:vAlign w:val="center"/>
          </w:tcPr>
          <w:p w14:paraId="46FD569B" w14:textId="77777777" w:rsidR="00BB1C4F" w:rsidRPr="00DE7B59" w:rsidRDefault="00BB1C4F" w:rsidP="002F46B4">
            <w:pPr>
              <w:pStyle w:val="TAC"/>
              <w:rPr>
                <w:rFonts w:cs="Arial"/>
                <w:szCs w:val="18"/>
              </w:rPr>
            </w:pPr>
            <w:r w:rsidRPr="00DE7B59">
              <w:rPr>
                <w:rFonts w:cs="Arial"/>
                <w:szCs w:val="18"/>
              </w:rPr>
              <w:t>213</w:t>
            </w:r>
          </w:p>
        </w:tc>
        <w:tc>
          <w:tcPr>
            <w:tcW w:w="1507" w:type="dxa"/>
            <w:vAlign w:val="center"/>
          </w:tcPr>
          <w:p w14:paraId="7FF06267" w14:textId="77777777" w:rsidR="00BB1C4F" w:rsidRPr="00DE7B59" w:rsidRDefault="00BB1C4F" w:rsidP="002F46B4">
            <w:pPr>
              <w:pStyle w:val="TAC"/>
              <w:rPr>
                <w:rFonts w:cs="Arial"/>
                <w:szCs w:val="18"/>
              </w:rPr>
            </w:pPr>
            <w:r w:rsidRPr="00DE7B59">
              <w:rPr>
                <w:rFonts w:cs="Arial"/>
                <w:szCs w:val="18"/>
              </w:rPr>
              <w:t>≤ 6572925</w:t>
            </w:r>
          </w:p>
        </w:tc>
      </w:tr>
      <w:tr w:rsidR="00BB1C4F" w:rsidRPr="00DE7B59" w14:paraId="37A2668E" w14:textId="77777777" w:rsidTr="002F46B4">
        <w:trPr>
          <w:trHeight w:val="170"/>
          <w:jc w:val="center"/>
        </w:trPr>
        <w:tc>
          <w:tcPr>
            <w:tcW w:w="770" w:type="dxa"/>
            <w:vAlign w:val="center"/>
          </w:tcPr>
          <w:p w14:paraId="3834DD0F" w14:textId="77777777" w:rsidR="00BB1C4F" w:rsidRPr="00DE7B59" w:rsidRDefault="00BB1C4F" w:rsidP="002F46B4">
            <w:pPr>
              <w:pStyle w:val="TAC"/>
              <w:rPr>
                <w:rFonts w:cs="Arial"/>
                <w:szCs w:val="18"/>
              </w:rPr>
            </w:pPr>
            <w:r w:rsidRPr="00DE7B59">
              <w:rPr>
                <w:rFonts w:cs="Arial"/>
                <w:szCs w:val="18"/>
              </w:rPr>
              <w:t>22</w:t>
            </w:r>
          </w:p>
        </w:tc>
        <w:tc>
          <w:tcPr>
            <w:tcW w:w="1016" w:type="dxa"/>
            <w:vAlign w:val="center"/>
          </w:tcPr>
          <w:p w14:paraId="5F116236" w14:textId="77777777" w:rsidR="00BB1C4F" w:rsidRPr="00DE7B59" w:rsidRDefault="00BB1C4F" w:rsidP="002F46B4">
            <w:pPr>
              <w:pStyle w:val="TAC"/>
              <w:rPr>
                <w:rFonts w:cs="Arial"/>
                <w:szCs w:val="18"/>
              </w:rPr>
            </w:pPr>
            <w:r w:rsidRPr="00DE7B59">
              <w:rPr>
                <w:rFonts w:cs="Arial"/>
                <w:szCs w:val="18"/>
              </w:rPr>
              <w:t>≤ 40</w:t>
            </w:r>
          </w:p>
        </w:tc>
        <w:tc>
          <w:tcPr>
            <w:tcW w:w="771" w:type="dxa"/>
            <w:vAlign w:val="center"/>
          </w:tcPr>
          <w:p w14:paraId="38F1A2AF" w14:textId="77777777" w:rsidR="00BB1C4F" w:rsidRPr="00DE7B59" w:rsidRDefault="00BB1C4F" w:rsidP="002F46B4">
            <w:pPr>
              <w:pStyle w:val="TAC"/>
              <w:rPr>
                <w:rFonts w:cs="Arial"/>
                <w:szCs w:val="18"/>
              </w:rPr>
            </w:pPr>
            <w:r w:rsidRPr="00DE7B59">
              <w:rPr>
                <w:rFonts w:cs="Arial"/>
                <w:szCs w:val="18"/>
              </w:rPr>
              <w:t>86</w:t>
            </w:r>
          </w:p>
        </w:tc>
        <w:tc>
          <w:tcPr>
            <w:tcW w:w="1016" w:type="dxa"/>
            <w:vAlign w:val="center"/>
          </w:tcPr>
          <w:p w14:paraId="28FAF116" w14:textId="77777777" w:rsidR="00BB1C4F" w:rsidRPr="00DE7B59" w:rsidRDefault="00BB1C4F" w:rsidP="002F46B4">
            <w:pPr>
              <w:pStyle w:val="TAC"/>
              <w:rPr>
                <w:rFonts w:cs="Arial"/>
                <w:szCs w:val="18"/>
              </w:rPr>
            </w:pPr>
            <w:r w:rsidRPr="00DE7B59">
              <w:rPr>
                <w:rFonts w:cs="Arial"/>
                <w:szCs w:val="18"/>
              </w:rPr>
              <w:t>≤ 2234</w:t>
            </w:r>
          </w:p>
        </w:tc>
        <w:tc>
          <w:tcPr>
            <w:tcW w:w="771" w:type="dxa"/>
            <w:vAlign w:val="center"/>
          </w:tcPr>
          <w:p w14:paraId="3DFFA6D8" w14:textId="77777777" w:rsidR="00BB1C4F" w:rsidRPr="00DE7B59" w:rsidRDefault="00BB1C4F" w:rsidP="002F46B4">
            <w:pPr>
              <w:pStyle w:val="TAC"/>
              <w:rPr>
                <w:rFonts w:cs="Arial"/>
                <w:szCs w:val="18"/>
              </w:rPr>
            </w:pPr>
            <w:r w:rsidRPr="00DE7B59">
              <w:rPr>
                <w:rFonts w:cs="Arial"/>
                <w:szCs w:val="18"/>
              </w:rPr>
              <w:t>150</w:t>
            </w:r>
          </w:p>
        </w:tc>
        <w:tc>
          <w:tcPr>
            <w:tcW w:w="1261" w:type="dxa"/>
            <w:vAlign w:val="center"/>
          </w:tcPr>
          <w:p w14:paraId="13B07BBF" w14:textId="77777777" w:rsidR="00BB1C4F" w:rsidRPr="00DE7B59" w:rsidRDefault="00BB1C4F" w:rsidP="002F46B4">
            <w:pPr>
              <w:pStyle w:val="TAC"/>
              <w:rPr>
                <w:rFonts w:cs="Arial"/>
                <w:szCs w:val="18"/>
              </w:rPr>
            </w:pPr>
            <w:r w:rsidRPr="00DE7B59">
              <w:rPr>
                <w:rFonts w:cs="Arial"/>
                <w:szCs w:val="18"/>
              </w:rPr>
              <w:t>≤ 125030</w:t>
            </w:r>
          </w:p>
        </w:tc>
        <w:tc>
          <w:tcPr>
            <w:tcW w:w="771" w:type="dxa"/>
            <w:vAlign w:val="center"/>
          </w:tcPr>
          <w:p w14:paraId="7488089A" w14:textId="77777777" w:rsidR="00BB1C4F" w:rsidRPr="00DE7B59" w:rsidRDefault="00BB1C4F" w:rsidP="002F46B4">
            <w:pPr>
              <w:pStyle w:val="TAC"/>
              <w:rPr>
                <w:rFonts w:cs="Arial"/>
                <w:szCs w:val="18"/>
              </w:rPr>
            </w:pPr>
            <w:r w:rsidRPr="00DE7B59">
              <w:rPr>
                <w:rFonts w:cs="Arial"/>
                <w:szCs w:val="18"/>
              </w:rPr>
              <w:t>214</w:t>
            </w:r>
          </w:p>
        </w:tc>
        <w:tc>
          <w:tcPr>
            <w:tcW w:w="1507" w:type="dxa"/>
            <w:vAlign w:val="center"/>
          </w:tcPr>
          <w:p w14:paraId="21BF0152" w14:textId="77777777" w:rsidR="00BB1C4F" w:rsidRPr="00DE7B59" w:rsidRDefault="00BB1C4F" w:rsidP="002F46B4">
            <w:pPr>
              <w:pStyle w:val="TAC"/>
              <w:rPr>
                <w:rFonts w:cs="Arial"/>
                <w:szCs w:val="18"/>
              </w:rPr>
            </w:pPr>
            <w:r w:rsidRPr="00DE7B59">
              <w:rPr>
                <w:rFonts w:cs="Arial"/>
                <w:szCs w:val="18"/>
              </w:rPr>
              <w:t>≤ 6999582</w:t>
            </w:r>
          </w:p>
        </w:tc>
      </w:tr>
      <w:tr w:rsidR="00BB1C4F" w:rsidRPr="00DE7B59" w14:paraId="69CF65DF" w14:textId="77777777" w:rsidTr="002F46B4">
        <w:trPr>
          <w:trHeight w:val="170"/>
          <w:jc w:val="center"/>
        </w:trPr>
        <w:tc>
          <w:tcPr>
            <w:tcW w:w="770" w:type="dxa"/>
            <w:vAlign w:val="center"/>
          </w:tcPr>
          <w:p w14:paraId="6C451F2A" w14:textId="77777777" w:rsidR="00BB1C4F" w:rsidRPr="00DE7B59" w:rsidRDefault="00BB1C4F" w:rsidP="002F46B4">
            <w:pPr>
              <w:pStyle w:val="TAC"/>
              <w:rPr>
                <w:rFonts w:cs="Arial"/>
                <w:szCs w:val="18"/>
              </w:rPr>
            </w:pPr>
            <w:r w:rsidRPr="00DE7B59">
              <w:rPr>
                <w:rFonts w:cs="Arial"/>
                <w:szCs w:val="18"/>
              </w:rPr>
              <w:t>23</w:t>
            </w:r>
          </w:p>
        </w:tc>
        <w:tc>
          <w:tcPr>
            <w:tcW w:w="1016" w:type="dxa"/>
            <w:vAlign w:val="center"/>
          </w:tcPr>
          <w:p w14:paraId="32C97656" w14:textId="77777777" w:rsidR="00BB1C4F" w:rsidRPr="00DE7B59" w:rsidRDefault="00BB1C4F" w:rsidP="002F46B4">
            <w:pPr>
              <w:pStyle w:val="TAC"/>
              <w:rPr>
                <w:rFonts w:cs="Arial"/>
                <w:szCs w:val="18"/>
              </w:rPr>
            </w:pPr>
            <w:r w:rsidRPr="00DE7B59">
              <w:rPr>
                <w:rFonts w:cs="Arial"/>
                <w:szCs w:val="18"/>
              </w:rPr>
              <w:t>≤ 43</w:t>
            </w:r>
          </w:p>
        </w:tc>
        <w:tc>
          <w:tcPr>
            <w:tcW w:w="771" w:type="dxa"/>
            <w:vAlign w:val="center"/>
          </w:tcPr>
          <w:p w14:paraId="75CD8041" w14:textId="77777777" w:rsidR="00BB1C4F" w:rsidRPr="00DE7B59" w:rsidRDefault="00BB1C4F" w:rsidP="002F46B4">
            <w:pPr>
              <w:pStyle w:val="TAC"/>
              <w:rPr>
                <w:rFonts w:cs="Arial"/>
                <w:szCs w:val="18"/>
              </w:rPr>
            </w:pPr>
            <w:r w:rsidRPr="00DE7B59">
              <w:rPr>
                <w:rFonts w:cs="Arial"/>
                <w:szCs w:val="18"/>
              </w:rPr>
              <w:t>87</w:t>
            </w:r>
          </w:p>
        </w:tc>
        <w:tc>
          <w:tcPr>
            <w:tcW w:w="1016" w:type="dxa"/>
            <w:vAlign w:val="center"/>
          </w:tcPr>
          <w:p w14:paraId="67BE3499" w14:textId="77777777" w:rsidR="00BB1C4F" w:rsidRPr="00DE7B59" w:rsidRDefault="00BB1C4F" w:rsidP="002F46B4">
            <w:pPr>
              <w:pStyle w:val="TAC"/>
              <w:rPr>
                <w:rFonts w:cs="Arial"/>
                <w:szCs w:val="18"/>
              </w:rPr>
            </w:pPr>
            <w:r w:rsidRPr="00DE7B59">
              <w:rPr>
                <w:rFonts w:cs="Arial"/>
                <w:szCs w:val="18"/>
              </w:rPr>
              <w:t>≤ 2379</w:t>
            </w:r>
          </w:p>
        </w:tc>
        <w:tc>
          <w:tcPr>
            <w:tcW w:w="771" w:type="dxa"/>
            <w:vAlign w:val="center"/>
          </w:tcPr>
          <w:p w14:paraId="06F4BC82" w14:textId="77777777" w:rsidR="00BB1C4F" w:rsidRPr="00DE7B59" w:rsidRDefault="00BB1C4F" w:rsidP="002F46B4">
            <w:pPr>
              <w:pStyle w:val="TAC"/>
              <w:rPr>
                <w:rFonts w:cs="Arial"/>
                <w:szCs w:val="18"/>
              </w:rPr>
            </w:pPr>
            <w:r w:rsidRPr="00DE7B59">
              <w:rPr>
                <w:rFonts w:cs="Arial"/>
                <w:szCs w:val="18"/>
              </w:rPr>
              <w:t>151</w:t>
            </w:r>
          </w:p>
        </w:tc>
        <w:tc>
          <w:tcPr>
            <w:tcW w:w="1261" w:type="dxa"/>
            <w:vAlign w:val="center"/>
          </w:tcPr>
          <w:p w14:paraId="75F0826B" w14:textId="77777777" w:rsidR="00BB1C4F" w:rsidRPr="00DE7B59" w:rsidRDefault="00BB1C4F" w:rsidP="002F46B4">
            <w:pPr>
              <w:pStyle w:val="TAC"/>
              <w:rPr>
                <w:rFonts w:cs="Arial"/>
                <w:szCs w:val="18"/>
              </w:rPr>
            </w:pPr>
            <w:r w:rsidRPr="00DE7B59">
              <w:rPr>
                <w:rFonts w:cs="Arial"/>
                <w:szCs w:val="18"/>
              </w:rPr>
              <w:t>≤ 133146</w:t>
            </w:r>
          </w:p>
        </w:tc>
        <w:tc>
          <w:tcPr>
            <w:tcW w:w="771" w:type="dxa"/>
            <w:vAlign w:val="center"/>
          </w:tcPr>
          <w:p w14:paraId="26C82FBE" w14:textId="77777777" w:rsidR="00BB1C4F" w:rsidRPr="00DE7B59" w:rsidRDefault="00BB1C4F" w:rsidP="002F46B4">
            <w:pPr>
              <w:pStyle w:val="TAC"/>
              <w:rPr>
                <w:rFonts w:cs="Arial"/>
                <w:szCs w:val="18"/>
              </w:rPr>
            </w:pPr>
            <w:r w:rsidRPr="00DE7B59">
              <w:rPr>
                <w:rFonts w:cs="Arial"/>
                <w:szCs w:val="18"/>
              </w:rPr>
              <w:t>215</w:t>
            </w:r>
          </w:p>
        </w:tc>
        <w:tc>
          <w:tcPr>
            <w:tcW w:w="1507" w:type="dxa"/>
            <w:vAlign w:val="center"/>
          </w:tcPr>
          <w:p w14:paraId="68DC6303" w14:textId="77777777" w:rsidR="00BB1C4F" w:rsidRPr="00DE7B59" w:rsidRDefault="00BB1C4F" w:rsidP="002F46B4">
            <w:pPr>
              <w:pStyle w:val="TAC"/>
              <w:rPr>
                <w:rFonts w:cs="Arial"/>
                <w:szCs w:val="18"/>
              </w:rPr>
            </w:pPr>
            <w:r w:rsidRPr="00DE7B59">
              <w:rPr>
                <w:rFonts w:cs="Arial"/>
                <w:szCs w:val="18"/>
              </w:rPr>
              <w:t>≤ 7453933</w:t>
            </w:r>
          </w:p>
        </w:tc>
      </w:tr>
      <w:tr w:rsidR="00BB1C4F" w:rsidRPr="00DE7B59" w14:paraId="3852A340" w14:textId="77777777" w:rsidTr="002F46B4">
        <w:trPr>
          <w:trHeight w:val="170"/>
          <w:jc w:val="center"/>
        </w:trPr>
        <w:tc>
          <w:tcPr>
            <w:tcW w:w="770" w:type="dxa"/>
            <w:vAlign w:val="center"/>
          </w:tcPr>
          <w:p w14:paraId="5483F88C" w14:textId="77777777" w:rsidR="00BB1C4F" w:rsidRPr="00DE7B59" w:rsidRDefault="00BB1C4F" w:rsidP="002F46B4">
            <w:pPr>
              <w:pStyle w:val="TAC"/>
              <w:rPr>
                <w:rFonts w:cs="Arial"/>
                <w:szCs w:val="18"/>
              </w:rPr>
            </w:pPr>
            <w:r w:rsidRPr="00DE7B59">
              <w:rPr>
                <w:rFonts w:cs="Arial"/>
                <w:szCs w:val="18"/>
              </w:rPr>
              <w:t>24</w:t>
            </w:r>
          </w:p>
        </w:tc>
        <w:tc>
          <w:tcPr>
            <w:tcW w:w="1016" w:type="dxa"/>
            <w:vAlign w:val="center"/>
          </w:tcPr>
          <w:p w14:paraId="65E2F936" w14:textId="77777777" w:rsidR="00BB1C4F" w:rsidRPr="00DE7B59" w:rsidRDefault="00BB1C4F" w:rsidP="002F46B4">
            <w:pPr>
              <w:pStyle w:val="TAC"/>
              <w:rPr>
                <w:rFonts w:cs="Arial"/>
                <w:szCs w:val="18"/>
              </w:rPr>
            </w:pPr>
            <w:r w:rsidRPr="00DE7B59">
              <w:rPr>
                <w:rFonts w:cs="Arial"/>
                <w:szCs w:val="18"/>
              </w:rPr>
              <w:t>≤ 46</w:t>
            </w:r>
          </w:p>
        </w:tc>
        <w:tc>
          <w:tcPr>
            <w:tcW w:w="771" w:type="dxa"/>
            <w:vAlign w:val="center"/>
          </w:tcPr>
          <w:p w14:paraId="4F7F6B1A" w14:textId="77777777" w:rsidR="00BB1C4F" w:rsidRPr="00DE7B59" w:rsidRDefault="00BB1C4F" w:rsidP="002F46B4">
            <w:pPr>
              <w:pStyle w:val="TAC"/>
              <w:rPr>
                <w:rFonts w:cs="Arial"/>
                <w:szCs w:val="18"/>
              </w:rPr>
            </w:pPr>
            <w:r w:rsidRPr="00DE7B59">
              <w:rPr>
                <w:rFonts w:cs="Arial"/>
                <w:szCs w:val="18"/>
              </w:rPr>
              <w:t>88</w:t>
            </w:r>
          </w:p>
        </w:tc>
        <w:tc>
          <w:tcPr>
            <w:tcW w:w="1016" w:type="dxa"/>
            <w:vAlign w:val="center"/>
          </w:tcPr>
          <w:p w14:paraId="663CA028" w14:textId="77777777" w:rsidR="00BB1C4F" w:rsidRPr="00DE7B59" w:rsidRDefault="00BB1C4F" w:rsidP="002F46B4">
            <w:pPr>
              <w:pStyle w:val="TAC"/>
              <w:rPr>
                <w:rFonts w:cs="Arial"/>
                <w:szCs w:val="18"/>
              </w:rPr>
            </w:pPr>
            <w:r w:rsidRPr="00DE7B59">
              <w:rPr>
                <w:rFonts w:cs="Arial"/>
                <w:szCs w:val="18"/>
              </w:rPr>
              <w:t>≤ 2533</w:t>
            </w:r>
          </w:p>
        </w:tc>
        <w:tc>
          <w:tcPr>
            <w:tcW w:w="771" w:type="dxa"/>
            <w:vAlign w:val="center"/>
          </w:tcPr>
          <w:p w14:paraId="3ED904F5" w14:textId="77777777" w:rsidR="00BB1C4F" w:rsidRPr="00DE7B59" w:rsidRDefault="00BB1C4F" w:rsidP="002F46B4">
            <w:pPr>
              <w:pStyle w:val="TAC"/>
              <w:rPr>
                <w:rFonts w:cs="Arial"/>
                <w:szCs w:val="18"/>
              </w:rPr>
            </w:pPr>
            <w:r w:rsidRPr="00DE7B59">
              <w:rPr>
                <w:rFonts w:cs="Arial"/>
                <w:szCs w:val="18"/>
              </w:rPr>
              <w:t>152</w:t>
            </w:r>
          </w:p>
        </w:tc>
        <w:tc>
          <w:tcPr>
            <w:tcW w:w="1261" w:type="dxa"/>
            <w:vAlign w:val="center"/>
          </w:tcPr>
          <w:p w14:paraId="26A01075" w14:textId="77777777" w:rsidR="00BB1C4F" w:rsidRPr="00DE7B59" w:rsidRDefault="00BB1C4F" w:rsidP="002F46B4">
            <w:pPr>
              <w:pStyle w:val="TAC"/>
              <w:rPr>
                <w:rFonts w:cs="Arial"/>
                <w:szCs w:val="18"/>
              </w:rPr>
            </w:pPr>
            <w:r w:rsidRPr="00DE7B59">
              <w:rPr>
                <w:rFonts w:cs="Arial"/>
                <w:szCs w:val="18"/>
              </w:rPr>
              <w:t>≤ 141789</w:t>
            </w:r>
          </w:p>
        </w:tc>
        <w:tc>
          <w:tcPr>
            <w:tcW w:w="771" w:type="dxa"/>
            <w:vAlign w:val="center"/>
          </w:tcPr>
          <w:p w14:paraId="65A43018" w14:textId="77777777" w:rsidR="00BB1C4F" w:rsidRPr="00DE7B59" w:rsidRDefault="00BB1C4F" w:rsidP="002F46B4">
            <w:pPr>
              <w:pStyle w:val="TAC"/>
              <w:rPr>
                <w:rFonts w:cs="Arial"/>
                <w:szCs w:val="18"/>
              </w:rPr>
            </w:pPr>
            <w:r w:rsidRPr="00DE7B59">
              <w:rPr>
                <w:rFonts w:cs="Arial"/>
                <w:szCs w:val="18"/>
              </w:rPr>
              <w:t>216</w:t>
            </w:r>
          </w:p>
        </w:tc>
        <w:tc>
          <w:tcPr>
            <w:tcW w:w="1507" w:type="dxa"/>
            <w:vAlign w:val="center"/>
          </w:tcPr>
          <w:p w14:paraId="66D5EF85" w14:textId="77777777" w:rsidR="00BB1C4F" w:rsidRPr="00DE7B59" w:rsidRDefault="00BB1C4F" w:rsidP="002F46B4">
            <w:pPr>
              <w:pStyle w:val="TAC"/>
              <w:rPr>
                <w:rFonts w:cs="Arial"/>
                <w:szCs w:val="18"/>
              </w:rPr>
            </w:pPr>
            <w:r w:rsidRPr="00DE7B59">
              <w:rPr>
                <w:rFonts w:cs="Arial"/>
                <w:szCs w:val="18"/>
              </w:rPr>
              <w:t>≤ 7937777</w:t>
            </w:r>
          </w:p>
        </w:tc>
      </w:tr>
      <w:tr w:rsidR="00BB1C4F" w:rsidRPr="00DE7B59" w14:paraId="4C061A8D" w14:textId="77777777" w:rsidTr="002F46B4">
        <w:trPr>
          <w:trHeight w:val="170"/>
          <w:jc w:val="center"/>
        </w:trPr>
        <w:tc>
          <w:tcPr>
            <w:tcW w:w="770" w:type="dxa"/>
            <w:vAlign w:val="center"/>
          </w:tcPr>
          <w:p w14:paraId="554D913C" w14:textId="77777777" w:rsidR="00BB1C4F" w:rsidRPr="00DE7B59" w:rsidRDefault="00BB1C4F" w:rsidP="002F46B4">
            <w:pPr>
              <w:pStyle w:val="TAC"/>
              <w:rPr>
                <w:rFonts w:cs="Arial"/>
                <w:szCs w:val="18"/>
              </w:rPr>
            </w:pPr>
            <w:r w:rsidRPr="00DE7B59">
              <w:rPr>
                <w:rFonts w:cs="Arial"/>
                <w:szCs w:val="18"/>
              </w:rPr>
              <w:t>25</w:t>
            </w:r>
          </w:p>
        </w:tc>
        <w:tc>
          <w:tcPr>
            <w:tcW w:w="1016" w:type="dxa"/>
            <w:vAlign w:val="center"/>
          </w:tcPr>
          <w:p w14:paraId="1BC99379" w14:textId="77777777" w:rsidR="00BB1C4F" w:rsidRPr="00DE7B59" w:rsidRDefault="00BB1C4F" w:rsidP="002F46B4">
            <w:pPr>
              <w:pStyle w:val="TAC"/>
              <w:rPr>
                <w:rFonts w:cs="Arial"/>
                <w:szCs w:val="18"/>
              </w:rPr>
            </w:pPr>
            <w:r w:rsidRPr="00DE7B59">
              <w:rPr>
                <w:rFonts w:cs="Arial"/>
                <w:szCs w:val="18"/>
              </w:rPr>
              <w:t>≤ 49</w:t>
            </w:r>
          </w:p>
        </w:tc>
        <w:tc>
          <w:tcPr>
            <w:tcW w:w="771" w:type="dxa"/>
            <w:vAlign w:val="center"/>
          </w:tcPr>
          <w:p w14:paraId="1F2B5948" w14:textId="77777777" w:rsidR="00BB1C4F" w:rsidRPr="00DE7B59" w:rsidRDefault="00BB1C4F" w:rsidP="002F46B4">
            <w:pPr>
              <w:pStyle w:val="TAC"/>
              <w:rPr>
                <w:rFonts w:cs="Arial"/>
                <w:szCs w:val="18"/>
              </w:rPr>
            </w:pPr>
            <w:r w:rsidRPr="00DE7B59">
              <w:rPr>
                <w:rFonts w:cs="Arial"/>
                <w:szCs w:val="18"/>
              </w:rPr>
              <w:t>89</w:t>
            </w:r>
          </w:p>
        </w:tc>
        <w:tc>
          <w:tcPr>
            <w:tcW w:w="1016" w:type="dxa"/>
            <w:vAlign w:val="center"/>
          </w:tcPr>
          <w:p w14:paraId="5D0CEE34" w14:textId="77777777" w:rsidR="00BB1C4F" w:rsidRPr="00DE7B59" w:rsidRDefault="00BB1C4F" w:rsidP="002F46B4">
            <w:pPr>
              <w:pStyle w:val="TAC"/>
              <w:rPr>
                <w:rFonts w:cs="Arial"/>
                <w:szCs w:val="18"/>
              </w:rPr>
            </w:pPr>
            <w:r w:rsidRPr="00DE7B59">
              <w:rPr>
                <w:rFonts w:cs="Arial"/>
                <w:szCs w:val="18"/>
              </w:rPr>
              <w:t>≤ 2698</w:t>
            </w:r>
          </w:p>
        </w:tc>
        <w:tc>
          <w:tcPr>
            <w:tcW w:w="771" w:type="dxa"/>
            <w:vAlign w:val="center"/>
          </w:tcPr>
          <w:p w14:paraId="541B32EE" w14:textId="77777777" w:rsidR="00BB1C4F" w:rsidRPr="00DE7B59" w:rsidRDefault="00BB1C4F" w:rsidP="002F46B4">
            <w:pPr>
              <w:pStyle w:val="TAC"/>
              <w:rPr>
                <w:rFonts w:cs="Arial"/>
                <w:szCs w:val="18"/>
              </w:rPr>
            </w:pPr>
            <w:r w:rsidRPr="00DE7B59">
              <w:rPr>
                <w:rFonts w:cs="Arial"/>
                <w:szCs w:val="18"/>
              </w:rPr>
              <w:t>153</w:t>
            </w:r>
          </w:p>
        </w:tc>
        <w:tc>
          <w:tcPr>
            <w:tcW w:w="1261" w:type="dxa"/>
            <w:vAlign w:val="center"/>
          </w:tcPr>
          <w:p w14:paraId="327DBFD6" w14:textId="77777777" w:rsidR="00BB1C4F" w:rsidRPr="00DE7B59" w:rsidRDefault="00BB1C4F" w:rsidP="002F46B4">
            <w:pPr>
              <w:pStyle w:val="TAC"/>
              <w:rPr>
                <w:rFonts w:cs="Arial"/>
                <w:szCs w:val="18"/>
              </w:rPr>
            </w:pPr>
            <w:r w:rsidRPr="00DE7B59">
              <w:rPr>
                <w:rFonts w:cs="Arial"/>
                <w:szCs w:val="18"/>
              </w:rPr>
              <w:t>≤ 150992</w:t>
            </w:r>
          </w:p>
        </w:tc>
        <w:tc>
          <w:tcPr>
            <w:tcW w:w="771" w:type="dxa"/>
            <w:vAlign w:val="center"/>
          </w:tcPr>
          <w:p w14:paraId="1D353362" w14:textId="77777777" w:rsidR="00BB1C4F" w:rsidRPr="00DE7B59" w:rsidRDefault="00BB1C4F" w:rsidP="002F46B4">
            <w:pPr>
              <w:pStyle w:val="TAC"/>
              <w:rPr>
                <w:rFonts w:cs="Arial"/>
                <w:szCs w:val="18"/>
              </w:rPr>
            </w:pPr>
            <w:r w:rsidRPr="00DE7B59">
              <w:rPr>
                <w:rFonts w:cs="Arial"/>
                <w:szCs w:val="18"/>
              </w:rPr>
              <w:t>217</w:t>
            </w:r>
          </w:p>
        </w:tc>
        <w:tc>
          <w:tcPr>
            <w:tcW w:w="1507" w:type="dxa"/>
            <w:vAlign w:val="center"/>
          </w:tcPr>
          <w:p w14:paraId="1D010AC0" w14:textId="77777777" w:rsidR="00BB1C4F" w:rsidRPr="00DE7B59" w:rsidRDefault="00BB1C4F" w:rsidP="002F46B4">
            <w:pPr>
              <w:pStyle w:val="TAC"/>
              <w:rPr>
                <w:rFonts w:cs="Arial"/>
                <w:szCs w:val="18"/>
              </w:rPr>
            </w:pPr>
            <w:r w:rsidRPr="00DE7B59">
              <w:rPr>
                <w:rFonts w:cs="Arial"/>
                <w:szCs w:val="18"/>
              </w:rPr>
              <w:t>≤ 8453028</w:t>
            </w:r>
          </w:p>
        </w:tc>
      </w:tr>
      <w:tr w:rsidR="00BB1C4F" w:rsidRPr="00DE7B59" w14:paraId="2B87DFB8" w14:textId="77777777" w:rsidTr="002F46B4">
        <w:trPr>
          <w:trHeight w:val="170"/>
          <w:jc w:val="center"/>
        </w:trPr>
        <w:tc>
          <w:tcPr>
            <w:tcW w:w="770" w:type="dxa"/>
            <w:vAlign w:val="center"/>
          </w:tcPr>
          <w:p w14:paraId="213572E9" w14:textId="77777777" w:rsidR="00BB1C4F" w:rsidRPr="00DE7B59" w:rsidRDefault="00BB1C4F" w:rsidP="002F46B4">
            <w:pPr>
              <w:pStyle w:val="TAC"/>
              <w:rPr>
                <w:rFonts w:cs="Arial"/>
                <w:szCs w:val="18"/>
              </w:rPr>
            </w:pPr>
            <w:r w:rsidRPr="00DE7B59">
              <w:rPr>
                <w:rFonts w:cs="Arial"/>
                <w:szCs w:val="18"/>
              </w:rPr>
              <w:t>26</w:t>
            </w:r>
          </w:p>
        </w:tc>
        <w:tc>
          <w:tcPr>
            <w:tcW w:w="1016" w:type="dxa"/>
            <w:vAlign w:val="center"/>
          </w:tcPr>
          <w:p w14:paraId="1A860666" w14:textId="77777777" w:rsidR="00BB1C4F" w:rsidRPr="00DE7B59" w:rsidRDefault="00BB1C4F" w:rsidP="002F46B4">
            <w:pPr>
              <w:pStyle w:val="TAC"/>
              <w:rPr>
                <w:rFonts w:cs="Arial"/>
                <w:szCs w:val="18"/>
              </w:rPr>
            </w:pPr>
            <w:r w:rsidRPr="00DE7B59">
              <w:rPr>
                <w:rFonts w:cs="Arial"/>
                <w:szCs w:val="18"/>
              </w:rPr>
              <w:t>≤ 52</w:t>
            </w:r>
          </w:p>
        </w:tc>
        <w:tc>
          <w:tcPr>
            <w:tcW w:w="771" w:type="dxa"/>
            <w:vAlign w:val="center"/>
          </w:tcPr>
          <w:p w14:paraId="22B041E9" w14:textId="77777777" w:rsidR="00BB1C4F" w:rsidRPr="00DE7B59" w:rsidRDefault="00BB1C4F" w:rsidP="002F46B4">
            <w:pPr>
              <w:pStyle w:val="TAC"/>
              <w:rPr>
                <w:rFonts w:cs="Arial"/>
                <w:szCs w:val="18"/>
              </w:rPr>
            </w:pPr>
            <w:r w:rsidRPr="00DE7B59">
              <w:rPr>
                <w:rFonts w:cs="Arial"/>
                <w:szCs w:val="18"/>
              </w:rPr>
              <w:t>90</w:t>
            </w:r>
          </w:p>
        </w:tc>
        <w:tc>
          <w:tcPr>
            <w:tcW w:w="1016" w:type="dxa"/>
            <w:vAlign w:val="center"/>
          </w:tcPr>
          <w:p w14:paraId="5EDD4CBA" w14:textId="77777777" w:rsidR="00BB1C4F" w:rsidRPr="00DE7B59" w:rsidRDefault="00BB1C4F" w:rsidP="002F46B4">
            <w:pPr>
              <w:pStyle w:val="TAC"/>
              <w:rPr>
                <w:rFonts w:cs="Arial"/>
                <w:szCs w:val="18"/>
              </w:rPr>
            </w:pPr>
            <w:r w:rsidRPr="00DE7B59">
              <w:rPr>
                <w:rFonts w:cs="Arial"/>
                <w:szCs w:val="18"/>
              </w:rPr>
              <w:t>≤ 2873</w:t>
            </w:r>
          </w:p>
        </w:tc>
        <w:tc>
          <w:tcPr>
            <w:tcW w:w="771" w:type="dxa"/>
            <w:vAlign w:val="center"/>
          </w:tcPr>
          <w:p w14:paraId="6AD5678A" w14:textId="77777777" w:rsidR="00BB1C4F" w:rsidRPr="00DE7B59" w:rsidRDefault="00BB1C4F" w:rsidP="002F46B4">
            <w:pPr>
              <w:pStyle w:val="TAC"/>
              <w:rPr>
                <w:rFonts w:cs="Arial"/>
                <w:szCs w:val="18"/>
              </w:rPr>
            </w:pPr>
            <w:r w:rsidRPr="00DE7B59">
              <w:rPr>
                <w:rFonts w:cs="Arial"/>
                <w:szCs w:val="18"/>
              </w:rPr>
              <w:t>154</w:t>
            </w:r>
          </w:p>
        </w:tc>
        <w:tc>
          <w:tcPr>
            <w:tcW w:w="1261" w:type="dxa"/>
            <w:vAlign w:val="center"/>
          </w:tcPr>
          <w:p w14:paraId="17F20F86" w14:textId="77777777" w:rsidR="00BB1C4F" w:rsidRPr="00DE7B59" w:rsidRDefault="00BB1C4F" w:rsidP="002F46B4">
            <w:pPr>
              <w:pStyle w:val="TAC"/>
              <w:rPr>
                <w:rFonts w:cs="Arial"/>
                <w:szCs w:val="18"/>
              </w:rPr>
            </w:pPr>
            <w:r w:rsidRPr="00DE7B59">
              <w:rPr>
                <w:rFonts w:cs="Arial"/>
                <w:szCs w:val="18"/>
              </w:rPr>
              <w:t>≤ 160793</w:t>
            </w:r>
          </w:p>
        </w:tc>
        <w:tc>
          <w:tcPr>
            <w:tcW w:w="771" w:type="dxa"/>
            <w:vAlign w:val="center"/>
          </w:tcPr>
          <w:p w14:paraId="3C4A3ADB" w14:textId="77777777" w:rsidR="00BB1C4F" w:rsidRPr="00DE7B59" w:rsidRDefault="00BB1C4F" w:rsidP="002F46B4">
            <w:pPr>
              <w:pStyle w:val="TAC"/>
              <w:rPr>
                <w:rFonts w:cs="Arial"/>
                <w:szCs w:val="18"/>
              </w:rPr>
            </w:pPr>
            <w:r w:rsidRPr="00DE7B59">
              <w:rPr>
                <w:rFonts w:cs="Arial"/>
                <w:szCs w:val="18"/>
              </w:rPr>
              <w:t>218</w:t>
            </w:r>
          </w:p>
        </w:tc>
        <w:tc>
          <w:tcPr>
            <w:tcW w:w="1507" w:type="dxa"/>
            <w:vAlign w:val="center"/>
          </w:tcPr>
          <w:p w14:paraId="06C0BFB9" w14:textId="77777777" w:rsidR="00BB1C4F" w:rsidRPr="00DE7B59" w:rsidRDefault="00BB1C4F" w:rsidP="002F46B4">
            <w:pPr>
              <w:pStyle w:val="TAC"/>
              <w:rPr>
                <w:rFonts w:cs="Arial"/>
                <w:szCs w:val="18"/>
              </w:rPr>
            </w:pPr>
            <w:r w:rsidRPr="00DE7B59">
              <w:rPr>
                <w:rFonts w:cs="Arial"/>
                <w:szCs w:val="18"/>
              </w:rPr>
              <w:t>≤ 9001725</w:t>
            </w:r>
          </w:p>
        </w:tc>
      </w:tr>
      <w:tr w:rsidR="00BB1C4F" w:rsidRPr="00DE7B59" w14:paraId="39E1813C" w14:textId="77777777" w:rsidTr="002F46B4">
        <w:trPr>
          <w:trHeight w:val="170"/>
          <w:jc w:val="center"/>
        </w:trPr>
        <w:tc>
          <w:tcPr>
            <w:tcW w:w="770" w:type="dxa"/>
            <w:vAlign w:val="center"/>
          </w:tcPr>
          <w:p w14:paraId="169E6293" w14:textId="77777777" w:rsidR="00BB1C4F" w:rsidRPr="00DE7B59" w:rsidRDefault="00BB1C4F" w:rsidP="002F46B4">
            <w:pPr>
              <w:pStyle w:val="TAC"/>
              <w:rPr>
                <w:rFonts w:cs="Arial"/>
                <w:szCs w:val="18"/>
              </w:rPr>
            </w:pPr>
            <w:r w:rsidRPr="00DE7B59">
              <w:rPr>
                <w:rFonts w:cs="Arial"/>
                <w:szCs w:val="18"/>
              </w:rPr>
              <w:t>27</w:t>
            </w:r>
          </w:p>
        </w:tc>
        <w:tc>
          <w:tcPr>
            <w:tcW w:w="1016" w:type="dxa"/>
            <w:vAlign w:val="center"/>
          </w:tcPr>
          <w:p w14:paraId="553854E1" w14:textId="77777777" w:rsidR="00BB1C4F" w:rsidRPr="00DE7B59" w:rsidRDefault="00BB1C4F" w:rsidP="002F46B4">
            <w:pPr>
              <w:pStyle w:val="TAC"/>
              <w:rPr>
                <w:rFonts w:cs="Arial"/>
                <w:szCs w:val="18"/>
              </w:rPr>
            </w:pPr>
            <w:r w:rsidRPr="00DE7B59">
              <w:rPr>
                <w:rFonts w:cs="Arial"/>
                <w:szCs w:val="18"/>
              </w:rPr>
              <w:t>≤ 55</w:t>
            </w:r>
          </w:p>
        </w:tc>
        <w:tc>
          <w:tcPr>
            <w:tcW w:w="771" w:type="dxa"/>
            <w:vAlign w:val="center"/>
          </w:tcPr>
          <w:p w14:paraId="6D1D0D68" w14:textId="77777777" w:rsidR="00BB1C4F" w:rsidRPr="00DE7B59" w:rsidRDefault="00BB1C4F" w:rsidP="002F46B4">
            <w:pPr>
              <w:pStyle w:val="TAC"/>
              <w:rPr>
                <w:rFonts w:cs="Arial"/>
                <w:szCs w:val="18"/>
              </w:rPr>
            </w:pPr>
            <w:r w:rsidRPr="00DE7B59">
              <w:rPr>
                <w:rFonts w:cs="Arial"/>
                <w:szCs w:val="18"/>
              </w:rPr>
              <w:t>91</w:t>
            </w:r>
          </w:p>
        </w:tc>
        <w:tc>
          <w:tcPr>
            <w:tcW w:w="1016" w:type="dxa"/>
            <w:vAlign w:val="center"/>
          </w:tcPr>
          <w:p w14:paraId="0E984E8A" w14:textId="77777777" w:rsidR="00BB1C4F" w:rsidRPr="00DE7B59" w:rsidRDefault="00BB1C4F" w:rsidP="002F46B4">
            <w:pPr>
              <w:pStyle w:val="TAC"/>
              <w:rPr>
                <w:rFonts w:cs="Arial"/>
                <w:szCs w:val="18"/>
              </w:rPr>
            </w:pPr>
            <w:r w:rsidRPr="00DE7B59">
              <w:rPr>
                <w:rFonts w:cs="Arial"/>
                <w:szCs w:val="18"/>
              </w:rPr>
              <w:t>≤ 3059</w:t>
            </w:r>
          </w:p>
        </w:tc>
        <w:tc>
          <w:tcPr>
            <w:tcW w:w="771" w:type="dxa"/>
            <w:vAlign w:val="center"/>
          </w:tcPr>
          <w:p w14:paraId="0409AC13" w14:textId="77777777" w:rsidR="00BB1C4F" w:rsidRPr="00DE7B59" w:rsidRDefault="00BB1C4F" w:rsidP="002F46B4">
            <w:pPr>
              <w:pStyle w:val="TAC"/>
              <w:rPr>
                <w:rFonts w:cs="Arial"/>
                <w:szCs w:val="18"/>
              </w:rPr>
            </w:pPr>
            <w:r w:rsidRPr="00DE7B59">
              <w:rPr>
                <w:rFonts w:cs="Arial"/>
                <w:szCs w:val="18"/>
              </w:rPr>
              <w:t>155</w:t>
            </w:r>
          </w:p>
        </w:tc>
        <w:tc>
          <w:tcPr>
            <w:tcW w:w="1261" w:type="dxa"/>
            <w:vAlign w:val="center"/>
          </w:tcPr>
          <w:p w14:paraId="021B0144" w14:textId="77777777" w:rsidR="00BB1C4F" w:rsidRPr="00DE7B59" w:rsidRDefault="00BB1C4F" w:rsidP="002F46B4">
            <w:pPr>
              <w:pStyle w:val="TAC"/>
              <w:rPr>
                <w:rFonts w:cs="Arial"/>
                <w:szCs w:val="18"/>
              </w:rPr>
            </w:pPr>
            <w:r w:rsidRPr="00DE7B59">
              <w:rPr>
                <w:rFonts w:cs="Arial"/>
                <w:szCs w:val="18"/>
              </w:rPr>
              <w:t>≤ 171231</w:t>
            </w:r>
          </w:p>
        </w:tc>
        <w:tc>
          <w:tcPr>
            <w:tcW w:w="771" w:type="dxa"/>
            <w:vAlign w:val="center"/>
          </w:tcPr>
          <w:p w14:paraId="610C2F32" w14:textId="77777777" w:rsidR="00BB1C4F" w:rsidRPr="00DE7B59" w:rsidRDefault="00BB1C4F" w:rsidP="002F46B4">
            <w:pPr>
              <w:pStyle w:val="TAC"/>
              <w:rPr>
                <w:rFonts w:cs="Arial"/>
                <w:szCs w:val="18"/>
              </w:rPr>
            </w:pPr>
            <w:r w:rsidRPr="00DE7B59">
              <w:rPr>
                <w:rFonts w:cs="Arial"/>
                <w:szCs w:val="18"/>
              </w:rPr>
              <w:t>219</w:t>
            </w:r>
          </w:p>
        </w:tc>
        <w:tc>
          <w:tcPr>
            <w:tcW w:w="1507" w:type="dxa"/>
            <w:vAlign w:val="center"/>
          </w:tcPr>
          <w:p w14:paraId="2B7B726D" w14:textId="77777777" w:rsidR="00BB1C4F" w:rsidRPr="00DE7B59" w:rsidRDefault="00BB1C4F" w:rsidP="002F46B4">
            <w:pPr>
              <w:pStyle w:val="TAC"/>
              <w:rPr>
                <w:rFonts w:cs="Arial"/>
                <w:szCs w:val="18"/>
              </w:rPr>
            </w:pPr>
            <w:r w:rsidRPr="00DE7B59">
              <w:rPr>
                <w:rFonts w:cs="Arial"/>
                <w:szCs w:val="18"/>
              </w:rPr>
              <w:t>≤ 9586039</w:t>
            </w:r>
          </w:p>
        </w:tc>
      </w:tr>
      <w:tr w:rsidR="00BB1C4F" w:rsidRPr="00DE7B59" w14:paraId="43958F05" w14:textId="77777777" w:rsidTr="002F46B4">
        <w:trPr>
          <w:trHeight w:val="170"/>
          <w:jc w:val="center"/>
        </w:trPr>
        <w:tc>
          <w:tcPr>
            <w:tcW w:w="770" w:type="dxa"/>
            <w:vAlign w:val="center"/>
          </w:tcPr>
          <w:p w14:paraId="1B27B922" w14:textId="77777777" w:rsidR="00BB1C4F" w:rsidRPr="00DE7B59" w:rsidRDefault="00BB1C4F" w:rsidP="002F46B4">
            <w:pPr>
              <w:pStyle w:val="TAC"/>
              <w:rPr>
                <w:rFonts w:cs="Arial"/>
                <w:szCs w:val="18"/>
              </w:rPr>
            </w:pPr>
            <w:r w:rsidRPr="00DE7B59">
              <w:rPr>
                <w:rFonts w:cs="Arial"/>
                <w:szCs w:val="18"/>
              </w:rPr>
              <w:t>28</w:t>
            </w:r>
          </w:p>
        </w:tc>
        <w:tc>
          <w:tcPr>
            <w:tcW w:w="1016" w:type="dxa"/>
            <w:vAlign w:val="center"/>
          </w:tcPr>
          <w:p w14:paraId="5DF61B20" w14:textId="77777777" w:rsidR="00BB1C4F" w:rsidRPr="00DE7B59" w:rsidRDefault="00BB1C4F" w:rsidP="002F46B4">
            <w:pPr>
              <w:pStyle w:val="TAC"/>
              <w:rPr>
                <w:rFonts w:cs="Arial"/>
                <w:szCs w:val="18"/>
              </w:rPr>
            </w:pPr>
            <w:r w:rsidRPr="00DE7B59">
              <w:rPr>
                <w:rFonts w:cs="Arial"/>
                <w:szCs w:val="18"/>
              </w:rPr>
              <w:t>≤ 59</w:t>
            </w:r>
          </w:p>
        </w:tc>
        <w:tc>
          <w:tcPr>
            <w:tcW w:w="771" w:type="dxa"/>
            <w:vAlign w:val="center"/>
          </w:tcPr>
          <w:p w14:paraId="457B894B" w14:textId="77777777" w:rsidR="00BB1C4F" w:rsidRPr="00DE7B59" w:rsidRDefault="00BB1C4F" w:rsidP="002F46B4">
            <w:pPr>
              <w:pStyle w:val="TAC"/>
              <w:rPr>
                <w:rFonts w:cs="Arial"/>
                <w:szCs w:val="18"/>
              </w:rPr>
            </w:pPr>
            <w:r w:rsidRPr="00DE7B59">
              <w:rPr>
                <w:rFonts w:cs="Arial"/>
                <w:szCs w:val="18"/>
              </w:rPr>
              <w:t>92</w:t>
            </w:r>
          </w:p>
        </w:tc>
        <w:tc>
          <w:tcPr>
            <w:tcW w:w="1016" w:type="dxa"/>
            <w:vAlign w:val="center"/>
          </w:tcPr>
          <w:p w14:paraId="2F4EE6F3" w14:textId="77777777" w:rsidR="00BB1C4F" w:rsidRPr="00DE7B59" w:rsidRDefault="00BB1C4F" w:rsidP="002F46B4">
            <w:pPr>
              <w:pStyle w:val="TAC"/>
              <w:rPr>
                <w:rFonts w:cs="Arial"/>
                <w:szCs w:val="18"/>
              </w:rPr>
            </w:pPr>
            <w:r w:rsidRPr="00DE7B59">
              <w:rPr>
                <w:rFonts w:cs="Arial"/>
                <w:szCs w:val="18"/>
              </w:rPr>
              <w:t>≤ 3258</w:t>
            </w:r>
          </w:p>
        </w:tc>
        <w:tc>
          <w:tcPr>
            <w:tcW w:w="771" w:type="dxa"/>
            <w:vAlign w:val="center"/>
          </w:tcPr>
          <w:p w14:paraId="00FED6EA" w14:textId="77777777" w:rsidR="00BB1C4F" w:rsidRPr="00DE7B59" w:rsidRDefault="00BB1C4F" w:rsidP="002F46B4">
            <w:pPr>
              <w:pStyle w:val="TAC"/>
              <w:rPr>
                <w:rFonts w:cs="Arial"/>
                <w:szCs w:val="18"/>
              </w:rPr>
            </w:pPr>
            <w:r w:rsidRPr="00DE7B59">
              <w:rPr>
                <w:rFonts w:cs="Arial"/>
                <w:szCs w:val="18"/>
              </w:rPr>
              <w:t>156</w:t>
            </w:r>
          </w:p>
        </w:tc>
        <w:tc>
          <w:tcPr>
            <w:tcW w:w="1261" w:type="dxa"/>
            <w:vAlign w:val="center"/>
          </w:tcPr>
          <w:p w14:paraId="4B87924B" w14:textId="77777777" w:rsidR="00BB1C4F" w:rsidRPr="00DE7B59" w:rsidRDefault="00BB1C4F" w:rsidP="002F46B4">
            <w:pPr>
              <w:pStyle w:val="TAC"/>
              <w:rPr>
                <w:rFonts w:cs="Arial"/>
                <w:szCs w:val="18"/>
              </w:rPr>
            </w:pPr>
            <w:r w:rsidRPr="00DE7B59">
              <w:rPr>
                <w:rFonts w:cs="Arial"/>
                <w:szCs w:val="18"/>
              </w:rPr>
              <w:t>≤ 182345</w:t>
            </w:r>
          </w:p>
        </w:tc>
        <w:tc>
          <w:tcPr>
            <w:tcW w:w="771" w:type="dxa"/>
            <w:vAlign w:val="center"/>
          </w:tcPr>
          <w:p w14:paraId="2B04256F" w14:textId="77777777" w:rsidR="00BB1C4F" w:rsidRPr="00DE7B59" w:rsidRDefault="00BB1C4F" w:rsidP="002F46B4">
            <w:pPr>
              <w:pStyle w:val="TAC"/>
              <w:rPr>
                <w:rFonts w:cs="Arial"/>
                <w:szCs w:val="18"/>
              </w:rPr>
            </w:pPr>
            <w:r w:rsidRPr="00DE7B59">
              <w:rPr>
                <w:rFonts w:cs="Arial"/>
                <w:szCs w:val="18"/>
              </w:rPr>
              <w:t>220</w:t>
            </w:r>
          </w:p>
        </w:tc>
        <w:tc>
          <w:tcPr>
            <w:tcW w:w="1507" w:type="dxa"/>
            <w:vAlign w:val="center"/>
          </w:tcPr>
          <w:p w14:paraId="591CDEA0" w14:textId="77777777" w:rsidR="00BB1C4F" w:rsidRPr="00DE7B59" w:rsidRDefault="00BB1C4F" w:rsidP="002F46B4">
            <w:pPr>
              <w:pStyle w:val="TAC"/>
              <w:rPr>
                <w:rFonts w:cs="Arial"/>
                <w:szCs w:val="18"/>
              </w:rPr>
            </w:pPr>
            <w:r w:rsidRPr="00DE7B59">
              <w:rPr>
                <w:rFonts w:cs="Arial"/>
                <w:szCs w:val="18"/>
              </w:rPr>
              <w:t>≤ 10208280</w:t>
            </w:r>
          </w:p>
        </w:tc>
      </w:tr>
      <w:tr w:rsidR="00BB1C4F" w:rsidRPr="00DE7B59" w14:paraId="00A5FBE0" w14:textId="77777777" w:rsidTr="002F46B4">
        <w:trPr>
          <w:trHeight w:val="170"/>
          <w:jc w:val="center"/>
        </w:trPr>
        <w:tc>
          <w:tcPr>
            <w:tcW w:w="770" w:type="dxa"/>
            <w:vAlign w:val="center"/>
          </w:tcPr>
          <w:p w14:paraId="5B9C860F" w14:textId="77777777" w:rsidR="00BB1C4F" w:rsidRPr="00DE7B59" w:rsidRDefault="00BB1C4F" w:rsidP="002F46B4">
            <w:pPr>
              <w:pStyle w:val="TAC"/>
              <w:rPr>
                <w:rFonts w:cs="Arial"/>
                <w:szCs w:val="18"/>
              </w:rPr>
            </w:pPr>
            <w:r w:rsidRPr="00DE7B59">
              <w:rPr>
                <w:rFonts w:cs="Arial"/>
                <w:szCs w:val="18"/>
              </w:rPr>
              <w:t>29</w:t>
            </w:r>
          </w:p>
        </w:tc>
        <w:tc>
          <w:tcPr>
            <w:tcW w:w="1016" w:type="dxa"/>
            <w:vAlign w:val="center"/>
          </w:tcPr>
          <w:p w14:paraId="1ECFE616" w14:textId="77777777" w:rsidR="00BB1C4F" w:rsidRPr="00DE7B59" w:rsidRDefault="00BB1C4F" w:rsidP="002F46B4">
            <w:pPr>
              <w:pStyle w:val="TAC"/>
              <w:rPr>
                <w:rFonts w:cs="Arial"/>
                <w:szCs w:val="18"/>
              </w:rPr>
            </w:pPr>
            <w:r w:rsidRPr="00DE7B59">
              <w:rPr>
                <w:rFonts w:cs="Arial"/>
                <w:szCs w:val="18"/>
              </w:rPr>
              <w:t>≤ 62</w:t>
            </w:r>
          </w:p>
        </w:tc>
        <w:tc>
          <w:tcPr>
            <w:tcW w:w="771" w:type="dxa"/>
            <w:vAlign w:val="center"/>
          </w:tcPr>
          <w:p w14:paraId="28BA9E67" w14:textId="77777777" w:rsidR="00BB1C4F" w:rsidRPr="00DE7B59" w:rsidRDefault="00BB1C4F" w:rsidP="002F46B4">
            <w:pPr>
              <w:pStyle w:val="TAC"/>
              <w:rPr>
                <w:rFonts w:cs="Arial"/>
                <w:szCs w:val="18"/>
              </w:rPr>
            </w:pPr>
            <w:r w:rsidRPr="00DE7B59">
              <w:rPr>
                <w:rFonts w:cs="Arial"/>
                <w:szCs w:val="18"/>
              </w:rPr>
              <w:t>93</w:t>
            </w:r>
          </w:p>
        </w:tc>
        <w:tc>
          <w:tcPr>
            <w:tcW w:w="1016" w:type="dxa"/>
            <w:vAlign w:val="center"/>
          </w:tcPr>
          <w:p w14:paraId="1A5BA90A" w14:textId="77777777" w:rsidR="00BB1C4F" w:rsidRPr="00DE7B59" w:rsidRDefault="00BB1C4F" w:rsidP="002F46B4">
            <w:pPr>
              <w:pStyle w:val="TAC"/>
              <w:rPr>
                <w:rFonts w:cs="Arial"/>
                <w:szCs w:val="18"/>
              </w:rPr>
            </w:pPr>
            <w:r w:rsidRPr="00DE7B59">
              <w:rPr>
                <w:rFonts w:cs="Arial"/>
                <w:szCs w:val="18"/>
              </w:rPr>
              <w:t>≤ 3469</w:t>
            </w:r>
          </w:p>
        </w:tc>
        <w:tc>
          <w:tcPr>
            <w:tcW w:w="771" w:type="dxa"/>
            <w:vAlign w:val="center"/>
          </w:tcPr>
          <w:p w14:paraId="4970B362" w14:textId="77777777" w:rsidR="00BB1C4F" w:rsidRPr="00DE7B59" w:rsidRDefault="00BB1C4F" w:rsidP="002F46B4">
            <w:pPr>
              <w:pStyle w:val="TAC"/>
              <w:rPr>
                <w:rFonts w:cs="Arial"/>
                <w:szCs w:val="18"/>
              </w:rPr>
            </w:pPr>
            <w:r w:rsidRPr="00DE7B59">
              <w:rPr>
                <w:rFonts w:cs="Arial"/>
                <w:szCs w:val="18"/>
              </w:rPr>
              <w:t>157</w:t>
            </w:r>
          </w:p>
        </w:tc>
        <w:tc>
          <w:tcPr>
            <w:tcW w:w="1261" w:type="dxa"/>
            <w:vAlign w:val="center"/>
          </w:tcPr>
          <w:p w14:paraId="039E8CC6" w14:textId="77777777" w:rsidR="00BB1C4F" w:rsidRPr="00DE7B59" w:rsidRDefault="00BB1C4F" w:rsidP="002F46B4">
            <w:pPr>
              <w:pStyle w:val="TAC"/>
              <w:rPr>
                <w:rFonts w:cs="Arial"/>
                <w:szCs w:val="18"/>
              </w:rPr>
            </w:pPr>
            <w:r w:rsidRPr="00DE7B59">
              <w:rPr>
                <w:rFonts w:cs="Arial"/>
                <w:szCs w:val="18"/>
              </w:rPr>
              <w:t>≤ 194182</w:t>
            </w:r>
          </w:p>
        </w:tc>
        <w:tc>
          <w:tcPr>
            <w:tcW w:w="771" w:type="dxa"/>
            <w:vAlign w:val="center"/>
          </w:tcPr>
          <w:p w14:paraId="748B370F" w14:textId="77777777" w:rsidR="00BB1C4F" w:rsidRPr="00DE7B59" w:rsidRDefault="00BB1C4F" w:rsidP="002F46B4">
            <w:pPr>
              <w:pStyle w:val="TAC"/>
              <w:rPr>
                <w:rFonts w:cs="Arial"/>
                <w:szCs w:val="18"/>
              </w:rPr>
            </w:pPr>
            <w:r w:rsidRPr="00DE7B59">
              <w:rPr>
                <w:rFonts w:cs="Arial"/>
                <w:szCs w:val="18"/>
              </w:rPr>
              <w:t>221</w:t>
            </w:r>
          </w:p>
        </w:tc>
        <w:tc>
          <w:tcPr>
            <w:tcW w:w="1507" w:type="dxa"/>
            <w:vAlign w:val="center"/>
          </w:tcPr>
          <w:p w14:paraId="1BCC1DF5" w14:textId="77777777" w:rsidR="00BB1C4F" w:rsidRPr="00DE7B59" w:rsidRDefault="00BB1C4F" w:rsidP="002F46B4">
            <w:pPr>
              <w:pStyle w:val="TAC"/>
              <w:rPr>
                <w:rFonts w:cs="Arial"/>
                <w:szCs w:val="18"/>
              </w:rPr>
            </w:pPr>
            <w:r w:rsidRPr="00DE7B59">
              <w:rPr>
                <w:rFonts w:cs="Arial"/>
                <w:szCs w:val="18"/>
              </w:rPr>
              <w:t>≤ 10870913</w:t>
            </w:r>
          </w:p>
        </w:tc>
      </w:tr>
      <w:tr w:rsidR="00BB1C4F" w:rsidRPr="00DE7B59" w14:paraId="32FCECCB" w14:textId="77777777" w:rsidTr="002F46B4">
        <w:trPr>
          <w:trHeight w:val="170"/>
          <w:jc w:val="center"/>
        </w:trPr>
        <w:tc>
          <w:tcPr>
            <w:tcW w:w="770" w:type="dxa"/>
            <w:vAlign w:val="center"/>
          </w:tcPr>
          <w:p w14:paraId="7ABC78DE" w14:textId="77777777" w:rsidR="00BB1C4F" w:rsidRPr="00DE7B59" w:rsidRDefault="00BB1C4F" w:rsidP="002F46B4">
            <w:pPr>
              <w:pStyle w:val="TAC"/>
              <w:rPr>
                <w:rFonts w:cs="Arial"/>
                <w:szCs w:val="18"/>
              </w:rPr>
            </w:pPr>
            <w:r w:rsidRPr="00DE7B59">
              <w:rPr>
                <w:rFonts w:cs="Arial"/>
                <w:szCs w:val="18"/>
              </w:rPr>
              <w:t>30</w:t>
            </w:r>
          </w:p>
        </w:tc>
        <w:tc>
          <w:tcPr>
            <w:tcW w:w="1016" w:type="dxa"/>
            <w:vAlign w:val="center"/>
          </w:tcPr>
          <w:p w14:paraId="2B75DB35" w14:textId="77777777" w:rsidR="00BB1C4F" w:rsidRPr="00DE7B59" w:rsidRDefault="00BB1C4F" w:rsidP="002F46B4">
            <w:pPr>
              <w:pStyle w:val="TAC"/>
              <w:rPr>
                <w:rFonts w:cs="Arial"/>
                <w:szCs w:val="18"/>
              </w:rPr>
            </w:pPr>
            <w:r w:rsidRPr="00DE7B59">
              <w:rPr>
                <w:rFonts w:cs="Arial"/>
                <w:szCs w:val="18"/>
              </w:rPr>
              <w:t>≤ 66</w:t>
            </w:r>
          </w:p>
        </w:tc>
        <w:tc>
          <w:tcPr>
            <w:tcW w:w="771" w:type="dxa"/>
            <w:vAlign w:val="center"/>
          </w:tcPr>
          <w:p w14:paraId="63673753" w14:textId="77777777" w:rsidR="00BB1C4F" w:rsidRPr="00DE7B59" w:rsidRDefault="00BB1C4F" w:rsidP="002F46B4">
            <w:pPr>
              <w:pStyle w:val="TAC"/>
              <w:rPr>
                <w:rFonts w:cs="Arial"/>
                <w:szCs w:val="18"/>
              </w:rPr>
            </w:pPr>
            <w:r w:rsidRPr="00DE7B59">
              <w:rPr>
                <w:rFonts w:cs="Arial"/>
                <w:szCs w:val="18"/>
              </w:rPr>
              <w:t>94</w:t>
            </w:r>
          </w:p>
        </w:tc>
        <w:tc>
          <w:tcPr>
            <w:tcW w:w="1016" w:type="dxa"/>
            <w:vAlign w:val="center"/>
          </w:tcPr>
          <w:p w14:paraId="09C25867" w14:textId="77777777" w:rsidR="00BB1C4F" w:rsidRPr="00DE7B59" w:rsidRDefault="00BB1C4F" w:rsidP="002F46B4">
            <w:pPr>
              <w:pStyle w:val="TAC"/>
              <w:rPr>
                <w:rFonts w:cs="Arial"/>
                <w:szCs w:val="18"/>
              </w:rPr>
            </w:pPr>
            <w:r w:rsidRPr="00DE7B59">
              <w:rPr>
                <w:rFonts w:cs="Arial"/>
                <w:szCs w:val="18"/>
              </w:rPr>
              <w:t>≤ 3694</w:t>
            </w:r>
          </w:p>
        </w:tc>
        <w:tc>
          <w:tcPr>
            <w:tcW w:w="771" w:type="dxa"/>
            <w:vAlign w:val="center"/>
          </w:tcPr>
          <w:p w14:paraId="7FC61472" w14:textId="77777777" w:rsidR="00BB1C4F" w:rsidRPr="00DE7B59" w:rsidRDefault="00BB1C4F" w:rsidP="002F46B4">
            <w:pPr>
              <w:pStyle w:val="TAC"/>
              <w:rPr>
                <w:rFonts w:cs="Arial"/>
                <w:szCs w:val="18"/>
              </w:rPr>
            </w:pPr>
            <w:r w:rsidRPr="00DE7B59">
              <w:rPr>
                <w:rFonts w:cs="Arial"/>
                <w:szCs w:val="18"/>
              </w:rPr>
              <w:t>158</w:t>
            </w:r>
          </w:p>
        </w:tc>
        <w:tc>
          <w:tcPr>
            <w:tcW w:w="1261" w:type="dxa"/>
            <w:vAlign w:val="center"/>
          </w:tcPr>
          <w:p w14:paraId="6D0B5FFC" w14:textId="77777777" w:rsidR="00BB1C4F" w:rsidRPr="00DE7B59" w:rsidRDefault="00BB1C4F" w:rsidP="002F46B4">
            <w:pPr>
              <w:pStyle w:val="TAC"/>
              <w:rPr>
                <w:rFonts w:cs="Arial"/>
                <w:szCs w:val="18"/>
              </w:rPr>
            </w:pPr>
            <w:r w:rsidRPr="00DE7B59">
              <w:rPr>
                <w:rFonts w:cs="Arial"/>
                <w:szCs w:val="18"/>
              </w:rPr>
              <w:t>≤ 206786</w:t>
            </w:r>
          </w:p>
        </w:tc>
        <w:tc>
          <w:tcPr>
            <w:tcW w:w="771" w:type="dxa"/>
            <w:vAlign w:val="center"/>
          </w:tcPr>
          <w:p w14:paraId="686E2913" w14:textId="77777777" w:rsidR="00BB1C4F" w:rsidRPr="00DE7B59" w:rsidRDefault="00BB1C4F" w:rsidP="002F46B4">
            <w:pPr>
              <w:pStyle w:val="TAC"/>
              <w:rPr>
                <w:rFonts w:cs="Arial"/>
                <w:szCs w:val="18"/>
              </w:rPr>
            </w:pPr>
            <w:r w:rsidRPr="00DE7B59">
              <w:rPr>
                <w:rFonts w:cs="Arial"/>
                <w:szCs w:val="18"/>
              </w:rPr>
              <w:t>222</w:t>
            </w:r>
          </w:p>
        </w:tc>
        <w:tc>
          <w:tcPr>
            <w:tcW w:w="1507" w:type="dxa"/>
            <w:vAlign w:val="center"/>
          </w:tcPr>
          <w:p w14:paraId="652AB8B5" w14:textId="77777777" w:rsidR="00BB1C4F" w:rsidRPr="00DE7B59" w:rsidRDefault="00BB1C4F" w:rsidP="002F46B4">
            <w:pPr>
              <w:pStyle w:val="TAC"/>
              <w:rPr>
                <w:rFonts w:cs="Arial"/>
                <w:szCs w:val="18"/>
              </w:rPr>
            </w:pPr>
            <w:r w:rsidRPr="00DE7B59">
              <w:rPr>
                <w:rFonts w:cs="Arial"/>
                <w:szCs w:val="18"/>
              </w:rPr>
              <w:t>≤ 11576557</w:t>
            </w:r>
          </w:p>
        </w:tc>
      </w:tr>
      <w:tr w:rsidR="00BB1C4F" w:rsidRPr="00DE7B59" w14:paraId="1435DC79" w14:textId="77777777" w:rsidTr="002F46B4">
        <w:trPr>
          <w:trHeight w:val="170"/>
          <w:jc w:val="center"/>
        </w:trPr>
        <w:tc>
          <w:tcPr>
            <w:tcW w:w="770" w:type="dxa"/>
            <w:vAlign w:val="center"/>
          </w:tcPr>
          <w:p w14:paraId="2C14F6F2" w14:textId="77777777" w:rsidR="00BB1C4F" w:rsidRPr="00DE7B59" w:rsidRDefault="00BB1C4F" w:rsidP="002F46B4">
            <w:pPr>
              <w:pStyle w:val="TAC"/>
              <w:rPr>
                <w:rFonts w:cs="Arial"/>
                <w:szCs w:val="18"/>
              </w:rPr>
            </w:pPr>
            <w:r w:rsidRPr="00DE7B59">
              <w:rPr>
                <w:rFonts w:cs="Arial"/>
                <w:szCs w:val="18"/>
              </w:rPr>
              <w:t>31</w:t>
            </w:r>
          </w:p>
        </w:tc>
        <w:tc>
          <w:tcPr>
            <w:tcW w:w="1016" w:type="dxa"/>
            <w:vAlign w:val="center"/>
          </w:tcPr>
          <w:p w14:paraId="3B527B87" w14:textId="77777777" w:rsidR="00BB1C4F" w:rsidRPr="00DE7B59" w:rsidRDefault="00BB1C4F" w:rsidP="002F46B4">
            <w:pPr>
              <w:pStyle w:val="TAC"/>
              <w:rPr>
                <w:rFonts w:cs="Arial"/>
                <w:szCs w:val="18"/>
              </w:rPr>
            </w:pPr>
            <w:r w:rsidRPr="00DE7B59">
              <w:rPr>
                <w:rFonts w:cs="Arial"/>
                <w:szCs w:val="18"/>
              </w:rPr>
              <w:t>≤ 71</w:t>
            </w:r>
          </w:p>
        </w:tc>
        <w:tc>
          <w:tcPr>
            <w:tcW w:w="771" w:type="dxa"/>
            <w:vAlign w:val="center"/>
          </w:tcPr>
          <w:p w14:paraId="6659CD2C" w14:textId="77777777" w:rsidR="00BB1C4F" w:rsidRPr="00DE7B59" w:rsidRDefault="00BB1C4F" w:rsidP="002F46B4">
            <w:pPr>
              <w:pStyle w:val="TAC"/>
              <w:rPr>
                <w:rFonts w:cs="Arial"/>
                <w:szCs w:val="18"/>
              </w:rPr>
            </w:pPr>
            <w:r w:rsidRPr="00DE7B59">
              <w:rPr>
                <w:rFonts w:cs="Arial"/>
                <w:szCs w:val="18"/>
              </w:rPr>
              <w:t>95</w:t>
            </w:r>
          </w:p>
        </w:tc>
        <w:tc>
          <w:tcPr>
            <w:tcW w:w="1016" w:type="dxa"/>
            <w:vAlign w:val="center"/>
          </w:tcPr>
          <w:p w14:paraId="1E20F6BD" w14:textId="77777777" w:rsidR="00BB1C4F" w:rsidRPr="00DE7B59" w:rsidRDefault="00BB1C4F" w:rsidP="002F46B4">
            <w:pPr>
              <w:pStyle w:val="TAC"/>
              <w:rPr>
                <w:rFonts w:cs="Arial"/>
                <w:szCs w:val="18"/>
              </w:rPr>
            </w:pPr>
            <w:r w:rsidRPr="00DE7B59">
              <w:rPr>
                <w:rFonts w:cs="Arial"/>
                <w:szCs w:val="18"/>
              </w:rPr>
              <w:t>≤ 3934</w:t>
            </w:r>
          </w:p>
        </w:tc>
        <w:tc>
          <w:tcPr>
            <w:tcW w:w="771" w:type="dxa"/>
            <w:vAlign w:val="center"/>
          </w:tcPr>
          <w:p w14:paraId="71A67DC2" w14:textId="77777777" w:rsidR="00BB1C4F" w:rsidRPr="00DE7B59" w:rsidRDefault="00BB1C4F" w:rsidP="002F46B4">
            <w:pPr>
              <w:pStyle w:val="TAC"/>
              <w:rPr>
                <w:rFonts w:cs="Arial"/>
                <w:szCs w:val="18"/>
              </w:rPr>
            </w:pPr>
            <w:r w:rsidRPr="00DE7B59">
              <w:rPr>
                <w:rFonts w:cs="Arial"/>
                <w:szCs w:val="18"/>
              </w:rPr>
              <w:t>159</w:t>
            </w:r>
          </w:p>
        </w:tc>
        <w:tc>
          <w:tcPr>
            <w:tcW w:w="1261" w:type="dxa"/>
            <w:vAlign w:val="center"/>
          </w:tcPr>
          <w:p w14:paraId="1B337829" w14:textId="77777777" w:rsidR="00BB1C4F" w:rsidRPr="00DE7B59" w:rsidRDefault="00BB1C4F" w:rsidP="002F46B4">
            <w:pPr>
              <w:pStyle w:val="TAC"/>
              <w:rPr>
                <w:rFonts w:cs="Arial"/>
                <w:szCs w:val="18"/>
              </w:rPr>
            </w:pPr>
            <w:r w:rsidRPr="00DE7B59">
              <w:rPr>
                <w:rFonts w:cs="Arial"/>
                <w:szCs w:val="18"/>
              </w:rPr>
              <w:t>≤ 220209</w:t>
            </w:r>
          </w:p>
        </w:tc>
        <w:tc>
          <w:tcPr>
            <w:tcW w:w="771" w:type="dxa"/>
            <w:vAlign w:val="center"/>
          </w:tcPr>
          <w:p w14:paraId="209579F7" w14:textId="77777777" w:rsidR="00BB1C4F" w:rsidRPr="00DE7B59" w:rsidRDefault="00BB1C4F" w:rsidP="002F46B4">
            <w:pPr>
              <w:pStyle w:val="TAC"/>
              <w:rPr>
                <w:rFonts w:cs="Arial"/>
                <w:szCs w:val="18"/>
              </w:rPr>
            </w:pPr>
            <w:r w:rsidRPr="00DE7B59">
              <w:rPr>
                <w:rFonts w:cs="Arial"/>
                <w:szCs w:val="18"/>
              </w:rPr>
              <w:t>223</w:t>
            </w:r>
          </w:p>
        </w:tc>
        <w:tc>
          <w:tcPr>
            <w:tcW w:w="1507" w:type="dxa"/>
            <w:vAlign w:val="center"/>
          </w:tcPr>
          <w:p w14:paraId="2174ADA2" w14:textId="77777777" w:rsidR="00BB1C4F" w:rsidRPr="00DE7B59" w:rsidRDefault="00BB1C4F" w:rsidP="002F46B4">
            <w:pPr>
              <w:pStyle w:val="TAC"/>
              <w:rPr>
                <w:rFonts w:cs="Arial"/>
                <w:szCs w:val="18"/>
              </w:rPr>
            </w:pPr>
            <w:r w:rsidRPr="00DE7B59">
              <w:rPr>
                <w:rFonts w:cs="Arial"/>
                <w:szCs w:val="18"/>
              </w:rPr>
              <w:t>≤ 12328006</w:t>
            </w:r>
          </w:p>
        </w:tc>
      </w:tr>
      <w:tr w:rsidR="00BB1C4F" w:rsidRPr="00DE7B59" w14:paraId="6A4A11CB" w14:textId="77777777" w:rsidTr="002F46B4">
        <w:trPr>
          <w:trHeight w:val="170"/>
          <w:jc w:val="center"/>
        </w:trPr>
        <w:tc>
          <w:tcPr>
            <w:tcW w:w="770" w:type="dxa"/>
            <w:vAlign w:val="center"/>
          </w:tcPr>
          <w:p w14:paraId="7157BF68" w14:textId="77777777" w:rsidR="00BB1C4F" w:rsidRPr="00DE7B59" w:rsidRDefault="00BB1C4F" w:rsidP="002F46B4">
            <w:pPr>
              <w:pStyle w:val="TAC"/>
              <w:rPr>
                <w:rFonts w:cs="Arial"/>
                <w:szCs w:val="18"/>
                <w:lang w:eastAsia="ko-KR"/>
              </w:rPr>
            </w:pPr>
            <w:r w:rsidRPr="00DE7B59">
              <w:rPr>
                <w:rFonts w:cs="Arial"/>
                <w:szCs w:val="18"/>
              </w:rPr>
              <w:t>32</w:t>
            </w:r>
          </w:p>
        </w:tc>
        <w:tc>
          <w:tcPr>
            <w:tcW w:w="1016" w:type="dxa"/>
            <w:vAlign w:val="center"/>
          </w:tcPr>
          <w:p w14:paraId="4E56F47D" w14:textId="77777777" w:rsidR="00BB1C4F" w:rsidRPr="00DE7B59" w:rsidRDefault="00BB1C4F" w:rsidP="002F46B4">
            <w:pPr>
              <w:pStyle w:val="TAC"/>
              <w:rPr>
                <w:rFonts w:cs="Arial"/>
                <w:szCs w:val="18"/>
              </w:rPr>
            </w:pPr>
            <w:r w:rsidRPr="00DE7B59">
              <w:rPr>
                <w:rFonts w:cs="Arial"/>
                <w:szCs w:val="18"/>
              </w:rPr>
              <w:t>≤ 75</w:t>
            </w:r>
          </w:p>
        </w:tc>
        <w:tc>
          <w:tcPr>
            <w:tcW w:w="771" w:type="dxa"/>
            <w:vAlign w:val="center"/>
          </w:tcPr>
          <w:p w14:paraId="78EE350D" w14:textId="77777777" w:rsidR="00BB1C4F" w:rsidRPr="00DE7B59" w:rsidRDefault="00BB1C4F" w:rsidP="002F46B4">
            <w:pPr>
              <w:pStyle w:val="TAC"/>
              <w:rPr>
                <w:rFonts w:cs="Arial"/>
                <w:szCs w:val="18"/>
              </w:rPr>
            </w:pPr>
            <w:r w:rsidRPr="00DE7B59">
              <w:rPr>
                <w:rFonts w:cs="Arial"/>
                <w:szCs w:val="18"/>
              </w:rPr>
              <w:t>96</w:t>
            </w:r>
          </w:p>
        </w:tc>
        <w:tc>
          <w:tcPr>
            <w:tcW w:w="1016" w:type="dxa"/>
            <w:vAlign w:val="center"/>
          </w:tcPr>
          <w:p w14:paraId="6576252A" w14:textId="77777777" w:rsidR="00BB1C4F" w:rsidRPr="00DE7B59" w:rsidRDefault="00BB1C4F" w:rsidP="002F46B4">
            <w:pPr>
              <w:pStyle w:val="TAC"/>
              <w:rPr>
                <w:rFonts w:cs="Arial"/>
                <w:szCs w:val="18"/>
              </w:rPr>
            </w:pPr>
            <w:r w:rsidRPr="00DE7B59">
              <w:rPr>
                <w:rFonts w:cs="Arial"/>
                <w:szCs w:val="18"/>
              </w:rPr>
              <w:t>≤ 4189</w:t>
            </w:r>
          </w:p>
        </w:tc>
        <w:tc>
          <w:tcPr>
            <w:tcW w:w="771" w:type="dxa"/>
            <w:vAlign w:val="center"/>
          </w:tcPr>
          <w:p w14:paraId="007C9667" w14:textId="77777777" w:rsidR="00BB1C4F" w:rsidRPr="00DE7B59" w:rsidRDefault="00BB1C4F" w:rsidP="002F46B4">
            <w:pPr>
              <w:pStyle w:val="TAC"/>
              <w:rPr>
                <w:rFonts w:cs="Arial"/>
                <w:szCs w:val="18"/>
              </w:rPr>
            </w:pPr>
            <w:r w:rsidRPr="00DE7B59">
              <w:rPr>
                <w:rFonts w:cs="Arial"/>
                <w:szCs w:val="18"/>
              </w:rPr>
              <w:t>160</w:t>
            </w:r>
          </w:p>
        </w:tc>
        <w:tc>
          <w:tcPr>
            <w:tcW w:w="1261" w:type="dxa"/>
            <w:vAlign w:val="center"/>
          </w:tcPr>
          <w:p w14:paraId="46A28E3D" w14:textId="77777777" w:rsidR="00BB1C4F" w:rsidRPr="00DE7B59" w:rsidRDefault="00BB1C4F" w:rsidP="002F46B4">
            <w:pPr>
              <w:pStyle w:val="TAC"/>
              <w:rPr>
                <w:rFonts w:cs="Arial"/>
                <w:szCs w:val="18"/>
              </w:rPr>
            </w:pPr>
            <w:r w:rsidRPr="00DE7B59">
              <w:rPr>
                <w:rFonts w:cs="Arial"/>
                <w:szCs w:val="18"/>
              </w:rPr>
              <w:t>≤ 234503</w:t>
            </w:r>
          </w:p>
        </w:tc>
        <w:tc>
          <w:tcPr>
            <w:tcW w:w="771" w:type="dxa"/>
            <w:vAlign w:val="center"/>
          </w:tcPr>
          <w:p w14:paraId="65378311" w14:textId="77777777" w:rsidR="00BB1C4F" w:rsidRPr="00DE7B59" w:rsidRDefault="00BB1C4F" w:rsidP="002F46B4">
            <w:pPr>
              <w:pStyle w:val="TAC"/>
              <w:rPr>
                <w:rFonts w:cs="Arial"/>
                <w:szCs w:val="18"/>
              </w:rPr>
            </w:pPr>
            <w:r w:rsidRPr="00DE7B59">
              <w:rPr>
                <w:rFonts w:cs="Arial"/>
                <w:szCs w:val="18"/>
              </w:rPr>
              <w:t>224</w:t>
            </w:r>
          </w:p>
        </w:tc>
        <w:tc>
          <w:tcPr>
            <w:tcW w:w="1507" w:type="dxa"/>
            <w:vAlign w:val="center"/>
          </w:tcPr>
          <w:p w14:paraId="1DABFE5E" w14:textId="77777777" w:rsidR="00BB1C4F" w:rsidRPr="00DE7B59" w:rsidRDefault="00BB1C4F" w:rsidP="002F46B4">
            <w:pPr>
              <w:pStyle w:val="TAC"/>
              <w:rPr>
                <w:rFonts w:cs="Arial"/>
                <w:szCs w:val="18"/>
              </w:rPr>
            </w:pPr>
            <w:r w:rsidRPr="00DE7B59">
              <w:rPr>
                <w:rFonts w:cs="Arial"/>
                <w:szCs w:val="18"/>
              </w:rPr>
              <w:t>≤ 13128233</w:t>
            </w:r>
          </w:p>
        </w:tc>
      </w:tr>
      <w:tr w:rsidR="00BB1C4F" w:rsidRPr="00DE7B59" w14:paraId="21551F97" w14:textId="77777777" w:rsidTr="002F46B4">
        <w:trPr>
          <w:trHeight w:val="170"/>
          <w:jc w:val="center"/>
        </w:trPr>
        <w:tc>
          <w:tcPr>
            <w:tcW w:w="770" w:type="dxa"/>
            <w:vAlign w:val="center"/>
          </w:tcPr>
          <w:p w14:paraId="36999B0C" w14:textId="77777777" w:rsidR="00BB1C4F" w:rsidRPr="00DE7B59" w:rsidRDefault="00BB1C4F" w:rsidP="002F46B4">
            <w:pPr>
              <w:pStyle w:val="TAC"/>
              <w:rPr>
                <w:rFonts w:cs="Arial"/>
                <w:szCs w:val="18"/>
              </w:rPr>
            </w:pPr>
            <w:r w:rsidRPr="00DE7B59">
              <w:rPr>
                <w:rFonts w:cs="Arial"/>
                <w:szCs w:val="18"/>
              </w:rPr>
              <w:t>33</w:t>
            </w:r>
          </w:p>
        </w:tc>
        <w:tc>
          <w:tcPr>
            <w:tcW w:w="1016" w:type="dxa"/>
            <w:vAlign w:val="center"/>
          </w:tcPr>
          <w:p w14:paraId="3DDDF054" w14:textId="77777777" w:rsidR="00BB1C4F" w:rsidRPr="00DE7B59" w:rsidRDefault="00BB1C4F" w:rsidP="002F46B4">
            <w:pPr>
              <w:pStyle w:val="TAC"/>
              <w:rPr>
                <w:rFonts w:cs="Arial"/>
                <w:szCs w:val="18"/>
              </w:rPr>
            </w:pPr>
            <w:r w:rsidRPr="00DE7B59">
              <w:rPr>
                <w:rFonts w:cs="Arial"/>
                <w:szCs w:val="18"/>
              </w:rPr>
              <w:t>≤ 80</w:t>
            </w:r>
          </w:p>
        </w:tc>
        <w:tc>
          <w:tcPr>
            <w:tcW w:w="771" w:type="dxa"/>
            <w:vAlign w:val="center"/>
          </w:tcPr>
          <w:p w14:paraId="06599F9C" w14:textId="77777777" w:rsidR="00BB1C4F" w:rsidRPr="00DE7B59" w:rsidRDefault="00BB1C4F" w:rsidP="002F46B4">
            <w:pPr>
              <w:pStyle w:val="TAC"/>
              <w:rPr>
                <w:rFonts w:cs="Arial"/>
                <w:szCs w:val="18"/>
              </w:rPr>
            </w:pPr>
            <w:r w:rsidRPr="00DE7B59">
              <w:rPr>
                <w:rFonts w:cs="Arial"/>
                <w:szCs w:val="18"/>
              </w:rPr>
              <w:t>97</w:t>
            </w:r>
          </w:p>
        </w:tc>
        <w:tc>
          <w:tcPr>
            <w:tcW w:w="1016" w:type="dxa"/>
            <w:vAlign w:val="center"/>
          </w:tcPr>
          <w:p w14:paraId="374CD606" w14:textId="77777777" w:rsidR="00BB1C4F" w:rsidRPr="00DE7B59" w:rsidRDefault="00BB1C4F" w:rsidP="002F46B4">
            <w:pPr>
              <w:pStyle w:val="TAC"/>
              <w:rPr>
                <w:rFonts w:cs="Arial"/>
                <w:szCs w:val="18"/>
              </w:rPr>
            </w:pPr>
            <w:r w:rsidRPr="00DE7B59">
              <w:rPr>
                <w:rFonts w:cs="Arial"/>
                <w:szCs w:val="18"/>
              </w:rPr>
              <w:t>≤ 4461</w:t>
            </w:r>
          </w:p>
        </w:tc>
        <w:tc>
          <w:tcPr>
            <w:tcW w:w="771" w:type="dxa"/>
            <w:vAlign w:val="center"/>
          </w:tcPr>
          <w:p w14:paraId="19BB806B" w14:textId="77777777" w:rsidR="00BB1C4F" w:rsidRPr="00DE7B59" w:rsidRDefault="00BB1C4F" w:rsidP="002F46B4">
            <w:pPr>
              <w:pStyle w:val="TAC"/>
              <w:rPr>
                <w:rFonts w:cs="Arial"/>
                <w:szCs w:val="18"/>
              </w:rPr>
            </w:pPr>
            <w:r w:rsidRPr="00DE7B59">
              <w:rPr>
                <w:rFonts w:cs="Arial"/>
                <w:szCs w:val="18"/>
              </w:rPr>
              <w:t>161</w:t>
            </w:r>
          </w:p>
        </w:tc>
        <w:tc>
          <w:tcPr>
            <w:tcW w:w="1261" w:type="dxa"/>
            <w:vAlign w:val="center"/>
          </w:tcPr>
          <w:p w14:paraId="493A5359" w14:textId="77777777" w:rsidR="00BB1C4F" w:rsidRPr="00DE7B59" w:rsidRDefault="00BB1C4F" w:rsidP="002F46B4">
            <w:pPr>
              <w:pStyle w:val="TAC"/>
              <w:rPr>
                <w:rFonts w:cs="Arial"/>
                <w:szCs w:val="18"/>
              </w:rPr>
            </w:pPr>
            <w:r w:rsidRPr="00DE7B59">
              <w:rPr>
                <w:rFonts w:cs="Arial"/>
                <w:szCs w:val="18"/>
              </w:rPr>
              <w:t>≤ 249725</w:t>
            </w:r>
          </w:p>
        </w:tc>
        <w:tc>
          <w:tcPr>
            <w:tcW w:w="771" w:type="dxa"/>
            <w:vAlign w:val="center"/>
          </w:tcPr>
          <w:p w14:paraId="5D9C6C4D" w14:textId="77777777" w:rsidR="00BB1C4F" w:rsidRPr="00DE7B59" w:rsidRDefault="00BB1C4F" w:rsidP="002F46B4">
            <w:pPr>
              <w:pStyle w:val="TAC"/>
              <w:rPr>
                <w:rFonts w:cs="Arial"/>
                <w:szCs w:val="18"/>
              </w:rPr>
            </w:pPr>
            <w:r w:rsidRPr="00DE7B59">
              <w:rPr>
                <w:rFonts w:cs="Arial"/>
                <w:szCs w:val="18"/>
              </w:rPr>
              <w:t>225</w:t>
            </w:r>
          </w:p>
        </w:tc>
        <w:tc>
          <w:tcPr>
            <w:tcW w:w="1507" w:type="dxa"/>
            <w:vAlign w:val="center"/>
          </w:tcPr>
          <w:p w14:paraId="54F3A02F" w14:textId="77777777" w:rsidR="00BB1C4F" w:rsidRPr="00DE7B59" w:rsidRDefault="00BB1C4F" w:rsidP="002F46B4">
            <w:pPr>
              <w:pStyle w:val="TAC"/>
              <w:rPr>
                <w:rFonts w:cs="Arial"/>
                <w:szCs w:val="18"/>
              </w:rPr>
            </w:pPr>
            <w:r w:rsidRPr="00DE7B59">
              <w:rPr>
                <w:rFonts w:cs="Arial"/>
                <w:szCs w:val="18"/>
              </w:rPr>
              <w:t>≤ 13980403</w:t>
            </w:r>
          </w:p>
        </w:tc>
      </w:tr>
      <w:tr w:rsidR="00BB1C4F" w:rsidRPr="00DE7B59" w14:paraId="4CC3042E" w14:textId="77777777" w:rsidTr="002F46B4">
        <w:trPr>
          <w:trHeight w:val="170"/>
          <w:jc w:val="center"/>
        </w:trPr>
        <w:tc>
          <w:tcPr>
            <w:tcW w:w="770" w:type="dxa"/>
            <w:vAlign w:val="center"/>
          </w:tcPr>
          <w:p w14:paraId="59A9A8A3" w14:textId="77777777" w:rsidR="00BB1C4F" w:rsidRPr="00DE7B59" w:rsidRDefault="00BB1C4F" w:rsidP="002F46B4">
            <w:pPr>
              <w:pStyle w:val="TAC"/>
              <w:rPr>
                <w:rFonts w:cs="Arial"/>
                <w:szCs w:val="18"/>
              </w:rPr>
            </w:pPr>
            <w:r w:rsidRPr="00DE7B59">
              <w:rPr>
                <w:rFonts w:cs="Arial"/>
                <w:szCs w:val="18"/>
              </w:rPr>
              <w:t>34</w:t>
            </w:r>
          </w:p>
        </w:tc>
        <w:tc>
          <w:tcPr>
            <w:tcW w:w="1016" w:type="dxa"/>
            <w:vAlign w:val="center"/>
          </w:tcPr>
          <w:p w14:paraId="5CB76BAD" w14:textId="77777777" w:rsidR="00BB1C4F" w:rsidRPr="00DE7B59" w:rsidRDefault="00BB1C4F" w:rsidP="002F46B4">
            <w:pPr>
              <w:pStyle w:val="TAC"/>
              <w:rPr>
                <w:rFonts w:cs="Arial"/>
                <w:szCs w:val="18"/>
              </w:rPr>
            </w:pPr>
            <w:r w:rsidRPr="00DE7B59">
              <w:rPr>
                <w:rFonts w:cs="Arial"/>
                <w:szCs w:val="18"/>
              </w:rPr>
              <w:t>≤ 85</w:t>
            </w:r>
          </w:p>
        </w:tc>
        <w:tc>
          <w:tcPr>
            <w:tcW w:w="771" w:type="dxa"/>
            <w:vAlign w:val="center"/>
          </w:tcPr>
          <w:p w14:paraId="03AAAC5C" w14:textId="77777777" w:rsidR="00BB1C4F" w:rsidRPr="00DE7B59" w:rsidRDefault="00BB1C4F" w:rsidP="002F46B4">
            <w:pPr>
              <w:pStyle w:val="TAC"/>
              <w:rPr>
                <w:rFonts w:cs="Arial"/>
                <w:szCs w:val="18"/>
              </w:rPr>
            </w:pPr>
            <w:r w:rsidRPr="00DE7B59">
              <w:rPr>
                <w:rFonts w:cs="Arial"/>
                <w:szCs w:val="18"/>
              </w:rPr>
              <w:t>98</w:t>
            </w:r>
          </w:p>
        </w:tc>
        <w:tc>
          <w:tcPr>
            <w:tcW w:w="1016" w:type="dxa"/>
            <w:vAlign w:val="center"/>
          </w:tcPr>
          <w:p w14:paraId="45A2F719" w14:textId="77777777" w:rsidR="00BB1C4F" w:rsidRPr="00DE7B59" w:rsidRDefault="00BB1C4F" w:rsidP="002F46B4">
            <w:pPr>
              <w:pStyle w:val="TAC"/>
              <w:rPr>
                <w:rFonts w:cs="Arial"/>
                <w:szCs w:val="18"/>
              </w:rPr>
            </w:pPr>
            <w:r w:rsidRPr="00DE7B59">
              <w:rPr>
                <w:rFonts w:cs="Arial"/>
                <w:szCs w:val="18"/>
              </w:rPr>
              <w:t>≤ 4751</w:t>
            </w:r>
          </w:p>
        </w:tc>
        <w:tc>
          <w:tcPr>
            <w:tcW w:w="771" w:type="dxa"/>
            <w:vAlign w:val="center"/>
          </w:tcPr>
          <w:p w14:paraId="17EE6455" w14:textId="77777777" w:rsidR="00BB1C4F" w:rsidRPr="00DE7B59" w:rsidRDefault="00BB1C4F" w:rsidP="002F46B4">
            <w:pPr>
              <w:pStyle w:val="TAC"/>
              <w:rPr>
                <w:rFonts w:cs="Arial"/>
                <w:szCs w:val="18"/>
              </w:rPr>
            </w:pPr>
            <w:r w:rsidRPr="00DE7B59">
              <w:rPr>
                <w:rFonts w:cs="Arial"/>
                <w:szCs w:val="18"/>
              </w:rPr>
              <w:t>162</w:t>
            </w:r>
          </w:p>
        </w:tc>
        <w:tc>
          <w:tcPr>
            <w:tcW w:w="1261" w:type="dxa"/>
            <w:vAlign w:val="center"/>
          </w:tcPr>
          <w:p w14:paraId="2F8BDA16" w14:textId="77777777" w:rsidR="00BB1C4F" w:rsidRPr="00DE7B59" w:rsidRDefault="00BB1C4F" w:rsidP="002F46B4">
            <w:pPr>
              <w:pStyle w:val="TAC"/>
              <w:rPr>
                <w:rFonts w:cs="Arial"/>
                <w:szCs w:val="18"/>
              </w:rPr>
            </w:pPr>
            <w:r w:rsidRPr="00DE7B59">
              <w:rPr>
                <w:rFonts w:cs="Arial"/>
                <w:szCs w:val="18"/>
              </w:rPr>
              <w:t>≤ 265935</w:t>
            </w:r>
          </w:p>
        </w:tc>
        <w:tc>
          <w:tcPr>
            <w:tcW w:w="771" w:type="dxa"/>
            <w:vAlign w:val="center"/>
          </w:tcPr>
          <w:p w14:paraId="233A433A" w14:textId="77777777" w:rsidR="00BB1C4F" w:rsidRPr="00DE7B59" w:rsidRDefault="00BB1C4F" w:rsidP="002F46B4">
            <w:pPr>
              <w:pStyle w:val="TAC"/>
              <w:rPr>
                <w:rFonts w:cs="Arial"/>
                <w:szCs w:val="18"/>
              </w:rPr>
            </w:pPr>
            <w:r w:rsidRPr="00DE7B59">
              <w:rPr>
                <w:rFonts w:cs="Arial"/>
                <w:szCs w:val="18"/>
              </w:rPr>
              <w:t>226</w:t>
            </w:r>
          </w:p>
        </w:tc>
        <w:tc>
          <w:tcPr>
            <w:tcW w:w="1507" w:type="dxa"/>
            <w:vAlign w:val="center"/>
          </w:tcPr>
          <w:p w14:paraId="0D31DB9E" w14:textId="77777777" w:rsidR="00BB1C4F" w:rsidRPr="00DE7B59" w:rsidRDefault="00BB1C4F" w:rsidP="002F46B4">
            <w:pPr>
              <w:pStyle w:val="TAC"/>
              <w:rPr>
                <w:rFonts w:cs="Arial"/>
                <w:szCs w:val="18"/>
              </w:rPr>
            </w:pPr>
            <w:r w:rsidRPr="00DE7B59">
              <w:rPr>
                <w:rFonts w:cs="Arial"/>
                <w:szCs w:val="18"/>
              </w:rPr>
              <w:t>≤ 14887889</w:t>
            </w:r>
          </w:p>
        </w:tc>
      </w:tr>
      <w:tr w:rsidR="00BB1C4F" w:rsidRPr="00DE7B59" w14:paraId="740AC9C1" w14:textId="77777777" w:rsidTr="002F46B4">
        <w:trPr>
          <w:trHeight w:val="170"/>
          <w:jc w:val="center"/>
        </w:trPr>
        <w:tc>
          <w:tcPr>
            <w:tcW w:w="770" w:type="dxa"/>
            <w:vAlign w:val="center"/>
          </w:tcPr>
          <w:p w14:paraId="708432FF" w14:textId="77777777" w:rsidR="00BB1C4F" w:rsidRPr="00DE7B59" w:rsidRDefault="00BB1C4F" w:rsidP="002F46B4">
            <w:pPr>
              <w:pStyle w:val="TAC"/>
              <w:rPr>
                <w:rFonts w:cs="Arial"/>
                <w:szCs w:val="18"/>
              </w:rPr>
            </w:pPr>
            <w:r w:rsidRPr="00DE7B59">
              <w:rPr>
                <w:rFonts w:cs="Arial"/>
                <w:szCs w:val="18"/>
              </w:rPr>
              <w:t>35</w:t>
            </w:r>
          </w:p>
        </w:tc>
        <w:tc>
          <w:tcPr>
            <w:tcW w:w="1016" w:type="dxa"/>
            <w:vAlign w:val="center"/>
          </w:tcPr>
          <w:p w14:paraId="1AA55C1F" w14:textId="77777777" w:rsidR="00BB1C4F" w:rsidRPr="00DE7B59" w:rsidRDefault="00BB1C4F" w:rsidP="002F46B4">
            <w:pPr>
              <w:pStyle w:val="TAC"/>
              <w:rPr>
                <w:rFonts w:cs="Arial"/>
                <w:szCs w:val="18"/>
              </w:rPr>
            </w:pPr>
            <w:r w:rsidRPr="00DE7B59">
              <w:rPr>
                <w:rFonts w:cs="Arial"/>
                <w:szCs w:val="18"/>
              </w:rPr>
              <w:t>≤ 91</w:t>
            </w:r>
          </w:p>
        </w:tc>
        <w:tc>
          <w:tcPr>
            <w:tcW w:w="771" w:type="dxa"/>
            <w:vAlign w:val="center"/>
          </w:tcPr>
          <w:p w14:paraId="54CBD1ED" w14:textId="77777777" w:rsidR="00BB1C4F" w:rsidRPr="00DE7B59" w:rsidRDefault="00BB1C4F" w:rsidP="002F46B4">
            <w:pPr>
              <w:pStyle w:val="TAC"/>
              <w:rPr>
                <w:rFonts w:cs="Arial"/>
                <w:szCs w:val="18"/>
              </w:rPr>
            </w:pPr>
            <w:r w:rsidRPr="00DE7B59">
              <w:rPr>
                <w:rFonts w:cs="Arial"/>
                <w:szCs w:val="18"/>
              </w:rPr>
              <w:t>99</w:t>
            </w:r>
          </w:p>
        </w:tc>
        <w:tc>
          <w:tcPr>
            <w:tcW w:w="1016" w:type="dxa"/>
            <w:vAlign w:val="center"/>
          </w:tcPr>
          <w:p w14:paraId="2A414193" w14:textId="77777777" w:rsidR="00BB1C4F" w:rsidRPr="00DE7B59" w:rsidRDefault="00BB1C4F" w:rsidP="002F46B4">
            <w:pPr>
              <w:pStyle w:val="TAC"/>
              <w:rPr>
                <w:rFonts w:cs="Arial"/>
                <w:szCs w:val="18"/>
              </w:rPr>
            </w:pPr>
            <w:r w:rsidRPr="00DE7B59">
              <w:rPr>
                <w:rFonts w:cs="Arial"/>
                <w:szCs w:val="18"/>
              </w:rPr>
              <w:t>≤ 5059</w:t>
            </w:r>
          </w:p>
        </w:tc>
        <w:tc>
          <w:tcPr>
            <w:tcW w:w="771" w:type="dxa"/>
            <w:vAlign w:val="center"/>
          </w:tcPr>
          <w:p w14:paraId="247D5B07" w14:textId="77777777" w:rsidR="00BB1C4F" w:rsidRPr="00DE7B59" w:rsidRDefault="00BB1C4F" w:rsidP="002F46B4">
            <w:pPr>
              <w:pStyle w:val="TAC"/>
              <w:rPr>
                <w:rFonts w:cs="Arial"/>
                <w:szCs w:val="18"/>
              </w:rPr>
            </w:pPr>
            <w:r w:rsidRPr="00DE7B59">
              <w:rPr>
                <w:rFonts w:cs="Arial"/>
                <w:szCs w:val="18"/>
              </w:rPr>
              <w:t>163</w:t>
            </w:r>
          </w:p>
        </w:tc>
        <w:tc>
          <w:tcPr>
            <w:tcW w:w="1261" w:type="dxa"/>
            <w:vAlign w:val="center"/>
          </w:tcPr>
          <w:p w14:paraId="7819DEFA" w14:textId="77777777" w:rsidR="00BB1C4F" w:rsidRPr="00DE7B59" w:rsidRDefault="00BB1C4F" w:rsidP="002F46B4">
            <w:pPr>
              <w:pStyle w:val="TAC"/>
              <w:rPr>
                <w:rFonts w:cs="Arial"/>
                <w:szCs w:val="18"/>
              </w:rPr>
            </w:pPr>
            <w:r w:rsidRPr="00DE7B59">
              <w:rPr>
                <w:rFonts w:cs="Arial"/>
                <w:szCs w:val="18"/>
              </w:rPr>
              <w:t>≤ 283197</w:t>
            </w:r>
          </w:p>
        </w:tc>
        <w:tc>
          <w:tcPr>
            <w:tcW w:w="771" w:type="dxa"/>
            <w:vAlign w:val="center"/>
          </w:tcPr>
          <w:p w14:paraId="138C08F2" w14:textId="77777777" w:rsidR="00BB1C4F" w:rsidRPr="00DE7B59" w:rsidRDefault="00BB1C4F" w:rsidP="002F46B4">
            <w:pPr>
              <w:pStyle w:val="TAC"/>
              <w:rPr>
                <w:rFonts w:cs="Arial"/>
                <w:szCs w:val="18"/>
              </w:rPr>
            </w:pPr>
            <w:r w:rsidRPr="00DE7B59">
              <w:rPr>
                <w:rFonts w:cs="Arial"/>
                <w:szCs w:val="18"/>
              </w:rPr>
              <w:t>227</w:t>
            </w:r>
          </w:p>
        </w:tc>
        <w:tc>
          <w:tcPr>
            <w:tcW w:w="1507" w:type="dxa"/>
            <w:vAlign w:val="center"/>
          </w:tcPr>
          <w:p w14:paraId="7E3FE395" w14:textId="77777777" w:rsidR="00BB1C4F" w:rsidRPr="00DE7B59" w:rsidRDefault="00BB1C4F" w:rsidP="002F46B4">
            <w:pPr>
              <w:pStyle w:val="TAC"/>
              <w:rPr>
                <w:rFonts w:cs="Arial"/>
                <w:szCs w:val="18"/>
              </w:rPr>
            </w:pPr>
            <w:r w:rsidRPr="00DE7B59">
              <w:rPr>
                <w:rFonts w:cs="Arial"/>
                <w:szCs w:val="18"/>
              </w:rPr>
              <w:t>≤ 15854280</w:t>
            </w:r>
          </w:p>
        </w:tc>
      </w:tr>
      <w:tr w:rsidR="00BB1C4F" w:rsidRPr="00DE7B59" w14:paraId="7446C7B6" w14:textId="77777777" w:rsidTr="002F46B4">
        <w:trPr>
          <w:trHeight w:val="170"/>
          <w:jc w:val="center"/>
        </w:trPr>
        <w:tc>
          <w:tcPr>
            <w:tcW w:w="770" w:type="dxa"/>
            <w:vAlign w:val="center"/>
          </w:tcPr>
          <w:p w14:paraId="5CEAF06A" w14:textId="77777777" w:rsidR="00BB1C4F" w:rsidRPr="00DE7B59" w:rsidRDefault="00BB1C4F" w:rsidP="002F46B4">
            <w:pPr>
              <w:pStyle w:val="TAC"/>
              <w:rPr>
                <w:rFonts w:cs="Arial"/>
                <w:szCs w:val="18"/>
              </w:rPr>
            </w:pPr>
            <w:r w:rsidRPr="00DE7B59">
              <w:rPr>
                <w:rFonts w:cs="Arial"/>
                <w:szCs w:val="18"/>
              </w:rPr>
              <w:t>36</w:t>
            </w:r>
          </w:p>
        </w:tc>
        <w:tc>
          <w:tcPr>
            <w:tcW w:w="1016" w:type="dxa"/>
            <w:vAlign w:val="center"/>
          </w:tcPr>
          <w:p w14:paraId="3C1603BA" w14:textId="77777777" w:rsidR="00BB1C4F" w:rsidRPr="00DE7B59" w:rsidRDefault="00BB1C4F" w:rsidP="002F46B4">
            <w:pPr>
              <w:pStyle w:val="TAC"/>
              <w:rPr>
                <w:rFonts w:cs="Arial"/>
                <w:szCs w:val="18"/>
              </w:rPr>
            </w:pPr>
            <w:r w:rsidRPr="00DE7B59">
              <w:rPr>
                <w:rFonts w:cs="Arial"/>
                <w:szCs w:val="18"/>
              </w:rPr>
              <w:t>≤ 97</w:t>
            </w:r>
          </w:p>
        </w:tc>
        <w:tc>
          <w:tcPr>
            <w:tcW w:w="771" w:type="dxa"/>
            <w:vAlign w:val="center"/>
          </w:tcPr>
          <w:p w14:paraId="3399BBA8" w14:textId="77777777" w:rsidR="00BB1C4F" w:rsidRPr="00DE7B59" w:rsidRDefault="00BB1C4F" w:rsidP="002F46B4">
            <w:pPr>
              <w:pStyle w:val="TAC"/>
              <w:rPr>
                <w:rFonts w:cs="Arial"/>
                <w:szCs w:val="18"/>
              </w:rPr>
            </w:pPr>
            <w:r w:rsidRPr="00DE7B59">
              <w:rPr>
                <w:rFonts w:cs="Arial"/>
                <w:szCs w:val="18"/>
              </w:rPr>
              <w:t>100</w:t>
            </w:r>
          </w:p>
        </w:tc>
        <w:tc>
          <w:tcPr>
            <w:tcW w:w="1016" w:type="dxa"/>
            <w:vAlign w:val="center"/>
          </w:tcPr>
          <w:p w14:paraId="2BC0E1A4" w14:textId="77777777" w:rsidR="00BB1C4F" w:rsidRPr="00DE7B59" w:rsidRDefault="00BB1C4F" w:rsidP="002F46B4">
            <w:pPr>
              <w:pStyle w:val="TAC"/>
              <w:rPr>
                <w:rFonts w:cs="Arial"/>
                <w:szCs w:val="18"/>
              </w:rPr>
            </w:pPr>
            <w:r w:rsidRPr="00DE7B59">
              <w:rPr>
                <w:rFonts w:cs="Arial"/>
                <w:szCs w:val="18"/>
              </w:rPr>
              <w:t>≤ 5387</w:t>
            </w:r>
          </w:p>
        </w:tc>
        <w:tc>
          <w:tcPr>
            <w:tcW w:w="771" w:type="dxa"/>
            <w:vAlign w:val="center"/>
          </w:tcPr>
          <w:p w14:paraId="219D209B" w14:textId="77777777" w:rsidR="00BB1C4F" w:rsidRPr="00DE7B59" w:rsidRDefault="00BB1C4F" w:rsidP="002F46B4">
            <w:pPr>
              <w:pStyle w:val="TAC"/>
              <w:rPr>
                <w:rFonts w:cs="Arial"/>
                <w:szCs w:val="18"/>
              </w:rPr>
            </w:pPr>
            <w:r w:rsidRPr="00DE7B59">
              <w:rPr>
                <w:rFonts w:cs="Arial"/>
                <w:szCs w:val="18"/>
              </w:rPr>
              <w:t>164</w:t>
            </w:r>
          </w:p>
        </w:tc>
        <w:tc>
          <w:tcPr>
            <w:tcW w:w="1261" w:type="dxa"/>
            <w:vAlign w:val="center"/>
          </w:tcPr>
          <w:p w14:paraId="23F88D7D" w14:textId="77777777" w:rsidR="00BB1C4F" w:rsidRPr="00DE7B59" w:rsidRDefault="00BB1C4F" w:rsidP="002F46B4">
            <w:pPr>
              <w:pStyle w:val="TAC"/>
              <w:rPr>
                <w:rFonts w:cs="Arial"/>
                <w:szCs w:val="18"/>
              </w:rPr>
            </w:pPr>
            <w:r w:rsidRPr="00DE7B59">
              <w:rPr>
                <w:rFonts w:cs="Arial"/>
                <w:szCs w:val="18"/>
              </w:rPr>
              <w:t>≤ 301579</w:t>
            </w:r>
          </w:p>
        </w:tc>
        <w:tc>
          <w:tcPr>
            <w:tcW w:w="771" w:type="dxa"/>
            <w:vAlign w:val="center"/>
          </w:tcPr>
          <w:p w14:paraId="1158AA36" w14:textId="77777777" w:rsidR="00BB1C4F" w:rsidRPr="00DE7B59" w:rsidRDefault="00BB1C4F" w:rsidP="002F46B4">
            <w:pPr>
              <w:pStyle w:val="TAC"/>
              <w:rPr>
                <w:rFonts w:cs="Arial"/>
                <w:szCs w:val="18"/>
              </w:rPr>
            </w:pPr>
            <w:r w:rsidRPr="00DE7B59">
              <w:rPr>
                <w:rFonts w:cs="Arial"/>
                <w:szCs w:val="18"/>
              </w:rPr>
              <w:t>228</w:t>
            </w:r>
          </w:p>
        </w:tc>
        <w:tc>
          <w:tcPr>
            <w:tcW w:w="1507" w:type="dxa"/>
            <w:vAlign w:val="center"/>
          </w:tcPr>
          <w:p w14:paraId="11869D21" w14:textId="77777777" w:rsidR="00BB1C4F" w:rsidRPr="00DE7B59" w:rsidRDefault="00BB1C4F" w:rsidP="002F46B4">
            <w:pPr>
              <w:pStyle w:val="TAC"/>
              <w:rPr>
                <w:rFonts w:cs="Arial"/>
                <w:szCs w:val="18"/>
              </w:rPr>
            </w:pPr>
            <w:r w:rsidRPr="00DE7B59">
              <w:rPr>
                <w:rFonts w:cs="Arial"/>
                <w:szCs w:val="18"/>
              </w:rPr>
              <w:t>≤ 16883401</w:t>
            </w:r>
          </w:p>
        </w:tc>
      </w:tr>
      <w:tr w:rsidR="00BB1C4F" w:rsidRPr="00DE7B59" w14:paraId="53C98BBB" w14:textId="77777777" w:rsidTr="002F46B4">
        <w:trPr>
          <w:trHeight w:val="170"/>
          <w:jc w:val="center"/>
        </w:trPr>
        <w:tc>
          <w:tcPr>
            <w:tcW w:w="770" w:type="dxa"/>
            <w:vAlign w:val="center"/>
          </w:tcPr>
          <w:p w14:paraId="5A689151" w14:textId="77777777" w:rsidR="00BB1C4F" w:rsidRPr="00DE7B59" w:rsidRDefault="00BB1C4F" w:rsidP="002F46B4">
            <w:pPr>
              <w:pStyle w:val="TAC"/>
              <w:rPr>
                <w:rFonts w:cs="Arial"/>
                <w:szCs w:val="18"/>
              </w:rPr>
            </w:pPr>
            <w:r w:rsidRPr="00DE7B59">
              <w:rPr>
                <w:rFonts w:cs="Arial"/>
                <w:szCs w:val="18"/>
              </w:rPr>
              <w:t>37</w:t>
            </w:r>
          </w:p>
        </w:tc>
        <w:tc>
          <w:tcPr>
            <w:tcW w:w="1016" w:type="dxa"/>
            <w:vAlign w:val="center"/>
          </w:tcPr>
          <w:p w14:paraId="789BC888" w14:textId="77777777" w:rsidR="00BB1C4F" w:rsidRPr="00DE7B59" w:rsidRDefault="00BB1C4F" w:rsidP="002F46B4">
            <w:pPr>
              <w:pStyle w:val="TAC"/>
              <w:rPr>
                <w:rFonts w:cs="Arial"/>
                <w:szCs w:val="18"/>
              </w:rPr>
            </w:pPr>
            <w:r w:rsidRPr="00DE7B59">
              <w:rPr>
                <w:rFonts w:cs="Arial"/>
                <w:szCs w:val="18"/>
              </w:rPr>
              <w:t>≤ 103</w:t>
            </w:r>
          </w:p>
        </w:tc>
        <w:tc>
          <w:tcPr>
            <w:tcW w:w="771" w:type="dxa"/>
            <w:vAlign w:val="center"/>
          </w:tcPr>
          <w:p w14:paraId="0B691022" w14:textId="77777777" w:rsidR="00BB1C4F" w:rsidRPr="00DE7B59" w:rsidRDefault="00BB1C4F" w:rsidP="002F46B4">
            <w:pPr>
              <w:pStyle w:val="TAC"/>
              <w:rPr>
                <w:rFonts w:cs="Arial"/>
                <w:szCs w:val="18"/>
              </w:rPr>
            </w:pPr>
            <w:r w:rsidRPr="00DE7B59">
              <w:rPr>
                <w:rFonts w:cs="Arial"/>
                <w:szCs w:val="18"/>
              </w:rPr>
              <w:t>101</w:t>
            </w:r>
          </w:p>
        </w:tc>
        <w:tc>
          <w:tcPr>
            <w:tcW w:w="1016" w:type="dxa"/>
            <w:vAlign w:val="center"/>
          </w:tcPr>
          <w:p w14:paraId="589C8C3E" w14:textId="77777777" w:rsidR="00BB1C4F" w:rsidRPr="00DE7B59" w:rsidRDefault="00BB1C4F" w:rsidP="002F46B4">
            <w:pPr>
              <w:pStyle w:val="TAC"/>
              <w:rPr>
                <w:rFonts w:cs="Arial"/>
                <w:szCs w:val="18"/>
              </w:rPr>
            </w:pPr>
            <w:r w:rsidRPr="00DE7B59">
              <w:rPr>
                <w:rFonts w:cs="Arial"/>
                <w:szCs w:val="18"/>
              </w:rPr>
              <w:t>≤ 5737</w:t>
            </w:r>
          </w:p>
        </w:tc>
        <w:tc>
          <w:tcPr>
            <w:tcW w:w="771" w:type="dxa"/>
            <w:vAlign w:val="center"/>
          </w:tcPr>
          <w:p w14:paraId="08BD0097" w14:textId="77777777" w:rsidR="00BB1C4F" w:rsidRPr="00DE7B59" w:rsidRDefault="00BB1C4F" w:rsidP="002F46B4">
            <w:pPr>
              <w:pStyle w:val="TAC"/>
              <w:rPr>
                <w:rFonts w:cs="Arial"/>
                <w:szCs w:val="18"/>
              </w:rPr>
            </w:pPr>
            <w:r w:rsidRPr="00DE7B59">
              <w:rPr>
                <w:rFonts w:cs="Arial"/>
                <w:szCs w:val="18"/>
              </w:rPr>
              <w:t>165</w:t>
            </w:r>
          </w:p>
        </w:tc>
        <w:tc>
          <w:tcPr>
            <w:tcW w:w="1261" w:type="dxa"/>
            <w:vAlign w:val="center"/>
          </w:tcPr>
          <w:p w14:paraId="55CC6111" w14:textId="77777777" w:rsidR="00BB1C4F" w:rsidRPr="00DE7B59" w:rsidRDefault="00BB1C4F" w:rsidP="002F46B4">
            <w:pPr>
              <w:pStyle w:val="TAC"/>
              <w:rPr>
                <w:rFonts w:cs="Arial"/>
                <w:szCs w:val="18"/>
              </w:rPr>
            </w:pPr>
            <w:r w:rsidRPr="00DE7B59">
              <w:rPr>
                <w:rFonts w:cs="Arial"/>
                <w:szCs w:val="18"/>
              </w:rPr>
              <w:t>≤ 321155</w:t>
            </w:r>
          </w:p>
        </w:tc>
        <w:tc>
          <w:tcPr>
            <w:tcW w:w="771" w:type="dxa"/>
            <w:vAlign w:val="center"/>
          </w:tcPr>
          <w:p w14:paraId="1CB4BC91" w14:textId="77777777" w:rsidR="00BB1C4F" w:rsidRPr="00DE7B59" w:rsidRDefault="00BB1C4F" w:rsidP="002F46B4">
            <w:pPr>
              <w:pStyle w:val="TAC"/>
              <w:rPr>
                <w:rFonts w:cs="Arial"/>
                <w:szCs w:val="18"/>
              </w:rPr>
            </w:pPr>
            <w:r w:rsidRPr="00DE7B59">
              <w:rPr>
                <w:rFonts w:cs="Arial"/>
                <w:szCs w:val="18"/>
              </w:rPr>
              <w:t>229</w:t>
            </w:r>
          </w:p>
        </w:tc>
        <w:tc>
          <w:tcPr>
            <w:tcW w:w="1507" w:type="dxa"/>
            <w:vAlign w:val="center"/>
          </w:tcPr>
          <w:p w14:paraId="5CB2D606" w14:textId="77777777" w:rsidR="00BB1C4F" w:rsidRPr="00DE7B59" w:rsidRDefault="00BB1C4F" w:rsidP="002F46B4">
            <w:pPr>
              <w:pStyle w:val="TAC"/>
              <w:rPr>
                <w:rFonts w:cs="Arial"/>
                <w:szCs w:val="18"/>
              </w:rPr>
            </w:pPr>
            <w:r w:rsidRPr="00DE7B59">
              <w:rPr>
                <w:rFonts w:cs="Arial"/>
                <w:szCs w:val="18"/>
              </w:rPr>
              <w:t>≤ 17979324</w:t>
            </w:r>
          </w:p>
        </w:tc>
      </w:tr>
      <w:tr w:rsidR="00BB1C4F" w:rsidRPr="00DE7B59" w14:paraId="676A0B94" w14:textId="77777777" w:rsidTr="002F46B4">
        <w:trPr>
          <w:trHeight w:val="170"/>
          <w:jc w:val="center"/>
        </w:trPr>
        <w:tc>
          <w:tcPr>
            <w:tcW w:w="770" w:type="dxa"/>
            <w:vAlign w:val="center"/>
          </w:tcPr>
          <w:p w14:paraId="76025FD2" w14:textId="77777777" w:rsidR="00BB1C4F" w:rsidRPr="00DE7B59" w:rsidRDefault="00BB1C4F" w:rsidP="002F46B4">
            <w:pPr>
              <w:pStyle w:val="TAC"/>
              <w:rPr>
                <w:rFonts w:cs="Arial"/>
                <w:szCs w:val="18"/>
              </w:rPr>
            </w:pPr>
            <w:r w:rsidRPr="00DE7B59">
              <w:rPr>
                <w:rFonts w:cs="Arial"/>
                <w:szCs w:val="18"/>
              </w:rPr>
              <w:t>38</w:t>
            </w:r>
          </w:p>
        </w:tc>
        <w:tc>
          <w:tcPr>
            <w:tcW w:w="1016" w:type="dxa"/>
            <w:vAlign w:val="center"/>
          </w:tcPr>
          <w:p w14:paraId="5422E1CA" w14:textId="77777777" w:rsidR="00BB1C4F" w:rsidRPr="00DE7B59" w:rsidRDefault="00BB1C4F" w:rsidP="002F46B4">
            <w:pPr>
              <w:pStyle w:val="TAC"/>
              <w:rPr>
                <w:rFonts w:cs="Arial"/>
                <w:szCs w:val="18"/>
              </w:rPr>
            </w:pPr>
            <w:r w:rsidRPr="00DE7B59">
              <w:rPr>
                <w:rFonts w:cs="Arial"/>
                <w:szCs w:val="18"/>
              </w:rPr>
              <w:t>≤ 110</w:t>
            </w:r>
          </w:p>
        </w:tc>
        <w:tc>
          <w:tcPr>
            <w:tcW w:w="771" w:type="dxa"/>
            <w:vAlign w:val="center"/>
          </w:tcPr>
          <w:p w14:paraId="593CEECE" w14:textId="77777777" w:rsidR="00BB1C4F" w:rsidRPr="00DE7B59" w:rsidRDefault="00BB1C4F" w:rsidP="002F46B4">
            <w:pPr>
              <w:pStyle w:val="TAC"/>
              <w:rPr>
                <w:rFonts w:cs="Arial"/>
                <w:szCs w:val="18"/>
              </w:rPr>
            </w:pPr>
            <w:r w:rsidRPr="00DE7B59">
              <w:rPr>
                <w:rFonts w:cs="Arial"/>
                <w:szCs w:val="18"/>
              </w:rPr>
              <w:t>102</w:t>
            </w:r>
          </w:p>
        </w:tc>
        <w:tc>
          <w:tcPr>
            <w:tcW w:w="1016" w:type="dxa"/>
            <w:vAlign w:val="center"/>
          </w:tcPr>
          <w:p w14:paraId="11A2284F" w14:textId="77777777" w:rsidR="00BB1C4F" w:rsidRPr="00DE7B59" w:rsidRDefault="00BB1C4F" w:rsidP="002F46B4">
            <w:pPr>
              <w:pStyle w:val="TAC"/>
              <w:rPr>
                <w:rFonts w:cs="Arial"/>
                <w:szCs w:val="18"/>
              </w:rPr>
            </w:pPr>
            <w:r w:rsidRPr="00DE7B59">
              <w:rPr>
                <w:rFonts w:cs="Arial"/>
                <w:szCs w:val="18"/>
              </w:rPr>
              <w:t>≤ 6109</w:t>
            </w:r>
          </w:p>
        </w:tc>
        <w:tc>
          <w:tcPr>
            <w:tcW w:w="771" w:type="dxa"/>
            <w:vAlign w:val="center"/>
          </w:tcPr>
          <w:p w14:paraId="14F11F84" w14:textId="77777777" w:rsidR="00BB1C4F" w:rsidRPr="00DE7B59" w:rsidRDefault="00BB1C4F" w:rsidP="002F46B4">
            <w:pPr>
              <w:pStyle w:val="TAC"/>
              <w:rPr>
                <w:rFonts w:cs="Arial"/>
                <w:szCs w:val="18"/>
              </w:rPr>
            </w:pPr>
            <w:r w:rsidRPr="00DE7B59">
              <w:rPr>
                <w:rFonts w:cs="Arial"/>
                <w:szCs w:val="18"/>
              </w:rPr>
              <w:t>166</w:t>
            </w:r>
          </w:p>
        </w:tc>
        <w:tc>
          <w:tcPr>
            <w:tcW w:w="1261" w:type="dxa"/>
            <w:vAlign w:val="center"/>
          </w:tcPr>
          <w:p w14:paraId="0152C301" w14:textId="77777777" w:rsidR="00BB1C4F" w:rsidRPr="00DE7B59" w:rsidRDefault="00BB1C4F" w:rsidP="002F46B4">
            <w:pPr>
              <w:pStyle w:val="TAC"/>
              <w:rPr>
                <w:rFonts w:cs="Arial"/>
                <w:szCs w:val="18"/>
              </w:rPr>
            </w:pPr>
            <w:r w:rsidRPr="00DE7B59">
              <w:rPr>
                <w:rFonts w:cs="Arial"/>
                <w:szCs w:val="18"/>
              </w:rPr>
              <w:t>≤ 342002</w:t>
            </w:r>
          </w:p>
        </w:tc>
        <w:tc>
          <w:tcPr>
            <w:tcW w:w="771" w:type="dxa"/>
            <w:vAlign w:val="center"/>
          </w:tcPr>
          <w:p w14:paraId="5F0FABBE" w14:textId="77777777" w:rsidR="00BB1C4F" w:rsidRPr="00DE7B59" w:rsidRDefault="00BB1C4F" w:rsidP="002F46B4">
            <w:pPr>
              <w:pStyle w:val="TAC"/>
              <w:rPr>
                <w:rFonts w:cs="Arial"/>
                <w:szCs w:val="18"/>
              </w:rPr>
            </w:pPr>
            <w:r w:rsidRPr="00DE7B59">
              <w:rPr>
                <w:rFonts w:cs="Arial"/>
                <w:szCs w:val="18"/>
              </w:rPr>
              <w:t>230</w:t>
            </w:r>
          </w:p>
        </w:tc>
        <w:tc>
          <w:tcPr>
            <w:tcW w:w="1507" w:type="dxa"/>
            <w:vAlign w:val="center"/>
          </w:tcPr>
          <w:p w14:paraId="773C8292" w14:textId="77777777" w:rsidR="00BB1C4F" w:rsidRPr="00DE7B59" w:rsidRDefault="00BB1C4F" w:rsidP="002F46B4">
            <w:pPr>
              <w:pStyle w:val="TAC"/>
              <w:rPr>
                <w:rFonts w:cs="Arial"/>
                <w:szCs w:val="18"/>
              </w:rPr>
            </w:pPr>
            <w:r w:rsidRPr="00DE7B59">
              <w:rPr>
                <w:rFonts w:cs="Arial"/>
                <w:szCs w:val="18"/>
              </w:rPr>
              <w:t>≤ 19146385</w:t>
            </w:r>
          </w:p>
        </w:tc>
      </w:tr>
      <w:tr w:rsidR="00BB1C4F" w:rsidRPr="00DE7B59" w14:paraId="7F8C4E2E" w14:textId="77777777" w:rsidTr="002F46B4">
        <w:trPr>
          <w:trHeight w:val="170"/>
          <w:jc w:val="center"/>
        </w:trPr>
        <w:tc>
          <w:tcPr>
            <w:tcW w:w="770" w:type="dxa"/>
            <w:vAlign w:val="center"/>
          </w:tcPr>
          <w:p w14:paraId="6A4B265F" w14:textId="77777777" w:rsidR="00BB1C4F" w:rsidRPr="00DE7B59" w:rsidRDefault="00BB1C4F" w:rsidP="002F46B4">
            <w:pPr>
              <w:pStyle w:val="TAC"/>
              <w:rPr>
                <w:rFonts w:cs="Arial"/>
                <w:szCs w:val="18"/>
              </w:rPr>
            </w:pPr>
            <w:r w:rsidRPr="00DE7B59">
              <w:rPr>
                <w:rFonts w:cs="Arial"/>
                <w:szCs w:val="18"/>
              </w:rPr>
              <w:t>39</w:t>
            </w:r>
          </w:p>
        </w:tc>
        <w:tc>
          <w:tcPr>
            <w:tcW w:w="1016" w:type="dxa"/>
            <w:vAlign w:val="center"/>
          </w:tcPr>
          <w:p w14:paraId="600C0325" w14:textId="77777777" w:rsidR="00BB1C4F" w:rsidRPr="00DE7B59" w:rsidRDefault="00BB1C4F" w:rsidP="002F46B4">
            <w:pPr>
              <w:pStyle w:val="TAC"/>
              <w:rPr>
                <w:rFonts w:cs="Arial"/>
                <w:szCs w:val="18"/>
              </w:rPr>
            </w:pPr>
            <w:r w:rsidRPr="00DE7B59">
              <w:rPr>
                <w:rFonts w:cs="Arial"/>
                <w:szCs w:val="18"/>
              </w:rPr>
              <w:t>≤ 117</w:t>
            </w:r>
          </w:p>
        </w:tc>
        <w:tc>
          <w:tcPr>
            <w:tcW w:w="771" w:type="dxa"/>
            <w:vAlign w:val="center"/>
          </w:tcPr>
          <w:p w14:paraId="47E18D37" w14:textId="77777777" w:rsidR="00BB1C4F" w:rsidRPr="00DE7B59" w:rsidRDefault="00BB1C4F" w:rsidP="002F46B4">
            <w:pPr>
              <w:pStyle w:val="TAC"/>
              <w:rPr>
                <w:rFonts w:cs="Arial"/>
                <w:szCs w:val="18"/>
              </w:rPr>
            </w:pPr>
            <w:r w:rsidRPr="00DE7B59">
              <w:rPr>
                <w:rFonts w:cs="Arial"/>
                <w:szCs w:val="18"/>
              </w:rPr>
              <w:t>103</w:t>
            </w:r>
          </w:p>
        </w:tc>
        <w:tc>
          <w:tcPr>
            <w:tcW w:w="1016" w:type="dxa"/>
            <w:vAlign w:val="center"/>
          </w:tcPr>
          <w:p w14:paraId="32F34A9A" w14:textId="77777777" w:rsidR="00BB1C4F" w:rsidRPr="00DE7B59" w:rsidRDefault="00BB1C4F" w:rsidP="002F46B4">
            <w:pPr>
              <w:pStyle w:val="TAC"/>
              <w:rPr>
                <w:rFonts w:cs="Arial"/>
                <w:szCs w:val="18"/>
              </w:rPr>
            </w:pPr>
            <w:r w:rsidRPr="00DE7B59">
              <w:rPr>
                <w:rFonts w:cs="Arial"/>
                <w:szCs w:val="18"/>
              </w:rPr>
              <w:t>≤ 6506</w:t>
            </w:r>
          </w:p>
        </w:tc>
        <w:tc>
          <w:tcPr>
            <w:tcW w:w="771" w:type="dxa"/>
            <w:vAlign w:val="center"/>
          </w:tcPr>
          <w:p w14:paraId="3A81C4B2" w14:textId="77777777" w:rsidR="00BB1C4F" w:rsidRPr="00DE7B59" w:rsidRDefault="00BB1C4F" w:rsidP="002F46B4">
            <w:pPr>
              <w:pStyle w:val="TAC"/>
              <w:rPr>
                <w:rFonts w:cs="Arial"/>
                <w:szCs w:val="18"/>
              </w:rPr>
            </w:pPr>
            <w:r w:rsidRPr="00DE7B59">
              <w:rPr>
                <w:rFonts w:cs="Arial"/>
                <w:szCs w:val="18"/>
              </w:rPr>
              <w:t>167</w:t>
            </w:r>
          </w:p>
        </w:tc>
        <w:tc>
          <w:tcPr>
            <w:tcW w:w="1261" w:type="dxa"/>
            <w:vAlign w:val="center"/>
          </w:tcPr>
          <w:p w14:paraId="1F63B6D5" w14:textId="77777777" w:rsidR="00BB1C4F" w:rsidRPr="00DE7B59" w:rsidRDefault="00BB1C4F" w:rsidP="002F46B4">
            <w:pPr>
              <w:pStyle w:val="TAC"/>
              <w:rPr>
                <w:rFonts w:cs="Arial"/>
                <w:szCs w:val="18"/>
              </w:rPr>
            </w:pPr>
            <w:r w:rsidRPr="00DE7B59">
              <w:rPr>
                <w:rFonts w:cs="Arial"/>
                <w:szCs w:val="18"/>
              </w:rPr>
              <w:t>≤ 364202</w:t>
            </w:r>
          </w:p>
        </w:tc>
        <w:tc>
          <w:tcPr>
            <w:tcW w:w="771" w:type="dxa"/>
            <w:vAlign w:val="center"/>
          </w:tcPr>
          <w:p w14:paraId="4F69DEDF" w14:textId="77777777" w:rsidR="00BB1C4F" w:rsidRPr="00DE7B59" w:rsidRDefault="00BB1C4F" w:rsidP="002F46B4">
            <w:pPr>
              <w:pStyle w:val="TAC"/>
              <w:rPr>
                <w:rFonts w:cs="Arial"/>
                <w:szCs w:val="18"/>
              </w:rPr>
            </w:pPr>
            <w:r w:rsidRPr="00DE7B59">
              <w:rPr>
                <w:rFonts w:cs="Arial"/>
                <w:szCs w:val="18"/>
              </w:rPr>
              <w:t>231</w:t>
            </w:r>
          </w:p>
        </w:tc>
        <w:tc>
          <w:tcPr>
            <w:tcW w:w="1507" w:type="dxa"/>
            <w:vAlign w:val="center"/>
          </w:tcPr>
          <w:p w14:paraId="2B97F485" w14:textId="77777777" w:rsidR="00BB1C4F" w:rsidRPr="00DE7B59" w:rsidRDefault="00BB1C4F" w:rsidP="002F46B4">
            <w:pPr>
              <w:pStyle w:val="TAC"/>
              <w:rPr>
                <w:rFonts w:cs="Arial"/>
                <w:szCs w:val="18"/>
              </w:rPr>
            </w:pPr>
            <w:r w:rsidRPr="00DE7B59">
              <w:rPr>
                <w:rFonts w:cs="Arial"/>
                <w:szCs w:val="18"/>
              </w:rPr>
              <w:t>≤ 20389201</w:t>
            </w:r>
          </w:p>
        </w:tc>
      </w:tr>
      <w:tr w:rsidR="00BB1C4F" w:rsidRPr="00DE7B59" w14:paraId="104EBFE4" w14:textId="77777777" w:rsidTr="002F46B4">
        <w:trPr>
          <w:trHeight w:val="170"/>
          <w:jc w:val="center"/>
        </w:trPr>
        <w:tc>
          <w:tcPr>
            <w:tcW w:w="770" w:type="dxa"/>
            <w:vAlign w:val="center"/>
          </w:tcPr>
          <w:p w14:paraId="44A03FEF" w14:textId="77777777" w:rsidR="00BB1C4F" w:rsidRPr="00DE7B59" w:rsidRDefault="00BB1C4F" w:rsidP="002F46B4">
            <w:pPr>
              <w:pStyle w:val="TAC"/>
              <w:rPr>
                <w:rFonts w:cs="Arial"/>
                <w:szCs w:val="18"/>
              </w:rPr>
            </w:pPr>
            <w:r w:rsidRPr="00DE7B59">
              <w:rPr>
                <w:rFonts w:cs="Arial"/>
                <w:szCs w:val="18"/>
              </w:rPr>
              <w:t>40</w:t>
            </w:r>
          </w:p>
        </w:tc>
        <w:tc>
          <w:tcPr>
            <w:tcW w:w="1016" w:type="dxa"/>
            <w:vAlign w:val="center"/>
          </w:tcPr>
          <w:p w14:paraId="52C18C2A" w14:textId="77777777" w:rsidR="00BB1C4F" w:rsidRPr="00DE7B59" w:rsidRDefault="00BB1C4F" w:rsidP="002F46B4">
            <w:pPr>
              <w:pStyle w:val="TAC"/>
              <w:rPr>
                <w:rFonts w:cs="Arial"/>
                <w:szCs w:val="18"/>
              </w:rPr>
            </w:pPr>
            <w:r w:rsidRPr="00DE7B59">
              <w:rPr>
                <w:rFonts w:cs="Arial"/>
                <w:szCs w:val="18"/>
              </w:rPr>
              <w:t>≤ 124</w:t>
            </w:r>
          </w:p>
        </w:tc>
        <w:tc>
          <w:tcPr>
            <w:tcW w:w="771" w:type="dxa"/>
            <w:vAlign w:val="center"/>
          </w:tcPr>
          <w:p w14:paraId="662B0704" w14:textId="77777777" w:rsidR="00BB1C4F" w:rsidRPr="00DE7B59" w:rsidRDefault="00BB1C4F" w:rsidP="002F46B4">
            <w:pPr>
              <w:pStyle w:val="TAC"/>
              <w:rPr>
                <w:rFonts w:cs="Arial"/>
                <w:szCs w:val="18"/>
              </w:rPr>
            </w:pPr>
            <w:r w:rsidRPr="00DE7B59">
              <w:rPr>
                <w:rFonts w:cs="Arial"/>
                <w:szCs w:val="18"/>
              </w:rPr>
              <w:t>104</w:t>
            </w:r>
          </w:p>
        </w:tc>
        <w:tc>
          <w:tcPr>
            <w:tcW w:w="1016" w:type="dxa"/>
            <w:vAlign w:val="center"/>
          </w:tcPr>
          <w:p w14:paraId="1BB9038A" w14:textId="77777777" w:rsidR="00BB1C4F" w:rsidRPr="00DE7B59" w:rsidRDefault="00BB1C4F" w:rsidP="002F46B4">
            <w:pPr>
              <w:pStyle w:val="TAC"/>
              <w:rPr>
                <w:rFonts w:cs="Arial"/>
                <w:szCs w:val="18"/>
              </w:rPr>
            </w:pPr>
            <w:r w:rsidRPr="00DE7B59">
              <w:rPr>
                <w:rFonts w:cs="Arial"/>
                <w:szCs w:val="18"/>
              </w:rPr>
              <w:t>≤ 6928</w:t>
            </w:r>
          </w:p>
        </w:tc>
        <w:tc>
          <w:tcPr>
            <w:tcW w:w="771" w:type="dxa"/>
            <w:vAlign w:val="center"/>
          </w:tcPr>
          <w:p w14:paraId="23C98BDE" w14:textId="77777777" w:rsidR="00BB1C4F" w:rsidRPr="00DE7B59" w:rsidRDefault="00BB1C4F" w:rsidP="002F46B4">
            <w:pPr>
              <w:pStyle w:val="TAC"/>
              <w:rPr>
                <w:rFonts w:cs="Arial"/>
                <w:szCs w:val="18"/>
              </w:rPr>
            </w:pPr>
            <w:r w:rsidRPr="00DE7B59">
              <w:rPr>
                <w:rFonts w:cs="Arial"/>
                <w:szCs w:val="18"/>
              </w:rPr>
              <w:t>168</w:t>
            </w:r>
          </w:p>
        </w:tc>
        <w:tc>
          <w:tcPr>
            <w:tcW w:w="1261" w:type="dxa"/>
            <w:vAlign w:val="center"/>
          </w:tcPr>
          <w:p w14:paraId="0607891C" w14:textId="77777777" w:rsidR="00BB1C4F" w:rsidRPr="00DE7B59" w:rsidRDefault="00BB1C4F" w:rsidP="002F46B4">
            <w:pPr>
              <w:pStyle w:val="TAC"/>
              <w:rPr>
                <w:rFonts w:cs="Arial"/>
                <w:szCs w:val="18"/>
              </w:rPr>
            </w:pPr>
            <w:r w:rsidRPr="00DE7B59">
              <w:rPr>
                <w:rFonts w:cs="Arial"/>
                <w:szCs w:val="18"/>
              </w:rPr>
              <w:t>≤ 387842</w:t>
            </w:r>
          </w:p>
        </w:tc>
        <w:tc>
          <w:tcPr>
            <w:tcW w:w="771" w:type="dxa"/>
            <w:vAlign w:val="center"/>
          </w:tcPr>
          <w:p w14:paraId="6A23B942" w14:textId="77777777" w:rsidR="00BB1C4F" w:rsidRPr="00DE7B59" w:rsidRDefault="00BB1C4F" w:rsidP="002F46B4">
            <w:pPr>
              <w:pStyle w:val="TAC"/>
              <w:rPr>
                <w:rFonts w:cs="Arial"/>
                <w:szCs w:val="18"/>
              </w:rPr>
            </w:pPr>
            <w:r w:rsidRPr="00DE7B59">
              <w:rPr>
                <w:rFonts w:cs="Arial"/>
                <w:szCs w:val="18"/>
              </w:rPr>
              <w:t>232</w:t>
            </w:r>
          </w:p>
        </w:tc>
        <w:tc>
          <w:tcPr>
            <w:tcW w:w="1507" w:type="dxa"/>
            <w:vAlign w:val="center"/>
          </w:tcPr>
          <w:p w14:paraId="7786FAC1" w14:textId="77777777" w:rsidR="00BB1C4F" w:rsidRPr="00DE7B59" w:rsidRDefault="00BB1C4F" w:rsidP="002F46B4">
            <w:pPr>
              <w:pStyle w:val="TAC"/>
              <w:rPr>
                <w:rFonts w:cs="Arial"/>
                <w:szCs w:val="18"/>
              </w:rPr>
            </w:pPr>
            <w:r w:rsidRPr="00DE7B59">
              <w:rPr>
                <w:rFonts w:cs="Arial"/>
                <w:szCs w:val="18"/>
              </w:rPr>
              <w:t>≤ 21712690</w:t>
            </w:r>
          </w:p>
        </w:tc>
      </w:tr>
      <w:tr w:rsidR="00BB1C4F" w:rsidRPr="00DE7B59" w14:paraId="49D42036" w14:textId="77777777" w:rsidTr="002F46B4">
        <w:trPr>
          <w:trHeight w:val="170"/>
          <w:jc w:val="center"/>
        </w:trPr>
        <w:tc>
          <w:tcPr>
            <w:tcW w:w="770" w:type="dxa"/>
            <w:vAlign w:val="center"/>
          </w:tcPr>
          <w:p w14:paraId="38245862" w14:textId="77777777" w:rsidR="00BB1C4F" w:rsidRPr="00DE7B59" w:rsidRDefault="00BB1C4F" w:rsidP="002F46B4">
            <w:pPr>
              <w:pStyle w:val="TAC"/>
              <w:rPr>
                <w:rFonts w:cs="Arial"/>
                <w:szCs w:val="18"/>
              </w:rPr>
            </w:pPr>
            <w:r w:rsidRPr="00DE7B59">
              <w:rPr>
                <w:rFonts w:cs="Arial"/>
                <w:szCs w:val="18"/>
              </w:rPr>
              <w:t>41</w:t>
            </w:r>
          </w:p>
        </w:tc>
        <w:tc>
          <w:tcPr>
            <w:tcW w:w="1016" w:type="dxa"/>
            <w:vAlign w:val="center"/>
          </w:tcPr>
          <w:p w14:paraId="655F772C" w14:textId="77777777" w:rsidR="00BB1C4F" w:rsidRPr="00DE7B59" w:rsidRDefault="00BB1C4F" w:rsidP="002F46B4">
            <w:pPr>
              <w:pStyle w:val="TAC"/>
              <w:rPr>
                <w:rFonts w:cs="Arial"/>
                <w:szCs w:val="18"/>
              </w:rPr>
            </w:pPr>
            <w:r w:rsidRPr="00DE7B59">
              <w:rPr>
                <w:rFonts w:cs="Arial"/>
                <w:szCs w:val="18"/>
              </w:rPr>
              <w:t>≤ 132</w:t>
            </w:r>
          </w:p>
        </w:tc>
        <w:tc>
          <w:tcPr>
            <w:tcW w:w="771" w:type="dxa"/>
            <w:vAlign w:val="center"/>
          </w:tcPr>
          <w:p w14:paraId="1A6BCF71" w14:textId="77777777" w:rsidR="00BB1C4F" w:rsidRPr="00DE7B59" w:rsidRDefault="00BB1C4F" w:rsidP="002F46B4">
            <w:pPr>
              <w:pStyle w:val="TAC"/>
              <w:rPr>
                <w:rFonts w:cs="Arial"/>
                <w:szCs w:val="18"/>
              </w:rPr>
            </w:pPr>
            <w:r w:rsidRPr="00DE7B59">
              <w:rPr>
                <w:rFonts w:cs="Arial"/>
                <w:szCs w:val="18"/>
              </w:rPr>
              <w:t>105</w:t>
            </w:r>
          </w:p>
        </w:tc>
        <w:tc>
          <w:tcPr>
            <w:tcW w:w="1016" w:type="dxa"/>
            <w:vAlign w:val="center"/>
          </w:tcPr>
          <w:p w14:paraId="3501F094" w14:textId="77777777" w:rsidR="00BB1C4F" w:rsidRPr="00DE7B59" w:rsidRDefault="00BB1C4F" w:rsidP="002F46B4">
            <w:pPr>
              <w:pStyle w:val="TAC"/>
              <w:rPr>
                <w:rFonts w:cs="Arial"/>
                <w:szCs w:val="18"/>
              </w:rPr>
            </w:pPr>
            <w:r w:rsidRPr="00DE7B59">
              <w:rPr>
                <w:rFonts w:cs="Arial"/>
                <w:szCs w:val="18"/>
              </w:rPr>
              <w:t>≤ 7378</w:t>
            </w:r>
          </w:p>
        </w:tc>
        <w:tc>
          <w:tcPr>
            <w:tcW w:w="771" w:type="dxa"/>
            <w:vAlign w:val="center"/>
          </w:tcPr>
          <w:p w14:paraId="26771F08" w14:textId="77777777" w:rsidR="00BB1C4F" w:rsidRPr="00DE7B59" w:rsidRDefault="00BB1C4F" w:rsidP="002F46B4">
            <w:pPr>
              <w:pStyle w:val="TAC"/>
              <w:rPr>
                <w:rFonts w:cs="Arial"/>
                <w:szCs w:val="18"/>
              </w:rPr>
            </w:pPr>
            <w:r w:rsidRPr="00DE7B59">
              <w:rPr>
                <w:rFonts w:cs="Arial"/>
                <w:szCs w:val="18"/>
              </w:rPr>
              <w:t>169</w:t>
            </w:r>
          </w:p>
        </w:tc>
        <w:tc>
          <w:tcPr>
            <w:tcW w:w="1261" w:type="dxa"/>
            <w:vAlign w:val="center"/>
          </w:tcPr>
          <w:p w14:paraId="42EE3166" w14:textId="77777777" w:rsidR="00BB1C4F" w:rsidRPr="00DE7B59" w:rsidRDefault="00BB1C4F" w:rsidP="002F46B4">
            <w:pPr>
              <w:pStyle w:val="TAC"/>
              <w:rPr>
                <w:rFonts w:cs="Arial"/>
                <w:szCs w:val="18"/>
              </w:rPr>
            </w:pPr>
            <w:r w:rsidRPr="00DE7B59">
              <w:rPr>
                <w:rFonts w:cs="Arial"/>
                <w:szCs w:val="18"/>
              </w:rPr>
              <w:t>≤ 413018</w:t>
            </w:r>
          </w:p>
        </w:tc>
        <w:tc>
          <w:tcPr>
            <w:tcW w:w="771" w:type="dxa"/>
            <w:vAlign w:val="center"/>
          </w:tcPr>
          <w:p w14:paraId="46E9F86F" w14:textId="77777777" w:rsidR="00BB1C4F" w:rsidRPr="00DE7B59" w:rsidRDefault="00BB1C4F" w:rsidP="002F46B4">
            <w:pPr>
              <w:pStyle w:val="TAC"/>
              <w:rPr>
                <w:rFonts w:cs="Arial"/>
                <w:szCs w:val="18"/>
              </w:rPr>
            </w:pPr>
            <w:r w:rsidRPr="00DE7B59">
              <w:rPr>
                <w:rFonts w:cs="Arial"/>
                <w:szCs w:val="18"/>
              </w:rPr>
              <w:t>233</w:t>
            </w:r>
          </w:p>
        </w:tc>
        <w:tc>
          <w:tcPr>
            <w:tcW w:w="1507" w:type="dxa"/>
            <w:vAlign w:val="center"/>
          </w:tcPr>
          <w:p w14:paraId="18ECA71F" w14:textId="77777777" w:rsidR="00BB1C4F" w:rsidRPr="00DE7B59" w:rsidRDefault="00BB1C4F" w:rsidP="002F46B4">
            <w:pPr>
              <w:pStyle w:val="TAC"/>
              <w:rPr>
                <w:rFonts w:cs="Arial"/>
                <w:szCs w:val="18"/>
              </w:rPr>
            </w:pPr>
            <w:r w:rsidRPr="00DE7B59">
              <w:rPr>
                <w:rFonts w:cs="Arial"/>
                <w:szCs w:val="18"/>
              </w:rPr>
              <w:t>≤ 23122088</w:t>
            </w:r>
          </w:p>
        </w:tc>
      </w:tr>
      <w:tr w:rsidR="00BB1C4F" w:rsidRPr="00DE7B59" w14:paraId="62FEE49D" w14:textId="77777777" w:rsidTr="002F46B4">
        <w:trPr>
          <w:trHeight w:val="170"/>
          <w:jc w:val="center"/>
        </w:trPr>
        <w:tc>
          <w:tcPr>
            <w:tcW w:w="770" w:type="dxa"/>
            <w:vAlign w:val="center"/>
          </w:tcPr>
          <w:p w14:paraId="69E48A30" w14:textId="77777777" w:rsidR="00BB1C4F" w:rsidRPr="00DE7B59" w:rsidRDefault="00BB1C4F" w:rsidP="002F46B4">
            <w:pPr>
              <w:pStyle w:val="TAC"/>
              <w:rPr>
                <w:rFonts w:cs="Arial"/>
                <w:szCs w:val="18"/>
              </w:rPr>
            </w:pPr>
            <w:r w:rsidRPr="00DE7B59">
              <w:rPr>
                <w:rFonts w:cs="Arial"/>
                <w:szCs w:val="18"/>
              </w:rPr>
              <w:t>42</w:t>
            </w:r>
          </w:p>
        </w:tc>
        <w:tc>
          <w:tcPr>
            <w:tcW w:w="1016" w:type="dxa"/>
            <w:vAlign w:val="center"/>
          </w:tcPr>
          <w:p w14:paraId="7F9633B8" w14:textId="77777777" w:rsidR="00BB1C4F" w:rsidRPr="00DE7B59" w:rsidRDefault="00BB1C4F" w:rsidP="002F46B4">
            <w:pPr>
              <w:pStyle w:val="TAC"/>
              <w:rPr>
                <w:rFonts w:cs="Arial"/>
                <w:szCs w:val="18"/>
              </w:rPr>
            </w:pPr>
            <w:r w:rsidRPr="00DE7B59">
              <w:rPr>
                <w:rFonts w:cs="Arial"/>
                <w:szCs w:val="18"/>
              </w:rPr>
              <w:t>≤ 141</w:t>
            </w:r>
          </w:p>
        </w:tc>
        <w:tc>
          <w:tcPr>
            <w:tcW w:w="771" w:type="dxa"/>
            <w:vAlign w:val="center"/>
          </w:tcPr>
          <w:p w14:paraId="404B0358" w14:textId="77777777" w:rsidR="00BB1C4F" w:rsidRPr="00DE7B59" w:rsidRDefault="00BB1C4F" w:rsidP="002F46B4">
            <w:pPr>
              <w:pStyle w:val="TAC"/>
              <w:rPr>
                <w:rFonts w:cs="Arial"/>
                <w:szCs w:val="18"/>
              </w:rPr>
            </w:pPr>
            <w:r w:rsidRPr="00DE7B59">
              <w:rPr>
                <w:rFonts w:cs="Arial"/>
                <w:szCs w:val="18"/>
              </w:rPr>
              <w:t>106</w:t>
            </w:r>
          </w:p>
        </w:tc>
        <w:tc>
          <w:tcPr>
            <w:tcW w:w="1016" w:type="dxa"/>
            <w:vAlign w:val="center"/>
          </w:tcPr>
          <w:p w14:paraId="18CC1738" w14:textId="77777777" w:rsidR="00BB1C4F" w:rsidRPr="00DE7B59" w:rsidRDefault="00BB1C4F" w:rsidP="002F46B4">
            <w:pPr>
              <w:pStyle w:val="TAC"/>
              <w:rPr>
                <w:rFonts w:cs="Arial"/>
                <w:szCs w:val="18"/>
              </w:rPr>
            </w:pPr>
            <w:r w:rsidRPr="00DE7B59">
              <w:rPr>
                <w:rFonts w:cs="Arial"/>
                <w:szCs w:val="18"/>
              </w:rPr>
              <w:t>≤ 7857</w:t>
            </w:r>
          </w:p>
        </w:tc>
        <w:tc>
          <w:tcPr>
            <w:tcW w:w="771" w:type="dxa"/>
            <w:vAlign w:val="center"/>
          </w:tcPr>
          <w:p w14:paraId="68A3876C" w14:textId="77777777" w:rsidR="00BB1C4F" w:rsidRPr="00DE7B59" w:rsidRDefault="00BB1C4F" w:rsidP="002F46B4">
            <w:pPr>
              <w:pStyle w:val="TAC"/>
              <w:rPr>
                <w:rFonts w:cs="Arial"/>
                <w:szCs w:val="18"/>
              </w:rPr>
            </w:pPr>
            <w:r w:rsidRPr="00DE7B59">
              <w:rPr>
                <w:rFonts w:cs="Arial"/>
                <w:szCs w:val="18"/>
              </w:rPr>
              <w:t>170</w:t>
            </w:r>
          </w:p>
        </w:tc>
        <w:tc>
          <w:tcPr>
            <w:tcW w:w="1261" w:type="dxa"/>
            <w:vAlign w:val="center"/>
          </w:tcPr>
          <w:p w14:paraId="648F3065" w14:textId="77777777" w:rsidR="00BB1C4F" w:rsidRPr="00DE7B59" w:rsidRDefault="00BB1C4F" w:rsidP="002F46B4">
            <w:pPr>
              <w:pStyle w:val="TAC"/>
              <w:rPr>
                <w:rFonts w:cs="Arial"/>
                <w:szCs w:val="18"/>
              </w:rPr>
            </w:pPr>
            <w:r w:rsidRPr="00DE7B59">
              <w:rPr>
                <w:rFonts w:cs="Arial"/>
                <w:szCs w:val="18"/>
              </w:rPr>
              <w:t>≤ 439827</w:t>
            </w:r>
          </w:p>
        </w:tc>
        <w:tc>
          <w:tcPr>
            <w:tcW w:w="771" w:type="dxa"/>
            <w:vAlign w:val="center"/>
          </w:tcPr>
          <w:p w14:paraId="64407DB0" w14:textId="77777777" w:rsidR="00BB1C4F" w:rsidRPr="00DE7B59" w:rsidRDefault="00BB1C4F" w:rsidP="002F46B4">
            <w:pPr>
              <w:pStyle w:val="TAC"/>
              <w:rPr>
                <w:rFonts w:cs="Arial"/>
                <w:szCs w:val="18"/>
              </w:rPr>
            </w:pPr>
            <w:r w:rsidRPr="00DE7B59">
              <w:rPr>
                <w:rFonts w:cs="Arial"/>
                <w:szCs w:val="18"/>
              </w:rPr>
              <w:t>234</w:t>
            </w:r>
          </w:p>
        </w:tc>
        <w:tc>
          <w:tcPr>
            <w:tcW w:w="1507" w:type="dxa"/>
            <w:vAlign w:val="center"/>
          </w:tcPr>
          <w:p w14:paraId="1922B177" w14:textId="77777777" w:rsidR="00BB1C4F" w:rsidRPr="00DE7B59" w:rsidRDefault="00BB1C4F" w:rsidP="002F46B4">
            <w:pPr>
              <w:pStyle w:val="TAC"/>
              <w:rPr>
                <w:rFonts w:cs="Arial"/>
                <w:szCs w:val="18"/>
              </w:rPr>
            </w:pPr>
            <w:r w:rsidRPr="00DE7B59">
              <w:rPr>
                <w:rFonts w:cs="Arial"/>
                <w:szCs w:val="18"/>
              </w:rPr>
              <w:t>≤ 24622972</w:t>
            </w:r>
          </w:p>
        </w:tc>
      </w:tr>
      <w:tr w:rsidR="00BB1C4F" w:rsidRPr="00DE7B59" w14:paraId="76D318A9" w14:textId="77777777" w:rsidTr="002F46B4">
        <w:trPr>
          <w:trHeight w:val="170"/>
          <w:jc w:val="center"/>
        </w:trPr>
        <w:tc>
          <w:tcPr>
            <w:tcW w:w="770" w:type="dxa"/>
            <w:vAlign w:val="center"/>
          </w:tcPr>
          <w:p w14:paraId="679558B0" w14:textId="77777777" w:rsidR="00BB1C4F" w:rsidRPr="00DE7B59" w:rsidRDefault="00BB1C4F" w:rsidP="002F46B4">
            <w:pPr>
              <w:pStyle w:val="TAC"/>
              <w:rPr>
                <w:rFonts w:cs="Arial"/>
                <w:szCs w:val="18"/>
              </w:rPr>
            </w:pPr>
            <w:r w:rsidRPr="00DE7B59">
              <w:rPr>
                <w:rFonts w:cs="Arial"/>
                <w:szCs w:val="18"/>
              </w:rPr>
              <w:t>43</w:t>
            </w:r>
          </w:p>
        </w:tc>
        <w:tc>
          <w:tcPr>
            <w:tcW w:w="1016" w:type="dxa"/>
            <w:vAlign w:val="center"/>
          </w:tcPr>
          <w:p w14:paraId="6778493A" w14:textId="77777777" w:rsidR="00BB1C4F" w:rsidRPr="00DE7B59" w:rsidRDefault="00BB1C4F" w:rsidP="002F46B4">
            <w:pPr>
              <w:pStyle w:val="TAC"/>
              <w:rPr>
                <w:rFonts w:cs="Arial"/>
                <w:szCs w:val="18"/>
              </w:rPr>
            </w:pPr>
            <w:r w:rsidRPr="00DE7B59">
              <w:rPr>
                <w:rFonts w:cs="Arial"/>
                <w:szCs w:val="18"/>
              </w:rPr>
              <w:t>≤ 150</w:t>
            </w:r>
          </w:p>
        </w:tc>
        <w:tc>
          <w:tcPr>
            <w:tcW w:w="771" w:type="dxa"/>
            <w:vAlign w:val="center"/>
          </w:tcPr>
          <w:p w14:paraId="0C9E287D" w14:textId="77777777" w:rsidR="00BB1C4F" w:rsidRPr="00DE7B59" w:rsidRDefault="00BB1C4F" w:rsidP="002F46B4">
            <w:pPr>
              <w:pStyle w:val="TAC"/>
              <w:rPr>
                <w:rFonts w:cs="Arial"/>
                <w:szCs w:val="18"/>
              </w:rPr>
            </w:pPr>
            <w:r w:rsidRPr="00DE7B59">
              <w:rPr>
                <w:rFonts w:cs="Arial"/>
                <w:szCs w:val="18"/>
              </w:rPr>
              <w:t>107</w:t>
            </w:r>
          </w:p>
        </w:tc>
        <w:tc>
          <w:tcPr>
            <w:tcW w:w="1016" w:type="dxa"/>
            <w:vAlign w:val="center"/>
          </w:tcPr>
          <w:p w14:paraId="2A8404E6" w14:textId="77777777" w:rsidR="00BB1C4F" w:rsidRPr="00DE7B59" w:rsidRDefault="00BB1C4F" w:rsidP="002F46B4">
            <w:pPr>
              <w:pStyle w:val="TAC"/>
              <w:rPr>
                <w:rFonts w:cs="Arial"/>
                <w:szCs w:val="18"/>
              </w:rPr>
            </w:pPr>
            <w:r w:rsidRPr="00DE7B59">
              <w:rPr>
                <w:rFonts w:cs="Arial"/>
                <w:szCs w:val="18"/>
              </w:rPr>
              <w:t>≤ 8367</w:t>
            </w:r>
          </w:p>
        </w:tc>
        <w:tc>
          <w:tcPr>
            <w:tcW w:w="771" w:type="dxa"/>
            <w:vAlign w:val="center"/>
          </w:tcPr>
          <w:p w14:paraId="25BCBBF4" w14:textId="77777777" w:rsidR="00BB1C4F" w:rsidRPr="00DE7B59" w:rsidRDefault="00BB1C4F" w:rsidP="002F46B4">
            <w:pPr>
              <w:pStyle w:val="TAC"/>
              <w:rPr>
                <w:rFonts w:cs="Arial"/>
                <w:szCs w:val="18"/>
              </w:rPr>
            </w:pPr>
            <w:r w:rsidRPr="00DE7B59">
              <w:rPr>
                <w:rFonts w:cs="Arial"/>
                <w:szCs w:val="18"/>
              </w:rPr>
              <w:t>171</w:t>
            </w:r>
          </w:p>
        </w:tc>
        <w:tc>
          <w:tcPr>
            <w:tcW w:w="1261" w:type="dxa"/>
            <w:vAlign w:val="center"/>
          </w:tcPr>
          <w:p w14:paraId="548355A8" w14:textId="77777777" w:rsidR="00BB1C4F" w:rsidRPr="00DE7B59" w:rsidRDefault="00BB1C4F" w:rsidP="002F46B4">
            <w:pPr>
              <w:pStyle w:val="TAC"/>
              <w:rPr>
                <w:rFonts w:cs="Arial"/>
                <w:szCs w:val="18"/>
              </w:rPr>
            </w:pPr>
            <w:r w:rsidRPr="00DE7B59">
              <w:rPr>
                <w:rFonts w:cs="Arial"/>
                <w:szCs w:val="18"/>
              </w:rPr>
              <w:t>≤ 468377</w:t>
            </w:r>
          </w:p>
        </w:tc>
        <w:tc>
          <w:tcPr>
            <w:tcW w:w="771" w:type="dxa"/>
            <w:vAlign w:val="center"/>
          </w:tcPr>
          <w:p w14:paraId="4D79FBF3" w14:textId="77777777" w:rsidR="00BB1C4F" w:rsidRPr="00DE7B59" w:rsidRDefault="00BB1C4F" w:rsidP="002F46B4">
            <w:pPr>
              <w:pStyle w:val="TAC"/>
              <w:rPr>
                <w:rFonts w:cs="Arial"/>
                <w:szCs w:val="18"/>
              </w:rPr>
            </w:pPr>
            <w:r w:rsidRPr="00DE7B59">
              <w:rPr>
                <w:rFonts w:cs="Arial"/>
                <w:szCs w:val="18"/>
              </w:rPr>
              <w:t>235</w:t>
            </w:r>
          </w:p>
        </w:tc>
        <w:tc>
          <w:tcPr>
            <w:tcW w:w="1507" w:type="dxa"/>
            <w:vAlign w:val="center"/>
          </w:tcPr>
          <w:p w14:paraId="5BC38506" w14:textId="77777777" w:rsidR="00BB1C4F" w:rsidRPr="00DE7B59" w:rsidRDefault="00BB1C4F" w:rsidP="002F46B4">
            <w:pPr>
              <w:pStyle w:val="TAC"/>
              <w:rPr>
                <w:rFonts w:cs="Arial"/>
                <w:szCs w:val="18"/>
              </w:rPr>
            </w:pPr>
            <w:r w:rsidRPr="00DE7B59">
              <w:rPr>
                <w:rFonts w:cs="Arial"/>
                <w:szCs w:val="18"/>
              </w:rPr>
              <w:t>≤ 26221280</w:t>
            </w:r>
          </w:p>
        </w:tc>
      </w:tr>
      <w:tr w:rsidR="00BB1C4F" w:rsidRPr="00DE7B59" w14:paraId="6AD314AF" w14:textId="77777777" w:rsidTr="002F46B4">
        <w:trPr>
          <w:trHeight w:val="170"/>
          <w:jc w:val="center"/>
        </w:trPr>
        <w:tc>
          <w:tcPr>
            <w:tcW w:w="770" w:type="dxa"/>
            <w:vAlign w:val="center"/>
          </w:tcPr>
          <w:p w14:paraId="1B65F14D" w14:textId="77777777" w:rsidR="00BB1C4F" w:rsidRPr="00DE7B59" w:rsidRDefault="00BB1C4F" w:rsidP="002F46B4">
            <w:pPr>
              <w:pStyle w:val="TAC"/>
              <w:rPr>
                <w:rFonts w:cs="Arial"/>
                <w:szCs w:val="18"/>
              </w:rPr>
            </w:pPr>
            <w:r w:rsidRPr="00DE7B59">
              <w:rPr>
                <w:rFonts w:cs="Arial"/>
                <w:szCs w:val="18"/>
              </w:rPr>
              <w:t>44</w:t>
            </w:r>
          </w:p>
        </w:tc>
        <w:tc>
          <w:tcPr>
            <w:tcW w:w="1016" w:type="dxa"/>
            <w:vAlign w:val="center"/>
          </w:tcPr>
          <w:p w14:paraId="30E6CBA6" w14:textId="77777777" w:rsidR="00BB1C4F" w:rsidRPr="00DE7B59" w:rsidRDefault="00BB1C4F" w:rsidP="002F46B4">
            <w:pPr>
              <w:pStyle w:val="TAC"/>
              <w:rPr>
                <w:rFonts w:cs="Arial"/>
                <w:szCs w:val="18"/>
              </w:rPr>
            </w:pPr>
            <w:r w:rsidRPr="00DE7B59">
              <w:rPr>
                <w:rFonts w:cs="Arial"/>
                <w:szCs w:val="18"/>
              </w:rPr>
              <w:t>≤ 160</w:t>
            </w:r>
          </w:p>
        </w:tc>
        <w:tc>
          <w:tcPr>
            <w:tcW w:w="771" w:type="dxa"/>
            <w:vAlign w:val="center"/>
          </w:tcPr>
          <w:p w14:paraId="211F6D62" w14:textId="77777777" w:rsidR="00BB1C4F" w:rsidRPr="00DE7B59" w:rsidRDefault="00BB1C4F" w:rsidP="002F46B4">
            <w:pPr>
              <w:pStyle w:val="TAC"/>
              <w:rPr>
                <w:rFonts w:cs="Arial"/>
                <w:szCs w:val="18"/>
              </w:rPr>
            </w:pPr>
            <w:r w:rsidRPr="00DE7B59">
              <w:rPr>
                <w:rFonts w:cs="Arial"/>
                <w:szCs w:val="18"/>
              </w:rPr>
              <w:t>108</w:t>
            </w:r>
          </w:p>
        </w:tc>
        <w:tc>
          <w:tcPr>
            <w:tcW w:w="1016" w:type="dxa"/>
            <w:vAlign w:val="center"/>
          </w:tcPr>
          <w:p w14:paraId="4DB4066B" w14:textId="77777777" w:rsidR="00BB1C4F" w:rsidRPr="00DE7B59" w:rsidRDefault="00BB1C4F" w:rsidP="002F46B4">
            <w:pPr>
              <w:pStyle w:val="TAC"/>
              <w:rPr>
                <w:rFonts w:cs="Arial"/>
                <w:szCs w:val="18"/>
              </w:rPr>
            </w:pPr>
            <w:r w:rsidRPr="00DE7B59">
              <w:rPr>
                <w:rFonts w:cs="Arial"/>
                <w:szCs w:val="18"/>
              </w:rPr>
              <w:t>≤ 8910</w:t>
            </w:r>
          </w:p>
        </w:tc>
        <w:tc>
          <w:tcPr>
            <w:tcW w:w="771" w:type="dxa"/>
            <w:vAlign w:val="center"/>
          </w:tcPr>
          <w:p w14:paraId="0E670B18" w14:textId="77777777" w:rsidR="00BB1C4F" w:rsidRPr="00DE7B59" w:rsidRDefault="00BB1C4F" w:rsidP="002F46B4">
            <w:pPr>
              <w:pStyle w:val="TAC"/>
              <w:rPr>
                <w:rFonts w:cs="Arial"/>
                <w:szCs w:val="18"/>
              </w:rPr>
            </w:pPr>
            <w:r w:rsidRPr="00DE7B59">
              <w:rPr>
                <w:rFonts w:cs="Arial"/>
                <w:szCs w:val="18"/>
              </w:rPr>
              <w:t>172</w:t>
            </w:r>
          </w:p>
        </w:tc>
        <w:tc>
          <w:tcPr>
            <w:tcW w:w="1261" w:type="dxa"/>
            <w:vAlign w:val="center"/>
          </w:tcPr>
          <w:p w14:paraId="2221517E" w14:textId="77777777" w:rsidR="00BB1C4F" w:rsidRPr="00DE7B59" w:rsidRDefault="00BB1C4F" w:rsidP="002F46B4">
            <w:pPr>
              <w:pStyle w:val="TAC"/>
              <w:rPr>
                <w:rFonts w:cs="Arial"/>
                <w:szCs w:val="18"/>
              </w:rPr>
            </w:pPr>
            <w:r w:rsidRPr="00DE7B59">
              <w:rPr>
                <w:rFonts w:cs="Arial"/>
                <w:szCs w:val="18"/>
              </w:rPr>
              <w:t>≤ 498780</w:t>
            </w:r>
          </w:p>
        </w:tc>
        <w:tc>
          <w:tcPr>
            <w:tcW w:w="771" w:type="dxa"/>
            <w:vAlign w:val="center"/>
          </w:tcPr>
          <w:p w14:paraId="734003F8" w14:textId="77777777" w:rsidR="00BB1C4F" w:rsidRPr="00DE7B59" w:rsidRDefault="00BB1C4F" w:rsidP="002F46B4">
            <w:pPr>
              <w:pStyle w:val="TAC"/>
              <w:rPr>
                <w:rFonts w:cs="Arial"/>
                <w:szCs w:val="18"/>
              </w:rPr>
            </w:pPr>
            <w:r w:rsidRPr="00DE7B59">
              <w:rPr>
                <w:rFonts w:cs="Arial"/>
                <w:szCs w:val="18"/>
              </w:rPr>
              <w:t>236</w:t>
            </w:r>
          </w:p>
        </w:tc>
        <w:tc>
          <w:tcPr>
            <w:tcW w:w="1507" w:type="dxa"/>
            <w:vAlign w:val="center"/>
          </w:tcPr>
          <w:p w14:paraId="79E53FF2" w14:textId="77777777" w:rsidR="00BB1C4F" w:rsidRPr="00DE7B59" w:rsidRDefault="00BB1C4F" w:rsidP="002F46B4">
            <w:pPr>
              <w:pStyle w:val="TAC"/>
              <w:rPr>
                <w:rFonts w:cs="Arial"/>
                <w:szCs w:val="18"/>
              </w:rPr>
            </w:pPr>
            <w:r w:rsidRPr="00DE7B59">
              <w:rPr>
                <w:rFonts w:cs="Arial"/>
                <w:szCs w:val="18"/>
              </w:rPr>
              <w:t>≤ 27923336</w:t>
            </w:r>
          </w:p>
        </w:tc>
      </w:tr>
      <w:tr w:rsidR="00BB1C4F" w:rsidRPr="00DE7B59" w14:paraId="45BB9DDB" w14:textId="77777777" w:rsidTr="002F46B4">
        <w:trPr>
          <w:trHeight w:val="170"/>
          <w:jc w:val="center"/>
        </w:trPr>
        <w:tc>
          <w:tcPr>
            <w:tcW w:w="770" w:type="dxa"/>
            <w:vAlign w:val="center"/>
          </w:tcPr>
          <w:p w14:paraId="3ECD5B76" w14:textId="77777777" w:rsidR="00BB1C4F" w:rsidRPr="00DE7B59" w:rsidRDefault="00BB1C4F" w:rsidP="002F46B4">
            <w:pPr>
              <w:pStyle w:val="TAC"/>
              <w:rPr>
                <w:rFonts w:cs="Arial"/>
                <w:szCs w:val="18"/>
              </w:rPr>
            </w:pPr>
            <w:r w:rsidRPr="00DE7B59">
              <w:rPr>
                <w:rFonts w:cs="Arial"/>
                <w:szCs w:val="18"/>
              </w:rPr>
              <w:t>45</w:t>
            </w:r>
          </w:p>
        </w:tc>
        <w:tc>
          <w:tcPr>
            <w:tcW w:w="1016" w:type="dxa"/>
            <w:vAlign w:val="center"/>
          </w:tcPr>
          <w:p w14:paraId="673A8845" w14:textId="77777777" w:rsidR="00BB1C4F" w:rsidRPr="00DE7B59" w:rsidRDefault="00BB1C4F" w:rsidP="002F46B4">
            <w:pPr>
              <w:pStyle w:val="TAC"/>
              <w:rPr>
                <w:rFonts w:cs="Arial"/>
                <w:szCs w:val="18"/>
              </w:rPr>
            </w:pPr>
            <w:r w:rsidRPr="00DE7B59">
              <w:rPr>
                <w:rFonts w:cs="Arial"/>
                <w:szCs w:val="18"/>
              </w:rPr>
              <w:t>≤ 170</w:t>
            </w:r>
          </w:p>
        </w:tc>
        <w:tc>
          <w:tcPr>
            <w:tcW w:w="771" w:type="dxa"/>
            <w:vAlign w:val="center"/>
          </w:tcPr>
          <w:p w14:paraId="4B8AA711" w14:textId="77777777" w:rsidR="00BB1C4F" w:rsidRPr="00DE7B59" w:rsidRDefault="00BB1C4F" w:rsidP="002F46B4">
            <w:pPr>
              <w:pStyle w:val="TAC"/>
              <w:rPr>
                <w:rFonts w:cs="Arial"/>
                <w:szCs w:val="18"/>
              </w:rPr>
            </w:pPr>
            <w:r w:rsidRPr="00DE7B59">
              <w:rPr>
                <w:rFonts w:cs="Arial"/>
                <w:szCs w:val="18"/>
              </w:rPr>
              <w:t>109</w:t>
            </w:r>
          </w:p>
        </w:tc>
        <w:tc>
          <w:tcPr>
            <w:tcW w:w="1016" w:type="dxa"/>
            <w:vAlign w:val="center"/>
          </w:tcPr>
          <w:p w14:paraId="21381583" w14:textId="77777777" w:rsidR="00BB1C4F" w:rsidRPr="00DE7B59" w:rsidRDefault="00BB1C4F" w:rsidP="002F46B4">
            <w:pPr>
              <w:pStyle w:val="TAC"/>
              <w:rPr>
                <w:rFonts w:cs="Arial"/>
                <w:szCs w:val="18"/>
              </w:rPr>
            </w:pPr>
            <w:r w:rsidRPr="00DE7B59">
              <w:rPr>
                <w:rFonts w:cs="Arial"/>
                <w:szCs w:val="18"/>
              </w:rPr>
              <w:t>≤ 9488</w:t>
            </w:r>
          </w:p>
        </w:tc>
        <w:tc>
          <w:tcPr>
            <w:tcW w:w="771" w:type="dxa"/>
            <w:vAlign w:val="center"/>
          </w:tcPr>
          <w:p w14:paraId="7F9E105D" w14:textId="77777777" w:rsidR="00BB1C4F" w:rsidRPr="00DE7B59" w:rsidRDefault="00BB1C4F" w:rsidP="002F46B4">
            <w:pPr>
              <w:pStyle w:val="TAC"/>
              <w:rPr>
                <w:rFonts w:cs="Arial"/>
                <w:szCs w:val="18"/>
              </w:rPr>
            </w:pPr>
            <w:r w:rsidRPr="00DE7B59">
              <w:rPr>
                <w:rFonts w:cs="Arial"/>
                <w:szCs w:val="18"/>
              </w:rPr>
              <w:t>173</w:t>
            </w:r>
          </w:p>
        </w:tc>
        <w:tc>
          <w:tcPr>
            <w:tcW w:w="1261" w:type="dxa"/>
            <w:vAlign w:val="center"/>
          </w:tcPr>
          <w:p w14:paraId="6DE6AE74" w14:textId="77777777" w:rsidR="00BB1C4F" w:rsidRPr="00DE7B59" w:rsidRDefault="00BB1C4F" w:rsidP="002F46B4">
            <w:pPr>
              <w:pStyle w:val="TAC"/>
              <w:rPr>
                <w:rFonts w:cs="Arial"/>
                <w:szCs w:val="18"/>
              </w:rPr>
            </w:pPr>
            <w:r w:rsidRPr="00DE7B59">
              <w:rPr>
                <w:rFonts w:cs="Arial"/>
                <w:szCs w:val="18"/>
              </w:rPr>
              <w:t>≤ 531156</w:t>
            </w:r>
          </w:p>
        </w:tc>
        <w:tc>
          <w:tcPr>
            <w:tcW w:w="771" w:type="dxa"/>
            <w:vAlign w:val="center"/>
          </w:tcPr>
          <w:p w14:paraId="45BF7CEB" w14:textId="77777777" w:rsidR="00BB1C4F" w:rsidRPr="00DE7B59" w:rsidRDefault="00BB1C4F" w:rsidP="002F46B4">
            <w:pPr>
              <w:pStyle w:val="TAC"/>
              <w:rPr>
                <w:rFonts w:cs="Arial"/>
                <w:szCs w:val="18"/>
              </w:rPr>
            </w:pPr>
            <w:r w:rsidRPr="00DE7B59">
              <w:rPr>
                <w:rFonts w:cs="Arial"/>
                <w:szCs w:val="18"/>
              </w:rPr>
              <w:t>237</w:t>
            </w:r>
          </w:p>
        </w:tc>
        <w:tc>
          <w:tcPr>
            <w:tcW w:w="1507" w:type="dxa"/>
            <w:vAlign w:val="center"/>
          </w:tcPr>
          <w:p w14:paraId="5E28290C" w14:textId="77777777" w:rsidR="00BB1C4F" w:rsidRPr="00DE7B59" w:rsidRDefault="00BB1C4F" w:rsidP="002F46B4">
            <w:pPr>
              <w:pStyle w:val="TAC"/>
              <w:rPr>
                <w:rFonts w:cs="Arial"/>
                <w:szCs w:val="18"/>
              </w:rPr>
            </w:pPr>
            <w:r w:rsidRPr="00DE7B59">
              <w:rPr>
                <w:rFonts w:cs="Arial"/>
                <w:szCs w:val="18"/>
              </w:rPr>
              <w:t>≤ 29735875</w:t>
            </w:r>
          </w:p>
        </w:tc>
      </w:tr>
      <w:tr w:rsidR="00BB1C4F" w:rsidRPr="00DE7B59" w14:paraId="329276F5" w14:textId="77777777" w:rsidTr="002F46B4">
        <w:trPr>
          <w:trHeight w:val="170"/>
          <w:jc w:val="center"/>
        </w:trPr>
        <w:tc>
          <w:tcPr>
            <w:tcW w:w="770" w:type="dxa"/>
            <w:vAlign w:val="center"/>
          </w:tcPr>
          <w:p w14:paraId="49A3B4FF" w14:textId="77777777" w:rsidR="00BB1C4F" w:rsidRPr="00DE7B59" w:rsidRDefault="00BB1C4F" w:rsidP="002F46B4">
            <w:pPr>
              <w:pStyle w:val="TAC"/>
              <w:rPr>
                <w:rFonts w:cs="Arial"/>
                <w:szCs w:val="18"/>
              </w:rPr>
            </w:pPr>
            <w:r w:rsidRPr="00DE7B59">
              <w:rPr>
                <w:rFonts w:cs="Arial"/>
                <w:szCs w:val="18"/>
              </w:rPr>
              <w:t>46</w:t>
            </w:r>
          </w:p>
        </w:tc>
        <w:tc>
          <w:tcPr>
            <w:tcW w:w="1016" w:type="dxa"/>
            <w:vAlign w:val="center"/>
          </w:tcPr>
          <w:p w14:paraId="28637DB2" w14:textId="77777777" w:rsidR="00BB1C4F" w:rsidRPr="00DE7B59" w:rsidRDefault="00BB1C4F" w:rsidP="002F46B4">
            <w:pPr>
              <w:pStyle w:val="TAC"/>
              <w:rPr>
                <w:rFonts w:cs="Arial"/>
                <w:szCs w:val="18"/>
              </w:rPr>
            </w:pPr>
            <w:r w:rsidRPr="00DE7B59">
              <w:rPr>
                <w:rFonts w:cs="Arial"/>
                <w:szCs w:val="18"/>
              </w:rPr>
              <w:t>≤ 181</w:t>
            </w:r>
          </w:p>
        </w:tc>
        <w:tc>
          <w:tcPr>
            <w:tcW w:w="771" w:type="dxa"/>
            <w:vAlign w:val="center"/>
          </w:tcPr>
          <w:p w14:paraId="0BD9CE17" w14:textId="77777777" w:rsidR="00BB1C4F" w:rsidRPr="00DE7B59" w:rsidRDefault="00BB1C4F" w:rsidP="002F46B4">
            <w:pPr>
              <w:pStyle w:val="TAC"/>
              <w:rPr>
                <w:rFonts w:cs="Arial"/>
                <w:szCs w:val="18"/>
              </w:rPr>
            </w:pPr>
            <w:r w:rsidRPr="00DE7B59">
              <w:rPr>
                <w:rFonts w:cs="Arial"/>
                <w:szCs w:val="18"/>
              </w:rPr>
              <w:t>110</w:t>
            </w:r>
          </w:p>
        </w:tc>
        <w:tc>
          <w:tcPr>
            <w:tcW w:w="1016" w:type="dxa"/>
            <w:vAlign w:val="center"/>
          </w:tcPr>
          <w:p w14:paraId="3DC3F337" w14:textId="77777777" w:rsidR="00BB1C4F" w:rsidRPr="00DE7B59" w:rsidRDefault="00BB1C4F" w:rsidP="002F46B4">
            <w:pPr>
              <w:pStyle w:val="TAC"/>
              <w:rPr>
                <w:rFonts w:cs="Arial"/>
                <w:szCs w:val="18"/>
              </w:rPr>
            </w:pPr>
            <w:r w:rsidRPr="00DE7B59">
              <w:rPr>
                <w:rFonts w:cs="Arial"/>
                <w:szCs w:val="18"/>
              </w:rPr>
              <w:t>≤ 10104</w:t>
            </w:r>
          </w:p>
        </w:tc>
        <w:tc>
          <w:tcPr>
            <w:tcW w:w="771" w:type="dxa"/>
            <w:vAlign w:val="center"/>
          </w:tcPr>
          <w:p w14:paraId="21565AED" w14:textId="77777777" w:rsidR="00BB1C4F" w:rsidRPr="00DE7B59" w:rsidRDefault="00BB1C4F" w:rsidP="002F46B4">
            <w:pPr>
              <w:pStyle w:val="TAC"/>
              <w:rPr>
                <w:rFonts w:cs="Arial"/>
                <w:szCs w:val="18"/>
              </w:rPr>
            </w:pPr>
            <w:r w:rsidRPr="00DE7B59">
              <w:rPr>
                <w:rFonts w:cs="Arial"/>
                <w:szCs w:val="18"/>
              </w:rPr>
              <w:t>174</w:t>
            </w:r>
          </w:p>
        </w:tc>
        <w:tc>
          <w:tcPr>
            <w:tcW w:w="1261" w:type="dxa"/>
            <w:vAlign w:val="center"/>
          </w:tcPr>
          <w:p w14:paraId="08EAF6B1" w14:textId="77777777" w:rsidR="00BB1C4F" w:rsidRPr="00DE7B59" w:rsidRDefault="00BB1C4F" w:rsidP="002F46B4">
            <w:pPr>
              <w:pStyle w:val="TAC"/>
              <w:rPr>
                <w:rFonts w:cs="Arial"/>
                <w:szCs w:val="18"/>
              </w:rPr>
            </w:pPr>
            <w:r w:rsidRPr="00DE7B59">
              <w:rPr>
                <w:rFonts w:cs="Arial"/>
                <w:szCs w:val="18"/>
              </w:rPr>
              <w:t>≤ 565634</w:t>
            </w:r>
          </w:p>
        </w:tc>
        <w:tc>
          <w:tcPr>
            <w:tcW w:w="771" w:type="dxa"/>
            <w:vAlign w:val="center"/>
          </w:tcPr>
          <w:p w14:paraId="39068771" w14:textId="77777777" w:rsidR="00BB1C4F" w:rsidRPr="00DE7B59" w:rsidRDefault="00BB1C4F" w:rsidP="002F46B4">
            <w:pPr>
              <w:pStyle w:val="TAC"/>
              <w:rPr>
                <w:rFonts w:cs="Arial"/>
                <w:szCs w:val="18"/>
              </w:rPr>
            </w:pPr>
            <w:r w:rsidRPr="00DE7B59">
              <w:rPr>
                <w:rFonts w:cs="Arial"/>
                <w:szCs w:val="18"/>
              </w:rPr>
              <w:t>238</w:t>
            </w:r>
          </w:p>
        </w:tc>
        <w:tc>
          <w:tcPr>
            <w:tcW w:w="1507" w:type="dxa"/>
            <w:vAlign w:val="center"/>
          </w:tcPr>
          <w:p w14:paraId="4A86DB28" w14:textId="77777777" w:rsidR="00BB1C4F" w:rsidRPr="00DE7B59" w:rsidRDefault="00BB1C4F" w:rsidP="002F46B4">
            <w:pPr>
              <w:pStyle w:val="TAC"/>
              <w:rPr>
                <w:rFonts w:cs="Arial"/>
                <w:szCs w:val="18"/>
              </w:rPr>
            </w:pPr>
            <w:r w:rsidRPr="00DE7B59">
              <w:rPr>
                <w:rFonts w:cs="Arial"/>
                <w:szCs w:val="18"/>
              </w:rPr>
              <w:t>≤ 31666069</w:t>
            </w:r>
          </w:p>
        </w:tc>
      </w:tr>
      <w:tr w:rsidR="00BB1C4F" w:rsidRPr="00DE7B59" w14:paraId="0EE658F4" w14:textId="77777777" w:rsidTr="002F46B4">
        <w:trPr>
          <w:trHeight w:val="170"/>
          <w:jc w:val="center"/>
        </w:trPr>
        <w:tc>
          <w:tcPr>
            <w:tcW w:w="770" w:type="dxa"/>
            <w:vAlign w:val="center"/>
          </w:tcPr>
          <w:p w14:paraId="37EA5E49" w14:textId="77777777" w:rsidR="00BB1C4F" w:rsidRPr="00DE7B59" w:rsidRDefault="00BB1C4F" w:rsidP="002F46B4">
            <w:pPr>
              <w:pStyle w:val="TAC"/>
              <w:rPr>
                <w:rFonts w:cs="Arial"/>
                <w:szCs w:val="18"/>
              </w:rPr>
            </w:pPr>
            <w:r w:rsidRPr="00DE7B59">
              <w:rPr>
                <w:rFonts w:cs="Arial"/>
                <w:szCs w:val="18"/>
              </w:rPr>
              <w:t>47</w:t>
            </w:r>
          </w:p>
        </w:tc>
        <w:tc>
          <w:tcPr>
            <w:tcW w:w="1016" w:type="dxa"/>
            <w:vAlign w:val="center"/>
          </w:tcPr>
          <w:p w14:paraId="352FE2B9" w14:textId="77777777" w:rsidR="00BB1C4F" w:rsidRPr="00DE7B59" w:rsidRDefault="00BB1C4F" w:rsidP="002F46B4">
            <w:pPr>
              <w:pStyle w:val="TAC"/>
              <w:rPr>
                <w:rFonts w:cs="Arial"/>
                <w:szCs w:val="18"/>
              </w:rPr>
            </w:pPr>
            <w:r w:rsidRPr="00DE7B59">
              <w:rPr>
                <w:rFonts w:cs="Arial"/>
                <w:szCs w:val="18"/>
              </w:rPr>
              <w:t>≤ 193</w:t>
            </w:r>
          </w:p>
        </w:tc>
        <w:tc>
          <w:tcPr>
            <w:tcW w:w="771" w:type="dxa"/>
            <w:vAlign w:val="center"/>
          </w:tcPr>
          <w:p w14:paraId="0919A2A2" w14:textId="77777777" w:rsidR="00BB1C4F" w:rsidRPr="00DE7B59" w:rsidRDefault="00BB1C4F" w:rsidP="002F46B4">
            <w:pPr>
              <w:pStyle w:val="TAC"/>
              <w:rPr>
                <w:rFonts w:cs="Arial"/>
                <w:szCs w:val="18"/>
              </w:rPr>
            </w:pPr>
            <w:r w:rsidRPr="00DE7B59">
              <w:rPr>
                <w:rFonts w:cs="Arial"/>
                <w:szCs w:val="18"/>
              </w:rPr>
              <w:t>111</w:t>
            </w:r>
          </w:p>
        </w:tc>
        <w:tc>
          <w:tcPr>
            <w:tcW w:w="1016" w:type="dxa"/>
            <w:vAlign w:val="center"/>
          </w:tcPr>
          <w:p w14:paraId="3780E902" w14:textId="77777777" w:rsidR="00BB1C4F" w:rsidRPr="00DE7B59" w:rsidRDefault="00BB1C4F" w:rsidP="002F46B4">
            <w:pPr>
              <w:pStyle w:val="TAC"/>
              <w:rPr>
                <w:rFonts w:cs="Arial"/>
                <w:szCs w:val="18"/>
              </w:rPr>
            </w:pPr>
            <w:r w:rsidRPr="00DE7B59">
              <w:rPr>
                <w:rFonts w:cs="Arial"/>
                <w:szCs w:val="18"/>
              </w:rPr>
              <w:t>≤ 10760</w:t>
            </w:r>
          </w:p>
        </w:tc>
        <w:tc>
          <w:tcPr>
            <w:tcW w:w="771" w:type="dxa"/>
            <w:vAlign w:val="center"/>
          </w:tcPr>
          <w:p w14:paraId="6777C87E" w14:textId="77777777" w:rsidR="00BB1C4F" w:rsidRPr="00DE7B59" w:rsidRDefault="00BB1C4F" w:rsidP="002F46B4">
            <w:pPr>
              <w:pStyle w:val="TAC"/>
              <w:rPr>
                <w:rFonts w:cs="Arial"/>
                <w:szCs w:val="18"/>
              </w:rPr>
            </w:pPr>
            <w:r w:rsidRPr="00DE7B59">
              <w:rPr>
                <w:rFonts w:cs="Arial"/>
                <w:szCs w:val="18"/>
              </w:rPr>
              <w:t>175</w:t>
            </w:r>
          </w:p>
        </w:tc>
        <w:tc>
          <w:tcPr>
            <w:tcW w:w="1261" w:type="dxa"/>
            <w:vAlign w:val="center"/>
          </w:tcPr>
          <w:p w14:paraId="795370A6" w14:textId="77777777" w:rsidR="00BB1C4F" w:rsidRPr="00DE7B59" w:rsidRDefault="00BB1C4F" w:rsidP="002F46B4">
            <w:pPr>
              <w:pStyle w:val="TAC"/>
              <w:rPr>
                <w:rFonts w:cs="Arial"/>
                <w:szCs w:val="18"/>
              </w:rPr>
            </w:pPr>
            <w:r w:rsidRPr="00DE7B59">
              <w:rPr>
                <w:rFonts w:cs="Arial"/>
                <w:szCs w:val="18"/>
              </w:rPr>
              <w:t>≤ 602350</w:t>
            </w:r>
          </w:p>
        </w:tc>
        <w:tc>
          <w:tcPr>
            <w:tcW w:w="771" w:type="dxa"/>
            <w:vAlign w:val="center"/>
          </w:tcPr>
          <w:p w14:paraId="11157935" w14:textId="77777777" w:rsidR="00BB1C4F" w:rsidRPr="00DE7B59" w:rsidRDefault="00BB1C4F" w:rsidP="002F46B4">
            <w:pPr>
              <w:pStyle w:val="TAC"/>
              <w:rPr>
                <w:rFonts w:cs="Arial"/>
                <w:szCs w:val="18"/>
              </w:rPr>
            </w:pPr>
            <w:r w:rsidRPr="00DE7B59">
              <w:rPr>
                <w:rFonts w:cs="Arial"/>
                <w:szCs w:val="18"/>
              </w:rPr>
              <w:t>239</w:t>
            </w:r>
          </w:p>
        </w:tc>
        <w:tc>
          <w:tcPr>
            <w:tcW w:w="1507" w:type="dxa"/>
            <w:vAlign w:val="center"/>
          </w:tcPr>
          <w:p w14:paraId="7FD7A51D" w14:textId="77777777" w:rsidR="00BB1C4F" w:rsidRPr="00DE7B59" w:rsidRDefault="00BB1C4F" w:rsidP="002F46B4">
            <w:pPr>
              <w:pStyle w:val="TAC"/>
              <w:rPr>
                <w:rFonts w:cs="Arial"/>
                <w:szCs w:val="18"/>
              </w:rPr>
            </w:pPr>
            <w:r w:rsidRPr="00DE7B59">
              <w:rPr>
                <w:rFonts w:cs="Arial"/>
                <w:szCs w:val="18"/>
              </w:rPr>
              <w:t>≤ 33721553</w:t>
            </w:r>
          </w:p>
        </w:tc>
      </w:tr>
      <w:tr w:rsidR="00BB1C4F" w:rsidRPr="00DE7B59" w14:paraId="5E3C7E10" w14:textId="77777777" w:rsidTr="002F46B4">
        <w:trPr>
          <w:trHeight w:val="170"/>
          <w:jc w:val="center"/>
        </w:trPr>
        <w:tc>
          <w:tcPr>
            <w:tcW w:w="770" w:type="dxa"/>
            <w:vAlign w:val="center"/>
          </w:tcPr>
          <w:p w14:paraId="35EF2F3B" w14:textId="77777777" w:rsidR="00BB1C4F" w:rsidRPr="00DE7B59" w:rsidRDefault="00BB1C4F" w:rsidP="002F46B4">
            <w:pPr>
              <w:pStyle w:val="TAC"/>
              <w:rPr>
                <w:rFonts w:cs="Arial"/>
                <w:szCs w:val="18"/>
              </w:rPr>
            </w:pPr>
            <w:r w:rsidRPr="00DE7B59">
              <w:rPr>
                <w:rFonts w:cs="Arial"/>
                <w:szCs w:val="18"/>
              </w:rPr>
              <w:t>48</w:t>
            </w:r>
          </w:p>
        </w:tc>
        <w:tc>
          <w:tcPr>
            <w:tcW w:w="1016" w:type="dxa"/>
            <w:vAlign w:val="center"/>
          </w:tcPr>
          <w:p w14:paraId="33F3B2D1" w14:textId="77777777" w:rsidR="00BB1C4F" w:rsidRPr="00DE7B59" w:rsidRDefault="00BB1C4F" w:rsidP="002F46B4">
            <w:pPr>
              <w:pStyle w:val="TAC"/>
              <w:rPr>
                <w:rFonts w:cs="Arial"/>
                <w:szCs w:val="18"/>
              </w:rPr>
            </w:pPr>
            <w:r w:rsidRPr="00DE7B59">
              <w:rPr>
                <w:rFonts w:cs="Arial"/>
                <w:szCs w:val="18"/>
              </w:rPr>
              <w:t>≤ 205</w:t>
            </w:r>
          </w:p>
        </w:tc>
        <w:tc>
          <w:tcPr>
            <w:tcW w:w="771" w:type="dxa"/>
            <w:vAlign w:val="center"/>
          </w:tcPr>
          <w:p w14:paraId="271FC13C" w14:textId="77777777" w:rsidR="00BB1C4F" w:rsidRPr="00DE7B59" w:rsidRDefault="00BB1C4F" w:rsidP="002F46B4">
            <w:pPr>
              <w:pStyle w:val="TAC"/>
              <w:rPr>
                <w:rFonts w:cs="Arial"/>
                <w:szCs w:val="18"/>
              </w:rPr>
            </w:pPr>
            <w:r w:rsidRPr="00DE7B59">
              <w:rPr>
                <w:rFonts w:cs="Arial"/>
                <w:szCs w:val="18"/>
              </w:rPr>
              <w:t>112</w:t>
            </w:r>
          </w:p>
        </w:tc>
        <w:tc>
          <w:tcPr>
            <w:tcW w:w="1016" w:type="dxa"/>
            <w:vAlign w:val="center"/>
          </w:tcPr>
          <w:p w14:paraId="0844F550" w14:textId="77777777" w:rsidR="00BB1C4F" w:rsidRPr="00DE7B59" w:rsidRDefault="00BB1C4F" w:rsidP="002F46B4">
            <w:pPr>
              <w:pStyle w:val="TAC"/>
              <w:rPr>
                <w:rFonts w:cs="Arial"/>
                <w:szCs w:val="18"/>
              </w:rPr>
            </w:pPr>
            <w:r w:rsidRPr="00DE7B59">
              <w:rPr>
                <w:rFonts w:cs="Arial"/>
                <w:szCs w:val="18"/>
              </w:rPr>
              <w:t>≤ 11458</w:t>
            </w:r>
          </w:p>
        </w:tc>
        <w:tc>
          <w:tcPr>
            <w:tcW w:w="771" w:type="dxa"/>
            <w:vAlign w:val="center"/>
          </w:tcPr>
          <w:p w14:paraId="5883C1B9" w14:textId="77777777" w:rsidR="00BB1C4F" w:rsidRPr="00DE7B59" w:rsidRDefault="00BB1C4F" w:rsidP="002F46B4">
            <w:pPr>
              <w:pStyle w:val="TAC"/>
              <w:rPr>
                <w:rFonts w:cs="Arial"/>
                <w:szCs w:val="18"/>
              </w:rPr>
            </w:pPr>
            <w:r w:rsidRPr="00DE7B59">
              <w:rPr>
                <w:rFonts w:cs="Arial"/>
                <w:szCs w:val="18"/>
              </w:rPr>
              <w:t>176</w:t>
            </w:r>
          </w:p>
        </w:tc>
        <w:tc>
          <w:tcPr>
            <w:tcW w:w="1261" w:type="dxa"/>
            <w:vAlign w:val="center"/>
          </w:tcPr>
          <w:p w14:paraId="51ABB0DF" w14:textId="77777777" w:rsidR="00BB1C4F" w:rsidRPr="00DE7B59" w:rsidRDefault="00BB1C4F" w:rsidP="002F46B4">
            <w:pPr>
              <w:pStyle w:val="TAC"/>
              <w:rPr>
                <w:rFonts w:cs="Arial"/>
                <w:szCs w:val="18"/>
              </w:rPr>
            </w:pPr>
            <w:r w:rsidRPr="00DE7B59">
              <w:rPr>
                <w:rFonts w:cs="Arial"/>
                <w:szCs w:val="18"/>
              </w:rPr>
              <w:t>≤ 641449</w:t>
            </w:r>
          </w:p>
        </w:tc>
        <w:tc>
          <w:tcPr>
            <w:tcW w:w="771" w:type="dxa"/>
            <w:vAlign w:val="center"/>
          </w:tcPr>
          <w:p w14:paraId="42AD2C9C" w14:textId="77777777" w:rsidR="00BB1C4F" w:rsidRPr="00DE7B59" w:rsidRDefault="00BB1C4F" w:rsidP="002F46B4">
            <w:pPr>
              <w:pStyle w:val="TAC"/>
              <w:rPr>
                <w:rFonts w:cs="Arial"/>
                <w:szCs w:val="18"/>
              </w:rPr>
            </w:pPr>
            <w:r w:rsidRPr="00DE7B59">
              <w:rPr>
                <w:rFonts w:cs="Arial"/>
                <w:szCs w:val="18"/>
              </w:rPr>
              <w:t>240</w:t>
            </w:r>
          </w:p>
        </w:tc>
        <w:tc>
          <w:tcPr>
            <w:tcW w:w="1507" w:type="dxa"/>
            <w:vAlign w:val="center"/>
          </w:tcPr>
          <w:p w14:paraId="08952F19" w14:textId="77777777" w:rsidR="00BB1C4F" w:rsidRPr="00DE7B59" w:rsidRDefault="00BB1C4F" w:rsidP="002F46B4">
            <w:pPr>
              <w:pStyle w:val="TAC"/>
              <w:rPr>
                <w:rFonts w:cs="Arial"/>
                <w:szCs w:val="18"/>
              </w:rPr>
            </w:pPr>
            <w:r w:rsidRPr="00DE7B59">
              <w:rPr>
                <w:rFonts w:cs="Arial"/>
                <w:szCs w:val="18"/>
              </w:rPr>
              <w:t>≤ 35910462</w:t>
            </w:r>
          </w:p>
        </w:tc>
      </w:tr>
      <w:tr w:rsidR="00BB1C4F" w:rsidRPr="00DE7B59" w14:paraId="65226B53" w14:textId="77777777" w:rsidTr="002F46B4">
        <w:trPr>
          <w:trHeight w:val="170"/>
          <w:jc w:val="center"/>
        </w:trPr>
        <w:tc>
          <w:tcPr>
            <w:tcW w:w="770" w:type="dxa"/>
            <w:vAlign w:val="center"/>
          </w:tcPr>
          <w:p w14:paraId="51BD1D8E" w14:textId="77777777" w:rsidR="00BB1C4F" w:rsidRPr="00DE7B59" w:rsidRDefault="00BB1C4F" w:rsidP="002F46B4">
            <w:pPr>
              <w:pStyle w:val="TAC"/>
              <w:rPr>
                <w:rFonts w:cs="Arial"/>
                <w:szCs w:val="18"/>
              </w:rPr>
            </w:pPr>
            <w:r w:rsidRPr="00DE7B59">
              <w:rPr>
                <w:rFonts w:cs="Arial"/>
                <w:szCs w:val="18"/>
              </w:rPr>
              <w:t>49</w:t>
            </w:r>
          </w:p>
        </w:tc>
        <w:tc>
          <w:tcPr>
            <w:tcW w:w="1016" w:type="dxa"/>
            <w:vAlign w:val="center"/>
          </w:tcPr>
          <w:p w14:paraId="5F23A015" w14:textId="77777777" w:rsidR="00BB1C4F" w:rsidRPr="00DE7B59" w:rsidRDefault="00BB1C4F" w:rsidP="002F46B4">
            <w:pPr>
              <w:pStyle w:val="TAC"/>
              <w:rPr>
                <w:rFonts w:cs="Arial"/>
                <w:szCs w:val="18"/>
              </w:rPr>
            </w:pPr>
            <w:r w:rsidRPr="00DE7B59">
              <w:rPr>
                <w:rFonts w:cs="Arial"/>
                <w:szCs w:val="18"/>
              </w:rPr>
              <w:t>≤ 218</w:t>
            </w:r>
          </w:p>
        </w:tc>
        <w:tc>
          <w:tcPr>
            <w:tcW w:w="771" w:type="dxa"/>
            <w:vAlign w:val="center"/>
          </w:tcPr>
          <w:p w14:paraId="74C13B1D" w14:textId="77777777" w:rsidR="00BB1C4F" w:rsidRPr="00DE7B59" w:rsidRDefault="00BB1C4F" w:rsidP="002F46B4">
            <w:pPr>
              <w:pStyle w:val="TAC"/>
              <w:rPr>
                <w:rFonts w:cs="Arial"/>
                <w:szCs w:val="18"/>
              </w:rPr>
            </w:pPr>
            <w:r w:rsidRPr="00DE7B59">
              <w:rPr>
                <w:rFonts w:cs="Arial"/>
                <w:szCs w:val="18"/>
              </w:rPr>
              <w:t>113</w:t>
            </w:r>
          </w:p>
        </w:tc>
        <w:tc>
          <w:tcPr>
            <w:tcW w:w="1016" w:type="dxa"/>
            <w:vAlign w:val="center"/>
          </w:tcPr>
          <w:p w14:paraId="3405C08C" w14:textId="77777777" w:rsidR="00BB1C4F" w:rsidRPr="00DE7B59" w:rsidRDefault="00BB1C4F" w:rsidP="002F46B4">
            <w:pPr>
              <w:pStyle w:val="TAC"/>
              <w:rPr>
                <w:rFonts w:cs="Arial"/>
                <w:szCs w:val="18"/>
              </w:rPr>
            </w:pPr>
            <w:r w:rsidRPr="00DE7B59">
              <w:rPr>
                <w:rFonts w:cs="Arial"/>
                <w:szCs w:val="18"/>
              </w:rPr>
              <w:t>≤ 12202</w:t>
            </w:r>
          </w:p>
        </w:tc>
        <w:tc>
          <w:tcPr>
            <w:tcW w:w="771" w:type="dxa"/>
            <w:vAlign w:val="center"/>
          </w:tcPr>
          <w:p w14:paraId="5BB87BD2" w14:textId="77777777" w:rsidR="00BB1C4F" w:rsidRPr="00DE7B59" w:rsidRDefault="00BB1C4F" w:rsidP="002F46B4">
            <w:pPr>
              <w:pStyle w:val="TAC"/>
              <w:rPr>
                <w:rFonts w:cs="Arial"/>
                <w:szCs w:val="18"/>
              </w:rPr>
            </w:pPr>
            <w:r w:rsidRPr="00DE7B59">
              <w:rPr>
                <w:rFonts w:cs="Arial"/>
                <w:szCs w:val="18"/>
              </w:rPr>
              <w:t>177</w:t>
            </w:r>
          </w:p>
        </w:tc>
        <w:tc>
          <w:tcPr>
            <w:tcW w:w="1261" w:type="dxa"/>
            <w:vAlign w:val="center"/>
          </w:tcPr>
          <w:p w14:paraId="4F7313A2" w14:textId="77777777" w:rsidR="00BB1C4F" w:rsidRPr="00DE7B59" w:rsidRDefault="00BB1C4F" w:rsidP="002F46B4">
            <w:pPr>
              <w:pStyle w:val="TAC"/>
              <w:rPr>
                <w:rFonts w:cs="Arial"/>
                <w:szCs w:val="18"/>
              </w:rPr>
            </w:pPr>
            <w:r w:rsidRPr="00DE7B59">
              <w:rPr>
                <w:rFonts w:cs="Arial"/>
                <w:szCs w:val="18"/>
              </w:rPr>
              <w:t>≤ 683087</w:t>
            </w:r>
          </w:p>
        </w:tc>
        <w:tc>
          <w:tcPr>
            <w:tcW w:w="771" w:type="dxa"/>
            <w:vAlign w:val="center"/>
          </w:tcPr>
          <w:p w14:paraId="0CC520B8" w14:textId="77777777" w:rsidR="00BB1C4F" w:rsidRPr="00DE7B59" w:rsidRDefault="00BB1C4F" w:rsidP="002F46B4">
            <w:pPr>
              <w:pStyle w:val="TAC"/>
              <w:rPr>
                <w:rFonts w:cs="Arial"/>
                <w:szCs w:val="18"/>
              </w:rPr>
            </w:pPr>
            <w:r w:rsidRPr="00DE7B59">
              <w:rPr>
                <w:rFonts w:cs="Arial"/>
                <w:szCs w:val="18"/>
              </w:rPr>
              <w:t>241</w:t>
            </w:r>
          </w:p>
        </w:tc>
        <w:tc>
          <w:tcPr>
            <w:tcW w:w="1507" w:type="dxa"/>
            <w:vAlign w:val="center"/>
          </w:tcPr>
          <w:p w14:paraId="0184F7C8" w14:textId="77777777" w:rsidR="00BB1C4F" w:rsidRPr="00DE7B59" w:rsidRDefault="00BB1C4F" w:rsidP="002F46B4">
            <w:pPr>
              <w:pStyle w:val="TAC"/>
              <w:rPr>
                <w:rFonts w:cs="Arial"/>
                <w:szCs w:val="18"/>
              </w:rPr>
            </w:pPr>
            <w:r w:rsidRPr="00DE7B59">
              <w:rPr>
                <w:rFonts w:cs="Arial"/>
                <w:szCs w:val="18"/>
              </w:rPr>
              <w:t>≤ 38241455</w:t>
            </w:r>
          </w:p>
        </w:tc>
      </w:tr>
      <w:tr w:rsidR="00BB1C4F" w:rsidRPr="00DE7B59" w14:paraId="01B97473" w14:textId="77777777" w:rsidTr="002F46B4">
        <w:trPr>
          <w:trHeight w:val="170"/>
          <w:jc w:val="center"/>
        </w:trPr>
        <w:tc>
          <w:tcPr>
            <w:tcW w:w="770" w:type="dxa"/>
            <w:vAlign w:val="center"/>
          </w:tcPr>
          <w:p w14:paraId="747C4DC8" w14:textId="77777777" w:rsidR="00BB1C4F" w:rsidRPr="00DE7B59" w:rsidRDefault="00BB1C4F" w:rsidP="002F46B4">
            <w:pPr>
              <w:pStyle w:val="TAC"/>
              <w:rPr>
                <w:rFonts w:cs="Arial"/>
                <w:szCs w:val="18"/>
              </w:rPr>
            </w:pPr>
            <w:r w:rsidRPr="00DE7B59">
              <w:rPr>
                <w:rFonts w:cs="Arial"/>
                <w:szCs w:val="18"/>
              </w:rPr>
              <w:t>50</w:t>
            </w:r>
          </w:p>
        </w:tc>
        <w:tc>
          <w:tcPr>
            <w:tcW w:w="1016" w:type="dxa"/>
            <w:vAlign w:val="center"/>
          </w:tcPr>
          <w:p w14:paraId="5FC0D5E9" w14:textId="77777777" w:rsidR="00BB1C4F" w:rsidRPr="00DE7B59" w:rsidRDefault="00BB1C4F" w:rsidP="002F46B4">
            <w:pPr>
              <w:pStyle w:val="TAC"/>
              <w:rPr>
                <w:rFonts w:cs="Arial"/>
                <w:szCs w:val="18"/>
              </w:rPr>
            </w:pPr>
            <w:r w:rsidRPr="00DE7B59">
              <w:rPr>
                <w:rFonts w:cs="Arial"/>
                <w:szCs w:val="18"/>
              </w:rPr>
              <w:t>≤ 233</w:t>
            </w:r>
          </w:p>
        </w:tc>
        <w:tc>
          <w:tcPr>
            <w:tcW w:w="771" w:type="dxa"/>
            <w:vAlign w:val="center"/>
          </w:tcPr>
          <w:p w14:paraId="03DB26FC" w14:textId="77777777" w:rsidR="00BB1C4F" w:rsidRPr="00DE7B59" w:rsidRDefault="00BB1C4F" w:rsidP="002F46B4">
            <w:pPr>
              <w:pStyle w:val="TAC"/>
              <w:rPr>
                <w:rFonts w:cs="Arial"/>
                <w:szCs w:val="18"/>
              </w:rPr>
            </w:pPr>
            <w:r w:rsidRPr="00DE7B59">
              <w:rPr>
                <w:rFonts w:cs="Arial"/>
                <w:szCs w:val="18"/>
              </w:rPr>
              <w:t>114</w:t>
            </w:r>
          </w:p>
        </w:tc>
        <w:tc>
          <w:tcPr>
            <w:tcW w:w="1016" w:type="dxa"/>
            <w:vAlign w:val="center"/>
          </w:tcPr>
          <w:p w14:paraId="09735523" w14:textId="77777777" w:rsidR="00BB1C4F" w:rsidRPr="00DE7B59" w:rsidRDefault="00BB1C4F" w:rsidP="002F46B4">
            <w:pPr>
              <w:pStyle w:val="TAC"/>
              <w:rPr>
                <w:rFonts w:cs="Arial"/>
                <w:szCs w:val="18"/>
              </w:rPr>
            </w:pPr>
            <w:r w:rsidRPr="00DE7B59">
              <w:rPr>
                <w:rFonts w:cs="Arial"/>
                <w:szCs w:val="18"/>
              </w:rPr>
              <w:t>≤ 12994</w:t>
            </w:r>
          </w:p>
        </w:tc>
        <w:tc>
          <w:tcPr>
            <w:tcW w:w="771" w:type="dxa"/>
            <w:vAlign w:val="center"/>
          </w:tcPr>
          <w:p w14:paraId="2895CD0C" w14:textId="77777777" w:rsidR="00BB1C4F" w:rsidRPr="00DE7B59" w:rsidRDefault="00BB1C4F" w:rsidP="002F46B4">
            <w:pPr>
              <w:pStyle w:val="TAC"/>
              <w:rPr>
                <w:rFonts w:cs="Arial"/>
                <w:szCs w:val="18"/>
              </w:rPr>
            </w:pPr>
            <w:r w:rsidRPr="00DE7B59">
              <w:rPr>
                <w:rFonts w:cs="Arial"/>
                <w:szCs w:val="18"/>
              </w:rPr>
              <w:t>178</w:t>
            </w:r>
          </w:p>
        </w:tc>
        <w:tc>
          <w:tcPr>
            <w:tcW w:w="1261" w:type="dxa"/>
            <w:vAlign w:val="center"/>
          </w:tcPr>
          <w:p w14:paraId="15E81B15" w14:textId="77777777" w:rsidR="00BB1C4F" w:rsidRPr="00DE7B59" w:rsidRDefault="00BB1C4F" w:rsidP="002F46B4">
            <w:pPr>
              <w:pStyle w:val="TAC"/>
              <w:rPr>
                <w:rFonts w:cs="Arial"/>
                <w:szCs w:val="18"/>
              </w:rPr>
            </w:pPr>
            <w:r w:rsidRPr="00DE7B59">
              <w:rPr>
                <w:rFonts w:cs="Arial"/>
                <w:szCs w:val="18"/>
              </w:rPr>
              <w:t>≤ 727427</w:t>
            </w:r>
          </w:p>
        </w:tc>
        <w:tc>
          <w:tcPr>
            <w:tcW w:w="771" w:type="dxa"/>
            <w:vAlign w:val="center"/>
          </w:tcPr>
          <w:p w14:paraId="0463A051" w14:textId="77777777" w:rsidR="00BB1C4F" w:rsidRPr="00DE7B59" w:rsidRDefault="00BB1C4F" w:rsidP="002F46B4">
            <w:pPr>
              <w:pStyle w:val="TAC"/>
              <w:rPr>
                <w:rFonts w:cs="Arial"/>
                <w:szCs w:val="18"/>
              </w:rPr>
            </w:pPr>
            <w:r w:rsidRPr="00DE7B59">
              <w:rPr>
                <w:rFonts w:cs="Arial"/>
                <w:szCs w:val="18"/>
              </w:rPr>
              <w:t>242</w:t>
            </w:r>
          </w:p>
        </w:tc>
        <w:tc>
          <w:tcPr>
            <w:tcW w:w="1507" w:type="dxa"/>
            <w:vAlign w:val="center"/>
          </w:tcPr>
          <w:p w14:paraId="7D09F2ED" w14:textId="77777777" w:rsidR="00BB1C4F" w:rsidRPr="00DE7B59" w:rsidRDefault="00BB1C4F" w:rsidP="002F46B4">
            <w:pPr>
              <w:pStyle w:val="TAC"/>
              <w:rPr>
                <w:rFonts w:cs="Arial"/>
                <w:szCs w:val="18"/>
              </w:rPr>
            </w:pPr>
            <w:r w:rsidRPr="00DE7B59">
              <w:rPr>
                <w:rFonts w:cs="Arial"/>
                <w:szCs w:val="18"/>
              </w:rPr>
              <w:t>≤ 40723756</w:t>
            </w:r>
          </w:p>
        </w:tc>
      </w:tr>
      <w:tr w:rsidR="00BB1C4F" w:rsidRPr="00DE7B59" w14:paraId="69DCBC79" w14:textId="77777777" w:rsidTr="002F46B4">
        <w:trPr>
          <w:trHeight w:val="170"/>
          <w:jc w:val="center"/>
        </w:trPr>
        <w:tc>
          <w:tcPr>
            <w:tcW w:w="770" w:type="dxa"/>
            <w:vAlign w:val="center"/>
          </w:tcPr>
          <w:p w14:paraId="42B5071D" w14:textId="77777777" w:rsidR="00BB1C4F" w:rsidRPr="00DE7B59" w:rsidRDefault="00BB1C4F" w:rsidP="002F46B4">
            <w:pPr>
              <w:pStyle w:val="TAC"/>
              <w:rPr>
                <w:rFonts w:cs="Arial"/>
                <w:szCs w:val="18"/>
              </w:rPr>
            </w:pPr>
            <w:r w:rsidRPr="00DE7B59">
              <w:rPr>
                <w:rFonts w:cs="Arial"/>
                <w:szCs w:val="18"/>
              </w:rPr>
              <w:t>51</w:t>
            </w:r>
          </w:p>
        </w:tc>
        <w:tc>
          <w:tcPr>
            <w:tcW w:w="1016" w:type="dxa"/>
            <w:vAlign w:val="center"/>
          </w:tcPr>
          <w:p w14:paraId="35DECB3D" w14:textId="77777777" w:rsidR="00BB1C4F" w:rsidRPr="00DE7B59" w:rsidRDefault="00BB1C4F" w:rsidP="002F46B4">
            <w:pPr>
              <w:pStyle w:val="TAC"/>
              <w:rPr>
                <w:rFonts w:cs="Arial"/>
                <w:szCs w:val="18"/>
              </w:rPr>
            </w:pPr>
            <w:r w:rsidRPr="00DE7B59">
              <w:rPr>
                <w:rFonts w:cs="Arial"/>
                <w:szCs w:val="18"/>
              </w:rPr>
              <w:t>≤ 248</w:t>
            </w:r>
          </w:p>
        </w:tc>
        <w:tc>
          <w:tcPr>
            <w:tcW w:w="771" w:type="dxa"/>
            <w:vAlign w:val="center"/>
          </w:tcPr>
          <w:p w14:paraId="3F27BCA0" w14:textId="77777777" w:rsidR="00BB1C4F" w:rsidRPr="00DE7B59" w:rsidRDefault="00BB1C4F" w:rsidP="002F46B4">
            <w:pPr>
              <w:pStyle w:val="TAC"/>
              <w:rPr>
                <w:rFonts w:cs="Arial"/>
                <w:szCs w:val="18"/>
              </w:rPr>
            </w:pPr>
            <w:r w:rsidRPr="00DE7B59">
              <w:rPr>
                <w:rFonts w:cs="Arial"/>
                <w:szCs w:val="18"/>
              </w:rPr>
              <w:t>115</w:t>
            </w:r>
          </w:p>
        </w:tc>
        <w:tc>
          <w:tcPr>
            <w:tcW w:w="1016" w:type="dxa"/>
            <w:vAlign w:val="center"/>
          </w:tcPr>
          <w:p w14:paraId="727C1B51" w14:textId="77777777" w:rsidR="00BB1C4F" w:rsidRPr="00DE7B59" w:rsidRDefault="00BB1C4F" w:rsidP="002F46B4">
            <w:pPr>
              <w:pStyle w:val="TAC"/>
              <w:rPr>
                <w:rFonts w:cs="Arial"/>
                <w:szCs w:val="18"/>
              </w:rPr>
            </w:pPr>
            <w:r w:rsidRPr="00DE7B59">
              <w:rPr>
                <w:rFonts w:cs="Arial"/>
                <w:szCs w:val="18"/>
              </w:rPr>
              <w:t>≤ 13838</w:t>
            </w:r>
          </w:p>
        </w:tc>
        <w:tc>
          <w:tcPr>
            <w:tcW w:w="771" w:type="dxa"/>
            <w:vAlign w:val="center"/>
          </w:tcPr>
          <w:p w14:paraId="1E30E06C" w14:textId="77777777" w:rsidR="00BB1C4F" w:rsidRPr="00DE7B59" w:rsidRDefault="00BB1C4F" w:rsidP="002F46B4">
            <w:pPr>
              <w:pStyle w:val="TAC"/>
              <w:rPr>
                <w:rFonts w:cs="Arial"/>
                <w:szCs w:val="18"/>
              </w:rPr>
            </w:pPr>
            <w:r w:rsidRPr="00DE7B59">
              <w:rPr>
                <w:rFonts w:cs="Arial"/>
                <w:szCs w:val="18"/>
              </w:rPr>
              <w:t>179</w:t>
            </w:r>
          </w:p>
        </w:tc>
        <w:tc>
          <w:tcPr>
            <w:tcW w:w="1261" w:type="dxa"/>
            <w:vAlign w:val="center"/>
          </w:tcPr>
          <w:p w14:paraId="541E5B96" w14:textId="77777777" w:rsidR="00BB1C4F" w:rsidRPr="00DE7B59" w:rsidRDefault="00BB1C4F" w:rsidP="002F46B4">
            <w:pPr>
              <w:pStyle w:val="TAC"/>
              <w:rPr>
                <w:rFonts w:cs="Arial"/>
                <w:szCs w:val="18"/>
              </w:rPr>
            </w:pPr>
            <w:r w:rsidRPr="00DE7B59">
              <w:rPr>
                <w:rFonts w:cs="Arial"/>
                <w:szCs w:val="18"/>
              </w:rPr>
              <w:t>≤ 774645</w:t>
            </w:r>
          </w:p>
        </w:tc>
        <w:tc>
          <w:tcPr>
            <w:tcW w:w="771" w:type="dxa"/>
            <w:vAlign w:val="center"/>
          </w:tcPr>
          <w:p w14:paraId="2BAC66DB" w14:textId="77777777" w:rsidR="00BB1C4F" w:rsidRPr="00DE7B59" w:rsidRDefault="00BB1C4F" w:rsidP="002F46B4">
            <w:pPr>
              <w:pStyle w:val="TAC"/>
              <w:rPr>
                <w:rFonts w:cs="Arial"/>
                <w:szCs w:val="18"/>
              </w:rPr>
            </w:pPr>
            <w:r w:rsidRPr="00DE7B59">
              <w:rPr>
                <w:rFonts w:cs="Arial"/>
                <w:szCs w:val="18"/>
              </w:rPr>
              <w:t>243</w:t>
            </w:r>
          </w:p>
        </w:tc>
        <w:tc>
          <w:tcPr>
            <w:tcW w:w="1507" w:type="dxa"/>
            <w:vAlign w:val="center"/>
          </w:tcPr>
          <w:p w14:paraId="0FF29F7A" w14:textId="77777777" w:rsidR="00BB1C4F" w:rsidRPr="00DE7B59" w:rsidRDefault="00BB1C4F" w:rsidP="002F46B4">
            <w:pPr>
              <w:pStyle w:val="TAC"/>
              <w:rPr>
                <w:rFonts w:cs="Arial"/>
                <w:szCs w:val="18"/>
              </w:rPr>
            </w:pPr>
            <w:r w:rsidRPr="00DE7B59">
              <w:rPr>
                <w:rFonts w:cs="Arial"/>
                <w:szCs w:val="18"/>
              </w:rPr>
              <w:t>≤ 43367187</w:t>
            </w:r>
          </w:p>
        </w:tc>
      </w:tr>
      <w:tr w:rsidR="00BB1C4F" w:rsidRPr="00DE7B59" w14:paraId="53A32BC0" w14:textId="77777777" w:rsidTr="002F46B4">
        <w:trPr>
          <w:trHeight w:val="170"/>
          <w:jc w:val="center"/>
        </w:trPr>
        <w:tc>
          <w:tcPr>
            <w:tcW w:w="770" w:type="dxa"/>
            <w:vAlign w:val="center"/>
          </w:tcPr>
          <w:p w14:paraId="54374DCA" w14:textId="77777777" w:rsidR="00BB1C4F" w:rsidRPr="00DE7B59" w:rsidRDefault="00BB1C4F" w:rsidP="002F46B4">
            <w:pPr>
              <w:pStyle w:val="TAC"/>
              <w:rPr>
                <w:rFonts w:cs="Arial"/>
                <w:szCs w:val="18"/>
              </w:rPr>
            </w:pPr>
            <w:r w:rsidRPr="00DE7B59">
              <w:rPr>
                <w:rFonts w:cs="Arial"/>
                <w:szCs w:val="18"/>
              </w:rPr>
              <w:t>52</w:t>
            </w:r>
          </w:p>
        </w:tc>
        <w:tc>
          <w:tcPr>
            <w:tcW w:w="1016" w:type="dxa"/>
            <w:vAlign w:val="center"/>
          </w:tcPr>
          <w:p w14:paraId="68B0246F" w14:textId="77777777" w:rsidR="00BB1C4F" w:rsidRPr="00DE7B59" w:rsidRDefault="00BB1C4F" w:rsidP="002F46B4">
            <w:pPr>
              <w:pStyle w:val="TAC"/>
              <w:rPr>
                <w:rFonts w:cs="Arial"/>
                <w:szCs w:val="18"/>
              </w:rPr>
            </w:pPr>
            <w:r w:rsidRPr="00DE7B59">
              <w:rPr>
                <w:rFonts w:cs="Arial"/>
                <w:szCs w:val="18"/>
              </w:rPr>
              <w:t>≤ 264</w:t>
            </w:r>
          </w:p>
        </w:tc>
        <w:tc>
          <w:tcPr>
            <w:tcW w:w="771" w:type="dxa"/>
            <w:vAlign w:val="center"/>
          </w:tcPr>
          <w:p w14:paraId="48729F4C" w14:textId="77777777" w:rsidR="00BB1C4F" w:rsidRPr="00DE7B59" w:rsidRDefault="00BB1C4F" w:rsidP="002F46B4">
            <w:pPr>
              <w:pStyle w:val="TAC"/>
              <w:rPr>
                <w:rFonts w:cs="Arial"/>
                <w:szCs w:val="18"/>
              </w:rPr>
            </w:pPr>
            <w:r w:rsidRPr="00DE7B59">
              <w:rPr>
                <w:rFonts w:cs="Arial"/>
                <w:szCs w:val="18"/>
              </w:rPr>
              <w:t>116</w:t>
            </w:r>
          </w:p>
        </w:tc>
        <w:tc>
          <w:tcPr>
            <w:tcW w:w="1016" w:type="dxa"/>
            <w:vAlign w:val="center"/>
          </w:tcPr>
          <w:p w14:paraId="705612CE" w14:textId="77777777" w:rsidR="00BB1C4F" w:rsidRPr="00DE7B59" w:rsidRDefault="00BB1C4F" w:rsidP="002F46B4">
            <w:pPr>
              <w:pStyle w:val="TAC"/>
              <w:rPr>
                <w:rFonts w:cs="Arial"/>
                <w:szCs w:val="18"/>
              </w:rPr>
            </w:pPr>
            <w:r w:rsidRPr="00DE7B59">
              <w:rPr>
                <w:rFonts w:cs="Arial"/>
                <w:szCs w:val="18"/>
              </w:rPr>
              <w:t>≤ 14736</w:t>
            </w:r>
          </w:p>
        </w:tc>
        <w:tc>
          <w:tcPr>
            <w:tcW w:w="771" w:type="dxa"/>
            <w:vAlign w:val="center"/>
          </w:tcPr>
          <w:p w14:paraId="311C4DC4" w14:textId="77777777" w:rsidR="00BB1C4F" w:rsidRPr="00DE7B59" w:rsidRDefault="00BB1C4F" w:rsidP="002F46B4">
            <w:pPr>
              <w:pStyle w:val="TAC"/>
              <w:rPr>
                <w:rFonts w:cs="Arial"/>
                <w:szCs w:val="18"/>
              </w:rPr>
            </w:pPr>
            <w:r w:rsidRPr="00DE7B59">
              <w:rPr>
                <w:rFonts w:cs="Arial"/>
                <w:szCs w:val="18"/>
              </w:rPr>
              <w:t>180</w:t>
            </w:r>
          </w:p>
        </w:tc>
        <w:tc>
          <w:tcPr>
            <w:tcW w:w="1261" w:type="dxa"/>
            <w:vAlign w:val="center"/>
          </w:tcPr>
          <w:p w14:paraId="25E02575" w14:textId="77777777" w:rsidR="00BB1C4F" w:rsidRPr="00DE7B59" w:rsidRDefault="00BB1C4F" w:rsidP="002F46B4">
            <w:pPr>
              <w:pStyle w:val="TAC"/>
              <w:rPr>
                <w:rFonts w:cs="Arial"/>
                <w:szCs w:val="18"/>
              </w:rPr>
            </w:pPr>
            <w:r w:rsidRPr="00DE7B59">
              <w:rPr>
                <w:rFonts w:cs="Arial"/>
                <w:szCs w:val="18"/>
              </w:rPr>
              <w:t>≤ 824928</w:t>
            </w:r>
          </w:p>
        </w:tc>
        <w:tc>
          <w:tcPr>
            <w:tcW w:w="771" w:type="dxa"/>
            <w:vAlign w:val="center"/>
          </w:tcPr>
          <w:p w14:paraId="2309B766" w14:textId="77777777" w:rsidR="00BB1C4F" w:rsidRPr="00DE7B59" w:rsidRDefault="00BB1C4F" w:rsidP="002F46B4">
            <w:pPr>
              <w:pStyle w:val="TAC"/>
              <w:rPr>
                <w:rFonts w:cs="Arial"/>
                <w:szCs w:val="18"/>
              </w:rPr>
            </w:pPr>
            <w:r w:rsidRPr="00DE7B59">
              <w:rPr>
                <w:rFonts w:cs="Arial"/>
                <w:szCs w:val="18"/>
              </w:rPr>
              <w:t>244</w:t>
            </w:r>
          </w:p>
        </w:tc>
        <w:tc>
          <w:tcPr>
            <w:tcW w:w="1507" w:type="dxa"/>
            <w:vAlign w:val="center"/>
          </w:tcPr>
          <w:p w14:paraId="46CD78E1" w14:textId="77777777" w:rsidR="00BB1C4F" w:rsidRPr="00DE7B59" w:rsidRDefault="00BB1C4F" w:rsidP="002F46B4">
            <w:pPr>
              <w:pStyle w:val="TAC"/>
              <w:rPr>
                <w:rFonts w:cs="Arial"/>
                <w:szCs w:val="18"/>
              </w:rPr>
            </w:pPr>
            <w:r w:rsidRPr="00DE7B59">
              <w:rPr>
                <w:rFonts w:cs="Arial"/>
                <w:szCs w:val="18"/>
              </w:rPr>
              <w:t>≤ 46182206</w:t>
            </w:r>
          </w:p>
        </w:tc>
      </w:tr>
      <w:tr w:rsidR="00BB1C4F" w:rsidRPr="00DE7B59" w14:paraId="61BBABBA" w14:textId="77777777" w:rsidTr="002F46B4">
        <w:trPr>
          <w:trHeight w:val="170"/>
          <w:jc w:val="center"/>
        </w:trPr>
        <w:tc>
          <w:tcPr>
            <w:tcW w:w="770" w:type="dxa"/>
            <w:vAlign w:val="center"/>
          </w:tcPr>
          <w:p w14:paraId="35D240B0" w14:textId="77777777" w:rsidR="00BB1C4F" w:rsidRPr="00DE7B59" w:rsidRDefault="00BB1C4F" w:rsidP="002F46B4">
            <w:pPr>
              <w:pStyle w:val="TAC"/>
              <w:rPr>
                <w:rFonts w:cs="Arial"/>
                <w:szCs w:val="18"/>
              </w:rPr>
            </w:pPr>
            <w:r w:rsidRPr="00DE7B59">
              <w:rPr>
                <w:rFonts w:cs="Arial"/>
                <w:szCs w:val="18"/>
              </w:rPr>
              <w:t>53</w:t>
            </w:r>
          </w:p>
        </w:tc>
        <w:tc>
          <w:tcPr>
            <w:tcW w:w="1016" w:type="dxa"/>
            <w:vAlign w:val="center"/>
          </w:tcPr>
          <w:p w14:paraId="5E0874E8" w14:textId="77777777" w:rsidR="00BB1C4F" w:rsidRPr="00DE7B59" w:rsidRDefault="00BB1C4F" w:rsidP="002F46B4">
            <w:pPr>
              <w:pStyle w:val="TAC"/>
              <w:rPr>
                <w:rFonts w:cs="Arial"/>
                <w:szCs w:val="18"/>
              </w:rPr>
            </w:pPr>
            <w:r w:rsidRPr="00DE7B59">
              <w:rPr>
                <w:rFonts w:cs="Arial"/>
                <w:szCs w:val="18"/>
              </w:rPr>
              <w:t>≤ 281</w:t>
            </w:r>
          </w:p>
        </w:tc>
        <w:tc>
          <w:tcPr>
            <w:tcW w:w="771" w:type="dxa"/>
            <w:vAlign w:val="center"/>
          </w:tcPr>
          <w:p w14:paraId="0579C160" w14:textId="77777777" w:rsidR="00BB1C4F" w:rsidRPr="00DE7B59" w:rsidRDefault="00BB1C4F" w:rsidP="002F46B4">
            <w:pPr>
              <w:pStyle w:val="TAC"/>
              <w:rPr>
                <w:rFonts w:cs="Arial"/>
                <w:szCs w:val="18"/>
              </w:rPr>
            </w:pPr>
            <w:r w:rsidRPr="00DE7B59">
              <w:rPr>
                <w:rFonts w:cs="Arial"/>
                <w:szCs w:val="18"/>
              </w:rPr>
              <w:t>117</w:t>
            </w:r>
          </w:p>
        </w:tc>
        <w:tc>
          <w:tcPr>
            <w:tcW w:w="1016" w:type="dxa"/>
            <w:vAlign w:val="center"/>
          </w:tcPr>
          <w:p w14:paraId="2AFC323A" w14:textId="77777777" w:rsidR="00BB1C4F" w:rsidRPr="00DE7B59" w:rsidRDefault="00BB1C4F" w:rsidP="002F46B4">
            <w:pPr>
              <w:pStyle w:val="TAC"/>
              <w:rPr>
                <w:rFonts w:cs="Arial"/>
                <w:szCs w:val="18"/>
              </w:rPr>
            </w:pPr>
            <w:r w:rsidRPr="00DE7B59">
              <w:rPr>
                <w:rFonts w:cs="Arial"/>
                <w:szCs w:val="18"/>
              </w:rPr>
              <w:t>≤ 15692</w:t>
            </w:r>
          </w:p>
        </w:tc>
        <w:tc>
          <w:tcPr>
            <w:tcW w:w="771" w:type="dxa"/>
            <w:vAlign w:val="center"/>
          </w:tcPr>
          <w:p w14:paraId="281FB74F" w14:textId="77777777" w:rsidR="00BB1C4F" w:rsidRPr="00DE7B59" w:rsidRDefault="00BB1C4F" w:rsidP="002F46B4">
            <w:pPr>
              <w:pStyle w:val="TAC"/>
              <w:rPr>
                <w:rFonts w:cs="Arial"/>
                <w:szCs w:val="18"/>
              </w:rPr>
            </w:pPr>
            <w:r w:rsidRPr="00DE7B59">
              <w:rPr>
                <w:rFonts w:cs="Arial"/>
                <w:szCs w:val="18"/>
              </w:rPr>
              <w:t>181</w:t>
            </w:r>
          </w:p>
        </w:tc>
        <w:tc>
          <w:tcPr>
            <w:tcW w:w="1261" w:type="dxa"/>
            <w:vAlign w:val="center"/>
          </w:tcPr>
          <w:p w14:paraId="63C81C2D" w14:textId="77777777" w:rsidR="00BB1C4F" w:rsidRPr="00DE7B59" w:rsidRDefault="00BB1C4F" w:rsidP="002F46B4">
            <w:pPr>
              <w:pStyle w:val="TAC"/>
              <w:rPr>
                <w:rFonts w:cs="Arial"/>
                <w:szCs w:val="18"/>
              </w:rPr>
            </w:pPr>
            <w:r w:rsidRPr="00DE7B59">
              <w:rPr>
                <w:rFonts w:cs="Arial"/>
                <w:szCs w:val="18"/>
              </w:rPr>
              <w:t>≤ 878475</w:t>
            </w:r>
          </w:p>
        </w:tc>
        <w:tc>
          <w:tcPr>
            <w:tcW w:w="771" w:type="dxa"/>
            <w:vAlign w:val="center"/>
          </w:tcPr>
          <w:p w14:paraId="0EEDD952" w14:textId="77777777" w:rsidR="00BB1C4F" w:rsidRPr="00DE7B59" w:rsidRDefault="00BB1C4F" w:rsidP="002F46B4">
            <w:pPr>
              <w:pStyle w:val="TAC"/>
              <w:rPr>
                <w:rFonts w:cs="Arial"/>
                <w:szCs w:val="18"/>
              </w:rPr>
            </w:pPr>
            <w:r w:rsidRPr="00DE7B59">
              <w:rPr>
                <w:rFonts w:cs="Arial"/>
                <w:szCs w:val="18"/>
              </w:rPr>
              <w:t>245</w:t>
            </w:r>
          </w:p>
        </w:tc>
        <w:tc>
          <w:tcPr>
            <w:tcW w:w="1507" w:type="dxa"/>
            <w:vAlign w:val="center"/>
          </w:tcPr>
          <w:p w14:paraId="55B6D2A3" w14:textId="77777777" w:rsidR="00BB1C4F" w:rsidRPr="00DE7B59" w:rsidRDefault="00BB1C4F" w:rsidP="002F46B4">
            <w:pPr>
              <w:pStyle w:val="TAC"/>
              <w:rPr>
                <w:rFonts w:cs="Arial"/>
                <w:szCs w:val="18"/>
              </w:rPr>
            </w:pPr>
            <w:r w:rsidRPr="00DE7B59">
              <w:rPr>
                <w:rFonts w:cs="Arial"/>
                <w:szCs w:val="18"/>
              </w:rPr>
              <w:t>≤ 49179951</w:t>
            </w:r>
          </w:p>
        </w:tc>
      </w:tr>
      <w:tr w:rsidR="00BB1C4F" w:rsidRPr="00DE7B59" w14:paraId="41AB91EA" w14:textId="77777777" w:rsidTr="002F46B4">
        <w:trPr>
          <w:trHeight w:val="170"/>
          <w:jc w:val="center"/>
        </w:trPr>
        <w:tc>
          <w:tcPr>
            <w:tcW w:w="770" w:type="dxa"/>
            <w:vAlign w:val="center"/>
          </w:tcPr>
          <w:p w14:paraId="77B7E9B7" w14:textId="77777777" w:rsidR="00BB1C4F" w:rsidRPr="00DE7B59" w:rsidRDefault="00BB1C4F" w:rsidP="002F46B4">
            <w:pPr>
              <w:pStyle w:val="TAC"/>
              <w:rPr>
                <w:rFonts w:cs="Arial"/>
                <w:szCs w:val="18"/>
              </w:rPr>
            </w:pPr>
            <w:r w:rsidRPr="00DE7B59">
              <w:rPr>
                <w:rFonts w:cs="Arial"/>
                <w:szCs w:val="18"/>
              </w:rPr>
              <w:t>54</w:t>
            </w:r>
          </w:p>
        </w:tc>
        <w:tc>
          <w:tcPr>
            <w:tcW w:w="1016" w:type="dxa"/>
            <w:vAlign w:val="center"/>
          </w:tcPr>
          <w:p w14:paraId="658E07F1" w14:textId="77777777" w:rsidR="00BB1C4F" w:rsidRPr="00DE7B59" w:rsidRDefault="00BB1C4F" w:rsidP="002F46B4">
            <w:pPr>
              <w:pStyle w:val="TAC"/>
              <w:rPr>
                <w:rFonts w:cs="Arial"/>
                <w:szCs w:val="18"/>
              </w:rPr>
            </w:pPr>
            <w:r w:rsidRPr="00DE7B59">
              <w:rPr>
                <w:rFonts w:cs="Arial"/>
                <w:szCs w:val="18"/>
              </w:rPr>
              <w:t>≤ 299</w:t>
            </w:r>
          </w:p>
        </w:tc>
        <w:tc>
          <w:tcPr>
            <w:tcW w:w="771" w:type="dxa"/>
            <w:vAlign w:val="center"/>
          </w:tcPr>
          <w:p w14:paraId="14D38923" w14:textId="77777777" w:rsidR="00BB1C4F" w:rsidRPr="00DE7B59" w:rsidRDefault="00BB1C4F" w:rsidP="002F46B4">
            <w:pPr>
              <w:pStyle w:val="TAC"/>
              <w:rPr>
                <w:rFonts w:cs="Arial"/>
                <w:szCs w:val="18"/>
              </w:rPr>
            </w:pPr>
            <w:r w:rsidRPr="00DE7B59">
              <w:rPr>
                <w:rFonts w:cs="Arial"/>
                <w:szCs w:val="18"/>
              </w:rPr>
              <w:t>118</w:t>
            </w:r>
          </w:p>
        </w:tc>
        <w:tc>
          <w:tcPr>
            <w:tcW w:w="1016" w:type="dxa"/>
            <w:vAlign w:val="center"/>
          </w:tcPr>
          <w:p w14:paraId="1240BC5D" w14:textId="77777777" w:rsidR="00BB1C4F" w:rsidRPr="00DE7B59" w:rsidRDefault="00BB1C4F" w:rsidP="002F46B4">
            <w:pPr>
              <w:pStyle w:val="TAC"/>
              <w:rPr>
                <w:rFonts w:cs="Arial"/>
                <w:szCs w:val="18"/>
              </w:rPr>
            </w:pPr>
            <w:r w:rsidRPr="00DE7B59">
              <w:rPr>
                <w:rFonts w:cs="Arial"/>
                <w:szCs w:val="18"/>
              </w:rPr>
              <w:t>≤ 16711</w:t>
            </w:r>
          </w:p>
        </w:tc>
        <w:tc>
          <w:tcPr>
            <w:tcW w:w="771" w:type="dxa"/>
            <w:vAlign w:val="center"/>
          </w:tcPr>
          <w:p w14:paraId="5886FB8C" w14:textId="77777777" w:rsidR="00BB1C4F" w:rsidRPr="00DE7B59" w:rsidRDefault="00BB1C4F" w:rsidP="002F46B4">
            <w:pPr>
              <w:pStyle w:val="TAC"/>
              <w:rPr>
                <w:rFonts w:cs="Arial"/>
                <w:szCs w:val="18"/>
              </w:rPr>
            </w:pPr>
            <w:r w:rsidRPr="00DE7B59">
              <w:rPr>
                <w:rFonts w:cs="Arial"/>
                <w:szCs w:val="18"/>
              </w:rPr>
              <w:t>182</w:t>
            </w:r>
          </w:p>
        </w:tc>
        <w:tc>
          <w:tcPr>
            <w:tcW w:w="1261" w:type="dxa"/>
            <w:vAlign w:val="center"/>
          </w:tcPr>
          <w:p w14:paraId="4D6D19CD" w14:textId="77777777" w:rsidR="00BB1C4F" w:rsidRPr="00DE7B59" w:rsidRDefault="00BB1C4F" w:rsidP="002F46B4">
            <w:pPr>
              <w:pStyle w:val="TAC"/>
              <w:rPr>
                <w:rFonts w:cs="Arial"/>
                <w:szCs w:val="18"/>
              </w:rPr>
            </w:pPr>
            <w:r w:rsidRPr="00DE7B59">
              <w:rPr>
                <w:rFonts w:cs="Arial"/>
                <w:szCs w:val="18"/>
              </w:rPr>
              <w:t>≤ 935498</w:t>
            </w:r>
          </w:p>
        </w:tc>
        <w:tc>
          <w:tcPr>
            <w:tcW w:w="771" w:type="dxa"/>
            <w:vAlign w:val="center"/>
          </w:tcPr>
          <w:p w14:paraId="6D83B58C" w14:textId="77777777" w:rsidR="00BB1C4F" w:rsidRPr="00DE7B59" w:rsidRDefault="00BB1C4F" w:rsidP="002F46B4">
            <w:pPr>
              <w:pStyle w:val="TAC"/>
              <w:rPr>
                <w:rFonts w:cs="Arial"/>
                <w:szCs w:val="18"/>
              </w:rPr>
            </w:pPr>
            <w:r w:rsidRPr="00DE7B59">
              <w:rPr>
                <w:rFonts w:cs="Arial"/>
                <w:szCs w:val="18"/>
              </w:rPr>
              <w:t>246</w:t>
            </w:r>
          </w:p>
        </w:tc>
        <w:tc>
          <w:tcPr>
            <w:tcW w:w="1507" w:type="dxa"/>
            <w:vAlign w:val="center"/>
          </w:tcPr>
          <w:p w14:paraId="70D8A129" w14:textId="77777777" w:rsidR="00BB1C4F" w:rsidRPr="00DE7B59" w:rsidRDefault="00BB1C4F" w:rsidP="002F46B4">
            <w:pPr>
              <w:pStyle w:val="TAC"/>
              <w:rPr>
                <w:rFonts w:cs="Arial"/>
                <w:szCs w:val="18"/>
              </w:rPr>
            </w:pPr>
            <w:r w:rsidRPr="00DE7B59">
              <w:rPr>
                <w:rFonts w:cs="Arial"/>
                <w:szCs w:val="18"/>
              </w:rPr>
              <w:t>≤ 52372284</w:t>
            </w:r>
          </w:p>
        </w:tc>
      </w:tr>
      <w:tr w:rsidR="00BB1C4F" w:rsidRPr="00DE7B59" w14:paraId="57767548" w14:textId="77777777" w:rsidTr="002F46B4">
        <w:trPr>
          <w:trHeight w:val="170"/>
          <w:jc w:val="center"/>
        </w:trPr>
        <w:tc>
          <w:tcPr>
            <w:tcW w:w="770" w:type="dxa"/>
            <w:vAlign w:val="center"/>
          </w:tcPr>
          <w:p w14:paraId="6E0986C3" w14:textId="77777777" w:rsidR="00BB1C4F" w:rsidRPr="00DE7B59" w:rsidRDefault="00BB1C4F" w:rsidP="002F46B4">
            <w:pPr>
              <w:pStyle w:val="TAC"/>
              <w:rPr>
                <w:rFonts w:cs="Arial"/>
                <w:szCs w:val="18"/>
              </w:rPr>
            </w:pPr>
            <w:r w:rsidRPr="00DE7B59">
              <w:rPr>
                <w:rFonts w:cs="Arial"/>
                <w:szCs w:val="18"/>
              </w:rPr>
              <w:t>55</w:t>
            </w:r>
          </w:p>
        </w:tc>
        <w:tc>
          <w:tcPr>
            <w:tcW w:w="1016" w:type="dxa"/>
            <w:vAlign w:val="center"/>
          </w:tcPr>
          <w:p w14:paraId="7E83CEFD" w14:textId="77777777" w:rsidR="00BB1C4F" w:rsidRPr="00DE7B59" w:rsidRDefault="00BB1C4F" w:rsidP="002F46B4">
            <w:pPr>
              <w:pStyle w:val="TAC"/>
              <w:rPr>
                <w:rFonts w:cs="Arial"/>
                <w:szCs w:val="18"/>
              </w:rPr>
            </w:pPr>
            <w:r w:rsidRPr="00DE7B59">
              <w:rPr>
                <w:rFonts w:cs="Arial"/>
                <w:szCs w:val="18"/>
              </w:rPr>
              <w:t>≤ 318</w:t>
            </w:r>
          </w:p>
        </w:tc>
        <w:tc>
          <w:tcPr>
            <w:tcW w:w="771" w:type="dxa"/>
            <w:vAlign w:val="center"/>
          </w:tcPr>
          <w:p w14:paraId="21A8AC55" w14:textId="77777777" w:rsidR="00BB1C4F" w:rsidRPr="00DE7B59" w:rsidRDefault="00BB1C4F" w:rsidP="002F46B4">
            <w:pPr>
              <w:pStyle w:val="TAC"/>
              <w:rPr>
                <w:rFonts w:cs="Arial"/>
                <w:szCs w:val="18"/>
              </w:rPr>
            </w:pPr>
            <w:r w:rsidRPr="00DE7B59">
              <w:rPr>
                <w:rFonts w:cs="Arial"/>
                <w:szCs w:val="18"/>
              </w:rPr>
              <w:t>119</w:t>
            </w:r>
          </w:p>
        </w:tc>
        <w:tc>
          <w:tcPr>
            <w:tcW w:w="1016" w:type="dxa"/>
            <w:vAlign w:val="center"/>
          </w:tcPr>
          <w:p w14:paraId="5EE80C6C" w14:textId="77777777" w:rsidR="00BB1C4F" w:rsidRPr="00DE7B59" w:rsidRDefault="00BB1C4F" w:rsidP="002F46B4">
            <w:pPr>
              <w:pStyle w:val="TAC"/>
              <w:rPr>
                <w:rFonts w:cs="Arial"/>
                <w:szCs w:val="18"/>
              </w:rPr>
            </w:pPr>
            <w:r w:rsidRPr="00DE7B59">
              <w:rPr>
                <w:rFonts w:cs="Arial"/>
                <w:szCs w:val="18"/>
              </w:rPr>
              <w:t>≤ 17795</w:t>
            </w:r>
          </w:p>
        </w:tc>
        <w:tc>
          <w:tcPr>
            <w:tcW w:w="771" w:type="dxa"/>
            <w:vAlign w:val="center"/>
          </w:tcPr>
          <w:p w14:paraId="07317962" w14:textId="77777777" w:rsidR="00BB1C4F" w:rsidRPr="00DE7B59" w:rsidRDefault="00BB1C4F" w:rsidP="002F46B4">
            <w:pPr>
              <w:pStyle w:val="TAC"/>
              <w:rPr>
                <w:rFonts w:cs="Arial"/>
                <w:szCs w:val="18"/>
              </w:rPr>
            </w:pPr>
            <w:r w:rsidRPr="00DE7B59">
              <w:rPr>
                <w:rFonts w:cs="Arial"/>
                <w:szCs w:val="18"/>
              </w:rPr>
              <w:t>183</w:t>
            </w:r>
          </w:p>
        </w:tc>
        <w:tc>
          <w:tcPr>
            <w:tcW w:w="1261" w:type="dxa"/>
            <w:vAlign w:val="center"/>
          </w:tcPr>
          <w:p w14:paraId="100A5888" w14:textId="77777777" w:rsidR="00BB1C4F" w:rsidRPr="00DE7B59" w:rsidRDefault="00BB1C4F" w:rsidP="002F46B4">
            <w:pPr>
              <w:pStyle w:val="TAC"/>
              <w:rPr>
                <w:rFonts w:cs="Arial"/>
                <w:szCs w:val="18"/>
              </w:rPr>
            </w:pPr>
            <w:r w:rsidRPr="00DE7B59">
              <w:rPr>
                <w:rFonts w:cs="Arial"/>
                <w:szCs w:val="18"/>
              </w:rPr>
              <w:t>≤ 996222</w:t>
            </w:r>
          </w:p>
        </w:tc>
        <w:tc>
          <w:tcPr>
            <w:tcW w:w="771" w:type="dxa"/>
            <w:vAlign w:val="center"/>
          </w:tcPr>
          <w:p w14:paraId="77F30829" w14:textId="77777777" w:rsidR="00BB1C4F" w:rsidRPr="00DE7B59" w:rsidRDefault="00BB1C4F" w:rsidP="002F46B4">
            <w:pPr>
              <w:pStyle w:val="TAC"/>
              <w:rPr>
                <w:rFonts w:cs="Arial"/>
                <w:szCs w:val="18"/>
              </w:rPr>
            </w:pPr>
            <w:r w:rsidRPr="00DE7B59">
              <w:rPr>
                <w:rFonts w:cs="Arial"/>
                <w:szCs w:val="18"/>
              </w:rPr>
              <w:t>247</w:t>
            </w:r>
          </w:p>
        </w:tc>
        <w:tc>
          <w:tcPr>
            <w:tcW w:w="1507" w:type="dxa"/>
            <w:vAlign w:val="center"/>
          </w:tcPr>
          <w:p w14:paraId="418CF3EC" w14:textId="77777777" w:rsidR="00BB1C4F" w:rsidRPr="00DE7B59" w:rsidRDefault="00BB1C4F" w:rsidP="002F46B4">
            <w:pPr>
              <w:pStyle w:val="TAC"/>
              <w:rPr>
                <w:rFonts w:cs="Arial"/>
                <w:szCs w:val="18"/>
              </w:rPr>
            </w:pPr>
            <w:r w:rsidRPr="00DE7B59">
              <w:rPr>
                <w:rFonts w:cs="Arial"/>
                <w:szCs w:val="18"/>
              </w:rPr>
              <w:t>≤ 55771835</w:t>
            </w:r>
          </w:p>
        </w:tc>
      </w:tr>
      <w:tr w:rsidR="00BB1C4F" w:rsidRPr="00DE7B59" w14:paraId="74501FA7" w14:textId="77777777" w:rsidTr="002F46B4">
        <w:trPr>
          <w:trHeight w:val="170"/>
          <w:jc w:val="center"/>
        </w:trPr>
        <w:tc>
          <w:tcPr>
            <w:tcW w:w="770" w:type="dxa"/>
            <w:vAlign w:val="center"/>
          </w:tcPr>
          <w:p w14:paraId="767E2F1C" w14:textId="77777777" w:rsidR="00BB1C4F" w:rsidRPr="00DE7B59" w:rsidRDefault="00BB1C4F" w:rsidP="002F46B4">
            <w:pPr>
              <w:pStyle w:val="TAC"/>
              <w:rPr>
                <w:rFonts w:cs="Arial"/>
                <w:szCs w:val="18"/>
              </w:rPr>
            </w:pPr>
            <w:r w:rsidRPr="00DE7B59">
              <w:rPr>
                <w:rFonts w:cs="Arial"/>
                <w:szCs w:val="18"/>
              </w:rPr>
              <w:t>56</w:t>
            </w:r>
          </w:p>
        </w:tc>
        <w:tc>
          <w:tcPr>
            <w:tcW w:w="1016" w:type="dxa"/>
            <w:vAlign w:val="center"/>
          </w:tcPr>
          <w:p w14:paraId="61E22AD9" w14:textId="77777777" w:rsidR="00BB1C4F" w:rsidRPr="00DE7B59" w:rsidRDefault="00BB1C4F" w:rsidP="002F46B4">
            <w:pPr>
              <w:pStyle w:val="TAC"/>
              <w:rPr>
                <w:rFonts w:cs="Arial"/>
                <w:szCs w:val="18"/>
              </w:rPr>
            </w:pPr>
            <w:r w:rsidRPr="00DE7B59">
              <w:rPr>
                <w:rFonts w:cs="Arial"/>
                <w:szCs w:val="18"/>
              </w:rPr>
              <w:t>≤ 339</w:t>
            </w:r>
          </w:p>
        </w:tc>
        <w:tc>
          <w:tcPr>
            <w:tcW w:w="771" w:type="dxa"/>
            <w:vAlign w:val="center"/>
          </w:tcPr>
          <w:p w14:paraId="3C92B367" w14:textId="77777777" w:rsidR="00BB1C4F" w:rsidRPr="00DE7B59" w:rsidRDefault="00BB1C4F" w:rsidP="002F46B4">
            <w:pPr>
              <w:pStyle w:val="TAC"/>
              <w:rPr>
                <w:rFonts w:cs="Arial"/>
                <w:szCs w:val="18"/>
              </w:rPr>
            </w:pPr>
            <w:r w:rsidRPr="00DE7B59">
              <w:rPr>
                <w:rFonts w:cs="Arial"/>
                <w:szCs w:val="18"/>
              </w:rPr>
              <w:t>120</w:t>
            </w:r>
          </w:p>
        </w:tc>
        <w:tc>
          <w:tcPr>
            <w:tcW w:w="1016" w:type="dxa"/>
            <w:vAlign w:val="center"/>
          </w:tcPr>
          <w:p w14:paraId="62F957D3" w14:textId="77777777" w:rsidR="00BB1C4F" w:rsidRPr="00DE7B59" w:rsidRDefault="00BB1C4F" w:rsidP="002F46B4">
            <w:pPr>
              <w:pStyle w:val="TAC"/>
              <w:rPr>
                <w:rFonts w:cs="Arial"/>
                <w:szCs w:val="18"/>
              </w:rPr>
            </w:pPr>
            <w:r w:rsidRPr="00DE7B59">
              <w:rPr>
                <w:rFonts w:cs="Arial"/>
                <w:szCs w:val="18"/>
              </w:rPr>
              <w:t>≤ 18951</w:t>
            </w:r>
          </w:p>
        </w:tc>
        <w:tc>
          <w:tcPr>
            <w:tcW w:w="771" w:type="dxa"/>
            <w:vAlign w:val="center"/>
          </w:tcPr>
          <w:p w14:paraId="12AB1897" w14:textId="77777777" w:rsidR="00BB1C4F" w:rsidRPr="00DE7B59" w:rsidRDefault="00BB1C4F" w:rsidP="002F46B4">
            <w:pPr>
              <w:pStyle w:val="TAC"/>
              <w:rPr>
                <w:rFonts w:cs="Arial"/>
                <w:szCs w:val="18"/>
              </w:rPr>
            </w:pPr>
            <w:r w:rsidRPr="00DE7B59">
              <w:rPr>
                <w:rFonts w:cs="Arial"/>
                <w:szCs w:val="18"/>
              </w:rPr>
              <w:t>184</w:t>
            </w:r>
          </w:p>
        </w:tc>
        <w:tc>
          <w:tcPr>
            <w:tcW w:w="1261" w:type="dxa"/>
            <w:vAlign w:val="center"/>
          </w:tcPr>
          <w:p w14:paraId="48DB11A7" w14:textId="77777777" w:rsidR="00BB1C4F" w:rsidRPr="00DE7B59" w:rsidRDefault="00BB1C4F" w:rsidP="002F46B4">
            <w:pPr>
              <w:pStyle w:val="TAC"/>
              <w:rPr>
                <w:rFonts w:cs="Arial"/>
                <w:szCs w:val="18"/>
              </w:rPr>
            </w:pPr>
            <w:r w:rsidRPr="00DE7B59">
              <w:rPr>
                <w:rFonts w:cs="Arial"/>
                <w:szCs w:val="18"/>
              </w:rPr>
              <w:t>≤ 1060888</w:t>
            </w:r>
          </w:p>
        </w:tc>
        <w:tc>
          <w:tcPr>
            <w:tcW w:w="771" w:type="dxa"/>
            <w:vAlign w:val="center"/>
          </w:tcPr>
          <w:p w14:paraId="1741015F" w14:textId="77777777" w:rsidR="00BB1C4F" w:rsidRPr="00DE7B59" w:rsidRDefault="00BB1C4F" w:rsidP="002F46B4">
            <w:pPr>
              <w:pStyle w:val="TAC"/>
              <w:rPr>
                <w:rFonts w:cs="Arial"/>
                <w:szCs w:val="18"/>
              </w:rPr>
            </w:pPr>
            <w:r w:rsidRPr="00DE7B59">
              <w:rPr>
                <w:rFonts w:cs="Arial"/>
                <w:szCs w:val="18"/>
              </w:rPr>
              <w:t>248</w:t>
            </w:r>
          </w:p>
        </w:tc>
        <w:tc>
          <w:tcPr>
            <w:tcW w:w="1507" w:type="dxa"/>
            <w:vAlign w:val="center"/>
          </w:tcPr>
          <w:p w14:paraId="33DE5ADA" w14:textId="77777777" w:rsidR="00BB1C4F" w:rsidRPr="00DE7B59" w:rsidRDefault="00BB1C4F" w:rsidP="002F46B4">
            <w:pPr>
              <w:pStyle w:val="TAC"/>
              <w:rPr>
                <w:rFonts w:cs="Arial"/>
                <w:szCs w:val="18"/>
              </w:rPr>
            </w:pPr>
            <w:r w:rsidRPr="00DE7B59">
              <w:rPr>
                <w:rFonts w:cs="Arial"/>
                <w:szCs w:val="18"/>
              </w:rPr>
              <w:t>≤ 59392055</w:t>
            </w:r>
          </w:p>
        </w:tc>
      </w:tr>
      <w:tr w:rsidR="00BB1C4F" w:rsidRPr="00DE7B59" w14:paraId="0F9E1B7C" w14:textId="77777777" w:rsidTr="002F46B4">
        <w:trPr>
          <w:trHeight w:val="170"/>
          <w:jc w:val="center"/>
        </w:trPr>
        <w:tc>
          <w:tcPr>
            <w:tcW w:w="770" w:type="dxa"/>
            <w:vAlign w:val="center"/>
          </w:tcPr>
          <w:p w14:paraId="40DB4E4B" w14:textId="77777777" w:rsidR="00BB1C4F" w:rsidRPr="00DE7B59" w:rsidRDefault="00BB1C4F" w:rsidP="002F46B4">
            <w:pPr>
              <w:pStyle w:val="TAC"/>
              <w:rPr>
                <w:rFonts w:cs="Arial"/>
                <w:szCs w:val="18"/>
              </w:rPr>
            </w:pPr>
            <w:r w:rsidRPr="00DE7B59">
              <w:rPr>
                <w:rFonts w:cs="Arial"/>
                <w:szCs w:val="18"/>
              </w:rPr>
              <w:t>57</w:t>
            </w:r>
          </w:p>
        </w:tc>
        <w:tc>
          <w:tcPr>
            <w:tcW w:w="1016" w:type="dxa"/>
            <w:vAlign w:val="center"/>
          </w:tcPr>
          <w:p w14:paraId="38575A34" w14:textId="77777777" w:rsidR="00BB1C4F" w:rsidRPr="00DE7B59" w:rsidRDefault="00BB1C4F" w:rsidP="002F46B4">
            <w:pPr>
              <w:pStyle w:val="TAC"/>
              <w:rPr>
                <w:rFonts w:cs="Arial"/>
                <w:szCs w:val="18"/>
              </w:rPr>
            </w:pPr>
            <w:r w:rsidRPr="00DE7B59">
              <w:rPr>
                <w:rFonts w:cs="Arial"/>
                <w:szCs w:val="18"/>
              </w:rPr>
              <w:t>≤ 361</w:t>
            </w:r>
          </w:p>
        </w:tc>
        <w:tc>
          <w:tcPr>
            <w:tcW w:w="771" w:type="dxa"/>
            <w:vAlign w:val="center"/>
          </w:tcPr>
          <w:p w14:paraId="0A2C5742" w14:textId="77777777" w:rsidR="00BB1C4F" w:rsidRPr="00DE7B59" w:rsidRDefault="00BB1C4F" w:rsidP="002F46B4">
            <w:pPr>
              <w:pStyle w:val="TAC"/>
              <w:rPr>
                <w:rFonts w:cs="Arial"/>
                <w:szCs w:val="18"/>
              </w:rPr>
            </w:pPr>
            <w:r w:rsidRPr="00DE7B59">
              <w:rPr>
                <w:rFonts w:cs="Arial"/>
                <w:szCs w:val="18"/>
              </w:rPr>
              <w:t>121</w:t>
            </w:r>
          </w:p>
        </w:tc>
        <w:tc>
          <w:tcPr>
            <w:tcW w:w="1016" w:type="dxa"/>
            <w:vAlign w:val="center"/>
          </w:tcPr>
          <w:p w14:paraId="621C34B3" w14:textId="77777777" w:rsidR="00BB1C4F" w:rsidRPr="00DE7B59" w:rsidRDefault="00BB1C4F" w:rsidP="002F46B4">
            <w:pPr>
              <w:pStyle w:val="TAC"/>
              <w:rPr>
                <w:rFonts w:cs="Arial"/>
                <w:szCs w:val="18"/>
              </w:rPr>
            </w:pPr>
            <w:r w:rsidRPr="00DE7B59">
              <w:rPr>
                <w:rFonts w:cs="Arial"/>
                <w:szCs w:val="18"/>
              </w:rPr>
              <w:t>≤ 20181</w:t>
            </w:r>
          </w:p>
        </w:tc>
        <w:tc>
          <w:tcPr>
            <w:tcW w:w="771" w:type="dxa"/>
            <w:vAlign w:val="center"/>
          </w:tcPr>
          <w:p w14:paraId="6F1E99EE" w14:textId="77777777" w:rsidR="00BB1C4F" w:rsidRPr="00DE7B59" w:rsidRDefault="00BB1C4F" w:rsidP="002F46B4">
            <w:pPr>
              <w:pStyle w:val="TAC"/>
              <w:rPr>
                <w:rFonts w:cs="Arial"/>
                <w:szCs w:val="18"/>
              </w:rPr>
            </w:pPr>
            <w:r w:rsidRPr="00DE7B59">
              <w:rPr>
                <w:rFonts w:cs="Arial"/>
                <w:szCs w:val="18"/>
              </w:rPr>
              <w:t>185</w:t>
            </w:r>
          </w:p>
        </w:tc>
        <w:tc>
          <w:tcPr>
            <w:tcW w:w="1261" w:type="dxa"/>
            <w:vAlign w:val="center"/>
          </w:tcPr>
          <w:p w14:paraId="040436AD" w14:textId="77777777" w:rsidR="00BB1C4F" w:rsidRPr="00DE7B59" w:rsidRDefault="00BB1C4F" w:rsidP="002F46B4">
            <w:pPr>
              <w:pStyle w:val="TAC"/>
              <w:rPr>
                <w:rFonts w:cs="Arial"/>
                <w:szCs w:val="18"/>
              </w:rPr>
            </w:pPr>
            <w:r w:rsidRPr="00DE7B59">
              <w:rPr>
                <w:rFonts w:cs="Arial"/>
                <w:szCs w:val="18"/>
              </w:rPr>
              <w:t>≤ 1129752</w:t>
            </w:r>
          </w:p>
        </w:tc>
        <w:tc>
          <w:tcPr>
            <w:tcW w:w="771" w:type="dxa"/>
            <w:vAlign w:val="center"/>
          </w:tcPr>
          <w:p w14:paraId="30B23E06" w14:textId="77777777" w:rsidR="00BB1C4F" w:rsidRPr="00DE7B59" w:rsidRDefault="00BB1C4F" w:rsidP="002F46B4">
            <w:pPr>
              <w:pStyle w:val="TAC"/>
              <w:rPr>
                <w:rFonts w:cs="Arial"/>
                <w:szCs w:val="18"/>
              </w:rPr>
            </w:pPr>
            <w:r w:rsidRPr="00DE7B59">
              <w:rPr>
                <w:rFonts w:cs="Arial"/>
                <w:szCs w:val="18"/>
              </w:rPr>
              <w:t>249</w:t>
            </w:r>
          </w:p>
        </w:tc>
        <w:tc>
          <w:tcPr>
            <w:tcW w:w="1507" w:type="dxa"/>
            <w:vAlign w:val="center"/>
          </w:tcPr>
          <w:p w14:paraId="41024857" w14:textId="77777777" w:rsidR="00BB1C4F" w:rsidRPr="00DE7B59" w:rsidRDefault="00BB1C4F" w:rsidP="002F46B4">
            <w:pPr>
              <w:pStyle w:val="TAC"/>
              <w:rPr>
                <w:rFonts w:cs="Arial"/>
                <w:szCs w:val="18"/>
              </w:rPr>
            </w:pPr>
            <w:r w:rsidRPr="00DE7B59">
              <w:rPr>
                <w:rFonts w:cs="Arial"/>
                <w:szCs w:val="18"/>
              </w:rPr>
              <w:t>≤ 63247269</w:t>
            </w:r>
          </w:p>
        </w:tc>
      </w:tr>
      <w:tr w:rsidR="00BB1C4F" w:rsidRPr="00DE7B59" w14:paraId="14388915" w14:textId="77777777" w:rsidTr="002F46B4">
        <w:trPr>
          <w:trHeight w:val="170"/>
          <w:jc w:val="center"/>
        </w:trPr>
        <w:tc>
          <w:tcPr>
            <w:tcW w:w="770" w:type="dxa"/>
            <w:vAlign w:val="center"/>
          </w:tcPr>
          <w:p w14:paraId="3F910A69" w14:textId="77777777" w:rsidR="00BB1C4F" w:rsidRPr="00DE7B59" w:rsidRDefault="00BB1C4F" w:rsidP="002F46B4">
            <w:pPr>
              <w:pStyle w:val="TAC"/>
              <w:rPr>
                <w:rFonts w:cs="Arial"/>
                <w:szCs w:val="18"/>
              </w:rPr>
            </w:pPr>
            <w:r w:rsidRPr="00DE7B59">
              <w:rPr>
                <w:rFonts w:cs="Arial"/>
                <w:szCs w:val="18"/>
              </w:rPr>
              <w:t>58</w:t>
            </w:r>
          </w:p>
        </w:tc>
        <w:tc>
          <w:tcPr>
            <w:tcW w:w="1016" w:type="dxa"/>
            <w:vAlign w:val="center"/>
          </w:tcPr>
          <w:p w14:paraId="3A4937FC" w14:textId="77777777" w:rsidR="00BB1C4F" w:rsidRPr="00DE7B59" w:rsidRDefault="00BB1C4F" w:rsidP="002F46B4">
            <w:pPr>
              <w:pStyle w:val="TAC"/>
              <w:rPr>
                <w:rFonts w:cs="Arial"/>
                <w:szCs w:val="18"/>
              </w:rPr>
            </w:pPr>
            <w:r w:rsidRPr="00DE7B59">
              <w:rPr>
                <w:rFonts w:cs="Arial"/>
                <w:szCs w:val="18"/>
              </w:rPr>
              <w:t>≤ 384</w:t>
            </w:r>
          </w:p>
        </w:tc>
        <w:tc>
          <w:tcPr>
            <w:tcW w:w="771" w:type="dxa"/>
            <w:vAlign w:val="center"/>
          </w:tcPr>
          <w:p w14:paraId="25F59038" w14:textId="77777777" w:rsidR="00BB1C4F" w:rsidRPr="00DE7B59" w:rsidRDefault="00BB1C4F" w:rsidP="002F46B4">
            <w:pPr>
              <w:pStyle w:val="TAC"/>
              <w:rPr>
                <w:rFonts w:cs="Arial"/>
                <w:szCs w:val="18"/>
              </w:rPr>
            </w:pPr>
            <w:r w:rsidRPr="00DE7B59">
              <w:rPr>
                <w:rFonts w:cs="Arial"/>
                <w:szCs w:val="18"/>
              </w:rPr>
              <w:t>122</w:t>
            </w:r>
          </w:p>
        </w:tc>
        <w:tc>
          <w:tcPr>
            <w:tcW w:w="1016" w:type="dxa"/>
            <w:vAlign w:val="center"/>
          </w:tcPr>
          <w:p w14:paraId="58AA8DBB" w14:textId="77777777" w:rsidR="00BB1C4F" w:rsidRPr="00DE7B59" w:rsidRDefault="00BB1C4F" w:rsidP="002F46B4">
            <w:pPr>
              <w:pStyle w:val="TAC"/>
              <w:rPr>
                <w:rFonts w:cs="Arial"/>
                <w:szCs w:val="18"/>
              </w:rPr>
            </w:pPr>
            <w:r w:rsidRPr="00DE7B59">
              <w:rPr>
                <w:rFonts w:cs="Arial"/>
                <w:szCs w:val="18"/>
              </w:rPr>
              <w:t>≤ 21491</w:t>
            </w:r>
          </w:p>
        </w:tc>
        <w:tc>
          <w:tcPr>
            <w:tcW w:w="771" w:type="dxa"/>
            <w:vAlign w:val="center"/>
          </w:tcPr>
          <w:p w14:paraId="220C3386" w14:textId="77777777" w:rsidR="00BB1C4F" w:rsidRPr="00DE7B59" w:rsidRDefault="00BB1C4F" w:rsidP="002F46B4">
            <w:pPr>
              <w:pStyle w:val="TAC"/>
              <w:rPr>
                <w:rFonts w:cs="Arial"/>
                <w:szCs w:val="18"/>
              </w:rPr>
            </w:pPr>
            <w:r w:rsidRPr="00DE7B59">
              <w:rPr>
                <w:rFonts w:cs="Arial"/>
                <w:szCs w:val="18"/>
              </w:rPr>
              <w:t>186</w:t>
            </w:r>
          </w:p>
        </w:tc>
        <w:tc>
          <w:tcPr>
            <w:tcW w:w="1261" w:type="dxa"/>
            <w:vAlign w:val="center"/>
          </w:tcPr>
          <w:p w14:paraId="4921676F" w14:textId="77777777" w:rsidR="00BB1C4F" w:rsidRPr="00DE7B59" w:rsidRDefault="00BB1C4F" w:rsidP="002F46B4">
            <w:pPr>
              <w:pStyle w:val="TAC"/>
              <w:rPr>
                <w:rFonts w:cs="Arial"/>
                <w:szCs w:val="18"/>
              </w:rPr>
            </w:pPr>
            <w:r w:rsidRPr="00DE7B59">
              <w:rPr>
                <w:rFonts w:cs="Arial"/>
                <w:szCs w:val="18"/>
              </w:rPr>
              <w:t>≤ 1203085</w:t>
            </w:r>
          </w:p>
        </w:tc>
        <w:tc>
          <w:tcPr>
            <w:tcW w:w="771" w:type="dxa"/>
            <w:vAlign w:val="center"/>
          </w:tcPr>
          <w:p w14:paraId="2189D94E" w14:textId="77777777" w:rsidR="00BB1C4F" w:rsidRPr="00DE7B59" w:rsidRDefault="00BB1C4F" w:rsidP="002F46B4">
            <w:pPr>
              <w:pStyle w:val="TAC"/>
              <w:rPr>
                <w:rFonts w:cs="Arial"/>
                <w:szCs w:val="18"/>
              </w:rPr>
            </w:pPr>
            <w:r w:rsidRPr="00DE7B59">
              <w:rPr>
                <w:rFonts w:cs="Arial"/>
                <w:szCs w:val="18"/>
              </w:rPr>
              <w:t>250</w:t>
            </w:r>
          </w:p>
        </w:tc>
        <w:tc>
          <w:tcPr>
            <w:tcW w:w="1507" w:type="dxa"/>
            <w:vAlign w:val="center"/>
          </w:tcPr>
          <w:p w14:paraId="40623FDB" w14:textId="77777777" w:rsidR="00BB1C4F" w:rsidRPr="00DE7B59" w:rsidRDefault="00BB1C4F" w:rsidP="002F46B4">
            <w:pPr>
              <w:pStyle w:val="TAC"/>
              <w:rPr>
                <w:rFonts w:cs="Arial"/>
                <w:szCs w:val="18"/>
              </w:rPr>
            </w:pPr>
            <w:r w:rsidRPr="00DE7B59">
              <w:rPr>
                <w:rFonts w:cs="Arial"/>
                <w:szCs w:val="18"/>
              </w:rPr>
              <w:t>≤ 67352729</w:t>
            </w:r>
          </w:p>
        </w:tc>
      </w:tr>
      <w:tr w:rsidR="00BB1C4F" w:rsidRPr="00DE7B59" w14:paraId="5134B6BA" w14:textId="77777777" w:rsidTr="002F46B4">
        <w:trPr>
          <w:trHeight w:val="170"/>
          <w:jc w:val="center"/>
        </w:trPr>
        <w:tc>
          <w:tcPr>
            <w:tcW w:w="770" w:type="dxa"/>
            <w:vAlign w:val="center"/>
          </w:tcPr>
          <w:p w14:paraId="57EF99E8" w14:textId="77777777" w:rsidR="00BB1C4F" w:rsidRPr="00DE7B59" w:rsidRDefault="00BB1C4F" w:rsidP="002F46B4">
            <w:pPr>
              <w:pStyle w:val="TAC"/>
              <w:rPr>
                <w:rFonts w:cs="Arial"/>
                <w:szCs w:val="18"/>
              </w:rPr>
            </w:pPr>
            <w:r w:rsidRPr="00DE7B59">
              <w:rPr>
                <w:rFonts w:cs="Arial"/>
                <w:szCs w:val="18"/>
              </w:rPr>
              <w:t>59</w:t>
            </w:r>
          </w:p>
        </w:tc>
        <w:tc>
          <w:tcPr>
            <w:tcW w:w="1016" w:type="dxa"/>
            <w:vAlign w:val="center"/>
          </w:tcPr>
          <w:p w14:paraId="1DF04ABA" w14:textId="77777777" w:rsidR="00BB1C4F" w:rsidRPr="00DE7B59" w:rsidRDefault="00BB1C4F" w:rsidP="002F46B4">
            <w:pPr>
              <w:pStyle w:val="TAC"/>
              <w:rPr>
                <w:rFonts w:cs="Arial"/>
                <w:szCs w:val="18"/>
              </w:rPr>
            </w:pPr>
            <w:r w:rsidRPr="00DE7B59">
              <w:rPr>
                <w:rFonts w:cs="Arial"/>
                <w:szCs w:val="18"/>
              </w:rPr>
              <w:t>≤ 409</w:t>
            </w:r>
          </w:p>
        </w:tc>
        <w:tc>
          <w:tcPr>
            <w:tcW w:w="771" w:type="dxa"/>
            <w:vAlign w:val="center"/>
          </w:tcPr>
          <w:p w14:paraId="266F7533" w14:textId="77777777" w:rsidR="00BB1C4F" w:rsidRPr="00DE7B59" w:rsidRDefault="00BB1C4F" w:rsidP="002F46B4">
            <w:pPr>
              <w:pStyle w:val="TAC"/>
              <w:rPr>
                <w:rFonts w:cs="Arial"/>
                <w:szCs w:val="18"/>
              </w:rPr>
            </w:pPr>
            <w:r w:rsidRPr="00DE7B59">
              <w:rPr>
                <w:rFonts w:cs="Arial"/>
                <w:szCs w:val="18"/>
              </w:rPr>
              <w:t>123</w:t>
            </w:r>
          </w:p>
        </w:tc>
        <w:tc>
          <w:tcPr>
            <w:tcW w:w="1016" w:type="dxa"/>
            <w:vAlign w:val="center"/>
          </w:tcPr>
          <w:p w14:paraId="1CEFDEC6" w14:textId="77777777" w:rsidR="00BB1C4F" w:rsidRPr="00DE7B59" w:rsidRDefault="00BB1C4F" w:rsidP="002F46B4">
            <w:pPr>
              <w:pStyle w:val="TAC"/>
              <w:rPr>
                <w:rFonts w:cs="Arial"/>
                <w:szCs w:val="18"/>
              </w:rPr>
            </w:pPr>
            <w:r w:rsidRPr="00DE7B59">
              <w:rPr>
                <w:rFonts w:cs="Arial"/>
                <w:szCs w:val="18"/>
              </w:rPr>
              <w:t>≤ 22885</w:t>
            </w:r>
          </w:p>
        </w:tc>
        <w:tc>
          <w:tcPr>
            <w:tcW w:w="771" w:type="dxa"/>
            <w:vAlign w:val="center"/>
          </w:tcPr>
          <w:p w14:paraId="39422314" w14:textId="77777777" w:rsidR="00BB1C4F" w:rsidRPr="00DE7B59" w:rsidRDefault="00BB1C4F" w:rsidP="002F46B4">
            <w:pPr>
              <w:pStyle w:val="TAC"/>
              <w:rPr>
                <w:rFonts w:cs="Arial"/>
                <w:szCs w:val="18"/>
              </w:rPr>
            </w:pPr>
            <w:r w:rsidRPr="00DE7B59">
              <w:rPr>
                <w:rFonts w:cs="Arial"/>
                <w:szCs w:val="18"/>
              </w:rPr>
              <w:t>187</w:t>
            </w:r>
          </w:p>
        </w:tc>
        <w:tc>
          <w:tcPr>
            <w:tcW w:w="1261" w:type="dxa"/>
            <w:vAlign w:val="center"/>
          </w:tcPr>
          <w:p w14:paraId="3948853E" w14:textId="77777777" w:rsidR="00BB1C4F" w:rsidRPr="00DE7B59" w:rsidRDefault="00BB1C4F" w:rsidP="002F46B4">
            <w:pPr>
              <w:pStyle w:val="TAC"/>
              <w:rPr>
                <w:rFonts w:cs="Arial"/>
                <w:szCs w:val="18"/>
              </w:rPr>
            </w:pPr>
            <w:r w:rsidRPr="00DE7B59">
              <w:rPr>
                <w:rFonts w:cs="Arial"/>
                <w:szCs w:val="18"/>
              </w:rPr>
              <w:t>≤ 1281179</w:t>
            </w:r>
          </w:p>
        </w:tc>
        <w:tc>
          <w:tcPr>
            <w:tcW w:w="771" w:type="dxa"/>
            <w:vAlign w:val="center"/>
          </w:tcPr>
          <w:p w14:paraId="2E2C603C" w14:textId="77777777" w:rsidR="00BB1C4F" w:rsidRPr="00DE7B59" w:rsidRDefault="00BB1C4F" w:rsidP="002F46B4">
            <w:pPr>
              <w:pStyle w:val="TAC"/>
              <w:rPr>
                <w:rFonts w:cs="Arial"/>
                <w:szCs w:val="18"/>
              </w:rPr>
            </w:pPr>
            <w:r w:rsidRPr="00DE7B59">
              <w:rPr>
                <w:rFonts w:cs="Arial"/>
                <w:szCs w:val="18"/>
              </w:rPr>
              <w:t>251</w:t>
            </w:r>
          </w:p>
        </w:tc>
        <w:tc>
          <w:tcPr>
            <w:tcW w:w="1507" w:type="dxa"/>
            <w:vAlign w:val="center"/>
          </w:tcPr>
          <w:p w14:paraId="7774A6ED" w14:textId="77777777" w:rsidR="00BB1C4F" w:rsidRPr="00DE7B59" w:rsidRDefault="00BB1C4F" w:rsidP="002F46B4">
            <w:pPr>
              <w:pStyle w:val="TAC"/>
              <w:rPr>
                <w:rFonts w:cs="Arial"/>
                <w:szCs w:val="18"/>
              </w:rPr>
            </w:pPr>
            <w:r w:rsidRPr="00DE7B59">
              <w:rPr>
                <w:rFonts w:cs="Arial"/>
                <w:szCs w:val="18"/>
              </w:rPr>
              <w:t>≤ 71724679</w:t>
            </w:r>
          </w:p>
        </w:tc>
      </w:tr>
      <w:tr w:rsidR="00BB1C4F" w:rsidRPr="00DE7B59" w14:paraId="64CC7669" w14:textId="77777777" w:rsidTr="002F46B4">
        <w:trPr>
          <w:trHeight w:val="170"/>
          <w:jc w:val="center"/>
        </w:trPr>
        <w:tc>
          <w:tcPr>
            <w:tcW w:w="770" w:type="dxa"/>
            <w:vAlign w:val="center"/>
          </w:tcPr>
          <w:p w14:paraId="6E52D54F" w14:textId="77777777" w:rsidR="00BB1C4F" w:rsidRPr="00DE7B59" w:rsidRDefault="00BB1C4F" w:rsidP="002F46B4">
            <w:pPr>
              <w:pStyle w:val="TAC"/>
              <w:rPr>
                <w:rFonts w:cs="Arial"/>
                <w:szCs w:val="18"/>
              </w:rPr>
            </w:pPr>
            <w:r w:rsidRPr="00DE7B59">
              <w:rPr>
                <w:rFonts w:cs="Arial"/>
                <w:szCs w:val="18"/>
              </w:rPr>
              <w:t>60</w:t>
            </w:r>
          </w:p>
        </w:tc>
        <w:tc>
          <w:tcPr>
            <w:tcW w:w="1016" w:type="dxa"/>
            <w:vAlign w:val="center"/>
          </w:tcPr>
          <w:p w14:paraId="7ACE2C6F" w14:textId="77777777" w:rsidR="00BB1C4F" w:rsidRPr="00DE7B59" w:rsidRDefault="00BB1C4F" w:rsidP="002F46B4">
            <w:pPr>
              <w:pStyle w:val="TAC"/>
              <w:rPr>
                <w:rFonts w:cs="Arial"/>
                <w:szCs w:val="18"/>
              </w:rPr>
            </w:pPr>
            <w:r w:rsidRPr="00DE7B59">
              <w:rPr>
                <w:rFonts w:cs="Arial"/>
                <w:szCs w:val="18"/>
              </w:rPr>
              <w:t>≤ 436</w:t>
            </w:r>
          </w:p>
        </w:tc>
        <w:tc>
          <w:tcPr>
            <w:tcW w:w="771" w:type="dxa"/>
            <w:vAlign w:val="center"/>
          </w:tcPr>
          <w:p w14:paraId="528B9E87" w14:textId="77777777" w:rsidR="00BB1C4F" w:rsidRPr="00DE7B59" w:rsidRDefault="00BB1C4F" w:rsidP="002F46B4">
            <w:pPr>
              <w:pStyle w:val="TAC"/>
              <w:rPr>
                <w:rFonts w:cs="Arial"/>
                <w:szCs w:val="18"/>
              </w:rPr>
            </w:pPr>
            <w:r w:rsidRPr="00DE7B59">
              <w:rPr>
                <w:rFonts w:cs="Arial"/>
                <w:szCs w:val="18"/>
              </w:rPr>
              <w:t>124</w:t>
            </w:r>
          </w:p>
        </w:tc>
        <w:tc>
          <w:tcPr>
            <w:tcW w:w="1016" w:type="dxa"/>
            <w:vAlign w:val="center"/>
          </w:tcPr>
          <w:p w14:paraId="514D72CA" w14:textId="77777777" w:rsidR="00BB1C4F" w:rsidRPr="00DE7B59" w:rsidRDefault="00BB1C4F" w:rsidP="002F46B4">
            <w:pPr>
              <w:pStyle w:val="TAC"/>
              <w:rPr>
                <w:rFonts w:cs="Arial"/>
                <w:szCs w:val="18"/>
              </w:rPr>
            </w:pPr>
            <w:r w:rsidRPr="00DE7B59">
              <w:rPr>
                <w:rFonts w:cs="Arial"/>
                <w:szCs w:val="18"/>
              </w:rPr>
              <w:t>≤ 24371</w:t>
            </w:r>
          </w:p>
        </w:tc>
        <w:tc>
          <w:tcPr>
            <w:tcW w:w="771" w:type="dxa"/>
            <w:vAlign w:val="center"/>
          </w:tcPr>
          <w:p w14:paraId="23398FBE" w14:textId="77777777" w:rsidR="00BB1C4F" w:rsidRPr="00DE7B59" w:rsidRDefault="00BB1C4F" w:rsidP="002F46B4">
            <w:pPr>
              <w:pStyle w:val="TAC"/>
              <w:rPr>
                <w:rFonts w:cs="Arial"/>
                <w:szCs w:val="18"/>
              </w:rPr>
            </w:pPr>
            <w:r w:rsidRPr="00DE7B59">
              <w:rPr>
                <w:rFonts w:cs="Arial"/>
                <w:szCs w:val="18"/>
              </w:rPr>
              <w:t>188</w:t>
            </w:r>
          </w:p>
        </w:tc>
        <w:tc>
          <w:tcPr>
            <w:tcW w:w="1261" w:type="dxa"/>
            <w:vAlign w:val="center"/>
          </w:tcPr>
          <w:p w14:paraId="724C3620" w14:textId="77777777" w:rsidR="00BB1C4F" w:rsidRPr="00DE7B59" w:rsidRDefault="00BB1C4F" w:rsidP="002F46B4">
            <w:pPr>
              <w:pStyle w:val="TAC"/>
              <w:rPr>
                <w:rFonts w:cs="Arial"/>
                <w:szCs w:val="18"/>
              </w:rPr>
            </w:pPr>
            <w:r w:rsidRPr="00DE7B59">
              <w:rPr>
                <w:rFonts w:cs="Arial"/>
                <w:szCs w:val="18"/>
              </w:rPr>
              <w:t>≤ 1364342</w:t>
            </w:r>
          </w:p>
        </w:tc>
        <w:tc>
          <w:tcPr>
            <w:tcW w:w="771" w:type="dxa"/>
            <w:vAlign w:val="center"/>
          </w:tcPr>
          <w:p w14:paraId="70C55C1D" w14:textId="77777777" w:rsidR="00BB1C4F" w:rsidRPr="00DE7B59" w:rsidRDefault="00BB1C4F" w:rsidP="002F46B4">
            <w:pPr>
              <w:pStyle w:val="TAC"/>
              <w:rPr>
                <w:rFonts w:cs="Arial"/>
                <w:szCs w:val="18"/>
              </w:rPr>
            </w:pPr>
            <w:r w:rsidRPr="00DE7B59">
              <w:rPr>
                <w:rFonts w:cs="Arial"/>
                <w:szCs w:val="18"/>
              </w:rPr>
              <w:t>252</w:t>
            </w:r>
          </w:p>
        </w:tc>
        <w:tc>
          <w:tcPr>
            <w:tcW w:w="1507" w:type="dxa"/>
            <w:vAlign w:val="center"/>
          </w:tcPr>
          <w:p w14:paraId="5E6BB35A" w14:textId="77777777" w:rsidR="00BB1C4F" w:rsidRPr="00DE7B59" w:rsidRDefault="00BB1C4F" w:rsidP="002F46B4">
            <w:pPr>
              <w:pStyle w:val="TAC"/>
              <w:rPr>
                <w:rFonts w:cs="Arial"/>
                <w:szCs w:val="18"/>
              </w:rPr>
            </w:pPr>
            <w:r w:rsidRPr="00DE7B59">
              <w:rPr>
                <w:rFonts w:cs="Arial"/>
                <w:szCs w:val="18"/>
              </w:rPr>
              <w:t>≤ 76380419</w:t>
            </w:r>
          </w:p>
        </w:tc>
      </w:tr>
      <w:tr w:rsidR="00BB1C4F" w:rsidRPr="00DE7B59" w14:paraId="6B218668" w14:textId="77777777" w:rsidTr="002F46B4">
        <w:trPr>
          <w:trHeight w:val="170"/>
          <w:jc w:val="center"/>
        </w:trPr>
        <w:tc>
          <w:tcPr>
            <w:tcW w:w="770" w:type="dxa"/>
            <w:vAlign w:val="center"/>
          </w:tcPr>
          <w:p w14:paraId="12E77782" w14:textId="77777777" w:rsidR="00BB1C4F" w:rsidRPr="00DE7B59" w:rsidRDefault="00BB1C4F" w:rsidP="002F46B4">
            <w:pPr>
              <w:pStyle w:val="TAC"/>
              <w:rPr>
                <w:rFonts w:cs="Arial"/>
                <w:szCs w:val="18"/>
              </w:rPr>
            </w:pPr>
            <w:r w:rsidRPr="00DE7B59">
              <w:rPr>
                <w:rFonts w:cs="Arial"/>
                <w:szCs w:val="18"/>
              </w:rPr>
              <w:t>61</w:t>
            </w:r>
          </w:p>
        </w:tc>
        <w:tc>
          <w:tcPr>
            <w:tcW w:w="1016" w:type="dxa"/>
            <w:vAlign w:val="center"/>
          </w:tcPr>
          <w:p w14:paraId="54E07624" w14:textId="77777777" w:rsidR="00BB1C4F" w:rsidRPr="00DE7B59" w:rsidRDefault="00BB1C4F" w:rsidP="002F46B4">
            <w:pPr>
              <w:pStyle w:val="TAC"/>
              <w:rPr>
                <w:rFonts w:cs="Arial"/>
                <w:szCs w:val="18"/>
              </w:rPr>
            </w:pPr>
            <w:r w:rsidRPr="00DE7B59">
              <w:rPr>
                <w:rFonts w:cs="Arial"/>
                <w:szCs w:val="18"/>
              </w:rPr>
              <w:t>≤ 464</w:t>
            </w:r>
          </w:p>
        </w:tc>
        <w:tc>
          <w:tcPr>
            <w:tcW w:w="771" w:type="dxa"/>
            <w:vAlign w:val="center"/>
          </w:tcPr>
          <w:p w14:paraId="42211A98" w14:textId="77777777" w:rsidR="00BB1C4F" w:rsidRPr="00DE7B59" w:rsidRDefault="00BB1C4F" w:rsidP="002F46B4">
            <w:pPr>
              <w:pStyle w:val="TAC"/>
              <w:rPr>
                <w:rFonts w:cs="Arial"/>
                <w:szCs w:val="18"/>
              </w:rPr>
            </w:pPr>
            <w:r w:rsidRPr="00DE7B59">
              <w:rPr>
                <w:rFonts w:cs="Arial"/>
                <w:szCs w:val="18"/>
              </w:rPr>
              <w:t>125</w:t>
            </w:r>
          </w:p>
        </w:tc>
        <w:tc>
          <w:tcPr>
            <w:tcW w:w="1016" w:type="dxa"/>
            <w:vAlign w:val="center"/>
          </w:tcPr>
          <w:p w14:paraId="0B06190E" w14:textId="77777777" w:rsidR="00BB1C4F" w:rsidRPr="00DE7B59" w:rsidRDefault="00BB1C4F" w:rsidP="002F46B4">
            <w:pPr>
              <w:pStyle w:val="TAC"/>
              <w:rPr>
                <w:rFonts w:cs="Arial"/>
                <w:szCs w:val="18"/>
              </w:rPr>
            </w:pPr>
            <w:r w:rsidRPr="00DE7B59">
              <w:rPr>
                <w:rFonts w:cs="Arial"/>
                <w:szCs w:val="18"/>
              </w:rPr>
              <w:t>≤ 25953</w:t>
            </w:r>
          </w:p>
        </w:tc>
        <w:tc>
          <w:tcPr>
            <w:tcW w:w="771" w:type="dxa"/>
            <w:vAlign w:val="center"/>
          </w:tcPr>
          <w:p w14:paraId="03FBEDC7" w14:textId="77777777" w:rsidR="00BB1C4F" w:rsidRPr="00DE7B59" w:rsidRDefault="00BB1C4F" w:rsidP="002F46B4">
            <w:pPr>
              <w:pStyle w:val="TAC"/>
              <w:rPr>
                <w:rFonts w:cs="Arial"/>
                <w:szCs w:val="18"/>
              </w:rPr>
            </w:pPr>
            <w:r w:rsidRPr="00DE7B59">
              <w:rPr>
                <w:rFonts w:cs="Arial"/>
                <w:szCs w:val="18"/>
              </w:rPr>
              <w:t>189</w:t>
            </w:r>
          </w:p>
        </w:tc>
        <w:tc>
          <w:tcPr>
            <w:tcW w:w="1261" w:type="dxa"/>
            <w:vAlign w:val="center"/>
          </w:tcPr>
          <w:p w14:paraId="72DDADE7" w14:textId="77777777" w:rsidR="00BB1C4F" w:rsidRPr="00DE7B59" w:rsidRDefault="00BB1C4F" w:rsidP="002F46B4">
            <w:pPr>
              <w:pStyle w:val="TAC"/>
              <w:rPr>
                <w:rFonts w:cs="Arial"/>
                <w:szCs w:val="18"/>
              </w:rPr>
            </w:pPr>
            <w:r w:rsidRPr="00DE7B59">
              <w:rPr>
                <w:rFonts w:cs="Arial"/>
                <w:szCs w:val="18"/>
              </w:rPr>
              <w:t>≤ 1452903</w:t>
            </w:r>
          </w:p>
        </w:tc>
        <w:tc>
          <w:tcPr>
            <w:tcW w:w="771" w:type="dxa"/>
            <w:vAlign w:val="center"/>
          </w:tcPr>
          <w:p w14:paraId="3D65631D" w14:textId="77777777" w:rsidR="00BB1C4F" w:rsidRPr="00DE7B59" w:rsidRDefault="00BB1C4F" w:rsidP="002F46B4">
            <w:pPr>
              <w:pStyle w:val="TAC"/>
              <w:rPr>
                <w:rFonts w:cs="Arial"/>
                <w:szCs w:val="18"/>
              </w:rPr>
            </w:pPr>
            <w:r w:rsidRPr="00DE7B59">
              <w:rPr>
                <w:rFonts w:cs="Arial"/>
                <w:szCs w:val="18"/>
              </w:rPr>
              <w:t>253</w:t>
            </w:r>
          </w:p>
        </w:tc>
        <w:tc>
          <w:tcPr>
            <w:tcW w:w="1507" w:type="dxa"/>
            <w:vAlign w:val="center"/>
          </w:tcPr>
          <w:p w14:paraId="75983476" w14:textId="77777777" w:rsidR="00BB1C4F" w:rsidRPr="00DE7B59" w:rsidRDefault="00BB1C4F" w:rsidP="002F46B4">
            <w:pPr>
              <w:pStyle w:val="TAC"/>
              <w:rPr>
                <w:rFonts w:cs="Arial"/>
                <w:szCs w:val="18"/>
              </w:rPr>
            </w:pPr>
            <w:r w:rsidRPr="00DE7B59">
              <w:rPr>
                <w:rFonts w:cs="Arial"/>
                <w:szCs w:val="18"/>
              </w:rPr>
              <w:t>≤ 81338368</w:t>
            </w:r>
          </w:p>
        </w:tc>
      </w:tr>
      <w:tr w:rsidR="00BB1C4F" w:rsidRPr="00DE7B59" w14:paraId="034328A8" w14:textId="77777777" w:rsidTr="002F46B4">
        <w:trPr>
          <w:trHeight w:val="170"/>
          <w:jc w:val="center"/>
        </w:trPr>
        <w:tc>
          <w:tcPr>
            <w:tcW w:w="770" w:type="dxa"/>
            <w:vAlign w:val="center"/>
          </w:tcPr>
          <w:p w14:paraId="002E2139" w14:textId="77777777" w:rsidR="00BB1C4F" w:rsidRPr="00DE7B59" w:rsidRDefault="00BB1C4F" w:rsidP="002F46B4">
            <w:pPr>
              <w:pStyle w:val="TAC"/>
              <w:rPr>
                <w:rFonts w:cs="Arial"/>
                <w:szCs w:val="18"/>
              </w:rPr>
            </w:pPr>
            <w:r w:rsidRPr="00DE7B59">
              <w:rPr>
                <w:rFonts w:cs="Arial"/>
                <w:szCs w:val="18"/>
              </w:rPr>
              <w:t>62</w:t>
            </w:r>
          </w:p>
        </w:tc>
        <w:tc>
          <w:tcPr>
            <w:tcW w:w="1016" w:type="dxa"/>
            <w:vAlign w:val="center"/>
          </w:tcPr>
          <w:p w14:paraId="04BD284E" w14:textId="77777777" w:rsidR="00BB1C4F" w:rsidRPr="00DE7B59" w:rsidRDefault="00BB1C4F" w:rsidP="002F46B4">
            <w:pPr>
              <w:pStyle w:val="TAC"/>
              <w:rPr>
                <w:rFonts w:cs="Arial"/>
                <w:szCs w:val="18"/>
              </w:rPr>
            </w:pPr>
            <w:r w:rsidRPr="00DE7B59">
              <w:rPr>
                <w:rFonts w:cs="Arial"/>
                <w:szCs w:val="18"/>
              </w:rPr>
              <w:t>≤ 494</w:t>
            </w:r>
          </w:p>
        </w:tc>
        <w:tc>
          <w:tcPr>
            <w:tcW w:w="771" w:type="dxa"/>
            <w:vAlign w:val="center"/>
          </w:tcPr>
          <w:p w14:paraId="67BFEC56" w14:textId="77777777" w:rsidR="00BB1C4F" w:rsidRPr="00DE7B59" w:rsidRDefault="00BB1C4F" w:rsidP="002F46B4">
            <w:pPr>
              <w:pStyle w:val="TAC"/>
              <w:rPr>
                <w:rFonts w:cs="Arial"/>
                <w:szCs w:val="18"/>
              </w:rPr>
            </w:pPr>
            <w:r w:rsidRPr="00DE7B59">
              <w:rPr>
                <w:rFonts w:cs="Arial"/>
                <w:szCs w:val="18"/>
              </w:rPr>
              <w:t>126</w:t>
            </w:r>
          </w:p>
        </w:tc>
        <w:tc>
          <w:tcPr>
            <w:tcW w:w="1016" w:type="dxa"/>
            <w:vAlign w:val="center"/>
          </w:tcPr>
          <w:p w14:paraId="48DA89B3" w14:textId="77777777" w:rsidR="00BB1C4F" w:rsidRPr="00DE7B59" w:rsidRDefault="00BB1C4F" w:rsidP="002F46B4">
            <w:pPr>
              <w:pStyle w:val="TAC"/>
              <w:rPr>
                <w:rFonts w:cs="Arial"/>
                <w:szCs w:val="18"/>
              </w:rPr>
            </w:pPr>
            <w:r w:rsidRPr="00DE7B59">
              <w:rPr>
                <w:rFonts w:cs="Arial"/>
                <w:szCs w:val="18"/>
              </w:rPr>
              <w:t>≤ 27638</w:t>
            </w:r>
          </w:p>
        </w:tc>
        <w:tc>
          <w:tcPr>
            <w:tcW w:w="771" w:type="dxa"/>
            <w:vAlign w:val="center"/>
          </w:tcPr>
          <w:p w14:paraId="02E185A7" w14:textId="77777777" w:rsidR="00BB1C4F" w:rsidRPr="00DE7B59" w:rsidRDefault="00BB1C4F" w:rsidP="002F46B4">
            <w:pPr>
              <w:pStyle w:val="TAC"/>
              <w:rPr>
                <w:rFonts w:cs="Arial"/>
                <w:szCs w:val="18"/>
              </w:rPr>
            </w:pPr>
            <w:r w:rsidRPr="00DE7B59">
              <w:rPr>
                <w:rFonts w:cs="Arial"/>
                <w:szCs w:val="18"/>
              </w:rPr>
              <w:t>190</w:t>
            </w:r>
          </w:p>
        </w:tc>
        <w:tc>
          <w:tcPr>
            <w:tcW w:w="1261" w:type="dxa"/>
            <w:vAlign w:val="center"/>
          </w:tcPr>
          <w:p w14:paraId="20D1012E" w14:textId="77777777" w:rsidR="00BB1C4F" w:rsidRPr="00DE7B59" w:rsidRDefault="00BB1C4F" w:rsidP="002F46B4">
            <w:pPr>
              <w:pStyle w:val="TAC"/>
              <w:rPr>
                <w:rFonts w:cs="Arial"/>
                <w:szCs w:val="18"/>
              </w:rPr>
            </w:pPr>
            <w:r w:rsidRPr="00DE7B59">
              <w:rPr>
                <w:rFonts w:cs="Arial"/>
                <w:szCs w:val="18"/>
              </w:rPr>
              <w:t>≤ 1547213</w:t>
            </w:r>
          </w:p>
        </w:tc>
        <w:tc>
          <w:tcPr>
            <w:tcW w:w="771" w:type="dxa"/>
            <w:vAlign w:val="center"/>
          </w:tcPr>
          <w:p w14:paraId="0D270D52" w14:textId="77777777" w:rsidR="00BB1C4F" w:rsidRPr="00DE7B59" w:rsidRDefault="00BB1C4F" w:rsidP="002F46B4">
            <w:pPr>
              <w:pStyle w:val="TAC"/>
              <w:rPr>
                <w:rFonts w:cs="Arial"/>
                <w:szCs w:val="18"/>
              </w:rPr>
            </w:pPr>
            <w:r w:rsidRPr="00DE7B59">
              <w:rPr>
                <w:rFonts w:cs="Arial"/>
                <w:szCs w:val="18"/>
              </w:rPr>
              <w:t>254</w:t>
            </w:r>
          </w:p>
        </w:tc>
        <w:tc>
          <w:tcPr>
            <w:tcW w:w="1507" w:type="dxa"/>
            <w:vAlign w:val="center"/>
          </w:tcPr>
          <w:p w14:paraId="2E36B179" w14:textId="77777777" w:rsidR="00BB1C4F" w:rsidRPr="00DE7B59" w:rsidRDefault="00BB1C4F" w:rsidP="002F46B4">
            <w:pPr>
              <w:pStyle w:val="TAC"/>
              <w:rPr>
                <w:rFonts w:cs="Arial"/>
                <w:szCs w:val="18"/>
              </w:rPr>
            </w:pPr>
            <w:r w:rsidRPr="00DE7B59">
              <w:rPr>
                <w:rFonts w:cs="Arial"/>
                <w:szCs w:val="18"/>
                <w:lang w:eastAsia="ko-KR"/>
              </w:rPr>
              <w:t xml:space="preserve">&gt; </w:t>
            </w:r>
            <w:r w:rsidRPr="00DE7B59">
              <w:rPr>
                <w:rFonts w:cs="Arial"/>
                <w:szCs w:val="18"/>
              </w:rPr>
              <w:t>81338368</w:t>
            </w:r>
          </w:p>
        </w:tc>
      </w:tr>
      <w:tr w:rsidR="00BB1C4F" w:rsidRPr="00DE7B59" w14:paraId="5A1EB6C6" w14:textId="77777777" w:rsidTr="002F46B4">
        <w:trPr>
          <w:trHeight w:val="170"/>
          <w:jc w:val="center"/>
        </w:trPr>
        <w:tc>
          <w:tcPr>
            <w:tcW w:w="770" w:type="dxa"/>
            <w:vAlign w:val="center"/>
          </w:tcPr>
          <w:p w14:paraId="427B6343" w14:textId="77777777" w:rsidR="00BB1C4F" w:rsidRPr="00DE7B59" w:rsidRDefault="00BB1C4F" w:rsidP="002F46B4">
            <w:pPr>
              <w:pStyle w:val="TAC"/>
              <w:rPr>
                <w:rFonts w:cs="Arial"/>
                <w:szCs w:val="18"/>
              </w:rPr>
            </w:pPr>
            <w:r w:rsidRPr="00DE7B59">
              <w:rPr>
                <w:rFonts w:cs="Arial"/>
                <w:szCs w:val="18"/>
              </w:rPr>
              <w:t>63</w:t>
            </w:r>
          </w:p>
        </w:tc>
        <w:tc>
          <w:tcPr>
            <w:tcW w:w="1016" w:type="dxa"/>
            <w:vAlign w:val="center"/>
          </w:tcPr>
          <w:p w14:paraId="129BDDF5" w14:textId="77777777" w:rsidR="00BB1C4F" w:rsidRPr="00DE7B59" w:rsidRDefault="00BB1C4F" w:rsidP="002F46B4">
            <w:pPr>
              <w:pStyle w:val="TAC"/>
              <w:rPr>
                <w:rFonts w:cs="Arial"/>
                <w:szCs w:val="18"/>
              </w:rPr>
            </w:pPr>
            <w:r w:rsidRPr="00DE7B59">
              <w:rPr>
                <w:rFonts w:cs="Arial"/>
                <w:szCs w:val="18"/>
              </w:rPr>
              <w:t>≤ 526</w:t>
            </w:r>
          </w:p>
        </w:tc>
        <w:tc>
          <w:tcPr>
            <w:tcW w:w="771" w:type="dxa"/>
            <w:vAlign w:val="center"/>
          </w:tcPr>
          <w:p w14:paraId="009EB79B" w14:textId="77777777" w:rsidR="00BB1C4F" w:rsidRPr="00DE7B59" w:rsidRDefault="00BB1C4F" w:rsidP="002F46B4">
            <w:pPr>
              <w:pStyle w:val="TAC"/>
              <w:rPr>
                <w:rFonts w:cs="Arial"/>
                <w:szCs w:val="18"/>
              </w:rPr>
            </w:pPr>
            <w:r w:rsidRPr="00DE7B59">
              <w:rPr>
                <w:rFonts w:cs="Arial"/>
                <w:szCs w:val="18"/>
              </w:rPr>
              <w:t>127</w:t>
            </w:r>
          </w:p>
        </w:tc>
        <w:tc>
          <w:tcPr>
            <w:tcW w:w="1016" w:type="dxa"/>
            <w:vAlign w:val="center"/>
          </w:tcPr>
          <w:p w14:paraId="63F6603E" w14:textId="77777777" w:rsidR="00BB1C4F" w:rsidRPr="00DE7B59" w:rsidRDefault="00BB1C4F" w:rsidP="002F46B4">
            <w:pPr>
              <w:pStyle w:val="TAC"/>
              <w:rPr>
                <w:rFonts w:cs="Arial"/>
                <w:szCs w:val="18"/>
              </w:rPr>
            </w:pPr>
            <w:r w:rsidRPr="00DE7B59">
              <w:t xml:space="preserve">≤ </w:t>
            </w:r>
            <w:r w:rsidRPr="00DE7B59">
              <w:rPr>
                <w:rFonts w:cs="Arial"/>
                <w:szCs w:val="18"/>
              </w:rPr>
              <w:t>29431</w:t>
            </w:r>
          </w:p>
        </w:tc>
        <w:tc>
          <w:tcPr>
            <w:tcW w:w="771" w:type="dxa"/>
            <w:vAlign w:val="center"/>
          </w:tcPr>
          <w:p w14:paraId="7DD7076F" w14:textId="77777777" w:rsidR="00BB1C4F" w:rsidRPr="00DE7B59" w:rsidRDefault="00BB1C4F" w:rsidP="002F46B4">
            <w:pPr>
              <w:pStyle w:val="TAC"/>
              <w:rPr>
                <w:rFonts w:cs="Arial"/>
                <w:szCs w:val="18"/>
              </w:rPr>
            </w:pPr>
            <w:r w:rsidRPr="00DE7B59">
              <w:rPr>
                <w:rFonts w:cs="Arial"/>
                <w:szCs w:val="18"/>
              </w:rPr>
              <w:t>191</w:t>
            </w:r>
          </w:p>
        </w:tc>
        <w:tc>
          <w:tcPr>
            <w:tcW w:w="1261" w:type="dxa"/>
            <w:vAlign w:val="center"/>
          </w:tcPr>
          <w:p w14:paraId="3D451B9F" w14:textId="77777777" w:rsidR="00BB1C4F" w:rsidRPr="00DE7B59" w:rsidRDefault="00BB1C4F" w:rsidP="002F46B4">
            <w:pPr>
              <w:pStyle w:val="TAC"/>
              <w:rPr>
                <w:rFonts w:cs="Arial"/>
                <w:szCs w:val="18"/>
              </w:rPr>
            </w:pPr>
            <w:r w:rsidRPr="00DE7B59">
              <w:t xml:space="preserve">≤ </w:t>
            </w:r>
            <w:r w:rsidRPr="00DE7B59">
              <w:rPr>
                <w:rFonts w:cs="Arial"/>
                <w:szCs w:val="18"/>
              </w:rPr>
              <w:t>1647644</w:t>
            </w:r>
          </w:p>
        </w:tc>
        <w:tc>
          <w:tcPr>
            <w:tcW w:w="771" w:type="dxa"/>
            <w:vAlign w:val="center"/>
          </w:tcPr>
          <w:p w14:paraId="1F4164A0" w14:textId="77777777" w:rsidR="00BB1C4F" w:rsidRPr="00DE7B59" w:rsidRDefault="00BB1C4F" w:rsidP="002F46B4">
            <w:pPr>
              <w:pStyle w:val="TAC"/>
              <w:rPr>
                <w:rFonts w:cs="Arial"/>
                <w:szCs w:val="18"/>
              </w:rPr>
            </w:pPr>
            <w:r w:rsidRPr="00DE7B59">
              <w:rPr>
                <w:rFonts w:cs="Arial"/>
                <w:szCs w:val="18"/>
              </w:rPr>
              <w:t>255</w:t>
            </w:r>
          </w:p>
        </w:tc>
        <w:tc>
          <w:tcPr>
            <w:tcW w:w="1507" w:type="dxa"/>
            <w:vAlign w:val="center"/>
          </w:tcPr>
          <w:p w14:paraId="2ABE1B01" w14:textId="77777777" w:rsidR="00BB1C4F" w:rsidRPr="00DE7B59" w:rsidRDefault="00BB1C4F" w:rsidP="002F46B4">
            <w:pPr>
              <w:pStyle w:val="TAC"/>
              <w:rPr>
                <w:rFonts w:cs="Arial"/>
                <w:szCs w:val="18"/>
                <w:lang w:eastAsia="ko-KR"/>
              </w:rPr>
            </w:pPr>
            <w:r w:rsidRPr="00DE7B59">
              <w:rPr>
                <w:rFonts w:cs="Arial"/>
                <w:szCs w:val="18"/>
                <w:lang w:eastAsia="ko-KR"/>
              </w:rPr>
              <w:t>Reserved</w:t>
            </w:r>
          </w:p>
        </w:tc>
      </w:tr>
    </w:tbl>
    <w:p w14:paraId="6756B9B8" w14:textId="77777777" w:rsidR="00BA60D7" w:rsidRPr="00DE7B59" w:rsidRDefault="00BA60D7" w:rsidP="00EE2286"/>
    <w:p w14:paraId="051FC85A" w14:textId="77777777" w:rsidR="00BA60D7" w:rsidRPr="00DE7B59" w:rsidRDefault="00BA60D7" w:rsidP="00131CE5">
      <w:r w:rsidRPr="00DE7B59">
        <w:t>[</w:t>
      </w:r>
      <w:r w:rsidR="0069340A" w:rsidRPr="00DE7B59">
        <w:t xml:space="preserve">TS </w:t>
      </w:r>
      <w:r w:rsidRPr="00DE7B59">
        <w:t>38.321</w:t>
      </w:r>
      <w:r w:rsidR="0069340A" w:rsidRPr="00DE7B59">
        <w:t>,</w:t>
      </w:r>
      <w:r w:rsidRPr="00DE7B59">
        <w:t xml:space="preserve"> clause 6.2.1]</w:t>
      </w:r>
    </w:p>
    <w:p w14:paraId="2F55C584" w14:textId="77777777" w:rsidR="00BA60D7" w:rsidRPr="00DE7B59" w:rsidRDefault="00BA60D7" w:rsidP="008C2CC8">
      <w:pPr>
        <w:pStyle w:val="TH"/>
      </w:pPr>
      <w:r w:rsidRPr="00DE7B59">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BA60D7" w:rsidRPr="00DE7B59" w14:paraId="5AC6D1F8" w14:textId="77777777" w:rsidTr="00BA60D7">
        <w:trPr>
          <w:jc w:val="center"/>
        </w:trPr>
        <w:tc>
          <w:tcPr>
            <w:tcW w:w="1728" w:type="dxa"/>
          </w:tcPr>
          <w:p w14:paraId="088721DD" w14:textId="77777777" w:rsidR="00BA60D7" w:rsidRPr="00DE7B59" w:rsidRDefault="00BA60D7" w:rsidP="00C00718">
            <w:pPr>
              <w:pStyle w:val="TAH"/>
              <w:rPr>
                <w:lang w:eastAsia="en-US"/>
              </w:rPr>
            </w:pPr>
            <w:r w:rsidRPr="00DE7B59">
              <w:rPr>
                <w:lang w:eastAsia="en-US"/>
              </w:rPr>
              <w:t>Index</w:t>
            </w:r>
          </w:p>
        </w:tc>
        <w:tc>
          <w:tcPr>
            <w:tcW w:w="3600" w:type="dxa"/>
          </w:tcPr>
          <w:p w14:paraId="432AC4A5" w14:textId="77777777" w:rsidR="00BA60D7" w:rsidRPr="00DE7B59" w:rsidRDefault="00BA60D7" w:rsidP="00C00718">
            <w:pPr>
              <w:pStyle w:val="TAH"/>
              <w:rPr>
                <w:lang w:eastAsia="en-US"/>
              </w:rPr>
            </w:pPr>
            <w:r w:rsidRPr="00DE7B59">
              <w:rPr>
                <w:lang w:eastAsia="en-US"/>
              </w:rPr>
              <w:t>LCID values</w:t>
            </w:r>
          </w:p>
        </w:tc>
      </w:tr>
      <w:tr w:rsidR="00BA60D7" w:rsidRPr="00DE7B59" w14:paraId="3285FE15" w14:textId="77777777" w:rsidTr="00BA60D7">
        <w:trPr>
          <w:jc w:val="center"/>
        </w:trPr>
        <w:tc>
          <w:tcPr>
            <w:tcW w:w="1728" w:type="dxa"/>
          </w:tcPr>
          <w:p w14:paraId="187203BE" w14:textId="77777777" w:rsidR="00BA60D7" w:rsidRPr="00DE7B59" w:rsidRDefault="00BA60D7" w:rsidP="00C00718">
            <w:pPr>
              <w:pStyle w:val="TAC"/>
              <w:rPr>
                <w:lang w:eastAsia="en-US"/>
              </w:rPr>
            </w:pPr>
            <w:r w:rsidRPr="00DE7B59">
              <w:rPr>
                <w:lang w:eastAsia="en-US"/>
              </w:rPr>
              <w:t>000000</w:t>
            </w:r>
          </w:p>
        </w:tc>
        <w:tc>
          <w:tcPr>
            <w:tcW w:w="3600" w:type="dxa"/>
          </w:tcPr>
          <w:p w14:paraId="69065208" w14:textId="77777777" w:rsidR="00BA60D7" w:rsidRPr="00DE7B59" w:rsidRDefault="00BA60D7" w:rsidP="00C00718">
            <w:pPr>
              <w:pStyle w:val="TAC"/>
              <w:rPr>
                <w:lang w:eastAsia="en-US"/>
              </w:rPr>
            </w:pPr>
            <w:r w:rsidRPr="00DE7B59">
              <w:rPr>
                <w:lang w:eastAsia="en-US"/>
              </w:rPr>
              <w:t>CCCH</w:t>
            </w:r>
          </w:p>
        </w:tc>
      </w:tr>
      <w:tr w:rsidR="00BA60D7" w:rsidRPr="00DE7B59" w14:paraId="197D1FC9" w14:textId="77777777" w:rsidTr="00BA60D7">
        <w:trPr>
          <w:jc w:val="center"/>
        </w:trPr>
        <w:tc>
          <w:tcPr>
            <w:tcW w:w="1728" w:type="dxa"/>
          </w:tcPr>
          <w:p w14:paraId="59714B29" w14:textId="77777777" w:rsidR="00BA60D7" w:rsidRPr="00DE7B59" w:rsidRDefault="00BA60D7" w:rsidP="00C00718">
            <w:pPr>
              <w:pStyle w:val="TAC"/>
              <w:rPr>
                <w:lang w:eastAsia="en-US"/>
              </w:rPr>
            </w:pPr>
            <w:r w:rsidRPr="00DE7B59">
              <w:rPr>
                <w:lang w:eastAsia="en-US"/>
              </w:rPr>
              <w:t>000001–100000</w:t>
            </w:r>
          </w:p>
        </w:tc>
        <w:tc>
          <w:tcPr>
            <w:tcW w:w="3600" w:type="dxa"/>
          </w:tcPr>
          <w:p w14:paraId="6A5D546F" w14:textId="77777777" w:rsidR="00BA60D7" w:rsidRPr="00DE7B59" w:rsidRDefault="00BA60D7" w:rsidP="00C00718">
            <w:pPr>
              <w:pStyle w:val="TAC"/>
              <w:rPr>
                <w:lang w:eastAsia="en-US"/>
              </w:rPr>
            </w:pPr>
            <w:r w:rsidRPr="00DE7B59">
              <w:rPr>
                <w:lang w:eastAsia="en-US"/>
              </w:rPr>
              <w:t>Identity of the logical channel</w:t>
            </w:r>
          </w:p>
        </w:tc>
      </w:tr>
      <w:tr w:rsidR="00BA60D7" w:rsidRPr="00DE7B59" w14:paraId="08294211" w14:textId="77777777" w:rsidTr="00BA60D7">
        <w:trPr>
          <w:jc w:val="center"/>
        </w:trPr>
        <w:tc>
          <w:tcPr>
            <w:tcW w:w="1728" w:type="dxa"/>
          </w:tcPr>
          <w:p w14:paraId="7039265A" w14:textId="77777777" w:rsidR="00BA60D7" w:rsidRPr="00DE7B59" w:rsidRDefault="00BA60D7" w:rsidP="00C00718">
            <w:pPr>
              <w:pStyle w:val="TAC"/>
              <w:rPr>
                <w:lang w:eastAsia="en-US"/>
              </w:rPr>
            </w:pPr>
            <w:r w:rsidRPr="00DE7B59">
              <w:rPr>
                <w:lang w:eastAsia="en-US"/>
              </w:rPr>
              <w:t>100001–110110</w:t>
            </w:r>
          </w:p>
        </w:tc>
        <w:tc>
          <w:tcPr>
            <w:tcW w:w="3600" w:type="dxa"/>
          </w:tcPr>
          <w:p w14:paraId="5B813DB5" w14:textId="77777777" w:rsidR="00BA60D7" w:rsidRPr="00DE7B59" w:rsidRDefault="00BA60D7" w:rsidP="00C00718">
            <w:pPr>
              <w:pStyle w:val="TAC"/>
              <w:rPr>
                <w:lang w:eastAsia="en-US"/>
              </w:rPr>
            </w:pPr>
            <w:r w:rsidRPr="00DE7B59">
              <w:rPr>
                <w:lang w:eastAsia="en-US"/>
              </w:rPr>
              <w:t>Reserved</w:t>
            </w:r>
          </w:p>
        </w:tc>
      </w:tr>
      <w:tr w:rsidR="00BA60D7" w:rsidRPr="00DE7B59" w14:paraId="2E7D3DBB" w14:textId="77777777" w:rsidTr="00BA60D7">
        <w:trPr>
          <w:jc w:val="center"/>
        </w:trPr>
        <w:tc>
          <w:tcPr>
            <w:tcW w:w="1728" w:type="dxa"/>
          </w:tcPr>
          <w:p w14:paraId="31D83C93" w14:textId="77777777" w:rsidR="00BA60D7" w:rsidRPr="00DE7B59" w:rsidRDefault="00BA60D7" w:rsidP="00C00718">
            <w:pPr>
              <w:pStyle w:val="TAC"/>
              <w:rPr>
                <w:lang w:eastAsia="en-US"/>
              </w:rPr>
            </w:pPr>
            <w:r w:rsidRPr="00DE7B59">
              <w:rPr>
                <w:lang w:eastAsia="en-US"/>
              </w:rPr>
              <w:t>110111</w:t>
            </w:r>
          </w:p>
        </w:tc>
        <w:tc>
          <w:tcPr>
            <w:tcW w:w="3600" w:type="dxa"/>
          </w:tcPr>
          <w:p w14:paraId="4F98A84C" w14:textId="77777777" w:rsidR="00BA60D7" w:rsidRPr="00DE7B59" w:rsidRDefault="00BA60D7" w:rsidP="00C00718">
            <w:pPr>
              <w:pStyle w:val="TAC"/>
              <w:rPr>
                <w:lang w:eastAsia="en-US"/>
              </w:rPr>
            </w:pPr>
            <w:r w:rsidRPr="00DE7B59">
              <w:rPr>
                <w:lang w:eastAsia="en-US"/>
              </w:rPr>
              <w:t>Configured Grant Confirmation</w:t>
            </w:r>
          </w:p>
        </w:tc>
      </w:tr>
      <w:tr w:rsidR="00BA60D7" w:rsidRPr="00DE7B59" w14:paraId="6AF629F6" w14:textId="77777777" w:rsidTr="00BA60D7">
        <w:trPr>
          <w:jc w:val="center"/>
        </w:trPr>
        <w:tc>
          <w:tcPr>
            <w:tcW w:w="1728" w:type="dxa"/>
          </w:tcPr>
          <w:p w14:paraId="15B60BC6" w14:textId="77777777" w:rsidR="00BA60D7" w:rsidRPr="00DE7B59" w:rsidRDefault="00BA60D7" w:rsidP="00C00718">
            <w:pPr>
              <w:pStyle w:val="TAC"/>
              <w:rPr>
                <w:lang w:eastAsia="en-US"/>
              </w:rPr>
            </w:pPr>
            <w:r w:rsidRPr="00DE7B59">
              <w:rPr>
                <w:lang w:eastAsia="en-US"/>
              </w:rPr>
              <w:t>111000</w:t>
            </w:r>
          </w:p>
        </w:tc>
        <w:tc>
          <w:tcPr>
            <w:tcW w:w="3600" w:type="dxa"/>
          </w:tcPr>
          <w:p w14:paraId="03EE606F" w14:textId="77777777" w:rsidR="00BA60D7" w:rsidRPr="00DE7B59" w:rsidRDefault="00BA60D7" w:rsidP="00C00718">
            <w:pPr>
              <w:pStyle w:val="TAC"/>
              <w:rPr>
                <w:lang w:eastAsia="en-US"/>
              </w:rPr>
            </w:pPr>
            <w:r w:rsidRPr="00DE7B59">
              <w:rPr>
                <w:lang w:eastAsia="en-US"/>
              </w:rPr>
              <w:t>Multiple Entry PHR</w:t>
            </w:r>
          </w:p>
        </w:tc>
      </w:tr>
      <w:tr w:rsidR="00BA60D7" w:rsidRPr="00DE7B59" w14:paraId="31E1F092" w14:textId="77777777" w:rsidTr="00BA60D7">
        <w:trPr>
          <w:jc w:val="center"/>
        </w:trPr>
        <w:tc>
          <w:tcPr>
            <w:tcW w:w="1728" w:type="dxa"/>
          </w:tcPr>
          <w:p w14:paraId="00B49F95" w14:textId="77777777" w:rsidR="00BA60D7" w:rsidRPr="00DE7B59" w:rsidRDefault="00BA60D7" w:rsidP="00C00718">
            <w:pPr>
              <w:pStyle w:val="TAC"/>
              <w:rPr>
                <w:lang w:eastAsia="en-US"/>
              </w:rPr>
            </w:pPr>
            <w:r w:rsidRPr="00DE7B59">
              <w:rPr>
                <w:lang w:eastAsia="en-US"/>
              </w:rPr>
              <w:t>111001</w:t>
            </w:r>
          </w:p>
        </w:tc>
        <w:tc>
          <w:tcPr>
            <w:tcW w:w="3600" w:type="dxa"/>
          </w:tcPr>
          <w:p w14:paraId="2C5AC91C" w14:textId="77777777" w:rsidR="00BA60D7" w:rsidRPr="00DE7B59" w:rsidRDefault="00BA60D7" w:rsidP="00C00718">
            <w:pPr>
              <w:pStyle w:val="TAC"/>
              <w:rPr>
                <w:lang w:eastAsia="en-US"/>
              </w:rPr>
            </w:pPr>
            <w:r w:rsidRPr="00DE7B59">
              <w:rPr>
                <w:lang w:eastAsia="en-US"/>
              </w:rPr>
              <w:t>Single Entry PHR</w:t>
            </w:r>
          </w:p>
        </w:tc>
      </w:tr>
      <w:tr w:rsidR="00BA60D7" w:rsidRPr="00DE7B59" w14:paraId="217FBF0B" w14:textId="77777777" w:rsidTr="00BA60D7">
        <w:trPr>
          <w:jc w:val="center"/>
        </w:trPr>
        <w:tc>
          <w:tcPr>
            <w:tcW w:w="1728" w:type="dxa"/>
          </w:tcPr>
          <w:p w14:paraId="43D6D543" w14:textId="77777777" w:rsidR="00BA60D7" w:rsidRPr="00DE7B59" w:rsidRDefault="00BA60D7" w:rsidP="00C00718">
            <w:pPr>
              <w:pStyle w:val="TAC"/>
              <w:rPr>
                <w:lang w:eastAsia="en-US"/>
              </w:rPr>
            </w:pPr>
            <w:r w:rsidRPr="00DE7B59">
              <w:rPr>
                <w:lang w:eastAsia="en-US"/>
              </w:rPr>
              <w:t>111010</w:t>
            </w:r>
          </w:p>
        </w:tc>
        <w:tc>
          <w:tcPr>
            <w:tcW w:w="3600" w:type="dxa"/>
          </w:tcPr>
          <w:p w14:paraId="23C040B9" w14:textId="77777777" w:rsidR="00BA60D7" w:rsidRPr="00DE7B59" w:rsidRDefault="00BA60D7" w:rsidP="00C00718">
            <w:pPr>
              <w:pStyle w:val="TAC"/>
              <w:rPr>
                <w:lang w:eastAsia="en-US"/>
              </w:rPr>
            </w:pPr>
            <w:r w:rsidRPr="00DE7B59">
              <w:rPr>
                <w:lang w:eastAsia="en-US"/>
              </w:rPr>
              <w:t>C-RNTI</w:t>
            </w:r>
          </w:p>
        </w:tc>
      </w:tr>
      <w:tr w:rsidR="00BA60D7" w:rsidRPr="00DE7B59" w14:paraId="6CDA14B2" w14:textId="77777777" w:rsidTr="00BA60D7">
        <w:trPr>
          <w:jc w:val="center"/>
        </w:trPr>
        <w:tc>
          <w:tcPr>
            <w:tcW w:w="1728" w:type="dxa"/>
          </w:tcPr>
          <w:p w14:paraId="3CD0C790" w14:textId="77777777" w:rsidR="00BA60D7" w:rsidRPr="00DE7B59" w:rsidRDefault="00BA60D7" w:rsidP="00C00718">
            <w:pPr>
              <w:pStyle w:val="TAC"/>
              <w:rPr>
                <w:lang w:eastAsia="en-US"/>
              </w:rPr>
            </w:pPr>
            <w:r w:rsidRPr="00DE7B59">
              <w:rPr>
                <w:lang w:eastAsia="en-US"/>
              </w:rPr>
              <w:t>111011</w:t>
            </w:r>
          </w:p>
        </w:tc>
        <w:tc>
          <w:tcPr>
            <w:tcW w:w="3600" w:type="dxa"/>
          </w:tcPr>
          <w:p w14:paraId="3084AC7D" w14:textId="77777777" w:rsidR="00BA60D7" w:rsidRPr="00DE7B59" w:rsidRDefault="00BA60D7" w:rsidP="00C00718">
            <w:pPr>
              <w:pStyle w:val="TAC"/>
              <w:rPr>
                <w:lang w:eastAsia="en-US"/>
              </w:rPr>
            </w:pPr>
            <w:r w:rsidRPr="00DE7B59">
              <w:rPr>
                <w:lang w:eastAsia="en-US"/>
              </w:rPr>
              <w:t>Short Truncated BSR</w:t>
            </w:r>
          </w:p>
        </w:tc>
      </w:tr>
      <w:tr w:rsidR="00BA60D7" w:rsidRPr="00DE7B59" w14:paraId="235FFB2E" w14:textId="77777777" w:rsidTr="00BA60D7">
        <w:trPr>
          <w:jc w:val="center"/>
        </w:trPr>
        <w:tc>
          <w:tcPr>
            <w:tcW w:w="1728" w:type="dxa"/>
          </w:tcPr>
          <w:p w14:paraId="0558CFFA" w14:textId="77777777" w:rsidR="00BA60D7" w:rsidRPr="00DE7B59" w:rsidRDefault="00BA60D7" w:rsidP="00C00718">
            <w:pPr>
              <w:pStyle w:val="TAC"/>
              <w:rPr>
                <w:lang w:eastAsia="en-US"/>
              </w:rPr>
            </w:pPr>
            <w:r w:rsidRPr="00DE7B59">
              <w:rPr>
                <w:lang w:eastAsia="en-US"/>
              </w:rPr>
              <w:t>111100</w:t>
            </w:r>
          </w:p>
        </w:tc>
        <w:tc>
          <w:tcPr>
            <w:tcW w:w="3600" w:type="dxa"/>
          </w:tcPr>
          <w:p w14:paraId="3B2F5F18" w14:textId="77777777" w:rsidR="00BA60D7" w:rsidRPr="00DE7B59" w:rsidRDefault="00BA60D7" w:rsidP="00C00718">
            <w:pPr>
              <w:pStyle w:val="TAC"/>
              <w:rPr>
                <w:lang w:eastAsia="en-US"/>
              </w:rPr>
            </w:pPr>
            <w:r w:rsidRPr="00DE7B59">
              <w:rPr>
                <w:lang w:eastAsia="en-US"/>
              </w:rPr>
              <w:t>Long Truncated BSR</w:t>
            </w:r>
          </w:p>
        </w:tc>
      </w:tr>
      <w:tr w:rsidR="00BA60D7" w:rsidRPr="00DE7B59" w14:paraId="0F1D3E9B" w14:textId="77777777" w:rsidTr="00BA60D7">
        <w:trPr>
          <w:jc w:val="center"/>
        </w:trPr>
        <w:tc>
          <w:tcPr>
            <w:tcW w:w="1728" w:type="dxa"/>
          </w:tcPr>
          <w:p w14:paraId="3433D6EC" w14:textId="77777777" w:rsidR="00BA60D7" w:rsidRPr="00DE7B59" w:rsidRDefault="00BA60D7" w:rsidP="00C00718">
            <w:pPr>
              <w:pStyle w:val="TAC"/>
              <w:rPr>
                <w:lang w:eastAsia="en-US"/>
              </w:rPr>
            </w:pPr>
            <w:r w:rsidRPr="00DE7B59">
              <w:rPr>
                <w:lang w:eastAsia="en-US"/>
              </w:rPr>
              <w:t>111101</w:t>
            </w:r>
          </w:p>
        </w:tc>
        <w:tc>
          <w:tcPr>
            <w:tcW w:w="3600" w:type="dxa"/>
          </w:tcPr>
          <w:p w14:paraId="43C8F2F3" w14:textId="77777777" w:rsidR="00BA60D7" w:rsidRPr="00DE7B59" w:rsidRDefault="00BA60D7" w:rsidP="00C00718">
            <w:pPr>
              <w:pStyle w:val="TAC"/>
              <w:rPr>
                <w:lang w:eastAsia="en-US"/>
              </w:rPr>
            </w:pPr>
            <w:r w:rsidRPr="00DE7B59">
              <w:rPr>
                <w:lang w:eastAsia="en-US"/>
              </w:rPr>
              <w:t>Short BSR</w:t>
            </w:r>
          </w:p>
        </w:tc>
      </w:tr>
      <w:tr w:rsidR="00BA60D7" w:rsidRPr="00DE7B59" w14:paraId="2E157EDF" w14:textId="77777777" w:rsidTr="00BA60D7">
        <w:trPr>
          <w:jc w:val="center"/>
        </w:trPr>
        <w:tc>
          <w:tcPr>
            <w:tcW w:w="1728" w:type="dxa"/>
          </w:tcPr>
          <w:p w14:paraId="6FF76A1E" w14:textId="77777777" w:rsidR="00BA60D7" w:rsidRPr="00DE7B59" w:rsidRDefault="00BA60D7" w:rsidP="00C00718">
            <w:pPr>
              <w:pStyle w:val="TAC"/>
              <w:rPr>
                <w:lang w:eastAsia="en-US"/>
              </w:rPr>
            </w:pPr>
            <w:r w:rsidRPr="00DE7B59">
              <w:rPr>
                <w:lang w:eastAsia="en-US"/>
              </w:rPr>
              <w:t>111110</w:t>
            </w:r>
          </w:p>
        </w:tc>
        <w:tc>
          <w:tcPr>
            <w:tcW w:w="3600" w:type="dxa"/>
          </w:tcPr>
          <w:p w14:paraId="01AEE861" w14:textId="77777777" w:rsidR="00BA60D7" w:rsidRPr="00DE7B59" w:rsidRDefault="00BA60D7" w:rsidP="00C00718">
            <w:pPr>
              <w:pStyle w:val="TAC"/>
              <w:rPr>
                <w:lang w:eastAsia="en-US"/>
              </w:rPr>
            </w:pPr>
            <w:r w:rsidRPr="00DE7B59">
              <w:rPr>
                <w:lang w:eastAsia="en-US"/>
              </w:rPr>
              <w:t>Long BSR</w:t>
            </w:r>
          </w:p>
        </w:tc>
      </w:tr>
      <w:tr w:rsidR="00BA60D7" w:rsidRPr="00DE7B59" w14:paraId="054ED3A9" w14:textId="77777777" w:rsidTr="00BA60D7">
        <w:trPr>
          <w:jc w:val="center"/>
        </w:trPr>
        <w:tc>
          <w:tcPr>
            <w:tcW w:w="1728" w:type="dxa"/>
          </w:tcPr>
          <w:p w14:paraId="09B0FC3F" w14:textId="77777777" w:rsidR="00BA60D7" w:rsidRPr="00DE7B59" w:rsidRDefault="00BA60D7" w:rsidP="00C00718">
            <w:pPr>
              <w:pStyle w:val="TAC"/>
              <w:rPr>
                <w:lang w:eastAsia="en-US"/>
              </w:rPr>
            </w:pPr>
            <w:r w:rsidRPr="00DE7B59">
              <w:rPr>
                <w:lang w:eastAsia="en-US"/>
              </w:rPr>
              <w:t>111111</w:t>
            </w:r>
          </w:p>
        </w:tc>
        <w:tc>
          <w:tcPr>
            <w:tcW w:w="3600" w:type="dxa"/>
          </w:tcPr>
          <w:p w14:paraId="65C9AF16" w14:textId="77777777" w:rsidR="00BA60D7" w:rsidRPr="00DE7B59" w:rsidRDefault="00BA60D7" w:rsidP="00C00718">
            <w:pPr>
              <w:pStyle w:val="TAC"/>
              <w:rPr>
                <w:lang w:eastAsia="en-US"/>
              </w:rPr>
            </w:pPr>
            <w:r w:rsidRPr="00DE7B59">
              <w:rPr>
                <w:lang w:eastAsia="en-US"/>
              </w:rPr>
              <w:t>Padding</w:t>
            </w:r>
          </w:p>
        </w:tc>
      </w:tr>
    </w:tbl>
    <w:p w14:paraId="3C1AA6C1" w14:textId="77777777" w:rsidR="00BA60D7" w:rsidRPr="00DE7B59" w:rsidRDefault="00BA60D7" w:rsidP="00BA60D7"/>
    <w:p w14:paraId="657C01F8" w14:textId="77777777" w:rsidR="00BA60D7" w:rsidRPr="00DE7B59" w:rsidRDefault="00BA60D7" w:rsidP="00131CE5">
      <w:r w:rsidRPr="00DE7B59">
        <w:t>[</w:t>
      </w:r>
      <w:r w:rsidR="0069340A" w:rsidRPr="00DE7B59">
        <w:t xml:space="preserve">TS </w:t>
      </w:r>
      <w:r w:rsidRPr="00DE7B59">
        <w:t>38.323</w:t>
      </w:r>
      <w:r w:rsidR="0069340A" w:rsidRPr="00DE7B59">
        <w:t>,</w:t>
      </w:r>
      <w:r w:rsidRPr="00DE7B59">
        <w:t xml:space="preserve"> clause 5.6]</w:t>
      </w:r>
    </w:p>
    <w:p w14:paraId="61646859" w14:textId="77777777" w:rsidR="00BA60D7" w:rsidRPr="00DE7B59" w:rsidRDefault="00BA60D7" w:rsidP="00BA60D7">
      <w:r w:rsidRPr="00DE7B59">
        <w:t>For the purpose of MAC buffer status reporting, the transmitting PDCP entity shall consider the following as PDCP data volume:</w:t>
      </w:r>
    </w:p>
    <w:p w14:paraId="640415B1" w14:textId="77777777" w:rsidR="00BA60D7" w:rsidRPr="00DE7B59" w:rsidRDefault="00201F17" w:rsidP="00201F17">
      <w:pPr>
        <w:pStyle w:val="B1"/>
      </w:pPr>
      <w:r w:rsidRPr="00DE7B59">
        <w:t>-</w:t>
      </w:r>
      <w:r w:rsidRPr="00DE7B59">
        <w:tab/>
      </w:r>
      <w:r w:rsidR="00BA60D7" w:rsidRPr="00DE7B59">
        <w:t>the PDCP SDUs for which no PDCP Data PDUs have been constructed;</w:t>
      </w:r>
    </w:p>
    <w:p w14:paraId="0BC10EB5" w14:textId="77777777" w:rsidR="00BA60D7" w:rsidRPr="00DE7B59" w:rsidRDefault="00201F17" w:rsidP="00201F17">
      <w:pPr>
        <w:pStyle w:val="B1"/>
      </w:pPr>
      <w:r w:rsidRPr="00DE7B59">
        <w:t>-</w:t>
      </w:r>
      <w:r w:rsidRPr="00DE7B59">
        <w:tab/>
      </w:r>
      <w:r w:rsidR="00BA60D7" w:rsidRPr="00DE7B59">
        <w:t>the PDCP Data PDUs that have not been submitted to lower layers;</w:t>
      </w:r>
    </w:p>
    <w:p w14:paraId="085DDC59" w14:textId="77777777" w:rsidR="00BA60D7" w:rsidRPr="00DE7B59" w:rsidRDefault="00201F17" w:rsidP="00201F17">
      <w:pPr>
        <w:pStyle w:val="B1"/>
      </w:pPr>
      <w:r w:rsidRPr="00DE7B59">
        <w:t>-</w:t>
      </w:r>
      <w:r w:rsidRPr="00DE7B59">
        <w:tab/>
      </w:r>
      <w:r w:rsidR="00BA60D7" w:rsidRPr="00DE7B59">
        <w:t>the PDCP Control PDUs;</w:t>
      </w:r>
    </w:p>
    <w:p w14:paraId="13DAE45A" w14:textId="77777777" w:rsidR="00BA60D7" w:rsidRPr="00DE7B59" w:rsidRDefault="00201F17" w:rsidP="00201F17">
      <w:pPr>
        <w:pStyle w:val="B1"/>
      </w:pPr>
      <w:r w:rsidRPr="00DE7B59">
        <w:t>-</w:t>
      </w:r>
      <w:r w:rsidRPr="00DE7B59">
        <w:tab/>
      </w:r>
      <w:r w:rsidR="00BA60D7" w:rsidRPr="00DE7B59">
        <w:t>for AM DRBs, the PDCP SDUs to be retransmitted according to subclause 5.1.2;</w:t>
      </w:r>
    </w:p>
    <w:p w14:paraId="4F771601" w14:textId="77777777" w:rsidR="00BB1C4F" w:rsidRPr="00DE7B59" w:rsidRDefault="00201F17" w:rsidP="00BB1C4F">
      <w:pPr>
        <w:pStyle w:val="B1"/>
      </w:pPr>
      <w:r w:rsidRPr="00DE7B59">
        <w:t>-</w:t>
      </w:r>
      <w:r w:rsidRPr="00DE7B59">
        <w:tab/>
      </w:r>
      <w:r w:rsidR="00BA60D7" w:rsidRPr="00DE7B59">
        <w:t>for AM DRBs, the PDCP Data PDUs to be retransmitted according to subclause 5.5.</w:t>
      </w:r>
    </w:p>
    <w:p w14:paraId="2693FEE1" w14:textId="77777777" w:rsidR="00BB1C4F" w:rsidRPr="00DE7B59" w:rsidRDefault="00BB1C4F" w:rsidP="00BB1C4F">
      <w:r w:rsidRPr="00DE7B59">
        <w:t>[TS 38.322, clause 5.5]For the purpose of MAC buffer status reporting, the UE shall consider the following as RLC data volume:</w:t>
      </w:r>
    </w:p>
    <w:p w14:paraId="16A5C167" w14:textId="77777777" w:rsidR="00BB1C4F" w:rsidRPr="00DE7B59" w:rsidRDefault="00BB1C4F" w:rsidP="00BB1C4F">
      <w:pPr>
        <w:pStyle w:val="B1"/>
      </w:pPr>
      <w:r w:rsidRPr="00DE7B59">
        <w:t>-</w:t>
      </w:r>
      <w:r w:rsidRPr="00DE7B59">
        <w:tab/>
        <w:t>RLC SDUs and RLC SDU segments that have not yet been included in an RLC data PDU;</w:t>
      </w:r>
    </w:p>
    <w:p w14:paraId="6FF940B7" w14:textId="77777777" w:rsidR="00BB1C4F" w:rsidRPr="00DE7B59" w:rsidRDefault="00BB1C4F" w:rsidP="00BB1C4F">
      <w:pPr>
        <w:pStyle w:val="B1"/>
      </w:pPr>
      <w:r w:rsidRPr="00DE7B59">
        <w:t>-</w:t>
      </w:r>
      <w:r w:rsidRPr="00DE7B59">
        <w:tab/>
        <w:t>RLC data PDUs that are pending for initial transmission;</w:t>
      </w:r>
    </w:p>
    <w:p w14:paraId="4834A471" w14:textId="77777777" w:rsidR="00BB1C4F" w:rsidRPr="00DE7B59" w:rsidRDefault="00BB1C4F" w:rsidP="00BB1C4F">
      <w:pPr>
        <w:pStyle w:val="B1"/>
      </w:pPr>
      <w:r w:rsidRPr="00DE7B59">
        <w:t>-</w:t>
      </w:r>
      <w:r w:rsidRPr="00DE7B59">
        <w:tab/>
        <w:t>RLC data PDUs that are pending for retransmission (RLC AM).</w:t>
      </w:r>
    </w:p>
    <w:p w14:paraId="2695558C" w14:textId="77777777" w:rsidR="00BB1C4F" w:rsidRPr="00DE7B59" w:rsidRDefault="00BB1C4F" w:rsidP="00BB1C4F">
      <w:r w:rsidRPr="00DE7B59">
        <w:t xml:space="preserve">In addition, if a STATUS PDU has been triggered and </w:t>
      </w:r>
      <w:r w:rsidRPr="00DE7B59">
        <w:rPr>
          <w:i/>
        </w:rPr>
        <w:t>t-StatusProhibit</w:t>
      </w:r>
      <w:r w:rsidRPr="00DE7B59">
        <w:t xml:space="preserve"> is not running or has expired, the UE shall estimate the size of the STATUS PDU that will be transmitted in the next transmission opportunity, and consider this as part of RLC data volume.</w:t>
      </w:r>
    </w:p>
    <w:p w14:paraId="49FFB52C" w14:textId="77777777" w:rsidR="00BA60D7" w:rsidRPr="00DE7B59" w:rsidRDefault="00BA60D7" w:rsidP="00B5202A">
      <w:pPr>
        <w:pStyle w:val="H6"/>
      </w:pPr>
      <w:r w:rsidRPr="00DE7B59">
        <w:t>7.</w:t>
      </w:r>
      <w:r w:rsidR="00B8531A" w:rsidRPr="00DE7B59">
        <w:t>1.</w:t>
      </w:r>
      <w:r w:rsidRPr="00DE7B59">
        <w:t>1.3.4.3</w:t>
      </w:r>
      <w:r w:rsidRPr="00DE7B59">
        <w:tab/>
        <w:t>Test description</w:t>
      </w:r>
    </w:p>
    <w:p w14:paraId="71D6469A" w14:textId="77777777" w:rsidR="00BA60D7" w:rsidRPr="00DE7B59" w:rsidRDefault="00BA60D7" w:rsidP="00B5202A">
      <w:pPr>
        <w:pStyle w:val="H6"/>
      </w:pPr>
      <w:r w:rsidRPr="00DE7B59">
        <w:t>7.</w:t>
      </w:r>
      <w:r w:rsidR="00B8531A" w:rsidRPr="00DE7B59">
        <w:t>1.</w:t>
      </w:r>
      <w:r w:rsidRPr="00DE7B59">
        <w:t>1.3.4.3.1</w:t>
      </w:r>
      <w:r w:rsidRPr="00DE7B59">
        <w:tab/>
        <w:t>Pre-test conditions</w:t>
      </w:r>
    </w:p>
    <w:p w14:paraId="445F782F" w14:textId="77777777" w:rsidR="00BA60D7" w:rsidRPr="00DE7B59" w:rsidRDefault="00BA60D7" w:rsidP="00BA60D7">
      <w:pPr>
        <w:rPr>
          <w:lang w:eastAsia="sv-SE"/>
        </w:rPr>
      </w:pPr>
      <w:r w:rsidRPr="00DE7B59">
        <w:rPr>
          <w:lang w:eastAsia="sv-SE"/>
        </w:rPr>
        <w:t>Same Pre-test conditions as in clau</w:t>
      </w:r>
      <w:r w:rsidR="0069340A" w:rsidRPr="00DE7B59">
        <w:rPr>
          <w:lang w:eastAsia="sv-SE"/>
        </w:rPr>
        <w:t>se 7.</w:t>
      </w:r>
      <w:r w:rsidR="00B8531A" w:rsidRPr="00DE7B59">
        <w:rPr>
          <w:lang w:eastAsia="sv-SE"/>
        </w:rPr>
        <w:t>1.</w:t>
      </w:r>
      <w:r w:rsidR="0069340A" w:rsidRPr="00DE7B59">
        <w:rPr>
          <w:lang w:eastAsia="sv-SE"/>
        </w:rPr>
        <w:t xml:space="preserve">1.0 with the exception of </w:t>
      </w:r>
      <w:r w:rsidRPr="00DE7B59">
        <w:rPr>
          <w:lang w:eastAsia="sv-SE"/>
        </w:rPr>
        <w:t xml:space="preserve">3 AM </w:t>
      </w:r>
      <w:r w:rsidR="00BB1C4F" w:rsidRPr="00DE7B59">
        <w:rPr>
          <w:lang w:eastAsia="zh-CN"/>
        </w:rPr>
        <w:t>DRBs on NR cell</w:t>
      </w:r>
      <w:r w:rsidRPr="00DE7B59">
        <w:rPr>
          <w:lang w:eastAsia="sv-SE"/>
        </w:rPr>
        <w:t xml:space="preserve"> configured according to Table 7.</w:t>
      </w:r>
      <w:r w:rsidR="00B8531A" w:rsidRPr="00DE7B59">
        <w:rPr>
          <w:lang w:eastAsia="sv-SE"/>
        </w:rPr>
        <w:t>1.1.3.4</w:t>
      </w:r>
      <w:r w:rsidRPr="00DE7B59">
        <w:rPr>
          <w:lang w:eastAsia="sv-SE"/>
        </w:rPr>
        <w:t>.3.1-1.</w:t>
      </w:r>
    </w:p>
    <w:p w14:paraId="1D926ED4" w14:textId="77777777" w:rsidR="00BA60D7" w:rsidRPr="00DE7B59" w:rsidRDefault="00BA60D7" w:rsidP="008C2CC8">
      <w:pPr>
        <w:pStyle w:val="TH"/>
      </w:pPr>
      <w:r w:rsidRPr="00DE7B59">
        <w:t>Table 7.</w:t>
      </w:r>
      <w:r w:rsidR="00B8531A" w:rsidRPr="00DE7B59">
        <w:t>1.</w:t>
      </w:r>
      <w:r w:rsidRPr="00DE7B59">
        <w:t>1.3.4.3</w:t>
      </w:r>
      <w:r w:rsidRPr="00DE7B59">
        <w:rPr>
          <w:lang w:eastAsia="sv-SE"/>
        </w:rPr>
        <w:t>.1-1</w:t>
      </w:r>
      <w:r w:rsidRPr="00DE7B59">
        <w:t>: Logical Channel Configuration Settings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gridCol w:w="2268"/>
      </w:tblGrid>
      <w:tr w:rsidR="00BA60D7" w:rsidRPr="00DE7B59" w14:paraId="77A84F39" w14:textId="77777777" w:rsidTr="00C00718">
        <w:trPr>
          <w:jc w:val="center"/>
        </w:trPr>
        <w:tc>
          <w:tcPr>
            <w:tcW w:w="2693" w:type="dxa"/>
          </w:tcPr>
          <w:p w14:paraId="15B286FF" w14:textId="77777777" w:rsidR="00BA60D7" w:rsidRPr="00DE7B59" w:rsidRDefault="00BA60D7" w:rsidP="00F90841">
            <w:pPr>
              <w:pStyle w:val="TAH"/>
              <w:rPr>
                <w:lang w:eastAsia="en-US"/>
              </w:rPr>
            </w:pPr>
            <w:r w:rsidRPr="00DE7B59">
              <w:rPr>
                <w:lang w:eastAsia="en-US"/>
              </w:rPr>
              <w:t>Parameter</w:t>
            </w:r>
          </w:p>
        </w:tc>
        <w:tc>
          <w:tcPr>
            <w:tcW w:w="2268" w:type="dxa"/>
          </w:tcPr>
          <w:p w14:paraId="7CF19F27" w14:textId="77777777" w:rsidR="00BA60D7" w:rsidRPr="00DE7B59" w:rsidRDefault="00BA60D7" w:rsidP="00922650">
            <w:pPr>
              <w:pStyle w:val="TAH"/>
              <w:rPr>
                <w:lang w:eastAsia="en-US"/>
              </w:rPr>
            </w:pPr>
            <w:r w:rsidRPr="00DE7B59">
              <w:rPr>
                <w:lang w:eastAsia="en-US"/>
              </w:rPr>
              <w:t>Value DRB1</w:t>
            </w:r>
          </w:p>
        </w:tc>
        <w:tc>
          <w:tcPr>
            <w:tcW w:w="2268" w:type="dxa"/>
          </w:tcPr>
          <w:p w14:paraId="5C73960D" w14:textId="77777777" w:rsidR="00BA60D7" w:rsidRPr="00DE7B59" w:rsidRDefault="00BA60D7" w:rsidP="00F85B4D">
            <w:pPr>
              <w:pStyle w:val="TAH"/>
              <w:rPr>
                <w:lang w:eastAsia="en-US"/>
              </w:rPr>
            </w:pPr>
            <w:r w:rsidRPr="00DE7B59">
              <w:rPr>
                <w:lang w:eastAsia="en-US"/>
              </w:rPr>
              <w:t>Value DRB2</w:t>
            </w:r>
          </w:p>
        </w:tc>
        <w:tc>
          <w:tcPr>
            <w:tcW w:w="2268" w:type="dxa"/>
          </w:tcPr>
          <w:p w14:paraId="5950465D" w14:textId="77777777" w:rsidR="00BA60D7" w:rsidRPr="00DE7B59" w:rsidRDefault="00BA60D7" w:rsidP="000517D2">
            <w:pPr>
              <w:pStyle w:val="TAH"/>
              <w:rPr>
                <w:lang w:eastAsia="en-US"/>
              </w:rPr>
            </w:pPr>
            <w:r w:rsidRPr="00DE7B59">
              <w:rPr>
                <w:lang w:eastAsia="en-US"/>
              </w:rPr>
              <w:t>Value DRB3</w:t>
            </w:r>
          </w:p>
        </w:tc>
      </w:tr>
      <w:tr w:rsidR="00BA60D7" w:rsidRPr="00DE7B59" w14:paraId="34D197F0" w14:textId="77777777" w:rsidTr="00C00718">
        <w:trPr>
          <w:jc w:val="center"/>
        </w:trPr>
        <w:tc>
          <w:tcPr>
            <w:tcW w:w="2693" w:type="dxa"/>
          </w:tcPr>
          <w:p w14:paraId="0EF43E10" w14:textId="77777777" w:rsidR="00BA60D7" w:rsidRPr="00DE7B59" w:rsidRDefault="00BA60D7" w:rsidP="00131CE5">
            <w:pPr>
              <w:pStyle w:val="TAL"/>
              <w:rPr>
                <w:lang w:eastAsia="en-US"/>
              </w:rPr>
            </w:pPr>
            <w:r w:rsidRPr="00DE7B59">
              <w:rPr>
                <w:lang w:eastAsia="en-US"/>
              </w:rPr>
              <w:t>LogicalChannelIdentity</w:t>
            </w:r>
          </w:p>
        </w:tc>
        <w:tc>
          <w:tcPr>
            <w:tcW w:w="2268" w:type="dxa"/>
          </w:tcPr>
          <w:p w14:paraId="4AFDA522" w14:textId="77777777" w:rsidR="00BA60D7" w:rsidRPr="00DE7B59" w:rsidRDefault="00442AD9" w:rsidP="00131CE5">
            <w:pPr>
              <w:pStyle w:val="TAL"/>
              <w:rPr>
                <w:lang w:eastAsia="en-US"/>
              </w:rPr>
            </w:pPr>
            <w:r w:rsidRPr="00DE7B59">
              <w:t>LCH</w:t>
            </w:r>
            <w:r w:rsidR="00BA60D7" w:rsidRPr="00DE7B59">
              <w:rPr>
                <w:lang w:eastAsia="en-US"/>
              </w:rPr>
              <w:t>4</w:t>
            </w:r>
            <w:r w:rsidRPr="00DE7B59">
              <w:t>((DRB-Identity +3)</w:t>
            </w:r>
          </w:p>
        </w:tc>
        <w:tc>
          <w:tcPr>
            <w:tcW w:w="2268" w:type="dxa"/>
          </w:tcPr>
          <w:p w14:paraId="7FB4E177" w14:textId="77777777" w:rsidR="00BA60D7" w:rsidRPr="00DE7B59" w:rsidRDefault="00442AD9" w:rsidP="00131CE5">
            <w:pPr>
              <w:pStyle w:val="TAL"/>
              <w:rPr>
                <w:lang w:eastAsia="en-US"/>
              </w:rPr>
            </w:pPr>
            <w:r w:rsidRPr="00DE7B59">
              <w:t>LCH</w:t>
            </w:r>
            <w:r w:rsidR="00BA60D7" w:rsidRPr="00DE7B59">
              <w:rPr>
                <w:lang w:eastAsia="en-US"/>
              </w:rPr>
              <w:t>5</w:t>
            </w:r>
            <w:r w:rsidRPr="00DE7B59">
              <w:t>(DRB-Identity +3)</w:t>
            </w:r>
          </w:p>
        </w:tc>
        <w:tc>
          <w:tcPr>
            <w:tcW w:w="2268" w:type="dxa"/>
          </w:tcPr>
          <w:p w14:paraId="593A8372" w14:textId="77777777" w:rsidR="00BA60D7" w:rsidRPr="00DE7B59" w:rsidRDefault="00442AD9" w:rsidP="00131CE5">
            <w:pPr>
              <w:pStyle w:val="TAL"/>
              <w:rPr>
                <w:lang w:eastAsia="en-US"/>
              </w:rPr>
            </w:pPr>
            <w:r w:rsidRPr="00DE7B59">
              <w:t>LCH</w:t>
            </w:r>
            <w:r w:rsidR="00BA60D7" w:rsidRPr="00DE7B59">
              <w:rPr>
                <w:lang w:eastAsia="en-US"/>
              </w:rPr>
              <w:t>6</w:t>
            </w:r>
            <w:r w:rsidRPr="00DE7B59">
              <w:t>(DRB-Identity +3)</w:t>
            </w:r>
          </w:p>
        </w:tc>
      </w:tr>
      <w:tr w:rsidR="00BA60D7" w:rsidRPr="00DE7B59" w14:paraId="2160A91A" w14:textId="77777777" w:rsidTr="00C00718">
        <w:trPr>
          <w:jc w:val="center"/>
        </w:trPr>
        <w:tc>
          <w:tcPr>
            <w:tcW w:w="2693" w:type="dxa"/>
          </w:tcPr>
          <w:p w14:paraId="67BE9EC3" w14:textId="77777777" w:rsidR="00BA60D7" w:rsidRPr="00DE7B59" w:rsidRDefault="00BA60D7" w:rsidP="00131CE5">
            <w:pPr>
              <w:pStyle w:val="TAL"/>
              <w:rPr>
                <w:lang w:eastAsia="en-US"/>
              </w:rPr>
            </w:pPr>
            <w:r w:rsidRPr="00DE7B59">
              <w:rPr>
                <w:lang w:eastAsia="en-US"/>
              </w:rPr>
              <w:t>Priority</w:t>
            </w:r>
          </w:p>
        </w:tc>
        <w:tc>
          <w:tcPr>
            <w:tcW w:w="2268" w:type="dxa"/>
          </w:tcPr>
          <w:p w14:paraId="16DD911C" w14:textId="77777777" w:rsidR="00BA60D7" w:rsidRPr="00DE7B59" w:rsidRDefault="00BA60D7" w:rsidP="00131CE5">
            <w:pPr>
              <w:pStyle w:val="TAL"/>
              <w:rPr>
                <w:lang w:eastAsia="en-US"/>
              </w:rPr>
            </w:pPr>
            <w:r w:rsidRPr="00DE7B59">
              <w:rPr>
                <w:lang w:eastAsia="en-US"/>
              </w:rPr>
              <w:t>8</w:t>
            </w:r>
          </w:p>
        </w:tc>
        <w:tc>
          <w:tcPr>
            <w:tcW w:w="2268" w:type="dxa"/>
          </w:tcPr>
          <w:p w14:paraId="4D1492B9" w14:textId="77777777" w:rsidR="00BA60D7" w:rsidRPr="00DE7B59" w:rsidRDefault="00BA60D7" w:rsidP="00131CE5">
            <w:pPr>
              <w:pStyle w:val="TAL"/>
              <w:rPr>
                <w:lang w:eastAsia="en-US"/>
              </w:rPr>
            </w:pPr>
            <w:r w:rsidRPr="00DE7B59">
              <w:rPr>
                <w:lang w:eastAsia="en-US"/>
              </w:rPr>
              <w:t>7</w:t>
            </w:r>
          </w:p>
        </w:tc>
        <w:tc>
          <w:tcPr>
            <w:tcW w:w="2268" w:type="dxa"/>
          </w:tcPr>
          <w:p w14:paraId="294D9BD9" w14:textId="77777777" w:rsidR="00BA60D7" w:rsidRPr="00DE7B59" w:rsidRDefault="00BA60D7" w:rsidP="00131CE5">
            <w:pPr>
              <w:pStyle w:val="TAL"/>
              <w:rPr>
                <w:lang w:eastAsia="en-US"/>
              </w:rPr>
            </w:pPr>
            <w:r w:rsidRPr="00DE7B59">
              <w:rPr>
                <w:lang w:eastAsia="en-US"/>
              </w:rPr>
              <w:t>6</w:t>
            </w:r>
          </w:p>
        </w:tc>
      </w:tr>
      <w:tr w:rsidR="00BA60D7" w:rsidRPr="00DE7B59" w14:paraId="39F11C19" w14:textId="77777777" w:rsidTr="00C00718">
        <w:trPr>
          <w:jc w:val="center"/>
        </w:trPr>
        <w:tc>
          <w:tcPr>
            <w:tcW w:w="2693" w:type="dxa"/>
          </w:tcPr>
          <w:p w14:paraId="1444190C" w14:textId="77777777" w:rsidR="00BA60D7" w:rsidRPr="00DE7B59" w:rsidRDefault="00BA60D7" w:rsidP="00131CE5">
            <w:pPr>
              <w:pStyle w:val="TAL"/>
              <w:rPr>
                <w:lang w:eastAsia="en-US"/>
              </w:rPr>
            </w:pPr>
            <w:r w:rsidRPr="00DE7B59">
              <w:rPr>
                <w:lang w:eastAsia="en-US"/>
              </w:rPr>
              <w:t>prioritizedBitRate</w:t>
            </w:r>
          </w:p>
        </w:tc>
        <w:tc>
          <w:tcPr>
            <w:tcW w:w="2268" w:type="dxa"/>
          </w:tcPr>
          <w:p w14:paraId="1381A998" w14:textId="77777777" w:rsidR="00BA60D7" w:rsidRPr="00DE7B59" w:rsidRDefault="00BA60D7" w:rsidP="00131CE5">
            <w:pPr>
              <w:pStyle w:val="TAL"/>
              <w:rPr>
                <w:lang w:eastAsia="en-US"/>
              </w:rPr>
            </w:pPr>
            <w:r w:rsidRPr="00DE7B59">
              <w:rPr>
                <w:lang w:eastAsia="en-US"/>
              </w:rPr>
              <w:t>0 kB/s</w:t>
            </w:r>
          </w:p>
        </w:tc>
        <w:tc>
          <w:tcPr>
            <w:tcW w:w="2268" w:type="dxa"/>
          </w:tcPr>
          <w:p w14:paraId="7053E397" w14:textId="77777777" w:rsidR="00BA60D7" w:rsidRPr="00DE7B59" w:rsidRDefault="00BA60D7" w:rsidP="00131CE5">
            <w:pPr>
              <w:pStyle w:val="TAL"/>
              <w:rPr>
                <w:lang w:eastAsia="en-US"/>
              </w:rPr>
            </w:pPr>
            <w:r w:rsidRPr="00DE7B59">
              <w:rPr>
                <w:lang w:eastAsia="en-US"/>
              </w:rPr>
              <w:t>0 kB/s</w:t>
            </w:r>
          </w:p>
        </w:tc>
        <w:tc>
          <w:tcPr>
            <w:tcW w:w="2268" w:type="dxa"/>
          </w:tcPr>
          <w:p w14:paraId="5D4EFA9C" w14:textId="77777777" w:rsidR="00BA60D7" w:rsidRPr="00DE7B59" w:rsidRDefault="00BA60D7" w:rsidP="00131CE5">
            <w:pPr>
              <w:pStyle w:val="TAL"/>
              <w:rPr>
                <w:lang w:eastAsia="en-US"/>
              </w:rPr>
            </w:pPr>
            <w:r w:rsidRPr="00DE7B59">
              <w:rPr>
                <w:lang w:eastAsia="en-US"/>
              </w:rPr>
              <w:t>0 kB/s</w:t>
            </w:r>
          </w:p>
        </w:tc>
      </w:tr>
      <w:tr w:rsidR="00BA60D7" w:rsidRPr="00DE7B59" w14:paraId="0C1B84B7" w14:textId="77777777" w:rsidTr="00C00718">
        <w:trPr>
          <w:jc w:val="center"/>
        </w:trPr>
        <w:tc>
          <w:tcPr>
            <w:tcW w:w="2693" w:type="dxa"/>
          </w:tcPr>
          <w:p w14:paraId="71CFB45C" w14:textId="77777777" w:rsidR="00BA60D7" w:rsidRPr="00DE7B59" w:rsidRDefault="00BA60D7" w:rsidP="00131CE5">
            <w:pPr>
              <w:pStyle w:val="TAL"/>
              <w:rPr>
                <w:lang w:eastAsia="en-US"/>
              </w:rPr>
            </w:pPr>
            <w:r w:rsidRPr="00DE7B59">
              <w:rPr>
                <w:lang w:eastAsia="en-US"/>
              </w:rPr>
              <w:t>logicalChannelGroup</w:t>
            </w:r>
          </w:p>
        </w:tc>
        <w:tc>
          <w:tcPr>
            <w:tcW w:w="2268" w:type="dxa"/>
          </w:tcPr>
          <w:p w14:paraId="48471FFD" w14:textId="77777777" w:rsidR="00BA60D7" w:rsidRPr="00DE7B59" w:rsidRDefault="00BA60D7" w:rsidP="00131CE5">
            <w:pPr>
              <w:pStyle w:val="TAL"/>
              <w:rPr>
                <w:lang w:eastAsia="en-US"/>
              </w:rPr>
            </w:pPr>
            <w:r w:rsidRPr="00DE7B59">
              <w:rPr>
                <w:lang w:eastAsia="en-US"/>
              </w:rPr>
              <w:t>2 (LCG ID#2)</w:t>
            </w:r>
          </w:p>
        </w:tc>
        <w:tc>
          <w:tcPr>
            <w:tcW w:w="2268" w:type="dxa"/>
          </w:tcPr>
          <w:p w14:paraId="6BA2FC68" w14:textId="77777777" w:rsidR="00BA60D7" w:rsidRPr="00DE7B59" w:rsidRDefault="00BA60D7" w:rsidP="00131CE5">
            <w:pPr>
              <w:pStyle w:val="TAL"/>
              <w:rPr>
                <w:lang w:eastAsia="en-US"/>
              </w:rPr>
            </w:pPr>
            <w:r w:rsidRPr="00DE7B59">
              <w:rPr>
                <w:lang w:eastAsia="en-US"/>
              </w:rPr>
              <w:t>2 (LCG ID#2)</w:t>
            </w:r>
          </w:p>
        </w:tc>
        <w:tc>
          <w:tcPr>
            <w:tcW w:w="2268" w:type="dxa"/>
          </w:tcPr>
          <w:p w14:paraId="66BA1744" w14:textId="77777777" w:rsidR="00BA60D7" w:rsidRPr="00DE7B59" w:rsidRDefault="00BA60D7" w:rsidP="00131CE5">
            <w:pPr>
              <w:pStyle w:val="TAL"/>
              <w:rPr>
                <w:lang w:eastAsia="en-US"/>
              </w:rPr>
            </w:pPr>
            <w:r w:rsidRPr="00DE7B59">
              <w:rPr>
                <w:lang w:eastAsia="en-US"/>
              </w:rPr>
              <w:t>1 (LCG ID#1)</w:t>
            </w:r>
          </w:p>
        </w:tc>
      </w:tr>
    </w:tbl>
    <w:p w14:paraId="16BF215F" w14:textId="77777777" w:rsidR="00BA60D7" w:rsidRPr="00DE7B59" w:rsidRDefault="00BA60D7" w:rsidP="00BA60D7">
      <w:pPr>
        <w:rPr>
          <w:lang w:eastAsia="sv-SE"/>
        </w:rPr>
      </w:pPr>
    </w:p>
    <w:p w14:paraId="3D6FF887" w14:textId="77777777" w:rsidR="00BA60D7" w:rsidRPr="00DE7B59" w:rsidRDefault="00BA60D7" w:rsidP="00B5202A">
      <w:pPr>
        <w:pStyle w:val="H6"/>
      </w:pPr>
      <w:r w:rsidRPr="00DE7B59">
        <w:t>7.</w:t>
      </w:r>
      <w:r w:rsidR="00B8531A" w:rsidRPr="00DE7B59">
        <w:t>1.</w:t>
      </w:r>
      <w:r w:rsidRPr="00DE7B59">
        <w:t>1.3.4.3.2</w:t>
      </w:r>
      <w:r w:rsidRPr="00DE7B59">
        <w:tab/>
        <w:t>Test procedure sequence</w:t>
      </w:r>
    </w:p>
    <w:p w14:paraId="0B9E23AB" w14:textId="77777777" w:rsidR="00BA60D7" w:rsidRPr="00DE7B59" w:rsidRDefault="00BA60D7" w:rsidP="008C2CC8">
      <w:pPr>
        <w:pStyle w:val="TH"/>
      </w:pPr>
      <w:r w:rsidRPr="00DE7B59">
        <w:t>Table 7.</w:t>
      </w:r>
      <w:r w:rsidR="00B8531A" w:rsidRPr="00DE7B59">
        <w:t>1.</w:t>
      </w:r>
      <w:r w:rsidRPr="00DE7B59">
        <w:t>1.3.4.3.2-1: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A60D7" w:rsidRPr="00DE7B59" w14:paraId="192EB752" w14:textId="77777777" w:rsidTr="00EC24E0">
        <w:trPr>
          <w:cantSplit/>
        </w:trPr>
        <w:tc>
          <w:tcPr>
            <w:tcW w:w="534" w:type="dxa"/>
            <w:tcBorders>
              <w:top w:val="single" w:sz="4" w:space="0" w:color="auto"/>
              <w:bottom w:val="nil"/>
            </w:tcBorders>
          </w:tcPr>
          <w:p w14:paraId="4CCB1BAE" w14:textId="77777777" w:rsidR="00BA60D7" w:rsidRPr="00DE7B59" w:rsidRDefault="00BA60D7" w:rsidP="00F90841">
            <w:pPr>
              <w:pStyle w:val="TAH"/>
              <w:rPr>
                <w:lang w:eastAsia="en-US"/>
              </w:rPr>
            </w:pPr>
            <w:r w:rsidRPr="00DE7B59">
              <w:rPr>
                <w:lang w:eastAsia="en-US"/>
              </w:rPr>
              <w:t>St</w:t>
            </w:r>
          </w:p>
        </w:tc>
        <w:tc>
          <w:tcPr>
            <w:tcW w:w="3969" w:type="dxa"/>
            <w:tcBorders>
              <w:top w:val="single" w:sz="4" w:space="0" w:color="auto"/>
              <w:bottom w:val="nil"/>
            </w:tcBorders>
          </w:tcPr>
          <w:p w14:paraId="26F1C3C5" w14:textId="77777777" w:rsidR="00BA60D7" w:rsidRPr="00DE7B59" w:rsidRDefault="00BA60D7" w:rsidP="00922650">
            <w:pPr>
              <w:pStyle w:val="TAH"/>
              <w:rPr>
                <w:lang w:eastAsia="en-US"/>
              </w:rPr>
            </w:pPr>
            <w:r w:rsidRPr="00DE7B59">
              <w:rPr>
                <w:lang w:eastAsia="en-US"/>
              </w:rPr>
              <w:t>Procedure</w:t>
            </w:r>
          </w:p>
        </w:tc>
        <w:tc>
          <w:tcPr>
            <w:tcW w:w="3686" w:type="dxa"/>
            <w:gridSpan w:val="2"/>
            <w:tcBorders>
              <w:top w:val="single" w:sz="4" w:space="0" w:color="auto"/>
            </w:tcBorders>
          </w:tcPr>
          <w:p w14:paraId="23F02313" w14:textId="77777777" w:rsidR="00BA60D7" w:rsidRPr="00DE7B59" w:rsidRDefault="00BA60D7" w:rsidP="00F85B4D">
            <w:pPr>
              <w:pStyle w:val="TAH"/>
              <w:rPr>
                <w:lang w:eastAsia="en-US"/>
              </w:rPr>
            </w:pPr>
            <w:r w:rsidRPr="00DE7B59">
              <w:rPr>
                <w:lang w:eastAsia="en-US"/>
              </w:rPr>
              <w:t>Message Sequence</w:t>
            </w:r>
          </w:p>
        </w:tc>
        <w:tc>
          <w:tcPr>
            <w:tcW w:w="567" w:type="dxa"/>
            <w:tcBorders>
              <w:top w:val="single" w:sz="4" w:space="0" w:color="auto"/>
              <w:bottom w:val="nil"/>
            </w:tcBorders>
          </w:tcPr>
          <w:p w14:paraId="4E7E66D2" w14:textId="77777777" w:rsidR="00BA60D7" w:rsidRPr="00DE7B59" w:rsidRDefault="00BA60D7"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623B54BD" w14:textId="77777777" w:rsidR="00BA60D7" w:rsidRPr="00DE7B59" w:rsidRDefault="00BA60D7" w:rsidP="000517D2">
            <w:pPr>
              <w:pStyle w:val="TAH"/>
              <w:rPr>
                <w:rFonts w:eastAsia="MS Gothic"/>
                <w:lang w:eastAsia="en-US"/>
              </w:rPr>
            </w:pPr>
            <w:r w:rsidRPr="00DE7B59">
              <w:rPr>
                <w:rFonts w:eastAsia="MS Gothic"/>
                <w:lang w:eastAsia="en-US"/>
              </w:rPr>
              <w:t>Verdict</w:t>
            </w:r>
          </w:p>
        </w:tc>
      </w:tr>
      <w:tr w:rsidR="00BA60D7" w:rsidRPr="00DE7B59" w14:paraId="33615A01" w14:textId="77777777" w:rsidTr="00EC24E0">
        <w:trPr>
          <w:cantSplit/>
        </w:trPr>
        <w:tc>
          <w:tcPr>
            <w:tcW w:w="534" w:type="dxa"/>
            <w:tcBorders>
              <w:top w:val="nil"/>
            </w:tcBorders>
          </w:tcPr>
          <w:p w14:paraId="303B8468" w14:textId="77777777" w:rsidR="00BA60D7" w:rsidRPr="00DE7B59" w:rsidRDefault="00BA60D7" w:rsidP="00F90841">
            <w:pPr>
              <w:pStyle w:val="TAH"/>
              <w:rPr>
                <w:rFonts w:eastAsia="MS Gothic"/>
                <w:lang w:eastAsia="en-US"/>
              </w:rPr>
            </w:pPr>
          </w:p>
        </w:tc>
        <w:tc>
          <w:tcPr>
            <w:tcW w:w="3969" w:type="dxa"/>
            <w:tcBorders>
              <w:top w:val="nil"/>
            </w:tcBorders>
          </w:tcPr>
          <w:p w14:paraId="7653456C" w14:textId="77777777" w:rsidR="00BA60D7" w:rsidRPr="00DE7B59" w:rsidRDefault="00BA60D7" w:rsidP="00922650">
            <w:pPr>
              <w:pStyle w:val="TAH"/>
              <w:rPr>
                <w:rFonts w:eastAsia="MS Gothic"/>
                <w:lang w:eastAsia="en-US"/>
              </w:rPr>
            </w:pPr>
          </w:p>
        </w:tc>
        <w:tc>
          <w:tcPr>
            <w:tcW w:w="709" w:type="dxa"/>
            <w:tcBorders>
              <w:top w:val="nil"/>
            </w:tcBorders>
          </w:tcPr>
          <w:p w14:paraId="739B308D" w14:textId="77777777" w:rsidR="00BA60D7" w:rsidRPr="00DE7B59" w:rsidRDefault="00BA60D7" w:rsidP="00F85B4D">
            <w:pPr>
              <w:pStyle w:val="TAH"/>
              <w:rPr>
                <w:lang w:eastAsia="en-US"/>
              </w:rPr>
            </w:pPr>
            <w:r w:rsidRPr="00DE7B59">
              <w:rPr>
                <w:lang w:eastAsia="en-US"/>
              </w:rPr>
              <w:t>U - S</w:t>
            </w:r>
          </w:p>
        </w:tc>
        <w:tc>
          <w:tcPr>
            <w:tcW w:w="2977" w:type="dxa"/>
            <w:tcBorders>
              <w:top w:val="nil"/>
            </w:tcBorders>
          </w:tcPr>
          <w:p w14:paraId="23A275DA" w14:textId="77777777" w:rsidR="00BA60D7" w:rsidRPr="00DE7B59" w:rsidRDefault="00BA60D7" w:rsidP="000517D2">
            <w:pPr>
              <w:pStyle w:val="TAH"/>
              <w:rPr>
                <w:lang w:eastAsia="en-US"/>
              </w:rPr>
            </w:pPr>
            <w:r w:rsidRPr="00DE7B59">
              <w:rPr>
                <w:lang w:eastAsia="en-US"/>
              </w:rPr>
              <w:t>Message</w:t>
            </w:r>
          </w:p>
        </w:tc>
        <w:tc>
          <w:tcPr>
            <w:tcW w:w="567" w:type="dxa"/>
            <w:tcBorders>
              <w:top w:val="nil"/>
            </w:tcBorders>
          </w:tcPr>
          <w:p w14:paraId="2A9003F0" w14:textId="77777777" w:rsidR="00BA60D7" w:rsidRPr="00DE7B59" w:rsidRDefault="00BA60D7" w:rsidP="000517D2">
            <w:pPr>
              <w:pStyle w:val="TAH"/>
              <w:rPr>
                <w:rFonts w:eastAsia="MS Gothic"/>
                <w:lang w:eastAsia="en-US"/>
              </w:rPr>
            </w:pPr>
          </w:p>
        </w:tc>
        <w:tc>
          <w:tcPr>
            <w:tcW w:w="850" w:type="dxa"/>
            <w:tcBorders>
              <w:top w:val="nil"/>
            </w:tcBorders>
          </w:tcPr>
          <w:p w14:paraId="71F3DC8F" w14:textId="77777777" w:rsidR="00BA60D7" w:rsidRPr="00DE7B59" w:rsidRDefault="00BA60D7" w:rsidP="000E628A">
            <w:pPr>
              <w:pStyle w:val="TAH"/>
              <w:rPr>
                <w:rFonts w:eastAsia="MS Gothic"/>
                <w:lang w:eastAsia="en-US"/>
              </w:rPr>
            </w:pPr>
          </w:p>
        </w:tc>
      </w:tr>
      <w:tr w:rsidR="00BA60D7" w:rsidRPr="00DE7B59" w14:paraId="2FC0D5B2" w14:textId="77777777" w:rsidTr="00EC24E0">
        <w:trPr>
          <w:cantSplit/>
        </w:trPr>
        <w:tc>
          <w:tcPr>
            <w:tcW w:w="534" w:type="dxa"/>
          </w:tcPr>
          <w:p w14:paraId="38C69C2D" w14:textId="77777777" w:rsidR="00BA60D7" w:rsidRPr="00DE7B59" w:rsidRDefault="00BA60D7" w:rsidP="00131CE5">
            <w:pPr>
              <w:pStyle w:val="TAC"/>
              <w:rPr>
                <w:lang w:eastAsia="en-US"/>
              </w:rPr>
            </w:pPr>
            <w:r w:rsidRPr="00DE7B59">
              <w:rPr>
                <w:lang w:eastAsia="en-US"/>
              </w:rPr>
              <w:t>1</w:t>
            </w:r>
          </w:p>
        </w:tc>
        <w:tc>
          <w:tcPr>
            <w:tcW w:w="3969" w:type="dxa"/>
          </w:tcPr>
          <w:p w14:paraId="36622C96" w14:textId="77777777" w:rsidR="00BA60D7" w:rsidRPr="00DE7B59" w:rsidRDefault="00BA60D7" w:rsidP="00131CE5">
            <w:pPr>
              <w:pStyle w:val="TAL"/>
              <w:rPr>
                <w:lang w:eastAsia="en-US"/>
              </w:rPr>
            </w:pPr>
            <w:r w:rsidRPr="00DE7B59">
              <w:rPr>
                <w:lang w:eastAsia="en-US"/>
              </w:rPr>
              <w:t xml:space="preserve">The SS ignores scheduling requests and does not allocate any uplink grant. </w:t>
            </w:r>
          </w:p>
        </w:tc>
        <w:tc>
          <w:tcPr>
            <w:tcW w:w="709" w:type="dxa"/>
          </w:tcPr>
          <w:p w14:paraId="6F553FD8" w14:textId="77777777" w:rsidR="00BA60D7" w:rsidRPr="00DE7B59" w:rsidRDefault="00BA60D7" w:rsidP="00131CE5">
            <w:pPr>
              <w:pStyle w:val="TAC"/>
              <w:rPr>
                <w:lang w:eastAsia="en-US"/>
              </w:rPr>
            </w:pPr>
            <w:r w:rsidRPr="00DE7B59">
              <w:rPr>
                <w:lang w:eastAsia="en-US"/>
              </w:rPr>
              <w:t>-</w:t>
            </w:r>
          </w:p>
        </w:tc>
        <w:tc>
          <w:tcPr>
            <w:tcW w:w="2977" w:type="dxa"/>
          </w:tcPr>
          <w:p w14:paraId="347F3B01" w14:textId="77777777" w:rsidR="00BA60D7" w:rsidRPr="00DE7B59" w:rsidRDefault="00BA60D7" w:rsidP="00131CE5">
            <w:pPr>
              <w:pStyle w:val="TAL"/>
              <w:rPr>
                <w:lang w:eastAsia="en-US"/>
              </w:rPr>
            </w:pPr>
            <w:r w:rsidRPr="00DE7B59">
              <w:rPr>
                <w:lang w:eastAsia="en-US"/>
              </w:rPr>
              <w:t>-</w:t>
            </w:r>
          </w:p>
        </w:tc>
        <w:tc>
          <w:tcPr>
            <w:tcW w:w="567" w:type="dxa"/>
          </w:tcPr>
          <w:p w14:paraId="100760D2" w14:textId="77777777" w:rsidR="00BA60D7" w:rsidRPr="00DE7B59" w:rsidRDefault="00BA60D7" w:rsidP="00131CE5">
            <w:pPr>
              <w:pStyle w:val="TAC"/>
              <w:rPr>
                <w:lang w:eastAsia="en-US"/>
              </w:rPr>
            </w:pPr>
            <w:r w:rsidRPr="00DE7B59">
              <w:rPr>
                <w:lang w:eastAsia="en-US"/>
              </w:rPr>
              <w:t>-</w:t>
            </w:r>
          </w:p>
        </w:tc>
        <w:tc>
          <w:tcPr>
            <w:tcW w:w="850" w:type="dxa"/>
          </w:tcPr>
          <w:p w14:paraId="061A0866" w14:textId="77777777" w:rsidR="00BA60D7" w:rsidRPr="00DE7B59" w:rsidRDefault="00BA60D7" w:rsidP="00131CE5">
            <w:pPr>
              <w:pStyle w:val="TAC"/>
              <w:rPr>
                <w:lang w:eastAsia="en-US"/>
              </w:rPr>
            </w:pPr>
            <w:r w:rsidRPr="00DE7B59">
              <w:rPr>
                <w:lang w:eastAsia="en-US"/>
              </w:rPr>
              <w:t>-</w:t>
            </w:r>
          </w:p>
        </w:tc>
      </w:tr>
      <w:tr w:rsidR="00BA60D7" w:rsidRPr="00DE7B59" w14:paraId="492925CA" w14:textId="77777777" w:rsidTr="00EC24E0">
        <w:trPr>
          <w:cantSplit/>
        </w:trPr>
        <w:tc>
          <w:tcPr>
            <w:tcW w:w="534" w:type="dxa"/>
          </w:tcPr>
          <w:p w14:paraId="13D2E0B0" w14:textId="77777777" w:rsidR="00BA60D7" w:rsidRPr="00DE7B59" w:rsidRDefault="00BA60D7" w:rsidP="00131CE5">
            <w:pPr>
              <w:pStyle w:val="TAC"/>
              <w:rPr>
                <w:lang w:eastAsia="en-US"/>
              </w:rPr>
            </w:pPr>
            <w:r w:rsidRPr="00DE7B59">
              <w:rPr>
                <w:lang w:eastAsia="en-US"/>
              </w:rPr>
              <w:t>2</w:t>
            </w:r>
          </w:p>
        </w:tc>
        <w:tc>
          <w:tcPr>
            <w:tcW w:w="3969" w:type="dxa"/>
          </w:tcPr>
          <w:p w14:paraId="1C027D4E" w14:textId="77777777" w:rsidR="00BA60D7" w:rsidRPr="00DE7B59" w:rsidRDefault="00BA60D7" w:rsidP="00131CE5">
            <w:pPr>
              <w:pStyle w:val="TAL"/>
              <w:rPr>
                <w:lang w:eastAsia="en-US"/>
              </w:rPr>
            </w:pPr>
            <w:r w:rsidRPr="00DE7B59">
              <w:rPr>
                <w:lang w:eastAsia="en-US"/>
              </w:rPr>
              <w:t>The SS transmits a MAC PDU containing two RLC SDUs of size 12 bytes on LC</w:t>
            </w:r>
            <w:r w:rsidR="00442AD9" w:rsidRPr="00DE7B59">
              <w:t>H</w:t>
            </w:r>
            <w:r w:rsidRPr="00DE7B59">
              <w:rPr>
                <w:lang w:eastAsia="en-US"/>
              </w:rPr>
              <w:t>4</w:t>
            </w:r>
          </w:p>
        </w:tc>
        <w:tc>
          <w:tcPr>
            <w:tcW w:w="709" w:type="dxa"/>
          </w:tcPr>
          <w:p w14:paraId="268DEA1C" w14:textId="77777777" w:rsidR="00BA60D7" w:rsidRPr="00DE7B59" w:rsidRDefault="00BA60D7" w:rsidP="00131CE5">
            <w:pPr>
              <w:pStyle w:val="TAC"/>
              <w:rPr>
                <w:lang w:eastAsia="en-US"/>
              </w:rPr>
            </w:pPr>
            <w:r w:rsidRPr="00DE7B59">
              <w:rPr>
                <w:lang w:eastAsia="en-US"/>
              </w:rPr>
              <w:t>&lt;--</w:t>
            </w:r>
          </w:p>
        </w:tc>
        <w:tc>
          <w:tcPr>
            <w:tcW w:w="2977" w:type="dxa"/>
          </w:tcPr>
          <w:p w14:paraId="2D5B06AB" w14:textId="77777777" w:rsidR="00BA60D7" w:rsidRPr="00DE7B59" w:rsidRDefault="00BA60D7" w:rsidP="00131CE5">
            <w:pPr>
              <w:pStyle w:val="TAL"/>
              <w:rPr>
                <w:lang w:eastAsia="en-US"/>
              </w:rPr>
            </w:pPr>
            <w:r w:rsidRPr="00DE7B59">
              <w:rPr>
                <w:lang w:eastAsia="en-US"/>
              </w:rPr>
              <w:t xml:space="preserve">MAC PDU (2 RLC SDUs on </w:t>
            </w:r>
            <w:r w:rsidR="00442AD9" w:rsidRPr="00DE7B59">
              <w:t>LCH</w:t>
            </w:r>
            <w:r w:rsidRPr="00DE7B59">
              <w:rPr>
                <w:lang w:eastAsia="en-US"/>
              </w:rPr>
              <w:t>4)</w:t>
            </w:r>
          </w:p>
        </w:tc>
        <w:tc>
          <w:tcPr>
            <w:tcW w:w="567" w:type="dxa"/>
          </w:tcPr>
          <w:p w14:paraId="181BA770" w14:textId="77777777" w:rsidR="00BA60D7" w:rsidRPr="00DE7B59" w:rsidRDefault="00BA60D7" w:rsidP="00131CE5">
            <w:pPr>
              <w:pStyle w:val="TAC"/>
              <w:rPr>
                <w:lang w:eastAsia="en-US"/>
              </w:rPr>
            </w:pPr>
            <w:r w:rsidRPr="00DE7B59">
              <w:rPr>
                <w:lang w:eastAsia="en-US"/>
              </w:rPr>
              <w:t>-</w:t>
            </w:r>
          </w:p>
        </w:tc>
        <w:tc>
          <w:tcPr>
            <w:tcW w:w="850" w:type="dxa"/>
          </w:tcPr>
          <w:p w14:paraId="77F33AF1" w14:textId="77777777" w:rsidR="00BA60D7" w:rsidRPr="00DE7B59" w:rsidRDefault="00BA60D7" w:rsidP="00131CE5">
            <w:pPr>
              <w:pStyle w:val="TAC"/>
              <w:rPr>
                <w:lang w:eastAsia="en-US"/>
              </w:rPr>
            </w:pPr>
            <w:r w:rsidRPr="00DE7B59">
              <w:rPr>
                <w:lang w:eastAsia="en-US"/>
              </w:rPr>
              <w:t>-</w:t>
            </w:r>
          </w:p>
        </w:tc>
      </w:tr>
      <w:tr w:rsidR="00BA60D7" w:rsidRPr="00DE7B59" w14:paraId="509530A5" w14:textId="77777777" w:rsidTr="00EC24E0">
        <w:trPr>
          <w:cantSplit/>
        </w:trPr>
        <w:tc>
          <w:tcPr>
            <w:tcW w:w="534" w:type="dxa"/>
          </w:tcPr>
          <w:p w14:paraId="4A9B8223" w14:textId="77777777" w:rsidR="00BA60D7" w:rsidRPr="00DE7B59" w:rsidRDefault="00BA60D7" w:rsidP="00131CE5">
            <w:pPr>
              <w:pStyle w:val="TAC"/>
              <w:rPr>
                <w:lang w:eastAsia="en-US"/>
              </w:rPr>
            </w:pPr>
            <w:r w:rsidRPr="00DE7B59">
              <w:rPr>
                <w:lang w:eastAsia="en-US"/>
              </w:rPr>
              <w:t>3</w:t>
            </w:r>
          </w:p>
        </w:tc>
        <w:tc>
          <w:tcPr>
            <w:tcW w:w="3969" w:type="dxa"/>
          </w:tcPr>
          <w:p w14:paraId="4ADC44B1" w14:textId="77777777" w:rsidR="00BA60D7" w:rsidRPr="00DE7B59" w:rsidRDefault="00BA60D7" w:rsidP="00131CE5">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00BB1C4F" w:rsidRPr="00DE7B59">
              <w:t>40</w:t>
            </w:r>
            <w:r w:rsidRPr="00DE7B59">
              <w:rPr>
                <w:lang w:eastAsia="en-US"/>
              </w:rPr>
              <w:t xml:space="preserve"> bits. (Note 1)</w:t>
            </w:r>
          </w:p>
        </w:tc>
        <w:tc>
          <w:tcPr>
            <w:tcW w:w="709" w:type="dxa"/>
          </w:tcPr>
          <w:p w14:paraId="7F441B2E" w14:textId="77777777" w:rsidR="00BA60D7" w:rsidRPr="00DE7B59" w:rsidRDefault="00BA60D7" w:rsidP="00131CE5">
            <w:pPr>
              <w:pStyle w:val="TAC"/>
              <w:rPr>
                <w:lang w:eastAsia="en-US"/>
              </w:rPr>
            </w:pPr>
            <w:r w:rsidRPr="00DE7B59">
              <w:rPr>
                <w:lang w:eastAsia="en-US"/>
              </w:rPr>
              <w:t>&lt;--</w:t>
            </w:r>
          </w:p>
        </w:tc>
        <w:tc>
          <w:tcPr>
            <w:tcW w:w="2977" w:type="dxa"/>
          </w:tcPr>
          <w:p w14:paraId="72D3AE97" w14:textId="77777777" w:rsidR="00BA60D7" w:rsidRPr="00DE7B59" w:rsidRDefault="00BA60D7" w:rsidP="00131CE5">
            <w:pPr>
              <w:pStyle w:val="TAL"/>
              <w:rPr>
                <w:lang w:eastAsia="en-US"/>
              </w:rPr>
            </w:pPr>
            <w:r w:rsidRPr="00DE7B59">
              <w:rPr>
                <w:lang w:eastAsia="en-US"/>
              </w:rPr>
              <w:t xml:space="preserve">(UL Grant, </w:t>
            </w:r>
            <w:r w:rsidR="00BB1C4F" w:rsidRPr="00DE7B59">
              <w:rPr>
                <w:lang w:eastAsia="en-US"/>
              </w:rPr>
              <w:t>40</w:t>
            </w:r>
            <w:r w:rsidRPr="00DE7B59">
              <w:rPr>
                <w:lang w:eastAsia="en-US"/>
              </w:rPr>
              <w:t xml:space="preserve"> bits)</w:t>
            </w:r>
          </w:p>
        </w:tc>
        <w:tc>
          <w:tcPr>
            <w:tcW w:w="567" w:type="dxa"/>
          </w:tcPr>
          <w:p w14:paraId="3DDDD2DD" w14:textId="77777777" w:rsidR="00BA60D7" w:rsidRPr="00DE7B59" w:rsidRDefault="00BA60D7" w:rsidP="00131CE5">
            <w:pPr>
              <w:pStyle w:val="TAC"/>
              <w:rPr>
                <w:lang w:eastAsia="en-US"/>
              </w:rPr>
            </w:pPr>
            <w:r w:rsidRPr="00DE7B59">
              <w:rPr>
                <w:lang w:eastAsia="en-US"/>
              </w:rPr>
              <w:t>-</w:t>
            </w:r>
          </w:p>
        </w:tc>
        <w:tc>
          <w:tcPr>
            <w:tcW w:w="850" w:type="dxa"/>
          </w:tcPr>
          <w:p w14:paraId="01EF3371" w14:textId="77777777" w:rsidR="00BA60D7" w:rsidRPr="00DE7B59" w:rsidRDefault="00BA60D7" w:rsidP="00131CE5">
            <w:pPr>
              <w:pStyle w:val="TAC"/>
              <w:rPr>
                <w:lang w:eastAsia="en-US"/>
              </w:rPr>
            </w:pPr>
            <w:r w:rsidRPr="00DE7B59">
              <w:rPr>
                <w:lang w:eastAsia="en-US"/>
              </w:rPr>
              <w:t>-</w:t>
            </w:r>
          </w:p>
        </w:tc>
      </w:tr>
      <w:tr w:rsidR="00BA60D7" w:rsidRPr="00DE7B59" w14:paraId="0DF0A675" w14:textId="77777777" w:rsidTr="00EC24E0">
        <w:trPr>
          <w:cantSplit/>
        </w:trPr>
        <w:tc>
          <w:tcPr>
            <w:tcW w:w="534" w:type="dxa"/>
          </w:tcPr>
          <w:p w14:paraId="0678056F" w14:textId="77777777" w:rsidR="00BA60D7" w:rsidRPr="00DE7B59" w:rsidRDefault="00BA60D7" w:rsidP="00131CE5">
            <w:pPr>
              <w:pStyle w:val="TAC"/>
              <w:rPr>
                <w:lang w:eastAsia="en-US"/>
              </w:rPr>
            </w:pPr>
            <w:r w:rsidRPr="00DE7B59">
              <w:rPr>
                <w:lang w:eastAsia="en-US"/>
              </w:rPr>
              <w:t>4</w:t>
            </w:r>
          </w:p>
        </w:tc>
        <w:tc>
          <w:tcPr>
            <w:tcW w:w="3969" w:type="dxa"/>
          </w:tcPr>
          <w:p w14:paraId="4575357C" w14:textId="77777777" w:rsidR="00BA60D7" w:rsidRPr="00DE7B59" w:rsidRDefault="00BA60D7" w:rsidP="00131CE5">
            <w:pPr>
              <w:pStyle w:val="TAL"/>
              <w:rPr>
                <w:lang w:eastAsia="en-US"/>
              </w:rPr>
            </w:pPr>
            <w:r w:rsidRPr="00DE7B59">
              <w:rPr>
                <w:lang w:eastAsia="en-US"/>
              </w:rPr>
              <w:t>Check: Does the UE transmit a Short BSR with ‘LCG ID’ field set to ‘2’ and ‘Buffer size’ field set to value ‘4’ or bigger? (Note 2)</w:t>
            </w:r>
          </w:p>
        </w:tc>
        <w:tc>
          <w:tcPr>
            <w:tcW w:w="709" w:type="dxa"/>
          </w:tcPr>
          <w:p w14:paraId="3C91BECC" w14:textId="77777777" w:rsidR="00BA60D7" w:rsidRPr="00DE7B59" w:rsidRDefault="00BA60D7" w:rsidP="00131CE5">
            <w:pPr>
              <w:pStyle w:val="TAC"/>
              <w:rPr>
                <w:lang w:eastAsia="en-US"/>
              </w:rPr>
            </w:pPr>
            <w:r w:rsidRPr="00DE7B59">
              <w:rPr>
                <w:lang w:eastAsia="en-US"/>
              </w:rPr>
              <w:t>--&gt;</w:t>
            </w:r>
          </w:p>
        </w:tc>
        <w:tc>
          <w:tcPr>
            <w:tcW w:w="2977" w:type="dxa"/>
          </w:tcPr>
          <w:p w14:paraId="3E516F67" w14:textId="77777777" w:rsidR="00BA60D7" w:rsidRPr="00DE7B59" w:rsidRDefault="00BA60D7" w:rsidP="00131CE5">
            <w:pPr>
              <w:pStyle w:val="TAL"/>
              <w:rPr>
                <w:lang w:eastAsia="en-US"/>
              </w:rPr>
            </w:pPr>
            <w:r w:rsidRPr="00DE7B59">
              <w:rPr>
                <w:lang w:eastAsia="en-US"/>
              </w:rPr>
              <w:t>MAC PDU (MAC Short BSR (LCG ID=‘2’, Buffer Size=’4’ or bigger))</w:t>
            </w:r>
          </w:p>
        </w:tc>
        <w:tc>
          <w:tcPr>
            <w:tcW w:w="567" w:type="dxa"/>
          </w:tcPr>
          <w:p w14:paraId="552B8D58" w14:textId="77777777" w:rsidR="00BA60D7" w:rsidRPr="00DE7B59" w:rsidRDefault="00BA60D7" w:rsidP="00131CE5">
            <w:pPr>
              <w:pStyle w:val="TAC"/>
              <w:rPr>
                <w:lang w:eastAsia="en-US"/>
              </w:rPr>
            </w:pPr>
            <w:r w:rsidRPr="00DE7B59">
              <w:rPr>
                <w:lang w:eastAsia="en-US"/>
              </w:rPr>
              <w:t>2,</w:t>
            </w:r>
            <w:r w:rsidRPr="00DE7B59">
              <w:rPr>
                <w:lang w:eastAsia="zh-CN"/>
              </w:rPr>
              <w:t>5</w:t>
            </w:r>
          </w:p>
        </w:tc>
        <w:tc>
          <w:tcPr>
            <w:tcW w:w="850" w:type="dxa"/>
          </w:tcPr>
          <w:p w14:paraId="02DA5B63" w14:textId="77777777" w:rsidR="00BA60D7" w:rsidRPr="00DE7B59" w:rsidRDefault="00BA60D7" w:rsidP="00131CE5">
            <w:pPr>
              <w:pStyle w:val="TAC"/>
              <w:rPr>
                <w:lang w:eastAsia="en-US"/>
              </w:rPr>
            </w:pPr>
            <w:r w:rsidRPr="00DE7B59">
              <w:rPr>
                <w:lang w:eastAsia="en-US"/>
              </w:rPr>
              <w:t>P</w:t>
            </w:r>
          </w:p>
        </w:tc>
      </w:tr>
      <w:tr w:rsidR="00BA60D7" w:rsidRPr="00DE7B59" w14:paraId="24938477" w14:textId="77777777" w:rsidTr="00EC24E0">
        <w:trPr>
          <w:cantSplit/>
        </w:trPr>
        <w:tc>
          <w:tcPr>
            <w:tcW w:w="534" w:type="dxa"/>
          </w:tcPr>
          <w:p w14:paraId="642E808A" w14:textId="77777777" w:rsidR="00BA60D7" w:rsidRPr="00DE7B59" w:rsidRDefault="00BA60D7" w:rsidP="00131CE5">
            <w:pPr>
              <w:pStyle w:val="TAC"/>
              <w:rPr>
                <w:lang w:eastAsia="zh-CN"/>
              </w:rPr>
            </w:pPr>
            <w:r w:rsidRPr="00DE7B59">
              <w:rPr>
                <w:lang w:eastAsia="zh-CN"/>
              </w:rPr>
              <w:t>5</w:t>
            </w:r>
          </w:p>
        </w:tc>
        <w:tc>
          <w:tcPr>
            <w:tcW w:w="3969" w:type="dxa"/>
          </w:tcPr>
          <w:p w14:paraId="67061B27" w14:textId="77777777" w:rsidR="00BA60D7" w:rsidRPr="00DE7B59" w:rsidRDefault="00BA60D7" w:rsidP="00131CE5">
            <w:pPr>
              <w:pStyle w:val="TAL"/>
              <w:rPr>
                <w:lang w:eastAsia="zh-CN"/>
              </w:rPr>
            </w:pPr>
            <w:r w:rsidRPr="00DE7B59">
              <w:rPr>
                <w:lang w:eastAsia="zh-CN"/>
              </w:rPr>
              <w:t>W</w:t>
            </w:r>
            <w:r w:rsidRPr="00DE7B59">
              <w:rPr>
                <w:lang w:eastAsia="en-US"/>
              </w:rPr>
              <w:t>ait for</w:t>
            </w:r>
            <w:r w:rsidRPr="00DE7B59">
              <w:rPr>
                <w:lang w:eastAsia="zh-CN"/>
              </w:rPr>
              <w:t xml:space="preserve"> </w:t>
            </w:r>
            <w:r w:rsidRPr="00DE7B59">
              <w:rPr>
                <w:lang w:eastAsia="en-US"/>
              </w:rPr>
              <w:t>retxBSR-Timer</w:t>
            </w:r>
            <w:r w:rsidRPr="00DE7B59" w:rsidDel="00FA33DC">
              <w:rPr>
                <w:lang w:eastAsia="en-US"/>
              </w:rPr>
              <w:t xml:space="preserve"> </w:t>
            </w:r>
            <w:r w:rsidRPr="00DE7B59">
              <w:rPr>
                <w:lang w:eastAsia="en-US"/>
              </w:rPr>
              <w:t>expiry on UE side.</w:t>
            </w:r>
            <w:r w:rsidRPr="00DE7B59">
              <w:rPr>
                <w:lang w:eastAsia="zh-CN"/>
              </w:rPr>
              <w:t xml:space="preserve"> </w:t>
            </w:r>
          </w:p>
        </w:tc>
        <w:tc>
          <w:tcPr>
            <w:tcW w:w="709" w:type="dxa"/>
          </w:tcPr>
          <w:p w14:paraId="704C8C05" w14:textId="77777777" w:rsidR="00BA60D7" w:rsidRPr="00DE7B59" w:rsidRDefault="00BA60D7" w:rsidP="00131CE5">
            <w:pPr>
              <w:pStyle w:val="TAC"/>
              <w:rPr>
                <w:lang w:eastAsia="zh-CN"/>
              </w:rPr>
            </w:pPr>
            <w:r w:rsidRPr="00DE7B59">
              <w:rPr>
                <w:lang w:eastAsia="en-US"/>
              </w:rPr>
              <w:t>-</w:t>
            </w:r>
          </w:p>
        </w:tc>
        <w:tc>
          <w:tcPr>
            <w:tcW w:w="2977" w:type="dxa"/>
          </w:tcPr>
          <w:p w14:paraId="43A48863" w14:textId="77777777" w:rsidR="00BA60D7" w:rsidRPr="00DE7B59" w:rsidRDefault="00BA60D7" w:rsidP="00131CE5">
            <w:pPr>
              <w:pStyle w:val="TAL"/>
              <w:rPr>
                <w:lang w:eastAsia="en-US"/>
              </w:rPr>
            </w:pPr>
            <w:r w:rsidRPr="00DE7B59">
              <w:rPr>
                <w:lang w:eastAsia="zh-CN"/>
              </w:rPr>
              <w:t>-</w:t>
            </w:r>
          </w:p>
        </w:tc>
        <w:tc>
          <w:tcPr>
            <w:tcW w:w="567" w:type="dxa"/>
          </w:tcPr>
          <w:p w14:paraId="1A111F73" w14:textId="77777777" w:rsidR="00BA60D7" w:rsidRPr="00DE7B59" w:rsidRDefault="00BA60D7" w:rsidP="00131CE5">
            <w:pPr>
              <w:pStyle w:val="TAC"/>
              <w:rPr>
                <w:lang w:eastAsia="en-US"/>
              </w:rPr>
            </w:pPr>
            <w:r w:rsidRPr="00DE7B59">
              <w:rPr>
                <w:lang w:eastAsia="zh-CN"/>
              </w:rPr>
              <w:t>-</w:t>
            </w:r>
          </w:p>
        </w:tc>
        <w:tc>
          <w:tcPr>
            <w:tcW w:w="850" w:type="dxa"/>
          </w:tcPr>
          <w:p w14:paraId="1DF03E52" w14:textId="77777777" w:rsidR="00BA60D7" w:rsidRPr="00DE7B59" w:rsidRDefault="00BA60D7" w:rsidP="00131CE5">
            <w:pPr>
              <w:pStyle w:val="TAC"/>
              <w:rPr>
                <w:lang w:eastAsia="zh-CN"/>
              </w:rPr>
            </w:pPr>
            <w:r w:rsidRPr="00DE7B59">
              <w:rPr>
                <w:lang w:eastAsia="zh-CN"/>
              </w:rPr>
              <w:t>-</w:t>
            </w:r>
          </w:p>
        </w:tc>
      </w:tr>
      <w:tr w:rsidR="00BA60D7" w:rsidRPr="00DE7B59" w14:paraId="1686BCC2" w14:textId="77777777" w:rsidTr="00EC24E0">
        <w:trPr>
          <w:cantSplit/>
        </w:trPr>
        <w:tc>
          <w:tcPr>
            <w:tcW w:w="534" w:type="dxa"/>
          </w:tcPr>
          <w:p w14:paraId="4A4D974E" w14:textId="77777777" w:rsidR="00BA60D7" w:rsidRPr="00DE7B59" w:rsidRDefault="00BA60D7" w:rsidP="00131CE5">
            <w:pPr>
              <w:pStyle w:val="TAC"/>
              <w:rPr>
                <w:lang w:eastAsia="zh-CN"/>
              </w:rPr>
            </w:pPr>
            <w:r w:rsidRPr="00DE7B59">
              <w:rPr>
                <w:lang w:eastAsia="zh-CN"/>
              </w:rPr>
              <w:t>6</w:t>
            </w:r>
          </w:p>
        </w:tc>
        <w:tc>
          <w:tcPr>
            <w:tcW w:w="3969" w:type="dxa"/>
          </w:tcPr>
          <w:p w14:paraId="1DB26F84" w14:textId="77777777" w:rsidR="00BA60D7" w:rsidRPr="00DE7B59" w:rsidRDefault="00BA60D7" w:rsidP="00131CE5">
            <w:pPr>
              <w:pStyle w:val="TAL"/>
              <w:rPr>
                <w:lang w:eastAsia="zh-CN"/>
              </w:rPr>
            </w:pPr>
            <w:r w:rsidRPr="00DE7B59">
              <w:rPr>
                <w:lang w:eastAsia="en-US"/>
              </w:rPr>
              <w:t>Check: Does the UE transmit a scheduling request</w:t>
            </w:r>
            <w:r w:rsidRPr="00DE7B59">
              <w:rPr>
                <w:lang w:eastAsia="zh-CN"/>
              </w:rPr>
              <w:t>?</w:t>
            </w:r>
          </w:p>
        </w:tc>
        <w:tc>
          <w:tcPr>
            <w:tcW w:w="709" w:type="dxa"/>
          </w:tcPr>
          <w:p w14:paraId="616CEF2C" w14:textId="77777777" w:rsidR="00BA60D7" w:rsidRPr="00DE7B59" w:rsidRDefault="00BA60D7" w:rsidP="00131CE5">
            <w:pPr>
              <w:pStyle w:val="TAC"/>
              <w:rPr>
                <w:lang w:eastAsia="en-US"/>
              </w:rPr>
            </w:pPr>
            <w:r w:rsidRPr="00DE7B59">
              <w:rPr>
                <w:lang w:eastAsia="en-US"/>
              </w:rPr>
              <w:t>--&gt;</w:t>
            </w:r>
          </w:p>
        </w:tc>
        <w:tc>
          <w:tcPr>
            <w:tcW w:w="2977" w:type="dxa"/>
          </w:tcPr>
          <w:p w14:paraId="2B204B1E" w14:textId="77777777" w:rsidR="00BA60D7" w:rsidRPr="00DE7B59" w:rsidRDefault="00BA60D7" w:rsidP="00131CE5">
            <w:pPr>
              <w:pStyle w:val="TAL"/>
              <w:rPr>
                <w:lang w:eastAsia="en-US"/>
              </w:rPr>
            </w:pPr>
            <w:r w:rsidRPr="00DE7B59">
              <w:rPr>
                <w:lang w:eastAsia="en-US"/>
              </w:rPr>
              <w:t>(SR)</w:t>
            </w:r>
          </w:p>
        </w:tc>
        <w:tc>
          <w:tcPr>
            <w:tcW w:w="567" w:type="dxa"/>
          </w:tcPr>
          <w:p w14:paraId="10EE9977" w14:textId="77777777" w:rsidR="00BA60D7" w:rsidRPr="00DE7B59" w:rsidRDefault="00BA60D7" w:rsidP="00131CE5">
            <w:pPr>
              <w:pStyle w:val="TAC"/>
              <w:rPr>
                <w:lang w:eastAsia="zh-CN"/>
              </w:rPr>
            </w:pPr>
            <w:r w:rsidRPr="00DE7B59">
              <w:rPr>
                <w:lang w:eastAsia="zh-CN"/>
              </w:rPr>
              <w:t>6</w:t>
            </w:r>
          </w:p>
        </w:tc>
        <w:tc>
          <w:tcPr>
            <w:tcW w:w="850" w:type="dxa"/>
          </w:tcPr>
          <w:p w14:paraId="2C821C5C" w14:textId="77777777" w:rsidR="00BA60D7" w:rsidRPr="00DE7B59" w:rsidRDefault="00BA60D7" w:rsidP="00131CE5">
            <w:pPr>
              <w:pStyle w:val="TAC"/>
              <w:rPr>
                <w:lang w:eastAsia="zh-CN"/>
              </w:rPr>
            </w:pPr>
            <w:r w:rsidRPr="00DE7B59">
              <w:rPr>
                <w:lang w:eastAsia="en-US"/>
              </w:rPr>
              <w:t>P</w:t>
            </w:r>
          </w:p>
        </w:tc>
      </w:tr>
      <w:tr w:rsidR="00BA60D7" w:rsidRPr="00DE7B59" w14:paraId="3D5502E5" w14:textId="77777777" w:rsidTr="00EC24E0">
        <w:trPr>
          <w:cantSplit/>
        </w:trPr>
        <w:tc>
          <w:tcPr>
            <w:tcW w:w="534" w:type="dxa"/>
          </w:tcPr>
          <w:p w14:paraId="4A040EF4" w14:textId="77777777" w:rsidR="00BA60D7" w:rsidRPr="00DE7B59" w:rsidRDefault="00BA60D7" w:rsidP="00131CE5">
            <w:pPr>
              <w:pStyle w:val="TAC"/>
              <w:rPr>
                <w:lang w:eastAsia="zh-CN"/>
              </w:rPr>
            </w:pPr>
            <w:r w:rsidRPr="00DE7B59">
              <w:rPr>
                <w:lang w:eastAsia="zh-CN"/>
              </w:rPr>
              <w:t>7</w:t>
            </w:r>
          </w:p>
        </w:tc>
        <w:tc>
          <w:tcPr>
            <w:tcW w:w="3969" w:type="dxa"/>
          </w:tcPr>
          <w:p w14:paraId="18BE947D" w14:textId="77777777" w:rsidR="00BA60D7" w:rsidRPr="00DE7B59" w:rsidRDefault="00BA60D7" w:rsidP="00131CE5">
            <w:pPr>
              <w:pStyle w:val="TAL"/>
              <w:rPr>
                <w:lang w:eastAsia="en-US"/>
              </w:rPr>
            </w:pPr>
            <w:r w:rsidRPr="00DE7B59">
              <w:rPr>
                <w:lang w:eastAsia="en-US"/>
              </w:rPr>
              <w:t>The SS respond</w:t>
            </w:r>
            <w:r w:rsidR="00BB1C4F" w:rsidRPr="00DE7B59">
              <w:rPr>
                <w:lang w:eastAsia="zh-CN"/>
              </w:rPr>
              <w:t>s</w:t>
            </w:r>
            <w:r w:rsidRPr="00DE7B59">
              <w:rPr>
                <w:lang w:eastAsia="en-US"/>
              </w:rPr>
              <w:t xml:space="preserve"> to the scheduling request in step </w:t>
            </w:r>
            <w:r w:rsidRPr="00DE7B59">
              <w:rPr>
                <w:lang w:eastAsia="zh-CN"/>
              </w:rPr>
              <w:t xml:space="preserve">6 </w:t>
            </w:r>
            <w:r w:rsidRPr="00DE7B59">
              <w:rPr>
                <w:lang w:eastAsia="en-US"/>
              </w:rPr>
              <w:t xml:space="preserve">by an UL Grant of </w:t>
            </w:r>
            <w:r w:rsidR="00BB1C4F" w:rsidRPr="00DE7B59">
              <w:rPr>
                <w:lang w:eastAsia="en-US"/>
              </w:rPr>
              <w:t>40</w:t>
            </w:r>
            <w:r w:rsidRPr="00DE7B59">
              <w:rPr>
                <w:lang w:eastAsia="en-US"/>
              </w:rPr>
              <w:t xml:space="preserve"> bits. (Note 1)</w:t>
            </w:r>
          </w:p>
        </w:tc>
        <w:tc>
          <w:tcPr>
            <w:tcW w:w="709" w:type="dxa"/>
          </w:tcPr>
          <w:p w14:paraId="62533DD3" w14:textId="77777777" w:rsidR="00BA60D7" w:rsidRPr="00DE7B59" w:rsidRDefault="00BA60D7" w:rsidP="00131CE5">
            <w:pPr>
              <w:pStyle w:val="TAC"/>
              <w:rPr>
                <w:lang w:eastAsia="en-US"/>
              </w:rPr>
            </w:pPr>
            <w:r w:rsidRPr="00DE7B59">
              <w:rPr>
                <w:lang w:eastAsia="en-US"/>
              </w:rPr>
              <w:t>&lt;--</w:t>
            </w:r>
          </w:p>
        </w:tc>
        <w:tc>
          <w:tcPr>
            <w:tcW w:w="2977" w:type="dxa"/>
          </w:tcPr>
          <w:p w14:paraId="2E77AD42" w14:textId="77777777" w:rsidR="00BA60D7" w:rsidRPr="00DE7B59" w:rsidRDefault="00BA60D7" w:rsidP="00131CE5">
            <w:pPr>
              <w:pStyle w:val="TAL"/>
              <w:rPr>
                <w:lang w:eastAsia="en-US"/>
              </w:rPr>
            </w:pPr>
            <w:r w:rsidRPr="00DE7B59">
              <w:rPr>
                <w:lang w:eastAsia="en-US"/>
              </w:rPr>
              <w:t xml:space="preserve">(UL Grant, </w:t>
            </w:r>
            <w:r w:rsidR="0071322D" w:rsidRPr="00DE7B59">
              <w:t>40</w:t>
            </w:r>
            <w:r w:rsidRPr="00DE7B59">
              <w:rPr>
                <w:lang w:eastAsia="en-US"/>
              </w:rPr>
              <w:t xml:space="preserve"> bits)</w:t>
            </w:r>
          </w:p>
        </w:tc>
        <w:tc>
          <w:tcPr>
            <w:tcW w:w="567" w:type="dxa"/>
          </w:tcPr>
          <w:p w14:paraId="403E7C24" w14:textId="77777777" w:rsidR="00BA60D7" w:rsidRPr="00DE7B59" w:rsidRDefault="00BA60D7" w:rsidP="00131CE5">
            <w:pPr>
              <w:pStyle w:val="TAC"/>
              <w:rPr>
                <w:lang w:eastAsia="en-US"/>
              </w:rPr>
            </w:pPr>
            <w:r w:rsidRPr="00DE7B59">
              <w:rPr>
                <w:lang w:eastAsia="en-US"/>
              </w:rPr>
              <w:t>-</w:t>
            </w:r>
          </w:p>
        </w:tc>
        <w:tc>
          <w:tcPr>
            <w:tcW w:w="850" w:type="dxa"/>
          </w:tcPr>
          <w:p w14:paraId="382D4FA3" w14:textId="77777777" w:rsidR="00BA60D7" w:rsidRPr="00DE7B59" w:rsidRDefault="00BA60D7" w:rsidP="00131CE5">
            <w:pPr>
              <w:pStyle w:val="TAC"/>
              <w:rPr>
                <w:lang w:eastAsia="en-US"/>
              </w:rPr>
            </w:pPr>
            <w:r w:rsidRPr="00DE7B59">
              <w:rPr>
                <w:lang w:eastAsia="en-US"/>
              </w:rPr>
              <w:t>-</w:t>
            </w:r>
          </w:p>
        </w:tc>
      </w:tr>
      <w:tr w:rsidR="00BA60D7" w:rsidRPr="00DE7B59" w14:paraId="71E8A680" w14:textId="77777777" w:rsidTr="00EC24E0">
        <w:trPr>
          <w:cantSplit/>
        </w:trPr>
        <w:tc>
          <w:tcPr>
            <w:tcW w:w="534" w:type="dxa"/>
          </w:tcPr>
          <w:p w14:paraId="015CED80" w14:textId="77777777" w:rsidR="00BA60D7" w:rsidRPr="00DE7B59" w:rsidRDefault="00BA60D7" w:rsidP="00131CE5">
            <w:pPr>
              <w:pStyle w:val="TAC"/>
              <w:rPr>
                <w:lang w:eastAsia="zh-CN"/>
              </w:rPr>
            </w:pPr>
            <w:r w:rsidRPr="00DE7B59">
              <w:rPr>
                <w:lang w:eastAsia="zh-CN"/>
              </w:rPr>
              <w:t>8</w:t>
            </w:r>
          </w:p>
        </w:tc>
        <w:tc>
          <w:tcPr>
            <w:tcW w:w="3969" w:type="dxa"/>
          </w:tcPr>
          <w:p w14:paraId="651006F6" w14:textId="77777777" w:rsidR="00BA60D7" w:rsidRPr="00DE7B59" w:rsidRDefault="00BA60D7" w:rsidP="00131CE5">
            <w:pPr>
              <w:pStyle w:val="TAL"/>
              <w:rPr>
                <w:lang w:eastAsia="zh-CN"/>
              </w:rPr>
            </w:pPr>
            <w:r w:rsidRPr="00DE7B59">
              <w:rPr>
                <w:lang w:eastAsia="en-US"/>
              </w:rPr>
              <w:t>Check: Does the UE transmit a Short BSR with ‘LCG ID’ field set to ‘2’ and ‘Buffer size’ field set to value ‘4’ or bigger? (Note 2)</w:t>
            </w:r>
          </w:p>
        </w:tc>
        <w:tc>
          <w:tcPr>
            <w:tcW w:w="709" w:type="dxa"/>
          </w:tcPr>
          <w:p w14:paraId="32E805CD" w14:textId="77777777" w:rsidR="00BA60D7" w:rsidRPr="00DE7B59" w:rsidRDefault="00BA60D7" w:rsidP="00131CE5">
            <w:pPr>
              <w:pStyle w:val="TAC"/>
              <w:rPr>
                <w:lang w:eastAsia="en-US"/>
              </w:rPr>
            </w:pPr>
            <w:r w:rsidRPr="00DE7B59">
              <w:rPr>
                <w:lang w:eastAsia="en-US"/>
              </w:rPr>
              <w:t>--&gt;</w:t>
            </w:r>
          </w:p>
        </w:tc>
        <w:tc>
          <w:tcPr>
            <w:tcW w:w="2977" w:type="dxa"/>
          </w:tcPr>
          <w:p w14:paraId="0A336723" w14:textId="77777777" w:rsidR="00BA60D7" w:rsidRPr="00DE7B59" w:rsidRDefault="00BA60D7" w:rsidP="00131CE5">
            <w:pPr>
              <w:pStyle w:val="TAL"/>
              <w:rPr>
                <w:lang w:eastAsia="en-US"/>
              </w:rPr>
            </w:pPr>
            <w:r w:rsidRPr="00DE7B59">
              <w:rPr>
                <w:lang w:eastAsia="en-US"/>
              </w:rPr>
              <w:t>MAC PDU (MAC Short BSR (LCG ID=‘2’, Buffer Size=’4’ or bigger))</w:t>
            </w:r>
          </w:p>
        </w:tc>
        <w:tc>
          <w:tcPr>
            <w:tcW w:w="567" w:type="dxa"/>
          </w:tcPr>
          <w:p w14:paraId="71085F23" w14:textId="77777777" w:rsidR="00BA60D7" w:rsidRPr="00DE7B59" w:rsidRDefault="00BA60D7" w:rsidP="00131CE5">
            <w:pPr>
              <w:pStyle w:val="TAC"/>
              <w:rPr>
                <w:lang w:eastAsia="zh-CN"/>
              </w:rPr>
            </w:pPr>
            <w:r w:rsidRPr="00DE7B59">
              <w:rPr>
                <w:lang w:eastAsia="zh-CN"/>
              </w:rPr>
              <w:t>4,5</w:t>
            </w:r>
          </w:p>
        </w:tc>
        <w:tc>
          <w:tcPr>
            <w:tcW w:w="850" w:type="dxa"/>
          </w:tcPr>
          <w:p w14:paraId="6936AF1C" w14:textId="77777777" w:rsidR="00BA60D7" w:rsidRPr="00DE7B59" w:rsidRDefault="00BA60D7" w:rsidP="00131CE5">
            <w:pPr>
              <w:pStyle w:val="TAC"/>
              <w:rPr>
                <w:lang w:eastAsia="zh-CN"/>
              </w:rPr>
            </w:pPr>
            <w:r w:rsidRPr="00DE7B59">
              <w:rPr>
                <w:lang w:eastAsia="zh-CN"/>
              </w:rPr>
              <w:t>P</w:t>
            </w:r>
          </w:p>
        </w:tc>
      </w:tr>
      <w:tr w:rsidR="00BA60D7" w:rsidRPr="00DE7B59" w14:paraId="5A8337C6" w14:textId="77777777" w:rsidTr="00EC24E0">
        <w:trPr>
          <w:cantSplit/>
        </w:trPr>
        <w:tc>
          <w:tcPr>
            <w:tcW w:w="534" w:type="dxa"/>
            <w:tcBorders>
              <w:top w:val="single" w:sz="4" w:space="0" w:color="auto"/>
              <w:bottom w:val="single" w:sz="4" w:space="0" w:color="auto"/>
              <w:right w:val="single" w:sz="4" w:space="0" w:color="auto"/>
            </w:tcBorders>
          </w:tcPr>
          <w:p w14:paraId="05487AD5" w14:textId="77777777" w:rsidR="00BA60D7" w:rsidRPr="00DE7B59" w:rsidRDefault="00BA60D7" w:rsidP="00131CE5">
            <w:pPr>
              <w:pStyle w:val="TAC"/>
              <w:rPr>
                <w:lang w:eastAsia="en-US"/>
              </w:rPr>
            </w:pPr>
            <w:r w:rsidRPr="00DE7B59">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89CFA72" w14:textId="77777777" w:rsidR="00BA60D7" w:rsidRPr="00DE7B59" w:rsidRDefault="00BA60D7" w:rsidP="00131CE5">
            <w:pPr>
              <w:pStyle w:val="TAL"/>
              <w:rPr>
                <w:lang w:eastAsia="en-US"/>
              </w:rPr>
            </w:pPr>
            <w:r w:rsidRPr="00DE7B59">
              <w:rPr>
                <w:lang w:eastAsia="en-US"/>
              </w:rPr>
              <w:t xml:space="preserve">The SS transmits a MAC PDU containing one RLC SDU of size 12 bytes on </w:t>
            </w:r>
            <w:r w:rsidR="00442AD9" w:rsidRPr="00DE7B59">
              <w:t>LCH</w:t>
            </w:r>
            <w:r w:rsidRPr="00DE7B59">
              <w:rPr>
                <w:lang w:eastAsia="en-US"/>
              </w:rPr>
              <w:t>5</w:t>
            </w:r>
          </w:p>
        </w:tc>
        <w:tc>
          <w:tcPr>
            <w:tcW w:w="709" w:type="dxa"/>
            <w:tcBorders>
              <w:top w:val="single" w:sz="4" w:space="0" w:color="auto"/>
              <w:left w:val="single" w:sz="4" w:space="0" w:color="auto"/>
              <w:bottom w:val="single" w:sz="4" w:space="0" w:color="auto"/>
              <w:right w:val="single" w:sz="4" w:space="0" w:color="auto"/>
            </w:tcBorders>
          </w:tcPr>
          <w:p w14:paraId="4940C2AD"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47949D4" w14:textId="77777777" w:rsidR="00BA60D7" w:rsidRPr="00DE7B59" w:rsidRDefault="00BA60D7" w:rsidP="00131CE5">
            <w:pPr>
              <w:pStyle w:val="TAL"/>
              <w:rPr>
                <w:lang w:eastAsia="en-US"/>
              </w:rPr>
            </w:pPr>
            <w:r w:rsidRPr="00DE7B59">
              <w:rPr>
                <w:lang w:eastAsia="en-US"/>
              </w:rPr>
              <w:t xml:space="preserve">MAC PDU (1 RLC SDU on </w:t>
            </w:r>
            <w:r w:rsidR="00442AD9" w:rsidRPr="00DE7B59">
              <w:t>LCH</w:t>
            </w:r>
            <w:r w:rsidRPr="00DE7B59">
              <w:rPr>
                <w:lang w:eastAsia="en-US"/>
              </w:rPr>
              <w:t>5)</w:t>
            </w:r>
          </w:p>
        </w:tc>
        <w:tc>
          <w:tcPr>
            <w:tcW w:w="567" w:type="dxa"/>
            <w:tcBorders>
              <w:top w:val="single" w:sz="4" w:space="0" w:color="auto"/>
              <w:left w:val="single" w:sz="4" w:space="0" w:color="auto"/>
              <w:bottom w:val="single" w:sz="4" w:space="0" w:color="auto"/>
              <w:right w:val="single" w:sz="4" w:space="0" w:color="auto"/>
            </w:tcBorders>
          </w:tcPr>
          <w:p w14:paraId="4C1221D5"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6EA8BDB8" w14:textId="77777777" w:rsidR="00BA60D7" w:rsidRPr="00DE7B59" w:rsidRDefault="00BA60D7" w:rsidP="00131CE5">
            <w:pPr>
              <w:pStyle w:val="TAC"/>
              <w:rPr>
                <w:lang w:eastAsia="en-US"/>
              </w:rPr>
            </w:pPr>
            <w:r w:rsidRPr="00DE7B59">
              <w:rPr>
                <w:lang w:eastAsia="en-US"/>
              </w:rPr>
              <w:t>-</w:t>
            </w:r>
          </w:p>
        </w:tc>
      </w:tr>
      <w:tr w:rsidR="00BA60D7" w:rsidRPr="00DE7B59" w14:paraId="05297CD3" w14:textId="77777777" w:rsidTr="00EC24E0">
        <w:trPr>
          <w:cantSplit/>
        </w:trPr>
        <w:tc>
          <w:tcPr>
            <w:tcW w:w="534" w:type="dxa"/>
            <w:tcBorders>
              <w:top w:val="single" w:sz="4" w:space="0" w:color="auto"/>
              <w:bottom w:val="single" w:sz="4" w:space="0" w:color="auto"/>
              <w:right w:val="single" w:sz="4" w:space="0" w:color="auto"/>
            </w:tcBorders>
          </w:tcPr>
          <w:p w14:paraId="76FF918D" w14:textId="77777777" w:rsidR="00BA60D7" w:rsidRPr="00DE7B59" w:rsidRDefault="00BA60D7" w:rsidP="00131CE5">
            <w:pPr>
              <w:pStyle w:val="TAC"/>
              <w:rPr>
                <w:lang w:eastAsia="en-US"/>
              </w:rPr>
            </w:pPr>
            <w:r w:rsidRPr="00DE7B59">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457FBA45" w14:textId="77777777" w:rsidR="00BA60D7" w:rsidRPr="00DE7B59" w:rsidRDefault="00BA60D7" w:rsidP="00131CE5">
            <w:pPr>
              <w:pStyle w:val="TAL"/>
              <w:rPr>
                <w:lang w:eastAsia="en-US"/>
              </w:rPr>
            </w:pPr>
            <w:r w:rsidRPr="00DE7B59">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5019C035"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06EF949D" w14:textId="77777777" w:rsidR="00BA60D7" w:rsidRPr="00DE7B59" w:rsidRDefault="00BA60D7" w:rsidP="00131CE5">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3024F8F8" w14:textId="77777777" w:rsidR="00BA60D7" w:rsidRPr="00DE7B59" w:rsidRDefault="00BA60D7" w:rsidP="00131CE5">
            <w:pPr>
              <w:pStyle w:val="TAC"/>
              <w:rPr>
                <w:lang w:eastAsia="en-US"/>
              </w:rPr>
            </w:pPr>
            <w:r w:rsidRPr="00DE7B59">
              <w:rPr>
                <w:lang w:eastAsia="zh-CN"/>
              </w:rPr>
              <w:t>6</w:t>
            </w:r>
          </w:p>
        </w:tc>
        <w:tc>
          <w:tcPr>
            <w:tcW w:w="850" w:type="dxa"/>
            <w:tcBorders>
              <w:top w:val="single" w:sz="4" w:space="0" w:color="auto"/>
              <w:left w:val="single" w:sz="4" w:space="0" w:color="auto"/>
              <w:bottom w:val="single" w:sz="4" w:space="0" w:color="auto"/>
            </w:tcBorders>
          </w:tcPr>
          <w:p w14:paraId="157002D6" w14:textId="77777777" w:rsidR="00BA60D7" w:rsidRPr="00DE7B59" w:rsidRDefault="00BA60D7" w:rsidP="00131CE5">
            <w:pPr>
              <w:pStyle w:val="TAC"/>
              <w:rPr>
                <w:lang w:eastAsia="en-US"/>
              </w:rPr>
            </w:pPr>
            <w:r w:rsidRPr="00DE7B59">
              <w:rPr>
                <w:lang w:eastAsia="en-US"/>
              </w:rPr>
              <w:t>P</w:t>
            </w:r>
          </w:p>
        </w:tc>
      </w:tr>
      <w:tr w:rsidR="00BA60D7" w:rsidRPr="00DE7B59" w14:paraId="34ED9139" w14:textId="77777777" w:rsidTr="00EC24E0">
        <w:trPr>
          <w:cantSplit/>
        </w:trPr>
        <w:tc>
          <w:tcPr>
            <w:tcW w:w="534" w:type="dxa"/>
            <w:tcBorders>
              <w:top w:val="single" w:sz="4" w:space="0" w:color="auto"/>
              <w:bottom w:val="single" w:sz="4" w:space="0" w:color="auto"/>
              <w:right w:val="single" w:sz="4" w:space="0" w:color="auto"/>
            </w:tcBorders>
          </w:tcPr>
          <w:p w14:paraId="23A65D28" w14:textId="77777777" w:rsidR="00BA60D7" w:rsidRPr="00DE7B59" w:rsidRDefault="00BA60D7" w:rsidP="00131CE5">
            <w:pPr>
              <w:pStyle w:val="TAC"/>
              <w:rPr>
                <w:lang w:eastAsia="en-US"/>
              </w:rPr>
            </w:pPr>
            <w:r w:rsidRPr="00DE7B59">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40508B57" w14:textId="77777777" w:rsidR="00BA60D7" w:rsidRPr="00DE7B59" w:rsidRDefault="00BA60D7" w:rsidP="00131CE5">
            <w:pPr>
              <w:pStyle w:val="TAL"/>
              <w:rPr>
                <w:lang w:eastAsia="en-US"/>
              </w:rPr>
            </w:pPr>
            <w:r w:rsidRPr="00DE7B59">
              <w:rPr>
                <w:lang w:eastAsia="en-US"/>
              </w:rPr>
              <w:t xml:space="preserve">The SS respond to the scheduling request in step </w:t>
            </w:r>
            <w:r w:rsidRPr="00DE7B59">
              <w:rPr>
                <w:lang w:eastAsia="zh-CN"/>
              </w:rPr>
              <w:t xml:space="preserve">10 </w:t>
            </w:r>
            <w:r w:rsidRPr="00DE7B59">
              <w:rPr>
                <w:lang w:eastAsia="en-US"/>
              </w:rPr>
              <w:t xml:space="preserve">by an UL Grant of </w:t>
            </w:r>
            <w:r w:rsidR="0071322D" w:rsidRPr="00DE7B59">
              <w:t>40</w:t>
            </w:r>
            <w:r w:rsidRPr="00DE7B59">
              <w:rPr>
                <w:lang w:eastAsia="en-US"/>
              </w:rPr>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6CFE7134"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49C79B" w14:textId="77777777" w:rsidR="00BA60D7" w:rsidRPr="00DE7B59" w:rsidRDefault="00BA60D7" w:rsidP="00131CE5">
            <w:pPr>
              <w:pStyle w:val="TAL"/>
              <w:rPr>
                <w:lang w:eastAsia="en-US"/>
              </w:rPr>
            </w:pPr>
            <w:r w:rsidRPr="00DE7B59">
              <w:rPr>
                <w:lang w:eastAsia="en-US"/>
              </w:rPr>
              <w:t xml:space="preserve">(UL Grant, </w:t>
            </w:r>
            <w:r w:rsidR="0071322D" w:rsidRPr="00DE7B59">
              <w:t>40</w:t>
            </w:r>
            <w:r w:rsidRPr="00DE7B59">
              <w:rPr>
                <w:lang w:eastAsia="en-US"/>
              </w:rPr>
              <w:t xml:space="preserve"> bits)</w:t>
            </w:r>
          </w:p>
        </w:tc>
        <w:tc>
          <w:tcPr>
            <w:tcW w:w="567" w:type="dxa"/>
            <w:tcBorders>
              <w:top w:val="single" w:sz="4" w:space="0" w:color="auto"/>
              <w:left w:val="single" w:sz="4" w:space="0" w:color="auto"/>
              <w:bottom w:val="single" w:sz="4" w:space="0" w:color="auto"/>
              <w:right w:val="single" w:sz="4" w:space="0" w:color="auto"/>
            </w:tcBorders>
          </w:tcPr>
          <w:p w14:paraId="417B7EEB"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39C0CFB8" w14:textId="77777777" w:rsidR="00BA60D7" w:rsidRPr="00DE7B59" w:rsidRDefault="00BA60D7" w:rsidP="00131CE5">
            <w:pPr>
              <w:pStyle w:val="TAC"/>
              <w:rPr>
                <w:lang w:eastAsia="en-US"/>
              </w:rPr>
            </w:pPr>
            <w:r w:rsidRPr="00DE7B59">
              <w:rPr>
                <w:lang w:eastAsia="en-US"/>
              </w:rPr>
              <w:t>-</w:t>
            </w:r>
          </w:p>
        </w:tc>
      </w:tr>
      <w:tr w:rsidR="00BA60D7" w:rsidRPr="00DE7B59" w14:paraId="4D63E99A" w14:textId="77777777" w:rsidTr="00EC24E0">
        <w:trPr>
          <w:cantSplit/>
        </w:trPr>
        <w:tc>
          <w:tcPr>
            <w:tcW w:w="534" w:type="dxa"/>
            <w:tcBorders>
              <w:top w:val="single" w:sz="4" w:space="0" w:color="auto"/>
              <w:bottom w:val="single" w:sz="4" w:space="0" w:color="auto"/>
              <w:right w:val="single" w:sz="4" w:space="0" w:color="auto"/>
            </w:tcBorders>
          </w:tcPr>
          <w:p w14:paraId="18E90735" w14:textId="77777777" w:rsidR="00BA60D7" w:rsidRPr="00DE7B59" w:rsidRDefault="00BA60D7" w:rsidP="00131CE5">
            <w:pPr>
              <w:pStyle w:val="TAC"/>
              <w:rPr>
                <w:lang w:eastAsia="en-US"/>
              </w:rPr>
            </w:pPr>
            <w:r w:rsidRPr="00DE7B59">
              <w:rPr>
                <w:lang w:eastAsia="zh-CN"/>
              </w:rPr>
              <w:t>12</w:t>
            </w:r>
          </w:p>
        </w:tc>
        <w:tc>
          <w:tcPr>
            <w:tcW w:w="3969" w:type="dxa"/>
            <w:tcBorders>
              <w:top w:val="single" w:sz="4" w:space="0" w:color="auto"/>
              <w:left w:val="single" w:sz="4" w:space="0" w:color="auto"/>
              <w:bottom w:val="single" w:sz="4" w:space="0" w:color="auto"/>
              <w:right w:val="single" w:sz="4" w:space="0" w:color="auto"/>
            </w:tcBorders>
          </w:tcPr>
          <w:p w14:paraId="3EC64B61" w14:textId="77777777" w:rsidR="00BA60D7" w:rsidRPr="00DE7B59" w:rsidRDefault="00BA60D7" w:rsidP="00131CE5">
            <w:pPr>
              <w:pStyle w:val="TAL"/>
              <w:rPr>
                <w:lang w:eastAsia="en-US"/>
              </w:rPr>
            </w:pPr>
            <w:r w:rsidRPr="00DE7B59">
              <w:rPr>
                <w:lang w:eastAsia="en-US"/>
              </w:rPr>
              <w:t>Check: Does the UE transmit a Short BSR with ‘LCG ID’ field set to ‘2’ and ‘Buffer size#1’ field set to value ‘5’ or bigger?</w:t>
            </w:r>
            <w:r w:rsidR="0017067A" w:rsidRPr="00DE7B59">
              <w:rPr>
                <w:lang w:eastAsia="en-US"/>
              </w:rPr>
              <w:t xml:space="preserve"> </w:t>
            </w:r>
            <w:r w:rsidRPr="00DE7B59">
              <w:rPr>
                <w:lang w:eastAsia="en-US"/>
              </w:rPr>
              <w:t>(Note 2)</w:t>
            </w:r>
          </w:p>
        </w:tc>
        <w:tc>
          <w:tcPr>
            <w:tcW w:w="709" w:type="dxa"/>
            <w:tcBorders>
              <w:top w:val="single" w:sz="4" w:space="0" w:color="auto"/>
              <w:left w:val="single" w:sz="4" w:space="0" w:color="auto"/>
              <w:bottom w:val="single" w:sz="4" w:space="0" w:color="auto"/>
              <w:right w:val="single" w:sz="4" w:space="0" w:color="auto"/>
            </w:tcBorders>
          </w:tcPr>
          <w:p w14:paraId="58469AE2"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7B0B75B" w14:textId="77777777" w:rsidR="00BA60D7" w:rsidRPr="00DE7B59" w:rsidRDefault="00BA60D7" w:rsidP="00131CE5">
            <w:pPr>
              <w:pStyle w:val="TAL"/>
              <w:rPr>
                <w:lang w:eastAsia="en-US"/>
              </w:rPr>
            </w:pPr>
            <w:r w:rsidRPr="00DE7B59">
              <w:rPr>
                <w:lang w:eastAsia="en-US"/>
              </w:rPr>
              <w:t>MAC PDU (MAC Short BSR (LCG ID=‘2’, Buffer Size=’5’ or bigger))</w:t>
            </w:r>
          </w:p>
        </w:tc>
        <w:tc>
          <w:tcPr>
            <w:tcW w:w="567" w:type="dxa"/>
            <w:tcBorders>
              <w:top w:val="single" w:sz="4" w:space="0" w:color="auto"/>
              <w:left w:val="single" w:sz="4" w:space="0" w:color="auto"/>
              <w:bottom w:val="single" w:sz="4" w:space="0" w:color="auto"/>
              <w:right w:val="single" w:sz="4" w:space="0" w:color="auto"/>
            </w:tcBorders>
          </w:tcPr>
          <w:p w14:paraId="4176DD13" w14:textId="77777777" w:rsidR="00BA60D7" w:rsidRPr="00DE7B59" w:rsidRDefault="00BA60D7" w:rsidP="00131CE5">
            <w:pPr>
              <w:pStyle w:val="TAC"/>
              <w:rPr>
                <w:lang w:eastAsia="en-US"/>
              </w:rPr>
            </w:pPr>
            <w:r w:rsidRPr="00DE7B59">
              <w:rPr>
                <w:lang w:eastAsia="zh-CN"/>
              </w:rPr>
              <w:t>3</w:t>
            </w:r>
            <w:r w:rsidRPr="00DE7B59">
              <w:rPr>
                <w:lang w:eastAsia="en-US"/>
              </w:rPr>
              <w:t>,</w:t>
            </w:r>
            <w:r w:rsidRPr="00DE7B59">
              <w:rPr>
                <w:lang w:eastAsia="zh-CN"/>
              </w:rPr>
              <w:t>5</w:t>
            </w:r>
          </w:p>
        </w:tc>
        <w:tc>
          <w:tcPr>
            <w:tcW w:w="850" w:type="dxa"/>
            <w:tcBorders>
              <w:top w:val="single" w:sz="4" w:space="0" w:color="auto"/>
              <w:left w:val="single" w:sz="4" w:space="0" w:color="auto"/>
              <w:bottom w:val="single" w:sz="4" w:space="0" w:color="auto"/>
            </w:tcBorders>
          </w:tcPr>
          <w:p w14:paraId="080BF287" w14:textId="77777777" w:rsidR="00BA60D7" w:rsidRPr="00DE7B59" w:rsidRDefault="00BA60D7" w:rsidP="00131CE5">
            <w:pPr>
              <w:pStyle w:val="TAC"/>
              <w:rPr>
                <w:lang w:eastAsia="en-US"/>
              </w:rPr>
            </w:pPr>
            <w:r w:rsidRPr="00DE7B59">
              <w:rPr>
                <w:lang w:eastAsia="en-US"/>
              </w:rPr>
              <w:t>P</w:t>
            </w:r>
          </w:p>
        </w:tc>
      </w:tr>
      <w:tr w:rsidR="00BA60D7" w:rsidRPr="00DE7B59" w14:paraId="5AAE67AC" w14:textId="77777777" w:rsidTr="00EC24E0">
        <w:trPr>
          <w:cantSplit/>
        </w:trPr>
        <w:tc>
          <w:tcPr>
            <w:tcW w:w="534" w:type="dxa"/>
            <w:tcBorders>
              <w:top w:val="single" w:sz="4" w:space="0" w:color="auto"/>
              <w:bottom w:val="single" w:sz="4" w:space="0" w:color="auto"/>
              <w:right w:val="single" w:sz="4" w:space="0" w:color="auto"/>
            </w:tcBorders>
          </w:tcPr>
          <w:p w14:paraId="0D059A81" w14:textId="77777777" w:rsidR="00BA60D7" w:rsidRPr="00DE7B59" w:rsidRDefault="00BA60D7" w:rsidP="00131CE5">
            <w:pPr>
              <w:pStyle w:val="TAC"/>
              <w:rPr>
                <w:lang w:eastAsia="en-US"/>
              </w:rPr>
            </w:pPr>
            <w:r w:rsidRPr="00DE7B59">
              <w:rPr>
                <w:lang w:eastAsia="zh-CN"/>
              </w:rPr>
              <w:t>13</w:t>
            </w:r>
          </w:p>
        </w:tc>
        <w:tc>
          <w:tcPr>
            <w:tcW w:w="3969" w:type="dxa"/>
            <w:tcBorders>
              <w:top w:val="single" w:sz="4" w:space="0" w:color="auto"/>
              <w:left w:val="single" w:sz="4" w:space="0" w:color="auto"/>
              <w:bottom w:val="single" w:sz="4" w:space="0" w:color="auto"/>
              <w:right w:val="single" w:sz="4" w:space="0" w:color="auto"/>
            </w:tcBorders>
          </w:tcPr>
          <w:p w14:paraId="2B050D5F" w14:textId="77777777" w:rsidR="00BA60D7" w:rsidRPr="00DE7B59" w:rsidRDefault="00BA60D7" w:rsidP="00131CE5">
            <w:pPr>
              <w:pStyle w:val="TAL"/>
              <w:rPr>
                <w:lang w:eastAsia="en-US"/>
              </w:rPr>
            </w:pPr>
            <w:r w:rsidRPr="00DE7B59">
              <w:rPr>
                <w:lang w:eastAsia="en-US"/>
              </w:rPr>
              <w:t xml:space="preserve">The SS transmits a MAC PDU containing two RLC SDUs of size </w:t>
            </w:r>
            <w:r w:rsidR="002F0F84" w:rsidRPr="00DE7B59">
              <w:rPr>
                <w:lang w:eastAsia="en-US"/>
              </w:rPr>
              <w:t xml:space="preserve">5 </w:t>
            </w:r>
            <w:r w:rsidRPr="00DE7B59">
              <w:rPr>
                <w:lang w:eastAsia="en-US"/>
              </w:rPr>
              <w:t xml:space="preserve">bytes on </w:t>
            </w:r>
            <w:r w:rsidR="00442AD9" w:rsidRPr="00DE7B59">
              <w:t>LCH</w:t>
            </w:r>
            <w:r w:rsidRPr="00DE7B59">
              <w:rPr>
                <w:lang w:eastAsia="en-US"/>
              </w:rPr>
              <w:t>6</w:t>
            </w:r>
          </w:p>
        </w:tc>
        <w:tc>
          <w:tcPr>
            <w:tcW w:w="709" w:type="dxa"/>
            <w:tcBorders>
              <w:top w:val="single" w:sz="4" w:space="0" w:color="auto"/>
              <w:left w:val="single" w:sz="4" w:space="0" w:color="auto"/>
              <w:bottom w:val="single" w:sz="4" w:space="0" w:color="auto"/>
              <w:right w:val="single" w:sz="4" w:space="0" w:color="auto"/>
            </w:tcBorders>
          </w:tcPr>
          <w:p w14:paraId="7BDECC6D"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D55666A" w14:textId="77777777" w:rsidR="00BA60D7" w:rsidRPr="00DE7B59" w:rsidRDefault="00BA60D7" w:rsidP="00131CE5">
            <w:pPr>
              <w:pStyle w:val="TAL"/>
              <w:rPr>
                <w:lang w:eastAsia="en-US"/>
              </w:rPr>
            </w:pPr>
            <w:r w:rsidRPr="00DE7B59">
              <w:rPr>
                <w:lang w:eastAsia="en-US"/>
              </w:rPr>
              <w:t xml:space="preserve">MAC PDU (2 RLC SDUs on </w:t>
            </w:r>
            <w:r w:rsidR="00442AD9" w:rsidRPr="00DE7B59">
              <w:t>LCH</w:t>
            </w:r>
            <w:r w:rsidRPr="00DE7B59">
              <w:rPr>
                <w:lang w:eastAsia="en-US"/>
              </w:rPr>
              <w:t>6)</w:t>
            </w:r>
          </w:p>
        </w:tc>
        <w:tc>
          <w:tcPr>
            <w:tcW w:w="567" w:type="dxa"/>
            <w:tcBorders>
              <w:top w:val="single" w:sz="4" w:space="0" w:color="auto"/>
              <w:left w:val="single" w:sz="4" w:space="0" w:color="auto"/>
              <w:bottom w:val="single" w:sz="4" w:space="0" w:color="auto"/>
              <w:right w:val="single" w:sz="4" w:space="0" w:color="auto"/>
            </w:tcBorders>
          </w:tcPr>
          <w:p w14:paraId="4046AAE1"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72164051" w14:textId="77777777" w:rsidR="00BA60D7" w:rsidRPr="00DE7B59" w:rsidRDefault="00BA60D7" w:rsidP="00131CE5">
            <w:pPr>
              <w:pStyle w:val="TAC"/>
              <w:rPr>
                <w:lang w:eastAsia="en-US"/>
              </w:rPr>
            </w:pPr>
            <w:r w:rsidRPr="00DE7B59">
              <w:rPr>
                <w:lang w:eastAsia="en-US"/>
              </w:rPr>
              <w:t>-</w:t>
            </w:r>
          </w:p>
        </w:tc>
      </w:tr>
      <w:tr w:rsidR="00BA60D7" w:rsidRPr="00DE7B59" w14:paraId="04E0429E" w14:textId="77777777" w:rsidTr="00EC24E0">
        <w:trPr>
          <w:cantSplit/>
        </w:trPr>
        <w:tc>
          <w:tcPr>
            <w:tcW w:w="534" w:type="dxa"/>
            <w:tcBorders>
              <w:top w:val="single" w:sz="4" w:space="0" w:color="auto"/>
              <w:bottom w:val="single" w:sz="4" w:space="0" w:color="auto"/>
              <w:right w:val="single" w:sz="4" w:space="0" w:color="auto"/>
            </w:tcBorders>
          </w:tcPr>
          <w:p w14:paraId="6FCC2240" w14:textId="77777777" w:rsidR="00BA60D7" w:rsidRPr="00DE7B59" w:rsidRDefault="00BA60D7" w:rsidP="00131CE5">
            <w:pPr>
              <w:pStyle w:val="TAC"/>
              <w:rPr>
                <w:lang w:eastAsia="en-US"/>
              </w:rPr>
            </w:pPr>
            <w:r w:rsidRPr="00DE7B59">
              <w:rPr>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054AD941" w14:textId="77777777" w:rsidR="00BA60D7" w:rsidRPr="00DE7B59" w:rsidRDefault="00BA60D7" w:rsidP="00131CE5">
            <w:pPr>
              <w:pStyle w:val="TAL"/>
              <w:rPr>
                <w:lang w:eastAsia="en-US"/>
              </w:rPr>
            </w:pPr>
            <w:r w:rsidRPr="00DE7B59">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37D4A96"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8A32A45" w14:textId="77777777" w:rsidR="00BA60D7" w:rsidRPr="00DE7B59" w:rsidRDefault="00BA60D7" w:rsidP="00131CE5">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4699615F" w14:textId="77777777" w:rsidR="00BA60D7" w:rsidRPr="00DE7B59" w:rsidRDefault="00BA60D7" w:rsidP="00131CE5">
            <w:pPr>
              <w:pStyle w:val="TAC"/>
              <w:rPr>
                <w:lang w:eastAsia="en-US"/>
              </w:rPr>
            </w:pPr>
            <w:r w:rsidRPr="00DE7B59">
              <w:rPr>
                <w:lang w:eastAsia="zh-CN"/>
              </w:rPr>
              <w:t>6</w:t>
            </w:r>
          </w:p>
        </w:tc>
        <w:tc>
          <w:tcPr>
            <w:tcW w:w="850" w:type="dxa"/>
            <w:tcBorders>
              <w:top w:val="single" w:sz="4" w:space="0" w:color="auto"/>
              <w:left w:val="single" w:sz="4" w:space="0" w:color="auto"/>
              <w:bottom w:val="single" w:sz="4" w:space="0" w:color="auto"/>
            </w:tcBorders>
          </w:tcPr>
          <w:p w14:paraId="05395E38" w14:textId="77777777" w:rsidR="00BA60D7" w:rsidRPr="00DE7B59" w:rsidRDefault="00BA60D7" w:rsidP="00131CE5">
            <w:pPr>
              <w:pStyle w:val="TAC"/>
              <w:rPr>
                <w:lang w:eastAsia="en-US"/>
              </w:rPr>
            </w:pPr>
            <w:r w:rsidRPr="00DE7B59">
              <w:rPr>
                <w:lang w:eastAsia="en-US"/>
              </w:rPr>
              <w:t>P</w:t>
            </w:r>
          </w:p>
        </w:tc>
      </w:tr>
      <w:tr w:rsidR="00BA60D7" w:rsidRPr="00DE7B59" w14:paraId="00C54526" w14:textId="77777777" w:rsidTr="00EC24E0">
        <w:trPr>
          <w:cantSplit/>
        </w:trPr>
        <w:tc>
          <w:tcPr>
            <w:tcW w:w="534" w:type="dxa"/>
          </w:tcPr>
          <w:p w14:paraId="2A686AB0" w14:textId="77777777" w:rsidR="00BA60D7" w:rsidRPr="00DE7B59" w:rsidRDefault="00BA60D7" w:rsidP="00131CE5">
            <w:pPr>
              <w:pStyle w:val="TAC"/>
              <w:rPr>
                <w:lang w:eastAsia="en-US"/>
              </w:rPr>
            </w:pPr>
            <w:r w:rsidRPr="00DE7B59">
              <w:rPr>
                <w:lang w:eastAsia="zh-CN"/>
              </w:rPr>
              <w:t>15</w:t>
            </w:r>
          </w:p>
        </w:tc>
        <w:tc>
          <w:tcPr>
            <w:tcW w:w="3969" w:type="dxa"/>
          </w:tcPr>
          <w:p w14:paraId="02D199C3" w14:textId="77777777" w:rsidR="00BA60D7" w:rsidRPr="00DE7B59" w:rsidRDefault="00BA60D7" w:rsidP="00131CE5">
            <w:pPr>
              <w:pStyle w:val="TAL"/>
              <w:rPr>
                <w:lang w:eastAsia="en-US"/>
              </w:rPr>
            </w:pPr>
            <w:r w:rsidRPr="00DE7B59">
              <w:rPr>
                <w:lang w:eastAsia="en-US"/>
              </w:rPr>
              <w:t>The SS respond</w:t>
            </w:r>
            <w:r w:rsidR="0071322D" w:rsidRPr="00DE7B59">
              <w:t>s</w:t>
            </w:r>
            <w:r w:rsidRPr="00DE7B59">
              <w:rPr>
                <w:lang w:eastAsia="en-US"/>
              </w:rPr>
              <w:t xml:space="preserve"> to the scheduling request in step </w:t>
            </w:r>
            <w:r w:rsidRPr="00DE7B59">
              <w:rPr>
                <w:lang w:eastAsia="zh-CN"/>
              </w:rPr>
              <w:t>14</w:t>
            </w:r>
            <w:r w:rsidRPr="00DE7B59">
              <w:rPr>
                <w:lang w:eastAsia="en-US"/>
              </w:rPr>
              <w:t xml:space="preserve"> by one UL Grant of </w:t>
            </w:r>
            <w:r w:rsidR="00244D62" w:rsidRPr="00DE7B59">
              <w:rPr>
                <w:lang w:eastAsia="en-US"/>
              </w:rPr>
              <w:t xml:space="preserve">40 </w:t>
            </w:r>
            <w:r w:rsidRPr="00DE7B59">
              <w:rPr>
                <w:lang w:eastAsia="en-US"/>
              </w:rPr>
              <w:t>bits. (Note 1)</w:t>
            </w:r>
          </w:p>
        </w:tc>
        <w:tc>
          <w:tcPr>
            <w:tcW w:w="709" w:type="dxa"/>
          </w:tcPr>
          <w:p w14:paraId="3E048DAE" w14:textId="77777777" w:rsidR="00BA60D7" w:rsidRPr="00DE7B59" w:rsidRDefault="00BA60D7" w:rsidP="00131CE5">
            <w:pPr>
              <w:pStyle w:val="TAC"/>
              <w:rPr>
                <w:lang w:eastAsia="en-US"/>
              </w:rPr>
            </w:pPr>
            <w:r w:rsidRPr="00DE7B59">
              <w:rPr>
                <w:lang w:eastAsia="en-US"/>
              </w:rPr>
              <w:t>&lt;--</w:t>
            </w:r>
          </w:p>
        </w:tc>
        <w:tc>
          <w:tcPr>
            <w:tcW w:w="2977" w:type="dxa"/>
          </w:tcPr>
          <w:p w14:paraId="4FBC1CC3" w14:textId="77777777" w:rsidR="00BA60D7" w:rsidRPr="00DE7B59" w:rsidRDefault="00BA60D7" w:rsidP="00131CE5">
            <w:pPr>
              <w:pStyle w:val="TAL"/>
              <w:rPr>
                <w:lang w:eastAsia="en-US"/>
              </w:rPr>
            </w:pPr>
            <w:r w:rsidRPr="00DE7B59">
              <w:rPr>
                <w:lang w:eastAsia="en-US"/>
              </w:rPr>
              <w:t xml:space="preserve">(UL Grant, </w:t>
            </w:r>
            <w:r w:rsidR="00244D62" w:rsidRPr="00DE7B59">
              <w:rPr>
                <w:lang w:eastAsia="en-US"/>
              </w:rPr>
              <w:t xml:space="preserve">40 </w:t>
            </w:r>
            <w:r w:rsidRPr="00DE7B59">
              <w:rPr>
                <w:lang w:eastAsia="en-US"/>
              </w:rPr>
              <w:t>bits)</w:t>
            </w:r>
          </w:p>
        </w:tc>
        <w:tc>
          <w:tcPr>
            <w:tcW w:w="567" w:type="dxa"/>
          </w:tcPr>
          <w:p w14:paraId="7EA8396E" w14:textId="77777777" w:rsidR="00BA60D7" w:rsidRPr="00DE7B59" w:rsidRDefault="00BA60D7" w:rsidP="00131CE5">
            <w:pPr>
              <w:pStyle w:val="TAC"/>
              <w:rPr>
                <w:lang w:eastAsia="en-US"/>
              </w:rPr>
            </w:pPr>
            <w:r w:rsidRPr="00DE7B59">
              <w:rPr>
                <w:lang w:eastAsia="en-US"/>
              </w:rPr>
              <w:t>-</w:t>
            </w:r>
          </w:p>
        </w:tc>
        <w:tc>
          <w:tcPr>
            <w:tcW w:w="850" w:type="dxa"/>
          </w:tcPr>
          <w:p w14:paraId="16B033F0" w14:textId="77777777" w:rsidR="00BA60D7" w:rsidRPr="00DE7B59" w:rsidRDefault="00BA60D7" w:rsidP="00131CE5">
            <w:pPr>
              <w:pStyle w:val="TAC"/>
              <w:rPr>
                <w:lang w:eastAsia="en-US"/>
              </w:rPr>
            </w:pPr>
            <w:r w:rsidRPr="00DE7B59">
              <w:rPr>
                <w:lang w:eastAsia="en-US"/>
              </w:rPr>
              <w:t>-</w:t>
            </w:r>
          </w:p>
        </w:tc>
      </w:tr>
      <w:tr w:rsidR="00BA60D7" w:rsidRPr="00DE7B59" w14:paraId="47275166" w14:textId="77777777" w:rsidTr="00EC24E0">
        <w:trPr>
          <w:cantSplit/>
        </w:trPr>
        <w:tc>
          <w:tcPr>
            <w:tcW w:w="534" w:type="dxa"/>
          </w:tcPr>
          <w:p w14:paraId="2AFA76CE" w14:textId="77777777" w:rsidR="00BA60D7" w:rsidRPr="00DE7B59" w:rsidRDefault="00BA60D7" w:rsidP="00131CE5">
            <w:pPr>
              <w:pStyle w:val="TAC"/>
              <w:rPr>
                <w:lang w:eastAsia="en-US"/>
              </w:rPr>
            </w:pPr>
            <w:r w:rsidRPr="00DE7B59">
              <w:rPr>
                <w:lang w:eastAsia="zh-CN"/>
              </w:rPr>
              <w:t>16</w:t>
            </w:r>
          </w:p>
        </w:tc>
        <w:tc>
          <w:tcPr>
            <w:tcW w:w="3969" w:type="dxa"/>
          </w:tcPr>
          <w:p w14:paraId="65AC98EC" w14:textId="77777777" w:rsidR="00BA60D7" w:rsidRPr="00DE7B59" w:rsidRDefault="00BA60D7" w:rsidP="00131CE5">
            <w:pPr>
              <w:pStyle w:val="TAL"/>
              <w:rPr>
                <w:lang w:eastAsia="en-US"/>
              </w:rPr>
            </w:pPr>
            <w:r w:rsidRPr="00DE7B59">
              <w:rPr>
                <w:lang w:eastAsia="en-US"/>
              </w:rPr>
              <w:t>Check: Does the UE transmit a Long BSR with ‘Buffer size#1’ field set to value ‘</w:t>
            </w:r>
            <w:r w:rsidR="0071322D" w:rsidRPr="00DE7B59">
              <w:rPr>
                <w:lang w:eastAsia="zh-CN"/>
              </w:rPr>
              <w:t>1</w:t>
            </w:r>
            <w:r w:rsidR="0071322D" w:rsidRPr="00DE7B59">
              <w:t>’</w:t>
            </w:r>
            <w:r w:rsidRPr="00DE7B59">
              <w:rPr>
                <w:lang w:eastAsia="en-US"/>
              </w:rPr>
              <w:t>, ‘Buffer size#2’ field set to value ‘2</w:t>
            </w:r>
            <w:r w:rsidR="0071322D" w:rsidRPr="00DE7B59">
              <w:rPr>
                <w:lang w:eastAsia="en-US"/>
              </w:rPr>
              <w:t>0</w:t>
            </w:r>
            <w:r w:rsidRPr="00DE7B59">
              <w:rPr>
                <w:lang w:eastAsia="en-US"/>
              </w:rPr>
              <w:t>’ or bigger? (Note 3)</w:t>
            </w:r>
          </w:p>
        </w:tc>
        <w:tc>
          <w:tcPr>
            <w:tcW w:w="709" w:type="dxa"/>
          </w:tcPr>
          <w:p w14:paraId="29738425" w14:textId="77777777" w:rsidR="00BA60D7" w:rsidRPr="00DE7B59" w:rsidRDefault="00BA60D7" w:rsidP="00131CE5">
            <w:pPr>
              <w:pStyle w:val="TAC"/>
              <w:rPr>
                <w:lang w:eastAsia="en-US"/>
              </w:rPr>
            </w:pPr>
            <w:r w:rsidRPr="00DE7B59">
              <w:rPr>
                <w:lang w:eastAsia="en-US"/>
              </w:rPr>
              <w:t>--&gt;</w:t>
            </w:r>
          </w:p>
        </w:tc>
        <w:tc>
          <w:tcPr>
            <w:tcW w:w="2977" w:type="dxa"/>
          </w:tcPr>
          <w:p w14:paraId="4FA13889" w14:textId="77777777" w:rsidR="00BA60D7" w:rsidRPr="00DE7B59" w:rsidRDefault="00BA60D7" w:rsidP="00131CE5">
            <w:pPr>
              <w:pStyle w:val="TAL"/>
              <w:rPr>
                <w:lang w:eastAsia="en-US"/>
              </w:rPr>
            </w:pPr>
            <w:r w:rsidRPr="00DE7B59">
              <w:rPr>
                <w:lang w:eastAsia="en-US"/>
              </w:rPr>
              <w:t>MAC PDU (MAC Long BSR (Buffer size#1=</w:t>
            </w:r>
            <w:r w:rsidR="002F0F84" w:rsidRPr="00DE7B59">
              <w:rPr>
                <w:lang w:eastAsia="en-US"/>
              </w:rPr>
              <w:t>’</w:t>
            </w:r>
            <w:r w:rsidR="002F0F84" w:rsidRPr="00DE7B59">
              <w:rPr>
                <w:lang w:eastAsia="zh-CN"/>
              </w:rPr>
              <w:t>1</w:t>
            </w:r>
            <w:r w:rsidR="002F0F84" w:rsidRPr="00DE7B59">
              <w:rPr>
                <w:lang w:eastAsia="en-US"/>
              </w:rPr>
              <w:t xml:space="preserve">’ </w:t>
            </w:r>
            <w:r w:rsidRPr="00DE7B59">
              <w:rPr>
                <w:lang w:eastAsia="en-US"/>
              </w:rPr>
              <w:t>or bigger, Buffer size#2=’2</w:t>
            </w:r>
            <w:r w:rsidR="0071322D" w:rsidRPr="00DE7B59">
              <w:rPr>
                <w:lang w:eastAsia="en-US"/>
              </w:rPr>
              <w:t>0</w:t>
            </w:r>
            <w:r w:rsidRPr="00DE7B59">
              <w:rPr>
                <w:lang w:eastAsia="en-US"/>
              </w:rPr>
              <w:t>’ or bigger)</w:t>
            </w:r>
          </w:p>
        </w:tc>
        <w:tc>
          <w:tcPr>
            <w:tcW w:w="567" w:type="dxa"/>
          </w:tcPr>
          <w:p w14:paraId="7702C957" w14:textId="77777777" w:rsidR="00BA60D7" w:rsidRPr="00DE7B59" w:rsidRDefault="00BA60D7" w:rsidP="00131CE5">
            <w:pPr>
              <w:pStyle w:val="TAC"/>
              <w:rPr>
                <w:lang w:eastAsia="en-US"/>
              </w:rPr>
            </w:pPr>
            <w:r w:rsidRPr="00DE7B59">
              <w:rPr>
                <w:lang w:eastAsia="en-US"/>
              </w:rPr>
              <w:t>1,</w:t>
            </w:r>
            <w:r w:rsidRPr="00DE7B59">
              <w:rPr>
                <w:lang w:eastAsia="zh-CN"/>
              </w:rPr>
              <w:t>5</w:t>
            </w:r>
          </w:p>
        </w:tc>
        <w:tc>
          <w:tcPr>
            <w:tcW w:w="850" w:type="dxa"/>
          </w:tcPr>
          <w:p w14:paraId="40F30C30" w14:textId="77777777" w:rsidR="00BA60D7" w:rsidRPr="00DE7B59" w:rsidRDefault="00BA60D7" w:rsidP="00131CE5">
            <w:pPr>
              <w:pStyle w:val="TAC"/>
              <w:rPr>
                <w:lang w:eastAsia="en-US"/>
              </w:rPr>
            </w:pPr>
            <w:r w:rsidRPr="00DE7B59">
              <w:rPr>
                <w:lang w:eastAsia="en-US"/>
              </w:rPr>
              <w:t>P</w:t>
            </w:r>
          </w:p>
        </w:tc>
      </w:tr>
      <w:tr w:rsidR="00BA60D7" w:rsidRPr="00DE7B59" w14:paraId="3DA951AF" w14:textId="77777777" w:rsidTr="00EC24E0">
        <w:trPr>
          <w:cantSplit/>
        </w:trPr>
        <w:tc>
          <w:tcPr>
            <w:tcW w:w="534" w:type="dxa"/>
          </w:tcPr>
          <w:p w14:paraId="4A6A863A" w14:textId="77777777" w:rsidR="00BA60D7" w:rsidRPr="00DE7B59" w:rsidRDefault="00BA60D7" w:rsidP="00131CE5">
            <w:pPr>
              <w:pStyle w:val="TAC"/>
              <w:rPr>
                <w:lang w:eastAsia="en-US"/>
              </w:rPr>
            </w:pPr>
            <w:r w:rsidRPr="00DE7B59">
              <w:rPr>
                <w:lang w:eastAsia="en-US"/>
              </w:rPr>
              <w:t>17</w:t>
            </w:r>
          </w:p>
        </w:tc>
        <w:tc>
          <w:tcPr>
            <w:tcW w:w="3969" w:type="dxa"/>
          </w:tcPr>
          <w:p w14:paraId="73AC468B" w14:textId="77777777" w:rsidR="00BA60D7" w:rsidRPr="00DE7B59" w:rsidRDefault="00BA60D7" w:rsidP="00131CE5">
            <w:pPr>
              <w:pStyle w:val="TAL"/>
              <w:rPr>
                <w:lang w:eastAsia="en-US"/>
              </w:rPr>
            </w:pPr>
            <w:r w:rsidRPr="00DE7B59">
              <w:rPr>
                <w:lang w:eastAsia="en-US"/>
              </w:rPr>
              <w:t>Wait for retxBSR-Timer</w:t>
            </w:r>
            <w:r w:rsidRPr="00DE7B59" w:rsidDel="00FA33DC">
              <w:rPr>
                <w:lang w:eastAsia="en-US"/>
              </w:rPr>
              <w:t xml:space="preserve"> </w:t>
            </w:r>
            <w:r w:rsidRPr="00DE7B59">
              <w:rPr>
                <w:lang w:eastAsia="en-US"/>
              </w:rPr>
              <w:t>expiry on the UE side.</w:t>
            </w:r>
          </w:p>
        </w:tc>
        <w:tc>
          <w:tcPr>
            <w:tcW w:w="709" w:type="dxa"/>
          </w:tcPr>
          <w:p w14:paraId="331B3CC8" w14:textId="77777777" w:rsidR="00BA60D7" w:rsidRPr="00DE7B59" w:rsidRDefault="00BA60D7" w:rsidP="00131CE5">
            <w:pPr>
              <w:pStyle w:val="TAC"/>
              <w:rPr>
                <w:lang w:eastAsia="en-US"/>
              </w:rPr>
            </w:pPr>
            <w:r w:rsidRPr="00DE7B59">
              <w:rPr>
                <w:lang w:eastAsia="en-US"/>
              </w:rPr>
              <w:t>-</w:t>
            </w:r>
          </w:p>
        </w:tc>
        <w:tc>
          <w:tcPr>
            <w:tcW w:w="2977" w:type="dxa"/>
          </w:tcPr>
          <w:p w14:paraId="36F788EB" w14:textId="77777777" w:rsidR="00BA60D7" w:rsidRPr="00DE7B59" w:rsidRDefault="00BA60D7" w:rsidP="00131CE5">
            <w:pPr>
              <w:pStyle w:val="TAL"/>
              <w:rPr>
                <w:lang w:eastAsia="en-US"/>
              </w:rPr>
            </w:pPr>
          </w:p>
        </w:tc>
        <w:tc>
          <w:tcPr>
            <w:tcW w:w="567" w:type="dxa"/>
          </w:tcPr>
          <w:p w14:paraId="514C650E" w14:textId="77777777" w:rsidR="00BA60D7" w:rsidRPr="00DE7B59" w:rsidRDefault="00BA60D7" w:rsidP="00131CE5">
            <w:pPr>
              <w:pStyle w:val="TAC"/>
              <w:rPr>
                <w:lang w:eastAsia="en-US"/>
              </w:rPr>
            </w:pPr>
            <w:r w:rsidRPr="00DE7B59">
              <w:rPr>
                <w:lang w:eastAsia="en-US"/>
              </w:rPr>
              <w:t>-</w:t>
            </w:r>
          </w:p>
        </w:tc>
        <w:tc>
          <w:tcPr>
            <w:tcW w:w="850" w:type="dxa"/>
          </w:tcPr>
          <w:p w14:paraId="7ACDA113" w14:textId="77777777" w:rsidR="00BA60D7" w:rsidRPr="00DE7B59" w:rsidRDefault="00BA60D7" w:rsidP="00131CE5">
            <w:pPr>
              <w:pStyle w:val="TAC"/>
              <w:rPr>
                <w:lang w:eastAsia="en-US"/>
              </w:rPr>
            </w:pPr>
            <w:r w:rsidRPr="00DE7B59">
              <w:rPr>
                <w:lang w:eastAsia="en-US"/>
              </w:rPr>
              <w:t>-</w:t>
            </w:r>
          </w:p>
        </w:tc>
      </w:tr>
      <w:tr w:rsidR="00BA60D7" w:rsidRPr="00DE7B59" w14:paraId="3E4C9808" w14:textId="77777777" w:rsidTr="00EC24E0">
        <w:trPr>
          <w:cantSplit/>
        </w:trPr>
        <w:tc>
          <w:tcPr>
            <w:tcW w:w="534" w:type="dxa"/>
          </w:tcPr>
          <w:p w14:paraId="23AF831D" w14:textId="77777777" w:rsidR="00BA60D7" w:rsidRPr="00DE7B59" w:rsidRDefault="00BA60D7" w:rsidP="00131CE5">
            <w:pPr>
              <w:pStyle w:val="TAC"/>
              <w:rPr>
                <w:lang w:eastAsia="zh-CN"/>
              </w:rPr>
            </w:pPr>
            <w:r w:rsidRPr="00DE7B59">
              <w:rPr>
                <w:lang w:eastAsia="zh-CN"/>
              </w:rPr>
              <w:t>18</w:t>
            </w:r>
          </w:p>
        </w:tc>
        <w:tc>
          <w:tcPr>
            <w:tcW w:w="3969" w:type="dxa"/>
          </w:tcPr>
          <w:p w14:paraId="1F45AF87" w14:textId="77777777" w:rsidR="00BA60D7" w:rsidRPr="00DE7B59" w:rsidRDefault="00BA60D7" w:rsidP="00131CE5">
            <w:pPr>
              <w:pStyle w:val="TAL"/>
              <w:rPr>
                <w:lang w:eastAsia="zh-CN"/>
              </w:rPr>
            </w:pPr>
            <w:r w:rsidRPr="00DE7B59">
              <w:rPr>
                <w:lang w:eastAsia="en-US"/>
              </w:rPr>
              <w:t>Check: Does the UE transmit a scheduling request</w:t>
            </w:r>
            <w:r w:rsidRPr="00DE7B59">
              <w:rPr>
                <w:lang w:eastAsia="zh-CN"/>
              </w:rPr>
              <w:t>?</w:t>
            </w:r>
          </w:p>
        </w:tc>
        <w:tc>
          <w:tcPr>
            <w:tcW w:w="709" w:type="dxa"/>
          </w:tcPr>
          <w:p w14:paraId="4F6B862A" w14:textId="77777777" w:rsidR="00BA60D7" w:rsidRPr="00DE7B59" w:rsidRDefault="00BA60D7" w:rsidP="00131CE5">
            <w:pPr>
              <w:pStyle w:val="TAC"/>
              <w:rPr>
                <w:lang w:eastAsia="en-US"/>
              </w:rPr>
            </w:pPr>
            <w:r w:rsidRPr="00DE7B59">
              <w:rPr>
                <w:lang w:eastAsia="en-US"/>
              </w:rPr>
              <w:t>--&gt;</w:t>
            </w:r>
          </w:p>
        </w:tc>
        <w:tc>
          <w:tcPr>
            <w:tcW w:w="2977" w:type="dxa"/>
          </w:tcPr>
          <w:p w14:paraId="6B06D4F8" w14:textId="77777777" w:rsidR="00BA60D7" w:rsidRPr="00DE7B59" w:rsidRDefault="00BA60D7" w:rsidP="00131CE5">
            <w:pPr>
              <w:pStyle w:val="TAL"/>
              <w:rPr>
                <w:lang w:eastAsia="en-US"/>
              </w:rPr>
            </w:pPr>
            <w:r w:rsidRPr="00DE7B59">
              <w:rPr>
                <w:lang w:eastAsia="en-US"/>
              </w:rPr>
              <w:t>(SR)</w:t>
            </w:r>
          </w:p>
        </w:tc>
        <w:tc>
          <w:tcPr>
            <w:tcW w:w="567" w:type="dxa"/>
          </w:tcPr>
          <w:p w14:paraId="00251486" w14:textId="77777777" w:rsidR="00BA60D7" w:rsidRPr="00DE7B59" w:rsidRDefault="00BA60D7" w:rsidP="00131CE5">
            <w:pPr>
              <w:pStyle w:val="TAC"/>
              <w:rPr>
                <w:lang w:eastAsia="zh-CN"/>
              </w:rPr>
            </w:pPr>
            <w:r w:rsidRPr="00DE7B59">
              <w:rPr>
                <w:lang w:eastAsia="zh-CN"/>
              </w:rPr>
              <w:t>6</w:t>
            </w:r>
          </w:p>
        </w:tc>
        <w:tc>
          <w:tcPr>
            <w:tcW w:w="850" w:type="dxa"/>
          </w:tcPr>
          <w:p w14:paraId="299117D9" w14:textId="77777777" w:rsidR="00BA60D7" w:rsidRPr="00DE7B59" w:rsidRDefault="00BA60D7" w:rsidP="00131CE5">
            <w:pPr>
              <w:pStyle w:val="TAC"/>
              <w:rPr>
                <w:lang w:eastAsia="zh-CN"/>
              </w:rPr>
            </w:pPr>
            <w:r w:rsidRPr="00DE7B59">
              <w:rPr>
                <w:lang w:eastAsia="en-US"/>
              </w:rPr>
              <w:t>P</w:t>
            </w:r>
          </w:p>
        </w:tc>
      </w:tr>
      <w:tr w:rsidR="00BA60D7" w:rsidRPr="00DE7B59" w14:paraId="2E994FB3" w14:textId="77777777" w:rsidTr="00EC24E0">
        <w:trPr>
          <w:cantSplit/>
        </w:trPr>
        <w:tc>
          <w:tcPr>
            <w:tcW w:w="534" w:type="dxa"/>
          </w:tcPr>
          <w:p w14:paraId="1B71359D" w14:textId="77777777" w:rsidR="00BA60D7" w:rsidRPr="00DE7B59" w:rsidRDefault="00BA60D7" w:rsidP="00131CE5">
            <w:pPr>
              <w:pStyle w:val="TAC"/>
              <w:rPr>
                <w:lang w:eastAsia="en-US"/>
              </w:rPr>
            </w:pPr>
            <w:r w:rsidRPr="00DE7B59">
              <w:rPr>
                <w:lang w:eastAsia="en-US"/>
              </w:rPr>
              <w:t>19</w:t>
            </w:r>
          </w:p>
        </w:tc>
        <w:tc>
          <w:tcPr>
            <w:tcW w:w="3969" w:type="dxa"/>
          </w:tcPr>
          <w:p w14:paraId="61227F2E" w14:textId="77777777" w:rsidR="00BA60D7" w:rsidRPr="00DE7B59" w:rsidRDefault="00BA60D7" w:rsidP="00131CE5">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6</w:t>
            </w:r>
            <w:r w:rsidR="0071322D" w:rsidRPr="00DE7B59">
              <w:rPr>
                <w:lang w:eastAsia="zh-CN"/>
              </w:rPr>
              <w:t>08</w:t>
            </w:r>
            <w:r w:rsidRPr="00DE7B59">
              <w:rPr>
                <w:lang w:eastAsia="en-US"/>
              </w:rPr>
              <w:t xml:space="preserve"> bits. (Note 4)</w:t>
            </w:r>
          </w:p>
        </w:tc>
        <w:tc>
          <w:tcPr>
            <w:tcW w:w="709" w:type="dxa"/>
          </w:tcPr>
          <w:p w14:paraId="0375FBEE" w14:textId="77777777" w:rsidR="00BA60D7" w:rsidRPr="00DE7B59" w:rsidRDefault="00BA60D7" w:rsidP="00131CE5">
            <w:pPr>
              <w:pStyle w:val="TAC"/>
              <w:rPr>
                <w:lang w:eastAsia="en-US"/>
              </w:rPr>
            </w:pPr>
            <w:r w:rsidRPr="00DE7B59">
              <w:rPr>
                <w:lang w:eastAsia="en-US"/>
              </w:rPr>
              <w:t>&lt;--</w:t>
            </w:r>
          </w:p>
        </w:tc>
        <w:tc>
          <w:tcPr>
            <w:tcW w:w="2977" w:type="dxa"/>
          </w:tcPr>
          <w:p w14:paraId="604E825F" w14:textId="77777777" w:rsidR="00BA60D7" w:rsidRPr="00DE7B59" w:rsidRDefault="00BA60D7" w:rsidP="00131CE5">
            <w:pPr>
              <w:pStyle w:val="TAL"/>
              <w:rPr>
                <w:lang w:eastAsia="en-US"/>
              </w:rPr>
            </w:pPr>
            <w:r w:rsidRPr="00DE7B59">
              <w:rPr>
                <w:lang w:eastAsia="en-US"/>
              </w:rPr>
              <w:t xml:space="preserve">(UL Grant, </w:t>
            </w:r>
            <w:r w:rsidR="0071322D" w:rsidRPr="00DE7B59">
              <w:rPr>
                <w:lang w:eastAsia="en-US"/>
              </w:rPr>
              <w:t>608</w:t>
            </w:r>
            <w:r w:rsidRPr="00DE7B59">
              <w:rPr>
                <w:lang w:eastAsia="en-US"/>
              </w:rPr>
              <w:t xml:space="preserve"> bits)</w:t>
            </w:r>
          </w:p>
        </w:tc>
        <w:tc>
          <w:tcPr>
            <w:tcW w:w="567" w:type="dxa"/>
          </w:tcPr>
          <w:p w14:paraId="3EEC5718" w14:textId="77777777" w:rsidR="00BA60D7" w:rsidRPr="00DE7B59" w:rsidRDefault="00BA60D7" w:rsidP="00131CE5">
            <w:pPr>
              <w:pStyle w:val="TAC"/>
              <w:rPr>
                <w:lang w:eastAsia="en-US"/>
              </w:rPr>
            </w:pPr>
            <w:r w:rsidRPr="00DE7B59">
              <w:rPr>
                <w:lang w:eastAsia="en-US"/>
              </w:rPr>
              <w:t>-</w:t>
            </w:r>
          </w:p>
        </w:tc>
        <w:tc>
          <w:tcPr>
            <w:tcW w:w="850" w:type="dxa"/>
          </w:tcPr>
          <w:p w14:paraId="0BD612BB" w14:textId="77777777" w:rsidR="00BA60D7" w:rsidRPr="00DE7B59" w:rsidRDefault="00BA60D7" w:rsidP="00131CE5">
            <w:pPr>
              <w:pStyle w:val="TAC"/>
              <w:rPr>
                <w:lang w:eastAsia="en-US"/>
              </w:rPr>
            </w:pPr>
            <w:r w:rsidRPr="00DE7B59">
              <w:rPr>
                <w:lang w:eastAsia="en-US"/>
              </w:rPr>
              <w:t>-</w:t>
            </w:r>
          </w:p>
        </w:tc>
      </w:tr>
      <w:tr w:rsidR="00E5537D" w:rsidRPr="00DE7B59" w14:paraId="18155928" w14:textId="77777777" w:rsidTr="00AB7AF6">
        <w:trPr>
          <w:cantSplit/>
        </w:trPr>
        <w:tc>
          <w:tcPr>
            <w:tcW w:w="534" w:type="dxa"/>
          </w:tcPr>
          <w:p w14:paraId="7AF2C175" w14:textId="6D532E70" w:rsidR="00E5537D" w:rsidRPr="00DE7B59" w:rsidRDefault="00E5537D" w:rsidP="00E5537D">
            <w:pPr>
              <w:pStyle w:val="TAC"/>
              <w:rPr>
                <w:lang w:eastAsia="en-US"/>
              </w:rPr>
            </w:pPr>
            <w:r w:rsidRPr="00DE7B59">
              <w:t>-</w:t>
            </w:r>
          </w:p>
        </w:tc>
        <w:tc>
          <w:tcPr>
            <w:tcW w:w="3969" w:type="dxa"/>
          </w:tcPr>
          <w:p w14:paraId="4DF492FA" w14:textId="1E3B65B5" w:rsidR="00E5537D" w:rsidRPr="00DE7B59" w:rsidRDefault="00E5537D" w:rsidP="00E5537D">
            <w:pPr>
              <w:pStyle w:val="TAL"/>
              <w:rPr>
                <w:lang w:eastAsia="en-US"/>
              </w:rPr>
            </w:pPr>
            <w:r w:rsidRPr="00DE7B59">
              <w:t>EXCEPTION:</w:t>
            </w:r>
            <w:r w:rsidRPr="00DE7B59">
              <w:tab/>
              <w:t>Steps 20a1 to 20b1 describe behaviour that depends on the UE capability; the 'lower case letter' identifies a step sequence that take place if a capability is supported</w:t>
            </w:r>
          </w:p>
        </w:tc>
        <w:tc>
          <w:tcPr>
            <w:tcW w:w="709" w:type="dxa"/>
          </w:tcPr>
          <w:p w14:paraId="3AB74E5F" w14:textId="71718885" w:rsidR="00E5537D" w:rsidRPr="00DE7B59" w:rsidRDefault="00E5537D" w:rsidP="00E5537D">
            <w:pPr>
              <w:pStyle w:val="TAC"/>
              <w:rPr>
                <w:lang w:eastAsia="en-US"/>
              </w:rPr>
            </w:pPr>
            <w:r w:rsidRPr="00DE7B59">
              <w:t>-</w:t>
            </w:r>
          </w:p>
        </w:tc>
        <w:tc>
          <w:tcPr>
            <w:tcW w:w="2977" w:type="dxa"/>
          </w:tcPr>
          <w:p w14:paraId="25466C47" w14:textId="2B8F5ACB" w:rsidR="00E5537D" w:rsidRPr="00DE7B59" w:rsidRDefault="00E5537D" w:rsidP="00E5537D">
            <w:pPr>
              <w:pStyle w:val="TAL"/>
              <w:rPr>
                <w:lang w:eastAsia="en-US"/>
              </w:rPr>
            </w:pPr>
            <w:r w:rsidRPr="00DE7B59">
              <w:t>-</w:t>
            </w:r>
          </w:p>
        </w:tc>
        <w:tc>
          <w:tcPr>
            <w:tcW w:w="567" w:type="dxa"/>
          </w:tcPr>
          <w:p w14:paraId="19B4AA80" w14:textId="359AD69E" w:rsidR="00E5537D" w:rsidRPr="00DE7B59" w:rsidRDefault="00E5537D" w:rsidP="00E5537D">
            <w:pPr>
              <w:pStyle w:val="TAC"/>
              <w:rPr>
                <w:lang w:eastAsia="en-US"/>
              </w:rPr>
            </w:pPr>
            <w:r w:rsidRPr="00DE7B59">
              <w:t>-</w:t>
            </w:r>
          </w:p>
        </w:tc>
        <w:tc>
          <w:tcPr>
            <w:tcW w:w="850" w:type="dxa"/>
          </w:tcPr>
          <w:p w14:paraId="42FDA7A6" w14:textId="10284012" w:rsidR="00E5537D" w:rsidRPr="00DE7B59" w:rsidRDefault="00E5537D" w:rsidP="00E5537D">
            <w:pPr>
              <w:pStyle w:val="TAC"/>
              <w:rPr>
                <w:lang w:eastAsia="en-US"/>
              </w:rPr>
            </w:pPr>
            <w:r w:rsidRPr="00DE7B59">
              <w:t>-</w:t>
            </w:r>
          </w:p>
        </w:tc>
      </w:tr>
      <w:tr w:rsidR="00E5537D" w:rsidRPr="00DE7B59" w14:paraId="13DAE369" w14:textId="77777777" w:rsidTr="00EC24E0">
        <w:trPr>
          <w:cantSplit/>
        </w:trPr>
        <w:tc>
          <w:tcPr>
            <w:tcW w:w="534" w:type="dxa"/>
          </w:tcPr>
          <w:p w14:paraId="4A934F9B" w14:textId="5E71AA86" w:rsidR="00E5537D" w:rsidRPr="00DE7B59" w:rsidRDefault="00E5537D" w:rsidP="00E5537D">
            <w:pPr>
              <w:pStyle w:val="TAC"/>
              <w:rPr>
                <w:lang w:eastAsia="en-US"/>
              </w:rPr>
            </w:pPr>
            <w:r w:rsidRPr="00DE7B59">
              <w:rPr>
                <w:lang w:eastAsia="en-US"/>
              </w:rPr>
              <w:t>20a1</w:t>
            </w:r>
          </w:p>
        </w:tc>
        <w:tc>
          <w:tcPr>
            <w:tcW w:w="3969" w:type="dxa"/>
          </w:tcPr>
          <w:p w14:paraId="5C01CF92" w14:textId="77777777" w:rsidR="00E5537D" w:rsidRPr="00DE7B59" w:rsidRDefault="00E5537D" w:rsidP="00E5537D">
            <w:pPr>
              <w:pStyle w:val="TAL"/>
              <w:rPr>
                <w:lang w:eastAsia="en-US"/>
              </w:rPr>
            </w:pPr>
            <w:r w:rsidRPr="00DE7B59">
              <w:rPr>
                <w:lang w:eastAsia="en-US"/>
              </w:rPr>
              <w:t>IF NOT pc_supportOfRedCap_r17 THEN</w:t>
            </w:r>
          </w:p>
          <w:p w14:paraId="1061D563" w14:textId="3F5C8908" w:rsidR="00E5537D" w:rsidRPr="00DE7B59" w:rsidRDefault="00E5537D" w:rsidP="00E5537D">
            <w:pPr>
              <w:pStyle w:val="TAL"/>
              <w:rPr>
                <w:lang w:eastAsia="en-US"/>
              </w:rPr>
            </w:pPr>
            <w:r w:rsidRPr="00DE7B59">
              <w:rPr>
                <w:lang w:eastAsia="en-US"/>
              </w:rPr>
              <w:t>Check: Does the UE transmit a MAC PDU including five RLC SDUs and BSR? (Note 5)</w:t>
            </w:r>
          </w:p>
        </w:tc>
        <w:tc>
          <w:tcPr>
            <w:tcW w:w="709" w:type="dxa"/>
          </w:tcPr>
          <w:p w14:paraId="1443F5E8" w14:textId="77777777" w:rsidR="00E5537D" w:rsidRPr="00DE7B59" w:rsidRDefault="00E5537D" w:rsidP="00E5537D">
            <w:pPr>
              <w:pStyle w:val="TAC"/>
              <w:rPr>
                <w:lang w:eastAsia="en-US"/>
              </w:rPr>
            </w:pPr>
            <w:r w:rsidRPr="00DE7B59">
              <w:rPr>
                <w:lang w:eastAsia="en-US"/>
              </w:rPr>
              <w:t>--&gt;</w:t>
            </w:r>
          </w:p>
        </w:tc>
        <w:tc>
          <w:tcPr>
            <w:tcW w:w="2977" w:type="dxa"/>
          </w:tcPr>
          <w:p w14:paraId="0E3D8EF0" w14:textId="77777777" w:rsidR="00E5537D" w:rsidRPr="00DE7B59" w:rsidRDefault="00E5537D" w:rsidP="00E5537D">
            <w:pPr>
              <w:pStyle w:val="TAL"/>
              <w:rPr>
                <w:lang w:eastAsia="en-US"/>
              </w:rPr>
            </w:pPr>
            <w:r w:rsidRPr="00DE7B59">
              <w:rPr>
                <w:lang w:eastAsia="en-US"/>
              </w:rPr>
              <w:t>MAC PDU (17</w:t>
            </w:r>
            <w:r w:rsidRPr="00DE7B59">
              <w:t>-</w:t>
            </w:r>
            <w:r w:rsidRPr="00DE7B59">
              <w:rPr>
                <w:lang w:eastAsia="en-US"/>
              </w:rPr>
              <w:t xml:space="preserve">Byte 2 MAC sub PDUs from </w:t>
            </w:r>
            <w:r w:rsidRPr="00DE7B59">
              <w:t>LCH</w:t>
            </w:r>
            <w:r w:rsidRPr="00DE7B59">
              <w:rPr>
                <w:lang w:eastAsia="en-US"/>
              </w:rPr>
              <w:t>4, 17</w:t>
            </w:r>
            <w:r w:rsidRPr="00DE7B59">
              <w:t>-</w:t>
            </w:r>
            <w:r w:rsidRPr="00DE7B59">
              <w:rPr>
                <w:lang w:eastAsia="en-US"/>
              </w:rPr>
              <w:t xml:space="preserve">Byte 1 MAC sub PDU from </w:t>
            </w:r>
            <w:r w:rsidRPr="00DE7B59">
              <w:t>LCH</w:t>
            </w:r>
            <w:r w:rsidRPr="00DE7B59">
              <w:rPr>
                <w:lang w:eastAsia="en-US"/>
              </w:rPr>
              <w:t>5 and 10</w:t>
            </w:r>
            <w:r w:rsidRPr="00DE7B59">
              <w:t>-</w:t>
            </w:r>
            <w:r w:rsidRPr="00DE7B59">
              <w:rPr>
                <w:lang w:eastAsia="en-US"/>
              </w:rPr>
              <w:t xml:space="preserve">Byte 2 MAC Sub PDUs from </w:t>
            </w:r>
            <w:r w:rsidRPr="00DE7B59">
              <w:t>LCH</w:t>
            </w:r>
            <w:r w:rsidRPr="00DE7B59">
              <w:rPr>
                <w:lang w:eastAsia="en-US"/>
              </w:rPr>
              <w:t>6)</w:t>
            </w:r>
          </w:p>
        </w:tc>
        <w:tc>
          <w:tcPr>
            <w:tcW w:w="567" w:type="dxa"/>
          </w:tcPr>
          <w:p w14:paraId="6AA155DE" w14:textId="77777777" w:rsidR="00E5537D" w:rsidRPr="00DE7B59" w:rsidRDefault="00E5537D" w:rsidP="00E5537D">
            <w:pPr>
              <w:pStyle w:val="TAC"/>
              <w:rPr>
                <w:lang w:eastAsia="en-US"/>
              </w:rPr>
            </w:pPr>
            <w:r w:rsidRPr="00DE7B59">
              <w:t>-</w:t>
            </w:r>
          </w:p>
        </w:tc>
        <w:tc>
          <w:tcPr>
            <w:tcW w:w="850" w:type="dxa"/>
          </w:tcPr>
          <w:p w14:paraId="4A6806D5" w14:textId="77777777" w:rsidR="00E5537D" w:rsidRPr="00DE7B59" w:rsidRDefault="00E5537D" w:rsidP="00E5537D">
            <w:pPr>
              <w:pStyle w:val="TAC"/>
              <w:rPr>
                <w:lang w:eastAsia="en-US"/>
              </w:rPr>
            </w:pPr>
            <w:r w:rsidRPr="00DE7B59">
              <w:t>-</w:t>
            </w:r>
          </w:p>
        </w:tc>
      </w:tr>
      <w:tr w:rsidR="00E5537D" w:rsidRPr="00DE7B59" w14:paraId="39D326B1" w14:textId="77777777" w:rsidTr="00AB7AF6">
        <w:trPr>
          <w:cantSplit/>
        </w:trPr>
        <w:tc>
          <w:tcPr>
            <w:tcW w:w="534" w:type="dxa"/>
          </w:tcPr>
          <w:p w14:paraId="783B899B" w14:textId="02976537" w:rsidR="00E5537D" w:rsidRPr="00DE7B59" w:rsidRDefault="00E5537D" w:rsidP="00E5537D">
            <w:pPr>
              <w:pStyle w:val="TAC"/>
              <w:rPr>
                <w:lang w:eastAsia="en-US"/>
              </w:rPr>
            </w:pPr>
            <w:r w:rsidRPr="00DE7B59">
              <w:rPr>
                <w:lang w:eastAsia="zh-CN"/>
              </w:rPr>
              <w:t>20b1</w:t>
            </w:r>
          </w:p>
        </w:tc>
        <w:tc>
          <w:tcPr>
            <w:tcW w:w="3969" w:type="dxa"/>
          </w:tcPr>
          <w:p w14:paraId="05128EAE" w14:textId="77777777" w:rsidR="00E5537D" w:rsidRPr="00DE7B59" w:rsidRDefault="00E5537D" w:rsidP="00E5537D">
            <w:pPr>
              <w:pStyle w:val="TAL"/>
            </w:pPr>
            <w:r w:rsidRPr="00DE7B59">
              <w:t>ELSE IF pc_supportOfRedCap_r17 THEN</w:t>
            </w:r>
          </w:p>
          <w:p w14:paraId="1F1B00C9" w14:textId="33F85652" w:rsidR="00E5537D" w:rsidRPr="00DE7B59" w:rsidRDefault="00E5537D" w:rsidP="00E5537D">
            <w:pPr>
              <w:pStyle w:val="TAL"/>
              <w:rPr>
                <w:lang w:eastAsia="en-US"/>
              </w:rPr>
            </w:pPr>
            <w:r w:rsidRPr="00DE7B59">
              <w:t>Check: Does the UE transmit a MAC PDU including five RLC SDUs and BSR? (Note 5)</w:t>
            </w:r>
          </w:p>
        </w:tc>
        <w:tc>
          <w:tcPr>
            <w:tcW w:w="709" w:type="dxa"/>
          </w:tcPr>
          <w:p w14:paraId="69F9F410" w14:textId="59145F98" w:rsidR="00E5537D" w:rsidRPr="00DE7B59" w:rsidRDefault="00E5537D" w:rsidP="00E5537D">
            <w:pPr>
              <w:pStyle w:val="TAC"/>
              <w:rPr>
                <w:lang w:eastAsia="en-US"/>
              </w:rPr>
            </w:pPr>
            <w:r w:rsidRPr="00DE7B59">
              <w:t>--&gt;</w:t>
            </w:r>
          </w:p>
        </w:tc>
        <w:tc>
          <w:tcPr>
            <w:tcW w:w="2977" w:type="dxa"/>
          </w:tcPr>
          <w:p w14:paraId="3514E9DF" w14:textId="7DA436AD" w:rsidR="00E5537D" w:rsidRPr="00DE7B59" w:rsidRDefault="00E5537D" w:rsidP="00E5537D">
            <w:pPr>
              <w:pStyle w:val="TAL"/>
              <w:rPr>
                <w:lang w:eastAsia="en-US"/>
              </w:rPr>
            </w:pPr>
            <w:r w:rsidRPr="00DE7B59">
              <w:t>MAC PDU (16-Byte 2 MAC sub PDUs from LCH4, 16-Byte 1 MAC sub PDU from LCH5 and 9-Byte 2 MAC Sub PDUs from LCH6)</w:t>
            </w:r>
          </w:p>
        </w:tc>
        <w:tc>
          <w:tcPr>
            <w:tcW w:w="567" w:type="dxa"/>
          </w:tcPr>
          <w:p w14:paraId="7E5CE49A" w14:textId="1FD274F3" w:rsidR="00E5537D" w:rsidRPr="00DE7B59" w:rsidRDefault="00E5537D" w:rsidP="00E5537D">
            <w:pPr>
              <w:pStyle w:val="TAC"/>
              <w:rPr>
                <w:lang w:eastAsia="en-US"/>
              </w:rPr>
            </w:pPr>
            <w:r w:rsidRPr="00DE7B59">
              <w:t>-</w:t>
            </w:r>
          </w:p>
        </w:tc>
        <w:tc>
          <w:tcPr>
            <w:tcW w:w="850" w:type="dxa"/>
          </w:tcPr>
          <w:p w14:paraId="4CBAEAEB" w14:textId="67DD498B" w:rsidR="00E5537D" w:rsidRPr="00DE7B59" w:rsidRDefault="00E5537D" w:rsidP="00E5537D">
            <w:pPr>
              <w:pStyle w:val="TAC"/>
              <w:rPr>
                <w:lang w:eastAsia="en-US"/>
              </w:rPr>
            </w:pPr>
            <w:r w:rsidRPr="00DE7B59">
              <w:t>-</w:t>
            </w:r>
          </w:p>
        </w:tc>
      </w:tr>
      <w:tr w:rsidR="00E5537D" w:rsidRPr="00DE7B59" w14:paraId="4208E23A" w14:textId="77777777" w:rsidTr="00EC24E0">
        <w:trPr>
          <w:cantSplit/>
        </w:trPr>
        <w:tc>
          <w:tcPr>
            <w:tcW w:w="534" w:type="dxa"/>
          </w:tcPr>
          <w:p w14:paraId="4F52F84E" w14:textId="77777777" w:rsidR="00E5537D" w:rsidRPr="00DE7B59" w:rsidRDefault="00E5537D" w:rsidP="00E5537D">
            <w:pPr>
              <w:pStyle w:val="TAC"/>
              <w:rPr>
                <w:lang w:eastAsia="en-US"/>
              </w:rPr>
            </w:pPr>
            <w:r w:rsidRPr="00DE7B59">
              <w:rPr>
                <w:lang w:eastAsia="en-US"/>
              </w:rPr>
              <w:t>21</w:t>
            </w:r>
          </w:p>
        </w:tc>
        <w:tc>
          <w:tcPr>
            <w:tcW w:w="3969" w:type="dxa"/>
          </w:tcPr>
          <w:p w14:paraId="3D0C94EA" w14:textId="77777777" w:rsidR="00E5537D" w:rsidRPr="00DE7B59" w:rsidRDefault="00E5537D" w:rsidP="00E5537D">
            <w:pPr>
              <w:pStyle w:val="TAL"/>
              <w:rPr>
                <w:lang w:eastAsia="en-US"/>
              </w:rPr>
            </w:pPr>
            <w:r w:rsidRPr="00DE7B59">
              <w:rPr>
                <w:lang w:eastAsia="en-US"/>
              </w:rPr>
              <w:t>SS transmits an RLC STATUS PDU to acknowledge correctly received data(LCID=’000100’)</w:t>
            </w:r>
          </w:p>
        </w:tc>
        <w:tc>
          <w:tcPr>
            <w:tcW w:w="709" w:type="dxa"/>
          </w:tcPr>
          <w:p w14:paraId="26B9A0E9" w14:textId="77777777" w:rsidR="00E5537D" w:rsidRPr="00DE7B59" w:rsidRDefault="00E5537D" w:rsidP="00E5537D">
            <w:pPr>
              <w:pStyle w:val="TAC"/>
              <w:rPr>
                <w:lang w:eastAsia="en-US"/>
              </w:rPr>
            </w:pPr>
            <w:r w:rsidRPr="00DE7B59">
              <w:rPr>
                <w:lang w:eastAsia="en-US"/>
              </w:rPr>
              <w:t>&lt;--</w:t>
            </w:r>
          </w:p>
        </w:tc>
        <w:tc>
          <w:tcPr>
            <w:tcW w:w="2977" w:type="dxa"/>
          </w:tcPr>
          <w:p w14:paraId="3A5EE48F" w14:textId="77777777" w:rsidR="00E5537D" w:rsidRPr="00DE7B59" w:rsidRDefault="00E5537D" w:rsidP="00E5537D">
            <w:pPr>
              <w:pStyle w:val="TAL"/>
              <w:rPr>
                <w:lang w:eastAsia="en-US"/>
              </w:rPr>
            </w:pPr>
            <w:r w:rsidRPr="00DE7B59">
              <w:rPr>
                <w:lang w:eastAsia="en-US"/>
              </w:rPr>
              <w:t>RLC STATUS PDU (ACK_SN=2)</w:t>
            </w:r>
          </w:p>
        </w:tc>
        <w:tc>
          <w:tcPr>
            <w:tcW w:w="567" w:type="dxa"/>
          </w:tcPr>
          <w:p w14:paraId="65731A96" w14:textId="77777777" w:rsidR="00E5537D" w:rsidRPr="00DE7B59" w:rsidRDefault="00E5537D" w:rsidP="00E5537D">
            <w:pPr>
              <w:pStyle w:val="TAC"/>
              <w:rPr>
                <w:lang w:eastAsia="en-US"/>
              </w:rPr>
            </w:pPr>
            <w:r w:rsidRPr="00DE7B59">
              <w:rPr>
                <w:lang w:eastAsia="en-US"/>
              </w:rPr>
              <w:t>-</w:t>
            </w:r>
          </w:p>
        </w:tc>
        <w:tc>
          <w:tcPr>
            <w:tcW w:w="850" w:type="dxa"/>
          </w:tcPr>
          <w:p w14:paraId="0BCFE821" w14:textId="77777777" w:rsidR="00E5537D" w:rsidRPr="00DE7B59" w:rsidRDefault="00E5537D" w:rsidP="00E5537D">
            <w:pPr>
              <w:pStyle w:val="TAC"/>
              <w:rPr>
                <w:lang w:eastAsia="en-US"/>
              </w:rPr>
            </w:pPr>
            <w:r w:rsidRPr="00DE7B59">
              <w:rPr>
                <w:lang w:eastAsia="en-US"/>
              </w:rPr>
              <w:t>-</w:t>
            </w:r>
          </w:p>
        </w:tc>
      </w:tr>
      <w:tr w:rsidR="00E5537D" w:rsidRPr="00DE7B59" w14:paraId="438A7898" w14:textId="77777777" w:rsidTr="00EC24E0">
        <w:trPr>
          <w:cantSplit/>
        </w:trPr>
        <w:tc>
          <w:tcPr>
            <w:tcW w:w="534" w:type="dxa"/>
          </w:tcPr>
          <w:p w14:paraId="69DB934D" w14:textId="77777777" w:rsidR="00E5537D" w:rsidRPr="00DE7B59" w:rsidRDefault="00E5537D" w:rsidP="00E5537D">
            <w:pPr>
              <w:pStyle w:val="TAC"/>
              <w:rPr>
                <w:lang w:eastAsia="en-US"/>
              </w:rPr>
            </w:pPr>
            <w:r w:rsidRPr="00DE7B59">
              <w:rPr>
                <w:lang w:eastAsia="en-US"/>
              </w:rPr>
              <w:t>22</w:t>
            </w:r>
          </w:p>
        </w:tc>
        <w:tc>
          <w:tcPr>
            <w:tcW w:w="3969" w:type="dxa"/>
          </w:tcPr>
          <w:p w14:paraId="27AECEB6" w14:textId="77777777" w:rsidR="00E5537D" w:rsidRPr="00DE7B59" w:rsidRDefault="00E5537D" w:rsidP="00E5537D">
            <w:pPr>
              <w:pStyle w:val="TAL"/>
              <w:rPr>
                <w:lang w:eastAsia="en-US"/>
              </w:rPr>
            </w:pPr>
            <w:r w:rsidRPr="00DE7B59">
              <w:rPr>
                <w:lang w:eastAsia="en-US"/>
              </w:rPr>
              <w:t>SS transmits an RLC STATUS PDU to acknowledge correctly received data(LCID=’000101’)</w:t>
            </w:r>
          </w:p>
        </w:tc>
        <w:tc>
          <w:tcPr>
            <w:tcW w:w="709" w:type="dxa"/>
          </w:tcPr>
          <w:p w14:paraId="783CD882" w14:textId="77777777" w:rsidR="00E5537D" w:rsidRPr="00DE7B59" w:rsidRDefault="00E5537D" w:rsidP="00E5537D">
            <w:pPr>
              <w:pStyle w:val="TAC"/>
              <w:rPr>
                <w:lang w:eastAsia="en-US"/>
              </w:rPr>
            </w:pPr>
            <w:r w:rsidRPr="00DE7B59">
              <w:rPr>
                <w:lang w:eastAsia="en-US"/>
              </w:rPr>
              <w:t>&lt;--</w:t>
            </w:r>
          </w:p>
        </w:tc>
        <w:tc>
          <w:tcPr>
            <w:tcW w:w="2977" w:type="dxa"/>
          </w:tcPr>
          <w:p w14:paraId="514ADC80" w14:textId="77777777" w:rsidR="00E5537D" w:rsidRPr="00DE7B59" w:rsidRDefault="00E5537D" w:rsidP="00E5537D">
            <w:pPr>
              <w:pStyle w:val="TAL"/>
              <w:rPr>
                <w:lang w:eastAsia="en-US"/>
              </w:rPr>
            </w:pPr>
            <w:r w:rsidRPr="00DE7B59">
              <w:rPr>
                <w:lang w:eastAsia="en-US"/>
              </w:rPr>
              <w:t>RLC STATUS PDU (ACK_SN=1)</w:t>
            </w:r>
          </w:p>
        </w:tc>
        <w:tc>
          <w:tcPr>
            <w:tcW w:w="567" w:type="dxa"/>
          </w:tcPr>
          <w:p w14:paraId="3FF9FC48" w14:textId="77777777" w:rsidR="00E5537D" w:rsidRPr="00DE7B59" w:rsidRDefault="00E5537D" w:rsidP="00E5537D">
            <w:pPr>
              <w:pStyle w:val="TAC"/>
              <w:rPr>
                <w:lang w:eastAsia="en-US"/>
              </w:rPr>
            </w:pPr>
            <w:r w:rsidRPr="00DE7B59">
              <w:rPr>
                <w:lang w:eastAsia="en-US"/>
              </w:rPr>
              <w:t>-</w:t>
            </w:r>
          </w:p>
        </w:tc>
        <w:tc>
          <w:tcPr>
            <w:tcW w:w="850" w:type="dxa"/>
          </w:tcPr>
          <w:p w14:paraId="74503191" w14:textId="77777777" w:rsidR="00E5537D" w:rsidRPr="00DE7B59" w:rsidRDefault="00E5537D" w:rsidP="00E5537D">
            <w:pPr>
              <w:pStyle w:val="TAC"/>
              <w:rPr>
                <w:lang w:eastAsia="en-US"/>
              </w:rPr>
            </w:pPr>
            <w:r w:rsidRPr="00DE7B59">
              <w:rPr>
                <w:lang w:eastAsia="en-US"/>
              </w:rPr>
              <w:t>-</w:t>
            </w:r>
          </w:p>
        </w:tc>
      </w:tr>
      <w:tr w:rsidR="00E5537D" w:rsidRPr="00DE7B59" w14:paraId="4852B5DB" w14:textId="77777777" w:rsidTr="00EC24E0">
        <w:trPr>
          <w:cantSplit/>
        </w:trPr>
        <w:tc>
          <w:tcPr>
            <w:tcW w:w="534" w:type="dxa"/>
          </w:tcPr>
          <w:p w14:paraId="32412EDE" w14:textId="77777777" w:rsidR="00E5537D" w:rsidRPr="00DE7B59" w:rsidRDefault="00E5537D" w:rsidP="00E5537D">
            <w:pPr>
              <w:pStyle w:val="TAC"/>
              <w:rPr>
                <w:lang w:eastAsia="en-US"/>
              </w:rPr>
            </w:pPr>
            <w:r w:rsidRPr="00DE7B59">
              <w:rPr>
                <w:lang w:eastAsia="en-US"/>
              </w:rPr>
              <w:t>23</w:t>
            </w:r>
          </w:p>
        </w:tc>
        <w:tc>
          <w:tcPr>
            <w:tcW w:w="3969" w:type="dxa"/>
          </w:tcPr>
          <w:p w14:paraId="09AFD7B7" w14:textId="77777777" w:rsidR="00E5537D" w:rsidRPr="00DE7B59" w:rsidRDefault="00E5537D" w:rsidP="00E5537D">
            <w:pPr>
              <w:pStyle w:val="TAL"/>
              <w:rPr>
                <w:lang w:eastAsia="en-US"/>
              </w:rPr>
            </w:pPr>
            <w:r w:rsidRPr="00DE7B59">
              <w:rPr>
                <w:lang w:eastAsia="en-US"/>
              </w:rPr>
              <w:t>SS transmits an RLC STATUS PDU to acknowledge correctly received data(LCID=’000110’)</w:t>
            </w:r>
          </w:p>
        </w:tc>
        <w:tc>
          <w:tcPr>
            <w:tcW w:w="709" w:type="dxa"/>
          </w:tcPr>
          <w:p w14:paraId="39F32B86" w14:textId="77777777" w:rsidR="00E5537D" w:rsidRPr="00DE7B59" w:rsidRDefault="00E5537D" w:rsidP="00E5537D">
            <w:pPr>
              <w:pStyle w:val="TAC"/>
              <w:rPr>
                <w:lang w:eastAsia="en-US"/>
              </w:rPr>
            </w:pPr>
            <w:r w:rsidRPr="00DE7B59">
              <w:rPr>
                <w:lang w:eastAsia="en-US"/>
              </w:rPr>
              <w:t>&lt;--</w:t>
            </w:r>
          </w:p>
        </w:tc>
        <w:tc>
          <w:tcPr>
            <w:tcW w:w="2977" w:type="dxa"/>
          </w:tcPr>
          <w:p w14:paraId="40D97551" w14:textId="77777777" w:rsidR="00E5537D" w:rsidRPr="00DE7B59" w:rsidRDefault="00E5537D" w:rsidP="00E5537D">
            <w:pPr>
              <w:pStyle w:val="TAL"/>
              <w:rPr>
                <w:lang w:eastAsia="en-US"/>
              </w:rPr>
            </w:pPr>
            <w:r w:rsidRPr="00DE7B59">
              <w:rPr>
                <w:lang w:eastAsia="en-US"/>
              </w:rPr>
              <w:t>RLC STATUS PDU (ACK_SN=2)</w:t>
            </w:r>
          </w:p>
        </w:tc>
        <w:tc>
          <w:tcPr>
            <w:tcW w:w="567" w:type="dxa"/>
          </w:tcPr>
          <w:p w14:paraId="717682C2" w14:textId="77777777" w:rsidR="00E5537D" w:rsidRPr="00DE7B59" w:rsidRDefault="00E5537D" w:rsidP="00E5537D">
            <w:pPr>
              <w:pStyle w:val="TAC"/>
              <w:rPr>
                <w:lang w:eastAsia="en-US"/>
              </w:rPr>
            </w:pPr>
            <w:r w:rsidRPr="00DE7B59">
              <w:rPr>
                <w:lang w:eastAsia="en-US"/>
              </w:rPr>
              <w:t>-</w:t>
            </w:r>
          </w:p>
        </w:tc>
        <w:tc>
          <w:tcPr>
            <w:tcW w:w="850" w:type="dxa"/>
          </w:tcPr>
          <w:p w14:paraId="6A83409D" w14:textId="77777777" w:rsidR="00E5537D" w:rsidRPr="00DE7B59" w:rsidRDefault="00E5537D" w:rsidP="00E5537D">
            <w:pPr>
              <w:pStyle w:val="TAC"/>
              <w:rPr>
                <w:lang w:eastAsia="en-US"/>
              </w:rPr>
            </w:pPr>
            <w:r w:rsidRPr="00DE7B59">
              <w:rPr>
                <w:lang w:eastAsia="en-US"/>
              </w:rPr>
              <w:t>-</w:t>
            </w:r>
          </w:p>
        </w:tc>
      </w:tr>
      <w:tr w:rsidR="00E5537D" w:rsidRPr="00DE7B59" w14:paraId="33396E77" w14:textId="77777777" w:rsidTr="00EC24E0">
        <w:trPr>
          <w:cantSplit/>
        </w:trPr>
        <w:tc>
          <w:tcPr>
            <w:tcW w:w="534" w:type="dxa"/>
          </w:tcPr>
          <w:p w14:paraId="28175ED6" w14:textId="77777777" w:rsidR="00E5537D" w:rsidRPr="00DE7B59" w:rsidRDefault="00E5537D" w:rsidP="00E5537D">
            <w:pPr>
              <w:pStyle w:val="TAC"/>
              <w:rPr>
                <w:lang w:eastAsia="en-US"/>
              </w:rPr>
            </w:pPr>
            <w:r w:rsidRPr="00DE7B59">
              <w:rPr>
                <w:lang w:eastAsia="en-US"/>
              </w:rPr>
              <w:t>24</w:t>
            </w:r>
          </w:p>
        </w:tc>
        <w:tc>
          <w:tcPr>
            <w:tcW w:w="3969" w:type="dxa"/>
          </w:tcPr>
          <w:p w14:paraId="239E0E23" w14:textId="77777777" w:rsidR="00E5537D" w:rsidRPr="00DE7B59" w:rsidRDefault="00E5537D" w:rsidP="00E5537D">
            <w:pPr>
              <w:pStyle w:val="TAL"/>
              <w:rPr>
                <w:lang w:eastAsia="en-US"/>
              </w:rPr>
            </w:pPr>
            <w:r w:rsidRPr="00DE7B59">
              <w:rPr>
                <w:lang w:eastAsia="en-US"/>
              </w:rPr>
              <w:t xml:space="preserve">The SS transmits a MAC PDU containing two MAC SDUs, the first containing a 8 byte RLC SDU with LCID set to </w:t>
            </w:r>
            <w:r w:rsidRPr="00DE7B59">
              <w:t>LCH</w:t>
            </w:r>
            <w:r w:rsidRPr="00DE7B59">
              <w:rPr>
                <w:lang w:eastAsia="en-US"/>
              </w:rPr>
              <w:t xml:space="preserve">4 and the second containing a 7 byte RLC SDU with LCID set to </w:t>
            </w:r>
            <w:r w:rsidRPr="00DE7B59">
              <w:t>LCH</w:t>
            </w:r>
            <w:r w:rsidRPr="00DE7B59">
              <w:rPr>
                <w:lang w:eastAsia="en-US"/>
              </w:rPr>
              <w:t>6.</w:t>
            </w:r>
          </w:p>
        </w:tc>
        <w:tc>
          <w:tcPr>
            <w:tcW w:w="709" w:type="dxa"/>
          </w:tcPr>
          <w:p w14:paraId="019118C1" w14:textId="77777777" w:rsidR="00E5537D" w:rsidRPr="00DE7B59" w:rsidRDefault="00E5537D" w:rsidP="00E5537D">
            <w:pPr>
              <w:pStyle w:val="TAC"/>
              <w:rPr>
                <w:lang w:eastAsia="en-US"/>
              </w:rPr>
            </w:pPr>
            <w:r w:rsidRPr="00DE7B59">
              <w:rPr>
                <w:lang w:eastAsia="en-US"/>
              </w:rPr>
              <w:t>&lt;--</w:t>
            </w:r>
          </w:p>
        </w:tc>
        <w:tc>
          <w:tcPr>
            <w:tcW w:w="2977" w:type="dxa"/>
          </w:tcPr>
          <w:p w14:paraId="366F54E4" w14:textId="77777777" w:rsidR="00E5537D" w:rsidRPr="00DE7B59" w:rsidRDefault="00E5537D" w:rsidP="00E5537D">
            <w:pPr>
              <w:pStyle w:val="TAL"/>
              <w:rPr>
                <w:lang w:eastAsia="en-US"/>
              </w:rPr>
            </w:pPr>
            <w:r w:rsidRPr="00DE7B59">
              <w:rPr>
                <w:lang w:eastAsia="en-US"/>
              </w:rPr>
              <w:t xml:space="preserve">MAC PDU </w:t>
            </w:r>
          </w:p>
        </w:tc>
        <w:tc>
          <w:tcPr>
            <w:tcW w:w="567" w:type="dxa"/>
          </w:tcPr>
          <w:p w14:paraId="6818922F" w14:textId="77777777" w:rsidR="00E5537D" w:rsidRPr="00DE7B59" w:rsidRDefault="00E5537D" w:rsidP="00E5537D">
            <w:pPr>
              <w:pStyle w:val="TAC"/>
              <w:rPr>
                <w:lang w:eastAsia="en-US"/>
              </w:rPr>
            </w:pPr>
            <w:r w:rsidRPr="00DE7B59">
              <w:rPr>
                <w:lang w:eastAsia="en-US"/>
              </w:rPr>
              <w:t>-</w:t>
            </w:r>
          </w:p>
        </w:tc>
        <w:tc>
          <w:tcPr>
            <w:tcW w:w="850" w:type="dxa"/>
          </w:tcPr>
          <w:p w14:paraId="11ACF4D6" w14:textId="77777777" w:rsidR="00E5537D" w:rsidRPr="00DE7B59" w:rsidRDefault="00E5537D" w:rsidP="00E5537D">
            <w:pPr>
              <w:pStyle w:val="TAC"/>
              <w:rPr>
                <w:lang w:eastAsia="en-US"/>
              </w:rPr>
            </w:pPr>
            <w:r w:rsidRPr="00DE7B59">
              <w:rPr>
                <w:lang w:eastAsia="en-US"/>
              </w:rPr>
              <w:t>-</w:t>
            </w:r>
          </w:p>
        </w:tc>
      </w:tr>
      <w:tr w:rsidR="00E5537D" w:rsidRPr="00DE7B59" w14:paraId="4DADC982" w14:textId="77777777" w:rsidTr="00EC24E0">
        <w:trPr>
          <w:cantSplit/>
        </w:trPr>
        <w:tc>
          <w:tcPr>
            <w:tcW w:w="534" w:type="dxa"/>
          </w:tcPr>
          <w:p w14:paraId="3D4F91F7" w14:textId="77777777" w:rsidR="00E5537D" w:rsidRPr="00DE7B59" w:rsidRDefault="00E5537D" w:rsidP="00E5537D">
            <w:pPr>
              <w:pStyle w:val="TAC"/>
              <w:rPr>
                <w:lang w:eastAsia="en-US"/>
              </w:rPr>
            </w:pPr>
            <w:r w:rsidRPr="00DE7B59">
              <w:rPr>
                <w:lang w:eastAsia="en-US"/>
              </w:rPr>
              <w:t>25</w:t>
            </w:r>
          </w:p>
        </w:tc>
        <w:tc>
          <w:tcPr>
            <w:tcW w:w="3969" w:type="dxa"/>
          </w:tcPr>
          <w:p w14:paraId="309F7631" w14:textId="77777777" w:rsidR="00E5537D" w:rsidRPr="00DE7B59" w:rsidRDefault="00E5537D" w:rsidP="00E5537D">
            <w:pPr>
              <w:pStyle w:val="TAL"/>
              <w:rPr>
                <w:lang w:eastAsia="en-US"/>
              </w:rPr>
            </w:pPr>
            <w:r w:rsidRPr="00DE7B59">
              <w:rPr>
                <w:lang w:eastAsia="en-US"/>
              </w:rPr>
              <w:t>The UE sends Scheduling Request</w:t>
            </w:r>
          </w:p>
        </w:tc>
        <w:tc>
          <w:tcPr>
            <w:tcW w:w="709" w:type="dxa"/>
          </w:tcPr>
          <w:p w14:paraId="7085F7E3" w14:textId="77777777" w:rsidR="00E5537D" w:rsidRPr="00DE7B59" w:rsidRDefault="00E5537D" w:rsidP="00E5537D">
            <w:pPr>
              <w:pStyle w:val="TAC"/>
              <w:rPr>
                <w:lang w:eastAsia="en-US"/>
              </w:rPr>
            </w:pPr>
            <w:r w:rsidRPr="00DE7B59">
              <w:rPr>
                <w:lang w:eastAsia="en-US"/>
              </w:rPr>
              <w:t>--&gt;</w:t>
            </w:r>
          </w:p>
        </w:tc>
        <w:tc>
          <w:tcPr>
            <w:tcW w:w="2977" w:type="dxa"/>
          </w:tcPr>
          <w:p w14:paraId="5E83A13F" w14:textId="77777777" w:rsidR="00E5537D" w:rsidRPr="00DE7B59" w:rsidRDefault="00E5537D" w:rsidP="00E5537D">
            <w:pPr>
              <w:pStyle w:val="TAL"/>
              <w:rPr>
                <w:lang w:eastAsia="en-US"/>
              </w:rPr>
            </w:pPr>
            <w:r w:rsidRPr="00DE7B59">
              <w:rPr>
                <w:lang w:eastAsia="en-US"/>
              </w:rPr>
              <w:t>(SR)</w:t>
            </w:r>
          </w:p>
        </w:tc>
        <w:tc>
          <w:tcPr>
            <w:tcW w:w="567" w:type="dxa"/>
          </w:tcPr>
          <w:p w14:paraId="7ACDC95F" w14:textId="77777777" w:rsidR="00E5537D" w:rsidRPr="00DE7B59" w:rsidRDefault="00E5537D" w:rsidP="00E5537D">
            <w:pPr>
              <w:pStyle w:val="TAC"/>
              <w:rPr>
                <w:lang w:eastAsia="en-US"/>
              </w:rPr>
            </w:pPr>
            <w:r w:rsidRPr="00DE7B59">
              <w:rPr>
                <w:lang w:eastAsia="en-US"/>
              </w:rPr>
              <w:t>-</w:t>
            </w:r>
          </w:p>
        </w:tc>
        <w:tc>
          <w:tcPr>
            <w:tcW w:w="850" w:type="dxa"/>
          </w:tcPr>
          <w:p w14:paraId="43B33966" w14:textId="77777777" w:rsidR="00E5537D" w:rsidRPr="00DE7B59" w:rsidRDefault="00E5537D" w:rsidP="00E5537D">
            <w:pPr>
              <w:pStyle w:val="TAC"/>
              <w:rPr>
                <w:lang w:eastAsia="en-US"/>
              </w:rPr>
            </w:pPr>
            <w:r w:rsidRPr="00DE7B59">
              <w:rPr>
                <w:lang w:eastAsia="en-US"/>
              </w:rPr>
              <w:t>-</w:t>
            </w:r>
          </w:p>
        </w:tc>
      </w:tr>
      <w:tr w:rsidR="00E5537D" w:rsidRPr="00DE7B59" w14:paraId="32969CB3" w14:textId="77777777" w:rsidTr="00EC24E0">
        <w:trPr>
          <w:cantSplit/>
        </w:trPr>
        <w:tc>
          <w:tcPr>
            <w:tcW w:w="534" w:type="dxa"/>
          </w:tcPr>
          <w:p w14:paraId="1F1856B2" w14:textId="77777777" w:rsidR="00E5537D" w:rsidRPr="00DE7B59" w:rsidRDefault="00E5537D" w:rsidP="00E5537D">
            <w:pPr>
              <w:pStyle w:val="TAC"/>
              <w:rPr>
                <w:lang w:eastAsia="en-US"/>
              </w:rPr>
            </w:pPr>
            <w:r w:rsidRPr="00DE7B59">
              <w:rPr>
                <w:lang w:eastAsia="en-US"/>
              </w:rPr>
              <w:t>26</w:t>
            </w:r>
          </w:p>
        </w:tc>
        <w:tc>
          <w:tcPr>
            <w:tcW w:w="3969" w:type="dxa"/>
          </w:tcPr>
          <w:p w14:paraId="03C2B5AC" w14:textId="77777777" w:rsidR="00E5537D" w:rsidRPr="00DE7B59" w:rsidRDefault="00E5537D" w:rsidP="00E5537D">
            <w:pPr>
              <w:pStyle w:val="TAL"/>
              <w:rPr>
                <w:lang w:eastAsia="en-US"/>
              </w:rPr>
            </w:pPr>
            <w:r w:rsidRPr="00DE7B59">
              <w:rPr>
                <w:lang w:eastAsia="en-US"/>
              </w:rPr>
              <w:t>The SS transmits an uplink grant of size 256 bits. (Note 6)</w:t>
            </w:r>
          </w:p>
        </w:tc>
        <w:tc>
          <w:tcPr>
            <w:tcW w:w="709" w:type="dxa"/>
          </w:tcPr>
          <w:p w14:paraId="5FC03424" w14:textId="77777777" w:rsidR="00E5537D" w:rsidRPr="00DE7B59" w:rsidRDefault="00E5537D" w:rsidP="00E5537D">
            <w:pPr>
              <w:pStyle w:val="TAC"/>
              <w:rPr>
                <w:lang w:eastAsia="en-US"/>
              </w:rPr>
            </w:pPr>
            <w:r w:rsidRPr="00DE7B59">
              <w:rPr>
                <w:lang w:eastAsia="en-US"/>
              </w:rPr>
              <w:t>&lt;--</w:t>
            </w:r>
          </w:p>
        </w:tc>
        <w:tc>
          <w:tcPr>
            <w:tcW w:w="2977" w:type="dxa"/>
          </w:tcPr>
          <w:p w14:paraId="6B9D2CCE" w14:textId="77777777" w:rsidR="00E5537D" w:rsidRPr="00DE7B59" w:rsidRDefault="00E5537D" w:rsidP="00E5537D">
            <w:pPr>
              <w:pStyle w:val="TAL"/>
              <w:rPr>
                <w:lang w:eastAsia="en-US"/>
              </w:rPr>
            </w:pPr>
            <w:r w:rsidRPr="00DE7B59">
              <w:rPr>
                <w:lang w:eastAsia="en-US"/>
              </w:rPr>
              <w:t>(UL grant</w:t>
            </w:r>
            <w:r w:rsidRPr="00DE7B59">
              <w:t>, 256 bits</w:t>
            </w:r>
            <w:r w:rsidRPr="00DE7B59">
              <w:rPr>
                <w:lang w:eastAsia="en-US"/>
              </w:rPr>
              <w:t>)</w:t>
            </w:r>
          </w:p>
        </w:tc>
        <w:tc>
          <w:tcPr>
            <w:tcW w:w="567" w:type="dxa"/>
          </w:tcPr>
          <w:p w14:paraId="07CCD1FA" w14:textId="77777777" w:rsidR="00E5537D" w:rsidRPr="00DE7B59" w:rsidRDefault="00E5537D" w:rsidP="00E5537D">
            <w:pPr>
              <w:pStyle w:val="TAC"/>
              <w:rPr>
                <w:lang w:eastAsia="en-US"/>
              </w:rPr>
            </w:pPr>
            <w:r w:rsidRPr="00DE7B59">
              <w:rPr>
                <w:lang w:eastAsia="en-US"/>
              </w:rPr>
              <w:t>-</w:t>
            </w:r>
          </w:p>
        </w:tc>
        <w:tc>
          <w:tcPr>
            <w:tcW w:w="850" w:type="dxa"/>
          </w:tcPr>
          <w:p w14:paraId="57A0101A" w14:textId="77777777" w:rsidR="00E5537D" w:rsidRPr="00DE7B59" w:rsidRDefault="00E5537D" w:rsidP="00E5537D">
            <w:pPr>
              <w:pStyle w:val="TAC"/>
              <w:rPr>
                <w:lang w:eastAsia="en-US"/>
              </w:rPr>
            </w:pPr>
            <w:r w:rsidRPr="00DE7B59">
              <w:rPr>
                <w:lang w:eastAsia="en-US"/>
              </w:rPr>
              <w:t>-</w:t>
            </w:r>
          </w:p>
        </w:tc>
      </w:tr>
      <w:tr w:rsidR="00E5537D" w:rsidRPr="00DE7B59" w14:paraId="7CE10E58" w14:textId="77777777" w:rsidTr="00AB7AF6">
        <w:trPr>
          <w:cantSplit/>
        </w:trPr>
        <w:tc>
          <w:tcPr>
            <w:tcW w:w="534" w:type="dxa"/>
          </w:tcPr>
          <w:p w14:paraId="39568430" w14:textId="39D91FE9" w:rsidR="00E5537D" w:rsidRPr="00DE7B59" w:rsidRDefault="00E5537D" w:rsidP="00E5537D">
            <w:pPr>
              <w:pStyle w:val="TAC"/>
              <w:rPr>
                <w:lang w:eastAsia="en-US"/>
              </w:rPr>
            </w:pPr>
            <w:r w:rsidRPr="00DE7B59">
              <w:t>-</w:t>
            </w:r>
          </w:p>
        </w:tc>
        <w:tc>
          <w:tcPr>
            <w:tcW w:w="3969" w:type="dxa"/>
          </w:tcPr>
          <w:p w14:paraId="4719EDF8" w14:textId="59AA08C2" w:rsidR="00E5537D" w:rsidRPr="00DE7B59" w:rsidRDefault="00E5537D" w:rsidP="00E5537D">
            <w:pPr>
              <w:pStyle w:val="TAL"/>
              <w:rPr>
                <w:lang w:eastAsia="en-US"/>
              </w:rPr>
            </w:pPr>
            <w:r w:rsidRPr="00DE7B59">
              <w:t>EXCEPTION:</w:t>
            </w:r>
            <w:r w:rsidRPr="00DE7B59">
              <w:tab/>
              <w:t>Steps 27a1 to 27b1 describe behaviour that depends on the UE capability; the 'lower case letter' identifies a step sequence that take place if a capability is supported</w:t>
            </w:r>
          </w:p>
        </w:tc>
        <w:tc>
          <w:tcPr>
            <w:tcW w:w="709" w:type="dxa"/>
          </w:tcPr>
          <w:p w14:paraId="48CB1657" w14:textId="6B1ECF85" w:rsidR="00E5537D" w:rsidRPr="00DE7B59" w:rsidRDefault="00E5537D" w:rsidP="00E5537D">
            <w:pPr>
              <w:pStyle w:val="TAC"/>
              <w:rPr>
                <w:lang w:eastAsia="en-US"/>
              </w:rPr>
            </w:pPr>
            <w:r w:rsidRPr="00DE7B59">
              <w:t>-</w:t>
            </w:r>
          </w:p>
        </w:tc>
        <w:tc>
          <w:tcPr>
            <w:tcW w:w="2977" w:type="dxa"/>
          </w:tcPr>
          <w:p w14:paraId="3224D9E1" w14:textId="180C0161" w:rsidR="00E5537D" w:rsidRPr="00DE7B59" w:rsidRDefault="00E5537D" w:rsidP="00E5537D">
            <w:pPr>
              <w:pStyle w:val="TAL"/>
              <w:rPr>
                <w:lang w:eastAsia="en-US"/>
              </w:rPr>
            </w:pPr>
            <w:r w:rsidRPr="00DE7B59">
              <w:t>-</w:t>
            </w:r>
          </w:p>
        </w:tc>
        <w:tc>
          <w:tcPr>
            <w:tcW w:w="567" w:type="dxa"/>
          </w:tcPr>
          <w:p w14:paraId="4AC75126" w14:textId="1F9D949F" w:rsidR="00E5537D" w:rsidRPr="00DE7B59" w:rsidRDefault="00E5537D" w:rsidP="00E5537D">
            <w:pPr>
              <w:pStyle w:val="TAC"/>
              <w:rPr>
                <w:lang w:eastAsia="en-US"/>
              </w:rPr>
            </w:pPr>
            <w:r w:rsidRPr="00DE7B59">
              <w:t>-</w:t>
            </w:r>
          </w:p>
        </w:tc>
        <w:tc>
          <w:tcPr>
            <w:tcW w:w="850" w:type="dxa"/>
          </w:tcPr>
          <w:p w14:paraId="5B80F26C" w14:textId="7B5B5BF1" w:rsidR="00E5537D" w:rsidRPr="00DE7B59" w:rsidRDefault="00E5537D" w:rsidP="00E5537D">
            <w:pPr>
              <w:pStyle w:val="TAC"/>
              <w:rPr>
                <w:lang w:eastAsia="en-US"/>
              </w:rPr>
            </w:pPr>
            <w:r w:rsidRPr="00DE7B59">
              <w:t>-</w:t>
            </w:r>
          </w:p>
        </w:tc>
      </w:tr>
      <w:tr w:rsidR="00E5537D" w:rsidRPr="00DE7B59" w14:paraId="39489C6B" w14:textId="77777777" w:rsidTr="00EC24E0">
        <w:trPr>
          <w:cantSplit/>
        </w:trPr>
        <w:tc>
          <w:tcPr>
            <w:tcW w:w="534" w:type="dxa"/>
          </w:tcPr>
          <w:p w14:paraId="57063E0A" w14:textId="44D04244" w:rsidR="00E5537D" w:rsidRPr="00DE7B59" w:rsidRDefault="00E5537D" w:rsidP="00E5537D">
            <w:pPr>
              <w:pStyle w:val="TAC"/>
              <w:rPr>
                <w:lang w:eastAsia="en-US"/>
              </w:rPr>
            </w:pPr>
            <w:r w:rsidRPr="00DE7B59">
              <w:rPr>
                <w:lang w:eastAsia="en-US"/>
              </w:rPr>
              <w:t>27a1</w:t>
            </w:r>
          </w:p>
        </w:tc>
        <w:tc>
          <w:tcPr>
            <w:tcW w:w="3969" w:type="dxa"/>
          </w:tcPr>
          <w:p w14:paraId="2E6A66D1" w14:textId="77777777" w:rsidR="00E5537D" w:rsidRPr="00DE7B59" w:rsidRDefault="00E5537D" w:rsidP="00E5537D">
            <w:pPr>
              <w:pStyle w:val="TAL"/>
              <w:rPr>
                <w:lang w:eastAsia="en-US"/>
              </w:rPr>
            </w:pPr>
            <w:r w:rsidRPr="00DE7B59">
              <w:rPr>
                <w:lang w:eastAsia="en-US"/>
              </w:rPr>
              <w:t>IF NOT pc_supportOfRedCap_r17 THEN</w:t>
            </w:r>
          </w:p>
          <w:p w14:paraId="2586FC9F" w14:textId="38765367" w:rsidR="00E5537D" w:rsidRPr="00DE7B59" w:rsidRDefault="00E5537D" w:rsidP="00E5537D">
            <w:pPr>
              <w:pStyle w:val="TAL"/>
              <w:rPr>
                <w:lang w:eastAsia="en-US"/>
              </w:rPr>
            </w:pPr>
            <w:r w:rsidRPr="00DE7B59">
              <w:rPr>
                <w:lang w:eastAsia="en-US"/>
              </w:rPr>
              <w:t>Check: Does the UE return a MAC PDU of length 256 bits including  RLC SDUs, Padding and Short BSR or LongBSR with Buffer size(s) set to ‘0’? (Note 5)</w:t>
            </w:r>
          </w:p>
        </w:tc>
        <w:tc>
          <w:tcPr>
            <w:tcW w:w="709" w:type="dxa"/>
          </w:tcPr>
          <w:p w14:paraId="46962452" w14:textId="77777777" w:rsidR="00E5537D" w:rsidRPr="00DE7B59" w:rsidRDefault="00E5537D" w:rsidP="00E5537D">
            <w:pPr>
              <w:pStyle w:val="TAC"/>
              <w:rPr>
                <w:lang w:eastAsia="en-US"/>
              </w:rPr>
            </w:pPr>
            <w:r w:rsidRPr="00DE7B59">
              <w:rPr>
                <w:lang w:eastAsia="en-US"/>
              </w:rPr>
              <w:t>--&gt;</w:t>
            </w:r>
          </w:p>
        </w:tc>
        <w:tc>
          <w:tcPr>
            <w:tcW w:w="2977" w:type="dxa"/>
          </w:tcPr>
          <w:p w14:paraId="08FC3F59" w14:textId="77777777" w:rsidR="00E5537D" w:rsidRPr="00DE7B59" w:rsidRDefault="00E5537D" w:rsidP="00E5537D">
            <w:pPr>
              <w:pStyle w:val="TAL"/>
              <w:rPr>
                <w:lang w:eastAsia="en-US"/>
              </w:rPr>
            </w:pPr>
            <w:r w:rsidRPr="00DE7B59">
              <w:rPr>
                <w:lang w:eastAsia="en-US"/>
              </w:rPr>
              <w:t>MAC PDU (13</w:t>
            </w:r>
            <w:r w:rsidRPr="00DE7B59">
              <w:t>-</w:t>
            </w:r>
            <w:r w:rsidRPr="00DE7B59">
              <w:rPr>
                <w:lang w:eastAsia="en-US"/>
              </w:rPr>
              <w:t>Byte MAC Sub PDU from LC 4 and 12</w:t>
            </w:r>
            <w:r w:rsidRPr="00DE7B59">
              <w:t>-</w:t>
            </w:r>
            <w:r w:rsidRPr="00DE7B59">
              <w:rPr>
                <w:lang w:eastAsia="en-US"/>
              </w:rPr>
              <w:t xml:space="preserve">Byte MAC Sub PDU from </w:t>
            </w:r>
            <w:r w:rsidRPr="00DE7B59">
              <w:t>LCH</w:t>
            </w:r>
            <w:r w:rsidRPr="00DE7B59">
              <w:rPr>
                <w:lang w:eastAsia="en-US"/>
              </w:rPr>
              <w:t>6 and 5</w:t>
            </w:r>
            <w:r w:rsidRPr="00DE7B59">
              <w:t>-</w:t>
            </w:r>
            <w:r w:rsidRPr="00DE7B59">
              <w:rPr>
                <w:lang w:eastAsia="en-US"/>
              </w:rPr>
              <w:t>Byte MAC Sub PDU containing Long BSR and 2</w:t>
            </w:r>
            <w:r w:rsidRPr="00DE7B59">
              <w:t>-</w:t>
            </w:r>
            <w:r w:rsidRPr="00DE7B59">
              <w:rPr>
                <w:lang w:eastAsia="en-US"/>
              </w:rPr>
              <w:t>Byte MAC Sub PDU containing Padding)</w:t>
            </w:r>
          </w:p>
          <w:p w14:paraId="5016FFD7" w14:textId="77777777" w:rsidR="00E5537D" w:rsidRPr="00DE7B59" w:rsidRDefault="00E5537D" w:rsidP="00E5537D">
            <w:pPr>
              <w:pStyle w:val="TAL"/>
              <w:rPr>
                <w:lang w:eastAsia="en-US"/>
              </w:rPr>
            </w:pPr>
            <w:r w:rsidRPr="00DE7B59">
              <w:rPr>
                <w:lang w:eastAsia="en-US"/>
              </w:rPr>
              <w:t>Or</w:t>
            </w:r>
          </w:p>
          <w:p w14:paraId="1D61B206" w14:textId="77777777" w:rsidR="00E5537D" w:rsidRPr="00DE7B59" w:rsidRDefault="00E5537D" w:rsidP="00E5537D">
            <w:pPr>
              <w:pStyle w:val="TAL"/>
              <w:rPr>
                <w:lang w:eastAsia="en-US"/>
              </w:rPr>
            </w:pPr>
            <w:r w:rsidRPr="00DE7B59">
              <w:rPr>
                <w:lang w:eastAsia="en-US"/>
              </w:rPr>
              <w:t>MAC PDU (13</w:t>
            </w:r>
            <w:r w:rsidRPr="00DE7B59">
              <w:t>-</w:t>
            </w:r>
            <w:r w:rsidRPr="00DE7B59">
              <w:rPr>
                <w:lang w:eastAsia="en-US"/>
              </w:rPr>
              <w:t xml:space="preserve">Byte MAC Sub PDU from </w:t>
            </w:r>
            <w:r w:rsidRPr="00DE7B59">
              <w:t>LCH</w:t>
            </w:r>
            <w:r w:rsidRPr="00DE7B59">
              <w:rPr>
                <w:lang w:eastAsia="en-US"/>
              </w:rPr>
              <w:t>4 and 12</w:t>
            </w:r>
            <w:r w:rsidRPr="00DE7B59">
              <w:t>-</w:t>
            </w:r>
            <w:r w:rsidRPr="00DE7B59">
              <w:rPr>
                <w:lang w:eastAsia="en-US"/>
              </w:rPr>
              <w:t xml:space="preserve">Byte MAC Sub PDU from </w:t>
            </w:r>
            <w:r w:rsidRPr="00DE7B59">
              <w:t>LCH</w:t>
            </w:r>
            <w:r w:rsidRPr="00DE7B59">
              <w:rPr>
                <w:lang w:eastAsia="en-US"/>
              </w:rPr>
              <w:t>6 and 2</w:t>
            </w:r>
            <w:r w:rsidRPr="00DE7B59">
              <w:t>-</w:t>
            </w:r>
            <w:r w:rsidRPr="00DE7B59">
              <w:rPr>
                <w:lang w:eastAsia="en-US"/>
              </w:rPr>
              <w:t>Byte MAC Sub PDU containing short BSR and 5</w:t>
            </w:r>
            <w:r w:rsidRPr="00DE7B59">
              <w:t>-</w:t>
            </w:r>
            <w:r w:rsidRPr="00DE7B59">
              <w:rPr>
                <w:lang w:eastAsia="en-US"/>
              </w:rPr>
              <w:t>Byte MAC Sub PDU containing Padding)</w:t>
            </w:r>
          </w:p>
        </w:tc>
        <w:tc>
          <w:tcPr>
            <w:tcW w:w="567" w:type="dxa"/>
          </w:tcPr>
          <w:p w14:paraId="47F75EA1" w14:textId="77777777" w:rsidR="00E5537D" w:rsidRPr="00DE7B59" w:rsidRDefault="00E5537D" w:rsidP="00E5537D">
            <w:pPr>
              <w:pStyle w:val="TAC"/>
              <w:rPr>
                <w:lang w:eastAsia="en-US"/>
              </w:rPr>
            </w:pPr>
            <w:r w:rsidRPr="00DE7B59">
              <w:rPr>
                <w:lang w:eastAsia="en-US"/>
              </w:rPr>
              <w:t>8</w:t>
            </w:r>
          </w:p>
        </w:tc>
        <w:tc>
          <w:tcPr>
            <w:tcW w:w="850" w:type="dxa"/>
          </w:tcPr>
          <w:p w14:paraId="77F62725" w14:textId="77777777" w:rsidR="00E5537D" w:rsidRPr="00DE7B59" w:rsidRDefault="00E5537D" w:rsidP="00E5537D">
            <w:pPr>
              <w:pStyle w:val="TAC"/>
              <w:rPr>
                <w:lang w:eastAsia="en-US"/>
              </w:rPr>
            </w:pPr>
            <w:r w:rsidRPr="00DE7B59">
              <w:rPr>
                <w:lang w:eastAsia="en-US"/>
              </w:rPr>
              <w:t>P</w:t>
            </w:r>
          </w:p>
        </w:tc>
      </w:tr>
      <w:tr w:rsidR="00E5537D" w:rsidRPr="00DE7B59" w14:paraId="2C6573EC" w14:textId="77777777" w:rsidTr="00AB7AF6">
        <w:trPr>
          <w:cantSplit/>
        </w:trPr>
        <w:tc>
          <w:tcPr>
            <w:tcW w:w="534" w:type="dxa"/>
          </w:tcPr>
          <w:p w14:paraId="608B8BAC" w14:textId="20919F04" w:rsidR="00E5537D" w:rsidRPr="00DE7B59" w:rsidRDefault="00E5537D" w:rsidP="00E5537D">
            <w:pPr>
              <w:pStyle w:val="TAC"/>
              <w:rPr>
                <w:lang w:eastAsia="en-US"/>
              </w:rPr>
            </w:pPr>
            <w:r w:rsidRPr="00DE7B59">
              <w:rPr>
                <w:lang w:eastAsia="zh-CN"/>
              </w:rPr>
              <w:t>27b1</w:t>
            </w:r>
          </w:p>
        </w:tc>
        <w:tc>
          <w:tcPr>
            <w:tcW w:w="3969" w:type="dxa"/>
          </w:tcPr>
          <w:p w14:paraId="0D8E1C98" w14:textId="77777777" w:rsidR="00E5537D" w:rsidRPr="00DE7B59" w:rsidRDefault="00E5537D" w:rsidP="00E5537D">
            <w:pPr>
              <w:pStyle w:val="TAL"/>
            </w:pPr>
            <w:r w:rsidRPr="00DE7B59">
              <w:t>ELSE IF pc_supportOfRedCap_r17 THEN</w:t>
            </w:r>
          </w:p>
          <w:p w14:paraId="647A27DD" w14:textId="1FEBB947" w:rsidR="00E5537D" w:rsidRPr="00DE7B59" w:rsidRDefault="00E5537D" w:rsidP="00E5537D">
            <w:pPr>
              <w:pStyle w:val="TAL"/>
              <w:rPr>
                <w:lang w:eastAsia="en-US"/>
              </w:rPr>
            </w:pPr>
            <w:r w:rsidRPr="00DE7B59">
              <w:t>Check: Does the UE return a MAC PDU of length 256 bits including  RLC SDUs, Padding and Short BSR or LongBSR with Buffer size(s) set to ‘0’? (Note 5)</w:t>
            </w:r>
          </w:p>
        </w:tc>
        <w:tc>
          <w:tcPr>
            <w:tcW w:w="709" w:type="dxa"/>
          </w:tcPr>
          <w:p w14:paraId="3D583615" w14:textId="312FAC44" w:rsidR="00E5537D" w:rsidRPr="00DE7B59" w:rsidRDefault="00E5537D" w:rsidP="00E5537D">
            <w:pPr>
              <w:pStyle w:val="TAC"/>
              <w:rPr>
                <w:lang w:eastAsia="en-US"/>
              </w:rPr>
            </w:pPr>
            <w:r w:rsidRPr="00DE7B59">
              <w:t>--&gt;</w:t>
            </w:r>
          </w:p>
        </w:tc>
        <w:tc>
          <w:tcPr>
            <w:tcW w:w="2977" w:type="dxa"/>
          </w:tcPr>
          <w:p w14:paraId="0CF06D85" w14:textId="77777777" w:rsidR="00E5537D" w:rsidRPr="00DE7B59" w:rsidRDefault="00E5537D" w:rsidP="00E5537D">
            <w:pPr>
              <w:pStyle w:val="TAL"/>
            </w:pPr>
            <w:r w:rsidRPr="00DE7B59">
              <w:t>MAC PDU (12-Byte MAC Sub PDU from LC 4 and 11-Byte MAC Sub PDU from LCH6 and 5-Byte MAC Sub PDU containing Long BSR and 4-Byte MAC Sub PDU containing Padding)</w:t>
            </w:r>
          </w:p>
          <w:p w14:paraId="7EA63F5C" w14:textId="77777777" w:rsidR="00E5537D" w:rsidRPr="00DE7B59" w:rsidRDefault="00E5537D" w:rsidP="00E5537D">
            <w:pPr>
              <w:pStyle w:val="TAL"/>
            </w:pPr>
            <w:r w:rsidRPr="00DE7B59">
              <w:t>Or</w:t>
            </w:r>
          </w:p>
          <w:p w14:paraId="7C1F9393" w14:textId="4AD9A787" w:rsidR="00E5537D" w:rsidRPr="00DE7B59" w:rsidRDefault="00E5537D" w:rsidP="00E5537D">
            <w:pPr>
              <w:pStyle w:val="TAL"/>
              <w:rPr>
                <w:lang w:eastAsia="en-US"/>
              </w:rPr>
            </w:pPr>
            <w:r w:rsidRPr="00DE7B59">
              <w:t>MAC PDU (12-Byte MAC Sub PDU from LCH4 and 11-Byte MAC Sub PDU from LCH6 and 2-Byte MAC Sub PDU containing short BSR and 7-Byte MAC Sub PDU containing Padding)</w:t>
            </w:r>
          </w:p>
        </w:tc>
        <w:tc>
          <w:tcPr>
            <w:tcW w:w="567" w:type="dxa"/>
          </w:tcPr>
          <w:p w14:paraId="626D6756" w14:textId="1AFCD0AB" w:rsidR="00E5537D" w:rsidRPr="00DE7B59" w:rsidRDefault="00E5537D" w:rsidP="00E5537D">
            <w:pPr>
              <w:pStyle w:val="TAC"/>
              <w:rPr>
                <w:lang w:eastAsia="en-US"/>
              </w:rPr>
            </w:pPr>
            <w:r w:rsidRPr="00DE7B59">
              <w:t>8</w:t>
            </w:r>
          </w:p>
        </w:tc>
        <w:tc>
          <w:tcPr>
            <w:tcW w:w="850" w:type="dxa"/>
          </w:tcPr>
          <w:p w14:paraId="1A222EAD" w14:textId="6FDDF5CD" w:rsidR="00E5537D" w:rsidRPr="00DE7B59" w:rsidRDefault="00E5537D" w:rsidP="00E5537D">
            <w:pPr>
              <w:pStyle w:val="TAC"/>
              <w:rPr>
                <w:lang w:eastAsia="en-US"/>
              </w:rPr>
            </w:pPr>
            <w:r w:rsidRPr="00DE7B59">
              <w:t>P</w:t>
            </w:r>
          </w:p>
        </w:tc>
      </w:tr>
      <w:tr w:rsidR="00E5537D" w:rsidRPr="00DE7B59" w14:paraId="74F73CCA" w14:textId="77777777" w:rsidTr="00EC24E0">
        <w:trPr>
          <w:cantSplit/>
        </w:trPr>
        <w:tc>
          <w:tcPr>
            <w:tcW w:w="534" w:type="dxa"/>
          </w:tcPr>
          <w:p w14:paraId="31A596F4" w14:textId="77777777" w:rsidR="00E5537D" w:rsidRPr="00DE7B59" w:rsidRDefault="00E5537D" w:rsidP="00E5537D">
            <w:pPr>
              <w:pStyle w:val="TAC"/>
              <w:rPr>
                <w:lang w:eastAsia="en-US"/>
              </w:rPr>
            </w:pPr>
            <w:r w:rsidRPr="00DE7B59">
              <w:rPr>
                <w:lang w:eastAsia="en-US"/>
              </w:rPr>
              <w:t>28</w:t>
            </w:r>
          </w:p>
        </w:tc>
        <w:tc>
          <w:tcPr>
            <w:tcW w:w="3969" w:type="dxa"/>
          </w:tcPr>
          <w:p w14:paraId="389CDF90" w14:textId="77777777" w:rsidR="00E5537D" w:rsidRPr="00DE7B59" w:rsidRDefault="00E5537D" w:rsidP="00E5537D">
            <w:pPr>
              <w:pStyle w:val="TAL"/>
              <w:rPr>
                <w:lang w:eastAsia="en-US"/>
              </w:rPr>
            </w:pPr>
            <w:r w:rsidRPr="00DE7B59">
              <w:rPr>
                <w:lang w:eastAsia="en-US"/>
              </w:rPr>
              <w:t>SS transmits an RLC STATUS PDU to acknowledge correctly received data(LCID=</w:t>
            </w:r>
            <w:r w:rsidRPr="00DE7B59">
              <w:t>LCH4</w:t>
            </w:r>
            <w:r w:rsidRPr="00DE7B59">
              <w:rPr>
                <w:lang w:eastAsia="en-US"/>
              </w:rPr>
              <w:t>)</w:t>
            </w:r>
          </w:p>
        </w:tc>
        <w:tc>
          <w:tcPr>
            <w:tcW w:w="709" w:type="dxa"/>
          </w:tcPr>
          <w:p w14:paraId="753977BE" w14:textId="77777777" w:rsidR="00E5537D" w:rsidRPr="00DE7B59" w:rsidRDefault="00E5537D" w:rsidP="00E5537D">
            <w:pPr>
              <w:pStyle w:val="TAC"/>
              <w:rPr>
                <w:lang w:eastAsia="en-US"/>
              </w:rPr>
            </w:pPr>
            <w:r w:rsidRPr="00DE7B59">
              <w:rPr>
                <w:lang w:eastAsia="en-US"/>
              </w:rPr>
              <w:t>&lt;--</w:t>
            </w:r>
          </w:p>
        </w:tc>
        <w:tc>
          <w:tcPr>
            <w:tcW w:w="2977" w:type="dxa"/>
          </w:tcPr>
          <w:p w14:paraId="38B3AB76" w14:textId="77777777" w:rsidR="00E5537D" w:rsidRPr="00DE7B59" w:rsidRDefault="00E5537D" w:rsidP="00E5537D">
            <w:pPr>
              <w:pStyle w:val="TAL"/>
              <w:rPr>
                <w:lang w:eastAsia="en-US"/>
              </w:rPr>
            </w:pPr>
            <w:r w:rsidRPr="00DE7B59">
              <w:rPr>
                <w:lang w:eastAsia="en-US"/>
              </w:rPr>
              <w:t>RLC STATUS PDU (ACK_SN=3)</w:t>
            </w:r>
          </w:p>
        </w:tc>
        <w:tc>
          <w:tcPr>
            <w:tcW w:w="567" w:type="dxa"/>
          </w:tcPr>
          <w:p w14:paraId="5FC59606" w14:textId="77777777" w:rsidR="00E5537D" w:rsidRPr="00DE7B59" w:rsidRDefault="00E5537D" w:rsidP="00E5537D">
            <w:pPr>
              <w:pStyle w:val="TAC"/>
              <w:rPr>
                <w:lang w:eastAsia="en-US"/>
              </w:rPr>
            </w:pPr>
            <w:r w:rsidRPr="00DE7B59">
              <w:rPr>
                <w:lang w:eastAsia="en-US"/>
              </w:rPr>
              <w:t>-</w:t>
            </w:r>
          </w:p>
        </w:tc>
        <w:tc>
          <w:tcPr>
            <w:tcW w:w="850" w:type="dxa"/>
          </w:tcPr>
          <w:p w14:paraId="3A193AF3" w14:textId="77777777" w:rsidR="00E5537D" w:rsidRPr="00DE7B59" w:rsidRDefault="00E5537D" w:rsidP="00E5537D">
            <w:pPr>
              <w:pStyle w:val="TAC"/>
              <w:rPr>
                <w:lang w:eastAsia="en-US"/>
              </w:rPr>
            </w:pPr>
            <w:r w:rsidRPr="00DE7B59">
              <w:rPr>
                <w:lang w:eastAsia="en-US"/>
              </w:rPr>
              <w:t>-</w:t>
            </w:r>
          </w:p>
        </w:tc>
      </w:tr>
      <w:tr w:rsidR="00E5537D" w:rsidRPr="00DE7B59" w14:paraId="081B2FDD" w14:textId="77777777" w:rsidTr="00EC24E0">
        <w:trPr>
          <w:cantSplit/>
        </w:trPr>
        <w:tc>
          <w:tcPr>
            <w:tcW w:w="534" w:type="dxa"/>
          </w:tcPr>
          <w:p w14:paraId="4BE3FA48" w14:textId="77777777" w:rsidR="00E5537D" w:rsidRPr="00DE7B59" w:rsidRDefault="00E5537D" w:rsidP="00E5537D">
            <w:pPr>
              <w:pStyle w:val="TAC"/>
              <w:rPr>
                <w:lang w:eastAsia="en-US"/>
              </w:rPr>
            </w:pPr>
            <w:r w:rsidRPr="00DE7B59">
              <w:rPr>
                <w:lang w:eastAsia="en-US"/>
              </w:rPr>
              <w:t>29</w:t>
            </w:r>
          </w:p>
        </w:tc>
        <w:tc>
          <w:tcPr>
            <w:tcW w:w="3969" w:type="dxa"/>
          </w:tcPr>
          <w:p w14:paraId="04058163" w14:textId="77777777" w:rsidR="00E5537D" w:rsidRPr="00DE7B59" w:rsidRDefault="00E5537D" w:rsidP="00E5537D">
            <w:pPr>
              <w:pStyle w:val="TAL"/>
              <w:rPr>
                <w:lang w:eastAsia="en-US"/>
              </w:rPr>
            </w:pPr>
            <w:r w:rsidRPr="00DE7B59">
              <w:rPr>
                <w:lang w:eastAsia="en-US"/>
              </w:rPr>
              <w:t>SS transmits an RLC STATUS PDU to acknowledge correctly received data(LCID=</w:t>
            </w:r>
            <w:r w:rsidRPr="00DE7B59">
              <w:t>LCH6</w:t>
            </w:r>
            <w:r w:rsidRPr="00DE7B59">
              <w:rPr>
                <w:lang w:eastAsia="en-US"/>
              </w:rPr>
              <w:t>)</w:t>
            </w:r>
          </w:p>
        </w:tc>
        <w:tc>
          <w:tcPr>
            <w:tcW w:w="709" w:type="dxa"/>
          </w:tcPr>
          <w:p w14:paraId="624175A6" w14:textId="77777777" w:rsidR="00E5537D" w:rsidRPr="00DE7B59" w:rsidRDefault="00E5537D" w:rsidP="00E5537D">
            <w:pPr>
              <w:pStyle w:val="TAC"/>
              <w:rPr>
                <w:lang w:eastAsia="en-US"/>
              </w:rPr>
            </w:pPr>
            <w:r w:rsidRPr="00DE7B59">
              <w:rPr>
                <w:lang w:eastAsia="en-US"/>
              </w:rPr>
              <w:t>&lt;--</w:t>
            </w:r>
          </w:p>
        </w:tc>
        <w:tc>
          <w:tcPr>
            <w:tcW w:w="2977" w:type="dxa"/>
          </w:tcPr>
          <w:p w14:paraId="044B5479" w14:textId="77777777" w:rsidR="00E5537D" w:rsidRPr="00DE7B59" w:rsidRDefault="00E5537D" w:rsidP="00E5537D">
            <w:pPr>
              <w:pStyle w:val="TAL"/>
              <w:rPr>
                <w:lang w:eastAsia="en-US"/>
              </w:rPr>
            </w:pPr>
            <w:r w:rsidRPr="00DE7B59">
              <w:rPr>
                <w:lang w:eastAsia="en-US"/>
              </w:rPr>
              <w:t>RLC STATUS PDU (ACK_SN=3)</w:t>
            </w:r>
          </w:p>
        </w:tc>
        <w:tc>
          <w:tcPr>
            <w:tcW w:w="567" w:type="dxa"/>
          </w:tcPr>
          <w:p w14:paraId="58F46066" w14:textId="77777777" w:rsidR="00E5537D" w:rsidRPr="00DE7B59" w:rsidRDefault="00E5537D" w:rsidP="00E5537D">
            <w:pPr>
              <w:pStyle w:val="TAC"/>
              <w:rPr>
                <w:lang w:eastAsia="en-US"/>
              </w:rPr>
            </w:pPr>
            <w:r w:rsidRPr="00DE7B59">
              <w:rPr>
                <w:lang w:eastAsia="en-US"/>
              </w:rPr>
              <w:t>-</w:t>
            </w:r>
          </w:p>
        </w:tc>
        <w:tc>
          <w:tcPr>
            <w:tcW w:w="850" w:type="dxa"/>
          </w:tcPr>
          <w:p w14:paraId="32231CF8" w14:textId="77777777" w:rsidR="00E5537D" w:rsidRPr="00DE7B59" w:rsidRDefault="00E5537D" w:rsidP="00E5537D">
            <w:pPr>
              <w:pStyle w:val="TAC"/>
              <w:rPr>
                <w:lang w:eastAsia="en-US"/>
              </w:rPr>
            </w:pPr>
            <w:r w:rsidRPr="00DE7B59">
              <w:rPr>
                <w:lang w:eastAsia="en-US"/>
              </w:rPr>
              <w:t>-</w:t>
            </w:r>
          </w:p>
        </w:tc>
      </w:tr>
      <w:tr w:rsidR="00E5537D" w:rsidRPr="00DE7B59" w14:paraId="37F303DF" w14:textId="77777777" w:rsidTr="00EC24E0">
        <w:trPr>
          <w:cantSplit/>
        </w:trPr>
        <w:tc>
          <w:tcPr>
            <w:tcW w:w="9606" w:type="dxa"/>
            <w:gridSpan w:val="6"/>
          </w:tcPr>
          <w:p w14:paraId="1607D5A1" w14:textId="77777777" w:rsidR="00E5537D" w:rsidRPr="00DE7B59" w:rsidRDefault="00E5537D" w:rsidP="00E5537D">
            <w:pPr>
              <w:pStyle w:val="TAN"/>
              <w:rPr>
                <w:lang w:eastAsia="en-US"/>
              </w:rPr>
            </w:pPr>
            <w:r w:rsidRPr="00DE7B59">
              <w:rPr>
                <w:lang w:eastAsia="en-US"/>
              </w:rPr>
              <w:t>Note 1:</w:t>
            </w:r>
            <w:r w:rsidRPr="00DE7B59">
              <w:rPr>
                <w:lang w:eastAsia="en-US"/>
              </w:rPr>
              <w:tab/>
              <w:t>40 bits enables UE to transmit a MAC PDU with a 1 byte MAC BSR header and a Short BSR (1 byte) or a 2 bytes MAC BSR header and a Long BSR (3 bytes with 2 LCG configured).</w:t>
            </w:r>
          </w:p>
          <w:p w14:paraId="459B38A3" w14:textId="77777777" w:rsidR="00E5537D" w:rsidRPr="00DE7B59" w:rsidRDefault="00E5537D" w:rsidP="00E5537D">
            <w:pPr>
              <w:pStyle w:val="TAN"/>
              <w:rPr>
                <w:lang w:eastAsia="en-US"/>
              </w:rPr>
            </w:pPr>
            <w:r w:rsidRPr="00DE7B59">
              <w:rPr>
                <w:lang w:eastAsia="en-US"/>
              </w:rPr>
              <w:t>Note 2:</w:t>
            </w:r>
            <w:r w:rsidRPr="00DE7B59">
              <w:rPr>
                <w:lang w:eastAsia="en-US"/>
              </w:rPr>
              <w:tab/>
              <w:t>UE triggers a Short BSR of type "Regular BSR" to report buffer status for one LCG for that TTI. The UE should not send any of the received RLC SDUs (segmented) due to Regular BSR has higher priority than U-plane logical channels.</w:t>
            </w:r>
          </w:p>
          <w:p w14:paraId="6ED89310" w14:textId="77777777" w:rsidR="00E5537D" w:rsidRPr="00DE7B59" w:rsidRDefault="00E5537D" w:rsidP="00E5537D">
            <w:pPr>
              <w:pStyle w:val="TAN"/>
              <w:rPr>
                <w:lang w:eastAsia="en-US"/>
              </w:rPr>
            </w:pPr>
            <w:r w:rsidRPr="00DE7B59">
              <w:rPr>
                <w:lang w:eastAsia="en-US"/>
              </w:rPr>
              <w:t>Note 3:</w:t>
            </w:r>
            <w:r w:rsidRPr="00DE7B59">
              <w:rPr>
                <w:lang w:eastAsia="en-US"/>
              </w:rPr>
              <w:tab/>
              <w:t>UE triggers and transmit a Long BSR of type "Regular BSR". The UL grant would be enough for UE to transmit one RLC SDU as received in step 8, but Regular BSR has higher priority than U-plane logical channels.</w:t>
            </w:r>
          </w:p>
          <w:p w14:paraId="4D8BEE3D" w14:textId="27CCD4FF" w:rsidR="00E5537D" w:rsidRPr="00DE7B59" w:rsidRDefault="00E5537D" w:rsidP="00E5537D">
            <w:pPr>
              <w:pStyle w:val="TAN"/>
              <w:rPr>
                <w:lang w:eastAsia="en-US"/>
              </w:rPr>
            </w:pPr>
            <w:r w:rsidRPr="00DE7B59">
              <w:rPr>
                <w:lang w:eastAsia="en-US"/>
              </w:rPr>
              <w:t>Note 4:</w:t>
            </w:r>
            <w:r w:rsidRPr="00DE7B59">
              <w:rPr>
                <w:lang w:eastAsia="en-US"/>
              </w:rPr>
              <w:tab/>
              <w:t>If pc_supportOfRedCap_r17=false, the UE has 46 bytes of RLC SDU data (received in steps 2, 9 and 13) in the transmission buffer.6</w:t>
            </w:r>
            <w:r w:rsidRPr="00DE7B59">
              <w:rPr>
                <w:lang w:eastAsia="zh-CN"/>
              </w:rPr>
              <w:t>08</w:t>
            </w:r>
            <w:r w:rsidRPr="00DE7B59">
              <w:rPr>
                <w:lang w:eastAsia="en-US"/>
              </w:rPr>
              <w:t xml:space="preserve"> bits enables UE to transmit user data in MAC PDU 2 RLC SDUs of 12 bytes on </w:t>
            </w:r>
            <w:r w:rsidRPr="00DE7B59">
              <w:t>LCH</w:t>
            </w:r>
            <w:r w:rsidRPr="00DE7B59">
              <w:rPr>
                <w:lang w:eastAsia="en-US"/>
              </w:rPr>
              <w:t xml:space="preserve">4, each 3 Bytes RLC Header and 2 Bytes MAC Header resulting in 2 MAC Sub PDUs of 17 Bytes Each. Similarly one 17 Bytes MAC Sub PDU for 12 Bytes RLC SDU on </w:t>
            </w:r>
            <w:r w:rsidRPr="00DE7B59">
              <w:t>LCH</w:t>
            </w:r>
            <w:r w:rsidRPr="00DE7B59">
              <w:rPr>
                <w:lang w:eastAsia="en-US"/>
              </w:rPr>
              <w:t xml:space="preserve">5. Two 5 Bytes RLC SDUs on </w:t>
            </w:r>
            <w:r w:rsidRPr="00DE7B59">
              <w:t>LCH</w:t>
            </w:r>
            <w:r w:rsidRPr="00DE7B59">
              <w:rPr>
                <w:lang w:eastAsia="en-US"/>
              </w:rPr>
              <w:t>6 with 3 Bytes RLC header each and 2 Bytes MAC header each, will result in 2 MAC sub PDUs of 10 bytes each. Total comes to 17+17+17+10+10 +</w:t>
            </w:r>
            <w:r w:rsidRPr="00DE7B59">
              <w:rPr>
                <w:lang w:eastAsia="zh-CN"/>
              </w:rPr>
              <w:t>3 B</w:t>
            </w:r>
            <w:r w:rsidRPr="00DE7B59">
              <w:t xml:space="preserve"> </w:t>
            </w:r>
            <w:r w:rsidRPr="00DE7B59">
              <w:rPr>
                <w:lang w:eastAsia="zh-CN"/>
              </w:rPr>
              <w:t>LongBSR(2 Bytes LongBSR header + 1 Byte LongBSR) + 2</w:t>
            </w:r>
            <w:r w:rsidRPr="00DE7B59">
              <w:rPr>
                <w:lang w:eastAsia="en-US"/>
              </w:rPr>
              <w:t xml:space="preserve"> B padding =7</w:t>
            </w:r>
            <w:r w:rsidRPr="00DE7B59">
              <w:rPr>
                <w:lang w:eastAsia="zh-CN"/>
              </w:rPr>
              <w:t>6</w:t>
            </w:r>
            <w:r w:rsidRPr="00DE7B59">
              <w:rPr>
                <w:lang w:eastAsia="en-US"/>
              </w:rPr>
              <w:t xml:space="preserve"> Bytes.</w:t>
            </w:r>
            <w:r w:rsidR="00BB5D0C" w:rsidRPr="00DE7B59">
              <w:rPr>
                <w:lang w:eastAsia="en-US"/>
              </w:rPr>
              <w:br/>
            </w:r>
            <w:r w:rsidRPr="00DE7B59">
              <w:rPr>
                <w:lang w:eastAsia="en-US"/>
              </w:rPr>
              <w:t>If pc_supportOfRedCap_r17=true, the UE has 46 bytes of RLC SDU data (received in steps 2, 9 and 13) in the transmission buffer.608 bits enables UE to transmit user data in MAC PDU 2 RLC SDUs of 12 bytes on LCH4, each 2Bytes RLC Header and 2 Bytes MAC Header resulting in 2 MAC Sub PDUs of 16 Bytes Each. Similarly one 16 Bytes MAC Sub PDU for 12 Bytes RLC SDU on LCH5. Two 5 Bytes RLC SDUs on LCH6 with 2 Bytes RLC header each and 2 Bytes MAC header each, will result in 2 MAC sub PDUs of 9 bytes each. Total comes to 16 + 16 + 16 + 9 + 9 + (3 B LongBSR + 7 B padding) or (2 B ShortBSR + 8 B padding) =76 Bytes.</w:t>
            </w:r>
          </w:p>
          <w:p w14:paraId="50C69682" w14:textId="77777777" w:rsidR="00E5537D" w:rsidRPr="00DE7B59" w:rsidRDefault="00E5537D" w:rsidP="00E5537D">
            <w:pPr>
              <w:pStyle w:val="TAN"/>
              <w:rPr>
                <w:lang w:eastAsia="en-US"/>
              </w:rPr>
            </w:pPr>
            <w:r w:rsidRPr="00DE7B59">
              <w:rPr>
                <w:lang w:eastAsia="en-US"/>
              </w:rPr>
              <w:t>Note 5:</w:t>
            </w:r>
            <w:r w:rsidRPr="00DE7B59">
              <w:rPr>
                <w:lang w:eastAsia="en-US"/>
              </w:rPr>
              <w:tab/>
              <w:t>The MAC SDUs for the different logical channels may be in any order in the MAC PDU.</w:t>
            </w:r>
          </w:p>
          <w:p w14:paraId="6D88E62B" w14:textId="5A533705" w:rsidR="00E5537D" w:rsidRPr="00DE7B59" w:rsidRDefault="00E5537D" w:rsidP="00BB5D0C">
            <w:pPr>
              <w:pStyle w:val="TAN"/>
              <w:rPr>
                <w:lang w:eastAsia="en-US"/>
              </w:rPr>
            </w:pPr>
            <w:r w:rsidRPr="00DE7B59">
              <w:rPr>
                <w:lang w:eastAsia="en-US"/>
              </w:rPr>
              <w:t>Note 6:</w:t>
            </w:r>
            <w:r w:rsidRPr="00DE7B59">
              <w:rPr>
                <w:lang w:eastAsia="en-US"/>
              </w:rPr>
              <w:tab/>
              <w:t>If pc_supportOfRedCap_r17=false, UL grant of 256 bits (L</w:t>
            </w:r>
            <w:r w:rsidRPr="00DE7B59">
              <w:rPr>
                <w:vertAlign w:val="subscript"/>
                <w:lang w:eastAsia="en-US"/>
              </w:rPr>
              <w:t>RBs</w:t>
            </w:r>
            <w:r w:rsidRPr="00DE7B59">
              <w:rPr>
                <w:lang w:eastAsia="en-US"/>
              </w:rPr>
              <w:t xml:space="preserve"> &amp; I</w:t>
            </w:r>
            <w:r w:rsidRPr="00DE7B59">
              <w:rPr>
                <w:vertAlign w:val="subscript"/>
                <w:lang w:eastAsia="en-US"/>
              </w:rPr>
              <w:t xml:space="preserve">MCS </w:t>
            </w:r>
            <w:r w:rsidRPr="00DE7B59">
              <w:rPr>
                <w:lang w:eastAsia="en-US"/>
              </w:rPr>
              <w:t>as per 38.523-3[3] annex B) is chosen to enable UE to transmit two MAC SDUs of size 11 and 10 bytes in a MAC PDU (8 bytes RLC SDU + 3 bytes AMD PDU header +2 Bytes MAC sub Header + 7 bytes RLC SDU+ 3 bytes AMD PDU header+2 Bytes MAC sub Header + 2 Bytes Long BSR MAC Sub Header + 3 Bytes Long BSR + 2 Bytes MAC Padding Sub PDU) or (8 bytes RLC SDU + 3 bytes AMD PDU header +2 Bytes MAC sub Header + 7 bytes RLC SDU+ 3 bytes AMD PDU header+2 Bytes MAC sub Header + 1 Byte Short BSR MAC Sub Header + 1 Byte Short BSR + 7 Bytes MAC Padding Sub PDU) = 32 Bytes.</w:t>
            </w:r>
            <w:r w:rsidR="00BB5D0C" w:rsidRPr="00DE7B59">
              <w:rPr>
                <w:lang w:eastAsia="en-US"/>
              </w:rPr>
              <w:br/>
            </w:r>
            <w:r w:rsidRPr="00DE7B59">
              <w:rPr>
                <w:lang w:eastAsia="en-US"/>
              </w:rPr>
              <w:t>If pc_supportOfRedCap_r17=true, UL grant of 256 bits (LRBs &amp; IMCS as per 38.523-3 [3] annex B) is chosen to enable UE to transmit two MAC SDUs of size 10 and 9 bytes in a MAC PDU (8 bytes RLC SDU + 2 bytes AMD PDU header +2 Bytes MAC sub Header + 7 bytes RLC SDU+ 2 bytes AMD PDU header+2 Bytes MAC sub Header + 2 Bytes Long BSR MAC Sub Header + 3 Bytes Long BSR + 4 Bytes MAC Padding Sub PDU) or (8 bytes RLC SDU + 2 bytes AMD PDU header +2 Bytes MAC sub Header + 7 bytes RLC SDU+ 2 bytes AMD PDU header+2 Bytes MAC sub Header + 1 Byte Short BSR MAC Sub Header + 1 Byte Short BSR + 7 Bytes MAC Padding Sub PDU) = 32 Bytes.</w:t>
            </w:r>
          </w:p>
        </w:tc>
      </w:tr>
    </w:tbl>
    <w:p w14:paraId="00E84C6B" w14:textId="77777777" w:rsidR="00BA60D7" w:rsidRPr="00DE7B59" w:rsidRDefault="00BA60D7" w:rsidP="00BA60D7"/>
    <w:p w14:paraId="6AC86682" w14:textId="77777777" w:rsidR="00BA60D7" w:rsidRPr="00DE7B59" w:rsidRDefault="00BA60D7" w:rsidP="00B5202A">
      <w:pPr>
        <w:pStyle w:val="H6"/>
      </w:pPr>
      <w:r w:rsidRPr="00DE7B59">
        <w:t>7.</w:t>
      </w:r>
      <w:r w:rsidR="00E7199D" w:rsidRPr="00DE7B59">
        <w:t>1.</w:t>
      </w:r>
      <w:r w:rsidRPr="00DE7B59">
        <w:t>1.3.4.3.3</w:t>
      </w:r>
      <w:r w:rsidRPr="00DE7B59">
        <w:tab/>
        <w:t>Specific message contents</w:t>
      </w:r>
    </w:p>
    <w:p w14:paraId="25116790" w14:textId="77777777" w:rsidR="002F0F84" w:rsidRPr="00DE7B59" w:rsidRDefault="002F0F84" w:rsidP="002F0F84">
      <w:pPr>
        <w:pStyle w:val="TH"/>
      </w:pPr>
      <w:r w:rsidRPr="00DE7B59">
        <w:t>Table 7.1.1.3.4.3.3: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5F8C3F9D" w14:textId="77777777" w:rsidTr="00B7523D">
        <w:tc>
          <w:tcPr>
            <w:tcW w:w="9747" w:type="dxa"/>
            <w:gridSpan w:val="4"/>
          </w:tcPr>
          <w:p w14:paraId="27BED8B4" w14:textId="77777777" w:rsidR="002F0F84" w:rsidRPr="00DE7B59" w:rsidRDefault="002F0F84" w:rsidP="00B7523D">
            <w:pPr>
              <w:pStyle w:val="TAH"/>
              <w:jc w:val="left"/>
              <w:rPr>
                <w:b w:val="0"/>
                <w:lang w:eastAsia="en-US"/>
              </w:rPr>
            </w:pPr>
            <w:r w:rsidRPr="00DE7B59">
              <w:rPr>
                <w:b w:val="0"/>
                <w:lang w:eastAsia="en-US"/>
              </w:rPr>
              <w:t xml:space="preserve">Derivation Path: TS 38.508-1 [4], clause Table </w:t>
            </w:r>
            <w:r w:rsidR="00CC07C5" w:rsidRPr="00DE7B59">
              <w:rPr>
                <w:b w:val="0"/>
                <w:lang w:eastAsia="en-US"/>
              </w:rPr>
              <w:t>4.6.3-68</w:t>
            </w:r>
          </w:p>
        </w:tc>
      </w:tr>
      <w:tr w:rsidR="002F0F84" w:rsidRPr="00DE7B59" w14:paraId="20AF4C00" w14:textId="77777777" w:rsidTr="00B7523D">
        <w:tc>
          <w:tcPr>
            <w:tcW w:w="4535" w:type="dxa"/>
          </w:tcPr>
          <w:p w14:paraId="22715C27" w14:textId="77777777" w:rsidR="002F0F84" w:rsidRPr="00DE7B59" w:rsidRDefault="002F0F84" w:rsidP="00B7523D">
            <w:pPr>
              <w:pStyle w:val="TAH"/>
              <w:rPr>
                <w:lang w:eastAsia="en-US"/>
              </w:rPr>
            </w:pPr>
            <w:r w:rsidRPr="00DE7B59">
              <w:rPr>
                <w:lang w:eastAsia="en-US"/>
              </w:rPr>
              <w:t>Information Element</w:t>
            </w:r>
          </w:p>
        </w:tc>
        <w:tc>
          <w:tcPr>
            <w:tcW w:w="2267" w:type="dxa"/>
          </w:tcPr>
          <w:p w14:paraId="71E91024" w14:textId="77777777" w:rsidR="002F0F84" w:rsidRPr="00DE7B59" w:rsidRDefault="002F0F84" w:rsidP="00B7523D">
            <w:pPr>
              <w:pStyle w:val="TAH"/>
              <w:rPr>
                <w:lang w:eastAsia="en-US"/>
              </w:rPr>
            </w:pPr>
            <w:r w:rsidRPr="00DE7B59">
              <w:rPr>
                <w:lang w:eastAsia="en-US"/>
              </w:rPr>
              <w:t>Value/remark</w:t>
            </w:r>
          </w:p>
        </w:tc>
        <w:tc>
          <w:tcPr>
            <w:tcW w:w="1700" w:type="dxa"/>
          </w:tcPr>
          <w:p w14:paraId="151D3C54" w14:textId="77777777" w:rsidR="002F0F84" w:rsidRPr="00DE7B59" w:rsidRDefault="002F0F84" w:rsidP="00B7523D">
            <w:pPr>
              <w:pStyle w:val="TAH"/>
              <w:rPr>
                <w:lang w:eastAsia="en-US"/>
              </w:rPr>
            </w:pPr>
            <w:r w:rsidRPr="00DE7B59">
              <w:rPr>
                <w:lang w:eastAsia="en-US"/>
              </w:rPr>
              <w:t>Comment</w:t>
            </w:r>
          </w:p>
        </w:tc>
        <w:tc>
          <w:tcPr>
            <w:tcW w:w="1245" w:type="dxa"/>
          </w:tcPr>
          <w:p w14:paraId="1DA010C0" w14:textId="77777777" w:rsidR="002F0F84" w:rsidRPr="00DE7B59" w:rsidRDefault="002F0F84" w:rsidP="00B7523D">
            <w:pPr>
              <w:pStyle w:val="TAH"/>
              <w:rPr>
                <w:lang w:eastAsia="en-US"/>
              </w:rPr>
            </w:pPr>
            <w:r w:rsidRPr="00DE7B59">
              <w:rPr>
                <w:lang w:eastAsia="en-US"/>
              </w:rPr>
              <w:t>Condition</w:t>
            </w:r>
          </w:p>
        </w:tc>
      </w:tr>
      <w:tr w:rsidR="002F0F84" w:rsidRPr="00DE7B59" w14:paraId="51AF5B7D" w14:textId="77777777" w:rsidTr="00B7523D">
        <w:tc>
          <w:tcPr>
            <w:tcW w:w="4535" w:type="dxa"/>
          </w:tcPr>
          <w:p w14:paraId="000362F6" w14:textId="77777777" w:rsidR="002F0F84" w:rsidRPr="00DE7B59" w:rsidRDefault="002F0F84" w:rsidP="00B7523D">
            <w:pPr>
              <w:pStyle w:val="TAL"/>
              <w:rPr>
                <w:lang w:eastAsia="en-US"/>
              </w:rPr>
            </w:pPr>
            <w:r w:rsidRPr="00DE7B59">
              <w:rPr>
                <w:lang w:eastAsia="en-US"/>
              </w:rPr>
              <w:t xml:space="preserve">MAC-CellGroupConfig ::= </w:t>
            </w:r>
            <w:r w:rsidRPr="00DE7B59">
              <w:rPr>
                <w:snapToGrid w:val="0"/>
                <w:lang w:eastAsia="en-US"/>
              </w:rPr>
              <w:t xml:space="preserve">SEQUENCE </w:t>
            </w:r>
            <w:r w:rsidRPr="00DE7B59">
              <w:rPr>
                <w:lang w:eastAsia="en-US"/>
              </w:rPr>
              <w:t>{</w:t>
            </w:r>
          </w:p>
        </w:tc>
        <w:tc>
          <w:tcPr>
            <w:tcW w:w="2267" w:type="dxa"/>
          </w:tcPr>
          <w:p w14:paraId="1CF82B5F" w14:textId="77777777" w:rsidR="002F0F84" w:rsidRPr="00DE7B59" w:rsidRDefault="002F0F84" w:rsidP="00B7523D">
            <w:pPr>
              <w:pStyle w:val="TAL"/>
              <w:rPr>
                <w:lang w:eastAsia="en-US"/>
              </w:rPr>
            </w:pPr>
          </w:p>
        </w:tc>
        <w:tc>
          <w:tcPr>
            <w:tcW w:w="1700" w:type="dxa"/>
          </w:tcPr>
          <w:p w14:paraId="77A4913C" w14:textId="77777777" w:rsidR="002F0F84" w:rsidRPr="00DE7B59" w:rsidRDefault="002F0F84" w:rsidP="00B7523D">
            <w:pPr>
              <w:pStyle w:val="TAL"/>
              <w:rPr>
                <w:lang w:eastAsia="en-US"/>
              </w:rPr>
            </w:pPr>
          </w:p>
        </w:tc>
        <w:tc>
          <w:tcPr>
            <w:tcW w:w="1245" w:type="dxa"/>
          </w:tcPr>
          <w:p w14:paraId="7F649B86" w14:textId="77777777" w:rsidR="002F0F84" w:rsidRPr="00DE7B59" w:rsidRDefault="002F0F84" w:rsidP="00B7523D">
            <w:pPr>
              <w:pStyle w:val="TAL"/>
              <w:rPr>
                <w:lang w:eastAsia="en-US"/>
              </w:rPr>
            </w:pPr>
          </w:p>
        </w:tc>
      </w:tr>
      <w:tr w:rsidR="002F0F84" w:rsidRPr="00DE7B59" w14:paraId="6994F714" w14:textId="77777777" w:rsidTr="00B7523D">
        <w:tc>
          <w:tcPr>
            <w:tcW w:w="4535" w:type="dxa"/>
          </w:tcPr>
          <w:p w14:paraId="4F55B555" w14:textId="77777777" w:rsidR="002F0F84" w:rsidRPr="00DE7B59" w:rsidRDefault="002F0F84" w:rsidP="00B7523D">
            <w:pPr>
              <w:pStyle w:val="TAL"/>
              <w:rPr>
                <w:lang w:eastAsia="en-US"/>
              </w:rPr>
            </w:pPr>
            <w:r w:rsidRPr="00DE7B59">
              <w:rPr>
                <w:lang w:eastAsia="en-US"/>
              </w:rPr>
              <w:t xml:space="preserve">  bsr-Config SEQUENCE {</w:t>
            </w:r>
          </w:p>
        </w:tc>
        <w:tc>
          <w:tcPr>
            <w:tcW w:w="2267" w:type="dxa"/>
          </w:tcPr>
          <w:p w14:paraId="261A5F70" w14:textId="77777777" w:rsidR="002F0F84" w:rsidRPr="00DE7B59" w:rsidRDefault="002F0F84" w:rsidP="00B7523D">
            <w:pPr>
              <w:pStyle w:val="TAL"/>
              <w:rPr>
                <w:lang w:eastAsia="en-US"/>
              </w:rPr>
            </w:pPr>
          </w:p>
        </w:tc>
        <w:tc>
          <w:tcPr>
            <w:tcW w:w="1700" w:type="dxa"/>
          </w:tcPr>
          <w:p w14:paraId="5CCC1232" w14:textId="77777777" w:rsidR="002F0F84" w:rsidRPr="00DE7B59" w:rsidRDefault="002F0F84" w:rsidP="00B7523D">
            <w:pPr>
              <w:pStyle w:val="TAL"/>
              <w:rPr>
                <w:lang w:eastAsia="en-US"/>
              </w:rPr>
            </w:pPr>
          </w:p>
        </w:tc>
        <w:tc>
          <w:tcPr>
            <w:tcW w:w="1245" w:type="dxa"/>
          </w:tcPr>
          <w:p w14:paraId="1BE2DF15" w14:textId="77777777" w:rsidR="002F0F84" w:rsidRPr="00DE7B59" w:rsidRDefault="002F0F84" w:rsidP="00B7523D">
            <w:pPr>
              <w:pStyle w:val="TAL"/>
              <w:rPr>
                <w:lang w:eastAsia="en-US"/>
              </w:rPr>
            </w:pPr>
          </w:p>
        </w:tc>
      </w:tr>
      <w:tr w:rsidR="002F0F84" w:rsidRPr="00DE7B59" w14:paraId="32F7A452" w14:textId="77777777" w:rsidTr="00B7523D">
        <w:tc>
          <w:tcPr>
            <w:tcW w:w="4535" w:type="dxa"/>
          </w:tcPr>
          <w:p w14:paraId="12D79AED" w14:textId="77777777" w:rsidR="002F0F84" w:rsidRPr="00DE7B59" w:rsidRDefault="002F0F84" w:rsidP="00B7523D">
            <w:pPr>
              <w:pStyle w:val="TAL"/>
              <w:rPr>
                <w:lang w:eastAsia="en-US"/>
              </w:rPr>
            </w:pPr>
            <w:r w:rsidRPr="00DE7B59">
              <w:rPr>
                <w:lang w:eastAsia="en-US"/>
              </w:rPr>
              <w:t xml:space="preserve">    periodicBSR-Timer</w:t>
            </w:r>
          </w:p>
        </w:tc>
        <w:tc>
          <w:tcPr>
            <w:tcW w:w="2267" w:type="dxa"/>
          </w:tcPr>
          <w:p w14:paraId="745F35B5" w14:textId="77777777" w:rsidR="002F0F84" w:rsidRPr="00DE7B59" w:rsidRDefault="002F0F84" w:rsidP="00B7523D">
            <w:pPr>
              <w:pStyle w:val="TAL"/>
              <w:rPr>
                <w:lang w:eastAsia="en-US"/>
              </w:rPr>
            </w:pPr>
            <w:r w:rsidRPr="00DE7B59">
              <w:rPr>
                <w:lang w:eastAsia="en-US"/>
              </w:rPr>
              <w:t>infinity</w:t>
            </w:r>
          </w:p>
        </w:tc>
        <w:tc>
          <w:tcPr>
            <w:tcW w:w="1700" w:type="dxa"/>
          </w:tcPr>
          <w:p w14:paraId="039C6921" w14:textId="77777777" w:rsidR="002F0F84" w:rsidRPr="00DE7B59" w:rsidRDefault="002F0F84" w:rsidP="00B7523D">
            <w:pPr>
              <w:pStyle w:val="TAL"/>
              <w:rPr>
                <w:lang w:eastAsia="en-US"/>
              </w:rPr>
            </w:pPr>
          </w:p>
        </w:tc>
        <w:tc>
          <w:tcPr>
            <w:tcW w:w="1245" w:type="dxa"/>
          </w:tcPr>
          <w:p w14:paraId="2279BA95" w14:textId="77777777" w:rsidR="002F0F84" w:rsidRPr="00DE7B59" w:rsidRDefault="002F0F84" w:rsidP="00B7523D">
            <w:pPr>
              <w:pStyle w:val="TAL"/>
              <w:rPr>
                <w:lang w:eastAsia="en-US"/>
              </w:rPr>
            </w:pPr>
          </w:p>
        </w:tc>
      </w:tr>
      <w:tr w:rsidR="002F0F84" w:rsidRPr="00DE7B59" w14:paraId="14DC5D46" w14:textId="77777777" w:rsidTr="00B7523D">
        <w:tc>
          <w:tcPr>
            <w:tcW w:w="4535" w:type="dxa"/>
          </w:tcPr>
          <w:p w14:paraId="6167AE7C" w14:textId="77777777" w:rsidR="002F0F84" w:rsidRPr="00DE7B59" w:rsidRDefault="002F0F84" w:rsidP="00B7523D">
            <w:pPr>
              <w:pStyle w:val="TAL"/>
              <w:rPr>
                <w:lang w:eastAsia="en-US"/>
              </w:rPr>
            </w:pPr>
            <w:r w:rsidRPr="00DE7B59">
              <w:rPr>
                <w:lang w:eastAsia="en-US"/>
              </w:rPr>
              <w:t xml:space="preserve">    retxBSR-Timer</w:t>
            </w:r>
          </w:p>
        </w:tc>
        <w:tc>
          <w:tcPr>
            <w:tcW w:w="2267" w:type="dxa"/>
          </w:tcPr>
          <w:p w14:paraId="619DBCF0" w14:textId="77777777" w:rsidR="002F0F84" w:rsidRPr="00DE7B59" w:rsidRDefault="002F0F84" w:rsidP="00B7523D">
            <w:pPr>
              <w:pStyle w:val="TAL"/>
              <w:rPr>
                <w:lang w:eastAsia="en-US"/>
              </w:rPr>
            </w:pPr>
            <w:r w:rsidRPr="00DE7B59">
              <w:rPr>
                <w:lang w:eastAsia="en-US"/>
              </w:rPr>
              <w:t>sf320</w:t>
            </w:r>
          </w:p>
        </w:tc>
        <w:tc>
          <w:tcPr>
            <w:tcW w:w="1700" w:type="dxa"/>
          </w:tcPr>
          <w:p w14:paraId="7B66209F" w14:textId="77777777" w:rsidR="002F0F84" w:rsidRPr="00DE7B59" w:rsidRDefault="002F0F84" w:rsidP="00B7523D">
            <w:pPr>
              <w:pStyle w:val="TAL"/>
              <w:rPr>
                <w:lang w:eastAsia="en-US"/>
              </w:rPr>
            </w:pPr>
          </w:p>
        </w:tc>
        <w:tc>
          <w:tcPr>
            <w:tcW w:w="1245" w:type="dxa"/>
          </w:tcPr>
          <w:p w14:paraId="17FE6103" w14:textId="77777777" w:rsidR="002F0F84" w:rsidRPr="00DE7B59" w:rsidRDefault="002F0F84" w:rsidP="00B7523D">
            <w:pPr>
              <w:pStyle w:val="TAL"/>
              <w:rPr>
                <w:lang w:eastAsia="en-US"/>
              </w:rPr>
            </w:pPr>
          </w:p>
        </w:tc>
      </w:tr>
      <w:tr w:rsidR="002F0F84" w:rsidRPr="00DE7B59" w14:paraId="4282AA1A" w14:textId="77777777" w:rsidTr="00B7523D">
        <w:tc>
          <w:tcPr>
            <w:tcW w:w="4535" w:type="dxa"/>
          </w:tcPr>
          <w:p w14:paraId="64F30E36" w14:textId="77777777" w:rsidR="002F0F84" w:rsidRPr="00DE7B59" w:rsidRDefault="002F0F84" w:rsidP="00B7523D">
            <w:pPr>
              <w:pStyle w:val="TAL"/>
              <w:rPr>
                <w:lang w:eastAsia="en-US"/>
              </w:rPr>
            </w:pPr>
            <w:r w:rsidRPr="00DE7B59">
              <w:rPr>
                <w:lang w:eastAsia="en-US"/>
              </w:rPr>
              <w:t xml:space="preserve">  }</w:t>
            </w:r>
          </w:p>
        </w:tc>
        <w:tc>
          <w:tcPr>
            <w:tcW w:w="2267" w:type="dxa"/>
          </w:tcPr>
          <w:p w14:paraId="5B7507E8" w14:textId="77777777" w:rsidR="002F0F84" w:rsidRPr="00DE7B59" w:rsidRDefault="002F0F84" w:rsidP="00B7523D">
            <w:pPr>
              <w:pStyle w:val="TAL"/>
              <w:rPr>
                <w:lang w:eastAsia="en-US"/>
              </w:rPr>
            </w:pPr>
          </w:p>
        </w:tc>
        <w:tc>
          <w:tcPr>
            <w:tcW w:w="1700" w:type="dxa"/>
          </w:tcPr>
          <w:p w14:paraId="33BD2467" w14:textId="77777777" w:rsidR="002F0F84" w:rsidRPr="00DE7B59" w:rsidRDefault="002F0F84" w:rsidP="00B7523D">
            <w:pPr>
              <w:pStyle w:val="TAL"/>
              <w:rPr>
                <w:lang w:eastAsia="en-US"/>
              </w:rPr>
            </w:pPr>
          </w:p>
        </w:tc>
        <w:tc>
          <w:tcPr>
            <w:tcW w:w="1245" w:type="dxa"/>
          </w:tcPr>
          <w:p w14:paraId="7A2A4414" w14:textId="77777777" w:rsidR="002F0F84" w:rsidRPr="00DE7B59" w:rsidRDefault="002F0F84" w:rsidP="00B7523D">
            <w:pPr>
              <w:pStyle w:val="TAL"/>
              <w:rPr>
                <w:lang w:eastAsia="en-US"/>
              </w:rPr>
            </w:pPr>
          </w:p>
        </w:tc>
      </w:tr>
      <w:tr w:rsidR="002F0F84" w:rsidRPr="00DE7B59" w14:paraId="130E1E68" w14:textId="77777777" w:rsidTr="00B7523D">
        <w:tc>
          <w:tcPr>
            <w:tcW w:w="4535" w:type="dxa"/>
          </w:tcPr>
          <w:p w14:paraId="29C48495" w14:textId="77777777" w:rsidR="002F0F84" w:rsidRPr="00DE7B59" w:rsidRDefault="002F0F84" w:rsidP="00B7523D">
            <w:pPr>
              <w:pStyle w:val="TAL"/>
              <w:rPr>
                <w:lang w:eastAsia="en-US"/>
              </w:rPr>
            </w:pPr>
            <w:r w:rsidRPr="00DE7B59">
              <w:rPr>
                <w:lang w:eastAsia="en-US"/>
              </w:rPr>
              <w:t xml:space="preserve">  phr-Config CHOICE {</w:t>
            </w:r>
          </w:p>
        </w:tc>
        <w:tc>
          <w:tcPr>
            <w:tcW w:w="2267" w:type="dxa"/>
          </w:tcPr>
          <w:p w14:paraId="731F1980" w14:textId="77777777" w:rsidR="002F0F84" w:rsidRPr="00DE7B59" w:rsidRDefault="002F0F84" w:rsidP="00B7523D">
            <w:pPr>
              <w:pStyle w:val="TAL"/>
              <w:rPr>
                <w:lang w:eastAsia="en-US"/>
              </w:rPr>
            </w:pPr>
          </w:p>
        </w:tc>
        <w:tc>
          <w:tcPr>
            <w:tcW w:w="1700" w:type="dxa"/>
          </w:tcPr>
          <w:p w14:paraId="0B222762" w14:textId="77777777" w:rsidR="002F0F84" w:rsidRPr="00DE7B59" w:rsidRDefault="002F0F84" w:rsidP="00B7523D">
            <w:pPr>
              <w:pStyle w:val="TAL"/>
              <w:rPr>
                <w:lang w:eastAsia="en-US"/>
              </w:rPr>
            </w:pPr>
          </w:p>
        </w:tc>
        <w:tc>
          <w:tcPr>
            <w:tcW w:w="1245" w:type="dxa"/>
          </w:tcPr>
          <w:p w14:paraId="384D9306" w14:textId="77777777" w:rsidR="002F0F84" w:rsidRPr="00DE7B59" w:rsidRDefault="002F0F84" w:rsidP="00B7523D">
            <w:pPr>
              <w:pStyle w:val="TAL"/>
              <w:rPr>
                <w:lang w:eastAsia="en-US"/>
              </w:rPr>
            </w:pPr>
          </w:p>
        </w:tc>
      </w:tr>
      <w:tr w:rsidR="002F0F84" w:rsidRPr="00DE7B59" w14:paraId="2A969244" w14:textId="77777777" w:rsidTr="00B7523D">
        <w:tc>
          <w:tcPr>
            <w:tcW w:w="4535" w:type="dxa"/>
          </w:tcPr>
          <w:p w14:paraId="1FB12B5D" w14:textId="77777777" w:rsidR="002F0F84" w:rsidRPr="00DE7B59" w:rsidRDefault="002F0F84" w:rsidP="00B7523D">
            <w:pPr>
              <w:pStyle w:val="TAL"/>
              <w:rPr>
                <w:lang w:eastAsia="en-US"/>
              </w:rPr>
            </w:pPr>
            <w:r w:rsidRPr="00DE7B59">
              <w:rPr>
                <w:lang w:eastAsia="en-US"/>
              </w:rPr>
              <w:t xml:space="preserve">    release</w:t>
            </w:r>
          </w:p>
        </w:tc>
        <w:tc>
          <w:tcPr>
            <w:tcW w:w="2267" w:type="dxa"/>
          </w:tcPr>
          <w:p w14:paraId="6AD94F5F" w14:textId="77777777" w:rsidR="002F0F84" w:rsidRPr="00DE7B59" w:rsidDel="00F91FBC" w:rsidRDefault="002F0F84" w:rsidP="00B7523D">
            <w:pPr>
              <w:pStyle w:val="TAL"/>
              <w:rPr>
                <w:lang w:eastAsia="en-US"/>
              </w:rPr>
            </w:pPr>
            <w:r w:rsidRPr="00DE7B59">
              <w:rPr>
                <w:lang w:eastAsia="en-US"/>
              </w:rPr>
              <w:t>NULL</w:t>
            </w:r>
          </w:p>
        </w:tc>
        <w:tc>
          <w:tcPr>
            <w:tcW w:w="1700" w:type="dxa"/>
          </w:tcPr>
          <w:p w14:paraId="2DC6DF62" w14:textId="77777777" w:rsidR="002F0F84" w:rsidRPr="00DE7B59" w:rsidRDefault="002F0F84" w:rsidP="00B7523D">
            <w:pPr>
              <w:pStyle w:val="TAL"/>
              <w:rPr>
                <w:lang w:eastAsia="en-US"/>
              </w:rPr>
            </w:pPr>
          </w:p>
        </w:tc>
        <w:tc>
          <w:tcPr>
            <w:tcW w:w="1245" w:type="dxa"/>
          </w:tcPr>
          <w:p w14:paraId="41746D6C" w14:textId="77777777" w:rsidR="002F0F84" w:rsidRPr="00DE7B59" w:rsidRDefault="002F0F84" w:rsidP="00B7523D">
            <w:pPr>
              <w:pStyle w:val="TAL"/>
              <w:rPr>
                <w:lang w:eastAsia="en-US"/>
              </w:rPr>
            </w:pPr>
          </w:p>
        </w:tc>
      </w:tr>
      <w:tr w:rsidR="002F0F84" w:rsidRPr="00DE7B59" w14:paraId="1603A31F" w14:textId="77777777" w:rsidTr="00B7523D">
        <w:tc>
          <w:tcPr>
            <w:tcW w:w="4535" w:type="dxa"/>
          </w:tcPr>
          <w:p w14:paraId="6D75FFDC" w14:textId="77777777" w:rsidR="002F0F84" w:rsidRPr="00DE7B59" w:rsidRDefault="002F0F84" w:rsidP="00B7523D">
            <w:pPr>
              <w:pStyle w:val="TAL"/>
              <w:rPr>
                <w:lang w:eastAsia="en-US"/>
              </w:rPr>
            </w:pPr>
            <w:r w:rsidRPr="00DE7B59">
              <w:rPr>
                <w:lang w:eastAsia="en-US"/>
              </w:rPr>
              <w:t xml:space="preserve">  }</w:t>
            </w:r>
          </w:p>
        </w:tc>
        <w:tc>
          <w:tcPr>
            <w:tcW w:w="2267" w:type="dxa"/>
          </w:tcPr>
          <w:p w14:paraId="62E58DDC" w14:textId="77777777" w:rsidR="002F0F84" w:rsidRPr="00DE7B59" w:rsidDel="00F91FBC" w:rsidRDefault="002F0F84" w:rsidP="00B7523D">
            <w:pPr>
              <w:pStyle w:val="TAL"/>
              <w:rPr>
                <w:lang w:eastAsia="en-US"/>
              </w:rPr>
            </w:pPr>
          </w:p>
        </w:tc>
        <w:tc>
          <w:tcPr>
            <w:tcW w:w="1700" w:type="dxa"/>
          </w:tcPr>
          <w:p w14:paraId="1B802357" w14:textId="77777777" w:rsidR="002F0F84" w:rsidRPr="00DE7B59" w:rsidRDefault="002F0F84" w:rsidP="00B7523D">
            <w:pPr>
              <w:pStyle w:val="TAL"/>
              <w:rPr>
                <w:lang w:eastAsia="en-US"/>
              </w:rPr>
            </w:pPr>
          </w:p>
        </w:tc>
        <w:tc>
          <w:tcPr>
            <w:tcW w:w="1245" w:type="dxa"/>
          </w:tcPr>
          <w:p w14:paraId="1DD88218" w14:textId="77777777" w:rsidR="002F0F84" w:rsidRPr="00DE7B59" w:rsidRDefault="002F0F84" w:rsidP="00B7523D">
            <w:pPr>
              <w:pStyle w:val="TAL"/>
              <w:rPr>
                <w:lang w:eastAsia="en-US"/>
              </w:rPr>
            </w:pPr>
          </w:p>
        </w:tc>
      </w:tr>
      <w:tr w:rsidR="002F0F84" w:rsidRPr="00DE7B59" w14:paraId="6758CB41" w14:textId="77777777" w:rsidTr="00B7523D">
        <w:tc>
          <w:tcPr>
            <w:tcW w:w="4535" w:type="dxa"/>
          </w:tcPr>
          <w:p w14:paraId="24958BEB" w14:textId="77777777" w:rsidR="002F0F84" w:rsidRPr="00DE7B59" w:rsidRDefault="002F0F84" w:rsidP="00B7523D">
            <w:pPr>
              <w:pStyle w:val="TAL"/>
              <w:rPr>
                <w:lang w:eastAsia="en-US"/>
              </w:rPr>
            </w:pPr>
            <w:r w:rsidRPr="00DE7B59">
              <w:rPr>
                <w:lang w:eastAsia="en-US"/>
              </w:rPr>
              <w:t>}</w:t>
            </w:r>
          </w:p>
        </w:tc>
        <w:tc>
          <w:tcPr>
            <w:tcW w:w="2267" w:type="dxa"/>
          </w:tcPr>
          <w:p w14:paraId="18257DEE" w14:textId="77777777" w:rsidR="002F0F84" w:rsidRPr="00DE7B59" w:rsidRDefault="002F0F84" w:rsidP="00B7523D">
            <w:pPr>
              <w:pStyle w:val="TAL"/>
              <w:rPr>
                <w:lang w:eastAsia="en-US"/>
              </w:rPr>
            </w:pPr>
          </w:p>
        </w:tc>
        <w:tc>
          <w:tcPr>
            <w:tcW w:w="1700" w:type="dxa"/>
          </w:tcPr>
          <w:p w14:paraId="715CD8D8" w14:textId="77777777" w:rsidR="002F0F84" w:rsidRPr="00DE7B59" w:rsidRDefault="002F0F84" w:rsidP="00B7523D">
            <w:pPr>
              <w:pStyle w:val="TAL"/>
              <w:rPr>
                <w:lang w:eastAsia="en-US"/>
              </w:rPr>
            </w:pPr>
          </w:p>
        </w:tc>
        <w:tc>
          <w:tcPr>
            <w:tcW w:w="1245" w:type="dxa"/>
          </w:tcPr>
          <w:p w14:paraId="11F7B7F4" w14:textId="77777777" w:rsidR="002F0F84" w:rsidRPr="00DE7B59" w:rsidRDefault="002F0F84" w:rsidP="00B7523D">
            <w:pPr>
              <w:pStyle w:val="TAL"/>
              <w:rPr>
                <w:lang w:eastAsia="en-US"/>
              </w:rPr>
            </w:pPr>
          </w:p>
        </w:tc>
      </w:tr>
    </w:tbl>
    <w:p w14:paraId="547A5E9E" w14:textId="77777777" w:rsidR="00BA60D7" w:rsidRPr="00DE7B59" w:rsidRDefault="00BA60D7" w:rsidP="00BA60D7"/>
    <w:p w14:paraId="758CC3B7" w14:textId="77777777" w:rsidR="004F4F70" w:rsidRPr="00DE7B59" w:rsidRDefault="004F4F70" w:rsidP="00E1746F">
      <w:pPr>
        <w:pStyle w:val="Heading5"/>
      </w:pPr>
      <w:bookmarkStart w:id="29" w:name="_Toc21103102"/>
      <w:bookmarkStart w:id="30" w:name="_Toc29233439"/>
      <w:bookmarkStart w:id="31" w:name="_Toc29462044"/>
      <w:bookmarkStart w:id="32" w:name="_Toc36158021"/>
      <w:r w:rsidRPr="00DE7B59">
        <w:t>7.</w:t>
      </w:r>
      <w:r w:rsidR="00E7199D" w:rsidRPr="00DE7B59">
        <w:t>1.</w:t>
      </w:r>
      <w:r w:rsidRPr="00DE7B59">
        <w:t>1.3.5</w:t>
      </w:r>
      <w:r w:rsidRPr="00DE7B59">
        <w:tab/>
        <w:t>Correct handling of MAC control information / Buffer Status / UL resources are allocated / Padding BSR</w:t>
      </w:r>
      <w:bookmarkEnd w:id="29"/>
      <w:bookmarkEnd w:id="30"/>
      <w:bookmarkEnd w:id="31"/>
      <w:bookmarkEnd w:id="32"/>
    </w:p>
    <w:p w14:paraId="343D2809" w14:textId="77777777" w:rsidR="004F4F70" w:rsidRPr="00DE7B59" w:rsidRDefault="004F4F70" w:rsidP="00B5202A">
      <w:pPr>
        <w:pStyle w:val="H6"/>
      </w:pPr>
      <w:r w:rsidRPr="00DE7B59">
        <w:t>7.</w:t>
      </w:r>
      <w:r w:rsidR="00E7199D" w:rsidRPr="00DE7B59">
        <w:t>1.</w:t>
      </w:r>
      <w:r w:rsidRPr="00DE7B59">
        <w:t>1.3.5.1</w:t>
      </w:r>
      <w:r w:rsidRPr="00DE7B59">
        <w:tab/>
        <w:t>Test Purpose (TP)</w:t>
      </w:r>
    </w:p>
    <w:p w14:paraId="2935B21E" w14:textId="77777777" w:rsidR="004F4F70" w:rsidRPr="00DE7B59" w:rsidRDefault="004F4F70" w:rsidP="003E72C9">
      <w:pPr>
        <w:pStyle w:val="H6"/>
        <w:rPr>
          <w:sz w:val="16"/>
        </w:rPr>
      </w:pPr>
      <w:r w:rsidRPr="00DE7B59">
        <w:t>(1)</w:t>
      </w:r>
    </w:p>
    <w:p w14:paraId="0BFF025E"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510A7EFA"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1AB62AD1" w14:textId="77777777" w:rsidR="004F4F70" w:rsidRPr="00DE7B59" w:rsidRDefault="004F4F70" w:rsidP="00131CE5">
      <w:pPr>
        <w:pStyle w:val="PL"/>
        <w:rPr>
          <w:noProof w:val="0"/>
        </w:rPr>
      </w:pPr>
      <w:r w:rsidRPr="00DE7B59">
        <w:rPr>
          <w:b/>
          <w:bCs/>
          <w:noProof w:val="0"/>
        </w:rPr>
        <w:t xml:space="preserve">  when</w:t>
      </w:r>
      <w:r w:rsidRPr="00DE7B59">
        <w:rPr>
          <w:noProof w:val="0"/>
        </w:rPr>
        <w:t xml:space="preserve"> { UE transmits a MAC PDU and the number of padding bits is equal to the size of a Short BSR plus its subheader and the UE has available data for transmission from more than one LCG in the TTI where the BSR is transmitted }</w:t>
      </w:r>
    </w:p>
    <w:p w14:paraId="59956047" w14:textId="77777777" w:rsidR="004F4F70" w:rsidRPr="00DE7B59" w:rsidRDefault="004F4F70" w:rsidP="00131CE5">
      <w:pPr>
        <w:pStyle w:val="PL"/>
        <w:rPr>
          <w:noProof w:val="0"/>
        </w:rPr>
      </w:pPr>
      <w:r w:rsidRPr="00DE7B59">
        <w:rPr>
          <w:b/>
          <w:bCs/>
          <w:noProof w:val="0"/>
        </w:rPr>
        <w:t xml:space="preserve">    then </w:t>
      </w:r>
      <w:r w:rsidRPr="00DE7B59">
        <w:rPr>
          <w:noProof w:val="0"/>
        </w:rPr>
        <w:t>{ UE reports a Truncated short BSR of the LCG with the highest priority logical channel with data available for transmission }</w:t>
      </w:r>
    </w:p>
    <w:p w14:paraId="529B6127" w14:textId="77777777" w:rsidR="004F4F70" w:rsidRPr="00DE7B59" w:rsidRDefault="004F4F70" w:rsidP="00131CE5">
      <w:pPr>
        <w:pStyle w:val="PL"/>
        <w:rPr>
          <w:noProof w:val="0"/>
        </w:rPr>
      </w:pPr>
      <w:r w:rsidRPr="00DE7B59">
        <w:rPr>
          <w:noProof w:val="0"/>
        </w:rPr>
        <w:t xml:space="preserve">            }</w:t>
      </w:r>
    </w:p>
    <w:p w14:paraId="2DEAFB72" w14:textId="77777777" w:rsidR="004F4F70" w:rsidRPr="00DE7B59" w:rsidRDefault="004F4F70" w:rsidP="00B93BD7">
      <w:pPr>
        <w:pStyle w:val="PL"/>
        <w:rPr>
          <w:noProof w:val="0"/>
        </w:rPr>
      </w:pPr>
    </w:p>
    <w:p w14:paraId="2ABD1BEF" w14:textId="77777777" w:rsidR="004F4F70" w:rsidRPr="00DE7B59" w:rsidRDefault="004F4F70" w:rsidP="007B79B0">
      <w:pPr>
        <w:pStyle w:val="H6"/>
      </w:pPr>
      <w:r w:rsidRPr="00DE7B59">
        <w:t>(2)</w:t>
      </w:r>
    </w:p>
    <w:p w14:paraId="33E5594C" w14:textId="77777777" w:rsidR="004F4F70" w:rsidRPr="00DE7B59" w:rsidRDefault="004F4F70" w:rsidP="00131CE5">
      <w:pPr>
        <w:pStyle w:val="PL"/>
        <w:rPr>
          <w:noProof w:val="0"/>
        </w:rPr>
      </w:pPr>
      <w:r w:rsidRPr="00DE7B59">
        <w:rPr>
          <w:b/>
          <w:bCs/>
          <w:noProof w:val="0"/>
        </w:rPr>
        <w:t xml:space="preserve">with </w:t>
      </w:r>
      <w:r w:rsidRPr="00DE7B59">
        <w:rPr>
          <w:noProof w:val="0"/>
        </w:rPr>
        <w:t>{ UE in E-UTRA RRC_CONNECTED state }</w:t>
      </w:r>
    </w:p>
    <w:p w14:paraId="009F784D"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00D6E497" w14:textId="77777777" w:rsidR="004F4F70" w:rsidRPr="00DE7B59" w:rsidRDefault="004F4F70" w:rsidP="00131CE5">
      <w:pPr>
        <w:pStyle w:val="PL"/>
        <w:rPr>
          <w:noProof w:val="0"/>
        </w:rPr>
      </w:pPr>
      <w:r w:rsidRPr="00DE7B59">
        <w:rPr>
          <w:b/>
          <w:bCs/>
          <w:noProof w:val="0"/>
        </w:rPr>
        <w:t xml:space="preserve">  when </w:t>
      </w:r>
      <w:r w:rsidRPr="00DE7B59">
        <w:rPr>
          <w:noProof w:val="0"/>
        </w:rPr>
        <w:t>{ UE transmits a MAC PDU and the number of padding bits is larger than the size of a Short BSR plus its subheader but smaller than the size of a Long BSR plus its subheader and the UE has available data for transmission from more than one LCG in the TTI where the BSR is transmitted }</w:t>
      </w:r>
    </w:p>
    <w:p w14:paraId="4F0C1453"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 UE reports a Truncated long BSR }</w:t>
      </w:r>
    </w:p>
    <w:p w14:paraId="1D74A495" w14:textId="77777777" w:rsidR="004F4F70" w:rsidRPr="00DE7B59" w:rsidRDefault="004F4F70" w:rsidP="00131CE5">
      <w:pPr>
        <w:pStyle w:val="PL"/>
        <w:rPr>
          <w:noProof w:val="0"/>
        </w:rPr>
      </w:pPr>
      <w:r w:rsidRPr="00DE7B59">
        <w:rPr>
          <w:noProof w:val="0"/>
        </w:rPr>
        <w:t xml:space="preserve">            }</w:t>
      </w:r>
    </w:p>
    <w:p w14:paraId="1EDAACFE" w14:textId="77777777" w:rsidR="004F4F70" w:rsidRPr="00DE7B59" w:rsidRDefault="004F4F70" w:rsidP="00B93BD7">
      <w:pPr>
        <w:pStyle w:val="PL"/>
        <w:rPr>
          <w:noProof w:val="0"/>
        </w:rPr>
      </w:pPr>
    </w:p>
    <w:p w14:paraId="462B3CFA" w14:textId="77777777" w:rsidR="004F4F70" w:rsidRPr="00DE7B59" w:rsidRDefault="004F4F70" w:rsidP="007B79B0">
      <w:pPr>
        <w:pStyle w:val="H6"/>
      </w:pPr>
      <w:r w:rsidRPr="00DE7B59">
        <w:t>(3)</w:t>
      </w:r>
    </w:p>
    <w:p w14:paraId="03CF1F36"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3BED0CAB"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100BE2DA" w14:textId="77777777" w:rsidR="004F4F70" w:rsidRPr="00DE7B59" w:rsidRDefault="004F4F70" w:rsidP="00131CE5">
      <w:pPr>
        <w:pStyle w:val="PL"/>
        <w:rPr>
          <w:noProof w:val="0"/>
        </w:rPr>
      </w:pPr>
      <w:r w:rsidRPr="00DE7B59">
        <w:rPr>
          <w:b/>
          <w:bCs/>
          <w:noProof w:val="0"/>
        </w:rPr>
        <w:t xml:space="preserve">  when</w:t>
      </w:r>
      <w:r w:rsidRPr="00DE7B59">
        <w:rPr>
          <w:noProof w:val="0"/>
        </w:rPr>
        <w:t xml:space="preserve"> { UE transmits a MAC PDU and the number of padding bits is equal to or larger than the size of a Short BSR plus its subheader but smaller than the size of a Long BSR plus its subheader and the UE has available data for transmission from only one LCG in the TTI where the BSR is transmitted }</w:t>
      </w:r>
    </w:p>
    <w:p w14:paraId="330A79CC"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 UE reports a Short BSR }</w:t>
      </w:r>
    </w:p>
    <w:p w14:paraId="33EF4E38" w14:textId="77777777" w:rsidR="004F4F70" w:rsidRPr="00DE7B59" w:rsidRDefault="004F4F70" w:rsidP="00131CE5">
      <w:pPr>
        <w:pStyle w:val="PL"/>
        <w:rPr>
          <w:noProof w:val="0"/>
        </w:rPr>
      </w:pPr>
      <w:r w:rsidRPr="00DE7B59">
        <w:rPr>
          <w:noProof w:val="0"/>
        </w:rPr>
        <w:t xml:space="preserve">            }</w:t>
      </w:r>
    </w:p>
    <w:p w14:paraId="7E987C47" w14:textId="77777777" w:rsidR="004F4F70" w:rsidRPr="00DE7B59" w:rsidRDefault="004F4F70" w:rsidP="00B93BD7">
      <w:pPr>
        <w:pStyle w:val="PL"/>
        <w:rPr>
          <w:noProof w:val="0"/>
        </w:rPr>
      </w:pPr>
    </w:p>
    <w:p w14:paraId="3AE4AA00" w14:textId="77777777" w:rsidR="004F4F70" w:rsidRPr="00DE7B59" w:rsidRDefault="004F4F70" w:rsidP="007B79B0">
      <w:pPr>
        <w:pStyle w:val="H6"/>
      </w:pPr>
      <w:r w:rsidRPr="00DE7B59">
        <w:t>(4)</w:t>
      </w:r>
    </w:p>
    <w:p w14:paraId="715AA5BA"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3D94C7B5" w14:textId="77777777" w:rsidR="004F4F70" w:rsidRPr="00DE7B59" w:rsidRDefault="004F4F70" w:rsidP="00131CE5">
      <w:pPr>
        <w:pStyle w:val="PL"/>
        <w:rPr>
          <w:noProof w:val="0"/>
        </w:rPr>
      </w:pPr>
      <w:r w:rsidRPr="00DE7B59">
        <w:rPr>
          <w:b/>
          <w:bCs/>
          <w:noProof w:val="0"/>
        </w:rPr>
        <w:t xml:space="preserve">ensure that </w:t>
      </w:r>
      <w:r w:rsidRPr="00DE7B59">
        <w:rPr>
          <w:noProof w:val="0"/>
        </w:rPr>
        <w:t>{</w:t>
      </w:r>
    </w:p>
    <w:p w14:paraId="0FBE3D67" w14:textId="77777777" w:rsidR="004F4F70" w:rsidRPr="00DE7B59" w:rsidRDefault="004F4F70" w:rsidP="00131CE5">
      <w:pPr>
        <w:pStyle w:val="PL"/>
        <w:rPr>
          <w:noProof w:val="0"/>
        </w:rPr>
      </w:pPr>
      <w:r w:rsidRPr="00DE7B59">
        <w:rPr>
          <w:b/>
          <w:bCs/>
          <w:noProof w:val="0"/>
        </w:rPr>
        <w:t xml:space="preserve">  when </w:t>
      </w:r>
      <w:r w:rsidRPr="00DE7B59">
        <w:rPr>
          <w:noProof w:val="0"/>
        </w:rPr>
        <w:t>{ UE transmits a MAC PDU and the number of padding bits is equal to or larger than the size of a Long BSR plus its subheader }</w:t>
      </w:r>
    </w:p>
    <w:p w14:paraId="1046594F"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w:t>
      </w:r>
      <w:r w:rsidR="00710908" w:rsidRPr="00DE7B59">
        <w:rPr>
          <w:noProof w:val="0"/>
        </w:rPr>
        <w:t xml:space="preserve"> </w:t>
      </w:r>
      <w:r w:rsidRPr="00DE7B59">
        <w:rPr>
          <w:noProof w:val="0"/>
        </w:rPr>
        <w:t>UE reports a long BSR }</w:t>
      </w:r>
    </w:p>
    <w:p w14:paraId="75DCEAB6" w14:textId="77777777" w:rsidR="004F4F70" w:rsidRPr="00DE7B59" w:rsidRDefault="004F4F70" w:rsidP="00131CE5">
      <w:pPr>
        <w:pStyle w:val="PL"/>
        <w:rPr>
          <w:noProof w:val="0"/>
        </w:rPr>
      </w:pPr>
      <w:r w:rsidRPr="00DE7B59">
        <w:rPr>
          <w:noProof w:val="0"/>
        </w:rPr>
        <w:t xml:space="preserve">            }</w:t>
      </w:r>
    </w:p>
    <w:p w14:paraId="37253F1B" w14:textId="77777777" w:rsidR="004F4F70" w:rsidRPr="00DE7B59" w:rsidRDefault="004F4F70" w:rsidP="00131CE5">
      <w:pPr>
        <w:pStyle w:val="PL"/>
        <w:rPr>
          <w:noProof w:val="0"/>
        </w:rPr>
      </w:pPr>
    </w:p>
    <w:p w14:paraId="2AF2B35F" w14:textId="77777777" w:rsidR="004F4F70" w:rsidRPr="00DE7B59" w:rsidRDefault="004F4F70" w:rsidP="00B5202A">
      <w:pPr>
        <w:pStyle w:val="H6"/>
      </w:pPr>
      <w:r w:rsidRPr="00DE7B59">
        <w:t>7.</w:t>
      </w:r>
      <w:r w:rsidR="00E7199D" w:rsidRPr="00DE7B59">
        <w:t>1.</w:t>
      </w:r>
      <w:r w:rsidRPr="00DE7B59">
        <w:t>1.3.5.2</w:t>
      </w:r>
      <w:r w:rsidRPr="00DE7B59">
        <w:tab/>
        <w:t>Conformance requirements</w:t>
      </w:r>
    </w:p>
    <w:p w14:paraId="3BD7FEB5" w14:textId="77777777" w:rsidR="004F4F70" w:rsidRPr="00DE7B59" w:rsidRDefault="004F4F70" w:rsidP="00E04659">
      <w:r w:rsidRPr="00DE7B59">
        <w:t>References: The conformance requirements covered in the present TC are specified in: TS 38.321</w:t>
      </w:r>
      <w:r w:rsidR="00E04659" w:rsidRPr="00DE7B59">
        <w:t>, clauses</w:t>
      </w:r>
      <w:r w:rsidRPr="00DE7B59">
        <w:t xml:space="preserve"> 5.4.5,  6.1.3.1 </w:t>
      </w:r>
      <w:r w:rsidR="00E04659" w:rsidRPr="00DE7B59">
        <w:t>and</w:t>
      </w:r>
      <w:r w:rsidRPr="00DE7B59">
        <w:t xml:space="preserve"> 6.2.1</w:t>
      </w:r>
      <w:r w:rsidRPr="00DE7B59">
        <w:rPr>
          <w:lang w:eastAsia="zh-CN"/>
        </w:rPr>
        <w:t>.</w:t>
      </w:r>
      <w:r w:rsidR="00E04659" w:rsidRPr="00DE7B59">
        <w:rPr>
          <w:lang w:eastAsia="zh-CN"/>
        </w:rPr>
        <w:t xml:space="preserve"> </w:t>
      </w:r>
      <w:r w:rsidR="00E04659" w:rsidRPr="00DE7B59">
        <w:t>Unless otherwise stated these are Rel-15 requirements.</w:t>
      </w:r>
    </w:p>
    <w:p w14:paraId="68532C42" w14:textId="77777777" w:rsidR="004F4F70" w:rsidRPr="00DE7B59" w:rsidRDefault="004F4F70" w:rsidP="00131CE5">
      <w:r w:rsidRPr="00DE7B59">
        <w:t>[TS 38.321, clause 5.4.5]</w:t>
      </w:r>
    </w:p>
    <w:p w14:paraId="59D5DD41" w14:textId="77777777" w:rsidR="004F4F70" w:rsidRPr="00DE7B59" w:rsidRDefault="004F4F70" w:rsidP="004F4F70">
      <w:r w:rsidRPr="00DE7B59">
        <w:t>The Buffer Status reporting (BSR) procedure is used to provide the serving gNB with information about UL data volume in the MAC entity.</w:t>
      </w:r>
    </w:p>
    <w:p w14:paraId="7C95FB6C" w14:textId="77777777" w:rsidR="004F4F70" w:rsidRPr="00DE7B59" w:rsidRDefault="004F4F70" w:rsidP="004F4F70">
      <w:r w:rsidRPr="00DE7B59">
        <w:t>RRC configures the following parameters to control the BSR:</w:t>
      </w:r>
    </w:p>
    <w:p w14:paraId="20DB6542" w14:textId="77777777" w:rsidR="004F4F70" w:rsidRPr="00DE7B59" w:rsidRDefault="00201F17" w:rsidP="00201F17">
      <w:pPr>
        <w:pStyle w:val="B1"/>
      </w:pPr>
      <w:r w:rsidRPr="00DE7B59">
        <w:t>-</w:t>
      </w:r>
      <w:r w:rsidRPr="00DE7B59">
        <w:tab/>
      </w:r>
      <w:r w:rsidR="004F4F70" w:rsidRPr="00DE7B59">
        <w:rPr>
          <w:i/>
        </w:rPr>
        <w:t>periodicBSR-Timer</w:t>
      </w:r>
      <w:r w:rsidR="004F4F70" w:rsidRPr="00DE7B59">
        <w:t>;</w:t>
      </w:r>
    </w:p>
    <w:p w14:paraId="1BC854BE" w14:textId="77777777" w:rsidR="004F4F70" w:rsidRPr="00DE7B59" w:rsidRDefault="00201F17" w:rsidP="00201F17">
      <w:pPr>
        <w:pStyle w:val="B1"/>
      </w:pPr>
      <w:r w:rsidRPr="00DE7B59">
        <w:t>-</w:t>
      </w:r>
      <w:r w:rsidRPr="00DE7B59">
        <w:tab/>
      </w:r>
      <w:r w:rsidR="004F4F70" w:rsidRPr="00DE7B59">
        <w:rPr>
          <w:i/>
        </w:rPr>
        <w:t>retxBSR-Timer</w:t>
      </w:r>
      <w:r w:rsidR="004F4F70" w:rsidRPr="00DE7B59">
        <w:t>;</w:t>
      </w:r>
    </w:p>
    <w:p w14:paraId="6F67C69A" w14:textId="77777777" w:rsidR="004F4F70" w:rsidRPr="00DE7B59" w:rsidRDefault="00201F17" w:rsidP="00201F17">
      <w:pPr>
        <w:pStyle w:val="B1"/>
      </w:pPr>
      <w:r w:rsidRPr="00DE7B59">
        <w:t>-</w:t>
      </w:r>
      <w:r w:rsidRPr="00DE7B59">
        <w:tab/>
      </w:r>
      <w:r w:rsidR="004F4F70" w:rsidRPr="00DE7B59">
        <w:rPr>
          <w:i/>
        </w:rPr>
        <w:t>logicalChannelSR-Delay</w:t>
      </w:r>
      <w:r w:rsidR="004F4F70" w:rsidRPr="00DE7B59">
        <w:t>;</w:t>
      </w:r>
    </w:p>
    <w:p w14:paraId="7B3AEA04" w14:textId="77777777" w:rsidR="004F4F70" w:rsidRPr="00DE7B59" w:rsidRDefault="00201F17" w:rsidP="00201F17">
      <w:pPr>
        <w:pStyle w:val="B1"/>
      </w:pPr>
      <w:r w:rsidRPr="00DE7B59">
        <w:t>-</w:t>
      </w:r>
      <w:r w:rsidRPr="00DE7B59">
        <w:tab/>
      </w:r>
      <w:r w:rsidR="004F4F70" w:rsidRPr="00DE7B59">
        <w:rPr>
          <w:i/>
        </w:rPr>
        <w:t>logicalChannelSR-DelayTimer</w:t>
      </w:r>
      <w:r w:rsidR="004F4F70" w:rsidRPr="00DE7B59">
        <w:t>;</w:t>
      </w:r>
    </w:p>
    <w:p w14:paraId="1E30A732" w14:textId="77777777" w:rsidR="004F4F70" w:rsidRPr="00DE7B59" w:rsidRDefault="00201F17" w:rsidP="00201F17">
      <w:pPr>
        <w:pStyle w:val="B1"/>
      </w:pPr>
      <w:r w:rsidRPr="00DE7B59">
        <w:t>-</w:t>
      </w:r>
      <w:r w:rsidRPr="00DE7B59">
        <w:tab/>
      </w:r>
      <w:r w:rsidR="004F4F70" w:rsidRPr="00DE7B59">
        <w:rPr>
          <w:i/>
        </w:rPr>
        <w:t>logicalChannelGroup</w:t>
      </w:r>
      <w:r w:rsidR="004F4F70" w:rsidRPr="00DE7B59">
        <w:t>.</w:t>
      </w:r>
    </w:p>
    <w:p w14:paraId="4B8AF9DD" w14:textId="77777777" w:rsidR="004F4F70" w:rsidRPr="00DE7B59" w:rsidRDefault="004F4F70" w:rsidP="004F4F70">
      <w:r w:rsidRPr="00DE7B59">
        <w:t xml:space="preserve">Each logical channel may be allocated to an LCG using the </w:t>
      </w:r>
      <w:r w:rsidRPr="00DE7B59">
        <w:rPr>
          <w:i/>
        </w:rPr>
        <w:t>logicalChannelGroup</w:t>
      </w:r>
      <w:r w:rsidRPr="00DE7B59">
        <w:t>. The maximum number of LCGs is eight.</w:t>
      </w:r>
    </w:p>
    <w:p w14:paraId="2DA05ED0" w14:textId="77777777" w:rsidR="004F4F70" w:rsidRPr="00DE7B59" w:rsidRDefault="004F4F70" w:rsidP="004F4F70">
      <w:r w:rsidRPr="00DE7B59">
        <w:t>The MAC entity determines the amount of UL data available for a logical channel according to the data volume calculation procedure in TSs 38.322 and 38.323 [3] [4].</w:t>
      </w:r>
    </w:p>
    <w:p w14:paraId="7C622EFF" w14:textId="77777777" w:rsidR="004F4F70" w:rsidRPr="00DE7B59" w:rsidRDefault="004F4F70" w:rsidP="004F4F70">
      <w:r w:rsidRPr="00DE7B59">
        <w:t>A BSR shall be triggered if any of the following events occur:</w:t>
      </w:r>
    </w:p>
    <w:p w14:paraId="5DB1D9E1" w14:textId="77777777" w:rsidR="004F4F70" w:rsidRPr="00DE7B59" w:rsidRDefault="00201F17" w:rsidP="00201F17">
      <w:pPr>
        <w:pStyle w:val="B1"/>
      </w:pPr>
      <w:r w:rsidRPr="00DE7B59">
        <w:t>-</w:t>
      </w:r>
      <w:r w:rsidRPr="00DE7B59">
        <w:tab/>
      </w:r>
      <w:r w:rsidR="004F4F70" w:rsidRPr="00DE7B59">
        <w:t>the MAC entity has new UL data available for a logical channel which belongs to an LCG; and either</w:t>
      </w:r>
    </w:p>
    <w:p w14:paraId="0B0086A6" w14:textId="77777777" w:rsidR="004F4F70" w:rsidRPr="00DE7B59" w:rsidRDefault="004F4F70" w:rsidP="00C00718">
      <w:pPr>
        <w:pStyle w:val="B2"/>
      </w:pPr>
      <w:r w:rsidRPr="00DE7B59">
        <w:t>-</w:t>
      </w:r>
      <w:r w:rsidRPr="00DE7B59">
        <w:tab/>
        <w:t>the new UL data belongs to a logical channel with higher priority than the priority of any logical channel containing available UL data which belong to any LCG; or</w:t>
      </w:r>
    </w:p>
    <w:p w14:paraId="2E3A5616" w14:textId="77777777" w:rsidR="004F4F70" w:rsidRPr="00DE7B59" w:rsidRDefault="004F4F70" w:rsidP="00C00718">
      <w:pPr>
        <w:pStyle w:val="B2"/>
      </w:pPr>
      <w:r w:rsidRPr="00DE7B59">
        <w:t>-</w:t>
      </w:r>
      <w:r w:rsidRPr="00DE7B59">
        <w:tab/>
        <w:t>none of the logical channels which belong to an LCG contains any available UL data.</w:t>
      </w:r>
    </w:p>
    <w:p w14:paraId="0F056449" w14:textId="77777777" w:rsidR="004F4F70" w:rsidRPr="00DE7B59" w:rsidRDefault="004F4F70" w:rsidP="00C00718">
      <w:pPr>
        <w:pStyle w:val="B1"/>
      </w:pPr>
      <w:r w:rsidRPr="00DE7B59">
        <w:tab/>
        <w:t>in which case the BSR is referred below to as 'Regular BSR';</w:t>
      </w:r>
    </w:p>
    <w:p w14:paraId="5CE4F346" w14:textId="77777777" w:rsidR="004F4F70" w:rsidRPr="00DE7B59" w:rsidRDefault="00201F17" w:rsidP="00201F17">
      <w:pPr>
        <w:pStyle w:val="B1"/>
      </w:pPr>
      <w:r w:rsidRPr="00DE7B59">
        <w:t>-</w:t>
      </w:r>
      <w:r w:rsidRPr="00DE7B59">
        <w:tab/>
      </w:r>
      <w:r w:rsidR="004F4F70" w:rsidRPr="00DE7B59">
        <w:t>UL resources are allocated and number of padding bits is equal to or larger than the size of the Buffer Status Report MAC CE plus its subheader, in which case the BSR is referred below to as 'Padding BSR';</w:t>
      </w:r>
    </w:p>
    <w:p w14:paraId="5655AB74" w14:textId="77777777" w:rsidR="004F4F70" w:rsidRPr="00DE7B59" w:rsidRDefault="00201F17" w:rsidP="00201F17">
      <w:pPr>
        <w:pStyle w:val="B1"/>
      </w:pPr>
      <w:r w:rsidRPr="00DE7B59">
        <w:t>-</w:t>
      </w:r>
      <w:r w:rsidRPr="00DE7B59">
        <w:tab/>
      </w:r>
      <w:r w:rsidR="004F4F70" w:rsidRPr="00DE7B59">
        <w:rPr>
          <w:i/>
        </w:rPr>
        <w:t>retxBSR-Timer</w:t>
      </w:r>
      <w:r w:rsidR="004F4F70" w:rsidRPr="00DE7B59">
        <w:t xml:space="preserve"> expires, and at least one of the logical channels which belong to an LCG contains UL data, in which case the BSR is referred below to as 'Regular BSR';</w:t>
      </w:r>
    </w:p>
    <w:p w14:paraId="2F9F77FA" w14:textId="77777777" w:rsidR="004F4F70" w:rsidRPr="00DE7B59" w:rsidRDefault="00201F17" w:rsidP="00201F17">
      <w:pPr>
        <w:pStyle w:val="B1"/>
      </w:pPr>
      <w:r w:rsidRPr="00DE7B59">
        <w:t>-</w:t>
      </w:r>
      <w:r w:rsidRPr="00DE7B59">
        <w:tab/>
      </w:r>
      <w:r w:rsidR="004F4F70" w:rsidRPr="00DE7B59">
        <w:rPr>
          <w:i/>
        </w:rPr>
        <w:t>periodicBSR-Timer</w:t>
      </w:r>
      <w:r w:rsidR="004F4F70" w:rsidRPr="00DE7B59">
        <w:t xml:space="preserve"> expires, in which case the BSR is referred below to as 'Periodic BSR'.</w:t>
      </w:r>
    </w:p>
    <w:p w14:paraId="13CA8ECF" w14:textId="77777777" w:rsidR="004F4F70" w:rsidRPr="00DE7B59" w:rsidRDefault="004F4F70" w:rsidP="004F4F70">
      <w:r w:rsidRPr="00DE7B59">
        <w:t>For Regular BSR, the MAC entity shall:</w:t>
      </w:r>
    </w:p>
    <w:p w14:paraId="5CD55EA2" w14:textId="77777777" w:rsidR="004F4F70" w:rsidRPr="00DE7B59" w:rsidRDefault="00186977" w:rsidP="00186977">
      <w:pPr>
        <w:pStyle w:val="B1"/>
      </w:pPr>
      <w:r w:rsidRPr="00DE7B59">
        <w:t>1&gt;</w:t>
      </w:r>
      <w:r w:rsidR="004F4F70" w:rsidRPr="00DE7B59">
        <w:tab/>
        <w:t xml:space="preserve">if the BSR is triggered for a logical channel for which </w:t>
      </w:r>
      <w:r w:rsidR="004F4F70" w:rsidRPr="00DE7B59">
        <w:rPr>
          <w:i/>
        </w:rPr>
        <w:t>logicalChannelSR-Delay</w:t>
      </w:r>
      <w:r w:rsidR="004F4F70" w:rsidRPr="00DE7B59">
        <w:t xml:space="preserve"> is configured by upper layers:</w:t>
      </w:r>
    </w:p>
    <w:p w14:paraId="009C58FA" w14:textId="77777777" w:rsidR="004F4F70" w:rsidRPr="00DE7B59" w:rsidRDefault="00186977" w:rsidP="00186977">
      <w:pPr>
        <w:pStyle w:val="B2"/>
      </w:pPr>
      <w:r w:rsidRPr="00DE7B59">
        <w:t>2&gt;</w:t>
      </w:r>
      <w:r w:rsidR="004F4F70" w:rsidRPr="00DE7B59">
        <w:tab/>
        <w:t xml:space="preserve">start or restart the </w:t>
      </w:r>
      <w:r w:rsidR="004F4F70" w:rsidRPr="00DE7B59">
        <w:rPr>
          <w:i/>
        </w:rPr>
        <w:t>logicalChannelSR-DelayTimer</w:t>
      </w:r>
      <w:r w:rsidR="004F4F70" w:rsidRPr="00DE7B59">
        <w:t>.</w:t>
      </w:r>
    </w:p>
    <w:p w14:paraId="090E266C" w14:textId="77777777" w:rsidR="004F4F70" w:rsidRPr="00DE7B59" w:rsidRDefault="00186977" w:rsidP="00186977">
      <w:pPr>
        <w:pStyle w:val="B1"/>
      </w:pPr>
      <w:r w:rsidRPr="00DE7B59">
        <w:t>1&gt;</w:t>
      </w:r>
      <w:r w:rsidR="004F4F70" w:rsidRPr="00DE7B59">
        <w:tab/>
        <w:t>else:</w:t>
      </w:r>
    </w:p>
    <w:p w14:paraId="7EE4A82A" w14:textId="77777777" w:rsidR="004F4F70" w:rsidRPr="00DE7B59" w:rsidRDefault="00186977" w:rsidP="00186977">
      <w:pPr>
        <w:pStyle w:val="B2"/>
      </w:pPr>
      <w:r w:rsidRPr="00DE7B59">
        <w:t>2&gt;</w:t>
      </w:r>
      <w:r w:rsidR="004F4F70" w:rsidRPr="00DE7B59">
        <w:tab/>
        <w:t xml:space="preserve">if running, stop the </w:t>
      </w:r>
      <w:r w:rsidR="004F4F70" w:rsidRPr="00DE7B59">
        <w:rPr>
          <w:i/>
        </w:rPr>
        <w:t>logicalChannelSR-DelayTimer</w:t>
      </w:r>
      <w:r w:rsidR="004F4F70" w:rsidRPr="00DE7B59">
        <w:t>.</w:t>
      </w:r>
    </w:p>
    <w:p w14:paraId="25146209" w14:textId="77777777" w:rsidR="004F4F70" w:rsidRPr="00DE7B59" w:rsidRDefault="004F4F70" w:rsidP="004F4F70">
      <w:r w:rsidRPr="00DE7B59">
        <w:t>For Regular and Periodic BSR, the MAC entity shall:</w:t>
      </w:r>
    </w:p>
    <w:p w14:paraId="1A01BE6D" w14:textId="77777777" w:rsidR="004F4F70" w:rsidRPr="00DE7B59" w:rsidRDefault="00186977" w:rsidP="00186977">
      <w:pPr>
        <w:pStyle w:val="B1"/>
      </w:pPr>
      <w:r w:rsidRPr="00DE7B59">
        <w:t>1&gt;</w:t>
      </w:r>
      <w:r w:rsidR="004F4F70" w:rsidRPr="00DE7B59">
        <w:tab/>
        <w:t>if more than one LCG has data available for transmission when the BSR is to be transmitted:</w:t>
      </w:r>
    </w:p>
    <w:p w14:paraId="4FF31631" w14:textId="77777777" w:rsidR="004F4F70" w:rsidRPr="00DE7B59" w:rsidRDefault="00186977" w:rsidP="00186977">
      <w:pPr>
        <w:pStyle w:val="B2"/>
      </w:pPr>
      <w:r w:rsidRPr="00DE7B59">
        <w:t>2&gt;</w:t>
      </w:r>
      <w:r w:rsidR="004F4F70" w:rsidRPr="00DE7B59">
        <w:tab/>
        <w:t>report Long BSR for all LCGs which have data available for transmission.</w:t>
      </w:r>
    </w:p>
    <w:p w14:paraId="3BA7314A" w14:textId="77777777" w:rsidR="004F4F70" w:rsidRPr="00DE7B59" w:rsidRDefault="00186977" w:rsidP="00186977">
      <w:pPr>
        <w:pStyle w:val="B1"/>
      </w:pPr>
      <w:r w:rsidRPr="00DE7B59">
        <w:t>1&gt;</w:t>
      </w:r>
      <w:r w:rsidR="004F4F70" w:rsidRPr="00DE7B59">
        <w:tab/>
        <w:t>else:</w:t>
      </w:r>
    </w:p>
    <w:p w14:paraId="181AB568" w14:textId="77777777" w:rsidR="004F4F70" w:rsidRPr="00DE7B59" w:rsidRDefault="00186977" w:rsidP="00186977">
      <w:pPr>
        <w:pStyle w:val="B2"/>
      </w:pPr>
      <w:r w:rsidRPr="00DE7B59">
        <w:t>2&gt;</w:t>
      </w:r>
      <w:r w:rsidR="004F4F70" w:rsidRPr="00DE7B59">
        <w:tab/>
        <w:t>report Short BSR.</w:t>
      </w:r>
    </w:p>
    <w:p w14:paraId="53AE223C" w14:textId="77777777" w:rsidR="004F4F70" w:rsidRPr="00DE7B59" w:rsidRDefault="004F4F70" w:rsidP="004F4F70">
      <w:r w:rsidRPr="00DE7B59">
        <w:t>For Padding BSR:</w:t>
      </w:r>
    </w:p>
    <w:p w14:paraId="5A642E43" w14:textId="77777777" w:rsidR="004F4F70" w:rsidRPr="00DE7B59" w:rsidRDefault="00186977" w:rsidP="00186977">
      <w:pPr>
        <w:pStyle w:val="B1"/>
      </w:pPr>
      <w:r w:rsidRPr="00DE7B59">
        <w:t>1&gt;</w:t>
      </w:r>
      <w:r w:rsidR="004F4F70" w:rsidRPr="00DE7B59">
        <w:tab/>
        <w:t>if the number of padding bits is equal to or larger than the size of the Short BSR plus its subheader but smaller than the size of the Long BSR plus its subheader:</w:t>
      </w:r>
    </w:p>
    <w:p w14:paraId="504FB1B5" w14:textId="77777777" w:rsidR="004F4F70" w:rsidRPr="00DE7B59" w:rsidRDefault="00186977" w:rsidP="00186977">
      <w:pPr>
        <w:pStyle w:val="B2"/>
      </w:pPr>
      <w:r w:rsidRPr="00DE7B59">
        <w:t>2&gt;</w:t>
      </w:r>
      <w:r w:rsidR="004F4F70" w:rsidRPr="00DE7B59">
        <w:tab/>
        <w:t xml:space="preserve">if more than one LCG has data </w:t>
      </w:r>
      <w:r w:rsidR="004F4F70" w:rsidRPr="00DE7B59">
        <w:rPr>
          <w:lang w:eastAsia="zh-TW"/>
        </w:rPr>
        <w:t xml:space="preserve">available for transmission </w:t>
      </w:r>
      <w:r w:rsidR="004F4F70" w:rsidRPr="00DE7B59">
        <w:t>when the BSR is to be transmitted:</w:t>
      </w:r>
    </w:p>
    <w:p w14:paraId="1C613FC7" w14:textId="77777777" w:rsidR="004F4F70" w:rsidRPr="00DE7B59" w:rsidRDefault="00186977" w:rsidP="00186977">
      <w:pPr>
        <w:pStyle w:val="B3"/>
      </w:pPr>
      <w:r w:rsidRPr="00DE7B59">
        <w:t>3&gt;</w:t>
      </w:r>
      <w:r w:rsidR="004F4F70" w:rsidRPr="00DE7B59">
        <w:tab/>
        <w:t>if the number of padding bits is equal to the size of the Short BSR plus its subheader:</w:t>
      </w:r>
    </w:p>
    <w:p w14:paraId="59D872A8" w14:textId="77777777" w:rsidR="004F4F70" w:rsidRPr="00DE7B59" w:rsidRDefault="00186977" w:rsidP="00186977">
      <w:pPr>
        <w:pStyle w:val="B4"/>
      </w:pPr>
      <w:r w:rsidRPr="00DE7B59">
        <w:t>4&gt;</w:t>
      </w:r>
      <w:r w:rsidR="004F4F70" w:rsidRPr="00DE7B59">
        <w:tab/>
        <w:t>report Short Truncated BSR of the LCG with the highest priority logical channel with data available for transmission.</w:t>
      </w:r>
    </w:p>
    <w:p w14:paraId="5FB38E2A" w14:textId="77777777" w:rsidR="004F4F70" w:rsidRPr="00DE7B59" w:rsidRDefault="00186977" w:rsidP="00186977">
      <w:pPr>
        <w:pStyle w:val="B3"/>
      </w:pPr>
      <w:r w:rsidRPr="00DE7B59">
        <w:t>3&gt;</w:t>
      </w:r>
      <w:r w:rsidR="004F4F70" w:rsidRPr="00DE7B59">
        <w:tab/>
        <w:t>else:</w:t>
      </w:r>
    </w:p>
    <w:p w14:paraId="0661DA1F" w14:textId="77777777" w:rsidR="004F4F70" w:rsidRPr="00DE7B59" w:rsidRDefault="00186977" w:rsidP="00186977">
      <w:pPr>
        <w:pStyle w:val="B4"/>
      </w:pPr>
      <w:r w:rsidRPr="00DE7B59">
        <w:t>4&gt;</w:t>
      </w:r>
      <w:r w:rsidR="004F4F70" w:rsidRPr="00DE7B59">
        <w:tab/>
        <w:t>report Long Truncated BSR of the LCG(s) with the logical channels having data available for transmission following a decreasing order of priority, and in case of equal priority, in increasing order of LCGID.</w:t>
      </w:r>
    </w:p>
    <w:p w14:paraId="72F98A36" w14:textId="77777777" w:rsidR="004F4F70" w:rsidRPr="00DE7B59" w:rsidRDefault="00186977" w:rsidP="00186977">
      <w:pPr>
        <w:pStyle w:val="B2"/>
      </w:pPr>
      <w:r w:rsidRPr="00DE7B59">
        <w:t>2&gt;</w:t>
      </w:r>
      <w:r w:rsidR="004F4F70" w:rsidRPr="00DE7B59">
        <w:tab/>
        <w:t>else:</w:t>
      </w:r>
    </w:p>
    <w:p w14:paraId="6A38273C" w14:textId="77777777" w:rsidR="004F4F70" w:rsidRPr="00DE7B59" w:rsidRDefault="00186977" w:rsidP="00186977">
      <w:pPr>
        <w:pStyle w:val="B3"/>
      </w:pPr>
      <w:r w:rsidRPr="00DE7B59">
        <w:t>3&gt;</w:t>
      </w:r>
      <w:r w:rsidR="004F4F70" w:rsidRPr="00DE7B59">
        <w:tab/>
        <w:t>report Short BSR;</w:t>
      </w:r>
    </w:p>
    <w:p w14:paraId="07461F1D" w14:textId="77777777" w:rsidR="004F4F70" w:rsidRPr="00DE7B59" w:rsidRDefault="00186977" w:rsidP="00186977">
      <w:pPr>
        <w:pStyle w:val="B1"/>
      </w:pPr>
      <w:r w:rsidRPr="00DE7B59">
        <w:t>1&gt;</w:t>
      </w:r>
      <w:r w:rsidR="004F4F70" w:rsidRPr="00DE7B59">
        <w:tab/>
        <w:t>else if the number of padding bits is equal to or larger than the size of the Long BSR plus its subheader:</w:t>
      </w:r>
    </w:p>
    <w:p w14:paraId="282447BF" w14:textId="77777777" w:rsidR="004F4F70" w:rsidRPr="00DE7B59" w:rsidRDefault="00186977" w:rsidP="00186977">
      <w:pPr>
        <w:pStyle w:val="B2"/>
      </w:pPr>
      <w:r w:rsidRPr="00DE7B59">
        <w:t>2&gt;</w:t>
      </w:r>
      <w:r w:rsidR="004F4F70" w:rsidRPr="00DE7B59">
        <w:tab/>
        <w:t>report Long BSR for all LCGs which have data available for transmission.</w:t>
      </w:r>
    </w:p>
    <w:p w14:paraId="12E1244F" w14:textId="77777777" w:rsidR="004F4F70" w:rsidRPr="00DE7B59" w:rsidRDefault="004F4F70" w:rsidP="004F4F70">
      <w:r w:rsidRPr="00DE7B59">
        <w:t>The MAC entity shall:</w:t>
      </w:r>
    </w:p>
    <w:p w14:paraId="623AADD5" w14:textId="77777777" w:rsidR="004F4F70" w:rsidRPr="00DE7B59" w:rsidRDefault="00186977" w:rsidP="00186977">
      <w:pPr>
        <w:pStyle w:val="B1"/>
      </w:pPr>
      <w:r w:rsidRPr="00DE7B59">
        <w:t>1&gt;</w:t>
      </w:r>
      <w:r w:rsidR="004F4F70" w:rsidRPr="00DE7B59">
        <w:tab/>
        <w:t>if the Buffer Status reporting procedure determines that at least one BSR has been triggered and not cancelled:</w:t>
      </w:r>
    </w:p>
    <w:p w14:paraId="002BBAFF" w14:textId="77777777" w:rsidR="004F4F70" w:rsidRPr="00DE7B59" w:rsidRDefault="00186977" w:rsidP="00186977">
      <w:pPr>
        <w:pStyle w:val="B2"/>
      </w:pPr>
      <w:r w:rsidRPr="00DE7B59">
        <w:t>2&gt;</w:t>
      </w:r>
      <w:r w:rsidR="004F4F70" w:rsidRPr="00DE7B59">
        <w:tab/>
        <w:t>if UL-SCH resources are available for a new immediate transmission:</w:t>
      </w:r>
    </w:p>
    <w:p w14:paraId="28B16A5B" w14:textId="77777777" w:rsidR="004F4F70" w:rsidRPr="00DE7B59" w:rsidRDefault="00186977" w:rsidP="00186977">
      <w:pPr>
        <w:pStyle w:val="B3"/>
      </w:pPr>
      <w:r w:rsidRPr="00DE7B59">
        <w:t>3&gt;</w:t>
      </w:r>
      <w:r w:rsidR="004F4F70" w:rsidRPr="00DE7B59">
        <w:tab/>
        <w:t>instruct the Multiplexing and Assembly procedure to generate the BSR MAC CE(s);</w:t>
      </w:r>
    </w:p>
    <w:p w14:paraId="3949F4DC" w14:textId="77777777" w:rsidR="004F4F70" w:rsidRPr="00DE7B59" w:rsidRDefault="00186977" w:rsidP="00186977">
      <w:pPr>
        <w:pStyle w:val="B3"/>
      </w:pPr>
      <w:r w:rsidRPr="00DE7B59">
        <w:t>3&gt;</w:t>
      </w:r>
      <w:r w:rsidR="004F4F70" w:rsidRPr="00DE7B59">
        <w:tab/>
        <w:t xml:space="preserve">start or restart </w:t>
      </w:r>
      <w:r w:rsidR="004F4F70" w:rsidRPr="00DE7B59">
        <w:rPr>
          <w:i/>
        </w:rPr>
        <w:t>periodicBSR-Timer</w:t>
      </w:r>
      <w:r w:rsidR="004F4F70" w:rsidRPr="00DE7B59">
        <w:t xml:space="preserve"> except when all the generated BSRs are long or short Truncated BSRs;</w:t>
      </w:r>
    </w:p>
    <w:p w14:paraId="65436EF1" w14:textId="77777777" w:rsidR="004F4F70" w:rsidRPr="00DE7B59" w:rsidRDefault="00186977" w:rsidP="00186977">
      <w:pPr>
        <w:pStyle w:val="B3"/>
      </w:pPr>
      <w:r w:rsidRPr="00DE7B59">
        <w:t>3&gt;</w:t>
      </w:r>
      <w:r w:rsidR="004F4F70" w:rsidRPr="00DE7B59">
        <w:tab/>
        <w:t xml:space="preserve">start or restart </w:t>
      </w:r>
      <w:r w:rsidR="004F4F70" w:rsidRPr="00DE7B59">
        <w:rPr>
          <w:i/>
        </w:rPr>
        <w:t>retxBSR-Timer</w:t>
      </w:r>
      <w:r w:rsidR="004F4F70" w:rsidRPr="00DE7B59">
        <w:t>.</w:t>
      </w:r>
    </w:p>
    <w:p w14:paraId="6703F747" w14:textId="77777777" w:rsidR="004F4F70" w:rsidRPr="00DE7B59" w:rsidRDefault="00186977" w:rsidP="00186977">
      <w:pPr>
        <w:pStyle w:val="B2"/>
      </w:pPr>
      <w:r w:rsidRPr="00DE7B59">
        <w:t>2&gt;</w:t>
      </w:r>
      <w:r w:rsidR="004F4F70" w:rsidRPr="00DE7B59">
        <w:tab/>
        <w:t xml:space="preserve">else if a Regular BSR has been triggered and </w:t>
      </w:r>
      <w:r w:rsidR="004F4F70" w:rsidRPr="00DE7B59">
        <w:rPr>
          <w:i/>
        </w:rPr>
        <w:t>logicalChannelSR-DelayTimer</w:t>
      </w:r>
      <w:r w:rsidR="004F4F70" w:rsidRPr="00DE7B59">
        <w:t xml:space="preserve"> is not running:</w:t>
      </w:r>
    </w:p>
    <w:p w14:paraId="1E3255EE" w14:textId="77777777" w:rsidR="004F4F70" w:rsidRPr="00DE7B59" w:rsidRDefault="00186977" w:rsidP="00186977">
      <w:pPr>
        <w:pStyle w:val="B3"/>
      </w:pPr>
      <w:r w:rsidRPr="00DE7B59">
        <w:t>3&gt;</w:t>
      </w:r>
      <w:r w:rsidR="004F4F70" w:rsidRPr="00DE7B59">
        <w:tab/>
        <w:t>if an uplink grant is not a configured grant; or</w:t>
      </w:r>
    </w:p>
    <w:p w14:paraId="0C175DF6" w14:textId="77777777" w:rsidR="004F4F70" w:rsidRPr="00DE7B59" w:rsidRDefault="00186977" w:rsidP="00186977">
      <w:pPr>
        <w:pStyle w:val="B3"/>
      </w:pPr>
      <w:r w:rsidRPr="00DE7B59">
        <w:t>3&gt;</w:t>
      </w:r>
      <w:r w:rsidR="004F4F70" w:rsidRPr="00DE7B59">
        <w:tab/>
        <w:t>if the Regular BSR was not triggered for a logical channel for which logical channel SR masking (</w:t>
      </w:r>
      <w:r w:rsidR="004F4F70" w:rsidRPr="00DE7B59">
        <w:rPr>
          <w:i/>
        </w:rPr>
        <w:t>logicalChannelSR-Mask</w:t>
      </w:r>
      <w:r w:rsidR="004F4F70" w:rsidRPr="00DE7B59">
        <w:t>) is setup by upper layers:</w:t>
      </w:r>
    </w:p>
    <w:p w14:paraId="777C5951" w14:textId="77777777" w:rsidR="004F4F70" w:rsidRPr="00DE7B59" w:rsidRDefault="00186977" w:rsidP="00186977">
      <w:pPr>
        <w:pStyle w:val="B4"/>
      </w:pPr>
      <w:r w:rsidRPr="00DE7B59">
        <w:t>4&gt;</w:t>
      </w:r>
      <w:r w:rsidR="004F4F70" w:rsidRPr="00DE7B59">
        <w:tab/>
        <w:t>trigger a Scheduling Request.</w:t>
      </w:r>
    </w:p>
    <w:p w14:paraId="787B660B" w14:textId="77777777" w:rsidR="004F4F70" w:rsidRPr="00DE7B59" w:rsidRDefault="004F4F70" w:rsidP="004F4F70">
      <w:r w:rsidRPr="00DE7B59">
        <w:t>A MAC PDU shall contain at most one BSR MAC CE, even when multiple events have triggered a BSR by the time. The Regular BSR and the Periodic BSR shall have precedence over the padding BSR.</w:t>
      </w:r>
    </w:p>
    <w:p w14:paraId="3106AA4F" w14:textId="77777777" w:rsidR="004F4F70" w:rsidRPr="00DE7B59" w:rsidRDefault="004F4F70" w:rsidP="004F4F70">
      <w:r w:rsidRPr="00DE7B59">
        <w:t xml:space="preserve">The MAC entity shall restart </w:t>
      </w:r>
      <w:r w:rsidRPr="00DE7B59">
        <w:rPr>
          <w:i/>
        </w:rPr>
        <w:t>retxBSR-Timer</w:t>
      </w:r>
      <w:r w:rsidRPr="00DE7B59">
        <w:t xml:space="preserve"> upon reception of a grant for transmission of new data on any UL-SCH.</w:t>
      </w:r>
    </w:p>
    <w:p w14:paraId="67C06B58" w14:textId="77777777" w:rsidR="004F4F70" w:rsidRPr="00DE7B59" w:rsidRDefault="004F4F70" w:rsidP="004F4F70">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5BE2F638" w14:textId="77777777" w:rsidR="004F4F70" w:rsidRPr="00DE7B59" w:rsidRDefault="004F4F70" w:rsidP="004F4F70">
      <w:r w:rsidRPr="00DE7B59">
        <w:t>The MAC entity shall transmit at most one BSR in one MAC PDU. Padding BSR shall not be included when the MAC PDU contains a Regular or Periodic BSR.</w:t>
      </w:r>
    </w:p>
    <w:p w14:paraId="2D0CA7B9" w14:textId="77777777" w:rsidR="004F4F70" w:rsidRPr="00DE7B59" w:rsidRDefault="004F4F70" w:rsidP="00131CE5">
      <w:r w:rsidRPr="00DE7B59">
        <w:t>[TS 38.32</w:t>
      </w:r>
      <w:r w:rsidR="00272FCA" w:rsidRPr="00DE7B59">
        <w:t>1</w:t>
      </w:r>
      <w:r w:rsidRPr="00DE7B59">
        <w:t>, clause 6.1.3.1]</w:t>
      </w:r>
    </w:p>
    <w:p w14:paraId="598B34D4" w14:textId="77777777" w:rsidR="004F4F70" w:rsidRPr="00DE7B59" w:rsidRDefault="004F4F70" w:rsidP="004F4F70">
      <w:r w:rsidRPr="00DE7B59">
        <w:t>Buffer Status Report (BSR) MAC CEs consist of either:</w:t>
      </w:r>
    </w:p>
    <w:p w14:paraId="4C7693F0" w14:textId="77777777" w:rsidR="004F4F70" w:rsidRPr="00DE7B59" w:rsidRDefault="00201F17" w:rsidP="00201F17">
      <w:pPr>
        <w:pStyle w:val="B1"/>
      </w:pPr>
      <w:r w:rsidRPr="00DE7B59">
        <w:t>-</w:t>
      </w:r>
      <w:r w:rsidRPr="00DE7B59">
        <w:tab/>
      </w:r>
      <w:r w:rsidR="004F4F70" w:rsidRPr="00DE7B59">
        <w:t>Short BSR format (fixed size); or</w:t>
      </w:r>
    </w:p>
    <w:p w14:paraId="7C163FBE" w14:textId="77777777" w:rsidR="004F4F70" w:rsidRPr="00DE7B59" w:rsidRDefault="00201F17" w:rsidP="00201F17">
      <w:pPr>
        <w:pStyle w:val="B1"/>
      </w:pPr>
      <w:r w:rsidRPr="00DE7B59">
        <w:t>-</w:t>
      </w:r>
      <w:r w:rsidRPr="00DE7B59">
        <w:tab/>
      </w:r>
      <w:r w:rsidR="004F4F70" w:rsidRPr="00DE7B59">
        <w:t>Long BSR format (variable size); or</w:t>
      </w:r>
    </w:p>
    <w:p w14:paraId="7C9848E4" w14:textId="77777777" w:rsidR="004F4F70" w:rsidRPr="00DE7B59" w:rsidRDefault="00201F17" w:rsidP="00201F17">
      <w:pPr>
        <w:pStyle w:val="B1"/>
      </w:pPr>
      <w:r w:rsidRPr="00DE7B59">
        <w:t>-</w:t>
      </w:r>
      <w:r w:rsidRPr="00DE7B59">
        <w:tab/>
      </w:r>
      <w:r w:rsidR="004F4F70" w:rsidRPr="00DE7B59">
        <w:t>Short Truncated BSR format (fixed size); or</w:t>
      </w:r>
    </w:p>
    <w:p w14:paraId="7931502E" w14:textId="77777777" w:rsidR="004F4F70" w:rsidRPr="00DE7B59" w:rsidRDefault="00201F17" w:rsidP="00201F17">
      <w:pPr>
        <w:pStyle w:val="B1"/>
      </w:pPr>
      <w:r w:rsidRPr="00DE7B59">
        <w:t>-</w:t>
      </w:r>
      <w:r w:rsidRPr="00DE7B59">
        <w:tab/>
      </w:r>
      <w:r w:rsidR="004F4F70" w:rsidRPr="00DE7B59">
        <w:t>Long Truncated BSR format (variable size).</w:t>
      </w:r>
    </w:p>
    <w:p w14:paraId="73DDF091" w14:textId="77777777" w:rsidR="004F4F70" w:rsidRPr="00DE7B59" w:rsidRDefault="004F4F70" w:rsidP="004F4F70">
      <w:r w:rsidRPr="00DE7B59">
        <w:t>The BSR formats are identified by MAC PDU subheaders with LCIDs as specified in Table 6.2.1-2.</w:t>
      </w:r>
    </w:p>
    <w:p w14:paraId="2462CE42" w14:textId="77777777" w:rsidR="004F4F70" w:rsidRPr="00DE7B59" w:rsidRDefault="004F4F70" w:rsidP="004F4F70">
      <w:r w:rsidRPr="00DE7B59">
        <w:t>The fields in the BSR MAC CE are defined as follows:</w:t>
      </w:r>
    </w:p>
    <w:p w14:paraId="7D8F7CE2" w14:textId="77777777" w:rsidR="004F4F70" w:rsidRPr="00DE7B59" w:rsidRDefault="00201F17" w:rsidP="00201F17">
      <w:pPr>
        <w:pStyle w:val="B1"/>
      </w:pPr>
      <w:r w:rsidRPr="00DE7B59">
        <w:t>-</w:t>
      </w:r>
      <w:r w:rsidRPr="00DE7B59">
        <w:tab/>
      </w:r>
      <w:r w:rsidR="004F4F70" w:rsidRPr="00DE7B59">
        <w:t>LCG ID: The Logical Channel Group ID field identifies the group of logical channel(s) whose buffer status is being reported. The length of the field is 3 bits;</w:t>
      </w:r>
    </w:p>
    <w:p w14:paraId="04B6F22D" w14:textId="77777777" w:rsidR="004F4F70" w:rsidRPr="00DE7B59" w:rsidRDefault="00201F17" w:rsidP="00201F17">
      <w:pPr>
        <w:pStyle w:val="B1"/>
      </w:pPr>
      <w:r w:rsidRPr="00DE7B59">
        <w:t>-</w:t>
      </w:r>
      <w:r w:rsidRPr="00DE7B59">
        <w:tab/>
      </w:r>
      <w:r w:rsidR="004F4F70" w:rsidRPr="00DE7B59">
        <w:t>LCG</w:t>
      </w:r>
      <w:r w:rsidR="004F4F70" w:rsidRPr="00DE7B59">
        <w:rPr>
          <w:vertAlign w:val="subscript"/>
        </w:rPr>
        <w:t>i</w:t>
      </w:r>
      <w:r w:rsidR="004F4F70" w:rsidRPr="00DE7B59">
        <w:t>: For the Long BSR format, this field indicates the presence of the Buffer Size field for the logical channel group i. The LCG</w:t>
      </w:r>
      <w:r w:rsidR="004F4F70" w:rsidRPr="00DE7B59">
        <w:rPr>
          <w:vertAlign w:val="subscript"/>
        </w:rPr>
        <w:t>i</w:t>
      </w:r>
      <w:r w:rsidR="004F4F70" w:rsidRPr="00DE7B59">
        <w:t xml:space="preserve"> field set to "1" indicates that the Buffer Size field for the logical channel group i is reported. The LCG</w:t>
      </w:r>
      <w:r w:rsidR="004F4F70" w:rsidRPr="00DE7B59">
        <w:rPr>
          <w:vertAlign w:val="subscript"/>
        </w:rPr>
        <w:t>i</w:t>
      </w:r>
      <w:r w:rsidR="004F4F70" w:rsidRPr="00DE7B59">
        <w:t xml:space="preserve"> field set to "0" indicates that the Buffer Size field for the logical channel group i is not reported. For the Long Truncated BSR format, this field indicates whether logical channel group i has data available. The LCG</w:t>
      </w:r>
      <w:r w:rsidR="004F4F70" w:rsidRPr="00DE7B59">
        <w:rPr>
          <w:vertAlign w:val="subscript"/>
        </w:rPr>
        <w:t>i</w:t>
      </w:r>
      <w:r w:rsidR="004F4F70" w:rsidRPr="00DE7B59">
        <w:t xml:space="preserve"> field set to "1" indicates that logical channel group i has data available. The LCG</w:t>
      </w:r>
      <w:r w:rsidR="004F4F70" w:rsidRPr="00DE7B59">
        <w:rPr>
          <w:vertAlign w:val="subscript"/>
        </w:rPr>
        <w:t>i</w:t>
      </w:r>
      <w:r w:rsidR="004F4F70" w:rsidRPr="00DE7B59">
        <w:t xml:space="preserve"> field set to "0" indicates that logical channel group i does not have data available;</w:t>
      </w:r>
    </w:p>
    <w:p w14:paraId="7975566D" w14:textId="77777777" w:rsidR="004F4F70" w:rsidRPr="00DE7B59" w:rsidRDefault="00201F17" w:rsidP="00201F17">
      <w:pPr>
        <w:pStyle w:val="B1"/>
      </w:pPr>
      <w:r w:rsidRPr="00DE7B59">
        <w:t>-</w:t>
      </w:r>
      <w:r w:rsidRPr="00DE7B59">
        <w:tab/>
      </w:r>
      <w:r w:rsidR="004F4F70"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4F4F70" w:rsidRPr="00DE7B59">
        <w:rPr>
          <w:vertAlign w:val="subscript"/>
        </w:rPr>
        <w:t>i</w:t>
      </w:r>
      <w:r w:rsidR="004F4F70" w:rsidRPr="00DE7B59">
        <w:t>. For the Long Truncated BSR format the number of Buffer Size fields included is maximised, while not exceeding the number of padding bits.</w:t>
      </w:r>
    </w:p>
    <w:p w14:paraId="258188A3" w14:textId="77777777" w:rsidR="004F4F70" w:rsidRPr="00DE7B59" w:rsidRDefault="00E54A3F" w:rsidP="00E54A3F">
      <w:pPr>
        <w:pStyle w:val="NO"/>
      </w:pPr>
      <w:r w:rsidRPr="00DE7B59">
        <w:t>NOTE:</w:t>
      </w:r>
      <w:r w:rsidRPr="00DE7B59">
        <w:tab/>
      </w:r>
      <w:r w:rsidR="004F4F70" w:rsidRPr="00DE7B59">
        <w:t>The number of the Buffer Size fields in the Long Truncated BSR format can be zero.</w:t>
      </w:r>
    </w:p>
    <w:p w14:paraId="7563A490" w14:textId="77777777" w:rsidR="004F4F70" w:rsidRPr="00DE7B59" w:rsidRDefault="00D450E9" w:rsidP="00C00718">
      <w:pPr>
        <w:pStyle w:val="TH"/>
      </w:pPr>
      <w:r>
        <w:pict w14:anchorId="09A9B857">
          <v:shape id="_x0000_i1032" type="#_x0000_t75" style="width:283.5pt;height:51pt">
            <v:imagedata r:id="rId14" o:title=""/>
          </v:shape>
        </w:pict>
      </w:r>
    </w:p>
    <w:p w14:paraId="0AAD0FDE" w14:textId="77777777" w:rsidR="004F4F70" w:rsidRPr="00DE7B59" w:rsidRDefault="004F4F70" w:rsidP="006E5926">
      <w:pPr>
        <w:pStyle w:val="TF"/>
      </w:pPr>
      <w:r w:rsidRPr="00DE7B59">
        <w:t>Figure 6.1.3.1-1: Short BSR and Short Truncated BSR MAC CE</w:t>
      </w:r>
    </w:p>
    <w:p w14:paraId="2C466C53" w14:textId="77777777" w:rsidR="00EA7C8B" w:rsidRPr="00DE7B59" w:rsidRDefault="00EA7C8B" w:rsidP="00EA7C8B"/>
    <w:p w14:paraId="24B67A3B" w14:textId="77777777" w:rsidR="004F4F70" w:rsidRPr="00DE7B59" w:rsidRDefault="00D450E9" w:rsidP="00C00718">
      <w:pPr>
        <w:pStyle w:val="TH"/>
      </w:pPr>
      <w:r>
        <w:pict w14:anchorId="4F1196CE">
          <v:shape id="_x0000_i1033" type="#_x0000_t75" style="width:283.5pt;height:163.5pt">
            <v:imagedata r:id="rId15" o:title=""/>
          </v:shape>
        </w:pict>
      </w:r>
    </w:p>
    <w:p w14:paraId="077BE741" w14:textId="77777777" w:rsidR="004F4F70" w:rsidRPr="00DE7B59" w:rsidRDefault="004F4F70" w:rsidP="006E5926">
      <w:pPr>
        <w:pStyle w:val="TF"/>
      </w:pPr>
      <w:r w:rsidRPr="00DE7B59">
        <w:t>Figure 6.1.3.1-2: Long BSR and Long Truncated BSR MAC CE</w:t>
      </w:r>
    </w:p>
    <w:p w14:paraId="37635678" w14:textId="77777777" w:rsidR="001B28C9" w:rsidRPr="00DE7B59" w:rsidRDefault="001B28C9" w:rsidP="001B28C9"/>
    <w:p w14:paraId="78F919B9" w14:textId="77777777" w:rsidR="004F4F70" w:rsidRPr="00DE7B59" w:rsidRDefault="004F4F70" w:rsidP="00C00718">
      <w:pPr>
        <w:pStyle w:val="TH"/>
      </w:pPr>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F4F70" w:rsidRPr="00DE7B59" w14:paraId="0BD0958D" w14:textId="77777777" w:rsidTr="004F4F70">
        <w:trPr>
          <w:jc w:val="center"/>
        </w:trPr>
        <w:tc>
          <w:tcPr>
            <w:tcW w:w="864" w:type="dxa"/>
            <w:shd w:val="clear" w:color="auto" w:fill="auto"/>
          </w:tcPr>
          <w:p w14:paraId="075CD023" w14:textId="77777777" w:rsidR="004F4F70" w:rsidRPr="00DE7B59" w:rsidRDefault="004F4F70" w:rsidP="00C00718">
            <w:pPr>
              <w:pStyle w:val="TAH"/>
              <w:rPr>
                <w:lang w:eastAsia="en-US"/>
              </w:rPr>
            </w:pPr>
            <w:r w:rsidRPr="00DE7B59">
              <w:rPr>
                <w:lang w:eastAsia="en-US"/>
              </w:rPr>
              <w:t>Index</w:t>
            </w:r>
          </w:p>
        </w:tc>
        <w:tc>
          <w:tcPr>
            <w:tcW w:w="1140" w:type="dxa"/>
            <w:shd w:val="clear" w:color="auto" w:fill="auto"/>
          </w:tcPr>
          <w:p w14:paraId="0EA980FF" w14:textId="77777777" w:rsidR="004F4F70" w:rsidRPr="00DE7B59" w:rsidRDefault="004F4F70" w:rsidP="00C00718">
            <w:pPr>
              <w:pStyle w:val="TAH"/>
              <w:rPr>
                <w:lang w:eastAsia="en-US"/>
              </w:rPr>
            </w:pPr>
            <w:r w:rsidRPr="00DE7B59">
              <w:rPr>
                <w:lang w:eastAsia="en-US"/>
              </w:rPr>
              <w:t>BS value</w:t>
            </w:r>
          </w:p>
        </w:tc>
        <w:tc>
          <w:tcPr>
            <w:tcW w:w="864" w:type="dxa"/>
            <w:shd w:val="clear" w:color="auto" w:fill="auto"/>
          </w:tcPr>
          <w:p w14:paraId="17C6658B" w14:textId="77777777" w:rsidR="004F4F70" w:rsidRPr="00DE7B59" w:rsidRDefault="004F4F70" w:rsidP="00C00718">
            <w:pPr>
              <w:pStyle w:val="TAH"/>
              <w:rPr>
                <w:lang w:eastAsia="en-US"/>
              </w:rPr>
            </w:pPr>
            <w:r w:rsidRPr="00DE7B59">
              <w:rPr>
                <w:lang w:eastAsia="en-US"/>
              </w:rPr>
              <w:t>Index</w:t>
            </w:r>
          </w:p>
        </w:tc>
        <w:tc>
          <w:tcPr>
            <w:tcW w:w="1140" w:type="dxa"/>
            <w:shd w:val="clear" w:color="auto" w:fill="auto"/>
          </w:tcPr>
          <w:p w14:paraId="31325419" w14:textId="77777777" w:rsidR="004F4F70" w:rsidRPr="00DE7B59" w:rsidRDefault="004F4F70" w:rsidP="00C00718">
            <w:pPr>
              <w:pStyle w:val="TAH"/>
              <w:rPr>
                <w:lang w:eastAsia="en-US"/>
              </w:rPr>
            </w:pPr>
            <w:r w:rsidRPr="00DE7B59">
              <w:rPr>
                <w:lang w:eastAsia="en-US"/>
              </w:rPr>
              <w:t>BS value</w:t>
            </w:r>
          </w:p>
        </w:tc>
        <w:tc>
          <w:tcPr>
            <w:tcW w:w="864" w:type="dxa"/>
          </w:tcPr>
          <w:p w14:paraId="72D10B4F" w14:textId="77777777" w:rsidR="004F4F70" w:rsidRPr="00DE7B59" w:rsidRDefault="004F4F70" w:rsidP="00C00718">
            <w:pPr>
              <w:pStyle w:val="TAH"/>
              <w:rPr>
                <w:lang w:eastAsia="en-US"/>
              </w:rPr>
            </w:pPr>
            <w:r w:rsidRPr="00DE7B59">
              <w:rPr>
                <w:lang w:eastAsia="en-US"/>
              </w:rPr>
              <w:t>Index</w:t>
            </w:r>
          </w:p>
        </w:tc>
        <w:tc>
          <w:tcPr>
            <w:tcW w:w="1140" w:type="dxa"/>
          </w:tcPr>
          <w:p w14:paraId="58ABD9CC" w14:textId="77777777" w:rsidR="004F4F70" w:rsidRPr="00DE7B59" w:rsidRDefault="004F4F70" w:rsidP="00C00718">
            <w:pPr>
              <w:pStyle w:val="TAH"/>
              <w:rPr>
                <w:lang w:eastAsia="en-US"/>
              </w:rPr>
            </w:pPr>
            <w:r w:rsidRPr="00DE7B59">
              <w:rPr>
                <w:lang w:eastAsia="en-US"/>
              </w:rPr>
              <w:t>BS value</w:t>
            </w:r>
          </w:p>
        </w:tc>
        <w:tc>
          <w:tcPr>
            <w:tcW w:w="864" w:type="dxa"/>
          </w:tcPr>
          <w:p w14:paraId="53CF49F0" w14:textId="77777777" w:rsidR="004F4F70" w:rsidRPr="00DE7B59" w:rsidRDefault="004F4F70" w:rsidP="00C00718">
            <w:pPr>
              <w:pStyle w:val="TAH"/>
              <w:rPr>
                <w:lang w:eastAsia="en-US"/>
              </w:rPr>
            </w:pPr>
            <w:r w:rsidRPr="00DE7B59">
              <w:rPr>
                <w:lang w:eastAsia="en-US"/>
              </w:rPr>
              <w:t>Index</w:t>
            </w:r>
          </w:p>
        </w:tc>
        <w:tc>
          <w:tcPr>
            <w:tcW w:w="1140" w:type="dxa"/>
          </w:tcPr>
          <w:p w14:paraId="52546C6E" w14:textId="77777777" w:rsidR="004F4F70" w:rsidRPr="00DE7B59" w:rsidRDefault="004F4F70" w:rsidP="00C00718">
            <w:pPr>
              <w:pStyle w:val="TAH"/>
              <w:rPr>
                <w:lang w:eastAsia="en-US"/>
              </w:rPr>
            </w:pPr>
            <w:r w:rsidRPr="00DE7B59">
              <w:rPr>
                <w:lang w:eastAsia="en-US"/>
              </w:rPr>
              <w:t>BS value</w:t>
            </w:r>
          </w:p>
        </w:tc>
      </w:tr>
      <w:tr w:rsidR="004F4F70" w:rsidRPr="00DE7B59" w14:paraId="24718ABA" w14:textId="77777777" w:rsidTr="004F4F70">
        <w:trPr>
          <w:trHeight w:val="170"/>
          <w:jc w:val="center"/>
        </w:trPr>
        <w:tc>
          <w:tcPr>
            <w:tcW w:w="864" w:type="dxa"/>
            <w:shd w:val="clear" w:color="auto" w:fill="auto"/>
          </w:tcPr>
          <w:p w14:paraId="5C05F0AD" w14:textId="77777777" w:rsidR="004F4F70" w:rsidRPr="00DE7B59" w:rsidRDefault="004F4F70" w:rsidP="00C00718">
            <w:pPr>
              <w:pStyle w:val="TAC"/>
              <w:rPr>
                <w:lang w:eastAsia="en-US"/>
              </w:rPr>
            </w:pPr>
            <w:r w:rsidRPr="00DE7B59">
              <w:rPr>
                <w:lang w:eastAsia="en-US"/>
              </w:rPr>
              <w:t>0</w:t>
            </w:r>
          </w:p>
        </w:tc>
        <w:tc>
          <w:tcPr>
            <w:tcW w:w="1140" w:type="dxa"/>
            <w:shd w:val="clear" w:color="auto" w:fill="auto"/>
          </w:tcPr>
          <w:p w14:paraId="6AEF0E5D" w14:textId="77777777" w:rsidR="004F4F70" w:rsidRPr="00DE7B59" w:rsidRDefault="004F4F70" w:rsidP="00C00718">
            <w:pPr>
              <w:pStyle w:val="TAC"/>
              <w:rPr>
                <w:lang w:eastAsia="en-US"/>
              </w:rPr>
            </w:pPr>
            <w:r w:rsidRPr="00DE7B59">
              <w:rPr>
                <w:lang w:eastAsia="en-US"/>
              </w:rPr>
              <w:t>0</w:t>
            </w:r>
          </w:p>
        </w:tc>
        <w:tc>
          <w:tcPr>
            <w:tcW w:w="864" w:type="dxa"/>
            <w:shd w:val="clear" w:color="auto" w:fill="auto"/>
            <w:vAlign w:val="bottom"/>
          </w:tcPr>
          <w:p w14:paraId="7006E6BD" w14:textId="77777777" w:rsidR="004F4F70" w:rsidRPr="00DE7B59" w:rsidRDefault="004F4F70" w:rsidP="00C00718">
            <w:pPr>
              <w:pStyle w:val="TAC"/>
              <w:rPr>
                <w:lang w:eastAsia="en-US"/>
              </w:rPr>
            </w:pPr>
            <w:r w:rsidRPr="00DE7B59">
              <w:rPr>
                <w:lang w:eastAsia="en-US"/>
              </w:rPr>
              <w:t>8</w:t>
            </w:r>
          </w:p>
        </w:tc>
        <w:tc>
          <w:tcPr>
            <w:tcW w:w="1140" w:type="dxa"/>
            <w:shd w:val="clear" w:color="auto" w:fill="auto"/>
          </w:tcPr>
          <w:p w14:paraId="53CEE2A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42DA4CEE" w14:textId="77777777" w:rsidR="004F4F70" w:rsidRPr="00DE7B59" w:rsidRDefault="004F4F70" w:rsidP="00C00718">
            <w:pPr>
              <w:pStyle w:val="TAC"/>
              <w:rPr>
                <w:lang w:eastAsia="en-US"/>
              </w:rPr>
            </w:pPr>
            <w:r w:rsidRPr="00DE7B59">
              <w:rPr>
                <w:lang w:eastAsia="en-US"/>
              </w:rPr>
              <w:t>16</w:t>
            </w:r>
          </w:p>
        </w:tc>
        <w:tc>
          <w:tcPr>
            <w:tcW w:w="1140" w:type="dxa"/>
          </w:tcPr>
          <w:p w14:paraId="4BC610A4"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087936AD" w14:textId="77777777" w:rsidR="004F4F70" w:rsidRPr="00DE7B59" w:rsidRDefault="004F4F70" w:rsidP="00C00718">
            <w:pPr>
              <w:pStyle w:val="TAC"/>
              <w:rPr>
                <w:lang w:eastAsia="en-US"/>
              </w:rPr>
            </w:pPr>
            <w:r w:rsidRPr="00DE7B59">
              <w:rPr>
                <w:lang w:eastAsia="en-US"/>
              </w:rPr>
              <w:t>24</w:t>
            </w:r>
          </w:p>
        </w:tc>
        <w:tc>
          <w:tcPr>
            <w:tcW w:w="1140" w:type="dxa"/>
          </w:tcPr>
          <w:p w14:paraId="2D334F2F"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20516</w:t>
            </w:r>
          </w:p>
        </w:tc>
      </w:tr>
      <w:tr w:rsidR="004F4F70" w:rsidRPr="00DE7B59" w14:paraId="43804827" w14:textId="77777777" w:rsidTr="004F4F70">
        <w:trPr>
          <w:trHeight w:val="170"/>
          <w:jc w:val="center"/>
        </w:trPr>
        <w:tc>
          <w:tcPr>
            <w:tcW w:w="864" w:type="dxa"/>
            <w:shd w:val="clear" w:color="auto" w:fill="auto"/>
          </w:tcPr>
          <w:p w14:paraId="32E3D471" w14:textId="77777777" w:rsidR="004F4F70" w:rsidRPr="00DE7B59" w:rsidRDefault="004F4F70" w:rsidP="00C00718">
            <w:pPr>
              <w:pStyle w:val="TAC"/>
              <w:rPr>
                <w:lang w:eastAsia="en-US"/>
              </w:rPr>
            </w:pPr>
            <w:r w:rsidRPr="00DE7B59">
              <w:rPr>
                <w:lang w:eastAsia="en-US"/>
              </w:rPr>
              <w:t>1</w:t>
            </w:r>
          </w:p>
        </w:tc>
        <w:tc>
          <w:tcPr>
            <w:tcW w:w="1140" w:type="dxa"/>
            <w:shd w:val="clear" w:color="auto" w:fill="auto"/>
          </w:tcPr>
          <w:p w14:paraId="6959C8D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347ADF7C" w14:textId="77777777" w:rsidR="004F4F70" w:rsidRPr="00DE7B59" w:rsidRDefault="004F4F70" w:rsidP="00C00718">
            <w:pPr>
              <w:pStyle w:val="TAC"/>
              <w:rPr>
                <w:lang w:eastAsia="en-US"/>
              </w:rPr>
            </w:pPr>
            <w:r w:rsidRPr="00DE7B59">
              <w:rPr>
                <w:lang w:eastAsia="en-US"/>
              </w:rPr>
              <w:t>9</w:t>
            </w:r>
          </w:p>
        </w:tc>
        <w:tc>
          <w:tcPr>
            <w:tcW w:w="1140" w:type="dxa"/>
            <w:shd w:val="clear" w:color="auto" w:fill="auto"/>
          </w:tcPr>
          <w:p w14:paraId="68DC69C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6AD3711A" w14:textId="77777777" w:rsidR="004F4F70" w:rsidRPr="00DE7B59" w:rsidRDefault="004F4F70" w:rsidP="00C00718">
            <w:pPr>
              <w:pStyle w:val="TAC"/>
              <w:rPr>
                <w:lang w:eastAsia="en-US"/>
              </w:rPr>
            </w:pPr>
            <w:r w:rsidRPr="00DE7B59">
              <w:rPr>
                <w:lang w:eastAsia="en-US"/>
              </w:rPr>
              <w:t>17</w:t>
            </w:r>
          </w:p>
        </w:tc>
        <w:tc>
          <w:tcPr>
            <w:tcW w:w="1140" w:type="dxa"/>
          </w:tcPr>
          <w:p w14:paraId="4CA6E2E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395BF736" w14:textId="77777777" w:rsidR="004F4F70" w:rsidRPr="00DE7B59" w:rsidRDefault="004F4F70" w:rsidP="00C00718">
            <w:pPr>
              <w:pStyle w:val="TAC"/>
              <w:rPr>
                <w:lang w:eastAsia="en-US"/>
              </w:rPr>
            </w:pPr>
            <w:r w:rsidRPr="00DE7B59">
              <w:rPr>
                <w:lang w:eastAsia="en-US"/>
              </w:rPr>
              <w:t>25</w:t>
            </w:r>
          </w:p>
        </w:tc>
        <w:tc>
          <w:tcPr>
            <w:tcW w:w="1140" w:type="dxa"/>
          </w:tcPr>
          <w:p w14:paraId="1827A20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28581</w:t>
            </w:r>
          </w:p>
        </w:tc>
      </w:tr>
      <w:tr w:rsidR="004F4F70" w:rsidRPr="00DE7B59" w14:paraId="371FE99E" w14:textId="77777777" w:rsidTr="004F4F70">
        <w:trPr>
          <w:trHeight w:val="170"/>
          <w:jc w:val="center"/>
        </w:trPr>
        <w:tc>
          <w:tcPr>
            <w:tcW w:w="864" w:type="dxa"/>
            <w:shd w:val="clear" w:color="auto" w:fill="auto"/>
          </w:tcPr>
          <w:p w14:paraId="2B5CD6F0" w14:textId="77777777" w:rsidR="004F4F70" w:rsidRPr="00DE7B59" w:rsidRDefault="004F4F70" w:rsidP="00C00718">
            <w:pPr>
              <w:pStyle w:val="TAC"/>
              <w:rPr>
                <w:lang w:eastAsia="en-US"/>
              </w:rPr>
            </w:pPr>
            <w:r w:rsidRPr="00DE7B59">
              <w:rPr>
                <w:lang w:eastAsia="en-US"/>
              </w:rPr>
              <w:t>2</w:t>
            </w:r>
          </w:p>
        </w:tc>
        <w:tc>
          <w:tcPr>
            <w:tcW w:w="1140" w:type="dxa"/>
            <w:shd w:val="clear" w:color="auto" w:fill="auto"/>
          </w:tcPr>
          <w:p w14:paraId="23AE75B4"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76E63CED" w14:textId="77777777" w:rsidR="004F4F70" w:rsidRPr="00DE7B59" w:rsidRDefault="004F4F70" w:rsidP="00C00718">
            <w:pPr>
              <w:pStyle w:val="TAC"/>
              <w:rPr>
                <w:lang w:eastAsia="en-US"/>
              </w:rPr>
            </w:pPr>
            <w:r w:rsidRPr="00DE7B59">
              <w:rPr>
                <w:lang w:eastAsia="en-US"/>
              </w:rPr>
              <w:t>10</w:t>
            </w:r>
          </w:p>
        </w:tc>
        <w:tc>
          <w:tcPr>
            <w:tcW w:w="1140" w:type="dxa"/>
            <w:shd w:val="clear" w:color="auto" w:fill="auto"/>
          </w:tcPr>
          <w:p w14:paraId="79BC355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44569A47" w14:textId="77777777" w:rsidR="004F4F70" w:rsidRPr="00DE7B59" w:rsidRDefault="004F4F70" w:rsidP="00C00718">
            <w:pPr>
              <w:pStyle w:val="TAC"/>
              <w:rPr>
                <w:lang w:eastAsia="en-US"/>
              </w:rPr>
            </w:pPr>
            <w:r w:rsidRPr="00DE7B59">
              <w:rPr>
                <w:lang w:eastAsia="en-US"/>
              </w:rPr>
              <w:t>18</w:t>
            </w:r>
          </w:p>
        </w:tc>
        <w:tc>
          <w:tcPr>
            <w:tcW w:w="1140" w:type="dxa"/>
          </w:tcPr>
          <w:p w14:paraId="496969A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6C0675DE" w14:textId="77777777" w:rsidR="004F4F70" w:rsidRPr="00DE7B59" w:rsidRDefault="004F4F70" w:rsidP="00C00718">
            <w:pPr>
              <w:pStyle w:val="TAC"/>
              <w:rPr>
                <w:lang w:eastAsia="en-US"/>
              </w:rPr>
            </w:pPr>
            <w:r w:rsidRPr="00DE7B59">
              <w:rPr>
                <w:lang w:eastAsia="en-US"/>
              </w:rPr>
              <w:t>26</w:t>
            </w:r>
          </w:p>
        </w:tc>
        <w:tc>
          <w:tcPr>
            <w:tcW w:w="1140" w:type="dxa"/>
          </w:tcPr>
          <w:p w14:paraId="4EE4B5D1"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39818</w:t>
            </w:r>
          </w:p>
        </w:tc>
      </w:tr>
      <w:tr w:rsidR="004F4F70" w:rsidRPr="00DE7B59" w14:paraId="0EAB8428" w14:textId="77777777" w:rsidTr="004F4F70">
        <w:trPr>
          <w:trHeight w:val="170"/>
          <w:jc w:val="center"/>
        </w:trPr>
        <w:tc>
          <w:tcPr>
            <w:tcW w:w="864" w:type="dxa"/>
            <w:shd w:val="clear" w:color="auto" w:fill="auto"/>
          </w:tcPr>
          <w:p w14:paraId="5E52324E" w14:textId="77777777" w:rsidR="004F4F70" w:rsidRPr="00DE7B59" w:rsidRDefault="004F4F70" w:rsidP="00C00718">
            <w:pPr>
              <w:pStyle w:val="TAC"/>
              <w:rPr>
                <w:lang w:eastAsia="en-US"/>
              </w:rPr>
            </w:pPr>
            <w:r w:rsidRPr="00DE7B59">
              <w:rPr>
                <w:lang w:eastAsia="en-US"/>
              </w:rPr>
              <w:t>3</w:t>
            </w:r>
          </w:p>
        </w:tc>
        <w:tc>
          <w:tcPr>
            <w:tcW w:w="1140" w:type="dxa"/>
            <w:shd w:val="clear" w:color="auto" w:fill="auto"/>
          </w:tcPr>
          <w:p w14:paraId="1260C75C"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25CCD2EA" w14:textId="77777777" w:rsidR="004F4F70" w:rsidRPr="00DE7B59" w:rsidRDefault="004F4F70" w:rsidP="00C00718">
            <w:pPr>
              <w:pStyle w:val="TAC"/>
              <w:rPr>
                <w:lang w:eastAsia="en-US"/>
              </w:rPr>
            </w:pPr>
            <w:r w:rsidRPr="00DE7B59">
              <w:rPr>
                <w:lang w:eastAsia="en-US"/>
              </w:rPr>
              <w:t>11</w:t>
            </w:r>
          </w:p>
        </w:tc>
        <w:tc>
          <w:tcPr>
            <w:tcW w:w="1140" w:type="dxa"/>
            <w:shd w:val="clear" w:color="auto" w:fill="auto"/>
          </w:tcPr>
          <w:p w14:paraId="3DC4213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283B1C64" w14:textId="77777777" w:rsidR="004F4F70" w:rsidRPr="00DE7B59" w:rsidRDefault="004F4F70" w:rsidP="00C00718">
            <w:pPr>
              <w:pStyle w:val="TAC"/>
              <w:rPr>
                <w:lang w:eastAsia="en-US"/>
              </w:rPr>
            </w:pPr>
            <w:r w:rsidRPr="00DE7B59">
              <w:rPr>
                <w:lang w:eastAsia="en-US"/>
              </w:rPr>
              <w:t>19</w:t>
            </w:r>
          </w:p>
        </w:tc>
        <w:tc>
          <w:tcPr>
            <w:tcW w:w="1140" w:type="dxa"/>
          </w:tcPr>
          <w:p w14:paraId="7EBCE0E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2F0CB6B7" w14:textId="77777777" w:rsidR="004F4F70" w:rsidRPr="00DE7B59" w:rsidRDefault="004F4F70" w:rsidP="00C00718">
            <w:pPr>
              <w:pStyle w:val="TAC"/>
              <w:rPr>
                <w:lang w:eastAsia="en-US"/>
              </w:rPr>
            </w:pPr>
            <w:r w:rsidRPr="00DE7B59">
              <w:rPr>
                <w:lang w:eastAsia="en-US"/>
              </w:rPr>
              <w:t>27</w:t>
            </w:r>
          </w:p>
        </w:tc>
        <w:tc>
          <w:tcPr>
            <w:tcW w:w="1140" w:type="dxa"/>
          </w:tcPr>
          <w:p w14:paraId="15CA585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55474</w:t>
            </w:r>
          </w:p>
        </w:tc>
      </w:tr>
      <w:tr w:rsidR="004F4F70" w:rsidRPr="00DE7B59" w14:paraId="1BC4F5C4" w14:textId="77777777" w:rsidTr="004F4F70">
        <w:trPr>
          <w:trHeight w:val="170"/>
          <w:jc w:val="center"/>
        </w:trPr>
        <w:tc>
          <w:tcPr>
            <w:tcW w:w="864" w:type="dxa"/>
            <w:shd w:val="clear" w:color="auto" w:fill="auto"/>
          </w:tcPr>
          <w:p w14:paraId="64F9ACC0" w14:textId="77777777" w:rsidR="004F4F70" w:rsidRPr="00DE7B59" w:rsidRDefault="004F4F70" w:rsidP="00C00718">
            <w:pPr>
              <w:pStyle w:val="TAC"/>
              <w:rPr>
                <w:lang w:eastAsia="en-US"/>
              </w:rPr>
            </w:pPr>
            <w:r w:rsidRPr="00DE7B59">
              <w:rPr>
                <w:lang w:eastAsia="en-US"/>
              </w:rPr>
              <w:t>4</w:t>
            </w:r>
          </w:p>
        </w:tc>
        <w:tc>
          <w:tcPr>
            <w:tcW w:w="1140" w:type="dxa"/>
            <w:shd w:val="clear" w:color="auto" w:fill="auto"/>
          </w:tcPr>
          <w:p w14:paraId="596520C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17A6989B" w14:textId="77777777" w:rsidR="004F4F70" w:rsidRPr="00DE7B59" w:rsidRDefault="004F4F70" w:rsidP="00C00718">
            <w:pPr>
              <w:pStyle w:val="TAC"/>
              <w:rPr>
                <w:lang w:eastAsia="en-US"/>
              </w:rPr>
            </w:pPr>
            <w:r w:rsidRPr="00DE7B59">
              <w:rPr>
                <w:lang w:eastAsia="en-US"/>
              </w:rPr>
              <w:t>12</w:t>
            </w:r>
          </w:p>
        </w:tc>
        <w:tc>
          <w:tcPr>
            <w:tcW w:w="1140" w:type="dxa"/>
            <w:shd w:val="clear" w:color="auto" w:fill="auto"/>
          </w:tcPr>
          <w:p w14:paraId="6D393BE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47BB5B8A" w14:textId="77777777" w:rsidR="004F4F70" w:rsidRPr="00DE7B59" w:rsidRDefault="004F4F70" w:rsidP="00C00718">
            <w:pPr>
              <w:pStyle w:val="TAC"/>
              <w:rPr>
                <w:lang w:eastAsia="en-US"/>
              </w:rPr>
            </w:pPr>
            <w:r w:rsidRPr="00DE7B59">
              <w:rPr>
                <w:lang w:eastAsia="en-US"/>
              </w:rPr>
              <w:t>20</w:t>
            </w:r>
          </w:p>
        </w:tc>
        <w:tc>
          <w:tcPr>
            <w:tcW w:w="1140" w:type="dxa"/>
          </w:tcPr>
          <w:p w14:paraId="79B3A28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7B6E4C36" w14:textId="77777777" w:rsidR="004F4F70" w:rsidRPr="00DE7B59" w:rsidRDefault="004F4F70" w:rsidP="00C00718">
            <w:pPr>
              <w:pStyle w:val="TAC"/>
              <w:rPr>
                <w:lang w:eastAsia="en-US"/>
              </w:rPr>
            </w:pPr>
            <w:r w:rsidRPr="00DE7B59">
              <w:rPr>
                <w:lang w:eastAsia="en-US"/>
              </w:rPr>
              <w:t>28</w:t>
            </w:r>
          </w:p>
        </w:tc>
        <w:tc>
          <w:tcPr>
            <w:tcW w:w="1140" w:type="dxa"/>
          </w:tcPr>
          <w:p w14:paraId="516E9E8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77284</w:t>
            </w:r>
          </w:p>
        </w:tc>
      </w:tr>
      <w:tr w:rsidR="004F4F70" w:rsidRPr="00DE7B59" w14:paraId="5E22BCCF" w14:textId="77777777" w:rsidTr="004F4F70">
        <w:trPr>
          <w:trHeight w:val="170"/>
          <w:jc w:val="center"/>
        </w:trPr>
        <w:tc>
          <w:tcPr>
            <w:tcW w:w="864" w:type="dxa"/>
            <w:shd w:val="clear" w:color="auto" w:fill="auto"/>
          </w:tcPr>
          <w:p w14:paraId="6E152DAD" w14:textId="77777777" w:rsidR="004F4F70" w:rsidRPr="00DE7B59" w:rsidRDefault="004F4F70" w:rsidP="00C00718">
            <w:pPr>
              <w:pStyle w:val="TAC"/>
              <w:rPr>
                <w:lang w:eastAsia="en-US"/>
              </w:rPr>
            </w:pPr>
            <w:r w:rsidRPr="00DE7B59">
              <w:rPr>
                <w:lang w:eastAsia="en-US"/>
              </w:rPr>
              <w:t>5</w:t>
            </w:r>
          </w:p>
        </w:tc>
        <w:tc>
          <w:tcPr>
            <w:tcW w:w="1140" w:type="dxa"/>
            <w:shd w:val="clear" w:color="auto" w:fill="auto"/>
          </w:tcPr>
          <w:p w14:paraId="3D863F0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622BFEA0" w14:textId="77777777" w:rsidR="004F4F70" w:rsidRPr="00DE7B59" w:rsidRDefault="004F4F70" w:rsidP="00C00718">
            <w:pPr>
              <w:pStyle w:val="TAC"/>
              <w:rPr>
                <w:lang w:eastAsia="en-US"/>
              </w:rPr>
            </w:pPr>
            <w:r w:rsidRPr="00DE7B59">
              <w:rPr>
                <w:lang w:eastAsia="en-US"/>
              </w:rPr>
              <w:t>13</w:t>
            </w:r>
          </w:p>
        </w:tc>
        <w:tc>
          <w:tcPr>
            <w:tcW w:w="1140" w:type="dxa"/>
            <w:shd w:val="clear" w:color="auto" w:fill="auto"/>
          </w:tcPr>
          <w:p w14:paraId="4CD4243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017EB8B0" w14:textId="77777777" w:rsidR="004F4F70" w:rsidRPr="00DE7B59" w:rsidRDefault="004F4F70" w:rsidP="00C00718">
            <w:pPr>
              <w:pStyle w:val="TAC"/>
              <w:rPr>
                <w:lang w:eastAsia="en-US"/>
              </w:rPr>
            </w:pPr>
            <w:r w:rsidRPr="00DE7B59">
              <w:rPr>
                <w:lang w:eastAsia="en-US"/>
              </w:rPr>
              <w:t>21</w:t>
            </w:r>
          </w:p>
        </w:tc>
        <w:tc>
          <w:tcPr>
            <w:tcW w:w="1140" w:type="dxa"/>
          </w:tcPr>
          <w:p w14:paraId="757FF5D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4906A134" w14:textId="77777777" w:rsidR="004F4F70" w:rsidRPr="00DE7B59" w:rsidRDefault="004F4F70" w:rsidP="00C00718">
            <w:pPr>
              <w:pStyle w:val="TAC"/>
              <w:rPr>
                <w:lang w:eastAsia="en-US"/>
              </w:rPr>
            </w:pPr>
            <w:r w:rsidRPr="00DE7B59">
              <w:rPr>
                <w:lang w:eastAsia="en-US"/>
              </w:rPr>
              <w:t>29</w:t>
            </w:r>
          </w:p>
        </w:tc>
        <w:tc>
          <w:tcPr>
            <w:tcW w:w="1140" w:type="dxa"/>
          </w:tcPr>
          <w:p w14:paraId="1E632F8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107669</w:t>
            </w:r>
          </w:p>
        </w:tc>
      </w:tr>
      <w:tr w:rsidR="004F4F70" w:rsidRPr="00DE7B59" w14:paraId="4D409AAA" w14:textId="77777777" w:rsidTr="004F4F70">
        <w:trPr>
          <w:trHeight w:val="170"/>
          <w:jc w:val="center"/>
        </w:trPr>
        <w:tc>
          <w:tcPr>
            <w:tcW w:w="864" w:type="dxa"/>
            <w:shd w:val="clear" w:color="auto" w:fill="auto"/>
          </w:tcPr>
          <w:p w14:paraId="75B23394" w14:textId="77777777" w:rsidR="004F4F70" w:rsidRPr="00DE7B59" w:rsidRDefault="004F4F70" w:rsidP="00C00718">
            <w:pPr>
              <w:pStyle w:val="TAC"/>
              <w:rPr>
                <w:lang w:eastAsia="en-US"/>
              </w:rPr>
            </w:pPr>
            <w:r w:rsidRPr="00DE7B59">
              <w:rPr>
                <w:lang w:eastAsia="en-US"/>
              </w:rPr>
              <w:t>6</w:t>
            </w:r>
          </w:p>
        </w:tc>
        <w:tc>
          <w:tcPr>
            <w:tcW w:w="1140" w:type="dxa"/>
            <w:shd w:val="clear" w:color="auto" w:fill="auto"/>
          </w:tcPr>
          <w:p w14:paraId="5071A190"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324FE143" w14:textId="77777777" w:rsidR="004F4F70" w:rsidRPr="00DE7B59" w:rsidRDefault="004F4F70" w:rsidP="00C00718">
            <w:pPr>
              <w:pStyle w:val="TAC"/>
              <w:rPr>
                <w:lang w:eastAsia="en-US"/>
              </w:rPr>
            </w:pPr>
            <w:r w:rsidRPr="00DE7B59">
              <w:rPr>
                <w:lang w:eastAsia="en-US"/>
              </w:rPr>
              <w:t>14</w:t>
            </w:r>
          </w:p>
        </w:tc>
        <w:tc>
          <w:tcPr>
            <w:tcW w:w="1140" w:type="dxa"/>
            <w:shd w:val="clear" w:color="auto" w:fill="auto"/>
          </w:tcPr>
          <w:p w14:paraId="3D8199E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2FFA5FEE" w14:textId="77777777" w:rsidR="004F4F70" w:rsidRPr="00DE7B59" w:rsidRDefault="004F4F70" w:rsidP="00C00718">
            <w:pPr>
              <w:pStyle w:val="TAC"/>
              <w:rPr>
                <w:lang w:eastAsia="en-US"/>
              </w:rPr>
            </w:pPr>
            <w:r w:rsidRPr="00DE7B59">
              <w:rPr>
                <w:lang w:eastAsia="en-US"/>
              </w:rPr>
              <w:t>22</w:t>
            </w:r>
          </w:p>
        </w:tc>
        <w:tc>
          <w:tcPr>
            <w:tcW w:w="1140" w:type="dxa"/>
          </w:tcPr>
          <w:p w14:paraId="333EF09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10A0EDD5" w14:textId="77777777" w:rsidR="004F4F70" w:rsidRPr="00DE7B59" w:rsidRDefault="004F4F70" w:rsidP="00C00718">
            <w:pPr>
              <w:pStyle w:val="TAC"/>
              <w:rPr>
                <w:lang w:eastAsia="en-US"/>
              </w:rPr>
            </w:pPr>
            <w:r w:rsidRPr="00DE7B59">
              <w:rPr>
                <w:lang w:eastAsia="en-US"/>
              </w:rPr>
              <w:t>30</w:t>
            </w:r>
          </w:p>
        </w:tc>
        <w:tc>
          <w:tcPr>
            <w:tcW w:w="1140" w:type="dxa"/>
          </w:tcPr>
          <w:p w14:paraId="08D0CC7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150000</w:t>
            </w:r>
          </w:p>
        </w:tc>
      </w:tr>
      <w:tr w:rsidR="004F4F70" w:rsidRPr="00DE7B59" w14:paraId="6BF43159" w14:textId="77777777" w:rsidTr="004F4F70">
        <w:trPr>
          <w:trHeight w:val="170"/>
          <w:jc w:val="center"/>
        </w:trPr>
        <w:tc>
          <w:tcPr>
            <w:tcW w:w="864" w:type="dxa"/>
            <w:shd w:val="clear" w:color="auto" w:fill="auto"/>
          </w:tcPr>
          <w:p w14:paraId="427A56C1" w14:textId="77777777" w:rsidR="004F4F70" w:rsidRPr="00DE7B59" w:rsidRDefault="004F4F70" w:rsidP="00C00718">
            <w:pPr>
              <w:pStyle w:val="TAC"/>
              <w:rPr>
                <w:lang w:eastAsia="en-US"/>
              </w:rPr>
            </w:pPr>
            <w:r w:rsidRPr="00DE7B59">
              <w:rPr>
                <w:lang w:eastAsia="en-US"/>
              </w:rPr>
              <w:t>7</w:t>
            </w:r>
          </w:p>
        </w:tc>
        <w:tc>
          <w:tcPr>
            <w:tcW w:w="1140" w:type="dxa"/>
            <w:shd w:val="clear" w:color="auto" w:fill="auto"/>
          </w:tcPr>
          <w:p w14:paraId="6A5F12A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5C5ADFF7" w14:textId="77777777" w:rsidR="004F4F70" w:rsidRPr="00DE7B59" w:rsidRDefault="004F4F70" w:rsidP="00C00718">
            <w:pPr>
              <w:pStyle w:val="TAC"/>
              <w:rPr>
                <w:lang w:eastAsia="en-US"/>
              </w:rPr>
            </w:pPr>
            <w:r w:rsidRPr="00DE7B59">
              <w:rPr>
                <w:lang w:eastAsia="en-US"/>
              </w:rPr>
              <w:t>15</w:t>
            </w:r>
          </w:p>
        </w:tc>
        <w:tc>
          <w:tcPr>
            <w:tcW w:w="1140" w:type="dxa"/>
            <w:shd w:val="clear" w:color="auto" w:fill="auto"/>
          </w:tcPr>
          <w:p w14:paraId="254EDE06"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5DA8571B" w14:textId="77777777" w:rsidR="004F4F70" w:rsidRPr="00DE7B59" w:rsidRDefault="004F4F70" w:rsidP="00C00718">
            <w:pPr>
              <w:pStyle w:val="TAC"/>
              <w:rPr>
                <w:lang w:eastAsia="en-US"/>
              </w:rPr>
            </w:pPr>
            <w:r w:rsidRPr="00DE7B59">
              <w:rPr>
                <w:lang w:eastAsia="en-US"/>
              </w:rPr>
              <w:t>23</w:t>
            </w:r>
          </w:p>
        </w:tc>
        <w:tc>
          <w:tcPr>
            <w:tcW w:w="1140" w:type="dxa"/>
          </w:tcPr>
          <w:p w14:paraId="1E22993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305D078F" w14:textId="77777777" w:rsidR="004F4F70" w:rsidRPr="00DE7B59" w:rsidRDefault="004F4F70" w:rsidP="00C00718">
            <w:pPr>
              <w:pStyle w:val="TAC"/>
              <w:rPr>
                <w:lang w:eastAsia="en-US"/>
              </w:rPr>
            </w:pPr>
            <w:r w:rsidRPr="00DE7B59">
              <w:rPr>
                <w:lang w:eastAsia="en-US"/>
              </w:rPr>
              <w:t>31</w:t>
            </w:r>
          </w:p>
        </w:tc>
        <w:tc>
          <w:tcPr>
            <w:tcW w:w="1140" w:type="dxa"/>
          </w:tcPr>
          <w:p w14:paraId="7BF7C958" w14:textId="77777777" w:rsidR="004F4F70" w:rsidRPr="00DE7B59" w:rsidRDefault="004F4F70" w:rsidP="00C00718">
            <w:pPr>
              <w:pStyle w:val="TAC"/>
              <w:rPr>
                <w:lang w:eastAsia="en-US"/>
              </w:rPr>
            </w:pPr>
            <w:r w:rsidRPr="00DE7B59">
              <w:rPr>
                <w:lang w:eastAsia="en-US"/>
              </w:rPr>
              <w:t>&gt; 150000</w:t>
            </w:r>
          </w:p>
        </w:tc>
      </w:tr>
    </w:tbl>
    <w:p w14:paraId="12161141" w14:textId="77777777" w:rsidR="004F4F70" w:rsidRPr="00DE7B59" w:rsidRDefault="004F4F70" w:rsidP="004F4F70"/>
    <w:p w14:paraId="73A0B012" w14:textId="77777777" w:rsidR="0071322D" w:rsidRPr="00DE7B59" w:rsidRDefault="004F4F70" w:rsidP="0071322D">
      <w:pPr>
        <w:pStyle w:val="TH"/>
        <w:rPr>
          <w:lang w:eastAsia="zh-CN"/>
        </w:rPr>
      </w:pPr>
      <w:r w:rsidRPr="00DE7B59">
        <w:t>Table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71322D" w:rsidRPr="00DE7B59" w14:paraId="6296A6C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768F8AFC" w14:textId="77777777" w:rsidR="0071322D" w:rsidRPr="00DE7B59" w:rsidRDefault="0071322D"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7BD3EDD7"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C583A88" w14:textId="77777777" w:rsidR="0071322D" w:rsidRPr="00DE7B59" w:rsidRDefault="0071322D"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FCA3CC3"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C89D802" w14:textId="77777777" w:rsidR="0071322D" w:rsidRPr="00DE7B59" w:rsidRDefault="0071322D" w:rsidP="002F46B4">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F30B664"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AD2094D" w14:textId="77777777" w:rsidR="0071322D" w:rsidRPr="00DE7B59" w:rsidRDefault="0071322D" w:rsidP="002F46B4">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BB82D4" w14:textId="77777777" w:rsidR="0071322D" w:rsidRPr="00DE7B59" w:rsidRDefault="0071322D" w:rsidP="002F46B4">
            <w:pPr>
              <w:pStyle w:val="TAC"/>
              <w:rPr>
                <w:rFonts w:cs="Arial"/>
                <w:szCs w:val="18"/>
              </w:rPr>
            </w:pPr>
            <w:r w:rsidRPr="00DE7B59">
              <w:rPr>
                <w:rFonts w:cs="Arial"/>
                <w:szCs w:val="18"/>
              </w:rPr>
              <w:t>BS value</w:t>
            </w:r>
          </w:p>
        </w:tc>
      </w:tr>
      <w:tr w:rsidR="0071322D" w:rsidRPr="00DE7B59" w14:paraId="7E2BE048" w14:textId="77777777" w:rsidTr="002F46B4">
        <w:trPr>
          <w:trHeight w:val="170"/>
          <w:jc w:val="center"/>
        </w:trPr>
        <w:tc>
          <w:tcPr>
            <w:tcW w:w="770" w:type="dxa"/>
            <w:vAlign w:val="center"/>
          </w:tcPr>
          <w:p w14:paraId="4889F19F" w14:textId="77777777" w:rsidR="0071322D" w:rsidRPr="00DE7B59" w:rsidRDefault="0071322D" w:rsidP="002F46B4">
            <w:pPr>
              <w:pStyle w:val="TAC"/>
              <w:rPr>
                <w:rFonts w:cs="Arial"/>
                <w:szCs w:val="18"/>
              </w:rPr>
            </w:pPr>
            <w:r w:rsidRPr="00DE7B59">
              <w:rPr>
                <w:rFonts w:cs="Arial"/>
                <w:szCs w:val="18"/>
              </w:rPr>
              <w:t>0</w:t>
            </w:r>
          </w:p>
        </w:tc>
        <w:tc>
          <w:tcPr>
            <w:tcW w:w="1016" w:type="dxa"/>
            <w:vAlign w:val="center"/>
          </w:tcPr>
          <w:p w14:paraId="6F0730DC" w14:textId="77777777" w:rsidR="0071322D" w:rsidRPr="00DE7B59" w:rsidRDefault="0071322D" w:rsidP="002F46B4">
            <w:pPr>
              <w:pStyle w:val="TAC"/>
              <w:rPr>
                <w:rFonts w:cs="Arial"/>
                <w:szCs w:val="18"/>
              </w:rPr>
            </w:pPr>
            <w:r w:rsidRPr="00DE7B59">
              <w:rPr>
                <w:rFonts w:cs="Arial"/>
                <w:szCs w:val="18"/>
              </w:rPr>
              <w:t>0</w:t>
            </w:r>
          </w:p>
        </w:tc>
        <w:tc>
          <w:tcPr>
            <w:tcW w:w="771" w:type="dxa"/>
            <w:vAlign w:val="center"/>
          </w:tcPr>
          <w:p w14:paraId="01EA486F" w14:textId="77777777" w:rsidR="0071322D" w:rsidRPr="00DE7B59" w:rsidRDefault="0071322D" w:rsidP="002F46B4">
            <w:pPr>
              <w:pStyle w:val="TAC"/>
              <w:rPr>
                <w:rFonts w:cs="Arial"/>
                <w:szCs w:val="18"/>
              </w:rPr>
            </w:pPr>
            <w:r w:rsidRPr="00DE7B59">
              <w:rPr>
                <w:rFonts w:cs="Arial"/>
                <w:szCs w:val="18"/>
              </w:rPr>
              <w:t>64</w:t>
            </w:r>
          </w:p>
        </w:tc>
        <w:tc>
          <w:tcPr>
            <w:tcW w:w="1016" w:type="dxa"/>
            <w:vAlign w:val="center"/>
          </w:tcPr>
          <w:p w14:paraId="13E97C01" w14:textId="77777777" w:rsidR="0071322D" w:rsidRPr="00DE7B59" w:rsidRDefault="0071322D" w:rsidP="002F46B4">
            <w:pPr>
              <w:pStyle w:val="TAC"/>
              <w:rPr>
                <w:rFonts w:cs="Arial"/>
                <w:szCs w:val="18"/>
              </w:rPr>
            </w:pPr>
            <w:r w:rsidRPr="00DE7B59">
              <w:rPr>
                <w:rFonts w:cs="Arial"/>
                <w:szCs w:val="18"/>
              </w:rPr>
              <w:t>≤ 560</w:t>
            </w:r>
          </w:p>
        </w:tc>
        <w:tc>
          <w:tcPr>
            <w:tcW w:w="771" w:type="dxa"/>
            <w:vAlign w:val="center"/>
          </w:tcPr>
          <w:p w14:paraId="7F46F63F" w14:textId="77777777" w:rsidR="0071322D" w:rsidRPr="00DE7B59" w:rsidRDefault="0071322D" w:rsidP="002F46B4">
            <w:pPr>
              <w:pStyle w:val="TAC"/>
              <w:rPr>
                <w:rFonts w:cs="Arial"/>
                <w:szCs w:val="18"/>
              </w:rPr>
            </w:pPr>
            <w:r w:rsidRPr="00DE7B59">
              <w:rPr>
                <w:rFonts w:cs="Arial"/>
                <w:szCs w:val="18"/>
              </w:rPr>
              <w:t>128</w:t>
            </w:r>
          </w:p>
        </w:tc>
        <w:tc>
          <w:tcPr>
            <w:tcW w:w="1261" w:type="dxa"/>
            <w:vAlign w:val="center"/>
          </w:tcPr>
          <w:p w14:paraId="6061D575" w14:textId="77777777" w:rsidR="0071322D" w:rsidRPr="00DE7B59" w:rsidRDefault="0071322D" w:rsidP="002F46B4">
            <w:pPr>
              <w:pStyle w:val="TAC"/>
              <w:rPr>
                <w:rFonts w:cs="Arial"/>
                <w:szCs w:val="18"/>
              </w:rPr>
            </w:pPr>
            <w:r w:rsidRPr="00DE7B59">
              <w:rPr>
                <w:rFonts w:cs="Arial"/>
                <w:szCs w:val="18"/>
              </w:rPr>
              <w:t>≤ 31342</w:t>
            </w:r>
          </w:p>
        </w:tc>
        <w:tc>
          <w:tcPr>
            <w:tcW w:w="771" w:type="dxa"/>
            <w:vAlign w:val="center"/>
          </w:tcPr>
          <w:p w14:paraId="2446CC09" w14:textId="77777777" w:rsidR="0071322D" w:rsidRPr="00DE7B59" w:rsidRDefault="0071322D" w:rsidP="002F46B4">
            <w:pPr>
              <w:pStyle w:val="TAC"/>
              <w:rPr>
                <w:rFonts w:cs="Arial"/>
                <w:szCs w:val="18"/>
              </w:rPr>
            </w:pPr>
            <w:r w:rsidRPr="00DE7B59">
              <w:rPr>
                <w:rFonts w:cs="Arial"/>
                <w:szCs w:val="18"/>
              </w:rPr>
              <w:t>192</w:t>
            </w:r>
          </w:p>
        </w:tc>
        <w:tc>
          <w:tcPr>
            <w:tcW w:w="1507" w:type="dxa"/>
            <w:vAlign w:val="center"/>
          </w:tcPr>
          <w:p w14:paraId="4B0E49A3" w14:textId="77777777" w:rsidR="0071322D" w:rsidRPr="00DE7B59" w:rsidRDefault="0071322D" w:rsidP="002F46B4">
            <w:pPr>
              <w:pStyle w:val="TAC"/>
              <w:rPr>
                <w:rFonts w:cs="Arial"/>
                <w:szCs w:val="18"/>
              </w:rPr>
            </w:pPr>
            <w:r w:rsidRPr="00DE7B59">
              <w:rPr>
                <w:rFonts w:cs="Arial"/>
                <w:szCs w:val="18"/>
              </w:rPr>
              <w:t>≤ 1754595</w:t>
            </w:r>
          </w:p>
        </w:tc>
      </w:tr>
      <w:tr w:rsidR="0071322D" w:rsidRPr="00DE7B59" w14:paraId="04A9B008" w14:textId="77777777" w:rsidTr="002F46B4">
        <w:trPr>
          <w:trHeight w:val="170"/>
          <w:jc w:val="center"/>
        </w:trPr>
        <w:tc>
          <w:tcPr>
            <w:tcW w:w="770" w:type="dxa"/>
            <w:vAlign w:val="center"/>
          </w:tcPr>
          <w:p w14:paraId="744823D6" w14:textId="77777777" w:rsidR="0071322D" w:rsidRPr="00DE7B59" w:rsidRDefault="0071322D" w:rsidP="002F46B4">
            <w:pPr>
              <w:pStyle w:val="TAC"/>
              <w:rPr>
                <w:rFonts w:cs="Arial"/>
                <w:szCs w:val="18"/>
              </w:rPr>
            </w:pPr>
            <w:r w:rsidRPr="00DE7B59">
              <w:rPr>
                <w:rFonts w:cs="Arial"/>
                <w:szCs w:val="18"/>
              </w:rPr>
              <w:t>1</w:t>
            </w:r>
          </w:p>
        </w:tc>
        <w:tc>
          <w:tcPr>
            <w:tcW w:w="1016" w:type="dxa"/>
            <w:vAlign w:val="center"/>
          </w:tcPr>
          <w:p w14:paraId="0E93C859" w14:textId="77777777" w:rsidR="0071322D" w:rsidRPr="00DE7B59" w:rsidRDefault="0071322D" w:rsidP="002F46B4">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vAlign w:val="center"/>
          </w:tcPr>
          <w:p w14:paraId="5679BEB2" w14:textId="77777777" w:rsidR="0071322D" w:rsidRPr="00DE7B59" w:rsidRDefault="0071322D" w:rsidP="002F46B4">
            <w:pPr>
              <w:pStyle w:val="TAC"/>
              <w:rPr>
                <w:rFonts w:cs="Arial"/>
                <w:szCs w:val="18"/>
              </w:rPr>
            </w:pPr>
            <w:r w:rsidRPr="00DE7B59">
              <w:rPr>
                <w:rFonts w:cs="Arial"/>
                <w:szCs w:val="18"/>
              </w:rPr>
              <w:t>65</w:t>
            </w:r>
          </w:p>
        </w:tc>
        <w:tc>
          <w:tcPr>
            <w:tcW w:w="1016" w:type="dxa"/>
            <w:vAlign w:val="center"/>
          </w:tcPr>
          <w:p w14:paraId="17958DA1" w14:textId="77777777" w:rsidR="0071322D" w:rsidRPr="00DE7B59" w:rsidRDefault="0071322D" w:rsidP="002F46B4">
            <w:pPr>
              <w:pStyle w:val="TAC"/>
              <w:rPr>
                <w:rFonts w:cs="Arial"/>
                <w:szCs w:val="18"/>
              </w:rPr>
            </w:pPr>
            <w:r w:rsidRPr="00DE7B59">
              <w:rPr>
                <w:rFonts w:cs="Arial"/>
                <w:szCs w:val="18"/>
              </w:rPr>
              <w:t>≤ 597</w:t>
            </w:r>
          </w:p>
        </w:tc>
        <w:tc>
          <w:tcPr>
            <w:tcW w:w="771" w:type="dxa"/>
            <w:vAlign w:val="center"/>
          </w:tcPr>
          <w:p w14:paraId="5F672098" w14:textId="77777777" w:rsidR="0071322D" w:rsidRPr="00DE7B59" w:rsidRDefault="0071322D" w:rsidP="002F46B4">
            <w:pPr>
              <w:pStyle w:val="TAC"/>
              <w:rPr>
                <w:rFonts w:cs="Arial"/>
                <w:szCs w:val="18"/>
              </w:rPr>
            </w:pPr>
            <w:r w:rsidRPr="00DE7B59">
              <w:rPr>
                <w:rFonts w:cs="Arial"/>
                <w:szCs w:val="18"/>
              </w:rPr>
              <w:t>129</w:t>
            </w:r>
          </w:p>
        </w:tc>
        <w:tc>
          <w:tcPr>
            <w:tcW w:w="1261" w:type="dxa"/>
            <w:vAlign w:val="center"/>
          </w:tcPr>
          <w:p w14:paraId="125A4F86" w14:textId="77777777" w:rsidR="0071322D" w:rsidRPr="00DE7B59" w:rsidRDefault="0071322D" w:rsidP="002F46B4">
            <w:pPr>
              <w:pStyle w:val="TAC"/>
              <w:rPr>
                <w:rFonts w:cs="Arial"/>
                <w:szCs w:val="18"/>
              </w:rPr>
            </w:pPr>
            <w:r w:rsidRPr="00DE7B59">
              <w:rPr>
                <w:rFonts w:cs="Arial"/>
                <w:szCs w:val="18"/>
              </w:rPr>
              <w:t>≤ 33376</w:t>
            </w:r>
          </w:p>
        </w:tc>
        <w:tc>
          <w:tcPr>
            <w:tcW w:w="771" w:type="dxa"/>
            <w:vAlign w:val="center"/>
          </w:tcPr>
          <w:p w14:paraId="2DA9752A" w14:textId="77777777" w:rsidR="0071322D" w:rsidRPr="00DE7B59" w:rsidRDefault="0071322D" w:rsidP="002F46B4">
            <w:pPr>
              <w:pStyle w:val="TAC"/>
              <w:rPr>
                <w:rFonts w:cs="Arial"/>
                <w:szCs w:val="18"/>
              </w:rPr>
            </w:pPr>
            <w:r w:rsidRPr="00DE7B59">
              <w:rPr>
                <w:rFonts w:cs="Arial"/>
                <w:szCs w:val="18"/>
              </w:rPr>
              <w:t>193</w:t>
            </w:r>
          </w:p>
        </w:tc>
        <w:tc>
          <w:tcPr>
            <w:tcW w:w="1507" w:type="dxa"/>
            <w:vAlign w:val="center"/>
          </w:tcPr>
          <w:p w14:paraId="5900898C" w14:textId="77777777" w:rsidR="0071322D" w:rsidRPr="00DE7B59" w:rsidRDefault="0071322D" w:rsidP="002F46B4">
            <w:pPr>
              <w:pStyle w:val="TAC"/>
              <w:rPr>
                <w:rFonts w:cs="Arial"/>
                <w:szCs w:val="18"/>
              </w:rPr>
            </w:pPr>
            <w:r w:rsidRPr="00DE7B59">
              <w:rPr>
                <w:rFonts w:cs="Arial"/>
                <w:szCs w:val="18"/>
              </w:rPr>
              <w:t>≤ 1868488</w:t>
            </w:r>
          </w:p>
        </w:tc>
      </w:tr>
      <w:tr w:rsidR="0071322D" w:rsidRPr="00DE7B59" w14:paraId="1D126F0F" w14:textId="77777777" w:rsidTr="002F46B4">
        <w:trPr>
          <w:trHeight w:val="170"/>
          <w:jc w:val="center"/>
        </w:trPr>
        <w:tc>
          <w:tcPr>
            <w:tcW w:w="770" w:type="dxa"/>
            <w:vAlign w:val="center"/>
          </w:tcPr>
          <w:p w14:paraId="7CD2D328" w14:textId="77777777" w:rsidR="0071322D" w:rsidRPr="00DE7B59" w:rsidRDefault="0071322D" w:rsidP="002F46B4">
            <w:pPr>
              <w:pStyle w:val="TAC"/>
              <w:rPr>
                <w:rFonts w:cs="Arial"/>
                <w:szCs w:val="18"/>
              </w:rPr>
            </w:pPr>
            <w:r w:rsidRPr="00DE7B59">
              <w:rPr>
                <w:rFonts w:cs="Arial"/>
                <w:szCs w:val="18"/>
              </w:rPr>
              <w:t>2</w:t>
            </w:r>
          </w:p>
        </w:tc>
        <w:tc>
          <w:tcPr>
            <w:tcW w:w="1016" w:type="dxa"/>
            <w:vAlign w:val="center"/>
          </w:tcPr>
          <w:p w14:paraId="3EFBA4D6" w14:textId="77777777" w:rsidR="0071322D" w:rsidRPr="00DE7B59" w:rsidRDefault="0071322D" w:rsidP="002F46B4">
            <w:pPr>
              <w:pStyle w:val="TAC"/>
              <w:rPr>
                <w:rFonts w:cs="Arial"/>
                <w:szCs w:val="18"/>
              </w:rPr>
            </w:pPr>
            <w:r w:rsidRPr="00DE7B59">
              <w:rPr>
                <w:rFonts w:cs="Arial"/>
                <w:szCs w:val="18"/>
              </w:rPr>
              <w:t>≤ 11</w:t>
            </w:r>
          </w:p>
        </w:tc>
        <w:tc>
          <w:tcPr>
            <w:tcW w:w="771" w:type="dxa"/>
            <w:vAlign w:val="center"/>
          </w:tcPr>
          <w:p w14:paraId="56EF7098" w14:textId="77777777" w:rsidR="0071322D" w:rsidRPr="00DE7B59" w:rsidRDefault="0071322D" w:rsidP="002F46B4">
            <w:pPr>
              <w:pStyle w:val="TAC"/>
              <w:rPr>
                <w:rFonts w:cs="Arial"/>
                <w:szCs w:val="18"/>
              </w:rPr>
            </w:pPr>
            <w:r w:rsidRPr="00DE7B59">
              <w:rPr>
                <w:rFonts w:cs="Arial"/>
                <w:szCs w:val="18"/>
              </w:rPr>
              <w:t>66</w:t>
            </w:r>
          </w:p>
        </w:tc>
        <w:tc>
          <w:tcPr>
            <w:tcW w:w="1016" w:type="dxa"/>
            <w:vAlign w:val="center"/>
          </w:tcPr>
          <w:p w14:paraId="3ABF62AB" w14:textId="77777777" w:rsidR="0071322D" w:rsidRPr="00DE7B59" w:rsidRDefault="0071322D" w:rsidP="002F46B4">
            <w:pPr>
              <w:pStyle w:val="TAC"/>
              <w:rPr>
                <w:rFonts w:cs="Arial"/>
                <w:szCs w:val="18"/>
              </w:rPr>
            </w:pPr>
            <w:r w:rsidRPr="00DE7B59">
              <w:rPr>
                <w:rFonts w:cs="Arial"/>
                <w:szCs w:val="18"/>
              </w:rPr>
              <w:t>≤ 635</w:t>
            </w:r>
          </w:p>
        </w:tc>
        <w:tc>
          <w:tcPr>
            <w:tcW w:w="771" w:type="dxa"/>
            <w:vAlign w:val="center"/>
          </w:tcPr>
          <w:p w14:paraId="5B38FFBA" w14:textId="77777777" w:rsidR="0071322D" w:rsidRPr="00DE7B59" w:rsidRDefault="0071322D" w:rsidP="002F46B4">
            <w:pPr>
              <w:pStyle w:val="TAC"/>
              <w:rPr>
                <w:rFonts w:cs="Arial"/>
                <w:szCs w:val="18"/>
              </w:rPr>
            </w:pPr>
            <w:r w:rsidRPr="00DE7B59">
              <w:rPr>
                <w:rFonts w:cs="Arial"/>
                <w:szCs w:val="18"/>
              </w:rPr>
              <w:t>130</w:t>
            </w:r>
          </w:p>
        </w:tc>
        <w:tc>
          <w:tcPr>
            <w:tcW w:w="1261" w:type="dxa"/>
            <w:vAlign w:val="center"/>
          </w:tcPr>
          <w:p w14:paraId="34B778F5" w14:textId="77777777" w:rsidR="0071322D" w:rsidRPr="00DE7B59" w:rsidRDefault="0071322D" w:rsidP="002F46B4">
            <w:pPr>
              <w:pStyle w:val="TAC"/>
              <w:rPr>
                <w:rFonts w:cs="Arial"/>
                <w:szCs w:val="18"/>
              </w:rPr>
            </w:pPr>
            <w:r w:rsidRPr="00DE7B59">
              <w:rPr>
                <w:rFonts w:cs="Arial"/>
                <w:szCs w:val="18"/>
              </w:rPr>
              <w:t>≤ 35543</w:t>
            </w:r>
          </w:p>
        </w:tc>
        <w:tc>
          <w:tcPr>
            <w:tcW w:w="771" w:type="dxa"/>
            <w:vAlign w:val="center"/>
          </w:tcPr>
          <w:p w14:paraId="7DA8288A" w14:textId="77777777" w:rsidR="0071322D" w:rsidRPr="00DE7B59" w:rsidRDefault="0071322D" w:rsidP="002F46B4">
            <w:pPr>
              <w:pStyle w:val="TAC"/>
              <w:rPr>
                <w:rFonts w:cs="Arial"/>
                <w:szCs w:val="18"/>
              </w:rPr>
            </w:pPr>
            <w:r w:rsidRPr="00DE7B59">
              <w:rPr>
                <w:rFonts w:cs="Arial"/>
                <w:szCs w:val="18"/>
              </w:rPr>
              <w:t>194</w:t>
            </w:r>
          </w:p>
        </w:tc>
        <w:tc>
          <w:tcPr>
            <w:tcW w:w="1507" w:type="dxa"/>
            <w:vAlign w:val="center"/>
          </w:tcPr>
          <w:p w14:paraId="372838A9" w14:textId="77777777" w:rsidR="0071322D" w:rsidRPr="00DE7B59" w:rsidRDefault="0071322D" w:rsidP="002F46B4">
            <w:pPr>
              <w:pStyle w:val="TAC"/>
              <w:rPr>
                <w:rFonts w:cs="Arial"/>
                <w:szCs w:val="18"/>
              </w:rPr>
            </w:pPr>
            <w:r w:rsidRPr="00DE7B59">
              <w:rPr>
                <w:rFonts w:cs="Arial"/>
                <w:szCs w:val="18"/>
              </w:rPr>
              <w:t>≤ 1989774</w:t>
            </w:r>
          </w:p>
        </w:tc>
      </w:tr>
      <w:tr w:rsidR="0071322D" w:rsidRPr="00DE7B59" w14:paraId="59FB0024" w14:textId="77777777" w:rsidTr="002F46B4">
        <w:trPr>
          <w:trHeight w:val="170"/>
          <w:jc w:val="center"/>
        </w:trPr>
        <w:tc>
          <w:tcPr>
            <w:tcW w:w="770" w:type="dxa"/>
            <w:vAlign w:val="center"/>
          </w:tcPr>
          <w:p w14:paraId="673B46BF" w14:textId="77777777" w:rsidR="0071322D" w:rsidRPr="00DE7B59" w:rsidRDefault="0071322D" w:rsidP="002F46B4">
            <w:pPr>
              <w:pStyle w:val="TAC"/>
              <w:rPr>
                <w:rFonts w:cs="Arial"/>
                <w:szCs w:val="18"/>
              </w:rPr>
            </w:pPr>
            <w:r w:rsidRPr="00DE7B59">
              <w:rPr>
                <w:rFonts w:cs="Arial"/>
                <w:szCs w:val="18"/>
              </w:rPr>
              <w:t>3</w:t>
            </w:r>
          </w:p>
        </w:tc>
        <w:tc>
          <w:tcPr>
            <w:tcW w:w="1016" w:type="dxa"/>
            <w:vAlign w:val="center"/>
          </w:tcPr>
          <w:p w14:paraId="68160558" w14:textId="77777777" w:rsidR="0071322D" w:rsidRPr="00DE7B59" w:rsidRDefault="0071322D" w:rsidP="002F46B4">
            <w:pPr>
              <w:pStyle w:val="TAC"/>
              <w:rPr>
                <w:rFonts w:cs="Arial"/>
                <w:szCs w:val="18"/>
              </w:rPr>
            </w:pPr>
            <w:r w:rsidRPr="00DE7B59">
              <w:rPr>
                <w:rFonts w:cs="Arial"/>
                <w:szCs w:val="18"/>
              </w:rPr>
              <w:t>≤ 12</w:t>
            </w:r>
          </w:p>
        </w:tc>
        <w:tc>
          <w:tcPr>
            <w:tcW w:w="771" w:type="dxa"/>
            <w:vAlign w:val="center"/>
          </w:tcPr>
          <w:p w14:paraId="2FD7F9C1" w14:textId="77777777" w:rsidR="0071322D" w:rsidRPr="00DE7B59" w:rsidRDefault="0071322D" w:rsidP="002F46B4">
            <w:pPr>
              <w:pStyle w:val="TAC"/>
              <w:rPr>
                <w:rFonts w:cs="Arial"/>
                <w:szCs w:val="18"/>
              </w:rPr>
            </w:pPr>
            <w:r w:rsidRPr="00DE7B59">
              <w:rPr>
                <w:rFonts w:cs="Arial"/>
                <w:szCs w:val="18"/>
              </w:rPr>
              <w:t>67</w:t>
            </w:r>
          </w:p>
        </w:tc>
        <w:tc>
          <w:tcPr>
            <w:tcW w:w="1016" w:type="dxa"/>
            <w:vAlign w:val="center"/>
          </w:tcPr>
          <w:p w14:paraId="0B953377" w14:textId="77777777" w:rsidR="0071322D" w:rsidRPr="00DE7B59" w:rsidRDefault="0071322D" w:rsidP="002F46B4">
            <w:pPr>
              <w:pStyle w:val="TAC"/>
              <w:rPr>
                <w:rFonts w:cs="Arial"/>
                <w:szCs w:val="18"/>
              </w:rPr>
            </w:pPr>
            <w:r w:rsidRPr="00DE7B59">
              <w:rPr>
                <w:rFonts w:cs="Arial"/>
                <w:szCs w:val="18"/>
              </w:rPr>
              <w:t>≤ 677</w:t>
            </w:r>
          </w:p>
        </w:tc>
        <w:tc>
          <w:tcPr>
            <w:tcW w:w="771" w:type="dxa"/>
            <w:vAlign w:val="center"/>
          </w:tcPr>
          <w:p w14:paraId="75E4013E" w14:textId="77777777" w:rsidR="0071322D" w:rsidRPr="00DE7B59" w:rsidRDefault="0071322D" w:rsidP="002F46B4">
            <w:pPr>
              <w:pStyle w:val="TAC"/>
              <w:rPr>
                <w:rFonts w:cs="Arial"/>
                <w:szCs w:val="18"/>
              </w:rPr>
            </w:pPr>
            <w:r w:rsidRPr="00DE7B59">
              <w:rPr>
                <w:rFonts w:cs="Arial"/>
                <w:szCs w:val="18"/>
              </w:rPr>
              <w:t>131</w:t>
            </w:r>
          </w:p>
        </w:tc>
        <w:tc>
          <w:tcPr>
            <w:tcW w:w="1261" w:type="dxa"/>
            <w:vAlign w:val="center"/>
          </w:tcPr>
          <w:p w14:paraId="47109D63" w14:textId="77777777" w:rsidR="0071322D" w:rsidRPr="00DE7B59" w:rsidRDefault="0071322D" w:rsidP="002F46B4">
            <w:pPr>
              <w:pStyle w:val="TAC"/>
              <w:rPr>
                <w:rFonts w:cs="Arial"/>
                <w:szCs w:val="18"/>
              </w:rPr>
            </w:pPr>
            <w:r w:rsidRPr="00DE7B59">
              <w:rPr>
                <w:rFonts w:cs="Arial"/>
                <w:szCs w:val="18"/>
              </w:rPr>
              <w:t>≤ 37850</w:t>
            </w:r>
          </w:p>
        </w:tc>
        <w:tc>
          <w:tcPr>
            <w:tcW w:w="771" w:type="dxa"/>
            <w:vAlign w:val="center"/>
          </w:tcPr>
          <w:p w14:paraId="6372AE2A" w14:textId="77777777" w:rsidR="0071322D" w:rsidRPr="00DE7B59" w:rsidRDefault="0071322D" w:rsidP="002F46B4">
            <w:pPr>
              <w:pStyle w:val="TAC"/>
              <w:rPr>
                <w:rFonts w:cs="Arial"/>
                <w:szCs w:val="18"/>
              </w:rPr>
            </w:pPr>
            <w:r w:rsidRPr="00DE7B59">
              <w:rPr>
                <w:rFonts w:cs="Arial"/>
                <w:szCs w:val="18"/>
              </w:rPr>
              <w:t>195</w:t>
            </w:r>
          </w:p>
        </w:tc>
        <w:tc>
          <w:tcPr>
            <w:tcW w:w="1507" w:type="dxa"/>
            <w:vAlign w:val="center"/>
          </w:tcPr>
          <w:p w14:paraId="41905ADF" w14:textId="77777777" w:rsidR="0071322D" w:rsidRPr="00DE7B59" w:rsidRDefault="0071322D" w:rsidP="002F46B4">
            <w:pPr>
              <w:pStyle w:val="TAC"/>
              <w:rPr>
                <w:rFonts w:cs="Arial"/>
                <w:szCs w:val="18"/>
              </w:rPr>
            </w:pPr>
            <w:r w:rsidRPr="00DE7B59">
              <w:rPr>
                <w:rFonts w:cs="Arial"/>
                <w:szCs w:val="18"/>
              </w:rPr>
              <w:t>≤ 2118933</w:t>
            </w:r>
          </w:p>
        </w:tc>
      </w:tr>
      <w:tr w:rsidR="0071322D" w:rsidRPr="00DE7B59" w14:paraId="51823F62" w14:textId="77777777" w:rsidTr="002F46B4">
        <w:trPr>
          <w:trHeight w:val="170"/>
          <w:jc w:val="center"/>
        </w:trPr>
        <w:tc>
          <w:tcPr>
            <w:tcW w:w="770" w:type="dxa"/>
            <w:vAlign w:val="center"/>
          </w:tcPr>
          <w:p w14:paraId="0D414AD6" w14:textId="77777777" w:rsidR="0071322D" w:rsidRPr="00DE7B59" w:rsidRDefault="0071322D" w:rsidP="002F46B4">
            <w:pPr>
              <w:pStyle w:val="TAC"/>
              <w:rPr>
                <w:rFonts w:cs="Arial"/>
                <w:szCs w:val="18"/>
              </w:rPr>
            </w:pPr>
            <w:r w:rsidRPr="00DE7B59">
              <w:rPr>
                <w:rFonts w:cs="Arial"/>
                <w:szCs w:val="18"/>
              </w:rPr>
              <w:t>4</w:t>
            </w:r>
          </w:p>
        </w:tc>
        <w:tc>
          <w:tcPr>
            <w:tcW w:w="1016" w:type="dxa"/>
            <w:vAlign w:val="center"/>
          </w:tcPr>
          <w:p w14:paraId="1CE09A7C" w14:textId="77777777" w:rsidR="0071322D" w:rsidRPr="00DE7B59" w:rsidRDefault="0071322D" w:rsidP="002F46B4">
            <w:pPr>
              <w:pStyle w:val="TAC"/>
              <w:rPr>
                <w:rFonts w:cs="Arial"/>
                <w:szCs w:val="18"/>
              </w:rPr>
            </w:pPr>
            <w:r w:rsidRPr="00DE7B59">
              <w:rPr>
                <w:rFonts w:cs="Arial"/>
                <w:szCs w:val="18"/>
              </w:rPr>
              <w:t>≤ 13</w:t>
            </w:r>
          </w:p>
        </w:tc>
        <w:tc>
          <w:tcPr>
            <w:tcW w:w="771" w:type="dxa"/>
            <w:vAlign w:val="center"/>
          </w:tcPr>
          <w:p w14:paraId="6F933700" w14:textId="77777777" w:rsidR="0071322D" w:rsidRPr="00DE7B59" w:rsidRDefault="0071322D" w:rsidP="002F46B4">
            <w:pPr>
              <w:pStyle w:val="TAC"/>
              <w:rPr>
                <w:rFonts w:cs="Arial"/>
                <w:szCs w:val="18"/>
              </w:rPr>
            </w:pPr>
            <w:r w:rsidRPr="00DE7B59">
              <w:rPr>
                <w:rFonts w:cs="Arial"/>
                <w:szCs w:val="18"/>
              </w:rPr>
              <w:t>68</w:t>
            </w:r>
          </w:p>
        </w:tc>
        <w:tc>
          <w:tcPr>
            <w:tcW w:w="1016" w:type="dxa"/>
            <w:vAlign w:val="center"/>
          </w:tcPr>
          <w:p w14:paraId="7DB1DE6D" w14:textId="77777777" w:rsidR="0071322D" w:rsidRPr="00DE7B59" w:rsidRDefault="0071322D" w:rsidP="002F46B4">
            <w:pPr>
              <w:pStyle w:val="TAC"/>
              <w:rPr>
                <w:rFonts w:cs="Arial"/>
                <w:szCs w:val="18"/>
              </w:rPr>
            </w:pPr>
            <w:r w:rsidRPr="00DE7B59">
              <w:rPr>
                <w:rFonts w:cs="Arial"/>
                <w:szCs w:val="18"/>
              </w:rPr>
              <w:t>≤ 720</w:t>
            </w:r>
          </w:p>
        </w:tc>
        <w:tc>
          <w:tcPr>
            <w:tcW w:w="771" w:type="dxa"/>
            <w:vAlign w:val="center"/>
          </w:tcPr>
          <w:p w14:paraId="2BAEFD4D" w14:textId="77777777" w:rsidR="0071322D" w:rsidRPr="00DE7B59" w:rsidRDefault="0071322D" w:rsidP="002F46B4">
            <w:pPr>
              <w:pStyle w:val="TAC"/>
              <w:rPr>
                <w:rFonts w:cs="Arial"/>
                <w:szCs w:val="18"/>
              </w:rPr>
            </w:pPr>
            <w:r w:rsidRPr="00DE7B59">
              <w:rPr>
                <w:rFonts w:cs="Arial"/>
                <w:szCs w:val="18"/>
              </w:rPr>
              <w:t>132</w:t>
            </w:r>
          </w:p>
        </w:tc>
        <w:tc>
          <w:tcPr>
            <w:tcW w:w="1261" w:type="dxa"/>
            <w:vAlign w:val="center"/>
          </w:tcPr>
          <w:p w14:paraId="733836A1" w14:textId="77777777" w:rsidR="0071322D" w:rsidRPr="00DE7B59" w:rsidRDefault="0071322D" w:rsidP="002F46B4">
            <w:pPr>
              <w:pStyle w:val="TAC"/>
              <w:rPr>
                <w:rFonts w:cs="Arial"/>
                <w:szCs w:val="18"/>
              </w:rPr>
            </w:pPr>
            <w:r w:rsidRPr="00DE7B59">
              <w:rPr>
                <w:rFonts w:cs="Arial"/>
                <w:szCs w:val="18"/>
              </w:rPr>
              <w:t>≤ 40307</w:t>
            </w:r>
          </w:p>
        </w:tc>
        <w:tc>
          <w:tcPr>
            <w:tcW w:w="771" w:type="dxa"/>
            <w:vAlign w:val="center"/>
          </w:tcPr>
          <w:p w14:paraId="4E94BF84" w14:textId="77777777" w:rsidR="0071322D" w:rsidRPr="00DE7B59" w:rsidRDefault="0071322D" w:rsidP="002F46B4">
            <w:pPr>
              <w:pStyle w:val="TAC"/>
              <w:rPr>
                <w:rFonts w:cs="Arial"/>
                <w:szCs w:val="18"/>
              </w:rPr>
            </w:pPr>
            <w:r w:rsidRPr="00DE7B59">
              <w:rPr>
                <w:rFonts w:cs="Arial"/>
                <w:szCs w:val="18"/>
              </w:rPr>
              <w:t>196</w:t>
            </w:r>
          </w:p>
        </w:tc>
        <w:tc>
          <w:tcPr>
            <w:tcW w:w="1507" w:type="dxa"/>
            <w:vAlign w:val="center"/>
          </w:tcPr>
          <w:p w14:paraId="3B83FCB3" w14:textId="77777777" w:rsidR="0071322D" w:rsidRPr="00DE7B59" w:rsidRDefault="0071322D" w:rsidP="002F46B4">
            <w:pPr>
              <w:pStyle w:val="TAC"/>
              <w:rPr>
                <w:rFonts w:cs="Arial"/>
                <w:szCs w:val="18"/>
              </w:rPr>
            </w:pPr>
            <w:r w:rsidRPr="00DE7B59">
              <w:rPr>
                <w:rFonts w:cs="Arial"/>
                <w:szCs w:val="18"/>
              </w:rPr>
              <w:t>≤ 2256475</w:t>
            </w:r>
          </w:p>
        </w:tc>
      </w:tr>
      <w:tr w:rsidR="0071322D" w:rsidRPr="00DE7B59" w14:paraId="02346670" w14:textId="77777777" w:rsidTr="002F46B4">
        <w:trPr>
          <w:trHeight w:val="170"/>
          <w:jc w:val="center"/>
        </w:trPr>
        <w:tc>
          <w:tcPr>
            <w:tcW w:w="770" w:type="dxa"/>
            <w:vAlign w:val="center"/>
          </w:tcPr>
          <w:p w14:paraId="0CC68313" w14:textId="77777777" w:rsidR="0071322D" w:rsidRPr="00DE7B59" w:rsidRDefault="0071322D" w:rsidP="002F46B4">
            <w:pPr>
              <w:pStyle w:val="TAC"/>
              <w:rPr>
                <w:rFonts w:cs="Arial"/>
                <w:szCs w:val="18"/>
              </w:rPr>
            </w:pPr>
            <w:r w:rsidRPr="00DE7B59">
              <w:rPr>
                <w:rFonts w:cs="Arial"/>
                <w:szCs w:val="18"/>
              </w:rPr>
              <w:t>5</w:t>
            </w:r>
          </w:p>
        </w:tc>
        <w:tc>
          <w:tcPr>
            <w:tcW w:w="1016" w:type="dxa"/>
            <w:vAlign w:val="center"/>
          </w:tcPr>
          <w:p w14:paraId="369F15AB" w14:textId="77777777" w:rsidR="0071322D" w:rsidRPr="00DE7B59" w:rsidRDefault="0071322D" w:rsidP="002F46B4">
            <w:pPr>
              <w:pStyle w:val="TAC"/>
              <w:rPr>
                <w:rFonts w:cs="Arial"/>
                <w:szCs w:val="18"/>
              </w:rPr>
            </w:pPr>
            <w:r w:rsidRPr="00DE7B59">
              <w:rPr>
                <w:rFonts w:cs="Arial"/>
                <w:szCs w:val="18"/>
              </w:rPr>
              <w:t>≤ 14</w:t>
            </w:r>
          </w:p>
        </w:tc>
        <w:tc>
          <w:tcPr>
            <w:tcW w:w="771" w:type="dxa"/>
            <w:vAlign w:val="center"/>
          </w:tcPr>
          <w:p w14:paraId="100F0994" w14:textId="77777777" w:rsidR="0071322D" w:rsidRPr="00DE7B59" w:rsidRDefault="0071322D" w:rsidP="002F46B4">
            <w:pPr>
              <w:pStyle w:val="TAC"/>
              <w:rPr>
                <w:rFonts w:cs="Arial"/>
                <w:szCs w:val="18"/>
              </w:rPr>
            </w:pPr>
            <w:r w:rsidRPr="00DE7B59">
              <w:rPr>
                <w:rFonts w:cs="Arial"/>
                <w:szCs w:val="18"/>
              </w:rPr>
              <w:t>69</w:t>
            </w:r>
          </w:p>
        </w:tc>
        <w:tc>
          <w:tcPr>
            <w:tcW w:w="1016" w:type="dxa"/>
            <w:vAlign w:val="center"/>
          </w:tcPr>
          <w:p w14:paraId="2BEF3F0B" w14:textId="77777777" w:rsidR="0071322D" w:rsidRPr="00DE7B59" w:rsidRDefault="0071322D" w:rsidP="002F46B4">
            <w:pPr>
              <w:pStyle w:val="TAC"/>
              <w:rPr>
                <w:rFonts w:cs="Arial"/>
                <w:szCs w:val="18"/>
              </w:rPr>
            </w:pPr>
            <w:r w:rsidRPr="00DE7B59">
              <w:rPr>
                <w:rFonts w:cs="Arial"/>
                <w:szCs w:val="18"/>
              </w:rPr>
              <w:t>≤ 767</w:t>
            </w:r>
          </w:p>
        </w:tc>
        <w:tc>
          <w:tcPr>
            <w:tcW w:w="771" w:type="dxa"/>
            <w:vAlign w:val="center"/>
          </w:tcPr>
          <w:p w14:paraId="14525F64" w14:textId="77777777" w:rsidR="0071322D" w:rsidRPr="00DE7B59" w:rsidRDefault="0071322D" w:rsidP="002F46B4">
            <w:pPr>
              <w:pStyle w:val="TAC"/>
              <w:rPr>
                <w:rFonts w:cs="Arial"/>
                <w:szCs w:val="18"/>
              </w:rPr>
            </w:pPr>
            <w:r w:rsidRPr="00DE7B59">
              <w:rPr>
                <w:rFonts w:cs="Arial"/>
                <w:szCs w:val="18"/>
              </w:rPr>
              <w:t>133</w:t>
            </w:r>
          </w:p>
        </w:tc>
        <w:tc>
          <w:tcPr>
            <w:tcW w:w="1261" w:type="dxa"/>
            <w:vAlign w:val="center"/>
          </w:tcPr>
          <w:p w14:paraId="3722435D" w14:textId="77777777" w:rsidR="0071322D" w:rsidRPr="00DE7B59" w:rsidRDefault="0071322D" w:rsidP="002F46B4">
            <w:pPr>
              <w:pStyle w:val="TAC"/>
              <w:rPr>
                <w:rFonts w:cs="Arial"/>
                <w:szCs w:val="18"/>
              </w:rPr>
            </w:pPr>
            <w:r w:rsidRPr="00DE7B59">
              <w:rPr>
                <w:rFonts w:cs="Arial"/>
                <w:szCs w:val="18"/>
              </w:rPr>
              <w:t>≤ 42923</w:t>
            </w:r>
          </w:p>
        </w:tc>
        <w:tc>
          <w:tcPr>
            <w:tcW w:w="771" w:type="dxa"/>
            <w:vAlign w:val="center"/>
          </w:tcPr>
          <w:p w14:paraId="387F1DED" w14:textId="77777777" w:rsidR="0071322D" w:rsidRPr="00DE7B59" w:rsidRDefault="0071322D" w:rsidP="002F46B4">
            <w:pPr>
              <w:pStyle w:val="TAC"/>
              <w:rPr>
                <w:rFonts w:cs="Arial"/>
                <w:szCs w:val="18"/>
              </w:rPr>
            </w:pPr>
            <w:r w:rsidRPr="00DE7B59">
              <w:rPr>
                <w:rFonts w:cs="Arial"/>
                <w:szCs w:val="18"/>
              </w:rPr>
              <w:t>197</w:t>
            </w:r>
          </w:p>
        </w:tc>
        <w:tc>
          <w:tcPr>
            <w:tcW w:w="1507" w:type="dxa"/>
            <w:vAlign w:val="center"/>
          </w:tcPr>
          <w:p w14:paraId="7FABF073" w14:textId="77777777" w:rsidR="0071322D" w:rsidRPr="00DE7B59" w:rsidRDefault="0071322D" w:rsidP="002F46B4">
            <w:pPr>
              <w:pStyle w:val="TAC"/>
              <w:rPr>
                <w:rFonts w:cs="Arial"/>
                <w:szCs w:val="18"/>
              </w:rPr>
            </w:pPr>
            <w:r w:rsidRPr="00DE7B59">
              <w:rPr>
                <w:rFonts w:cs="Arial"/>
                <w:szCs w:val="18"/>
              </w:rPr>
              <w:t>≤ 2402946</w:t>
            </w:r>
          </w:p>
        </w:tc>
      </w:tr>
      <w:tr w:rsidR="0071322D" w:rsidRPr="00DE7B59" w14:paraId="39935045" w14:textId="77777777" w:rsidTr="002F46B4">
        <w:trPr>
          <w:trHeight w:val="170"/>
          <w:jc w:val="center"/>
        </w:trPr>
        <w:tc>
          <w:tcPr>
            <w:tcW w:w="770" w:type="dxa"/>
            <w:vAlign w:val="center"/>
          </w:tcPr>
          <w:p w14:paraId="2F4A9780" w14:textId="77777777" w:rsidR="0071322D" w:rsidRPr="00DE7B59" w:rsidRDefault="0071322D" w:rsidP="002F46B4">
            <w:pPr>
              <w:pStyle w:val="TAC"/>
              <w:rPr>
                <w:rFonts w:cs="Arial"/>
                <w:szCs w:val="18"/>
              </w:rPr>
            </w:pPr>
            <w:r w:rsidRPr="00DE7B59">
              <w:rPr>
                <w:rFonts w:cs="Arial"/>
                <w:szCs w:val="18"/>
              </w:rPr>
              <w:t>6</w:t>
            </w:r>
          </w:p>
        </w:tc>
        <w:tc>
          <w:tcPr>
            <w:tcW w:w="1016" w:type="dxa"/>
            <w:vAlign w:val="center"/>
          </w:tcPr>
          <w:p w14:paraId="5BA2E7E9" w14:textId="77777777" w:rsidR="0071322D" w:rsidRPr="00DE7B59" w:rsidRDefault="0071322D" w:rsidP="002F46B4">
            <w:pPr>
              <w:pStyle w:val="TAC"/>
              <w:rPr>
                <w:rFonts w:cs="Arial"/>
                <w:szCs w:val="18"/>
              </w:rPr>
            </w:pPr>
            <w:r w:rsidRPr="00DE7B59">
              <w:rPr>
                <w:rFonts w:cs="Arial"/>
                <w:szCs w:val="18"/>
              </w:rPr>
              <w:t>≤ 15</w:t>
            </w:r>
          </w:p>
        </w:tc>
        <w:tc>
          <w:tcPr>
            <w:tcW w:w="771" w:type="dxa"/>
            <w:vAlign w:val="center"/>
          </w:tcPr>
          <w:p w14:paraId="13A7C165" w14:textId="77777777" w:rsidR="0071322D" w:rsidRPr="00DE7B59" w:rsidRDefault="0071322D" w:rsidP="002F46B4">
            <w:pPr>
              <w:pStyle w:val="TAC"/>
              <w:rPr>
                <w:rFonts w:cs="Arial"/>
                <w:szCs w:val="18"/>
              </w:rPr>
            </w:pPr>
            <w:r w:rsidRPr="00DE7B59">
              <w:rPr>
                <w:rFonts w:cs="Arial"/>
                <w:szCs w:val="18"/>
              </w:rPr>
              <w:t>70</w:t>
            </w:r>
          </w:p>
        </w:tc>
        <w:tc>
          <w:tcPr>
            <w:tcW w:w="1016" w:type="dxa"/>
            <w:vAlign w:val="center"/>
          </w:tcPr>
          <w:p w14:paraId="25B2FAD0" w14:textId="77777777" w:rsidR="0071322D" w:rsidRPr="00DE7B59" w:rsidRDefault="0071322D" w:rsidP="002F46B4">
            <w:pPr>
              <w:pStyle w:val="TAC"/>
              <w:rPr>
                <w:rFonts w:cs="Arial"/>
                <w:szCs w:val="18"/>
              </w:rPr>
            </w:pPr>
            <w:r w:rsidRPr="00DE7B59">
              <w:rPr>
                <w:rFonts w:cs="Arial"/>
                <w:szCs w:val="18"/>
              </w:rPr>
              <w:t>≤ 817</w:t>
            </w:r>
          </w:p>
        </w:tc>
        <w:tc>
          <w:tcPr>
            <w:tcW w:w="771" w:type="dxa"/>
            <w:vAlign w:val="center"/>
          </w:tcPr>
          <w:p w14:paraId="5E4CBD1A" w14:textId="77777777" w:rsidR="0071322D" w:rsidRPr="00DE7B59" w:rsidRDefault="0071322D" w:rsidP="002F46B4">
            <w:pPr>
              <w:pStyle w:val="TAC"/>
              <w:rPr>
                <w:rFonts w:cs="Arial"/>
                <w:szCs w:val="18"/>
              </w:rPr>
            </w:pPr>
            <w:r w:rsidRPr="00DE7B59">
              <w:rPr>
                <w:rFonts w:cs="Arial"/>
                <w:szCs w:val="18"/>
              </w:rPr>
              <w:t>134</w:t>
            </w:r>
          </w:p>
        </w:tc>
        <w:tc>
          <w:tcPr>
            <w:tcW w:w="1261" w:type="dxa"/>
            <w:vAlign w:val="center"/>
          </w:tcPr>
          <w:p w14:paraId="40FF697C" w14:textId="77777777" w:rsidR="0071322D" w:rsidRPr="00DE7B59" w:rsidRDefault="0071322D" w:rsidP="002F46B4">
            <w:pPr>
              <w:pStyle w:val="TAC"/>
              <w:rPr>
                <w:rFonts w:cs="Arial"/>
                <w:szCs w:val="18"/>
              </w:rPr>
            </w:pPr>
            <w:r w:rsidRPr="00DE7B59">
              <w:rPr>
                <w:rFonts w:cs="Arial"/>
                <w:szCs w:val="18"/>
              </w:rPr>
              <w:t>≤ 45709</w:t>
            </w:r>
          </w:p>
        </w:tc>
        <w:tc>
          <w:tcPr>
            <w:tcW w:w="771" w:type="dxa"/>
            <w:vAlign w:val="center"/>
          </w:tcPr>
          <w:p w14:paraId="217E8820" w14:textId="77777777" w:rsidR="0071322D" w:rsidRPr="00DE7B59" w:rsidRDefault="0071322D" w:rsidP="002F46B4">
            <w:pPr>
              <w:pStyle w:val="TAC"/>
              <w:rPr>
                <w:rFonts w:cs="Arial"/>
                <w:szCs w:val="18"/>
              </w:rPr>
            </w:pPr>
            <w:r w:rsidRPr="00DE7B59">
              <w:rPr>
                <w:rFonts w:cs="Arial"/>
                <w:szCs w:val="18"/>
              </w:rPr>
              <w:t>198</w:t>
            </w:r>
          </w:p>
        </w:tc>
        <w:tc>
          <w:tcPr>
            <w:tcW w:w="1507" w:type="dxa"/>
            <w:vAlign w:val="center"/>
          </w:tcPr>
          <w:p w14:paraId="0E38F172" w14:textId="77777777" w:rsidR="0071322D" w:rsidRPr="00DE7B59" w:rsidRDefault="0071322D" w:rsidP="002F46B4">
            <w:pPr>
              <w:pStyle w:val="TAC"/>
              <w:rPr>
                <w:rFonts w:cs="Arial"/>
                <w:szCs w:val="18"/>
              </w:rPr>
            </w:pPr>
            <w:r w:rsidRPr="00DE7B59">
              <w:rPr>
                <w:rFonts w:cs="Arial"/>
                <w:szCs w:val="18"/>
              </w:rPr>
              <w:t>≤ 2558924</w:t>
            </w:r>
          </w:p>
        </w:tc>
      </w:tr>
      <w:tr w:rsidR="0071322D" w:rsidRPr="00DE7B59" w14:paraId="01029123" w14:textId="77777777" w:rsidTr="002F46B4">
        <w:trPr>
          <w:trHeight w:val="170"/>
          <w:jc w:val="center"/>
        </w:trPr>
        <w:tc>
          <w:tcPr>
            <w:tcW w:w="770" w:type="dxa"/>
            <w:vAlign w:val="center"/>
          </w:tcPr>
          <w:p w14:paraId="637B4733" w14:textId="77777777" w:rsidR="0071322D" w:rsidRPr="00DE7B59" w:rsidRDefault="0071322D" w:rsidP="002F46B4">
            <w:pPr>
              <w:pStyle w:val="TAC"/>
              <w:rPr>
                <w:rFonts w:cs="Arial"/>
                <w:szCs w:val="18"/>
              </w:rPr>
            </w:pPr>
            <w:r w:rsidRPr="00DE7B59">
              <w:rPr>
                <w:rFonts w:cs="Arial"/>
                <w:szCs w:val="18"/>
              </w:rPr>
              <w:t>7</w:t>
            </w:r>
          </w:p>
        </w:tc>
        <w:tc>
          <w:tcPr>
            <w:tcW w:w="1016" w:type="dxa"/>
            <w:vAlign w:val="center"/>
          </w:tcPr>
          <w:p w14:paraId="0B674B18" w14:textId="77777777" w:rsidR="0071322D" w:rsidRPr="00DE7B59" w:rsidRDefault="0071322D" w:rsidP="002F46B4">
            <w:pPr>
              <w:pStyle w:val="TAC"/>
              <w:rPr>
                <w:rFonts w:cs="Arial"/>
                <w:szCs w:val="18"/>
              </w:rPr>
            </w:pPr>
            <w:r w:rsidRPr="00DE7B59">
              <w:rPr>
                <w:rFonts w:cs="Arial"/>
                <w:szCs w:val="18"/>
              </w:rPr>
              <w:t>≤ 16</w:t>
            </w:r>
          </w:p>
        </w:tc>
        <w:tc>
          <w:tcPr>
            <w:tcW w:w="771" w:type="dxa"/>
            <w:vAlign w:val="center"/>
          </w:tcPr>
          <w:p w14:paraId="14B889D9" w14:textId="77777777" w:rsidR="0071322D" w:rsidRPr="00DE7B59" w:rsidRDefault="0071322D" w:rsidP="002F46B4">
            <w:pPr>
              <w:pStyle w:val="TAC"/>
              <w:rPr>
                <w:rFonts w:cs="Arial"/>
                <w:szCs w:val="18"/>
              </w:rPr>
            </w:pPr>
            <w:r w:rsidRPr="00DE7B59">
              <w:rPr>
                <w:rFonts w:cs="Arial"/>
                <w:szCs w:val="18"/>
              </w:rPr>
              <w:t>71</w:t>
            </w:r>
          </w:p>
        </w:tc>
        <w:tc>
          <w:tcPr>
            <w:tcW w:w="1016" w:type="dxa"/>
            <w:vAlign w:val="center"/>
          </w:tcPr>
          <w:p w14:paraId="068D112B" w14:textId="77777777" w:rsidR="0071322D" w:rsidRPr="00DE7B59" w:rsidRDefault="0071322D" w:rsidP="002F46B4">
            <w:pPr>
              <w:pStyle w:val="TAC"/>
              <w:rPr>
                <w:rFonts w:cs="Arial"/>
                <w:szCs w:val="18"/>
              </w:rPr>
            </w:pPr>
            <w:r w:rsidRPr="00DE7B59">
              <w:rPr>
                <w:rFonts w:cs="Arial"/>
                <w:szCs w:val="18"/>
              </w:rPr>
              <w:t>≤ 870</w:t>
            </w:r>
          </w:p>
        </w:tc>
        <w:tc>
          <w:tcPr>
            <w:tcW w:w="771" w:type="dxa"/>
            <w:vAlign w:val="center"/>
          </w:tcPr>
          <w:p w14:paraId="6CD84F19" w14:textId="77777777" w:rsidR="0071322D" w:rsidRPr="00DE7B59" w:rsidRDefault="0071322D" w:rsidP="002F46B4">
            <w:pPr>
              <w:pStyle w:val="TAC"/>
              <w:rPr>
                <w:rFonts w:cs="Arial"/>
                <w:szCs w:val="18"/>
              </w:rPr>
            </w:pPr>
            <w:r w:rsidRPr="00DE7B59">
              <w:rPr>
                <w:rFonts w:cs="Arial"/>
                <w:szCs w:val="18"/>
              </w:rPr>
              <w:t>135</w:t>
            </w:r>
          </w:p>
        </w:tc>
        <w:tc>
          <w:tcPr>
            <w:tcW w:w="1261" w:type="dxa"/>
            <w:vAlign w:val="center"/>
          </w:tcPr>
          <w:p w14:paraId="415F5FED" w14:textId="77777777" w:rsidR="0071322D" w:rsidRPr="00DE7B59" w:rsidRDefault="0071322D" w:rsidP="002F46B4">
            <w:pPr>
              <w:pStyle w:val="TAC"/>
              <w:rPr>
                <w:rFonts w:cs="Arial"/>
                <w:szCs w:val="18"/>
              </w:rPr>
            </w:pPr>
            <w:r w:rsidRPr="00DE7B59">
              <w:rPr>
                <w:rFonts w:cs="Arial"/>
                <w:szCs w:val="18"/>
              </w:rPr>
              <w:t>≤ 48676</w:t>
            </w:r>
          </w:p>
        </w:tc>
        <w:tc>
          <w:tcPr>
            <w:tcW w:w="771" w:type="dxa"/>
            <w:vAlign w:val="center"/>
          </w:tcPr>
          <w:p w14:paraId="02EFEC08" w14:textId="77777777" w:rsidR="0071322D" w:rsidRPr="00DE7B59" w:rsidRDefault="0071322D" w:rsidP="002F46B4">
            <w:pPr>
              <w:pStyle w:val="TAC"/>
              <w:rPr>
                <w:rFonts w:cs="Arial"/>
                <w:szCs w:val="18"/>
              </w:rPr>
            </w:pPr>
            <w:r w:rsidRPr="00DE7B59">
              <w:rPr>
                <w:rFonts w:cs="Arial"/>
                <w:szCs w:val="18"/>
              </w:rPr>
              <w:t>199</w:t>
            </w:r>
          </w:p>
        </w:tc>
        <w:tc>
          <w:tcPr>
            <w:tcW w:w="1507" w:type="dxa"/>
            <w:vAlign w:val="center"/>
          </w:tcPr>
          <w:p w14:paraId="493E95B8" w14:textId="77777777" w:rsidR="0071322D" w:rsidRPr="00DE7B59" w:rsidRDefault="0071322D" w:rsidP="002F46B4">
            <w:pPr>
              <w:pStyle w:val="TAC"/>
              <w:rPr>
                <w:rFonts w:cs="Arial"/>
                <w:szCs w:val="18"/>
              </w:rPr>
            </w:pPr>
            <w:r w:rsidRPr="00DE7B59">
              <w:rPr>
                <w:rFonts w:cs="Arial"/>
                <w:szCs w:val="18"/>
              </w:rPr>
              <w:t>≤ 2725027</w:t>
            </w:r>
          </w:p>
        </w:tc>
      </w:tr>
      <w:tr w:rsidR="0071322D" w:rsidRPr="00DE7B59" w14:paraId="4A5C1A5F" w14:textId="77777777" w:rsidTr="002F46B4">
        <w:trPr>
          <w:trHeight w:val="170"/>
          <w:jc w:val="center"/>
        </w:trPr>
        <w:tc>
          <w:tcPr>
            <w:tcW w:w="770" w:type="dxa"/>
            <w:vAlign w:val="center"/>
          </w:tcPr>
          <w:p w14:paraId="5A86954C" w14:textId="77777777" w:rsidR="0071322D" w:rsidRPr="00DE7B59" w:rsidRDefault="0071322D" w:rsidP="002F46B4">
            <w:pPr>
              <w:pStyle w:val="TAC"/>
              <w:rPr>
                <w:rFonts w:cs="Arial"/>
                <w:szCs w:val="18"/>
              </w:rPr>
            </w:pPr>
            <w:r w:rsidRPr="00DE7B59">
              <w:rPr>
                <w:rFonts w:cs="Arial"/>
                <w:szCs w:val="18"/>
              </w:rPr>
              <w:t>8</w:t>
            </w:r>
          </w:p>
        </w:tc>
        <w:tc>
          <w:tcPr>
            <w:tcW w:w="1016" w:type="dxa"/>
            <w:vAlign w:val="center"/>
          </w:tcPr>
          <w:p w14:paraId="781A7D8B" w14:textId="77777777" w:rsidR="0071322D" w:rsidRPr="00DE7B59" w:rsidRDefault="0071322D" w:rsidP="002F46B4">
            <w:pPr>
              <w:pStyle w:val="TAC"/>
              <w:rPr>
                <w:rFonts w:cs="Arial"/>
                <w:szCs w:val="18"/>
              </w:rPr>
            </w:pPr>
            <w:r w:rsidRPr="00DE7B59">
              <w:rPr>
                <w:rFonts w:cs="Arial"/>
                <w:szCs w:val="18"/>
              </w:rPr>
              <w:t>≤ 17</w:t>
            </w:r>
          </w:p>
        </w:tc>
        <w:tc>
          <w:tcPr>
            <w:tcW w:w="771" w:type="dxa"/>
            <w:vAlign w:val="center"/>
          </w:tcPr>
          <w:p w14:paraId="2B4F293F" w14:textId="77777777" w:rsidR="0071322D" w:rsidRPr="00DE7B59" w:rsidRDefault="0071322D" w:rsidP="002F46B4">
            <w:pPr>
              <w:pStyle w:val="TAC"/>
              <w:rPr>
                <w:rFonts w:cs="Arial"/>
                <w:szCs w:val="18"/>
              </w:rPr>
            </w:pPr>
            <w:r w:rsidRPr="00DE7B59">
              <w:rPr>
                <w:rFonts w:cs="Arial"/>
                <w:szCs w:val="18"/>
              </w:rPr>
              <w:t>72</w:t>
            </w:r>
          </w:p>
        </w:tc>
        <w:tc>
          <w:tcPr>
            <w:tcW w:w="1016" w:type="dxa"/>
            <w:vAlign w:val="center"/>
          </w:tcPr>
          <w:p w14:paraId="16EE1128" w14:textId="77777777" w:rsidR="0071322D" w:rsidRPr="00DE7B59" w:rsidRDefault="0071322D" w:rsidP="002F46B4">
            <w:pPr>
              <w:pStyle w:val="TAC"/>
              <w:rPr>
                <w:rFonts w:cs="Arial"/>
                <w:szCs w:val="18"/>
              </w:rPr>
            </w:pPr>
            <w:r w:rsidRPr="00DE7B59">
              <w:rPr>
                <w:rFonts w:cs="Arial"/>
                <w:szCs w:val="18"/>
              </w:rPr>
              <w:t>≤ 926</w:t>
            </w:r>
          </w:p>
        </w:tc>
        <w:tc>
          <w:tcPr>
            <w:tcW w:w="771" w:type="dxa"/>
            <w:vAlign w:val="center"/>
          </w:tcPr>
          <w:p w14:paraId="4614F902" w14:textId="77777777" w:rsidR="0071322D" w:rsidRPr="00DE7B59" w:rsidRDefault="0071322D" w:rsidP="002F46B4">
            <w:pPr>
              <w:pStyle w:val="TAC"/>
              <w:rPr>
                <w:rFonts w:cs="Arial"/>
                <w:szCs w:val="18"/>
              </w:rPr>
            </w:pPr>
            <w:r w:rsidRPr="00DE7B59">
              <w:rPr>
                <w:rFonts w:cs="Arial"/>
                <w:szCs w:val="18"/>
              </w:rPr>
              <w:t>136</w:t>
            </w:r>
          </w:p>
        </w:tc>
        <w:tc>
          <w:tcPr>
            <w:tcW w:w="1261" w:type="dxa"/>
            <w:vAlign w:val="center"/>
          </w:tcPr>
          <w:p w14:paraId="2DA19486" w14:textId="77777777" w:rsidR="0071322D" w:rsidRPr="00DE7B59" w:rsidRDefault="0071322D" w:rsidP="002F46B4">
            <w:pPr>
              <w:pStyle w:val="TAC"/>
              <w:rPr>
                <w:rFonts w:cs="Arial"/>
                <w:szCs w:val="18"/>
              </w:rPr>
            </w:pPr>
            <w:r w:rsidRPr="00DE7B59">
              <w:rPr>
                <w:rFonts w:cs="Arial"/>
                <w:szCs w:val="18"/>
              </w:rPr>
              <w:t>≤ 51836</w:t>
            </w:r>
          </w:p>
        </w:tc>
        <w:tc>
          <w:tcPr>
            <w:tcW w:w="771" w:type="dxa"/>
            <w:vAlign w:val="center"/>
          </w:tcPr>
          <w:p w14:paraId="2ACBA782" w14:textId="77777777" w:rsidR="0071322D" w:rsidRPr="00DE7B59" w:rsidRDefault="0071322D" w:rsidP="002F46B4">
            <w:pPr>
              <w:pStyle w:val="TAC"/>
              <w:rPr>
                <w:rFonts w:cs="Arial"/>
                <w:szCs w:val="18"/>
              </w:rPr>
            </w:pPr>
            <w:r w:rsidRPr="00DE7B59">
              <w:rPr>
                <w:rFonts w:cs="Arial"/>
                <w:szCs w:val="18"/>
              </w:rPr>
              <w:t>200</w:t>
            </w:r>
          </w:p>
        </w:tc>
        <w:tc>
          <w:tcPr>
            <w:tcW w:w="1507" w:type="dxa"/>
            <w:vAlign w:val="center"/>
          </w:tcPr>
          <w:p w14:paraId="61E5DCFF" w14:textId="77777777" w:rsidR="0071322D" w:rsidRPr="00DE7B59" w:rsidRDefault="0071322D" w:rsidP="002F46B4">
            <w:pPr>
              <w:pStyle w:val="TAC"/>
              <w:rPr>
                <w:rFonts w:cs="Arial"/>
                <w:szCs w:val="18"/>
              </w:rPr>
            </w:pPr>
            <w:r w:rsidRPr="00DE7B59">
              <w:rPr>
                <w:rFonts w:cs="Arial"/>
                <w:szCs w:val="18"/>
              </w:rPr>
              <w:t>≤ 2901912</w:t>
            </w:r>
          </w:p>
        </w:tc>
      </w:tr>
      <w:tr w:rsidR="0071322D" w:rsidRPr="00DE7B59" w14:paraId="5D42BDEF" w14:textId="77777777" w:rsidTr="002F46B4">
        <w:trPr>
          <w:trHeight w:val="170"/>
          <w:jc w:val="center"/>
        </w:trPr>
        <w:tc>
          <w:tcPr>
            <w:tcW w:w="770" w:type="dxa"/>
            <w:vAlign w:val="center"/>
          </w:tcPr>
          <w:p w14:paraId="4A6C9264" w14:textId="77777777" w:rsidR="0071322D" w:rsidRPr="00DE7B59" w:rsidRDefault="0071322D" w:rsidP="002F46B4">
            <w:pPr>
              <w:pStyle w:val="TAC"/>
              <w:rPr>
                <w:rFonts w:cs="Arial"/>
                <w:szCs w:val="18"/>
              </w:rPr>
            </w:pPr>
            <w:r w:rsidRPr="00DE7B59">
              <w:rPr>
                <w:rFonts w:cs="Arial"/>
                <w:szCs w:val="18"/>
              </w:rPr>
              <w:t>9</w:t>
            </w:r>
          </w:p>
        </w:tc>
        <w:tc>
          <w:tcPr>
            <w:tcW w:w="1016" w:type="dxa"/>
            <w:vAlign w:val="center"/>
          </w:tcPr>
          <w:p w14:paraId="4238E50A" w14:textId="77777777" w:rsidR="0071322D" w:rsidRPr="00DE7B59" w:rsidRDefault="0071322D" w:rsidP="002F46B4">
            <w:pPr>
              <w:pStyle w:val="TAC"/>
              <w:rPr>
                <w:rFonts w:cs="Arial"/>
                <w:szCs w:val="18"/>
              </w:rPr>
            </w:pPr>
            <w:r w:rsidRPr="00DE7B59">
              <w:rPr>
                <w:rFonts w:cs="Arial"/>
                <w:szCs w:val="18"/>
              </w:rPr>
              <w:t>≤ 18</w:t>
            </w:r>
          </w:p>
        </w:tc>
        <w:tc>
          <w:tcPr>
            <w:tcW w:w="771" w:type="dxa"/>
            <w:vAlign w:val="center"/>
          </w:tcPr>
          <w:p w14:paraId="1BB77AE4" w14:textId="77777777" w:rsidR="0071322D" w:rsidRPr="00DE7B59" w:rsidRDefault="0071322D" w:rsidP="002F46B4">
            <w:pPr>
              <w:pStyle w:val="TAC"/>
              <w:rPr>
                <w:rFonts w:cs="Arial"/>
                <w:szCs w:val="18"/>
              </w:rPr>
            </w:pPr>
            <w:r w:rsidRPr="00DE7B59">
              <w:rPr>
                <w:rFonts w:cs="Arial"/>
                <w:szCs w:val="18"/>
              </w:rPr>
              <w:t>73</w:t>
            </w:r>
          </w:p>
        </w:tc>
        <w:tc>
          <w:tcPr>
            <w:tcW w:w="1016" w:type="dxa"/>
            <w:vAlign w:val="center"/>
          </w:tcPr>
          <w:p w14:paraId="68F23087" w14:textId="77777777" w:rsidR="0071322D" w:rsidRPr="00DE7B59" w:rsidRDefault="0071322D" w:rsidP="002F46B4">
            <w:pPr>
              <w:pStyle w:val="TAC"/>
              <w:rPr>
                <w:rFonts w:cs="Arial"/>
                <w:szCs w:val="18"/>
              </w:rPr>
            </w:pPr>
            <w:r w:rsidRPr="00DE7B59">
              <w:rPr>
                <w:rFonts w:cs="Arial"/>
                <w:szCs w:val="18"/>
              </w:rPr>
              <w:t>≤ 987</w:t>
            </w:r>
          </w:p>
        </w:tc>
        <w:tc>
          <w:tcPr>
            <w:tcW w:w="771" w:type="dxa"/>
            <w:vAlign w:val="center"/>
          </w:tcPr>
          <w:p w14:paraId="2E3C919F" w14:textId="77777777" w:rsidR="0071322D" w:rsidRPr="00DE7B59" w:rsidRDefault="0071322D" w:rsidP="002F46B4">
            <w:pPr>
              <w:pStyle w:val="TAC"/>
              <w:rPr>
                <w:rFonts w:cs="Arial"/>
                <w:szCs w:val="18"/>
              </w:rPr>
            </w:pPr>
            <w:r w:rsidRPr="00DE7B59">
              <w:rPr>
                <w:rFonts w:cs="Arial"/>
                <w:szCs w:val="18"/>
              </w:rPr>
              <w:t>137</w:t>
            </w:r>
          </w:p>
        </w:tc>
        <w:tc>
          <w:tcPr>
            <w:tcW w:w="1261" w:type="dxa"/>
            <w:vAlign w:val="center"/>
          </w:tcPr>
          <w:p w14:paraId="64AB4DC9" w14:textId="77777777" w:rsidR="0071322D" w:rsidRPr="00DE7B59" w:rsidRDefault="0071322D" w:rsidP="002F46B4">
            <w:pPr>
              <w:pStyle w:val="TAC"/>
              <w:rPr>
                <w:rFonts w:cs="Arial"/>
                <w:szCs w:val="18"/>
              </w:rPr>
            </w:pPr>
            <w:r w:rsidRPr="00DE7B59">
              <w:rPr>
                <w:rFonts w:cs="Arial"/>
                <w:szCs w:val="18"/>
              </w:rPr>
              <w:t>≤ 55200</w:t>
            </w:r>
          </w:p>
        </w:tc>
        <w:tc>
          <w:tcPr>
            <w:tcW w:w="771" w:type="dxa"/>
            <w:vAlign w:val="center"/>
          </w:tcPr>
          <w:p w14:paraId="1AD40DBC" w14:textId="77777777" w:rsidR="0071322D" w:rsidRPr="00DE7B59" w:rsidRDefault="0071322D" w:rsidP="002F46B4">
            <w:pPr>
              <w:pStyle w:val="TAC"/>
              <w:rPr>
                <w:rFonts w:cs="Arial"/>
                <w:szCs w:val="18"/>
              </w:rPr>
            </w:pPr>
            <w:r w:rsidRPr="00DE7B59">
              <w:rPr>
                <w:rFonts w:cs="Arial"/>
                <w:szCs w:val="18"/>
              </w:rPr>
              <w:t>201</w:t>
            </w:r>
          </w:p>
        </w:tc>
        <w:tc>
          <w:tcPr>
            <w:tcW w:w="1507" w:type="dxa"/>
            <w:vAlign w:val="center"/>
          </w:tcPr>
          <w:p w14:paraId="541FA67C" w14:textId="77777777" w:rsidR="0071322D" w:rsidRPr="00DE7B59" w:rsidRDefault="0071322D" w:rsidP="002F46B4">
            <w:pPr>
              <w:pStyle w:val="TAC"/>
              <w:rPr>
                <w:rFonts w:cs="Arial"/>
                <w:szCs w:val="18"/>
              </w:rPr>
            </w:pPr>
            <w:r w:rsidRPr="00DE7B59">
              <w:rPr>
                <w:rFonts w:cs="Arial"/>
                <w:szCs w:val="18"/>
              </w:rPr>
              <w:t>≤ 3090279</w:t>
            </w:r>
          </w:p>
        </w:tc>
      </w:tr>
      <w:tr w:rsidR="0071322D" w:rsidRPr="00DE7B59" w14:paraId="20E1862D" w14:textId="77777777" w:rsidTr="002F46B4">
        <w:trPr>
          <w:trHeight w:val="170"/>
          <w:jc w:val="center"/>
        </w:trPr>
        <w:tc>
          <w:tcPr>
            <w:tcW w:w="770" w:type="dxa"/>
            <w:vAlign w:val="center"/>
          </w:tcPr>
          <w:p w14:paraId="647D6053" w14:textId="77777777" w:rsidR="0071322D" w:rsidRPr="00DE7B59" w:rsidRDefault="0071322D" w:rsidP="002F46B4">
            <w:pPr>
              <w:pStyle w:val="TAC"/>
              <w:rPr>
                <w:rFonts w:cs="Arial"/>
                <w:szCs w:val="18"/>
              </w:rPr>
            </w:pPr>
            <w:r w:rsidRPr="00DE7B59">
              <w:rPr>
                <w:rFonts w:cs="Arial"/>
                <w:szCs w:val="18"/>
              </w:rPr>
              <w:t>10</w:t>
            </w:r>
          </w:p>
        </w:tc>
        <w:tc>
          <w:tcPr>
            <w:tcW w:w="1016" w:type="dxa"/>
            <w:vAlign w:val="center"/>
          </w:tcPr>
          <w:p w14:paraId="38E53C93" w14:textId="77777777" w:rsidR="0071322D" w:rsidRPr="00DE7B59" w:rsidRDefault="0071322D" w:rsidP="002F46B4">
            <w:pPr>
              <w:pStyle w:val="TAC"/>
              <w:rPr>
                <w:rFonts w:cs="Arial"/>
                <w:szCs w:val="18"/>
              </w:rPr>
            </w:pPr>
            <w:r w:rsidRPr="00DE7B59">
              <w:rPr>
                <w:rFonts w:cs="Arial"/>
                <w:szCs w:val="18"/>
              </w:rPr>
              <w:t>≤ 19</w:t>
            </w:r>
          </w:p>
        </w:tc>
        <w:tc>
          <w:tcPr>
            <w:tcW w:w="771" w:type="dxa"/>
            <w:vAlign w:val="center"/>
          </w:tcPr>
          <w:p w14:paraId="4D51A6DF" w14:textId="77777777" w:rsidR="0071322D" w:rsidRPr="00DE7B59" w:rsidRDefault="0071322D" w:rsidP="002F46B4">
            <w:pPr>
              <w:pStyle w:val="TAC"/>
              <w:rPr>
                <w:rFonts w:cs="Arial"/>
                <w:szCs w:val="18"/>
              </w:rPr>
            </w:pPr>
            <w:r w:rsidRPr="00DE7B59">
              <w:rPr>
                <w:rFonts w:cs="Arial"/>
                <w:szCs w:val="18"/>
              </w:rPr>
              <w:t>74</w:t>
            </w:r>
          </w:p>
        </w:tc>
        <w:tc>
          <w:tcPr>
            <w:tcW w:w="1016" w:type="dxa"/>
            <w:vAlign w:val="center"/>
          </w:tcPr>
          <w:p w14:paraId="507BA030" w14:textId="77777777" w:rsidR="0071322D" w:rsidRPr="00DE7B59" w:rsidRDefault="0071322D" w:rsidP="002F46B4">
            <w:pPr>
              <w:pStyle w:val="TAC"/>
              <w:rPr>
                <w:rFonts w:cs="Arial"/>
                <w:szCs w:val="18"/>
              </w:rPr>
            </w:pPr>
            <w:r w:rsidRPr="00DE7B59">
              <w:rPr>
                <w:rFonts w:cs="Arial"/>
                <w:szCs w:val="18"/>
              </w:rPr>
              <w:t>≤ 1051</w:t>
            </w:r>
          </w:p>
        </w:tc>
        <w:tc>
          <w:tcPr>
            <w:tcW w:w="771" w:type="dxa"/>
            <w:vAlign w:val="center"/>
          </w:tcPr>
          <w:p w14:paraId="31BD2FD9" w14:textId="77777777" w:rsidR="0071322D" w:rsidRPr="00DE7B59" w:rsidRDefault="0071322D" w:rsidP="002F46B4">
            <w:pPr>
              <w:pStyle w:val="TAC"/>
              <w:rPr>
                <w:rFonts w:cs="Arial"/>
                <w:szCs w:val="18"/>
              </w:rPr>
            </w:pPr>
            <w:r w:rsidRPr="00DE7B59">
              <w:rPr>
                <w:rFonts w:cs="Arial"/>
                <w:szCs w:val="18"/>
              </w:rPr>
              <w:t>138</w:t>
            </w:r>
          </w:p>
        </w:tc>
        <w:tc>
          <w:tcPr>
            <w:tcW w:w="1261" w:type="dxa"/>
            <w:vAlign w:val="center"/>
          </w:tcPr>
          <w:p w14:paraId="41E16C93" w14:textId="77777777" w:rsidR="0071322D" w:rsidRPr="00DE7B59" w:rsidRDefault="0071322D" w:rsidP="002F46B4">
            <w:pPr>
              <w:pStyle w:val="TAC"/>
              <w:rPr>
                <w:rFonts w:cs="Arial"/>
                <w:szCs w:val="18"/>
              </w:rPr>
            </w:pPr>
            <w:r w:rsidRPr="00DE7B59">
              <w:rPr>
                <w:rFonts w:cs="Arial"/>
                <w:szCs w:val="18"/>
              </w:rPr>
              <w:t>≤ 58784</w:t>
            </w:r>
          </w:p>
        </w:tc>
        <w:tc>
          <w:tcPr>
            <w:tcW w:w="771" w:type="dxa"/>
            <w:vAlign w:val="center"/>
          </w:tcPr>
          <w:p w14:paraId="000F2DF4" w14:textId="77777777" w:rsidR="0071322D" w:rsidRPr="00DE7B59" w:rsidRDefault="0071322D" w:rsidP="002F46B4">
            <w:pPr>
              <w:pStyle w:val="TAC"/>
              <w:rPr>
                <w:rFonts w:cs="Arial"/>
                <w:szCs w:val="18"/>
              </w:rPr>
            </w:pPr>
            <w:r w:rsidRPr="00DE7B59">
              <w:rPr>
                <w:rFonts w:cs="Arial"/>
                <w:szCs w:val="18"/>
              </w:rPr>
              <w:t>202</w:t>
            </w:r>
          </w:p>
        </w:tc>
        <w:tc>
          <w:tcPr>
            <w:tcW w:w="1507" w:type="dxa"/>
            <w:vAlign w:val="center"/>
          </w:tcPr>
          <w:p w14:paraId="6162A85B" w14:textId="77777777" w:rsidR="0071322D" w:rsidRPr="00DE7B59" w:rsidRDefault="0071322D" w:rsidP="002F46B4">
            <w:pPr>
              <w:pStyle w:val="TAC"/>
              <w:rPr>
                <w:rFonts w:cs="Arial"/>
                <w:szCs w:val="18"/>
              </w:rPr>
            </w:pPr>
            <w:r w:rsidRPr="00DE7B59">
              <w:rPr>
                <w:rFonts w:cs="Arial"/>
                <w:szCs w:val="18"/>
              </w:rPr>
              <w:t>≤ 3290873</w:t>
            </w:r>
          </w:p>
        </w:tc>
      </w:tr>
      <w:tr w:rsidR="0071322D" w:rsidRPr="00DE7B59" w14:paraId="6F2ABC44" w14:textId="77777777" w:rsidTr="002F46B4">
        <w:trPr>
          <w:trHeight w:val="170"/>
          <w:jc w:val="center"/>
        </w:trPr>
        <w:tc>
          <w:tcPr>
            <w:tcW w:w="770" w:type="dxa"/>
            <w:vAlign w:val="center"/>
          </w:tcPr>
          <w:p w14:paraId="06E528AB" w14:textId="77777777" w:rsidR="0071322D" w:rsidRPr="00DE7B59" w:rsidRDefault="0071322D" w:rsidP="002F46B4">
            <w:pPr>
              <w:pStyle w:val="TAC"/>
              <w:rPr>
                <w:rFonts w:cs="Arial"/>
                <w:szCs w:val="18"/>
              </w:rPr>
            </w:pPr>
            <w:r w:rsidRPr="00DE7B59">
              <w:rPr>
                <w:rFonts w:cs="Arial"/>
                <w:szCs w:val="18"/>
              </w:rPr>
              <w:t>11</w:t>
            </w:r>
          </w:p>
        </w:tc>
        <w:tc>
          <w:tcPr>
            <w:tcW w:w="1016" w:type="dxa"/>
            <w:vAlign w:val="center"/>
          </w:tcPr>
          <w:p w14:paraId="2055E411" w14:textId="77777777" w:rsidR="0071322D" w:rsidRPr="00DE7B59" w:rsidRDefault="0071322D" w:rsidP="002F46B4">
            <w:pPr>
              <w:pStyle w:val="TAC"/>
              <w:rPr>
                <w:rFonts w:cs="Arial"/>
                <w:szCs w:val="18"/>
              </w:rPr>
            </w:pPr>
            <w:r w:rsidRPr="00DE7B59">
              <w:rPr>
                <w:rFonts w:cs="Arial"/>
                <w:szCs w:val="18"/>
              </w:rPr>
              <w:t>≤ 20</w:t>
            </w:r>
          </w:p>
        </w:tc>
        <w:tc>
          <w:tcPr>
            <w:tcW w:w="771" w:type="dxa"/>
            <w:vAlign w:val="center"/>
          </w:tcPr>
          <w:p w14:paraId="1A1B1FA5" w14:textId="77777777" w:rsidR="0071322D" w:rsidRPr="00DE7B59" w:rsidRDefault="0071322D" w:rsidP="002F46B4">
            <w:pPr>
              <w:pStyle w:val="TAC"/>
              <w:rPr>
                <w:rFonts w:cs="Arial"/>
                <w:szCs w:val="18"/>
              </w:rPr>
            </w:pPr>
            <w:r w:rsidRPr="00DE7B59">
              <w:rPr>
                <w:rFonts w:cs="Arial"/>
                <w:szCs w:val="18"/>
              </w:rPr>
              <w:t>75</w:t>
            </w:r>
          </w:p>
        </w:tc>
        <w:tc>
          <w:tcPr>
            <w:tcW w:w="1016" w:type="dxa"/>
            <w:vAlign w:val="center"/>
          </w:tcPr>
          <w:p w14:paraId="1D99AAA6" w14:textId="77777777" w:rsidR="0071322D" w:rsidRPr="00DE7B59" w:rsidRDefault="0071322D" w:rsidP="002F46B4">
            <w:pPr>
              <w:pStyle w:val="TAC"/>
              <w:rPr>
                <w:rFonts w:cs="Arial"/>
                <w:szCs w:val="18"/>
              </w:rPr>
            </w:pPr>
            <w:r w:rsidRPr="00DE7B59">
              <w:rPr>
                <w:rFonts w:cs="Arial"/>
                <w:szCs w:val="18"/>
              </w:rPr>
              <w:t>≤ 1119</w:t>
            </w:r>
          </w:p>
        </w:tc>
        <w:tc>
          <w:tcPr>
            <w:tcW w:w="771" w:type="dxa"/>
            <w:vAlign w:val="center"/>
          </w:tcPr>
          <w:p w14:paraId="2B347481" w14:textId="77777777" w:rsidR="0071322D" w:rsidRPr="00DE7B59" w:rsidRDefault="0071322D" w:rsidP="002F46B4">
            <w:pPr>
              <w:pStyle w:val="TAC"/>
              <w:rPr>
                <w:rFonts w:cs="Arial"/>
                <w:szCs w:val="18"/>
              </w:rPr>
            </w:pPr>
            <w:r w:rsidRPr="00DE7B59">
              <w:rPr>
                <w:rFonts w:cs="Arial"/>
                <w:szCs w:val="18"/>
              </w:rPr>
              <w:t>139</w:t>
            </w:r>
          </w:p>
        </w:tc>
        <w:tc>
          <w:tcPr>
            <w:tcW w:w="1261" w:type="dxa"/>
            <w:vAlign w:val="center"/>
          </w:tcPr>
          <w:p w14:paraId="1666364F" w14:textId="77777777" w:rsidR="0071322D" w:rsidRPr="00DE7B59" w:rsidRDefault="0071322D" w:rsidP="002F46B4">
            <w:pPr>
              <w:pStyle w:val="TAC"/>
              <w:rPr>
                <w:rFonts w:cs="Arial"/>
                <w:szCs w:val="18"/>
              </w:rPr>
            </w:pPr>
            <w:r w:rsidRPr="00DE7B59">
              <w:rPr>
                <w:rFonts w:cs="Arial"/>
                <w:szCs w:val="18"/>
              </w:rPr>
              <w:t>≤ 62599</w:t>
            </w:r>
          </w:p>
        </w:tc>
        <w:tc>
          <w:tcPr>
            <w:tcW w:w="771" w:type="dxa"/>
            <w:vAlign w:val="center"/>
          </w:tcPr>
          <w:p w14:paraId="6A3E2613" w14:textId="77777777" w:rsidR="0071322D" w:rsidRPr="00DE7B59" w:rsidRDefault="0071322D" w:rsidP="002F46B4">
            <w:pPr>
              <w:pStyle w:val="TAC"/>
              <w:rPr>
                <w:rFonts w:cs="Arial"/>
                <w:szCs w:val="18"/>
              </w:rPr>
            </w:pPr>
            <w:r w:rsidRPr="00DE7B59">
              <w:rPr>
                <w:rFonts w:cs="Arial"/>
                <w:szCs w:val="18"/>
              </w:rPr>
              <w:t>203</w:t>
            </w:r>
          </w:p>
        </w:tc>
        <w:tc>
          <w:tcPr>
            <w:tcW w:w="1507" w:type="dxa"/>
            <w:vAlign w:val="center"/>
          </w:tcPr>
          <w:p w14:paraId="6D479BA3" w14:textId="77777777" w:rsidR="0071322D" w:rsidRPr="00DE7B59" w:rsidRDefault="0071322D" w:rsidP="002F46B4">
            <w:pPr>
              <w:pStyle w:val="TAC"/>
              <w:rPr>
                <w:rFonts w:cs="Arial"/>
                <w:szCs w:val="18"/>
              </w:rPr>
            </w:pPr>
            <w:r w:rsidRPr="00DE7B59">
              <w:rPr>
                <w:rFonts w:cs="Arial"/>
                <w:szCs w:val="18"/>
              </w:rPr>
              <w:t>≤ 3504487</w:t>
            </w:r>
          </w:p>
        </w:tc>
      </w:tr>
      <w:tr w:rsidR="0071322D" w:rsidRPr="00DE7B59" w14:paraId="2D69D6B2" w14:textId="77777777" w:rsidTr="002F46B4">
        <w:trPr>
          <w:trHeight w:val="170"/>
          <w:jc w:val="center"/>
        </w:trPr>
        <w:tc>
          <w:tcPr>
            <w:tcW w:w="770" w:type="dxa"/>
            <w:vAlign w:val="center"/>
          </w:tcPr>
          <w:p w14:paraId="558566E0" w14:textId="77777777" w:rsidR="0071322D" w:rsidRPr="00DE7B59" w:rsidRDefault="0071322D" w:rsidP="002F46B4">
            <w:pPr>
              <w:pStyle w:val="TAC"/>
              <w:rPr>
                <w:rFonts w:cs="Arial"/>
                <w:szCs w:val="18"/>
              </w:rPr>
            </w:pPr>
            <w:r w:rsidRPr="00DE7B59">
              <w:rPr>
                <w:rFonts w:cs="Arial"/>
                <w:szCs w:val="18"/>
              </w:rPr>
              <w:t>12</w:t>
            </w:r>
          </w:p>
        </w:tc>
        <w:tc>
          <w:tcPr>
            <w:tcW w:w="1016" w:type="dxa"/>
            <w:vAlign w:val="center"/>
          </w:tcPr>
          <w:p w14:paraId="79C8880C" w14:textId="77777777" w:rsidR="0071322D" w:rsidRPr="00DE7B59" w:rsidRDefault="0071322D" w:rsidP="002F46B4">
            <w:pPr>
              <w:pStyle w:val="TAC"/>
              <w:rPr>
                <w:rFonts w:cs="Arial"/>
                <w:szCs w:val="18"/>
              </w:rPr>
            </w:pPr>
            <w:r w:rsidRPr="00DE7B59">
              <w:rPr>
                <w:rFonts w:cs="Arial"/>
                <w:szCs w:val="18"/>
              </w:rPr>
              <w:t>≤ 22</w:t>
            </w:r>
          </w:p>
        </w:tc>
        <w:tc>
          <w:tcPr>
            <w:tcW w:w="771" w:type="dxa"/>
            <w:vAlign w:val="center"/>
          </w:tcPr>
          <w:p w14:paraId="1D182B0C" w14:textId="77777777" w:rsidR="0071322D" w:rsidRPr="00DE7B59" w:rsidRDefault="0071322D" w:rsidP="002F46B4">
            <w:pPr>
              <w:pStyle w:val="TAC"/>
              <w:rPr>
                <w:rFonts w:cs="Arial"/>
                <w:szCs w:val="18"/>
              </w:rPr>
            </w:pPr>
            <w:r w:rsidRPr="00DE7B59">
              <w:rPr>
                <w:rFonts w:cs="Arial"/>
                <w:szCs w:val="18"/>
              </w:rPr>
              <w:t>76</w:t>
            </w:r>
          </w:p>
        </w:tc>
        <w:tc>
          <w:tcPr>
            <w:tcW w:w="1016" w:type="dxa"/>
            <w:vAlign w:val="center"/>
          </w:tcPr>
          <w:p w14:paraId="43383A69" w14:textId="77777777" w:rsidR="0071322D" w:rsidRPr="00DE7B59" w:rsidRDefault="0071322D" w:rsidP="002F46B4">
            <w:pPr>
              <w:pStyle w:val="TAC"/>
              <w:rPr>
                <w:rFonts w:cs="Arial"/>
                <w:szCs w:val="18"/>
              </w:rPr>
            </w:pPr>
            <w:r w:rsidRPr="00DE7B59">
              <w:rPr>
                <w:rFonts w:cs="Arial"/>
                <w:szCs w:val="18"/>
              </w:rPr>
              <w:t>≤ 1191</w:t>
            </w:r>
          </w:p>
        </w:tc>
        <w:tc>
          <w:tcPr>
            <w:tcW w:w="771" w:type="dxa"/>
            <w:vAlign w:val="center"/>
          </w:tcPr>
          <w:p w14:paraId="5F2599D2" w14:textId="77777777" w:rsidR="0071322D" w:rsidRPr="00DE7B59" w:rsidRDefault="0071322D" w:rsidP="002F46B4">
            <w:pPr>
              <w:pStyle w:val="TAC"/>
              <w:rPr>
                <w:rFonts w:cs="Arial"/>
                <w:szCs w:val="18"/>
              </w:rPr>
            </w:pPr>
            <w:r w:rsidRPr="00DE7B59">
              <w:rPr>
                <w:rFonts w:cs="Arial"/>
                <w:szCs w:val="18"/>
              </w:rPr>
              <w:t>140</w:t>
            </w:r>
          </w:p>
        </w:tc>
        <w:tc>
          <w:tcPr>
            <w:tcW w:w="1261" w:type="dxa"/>
            <w:vAlign w:val="center"/>
          </w:tcPr>
          <w:p w14:paraId="408AF8A9" w14:textId="77777777" w:rsidR="0071322D" w:rsidRPr="00DE7B59" w:rsidRDefault="0071322D" w:rsidP="002F46B4">
            <w:pPr>
              <w:pStyle w:val="TAC"/>
              <w:rPr>
                <w:rFonts w:cs="Arial"/>
                <w:szCs w:val="18"/>
              </w:rPr>
            </w:pPr>
            <w:r w:rsidRPr="00DE7B59">
              <w:rPr>
                <w:rFonts w:cs="Arial"/>
                <w:szCs w:val="18"/>
              </w:rPr>
              <w:t>≤ 66663</w:t>
            </w:r>
          </w:p>
        </w:tc>
        <w:tc>
          <w:tcPr>
            <w:tcW w:w="771" w:type="dxa"/>
            <w:vAlign w:val="center"/>
          </w:tcPr>
          <w:p w14:paraId="2E725066" w14:textId="77777777" w:rsidR="0071322D" w:rsidRPr="00DE7B59" w:rsidRDefault="0071322D" w:rsidP="002F46B4">
            <w:pPr>
              <w:pStyle w:val="TAC"/>
              <w:rPr>
                <w:rFonts w:cs="Arial"/>
                <w:szCs w:val="18"/>
              </w:rPr>
            </w:pPr>
            <w:r w:rsidRPr="00DE7B59">
              <w:rPr>
                <w:rFonts w:cs="Arial"/>
                <w:szCs w:val="18"/>
              </w:rPr>
              <w:t>204</w:t>
            </w:r>
          </w:p>
        </w:tc>
        <w:tc>
          <w:tcPr>
            <w:tcW w:w="1507" w:type="dxa"/>
            <w:vAlign w:val="center"/>
          </w:tcPr>
          <w:p w14:paraId="72832D32" w14:textId="77777777" w:rsidR="0071322D" w:rsidRPr="00DE7B59" w:rsidRDefault="0071322D" w:rsidP="002F46B4">
            <w:pPr>
              <w:pStyle w:val="TAC"/>
              <w:rPr>
                <w:rFonts w:cs="Arial"/>
                <w:szCs w:val="18"/>
              </w:rPr>
            </w:pPr>
            <w:r w:rsidRPr="00DE7B59">
              <w:rPr>
                <w:rFonts w:cs="Arial"/>
                <w:szCs w:val="18"/>
              </w:rPr>
              <w:t>≤ 3731968</w:t>
            </w:r>
          </w:p>
        </w:tc>
      </w:tr>
      <w:tr w:rsidR="0071322D" w:rsidRPr="00DE7B59" w14:paraId="59823918" w14:textId="77777777" w:rsidTr="002F46B4">
        <w:trPr>
          <w:trHeight w:val="170"/>
          <w:jc w:val="center"/>
        </w:trPr>
        <w:tc>
          <w:tcPr>
            <w:tcW w:w="770" w:type="dxa"/>
            <w:vAlign w:val="center"/>
          </w:tcPr>
          <w:p w14:paraId="505E2422" w14:textId="77777777" w:rsidR="0071322D" w:rsidRPr="00DE7B59" w:rsidRDefault="0071322D" w:rsidP="002F46B4">
            <w:pPr>
              <w:pStyle w:val="TAC"/>
              <w:rPr>
                <w:rFonts w:cs="Arial"/>
                <w:szCs w:val="18"/>
              </w:rPr>
            </w:pPr>
            <w:r w:rsidRPr="00DE7B59">
              <w:rPr>
                <w:rFonts w:cs="Arial"/>
                <w:szCs w:val="18"/>
              </w:rPr>
              <w:t>13</w:t>
            </w:r>
          </w:p>
        </w:tc>
        <w:tc>
          <w:tcPr>
            <w:tcW w:w="1016" w:type="dxa"/>
            <w:vAlign w:val="center"/>
          </w:tcPr>
          <w:p w14:paraId="469D1267" w14:textId="77777777" w:rsidR="0071322D" w:rsidRPr="00DE7B59" w:rsidRDefault="0071322D" w:rsidP="002F46B4">
            <w:pPr>
              <w:pStyle w:val="TAC"/>
              <w:rPr>
                <w:rFonts w:cs="Arial"/>
                <w:szCs w:val="18"/>
              </w:rPr>
            </w:pPr>
            <w:r w:rsidRPr="00DE7B59">
              <w:rPr>
                <w:rFonts w:cs="Arial"/>
                <w:szCs w:val="18"/>
              </w:rPr>
              <w:t>≤ 23</w:t>
            </w:r>
          </w:p>
        </w:tc>
        <w:tc>
          <w:tcPr>
            <w:tcW w:w="771" w:type="dxa"/>
            <w:vAlign w:val="center"/>
          </w:tcPr>
          <w:p w14:paraId="12D7E265" w14:textId="77777777" w:rsidR="0071322D" w:rsidRPr="00DE7B59" w:rsidRDefault="0071322D" w:rsidP="002F46B4">
            <w:pPr>
              <w:pStyle w:val="TAC"/>
              <w:rPr>
                <w:rFonts w:cs="Arial"/>
                <w:szCs w:val="18"/>
              </w:rPr>
            </w:pPr>
            <w:r w:rsidRPr="00DE7B59">
              <w:rPr>
                <w:rFonts w:cs="Arial"/>
                <w:szCs w:val="18"/>
              </w:rPr>
              <w:t>77</w:t>
            </w:r>
          </w:p>
        </w:tc>
        <w:tc>
          <w:tcPr>
            <w:tcW w:w="1016" w:type="dxa"/>
            <w:vAlign w:val="center"/>
          </w:tcPr>
          <w:p w14:paraId="7F150285" w14:textId="77777777" w:rsidR="0071322D" w:rsidRPr="00DE7B59" w:rsidRDefault="0071322D" w:rsidP="002F46B4">
            <w:pPr>
              <w:pStyle w:val="TAC"/>
              <w:rPr>
                <w:rFonts w:cs="Arial"/>
                <w:szCs w:val="18"/>
              </w:rPr>
            </w:pPr>
            <w:r w:rsidRPr="00DE7B59">
              <w:rPr>
                <w:rFonts w:cs="Arial"/>
                <w:szCs w:val="18"/>
              </w:rPr>
              <w:t>≤ 1269</w:t>
            </w:r>
          </w:p>
        </w:tc>
        <w:tc>
          <w:tcPr>
            <w:tcW w:w="771" w:type="dxa"/>
            <w:vAlign w:val="center"/>
          </w:tcPr>
          <w:p w14:paraId="640EB39B" w14:textId="77777777" w:rsidR="0071322D" w:rsidRPr="00DE7B59" w:rsidRDefault="0071322D" w:rsidP="002F46B4">
            <w:pPr>
              <w:pStyle w:val="TAC"/>
              <w:rPr>
                <w:rFonts w:cs="Arial"/>
                <w:szCs w:val="18"/>
              </w:rPr>
            </w:pPr>
            <w:r w:rsidRPr="00DE7B59">
              <w:rPr>
                <w:rFonts w:cs="Arial"/>
                <w:szCs w:val="18"/>
              </w:rPr>
              <w:t>141</w:t>
            </w:r>
          </w:p>
        </w:tc>
        <w:tc>
          <w:tcPr>
            <w:tcW w:w="1261" w:type="dxa"/>
            <w:vAlign w:val="center"/>
          </w:tcPr>
          <w:p w14:paraId="230D34ED" w14:textId="77777777" w:rsidR="0071322D" w:rsidRPr="00DE7B59" w:rsidRDefault="0071322D" w:rsidP="002F46B4">
            <w:pPr>
              <w:pStyle w:val="TAC"/>
              <w:rPr>
                <w:rFonts w:cs="Arial"/>
                <w:szCs w:val="18"/>
              </w:rPr>
            </w:pPr>
            <w:r w:rsidRPr="00DE7B59">
              <w:rPr>
                <w:rFonts w:cs="Arial"/>
                <w:szCs w:val="18"/>
              </w:rPr>
              <w:t>≤ 70990</w:t>
            </w:r>
          </w:p>
        </w:tc>
        <w:tc>
          <w:tcPr>
            <w:tcW w:w="771" w:type="dxa"/>
            <w:vAlign w:val="center"/>
          </w:tcPr>
          <w:p w14:paraId="4CB425FD" w14:textId="77777777" w:rsidR="0071322D" w:rsidRPr="00DE7B59" w:rsidRDefault="0071322D" w:rsidP="002F46B4">
            <w:pPr>
              <w:pStyle w:val="TAC"/>
              <w:rPr>
                <w:rFonts w:cs="Arial"/>
                <w:szCs w:val="18"/>
              </w:rPr>
            </w:pPr>
            <w:r w:rsidRPr="00DE7B59">
              <w:rPr>
                <w:rFonts w:cs="Arial"/>
                <w:szCs w:val="18"/>
              </w:rPr>
              <w:t>205</w:t>
            </w:r>
          </w:p>
        </w:tc>
        <w:tc>
          <w:tcPr>
            <w:tcW w:w="1507" w:type="dxa"/>
            <w:vAlign w:val="center"/>
          </w:tcPr>
          <w:p w14:paraId="36223619" w14:textId="77777777" w:rsidR="0071322D" w:rsidRPr="00DE7B59" w:rsidRDefault="0071322D" w:rsidP="002F46B4">
            <w:pPr>
              <w:pStyle w:val="TAC"/>
              <w:rPr>
                <w:rFonts w:cs="Arial"/>
                <w:szCs w:val="18"/>
              </w:rPr>
            </w:pPr>
            <w:r w:rsidRPr="00DE7B59">
              <w:rPr>
                <w:rFonts w:cs="Arial"/>
                <w:szCs w:val="18"/>
              </w:rPr>
              <w:t>≤ 3974215</w:t>
            </w:r>
          </w:p>
        </w:tc>
      </w:tr>
      <w:tr w:rsidR="0071322D" w:rsidRPr="00DE7B59" w14:paraId="5282F001" w14:textId="77777777" w:rsidTr="002F46B4">
        <w:trPr>
          <w:trHeight w:val="170"/>
          <w:jc w:val="center"/>
        </w:trPr>
        <w:tc>
          <w:tcPr>
            <w:tcW w:w="770" w:type="dxa"/>
            <w:vAlign w:val="center"/>
          </w:tcPr>
          <w:p w14:paraId="73D529A7" w14:textId="77777777" w:rsidR="0071322D" w:rsidRPr="00DE7B59" w:rsidRDefault="0071322D" w:rsidP="002F46B4">
            <w:pPr>
              <w:pStyle w:val="TAC"/>
              <w:rPr>
                <w:rFonts w:cs="Arial"/>
                <w:szCs w:val="18"/>
              </w:rPr>
            </w:pPr>
            <w:r w:rsidRPr="00DE7B59">
              <w:rPr>
                <w:rFonts w:cs="Arial"/>
                <w:szCs w:val="18"/>
              </w:rPr>
              <w:t>14</w:t>
            </w:r>
          </w:p>
        </w:tc>
        <w:tc>
          <w:tcPr>
            <w:tcW w:w="1016" w:type="dxa"/>
            <w:vAlign w:val="center"/>
          </w:tcPr>
          <w:p w14:paraId="53ABE700" w14:textId="77777777" w:rsidR="0071322D" w:rsidRPr="00DE7B59" w:rsidRDefault="0071322D" w:rsidP="002F46B4">
            <w:pPr>
              <w:pStyle w:val="TAC"/>
              <w:rPr>
                <w:rFonts w:cs="Arial"/>
                <w:szCs w:val="18"/>
              </w:rPr>
            </w:pPr>
            <w:r w:rsidRPr="00DE7B59">
              <w:rPr>
                <w:rFonts w:cs="Arial"/>
                <w:szCs w:val="18"/>
              </w:rPr>
              <w:t>≤ 25</w:t>
            </w:r>
          </w:p>
        </w:tc>
        <w:tc>
          <w:tcPr>
            <w:tcW w:w="771" w:type="dxa"/>
            <w:vAlign w:val="center"/>
          </w:tcPr>
          <w:p w14:paraId="04C9C43E" w14:textId="77777777" w:rsidR="0071322D" w:rsidRPr="00DE7B59" w:rsidRDefault="0071322D" w:rsidP="002F46B4">
            <w:pPr>
              <w:pStyle w:val="TAC"/>
              <w:rPr>
                <w:rFonts w:cs="Arial"/>
                <w:szCs w:val="18"/>
              </w:rPr>
            </w:pPr>
            <w:r w:rsidRPr="00DE7B59">
              <w:rPr>
                <w:rFonts w:cs="Arial"/>
                <w:szCs w:val="18"/>
              </w:rPr>
              <w:t>78</w:t>
            </w:r>
          </w:p>
        </w:tc>
        <w:tc>
          <w:tcPr>
            <w:tcW w:w="1016" w:type="dxa"/>
            <w:vAlign w:val="center"/>
          </w:tcPr>
          <w:p w14:paraId="4B7A3ED0" w14:textId="77777777" w:rsidR="0071322D" w:rsidRPr="00DE7B59" w:rsidRDefault="0071322D" w:rsidP="002F46B4">
            <w:pPr>
              <w:pStyle w:val="TAC"/>
              <w:rPr>
                <w:rFonts w:cs="Arial"/>
                <w:szCs w:val="18"/>
              </w:rPr>
            </w:pPr>
            <w:r w:rsidRPr="00DE7B59">
              <w:rPr>
                <w:rFonts w:cs="Arial"/>
                <w:szCs w:val="18"/>
              </w:rPr>
              <w:t>≤ 1351</w:t>
            </w:r>
          </w:p>
        </w:tc>
        <w:tc>
          <w:tcPr>
            <w:tcW w:w="771" w:type="dxa"/>
            <w:vAlign w:val="center"/>
          </w:tcPr>
          <w:p w14:paraId="2BC8858F" w14:textId="77777777" w:rsidR="0071322D" w:rsidRPr="00DE7B59" w:rsidRDefault="0071322D" w:rsidP="002F46B4">
            <w:pPr>
              <w:pStyle w:val="TAC"/>
              <w:rPr>
                <w:rFonts w:cs="Arial"/>
                <w:szCs w:val="18"/>
              </w:rPr>
            </w:pPr>
            <w:r w:rsidRPr="00DE7B59">
              <w:rPr>
                <w:rFonts w:cs="Arial"/>
                <w:szCs w:val="18"/>
              </w:rPr>
              <w:t>142</w:t>
            </w:r>
          </w:p>
        </w:tc>
        <w:tc>
          <w:tcPr>
            <w:tcW w:w="1261" w:type="dxa"/>
            <w:vAlign w:val="center"/>
          </w:tcPr>
          <w:p w14:paraId="46B88A2D" w14:textId="77777777" w:rsidR="0071322D" w:rsidRPr="00DE7B59" w:rsidRDefault="0071322D" w:rsidP="002F46B4">
            <w:pPr>
              <w:pStyle w:val="TAC"/>
              <w:rPr>
                <w:rFonts w:cs="Arial"/>
                <w:szCs w:val="18"/>
              </w:rPr>
            </w:pPr>
            <w:r w:rsidRPr="00DE7B59">
              <w:rPr>
                <w:rFonts w:cs="Arial"/>
                <w:szCs w:val="18"/>
              </w:rPr>
              <w:t>≤ 75598</w:t>
            </w:r>
          </w:p>
        </w:tc>
        <w:tc>
          <w:tcPr>
            <w:tcW w:w="771" w:type="dxa"/>
            <w:vAlign w:val="center"/>
          </w:tcPr>
          <w:p w14:paraId="3099C846" w14:textId="77777777" w:rsidR="0071322D" w:rsidRPr="00DE7B59" w:rsidRDefault="0071322D" w:rsidP="002F46B4">
            <w:pPr>
              <w:pStyle w:val="TAC"/>
              <w:rPr>
                <w:rFonts w:cs="Arial"/>
                <w:szCs w:val="18"/>
              </w:rPr>
            </w:pPr>
            <w:r w:rsidRPr="00DE7B59">
              <w:rPr>
                <w:rFonts w:cs="Arial"/>
                <w:szCs w:val="18"/>
              </w:rPr>
              <w:t>206</w:t>
            </w:r>
          </w:p>
        </w:tc>
        <w:tc>
          <w:tcPr>
            <w:tcW w:w="1507" w:type="dxa"/>
            <w:vAlign w:val="center"/>
          </w:tcPr>
          <w:p w14:paraId="16A4FCCD" w14:textId="77777777" w:rsidR="0071322D" w:rsidRPr="00DE7B59" w:rsidRDefault="0071322D" w:rsidP="002F46B4">
            <w:pPr>
              <w:pStyle w:val="TAC"/>
              <w:rPr>
                <w:rFonts w:cs="Arial"/>
                <w:szCs w:val="18"/>
              </w:rPr>
            </w:pPr>
            <w:r w:rsidRPr="00DE7B59">
              <w:rPr>
                <w:rFonts w:cs="Arial"/>
                <w:szCs w:val="18"/>
              </w:rPr>
              <w:t>≤ 4232186</w:t>
            </w:r>
          </w:p>
        </w:tc>
      </w:tr>
      <w:tr w:rsidR="0071322D" w:rsidRPr="00DE7B59" w14:paraId="1AF803F0" w14:textId="77777777" w:rsidTr="002F46B4">
        <w:trPr>
          <w:trHeight w:val="170"/>
          <w:jc w:val="center"/>
        </w:trPr>
        <w:tc>
          <w:tcPr>
            <w:tcW w:w="770" w:type="dxa"/>
            <w:vAlign w:val="center"/>
          </w:tcPr>
          <w:p w14:paraId="043E44A9" w14:textId="77777777" w:rsidR="0071322D" w:rsidRPr="00DE7B59" w:rsidRDefault="0071322D" w:rsidP="002F46B4">
            <w:pPr>
              <w:pStyle w:val="TAC"/>
              <w:rPr>
                <w:rFonts w:cs="Arial"/>
                <w:szCs w:val="18"/>
              </w:rPr>
            </w:pPr>
            <w:r w:rsidRPr="00DE7B59">
              <w:rPr>
                <w:rFonts w:cs="Arial"/>
                <w:szCs w:val="18"/>
              </w:rPr>
              <w:t>15</w:t>
            </w:r>
          </w:p>
        </w:tc>
        <w:tc>
          <w:tcPr>
            <w:tcW w:w="1016" w:type="dxa"/>
            <w:vAlign w:val="center"/>
          </w:tcPr>
          <w:p w14:paraId="63DCC941" w14:textId="77777777" w:rsidR="0071322D" w:rsidRPr="00DE7B59" w:rsidRDefault="0071322D" w:rsidP="002F46B4">
            <w:pPr>
              <w:pStyle w:val="TAC"/>
              <w:rPr>
                <w:rFonts w:cs="Arial"/>
                <w:szCs w:val="18"/>
              </w:rPr>
            </w:pPr>
            <w:r w:rsidRPr="00DE7B59">
              <w:rPr>
                <w:rFonts w:cs="Arial"/>
                <w:szCs w:val="18"/>
              </w:rPr>
              <w:t>≤ 26</w:t>
            </w:r>
          </w:p>
        </w:tc>
        <w:tc>
          <w:tcPr>
            <w:tcW w:w="771" w:type="dxa"/>
            <w:vAlign w:val="center"/>
          </w:tcPr>
          <w:p w14:paraId="2821B5DB" w14:textId="77777777" w:rsidR="0071322D" w:rsidRPr="00DE7B59" w:rsidRDefault="0071322D" w:rsidP="002F46B4">
            <w:pPr>
              <w:pStyle w:val="TAC"/>
              <w:rPr>
                <w:rFonts w:cs="Arial"/>
                <w:szCs w:val="18"/>
              </w:rPr>
            </w:pPr>
            <w:r w:rsidRPr="00DE7B59">
              <w:rPr>
                <w:rFonts w:cs="Arial"/>
                <w:szCs w:val="18"/>
              </w:rPr>
              <w:t>79</w:t>
            </w:r>
          </w:p>
        </w:tc>
        <w:tc>
          <w:tcPr>
            <w:tcW w:w="1016" w:type="dxa"/>
            <w:vAlign w:val="center"/>
          </w:tcPr>
          <w:p w14:paraId="304A53F9" w14:textId="77777777" w:rsidR="0071322D" w:rsidRPr="00DE7B59" w:rsidRDefault="0071322D" w:rsidP="002F46B4">
            <w:pPr>
              <w:pStyle w:val="TAC"/>
              <w:rPr>
                <w:rFonts w:cs="Arial"/>
                <w:szCs w:val="18"/>
              </w:rPr>
            </w:pPr>
            <w:r w:rsidRPr="00DE7B59">
              <w:rPr>
                <w:rFonts w:cs="Arial"/>
                <w:szCs w:val="18"/>
              </w:rPr>
              <w:t>≤ 1439</w:t>
            </w:r>
          </w:p>
        </w:tc>
        <w:tc>
          <w:tcPr>
            <w:tcW w:w="771" w:type="dxa"/>
            <w:vAlign w:val="center"/>
          </w:tcPr>
          <w:p w14:paraId="2E8440E3" w14:textId="77777777" w:rsidR="0071322D" w:rsidRPr="00DE7B59" w:rsidRDefault="0071322D" w:rsidP="002F46B4">
            <w:pPr>
              <w:pStyle w:val="TAC"/>
              <w:rPr>
                <w:rFonts w:cs="Arial"/>
                <w:szCs w:val="18"/>
              </w:rPr>
            </w:pPr>
            <w:r w:rsidRPr="00DE7B59">
              <w:rPr>
                <w:rFonts w:cs="Arial"/>
                <w:szCs w:val="18"/>
              </w:rPr>
              <w:t>143</w:t>
            </w:r>
          </w:p>
        </w:tc>
        <w:tc>
          <w:tcPr>
            <w:tcW w:w="1261" w:type="dxa"/>
            <w:vAlign w:val="center"/>
          </w:tcPr>
          <w:p w14:paraId="22BA1E9B" w14:textId="77777777" w:rsidR="0071322D" w:rsidRPr="00DE7B59" w:rsidRDefault="0071322D" w:rsidP="002F46B4">
            <w:pPr>
              <w:pStyle w:val="TAC"/>
              <w:rPr>
                <w:rFonts w:cs="Arial"/>
                <w:szCs w:val="18"/>
              </w:rPr>
            </w:pPr>
            <w:r w:rsidRPr="00DE7B59">
              <w:rPr>
                <w:rFonts w:cs="Arial"/>
                <w:szCs w:val="18"/>
              </w:rPr>
              <w:t>≤ 80505</w:t>
            </w:r>
          </w:p>
        </w:tc>
        <w:tc>
          <w:tcPr>
            <w:tcW w:w="771" w:type="dxa"/>
            <w:vAlign w:val="center"/>
          </w:tcPr>
          <w:p w14:paraId="5934E77D" w14:textId="77777777" w:rsidR="0071322D" w:rsidRPr="00DE7B59" w:rsidRDefault="0071322D" w:rsidP="002F46B4">
            <w:pPr>
              <w:pStyle w:val="TAC"/>
              <w:rPr>
                <w:rFonts w:cs="Arial"/>
                <w:szCs w:val="18"/>
              </w:rPr>
            </w:pPr>
            <w:r w:rsidRPr="00DE7B59">
              <w:rPr>
                <w:rFonts w:cs="Arial"/>
                <w:szCs w:val="18"/>
              </w:rPr>
              <w:t>207</w:t>
            </w:r>
          </w:p>
        </w:tc>
        <w:tc>
          <w:tcPr>
            <w:tcW w:w="1507" w:type="dxa"/>
            <w:vAlign w:val="center"/>
          </w:tcPr>
          <w:p w14:paraId="5DA195AD" w14:textId="77777777" w:rsidR="0071322D" w:rsidRPr="00DE7B59" w:rsidRDefault="0071322D" w:rsidP="002F46B4">
            <w:pPr>
              <w:pStyle w:val="TAC"/>
              <w:rPr>
                <w:rFonts w:cs="Arial"/>
                <w:szCs w:val="18"/>
              </w:rPr>
            </w:pPr>
            <w:r w:rsidRPr="00DE7B59">
              <w:rPr>
                <w:rFonts w:cs="Arial"/>
                <w:szCs w:val="18"/>
              </w:rPr>
              <w:t>≤ 4506902</w:t>
            </w:r>
          </w:p>
        </w:tc>
      </w:tr>
      <w:tr w:rsidR="0071322D" w:rsidRPr="00DE7B59" w14:paraId="4547650C" w14:textId="77777777" w:rsidTr="002F46B4">
        <w:trPr>
          <w:trHeight w:val="170"/>
          <w:jc w:val="center"/>
        </w:trPr>
        <w:tc>
          <w:tcPr>
            <w:tcW w:w="770" w:type="dxa"/>
            <w:vAlign w:val="center"/>
          </w:tcPr>
          <w:p w14:paraId="37BBCBDB" w14:textId="77777777" w:rsidR="0071322D" w:rsidRPr="00DE7B59" w:rsidRDefault="0071322D" w:rsidP="002F46B4">
            <w:pPr>
              <w:pStyle w:val="TAC"/>
              <w:rPr>
                <w:rFonts w:cs="Arial"/>
                <w:szCs w:val="18"/>
              </w:rPr>
            </w:pPr>
            <w:r w:rsidRPr="00DE7B59">
              <w:rPr>
                <w:rFonts w:cs="Arial"/>
                <w:szCs w:val="18"/>
              </w:rPr>
              <w:t>16</w:t>
            </w:r>
          </w:p>
        </w:tc>
        <w:tc>
          <w:tcPr>
            <w:tcW w:w="1016" w:type="dxa"/>
            <w:vAlign w:val="center"/>
          </w:tcPr>
          <w:p w14:paraId="3A8856D8" w14:textId="77777777" w:rsidR="0071322D" w:rsidRPr="00DE7B59" w:rsidRDefault="0071322D" w:rsidP="002F46B4">
            <w:pPr>
              <w:pStyle w:val="TAC"/>
              <w:rPr>
                <w:rFonts w:cs="Arial"/>
                <w:szCs w:val="18"/>
              </w:rPr>
            </w:pPr>
            <w:r w:rsidRPr="00DE7B59">
              <w:rPr>
                <w:rFonts w:cs="Arial"/>
                <w:szCs w:val="18"/>
              </w:rPr>
              <w:t>≤ 28</w:t>
            </w:r>
          </w:p>
        </w:tc>
        <w:tc>
          <w:tcPr>
            <w:tcW w:w="771" w:type="dxa"/>
            <w:vAlign w:val="center"/>
          </w:tcPr>
          <w:p w14:paraId="1B785E7C" w14:textId="77777777" w:rsidR="0071322D" w:rsidRPr="00DE7B59" w:rsidRDefault="0071322D" w:rsidP="002F46B4">
            <w:pPr>
              <w:pStyle w:val="TAC"/>
              <w:rPr>
                <w:rFonts w:cs="Arial"/>
                <w:szCs w:val="18"/>
              </w:rPr>
            </w:pPr>
            <w:r w:rsidRPr="00DE7B59">
              <w:rPr>
                <w:rFonts w:cs="Arial"/>
                <w:szCs w:val="18"/>
              </w:rPr>
              <w:t>80</w:t>
            </w:r>
          </w:p>
        </w:tc>
        <w:tc>
          <w:tcPr>
            <w:tcW w:w="1016" w:type="dxa"/>
            <w:vAlign w:val="center"/>
          </w:tcPr>
          <w:p w14:paraId="73CD6F7E" w14:textId="77777777" w:rsidR="0071322D" w:rsidRPr="00DE7B59" w:rsidRDefault="0071322D" w:rsidP="002F46B4">
            <w:pPr>
              <w:pStyle w:val="TAC"/>
              <w:rPr>
                <w:rFonts w:cs="Arial"/>
                <w:szCs w:val="18"/>
              </w:rPr>
            </w:pPr>
            <w:r w:rsidRPr="00DE7B59">
              <w:rPr>
                <w:rFonts w:cs="Arial"/>
                <w:szCs w:val="18"/>
              </w:rPr>
              <w:t>≤ 1532</w:t>
            </w:r>
          </w:p>
        </w:tc>
        <w:tc>
          <w:tcPr>
            <w:tcW w:w="771" w:type="dxa"/>
            <w:vAlign w:val="center"/>
          </w:tcPr>
          <w:p w14:paraId="2B3B3AAC" w14:textId="77777777" w:rsidR="0071322D" w:rsidRPr="00DE7B59" w:rsidRDefault="0071322D" w:rsidP="002F46B4">
            <w:pPr>
              <w:pStyle w:val="TAC"/>
              <w:rPr>
                <w:rFonts w:cs="Arial"/>
                <w:szCs w:val="18"/>
              </w:rPr>
            </w:pPr>
            <w:r w:rsidRPr="00DE7B59">
              <w:rPr>
                <w:rFonts w:cs="Arial"/>
                <w:szCs w:val="18"/>
              </w:rPr>
              <w:t>144</w:t>
            </w:r>
          </w:p>
        </w:tc>
        <w:tc>
          <w:tcPr>
            <w:tcW w:w="1261" w:type="dxa"/>
            <w:vAlign w:val="center"/>
          </w:tcPr>
          <w:p w14:paraId="1A46A2BE" w14:textId="77777777" w:rsidR="0071322D" w:rsidRPr="00DE7B59" w:rsidRDefault="0071322D" w:rsidP="002F46B4">
            <w:pPr>
              <w:pStyle w:val="TAC"/>
              <w:rPr>
                <w:rFonts w:cs="Arial"/>
                <w:szCs w:val="18"/>
              </w:rPr>
            </w:pPr>
            <w:r w:rsidRPr="00DE7B59">
              <w:rPr>
                <w:rFonts w:cs="Arial"/>
                <w:szCs w:val="18"/>
              </w:rPr>
              <w:t>≤ 85730</w:t>
            </w:r>
          </w:p>
        </w:tc>
        <w:tc>
          <w:tcPr>
            <w:tcW w:w="771" w:type="dxa"/>
            <w:vAlign w:val="center"/>
          </w:tcPr>
          <w:p w14:paraId="22DE06BA" w14:textId="77777777" w:rsidR="0071322D" w:rsidRPr="00DE7B59" w:rsidRDefault="0071322D" w:rsidP="002F46B4">
            <w:pPr>
              <w:pStyle w:val="TAC"/>
              <w:rPr>
                <w:rFonts w:cs="Arial"/>
                <w:szCs w:val="18"/>
              </w:rPr>
            </w:pPr>
            <w:r w:rsidRPr="00DE7B59">
              <w:rPr>
                <w:rFonts w:cs="Arial"/>
                <w:szCs w:val="18"/>
              </w:rPr>
              <w:t>208</w:t>
            </w:r>
          </w:p>
        </w:tc>
        <w:tc>
          <w:tcPr>
            <w:tcW w:w="1507" w:type="dxa"/>
            <w:vAlign w:val="center"/>
          </w:tcPr>
          <w:p w14:paraId="3AB4CDC9" w14:textId="77777777" w:rsidR="0071322D" w:rsidRPr="00DE7B59" w:rsidRDefault="0071322D" w:rsidP="002F46B4">
            <w:pPr>
              <w:pStyle w:val="TAC"/>
              <w:rPr>
                <w:rFonts w:cs="Arial"/>
                <w:szCs w:val="18"/>
              </w:rPr>
            </w:pPr>
            <w:r w:rsidRPr="00DE7B59">
              <w:rPr>
                <w:rFonts w:cs="Arial"/>
                <w:szCs w:val="18"/>
              </w:rPr>
              <w:t>≤ 4799451</w:t>
            </w:r>
          </w:p>
        </w:tc>
      </w:tr>
      <w:tr w:rsidR="0071322D" w:rsidRPr="00DE7B59" w14:paraId="3F3DF7CE" w14:textId="77777777" w:rsidTr="002F46B4">
        <w:trPr>
          <w:trHeight w:val="170"/>
          <w:jc w:val="center"/>
        </w:trPr>
        <w:tc>
          <w:tcPr>
            <w:tcW w:w="770" w:type="dxa"/>
            <w:vAlign w:val="center"/>
          </w:tcPr>
          <w:p w14:paraId="5EFC4CB5" w14:textId="77777777" w:rsidR="0071322D" w:rsidRPr="00DE7B59" w:rsidRDefault="0071322D" w:rsidP="002F46B4">
            <w:pPr>
              <w:pStyle w:val="TAC"/>
              <w:rPr>
                <w:rFonts w:cs="Arial"/>
                <w:szCs w:val="18"/>
              </w:rPr>
            </w:pPr>
            <w:r w:rsidRPr="00DE7B59">
              <w:rPr>
                <w:rFonts w:cs="Arial"/>
                <w:szCs w:val="18"/>
              </w:rPr>
              <w:t>17</w:t>
            </w:r>
          </w:p>
        </w:tc>
        <w:tc>
          <w:tcPr>
            <w:tcW w:w="1016" w:type="dxa"/>
            <w:vAlign w:val="center"/>
          </w:tcPr>
          <w:p w14:paraId="1017A34F" w14:textId="77777777" w:rsidR="0071322D" w:rsidRPr="00DE7B59" w:rsidRDefault="0071322D" w:rsidP="002F46B4">
            <w:pPr>
              <w:pStyle w:val="TAC"/>
              <w:rPr>
                <w:rFonts w:cs="Arial"/>
                <w:szCs w:val="18"/>
              </w:rPr>
            </w:pPr>
            <w:r w:rsidRPr="00DE7B59">
              <w:rPr>
                <w:rFonts w:cs="Arial"/>
                <w:szCs w:val="18"/>
              </w:rPr>
              <w:t>≤ 30</w:t>
            </w:r>
          </w:p>
        </w:tc>
        <w:tc>
          <w:tcPr>
            <w:tcW w:w="771" w:type="dxa"/>
            <w:vAlign w:val="center"/>
          </w:tcPr>
          <w:p w14:paraId="75E0C239" w14:textId="77777777" w:rsidR="0071322D" w:rsidRPr="00DE7B59" w:rsidRDefault="0071322D" w:rsidP="002F46B4">
            <w:pPr>
              <w:pStyle w:val="TAC"/>
              <w:rPr>
                <w:rFonts w:cs="Arial"/>
                <w:szCs w:val="18"/>
              </w:rPr>
            </w:pPr>
            <w:r w:rsidRPr="00DE7B59">
              <w:rPr>
                <w:rFonts w:cs="Arial"/>
                <w:szCs w:val="18"/>
              </w:rPr>
              <w:t>81</w:t>
            </w:r>
          </w:p>
        </w:tc>
        <w:tc>
          <w:tcPr>
            <w:tcW w:w="1016" w:type="dxa"/>
            <w:vAlign w:val="center"/>
          </w:tcPr>
          <w:p w14:paraId="4A87EB35" w14:textId="77777777" w:rsidR="0071322D" w:rsidRPr="00DE7B59" w:rsidRDefault="0071322D" w:rsidP="002F46B4">
            <w:pPr>
              <w:pStyle w:val="TAC"/>
              <w:rPr>
                <w:rFonts w:cs="Arial"/>
                <w:szCs w:val="18"/>
              </w:rPr>
            </w:pPr>
            <w:r w:rsidRPr="00DE7B59">
              <w:rPr>
                <w:rFonts w:cs="Arial"/>
                <w:szCs w:val="18"/>
              </w:rPr>
              <w:t>≤ 1631</w:t>
            </w:r>
          </w:p>
        </w:tc>
        <w:tc>
          <w:tcPr>
            <w:tcW w:w="771" w:type="dxa"/>
            <w:vAlign w:val="center"/>
          </w:tcPr>
          <w:p w14:paraId="5B573CAC" w14:textId="77777777" w:rsidR="0071322D" w:rsidRPr="00DE7B59" w:rsidRDefault="0071322D" w:rsidP="002F46B4">
            <w:pPr>
              <w:pStyle w:val="TAC"/>
              <w:rPr>
                <w:rFonts w:cs="Arial"/>
                <w:szCs w:val="18"/>
              </w:rPr>
            </w:pPr>
            <w:r w:rsidRPr="00DE7B59">
              <w:rPr>
                <w:rFonts w:cs="Arial"/>
                <w:szCs w:val="18"/>
              </w:rPr>
              <w:t>145</w:t>
            </w:r>
          </w:p>
        </w:tc>
        <w:tc>
          <w:tcPr>
            <w:tcW w:w="1261" w:type="dxa"/>
            <w:vAlign w:val="center"/>
          </w:tcPr>
          <w:p w14:paraId="3CBF8C51" w14:textId="77777777" w:rsidR="0071322D" w:rsidRPr="00DE7B59" w:rsidRDefault="0071322D" w:rsidP="002F46B4">
            <w:pPr>
              <w:pStyle w:val="TAC"/>
              <w:rPr>
                <w:rFonts w:cs="Arial"/>
                <w:szCs w:val="18"/>
              </w:rPr>
            </w:pPr>
            <w:r w:rsidRPr="00DE7B59">
              <w:rPr>
                <w:rFonts w:cs="Arial"/>
                <w:szCs w:val="18"/>
              </w:rPr>
              <w:t>≤ 91295</w:t>
            </w:r>
          </w:p>
        </w:tc>
        <w:tc>
          <w:tcPr>
            <w:tcW w:w="771" w:type="dxa"/>
            <w:vAlign w:val="center"/>
          </w:tcPr>
          <w:p w14:paraId="1B76E69B" w14:textId="77777777" w:rsidR="0071322D" w:rsidRPr="00DE7B59" w:rsidRDefault="0071322D" w:rsidP="002F46B4">
            <w:pPr>
              <w:pStyle w:val="TAC"/>
              <w:rPr>
                <w:rFonts w:cs="Arial"/>
                <w:szCs w:val="18"/>
              </w:rPr>
            </w:pPr>
            <w:r w:rsidRPr="00DE7B59">
              <w:rPr>
                <w:rFonts w:cs="Arial"/>
                <w:szCs w:val="18"/>
              </w:rPr>
              <w:t>209</w:t>
            </w:r>
          </w:p>
        </w:tc>
        <w:tc>
          <w:tcPr>
            <w:tcW w:w="1507" w:type="dxa"/>
            <w:vAlign w:val="center"/>
          </w:tcPr>
          <w:p w14:paraId="3B79805B" w14:textId="77777777" w:rsidR="0071322D" w:rsidRPr="00DE7B59" w:rsidRDefault="0071322D" w:rsidP="002F46B4">
            <w:pPr>
              <w:pStyle w:val="TAC"/>
              <w:rPr>
                <w:rFonts w:cs="Arial"/>
                <w:szCs w:val="18"/>
              </w:rPr>
            </w:pPr>
            <w:r w:rsidRPr="00DE7B59">
              <w:rPr>
                <w:rFonts w:cs="Arial"/>
                <w:szCs w:val="18"/>
              </w:rPr>
              <w:t>≤ 5110989</w:t>
            </w:r>
          </w:p>
        </w:tc>
      </w:tr>
      <w:tr w:rsidR="0071322D" w:rsidRPr="00DE7B59" w14:paraId="05D17A8C" w14:textId="77777777" w:rsidTr="002F46B4">
        <w:trPr>
          <w:trHeight w:val="170"/>
          <w:jc w:val="center"/>
        </w:trPr>
        <w:tc>
          <w:tcPr>
            <w:tcW w:w="770" w:type="dxa"/>
            <w:vAlign w:val="center"/>
          </w:tcPr>
          <w:p w14:paraId="47585E05" w14:textId="77777777" w:rsidR="0071322D" w:rsidRPr="00DE7B59" w:rsidRDefault="0071322D" w:rsidP="002F46B4">
            <w:pPr>
              <w:pStyle w:val="TAC"/>
              <w:rPr>
                <w:rFonts w:cs="Arial"/>
                <w:szCs w:val="18"/>
              </w:rPr>
            </w:pPr>
            <w:r w:rsidRPr="00DE7B59">
              <w:rPr>
                <w:rFonts w:cs="Arial"/>
                <w:szCs w:val="18"/>
              </w:rPr>
              <w:t>18</w:t>
            </w:r>
          </w:p>
        </w:tc>
        <w:tc>
          <w:tcPr>
            <w:tcW w:w="1016" w:type="dxa"/>
            <w:vAlign w:val="center"/>
          </w:tcPr>
          <w:p w14:paraId="241BCAE6" w14:textId="77777777" w:rsidR="0071322D" w:rsidRPr="00DE7B59" w:rsidRDefault="0071322D" w:rsidP="002F46B4">
            <w:pPr>
              <w:pStyle w:val="TAC"/>
              <w:rPr>
                <w:rFonts w:cs="Arial"/>
                <w:szCs w:val="18"/>
              </w:rPr>
            </w:pPr>
            <w:r w:rsidRPr="00DE7B59">
              <w:rPr>
                <w:rFonts w:cs="Arial"/>
                <w:szCs w:val="18"/>
              </w:rPr>
              <w:t>≤ 32</w:t>
            </w:r>
          </w:p>
        </w:tc>
        <w:tc>
          <w:tcPr>
            <w:tcW w:w="771" w:type="dxa"/>
            <w:vAlign w:val="center"/>
          </w:tcPr>
          <w:p w14:paraId="59438E4E" w14:textId="77777777" w:rsidR="0071322D" w:rsidRPr="00DE7B59" w:rsidRDefault="0071322D" w:rsidP="002F46B4">
            <w:pPr>
              <w:pStyle w:val="TAC"/>
              <w:rPr>
                <w:rFonts w:cs="Arial"/>
                <w:szCs w:val="18"/>
              </w:rPr>
            </w:pPr>
            <w:r w:rsidRPr="00DE7B59">
              <w:rPr>
                <w:rFonts w:cs="Arial"/>
                <w:szCs w:val="18"/>
              </w:rPr>
              <w:t>82</w:t>
            </w:r>
          </w:p>
        </w:tc>
        <w:tc>
          <w:tcPr>
            <w:tcW w:w="1016" w:type="dxa"/>
            <w:vAlign w:val="center"/>
          </w:tcPr>
          <w:p w14:paraId="0FB71B62" w14:textId="77777777" w:rsidR="0071322D" w:rsidRPr="00DE7B59" w:rsidRDefault="0071322D" w:rsidP="002F46B4">
            <w:pPr>
              <w:pStyle w:val="TAC"/>
              <w:rPr>
                <w:rFonts w:cs="Arial"/>
                <w:szCs w:val="18"/>
              </w:rPr>
            </w:pPr>
            <w:r w:rsidRPr="00DE7B59">
              <w:rPr>
                <w:rFonts w:cs="Arial"/>
                <w:szCs w:val="18"/>
              </w:rPr>
              <w:t>≤ 1737</w:t>
            </w:r>
          </w:p>
        </w:tc>
        <w:tc>
          <w:tcPr>
            <w:tcW w:w="771" w:type="dxa"/>
            <w:vAlign w:val="center"/>
          </w:tcPr>
          <w:p w14:paraId="7EA2384B" w14:textId="77777777" w:rsidR="0071322D" w:rsidRPr="00DE7B59" w:rsidRDefault="0071322D" w:rsidP="002F46B4">
            <w:pPr>
              <w:pStyle w:val="TAC"/>
              <w:rPr>
                <w:rFonts w:cs="Arial"/>
                <w:szCs w:val="18"/>
              </w:rPr>
            </w:pPr>
            <w:r w:rsidRPr="00DE7B59">
              <w:rPr>
                <w:rFonts w:cs="Arial"/>
                <w:szCs w:val="18"/>
              </w:rPr>
              <w:t>146</w:t>
            </w:r>
          </w:p>
        </w:tc>
        <w:tc>
          <w:tcPr>
            <w:tcW w:w="1261" w:type="dxa"/>
            <w:vAlign w:val="center"/>
          </w:tcPr>
          <w:p w14:paraId="30569034" w14:textId="77777777" w:rsidR="0071322D" w:rsidRPr="00DE7B59" w:rsidRDefault="0071322D" w:rsidP="002F46B4">
            <w:pPr>
              <w:pStyle w:val="TAC"/>
              <w:rPr>
                <w:rFonts w:cs="Arial"/>
                <w:szCs w:val="18"/>
              </w:rPr>
            </w:pPr>
            <w:r w:rsidRPr="00DE7B59">
              <w:rPr>
                <w:rFonts w:cs="Arial"/>
                <w:szCs w:val="18"/>
              </w:rPr>
              <w:t>≤ 97221</w:t>
            </w:r>
          </w:p>
        </w:tc>
        <w:tc>
          <w:tcPr>
            <w:tcW w:w="771" w:type="dxa"/>
            <w:vAlign w:val="center"/>
          </w:tcPr>
          <w:p w14:paraId="03E6F795" w14:textId="77777777" w:rsidR="0071322D" w:rsidRPr="00DE7B59" w:rsidRDefault="0071322D" w:rsidP="002F46B4">
            <w:pPr>
              <w:pStyle w:val="TAC"/>
              <w:rPr>
                <w:rFonts w:cs="Arial"/>
                <w:szCs w:val="18"/>
              </w:rPr>
            </w:pPr>
            <w:r w:rsidRPr="00DE7B59">
              <w:rPr>
                <w:rFonts w:cs="Arial"/>
                <w:szCs w:val="18"/>
              </w:rPr>
              <w:t>210</w:t>
            </w:r>
          </w:p>
        </w:tc>
        <w:tc>
          <w:tcPr>
            <w:tcW w:w="1507" w:type="dxa"/>
            <w:vAlign w:val="center"/>
          </w:tcPr>
          <w:p w14:paraId="4EB4B6B1" w14:textId="77777777" w:rsidR="0071322D" w:rsidRPr="00DE7B59" w:rsidRDefault="0071322D" w:rsidP="002F46B4">
            <w:pPr>
              <w:pStyle w:val="TAC"/>
              <w:rPr>
                <w:rFonts w:cs="Arial"/>
                <w:szCs w:val="18"/>
              </w:rPr>
            </w:pPr>
            <w:r w:rsidRPr="00DE7B59">
              <w:rPr>
                <w:rFonts w:cs="Arial"/>
                <w:szCs w:val="18"/>
              </w:rPr>
              <w:t>≤ 5442750</w:t>
            </w:r>
          </w:p>
        </w:tc>
      </w:tr>
      <w:tr w:rsidR="0071322D" w:rsidRPr="00DE7B59" w14:paraId="39A3F56F" w14:textId="77777777" w:rsidTr="002F46B4">
        <w:trPr>
          <w:trHeight w:val="170"/>
          <w:jc w:val="center"/>
        </w:trPr>
        <w:tc>
          <w:tcPr>
            <w:tcW w:w="770" w:type="dxa"/>
            <w:vAlign w:val="center"/>
          </w:tcPr>
          <w:p w14:paraId="505702F5" w14:textId="77777777" w:rsidR="0071322D" w:rsidRPr="00DE7B59" w:rsidRDefault="0071322D" w:rsidP="002F46B4">
            <w:pPr>
              <w:pStyle w:val="TAC"/>
              <w:rPr>
                <w:rFonts w:cs="Arial"/>
                <w:szCs w:val="18"/>
              </w:rPr>
            </w:pPr>
            <w:r w:rsidRPr="00DE7B59">
              <w:rPr>
                <w:rFonts w:cs="Arial"/>
                <w:szCs w:val="18"/>
              </w:rPr>
              <w:t>19</w:t>
            </w:r>
          </w:p>
        </w:tc>
        <w:tc>
          <w:tcPr>
            <w:tcW w:w="1016" w:type="dxa"/>
            <w:vAlign w:val="center"/>
          </w:tcPr>
          <w:p w14:paraId="35195063" w14:textId="77777777" w:rsidR="0071322D" w:rsidRPr="00DE7B59" w:rsidRDefault="0071322D" w:rsidP="002F46B4">
            <w:pPr>
              <w:pStyle w:val="TAC"/>
              <w:rPr>
                <w:rFonts w:cs="Arial"/>
                <w:szCs w:val="18"/>
              </w:rPr>
            </w:pPr>
            <w:r w:rsidRPr="00DE7B59">
              <w:rPr>
                <w:rFonts w:cs="Arial"/>
                <w:szCs w:val="18"/>
              </w:rPr>
              <w:t>≤ 34</w:t>
            </w:r>
          </w:p>
        </w:tc>
        <w:tc>
          <w:tcPr>
            <w:tcW w:w="771" w:type="dxa"/>
            <w:vAlign w:val="center"/>
          </w:tcPr>
          <w:p w14:paraId="272DC893" w14:textId="77777777" w:rsidR="0071322D" w:rsidRPr="00DE7B59" w:rsidRDefault="0071322D" w:rsidP="002F46B4">
            <w:pPr>
              <w:pStyle w:val="TAC"/>
              <w:rPr>
                <w:rFonts w:cs="Arial"/>
                <w:szCs w:val="18"/>
              </w:rPr>
            </w:pPr>
            <w:r w:rsidRPr="00DE7B59">
              <w:rPr>
                <w:rFonts w:cs="Arial"/>
                <w:szCs w:val="18"/>
              </w:rPr>
              <w:t>83</w:t>
            </w:r>
          </w:p>
        </w:tc>
        <w:tc>
          <w:tcPr>
            <w:tcW w:w="1016" w:type="dxa"/>
            <w:vAlign w:val="center"/>
          </w:tcPr>
          <w:p w14:paraId="22746461" w14:textId="77777777" w:rsidR="0071322D" w:rsidRPr="00DE7B59" w:rsidRDefault="0071322D" w:rsidP="002F46B4">
            <w:pPr>
              <w:pStyle w:val="TAC"/>
              <w:rPr>
                <w:rFonts w:cs="Arial"/>
                <w:szCs w:val="18"/>
              </w:rPr>
            </w:pPr>
            <w:r w:rsidRPr="00DE7B59">
              <w:rPr>
                <w:rFonts w:cs="Arial"/>
                <w:szCs w:val="18"/>
              </w:rPr>
              <w:t>≤ 1850</w:t>
            </w:r>
          </w:p>
        </w:tc>
        <w:tc>
          <w:tcPr>
            <w:tcW w:w="771" w:type="dxa"/>
            <w:vAlign w:val="center"/>
          </w:tcPr>
          <w:p w14:paraId="663BA0D2" w14:textId="77777777" w:rsidR="0071322D" w:rsidRPr="00DE7B59" w:rsidRDefault="0071322D" w:rsidP="002F46B4">
            <w:pPr>
              <w:pStyle w:val="TAC"/>
              <w:rPr>
                <w:rFonts w:cs="Arial"/>
                <w:szCs w:val="18"/>
              </w:rPr>
            </w:pPr>
            <w:r w:rsidRPr="00DE7B59">
              <w:rPr>
                <w:rFonts w:cs="Arial"/>
                <w:szCs w:val="18"/>
              </w:rPr>
              <w:t>147</w:t>
            </w:r>
          </w:p>
        </w:tc>
        <w:tc>
          <w:tcPr>
            <w:tcW w:w="1261" w:type="dxa"/>
            <w:vAlign w:val="center"/>
          </w:tcPr>
          <w:p w14:paraId="1895925A" w14:textId="77777777" w:rsidR="0071322D" w:rsidRPr="00DE7B59" w:rsidRDefault="0071322D" w:rsidP="002F46B4">
            <w:pPr>
              <w:pStyle w:val="TAC"/>
              <w:rPr>
                <w:rFonts w:cs="Arial"/>
                <w:szCs w:val="18"/>
              </w:rPr>
            </w:pPr>
            <w:r w:rsidRPr="00DE7B59">
              <w:rPr>
                <w:rFonts w:cs="Arial"/>
                <w:szCs w:val="18"/>
              </w:rPr>
              <w:t>≤ 103532</w:t>
            </w:r>
          </w:p>
        </w:tc>
        <w:tc>
          <w:tcPr>
            <w:tcW w:w="771" w:type="dxa"/>
            <w:vAlign w:val="center"/>
          </w:tcPr>
          <w:p w14:paraId="3D1C360D" w14:textId="77777777" w:rsidR="0071322D" w:rsidRPr="00DE7B59" w:rsidRDefault="0071322D" w:rsidP="002F46B4">
            <w:pPr>
              <w:pStyle w:val="TAC"/>
              <w:rPr>
                <w:rFonts w:cs="Arial"/>
                <w:szCs w:val="18"/>
              </w:rPr>
            </w:pPr>
            <w:r w:rsidRPr="00DE7B59">
              <w:rPr>
                <w:rFonts w:cs="Arial"/>
                <w:szCs w:val="18"/>
              </w:rPr>
              <w:t>211</w:t>
            </w:r>
          </w:p>
        </w:tc>
        <w:tc>
          <w:tcPr>
            <w:tcW w:w="1507" w:type="dxa"/>
            <w:vAlign w:val="center"/>
          </w:tcPr>
          <w:p w14:paraId="7E5262C4" w14:textId="77777777" w:rsidR="0071322D" w:rsidRPr="00DE7B59" w:rsidRDefault="0071322D" w:rsidP="002F46B4">
            <w:pPr>
              <w:pStyle w:val="TAC"/>
              <w:rPr>
                <w:rFonts w:cs="Arial"/>
                <w:szCs w:val="18"/>
              </w:rPr>
            </w:pPr>
            <w:r w:rsidRPr="00DE7B59">
              <w:rPr>
                <w:rFonts w:cs="Arial"/>
                <w:szCs w:val="18"/>
              </w:rPr>
              <w:t>≤ 5796046</w:t>
            </w:r>
          </w:p>
        </w:tc>
      </w:tr>
      <w:tr w:rsidR="0071322D" w:rsidRPr="00DE7B59" w14:paraId="29615595" w14:textId="77777777" w:rsidTr="002F46B4">
        <w:trPr>
          <w:trHeight w:val="170"/>
          <w:jc w:val="center"/>
        </w:trPr>
        <w:tc>
          <w:tcPr>
            <w:tcW w:w="770" w:type="dxa"/>
            <w:vAlign w:val="center"/>
          </w:tcPr>
          <w:p w14:paraId="620B8375" w14:textId="77777777" w:rsidR="0071322D" w:rsidRPr="00DE7B59" w:rsidRDefault="0071322D" w:rsidP="002F46B4">
            <w:pPr>
              <w:pStyle w:val="TAC"/>
              <w:rPr>
                <w:rFonts w:cs="Arial"/>
                <w:szCs w:val="18"/>
              </w:rPr>
            </w:pPr>
            <w:r w:rsidRPr="00DE7B59">
              <w:rPr>
                <w:rFonts w:cs="Arial"/>
                <w:szCs w:val="18"/>
              </w:rPr>
              <w:t>20</w:t>
            </w:r>
          </w:p>
        </w:tc>
        <w:tc>
          <w:tcPr>
            <w:tcW w:w="1016" w:type="dxa"/>
            <w:vAlign w:val="center"/>
          </w:tcPr>
          <w:p w14:paraId="6EBEFB10" w14:textId="77777777" w:rsidR="0071322D" w:rsidRPr="00DE7B59" w:rsidRDefault="0071322D" w:rsidP="002F46B4">
            <w:pPr>
              <w:pStyle w:val="TAC"/>
              <w:rPr>
                <w:rFonts w:cs="Arial"/>
                <w:szCs w:val="18"/>
              </w:rPr>
            </w:pPr>
            <w:r w:rsidRPr="00DE7B59">
              <w:rPr>
                <w:rFonts w:cs="Arial"/>
                <w:szCs w:val="18"/>
              </w:rPr>
              <w:t>≤ 36</w:t>
            </w:r>
          </w:p>
        </w:tc>
        <w:tc>
          <w:tcPr>
            <w:tcW w:w="771" w:type="dxa"/>
            <w:vAlign w:val="center"/>
          </w:tcPr>
          <w:p w14:paraId="2FB293AB" w14:textId="77777777" w:rsidR="0071322D" w:rsidRPr="00DE7B59" w:rsidRDefault="0071322D" w:rsidP="002F46B4">
            <w:pPr>
              <w:pStyle w:val="TAC"/>
              <w:rPr>
                <w:rFonts w:cs="Arial"/>
                <w:szCs w:val="18"/>
              </w:rPr>
            </w:pPr>
            <w:r w:rsidRPr="00DE7B59">
              <w:rPr>
                <w:rFonts w:cs="Arial"/>
                <w:szCs w:val="18"/>
              </w:rPr>
              <w:t>84</w:t>
            </w:r>
          </w:p>
        </w:tc>
        <w:tc>
          <w:tcPr>
            <w:tcW w:w="1016" w:type="dxa"/>
            <w:vAlign w:val="center"/>
          </w:tcPr>
          <w:p w14:paraId="70D7CE86" w14:textId="77777777" w:rsidR="0071322D" w:rsidRPr="00DE7B59" w:rsidRDefault="0071322D" w:rsidP="002F46B4">
            <w:pPr>
              <w:pStyle w:val="TAC"/>
              <w:rPr>
                <w:rFonts w:cs="Arial"/>
                <w:szCs w:val="18"/>
              </w:rPr>
            </w:pPr>
            <w:r w:rsidRPr="00DE7B59">
              <w:rPr>
                <w:rFonts w:cs="Arial"/>
                <w:szCs w:val="18"/>
              </w:rPr>
              <w:t>≤ 1970</w:t>
            </w:r>
          </w:p>
        </w:tc>
        <w:tc>
          <w:tcPr>
            <w:tcW w:w="771" w:type="dxa"/>
            <w:vAlign w:val="center"/>
          </w:tcPr>
          <w:p w14:paraId="221AEEDB" w14:textId="77777777" w:rsidR="0071322D" w:rsidRPr="00DE7B59" w:rsidRDefault="0071322D" w:rsidP="002F46B4">
            <w:pPr>
              <w:pStyle w:val="TAC"/>
              <w:rPr>
                <w:rFonts w:cs="Arial"/>
                <w:szCs w:val="18"/>
              </w:rPr>
            </w:pPr>
            <w:r w:rsidRPr="00DE7B59">
              <w:rPr>
                <w:rFonts w:cs="Arial"/>
                <w:szCs w:val="18"/>
              </w:rPr>
              <w:t>148</w:t>
            </w:r>
          </w:p>
        </w:tc>
        <w:tc>
          <w:tcPr>
            <w:tcW w:w="1261" w:type="dxa"/>
            <w:vAlign w:val="center"/>
          </w:tcPr>
          <w:p w14:paraId="7E4A0AEA" w14:textId="77777777" w:rsidR="0071322D" w:rsidRPr="00DE7B59" w:rsidRDefault="0071322D" w:rsidP="002F46B4">
            <w:pPr>
              <w:pStyle w:val="TAC"/>
              <w:rPr>
                <w:rFonts w:cs="Arial"/>
                <w:szCs w:val="18"/>
              </w:rPr>
            </w:pPr>
            <w:r w:rsidRPr="00DE7B59">
              <w:rPr>
                <w:rFonts w:cs="Arial"/>
                <w:szCs w:val="18"/>
              </w:rPr>
              <w:t>≤ 110252</w:t>
            </w:r>
          </w:p>
        </w:tc>
        <w:tc>
          <w:tcPr>
            <w:tcW w:w="771" w:type="dxa"/>
            <w:vAlign w:val="center"/>
          </w:tcPr>
          <w:p w14:paraId="7991BE85" w14:textId="77777777" w:rsidR="0071322D" w:rsidRPr="00DE7B59" w:rsidRDefault="0071322D" w:rsidP="002F46B4">
            <w:pPr>
              <w:pStyle w:val="TAC"/>
              <w:rPr>
                <w:rFonts w:cs="Arial"/>
                <w:szCs w:val="18"/>
              </w:rPr>
            </w:pPr>
            <w:r w:rsidRPr="00DE7B59">
              <w:rPr>
                <w:rFonts w:cs="Arial"/>
                <w:szCs w:val="18"/>
              </w:rPr>
              <w:t>212</w:t>
            </w:r>
          </w:p>
        </w:tc>
        <w:tc>
          <w:tcPr>
            <w:tcW w:w="1507" w:type="dxa"/>
            <w:vAlign w:val="center"/>
          </w:tcPr>
          <w:p w14:paraId="6746FCE9" w14:textId="77777777" w:rsidR="0071322D" w:rsidRPr="00DE7B59" w:rsidRDefault="0071322D" w:rsidP="002F46B4">
            <w:pPr>
              <w:pStyle w:val="TAC"/>
              <w:rPr>
                <w:rFonts w:cs="Arial"/>
                <w:szCs w:val="18"/>
              </w:rPr>
            </w:pPr>
            <w:r w:rsidRPr="00DE7B59">
              <w:rPr>
                <w:rFonts w:cs="Arial"/>
                <w:szCs w:val="18"/>
              </w:rPr>
              <w:t>≤ 6172275</w:t>
            </w:r>
          </w:p>
        </w:tc>
      </w:tr>
      <w:tr w:rsidR="0071322D" w:rsidRPr="00DE7B59" w14:paraId="1F22918E" w14:textId="77777777" w:rsidTr="002F46B4">
        <w:trPr>
          <w:trHeight w:val="170"/>
          <w:jc w:val="center"/>
        </w:trPr>
        <w:tc>
          <w:tcPr>
            <w:tcW w:w="770" w:type="dxa"/>
            <w:vAlign w:val="center"/>
          </w:tcPr>
          <w:p w14:paraId="161CEDED" w14:textId="77777777" w:rsidR="0071322D" w:rsidRPr="00DE7B59" w:rsidRDefault="0071322D" w:rsidP="002F46B4">
            <w:pPr>
              <w:pStyle w:val="TAC"/>
              <w:rPr>
                <w:rFonts w:cs="Arial"/>
                <w:szCs w:val="18"/>
              </w:rPr>
            </w:pPr>
            <w:r w:rsidRPr="00DE7B59">
              <w:rPr>
                <w:rFonts w:cs="Arial"/>
                <w:szCs w:val="18"/>
              </w:rPr>
              <w:t>21</w:t>
            </w:r>
          </w:p>
        </w:tc>
        <w:tc>
          <w:tcPr>
            <w:tcW w:w="1016" w:type="dxa"/>
            <w:vAlign w:val="center"/>
          </w:tcPr>
          <w:p w14:paraId="6EE06ACC" w14:textId="77777777" w:rsidR="0071322D" w:rsidRPr="00DE7B59" w:rsidRDefault="0071322D" w:rsidP="002F46B4">
            <w:pPr>
              <w:pStyle w:val="TAC"/>
              <w:rPr>
                <w:rFonts w:cs="Arial"/>
                <w:szCs w:val="18"/>
              </w:rPr>
            </w:pPr>
            <w:r w:rsidRPr="00DE7B59">
              <w:rPr>
                <w:rFonts w:cs="Arial"/>
                <w:szCs w:val="18"/>
              </w:rPr>
              <w:t>≤ 38</w:t>
            </w:r>
          </w:p>
        </w:tc>
        <w:tc>
          <w:tcPr>
            <w:tcW w:w="771" w:type="dxa"/>
            <w:vAlign w:val="center"/>
          </w:tcPr>
          <w:p w14:paraId="326DFBD0" w14:textId="77777777" w:rsidR="0071322D" w:rsidRPr="00DE7B59" w:rsidRDefault="0071322D" w:rsidP="002F46B4">
            <w:pPr>
              <w:pStyle w:val="TAC"/>
              <w:rPr>
                <w:rFonts w:cs="Arial"/>
                <w:szCs w:val="18"/>
              </w:rPr>
            </w:pPr>
            <w:r w:rsidRPr="00DE7B59">
              <w:rPr>
                <w:rFonts w:cs="Arial"/>
                <w:szCs w:val="18"/>
              </w:rPr>
              <w:t>85</w:t>
            </w:r>
          </w:p>
        </w:tc>
        <w:tc>
          <w:tcPr>
            <w:tcW w:w="1016" w:type="dxa"/>
            <w:vAlign w:val="center"/>
          </w:tcPr>
          <w:p w14:paraId="40621D06" w14:textId="77777777" w:rsidR="0071322D" w:rsidRPr="00DE7B59" w:rsidRDefault="0071322D" w:rsidP="002F46B4">
            <w:pPr>
              <w:pStyle w:val="TAC"/>
              <w:rPr>
                <w:rFonts w:cs="Arial"/>
                <w:szCs w:val="18"/>
              </w:rPr>
            </w:pPr>
            <w:r w:rsidRPr="00DE7B59">
              <w:rPr>
                <w:rFonts w:cs="Arial"/>
                <w:szCs w:val="18"/>
              </w:rPr>
              <w:t>≤ 2098</w:t>
            </w:r>
          </w:p>
        </w:tc>
        <w:tc>
          <w:tcPr>
            <w:tcW w:w="771" w:type="dxa"/>
            <w:vAlign w:val="center"/>
          </w:tcPr>
          <w:p w14:paraId="0F004D71" w14:textId="77777777" w:rsidR="0071322D" w:rsidRPr="00DE7B59" w:rsidRDefault="0071322D" w:rsidP="002F46B4">
            <w:pPr>
              <w:pStyle w:val="TAC"/>
              <w:rPr>
                <w:rFonts w:cs="Arial"/>
                <w:szCs w:val="18"/>
              </w:rPr>
            </w:pPr>
            <w:r w:rsidRPr="00DE7B59">
              <w:rPr>
                <w:rFonts w:cs="Arial"/>
                <w:szCs w:val="18"/>
              </w:rPr>
              <w:t>149</w:t>
            </w:r>
          </w:p>
        </w:tc>
        <w:tc>
          <w:tcPr>
            <w:tcW w:w="1261" w:type="dxa"/>
            <w:vAlign w:val="center"/>
          </w:tcPr>
          <w:p w14:paraId="19A7AEDC" w14:textId="77777777" w:rsidR="0071322D" w:rsidRPr="00DE7B59" w:rsidRDefault="0071322D" w:rsidP="002F46B4">
            <w:pPr>
              <w:pStyle w:val="TAC"/>
              <w:rPr>
                <w:rFonts w:cs="Arial"/>
                <w:szCs w:val="18"/>
              </w:rPr>
            </w:pPr>
            <w:r w:rsidRPr="00DE7B59">
              <w:rPr>
                <w:rFonts w:cs="Arial"/>
                <w:szCs w:val="18"/>
              </w:rPr>
              <w:t>≤ 117409</w:t>
            </w:r>
          </w:p>
        </w:tc>
        <w:tc>
          <w:tcPr>
            <w:tcW w:w="771" w:type="dxa"/>
            <w:vAlign w:val="center"/>
          </w:tcPr>
          <w:p w14:paraId="50EBFA59" w14:textId="77777777" w:rsidR="0071322D" w:rsidRPr="00DE7B59" w:rsidRDefault="0071322D" w:rsidP="002F46B4">
            <w:pPr>
              <w:pStyle w:val="TAC"/>
              <w:rPr>
                <w:rFonts w:cs="Arial"/>
                <w:szCs w:val="18"/>
              </w:rPr>
            </w:pPr>
            <w:r w:rsidRPr="00DE7B59">
              <w:rPr>
                <w:rFonts w:cs="Arial"/>
                <w:szCs w:val="18"/>
              </w:rPr>
              <w:t>213</w:t>
            </w:r>
          </w:p>
        </w:tc>
        <w:tc>
          <w:tcPr>
            <w:tcW w:w="1507" w:type="dxa"/>
            <w:vAlign w:val="center"/>
          </w:tcPr>
          <w:p w14:paraId="07F00CAA" w14:textId="77777777" w:rsidR="0071322D" w:rsidRPr="00DE7B59" w:rsidRDefault="0071322D" w:rsidP="002F46B4">
            <w:pPr>
              <w:pStyle w:val="TAC"/>
              <w:rPr>
                <w:rFonts w:cs="Arial"/>
                <w:szCs w:val="18"/>
              </w:rPr>
            </w:pPr>
            <w:r w:rsidRPr="00DE7B59">
              <w:rPr>
                <w:rFonts w:cs="Arial"/>
                <w:szCs w:val="18"/>
              </w:rPr>
              <w:t>≤ 6572925</w:t>
            </w:r>
          </w:p>
        </w:tc>
      </w:tr>
      <w:tr w:rsidR="0071322D" w:rsidRPr="00DE7B59" w14:paraId="1E589FBF" w14:textId="77777777" w:rsidTr="002F46B4">
        <w:trPr>
          <w:trHeight w:val="170"/>
          <w:jc w:val="center"/>
        </w:trPr>
        <w:tc>
          <w:tcPr>
            <w:tcW w:w="770" w:type="dxa"/>
            <w:vAlign w:val="center"/>
          </w:tcPr>
          <w:p w14:paraId="0C36A61E" w14:textId="77777777" w:rsidR="0071322D" w:rsidRPr="00DE7B59" w:rsidRDefault="0071322D" w:rsidP="002F46B4">
            <w:pPr>
              <w:pStyle w:val="TAC"/>
              <w:rPr>
                <w:rFonts w:cs="Arial"/>
                <w:szCs w:val="18"/>
              </w:rPr>
            </w:pPr>
            <w:r w:rsidRPr="00DE7B59">
              <w:rPr>
                <w:rFonts w:cs="Arial"/>
                <w:szCs w:val="18"/>
              </w:rPr>
              <w:t>22</w:t>
            </w:r>
          </w:p>
        </w:tc>
        <w:tc>
          <w:tcPr>
            <w:tcW w:w="1016" w:type="dxa"/>
            <w:vAlign w:val="center"/>
          </w:tcPr>
          <w:p w14:paraId="278F82D9" w14:textId="77777777" w:rsidR="0071322D" w:rsidRPr="00DE7B59" w:rsidRDefault="0071322D" w:rsidP="002F46B4">
            <w:pPr>
              <w:pStyle w:val="TAC"/>
              <w:rPr>
                <w:rFonts w:cs="Arial"/>
                <w:szCs w:val="18"/>
              </w:rPr>
            </w:pPr>
            <w:r w:rsidRPr="00DE7B59">
              <w:rPr>
                <w:rFonts w:cs="Arial"/>
                <w:szCs w:val="18"/>
              </w:rPr>
              <w:t>≤ 40</w:t>
            </w:r>
          </w:p>
        </w:tc>
        <w:tc>
          <w:tcPr>
            <w:tcW w:w="771" w:type="dxa"/>
            <w:vAlign w:val="center"/>
          </w:tcPr>
          <w:p w14:paraId="479B9047" w14:textId="77777777" w:rsidR="0071322D" w:rsidRPr="00DE7B59" w:rsidRDefault="0071322D" w:rsidP="002F46B4">
            <w:pPr>
              <w:pStyle w:val="TAC"/>
              <w:rPr>
                <w:rFonts w:cs="Arial"/>
                <w:szCs w:val="18"/>
              </w:rPr>
            </w:pPr>
            <w:r w:rsidRPr="00DE7B59">
              <w:rPr>
                <w:rFonts w:cs="Arial"/>
                <w:szCs w:val="18"/>
              </w:rPr>
              <w:t>86</w:t>
            </w:r>
          </w:p>
        </w:tc>
        <w:tc>
          <w:tcPr>
            <w:tcW w:w="1016" w:type="dxa"/>
            <w:vAlign w:val="center"/>
          </w:tcPr>
          <w:p w14:paraId="35FADEA4" w14:textId="77777777" w:rsidR="0071322D" w:rsidRPr="00DE7B59" w:rsidRDefault="0071322D" w:rsidP="002F46B4">
            <w:pPr>
              <w:pStyle w:val="TAC"/>
              <w:rPr>
                <w:rFonts w:cs="Arial"/>
                <w:szCs w:val="18"/>
              </w:rPr>
            </w:pPr>
            <w:r w:rsidRPr="00DE7B59">
              <w:rPr>
                <w:rFonts w:cs="Arial"/>
                <w:szCs w:val="18"/>
              </w:rPr>
              <w:t>≤ 2234</w:t>
            </w:r>
          </w:p>
        </w:tc>
        <w:tc>
          <w:tcPr>
            <w:tcW w:w="771" w:type="dxa"/>
            <w:vAlign w:val="center"/>
          </w:tcPr>
          <w:p w14:paraId="743C142A" w14:textId="77777777" w:rsidR="0071322D" w:rsidRPr="00DE7B59" w:rsidRDefault="0071322D" w:rsidP="002F46B4">
            <w:pPr>
              <w:pStyle w:val="TAC"/>
              <w:rPr>
                <w:rFonts w:cs="Arial"/>
                <w:szCs w:val="18"/>
              </w:rPr>
            </w:pPr>
            <w:r w:rsidRPr="00DE7B59">
              <w:rPr>
                <w:rFonts w:cs="Arial"/>
                <w:szCs w:val="18"/>
              </w:rPr>
              <w:t>150</w:t>
            </w:r>
          </w:p>
        </w:tc>
        <w:tc>
          <w:tcPr>
            <w:tcW w:w="1261" w:type="dxa"/>
            <w:vAlign w:val="center"/>
          </w:tcPr>
          <w:p w14:paraId="3FDE8040" w14:textId="77777777" w:rsidR="0071322D" w:rsidRPr="00DE7B59" w:rsidRDefault="0071322D" w:rsidP="002F46B4">
            <w:pPr>
              <w:pStyle w:val="TAC"/>
              <w:rPr>
                <w:rFonts w:cs="Arial"/>
                <w:szCs w:val="18"/>
              </w:rPr>
            </w:pPr>
            <w:r w:rsidRPr="00DE7B59">
              <w:rPr>
                <w:rFonts w:cs="Arial"/>
                <w:szCs w:val="18"/>
              </w:rPr>
              <w:t>≤ 125030</w:t>
            </w:r>
          </w:p>
        </w:tc>
        <w:tc>
          <w:tcPr>
            <w:tcW w:w="771" w:type="dxa"/>
            <w:vAlign w:val="center"/>
          </w:tcPr>
          <w:p w14:paraId="55EAEDCB" w14:textId="77777777" w:rsidR="0071322D" w:rsidRPr="00DE7B59" w:rsidRDefault="0071322D" w:rsidP="002F46B4">
            <w:pPr>
              <w:pStyle w:val="TAC"/>
              <w:rPr>
                <w:rFonts w:cs="Arial"/>
                <w:szCs w:val="18"/>
              </w:rPr>
            </w:pPr>
            <w:r w:rsidRPr="00DE7B59">
              <w:rPr>
                <w:rFonts w:cs="Arial"/>
                <w:szCs w:val="18"/>
              </w:rPr>
              <w:t>214</w:t>
            </w:r>
          </w:p>
        </w:tc>
        <w:tc>
          <w:tcPr>
            <w:tcW w:w="1507" w:type="dxa"/>
            <w:vAlign w:val="center"/>
          </w:tcPr>
          <w:p w14:paraId="30B156B8" w14:textId="77777777" w:rsidR="0071322D" w:rsidRPr="00DE7B59" w:rsidRDefault="0071322D" w:rsidP="002F46B4">
            <w:pPr>
              <w:pStyle w:val="TAC"/>
              <w:rPr>
                <w:rFonts w:cs="Arial"/>
                <w:szCs w:val="18"/>
              </w:rPr>
            </w:pPr>
            <w:r w:rsidRPr="00DE7B59">
              <w:rPr>
                <w:rFonts w:cs="Arial"/>
                <w:szCs w:val="18"/>
              </w:rPr>
              <w:t>≤ 6999582</w:t>
            </w:r>
          </w:p>
        </w:tc>
      </w:tr>
      <w:tr w:rsidR="0071322D" w:rsidRPr="00DE7B59" w14:paraId="11F87C88" w14:textId="77777777" w:rsidTr="002F46B4">
        <w:trPr>
          <w:trHeight w:val="170"/>
          <w:jc w:val="center"/>
        </w:trPr>
        <w:tc>
          <w:tcPr>
            <w:tcW w:w="770" w:type="dxa"/>
            <w:vAlign w:val="center"/>
          </w:tcPr>
          <w:p w14:paraId="48F52021" w14:textId="77777777" w:rsidR="0071322D" w:rsidRPr="00DE7B59" w:rsidRDefault="0071322D" w:rsidP="002F46B4">
            <w:pPr>
              <w:pStyle w:val="TAC"/>
              <w:rPr>
                <w:rFonts w:cs="Arial"/>
                <w:szCs w:val="18"/>
              </w:rPr>
            </w:pPr>
            <w:r w:rsidRPr="00DE7B59">
              <w:rPr>
                <w:rFonts w:cs="Arial"/>
                <w:szCs w:val="18"/>
              </w:rPr>
              <w:t>23</w:t>
            </w:r>
          </w:p>
        </w:tc>
        <w:tc>
          <w:tcPr>
            <w:tcW w:w="1016" w:type="dxa"/>
            <w:vAlign w:val="center"/>
          </w:tcPr>
          <w:p w14:paraId="7EDE5F3C" w14:textId="77777777" w:rsidR="0071322D" w:rsidRPr="00DE7B59" w:rsidRDefault="0071322D" w:rsidP="002F46B4">
            <w:pPr>
              <w:pStyle w:val="TAC"/>
              <w:rPr>
                <w:rFonts w:cs="Arial"/>
                <w:szCs w:val="18"/>
              </w:rPr>
            </w:pPr>
            <w:r w:rsidRPr="00DE7B59">
              <w:rPr>
                <w:rFonts w:cs="Arial"/>
                <w:szCs w:val="18"/>
              </w:rPr>
              <w:t>≤ 43</w:t>
            </w:r>
          </w:p>
        </w:tc>
        <w:tc>
          <w:tcPr>
            <w:tcW w:w="771" w:type="dxa"/>
            <w:vAlign w:val="center"/>
          </w:tcPr>
          <w:p w14:paraId="33F88B6A" w14:textId="77777777" w:rsidR="0071322D" w:rsidRPr="00DE7B59" w:rsidRDefault="0071322D" w:rsidP="002F46B4">
            <w:pPr>
              <w:pStyle w:val="TAC"/>
              <w:rPr>
                <w:rFonts w:cs="Arial"/>
                <w:szCs w:val="18"/>
              </w:rPr>
            </w:pPr>
            <w:r w:rsidRPr="00DE7B59">
              <w:rPr>
                <w:rFonts w:cs="Arial"/>
                <w:szCs w:val="18"/>
              </w:rPr>
              <w:t>87</w:t>
            </w:r>
          </w:p>
        </w:tc>
        <w:tc>
          <w:tcPr>
            <w:tcW w:w="1016" w:type="dxa"/>
            <w:vAlign w:val="center"/>
          </w:tcPr>
          <w:p w14:paraId="61093CD8" w14:textId="77777777" w:rsidR="0071322D" w:rsidRPr="00DE7B59" w:rsidRDefault="0071322D" w:rsidP="002F46B4">
            <w:pPr>
              <w:pStyle w:val="TAC"/>
              <w:rPr>
                <w:rFonts w:cs="Arial"/>
                <w:szCs w:val="18"/>
              </w:rPr>
            </w:pPr>
            <w:r w:rsidRPr="00DE7B59">
              <w:rPr>
                <w:rFonts w:cs="Arial"/>
                <w:szCs w:val="18"/>
              </w:rPr>
              <w:t>≤ 2379</w:t>
            </w:r>
          </w:p>
        </w:tc>
        <w:tc>
          <w:tcPr>
            <w:tcW w:w="771" w:type="dxa"/>
            <w:vAlign w:val="center"/>
          </w:tcPr>
          <w:p w14:paraId="3A70146B" w14:textId="77777777" w:rsidR="0071322D" w:rsidRPr="00DE7B59" w:rsidRDefault="0071322D" w:rsidP="002F46B4">
            <w:pPr>
              <w:pStyle w:val="TAC"/>
              <w:rPr>
                <w:rFonts w:cs="Arial"/>
                <w:szCs w:val="18"/>
              </w:rPr>
            </w:pPr>
            <w:r w:rsidRPr="00DE7B59">
              <w:rPr>
                <w:rFonts w:cs="Arial"/>
                <w:szCs w:val="18"/>
              </w:rPr>
              <w:t>151</w:t>
            </w:r>
          </w:p>
        </w:tc>
        <w:tc>
          <w:tcPr>
            <w:tcW w:w="1261" w:type="dxa"/>
            <w:vAlign w:val="center"/>
          </w:tcPr>
          <w:p w14:paraId="78CC2090" w14:textId="77777777" w:rsidR="0071322D" w:rsidRPr="00DE7B59" w:rsidRDefault="0071322D" w:rsidP="002F46B4">
            <w:pPr>
              <w:pStyle w:val="TAC"/>
              <w:rPr>
                <w:rFonts w:cs="Arial"/>
                <w:szCs w:val="18"/>
              </w:rPr>
            </w:pPr>
            <w:r w:rsidRPr="00DE7B59">
              <w:rPr>
                <w:rFonts w:cs="Arial"/>
                <w:szCs w:val="18"/>
              </w:rPr>
              <w:t>≤ 133146</w:t>
            </w:r>
          </w:p>
        </w:tc>
        <w:tc>
          <w:tcPr>
            <w:tcW w:w="771" w:type="dxa"/>
            <w:vAlign w:val="center"/>
          </w:tcPr>
          <w:p w14:paraId="4A0A3065" w14:textId="77777777" w:rsidR="0071322D" w:rsidRPr="00DE7B59" w:rsidRDefault="0071322D" w:rsidP="002F46B4">
            <w:pPr>
              <w:pStyle w:val="TAC"/>
              <w:rPr>
                <w:rFonts w:cs="Arial"/>
                <w:szCs w:val="18"/>
              </w:rPr>
            </w:pPr>
            <w:r w:rsidRPr="00DE7B59">
              <w:rPr>
                <w:rFonts w:cs="Arial"/>
                <w:szCs w:val="18"/>
              </w:rPr>
              <w:t>215</w:t>
            </w:r>
          </w:p>
        </w:tc>
        <w:tc>
          <w:tcPr>
            <w:tcW w:w="1507" w:type="dxa"/>
            <w:vAlign w:val="center"/>
          </w:tcPr>
          <w:p w14:paraId="03EF64BE" w14:textId="77777777" w:rsidR="0071322D" w:rsidRPr="00DE7B59" w:rsidRDefault="0071322D" w:rsidP="002F46B4">
            <w:pPr>
              <w:pStyle w:val="TAC"/>
              <w:rPr>
                <w:rFonts w:cs="Arial"/>
                <w:szCs w:val="18"/>
              </w:rPr>
            </w:pPr>
            <w:r w:rsidRPr="00DE7B59">
              <w:rPr>
                <w:rFonts w:cs="Arial"/>
                <w:szCs w:val="18"/>
              </w:rPr>
              <w:t>≤ 7453933</w:t>
            </w:r>
          </w:p>
        </w:tc>
      </w:tr>
      <w:tr w:rsidR="0071322D" w:rsidRPr="00DE7B59" w14:paraId="422600E3" w14:textId="77777777" w:rsidTr="002F46B4">
        <w:trPr>
          <w:trHeight w:val="170"/>
          <w:jc w:val="center"/>
        </w:trPr>
        <w:tc>
          <w:tcPr>
            <w:tcW w:w="770" w:type="dxa"/>
            <w:vAlign w:val="center"/>
          </w:tcPr>
          <w:p w14:paraId="04CE2708" w14:textId="77777777" w:rsidR="0071322D" w:rsidRPr="00DE7B59" w:rsidRDefault="0071322D" w:rsidP="002F46B4">
            <w:pPr>
              <w:pStyle w:val="TAC"/>
              <w:rPr>
                <w:rFonts w:cs="Arial"/>
                <w:szCs w:val="18"/>
              </w:rPr>
            </w:pPr>
            <w:r w:rsidRPr="00DE7B59">
              <w:rPr>
                <w:rFonts w:cs="Arial"/>
                <w:szCs w:val="18"/>
              </w:rPr>
              <w:t>24</w:t>
            </w:r>
          </w:p>
        </w:tc>
        <w:tc>
          <w:tcPr>
            <w:tcW w:w="1016" w:type="dxa"/>
            <w:vAlign w:val="center"/>
          </w:tcPr>
          <w:p w14:paraId="73BC052A" w14:textId="77777777" w:rsidR="0071322D" w:rsidRPr="00DE7B59" w:rsidRDefault="0071322D" w:rsidP="002F46B4">
            <w:pPr>
              <w:pStyle w:val="TAC"/>
              <w:rPr>
                <w:rFonts w:cs="Arial"/>
                <w:szCs w:val="18"/>
              </w:rPr>
            </w:pPr>
            <w:r w:rsidRPr="00DE7B59">
              <w:rPr>
                <w:rFonts w:cs="Arial"/>
                <w:szCs w:val="18"/>
              </w:rPr>
              <w:t>≤ 46</w:t>
            </w:r>
          </w:p>
        </w:tc>
        <w:tc>
          <w:tcPr>
            <w:tcW w:w="771" w:type="dxa"/>
            <w:vAlign w:val="center"/>
          </w:tcPr>
          <w:p w14:paraId="0F1F235B" w14:textId="77777777" w:rsidR="0071322D" w:rsidRPr="00DE7B59" w:rsidRDefault="0071322D" w:rsidP="002F46B4">
            <w:pPr>
              <w:pStyle w:val="TAC"/>
              <w:rPr>
                <w:rFonts w:cs="Arial"/>
                <w:szCs w:val="18"/>
              </w:rPr>
            </w:pPr>
            <w:r w:rsidRPr="00DE7B59">
              <w:rPr>
                <w:rFonts w:cs="Arial"/>
                <w:szCs w:val="18"/>
              </w:rPr>
              <w:t>88</w:t>
            </w:r>
          </w:p>
        </w:tc>
        <w:tc>
          <w:tcPr>
            <w:tcW w:w="1016" w:type="dxa"/>
            <w:vAlign w:val="center"/>
          </w:tcPr>
          <w:p w14:paraId="389C20B7" w14:textId="77777777" w:rsidR="0071322D" w:rsidRPr="00DE7B59" w:rsidRDefault="0071322D" w:rsidP="002F46B4">
            <w:pPr>
              <w:pStyle w:val="TAC"/>
              <w:rPr>
                <w:rFonts w:cs="Arial"/>
                <w:szCs w:val="18"/>
              </w:rPr>
            </w:pPr>
            <w:r w:rsidRPr="00DE7B59">
              <w:rPr>
                <w:rFonts w:cs="Arial"/>
                <w:szCs w:val="18"/>
              </w:rPr>
              <w:t>≤ 2533</w:t>
            </w:r>
          </w:p>
        </w:tc>
        <w:tc>
          <w:tcPr>
            <w:tcW w:w="771" w:type="dxa"/>
            <w:vAlign w:val="center"/>
          </w:tcPr>
          <w:p w14:paraId="589FF155" w14:textId="77777777" w:rsidR="0071322D" w:rsidRPr="00DE7B59" w:rsidRDefault="0071322D" w:rsidP="002F46B4">
            <w:pPr>
              <w:pStyle w:val="TAC"/>
              <w:rPr>
                <w:rFonts w:cs="Arial"/>
                <w:szCs w:val="18"/>
              </w:rPr>
            </w:pPr>
            <w:r w:rsidRPr="00DE7B59">
              <w:rPr>
                <w:rFonts w:cs="Arial"/>
                <w:szCs w:val="18"/>
              </w:rPr>
              <w:t>152</w:t>
            </w:r>
          </w:p>
        </w:tc>
        <w:tc>
          <w:tcPr>
            <w:tcW w:w="1261" w:type="dxa"/>
            <w:vAlign w:val="center"/>
          </w:tcPr>
          <w:p w14:paraId="0AFA3674" w14:textId="77777777" w:rsidR="0071322D" w:rsidRPr="00DE7B59" w:rsidRDefault="0071322D" w:rsidP="002F46B4">
            <w:pPr>
              <w:pStyle w:val="TAC"/>
              <w:rPr>
                <w:rFonts w:cs="Arial"/>
                <w:szCs w:val="18"/>
              </w:rPr>
            </w:pPr>
            <w:r w:rsidRPr="00DE7B59">
              <w:rPr>
                <w:rFonts w:cs="Arial"/>
                <w:szCs w:val="18"/>
              </w:rPr>
              <w:t>≤ 141789</w:t>
            </w:r>
          </w:p>
        </w:tc>
        <w:tc>
          <w:tcPr>
            <w:tcW w:w="771" w:type="dxa"/>
            <w:vAlign w:val="center"/>
          </w:tcPr>
          <w:p w14:paraId="3C07BB2F" w14:textId="77777777" w:rsidR="0071322D" w:rsidRPr="00DE7B59" w:rsidRDefault="0071322D" w:rsidP="002F46B4">
            <w:pPr>
              <w:pStyle w:val="TAC"/>
              <w:rPr>
                <w:rFonts w:cs="Arial"/>
                <w:szCs w:val="18"/>
              </w:rPr>
            </w:pPr>
            <w:r w:rsidRPr="00DE7B59">
              <w:rPr>
                <w:rFonts w:cs="Arial"/>
                <w:szCs w:val="18"/>
              </w:rPr>
              <w:t>216</w:t>
            </w:r>
          </w:p>
        </w:tc>
        <w:tc>
          <w:tcPr>
            <w:tcW w:w="1507" w:type="dxa"/>
            <w:vAlign w:val="center"/>
          </w:tcPr>
          <w:p w14:paraId="0FA4D903" w14:textId="77777777" w:rsidR="0071322D" w:rsidRPr="00DE7B59" w:rsidRDefault="0071322D" w:rsidP="002F46B4">
            <w:pPr>
              <w:pStyle w:val="TAC"/>
              <w:rPr>
                <w:rFonts w:cs="Arial"/>
                <w:szCs w:val="18"/>
              </w:rPr>
            </w:pPr>
            <w:r w:rsidRPr="00DE7B59">
              <w:rPr>
                <w:rFonts w:cs="Arial"/>
                <w:szCs w:val="18"/>
              </w:rPr>
              <w:t>≤ 7937777</w:t>
            </w:r>
          </w:p>
        </w:tc>
      </w:tr>
      <w:tr w:rsidR="0071322D" w:rsidRPr="00DE7B59" w14:paraId="075F3B24" w14:textId="77777777" w:rsidTr="002F46B4">
        <w:trPr>
          <w:trHeight w:val="170"/>
          <w:jc w:val="center"/>
        </w:trPr>
        <w:tc>
          <w:tcPr>
            <w:tcW w:w="770" w:type="dxa"/>
            <w:vAlign w:val="center"/>
          </w:tcPr>
          <w:p w14:paraId="46FCD22A" w14:textId="77777777" w:rsidR="0071322D" w:rsidRPr="00DE7B59" w:rsidRDefault="0071322D" w:rsidP="002F46B4">
            <w:pPr>
              <w:pStyle w:val="TAC"/>
              <w:rPr>
                <w:rFonts w:cs="Arial"/>
                <w:szCs w:val="18"/>
              </w:rPr>
            </w:pPr>
            <w:r w:rsidRPr="00DE7B59">
              <w:rPr>
                <w:rFonts w:cs="Arial"/>
                <w:szCs w:val="18"/>
              </w:rPr>
              <w:t>25</w:t>
            </w:r>
          </w:p>
        </w:tc>
        <w:tc>
          <w:tcPr>
            <w:tcW w:w="1016" w:type="dxa"/>
            <w:vAlign w:val="center"/>
          </w:tcPr>
          <w:p w14:paraId="6C177CF5" w14:textId="77777777" w:rsidR="0071322D" w:rsidRPr="00DE7B59" w:rsidRDefault="0071322D" w:rsidP="002F46B4">
            <w:pPr>
              <w:pStyle w:val="TAC"/>
              <w:rPr>
                <w:rFonts w:cs="Arial"/>
                <w:szCs w:val="18"/>
              </w:rPr>
            </w:pPr>
            <w:r w:rsidRPr="00DE7B59">
              <w:rPr>
                <w:rFonts w:cs="Arial"/>
                <w:szCs w:val="18"/>
              </w:rPr>
              <w:t>≤ 49</w:t>
            </w:r>
          </w:p>
        </w:tc>
        <w:tc>
          <w:tcPr>
            <w:tcW w:w="771" w:type="dxa"/>
            <w:vAlign w:val="center"/>
          </w:tcPr>
          <w:p w14:paraId="5C21ABD4" w14:textId="77777777" w:rsidR="0071322D" w:rsidRPr="00DE7B59" w:rsidRDefault="0071322D" w:rsidP="002F46B4">
            <w:pPr>
              <w:pStyle w:val="TAC"/>
              <w:rPr>
                <w:rFonts w:cs="Arial"/>
                <w:szCs w:val="18"/>
              </w:rPr>
            </w:pPr>
            <w:r w:rsidRPr="00DE7B59">
              <w:rPr>
                <w:rFonts w:cs="Arial"/>
                <w:szCs w:val="18"/>
              </w:rPr>
              <w:t>89</w:t>
            </w:r>
          </w:p>
        </w:tc>
        <w:tc>
          <w:tcPr>
            <w:tcW w:w="1016" w:type="dxa"/>
            <w:vAlign w:val="center"/>
          </w:tcPr>
          <w:p w14:paraId="12C9C25A" w14:textId="77777777" w:rsidR="0071322D" w:rsidRPr="00DE7B59" w:rsidRDefault="0071322D" w:rsidP="002F46B4">
            <w:pPr>
              <w:pStyle w:val="TAC"/>
              <w:rPr>
                <w:rFonts w:cs="Arial"/>
                <w:szCs w:val="18"/>
              </w:rPr>
            </w:pPr>
            <w:r w:rsidRPr="00DE7B59">
              <w:rPr>
                <w:rFonts w:cs="Arial"/>
                <w:szCs w:val="18"/>
              </w:rPr>
              <w:t>≤ 2698</w:t>
            </w:r>
          </w:p>
        </w:tc>
        <w:tc>
          <w:tcPr>
            <w:tcW w:w="771" w:type="dxa"/>
            <w:vAlign w:val="center"/>
          </w:tcPr>
          <w:p w14:paraId="6131C478" w14:textId="77777777" w:rsidR="0071322D" w:rsidRPr="00DE7B59" w:rsidRDefault="0071322D" w:rsidP="002F46B4">
            <w:pPr>
              <w:pStyle w:val="TAC"/>
              <w:rPr>
                <w:rFonts w:cs="Arial"/>
                <w:szCs w:val="18"/>
              </w:rPr>
            </w:pPr>
            <w:r w:rsidRPr="00DE7B59">
              <w:rPr>
                <w:rFonts w:cs="Arial"/>
                <w:szCs w:val="18"/>
              </w:rPr>
              <w:t>153</w:t>
            </w:r>
          </w:p>
        </w:tc>
        <w:tc>
          <w:tcPr>
            <w:tcW w:w="1261" w:type="dxa"/>
            <w:vAlign w:val="center"/>
          </w:tcPr>
          <w:p w14:paraId="4D4B1E43" w14:textId="77777777" w:rsidR="0071322D" w:rsidRPr="00DE7B59" w:rsidRDefault="0071322D" w:rsidP="002F46B4">
            <w:pPr>
              <w:pStyle w:val="TAC"/>
              <w:rPr>
                <w:rFonts w:cs="Arial"/>
                <w:szCs w:val="18"/>
              </w:rPr>
            </w:pPr>
            <w:r w:rsidRPr="00DE7B59">
              <w:rPr>
                <w:rFonts w:cs="Arial"/>
                <w:szCs w:val="18"/>
              </w:rPr>
              <w:t>≤ 150992</w:t>
            </w:r>
          </w:p>
        </w:tc>
        <w:tc>
          <w:tcPr>
            <w:tcW w:w="771" w:type="dxa"/>
            <w:vAlign w:val="center"/>
          </w:tcPr>
          <w:p w14:paraId="55D4D50B" w14:textId="77777777" w:rsidR="0071322D" w:rsidRPr="00DE7B59" w:rsidRDefault="0071322D" w:rsidP="002F46B4">
            <w:pPr>
              <w:pStyle w:val="TAC"/>
              <w:rPr>
                <w:rFonts w:cs="Arial"/>
                <w:szCs w:val="18"/>
              </w:rPr>
            </w:pPr>
            <w:r w:rsidRPr="00DE7B59">
              <w:rPr>
                <w:rFonts w:cs="Arial"/>
                <w:szCs w:val="18"/>
              </w:rPr>
              <w:t>217</w:t>
            </w:r>
          </w:p>
        </w:tc>
        <w:tc>
          <w:tcPr>
            <w:tcW w:w="1507" w:type="dxa"/>
            <w:vAlign w:val="center"/>
          </w:tcPr>
          <w:p w14:paraId="60FDE5A1" w14:textId="77777777" w:rsidR="0071322D" w:rsidRPr="00DE7B59" w:rsidRDefault="0071322D" w:rsidP="002F46B4">
            <w:pPr>
              <w:pStyle w:val="TAC"/>
              <w:rPr>
                <w:rFonts w:cs="Arial"/>
                <w:szCs w:val="18"/>
              </w:rPr>
            </w:pPr>
            <w:r w:rsidRPr="00DE7B59">
              <w:rPr>
                <w:rFonts w:cs="Arial"/>
                <w:szCs w:val="18"/>
              </w:rPr>
              <w:t>≤ 8453028</w:t>
            </w:r>
          </w:p>
        </w:tc>
      </w:tr>
      <w:tr w:rsidR="0071322D" w:rsidRPr="00DE7B59" w14:paraId="6715E500" w14:textId="77777777" w:rsidTr="002F46B4">
        <w:trPr>
          <w:trHeight w:val="170"/>
          <w:jc w:val="center"/>
        </w:trPr>
        <w:tc>
          <w:tcPr>
            <w:tcW w:w="770" w:type="dxa"/>
            <w:vAlign w:val="center"/>
          </w:tcPr>
          <w:p w14:paraId="6B6C8BE6" w14:textId="77777777" w:rsidR="0071322D" w:rsidRPr="00DE7B59" w:rsidRDefault="0071322D" w:rsidP="002F46B4">
            <w:pPr>
              <w:pStyle w:val="TAC"/>
              <w:rPr>
                <w:rFonts w:cs="Arial"/>
                <w:szCs w:val="18"/>
              </w:rPr>
            </w:pPr>
            <w:r w:rsidRPr="00DE7B59">
              <w:rPr>
                <w:rFonts w:cs="Arial"/>
                <w:szCs w:val="18"/>
              </w:rPr>
              <w:t>26</w:t>
            </w:r>
          </w:p>
        </w:tc>
        <w:tc>
          <w:tcPr>
            <w:tcW w:w="1016" w:type="dxa"/>
            <w:vAlign w:val="center"/>
          </w:tcPr>
          <w:p w14:paraId="3E3FDCC2" w14:textId="77777777" w:rsidR="0071322D" w:rsidRPr="00DE7B59" w:rsidRDefault="0071322D" w:rsidP="002F46B4">
            <w:pPr>
              <w:pStyle w:val="TAC"/>
              <w:rPr>
                <w:rFonts w:cs="Arial"/>
                <w:szCs w:val="18"/>
              </w:rPr>
            </w:pPr>
            <w:r w:rsidRPr="00DE7B59">
              <w:rPr>
                <w:rFonts w:cs="Arial"/>
                <w:szCs w:val="18"/>
              </w:rPr>
              <w:t>≤ 52</w:t>
            </w:r>
          </w:p>
        </w:tc>
        <w:tc>
          <w:tcPr>
            <w:tcW w:w="771" w:type="dxa"/>
            <w:vAlign w:val="center"/>
          </w:tcPr>
          <w:p w14:paraId="3304CF07" w14:textId="77777777" w:rsidR="0071322D" w:rsidRPr="00DE7B59" w:rsidRDefault="0071322D" w:rsidP="002F46B4">
            <w:pPr>
              <w:pStyle w:val="TAC"/>
              <w:rPr>
                <w:rFonts w:cs="Arial"/>
                <w:szCs w:val="18"/>
              </w:rPr>
            </w:pPr>
            <w:r w:rsidRPr="00DE7B59">
              <w:rPr>
                <w:rFonts w:cs="Arial"/>
                <w:szCs w:val="18"/>
              </w:rPr>
              <w:t>90</w:t>
            </w:r>
          </w:p>
        </w:tc>
        <w:tc>
          <w:tcPr>
            <w:tcW w:w="1016" w:type="dxa"/>
            <w:vAlign w:val="center"/>
          </w:tcPr>
          <w:p w14:paraId="5A86FD22" w14:textId="77777777" w:rsidR="0071322D" w:rsidRPr="00DE7B59" w:rsidRDefault="0071322D" w:rsidP="002F46B4">
            <w:pPr>
              <w:pStyle w:val="TAC"/>
              <w:rPr>
                <w:rFonts w:cs="Arial"/>
                <w:szCs w:val="18"/>
              </w:rPr>
            </w:pPr>
            <w:r w:rsidRPr="00DE7B59">
              <w:rPr>
                <w:rFonts w:cs="Arial"/>
                <w:szCs w:val="18"/>
              </w:rPr>
              <w:t>≤ 2873</w:t>
            </w:r>
          </w:p>
        </w:tc>
        <w:tc>
          <w:tcPr>
            <w:tcW w:w="771" w:type="dxa"/>
            <w:vAlign w:val="center"/>
          </w:tcPr>
          <w:p w14:paraId="07A9E708" w14:textId="77777777" w:rsidR="0071322D" w:rsidRPr="00DE7B59" w:rsidRDefault="0071322D" w:rsidP="002F46B4">
            <w:pPr>
              <w:pStyle w:val="TAC"/>
              <w:rPr>
                <w:rFonts w:cs="Arial"/>
                <w:szCs w:val="18"/>
              </w:rPr>
            </w:pPr>
            <w:r w:rsidRPr="00DE7B59">
              <w:rPr>
                <w:rFonts w:cs="Arial"/>
                <w:szCs w:val="18"/>
              </w:rPr>
              <w:t>154</w:t>
            </w:r>
          </w:p>
        </w:tc>
        <w:tc>
          <w:tcPr>
            <w:tcW w:w="1261" w:type="dxa"/>
            <w:vAlign w:val="center"/>
          </w:tcPr>
          <w:p w14:paraId="1C10E40B" w14:textId="77777777" w:rsidR="0071322D" w:rsidRPr="00DE7B59" w:rsidRDefault="0071322D" w:rsidP="002F46B4">
            <w:pPr>
              <w:pStyle w:val="TAC"/>
              <w:rPr>
                <w:rFonts w:cs="Arial"/>
                <w:szCs w:val="18"/>
              </w:rPr>
            </w:pPr>
            <w:r w:rsidRPr="00DE7B59">
              <w:rPr>
                <w:rFonts w:cs="Arial"/>
                <w:szCs w:val="18"/>
              </w:rPr>
              <w:t>≤ 160793</w:t>
            </w:r>
          </w:p>
        </w:tc>
        <w:tc>
          <w:tcPr>
            <w:tcW w:w="771" w:type="dxa"/>
            <w:vAlign w:val="center"/>
          </w:tcPr>
          <w:p w14:paraId="4F092E12" w14:textId="77777777" w:rsidR="0071322D" w:rsidRPr="00DE7B59" w:rsidRDefault="0071322D" w:rsidP="002F46B4">
            <w:pPr>
              <w:pStyle w:val="TAC"/>
              <w:rPr>
                <w:rFonts w:cs="Arial"/>
                <w:szCs w:val="18"/>
              </w:rPr>
            </w:pPr>
            <w:r w:rsidRPr="00DE7B59">
              <w:rPr>
                <w:rFonts w:cs="Arial"/>
                <w:szCs w:val="18"/>
              </w:rPr>
              <w:t>218</w:t>
            </w:r>
          </w:p>
        </w:tc>
        <w:tc>
          <w:tcPr>
            <w:tcW w:w="1507" w:type="dxa"/>
            <w:vAlign w:val="center"/>
          </w:tcPr>
          <w:p w14:paraId="2E394B98" w14:textId="77777777" w:rsidR="0071322D" w:rsidRPr="00DE7B59" w:rsidRDefault="0071322D" w:rsidP="002F46B4">
            <w:pPr>
              <w:pStyle w:val="TAC"/>
              <w:rPr>
                <w:rFonts w:cs="Arial"/>
                <w:szCs w:val="18"/>
              </w:rPr>
            </w:pPr>
            <w:r w:rsidRPr="00DE7B59">
              <w:rPr>
                <w:rFonts w:cs="Arial"/>
                <w:szCs w:val="18"/>
              </w:rPr>
              <w:t>≤ 9001725</w:t>
            </w:r>
          </w:p>
        </w:tc>
      </w:tr>
      <w:tr w:rsidR="0071322D" w:rsidRPr="00DE7B59" w14:paraId="42655B61" w14:textId="77777777" w:rsidTr="002F46B4">
        <w:trPr>
          <w:trHeight w:val="170"/>
          <w:jc w:val="center"/>
        </w:trPr>
        <w:tc>
          <w:tcPr>
            <w:tcW w:w="770" w:type="dxa"/>
            <w:vAlign w:val="center"/>
          </w:tcPr>
          <w:p w14:paraId="4DFF2896" w14:textId="77777777" w:rsidR="0071322D" w:rsidRPr="00DE7B59" w:rsidRDefault="0071322D" w:rsidP="002F46B4">
            <w:pPr>
              <w:pStyle w:val="TAC"/>
              <w:rPr>
                <w:rFonts w:cs="Arial"/>
                <w:szCs w:val="18"/>
              </w:rPr>
            </w:pPr>
            <w:r w:rsidRPr="00DE7B59">
              <w:rPr>
                <w:rFonts w:cs="Arial"/>
                <w:szCs w:val="18"/>
              </w:rPr>
              <w:t>27</w:t>
            </w:r>
          </w:p>
        </w:tc>
        <w:tc>
          <w:tcPr>
            <w:tcW w:w="1016" w:type="dxa"/>
            <w:vAlign w:val="center"/>
          </w:tcPr>
          <w:p w14:paraId="50C4D86F" w14:textId="77777777" w:rsidR="0071322D" w:rsidRPr="00DE7B59" w:rsidRDefault="0071322D" w:rsidP="002F46B4">
            <w:pPr>
              <w:pStyle w:val="TAC"/>
              <w:rPr>
                <w:rFonts w:cs="Arial"/>
                <w:szCs w:val="18"/>
              </w:rPr>
            </w:pPr>
            <w:r w:rsidRPr="00DE7B59">
              <w:rPr>
                <w:rFonts w:cs="Arial"/>
                <w:szCs w:val="18"/>
              </w:rPr>
              <w:t>≤ 55</w:t>
            </w:r>
          </w:p>
        </w:tc>
        <w:tc>
          <w:tcPr>
            <w:tcW w:w="771" w:type="dxa"/>
            <w:vAlign w:val="center"/>
          </w:tcPr>
          <w:p w14:paraId="2AB00147" w14:textId="77777777" w:rsidR="0071322D" w:rsidRPr="00DE7B59" w:rsidRDefault="0071322D" w:rsidP="002F46B4">
            <w:pPr>
              <w:pStyle w:val="TAC"/>
              <w:rPr>
                <w:rFonts w:cs="Arial"/>
                <w:szCs w:val="18"/>
              </w:rPr>
            </w:pPr>
            <w:r w:rsidRPr="00DE7B59">
              <w:rPr>
                <w:rFonts w:cs="Arial"/>
                <w:szCs w:val="18"/>
              </w:rPr>
              <w:t>91</w:t>
            </w:r>
          </w:p>
        </w:tc>
        <w:tc>
          <w:tcPr>
            <w:tcW w:w="1016" w:type="dxa"/>
            <w:vAlign w:val="center"/>
          </w:tcPr>
          <w:p w14:paraId="3D2DCA4C" w14:textId="77777777" w:rsidR="0071322D" w:rsidRPr="00DE7B59" w:rsidRDefault="0071322D" w:rsidP="002F46B4">
            <w:pPr>
              <w:pStyle w:val="TAC"/>
              <w:rPr>
                <w:rFonts w:cs="Arial"/>
                <w:szCs w:val="18"/>
              </w:rPr>
            </w:pPr>
            <w:r w:rsidRPr="00DE7B59">
              <w:rPr>
                <w:rFonts w:cs="Arial"/>
                <w:szCs w:val="18"/>
              </w:rPr>
              <w:t>≤ 3059</w:t>
            </w:r>
          </w:p>
        </w:tc>
        <w:tc>
          <w:tcPr>
            <w:tcW w:w="771" w:type="dxa"/>
            <w:vAlign w:val="center"/>
          </w:tcPr>
          <w:p w14:paraId="20B6A6B8" w14:textId="77777777" w:rsidR="0071322D" w:rsidRPr="00DE7B59" w:rsidRDefault="0071322D" w:rsidP="002F46B4">
            <w:pPr>
              <w:pStyle w:val="TAC"/>
              <w:rPr>
                <w:rFonts w:cs="Arial"/>
                <w:szCs w:val="18"/>
              </w:rPr>
            </w:pPr>
            <w:r w:rsidRPr="00DE7B59">
              <w:rPr>
                <w:rFonts w:cs="Arial"/>
                <w:szCs w:val="18"/>
              </w:rPr>
              <w:t>155</w:t>
            </w:r>
          </w:p>
        </w:tc>
        <w:tc>
          <w:tcPr>
            <w:tcW w:w="1261" w:type="dxa"/>
            <w:vAlign w:val="center"/>
          </w:tcPr>
          <w:p w14:paraId="1A26A3E8" w14:textId="77777777" w:rsidR="0071322D" w:rsidRPr="00DE7B59" w:rsidRDefault="0071322D" w:rsidP="002F46B4">
            <w:pPr>
              <w:pStyle w:val="TAC"/>
              <w:rPr>
                <w:rFonts w:cs="Arial"/>
                <w:szCs w:val="18"/>
              </w:rPr>
            </w:pPr>
            <w:r w:rsidRPr="00DE7B59">
              <w:rPr>
                <w:rFonts w:cs="Arial"/>
                <w:szCs w:val="18"/>
              </w:rPr>
              <w:t>≤ 171231</w:t>
            </w:r>
          </w:p>
        </w:tc>
        <w:tc>
          <w:tcPr>
            <w:tcW w:w="771" w:type="dxa"/>
            <w:vAlign w:val="center"/>
          </w:tcPr>
          <w:p w14:paraId="576AC48F" w14:textId="77777777" w:rsidR="0071322D" w:rsidRPr="00DE7B59" w:rsidRDefault="0071322D" w:rsidP="002F46B4">
            <w:pPr>
              <w:pStyle w:val="TAC"/>
              <w:rPr>
                <w:rFonts w:cs="Arial"/>
                <w:szCs w:val="18"/>
              </w:rPr>
            </w:pPr>
            <w:r w:rsidRPr="00DE7B59">
              <w:rPr>
                <w:rFonts w:cs="Arial"/>
                <w:szCs w:val="18"/>
              </w:rPr>
              <w:t>219</w:t>
            </w:r>
          </w:p>
        </w:tc>
        <w:tc>
          <w:tcPr>
            <w:tcW w:w="1507" w:type="dxa"/>
            <w:vAlign w:val="center"/>
          </w:tcPr>
          <w:p w14:paraId="36039484" w14:textId="77777777" w:rsidR="0071322D" w:rsidRPr="00DE7B59" w:rsidRDefault="0071322D" w:rsidP="002F46B4">
            <w:pPr>
              <w:pStyle w:val="TAC"/>
              <w:rPr>
                <w:rFonts w:cs="Arial"/>
                <w:szCs w:val="18"/>
              </w:rPr>
            </w:pPr>
            <w:r w:rsidRPr="00DE7B59">
              <w:rPr>
                <w:rFonts w:cs="Arial"/>
                <w:szCs w:val="18"/>
              </w:rPr>
              <w:t>≤ 9586039</w:t>
            </w:r>
          </w:p>
        </w:tc>
      </w:tr>
      <w:tr w:rsidR="0071322D" w:rsidRPr="00DE7B59" w14:paraId="40B28AB7" w14:textId="77777777" w:rsidTr="002F46B4">
        <w:trPr>
          <w:trHeight w:val="170"/>
          <w:jc w:val="center"/>
        </w:trPr>
        <w:tc>
          <w:tcPr>
            <w:tcW w:w="770" w:type="dxa"/>
            <w:vAlign w:val="center"/>
          </w:tcPr>
          <w:p w14:paraId="456F6065" w14:textId="77777777" w:rsidR="0071322D" w:rsidRPr="00DE7B59" w:rsidRDefault="0071322D" w:rsidP="002F46B4">
            <w:pPr>
              <w:pStyle w:val="TAC"/>
              <w:rPr>
                <w:rFonts w:cs="Arial"/>
                <w:szCs w:val="18"/>
              </w:rPr>
            </w:pPr>
            <w:r w:rsidRPr="00DE7B59">
              <w:rPr>
                <w:rFonts w:cs="Arial"/>
                <w:szCs w:val="18"/>
              </w:rPr>
              <w:t>28</w:t>
            </w:r>
          </w:p>
        </w:tc>
        <w:tc>
          <w:tcPr>
            <w:tcW w:w="1016" w:type="dxa"/>
            <w:vAlign w:val="center"/>
          </w:tcPr>
          <w:p w14:paraId="5CD1D975" w14:textId="77777777" w:rsidR="0071322D" w:rsidRPr="00DE7B59" w:rsidRDefault="0071322D" w:rsidP="002F46B4">
            <w:pPr>
              <w:pStyle w:val="TAC"/>
              <w:rPr>
                <w:rFonts w:cs="Arial"/>
                <w:szCs w:val="18"/>
              </w:rPr>
            </w:pPr>
            <w:r w:rsidRPr="00DE7B59">
              <w:rPr>
                <w:rFonts w:cs="Arial"/>
                <w:szCs w:val="18"/>
              </w:rPr>
              <w:t>≤ 59</w:t>
            </w:r>
          </w:p>
        </w:tc>
        <w:tc>
          <w:tcPr>
            <w:tcW w:w="771" w:type="dxa"/>
            <w:vAlign w:val="center"/>
          </w:tcPr>
          <w:p w14:paraId="79904461" w14:textId="77777777" w:rsidR="0071322D" w:rsidRPr="00DE7B59" w:rsidRDefault="0071322D" w:rsidP="002F46B4">
            <w:pPr>
              <w:pStyle w:val="TAC"/>
              <w:rPr>
                <w:rFonts w:cs="Arial"/>
                <w:szCs w:val="18"/>
              </w:rPr>
            </w:pPr>
            <w:r w:rsidRPr="00DE7B59">
              <w:rPr>
                <w:rFonts w:cs="Arial"/>
                <w:szCs w:val="18"/>
              </w:rPr>
              <w:t>92</w:t>
            </w:r>
          </w:p>
        </w:tc>
        <w:tc>
          <w:tcPr>
            <w:tcW w:w="1016" w:type="dxa"/>
            <w:vAlign w:val="center"/>
          </w:tcPr>
          <w:p w14:paraId="2E9C2624" w14:textId="77777777" w:rsidR="0071322D" w:rsidRPr="00DE7B59" w:rsidRDefault="0071322D" w:rsidP="002F46B4">
            <w:pPr>
              <w:pStyle w:val="TAC"/>
              <w:rPr>
                <w:rFonts w:cs="Arial"/>
                <w:szCs w:val="18"/>
              </w:rPr>
            </w:pPr>
            <w:r w:rsidRPr="00DE7B59">
              <w:rPr>
                <w:rFonts w:cs="Arial"/>
                <w:szCs w:val="18"/>
              </w:rPr>
              <w:t>≤ 3258</w:t>
            </w:r>
          </w:p>
        </w:tc>
        <w:tc>
          <w:tcPr>
            <w:tcW w:w="771" w:type="dxa"/>
            <w:vAlign w:val="center"/>
          </w:tcPr>
          <w:p w14:paraId="376FF1F2" w14:textId="77777777" w:rsidR="0071322D" w:rsidRPr="00DE7B59" w:rsidRDefault="0071322D" w:rsidP="002F46B4">
            <w:pPr>
              <w:pStyle w:val="TAC"/>
              <w:rPr>
                <w:rFonts w:cs="Arial"/>
                <w:szCs w:val="18"/>
              </w:rPr>
            </w:pPr>
            <w:r w:rsidRPr="00DE7B59">
              <w:rPr>
                <w:rFonts w:cs="Arial"/>
                <w:szCs w:val="18"/>
              </w:rPr>
              <w:t>156</w:t>
            </w:r>
          </w:p>
        </w:tc>
        <w:tc>
          <w:tcPr>
            <w:tcW w:w="1261" w:type="dxa"/>
            <w:vAlign w:val="center"/>
          </w:tcPr>
          <w:p w14:paraId="5CA19399" w14:textId="77777777" w:rsidR="0071322D" w:rsidRPr="00DE7B59" w:rsidRDefault="0071322D" w:rsidP="002F46B4">
            <w:pPr>
              <w:pStyle w:val="TAC"/>
              <w:rPr>
                <w:rFonts w:cs="Arial"/>
                <w:szCs w:val="18"/>
              </w:rPr>
            </w:pPr>
            <w:r w:rsidRPr="00DE7B59">
              <w:rPr>
                <w:rFonts w:cs="Arial"/>
                <w:szCs w:val="18"/>
              </w:rPr>
              <w:t>≤ 182345</w:t>
            </w:r>
          </w:p>
        </w:tc>
        <w:tc>
          <w:tcPr>
            <w:tcW w:w="771" w:type="dxa"/>
            <w:vAlign w:val="center"/>
          </w:tcPr>
          <w:p w14:paraId="3DA847BF" w14:textId="77777777" w:rsidR="0071322D" w:rsidRPr="00DE7B59" w:rsidRDefault="0071322D" w:rsidP="002F46B4">
            <w:pPr>
              <w:pStyle w:val="TAC"/>
              <w:rPr>
                <w:rFonts w:cs="Arial"/>
                <w:szCs w:val="18"/>
              </w:rPr>
            </w:pPr>
            <w:r w:rsidRPr="00DE7B59">
              <w:rPr>
                <w:rFonts w:cs="Arial"/>
                <w:szCs w:val="18"/>
              </w:rPr>
              <w:t>220</w:t>
            </w:r>
          </w:p>
        </w:tc>
        <w:tc>
          <w:tcPr>
            <w:tcW w:w="1507" w:type="dxa"/>
            <w:vAlign w:val="center"/>
          </w:tcPr>
          <w:p w14:paraId="7BD54B31" w14:textId="77777777" w:rsidR="0071322D" w:rsidRPr="00DE7B59" w:rsidRDefault="0071322D" w:rsidP="002F46B4">
            <w:pPr>
              <w:pStyle w:val="TAC"/>
              <w:rPr>
                <w:rFonts w:cs="Arial"/>
                <w:szCs w:val="18"/>
              </w:rPr>
            </w:pPr>
            <w:r w:rsidRPr="00DE7B59">
              <w:rPr>
                <w:rFonts w:cs="Arial"/>
                <w:szCs w:val="18"/>
              </w:rPr>
              <w:t>≤ 10208280</w:t>
            </w:r>
          </w:p>
        </w:tc>
      </w:tr>
      <w:tr w:rsidR="0071322D" w:rsidRPr="00DE7B59" w14:paraId="41E063C7" w14:textId="77777777" w:rsidTr="002F46B4">
        <w:trPr>
          <w:trHeight w:val="170"/>
          <w:jc w:val="center"/>
        </w:trPr>
        <w:tc>
          <w:tcPr>
            <w:tcW w:w="770" w:type="dxa"/>
            <w:vAlign w:val="center"/>
          </w:tcPr>
          <w:p w14:paraId="1C806852" w14:textId="77777777" w:rsidR="0071322D" w:rsidRPr="00DE7B59" w:rsidRDefault="0071322D" w:rsidP="002F46B4">
            <w:pPr>
              <w:pStyle w:val="TAC"/>
              <w:rPr>
                <w:rFonts w:cs="Arial"/>
                <w:szCs w:val="18"/>
              </w:rPr>
            </w:pPr>
            <w:r w:rsidRPr="00DE7B59">
              <w:rPr>
                <w:rFonts w:cs="Arial"/>
                <w:szCs w:val="18"/>
              </w:rPr>
              <w:t>29</w:t>
            </w:r>
          </w:p>
        </w:tc>
        <w:tc>
          <w:tcPr>
            <w:tcW w:w="1016" w:type="dxa"/>
            <w:vAlign w:val="center"/>
          </w:tcPr>
          <w:p w14:paraId="052EE377" w14:textId="77777777" w:rsidR="0071322D" w:rsidRPr="00DE7B59" w:rsidRDefault="0071322D" w:rsidP="002F46B4">
            <w:pPr>
              <w:pStyle w:val="TAC"/>
              <w:rPr>
                <w:rFonts w:cs="Arial"/>
                <w:szCs w:val="18"/>
              </w:rPr>
            </w:pPr>
            <w:r w:rsidRPr="00DE7B59">
              <w:rPr>
                <w:rFonts w:cs="Arial"/>
                <w:szCs w:val="18"/>
              </w:rPr>
              <w:t>≤ 62</w:t>
            </w:r>
          </w:p>
        </w:tc>
        <w:tc>
          <w:tcPr>
            <w:tcW w:w="771" w:type="dxa"/>
            <w:vAlign w:val="center"/>
          </w:tcPr>
          <w:p w14:paraId="72D8FF41" w14:textId="77777777" w:rsidR="0071322D" w:rsidRPr="00DE7B59" w:rsidRDefault="0071322D" w:rsidP="002F46B4">
            <w:pPr>
              <w:pStyle w:val="TAC"/>
              <w:rPr>
                <w:rFonts w:cs="Arial"/>
                <w:szCs w:val="18"/>
              </w:rPr>
            </w:pPr>
            <w:r w:rsidRPr="00DE7B59">
              <w:rPr>
                <w:rFonts w:cs="Arial"/>
                <w:szCs w:val="18"/>
              </w:rPr>
              <w:t>93</w:t>
            </w:r>
          </w:p>
        </w:tc>
        <w:tc>
          <w:tcPr>
            <w:tcW w:w="1016" w:type="dxa"/>
            <w:vAlign w:val="center"/>
          </w:tcPr>
          <w:p w14:paraId="09C55535" w14:textId="77777777" w:rsidR="0071322D" w:rsidRPr="00DE7B59" w:rsidRDefault="0071322D" w:rsidP="002F46B4">
            <w:pPr>
              <w:pStyle w:val="TAC"/>
              <w:rPr>
                <w:rFonts w:cs="Arial"/>
                <w:szCs w:val="18"/>
              </w:rPr>
            </w:pPr>
            <w:r w:rsidRPr="00DE7B59">
              <w:rPr>
                <w:rFonts w:cs="Arial"/>
                <w:szCs w:val="18"/>
              </w:rPr>
              <w:t>≤ 3469</w:t>
            </w:r>
          </w:p>
        </w:tc>
        <w:tc>
          <w:tcPr>
            <w:tcW w:w="771" w:type="dxa"/>
            <w:vAlign w:val="center"/>
          </w:tcPr>
          <w:p w14:paraId="726277A4" w14:textId="77777777" w:rsidR="0071322D" w:rsidRPr="00DE7B59" w:rsidRDefault="0071322D" w:rsidP="002F46B4">
            <w:pPr>
              <w:pStyle w:val="TAC"/>
              <w:rPr>
                <w:rFonts w:cs="Arial"/>
                <w:szCs w:val="18"/>
              </w:rPr>
            </w:pPr>
            <w:r w:rsidRPr="00DE7B59">
              <w:rPr>
                <w:rFonts w:cs="Arial"/>
                <w:szCs w:val="18"/>
              </w:rPr>
              <w:t>157</w:t>
            </w:r>
          </w:p>
        </w:tc>
        <w:tc>
          <w:tcPr>
            <w:tcW w:w="1261" w:type="dxa"/>
            <w:vAlign w:val="center"/>
          </w:tcPr>
          <w:p w14:paraId="4694C0EB" w14:textId="77777777" w:rsidR="0071322D" w:rsidRPr="00DE7B59" w:rsidRDefault="0071322D" w:rsidP="002F46B4">
            <w:pPr>
              <w:pStyle w:val="TAC"/>
              <w:rPr>
                <w:rFonts w:cs="Arial"/>
                <w:szCs w:val="18"/>
              </w:rPr>
            </w:pPr>
            <w:r w:rsidRPr="00DE7B59">
              <w:rPr>
                <w:rFonts w:cs="Arial"/>
                <w:szCs w:val="18"/>
              </w:rPr>
              <w:t>≤ 194182</w:t>
            </w:r>
          </w:p>
        </w:tc>
        <w:tc>
          <w:tcPr>
            <w:tcW w:w="771" w:type="dxa"/>
            <w:vAlign w:val="center"/>
          </w:tcPr>
          <w:p w14:paraId="53B9D867" w14:textId="77777777" w:rsidR="0071322D" w:rsidRPr="00DE7B59" w:rsidRDefault="0071322D" w:rsidP="002F46B4">
            <w:pPr>
              <w:pStyle w:val="TAC"/>
              <w:rPr>
                <w:rFonts w:cs="Arial"/>
                <w:szCs w:val="18"/>
              </w:rPr>
            </w:pPr>
            <w:r w:rsidRPr="00DE7B59">
              <w:rPr>
                <w:rFonts w:cs="Arial"/>
                <w:szCs w:val="18"/>
              </w:rPr>
              <w:t>221</w:t>
            </w:r>
          </w:p>
        </w:tc>
        <w:tc>
          <w:tcPr>
            <w:tcW w:w="1507" w:type="dxa"/>
            <w:vAlign w:val="center"/>
          </w:tcPr>
          <w:p w14:paraId="1BAFC9E0" w14:textId="77777777" w:rsidR="0071322D" w:rsidRPr="00DE7B59" w:rsidRDefault="0071322D" w:rsidP="002F46B4">
            <w:pPr>
              <w:pStyle w:val="TAC"/>
              <w:rPr>
                <w:rFonts w:cs="Arial"/>
                <w:szCs w:val="18"/>
              </w:rPr>
            </w:pPr>
            <w:r w:rsidRPr="00DE7B59">
              <w:rPr>
                <w:rFonts w:cs="Arial"/>
                <w:szCs w:val="18"/>
              </w:rPr>
              <w:t>≤ 10870913</w:t>
            </w:r>
          </w:p>
        </w:tc>
      </w:tr>
      <w:tr w:rsidR="0071322D" w:rsidRPr="00DE7B59" w14:paraId="03B29A82" w14:textId="77777777" w:rsidTr="002F46B4">
        <w:trPr>
          <w:trHeight w:val="170"/>
          <w:jc w:val="center"/>
        </w:trPr>
        <w:tc>
          <w:tcPr>
            <w:tcW w:w="770" w:type="dxa"/>
            <w:vAlign w:val="center"/>
          </w:tcPr>
          <w:p w14:paraId="5860951F" w14:textId="77777777" w:rsidR="0071322D" w:rsidRPr="00DE7B59" w:rsidRDefault="0071322D" w:rsidP="002F46B4">
            <w:pPr>
              <w:pStyle w:val="TAC"/>
              <w:rPr>
                <w:rFonts w:cs="Arial"/>
                <w:szCs w:val="18"/>
              </w:rPr>
            </w:pPr>
            <w:r w:rsidRPr="00DE7B59">
              <w:rPr>
                <w:rFonts w:cs="Arial"/>
                <w:szCs w:val="18"/>
              </w:rPr>
              <w:t>30</w:t>
            </w:r>
          </w:p>
        </w:tc>
        <w:tc>
          <w:tcPr>
            <w:tcW w:w="1016" w:type="dxa"/>
            <w:vAlign w:val="center"/>
          </w:tcPr>
          <w:p w14:paraId="0C459936" w14:textId="77777777" w:rsidR="0071322D" w:rsidRPr="00DE7B59" w:rsidRDefault="0071322D" w:rsidP="002F46B4">
            <w:pPr>
              <w:pStyle w:val="TAC"/>
              <w:rPr>
                <w:rFonts w:cs="Arial"/>
                <w:szCs w:val="18"/>
              </w:rPr>
            </w:pPr>
            <w:r w:rsidRPr="00DE7B59">
              <w:rPr>
                <w:rFonts w:cs="Arial"/>
                <w:szCs w:val="18"/>
              </w:rPr>
              <w:t>≤ 66</w:t>
            </w:r>
          </w:p>
        </w:tc>
        <w:tc>
          <w:tcPr>
            <w:tcW w:w="771" w:type="dxa"/>
            <w:vAlign w:val="center"/>
          </w:tcPr>
          <w:p w14:paraId="65136303" w14:textId="77777777" w:rsidR="0071322D" w:rsidRPr="00DE7B59" w:rsidRDefault="0071322D" w:rsidP="002F46B4">
            <w:pPr>
              <w:pStyle w:val="TAC"/>
              <w:rPr>
                <w:rFonts w:cs="Arial"/>
                <w:szCs w:val="18"/>
              </w:rPr>
            </w:pPr>
            <w:r w:rsidRPr="00DE7B59">
              <w:rPr>
                <w:rFonts w:cs="Arial"/>
                <w:szCs w:val="18"/>
              </w:rPr>
              <w:t>94</w:t>
            </w:r>
          </w:p>
        </w:tc>
        <w:tc>
          <w:tcPr>
            <w:tcW w:w="1016" w:type="dxa"/>
            <w:vAlign w:val="center"/>
          </w:tcPr>
          <w:p w14:paraId="33CA6559" w14:textId="77777777" w:rsidR="0071322D" w:rsidRPr="00DE7B59" w:rsidRDefault="0071322D" w:rsidP="002F46B4">
            <w:pPr>
              <w:pStyle w:val="TAC"/>
              <w:rPr>
                <w:rFonts w:cs="Arial"/>
                <w:szCs w:val="18"/>
              </w:rPr>
            </w:pPr>
            <w:r w:rsidRPr="00DE7B59">
              <w:rPr>
                <w:rFonts w:cs="Arial"/>
                <w:szCs w:val="18"/>
              </w:rPr>
              <w:t>≤ 3694</w:t>
            </w:r>
          </w:p>
        </w:tc>
        <w:tc>
          <w:tcPr>
            <w:tcW w:w="771" w:type="dxa"/>
            <w:vAlign w:val="center"/>
          </w:tcPr>
          <w:p w14:paraId="769ED973" w14:textId="77777777" w:rsidR="0071322D" w:rsidRPr="00DE7B59" w:rsidRDefault="0071322D" w:rsidP="002F46B4">
            <w:pPr>
              <w:pStyle w:val="TAC"/>
              <w:rPr>
                <w:rFonts w:cs="Arial"/>
                <w:szCs w:val="18"/>
              </w:rPr>
            </w:pPr>
            <w:r w:rsidRPr="00DE7B59">
              <w:rPr>
                <w:rFonts w:cs="Arial"/>
                <w:szCs w:val="18"/>
              </w:rPr>
              <w:t>158</w:t>
            </w:r>
          </w:p>
        </w:tc>
        <w:tc>
          <w:tcPr>
            <w:tcW w:w="1261" w:type="dxa"/>
            <w:vAlign w:val="center"/>
          </w:tcPr>
          <w:p w14:paraId="470913FA" w14:textId="77777777" w:rsidR="0071322D" w:rsidRPr="00DE7B59" w:rsidRDefault="0071322D" w:rsidP="002F46B4">
            <w:pPr>
              <w:pStyle w:val="TAC"/>
              <w:rPr>
                <w:rFonts w:cs="Arial"/>
                <w:szCs w:val="18"/>
              </w:rPr>
            </w:pPr>
            <w:r w:rsidRPr="00DE7B59">
              <w:rPr>
                <w:rFonts w:cs="Arial"/>
                <w:szCs w:val="18"/>
              </w:rPr>
              <w:t>≤ 206786</w:t>
            </w:r>
          </w:p>
        </w:tc>
        <w:tc>
          <w:tcPr>
            <w:tcW w:w="771" w:type="dxa"/>
            <w:vAlign w:val="center"/>
          </w:tcPr>
          <w:p w14:paraId="425039C2" w14:textId="77777777" w:rsidR="0071322D" w:rsidRPr="00DE7B59" w:rsidRDefault="0071322D" w:rsidP="002F46B4">
            <w:pPr>
              <w:pStyle w:val="TAC"/>
              <w:rPr>
                <w:rFonts w:cs="Arial"/>
                <w:szCs w:val="18"/>
              </w:rPr>
            </w:pPr>
            <w:r w:rsidRPr="00DE7B59">
              <w:rPr>
                <w:rFonts w:cs="Arial"/>
                <w:szCs w:val="18"/>
              </w:rPr>
              <w:t>222</w:t>
            </w:r>
          </w:p>
        </w:tc>
        <w:tc>
          <w:tcPr>
            <w:tcW w:w="1507" w:type="dxa"/>
            <w:vAlign w:val="center"/>
          </w:tcPr>
          <w:p w14:paraId="1AC49C73" w14:textId="77777777" w:rsidR="0071322D" w:rsidRPr="00DE7B59" w:rsidRDefault="0071322D" w:rsidP="002F46B4">
            <w:pPr>
              <w:pStyle w:val="TAC"/>
              <w:rPr>
                <w:rFonts w:cs="Arial"/>
                <w:szCs w:val="18"/>
              </w:rPr>
            </w:pPr>
            <w:r w:rsidRPr="00DE7B59">
              <w:rPr>
                <w:rFonts w:cs="Arial"/>
                <w:szCs w:val="18"/>
              </w:rPr>
              <w:t>≤ 11576557</w:t>
            </w:r>
          </w:p>
        </w:tc>
      </w:tr>
      <w:tr w:rsidR="0071322D" w:rsidRPr="00DE7B59" w14:paraId="328C7ED1" w14:textId="77777777" w:rsidTr="002F46B4">
        <w:trPr>
          <w:trHeight w:val="170"/>
          <w:jc w:val="center"/>
        </w:trPr>
        <w:tc>
          <w:tcPr>
            <w:tcW w:w="770" w:type="dxa"/>
            <w:vAlign w:val="center"/>
          </w:tcPr>
          <w:p w14:paraId="75DE1F93" w14:textId="77777777" w:rsidR="0071322D" w:rsidRPr="00DE7B59" w:rsidRDefault="0071322D" w:rsidP="002F46B4">
            <w:pPr>
              <w:pStyle w:val="TAC"/>
              <w:rPr>
                <w:rFonts w:cs="Arial"/>
                <w:szCs w:val="18"/>
              </w:rPr>
            </w:pPr>
            <w:r w:rsidRPr="00DE7B59">
              <w:rPr>
                <w:rFonts w:cs="Arial"/>
                <w:szCs w:val="18"/>
              </w:rPr>
              <w:t>31</w:t>
            </w:r>
          </w:p>
        </w:tc>
        <w:tc>
          <w:tcPr>
            <w:tcW w:w="1016" w:type="dxa"/>
            <w:vAlign w:val="center"/>
          </w:tcPr>
          <w:p w14:paraId="656E4D00" w14:textId="77777777" w:rsidR="0071322D" w:rsidRPr="00DE7B59" w:rsidRDefault="0071322D" w:rsidP="002F46B4">
            <w:pPr>
              <w:pStyle w:val="TAC"/>
              <w:rPr>
                <w:rFonts w:cs="Arial"/>
                <w:szCs w:val="18"/>
              </w:rPr>
            </w:pPr>
            <w:r w:rsidRPr="00DE7B59">
              <w:rPr>
                <w:rFonts w:cs="Arial"/>
                <w:szCs w:val="18"/>
              </w:rPr>
              <w:t>≤ 71</w:t>
            </w:r>
          </w:p>
        </w:tc>
        <w:tc>
          <w:tcPr>
            <w:tcW w:w="771" w:type="dxa"/>
            <w:vAlign w:val="center"/>
          </w:tcPr>
          <w:p w14:paraId="538CE9EB" w14:textId="77777777" w:rsidR="0071322D" w:rsidRPr="00DE7B59" w:rsidRDefault="0071322D" w:rsidP="002F46B4">
            <w:pPr>
              <w:pStyle w:val="TAC"/>
              <w:rPr>
                <w:rFonts w:cs="Arial"/>
                <w:szCs w:val="18"/>
              </w:rPr>
            </w:pPr>
            <w:r w:rsidRPr="00DE7B59">
              <w:rPr>
                <w:rFonts w:cs="Arial"/>
                <w:szCs w:val="18"/>
              </w:rPr>
              <w:t>95</w:t>
            </w:r>
          </w:p>
        </w:tc>
        <w:tc>
          <w:tcPr>
            <w:tcW w:w="1016" w:type="dxa"/>
            <w:vAlign w:val="center"/>
          </w:tcPr>
          <w:p w14:paraId="5FF6ABF1" w14:textId="77777777" w:rsidR="0071322D" w:rsidRPr="00DE7B59" w:rsidRDefault="0071322D" w:rsidP="002F46B4">
            <w:pPr>
              <w:pStyle w:val="TAC"/>
              <w:rPr>
                <w:rFonts w:cs="Arial"/>
                <w:szCs w:val="18"/>
              </w:rPr>
            </w:pPr>
            <w:r w:rsidRPr="00DE7B59">
              <w:rPr>
                <w:rFonts w:cs="Arial"/>
                <w:szCs w:val="18"/>
              </w:rPr>
              <w:t>≤ 3934</w:t>
            </w:r>
          </w:p>
        </w:tc>
        <w:tc>
          <w:tcPr>
            <w:tcW w:w="771" w:type="dxa"/>
            <w:vAlign w:val="center"/>
          </w:tcPr>
          <w:p w14:paraId="152F3902" w14:textId="77777777" w:rsidR="0071322D" w:rsidRPr="00DE7B59" w:rsidRDefault="0071322D" w:rsidP="002F46B4">
            <w:pPr>
              <w:pStyle w:val="TAC"/>
              <w:rPr>
                <w:rFonts w:cs="Arial"/>
                <w:szCs w:val="18"/>
              </w:rPr>
            </w:pPr>
            <w:r w:rsidRPr="00DE7B59">
              <w:rPr>
                <w:rFonts w:cs="Arial"/>
                <w:szCs w:val="18"/>
              </w:rPr>
              <w:t>159</w:t>
            </w:r>
          </w:p>
        </w:tc>
        <w:tc>
          <w:tcPr>
            <w:tcW w:w="1261" w:type="dxa"/>
            <w:vAlign w:val="center"/>
          </w:tcPr>
          <w:p w14:paraId="4FAAD040" w14:textId="77777777" w:rsidR="0071322D" w:rsidRPr="00DE7B59" w:rsidRDefault="0071322D" w:rsidP="002F46B4">
            <w:pPr>
              <w:pStyle w:val="TAC"/>
              <w:rPr>
                <w:rFonts w:cs="Arial"/>
                <w:szCs w:val="18"/>
              </w:rPr>
            </w:pPr>
            <w:r w:rsidRPr="00DE7B59">
              <w:rPr>
                <w:rFonts w:cs="Arial"/>
                <w:szCs w:val="18"/>
              </w:rPr>
              <w:t>≤ 220209</w:t>
            </w:r>
          </w:p>
        </w:tc>
        <w:tc>
          <w:tcPr>
            <w:tcW w:w="771" w:type="dxa"/>
            <w:vAlign w:val="center"/>
          </w:tcPr>
          <w:p w14:paraId="67040EE0" w14:textId="77777777" w:rsidR="0071322D" w:rsidRPr="00DE7B59" w:rsidRDefault="0071322D" w:rsidP="002F46B4">
            <w:pPr>
              <w:pStyle w:val="TAC"/>
              <w:rPr>
                <w:rFonts w:cs="Arial"/>
                <w:szCs w:val="18"/>
              </w:rPr>
            </w:pPr>
            <w:r w:rsidRPr="00DE7B59">
              <w:rPr>
                <w:rFonts w:cs="Arial"/>
                <w:szCs w:val="18"/>
              </w:rPr>
              <w:t>223</w:t>
            </w:r>
          </w:p>
        </w:tc>
        <w:tc>
          <w:tcPr>
            <w:tcW w:w="1507" w:type="dxa"/>
            <w:vAlign w:val="center"/>
          </w:tcPr>
          <w:p w14:paraId="21BB893C" w14:textId="77777777" w:rsidR="0071322D" w:rsidRPr="00DE7B59" w:rsidRDefault="0071322D" w:rsidP="002F46B4">
            <w:pPr>
              <w:pStyle w:val="TAC"/>
              <w:rPr>
                <w:rFonts w:cs="Arial"/>
                <w:szCs w:val="18"/>
              </w:rPr>
            </w:pPr>
            <w:r w:rsidRPr="00DE7B59">
              <w:rPr>
                <w:rFonts w:cs="Arial"/>
                <w:szCs w:val="18"/>
              </w:rPr>
              <w:t>≤ 12328006</w:t>
            </w:r>
          </w:p>
        </w:tc>
      </w:tr>
      <w:tr w:rsidR="0071322D" w:rsidRPr="00DE7B59" w14:paraId="2B1D38DE" w14:textId="77777777" w:rsidTr="002F46B4">
        <w:trPr>
          <w:trHeight w:val="170"/>
          <w:jc w:val="center"/>
        </w:trPr>
        <w:tc>
          <w:tcPr>
            <w:tcW w:w="770" w:type="dxa"/>
            <w:vAlign w:val="center"/>
          </w:tcPr>
          <w:p w14:paraId="52E9DE5C" w14:textId="77777777" w:rsidR="0071322D" w:rsidRPr="00DE7B59" w:rsidRDefault="0071322D" w:rsidP="002F46B4">
            <w:pPr>
              <w:pStyle w:val="TAC"/>
              <w:rPr>
                <w:rFonts w:cs="Arial"/>
                <w:szCs w:val="18"/>
                <w:lang w:eastAsia="ko-KR"/>
              </w:rPr>
            </w:pPr>
            <w:r w:rsidRPr="00DE7B59">
              <w:rPr>
                <w:rFonts w:cs="Arial"/>
                <w:szCs w:val="18"/>
              </w:rPr>
              <w:t>32</w:t>
            </w:r>
          </w:p>
        </w:tc>
        <w:tc>
          <w:tcPr>
            <w:tcW w:w="1016" w:type="dxa"/>
            <w:vAlign w:val="center"/>
          </w:tcPr>
          <w:p w14:paraId="71043F5E" w14:textId="77777777" w:rsidR="0071322D" w:rsidRPr="00DE7B59" w:rsidRDefault="0071322D" w:rsidP="002F46B4">
            <w:pPr>
              <w:pStyle w:val="TAC"/>
              <w:rPr>
                <w:rFonts w:cs="Arial"/>
                <w:szCs w:val="18"/>
              </w:rPr>
            </w:pPr>
            <w:r w:rsidRPr="00DE7B59">
              <w:rPr>
                <w:rFonts w:cs="Arial"/>
                <w:szCs w:val="18"/>
              </w:rPr>
              <w:t>≤ 75</w:t>
            </w:r>
          </w:p>
        </w:tc>
        <w:tc>
          <w:tcPr>
            <w:tcW w:w="771" w:type="dxa"/>
            <w:vAlign w:val="center"/>
          </w:tcPr>
          <w:p w14:paraId="4AFFF215" w14:textId="77777777" w:rsidR="0071322D" w:rsidRPr="00DE7B59" w:rsidRDefault="0071322D" w:rsidP="002F46B4">
            <w:pPr>
              <w:pStyle w:val="TAC"/>
              <w:rPr>
                <w:rFonts w:cs="Arial"/>
                <w:szCs w:val="18"/>
              </w:rPr>
            </w:pPr>
            <w:r w:rsidRPr="00DE7B59">
              <w:rPr>
                <w:rFonts w:cs="Arial"/>
                <w:szCs w:val="18"/>
              </w:rPr>
              <w:t>96</w:t>
            </w:r>
          </w:p>
        </w:tc>
        <w:tc>
          <w:tcPr>
            <w:tcW w:w="1016" w:type="dxa"/>
            <w:vAlign w:val="center"/>
          </w:tcPr>
          <w:p w14:paraId="57F6F00F" w14:textId="77777777" w:rsidR="0071322D" w:rsidRPr="00DE7B59" w:rsidRDefault="0071322D" w:rsidP="002F46B4">
            <w:pPr>
              <w:pStyle w:val="TAC"/>
              <w:rPr>
                <w:rFonts w:cs="Arial"/>
                <w:szCs w:val="18"/>
              </w:rPr>
            </w:pPr>
            <w:r w:rsidRPr="00DE7B59">
              <w:rPr>
                <w:rFonts w:cs="Arial"/>
                <w:szCs w:val="18"/>
              </w:rPr>
              <w:t>≤ 4189</w:t>
            </w:r>
          </w:p>
        </w:tc>
        <w:tc>
          <w:tcPr>
            <w:tcW w:w="771" w:type="dxa"/>
            <w:vAlign w:val="center"/>
          </w:tcPr>
          <w:p w14:paraId="376466E3" w14:textId="77777777" w:rsidR="0071322D" w:rsidRPr="00DE7B59" w:rsidRDefault="0071322D" w:rsidP="002F46B4">
            <w:pPr>
              <w:pStyle w:val="TAC"/>
              <w:rPr>
                <w:rFonts w:cs="Arial"/>
                <w:szCs w:val="18"/>
              </w:rPr>
            </w:pPr>
            <w:r w:rsidRPr="00DE7B59">
              <w:rPr>
                <w:rFonts w:cs="Arial"/>
                <w:szCs w:val="18"/>
              </w:rPr>
              <w:t>160</w:t>
            </w:r>
          </w:p>
        </w:tc>
        <w:tc>
          <w:tcPr>
            <w:tcW w:w="1261" w:type="dxa"/>
            <w:vAlign w:val="center"/>
          </w:tcPr>
          <w:p w14:paraId="21CBDA79" w14:textId="77777777" w:rsidR="0071322D" w:rsidRPr="00DE7B59" w:rsidRDefault="0071322D" w:rsidP="002F46B4">
            <w:pPr>
              <w:pStyle w:val="TAC"/>
              <w:rPr>
                <w:rFonts w:cs="Arial"/>
                <w:szCs w:val="18"/>
              </w:rPr>
            </w:pPr>
            <w:r w:rsidRPr="00DE7B59">
              <w:rPr>
                <w:rFonts w:cs="Arial"/>
                <w:szCs w:val="18"/>
              </w:rPr>
              <w:t>≤ 234503</w:t>
            </w:r>
          </w:p>
        </w:tc>
        <w:tc>
          <w:tcPr>
            <w:tcW w:w="771" w:type="dxa"/>
            <w:vAlign w:val="center"/>
          </w:tcPr>
          <w:p w14:paraId="24891CCA" w14:textId="77777777" w:rsidR="0071322D" w:rsidRPr="00DE7B59" w:rsidRDefault="0071322D" w:rsidP="002F46B4">
            <w:pPr>
              <w:pStyle w:val="TAC"/>
              <w:rPr>
                <w:rFonts w:cs="Arial"/>
                <w:szCs w:val="18"/>
              </w:rPr>
            </w:pPr>
            <w:r w:rsidRPr="00DE7B59">
              <w:rPr>
                <w:rFonts w:cs="Arial"/>
                <w:szCs w:val="18"/>
              </w:rPr>
              <w:t>224</w:t>
            </w:r>
          </w:p>
        </w:tc>
        <w:tc>
          <w:tcPr>
            <w:tcW w:w="1507" w:type="dxa"/>
            <w:vAlign w:val="center"/>
          </w:tcPr>
          <w:p w14:paraId="3B223A24" w14:textId="77777777" w:rsidR="0071322D" w:rsidRPr="00DE7B59" w:rsidRDefault="0071322D" w:rsidP="002F46B4">
            <w:pPr>
              <w:pStyle w:val="TAC"/>
              <w:rPr>
                <w:rFonts w:cs="Arial"/>
                <w:szCs w:val="18"/>
              </w:rPr>
            </w:pPr>
            <w:r w:rsidRPr="00DE7B59">
              <w:rPr>
                <w:rFonts w:cs="Arial"/>
                <w:szCs w:val="18"/>
              </w:rPr>
              <w:t>≤ 13128233</w:t>
            </w:r>
          </w:p>
        </w:tc>
      </w:tr>
      <w:tr w:rsidR="0071322D" w:rsidRPr="00DE7B59" w14:paraId="2A37FAD1" w14:textId="77777777" w:rsidTr="002F46B4">
        <w:trPr>
          <w:trHeight w:val="170"/>
          <w:jc w:val="center"/>
        </w:trPr>
        <w:tc>
          <w:tcPr>
            <w:tcW w:w="770" w:type="dxa"/>
            <w:vAlign w:val="center"/>
          </w:tcPr>
          <w:p w14:paraId="1B1B628F" w14:textId="77777777" w:rsidR="0071322D" w:rsidRPr="00DE7B59" w:rsidRDefault="0071322D" w:rsidP="002F46B4">
            <w:pPr>
              <w:pStyle w:val="TAC"/>
              <w:rPr>
                <w:rFonts w:cs="Arial"/>
                <w:szCs w:val="18"/>
              </w:rPr>
            </w:pPr>
            <w:r w:rsidRPr="00DE7B59">
              <w:rPr>
                <w:rFonts w:cs="Arial"/>
                <w:szCs w:val="18"/>
              </w:rPr>
              <w:t>33</w:t>
            </w:r>
          </w:p>
        </w:tc>
        <w:tc>
          <w:tcPr>
            <w:tcW w:w="1016" w:type="dxa"/>
            <w:vAlign w:val="center"/>
          </w:tcPr>
          <w:p w14:paraId="04A0CD7D" w14:textId="77777777" w:rsidR="0071322D" w:rsidRPr="00DE7B59" w:rsidRDefault="0071322D" w:rsidP="002F46B4">
            <w:pPr>
              <w:pStyle w:val="TAC"/>
              <w:rPr>
                <w:rFonts w:cs="Arial"/>
                <w:szCs w:val="18"/>
              </w:rPr>
            </w:pPr>
            <w:r w:rsidRPr="00DE7B59">
              <w:rPr>
                <w:rFonts w:cs="Arial"/>
                <w:szCs w:val="18"/>
              </w:rPr>
              <w:t>≤ 80</w:t>
            </w:r>
          </w:p>
        </w:tc>
        <w:tc>
          <w:tcPr>
            <w:tcW w:w="771" w:type="dxa"/>
            <w:vAlign w:val="center"/>
          </w:tcPr>
          <w:p w14:paraId="27F7D71B" w14:textId="77777777" w:rsidR="0071322D" w:rsidRPr="00DE7B59" w:rsidRDefault="0071322D" w:rsidP="002F46B4">
            <w:pPr>
              <w:pStyle w:val="TAC"/>
              <w:rPr>
                <w:rFonts w:cs="Arial"/>
                <w:szCs w:val="18"/>
              </w:rPr>
            </w:pPr>
            <w:r w:rsidRPr="00DE7B59">
              <w:rPr>
                <w:rFonts w:cs="Arial"/>
                <w:szCs w:val="18"/>
              </w:rPr>
              <w:t>97</w:t>
            </w:r>
          </w:p>
        </w:tc>
        <w:tc>
          <w:tcPr>
            <w:tcW w:w="1016" w:type="dxa"/>
            <w:vAlign w:val="center"/>
          </w:tcPr>
          <w:p w14:paraId="6A03DE1A" w14:textId="77777777" w:rsidR="0071322D" w:rsidRPr="00DE7B59" w:rsidRDefault="0071322D" w:rsidP="002F46B4">
            <w:pPr>
              <w:pStyle w:val="TAC"/>
              <w:rPr>
                <w:rFonts w:cs="Arial"/>
                <w:szCs w:val="18"/>
              </w:rPr>
            </w:pPr>
            <w:r w:rsidRPr="00DE7B59">
              <w:rPr>
                <w:rFonts w:cs="Arial"/>
                <w:szCs w:val="18"/>
              </w:rPr>
              <w:t>≤ 4461</w:t>
            </w:r>
          </w:p>
        </w:tc>
        <w:tc>
          <w:tcPr>
            <w:tcW w:w="771" w:type="dxa"/>
            <w:vAlign w:val="center"/>
          </w:tcPr>
          <w:p w14:paraId="316C8D99" w14:textId="77777777" w:rsidR="0071322D" w:rsidRPr="00DE7B59" w:rsidRDefault="0071322D" w:rsidP="002F46B4">
            <w:pPr>
              <w:pStyle w:val="TAC"/>
              <w:rPr>
                <w:rFonts w:cs="Arial"/>
                <w:szCs w:val="18"/>
              </w:rPr>
            </w:pPr>
            <w:r w:rsidRPr="00DE7B59">
              <w:rPr>
                <w:rFonts w:cs="Arial"/>
                <w:szCs w:val="18"/>
              </w:rPr>
              <w:t>161</w:t>
            </w:r>
          </w:p>
        </w:tc>
        <w:tc>
          <w:tcPr>
            <w:tcW w:w="1261" w:type="dxa"/>
            <w:vAlign w:val="center"/>
          </w:tcPr>
          <w:p w14:paraId="2C80ED9E" w14:textId="77777777" w:rsidR="0071322D" w:rsidRPr="00DE7B59" w:rsidRDefault="0071322D" w:rsidP="002F46B4">
            <w:pPr>
              <w:pStyle w:val="TAC"/>
              <w:rPr>
                <w:rFonts w:cs="Arial"/>
                <w:szCs w:val="18"/>
              </w:rPr>
            </w:pPr>
            <w:r w:rsidRPr="00DE7B59">
              <w:rPr>
                <w:rFonts w:cs="Arial"/>
                <w:szCs w:val="18"/>
              </w:rPr>
              <w:t>≤ 249725</w:t>
            </w:r>
          </w:p>
        </w:tc>
        <w:tc>
          <w:tcPr>
            <w:tcW w:w="771" w:type="dxa"/>
            <w:vAlign w:val="center"/>
          </w:tcPr>
          <w:p w14:paraId="6928815D" w14:textId="77777777" w:rsidR="0071322D" w:rsidRPr="00DE7B59" w:rsidRDefault="0071322D" w:rsidP="002F46B4">
            <w:pPr>
              <w:pStyle w:val="TAC"/>
              <w:rPr>
                <w:rFonts w:cs="Arial"/>
                <w:szCs w:val="18"/>
              </w:rPr>
            </w:pPr>
            <w:r w:rsidRPr="00DE7B59">
              <w:rPr>
                <w:rFonts w:cs="Arial"/>
                <w:szCs w:val="18"/>
              </w:rPr>
              <w:t>225</w:t>
            </w:r>
          </w:p>
        </w:tc>
        <w:tc>
          <w:tcPr>
            <w:tcW w:w="1507" w:type="dxa"/>
            <w:vAlign w:val="center"/>
          </w:tcPr>
          <w:p w14:paraId="51F7CB1D" w14:textId="77777777" w:rsidR="0071322D" w:rsidRPr="00DE7B59" w:rsidRDefault="0071322D" w:rsidP="002F46B4">
            <w:pPr>
              <w:pStyle w:val="TAC"/>
              <w:rPr>
                <w:rFonts w:cs="Arial"/>
                <w:szCs w:val="18"/>
              </w:rPr>
            </w:pPr>
            <w:r w:rsidRPr="00DE7B59">
              <w:rPr>
                <w:rFonts w:cs="Arial"/>
                <w:szCs w:val="18"/>
              </w:rPr>
              <w:t>≤ 13980403</w:t>
            </w:r>
          </w:p>
        </w:tc>
      </w:tr>
      <w:tr w:rsidR="0071322D" w:rsidRPr="00DE7B59" w14:paraId="76AFABD2" w14:textId="77777777" w:rsidTr="002F46B4">
        <w:trPr>
          <w:trHeight w:val="170"/>
          <w:jc w:val="center"/>
        </w:trPr>
        <w:tc>
          <w:tcPr>
            <w:tcW w:w="770" w:type="dxa"/>
            <w:vAlign w:val="center"/>
          </w:tcPr>
          <w:p w14:paraId="409DF141" w14:textId="77777777" w:rsidR="0071322D" w:rsidRPr="00DE7B59" w:rsidRDefault="0071322D" w:rsidP="002F46B4">
            <w:pPr>
              <w:pStyle w:val="TAC"/>
              <w:rPr>
                <w:rFonts w:cs="Arial"/>
                <w:szCs w:val="18"/>
              </w:rPr>
            </w:pPr>
            <w:r w:rsidRPr="00DE7B59">
              <w:rPr>
                <w:rFonts w:cs="Arial"/>
                <w:szCs w:val="18"/>
              </w:rPr>
              <w:t>34</w:t>
            </w:r>
          </w:p>
        </w:tc>
        <w:tc>
          <w:tcPr>
            <w:tcW w:w="1016" w:type="dxa"/>
            <w:vAlign w:val="center"/>
          </w:tcPr>
          <w:p w14:paraId="063D0F7A" w14:textId="77777777" w:rsidR="0071322D" w:rsidRPr="00DE7B59" w:rsidRDefault="0071322D" w:rsidP="002F46B4">
            <w:pPr>
              <w:pStyle w:val="TAC"/>
              <w:rPr>
                <w:rFonts w:cs="Arial"/>
                <w:szCs w:val="18"/>
              </w:rPr>
            </w:pPr>
            <w:r w:rsidRPr="00DE7B59">
              <w:rPr>
                <w:rFonts w:cs="Arial"/>
                <w:szCs w:val="18"/>
              </w:rPr>
              <w:t>≤ 85</w:t>
            </w:r>
          </w:p>
        </w:tc>
        <w:tc>
          <w:tcPr>
            <w:tcW w:w="771" w:type="dxa"/>
            <w:vAlign w:val="center"/>
          </w:tcPr>
          <w:p w14:paraId="6F876C05" w14:textId="77777777" w:rsidR="0071322D" w:rsidRPr="00DE7B59" w:rsidRDefault="0071322D" w:rsidP="002F46B4">
            <w:pPr>
              <w:pStyle w:val="TAC"/>
              <w:rPr>
                <w:rFonts w:cs="Arial"/>
                <w:szCs w:val="18"/>
              </w:rPr>
            </w:pPr>
            <w:r w:rsidRPr="00DE7B59">
              <w:rPr>
                <w:rFonts w:cs="Arial"/>
                <w:szCs w:val="18"/>
              </w:rPr>
              <w:t>98</w:t>
            </w:r>
          </w:p>
        </w:tc>
        <w:tc>
          <w:tcPr>
            <w:tcW w:w="1016" w:type="dxa"/>
            <w:vAlign w:val="center"/>
          </w:tcPr>
          <w:p w14:paraId="3947FE91" w14:textId="77777777" w:rsidR="0071322D" w:rsidRPr="00DE7B59" w:rsidRDefault="0071322D" w:rsidP="002F46B4">
            <w:pPr>
              <w:pStyle w:val="TAC"/>
              <w:rPr>
                <w:rFonts w:cs="Arial"/>
                <w:szCs w:val="18"/>
              </w:rPr>
            </w:pPr>
            <w:r w:rsidRPr="00DE7B59">
              <w:rPr>
                <w:rFonts w:cs="Arial"/>
                <w:szCs w:val="18"/>
              </w:rPr>
              <w:t>≤ 4751</w:t>
            </w:r>
          </w:p>
        </w:tc>
        <w:tc>
          <w:tcPr>
            <w:tcW w:w="771" w:type="dxa"/>
            <w:vAlign w:val="center"/>
          </w:tcPr>
          <w:p w14:paraId="19FDD92B" w14:textId="77777777" w:rsidR="0071322D" w:rsidRPr="00DE7B59" w:rsidRDefault="0071322D" w:rsidP="002F46B4">
            <w:pPr>
              <w:pStyle w:val="TAC"/>
              <w:rPr>
                <w:rFonts w:cs="Arial"/>
                <w:szCs w:val="18"/>
              </w:rPr>
            </w:pPr>
            <w:r w:rsidRPr="00DE7B59">
              <w:rPr>
                <w:rFonts w:cs="Arial"/>
                <w:szCs w:val="18"/>
              </w:rPr>
              <w:t>162</w:t>
            </w:r>
          </w:p>
        </w:tc>
        <w:tc>
          <w:tcPr>
            <w:tcW w:w="1261" w:type="dxa"/>
            <w:vAlign w:val="center"/>
          </w:tcPr>
          <w:p w14:paraId="3A810DF4" w14:textId="77777777" w:rsidR="0071322D" w:rsidRPr="00DE7B59" w:rsidRDefault="0071322D" w:rsidP="002F46B4">
            <w:pPr>
              <w:pStyle w:val="TAC"/>
              <w:rPr>
                <w:rFonts w:cs="Arial"/>
                <w:szCs w:val="18"/>
              </w:rPr>
            </w:pPr>
            <w:r w:rsidRPr="00DE7B59">
              <w:rPr>
                <w:rFonts w:cs="Arial"/>
                <w:szCs w:val="18"/>
              </w:rPr>
              <w:t>≤ 265935</w:t>
            </w:r>
          </w:p>
        </w:tc>
        <w:tc>
          <w:tcPr>
            <w:tcW w:w="771" w:type="dxa"/>
            <w:vAlign w:val="center"/>
          </w:tcPr>
          <w:p w14:paraId="0401207D" w14:textId="77777777" w:rsidR="0071322D" w:rsidRPr="00DE7B59" w:rsidRDefault="0071322D" w:rsidP="002F46B4">
            <w:pPr>
              <w:pStyle w:val="TAC"/>
              <w:rPr>
                <w:rFonts w:cs="Arial"/>
                <w:szCs w:val="18"/>
              </w:rPr>
            </w:pPr>
            <w:r w:rsidRPr="00DE7B59">
              <w:rPr>
                <w:rFonts w:cs="Arial"/>
                <w:szCs w:val="18"/>
              </w:rPr>
              <w:t>226</w:t>
            </w:r>
          </w:p>
        </w:tc>
        <w:tc>
          <w:tcPr>
            <w:tcW w:w="1507" w:type="dxa"/>
            <w:vAlign w:val="center"/>
          </w:tcPr>
          <w:p w14:paraId="3A47FC87" w14:textId="77777777" w:rsidR="0071322D" w:rsidRPr="00DE7B59" w:rsidRDefault="0071322D" w:rsidP="002F46B4">
            <w:pPr>
              <w:pStyle w:val="TAC"/>
              <w:rPr>
                <w:rFonts w:cs="Arial"/>
                <w:szCs w:val="18"/>
              </w:rPr>
            </w:pPr>
            <w:r w:rsidRPr="00DE7B59">
              <w:rPr>
                <w:rFonts w:cs="Arial"/>
                <w:szCs w:val="18"/>
              </w:rPr>
              <w:t>≤ 14887889</w:t>
            </w:r>
          </w:p>
        </w:tc>
      </w:tr>
      <w:tr w:rsidR="0071322D" w:rsidRPr="00DE7B59" w14:paraId="489787CE" w14:textId="77777777" w:rsidTr="002F46B4">
        <w:trPr>
          <w:trHeight w:val="170"/>
          <w:jc w:val="center"/>
        </w:trPr>
        <w:tc>
          <w:tcPr>
            <w:tcW w:w="770" w:type="dxa"/>
            <w:vAlign w:val="center"/>
          </w:tcPr>
          <w:p w14:paraId="4C5F7CE4" w14:textId="77777777" w:rsidR="0071322D" w:rsidRPr="00DE7B59" w:rsidRDefault="0071322D" w:rsidP="002F46B4">
            <w:pPr>
              <w:pStyle w:val="TAC"/>
              <w:rPr>
                <w:rFonts w:cs="Arial"/>
                <w:szCs w:val="18"/>
              </w:rPr>
            </w:pPr>
            <w:r w:rsidRPr="00DE7B59">
              <w:rPr>
                <w:rFonts w:cs="Arial"/>
                <w:szCs w:val="18"/>
              </w:rPr>
              <w:t>35</w:t>
            </w:r>
          </w:p>
        </w:tc>
        <w:tc>
          <w:tcPr>
            <w:tcW w:w="1016" w:type="dxa"/>
            <w:vAlign w:val="center"/>
          </w:tcPr>
          <w:p w14:paraId="06471C5C" w14:textId="77777777" w:rsidR="0071322D" w:rsidRPr="00DE7B59" w:rsidRDefault="0071322D" w:rsidP="002F46B4">
            <w:pPr>
              <w:pStyle w:val="TAC"/>
              <w:rPr>
                <w:rFonts w:cs="Arial"/>
                <w:szCs w:val="18"/>
              </w:rPr>
            </w:pPr>
            <w:r w:rsidRPr="00DE7B59">
              <w:rPr>
                <w:rFonts w:cs="Arial"/>
                <w:szCs w:val="18"/>
              </w:rPr>
              <w:t>≤ 91</w:t>
            </w:r>
          </w:p>
        </w:tc>
        <w:tc>
          <w:tcPr>
            <w:tcW w:w="771" w:type="dxa"/>
            <w:vAlign w:val="center"/>
          </w:tcPr>
          <w:p w14:paraId="7117AD9E" w14:textId="77777777" w:rsidR="0071322D" w:rsidRPr="00DE7B59" w:rsidRDefault="0071322D" w:rsidP="002F46B4">
            <w:pPr>
              <w:pStyle w:val="TAC"/>
              <w:rPr>
                <w:rFonts w:cs="Arial"/>
                <w:szCs w:val="18"/>
              </w:rPr>
            </w:pPr>
            <w:r w:rsidRPr="00DE7B59">
              <w:rPr>
                <w:rFonts w:cs="Arial"/>
                <w:szCs w:val="18"/>
              </w:rPr>
              <w:t>99</w:t>
            </w:r>
          </w:p>
        </w:tc>
        <w:tc>
          <w:tcPr>
            <w:tcW w:w="1016" w:type="dxa"/>
            <w:vAlign w:val="center"/>
          </w:tcPr>
          <w:p w14:paraId="346C6914" w14:textId="77777777" w:rsidR="0071322D" w:rsidRPr="00DE7B59" w:rsidRDefault="0071322D" w:rsidP="002F46B4">
            <w:pPr>
              <w:pStyle w:val="TAC"/>
              <w:rPr>
                <w:rFonts w:cs="Arial"/>
                <w:szCs w:val="18"/>
              </w:rPr>
            </w:pPr>
            <w:r w:rsidRPr="00DE7B59">
              <w:rPr>
                <w:rFonts w:cs="Arial"/>
                <w:szCs w:val="18"/>
              </w:rPr>
              <w:t>≤ 5059</w:t>
            </w:r>
          </w:p>
        </w:tc>
        <w:tc>
          <w:tcPr>
            <w:tcW w:w="771" w:type="dxa"/>
            <w:vAlign w:val="center"/>
          </w:tcPr>
          <w:p w14:paraId="3E0806A6" w14:textId="77777777" w:rsidR="0071322D" w:rsidRPr="00DE7B59" w:rsidRDefault="0071322D" w:rsidP="002F46B4">
            <w:pPr>
              <w:pStyle w:val="TAC"/>
              <w:rPr>
                <w:rFonts w:cs="Arial"/>
                <w:szCs w:val="18"/>
              </w:rPr>
            </w:pPr>
            <w:r w:rsidRPr="00DE7B59">
              <w:rPr>
                <w:rFonts w:cs="Arial"/>
                <w:szCs w:val="18"/>
              </w:rPr>
              <w:t>163</w:t>
            </w:r>
          </w:p>
        </w:tc>
        <w:tc>
          <w:tcPr>
            <w:tcW w:w="1261" w:type="dxa"/>
            <w:vAlign w:val="center"/>
          </w:tcPr>
          <w:p w14:paraId="54F3D4BD" w14:textId="77777777" w:rsidR="0071322D" w:rsidRPr="00DE7B59" w:rsidRDefault="0071322D" w:rsidP="002F46B4">
            <w:pPr>
              <w:pStyle w:val="TAC"/>
              <w:rPr>
                <w:rFonts w:cs="Arial"/>
                <w:szCs w:val="18"/>
              </w:rPr>
            </w:pPr>
            <w:r w:rsidRPr="00DE7B59">
              <w:rPr>
                <w:rFonts w:cs="Arial"/>
                <w:szCs w:val="18"/>
              </w:rPr>
              <w:t>≤ 283197</w:t>
            </w:r>
          </w:p>
        </w:tc>
        <w:tc>
          <w:tcPr>
            <w:tcW w:w="771" w:type="dxa"/>
            <w:vAlign w:val="center"/>
          </w:tcPr>
          <w:p w14:paraId="2935269C" w14:textId="77777777" w:rsidR="0071322D" w:rsidRPr="00DE7B59" w:rsidRDefault="0071322D" w:rsidP="002F46B4">
            <w:pPr>
              <w:pStyle w:val="TAC"/>
              <w:rPr>
                <w:rFonts w:cs="Arial"/>
                <w:szCs w:val="18"/>
              </w:rPr>
            </w:pPr>
            <w:r w:rsidRPr="00DE7B59">
              <w:rPr>
                <w:rFonts w:cs="Arial"/>
                <w:szCs w:val="18"/>
              </w:rPr>
              <w:t>227</w:t>
            </w:r>
          </w:p>
        </w:tc>
        <w:tc>
          <w:tcPr>
            <w:tcW w:w="1507" w:type="dxa"/>
            <w:vAlign w:val="center"/>
          </w:tcPr>
          <w:p w14:paraId="7717013D" w14:textId="77777777" w:rsidR="0071322D" w:rsidRPr="00DE7B59" w:rsidRDefault="0071322D" w:rsidP="002F46B4">
            <w:pPr>
              <w:pStyle w:val="TAC"/>
              <w:rPr>
                <w:rFonts w:cs="Arial"/>
                <w:szCs w:val="18"/>
              </w:rPr>
            </w:pPr>
            <w:r w:rsidRPr="00DE7B59">
              <w:rPr>
                <w:rFonts w:cs="Arial"/>
                <w:szCs w:val="18"/>
              </w:rPr>
              <w:t>≤ 15854280</w:t>
            </w:r>
          </w:p>
        </w:tc>
      </w:tr>
      <w:tr w:rsidR="0071322D" w:rsidRPr="00DE7B59" w14:paraId="02DA4DC6" w14:textId="77777777" w:rsidTr="002F46B4">
        <w:trPr>
          <w:trHeight w:val="170"/>
          <w:jc w:val="center"/>
        </w:trPr>
        <w:tc>
          <w:tcPr>
            <w:tcW w:w="770" w:type="dxa"/>
            <w:vAlign w:val="center"/>
          </w:tcPr>
          <w:p w14:paraId="7841D368" w14:textId="77777777" w:rsidR="0071322D" w:rsidRPr="00DE7B59" w:rsidRDefault="0071322D" w:rsidP="002F46B4">
            <w:pPr>
              <w:pStyle w:val="TAC"/>
              <w:rPr>
                <w:rFonts w:cs="Arial"/>
                <w:szCs w:val="18"/>
              </w:rPr>
            </w:pPr>
            <w:r w:rsidRPr="00DE7B59">
              <w:rPr>
                <w:rFonts w:cs="Arial"/>
                <w:szCs w:val="18"/>
              </w:rPr>
              <w:t>36</w:t>
            </w:r>
          </w:p>
        </w:tc>
        <w:tc>
          <w:tcPr>
            <w:tcW w:w="1016" w:type="dxa"/>
            <w:vAlign w:val="center"/>
          </w:tcPr>
          <w:p w14:paraId="10583A5D" w14:textId="77777777" w:rsidR="0071322D" w:rsidRPr="00DE7B59" w:rsidRDefault="0071322D" w:rsidP="002F46B4">
            <w:pPr>
              <w:pStyle w:val="TAC"/>
              <w:rPr>
                <w:rFonts w:cs="Arial"/>
                <w:szCs w:val="18"/>
              </w:rPr>
            </w:pPr>
            <w:r w:rsidRPr="00DE7B59">
              <w:rPr>
                <w:rFonts w:cs="Arial"/>
                <w:szCs w:val="18"/>
              </w:rPr>
              <w:t>≤ 97</w:t>
            </w:r>
          </w:p>
        </w:tc>
        <w:tc>
          <w:tcPr>
            <w:tcW w:w="771" w:type="dxa"/>
            <w:vAlign w:val="center"/>
          </w:tcPr>
          <w:p w14:paraId="23C3C5BF" w14:textId="77777777" w:rsidR="0071322D" w:rsidRPr="00DE7B59" w:rsidRDefault="0071322D" w:rsidP="002F46B4">
            <w:pPr>
              <w:pStyle w:val="TAC"/>
              <w:rPr>
                <w:rFonts w:cs="Arial"/>
                <w:szCs w:val="18"/>
              </w:rPr>
            </w:pPr>
            <w:r w:rsidRPr="00DE7B59">
              <w:rPr>
                <w:rFonts w:cs="Arial"/>
                <w:szCs w:val="18"/>
              </w:rPr>
              <w:t>100</w:t>
            </w:r>
          </w:p>
        </w:tc>
        <w:tc>
          <w:tcPr>
            <w:tcW w:w="1016" w:type="dxa"/>
            <w:vAlign w:val="center"/>
          </w:tcPr>
          <w:p w14:paraId="28860090" w14:textId="77777777" w:rsidR="0071322D" w:rsidRPr="00DE7B59" w:rsidRDefault="0071322D" w:rsidP="002F46B4">
            <w:pPr>
              <w:pStyle w:val="TAC"/>
              <w:rPr>
                <w:rFonts w:cs="Arial"/>
                <w:szCs w:val="18"/>
              </w:rPr>
            </w:pPr>
            <w:r w:rsidRPr="00DE7B59">
              <w:rPr>
                <w:rFonts w:cs="Arial"/>
                <w:szCs w:val="18"/>
              </w:rPr>
              <w:t>≤ 5387</w:t>
            </w:r>
          </w:p>
        </w:tc>
        <w:tc>
          <w:tcPr>
            <w:tcW w:w="771" w:type="dxa"/>
            <w:vAlign w:val="center"/>
          </w:tcPr>
          <w:p w14:paraId="37D0556D" w14:textId="77777777" w:rsidR="0071322D" w:rsidRPr="00DE7B59" w:rsidRDefault="0071322D" w:rsidP="002F46B4">
            <w:pPr>
              <w:pStyle w:val="TAC"/>
              <w:rPr>
                <w:rFonts w:cs="Arial"/>
                <w:szCs w:val="18"/>
              </w:rPr>
            </w:pPr>
            <w:r w:rsidRPr="00DE7B59">
              <w:rPr>
                <w:rFonts w:cs="Arial"/>
                <w:szCs w:val="18"/>
              </w:rPr>
              <w:t>164</w:t>
            </w:r>
          </w:p>
        </w:tc>
        <w:tc>
          <w:tcPr>
            <w:tcW w:w="1261" w:type="dxa"/>
            <w:vAlign w:val="center"/>
          </w:tcPr>
          <w:p w14:paraId="4E6A0A84" w14:textId="77777777" w:rsidR="0071322D" w:rsidRPr="00DE7B59" w:rsidRDefault="0071322D" w:rsidP="002F46B4">
            <w:pPr>
              <w:pStyle w:val="TAC"/>
              <w:rPr>
                <w:rFonts w:cs="Arial"/>
                <w:szCs w:val="18"/>
              </w:rPr>
            </w:pPr>
            <w:r w:rsidRPr="00DE7B59">
              <w:rPr>
                <w:rFonts w:cs="Arial"/>
                <w:szCs w:val="18"/>
              </w:rPr>
              <w:t>≤ 301579</w:t>
            </w:r>
          </w:p>
        </w:tc>
        <w:tc>
          <w:tcPr>
            <w:tcW w:w="771" w:type="dxa"/>
            <w:vAlign w:val="center"/>
          </w:tcPr>
          <w:p w14:paraId="55225493" w14:textId="77777777" w:rsidR="0071322D" w:rsidRPr="00DE7B59" w:rsidRDefault="0071322D" w:rsidP="002F46B4">
            <w:pPr>
              <w:pStyle w:val="TAC"/>
              <w:rPr>
                <w:rFonts w:cs="Arial"/>
                <w:szCs w:val="18"/>
              </w:rPr>
            </w:pPr>
            <w:r w:rsidRPr="00DE7B59">
              <w:rPr>
                <w:rFonts w:cs="Arial"/>
                <w:szCs w:val="18"/>
              </w:rPr>
              <w:t>228</w:t>
            </w:r>
          </w:p>
        </w:tc>
        <w:tc>
          <w:tcPr>
            <w:tcW w:w="1507" w:type="dxa"/>
            <w:vAlign w:val="center"/>
          </w:tcPr>
          <w:p w14:paraId="21137773" w14:textId="77777777" w:rsidR="0071322D" w:rsidRPr="00DE7B59" w:rsidRDefault="0071322D" w:rsidP="002F46B4">
            <w:pPr>
              <w:pStyle w:val="TAC"/>
              <w:rPr>
                <w:rFonts w:cs="Arial"/>
                <w:szCs w:val="18"/>
              </w:rPr>
            </w:pPr>
            <w:r w:rsidRPr="00DE7B59">
              <w:rPr>
                <w:rFonts w:cs="Arial"/>
                <w:szCs w:val="18"/>
              </w:rPr>
              <w:t>≤ 16883401</w:t>
            </w:r>
          </w:p>
        </w:tc>
      </w:tr>
      <w:tr w:rsidR="0071322D" w:rsidRPr="00DE7B59" w14:paraId="721C3334" w14:textId="77777777" w:rsidTr="002F46B4">
        <w:trPr>
          <w:trHeight w:val="170"/>
          <w:jc w:val="center"/>
        </w:trPr>
        <w:tc>
          <w:tcPr>
            <w:tcW w:w="770" w:type="dxa"/>
            <w:vAlign w:val="center"/>
          </w:tcPr>
          <w:p w14:paraId="0BE653FD" w14:textId="77777777" w:rsidR="0071322D" w:rsidRPr="00DE7B59" w:rsidRDefault="0071322D" w:rsidP="002F46B4">
            <w:pPr>
              <w:pStyle w:val="TAC"/>
              <w:rPr>
                <w:rFonts w:cs="Arial"/>
                <w:szCs w:val="18"/>
              </w:rPr>
            </w:pPr>
            <w:r w:rsidRPr="00DE7B59">
              <w:rPr>
                <w:rFonts w:cs="Arial"/>
                <w:szCs w:val="18"/>
              </w:rPr>
              <w:t>37</w:t>
            </w:r>
          </w:p>
        </w:tc>
        <w:tc>
          <w:tcPr>
            <w:tcW w:w="1016" w:type="dxa"/>
            <w:vAlign w:val="center"/>
          </w:tcPr>
          <w:p w14:paraId="1E30C717" w14:textId="77777777" w:rsidR="0071322D" w:rsidRPr="00DE7B59" w:rsidRDefault="0071322D" w:rsidP="002F46B4">
            <w:pPr>
              <w:pStyle w:val="TAC"/>
              <w:rPr>
                <w:rFonts w:cs="Arial"/>
                <w:szCs w:val="18"/>
              </w:rPr>
            </w:pPr>
            <w:r w:rsidRPr="00DE7B59">
              <w:rPr>
                <w:rFonts w:cs="Arial"/>
                <w:szCs w:val="18"/>
              </w:rPr>
              <w:t>≤ 103</w:t>
            </w:r>
          </w:p>
        </w:tc>
        <w:tc>
          <w:tcPr>
            <w:tcW w:w="771" w:type="dxa"/>
            <w:vAlign w:val="center"/>
          </w:tcPr>
          <w:p w14:paraId="50526DF9" w14:textId="77777777" w:rsidR="0071322D" w:rsidRPr="00DE7B59" w:rsidRDefault="0071322D" w:rsidP="002F46B4">
            <w:pPr>
              <w:pStyle w:val="TAC"/>
              <w:rPr>
                <w:rFonts w:cs="Arial"/>
                <w:szCs w:val="18"/>
              </w:rPr>
            </w:pPr>
            <w:r w:rsidRPr="00DE7B59">
              <w:rPr>
                <w:rFonts w:cs="Arial"/>
                <w:szCs w:val="18"/>
              </w:rPr>
              <w:t>101</w:t>
            </w:r>
          </w:p>
        </w:tc>
        <w:tc>
          <w:tcPr>
            <w:tcW w:w="1016" w:type="dxa"/>
            <w:vAlign w:val="center"/>
          </w:tcPr>
          <w:p w14:paraId="0551D5FF" w14:textId="77777777" w:rsidR="0071322D" w:rsidRPr="00DE7B59" w:rsidRDefault="0071322D" w:rsidP="002F46B4">
            <w:pPr>
              <w:pStyle w:val="TAC"/>
              <w:rPr>
                <w:rFonts w:cs="Arial"/>
                <w:szCs w:val="18"/>
              </w:rPr>
            </w:pPr>
            <w:r w:rsidRPr="00DE7B59">
              <w:rPr>
                <w:rFonts w:cs="Arial"/>
                <w:szCs w:val="18"/>
              </w:rPr>
              <w:t>≤ 5737</w:t>
            </w:r>
          </w:p>
        </w:tc>
        <w:tc>
          <w:tcPr>
            <w:tcW w:w="771" w:type="dxa"/>
            <w:vAlign w:val="center"/>
          </w:tcPr>
          <w:p w14:paraId="2F8B3C0E" w14:textId="77777777" w:rsidR="0071322D" w:rsidRPr="00DE7B59" w:rsidRDefault="0071322D" w:rsidP="002F46B4">
            <w:pPr>
              <w:pStyle w:val="TAC"/>
              <w:rPr>
                <w:rFonts w:cs="Arial"/>
                <w:szCs w:val="18"/>
              </w:rPr>
            </w:pPr>
            <w:r w:rsidRPr="00DE7B59">
              <w:rPr>
                <w:rFonts w:cs="Arial"/>
                <w:szCs w:val="18"/>
              </w:rPr>
              <w:t>165</w:t>
            </w:r>
          </w:p>
        </w:tc>
        <w:tc>
          <w:tcPr>
            <w:tcW w:w="1261" w:type="dxa"/>
            <w:vAlign w:val="center"/>
          </w:tcPr>
          <w:p w14:paraId="0B8BA334" w14:textId="77777777" w:rsidR="0071322D" w:rsidRPr="00DE7B59" w:rsidRDefault="0071322D" w:rsidP="002F46B4">
            <w:pPr>
              <w:pStyle w:val="TAC"/>
              <w:rPr>
                <w:rFonts w:cs="Arial"/>
                <w:szCs w:val="18"/>
              </w:rPr>
            </w:pPr>
            <w:r w:rsidRPr="00DE7B59">
              <w:rPr>
                <w:rFonts w:cs="Arial"/>
                <w:szCs w:val="18"/>
              </w:rPr>
              <w:t>≤ 321155</w:t>
            </w:r>
          </w:p>
        </w:tc>
        <w:tc>
          <w:tcPr>
            <w:tcW w:w="771" w:type="dxa"/>
            <w:vAlign w:val="center"/>
          </w:tcPr>
          <w:p w14:paraId="0700CBA0" w14:textId="77777777" w:rsidR="0071322D" w:rsidRPr="00DE7B59" w:rsidRDefault="0071322D" w:rsidP="002F46B4">
            <w:pPr>
              <w:pStyle w:val="TAC"/>
              <w:rPr>
                <w:rFonts w:cs="Arial"/>
                <w:szCs w:val="18"/>
              </w:rPr>
            </w:pPr>
            <w:r w:rsidRPr="00DE7B59">
              <w:rPr>
                <w:rFonts w:cs="Arial"/>
                <w:szCs w:val="18"/>
              </w:rPr>
              <w:t>229</w:t>
            </w:r>
          </w:p>
        </w:tc>
        <w:tc>
          <w:tcPr>
            <w:tcW w:w="1507" w:type="dxa"/>
            <w:vAlign w:val="center"/>
          </w:tcPr>
          <w:p w14:paraId="44906269" w14:textId="77777777" w:rsidR="0071322D" w:rsidRPr="00DE7B59" w:rsidRDefault="0071322D" w:rsidP="002F46B4">
            <w:pPr>
              <w:pStyle w:val="TAC"/>
              <w:rPr>
                <w:rFonts w:cs="Arial"/>
                <w:szCs w:val="18"/>
              </w:rPr>
            </w:pPr>
            <w:r w:rsidRPr="00DE7B59">
              <w:rPr>
                <w:rFonts w:cs="Arial"/>
                <w:szCs w:val="18"/>
              </w:rPr>
              <w:t>≤ 17979324</w:t>
            </w:r>
          </w:p>
        </w:tc>
      </w:tr>
      <w:tr w:rsidR="0071322D" w:rsidRPr="00DE7B59" w14:paraId="71572AE4" w14:textId="77777777" w:rsidTr="002F46B4">
        <w:trPr>
          <w:trHeight w:val="170"/>
          <w:jc w:val="center"/>
        </w:trPr>
        <w:tc>
          <w:tcPr>
            <w:tcW w:w="770" w:type="dxa"/>
            <w:vAlign w:val="center"/>
          </w:tcPr>
          <w:p w14:paraId="3EE542A8" w14:textId="77777777" w:rsidR="0071322D" w:rsidRPr="00DE7B59" w:rsidRDefault="0071322D" w:rsidP="002F46B4">
            <w:pPr>
              <w:pStyle w:val="TAC"/>
              <w:rPr>
                <w:rFonts w:cs="Arial"/>
                <w:szCs w:val="18"/>
              </w:rPr>
            </w:pPr>
            <w:r w:rsidRPr="00DE7B59">
              <w:rPr>
                <w:rFonts w:cs="Arial"/>
                <w:szCs w:val="18"/>
              </w:rPr>
              <w:t>38</w:t>
            </w:r>
          </w:p>
        </w:tc>
        <w:tc>
          <w:tcPr>
            <w:tcW w:w="1016" w:type="dxa"/>
            <w:vAlign w:val="center"/>
          </w:tcPr>
          <w:p w14:paraId="7C3B0F1A" w14:textId="77777777" w:rsidR="0071322D" w:rsidRPr="00DE7B59" w:rsidRDefault="0071322D" w:rsidP="002F46B4">
            <w:pPr>
              <w:pStyle w:val="TAC"/>
              <w:rPr>
                <w:rFonts w:cs="Arial"/>
                <w:szCs w:val="18"/>
              </w:rPr>
            </w:pPr>
            <w:r w:rsidRPr="00DE7B59">
              <w:rPr>
                <w:rFonts w:cs="Arial"/>
                <w:szCs w:val="18"/>
              </w:rPr>
              <w:t>≤ 110</w:t>
            </w:r>
          </w:p>
        </w:tc>
        <w:tc>
          <w:tcPr>
            <w:tcW w:w="771" w:type="dxa"/>
            <w:vAlign w:val="center"/>
          </w:tcPr>
          <w:p w14:paraId="00BF641E" w14:textId="77777777" w:rsidR="0071322D" w:rsidRPr="00DE7B59" w:rsidRDefault="0071322D" w:rsidP="002F46B4">
            <w:pPr>
              <w:pStyle w:val="TAC"/>
              <w:rPr>
                <w:rFonts w:cs="Arial"/>
                <w:szCs w:val="18"/>
              </w:rPr>
            </w:pPr>
            <w:r w:rsidRPr="00DE7B59">
              <w:rPr>
                <w:rFonts w:cs="Arial"/>
                <w:szCs w:val="18"/>
              </w:rPr>
              <w:t>102</w:t>
            </w:r>
          </w:p>
        </w:tc>
        <w:tc>
          <w:tcPr>
            <w:tcW w:w="1016" w:type="dxa"/>
            <w:vAlign w:val="center"/>
          </w:tcPr>
          <w:p w14:paraId="49707630" w14:textId="77777777" w:rsidR="0071322D" w:rsidRPr="00DE7B59" w:rsidRDefault="0071322D" w:rsidP="002F46B4">
            <w:pPr>
              <w:pStyle w:val="TAC"/>
              <w:rPr>
                <w:rFonts w:cs="Arial"/>
                <w:szCs w:val="18"/>
              </w:rPr>
            </w:pPr>
            <w:r w:rsidRPr="00DE7B59">
              <w:rPr>
                <w:rFonts w:cs="Arial"/>
                <w:szCs w:val="18"/>
              </w:rPr>
              <w:t>≤ 6109</w:t>
            </w:r>
          </w:p>
        </w:tc>
        <w:tc>
          <w:tcPr>
            <w:tcW w:w="771" w:type="dxa"/>
            <w:vAlign w:val="center"/>
          </w:tcPr>
          <w:p w14:paraId="7A72FE7B" w14:textId="77777777" w:rsidR="0071322D" w:rsidRPr="00DE7B59" w:rsidRDefault="0071322D" w:rsidP="002F46B4">
            <w:pPr>
              <w:pStyle w:val="TAC"/>
              <w:rPr>
                <w:rFonts w:cs="Arial"/>
                <w:szCs w:val="18"/>
              </w:rPr>
            </w:pPr>
            <w:r w:rsidRPr="00DE7B59">
              <w:rPr>
                <w:rFonts w:cs="Arial"/>
                <w:szCs w:val="18"/>
              </w:rPr>
              <w:t>166</w:t>
            </w:r>
          </w:p>
        </w:tc>
        <w:tc>
          <w:tcPr>
            <w:tcW w:w="1261" w:type="dxa"/>
            <w:vAlign w:val="center"/>
          </w:tcPr>
          <w:p w14:paraId="2899A155" w14:textId="77777777" w:rsidR="0071322D" w:rsidRPr="00DE7B59" w:rsidRDefault="0071322D" w:rsidP="002F46B4">
            <w:pPr>
              <w:pStyle w:val="TAC"/>
              <w:rPr>
                <w:rFonts w:cs="Arial"/>
                <w:szCs w:val="18"/>
              </w:rPr>
            </w:pPr>
            <w:r w:rsidRPr="00DE7B59">
              <w:rPr>
                <w:rFonts w:cs="Arial"/>
                <w:szCs w:val="18"/>
              </w:rPr>
              <w:t>≤ 342002</w:t>
            </w:r>
          </w:p>
        </w:tc>
        <w:tc>
          <w:tcPr>
            <w:tcW w:w="771" w:type="dxa"/>
            <w:vAlign w:val="center"/>
          </w:tcPr>
          <w:p w14:paraId="28CEFC0B" w14:textId="77777777" w:rsidR="0071322D" w:rsidRPr="00DE7B59" w:rsidRDefault="0071322D" w:rsidP="002F46B4">
            <w:pPr>
              <w:pStyle w:val="TAC"/>
              <w:rPr>
                <w:rFonts w:cs="Arial"/>
                <w:szCs w:val="18"/>
              </w:rPr>
            </w:pPr>
            <w:r w:rsidRPr="00DE7B59">
              <w:rPr>
                <w:rFonts w:cs="Arial"/>
                <w:szCs w:val="18"/>
              </w:rPr>
              <w:t>230</w:t>
            </w:r>
          </w:p>
        </w:tc>
        <w:tc>
          <w:tcPr>
            <w:tcW w:w="1507" w:type="dxa"/>
            <w:vAlign w:val="center"/>
          </w:tcPr>
          <w:p w14:paraId="27A7F462" w14:textId="77777777" w:rsidR="0071322D" w:rsidRPr="00DE7B59" w:rsidRDefault="0071322D" w:rsidP="002F46B4">
            <w:pPr>
              <w:pStyle w:val="TAC"/>
              <w:rPr>
                <w:rFonts w:cs="Arial"/>
                <w:szCs w:val="18"/>
              </w:rPr>
            </w:pPr>
            <w:r w:rsidRPr="00DE7B59">
              <w:rPr>
                <w:rFonts w:cs="Arial"/>
                <w:szCs w:val="18"/>
              </w:rPr>
              <w:t>≤ 19146385</w:t>
            </w:r>
          </w:p>
        </w:tc>
      </w:tr>
      <w:tr w:rsidR="0071322D" w:rsidRPr="00DE7B59" w14:paraId="3DB54C0F" w14:textId="77777777" w:rsidTr="002F46B4">
        <w:trPr>
          <w:trHeight w:val="170"/>
          <w:jc w:val="center"/>
        </w:trPr>
        <w:tc>
          <w:tcPr>
            <w:tcW w:w="770" w:type="dxa"/>
            <w:vAlign w:val="center"/>
          </w:tcPr>
          <w:p w14:paraId="38155E1F" w14:textId="77777777" w:rsidR="0071322D" w:rsidRPr="00DE7B59" w:rsidRDefault="0071322D" w:rsidP="002F46B4">
            <w:pPr>
              <w:pStyle w:val="TAC"/>
              <w:rPr>
                <w:rFonts w:cs="Arial"/>
                <w:szCs w:val="18"/>
              </w:rPr>
            </w:pPr>
            <w:r w:rsidRPr="00DE7B59">
              <w:rPr>
                <w:rFonts w:cs="Arial"/>
                <w:szCs w:val="18"/>
              </w:rPr>
              <w:t>39</w:t>
            </w:r>
          </w:p>
        </w:tc>
        <w:tc>
          <w:tcPr>
            <w:tcW w:w="1016" w:type="dxa"/>
            <w:vAlign w:val="center"/>
          </w:tcPr>
          <w:p w14:paraId="26C89751" w14:textId="77777777" w:rsidR="0071322D" w:rsidRPr="00DE7B59" w:rsidRDefault="0071322D" w:rsidP="002F46B4">
            <w:pPr>
              <w:pStyle w:val="TAC"/>
              <w:rPr>
                <w:rFonts w:cs="Arial"/>
                <w:szCs w:val="18"/>
              </w:rPr>
            </w:pPr>
            <w:r w:rsidRPr="00DE7B59">
              <w:rPr>
                <w:rFonts w:cs="Arial"/>
                <w:szCs w:val="18"/>
              </w:rPr>
              <w:t>≤ 117</w:t>
            </w:r>
          </w:p>
        </w:tc>
        <w:tc>
          <w:tcPr>
            <w:tcW w:w="771" w:type="dxa"/>
            <w:vAlign w:val="center"/>
          </w:tcPr>
          <w:p w14:paraId="7861BFE9" w14:textId="77777777" w:rsidR="0071322D" w:rsidRPr="00DE7B59" w:rsidRDefault="0071322D" w:rsidP="002F46B4">
            <w:pPr>
              <w:pStyle w:val="TAC"/>
              <w:rPr>
                <w:rFonts w:cs="Arial"/>
                <w:szCs w:val="18"/>
              </w:rPr>
            </w:pPr>
            <w:r w:rsidRPr="00DE7B59">
              <w:rPr>
                <w:rFonts w:cs="Arial"/>
                <w:szCs w:val="18"/>
              </w:rPr>
              <w:t>103</w:t>
            </w:r>
          </w:p>
        </w:tc>
        <w:tc>
          <w:tcPr>
            <w:tcW w:w="1016" w:type="dxa"/>
            <w:vAlign w:val="center"/>
          </w:tcPr>
          <w:p w14:paraId="590C4468" w14:textId="77777777" w:rsidR="0071322D" w:rsidRPr="00DE7B59" w:rsidRDefault="0071322D" w:rsidP="002F46B4">
            <w:pPr>
              <w:pStyle w:val="TAC"/>
              <w:rPr>
                <w:rFonts w:cs="Arial"/>
                <w:szCs w:val="18"/>
              </w:rPr>
            </w:pPr>
            <w:r w:rsidRPr="00DE7B59">
              <w:rPr>
                <w:rFonts w:cs="Arial"/>
                <w:szCs w:val="18"/>
              </w:rPr>
              <w:t>≤ 6506</w:t>
            </w:r>
          </w:p>
        </w:tc>
        <w:tc>
          <w:tcPr>
            <w:tcW w:w="771" w:type="dxa"/>
            <w:vAlign w:val="center"/>
          </w:tcPr>
          <w:p w14:paraId="46A91FE0" w14:textId="77777777" w:rsidR="0071322D" w:rsidRPr="00DE7B59" w:rsidRDefault="0071322D" w:rsidP="002F46B4">
            <w:pPr>
              <w:pStyle w:val="TAC"/>
              <w:rPr>
                <w:rFonts w:cs="Arial"/>
                <w:szCs w:val="18"/>
              </w:rPr>
            </w:pPr>
            <w:r w:rsidRPr="00DE7B59">
              <w:rPr>
                <w:rFonts w:cs="Arial"/>
                <w:szCs w:val="18"/>
              </w:rPr>
              <w:t>167</w:t>
            </w:r>
          </w:p>
        </w:tc>
        <w:tc>
          <w:tcPr>
            <w:tcW w:w="1261" w:type="dxa"/>
            <w:vAlign w:val="center"/>
          </w:tcPr>
          <w:p w14:paraId="6138A2E6" w14:textId="77777777" w:rsidR="0071322D" w:rsidRPr="00DE7B59" w:rsidRDefault="0071322D" w:rsidP="002F46B4">
            <w:pPr>
              <w:pStyle w:val="TAC"/>
              <w:rPr>
                <w:rFonts w:cs="Arial"/>
                <w:szCs w:val="18"/>
              </w:rPr>
            </w:pPr>
            <w:r w:rsidRPr="00DE7B59">
              <w:rPr>
                <w:rFonts w:cs="Arial"/>
                <w:szCs w:val="18"/>
              </w:rPr>
              <w:t>≤ 364202</w:t>
            </w:r>
          </w:p>
        </w:tc>
        <w:tc>
          <w:tcPr>
            <w:tcW w:w="771" w:type="dxa"/>
            <w:vAlign w:val="center"/>
          </w:tcPr>
          <w:p w14:paraId="54CE392E" w14:textId="77777777" w:rsidR="0071322D" w:rsidRPr="00DE7B59" w:rsidRDefault="0071322D" w:rsidP="002F46B4">
            <w:pPr>
              <w:pStyle w:val="TAC"/>
              <w:rPr>
                <w:rFonts w:cs="Arial"/>
                <w:szCs w:val="18"/>
              </w:rPr>
            </w:pPr>
            <w:r w:rsidRPr="00DE7B59">
              <w:rPr>
                <w:rFonts w:cs="Arial"/>
                <w:szCs w:val="18"/>
              </w:rPr>
              <w:t>231</w:t>
            </w:r>
          </w:p>
        </w:tc>
        <w:tc>
          <w:tcPr>
            <w:tcW w:w="1507" w:type="dxa"/>
            <w:vAlign w:val="center"/>
          </w:tcPr>
          <w:p w14:paraId="06747B92" w14:textId="77777777" w:rsidR="0071322D" w:rsidRPr="00DE7B59" w:rsidRDefault="0071322D" w:rsidP="002F46B4">
            <w:pPr>
              <w:pStyle w:val="TAC"/>
              <w:rPr>
                <w:rFonts w:cs="Arial"/>
                <w:szCs w:val="18"/>
              </w:rPr>
            </w:pPr>
            <w:r w:rsidRPr="00DE7B59">
              <w:rPr>
                <w:rFonts w:cs="Arial"/>
                <w:szCs w:val="18"/>
              </w:rPr>
              <w:t>≤ 20389201</w:t>
            </w:r>
          </w:p>
        </w:tc>
      </w:tr>
      <w:tr w:rsidR="0071322D" w:rsidRPr="00DE7B59" w14:paraId="60E6796B" w14:textId="77777777" w:rsidTr="002F46B4">
        <w:trPr>
          <w:trHeight w:val="170"/>
          <w:jc w:val="center"/>
        </w:trPr>
        <w:tc>
          <w:tcPr>
            <w:tcW w:w="770" w:type="dxa"/>
            <w:vAlign w:val="center"/>
          </w:tcPr>
          <w:p w14:paraId="6F33A1E1" w14:textId="77777777" w:rsidR="0071322D" w:rsidRPr="00DE7B59" w:rsidRDefault="0071322D" w:rsidP="002F46B4">
            <w:pPr>
              <w:pStyle w:val="TAC"/>
              <w:rPr>
                <w:rFonts w:cs="Arial"/>
                <w:szCs w:val="18"/>
              </w:rPr>
            </w:pPr>
            <w:r w:rsidRPr="00DE7B59">
              <w:rPr>
                <w:rFonts w:cs="Arial"/>
                <w:szCs w:val="18"/>
              </w:rPr>
              <w:t>40</w:t>
            </w:r>
          </w:p>
        </w:tc>
        <w:tc>
          <w:tcPr>
            <w:tcW w:w="1016" w:type="dxa"/>
            <w:vAlign w:val="center"/>
          </w:tcPr>
          <w:p w14:paraId="2AD62B0D" w14:textId="77777777" w:rsidR="0071322D" w:rsidRPr="00DE7B59" w:rsidRDefault="0071322D" w:rsidP="002F46B4">
            <w:pPr>
              <w:pStyle w:val="TAC"/>
              <w:rPr>
                <w:rFonts w:cs="Arial"/>
                <w:szCs w:val="18"/>
              </w:rPr>
            </w:pPr>
            <w:r w:rsidRPr="00DE7B59">
              <w:rPr>
                <w:rFonts w:cs="Arial"/>
                <w:szCs w:val="18"/>
              </w:rPr>
              <w:t>≤ 124</w:t>
            </w:r>
          </w:p>
        </w:tc>
        <w:tc>
          <w:tcPr>
            <w:tcW w:w="771" w:type="dxa"/>
            <w:vAlign w:val="center"/>
          </w:tcPr>
          <w:p w14:paraId="753E645E" w14:textId="77777777" w:rsidR="0071322D" w:rsidRPr="00DE7B59" w:rsidRDefault="0071322D" w:rsidP="002F46B4">
            <w:pPr>
              <w:pStyle w:val="TAC"/>
              <w:rPr>
                <w:rFonts w:cs="Arial"/>
                <w:szCs w:val="18"/>
              </w:rPr>
            </w:pPr>
            <w:r w:rsidRPr="00DE7B59">
              <w:rPr>
                <w:rFonts w:cs="Arial"/>
                <w:szCs w:val="18"/>
              </w:rPr>
              <w:t>104</w:t>
            </w:r>
          </w:p>
        </w:tc>
        <w:tc>
          <w:tcPr>
            <w:tcW w:w="1016" w:type="dxa"/>
            <w:vAlign w:val="center"/>
          </w:tcPr>
          <w:p w14:paraId="759D5166" w14:textId="77777777" w:rsidR="0071322D" w:rsidRPr="00DE7B59" w:rsidRDefault="0071322D" w:rsidP="002F46B4">
            <w:pPr>
              <w:pStyle w:val="TAC"/>
              <w:rPr>
                <w:rFonts w:cs="Arial"/>
                <w:szCs w:val="18"/>
              </w:rPr>
            </w:pPr>
            <w:r w:rsidRPr="00DE7B59">
              <w:rPr>
                <w:rFonts w:cs="Arial"/>
                <w:szCs w:val="18"/>
              </w:rPr>
              <w:t>≤ 6928</w:t>
            </w:r>
          </w:p>
        </w:tc>
        <w:tc>
          <w:tcPr>
            <w:tcW w:w="771" w:type="dxa"/>
            <w:vAlign w:val="center"/>
          </w:tcPr>
          <w:p w14:paraId="2F489B95" w14:textId="77777777" w:rsidR="0071322D" w:rsidRPr="00DE7B59" w:rsidRDefault="0071322D" w:rsidP="002F46B4">
            <w:pPr>
              <w:pStyle w:val="TAC"/>
              <w:rPr>
                <w:rFonts w:cs="Arial"/>
                <w:szCs w:val="18"/>
              </w:rPr>
            </w:pPr>
            <w:r w:rsidRPr="00DE7B59">
              <w:rPr>
                <w:rFonts w:cs="Arial"/>
                <w:szCs w:val="18"/>
              </w:rPr>
              <w:t>168</w:t>
            </w:r>
          </w:p>
        </w:tc>
        <w:tc>
          <w:tcPr>
            <w:tcW w:w="1261" w:type="dxa"/>
            <w:vAlign w:val="center"/>
          </w:tcPr>
          <w:p w14:paraId="0F8581C4" w14:textId="77777777" w:rsidR="0071322D" w:rsidRPr="00DE7B59" w:rsidRDefault="0071322D" w:rsidP="002F46B4">
            <w:pPr>
              <w:pStyle w:val="TAC"/>
              <w:rPr>
                <w:rFonts w:cs="Arial"/>
                <w:szCs w:val="18"/>
              </w:rPr>
            </w:pPr>
            <w:r w:rsidRPr="00DE7B59">
              <w:rPr>
                <w:rFonts w:cs="Arial"/>
                <w:szCs w:val="18"/>
              </w:rPr>
              <w:t>≤ 387842</w:t>
            </w:r>
          </w:p>
        </w:tc>
        <w:tc>
          <w:tcPr>
            <w:tcW w:w="771" w:type="dxa"/>
            <w:vAlign w:val="center"/>
          </w:tcPr>
          <w:p w14:paraId="0FCFFF7E" w14:textId="77777777" w:rsidR="0071322D" w:rsidRPr="00DE7B59" w:rsidRDefault="0071322D" w:rsidP="002F46B4">
            <w:pPr>
              <w:pStyle w:val="TAC"/>
              <w:rPr>
                <w:rFonts w:cs="Arial"/>
                <w:szCs w:val="18"/>
              </w:rPr>
            </w:pPr>
            <w:r w:rsidRPr="00DE7B59">
              <w:rPr>
                <w:rFonts w:cs="Arial"/>
                <w:szCs w:val="18"/>
              </w:rPr>
              <w:t>232</w:t>
            </w:r>
          </w:p>
        </w:tc>
        <w:tc>
          <w:tcPr>
            <w:tcW w:w="1507" w:type="dxa"/>
            <w:vAlign w:val="center"/>
          </w:tcPr>
          <w:p w14:paraId="39893C99" w14:textId="77777777" w:rsidR="0071322D" w:rsidRPr="00DE7B59" w:rsidRDefault="0071322D" w:rsidP="002F46B4">
            <w:pPr>
              <w:pStyle w:val="TAC"/>
              <w:rPr>
                <w:rFonts w:cs="Arial"/>
                <w:szCs w:val="18"/>
              </w:rPr>
            </w:pPr>
            <w:r w:rsidRPr="00DE7B59">
              <w:rPr>
                <w:rFonts w:cs="Arial"/>
                <w:szCs w:val="18"/>
              </w:rPr>
              <w:t>≤ 21712690</w:t>
            </w:r>
          </w:p>
        </w:tc>
      </w:tr>
      <w:tr w:rsidR="0071322D" w:rsidRPr="00DE7B59" w14:paraId="3DF24771" w14:textId="77777777" w:rsidTr="002F46B4">
        <w:trPr>
          <w:trHeight w:val="170"/>
          <w:jc w:val="center"/>
        </w:trPr>
        <w:tc>
          <w:tcPr>
            <w:tcW w:w="770" w:type="dxa"/>
            <w:vAlign w:val="center"/>
          </w:tcPr>
          <w:p w14:paraId="04CCF4C9" w14:textId="77777777" w:rsidR="0071322D" w:rsidRPr="00DE7B59" w:rsidRDefault="0071322D" w:rsidP="002F46B4">
            <w:pPr>
              <w:pStyle w:val="TAC"/>
              <w:rPr>
                <w:rFonts w:cs="Arial"/>
                <w:szCs w:val="18"/>
              </w:rPr>
            </w:pPr>
            <w:r w:rsidRPr="00DE7B59">
              <w:rPr>
                <w:rFonts w:cs="Arial"/>
                <w:szCs w:val="18"/>
              </w:rPr>
              <w:t>41</w:t>
            </w:r>
          </w:p>
        </w:tc>
        <w:tc>
          <w:tcPr>
            <w:tcW w:w="1016" w:type="dxa"/>
            <w:vAlign w:val="center"/>
          </w:tcPr>
          <w:p w14:paraId="45D7809C" w14:textId="77777777" w:rsidR="0071322D" w:rsidRPr="00DE7B59" w:rsidRDefault="0071322D" w:rsidP="002F46B4">
            <w:pPr>
              <w:pStyle w:val="TAC"/>
              <w:rPr>
                <w:rFonts w:cs="Arial"/>
                <w:szCs w:val="18"/>
              </w:rPr>
            </w:pPr>
            <w:r w:rsidRPr="00DE7B59">
              <w:rPr>
                <w:rFonts w:cs="Arial"/>
                <w:szCs w:val="18"/>
              </w:rPr>
              <w:t>≤ 132</w:t>
            </w:r>
          </w:p>
        </w:tc>
        <w:tc>
          <w:tcPr>
            <w:tcW w:w="771" w:type="dxa"/>
            <w:vAlign w:val="center"/>
          </w:tcPr>
          <w:p w14:paraId="776DC659" w14:textId="77777777" w:rsidR="0071322D" w:rsidRPr="00DE7B59" w:rsidRDefault="0071322D" w:rsidP="002F46B4">
            <w:pPr>
              <w:pStyle w:val="TAC"/>
              <w:rPr>
                <w:rFonts w:cs="Arial"/>
                <w:szCs w:val="18"/>
              </w:rPr>
            </w:pPr>
            <w:r w:rsidRPr="00DE7B59">
              <w:rPr>
                <w:rFonts w:cs="Arial"/>
                <w:szCs w:val="18"/>
              </w:rPr>
              <w:t>105</w:t>
            </w:r>
          </w:p>
        </w:tc>
        <w:tc>
          <w:tcPr>
            <w:tcW w:w="1016" w:type="dxa"/>
            <w:vAlign w:val="center"/>
          </w:tcPr>
          <w:p w14:paraId="495F30D4" w14:textId="77777777" w:rsidR="0071322D" w:rsidRPr="00DE7B59" w:rsidRDefault="0071322D" w:rsidP="002F46B4">
            <w:pPr>
              <w:pStyle w:val="TAC"/>
              <w:rPr>
                <w:rFonts w:cs="Arial"/>
                <w:szCs w:val="18"/>
              </w:rPr>
            </w:pPr>
            <w:r w:rsidRPr="00DE7B59">
              <w:rPr>
                <w:rFonts w:cs="Arial"/>
                <w:szCs w:val="18"/>
              </w:rPr>
              <w:t>≤ 7378</w:t>
            </w:r>
          </w:p>
        </w:tc>
        <w:tc>
          <w:tcPr>
            <w:tcW w:w="771" w:type="dxa"/>
            <w:vAlign w:val="center"/>
          </w:tcPr>
          <w:p w14:paraId="63E10F74" w14:textId="77777777" w:rsidR="0071322D" w:rsidRPr="00DE7B59" w:rsidRDefault="0071322D" w:rsidP="002F46B4">
            <w:pPr>
              <w:pStyle w:val="TAC"/>
              <w:rPr>
                <w:rFonts w:cs="Arial"/>
                <w:szCs w:val="18"/>
              </w:rPr>
            </w:pPr>
            <w:r w:rsidRPr="00DE7B59">
              <w:rPr>
                <w:rFonts w:cs="Arial"/>
                <w:szCs w:val="18"/>
              </w:rPr>
              <w:t>169</w:t>
            </w:r>
          </w:p>
        </w:tc>
        <w:tc>
          <w:tcPr>
            <w:tcW w:w="1261" w:type="dxa"/>
            <w:vAlign w:val="center"/>
          </w:tcPr>
          <w:p w14:paraId="4C1AB832" w14:textId="77777777" w:rsidR="0071322D" w:rsidRPr="00DE7B59" w:rsidRDefault="0071322D" w:rsidP="002F46B4">
            <w:pPr>
              <w:pStyle w:val="TAC"/>
              <w:rPr>
                <w:rFonts w:cs="Arial"/>
                <w:szCs w:val="18"/>
              </w:rPr>
            </w:pPr>
            <w:r w:rsidRPr="00DE7B59">
              <w:rPr>
                <w:rFonts w:cs="Arial"/>
                <w:szCs w:val="18"/>
              </w:rPr>
              <w:t>≤ 413018</w:t>
            </w:r>
          </w:p>
        </w:tc>
        <w:tc>
          <w:tcPr>
            <w:tcW w:w="771" w:type="dxa"/>
            <w:vAlign w:val="center"/>
          </w:tcPr>
          <w:p w14:paraId="381934F3" w14:textId="77777777" w:rsidR="0071322D" w:rsidRPr="00DE7B59" w:rsidRDefault="0071322D" w:rsidP="002F46B4">
            <w:pPr>
              <w:pStyle w:val="TAC"/>
              <w:rPr>
                <w:rFonts w:cs="Arial"/>
                <w:szCs w:val="18"/>
              </w:rPr>
            </w:pPr>
            <w:r w:rsidRPr="00DE7B59">
              <w:rPr>
                <w:rFonts w:cs="Arial"/>
                <w:szCs w:val="18"/>
              </w:rPr>
              <w:t>233</w:t>
            </w:r>
          </w:p>
        </w:tc>
        <w:tc>
          <w:tcPr>
            <w:tcW w:w="1507" w:type="dxa"/>
            <w:vAlign w:val="center"/>
          </w:tcPr>
          <w:p w14:paraId="3A111F80" w14:textId="77777777" w:rsidR="0071322D" w:rsidRPr="00DE7B59" w:rsidRDefault="0071322D" w:rsidP="002F46B4">
            <w:pPr>
              <w:pStyle w:val="TAC"/>
              <w:rPr>
                <w:rFonts w:cs="Arial"/>
                <w:szCs w:val="18"/>
              </w:rPr>
            </w:pPr>
            <w:r w:rsidRPr="00DE7B59">
              <w:rPr>
                <w:rFonts w:cs="Arial"/>
                <w:szCs w:val="18"/>
              </w:rPr>
              <w:t>≤ 23122088</w:t>
            </w:r>
          </w:p>
        </w:tc>
      </w:tr>
      <w:tr w:rsidR="0071322D" w:rsidRPr="00DE7B59" w14:paraId="1E803D70" w14:textId="77777777" w:rsidTr="002F46B4">
        <w:trPr>
          <w:trHeight w:val="170"/>
          <w:jc w:val="center"/>
        </w:trPr>
        <w:tc>
          <w:tcPr>
            <w:tcW w:w="770" w:type="dxa"/>
            <w:vAlign w:val="center"/>
          </w:tcPr>
          <w:p w14:paraId="12ABA101" w14:textId="77777777" w:rsidR="0071322D" w:rsidRPr="00DE7B59" w:rsidRDefault="0071322D" w:rsidP="002F46B4">
            <w:pPr>
              <w:pStyle w:val="TAC"/>
              <w:rPr>
                <w:rFonts w:cs="Arial"/>
                <w:szCs w:val="18"/>
              </w:rPr>
            </w:pPr>
            <w:r w:rsidRPr="00DE7B59">
              <w:rPr>
                <w:rFonts w:cs="Arial"/>
                <w:szCs w:val="18"/>
              </w:rPr>
              <w:t>42</w:t>
            </w:r>
          </w:p>
        </w:tc>
        <w:tc>
          <w:tcPr>
            <w:tcW w:w="1016" w:type="dxa"/>
            <w:vAlign w:val="center"/>
          </w:tcPr>
          <w:p w14:paraId="5D4C6CDE" w14:textId="77777777" w:rsidR="0071322D" w:rsidRPr="00DE7B59" w:rsidRDefault="0071322D" w:rsidP="002F46B4">
            <w:pPr>
              <w:pStyle w:val="TAC"/>
              <w:rPr>
                <w:rFonts w:cs="Arial"/>
                <w:szCs w:val="18"/>
              </w:rPr>
            </w:pPr>
            <w:r w:rsidRPr="00DE7B59">
              <w:rPr>
                <w:rFonts w:cs="Arial"/>
                <w:szCs w:val="18"/>
              </w:rPr>
              <w:t>≤ 141</w:t>
            </w:r>
          </w:p>
        </w:tc>
        <w:tc>
          <w:tcPr>
            <w:tcW w:w="771" w:type="dxa"/>
            <w:vAlign w:val="center"/>
          </w:tcPr>
          <w:p w14:paraId="57F961C1" w14:textId="77777777" w:rsidR="0071322D" w:rsidRPr="00DE7B59" w:rsidRDefault="0071322D" w:rsidP="002F46B4">
            <w:pPr>
              <w:pStyle w:val="TAC"/>
              <w:rPr>
                <w:rFonts w:cs="Arial"/>
                <w:szCs w:val="18"/>
              </w:rPr>
            </w:pPr>
            <w:r w:rsidRPr="00DE7B59">
              <w:rPr>
                <w:rFonts w:cs="Arial"/>
                <w:szCs w:val="18"/>
              </w:rPr>
              <w:t>106</w:t>
            </w:r>
          </w:p>
        </w:tc>
        <w:tc>
          <w:tcPr>
            <w:tcW w:w="1016" w:type="dxa"/>
            <w:vAlign w:val="center"/>
          </w:tcPr>
          <w:p w14:paraId="1528128A" w14:textId="77777777" w:rsidR="0071322D" w:rsidRPr="00DE7B59" w:rsidRDefault="0071322D" w:rsidP="002F46B4">
            <w:pPr>
              <w:pStyle w:val="TAC"/>
              <w:rPr>
                <w:rFonts w:cs="Arial"/>
                <w:szCs w:val="18"/>
              </w:rPr>
            </w:pPr>
            <w:r w:rsidRPr="00DE7B59">
              <w:rPr>
                <w:rFonts w:cs="Arial"/>
                <w:szCs w:val="18"/>
              </w:rPr>
              <w:t>≤ 7857</w:t>
            </w:r>
          </w:p>
        </w:tc>
        <w:tc>
          <w:tcPr>
            <w:tcW w:w="771" w:type="dxa"/>
            <w:vAlign w:val="center"/>
          </w:tcPr>
          <w:p w14:paraId="3D5C016A" w14:textId="77777777" w:rsidR="0071322D" w:rsidRPr="00DE7B59" w:rsidRDefault="0071322D" w:rsidP="002F46B4">
            <w:pPr>
              <w:pStyle w:val="TAC"/>
              <w:rPr>
                <w:rFonts w:cs="Arial"/>
                <w:szCs w:val="18"/>
              </w:rPr>
            </w:pPr>
            <w:r w:rsidRPr="00DE7B59">
              <w:rPr>
                <w:rFonts w:cs="Arial"/>
                <w:szCs w:val="18"/>
              </w:rPr>
              <w:t>170</w:t>
            </w:r>
          </w:p>
        </w:tc>
        <w:tc>
          <w:tcPr>
            <w:tcW w:w="1261" w:type="dxa"/>
            <w:vAlign w:val="center"/>
          </w:tcPr>
          <w:p w14:paraId="0DAF0BB7" w14:textId="77777777" w:rsidR="0071322D" w:rsidRPr="00DE7B59" w:rsidRDefault="0071322D" w:rsidP="002F46B4">
            <w:pPr>
              <w:pStyle w:val="TAC"/>
              <w:rPr>
                <w:rFonts w:cs="Arial"/>
                <w:szCs w:val="18"/>
              </w:rPr>
            </w:pPr>
            <w:r w:rsidRPr="00DE7B59">
              <w:rPr>
                <w:rFonts w:cs="Arial"/>
                <w:szCs w:val="18"/>
              </w:rPr>
              <w:t>≤ 439827</w:t>
            </w:r>
          </w:p>
        </w:tc>
        <w:tc>
          <w:tcPr>
            <w:tcW w:w="771" w:type="dxa"/>
            <w:vAlign w:val="center"/>
          </w:tcPr>
          <w:p w14:paraId="0F61148B" w14:textId="77777777" w:rsidR="0071322D" w:rsidRPr="00DE7B59" w:rsidRDefault="0071322D" w:rsidP="002F46B4">
            <w:pPr>
              <w:pStyle w:val="TAC"/>
              <w:rPr>
                <w:rFonts w:cs="Arial"/>
                <w:szCs w:val="18"/>
              </w:rPr>
            </w:pPr>
            <w:r w:rsidRPr="00DE7B59">
              <w:rPr>
                <w:rFonts w:cs="Arial"/>
                <w:szCs w:val="18"/>
              </w:rPr>
              <w:t>234</w:t>
            </w:r>
          </w:p>
        </w:tc>
        <w:tc>
          <w:tcPr>
            <w:tcW w:w="1507" w:type="dxa"/>
            <w:vAlign w:val="center"/>
          </w:tcPr>
          <w:p w14:paraId="1A5DE0A8" w14:textId="77777777" w:rsidR="0071322D" w:rsidRPr="00DE7B59" w:rsidRDefault="0071322D" w:rsidP="002F46B4">
            <w:pPr>
              <w:pStyle w:val="TAC"/>
              <w:rPr>
                <w:rFonts w:cs="Arial"/>
                <w:szCs w:val="18"/>
              </w:rPr>
            </w:pPr>
            <w:r w:rsidRPr="00DE7B59">
              <w:rPr>
                <w:rFonts w:cs="Arial"/>
                <w:szCs w:val="18"/>
              </w:rPr>
              <w:t>≤ 24622972</w:t>
            </w:r>
          </w:p>
        </w:tc>
      </w:tr>
      <w:tr w:rsidR="0071322D" w:rsidRPr="00DE7B59" w14:paraId="5C5387A4" w14:textId="77777777" w:rsidTr="002F46B4">
        <w:trPr>
          <w:trHeight w:val="170"/>
          <w:jc w:val="center"/>
        </w:trPr>
        <w:tc>
          <w:tcPr>
            <w:tcW w:w="770" w:type="dxa"/>
            <w:vAlign w:val="center"/>
          </w:tcPr>
          <w:p w14:paraId="38C1B234" w14:textId="77777777" w:rsidR="0071322D" w:rsidRPr="00DE7B59" w:rsidRDefault="0071322D" w:rsidP="002F46B4">
            <w:pPr>
              <w:pStyle w:val="TAC"/>
              <w:rPr>
                <w:rFonts w:cs="Arial"/>
                <w:szCs w:val="18"/>
              </w:rPr>
            </w:pPr>
            <w:r w:rsidRPr="00DE7B59">
              <w:rPr>
                <w:rFonts w:cs="Arial"/>
                <w:szCs w:val="18"/>
              </w:rPr>
              <w:t>43</w:t>
            </w:r>
          </w:p>
        </w:tc>
        <w:tc>
          <w:tcPr>
            <w:tcW w:w="1016" w:type="dxa"/>
            <w:vAlign w:val="center"/>
          </w:tcPr>
          <w:p w14:paraId="79DE376C" w14:textId="77777777" w:rsidR="0071322D" w:rsidRPr="00DE7B59" w:rsidRDefault="0071322D" w:rsidP="002F46B4">
            <w:pPr>
              <w:pStyle w:val="TAC"/>
              <w:rPr>
                <w:rFonts w:cs="Arial"/>
                <w:szCs w:val="18"/>
              </w:rPr>
            </w:pPr>
            <w:r w:rsidRPr="00DE7B59">
              <w:rPr>
                <w:rFonts w:cs="Arial"/>
                <w:szCs w:val="18"/>
              </w:rPr>
              <w:t>≤ 150</w:t>
            </w:r>
          </w:p>
        </w:tc>
        <w:tc>
          <w:tcPr>
            <w:tcW w:w="771" w:type="dxa"/>
            <w:vAlign w:val="center"/>
          </w:tcPr>
          <w:p w14:paraId="5D0135D3" w14:textId="77777777" w:rsidR="0071322D" w:rsidRPr="00DE7B59" w:rsidRDefault="0071322D" w:rsidP="002F46B4">
            <w:pPr>
              <w:pStyle w:val="TAC"/>
              <w:rPr>
                <w:rFonts w:cs="Arial"/>
                <w:szCs w:val="18"/>
              </w:rPr>
            </w:pPr>
            <w:r w:rsidRPr="00DE7B59">
              <w:rPr>
                <w:rFonts w:cs="Arial"/>
                <w:szCs w:val="18"/>
              </w:rPr>
              <w:t>107</w:t>
            </w:r>
          </w:p>
        </w:tc>
        <w:tc>
          <w:tcPr>
            <w:tcW w:w="1016" w:type="dxa"/>
            <w:vAlign w:val="center"/>
          </w:tcPr>
          <w:p w14:paraId="127AC8C8" w14:textId="77777777" w:rsidR="0071322D" w:rsidRPr="00DE7B59" w:rsidRDefault="0071322D" w:rsidP="002F46B4">
            <w:pPr>
              <w:pStyle w:val="TAC"/>
              <w:rPr>
                <w:rFonts w:cs="Arial"/>
                <w:szCs w:val="18"/>
              </w:rPr>
            </w:pPr>
            <w:r w:rsidRPr="00DE7B59">
              <w:rPr>
                <w:rFonts w:cs="Arial"/>
                <w:szCs w:val="18"/>
              </w:rPr>
              <w:t>≤ 8367</w:t>
            </w:r>
          </w:p>
        </w:tc>
        <w:tc>
          <w:tcPr>
            <w:tcW w:w="771" w:type="dxa"/>
            <w:vAlign w:val="center"/>
          </w:tcPr>
          <w:p w14:paraId="0B754E11" w14:textId="77777777" w:rsidR="0071322D" w:rsidRPr="00DE7B59" w:rsidRDefault="0071322D" w:rsidP="002F46B4">
            <w:pPr>
              <w:pStyle w:val="TAC"/>
              <w:rPr>
                <w:rFonts w:cs="Arial"/>
                <w:szCs w:val="18"/>
              </w:rPr>
            </w:pPr>
            <w:r w:rsidRPr="00DE7B59">
              <w:rPr>
                <w:rFonts w:cs="Arial"/>
                <w:szCs w:val="18"/>
              </w:rPr>
              <w:t>171</w:t>
            </w:r>
          </w:p>
        </w:tc>
        <w:tc>
          <w:tcPr>
            <w:tcW w:w="1261" w:type="dxa"/>
            <w:vAlign w:val="center"/>
          </w:tcPr>
          <w:p w14:paraId="2E409880" w14:textId="77777777" w:rsidR="0071322D" w:rsidRPr="00DE7B59" w:rsidRDefault="0071322D" w:rsidP="002F46B4">
            <w:pPr>
              <w:pStyle w:val="TAC"/>
              <w:rPr>
                <w:rFonts w:cs="Arial"/>
                <w:szCs w:val="18"/>
              </w:rPr>
            </w:pPr>
            <w:r w:rsidRPr="00DE7B59">
              <w:rPr>
                <w:rFonts w:cs="Arial"/>
                <w:szCs w:val="18"/>
              </w:rPr>
              <w:t>≤ 468377</w:t>
            </w:r>
          </w:p>
        </w:tc>
        <w:tc>
          <w:tcPr>
            <w:tcW w:w="771" w:type="dxa"/>
            <w:vAlign w:val="center"/>
          </w:tcPr>
          <w:p w14:paraId="7F27346C" w14:textId="77777777" w:rsidR="0071322D" w:rsidRPr="00DE7B59" w:rsidRDefault="0071322D" w:rsidP="002F46B4">
            <w:pPr>
              <w:pStyle w:val="TAC"/>
              <w:rPr>
                <w:rFonts w:cs="Arial"/>
                <w:szCs w:val="18"/>
              </w:rPr>
            </w:pPr>
            <w:r w:rsidRPr="00DE7B59">
              <w:rPr>
                <w:rFonts w:cs="Arial"/>
                <w:szCs w:val="18"/>
              </w:rPr>
              <w:t>235</w:t>
            </w:r>
          </w:p>
        </w:tc>
        <w:tc>
          <w:tcPr>
            <w:tcW w:w="1507" w:type="dxa"/>
            <w:vAlign w:val="center"/>
          </w:tcPr>
          <w:p w14:paraId="1E130FD8" w14:textId="77777777" w:rsidR="0071322D" w:rsidRPr="00DE7B59" w:rsidRDefault="0071322D" w:rsidP="002F46B4">
            <w:pPr>
              <w:pStyle w:val="TAC"/>
              <w:rPr>
                <w:rFonts w:cs="Arial"/>
                <w:szCs w:val="18"/>
              </w:rPr>
            </w:pPr>
            <w:r w:rsidRPr="00DE7B59">
              <w:rPr>
                <w:rFonts w:cs="Arial"/>
                <w:szCs w:val="18"/>
              </w:rPr>
              <w:t>≤ 26221280</w:t>
            </w:r>
          </w:p>
        </w:tc>
      </w:tr>
      <w:tr w:rsidR="0071322D" w:rsidRPr="00DE7B59" w14:paraId="32A4B008" w14:textId="77777777" w:rsidTr="002F46B4">
        <w:trPr>
          <w:trHeight w:val="170"/>
          <w:jc w:val="center"/>
        </w:trPr>
        <w:tc>
          <w:tcPr>
            <w:tcW w:w="770" w:type="dxa"/>
            <w:vAlign w:val="center"/>
          </w:tcPr>
          <w:p w14:paraId="0B8784EF" w14:textId="77777777" w:rsidR="0071322D" w:rsidRPr="00DE7B59" w:rsidRDefault="0071322D" w:rsidP="002F46B4">
            <w:pPr>
              <w:pStyle w:val="TAC"/>
              <w:rPr>
                <w:rFonts w:cs="Arial"/>
                <w:szCs w:val="18"/>
              </w:rPr>
            </w:pPr>
            <w:r w:rsidRPr="00DE7B59">
              <w:rPr>
                <w:rFonts w:cs="Arial"/>
                <w:szCs w:val="18"/>
              </w:rPr>
              <w:t>44</w:t>
            </w:r>
          </w:p>
        </w:tc>
        <w:tc>
          <w:tcPr>
            <w:tcW w:w="1016" w:type="dxa"/>
            <w:vAlign w:val="center"/>
          </w:tcPr>
          <w:p w14:paraId="69037CF1" w14:textId="77777777" w:rsidR="0071322D" w:rsidRPr="00DE7B59" w:rsidRDefault="0071322D" w:rsidP="002F46B4">
            <w:pPr>
              <w:pStyle w:val="TAC"/>
              <w:rPr>
                <w:rFonts w:cs="Arial"/>
                <w:szCs w:val="18"/>
              </w:rPr>
            </w:pPr>
            <w:r w:rsidRPr="00DE7B59">
              <w:rPr>
                <w:rFonts w:cs="Arial"/>
                <w:szCs w:val="18"/>
              </w:rPr>
              <w:t>≤ 160</w:t>
            </w:r>
          </w:p>
        </w:tc>
        <w:tc>
          <w:tcPr>
            <w:tcW w:w="771" w:type="dxa"/>
            <w:vAlign w:val="center"/>
          </w:tcPr>
          <w:p w14:paraId="45DD2BA0" w14:textId="77777777" w:rsidR="0071322D" w:rsidRPr="00DE7B59" w:rsidRDefault="0071322D" w:rsidP="002F46B4">
            <w:pPr>
              <w:pStyle w:val="TAC"/>
              <w:rPr>
                <w:rFonts w:cs="Arial"/>
                <w:szCs w:val="18"/>
              </w:rPr>
            </w:pPr>
            <w:r w:rsidRPr="00DE7B59">
              <w:rPr>
                <w:rFonts w:cs="Arial"/>
                <w:szCs w:val="18"/>
              </w:rPr>
              <w:t>108</w:t>
            </w:r>
          </w:p>
        </w:tc>
        <w:tc>
          <w:tcPr>
            <w:tcW w:w="1016" w:type="dxa"/>
            <w:vAlign w:val="center"/>
          </w:tcPr>
          <w:p w14:paraId="50DF7F8D" w14:textId="77777777" w:rsidR="0071322D" w:rsidRPr="00DE7B59" w:rsidRDefault="0071322D" w:rsidP="002F46B4">
            <w:pPr>
              <w:pStyle w:val="TAC"/>
              <w:rPr>
                <w:rFonts w:cs="Arial"/>
                <w:szCs w:val="18"/>
              </w:rPr>
            </w:pPr>
            <w:r w:rsidRPr="00DE7B59">
              <w:rPr>
                <w:rFonts w:cs="Arial"/>
                <w:szCs w:val="18"/>
              </w:rPr>
              <w:t>≤ 8910</w:t>
            </w:r>
          </w:p>
        </w:tc>
        <w:tc>
          <w:tcPr>
            <w:tcW w:w="771" w:type="dxa"/>
            <w:vAlign w:val="center"/>
          </w:tcPr>
          <w:p w14:paraId="292D29AD" w14:textId="77777777" w:rsidR="0071322D" w:rsidRPr="00DE7B59" w:rsidRDefault="0071322D" w:rsidP="002F46B4">
            <w:pPr>
              <w:pStyle w:val="TAC"/>
              <w:rPr>
                <w:rFonts w:cs="Arial"/>
                <w:szCs w:val="18"/>
              </w:rPr>
            </w:pPr>
            <w:r w:rsidRPr="00DE7B59">
              <w:rPr>
                <w:rFonts w:cs="Arial"/>
                <w:szCs w:val="18"/>
              </w:rPr>
              <w:t>172</w:t>
            </w:r>
          </w:p>
        </w:tc>
        <w:tc>
          <w:tcPr>
            <w:tcW w:w="1261" w:type="dxa"/>
            <w:vAlign w:val="center"/>
          </w:tcPr>
          <w:p w14:paraId="44A4A970" w14:textId="77777777" w:rsidR="0071322D" w:rsidRPr="00DE7B59" w:rsidRDefault="0071322D" w:rsidP="002F46B4">
            <w:pPr>
              <w:pStyle w:val="TAC"/>
              <w:rPr>
                <w:rFonts w:cs="Arial"/>
                <w:szCs w:val="18"/>
              </w:rPr>
            </w:pPr>
            <w:r w:rsidRPr="00DE7B59">
              <w:rPr>
                <w:rFonts w:cs="Arial"/>
                <w:szCs w:val="18"/>
              </w:rPr>
              <w:t>≤ 498780</w:t>
            </w:r>
          </w:p>
        </w:tc>
        <w:tc>
          <w:tcPr>
            <w:tcW w:w="771" w:type="dxa"/>
            <w:vAlign w:val="center"/>
          </w:tcPr>
          <w:p w14:paraId="7C05147C" w14:textId="77777777" w:rsidR="0071322D" w:rsidRPr="00DE7B59" w:rsidRDefault="0071322D" w:rsidP="002F46B4">
            <w:pPr>
              <w:pStyle w:val="TAC"/>
              <w:rPr>
                <w:rFonts w:cs="Arial"/>
                <w:szCs w:val="18"/>
              </w:rPr>
            </w:pPr>
            <w:r w:rsidRPr="00DE7B59">
              <w:rPr>
                <w:rFonts w:cs="Arial"/>
                <w:szCs w:val="18"/>
              </w:rPr>
              <w:t>236</w:t>
            </w:r>
          </w:p>
        </w:tc>
        <w:tc>
          <w:tcPr>
            <w:tcW w:w="1507" w:type="dxa"/>
            <w:vAlign w:val="center"/>
          </w:tcPr>
          <w:p w14:paraId="69EFE157" w14:textId="77777777" w:rsidR="0071322D" w:rsidRPr="00DE7B59" w:rsidRDefault="0071322D" w:rsidP="002F46B4">
            <w:pPr>
              <w:pStyle w:val="TAC"/>
              <w:rPr>
                <w:rFonts w:cs="Arial"/>
                <w:szCs w:val="18"/>
              </w:rPr>
            </w:pPr>
            <w:r w:rsidRPr="00DE7B59">
              <w:rPr>
                <w:rFonts w:cs="Arial"/>
                <w:szCs w:val="18"/>
              </w:rPr>
              <w:t>≤ 27923336</w:t>
            </w:r>
          </w:p>
        </w:tc>
      </w:tr>
      <w:tr w:rsidR="0071322D" w:rsidRPr="00DE7B59" w14:paraId="61D53F61" w14:textId="77777777" w:rsidTr="002F46B4">
        <w:trPr>
          <w:trHeight w:val="170"/>
          <w:jc w:val="center"/>
        </w:trPr>
        <w:tc>
          <w:tcPr>
            <w:tcW w:w="770" w:type="dxa"/>
            <w:vAlign w:val="center"/>
          </w:tcPr>
          <w:p w14:paraId="7301EC2F" w14:textId="77777777" w:rsidR="0071322D" w:rsidRPr="00DE7B59" w:rsidRDefault="0071322D" w:rsidP="002F46B4">
            <w:pPr>
              <w:pStyle w:val="TAC"/>
              <w:rPr>
                <w:rFonts w:cs="Arial"/>
                <w:szCs w:val="18"/>
              </w:rPr>
            </w:pPr>
            <w:r w:rsidRPr="00DE7B59">
              <w:rPr>
                <w:rFonts w:cs="Arial"/>
                <w:szCs w:val="18"/>
              </w:rPr>
              <w:t>45</w:t>
            </w:r>
          </w:p>
        </w:tc>
        <w:tc>
          <w:tcPr>
            <w:tcW w:w="1016" w:type="dxa"/>
            <w:vAlign w:val="center"/>
          </w:tcPr>
          <w:p w14:paraId="2BCEB9A4" w14:textId="77777777" w:rsidR="0071322D" w:rsidRPr="00DE7B59" w:rsidRDefault="0071322D" w:rsidP="002F46B4">
            <w:pPr>
              <w:pStyle w:val="TAC"/>
              <w:rPr>
                <w:rFonts w:cs="Arial"/>
                <w:szCs w:val="18"/>
              </w:rPr>
            </w:pPr>
            <w:r w:rsidRPr="00DE7B59">
              <w:rPr>
                <w:rFonts w:cs="Arial"/>
                <w:szCs w:val="18"/>
              </w:rPr>
              <w:t>≤ 170</w:t>
            </w:r>
          </w:p>
        </w:tc>
        <w:tc>
          <w:tcPr>
            <w:tcW w:w="771" w:type="dxa"/>
            <w:vAlign w:val="center"/>
          </w:tcPr>
          <w:p w14:paraId="34B49814" w14:textId="77777777" w:rsidR="0071322D" w:rsidRPr="00DE7B59" w:rsidRDefault="0071322D" w:rsidP="002F46B4">
            <w:pPr>
              <w:pStyle w:val="TAC"/>
              <w:rPr>
                <w:rFonts w:cs="Arial"/>
                <w:szCs w:val="18"/>
              </w:rPr>
            </w:pPr>
            <w:r w:rsidRPr="00DE7B59">
              <w:rPr>
                <w:rFonts w:cs="Arial"/>
                <w:szCs w:val="18"/>
              </w:rPr>
              <w:t>109</w:t>
            </w:r>
          </w:p>
        </w:tc>
        <w:tc>
          <w:tcPr>
            <w:tcW w:w="1016" w:type="dxa"/>
            <w:vAlign w:val="center"/>
          </w:tcPr>
          <w:p w14:paraId="0F3B0665" w14:textId="77777777" w:rsidR="0071322D" w:rsidRPr="00DE7B59" w:rsidRDefault="0071322D" w:rsidP="002F46B4">
            <w:pPr>
              <w:pStyle w:val="TAC"/>
              <w:rPr>
                <w:rFonts w:cs="Arial"/>
                <w:szCs w:val="18"/>
              </w:rPr>
            </w:pPr>
            <w:r w:rsidRPr="00DE7B59">
              <w:rPr>
                <w:rFonts w:cs="Arial"/>
                <w:szCs w:val="18"/>
              </w:rPr>
              <w:t>≤ 9488</w:t>
            </w:r>
          </w:p>
        </w:tc>
        <w:tc>
          <w:tcPr>
            <w:tcW w:w="771" w:type="dxa"/>
            <w:vAlign w:val="center"/>
          </w:tcPr>
          <w:p w14:paraId="6670FCF9" w14:textId="77777777" w:rsidR="0071322D" w:rsidRPr="00DE7B59" w:rsidRDefault="0071322D" w:rsidP="002F46B4">
            <w:pPr>
              <w:pStyle w:val="TAC"/>
              <w:rPr>
                <w:rFonts w:cs="Arial"/>
                <w:szCs w:val="18"/>
              </w:rPr>
            </w:pPr>
            <w:r w:rsidRPr="00DE7B59">
              <w:rPr>
                <w:rFonts w:cs="Arial"/>
                <w:szCs w:val="18"/>
              </w:rPr>
              <w:t>173</w:t>
            </w:r>
          </w:p>
        </w:tc>
        <w:tc>
          <w:tcPr>
            <w:tcW w:w="1261" w:type="dxa"/>
            <w:vAlign w:val="center"/>
          </w:tcPr>
          <w:p w14:paraId="17A5C3B6" w14:textId="77777777" w:rsidR="0071322D" w:rsidRPr="00DE7B59" w:rsidRDefault="0071322D" w:rsidP="002F46B4">
            <w:pPr>
              <w:pStyle w:val="TAC"/>
              <w:rPr>
                <w:rFonts w:cs="Arial"/>
                <w:szCs w:val="18"/>
              </w:rPr>
            </w:pPr>
            <w:r w:rsidRPr="00DE7B59">
              <w:rPr>
                <w:rFonts w:cs="Arial"/>
                <w:szCs w:val="18"/>
              </w:rPr>
              <w:t>≤ 531156</w:t>
            </w:r>
          </w:p>
        </w:tc>
        <w:tc>
          <w:tcPr>
            <w:tcW w:w="771" w:type="dxa"/>
            <w:vAlign w:val="center"/>
          </w:tcPr>
          <w:p w14:paraId="4D51DC22" w14:textId="77777777" w:rsidR="0071322D" w:rsidRPr="00DE7B59" w:rsidRDefault="0071322D" w:rsidP="002F46B4">
            <w:pPr>
              <w:pStyle w:val="TAC"/>
              <w:rPr>
                <w:rFonts w:cs="Arial"/>
                <w:szCs w:val="18"/>
              </w:rPr>
            </w:pPr>
            <w:r w:rsidRPr="00DE7B59">
              <w:rPr>
                <w:rFonts w:cs="Arial"/>
                <w:szCs w:val="18"/>
              </w:rPr>
              <w:t>237</w:t>
            </w:r>
          </w:p>
        </w:tc>
        <w:tc>
          <w:tcPr>
            <w:tcW w:w="1507" w:type="dxa"/>
            <w:vAlign w:val="center"/>
          </w:tcPr>
          <w:p w14:paraId="5876D4F9" w14:textId="77777777" w:rsidR="0071322D" w:rsidRPr="00DE7B59" w:rsidRDefault="0071322D" w:rsidP="002F46B4">
            <w:pPr>
              <w:pStyle w:val="TAC"/>
              <w:rPr>
                <w:rFonts w:cs="Arial"/>
                <w:szCs w:val="18"/>
              </w:rPr>
            </w:pPr>
            <w:r w:rsidRPr="00DE7B59">
              <w:rPr>
                <w:rFonts w:cs="Arial"/>
                <w:szCs w:val="18"/>
              </w:rPr>
              <w:t>≤ 29735875</w:t>
            </w:r>
          </w:p>
        </w:tc>
      </w:tr>
      <w:tr w:rsidR="0071322D" w:rsidRPr="00DE7B59" w14:paraId="1F5A038D" w14:textId="77777777" w:rsidTr="002F46B4">
        <w:trPr>
          <w:trHeight w:val="170"/>
          <w:jc w:val="center"/>
        </w:trPr>
        <w:tc>
          <w:tcPr>
            <w:tcW w:w="770" w:type="dxa"/>
            <w:vAlign w:val="center"/>
          </w:tcPr>
          <w:p w14:paraId="4CED4DCB" w14:textId="77777777" w:rsidR="0071322D" w:rsidRPr="00DE7B59" w:rsidRDefault="0071322D" w:rsidP="002F46B4">
            <w:pPr>
              <w:pStyle w:val="TAC"/>
              <w:rPr>
                <w:rFonts w:cs="Arial"/>
                <w:szCs w:val="18"/>
              </w:rPr>
            </w:pPr>
            <w:r w:rsidRPr="00DE7B59">
              <w:rPr>
                <w:rFonts w:cs="Arial"/>
                <w:szCs w:val="18"/>
              </w:rPr>
              <w:t>46</w:t>
            </w:r>
          </w:p>
        </w:tc>
        <w:tc>
          <w:tcPr>
            <w:tcW w:w="1016" w:type="dxa"/>
            <w:vAlign w:val="center"/>
          </w:tcPr>
          <w:p w14:paraId="46CE519E" w14:textId="77777777" w:rsidR="0071322D" w:rsidRPr="00DE7B59" w:rsidRDefault="0071322D" w:rsidP="002F46B4">
            <w:pPr>
              <w:pStyle w:val="TAC"/>
              <w:rPr>
                <w:rFonts w:cs="Arial"/>
                <w:szCs w:val="18"/>
              </w:rPr>
            </w:pPr>
            <w:r w:rsidRPr="00DE7B59">
              <w:rPr>
                <w:rFonts w:cs="Arial"/>
                <w:szCs w:val="18"/>
              </w:rPr>
              <w:t>≤ 181</w:t>
            </w:r>
          </w:p>
        </w:tc>
        <w:tc>
          <w:tcPr>
            <w:tcW w:w="771" w:type="dxa"/>
            <w:vAlign w:val="center"/>
          </w:tcPr>
          <w:p w14:paraId="741DF150" w14:textId="77777777" w:rsidR="0071322D" w:rsidRPr="00DE7B59" w:rsidRDefault="0071322D" w:rsidP="002F46B4">
            <w:pPr>
              <w:pStyle w:val="TAC"/>
              <w:rPr>
                <w:rFonts w:cs="Arial"/>
                <w:szCs w:val="18"/>
              </w:rPr>
            </w:pPr>
            <w:r w:rsidRPr="00DE7B59">
              <w:rPr>
                <w:rFonts w:cs="Arial"/>
                <w:szCs w:val="18"/>
              </w:rPr>
              <w:t>110</w:t>
            </w:r>
          </w:p>
        </w:tc>
        <w:tc>
          <w:tcPr>
            <w:tcW w:w="1016" w:type="dxa"/>
            <w:vAlign w:val="center"/>
          </w:tcPr>
          <w:p w14:paraId="3BBF7EE0" w14:textId="77777777" w:rsidR="0071322D" w:rsidRPr="00DE7B59" w:rsidRDefault="0071322D" w:rsidP="002F46B4">
            <w:pPr>
              <w:pStyle w:val="TAC"/>
              <w:rPr>
                <w:rFonts w:cs="Arial"/>
                <w:szCs w:val="18"/>
              </w:rPr>
            </w:pPr>
            <w:r w:rsidRPr="00DE7B59">
              <w:rPr>
                <w:rFonts w:cs="Arial"/>
                <w:szCs w:val="18"/>
              </w:rPr>
              <w:t>≤ 10104</w:t>
            </w:r>
          </w:p>
        </w:tc>
        <w:tc>
          <w:tcPr>
            <w:tcW w:w="771" w:type="dxa"/>
            <w:vAlign w:val="center"/>
          </w:tcPr>
          <w:p w14:paraId="3C73381C" w14:textId="77777777" w:rsidR="0071322D" w:rsidRPr="00DE7B59" w:rsidRDefault="0071322D" w:rsidP="002F46B4">
            <w:pPr>
              <w:pStyle w:val="TAC"/>
              <w:rPr>
                <w:rFonts w:cs="Arial"/>
                <w:szCs w:val="18"/>
              </w:rPr>
            </w:pPr>
            <w:r w:rsidRPr="00DE7B59">
              <w:rPr>
                <w:rFonts w:cs="Arial"/>
                <w:szCs w:val="18"/>
              </w:rPr>
              <w:t>174</w:t>
            </w:r>
          </w:p>
        </w:tc>
        <w:tc>
          <w:tcPr>
            <w:tcW w:w="1261" w:type="dxa"/>
            <w:vAlign w:val="center"/>
          </w:tcPr>
          <w:p w14:paraId="2B3C50C2" w14:textId="77777777" w:rsidR="0071322D" w:rsidRPr="00DE7B59" w:rsidRDefault="0071322D" w:rsidP="002F46B4">
            <w:pPr>
              <w:pStyle w:val="TAC"/>
              <w:rPr>
                <w:rFonts w:cs="Arial"/>
                <w:szCs w:val="18"/>
              </w:rPr>
            </w:pPr>
            <w:r w:rsidRPr="00DE7B59">
              <w:rPr>
                <w:rFonts w:cs="Arial"/>
                <w:szCs w:val="18"/>
              </w:rPr>
              <w:t>≤ 565634</w:t>
            </w:r>
          </w:p>
        </w:tc>
        <w:tc>
          <w:tcPr>
            <w:tcW w:w="771" w:type="dxa"/>
            <w:vAlign w:val="center"/>
          </w:tcPr>
          <w:p w14:paraId="43F2DA00" w14:textId="77777777" w:rsidR="0071322D" w:rsidRPr="00DE7B59" w:rsidRDefault="0071322D" w:rsidP="002F46B4">
            <w:pPr>
              <w:pStyle w:val="TAC"/>
              <w:rPr>
                <w:rFonts w:cs="Arial"/>
                <w:szCs w:val="18"/>
              </w:rPr>
            </w:pPr>
            <w:r w:rsidRPr="00DE7B59">
              <w:rPr>
                <w:rFonts w:cs="Arial"/>
                <w:szCs w:val="18"/>
              </w:rPr>
              <w:t>238</w:t>
            </w:r>
          </w:p>
        </w:tc>
        <w:tc>
          <w:tcPr>
            <w:tcW w:w="1507" w:type="dxa"/>
            <w:vAlign w:val="center"/>
          </w:tcPr>
          <w:p w14:paraId="56A1FC54" w14:textId="77777777" w:rsidR="0071322D" w:rsidRPr="00DE7B59" w:rsidRDefault="0071322D" w:rsidP="002F46B4">
            <w:pPr>
              <w:pStyle w:val="TAC"/>
              <w:rPr>
                <w:rFonts w:cs="Arial"/>
                <w:szCs w:val="18"/>
              </w:rPr>
            </w:pPr>
            <w:r w:rsidRPr="00DE7B59">
              <w:rPr>
                <w:rFonts w:cs="Arial"/>
                <w:szCs w:val="18"/>
              </w:rPr>
              <w:t>≤ 31666069</w:t>
            </w:r>
          </w:p>
        </w:tc>
      </w:tr>
      <w:tr w:rsidR="0071322D" w:rsidRPr="00DE7B59" w14:paraId="3C7A42C0" w14:textId="77777777" w:rsidTr="002F46B4">
        <w:trPr>
          <w:trHeight w:val="170"/>
          <w:jc w:val="center"/>
        </w:trPr>
        <w:tc>
          <w:tcPr>
            <w:tcW w:w="770" w:type="dxa"/>
            <w:vAlign w:val="center"/>
          </w:tcPr>
          <w:p w14:paraId="5B46F450" w14:textId="77777777" w:rsidR="0071322D" w:rsidRPr="00DE7B59" w:rsidRDefault="0071322D" w:rsidP="002F46B4">
            <w:pPr>
              <w:pStyle w:val="TAC"/>
              <w:rPr>
                <w:rFonts w:cs="Arial"/>
                <w:szCs w:val="18"/>
              </w:rPr>
            </w:pPr>
            <w:r w:rsidRPr="00DE7B59">
              <w:rPr>
                <w:rFonts w:cs="Arial"/>
                <w:szCs w:val="18"/>
              </w:rPr>
              <w:t>47</w:t>
            </w:r>
          </w:p>
        </w:tc>
        <w:tc>
          <w:tcPr>
            <w:tcW w:w="1016" w:type="dxa"/>
            <w:vAlign w:val="center"/>
          </w:tcPr>
          <w:p w14:paraId="4C1794D4" w14:textId="77777777" w:rsidR="0071322D" w:rsidRPr="00DE7B59" w:rsidRDefault="0071322D" w:rsidP="002F46B4">
            <w:pPr>
              <w:pStyle w:val="TAC"/>
              <w:rPr>
                <w:rFonts w:cs="Arial"/>
                <w:szCs w:val="18"/>
              </w:rPr>
            </w:pPr>
            <w:r w:rsidRPr="00DE7B59">
              <w:rPr>
                <w:rFonts w:cs="Arial"/>
                <w:szCs w:val="18"/>
              </w:rPr>
              <w:t>≤ 193</w:t>
            </w:r>
          </w:p>
        </w:tc>
        <w:tc>
          <w:tcPr>
            <w:tcW w:w="771" w:type="dxa"/>
            <w:vAlign w:val="center"/>
          </w:tcPr>
          <w:p w14:paraId="3FB554D8" w14:textId="77777777" w:rsidR="0071322D" w:rsidRPr="00DE7B59" w:rsidRDefault="0071322D" w:rsidP="002F46B4">
            <w:pPr>
              <w:pStyle w:val="TAC"/>
              <w:rPr>
                <w:rFonts w:cs="Arial"/>
                <w:szCs w:val="18"/>
              </w:rPr>
            </w:pPr>
            <w:r w:rsidRPr="00DE7B59">
              <w:rPr>
                <w:rFonts w:cs="Arial"/>
                <w:szCs w:val="18"/>
              </w:rPr>
              <w:t>111</w:t>
            </w:r>
          </w:p>
        </w:tc>
        <w:tc>
          <w:tcPr>
            <w:tcW w:w="1016" w:type="dxa"/>
            <w:vAlign w:val="center"/>
          </w:tcPr>
          <w:p w14:paraId="2A84B56A" w14:textId="77777777" w:rsidR="0071322D" w:rsidRPr="00DE7B59" w:rsidRDefault="0071322D" w:rsidP="002F46B4">
            <w:pPr>
              <w:pStyle w:val="TAC"/>
              <w:rPr>
                <w:rFonts w:cs="Arial"/>
                <w:szCs w:val="18"/>
              </w:rPr>
            </w:pPr>
            <w:r w:rsidRPr="00DE7B59">
              <w:rPr>
                <w:rFonts w:cs="Arial"/>
                <w:szCs w:val="18"/>
              </w:rPr>
              <w:t>≤ 10760</w:t>
            </w:r>
          </w:p>
        </w:tc>
        <w:tc>
          <w:tcPr>
            <w:tcW w:w="771" w:type="dxa"/>
            <w:vAlign w:val="center"/>
          </w:tcPr>
          <w:p w14:paraId="40308045" w14:textId="77777777" w:rsidR="0071322D" w:rsidRPr="00DE7B59" w:rsidRDefault="0071322D" w:rsidP="002F46B4">
            <w:pPr>
              <w:pStyle w:val="TAC"/>
              <w:rPr>
                <w:rFonts w:cs="Arial"/>
                <w:szCs w:val="18"/>
              </w:rPr>
            </w:pPr>
            <w:r w:rsidRPr="00DE7B59">
              <w:rPr>
                <w:rFonts w:cs="Arial"/>
                <w:szCs w:val="18"/>
              </w:rPr>
              <w:t>175</w:t>
            </w:r>
          </w:p>
        </w:tc>
        <w:tc>
          <w:tcPr>
            <w:tcW w:w="1261" w:type="dxa"/>
            <w:vAlign w:val="center"/>
          </w:tcPr>
          <w:p w14:paraId="1FB5ABF6" w14:textId="77777777" w:rsidR="0071322D" w:rsidRPr="00DE7B59" w:rsidRDefault="0071322D" w:rsidP="002F46B4">
            <w:pPr>
              <w:pStyle w:val="TAC"/>
              <w:rPr>
                <w:rFonts w:cs="Arial"/>
                <w:szCs w:val="18"/>
              </w:rPr>
            </w:pPr>
            <w:r w:rsidRPr="00DE7B59">
              <w:rPr>
                <w:rFonts w:cs="Arial"/>
                <w:szCs w:val="18"/>
              </w:rPr>
              <w:t>≤ 602350</w:t>
            </w:r>
          </w:p>
        </w:tc>
        <w:tc>
          <w:tcPr>
            <w:tcW w:w="771" w:type="dxa"/>
            <w:vAlign w:val="center"/>
          </w:tcPr>
          <w:p w14:paraId="1792CE7E" w14:textId="77777777" w:rsidR="0071322D" w:rsidRPr="00DE7B59" w:rsidRDefault="0071322D" w:rsidP="002F46B4">
            <w:pPr>
              <w:pStyle w:val="TAC"/>
              <w:rPr>
                <w:rFonts w:cs="Arial"/>
                <w:szCs w:val="18"/>
              </w:rPr>
            </w:pPr>
            <w:r w:rsidRPr="00DE7B59">
              <w:rPr>
                <w:rFonts w:cs="Arial"/>
                <w:szCs w:val="18"/>
              </w:rPr>
              <w:t>239</w:t>
            </w:r>
          </w:p>
        </w:tc>
        <w:tc>
          <w:tcPr>
            <w:tcW w:w="1507" w:type="dxa"/>
            <w:vAlign w:val="center"/>
          </w:tcPr>
          <w:p w14:paraId="76086E3E" w14:textId="77777777" w:rsidR="0071322D" w:rsidRPr="00DE7B59" w:rsidRDefault="0071322D" w:rsidP="002F46B4">
            <w:pPr>
              <w:pStyle w:val="TAC"/>
              <w:rPr>
                <w:rFonts w:cs="Arial"/>
                <w:szCs w:val="18"/>
              </w:rPr>
            </w:pPr>
            <w:r w:rsidRPr="00DE7B59">
              <w:rPr>
                <w:rFonts w:cs="Arial"/>
                <w:szCs w:val="18"/>
              </w:rPr>
              <w:t>≤ 33721553</w:t>
            </w:r>
          </w:p>
        </w:tc>
      </w:tr>
      <w:tr w:rsidR="0071322D" w:rsidRPr="00DE7B59" w14:paraId="02A4BBEF" w14:textId="77777777" w:rsidTr="002F46B4">
        <w:trPr>
          <w:trHeight w:val="170"/>
          <w:jc w:val="center"/>
        </w:trPr>
        <w:tc>
          <w:tcPr>
            <w:tcW w:w="770" w:type="dxa"/>
            <w:vAlign w:val="center"/>
          </w:tcPr>
          <w:p w14:paraId="395F8DE7" w14:textId="77777777" w:rsidR="0071322D" w:rsidRPr="00DE7B59" w:rsidRDefault="0071322D" w:rsidP="002F46B4">
            <w:pPr>
              <w:pStyle w:val="TAC"/>
              <w:rPr>
                <w:rFonts w:cs="Arial"/>
                <w:szCs w:val="18"/>
              </w:rPr>
            </w:pPr>
            <w:r w:rsidRPr="00DE7B59">
              <w:rPr>
                <w:rFonts w:cs="Arial"/>
                <w:szCs w:val="18"/>
              </w:rPr>
              <w:t>48</w:t>
            </w:r>
          </w:p>
        </w:tc>
        <w:tc>
          <w:tcPr>
            <w:tcW w:w="1016" w:type="dxa"/>
            <w:vAlign w:val="center"/>
          </w:tcPr>
          <w:p w14:paraId="21D39BB4" w14:textId="77777777" w:rsidR="0071322D" w:rsidRPr="00DE7B59" w:rsidRDefault="0071322D" w:rsidP="002F46B4">
            <w:pPr>
              <w:pStyle w:val="TAC"/>
              <w:rPr>
                <w:rFonts w:cs="Arial"/>
                <w:szCs w:val="18"/>
              </w:rPr>
            </w:pPr>
            <w:r w:rsidRPr="00DE7B59">
              <w:rPr>
                <w:rFonts w:cs="Arial"/>
                <w:szCs w:val="18"/>
              </w:rPr>
              <w:t>≤ 205</w:t>
            </w:r>
          </w:p>
        </w:tc>
        <w:tc>
          <w:tcPr>
            <w:tcW w:w="771" w:type="dxa"/>
            <w:vAlign w:val="center"/>
          </w:tcPr>
          <w:p w14:paraId="4E09187D" w14:textId="77777777" w:rsidR="0071322D" w:rsidRPr="00DE7B59" w:rsidRDefault="0071322D" w:rsidP="002F46B4">
            <w:pPr>
              <w:pStyle w:val="TAC"/>
              <w:rPr>
                <w:rFonts w:cs="Arial"/>
                <w:szCs w:val="18"/>
              </w:rPr>
            </w:pPr>
            <w:r w:rsidRPr="00DE7B59">
              <w:rPr>
                <w:rFonts w:cs="Arial"/>
                <w:szCs w:val="18"/>
              </w:rPr>
              <w:t>112</w:t>
            </w:r>
          </w:p>
        </w:tc>
        <w:tc>
          <w:tcPr>
            <w:tcW w:w="1016" w:type="dxa"/>
            <w:vAlign w:val="center"/>
          </w:tcPr>
          <w:p w14:paraId="4DFD53EB" w14:textId="77777777" w:rsidR="0071322D" w:rsidRPr="00DE7B59" w:rsidRDefault="0071322D" w:rsidP="002F46B4">
            <w:pPr>
              <w:pStyle w:val="TAC"/>
              <w:rPr>
                <w:rFonts w:cs="Arial"/>
                <w:szCs w:val="18"/>
              </w:rPr>
            </w:pPr>
            <w:r w:rsidRPr="00DE7B59">
              <w:rPr>
                <w:rFonts w:cs="Arial"/>
                <w:szCs w:val="18"/>
              </w:rPr>
              <w:t>≤ 11458</w:t>
            </w:r>
          </w:p>
        </w:tc>
        <w:tc>
          <w:tcPr>
            <w:tcW w:w="771" w:type="dxa"/>
            <w:vAlign w:val="center"/>
          </w:tcPr>
          <w:p w14:paraId="0A89366A" w14:textId="77777777" w:rsidR="0071322D" w:rsidRPr="00DE7B59" w:rsidRDefault="0071322D" w:rsidP="002F46B4">
            <w:pPr>
              <w:pStyle w:val="TAC"/>
              <w:rPr>
                <w:rFonts w:cs="Arial"/>
                <w:szCs w:val="18"/>
              </w:rPr>
            </w:pPr>
            <w:r w:rsidRPr="00DE7B59">
              <w:rPr>
                <w:rFonts w:cs="Arial"/>
                <w:szCs w:val="18"/>
              </w:rPr>
              <w:t>176</w:t>
            </w:r>
          </w:p>
        </w:tc>
        <w:tc>
          <w:tcPr>
            <w:tcW w:w="1261" w:type="dxa"/>
            <w:vAlign w:val="center"/>
          </w:tcPr>
          <w:p w14:paraId="4CF94464" w14:textId="77777777" w:rsidR="0071322D" w:rsidRPr="00DE7B59" w:rsidRDefault="0071322D" w:rsidP="002F46B4">
            <w:pPr>
              <w:pStyle w:val="TAC"/>
              <w:rPr>
                <w:rFonts w:cs="Arial"/>
                <w:szCs w:val="18"/>
              </w:rPr>
            </w:pPr>
            <w:r w:rsidRPr="00DE7B59">
              <w:rPr>
                <w:rFonts w:cs="Arial"/>
                <w:szCs w:val="18"/>
              </w:rPr>
              <w:t>≤ 641449</w:t>
            </w:r>
          </w:p>
        </w:tc>
        <w:tc>
          <w:tcPr>
            <w:tcW w:w="771" w:type="dxa"/>
            <w:vAlign w:val="center"/>
          </w:tcPr>
          <w:p w14:paraId="11C19FE6" w14:textId="77777777" w:rsidR="0071322D" w:rsidRPr="00DE7B59" w:rsidRDefault="0071322D" w:rsidP="002F46B4">
            <w:pPr>
              <w:pStyle w:val="TAC"/>
              <w:rPr>
                <w:rFonts w:cs="Arial"/>
                <w:szCs w:val="18"/>
              </w:rPr>
            </w:pPr>
            <w:r w:rsidRPr="00DE7B59">
              <w:rPr>
                <w:rFonts w:cs="Arial"/>
                <w:szCs w:val="18"/>
              </w:rPr>
              <w:t>240</w:t>
            </w:r>
          </w:p>
        </w:tc>
        <w:tc>
          <w:tcPr>
            <w:tcW w:w="1507" w:type="dxa"/>
            <w:vAlign w:val="center"/>
          </w:tcPr>
          <w:p w14:paraId="4C1FFFCA" w14:textId="77777777" w:rsidR="0071322D" w:rsidRPr="00DE7B59" w:rsidRDefault="0071322D" w:rsidP="002F46B4">
            <w:pPr>
              <w:pStyle w:val="TAC"/>
              <w:rPr>
                <w:rFonts w:cs="Arial"/>
                <w:szCs w:val="18"/>
              </w:rPr>
            </w:pPr>
            <w:r w:rsidRPr="00DE7B59">
              <w:rPr>
                <w:rFonts w:cs="Arial"/>
                <w:szCs w:val="18"/>
              </w:rPr>
              <w:t>≤ 35910462</w:t>
            </w:r>
          </w:p>
        </w:tc>
      </w:tr>
      <w:tr w:rsidR="0071322D" w:rsidRPr="00DE7B59" w14:paraId="0B5068E3" w14:textId="77777777" w:rsidTr="002F46B4">
        <w:trPr>
          <w:trHeight w:val="170"/>
          <w:jc w:val="center"/>
        </w:trPr>
        <w:tc>
          <w:tcPr>
            <w:tcW w:w="770" w:type="dxa"/>
            <w:vAlign w:val="center"/>
          </w:tcPr>
          <w:p w14:paraId="04CA613F" w14:textId="77777777" w:rsidR="0071322D" w:rsidRPr="00DE7B59" w:rsidRDefault="0071322D" w:rsidP="002F46B4">
            <w:pPr>
              <w:pStyle w:val="TAC"/>
              <w:rPr>
                <w:rFonts w:cs="Arial"/>
                <w:szCs w:val="18"/>
              </w:rPr>
            </w:pPr>
            <w:r w:rsidRPr="00DE7B59">
              <w:rPr>
                <w:rFonts w:cs="Arial"/>
                <w:szCs w:val="18"/>
              </w:rPr>
              <w:t>49</w:t>
            </w:r>
          </w:p>
        </w:tc>
        <w:tc>
          <w:tcPr>
            <w:tcW w:w="1016" w:type="dxa"/>
            <w:vAlign w:val="center"/>
          </w:tcPr>
          <w:p w14:paraId="630161D0" w14:textId="77777777" w:rsidR="0071322D" w:rsidRPr="00DE7B59" w:rsidRDefault="0071322D" w:rsidP="002F46B4">
            <w:pPr>
              <w:pStyle w:val="TAC"/>
              <w:rPr>
                <w:rFonts w:cs="Arial"/>
                <w:szCs w:val="18"/>
              </w:rPr>
            </w:pPr>
            <w:r w:rsidRPr="00DE7B59">
              <w:rPr>
                <w:rFonts w:cs="Arial"/>
                <w:szCs w:val="18"/>
              </w:rPr>
              <w:t>≤ 218</w:t>
            </w:r>
          </w:p>
        </w:tc>
        <w:tc>
          <w:tcPr>
            <w:tcW w:w="771" w:type="dxa"/>
            <w:vAlign w:val="center"/>
          </w:tcPr>
          <w:p w14:paraId="471254AD" w14:textId="77777777" w:rsidR="0071322D" w:rsidRPr="00DE7B59" w:rsidRDefault="0071322D" w:rsidP="002F46B4">
            <w:pPr>
              <w:pStyle w:val="TAC"/>
              <w:rPr>
                <w:rFonts w:cs="Arial"/>
                <w:szCs w:val="18"/>
              </w:rPr>
            </w:pPr>
            <w:r w:rsidRPr="00DE7B59">
              <w:rPr>
                <w:rFonts w:cs="Arial"/>
                <w:szCs w:val="18"/>
              </w:rPr>
              <w:t>113</w:t>
            </w:r>
          </w:p>
        </w:tc>
        <w:tc>
          <w:tcPr>
            <w:tcW w:w="1016" w:type="dxa"/>
            <w:vAlign w:val="center"/>
          </w:tcPr>
          <w:p w14:paraId="25473F86" w14:textId="77777777" w:rsidR="0071322D" w:rsidRPr="00DE7B59" w:rsidRDefault="0071322D" w:rsidP="002F46B4">
            <w:pPr>
              <w:pStyle w:val="TAC"/>
              <w:rPr>
                <w:rFonts w:cs="Arial"/>
                <w:szCs w:val="18"/>
              </w:rPr>
            </w:pPr>
            <w:r w:rsidRPr="00DE7B59">
              <w:rPr>
                <w:rFonts w:cs="Arial"/>
                <w:szCs w:val="18"/>
              </w:rPr>
              <w:t>≤ 12202</w:t>
            </w:r>
          </w:p>
        </w:tc>
        <w:tc>
          <w:tcPr>
            <w:tcW w:w="771" w:type="dxa"/>
            <w:vAlign w:val="center"/>
          </w:tcPr>
          <w:p w14:paraId="395CC6E1" w14:textId="77777777" w:rsidR="0071322D" w:rsidRPr="00DE7B59" w:rsidRDefault="0071322D" w:rsidP="002F46B4">
            <w:pPr>
              <w:pStyle w:val="TAC"/>
              <w:rPr>
                <w:rFonts w:cs="Arial"/>
                <w:szCs w:val="18"/>
              </w:rPr>
            </w:pPr>
            <w:r w:rsidRPr="00DE7B59">
              <w:rPr>
                <w:rFonts w:cs="Arial"/>
                <w:szCs w:val="18"/>
              </w:rPr>
              <w:t>177</w:t>
            </w:r>
          </w:p>
        </w:tc>
        <w:tc>
          <w:tcPr>
            <w:tcW w:w="1261" w:type="dxa"/>
            <w:vAlign w:val="center"/>
          </w:tcPr>
          <w:p w14:paraId="37467F5A" w14:textId="77777777" w:rsidR="0071322D" w:rsidRPr="00DE7B59" w:rsidRDefault="0071322D" w:rsidP="002F46B4">
            <w:pPr>
              <w:pStyle w:val="TAC"/>
              <w:rPr>
                <w:rFonts w:cs="Arial"/>
                <w:szCs w:val="18"/>
              </w:rPr>
            </w:pPr>
            <w:r w:rsidRPr="00DE7B59">
              <w:rPr>
                <w:rFonts w:cs="Arial"/>
                <w:szCs w:val="18"/>
              </w:rPr>
              <w:t>≤ 683087</w:t>
            </w:r>
          </w:p>
        </w:tc>
        <w:tc>
          <w:tcPr>
            <w:tcW w:w="771" w:type="dxa"/>
            <w:vAlign w:val="center"/>
          </w:tcPr>
          <w:p w14:paraId="269082D4" w14:textId="77777777" w:rsidR="0071322D" w:rsidRPr="00DE7B59" w:rsidRDefault="0071322D" w:rsidP="002F46B4">
            <w:pPr>
              <w:pStyle w:val="TAC"/>
              <w:rPr>
                <w:rFonts w:cs="Arial"/>
                <w:szCs w:val="18"/>
              </w:rPr>
            </w:pPr>
            <w:r w:rsidRPr="00DE7B59">
              <w:rPr>
                <w:rFonts w:cs="Arial"/>
                <w:szCs w:val="18"/>
              </w:rPr>
              <w:t>241</w:t>
            </w:r>
          </w:p>
        </w:tc>
        <w:tc>
          <w:tcPr>
            <w:tcW w:w="1507" w:type="dxa"/>
            <w:vAlign w:val="center"/>
          </w:tcPr>
          <w:p w14:paraId="10F7BE68" w14:textId="77777777" w:rsidR="0071322D" w:rsidRPr="00DE7B59" w:rsidRDefault="0071322D" w:rsidP="002F46B4">
            <w:pPr>
              <w:pStyle w:val="TAC"/>
              <w:rPr>
                <w:rFonts w:cs="Arial"/>
                <w:szCs w:val="18"/>
              </w:rPr>
            </w:pPr>
            <w:r w:rsidRPr="00DE7B59">
              <w:rPr>
                <w:rFonts w:cs="Arial"/>
                <w:szCs w:val="18"/>
              </w:rPr>
              <w:t>≤ 38241455</w:t>
            </w:r>
          </w:p>
        </w:tc>
      </w:tr>
      <w:tr w:rsidR="0071322D" w:rsidRPr="00DE7B59" w14:paraId="565D627E" w14:textId="77777777" w:rsidTr="002F46B4">
        <w:trPr>
          <w:trHeight w:val="170"/>
          <w:jc w:val="center"/>
        </w:trPr>
        <w:tc>
          <w:tcPr>
            <w:tcW w:w="770" w:type="dxa"/>
            <w:vAlign w:val="center"/>
          </w:tcPr>
          <w:p w14:paraId="26D47C6C" w14:textId="77777777" w:rsidR="0071322D" w:rsidRPr="00DE7B59" w:rsidRDefault="0071322D" w:rsidP="002F46B4">
            <w:pPr>
              <w:pStyle w:val="TAC"/>
              <w:rPr>
                <w:rFonts w:cs="Arial"/>
                <w:szCs w:val="18"/>
              </w:rPr>
            </w:pPr>
            <w:r w:rsidRPr="00DE7B59">
              <w:rPr>
                <w:rFonts w:cs="Arial"/>
                <w:szCs w:val="18"/>
              </w:rPr>
              <w:t>50</w:t>
            </w:r>
          </w:p>
        </w:tc>
        <w:tc>
          <w:tcPr>
            <w:tcW w:w="1016" w:type="dxa"/>
            <w:vAlign w:val="center"/>
          </w:tcPr>
          <w:p w14:paraId="40B5F84D" w14:textId="77777777" w:rsidR="0071322D" w:rsidRPr="00DE7B59" w:rsidRDefault="0071322D" w:rsidP="002F46B4">
            <w:pPr>
              <w:pStyle w:val="TAC"/>
              <w:rPr>
                <w:rFonts w:cs="Arial"/>
                <w:szCs w:val="18"/>
              </w:rPr>
            </w:pPr>
            <w:r w:rsidRPr="00DE7B59">
              <w:rPr>
                <w:rFonts w:cs="Arial"/>
                <w:szCs w:val="18"/>
              </w:rPr>
              <w:t>≤ 233</w:t>
            </w:r>
          </w:p>
        </w:tc>
        <w:tc>
          <w:tcPr>
            <w:tcW w:w="771" w:type="dxa"/>
            <w:vAlign w:val="center"/>
          </w:tcPr>
          <w:p w14:paraId="20037D3D" w14:textId="77777777" w:rsidR="0071322D" w:rsidRPr="00DE7B59" w:rsidRDefault="0071322D" w:rsidP="002F46B4">
            <w:pPr>
              <w:pStyle w:val="TAC"/>
              <w:rPr>
                <w:rFonts w:cs="Arial"/>
                <w:szCs w:val="18"/>
              </w:rPr>
            </w:pPr>
            <w:r w:rsidRPr="00DE7B59">
              <w:rPr>
                <w:rFonts w:cs="Arial"/>
                <w:szCs w:val="18"/>
              </w:rPr>
              <w:t>114</w:t>
            </w:r>
          </w:p>
        </w:tc>
        <w:tc>
          <w:tcPr>
            <w:tcW w:w="1016" w:type="dxa"/>
            <w:vAlign w:val="center"/>
          </w:tcPr>
          <w:p w14:paraId="40E849C7" w14:textId="77777777" w:rsidR="0071322D" w:rsidRPr="00DE7B59" w:rsidRDefault="0071322D" w:rsidP="002F46B4">
            <w:pPr>
              <w:pStyle w:val="TAC"/>
              <w:rPr>
                <w:rFonts w:cs="Arial"/>
                <w:szCs w:val="18"/>
              </w:rPr>
            </w:pPr>
            <w:r w:rsidRPr="00DE7B59">
              <w:rPr>
                <w:rFonts w:cs="Arial"/>
                <w:szCs w:val="18"/>
              </w:rPr>
              <w:t>≤ 12994</w:t>
            </w:r>
          </w:p>
        </w:tc>
        <w:tc>
          <w:tcPr>
            <w:tcW w:w="771" w:type="dxa"/>
            <w:vAlign w:val="center"/>
          </w:tcPr>
          <w:p w14:paraId="2A632F1C" w14:textId="77777777" w:rsidR="0071322D" w:rsidRPr="00DE7B59" w:rsidRDefault="0071322D" w:rsidP="002F46B4">
            <w:pPr>
              <w:pStyle w:val="TAC"/>
              <w:rPr>
                <w:rFonts w:cs="Arial"/>
                <w:szCs w:val="18"/>
              </w:rPr>
            </w:pPr>
            <w:r w:rsidRPr="00DE7B59">
              <w:rPr>
                <w:rFonts w:cs="Arial"/>
                <w:szCs w:val="18"/>
              </w:rPr>
              <w:t>178</w:t>
            </w:r>
          </w:p>
        </w:tc>
        <w:tc>
          <w:tcPr>
            <w:tcW w:w="1261" w:type="dxa"/>
            <w:vAlign w:val="center"/>
          </w:tcPr>
          <w:p w14:paraId="3A131A84" w14:textId="77777777" w:rsidR="0071322D" w:rsidRPr="00DE7B59" w:rsidRDefault="0071322D" w:rsidP="002F46B4">
            <w:pPr>
              <w:pStyle w:val="TAC"/>
              <w:rPr>
                <w:rFonts w:cs="Arial"/>
                <w:szCs w:val="18"/>
              </w:rPr>
            </w:pPr>
            <w:r w:rsidRPr="00DE7B59">
              <w:rPr>
                <w:rFonts w:cs="Arial"/>
                <w:szCs w:val="18"/>
              </w:rPr>
              <w:t>≤ 727427</w:t>
            </w:r>
          </w:p>
        </w:tc>
        <w:tc>
          <w:tcPr>
            <w:tcW w:w="771" w:type="dxa"/>
            <w:vAlign w:val="center"/>
          </w:tcPr>
          <w:p w14:paraId="09ED0F86" w14:textId="77777777" w:rsidR="0071322D" w:rsidRPr="00DE7B59" w:rsidRDefault="0071322D" w:rsidP="002F46B4">
            <w:pPr>
              <w:pStyle w:val="TAC"/>
              <w:rPr>
                <w:rFonts w:cs="Arial"/>
                <w:szCs w:val="18"/>
              </w:rPr>
            </w:pPr>
            <w:r w:rsidRPr="00DE7B59">
              <w:rPr>
                <w:rFonts w:cs="Arial"/>
                <w:szCs w:val="18"/>
              </w:rPr>
              <w:t>242</w:t>
            </w:r>
          </w:p>
        </w:tc>
        <w:tc>
          <w:tcPr>
            <w:tcW w:w="1507" w:type="dxa"/>
            <w:vAlign w:val="center"/>
          </w:tcPr>
          <w:p w14:paraId="66794BCA" w14:textId="77777777" w:rsidR="0071322D" w:rsidRPr="00DE7B59" w:rsidRDefault="0071322D" w:rsidP="002F46B4">
            <w:pPr>
              <w:pStyle w:val="TAC"/>
              <w:rPr>
                <w:rFonts w:cs="Arial"/>
                <w:szCs w:val="18"/>
              </w:rPr>
            </w:pPr>
            <w:r w:rsidRPr="00DE7B59">
              <w:rPr>
                <w:rFonts w:cs="Arial"/>
                <w:szCs w:val="18"/>
              </w:rPr>
              <w:t>≤ 40723756</w:t>
            </w:r>
          </w:p>
        </w:tc>
      </w:tr>
      <w:tr w:rsidR="0071322D" w:rsidRPr="00DE7B59" w14:paraId="2DCAB59C" w14:textId="77777777" w:rsidTr="002F46B4">
        <w:trPr>
          <w:trHeight w:val="170"/>
          <w:jc w:val="center"/>
        </w:trPr>
        <w:tc>
          <w:tcPr>
            <w:tcW w:w="770" w:type="dxa"/>
            <w:vAlign w:val="center"/>
          </w:tcPr>
          <w:p w14:paraId="57985B02" w14:textId="77777777" w:rsidR="0071322D" w:rsidRPr="00DE7B59" w:rsidRDefault="0071322D" w:rsidP="002F46B4">
            <w:pPr>
              <w:pStyle w:val="TAC"/>
              <w:rPr>
                <w:rFonts w:cs="Arial"/>
                <w:szCs w:val="18"/>
              </w:rPr>
            </w:pPr>
            <w:r w:rsidRPr="00DE7B59">
              <w:rPr>
                <w:rFonts w:cs="Arial"/>
                <w:szCs w:val="18"/>
              </w:rPr>
              <w:t>51</w:t>
            </w:r>
          </w:p>
        </w:tc>
        <w:tc>
          <w:tcPr>
            <w:tcW w:w="1016" w:type="dxa"/>
            <w:vAlign w:val="center"/>
          </w:tcPr>
          <w:p w14:paraId="0AE83066" w14:textId="77777777" w:rsidR="0071322D" w:rsidRPr="00DE7B59" w:rsidRDefault="0071322D" w:rsidP="002F46B4">
            <w:pPr>
              <w:pStyle w:val="TAC"/>
              <w:rPr>
                <w:rFonts w:cs="Arial"/>
                <w:szCs w:val="18"/>
              </w:rPr>
            </w:pPr>
            <w:r w:rsidRPr="00DE7B59">
              <w:rPr>
                <w:rFonts w:cs="Arial"/>
                <w:szCs w:val="18"/>
              </w:rPr>
              <w:t>≤ 248</w:t>
            </w:r>
          </w:p>
        </w:tc>
        <w:tc>
          <w:tcPr>
            <w:tcW w:w="771" w:type="dxa"/>
            <w:vAlign w:val="center"/>
          </w:tcPr>
          <w:p w14:paraId="08957646" w14:textId="77777777" w:rsidR="0071322D" w:rsidRPr="00DE7B59" w:rsidRDefault="0071322D" w:rsidP="002F46B4">
            <w:pPr>
              <w:pStyle w:val="TAC"/>
              <w:rPr>
                <w:rFonts w:cs="Arial"/>
                <w:szCs w:val="18"/>
              </w:rPr>
            </w:pPr>
            <w:r w:rsidRPr="00DE7B59">
              <w:rPr>
                <w:rFonts w:cs="Arial"/>
                <w:szCs w:val="18"/>
              </w:rPr>
              <w:t>115</w:t>
            </w:r>
          </w:p>
        </w:tc>
        <w:tc>
          <w:tcPr>
            <w:tcW w:w="1016" w:type="dxa"/>
            <w:vAlign w:val="center"/>
          </w:tcPr>
          <w:p w14:paraId="68E71E43" w14:textId="77777777" w:rsidR="0071322D" w:rsidRPr="00DE7B59" w:rsidRDefault="0071322D" w:rsidP="002F46B4">
            <w:pPr>
              <w:pStyle w:val="TAC"/>
              <w:rPr>
                <w:rFonts w:cs="Arial"/>
                <w:szCs w:val="18"/>
              </w:rPr>
            </w:pPr>
            <w:r w:rsidRPr="00DE7B59">
              <w:rPr>
                <w:rFonts w:cs="Arial"/>
                <w:szCs w:val="18"/>
              </w:rPr>
              <w:t>≤ 13838</w:t>
            </w:r>
          </w:p>
        </w:tc>
        <w:tc>
          <w:tcPr>
            <w:tcW w:w="771" w:type="dxa"/>
            <w:vAlign w:val="center"/>
          </w:tcPr>
          <w:p w14:paraId="0580F172" w14:textId="77777777" w:rsidR="0071322D" w:rsidRPr="00DE7B59" w:rsidRDefault="0071322D" w:rsidP="002F46B4">
            <w:pPr>
              <w:pStyle w:val="TAC"/>
              <w:rPr>
                <w:rFonts w:cs="Arial"/>
                <w:szCs w:val="18"/>
              </w:rPr>
            </w:pPr>
            <w:r w:rsidRPr="00DE7B59">
              <w:rPr>
                <w:rFonts w:cs="Arial"/>
                <w:szCs w:val="18"/>
              </w:rPr>
              <w:t>179</w:t>
            </w:r>
          </w:p>
        </w:tc>
        <w:tc>
          <w:tcPr>
            <w:tcW w:w="1261" w:type="dxa"/>
            <w:vAlign w:val="center"/>
          </w:tcPr>
          <w:p w14:paraId="3EBB549E" w14:textId="77777777" w:rsidR="0071322D" w:rsidRPr="00DE7B59" w:rsidRDefault="0071322D" w:rsidP="002F46B4">
            <w:pPr>
              <w:pStyle w:val="TAC"/>
              <w:rPr>
                <w:rFonts w:cs="Arial"/>
                <w:szCs w:val="18"/>
              </w:rPr>
            </w:pPr>
            <w:r w:rsidRPr="00DE7B59">
              <w:rPr>
                <w:rFonts w:cs="Arial"/>
                <w:szCs w:val="18"/>
              </w:rPr>
              <w:t>≤ 774645</w:t>
            </w:r>
          </w:p>
        </w:tc>
        <w:tc>
          <w:tcPr>
            <w:tcW w:w="771" w:type="dxa"/>
            <w:vAlign w:val="center"/>
          </w:tcPr>
          <w:p w14:paraId="33A9FFB3" w14:textId="77777777" w:rsidR="0071322D" w:rsidRPr="00DE7B59" w:rsidRDefault="0071322D" w:rsidP="002F46B4">
            <w:pPr>
              <w:pStyle w:val="TAC"/>
              <w:rPr>
                <w:rFonts w:cs="Arial"/>
                <w:szCs w:val="18"/>
              </w:rPr>
            </w:pPr>
            <w:r w:rsidRPr="00DE7B59">
              <w:rPr>
                <w:rFonts w:cs="Arial"/>
                <w:szCs w:val="18"/>
              </w:rPr>
              <w:t>243</w:t>
            </w:r>
          </w:p>
        </w:tc>
        <w:tc>
          <w:tcPr>
            <w:tcW w:w="1507" w:type="dxa"/>
            <w:vAlign w:val="center"/>
          </w:tcPr>
          <w:p w14:paraId="1BC348C0" w14:textId="77777777" w:rsidR="0071322D" w:rsidRPr="00DE7B59" w:rsidRDefault="0071322D" w:rsidP="002F46B4">
            <w:pPr>
              <w:pStyle w:val="TAC"/>
              <w:rPr>
                <w:rFonts w:cs="Arial"/>
                <w:szCs w:val="18"/>
              </w:rPr>
            </w:pPr>
            <w:r w:rsidRPr="00DE7B59">
              <w:rPr>
                <w:rFonts w:cs="Arial"/>
                <w:szCs w:val="18"/>
              </w:rPr>
              <w:t>≤ 43367187</w:t>
            </w:r>
          </w:p>
        </w:tc>
      </w:tr>
      <w:tr w:rsidR="0071322D" w:rsidRPr="00DE7B59" w14:paraId="3650BF4F" w14:textId="77777777" w:rsidTr="002F46B4">
        <w:trPr>
          <w:trHeight w:val="170"/>
          <w:jc w:val="center"/>
        </w:trPr>
        <w:tc>
          <w:tcPr>
            <w:tcW w:w="770" w:type="dxa"/>
            <w:vAlign w:val="center"/>
          </w:tcPr>
          <w:p w14:paraId="54A5DC91" w14:textId="77777777" w:rsidR="0071322D" w:rsidRPr="00DE7B59" w:rsidRDefault="0071322D" w:rsidP="002F46B4">
            <w:pPr>
              <w:pStyle w:val="TAC"/>
              <w:rPr>
                <w:rFonts w:cs="Arial"/>
                <w:szCs w:val="18"/>
              </w:rPr>
            </w:pPr>
            <w:r w:rsidRPr="00DE7B59">
              <w:rPr>
                <w:rFonts w:cs="Arial"/>
                <w:szCs w:val="18"/>
              </w:rPr>
              <w:t>52</w:t>
            </w:r>
          </w:p>
        </w:tc>
        <w:tc>
          <w:tcPr>
            <w:tcW w:w="1016" w:type="dxa"/>
            <w:vAlign w:val="center"/>
          </w:tcPr>
          <w:p w14:paraId="7A0B77AC" w14:textId="77777777" w:rsidR="0071322D" w:rsidRPr="00DE7B59" w:rsidRDefault="0071322D" w:rsidP="002F46B4">
            <w:pPr>
              <w:pStyle w:val="TAC"/>
              <w:rPr>
                <w:rFonts w:cs="Arial"/>
                <w:szCs w:val="18"/>
              </w:rPr>
            </w:pPr>
            <w:r w:rsidRPr="00DE7B59">
              <w:rPr>
                <w:rFonts w:cs="Arial"/>
                <w:szCs w:val="18"/>
              </w:rPr>
              <w:t>≤ 264</w:t>
            </w:r>
          </w:p>
        </w:tc>
        <w:tc>
          <w:tcPr>
            <w:tcW w:w="771" w:type="dxa"/>
            <w:vAlign w:val="center"/>
          </w:tcPr>
          <w:p w14:paraId="24FAE8E3" w14:textId="77777777" w:rsidR="0071322D" w:rsidRPr="00DE7B59" w:rsidRDefault="0071322D" w:rsidP="002F46B4">
            <w:pPr>
              <w:pStyle w:val="TAC"/>
              <w:rPr>
                <w:rFonts w:cs="Arial"/>
                <w:szCs w:val="18"/>
              </w:rPr>
            </w:pPr>
            <w:r w:rsidRPr="00DE7B59">
              <w:rPr>
                <w:rFonts w:cs="Arial"/>
                <w:szCs w:val="18"/>
              </w:rPr>
              <w:t>116</w:t>
            </w:r>
          </w:p>
        </w:tc>
        <w:tc>
          <w:tcPr>
            <w:tcW w:w="1016" w:type="dxa"/>
            <w:vAlign w:val="center"/>
          </w:tcPr>
          <w:p w14:paraId="48C5196A" w14:textId="77777777" w:rsidR="0071322D" w:rsidRPr="00DE7B59" w:rsidRDefault="0071322D" w:rsidP="002F46B4">
            <w:pPr>
              <w:pStyle w:val="TAC"/>
              <w:rPr>
                <w:rFonts w:cs="Arial"/>
                <w:szCs w:val="18"/>
              </w:rPr>
            </w:pPr>
            <w:r w:rsidRPr="00DE7B59">
              <w:rPr>
                <w:rFonts w:cs="Arial"/>
                <w:szCs w:val="18"/>
              </w:rPr>
              <w:t>≤ 14736</w:t>
            </w:r>
          </w:p>
        </w:tc>
        <w:tc>
          <w:tcPr>
            <w:tcW w:w="771" w:type="dxa"/>
            <w:vAlign w:val="center"/>
          </w:tcPr>
          <w:p w14:paraId="4C6CE640" w14:textId="77777777" w:rsidR="0071322D" w:rsidRPr="00DE7B59" w:rsidRDefault="0071322D" w:rsidP="002F46B4">
            <w:pPr>
              <w:pStyle w:val="TAC"/>
              <w:rPr>
                <w:rFonts w:cs="Arial"/>
                <w:szCs w:val="18"/>
              </w:rPr>
            </w:pPr>
            <w:r w:rsidRPr="00DE7B59">
              <w:rPr>
                <w:rFonts w:cs="Arial"/>
                <w:szCs w:val="18"/>
              </w:rPr>
              <w:t>180</w:t>
            </w:r>
          </w:p>
        </w:tc>
        <w:tc>
          <w:tcPr>
            <w:tcW w:w="1261" w:type="dxa"/>
            <w:vAlign w:val="center"/>
          </w:tcPr>
          <w:p w14:paraId="08CA10ED" w14:textId="77777777" w:rsidR="0071322D" w:rsidRPr="00DE7B59" w:rsidRDefault="0071322D" w:rsidP="002F46B4">
            <w:pPr>
              <w:pStyle w:val="TAC"/>
              <w:rPr>
                <w:rFonts w:cs="Arial"/>
                <w:szCs w:val="18"/>
              </w:rPr>
            </w:pPr>
            <w:r w:rsidRPr="00DE7B59">
              <w:rPr>
                <w:rFonts w:cs="Arial"/>
                <w:szCs w:val="18"/>
              </w:rPr>
              <w:t>≤ 824928</w:t>
            </w:r>
          </w:p>
        </w:tc>
        <w:tc>
          <w:tcPr>
            <w:tcW w:w="771" w:type="dxa"/>
            <w:vAlign w:val="center"/>
          </w:tcPr>
          <w:p w14:paraId="4AF8083F" w14:textId="77777777" w:rsidR="0071322D" w:rsidRPr="00DE7B59" w:rsidRDefault="0071322D" w:rsidP="002F46B4">
            <w:pPr>
              <w:pStyle w:val="TAC"/>
              <w:rPr>
                <w:rFonts w:cs="Arial"/>
                <w:szCs w:val="18"/>
              </w:rPr>
            </w:pPr>
            <w:r w:rsidRPr="00DE7B59">
              <w:rPr>
                <w:rFonts w:cs="Arial"/>
                <w:szCs w:val="18"/>
              </w:rPr>
              <w:t>244</w:t>
            </w:r>
          </w:p>
        </w:tc>
        <w:tc>
          <w:tcPr>
            <w:tcW w:w="1507" w:type="dxa"/>
            <w:vAlign w:val="center"/>
          </w:tcPr>
          <w:p w14:paraId="286142E9" w14:textId="77777777" w:rsidR="0071322D" w:rsidRPr="00DE7B59" w:rsidRDefault="0071322D" w:rsidP="002F46B4">
            <w:pPr>
              <w:pStyle w:val="TAC"/>
              <w:rPr>
                <w:rFonts w:cs="Arial"/>
                <w:szCs w:val="18"/>
              </w:rPr>
            </w:pPr>
            <w:r w:rsidRPr="00DE7B59">
              <w:rPr>
                <w:rFonts w:cs="Arial"/>
                <w:szCs w:val="18"/>
              </w:rPr>
              <w:t>≤ 46182206</w:t>
            </w:r>
          </w:p>
        </w:tc>
      </w:tr>
      <w:tr w:rsidR="0071322D" w:rsidRPr="00DE7B59" w14:paraId="6B6B37B0" w14:textId="77777777" w:rsidTr="002F46B4">
        <w:trPr>
          <w:trHeight w:val="170"/>
          <w:jc w:val="center"/>
        </w:trPr>
        <w:tc>
          <w:tcPr>
            <w:tcW w:w="770" w:type="dxa"/>
            <w:vAlign w:val="center"/>
          </w:tcPr>
          <w:p w14:paraId="52C80B4C" w14:textId="77777777" w:rsidR="0071322D" w:rsidRPr="00DE7B59" w:rsidRDefault="0071322D" w:rsidP="002F46B4">
            <w:pPr>
              <w:pStyle w:val="TAC"/>
              <w:rPr>
                <w:rFonts w:cs="Arial"/>
                <w:szCs w:val="18"/>
              </w:rPr>
            </w:pPr>
            <w:r w:rsidRPr="00DE7B59">
              <w:rPr>
                <w:rFonts w:cs="Arial"/>
                <w:szCs w:val="18"/>
              </w:rPr>
              <w:t>53</w:t>
            </w:r>
          </w:p>
        </w:tc>
        <w:tc>
          <w:tcPr>
            <w:tcW w:w="1016" w:type="dxa"/>
            <w:vAlign w:val="center"/>
          </w:tcPr>
          <w:p w14:paraId="5F663507" w14:textId="77777777" w:rsidR="0071322D" w:rsidRPr="00DE7B59" w:rsidRDefault="0071322D" w:rsidP="002F46B4">
            <w:pPr>
              <w:pStyle w:val="TAC"/>
              <w:rPr>
                <w:rFonts w:cs="Arial"/>
                <w:szCs w:val="18"/>
              </w:rPr>
            </w:pPr>
            <w:r w:rsidRPr="00DE7B59">
              <w:rPr>
                <w:rFonts w:cs="Arial"/>
                <w:szCs w:val="18"/>
              </w:rPr>
              <w:t>≤ 281</w:t>
            </w:r>
          </w:p>
        </w:tc>
        <w:tc>
          <w:tcPr>
            <w:tcW w:w="771" w:type="dxa"/>
            <w:vAlign w:val="center"/>
          </w:tcPr>
          <w:p w14:paraId="6F0D4640" w14:textId="77777777" w:rsidR="0071322D" w:rsidRPr="00DE7B59" w:rsidRDefault="0071322D" w:rsidP="002F46B4">
            <w:pPr>
              <w:pStyle w:val="TAC"/>
              <w:rPr>
                <w:rFonts w:cs="Arial"/>
                <w:szCs w:val="18"/>
              </w:rPr>
            </w:pPr>
            <w:r w:rsidRPr="00DE7B59">
              <w:rPr>
                <w:rFonts w:cs="Arial"/>
                <w:szCs w:val="18"/>
              </w:rPr>
              <w:t>117</w:t>
            </w:r>
          </w:p>
        </w:tc>
        <w:tc>
          <w:tcPr>
            <w:tcW w:w="1016" w:type="dxa"/>
            <w:vAlign w:val="center"/>
          </w:tcPr>
          <w:p w14:paraId="6B4CF6FD" w14:textId="77777777" w:rsidR="0071322D" w:rsidRPr="00DE7B59" w:rsidRDefault="0071322D" w:rsidP="002F46B4">
            <w:pPr>
              <w:pStyle w:val="TAC"/>
              <w:rPr>
                <w:rFonts w:cs="Arial"/>
                <w:szCs w:val="18"/>
              </w:rPr>
            </w:pPr>
            <w:r w:rsidRPr="00DE7B59">
              <w:rPr>
                <w:rFonts w:cs="Arial"/>
                <w:szCs w:val="18"/>
              </w:rPr>
              <w:t>≤ 15692</w:t>
            </w:r>
          </w:p>
        </w:tc>
        <w:tc>
          <w:tcPr>
            <w:tcW w:w="771" w:type="dxa"/>
            <w:vAlign w:val="center"/>
          </w:tcPr>
          <w:p w14:paraId="02AC3DED" w14:textId="77777777" w:rsidR="0071322D" w:rsidRPr="00DE7B59" w:rsidRDefault="0071322D" w:rsidP="002F46B4">
            <w:pPr>
              <w:pStyle w:val="TAC"/>
              <w:rPr>
                <w:rFonts w:cs="Arial"/>
                <w:szCs w:val="18"/>
              </w:rPr>
            </w:pPr>
            <w:r w:rsidRPr="00DE7B59">
              <w:rPr>
                <w:rFonts w:cs="Arial"/>
                <w:szCs w:val="18"/>
              </w:rPr>
              <w:t>181</w:t>
            </w:r>
          </w:p>
        </w:tc>
        <w:tc>
          <w:tcPr>
            <w:tcW w:w="1261" w:type="dxa"/>
            <w:vAlign w:val="center"/>
          </w:tcPr>
          <w:p w14:paraId="24D063DF" w14:textId="77777777" w:rsidR="0071322D" w:rsidRPr="00DE7B59" w:rsidRDefault="0071322D" w:rsidP="002F46B4">
            <w:pPr>
              <w:pStyle w:val="TAC"/>
              <w:rPr>
                <w:rFonts w:cs="Arial"/>
                <w:szCs w:val="18"/>
              </w:rPr>
            </w:pPr>
            <w:r w:rsidRPr="00DE7B59">
              <w:rPr>
                <w:rFonts w:cs="Arial"/>
                <w:szCs w:val="18"/>
              </w:rPr>
              <w:t>≤ 878475</w:t>
            </w:r>
          </w:p>
        </w:tc>
        <w:tc>
          <w:tcPr>
            <w:tcW w:w="771" w:type="dxa"/>
            <w:vAlign w:val="center"/>
          </w:tcPr>
          <w:p w14:paraId="69943362" w14:textId="77777777" w:rsidR="0071322D" w:rsidRPr="00DE7B59" w:rsidRDefault="0071322D" w:rsidP="002F46B4">
            <w:pPr>
              <w:pStyle w:val="TAC"/>
              <w:rPr>
                <w:rFonts w:cs="Arial"/>
                <w:szCs w:val="18"/>
              </w:rPr>
            </w:pPr>
            <w:r w:rsidRPr="00DE7B59">
              <w:rPr>
                <w:rFonts w:cs="Arial"/>
                <w:szCs w:val="18"/>
              </w:rPr>
              <w:t>245</w:t>
            </w:r>
          </w:p>
        </w:tc>
        <w:tc>
          <w:tcPr>
            <w:tcW w:w="1507" w:type="dxa"/>
            <w:vAlign w:val="center"/>
          </w:tcPr>
          <w:p w14:paraId="7584317B" w14:textId="77777777" w:rsidR="0071322D" w:rsidRPr="00DE7B59" w:rsidRDefault="0071322D" w:rsidP="002F46B4">
            <w:pPr>
              <w:pStyle w:val="TAC"/>
              <w:rPr>
                <w:rFonts w:cs="Arial"/>
                <w:szCs w:val="18"/>
              </w:rPr>
            </w:pPr>
            <w:r w:rsidRPr="00DE7B59">
              <w:rPr>
                <w:rFonts w:cs="Arial"/>
                <w:szCs w:val="18"/>
              </w:rPr>
              <w:t>≤ 49179951</w:t>
            </w:r>
          </w:p>
        </w:tc>
      </w:tr>
      <w:tr w:rsidR="0071322D" w:rsidRPr="00DE7B59" w14:paraId="670309FB" w14:textId="77777777" w:rsidTr="002F46B4">
        <w:trPr>
          <w:trHeight w:val="170"/>
          <w:jc w:val="center"/>
        </w:trPr>
        <w:tc>
          <w:tcPr>
            <w:tcW w:w="770" w:type="dxa"/>
            <w:vAlign w:val="center"/>
          </w:tcPr>
          <w:p w14:paraId="0B444C75" w14:textId="77777777" w:rsidR="0071322D" w:rsidRPr="00DE7B59" w:rsidRDefault="0071322D" w:rsidP="002F46B4">
            <w:pPr>
              <w:pStyle w:val="TAC"/>
              <w:rPr>
                <w:rFonts w:cs="Arial"/>
                <w:szCs w:val="18"/>
              </w:rPr>
            </w:pPr>
            <w:r w:rsidRPr="00DE7B59">
              <w:rPr>
                <w:rFonts w:cs="Arial"/>
                <w:szCs w:val="18"/>
              </w:rPr>
              <w:t>54</w:t>
            </w:r>
          </w:p>
        </w:tc>
        <w:tc>
          <w:tcPr>
            <w:tcW w:w="1016" w:type="dxa"/>
            <w:vAlign w:val="center"/>
          </w:tcPr>
          <w:p w14:paraId="5635DF2C" w14:textId="77777777" w:rsidR="0071322D" w:rsidRPr="00DE7B59" w:rsidRDefault="0071322D" w:rsidP="002F46B4">
            <w:pPr>
              <w:pStyle w:val="TAC"/>
              <w:rPr>
                <w:rFonts w:cs="Arial"/>
                <w:szCs w:val="18"/>
              </w:rPr>
            </w:pPr>
            <w:r w:rsidRPr="00DE7B59">
              <w:rPr>
                <w:rFonts w:cs="Arial"/>
                <w:szCs w:val="18"/>
              </w:rPr>
              <w:t>≤ 299</w:t>
            </w:r>
          </w:p>
        </w:tc>
        <w:tc>
          <w:tcPr>
            <w:tcW w:w="771" w:type="dxa"/>
            <w:vAlign w:val="center"/>
          </w:tcPr>
          <w:p w14:paraId="6BBF7D70" w14:textId="77777777" w:rsidR="0071322D" w:rsidRPr="00DE7B59" w:rsidRDefault="0071322D" w:rsidP="002F46B4">
            <w:pPr>
              <w:pStyle w:val="TAC"/>
              <w:rPr>
                <w:rFonts w:cs="Arial"/>
                <w:szCs w:val="18"/>
              </w:rPr>
            </w:pPr>
            <w:r w:rsidRPr="00DE7B59">
              <w:rPr>
                <w:rFonts w:cs="Arial"/>
                <w:szCs w:val="18"/>
              </w:rPr>
              <w:t>118</w:t>
            </w:r>
          </w:p>
        </w:tc>
        <w:tc>
          <w:tcPr>
            <w:tcW w:w="1016" w:type="dxa"/>
            <w:vAlign w:val="center"/>
          </w:tcPr>
          <w:p w14:paraId="2C3C2574" w14:textId="77777777" w:rsidR="0071322D" w:rsidRPr="00DE7B59" w:rsidRDefault="0071322D" w:rsidP="002F46B4">
            <w:pPr>
              <w:pStyle w:val="TAC"/>
              <w:rPr>
                <w:rFonts w:cs="Arial"/>
                <w:szCs w:val="18"/>
              </w:rPr>
            </w:pPr>
            <w:r w:rsidRPr="00DE7B59">
              <w:rPr>
                <w:rFonts w:cs="Arial"/>
                <w:szCs w:val="18"/>
              </w:rPr>
              <w:t>≤ 16711</w:t>
            </w:r>
          </w:p>
        </w:tc>
        <w:tc>
          <w:tcPr>
            <w:tcW w:w="771" w:type="dxa"/>
            <w:vAlign w:val="center"/>
          </w:tcPr>
          <w:p w14:paraId="1A759F0C" w14:textId="77777777" w:rsidR="0071322D" w:rsidRPr="00DE7B59" w:rsidRDefault="0071322D" w:rsidP="002F46B4">
            <w:pPr>
              <w:pStyle w:val="TAC"/>
              <w:rPr>
                <w:rFonts w:cs="Arial"/>
                <w:szCs w:val="18"/>
              </w:rPr>
            </w:pPr>
            <w:r w:rsidRPr="00DE7B59">
              <w:rPr>
                <w:rFonts w:cs="Arial"/>
                <w:szCs w:val="18"/>
              </w:rPr>
              <w:t>182</w:t>
            </w:r>
          </w:p>
        </w:tc>
        <w:tc>
          <w:tcPr>
            <w:tcW w:w="1261" w:type="dxa"/>
            <w:vAlign w:val="center"/>
          </w:tcPr>
          <w:p w14:paraId="2D6342E9" w14:textId="77777777" w:rsidR="0071322D" w:rsidRPr="00DE7B59" w:rsidRDefault="0071322D" w:rsidP="002F46B4">
            <w:pPr>
              <w:pStyle w:val="TAC"/>
              <w:rPr>
                <w:rFonts w:cs="Arial"/>
                <w:szCs w:val="18"/>
              </w:rPr>
            </w:pPr>
            <w:r w:rsidRPr="00DE7B59">
              <w:rPr>
                <w:rFonts w:cs="Arial"/>
                <w:szCs w:val="18"/>
              </w:rPr>
              <w:t>≤ 935498</w:t>
            </w:r>
          </w:p>
        </w:tc>
        <w:tc>
          <w:tcPr>
            <w:tcW w:w="771" w:type="dxa"/>
            <w:vAlign w:val="center"/>
          </w:tcPr>
          <w:p w14:paraId="540ABD49" w14:textId="77777777" w:rsidR="0071322D" w:rsidRPr="00DE7B59" w:rsidRDefault="0071322D" w:rsidP="002F46B4">
            <w:pPr>
              <w:pStyle w:val="TAC"/>
              <w:rPr>
                <w:rFonts w:cs="Arial"/>
                <w:szCs w:val="18"/>
              </w:rPr>
            </w:pPr>
            <w:r w:rsidRPr="00DE7B59">
              <w:rPr>
                <w:rFonts w:cs="Arial"/>
                <w:szCs w:val="18"/>
              </w:rPr>
              <w:t>246</w:t>
            </w:r>
          </w:p>
        </w:tc>
        <w:tc>
          <w:tcPr>
            <w:tcW w:w="1507" w:type="dxa"/>
            <w:vAlign w:val="center"/>
          </w:tcPr>
          <w:p w14:paraId="3B0C6ECA" w14:textId="77777777" w:rsidR="0071322D" w:rsidRPr="00DE7B59" w:rsidRDefault="0071322D" w:rsidP="002F46B4">
            <w:pPr>
              <w:pStyle w:val="TAC"/>
              <w:rPr>
                <w:rFonts w:cs="Arial"/>
                <w:szCs w:val="18"/>
              </w:rPr>
            </w:pPr>
            <w:r w:rsidRPr="00DE7B59">
              <w:rPr>
                <w:rFonts w:cs="Arial"/>
                <w:szCs w:val="18"/>
              </w:rPr>
              <w:t>≤ 52372284</w:t>
            </w:r>
          </w:p>
        </w:tc>
      </w:tr>
      <w:tr w:rsidR="0071322D" w:rsidRPr="00DE7B59" w14:paraId="59F92916" w14:textId="77777777" w:rsidTr="002F46B4">
        <w:trPr>
          <w:trHeight w:val="170"/>
          <w:jc w:val="center"/>
        </w:trPr>
        <w:tc>
          <w:tcPr>
            <w:tcW w:w="770" w:type="dxa"/>
            <w:vAlign w:val="center"/>
          </w:tcPr>
          <w:p w14:paraId="7AA2D0C6" w14:textId="77777777" w:rsidR="0071322D" w:rsidRPr="00DE7B59" w:rsidRDefault="0071322D" w:rsidP="002F46B4">
            <w:pPr>
              <w:pStyle w:val="TAC"/>
              <w:rPr>
                <w:rFonts w:cs="Arial"/>
                <w:szCs w:val="18"/>
              </w:rPr>
            </w:pPr>
            <w:r w:rsidRPr="00DE7B59">
              <w:rPr>
                <w:rFonts w:cs="Arial"/>
                <w:szCs w:val="18"/>
              </w:rPr>
              <w:t>55</w:t>
            </w:r>
          </w:p>
        </w:tc>
        <w:tc>
          <w:tcPr>
            <w:tcW w:w="1016" w:type="dxa"/>
            <w:vAlign w:val="center"/>
          </w:tcPr>
          <w:p w14:paraId="53304007" w14:textId="77777777" w:rsidR="0071322D" w:rsidRPr="00DE7B59" w:rsidRDefault="0071322D" w:rsidP="002F46B4">
            <w:pPr>
              <w:pStyle w:val="TAC"/>
              <w:rPr>
                <w:rFonts w:cs="Arial"/>
                <w:szCs w:val="18"/>
              </w:rPr>
            </w:pPr>
            <w:r w:rsidRPr="00DE7B59">
              <w:rPr>
                <w:rFonts w:cs="Arial"/>
                <w:szCs w:val="18"/>
              </w:rPr>
              <w:t>≤ 318</w:t>
            </w:r>
          </w:p>
        </w:tc>
        <w:tc>
          <w:tcPr>
            <w:tcW w:w="771" w:type="dxa"/>
            <w:vAlign w:val="center"/>
          </w:tcPr>
          <w:p w14:paraId="7D152F5F" w14:textId="77777777" w:rsidR="0071322D" w:rsidRPr="00DE7B59" w:rsidRDefault="0071322D" w:rsidP="002F46B4">
            <w:pPr>
              <w:pStyle w:val="TAC"/>
              <w:rPr>
                <w:rFonts w:cs="Arial"/>
                <w:szCs w:val="18"/>
              </w:rPr>
            </w:pPr>
            <w:r w:rsidRPr="00DE7B59">
              <w:rPr>
                <w:rFonts w:cs="Arial"/>
                <w:szCs w:val="18"/>
              </w:rPr>
              <w:t>119</w:t>
            </w:r>
          </w:p>
        </w:tc>
        <w:tc>
          <w:tcPr>
            <w:tcW w:w="1016" w:type="dxa"/>
            <w:vAlign w:val="center"/>
          </w:tcPr>
          <w:p w14:paraId="30C73FC1" w14:textId="77777777" w:rsidR="0071322D" w:rsidRPr="00DE7B59" w:rsidRDefault="0071322D" w:rsidP="002F46B4">
            <w:pPr>
              <w:pStyle w:val="TAC"/>
              <w:rPr>
                <w:rFonts w:cs="Arial"/>
                <w:szCs w:val="18"/>
              </w:rPr>
            </w:pPr>
            <w:r w:rsidRPr="00DE7B59">
              <w:rPr>
                <w:rFonts w:cs="Arial"/>
                <w:szCs w:val="18"/>
              </w:rPr>
              <w:t>≤ 17795</w:t>
            </w:r>
          </w:p>
        </w:tc>
        <w:tc>
          <w:tcPr>
            <w:tcW w:w="771" w:type="dxa"/>
            <w:vAlign w:val="center"/>
          </w:tcPr>
          <w:p w14:paraId="66E5ACD9" w14:textId="77777777" w:rsidR="0071322D" w:rsidRPr="00DE7B59" w:rsidRDefault="0071322D" w:rsidP="002F46B4">
            <w:pPr>
              <w:pStyle w:val="TAC"/>
              <w:rPr>
                <w:rFonts w:cs="Arial"/>
                <w:szCs w:val="18"/>
              </w:rPr>
            </w:pPr>
            <w:r w:rsidRPr="00DE7B59">
              <w:rPr>
                <w:rFonts w:cs="Arial"/>
                <w:szCs w:val="18"/>
              </w:rPr>
              <w:t>183</w:t>
            </w:r>
          </w:p>
        </w:tc>
        <w:tc>
          <w:tcPr>
            <w:tcW w:w="1261" w:type="dxa"/>
            <w:vAlign w:val="center"/>
          </w:tcPr>
          <w:p w14:paraId="1424E397" w14:textId="77777777" w:rsidR="0071322D" w:rsidRPr="00DE7B59" w:rsidRDefault="0071322D" w:rsidP="002F46B4">
            <w:pPr>
              <w:pStyle w:val="TAC"/>
              <w:rPr>
                <w:rFonts w:cs="Arial"/>
                <w:szCs w:val="18"/>
              </w:rPr>
            </w:pPr>
            <w:r w:rsidRPr="00DE7B59">
              <w:rPr>
                <w:rFonts w:cs="Arial"/>
                <w:szCs w:val="18"/>
              </w:rPr>
              <w:t>≤ 996222</w:t>
            </w:r>
          </w:p>
        </w:tc>
        <w:tc>
          <w:tcPr>
            <w:tcW w:w="771" w:type="dxa"/>
            <w:vAlign w:val="center"/>
          </w:tcPr>
          <w:p w14:paraId="663BDAC4" w14:textId="77777777" w:rsidR="0071322D" w:rsidRPr="00DE7B59" w:rsidRDefault="0071322D" w:rsidP="002F46B4">
            <w:pPr>
              <w:pStyle w:val="TAC"/>
              <w:rPr>
                <w:rFonts w:cs="Arial"/>
                <w:szCs w:val="18"/>
              </w:rPr>
            </w:pPr>
            <w:r w:rsidRPr="00DE7B59">
              <w:rPr>
                <w:rFonts w:cs="Arial"/>
                <w:szCs w:val="18"/>
              </w:rPr>
              <w:t>247</w:t>
            </w:r>
          </w:p>
        </w:tc>
        <w:tc>
          <w:tcPr>
            <w:tcW w:w="1507" w:type="dxa"/>
            <w:vAlign w:val="center"/>
          </w:tcPr>
          <w:p w14:paraId="214472E9" w14:textId="77777777" w:rsidR="0071322D" w:rsidRPr="00DE7B59" w:rsidRDefault="0071322D" w:rsidP="002F46B4">
            <w:pPr>
              <w:pStyle w:val="TAC"/>
              <w:rPr>
                <w:rFonts w:cs="Arial"/>
                <w:szCs w:val="18"/>
              </w:rPr>
            </w:pPr>
            <w:r w:rsidRPr="00DE7B59">
              <w:rPr>
                <w:rFonts w:cs="Arial"/>
                <w:szCs w:val="18"/>
              </w:rPr>
              <w:t>≤ 55771835</w:t>
            </w:r>
          </w:p>
        </w:tc>
      </w:tr>
      <w:tr w:rsidR="0071322D" w:rsidRPr="00DE7B59" w14:paraId="7986FC5C" w14:textId="77777777" w:rsidTr="002F46B4">
        <w:trPr>
          <w:trHeight w:val="170"/>
          <w:jc w:val="center"/>
        </w:trPr>
        <w:tc>
          <w:tcPr>
            <w:tcW w:w="770" w:type="dxa"/>
            <w:vAlign w:val="center"/>
          </w:tcPr>
          <w:p w14:paraId="46AA2608" w14:textId="77777777" w:rsidR="0071322D" w:rsidRPr="00DE7B59" w:rsidRDefault="0071322D" w:rsidP="002F46B4">
            <w:pPr>
              <w:pStyle w:val="TAC"/>
              <w:rPr>
                <w:rFonts w:cs="Arial"/>
                <w:szCs w:val="18"/>
              </w:rPr>
            </w:pPr>
            <w:r w:rsidRPr="00DE7B59">
              <w:rPr>
                <w:rFonts w:cs="Arial"/>
                <w:szCs w:val="18"/>
              </w:rPr>
              <w:t>56</w:t>
            </w:r>
          </w:p>
        </w:tc>
        <w:tc>
          <w:tcPr>
            <w:tcW w:w="1016" w:type="dxa"/>
            <w:vAlign w:val="center"/>
          </w:tcPr>
          <w:p w14:paraId="0881D01C" w14:textId="77777777" w:rsidR="0071322D" w:rsidRPr="00DE7B59" w:rsidRDefault="0071322D" w:rsidP="002F46B4">
            <w:pPr>
              <w:pStyle w:val="TAC"/>
              <w:rPr>
                <w:rFonts w:cs="Arial"/>
                <w:szCs w:val="18"/>
              </w:rPr>
            </w:pPr>
            <w:r w:rsidRPr="00DE7B59">
              <w:rPr>
                <w:rFonts w:cs="Arial"/>
                <w:szCs w:val="18"/>
              </w:rPr>
              <w:t>≤ 339</w:t>
            </w:r>
          </w:p>
        </w:tc>
        <w:tc>
          <w:tcPr>
            <w:tcW w:w="771" w:type="dxa"/>
            <w:vAlign w:val="center"/>
          </w:tcPr>
          <w:p w14:paraId="7719756B" w14:textId="77777777" w:rsidR="0071322D" w:rsidRPr="00DE7B59" w:rsidRDefault="0071322D" w:rsidP="002F46B4">
            <w:pPr>
              <w:pStyle w:val="TAC"/>
              <w:rPr>
                <w:rFonts w:cs="Arial"/>
                <w:szCs w:val="18"/>
              </w:rPr>
            </w:pPr>
            <w:r w:rsidRPr="00DE7B59">
              <w:rPr>
                <w:rFonts w:cs="Arial"/>
                <w:szCs w:val="18"/>
              </w:rPr>
              <w:t>120</w:t>
            </w:r>
          </w:p>
        </w:tc>
        <w:tc>
          <w:tcPr>
            <w:tcW w:w="1016" w:type="dxa"/>
            <w:vAlign w:val="center"/>
          </w:tcPr>
          <w:p w14:paraId="26BA935E" w14:textId="77777777" w:rsidR="0071322D" w:rsidRPr="00DE7B59" w:rsidRDefault="0071322D" w:rsidP="002F46B4">
            <w:pPr>
              <w:pStyle w:val="TAC"/>
              <w:rPr>
                <w:rFonts w:cs="Arial"/>
                <w:szCs w:val="18"/>
              </w:rPr>
            </w:pPr>
            <w:r w:rsidRPr="00DE7B59">
              <w:rPr>
                <w:rFonts w:cs="Arial"/>
                <w:szCs w:val="18"/>
              </w:rPr>
              <w:t>≤ 18951</w:t>
            </w:r>
          </w:p>
        </w:tc>
        <w:tc>
          <w:tcPr>
            <w:tcW w:w="771" w:type="dxa"/>
            <w:vAlign w:val="center"/>
          </w:tcPr>
          <w:p w14:paraId="5EB43C9C" w14:textId="77777777" w:rsidR="0071322D" w:rsidRPr="00DE7B59" w:rsidRDefault="0071322D" w:rsidP="002F46B4">
            <w:pPr>
              <w:pStyle w:val="TAC"/>
              <w:rPr>
                <w:rFonts w:cs="Arial"/>
                <w:szCs w:val="18"/>
              </w:rPr>
            </w:pPr>
            <w:r w:rsidRPr="00DE7B59">
              <w:rPr>
                <w:rFonts w:cs="Arial"/>
                <w:szCs w:val="18"/>
              </w:rPr>
              <w:t>184</w:t>
            </w:r>
          </w:p>
        </w:tc>
        <w:tc>
          <w:tcPr>
            <w:tcW w:w="1261" w:type="dxa"/>
            <w:vAlign w:val="center"/>
          </w:tcPr>
          <w:p w14:paraId="4386271B" w14:textId="77777777" w:rsidR="0071322D" w:rsidRPr="00DE7B59" w:rsidRDefault="0071322D" w:rsidP="002F46B4">
            <w:pPr>
              <w:pStyle w:val="TAC"/>
              <w:rPr>
                <w:rFonts w:cs="Arial"/>
                <w:szCs w:val="18"/>
              </w:rPr>
            </w:pPr>
            <w:r w:rsidRPr="00DE7B59">
              <w:rPr>
                <w:rFonts w:cs="Arial"/>
                <w:szCs w:val="18"/>
              </w:rPr>
              <w:t>≤ 1060888</w:t>
            </w:r>
          </w:p>
        </w:tc>
        <w:tc>
          <w:tcPr>
            <w:tcW w:w="771" w:type="dxa"/>
            <w:vAlign w:val="center"/>
          </w:tcPr>
          <w:p w14:paraId="0C970902" w14:textId="77777777" w:rsidR="0071322D" w:rsidRPr="00DE7B59" w:rsidRDefault="0071322D" w:rsidP="002F46B4">
            <w:pPr>
              <w:pStyle w:val="TAC"/>
              <w:rPr>
                <w:rFonts w:cs="Arial"/>
                <w:szCs w:val="18"/>
              </w:rPr>
            </w:pPr>
            <w:r w:rsidRPr="00DE7B59">
              <w:rPr>
                <w:rFonts w:cs="Arial"/>
                <w:szCs w:val="18"/>
              </w:rPr>
              <w:t>248</w:t>
            </w:r>
          </w:p>
        </w:tc>
        <w:tc>
          <w:tcPr>
            <w:tcW w:w="1507" w:type="dxa"/>
            <w:vAlign w:val="center"/>
          </w:tcPr>
          <w:p w14:paraId="19414F2C" w14:textId="77777777" w:rsidR="0071322D" w:rsidRPr="00DE7B59" w:rsidRDefault="0071322D" w:rsidP="002F46B4">
            <w:pPr>
              <w:pStyle w:val="TAC"/>
              <w:rPr>
                <w:rFonts w:cs="Arial"/>
                <w:szCs w:val="18"/>
              </w:rPr>
            </w:pPr>
            <w:r w:rsidRPr="00DE7B59">
              <w:rPr>
                <w:rFonts w:cs="Arial"/>
                <w:szCs w:val="18"/>
              </w:rPr>
              <w:t>≤ 59392055</w:t>
            </w:r>
          </w:p>
        </w:tc>
      </w:tr>
      <w:tr w:rsidR="0071322D" w:rsidRPr="00DE7B59" w14:paraId="56A7E71C" w14:textId="77777777" w:rsidTr="002F46B4">
        <w:trPr>
          <w:trHeight w:val="170"/>
          <w:jc w:val="center"/>
        </w:trPr>
        <w:tc>
          <w:tcPr>
            <w:tcW w:w="770" w:type="dxa"/>
            <w:vAlign w:val="center"/>
          </w:tcPr>
          <w:p w14:paraId="4A8C4A29" w14:textId="77777777" w:rsidR="0071322D" w:rsidRPr="00DE7B59" w:rsidRDefault="0071322D" w:rsidP="002F46B4">
            <w:pPr>
              <w:pStyle w:val="TAC"/>
              <w:rPr>
                <w:rFonts w:cs="Arial"/>
                <w:szCs w:val="18"/>
              </w:rPr>
            </w:pPr>
            <w:r w:rsidRPr="00DE7B59">
              <w:rPr>
                <w:rFonts w:cs="Arial"/>
                <w:szCs w:val="18"/>
              </w:rPr>
              <w:t>57</w:t>
            </w:r>
          </w:p>
        </w:tc>
        <w:tc>
          <w:tcPr>
            <w:tcW w:w="1016" w:type="dxa"/>
            <w:vAlign w:val="center"/>
          </w:tcPr>
          <w:p w14:paraId="0305E0BD" w14:textId="77777777" w:rsidR="0071322D" w:rsidRPr="00DE7B59" w:rsidRDefault="0071322D" w:rsidP="002F46B4">
            <w:pPr>
              <w:pStyle w:val="TAC"/>
              <w:rPr>
                <w:rFonts w:cs="Arial"/>
                <w:szCs w:val="18"/>
              </w:rPr>
            </w:pPr>
            <w:r w:rsidRPr="00DE7B59">
              <w:rPr>
                <w:rFonts w:cs="Arial"/>
                <w:szCs w:val="18"/>
              </w:rPr>
              <w:t>≤ 361</w:t>
            </w:r>
          </w:p>
        </w:tc>
        <w:tc>
          <w:tcPr>
            <w:tcW w:w="771" w:type="dxa"/>
            <w:vAlign w:val="center"/>
          </w:tcPr>
          <w:p w14:paraId="138B5DF9" w14:textId="77777777" w:rsidR="0071322D" w:rsidRPr="00DE7B59" w:rsidRDefault="0071322D" w:rsidP="002F46B4">
            <w:pPr>
              <w:pStyle w:val="TAC"/>
              <w:rPr>
                <w:rFonts w:cs="Arial"/>
                <w:szCs w:val="18"/>
              </w:rPr>
            </w:pPr>
            <w:r w:rsidRPr="00DE7B59">
              <w:rPr>
                <w:rFonts w:cs="Arial"/>
                <w:szCs w:val="18"/>
              </w:rPr>
              <w:t>121</w:t>
            </w:r>
          </w:p>
        </w:tc>
        <w:tc>
          <w:tcPr>
            <w:tcW w:w="1016" w:type="dxa"/>
            <w:vAlign w:val="center"/>
          </w:tcPr>
          <w:p w14:paraId="64A0CC7C" w14:textId="77777777" w:rsidR="0071322D" w:rsidRPr="00DE7B59" w:rsidRDefault="0071322D" w:rsidP="002F46B4">
            <w:pPr>
              <w:pStyle w:val="TAC"/>
              <w:rPr>
                <w:rFonts w:cs="Arial"/>
                <w:szCs w:val="18"/>
              </w:rPr>
            </w:pPr>
            <w:r w:rsidRPr="00DE7B59">
              <w:rPr>
                <w:rFonts w:cs="Arial"/>
                <w:szCs w:val="18"/>
              </w:rPr>
              <w:t>≤ 20181</w:t>
            </w:r>
          </w:p>
        </w:tc>
        <w:tc>
          <w:tcPr>
            <w:tcW w:w="771" w:type="dxa"/>
            <w:vAlign w:val="center"/>
          </w:tcPr>
          <w:p w14:paraId="07D19647" w14:textId="77777777" w:rsidR="0071322D" w:rsidRPr="00DE7B59" w:rsidRDefault="0071322D" w:rsidP="002F46B4">
            <w:pPr>
              <w:pStyle w:val="TAC"/>
              <w:rPr>
                <w:rFonts w:cs="Arial"/>
                <w:szCs w:val="18"/>
              </w:rPr>
            </w:pPr>
            <w:r w:rsidRPr="00DE7B59">
              <w:rPr>
                <w:rFonts w:cs="Arial"/>
                <w:szCs w:val="18"/>
              </w:rPr>
              <w:t>185</w:t>
            </w:r>
          </w:p>
        </w:tc>
        <w:tc>
          <w:tcPr>
            <w:tcW w:w="1261" w:type="dxa"/>
            <w:vAlign w:val="center"/>
          </w:tcPr>
          <w:p w14:paraId="0E7EE47C" w14:textId="77777777" w:rsidR="0071322D" w:rsidRPr="00DE7B59" w:rsidRDefault="0071322D" w:rsidP="002F46B4">
            <w:pPr>
              <w:pStyle w:val="TAC"/>
              <w:rPr>
                <w:rFonts w:cs="Arial"/>
                <w:szCs w:val="18"/>
              </w:rPr>
            </w:pPr>
            <w:r w:rsidRPr="00DE7B59">
              <w:rPr>
                <w:rFonts w:cs="Arial"/>
                <w:szCs w:val="18"/>
              </w:rPr>
              <w:t>≤ 1129752</w:t>
            </w:r>
          </w:p>
        </w:tc>
        <w:tc>
          <w:tcPr>
            <w:tcW w:w="771" w:type="dxa"/>
            <w:vAlign w:val="center"/>
          </w:tcPr>
          <w:p w14:paraId="35100F7C" w14:textId="77777777" w:rsidR="0071322D" w:rsidRPr="00DE7B59" w:rsidRDefault="0071322D" w:rsidP="002F46B4">
            <w:pPr>
              <w:pStyle w:val="TAC"/>
              <w:rPr>
                <w:rFonts w:cs="Arial"/>
                <w:szCs w:val="18"/>
              </w:rPr>
            </w:pPr>
            <w:r w:rsidRPr="00DE7B59">
              <w:rPr>
                <w:rFonts w:cs="Arial"/>
                <w:szCs w:val="18"/>
              </w:rPr>
              <w:t>249</w:t>
            </w:r>
          </w:p>
        </w:tc>
        <w:tc>
          <w:tcPr>
            <w:tcW w:w="1507" w:type="dxa"/>
            <w:vAlign w:val="center"/>
          </w:tcPr>
          <w:p w14:paraId="442EE8DB" w14:textId="77777777" w:rsidR="0071322D" w:rsidRPr="00DE7B59" w:rsidRDefault="0071322D" w:rsidP="002F46B4">
            <w:pPr>
              <w:pStyle w:val="TAC"/>
              <w:rPr>
                <w:rFonts w:cs="Arial"/>
                <w:szCs w:val="18"/>
              </w:rPr>
            </w:pPr>
            <w:r w:rsidRPr="00DE7B59">
              <w:rPr>
                <w:rFonts w:cs="Arial"/>
                <w:szCs w:val="18"/>
              </w:rPr>
              <w:t>≤ 63247269</w:t>
            </w:r>
          </w:p>
        </w:tc>
      </w:tr>
      <w:tr w:rsidR="0071322D" w:rsidRPr="00DE7B59" w14:paraId="4859FBCA" w14:textId="77777777" w:rsidTr="002F46B4">
        <w:trPr>
          <w:trHeight w:val="170"/>
          <w:jc w:val="center"/>
        </w:trPr>
        <w:tc>
          <w:tcPr>
            <w:tcW w:w="770" w:type="dxa"/>
            <w:vAlign w:val="center"/>
          </w:tcPr>
          <w:p w14:paraId="0259F6F1" w14:textId="77777777" w:rsidR="0071322D" w:rsidRPr="00DE7B59" w:rsidRDefault="0071322D" w:rsidP="002F46B4">
            <w:pPr>
              <w:pStyle w:val="TAC"/>
              <w:rPr>
                <w:rFonts w:cs="Arial"/>
                <w:szCs w:val="18"/>
              </w:rPr>
            </w:pPr>
            <w:r w:rsidRPr="00DE7B59">
              <w:rPr>
                <w:rFonts w:cs="Arial"/>
                <w:szCs w:val="18"/>
              </w:rPr>
              <w:t>58</w:t>
            </w:r>
          </w:p>
        </w:tc>
        <w:tc>
          <w:tcPr>
            <w:tcW w:w="1016" w:type="dxa"/>
            <w:vAlign w:val="center"/>
          </w:tcPr>
          <w:p w14:paraId="50631FE4" w14:textId="77777777" w:rsidR="0071322D" w:rsidRPr="00DE7B59" w:rsidRDefault="0071322D" w:rsidP="002F46B4">
            <w:pPr>
              <w:pStyle w:val="TAC"/>
              <w:rPr>
                <w:rFonts w:cs="Arial"/>
                <w:szCs w:val="18"/>
              </w:rPr>
            </w:pPr>
            <w:r w:rsidRPr="00DE7B59">
              <w:rPr>
                <w:rFonts w:cs="Arial"/>
                <w:szCs w:val="18"/>
              </w:rPr>
              <w:t>≤ 384</w:t>
            </w:r>
          </w:p>
        </w:tc>
        <w:tc>
          <w:tcPr>
            <w:tcW w:w="771" w:type="dxa"/>
            <w:vAlign w:val="center"/>
          </w:tcPr>
          <w:p w14:paraId="05CB4B58" w14:textId="77777777" w:rsidR="0071322D" w:rsidRPr="00DE7B59" w:rsidRDefault="0071322D" w:rsidP="002F46B4">
            <w:pPr>
              <w:pStyle w:val="TAC"/>
              <w:rPr>
                <w:rFonts w:cs="Arial"/>
                <w:szCs w:val="18"/>
              </w:rPr>
            </w:pPr>
            <w:r w:rsidRPr="00DE7B59">
              <w:rPr>
                <w:rFonts w:cs="Arial"/>
                <w:szCs w:val="18"/>
              </w:rPr>
              <w:t>122</w:t>
            </w:r>
          </w:p>
        </w:tc>
        <w:tc>
          <w:tcPr>
            <w:tcW w:w="1016" w:type="dxa"/>
            <w:vAlign w:val="center"/>
          </w:tcPr>
          <w:p w14:paraId="63162D75" w14:textId="77777777" w:rsidR="0071322D" w:rsidRPr="00DE7B59" w:rsidRDefault="0071322D" w:rsidP="002F46B4">
            <w:pPr>
              <w:pStyle w:val="TAC"/>
              <w:rPr>
                <w:rFonts w:cs="Arial"/>
                <w:szCs w:val="18"/>
              </w:rPr>
            </w:pPr>
            <w:r w:rsidRPr="00DE7B59">
              <w:rPr>
                <w:rFonts w:cs="Arial"/>
                <w:szCs w:val="18"/>
              </w:rPr>
              <w:t>≤ 21491</w:t>
            </w:r>
          </w:p>
        </w:tc>
        <w:tc>
          <w:tcPr>
            <w:tcW w:w="771" w:type="dxa"/>
            <w:vAlign w:val="center"/>
          </w:tcPr>
          <w:p w14:paraId="64DACE13" w14:textId="77777777" w:rsidR="0071322D" w:rsidRPr="00DE7B59" w:rsidRDefault="0071322D" w:rsidP="002F46B4">
            <w:pPr>
              <w:pStyle w:val="TAC"/>
              <w:rPr>
                <w:rFonts w:cs="Arial"/>
                <w:szCs w:val="18"/>
              </w:rPr>
            </w:pPr>
            <w:r w:rsidRPr="00DE7B59">
              <w:rPr>
                <w:rFonts w:cs="Arial"/>
                <w:szCs w:val="18"/>
              </w:rPr>
              <w:t>186</w:t>
            </w:r>
          </w:p>
        </w:tc>
        <w:tc>
          <w:tcPr>
            <w:tcW w:w="1261" w:type="dxa"/>
            <w:vAlign w:val="center"/>
          </w:tcPr>
          <w:p w14:paraId="3920904F" w14:textId="77777777" w:rsidR="0071322D" w:rsidRPr="00DE7B59" w:rsidRDefault="0071322D" w:rsidP="002F46B4">
            <w:pPr>
              <w:pStyle w:val="TAC"/>
              <w:rPr>
                <w:rFonts w:cs="Arial"/>
                <w:szCs w:val="18"/>
              </w:rPr>
            </w:pPr>
            <w:r w:rsidRPr="00DE7B59">
              <w:rPr>
                <w:rFonts w:cs="Arial"/>
                <w:szCs w:val="18"/>
              </w:rPr>
              <w:t>≤ 1203085</w:t>
            </w:r>
          </w:p>
        </w:tc>
        <w:tc>
          <w:tcPr>
            <w:tcW w:w="771" w:type="dxa"/>
            <w:vAlign w:val="center"/>
          </w:tcPr>
          <w:p w14:paraId="314D05A2" w14:textId="77777777" w:rsidR="0071322D" w:rsidRPr="00DE7B59" w:rsidRDefault="0071322D" w:rsidP="002F46B4">
            <w:pPr>
              <w:pStyle w:val="TAC"/>
              <w:rPr>
                <w:rFonts w:cs="Arial"/>
                <w:szCs w:val="18"/>
              </w:rPr>
            </w:pPr>
            <w:r w:rsidRPr="00DE7B59">
              <w:rPr>
                <w:rFonts w:cs="Arial"/>
                <w:szCs w:val="18"/>
              </w:rPr>
              <w:t>250</w:t>
            </w:r>
          </w:p>
        </w:tc>
        <w:tc>
          <w:tcPr>
            <w:tcW w:w="1507" w:type="dxa"/>
            <w:vAlign w:val="center"/>
          </w:tcPr>
          <w:p w14:paraId="72DDF702" w14:textId="77777777" w:rsidR="0071322D" w:rsidRPr="00DE7B59" w:rsidRDefault="0071322D" w:rsidP="002F46B4">
            <w:pPr>
              <w:pStyle w:val="TAC"/>
              <w:rPr>
                <w:rFonts w:cs="Arial"/>
                <w:szCs w:val="18"/>
              </w:rPr>
            </w:pPr>
            <w:r w:rsidRPr="00DE7B59">
              <w:rPr>
                <w:rFonts w:cs="Arial"/>
                <w:szCs w:val="18"/>
              </w:rPr>
              <w:t>≤ 67352729</w:t>
            </w:r>
          </w:p>
        </w:tc>
      </w:tr>
      <w:tr w:rsidR="0071322D" w:rsidRPr="00DE7B59" w14:paraId="7C24B7D4" w14:textId="77777777" w:rsidTr="002F46B4">
        <w:trPr>
          <w:trHeight w:val="170"/>
          <w:jc w:val="center"/>
        </w:trPr>
        <w:tc>
          <w:tcPr>
            <w:tcW w:w="770" w:type="dxa"/>
            <w:vAlign w:val="center"/>
          </w:tcPr>
          <w:p w14:paraId="3F1D5C29" w14:textId="77777777" w:rsidR="0071322D" w:rsidRPr="00DE7B59" w:rsidRDefault="0071322D" w:rsidP="002F46B4">
            <w:pPr>
              <w:pStyle w:val="TAC"/>
              <w:rPr>
                <w:rFonts w:cs="Arial"/>
                <w:szCs w:val="18"/>
              </w:rPr>
            </w:pPr>
            <w:r w:rsidRPr="00DE7B59">
              <w:rPr>
                <w:rFonts w:cs="Arial"/>
                <w:szCs w:val="18"/>
              </w:rPr>
              <w:t>59</w:t>
            </w:r>
          </w:p>
        </w:tc>
        <w:tc>
          <w:tcPr>
            <w:tcW w:w="1016" w:type="dxa"/>
            <w:vAlign w:val="center"/>
          </w:tcPr>
          <w:p w14:paraId="64655A53" w14:textId="77777777" w:rsidR="0071322D" w:rsidRPr="00DE7B59" w:rsidRDefault="0071322D" w:rsidP="002F46B4">
            <w:pPr>
              <w:pStyle w:val="TAC"/>
              <w:rPr>
                <w:rFonts w:cs="Arial"/>
                <w:szCs w:val="18"/>
              </w:rPr>
            </w:pPr>
            <w:r w:rsidRPr="00DE7B59">
              <w:rPr>
                <w:rFonts w:cs="Arial"/>
                <w:szCs w:val="18"/>
              </w:rPr>
              <w:t>≤ 409</w:t>
            </w:r>
          </w:p>
        </w:tc>
        <w:tc>
          <w:tcPr>
            <w:tcW w:w="771" w:type="dxa"/>
            <w:vAlign w:val="center"/>
          </w:tcPr>
          <w:p w14:paraId="1F46FC4B" w14:textId="77777777" w:rsidR="0071322D" w:rsidRPr="00DE7B59" w:rsidRDefault="0071322D" w:rsidP="002F46B4">
            <w:pPr>
              <w:pStyle w:val="TAC"/>
              <w:rPr>
                <w:rFonts w:cs="Arial"/>
                <w:szCs w:val="18"/>
              </w:rPr>
            </w:pPr>
            <w:r w:rsidRPr="00DE7B59">
              <w:rPr>
                <w:rFonts w:cs="Arial"/>
                <w:szCs w:val="18"/>
              </w:rPr>
              <w:t>123</w:t>
            </w:r>
          </w:p>
        </w:tc>
        <w:tc>
          <w:tcPr>
            <w:tcW w:w="1016" w:type="dxa"/>
            <w:vAlign w:val="center"/>
          </w:tcPr>
          <w:p w14:paraId="0149906F" w14:textId="77777777" w:rsidR="0071322D" w:rsidRPr="00DE7B59" w:rsidRDefault="0071322D" w:rsidP="002F46B4">
            <w:pPr>
              <w:pStyle w:val="TAC"/>
              <w:rPr>
                <w:rFonts w:cs="Arial"/>
                <w:szCs w:val="18"/>
              </w:rPr>
            </w:pPr>
            <w:r w:rsidRPr="00DE7B59">
              <w:rPr>
                <w:rFonts w:cs="Arial"/>
                <w:szCs w:val="18"/>
              </w:rPr>
              <w:t>≤ 22885</w:t>
            </w:r>
          </w:p>
        </w:tc>
        <w:tc>
          <w:tcPr>
            <w:tcW w:w="771" w:type="dxa"/>
            <w:vAlign w:val="center"/>
          </w:tcPr>
          <w:p w14:paraId="7E3694DD" w14:textId="77777777" w:rsidR="0071322D" w:rsidRPr="00DE7B59" w:rsidRDefault="0071322D" w:rsidP="002F46B4">
            <w:pPr>
              <w:pStyle w:val="TAC"/>
              <w:rPr>
                <w:rFonts w:cs="Arial"/>
                <w:szCs w:val="18"/>
              </w:rPr>
            </w:pPr>
            <w:r w:rsidRPr="00DE7B59">
              <w:rPr>
                <w:rFonts w:cs="Arial"/>
                <w:szCs w:val="18"/>
              </w:rPr>
              <w:t>187</w:t>
            </w:r>
          </w:p>
        </w:tc>
        <w:tc>
          <w:tcPr>
            <w:tcW w:w="1261" w:type="dxa"/>
            <w:vAlign w:val="center"/>
          </w:tcPr>
          <w:p w14:paraId="0EF9D860" w14:textId="77777777" w:rsidR="0071322D" w:rsidRPr="00DE7B59" w:rsidRDefault="0071322D" w:rsidP="002F46B4">
            <w:pPr>
              <w:pStyle w:val="TAC"/>
              <w:rPr>
                <w:rFonts w:cs="Arial"/>
                <w:szCs w:val="18"/>
              </w:rPr>
            </w:pPr>
            <w:r w:rsidRPr="00DE7B59">
              <w:rPr>
                <w:rFonts w:cs="Arial"/>
                <w:szCs w:val="18"/>
              </w:rPr>
              <w:t>≤ 1281179</w:t>
            </w:r>
          </w:p>
        </w:tc>
        <w:tc>
          <w:tcPr>
            <w:tcW w:w="771" w:type="dxa"/>
            <w:vAlign w:val="center"/>
          </w:tcPr>
          <w:p w14:paraId="21EEA415" w14:textId="77777777" w:rsidR="0071322D" w:rsidRPr="00DE7B59" w:rsidRDefault="0071322D" w:rsidP="002F46B4">
            <w:pPr>
              <w:pStyle w:val="TAC"/>
              <w:rPr>
                <w:rFonts w:cs="Arial"/>
                <w:szCs w:val="18"/>
              </w:rPr>
            </w:pPr>
            <w:r w:rsidRPr="00DE7B59">
              <w:rPr>
                <w:rFonts w:cs="Arial"/>
                <w:szCs w:val="18"/>
              </w:rPr>
              <w:t>251</w:t>
            </w:r>
          </w:p>
        </w:tc>
        <w:tc>
          <w:tcPr>
            <w:tcW w:w="1507" w:type="dxa"/>
            <w:vAlign w:val="center"/>
          </w:tcPr>
          <w:p w14:paraId="5B197EDC" w14:textId="77777777" w:rsidR="0071322D" w:rsidRPr="00DE7B59" w:rsidRDefault="0071322D" w:rsidP="002F46B4">
            <w:pPr>
              <w:pStyle w:val="TAC"/>
              <w:rPr>
                <w:rFonts w:cs="Arial"/>
                <w:szCs w:val="18"/>
              </w:rPr>
            </w:pPr>
            <w:r w:rsidRPr="00DE7B59">
              <w:rPr>
                <w:rFonts w:cs="Arial"/>
                <w:szCs w:val="18"/>
              </w:rPr>
              <w:t>≤ 71724679</w:t>
            </w:r>
          </w:p>
        </w:tc>
      </w:tr>
      <w:tr w:rsidR="0071322D" w:rsidRPr="00DE7B59" w14:paraId="52526C49" w14:textId="77777777" w:rsidTr="002F46B4">
        <w:trPr>
          <w:trHeight w:val="170"/>
          <w:jc w:val="center"/>
        </w:trPr>
        <w:tc>
          <w:tcPr>
            <w:tcW w:w="770" w:type="dxa"/>
            <w:vAlign w:val="center"/>
          </w:tcPr>
          <w:p w14:paraId="27AD2E29" w14:textId="77777777" w:rsidR="0071322D" w:rsidRPr="00DE7B59" w:rsidRDefault="0071322D" w:rsidP="002F46B4">
            <w:pPr>
              <w:pStyle w:val="TAC"/>
              <w:rPr>
                <w:rFonts w:cs="Arial"/>
                <w:szCs w:val="18"/>
              </w:rPr>
            </w:pPr>
            <w:r w:rsidRPr="00DE7B59">
              <w:rPr>
                <w:rFonts w:cs="Arial"/>
                <w:szCs w:val="18"/>
              </w:rPr>
              <w:t>60</w:t>
            </w:r>
          </w:p>
        </w:tc>
        <w:tc>
          <w:tcPr>
            <w:tcW w:w="1016" w:type="dxa"/>
            <w:vAlign w:val="center"/>
          </w:tcPr>
          <w:p w14:paraId="39D0B555" w14:textId="77777777" w:rsidR="0071322D" w:rsidRPr="00DE7B59" w:rsidRDefault="0071322D" w:rsidP="002F46B4">
            <w:pPr>
              <w:pStyle w:val="TAC"/>
              <w:rPr>
                <w:rFonts w:cs="Arial"/>
                <w:szCs w:val="18"/>
              </w:rPr>
            </w:pPr>
            <w:r w:rsidRPr="00DE7B59">
              <w:rPr>
                <w:rFonts w:cs="Arial"/>
                <w:szCs w:val="18"/>
              </w:rPr>
              <w:t>≤ 436</w:t>
            </w:r>
          </w:p>
        </w:tc>
        <w:tc>
          <w:tcPr>
            <w:tcW w:w="771" w:type="dxa"/>
            <w:vAlign w:val="center"/>
          </w:tcPr>
          <w:p w14:paraId="16C960F0" w14:textId="77777777" w:rsidR="0071322D" w:rsidRPr="00DE7B59" w:rsidRDefault="0071322D" w:rsidP="002F46B4">
            <w:pPr>
              <w:pStyle w:val="TAC"/>
              <w:rPr>
                <w:rFonts w:cs="Arial"/>
                <w:szCs w:val="18"/>
              </w:rPr>
            </w:pPr>
            <w:r w:rsidRPr="00DE7B59">
              <w:rPr>
                <w:rFonts w:cs="Arial"/>
                <w:szCs w:val="18"/>
              </w:rPr>
              <w:t>124</w:t>
            </w:r>
          </w:p>
        </w:tc>
        <w:tc>
          <w:tcPr>
            <w:tcW w:w="1016" w:type="dxa"/>
            <w:vAlign w:val="center"/>
          </w:tcPr>
          <w:p w14:paraId="46988F9C" w14:textId="77777777" w:rsidR="0071322D" w:rsidRPr="00DE7B59" w:rsidRDefault="0071322D" w:rsidP="002F46B4">
            <w:pPr>
              <w:pStyle w:val="TAC"/>
              <w:rPr>
                <w:rFonts w:cs="Arial"/>
                <w:szCs w:val="18"/>
              </w:rPr>
            </w:pPr>
            <w:r w:rsidRPr="00DE7B59">
              <w:rPr>
                <w:rFonts w:cs="Arial"/>
                <w:szCs w:val="18"/>
              </w:rPr>
              <w:t>≤ 24371</w:t>
            </w:r>
          </w:p>
        </w:tc>
        <w:tc>
          <w:tcPr>
            <w:tcW w:w="771" w:type="dxa"/>
            <w:vAlign w:val="center"/>
          </w:tcPr>
          <w:p w14:paraId="65CA24E4" w14:textId="77777777" w:rsidR="0071322D" w:rsidRPr="00DE7B59" w:rsidRDefault="0071322D" w:rsidP="002F46B4">
            <w:pPr>
              <w:pStyle w:val="TAC"/>
              <w:rPr>
                <w:rFonts w:cs="Arial"/>
                <w:szCs w:val="18"/>
              </w:rPr>
            </w:pPr>
            <w:r w:rsidRPr="00DE7B59">
              <w:rPr>
                <w:rFonts w:cs="Arial"/>
                <w:szCs w:val="18"/>
              </w:rPr>
              <w:t>188</w:t>
            </w:r>
          </w:p>
        </w:tc>
        <w:tc>
          <w:tcPr>
            <w:tcW w:w="1261" w:type="dxa"/>
            <w:vAlign w:val="center"/>
          </w:tcPr>
          <w:p w14:paraId="16F63B23" w14:textId="77777777" w:rsidR="0071322D" w:rsidRPr="00DE7B59" w:rsidRDefault="0071322D" w:rsidP="002F46B4">
            <w:pPr>
              <w:pStyle w:val="TAC"/>
              <w:rPr>
                <w:rFonts w:cs="Arial"/>
                <w:szCs w:val="18"/>
              </w:rPr>
            </w:pPr>
            <w:r w:rsidRPr="00DE7B59">
              <w:rPr>
                <w:rFonts w:cs="Arial"/>
                <w:szCs w:val="18"/>
              </w:rPr>
              <w:t>≤ 1364342</w:t>
            </w:r>
          </w:p>
        </w:tc>
        <w:tc>
          <w:tcPr>
            <w:tcW w:w="771" w:type="dxa"/>
            <w:vAlign w:val="center"/>
          </w:tcPr>
          <w:p w14:paraId="7F476E4D" w14:textId="77777777" w:rsidR="0071322D" w:rsidRPr="00DE7B59" w:rsidRDefault="0071322D" w:rsidP="002F46B4">
            <w:pPr>
              <w:pStyle w:val="TAC"/>
              <w:rPr>
                <w:rFonts w:cs="Arial"/>
                <w:szCs w:val="18"/>
              </w:rPr>
            </w:pPr>
            <w:r w:rsidRPr="00DE7B59">
              <w:rPr>
                <w:rFonts w:cs="Arial"/>
                <w:szCs w:val="18"/>
              </w:rPr>
              <w:t>252</w:t>
            </w:r>
          </w:p>
        </w:tc>
        <w:tc>
          <w:tcPr>
            <w:tcW w:w="1507" w:type="dxa"/>
            <w:vAlign w:val="center"/>
          </w:tcPr>
          <w:p w14:paraId="725F6FD6" w14:textId="77777777" w:rsidR="0071322D" w:rsidRPr="00DE7B59" w:rsidRDefault="0071322D" w:rsidP="002F46B4">
            <w:pPr>
              <w:pStyle w:val="TAC"/>
              <w:rPr>
                <w:rFonts w:cs="Arial"/>
                <w:szCs w:val="18"/>
              </w:rPr>
            </w:pPr>
            <w:r w:rsidRPr="00DE7B59">
              <w:rPr>
                <w:rFonts w:cs="Arial"/>
                <w:szCs w:val="18"/>
              </w:rPr>
              <w:t>≤ 76380419</w:t>
            </w:r>
          </w:p>
        </w:tc>
      </w:tr>
      <w:tr w:rsidR="0071322D" w:rsidRPr="00DE7B59" w14:paraId="0CB07B62" w14:textId="77777777" w:rsidTr="002F46B4">
        <w:trPr>
          <w:trHeight w:val="170"/>
          <w:jc w:val="center"/>
        </w:trPr>
        <w:tc>
          <w:tcPr>
            <w:tcW w:w="770" w:type="dxa"/>
            <w:vAlign w:val="center"/>
          </w:tcPr>
          <w:p w14:paraId="3F111CFD" w14:textId="77777777" w:rsidR="0071322D" w:rsidRPr="00DE7B59" w:rsidRDefault="0071322D" w:rsidP="002F46B4">
            <w:pPr>
              <w:pStyle w:val="TAC"/>
              <w:rPr>
                <w:rFonts w:cs="Arial"/>
                <w:szCs w:val="18"/>
              </w:rPr>
            </w:pPr>
            <w:r w:rsidRPr="00DE7B59">
              <w:rPr>
                <w:rFonts w:cs="Arial"/>
                <w:szCs w:val="18"/>
              </w:rPr>
              <w:t>61</w:t>
            </w:r>
          </w:p>
        </w:tc>
        <w:tc>
          <w:tcPr>
            <w:tcW w:w="1016" w:type="dxa"/>
            <w:vAlign w:val="center"/>
          </w:tcPr>
          <w:p w14:paraId="0E91E20A" w14:textId="77777777" w:rsidR="0071322D" w:rsidRPr="00DE7B59" w:rsidRDefault="0071322D" w:rsidP="002F46B4">
            <w:pPr>
              <w:pStyle w:val="TAC"/>
              <w:rPr>
                <w:rFonts w:cs="Arial"/>
                <w:szCs w:val="18"/>
              </w:rPr>
            </w:pPr>
            <w:r w:rsidRPr="00DE7B59">
              <w:rPr>
                <w:rFonts w:cs="Arial"/>
                <w:szCs w:val="18"/>
              </w:rPr>
              <w:t>≤ 464</w:t>
            </w:r>
          </w:p>
        </w:tc>
        <w:tc>
          <w:tcPr>
            <w:tcW w:w="771" w:type="dxa"/>
            <w:vAlign w:val="center"/>
          </w:tcPr>
          <w:p w14:paraId="0D996218" w14:textId="77777777" w:rsidR="0071322D" w:rsidRPr="00DE7B59" w:rsidRDefault="0071322D" w:rsidP="002F46B4">
            <w:pPr>
              <w:pStyle w:val="TAC"/>
              <w:rPr>
                <w:rFonts w:cs="Arial"/>
                <w:szCs w:val="18"/>
              </w:rPr>
            </w:pPr>
            <w:r w:rsidRPr="00DE7B59">
              <w:rPr>
                <w:rFonts w:cs="Arial"/>
                <w:szCs w:val="18"/>
              </w:rPr>
              <w:t>125</w:t>
            </w:r>
          </w:p>
        </w:tc>
        <w:tc>
          <w:tcPr>
            <w:tcW w:w="1016" w:type="dxa"/>
            <w:vAlign w:val="center"/>
          </w:tcPr>
          <w:p w14:paraId="5054D8A2" w14:textId="77777777" w:rsidR="0071322D" w:rsidRPr="00DE7B59" w:rsidRDefault="0071322D" w:rsidP="002F46B4">
            <w:pPr>
              <w:pStyle w:val="TAC"/>
              <w:rPr>
                <w:rFonts w:cs="Arial"/>
                <w:szCs w:val="18"/>
              </w:rPr>
            </w:pPr>
            <w:r w:rsidRPr="00DE7B59">
              <w:rPr>
                <w:rFonts w:cs="Arial"/>
                <w:szCs w:val="18"/>
              </w:rPr>
              <w:t>≤ 25953</w:t>
            </w:r>
          </w:p>
        </w:tc>
        <w:tc>
          <w:tcPr>
            <w:tcW w:w="771" w:type="dxa"/>
            <w:vAlign w:val="center"/>
          </w:tcPr>
          <w:p w14:paraId="6207953E" w14:textId="77777777" w:rsidR="0071322D" w:rsidRPr="00DE7B59" w:rsidRDefault="0071322D" w:rsidP="002F46B4">
            <w:pPr>
              <w:pStyle w:val="TAC"/>
              <w:rPr>
                <w:rFonts w:cs="Arial"/>
                <w:szCs w:val="18"/>
              </w:rPr>
            </w:pPr>
            <w:r w:rsidRPr="00DE7B59">
              <w:rPr>
                <w:rFonts w:cs="Arial"/>
                <w:szCs w:val="18"/>
              </w:rPr>
              <w:t>189</w:t>
            </w:r>
          </w:p>
        </w:tc>
        <w:tc>
          <w:tcPr>
            <w:tcW w:w="1261" w:type="dxa"/>
            <w:vAlign w:val="center"/>
          </w:tcPr>
          <w:p w14:paraId="57F555EC" w14:textId="77777777" w:rsidR="0071322D" w:rsidRPr="00DE7B59" w:rsidRDefault="0071322D" w:rsidP="002F46B4">
            <w:pPr>
              <w:pStyle w:val="TAC"/>
              <w:rPr>
                <w:rFonts w:cs="Arial"/>
                <w:szCs w:val="18"/>
              </w:rPr>
            </w:pPr>
            <w:r w:rsidRPr="00DE7B59">
              <w:rPr>
                <w:rFonts w:cs="Arial"/>
                <w:szCs w:val="18"/>
              </w:rPr>
              <w:t>≤ 1452903</w:t>
            </w:r>
          </w:p>
        </w:tc>
        <w:tc>
          <w:tcPr>
            <w:tcW w:w="771" w:type="dxa"/>
            <w:vAlign w:val="center"/>
          </w:tcPr>
          <w:p w14:paraId="79EE15DF" w14:textId="77777777" w:rsidR="0071322D" w:rsidRPr="00DE7B59" w:rsidRDefault="0071322D" w:rsidP="002F46B4">
            <w:pPr>
              <w:pStyle w:val="TAC"/>
              <w:rPr>
                <w:rFonts w:cs="Arial"/>
                <w:szCs w:val="18"/>
              </w:rPr>
            </w:pPr>
            <w:r w:rsidRPr="00DE7B59">
              <w:rPr>
                <w:rFonts w:cs="Arial"/>
                <w:szCs w:val="18"/>
              </w:rPr>
              <w:t>253</w:t>
            </w:r>
          </w:p>
        </w:tc>
        <w:tc>
          <w:tcPr>
            <w:tcW w:w="1507" w:type="dxa"/>
            <w:vAlign w:val="center"/>
          </w:tcPr>
          <w:p w14:paraId="3DCA15BB" w14:textId="77777777" w:rsidR="0071322D" w:rsidRPr="00DE7B59" w:rsidRDefault="0071322D" w:rsidP="002F46B4">
            <w:pPr>
              <w:pStyle w:val="TAC"/>
              <w:rPr>
                <w:rFonts w:cs="Arial"/>
                <w:szCs w:val="18"/>
              </w:rPr>
            </w:pPr>
            <w:r w:rsidRPr="00DE7B59">
              <w:rPr>
                <w:rFonts w:cs="Arial"/>
                <w:szCs w:val="18"/>
              </w:rPr>
              <w:t>≤ 81338368</w:t>
            </w:r>
          </w:p>
        </w:tc>
      </w:tr>
      <w:tr w:rsidR="0071322D" w:rsidRPr="00DE7B59" w14:paraId="50941A7F" w14:textId="77777777" w:rsidTr="002F46B4">
        <w:trPr>
          <w:trHeight w:val="170"/>
          <w:jc w:val="center"/>
        </w:trPr>
        <w:tc>
          <w:tcPr>
            <w:tcW w:w="770" w:type="dxa"/>
            <w:vAlign w:val="center"/>
          </w:tcPr>
          <w:p w14:paraId="697A06E9" w14:textId="77777777" w:rsidR="0071322D" w:rsidRPr="00DE7B59" w:rsidRDefault="0071322D" w:rsidP="002F46B4">
            <w:pPr>
              <w:pStyle w:val="TAC"/>
              <w:rPr>
                <w:rFonts w:cs="Arial"/>
                <w:szCs w:val="18"/>
              </w:rPr>
            </w:pPr>
            <w:r w:rsidRPr="00DE7B59">
              <w:rPr>
                <w:rFonts w:cs="Arial"/>
                <w:szCs w:val="18"/>
              </w:rPr>
              <w:t>62</w:t>
            </w:r>
          </w:p>
        </w:tc>
        <w:tc>
          <w:tcPr>
            <w:tcW w:w="1016" w:type="dxa"/>
            <w:vAlign w:val="center"/>
          </w:tcPr>
          <w:p w14:paraId="09680E36" w14:textId="77777777" w:rsidR="0071322D" w:rsidRPr="00DE7B59" w:rsidRDefault="0071322D" w:rsidP="002F46B4">
            <w:pPr>
              <w:pStyle w:val="TAC"/>
              <w:rPr>
                <w:rFonts w:cs="Arial"/>
                <w:szCs w:val="18"/>
              </w:rPr>
            </w:pPr>
            <w:r w:rsidRPr="00DE7B59">
              <w:rPr>
                <w:rFonts w:cs="Arial"/>
                <w:szCs w:val="18"/>
              </w:rPr>
              <w:t>≤ 494</w:t>
            </w:r>
          </w:p>
        </w:tc>
        <w:tc>
          <w:tcPr>
            <w:tcW w:w="771" w:type="dxa"/>
            <w:vAlign w:val="center"/>
          </w:tcPr>
          <w:p w14:paraId="77F5E0DD" w14:textId="77777777" w:rsidR="0071322D" w:rsidRPr="00DE7B59" w:rsidRDefault="0071322D" w:rsidP="002F46B4">
            <w:pPr>
              <w:pStyle w:val="TAC"/>
              <w:rPr>
                <w:rFonts w:cs="Arial"/>
                <w:szCs w:val="18"/>
              </w:rPr>
            </w:pPr>
            <w:r w:rsidRPr="00DE7B59">
              <w:rPr>
                <w:rFonts w:cs="Arial"/>
                <w:szCs w:val="18"/>
              </w:rPr>
              <w:t>126</w:t>
            </w:r>
          </w:p>
        </w:tc>
        <w:tc>
          <w:tcPr>
            <w:tcW w:w="1016" w:type="dxa"/>
            <w:vAlign w:val="center"/>
          </w:tcPr>
          <w:p w14:paraId="2EC087C8" w14:textId="77777777" w:rsidR="0071322D" w:rsidRPr="00DE7B59" w:rsidRDefault="0071322D" w:rsidP="002F46B4">
            <w:pPr>
              <w:pStyle w:val="TAC"/>
              <w:rPr>
                <w:rFonts w:cs="Arial"/>
                <w:szCs w:val="18"/>
              </w:rPr>
            </w:pPr>
            <w:r w:rsidRPr="00DE7B59">
              <w:rPr>
                <w:rFonts w:cs="Arial"/>
                <w:szCs w:val="18"/>
              </w:rPr>
              <w:t>≤ 27638</w:t>
            </w:r>
          </w:p>
        </w:tc>
        <w:tc>
          <w:tcPr>
            <w:tcW w:w="771" w:type="dxa"/>
            <w:vAlign w:val="center"/>
          </w:tcPr>
          <w:p w14:paraId="2B25C31F" w14:textId="77777777" w:rsidR="0071322D" w:rsidRPr="00DE7B59" w:rsidRDefault="0071322D" w:rsidP="002F46B4">
            <w:pPr>
              <w:pStyle w:val="TAC"/>
              <w:rPr>
                <w:rFonts w:cs="Arial"/>
                <w:szCs w:val="18"/>
              </w:rPr>
            </w:pPr>
            <w:r w:rsidRPr="00DE7B59">
              <w:rPr>
                <w:rFonts w:cs="Arial"/>
                <w:szCs w:val="18"/>
              </w:rPr>
              <w:t>190</w:t>
            </w:r>
          </w:p>
        </w:tc>
        <w:tc>
          <w:tcPr>
            <w:tcW w:w="1261" w:type="dxa"/>
            <w:vAlign w:val="center"/>
          </w:tcPr>
          <w:p w14:paraId="62BB5054" w14:textId="77777777" w:rsidR="0071322D" w:rsidRPr="00DE7B59" w:rsidRDefault="0071322D" w:rsidP="002F46B4">
            <w:pPr>
              <w:pStyle w:val="TAC"/>
              <w:rPr>
                <w:rFonts w:cs="Arial"/>
                <w:szCs w:val="18"/>
              </w:rPr>
            </w:pPr>
            <w:r w:rsidRPr="00DE7B59">
              <w:rPr>
                <w:rFonts w:cs="Arial"/>
                <w:szCs w:val="18"/>
              </w:rPr>
              <w:t>≤ 1547213</w:t>
            </w:r>
          </w:p>
        </w:tc>
        <w:tc>
          <w:tcPr>
            <w:tcW w:w="771" w:type="dxa"/>
            <w:vAlign w:val="center"/>
          </w:tcPr>
          <w:p w14:paraId="47059F13" w14:textId="77777777" w:rsidR="0071322D" w:rsidRPr="00DE7B59" w:rsidRDefault="0071322D" w:rsidP="002F46B4">
            <w:pPr>
              <w:pStyle w:val="TAC"/>
              <w:rPr>
                <w:rFonts w:cs="Arial"/>
                <w:szCs w:val="18"/>
              </w:rPr>
            </w:pPr>
            <w:r w:rsidRPr="00DE7B59">
              <w:rPr>
                <w:rFonts w:cs="Arial"/>
                <w:szCs w:val="18"/>
              </w:rPr>
              <w:t>254</w:t>
            </w:r>
          </w:p>
        </w:tc>
        <w:tc>
          <w:tcPr>
            <w:tcW w:w="1507" w:type="dxa"/>
            <w:vAlign w:val="center"/>
          </w:tcPr>
          <w:p w14:paraId="3DB47FB5" w14:textId="77777777" w:rsidR="0071322D" w:rsidRPr="00DE7B59" w:rsidRDefault="0071322D" w:rsidP="002F46B4">
            <w:pPr>
              <w:pStyle w:val="TAC"/>
              <w:rPr>
                <w:rFonts w:cs="Arial"/>
                <w:szCs w:val="18"/>
              </w:rPr>
            </w:pPr>
            <w:r w:rsidRPr="00DE7B59">
              <w:rPr>
                <w:rFonts w:cs="Arial"/>
                <w:szCs w:val="18"/>
                <w:lang w:eastAsia="ko-KR"/>
              </w:rPr>
              <w:t xml:space="preserve">&gt; </w:t>
            </w:r>
            <w:r w:rsidRPr="00DE7B59">
              <w:rPr>
                <w:rFonts w:cs="Arial"/>
                <w:szCs w:val="18"/>
              </w:rPr>
              <w:t>81338368</w:t>
            </w:r>
          </w:p>
        </w:tc>
      </w:tr>
      <w:tr w:rsidR="0071322D" w:rsidRPr="00DE7B59" w14:paraId="168904F4" w14:textId="77777777" w:rsidTr="002F46B4">
        <w:trPr>
          <w:trHeight w:val="170"/>
          <w:jc w:val="center"/>
        </w:trPr>
        <w:tc>
          <w:tcPr>
            <w:tcW w:w="770" w:type="dxa"/>
            <w:vAlign w:val="center"/>
          </w:tcPr>
          <w:p w14:paraId="5CC94883" w14:textId="77777777" w:rsidR="0071322D" w:rsidRPr="00DE7B59" w:rsidRDefault="0071322D" w:rsidP="002F46B4">
            <w:pPr>
              <w:pStyle w:val="TAC"/>
              <w:rPr>
                <w:rFonts w:cs="Arial"/>
                <w:szCs w:val="18"/>
              </w:rPr>
            </w:pPr>
            <w:r w:rsidRPr="00DE7B59">
              <w:rPr>
                <w:rFonts w:cs="Arial"/>
                <w:szCs w:val="18"/>
              </w:rPr>
              <w:t>63</w:t>
            </w:r>
          </w:p>
        </w:tc>
        <w:tc>
          <w:tcPr>
            <w:tcW w:w="1016" w:type="dxa"/>
            <w:vAlign w:val="center"/>
          </w:tcPr>
          <w:p w14:paraId="30EFA348" w14:textId="77777777" w:rsidR="0071322D" w:rsidRPr="00DE7B59" w:rsidRDefault="0071322D" w:rsidP="002F46B4">
            <w:pPr>
              <w:pStyle w:val="TAC"/>
              <w:rPr>
                <w:rFonts w:cs="Arial"/>
                <w:szCs w:val="18"/>
              </w:rPr>
            </w:pPr>
            <w:r w:rsidRPr="00DE7B59">
              <w:rPr>
                <w:rFonts w:cs="Arial"/>
                <w:szCs w:val="18"/>
              </w:rPr>
              <w:t>≤ 526</w:t>
            </w:r>
          </w:p>
        </w:tc>
        <w:tc>
          <w:tcPr>
            <w:tcW w:w="771" w:type="dxa"/>
            <w:vAlign w:val="center"/>
          </w:tcPr>
          <w:p w14:paraId="7457C4E3" w14:textId="77777777" w:rsidR="0071322D" w:rsidRPr="00DE7B59" w:rsidRDefault="0071322D" w:rsidP="002F46B4">
            <w:pPr>
              <w:pStyle w:val="TAC"/>
              <w:rPr>
                <w:rFonts w:cs="Arial"/>
                <w:szCs w:val="18"/>
              </w:rPr>
            </w:pPr>
            <w:r w:rsidRPr="00DE7B59">
              <w:rPr>
                <w:rFonts w:cs="Arial"/>
                <w:szCs w:val="18"/>
              </w:rPr>
              <w:t>127</w:t>
            </w:r>
          </w:p>
        </w:tc>
        <w:tc>
          <w:tcPr>
            <w:tcW w:w="1016" w:type="dxa"/>
            <w:vAlign w:val="center"/>
          </w:tcPr>
          <w:p w14:paraId="66294075" w14:textId="77777777" w:rsidR="0071322D" w:rsidRPr="00DE7B59" w:rsidRDefault="0071322D" w:rsidP="002F46B4">
            <w:pPr>
              <w:pStyle w:val="TAC"/>
              <w:rPr>
                <w:rFonts w:cs="Arial"/>
                <w:szCs w:val="18"/>
              </w:rPr>
            </w:pPr>
            <w:r w:rsidRPr="00DE7B59">
              <w:t xml:space="preserve">≤ </w:t>
            </w:r>
            <w:r w:rsidRPr="00DE7B59">
              <w:rPr>
                <w:rFonts w:cs="Arial"/>
                <w:szCs w:val="18"/>
              </w:rPr>
              <w:t>29431</w:t>
            </w:r>
          </w:p>
        </w:tc>
        <w:tc>
          <w:tcPr>
            <w:tcW w:w="771" w:type="dxa"/>
            <w:vAlign w:val="center"/>
          </w:tcPr>
          <w:p w14:paraId="579ABC6B" w14:textId="77777777" w:rsidR="0071322D" w:rsidRPr="00DE7B59" w:rsidRDefault="0071322D" w:rsidP="002F46B4">
            <w:pPr>
              <w:pStyle w:val="TAC"/>
              <w:rPr>
                <w:rFonts w:cs="Arial"/>
                <w:szCs w:val="18"/>
              </w:rPr>
            </w:pPr>
            <w:r w:rsidRPr="00DE7B59">
              <w:rPr>
                <w:rFonts w:cs="Arial"/>
                <w:szCs w:val="18"/>
              </w:rPr>
              <w:t>191</w:t>
            </w:r>
          </w:p>
        </w:tc>
        <w:tc>
          <w:tcPr>
            <w:tcW w:w="1261" w:type="dxa"/>
            <w:vAlign w:val="center"/>
          </w:tcPr>
          <w:p w14:paraId="663B2EA2" w14:textId="77777777" w:rsidR="0071322D" w:rsidRPr="00DE7B59" w:rsidRDefault="0071322D" w:rsidP="002F46B4">
            <w:pPr>
              <w:pStyle w:val="TAC"/>
              <w:rPr>
                <w:rFonts w:cs="Arial"/>
                <w:szCs w:val="18"/>
              </w:rPr>
            </w:pPr>
            <w:r w:rsidRPr="00DE7B59">
              <w:t xml:space="preserve">≤ </w:t>
            </w:r>
            <w:r w:rsidRPr="00DE7B59">
              <w:rPr>
                <w:rFonts w:cs="Arial"/>
                <w:szCs w:val="18"/>
              </w:rPr>
              <w:t>1647644</w:t>
            </w:r>
          </w:p>
        </w:tc>
        <w:tc>
          <w:tcPr>
            <w:tcW w:w="771" w:type="dxa"/>
            <w:vAlign w:val="center"/>
          </w:tcPr>
          <w:p w14:paraId="0778EDEC" w14:textId="77777777" w:rsidR="0071322D" w:rsidRPr="00DE7B59" w:rsidRDefault="0071322D" w:rsidP="002F46B4">
            <w:pPr>
              <w:pStyle w:val="TAC"/>
              <w:rPr>
                <w:rFonts w:cs="Arial"/>
                <w:szCs w:val="18"/>
              </w:rPr>
            </w:pPr>
            <w:r w:rsidRPr="00DE7B59">
              <w:rPr>
                <w:rFonts w:cs="Arial"/>
                <w:szCs w:val="18"/>
              </w:rPr>
              <w:t>255</w:t>
            </w:r>
          </w:p>
        </w:tc>
        <w:tc>
          <w:tcPr>
            <w:tcW w:w="1507" w:type="dxa"/>
            <w:vAlign w:val="center"/>
          </w:tcPr>
          <w:p w14:paraId="454C2DE2" w14:textId="77777777" w:rsidR="0071322D" w:rsidRPr="00DE7B59" w:rsidRDefault="0071322D" w:rsidP="002F46B4">
            <w:pPr>
              <w:pStyle w:val="TAC"/>
              <w:rPr>
                <w:rFonts w:cs="Arial"/>
                <w:szCs w:val="18"/>
                <w:lang w:eastAsia="ko-KR"/>
              </w:rPr>
            </w:pPr>
            <w:r w:rsidRPr="00DE7B59">
              <w:rPr>
                <w:rFonts w:cs="Arial"/>
                <w:szCs w:val="18"/>
                <w:lang w:eastAsia="ko-KR"/>
              </w:rPr>
              <w:t>Reserved</w:t>
            </w:r>
          </w:p>
        </w:tc>
      </w:tr>
    </w:tbl>
    <w:p w14:paraId="218FD3EB" w14:textId="77777777" w:rsidR="004F4F70" w:rsidRPr="00DE7B59" w:rsidRDefault="004F4F70" w:rsidP="00EE2286"/>
    <w:p w14:paraId="25C19898" w14:textId="77777777" w:rsidR="004F4F70" w:rsidRPr="00DE7B59" w:rsidRDefault="004F4F70" w:rsidP="00131CE5">
      <w:r w:rsidRPr="00DE7B59">
        <w:t>[</w:t>
      </w:r>
      <w:r w:rsidR="00710908" w:rsidRPr="00DE7B59">
        <w:t xml:space="preserve">TS </w:t>
      </w:r>
      <w:r w:rsidRPr="00DE7B59">
        <w:t>38.321</w:t>
      </w:r>
      <w:r w:rsidR="00710908" w:rsidRPr="00DE7B59">
        <w:t>,</w:t>
      </w:r>
      <w:r w:rsidRPr="00DE7B59">
        <w:t xml:space="preserve"> clause 6.2.1]</w:t>
      </w:r>
    </w:p>
    <w:p w14:paraId="0F07B7DE" w14:textId="77777777" w:rsidR="004F4F70" w:rsidRPr="00DE7B59" w:rsidRDefault="004F4F70" w:rsidP="006E5926">
      <w:pPr>
        <w:pStyle w:val="TH"/>
      </w:pPr>
      <w:r w:rsidRPr="00DE7B59">
        <w:t>Table 6.2.1-2</w:t>
      </w:r>
      <w:r w:rsidR="0071322D" w:rsidRPr="00DE7B59">
        <w:t>:</w:t>
      </w:r>
      <w:r w:rsidRPr="00DE7B59">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4F4F70" w:rsidRPr="00DE7B59" w14:paraId="29366712" w14:textId="77777777" w:rsidTr="004F4F70">
        <w:trPr>
          <w:jc w:val="center"/>
        </w:trPr>
        <w:tc>
          <w:tcPr>
            <w:tcW w:w="1728" w:type="dxa"/>
          </w:tcPr>
          <w:p w14:paraId="36257F6A" w14:textId="77777777" w:rsidR="004F4F70" w:rsidRPr="00DE7B59" w:rsidRDefault="004F4F70" w:rsidP="00C00718">
            <w:pPr>
              <w:pStyle w:val="TAH"/>
              <w:rPr>
                <w:lang w:eastAsia="en-US"/>
              </w:rPr>
            </w:pPr>
            <w:r w:rsidRPr="00DE7B59">
              <w:rPr>
                <w:lang w:eastAsia="en-US"/>
              </w:rPr>
              <w:t>Index</w:t>
            </w:r>
          </w:p>
        </w:tc>
        <w:tc>
          <w:tcPr>
            <w:tcW w:w="3600" w:type="dxa"/>
          </w:tcPr>
          <w:p w14:paraId="5795CF16" w14:textId="77777777" w:rsidR="004F4F70" w:rsidRPr="00DE7B59" w:rsidRDefault="004F4F70" w:rsidP="00C00718">
            <w:pPr>
              <w:pStyle w:val="TAH"/>
              <w:rPr>
                <w:lang w:eastAsia="en-US"/>
              </w:rPr>
            </w:pPr>
            <w:r w:rsidRPr="00DE7B59">
              <w:rPr>
                <w:lang w:eastAsia="en-US"/>
              </w:rPr>
              <w:t>LCID values</w:t>
            </w:r>
          </w:p>
        </w:tc>
      </w:tr>
      <w:tr w:rsidR="004F4F70" w:rsidRPr="00DE7B59" w14:paraId="3FD5E649" w14:textId="77777777" w:rsidTr="004F4F70">
        <w:trPr>
          <w:jc w:val="center"/>
        </w:trPr>
        <w:tc>
          <w:tcPr>
            <w:tcW w:w="1728" w:type="dxa"/>
          </w:tcPr>
          <w:p w14:paraId="271CDC7B" w14:textId="77777777" w:rsidR="004F4F70" w:rsidRPr="00DE7B59" w:rsidRDefault="004F4F70" w:rsidP="00C00718">
            <w:pPr>
              <w:pStyle w:val="TAC"/>
              <w:rPr>
                <w:lang w:eastAsia="en-US"/>
              </w:rPr>
            </w:pPr>
            <w:r w:rsidRPr="00DE7B59">
              <w:rPr>
                <w:lang w:eastAsia="en-US"/>
              </w:rPr>
              <w:t>000000</w:t>
            </w:r>
          </w:p>
        </w:tc>
        <w:tc>
          <w:tcPr>
            <w:tcW w:w="3600" w:type="dxa"/>
          </w:tcPr>
          <w:p w14:paraId="19432457" w14:textId="77777777" w:rsidR="004F4F70" w:rsidRPr="00DE7B59" w:rsidRDefault="004F4F70" w:rsidP="00C00718">
            <w:pPr>
              <w:pStyle w:val="TAC"/>
              <w:rPr>
                <w:lang w:eastAsia="en-US"/>
              </w:rPr>
            </w:pPr>
            <w:r w:rsidRPr="00DE7B59">
              <w:rPr>
                <w:lang w:eastAsia="en-US"/>
              </w:rPr>
              <w:t>CCCH</w:t>
            </w:r>
          </w:p>
        </w:tc>
      </w:tr>
      <w:tr w:rsidR="004F4F70" w:rsidRPr="00DE7B59" w14:paraId="165E6265" w14:textId="77777777" w:rsidTr="004F4F70">
        <w:trPr>
          <w:jc w:val="center"/>
        </w:trPr>
        <w:tc>
          <w:tcPr>
            <w:tcW w:w="1728" w:type="dxa"/>
          </w:tcPr>
          <w:p w14:paraId="0BF05FB4" w14:textId="77777777" w:rsidR="004F4F70" w:rsidRPr="00DE7B59" w:rsidRDefault="004F4F70" w:rsidP="00C00718">
            <w:pPr>
              <w:pStyle w:val="TAC"/>
              <w:rPr>
                <w:lang w:eastAsia="en-US"/>
              </w:rPr>
            </w:pPr>
            <w:r w:rsidRPr="00DE7B59">
              <w:rPr>
                <w:lang w:eastAsia="en-US"/>
              </w:rPr>
              <w:t>000001–100000</w:t>
            </w:r>
          </w:p>
        </w:tc>
        <w:tc>
          <w:tcPr>
            <w:tcW w:w="3600" w:type="dxa"/>
          </w:tcPr>
          <w:p w14:paraId="1F94466C" w14:textId="77777777" w:rsidR="004F4F70" w:rsidRPr="00DE7B59" w:rsidRDefault="004F4F70" w:rsidP="00C00718">
            <w:pPr>
              <w:pStyle w:val="TAC"/>
              <w:rPr>
                <w:lang w:eastAsia="en-US"/>
              </w:rPr>
            </w:pPr>
            <w:r w:rsidRPr="00DE7B59">
              <w:rPr>
                <w:lang w:eastAsia="en-US"/>
              </w:rPr>
              <w:t>Identity of the logical channel</w:t>
            </w:r>
          </w:p>
        </w:tc>
      </w:tr>
      <w:tr w:rsidR="004F4F70" w:rsidRPr="00DE7B59" w14:paraId="0D6EEF03" w14:textId="77777777" w:rsidTr="004F4F70">
        <w:trPr>
          <w:jc w:val="center"/>
        </w:trPr>
        <w:tc>
          <w:tcPr>
            <w:tcW w:w="1728" w:type="dxa"/>
          </w:tcPr>
          <w:p w14:paraId="3DF18945" w14:textId="77777777" w:rsidR="004F4F70" w:rsidRPr="00DE7B59" w:rsidRDefault="004F4F70" w:rsidP="00C00718">
            <w:pPr>
              <w:pStyle w:val="TAC"/>
              <w:rPr>
                <w:lang w:eastAsia="en-US"/>
              </w:rPr>
            </w:pPr>
            <w:r w:rsidRPr="00DE7B59">
              <w:rPr>
                <w:lang w:eastAsia="en-US"/>
              </w:rPr>
              <w:t>100001–110110</w:t>
            </w:r>
          </w:p>
        </w:tc>
        <w:tc>
          <w:tcPr>
            <w:tcW w:w="3600" w:type="dxa"/>
          </w:tcPr>
          <w:p w14:paraId="762BE7F7" w14:textId="77777777" w:rsidR="004F4F70" w:rsidRPr="00DE7B59" w:rsidRDefault="004F4F70" w:rsidP="00C00718">
            <w:pPr>
              <w:pStyle w:val="TAC"/>
              <w:rPr>
                <w:lang w:eastAsia="en-US"/>
              </w:rPr>
            </w:pPr>
            <w:r w:rsidRPr="00DE7B59">
              <w:rPr>
                <w:lang w:eastAsia="en-US"/>
              </w:rPr>
              <w:t>Reserved</w:t>
            </w:r>
          </w:p>
        </w:tc>
      </w:tr>
      <w:tr w:rsidR="004F4F70" w:rsidRPr="00DE7B59" w14:paraId="6A4BEE9E" w14:textId="77777777" w:rsidTr="004F4F70">
        <w:trPr>
          <w:jc w:val="center"/>
        </w:trPr>
        <w:tc>
          <w:tcPr>
            <w:tcW w:w="1728" w:type="dxa"/>
          </w:tcPr>
          <w:p w14:paraId="73D3F85D" w14:textId="77777777" w:rsidR="004F4F70" w:rsidRPr="00DE7B59" w:rsidRDefault="004F4F70" w:rsidP="00C00718">
            <w:pPr>
              <w:pStyle w:val="TAC"/>
              <w:rPr>
                <w:lang w:eastAsia="en-US"/>
              </w:rPr>
            </w:pPr>
            <w:r w:rsidRPr="00DE7B59">
              <w:rPr>
                <w:lang w:eastAsia="en-US"/>
              </w:rPr>
              <w:t>110111</w:t>
            </w:r>
          </w:p>
        </w:tc>
        <w:tc>
          <w:tcPr>
            <w:tcW w:w="3600" w:type="dxa"/>
          </w:tcPr>
          <w:p w14:paraId="25EC036B" w14:textId="77777777" w:rsidR="004F4F70" w:rsidRPr="00DE7B59" w:rsidRDefault="004F4F70" w:rsidP="00C00718">
            <w:pPr>
              <w:pStyle w:val="TAC"/>
              <w:rPr>
                <w:lang w:eastAsia="en-US"/>
              </w:rPr>
            </w:pPr>
            <w:r w:rsidRPr="00DE7B59">
              <w:rPr>
                <w:lang w:eastAsia="en-US"/>
              </w:rPr>
              <w:t>Configured Grant Confirmation</w:t>
            </w:r>
          </w:p>
        </w:tc>
      </w:tr>
      <w:tr w:rsidR="004F4F70" w:rsidRPr="00DE7B59" w14:paraId="35A2EE39" w14:textId="77777777" w:rsidTr="004F4F70">
        <w:trPr>
          <w:jc w:val="center"/>
        </w:trPr>
        <w:tc>
          <w:tcPr>
            <w:tcW w:w="1728" w:type="dxa"/>
          </w:tcPr>
          <w:p w14:paraId="7E0E1FED" w14:textId="77777777" w:rsidR="004F4F70" w:rsidRPr="00DE7B59" w:rsidRDefault="004F4F70" w:rsidP="00C00718">
            <w:pPr>
              <w:pStyle w:val="TAC"/>
              <w:rPr>
                <w:lang w:eastAsia="en-US"/>
              </w:rPr>
            </w:pPr>
            <w:r w:rsidRPr="00DE7B59">
              <w:rPr>
                <w:lang w:eastAsia="en-US"/>
              </w:rPr>
              <w:t>111000</w:t>
            </w:r>
          </w:p>
        </w:tc>
        <w:tc>
          <w:tcPr>
            <w:tcW w:w="3600" w:type="dxa"/>
          </w:tcPr>
          <w:p w14:paraId="7EEBC2F3" w14:textId="77777777" w:rsidR="004F4F70" w:rsidRPr="00DE7B59" w:rsidRDefault="004F4F70" w:rsidP="00C00718">
            <w:pPr>
              <w:pStyle w:val="TAC"/>
              <w:rPr>
                <w:lang w:eastAsia="en-US"/>
              </w:rPr>
            </w:pPr>
            <w:r w:rsidRPr="00DE7B59">
              <w:rPr>
                <w:lang w:eastAsia="en-US"/>
              </w:rPr>
              <w:t>Multiple Entry PHR</w:t>
            </w:r>
          </w:p>
        </w:tc>
      </w:tr>
      <w:tr w:rsidR="004F4F70" w:rsidRPr="00DE7B59" w14:paraId="5543EE40" w14:textId="77777777" w:rsidTr="004F4F70">
        <w:trPr>
          <w:jc w:val="center"/>
        </w:trPr>
        <w:tc>
          <w:tcPr>
            <w:tcW w:w="1728" w:type="dxa"/>
          </w:tcPr>
          <w:p w14:paraId="4699C39E" w14:textId="77777777" w:rsidR="004F4F70" w:rsidRPr="00DE7B59" w:rsidRDefault="004F4F70" w:rsidP="00C00718">
            <w:pPr>
              <w:pStyle w:val="TAC"/>
              <w:rPr>
                <w:lang w:eastAsia="en-US"/>
              </w:rPr>
            </w:pPr>
            <w:r w:rsidRPr="00DE7B59">
              <w:rPr>
                <w:lang w:eastAsia="en-US"/>
              </w:rPr>
              <w:t>111001</w:t>
            </w:r>
          </w:p>
        </w:tc>
        <w:tc>
          <w:tcPr>
            <w:tcW w:w="3600" w:type="dxa"/>
          </w:tcPr>
          <w:p w14:paraId="13F2661C" w14:textId="77777777" w:rsidR="004F4F70" w:rsidRPr="00DE7B59" w:rsidRDefault="004F4F70" w:rsidP="00C00718">
            <w:pPr>
              <w:pStyle w:val="TAC"/>
              <w:rPr>
                <w:lang w:eastAsia="en-US"/>
              </w:rPr>
            </w:pPr>
            <w:r w:rsidRPr="00DE7B59">
              <w:rPr>
                <w:lang w:eastAsia="en-US"/>
              </w:rPr>
              <w:t>Single Entry PHR</w:t>
            </w:r>
          </w:p>
        </w:tc>
      </w:tr>
      <w:tr w:rsidR="004F4F70" w:rsidRPr="00DE7B59" w14:paraId="43361F3E" w14:textId="77777777" w:rsidTr="004F4F70">
        <w:trPr>
          <w:jc w:val="center"/>
        </w:trPr>
        <w:tc>
          <w:tcPr>
            <w:tcW w:w="1728" w:type="dxa"/>
          </w:tcPr>
          <w:p w14:paraId="2A18024A" w14:textId="77777777" w:rsidR="004F4F70" w:rsidRPr="00DE7B59" w:rsidRDefault="004F4F70" w:rsidP="00C00718">
            <w:pPr>
              <w:pStyle w:val="TAC"/>
              <w:rPr>
                <w:lang w:eastAsia="en-US"/>
              </w:rPr>
            </w:pPr>
            <w:r w:rsidRPr="00DE7B59">
              <w:rPr>
                <w:lang w:eastAsia="en-US"/>
              </w:rPr>
              <w:t>111010</w:t>
            </w:r>
          </w:p>
        </w:tc>
        <w:tc>
          <w:tcPr>
            <w:tcW w:w="3600" w:type="dxa"/>
          </w:tcPr>
          <w:p w14:paraId="761CA014" w14:textId="77777777" w:rsidR="004F4F70" w:rsidRPr="00DE7B59" w:rsidRDefault="004F4F70" w:rsidP="00C00718">
            <w:pPr>
              <w:pStyle w:val="TAC"/>
              <w:rPr>
                <w:lang w:eastAsia="en-US"/>
              </w:rPr>
            </w:pPr>
            <w:r w:rsidRPr="00DE7B59">
              <w:rPr>
                <w:lang w:eastAsia="en-US"/>
              </w:rPr>
              <w:t>C-RNTI</w:t>
            </w:r>
          </w:p>
        </w:tc>
      </w:tr>
      <w:tr w:rsidR="004F4F70" w:rsidRPr="00DE7B59" w14:paraId="74D4A855" w14:textId="77777777" w:rsidTr="004F4F70">
        <w:trPr>
          <w:jc w:val="center"/>
        </w:trPr>
        <w:tc>
          <w:tcPr>
            <w:tcW w:w="1728" w:type="dxa"/>
          </w:tcPr>
          <w:p w14:paraId="0E5970A8" w14:textId="77777777" w:rsidR="004F4F70" w:rsidRPr="00DE7B59" w:rsidRDefault="004F4F70" w:rsidP="00C00718">
            <w:pPr>
              <w:pStyle w:val="TAC"/>
              <w:rPr>
                <w:lang w:eastAsia="en-US"/>
              </w:rPr>
            </w:pPr>
            <w:r w:rsidRPr="00DE7B59">
              <w:rPr>
                <w:lang w:eastAsia="en-US"/>
              </w:rPr>
              <w:t>111011</w:t>
            </w:r>
          </w:p>
        </w:tc>
        <w:tc>
          <w:tcPr>
            <w:tcW w:w="3600" w:type="dxa"/>
          </w:tcPr>
          <w:p w14:paraId="18439C6C" w14:textId="77777777" w:rsidR="004F4F70" w:rsidRPr="00DE7B59" w:rsidRDefault="004F4F70" w:rsidP="00C00718">
            <w:pPr>
              <w:pStyle w:val="TAC"/>
              <w:rPr>
                <w:lang w:eastAsia="en-US"/>
              </w:rPr>
            </w:pPr>
            <w:r w:rsidRPr="00DE7B59">
              <w:rPr>
                <w:lang w:eastAsia="en-US"/>
              </w:rPr>
              <w:t>Short Truncated BSR</w:t>
            </w:r>
          </w:p>
        </w:tc>
      </w:tr>
      <w:tr w:rsidR="004F4F70" w:rsidRPr="00DE7B59" w14:paraId="3DC75A80" w14:textId="77777777" w:rsidTr="004F4F70">
        <w:trPr>
          <w:jc w:val="center"/>
        </w:trPr>
        <w:tc>
          <w:tcPr>
            <w:tcW w:w="1728" w:type="dxa"/>
          </w:tcPr>
          <w:p w14:paraId="1D4AC190" w14:textId="77777777" w:rsidR="004F4F70" w:rsidRPr="00DE7B59" w:rsidRDefault="004F4F70" w:rsidP="00C00718">
            <w:pPr>
              <w:pStyle w:val="TAC"/>
              <w:rPr>
                <w:lang w:eastAsia="en-US"/>
              </w:rPr>
            </w:pPr>
            <w:r w:rsidRPr="00DE7B59">
              <w:rPr>
                <w:lang w:eastAsia="en-US"/>
              </w:rPr>
              <w:t>111100</w:t>
            </w:r>
          </w:p>
        </w:tc>
        <w:tc>
          <w:tcPr>
            <w:tcW w:w="3600" w:type="dxa"/>
          </w:tcPr>
          <w:p w14:paraId="57F06E61" w14:textId="77777777" w:rsidR="004F4F70" w:rsidRPr="00DE7B59" w:rsidRDefault="004F4F70" w:rsidP="00C00718">
            <w:pPr>
              <w:pStyle w:val="TAC"/>
              <w:rPr>
                <w:lang w:eastAsia="en-US"/>
              </w:rPr>
            </w:pPr>
            <w:r w:rsidRPr="00DE7B59">
              <w:rPr>
                <w:lang w:eastAsia="en-US"/>
              </w:rPr>
              <w:t>Long Truncated BSR</w:t>
            </w:r>
          </w:p>
        </w:tc>
      </w:tr>
      <w:tr w:rsidR="004F4F70" w:rsidRPr="00DE7B59" w14:paraId="62CF8CD7" w14:textId="77777777" w:rsidTr="004F4F70">
        <w:trPr>
          <w:jc w:val="center"/>
        </w:trPr>
        <w:tc>
          <w:tcPr>
            <w:tcW w:w="1728" w:type="dxa"/>
          </w:tcPr>
          <w:p w14:paraId="23E7C37B" w14:textId="77777777" w:rsidR="004F4F70" w:rsidRPr="00DE7B59" w:rsidRDefault="004F4F70" w:rsidP="00C00718">
            <w:pPr>
              <w:pStyle w:val="TAC"/>
              <w:rPr>
                <w:lang w:eastAsia="en-US"/>
              </w:rPr>
            </w:pPr>
            <w:r w:rsidRPr="00DE7B59">
              <w:rPr>
                <w:lang w:eastAsia="en-US"/>
              </w:rPr>
              <w:t>111101</w:t>
            </w:r>
          </w:p>
        </w:tc>
        <w:tc>
          <w:tcPr>
            <w:tcW w:w="3600" w:type="dxa"/>
          </w:tcPr>
          <w:p w14:paraId="0D431D81" w14:textId="77777777" w:rsidR="004F4F70" w:rsidRPr="00DE7B59" w:rsidRDefault="004F4F70" w:rsidP="00C00718">
            <w:pPr>
              <w:pStyle w:val="TAC"/>
              <w:rPr>
                <w:lang w:eastAsia="en-US"/>
              </w:rPr>
            </w:pPr>
            <w:r w:rsidRPr="00DE7B59">
              <w:rPr>
                <w:lang w:eastAsia="en-US"/>
              </w:rPr>
              <w:t>Short BSR</w:t>
            </w:r>
          </w:p>
        </w:tc>
      </w:tr>
      <w:tr w:rsidR="004F4F70" w:rsidRPr="00DE7B59" w14:paraId="06993E23" w14:textId="77777777" w:rsidTr="004F4F70">
        <w:trPr>
          <w:jc w:val="center"/>
        </w:trPr>
        <w:tc>
          <w:tcPr>
            <w:tcW w:w="1728" w:type="dxa"/>
          </w:tcPr>
          <w:p w14:paraId="4F5B1009" w14:textId="77777777" w:rsidR="004F4F70" w:rsidRPr="00DE7B59" w:rsidRDefault="004F4F70" w:rsidP="00C00718">
            <w:pPr>
              <w:pStyle w:val="TAC"/>
              <w:rPr>
                <w:lang w:eastAsia="en-US"/>
              </w:rPr>
            </w:pPr>
            <w:r w:rsidRPr="00DE7B59">
              <w:rPr>
                <w:lang w:eastAsia="en-US"/>
              </w:rPr>
              <w:t>111110</w:t>
            </w:r>
          </w:p>
        </w:tc>
        <w:tc>
          <w:tcPr>
            <w:tcW w:w="3600" w:type="dxa"/>
          </w:tcPr>
          <w:p w14:paraId="738313BD" w14:textId="77777777" w:rsidR="004F4F70" w:rsidRPr="00DE7B59" w:rsidRDefault="004F4F70" w:rsidP="00C00718">
            <w:pPr>
              <w:pStyle w:val="TAC"/>
              <w:rPr>
                <w:lang w:eastAsia="en-US"/>
              </w:rPr>
            </w:pPr>
            <w:r w:rsidRPr="00DE7B59">
              <w:rPr>
                <w:lang w:eastAsia="en-US"/>
              </w:rPr>
              <w:t>Long BSR</w:t>
            </w:r>
          </w:p>
        </w:tc>
      </w:tr>
      <w:tr w:rsidR="004F4F70" w:rsidRPr="00DE7B59" w14:paraId="7584E079" w14:textId="77777777" w:rsidTr="004F4F70">
        <w:trPr>
          <w:jc w:val="center"/>
        </w:trPr>
        <w:tc>
          <w:tcPr>
            <w:tcW w:w="1728" w:type="dxa"/>
          </w:tcPr>
          <w:p w14:paraId="3FF17D96" w14:textId="77777777" w:rsidR="004F4F70" w:rsidRPr="00DE7B59" w:rsidRDefault="004F4F70" w:rsidP="00C00718">
            <w:pPr>
              <w:pStyle w:val="TAC"/>
              <w:rPr>
                <w:lang w:eastAsia="en-US"/>
              </w:rPr>
            </w:pPr>
            <w:r w:rsidRPr="00DE7B59">
              <w:rPr>
                <w:lang w:eastAsia="en-US"/>
              </w:rPr>
              <w:t>111111</w:t>
            </w:r>
          </w:p>
        </w:tc>
        <w:tc>
          <w:tcPr>
            <w:tcW w:w="3600" w:type="dxa"/>
          </w:tcPr>
          <w:p w14:paraId="2E6BB82A" w14:textId="77777777" w:rsidR="004F4F70" w:rsidRPr="00DE7B59" w:rsidRDefault="004F4F70" w:rsidP="00C00718">
            <w:pPr>
              <w:pStyle w:val="TAC"/>
              <w:rPr>
                <w:lang w:eastAsia="en-US"/>
              </w:rPr>
            </w:pPr>
            <w:r w:rsidRPr="00DE7B59">
              <w:rPr>
                <w:lang w:eastAsia="en-US"/>
              </w:rPr>
              <w:t>Padding</w:t>
            </w:r>
          </w:p>
        </w:tc>
      </w:tr>
    </w:tbl>
    <w:p w14:paraId="05A46B29" w14:textId="77777777" w:rsidR="00006781" w:rsidRPr="00DE7B59" w:rsidRDefault="00006781" w:rsidP="00006781"/>
    <w:p w14:paraId="0FAFB846" w14:textId="77777777" w:rsidR="0071322D" w:rsidRPr="00DE7B59" w:rsidRDefault="0071322D" w:rsidP="0071322D">
      <w:pPr>
        <w:pStyle w:val="H6"/>
      </w:pPr>
      <w:r w:rsidRPr="00DE7B59">
        <w:t>7.1.1.3.5.3</w:t>
      </w:r>
      <w:r w:rsidRPr="00DE7B59">
        <w:tab/>
        <w:t>Test description</w:t>
      </w:r>
    </w:p>
    <w:p w14:paraId="633D07A1" w14:textId="77777777" w:rsidR="0071322D" w:rsidRPr="00DE7B59" w:rsidRDefault="0071322D" w:rsidP="0071322D">
      <w:pPr>
        <w:pStyle w:val="H6"/>
      </w:pPr>
      <w:r w:rsidRPr="00DE7B59">
        <w:t>7.1.1.3.5.3.1</w:t>
      </w:r>
      <w:r w:rsidRPr="00DE7B59">
        <w:tab/>
        <w:t>Pre-test conditions</w:t>
      </w:r>
    </w:p>
    <w:p w14:paraId="375AA027" w14:textId="77777777" w:rsidR="0071322D" w:rsidRPr="00DE7B59" w:rsidRDefault="0071322D" w:rsidP="0071322D">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7.1.1.3.5.3.1-1.</w:t>
      </w:r>
    </w:p>
    <w:p w14:paraId="2ABECAE4" w14:textId="77777777" w:rsidR="0071322D" w:rsidRPr="00DE7B59" w:rsidRDefault="0071322D" w:rsidP="0071322D">
      <w:pPr>
        <w:pStyle w:val="TH"/>
      </w:pPr>
      <w:r w:rsidRPr="00DE7B59">
        <w:t>Table 7.1.1.3.5.3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1322D" w:rsidRPr="00DE7B59" w14:paraId="48326404" w14:textId="77777777" w:rsidTr="002F46B4">
        <w:tc>
          <w:tcPr>
            <w:tcW w:w="2693" w:type="dxa"/>
          </w:tcPr>
          <w:p w14:paraId="747A54AE" w14:textId="77777777" w:rsidR="0071322D" w:rsidRPr="00DE7B59" w:rsidRDefault="0071322D" w:rsidP="002F46B4">
            <w:pPr>
              <w:pStyle w:val="TAH"/>
              <w:rPr>
                <w:lang w:eastAsia="en-US"/>
              </w:rPr>
            </w:pPr>
            <w:r w:rsidRPr="00DE7B59">
              <w:rPr>
                <w:lang w:eastAsia="en-US"/>
              </w:rPr>
              <w:t>Parameter</w:t>
            </w:r>
          </w:p>
        </w:tc>
        <w:tc>
          <w:tcPr>
            <w:tcW w:w="1701" w:type="dxa"/>
          </w:tcPr>
          <w:p w14:paraId="140F9ED6" w14:textId="77777777" w:rsidR="0071322D" w:rsidRPr="00DE7B59" w:rsidRDefault="0071322D" w:rsidP="002F46B4">
            <w:pPr>
              <w:pStyle w:val="TAH"/>
              <w:rPr>
                <w:lang w:eastAsia="en-US"/>
              </w:rPr>
            </w:pPr>
            <w:r w:rsidRPr="00DE7B59">
              <w:rPr>
                <w:lang w:eastAsia="en-US"/>
              </w:rPr>
              <w:t>DRB1</w:t>
            </w:r>
          </w:p>
        </w:tc>
        <w:tc>
          <w:tcPr>
            <w:tcW w:w="1701" w:type="dxa"/>
          </w:tcPr>
          <w:p w14:paraId="364D2287" w14:textId="77777777" w:rsidR="0071322D" w:rsidRPr="00DE7B59" w:rsidRDefault="0071322D" w:rsidP="002F46B4">
            <w:pPr>
              <w:pStyle w:val="TAH"/>
              <w:rPr>
                <w:lang w:eastAsia="en-US"/>
              </w:rPr>
            </w:pPr>
            <w:r w:rsidRPr="00DE7B59">
              <w:rPr>
                <w:lang w:eastAsia="en-US"/>
              </w:rPr>
              <w:t>DRB2</w:t>
            </w:r>
          </w:p>
        </w:tc>
      </w:tr>
      <w:tr w:rsidR="0071322D" w:rsidRPr="00DE7B59" w14:paraId="1843C6C7" w14:textId="77777777" w:rsidTr="002F46B4">
        <w:tc>
          <w:tcPr>
            <w:tcW w:w="2693" w:type="dxa"/>
          </w:tcPr>
          <w:p w14:paraId="5033D886" w14:textId="77777777" w:rsidR="0071322D" w:rsidRPr="00DE7B59" w:rsidRDefault="0071322D" w:rsidP="002F46B4">
            <w:pPr>
              <w:pStyle w:val="TAL"/>
              <w:rPr>
                <w:lang w:eastAsia="en-US"/>
              </w:rPr>
            </w:pPr>
            <w:r w:rsidRPr="00DE7B59">
              <w:rPr>
                <w:lang w:eastAsia="en-US"/>
              </w:rPr>
              <w:t>LogicalChannelIdentity</w:t>
            </w:r>
          </w:p>
        </w:tc>
        <w:tc>
          <w:tcPr>
            <w:tcW w:w="1701" w:type="dxa"/>
          </w:tcPr>
          <w:p w14:paraId="70067C2C" w14:textId="77777777" w:rsidR="0071322D" w:rsidRPr="00DE7B59" w:rsidRDefault="00442AD9" w:rsidP="002F46B4">
            <w:pPr>
              <w:pStyle w:val="TAL"/>
              <w:rPr>
                <w:lang w:eastAsia="en-US"/>
              </w:rPr>
            </w:pPr>
            <w:r w:rsidRPr="00DE7B59">
              <w:t>LCH</w:t>
            </w:r>
            <w:r w:rsidR="0071322D" w:rsidRPr="00DE7B59">
              <w:rPr>
                <w:lang w:eastAsia="en-US"/>
              </w:rPr>
              <w:t>4</w:t>
            </w:r>
            <w:r w:rsidRPr="00DE7B59">
              <w:t>(DRB-Identity +3)</w:t>
            </w:r>
          </w:p>
        </w:tc>
        <w:tc>
          <w:tcPr>
            <w:tcW w:w="1701" w:type="dxa"/>
          </w:tcPr>
          <w:p w14:paraId="43D6889D" w14:textId="77777777" w:rsidR="0071322D" w:rsidRPr="00DE7B59" w:rsidRDefault="00442AD9" w:rsidP="002F46B4">
            <w:pPr>
              <w:pStyle w:val="TAL"/>
              <w:rPr>
                <w:lang w:eastAsia="en-US"/>
              </w:rPr>
            </w:pPr>
            <w:r w:rsidRPr="00DE7B59">
              <w:t>LCH</w:t>
            </w:r>
            <w:r w:rsidR="0071322D" w:rsidRPr="00DE7B59">
              <w:rPr>
                <w:lang w:eastAsia="en-US"/>
              </w:rPr>
              <w:t>5</w:t>
            </w:r>
            <w:r w:rsidRPr="00DE7B59">
              <w:t>(DRB-Identity +3)</w:t>
            </w:r>
          </w:p>
        </w:tc>
      </w:tr>
      <w:tr w:rsidR="0071322D" w:rsidRPr="00DE7B59" w14:paraId="07E8BF1E" w14:textId="77777777" w:rsidTr="002F46B4">
        <w:tc>
          <w:tcPr>
            <w:tcW w:w="2693" w:type="dxa"/>
          </w:tcPr>
          <w:p w14:paraId="7B2D8EAA" w14:textId="77777777" w:rsidR="0071322D" w:rsidRPr="00DE7B59" w:rsidRDefault="0071322D" w:rsidP="002F46B4">
            <w:pPr>
              <w:pStyle w:val="TAL"/>
              <w:rPr>
                <w:lang w:eastAsia="en-US"/>
              </w:rPr>
            </w:pPr>
            <w:r w:rsidRPr="00DE7B59">
              <w:rPr>
                <w:lang w:eastAsia="en-US"/>
              </w:rPr>
              <w:t>Priority</w:t>
            </w:r>
          </w:p>
        </w:tc>
        <w:tc>
          <w:tcPr>
            <w:tcW w:w="1701" w:type="dxa"/>
          </w:tcPr>
          <w:p w14:paraId="1DC70FD0" w14:textId="77777777" w:rsidR="0071322D" w:rsidRPr="00DE7B59" w:rsidRDefault="0071322D" w:rsidP="002F46B4">
            <w:pPr>
              <w:pStyle w:val="TAL"/>
              <w:rPr>
                <w:lang w:eastAsia="en-US"/>
              </w:rPr>
            </w:pPr>
            <w:r w:rsidRPr="00DE7B59">
              <w:rPr>
                <w:lang w:eastAsia="en-US"/>
              </w:rPr>
              <w:t>7</w:t>
            </w:r>
          </w:p>
        </w:tc>
        <w:tc>
          <w:tcPr>
            <w:tcW w:w="1701" w:type="dxa"/>
          </w:tcPr>
          <w:p w14:paraId="78B6625F" w14:textId="77777777" w:rsidR="0071322D" w:rsidRPr="00DE7B59" w:rsidRDefault="0071322D" w:rsidP="002F46B4">
            <w:pPr>
              <w:pStyle w:val="TAL"/>
              <w:rPr>
                <w:lang w:eastAsia="en-US"/>
              </w:rPr>
            </w:pPr>
            <w:r w:rsidRPr="00DE7B59">
              <w:rPr>
                <w:lang w:eastAsia="en-US"/>
              </w:rPr>
              <w:t>6</w:t>
            </w:r>
          </w:p>
        </w:tc>
      </w:tr>
      <w:tr w:rsidR="0071322D" w:rsidRPr="00DE7B59" w14:paraId="764639DD" w14:textId="77777777" w:rsidTr="002F46B4">
        <w:tc>
          <w:tcPr>
            <w:tcW w:w="2693" w:type="dxa"/>
          </w:tcPr>
          <w:p w14:paraId="06F884E5" w14:textId="77777777" w:rsidR="0071322D" w:rsidRPr="00DE7B59" w:rsidRDefault="0071322D" w:rsidP="002F46B4">
            <w:pPr>
              <w:pStyle w:val="TAL"/>
              <w:rPr>
                <w:lang w:eastAsia="en-US"/>
              </w:rPr>
            </w:pPr>
            <w:r w:rsidRPr="00DE7B59">
              <w:rPr>
                <w:lang w:eastAsia="en-US"/>
              </w:rPr>
              <w:t>prioritizedBitRate</w:t>
            </w:r>
          </w:p>
        </w:tc>
        <w:tc>
          <w:tcPr>
            <w:tcW w:w="1701" w:type="dxa"/>
          </w:tcPr>
          <w:p w14:paraId="070EF201" w14:textId="77777777" w:rsidR="0071322D" w:rsidRPr="00DE7B59" w:rsidRDefault="0071322D" w:rsidP="002F46B4">
            <w:pPr>
              <w:pStyle w:val="TAL"/>
              <w:rPr>
                <w:lang w:eastAsia="en-US"/>
              </w:rPr>
            </w:pPr>
            <w:r w:rsidRPr="00DE7B59">
              <w:rPr>
                <w:lang w:eastAsia="en-US"/>
              </w:rPr>
              <w:t>0kbs</w:t>
            </w:r>
          </w:p>
        </w:tc>
        <w:tc>
          <w:tcPr>
            <w:tcW w:w="1701" w:type="dxa"/>
          </w:tcPr>
          <w:p w14:paraId="6366B54D" w14:textId="77777777" w:rsidR="0071322D" w:rsidRPr="00DE7B59" w:rsidRDefault="0071322D" w:rsidP="002F46B4">
            <w:pPr>
              <w:pStyle w:val="TAL"/>
              <w:rPr>
                <w:lang w:eastAsia="en-US"/>
              </w:rPr>
            </w:pPr>
            <w:r w:rsidRPr="00DE7B59">
              <w:rPr>
                <w:lang w:eastAsia="en-US"/>
              </w:rPr>
              <w:t>0kbs</w:t>
            </w:r>
          </w:p>
        </w:tc>
      </w:tr>
      <w:tr w:rsidR="0071322D" w:rsidRPr="00DE7B59" w14:paraId="1F3DBCF6" w14:textId="77777777" w:rsidTr="002F46B4">
        <w:tc>
          <w:tcPr>
            <w:tcW w:w="2693" w:type="dxa"/>
          </w:tcPr>
          <w:p w14:paraId="7F26CCE4" w14:textId="77777777" w:rsidR="0071322D" w:rsidRPr="00DE7B59" w:rsidRDefault="0071322D" w:rsidP="002F46B4">
            <w:pPr>
              <w:pStyle w:val="TAL"/>
              <w:rPr>
                <w:lang w:eastAsia="en-US"/>
              </w:rPr>
            </w:pPr>
            <w:r w:rsidRPr="00DE7B59">
              <w:rPr>
                <w:lang w:eastAsia="en-US"/>
              </w:rPr>
              <w:t>logicalChannelGroup</w:t>
            </w:r>
          </w:p>
        </w:tc>
        <w:tc>
          <w:tcPr>
            <w:tcW w:w="1701" w:type="dxa"/>
          </w:tcPr>
          <w:p w14:paraId="0E8F3F8A" w14:textId="77777777" w:rsidR="0071322D" w:rsidRPr="00DE7B59" w:rsidRDefault="0071322D" w:rsidP="002F46B4">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28855C96" w14:textId="77777777" w:rsidR="0071322D" w:rsidRPr="00DE7B59" w:rsidRDefault="0071322D" w:rsidP="002F46B4">
            <w:pPr>
              <w:pStyle w:val="TAL"/>
              <w:rPr>
                <w:lang w:eastAsia="en-US"/>
              </w:rPr>
            </w:pPr>
            <w:r w:rsidRPr="00DE7B59">
              <w:rPr>
                <w:lang w:eastAsia="en-US"/>
              </w:rPr>
              <w:t>1 (LCG ID#</w:t>
            </w:r>
            <w:r w:rsidRPr="00DE7B59">
              <w:rPr>
                <w:lang w:eastAsia="zh-CN"/>
              </w:rPr>
              <w:t>1</w:t>
            </w:r>
            <w:r w:rsidRPr="00DE7B59">
              <w:rPr>
                <w:lang w:eastAsia="en-US"/>
              </w:rPr>
              <w:t>)</w:t>
            </w:r>
          </w:p>
        </w:tc>
      </w:tr>
    </w:tbl>
    <w:p w14:paraId="1E86F45F" w14:textId="77777777" w:rsidR="0071322D" w:rsidRPr="00DE7B59" w:rsidRDefault="0071322D" w:rsidP="0071322D">
      <w:pPr>
        <w:rPr>
          <w:lang w:eastAsia="en-US"/>
        </w:rPr>
      </w:pPr>
    </w:p>
    <w:p w14:paraId="3A59B388" w14:textId="77777777" w:rsidR="004F4F70" w:rsidRPr="00DE7B59" w:rsidRDefault="004F4F70" w:rsidP="00B5202A">
      <w:pPr>
        <w:pStyle w:val="H6"/>
      </w:pPr>
      <w:r w:rsidRPr="00DE7B59">
        <w:t>7.</w:t>
      </w:r>
      <w:r w:rsidR="001F0506" w:rsidRPr="00DE7B59">
        <w:t>1.</w:t>
      </w:r>
      <w:r w:rsidRPr="00DE7B59">
        <w:t>1.3.5.3.2</w:t>
      </w:r>
      <w:r w:rsidRPr="00DE7B59">
        <w:tab/>
        <w:t>Test procedure sequence</w:t>
      </w:r>
    </w:p>
    <w:p w14:paraId="1E494C23" w14:textId="77777777" w:rsidR="004F4F70" w:rsidRPr="00DE7B59" w:rsidRDefault="004F4F70" w:rsidP="006E5926">
      <w:pPr>
        <w:pStyle w:val="TH"/>
      </w:pPr>
      <w:r w:rsidRPr="00DE7B59">
        <w:t>Table 7.</w:t>
      </w:r>
      <w:r w:rsidR="001F0506" w:rsidRPr="00DE7B59">
        <w:t>1.</w:t>
      </w:r>
      <w:r w:rsidRPr="00DE7B59">
        <w:t>1.3.5.3.2-1: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F4F70" w:rsidRPr="00DE7B59" w14:paraId="3F8814FD" w14:textId="77777777" w:rsidTr="006D02DB">
        <w:tc>
          <w:tcPr>
            <w:tcW w:w="534" w:type="dxa"/>
            <w:tcBorders>
              <w:top w:val="single" w:sz="4" w:space="0" w:color="auto"/>
              <w:bottom w:val="nil"/>
            </w:tcBorders>
          </w:tcPr>
          <w:p w14:paraId="7CFAAB7C" w14:textId="77777777" w:rsidR="004F4F70" w:rsidRPr="00DE7B59" w:rsidRDefault="004F4F70" w:rsidP="00F90841">
            <w:pPr>
              <w:pStyle w:val="TAH"/>
              <w:rPr>
                <w:lang w:eastAsia="en-US"/>
              </w:rPr>
            </w:pPr>
            <w:r w:rsidRPr="00DE7B59">
              <w:rPr>
                <w:lang w:eastAsia="en-US"/>
              </w:rPr>
              <w:t>St</w:t>
            </w:r>
          </w:p>
        </w:tc>
        <w:tc>
          <w:tcPr>
            <w:tcW w:w="3969" w:type="dxa"/>
            <w:tcBorders>
              <w:top w:val="single" w:sz="4" w:space="0" w:color="auto"/>
              <w:bottom w:val="nil"/>
            </w:tcBorders>
          </w:tcPr>
          <w:p w14:paraId="3791ACE8" w14:textId="77777777" w:rsidR="004F4F70" w:rsidRPr="00DE7B59" w:rsidRDefault="004F4F70" w:rsidP="00922650">
            <w:pPr>
              <w:pStyle w:val="TAH"/>
              <w:rPr>
                <w:lang w:eastAsia="en-US"/>
              </w:rPr>
            </w:pPr>
            <w:r w:rsidRPr="00DE7B59">
              <w:rPr>
                <w:lang w:eastAsia="en-US"/>
              </w:rPr>
              <w:t>Procedure</w:t>
            </w:r>
          </w:p>
        </w:tc>
        <w:tc>
          <w:tcPr>
            <w:tcW w:w="3686" w:type="dxa"/>
            <w:gridSpan w:val="2"/>
            <w:tcBorders>
              <w:top w:val="single" w:sz="4" w:space="0" w:color="auto"/>
            </w:tcBorders>
          </w:tcPr>
          <w:p w14:paraId="6AA319AB" w14:textId="77777777" w:rsidR="004F4F70" w:rsidRPr="00DE7B59" w:rsidRDefault="004F4F70" w:rsidP="00F85B4D">
            <w:pPr>
              <w:pStyle w:val="TAH"/>
              <w:rPr>
                <w:lang w:eastAsia="en-US"/>
              </w:rPr>
            </w:pPr>
            <w:r w:rsidRPr="00DE7B59">
              <w:rPr>
                <w:lang w:eastAsia="en-US"/>
              </w:rPr>
              <w:t>Message Sequence</w:t>
            </w:r>
          </w:p>
        </w:tc>
        <w:tc>
          <w:tcPr>
            <w:tcW w:w="567" w:type="dxa"/>
            <w:tcBorders>
              <w:top w:val="single" w:sz="4" w:space="0" w:color="auto"/>
              <w:bottom w:val="nil"/>
            </w:tcBorders>
          </w:tcPr>
          <w:p w14:paraId="0E1CA9B6" w14:textId="77777777" w:rsidR="004F4F70" w:rsidRPr="00DE7B59" w:rsidRDefault="004F4F70"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7CA776DE" w14:textId="77777777" w:rsidR="004F4F70" w:rsidRPr="00DE7B59" w:rsidRDefault="004F4F70" w:rsidP="000517D2">
            <w:pPr>
              <w:pStyle w:val="TAH"/>
              <w:rPr>
                <w:rFonts w:eastAsia="MS Gothic"/>
                <w:lang w:eastAsia="en-US"/>
              </w:rPr>
            </w:pPr>
            <w:r w:rsidRPr="00DE7B59">
              <w:rPr>
                <w:rFonts w:eastAsia="MS Gothic"/>
                <w:lang w:eastAsia="en-US"/>
              </w:rPr>
              <w:t>Verdict</w:t>
            </w:r>
          </w:p>
        </w:tc>
      </w:tr>
      <w:tr w:rsidR="004F4F70" w:rsidRPr="00DE7B59" w14:paraId="21B1D8FA" w14:textId="77777777" w:rsidTr="006D02DB">
        <w:tc>
          <w:tcPr>
            <w:tcW w:w="534" w:type="dxa"/>
            <w:tcBorders>
              <w:top w:val="nil"/>
            </w:tcBorders>
          </w:tcPr>
          <w:p w14:paraId="629A0EF1" w14:textId="77777777" w:rsidR="004F4F70" w:rsidRPr="00DE7B59" w:rsidRDefault="004F4F70" w:rsidP="00F90841">
            <w:pPr>
              <w:pStyle w:val="TAH"/>
              <w:rPr>
                <w:rFonts w:eastAsia="MS Gothic"/>
                <w:lang w:eastAsia="en-US"/>
              </w:rPr>
            </w:pPr>
          </w:p>
        </w:tc>
        <w:tc>
          <w:tcPr>
            <w:tcW w:w="3969" w:type="dxa"/>
            <w:tcBorders>
              <w:top w:val="nil"/>
            </w:tcBorders>
          </w:tcPr>
          <w:p w14:paraId="4B3C1602" w14:textId="77777777" w:rsidR="004F4F70" w:rsidRPr="00DE7B59" w:rsidRDefault="004F4F70" w:rsidP="00922650">
            <w:pPr>
              <w:pStyle w:val="TAH"/>
              <w:rPr>
                <w:rFonts w:eastAsia="MS Gothic"/>
                <w:lang w:eastAsia="en-US"/>
              </w:rPr>
            </w:pPr>
          </w:p>
        </w:tc>
        <w:tc>
          <w:tcPr>
            <w:tcW w:w="709" w:type="dxa"/>
            <w:tcBorders>
              <w:top w:val="nil"/>
            </w:tcBorders>
          </w:tcPr>
          <w:p w14:paraId="5B251820" w14:textId="77777777" w:rsidR="004F4F70" w:rsidRPr="00DE7B59" w:rsidRDefault="004F4F70" w:rsidP="00F85B4D">
            <w:pPr>
              <w:pStyle w:val="TAH"/>
              <w:rPr>
                <w:lang w:eastAsia="en-US"/>
              </w:rPr>
            </w:pPr>
            <w:r w:rsidRPr="00DE7B59">
              <w:rPr>
                <w:lang w:eastAsia="en-US"/>
              </w:rPr>
              <w:t>U - S</w:t>
            </w:r>
          </w:p>
        </w:tc>
        <w:tc>
          <w:tcPr>
            <w:tcW w:w="2977" w:type="dxa"/>
            <w:tcBorders>
              <w:top w:val="nil"/>
            </w:tcBorders>
          </w:tcPr>
          <w:p w14:paraId="391B75D1" w14:textId="77777777" w:rsidR="004F4F70" w:rsidRPr="00DE7B59" w:rsidRDefault="004F4F70" w:rsidP="000517D2">
            <w:pPr>
              <w:pStyle w:val="TAH"/>
              <w:rPr>
                <w:lang w:eastAsia="en-US"/>
              </w:rPr>
            </w:pPr>
            <w:r w:rsidRPr="00DE7B59">
              <w:rPr>
                <w:lang w:eastAsia="en-US"/>
              </w:rPr>
              <w:t>Message</w:t>
            </w:r>
          </w:p>
        </w:tc>
        <w:tc>
          <w:tcPr>
            <w:tcW w:w="567" w:type="dxa"/>
            <w:tcBorders>
              <w:top w:val="nil"/>
            </w:tcBorders>
          </w:tcPr>
          <w:p w14:paraId="6D83A5DE" w14:textId="77777777" w:rsidR="004F4F70" w:rsidRPr="00DE7B59" w:rsidRDefault="004F4F70" w:rsidP="000517D2">
            <w:pPr>
              <w:pStyle w:val="TAH"/>
              <w:rPr>
                <w:rFonts w:eastAsia="MS Gothic"/>
                <w:lang w:eastAsia="en-US"/>
              </w:rPr>
            </w:pPr>
          </w:p>
        </w:tc>
        <w:tc>
          <w:tcPr>
            <w:tcW w:w="850" w:type="dxa"/>
            <w:tcBorders>
              <w:top w:val="nil"/>
            </w:tcBorders>
          </w:tcPr>
          <w:p w14:paraId="6E7F38C5" w14:textId="77777777" w:rsidR="004F4F70" w:rsidRPr="00DE7B59" w:rsidRDefault="004F4F70" w:rsidP="000E628A">
            <w:pPr>
              <w:pStyle w:val="TAH"/>
              <w:rPr>
                <w:rFonts w:eastAsia="MS Gothic"/>
                <w:lang w:eastAsia="en-US"/>
              </w:rPr>
            </w:pPr>
          </w:p>
        </w:tc>
      </w:tr>
      <w:tr w:rsidR="004F4F70" w:rsidRPr="00DE7B59" w14:paraId="27A0AEA5" w14:textId="77777777" w:rsidTr="006D02DB">
        <w:tc>
          <w:tcPr>
            <w:tcW w:w="534" w:type="dxa"/>
          </w:tcPr>
          <w:p w14:paraId="3EDDA897" w14:textId="77777777" w:rsidR="004F4F70" w:rsidRPr="00DE7B59" w:rsidRDefault="004F4F70" w:rsidP="00131CE5">
            <w:pPr>
              <w:pStyle w:val="TAC"/>
              <w:rPr>
                <w:lang w:eastAsia="en-US"/>
              </w:rPr>
            </w:pPr>
            <w:r w:rsidRPr="00DE7B59">
              <w:rPr>
                <w:lang w:eastAsia="en-US"/>
              </w:rPr>
              <w:t>1</w:t>
            </w:r>
          </w:p>
        </w:tc>
        <w:tc>
          <w:tcPr>
            <w:tcW w:w="3969" w:type="dxa"/>
          </w:tcPr>
          <w:p w14:paraId="5899846B" w14:textId="77777777" w:rsidR="004F4F70" w:rsidRPr="00DE7B59" w:rsidRDefault="004F4F70" w:rsidP="00131CE5">
            <w:pPr>
              <w:pStyle w:val="TAL"/>
              <w:rPr>
                <w:lang w:eastAsia="en-US"/>
              </w:rPr>
            </w:pPr>
            <w:r w:rsidRPr="00DE7B59">
              <w:rPr>
                <w:lang w:eastAsia="en-US"/>
              </w:rPr>
              <w:t>The SS ignores scheduling requests and does not allocate any uplink grant.</w:t>
            </w:r>
          </w:p>
        </w:tc>
        <w:tc>
          <w:tcPr>
            <w:tcW w:w="709" w:type="dxa"/>
          </w:tcPr>
          <w:p w14:paraId="1479D55D" w14:textId="77777777" w:rsidR="004F4F70" w:rsidRPr="00DE7B59" w:rsidRDefault="004F4F70" w:rsidP="00131CE5">
            <w:pPr>
              <w:pStyle w:val="TAC"/>
              <w:rPr>
                <w:lang w:eastAsia="en-US"/>
              </w:rPr>
            </w:pPr>
            <w:r w:rsidRPr="00DE7B59">
              <w:rPr>
                <w:lang w:eastAsia="en-US"/>
              </w:rPr>
              <w:t>-</w:t>
            </w:r>
          </w:p>
        </w:tc>
        <w:tc>
          <w:tcPr>
            <w:tcW w:w="2977" w:type="dxa"/>
          </w:tcPr>
          <w:p w14:paraId="20FB181E" w14:textId="77777777" w:rsidR="004F4F70" w:rsidRPr="00DE7B59" w:rsidRDefault="004F4F70" w:rsidP="00131CE5">
            <w:pPr>
              <w:pStyle w:val="TAL"/>
              <w:rPr>
                <w:lang w:eastAsia="en-US"/>
              </w:rPr>
            </w:pPr>
            <w:r w:rsidRPr="00DE7B59">
              <w:rPr>
                <w:lang w:eastAsia="en-US"/>
              </w:rPr>
              <w:t>-</w:t>
            </w:r>
          </w:p>
        </w:tc>
        <w:tc>
          <w:tcPr>
            <w:tcW w:w="567" w:type="dxa"/>
          </w:tcPr>
          <w:p w14:paraId="5BD90DBD" w14:textId="77777777" w:rsidR="004F4F70" w:rsidRPr="00DE7B59" w:rsidRDefault="004F4F70" w:rsidP="00131CE5">
            <w:pPr>
              <w:pStyle w:val="TAC"/>
              <w:rPr>
                <w:lang w:eastAsia="en-US"/>
              </w:rPr>
            </w:pPr>
            <w:r w:rsidRPr="00DE7B59">
              <w:rPr>
                <w:lang w:eastAsia="en-US"/>
              </w:rPr>
              <w:t>-</w:t>
            </w:r>
          </w:p>
        </w:tc>
        <w:tc>
          <w:tcPr>
            <w:tcW w:w="850" w:type="dxa"/>
          </w:tcPr>
          <w:p w14:paraId="30F0F982" w14:textId="77777777" w:rsidR="004F4F70" w:rsidRPr="00DE7B59" w:rsidRDefault="004F4F70" w:rsidP="00131CE5">
            <w:pPr>
              <w:pStyle w:val="TAC"/>
              <w:rPr>
                <w:lang w:eastAsia="en-US"/>
              </w:rPr>
            </w:pPr>
            <w:r w:rsidRPr="00DE7B59">
              <w:rPr>
                <w:lang w:eastAsia="en-US"/>
              </w:rPr>
              <w:t>-</w:t>
            </w:r>
          </w:p>
        </w:tc>
      </w:tr>
      <w:tr w:rsidR="004F4F70" w:rsidRPr="00DE7B59" w14:paraId="2992C5F2" w14:textId="77777777" w:rsidTr="006D02DB">
        <w:tc>
          <w:tcPr>
            <w:tcW w:w="534" w:type="dxa"/>
          </w:tcPr>
          <w:p w14:paraId="5A58AF2E" w14:textId="77777777" w:rsidR="004F4F70" w:rsidRPr="00DE7B59" w:rsidRDefault="004F4F70" w:rsidP="00131CE5">
            <w:pPr>
              <w:pStyle w:val="TAC"/>
              <w:rPr>
                <w:lang w:eastAsia="en-US"/>
              </w:rPr>
            </w:pPr>
            <w:r w:rsidRPr="00DE7B59">
              <w:rPr>
                <w:lang w:eastAsia="en-US"/>
              </w:rPr>
              <w:t>-</w:t>
            </w:r>
          </w:p>
        </w:tc>
        <w:tc>
          <w:tcPr>
            <w:tcW w:w="3969" w:type="dxa"/>
          </w:tcPr>
          <w:p w14:paraId="17455D3E" w14:textId="77777777" w:rsidR="004F4F70" w:rsidRPr="00DE7B59" w:rsidRDefault="004F4F70" w:rsidP="00131CE5">
            <w:pPr>
              <w:pStyle w:val="TAL"/>
              <w:rPr>
                <w:lang w:eastAsia="en-US"/>
              </w:rPr>
            </w:pPr>
            <w:r w:rsidRPr="00DE7B59">
              <w:rPr>
                <w:lang w:eastAsia="en-US"/>
              </w:rPr>
              <w:t>EXCEPTION: Step 2 shall be repeated for 3 times</w:t>
            </w:r>
          </w:p>
        </w:tc>
        <w:tc>
          <w:tcPr>
            <w:tcW w:w="709" w:type="dxa"/>
          </w:tcPr>
          <w:p w14:paraId="5B16CBB8" w14:textId="77777777" w:rsidR="004F4F70" w:rsidRPr="00DE7B59" w:rsidRDefault="004F4F70" w:rsidP="00131CE5">
            <w:pPr>
              <w:pStyle w:val="TAC"/>
              <w:rPr>
                <w:lang w:eastAsia="en-US"/>
              </w:rPr>
            </w:pPr>
            <w:r w:rsidRPr="00DE7B59">
              <w:rPr>
                <w:lang w:eastAsia="en-US"/>
              </w:rPr>
              <w:t>-</w:t>
            </w:r>
          </w:p>
        </w:tc>
        <w:tc>
          <w:tcPr>
            <w:tcW w:w="2977" w:type="dxa"/>
          </w:tcPr>
          <w:p w14:paraId="14923487" w14:textId="77777777" w:rsidR="004F4F70" w:rsidRPr="00DE7B59" w:rsidRDefault="004F4F70" w:rsidP="00131CE5">
            <w:pPr>
              <w:pStyle w:val="TAL"/>
              <w:rPr>
                <w:lang w:eastAsia="en-US"/>
              </w:rPr>
            </w:pPr>
            <w:r w:rsidRPr="00DE7B59">
              <w:rPr>
                <w:lang w:eastAsia="en-US"/>
              </w:rPr>
              <w:t>-</w:t>
            </w:r>
          </w:p>
        </w:tc>
        <w:tc>
          <w:tcPr>
            <w:tcW w:w="567" w:type="dxa"/>
          </w:tcPr>
          <w:p w14:paraId="47F5DAFC" w14:textId="77777777" w:rsidR="004F4F70" w:rsidRPr="00DE7B59" w:rsidRDefault="004F4F70" w:rsidP="00131CE5">
            <w:pPr>
              <w:pStyle w:val="TAC"/>
              <w:rPr>
                <w:lang w:eastAsia="en-US"/>
              </w:rPr>
            </w:pPr>
            <w:r w:rsidRPr="00DE7B59">
              <w:rPr>
                <w:lang w:eastAsia="en-US"/>
              </w:rPr>
              <w:t>-</w:t>
            </w:r>
          </w:p>
        </w:tc>
        <w:tc>
          <w:tcPr>
            <w:tcW w:w="850" w:type="dxa"/>
          </w:tcPr>
          <w:p w14:paraId="3DDEDB60" w14:textId="77777777" w:rsidR="004F4F70" w:rsidRPr="00DE7B59" w:rsidRDefault="004F4F70" w:rsidP="00131CE5">
            <w:pPr>
              <w:pStyle w:val="TAC"/>
              <w:rPr>
                <w:lang w:eastAsia="en-US"/>
              </w:rPr>
            </w:pPr>
            <w:r w:rsidRPr="00DE7B59">
              <w:rPr>
                <w:lang w:eastAsia="en-US"/>
              </w:rPr>
              <w:t>-</w:t>
            </w:r>
          </w:p>
        </w:tc>
      </w:tr>
      <w:tr w:rsidR="004F4F70" w:rsidRPr="00DE7B59" w14:paraId="26A15957" w14:textId="77777777" w:rsidTr="006D02DB">
        <w:tc>
          <w:tcPr>
            <w:tcW w:w="534" w:type="dxa"/>
          </w:tcPr>
          <w:p w14:paraId="7EC0A71B" w14:textId="77777777" w:rsidR="004F4F70" w:rsidRPr="00DE7B59" w:rsidRDefault="004F4F70" w:rsidP="00131CE5">
            <w:pPr>
              <w:pStyle w:val="TAC"/>
              <w:rPr>
                <w:lang w:eastAsia="en-US"/>
              </w:rPr>
            </w:pPr>
            <w:r w:rsidRPr="00DE7B59">
              <w:rPr>
                <w:lang w:eastAsia="en-US"/>
              </w:rPr>
              <w:t>2</w:t>
            </w:r>
          </w:p>
        </w:tc>
        <w:tc>
          <w:tcPr>
            <w:tcW w:w="3969" w:type="dxa"/>
          </w:tcPr>
          <w:p w14:paraId="3FD7C0FA" w14:textId="77777777" w:rsidR="004F4F70" w:rsidRPr="00DE7B59" w:rsidRDefault="004F4F70" w:rsidP="00131CE5">
            <w:pPr>
              <w:pStyle w:val="TAL"/>
              <w:rPr>
                <w:lang w:eastAsia="en-US"/>
              </w:rPr>
            </w:pPr>
            <w:r w:rsidRPr="00DE7B59">
              <w:rPr>
                <w:lang w:eastAsia="en-US"/>
              </w:rPr>
              <w:t xml:space="preserve">The SS transmits a MAC PDU including an RLC </w:t>
            </w:r>
            <w:r w:rsidR="002F0F84" w:rsidRPr="00DE7B59">
              <w:rPr>
                <w:lang w:eastAsia="en-US"/>
              </w:rPr>
              <w:t xml:space="preserve">PDU </w:t>
            </w:r>
            <w:r w:rsidRPr="00DE7B59">
              <w:rPr>
                <w:lang w:eastAsia="en-US"/>
              </w:rPr>
              <w:t>of size 1</w:t>
            </w:r>
            <w:r w:rsidR="007763E4" w:rsidRPr="00DE7B59">
              <w:rPr>
                <w:lang w:eastAsia="en-US"/>
              </w:rPr>
              <w:t>3</w:t>
            </w:r>
            <w:r w:rsidRPr="00DE7B59">
              <w:rPr>
                <w:lang w:eastAsia="en-US"/>
              </w:rPr>
              <w:t xml:space="preserve"> bytes on </w:t>
            </w:r>
            <w:r w:rsidR="00442AD9" w:rsidRPr="00DE7B59">
              <w:t>LCH5</w:t>
            </w:r>
            <w:r w:rsidRPr="00DE7B59">
              <w:rPr>
                <w:lang w:eastAsia="en-US"/>
              </w:rPr>
              <w:t xml:space="preserve">. </w:t>
            </w:r>
          </w:p>
        </w:tc>
        <w:tc>
          <w:tcPr>
            <w:tcW w:w="709" w:type="dxa"/>
          </w:tcPr>
          <w:p w14:paraId="53130E8F" w14:textId="77777777" w:rsidR="004F4F70" w:rsidRPr="00DE7B59" w:rsidRDefault="004F4F70" w:rsidP="00131CE5">
            <w:pPr>
              <w:pStyle w:val="TAC"/>
              <w:rPr>
                <w:lang w:eastAsia="en-US"/>
              </w:rPr>
            </w:pPr>
            <w:r w:rsidRPr="00DE7B59">
              <w:rPr>
                <w:lang w:eastAsia="en-US"/>
              </w:rPr>
              <w:t>&lt;--</w:t>
            </w:r>
          </w:p>
        </w:tc>
        <w:tc>
          <w:tcPr>
            <w:tcW w:w="2977" w:type="dxa"/>
          </w:tcPr>
          <w:p w14:paraId="1D2278B1" w14:textId="77777777" w:rsidR="004F4F70" w:rsidRPr="00DE7B59" w:rsidRDefault="004F4F70" w:rsidP="00131CE5">
            <w:pPr>
              <w:pStyle w:val="TAL"/>
              <w:rPr>
                <w:lang w:eastAsia="en-US"/>
              </w:rPr>
            </w:pPr>
            <w:r w:rsidRPr="00DE7B59">
              <w:rPr>
                <w:lang w:eastAsia="en-US"/>
              </w:rPr>
              <w:t xml:space="preserve">MAC PDU (RLC SDU on </w:t>
            </w:r>
            <w:r w:rsidR="00442AD9" w:rsidRPr="00DE7B59">
              <w:t>LCH</w:t>
            </w:r>
            <w:r w:rsidRPr="00DE7B59">
              <w:rPr>
                <w:lang w:eastAsia="en-US"/>
              </w:rPr>
              <w:t>5)</w:t>
            </w:r>
          </w:p>
        </w:tc>
        <w:tc>
          <w:tcPr>
            <w:tcW w:w="567" w:type="dxa"/>
          </w:tcPr>
          <w:p w14:paraId="4E7CD1A0" w14:textId="77777777" w:rsidR="004F4F70" w:rsidRPr="00DE7B59" w:rsidRDefault="004F4F70" w:rsidP="00131CE5">
            <w:pPr>
              <w:pStyle w:val="TAC"/>
              <w:rPr>
                <w:lang w:eastAsia="en-US"/>
              </w:rPr>
            </w:pPr>
            <w:r w:rsidRPr="00DE7B59">
              <w:rPr>
                <w:lang w:eastAsia="en-US"/>
              </w:rPr>
              <w:t>-</w:t>
            </w:r>
          </w:p>
        </w:tc>
        <w:tc>
          <w:tcPr>
            <w:tcW w:w="850" w:type="dxa"/>
          </w:tcPr>
          <w:p w14:paraId="2582D13A" w14:textId="77777777" w:rsidR="004F4F70" w:rsidRPr="00DE7B59" w:rsidRDefault="00710908" w:rsidP="00131CE5">
            <w:pPr>
              <w:pStyle w:val="TAC"/>
              <w:rPr>
                <w:lang w:eastAsia="en-US"/>
              </w:rPr>
            </w:pPr>
            <w:r w:rsidRPr="00DE7B59">
              <w:rPr>
                <w:lang w:eastAsia="en-US"/>
              </w:rPr>
              <w:t>-</w:t>
            </w:r>
          </w:p>
        </w:tc>
      </w:tr>
      <w:tr w:rsidR="004F4F70" w:rsidRPr="00DE7B59" w14:paraId="7DB451F7" w14:textId="77777777" w:rsidTr="006D02DB">
        <w:tc>
          <w:tcPr>
            <w:tcW w:w="534" w:type="dxa"/>
          </w:tcPr>
          <w:p w14:paraId="16ED2C16" w14:textId="77777777" w:rsidR="004F4F70" w:rsidRPr="00DE7B59" w:rsidRDefault="004F4F70" w:rsidP="00131CE5">
            <w:pPr>
              <w:pStyle w:val="TAC"/>
              <w:rPr>
                <w:lang w:eastAsia="en-US"/>
              </w:rPr>
            </w:pPr>
            <w:r w:rsidRPr="00DE7B59">
              <w:rPr>
                <w:lang w:eastAsia="en-US"/>
              </w:rPr>
              <w:t>3</w:t>
            </w:r>
          </w:p>
        </w:tc>
        <w:tc>
          <w:tcPr>
            <w:tcW w:w="3969" w:type="dxa"/>
          </w:tcPr>
          <w:p w14:paraId="23C0F46D" w14:textId="77777777" w:rsidR="004F4F70" w:rsidRPr="00DE7B59" w:rsidRDefault="004F4F70" w:rsidP="00131CE5">
            <w:pPr>
              <w:pStyle w:val="TAL"/>
              <w:rPr>
                <w:lang w:eastAsia="en-US"/>
              </w:rPr>
            </w:pPr>
            <w:r w:rsidRPr="00DE7B59">
              <w:rPr>
                <w:lang w:eastAsia="en-US"/>
              </w:rPr>
              <w:t xml:space="preserve">The SS transmits a MAC PDU including an RLC </w:t>
            </w:r>
            <w:r w:rsidR="002F0F84" w:rsidRPr="00DE7B59">
              <w:rPr>
                <w:lang w:eastAsia="en-US"/>
              </w:rPr>
              <w:t xml:space="preserve">PDU </w:t>
            </w:r>
            <w:r w:rsidRPr="00DE7B59">
              <w:rPr>
                <w:lang w:eastAsia="en-US"/>
              </w:rPr>
              <w:t>of size 12 bytes</w:t>
            </w:r>
            <w:r w:rsidRPr="00DE7B59" w:rsidDel="006203F9">
              <w:rPr>
                <w:lang w:eastAsia="en-US"/>
              </w:rPr>
              <w:t xml:space="preserve"> </w:t>
            </w:r>
            <w:r w:rsidRPr="00DE7B59">
              <w:rPr>
                <w:lang w:eastAsia="en-US"/>
              </w:rPr>
              <w:t xml:space="preserve">on </w:t>
            </w:r>
            <w:r w:rsidR="00442AD9" w:rsidRPr="00DE7B59">
              <w:t>LCH</w:t>
            </w:r>
            <w:r w:rsidRPr="00DE7B59">
              <w:rPr>
                <w:lang w:eastAsia="en-US"/>
              </w:rPr>
              <w:t xml:space="preserve">4. </w:t>
            </w:r>
          </w:p>
        </w:tc>
        <w:tc>
          <w:tcPr>
            <w:tcW w:w="709" w:type="dxa"/>
          </w:tcPr>
          <w:p w14:paraId="3C6DC86C" w14:textId="77777777" w:rsidR="004F4F70" w:rsidRPr="00DE7B59" w:rsidRDefault="004F4F70" w:rsidP="00131CE5">
            <w:pPr>
              <w:pStyle w:val="TAC"/>
              <w:rPr>
                <w:lang w:eastAsia="en-US"/>
              </w:rPr>
            </w:pPr>
            <w:r w:rsidRPr="00DE7B59">
              <w:rPr>
                <w:lang w:eastAsia="en-US"/>
              </w:rPr>
              <w:t>&lt;--</w:t>
            </w:r>
          </w:p>
        </w:tc>
        <w:tc>
          <w:tcPr>
            <w:tcW w:w="2977" w:type="dxa"/>
          </w:tcPr>
          <w:p w14:paraId="5AAEB45E" w14:textId="77777777" w:rsidR="004F4F70" w:rsidRPr="00DE7B59" w:rsidRDefault="004F4F70" w:rsidP="00131CE5">
            <w:pPr>
              <w:pStyle w:val="TAL"/>
              <w:rPr>
                <w:lang w:eastAsia="en-US"/>
              </w:rPr>
            </w:pPr>
            <w:r w:rsidRPr="00DE7B59">
              <w:rPr>
                <w:lang w:eastAsia="en-US"/>
              </w:rPr>
              <w:t xml:space="preserve">MAC PDU (RLC SDU on </w:t>
            </w:r>
            <w:r w:rsidR="00442AD9" w:rsidRPr="00DE7B59">
              <w:t>LCH</w:t>
            </w:r>
            <w:r w:rsidRPr="00DE7B59">
              <w:rPr>
                <w:lang w:eastAsia="en-US"/>
              </w:rPr>
              <w:t>4)</w:t>
            </w:r>
          </w:p>
        </w:tc>
        <w:tc>
          <w:tcPr>
            <w:tcW w:w="567" w:type="dxa"/>
          </w:tcPr>
          <w:p w14:paraId="7B4A71E1" w14:textId="77777777" w:rsidR="004F4F70" w:rsidRPr="00DE7B59" w:rsidRDefault="004F4F70" w:rsidP="00131CE5">
            <w:pPr>
              <w:pStyle w:val="TAC"/>
              <w:rPr>
                <w:lang w:eastAsia="en-US"/>
              </w:rPr>
            </w:pPr>
            <w:r w:rsidRPr="00DE7B59">
              <w:rPr>
                <w:lang w:eastAsia="en-US"/>
              </w:rPr>
              <w:t>-</w:t>
            </w:r>
          </w:p>
        </w:tc>
        <w:tc>
          <w:tcPr>
            <w:tcW w:w="850" w:type="dxa"/>
          </w:tcPr>
          <w:p w14:paraId="71FFCEFA" w14:textId="77777777" w:rsidR="004F4F70" w:rsidRPr="00DE7B59" w:rsidRDefault="004F4F70" w:rsidP="00131CE5">
            <w:pPr>
              <w:pStyle w:val="TAC"/>
              <w:rPr>
                <w:lang w:eastAsia="en-US"/>
              </w:rPr>
            </w:pPr>
            <w:r w:rsidRPr="00DE7B59">
              <w:rPr>
                <w:lang w:eastAsia="en-US"/>
              </w:rPr>
              <w:t>-</w:t>
            </w:r>
          </w:p>
        </w:tc>
      </w:tr>
      <w:tr w:rsidR="004F4F70" w:rsidRPr="00DE7B59" w14:paraId="6404F0E2" w14:textId="77777777" w:rsidTr="006D02DB">
        <w:tc>
          <w:tcPr>
            <w:tcW w:w="534" w:type="dxa"/>
          </w:tcPr>
          <w:p w14:paraId="09B96865" w14:textId="77777777" w:rsidR="004F4F70" w:rsidRPr="00DE7B59" w:rsidRDefault="004F4F70" w:rsidP="00131CE5">
            <w:pPr>
              <w:pStyle w:val="TAC"/>
              <w:rPr>
                <w:lang w:eastAsia="en-US"/>
              </w:rPr>
            </w:pPr>
            <w:r w:rsidRPr="00DE7B59">
              <w:rPr>
                <w:lang w:eastAsia="en-US"/>
              </w:rPr>
              <w:t>4</w:t>
            </w:r>
          </w:p>
        </w:tc>
        <w:tc>
          <w:tcPr>
            <w:tcW w:w="3969" w:type="dxa"/>
          </w:tcPr>
          <w:p w14:paraId="28E6A151" w14:textId="77777777" w:rsidR="004F4F70" w:rsidRPr="00DE7B59" w:rsidRDefault="004F4F70" w:rsidP="00131CE5">
            <w:pPr>
              <w:pStyle w:val="TAL"/>
              <w:rPr>
                <w:lang w:eastAsia="en-US"/>
              </w:rPr>
            </w:pPr>
            <w:r w:rsidRPr="00DE7B59">
              <w:rPr>
                <w:lang w:eastAsia="en-US"/>
              </w:rPr>
              <w:t>UE transmits a Scheduling Request on PUCCH.</w:t>
            </w:r>
          </w:p>
        </w:tc>
        <w:tc>
          <w:tcPr>
            <w:tcW w:w="709" w:type="dxa"/>
          </w:tcPr>
          <w:p w14:paraId="32C763DD" w14:textId="77777777" w:rsidR="004F4F70" w:rsidRPr="00DE7B59" w:rsidRDefault="004F4F70" w:rsidP="00131CE5">
            <w:pPr>
              <w:pStyle w:val="TAC"/>
              <w:rPr>
                <w:lang w:eastAsia="en-US"/>
              </w:rPr>
            </w:pPr>
            <w:r w:rsidRPr="00DE7B59">
              <w:rPr>
                <w:lang w:eastAsia="en-US"/>
              </w:rPr>
              <w:t>--&gt;</w:t>
            </w:r>
          </w:p>
        </w:tc>
        <w:tc>
          <w:tcPr>
            <w:tcW w:w="2977" w:type="dxa"/>
          </w:tcPr>
          <w:p w14:paraId="264EDB0C" w14:textId="77777777" w:rsidR="004F4F70" w:rsidRPr="00DE7B59" w:rsidRDefault="004F4F70" w:rsidP="00131CE5">
            <w:pPr>
              <w:pStyle w:val="TAL"/>
              <w:rPr>
                <w:lang w:eastAsia="en-US"/>
              </w:rPr>
            </w:pPr>
            <w:r w:rsidRPr="00DE7B59">
              <w:rPr>
                <w:lang w:eastAsia="en-US"/>
              </w:rPr>
              <w:t>(SR)</w:t>
            </w:r>
          </w:p>
        </w:tc>
        <w:tc>
          <w:tcPr>
            <w:tcW w:w="567" w:type="dxa"/>
          </w:tcPr>
          <w:p w14:paraId="3A3612F5" w14:textId="77777777" w:rsidR="004F4F70" w:rsidRPr="00DE7B59" w:rsidRDefault="004F4F70" w:rsidP="00131CE5">
            <w:pPr>
              <w:pStyle w:val="TAC"/>
              <w:rPr>
                <w:lang w:eastAsia="en-US"/>
              </w:rPr>
            </w:pPr>
            <w:r w:rsidRPr="00DE7B59">
              <w:rPr>
                <w:lang w:eastAsia="en-US"/>
              </w:rPr>
              <w:t>-</w:t>
            </w:r>
          </w:p>
        </w:tc>
        <w:tc>
          <w:tcPr>
            <w:tcW w:w="850" w:type="dxa"/>
          </w:tcPr>
          <w:p w14:paraId="4782124D" w14:textId="77777777" w:rsidR="004F4F70" w:rsidRPr="00DE7B59" w:rsidRDefault="004F4F70" w:rsidP="00131CE5">
            <w:pPr>
              <w:pStyle w:val="TAC"/>
              <w:rPr>
                <w:lang w:eastAsia="en-US"/>
              </w:rPr>
            </w:pPr>
            <w:r w:rsidRPr="00DE7B59">
              <w:rPr>
                <w:lang w:eastAsia="en-US"/>
              </w:rPr>
              <w:t>-</w:t>
            </w:r>
          </w:p>
        </w:tc>
      </w:tr>
      <w:tr w:rsidR="004F4F70" w:rsidRPr="00DE7B59" w14:paraId="5140712F" w14:textId="77777777" w:rsidTr="006D02DB">
        <w:tc>
          <w:tcPr>
            <w:tcW w:w="534" w:type="dxa"/>
          </w:tcPr>
          <w:p w14:paraId="2C99F0EF" w14:textId="77777777" w:rsidR="004F4F70" w:rsidRPr="00DE7B59" w:rsidRDefault="004F4F70" w:rsidP="00131CE5">
            <w:pPr>
              <w:pStyle w:val="TAC"/>
              <w:rPr>
                <w:lang w:eastAsia="en-US"/>
              </w:rPr>
            </w:pPr>
            <w:r w:rsidRPr="00DE7B59">
              <w:rPr>
                <w:lang w:eastAsia="en-US"/>
              </w:rPr>
              <w:t>5</w:t>
            </w:r>
          </w:p>
        </w:tc>
        <w:tc>
          <w:tcPr>
            <w:tcW w:w="3969" w:type="dxa"/>
          </w:tcPr>
          <w:p w14:paraId="28BCCAB5" w14:textId="77777777" w:rsidR="004F4F70" w:rsidRPr="00DE7B59" w:rsidRDefault="004F4F70" w:rsidP="00131CE5">
            <w:pPr>
              <w:pStyle w:val="TAL"/>
              <w:rPr>
                <w:lang w:eastAsia="en-US"/>
              </w:rPr>
            </w:pPr>
            <w:r w:rsidRPr="00DE7B59">
              <w:rPr>
                <w:lang w:eastAsia="en-US"/>
              </w:rPr>
              <w:t xml:space="preserve">The SS sends an uplink grant of size </w:t>
            </w:r>
            <w:r w:rsidR="00244D62" w:rsidRPr="00DE7B59">
              <w:rPr>
                <w:lang w:eastAsia="en-US"/>
              </w:rPr>
              <w:t xml:space="preserve">40 </w:t>
            </w:r>
            <w:r w:rsidRPr="00DE7B59">
              <w:rPr>
                <w:lang w:eastAsia="en-US"/>
              </w:rPr>
              <w:t>bits. (Note 1)</w:t>
            </w:r>
          </w:p>
        </w:tc>
        <w:tc>
          <w:tcPr>
            <w:tcW w:w="709" w:type="dxa"/>
          </w:tcPr>
          <w:p w14:paraId="6DB938F9" w14:textId="77777777" w:rsidR="004F4F70" w:rsidRPr="00DE7B59" w:rsidRDefault="004F4F70" w:rsidP="00131CE5">
            <w:pPr>
              <w:pStyle w:val="TAC"/>
              <w:rPr>
                <w:lang w:eastAsia="en-US"/>
              </w:rPr>
            </w:pPr>
            <w:r w:rsidRPr="00DE7B59">
              <w:rPr>
                <w:lang w:eastAsia="en-US"/>
              </w:rPr>
              <w:t>&lt;--</w:t>
            </w:r>
          </w:p>
        </w:tc>
        <w:tc>
          <w:tcPr>
            <w:tcW w:w="2977" w:type="dxa"/>
          </w:tcPr>
          <w:p w14:paraId="75CBA3A3" w14:textId="77777777" w:rsidR="004F4F70" w:rsidRPr="00DE7B59" w:rsidRDefault="004F4F70" w:rsidP="00131CE5">
            <w:pPr>
              <w:pStyle w:val="TAL"/>
              <w:rPr>
                <w:lang w:eastAsia="en-US"/>
              </w:rPr>
            </w:pPr>
            <w:r w:rsidRPr="00DE7B59">
              <w:rPr>
                <w:lang w:eastAsia="en-US"/>
              </w:rPr>
              <w:t>(UL grant)</w:t>
            </w:r>
          </w:p>
        </w:tc>
        <w:tc>
          <w:tcPr>
            <w:tcW w:w="567" w:type="dxa"/>
          </w:tcPr>
          <w:p w14:paraId="205195BC" w14:textId="77777777" w:rsidR="004F4F70" w:rsidRPr="00DE7B59" w:rsidRDefault="004F4F70" w:rsidP="00131CE5">
            <w:pPr>
              <w:pStyle w:val="TAC"/>
              <w:rPr>
                <w:lang w:eastAsia="en-US"/>
              </w:rPr>
            </w:pPr>
            <w:r w:rsidRPr="00DE7B59">
              <w:rPr>
                <w:lang w:eastAsia="en-US"/>
              </w:rPr>
              <w:t>-</w:t>
            </w:r>
          </w:p>
        </w:tc>
        <w:tc>
          <w:tcPr>
            <w:tcW w:w="850" w:type="dxa"/>
          </w:tcPr>
          <w:p w14:paraId="74EA07F6" w14:textId="77777777" w:rsidR="004F4F70" w:rsidRPr="00DE7B59" w:rsidRDefault="004F4F70" w:rsidP="00131CE5">
            <w:pPr>
              <w:pStyle w:val="TAC"/>
              <w:rPr>
                <w:lang w:eastAsia="en-US"/>
              </w:rPr>
            </w:pPr>
            <w:r w:rsidRPr="00DE7B59">
              <w:rPr>
                <w:lang w:eastAsia="en-US"/>
              </w:rPr>
              <w:t>-</w:t>
            </w:r>
          </w:p>
        </w:tc>
      </w:tr>
      <w:tr w:rsidR="004F4F70" w:rsidRPr="00DE7B59" w14:paraId="3DB4DDB8" w14:textId="77777777" w:rsidTr="006D02DB">
        <w:tc>
          <w:tcPr>
            <w:tcW w:w="534" w:type="dxa"/>
          </w:tcPr>
          <w:p w14:paraId="30430BFD" w14:textId="77777777" w:rsidR="004F4F70" w:rsidRPr="00DE7B59" w:rsidRDefault="004F4F70" w:rsidP="00131CE5">
            <w:pPr>
              <w:pStyle w:val="TAC"/>
              <w:rPr>
                <w:lang w:eastAsia="en-US"/>
              </w:rPr>
            </w:pPr>
            <w:r w:rsidRPr="00DE7B59">
              <w:rPr>
                <w:lang w:eastAsia="en-US"/>
              </w:rPr>
              <w:t>6</w:t>
            </w:r>
          </w:p>
        </w:tc>
        <w:tc>
          <w:tcPr>
            <w:tcW w:w="3969" w:type="dxa"/>
          </w:tcPr>
          <w:p w14:paraId="172FC2AD" w14:textId="77777777" w:rsidR="004F4F70" w:rsidRPr="00DE7B59" w:rsidRDefault="004F4F70" w:rsidP="00131CE5">
            <w:pPr>
              <w:pStyle w:val="TAL"/>
              <w:rPr>
                <w:lang w:eastAsia="en-US"/>
              </w:rPr>
            </w:pPr>
            <w:r w:rsidRPr="00DE7B59">
              <w:rPr>
                <w:lang w:eastAsia="en-US"/>
              </w:rPr>
              <w:t>The UE transmit a Long BSR report</w:t>
            </w:r>
            <w:r w:rsidR="00710908" w:rsidRPr="00DE7B59">
              <w:rPr>
                <w:lang w:eastAsia="en-US"/>
              </w:rPr>
              <w:t>.</w:t>
            </w:r>
          </w:p>
        </w:tc>
        <w:tc>
          <w:tcPr>
            <w:tcW w:w="709" w:type="dxa"/>
          </w:tcPr>
          <w:p w14:paraId="1E4C318E" w14:textId="77777777" w:rsidR="004F4F70" w:rsidRPr="00DE7B59" w:rsidRDefault="004F4F70" w:rsidP="00131CE5">
            <w:pPr>
              <w:pStyle w:val="TAC"/>
              <w:rPr>
                <w:lang w:eastAsia="en-US"/>
              </w:rPr>
            </w:pPr>
            <w:r w:rsidRPr="00DE7B59">
              <w:rPr>
                <w:lang w:eastAsia="en-US"/>
              </w:rPr>
              <w:t>--&gt;</w:t>
            </w:r>
          </w:p>
        </w:tc>
        <w:tc>
          <w:tcPr>
            <w:tcW w:w="2977" w:type="dxa"/>
          </w:tcPr>
          <w:p w14:paraId="6C15CBBB" w14:textId="77777777" w:rsidR="004F4F70" w:rsidRPr="00DE7B59" w:rsidRDefault="004F4F70" w:rsidP="00131CE5">
            <w:pPr>
              <w:pStyle w:val="TAL"/>
              <w:rPr>
                <w:lang w:eastAsia="en-US"/>
              </w:rPr>
            </w:pPr>
            <w:r w:rsidRPr="00DE7B59">
              <w:rPr>
                <w:lang w:eastAsia="en-US"/>
              </w:rPr>
              <w:t>MAC PDU (Long BSR header (LCID=’ 111110’), Long BSR)</w:t>
            </w:r>
          </w:p>
        </w:tc>
        <w:tc>
          <w:tcPr>
            <w:tcW w:w="567" w:type="dxa"/>
          </w:tcPr>
          <w:p w14:paraId="1B35B926" w14:textId="77777777" w:rsidR="004F4F70" w:rsidRPr="00DE7B59" w:rsidRDefault="004F4F70" w:rsidP="00131CE5">
            <w:pPr>
              <w:pStyle w:val="TAC"/>
              <w:rPr>
                <w:lang w:eastAsia="en-US"/>
              </w:rPr>
            </w:pPr>
            <w:r w:rsidRPr="00DE7B59">
              <w:rPr>
                <w:lang w:eastAsia="en-US"/>
              </w:rPr>
              <w:t>-</w:t>
            </w:r>
          </w:p>
        </w:tc>
        <w:tc>
          <w:tcPr>
            <w:tcW w:w="850" w:type="dxa"/>
          </w:tcPr>
          <w:p w14:paraId="770CB627" w14:textId="77777777" w:rsidR="004F4F70" w:rsidRPr="00DE7B59" w:rsidRDefault="004F4F70" w:rsidP="00131CE5">
            <w:pPr>
              <w:pStyle w:val="TAC"/>
              <w:rPr>
                <w:lang w:eastAsia="en-US"/>
              </w:rPr>
            </w:pPr>
            <w:r w:rsidRPr="00DE7B59">
              <w:rPr>
                <w:lang w:eastAsia="en-US"/>
              </w:rPr>
              <w:t>-</w:t>
            </w:r>
          </w:p>
        </w:tc>
      </w:tr>
      <w:tr w:rsidR="004F4F70" w:rsidRPr="00DE7B59" w14:paraId="2753F8F5" w14:textId="77777777" w:rsidTr="006D02DB">
        <w:tc>
          <w:tcPr>
            <w:tcW w:w="534" w:type="dxa"/>
          </w:tcPr>
          <w:p w14:paraId="5EAAB6E1" w14:textId="77777777" w:rsidR="004F4F70" w:rsidRPr="00DE7B59" w:rsidRDefault="004F4F70" w:rsidP="00131CE5">
            <w:pPr>
              <w:pStyle w:val="TAC"/>
              <w:rPr>
                <w:lang w:eastAsia="en-US"/>
              </w:rPr>
            </w:pPr>
            <w:r w:rsidRPr="00DE7B59">
              <w:rPr>
                <w:lang w:eastAsia="en-US"/>
              </w:rPr>
              <w:t>7</w:t>
            </w:r>
          </w:p>
        </w:tc>
        <w:tc>
          <w:tcPr>
            <w:tcW w:w="3969" w:type="dxa"/>
          </w:tcPr>
          <w:p w14:paraId="5636CA2D" w14:textId="77777777" w:rsidR="004F4F70" w:rsidRPr="00DE7B59" w:rsidRDefault="004F4F70" w:rsidP="00131CE5">
            <w:pPr>
              <w:pStyle w:val="TAL"/>
              <w:rPr>
                <w:lang w:eastAsia="en-US"/>
              </w:rPr>
            </w:pPr>
            <w:r w:rsidRPr="00DE7B59">
              <w:rPr>
                <w:lang w:eastAsia="en-US"/>
              </w:rPr>
              <w:t>The SS sends an uplink grant of size 1</w:t>
            </w:r>
            <w:r w:rsidR="007763E4" w:rsidRPr="00DE7B59">
              <w:rPr>
                <w:lang w:eastAsia="en-US"/>
              </w:rPr>
              <w:t>36</w:t>
            </w:r>
            <w:r w:rsidRPr="00DE7B59">
              <w:rPr>
                <w:lang w:eastAsia="en-US"/>
              </w:rPr>
              <w:t xml:space="preserve"> bits. (Note 2)</w:t>
            </w:r>
          </w:p>
        </w:tc>
        <w:tc>
          <w:tcPr>
            <w:tcW w:w="709" w:type="dxa"/>
          </w:tcPr>
          <w:p w14:paraId="0EF70488" w14:textId="77777777" w:rsidR="004F4F70" w:rsidRPr="00DE7B59" w:rsidRDefault="004F4F70" w:rsidP="00131CE5">
            <w:pPr>
              <w:pStyle w:val="TAC"/>
              <w:rPr>
                <w:lang w:eastAsia="en-US"/>
              </w:rPr>
            </w:pPr>
            <w:r w:rsidRPr="00DE7B59">
              <w:rPr>
                <w:lang w:eastAsia="en-US"/>
              </w:rPr>
              <w:t>&lt;--</w:t>
            </w:r>
          </w:p>
        </w:tc>
        <w:tc>
          <w:tcPr>
            <w:tcW w:w="2977" w:type="dxa"/>
          </w:tcPr>
          <w:p w14:paraId="35758343" w14:textId="77777777" w:rsidR="004F4F70" w:rsidRPr="00DE7B59" w:rsidRDefault="004F4F70" w:rsidP="00131CE5">
            <w:pPr>
              <w:pStyle w:val="TAL"/>
              <w:rPr>
                <w:lang w:eastAsia="en-US"/>
              </w:rPr>
            </w:pPr>
            <w:r w:rsidRPr="00DE7B59">
              <w:rPr>
                <w:lang w:eastAsia="en-US"/>
              </w:rPr>
              <w:t>(UL grant)</w:t>
            </w:r>
          </w:p>
        </w:tc>
        <w:tc>
          <w:tcPr>
            <w:tcW w:w="567" w:type="dxa"/>
          </w:tcPr>
          <w:p w14:paraId="78398178" w14:textId="77777777" w:rsidR="004F4F70" w:rsidRPr="00DE7B59" w:rsidRDefault="004F4F70" w:rsidP="00131CE5">
            <w:pPr>
              <w:pStyle w:val="TAC"/>
              <w:rPr>
                <w:lang w:eastAsia="en-US"/>
              </w:rPr>
            </w:pPr>
            <w:r w:rsidRPr="00DE7B59">
              <w:rPr>
                <w:lang w:eastAsia="en-US"/>
              </w:rPr>
              <w:t>-</w:t>
            </w:r>
          </w:p>
        </w:tc>
        <w:tc>
          <w:tcPr>
            <w:tcW w:w="850" w:type="dxa"/>
          </w:tcPr>
          <w:p w14:paraId="5128DA85" w14:textId="77777777" w:rsidR="004F4F70" w:rsidRPr="00DE7B59" w:rsidRDefault="004F4F70" w:rsidP="00131CE5">
            <w:pPr>
              <w:pStyle w:val="TAC"/>
              <w:rPr>
                <w:lang w:eastAsia="en-US"/>
              </w:rPr>
            </w:pPr>
            <w:r w:rsidRPr="00DE7B59">
              <w:rPr>
                <w:lang w:eastAsia="en-US"/>
              </w:rPr>
              <w:t>-</w:t>
            </w:r>
          </w:p>
        </w:tc>
      </w:tr>
      <w:tr w:rsidR="004F4F70" w:rsidRPr="00DE7B59" w14:paraId="490B3BEB" w14:textId="77777777" w:rsidTr="006D02DB">
        <w:tc>
          <w:tcPr>
            <w:tcW w:w="534" w:type="dxa"/>
            <w:tcBorders>
              <w:top w:val="single" w:sz="4" w:space="0" w:color="auto"/>
              <w:bottom w:val="single" w:sz="4" w:space="0" w:color="auto"/>
              <w:right w:val="single" w:sz="4" w:space="0" w:color="auto"/>
            </w:tcBorders>
          </w:tcPr>
          <w:p w14:paraId="5B82A445" w14:textId="77777777" w:rsidR="004F4F70" w:rsidRPr="00DE7B59" w:rsidRDefault="004F4F70" w:rsidP="00131CE5">
            <w:pPr>
              <w:pStyle w:val="TAC"/>
              <w:rPr>
                <w:lang w:eastAsia="en-US"/>
              </w:rPr>
            </w:pPr>
            <w:r w:rsidRPr="00DE7B5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3DE4E008"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short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10735B24"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47C2B73" w14:textId="77777777" w:rsidR="004F4F70" w:rsidRPr="00DE7B59" w:rsidRDefault="004F4F70" w:rsidP="00131CE5">
            <w:pPr>
              <w:pStyle w:val="TAL"/>
              <w:rPr>
                <w:lang w:eastAsia="en-US"/>
              </w:rPr>
            </w:pPr>
            <w:r w:rsidRPr="00DE7B59">
              <w:rPr>
                <w:lang w:eastAsia="en-US"/>
              </w:rPr>
              <w:t xml:space="preserve">MAC PDU (MAC sub PDU </w:t>
            </w:r>
            <w:r w:rsidR="0071322D" w:rsidRPr="00DE7B59">
              <w:rPr>
                <w:lang w:eastAsia="zh-CN"/>
              </w:rPr>
              <w:t xml:space="preserve">header </w:t>
            </w:r>
            <w:r w:rsidRPr="00DE7B59">
              <w:rPr>
                <w:lang w:eastAsia="en-US"/>
              </w:rPr>
              <w:t>for</w:t>
            </w:r>
            <w:r w:rsidR="0017067A" w:rsidRPr="00DE7B59">
              <w:rPr>
                <w:lang w:eastAsia="en-US"/>
              </w:rPr>
              <w:t xml:space="preserve"> </w:t>
            </w:r>
            <w:r w:rsidRPr="00DE7B59">
              <w:rPr>
                <w:lang w:eastAsia="en-US"/>
              </w:rPr>
              <w:t>RLC PDU,</w:t>
            </w:r>
            <w:r w:rsidR="0071322D" w:rsidRPr="00DE7B59">
              <w:t xml:space="preserve"> RLC PDU,</w:t>
            </w:r>
            <w:r w:rsidRPr="00DE7B59">
              <w:rPr>
                <w:lang w:eastAsia="en-US"/>
              </w:rPr>
              <w:t xml:space="preserve"> short truncated BSR header (LCID=’ 111011’),</w:t>
            </w:r>
            <w:r w:rsidR="0017067A" w:rsidRPr="00DE7B59">
              <w:rPr>
                <w:lang w:eastAsia="en-US"/>
              </w:rPr>
              <w:t xml:space="preserve"> </w:t>
            </w:r>
            <w:r w:rsidRPr="00DE7B59">
              <w:rPr>
                <w:lang w:eastAsia="en-US"/>
              </w:rPr>
              <w:t>short truncatedBSR(LCG ID =’01’, Buffer size&gt;’0’))</w:t>
            </w:r>
          </w:p>
        </w:tc>
        <w:tc>
          <w:tcPr>
            <w:tcW w:w="567" w:type="dxa"/>
            <w:tcBorders>
              <w:top w:val="single" w:sz="4" w:space="0" w:color="auto"/>
              <w:left w:val="single" w:sz="4" w:space="0" w:color="auto"/>
              <w:bottom w:val="single" w:sz="4" w:space="0" w:color="auto"/>
              <w:right w:val="single" w:sz="4" w:space="0" w:color="auto"/>
            </w:tcBorders>
          </w:tcPr>
          <w:p w14:paraId="1A9BBD89" w14:textId="77777777" w:rsidR="004F4F70" w:rsidRPr="00DE7B59" w:rsidRDefault="004F4F70" w:rsidP="00131CE5">
            <w:pPr>
              <w:pStyle w:val="TAC"/>
              <w:rPr>
                <w:lang w:eastAsia="en-US"/>
              </w:rPr>
            </w:pPr>
            <w:r w:rsidRPr="00DE7B59">
              <w:rPr>
                <w:lang w:eastAsia="en-US"/>
              </w:rPr>
              <w:t>1</w:t>
            </w:r>
          </w:p>
        </w:tc>
        <w:tc>
          <w:tcPr>
            <w:tcW w:w="850" w:type="dxa"/>
            <w:tcBorders>
              <w:top w:val="single" w:sz="4" w:space="0" w:color="auto"/>
              <w:left w:val="single" w:sz="4" w:space="0" w:color="auto"/>
              <w:bottom w:val="single" w:sz="4" w:space="0" w:color="auto"/>
            </w:tcBorders>
          </w:tcPr>
          <w:p w14:paraId="63C2F3AE" w14:textId="77777777" w:rsidR="004F4F70" w:rsidRPr="00DE7B59" w:rsidRDefault="004F4F70" w:rsidP="00131CE5">
            <w:pPr>
              <w:pStyle w:val="TAC"/>
              <w:rPr>
                <w:lang w:eastAsia="en-US"/>
              </w:rPr>
            </w:pPr>
            <w:r w:rsidRPr="00DE7B59">
              <w:rPr>
                <w:lang w:eastAsia="en-US"/>
              </w:rPr>
              <w:t>P</w:t>
            </w:r>
          </w:p>
        </w:tc>
      </w:tr>
      <w:tr w:rsidR="004F4F70" w:rsidRPr="00DE7B59" w14:paraId="31D96266" w14:textId="77777777" w:rsidTr="006D02DB">
        <w:tc>
          <w:tcPr>
            <w:tcW w:w="534" w:type="dxa"/>
            <w:tcBorders>
              <w:top w:val="single" w:sz="4" w:space="0" w:color="auto"/>
              <w:bottom w:val="single" w:sz="4" w:space="0" w:color="auto"/>
              <w:right w:val="single" w:sz="4" w:space="0" w:color="auto"/>
            </w:tcBorders>
          </w:tcPr>
          <w:p w14:paraId="4F067AD1" w14:textId="77777777" w:rsidR="004F4F70" w:rsidRPr="00DE7B59" w:rsidRDefault="004F4F70" w:rsidP="00131CE5">
            <w:pPr>
              <w:pStyle w:val="TAC"/>
              <w:rPr>
                <w:lang w:eastAsia="en-US"/>
              </w:rPr>
            </w:pPr>
            <w:r w:rsidRPr="00DE7B5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6A2729A" w14:textId="77777777" w:rsidR="004F4F70" w:rsidRPr="00DE7B59" w:rsidRDefault="004F4F70" w:rsidP="00131CE5">
            <w:pPr>
              <w:pStyle w:val="TAL"/>
              <w:rPr>
                <w:lang w:eastAsia="en-US"/>
              </w:rPr>
            </w:pPr>
            <w:r w:rsidRPr="00DE7B59">
              <w:rPr>
                <w:lang w:eastAsia="en-US"/>
              </w:rPr>
              <w:t xml:space="preserve">The SS sends an uplink grant of size </w:t>
            </w:r>
            <w:r w:rsidR="002F0F84" w:rsidRPr="00DE7B59">
              <w:rPr>
                <w:lang w:eastAsia="en-US"/>
              </w:rPr>
              <w:t>1</w:t>
            </w:r>
            <w:r w:rsidR="007763E4" w:rsidRPr="00DE7B59">
              <w:rPr>
                <w:lang w:eastAsia="en-US"/>
              </w:rPr>
              <w:t>52</w:t>
            </w:r>
            <w:r w:rsidR="002F0F84" w:rsidRPr="00DE7B59">
              <w:rPr>
                <w:lang w:eastAsia="en-US"/>
              </w:rPr>
              <w:t xml:space="preserve"> </w:t>
            </w:r>
            <w:r w:rsidRPr="00DE7B59">
              <w:rPr>
                <w:lang w:eastAsia="en-US"/>
              </w:rPr>
              <w:t>bits. (Note 3)</w:t>
            </w:r>
          </w:p>
        </w:tc>
        <w:tc>
          <w:tcPr>
            <w:tcW w:w="709" w:type="dxa"/>
            <w:tcBorders>
              <w:top w:val="single" w:sz="4" w:space="0" w:color="auto"/>
              <w:left w:val="single" w:sz="4" w:space="0" w:color="auto"/>
              <w:bottom w:val="single" w:sz="4" w:space="0" w:color="auto"/>
              <w:right w:val="single" w:sz="4" w:space="0" w:color="auto"/>
            </w:tcBorders>
          </w:tcPr>
          <w:p w14:paraId="61134D25"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C835E0E"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6BC2238"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4A797DBC" w14:textId="77777777" w:rsidR="004F4F70" w:rsidRPr="00DE7B59" w:rsidRDefault="004F4F70" w:rsidP="00131CE5">
            <w:pPr>
              <w:pStyle w:val="TAC"/>
              <w:rPr>
                <w:lang w:eastAsia="en-US"/>
              </w:rPr>
            </w:pPr>
            <w:r w:rsidRPr="00DE7B59">
              <w:rPr>
                <w:lang w:eastAsia="en-US"/>
              </w:rPr>
              <w:t>-</w:t>
            </w:r>
          </w:p>
        </w:tc>
      </w:tr>
      <w:tr w:rsidR="004F4F70" w:rsidRPr="00DE7B59" w14:paraId="64CA1AB7" w14:textId="77777777" w:rsidTr="006D02DB">
        <w:tc>
          <w:tcPr>
            <w:tcW w:w="534" w:type="dxa"/>
            <w:tcBorders>
              <w:top w:val="single" w:sz="4" w:space="0" w:color="auto"/>
              <w:bottom w:val="single" w:sz="4" w:space="0" w:color="auto"/>
              <w:right w:val="single" w:sz="4" w:space="0" w:color="auto"/>
            </w:tcBorders>
          </w:tcPr>
          <w:p w14:paraId="7BA0B95E" w14:textId="77777777" w:rsidR="004F4F70" w:rsidRPr="00DE7B59" w:rsidRDefault="004F4F70" w:rsidP="00131CE5">
            <w:pPr>
              <w:pStyle w:val="TAC"/>
              <w:rPr>
                <w:lang w:eastAsia="en-US"/>
              </w:rPr>
            </w:pPr>
            <w:r w:rsidRPr="00DE7B5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5FF454F1"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long truncated BSR indicating pending data</w:t>
            </w:r>
            <w:r w:rsidR="006D02DB" w:rsidRPr="00DE7B59">
              <w:t xml:space="preserve"> available </w:t>
            </w:r>
            <w:r w:rsidR="006D02DB" w:rsidRPr="00DE7B59">
              <w:rPr>
                <w:lang w:eastAsia="zh-CN"/>
              </w:rPr>
              <w:t>for</w:t>
            </w:r>
            <w:r w:rsidR="006D02DB" w:rsidRPr="00DE7B59">
              <w:t xml:space="preserve"> LCG</w:t>
            </w:r>
            <w:r w:rsidR="006D02DB" w:rsidRPr="00DE7B59">
              <w:rPr>
                <w:vertAlign w:val="subscript"/>
              </w:rPr>
              <w:t>1</w:t>
            </w:r>
            <w:r w:rsidR="006D02DB" w:rsidRPr="00DE7B59">
              <w:t xml:space="preserve"> and </w:t>
            </w:r>
            <w:bookmarkStart w:id="33" w:name="OLE_LINK67"/>
            <w:r w:rsidR="006D02DB" w:rsidRPr="00DE7B59">
              <w:t>LCG</w:t>
            </w:r>
            <w:r w:rsidR="006D02DB" w:rsidRPr="00DE7B59">
              <w:rPr>
                <w:vertAlign w:val="subscript"/>
              </w:rPr>
              <w:t>2</w:t>
            </w:r>
            <w:bookmarkEnd w:id="33"/>
            <w:r w:rsidRPr="00DE7B59">
              <w:rPr>
                <w:lang w:eastAsia="en-US"/>
              </w:rPr>
              <w:t xml:space="preserve"> </w:t>
            </w:r>
            <w:r w:rsidR="006D02DB" w:rsidRPr="00DE7B59">
              <w:t xml:space="preserve">and </w:t>
            </w:r>
            <w:r w:rsidRPr="00DE7B59">
              <w:rPr>
                <w:lang w:eastAsia="en-US"/>
              </w:rPr>
              <w:t>‘Buffer size’ field &gt; ‘0’ for logicalChannelGroup 1?</w:t>
            </w:r>
          </w:p>
        </w:tc>
        <w:tc>
          <w:tcPr>
            <w:tcW w:w="709" w:type="dxa"/>
            <w:tcBorders>
              <w:top w:val="single" w:sz="4" w:space="0" w:color="auto"/>
              <w:left w:val="single" w:sz="4" w:space="0" w:color="auto"/>
              <w:bottom w:val="single" w:sz="4" w:space="0" w:color="auto"/>
              <w:right w:val="single" w:sz="4" w:space="0" w:color="auto"/>
            </w:tcBorders>
          </w:tcPr>
          <w:p w14:paraId="3B6B7CE4"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5A2FA6A" w14:textId="77777777" w:rsidR="004F4F70" w:rsidRPr="00DE7B59" w:rsidRDefault="004F4F70" w:rsidP="00131CE5">
            <w:pPr>
              <w:pStyle w:val="TAL"/>
              <w:rPr>
                <w:lang w:eastAsia="en-US"/>
              </w:rPr>
            </w:pPr>
            <w:r w:rsidRPr="00DE7B59">
              <w:rPr>
                <w:lang w:eastAsia="en-US"/>
              </w:rPr>
              <w:t xml:space="preserve">MAC PDU (MAC sub PDU </w:t>
            </w:r>
            <w:r w:rsidR="006D02DB" w:rsidRPr="00DE7B59">
              <w:rPr>
                <w:lang w:eastAsia="zh-CN"/>
              </w:rPr>
              <w:t xml:space="preserve">header </w:t>
            </w:r>
            <w:r w:rsidRPr="00DE7B59">
              <w:rPr>
                <w:lang w:eastAsia="en-US"/>
              </w:rPr>
              <w:t>for</w:t>
            </w:r>
            <w:r w:rsidR="0017067A" w:rsidRPr="00DE7B59">
              <w:rPr>
                <w:lang w:eastAsia="en-US"/>
              </w:rPr>
              <w:t xml:space="preserve"> </w:t>
            </w:r>
            <w:r w:rsidRPr="00DE7B59">
              <w:rPr>
                <w:lang w:eastAsia="en-US"/>
              </w:rPr>
              <w:t>RLC PDU,</w:t>
            </w:r>
            <w:r w:rsidR="006D02DB" w:rsidRPr="00DE7B59">
              <w:t xml:space="preserve"> RLC PDU,</w:t>
            </w:r>
            <w:r w:rsidRPr="00DE7B59">
              <w:rPr>
                <w:lang w:eastAsia="en-US"/>
              </w:rPr>
              <w:t xml:space="preserve"> long truncated BSR header (LCID=’ 111100’),</w:t>
            </w:r>
            <w:r w:rsidR="0017067A" w:rsidRPr="00DE7B59">
              <w:rPr>
                <w:lang w:eastAsia="en-US"/>
              </w:rPr>
              <w:t xml:space="preserve"> </w:t>
            </w:r>
            <w:r w:rsidRPr="00DE7B59">
              <w:rPr>
                <w:lang w:eastAsia="en-US"/>
              </w:rPr>
              <w:t>long truncatedBSR(</w:t>
            </w:r>
            <w:r w:rsidR="006D02DB" w:rsidRPr="00DE7B59">
              <w:t xml:space="preserve"> LCG</w:t>
            </w:r>
            <w:r w:rsidR="006D02DB" w:rsidRPr="00DE7B59">
              <w:rPr>
                <w:vertAlign w:val="subscript"/>
              </w:rPr>
              <w:t>1</w:t>
            </w:r>
            <w:r w:rsidR="006D02DB" w:rsidRPr="00DE7B59">
              <w:t>=1, LCG</w:t>
            </w:r>
            <w:r w:rsidR="006D02DB" w:rsidRPr="00DE7B59">
              <w:rPr>
                <w:vertAlign w:val="subscript"/>
              </w:rPr>
              <w:t>2</w:t>
            </w:r>
            <w:r w:rsidR="006D02DB" w:rsidRPr="00DE7B59">
              <w:t>=1</w:t>
            </w:r>
            <w:r w:rsidRPr="00DE7B59">
              <w:rPr>
                <w:lang w:eastAsia="en-US"/>
              </w:rPr>
              <w:t>, Buffer size</w:t>
            </w:r>
            <w:r w:rsidR="006D02DB" w:rsidRPr="00DE7B59">
              <w:rPr>
                <w:lang w:eastAsia="en-US"/>
              </w:rPr>
              <w:t>1</w:t>
            </w:r>
            <w:r w:rsidRPr="00DE7B59">
              <w:rPr>
                <w:lang w:eastAsia="en-US"/>
              </w:rPr>
              <w:t>&gt;’0’))</w:t>
            </w:r>
          </w:p>
        </w:tc>
        <w:tc>
          <w:tcPr>
            <w:tcW w:w="567" w:type="dxa"/>
            <w:tcBorders>
              <w:top w:val="single" w:sz="4" w:space="0" w:color="auto"/>
              <w:left w:val="single" w:sz="4" w:space="0" w:color="auto"/>
              <w:bottom w:val="single" w:sz="4" w:space="0" w:color="auto"/>
              <w:right w:val="single" w:sz="4" w:space="0" w:color="auto"/>
            </w:tcBorders>
          </w:tcPr>
          <w:p w14:paraId="786D8833" w14:textId="77777777" w:rsidR="004F4F70" w:rsidRPr="00DE7B59" w:rsidRDefault="004F4F70" w:rsidP="00131CE5">
            <w:pPr>
              <w:pStyle w:val="TAC"/>
              <w:rPr>
                <w:lang w:eastAsia="en-US"/>
              </w:rPr>
            </w:pPr>
            <w:r w:rsidRPr="00DE7B59">
              <w:rPr>
                <w:lang w:eastAsia="en-US"/>
              </w:rPr>
              <w:t>2</w:t>
            </w:r>
          </w:p>
        </w:tc>
        <w:tc>
          <w:tcPr>
            <w:tcW w:w="850" w:type="dxa"/>
            <w:tcBorders>
              <w:top w:val="single" w:sz="4" w:space="0" w:color="auto"/>
              <w:left w:val="single" w:sz="4" w:space="0" w:color="auto"/>
              <w:bottom w:val="single" w:sz="4" w:space="0" w:color="auto"/>
            </w:tcBorders>
          </w:tcPr>
          <w:p w14:paraId="1D0F089C" w14:textId="77777777" w:rsidR="004F4F70" w:rsidRPr="00DE7B59" w:rsidRDefault="004F4F70" w:rsidP="00131CE5">
            <w:pPr>
              <w:pStyle w:val="TAC"/>
              <w:rPr>
                <w:lang w:eastAsia="en-US"/>
              </w:rPr>
            </w:pPr>
            <w:r w:rsidRPr="00DE7B59">
              <w:rPr>
                <w:lang w:eastAsia="en-US"/>
              </w:rPr>
              <w:t>P</w:t>
            </w:r>
          </w:p>
        </w:tc>
      </w:tr>
      <w:tr w:rsidR="004F4F70" w:rsidRPr="00DE7B59" w14:paraId="5868B5C8" w14:textId="77777777" w:rsidTr="006D02DB">
        <w:tc>
          <w:tcPr>
            <w:tcW w:w="534" w:type="dxa"/>
            <w:tcBorders>
              <w:top w:val="single" w:sz="4" w:space="0" w:color="auto"/>
              <w:bottom w:val="single" w:sz="4" w:space="0" w:color="auto"/>
              <w:right w:val="single" w:sz="4" w:space="0" w:color="auto"/>
            </w:tcBorders>
          </w:tcPr>
          <w:p w14:paraId="386FDAB6" w14:textId="77777777" w:rsidR="004F4F70" w:rsidRPr="00DE7B59" w:rsidRDefault="004F4F70" w:rsidP="00131CE5">
            <w:pPr>
              <w:pStyle w:val="TAC"/>
              <w:rPr>
                <w:lang w:eastAsia="en-US"/>
              </w:rPr>
            </w:pPr>
            <w:r w:rsidRPr="00DE7B5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626581A" w14:textId="77777777" w:rsidR="004F4F70" w:rsidRPr="00DE7B59" w:rsidRDefault="004F4F70" w:rsidP="00131CE5">
            <w:pPr>
              <w:pStyle w:val="TAL"/>
              <w:rPr>
                <w:lang w:eastAsia="en-US"/>
              </w:rPr>
            </w:pPr>
            <w:r w:rsidRPr="00DE7B59">
              <w:rPr>
                <w:lang w:eastAsia="en-US"/>
              </w:rPr>
              <w:t xml:space="preserve">The SS sends an uplink grant of size </w:t>
            </w:r>
            <w:r w:rsidR="002F0F84" w:rsidRPr="00DE7B59">
              <w:rPr>
                <w:lang w:eastAsia="en-US"/>
              </w:rPr>
              <w:t>1</w:t>
            </w:r>
            <w:r w:rsidR="007763E4" w:rsidRPr="00DE7B59">
              <w:rPr>
                <w:lang w:eastAsia="en-US"/>
              </w:rPr>
              <w:t>36</w:t>
            </w:r>
            <w:r w:rsidR="002F0F84" w:rsidRPr="00DE7B59">
              <w:rPr>
                <w:lang w:eastAsia="en-US"/>
              </w:rPr>
              <w:t xml:space="preserve"> </w:t>
            </w:r>
            <w:r w:rsidRPr="00DE7B59">
              <w:rPr>
                <w:lang w:eastAsia="en-US"/>
              </w:rPr>
              <w:t>bits</w:t>
            </w:r>
            <w:r w:rsidR="00710908" w:rsidRPr="00DE7B59">
              <w:rPr>
                <w:lang w:eastAsia="en-US"/>
              </w:rPr>
              <w:t>.</w:t>
            </w:r>
          </w:p>
          <w:p w14:paraId="780EAB11" w14:textId="77777777" w:rsidR="004F4F70" w:rsidRPr="00DE7B59" w:rsidRDefault="004F4F70" w:rsidP="00131CE5">
            <w:pPr>
              <w:pStyle w:val="TAL"/>
              <w:rPr>
                <w:lang w:eastAsia="en-US"/>
              </w:rPr>
            </w:pPr>
            <w:r w:rsidRPr="00DE7B59">
              <w:rPr>
                <w:lang w:eastAsia="en-US"/>
              </w:rPr>
              <w:t>(Note 4)</w:t>
            </w:r>
          </w:p>
        </w:tc>
        <w:tc>
          <w:tcPr>
            <w:tcW w:w="709" w:type="dxa"/>
            <w:tcBorders>
              <w:top w:val="single" w:sz="4" w:space="0" w:color="auto"/>
              <w:left w:val="single" w:sz="4" w:space="0" w:color="auto"/>
              <w:bottom w:val="single" w:sz="4" w:space="0" w:color="auto"/>
              <w:right w:val="single" w:sz="4" w:space="0" w:color="auto"/>
            </w:tcBorders>
          </w:tcPr>
          <w:p w14:paraId="65C5B245"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C54EE16"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13EA6D9"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2B939931" w14:textId="77777777" w:rsidR="004F4F70" w:rsidRPr="00DE7B59" w:rsidRDefault="004F4F70" w:rsidP="00131CE5">
            <w:pPr>
              <w:pStyle w:val="TAC"/>
              <w:rPr>
                <w:lang w:eastAsia="en-US"/>
              </w:rPr>
            </w:pPr>
            <w:r w:rsidRPr="00DE7B59">
              <w:rPr>
                <w:lang w:eastAsia="en-US"/>
              </w:rPr>
              <w:t>-</w:t>
            </w:r>
          </w:p>
        </w:tc>
      </w:tr>
      <w:tr w:rsidR="004F4F70" w:rsidRPr="00DE7B59" w14:paraId="699AECF1" w14:textId="77777777" w:rsidTr="006D02DB">
        <w:tc>
          <w:tcPr>
            <w:tcW w:w="534" w:type="dxa"/>
            <w:tcBorders>
              <w:top w:val="single" w:sz="4" w:space="0" w:color="auto"/>
              <w:bottom w:val="single" w:sz="4" w:space="0" w:color="auto"/>
              <w:right w:val="single" w:sz="4" w:space="0" w:color="auto"/>
            </w:tcBorders>
          </w:tcPr>
          <w:p w14:paraId="44129059" w14:textId="77777777" w:rsidR="004F4F70" w:rsidRPr="00DE7B59" w:rsidRDefault="004F4F70" w:rsidP="00131CE5">
            <w:pPr>
              <w:pStyle w:val="TAC"/>
              <w:rPr>
                <w:lang w:eastAsia="en-US"/>
              </w:rPr>
            </w:pPr>
            <w:r w:rsidRPr="00DE7B5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738863E"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with a Short BSR indicating pending data (‘Buffer size’ field &gt; ‘0’) for logicalChannelGroup 2 (‘LCG ID’ field =’10’)?</w:t>
            </w:r>
          </w:p>
        </w:tc>
        <w:tc>
          <w:tcPr>
            <w:tcW w:w="709" w:type="dxa"/>
            <w:tcBorders>
              <w:top w:val="single" w:sz="4" w:space="0" w:color="auto"/>
              <w:left w:val="single" w:sz="4" w:space="0" w:color="auto"/>
              <w:bottom w:val="single" w:sz="4" w:space="0" w:color="auto"/>
              <w:right w:val="single" w:sz="4" w:space="0" w:color="auto"/>
            </w:tcBorders>
          </w:tcPr>
          <w:p w14:paraId="6E82BF2E"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8ED2C91" w14:textId="77777777" w:rsidR="004F4F70" w:rsidRPr="00DE7B59" w:rsidRDefault="004F4F70" w:rsidP="00131CE5">
            <w:pPr>
              <w:pStyle w:val="TAL"/>
              <w:rPr>
                <w:lang w:eastAsia="en-US"/>
              </w:rPr>
            </w:pPr>
            <w:r w:rsidRPr="00DE7B59">
              <w:rPr>
                <w:lang w:eastAsia="en-US"/>
              </w:rPr>
              <w:t>MAC PDU (</w:t>
            </w:r>
            <w:r w:rsidR="006D02DB" w:rsidRPr="00DE7B59">
              <w:t xml:space="preserve">MAC sub PDU </w:t>
            </w:r>
            <w:r w:rsidR="006D02DB" w:rsidRPr="00DE7B59">
              <w:rPr>
                <w:lang w:eastAsia="zh-CN"/>
              </w:rPr>
              <w:t xml:space="preserve">header </w:t>
            </w:r>
            <w:r w:rsidR="006D02DB" w:rsidRPr="00DE7B59">
              <w:t>for RLC PDU,</w:t>
            </w:r>
            <w:r w:rsidR="006D02DB" w:rsidRPr="00DE7B59">
              <w:rPr>
                <w:lang w:eastAsia="zh-CN"/>
              </w:rPr>
              <w:t xml:space="preserve"> </w:t>
            </w:r>
            <w:r w:rsidR="006D02DB" w:rsidRPr="00DE7B59">
              <w:t xml:space="preserve">RLC PDU, </w:t>
            </w:r>
            <w:r w:rsidRPr="00DE7B59">
              <w:rPr>
                <w:lang w:eastAsia="en-US"/>
              </w:rPr>
              <w:t>Short BSR header(LCID=’11101’), Short BSR(LCG ID =’10’,Buffer size&gt;’0’))</w:t>
            </w:r>
          </w:p>
        </w:tc>
        <w:tc>
          <w:tcPr>
            <w:tcW w:w="567" w:type="dxa"/>
            <w:tcBorders>
              <w:top w:val="single" w:sz="4" w:space="0" w:color="auto"/>
              <w:left w:val="single" w:sz="4" w:space="0" w:color="auto"/>
              <w:bottom w:val="single" w:sz="4" w:space="0" w:color="auto"/>
              <w:right w:val="single" w:sz="4" w:space="0" w:color="auto"/>
            </w:tcBorders>
          </w:tcPr>
          <w:p w14:paraId="2DD37D09" w14:textId="77777777" w:rsidR="004F4F70" w:rsidRPr="00DE7B59" w:rsidRDefault="004F4F70" w:rsidP="00131CE5">
            <w:pPr>
              <w:pStyle w:val="TAC"/>
              <w:rPr>
                <w:lang w:eastAsia="en-US"/>
              </w:rPr>
            </w:pPr>
            <w:r w:rsidRPr="00DE7B59">
              <w:rPr>
                <w:lang w:eastAsia="en-US"/>
              </w:rPr>
              <w:t>3</w:t>
            </w:r>
          </w:p>
        </w:tc>
        <w:tc>
          <w:tcPr>
            <w:tcW w:w="850" w:type="dxa"/>
            <w:tcBorders>
              <w:top w:val="single" w:sz="4" w:space="0" w:color="auto"/>
              <w:left w:val="single" w:sz="4" w:space="0" w:color="auto"/>
              <w:bottom w:val="single" w:sz="4" w:space="0" w:color="auto"/>
            </w:tcBorders>
          </w:tcPr>
          <w:p w14:paraId="25708B40" w14:textId="77777777" w:rsidR="004F4F70" w:rsidRPr="00DE7B59" w:rsidRDefault="004F4F70" w:rsidP="00131CE5">
            <w:pPr>
              <w:pStyle w:val="TAC"/>
              <w:rPr>
                <w:lang w:eastAsia="en-US"/>
              </w:rPr>
            </w:pPr>
            <w:r w:rsidRPr="00DE7B59">
              <w:rPr>
                <w:lang w:eastAsia="en-US"/>
              </w:rPr>
              <w:t>P</w:t>
            </w:r>
          </w:p>
        </w:tc>
      </w:tr>
      <w:tr w:rsidR="006D02DB" w:rsidRPr="00DE7B59" w14:paraId="444B70E4"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7780B975" w14:textId="77777777" w:rsidR="006D02DB" w:rsidRPr="00DE7B59" w:rsidRDefault="006D02DB" w:rsidP="002F46B4">
            <w:pPr>
              <w:pStyle w:val="TAC"/>
            </w:pPr>
            <w:r w:rsidRPr="00DE7B59">
              <w:t>12A</w:t>
            </w:r>
          </w:p>
        </w:tc>
        <w:tc>
          <w:tcPr>
            <w:tcW w:w="3969" w:type="dxa"/>
            <w:tcBorders>
              <w:top w:val="single" w:sz="4" w:space="0" w:color="auto"/>
              <w:left w:val="single" w:sz="4" w:space="0" w:color="auto"/>
              <w:bottom w:val="single" w:sz="4" w:space="0" w:color="auto"/>
              <w:right w:val="single" w:sz="4" w:space="0" w:color="auto"/>
            </w:tcBorders>
          </w:tcPr>
          <w:p w14:paraId="2057AA87" w14:textId="77777777" w:rsidR="006D02DB" w:rsidRPr="00DE7B59" w:rsidRDefault="006D02DB" w:rsidP="002F46B4">
            <w:pPr>
              <w:pStyle w:val="TAL"/>
            </w:pPr>
            <w:r w:rsidRPr="00DE7B59">
              <w:t>SS transmits an RLC STATUS PDU to acknowledge correctly received data (LCID=</w:t>
            </w:r>
            <w:r w:rsidR="00442AD9" w:rsidRPr="00DE7B59">
              <w:t>LCH5</w:t>
            </w:r>
            <w:r w:rsidRPr="00DE7B59">
              <w:t>)</w:t>
            </w:r>
          </w:p>
        </w:tc>
        <w:tc>
          <w:tcPr>
            <w:tcW w:w="709" w:type="dxa"/>
            <w:tcBorders>
              <w:top w:val="single" w:sz="4" w:space="0" w:color="auto"/>
              <w:left w:val="single" w:sz="4" w:space="0" w:color="auto"/>
              <w:bottom w:val="single" w:sz="4" w:space="0" w:color="auto"/>
              <w:right w:val="single" w:sz="4" w:space="0" w:color="auto"/>
            </w:tcBorders>
          </w:tcPr>
          <w:p w14:paraId="5E35BB9B" w14:textId="77777777" w:rsidR="006D02DB" w:rsidRPr="00DE7B59" w:rsidRDefault="006D02DB" w:rsidP="002F46B4">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4E6B1CD9" w14:textId="77777777" w:rsidR="006D02DB" w:rsidRPr="00DE7B59" w:rsidRDefault="006D02DB" w:rsidP="002F46B4">
            <w:pPr>
              <w:pStyle w:val="TAL"/>
            </w:pPr>
            <w:r w:rsidRPr="00DE7B59">
              <w:t>RLC STATUS PDU (ACK_SN=3)</w:t>
            </w:r>
          </w:p>
        </w:tc>
        <w:tc>
          <w:tcPr>
            <w:tcW w:w="567" w:type="dxa"/>
            <w:tcBorders>
              <w:top w:val="single" w:sz="4" w:space="0" w:color="auto"/>
              <w:left w:val="single" w:sz="4" w:space="0" w:color="auto"/>
              <w:bottom w:val="single" w:sz="4" w:space="0" w:color="auto"/>
              <w:right w:val="single" w:sz="4" w:space="0" w:color="auto"/>
            </w:tcBorders>
          </w:tcPr>
          <w:p w14:paraId="7E3E8E1D" w14:textId="77777777" w:rsidR="006D02DB" w:rsidRPr="00DE7B59" w:rsidRDefault="006D02DB" w:rsidP="002F46B4">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40DEF435" w14:textId="77777777" w:rsidR="006D02DB" w:rsidRPr="00DE7B59" w:rsidRDefault="006D02DB" w:rsidP="002F46B4">
            <w:pPr>
              <w:pStyle w:val="TAC"/>
            </w:pPr>
            <w:r w:rsidRPr="00DE7B59">
              <w:t>-</w:t>
            </w:r>
          </w:p>
        </w:tc>
      </w:tr>
      <w:tr w:rsidR="004F4F70" w:rsidRPr="00DE7B59" w14:paraId="28E0E888" w14:textId="77777777" w:rsidTr="006D02DB">
        <w:tc>
          <w:tcPr>
            <w:tcW w:w="534" w:type="dxa"/>
            <w:tcBorders>
              <w:top w:val="single" w:sz="4" w:space="0" w:color="auto"/>
              <w:bottom w:val="single" w:sz="4" w:space="0" w:color="auto"/>
              <w:right w:val="single" w:sz="4" w:space="0" w:color="auto"/>
            </w:tcBorders>
          </w:tcPr>
          <w:p w14:paraId="1D36BA4A" w14:textId="77777777" w:rsidR="004F4F70" w:rsidRPr="00DE7B59" w:rsidRDefault="004F4F70" w:rsidP="00131CE5">
            <w:pPr>
              <w:pStyle w:val="TAC"/>
              <w:rPr>
                <w:lang w:eastAsia="en-US"/>
              </w:rPr>
            </w:pPr>
            <w:r w:rsidRPr="00DE7B59">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57956C18" w14:textId="77777777" w:rsidR="004F4F70" w:rsidRPr="00DE7B59" w:rsidRDefault="004F4F70" w:rsidP="00131CE5">
            <w:pPr>
              <w:pStyle w:val="TAL"/>
              <w:rPr>
                <w:lang w:eastAsia="en-US"/>
              </w:rPr>
            </w:pPr>
            <w:r w:rsidRPr="00DE7B59">
              <w:rPr>
                <w:lang w:eastAsia="en-US"/>
              </w:rPr>
              <w:t xml:space="preserve"> The SS sends an uplink grant of size </w:t>
            </w:r>
            <w:r w:rsidR="002F0F84" w:rsidRPr="00DE7B59">
              <w:rPr>
                <w:lang w:eastAsia="en-US"/>
              </w:rPr>
              <w:t xml:space="preserve">160 </w:t>
            </w:r>
            <w:r w:rsidRPr="00DE7B59">
              <w:rPr>
                <w:lang w:eastAsia="en-US"/>
              </w:rPr>
              <w:t>bits. (Note 5)</w:t>
            </w:r>
          </w:p>
        </w:tc>
        <w:tc>
          <w:tcPr>
            <w:tcW w:w="709" w:type="dxa"/>
            <w:tcBorders>
              <w:top w:val="single" w:sz="4" w:space="0" w:color="auto"/>
              <w:left w:val="single" w:sz="4" w:space="0" w:color="auto"/>
              <w:bottom w:val="single" w:sz="4" w:space="0" w:color="auto"/>
              <w:right w:val="single" w:sz="4" w:space="0" w:color="auto"/>
            </w:tcBorders>
          </w:tcPr>
          <w:p w14:paraId="1A60ABF0"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9B0DA27"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60ADB3FA"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02DE654D" w14:textId="77777777" w:rsidR="004F4F70" w:rsidRPr="00DE7B59" w:rsidRDefault="004F4F70" w:rsidP="00131CE5">
            <w:pPr>
              <w:pStyle w:val="TAC"/>
              <w:rPr>
                <w:lang w:eastAsia="en-US"/>
              </w:rPr>
            </w:pPr>
            <w:r w:rsidRPr="00DE7B59">
              <w:rPr>
                <w:lang w:eastAsia="en-US"/>
              </w:rPr>
              <w:t>-</w:t>
            </w:r>
          </w:p>
        </w:tc>
      </w:tr>
      <w:tr w:rsidR="004F4F70" w:rsidRPr="00DE7B59" w14:paraId="6B453031" w14:textId="77777777" w:rsidTr="006D02DB">
        <w:tc>
          <w:tcPr>
            <w:tcW w:w="534" w:type="dxa"/>
          </w:tcPr>
          <w:p w14:paraId="57456DAB" w14:textId="77777777" w:rsidR="004F4F70" w:rsidRPr="00DE7B59" w:rsidRDefault="004F4F70" w:rsidP="00131CE5">
            <w:pPr>
              <w:pStyle w:val="TAC"/>
              <w:rPr>
                <w:lang w:eastAsia="en-US"/>
              </w:rPr>
            </w:pPr>
            <w:r w:rsidRPr="00DE7B59">
              <w:rPr>
                <w:lang w:eastAsia="en-US"/>
              </w:rPr>
              <w:t>14</w:t>
            </w:r>
          </w:p>
        </w:tc>
        <w:tc>
          <w:tcPr>
            <w:tcW w:w="3969" w:type="dxa"/>
          </w:tcPr>
          <w:p w14:paraId="1D8D15CF" w14:textId="77777777" w:rsidR="004F4F70" w:rsidRPr="00DE7B59" w:rsidRDefault="004F4F70" w:rsidP="00131CE5">
            <w:pPr>
              <w:pStyle w:val="TAL"/>
              <w:rPr>
                <w:lang w:eastAsia="en-US"/>
              </w:rPr>
            </w:pPr>
            <w:r w:rsidRPr="00DE7B59">
              <w:rPr>
                <w:lang w:eastAsia="en-US"/>
              </w:rPr>
              <w:t>Check: Does UE transmit a MAC PDU containing a RLC SDU and a Long</w:t>
            </w:r>
            <w:r w:rsidRPr="00DE7B59">
              <w:rPr>
                <w:lang w:eastAsia="zh-CN"/>
              </w:rPr>
              <w:t xml:space="preserve"> BSR</w:t>
            </w:r>
            <w:r w:rsidRPr="00DE7B59">
              <w:rPr>
                <w:lang w:eastAsia="en-US"/>
              </w:rPr>
              <w:t>?</w:t>
            </w:r>
          </w:p>
        </w:tc>
        <w:tc>
          <w:tcPr>
            <w:tcW w:w="709" w:type="dxa"/>
          </w:tcPr>
          <w:p w14:paraId="488A7420" w14:textId="77777777" w:rsidR="004F4F70" w:rsidRPr="00DE7B59" w:rsidRDefault="004F4F70" w:rsidP="00131CE5">
            <w:pPr>
              <w:pStyle w:val="TAC"/>
              <w:rPr>
                <w:lang w:eastAsia="en-US"/>
              </w:rPr>
            </w:pPr>
            <w:r w:rsidRPr="00DE7B59">
              <w:rPr>
                <w:lang w:eastAsia="en-US"/>
              </w:rPr>
              <w:t>--&gt;</w:t>
            </w:r>
          </w:p>
        </w:tc>
        <w:tc>
          <w:tcPr>
            <w:tcW w:w="2977" w:type="dxa"/>
          </w:tcPr>
          <w:p w14:paraId="0295C5DF" w14:textId="77777777" w:rsidR="004F4F70" w:rsidRPr="00DE7B59" w:rsidRDefault="004F4F70" w:rsidP="00131CE5">
            <w:pPr>
              <w:pStyle w:val="TAL"/>
              <w:rPr>
                <w:lang w:eastAsia="en-US"/>
              </w:rPr>
            </w:pPr>
            <w:r w:rsidRPr="00DE7B59">
              <w:rPr>
                <w:lang w:eastAsia="en-US"/>
              </w:rPr>
              <w:t>MAC PDU (</w:t>
            </w:r>
            <w:r w:rsidR="006D02DB" w:rsidRPr="00DE7B59">
              <w:t xml:space="preserve">MAC sub PDU </w:t>
            </w:r>
            <w:r w:rsidR="006D02DB" w:rsidRPr="00DE7B59">
              <w:rPr>
                <w:lang w:eastAsia="zh-CN"/>
              </w:rPr>
              <w:t xml:space="preserve">header </w:t>
            </w:r>
            <w:r w:rsidR="006D02DB" w:rsidRPr="00DE7B59">
              <w:t xml:space="preserve">for RLC PDU, RLC PDU, </w:t>
            </w:r>
            <w:r w:rsidRPr="00DE7B59">
              <w:rPr>
                <w:lang w:eastAsia="en-US"/>
              </w:rPr>
              <w:t>Long BSR header (LCID=’11110’), Long BSR))</w:t>
            </w:r>
          </w:p>
        </w:tc>
        <w:tc>
          <w:tcPr>
            <w:tcW w:w="567" w:type="dxa"/>
          </w:tcPr>
          <w:p w14:paraId="46D4B21C" w14:textId="77777777" w:rsidR="004F4F70" w:rsidRPr="00DE7B59" w:rsidRDefault="004F4F70" w:rsidP="00131CE5">
            <w:pPr>
              <w:pStyle w:val="TAC"/>
              <w:rPr>
                <w:lang w:eastAsia="en-US"/>
              </w:rPr>
            </w:pPr>
            <w:r w:rsidRPr="00DE7B59">
              <w:rPr>
                <w:lang w:eastAsia="en-US"/>
              </w:rPr>
              <w:t>4</w:t>
            </w:r>
          </w:p>
        </w:tc>
        <w:tc>
          <w:tcPr>
            <w:tcW w:w="850" w:type="dxa"/>
          </w:tcPr>
          <w:p w14:paraId="68C1BB8E" w14:textId="77777777" w:rsidR="004F4F70" w:rsidRPr="00DE7B59" w:rsidRDefault="004F4F70" w:rsidP="00131CE5">
            <w:pPr>
              <w:pStyle w:val="TAC"/>
              <w:rPr>
                <w:lang w:eastAsia="en-US"/>
              </w:rPr>
            </w:pPr>
            <w:r w:rsidRPr="00DE7B59">
              <w:rPr>
                <w:lang w:eastAsia="en-US"/>
              </w:rPr>
              <w:t>P</w:t>
            </w:r>
          </w:p>
        </w:tc>
      </w:tr>
      <w:tr w:rsidR="006D02DB" w:rsidRPr="00DE7B59" w14:paraId="73358072"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856C06F" w14:textId="77777777" w:rsidR="006D02DB" w:rsidRPr="00DE7B59" w:rsidRDefault="006D02DB" w:rsidP="002F46B4">
            <w:pPr>
              <w:pStyle w:val="TAC"/>
            </w:pPr>
            <w:r w:rsidRPr="00DE7B59">
              <w:t>15</w:t>
            </w:r>
          </w:p>
        </w:tc>
        <w:tc>
          <w:tcPr>
            <w:tcW w:w="3969" w:type="dxa"/>
            <w:tcBorders>
              <w:top w:val="single" w:sz="4" w:space="0" w:color="auto"/>
              <w:left w:val="single" w:sz="4" w:space="0" w:color="auto"/>
              <w:bottom w:val="single" w:sz="4" w:space="0" w:color="auto"/>
              <w:right w:val="single" w:sz="4" w:space="0" w:color="auto"/>
            </w:tcBorders>
          </w:tcPr>
          <w:p w14:paraId="13214D40" w14:textId="77777777" w:rsidR="006D02DB" w:rsidRPr="00DE7B59" w:rsidRDefault="006D02DB" w:rsidP="002F46B4">
            <w:pPr>
              <w:pStyle w:val="TAL"/>
            </w:pPr>
            <w:r w:rsidRPr="00DE7B59">
              <w:t>SS transmits an RLC STATUS PDU to acknowledge correctly received data (LCID=</w:t>
            </w:r>
            <w:r w:rsidR="00442AD9" w:rsidRPr="00DE7B59">
              <w:t>LCH4</w:t>
            </w:r>
            <w:r w:rsidRPr="00DE7B59">
              <w:t>)</w:t>
            </w:r>
          </w:p>
        </w:tc>
        <w:tc>
          <w:tcPr>
            <w:tcW w:w="709" w:type="dxa"/>
            <w:tcBorders>
              <w:top w:val="single" w:sz="4" w:space="0" w:color="auto"/>
              <w:left w:val="single" w:sz="4" w:space="0" w:color="auto"/>
              <w:bottom w:val="single" w:sz="4" w:space="0" w:color="auto"/>
              <w:right w:val="single" w:sz="4" w:space="0" w:color="auto"/>
            </w:tcBorders>
          </w:tcPr>
          <w:p w14:paraId="7F9D4B71" w14:textId="77777777" w:rsidR="006D02DB" w:rsidRPr="00DE7B59" w:rsidRDefault="006D02DB" w:rsidP="002F46B4">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0641AEC" w14:textId="77777777" w:rsidR="006D02DB" w:rsidRPr="00DE7B59" w:rsidRDefault="006D02DB" w:rsidP="002F46B4">
            <w:pPr>
              <w:pStyle w:val="TAL"/>
            </w:pPr>
            <w:r w:rsidRPr="00DE7B59">
              <w:t>RLC STATUS PDU (ACK_SN=1)</w:t>
            </w:r>
          </w:p>
        </w:tc>
        <w:tc>
          <w:tcPr>
            <w:tcW w:w="567" w:type="dxa"/>
            <w:tcBorders>
              <w:top w:val="single" w:sz="4" w:space="0" w:color="auto"/>
              <w:left w:val="single" w:sz="4" w:space="0" w:color="auto"/>
              <w:bottom w:val="single" w:sz="4" w:space="0" w:color="auto"/>
              <w:right w:val="single" w:sz="4" w:space="0" w:color="auto"/>
            </w:tcBorders>
          </w:tcPr>
          <w:p w14:paraId="2B69A6BA" w14:textId="77777777" w:rsidR="006D02DB" w:rsidRPr="00DE7B59" w:rsidRDefault="006D02DB" w:rsidP="002F46B4">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0F2E02FE" w14:textId="77777777" w:rsidR="006D02DB" w:rsidRPr="00DE7B59" w:rsidRDefault="006D02DB" w:rsidP="002F46B4">
            <w:pPr>
              <w:pStyle w:val="TAC"/>
            </w:pPr>
            <w:r w:rsidRPr="00DE7B59">
              <w:t>-</w:t>
            </w:r>
          </w:p>
        </w:tc>
      </w:tr>
      <w:tr w:rsidR="004F4F70" w:rsidRPr="00DE7B59" w14:paraId="1327E42B" w14:textId="77777777" w:rsidTr="006D02DB">
        <w:tc>
          <w:tcPr>
            <w:tcW w:w="9606" w:type="dxa"/>
            <w:gridSpan w:val="6"/>
            <w:shd w:val="clear" w:color="auto" w:fill="auto"/>
          </w:tcPr>
          <w:p w14:paraId="668D7BC4" w14:textId="77777777" w:rsidR="004F4F70" w:rsidRPr="00DE7B59" w:rsidRDefault="004F4F70" w:rsidP="00131CE5">
            <w:pPr>
              <w:pStyle w:val="TAN"/>
              <w:rPr>
                <w:lang w:eastAsia="en-US"/>
              </w:rPr>
            </w:pPr>
            <w:r w:rsidRPr="00DE7B59">
              <w:rPr>
                <w:lang w:eastAsia="en-US"/>
              </w:rPr>
              <w:t>Note 1:</w:t>
            </w:r>
            <w:r w:rsidRPr="00DE7B59">
              <w:rPr>
                <w:lang w:eastAsia="en-US"/>
              </w:rPr>
              <w:tab/>
            </w:r>
            <w:r w:rsidR="00244D62" w:rsidRPr="00DE7B59">
              <w:rPr>
                <w:lang w:eastAsia="en-US"/>
              </w:rPr>
              <w:t xml:space="preserve">40 </w:t>
            </w:r>
            <w:r w:rsidRPr="00DE7B59">
              <w:rPr>
                <w:lang w:eastAsia="en-US"/>
              </w:rPr>
              <w:t xml:space="preserve">bits </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 xml:space="preserve">as per 38.523-3[3] annex B) </w:t>
            </w:r>
            <w:r w:rsidRPr="00DE7B59">
              <w:rPr>
                <w:lang w:eastAsia="en-US"/>
              </w:rPr>
              <w:t xml:space="preserve">enables UE to transmit a MAC PDU with a MAC BSR header (1 byte) and a Short BSR (1 byte) or </w:t>
            </w:r>
            <w:r w:rsidR="00244D62" w:rsidRPr="00DE7B59">
              <w:rPr>
                <w:lang w:eastAsia="en-US"/>
              </w:rPr>
              <w:t>a MAC BSR header (2 byte</w:t>
            </w:r>
            <w:r w:rsidR="006D02DB" w:rsidRPr="00DE7B59">
              <w:rPr>
                <w:lang w:eastAsia="en-US"/>
              </w:rPr>
              <w:t>s</w:t>
            </w:r>
            <w:r w:rsidR="00244D62" w:rsidRPr="00DE7B59">
              <w:rPr>
                <w:lang w:eastAsia="en-US"/>
              </w:rPr>
              <w:t xml:space="preserve">) </w:t>
            </w:r>
            <w:r w:rsidRPr="00DE7B59">
              <w:rPr>
                <w:lang w:eastAsia="en-US"/>
              </w:rPr>
              <w:t>a Long BSR (3 byte</w:t>
            </w:r>
            <w:r w:rsidR="006D02DB" w:rsidRPr="00DE7B59">
              <w:rPr>
                <w:lang w:eastAsia="en-US"/>
              </w:rPr>
              <w:t>s</w:t>
            </w:r>
            <w:r w:rsidRPr="00DE7B59">
              <w:rPr>
                <w:lang w:eastAsia="en-US"/>
              </w:rPr>
              <w:t xml:space="preserve"> when 2 LCG configured).</w:t>
            </w:r>
          </w:p>
          <w:p w14:paraId="5CD1ECD6" w14:textId="77777777" w:rsidR="004F4F70" w:rsidRPr="00DE7B59" w:rsidRDefault="004F4F70" w:rsidP="00131CE5">
            <w:pPr>
              <w:pStyle w:val="TAN"/>
              <w:rPr>
                <w:lang w:eastAsia="en-US"/>
              </w:rPr>
            </w:pPr>
            <w:r w:rsidRPr="00DE7B59">
              <w:rPr>
                <w:lang w:eastAsia="en-US"/>
              </w:rPr>
              <w:t>Note 2:</w:t>
            </w:r>
            <w:r w:rsidRPr="00DE7B59">
              <w:rPr>
                <w:lang w:eastAsia="en-US"/>
              </w:rPr>
              <w:tab/>
              <w:t>UE triggers a truncated Short BSR of type "Padding BSR" to report buffer status for one LCG for that TTI.</w:t>
            </w:r>
            <w:r w:rsidR="0017067A" w:rsidRPr="00DE7B59">
              <w:rPr>
                <w:lang w:eastAsia="en-US"/>
              </w:rPr>
              <w:t xml:space="preserve"> </w:t>
            </w:r>
            <w:r w:rsidRPr="00DE7B59">
              <w:rPr>
                <w:lang w:eastAsia="en-US"/>
              </w:rPr>
              <w:t xml:space="preserve"> (2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+ 1 Byte Short truncated BSR sub header + </w:t>
            </w:r>
            <w:r w:rsidR="006D02DB" w:rsidRPr="00DE7B59">
              <w:rPr>
                <w:lang w:eastAsia="en-US"/>
              </w:rPr>
              <w:t>1</w:t>
            </w:r>
            <w:r w:rsidR="002F0F84" w:rsidRPr="00DE7B59">
              <w:rPr>
                <w:lang w:eastAsia="en-US"/>
              </w:rPr>
              <w:t xml:space="preserve"> </w:t>
            </w:r>
            <w:r w:rsidRPr="00DE7B59">
              <w:rPr>
                <w:lang w:eastAsia="en-US"/>
              </w:rPr>
              <w:t xml:space="preserve">Byte </w:t>
            </w:r>
            <w:r w:rsidR="006D02DB" w:rsidRPr="00DE7B59">
              <w:t>Short</w:t>
            </w:r>
            <w:r w:rsidR="002F0F84" w:rsidRPr="00DE7B59">
              <w:rPr>
                <w:lang w:eastAsia="en-US"/>
              </w:rPr>
              <w:t xml:space="preserve"> </w:t>
            </w:r>
            <w:r w:rsidRPr="00DE7B59">
              <w:rPr>
                <w:lang w:eastAsia="en-US"/>
              </w:rPr>
              <w:t>truncated BSR</w:t>
            </w:r>
            <w:r w:rsidR="006D02DB" w:rsidRPr="00DE7B59">
              <w:t xml:space="preserve"> = 1</w:t>
            </w:r>
            <w:r w:rsidR="007763E4" w:rsidRPr="00DE7B59">
              <w:t>7</w:t>
            </w:r>
            <w:r w:rsidR="006D02DB" w:rsidRPr="00DE7B59">
              <w:t xml:space="preserve"> bytes</w:t>
            </w:r>
            <w:r w:rsidRPr="00DE7B59">
              <w:rPr>
                <w:lang w:eastAsia="en-US"/>
              </w:rPr>
              <w:t>)</w:t>
            </w:r>
          </w:p>
          <w:p w14:paraId="7C77B763" w14:textId="77777777" w:rsidR="004F4F70" w:rsidRPr="00DE7B59" w:rsidRDefault="004F4F70" w:rsidP="00131CE5">
            <w:pPr>
              <w:pStyle w:val="TAN"/>
              <w:rPr>
                <w:lang w:eastAsia="en-US"/>
              </w:rPr>
            </w:pPr>
            <w:r w:rsidRPr="00DE7B59">
              <w:rPr>
                <w:lang w:eastAsia="en-US"/>
              </w:rPr>
              <w:t>Note 3:</w:t>
            </w:r>
            <w:r w:rsidRPr="00DE7B59">
              <w:rPr>
                <w:lang w:eastAsia="en-US"/>
              </w:rPr>
              <w:tab/>
              <w:t>UE triggers a truncated Long BSR of type "Padding BSR" to report buffer status for one LCG for that TTI.</w:t>
            </w:r>
            <w:r w:rsidR="00B93BD7" w:rsidRPr="00DE7B59">
              <w:rPr>
                <w:lang w:eastAsia="en-US"/>
              </w:rPr>
              <w:t xml:space="preserve"> </w:t>
            </w:r>
            <w:r w:rsidRPr="00DE7B59">
              <w:rPr>
                <w:lang w:eastAsia="en-US"/>
              </w:rPr>
              <w:t>(2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w:t>
            </w:r>
            <w:r w:rsidR="006D02DB" w:rsidRPr="00DE7B59">
              <w:rPr>
                <w:lang w:eastAsia="en-US"/>
              </w:rPr>
              <w:t>2</w:t>
            </w:r>
            <w:r w:rsidRPr="00DE7B59">
              <w:rPr>
                <w:lang w:eastAsia="en-US"/>
              </w:rPr>
              <w:t xml:space="preserve"> Byte</w:t>
            </w:r>
            <w:r w:rsidR="006D02DB" w:rsidRPr="00DE7B59">
              <w:rPr>
                <w:lang w:eastAsia="en-US"/>
              </w:rPr>
              <w:t>s</w:t>
            </w:r>
            <w:r w:rsidRPr="00DE7B59">
              <w:rPr>
                <w:lang w:eastAsia="en-US"/>
              </w:rPr>
              <w:t xml:space="preserve"> </w:t>
            </w:r>
            <w:r w:rsidR="006D02DB" w:rsidRPr="00DE7B59">
              <w:rPr>
                <w:lang w:eastAsia="en-US"/>
              </w:rPr>
              <w:t>Long</w:t>
            </w:r>
            <w:r w:rsidRPr="00DE7B59">
              <w:rPr>
                <w:lang w:eastAsia="en-US"/>
              </w:rPr>
              <w:t xml:space="preserve"> truncated BSR sub header + 2 Byte</w:t>
            </w:r>
            <w:r w:rsidR="006D02DB" w:rsidRPr="00DE7B59">
              <w:rPr>
                <w:lang w:eastAsia="en-US"/>
              </w:rPr>
              <w:t>s</w:t>
            </w:r>
            <w:r w:rsidRPr="00DE7B59">
              <w:rPr>
                <w:lang w:eastAsia="en-US"/>
              </w:rPr>
              <w:t xml:space="preserve"> </w:t>
            </w:r>
            <w:r w:rsidR="006D02DB" w:rsidRPr="00DE7B59">
              <w:rPr>
                <w:lang w:eastAsia="en-US"/>
              </w:rPr>
              <w:t>L</w:t>
            </w:r>
            <w:r w:rsidRPr="00DE7B59">
              <w:rPr>
                <w:lang w:eastAsia="en-US"/>
              </w:rPr>
              <w:t>ong truncated BSR</w:t>
            </w:r>
            <w:r w:rsidR="006D02DB" w:rsidRPr="00DE7B59">
              <w:t xml:space="preserve"> = 1</w:t>
            </w:r>
            <w:r w:rsidR="007763E4" w:rsidRPr="00DE7B59">
              <w:t>9</w:t>
            </w:r>
            <w:r w:rsidR="006D02DB" w:rsidRPr="00DE7B59">
              <w:t xml:space="preserve"> bytes</w:t>
            </w:r>
            <w:r w:rsidRPr="00DE7B59">
              <w:rPr>
                <w:lang w:eastAsia="en-US"/>
              </w:rPr>
              <w:t>)</w:t>
            </w:r>
          </w:p>
          <w:p w14:paraId="17C35584" w14:textId="77777777" w:rsidR="004F4F70" w:rsidRPr="00DE7B59" w:rsidRDefault="004F4F70" w:rsidP="00131CE5">
            <w:pPr>
              <w:pStyle w:val="TAN"/>
              <w:rPr>
                <w:lang w:eastAsia="en-US"/>
              </w:rPr>
            </w:pPr>
            <w:r w:rsidRPr="00DE7B59">
              <w:rPr>
                <w:lang w:eastAsia="en-US"/>
              </w:rPr>
              <w:t>Note 4:</w:t>
            </w:r>
            <w:r w:rsidRPr="00DE7B59">
              <w:rPr>
                <w:lang w:eastAsia="en-US"/>
              </w:rPr>
              <w:tab/>
              <w:t>UE triggers a Short BSR of type "Padding BSR" to report buffer status for one LCG for that TTI. (2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+ 1 Byte Shor</w:t>
            </w:r>
            <w:r w:rsidR="008C2CC8" w:rsidRPr="00DE7B59">
              <w:rPr>
                <w:lang w:eastAsia="en-US"/>
              </w:rPr>
              <w:t>t BSR sub header + 1 Byte short</w:t>
            </w:r>
            <w:r w:rsidRPr="00DE7B59">
              <w:rPr>
                <w:lang w:eastAsia="en-US"/>
              </w:rPr>
              <w:t xml:space="preserve"> BSR</w:t>
            </w:r>
            <w:r w:rsidR="006D02DB" w:rsidRPr="00DE7B59">
              <w:t xml:space="preserve"> = 1</w:t>
            </w:r>
            <w:r w:rsidR="007763E4" w:rsidRPr="00DE7B59">
              <w:t>7</w:t>
            </w:r>
            <w:r w:rsidR="006D02DB" w:rsidRPr="00DE7B59">
              <w:t xml:space="preserve"> bytes</w:t>
            </w:r>
            <w:r w:rsidRPr="00DE7B59">
              <w:rPr>
                <w:lang w:eastAsia="en-US"/>
              </w:rPr>
              <w:t>)</w:t>
            </w:r>
          </w:p>
          <w:p w14:paraId="3BB468DE" w14:textId="77777777" w:rsidR="004F4F70" w:rsidRPr="00DE7B59" w:rsidRDefault="004F4F70" w:rsidP="008C2CC8">
            <w:pPr>
              <w:pStyle w:val="TAN"/>
              <w:rPr>
                <w:lang w:eastAsia="en-US"/>
              </w:rPr>
            </w:pPr>
            <w:r w:rsidRPr="00DE7B59">
              <w:rPr>
                <w:lang w:eastAsia="en-US"/>
              </w:rPr>
              <w:t>Note 5:</w:t>
            </w:r>
            <w:r w:rsidRPr="00DE7B59">
              <w:rPr>
                <w:lang w:eastAsia="en-US"/>
              </w:rPr>
              <w:tab/>
              <w:t>UE</w:t>
            </w:r>
            <w:r w:rsidR="00EA7C8B" w:rsidRPr="00DE7B59">
              <w:rPr>
                <w:lang w:eastAsia="en-US"/>
              </w:rPr>
              <w:t xml:space="preserve"> triggers</w:t>
            </w:r>
            <w:r w:rsidRPr="00DE7B59">
              <w:rPr>
                <w:lang w:eastAsia="en-US"/>
              </w:rPr>
              <w:t xml:space="preserve"> a long BSR of type "Padding BSR" to report buffer status for one LCG for that TTI. (2 Byte</w:t>
            </w:r>
            <w:r w:rsidR="006D02DB" w:rsidRPr="00DE7B59">
              <w:rPr>
                <w:lang w:eastAsia="en-US"/>
              </w:rPr>
              <w:t>s</w:t>
            </w:r>
            <w:r w:rsidRPr="00DE7B59">
              <w:rPr>
                <w:lang w:eastAsia="en-US"/>
              </w:rPr>
              <w:t xml:space="preserve"> MAC Data sub PDU header + 12 Byte</w:t>
            </w:r>
            <w:r w:rsidR="006D02DB" w:rsidRPr="00DE7B59">
              <w:rPr>
                <w:lang w:eastAsia="en-US"/>
              </w:rPr>
              <w:t>s</w:t>
            </w:r>
            <w:r w:rsidRPr="00DE7B59">
              <w:rPr>
                <w:lang w:eastAsia="en-US"/>
              </w:rPr>
              <w:t xml:space="preserve"> MAC SDU + </w:t>
            </w:r>
            <w:r w:rsidR="00244D62" w:rsidRPr="00DE7B59">
              <w:rPr>
                <w:lang w:eastAsia="en-US"/>
              </w:rPr>
              <w:t xml:space="preserve">2 </w:t>
            </w:r>
            <w:r w:rsidRPr="00DE7B59">
              <w:rPr>
                <w:lang w:eastAsia="en-US"/>
              </w:rPr>
              <w:t>Byte</w:t>
            </w:r>
            <w:r w:rsidR="006D02DB" w:rsidRPr="00DE7B59">
              <w:rPr>
                <w:lang w:eastAsia="en-US"/>
              </w:rPr>
              <w:t>s</w:t>
            </w:r>
            <w:r w:rsidRPr="00DE7B59">
              <w:rPr>
                <w:lang w:eastAsia="en-US"/>
              </w:rPr>
              <w:t xml:space="preserve"> long BSR sub header + </w:t>
            </w:r>
            <w:r w:rsidR="006D02DB" w:rsidRPr="00DE7B59">
              <w:rPr>
                <w:lang w:eastAsia="en-US"/>
              </w:rPr>
              <w:t>1</w:t>
            </w:r>
            <w:r w:rsidRPr="00DE7B59">
              <w:rPr>
                <w:lang w:eastAsia="en-US"/>
              </w:rPr>
              <w:t xml:space="preserve"> Byte long BSR</w:t>
            </w:r>
            <w:r w:rsidR="006D02DB" w:rsidRPr="00DE7B59">
              <w:t xml:space="preserve"> + 1 byte Padding sub header + 2 bytes Padding = 20 bytes</w:t>
            </w:r>
            <w:r w:rsidR="00244D62" w:rsidRPr="00DE7B59">
              <w:rPr>
                <w:lang w:eastAsia="en-US"/>
              </w:rPr>
              <w:t>)</w:t>
            </w:r>
          </w:p>
        </w:tc>
      </w:tr>
    </w:tbl>
    <w:p w14:paraId="7C68FF16" w14:textId="77777777" w:rsidR="004F4F70" w:rsidRPr="00DE7B59" w:rsidRDefault="004F4F70" w:rsidP="004F4F70"/>
    <w:p w14:paraId="630EFB68" w14:textId="77777777" w:rsidR="004F4F70" w:rsidRPr="00DE7B59" w:rsidRDefault="004F4F70" w:rsidP="00B5202A">
      <w:pPr>
        <w:pStyle w:val="H6"/>
      </w:pPr>
      <w:r w:rsidRPr="00DE7B59">
        <w:t>7.</w:t>
      </w:r>
      <w:r w:rsidR="001F0506" w:rsidRPr="00DE7B59">
        <w:t>1.</w:t>
      </w:r>
      <w:r w:rsidRPr="00DE7B59">
        <w:t>1.3.5.3.3</w:t>
      </w:r>
      <w:r w:rsidRPr="00DE7B59">
        <w:tab/>
        <w:t>Specific message contents</w:t>
      </w:r>
    </w:p>
    <w:p w14:paraId="50CFADE8" w14:textId="77777777" w:rsidR="004F4F70" w:rsidRPr="00DE7B59" w:rsidRDefault="00244D62" w:rsidP="004F4F70">
      <w:r w:rsidRPr="00DE7B59">
        <w:t>None</w:t>
      </w:r>
    </w:p>
    <w:p w14:paraId="4A4F710D" w14:textId="77777777" w:rsidR="00777C4C" w:rsidRPr="00DE7B59" w:rsidRDefault="00777C4C" w:rsidP="00E1746F">
      <w:pPr>
        <w:pStyle w:val="Heading5"/>
      </w:pPr>
      <w:bookmarkStart w:id="34" w:name="_Toc21103103"/>
      <w:bookmarkStart w:id="35" w:name="_Toc29233440"/>
      <w:bookmarkStart w:id="36" w:name="_Toc29462045"/>
      <w:bookmarkStart w:id="37" w:name="_Toc36158022"/>
      <w:r w:rsidRPr="00DE7B59">
        <w:t>7.</w:t>
      </w:r>
      <w:r w:rsidR="001F0506" w:rsidRPr="00DE7B59">
        <w:t>1.</w:t>
      </w:r>
      <w:r w:rsidRPr="00DE7B59">
        <w:t>1.3.6</w:t>
      </w:r>
      <w:r w:rsidRPr="00DE7B59">
        <w:tab/>
        <w:t>Correct handling of MAC control information / Buffer status / Periodic BSR timer expires</w:t>
      </w:r>
      <w:bookmarkEnd w:id="34"/>
      <w:bookmarkEnd w:id="35"/>
      <w:bookmarkEnd w:id="36"/>
      <w:bookmarkEnd w:id="37"/>
    </w:p>
    <w:p w14:paraId="64B0DC68" w14:textId="77777777" w:rsidR="00777C4C" w:rsidRPr="00DE7B59" w:rsidRDefault="00777C4C" w:rsidP="00B5202A">
      <w:pPr>
        <w:pStyle w:val="H6"/>
      </w:pPr>
      <w:r w:rsidRPr="00DE7B59">
        <w:t>7.</w:t>
      </w:r>
      <w:r w:rsidR="001F0506" w:rsidRPr="00DE7B59">
        <w:t>1.</w:t>
      </w:r>
      <w:r w:rsidRPr="00DE7B59">
        <w:t>1.3.6.1</w:t>
      </w:r>
      <w:r w:rsidRPr="00DE7B59">
        <w:tab/>
        <w:t>Test Purpose (TP)</w:t>
      </w:r>
    </w:p>
    <w:p w14:paraId="70047611" w14:textId="77777777" w:rsidR="00777C4C" w:rsidRPr="00DE7B59" w:rsidRDefault="00777C4C" w:rsidP="003E72C9">
      <w:pPr>
        <w:pStyle w:val="H6"/>
      </w:pPr>
      <w:r w:rsidRPr="00DE7B59">
        <w:t>(1)</w:t>
      </w:r>
    </w:p>
    <w:p w14:paraId="763266C7" w14:textId="77777777" w:rsidR="00777C4C" w:rsidRPr="00DE7B59" w:rsidRDefault="00777C4C" w:rsidP="00131CE5">
      <w:pPr>
        <w:pStyle w:val="PL"/>
        <w:rPr>
          <w:noProof w:val="0"/>
        </w:rPr>
      </w:pPr>
      <w:r w:rsidRPr="00DE7B59">
        <w:rPr>
          <w:b/>
          <w:bCs/>
          <w:noProof w:val="0"/>
        </w:rPr>
        <w:t xml:space="preserve">with </w:t>
      </w:r>
      <w:r w:rsidRPr="00DE7B59">
        <w:rPr>
          <w:noProof w:val="0"/>
        </w:rPr>
        <w:t>{ UE in RRC_CONNECTED state }</w:t>
      </w:r>
    </w:p>
    <w:p w14:paraId="069DE332" w14:textId="77777777" w:rsidR="00777C4C" w:rsidRPr="00DE7B59" w:rsidRDefault="00777C4C" w:rsidP="00131CE5">
      <w:pPr>
        <w:pStyle w:val="PL"/>
        <w:rPr>
          <w:noProof w:val="0"/>
        </w:rPr>
      </w:pPr>
      <w:r w:rsidRPr="00DE7B59">
        <w:rPr>
          <w:b/>
          <w:bCs/>
          <w:noProof w:val="0"/>
        </w:rPr>
        <w:t>ensure that</w:t>
      </w:r>
      <w:r w:rsidRPr="00DE7B59">
        <w:rPr>
          <w:noProof w:val="0"/>
        </w:rPr>
        <w:t xml:space="preserve"> {</w:t>
      </w:r>
    </w:p>
    <w:p w14:paraId="7221B53A" w14:textId="77777777" w:rsidR="00777C4C" w:rsidRPr="00DE7B59" w:rsidRDefault="00777C4C" w:rsidP="00131CE5">
      <w:pPr>
        <w:pStyle w:val="PL"/>
        <w:rPr>
          <w:noProof w:val="0"/>
        </w:rPr>
      </w:pPr>
      <w:r w:rsidRPr="00DE7B59">
        <w:rPr>
          <w:b/>
          <w:bCs/>
          <w:noProof w:val="0"/>
        </w:rPr>
        <w:t xml:space="preserve">  when</w:t>
      </w:r>
      <w:r w:rsidRPr="00DE7B59">
        <w:rPr>
          <w:noProof w:val="0"/>
        </w:rPr>
        <w:t xml:space="preserve"> { periodicBSR-Timer expires and more than one LCG has buffered data }</w:t>
      </w:r>
    </w:p>
    <w:p w14:paraId="12325787" w14:textId="77777777" w:rsidR="00777C4C" w:rsidRPr="00DE7B59" w:rsidRDefault="00777C4C" w:rsidP="00131CE5">
      <w:pPr>
        <w:pStyle w:val="PL"/>
        <w:rPr>
          <w:noProof w:val="0"/>
        </w:rPr>
      </w:pPr>
      <w:r w:rsidRPr="00DE7B59">
        <w:rPr>
          <w:b/>
          <w:bCs/>
          <w:noProof w:val="0"/>
        </w:rPr>
        <w:t xml:space="preserve">    then</w:t>
      </w:r>
      <w:r w:rsidRPr="00DE7B59">
        <w:rPr>
          <w:noProof w:val="0"/>
        </w:rPr>
        <w:t xml:space="preserve"> { UE triggers a Periodic BSR and reports Long BSR and restarts the periodicBSR-Timer }</w:t>
      </w:r>
    </w:p>
    <w:p w14:paraId="3054876C" w14:textId="77777777" w:rsidR="00777C4C" w:rsidRPr="00DE7B59" w:rsidRDefault="00777C4C" w:rsidP="00131CE5">
      <w:pPr>
        <w:pStyle w:val="PL"/>
        <w:rPr>
          <w:noProof w:val="0"/>
        </w:rPr>
      </w:pPr>
      <w:r w:rsidRPr="00DE7B59">
        <w:rPr>
          <w:noProof w:val="0"/>
        </w:rPr>
        <w:t xml:space="preserve">            }</w:t>
      </w:r>
    </w:p>
    <w:p w14:paraId="35DC089C" w14:textId="77777777" w:rsidR="00777C4C" w:rsidRPr="00DE7B59" w:rsidRDefault="00777C4C" w:rsidP="00131CE5">
      <w:pPr>
        <w:pStyle w:val="PL"/>
        <w:rPr>
          <w:noProof w:val="0"/>
        </w:rPr>
      </w:pPr>
    </w:p>
    <w:p w14:paraId="5543225C" w14:textId="77777777" w:rsidR="00777C4C" w:rsidRPr="00DE7B59" w:rsidRDefault="00777C4C" w:rsidP="007B79B0">
      <w:pPr>
        <w:pStyle w:val="H6"/>
      </w:pPr>
      <w:r w:rsidRPr="00DE7B59">
        <w:t>(2)</w:t>
      </w:r>
    </w:p>
    <w:p w14:paraId="0B8A0D86" w14:textId="77777777" w:rsidR="00777C4C" w:rsidRPr="00DE7B59" w:rsidRDefault="00777C4C" w:rsidP="00131CE5">
      <w:pPr>
        <w:pStyle w:val="PL"/>
        <w:rPr>
          <w:noProof w:val="0"/>
        </w:rPr>
      </w:pPr>
      <w:r w:rsidRPr="00DE7B59">
        <w:rPr>
          <w:b/>
          <w:bCs/>
          <w:noProof w:val="0"/>
        </w:rPr>
        <w:t xml:space="preserve">with </w:t>
      </w:r>
      <w:r w:rsidRPr="00DE7B59">
        <w:rPr>
          <w:noProof w:val="0"/>
        </w:rPr>
        <w:t>{ UE in E-UTRA RRC_CONNECTED state }</w:t>
      </w:r>
    </w:p>
    <w:p w14:paraId="4A3588F3" w14:textId="77777777" w:rsidR="00777C4C" w:rsidRPr="00DE7B59" w:rsidRDefault="00777C4C" w:rsidP="00131CE5">
      <w:pPr>
        <w:pStyle w:val="PL"/>
        <w:rPr>
          <w:noProof w:val="0"/>
        </w:rPr>
      </w:pPr>
      <w:r w:rsidRPr="00DE7B59">
        <w:rPr>
          <w:b/>
          <w:bCs/>
          <w:noProof w:val="0"/>
        </w:rPr>
        <w:t>ensure that</w:t>
      </w:r>
      <w:r w:rsidRPr="00DE7B59">
        <w:rPr>
          <w:noProof w:val="0"/>
        </w:rPr>
        <w:t xml:space="preserve"> {</w:t>
      </w:r>
    </w:p>
    <w:p w14:paraId="02D39FC2" w14:textId="77777777" w:rsidR="00777C4C" w:rsidRPr="00DE7B59" w:rsidRDefault="00777C4C" w:rsidP="00131CE5">
      <w:pPr>
        <w:pStyle w:val="PL"/>
        <w:rPr>
          <w:noProof w:val="0"/>
        </w:rPr>
      </w:pPr>
      <w:r w:rsidRPr="00DE7B59">
        <w:rPr>
          <w:b/>
          <w:bCs/>
          <w:noProof w:val="0"/>
        </w:rPr>
        <w:t xml:space="preserve">  when</w:t>
      </w:r>
      <w:r w:rsidRPr="00DE7B59">
        <w:rPr>
          <w:noProof w:val="0"/>
        </w:rPr>
        <w:t xml:space="preserve"> { periodicBSR-Timer expires and one LCG has buffered data }</w:t>
      </w:r>
    </w:p>
    <w:p w14:paraId="0BA481EA" w14:textId="77777777" w:rsidR="00777C4C" w:rsidRPr="00DE7B59" w:rsidRDefault="00777C4C" w:rsidP="00131CE5">
      <w:pPr>
        <w:pStyle w:val="PL"/>
        <w:rPr>
          <w:noProof w:val="0"/>
        </w:rPr>
      </w:pPr>
      <w:r w:rsidRPr="00DE7B59">
        <w:rPr>
          <w:b/>
          <w:bCs/>
          <w:noProof w:val="0"/>
        </w:rPr>
        <w:t xml:space="preserve">    then</w:t>
      </w:r>
      <w:r w:rsidRPr="00DE7B59">
        <w:rPr>
          <w:noProof w:val="0"/>
        </w:rPr>
        <w:t xml:space="preserve"> { UE triggers a Periodic BSR and reports Short BSR and restarts the periodicBSR-Timer }</w:t>
      </w:r>
    </w:p>
    <w:p w14:paraId="41189679" w14:textId="77777777" w:rsidR="00777C4C" w:rsidRPr="00DE7B59" w:rsidRDefault="00777C4C" w:rsidP="00131CE5">
      <w:pPr>
        <w:pStyle w:val="PL"/>
        <w:rPr>
          <w:noProof w:val="0"/>
        </w:rPr>
      </w:pPr>
      <w:r w:rsidRPr="00DE7B59">
        <w:rPr>
          <w:noProof w:val="0"/>
        </w:rPr>
        <w:t xml:space="preserve">            }</w:t>
      </w:r>
    </w:p>
    <w:p w14:paraId="67516DB9" w14:textId="77777777" w:rsidR="00777C4C" w:rsidRPr="00DE7B59" w:rsidRDefault="00777C4C" w:rsidP="00B93BD7">
      <w:pPr>
        <w:pStyle w:val="PL"/>
        <w:rPr>
          <w:noProof w:val="0"/>
        </w:rPr>
      </w:pPr>
    </w:p>
    <w:p w14:paraId="39EB3197" w14:textId="77777777" w:rsidR="00777C4C" w:rsidRPr="00DE7B59" w:rsidRDefault="00777C4C" w:rsidP="00B5202A">
      <w:pPr>
        <w:pStyle w:val="H6"/>
      </w:pPr>
      <w:r w:rsidRPr="00DE7B59">
        <w:t>7.</w:t>
      </w:r>
      <w:r w:rsidR="001F0506" w:rsidRPr="00DE7B59">
        <w:t>1.</w:t>
      </w:r>
      <w:r w:rsidRPr="00DE7B59">
        <w:t>1.3.6.2</w:t>
      </w:r>
      <w:r w:rsidRPr="00DE7B59">
        <w:tab/>
        <w:t>Conformance requirements</w:t>
      </w:r>
    </w:p>
    <w:p w14:paraId="0EDA5077" w14:textId="77777777" w:rsidR="00777C4C" w:rsidRPr="00DE7B59" w:rsidRDefault="00777C4C" w:rsidP="00777C4C">
      <w:r w:rsidRPr="00DE7B59">
        <w:t>References: The conformance requirements covered in the present TC are specified in: TS 38.321</w:t>
      </w:r>
      <w:r w:rsidR="00E04659" w:rsidRPr="00DE7B59">
        <w:t>,</w:t>
      </w:r>
      <w:r w:rsidRPr="00DE7B59">
        <w:t xml:space="preserve"> </w:t>
      </w:r>
      <w:r w:rsidR="00E04659" w:rsidRPr="00DE7B59">
        <w:t xml:space="preserve">clauses </w:t>
      </w:r>
      <w:r w:rsidRPr="00DE7B59">
        <w:t xml:space="preserve">5.4.5,  6.1.3.1 </w:t>
      </w:r>
      <w:r w:rsidR="00E04659" w:rsidRPr="00DE7B59">
        <w:t xml:space="preserve">and </w:t>
      </w:r>
      <w:r w:rsidRPr="00DE7B59">
        <w:t>6.2.1</w:t>
      </w:r>
      <w:r w:rsidRPr="00DE7B59">
        <w:rPr>
          <w:lang w:eastAsia="zh-CN"/>
        </w:rPr>
        <w:t>.</w:t>
      </w:r>
      <w:r w:rsidR="00E04659" w:rsidRPr="00DE7B59">
        <w:t xml:space="preserve"> Unless otherwise stated these are Rel-15 requirements.</w:t>
      </w:r>
    </w:p>
    <w:p w14:paraId="684D9A34" w14:textId="77777777" w:rsidR="00777C4C" w:rsidRPr="00DE7B59" w:rsidRDefault="00777C4C" w:rsidP="00777C4C">
      <w:r w:rsidRPr="00DE7B59">
        <w:t>[TS 38.321, clause 5.4.5]</w:t>
      </w:r>
    </w:p>
    <w:p w14:paraId="0421A6D8" w14:textId="77777777" w:rsidR="00777C4C" w:rsidRPr="00DE7B59" w:rsidRDefault="00777C4C" w:rsidP="00777C4C">
      <w:r w:rsidRPr="00DE7B59">
        <w:t>The Buffer Status reporting (BSR) procedure is used to provide the serving gNB with information about UL data volume in the MAC entity.</w:t>
      </w:r>
    </w:p>
    <w:p w14:paraId="1A0A59CE" w14:textId="77777777" w:rsidR="00777C4C" w:rsidRPr="00DE7B59" w:rsidRDefault="00777C4C" w:rsidP="00777C4C">
      <w:r w:rsidRPr="00DE7B59">
        <w:t>RRC configures the following parameters to control the BSR:</w:t>
      </w:r>
    </w:p>
    <w:p w14:paraId="1A23E331" w14:textId="77777777" w:rsidR="00777C4C" w:rsidRPr="00DE7B59" w:rsidRDefault="00201F17" w:rsidP="00201F17">
      <w:pPr>
        <w:pStyle w:val="B1"/>
      </w:pPr>
      <w:r w:rsidRPr="00DE7B59">
        <w:t>-</w:t>
      </w:r>
      <w:r w:rsidRPr="00DE7B59">
        <w:tab/>
      </w:r>
      <w:r w:rsidR="00777C4C" w:rsidRPr="00DE7B59">
        <w:rPr>
          <w:i/>
        </w:rPr>
        <w:t>periodicBSR-Timer</w:t>
      </w:r>
      <w:r w:rsidR="00777C4C" w:rsidRPr="00DE7B59">
        <w:t>;</w:t>
      </w:r>
    </w:p>
    <w:p w14:paraId="6DCFA0D8" w14:textId="77777777" w:rsidR="00777C4C" w:rsidRPr="00DE7B59" w:rsidRDefault="00201F17" w:rsidP="00201F17">
      <w:pPr>
        <w:pStyle w:val="B1"/>
      </w:pPr>
      <w:r w:rsidRPr="00DE7B59">
        <w:t>-</w:t>
      </w:r>
      <w:r w:rsidRPr="00DE7B59">
        <w:tab/>
      </w:r>
      <w:r w:rsidR="00777C4C" w:rsidRPr="00DE7B59">
        <w:rPr>
          <w:i/>
        </w:rPr>
        <w:t>retxBSR-Timer</w:t>
      </w:r>
      <w:r w:rsidR="00777C4C" w:rsidRPr="00DE7B59">
        <w:t>;</w:t>
      </w:r>
    </w:p>
    <w:p w14:paraId="515A7AB3" w14:textId="77777777" w:rsidR="00777C4C" w:rsidRPr="00DE7B59" w:rsidRDefault="00201F17" w:rsidP="00201F17">
      <w:pPr>
        <w:pStyle w:val="B1"/>
      </w:pPr>
      <w:r w:rsidRPr="00DE7B59">
        <w:t>-</w:t>
      </w:r>
      <w:r w:rsidRPr="00DE7B59">
        <w:tab/>
      </w:r>
      <w:r w:rsidR="00777C4C" w:rsidRPr="00DE7B59">
        <w:rPr>
          <w:i/>
        </w:rPr>
        <w:t>logicalChannelSR-Delay</w:t>
      </w:r>
      <w:r w:rsidR="00777C4C" w:rsidRPr="00DE7B59">
        <w:t>;</w:t>
      </w:r>
    </w:p>
    <w:p w14:paraId="1722052A" w14:textId="77777777" w:rsidR="00777C4C" w:rsidRPr="00DE7B59" w:rsidRDefault="00201F17" w:rsidP="00201F17">
      <w:pPr>
        <w:pStyle w:val="B1"/>
      </w:pPr>
      <w:r w:rsidRPr="00DE7B59">
        <w:t>-</w:t>
      </w:r>
      <w:r w:rsidRPr="00DE7B59">
        <w:tab/>
      </w:r>
      <w:r w:rsidR="00777C4C" w:rsidRPr="00DE7B59">
        <w:rPr>
          <w:i/>
        </w:rPr>
        <w:t>logicalChannelSR-DelayTimer</w:t>
      </w:r>
      <w:r w:rsidR="00777C4C" w:rsidRPr="00DE7B59">
        <w:t>;</w:t>
      </w:r>
    </w:p>
    <w:p w14:paraId="0F2CD176" w14:textId="77777777" w:rsidR="00777C4C" w:rsidRPr="00DE7B59" w:rsidRDefault="00201F17" w:rsidP="00201F17">
      <w:pPr>
        <w:pStyle w:val="B1"/>
      </w:pPr>
      <w:r w:rsidRPr="00DE7B59">
        <w:t>-</w:t>
      </w:r>
      <w:r w:rsidRPr="00DE7B59">
        <w:tab/>
      </w:r>
      <w:r w:rsidR="00777C4C" w:rsidRPr="00DE7B59">
        <w:rPr>
          <w:i/>
        </w:rPr>
        <w:t>logicalChannelGroup</w:t>
      </w:r>
      <w:r w:rsidR="00777C4C" w:rsidRPr="00DE7B59">
        <w:t>.</w:t>
      </w:r>
    </w:p>
    <w:p w14:paraId="456C4DFF" w14:textId="77777777" w:rsidR="00777C4C" w:rsidRPr="00DE7B59" w:rsidRDefault="00777C4C" w:rsidP="00777C4C">
      <w:r w:rsidRPr="00DE7B59">
        <w:t xml:space="preserve">Each logical channel may be allocated to an LCG using the </w:t>
      </w:r>
      <w:r w:rsidRPr="00DE7B59">
        <w:rPr>
          <w:i/>
        </w:rPr>
        <w:t>logicalChannelGroup</w:t>
      </w:r>
      <w:r w:rsidRPr="00DE7B59">
        <w:t>. The maximum number of LCGs is eight.</w:t>
      </w:r>
    </w:p>
    <w:p w14:paraId="66F8F6F7" w14:textId="77777777" w:rsidR="00777C4C" w:rsidRPr="00DE7B59" w:rsidRDefault="00777C4C" w:rsidP="00777C4C">
      <w:r w:rsidRPr="00DE7B59">
        <w:t>The MAC entity determines the amount of UL data available for a logical channel according to the data volume calculation procedure in TSs 38.322 and 38.323 [3] [4].</w:t>
      </w:r>
    </w:p>
    <w:p w14:paraId="78275EEF" w14:textId="77777777" w:rsidR="00777C4C" w:rsidRPr="00DE7B59" w:rsidRDefault="00777C4C" w:rsidP="00777C4C">
      <w:r w:rsidRPr="00DE7B59">
        <w:t>A BSR shall be triggered if any of the following events occur:</w:t>
      </w:r>
    </w:p>
    <w:p w14:paraId="1971E4AC" w14:textId="77777777" w:rsidR="00777C4C" w:rsidRPr="00DE7B59" w:rsidRDefault="00201F17" w:rsidP="00201F17">
      <w:pPr>
        <w:pStyle w:val="B1"/>
      </w:pPr>
      <w:r w:rsidRPr="00DE7B59">
        <w:t>-</w:t>
      </w:r>
      <w:r w:rsidRPr="00DE7B59">
        <w:tab/>
      </w:r>
      <w:r w:rsidR="00777C4C" w:rsidRPr="00DE7B59">
        <w:t>the MAC entity has new UL data available for a logical channel which belongs to an LCG; and either</w:t>
      </w:r>
    </w:p>
    <w:p w14:paraId="415E590D" w14:textId="77777777" w:rsidR="00777C4C" w:rsidRPr="00DE7B59" w:rsidRDefault="00777C4C" w:rsidP="00532E89">
      <w:pPr>
        <w:pStyle w:val="B2"/>
      </w:pPr>
      <w:r w:rsidRPr="00DE7B59">
        <w:t>-</w:t>
      </w:r>
      <w:r w:rsidRPr="00DE7B59">
        <w:tab/>
        <w:t>the new UL data belongs to a logical channel with higher priority than the priority of any logical channel containing available UL data which belong to any LCG; or</w:t>
      </w:r>
    </w:p>
    <w:p w14:paraId="5B8B14E6" w14:textId="77777777" w:rsidR="00777C4C" w:rsidRPr="00DE7B59" w:rsidRDefault="00777C4C" w:rsidP="00532E89">
      <w:pPr>
        <w:pStyle w:val="B2"/>
      </w:pPr>
      <w:r w:rsidRPr="00DE7B59">
        <w:t>-</w:t>
      </w:r>
      <w:r w:rsidRPr="00DE7B59">
        <w:tab/>
        <w:t>none of the logical channels which belong to an LCG contains any available UL data.</w:t>
      </w:r>
    </w:p>
    <w:p w14:paraId="01AD98D8" w14:textId="77777777" w:rsidR="00777C4C" w:rsidRPr="00DE7B59" w:rsidRDefault="00777C4C" w:rsidP="00532E89">
      <w:pPr>
        <w:pStyle w:val="B1"/>
      </w:pPr>
      <w:r w:rsidRPr="00DE7B59">
        <w:tab/>
        <w:t>in which case the BSR is referred below to as 'Regular BSR';</w:t>
      </w:r>
    </w:p>
    <w:p w14:paraId="7BCD4F69" w14:textId="77777777" w:rsidR="00777C4C" w:rsidRPr="00DE7B59" w:rsidRDefault="00201F17" w:rsidP="00201F17">
      <w:pPr>
        <w:pStyle w:val="B1"/>
      </w:pPr>
      <w:r w:rsidRPr="00DE7B59">
        <w:t>-</w:t>
      </w:r>
      <w:r w:rsidRPr="00DE7B59">
        <w:tab/>
      </w:r>
      <w:r w:rsidR="00777C4C" w:rsidRPr="00DE7B59">
        <w:t>UL resources are allocated and number of padding bits is equal to or larger than the size of the Buffer Status Report MAC CE plus its subheader, in which case the BSR is referred below to as 'Padding BSR';</w:t>
      </w:r>
    </w:p>
    <w:p w14:paraId="0E6C7127" w14:textId="77777777" w:rsidR="00777C4C" w:rsidRPr="00DE7B59" w:rsidRDefault="00201F17" w:rsidP="00201F17">
      <w:pPr>
        <w:pStyle w:val="B1"/>
      </w:pPr>
      <w:r w:rsidRPr="00DE7B59">
        <w:t>-</w:t>
      </w:r>
      <w:r w:rsidRPr="00DE7B59">
        <w:tab/>
      </w:r>
      <w:r w:rsidR="00777C4C" w:rsidRPr="00DE7B59">
        <w:rPr>
          <w:i/>
        </w:rPr>
        <w:t>retxBSR-Timer</w:t>
      </w:r>
      <w:r w:rsidR="00777C4C" w:rsidRPr="00DE7B59">
        <w:t xml:space="preserve"> expires, and at least one of the logical channels which belong to an LCG contains UL data, in which case the BSR is referred below to as 'Regular BSR';</w:t>
      </w:r>
    </w:p>
    <w:p w14:paraId="713D8EE6" w14:textId="77777777" w:rsidR="00777C4C" w:rsidRPr="00DE7B59" w:rsidRDefault="00201F17" w:rsidP="00201F17">
      <w:pPr>
        <w:pStyle w:val="B1"/>
      </w:pPr>
      <w:r w:rsidRPr="00DE7B59">
        <w:t>-</w:t>
      </w:r>
      <w:r w:rsidRPr="00DE7B59">
        <w:tab/>
      </w:r>
      <w:r w:rsidR="00777C4C" w:rsidRPr="00DE7B59">
        <w:rPr>
          <w:i/>
        </w:rPr>
        <w:t>periodicBSR-Timer</w:t>
      </w:r>
      <w:r w:rsidR="00777C4C" w:rsidRPr="00DE7B59">
        <w:t xml:space="preserve"> expires, in which case the BSR is referred below to as 'Periodic BSR'.</w:t>
      </w:r>
    </w:p>
    <w:p w14:paraId="61A0146D" w14:textId="77777777" w:rsidR="00777C4C" w:rsidRPr="00DE7B59" w:rsidRDefault="00777C4C" w:rsidP="00777C4C">
      <w:r w:rsidRPr="00DE7B59">
        <w:t>For Regular BSR, the MAC entity shall:</w:t>
      </w:r>
    </w:p>
    <w:p w14:paraId="553C71A3" w14:textId="77777777" w:rsidR="00777C4C" w:rsidRPr="00DE7B59" w:rsidRDefault="00186977" w:rsidP="00186977">
      <w:pPr>
        <w:pStyle w:val="B1"/>
      </w:pPr>
      <w:r w:rsidRPr="00DE7B59">
        <w:t>1&gt;</w:t>
      </w:r>
      <w:r w:rsidR="00777C4C" w:rsidRPr="00DE7B59">
        <w:tab/>
        <w:t xml:space="preserve">if the BSR is triggered for a logical channel for which </w:t>
      </w:r>
      <w:r w:rsidR="00777C4C" w:rsidRPr="00DE7B59">
        <w:rPr>
          <w:i/>
        </w:rPr>
        <w:t>logicalChannelSR-Delay</w:t>
      </w:r>
      <w:r w:rsidR="00777C4C" w:rsidRPr="00DE7B59">
        <w:t xml:space="preserve"> is configured by upper layers:</w:t>
      </w:r>
    </w:p>
    <w:p w14:paraId="0AE06477" w14:textId="77777777" w:rsidR="00777C4C" w:rsidRPr="00DE7B59" w:rsidRDefault="00186977" w:rsidP="00186977">
      <w:pPr>
        <w:pStyle w:val="B2"/>
      </w:pPr>
      <w:r w:rsidRPr="00DE7B59">
        <w:t>2&gt;</w:t>
      </w:r>
      <w:r w:rsidR="00777C4C" w:rsidRPr="00DE7B59">
        <w:tab/>
        <w:t xml:space="preserve">start or restart the </w:t>
      </w:r>
      <w:r w:rsidR="00777C4C" w:rsidRPr="00DE7B59">
        <w:rPr>
          <w:i/>
        </w:rPr>
        <w:t>logicalChannelSR-DelayTimer</w:t>
      </w:r>
      <w:r w:rsidR="00777C4C" w:rsidRPr="00DE7B59">
        <w:t>.</w:t>
      </w:r>
    </w:p>
    <w:p w14:paraId="5D7AF26F" w14:textId="77777777" w:rsidR="00777C4C" w:rsidRPr="00DE7B59" w:rsidRDefault="00186977" w:rsidP="00186977">
      <w:pPr>
        <w:pStyle w:val="B1"/>
      </w:pPr>
      <w:r w:rsidRPr="00DE7B59">
        <w:t>1&gt;</w:t>
      </w:r>
      <w:r w:rsidR="00777C4C" w:rsidRPr="00DE7B59">
        <w:tab/>
        <w:t>else:</w:t>
      </w:r>
    </w:p>
    <w:p w14:paraId="50B377EC" w14:textId="77777777" w:rsidR="00777C4C" w:rsidRPr="00DE7B59" w:rsidRDefault="00186977" w:rsidP="00186977">
      <w:pPr>
        <w:pStyle w:val="B2"/>
      </w:pPr>
      <w:r w:rsidRPr="00DE7B59">
        <w:t>2&gt;</w:t>
      </w:r>
      <w:r w:rsidR="00777C4C" w:rsidRPr="00DE7B59">
        <w:tab/>
        <w:t xml:space="preserve">if running, stop the </w:t>
      </w:r>
      <w:r w:rsidR="00777C4C" w:rsidRPr="00DE7B59">
        <w:rPr>
          <w:i/>
        </w:rPr>
        <w:t>logicalChannelSR-DelayTimer</w:t>
      </w:r>
      <w:r w:rsidR="00777C4C" w:rsidRPr="00DE7B59">
        <w:t>.</w:t>
      </w:r>
    </w:p>
    <w:p w14:paraId="100C6C48" w14:textId="77777777" w:rsidR="00777C4C" w:rsidRPr="00DE7B59" w:rsidRDefault="00777C4C" w:rsidP="00777C4C">
      <w:r w:rsidRPr="00DE7B59">
        <w:t>For Regular and Periodic BSR, the MAC entity shall:</w:t>
      </w:r>
    </w:p>
    <w:p w14:paraId="47A2CDF0" w14:textId="77777777" w:rsidR="00777C4C" w:rsidRPr="00DE7B59" w:rsidRDefault="00186977" w:rsidP="00186977">
      <w:pPr>
        <w:pStyle w:val="B1"/>
      </w:pPr>
      <w:r w:rsidRPr="00DE7B59">
        <w:t>1&gt;</w:t>
      </w:r>
      <w:r w:rsidR="00777C4C" w:rsidRPr="00DE7B59">
        <w:tab/>
        <w:t>if more than one LCG has data available for transmission when the BSR is to be transmitted:</w:t>
      </w:r>
    </w:p>
    <w:p w14:paraId="4BC34A7A" w14:textId="77777777" w:rsidR="00777C4C" w:rsidRPr="00DE7B59" w:rsidRDefault="00186977" w:rsidP="00186977">
      <w:pPr>
        <w:pStyle w:val="B2"/>
      </w:pPr>
      <w:r w:rsidRPr="00DE7B59">
        <w:t>2&gt;</w:t>
      </w:r>
      <w:r w:rsidR="00777C4C" w:rsidRPr="00DE7B59">
        <w:tab/>
        <w:t>report Long BSR for all LCGs which have data available for transmission.</w:t>
      </w:r>
    </w:p>
    <w:p w14:paraId="1E0CFF71" w14:textId="77777777" w:rsidR="00777C4C" w:rsidRPr="00DE7B59" w:rsidRDefault="00186977" w:rsidP="00186977">
      <w:pPr>
        <w:pStyle w:val="B1"/>
      </w:pPr>
      <w:r w:rsidRPr="00DE7B59">
        <w:t>1&gt;</w:t>
      </w:r>
      <w:r w:rsidR="00777C4C" w:rsidRPr="00DE7B59">
        <w:tab/>
        <w:t>else:</w:t>
      </w:r>
    </w:p>
    <w:p w14:paraId="73B052B6" w14:textId="77777777" w:rsidR="00777C4C" w:rsidRPr="00DE7B59" w:rsidRDefault="00186977" w:rsidP="00186977">
      <w:pPr>
        <w:pStyle w:val="B2"/>
      </w:pPr>
      <w:r w:rsidRPr="00DE7B59">
        <w:t>2&gt;</w:t>
      </w:r>
      <w:r w:rsidR="00777C4C" w:rsidRPr="00DE7B59">
        <w:tab/>
        <w:t>report Short BSR.</w:t>
      </w:r>
    </w:p>
    <w:p w14:paraId="4E6206F4" w14:textId="77777777" w:rsidR="00777C4C" w:rsidRPr="00DE7B59" w:rsidRDefault="00777C4C" w:rsidP="00777C4C">
      <w:r w:rsidRPr="00DE7B59">
        <w:t>For Padding BSR:</w:t>
      </w:r>
    </w:p>
    <w:p w14:paraId="21B19BC7" w14:textId="77777777" w:rsidR="00777C4C" w:rsidRPr="00DE7B59" w:rsidRDefault="00186977" w:rsidP="00186977">
      <w:pPr>
        <w:pStyle w:val="B1"/>
      </w:pPr>
      <w:r w:rsidRPr="00DE7B59">
        <w:t>1&gt;</w:t>
      </w:r>
      <w:r w:rsidR="00777C4C" w:rsidRPr="00DE7B59">
        <w:tab/>
        <w:t>if the number of padding bits is equal to or larger than the size of the Short BSR plus its subheader but smaller than the size of the Long BSR plus its subheader:</w:t>
      </w:r>
    </w:p>
    <w:p w14:paraId="35B1F2AB" w14:textId="77777777" w:rsidR="00777C4C" w:rsidRPr="00DE7B59" w:rsidRDefault="00186977" w:rsidP="00186977">
      <w:pPr>
        <w:pStyle w:val="B2"/>
      </w:pPr>
      <w:r w:rsidRPr="00DE7B59">
        <w:t>2&gt;</w:t>
      </w:r>
      <w:r w:rsidR="00777C4C" w:rsidRPr="00DE7B59">
        <w:tab/>
        <w:t xml:space="preserve">if more than one LCG has data </w:t>
      </w:r>
      <w:r w:rsidR="00777C4C" w:rsidRPr="00DE7B59">
        <w:rPr>
          <w:lang w:eastAsia="zh-TW"/>
        </w:rPr>
        <w:t xml:space="preserve">available for transmission </w:t>
      </w:r>
      <w:r w:rsidR="00777C4C" w:rsidRPr="00DE7B59">
        <w:t>when the BSR is to be transmitted:</w:t>
      </w:r>
    </w:p>
    <w:p w14:paraId="06B747A4" w14:textId="77777777" w:rsidR="00777C4C" w:rsidRPr="00DE7B59" w:rsidRDefault="00186977" w:rsidP="00186977">
      <w:pPr>
        <w:pStyle w:val="B3"/>
      </w:pPr>
      <w:r w:rsidRPr="00DE7B59">
        <w:t>3&gt;</w:t>
      </w:r>
      <w:r w:rsidR="00777C4C" w:rsidRPr="00DE7B59">
        <w:tab/>
        <w:t>if the number of padding bits is equal to the size of the Short BSR plus its subheader:</w:t>
      </w:r>
    </w:p>
    <w:p w14:paraId="404416ED" w14:textId="77777777" w:rsidR="00777C4C" w:rsidRPr="00DE7B59" w:rsidRDefault="00186977" w:rsidP="00186977">
      <w:pPr>
        <w:pStyle w:val="B4"/>
      </w:pPr>
      <w:r w:rsidRPr="00DE7B59">
        <w:t>4&gt;</w:t>
      </w:r>
      <w:r w:rsidR="00777C4C" w:rsidRPr="00DE7B59">
        <w:tab/>
        <w:t>report Short Truncated BSR of the LCG with the highest priority logical channel with data available for transmission.</w:t>
      </w:r>
    </w:p>
    <w:p w14:paraId="0F304C5B" w14:textId="77777777" w:rsidR="00777C4C" w:rsidRPr="00DE7B59" w:rsidRDefault="00186977" w:rsidP="00186977">
      <w:pPr>
        <w:pStyle w:val="B3"/>
      </w:pPr>
      <w:r w:rsidRPr="00DE7B59">
        <w:t>3&gt;</w:t>
      </w:r>
      <w:r w:rsidR="00777C4C" w:rsidRPr="00DE7B59">
        <w:tab/>
        <w:t>else:</w:t>
      </w:r>
    </w:p>
    <w:p w14:paraId="4AEDF2C2" w14:textId="77777777" w:rsidR="00777C4C" w:rsidRPr="00DE7B59" w:rsidRDefault="00186977" w:rsidP="00186977">
      <w:pPr>
        <w:pStyle w:val="B4"/>
      </w:pPr>
      <w:r w:rsidRPr="00DE7B59">
        <w:t>4&gt;</w:t>
      </w:r>
      <w:r w:rsidR="00777C4C" w:rsidRPr="00DE7B59">
        <w:tab/>
        <w:t>report Long Truncated BSR of the LCG(s) with the logical channels having data available for transmission following a decreasing order of priority, and in case of equal priority, in increasing order of LCGID.</w:t>
      </w:r>
    </w:p>
    <w:p w14:paraId="2586E30E" w14:textId="77777777" w:rsidR="00777C4C" w:rsidRPr="00DE7B59" w:rsidRDefault="00186977" w:rsidP="00186977">
      <w:pPr>
        <w:pStyle w:val="B2"/>
      </w:pPr>
      <w:r w:rsidRPr="00DE7B59">
        <w:t>2&gt;</w:t>
      </w:r>
      <w:r w:rsidR="00777C4C" w:rsidRPr="00DE7B59">
        <w:tab/>
        <w:t>else:</w:t>
      </w:r>
    </w:p>
    <w:p w14:paraId="42C15D1D" w14:textId="77777777" w:rsidR="00777C4C" w:rsidRPr="00DE7B59" w:rsidRDefault="00186977" w:rsidP="00186977">
      <w:pPr>
        <w:pStyle w:val="B3"/>
      </w:pPr>
      <w:r w:rsidRPr="00DE7B59">
        <w:t>3&gt;</w:t>
      </w:r>
      <w:r w:rsidR="00777C4C" w:rsidRPr="00DE7B59">
        <w:tab/>
        <w:t>report Short BSR;</w:t>
      </w:r>
    </w:p>
    <w:p w14:paraId="0F1DF0E3" w14:textId="77777777" w:rsidR="00777C4C" w:rsidRPr="00DE7B59" w:rsidRDefault="00186977" w:rsidP="00186977">
      <w:pPr>
        <w:pStyle w:val="B1"/>
      </w:pPr>
      <w:r w:rsidRPr="00DE7B59">
        <w:t>1&gt;</w:t>
      </w:r>
      <w:r w:rsidR="00777C4C" w:rsidRPr="00DE7B59">
        <w:tab/>
        <w:t>else if the number of padding bits is equal to or larger than the size of the Long BSR plus its subheader:</w:t>
      </w:r>
    </w:p>
    <w:p w14:paraId="0AAEF5A8" w14:textId="77777777" w:rsidR="00777C4C" w:rsidRPr="00DE7B59" w:rsidRDefault="00186977" w:rsidP="00186977">
      <w:pPr>
        <w:pStyle w:val="B2"/>
      </w:pPr>
      <w:r w:rsidRPr="00DE7B59">
        <w:t>2&gt;</w:t>
      </w:r>
      <w:r w:rsidR="00777C4C" w:rsidRPr="00DE7B59">
        <w:tab/>
        <w:t>report Long BSR for all LCGs which have data available for transmission.</w:t>
      </w:r>
    </w:p>
    <w:p w14:paraId="7512E28E" w14:textId="77777777" w:rsidR="00777C4C" w:rsidRPr="00DE7B59" w:rsidRDefault="00777C4C" w:rsidP="00777C4C">
      <w:r w:rsidRPr="00DE7B59">
        <w:t>The MAC entity shall:</w:t>
      </w:r>
    </w:p>
    <w:p w14:paraId="708A4816" w14:textId="77777777" w:rsidR="00777C4C" w:rsidRPr="00DE7B59" w:rsidRDefault="00186977" w:rsidP="00186977">
      <w:pPr>
        <w:pStyle w:val="B1"/>
      </w:pPr>
      <w:r w:rsidRPr="00DE7B59">
        <w:t>1&gt;</w:t>
      </w:r>
      <w:r w:rsidR="00777C4C" w:rsidRPr="00DE7B59">
        <w:tab/>
        <w:t>if the Buffer Status reporting procedure determines that at least one BSR has been triggered and not cancelled:</w:t>
      </w:r>
    </w:p>
    <w:p w14:paraId="03FC606B" w14:textId="77777777" w:rsidR="00777C4C" w:rsidRPr="00DE7B59" w:rsidRDefault="00186977" w:rsidP="00186977">
      <w:pPr>
        <w:pStyle w:val="B2"/>
      </w:pPr>
      <w:r w:rsidRPr="00DE7B59">
        <w:t>2&gt;</w:t>
      </w:r>
      <w:r w:rsidR="00777C4C" w:rsidRPr="00DE7B59">
        <w:tab/>
        <w:t>if UL-SCH resources are available for a new immediate transmission:</w:t>
      </w:r>
    </w:p>
    <w:p w14:paraId="040B960F" w14:textId="77777777" w:rsidR="00777C4C" w:rsidRPr="00DE7B59" w:rsidRDefault="00186977" w:rsidP="00186977">
      <w:pPr>
        <w:pStyle w:val="B3"/>
      </w:pPr>
      <w:r w:rsidRPr="00DE7B59">
        <w:t>3&gt;</w:t>
      </w:r>
      <w:r w:rsidR="00777C4C" w:rsidRPr="00DE7B59">
        <w:tab/>
        <w:t>instruct the Multiplexing and Assembly procedure to generate the BSR MAC CE(s);</w:t>
      </w:r>
    </w:p>
    <w:p w14:paraId="4B885EDE" w14:textId="77777777" w:rsidR="00777C4C" w:rsidRPr="00DE7B59" w:rsidRDefault="00186977" w:rsidP="00186977">
      <w:pPr>
        <w:pStyle w:val="B3"/>
      </w:pPr>
      <w:r w:rsidRPr="00DE7B59">
        <w:t>3&gt;</w:t>
      </w:r>
      <w:r w:rsidR="00777C4C" w:rsidRPr="00DE7B59">
        <w:tab/>
        <w:t xml:space="preserve">start or restart </w:t>
      </w:r>
      <w:r w:rsidR="00777C4C" w:rsidRPr="00DE7B59">
        <w:rPr>
          <w:i/>
        </w:rPr>
        <w:t>periodicBSR-Timer</w:t>
      </w:r>
      <w:r w:rsidR="00777C4C" w:rsidRPr="00DE7B59">
        <w:t xml:space="preserve"> except when all the generated BSRs are long or short Truncated BSRs;</w:t>
      </w:r>
    </w:p>
    <w:p w14:paraId="49AC44F0" w14:textId="77777777" w:rsidR="00777C4C" w:rsidRPr="00DE7B59" w:rsidRDefault="00186977" w:rsidP="00186977">
      <w:pPr>
        <w:pStyle w:val="B3"/>
      </w:pPr>
      <w:r w:rsidRPr="00DE7B59">
        <w:t>3&gt;</w:t>
      </w:r>
      <w:r w:rsidR="00777C4C" w:rsidRPr="00DE7B59">
        <w:tab/>
        <w:t xml:space="preserve">start or restart </w:t>
      </w:r>
      <w:r w:rsidR="00777C4C" w:rsidRPr="00DE7B59">
        <w:rPr>
          <w:i/>
        </w:rPr>
        <w:t>retxBSR-Timer</w:t>
      </w:r>
      <w:r w:rsidR="00777C4C" w:rsidRPr="00DE7B59">
        <w:t>.</w:t>
      </w:r>
    </w:p>
    <w:p w14:paraId="70DD804E" w14:textId="77777777" w:rsidR="00777C4C" w:rsidRPr="00DE7B59" w:rsidRDefault="00186977" w:rsidP="00186977">
      <w:pPr>
        <w:pStyle w:val="B2"/>
      </w:pPr>
      <w:r w:rsidRPr="00DE7B59">
        <w:t>2&gt;</w:t>
      </w:r>
      <w:r w:rsidR="00777C4C" w:rsidRPr="00DE7B59">
        <w:tab/>
        <w:t xml:space="preserve">else if a Regular BSR has been triggered and </w:t>
      </w:r>
      <w:r w:rsidR="00777C4C" w:rsidRPr="00DE7B59">
        <w:rPr>
          <w:i/>
        </w:rPr>
        <w:t>logicalChannelSR-DelayTimer</w:t>
      </w:r>
      <w:r w:rsidR="00777C4C" w:rsidRPr="00DE7B59">
        <w:t xml:space="preserve"> is not running:</w:t>
      </w:r>
    </w:p>
    <w:p w14:paraId="7C90175C" w14:textId="77777777" w:rsidR="00777C4C" w:rsidRPr="00DE7B59" w:rsidRDefault="00186977" w:rsidP="00186977">
      <w:pPr>
        <w:pStyle w:val="B3"/>
      </w:pPr>
      <w:r w:rsidRPr="00DE7B59">
        <w:t>3&gt;</w:t>
      </w:r>
      <w:r w:rsidR="00777C4C" w:rsidRPr="00DE7B59">
        <w:tab/>
        <w:t>if an uplink grant is not a configured grant; or</w:t>
      </w:r>
    </w:p>
    <w:p w14:paraId="3EDD1B55" w14:textId="77777777" w:rsidR="00777C4C" w:rsidRPr="00DE7B59" w:rsidRDefault="00186977" w:rsidP="00186977">
      <w:pPr>
        <w:pStyle w:val="B3"/>
      </w:pPr>
      <w:r w:rsidRPr="00DE7B59">
        <w:t>3&gt;</w:t>
      </w:r>
      <w:r w:rsidR="00777C4C" w:rsidRPr="00DE7B59">
        <w:tab/>
        <w:t>if the Regular BSR was not triggered for a logical channel for which logical channel SR masking (</w:t>
      </w:r>
      <w:r w:rsidR="00777C4C" w:rsidRPr="00DE7B59">
        <w:rPr>
          <w:i/>
        </w:rPr>
        <w:t>logicalChannelSR-Mask</w:t>
      </w:r>
      <w:r w:rsidR="00777C4C" w:rsidRPr="00DE7B59">
        <w:t>) is setup by upper layers:</w:t>
      </w:r>
    </w:p>
    <w:p w14:paraId="436E6FE9" w14:textId="77777777" w:rsidR="00777C4C" w:rsidRPr="00DE7B59" w:rsidRDefault="00186977" w:rsidP="00186977">
      <w:pPr>
        <w:pStyle w:val="B4"/>
      </w:pPr>
      <w:r w:rsidRPr="00DE7B59">
        <w:t>4&gt;</w:t>
      </w:r>
      <w:r w:rsidR="00777C4C" w:rsidRPr="00DE7B59">
        <w:tab/>
        <w:t>trigger a Scheduling Request.</w:t>
      </w:r>
    </w:p>
    <w:p w14:paraId="7EC803EC" w14:textId="77777777" w:rsidR="00777C4C" w:rsidRPr="00DE7B59" w:rsidRDefault="00777C4C" w:rsidP="00777C4C">
      <w:r w:rsidRPr="00DE7B59">
        <w:t>A MAC PDU shall contain at most one BSR MAC CE, even when multiple events have triggered a BSR by the time. The Regular BSR and the Periodic BSR shall have precedence over the padding BSR.</w:t>
      </w:r>
    </w:p>
    <w:p w14:paraId="5A4B8379" w14:textId="77777777" w:rsidR="00777C4C" w:rsidRPr="00DE7B59" w:rsidRDefault="00777C4C" w:rsidP="00777C4C">
      <w:r w:rsidRPr="00DE7B59">
        <w:t xml:space="preserve">The MAC entity shall restart </w:t>
      </w:r>
      <w:r w:rsidRPr="00DE7B59">
        <w:rPr>
          <w:i/>
        </w:rPr>
        <w:t>retxBSR-Timer</w:t>
      </w:r>
      <w:r w:rsidRPr="00DE7B59">
        <w:t xml:space="preserve"> upon reception of a grant for transmission of new data on any UL-SCH.</w:t>
      </w:r>
    </w:p>
    <w:p w14:paraId="1DFF93D9" w14:textId="77777777" w:rsidR="00777C4C" w:rsidRPr="00DE7B59" w:rsidRDefault="00777C4C" w:rsidP="00777C4C">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70D7ABF8" w14:textId="77777777" w:rsidR="00777C4C" w:rsidRPr="00DE7B59" w:rsidRDefault="00777C4C" w:rsidP="00777C4C">
      <w:r w:rsidRPr="00DE7B59">
        <w:t>The MAC entity shall transmit at most one BSR in one MAC PDU. Padding BSR shall not be included when the MAC PDU contains a Regular or Periodic BSR.</w:t>
      </w:r>
    </w:p>
    <w:p w14:paraId="1CED3584" w14:textId="77777777" w:rsidR="00777C4C" w:rsidRPr="00DE7B59" w:rsidRDefault="00777C4C" w:rsidP="00131CE5">
      <w:r w:rsidRPr="00DE7B59">
        <w:t>[TS 38.</w:t>
      </w:r>
      <w:r w:rsidR="00272FCA" w:rsidRPr="00DE7B59">
        <w:t>321</w:t>
      </w:r>
      <w:r w:rsidRPr="00DE7B59">
        <w:t>, clause 6.1.3.1]</w:t>
      </w:r>
    </w:p>
    <w:p w14:paraId="532ADC7F" w14:textId="77777777" w:rsidR="00777C4C" w:rsidRPr="00DE7B59" w:rsidRDefault="00777C4C" w:rsidP="00777C4C">
      <w:r w:rsidRPr="00DE7B59">
        <w:t>Buffer Status Report (BSR) MAC CEs consist of either:</w:t>
      </w:r>
    </w:p>
    <w:p w14:paraId="2E59E248" w14:textId="77777777" w:rsidR="00777C4C" w:rsidRPr="00DE7B59" w:rsidRDefault="00201F17" w:rsidP="00201F17">
      <w:pPr>
        <w:pStyle w:val="B1"/>
      </w:pPr>
      <w:r w:rsidRPr="00DE7B59">
        <w:t>-</w:t>
      </w:r>
      <w:r w:rsidRPr="00DE7B59">
        <w:tab/>
      </w:r>
      <w:r w:rsidR="00777C4C" w:rsidRPr="00DE7B59">
        <w:t>Short BSR format (fixed size); or</w:t>
      </w:r>
    </w:p>
    <w:p w14:paraId="494ABE72" w14:textId="77777777" w:rsidR="00777C4C" w:rsidRPr="00DE7B59" w:rsidRDefault="00201F17" w:rsidP="00201F17">
      <w:pPr>
        <w:pStyle w:val="B1"/>
      </w:pPr>
      <w:r w:rsidRPr="00DE7B59">
        <w:t>-</w:t>
      </w:r>
      <w:r w:rsidRPr="00DE7B59">
        <w:tab/>
      </w:r>
      <w:r w:rsidR="00777C4C" w:rsidRPr="00DE7B59">
        <w:t>Long BSR format (variable size); or</w:t>
      </w:r>
    </w:p>
    <w:p w14:paraId="5378F088" w14:textId="77777777" w:rsidR="00777C4C" w:rsidRPr="00DE7B59" w:rsidRDefault="00201F17" w:rsidP="00201F17">
      <w:pPr>
        <w:pStyle w:val="B1"/>
      </w:pPr>
      <w:r w:rsidRPr="00DE7B59">
        <w:t>-</w:t>
      </w:r>
      <w:r w:rsidRPr="00DE7B59">
        <w:tab/>
      </w:r>
      <w:r w:rsidR="00777C4C" w:rsidRPr="00DE7B59">
        <w:t>Short Truncated BSR format (fixed size); or</w:t>
      </w:r>
    </w:p>
    <w:p w14:paraId="61B0786E" w14:textId="77777777" w:rsidR="00777C4C" w:rsidRPr="00DE7B59" w:rsidRDefault="00201F17" w:rsidP="00201F17">
      <w:pPr>
        <w:pStyle w:val="B1"/>
      </w:pPr>
      <w:r w:rsidRPr="00DE7B59">
        <w:t>-</w:t>
      </w:r>
      <w:r w:rsidRPr="00DE7B59">
        <w:tab/>
      </w:r>
      <w:r w:rsidR="00777C4C" w:rsidRPr="00DE7B59">
        <w:t>Long Truncated BSR format (variable size).</w:t>
      </w:r>
    </w:p>
    <w:p w14:paraId="4A090ACC" w14:textId="77777777" w:rsidR="00777C4C" w:rsidRPr="00DE7B59" w:rsidRDefault="00777C4C" w:rsidP="00777C4C">
      <w:r w:rsidRPr="00DE7B59">
        <w:t>The BSR formats are identified by MAC PDU subheaders with LCIDs as specified in Table 6.2.1-2.</w:t>
      </w:r>
    </w:p>
    <w:p w14:paraId="57F01118" w14:textId="77777777" w:rsidR="00777C4C" w:rsidRPr="00DE7B59" w:rsidRDefault="00777C4C" w:rsidP="00777C4C">
      <w:r w:rsidRPr="00DE7B59">
        <w:t>The fields in the BSR MAC CE are defined as follows:</w:t>
      </w:r>
    </w:p>
    <w:p w14:paraId="2FCCAF85" w14:textId="77777777" w:rsidR="00777C4C" w:rsidRPr="00DE7B59" w:rsidRDefault="00201F17" w:rsidP="00201F17">
      <w:pPr>
        <w:pStyle w:val="B1"/>
      </w:pPr>
      <w:r w:rsidRPr="00DE7B59">
        <w:t>-</w:t>
      </w:r>
      <w:r w:rsidRPr="00DE7B59">
        <w:tab/>
      </w:r>
      <w:r w:rsidR="00777C4C" w:rsidRPr="00DE7B59">
        <w:t>LCG ID: The Logical Channel Group ID field identifies the group of logical channel(s) whose buffer status is being reported. The length of the field is 3 bits;</w:t>
      </w:r>
    </w:p>
    <w:p w14:paraId="5A764713" w14:textId="77777777" w:rsidR="00777C4C" w:rsidRPr="00DE7B59" w:rsidRDefault="00201F17" w:rsidP="00201F17">
      <w:pPr>
        <w:pStyle w:val="B1"/>
      </w:pPr>
      <w:r w:rsidRPr="00DE7B59">
        <w:t>-</w:t>
      </w:r>
      <w:r w:rsidRPr="00DE7B59">
        <w:tab/>
      </w:r>
      <w:r w:rsidR="00777C4C" w:rsidRPr="00DE7B59">
        <w:t>LCG</w:t>
      </w:r>
      <w:r w:rsidR="00777C4C" w:rsidRPr="00DE7B59">
        <w:rPr>
          <w:vertAlign w:val="subscript"/>
        </w:rPr>
        <w:t>i</w:t>
      </w:r>
      <w:r w:rsidR="00777C4C" w:rsidRPr="00DE7B59">
        <w:t>: For the Long BSR format, this field indicates the presence of the Buffer Size field for the logical channel group i. The LCG</w:t>
      </w:r>
      <w:r w:rsidR="00777C4C" w:rsidRPr="00DE7B59">
        <w:rPr>
          <w:vertAlign w:val="subscript"/>
        </w:rPr>
        <w:t>i</w:t>
      </w:r>
      <w:r w:rsidR="00777C4C" w:rsidRPr="00DE7B59">
        <w:t xml:space="preserve"> field set to "1" indicates that the Buffer Size field for the logical channel group i is reported. The LCG</w:t>
      </w:r>
      <w:r w:rsidR="00777C4C" w:rsidRPr="00DE7B59">
        <w:rPr>
          <w:vertAlign w:val="subscript"/>
        </w:rPr>
        <w:t>i</w:t>
      </w:r>
      <w:r w:rsidR="00777C4C" w:rsidRPr="00DE7B59">
        <w:t xml:space="preserve"> field set to "0" indicates that the Buffer Size field for the logical channel group i is not reported. For the Long Truncated BSR format, this field indicates whether logical channel group i has data available. The LCG</w:t>
      </w:r>
      <w:r w:rsidR="00777C4C" w:rsidRPr="00DE7B59">
        <w:rPr>
          <w:vertAlign w:val="subscript"/>
        </w:rPr>
        <w:t>i</w:t>
      </w:r>
      <w:r w:rsidR="00777C4C" w:rsidRPr="00DE7B59">
        <w:t xml:space="preserve"> field set to "1" indicates that logical channel group i has data available. The LCG</w:t>
      </w:r>
      <w:r w:rsidR="00777C4C" w:rsidRPr="00DE7B59">
        <w:rPr>
          <w:vertAlign w:val="subscript"/>
        </w:rPr>
        <w:t>i</w:t>
      </w:r>
      <w:r w:rsidR="00777C4C" w:rsidRPr="00DE7B59">
        <w:t xml:space="preserve"> field set to "0" indicates that logical channel group i does not have data available;</w:t>
      </w:r>
    </w:p>
    <w:p w14:paraId="069181DE" w14:textId="77777777" w:rsidR="00777C4C" w:rsidRPr="00DE7B59" w:rsidRDefault="00201F17" w:rsidP="00201F17">
      <w:pPr>
        <w:pStyle w:val="B1"/>
      </w:pPr>
      <w:r w:rsidRPr="00DE7B59">
        <w:t>-</w:t>
      </w:r>
      <w:r w:rsidRPr="00DE7B59">
        <w:tab/>
      </w:r>
      <w:r w:rsidR="00777C4C"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777C4C" w:rsidRPr="00DE7B59">
        <w:rPr>
          <w:vertAlign w:val="subscript"/>
        </w:rPr>
        <w:t>i</w:t>
      </w:r>
      <w:r w:rsidR="00777C4C" w:rsidRPr="00DE7B59">
        <w:t>. For the Long Truncated BSR format the number of Buffer Size fields included is maximised, while not exceeding the number of padding bits.</w:t>
      </w:r>
    </w:p>
    <w:p w14:paraId="172FCC96" w14:textId="77777777" w:rsidR="00777C4C" w:rsidRPr="00DE7B59" w:rsidRDefault="00E54A3F" w:rsidP="00E54A3F">
      <w:pPr>
        <w:pStyle w:val="NO"/>
      </w:pPr>
      <w:r w:rsidRPr="00DE7B59">
        <w:t>NOTE:</w:t>
      </w:r>
      <w:r w:rsidRPr="00DE7B59">
        <w:tab/>
      </w:r>
      <w:r w:rsidR="00777C4C" w:rsidRPr="00DE7B59">
        <w:t>The number of the Buffer Size fields in the Long Truncated BSR format can be zero.</w:t>
      </w:r>
    </w:p>
    <w:p w14:paraId="1FC84D0B" w14:textId="77777777" w:rsidR="00777C4C" w:rsidRPr="00DE7B59" w:rsidRDefault="00D450E9" w:rsidP="00532E89">
      <w:pPr>
        <w:pStyle w:val="TH"/>
      </w:pPr>
      <w:r>
        <w:pict w14:anchorId="70D33553">
          <v:shape id="_x0000_i1034" type="#_x0000_t75" style="width:283.5pt;height:51pt">
            <v:imagedata r:id="rId14" o:title=""/>
          </v:shape>
        </w:pict>
      </w:r>
    </w:p>
    <w:p w14:paraId="62405B76" w14:textId="77777777" w:rsidR="00777C4C" w:rsidRPr="00DE7B59" w:rsidRDefault="00777C4C" w:rsidP="00EA7C8B">
      <w:pPr>
        <w:pStyle w:val="TF"/>
      </w:pPr>
      <w:r w:rsidRPr="00DE7B59">
        <w:t>Figure 6.1.3.1-1: Short BSR and Short Truncated BSR MAC CE</w:t>
      </w:r>
    </w:p>
    <w:p w14:paraId="5A01AE1C" w14:textId="77777777" w:rsidR="00EA7C8B" w:rsidRPr="00DE7B59" w:rsidRDefault="00EA7C8B" w:rsidP="00EA7C8B"/>
    <w:p w14:paraId="0D8145C3" w14:textId="77777777" w:rsidR="00777C4C" w:rsidRPr="00DE7B59" w:rsidRDefault="00D450E9" w:rsidP="00532E89">
      <w:pPr>
        <w:pStyle w:val="TH"/>
      </w:pPr>
      <w:r>
        <w:pict w14:anchorId="71B19ED8">
          <v:shape id="_x0000_i1035" type="#_x0000_t75" style="width:283.5pt;height:163.5pt">
            <v:imagedata r:id="rId15" o:title=""/>
          </v:shape>
        </w:pict>
      </w:r>
    </w:p>
    <w:p w14:paraId="335DF84C" w14:textId="77777777" w:rsidR="00777C4C" w:rsidRPr="00DE7B59" w:rsidRDefault="00777C4C" w:rsidP="00EA7C8B">
      <w:pPr>
        <w:pStyle w:val="TF"/>
      </w:pPr>
      <w:r w:rsidRPr="00DE7B59">
        <w:t>Figure 6.1.3.1-2: Long BSR and Long Truncated BSR MAC CE</w:t>
      </w:r>
    </w:p>
    <w:p w14:paraId="370B46C3" w14:textId="77777777" w:rsidR="004053FF" w:rsidRPr="00DE7B59" w:rsidRDefault="004053FF" w:rsidP="004053FF"/>
    <w:p w14:paraId="46A687CC" w14:textId="77777777" w:rsidR="00777C4C" w:rsidRPr="00DE7B59" w:rsidRDefault="00777C4C" w:rsidP="00532E89">
      <w:pPr>
        <w:pStyle w:val="TH"/>
      </w:pPr>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7C4C" w:rsidRPr="00DE7B59" w14:paraId="23A9AB01" w14:textId="77777777" w:rsidTr="00777C4C">
        <w:trPr>
          <w:jc w:val="center"/>
        </w:trPr>
        <w:tc>
          <w:tcPr>
            <w:tcW w:w="864" w:type="dxa"/>
            <w:shd w:val="clear" w:color="auto" w:fill="auto"/>
          </w:tcPr>
          <w:p w14:paraId="7DB47898" w14:textId="77777777" w:rsidR="00777C4C" w:rsidRPr="00DE7B59" w:rsidRDefault="00777C4C" w:rsidP="00532E89">
            <w:pPr>
              <w:pStyle w:val="TAH"/>
              <w:rPr>
                <w:lang w:eastAsia="en-US"/>
              </w:rPr>
            </w:pPr>
            <w:r w:rsidRPr="00DE7B59">
              <w:rPr>
                <w:lang w:eastAsia="en-US"/>
              </w:rPr>
              <w:t>Index</w:t>
            </w:r>
          </w:p>
        </w:tc>
        <w:tc>
          <w:tcPr>
            <w:tcW w:w="1140" w:type="dxa"/>
            <w:shd w:val="clear" w:color="auto" w:fill="auto"/>
          </w:tcPr>
          <w:p w14:paraId="0F83571B" w14:textId="77777777" w:rsidR="00777C4C" w:rsidRPr="00DE7B59" w:rsidRDefault="00777C4C" w:rsidP="00532E89">
            <w:pPr>
              <w:pStyle w:val="TAH"/>
              <w:rPr>
                <w:lang w:eastAsia="en-US"/>
              </w:rPr>
            </w:pPr>
            <w:r w:rsidRPr="00DE7B59">
              <w:rPr>
                <w:lang w:eastAsia="en-US"/>
              </w:rPr>
              <w:t>BS value</w:t>
            </w:r>
          </w:p>
        </w:tc>
        <w:tc>
          <w:tcPr>
            <w:tcW w:w="864" w:type="dxa"/>
            <w:shd w:val="clear" w:color="auto" w:fill="auto"/>
          </w:tcPr>
          <w:p w14:paraId="3CB17243" w14:textId="77777777" w:rsidR="00777C4C" w:rsidRPr="00DE7B59" w:rsidRDefault="00777C4C" w:rsidP="00532E89">
            <w:pPr>
              <w:pStyle w:val="TAH"/>
              <w:rPr>
                <w:lang w:eastAsia="en-US"/>
              </w:rPr>
            </w:pPr>
            <w:r w:rsidRPr="00DE7B59">
              <w:rPr>
                <w:lang w:eastAsia="en-US"/>
              </w:rPr>
              <w:t>Index</w:t>
            </w:r>
          </w:p>
        </w:tc>
        <w:tc>
          <w:tcPr>
            <w:tcW w:w="1140" w:type="dxa"/>
            <w:shd w:val="clear" w:color="auto" w:fill="auto"/>
          </w:tcPr>
          <w:p w14:paraId="7E794ACE" w14:textId="77777777" w:rsidR="00777C4C" w:rsidRPr="00DE7B59" w:rsidRDefault="00777C4C" w:rsidP="00532E89">
            <w:pPr>
              <w:pStyle w:val="TAH"/>
              <w:rPr>
                <w:lang w:eastAsia="en-US"/>
              </w:rPr>
            </w:pPr>
            <w:r w:rsidRPr="00DE7B59">
              <w:rPr>
                <w:lang w:eastAsia="en-US"/>
              </w:rPr>
              <w:t>BS value</w:t>
            </w:r>
          </w:p>
        </w:tc>
        <w:tc>
          <w:tcPr>
            <w:tcW w:w="864" w:type="dxa"/>
          </w:tcPr>
          <w:p w14:paraId="0E37B235" w14:textId="77777777" w:rsidR="00777C4C" w:rsidRPr="00DE7B59" w:rsidRDefault="00777C4C" w:rsidP="00532E89">
            <w:pPr>
              <w:pStyle w:val="TAH"/>
              <w:rPr>
                <w:lang w:eastAsia="en-US"/>
              </w:rPr>
            </w:pPr>
            <w:r w:rsidRPr="00DE7B59">
              <w:rPr>
                <w:lang w:eastAsia="en-US"/>
              </w:rPr>
              <w:t>Index</w:t>
            </w:r>
          </w:p>
        </w:tc>
        <w:tc>
          <w:tcPr>
            <w:tcW w:w="1140" w:type="dxa"/>
          </w:tcPr>
          <w:p w14:paraId="09BC47FD" w14:textId="77777777" w:rsidR="00777C4C" w:rsidRPr="00DE7B59" w:rsidRDefault="00777C4C" w:rsidP="00532E89">
            <w:pPr>
              <w:pStyle w:val="TAH"/>
              <w:rPr>
                <w:lang w:eastAsia="en-US"/>
              </w:rPr>
            </w:pPr>
            <w:r w:rsidRPr="00DE7B59">
              <w:rPr>
                <w:lang w:eastAsia="en-US"/>
              </w:rPr>
              <w:t>BS value</w:t>
            </w:r>
          </w:p>
        </w:tc>
        <w:tc>
          <w:tcPr>
            <w:tcW w:w="864" w:type="dxa"/>
          </w:tcPr>
          <w:p w14:paraId="1722793F" w14:textId="77777777" w:rsidR="00777C4C" w:rsidRPr="00DE7B59" w:rsidRDefault="00777C4C" w:rsidP="00532E89">
            <w:pPr>
              <w:pStyle w:val="TAH"/>
              <w:rPr>
                <w:lang w:eastAsia="en-US"/>
              </w:rPr>
            </w:pPr>
            <w:r w:rsidRPr="00DE7B59">
              <w:rPr>
                <w:lang w:eastAsia="en-US"/>
              </w:rPr>
              <w:t>Index</w:t>
            </w:r>
          </w:p>
        </w:tc>
        <w:tc>
          <w:tcPr>
            <w:tcW w:w="1140" w:type="dxa"/>
          </w:tcPr>
          <w:p w14:paraId="2092328A" w14:textId="77777777" w:rsidR="00777C4C" w:rsidRPr="00DE7B59" w:rsidRDefault="00777C4C" w:rsidP="00532E89">
            <w:pPr>
              <w:pStyle w:val="TAH"/>
              <w:rPr>
                <w:lang w:eastAsia="en-US"/>
              </w:rPr>
            </w:pPr>
            <w:r w:rsidRPr="00DE7B59">
              <w:rPr>
                <w:lang w:eastAsia="en-US"/>
              </w:rPr>
              <w:t>BS value</w:t>
            </w:r>
          </w:p>
        </w:tc>
      </w:tr>
      <w:tr w:rsidR="00777C4C" w:rsidRPr="00DE7B59" w14:paraId="643FCB0B" w14:textId="77777777" w:rsidTr="00777C4C">
        <w:trPr>
          <w:trHeight w:val="170"/>
          <w:jc w:val="center"/>
        </w:trPr>
        <w:tc>
          <w:tcPr>
            <w:tcW w:w="864" w:type="dxa"/>
            <w:shd w:val="clear" w:color="auto" w:fill="auto"/>
          </w:tcPr>
          <w:p w14:paraId="3F121B28" w14:textId="77777777" w:rsidR="00777C4C" w:rsidRPr="00DE7B59" w:rsidRDefault="00777C4C" w:rsidP="00532E89">
            <w:pPr>
              <w:pStyle w:val="TAC"/>
              <w:rPr>
                <w:lang w:eastAsia="en-US"/>
              </w:rPr>
            </w:pPr>
            <w:r w:rsidRPr="00DE7B59">
              <w:rPr>
                <w:lang w:eastAsia="en-US"/>
              </w:rPr>
              <w:t>0</w:t>
            </w:r>
          </w:p>
        </w:tc>
        <w:tc>
          <w:tcPr>
            <w:tcW w:w="1140" w:type="dxa"/>
            <w:shd w:val="clear" w:color="auto" w:fill="auto"/>
          </w:tcPr>
          <w:p w14:paraId="34A8A68C" w14:textId="77777777" w:rsidR="00777C4C" w:rsidRPr="00DE7B59" w:rsidRDefault="00777C4C" w:rsidP="00532E89">
            <w:pPr>
              <w:pStyle w:val="TAC"/>
              <w:rPr>
                <w:lang w:eastAsia="en-US"/>
              </w:rPr>
            </w:pPr>
            <w:r w:rsidRPr="00DE7B59">
              <w:rPr>
                <w:lang w:eastAsia="en-US"/>
              </w:rPr>
              <w:t>0</w:t>
            </w:r>
          </w:p>
        </w:tc>
        <w:tc>
          <w:tcPr>
            <w:tcW w:w="864" w:type="dxa"/>
            <w:shd w:val="clear" w:color="auto" w:fill="auto"/>
            <w:vAlign w:val="bottom"/>
          </w:tcPr>
          <w:p w14:paraId="450A1A9B" w14:textId="77777777" w:rsidR="00777C4C" w:rsidRPr="00DE7B59" w:rsidRDefault="00777C4C" w:rsidP="00532E89">
            <w:pPr>
              <w:pStyle w:val="TAC"/>
              <w:rPr>
                <w:lang w:eastAsia="en-US"/>
              </w:rPr>
            </w:pPr>
            <w:r w:rsidRPr="00DE7B59">
              <w:rPr>
                <w:lang w:eastAsia="en-US"/>
              </w:rPr>
              <w:t>8</w:t>
            </w:r>
          </w:p>
        </w:tc>
        <w:tc>
          <w:tcPr>
            <w:tcW w:w="1140" w:type="dxa"/>
            <w:shd w:val="clear" w:color="auto" w:fill="auto"/>
          </w:tcPr>
          <w:p w14:paraId="2FAB8CAB"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63404639" w14:textId="77777777" w:rsidR="00777C4C" w:rsidRPr="00DE7B59" w:rsidRDefault="00777C4C" w:rsidP="00532E89">
            <w:pPr>
              <w:pStyle w:val="TAC"/>
              <w:rPr>
                <w:lang w:eastAsia="en-US"/>
              </w:rPr>
            </w:pPr>
            <w:r w:rsidRPr="00DE7B59">
              <w:rPr>
                <w:lang w:eastAsia="en-US"/>
              </w:rPr>
              <w:t>16</w:t>
            </w:r>
          </w:p>
        </w:tc>
        <w:tc>
          <w:tcPr>
            <w:tcW w:w="1140" w:type="dxa"/>
          </w:tcPr>
          <w:p w14:paraId="33D2EB3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3D95CBFC" w14:textId="77777777" w:rsidR="00777C4C" w:rsidRPr="00DE7B59" w:rsidRDefault="00777C4C" w:rsidP="00532E89">
            <w:pPr>
              <w:pStyle w:val="TAC"/>
              <w:rPr>
                <w:lang w:eastAsia="en-US"/>
              </w:rPr>
            </w:pPr>
            <w:r w:rsidRPr="00DE7B59">
              <w:rPr>
                <w:lang w:eastAsia="en-US"/>
              </w:rPr>
              <w:t>24</w:t>
            </w:r>
          </w:p>
        </w:tc>
        <w:tc>
          <w:tcPr>
            <w:tcW w:w="1140" w:type="dxa"/>
          </w:tcPr>
          <w:p w14:paraId="36BF4ED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20516</w:t>
            </w:r>
          </w:p>
        </w:tc>
      </w:tr>
      <w:tr w:rsidR="00777C4C" w:rsidRPr="00DE7B59" w14:paraId="5960FA7C" w14:textId="77777777" w:rsidTr="00777C4C">
        <w:trPr>
          <w:trHeight w:val="170"/>
          <w:jc w:val="center"/>
        </w:trPr>
        <w:tc>
          <w:tcPr>
            <w:tcW w:w="864" w:type="dxa"/>
            <w:shd w:val="clear" w:color="auto" w:fill="auto"/>
          </w:tcPr>
          <w:p w14:paraId="7E5D4F64" w14:textId="77777777" w:rsidR="00777C4C" w:rsidRPr="00DE7B59" w:rsidRDefault="00777C4C" w:rsidP="00532E89">
            <w:pPr>
              <w:pStyle w:val="TAC"/>
              <w:rPr>
                <w:lang w:eastAsia="en-US"/>
              </w:rPr>
            </w:pPr>
            <w:r w:rsidRPr="00DE7B59">
              <w:rPr>
                <w:lang w:eastAsia="en-US"/>
              </w:rPr>
              <w:t>1</w:t>
            </w:r>
          </w:p>
        </w:tc>
        <w:tc>
          <w:tcPr>
            <w:tcW w:w="1140" w:type="dxa"/>
            <w:shd w:val="clear" w:color="auto" w:fill="auto"/>
          </w:tcPr>
          <w:p w14:paraId="5CBBACD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26E24AD0" w14:textId="77777777" w:rsidR="00777C4C" w:rsidRPr="00DE7B59" w:rsidRDefault="00777C4C" w:rsidP="00532E89">
            <w:pPr>
              <w:pStyle w:val="TAC"/>
              <w:rPr>
                <w:lang w:eastAsia="en-US"/>
              </w:rPr>
            </w:pPr>
            <w:r w:rsidRPr="00DE7B59">
              <w:rPr>
                <w:lang w:eastAsia="en-US"/>
              </w:rPr>
              <w:t>9</w:t>
            </w:r>
          </w:p>
        </w:tc>
        <w:tc>
          <w:tcPr>
            <w:tcW w:w="1140" w:type="dxa"/>
            <w:shd w:val="clear" w:color="auto" w:fill="auto"/>
          </w:tcPr>
          <w:p w14:paraId="525CC276"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4B9D0BD9" w14:textId="77777777" w:rsidR="00777C4C" w:rsidRPr="00DE7B59" w:rsidRDefault="00777C4C" w:rsidP="00532E89">
            <w:pPr>
              <w:pStyle w:val="TAC"/>
              <w:rPr>
                <w:lang w:eastAsia="en-US"/>
              </w:rPr>
            </w:pPr>
            <w:r w:rsidRPr="00DE7B59">
              <w:rPr>
                <w:lang w:eastAsia="en-US"/>
              </w:rPr>
              <w:t>17</w:t>
            </w:r>
          </w:p>
        </w:tc>
        <w:tc>
          <w:tcPr>
            <w:tcW w:w="1140" w:type="dxa"/>
          </w:tcPr>
          <w:p w14:paraId="62DC5BA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3AB4C4A6" w14:textId="77777777" w:rsidR="00777C4C" w:rsidRPr="00DE7B59" w:rsidRDefault="00777C4C" w:rsidP="00532E89">
            <w:pPr>
              <w:pStyle w:val="TAC"/>
              <w:rPr>
                <w:lang w:eastAsia="en-US"/>
              </w:rPr>
            </w:pPr>
            <w:r w:rsidRPr="00DE7B59">
              <w:rPr>
                <w:lang w:eastAsia="en-US"/>
              </w:rPr>
              <w:t>25</w:t>
            </w:r>
          </w:p>
        </w:tc>
        <w:tc>
          <w:tcPr>
            <w:tcW w:w="1140" w:type="dxa"/>
          </w:tcPr>
          <w:p w14:paraId="43E8E9DF"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28581</w:t>
            </w:r>
          </w:p>
        </w:tc>
      </w:tr>
      <w:tr w:rsidR="00777C4C" w:rsidRPr="00DE7B59" w14:paraId="39D6E921" w14:textId="77777777" w:rsidTr="00777C4C">
        <w:trPr>
          <w:trHeight w:val="170"/>
          <w:jc w:val="center"/>
        </w:trPr>
        <w:tc>
          <w:tcPr>
            <w:tcW w:w="864" w:type="dxa"/>
            <w:shd w:val="clear" w:color="auto" w:fill="auto"/>
          </w:tcPr>
          <w:p w14:paraId="78764527" w14:textId="77777777" w:rsidR="00777C4C" w:rsidRPr="00DE7B59" w:rsidRDefault="00777C4C" w:rsidP="00532E89">
            <w:pPr>
              <w:pStyle w:val="TAC"/>
              <w:rPr>
                <w:lang w:eastAsia="en-US"/>
              </w:rPr>
            </w:pPr>
            <w:r w:rsidRPr="00DE7B59">
              <w:rPr>
                <w:lang w:eastAsia="en-US"/>
              </w:rPr>
              <w:t>2</w:t>
            </w:r>
          </w:p>
        </w:tc>
        <w:tc>
          <w:tcPr>
            <w:tcW w:w="1140" w:type="dxa"/>
            <w:shd w:val="clear" w:color="auto" w:fill="auto"/>
          </w:tcPr>
          <w:p w14:paraId="6C47EEC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1E9FA9F3" w14:textId="77777777" w:rsidR="00777C4C" w:rsidRPr="00DE7B59" w:rsidRDefault="00777C4C" w:rsidP="00532E89">
            <w:pPr>
              <w:pStyle w:val="TAC"/>
              <w:rPr>
                <w:lang w:eastAsia="en-US"/>
              </w:rPr>
            </w:pPr>
            <w:r w:rsidRPr="00DE7B59">
              <w:rPr>
                <w:lang w:eastAsia="en-US"/>
              </w:rPr>
              <w:t>10</w:t>
            </w:r>
          </w:p>
        </w:tc>
        <w:tc>
          <w:tcPr>
            <w:tcW w:w="1140" w:type="dxa"/>
            <w:shd w:val="clear" w:color="auto" w:fill="auto"/>
          </w:tcPr>
          <w:p w14:paraId="6E479389"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4AF3DAD1" w14:textId="77777777" w:rsidR="00777C4C" w:rsidRPr="00DE7B59" w:rsidRDefault="00777C4C" w:rsidP="00532E89">
            <w:pPr>
              <w:pStyle w:val="TAC"/>
              <w:rPr>
                <w:lang w:eastAsia="en-US"/>
              </w:rPr>
            </w:pPr>
            <w:r w:rsidRPr="00DE7B59">
              <w:rPr>
                <w:lang w:eastAsia="en-US"/>
              </w:rPr>
              <w:t>18</w:t>
            </w:r>
          </w:p>
        </w:tc>
        <w:tc>
          <w:tcPr>
            <w:tcW w:w="1140" w:type="dxa"/>
          </w:tcPr>
          <w:p w14:paraId="081E5B1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0F987E89" w14:textId="77777777" w:rsidR="00777C4C" w:rsidRPr="00DE7B59" w:rsidRDefault="00777C4C" w:rsidP="00532E89">
            <w:pPr>
              <w:pStyle w:val="TAC"/>
              <w:rPr>
                <w:lang w:eastAsia="en-US"/>
              </w:rPr>
            </w:pPr>
            <w:r w:rsidRPr="00DE7B59">
              <w:rPr>
                <w:lang w:eastAsia="en-US"/>
              </w:rPr>
              <w:t>26</w:t>
            </w:r>
          </w:p>
        </w:tc>
        <w:tc>
          <w:tcPr>
            <w:tcW w:w="1140" w:type="dxa"/>
          </w:tcPr>
          <w:p w14:paraId="683AFBB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39818</w:t>
            </w:r>
          </w:p>
        </w:tc>
      </w:tr>
      <w:tr w:rsidR="00777C4C" w:rsidRPr="00DE7B59" w14:paraId="58FC2321" w14:textId="77777777" w:rsidTr="00777C4C">
        <w:trPr>
          <w:trHeight w:val="170"/>
          <w:jc w:val="center"/>
        </w:trPr>
        <w:tc>
          <w:tcPr>
            <w:tcW w:w="864" w:type="dxa"/>
            <w:shd w:val="clear" w:color="auto" w:fill="auto"/>
          </w:tcPr>
          <w:p w14:paraId="04BA6E6F" w14:textId="77777777" w:rsidR="00777C4C" w:rsidRPr="00DE7B59" w:rsidRDefault="00777C4C" w:rsidP="00532E89">
            <w:pPr>
              <w:pStyle w:val="TAC"/>
              <w:rPr>
                <w:lang w:eastAsia="en-US"/>
              </w:rPr>
            </w:pPr>
            <w:r w:rsidRPr="00DE7B59">
              <w:rPr>
                <w:lang w:eastAsia="en-US"/>
              </w:rPr>
              <w:t>3</w:t>
            </w:r>
          </w:p>
        </w:tc>
        <w:tc>
          <w:tcPr>
            <w:tcW w:w="1140" w:type="dxa"/>
            <w:shd w:val="clear" w:color="auto" w:fill="auto"/>
          </w:tcPr>
          <w:p w14:paraId="7F2B4AD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3AE26AD4" w14:textId="77777777" w:rsidR="00777C4C" w:rsidRPr="00DE7B59" w:rsidRDefault="00777C4C" w:rsidP="00532E89">
            <w:pPr>
              <w:pStyle w:val="TAC"/>
              <w:rPr>
                <w:lang w:eastAsia="en-US"/>
              </w:rPr>
            </w:pPr>
            <w:r w:rsidRPr="00DE7B59">
              <w:rPr>
                <w:lang w:eastAsia="en-US"/>
              </w:rPr>
              <w:t>11</w:t>
            </w:r>
          </w:p>
        </w:tc>
        <w:tc>
          <w:tcPr>
            <w:tcW w:w="1140" w:type="dxa"/>
            <w:shd w:val="clear" w:color="auto" w:fill="auto"/>
          </w:tcPr>
          <w:p w14:paraId="1B290954"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1057ABD8" w14:textId="77777777" w:rsidR="00777C4C" w:rsidRPr="00DE7B59" w:rsidRDefault="00777C4C" w:rsidP="00532E89">
            <w:pPr>
              <w:pStyle w:val="TAC"/>
              <w:rPr>
                <w:lang w:eastAsia="en-US"/>
              </w:rPr>
            </w:pPr>
            <w:r w:rsidRPr="00DE7B59">
              <w:rPr>
                <w:lang w:eastAsia="en-US"/>
              </w:rPr>
              <w:t>19</w:t>
            </w:r>
          </w:p>
        </w:tc>
        <w:tc>
          <w:tcPr>
            <w:tcW w:w="1140" w:type="dxa"/>
          </w:tcPr>
          <w:p w14:paraId="0E682628"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4C8C9835" w14:textId="77777777" w:rsidR="00777C4C" w:rsidRPr="00DE7B59" w:rsidRDefault="00777C4C" w:rsidP="00532E89">
            <w:pPr>
              <w:pStyle w:val="TAC"/>
              <w:rPr>
                <w:lang w:eastAsia="en-US"/>
              </w:rPr>
            </w:pPr>
            <w:r w:rsidRPr="00DE7B59">
              <w:rPr>
                <w:lang w:eastAsia="en-US"/>
              </w:rPr>
              <w:t>27</w:t>
            </w:r>
          </w:p>
        </w:tc>
        <w:tc>
          <w:tcPr>
            <w:tcW w:w="1140" w:type="dxa"/>
          </w:tcPr>
          <w:p w14:paraId="48B814A0"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55474</w:t>
            </w:r>
          </w:p>
        </w:tc>
      </w:tr>
      <w:tr w:rsidR="00777C4C" w:rsidRPr="00DE7B59" w14:paraId="2E3BB31E" w14:textId="77777777" w:rsidTr="00777C4C">
        <w:trPr>
          <w:trHeight w:val="170"/>
          <w:jc w:val="center"/>
        </w:trPr>
        <w:tc>
          <w:tcPr>
            <w:tcW w:w="864" w:type="dxa"/>
            <w:shd w:val="clear" w:color="auto" w:fill="auto"/>
          </w:tcPr>
          <w:p w14:paraId="5BDC7D22" w14:textId="77777777" w:rsidR="00777C4C" w:rsidRPr="00DE7B59" w:rsidRDefault="00777C4C" w:rsidP="00532E89">
            <w:pPr>
              <w:pStyle w:val="TAC"/>
              <w:rPr>
                <w:lang w:eastAsia="en-US"/>
              </w:rPr>
            </w:pPr>
            <w:r w:rsidRPr="00DE7B59">
              <w:rPr>
                <w:lang w:eastAsia="en-US"/>
              </w:rPr>
              <w:t>4</w:t>
            </w:r>
          </w:p>
        </w:tc>
        <w:tc>
          <w:tcPr>
            <w:tcW w:w="1140" w:type="dxa"/>
            <w:shd w:val="clear" w:color="auto" w:fill="auto"/>
          </w:tcPr>
          <w:p w14:paraId="34B95A84"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45D259A3" w14:textId="77777777" w:rsidR="00777C4C" w:rsidRPr="00DE7B59" w:rsidRDefault="00777C4C" w:rsidP="00532E89">
            <w:pPr>
              <w:pStyle w:val="TAC"/>
              <w:rPr>
                <w:lang w:eastAsia="en-US"/>
              </w:rPr>
            </w:pPr>
            <w:r w:rsidRPr="00DE7B59">
              <w:rPr>
                <w:lang w:eastAsia="en-US"/>
              </w:rPr>
              <w:t>12</w:t>
            </w:r>
          </w:p>
        </w:tc>
        <w:tc>
          <w:tcPr>
            <w:tcW w:w="1140" w:type="dxa"/>
            <w:shd w:val="clear" w:color="auto" w:fill="auto"/>
          </w:tcPr>
          <w:p w14:paraId="31C59A5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04BE79BC" w14:textId="77777777" w:rsidR="00777C4C" w:rsidRPr="00DE7B59" w:rsidRDefault="00777C4C" w:rsidP="00532E89">
            <w:pPr>
              <w:pStyle w:val="TAC"/>
              <w:rPr>
                <w:lang w:eastAsia="en-US"/>
              </w:rPr>
            </w:pPr>
            <w:r w:rsidRPr="00DE7B59">
              <w:rPr>
                <w:lang w:eastAsia="en-US"/>
              </w:rPr>
              <w:t>20</w:t>
            </w:r>
          </w:p>
        </w:tc>
        <w:tc>
          <w:tcPr>
            <w:tcW w:w="1140" w:type="dxa"/>
          </w:tcPr>
          <w:p w14:paraId="1A50E66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2CA30336" w14:textId="77777777" w:rsidR="00777C4C" w:rsidRPr="00DE7B59" w:rsidRDefault="00777C4C" w:rsidP="00532E89">
            <w:pPr>
              <w:pStyle w:val="TAC"/>
              <w:rPr>
                <w:lang w:eastAsia="en-US"/>
              </w:rPr>
            </w:pPr>
            <w:r w:rsidRPr="00DE7B59">
              <w:rPr>
                <w:lang w:eastAsia="en-US"/>
              </w:rPr>
              <w:t>28</w:t>
            </w:r>
          </w:p>
        </w:tc>
        <w:tc>
          <w:tcPr>
            <w:tcW w:w="1140" w:type="dxa"/>
          </w:tcPr>
          <w:p w14:paraId="04BEFEA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77284</w:t>
            </w:r>
          </w:p>
        </w:tc>
      </w:tr>
      <w:tr w:rsidR="00777C4C" w:rsidRPr="00DE7B59" w14:paraId="32155051" w14:textId="77777777" w:rsidTr="00777C4C">
        <w:trPr>
          <w:trHeight w:val="170"/>
          <w:jc w:val="center"/>
        </w:trPr>
        <w:tc>
          <w:tcPr>
            <w:tcW w:w="864" w:type="dxa"/>
            <w:shd w:val="clear" w:color="auto" w:fill="auto"/>
          </w:tcPr>
          <w:p w14:paraId="4353620F" w14:textId="77777777" w:rsidR="00777C4C" w:rsidRPr="00DE7B59" w:rsidRDefault="00777C4C" w:rsidP="00532E89">
            <w:pPr>
              <w:pStyle w:val="TAC"/>
              <w:rPr>
                <w:lang w:eastAsia="en-US"/>
              </w:rPr>
            </w:pPr>
            <w:r w:rsidRPr="00DE7B59">
              <w:rPr>
                <w:lang w:eastAsia="en-US"/>
              </w:rPr>
              <w:t>5</w:t>
            </w:r>
          </w:p>
        </w:tc>
        <w:tc>
          <w:tcPr>
            <w:tcW w:w="1140" w:type="dxa"/>
            <w:shd w:val="clear" w:color="auto" w:fill="auto"/>
          </w:tcPr>
          <w:p w14:paraId="70E5C35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398313E1" w14:textId="77777777" w:rsidR="00777C4C" w:rsidRPr="00DE7B59" w:rsidRDefault="00777C4C" w:rsidP="00532E89">
            <w:pPr>
              <w:pStyle w:val="TAC"/>
              <w:rPr>
                <w:lang w:eastAsia="en-US"/>
              </w:rPr>
            </w:pPr>
            <w:r w:rsidRPr="00DE7B59">
              <w:rPr>
                <w:lang w:eastAsia="en-US"/>
              </w:rPr>
              <w:t>13</w:t>
            </w:r>
          </w:p>
        </w:tc>
        <w:tc>
          <w:tcPr>
            <w:tcW w:w="1140" w:type="dxa"/>
            <w:shd w:val="clear" w:color="auto" w:fill="auto"/>
          </w:tcPr>
          <w:p w14:paraId="749E789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7E84976F" w14:textId="77777777" w:rsidR="00777C4C" w:rsidRPr="00DE7B59" w:rsidRDefault="00777C4C" w:rsidP="00532E89">
            <w:pPr>
              <w:pStyle w:val="TAC"/>
              <w:rPr>
                <w:lang w:eastAsia="en-US"/>
              </w:rPr>
            </w:pPr>
            <w:r w:rsidRPr="00DE7B59">
              <w:rPr>
                <w:lang w:eastAsia="en-US"/>
              </w:rPr>
              <w:t>21</w:t>
            </w:r>
          </w:p>
        </w:tc>
        <w:tc>
          <w:tcPr>
            <w:tcW w:w="1140" w:type="dxa"/>
          </w:tcPr>
          <w:p w14:paraId="3FB27D3A"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3D7AF64F" w14:textId="77777777" w:rsidR="00777C4C" w:rsidRPr="00DE7B59" w:rsidRDefault="00777C4C" w:rsidP="00532E89">
            <w:pPr>
              <w:pStyle w:val="TAC"/>
              <w:rPr>
                <w:lang w:eastAsia="en-US"/>
              </w:rPr>
            </w:pPr>
            <w:r w:rsidRPr="00DE7B59">
              <w:rPr>
                <w:lang w:eastAsia="en-US"/>
              </w:rPr>
              <w:t>29</w:t>
            </w:r>
          </w:p>
        </w:tc>
        <w:tc>
          <w:tcPr>
            <w:tcW w:w="1140" w:type="dxa"/>
          </w:tcPr>
          <w:p w14:paraId="3147FF2E"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107669</w:t>
            </w:r>
          </w:p>
        </w:tc>
      </w:tr>
      <w:tr w:rsidR="00777C4C" w:rsidRPr="00DE7B59" w14:paraId="57E4B955" w14:textId="77777777" w:rsidTr="00777C4C">
        <w:trPr>
          <w:trHeight w:val="170"/>
          <w:jc w:val="center"/>
        </w:trPr>
        <w:tc>
          <w:tcPr>
            <w:tcW w:w="864" w:type="dxa"/>
            <w:shd w:val="clear" w:color="auto" w:fill="auto"/>
          </w:tcPr>
          <w:p w14:paraId="76B70DA3" w14:textId="77777777" w:rsidR="00777C4C" w:rsidRPr="00DE7B59" w:rsidRDefault="00777C4C" w:rsidP="00532E89">
            <w:pPr>
              <w:pStyle w:val="TAC"/>
              <w:rPr>
                <w:lang w:eastAsia="en-US"/>
              </w:rPr>
            </w:pPr>
            <w:r w:rsidRPr="00DE7B59">
              <w:rPr>
                <w:lang w:eastAsia="en-US"/>
              </w:rPr>
              <w:t>6</w:t>
            </w:r>
          </w:p>
        </w:tc>
        <w:tc>
          <w:tcPr>
            <w:tcW w:w="1140" w:type="dxa"/>
            <w:shd w:val="clear" w:color="auto" w:fill="auto"/>
          </w:tcPr>
          <w:p w14:paraId="67931ABA"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11753CCC" w14:textId="77777777" w:rsidR="00777C4C" w:rsidRPr="00DE7B59" w:rsidRDefault="00777C4C" w:rsidP="00532E89">
            <w:pPr>
              <w:pStyle w:val="TAC"/>
              <w:rPr>
                <w:lang w:eastAsia="en-US"/>
              </w:rPr>
            </w:pPr>
            <w:r w:rsidRPr="00DE7B59">
              <w:rPr>
                <w:lang w:eastAsia="en-US"/>
              </w:rPr>
              <w:t>14</w:t>
            </w:r>
          </w:p>
        </w:tc>
        <w:tc>
          <w:tcPr>
            <w:tcW w:w="1140" w:type="dxa"/>
            <w:shd w:val="clear" w:color="auto" w:fill="auto"/>
          </w:tcPr>
          <w:p w14:paraId="59AA0ED0"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6C071DF2" w14:textId="77777777" w:rsidR="00777C4C" w:rsidRPr="00DE7B59" w:rsidRDefault="00777C4C" w:rsidP="00532E89">
            <w:pPr>
              <w:pStyle w:val="TAC"/>
              <w:rPr>
                <w:lang w:eastAsia="en-US"/>
              </w:rPr>
            </w:pPr>
            <w:r w:rsidRPr="00DE7B59">
              <w:rPr>
                <w:lang w:eastAsia="en-US"/>
              </w:rPr>
              <w:t>22</w:t>
            </w:r>
          </w:p>
        </w:tc>
        <w:tc>
          <w:tcPr>
            <w:tcW w:w="1140" w:type="dxa"/>
          </w:tcPr>
          <w:p w14:paraId="6814CBB1"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00D72C08" w14:textId="77777777" w:rsidR="00777C4C" w:rsidRPr="00DE7B59" w:rsidRDefault="00777C4C" w:rsidP="00532E89">
            <w:pPr>
              <w:pStyle w:val="TAC"/>
              <w:rPr>
                <w:lang w:eastAsia="en-US"/>
              </w:rPr>
            </w:pPr>
            <w:r w:rsidRPr="00DE7B59">
              <w:rPr>
                <w:lang w:eastAsia="en-US"/>
              </w:rPr>
              <w:t>30</w:t>
            </w:r>
          </w:p>
        </w:tc>
        <w:tc>
          <w:tcPr>
            <w:tcW w:w="1140" w:type="dxa"/>
          </w:tcPr>
          <w:p w14:paraId="59C0E381"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150000</w:t>
            </w:r>
          </w:p>
        </w:tc>
      </w:tr>
      <w:tr w:rsidR="00777C4C" w:rsidRPr="00DE7B59" w14:paraId="249C67EF" w14:textId="77777777" w:rsidTr="00777C4C">
        <w:trPr>
          <w:trHeight w:val="170"/>
          <w:jc w:val="center"/>
        </w:trPr>
        <w:tc>
          <w:tcPr>
            <w:tcW w:w="864" w:type="dxa"/>
            <w:shd w:val="clear" w:color="auto" w:fill="auto"/>
          </w:tcPr>
          <w:p w14:paraId="7CA6E5A4" w14:textId="77777777" w:rsidR="00777C4C" w:rsidRPr="00DE7B59" w:rsidRDefault="00777C4C" w:rsidP="00532E89">
            <w:pPr>
              <w:pStyle w:val="TAC"/>
              <w:rPr>
                <w:lang w:eastAsia="en-US"/>
              </w:rPr>
            </w:pPr>
            <w:r w:rsidRPr="00DE7B59">
              <w:rPr>
                <w:lang w:eastAsia="en-US"/>
              </w:rPr>
              <w:t>7</w:t>
            </w:r>
          </w:p>
        </w:tc>
        <w:tc>
          <w:tcPr>
            <w:tcW w:w="1140" w:type="dxa"/>
            <w:shd w:val="clear" w:color="auto" w:fill="auto"/>
          </w:tcPr>
          <w:p w14:paraId="29C4B6C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7AA47682" w14:textId="77777777" w:rsidR="00777C4C" w:rsidRPr="00DE7B59" w:rsidRDefault="00777C4C" w:rsidP="00532E89">
            <w:pPr>
              <w:pStyle w:val="TAC"/>
              <w:rPr>
                <w:lang w:eastAsia="en-US"/>
              </w:rPr>
            </w:pPr>
            <w:r w:rsidRPr="00DE7B59">
              <w:rPr>
                <w:lang w:eastAsia="en-US"/>
              </w:rPr>
              <w:t>15</w:t>
            </w:r>
          </w:p>
        </w:tc>
        <w:tc>
          <w:tcPr>
            <w:tcW w:w="1140" w:type="dxa"/>
            <w:shd w:val="clear" w:color="auto" w:fill="auto"/>
          </w:tcPr>
          <w:p w14:paraId="12635C5B"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08DABDBE" w14:textId="77777777" w:rsidR="00777C4C" w:rsidRPr="00DE7B59" w:rsidRDefault="00777C4C" w:rsidP="00532E89">
            <w:pPr>
              <w:pStyle w:val="TAC"/>
              <w:rPr>
                <w:lang w:eastAsia="en-US"/>
              </w:rPr>
            </w:pPr>
            <w:r w:rsidRPr="00DE7B59">
              <w:rPr>
                <w:lang w:eastAsia="en-US"/>
              </w:rPr>
              <w:t>23</w:t>
            </w:r>
          </w:p>
        </w:tc>
        <w:tc>
          <w:tcPr>
            <w:tcW w:w="1140" w:type="dxa"/>
          </w:tcPr>
          <w:p w14:paraId="4AADDBB8"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0AD2F671" w14:textId="77777777" w:rsidR="00777C4C" w:rsidRPr="00DE7B59" w:rsidRDefault="00777C4C" w:rsidP="00532E89">
            <w:pPr>
              <w:pStyle w:val="TAC"/>
              <w:rPr>
                <w:lang w:eastAsia="en-US"/>
              </w:rPr>
            </w:pPr>
            <w:r w:rsidRPr="00DE7B59">
              <w:rPr>
                <w:lang w:eastAsia="en-US"/>
              </w:rPr>
              <w:t>31</w:t>
            </w:r>
          </w:p>
        </w:tc>
        <w:tc>
          <w:tcPr>
            <w:tcW w:w="1140" w:type="dxa"/>
          </w:tcPr>
          <w:p w14:paraId="5A45034C" w14:textId="77777777" w:rsidR="00777C4C" w:rsidRPr="00DE7B59" w:rsidRDefault="00777C4C" w:rsidP="00532E89">
            <w:pPr>
              <w:pStyle w:val="TAC"/>
              <w:rPr>
                <w:lang w:eastAsia="en-US"/>
              </w:rPr>
            </w:pPr>
            <w:r w:rsidRPr="00DE7B59">
              <w:rPr>
                <w:lang w:eastAsia="en-US"/>
              </w:rPr>
              <w:t>&gt; 150000</w:t>
            </w:r>
          </w:p>
        </w:tc>
      </w:tr>
    </w:tbl>
    <w:p w14:paraId="1F4BEFD4" w14:textId="77777777" w:rsidR="00777C4C" w:rsidRPr="00DE7B59" w:rsidRDefault="00777C4C" w:rsidP="00777C4C"/>
    <w:p w14:paraId="3F3C4DBD" w14:textId="77777777" w:rsidR="00777C4C" w:rsidRPr="00DE7B59" w:rsidRDefault="00777C4C" w:rsidP="00EA7C8B">
      <w:pPr>
        <w:pStyle w:val="TH"/>
      </w:pPr>
      <w:r w:rsidRPr="00DE7B59">
        <w:t>Table 6.1.3.1-2: Buffer size levels (in bytes) for 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7C4C" w:rsidRPr="00DE7B59" w14:paraId="6854615A" w14:textId="77777777" w:rsidTr="00777C4C">
        <w:trPr>
          <w:jc w:val="center"/>
        </w:trPr>
        <w:tc>
          <w:tcPr>
            <w:tcW w:w="770" w:type="dxa"/>
            <w:shd w:val="clear" w:color="auto" w:fill="auto"/>
          </w:tcPr>
          <w:p w14:paraId="077F2E92" w14:textId="77777777" w:rsidR="00777C4C" w:rsidRPr="00DE7B59" w:rsidRDefault="00777C4C" w:rsidP="00532E89">
            <w:pPr>
              <w:pStyle w:val="TAH"/>
              <w:rPr>
                <w:lang w:eastAsia="en-US"/>
              </w:rPr>
            </w:pPr>
            <w:r w:rsidRPr="00DE7B59">
              <w:rPr>
                <w:lang w:eastAsia="en-US"/>
              </w:rPr>
              <w:t>Index</w:t>
            </w:r>
          </w:p>
        </w:tc>
        <w:tc>
          <w:tcPr>
            <w:tcW w:w="1016" w:type="dxa"/>
            <w:shd w:val="clear" w:color="auto" w:fill="auto"/>
          </w:tcPr>
          <w:p w14:paraId="352A4186" w14:textId="77777777" w:rsidR="00777C4C" w:rsidRPr="00DE7B59" w:rsidRDefault="00777C4C" w:rsidP="00532E89">
            <w:pPr>
              <w:pStyle w:val="TAH"/>
              <w:rPr>
                <w:lang w:eastAsia="en-US"/>
              </w:rPr>
            </w:pPr>
            <w:r w:rsidRPr="00DE7B59">
              <w:rPr>
                <w:lang w:eastAsia="en-US"/>
              </w:rPr>
              <w:t>BS value</w:t>
            </w:r>
          </w:p>
        </w:tc>
        <w:tc>
          <w:tcPr>
            <w:tcW w:w="771" w:type="dxa"/>
            <w:shd w:val="clear" w:color="auto" w:fill="auto"/>
          </w:tcPr>
          <w:p w14:paraId="31208B25" w14:textId="77777777" w:rsidR="00777C4C" w:rsidRPr="00DE7B59" w:rsidRDefault="00777C4C" w:rsidP="00532E89">
            <w:pPr>
              <w:pStyle w:val="TAH"/>
              <w:rPr>
                <w:lang w:eastAsia="en-US"/>
              </w:rPr>
            </w:pPr>
            <w:r w:rsidRPr="00DE7B59">
              <w:rPr>
                <w:lang w:eastAsia="en-US"/>
              </w:rPr>
              <w:t>Index</w:t>
            </w:r>
          </w:p>
        </w:tc>
        <w:tc>
          <w:tcPr>
            <w:tcW w:w="1016" w:type="dxa"/>
            <w:shd w:val="clear" w:color="auto" w:fill="auto"/>
          </w:tcPr>
          <w:p w14:paraId="4886DFA2" w14:textId="77777777" w:rsidR="00777C4C" w:rsidRPr="00DE7B59" w:rsidRDefault="00777C4C" w:rsidP="00532E89">
            <w:pPr>
              <w:pStyle w:val="TAH"/>
              <w:rPr>
                <w:lang w:eastAsia="en-US"/>
              </w:rPr>
            </w:pPr>
            <w:r w:rsidRPr="00DE7B59">
              <w:rPr>
                <w:lang w:eastAsia="en-US"/>
              </w:rPr>
              <w:t>BS value</w:t>
            </w:r>
          </w:p>
        </w:tc>
        <w:tc>
          <w:tcPr>
            <w:tcW w:w="771" w:type="dxa"/>
          </w:tcPr>
          <w:p w14:paraId="793E37D8" w14:textId="77777777" w:rsidR="00777C4C" w:rsidRPr="00DE7B59" w:rsidRDefault="00777C4C" w:rsidP="00532E89">
            <w:pPr>
              <w:pStyle w:val="TAH"/>
              <w:rPr>
                <w:lang w:eastAsia="en-US"/>
              </w:rPr>
            </w:pPr>
            <w:r w:rsidRPr="00DE7B59">
              <w:rPr>
                <w:lang w:eastAsia="en-US"/>
              </w:rPr>
              <w:t>Index</w:t>
            </w:r>
          </w:p>
        </w:tc>
        <w:tc>
          <w:tcPr>
            <w:tcW w:w="1261" w:type="dxa"/>
          </w:tcPr>
          <w:p w14:paraId="62F14C2F" w14:textId="77777777" w:rsidR="00777C4C" w:rsidRPr="00DE7B59" w:rsidRDefault="00777C4C" w:rsidP="00532E89">
            <w:pPr>
              <w:pStyle w:val="TAH"/>
              <w:rPr>
                <w:lang w:eastAsia="en-US"/>
              </w:rPr>
            </w:pPr>
            <w:r w:rsidRPr="00DE7B59">
              <w:rPr>
                <w:lang w:eastAsia="en-US"/>
              </w:rPr>
              <w:t>BS value</w:t>
            </w:r>
          </w:p>
        </w:tc>
        <w:tc>
          <w:tcPr>
            <w:tcW w:w="771" w:type="dxa"/>
          </w:tcPr>
          <w:p w14:paraId="5E048482" w14:textId="77777777" w:rsidR="00777C4C" w:rsidRPr="00DE7B59" w:rsidRDefault="00777C4C" w:rsidP="00532E89">
            <w:pPr>
              <w:pStyle w:val="TAH"/>
              <w:rPr>
                <w:lang w:eastAsia="en-US"/>
              </w:rPr>
            </w:pPr>
            <w:r w:rsidRPr="00DE7B59">
              <w:rPr>
                <w:lang w:eastAsia="en-US"/>
              </w:rPr>
              <w:t>Index</w:t>
            </w:r>
          </w:p>
        </w:tc>
        <w:tc>
          <w:tcPr>
            <w:tcW w:w="1507" w:type="dxa"/>
          </w:tcPr>
          <w:p w14:paraId="6E5C5C78" w14:textId="77777777" w:rsidR="00777C4C" w:rsidRPr="00DE7B59" w:rsidRDefault="00777C4C" w:rsidP="00532E89">
            <w:pPr>
              <w:pStyle w:val="TAH"/>
              <w:rPr>
                <w:lang w:eastAsia="en-US"/>
              </w:rPr>
            </w:pPr>
            <w:r w:rsidRPr="00DE7B59">
              <w:rPr>
                <w:lang w:eastAsia="en-US"/>
              </w:rPr>
              <w:t>BS value</w:t>
            </w:r>
          </w:p>
        </w:tc>
      </w:tr>
      <w:tr w:rsidR="00777C4C" w:rsidRPr="00DE7B59" w14:paraId="3AED04FF" w14:textId="77777777" w:rsidTr="00777C4C">
        <w:trPr>
          <w:trHeight w:val="170"/>
          <w:jc w:val="center"/>
        </w:trPr>
        <w:tc>
          <w:tcPr>
            <w:tcW w:w="770" w:type="dxa"/>
            <w:shd w:val="clear" w:color="auto" w:fill="auto"/>
            <w:vAlign w:val="center"/>
          </w:tcPr>
          <w:p w14:paraId="082799FB" w14:textId="77777777" w:rsidR="00777C4C" w:rsidRPr="00DE7B59" w:rsidRDefault="00777C4C" w:rsidP="00532E89">
            <w:pPr>
              <w:pStyle w:val="TAC"/>
              <w:rPr>
                <w:lang w:eastAsia="en-US"/>
              </w:rPr>
            </w:pPr>
            <w:r w:rsidRPr="00DE7B59">
              <w:rPr>
                <w:lang w:eastAsia="en-US"/>
              </w:rPr>
              <w:t>0</w:t>
            </w:r>
          </w:p>
        </w:tc>
        <w:tc>
          <w:tcPr>
            <w:tcW w:w="1016" w:type="dxa"/>
            <w:shd w:val="clear" w:color="auto" w:fill="auto"/>
            <w:vAlign w:val="center"/>
          </w:tcPr>
          <w:p w14:paraId="724AF551" w14:textId="77777777" w:rsidR="00777C4C" w:rsidRPr="00DE7B59" w:rsidRDefault="00777C4C" w:rsidP="00532E89">
            <w:pPr>
              <w:pStyle w:val="TAC"/>
              <w:rPr>
                <w:lang w:eastAsia="en-US"/>
              </w:rPr>
            </w:pPr>
            <w:r w:rsidRPr="00DE7B59">
              <w:rPr>
                <w:lang w:eastAsia="en-US"/>
              </w:rPr>
              <w:t>0</w:t>
            </w:r>
          </w:p>
        </w:tc>
        <w:tc>
          <w:tcPr>
            <w:tcW w:w="771" w:type="dxa"/>
            <w:shd w:val="clear" w:color="auto" w:fill="auto"/>
            <w:vAlign w:val="center"/>
          </w:tcPr>
          <w:p w14:paraId="40B21B0A" w14:textId="77777777" w:rsidR="00777C4C" w:rsidRPr="00DE7B59" w:rsidRDefault="00777C4C" w:rsidP="00532E89">
            <w:pPr>
              <w:pStyle w:val="TAC"/>
              <w:rPr>
                <w:lang w:eastAsia="en-US"/>
              </w:rPr>
            </w:pPr>
            <w:r w:rsidRPr="00DE7B59">
              <w:rPr>
                <w:lang w:eastAsia="en-US"/>
              </w:rPr>
              <w:t>64</w:t>
            </w:r>
          </w:p>
        </w:tc>
        <w:tc>
          <w:tcPr>
            <w:tcW w:w="1016" w:type="dxa"/>
            <w:shd w:val="clear" w:color="auto" w:fill="auto"/>
          </w:tcPr>
          <w:p w14:paraId="0BC416CB" w14:textId="77777777" w:rsidR="00777C4C" w:rsidRPr="00DE7B59" w:rsidRDefault="00777C4C" w:rsidP="00532E89">
            <w:pPr>
              <w:pStyle w:val="TAC"/>
              <w:rPr>
                <w:lang w:eastAsia="en-US"/>
              </w:rPr>
            </w:pPr>
            <w:r w:rsidRPr="00DE7B59">
              <w:rPr>
                <w:lang w:eastAsia="en-US"/>
              </w:rPr>
              <w:t>≤ 526</w:t>
            </w:r>
          </w:p>
        </w:tc>
        <w:tc>
          <w:tcPr>
            <w:tcW w:w="771" w:type="dxa"/>
            <w:vAlign w:val="center"/>
          </w:tcPr>
          <w:p w14:paraId="7CAB1A25" w14:textId="77777777" w:rsidR="00777C4C" w:rsidRPr="00DE7B59" w:rsidRDefault="00777C4C" w:rsidP="00532E89">
            <w:pPr>
              <w:pStyle w:val="TAC"/>
              <w:rPr>
                <w:lang w:eastAsia="en-US"/>
              </w:rPr>
            </w:pPr>
            <w:r w:rsidRPr="00DE7B59">
              <w:rPr>
                <w:lang w:eastAsia="en-US"/>
              </w:rPr>
              <w:t>128</w:t>
            </w:r>
          </w:p>
        </w:tc>
        <w:tc>
          <w:tcPr>
            <w:tcW w:w="1261" w:type="dxa"/>
            <w:vAlign w:val="bottom"/>
          </w:tcPr>
          <w:p w14:paraId="4B170AAE" w14:textId="77777777" w:rsidR="00777C4C" w:rsidRPr="00DE7B59" w:rsidRDefault="00777C4C" w:rsidP="00532E89">
            <w:pPr>
              <w:pStyle w:val="TAC"/>
              <w:rPr>
                <w:lang w:eastAsia="en-US"/>
              </w:rPr>
            </w:pPr>
            <w:r w:rsidRPr="00DE7B59">
              <w:rPr>
                <w:lang w:eastAsia="en-US"/>
              </w:rPr>
              <w:t>≤ 29431</w:t>
            </w:r>
          </w:p>
        </w:tc>
        <w:tc>
          <w:tcPr>
            <w:tcW w:w="771" w:type="dxa"/>
            <w:vAlign w:val="center"/>
          </w:tcPr>
          <w:p w14:paraId="4E019E2F" w14:textId="77777777" w:rsidR="00777C4C" w:rsidRPr="00DE7B59" w:rsidRDefault="00777C4C" w:rsidP="00532E89">
            <w:pPr>
              <w:pStyle w:val="TAC"/>
              <w:rPr>
                <w:lang w:eastAsia="en-US"/>
              </w:rPr>
            </w:pPr>
            <w:r w:rsidRPr="00DE7B59">
              <w:rPr>
                <w:lang w:eastAsia="en-US"/>
              </w:rPr>
              <w:t>192</w:t>
            </w:r>
          </w:p>
        </w:tc>
        <w:tc>
          <w:tcPr>
            <w:tcW w:w="1507" w:type="dxa"/>
          </w:tcPr>
          <w:p w14:paraId="2F1E5D46" w14:textId="77777777" w:rsidR="00777C4C" w:rsidRPr="00DE7B59" w:rsidRDefault="00777C4C" w:rsidP="00532E89">
            <w:pPr>
              <w:pStyle w:val="TAC"/>
              <w:rPr>
                <w:lang w:eastAsia="en-US"/>
              </w:rPr>
            </w:pPr>
            <w:r w:rsidRPr="00DE7B59">
              <w:rPr>
                <w:lang w:eastAsia="en-US"/>
              </w:rPr>
              <w:t>≤ 1647644</w:t>
            </w:r>
          </w:p>
        </w:tc>
      </w:tr>
      <w:tr w:rsidR="00777C4C" w:rsidRPr="00DE7B59" w14:paraId="36405152" w14:textId="77777777" w:rsidTr="00777C4C">
        <w:trPr>
          <w:trHeight w:val="170"/>
          <w:jc w:val="center"/>
        </w:trPr>
        <w:tc>
          <w:tcPr>
            <w:tcW w:w="770" w:type="dxa"/>
            <w:shd w:val="clear" w:color="auto" w:fill="auto"/>
            <w:vAlign w:val="center"/>
          </w:tcPr>
          <w:p w14:paraId="31E577D0" w14:textId="77777777" w:rsidR="00777C4C" w:rsidRPr="00DE7B59" w:rsidRDefault="00777C4C" w:rsidP="00532E89">
            <w:pPr>
              <w:pStyle w:val="TAC"/>
              <w:rPr>
                <w:lang w:eastAsia="en-US"/>
              </w:rPr>
            </w:pPr>
            <w:r w:rsidRPr="00DE7B59">
              <w:rPr>
                <w:lang w:eastAsia="en-US"/>
              </w:rPr>
              <w:t>1</w:t>
            </w:r>
          </w:p>
        </w:tc>
        <w:tc>
          <w:tcPr>
            <w:tcW w:w="1016" w:type="dxa"/>
            <w:shd w:val="clear" w:color="auto" w:fill="auto"/>
            <w:vAlign w:val="center"/>
          </w:tcPr>
          <w:p w14:paraId="4B3243D9" w14:textId="77777777" w:rsidR="00777C4C" w:rsidRPr="00DE7B59" w:rsidRDefault="00777C4C" w:rsidP="00532E89">
            <w:pPr>
              <w:pStyle w:val="TAC"/>
              <w:rPr>
                <w:lang w:eastAsia="en-US"/>
              </w:rPr>
            </w:pPr>
            <w:r w:rsidRPr="00DE7B59">
              <w:rPr>
                <w:lang w:eastAsia="en-US"/>
              </w:rPr>
              <w:t>≤ 10</w:t>
            </w:r>
          </w:p>
        </w:tc>
        <w:tc>
          <w:tcPr>
            <w:tcW w:w="771" w:type="dxa"/>
            <w:shd w:val="clear" w:color="auto" w:fill="auto"/>
            <w:vAlign w:val="center"/>
          </w:tcPr>
          <w:p w14:paraId="6261BB24" w14:textId="77777777" w:rsidR="00777C4C" w:rsidRPr="00DE7B59" w:rsidRDefault="00777C4C" w:rsidP="00532E89">
            <w:pPr>
              <w:pStyle w:val="TAC"/>
              <w:rPr>
                <w:lang w:eastAsia="en-US"/>
              </w:rPr>
            </w:pPr>
            <w:r w:rsidRPr="00DE7B59">
              <w:rPr>
                <w:lang w:eastAsia="en-US"/>
              </w:rPr>
              <w:t>65</w:t>
            </w:r>
          </w:p>
        </w:tc>
        <w:tc>
          <w:tcPr>
            <w:tcW w:w="1016" w:type="dxa"/>
            <w:shd w:val="clear" w:color="auto" w:fill="auto"/>
          </w:tcPr>
          <w:p w14:paraId="5A552FB7" w14:textId="77777777" w:rsidR="00777C4C" w:rsidRPr="00DE7B59" w:rsidRDefault="00777C4C" w:rsidP="00532E89">
            <w:pPr>
              <w:pStyle w:val="TAC"/>
              <w:rPr>
                <w:lang w:eastAsia="en-US"/>
              </w:rPr>
            </w:pPr>
            <w:r w:rsidRPr="00DE7B59">
              <w:rPr>
                <w:lang w:eastAsia="en-US"/>
              </w:rPr>
              <w:t>≤ 560</w:t>
            </w:r>
          </w:p>
        </w:tc>
        <w:tc>
          <w:tcPr>
            <w:tcW w:w="771" w:type="dxa"/>
            <w:vAlign w:val="center"/>
          </w:tcPr>
          <w:p w14:paraId="11145EF1" w14:textId="77777777" w:rsidR="00777C4C" w:rsidRPr="00DE7B59" w:rsidRDefault="00777C4C" w:rsidP="00532E89">
            <w:pPr>
              <w:pStyle w:val="TAC"/>
              <w:rPr>
                <w:lang w:eastAsia="en-US"/>
              </w:rPr>
            </w:pPr>
            <w:r w:rsidRPr="00DE7B59">
              <w:rPr>
                <w:lang w:eastAsia="en-US"/>
              </w:rPr>
              <w:t>129</w:t>
            </w:r>
          </w:p>
        </w:tc>
        <w:tc>
          <w:tcPr>
            <w:tcW w:w="1261" w:type="dxa"/>
            <w:vAlign w:val="bottom"/>
          </w:tcPr>
          <w:p w14:paraId="558B06C3" w14:textId="77777777" w:rsidR="00777C4C" w:rsidRPr="00DE7B59" w:rsidRDefault="00777C4C" w:rsidP="00532E89">
            <w:pPr>
              <w:pStyle w:val="TAC"/>
              <w:rPr>
                <w:lang w:eastAsia="en-US"/>
              </w:rPr>
            </w:pPr>
            <w:r w:rsidRPr="00DE7B59">
              <w:rPr>
                <w:lang w:eastAsia="en-US"/>
              </w:rPr>
              <w:t>≤ 31342</w:t>
            </w:r>
          </w:p>
        </w:tc>
        <w:tc>
          <w:tcPr>
            <w:tcW w:w="771" w:type="dxa"/>
            <w:vAlign w:val="center"/>
          </w:tcPr>
          <w:p w14:paraId="518F3E0E" w14:textId="77777777" w:rsidR="00777C4C" w:rsidRPr="00DE7B59" w:rsidRDefault="00777C4C" w:rsidP="00532E89">
            <w:pPr>
              <w:pStyle w:val="TAC"/>
              <w:rPr>
                <w:lang w:eastAsia="en-US"/>
              </w:rPr>
            </w:pPr>
            <w:r w:rsidRPr="00DE7B59">
              <w:rPr>
                <w:lang w:eastAsia="en-US"/>
              </w:rPr>
              <w:t>193</w:t>
            </w:r>
          </w:p>
        </w:tc>
        <w:tc>
          <w:tcPr>
            <w:tcW w:w="1507" w:type="dxa"/>
          </w:tcPr>
          <w:p w14:paraId="7F4C8968" w14:textId="77777777" w:rsidR="00777C4C" w:rsidRPr="00DE7B59" w:rsidRDefault="00777C4C" w:rsidP="00532E89">
            <w:pPr>
              <w:pStyle w:val="TAC"/>
              <w:rPr>
                <w:lang w:eastAsia="en-US"/>
              </w:rPr>
            </w:pPr>
            <w:r w:rsidRPr="00DE7B59">
              <w:rPr>
                <w:lang w:eastAsia="en-US"/>
              </w:rPr>
              <w:t>≤ 1754595</w:t>
            </w:r>
          </w:p>
        </w:tc>
      </w:tr>
      <w:tr w:rsidR="00777C4C" w:rsidRPr="00DE7B59" w14:paraId="45A87431" w14:textId="77777777" w:rsidTr="00777C4C">
        <w:trPr>
          <w:trHeight w:val="170"/>
          <w:jc w:val="center"/>
        </w:trPr>
        <w:tc>
          <w:tcPr>
            <w:tcW w:w="770" w:type="dxa"/>
            <w:shd w:val="clear" w:color="auto" w:fill="auto"/>
            <w:vAlign w:val="center"/>
          </w:tcPr>
          <w:p w14:paraId="5C7C780D" w14:textId="77777777" w:rsidR="00777C4C" w:rsidRPr="00DE7B59" w:rsidRDefault="00777C4C" w:rsidP="00532E89">
            <w:pPr>
              <w:pStyle w:val="TAC"/>
              <w:rPr>
                <w:lang w:eastAsia="en-US"/>
              </w:rPr>
            </w:pPr>
            <w:r w:rsidRPr="00DE7B59">
              <w:rPr>
                <w:lang w:eastAsia="en-US"/>
              </w:rPr>
              <w:t>2</w:t>
            </w:r>
          </w:p>
        </w:tc>
        <w:tc>
          <w:tcPr>
            <w:tcW w:w="1016" w:type="dxa"/>
            <w:shd w:val="clear" w:color="auto" w:fill="auto"/>
          </w:tcPr>
          <w:p w14:paraId="2E166C95" w14:textId="77777777" w:rsidR="00777C4C" w:rsidRPr="00DE7B59" w:rsidRDefault="00777C4C" w:rsidP="00532E89">
            <w:pPr>
              <w:pStyle w:val="TAC"/>
              <w:rPr>
                <w:lang w:eastAsia="en-US"/>
              </w:rPr>
            </w:pPr>
            <w:r w:rsidRPr="00DE7B59">
              <w:rPr>
                <w:lang w:eastAsia="en-US"/>
              </w:rPr>
              <w:t>≤ 11</w:t>
            </w:r>
          </w:p>
        </w:tc>
        <w:tc>
          <w:tcPr>
            <w:tcW w:w="771" w:type="dxa"/>
            <w:shd w:val="clear" w:color="auto" w:fill="auto"/>
            <w:vAlign w:val="center"/>
          </w:tcPr>
          <w:p w14:paraId="2D504C26" w14:textId="77777777" w:rsidR="00777C4C" w:rsidRPr="00DE7B59" w:rsidRDefault="00777C4C" w:rsidP="00532E89">
            <w:pPr>
              <w:pStyle w:val="TAC"/>
              <w:rPr>
                <w:lang w:eastAsia="en-US"/>
              </w:rPr>
            </w:pPr>
            <w:r w:rsidRPr="00DE7B59">
              <w:rPr>
                <w:lang w:eastAsia="en-US"/>
              </w:rPr>
              <w:t>66</w:t>
            </w:r>
          </w:p>
        </w:tc>
        <w:tc>
          <w:tcPr>
            <w:tcW w:w="1016" w:type="dxa"/>
            <w:shd w:val="clear" w:color="auto" w:fill="auto"/>
          </w:tcPr>
          <w:p w14:paraId="7C86143C" w14:textId="77777777" w:rsidR="00777C4C" w:rsidRPr="00DE7B59" w:rsidRDefault="00777C4C" w:rsidP="00532E89">
            <w:pPr>
              <w:pStyle w:val="TAC"/>
              <w:rPr>
                <w:lang w:eastAsia="en-US"/>
              </w:rPr>
            </w:pPr>
            <w:r w:rsidRPr="00DE7B59">
              <w:rPr>
                <w:lang w:eastAsia="en-US"/>
              </w:rPr>
              <w:t>≤ 597</w:t>
            </w:r>
          </w:p>
        </w:tc>
        <w:tc>
          <w:tcPr>
            <w:tcW w:w="771" w:type="dxa"/>
            <w:vAlign w:val="center"/>
          </w:tcPr>
          <w:p w14:paraId="3EC3381C" w14:textId="77777777" w:rsidR="00777C4C" w:rsidRPr="00DE7B59" w:rsidRDefault="00777C4C" w:rsidP="00532E89">
            <w:pPr>
              <w:pStyle w:val="TAC"/>
              <w:rPr>
                <w:lang w:eastAsia="en-US"/>
              </w:rPr>
            </w:pPr>
            <w:r w:rsidRPr="00DE7B59">
              <w:rPr>
                <w:lang w:eastAsia="en-US"/>
              </w:rPr>
              <w:t>130</w:t>
            </w:r>
          </w:p>
        </w:tc>
        <w:tc>
          <w:tcPr>
            <w:tcW w:w="1261" w:type="dxa"/>
            <w:vAlign w:val="bottom"/>
          </w:tcPr>
          <w:p w14:paraId="624C5CD1" w14:textId="77777777" w:rsidR="00777C4C" w:rsidRPr="00DE7B59" w:rsidRDefault="00777C4C" w:rsidP="00532E89">
            <w:pPr>
              <w:pStyle w:val="TAC"/>
              <w:rPr>
                <w:lang w:eastAsia="en-US"/>
              </w:rPr>
            </w:pPr>
            <w:r w:rsidRPr="00DE7B59">
              <w:rPr>
                <w:lang w:eastAsia="en-US"/>
              </w:rPr>
              <w:t>≤ 33376</w:t>
            </w:r>
          </w:p>
        </w:tc>
        <w:tc>
          <w:tcPr>
            <w:tcW w:w="771" w:type="dxa"/>
            <w:vAlign w:val="center"/>
          </w:tcPr>
          <w:p w14:paraId="2691A52E" w14:textId="77777777" w:rsidR="00777C4C" w:rsidRPr="00DE7B59" w:rsidRDefault="00777C4C" w:rsidP="00532E89">
            <w:pPr>
              <w:pStyle w:val="TAC"/>
              <w:rPr>
                <w:lang w:eastAsia="en-US"/>
              </w:rPr>
            </w:pPr>
            <w:r w:rsidRPr="00DE7B59">
              <w:rPr>
                <w:lang w:eastAsia="en-US"/>
              </w:rPr>
              <w:t>194</w:t>
            </w:r>
          </w:p>
        </w:tc>
        <w:tc>
          <w:tcPr>
            <w:tcW w:w="1507" w:type="dxa"/>
          </w:tcPr>
          <w:p w14:paraId="3C7A94BA" w14:textId="77777777" w:rsidR="00777C4C" w:rsidRPr="00DE7B59" w:rsidRDefault="00777C4C" w:rsidP="00532E89">
            <w:pPr>
              <w:pStyle w:val="TAC"/>
              <w:rPr>
                <w:lang w:eastAsia="en-US"/>
              </w:rPr>
            </w:pPr>
            <w:r w:rsidRPr="00DE7B59">
              <w:rPr>
                <w:lang w:eastAsia="en-US"/>
              </w:rPr>
              <w:t>≤ 1868488</w:t>
            </w:r>
          </w:p>
        </w:tc>
      </w:tr>
      <w:tr w:rsidR="00777C4C" w:rsidRPr="00DE7B59" w14:paraId="5481AA78" w14:textId="77777777" w:rsidTr="00777C4C">
        <w:trPr>
          <w:trHeight w:val="170"/>
          <w:jc w:val="center"/>
        </w:trPr>
        <w:tc>
          <w:tcPr>
            <w:tcW w:w="770" w:type="dxa"/>
            <w:shd w:val="clear" w:color="auto" w:fill="auto"/>
            <w:vAlign w:val="center"/>
          </w:tcPr>
          <w:p w14:paraId="6A7E66B9" w14:textId="77777777" w:rsidR="00777C4C" w:rsidRPr="00DE7B59" w:rsidRDefault="00777C4C" w:rsidP="00532E89">
            <w:pPr>
              <w:pStyle w:val="TAC"/>
              <w:rPr>
                <w:lang w:eastAsia="en-US"/>
              </w:rPr>
            </w:pPr>
            <w:r w:rsidRPr="00DE7B59">
              <w:rPr>
                <w:lang w:eastAsia="en-US"/>
              </w:rPr>
              <w:t>3</w:t>
            </w:r>
          </w:p>
        </w:tc>
        <w:tc>
          <w:tcPr>
            <w:tcW w:w="1016" w:type="dxa"/>
            <w:shd w:val="clear" w:color="auto" w:fill="auto"/>
          </w:tcPr>
          <w:p w14:paraId="0E37A8C4" w14:textId="77777777" w:rsidR="00777C4C" w:rsidRPr="00DE7B59" w:rsidRDefault="00777C4C" w:rsidP="00532E89">
            <w:pPr>
              <w:pStyle w:val="TAC"/>
              <w:rPr>
                <w:lang w:eastAsia="en-US"/>
              </w:rPr>
            </w:pPr>
            <w:r w:rsidRPr="00DE7B59">
              <w:rPr>
                <w:lang w:eastAsia="en-US"/>
              </w:rPr>
              <w:t>≤ 12</w:t>
            </w:r>
          </w:p>
        </w:tc>
        <w:tc>
          <w:tcPr>
            <w:tcW w:w="771" w:type="dxa"/>
            <w:shd w:val="clear" w:color="auto" w:fill="auto"/>
            <w:vAlign w:val="center"/>
          </w:tcPr>
          <w:p w14:paraId="08522DB7" w14:textId="77777777" w:rsidR="00777C4C" w:rsidRPr="00DE7B59" w:rsidRDefault="00777C4C" w:rsidP="00532E89">
            <w:pPr>
              <w:pStyle w:val="TAC"/>
              <w:rPr>
                <w:lang w:eastAsia="en-US"/>
              </w:rPr>
            </w:pPr>
            <w:r w:rsidRPr="00DE7B59">
              <w:rPr>
                <w:lang w:eastAsia="en-US"/>
              </w:rPr>
              <w:t>67</w:t>
            </w:r>
          </w:p>
        </w:tc>
        <w:tc>
          <w:tcPr>
            <w:tcW w:w="1016" w:type="dxa"/>
            <w:shd w:val="clear" w:color="auto" w:fill="auto"/>
          </w:tcPr>
          <w:p w14:paraId="53B07608" w14:textId="77777777" w:rsidR="00777C4C" w:rsidRPr="00DE7B59" w:rsidRDefault="00777C4C" w:rsidP="00532E89">
            <w:pPr>
              <w:pStyle w:val="TAC"/>
              <w:rPr>
                <w:lang w:eastAsia="en-US"/>
              </w:rPr>
            </w:pPr>
            <w:r w:rsidRPr="00DE7B59">
              <w:rPr>
                <w:lang w:eastAsia="en-US"/>
              </w:rPr>
              <w:t>≤ 635</w:t>
            </w:r>
          </w:p>
        </w:tc>
        <w:tc>
          <w:tcPr>
            <w:tcW w:w="771" w:type="dxa"/>
            <w:vAlign w:val="center"/>
          </w:tcPr>
          <w:p w14:paraId="33AD05B8" w14:textId="77777777" w:rsidR="00777C4C" w:rsidRPr="00DE7B59" w:rsidRDefault="00777C4C" w:rsidP="00532E89">
            <w:pPr>
              <w:pStyle w:val="TAC"/>
              <w:rPr>
                <w:lang w:eastAsia="en-US"/>
              </w:rPr>
            </w:pPr>
            <w:r w:rsidRPr="00DE7B59">
              <w:rPr>
                <w:lang w:eastAsia="en-US"/>
              </w:rPr>
              <w:t>131</w:t>
            </w:r>
          </w:p>
        </w:tc>
        <w:tc>
          <w:tcPr>
            <w:tcW w:w="1261" w:type="dxa"/>
            <w:vAlign w:val="bottom"/>
          </w:tcPr>
          <w:p w14:paraId="0FC14481" w14:textId="77777777" w:rsidR="00777C4C" w:rsidRPr="00DE7B59" w:rsidRDefault="00777C4C" w:rsidP="00532E89">
            <w:pPr>
              <w:pStyle w:val="TAC"/>
              <w:rPr>
                <w:lang w:eastAsia="en-US"/>
              </w:rPr>
            </w:pPr>
            <w:r w:rsidRPr="00DE7B59">
              <w:rPr>
                <w:lang w:eastAsia="en-US"/>
              </w:rPr>
              <w:t>≤ 35543</w:t>
            </w:r>
          </w:p>
        </w:tc>
        <w:tc>
          <w:tcPr>
            <w:tcW w:w="771" w:type="dxa"/>
            <w:vAlign w:val="center"/>
          </w:tcPr>
          <w:p w14:paraId="046DC87B" w14:textId="77777777" w:rsidR="00777C4C" w:rsidRPr="00DE7B59" w:rsidRDefault="00777C4C" w:rsidP="00532E89">
            <w:pPr>
              <w:pStyle w:val="TAC"/>
              <w:rPr>
                <w:lang w:eastAsia="en-US"/>
              </w:rPr>
            </w:pPr>
            <w:r w:rsidRPr="00DE7B59">
              <w:rPr>
                <w:lang w:eastAsia="en-US"/>
              </w:rPr>
              <w:t>195</w:t>
            </w:r>
          </w:p>
        </w:tc>
        <w:tc>
          <w:tcPr>
            <w:tcW w:w="1507" w:type="dxa"/>
          </w:tcPr>
          <w:p w14:paraId="02B0D255" w14:textId="77777777" w:rsidR="00777C4C" w:rsidRPr="00DE7B59" w:rsidRDefault="00777C4C" w:rsidP="00532E89">
            <w:pPr>
              <w:pStyle w:val="TAC"/>
              <w:rPr>
                <w:lang w:eastAsia="en-US"/>
              </w:rPr>
            </w:pPr>
            <w:r w:rsidRPr="00DE7B59">
              <w:rPr>
                <w:lang w:eastAsia="en-US"/>
              </w:rPr>
              <w:t>≤ 1989774</w:t>
            </w:r>
          </w:p>
        </w:tc>
      </w:tr>
      <w:tr w:rsidR="00777C4C" w:rsidRPr="00DE7B59" w14:paraId="22137FFE" w14:textId="77777777" w:rsidTr="00777C4C">
        <w:trPr>
          <w:trHeight w:val="170"/>
          <w:jc w:val="center"/>
        </w:trPr>
        <w:tc>
          <w:tcPr>
            <w:tcW w:w="770" w:type="dxa"/>
            <w:shd w:val="clear" w:color="auto" w:fill="auto"/>
            <w:vAlign w:val="center"/>
          </w:tcPr>
          <w:p w14:paraId="0D75A227" w14:textId="77777777" w:rsidR="00777C4C" w:rsidRPr="00DE7B59" w:rsidRDefault="00777C4C" w:rsidP="00532E89">
            <w:pPr>
              <w:pStyle w:val="TAC"/>
              <w:rPr>
                <w:lang w:eastAsia="en-US"/>
              </w:rPr>
            </w:pPr>
            <w:r w:rsidRPr="00DE7B59">
              <w:rPr>
                <w:lang w:eastAsia="en-US"/>
              </w:rPr>
              <w:t>4</w:t>
            </w:r>
          </w:p>
        </w:tc>
        <w:tc>
          <w:tcPr>
            <w:tcW w:w="1016" w:type="dxa"/>
            <w:shd w:val="clear" w:color="auto" w:fill="auto"/>
          </w:tcPr>
          <w:p w14:paraId="74DA7381" w14:textId="77777777" w:rsidR="00777C4C" w:rsidRPr="00DE7B59" w:rsidRDefault="00777C4C" w:rsidP="00532E89">
            <w:pPr>
              <w:pStyle w:val="TAC"/>
              <w:rPr>
                <w:lang w:eastAsia="en-US"/>
              </w:rPr>
            </w:pPr>
            <w:r w:rsidRPr="00DE7B59">
              <w:rPr>
                <w:lang w:eastAsia="en-US"/>
              </w:rPr>
              <w:t>≤ 13</w:t>
            </w:r>
          </w:p>
        </w:tc>
        <w:tc>
          <w:tcPr>
            <w:tcW w:w="771" w:type="dxa"/>
            <w:shd w:val="clear" w:color="auto" w:fill="auto"/>
            <w:vAlign w:val="center"/>
          </w:tcPr>
          <w:p w14:paraId="7B8E04AF" w14:textId="77777777" w:rsidR="00777C4C" w:rsidRPr="00DE7B59" w:rsidRDefault="00777C4C" w:rsidP="00532E89">
            <w:pPr>
              <w:pStyle w:val="TAC"/>
              <w:rPr>
                <w:lang w:eastAsia="en-US"/>
              </w:rPr>
            </w:pPr>
            <w:r w:rsidRPr="00DE7B59">
              <w:rPr>
                <w:lang w:eastAsia="en-US"/>
              </w:rPr>
              <w:t>68</w:t>
            </w:r>
          </w:p>
        </w:tc>
        <w:tc>
          <w:tcPr>
            <w:tcW w:w="1016" w:type="dxa"/>
            <w:shd w:val="clear" w:color="auto" w:fill="auto"/>
          </w:tcPr>
          <w:p w14:paraId="1256B246" w14:textId="77777777" w:rsidR="00777C4C" w:rsidRPr="00DE7B59" w:rsidRDefault="00777C4C" w:rsidP="00532E89">
            <w:pPr>
              <w:pStyle w:val="TAC"/>
              <w:rPr>
                <w:lang w:eastAsia="en-US"/>
              </w:rPr>
            </w:pPr>
            <w:r w:rsidRPr="00DE7B59">
              <w:rPr>
                <w:lang w:eastAsia="en-US"/>
              </w:rPr>
              <w:t>≤ 677</w:t>
            </w:r>
          </w:p>
        </w:tc>
        <w:tc>
          <w:tcPr>
            <w:tcW w:w="771" w:type="dxa"/>
            <w:vAlign w:val="center"/>
          </w:tcPr>
          <w:p w14:paraId="2301F548" w14:textId="77777777" w:rsidR="00777C4C" w:rsidRPr="00DE7B59" w:rsidRDefault="00777C4C" w:rsidP="00532E89">
            <w:pPr>
              <w:pStyle w:val="TAC"/>
              <w:rPr>
                <w:lang w:eastAsia="en-US"/>
              </w:rPr>
            </w:pPr>
            <w:r w:rsidRPr="00DE7B59">
              <w:rPr>
                <w:lang w:eastAsia="en-US"/>
              </w:rPr>
              <w:t>132</w:t>
            </w:r>
          </w:p>
        </w:tc>
        <w:tc>
          <w:tcPr>
            <w:tcW w:w="1261" w:type="dxa"/>
            <w:vAlign w:val="bottom"/>
          </w:tcPr>
          <w:p w14:paraId="1D2B9A6F" w14:textId="77777777" w:rsidR="00777C4C" w:rsidRPr="00DE7B59" w:rsidRDefault="00777C4C" w:rsidP="00532E89">
            <w:pPr>
              <w:pStyle w:val="TAC"/>
              <w:rPr>
                <w:lang w:eastAsia="en-US"/>
              </w:rPr>
            </w:pPr>
            <w:r w:rsidRPr="00DE7B59">
              <w:rPr>
                <w:lang w:eastAsia="en-US"/>
              </w:rPr>
              <w:t>≤ 37850</w:t>
            </w:r>
          </w:p>
        </w:tc>
        <w:tc>
          <w:tcPr>
            <w:tcW w:w="771" w:type="dxa"/>
            <w:vAlign w:val="center"/>
          </w:tcPr>
          <w:p w14:paraId="2CD04E8C" w14:textId="77777777" w:rsidR="00777C4C" w:rsidRPr="00DE7B59" w:rsidRDefault="00777C4C" w:rsidP="00532E89">
            <w:pPr>
              <w:pStyle w:val="TAC"/>
              <w:rPr>
                <w:lang w:eastAsia="en-US"/>
              </w:rPr>
            </w:pPr>
            <w:r w:rsidRPr="00DE7B59">
              <w:rPr>
                <w:lang w:eastAsia="en-US"/>
              </w:rPr>
              <w:t>196</w:t>
            </w:r>
          </w:p>
        </w:tc>
        <w:tc>
          <w:tcPr>
            <w:tcW w:w="1507" w:type="dxa"/>
          </w:tcPr>
          <w:p w14:paraId="4E620981" w14:textId="77777777" w:rsidR="00777C4C" w:rsidRPr="00DE7B59" w:rsidRDefault="00777C4C" w:rsidP="00532E89">
            <w:pPr>
              <w:pStyle w:val="TAC"/>
              <w:rPr>
                <w:lang w:eastAsia="en-US"/>
              </w:rPr>
            </w:pPr>
            <w:r w:rsidRPr="00DE7B59">
              <w:rPr>
                <w:lang w:eastAsia="en-US"/>
              </w:rPr>
              <w:t>≤ 2118933</w:t>
            </w:r>
          </w:p>
        </w:tc>
      </w:tr>
      <w:tr w:rsidR="00777C4C" w:rsidRPr="00DE7B59" w14:paraId="19221B6D" w14:textId="77777777" w:rsidTr="00777C4C">
        <w:trPr>
          <w:trHeight w:val="170"/>
          <w:jc w:val="center"/>
        </w:trPr>
        <w:tc>
          <w:tcPr>
            <w:tcW w:w="770" w:type="dxa"/>
            <w:shd w:val="clear" w:color="auto" w:fill="auto"/>
            <w:vAlign w:val="center"/>
          </w:tcPr>
          <w:p w14:paraId="6121FCDA" w14:textId="77777777" w:rsidR="00777C4C" w:rsidRPr="00DE7B59" w:rsidRDefault="00777C4C" w:rsidP="00532E89">
            <w:pPr>
              <w:pStyle w:val="TAC"/>
              <w:rPr>
                <w:lang w:eastAsia="en-US"/>
              </w:rPr>
            </w:pPr>
            <w:r w:rsidRPr="00DE7B59">
              <w:rPr>
                <w:lang w:eastAsia="en-US"/>
              </w:rPr>
              <w:t>5</w:t>
            </w:r>
          </w:p>
        </w:tc>
        <w:tc>
          <w:tcPr>
            <w:tcW w:w="1016" w:type="dxa"/>
            <w:shd w:val="clear" w:color="auto" w:fill="auto"/>
          </w:tcPr>
          <w:p w14:paraId="6FEE1F45" w14:textId="77777777" w:rsidR="00777C4C" w:rsidRPr="00DE7B59" w:rsidRDefault="00777C4C" w:rsidP="00532E89">
            <w:pPr>
              <w:pStyle w:val="TAC"/>
              <w:rPr>
                <w:lang w:eastAsia="en-US"/>
              </w:rPr>
            </w:pPr>
            <w:r w:rsidRPr="00DE7B59">
              <w:rPr>
                <w:lang w:eastAsia="en-US"/>
              </w:rPr>
              <w:t>≤ 13</w:t>
            </w:r>
          </w:p>
        </w:tc>
        <w:tc>
          <w:tcPr>
            <w:tcW w:w="771" w:type="dxa"/>
            <w:shd w:val="clear" w:color="auto" w:fill="auto"/>
            <w:vAlign w:val="center"/>
          </w:tcPr>
          <w:p w14:paraId="1D327F5F" w14:textId="77777777" w:rsidR="00777C4C" w:rsidRPr="00DE7B59" w:rsidRDefault="00777C4C" w:rsidP="00532E89">
            <w:pPr>
              <w:pStyle w:val="TAC"/>
              <w:rPr>
                <w:lang w:eastAsia="en-US"/>
              </w:rPr>
            </w:pPr>
            <w:r w:rsidRPr="00DE7B59">
              <w:rPr>
                <w:lang w:eastAsia="en-US"/>
              </w:rPr>
              <w:t>69</w:t>
            </w:r>
          </w:p>
        </w:tc>
        <w:tc>
          <w:tcPr>
            <w:tcW w:w="1016" w:type="dxa"/>
            <w:shd w:val="clear" w:color="auto" w:fill="auto"/>
          </w:tcPr>
          <w:p w14:paraId="354D292B" w14:textId="77777777" w:rsidR="00777C4C" w:rsidRPr="00DE7B59" w:rsidRDefault="00777C4C" w:rsidP="00532E89">
            <w:pPr>
              <w:pStyle w:val="TAC"/>
              <w:rPr>
                <w:lang w:eastAsia="en-US"/>
              </w:rPr>
            </w:pPr>
            <w:r w:rsidRPr="00DE7B59">
              <w:rPr>
                <w:lang w:eastAsia="en-US"/>
              </w:rPr>
              <w:t>≤ 720</w:t>
            </w:r>
          </w:p>
        </w:tc>
        <w:tc>
          <w:tcPr>
            <w:tcW w:w="771" w:type="dxa"/>
            <w:vAlign w:val="center"/>
          </w:tcPr>
          <w:p w14:paraId="6C311F4D" w14:textId="77777777" w:rsidR="00777C4C" w:rsidRPr="00DE7B59" w:rsidRDefault="00777C4C" w:rsidP="00532E89">
            <w:pPr>
              <w:pStyle w:val="TAC"/>
              <w:rPr>
                <w:lang w:eastAsia="en-US"/>
              </w:rPr>
            </w:pPr>
            <w:r w:rsidRPr="00DE7B59">
              <w:rPr>
                <w:lang w:eastAsia="en-US"/>
              </w:rPr>
              <w:t>133</w:t>
            </w:r>
          </w:p>
        </w:tc>
        <w:tc>
          <w:tcPr>
            <w:tcW w:w="1261" w:type="dxa"/>
            <w:vAlign w:val="bottom"/>
          </w:tcPr>
          <w:p w14:paraId="338AAE28" w14:textId="77777777" w:rsidR="00777C4C" w:rsidRPr="00DE7B59" w:rsidRDefault="00777C4C" w:rsidP="00532E89">
            <w:pPr>
              <w:pStyle w:val="TAC"/>
              <w:rPr>
                <w:lang w:eastAsia="en-US"/>
              </w:rPr>
            </w:pPr>
            <w:r w:rsidRPr="00DE7B59">
              <w:rPr>
                <w:lang w:eastAsia="en-US"/>
              </w:rPr>
              <w:t>≤ 40307</w:t>
            </w:r>
          </w:p>
        </w:tc>
        <w:tc>
          <w:tcPr>
            <w:tcW w:w="771" w:type="dxa"/>
            <w:vAlign w:val="center"/>
          </w:tcPr>
          <w:p w14:paraId="6A47FEA2" w14:textId="77777777" w:rsidR="00777C4C" w:rsidRPr="00DE7B59" w:rsidRDefault="00777C4C" w:rsidP="00532E89">
            <w:pPr>
              <w:pStyle w:val="TAC"/>
              <w:rPr>
                <w:lang w:eastAsia="en-US"/>
              </w:rPr>
            </w:pPr>
            <w:r w:rsidRPr="00DE7B59">
              <w:rPr>
                <w:lang w:eastAsia="en-US"/>
              </w:rPr>
              <w:t>197</w:t>
            </w:r>
          </w:p>
        </w:tc>
        <w:tc>
          <w:tcPr>
            <w:tcW w:w="1507" w:type="dxa"/>
          </w:tcPr>
          <w:p w14:paraId="67007F57" w14:textId="77777777" w:rsidR="00777C4C" w:rsidRPr="00DE7B59" w:rsidRDefault="00777C4C" w:rsidP="00532E89">
            <w:pPr>
              <w:pStyle w:val="TAC"/>
              <w:rPr>
                <w:lang w:eastAsia="en-US"/>
              </w:rPr>
            </w:pPr>
            <w:r w:rsidRPr="00DE7B59">
              <w:rPr>
                <w:lang w:eastAsia="en-US"/>
              </w:rPr>
              <w:t>≤ 2256475</w:t>
            </w:r>
          </w:p>
        </w:tc>
      </w:tr>
      <w:tr w:rsidR="00777C4C" w:rsidRPr="00DE7B59" w14:paraId="5E5CCF87" w14:textId="77777777" w:rsidTr="00777C4C">
        <w:trPr>
          <w:trHeight w:val="170"/>
          <w:jc w:val="center"/>
        </w:trPr>
        <w:tc>
          <w:tcPr>
            <w:tcW w:w="770" w:type="dxa"/>
            <w:shd w:val="clear" w:color="auto" w:fill="auto"/>
            <w:vAlign w:val="center"/>
          </w:tcPr>
          <w:p w14:paraId="4C82F0E0" w14:textId="77777777" w:rsidR="00777C4C" w:rsidRPr="00DE7B59" w:rsidRDefault="00777C4C" w:rsidP="00532E89">
            <w:pPr>
              <w:pStyle w:val="TAC"/>
              <w:rPr>
                <w:lang w:eastAsia="en-US"/>
              </w:rPr>
            </w:pPr>
            <w:r w:rsidRPr="00DE7B59">
              <w:rPr>
                <w:lang w:eastAsia="en-US"/>
              </w:rPr>
              <w:t>6</w:t>
            </w:r>
          </w:p>
        </w:tc>
        <w:tc>
          <w:tcPr>
            <w:tcW w:w="1016" w:type="dxa"/>
            <w:shd w:val="clear" w:color="auto" w:fill="auto"/>
          </w:tcPr>
          <w:p w14:paraId="565F97C4" w14:textId="77777777" w:rsidR="00777C4C" w:rsidRPr="00DE7B59" w:rsidRDefault="00777C4C" w:rsidP="00532E89">
            <w:pPr>
              <w:pStyle w:val="TAC"/>
              <w:rPr>
                <w:lang w:eastAsia="en-US"/>
              </w:rPr>
            </w:pPr>
            <w:r w:rsidRPr="00DE7B59">
              <w:rPr>
                <w:lang w:eastAsia="en-US"/>
              </w:rPr>
              <w:t>≤ 14</w:t>
            </w:r>
          </w:p>
        </w:tc>
        <w:tc>
          <w:tcPr>
            <w:tcW w:w="771" w:type="dxa"/>
            <w:shd w:val="clear" w:color="auto" w:fill="auto"/>
            <w:vAlign w:val="center"/>
          </w:tcPr>
          <w:p w14:paraId="2C4E249A" w14:textId="77777777" w:rsidR="00777C4C" w:rsidRPr="00DE7B59" w:rsidRDefault="00777C4C" w:rsidP="00532E89">
            <w:pPr>
              <w:pStyle w:val="TAC"/>
              <w:rPr>
                <w:lang w:eastAsia="en-US"/>
              </w:rPr>
            </w:pPr>
            <w:r w:rsidRPr="00DE7B59">
              <w:rPr>
                <w:lang w:eastAsia="en-US"/>
              </w:rPr>
              <w:t>70</w:t>
            </w:r>
          </w:p>
        </w:tc>
        <w:tc>
          <w:tcPr>
            <w:tcW w:w="1016" w:type="dxa"/>
            <w:shd w:val="clear" w:color="auto" w:fill="auto"/>
          </w:tcPr>
          <w:p w14:paraId="4CDEFF16" w14:textId="77777777" w:rsidR="00777C4C" w:rsidRPr="00DE7B59" w:rsidRDefault="00777C4C" w:rsidP="00532E89">
            <w:pPr>
              <w:pStyle w:val="TAC"/>
              <w:rPr>
                <w:lang w:eastAsia="en-US"/>
              </w:rPr>
            </w:pPr>
            <w:r w:rsidRPr="00DE7B59">
              <w:rPr>
                <w:lang w:eastAsia="en-US"/>
              </w:rPr>
              <w:t>≤ 767</w:t>
            </w:r>
          </w:p>
        </w:tc>
        <w:tc>
          <w:tcPr>
            <w:tcW w:w="771" w:type="dxa"/>
            <w:vAlign w:val="center"/>
          </w:tcPr>
          <w:p w14:paraId="21ECD259" w14:textId="77777777" w:rsidR="00777C4C" w:rsidRPr="00DE7B59" w:rsidRDefault="00777C4C" w:rsidP="00532E89">
            <w:pPr>
              <w:pStyle w:val="TAC"/>
              <w:rPr>
                <w:lang w:eastAsia="en-US"/>
              </w:rPr>
            </w:pPr>
            <w:r w:rsidRPr="00DE7B59">
              <w:rPr>
                <w:lang w:eastAsia="en-US"/>
              </w:rPr>
              <w:t>134</w:t>
            </w:r>
          </w:p>
        </w:tc>
        <w:tc>
          <w:tcPr>
            <w:tcW w:w="1261" w:type="dxa"/>
            <w:vAlign w:val="bottom"/>
          </w:tcPr>
          <w:p w14:paraId="154E74A1" w14:textId="77777777" w:rsidR="00777C4C" w:rsidRPr="00DE7B59" w:rsidRDefault="00777C4C" w:rsidP="00532E89">
            <w:pPr>
              <w:pStyle w:val="TAC"/>
              <w:rPr>
                <w:lang w:eastAsia="en-US"/>
              </w:rPr>
            </w:pPr>
            <w:r w:rsidRPr="00DE7B59">
              <w:rPr>
                <w:lang w:eastAsia="en-US"/>
              </w:rPr>
              <w:t>≤ 42923</w:t>
            </w:r>
          </w:p>
        </w:tc>
        <w:tc>
          <w:tcPr>
            <w:tcW w:w="771" w:type="dxa"/>
            <w:vAlign w:val="center"/>
          </w:tcPr>
          <w:p w14:paraId="7DDD0539" w14:textId="77777777" w:rsidR="00777C4C" w:rsidRPr="00DE7B59" w:rsidRDefault="00777C4C" w:rsidP="00532E89">
            <w:pPr>
              <w:pStyle w:val="TAC"/>
              <w:rPr>
                <w:lang w:eastAsia="en-US"/>
              </w:rPr>
            </w:pPr>
            <w:r w:rsidRPr="00DE7B59">
              <w:rPr>
                <w:lang w:eastAsia="en-US"/>
              </w:rPr>
              <w:t>198</w:t>
            </w:r>
          </w:p>
        </w:tc>
        <w:tc>
          <w:tcPr>
            <w:tcW w:w="1507" w:type="dxa"/>
          </w:tcPr>
          <w:p w14:paraId="231E5984" w14:textId="77777777" w:rsidR="00777C4C" w:rsidRPr="00DE7B59" w:rsidRDefault="00777C4C" w:rsidP="00532E89">
            <w:pPr>
              <w:pStyle w:val="TAC"/>
              <w:rPr>
                <w:lang w:eastAsia="en-US"/>
              </w:rPr>
            </w:pPr>
            <w:r w:rsidRPr="00DE7B59">
              <w:rPr>
                <w:lang w:eastAsia="en-US"/>
              </w:rPr>
              <w:t>≤ 2402946</w:t>
            </w:r>
          </w:p>
        </w:tc>
      </w:tr>
      <w:tr w:rsidR="00777C4C" w:rsidRPr="00DE7B59" w14:paraId="7AC18BFE" w14:textId="77777777" w:rsidTr="00777C4C">
        <w:trPr>
          <w:trHeight w:val="170"/>
          <w:jc w:val="center"/>
        </w:trPr>
        <w:tc>
          <w:tcPr>
            <w:tcW w:w="770" w:type="dxa"/>
            <w:shd w:val="clear" w:color="auto" w:fill="auto"/>
            <w:vAlign w:val="center"/>
          </w:tcPr>
          <w:p w14:paraId="29925F30" w14:textId="77777777" w:rsidR="00777C4C" w:rsidRPr="00DE7B59" w:rsidRDefault="00777C4C" w:rsidP="00532E89">
            <w:pPr>
              <w:pStyle w:val="TAC"/>
              <w:rPr>
                <w:lang w:eastAsia="en-US"/>
              </w:rPr>
            </w:pPr>
            <w:r w:rsidRPr="00DE7B59">
              <w:rPr>
                <w:lang w:eastAsia="en-US"/>
              </w:rPr>
              <w:t>7</w:t>
            </w:r>
          </w:p>
        </w:tc>
        <w:tc>
          <w:tcPr>
            <w:tcW w:w="1016" w:type="dxa"/>
            <w:shd w:val="clear" w:color="auto" w:fill="auto"/>
          </w:tcPr>
          <w:p w14:paraId="6F5A728D" w14:textId="77777777" w:rsidR="00777C4C" w:rsidRPr="00DE7B59" w:rsidRDefault="00777C4C" w:rsidP="00532E89">
            <w:pPr>
              <w:pStyle w:val="TAC"/>
              <w:rPr>
                <w:lang w:eastAsia="en-US"/>
              </w:rPr>
            </w:pPr>
            <w:r w:rsidRPr="00DE7B59">
              <w:rPr>
                <w:lang w:eastAsia="en-US"/>
              </w:rPr>
              <w:t>≤ 15</w:t>
            </w:r>
          </w:p>
        </w:tc>
        <w:tc>
          <w:tcPr>
            <w:tcW w:w="771" w:type="dxa"/>
            <w:shd w:val="clear" w:color="auto" w:fill="auto"/>
            <w:vAlign w:val="center"/>
          </w:tcPr>
          <w:p w14:paraId="7BE97B50" w14:textId="77777777" w:rsidR="00777C4C" w:rsidRPr="00DE7B59" w:rsidRDefault="00777C4C" w:rsidP="00532E89">
            <w:pPr>
              <w:pStyle w:val="TAC"/>
              <w:rPr>
                <w:lang w:eastAsia="en-US"/>
              </w:rPr>
            </w:pPr>
            <w:r w:rsidRPr="00DE7B59">
              <w:rPr>
                <w:lang w:eastAsia="en-US"/>
              </w:rPr>
              <w:t>71</w:t>
            </w:r>
          </w:p>
        </w:tc>
        <w:tc>
          <w:tcPr>
            <w:tcW w:w="1016" w:type="dxa"/>
            <w:shd w:val="clear" w:color="auto" w:fill="auto"/>
          </w:tcPr>
          <w:p w14:paraId="472CA213" w14:textId="77777777" w:rsidR="00777C4C" w:rsidRPr="00DE7B59" w:rsidRDefault="00777C4C" w:rsidP="00532E89">
            <w:pPr>
              <w:pStyle w:val="TAC"/>
              <w:rPr>
                <w:lang w:eastAsia="en-US"/>
              </w:rPr>
            </w:pPr>
            <w:r w:rsidRPr="00DE7B59">
              <w:rPr>
                <w:lang w:eastAsia="en-US"/>
              </w:rPr>
              <w:t>≤ 817</w:t>
            </w:r>
          </w:p>
        </w:tc>
        <w:tc>
          <w:tcPr>
            <w:tcW w:w="771" w:type="dxa"/>
            <w:vAlign w:val="center"/>
          </w:tcPr>
          <w:p w14:paraId="1652900B" w14:textId="77777777" w:rsidR="00777C4C" w:rsidRPr="00DE7B59" w:rsidRDefault="00777C4C" w:rsidP="00532E89">
            <w:pPr>
              <w:pStyle w:val="TAC"/>
              <w:rPr>
                <w:lang w:eastAsia="en-US"/>
              </w:rPr>
            </w:pPr>
            <w:r w:rsidRPr="00DE7B59">
              <w:rPr>
                <w:lang w:eastAsia="en-US"/>
              </w:rPr>
              <w:t>135</w:t>
            </w:r>
          </w:p>
        </w:tc>
        <w:tc>
          <w:tcPr>
            <w:tcW w:w="1261" w:type="dxa"/>
            <w:vAlign w:val="bottom"/>
          </w:tcPr>
          <w:p w14:paraId="786CA100" w14:textId="77777777" w:rsidR="00777C4C" w:rsidRPr="00DE7B59" w:rsidRDefault="00777C4C" w:rsidP="00532E89">
            <w:pPr>
              <w:pStyle w:val="TAC"/>
              <w:rPr>
                <w:lang w:eastAsia="en-US"/>
              </w:rPr>
            </w:pPr>
            <w:r w:rsidRPr="00DE7B59">
              <w:rPr>
                <w:lang w:eastAsia="en-US"/>
              </w:rPr>
              <w:t>≤ 45709</w:t>
            </w:r>
          </w:p>
        </w:tc>
        <w:tc>
          <w:tcPr>
            <w:tcW w:w="771" w:type="dxa"/>
            <w:vAlign w:val="center"/>
          </w:tcPr>
          <w:p w14:paraId="7A69873D" w14:textId="77777777" w:rsidR="00777C4C" w:rsidRPr="00DE7B59" w:rsidRDefault="00777C4C" w:rsidP="00532E89">
            <w:pPr>
              <w:pStyle w:val="TAC"/>
              <w:rPr>
                <w:lang w:eastAsia="en-US"/>
              </w:rPr>
            </w:pPr>
            <w:r w:rsidRPr="00DE7B59">
              <w:rPr>
                <w:lang w:eastAsia="en-US"/>
              </w:rPr>
              <w:t>199</w:t>
            </w:r>
          </w:p>
        </w:tc>
        <w:tc>
          <w:tcPr>
            <w:tcW w:w="1507" w:type="dxa"/>
          </w:tcPr>
          <w:p w14:paraId="3D76344F" w14:textId="77777777" w:rsidR="00777C4C" w:rsidRPr="00DE7B59" w:rsidRDefault="00777C4C" w:rsidP="00532E89">
            <w:pPr>
              <w:pStyle w:val="TAC"/>
              <w:rPr>
                <w:lang w:eastAsia="en-US"/>
              </w:rPr>
            </w:pPr>
            <w:r w:rsidRPr="00DE7B59">
              <w:rPr>
                <w:lang w:eastAsia="en-US"/>
              </w:rPr>
              <w:t>≤ 2558924</w:t>
            </w:r>
          </w:p>
        </w:tc>
      </w:tr>
      <w:tr w:rsidR="00777C4C" w:rsidRPr="00DE7B59" w14:paraId="15777E05" w14:textId="77777777" w:rsidTr="00777C4C">
        <w:trPr>
          <w:trHeight w:val="170"/>
          <w:jc w:val="center"/>
        </w:trPr>
        <w:tc>
          <w:tcPr>
            <w:tcW w:w="770" w:type="dxa"/>
            <w:shd w:val="clear" w:color="auto" w:fill="auto"/>
            <w:vAlign w:val="center"/>
          </w:tcPr>
          <w:p w14:paraId="6E24928C" w14:textId="77777777" w:rsidR="00777C4C" w:rsidRPr="00DE7B59" w:rsidRDefault="00777C4C" w:rsidP="00532E89">
            <w:pPr>
              <w:pStyle w:val="TAC"/>
              <w:rPr>
                <w:lang w:eastAsia="en-US"/>
              </w:rPr>
            </w:pPr>
            <w:r w:rsidRPr="00DE7B59">
              <w:rPr>
                <w:lang w:eastAsia="en-US"/>
              </w:rPr>
              <w:t>8</w:t>
            </w:r>
          </w:p>
        </w:tc>
        <w:tc>
          <w:tcPr>
            <w:tcW w:w="1016" w:type="dxa"/>
            <w:shd w:val="clear" w:color="auto" w:fill="auto"/>
          </w:tcPr>
          <w:p w14:paraId="0C16E7B1" w14:textId="77777777" w:rsidR="00777C4C" w:rsidRPr="00DE7B59" w:rsidRDefault="00777C4C" w:rsidP="00532E89">
            <w:pPr>
              <w:pStyle w:val="TAC"/>
              <w:rPr>
                <w:lang w:eastAsia="en-US"/>
              </w:rPr>
            </w:pPr>
            <w:r w:rsidRPr="00DE7B59">
              <w:rPr>
                <w:lang w:eastAsia="en-US"/>
              </w:rPr>
              <w:t>≤ 16</w:t>
            </w:r>
          </w:p>
        </w:tc>
        <w:tc>
          <w:tcPr>
            <w:tcW w:w="771" w:type="dxa"/>
            <w:shd w:val="clear" w:color="auto" w:fill="auto"/>
            <w:vAlign w:val="center"/>
          </w:tcPr>
          <w:p w14:paraId="65C33B41" w14:textId="77777777" w:rsidR="00777C4C" w:rsidRPr="00DE7B59" w:rsidRDefault="00777C4C" w:rsidP="00532E89">
            <w:pPr>
              <w:pStyle w:val="TAC"/>
              <w:rPr>
                <w:lang w:eastAsia="en-US"/>
              </w:rPr>
            </w:pPr>
            <w:r w:rsidRPr="00DE7B59">
              <w:rPr>
                <w:lang w:eastAsia="en-US"/>
              </w:rPr>
              <w:t>72</w:t>
            </w:r>
          </w:p>
        </w:tc>
        <w:tc>
          <w:tcPr>
            <w:tcW w:w="1016" w:type="dxa"/>
            <w:shd w:val="clear" w:color="auto" w:fill="auto"/>
          </w:tcPr>
          <w:p w14:paraId="0DC5112C" w14:textId="77777777" w:rsidR="00777C4C" w:rsidRPr="00DE7B59" w:rsidRDefault="00777C4C" w:rsidP="00532E89">
            <w:pPr>
              <w:pStyle w:val="TAC"/>
              <w:rPr>
                <w:lang w:eastAsia="en-US"/>
              </w:rPr>
            </w:pPr>
            <w:r w:rsidRPr="00DE7B59">
              <w:rPr>
                <w:lang w:eastAsia="en-US"/>
              </w:rPr>
              <w:t>≤ 870</w:t>
            </w:r>
          </w:p>
        </w:tc>
        <w:tc>
          <w:tcPr>
            <w:tcW w:w="771" w:type="dxa"/>
            <w:vAlign w:val="center"/>
          </w:tcPr>
          <w:p w14:paraId="5C306F51" w14:textId="77777777" w:rsidR="00777C4C" w:rsidRPr="00DE7B59" w:rsidRDefault="00777C4C" w:rsidP="00532E89">
            <w:pPr>
              <w:pStyle w:val="TAC"/>
              <w:rPr>
                <w:lang w:eastAsia="en-US"/>
              </w:rPr>
            </w:pPr>
            <w:r w:rsidRPr="00DE7B59">
              <w:rPr>
                <w:lang w:eastAsia="en-US"/>
              </w:rPr>
              <w:t>136</w:t>
            </w:r>
          </w:p>
        </w:tc>
        <w:tc>
          <w:tcPr>
            <w:tcW w:w="1261" w:type="dxa"/>
            <w:vAlign w:val="bottom"/>
          </w:tcPr>
          <w:p w14:paraId="492B6851" w14:textId="77777777" w:rsidR="00777C4C" w:rsidRPr="00DE7B59" w:rsidRDefault="00777C4C" w:rsidP="00532E89">
            <w:pPr>
              <w:pStyle w:val="TAC"/>
              <w:rPr>
                <w:lang w:eastAsia="en-US"/>
              </w:rPr>
            </w:pPr>
            <w:r w:rsidRPr="00DE7B59">
              <w:rPr>
                <w:lang w:eastAsia="en-US"/>
              </w:rPr>
              <w:t>≤ 48676</w:t>
            </w:r>
          </w:p>
        </w:tc>
        <w:tc>
          <w:tcPr>
            <w:tcW w:w="771" w:type="dxa"/>
            <w:vAlign w:val="center"/>
          </w:tcPr>
          <w:p w14:paraId="214DC8DD" w14:textId="77777777" w:rsidR="00777C4C" w:rsidRPr="00DE7B59" w:rsidRDefault="00777C4C" w:rsidP="00532E89">
            <w:pPr>
              <w:pStyle w:val="TAC"/>
              <w:rPr>
                <w:lang w:eastAsia="en-US"/>
              </w:rPr>
            </w:pPr>
            <w:r w:rsidRPr="00DE7B59">
              <w:rPr>
                <w:lang w:eastAsia="en-US"/>
              </w:rPr>
              <w:t>200</w:t>
            </w:r>
          </w:p>
        </w:tc>
        <w:tc>
          <w:tcPr>
            <w:tcW w:w="1507" w:type="dxa"/>
          </w:tcPr>
          <w:p w14:paraId="401F8D2B" w14:textId="77777777" w:rsidR="00777C4C" w:rsidRPr="00DE7B59" w:rsidRDefault="00777C4C" w:rsidP="00532E89">
            <w:pPr>
              <w:pStyle w:val="TAC"/>
              <w:rPr>
                <w:lang w:eastAsia="en-US"/>
              </w:rPr>
            </w:pPr>
            <w:r w:rsidRPr="00DE7B59">
              <w:rPr>
                <w:lang w:eastAsia="en-US"/>
              </w:rPr>
              <w:t>≤ 2725027</w:t>
            </w:r>
          </w:p>
        </w:tc>
      </w:tr>
      <w:tr w:rsidR="00777C4C" w:rsidRPr="00DE7B59" w14:paraId="63DB6168" w14:textId="77777777" w:rsidTr="00777C4C">
        <w:trPr>
          <w:trHeight w:val="170"/>
          <w:jc w:val="center"/>
        </w:trPr>
        <w:tc>
          <w:tcPr>
            <w:tcW w:w="770" w:type="dxa"/>
            <w:shd w:val="clear" w:color="auto" w:fill="auto"/>
            <w:vAlign w:val="center"/>
          </w:tcPr>
          <w:p w14:paraId="242A3FAA" w14:textId="77777777" w:rsidR="00777C4C" w:rsidRPr="00DE7B59" w:rsidRDefault="00777C4C" w:rsidP="00532E89">
            <w:pPr>
              <w:pStyle w:val="TAC"/>
              <w:rPr>
                <w:lang w:eastAsia="en-US"/>
              </w:rPr>
            </w:pPr>
            <w:r w:rsidRPr="00DE7B59">
              <w:rPr>
                <w:lang w:eastAsia="en-US"/>
              </w:rPr>
              <w:t>9</w:t>
            </w:r>
          </w:p>
        </w:tc>
        <w:tc>
          <w:tcPr>
            <w:tcW w:w="1016" w:type="dxa"/>
            <w:shd w:val="clear" w:color="auto" w:fill="auto"/>
          </w:tcPr>
          <w:p w14:paraId="03D918EE" w14:textId="77777777" w:rsidR="00777C4C" w:rsidRPr="00DE7B59" w:rsidRDefault="00777C4C" w:rsidP="00532E89">
            <w:pPr>
              <w:pStyle w:val="TAC"/>
              <w:rPr>
                <w:lang w:eastAsia="en-US"/>
              </w:rPr>
            </w:pPr>
            <w:r w:rsidRPr="00DE7B59">
              <w:rPr>
                <w:lang w:eastAsia="en-US"/>
              </w:rPr>
              <w:t>≤ 17</w:t>
            </w:r>
          </w:p>
        </w:tc>
        <w:tc>
          <w:tcPr>
            <w:tcW w:w="771" w:type="dxa"/>
            <w:shd w:val="clear" w:color="auto" w:fill="auto"/>
            <w:vAlign w:val="center"/>
          </w:tcPr>
          <w:p w14:paraId="3A9E1078" w14:textId="77777777" w:rsidR="00777C4C" w:rsidRPr="00DE7B59" w:rsidRDefault="00777C4C" w:rsidP="00532E89">
            <w:pPr>
              <w:pStyle w:val="TAC"/>
              <w:rPr>
                <w:lang w:eastAsia="en-US"/>
              </w:rPr>
            </w:pPr>
            <w:r w:rsidRPr="00DE7B59">
              <w:rPr>
                <w:lang w:eastAsia="en-US"/>
              </w:rPr>
              <w:t>73</w:t>
            </w:r>
          </w:p>
        </w:tc>
        <w:tc>
          <w:tcPr>
            <w:tcW w:w="1016" w:type="dxa"/>
            <w:shd w:val="clear" w:color="auto" w:fill="auto"/>
          </w:tcPr>
          <w:p w14:paraId="5CEA934C" w14:textId="77777777" w:rsidR="00777C4C" w:rsidRPr="00DE7B59" w:rsidRDefault="00777C4C" w:rsidP="00532E89">
            <w:pPr>
              <w:pStyle w:val="TAC"/>
              <w:rPr>
                <w:lang w:eastAsia="en-US"/>
              </w:rPr>
            </w:pPr>
            <w:r w:rsidRPr="00DE7B59">
              <w:rPr>
                <w:lang w:eastAsia="en-US"/>
              </w:rPr>
              <w:t>≤ 926</w:t>
            </w:r>
          </w:p>
        </w:tc>
        <w:tc>
          <w:tcPr>
            <w:tcW w:w="771" w:type="dxa"/>
            <w:vAlign w:val="center"/>
          </w:tcPr>
          <w:p w14:paraId="2E21C44B" w14:textId="77777777" w:rsidR="00777C4C" w:rsidRPr="00DE7B59" w:rsidRDefault="00777C4C" w:rsidP="00532E89">
            <w:pPr>
              <w:pStyle w:val="TAC"/>
              <w:rPr>
                <w:lang w:eastAsia="en-US"/>
              </w:rPr>
            </w:pPr>
            <w:r w:rsidRPr="00DE7B59">
              <w:rPr>
                <w:lang w:eastAsia="en-US"/>
              </w:rPr>
              <w:t>137</w:t>
            </w:r>
          </w:p>
        </w:tc>
        <w:tc>
          <w:tcPr>
            <w:tcW w:w="1261" w:type="dxa"/>
            <w:vAlign w:val="bottom"/>
          </w:tcPr>
          <w:p w14:paraId="60744A7C" w14:textId="77777777" w:rsidR="00777C4C" w:rsidRPr="00DE7B59" w:rsidRDefault="00777C4C" w:rsidP="00532E89">
            <w:pPr>
              <w:pStyle w:val="TAC"/>
              <w:rPr>
                <w:lang w:eastAsia="en-US"/>
              </w:rPr>
            </w:pPr>
            <w:r w:rsidRPr="00DE7B59">
              <w:rPr>
                <w:lang w:eastAsia="en-US"/>
              </w:rPr>
              <w:t>≤ 51836</w:t>
            </w:r>
          </w:p>
        </w:tc>
        <w:tc>
          <w:tcPr>
            <w:tcW w:w="771" w:type="dxa"/>
            <w:vAlign w:val="center"/>
          </w:tcPr>
          <w:p w14:paraId="685A5DB2" w14:textId="77777777" w:rsidR="00777C4C" w:rsidRPr="00DE7B59" w:rsidRDefault="00777C4C" w:rsidP="00532E89">
            <w:pPr>
              <w:pStyle w:val="TAC"/>
              <w:rPr>
                <w:lang w:eastAsia="en-US"/>
              </w:rPr>
            </w:pPr>
            <w:r w:rsidRPr="00DE7B59">
              <w:rPr>
                <w:lang w:eastAsia="en-US"/>
              </w:rPr>
              <w:t>201</w:t>
            </w:r>
          </w:p>
        </w:tc>
        <w:tc>
          <w:tcPr>
            <w:tcW w:w="1507" w:type="dxa"/>
          </w:tcPr>
          <w:p w14:paraId="6DC97005" w14:textId="77777777" w:rsidR="00777C4C" w:rsidRPr="00DE7B59" w:rsidRDefault="00777C4C" w:rsidP="00532E89">
            <w:pPr>
              <w:pStyle w:val="TAC"/>
              <w:rPr>
                <w:lang w:eastAsia="en-US"/>
              </w:rPr>
            </w:pPr>
            <w:r w:rsidRPr="00DE7B59">
              <w:rPr>
                <w:lang w:eastAsia="en-US"/>
              </w:rPr>
              <w:t>≤ 2901912</w:t>
            </w:r>
          </w:p>
        </w:tc>
      </w:tr>
      <w:tr w:rsidR="00777C4C" w:rsidRPr="00DE7B59" w14:paraId="19E101B5" w14:textId="77777777" w:rsidTr="00777C4C">
        <w:trPr>
          <w:trHeight w:val="170"/>
          <w:jc w:val="center"/>
        </w:trPr>
        <w:tc>
          <w:tcPr>
            <w:tcW w:w="770" w:type="dxa"/>
            <w:shd w:val="clear" w:color="auto" w:fill="auto"/>
            <w:vAlign w:val="center"/>
          </w:tcPr>
          <w:p w14:paraId="7234BAB4" w14:textId="77777777" w:rsidR="00777C4C" w:rsidRPr="00DE7B59" w:rsidRDefault="00777C4C" w:rsidP="00532E89">
            <w:pPr>
              <w:pStyle w:val="TAC"/>
              <w:rPr>
                <w:lang w:eastAsia="en-US"/>
              </w:rPr>
            </w:pPr>
            <w:r w:rsidRPr="00DE7B59">
              <w:rPr>
                <w:lang w:eastAsia="en-US"/>
              </w:rPr>
              <w:t>10</w:t>
            </w:r>
          </w:p>
        </w:tc>
        <w:tc>
          <w:tcPr>
            <w:tcW w:w="1016" w:type="dxa"/>
            <w:shd w:val="clear" w:color="auto" w:fill="auto"/>
          </w:tcPr>
          <w:p w14:paraId="6BEB891E" w14:textId="77777777" w:rsidR="00777C4C" w:rsidRPr="00DE7B59" w:rsidRDefault="00777C4C" w:rsidP="00532E89">
            <w:pPr>
              <w:pStyle w:val="TAC"/>
              <w:rPr>
                <w:lang w:eastAsia="en-US"/>
              </w:rPr>
            </w:pPr>
            <w:r w:rsidRPr="00DE7B59">
              <w:rPr>
                <w:lang w:eastAsia="en-US"/>
              </w:rPr>
              <w:t>≤ 18</w:t>
            </w:r>
          </w:p>
        </w:tc>
        <w:tc>
          <w:tcPr>
            <w:tcW w:w="771" w:type="dxa"/>
            <w:shd w:val="clear" w:color="auto" w:fill="auto"/>
            <w:vAlign w:val="center"/>
          </w:tcPr>
          <w:p w14:paraId="45F83C4F" w14:textId="77777777" w:rsidR="00777C4C" w:rsidRPr="00DE7B59" w:rsidRDefault="00777C4C" w:rsidP="00532E89">
            <w:pPr>
              <w:pStyle w:val="TAC"/>
              <w:rPr>
                <w:lang w:eastAsia="en-US"/>
              </w:rPr>
            </w:pPr>
            <w:r w:rsidRPr="00DE7B59">
              <w:rPr>
                <w:lang w:eastAsia="en-US"/>
              </w:rPr>
              <w:t>74</w:t>
            </w:r>
          </w:p>
        </w:tc>
        <w:tc>
          <w:tcPr>
            <w:tcW w:w="1016" w:type="dxa"/>
            <w:shd w:val="clear" w:color="auto" w:fill="auto"/>
          </w:tcPr>
          <w:p w14:paraId="5F2E78A4" w14:textId="77777777" w:rsidR="00777C4C" w:rsidRPr="00DE7B59" w:rsidRDefault="00777C4C" w:rsidP="00532E89">
            <w:pPr>
              <w:pStyle w:val="TAC"/>
              <w:rPr>
                <w:lang w:eastAsia="en-US"/>
              </w:rPr>
            </w:pPr>
            <w:r w:rsidRPr="00DE7B59">
              <w:rPr>
                <w:lang w:eastAsia="en-US"/>
              </w:rPr>
              <w:t>≤ 987</w:t>
            </w:r>
          </w:p>
        </w:tc>
        <w:tc>
          <w:tcPr>
            <w:tcW w:w="771" w:type="dxa"/>
            <w:vAlign w:val="center"/>
          </w:tcPr>
          <w:p w14:paraId="14D71288" w14:textId="77777777" w:rsidR="00777C4C" w:rsidRPr="00DE7B59" w:rsidRDefault="00777C4C" w:rsidP="00532E89">
            <w:pPr>
              <w:pStyle w:val="TAC"/>
              <w:rPr>
                <w:lang w:eastAsia="en-US"/>
              </w:rPr>
            </w:pPr>
            <w:r w:rsidRPr="00DE7B59">
              <w:rPr>
                <w:lang w:eastAsia="en-US"/>
              </w:rPr>
              <w:t>138</w:t>
            </w:r>
          </w:p>
        </w:tc>
        <w:tc>
          <w:tcPr>
            <w:tcW w:w="1261" w:type="dxa"/>
            <w:vAlign w:val="bottom"/>
          </w:tcPr>
          <w:p w14:paraId="19EEB4EA" w14:textId="77777777" w:rsidR="00777C4C" w:rsidRPr="00DE7B59" w:rsidRDefault="00777C4C" w:rsidP="00532E89">
            <w:pPr>
              <w:pStyle w:val="TAC"/>
              <w:rPr>
                <w:lang w:eastAsia="en-US"/>
              </w:rPr>
            </w:pPr>
            <w:r w:rsidRPr="00DE7B59">
              <w:rPr>
                <w:lang w:eastAsia="en-US"/>
              </w:rPr>
              <w:t>≤ 55200</w:t>
            </w:r>
          </w:p>
        </w:tc>
        <w:tc>
          <w:tcPr>
            <w:tcW w:w="771" w:type="dxa"/>
            <w:vAlign w:val="center"/>
          </w:tcPr>
          <w:p w14:paraId="759F2FC0" w14:textId="77777777" w:rsidR="00777C4C" w:rsidRPr="00DE7B59" w:rsidRDefault="00777C4C" w:rsidP="00532E89">
            <w:pPr>
              <w:pStyle w:val="TAC"/>
              <w:rPr>
                <w:lang w:eastAsia="en-US"/>
              </w:rPr>
            </w:pPr>
            <w:r w:rsidRPr="00DE7B59">
              <w:rPr>
                <w:lang w:eastAsia="en-US"/>
              </w:rPr>
              <w:t>202</w:t>
            </w:r>
          </w:p>
        </w:tc>
        <w:tc>
          <w:tcPr>
            <w:tcW w:w="1507" w:type="dxa"/>
          </w:tcPr>
          <w:p w14:paraId="76F7C22C" w14:textId="77777777" w:rsidR="00777C4C" w:rsidRPr="00DE7B59" w:rsidRDefault="00777C4C" w:rsidP="00532E89">
            <w:pPr>
              <w:pStyle w:val="TAC"/>
              <w:rPr>
                <w:lang w:eastAsia="en-US"/>
              </w:rPr>
            </w:pPr>
            <w:r w:rsidRPr="00DE7B59">
              <w:rPr>
                <w:lang w:eastAsia="en-US"/>
              </w:rPr>
              <w:t>≤ 3090279</w:t>
            </w:r>
          </w:p>
        </w:tc>
      </w:tr>
      <w:tr w:rsidR="00777C4C" w:rsidRPr="00DE7B59" w14:paraId="48EC9D6A" w14:textId="77777777" w:rsidTr="00777C4C">
        <w:trPr>
          <w:trHeight w:val="170"/>
          <w:jc w:val="center"/>
        </w:trPr>
        <w:tc>
          <w:tcPr>
            <w:tcW w:w="770" w:type="dxa"/>
            <w:shd w:val="clear" w:color="auto" w:fill="auto"/>
            <w:vAlign w:val="center"/>
          </w:tcPr>
          <w:p w14:paraId="680B29A2" w14:textId="77777777" w:rsidR="00777C4C" w:rsidRPr="00DE7B59" w:rsidRDefault="00777C4C" w:rsidP="00532E89">
            <w:pPr>
              <w:pStyle w:val="TAC"/>
              <w:rPr>
                <w:lang w:eastAsia="en-US"/>
              </w:rPr>
            </w:pPr>
            <w:r w:rsidRPr="00DE7B59">
              <w:rPr>
                <w:lang w:eastAsia="en-US"/>
              </w:rPr>
              <w:t>11</w:t>
            </w:r>
          </w:p>
        </w:tc>
        <w:tc>
          <w:tcPr>
            <w:tcW w:w="1016" w:type="dxa"/>
            <w:shd w:val="clear" w:color="auto" w:fill="auto"/>
          </w:tcPr>
          <w:p w14:paraId="0F49247D" w14:textId="77777777" w:rsidR="00777C4C" w:rsidRPr="00DE7B59" w:rsidRDefault="00777C4C" w:rsidP="00532E89">
            <w:pPr>
              <w:pStyle w:val="TAC"/>
              <w:rPr>
                <w:lang w:eastAsia="en-US"/>
              </w:rPr>
            </w:pPr>
            <w:r w:rsidRPr="00DE7B59">
              <w:rPr>
                <w:lang w:eastAsia="en-US"/>
              </w:rPr>
              <w:t>≤ 19</w:t>
            </w:r>
          </w:p>
        </w:tc>
        <w:tc>
          <w:tcPr>
            <w:tcW w:w="771" w:type="dxa"/>
            <w:shd w:val="clear" w:color="auto" w:fill="auto"/>
            <w:vAlign w:val="center"/>
          </w:tcPr>
          <w:p w14:paraId="040993D3" w14:textId="77777777" w:rsidR="00777C4C" w:rsidRPr="00DE7B59" w:rsidRDefault="00777C4C" w:rsidP="00532E89">
            <w:pPr>
              <w:pStyle w:val="TAC"/>
              <w:rPr>
                <w:lang w:eastAsia="en-US"/>
              </w:rPr>
            </w:pPr>
            <w:r w:rsidRPr="00DE7B59">
              <w:rPr>
                <w:lang w:eastAsia="en-US"/>
              </w:rPr>
              <w:t>75</w:t>
            </w:r>
          </w:p>
        </w:tc>
        <w:tc>
          <w:tcPr>
            <w:tcW w:w="1016" w:type="dxa"/>
            <w:shd w:val="clear" w:color="auto" w:fill="auto"/>
          </w:tcPr>
          <w:p w14:paraId="7E78B2E8" w14:textId="77777777" w:rsidR="00777C4C" w:rsidRPr="00DE7B59" w:rsidRDefault="00777C4C" w:rsidP="00532E89">
            <w:pPr>
              <w:pStyle w:val="TAC"/>
              <w:rPr>
                <w:lang w:eastAsia="en-US"/>
              </w:rPr>
            </w:pPr>
            <w:r w:rsidRPr="00DE7B59">
              <w:rPr>
                <w:lang w:eastAsia="en-US"/>
              </w:rPr>
              <w:t>≤ 1051</w:t>
            </w:r>
          </w:p>
        </w:tc>
        <w:tc>
          <w:tcPr>
            <w:tcW w:w="771" w:type="dxa"/>
            <w:vAlign w:val="center"/>
          </w:tcPr>
          <w:p w14:paraId="77746364" w14:textId="77777777" w:rsidR="00777C4C" w:rsidRPr="00DE7B59" w:rsidRDefault="00777C4C" w:rsidP="00532E89">
            <w:pPr>
              <w:pStyle w:val="TAC"/>
              <w:rPr>
                <w:lang w:eastAsia="en-US"/>
              </w:rPr>
            </w:pPr>
            <w:r w:rsidRPr="00DE7B59">
              <w:rPr>
                <w:lang w:eastAsia="en-US"/>
              </w:rPr>
              <w:t>139</w:t>
            </w:r>
          </w:p>
        </w:tc>
        <w:tc>
          <w:tcPr>
            <w:tcW w:w="1261" w:type="dxa"/>
            <w:vAlign w:val="bottom"/>
          </w:tcPr>
          <w:p w14:paraId="4715EFEF" w14:textId="77777777" w:rsidR="00777C4C" w:rsidRPr="00DE7B59" w:rsidRDefault="00777C4C" w:rsidP="00532E89">
            <w:pPr>
              <w:pStyle w:val="TAC"/>
              <w:rPr>
                <w:lang w:eastAsia="en-US"/>
              </w:rPr>
            </w:pPr>
            <w:r w:rsidRPr="00DE7B59">
              <w:rPr>
                <w:lang w:eastAsia="en-US"/>
              </w:rPr>
              <w:t>≤ 58784</w:t>
            </w:r>
          </w:p>
        </w:tc>
        <w:tc>
          <w:tcPr>
            <w:tcW w:w="771" w:type="dxa"/>
            <w:vAlign w:val="center"/>
          </w:tcPr>
          <w:p w14:paraId="2FA2805D" w14:textId="77777777" w:rsidR="00777C4C" w:rsidRPr="00DE7B59" w:rsidRDefault="00777C4C" w:rsidP="00532E89">
            <w:pPr>
              <w:pStyle w:val="TAC"/>
              <w:rPr>
                <w:lang w:eastAsia="en-US"/>
              </w:rPr>
            </w:pPr>
            <w:r w:rsidRPr="00DE7B59">
              <w:rPr>
                <w:lang w:eastAsia="en-US"/>
              </w:rPr>
              <w:t>203</w:t>
            </w:r>
          </w:p>
        </w:tc>
        <w:tc>
          <w:tcPr>
            <w:tcW w:w="1507" w:type="dxa"/>
          </w:tcPr>
          <w:p w14:paraId="08232FC7" w14:textId="77777777" w:rsidR="00777C4C" w:rsidRPr="00DE7B59" w:rsidRDefault="00777C4C" w:rsidP="00532E89">
            <w:pPr>
              <w:pStyle w:val="TAC"/>
              <w:rPr>
                <w:lang w:eastAsia="en-US"/>
              </w:rPr>
            </w:pPr>
            <w:r w:rsidRPr="00DE7B59">
              <w:rPr>
                <w:lang w:eastAsia="en-US"/>
              </w:rPr>
              <w:t>≤ 3290873</w:t>
            </w:r>
          </w:p>
        </w:tc>
      </w:tr>
      <w:tr w:rsidR="00777C4C" w:rsidRPr="00DE7B59" w14:paraId="74CC6A6A" w14:textId="77777777" w:rsidTr="00777C4C">
        <w:trPr>
          <w:trHeight w:val="170"/>
          <w:jc w:val="center"/>
        </w:trPr>
        <w:tc>
          <w:tcPr>
            <w:tcW w:w="770" w:type="dxa"/>
            <w:shd w:val="clear" w:color="auto" w:fill="auto"/>
            <w:vAlign w:val="center"/>
          </w:tcPr>
          <w:p w14:paraId="385FC739" w14:textId="77777777" w:rsidR="00777C4C" w:rsidRPr="00DE7B59" w:rsidRDefault="00777C4C" w:rsidP="00532E89">
            <w:pPr>
              <w:pStyle w:val="TAC"/>
              <w:rPr>
                <w:lang w:eastAsia="en-US"/>
              </w:rPr>
            </w:pPr>
            <w:r w:rsidRPr="00DE7B59">
              <w:rPr>
                <w:lang w:eastAsia="en-US"/>
              </w:rPr>
              <w:t>12</w:t>
            </w:r>
          </w:p>
        </w:tc>
        <w:tc>
          <w:tcPr>
            <w:tcW w:w="1016" w:type="dxa"/>
            <w:shd w:val="clear" w:color="auto" w:fill="auto"/>
          </w:tcPr>
          <w:p w14:paraId="4D6A95C5" w14:textId="77777777" w:rsidR="00777C4C" w:rsidRPr="00DE7B59" w:rsidRDefault="00777C4C" w:rsidP="00532E89">
            <w:pPr>
              <w:pStyle w:val="TAC"/>
              <w:rPr>
                <w:lang w:eastAsia="en-US"/>
              </w:rPr>
            </w:pPr>
            <w:r w:rsidRPr="00DE7B59">
              <w:rPr>
                <w:lang w:eastAsia="en-US"/>
              </w:rPr>
              <w:t>≤ 20</w:t>
            </w:r>
          </w:p>
        </w:tc>
        <w:tc>
          <w:tcPr>
            <w:tcW w:w="771" w:type="dxa"/>
            <w:shd w:val="clear" w:color="auto" w:fill="auto"/>
            <w:vAlign w:val="center"/>
          </w:tcPr>
          <w:p w14:paraId="0D008C06" w14:textId="77777777" w:rsidR="00777C4C" w:rsidRPr="00DE7B59" w:rsidRDefault="00777C4C" w:rsidP="00532E89">
            <w:pPr>
              <w:pStyle w:val="TAC"/>
              <w:rPr>
                <w:lang w:eastAsia="en-US"/>
              </w:rPr>
            </w:pPr>
            <w:r w:rsidRPr="00DE7B59">
              <w:rPr>
                <w:lang w:eastAsia="en-US"/>
              </w:rPr>
              <w:t>76</w:t>
            </w:r>
          </w:p>
        </w:tc>
        <w:tc>
          <w:tcPr>
            <w:tcW w:w="1016" w:type="dxa"/>
            <w:shd w:val="clear" w:color="auto" w:fill="auto"/>
          </w:tcPr>
          <w:p w14:paraId="69087368" w14:textId="77777777" w:rsidR="00777C4C" w:rsidRPr="00DE7B59" w:rsidRDefault="00777C4C" w:rsidP="00532E89">
            <w:pPr>
              <w:pStyle w:val="TAC"/>
              <w:rPr>
                <w:lang w:eastAsia="en-US"/>
              </w:rPr>
            </w:pPr>
            <w:r w:rsidRPr="00DE7B59">
              <w:rPr>
                <w:lang w:eastAsia="en-US"/>
              </w:rPr>
              <w:t>≤ 1119</w:t>
            </w:r>
          </w:p>
        </w:tc>
        <w:tc>
          <w:tcPr>
            <w:tcW w:w="771" w:type="dxa"/>
            <w:vAlign w:val="center"/>
          </w:tcPr>
          <w:p w14:paraId="04404396" w14:textId="77777777" w:rsidR="00777C4C" w:rsidRPr="00DE7B59" w:rsidRDefault="00777C4C" w:rsidP="00532E89">
            <w:pPr>
              <w:pStyle w:val="TAC"/>
              <w:rPr>
                <w:lang w:eastAsia="en-US"/>
              </w:rPr>
            </w:pPr>
            <w:r w:rsidRPr="00DE7B59">
              <w:rPr>
                <w:lang w:eastAsia="en-US"/>
              </w:rPr>
              <w:t>140</w:t>
            </w:r>
          </w:p>
        </w:tc>
        <w:tc>
          <w:tcPr>
            <w:tcW w:w="1261" w:type="dxa"/>
            <w:vAlign w:val="bottom"/>
          </w:tcPr>
          <w:p w14:paraId="306D8D10" w14:textId="77777777" w:rsidR="00777C4C" w:rsidRPr="00DE7B59" w:rsidRDefault="00777C4C" w:rsidP="00532E89">
            <w:pPr>
              <w:pStyle w:val="TAC"/>
              <w:rPr>
                <w:lang w:eastAsia="en-US"/>
              </w:rPr>
            </w:pPr>
            <w:r w:rsidRPr="00DE7B59">
              <w:rPr>
                <w:lang w:eastAsia="en-US"/>
              </w:rPr>
              <w:t>≤ 62599</w:t>
            </w:r>
          </w:p>
        </w:tc>
        <w:tc>
          <w:tcPr>
            <w:tcW w:w="771" w:type="dxa"/>
            <w:vAlign w:val="center"/>
          </w:tcPr>
          <w:p w14:paraId="75C961CC" w14:textId="77777777" w:rsidR="00777C4C" w:rsidRPr="00DE7B59" w:rsidRDefault="00777C4C" w:rsidP="00532E89">
            <w:pPr>
              <w:pStyle w:val="TAC"/>
              <w:rPr>
                <w:lang w:eastAsia="en-US"/>
              </w:rPr>
            </w:pPr>
            <w:r w:rsidRPr="00DE7B59">
              <w:rPr>
                <w:lang w:eastAsia="en-US"/>
              </w:rPr>
              <w:t>204</w:t>
            </w:r>
          </w:p>
        </w:tc>
        <w:tc>
          <w:tcPr>
            <w:tcW w:w="1507" w:type="dxa"/>
          </w:tcPr>
          <w:p w14:paraId="49B9B7C9" w14:textId="77777777" w:rsidR="00777C4C" w:rsidRPr="00DE7B59" w:rsidRDefault="00777C4C" w:rsidP="00532E89">
            <w:pPr>
              <w:pStyle w:val="TAC"/>
              <w:rPr>
                <w:lang w:eastAsia="en-US"/>
              </w:rPr>
            </w:pPr>
            <w:r w:rsidRPr="00DE7B59">
              <w:rPr>
                <w:lang w:eastAsia="en-US"/>
              </w:rPr>
              <w:t>≤ 3504487</w:t>
            </w:r>
          </w:p>
        </w:tc>
      </w:tr>
      <w:tr w:rsidR="00777C4C" w:rsidRPr="00DE7B59" w14:paraId="60CF6902" w14:textId="77777777" w:rsidTr="00777C4C">
        <w:trPr>
          <w:trHeight w:val="170"/>
          <w:jc w:val="center"/>
        </w:trPr>
        <w:tc>
          <w:tcPr>
            <w:tcW w:w="770" w:type="dxa"/>
            <w:shd w:val="clear" w:color="auto" w:fill="auto"/>
            <w:vAlign w:val="center"/>
          </w:tcPr>
          <w:p w14:paraId="611B60E3" w14:textId="77777777" w:rsidR="00777C4C" w:rsidRPr="00DE7B59" w:rsidRDefault="00777C4C" w:rsidP="00532E89">
            <w:pPr>
              <w:pStyle w:val="TAC"/>
              <w:rPr>
                <w:lang w:eastAsia="en-US"/>
              </w:rPr>
            </w:pPr>
            <w:r w:rsidRPr="00DE7B59">
              <w:rPr>
                <w:lang w:eastAsia="en-US"/>
              </w:rPr>
              <w:t>13</w:t>
            </w:r>
          </w:p>
        </w:tc>
        <w:tc>
          <w:tcPr>
            <w:tcW w:w="1016" w:type="dxa"/>
            <w:shd w:val="clear" w:color="auto" w:fill="auto"/>
          </w:tcPr>
          <w:p w14:paraId="7260D262" w14:textId="77777777" w:rsidR="00777C4C" w:rsidRPr="00DE7B59" w:rsidRDefault="00777C4C" w:rsidP="00532E89">
            <w:pPr>
              <w:pStyle w:val="TAC"/>
              <w:rPr>
                <w:lang w:eastAsia="en-US"/>
              </w:rPr>
            </w:pPr>
            <w:r w:rsidRPr="00DE7B59">
              <w:rPr>
                <w:lang w:eastAsia="en-US"/>
              </w:rPr>
              <w:t>≤ 22</w:t>
            </w:r>
          </w:p>
        </w:tc>
        <w:tc>
          <w:tcPr>
            <w:tcW w:w="771" w:type="dxa"/>
            <w:shd w:val="clear" w:color="auto" w:fill="auto"/>
            <w:vAlign w:val="center"/>
          </w:tcPr>
          <w:p w14:paraId="0773E55A" w14:textId="77777777" w:rsidR="00777C4C" w:rsidRPr="00DE7B59" w:rsidRDefault="00777C4C" w:rsidP="00532E89">
            <w:pPr>
              <w:pStyle w:val="TAC"/>
              <w:rPr>
                <w:lang w:eastAsia="en-US"/>
              </w:rPr>
            </w:pPr>
            <w:r w:rsidRPr="00DE7B59">
              <w:rPr>
                <w:lang w:eastAsia="en-US"/>
              </w:rPr>
              <w:t>77</w:t>
            </w:r>
          </w:p>
        </w:tc>
        <w:tc>
          <w:tcPr>
            <w:tcW w:w="1016" w:type="dxa"/>
            <w:shd w:val="clear" w:color="auto" w:fill="auto"/>
          </w:tcPr>
          <w:p w14:paraId="043268F8" w14:textId="77777777" w:rsidR="00777C4C" w:rsidRPr="00DE7B59" w:rsidRDefault="00777C4C" w:rsidP="00532E89">
            <w:pPr>
              <w:pStyle w:val="TAC"/>
              <w:rPr>
                <w:lang w:eastAsia="en-US"/>
              </w:rPr>
            </w:pPr>
            <w:r w:rsidRPr="00DE7B59">
              <w:rPr>
                <w:lang w:eastAsia="en-US"/>
              </w:rPr>
              <w:t>≤ 1191</w:t>
            </w:r>
          </w:p>
        </w:tc>
        <w:tc>
          <w:tcPr>
            <w:tcW w:w="771" w:type="dxa"/>
            <w:vAlign w:val="center"/>
          </w:tcPr>
          <w:p w14:paraId="1CF19935" w14:textId="77777777" w:rsidR="00777C4C" w:rsidRPr="00DE7B59" w:rsidRDefault="00777C4C" w:rsidP="00532E89">
            <w:pPr>
              <w:pStyle w:val="TAC"/>
              <w:rPr>
                <w:lang w:eastAsia="en-US"/>
              </w:rPr>
            </w:pPr>
            <w:r w:rsidRPr="00DE7B59">
              <w:rPr>
                <w:lang w:eastAsia="en-US"/>
              </w:rPr>
              <w:t>141</w:t>
            </w:r>
          </w:p>
        </w:tc>
        <w:tc>
          <w:tcPr>
            <w:tcW w:w="1261" w:type="dxa"/>
            <w:vAlign w:val="bottom"/>
          </w:tcPr>
          <w:p w14:paraId="7B8F590C" w14:textId="77777777" w:rsidR="00777C4C" w:rsidRPr="00DE7B59" w:rsidRDefault="00777C4C" w:rsidP="00532E89">
            <w:pPr>
              <w:pStyle w:val="TAC"/>
              <w:rPr>
                <w:lang w:eastAsia="en-US"/>
              </w:rPr>
            </w:pPr>
            <w:r w:rsidRPr="00DE7B59">
              <w:rPr>
                <w:lang w:eastAsia="en-US"/>
              </w:rPr>
              <w:t>≤ 66663</w:t>
            </w:r>
          </w:p>
        </w:tc>
        <w:tc>
          <w:tcPr>
            <w:tcW w:w="771" w:type="dxa"/>
            <w:vAlign w:val="center"/>
          </w:tcPr>
          <w:p w14:paraId="4558168C" w14:textId="77777777" w:rsidR="00777C4C" w:rsidRPr="00DE7B59" w:rsidRDefault="00777C4C" w:rsidP="00532E89">
            <w:pPr>
              <w:pStyle w:val="TAC"/>
              <w:rPr>
                <w:lang w:eastAsia="en-US"/>
              </w:rPr>
            </w:pPr>
            <w:r w:rsidRPr="00DE7B59">
              <w:rPr>
                <w:lang w:eastAsia="en-US"/>
              </w:rPr>
              <w:t>205</w:t>
            </w:r>
          </w:p>
        </w:tc>
        <w:tc>
          <w:tcPr>
            <w:tcW w:w="1507" w:type="dxa"/>
          </w:tcPr>
          <w:p w14:paraId="5F65D5FE" w14:textId="77777777" w:rsidR="00777C4C" w:rsidRPr="00DE7B59" w:rsidRDefault="00777C4C" w:rsidP="00532E89">
            <w:pPr>
              <w:pStyle w:val="TAC"/>
              <w:rPr>
                <w:lang w:eastAsia="en-US"/>
              </w:rPr>
            </w:pPr>
            <w:r w:rsidRPr="00DE7B59">
              <w:rPr>
                <w:lang w:eastAsia="en-US"/>
              </w:rPr>
              <w:t>≤ 3731968</w:t>
            </w:r>
          </w:p>
        </w:tc>
      </w:tr>
      <w:tr w:rsidR="00777C4C" w:rsidRPr="00DE7B59" w14:paraId="7081EBAC" w14:textId="77777777" w:rsidTr="00777C4C">
        <w:trPr>
          <w:trHeight w:val="170"/>
          <w:jc w:val="center"/>
        </w:trPr>
        <w:tc>
          <w:tcPr>
            <w:tcW w:w="770" w:type="dxa"/>
            <w:shd w:val="clear" w:color="auto" w:fill="auto"/>
            <w:vAlign w:val="center"/>
          </w:tcPr>
          <w:p w14:paraId="0FFC559C" w14:textId="77777777" w:rsidR="00777C4C" w:rsidRPr="00DE7B59" w:rsidRDefault="00777C4C" w:rsidP="00532E89">
            <w:pPr>
              <w:pStyle w:val="TAC"/>
              <w:rPr>
                <w:lang w:eastAsia="en-US"/>
              </w:rPr>
            </w:pPr>
            <w:r w:rsidRPr="00DE7B59">
              <w:rPr>
                <w:lang w:eastAsia="en-US"/>
              </w:rPr>
              <w:t>14</w:t>
            </w:r>
          </w:p>
        </w:tc>
        <w:tc>
          <w:tcPr>
            <w:tcW w:w="1016" w:type="dxa"/>
            <w:shd w:val="clear" w:color="auto" w:fill="auto"/>
          </w:tcPr>
          <w:p w14:paraId="5E6CFA04" w14:textId="77777777" w:rsidR="00777C4C" w:rsidRPr="00DE7B59" w:rsidRDefault="00777C4C" w:rsidP="00532E89">
            <w:pPr>
              <w:pStyle w:val="TAC"/>
              <w:rPr>
                <w:lang w:eastAsia="en-US"/>
              </w:rPr>
            </w:pPr>
            <w:r w:rsidRPr="00DE7B59">
              <w:rPr>
                <w:lang w:eastAsia="en-US"/>
              </w:rPr>
              <w:t>≤ 23</w:t>
            </w:r>
          </w:p>
        </w:tc>
        <w:tc>
          <w:tcPr>
            <w:tcW w:w="771" w:type="dxa"/>
            <w:shd w:val="clear" w:color="auto" w:fill="auto"/>
            <w:vAlign w:val="center"/>
          </w:tcPr>
          <w:p w14:paraId="15C05C13" w14:textId="77777777" w:rsidR="00777C4C" w:rsidRPr="00DE7B59" w:rsidRDefault="00777C4C" w:rsidP="00532E89">
            <w:pPr>
              <w:pStyle w:val="TAC"/>
              <w:rPr>
                <w:lang w:eastAsia="en-US"/>
              </w:rPr>
            </w:pPr>
            <w:r w:rsidRPr="00DE7B59">
              <w:rPr>
                <w:lang w:eastAsia="en-US"/>
              </w:rPr>
              <w:t>78</w:t>
            </w:r>
          </w:p>
        </w:tc>
        <w:tc>
          <w:tcPr>
            <w:tcW w:w="1016" w:type="dxa"/>
            <w:shd w:val="clear" w:color="auto" w:fill="auto"/>
          </w:tcPr>
          <w:p w14:paraId="0F98F89B" w14:textId="77777777" w:rsidR="00777C4C" w:rsidRPr="00DE7B59" w:rsidRDefault="00777C4C" w:rsidP="00532E89">
            <w:pPr>
              <w:pStyle w:val="TAC"/>
              <w:rPr>
                <w:lang w:eastAsia="en-US"/>
              </w:rPr>
            </w:pPr>
            <w:r w:rsidRPr="00DE7B59">
              <w:rPr>
                <w:lang w:eastAsia="en-US"/>
              </w:rPr>
              <w:t>≤ 1269</w:t>
            </w:r>
          </w:p>
        </w:tc>
        <w:tc>
          <w:tcPr>
            <w:tcW w:w="771" w:type="dxa"/>
            <w:vAlign w:val="center"/>
          </w:tcPr>
          <w:p w14:paraId="7A861285" w14:textId="77777777" w:rsidR="00777C4C" w:rsidRPr="00DE7B59" w:rsidRDefault="00777C4C" w:rsidP="00532E89">
            <w:pPr>
              <w:pStyle w:val="TAC"/>
              <w:rPr>
                <w:lang w:eastAsia="en-US"/>
              </w:rPr>
            </w:pPr>
            <w:r w:rsidRPr="00DE7B59">
              <w:rPr>
                <w:lang w:eastAsia="en-US"/>
              </w:rPr>
              <w:t>142</w:t>
            </w:r>
          </w:p>
        </w:tc>
        <w:tc>
          <w:tcPr>
            <w:tcW w:w="1261" w:type="dxa"/>
            <w:vAlign w:val="bottom"/>
          </w:tcPr>
          <w:p w14:paraId="04816BB6" w14:textId="77777777" w:rsidR="00777C4C" w:rsidRPr="00DE7B59" w:rsidRDefault="00777C4C" w:rsidP="00532E89">
            <w:pPr>
              <w:pStyle w:val="TAC"/>
              <w:rPr>
                <w:lang w:eastAsia="en-US"/>
              </w:rPr>
            </w:pPr>
            <w:r w:rsidRPr="00DE7B59">
              <w:rPr>
                <w:lang w:eastAsia="en-US"/>
              </w:rPr>
              <w:t>≤ 70990</w:t>
            </w:r>
          </w:p>
        </w:tc>
        <w:tc>
          <w:tcPr>
            <w:tcW w:w="771" w:type="dxa"/>
            <w:vAlign w:val="center"/>
          </w:tcPr>
          <w:p w14:paraId="740DCE1A" w14:textId="77777777" w:rsidR="00777C4C" w:rsidRPr="00DE7B59" w:rsidRDefault="00777C4C" w:rsidP="00532E89">
            <w:pPr>
              <w:pStyle w:val="TAC"/>
              <w:rPr>
                <w:lang w:eastAsia="en-US"/>
              </w:rPr>
            </w:pPr>
            <w:r w:rsidRPr="00DE7B59">
              <w:rPr>
                <w:lang w:eastAsia="en-US"/>
              </w:rPr>
              <w:t>206</w:t>
            </w:r>
          </w:p>
        </w:tc>
        <w:tc>
          <w:tcPr>
            <w:tcW w:w="1507" w:type="dxa"/>
          </w:tcPr>
          <w:p w14:paraId="50A8A2FF" w14:textId="77777777" w:rsidR="00777C4C" w:rsidRPr="00DE7B59" w:rsidRDefault="00777C4C" w:rsidP="00532E89">
            <w:pPr>
              <w:pStyle w:val="TAC"/>
              <w:rPr>
                <w:lang w:eastAsia="en-US"/>
              </w:rPr>
            </w:pPr>
            <w:r w:rsidRPr="00DE7B59">
              <w:rPr>
                <w:lang w:eastAsia="en-US"/>
              </w:rPr>
              <w:t>≤ 3974215</w:t>
            </w:r>
          </w:p>
        </w:tc>
      </w:tr>
      <w:tr w:rsidR="00777C4C" w:rsidRPr="00DE7B59" w14:paraId="6BD44000" w14:textId="77777777" w:rsidTr="00777C4C">
        <w:trPr>
          <w:trHeight w:val="170"/>
          <w:jc w:val="center"/>
        </w:trPr>
        <w:tc>
          <w:tcPr>
            <w:tcW w:w="770" w:type="dxa"/>
            <w:shd w:val="clear" w:color="auto" w:fill="auto"/>
            <w:vAlign w:val="center"/>
          </w:tcPr>
          <w:p w14:paraId="433B19EC" w14:textId="77777777" w:rsidR="00777C4C" w:rsidRPr="00DE7B59" w:rsidRDefault="00777C4C" w:rsidP="00532E89">
            <w:pPr>
              <w:pStyle w:val="TAC"/>
              <w:rPr>
                <w:lang w:eastAsia="en-US"/>
              </w:rPr>
            </w:pPr>
            <w:r w:rsidRPr="00DE7B59">
              <w:rPr>
                <w:lang w:eastAsia="en-US"/>
              </w:rPr>
              <w:t>15</w:t>
            </w:r>
          </w:p>
        </w:tc>
        <w:tc>
          <w:tcPr>
            <w:tcW w:w="1016" w:type="dxa"/>
            <w:shd w:val="clear" w:color="auto" w:fill="auto"/>
          </w:tcPr>
          <w:p w14:paraId="4D5E5710" w14:textId="77777777" w:rsidR="00777C4C" w:rsidRPr="00DE7B59" w:rsidRDefault="00777C4C" w:rsidP="00532E89">
            <w:pPr>
              <w:pStyle w:val="TAC"/>
              <w:rPr>
                <w:lang w:eastAsia="en-US"/>
              </w:rPr>
            </w:pPr>
            <w:r w:rsidRPr="00DE7B59">
              <w:rPr>
                <w:lang w:eastAsia="en-US"/>
              </w:rPr>
              <w:t>≤ 25</w:t>
            </w:r>
          </w:p>
        </w:tc>
        <w:tc>
          <w:tcPr>
            <w:tcW w:w="771" w:type="dxa"/>
            <w:shd w:val="clear" w:color="auto" w:fill="auto"/>
            <w:vAlign w:val="center"/>
          </w:tcPr>
          <w:p w14:paraId="373EE2F8" w14:textId="77777777" w:rsidR="00777C4C" w:rsidRPr="00DE7B59" w:rsidRDefault="00777C4C" w:rsidP="00532E89">
            <w:pPr>
              <w:pStyle w:val="TAC"/>
              <w:rPr>
                <w:lang w:eastAsia="en-US"/>
              </w:rPr>
            </w:pPr>
            <w:r w:rsidRPr="00DE7B59">
              <w:rPr>
                <w:lang w:eastAsia="en-US"/>
              </w:rPr>
              <w:t>79</w:t>
            </w:r>
          </w:p>
        </w:tc>
        <w:tc>
          <w:tcPr>
            <w:tcW w:w="1016" w:type="dxa"/>
            <w:shd w:val="clear" w:color="auto" w:fill="auto"/>
          </w:tcPr>
          <w:p w14:paraId="02961BFD" w14:textId="77777777" w:rsidR="00777C4C" w:rsidRPr="00DE7B59" w:rsidRDefault="00777C4C" w:rsidP="00532E89">
            <w:pPr>
              <w:pStyle w:val="TAC"/>
              <w:rPr>
                <w:lang w:eastAsia="en-US"/>
              </w:rPr>
            </w:pPr>
            <w:r w:rsidRPr="00DE7B59">
              <w:rPr>
                <w:lang w:eastAsia="en-US"/>
              </w:rPr>
              <w:t>≤ 1351</w:t>
            </w:r>
          </w:p>
        </w:tc>
        <w:tc>
          <w:tcPr>
            <w:tcW w:w="771" w:type="dxa"/>
            <w:vAlign w:val="center"/>
          </w:tcPr>
          <w:p w14:paraId="53BC6EDC" w14:textId="77777777" w:rsidR="00777C4C" w:rsidRPr="00DE7B59" w:rsidRDefault="00777C4C" w:rsidP="00532E89">
            <w:pPr>
              <w:pStyle w:val="TAC"/>
              <w:rPr>
                <w:lang w:eastAsia="en-US"/>
              </w:rPr>
            </w:pPr>
            <w:r w:rsidRPr="00DE7B59">
              <w:rPr>
                <w:lang w:eastAsia="en-US"/>
              </w:rPr>
              <w:t>143</w:t>
            </w:r>
          </w:p>
        </w:tc>
        <w:tc>
          <w:tcPr>
            <w:tcW w:w="1261" w:type="dxa"/>
            <w:vAlign w:val="bottom"/>
          </w:tcPr>
          <w:p w14:paraId="7EF5BF5E" w14:textId="77777777" w:rsidR="00777C4C" w:rsidRPr="00DE7B59" w:rsidRDefault="00777C4C" w:rsidP="00532E89">
            <w:pPr>
              <w:pStyle w:val="TAC"/>
              <w:rPr>
                <w:lang w:eastAsia="en-US"/>
              </w:rPr>
            </w:pPr>
            <w:r w:rsidRPr="00DE7B59">
              <w:rPr>
                <w:lang w:eastAsia="en-US"/>
              </w:rPr>
              <w:t>≤ 75598</w:t>
            </w:r>
          </w:p>
        </w:tc>
        <w:tc>
          <w:tcPr>
            <w:tcW w:w="771" w:type="dxa"/>
            <w:vAlign w:val="center"/>
          </w:tcPr>
          <w:p w14:paraId="34BB7B00" w14:textId="77777777" w:rsidR="00777C4C" w:rsidRPr="00DE7B59" w:rsidRDefault="00777C4C" w:rsidP="00532E89">
            <w:pPr>
              <w:pStyle w:val="TAC"/>
              <w:rPr>
                <w:lang w:eastAsia="en-US"/>
              </w:rPr>
            </w:pPr>
            <w:r w:rsidRPr="00DE7B59">
              <w:rPr>
                <w:lang w:eastAsia="en-US"/>
              </w:rPr>
              <w:t>207</w:t>
            </w:r>
          </w:p>
        </w:tc>
        <w:tc>
          <w:tcPr>
            <w:tcW w:w="1507" w:type="dxa"/>
          </w:tcPr>
          <w:p w14:paraId="176A809A" w14:textId="77777777" w:rsidR="00777C4C" w:rsidRPr="00DE7B59" w:rsidRDefault="00777C4C" w:rsidP="00532E89">
            <w:pPr>
              <w:pStyle w:val="TAC"/>
              <w:rPr>
                <w:lang w:eastAsia="en-US"/>
              </w:rPr>
            </w:pPr>
            <w:r w:rsidRPr="00DE7B59">
              <w:rPr>
                <w:lang w:eastAsia="en-US"/>
              </w:rPr>
              <w:t>≤ 4232186</w:t>
            </w:r>
          </w:p>
        </w:tc>
      </w:tr>
      <w:tr w:rsidR="00777C4C" w:rsidRPr="00DE7B59" w14:paraId="124E4B74" w14:textId="77777777" w:rsidTr="00777C4C">
        <w:trPr>
          <w:trHeight w:val="170"/>
          <w:jc w:val="center"/>
        </w:trPr>
        <w:tc>
          <w:tcPr>
            <w:tcW w:w="770" w:type="dxa"/>
            <w:shd w:val="clear" w:color="auto" w:fill="auto"/>
            <w:vAlign w:val="center"/>
          </w:tcPr>
          <w:p w14:paraId="48A838B6" w14:textId="77777777" w:rsidR="00777C4C" w:rsidRPr="00DE7B59" w:rsidRDefault="00777C4C" w:rsidP="00532E89">
            <w:pPr>
              <w:pStyle w:val="TAC"/>
              <w:rPr>
                <w:lang w:eastAsia="en-US"/>
              </w:rPr>
            </w:pPr>
            <w:r w:rsidRPr="00DE7B59">
              <w:rPr>
                <w:lang w:eastAsia="en-US"/>
              </w:rPr>
              <w:t>16</w:t>
            </w:r>
          </w:p>
        </w:tc>
        <w:tc>
          <w:tcPr>
            <w:tcW w:w="1016" w:type="dxa"/>
            <w:shd w:val="clear" w:color="auto" w:fill="auto"/>
          </w:tcPr>
          <w:p w14:paraId="78946991" w14:textId="77777777" w:rsidR="00777C4C" w:rsidRPr="00DE7B59" w:rsidRDefault="00777C4C" w:rsidP="00532E89">
            <w:pPr>
              <w:pStyle w:val="TAC"/>
              <w:rPr>
                <w:lang w:eastAsia="en-US"/>
              </w:rPr>
            </w:pPr>
            <w:r w:rsidRPr="00DE7B59">
              <w:rPr>
                <w:lang w:eastAsia="en-US"/>
              </w:rPr>
              <w:t>≤ 26</w:t>
            </w:r>
          </w:p>
        </w:tc>
        <w:tc>
          <w:tcPr>
            <w:tcW w:w="771" w:type="dxa"/>
            <w:shd w:val="clear" w:color="auto" w:fill="auto"/>
            <w:vAlign w:val="center"/>
          </w:tcPr>
          <w:p w14:paraId="70A2DC81" w14:textId="77777777" w:rsidR="00777C4C" w:rsidRPr="00DE7B59" w:rsidRDefault="00777C4C" w:rsidP="00532E89">
            <w:pPr>
              <w:pStyle w:val="TAC"/>
              <w:rPr>
                <w:lang w:eastAsia="en-US"/>
              </w:rPr>
            </w:pPr>
            <w:r w:rsidRPr="00DE7B59">
              <w:rPr>
                <w:lang w:eastAsia="en-US"/>
              </w:rPr>
              <w:t>80</w:t>
            </w:r>
          </w:p>
        </w:tc>
        <w:tc>
          <w:tcPr>
            <w:tcW w:w="1016" w:type="dxa"/>
            <w:shd w:val="clear" w:color="auto" w:fill="auto"/>
          </w:tcPr>
          <w:p w14:paraId="32F23261" w14:textId="77777777" w:rsidR="00777C4C" w:rsidRPr="00DE7B59" w:rsidRDefault="00777C4C" w:rsidP="00532E89">
            <w:pPr>
              <w:pStyle w:val="TAC"/>
              <w:rPr>
                <w:lang w:eastAsia="en-US"/>
              </w:rPr>
            </w:pPr>
            <w:r w:rsidRPr="00DE7B59">
              <w:rPr>
                <w:lang w:eastAsia="en-US"/>
              </w:rPr>
              <w:t>≤ 1439</w:t>
            </w:r>
          </w:p>
        </w:tc>
        <w:tc>
          <w:tcPr>
            <w:tcW w:w="771" w:type="dxa"/>
            <w:vAlign w:val="center"/>
          </w:tcPr>
          <w:p w14:paraId="10839446" w14:textId="77777777" w:rsidR="00777C4C" w:rsidRPr="00DE7B59" w:rsidRDefault="00777C4C" w:rsidP="00532E89">
            <w:pPr>
              <w:pStyle w:val="TAC"/>
              <w:rPr>
                <w:lang w:eastAsia="en-US"/>
              </w:rPr>
            </w:pPr>
            <w:r w:rsidRPr="00DE7B59">
              <w:rPr>
                <w:lang w:eastAsia="en-US"/>
              </w:rPr>
              <w:t>144</w:t>
            </w:r>
          </w:p>
        </w:tc>
        <w:tc>
          <w:tcPr>
            <w:tcW w:w="1261" w:type="dxa"/>
            <w:vAlign w:val="bottom"/>
          </w:tcPr>
          <w:p w14:paraId="22DBFD86" w14:textId="77777777" w:rsidR="00777C4C" w:rsidRPr="00DE7B59" w:rsidRDefault="00777C4C" w:rsidP="00532E89">
            <w:pPr>
              <w:pStyle w:val="TAC"/>
              <w:rPr>
                <w:lang w:eastAsia="en-US"/>
              </w:rPr>
            </w:pPr>
            <w:r w:rsidRPr="00DE7B59">
              <w:rPr>
                <w:lang w:eastAsia="en-US"/>
              </w:rPr>
              <w:t>≤ 80505</w:t>
            </w:r>
          </w:p>
        </w:tc>
        <w:tc>
          <w:tcPr>
            <w:tcW w:w="771" w:type="dxa"/>
            <w:vAlign w:val="center"/>
          </w:tcPr>
          <w:p w14:paraId="6C99CB14" w14:textId="77777777" w:rsidR="00777C4C" w:rsidRPr="00DE7B59" w:rsidRDefault="00777C4C" w:rsidP="00532E89">
            <w:pPr>
              <w:pStyle w:val="TAC"/>
              <w:rPr>
                <w:lang w:eastAsia="en-US"/>
              </w:rPr>
            </w:pPr>
            <w:r w:rsidRPr="00DE7B59">
              <w:rPr>
                <w:lang w:eastAsia="en-US"/>
              </w:rPr>
              <w:t>208</w:t>
            </w:r>
          </w:p>
        </w:tc>
        <w:tc>
          <w:tcPr>
            <w:tcW w:w="1507" w:type="dxa"/>
          </w:tcPr>
          <w:p w14:paraId="6310B074" w14:textId="77777777" w:rsidR="00777C4C" w:rsidRPr="00DE7B59" w:rsidRDefault="00777C4C" w:rsidP="00532E89">
            <w:pPr>
              <w:pStyle w:val="TAC"/>
              <w:rPr>
                <w:lang w:eastAsia="en-US"/>
              </w:rPr>
            </w:pPr>
            <w:r w:rsidRPr="00DE7B59">
              <w:rPr>
                <w:lang w:eastAsia="en-US"/>
              </w:rPr>
              <w:t>≤ 4506902</w:t>
            </w:r>
          </w:p>
        </w:tc>
      </w:tr>
      <w:tr w:rsidR="00777C4C" w:rsidRPr="00DE7B59" w14:paraId="200B4DE9" w14:textId="77777777" w:rsidTr="00777C4C">
        <w:trPr>
          <w:trHeight w:val="170"/>
          <w:jc w:val="center"/>
        </w:trPr>
        <w:tc>
          <w:tcPr>
            <w:tcW w:w="770" w:type="dxa"/>
            <w:shd w:val="clear" w:color="auto" w:fill="auto"/>
            <w:vAlign w:val="center"/>
          </w:tcPr>
          <w:p w14:paraId="60B15789" w14:textId="77777777" w:rsidR="00777C4C" w:rsidRPr="00DE7B59" w:rsidRDefault="00777C4C" w:rsidP="00532E89">
            <w:pPr>
              <w:pStyle w:val="TAC"/>
              <w:rPr>
                <w:lang w:eastAsia="en-US"/>
              </w:rPr>
            </w:pPr>
            <w:r w:rsidRPr="00DE7B59">
              <w:rPr>
                <w:lang w:eastAsia="en-US"/>
              </w:rPr>
              <w:t>17</w:t>
            </w:r>
          </w:p>
        </w:tc>
        <w:tc>
          <w:tcPr>
            <w:tcW w:w="1016" w:type="dxa"/>
            <w:shd w:val="clear" w:color="auto" w:fill="auto"/>
          </w:tcPr>
          <w:p w14:paraId="0E781E08" w14:textId="77777777" w:rsidR="00777C4C" w:rsidRPr="00DE7B59" w:rsidRDefault="00777C4C" w:rsidP="00532E89">
            <w:pPr>
              <w:pStyle w:val="TAC"/>
              <w:rPr>
                <w:lang w:eastAsia="en-US"/>
              </w:rPr>
            </w:pPr>
            <w:r w:rsidRPr="00DE7B59">
              <w:rPr>
                <w:lang w:eastAsia="en-US"/>
              </w:rPr>
              <w:t>≤ 28</w:t>
            </w:r>
          </w:p>
        </w:tc>
        <w:tc>
          <w:tcPr>
            <w:tcW w:w="771" w:type="dxa"/>
            <w:shd w:val="clear" w:color="auto" w:fill="auto"/>
            <w:vAlign w:val="center"/>
          </w:tcPr>
          <w:p w14:paraId="3124C4AA" w14:textId="77777777" w:rsidR="00777C4C" w:rsidRPr="00DE7B59" w:rsidRDefault="00777C4C" w:rsidP="00532E89">
            <w:pPr>
              <w:pStyle w:val="TAC"/>
              <w:rPr>
                <w:lang w:eastAsia="en-US"/>
              </w:rPr>
            </w:pPr>
            <w:r w:rsidRPr="00DE7B59">
              <w:rPr>
                <w:lang w:eastAsia="en-US"/>
              </w:rPr>
              <w:t>81</w:t>
            </w:r>
          </w:p>
        </w:tc>
        <w:tc>
          <w:tcPr>
            <w:tcW w:w="1016" w:type="dxa"/>
            <w:shd w:val="clear" w:color="auto" w:fill="auto"/>
          </w:tcPr>
          <w:p w14:paraId="6A998A97" w14:textId="77777777" w:rsidR="00777C4C" w:rsidRPr="00DE7B59" w:rsidRDefault="00777C4C" w:rsidP="00532E89">
            <w:pPr>
              <w:pStyle w:val="TAC"/>
              <w:rPr>
                <w:lang w:eastAsia="en-US"/>
              </w:rPr>
            </w:pPr>
            <w:r w:rsidRPr="00DE7B59">
              <w:rPr>
                <w:lang w:eastAsia="en-US"/>
              </w:rPr>
              <w:t>≤ 1532</w:t>
            </w:r>
          </w:p>
        </w:tc>
        <w:tc>
          <w:tcPr>
            <w:tcW w:w="771" w:type="dxa"/>
            <w:vAlign w:val="center"/>
          </w:tcPr>
          <w:p w14:paraId="1F66C515" w14:textId="77777777" w:rsidR="00777C4C" w:rsidRPr="00DE7B59" w:rsidRDefault="00777C4C" w:rsidP="00532E89">
            <w:pPr>
              <w:pStyle w:val="TAC"/>
              <w:rPr>
                <w:lang w:eastAsia="en-US"/>
              </w:rPr>
            </w:pPr>
            <w:r w:rsidRPr="00DE7B59">
              <w:rPr>
                <w:lang w:eastAsia="en-US"/>
              </w:rPr>
              <w:t>145</w:t>
            </w:r>
          </w:p>
        </w:tc>
        <w:tc>
          <w:tcPr>
            <w:tcW w:w="1261" w:type="dxa"/>
            <w:vAlign w:val="bottom"/>
          </w:tcPr>
          <w:p w14:paraId="44A384A1" w14:textId="77777777" w:rsidR="00777C4C" w:rsidRPr="00DE7B59" w:rsidRDefault="00777C4C" w:rsidP="00532E89">
            <w:pPr>
              <w:pStyle w:val="TAC"/>
              <w:rPr>
                <w:lang w:eastAsia="en-US"/>
              </w:rPr>
            </w:pPr>
            <w:r w:rsidRPr="00DE7B59">
              <w:rPr>
                <w:lang w:eastAsia="en-US"/>
              </w:rPr>
              <w:t>≤ 85730</w:t>
            </w:r>
          </w:p>
        </w:tc>
        <w:tc>
          <w:tcPr>
            <w:tcW w:w="771" w:type="dxa"/>
            <w:vAlign w:val="center"/>
          </w:tcPr>
          <w:p w14:paraId="5023F1B3" w14:textId="77777777" w:rsidR="00777C4C" w:rsidRPr="00DE7B59" w:rsidRDefault="00777C4C" w:rsidP="00532E89">
            <w:pPr>
              <w:pStyle w:val="TAC"/>
              <w:rPr>
                <w:lang w:eastAsia="en-US"/>
              </w:rPr>
            </w:pPr>
            <w:r w:rsidRPr="00DE7B59">
              <w:rPr>
                <w:lang w:eastAsia="en-US"/>
              </w:rPr>
              <w:t>209</w:t>
            </w:r>
          </w:p>
        </w:tc>
        <w:tc>
          <w:tcPr>
            <w:tcW w:w="1507" w:type="dxa"/>
          </w:tcPr>
          <w:p w14:paraId="0DFC385F" w14:textId="77777777" w:rsidR="00777C4C" w:rsidRPr="00DE7B59" w:rsidRDefault="00777C4C" w:rsidP="00532E89">
            <w:pPr>
              <w:pStyle w:val="TAC"/>
              <w:rPr>
                <w:lang w:eastAsia="en-US"/>
              </w:rPr>
            </w:pPr>
            <w:r w:rsidRPr="00DE7B59">
              <w:rPr>
                <w:lang w:eastAsia="en-US"/>
              </w:rPr>
              <w:t>≤ 4799451</w:t>
            </w:r>
          </w:p>
        </w:tc>
      </w:tr>
      <w:tr w:rsidR="00777C4C" w:rsidRPr="00DE7B59" w14:paraId="7E963B89" w14:textId="77777777" w:rsidTr="00777C4C">
        <w:trPr>
          <w:trHeight w:val="170"/>
          <w:jc w:val="center"/>
        </w:trPr>
        <w:tc>
          <w:tcPr>
            <w:tcW w:w="770" w:type="dxa"/>
            <w:shd w:val="clear" w:color="auto" w:fill="auto"/>
            <w:vAlign w:val="center"/>
          </w:tcPr>
          <w:p w14:paraId="6CB89C5D" w14:textId="77777777" w:rsidR="00777C4C" w:rsidRPr="00DE7B59" w:rsidRDefault="00777C4C" w:rsidP="00532E89">
            <w:pPr>
              <w:pStyle w:val="TAC"/>
              <w:rPr>
                <w:lang w:eastAsia="en-US"/>
              </w:rPr>
            </w:pPr>
            <w:r w:rsidRPr="00DE7B59">
              <w:rPr>
                <w:lang w:eastAsia="en-US"/>
              </w:rPr>
              <w:t>18</w:t>
            </w:r>
          </w:p>
        </w:tc>
        <w:tc>
          <w:tcPr>
            <w:tcW w:w="1016" w:type="dxa"/>
            <w:shd w:val="clear" w:color="auto" w:fill="auto"/>
          </w:tcPr>
          <w:p w14:paraId="015388E3" w14:textId="77777777" w:rsidR="00777C4C" w:rsidRPr="00DE7B59" w:rsidRDefault="00777C4C" w:rsidP="00532E89">
            <w:pPr>
              <w:pStyle w:val="TAC"/>
              <w:rPr>
                <w:lang w:eastAsia="en-US"/>
              </w:rPr>
            </w:pPr>
            <w:r w:rsidRPr="00DE7B59">
              <w:rPr>
                <w:lang w:eastAsia="en-US"/>
              </w:rPr>
              <w:t>≤ 30</w:t>
            </w:r>
          </w:p>
        </w:tc>
        <w:tc>
          <w:tcPr>
            <w:tcW w:w="771" w:type="dxa"/>
            <w:shd w:val="clear" w:color="auto" w:fill="auto"/>
            <w:vAlign w:val="center"/>
          </w:tcPr>
          <w:p w14:paraId="7CB70B8F" w14:textId="77777777" w:rsidR="00777C4C" w:rsidRPr="00DE7B59" w:rsidRDefault="00777C4C" w:rsidP="00532E89">
            <w:pPr>
              <w:pStyle w:val="TAC"/>
              <w:rPr>
                <w:lang w:eastAsia="en-US"/>
              </w:rPr>
            </w:pPr>
            <w:r w:rsidRPr="00DE7B59">
              <w:rPr>
                <w:lang w:eastAsia="en-US"/>
              </w:rPr>
              <w:t>82</w:t>
            </w:r>
          </w:p>
        </w:tc>
        <w:tc>
          <w:tcPr>
            <w:tcW w:w="1016" w:type="dxa"/>
            <w:shd w:val="clear" w:color="auto" w:fill="auto"/>
          </w:tcPr>
          <w:p w14:paraId="15435567" w14:textId="77777777" w:rsidR="00777C4C" w:rsidRPr="00DE7B59" w:rsidRDefault="00777C4C" w:rsidP="00532E89">
            <w:pPr>
              <w:pStyle w:val="TAC"/>
              <w:rPr>
                <w:lang w:eastAsia="en-US"/>
              </w:rPr>
            </w:pPr>
            <w:r w:rsidRPr="00DE7B59">
              <w:rPr>
                <w:lang w:eastAsia="en-US"/>
              </w:rPr>
              <w:t>≤ 1631</w:t>
            </w:r>
          </w:p>
        </w:tc>
        <w:tc>
          <w:tcPr>
            <w:tcW w:w="771" w:type="dxa"/>
            <w:vAlign w:val="center"/>
          </w:tcPr>
          <w:p w14:paraId="53301760" w14:textId="77777777" w:rsidR="00777C4C" w:rsidRPr="00DE7B59" w:rsidRDefault="00777C4C" w:rsidP="00532E89">
            <w:pPr>
              <w:pStyle w:val="TAC"/>
              <w:rPr>
                <w:lang w:eastAsia="en-US"/>
              </w:rPr>
            </w:pPr>
            <w:r w:rsidRPr="00DE7B59">
              <w:rPr>
                <w:lang w:eastAsia="en-US"/>
              </w:rPr>
              <w:t>146</w:t>
            </w:r>
          </w:p>
        </w:tc>
        <w:tc>
          <w:tcPr>
            <w:tcW w:w="1261" w:type="dxa"/>
            <w:vAlign w:val="bottom"/>
          </w:tcPr>
          <w:p w14:paraId="76FD983C" w14:textId="77777777" w:rsidR="00777C4C" w:rsidRPr="00DE7B59" w:rsidRDefault="00777C4C" w:rsidP="00532E89">
            <w:pPr>
              <w:pStyle w:val="TAC"/>
              <w:rPr>
                <w:lang w:eastAsia="en-US"/>
              </w:rPr>
            </w:pPr>
            <w:r w:rsidRPr="00DE7B59">
              <w:rPr>
                <w:lang w:eastAsia="en-US"/>
              </w:rPr>
              <w:t>≤ 91295</w:t>
            </w:r>
          </w:p>
        </w:tc>
        <w:tc>
          <w:tcPr>
            <w:tcW w:w="771" w:type="dxa"/>
            <w:vAlign w:val="center"/>
          </w:tcPr>
          <w:p w14:paraId="79C6383E" w14:textId="77777777" w:rsidR="00777C4C" w:rsidRPr="00DE7B59" w:rsidRDefault="00777C4C" w:rsidP="00532E89">
            <w:pPr>
              <w:pStyle w:val="TAC"/>
              <w:rPr>
                <w:lang w:eastAsia="en-US"/>
              </w:rPr>
            </w:pPr>
            <w:r w:rsidRPr="00DE7B59">
              <w:rPr>
                <w:lang w:eastAsia="en-US"/>
              </w:rPr>
              <w:t>210</w:t>
            </w:r>
          </w:p>
        </w:tc>
        <w:tc>
          <w:tcPr>
            <w:tcW w:w="1507" w:type="dxa"/>
          </w:tcPr>
          <w:p w14:paraId="4468ABDE" w14:textId="77777777" w:rsidR="00777C4C" w:rsidRPr="00DE7B59" w:rsidRDefault="00777C4C" w:rsidP="00532E89">
            <w:pPr>
              <w:pStyle w:val="TAC"/>
              <w:rPr>
                <w:lang w:eastAsia="en-US"/>
              </w:rPr>
            </w:pPr>
            <w:r w:rsidRPr="00DE7B59">
              <w:rPr>
                <w:lang w:eastAsia="en-US"/>
              </w:rPr>
              <w:t>≤ 5110989</w:t>
            </w:r>
          </w:p>
        </w:tc>
      </w:tr>
      <w:tr w:rsidR="00777C4C" w:rsidRPr="00DE7B59" w14:paraId="24C8CE5A" w14:textId="77777777" w:rsidTr="00777C4C">
        <w:trPr>
          <w:trHeight w:val="170"/>
          <w:jc w:val="center"/>
        </w:trPr>
        <w:tc>
          <w:tcPr>
            <w:tcW w:w="770" w:type="dxa"/>
            <w:shd w:val="clear" w:color="auto" w:fill="auto"/>
            <w:vAlign w:val="center"/>
          </w:tcPr>
          <w:p w14:paraId="6476F971" w14:textId="77777777" w:rsidR="00777C4C" w:rsidRPr="00DE7B59" w:rsidRDefault="00777C4C" w:rsidP="00532E89">
            <w:pPr>
              <w:pStyle w:val="TAC"/>
              <w:rPr>
                <w:lang w:eastAsia="en-US"/>
              </w:rPr>
            </w:pPr>
            <w:r w:rsidRPr="00DE7B59">
              <w:rPr>
                <w:lang w:eastAsia="en-US"/>
              </w:rPr>
              <w:t>19</w:t>
            </w:r>
          </w:p>
        </w:tc>
        <w:tc>
          <w:tcPr>
            <w:tcW w:w="1016" w:type="dxa"/>
            <w:shd w:val="clear" w:color="auto" w:fill="auto"/>
          </w:tcPr>
          <w:p w14:paraId="434C5BDC" w14:textId="77777777" w:rsidR="00777C4C" w:rsidRPr="00DE7B59" w:rsidRDefault="00777C4C" w:rsidP="00532E89">
            <w:pPr>
              <w:pStyle w:val="TAC"/>
              <w:rPr>
                <w:lang w:eastAsia="en-US"/>
              </w:rPr>
            </w:pPr>
            <w:r w:rsidRPr="00DE7B59">
              <w:rPr>
                <w:lang w:eastAsia="en-US"/>
              </w:rPr>
              <w:t>≤ 32</w:t>
            </w:r>
          </w:p>
        </w:tc>
        <w:tc>
          <w:tcPr>
            <w:tcW w:w="771" w:type="dxa"/>
            <w:shd w:val="clear" w:color="auto" w:fill="auto"/>
            <w:vAlign w:val="center"/>
          </w:tcPr>
          <w:p w14:paraId="636CF1C5" w14:textId="77777777" w:rsidR="00777C4C" w:rsidRPr="00DE7B59" w:rsidRDefault="00777C4C" w:rsidP="00532E89">
            <w:pPr>
              <w:pStyle w:val="TAC"/>
              <w:rPr>
                <w:lang w:eastAsia="en-US"/>
              </w:rPr>
            </w:pPr>
            <w:r w:rsidRPr="00DE7B59">
              <w:rPr>
                <w:lang w:eastAsia="en-US"/>
              </w:rPr>
              <w:t>83</w:t>
            </w:r>
          </w:p>
        </w:tc>
        <w:tc>
          <w:tcPr>
            <w:tcW w:w="1016" w:type="dxa"/>
            <w:shd w:val="clear" w:color="auto" w:fill="auto"/>
          </w:tcPr>
          <w:p w14:paraId="6583ED27" w14:textId="77777777" w:rsidR="00777C4C" w:rsidRPr="00DE7B59" w:rsidRDefault="00777C4C" w:rsidP="00532E89">
            <w:pPr>
              <w:pStyle w:val="TAC"/>
              <w:rPr>
                <w:lang w:eastAsia="en-US"/>
              </w:rPr>
            </w:pPr>
            <w:r w:rsidRPr="00DE7B59">
              <w:rPr>
                <w:lang w:eastAsia="en-US"/>
              </w:rPr>
              <w:t>≤ 1737</w:t>
            </w:r>
          </w:p>
        </w:tc>
        <w:tc>
          <w:tcPr>
            <w:tcW w:w="771" w:type="dxa"/>
            <w:vAlign w:val="center"/>
          </w:tcPr>
          <w:p w14:paraId="112DE22A" w14:textId="77777777" w:rsidR="00777C4C" w:rsidRPr="00DE7B59" w:rsidRDefault="00777C4C" w:rsidP="00532E89">
            <w:pPr>
              <w:pStyle w:val="TAC"/>
              <w:rPr>
                <w:lang w:eastAsia="en-US"/>
              </w:rPr>
            </w:pPr>
            <w:r w:rsidRPr="00DE7B59">
              <w:rPr>
                <w:lang w:eastAsia="en-US"/>
              </w:rPr>
              <w:t>147</w:t>
            </w:r>
          </w:p>
        </w:tc>
        <w:tc>
          <w:tcPr>
            <w:tcW w:w="1261" w:type="dxa"/>
            <w:vAlign w:val="bottom"/>
          </w:tcPr>
          <w:p w14:paraId="284A1570" w14:textId="77777777" w:rsidR="00777C4C" w:rsidRPr="00DE7B59" w:rsidRDefault="00777C4C" w:rsidP="00532E89">
            <w:pPr>
              <w:pStyle w:val="TAC"/>
              <w:rPr>
                <w:lang w:eastAsia="en-US"/>
              </w:rPr>
            </w:pPr>
            <w:r w:rsidRPr="00DE7B59">
              <w:rPr>
                <w:lang w:eastAsia="en-US"/>
              </w:rPr>
              <w:t>≤ 97221</w:t>
            </w:r>
          </w:p>
        </w:tc>
        <w:tc>
          <w:tcPr>
            <w:tcW w:w="771" w:type="dxa"/>
            <w:vAlign w:val="center"/>
          </w:tcPr>
          <w:p w14:paraId="3D253BA9" w14:textId="77777777" w:rsidR="00777C4C" w:rsidRPr="00DE7B59" w:rsidRDefault="00777C4C" w:rsidP="00532E89">
            <w:pPr>
              <w:pStyle w:val="TAC"/>
              <w:rPr>
                <w:lang w:eastAsia="en-US"/>
              </w:rPr>
            </w:pPr>
            <w:r w:rsidRPr="00DE7B59">
              <w:rPr>
                <w:lang w:eastAsia="en-US"/>
              </w:rPr>
              <w:t>211</w:t>
            </w:r>
          </w:p>
        </w:tc>
        <w:tc>
          <w:tcPr>
            <w:tcW w:w="1507" w:type="dxa"/>
          </w:tcPr>
          <w:p w14:paraId="586E914B" w14:textId="77777777" w:rsidR="00777C4C" w:rsidRPr="00DE7B59" w:rsidRDefault="00777C4C" w:rsidP="00532E89">
            <w:pPr>
              <w:pStyle w:val="TAC"/>
              <w:rPr>
                <w:lang w:eastAsia="en-US"/>
              </w:rPr>
            </w:pPr>
            <w:r w:rsidRPr="00DE7B59">
              <w:rPr>
                <w:lang w:eastAsia="en-US"/>
              </w:rPr>
              <w:t>≤ 5442750</w:t>
            </w:r>
          </w:p>
        </w:tc>
      </w:tr>
      <w:tr w:rsidR="00777C4C" w:rsidRPr="00DE7B59" w14:paraId="49326455" w14:textId="77777777" w:rsidTr="00777C4C">
        <w:trPr>
          <w:trHeight w:val="170"/>
          <w:jc w:val="center"/>
        </w:trPr>
        <w:tc>
          <w:tcPr>
            <w:tcW w:w="770" w:type="dxa"/>
            <w:shd w:val="clear" w:color="auto" w:fill="auto"/>
            <w:vAlign w:val="center"/>
          </w:tcPr>
          <w:p w14:paraId="46A11FF2" w14:textId="77777777" w:rsidR="00777C4C" w:rsidRPr="00DE7B59" w:rsidRDefault="00777C4C" w:rsidP="00532E89">
            <w:pPr>
              <w:pStyle w:val="TAC"/>
              <w:rPr>
                <w:lang w:eastAsia="en-US"/>
              </w:rPr>
            </w:pPr>
            <w:r w:rsidRPr="00DE7B59">
              <w:rPr>
                <w:lang w:eastAsia="en-US"/>
              </w:rPr>
              <w:t>20</w:t>
            </w:r>
          </w:p>
        </w:tc>
        <w:tc>
          <w:tcPr>
            <w:tcW w:w="1016" w:type="dxa"/>
            <w:shd w:val="clear" w:color="auto" w:fill="auto"/>
          </w:tcPr>
          <w:p w14:paraId="2E536B2B" w14:textId="77777777" w:rsidR="00777C4C" w:rsidRPr="00DE7B59" w:rsidRDefault="00777C4C" w:rsidP="00532E89">
            <w:pPr>
              <w:pStyle w:val="TAC"/>
              <w:rPr>
                <w:lang w:eastAsia="en-US"/>
              </w:rPr>
            </w:pPr>
            <w:r w:rsidRPr="00DE7B59">
              <w:rPr>
                <w:lang w:eastAsia="en-US"/>
              </w:rPr>
              <w:t>≤ 34</w:t>
            </w:r>
          </w:p>
        </w:tc>
        <w:tc>
          <w:tcPr>
            <w:tcW w:w="771" w:type="dxa"/>
            <w:shd w:val="clear" w:color="auto" w:fill="auto"/>
            <w:vAlign w:val="center"/>
          </w:tcPr>
          <w:p w14:paraId="51432BCF" w14:textId="77777777" w:rsidR="00777C4C" w:rsidRPr="00DE7B59" w:rsidRDefault="00777C4C" w:rsidP="00532E89">
            <w:pPr>
              <w:pStyle w:val="TAC"/>
              <w:rPr>
                <w:lang w:eastAsia="en-US"/>
              </w:rPr>
            </w:pPr>
            <w:r w:rsidRPr="00DE7B59">
              <w:rPr>
                <w:lang w:eastAsia="en-US"/>
              </w:rPr>
              <w:t>84</w:t>
            </w:r>
          </w:p>
        </w:tc>
        <w:tc>
          <w:tcPr>
            <w:tcW w:w="1016" w:type="dxa"/>
            <w:shd w:val="clear" w:color="auto" w:fill="auto"/>
          </w:tcPr>
          <w:p w14:paraId="18F48037" w14:textId="77777777" w:rsidR="00777C4C" w:rsidRPr="00DE7B59" w:rsidRDefault="00777C4C" w:rsidP="00532E89">
            <w:pPr>
              <w:pStyle w:val="TAC"/>
              <w:rPr>
                <w:lang w:eastAsia="en-US"/>
              </w:rPr>
            </w:pPr>
            <w:r w:rsidRPr="00DE7B59">
              <w:rPr>
                <w:lang w:eastAsia="en-US"/>
              </w:rPr>
              <w:t>≤ 1850</w:t>
            </w:r>
          </w:p>
        </w:tc>
        <w:tc>
          <w:tcPr>
            <w:tcW w:w="771" w:type="dxa"/>
            <w:vAlign w:val="center"/>
          </w:tcPr>
          <w:p w14:paraId="76E7738D" w14:textId="77777777" w:rsidR="00777C4C" w:rsidRPr="00DE7B59" w:rsidRDefault="00777C4C" w:rsidP="00532E89">
            <w:pPr>
              <w:pStyle w:val="TAC"/>
              <w:rPr>
                <w:lang w:eastAsia="en-US"/>
              </w:rPr>
            </w:pPr>
            <w:r w:rsidRPr="00DE7B59">
              <w:rPr>
                <w:lang w:eastAsia="en-US"/>
              </w:rPr>
              <w:t>148</w:t>
            </w:r>
          </w:p>
        </w:tc>
        <w:tc>
          <w:tcPr>
            <w:tcW w:w="1261" w:type="dxa"/>
            <w:vAlign w:val="bottom"/>
          </w:tcPr>
          <w:p w14:paraId="2848E38E" w14:textId="77777777" w:rsidR="00777C4C" w:rsidRPr="00DE7B59" w:rsidRDefault="00777C4C" w:rsidP="00532E89">
            <w:pPr>
              <w:pStyle w:val="TAC"/>
              <w:rPr>
                <w:lang w:eastAsia="en-US"/>
              </w:rPr>
            </w:pPr>
            <w:r w:rsidRPr="00DE7B59">
              <w:rPr>
                <w:lang w:eastAsia="en-US"/>
              </w:rPr>
              <w:t>≤ 103532</w:t>
            </w:r>
          </w:p>
        </w:tc>
        <w:tc>
          <w:tcPr>
            <w:tcW w:w="771" w:type="dxa"/>
            <w:vAlign w:val="center"/>
          </w:tcPr>
          <w:p w14:paraId="0F4E97D4" w14:textId="77777777" w:rsidR="00777C4C" w:rsidRPr="00DE7B59" w:rsidRDefault="00777C4C" w:rsidP="00532E89">
            <w:pPr>
              <w:pStyle w:val="TAC"/>
              <w:rPr>
                <w:lang w:eastAsia="en-US"/>
              </w:rPr>
            </w:pPr>
            <w:r w:rsidRPr="00DE7B59">
              <w:rPr>
                <w:lang w:eastAsia="en-US"/>
              </w:rPr>
              <w:t>212</w:t>
            </w:r>
          </w:p>
        </w:tc>
        <w:tc>
          <w:tcPr>
            <w:tcW w:w="1507" w:type="dxa"/>
          </w:tcPr>
          <w:p w14:paraId="5523604E" w14:textId="77777777" w:rsidR="00777C4C" w:rsidRPr="00DE7B59" w:rsidRDefault="00777C4C" w:rsidP="00532E89">
            <w:pPr>
              <w:pStyle w:val="TAC"/>
              <w:rPr>
                <w:lang w:eastAsia="en-US"/>
              </w:rPr>
            </w:pPr>
            <w:r w:rsidRPr="00DE7B59">
              <w:rPr>
                <w:lang w:eastAsia="en-US"/>
              </w:rPr>
              <w:t>≤ 5796046</w:t>
            </w:r>
          </w:p>
        </w:tc>
      </w:tr>
      <w:tr w:rsidR="00777C4C" w:rsidRPr="00DE7B59" w14:paraId="247D9792" w14:textId="77777777" w:rsidTr="00777C4C">
        <w:trPr>
          <w:trHeight w:val="170"/>
          <w:jc w:val="center"/>
        </w:trPr>
        <w:tc>
          <w:tcPr>
            <w:tcW w:w="770" w:type="dxa"/>
            <w:shd w:val="clear" w:color="auto" w:fill="auto"/>
            <w:vAlign w:val="center"/>
          </w:tcPr>
          <w:p w14:paraId="2D3FDC1C" w14:textId="77777777" w:rsidR="00777C4C" w:rsidRPr="00DE7B59" w:rsidRDefault="00777C4C" w:rsidP="00532E89">
            <w:pPr>
              <w:pStyle w:val="TAC"/>
              <w:rPr>
                <w:lang w:eastAsia="en-US"/>
              </w:rPr>
            </w:pPr>
            <w:r w:rsidRPr="00DE7B59">
              <w:rPr>
                <w:lang w:eastAsia="en-US"/>
              </w:rPr>
              <w:t>21</w:t>
            </w:r>
          </w:p>
        </w:tc>
        <w:tc>
          <w:tcPr>
            <w:tcW w:w="1016" w:type="dxa"/>
            <w:shd w:val="clear" w:color="auto" w:fill="auto"/>
          </w:tcPr>
          <w:p w14:paraId="05EBDFBD" w14:textId="77777777" w:rsidR="00777C4C" w:rsidRPr="00DE7B59" w:rsidRDefault="00777C4C" w:rsidP="00532E89">
            <w:pPr>
              <w:pStyle w:val="TAC"/>
              <w:rPr>
                <w:lang w:eastAsia="en-US"/>
              </w:rPr>
            </w:pPr>
            <w:r w:rsidRPr="00DE7B59">
              <w:rPr>
                <w:lang w:eastAsia="en-US"/>
              </w:rPr>
              <w:t>≤ 36</w:t>
            </w:r>
          </w:p>
        </w:tc>
        <w:tc>
          <w:tcPr>
            <w:tcW w:w="771" w:type="dxa"/>
            <w:shd w:val="clear" w:color="auto" w:fill="auto"/>
            <w:vAlign w:val="center"/>
          </w:tcPr>
          <w:p w14:paraId="44F306AA" w14:textId="77777777" w:rsidR="00777C4C" w:rsidRPr="00DE7B59" w:rsidRDefault="00777C4C" w:rsidP="00532E89">
            <w:pPr>
              <w:pStyle w:val="TAC"/>
              <w:rPr>
                <w:lang w:eastAsia="en-US"/>
              </w:rPr>
            </w:pPr>
            <w:r w:rsidRPr="00DE7B59">
              <w:rPr>
                <w:lang w:eastAsia="en-US"/>
              </w:rPr>
              <w:t>85</w:t>
            </w:r>
          </w:p>
        </w:tc>
        <w:tc>
          <w:tcPr>
            <w:tcW w:w="1016" w:type="dxa"/>
            <w:shd w:val="clear" w:color="auto" w:fill="auto"/>
          </w:tcPr>
          <w:p w14:paraId="3A5379A8" w14:textId="77777777" w:rsidR="00777C4C" w:rsidRPr="00DE7B59" w:rsidRDefault="00777C4C" w:rsidP="00532E89">
            <w:pPr>
              <w:pStyle w:val="TAC"/>
              <w:rPr>
                <w:lang w:eastAsia="en-US"/>
              </w:rPr>
            </w:pPr>
            <w:r w:rsidRPr="00DE7B59">
              <w:rPr>
                <w:lang w:eastAsia="en-US"/>
              </w:rPr>
              <w:t>≤ 1970</w:t>
            </w:r>
          </w:p>
        </w:tc>
        <w:tc>
          <w:tcPr>
            <w:tcW w:w="771" w:type="dxa"/>
            <w:vAlign w:val="center"/>
          </w:tcPr>
          <w:p w14:paraId="2F6EE9F7" w14:textId="77777777" w:rsidR="00777C4C" w:rsidRPr="00DE7B59" w:rsidRDefault="00777C4C" w:rsidP="00532E89">
            <w:pPr>
              <w:pStyle w:val="TAC"/>
              <w:rPr>
                <w:lang w:eastAsia="en-US"/>
              </w:rPr>
            </w:pPr>
            <w:r w:rsidRPr="00DE7B59">
              <w:rPr>
                <w:lang w:eastAsia="en-US"/>
              </w:rPr>
              <w:t>149</w:t>
            </w:r>
          </w:p>
        </w:tc>
        <w:tc>
          <w:tcPr>
            <w:tcW w:w="1261" w:type="dxa"/>
            <w:vAlign w:val="bottom"/>
          </w:tcPr>
          <w:p w14:paraId="4D126A98" w14:textId="77777777" w:rsidR="00777C4C" w:rsidRPr="00DE7B59" w:rsidRDefault="00777C4C" w:rsidP="00532E89">
            <w:pPr>
              <w:pStyle w:val="TAC"/>
              <w:rPr>
                <w:lang w:eastAsia="en-US"/>
              </w:rPr>
            </w:pPr>
            <w:r w:rsidRPr="00DE7B59">
              <w:rPr>
                <w:lang w:eastAsia="en-US"/>
              </w:rPr>
              <w:t>≤ 110252</w:t>
            </w:r>
          </w:p>
        </w:tc>
        <w:tc>
          <w:tcPr>
            <w:tcW w:w="771" w:type="dxa"/>
            <w:vAlign w:val="center"/>
          </w:tcPr>
          <w:p w14:paraId="56901618" w14:textId="77777777" w:rsidR="00777C4C" w:rsidRPr="00DE7B59" w:rsidRDefault="00777C4C" w:rsidP="00532E89">
            <w:pPr>
              <w:pStyle w:val="TAC"/>
              <w:rPr>
                <w:lang w:eastAsia="en-US"/>
              </w:rPr>
            </w:pPr>
            <w:r w:rsidRPr="00DE7B59">
              <w:rPr>
                <w:lang w:eastAsia="en-US"/>
              </w:rPr>
              <w:t>213</w:t>
            </w:r>
          </w:p>
        </w:tc>
        <w:tc>
          <w:tcPr>
            <w:tcW w:w="1507" w:type="dxa"/>
          </w:tcPr>
          <w:p w14:paraId="70AC7E7E" w14:textId="77777777" w:rsidR="00777C4C" w:rsidRPr="00DE7B59" w:rsidRDefault="00777C4C" w:rsidP="00532E89">
            <w:pPr>
              <w:pStyle w:val="TAC"/>
              <w:rPr>
                <w:lang w:eastAsia="en-US"/>
              </w:rPr>
            </w:pPr>
            <w:r w:rsidRPr="00DE7B59">
              <w:rPr>
                <w:lang w:eastAsia="en-US"/>
              </w:rPr>
              <w:t>≤ 6172275</w:t>
            </w:r>
          </w:p>
        </w:tc>
      </w:tr>
      <w:tr w:rsidR="00777C4C" w:rsidRPr="00DE7B59" w14:paraId="766323DE" w14:textId="77777777" w:rsidTr="00777C4C">
        <w:trPr>
          <w:trHeight w:val="170"/>
          <w:jc w:val="center"/>
        </w:trPr>
        <w:tc>
          <w:tcPr>
            <w:tcW w:w="770" w:type="dxa"/>
            <w:shd w:val="clear" w:color="auto" w:fill="auto"/>
            <w:vAlign w:val="center"/>
          </w:tcPr>
          <w:p w14:paraId="012C6FD2" w14:textId="77777777" w:rsidR="00777C4C" w:rsidRPr="00DE7B59" w:rsidRDefault="00777C4C" w:rsidP="00532E89">
            <w:pPr>
              <w:pStyle w:val="TAC"/>
              <w:rPr>
                <w:lang w:eastAsia="en-US"/>
              </w:rPr>
            </w:pPr>
            <w:r w:rsidRPr="00DE7B59">
              <w:rPr>
                <w:lang w:eastAsia="en-US"/>
              </w:rPr>
              <w:t>22</w:t>
            </w:r>
          </w:p>
        </w:tc>
        <w:tc>
          <w:tcPr>
            <w:tcW w:w="1016" w:type="dxa"/>
            <w:shd w:val="clear" w:color="auto" w:fill="auto"/>
          </w:tcPr>
          <w:p w14:paraId="20CA6C1C" w14:textId="77777777" w:rsidR="00777C4C" w:rsidRPr="00DE7B59" w:rsidRDefault="00777C4C" w:rsidP="00532E89">
            <w:pPr>
              <w:pStyle w:val="TAC"/>
              <w:rPr>
                <w:lang w:eastAsia="en-US"/>
              </w:rPr>
            </w:pPr>
            <w:r w:rsidRPr="00DE7B59">
              <w:rPr>
                <w:lang w:eastAsia="en-US"/>
              </w:rPr>
              <w:t>≤ 38</w:t>
            </w:r>
          </w:p>
        </w:tc>
        <w:tc>
          <w:tcPr>
            <w:tcW w:w="771" w:type="dxa"/>
            <w:shd w:val="clear" w:color="auto" w:fill="auto"/>
            <w:vAlign w:val="center"/>
          </w:tcPr>
          <w:p w14:paraId="10A23715" w14:textId="77777777" w:rsidR="00777C4C" w:rsidRPr="00DE7B59" w:rsidRDefault="00777C4C" w:rsidP="00532E89">
            <w:pPr>
              <w:pStyle w:val="TAC"/>
              <w:rPr>
                <w:lang w:eastAsia="en-US"/>
              </w:rPr>
            </w:pPr>
            <w:r w:rsidRPr="00DE7B59">
              <w:rPr>
                <w:lang w:eastAsia="en-US"/>
              </w:rPr>
              <w:t>86</w:t>
            </w:r>
          </w:p>
        </w:tc>
        <w:tc>
          <w:tcPr>
            <w:tcW w:w="1016" w:type="dxa"/>
            <w:shd w:val="clear" w:color="auto" w:fill="auto"/>
          </w:tcPr>
          <w:p w14:paraId="3A27D57E" w14:textId="77777777" w:rsidR="00777C4C" w:rsidRPr="00DE7B59" w:rsidRDefault="00777C4C" w:rsidP="00532E89">
            <w:pPr>
              <w:pStyle w:val="TAC"/>
              <w:rPr>
                <w:lang w:eastAsia="en-US"/>
              </w:rPr>
            </w:pPr>
            <w:r w:rsidRPr="00DE7B59">
              <w:rPr>
                <w:lang w:eastAsia="en-US"/>
              </w:rPr>
              <w:t>≤ 2098</w:t>
            </w:r>
          </w:p>
        </w:tc>
        <w:tc>
          <w:tcPr>
            <w:tcW w:w="771" w:type="dxa"/>
            <w:vAlign w:val="center"/>
          </w:tcPr>
          <w:p w14:paraId="25360F17" w14:textId="77777777" w:rsidR="00777C4C" w:rsidRPr="00DE7B59" w:rsidRDefault="00777C4C" w:rsidP="00532E89">
            <w:pPr>
              <w:pStyle w:val="TAC"/>
              <w:rPr>
                <w:lang w:eastAsia="en-US"/>
              </w:rPr>
            </w:pPr>
            <w:r w:rsidRPr="00DE7B59">
              <w:rPr>
                <w:lang w:eastAsia="en-US"/>
              </w:rPr>
              <w:t>150</w:t>
            </w:r>
          </w:p>
        </w:tc>
        <w:tc>
          <w:tcPr>
            <w:tcW w:w="1261" w:type="dxa"/>
            <w:vAlign w:val="bottom"/>
          </w:tcPr>
          <w:p w14:paraId="25EDAC17" w14:textId="77777777" w:rsidR="00777C4C" w:rsidRPr="00DE7B59" w:rsidRDefault="00777C4C" w:rsidP="00532E89">
            <w:pPr>
              <w:pStyle w:val="TAC"/>
              <w:rPr>
                <w:lang w:eastAsia="en-US"/>
              </w:rPr>
            </w:pPr>
            <w:r w:rsidRPr="00DE7B59">
              <w:rPr>
                <w:lang w:eastAsia="en-US"/>
              </w:rPr>
              <w:t>≤ 117409</w:t>
            </w:r>
          </w:p>
        </w:tc>
        <w:tc>
          <w:tcPr>
            <w:tcW w:w="771" w:type="dxa"/>
            <w:vAlign w:val="center"/>
          </w:tcPr>
          <w:p w14:paraId="29EFB3D1" w14:textId="77777777" w:rsidR="00777C4C" w:rsidRPr="00DE7B59" w:rsidRDefault="00777C4C" w:rsidP="00532E89">
            <w:pPr>
              <w:pStyle w:val="TAC"/>
              <w:rPr>
                <w:lang w:eastAsia="en-US"/>
              </w:rPr>
            </w:pPr>
            <w:r w:rsidRPr="00DE7B59">
              <w:rPr>
                <w:lang w:eastAsia="en-US"/>
              </w:rPr>
              <w:t>214</w:t>
            </w:r>
          </w:p>
        </w:tc>
        <w:tc>
          <w:tcPr>
            <w:tcW w:w="1507" w:type="dxa"/>
          </w:tcPr>
          <w:p w14:paraId="6BD21B03" w14:textId="77777777" w:rsidR="00777C4C" w:rsidRPr="00DE7B59" w:rsidRDefault="00777C4C" w:rsidP="00532E89">
            <w:pPr>
              <w:pStyle w:val="TAC"/>
              <w:rPr>
                <w:lang w:eastAsia="en-US"/>
              </w:rPr>
            </w:pPr>
            <w:r w:rsidRPr="00DE7B59">
              <w:rPr>
                <w:lang w:eastAsia="en-US"/>
              </w:rPr>
              <w:t>≤ 6572925</w:t>
            </w:r>
          </w:p>
        </w:tc>
      </w:tr>
      <w:tr w:rsidR="00777C4C" w:rsidRPr="00DE7B59" w14:paraId="35418501" w14:textId="77777777" w:rsidTr="00777C4C">
        <w:trPr>
          <w:trHeight w:val="170"/>
          <w:jc w:val="center"/>
        </w:trPr>
        <w:tc>
          <w:tcPr>
            <w:tcW w:w="770" w:type="dxa"/>
            <w:shd w:val="clear" w:color="auto" w:fill="auto"/>
            <w:vAlign w:val="center"/>
          </w:tcPr>
          <w:p w14:paraId="5463FD80" w14:textId="77777777" w:rsidR="00777C4C" w:rsidRPr="00DE7B59" w:rsidRDefault="00777C4C" w:rsidP="00532E89">
            <w:pPr>
              <w:pStyle w:val="TAC"/>
              <w:rPr>
                <w:lang w:eastAsia="en-US"/>
              </w:rPr>
            </w:pPr>
            <w:r w:rsidRPr="00DE7B59">
              <w:rPr>
                <w:lang w:eastAsia="en-US"/>
              </w:rPr>
              <w:t>23</w:t>
            </w:r>
          </w:p>
        </w:tc>
        <w:tc>
          <w:tcPr>
            <w:tcW w:w="1016" w:type="dxa"/>
            <w:shd w:val="clear" w:color="auto" w:fill="auto"/>
          </w:tcPr>
          <w:p w14:paraId="1B00E919" w14:textId="77777777" w:rsidR="00777C4C" w:rsidRPr="00DE7B59" w:rsidRDefault="00777C4C" w:rsidP="00532E89">
            <w:pPr>
              <w:pStyle w:val="TAC"/>
              <w:rPr>
                <w:lang w:eastAsia="en-US"/>
              </w:rPr>
            </w:pPr>
            <w:r w:rsidRPr="00DE7B59">
              <w:rPr>
                <w:lang w:eastAsia="en-US"/>
              </w:rPr>
              <w:t>≤ 40</w:t>
            </w:r>
          </w:p>
        </w:tc>
        <w:tc>
          <w:tcPr>
            <w:tcW w:w="771" w:type="dxa"/>
            <w:shd w:val="clear" w:color="auto" w:fill="auto"/>
            <w:vAlign w:val="center"/>
          </w:tcPr>
          <w:p w14:paraId="0CFB3682" w14:textId="77777777" w:rsidR="00777C4C" w:rsidRPr="00DE7B59" w:rsidRDefault="00777C4C" w:rsidP="00532E89">
            <w:pPr>
              <w:pStyle w:val="TAC"/>
              <w:rPr>
                <w:lang w:eastAsia="en-US"/>
              </w:rPr>
            </w:pPr>
            <w:r w:rsidRPr="00DE7B59">
              <w:rPr>
                <w:lang w:eastAsia="en-US"/>
              </w:rPr>
              <w:t>87</w:t>
            </w:r>
          </w:p>
        </w:tc>
        <w:tc>
          <w:tcPr>
            <w:tcW w:w="1016" w:type="dxa"/>
            <w:shd w:val="clear" w:color="auto" w:fill="auto"/>
          </w:tcPr>
          <w:p w14:paraId="1C66C536" w14:textId="77777777" w:rsidR="00777C4C" w:rsidRPr="00DE7B59" w:rsidRDefault="00777C4C" w:rsidP="00532E89">
            <w:pPr>
              <w:pStyle w:val="TAC"/>
              <w:rPr>
                <w:lang w:eastAsia="en-US"/>
              </w:rPr>
            </w:pPr>
            <w:r w:rsidRPr="00DE7B59">
              <w:rPr>
                <w:lang w:eastAsia="en-US"/>
              </w:rPr>
              <w:t>≤ 2234</w:t>
            </w:r>
          </w:p>
        </w:tc>
        <w:tc>
          <w:tcPr>
            <w:tcW w:w="771" w:type="dxa"/>
            <w:vAlign w:val="center"/>
          </w:tcPr>
          <w:p w14:paraId="2DA873FF" w14:textId="77777777" w:rsidR="00777C4C" w:rsidRPr="00DE7B59" w:rsidRDefault="00777C4C" w:rsidP="00532E89">
            <w:pPr>
              <w:pStyle w:val="TAC"/>
              <w:rPr>
                <w:lang w:eastAsia="en-US"/>
              </w:rPr>
            </w:pPr>
            <w:r w:rsidRPr="00DE7B59">
              <w:rPr>
                <w:lang w:eastAsia="en-US"/>
              </w:rPr>
              <w:t>151</w:t>
            </w:r>
          </w:p>
        </w:tc>
        <w:tc>
          <w:tcPr>
            <w:tcW w:w="1261" w:type="dxa"/>
            <w:vAlign w:val="bottom"/>
          </w:tcPr>
          <w:p w14:paraId="3276CD23" w14:textId="77777777" w:rsidR="00777C4C" w:rsidRPr="00DE7B59" w:rsidRDefault="00777C4C" w:rsidP="00532E89">
            <w:pPr>
              <w:pStyle w:val="TAC"/>
              <w:rPr>
                <w:lang w:eastAsia="en-US"/>
              </w:rPr>
            </w:pPr>
            <w:r w:rsidRPr="00DE7B59">
              <w:rPr>
                <w:lang w:eastAsia="en-US"/>
              </w:rPr>
              <w:t>≤ 125030</w:t>
            </w:r>
          </w:p>
        </w:tc>
        <w:tc>
          <w:tcPr>
            <w:tcW w:w="771" w:type="dxa"/>
            <w:vAlign w:val="center"/>
          </w:tcPr>
          <w:p w14:paraId="12A886D8" w14:textId="77777777" w:rsidR="00777C4C" w:rsidRPr="00DE7B59" w:rsidRDefault="00777C4C" w:rsidP="00532E89">
            <w:pPr>
              <w:pStyle w:val="TAC"/>
              <w:rPr>
                <w:lang w:eastAsia="en-US"/>
              </w:rPr>
            </w:pPr>
            <w:r w:rsidRPr="00DE7B59">
              <w:rPr>
                <w:lang w:eastAsia="en-US"/>
              </w:rPr>
              <w:t>215</w:t>
            </w:r>
          </w:p>
        </w:tc>
        <w:tc>
          <w:tcPr>
            <w:tcW w:w="1507" w:type="dxa"/>
          </w:tcPr>
          <w:p w14:paraId="6649B8C0" w14:textId="77777777" w:rsidR="00777C4C" w:rsidRPr="00DE7B59" w:rsidRDefault="00777C4C" w:rsidP="00532E89">
            <w:pPr>
              <w:pStyle w:val="TAC"/>
              <w:rPr>
                <w:lang w:eastAsia="en-US"/>
              </w:rPr>
            </w:pPr>
            <w:r w:rsidRPr="00DE7B59">
              <w:rPr>
                <w:lang w:eastAsia="en-US"/>
              </w:rPr>
              <w:t>≤ 6999582</w:t>
            </w:r>
          </w:p>
        </w:tc>
      </w:tr>
      <w:tr w:rsidR="00777C4C" w:rsidRPr="00DE7B59" w14:paraId="1358C357" w14:textId="77777777" w:rsidTr="00777C4C">
        <w:trPr>
          <w:trHeight w:val="170"/>
          <w:jc w:val="center"/>
        </w:trPr>
        <w:tc>
          <w:tcPr>
            <w:tcW w:w="770" w:type="dxa"/>
            <w:shd w:val="clear" w:color="auto" w:fill="auto"/>
            <w:vAlign w:val="center"/>
          </w:tcPr>
          <w:p w14:paraId="2D983661" w14:textId="77777777" w:rsidR="00777C4C" w:rsidRPr="00DE7B59" w:rsidRDefault="00777C4C" w:rsidP="00532E89">
            <w:pPr>
              <w:pStyle w:val="TAC"/>
              <w:rPr>
                <w:lang w:eastAsia="en-US"/>
              </w:rPr>
            </w:pPr>
            <w:r w:rsidRPr="00DE7B59">
              <w:rPr>
                <w:lang w:eastAsia="en-US"/>
              </w:rPr>
              <w:t>24</w:t>
            </w:r>
          </w:p>
        </w:tc>
        <w:tc>
          <w:tcPr>
            <w:tcW w:w="1016" w:type="dxa"/>
            <w:shd w:val="clear" w:color="auto" w:fill="auto"/>
          </w:tcPr>
          <w:p w14:paraId="436AF7DC" w14:textId="77777777" w:rsidR="00777C4C" w:rsidRPr="00DE7B59" w:rsidRDefault="00777C4C" w:rsidP="00532E89">
            <w:pPr>
              <w:pStyle w:val="TAC"/>
              <w:rPr>
                <w:lang w:eastAsia="en-US"/>
              </w:rPr>
            </w:pPr>
            <w:r w:rsidRPr="00DE7B59">
              <w:rPr>
                <w:lang w:eastAsia="en-US"/>
              </w:rPr>
              <w:t>≤ 43</w:t>
            </w:r>
          </w:p>
        </w:tc>
        <w:tc>
          <w:tcPr>
            <w:tcW w:w="771" w:type="dxa"/>
            <w:shd w:val="clear" w:color="auto" w:fill="auto"/>
            <w:vAlign w:val="center"/>
          </w:tcPr>
          <w:p w14:paraId="79B39DD7" w14:textId="77777777" w:rsidR="00777C4C" w:rsidRPr="00DE7B59" w:rsidRDefault="00777C4C" w:rsidP="00532E89">
            <w:pPr>
              <w:pStyle w:val="TAC"/>
              <w:rPr>
                <w:lang w:eastAsia="en-US"/>
              </w:rPr>
            </w:pPr>
            <w:r w:rsidRPr="00DE7B59">
              <w:rPr>
                <w:lang w:eastAsia="en-US"/>
              </w:rPr>
              <w:t>88</w:t>
            </w:r>
          </w:p>
        </w:tc>
        <w:tc>
          <w:tcPr>
            <w:tcW w:w="1016" w:type="dxa"/>
            <w:shd w:val="clear" w:color="auto" w:fill="auto"/>
          </w:tcPr>
          <w:p w14:paraId="7ABB4906" w14:textId="77777777" w:rsidR="00777C4C" w:rsidRPr="00DE7B59" w:rsidRDefault="00777C4C" w:rsidP="00532E89">
            <w:pPr>
              <w:pStyle w:val="TAC"/>
              <w:rPr>
                <w:lang w:eastAsia="en-US"/>
              </w:rPr>
            </w:pPr>
            <w:r w:rsidRPr="00DE7B59">
              <w:rPr>
                <w:lang w:eastAsia="en-US"/>
              </w:rPr>
              <w:t>≤ 2379</w:t>
            </w:r>
          </w:p>
        </w:tc>
        <w:tc>
          <w:tcPr>
            <w:tcW w:w="771" w:type="dxa"/>
            <w:vAlign w:val="center"/>
          </w:tcPr>
          <w:p w14:paraId="7DED5832" w14:textId="77777777" w:rsidR="00777C4C" w:rsidRPr="00DE7B59" w:rsidRDefault="00777C4C" w:rsidP="00532E89">
            <w:pPr>
              <w:pStyle w:val="TAC"/>
              <w:rPr>
                <w:lang w:eastAsia="en-US"/>
              </w:rPr>
            </w:pPr>
            <w:r w:rsidRPr="00DE7B59">
              <w:rPr>
                <w:lang w:eastAsia="en-US"/>
              </w:rPr>
              <w:t>152</w:t>
            </w:r>
          </w:p>
        </w:tc>
        <w:tc>
          <w:tcPr>
            <w:tcW w:w="1261" w:type="dxa"/>
            <w:vAlign w:val="bottom"/>
          </w:tcPr>
          <w:p w14:paraId="155D8175" w14:textId="77777777" w:rsidR="00777C4C" w:rsidRPr="00DE7B59" w:rsidRDefault="00777C4C" w:rsidP="00532E89">
            <w:pPr>
              <w:pStyle w:val="TAC"/>
              <w:rPr>
                <w:lang w:eastAsia="en-US"/>
              </w:rPr>
            </w:pPr>
            <w:r w:rsidRPr="00DE7B59">
              <w:rPr>
                <w:lang w:eastAsia="en-US"/>
              </w:rPr>
              <w:t>≤ 133146</w:t>
            </w:r>
          </w:p>
        </w:tc>
        <w:tc>
          <w:tcPr>
            <w:tcW w:w="771" w:type="dxa"/>
            <w:vAlign w:val="center"/>
          </w:tcPr>
          <w:p w14:paraId="3F3C32C1" w14:textId="77777777" w:rsidR="00777C4C" w:rsidRPr="00DE7B59" w:rsidRDefault="00777C4C" w:rsidP="00532E89">
            <w:pPr>
              <w:pStyle w:val="TAC"/>
              <w:rPr>
                <w:lang w:eastAsia="en-US"/>
              </w:rPr>
            </w:pPr>
            <w:r w:rsidRPr="00DE7B59">
              <w:rPr>
                <w:lang w:eastAsia="en-US"/>
              </w:rPr>
              <w:t>216</w:t>
            </w:r>
          </w:p>
        </w:tc>
        <w:tc>
          <w:tcPr>
            <w:tcW w:w="1507" w:type="dxa"/>
          </w:tcPr>
          <w:p w14:paraId="0373FA5F" w14:textId="77777777" w:rsidR="00777C4C" w:rsidRPr="00DE7B59" w:rsidRDefault="00777C4C" w:rsidP="00532E89">
            <w:pPr>
              <w:pStyle w:val="TAC"/>
              <w:rPr>
                <w:lang w:eastAsia="en-US"/>
              </w:rPr>
            </w:pPr>
            <w:r w:rsidRPr="00DE7B59">
              <w:rPr>
                <w:lang w:eastAsia="en-US"/>
              </w:rPr>
              <w:t>≤ 7453933</w:t>
            </w:r>
          </w:p>
        </w:tc>
      </w:tr>
      <w:tr w:rsidR="00777C4C" w:rsidRPr="00DE7B59" w14:paraId="12832B96" w14:textId="77777777" w:rsidTr="00777C4C">
        <w:trPr>
          <w:trHeight w:val="170"/>
          <w:jc w:val="center"/>
        </w:trPr>
        <w:tc>
          <w:tcPr>
            <w:tcW w:w="770" w:type="dxa"/>
            <w:shd w:val="clear" w:color="auto" w:fill="auto"/>
            <w:vAlign w:val="center"/>
          </w:tcPr>
          <w:p w14:paraId="4F4A9641" w14:textId="77777777" w:rsidR="00777C4C" w:rsidRPr="00DE7B59" w:rsidRDefault="00777C4C" w:rsidP="00532E89">
            <w:pPr>
              <w:pStyle w:val="TAC"/>
              <w:rPr>
                <w:lang w:eastAsia="en-US"/>
              </w:rPr>
            </w:pPr>
            <w:r w:rsidRPr="00DE7B59">
              <w:rPr>
                <w:lang w:eastAsia="en-US"/>
              </w:rPr>
              <w:t>25</w:t>
            </w:r>
          </w:p>
        </w:tc>
        <w:tc>
          <w:tcPr>
            <w:tcW w:w="1016" w:type="dxa"/>
            <w:shd w:val="clear" w:color="auto" w:fill="auto"/>
          </w:tcPr>
          <w:p w14:paraId="7B73178C" w14:textId="77777777" w:rsidR="00777C4C" w:rsidRPr="00DE7B59" w:rsidRDefault="00777C4C" w:rsidP="00532E89">
            <w:pPr>
              <w:pStyle w:val="TAC"/>
              <w:rPr>
                <w:lang w:eastAsia="en-US"/>
              </w:rPr>
            </w:pPr>
            <w:r w:rsidRPr="00DE7B59">
              <w:rPr>
                <w:lang w:eastAsia="en-US"/>
              </w:rPr>
              <w:t>≤ 46</w:t>
            </w:r>
          </w:p>
        </w:tc>
        <w:tc>
          <w:tcPr>
            <w:tcW w:w="771" w:type="dxa"/>
            <w:shd w:val="clear" w:color="auto" w:fill="auto"/>
            <w:vAlign w:val="center"/>
          </w:tcPr>
          <w:p w14:paraId="095B5132" w14:textId="77777777" w:rsidR="00777C4C" w:rsidRPr="00DE7B59" w:rsidRDefault="00777C4C" w:rsidP="00532E89">
            <w:pPr>
              <w:pStyle w:val="TAC"/>
              <w:rPr>
                <w:lang w:eastAsia="en-US"/>
              </w:rPr>
            </w:pPr>
            <w:r w:rsidRPr="00DE7B59">
              <w:rPr>
                <w:lang w:eastAsia="en-US"/>
              </w:rPr>
              <w:t>89</w:t>
            </w:r>
          </w:p>
        </w:tc>
        <w:tc>
          <w:tcPr>
            <w:tcW w:w="1016" w:type="dxa"/>
            <w:shd w:val="clear" w:color="auto" w:fill="auto"/>
          </w:tcPr>
          <w:p w14:paraId="0F469E0B" w14:textId="77777777" w:rsidR="00777C4C" w:rsidRPr="00DE7B59" w:rsidRDefault="00777C4C" w:rsidP="00532E89">
            <w:pPr>
              <w:pStyle w:val="TAC"/>
              <w:rPr>
                <w:lang w:eastAsia="en-US"/>
              </w:rPr>
            </w:pPr>
            <w:r w:rsidRPr="00DE7B59">
              <w:rPr>
                <w:lang w:eastAsia="en-US"/>
              </w:rPr>
              <w:t>≤ 2533</w:t>
            </w:r>
          </w:p>
        </w:tc>
        <w:tc>
          <w:tcPr>
            <w:tcW w:w="771" w:type="dxa"/>
            <w:vAlign w:val="center"/>
          </w:tcPr>
          <w:p w14:paraId="2329CC49" w14:textId="77777777" w:rsidR="00777C4C" w:rsidRPr="00DE7B59" w:rsidRDefault="00777C4C" w:rsidP="00532E89">
            <w:pPr>
              <w:pStyle w:val="TAC"/>
              <w:rPr>
                <w:lang w:eastAsia="en-US"/>
              </w:rPr>
            </w:pPr>
            <w:r w:rsidRPr="00DE7B59">
              <w:rPr>
                <w:lang w:eastAsia="en-US"/>
              </w:rPr>
              <w:t>153</w:t>
            </w:r>
          </w:p>
        </w:tc>
        <w:tc>
          <w:tcPr>
            <w:tcW w:w="1261" w:type="dxa"/>
            <w:vAlign w:val="bottom"/>
          </w:tcPr>
          <w:p w14:paraId="158EE084" w14:textId="77777777" w:rsidR="00777C4C" w:rsidRPr="00DE7B59" w:rsidRDefault="00777C4C" w:rsidP="00532E89">
            <w:pPr>
              <w:pStyle w:val="TAC"/>
              <w:rPr>
                <w:lang w:eastAsia="en-US"/>
              </w:rPr>
            </w:pPr>
            <w:r w:rsidRPr="00DE7B59">
              <w:rPr>
                <w:lang w:eastAsia="en-US"/>
              </w:rPr>
              <w:t>≤ 141789</w:t>
            </w:r>
          </w:p>
        </w:tc>
        <w:tc>
          <w:tcPr>
            <w:tcW w:w="771" w:type="dxa"/>
            <w:vAlign w:val="center"/>
          </w:tcPr>
          <w:p w14:paraId="2547F32F" w14:textId="77777777" w:rsidR="00777C4C" w:rsidRPr="00DE7B59" w:rsidRDefault="00777C4C" w:rsidP="00532E89">
            <w:pPr>
              <w:pStyle w:val="TAC"/>
              <w:rPr>
                <w:lang w:eastAsia="en-US"/>
              </w:rPr>
            </w:pPr>
            <w:r w:rsidRPr="00DE7B59">
              <w:rPr>
                <w:lang w:eastAsia="en-US"/>
              </w:rPr>
              <w:t>217</w:t>
            </w:r>
          </w:p>
        </w:tc>
        <w:tc>
          <w:tcPr>
            <w:tcW w:w="1507" w:type="dxa"/>
          </w:tcPr>
          <w:p w14:paraId="544913A3" w14:textId="77777777" w:rsidR="00777C4C" w:rsidRPr="00DE7B59" w:rsidRDefault="00777C4C" w:rsidP="00532E89">
            <w:pPr>
              <w:pStyle w:val="TAC"/>
              <w:rPr>
                <w:lang w:eastAsia="en-US"/>
              </w:rPr>
            </w:pPr>
            <w:r w:rsidRPr="00DE7B59">
              <w:rPr>
                <w:lang w:eastAsia="en-US"/>
              </w:rPr>
              <w:t>≤ 7937777</w:t>
            </w:r>
          </w:p>
        </w:tc>
      </w:tr>
      <w:tr w:rsidR="00777C4C" w:rsidRPr="00DE7B59" w14:paraId="1F48C5FA" w14:textId="77777777" w:rsidTr="00777C4C">
        <w:trPr>
          <w:trHeight w:val="170"/>
          <w:jc w:val="center"/>
        </w:trPr>
        <w:tc>
          <w:tcPr>
            <w:tcW w:w="770" w:type="dxa"/>
            <w:shd w:val="clear" w:color="auto" w:fill="auto"/>
            <w:vAlign w:val="center"/>
          </w:tcPr>
          <w:p w14:paraId="4D2BC506" w14:textId="77777777" w:rsidR="00777C4C" w:rsidRPr="00DE7B59" w:rsidRDefault="00777C4C" w:rsidP="00532E89">
            <w:pPr>
              <w:pStyle w:val="TAC"/>
              <w:rPr>
                <w:lang w:eastAsia="en-US"/>
              </w:rPr>
            </w:pPr>
            <w:r w:rsidRPr="00DE7B59">
              <w:rPr>
                <w:lang w:eastAsia="en-US"/>
              </w:rPr>
              <w:t>26</w:t>
            </w:r>
          </w:p>
        </w:tc>
        <w:tc>
          <w:tcPr>
            <w:tcW w:w="1016" w:type="dxa"/>
            <w:shd w:val="clear" w:color="auto" w:fill="auto"/>
          </w:tcPr>
          <w:p w14:paraId="2332657A" w14:textId="77777777" w:rsidR="00777C4C" w:rsidRPr="00DE7B59" w:rsidRDefault="00777C4C" w:rsidP="00532E89">
            <w:pPr>
              <w:pStyle w:val="TAC"/>
              <w:rPr>
                <w:lang w:eastAsia="en-US"/>
              </w:rPr>
            </w:pPr>
            <w:r w:rsidRPr="00DE7B59">
              <w:rPr>
                <w:lang w:eastAsia="en-US"/>
              </w:rPr>
              <w:t>≤ 49</w:t>
            </w:r>
          </w:p>
        </w:tc>
        <w:tc>
          <w:tcPr>
            <w:tcW w:w="771" w:type="dxa"/>
            <w:shd w:val="clear" w:color="auto" w:fill="auto"/>
            <w:vAlign w:val="center"/>
          </w:tcPr>
          <w:p w14:paraId="5F6BBB2E" w14:textId="77777777" w:rsidR="00777C4C" w:rsidRPr="00DE7B59" w:rsidRDefault="00777C4C" w:rsidP="00532E89">
            <w:pPr>
              <w:pStyle w:val="TAC"/>
              <w:rPr>
                <w:lang w:eastAsia="en-US"/>
              </w:rPr>
            </w:pPr>
            <w:r w:rsidRPr="00DE7B59">
              <w:rPr>
                <w:lang w:eastAsia="en-US"/>
              </w:rPr>
              <w:t>90</w:t>
            </w:r>
          </w:p>
        </w:tc>
        <w:tc>
          <w:tcPr>
            <w:tcW w:w="1016" w:type="dxa"/>
            <w:shd w:val="clear" w:color="auto" w:fill="auto"/>
          </w:tcPr>
          <w:p w14:paraId="42F8C6F3" w14:textId="77777777" w:rsidR="00777C4C" w:rsidRPr="00DE7B59" w:rsidRDefault="00777C4C" w:rsidP="00532E89">
            <w:pPr>
              <w:pStyle w:val="TAC"/>
              <w:rPr>
                <w:lang w:eastAsia="en-US"/>
              </w:rPr>
            </w:pPr>
            <w:r w:rsidRPr="00DE7B59">
              <w:rPr>
                <w:lang w:eastAsia="en-US"/>
              </w:rPr>
              <w:t>≤ 2698</w:t>
            </w:r>
          </w:p>
        </w:tc>
        <w:tc>
          <w:tcPr>
            <w:tcW w:w="771" w:type="dxa"/>
            <w:vAlign w:val="center"/>
          </w:tcPr>
          <w:p w14:paraId="5CF5400D" w14:textId="77777777" w:rsidR="00777C4C" w:rsidRPr="00DE7B59" w:rsidRDefault="00777C4C" w:rsidP="00532E89">
            <w:pPr>
              <w:pStyle w:val="TAC"/>
              <w:rPr>
                <w:lang w:eastAsia="en-US"/>
              </w:rPr>
            </w:pPr>
            <w:r w:rsidRPr="00DE7B59">
              <w:rPr>
                <w:lang w:eastAsia="en-US"/>
              </w:rPr>
              <w:t>154</w:t>
            </w:r>
          </w:p>
        </w:tc>
        <w:tc>
          <w:tcPr>
            <w:tcW w:w="1261" w:type="dxa"/>
            <w:vAlign w:val="bottom"/>
          </w:tcPr>
          <w:p w14:paraId="47A72284" w14:textId="77777777" w:rsidR="00777C4C" w:rsidRPr="00DE7B59" w:rsidRDefault="00777C4C" w:rsidP="00532E89">
            <w:pPr>
              <w:pStyle w:val="TAC"/>
              <w:rPr>
                <w:lang w:eastAsia="en-US"/>
              </w:rPr>
            </w:pPr>
            <w:r w:rsidRPr="00DE7B59">
              <w:rPr>
                <w:lang w:eastAsia="en-US"/>
              </w:rPr>
              <w:t>≤ 150992</w:t>
            </w:r>
          </w:p>
        </w:tc>
        <w:tc>
          <w:tcPr>
            <w:tcW w:w="771" w:type="dxa"/>
            <w:vAlign w:val="center"/>
          </w:tcPr>
          <w:p w14:paraId="71E3FC17" w14:textId="77777777" w:rsidR="00777C4C" w:rsidRPr="00DE7B59" w:rsidRDefault="00777C4C" w:rsidP="00532E89">
            <w:pPr>
              <w:pStyle w:val="TAC"/>
              <w:rPr>
                <w:lang w:eastAsia="en-US"/>
              </w:rPr>
            </w:pPr>
            <w:r w:rsidRPr="00DE7B59">
              <w:rPr>
                <w:lang w:eastAsia="en-US"/>
              </w:rPr>
              <w:t>218</w:t>
            </w:r>
          </w:p>
        </w:tc>
        <w:tc>
          <w:tcPr>
            <w:tcW w:w="1507" w:type="dxa"/>
          </w:tcPr>
          <w:p w14:paraId="524AEBE6" w14:textId="77777777" w:rsidR="00777C4C" w:rsidRPr="00DE7B59" w:rsidRDefault="00777C4C" w:rsidP="00532E89">
            <w:pPr>
              <w:pStyle w:val="TAC"/>
              <w:rPr>
                <w:lang w:eastAsia="en-US"/>
              </w:rPr>
            </w:pPr>
            <w:r w:rsidRPr="00DE7B59">
              <w:rPr>
                <w:lang w:eastAsia="en-US"/>
              </w:rPr>
              <w:t>≤ 8453028</w:t>
            </w:r>
          </w:p>
        </w:tc>
      </w:tr>
      <w:tr w:rsidR="00777C4C" w:rsidRPr="00DE7B59" w14:paraId="51B576E9" w14:textId="77777777" w:rsidTr="00777C4C">
        <w:trPr>
          <w:trHeight w:val="170"/>
          <w:jc w:val="center"/>
        </w:trPr>
        <w:tc>
          <w:tcPr>
            <w:tcW w:w="770" w:type="dxa"/>
            <w:shd w:val="clear" w:color="auto" w:fill="auto"/>
            <w:vAlign w:val="center"/>
          </w:tcPr>
          <w:p w14:paraId="45DFBF1E" w14:textId="77777777" w:rsidR="00777C4C" w:rsidRPr="00DE7B59" w:rsidRDefault="00777C4C" w:rsidP="00532E89">
            <w:pPr>
              <w:pStyle w:val="TAC"/>
              <w:rPr>
                <w:lang w:eastAsia="en-US"/>
              </w:rPr>
            </w:pPr>
            <w:r w:rsidRPr="00DE7B59">
              <w:rPr>
                <w:lang w:eastAsia="en-US"/>
              </w:rPr>
              <w:t>27</w:t>
            </w:r>
          </w:p>
        </w:tc>
        <w:tc>
          <w:tcPr>
            <w:tcW w:w="1016" w:type="dxa"/>
            <w:shd w:val="clear" w:color="auto" w:fill="auto"/>
          </w:tcPr>
          <w:p w14:paraId="33B3BDB0" w14:textId="77777777" w:rsidR="00777C4C" w:rsidRPr="00DE7B59" w:rsidRDefault="00777C4C" w:rsidP="00532E89">
            <w:pPr>
              <w:pStyle w:val="TAC"/>
              <w:rPr>
                <w:lang w:eastAsia="en-US"/>
              </w:rPr>
            </w:pPr>
            <w:r w:rsidRPr="00DE7B59">
              <w:rPr>
                <w:lang w:eastAsia="en-US"/>
              </w:rPr>
              <w:t>≤ 52</w:t>
            </w:r>
          </w:p>
        </w:tc>
        <w:tc>
          <w:tcPr>
            <w:tcW w:w="771" w:type="dxa"/>
            <w:shd w:val="clear" w:color="auto" w:fill="auto"/>
            <w:vAlign w:val="center"/>
          </w:tcPr>
          <w:p w14:paraId="1180CFF9" w14:textId="77777777" w:rsidR="00777C4C" w:rsidRPr="00DE7B59" w:rsidRDefault="00777C4C" w:rsidP="00532E89">
            <w:pPr>
              <w:pStyle w:val="TAC"/>
              <w:rPr>
                <w:lang w:eastAsia="en-US"/>
              </w:rPr>
            </w:pPr>
            <w:r w:rsidRPr="00DE7B59">
              <w:rPr>
                <w:lang w:eastAsia="en-US"/>
              </w:rPr>
              <w:t>91</w:t>
            </w:r>
          </w:p>
        </w:tc>
        <w:tc>
          <w:tcPr>
            <w:tcW w:w="1016" w:type="dxa"/>
            <w:shd w:val="clear" w:color="auto" w:fill="auto"/>
          </w:tcPr>
          <w:p w14:paraId="15B73E6E" w14:textId="77777777" w:rsidR="00777C4C" w:rsidRPr="00DE7B59" w:rsidRDefault="00777C4C" w:rsidP="00532E89">
            <w:pPr>
              <w:pStyle w:val="TAC"/>
              <w:rPr>
                <w:lang w:eastAsia="en-US"/>
              </w:rPr>
            </w:pPr>
            <w:r w:rsidRPr="00DE7B59">
              <w:rPr>
                <w:lang w:eastAsia="en-US"/>
              </w:rPr>
              <w:t>≤ 2873</w:t>
            </w:r>
          </w:p>
        </w:tc>
        <w:tc>
          <w:tcPr>
            <w:tcW w:w="771" w:type="dxa"/>
            <w:vAlign w:val="center"/>
          </w:tcPr>
          <w:p w14:paraId="31E2B391" w14:textId="77777777" w:rsidR="00777C4C" w:rsidRPr="00DE7B59" w:rsidRDefault="00777C4C" w:rsidP="00532E89">
            <w:pPr>
              <w:pStyle w:val="TAC"/>
              <w:rPr>
                <w:lang w:eastAsia="en-US"/>
              </w:rPr>
            </w:pPr>
            <w:r w:rsidRPr="00DE7B59">
              <w:rPr>
                <w:lang w:eastAsia="en-US"/>
              </w:rPr>
              <w:t>155</w:t>
            </w:r>
          </w:p>
        </w:tc>
        <w:tc>
          <w:tcPr>
            <w:tcW w:w="1261" w:type="dxa"/>
            <w:vAlign w:val="bottom"/>
          </w:tcPr>
          <w:p w14:paraId="610F7E97" w14:textId="77777777" w:rsidR="00777C4C" w:rsidRPr="00DE7B59" w:rsidRDefault="00777C4C" w:rsidP="00532E89">
            <w:pPr>
              <w:pStyle w:val="TAC"/>
              <w:rPr>
                <w:lang w:eastAsia="en-US"/>
              </w:rPr>
            </w:pPr>
            <w:r w:rsidRPr="00DE7B59">
              <w:rPr>
                <w:lang w:eastAsia="en-US"/>
              </w:rPr>
              <w:t>≤ 160793</w:t>
            </w:r>
          </w:p>
        </w:tc>
        <w:tc>
          <w:tcPr>
            <w:tcW w:w="771" w:type="dxa"/>
            <w:vAlign w:val="center"/>
          </w:tcPr>
          <w:p w14:paraId="2A785A8C" w14:textId="77777777" w:rsidR="00777C4C" w:rsidRPr="00DE7B59" w:rsidRDefault="00777C4C" w:rsidP="00532E89">
            <w:pPr>
              <w:pStyle w:val="TAC"/>
              <w:rPr>
                <w:lang w:eastAsia="en-US"/>
              </w:rPr>
            </w:pPr>
            <w:r w:rsidRPr="00DE7B59">
              <w:rPr>
                <w:lang w:eastAsia="en-US"/>
              </w:rPr>
              <w:t>219</w:t>
            </w:r>
          </w:p>
        </w:tc>
        <w:tc>
          <w:tcPr>
            <w:tcW w:w="1507" w:type="dxa"/>
          </w:tcPr>
          <w:p w14:paraId="663671B7" w14:textId="77777777" w:rsidR="00777C4C" w:rsidRPr="00DE7B59" w:rsidRDefault="00777C4C" w:rsidP="00532E89">
            <w:pPr>
              <w:pStyle w:val="TAC"/>
              <w:rPr>
                <w:lang w:eastAsia="en-US"/>
              </w:rPr>
            </w:pPr>
            <w:r w:rsidRPr="00DE7B59">
              <w:rPr>
                <w:lang w:eastAsia="en-US"/>
              </w:rPr>
              <w:t>≤ 9001725</w:t>
            </w:r>
          </w:p>
        </w:tc>
      </w:tr>
      <w:tr w:rsidR="00777C4C" w:rsidRPr="00DE7B59" w14:paraId="19FDF968" w14:textId="77777777" w:rsidTr="00777C4C">
        <w:trPr>
          <w:trHeight w:val="170"/>
          <w:jc w:val="center"/>
        </w:trPr>
        <w:tc>
          <w:tcPr>
            <w:tcW w:w="770" w:type="dxa"/>
            <w:shd w:val="clear" w:color="auto" w:fill="auto"/>
            <w:vAlign w:val="center"/>
          </w:tcPr>
          <w:p w14:paraId="399FA508" w14:textId="77777777" w:rsidR="00777C4C" w:rsidRPr="00DE7B59" w:rsidRDefault="00777C4C" w:rsidP="00532E89">
            <w:pPr>
              <w:pStyle w:val="TAC"/>
              <w:rPr>
                <w:lang w:eastAsia="en-US"/>
              </w:rPr>
            </w:pPr>
            <w:r w:rsidRPr="00DE7B59">
              <w:rPr>
                <w:lang w:eastAsia="en-US"/>
              </w:rPr>
              <w:t>28</w:t>
            </w:r>
          </w:p>
        </w:tc>
        <w:tc>
          <w:tcPr>
            <w:tcW w:w="1016" w:type="dxa"/>
            <w:shd w:val="clear" w:color="auto" w:fill="auto"/>
          </w:tcPr>
          <w:p w14:paraId="3C8AFC52" w14:textId="77777777" w:rsidR="00777C4C" w:rsidRPr="00DE7B59" w:rsidRDefault="00777C4C" w:rsidP="00532E89">
            <w:pPr>
              <w:pStyle w:val="TAC"/>
              <w:rPr>
                <w:lang w:eastAsia="en-US"/>
              </w:rPr>
            </w:pPr>
            <w:r w:rsidRPr="00DE7B59">
              <w:rPr>
                <w:lang w:eastAsia="en-US"/>
              </w:rPr>
              <w:t>≤ 55</w:t>
            </w:r>
          </w:p>
        </w:tc>
        <w:tc>
          <w:tcPr>
            <w:tcW w:w="771" w:type="dxa"/>
            <w:shd w:val="clear" w:color="auto" w:fill="auto"/>
            <w:vAlign w:val="center"/>
          </w:tcPr>
          <w:p w14:paraId="3AFEBC84" w14:textId="77777777" w:rsidR="00777C4C" w:rsidRPr="00DE7B59" w:rsidRDefault="00777C4C" w:rsidP="00532E89">
            <w:pPr>
              <w:pStyle w:val="TAC"/>
              <w:rPr>
                <w:lang w:eastAsia="en-US"/>
              </w:rPr>
            </w:pPr>
            <w:r w:rsidRPr="00DE7B59">
              <w:rPr>
                <w:lang w:eastAsia="en-US"/>
              </w:rPr>
              <w:t>92</w:t>
            </w:r>
          </w:p>
        </w:tc>
        <w:tc>
          <w:tcPr>
            <w:tcW w:w="1016" w:type="dxa"/>
            <w:shd w:val="clear" w:color="auto" w:fill="auto"/>
          </w:tcPr>
          <w:p w14:paraId="5992EEEA" w14:textId="77777777" w:rsidR="00777C4C" w:rsidRPr="00DE7B59" w:rsidRDefault="00777C4C" w:rsidP="00532E89">
            <w:pPr>
              <w:pStyle w:val="TAC"/>
              <w:rPr>
                <w:lang w:eastAsia="en-US"/>
              </w:rPr>
            </w:pPr>
            <w:r w:rsidRPr="00DE7B59">
              <w:rPr>
                <w:lang w:eastAsia="en-US"/>
              </w:rPr>
              <w:t>≤ 3059</w:t>
            </w:r>
          </w:p>
        </w:tc>
        <w:tc>
          <w:tcPr>
            <w:tcW w:w="771" w:type="dxa"/>
            <w:vAlign w:val="center"/>
          </w:tcPr>
          <w:p w14:paraId="74E4747A" w14:textId="77777777" w:rsidR="00777C4C" w:rsidRPr="00DE7B59" w:rsidRDefault="00777C4C" w:rsidP="00532E89">
            <w:pPr>
              <w:pStyle w:val="TAC"/>
              <w:rPr>
                <w:lang w:eastAsia="en-US"/>
              </w:rPr>
            </w:pPr>
            <w:r w:rsidRPr="00DE7B59">
              <w:rPr>
                <w:lang w:eastAsia="en-US"/>
              </w:rPr>
              <w:t>156</w:t>
            </w:r>
          </w:p>
        </w:tc>
        <w:tc>
          <w:tcPr>
            <w:tcW w:w="1261" w:type="dxa"/>
            <w:vAlign w:val="bottom"/>
          </w:tcPr>
          <w:p w14:paraId="7B55549E" w14:textId="77777777" w:rsidR="00777C4C" w:rsidRPr="00DE7B59" w:rsidRDefault="00777C4C" w:rsidP="00532E89">
            <w:pPr>
              <w:pStyle w:val="TAC"/>
              <w:rPr>
                <w:lang w:eastAsia="en-US"/>
              </w:rPr>
            </w:pPr>
            <w:r w:rsidRPr="00DE7B59">
              <w:rPr>
                <w:lang w:eastAsia="en-US"/>
              </w:rPr>
              <w:t>≤ 171231</w:t>
            </w:r>
          </w:p>
        </w:tc>
        <w:tc>
          <w:tcPr>
            <w:tcW w:w="771" w:type="dxa"/>
            <w:vAlign w:val="center"/>
          </w:tcPr>
          <w:p w14:paraId="139C2B9C" w14:textId="77777777" w:rsidR="00777C4C" w:rsidRPr="00DE7B59" w:rsidRDefault="00777C4C" w:rsidP="00532E89">
            <w:pPr>
              <w:pStyle w:val="TAC"/>
              <w:rPr>
                <w:lang w:eastAsia="en-US"/>
              </w:rPr>
            </w:pPr>
            <w:r w:rsidRPr="00DE7B59">
              <w:rPr>
                <w:lang w:eastAsia="en-US"/>
              </w:rPr>
              <w:t>220</w:t>
            </w:r>
          </w:p>
        </w:tc>
        <w:tc>
          <w:tcPr>
            <w:tcW w:w="1507" w:type="dxa"/>
          </w:tcPr>
          <w:p w14:paraId="6941BD09" w14:textId="77777777" w:rsidR="00777C4C" w:rsidRPr="00DE7B59" w:rsidRDefault="00777C4C" w:rsidP="00532E89">
            <w:pPr>
              <w:pStyle w:val="TAC"/>
              <w:rPr>
                <w:lang w:eastAsia="en-US"/>
              </w:rPr>
            </w:pPr>
            <w:r w:rsidRPr="00DE7B59">
              <w:rPr>
                <w:lang w:eastAsia="en-US"/>
              </w:rPr>
              <w:t>≤ 9586039</w:t>
            </w:r>
          </w:p>
        </w:tc>
      </w:tr>
      <w:tr w:rsidR="00777C4C" w:rsidRPr="00DE7B59" w14:paraId="31EE6AF9" w14:textId="77777777" w:rsidTr="00777C4C">
        <w:trPr>
          <w:trHeight w:val="170"/>
          <w:jc w:val="center"/>
        </w:trPr>
        <w:tc>
          <w:tcPr>
            <w:tcW w:w="770" w:type="dxa"/>
            <w:shd w:val="clear" w:color="auto" w:fill="auto"/>
            <w:vAlign w:val="center"/>
          </w:tcPr>
          <w:p w14:paraId="3F55DD47" w14:textId="77777777" w:rsidR="00777C4C" w:rsidRPr="00DE7B59" w:rsidRDefault="00777C4C" w:rsidP="00532E89">
            <w:pPr>
              <w:pStyle w:val="TAC"/>
              <w:rPr>
                <w:lang w:eastAsia="en-US"/>
              </w:rPr>
            </w:pPr>
            <w:r w:rsidRPr="00DE7B59">
              <w:rPr>
                <w:lang w:eastAsia="en-US"/>
              </w:rPr>
              <w:t>29</w:t>
            </w:r>
          </w:p>
        </w:tc>
        <w:tc>
          <w:tcPr>
            <w:tcW w:w="1016" w:type="dxa"/>
            <w:shd w:val="clear" w:color="auto" w:fill="auto"/>
          </w:tcPr>
          <w:p w14:paraId="5C16C61B" w14:textId="77777777" w:rsidR="00777C4C" w:rsidRPr="00DE7B59" w:rsidRDefault="00777C4C" w:rsidP="00532E89">
            <w:pPr>
              <w:pStyle w:val="TAC"/>
              <w:rPr>
                <w:lang w:eastAsia="en-US"/>
              </w:rPr>
            </w:pPr>
            <w:r w:rsidRPr="00DE7B59">
              <w:rPr>
                <w:lang w:eastAsia="en-US"/>
              </w:rPr>
              <w:t>≤ 59</w:t>
            </w:r>
          </w:p>
        </w:tc>
        <w:tc>
          <w:tcPr>
            <w:tcW w:w="771" w:type="dxa"/>
            <w:shd w:val="clear" w:color="auto" w:fill="auto"/>
            <w:vAlign w:val="center"/>
          </w:tcPr>
          <w:p w14:paraId="70BAE76D" w14:textId="77777777" w:rsidR="00777C4C" w:rsidRPr="00DE7B59" w:rsidRDefault="00777C4C" w:rsidP="00532E89">
            <w:pPr>
              <w:pStyle w:val="TAC"/>
              <w:rPr>
                <w:lang w:eastAsia="en-US"/>
              </w:rPr>
            </w:pPr>
            <w:r w:rsidRPr="00DE7B59">
              <w:rPr>
                <w:lang w:eastAsia="en-US"/>
              </w:rPr>
              <w:t>93</w:t>
            </w:r>
          </w:p>
        </w:tc>
        <w:tc>
          <w:tcPr>
            <w:tcW w:w="1016" w:type="dxa"/>
            <w:shd w:val="clear" w:color="auto" w:fill="auto"/>
          </w:tcPr>
          <w:p w14:paraId="4D4D36D6" w14:textId="77777777" w:rsidR="00777C4C" w:rsidRPr="00DE7B59" w:rsidRDefault="00777C4C" w:rsidP="00532E89">
            <w:pPr>
              <w:pStyle w:val="TAC"/>
              <w:rPr>
                <w:lang w:eastAsia="en-US"/>
              </w:rPr>
            </w:pPr>
            <w:r w:rsidRPr="00DE7B59">
              <w:rPr>
                <w:lang w:eastAsia="en-US"/>
              </w:rPr>
              <w:t>≤ 3258</w:t>
            </w:r>
          </w:p>
        </w:tc>
        <w:tc>
          <w:tcPr>
            <w:tcW w:w="771" w:type="dxa"/>
            <w:vAlign w:val="center"/>
          </w:tcPr>
          <w:p w14:paraId="263D7B7F" w14:textId="77777777" w:rsidR="00777C4C" w:rsidRPr="00DE7B59" w:rsidRDefault="00777C4C" w:rsidP="00532E89">
            <w:pPr>
              <w:pStyle w:val="TAC"/>
              <w:rPr>
                <w:lang w:eastAsia="en-US"/>
              </w:rPr>
            </w:pPr>
            <w:r w:rsidRPr="00DE7B59">
              <w:rPr>
                <w:lang w:eastAsia="en-US"/>
              </w:rPr>
              <w:t>157</w:t>
            </w:r>
          </w:p>
        </w:tc>
        <w:tc>
          <w:tcPr>
            <w:tcW w:w="1261" w:type="dxa"/>
            <w:vAlign w:val="bottom"/>
          </w:tcPr>
          <w:p w14:paraId="1FB7831E" w14:textId="77777777" w:rsidR="00777C4C" w:rsidRPr="00DE7B59" w:rsidRDefault="00777C4C" w:rsidP="00532E89">
            <w:pPr>
              <w:pStyle w:val="TAC"/>
              <w:rPr>
                <w:lang w:eastAsia="en-US"/>
              </w:rPr>
            </w:pPr>
            <w:r w:rsidRPr="00DE7B59">
              <w:rPr>
                <w:lang w:eastAsia="en-US"/>
              </w:rPr>
              <w:t>≤ 182345</w:t>
            </w:r>
          </w:p>
        </w:tc>
        <w:tc>
          <w:tcPr>
            <w:tcW w:w="771" w:type="dxa"/>
            <w:vAlign w:val="center"/>
          </w:tcPr>
          <w:p w14:paraId="5E2DD06A" w14:textId="77777777" w:rsidR="00777C4C" w:rsidRPr="00DE7B59" w:rsidRDefault="00777C4C" w:rsidP="00532E89">
            <w:pPr>
              <w:pStyle w:val="TAC"/>
              <w:rPr>
                <w:lang w:eastAsia="en-US"/>
              </w:rPr>
            </w:pPr>
            <w:r w:rsidRPr="00DE7B59">
              <w:rPr>
                <w:lang w:eastAsia="en-US"/>
              </w:rPr>
              <w:t>221</w:t>
            </w:r>
          </w:p>
        </w:tc>
        <w:tc>
          <w:tcPr>
            <w:tcW w:w="1507" w:type="dxa"/>
          </w:tcPr>
          <w:p w14:paraId="1EA16D64" w14:textId="77777777" w:rsidR="00777C4C" w:rsidRPr="00DE7B59" w:rsidRDefault="00777C4C" w:rsidP="00532E89">
            <w:pPr>
              <w:pStyle w:val="TAC"/>
              <w:rPr>
                <w:lang w:eastAsia="en-US"/>
              </w:rPr>
            </w:pPr>
            <w:r w:rsidRPr="00DE7B59">
              <w:rPr>
                <w:lang w:eastAsia="en-US"/>
              </w:rPr>
              <w:t>≤ 10208280</w:t>
            </w:r>
          </w:p>
        </w:tc>
      </w:tr>
      <w:tr w:rsidR="00777C4C" w:rsidRPr="00DE7B59" w14:paraId="7814984C" w14:textId="77777777" w:rsidTr="00777C4C">
        <w:trPr>
          <w:trHeight w:val="170"/>
          <w:jc w:val="center"/>
        </w:trPr>
        <w:tc>
          <w:tcPr>
            <w:tcW w:w="770" w:type="dxa"/>
            <w:shd w:val="clear" w:color="auto" w:fill="auto"/>
            <w:vAlign w:val="center"/>
          </w:tcPr>
          <w:p w14:paraId="228A9D8A" w14:textId="77777777" w:rsidR="00777C4C" w:rsidRPr="00DE7B59" w:rsidRDefault="00777C4C" w:rsidP="00532E89">
            <w:pPr>
              <w:pStyle w:val="TAC"/>
              <w:rPr>
                <w:lang w:eastAsia="en-US"/>
              </w:rPr>
            </w:pPr>
            <w:r w:rsidRPr="00DE7B59">
              <w:rPr>
                <w:lang w:eastAsia="en-US"/>
              </w:rPr>
              <w:t>30</w:t>
            </w:r>
          </w:p>
        </w:tc>
        <w:tc>
          <w:tcPr>
            <w:tcW w:w="1016" w:type="dxa"/>
            <w:shd w:val="clear" w:color="auto" w:fill="auto"/>
          </w:tcPr>
          <w:p w14:paraId="3ACA6AC2" w14:textId="77777777" w:rsidR="00777C4C" w:rsidRPr="00DE7B59" w:rsidRDefault="00777C4C" w:rsidP="00532E89">
            <w:pPr>
              <w:pStyle w:val="TAC"/>
              <w:rPr>
                <w:lang w:eastAsia="en-US"/>
              </w:rPr>
            </w:pPr>
            <w:r w:rsidRPr="00DE7B59">
              <w:rPr>
                <w:lang w:eastAsia="en-US"/>
              </w:rPr>
              <w:t>≤ 62</w:t>
            </w:r>
          </w:p>
        </w:tc>
        <w:tc>
          <w:tcPr>
            <w:tcW w:w="771" w:type="dxa"/>
            <w:shd w:val="clear" w:color="auto" w:fill="auto"/>
            <w:vAlign w:val="center"/>
          </w:tcPr>
          <w:p w14:paraId="026E7417" w14:textId="77777777" w:rsidR="00777C4C" w:rsidRPr="00DE7B59" w:rsidRDefault="00777C4C" w:rsidP="00532E89">
            <w:pPr>
              <w:pStyle w:val="TAC"/>
              <w:rPr>
                <w:lang w:eastAsia="en-US"/>
              </w:rPr>
            </w:pPr>
            <w:r w:rsidRPr="00DE7B59">
              <w:rPr>
                <w:lang w:eastAsia="en-US"/>
              </w:rPr>
              <w:t>94</w:t>
            </w:r>
          </w:p>
        </w:tc>
        <w:tc>
          <w:tcPr>
            <w:tcW w:w="1016" w:type="dxa"/>
            <w:shd w:val="clear" w:color="auto" w:fill="auto"/>
          </w:tcPr>
          <w:p w14:paraId="62684123" w14:textId="77777777" w:rsidR="00777C4C" w:rsidRPr="00DE7B59" w:rsidRDefault="00777C4C" w:rsidP="00532E89">
            <w:pPr>
              <w:pStyle w:val="TAC"/>
              <w:rPr>
                <w:lang w:eastAsia="en-US"/>
              </w:rPr>
            </w:pPr>
            <w:r w:rsidRPr="00DE7B59">
              <w:rPr>
                <w:lang w:eastAsia="en-US"/>
              </w:rPr>
              <w:t>≤ 3469</w:t>
            </w:r>
          </w:p>
        </w:tc>
        <w:tc>
          <w:tcPr>
            <w:tcW w:w="771" w:type="dxa"/>
            <w:vAlign w:val="center"/>
          </w:tcPr>
          <w:p w14:paraId="5497D10E" w14:textId="77777777" w:rsidR="00777C4C" w:rsidRPr="00DE7B59" w:rsidRDefault="00777C4C" w:rsidP="00532E89">
            <w:pPr>
              <w:pStyle w:val="TAC"/>
              <w:rPr>
                <w:lang w:eastAsia="en-US"/>
              </w:rPr>
            </w:pPr>
            <w:r w:rsidRPr="00DE7B59">
              <w:rPr>
                <w:lang w:eastAsia="en-US"/>
              </w:rPr>
              <w:t>158</w:t>
            </w:r>
          </w:p>
        </w:tc>
        <w:tc>
          <w:tcPr>
            <w:tcW w:w="1261" w:type="dxa"/>
            <w:vAlign w:val="bottom"/>
          </w:tcPr>
          <w:p w14:paraId="5F3BE1CC" w14:textId="77777777" w:rsidR="00777C4C" w:rsidRPr="00DE7B59" w:rsidRDefault="00777C4C" w:rsidP="00532E89">
            <w:pPr>
              <w:pStyle w:val="TAC"/>
              <w:rPr>
                <w:lang w:eastAsia="en-US"/>
              </w:rPr>
            </w:pPr>
            <w:r w:rsidRPr="00DE7B59">
              <w:rPr>
                <w:lang w:eastAsia="en-US"/>
              </w:rPr>
              <w:t>≤ 194182</w:t>
            </w:r>
          </w:p>
        </w:tc>
        <w:tc>
          <w:tcPr>
            <w:tcW w:w="771" w:type="dxa"/>
            <w:vAlign w:val="center"/>
          </w:tcPr>
          <w:p w14:paraId="1752358A" w14:textId="77777777" w:rsidR="00777C4C" w:rsidRPr="00DE7B59" w:rsidRDefault="00777C4C" w:rsidP="00532E89">
            <w:pPr>
              <w:pStyle w:val="TAC"/>
              <w:rPr>
                <w:lang w:eastAsia="en-US"/>
              </w:rPr>
            </w:pPr>
            <w:r w:rsidRPr="00DE7B59">
              <w:rPr>
                <w:lang w:eastAsia="en-US"/>
              </w:rPr>
              <w:t>222</w:t>
            </w:r>
          </w:p>
        </w:tc>
        <w:tc>
          <w:tcPr>
            <w:tcW w:w="1507" w:type="dxa"/>
          </w:tcPr>
          <w:p w14:paraId="47DCAE39" w14:textId="77777777" w:rsidR="00777C4C" w:rsidRPr="00DE7B59" w:rsidRDefault="00777C4C" w:rsidP="00532E89">
            <w:pPr>
              <w:pStyle w:val="TAC"/>
              <w:rPr>
                <w:lang w:eastAsia="en-US"/>
              </w:rPr>
            </w:pPr>
            <w:r w:rsidRPr="00DE7B59">
              <w:rPr>
                <w:lang w:eastAsia="en-US"/>
              </w:rPr>
              <w:t>≤ 10870913</w:t>
            </w:r>
          </w:p>
        </w:tc>
      </w:tr>
      <w:tr w:rsidR="00777C4C" w:rsidRPr="00DE7B59" w14:paraId="21FF7AAA" w14:textId="77777777" w:rsidTr="00777C4C">
        <w:trPr>
          <w:trHeight w:val="170"/>
          <w:jc w:val="center"/>
        </w:trPr>
        <w:tc>
          <w:tcPr>
            <w:tcW w:w="770" w:type="dxa"/>
            <w:shd w:val="clear" w:color="auto" w:fill="auto"/>
            <w:vAlign w:val="center"/>
          </w:tcPr>
          <w:p w14:paraId="49238269" w14:textId="77777777" w:rsidR="00777C4C" w:rsidRPr="00DE7B59" w:rsidRDefault="00777C4C" w:rsidP="00532E89">
            <w:pPr>
              <w:pStyle w:val="TAC"/>
              <w:rPr>
                <w:lang w:eastAsia="en-US"/>
              </w:rPr>
            </w:pPr>
            <w:r w:rsidRPr="00DE7B59">
              <w:rPr>
                <w:lang w:eastAsia="en-US"/>
              </w:rPr>
              <w:t>31</w:t>
            </w:r>
          </w:p>
        </w:tc>
        <w:tc>
          <w:tcPr>
            <w:tcW w:w="1016" w:type="dxa"/>
            <w:shd w:val="clear" w:color="auto" w:fill="auto"/>
          </w:tcPr>
          <w:p w14:paraId="724ED813" w14:textId="77777777" w:rsidR="00777C4C" w:rsidRPr="00DE7B59" w:rsidRDefault="00777C4C" w:rsidP="00532E89">
            <w:pPr>
              <w:pStyle w:val="TAC"/>
              <w:rPr>
                <w:lang w:eastAsia="en-US"/>
              </w:rPr>
            </w:pPr>
            <w:r w:rsidRPr="00DE7B59">
              <w:rPr>
                <w:lang w:eastAsia="en-US"/>
              </w:rPr>
              <w:t>≤ 66</w:t>
            </w:r>
          </w:p>
        </w:tc>
        <w:tc>
          <w:tcPr>
            <w:tcW w:w="771" w:type="dxa"/>
            <w:shd w:val="clear" w:color="auto" w:fill="auto"/>
            <w:vAlign w:val="center"/>
          </w:tcPr>
          <w:p w14:paraId="55C43A40" w14:textId="77777777" w:rsidR="00777C4C" w:rsidRPr="00DE7B59" w:rsidRDefault="00777C4C" w:rsidP="00532E89">
            <w:pPr>
              <w:pStyle w:val="TAC"/>
              <w:rPr>
                <w:lang w:eastAsia="en-US"/>
              </w:rPr>
            </w:pPr>
            <w:r w:rsidRPr="00DE7B59">
              <w:rPr>
                <w:lang w:eastAsia="en-US"/>
              </w:rPr>
              <w:t>95</w:t>
            </w:r>
          </w:p>
        </w:tc>
        <w:tc>
          <w:tcPr>
            <w:tcW w:w="1016" w:type="dxa"/>
            <w:shd w:val="clear" w:color="auto" w:fill="auto"/>
          </w:tcPr>
          <w:p w14:paraId="63FB9213" w14:textId="77777777" w:rsidR="00777C4C" w:rsidRPr="00DE7B59" w:rsidRDefault="00777C4C" w:rsidP="00532E89">
            <w:pPr>
              <w:pStyle w:val="TAC"/>
              <w:rPr>
                <w:lang w:eastAsia="en-US"/>
              </w:rPr>
            </w:pPr>
            <w:r w:rsidRPr="00DE7B59">
              <w:rPr>
                <w:lang w:eastAsia="en-US"/>
              </w:rPr>
              <w:t>≤ 3694</w:t>
            </w:r>
          </w:p>
        </w:tc>
        <w:tc>
          <w:tcPr>
            <w:tcW w:w="771" w:type="dxa"/>
            <w:vAlign w:val="center"/>
          </w:tcPr>
          <w:p w14:paraId="451FC12A" w14:textId="77777777" w:rsidR="00777C4C" w:rsidRPr="00DE7B59" w:rsidRDefault="00777C4C" w:rsidP="00532E89">
            <w:pPr>
              <w:pStyle w:val="TAC"/>
              <w:rPr>
                <w:lang w:eastAsia="en-US"/>
              </w:rPr>
            </w:pPr>
            <w:r w:rsidRPr="00DE7B59">
              <w:rPr>
                <w:lang w:eastAsia="en-US"/>
              </w:rPr>
              <w:t>159</w:t>
            </w:r>
          </w:p>
        </w:tc>
        <w:tc>
          <w:tcPr>
            <w:tcW w:w="1261" w:type="dxa"/>
            <w:vAlign w:val="bottom"/>
          </w:tcPr>
          <w:p w14:paraId="6E422F10" w14:textId="77777777" w:rsidR="00777C4C" w:rsidRPr="00DE7B59" w:rsidRDefault="00777C4C" w:rsidP="00532E89">
            <w:pPr>
              <w:pStyle w:val="TAC"/>
              <w:rPr>
                <w:lang w:eastAsia="en-US"/>
              </w:rPr>
            </w:pPr>
            <w:r w:rsidRPr="00DE7B59">
              <w:rPr>
                <w:lang w:eastAsia="en-US"/>
              </w:rPr>
              <w:t>≤ 206786</w:t>
            </w:r>
          </w:p>
        </w:tc>
        <w:tc>
          <w:tcPr>
            <w:tcW w:w="771" w:type="dxa"/>
            <w:vAlign w:val="center"/>
          </w:tcPr>
          <w:p w14:paraId="7C146B99" w14:textId="77777777" w:rsidR="00777C4C" w:rsidRPr="00DE7B59" w:rsidRDefault="00777C4C" w:rsidP="00532E89">
            <w:pPr>
              <w:pStyle w:val="TAC"/>
              <w:rPr>
                <w:lang w:eastAsia="en-US"/>
              </w:rPr>
            </w:pPr>
            <w:r w:rsidRPr="00DE7B59">
              <w:rPr>
                <w:lang w:eastAsia="en-US"/>
              </w:rPr>
              <w:t>223</w:t>
            </w:r>
          </w:p>
        </w:tc>
        <w:tc>
          <w:tcPr>
            <w:tcW w:w="1507" w:type="dxa"/>
          </w:tcPr>
          <w:p w14:paraId="3670D746" w14:textId="77777777" w:rsidR="00777C4C" w:rsidRPr="00DE7B59" w:rsidRDefault="00777C4C" w:rsidP="00532E89">
            <w:pPr>
              <w:pStyle w:val="TAC"/>
              <w:rPr>
                <w:lang w:eastAsia="en-US"/>
              </w:rPr>
            </w:pPr>
            <w:r w:rsidRPr="00DE7B59">
              <w:rPr>
                <w:lang w:eastAsia="en-US"/>
              </w:rPr>
              <w:t>≤ 11576557</w:t>
            </w:r>
          </w:p>
        </w:tc>
      </w:tr>
      <w:tr w:rsidR="00777C4C" w:rsidRPr="00DE7B59" w14:paraId="277FB543" w14:textId="77777777" w:rsidTr="00777C4C">
        <w:trPr>
          <w:trHeight w:val="170"/>
          <w:jc w:val="center"/>
        </w:trPr>
        <w:tc>
          <w:tcPr>
            <w:tcW w:w="770" w:type="dxa"/>
            <w:shd w:val="clear" w:color="auto" w:fill="auto"/>
            <w:vAlign w:val="center"/>
          </w:tcPr>
          <w:p w14:paraId="61118441" w14:textId="77777777" w:rsidR="00777C4C" w:rsidRPr="00DE7B59" w:rsidRDefault="00777C4C" w:rsidP="00532E89">
            <w:pPr>
              <w:pStyle w:val="TAC"/>
              <w:rPr>
                <w:lang w:eastAsia="en-US"/>
              </w:rPr>
            </w:pPr>
            <w:r w:rsidRPr="00DE7B59">
              <w:rPr>
                <w:lang w:eastAsia="en-US"/>
              </w:rPr>
              <w:t>32</w:t>
            </w:r>
          </w:p>
        </w:tc>
        <w:tc>
          <w:tcPr>
            <w:tcW w:w="1016" w:type="dxa"/>
            <w:shd w:val="clear" w:color="auto" w:fill="auto"/>
          </w:tcPr>
          <w:p w14:paraId="780B89CD" w14:textId="77777777" w:rsidR="00777C4C" w:rsidRPr="00DE7B59" w:rsidRDefault="00777C4C" w:rsidP="00532E89">
            <w:pPr>
              <w:pStyle w:val="TAC"/>
              <w:rPr>
                <w:lang w:eastAsia="en-US"/>
              </w:rPr>
            </w:pPr>
            <w:r w:rsidRPr="00DE7B59">
              <w:rPr>
                <w:lang w:eastAsia="en-US"/>
              </w:rPr>
              <w:t>≤ 71</w:t>
            </w:r>
          </w:p>
        </w:tc>
        <w:tc>
          <w:tcPr>
            <w:tcW w:w="771" w:type="dxa"/>
            <w:shd w:val="clear" w:color="auto" w:fill="auto"/>
            <w:vAlign w:val="center"/>
          </w:tcPr>
          <w:p w14:paraId="6DB275A8" w14:textId="77777777" w:rsidR="00777C4C" w:rsidRPr="00DE7B59" w:rsidRDefault="00777C4C" w:rsidP="00532E89">
            <w:pPr>
              <w:pStyle w:val="TAC"/>
              <w:rPr>
                <w:lang w:eastAsia="en-US"/>
              </w:rPr>
            </w:pPr>
            <w:r w:rsidRPr="00DE7B59">
              <w:rPr>
                <w:lang w:eastAsia="en-US"/>
              </w:rPr>
              <w:t>96</w:t>
            </w:r>
          </w:p>
        </w:tc>
        <w:tc>
          <w:tcPr>
            <w:tcW w:w="1016" w:type="dxa"/>
            <w:shd w:val="clear" w:color="auto" w:fill="auto"/>
          </w:tcPr>
          <w:p w14:paraId="7258955B" w14:textId="77777777" w:rsidR="00777C4C" w:rsidRPr="00DE7B59" w:rsidRDefault="00777C4C" w:rsidP="00532E89">
            <w:pPr>
              <w:pStyle w:val="TAC"/>
              <w:rPr>
                <w:lang w:eastAsia="en-US"/>
              </w:rPr>
            </w:pPr>
            <w:r w:rsidRPr="00DE7B59">
              <w:rPr>
                <w:lang w:eastAsia="en-US"/>
              </w:rPr>
              <w:t>≤ 3934</w:t>
            </w:r>
          </w:p>
        </w:tc>
        <w:tc>
          <w:tcPr>
            <w:tcW w:w="771" w:type="dxa"/>
            <w:vAlign w:val="center"/>
          </w:tcPr>
          <w:p w14:paraId="4B66B07B" w14:textId="77777777" w:rsidR="00777C4C" w:rsidRPr="00DE7B59" w:rsidRDefault="00777C4C" w:rsidP="00532E89">
            <w:pPr>
              <w:pStyle w:val="TAC"/>
              <w:rPr>
                <w:lang w:eastAsia="en-US"/>
              </w:rPr>
            </w:pPr>
            <w:r w:rsidRPr="00DE7B59">
              <w:rPr>
                <w:lang w:eastAsia="en-US"/>
              </w:rPr>
              <w:t>160</w:t>
            </w:r>
          </w:p>
        </w:tc>
        <w:tc>
          <w:tcPr>
            <w:tcW w:w="1261" w:type="dxa"/>
            <w:vAlign w:val="bottom"/>
          </w:tcPr>
          <w:p w14:paraId="3D8D323B" w14:textId="77777777" w:rsidR="00777C4C" w:rsidRPr="00DE7B59" w:rsidRDefault="00777C4C" w:rsidP="00532E89">
            <w:pPr>
              <w:pStyle w:val="TAC"/>
              <w:rPr>
                <w:lang w:eastAsia="en-US"/>
              </w:rPr>
            </w:pPr>
            <w:r w:rsidRPr="00DE7B59">
              <w:rPr>
                <w:lang w:eastAsia="en-US"/>
              </w:rPr>
              <w:t>≤ 220209</w:t>
            </w:r>
          </w:p>
        </w:tc>
        <w:tc>
          <w:tcPr>
            <w:tcW w:w="771" w:type="dxa"/>
            <w:vAlign w:val="center"/>
          </w:tcPr>
          <w:p w14:paraId="6CCCC936" w14:textId="77777777" w:rsidR="00777C4C" w:rsidRPr="00DE7B59" w:rsidRDefault="00777C4C" w:rsidP="00532E89">
            <w:pPr>
              <w:pStyle w:val="TAC"/>
              <w:rPr>
                <w:lang w:eastAsia="en-US"/>
              </w:rPr>
            </w:pPr>
            <w:r w:rsidRPr="00DE7B59">
              <w:rPr>
                <w:lang w:eastAsia="en-US"/>
              </w:rPr>
              <w:t>224</w:t>
            </w:r>
          </w:p>
        </w:tc>
        <w:tc>
          <w:tcPr>
            <w:tcW w:w="1507" w:type="dxa"/>
          </w:tcPr>
          <w:p w14:paraId="07501D46" w14:textId="77777777" w:rsidR="00777C4C" w:rsidRPr="00DE7B59" w:rsidRDefault="00777C4C" w:rsidP="00532E89">
            <w:pPr>
              <w:pStyle w:val="TAC"/>
              <w:rPr>
                <w:lang w:eastAsia="en-US"/>
              </w:rPr>
            </w:pPr>
            <w:r w:rsidRPr="00DE7B59">
              <w:rPr>
                <w:lang w:eastAsia="en-US"/>
              </w:rPr>
              <w:t>≤ 12328006</w:t>
            </w:r>
          </w:p>
        </w:tc>
      </w:tr>
      <w:tr w:rsidR="00777C4C" w:rsidRPr="00DE7B59" w14:paraId="1FE39F52" w14:textId="77777777" w:rsidTr="00777C4C">
        <w:trPr>
          <w:trHeight w:val="170"/>
          <w:jc w:val="center"/>
        </w:trPr>
        <w:tc>
          <w:tcPr>
            <w:tcW w:w="770" w:type="dxa"/>
            <w:shd w:val="clear" w:color="auto" w:fill="auto"/>
            <w:vAlign w:val="center"/>
          </w:tcPr>
          <w:p w14:paraId="695992F8" w14:textId="77777777" w:rsidR="00777C4C" w:rsidRPr="00DE7B59" w:rsidRDefault="00777C4C" w:rsidP="00532E89">
            <w:pPr>
              <w:pStyle w:val="TAC"/>
              <w:rPr>
                <w:lang w:eastAsia="en-US"/>
              </w:rPr>
            </w:pPr>
            <w:r w:rsidRPr="00DE7B59">
              <w:rPr>
                <w:lang w:eastAsia="en-US"/>
              </w:rPr>
              <w:t>33</w:t>
            </w:r>
          </w:p>
        </w:tc>
        <w:tc>
          <w:tcPr>
            <w:tcW w:w="1016" w:type="dxa"/>
            <w:shd w:val="clear" w:color="auto" w:fill="auto"/>
          </w:tcPr>
          <w:p w14:paraId="2C6826CF" w14:textId="77777777" w:rsidR="00777C4C" w:rsidRPr="00DE7B59" w:rsidRDefault="00777C4C" w:rsidP="00532E89">
            <w:pPr>
              <w:pStyle w:val="TAC"/>
              <w:rPr>
                <w:lang w:eastAsia="en-US"/>
              </w:rPr>
            </w:pPr>
            <w:r w:rsidRPr="00DE7B59">
              <w:rPr>
                <w:lang w:eastAsia="en-US"/>
              </w:rPr>
              <w:t>≤ 75</w:t>
            </w:r>
          </w:p>
        </w:tc>
        <w:tc>
          <w:tcPr>
            <w:tcW w:w="771" w:type="dxa"/>
            <w:shd w:val="clear" w:color="auto" w:fill="auto"/>
            <w:vAlign w:val="center"/>
          </w:tcPr>
          <w:p w14:paraId="32A5B090" w14:textId="77777777" w:rsidR="00777C4C" w:rsidRPr="00DE7B59" w:rsidRDefault="00777C4C" w:rsidP="00532E89">
            <w:pPr>
              <w:pStyle w:val="TAC"/>
              <w:rPr>
                <w:lang w:eastAsia="en-US"/>
              </w:rPr>
            </w:pPr>
            <w:r w:rsidRPr="00DE7B59">
              <w:rPr>
                <w:lang w:eastAsia="en-US"/>
              </w:rPr>
              <w:t>97</w:t>
            </w:r>
          </w:p>
        </w:tc>
        <w:tc>
          <w:tcPr>
            <w:tcW w:w="1016" w:type="dxa"/>
            <w:shd w:val="clear" w:color="auto" w:fill="auto"/>
          </w:tcPr>
          <w:p w14:paraId="1973443B" w14:textId="77777777" w:rsidR="00777C4C" w:rsidRPr="00DE7B59" w:rsidRDefault="00777C4C" w:rsidP="00532E89">
            <w:pPr>
              <w:pStyle w:val="TAC"/>
              <w:rPr>
                <w:lang w:eastAsia="en-US"/>
              </w:rPr>
            </w:pPr>
            <w:r w:rsidRPr="00DE7B59">
              <w:rPr>
                <w:lang w:eastAsia="en-US"/>
              </w:rPr>
              <w:t>≤ 4189</w:t>
            </w:r>
          </w:p>
        </w:tc>
        <w:tc>
          <w:tcPr>
            <w:tcW w:w="771" w:type="dxa"/>
            <w:vAlign w:val="center"/>
          </w:tcPr>
          <w:p w14:paraId="760D3C95" w14:textId="77777777" w:rsidR="00777C4C" w:rsidRPr="00DE7B59" w:rsidRDefault="00777C4C" w:rsidP="00532E89">
            <w:pPr>
              <w:pStyle w:val="TAC"/>
              <w:rPr>
                <w:lang w:eastAsia="en-US"/>
              </w:rPr>
            </w:pPr>
            <w:r w:rsidRPr="00DE7B59">
              <w:rPr>
                <w:lang w:eastAsia="en-US"/>
              </w:rPr>
              <w:t>161</w:t>
            </w:r>
          </w:p>
        </w:tc>
        <w:tc>
          <w:tcPr>
            <w:tcW w:w="1261" w:type="dxa"/>
            <w:vAlign w:val="bottom"/>
          </w:tcPr>
          <w:p w14:paraId="74DA2653" w14:textId="77777777" w:rsidR="00777C4C" w:rsidRPr="00DE7B59" w:rsidRDefault="00777C4C" w:rsidP="00532E89">
            <w:pPr>
              <w:pStyle w:val="TAC"/>
              <w:rPr>
                <w:lang w:eastAsia="en-US"/>
              </w:rPr>
            </w:pPr>
            <w:r w:rsidRPr="00DE7B59">
              <w:rPr>
                <w:lang w:eastAsia="en-US"/>
              </w:rPr>
              <w:t>≤ 234503</w:t>
            </w:r>
          </w:p>
        </w:tc>
        <w:tc>
          <w:tcPr>
            <w:tcW w:w="771" w:type="dxa"/>
            <w:vAlign w:val="center"/>
          </w:tcPr>
          <w:p w14:paraId="6FFD2447" w14:textId="77777777" w:rsidR="00777C4C" w:rsidRPr="00DE7B59" w:rsidRDefault="00777C4C" w:rsidP="00532E89">
            <w:pPr>
              <w:pStyle w:val="TAC"/>
              <w:rPr>
                <w:lang w:eastAsia="en-US"/>
              </w:rPr>
            </w:pPr>
            <w:r w:rsidRPr="00DE7B59">
              <w:rPr>
                <w:lang w:eastAsia="en-US"/>
              </w:rPr>
              <w:t>225</w:t>
            </w:r>
          </w:p>
        </w:tc>
        <w:tc>
          <w:tcPr>
            <w:tcW w:w="1507" w:type="dxa"/>
          </w:tcPr>
          <w:p w14:paraId="5D65A7CF" w14:textId="77777777" w:rsidR="00777C4C" w:rsidRPr="00DE7B59" w:rsidRDefault="00777C4C" w:rsidP="00532E89">
            <w:pPr>
              <w:pStyle w:val="TAC"/>
              <w:rPr>
                <w:lang w:eastAsia="en-US"/>
              </w:rPr>
            </w:pPr>
            <w:r w:rsidRPr="00DE7B59">
              <w:rPr>
                <w:lang w:eastAsia="en-US"/>
              </w:rPr>
              <w:t>≤ 13128233</w:t>
            </w:r>
          </w:p>
        </w:tc>
      </w:tr>
      <w:tr w:rsidR="00777C4C" w:rsidRPr="00DE7B59" w14:paraId="4D0842BB" w14:textId="77777777" w:rsidTr="00777C4C">
        <w:trPr>
          <w:trHeight w:val="170"/>
          <w:jc w:val="center"/>
        </w:trPr>
        <w:tc>
          <w:tcPr>
            <w:tcW w:w="770" w:type="dxa"/>
            <w:shd w:val="clear" w:color="auto" w:fill="auto"/>
            <w:vAlign w:val="center"/>
          </w:tcPr>
          <w:p w14:paraId="7A63CE93" w14:textId="77777777" w:rsidR="00777C4C" w:rsidRPr="00DE7B59" w:rsidRDefault="00777C4C" w:rsidP="00532E89">
            <w:pPr>
              <w:pStyle w:val="TAC"/>
              <w:rPr>
                <w:lang w:eastAsia="en-US"/>
              </w:rPr>
            </w:pPr>
            <w:r w:rsidRPr="00DE7B59">
              <w:rPr>
                <w:lang w:eastAsia="en-US"/>
              </w:rPr>
              <w:t>34</w:t>
            </w:r>
          </w:p>
        </w:tc>
        <w:tc>
          <w:tcPr>
            <w:tcW w:w="1016" w:type="dxa"/>
            <w:shd w:val="clear" w:color="auto" w:fill="auto"/>
          </w:tcPr>
          <w:p w14:paraId="61F8C9AC" w14:textId="77777777" w:rsidR="00777C4C" w:rsidRPr="00DE7B59" w:rsidRDefault="00777C4C" w:rsidP="00532E89">
            <w:pPr>
              <w:pStyle w:val="TAC"/>
              <w:rPr>
                <w:lang w:eastAsia="en-US"/>
              </w:rPr>
            </w:pPr>
            <w:r w:rsidRPr="00DE7B59">
              <w:rPr>
                <w:lang w:eastAsia="en-US"/>
              </w:rPr>
              <w:t>≤ 80</w:t>
            </w:r>
          </w:p>
        </w:tc>
        <w:tc>
          <w:tcPr>
            <w:tcW w:w="771" w:type="dxa"/>
            <w:shd w:val="clear" w:color="auto" w:fill="auto"/>
            <w:vAlign w:val="center"/>
          </w:tcPr>
          <w:p w14:paraId="205DB775" w14:textId="77777777" w:rsidR="00777C4C" w:rsidRPr="00DE7B59" w:rsidRDefault="00777C4C" w:rsidP="00532E89">
            <w:pPr>
              <w:pStyle w:val="TAC"/>
              <w:rPr>
                <w:lang w:eastAsia="en-US"/>
              </w:rPr>
            </w:pPr>
            <w:r w:rsidRPr="00DE7B59">
              <w:rPr>
                <w:lang w:eastAsia="en-US"/>
              </w:rPr>
              <w:t>98</w:t>
            </w:r>
          </w:p>
        </w:tc>
        <w:tc>
          <w:tcPr>
            <w:tcW w:w="1016" w:type="dxa"/>
            <w:shd w:val="clear" w:color="auto" w:fill="auto"/>
          </w:tcPr>
          <w:p w14:paraId="4653D387" w14:textId="77777777" w:rsidR="00777C4C" w:rsidRPr="00DE7B59" w:rsidRDefault="00777C4C" w:rsidP="00532E89">
            <w:pPr>
              <w:pStyle w:val="TAC"/>
              <w:rPr>
                <w:lang w:eastAsia="en-US"/>
              </w:rPr>
            </w:pPr>
            <w:r w:rsidRPr="00DE7B59">
              <w:rPr>
                <w:lang w:eastAsia="en-US"/>
              </w:rPr>
              <w:t>≤ 4461</w:t>
            </w:r>
          </w:p>
        </w:tc>
        <w:tc>
          <w:tcPr>
            <w:tcW w:w="771" w:type="dxa"/>
            <w:vAlign w:val="center"/>
          </w:tcPr>
          <w:p w14:paraId="18E6BB96" w14:textId="77777777" w:rsidR="00777C4C" w:rsidRPr="00DE7B59" w:rsidRDefault="00777C4C" w:rsidP="00532E89">
            <w:pPr>
              <w:pStyle w:val="TAC"/>
              <w:rPr>
                <w:lang w:eastAsia="en-US"/>
              </w:rPr>
            </w:pPr>
            <w:r w:rsidRPr="00DE7B59">
              <w:rPr>
                <w:lang w:eastAsia="en-US"/>
              </w:rPr>
              <w:t>162</w:t>
            </w:r>
          </w:p>
        </w:tc>
        <w:tc>
          <w:tcPr>
            <w:tcW w:w="1261" w:type="dxa"/>
            <w:vAlign w:val="bottom"/>
          </w:tcPr>
          <w:p w14:paraId="66B71F4A" w14:textId="77777777" w:rsidR="00777C4C" w:rsidRPr="00DE7B59" w:rsidRDefault="00777C4C" w:rsidP="00532E89">
            <w:pPr>
              <w:pStyle w:val="TAC"/>
              <w:rPr>
                <w:lang w:eastAsia="en-US"/>
              </w:rPr>
            </w:pPr>
            <w:r w:rsidRPr="00DE7B59">
              <w:rPr>
                <w:lang w:eastAsia="en-US"/>
              </w:rPr>
              <w:t>≤ 249725</w:t>
            </w:r>
          </w:p>
        </w:tc>
        <w:tc>
          <w:tcPr>
            <w:tcW w:w="771" w:type="dxa"/>
            <w:vAlign w:val="center"/>
          </w:tcPr>
          <w:p w14:paraId="1A3843C2" w14:textId="77777777" w:rsidR="00777C4C" w:rsidRPr="00DE7B59" w:rsidRDefault="00777C4C" w:rsidP="00532E89">
            <w:pPr>
              <w:pStyle w:val="TAC"/>
              <w:rPr>
                <w:lang w:eastAsia="en-US"/>
              </w:rPr>
            </w:pPr>
            <w:r w:rsidRPr="00DE7B59">
              <w:rPr>
                <w:lang w:eastAsia="en-US"/>
              </w:rPr>
              <w:t>226</w:t>
            </w:r>
          </w:p>
        </w:tc>
        <w:tc>
          <w:tcPr>
            <w:tcW w:w="1507" w:type="dxa"/>
          </w:tcPr>
          <w:p w14:paraId="7B8C3633" w14:textId="77777777" w:rsidR="00777C4C" w:rsidRPr="00DE7B59" w:rsidRDefault="00777C4C" w:rsidP="00532E89">
            <w:pPr>
              <w:pStyle w:val="TAC"/>
              <w:rPr>
                <w:lang w:eastAsia="en-US"/>
              </w:rPr>
            </w:pPr>
            <w:r w:rsidRPr="00DE7B59">
              <w:rPr>
                <w:lang w:eastAsia="en-US"/>
              </w:rPr>
              <w:t>≤ 13980403</w:t>
            </w:r>
          </w:p>
        </w:tc>
      </w:tr>
      <w:tr w:rsidR="00777C4C" w:rsidRPr="00DE7B59" w14:paraId="586BD7C8" w14:textId="77777777" w:rsidTr="00777C4C">
        <w:trPr>
          <w:trHeight w:val="170"/>
          <w:jc w:val="center"/>
        </w:trPr>
        <w:tc>
          <w:tcPr>
            <w:tcW w:w="770" w:type="dxa"/>
            <w:shd w:val="clear" w:color="auto" w:fill="auto"/>
            <w:vAlign w:val="center"/>
          </w:tcPr>
          <w:p w14:paraId="50F4D1AE" w14:textId="77777777" w:rsidR="00777C4C" w:rsidRPr="00DE7B59" w:rsidRDefault="00777C4C" w:rsidP="00532E89">
            <w:pPr>
              <w:pStyle w:val="TAC"/>
              <w:rPr>
                <w:lang w:eastAsia="en-US"/>
              </w:rPr>
            </w:pPr>
            <w:r w:rsidRPr="00DE7B59">
              <w:rPr>
                <w:lang w:eastAsia="en-US"/>
              </w:rPr>
              <w:t>35</w:t>
            </w:r>
          </w:p>
        </w:tc>
        <w:tc>
          <w:tcPr>
            <w:tcW w:w="1016" w:type="dxa"/>
            <w:shd w:val="clear" w:color="auto" w:fill="auto"/>
          </w:tcPr>
          <w:p w14:paraId="5B1CE091" w14:textId="77777777" w:rsidR="00777C4C" w:rsidRPr="00DE7B59" w:rsidRDefault="00777C4C" w:rsidP="00532E89">
            <w:pPr>
              <w:pStyle w:val="TAC"/>
              <w:rPr>
                <w:lang w:eastAsia="en-US"/>
              </w:rPr>
            </w:pPr>
            <w:r w:rsidRPr="00DE7B59">
              <w:rPr>
                <w:lang w:eastAsia="en-US"/>
              </w:rPr>
              <w:t>≤ 85</w:t>
            </w:r>
          </w:p>
        </w:tc>
        <w:tc>
          <w:tcPr>
            <w:tcW w:w="771" w:type="dxa"/>
            <w:shd w:val="clear" w:color="auto" w:fill="auto"/>
            <w:vAlign w:val="center"/>
          </w:tcPr>
          <w:p w14:paraId="7DE00B24" w14:textId="77777777" w:rsidR="00777C4C" w:rsidRPr="00DE7B59" w:rsidRDefault="00777C4C" w:rsidP="00532E89">
            <w:pPr>
              <w:pStyle w:val="TAC"/>
              <w:rPr>
                <w:lang w:eastAsia="en-US"/>
              </w:rPr>
            </w:pPr>
            <w:r w:rsidRPr="00DE7B59">
              <w:rPr>
                <w:lang w:eastAsia="en-US"/>
              </w:rPr>
              <w:t>99</w:t>
            </w:r>
          </w:p>
        </w:tc>
        <w:tc>
          <w:tcPr>
            <w:tcW w:w="1016" w:type="dxa"/>
            <w:shd w:val="clear" w:color="auto" w:fill="auto"/>
          </w:tcPr>
          <w:p w14:paraId="17185692" w14:textId="77777777" w:rsidR="00777C4C" w:rsidRPr="00DE7B59" w:rsidRDefault="00777C4C" w:rsidP="00532E89">
            <w:pPr>
              <w:pStyle w:val="TAC"/>
              <w:rPr>
                <w:lang w:eastAsia="en-US"/>
              </w:rPr>
            </w:pPr>
            <w:r w:rsidRPr="00DE7B59">
              <w:rPr>
                <w:lang w:eastAsia="en-US"/>
              </w:rPr>
              <w:t>≤ 4751</w:t>
            </w:r>
          </w:p>
        </w:tc>
        <w:tc>
          <w:tcPr>
            <w:tcW w:w="771" w:type="dxa"/>
            <w:vAlign w:val="center"/>
          </w:tcPr>
          <w:p w14:paraId="1BBDE77F" w14:textId="77777777" w:rsidR="00777C4C" w:rsidRPr="00DE7B59" w:rsidRDefault="00777C4C" w:rsidP="00532E89">
            <w:pPr>
              <w:pStyle w:val="TAC"/>
              <w:rPr>
                <w:lang w:eastAsia="en-US"/>
              </w:rPr>
            </w:pPr>
            <w:r w:rsidRPr="00DE7B59">
              <w:rPr>
                <w:lang w:eastAsia="en-US"/>
              </w:rPr>
              <w:t>163</w:t>
            </w:r>
          </w:p>
        </w:tc>
        <w:tc>
          <w:tcPr>
            <w:tcW w:w="1261" w:type="dxa"/>
            <w:vAlign w:val="bottom"/>
          </w:tcPr>
          <w:p w14:paraId="5F66BF6A" w14:textId="77777777" w:rsidR="00777C4C" w:rsidRPr="00DE7B59" w:rsidRDefault="00777C4C" w:rsidP="00532E89">
            <w:pPr>
              <w:pStyle w:val="TAC"/>
              <w:rPr>
                <w:lang w:eastAsia="en-US"/>
              </w:rPr>
            </w:pPr>
            <w:r w:rsidRPr="00DE7B59">
              <w:rPr>
                <w:lang w:eastAsia="en-US"/>
              </w:rPr>
              <w:t>≤ 265935</w:t>
            </w:r>
          </w:p>
        </w:tc>
        <w:tc>
          <w:tcPr>
            <w:tcW w:w="771" w:type="dxa"/>
            <w:vAlign w:val="center"/>
          </w:tcPr>
          <w:p w14:paraId="03CA1BE7" w14:textId="77777777" w:rsidR="00777C4C" w:rsidRPr="00DE7B59" w:rsidRDefault="00777C4C" w:rsidP="00532E89">
            <w:pPr>
              <w:pStyle w:val="TAC"/>
              <w:rPr>
                <w:lang w:eastAsia="en-US"/>
              </w:rPr>
            </w:pPr>
            <w:r w:rsidRPr="00DE7B59">
              <w:rPr>
                <w:lang w:eastAsia="en-US"/>
              </w:rPr>
              <w:t>227</w:t>
            </w:r>
          </w:p>
        </w:tc>
        <w:tc>
          <w:tcPr>
            <w:tcW w:w="1507" w:type="dxa"/>
          </w:tcPr>
          <w:p w14:paraId="7B9D30F3" w14:textId="77777777" w:rsidR="00777C4C" w:rsidRPr="00DE7B59" w:rsidRDefault="00777C4C" w:rsidP="00532E89">
            <w:pPr>
              <w:pStyle w:val="TAC"/>
              <w:rPr>
                <w:lang w:eastAsia="en-US"/>
              </w:rPr>
            </w:pPr>
            <w:r w:rsidRPr="00DE7B59">
              <w:rPr>
                <w:lang w:eastAsia="en-US"/>
              </w:rPr>
              <w:t>≤ 14887889</w:t>
            </w:r>
          </w:p>
        </w:tc>
      </w:tr>
      <w:tr w:rsidR="00777C4C" w:rsidRPr="00DE7B59" w14:paraId="163BBB60" w14:textId="77777777" w:rsidTr="00777C4C">
        <w:trPr>
          <w:trHeight w:val="170"/>
          <w:jc w:val="center"/>
        </w:trPr>
        <w:tc>
          <w:tcPr>
            <w:tcW w:w="770" w:type="dxa"/>
            <w:shd w:val="clear" w:color="auto" w:fill="auto"/>
            <w:vAlign w:val="center"/>
          </w:tcPr>
          <w:p w14:paraId="3C41F716" w14:textId="77777777" w:rsidR="00777C4C" w:rsidRPr="00DE7B59" w:rsidRDefault="00777C4C" w:rsidP="00532E89">
            <w:pPr>
              <w:pStyle w:val="TAC"/>
              <w:rPr>
                <w:lang w:eastAsia="en-US"/>
              </w:rPr>
            </w:pPr>
            <w:r w:rsidRPr="00DE7B59">
              <w:rPr>
                <w:lang w:eastAsia="en-US"/>
              </w:rPr>
              <w:t>36</w:t>
            </w:r>
          </w:p>
        </w:tc>
        <w:tc>
          <w:tcPr>
            <w:tcW w:w="1016" w:type="dxa"/>
            <w:shd w:val="clear" w:color="auto" w:fill="auto"/>
          </w:tcPr>
          <w:p w14:paraId="49B0E241" w14:textId="77777777" w:rsidR="00777C4C" w:rsidRPr="00DE7B59" w:rsidRDefault="00777C4C" w:rsidP="00532E89">
            <w:pPr>
              <w:pStyle w:val="TAC"/>
              <w:rPr>
                <w:lang w:eastAsia="en-US"/>
              </w:rPr>
            </w:pPr>
            <w:r w:rsidRPr="00DE7B59">
              <w:rPr>
                <w:lang w:eastAsia="en-US"/>
              </w:rPr>
              <w:t>≤ 91</w:t>
            </w:r>
          </w:p>
        </w:tc>
        <w:tc>
          <w:tcPr>
            <w:tcW w:w="771" w:type="dxa"/>
            <w:shd w:val="clear" w:color="auto" w:fill="auto"/>
            <w:vAlign w:val="center"/>
          </w:tcPr>
          <w:p w14:paraId="21E4BA99" w14:textId="77777777" w:rsidR="00777C4C" w:rsidRPr="00DE7B59" w:rsidRDefault="00777C4C" w:rsidP="00532E89">
            <w:pPr>
              <w:pStyle w:val="TAC"/>
              <w:rPr>
                <w:lang w:eastAsia="en-US"/>
              </w:rPr>
            </w:pPr>
            <w:r w:rsidRPr="00DE7B59">
              <w:rPr>
                <w:lang w:eastAsia="en-US"/>
              </w:rPr>
              <w:t>100</w:t>
            </w:r>
          </w:p>
        </w:tc>
        <w:tc>
          <w:tcPr>
            <w:tcW w:w="1016" w:type="dxa"/>
            <w:shd w:val="clear" w:color="auto" w:fill="auto"/>
          </w:tcPr>
          <w:p w14:paraId="5ED73108" w14:textId="77777777" w:rsidR="00777C4C" w:rsidRPr="00DE7B59" w:rsidRDefault="00777C4C" w:rsidP="00532E89">
            <w:pPr>
              <w:pStyle w:val="TAC"/>
              <w:rPr>
                <w:lang w:eastAsia="en-US"/>
              </w:rPr>
            </w:pPr>
            <w:r w:rsidRPr="00DE7B59">
              <w:rPr>
                <w:lang w:eastAsia="en-US"/>
              </w:rPr>
              <w:t>≤ 5059</w:t>
            </w:r>
          </w:p>
        </w:tc>
        <w:tc>
          <w:tcPr>
            <w:tcW w:w="771" w:type="dxa"/>
            <w:vAlign w:val="center"/>
          </w:tcPr>
          <w:p w14:paraId="0080FB9E" w14:textId="77777777" w:rsidR="00777C4C" w:rsidRPr="00DE7B59" w:rsidRDefault="00777C4C" w:rsidP="00532E89">
            <w:pPr>
              <w:pStyle w:val="TAC"/>
              <w:rPr>
                <w:lang w:eastAsia="en-US"/>
              </w:rPr>
            </w:pPr>
            <w:r w:rsidRPr="00DE7B59">
              <w:rPr>
                <w:lang w:eastAsia="en-US"/>
              </w:rPr>
              <w:t>164</w:t>
            </w:r>
          </w:p>
        </w:tc>
        <w:tc>
          <w:tcPr>
            <w:tcW w:w="1261" w:type="dxa"/>
            <w:vAlign w:val="bottom"/>
          </w:tcPr>
          <w:p w14:paraId="6F418B9A" w14:textId="77777777" w:rsidR="00777C4C" w:rsidRPr="00DE7B59" w:rsidRDefault="00777C4C" w:rsidP="00532E89">
            <w:pPr>
              <w:pStyle w:val="TAC"/>
              <w:rPr>
                <w:lang w:eastAsia="en-US"/>
              </w:rPr>
            </w:pPr>
            <w:r w:rsidRPr="00DE7B59">
              <w:rPr>
                <w:lang w:eastAsia="en-US"/>
              </w:rPr>
              <w:t>≤ 283197</w:t>
            </w:r>
          </w:p>
        </w:tc>
        <w:tc>
          <w:tcPr>
            <w:tcW w:w="771" w:type="dxa"/>
            <w:vAlign w:val="center"/>
          </w:tcPr>
          <w:p w14:paraId="40957D6B" w14:textId="77777777" w:rsidR="00777C4C" w:rsidRPr="00DE7B59" w:rsidRDefault="00777C4C" w:rsidP="00532E89">
            <w:pPr>
              <w:pStyle w:val="TAC"/>
              <w:rPr>
                <w:lang w:eastAsia="en-US"/>
              </w:rPr>
            </w:pPr>
            <w:r w:rsidRPr="00DE7B59">
              <w:rPr>
                <w:lang w:eastAsia="en-US"/>
              </w:rPr>
              <w:t>228</w:t>
            </w:r>
          </w:p>
        </w:tc>
        <w:tc>
          <w:tcPr>
            <w:tcW w:w="1507" w:type="dxa"/>
          </w:tcPr>
          <w:p w14:paraId="41F95B98" w14:textId="77777777" w:rsidR="00777C4C" w:rsidRPr="00DE7B59" w:rsidRDefault="00777C4C" w:rsidP="00532E89">
            <w:pPr>
              <w:pStyle w:val="TAC"/>
              <w:rPr>
                <w:lang w:eastAsia="en-US"/>
              </w:rPr>
            </w:pPr>
            <w:r w:rsidRPr="00DE7B59">
              <w:rPr>
                <w:lang w:eastAsia="en-US"/>
              </w:rPr>
              <w:t>≤ 15854280</w:t>
            </w:r>
          </w:p>
        </w:tc>
      </w:tr>
      <w:tr w:rsidR="00777C4C" w:rsidRPr="00DE7B59" w14:paraId="1356CFCA" w14:textId="77777777" w:rsidTr="00777C4C">
        <w:trPr>
          <w:trHeight w:val="170"/>
          <w:jc w:val="center"/>
        </w:trPr>
        <w:tc>
          <w:tcPr>
            <w:tcW w:w="770" w:type="dxa"/>
            <w:shd w:val="clear" w:color="auto" w:fill="auto"/>
            <w:vAlign w:val="center"/>
          </w:tcPr>
          <w:p w14:paraId="0C900D99" w14:textId="77777777" w:rsidR="00777C4C" w:rsidRPr="00DE7B59" w:rsidRDefault="00777C4C" w:rsidP="00532E89">
            <w:pPr>
              <w:pStyle w:val="TAC"/>
              <w:rPr>
                <w:lang w:eastAsia="en-US"/>
              </w:rPr>
            </w:pPr>
            <w:r w:rsidRPr="00DE7B59">
              <w:rPr>
                <w:lang w:eastAsia="en-US"/>
              </w:rPr>
              <w:t>37</w:t>
            </w:r>
          </w:p>
        </w:tc>
        <w:tc>
          <w:tcPr>
            <w:tcW w:w="1016" w:type="dxa"/>
            <w:shd w:val="clear" w:color="auto" w:fill="auto"/>
          </w:tcPr>
          <w:p w14:paraId="0D665125" w14:textId="77777777" w:rsidR="00777C4C" w:rsidRPr="00DE7B59" w:rsidRDefault="00777C4C" w:rsidP="00532E89">
            <w:pPr>
              <w:pStyle w:val="TAC"/>
              <w:rPr>
                <w:lang w:eastAsia="en-US"/>
              </w:rPr>
            </w:pPr>
            <w:r w:rsidRPr="00DE7B59">
              <w:rPr>
                <w:lang w:eastAsia="en-US"/>
              </w:rPr>
              <w:t>≤ 97</w:t>
            </w:r>
          </w:p>
        </w:tc>
        <w:tc>
          <w:tcPr>
            <w:tcW w:w="771" w:type="dxa"/>
            <w:shd w:val="clear" w:color="auto" w:fill="auto"/>
            <w:vAlign w:val="center"/>
          </w:tcPr>
          <w:p w14:paraId="2943B283" w14:textId="77777777" w:rsidR="00777C4C" w:rsidRPr="00DE7B59" w:rsidRDefault="00777C4C" w:rsidP="00532E89">
            <w:pPr>
              <w:pStyle w:val="TAC"/>
              <w:rPr>
                <w:lang w:eastAsia="en-US"/>
              </w:rPr>
            </w:pPr>
            <w:r w:rsidRPr="00DE7B59">
              <w:rPr>
                <w:lang w:eastAsia="en-US"/>
              </w:rPr>
              <w:t>101</w:t>
            </w:r>
          </w:p>
        </w:tc>
        <w:tc>
          <w:tcPr>
            <w:tcW w:w="1016" w:type="dxa"/>
            <w:shd w:val="clear" w:color="auto" w:fill="auto"/>
          </w:tcPr>
          <w:p w14:paraId="25241CAA" w14:textId="77777777" w:rsidR="00777C4C" w:rsidRPr="00DE7B59" w:rsidRDefault="00777C4C" w:rsidP="00532E89">
            <w:pPr>
              <w:pStyle w:val="TAC"/>
              <w:rPr>
                <w:lang w:eastAsia="en-US"/>
              </w:rPr>
            </w:pPr>
            <w:r w:rsidRPr="00DE7B59">
              <w:rPr>
                <w:lang w:eastAsia="en-US"/>
              </w:rPr>
              <w:t>≤ 5387</w:t>
            </w:r>
          </w:p>
        </w:tc>
        <w:tc>
          <w:tcPr>
            <w:tcW w:w="771" w:type="dxa"/>
            <w:vAlign w:val="center"/>
          </w:tcPr>
          <w:p w14:paraId="756C6DC3" w14:textId="77777777" w:rsidR="00777C4C" w:rsidRPr="00DE7B59" w:rsidRDefault="00777C4C" w:rsidP="00532E89">
            <w:pPr>
              <w:pStyle w:val="TAC"/>
              <w:rPr>
                <w:lang w:eastAsia="en-US"/>
              </w:rPr>
            </w:pPr>
            <w:r w:rsidRPr="00DE7B59">
              <w:rPr>
                <w:lang w:eastAsia="en-US"/>
              </w:rPr>
              <w:t>165</w:t>
            </w:r>
          </w:p>
        </w:tc>
        <w:tc>
          <w:tcPr>
            <w:tcW w:w="1261" w:type="dxa"/>
            <w:vAlign w:val="bottom"/>
          </w:tcPr>
          <w:p w14:paraId="5BBBC108" w14:textId="77777777" w:rsidR="00777C4C" w:rsidRPr="00DE7B59" w:rsidRDefault="00777C4C" w:rsidP="00532E89">
            <w:pPr>
              <w:pStyle w:val="TAC"/>
              <w:rPr>
                <w:lang w:eastAsia="en-US"/>
              </w:rPr>
            </w:pPr>
            <w:r w:rsidRPr="00DE7B59">
              <w:rPr>
                <w:lang w:eastAsia="en-US"/>
              </w:rPr>
              <w:t>≤ 301579</w:t>
            </w:r>
          </w:p>
        </w:tc>
        <w:tc>
          <w:tcPr>
            <w:tcW w:w="771" w:type="dxa"/>
            <w:vAlign w:val="center"/>
          </w:tcPr>
          <w:p w14:paraId="4CE93F06" w14:textId="77777777" w:rsidR="00777C4C" w:rsidRPr="00DE7B59" w:rsidRDefault="00777C4C" w:rsidP="00532E89">
            <w:pPr>
              <w:pStyle w:val="TAC"/>
              <w:rPr>
                <w:lang w:eastAsia="en-US"/>
              </w:rPr>
            </w:pPr>
            <w:r w:rsidRPr="00DE7B59">
              <w:rPr>
                <w:lang w:eastAsia="en-US"/>
              </w:rPr>
              <w:t>229</w:t>
            </w:r>
          </w:p>
        </w:tc>
        <w:tc>
          <w:tcPr>
            <w:tcW w:w="1507" w:type="dxa"/>
          </w:tcPr>
          <w:p w14:paraId="2B23B155" w14:textId="77777777" w:rsidR="00777C4C" w:rsidRPr="00DE7B59" w:rsidRDefault="00777C4C" w:rsidP="00532E89">
            <w:pPr>
              <w:pStyle w:val="TAC"/>
              <w:rPr>
                <w:lang w:eastAsia="en-US"/>
              </w:rPr>
            </w:pPr>
            <w:r w:rsidRPr="00DE7B59">
              <w:rPr>
                <w:lang w:eastAsia="en-US"/>
              </w:rPr>
              <w:t>≤ 16883401</w:t>
            </w:r>
          </w:p>
        </w:tc>
      </w:tr>
      <w:tr w:rsidR="00777C4C" w:rsidRPr="00DE7B59" w14:paraId="05E7266F" w14:textId="77777777" w:rsidTr="00777C4C">
        <w:trPr>
          <w:trHeight w:val="170"/>
          <w:jc w:val="center"/>
        </w:trPr>
        <w:tc>
          <w:tcPr>
            <w:tcW w:w="770" w:type="dxa"/>
            <w:shd w:val="clear" w:color="auto" w:fill="auto"/>
            <w:vAlign w:val="center"/>
          </w:tcPr>
          <w:p w14:paraId="046E3DEC" w14:textId="77777777" w:rsidR="00777C4C" w:rsidRPr="00DE7B59" w:rsidRDefault="00777C4C" w:rsidP="00532E89">
            <w:pPr>
              <w:pStyle w:val="TAC"/>
              <w:rPr>
                <w:lang w:eastAsia="en-US"/>
              </w:rPr>
            </w:pPr>
            <w:r w:rsidRPr="00DE7B59">
              <w:rPr>
                <w:lang w:eastAsia="en-US"/>
              </w:rPr>
              <w:t>38</w:t>
            </w:r>
          </w:p>
        </w:tc>
        <w:tc>
          <w:tcPr>
            <w:tcW w:w="1016" w:type="dxa"/>
            <w:shd w:val="clear" w:color="auto" w:fill="auto"/>
          </w:tcPr>
          <w:p w14:paraId="144A296E" w14:textId="77777777" w:rsidR="00777C4C" w:rsidRPr="00DE7B59" w:rsidRDefault="00777C4C" w:rsidP="00532E89">
            <w:pPr>
              <w:pStyle w:val="TAC"/>
              <w:rPr>
                <w:lang w:eastAsia="en-US"/>
              </w:rPr>
            </w:pPr>
            <w:r w:rsidRPr="00DE7B59">
              <w:rPr>
                <w:lang w:eastAsia="en-US"/>
              </w:rPr>
              <w:t>≤ 103</w:t>
            </w:r>
          </w:p>
        </w:tc>
        <w:tc>
          <w:tcPr>
            <w:tcW w:w="771" w:type="dxa"/>
            <w:shd w:val="clear" w:color="auto" w:fill="auto"/>
            <w:vAlign w:val="center"/>
          </w:tcPr>
          <w:p w14:paraId="7C241841" w14:textId="77777777" w:rsidR="00777C4C" w:rsidRPr="00DE7B59" w:rsidRDefault="00777C4C" w:rsidP="00532E89">
            <w:pPr>
              <w:pStyle w:val="TAC"/>
              <w:rPr>
                <w:lang w:eastAsia="en-US"/>
              </w:rPr>
            </w:pPr>
            <w:r w:rsidRPr="00DE7B59">
              <w:rPr>
                <w:lang w:eastAsia="en-US"/>
              </w:rPr>
              <w:t>102</w:t>
            </w:r>
          </w:p>
        </w:tc>
        <w:tc>
          <w:tcPr>
            <w:tcW w:w="1016" w:type="dxa"/>
            <w:shd w:val="clear" w:color="auto" w:fill="auto"/>
          </w:tcPr>
          <w:p w14:paraId="0FC377C4" w14:textId="77777777" w:rsidR="00777C4C" w:rsidRPr="00DE7B59" w:rsidRDefault="00777C4C" w:rsidP="00532E89">
            <w:pPr>
              <w:pStyle w:val="TAC"/>
              <w:rPr>
                <w:lang w:eastAsia="en-US"/>
              </w:rPr>
            </w:pPr>
            <w:r w:rsidRPr="00DE7B59">
              <w:rPr>
                <w:lang w:eastAsia="en-US"/>
              </w:rPr>
              <w:t>≤ 5737</w:t>
            </w:r>
          </w:p>
        </w:tc>
        <w:tc>
          <w:tcPr>
            <w:tcW w:w="771" w:type="dxa"/>
            <w:vAlign w:val="center"/>
          </w:tcPr>
          <w:p w14:paraId="58D6614F" w14:textId="77777777" w:rsidR="00777C4C" w:rsidRPr="00DE7B59" w:rsidRDefault="00777C4C" w:rsidP="00532E89">
            <w:pPr>
              <w:pStyle w:val="TAC"/>
              <w:rPr>
                <w:lang w:eastAsia="en-US"/>
              </w:rPr>
            </w:pPr>
            <w:r w:rsidRPr="00DE7B59">
              <w:rPr>
                <w:lang w:eastAsia="en-US"/>
              </w:rPr>
              <w:t>166</w:t>
            </w:r>
          </w:p>
        </w:tc>
        <w:tc>
          <w:tcPr>
            <w:tcW w:w="1261" w:type="dxa"/>
            <w:vAlign w:val="bottom"/>
          </w:tcPr>
          <w:p w14:paraId="335FFC00" w14:textId="77777777" w:rsidR="00777C4C" w:rsidRPr="00DE7B59" w:rsidRDefault="00777C4C" w:rsidP="00532E89">
            <w:pPr>
              <w:pStyle w:val="TAC"/>
              <w:rPr>
                <w:lang w:eastAsia="en-US"/>
              </w:rPr>
            </w:pPr>
            <w:r w:rsidRPr="00DE7B59">
              <w:rPr>
                <w:lang w:eastAsia="en-US"/>
              </w:rPr>
              <w:t>≤ 321155</w:t>
            </w:r>
          </w:p>
        </w:tc>
        <w:tc>
          <w:tcPr>
            <w:tcW w:w="771" w:type="dxa"/>
            <w:vAlign w:val="center"/>
          </w:tcPr>
          <w:p w14:paraId="04535FD9" w14:textId="77777777" w:rsidR="00777C4C" w:rsidRPr="00DE7B59" w:rsidRDefault="00777C4C" w:rsidP="00532E89">
            <w:pPr>
              <w:pStyle w:val="TAC"/>
              <w:rPr>
                <w:lang w:eastAsia="en-US"/>
              </w:rPr>
            </w:pPr>
            <w:r w:rsidRPr="00DE7B59">
              <w:rPr>
                <w:lang w:eastAsia="en-US"/>
              </w:rPr>
              <w:t>230</w:t>
            </w:r>
          </w:p>
        </w:tc>
        <w:tc>
          <w:tcPr>
            <w:tcW w:w="1507" w:type="dxa"/>
          </w:tcPr>
          <w:p w14:paraId="0D90C520" w14:textId="77777777" w:rsidR="00777C4C" w:rsidRPr="00DE7B59" w:rsidRDefault="00777C4C" w:rsidP="00532E89">
            <w:pPr>
              <w:pStyle w:val="TAC"/>
              <w:rPr>
                <w:lang w:eastAsia="en-US"/>
              </w:rPr>
            </w:pPr>
            <w:r w:rsidRPr="00DE7B59">
              <w:rPr>
                <w:lang w:eastAsia="en-US"/>
              </w:rPr>
              <w:t>≤ 17979324</w:t>
            </w:r>
          </w:p>
        </w:tc>
      </w:tr>
      <w:tr w:rsidR="00777C4C" w:rsidRPr="00DE7B59" w14:paraId="1EC72CDC" w14:textId="77777777" w:rsidTr="00777C4C">
        <w:trPr>
          <w:trHeight w:val="170"/>
          <w:jc w:val="center"/>
        </w:trPr>
        <w:tc>
          <w:tcPr>
            <w:tcW w:w="770" w:type="dxa"/>
            <w:shd w:val="clear" w:color="auto" w:fill="auto"/>
            <w:vAlign w:val="center"/>
          </w:tcPr>
          <w:p w14:paraId="0FBA2095" w14:textId="77777777" w:rsidR="00777C4C" w:rsidRPr="00DE7B59" w:rsidRDefault="00777C4C" w:rsidP="00532E89">
            <w:pPr>
              <w:pStyle w:val="TAC"/>
              <w:rPr>
                <w:lang w:eastAsia="en-US"/>
              </w:rPr>
            </w:pPr>
            <w:r w:rsidRPr="00DE7B59">
              <w:rPr>
                <w:lang w:eastAsia="en-US"/>
              </w:rPr>
              <w:t>39</w:t>
            </w:r>
          </w:p>
        </w:tc>
        <w:tc>
          <w:tcPr>
            <w:tcW w:w="1016" w:type="dxa"/>
            <w:shd w:val="clear" w:color="auto" w:fill="auto"/>
          </w:tcPr>
          <w:p w14:paraId="7280A6B4" w14:textId="77777777" w:rsidR="00777C4C" w:rsidRPr="00DE7B59" w:rsidRDefault="00777C4C" w:rsidP="00532E89">
            <w:pPr>
              <w:pStyle w:val="TAC"/>
              <w:rPr>
                <w:lang w:eastAsia="en-US"/>
              </w:rPr>
            </w:pPr>
            <w:r w:rsidRPr="00DE7B59">
              <w:rPr>
                <w:lang w:eastAsia="en-US"/>
              </w:rPr>
              <w:t>≤ 110</w:t>
            </w:r>
          </w:p>
        </w:tc>
        <w:tc>
          <w:tcPr>
            <w:tcW w:w="771" w:type="dxa"/>
            <w:shd w:val="clear" w:color="auto" w:fill="auto"/>
            <w:vAlign w:val="center"/>
          </w:tcPr>
          <w:p w14:paraId="4C883888" w14:textId="77777777" w:rsidR="00777C4C" w:rsidRPr="00DE7B59" w:rsidRDefault="00777C4C" w:rsidP="00532E89">
            <w:pPr>
              <w:pStyle w:val="TAC"/>
              <w:rPr>
                <w:lang w:eastAsia="en-US"/>
              </w:rPr>
            </w:pPr>
            <w:r w:rsidRPr="00DE7B59">
              <w:rPr>
                <w:lang w:eastAsia="en-US"/>
              </w:rPr>
              <w:t>103</w:t>
            </w:r>
          </w:p>
        </w:tc>
        <w:tc>
          <w:tcPr>
            <w:tcW w:w="1016" w:type="dxa"/>
            <w:shd w:val="clear" w:color="auto" w:fill="auto"/>
          </w:tcPr>
          <w:p w14:paraId="20ED9E0A" w14:textId="77777777" w:rsidR="00777C4C" w:rsidRPr="00DE7B59" w:rsidRDefault="00777C4C" w:rsidP="00532E89">
            <w:pPr>
              <w:pStyle w:val="TAC"/>
              <w:rPr>
                <w:lang w:eastAsia="en-US"/>
              </w:rPr>
            </w:pPr>
            <w:r w:rsidRPr="00DE7B59">
              <w:rPr>
                <w:lang w:eastAsia="en-US"/>
              </w:rPr>
              <w:t>≤ 6109</w:t>
            </w:r>
          </w:p>
        </w:tc>
        <w:tc>
          <w:tcPr>
            <w:tcW w:w="771" w:type="dxa"/>
            <w:vAlign w:val="center"/>
          </w:tcPr>
          <w:p w14:paraId="56D496EF" w14:textId="77777777" w:rsidR="00777C4C" w:rsidRPr="00DE7B59" w:rsidRDefault="00777C4C" w:rsidP="00532E89">
            <w:pPr>
              <w:pStyle w:val="TAC"/>
              <w:rPr>
                <w:lang w:eastAsia="en-US"/>
              </w:rPr>
            </w:pPr>
            <w:r w:rsidRPr="00DE7B59">
              <w:rPr>
                <w:lang w:eastAsia="en-US"/>
              </w:rPr>
              <w:t>167</w:t>
            </w:r>
          </w:p>
        </w:tc>
        <w:tc>
          <w:tcPr>
            <w:tcW w:w="1261" w:type="dxa"/>
            <w:vAlign w:val="bottom"/>
          </w:tcPr>
          <w:p w14:paraId="34AF3C98" w14:textId="77777777" w:rsidR="00777C4C" w:rsidRPr="00DE7B59" w:rsidRDefault="00777C4C" w:rsidP="00532E89">
            <w:pPr>
              <w:pStyle w:val="TAC"/>
              <w:rPr>
                <w:lang w:eastAsia="en-US"/>
              </w:rPr>
            </w:pPr>
            <w:r w:rsidRPr="00DE7B59">
              <w:rPr>
                <w:lang w:eastAsia="en-US"/>
              </w:rPr>
              <w:t>≤ 342002</w:t>
            </w:r>
          </w:p>
        </w:tc>
        <w:tc>
          <w:tcPr>
            <w:tcW w:w="771" w:type="dxa"/>
            <w:vAlign w:val="center"/>
          </w:tcPr>
          <w:p w14:paraId="41B47107" w14:textId="77777777" w:rsidR="00777C4C" w:rsidRPr="00DE7B59" w:rsidRDefault="00777C4C" w:rsidP="00532E89">
            <w:pPr>
              <w:pStyle w:val="TAC"/>
              <w:rPr>
                <w:lang w:eastAsia="en-US"/>
              </w:rPr>
            </w:pPr>
            <w:r w:rsidRPr="00DE7B59">
              <w:rPr>
                <w:lang w:eastAsia="en-US"/>
              </w:rPr>
              <w:t>231</w:t>
            </w:r>
          </w:p>
        </w:tc>
        <w:tc>
          <w:tcPr>
            <w:tcW w:w="1507" w:type="dxa"/>
          </w:tcPr>
          <w:p w14:paraId="42610344" w14:textId="77777777" w:rsidR="00777C4C" w:rsidRPr="00DE7B59" w:rsidRDefault="00777C4C" w:rsidP="00532E89">
            <w:pPr>
              <w:pStyle w:val="TAC"/>
              <w:rPr>
                <w:lang w:eastAsia="en-US"/>
              </w:rPr>
            </w:pPr>
            <w:r w:rsidRPr="00DE7B59">
              <w:rPr>
                <w:lang w:eastAsia="en-US"/>
              </w:rPr>
              <w:t>≤ 19146385</w:t>
            </w:r>
          </w:p>
        </w:tc>
      </w:tr>
      <w:tr w:rsidR="00777C4C" w:rsidRPr="00DE7B59" w14:paraId="2422D956" w14:textId="77777777" w:rsidTr="00777C4C">
        <w:trPr>
          <w:trHeight w:val="170"/>
          <w:jc w:val="center"/>
        </w:trPr>
        <w:tc>
          <w:tcPr>
            <w:tcW w:w="770" w:type="dxa"/>
            <w:shd w:val="clear" w:color="auto" w:fill="auto"/>
            <w:vAlign w:val="center"/>
          </w:tcPr>
          <w:p w14:paraId="5A10AFA3" w14:textId="77777777" w:rsidR="00777C4C" w:rsidRPr="00DE7B59" w:rsidRDefault="00777C4C" w:rsidP="00532E89">
            <w:pPr>
              <w:pStyle w:val="TAC"/>
              <w:rPr>
                <w:lang w:eastAsia="en-US"/>
              </w:rPr>
            </w:pPr>
            <w:r w:rsidRPr="00DE7B59">
              <w:rPr>
                <w:lang w:eastAsia="en-US"/>
              </w:rPr>
              <w:t>40</w:t>
            </w:r>
          </w:p>
        </w:tc>
        <w:tc>
          <w:tcPr>
            <w:tcW w:w="1016" w:type="dxa"/>
            <w:shd w:val="clear" w:color="auto" w:fill="auto"/>
          </w:tcPr>
          <w:p w14:paraId="4D2EF780" w14:textId="77777777" w:rsidR="00777C4C" w:rsidRPr="00DE7B59" w:rsidRDefault="00777C4C" w:rsidP="00532E89">
            <w:pPr>
              <w:pStyle w:val="TAC"/>
              <w:rPr>
                <w:lang w:eastAsia="en-US"/>
              </w:rPr>
            </w:pPr>
            <w:r w:rsidRPr="00DE7B59">
              <w:rPr>
                <w:lang w:eastAsia="en-US"/>
              </w:rPr>
              <w:t>≤ 117</w:t>
            </w:r>
          </w:p>
        </w:tc>
        <w:tc>
          <w:tcPr>
            <w:tcW w:w="771" w:type="dxa"/>
            <w:shd w:val="clear" w:color="auto" w:fill="auto"/>
            <w:vAlign w:val="center"/>
          </w:tcPr>
          <w:p w14:paraId="1DD9C9EF" w14:textId="77777777" w:rsidR="00777C4C" w:rsidRPr="00DE7B59" w:rsidRDefault="00777C4C" w:rsidP="00532E89">
            <w:pPr>
              <w:pStyle w:val="TAC"/>
              <w:rPr>
                <w:lang w:eastAsia="en-US"/>
              </w:rPr>
            </w:pPr>
            <w:r w:rsidRPr="00DE7B59">
              <w:rPr>
                <w:lang w:eastAsia="en-US"/>
              </w:rPr>
              <w:t>104</w:t>
            </w:r>
          </w:p>
        </w:tc>
        <w:tc>
          <w:tcPr>
            <w:tcW w:w="1016" w:type="dxa"/>
            <w:shd w:val="clear" w:color="auto" w:fill="auto"/>
          </w:tcPr>
          <w:p w14:paraId="4724A6E6" w14:textId="77777777" w:rsidR="00777C4C" w:rsidRPr="00DE7B59" w:rsidRDefault="00777C4C" w:rsidP="00532E89">
            <w:pPr>
              <w:pStyle w:val="TAC"/>
              <w:rPr>
                <w:lang w:eastAsia="en-US"/>
              </w:rPr>
            </w:pPr>
            <w:r w:rsidRPr="00DE7B59">
              <w:rPr>
                <w:lang w:eastAsia="en-US"/>
              </w:rPr>
              <w:t>≤ 6506</w:t>
            </w:r>
          </w:p>
        </w:tc>
        <w:tc>
          <w:tcPr>
            <w:tcW w:w="771" w:type="dxa"/>
            <w:vAlign w:val="center"/>
          </w:tcPr>
          <w:p w14:paraId="64238D8F" w14:textId="77777777" w:rsidR="00777C4C" w:rsidRPr="00DE7B59" w:rsidRDefault="00777C4C" w:rsidP="00532E89">
            <w:pPr>
              <w:pStyle w:val="TAC"/>
              <w:rPr>
                <w:lang w:eastAsia="en-US"/>
              </w:rPr>
            </w:pPr>
            <w:r w:rsidRPr="00DE7B59">
              <w:rPr>
                <w:lang w:eastAsia="en-US"/>
              </w:rPr>
              <w:t>168</w:t>
            </w:r>
          </w:p>
        </w:tc>
        <w:tc>
          <w:tcPr>
            <w:tcW w:w="1261" w:type="dxa"/>
            <w:vAlign w:val="bottom"/>
          </w:tcPr>
          <w:p w14:paraId="42FA9625" w14:textId="77777777" w:rsidR="00777C4C" w:rsidRPr="00DE7B59" w:rsidRDefault="00777C4C" w:rsidP="00532E89">
            <w:pPr>
              <w:pStyle w:val="TAC"/>
              <w:rPr>
                <w:lang w:eastAsia="en-US"/>
              </w:rPr>
            </w:pPr>
            <w:r w:rsidRPr="00DE7B59">
              <w:rPr>
                <w:lang w:eastAsia="en-US"/>
              </w:rPr>
              <w:t>≤ 364202</w:t>
            </w:r>
          </w:p>
        </w:tc>
        <w:tc>
          <w:tcPr>
            <w:tcW w:w="771" w:type="dxa"/>
            <w:vAlign w:val="center"/>
          </w:tcPr>
          <w:p w14:paraId="225ED233" w14:textId="77777777" w:rsidR="00777C4C" w:rsidRPr="00DE7B59" w:rsidRDefault="00777C4C" w:rsidP="00532E89">
            <w:pPr>
              <w:pStyle w:val="TAC"/>
              <w:rPr>
                <w:lang w:eastAsia="en-US"/>
              </w:rPr>
            </w:pPr>
            <w:r w:rsidRPr="00DE7B59">
              <w:rPr>
                <w:lang w:eastAsia="en-US"/>
              </w:rPr>
              <w:t>232</w:t>
            </w:r>
          </w:p>
        </w:tc>
        <w:tc>
          <w:tcPr>
            <w:tcW w:w="1507" w:type="dxa"/>
          </w:tcPr>
          <w:p w14:paraId="2AB2B051" w14:textId="77777777" w:rsidR="00777C4C" w:rsidRPr="00DE7B59" w:rsidRDefault="00777C4C" w:rsidP="00532E89">
            <w:pPr>
              <w:pStyle w:val="TAC"/>
              <w:rPr>
                <w:lang w:eastAsia="en-US"/>
              </w:rPr>
            </w:pPr>
            <w:r w:rsidRPr="00DE7B59">
              <w:rPr>
                <w:lang w:eastAsia="en-US"/>
              </w:rPr>
              <w:t>≤ 20389201</w:t>
            </w:r>
          </w:p>
        </w:tc>
      </w:tr>
      <w:tr w:rsidR="00777C4C" w:rsidRPr="00DE7B59" w14:paraId="1696186C" w14:textId="77777777" w:rsidTr="00777C4C">
        <w:trPr>
          <w:trHeight w:val="170"/>
          <w:jc w:val="center"/>
        </w:trPr>
        <w:tc>
          <w:tcPr>
            <w:tcW w:w="770" w:type="dxa"/>
            <w:shd w:val="clear" w:color="auto" w:fill="auto"/>
            <w:vAlign w:val="center"/>
          </w:tcPr>
          <w:p w14:paraId="67F87DC6" w14:textId="77777777" w:rsidR="00777C4C" w:rsidRPr="00DE7B59" w:rsidRDefault="00777C4C" w:rsidP="00532E89">
            <w:pPr>
              <w:pStyle w:val="TAC"/>
              <w:rPr>
                <w:lang w:eastAsia="en-US"/>
              </w:rPr>
            </w:pPr>
            <w:r w:rsidRPr="00DE7B59">
              <w:rPr>
                <w:lang w:eastAsia="en-US"/>
              </w:rPr>
              <w:t>41</w:t>
            </w:r>
          </w:p>
        </w:tc>
        <w:tc>
          <w:tcPr>
            <w:tcW w:w="1016" w:type="dxa"/>
            <w:shd w:val="clear" w:color="auto" w:fill="auto"/>
          </w:tcPr>
          <w:p w14:paraId="42FE0459" w14:textId="77777777" w:rsidR="00777C4C" w:rsidRPr="00DE7B59" w:rsidRDefault="00777C4C" w:rsidP="00532E89">
            <w:pPr>
              <w:pStyle w:val="TAC"/>
              <w:rPr>
                <w:lang w:eastAsia="en-US"/>
              </w:rPr>
            </w:pPr>
            <w:r w:rsidRPr="00DE7B59">
              <w:rPr>
                <w:lang w:eastAsia="en-US"/>
              </w:rPr>
              <w:t>≤ 124</w:t>
            </w:r>
          </w:p>
        </w:tc>
        <w:tc>
          <w:tcPr>
            <w:tcW w:w="771" w:type="dxa"/>
            <w:shd w:val="clear" w:color="auto" w:fill="auto"/>
            <w:vAlign w:val="center"/>
          </w:tcPr>
          <w:p w14:paraId="25F9A7FF" w14:textId="77777777" w:rsidR="00777C4C" w:rsidRPr="00DE7B59" w:rsidRDefault="00777C4C" w:rsidP="00532E89">
            <w:pPr>
              <w:pStyle w:val="TAC"/>
              <w:rPr>
                <w:lang w:eastAsia="en-US"/>
              </w:rPr>
            </w:pPr>
            <w:r w:rsidRPr="00DE7B59">
              <w:rPr>
                <w:lang w:eastAsia="en-US"/>
              </w:rPr>
              <w:t>105</w:t>
            </w:r>
          </w:p>
        </w:tc>
        <w:tc>
          <w:tcPr>
            <w:tcW w:w="1016" w:type="dxa"/>
            <w:shd w:val="clear" w:color="auto" w:fill="auto"/>
          </w:tcPr>
          <w:p w14:paraId="75AE970F" w14:textId="77777777" w:rsidR="00777C4C" w:rsidRPr="00DE7B59" w:rsidRDefault="00777C4C" w:rsidP="00532E89">
            <w:pPr>
              <w:pStyle w:val="TAC"/>
              <w:rPr>
                <w:lang w:eastAsia="en-US"/>
              </w:rPr>
            </w:pPr>
            <w:r w:rsidRPr="00DE7B59">
              <w:rPr>
                <w:lang w:eastAsia="en-US"/>
              </w:rPr>
              <w:t>≤ 6928</w:t>
            </w:r>
          </w:p>
        </w:tc>
        <w:tc>
          <w:tcPr>
            <w:tcW w:w="771" w:type="dxa"/>
            <w:vAlign w:val="center"/>
          </w:tcPr>
          <w:p w14:paraId="45E607D8" w14:textId="77777777" w:rsidR="00777C4C" w:rsidRPr="00DE7B59" w:rsidRDefault="00777C4C" w:rsidP="00532E89">
            <w:pPr>
              <w:pStyle w:val="TAC"/>
              <w:rPr>
                <w:lang w:eastAsia="en-US"/>
              </w:rPr>
            </w:pPr>
            <w:r w:rsidRPr="00DE7B59">
              <w:rPr>
                <w:lang w:eastAsia="en-US"/>
              </w:rPr>
              <w:t>169</w:t>
            </w:r>
          </w:p>
        </w:tc>
        <w:tc>
          <w:tcPr>
            <w:tcW w:w="1261" w:type="dxa"/>
            <w:vAlign w:val="bottom"/>
          </w:tcPr>
          <w:p w14:paraId="24C7CACD" w14:textId="77777777" w:rsidR="00777C4C" w:rsidRPr="00DE7B59" w:rsidRDefault="00777C4C" w:rsidP="00532E89">
            <w:pPr>
              <w:pStyle w:val="TAC"/>
              <w:rPr>
                <w:lang w:eastAsia="en-US"/>
              </w:rPr>
            </w:pPr>
            <w:r w:rsidRPr="00DE7B59">
              <w:rPr>
                <w:lang w:eastAsia="en-US"/>
              </w:rPr>
              <w:t>≤ 387842</w:t>
            </w:r>
          </w:p>
        </w:tc>
        <w:tc>
          <w:tcPr>
            <w:tcW w:w="771" w:type="dxa"/>
            <w:vAlign w:val="center"/>
          </w:tcPr>
          <w:p w14:paraId="1FBBF271" w14:textId="77777777" w:rsidR="00777C4C" w:rsidRPr="00DE7B59" w:rsidRDefault="00777C4C" w:rsidP="00532E89">
            <w:pPr>
              <w:pStyle w:val="TAC"/>
              <w:rPr>
                <w:lang w:eastAsia="en-US"/>
              </w:rPr>
            </w:pPr>
            <w:r w:rsidRPr="00DE7B59">
              <w:rPr>
                <w:lang w:eastAsia="en-US"/>
              </w:rPr>
              <w:t>233</w:t>
            </w:r>
          </w:p>
        </w:tc>
        <w:tc>
          <w:tcPr>
            <w:tcW w:w="1507" w:type="dxa"/>
          </w:tcPr>
          <w:p w14:paraId="085095F9" w14:textId="77777777" w:rsidR="00777C4C" w:rsidRPr="00DE7B59" w:rsidRDefault="00777C4C" w:rsidP="00532E89">
            <w:pPr>
              <w:pStyle w:val="TAC"/>
              <w:rPr>
                <w:lang w:eastAsia="en-US"/>
              </w:rPr>
            </w:pPr>
            <w:r w:rsidRPr="00DE7B59">
              <w:rPr>
                <w:lang w:eastAsia="en-US"/>
              </w:rPr>
              <w:t>≤ 21712690</w:t>
            </w:r>
          </w:p>
        </w:tc>
      </w:tr>
      <w:tr w:rsidR="00777C4C" w:rsidRPr="00DE7B59" w14:paraId="777EE1FA" w14:textId="77777777" w:rsidTr="00777C4C">
        <w:trPr>
          <w:trHeight w:val="170"/>
          <w:jc w:val="center"/>
        </w:trPr>
        <w:tc>
          <w:tcPr>
            <w:tcW w:w="770" w:type="dxa"/>
            <w:shd w:val="clear" w:color="auto" w:fill="auto"/>
            <w:vAlign w:val="center"/>
          </w:tcPr>
          <w:p w14:paraId="1733AC19" w14:textId="77777777" w:rsidR="00777C4C" w:rsidRPr="00DE7B59" w:rsidRDefault="00777C4C" w:rsidP="00532E89">
            <w:pPr>
              <w:pStyle w:val="TAC"/>
              <w:rPr>
                <w:lang w:eastAsia="en-US"/>
              </w:rPr>
            </w:pPr>
            <w:r w:rsidRPr="00DE7B59">
              <w:rPr>
                <w:lang w:eastAsia="en-US"/>
              </w:rPr>
              <w:t>42</w:t>
            </w:r>
          </w:p>
        </w:tc>
        <w:tc>
          <w:tcPr>
            <w:tcW w:w="1016" w:type="dxa"/>
            <w:shd w:val="clear" w:color="auto" w:fill="auto"/>
          </w:tcPr>
          <w:p w14:paraId="345DEBC9" w14:textId="77777777" w:rsidR="00777C4C" w:rsidRPr="00DE7B59" w:rsidRDefault="00777C4C" w:rsidP="00532E89">
            <w:pPr>
              <w:pStyle w:val="TAC"/>
              <w:rPr>
                <w:lang w:eastAsia="en-US"/>
              </w:rPr>
            </w:pPr>
            <w:r w:rsidRPr="00DE7B59">
              <w:rPr>
                <w:lang w:eastAsia="en-US"/>
              </w:rPr>
              <w:t>≤ 132</w:t>
            </w:r>
          </w:p>
        </w:tc>
        <w:tc>
          <w:tcPr>
            <w:tcW w:w="771" w:type="dxa"/>
            <w:shd w:val="clear" w:color="auto" w:fill="auto"/>
            <w:vAlign w:val="center"/>
          </w:tcPr>
          <w:p w14:paraId="122B5A69" w14:textId="77777777" w:rsidR="00777C4C" w:rsidRPr="00DE7B59" w:rsidRDefault="00777C4C" w:rsidP="00532E89">
            <w:pPr>
              <w:pStyle w:val="TAC"/>
              <w:rPr>
                <w:lang w:eastAsia="en-US"/>
              </w:rPr>
            </w:pPr>
            <w:r w:rsidRPr="00DE7B59">
              <w:rPr>
                <w:lang w:eastAsia="en-US"/>
              </w:rPr>
              <w:t>106</w:t>
            </w:r>
          </w:p>
        </w:tc>
        <w:tc>
          <w:tcPr>
            <w:tcW w:w="1016" w:type="dxa"/>
            <w:shd w:val="clear" w:color="auto" w:fill="auto"/>
          </w:tcPr>
          <w:p w14:paraId="24382033" w14:textId="77777777" w:rsidR="00777C4C" w:rsidRPr="00DE7B59" w:rsidRDefault="00777C4C" w:rsidP="00532E89">
            <w:pPr>
              <w:pStyle w:val="TAC"/>
              <w:rPr>
                <w:lang w:eastAsia="en-US"/>
              </w:rPr>
            </w:pPr>
            <w:r w:rsidRPr="00DE7B59">
              <w:rPr>
                <w:lang w:eastAsia="en-US"/>
              </w:rPr>
              <w:t>≤ 7378</w:t>
            </w:r>
          </w:p>
        </w:tc>
        <w:tc>
          <w:tcPr>
            <w:tcW w:w="771" w:type="dxa"/>
            <w:vAlign w:val="center"/>
          </w:tcPr>
          <w:p w14:paraId="183804E5" w14:textId="77777777" w:rsidR="00777C4C" w:rsidRPr="00DE7B59" w:rsidRDefault="00777C4C" w:rsidP="00532E89">
            <w:pPr>
              <w:pStyle w:val="TAC"/>
              <w:rPr>
                <w:lang w:eastAsia="en-US"/>
              </w:rPr>
            </w:pPr>
            <w:r w:rsidRPr="00DE7B59">
              <w:rPr>
                <w:lang w:eastAsia="en-US"/>
              </w:rPr>
              <w:t>170</w:t>
            </w:r>
          </w:p>
        </w:tc>
        <w:tc>
          <w:tcPr>
            <w:tcW w:w="1261" w:type="dxa"/>
            <w:vAlign w:val="bottom"/>
          </w:tcPr>
          <w:p w14:paraId="382079CB" w14:textId="77777777" w:rsidR="00777C4C" w:rsidRPr="00DE7B59" w:rsidRDefault="00777C4C" w:rsidP="00532E89">
            <w:pPr>
              <w:pStyle w:val="TAC"/>
              <w:rPr>
                <w:lang w:eastAsia="en-US"/>
              </w:rPr>
            </w:pPr>
            <w:r w:rsidRPr="00DE7B59">
              <w:rPr>
                <w:lang w:eastAsia="en-US"/>
              </w:rPr>
              <w:t>≤ 413018</w:t>
            </w:r>
          </w:p>
        </w:tc>
        <w:tc>
          <w:tcPr>
            <w:tcW w:w="771" w:type="dxa"/>
            <w:vAlign w:val="center"/>
          </w:tcPr>
          <w:p w14:paraId="50ED27DA" w14:textId="77777777" w:rsidR="00777C4C" w:rsidRPr="00DE7B59" w:rsidRDefault="00777C4C" w:rsidP="00532E89">
            <w:pPr>
              <w:pStyle w:val="TAC"/>
              <w:rPr>
                <w:lang w:eastAsia="en-US"/>
              </w:rPr>
            </w:pPr>
            <w:r w:rsidRPr="00DE7B59">
              <w:rPr>
                <w:lang w:eastAsia="en-US"/>
              </w:rPr>
              <w:t>234</w:t>
            </w:r>
          </w:p>
        </w:tc>
        <w:tc>
          <w:tcPr>
            <w:tcW w:w="1507" w:type="dxa"/>
          </w:tcPr>
          <w:p w14:paraId="351EBE7F" w14:textId="77777777" w:rsidR="00777C4C" w:rsidRPr="00DE7B59" w:rsidRDefault="00777C4C" w:rsidP="00532E89">
            <w:pPr>
              <w:pStyle w:val="TAC"/>
              <w:rPr>
                <w:lang w:eastAsia="en-US"/>
              </w:rPr>
            </w:pPr>
            <w:r w:rsidRPr="00DE7B59">
              <w:rPr>
                <w:lang w:eastAsia="en-US"/>
              </w:rPr>
              <w:t>≤ 23122088</w:t>
            </w:r>
          </w:p>
        </w:tc>
      </w:tr>
      <w:tr w:rsidR="00777C4C" w:rsidRPr="00DE7B59" w14:paraId="5F7F7DA2" w14:textId="77777777" w:rsidTr="00777C4C">
        <w:trPr>
          <w:trHeight w:val="170"/>
          <w:jc w:val="center"/>
        </w:trPr>
        <w:tc>
          <w:tcPr>
            <w:tcW w:w="770" w:type="dxa"/>
            <w:shd w:val="clear" w:color="auto" w:fill="auto"/>
            <w:vAlign w:val="center"/>
          </w:tcPr>
          <w:p w14:paraId="59B03DD6" w14:textId="77777777" w:rsidR="00777C4C" w:rsidRPr="00DE7B59" w:rsidRDefault="00777C4C" w:rsidP="00532E89">
            <w:pPr>
              <w:pStyle w:val="TAC"/>
              <w:rPr>
                <w:lang w:eastAsia="en-US"/>
              </w:rPr>
            </w:pPr>
            <w:r w:rsidRPr="00DE7B59">
              <w:rPr>
                <w:lang w:eastAsia="en-US"/>
              </w:rPr>
              <w:t>43</w:t>
            </w:r>
          </w:p>
        </w:tc>
        <w:tc>
          <w:tcPr>
            <w:tcW w:w="1016" w:type="dxa"/>
            <w:shd w:val="clear" w:color="auto" w:fill="auto"/>
          </w:tcPr>
          <w:p w14:paraId="59412B0F" w14:textId="77777777" w:rsidR="00777C4C" w:rsidRPr="00DE7B59" w:rsidRDefault="00777C4C" w:rsidP="00532E89">
            <w:pPr>
              <w:pStyle w:val="TAC"/>
              <w:rPr>
                <w:lang w:eastAsia="en-US"/>
              </w:rPr>
            </w:pPr>
            <w:r w:rsidRPr="00DE7B59">
              <w:rPr>
                <w:lang w:eastAsia="en-US"/>
              </w:rPr>
              <w:t>≤ 141</w:t>
            </w:r>
          </w:p>
        </w:tc>
        <w:tc>
          <w:tcPr>
            <w:tcW w:w="771" w:type="dxa"/>
            <w:shd w:val="clear" w:color="auto" w:fill="auto"/>
            <w:vAlign w:val="center"/>
          </w:tcPr>
          <w:p w14:paraId="341DC301" w14:textId="77777777" w:rsidR="00777C4C" w:rsidRPr="00DE7B59" w:rsidRDefault="00777C4C" w:rsidP="00532E89">
            <w:pPr>
              <w:pStyle w:val="TAC"/>
              <w:rPr>
                <w:lang w:eastAsia="en-US"/>
              </w:rPr>
            </w:pPr>
            <w:r w:rsidRPr="00DE7B59">
              <w:rPr>
                <w:lang w:eastAsia="en-US"/>
              </w:rPr>
              <w:t>107</w:t>
            </w:r>
          </w:p>
        </w:tc>
        <w:tc>
          <w:tcPr>
            <w:tcW w:w="1016" w:type="dxa"/>
            <w:shd w:val="clear" w:color="auto" w:fill="auto"/>
          </w:tcPr>
          <w:p w14:paraId="74CECE0F" w14:textId="77777777" w:rsidR="00777C4C" w:rsidRPr="00DE7B59" w:rsidRDefault="00777C4C" w:rsidP="00532E89">
            <w:pPr>
              <w:pStyle w:val="TAC"/>
              <w:rPr>
                <w:lang w:eastAsia="en-US"/>
              </w:rPr>
            </w:pPr>
            <w:r w:rsidRPr="00DE7B59">
              <w:rPr>
                <w:lang w:eastAsia="en-US"/>
              </w:rPr>
              <w:t>≤ 7857</w:t>
            </w:r>
          </w:p>
        </w:tc>
        <w:tc>
          <w:tcPr>
            <w:tcW w:w="771" w:type="dxa"/>
            <w:vAlign w:val="center"/>
          </w:tcPr>
          <w:p w14:paraId="3CC40757" w14:textId="77777777" w:rsidR="00777C4C" w:rsidRPr="00DE7B59" w:rsidRDefault="00777C4C" w:rsidP="00532E89">
            <w:pPr>
              <w:pStyle w:val="TAC"/>
              <w:rPr>
                <w:lang w:eastAsia="en-US"/>
              </w:rPr>
            </w:pPr>
            <w:r w:rsidRPr="00DE7B59">
              <w:rPr>
                <w:lang w:eastAsia="en-US"/>
              </w:rPr>
              <w:t>171</w:t>
            </w:r>
          </w:p>
        </w:tc>
        <w:tc>
          <w:tcPr>
            <w:tcW w:w="1261" w:type="dxa"/>
            <w:vAlign w:val="bottom"/>
          </w:tcPr>
          <w:p w14:paraId="475A720A" w14:textId="77777777" w:rsidR="00777C4C" w:rsidRPr="00DE7B59" w:rsidRDefault="00777C4C" w:rsidP="00532E89">
            <w:pPr>
              <w:pStyle w:val="TAC"/>
              <w:rPr>
                <w:lang w:eastAsia="en-US"/>
              </w:rPr>
            </w:pPr>
            <w:r w:rsidRPr="00DE7B59">
              <w:rPr>
                <w:lang w:eastAsia="en-US"/>
              </w:rPr>
              <w:t>≤ 439827</w:t>
            </w:r>
          </w:p>
        </w:tc>
        <w:tc>
          <w:tcPr>
            <w:tcW w:w="771" w:type="dxa"/>
            <w:vAlign w:val="center"/>
          </w:tcPr>
          <w:p w14:paraId="73D5D6E0" w14:textId="77777777" w:rsidR="00777C4C" w:rsidRPr="00DE7B59" w:rsidRDefault="00777C4C" w:rsidP="00532E89">
            <w:pPr>
              <w:pStyle w:val="TAC"/>
              <w:rPr>
                <w:lang w:eastAsia="en-US"/>
              </w:rPr>
            </w:pPr>
            <w:r w:rsidRPr="00DE7B59">
              <w:rPr>
                <w:lang w:eastAsia="en-US"/>
              </w:rPr>
              <w:t>235</w:t>
            </w:r>
          </w:p>
        </w:tc>
        <w:tc>
          <w:tcPr>
            <w:tcW w:w="1507" w:type="dxa"/>
          </w:tcPr>
          <w:p w14:paraId="6DA14922" w14:textId="77777777" w:rsidR="00777C4C" w:rsidRPr="00DE7B59" w:rsidRDefault="00777C4C" w:rsidP="00532E89">
            <w:pPr>
              <w:pStyle w:val="TAC"/>
              <w:rPr>
                <w:lang w:eastAsia="en-US"/>
              </w:rPr>
            </w:pPr>
            <w:r w:rsidRPr="00DE7B59">
              <w:rPr>
                <w:lang w:eastAsia="en-US"/>
              </w:rPr>
              <w:t>≤ 24622972</w:t>
            </w:r>
          </w:p>
        </w:tc>
      </w:tr>
      <w:tr w:rsidR="00777C4C" w:rsidRPr="00DE7B59" w14:paraId="0F2F364A" w14:textId="77777777" w:rsidTr="00777C4C">
        <w:trPr>
          <w:trHeight w:val="170"/>
          <w:jc w:val="center"/>
        </w:trPr>
        <w:tc>
          <w:tcPr>
            <w:tcW w:w="770" w:type="dxa"/>
            <w:shd w:val="clear" w:color="auto" w:fill="auto"/>
            <w:vAlign w:val="center"/>
          </w:tcPr>
          <w:p w14:paraId="3903996D" w14:textId="77777777" w:rsidR="00777C4C" w:rsidRPr="00DE7B59" w:rsidRDefault="00777C4C" w:rsidP="00532E89">
            <w:pPr>
              <w:pStyle w:val="TAC"/>
              <w:rPr>
                <w:lang w:eastAsia="en-US"/>
              </w:rPr>
            </w:pPr>
            <w:r w:rsidRPr="00DE7B59">
              <w:rPr>
                <w:lang w:eastAsia="en-US"/>
              </w:rPr>
              <w:t>44</w:t>
            </w:r>
          </w:p>
        </w:tc>
        <w:tc>
          <w:tcPr>
            <w:tcW w:w="1016" w:type="dxa"/>
            <w:shd w:val="clear" w:color="auto" w:fill="auto"/>
          </w:tcPr>
          <w:p w14:paraId="5A21C1D0" w14:textId="77777777" w:rsidR="00777C4C" w:rsidRPr="00DE7B59" w:rsidRDefault="00777C4C" w:rsidP="00532E89">
            <w:pPr>
              <w:pStyle w:val="TAC"/>
              <w:rPr>
                <w:lang w:eastAsia="en-US"/>
              </w:rPr>
            </w:pPr>
            <w:r w:rsidRPr="00DE7B59">
              <w:rPr>
                <w:lang w:eastAsia="en-US"/>
              </w:rPr>
              <w:t>≤ 150</w:t>
            </w:r>
          </w:p>
        </w:tc>
        <w:tc>
          <w:tcPr>
            <w:tcW w:w="771" w:type="dxa"/>
            <w:shd w:val="clear" w:color="auto" w:fill="auto"/>
            <w:vAlign w:val="center"/>
          </w:tcPr>
          <w:p w14:paraId="5C1532E2" w14:textId="77777777" w:rsidR="00777C4C" w:rsidRPr="00DE7B59" w:rsidRDefault="00777C4C" w:rsidP="00532E89">
            <w:pPr>
              <w:pStyle w:val="TAC"/>
              <w:rPr>
                <w:lang w:eastAsia="en-US"/>
              </w:rPr>
            </w:pPr>
            <w:r w:rsidRPr="00DE7B59">
              <w:rPr>
                <w:lang w:eastAsia="en-US"/>
              </w:rPr>
              <w:t>108</w:t>
            </w:r>
          </w:p>
        </w:tc>
        <w:tc>
          <w:tcPr>
            <w:tcW w:w="1016" w:type="dxa"/>
            <w:shd w:val="clear" w:color="auto" w:fill="auto"/>
          </w:tcPr>
          <w:p w14:paraId="344DFEA4" w14:textId="77777777" w:rsidR="00777C4C" w:rsidRPr="00DE7B59" w:rsidRDefault="00777C4C" w:rsidP="00532E89">
            <w:pPr>
              <w:pStyle w:val="TAC"/>
              <w:rPr>
                <w:lang w:eastAsia="en-US"/>
              </w:rPr>
            </w:pPr>
            <w:r w:rsidRPr="00DE7B59">
              <w:rPr>
                <w:lang w:eastAsia="en-US"/>
              </w:rPr>
              <w:t>≤ 8367</w:t>
            </w:r>
          </w:p>
        </w:tc>
        <w:tc>
          <w:tcPr>
            <w:tcW w:w="771" w:type="dxa"/>
            <w:vAlign w:val="center"/>
          </w:tcPr>
          <w:p w14:paraId="2F2E9AB1" w14:textId="77777777" w:rsidR="00777C4C" w:rsidRPr="00DE7B59" w:rsidRDefault="00777C4C" w:rsidP="00532E89">
            <w:pPr>
              <w:pStyle w:val="TAC"/>
              <w:rPr>
                <w:lang w:eastAsia="en-US"/>
              </w:rPr>
            </w:pPr>
            <w:r w:rsidRPr="00DE7B59">
              <w:rPr>
                <w:lang w:eastAsia="en-US"/>
              </w:rPr>
              <w:t>172</w:t>
            </w:r>
          </w:p>
        </w:tc>
        <w:tc>
          <w:tcPr>
            <w:tcW w:w="1261" w:type="dxa"/>
            <w:vAlign w:val="bottom"/>
          </w:tcPr>
          <w:p w14:paraId="29F14C39" w14:textId="77777777" w:rsidR="00777C4C" w:rsidRPr="00DE7B59" w:rsidRDefault="00777C4C" w:rsidP="00532E89">
            <w:pPr>
              <w:pStyle w:val="TAC"/>
              <w:rPr>
                <w:lang w:eastAsia="en-US"/>
              </w:rPr>
            </w:pPr>
            <w:r w:rsidRPr="00DE7B59">
              <w:rPr>
                <w:lang w:eastAsia="en-US"/>
              </w:rPr>
              <w:t>≤ 468377</w:t>
            </w:r>
          </w:p>
        </w:tc>
        <w:tc>
          <w:tcPr>
            <w:tcW w:w="771" w:type="dxa"/>
            <w:vAlign w:val="center"/>
          </w:tcPr>
          <w:p w14:paraId="2905EAF8" w14:textId="77777777" w:rsidR="00777C4C" w:rsidRPr="00DE7B59" w:rsidRDefault="00777C4C" w:rsidP="00532E89">
            <w:pPr>
              <w:pStyle w:val="TAC"/>
              <w:rPr>
                <w:lang w:eastAsia="en-US"/>
              </w:rPr>
            </w:pPr>
            <w:r w:rsidRPr="00DE7B59">
              <w:rPr>
                <w:lang w:eastAsia="en-US"/>
              </w:rPr>
              <w:t>236</w:t>
            </w:r>
          </w:p>
        </w:tc>
        <w:tc>
          <w:tcPr>
            <w:tcW w:w="1507" w:type="dxa"/>
          </w:tcPr>
          <w:p w14:paraId="6313F1C6" w14:textId="77777777" w:rsidR="00777C4C" w:rsidRPr="00DE7B59" w:rsidRDefault="00777C4C" w:rsidP="00532E89">
            <w:pPr>
              <w:pStyle w:val="TAC"/>
              <w:rPr>
                <w:lang w:eastAsia="en-US"/>
              </w:rPr>
            </w:pPr>
            <w:r w:rsidRPr="00DE7B59">
              <w:rPr>
                <w:lang w:eastAsia="en-US"/>
              </w:rPr>
              <w:t>≤ 26221280</w:t>
            </w:r>
          </w:p>
        </w:tc>
      </w:tr>
      <w:tr w:rsidR="00777C4C" w:rsidRPr="00DE7B59" w14:paraId="2F6F1037" w14:textId="77777777" w:rsidTr="00777C4C">
        <w:trPr>
          <w:trHeight w:val="170"/>
          <w:jc w:val="center"/>
        </w:trPr>
        <w:tc>
          <w:tcPr>
            <w:tcW w:w="770" w:type="dxa"/>
            <w:shd w:val="clear" w:color="auto" w:fill="auto"/>
            <w:vAlign w:val="center"/>
          </w:tcPr>
          <w:p w14:paraId="214263F1" w14:textId="77777777" w:rsidR="00777C4C" w:rsidRPr="00DE7B59" w:rsidRDefault="00777C4C" w:rsidP="00532E89">
            <w:pPr>
              <w:pStyle w:val="TAC"/>
              <w:rPr>
                <w:lang w:eastAsia="en-US"/>
              </w:rPr>
            </w:pPr>
            <w:r w:rsidRPr="00DE7B59">
              <w:rPr>
                <w:lang w:eastAsia="en-US"/>
              </w:rPr>
              <w:t>45</w:t>
            </w:r>
          </w:p>
        </w:tc>
        <w:tc>
          <w:tcPr>
            <w:tcW w:w="1016" w:type="dxa"/>
            <w:shd w:val="clear" w:color="auto" w:fill="auto"/>
          </w:tcPr>
          <w:p w14:paraId="0B00CABA" w14:textId="77777777" w:rsidR="00777C4C" w:rsidRPr="00DE7B59" w:rsidRDefault="00777C4C" w:rsidP="00532E89">
            <w:pPr>
              <w:pStyle w:val="TAC"/>
              <w:rPr>
                <w:lang w:eastAsia="en-US"/>
              </w:rPr>
            </w:pPr>
            <w:r w:rsidRPr="00DE7B59">
              <w:rPr>
                <w:lang w:eastAsia="en-US"/>
              </w:rPr>
              <w:t>≤ 160</w:t>
            </w:r>
          </w:p>
        </w:tc>
        <w:tc>
          <w:tcPr>
            <w:tcW w:w="771" w:type="dxa"/>
            <w:shd w:val="clear" w:color="auto" w:fill="auto"/>
            <w:vAlign w:val="center"/>
          </w:tcPr>
          <w:p w14:paraId="386E018F" w14:textId="77777777" w:rsidR="00777C4C" w:rsidRPr="00DE7B59" w:rsidRDefault="00777C4C" w:rsidP="00532E89">
            <w:pPr>
              <w:pStyle w:val="TAC"/>
              <w:rPr>
                <w:lang w:eastAsia="en-US"/>
              </w:rPr>
            </w:pPr>
            <w:r w:rsidRPr="00DE7B59">
              <w:rPr>
                <w:lang w:eastAsia="en-US"/>
              </w:rPr>
              <w:t>109</w:t>
            </w:r>
          </w:p>
        </w:tc>
        <w:tc>
          <w:tcPr>
            <w:tcW w:w="1016" w:type="dxa"/>
            <w:shd w:val="clear" w:color="auto" w:fill="auto"/>
          </w:tcPr>
          <w:p w14:paraId="6F3EA96E" w14:textId="77777777" w:rsidR="00777C4C" w:rsidRPr="00DE7B59" w:rsidRDefault="00777C4C" w:rsidP="00532E89">
            <w:pPr>
              <w:pStyle w:val="TAC"/>
              <w:rPr>
                <w:lang w:eastAsia="en-US"/>
              </w:rPr>
            </w:pPr>
            <w:r w:rsidRPr="00DE7B59">
              <w:rPr>
                <w:lang w:eastAsia="en-US"/>
              </w:rPr>
              <w:t>≤ 8910</w:t>
            </w:r>
          </w:p>
        </w:tc>
        <w:tc>
          <w:tcPr>
            <w:tcW w:w="771" w:type="dxa"/>
            <w:vAlign w:val="center"/>
          </w:tcPr>
          <w:p w14:paraId="51F6E309" w14:textId="77777777" w:rsidR="00777C4C" w:rsidRPr="00DE7B59" w:rsidRDefault="00777C4C" w:rsidP="00532E89">
            <w:pPr>
              <w:pStyle w:val="TAC"/>
              <w:rPr>
                <w:lang w:eastAsia="en-US"/>
              </w:rPr>
            </w:pPr>
            <w:r w:rsidRPr="00DE7B59">
              <w:rPr>
                <w:lang w:eastAsia="en-US"/>
              </w:rPr>
              <w:t>173</w:t>
            </w:r>
          </w:p>
        </w:tc>
        <w:tc>
          <w:tcPr>
            <w:tcW w:w="1261" w:type="dxa"/>
            <w:vAlign w:val="bottom"/>
          </w:tcPr>
          <w:p w14:paraId="0770B6B3" w14:textId="77777777" w:rsidR="00777C4C" w:rsidRPr="00DE7B59" w:rsidRDefault="00777C4C" w:rsidP="00532E89">
            <w:pPr>
              <w:pStyle w:val="TAC"/>
              <w:rPr>
                <w:lang w:eastAsia="en-US"/>
              </w:rPr>
            </w:pPr>
            <w:r w:rsidRPr="00DE7B59">
              <w:rPr>
                <w:lang w:eastAsia="en-US"/>
              </w:rPr>
              <w:t>≤ 498780</w:t>
            </w:r>
          </w:p>
        </w:tc>
        <w:tc>
          <w:tcPr>
            <w:tcW w:w="771" w:type="dxa"/>
            <w:vAlign w:val="center"/>
          </w:tcPr>
          <w:p w14:paraId="0A1DB01F" w14:textId="77777777" w:rsidR="00777C4C" w:rsidRPr="00DE7B59" w:rsidRDefault="00777C4C" w:rsidP="00532E89">
            <w:pPr>
              <w:pStyle w:val="TAC"/>
              <w:rPr>
                <w:lang w:eastAsia="en-US"/>
              </w:rPr>
            </w:pPr>
            <w:r w:rsidRPr="00DE7B59">
              <w:rPr>
                <w:lang w:eastAsia="en-US"/>
              </w:rPr>
              <w:t>237</w:t>
            </w:r>
          </w:p>
        </w:tc>
        <w:tc>
          <w:tcPr>
            <w:tcW w:w="1507" w:type="dxa"/>
          </w:tcPr>
          <w:p w14:paraId="2FFA467E" w14:textId="77777777" w:rsidR="00777C4C" w:rsidRPr="00DE7B59" w:rsidRDefault="00777C4C" w:rsidP="00532E89">
            <w:pPr>
              <w:pStyle w:val="TAC"/>
              <w:rPr>
                <w:lang w:eastAsia="en-US"/>
              </w:rPr>
            </w:pPr>
            <w:r w:rsidRPr="00DE7B59">
              <w:rPr>
                <w:lang w:eastAsia="en-US"/>
              </w:rPr>
              <w:t>≤ 27923336</w:t>
            </w:r>
          </w:p>
        </w:tc>
      </w:tr>
      <w:tr w:rsidR="00777C4C" w:rsidRPr="00DE7B59" w14:paraId="508A192C" w14:textId="77777777" w:rsidTr="00777C4C">
        <w:trPr>
          <w:trHeight w:val="170"/>
          <w:jc w:val="center"/>
        </w:trPr>
        <w:tc>
          <w:tcPr>
            <w:tcW w:w="770" w:type="dxa"/>
            <w:shd w:val="clear" w:color="auto" w:fill="auto"/>
            <w:vAlign w:val="center"/>
          </w:tcPr>
          <w:p w14:paraId="52CDC98C" w14:textId="77777777" w:rsidR="00777C4C" w:rsidRPr="00DE7B59" w:rsidRDefault="00777C4C" w:rsidP="00532E89">
            <w:pPr>
              <w:pStyle w:val="TAC"/>
              <w:rPr>
                <w:lang w:eastAsia="en-US"/>
              </w:rPr>
            </w:pPr>
            <w:r w:rsidRPr="00DE7B59">
              <w:rPr>
                <w:lang w:eastAsia="en-US"/>
              </w:rPr>
              <w:t>46</w:t>
            </w:r>
          </w:p>
        </w:tc>
        <w:tc>
          <w:tcPr>
            <w:tcW w:w="1016" w:type="dxa"/>
            <w:shd w:val="clear" w:color="auto" w:fill="auto"/>
          </w:tcPr>
          <w:p w14:paraId="3BB9E936" w14:textId="77777777" w:rsidR="00777C4C" w:rsidRPr="00DE7B59" w:rsidRDefault="00777C4C" w:rsidP="00532E89">
            <w:pPr>
              <w:pStyle w:val="TAC"/>
              <w:rPr>
                <w:lang w:eastAsia="en-US"/>
              </w:rPr>
            </w:pPr>
            <w:r w:rsidRPr="00DE7B59">
              <w:rPr>
                <w:lang w:eastAsia="en-US"/>
              </w:rPr>
              <w:t>≤ 170</w:t>
            </w:r>
          </w:p>
        </w:tc>
        <w:tc>
          <w:tcPr>
            <w:tcW w:w="771" w:type="dxa"/>
            <w:shd w:val="clear" w:color="auto" w:fill="auto"/>
            <w:vAlign w:val="center"/>
          </w:tcPr>
          <w:p w14:paraId="66347EED" w14:textId="77777777" w:rsidR="00777C4C" w:rsidRPr="00DE7B59" w:rsidRDefault="00777C4C" w:rsidP="00532E89">
            <w:pPr>
              <w:pStyle w:val="TAC"/>
              <w:rPr>
                <w:lang w:eastAsia="en-US"/>
              </w:rPr>
            </w:pPr>
            <w:r w:rsidRPr="00DE7B59">
              <w:rPr>
                <w:lang w:eastAsia="en-US"/>
              </w:rPr>
              <w:t>110</w:t>
            </w:r>
          </w:p>
        </w:tc>
        <w:tc>
          <w:tcPr>
            <w:tcW w:w="1016" w:type="dxa"/>
            <w:shd w:val="clear" w:color="auto" w:fill="auto"/>
          </w:tcPr>
          <w:p w14:paraId="06F640CA" w14:textId="77777777" w:rsidR="00777C4C" w:rsidRPr="00DE7B59" w:rsidRDefault="00777C4C" w:rsidP="00532E89">
            <w:pPr>
              <w:pStyle w:val="TAC"/>
              <w:rPr>
                <w:lang w:eastAsia="en-US"/>
              </w:rPr>
            </w:pPr>
            <w:r w:rsidRPr="00DE7B59">
              <w:rPr>
                <w:lang w:eastAsia="en-US"/>
              </w:rPr>
              <w:t>≤ 9488</w:t>
            </w:r>
          </w:p>
        </w:tc>
        <w:tc>
          <w:tcPr>
            <w:tcW w:w="771" w:type="dxa"/>
            <w:vAlign w:val="center"/>
          </w:tcPr>
          <w:p w14:paraId="30202E12" w14:textId="77777777" w:rsidR="00777C4C" w:rsidRPr="00DE7B59" w:rsidRDefault="00777C4C" w:rsidP="00532E89">
            <w:pPr>
              <w:pStyle w:val="TAC"/>
              <w:rPr>
                <w:lang w:eastAsia="en-US"/>
              </w:rPr>
            </w:pPr>
            <w:r w:rsidRPr="00DE7B59">
              <w:rPr>
                <w:lang w:eastAsia="en-US"/>
              </w:rPr>
              <w:t>174</w:t>
            </w:r>
          </w:p>
        </w:tc>
        <w:tc>
          <w:tcPr>
            <w:tcW w:w="1261" w:type="dxa"/>
            <w:vAlign w:val="bottom"/>
          </w:tcPr>
          <w:p w14:paraId="5D943437" w14:textId="77777777" w:rsidR="00777C4C" w:rsidRPr="00DE7B59" w:rsidRDefault="00777C4C" w:rsidP="00532E89">
            <w:pPr>
              <w:pStyle w:val="TAC"/>
              <w:rPr>
                <w:lang w:eastAsia="en-US"/>
              </w:rPr>
            </w:pPr>
            <w:r w:rsidRPr="00DE7B59">
              <w:rPr>
                <w:lang w:eastAsia="en-US"/>
              </w:rPr>
              <w:t>≤ 531156</w:t>
            </w:r>
          </w:p>
        </w:tc>
        <w:tc>
          <w:tcPr>
            <w:tcW w:w="771" w:type="dxa"/>
            <w:vAlign w:val="center"/>
          </w:tcPr>
          <w:p w14:paraId="19A40D5B" w14:textId="77777777" w:rsidR="00777C4C" w:rsidRPr="00DE7B59" w:rsidRDefault="00777C4C" w:rsidP="00532E89">
            <w:pPr>
              <w:pStyle w:val="TAC"/>
              <w:rPr>
                <w:lang w:eastAsia="en-US"/>
              </w:rPr>
            </w:pPr>
            <w:r w:rsidRPr="00DE7B59">
              <w:rPr>
                <w:lang w:eastAsia="en-US"/>
              </w:rPr>
              <w:t>238</w:t>
            </w:r>
          </w:p>
        </w:tc>
        <w:tc>
          <w:tcPr>
            <w:tcW w:w="1507" w:type="dxa"/>
          </w:tcPr>
          <w:p w14:paraId="45A11AB3" w14:textId="77777777" w:rsidR="00777C4C" w:rsidRPr="00DE7B59" w:rsidRDefault="00777C4C" w:rsidP="00532E89">
            <w:pPr>
              <w:pStyle w:val="TAC"/>
              <w:rPr>
                <w:lang w:eastAsia="en-US"/>
              </w:rPr>
            </w:pPr>
            <w:r w:rsidRPr="00DE7B59">
              <w:rPr>
                <w:lang w:eastAsia="en-US"/>
              </w:rPr>
              <w:t>≤ 29735875</w:t>
            </w:r>
          </w:p>
        </w:tc>
      </w:tr>
      <w:tr w:rsidR="00777C4C" w:rsidRPr="00DE7B59" w14:paraId="46AC82F1" w14:textId="77777777" w:rsidTr="00777C4C">
        <w:trPr>
          <w:trHeight w:val="170"/>
          <w:jc w:val="center"/>
        </w:trPr>
        <w:tc>
          <w:tcPr>
            <w:tcW w:w="770" w:type="dxa"/>
            <w:shd w:val="clear" w:color="auto" w:fill="auto"/>
            <w:vAlign w:val="center"/>
          </w:tcPr>
          <w:p w14:paraId="5CF48626" w14:textId="77777777" w:rsidR="00777C4C" w:rsidRPr="00DE7B59" w:rsidRDefault="00777C4C" w:rsidP="00532E89">
            <w:pPr>
              <w:pStyle w:val="TAC"/>
              <w:rPr>
                <w:lang w:eastAsia="en-US"/>
              </w:rPr>
            </w:pPr>
            <w:r w:rsidRPr="00DE7B59">
              <w:rPr>
                <w:lang w:eastAsia="en-US"/>
              </w:rPr>
              <w:t>47</w:t>
            </w:r>
          </w:p>
        </w:tc>
        <w:tc>
          <w:tcPr>
            <w:tcW w:w="1016" w:type="dxa"/>
            <w:shd w:val="clear" w:color="auto" w:fill="auto"/>
          </w:tcPr>
          <w:p w14:paraId="2BCB3F7D" w14:textId="77777777" w:rsidR="00777C4C" w:rsidRPr="00DE7B59" w:rsidRDefault="00777C4C" w:rsidP="00532E89">
            <w:pPr>
              <w:pStyle w:val="TAC"/>
              <w:rPr>
                <w:lang w:eastAsia="en-US"/>
              </w:rPr>
            </w:pPr>
            <w:r w:rsidRPr="00DE7B59">
              <w:rPr>
                <w:lang w:eastAsia="en-US"/>
              </w:rPr>
              <w:t>≤ 181</w:t>
            </w:r>
          </w:p>
        </w:tc>
        <w:tc>
          <w:tcPr>
            <w:tcW w:w="771" w:type="dxa"/>
            <w:shd w:val="clear" w:color="auto" w:fill="auto"/>
            <w:vAlign w:val="center"/>
          </w:tcPr>
          <w:p w14:paraId="2F4F7687" w14:textId="77777777" w:rsidR="00777C4C" w:rsidRPr="00DE7B59" w:rsidRDefault="00777C4C" w:rsidP="00532E89">
            <w:pPr>
              <w:pStyle w:val="TAC"/>
              <w:rPr>
                <w:lang w:eastAsia="en-US"/>
              </w:rPr>
            </w:pPr>
            <w:r w:rsidRPr="00DE7B59">
              <w:rPr>
                <w:lang w:eastAsia="en-US"/>
              </w:rPr>
              <w:t>111</w:t>
            </w:r>
          </w:p>
        </w:tc>
        <w:tc>
          <w:tcPr>
            <w:tcW w:w="1016" w:type="dxa"/>
            <w:shd w:val="clear" w:color="auto" w:fill="auto"/>
          </w:tcPr>
          <w:p w14:paraId="1682E3E6" w14:textId="77777777" w:rsidR="00777C4C" w:rsidRPr="00DE7B59" w:rsidRDefault="00777C4C" w:rsidP="00532E89">
            <w:pPr>
              <w:pStyle w:val="TAC"/>
              <w:rPr>
                <w:lang w:eastAsia="en-US"/>
              </w:rPr>
            </w:pPr>
            <w:r w:rsidRPr="00DE7B59">
              <w:rPr>
                <w:lang w:eastAsia="en-US"/>
              </w:rPr>
              <w:t>≤ 10104</w:t>
            </w:r>
          </w:p>
        </w:tc>
        <w:tc>
          <w:tcPr>
            <w:tcW w:w="771" w:type="dxa"/>
            <w:vAlign w:val="center"/>
          </w:tcPr>
          <w:p w14:paraId="366DB3A4" w14:textId="77777777" w:rsidR="00777C4C" w:rsidRPr="00DE7B59" w:rsidRDefault="00777C4C" w:rsidP="00532E89">
            <w:pPr>
              <w:pStyle w:val="TAC"/>
              <w:rPr>
                <w:lang w:eastAsia="en-US"/>
              </w:rPr>
            </w:pPr>
            <w:r w:rsidRPr="00DE7B59">
              <w:rPr>
                <w:lang w:eastAsia="en-US"/>
              </w:rPr>
              <w:t>175</w:t>
            </w:r>
          </w:p>
        </w:tc>
        <w:tc>
          <w:tcPr>
            <w:tcW w:w="1261" w:type="dxa"/>
            <w:vAlign w:val="bottom"/>
          </w:tcPr>
          <w:p w14:paraId="29916030" w14:textId="77777777" w:rsidR="00777C4C" w:rsidRPr="00DE7B59" w:rsidRDefault="00777C4C" w:rsidP="00532E89">
            <w:pPr>
              <w:pStyle w:val="TAC"/>
              <w:rPr>
                <w:lang w:eastAsia="en-US"/>
              </w:rPr>
            </w:pPr>
            <w:r w:rsidRPr="00DE7B59">
              <w:rPr>
                <w:lang w:eastAsia="en-US"/>
              </w:rPr>
              <w:t>≤ 565634</w:t>
            </w:r>
          </w:p>
        </w:tc>
        <w:tc>
          <w:tcPr>
            <w:tcW w:w="771" w:type="dxa"/>
            <w:vAlign w:val="center"/>
          </w:tcPr>
          <w:p w14:paraId="4923E176" w14:textId="77777777" w:rsidR="00777C4C" w:rsidRPr="00DE7B59" w:rsidRDefault="00777C4C" w:rsidP="00532E89">
            <w:pPr>
              <w:pStyle w:val="TAC"/>
              <w:rPr>
                <w:lang w:eastAsia="en-US"/>
              </w:rPr>
            </w:pPr>
            <w:r w:rsidRPr="00DE7B59">
              <w:rPr>
                <w:lang w:eastAsia="en-US"/>
              </w:rPr>
              <w:t>239</w:t>
            </w:r>
          </w:p>
        </w:tc>
        <w:tc>
          <w:tcPr>
            <w:tcW w:w="1507" w:type="dxa"/>
          </w:tcPr>
          <w:p w14:paraId="008D4569" w14:textId="77777777" w:rsidR="00777C4C" w:rsidRPr="00DE7B59" w:rsidRDefault="00777C4C" w:rsidP="00532E89">
            <w:pPr>
              <w:pStyle w:val="TAC"/>
              <w:rPr>
                <w:lang w:eastAsia="en-US"/>
              </w:rPr>
            </w:pPr>
            <w:r w:rsidRPr="00DE7B59">
              <w:rPr>
                <w:lang w:eastAsia="en-US"/>
              </w:rPr>
              <w:t>≤ 31666069</w:t>
            </w:r>
          </w:p>
        </w:tc>
      </w:tr>
      <w:tr w:rsidR="00777C4C" w:rsidRPr="00DE7B59" w14:paraId="3781E26F" w14:textId="77777777" w:rsidTr="00777C4C">
        <w:trPr>
          <w:trHeight w:val="170"/>
          <w:jc w:val="center"/>
        </w:trPr>
        <w:tc>
          <w:tcPr>
            <w:tcW w:w="770" w:type="dxa"/>
            <w:shd w:val="clear" w:color="auto" w:fill="auto"/>
            <w:vAlign w:val="center"/>
          </w:tcPr>
          <w:p w14:paraId="6328416C" w14:textId="77777777" w:rsidR="00777C4C" w:rsidRPr="00DE7B59" w:rsidRDefault="00777C4C" w:rsidP="00532E89">
            <w:pPr>
              <w:pStyle w:val="TAC"/>
              <w:rPr>
                <w:lang w:eastAsia="en-US"/>
              </w:rPr>
            </w:pPr>
            <w:r w:rsidRPr="00DE7B59">
              <w:rPr>
                <w:lang w:eastAsia="en-US"/>
              </w:rPr>
              <w:t>48</w:t>
            </w:r>
          </w:p>
        </w:tc>
        <w:tc>
          <w:tcPr>
            <w:tcW w:w="1016" w:type="dxa"/>
            <w:shd w:val="clear" w:color="auto" w:fill="auto"/>
          </w:tcPr>
          <w:p w14:paraId="1A62CACA" w14:textId="77777777" w:rsidR="00777C4C" w:rsidRPr="00DE7B59" w:rsidRDefault="00777C4C" w:rsidP="00532E89">
            <w:pPr>
              <w:pStyle w:val="TAC"/>
              <w:rPr>
                <w:lang w:eastAsia="en-US"/>
              </w:rPr>
            </w:pPr>
            <w:r w:rsidRPr="00DE7B59">
              <w:rPr>
                <w:lang w:eastAsia="en-US"/>
              </w:rPr>
              <w:t>≤ 193</w:t>
            </w:r>
          </w:p>
        </w:tc>
        <w:tc>
          <w:tcPr>
            <w:tcW w:w="771" w:type="dxa"/>
            <w:shd w:val="clear" w:color="auto" w:fill="auto"/>
            <w:vAlign w:val="center"/>
          </w:tcPr>
          <w:p w14:paraId="5B0A7934" w14:textId="77777777" w:rsidR="00777C4C" w:rsidRPr="00DE7B59" w:rsidRDefault="00777C4C" w:rsidP="00532E89">
            <w:pPr>
              <w:pStyle w:val="TAC"/>
              <w:rPr>
                <w:lang w:eastAsia="en-US"/>
              </w:rPr>
            </w:pPr>
            <w:r w:rsidRPr="00DE7B59">
              <w:rPr>
                <w:lang w:eastAsia="en-US"/>
              </w:rPr>
              <w:t>112</w:t>
            </w:r>
          </w:p>
        </w:tc>
        <w:tc>
          <w:tcPr>
            <w:tcW w:w="1016" w:type="dxa"/>
            <w:shd w:val="clear" w:color="auto" w:fill="auto"/>
          </w:tcPr>
          <w:p w14:paraId="3BD8A738" w14:textId="77777777" w:rsidR="00777C4C" w:rsidRPr="00DE7B59" w:rsidRDefault="00777C4C" w:rsidP="00532E89">
            <w:pPr>
              <w:pStyle w:val="TAC"/>
              <w:rPr>
                <w:lang w:eastAsia="en-US"/>
              </w:rPr>
            </w:pPr>
            <w:r w:rsidRPr="00DE7B59">
              <w:rPr>
                <w:lang w:eastAsia="en-US"/>
              </w:rPr>
              <w:t>≤ 10760</w:t>
            </w:r>
          </w:p>
        </w:tc>
        <w:tc>
          <w:tcPr>
            <w:tcW w:w="771" w:type="dxa"/>
            <w:vAlign w:val="center"/>
          </w:tcPr>
          <w:p w14:paraId="0193D555" w14:textId="77777777" w:rsidR="00777C4C" w:rsidRPr="00DE7B59" w:rsidRDefault="00777C4C" w:rsidP="00532E89">
            <w:pPr>
              <w:pStyle w:val="TAC"/>
              <w:rPr>
                <w:lang w:eastAsia="en-US"/>
              </w:rPr>
            </w:pPr>
            <w:r w:rsidRPr="00DE7B59">
              <w:rPr>
                <w:lang w:eastAsia="en-US"/>
              </w:rPr>
              <w:t>176</w:t>
            </w:r>
          </w:p>
        </w:tc>
        <w:tc>
          <w:tcPr>
            <w:tcW w:w="1261" w:type="dxa"/>
            <w:vAlign w:val="bottom"/>
          </w:tcPr>
          <w:p w14:paraId="1F6BC405" w14:textId="77777777" w:rsidR="00777C4C" w:rsidRPr="00DE7B59" w:rsidRDefault="00777C4C" w:rsidP="00532E89">
            <w:pPr>
              <w:pStyle w:val="TAC"/>
              <w:rPr>
                <w:lang w:eastAsia="en-US"/>
              </w:rPr>
            </w:pPr>
            <w:r w:rsidRPr="00DE7B59">
              <w:rPr>
                <w:lang w:eastAsia="en-US"/>
              </w:rPr>
              <w:t>≤ 602350</w:t>
            </w:r>
          </w:p>
        </w:tc>
        <w:tc>
          <w:tcPr>
            <w:tcW w:w="771" w:type="dxa"/>
            <w:vAlign w:val="center"/>
          </w:tcPr>
          <w:p w14:paraId="044BB8C1" w14:textId="77777777" w:rsidR="00777C4C" w:rsidRPr="00DE7B59" w:rsidRDefault="00777C4C" w:rsidP="00532E89">
            <w:pPr>
              <w:pStyle w:val="TAC"/>
              <w:rPr>
                <w:lang w:eastAsia="en-US"/>
              </w:rPr>
            </w:pPr>
            <w:r w:rsidRPr="00DE7B59">
              <w:rPr>
                <w:lang w:eastAsia="en-US"/>
              </w:rPr>
              <w:t>240</w:t>
            </w:r>
          </w:p>
        </w:tc>
        <w:tc>
          <w:tcPr>
            <w:tcW w:w="1507" w:type="dxa"/>
          </w:tcPr>
          <w:p w14:paraId="67FB8749" w14:textId="77777777" w:rsidR="00777C4C" w:rsidRPr="00DE7B59" w:rsidRDefault="00777C4C" w:rsidP="00532E89">
            <w:pPr>
              <w:pStyle w:val="TAC"/>
              <w:rPr>
                <w:lang w:eastAsia="en-US"/>
              </w:rPr>
            </w:pPr>
            <w:r w:rsidRPr="00DE7B59">
              <w:rPr>
                <w:lang w:eastAsia="en-US"/>
              </w:rPr>
              <w:t>≤ 33721553</w:t>
            </w:r>
          </w:p>
        </w:tc>
      </w:tr>
      <w:tr w:rsidR="00777C4C" w:rsidRPr="00DE7B59" w14:paraId="304A90A9" w14:textId="77777777" w:rsidTr="00777C4C">
        <w:trPr>
          <w:trHeight w:val="170"/>
          <w:jc w:val="center"/>
        </w:trPr>
        <w:tc>
          <w:tcPr>
            <w:tcW w:w="770" w:type="dxa"/>
            <w:shd w:val="clear" w:color="auto" w:fill="auto"/>
            <w:vAlign w:val="center"/>
          </w:tcPr>
          <w:p w14:paraId="0CD8957E" w14:textId="77777777" w:rsidR="00777C4C" w:rsidRPr="00DE7B59" w:rsidRDefault="00777C4C" w:rsidP="00532E89">
            <w:pPr>
              <w:pStyle w:val="TAC"/>
              <w:rPr>
                <w:lang w:eastAsia="en-US"/>
              </w:rPr>
            </w:pPr>
            <w:r w:rsidRPr="00DE7B59">
              <w:rPr>
                <w:lang w:eastAsia="en-US"/>
              </w:rPr>
              <w:t>49</w:t>
            </w:r>
          </w:p>
        </w:tc>
        <w:tc>
          <w:tcPr>
            <w:tcW w:w="1016" w:type="dxa"/>
            <w:shd w:val="clear" w:color="auto" w:fill="auto"/>
          </w:tcPr>
          <w:p w14:paraId="6BEBBC17" w14:textId="77777777" w:rsidR="00777C4C" w:rsidRPr="00DE7B59" w:rsidRDefault="00777C4C" w:rsidP="00532E89">
            <w:pPr>
              <w:pStyle w:val="TAC"/>
              <w:rPr>
                <w:lang w:eastAsia="en-US"/>
              </w:rPr>
            </w:pPr>
            <w:r w:rsidRPr="00DE7B59">
              <w:rPr>
                <w:lang w:eastAsia="en-US"/>
              </w:rPr>
              <w:t>≤ 205</w:t>
            </w:r>
          </w:p>
        </w:tc>
        <w:tc>
          <w:tcPr>
            <w:tcW w:w="771" w:type="dxa"/>
            <w:shd w:val="clear" w:color="auto" w:fill="auto"/>
            <w:vAlign w:val="center"/>
          </w:tcPr>
          <w:p w14:paraId="4D9BBCD5" w14:textId="77777777" w:rsidR="00777C4C" w:rsidRPr="00DE7B59" w:rsidRDefault="00777C4C" w:rsidP="00532E89">
            <w:pPr>
              <w:pStyle w:val="TAC"/>
              <w:rPr>
                <w:lang w:eastAsia="en-US"/>
              </w:rPr>
            </w:pPr>
            <w:r w:rsidRPr="00DE7B59">
              <w:rPr>
                <w:lang w:eastAsia="en-US"/>
              </w:rPr>
              <w:t>113</w:t>
            </w:r>
          </w:p>
        </w:tc>
        <w:tc>
          <w:tcPr>
            <w:tcW w:w="1016" w:type="dxa"/>
            <w:shd w:val="clear" w:color="auto" w:fill="auto"/>
          </w:tcPr>
          <w:p w14:paraId="6AA82898" w14:textId="77777777" w:rsidR="00777C4C" w:rsidRPr="00DE7B59" w:rsidRDefault="00777C4C" w:rsidP="00532E89">
            <w:pPr>
              <w:pStyle w:val="TAC"/>
              <w:rPr>
                <w:lang w:eastAsia="en-US"/>
              </w:rPr>
            </w:pPr>
            <w:r w:rsidRPr="00DE7B59">
              <w:rPr>
                <w:lang w:eastAsia="en-US"/>
              </w:rPr>
              <w:t>≤ 11458</w:t>
            </w:r>
          </w:p>
        </w:tc>
        <w:tc>
          <w:tcPr>
            <w:tcW w:w="771" w:type="dxa"/>
            <w:vAlign w:val="center"/>
          </w:tcPr>
          <w:p w14:paraId="502A3AAA" w14:textId="77777777" w:rsidR="00777C4C" w:rsidRPr="00DE7B59" w:rsidRDefault="00777C4C" w:rsidP="00532E89">
            <w:pPr>
              <w:pStyle w:val="TAC"/>
              <w:rPr>
                <w:lang w:eastAsia="en-US"/>
              </w:rPr>
            </w:pPr>
            <w:r w:rsidRPr="00DE7B59">
              <w:rPr>
                <w:lang w:eastAsia="en-US"/>
              </w:rPr>
              <w:t>177</w:t>
            </w:r>
          </w:p>
        </w:tc>
        <w:tc>
          <w:tcPr>
            <w:tcW w:w="1261" w:type="dxa"/>
            <w:vAlign w:val="bottom"/>
          </w:tcPr>
          <w:p w14:paraId="7F1977BA" w14:textId="77777777" w:rsidR="00777C4C" w:rsidRPr="00DE7B59" w:rsidRDefault="00777C4C" w:rsidP="00532E89">
            <w:pPr>
              <w:pStyle w:val="TAC"/>
              <w:rPr>
                <w:lang w:eastAsia="en-US"/>
              </w:rPr>
            </w:pPr>
            <w:r w:rsidRPr="00DE7B59">
              <w:rPr>
                <w:lang w:eastAsia="en-US"/>
              </w:rPr>
              <w:t>≤ 641449</w:t>
            </w:r>
          </w:p>
        </w:tc>
        <w:tc>
          <w:tcPr>
            <w:tcW w:w="771" w:type="dxa"/>
            <w:vAlign w:val="center"/>
          </w:tcPr>
          <w:p w14:paraId="0F1310F6" w14:textId="77777777" w:rsidR="00777C4C" w:rsidRPr="00DE7B59" w:rsidRDefault="00777C4C" w:rsidP="00532E89">
            <w:pPr>
              <w:pStyle w:val="TAC"/>
              <w:rPr>
                <w:lang w:eastAsia="en-US"/>
              </w:rPr>
            </w:pPr>
            <w:r w:rsidRPr="00DE7B59">
              <w:rPr>
                <w:lang w:eastAsia="en-US"/>
              </w:rPr>
              <w:t>241</w:t>
            </w:r>
          </w:p>
        </w:tc>
        <w:tc>
          <w:tcPr>
            <w:tcW w:w="1507" w:type="dxa"/>
          </w:tcPr>
          <w:p w14:paraId="697E608A" w14:textId="77777777" w:rsidR="00777C4C" w:rsidRPr="00DE7B59" w:rsidRDefault="00777C4C" w:rsidP="00532E89">
            <w:pPr>
              <w:pStyle w:val="TAC"/>
              <w:rPr>
                <w:lang w:eastAsia="en-US"/>
              </w:rPr>
            </w:pPr>
            <w:r w:rsidRPr="00DE7B59">
              <w:rPr>
                <w:lang w:eastAsia="en-US"/>
              </w:rPr>
              <w:t>≤ 35910462</w:t>
            </w:r>
          </w:p>
        </w:tc>
      </w:tr>
      <w:tr w:rsidR="00777C4C" w:rsidRPr="00DE7B59" w14:paraId="62D8A767" w14:textId="77777777" w:rsidTr="00777C4C">
        <w:trPr>
          <w:trHeight w:val="170"/>
          <w:jc w:val="center"/>
        </w:trPr>
        <w:tc>
          <w:tcPr>
            <w:tcW w:w="770" w:type="dxa"/>
            <w:shd w:val="clear" w:color="auto" w:fill="auto"/>
            <w:vAlign w:val="center"/>
          </w:tcPr>
          <w:p w14:paraId="379C66E8" w14:textId="77777777" w:rsidR="00777C4C" w:rsidRPr="00DE7B59" w:rsidRDefault="00777C4C" w:rsidP="00532E89">
            <w:pPr>
              <w:pStyle w:val="TAC"/>
              <w:rPr>
                <w:lang w:eastAsia="en-US"/>
              </w:rPr>
            </w:pPr>
            <w:r w:rsidRPr="00DE7B59">
              <w:rPr>
                <w:lang w:eastAsia="en-US"/>
              </w:rPr>
              <w:t>50</w:t>
            </w:r>
          </w:p>
        </w:tc>
        <w:tc>
          <w:tcPr>
            <w:tcW w:w="1016" w:type="dxa"/>
            <w:shd w:val="clear" w:color="auto" w:fill="auto"/>
          </w:tcPr>
          <w:p w14:paraId="06249F03" w14:textId="77777777" w:rsidR="00777C4C" w:rsidRPr="00DE7B59" w:rsidRDefault="00777C4C" w:rsidP="00532E89">
            <w:pPr>
              <w:pStyle w:val="TAC"/>
              <w:rPr>
                <w:lang w:eastAsia="en-US"/>
              </w:rPr>
            </w:pPr>
            <w:r w:rsidRPr="00DE7B59">
              <w:rPr>
                <w:lang w:eastAsia="en-US"/>
              </w:rPr>
              <w:t>≤ 218</w:t>
            </w:r>
          </w:p>
        </w:tc>
        <w:tc>
          <w:tcPr>
            <w:tcW w:w="771" w:type="dxa"/>
            <w:shd w:val="clear" w:color="auto" w:fill="auto"/>
            <w:vAlign w:val="center"/>
          </w:tcPr>
          <w:p w14:paraId="45F4E991" w14:textId="77777777" w:rsidR="00777C4C" w:rsidRPr="00DE7B59" w:rsidRDefault="00777C4C" w:rsidP="00532E89">
            <w:pPr>
              <w:pStyle w:val="TAC"/>
              <w:rPr>
                <w:lang w:eastAsia="en-US"/>
              </w:rPr>
            </w:pPr>
            <w:r w:rsidRPr="00DE7B59">
              <w:rPr>
                <w:lang w:eastAsia="en-US"/>
              </w:rPr>
              <w:t>114</w:t>
            </w:r>
          </w:p>
        </w:tc>
        <w:tc>
          <w:tcPr>
            <w:tcW w:w="1016" w:type="dxa"/>
            <w:shd w:val="clear" w:color="auto" w:fill="auto"/>
          </w:tcPr>
          <w:p w14:paraId="5FB13159" w14:textId="77777777" w:rsidR="00777C4C" w:rsidRPr="00DE7B59" w:rsidRDefault="00777C4C" w:rsidP="00532E89">
            <w:pPr>
              <w:pStyle w:val="TAC"/>
              <w:rPr>
                <w:lang w:eastAsia="en-US"/>
              </w:rPr>
            </w:pPr>
            <w:r w:rsidRPr="00DE7B59">
              <w:rPr>
                <w:lang w:eastAsia="en-US"/>
              </w:rPr>
              <w:t>≤ 12202</w:t>
            </w:r>
          </w:p>
        </w:tc>
        <w:tc>
          <w:tcPr>
            <w:tcW w:w="771" w:type="dxa"/>
            <w:vAlign w:val="center"/>
          </w:tcPr>
          <w:p w14:paraId="2BBEFCB9" w14:textId="77777777" w:rsidR="00777C4C" w:rsidRPr="00DE7B59" w:rsidRDefault="00777C4C" w:rsidP="00532E89">
            <w:pPr>
              <w:pStyle w:val="TAC"/>
              <w:rPr>
                <w:lang w:eastAsia="en-US"/>
              </w:rPr>
            </w:pPr>
            <w:r w:rsidRPr="00DE7B59">
              <w:rPr>
                <w:lang w:eastAsia="en-US"/>
              </w:rPr>
              <w:t>178</w:t>
            </w:r>
          </w:p>
        </w:tc>
        <w:tc>
          <w:tcPr>
            <w:tcW w:w="1261" w:type="dxa"/>
            <w:vAlign w:val="bottom"/>
          </w:tcPr>
          <w:p w14:paraId="58F2136E" w14:textId="77777777" w:rsidR="00777C4C" w:rsidRPr="00DE7B59" w:rsidRDefault="00777C4C" w:rsidP="00532E89">
            <w:pPr>
              <w:pStyle w:val="TAC"/>
              <w:rPr>
                <w:lang w:eastAsia="en-US"/>
              </w:rPr>
            </w:pPr>
            <w:r w:rsidRPr="00DE7B59">
              <w:rPr>
                <w:lang w:eastAsia="en-US"/>
              </w:rPr>
              <w:t>≤ 683087</w:t>
            </w:r>
          </w:p>
        </w:tc>
        <w:tc>
          <w:tcPr>
            <w:tcW w:w="771" w:type="dxa"/>
            <w:vAlign w:val="center"/>
          </w:tcPr>
          <w:p w14:paraId="59E05513" w14:textId="77777777" w:rsidR="00777C4C" w:rsidRPr="00DE7B59" w:rsidRDefault="00777C4C" w:rsidP="00532E89">
            <w:pPr>
              <w:pStyle w:val="TAC"/>
              <w:rPr>
                <w:lang w:eastAsia="en-US"/>
              </w:rPr>
            </w:pPr>
            <w:r w:rsidRPr="00DE7B59">
              <w:rPr>
                <w:lang w:eastAsia="en-US"/>
              </w:rPr>
              <w:t>242</w:t>
            </w:r>
          </w:p>
        </w:tc>
        <w:tc>
          <w:tcPr>
            <w:tcW w:w="1507" w:type="dxa"/>
          </w:tcPr>
          <w:p w14:paraId="0E2CAC3F" w14:textId="77777777" w:rsidR="00777C4C" w:rsidRPr="00DE7B59" w:rsidRDefault="00777C4C" w:rsidP="00532E89">
            <w:pPr>
              <w:pStyle w:val="TAC"/>
              <w:rPr>
                <w:lang w:eastAsia="en-US"/>
              </w:rPr>
            </w:pPr>
            <w:r w:rsidRPr="00DE7B59">
              <w:rPr>
                <w:lang w:eastAsia="en-US"/>
              </w:rPr>
              <w:t>≤ 38241455</w:t>
            </w:r>
          </w:p>
        </w:tc>
      </w:tr>
      <w:tr w:rsidR="00777C4C" w:rsidRPr="00DE7B59" w14:paraId="1A95AE98" w14:textId="77777777" w:rsidTr="00777C4C">
        <w:trPr>
          <w:trHeight w:val="170"/>
          <w:jc w:val="center"/>
        </w:trPr>
        <w:tc>
          <w:tcPr>
            <w:tcW w:w="770" w:type="dxa"/>
            <w:shd w:val="clear" w:color="auto" w:fill="auto"/>
            <w:vAlign w:val="center"/>
          </w:tcPr>
          <w:p w14:paraId="2C9B154D" w14:textId="77777777" w:rsidR="00777C4C" w:rsidRPr="00DE7B59" w:rsidRDefault="00777C4C" w:rsidP="00532E89">
            <w:pPr>
              <w:pStyle w:val="TAC"/>
              <w:rPr>
                <w:lang w:eastAsia="en-US"/>
              </w:rPr>
            </w:pPr>
            <w:r w:rsidRPr="00DE7B59">
              <w:rPr>
                <w:lang w:eastAsia="en-US"/>
              </w:rPr>
              <w:t>51</w:t>
            </w:r>
          </w:p>
        </w:tc>
        <w:tc>
          <w:tcPr>
            <w:tcW w:w="1016" w:type="dxa"/>
            <w:shd w:val="clear" w:color="auto" w:fill="auto"/>
          </w:tcPr>
          <w:p w14:paraId="548D009D" w14:textId="77777777" w:rsidR="00777C4C" w:rsidRPr="00DE7B59" w:rsidRDefault="00777C4C" w:rsidP="00532E89">
            <w:pPr>
              <w:pStyle w:val="TAC"/>
              <w:rPr>
                <w:lang w:eastAsia="en-US"/>
              </w:rPr>
            </w:pPr>
            <w:r w:rsidRPr="00DE7B59">
              <w:rPr>
                <w:lang w:eastAsia="en-US"/>
              </w:rPr>
              <w:t>≤ 233</w:t>
            </w:r>
          </w:p>
        </w:tc>
        <w:tc>
          <w:tcPr>
            <w:tcW w:w="771" w:type="dxa"/>
            <w:shd w:val="clear" w:color="auto" w:fill="auto"/>
            <w:vAlign w:val="center"/>
          </w:tcPr>
          <w:p w14:paraId="405D787A" w14:textId="77777777" w:rsidR="00777C4C" w:rsidRPr="00DE7B59" w:rsidRDefault="00777C4C" w:rsidP="00532E89">
            <w:pPr>
              <w:pStyle w:val="TAC"/>
              <w:rPr>
                <w:lang w:eastAsia="en-US"/>
              </w:rPr>
            </w:pPr>
            <w:r w:rsidRPr="00DE7B59">
              <w:rPr>
                <w:lang w:eastAsia="en-US"/>
              </w:rPr>
              <w:t>115</w:t>
            </w:r>
          </w:p>
        </w:tc>
        <w:tc>
          <w:tcPr>
            <w:tcW w:w="1016" w:type="dxa"/>
            <w:shd w:val="clear" w:color="auto" w:fill="auto"/>
          </w:tcPr>
          <w:p w14:paraId="5CE3BA4F" w14:textId="77777777" w:rsidR="00777C4C" w:rsidRPr="00DE7B59" w:rsidRDefault="00777C4C" w:rsidP="00532E89">
            <w:pPr>
              <w:pStyle w:val="TAC"/>
              <w:rPr>
                <w:lang w:eastAsia="en-US"/>
              </w:rPr>
            </w:pPr>
            <w:r w:rsidRPr="00DE7B59">
              <w:rPr>
                <w:lang w:eastAsia="en-US"/>
              </w:rPr>
              <w:t>≤ 12994</w:t>
            </w:r>
          </w:p>
        </w:tc>
        <w:tc>
          <w:tcPr>
            <w:tcW w:w="771" w:type="dxa"/>
            <w:vAlign w:val="center"/>
          </w:tcPr>
          <w:p w14:paraId="276F484F" w14:textId="77777777" w:rsidR="00777C4C" w:rsidRPr="00DE7B59" w:rsidRDefault="00777C4C" w:rsidP="00532E89">
            <w:pPr>
              <w:pStyle w:val="TAC"/>
              <w:rPr>
                <w:lang w:eastAsia="en-US"/>
              </w:rPr>
            </w:pPr>
            <w:r w:rsidRPr="00DE7B59">
              <w:rPr>
                <w:lang w:eastAsia="en-US"/>
              </w:rPr>
              <w:t>179</w:t>
            </w:r>
          </w:p>
        </w:tc>
        <w:tc>
          <w:tcPr>
            <w:tcW w:w="1261" w:type="dxa"/>
            <w:vAlign w:val="bottom"/>
          </w:tcPr>
          <w:p w14:paraId="7335CFD8" w14:textId="77777777" w:rsidR="00777C4C" w:rsidRPr="00DE7B59" w:rsidRDefault="00777C4C" w:rsidP="00532E89">
            <w:pPr>
              <w:pStyle w:val="TAC"/>
              <w:rPr>
                <w:lang w:eastAsia="en-US"/>
              </w:rPr>
            </w:pPr>
            <w:r w:rsidRPr="00DE7B59">
              <w:rPr>
                <w:lang w:eastAsia="en-US"/>
              </w:rPr>
              <w:t>≤ 727427</w:t>
            </w:r>
          </w:p>
        </w:tc>
        <w:tc>
          <w:tcPr>
            <w:tcW w:w="771" w:type="dxa"/>
            <w:vAlign w:val="center"/>
          </w:tcPr>
          <w:p w14:paraId="727386CE" w14:textId="77777777" w:rsidR="00777C4C" w:rsidRPr="00DE7B59" w:rsidRDefault="00777C4C" w:rsidP="00532E89">
            <w:pPr>
              <w:pStyle w:val="TAC"/>
              <w:rPr>
                <w:lang w:eastAsia="en-US"/>
              </w:rPr>
            </w:pPr>
            <w:r w:rsidRPr="00DE7B59">
              <w:rPr>
                <w:lang w:eastAsia="en-US"/>
              </w:rPr>
              <w:t>243</w:t>
            </w:r>
          </w:p>
        </w:tc>
        <w:tc>
          <w:tcPr>
            <w:tcW w:w="1507" w:type="dxa"/>
          </w:tcPr>
          <w:p w14:paraId="5507780F" w14:textId="77777777" w:rsidR="00777C4C" w:rsidRPr="00DE7B59" w:rsidRDefault="00777C4C" w:rsidP="00532E89">
            <w:pPr>
              <w:pStyle w:val="TAC"/>
              <w:rPr>
                <w:lang w:eastAsia="en-US"/>
              </w:rPr>
            </w:pPr>
            <w:r w:rsidRPr="00DE7B59">
              <w:rPr>
                <w:lang w:eastAsia="en-US"/>
              </w:rPr>
              <w:t>≤ 40723756</w:t>
            </w:r>
          </w:p>
        </w:tc>
      </w:tr>
      <w:tr w:rsidR="00777C4C" w:rsidRPr="00DE7B59" w14:paraId="595AEF1F" w14:textId="77777777" w:rsidTr="00777C4C">
        <w:trPr>
          <w:trHeight w:val="170"/>
          <w:jc w:val="center"/>
        </w:trPr>
        <w:tc>
          <w:tcPr>
            <w:tcW w:w="770" w:type="dxa"/>
            <w:shd w:val="clear" w:color="auto" w:fill="auto"/>
            <w:vAlign w:val="center"/>
          </w:tcPr>
          <w:p w14:paraId="7B57BA35" w14:textId="77777777" w:rsidR="00777C4C" w:rsidRPr="00DE7B59" w:rsidRDefault="00777C4C" w:rsidP="00532E89">
            <w:pPr>
              <w:pStyle w:val="TAC"/>
              <w:rPr>
                <w:lang w:eastAsia="en-US"/>
              </w:rPr>
            </w:pPr>
            <w:r w:rsidRPr="00DE7B59">
              <w:rPr>
                <w:lang w:eastAsia="en-US"/>
              </w:rPr>
              <w:t>52</w:t>
            </w:r>
          </w:p>
        </w:tc>
        <w:tc>
          <w:tcPr>
            <w:tcW w:w="1016" w:type="dxa"/>
            <w:shd w:val="clear" w:color="auto" w:fill="auto"/>
          </w:tcPr>
          <w:p w14:paraId="6F8F7DE9" w14:textId="77777777" w:rsidR="00777C4C" w:rsidRPr="00DE7B59" w:rsidRDefault="00777C4C" w:rsidP="00532E89">
            <w:pPr>
              <w:pStyle w:val="TAC"/>
              <w:rPr>
                <w:lang w:eastAsia="en-US"/>
              </w:rPr>
            </w:pPr>
            <w:r w:rsidRPr="00DE7B59">
              <w:rPr>
                <w:lang w:eastAsia="en-US"/>
              </w:rPr>
              <w:t>≤ 248</w:t>
            </w:r>
          </w:p>
        </w:tc>
        <w:tc>
          <w:tcPr>
            <w:tcW w:w="771" w:type="dxa"/>
            <w:shd w:val="clear" w:color="auto" w:fill="auto"/>
            <w:vAlign w:val="center"/>
          </w:tcPr>
          <w:p w14:paraId="6EDE3AD1" w14:textId="77777777" w:rsidR="00777C4C" w:rsidRPr="00DE7B59" w:rsidRDefault="00777C4C" w:rsidP="00532E89">
            <w:pPr>
              <w:pStyle w:val="TAC"/>
              <w:rPr>
                <w:lang w:eastAsia="en-US"/>
              </w:rPr>
            </w:pPr>
            <w:r w:rsidRPr="00DE7B59">
              <w:rPr>
                <w:lang w:eastAsia="en-US"/>
              </w:rPr>
              <w:t>116</w:t>
            </w:r>
          </w:p>
        </w:tc>
        <w:tc>
          <w:tcPr>
            <w:tcW w:w="1016" w:type="dxa"/>
            <w:shd w:val="clear" w:color="auto" w:fill="auto"/>
          </w:tcPr>
          <w:p w14:paraId="5E8368C6" w14:textId="77777777" w:rsidR="00777C4C" w:rsidRPr="00DE7B59" w:rsidRDefault="00777C4C" w:rsidP="00532E89">
            <w:pPr>
              <w:pStyle w:val="TAC"/>
              <w:rPr>
                <w:lang w:eastAsia="en-US"/>
              </w:rPr>
            </w:pPr>
            <w:r w:rsidRPr="00DE7B59">
              <w:rPr>
                <w:lang w:eastAsia="en-US"/>
              </w:rPr>
              <w:t>≤ 13838</w:t>
            </w:r>
          </w:p>
        </w:tc>
        <w:tc>
          <w:tcPr>
            <w:tcW w:w="771" w:type="dxa"/>
            <w:vAlign w:val="center"/>
          </w:tcPr>
          <w:p w14:paraId="72574FB7" w14:textId="77777777" w:rsidR="00777C4C" w:rsidRPr="00DE7B59" w:rsidRDefault="00777C4C" w:rsidP="00532E89">
            <w:pPr>
              <w:pStyle w:val="TAC"/>
              <w:rPr>
                <w:lang w:eastAsia="en-US"/>
              </w:rPr>
            </w:pPr>
            <w:r w:rsidRPr="00DE7B59">
              <w:rPr>
                <w:lang w:eastAsia="en-US"/>
              </w:rPr>
              <w:t>180</w:t>
            </w:r>
          </w:p>
        </w:tc>
        <w:tc>
          <w:tcPr>
            <w:tcW w:w="1261" w:type="dxa"/>
            <w:vAlign w:val="bottom"/>
          </w:tcPr>
          <w:p w14:paraId="1A9A0CE1" w14:textId="77777777" w:rsidR="00777C4C" w:rsidRPr="00DE7B59" w:rsidRDefault="00777C4C" w:rsidP="00532E89">
            <w:pPr>
              <w:pStyle w:val="TAC"/>
              <w:rPr>
                <w:lang w:eastAsia="en-US"/>
              </w:rPr>
            </w:pPr>
            <w:r w:rsidRPr="00DE7B59">
              <w:rPr>
                <w:lang w:eastAsia="en-US"/>
              </w:rPr>
              <w:t>≤ 774645</w:t>
            </w:r>
          </w:p>
        </w:tc>
        <w:tc>
          <w:tcPr>
            <w:tcW w:w="771" w:type="dxa"/>
            <w:vAlign w:val="center"/>
          </w:tcPr>
          <w:p w14:paraId="22ECCEB5" w14:textId="77777777" w:rsidR="00777C4C" w:rsidRPr="00DE7B59" w:rsidRDefault="00777C4C" w:rsidP="00532E89">
            <w:pPr>
              <w:pStyle w:val="TAC"/>
              <w:rPr>
                <w:lang w:eastAsia="en-US"/>
              </w:rPr>
            </w:pPr>
            <w:r w:rsidRPr="00DE7B59">
              <w:rPr>
                <w:lang w:eastAsia="en-US"/>
              </w:rPr>
              <w:t>244</w:t>
            </w:r>
          </w:p>
        </w:tc>
        <w:tc>
          <w:tcPr>
            <w:tcW w:w="1507" w:type="dxa"/>
          </w:tcPr>
          <w:p w14:paraId="71C2CDB8" w14:textId="77777777" w:rsidR="00777C4C" w:rsidRPr="00DE7B59" w:rsidRDefault="00777C4C" w:rsidP="00532E89">
            <w:pPr>
              <w:pStyle w:val="TAC"/>
              <w:rPr>
                <w:lang w:eastAsia="en-US"/>
              </w:rPr>
            </w:pPr>
            <w:r w:rsidRPr="00DE7B59">
              <w:rPr>
                <w:lang w:eastAsia="en-US"/>
              </w:rPr>
              <w:t>≤ 43367187</w:t>
            </w:r>
          </w:p>
        </w:tc>
      </w:tr>
      <w:tr w:rsidR="00777C4C" w:rsidRPr="00DE7B59" w14:paraId="1F30ECD4" w14:textId="77777777" w:rsidTr="00777C4C">
        <w:trPr>
          <w:trHeight w:val="170"/>
          <w:jc w:val="center"/>
        </w:trPr>
        <w:tc>
          <w:tcPr>
            <w:tcW w:w="770" w:type="dxa"/>
            <w:shd w:val="clear" w:color="auto" w:fill="auto"/>
            <w:vAlign w:val="center"/>
          </w:tcPr>
          <w:p w14:paraId="10946C07" w14:textId="77777777" w:rsidR="00777C4C" w:rsidRPr="00DE7B59" w:rsidRDefault="00777C4C" w:rsidP="00532E89">
            <w:pPr>
              <w:pStyle w:val="TAC"/>
              <w:rPr>
                <w:lang w:eastAsia="en-US"/>
              </w:rPr>
            </w:pPr>
            <w:r w:rsidRPr="00DE7B59">
              <w:rPr>
                <w:lang w:eastAsia="en-US"/>
              </w:rPr>
              <w:t>53</w:t>
            </w:r>
          </w:p>
        </w:tc>
        <w:tc>
          <w:tcPr>
            <w:tcW w:w="1016" w:type="dxa"/>
            <w:shd w:val="clear" w:color="auto" w:fill="auto"/>
          </w:tcPr>
          <w:p w14:paraId="2901145F" w14:textId="77777777" w:rsidR="00777C4C" w:rsidRPr="00DE7B59" w:rsidRDefault="00777C4C" w:rsidP="00532E89">
            <w:pPr>
              <w:pStyle w:val="TAC"/>
              <w:rPr>
                <w:lang w:eastAsia="en-US"/>
              </w:rPr>
            </w:pPr>
            <w:r w:rsidRPr="00DE7B59">
              <w:rPr>
                <w:lang w:eastAsia="en-US"/>
              </w:rPr>
              <w:t>≤ 264</w:t>
            </w:r>
          </w:p>
        </w:tc>
        <w:tc>
          <w:tcPr>
            <w:tcW w:w="771" w:type="dxa"/>
            <w:shd w:val="clear" w:color="auto" w:fill="auto"/>
            <w:vAlign w:val="center"/>
          </w:tcPr>
          <w:p w14:paraId="29775376" w14:textId="77777777" w:rsidR="00777C4C" w:rsidRPr="00DE7B59" w:rsidRDefault="00777C4C" w:rsidP="00532E89">
            <w:pPr>
              <w:pStyle w:val="TAC"/>
              <w:rPr>
                <w:lang w:eastAsia="en-US"/>
              </w:rPr>
            </w:pPr>
            <w:r w:rsidRPr="00DE7B59">
              <w:rPr>
                <w:lang w:eastAsia="en-US"/>
              </w:rPr>
              <w:t>117</w:t>
            </w:r>
          </w:p>
        </w:tc>
        <w:tc>
          <w:tcPr>
            <w:tcW w:w="1016" w:type="dxa"/>
            <w:shd w:val="clear" w:color="auto" w:fill="auto"/>
          </w:tcPr>
          <w:p w14:paraId="61C98C43" w14:textId="77777777" w:rsidR="00777C4C" w:rsidRPr="00DE7B59" w:rsidRDefault="00777C4C" w:rsidP="00532E89">
            <w:pPr>
              <w:pStyle w:val="TAC"/>
              <w:rPr>
                <w:lang w:eastAsia="en-US"/>
              </w:rPr>
            </w:pPr>
            <w:r w:rsidRPr="00DE7B59">
              <w:rPr>
                <w:lang w:eastAsia="en-US"/>
              </w:rPr>
              <w:t>≤ 14736</w:t>
            </w:r>
          </w:p>
        </w:tc>
        <w:tc>
          <w:tcPr>
            <w:tcW w:w="771" w:type="dxa"/>
            <w:vAlign w:val="center"/>
          </w:tcPr>
          <w:p w14:paraId="0C16E19A" w14:textId="77777777" w:rsidR="00777C4C" w:rsidRPr="00DE7B59" w:rsidRDefault="00777C4C" w:rsidP="00532E89">
            <w:pPr>
              <w:pStyle w:val="TAC"/>
              <w:rPr>
                <w:lang w:eastAsia="en-US"/>
              </w:rPr>
            </w:pPr>
            <w:r w:rsidRPr="00DE7B59">
              <w:rPr>
                <w:lang w:eastAsia="en-US"/>
              </w:rPr>
              <w:t>181</w:t>
            </w:r>
          </w:p>
        </w:tc>
        <w:tc>
          <w:tcPr>
            <w:tcW w:w="1261" w:type="dxa"/>
            <w:vAlign w:val="bottom"/>
          </w:tcPr>
          <w:p w14:paraId="64D97CB4" w14:textId="77777777" w:rsidR="00777C4C" w:rsidRPr="00DE7B59" w:rsidRDefault="00777C4C" w:rsidP="00532E89">
            <w:pPr>
              <w:pStyle w:val="TAC"/>
              <w:rPr>
                <w:lang w:eastAsia="en-US"/>
              </w:rPr>
            </w:pPr>
            <w:r w:rsidRPr="00DE7B59">
              <w:rPr>
                <w:lang w:eastAsia="en-US"/>
              </w:rPr>
              <w:t>≤ 824928</w:t>
            </w:r>
          </w:p>
        </w:tc>
        <w:tc>
          <w:tcPr>
            <w:tcW w:w="771" w:type="dxa"/>
            <w:vAlign w:val="center"/>
          </w:tcPr>
          <w:p w14:paraId="0691E23B" w14:textId="77777777" w:rsidR="00777C4C" w:rsidRPr="00DE7B59" w:rsidRDefault="00777C4C" w:rsidP="00532E89">
            <w:pPr>
              <w:pStyle w:val="TAC"/>
              <w:rPr>
                <w:lang w:eastAsia="en-US"/>
              </w:rPr>
            </w:pPr>
            <w:r w:rsidRPr="00DE7B59">
              <w:rPr>
                <w:lang w:eastAsia="en-US"/>
              </w:rPr>
              <w:t>245</w:t>
            </w:r>
          </w:p>
        </w:tc>
        <w:tc>
          <w:tcPr>
            <w:tcW w:w="1507" w:type="dxa"/>
          </w:tcPr>
          <w:p w14:paraId="25A0A6EF" w14:textId="77777777" w:rsidR="00777C4C" w:rsidRPr="00DE7B59" w:rsidRDefault="00777C4C" w:rsidP="00532E89">
            <w:pPr>
              <w:pStyle w:val="TAC"/>
              <w:rPr>
                <w:lang w:eastAsia="en-US"/>
              </w:rPr>
            </w:pPr>
            <w:r w:rsidRPr="00DE7B59">
              <w:rPr>
                <w:lang w:eastAsia="en-US"/>
              </w:rPr>
              <w:t>≤ 46182206</w:t>
            </w:r>
          </w:p>
        </w:tc>
      </w:tr>
      <w:tr w:rsidR="00777C4C" w:rsidRPr="00DE7B59" w14:paraId="63D27C91" w14:textId="77777777" w:rsidTr="00777C4C">
        <w:trPr>
          <w:trHeight w:val="170"/>
          <w:jc w:val="center"/>
        </w:trPr>
        <w:tc>
          <w:tcPr>
            <w:tcW w:w="770" w:type="dxa"/>
            <w:shd w:val="clear" w:color="auto" w:fill="auto"/>
            <w:vAlign w:val="center"/>
          </w:tcPr>
          <w:p w14:paraId="32FA37DD" w14:textId="77777777" w:rsidR="00777C4C" w:rsidRPr="00DE7B59" w:rsidRDefault="00777C4C" w:rsidP="00532E89">
            <w:pPr>
              <w:pStyle w:val="TAC"/>
              <w:rPr>
                <w:lang w:eastAsia="en-US"/>
              </w:rPr>
            </w:pPr>
            <w:r w:rsidRPr="00DE7B59">
              <w:rPr>
                <w:lang w:eastAsia="en-US"/>
              </w:rPr>
              <w:t>54</w:t>
            </w:r>
          </w:p>
        </w:tc>
        <w:tc>
          <w:tcPr>
            <w:tcW w:w="1016" w:type="dxa"/>
            <w:shd w:val="clear" w:color="auto" w:fill="auto"/>
          </w:tcPr>
          <w:p w14:paraId="443DF1A0" w14:textId="77777777" w:rsidR="00777C4C" w:rsidRPr="00DE7B59" w:rsidRDefault="00777C4C" w:rsidP="00532E89">
            <w:pPr>
              <w:pStyle w:val="TAC"/>
              <w:rPr>
                <w:lang w:eastAsia="en-US"/>
              </w:rPr>
            </w:pPr>
            <w:r w:rsidRPr="00DE7B59">
              <w:rPr>
                <w:lang w:eastAsia="en-US"/>
              </w:rPr>
              <w:t>≤ 281</w:t>
            </w:r>
          </w:p>
        </w:tc>
        <w:tc>
          <w:tcPr>
            <w:tcW w:w="771" w:type="dxa"/>
            <w:shd w:val="clear" w:color="auto" w:fill="auto"/>
            <w:vAlign w:val="center"/>
          </w:tcPr>
          <w:p w14:paraId="176B66E3" w14:textId="77777777" w:rsidR="00777C4C" w:rsidRPr="00DE7B59" w:rsidRDefault="00777C4C" w:rsidP="00532E89">
            <w:pPr>
              <w:pStyle w:val="TAC"/>
              <w:rPr>
                <w:lang w:eastAsia="en-US"/>
              </w:rPr>
            </w:pPr>
            <w:r w:rsidRPr="00DE7B59">
              <w:rPr>
                <w:lang w:eastAsia="en-US"/>
              </w:rPr>
              <w:t>118</w:t>
            </w:r>
          </w:p>
        </w:tc>
        <w:tc>
          <w:tcPr>
            <w:tcW w:w="1016" w:type="dxa"/>
            <w:shd w:val="clear" w:color="auto" w:fill="auto"/>
          </w:tcPr>
          <w:p w14:paraId="0E56CB30" w14:textId="77777777" w:rsidR="00777C4C" w:rsidRPr="00DE7B59" w:rsidRDefault="00777C4C" w:rsidP="00532E89">
            <w:pPr>
              <w:pStyle w:val="TAC"/>
              <w:rPr>
                <w:lang w:eastAsia="en-US"/>
              </w:rPr>
            </w:pPr>
            <w:r w:rsidRPr="00DE7B59">
              <w:rPr>
                <w:lang w:eastAsia="en-US"/>
              </w:rPr>
              <w:t>≤ 15692</w:t>
            </w:r>
          </w:p>
        </w:tc>
        <w:tc>
          <w:tcPr>
            <w:tcW w:w="771" w:type="dxa"/>
            <w:vAlign w:val="center"/>
          </w:tcPr>
          <w:p w14:paraId="32BDB72C" w14:textId="77777777" w:rsidR="00777C4C" w:rsidRPr="00DE7B59" w:rsidRDefault="00777C4C" w:rsidP="00532E89">
            <w:pPr>
              <w:pStyle w:val="TAC"/>
              <w:rPr>
                <w:lang w:eastAsia="en-US"/>
              </w:rPr>
            </w:pPr>
            <w:r w:rsidRPr="00DE7B59">
              <w:rPr>
                <w:lang w:eastAsia="en-US"/>
              </w:rPr>
              <w:t>182</w:t>
            </w:r>
          </w:p>
        </w:tc>
        <w:tc>
          <w:tcPr>
            <w:tcW w:w="1261" w:type="dxa"/>
            <w:vAlign w:val="bottom"/>
          </w:tcPr>
          <w:p w14:paraId="3328D872" w14:textId="77777777" w:rsidR="00777C4C" w:rsidRPr="00DE7B59" w:rsidRDefault="00777C4C" w:rsidP="00532E89">
            <w:pPr>
              <w:pStyle w:val="TAC"/>
              <w:rPr>
                <w:lang w:eastAsia="en-US"/>
              </w:rPr>
            </w:pPr>
            <w:r w:rsidRPr="00DE7B59">
              <w:rPr>
                <w:lang w:eastAsia="en-US"/>
              </w:rPr>
              <w:t>≤ 878475</w:t>
            </w:r>
          </w:p>
        </w:tc>
        <w:tc>
          <w:tcPr>
            <w:tcW w:w="771" w:type="dxa"/>
            <w:vAlign w:val="center"/>
          </w:tcPr>
          <w:p w14:paraId="41044F80" w14:textId="77777777" w:rsidR="00777C4C" w:rsidRPr="00DE7B59" w:rsidRDefault="00777C4C" w:rsidP="00532E89">
            <w:pPr>
              <w:pStyle w:val="TAC"/>
              <w:rPr>
                <w:lang w:eastAsia="en-US"/>
              </w:rPr>
            </w:pPr>
            <w:r w:rsidRPr="00DE7B59">
              <w:rPr>
                <w:lang w:eastAsia="en-US"/>
              </w:rPr>
              <w:t>246</w:t>
            </w:r>
          </w:p>
        </w:tc>
        <w:tc>
          <w:tcPr>
            <w:tcW w:w="1507" w:type="dxa"/>
          </w:tcPr>
          <w:p w14:paraId="5D6AC348" w14:textId="77777777" w:rsidR="00777C4C" w:rsidRPr="00DE7B59" w:rsidRDefault="00777C4C" w:rsidP="00532E89">
            <w:pPr>
              <w:pStyle w:val="TAC"/>
              <w:rPr>
                <w:lang w:eastAsia="en-US"/>
              </w:rPr>
            </w:pPr>
            <w:r w:rsidRPr="00DE7B59">
              <w:rPr>
                <w:lang w:eastAsia="en-US"/>
              </w:rPr>
              <w:t>≤ 49179951</w:t>
            </w:r>
          </w:p>
        </w:tc>
      </w:tr>
      <w:tr w:rsidR="00777C4C" w:rsidRPr="00DE7B59" w14:paraId="2528912C" w14:textId="77777777" w:rsidTr="00777C4C">
        <w:trPr>
          <w:trHeight w:val="170"/>
          <w:jc w:val="center"/>
        </w:trPr>
        <w:tc>
          <w:tcPr>
            <w:tcW w:w="770" w:type="dxa"/>
            <w:shd w:val="clear" w:color="auto" w:fill="auto"/>
            <w:vAlign w:val="center"/>
          </w:tcPr>
          <w:p w14:paraId="1D01B798" w14:textId="77777777" w:rsidR="00777C4C" w:rsidRPr="00DE7B59" w:rsidRDefault="00777C4C" w:rsidP="00532E89">
            <w:pPr>
              <w:pStyle w:val="TAC"/>
              <w:rPr>
                <w:lang w:eastAsia="en-US"/>
              </w:rPr>
            </w:pPr>
            <w:r w:rsidRPr="00DE7B59">
              <w:rPr>
                <w:lang w:eastAsia="en-US"/>
              </w:rPr>
              <w:t>55</w:t>
            </w:r>
          </w:p>
        </w:tc>
        <w:tc>
          <w:tcPr>
            <w:tcW w:w="1016" w:type="dxa"/>
            <w:shd w:val="clear" w:color="auto" w:fill="auto"/>
          </w:tcPr>
          <w:p w14:paraId="65ED11CA" w14:textId="77777777" w:rsidR="00777C4C" w:rsidRPr="00DE7B59" w:rsidRDefault="00777C4C" w:rsidP="00532E89">
            <w:pPr>
              <w:pStyle w:val="TAC"/>
              <w:rPr>
                <w:lang w:eastAsia="en-US"/>
              </w:rPr>
            </w:pPr>
            <w:r w:rsidRPr="00DE7B59">
              <w:rPr>
                <w:lang w:eastAsia="en-US"/>
              </w:rPr>
              <w:t>≤ 299</w:t>
            </w:r>
          </w:p>
        </w:tc>
        <w:tc>
          <w:tcPr>
            <w:tcW w:w="771" w:type="dxa"/>
            <w:shd w:val="clear" w:color="auto" w:fill="auto"/>
            <w:vAlign w:val="center"/>
          </w:tcPr>
          <w:p w14:paraId="52D06ED6" w14:textId="77777777" w:rsidR="00777C4C" w:rsidRPr="00DE7B59" w:rsidRDefault="00777C4C" w:rsidP="00532E89">
            <w:pPr>
              <w:pStyle w:val="TAC"/>
              <w:rPr>
                <w:lang w:eastAsia="en-US"/>
              </w:rPr>
            </w:pPr>
            <w:r w:rsidRPr="00DE7B59">
              <w:rPr>
                <w:lang w:eastAsia="en-US"/>
              </w:rPr>
              <w:t>119</w:t>
            </w:r>
          </w:p>
        </w:tc>
        <w:tc>
          <w:tcPr>
            <w:tcW w:w="1016" w:type="dxa"/>
            <w:shd w:val="clear" w:color="auto" w:fill="auto"/>
          </w:tcPr>
          <w:p w14:paraId="2138FCA2" w14:textId="77777777" w:rsidR="00777C4C" w:rsidRPr="00DE7B59" w:rsidRDefault="00777C4C" w:rsidP="00532E89">
            <w:pPr>
              <w:pStyle w:val="TAC"/>
              <w:rPr>
                <w:lang w:eastAsia="en-US"/>
              </w:rPr>
            </w:pPr>
            <w:r w:rsidRPr="00DE7B59">
              <w:rPr>
                <w:lang w:eastAsia="en-US"/>
              </w:rPr>
              <w:t>≤ 16711</w:t>
            </w:r>
          </w:p>
        </w:tc>
        <w:tc>
          <w:tcPr>
            <w:tcW w:w="771" w:type="dxa"/>
            <w:vAlign w:val="center"/>
          </w:tcPr>
          <w:p w14:paraId="2240941E" w14:textId="77777777" w:rsidR="00777C4C" w:rsidRPr="00DE7B59" w:rsidRDefault="00777C4C" w:rsidP="00532E89">
            <w:pPr>
              <w:pStyle w:val="TAC"/>
              <w:rPr>
                <w:lang w:eastAsia="en-US"/>
              </w:rPr>
            </w:pPr>
            <w:r w:rsidRPr="00DE7B59">
              <w:rPr>
                <w:lang w:eastAsia="en-US"/>
              </w:rPr>
              <w:t>183</w:t>
            </w:r>
          </w:p>
        </w:tc>
        <w:tc>
          <w:tcPr>
            <w:tcW w:w="1261" w:type="dxa"/>
            <w:vAlign w:val="bottom"/>
          </w:tcPr>
          <w:p w14:paraId="227EFE65" w14:textId="77777777" w:rsidR="00777C4C" w:rsidRPr="00DE7B59" w:rsidRDefault="00777C4C" w:rsidP="00532E89">
            <w:pPr>
              <w:pStyle w:val="TAC"/>
              <w:rPr>
                <w:lang w:eastAsia="en-US"/>
              </w:rPr>
            </w:pPr>
            <w:r w:rsidRPr="00DE7B59">
              <w:rPr>
                <w:lang w:eastAsia="en-US"/>
              </w:rPr>
              <w:t>≤ 935498</w:t>
            </w:r>
          </w:p>
        </w:tc>
        <w:tc>
          <w:tcPr>
            <w:tcW w:w="771" w:type="dxa"/>
            <w:vAlign w:val="center"/>
          </w:tcPr>
          <w:p w14:paraId="7CF224B5" w14:textId="77777777" w:rsidR="00777C4C" w:rsidRPr="00DE7B59" w:rsidRDefault="00777C4C" w:rsidP="00532E89">
            <w:pPr>
              <w:pStyle w:val="TAC"/>
              <w:rPr>
                <w:lang w:eastAsia="en-US"/>
              </w:rPr>
            </w:pPr>
            <w:r w:rsidRPr="00DE7B59">
              <w:rPr>
                <w:lang w:eastAsia="en-US"/>
              </w:rPr>
              <w:t>247</w:t>
            </w:r>
          </w:p>
        </w:tc>
        <w:tc>
          <w:tcPr>
            <w:tcW w:w="1507" w:type="dxa"/>
          </w:tcPr>
          <w:p w14:paraId="7077208C" w14:textId="77777777" w:rsidR="00777C4C" w:rsidRPr="00DE7B59" w:rsidRDefault="00777C4C" w:rsidP="00532E89">
            <w:pPr>
              <w:pStyle w:val="TAC"/>
              <w:rPr>
                <w:lang w:eastAsia="en-US"/>
              </w:rPr>
            </w:pPr>
            <w:r w:rsidRPr="00DE7B59">
              <w:rPr>
                <w:lang w:eastAsia="en-US"/>
              </w:rPr>
              <w:t>≤ 52372284</w:t>
            </w:r>
          </w:p>
        </w:tc>
      </w:tr>
      <w:tr w:rsidR="00777C4C" w:rsidRPr="00DE7B59" w14:paraId="0FBDE268" w14:textId="77777777" w:rsidTr="00777C4C">
        <w:trPr>
          <w:trHeight w:val="170"/>
          <w:jc w:val="center"/>
        </w:trPr>
        <w:tc>
          <w:tcPr>
            <w:tcW w:w="770" w:type="dxa"/>
            <w:shd w:val="clear" w:color="auto" w:fill="auto"/>
            <w:vAlign w:val="center"/>
          </w:tcPr>
          <w:p w14:paraId="205617A2" w14:textId="77777777" w:rsidR="00777C4C" w:rsidRPr="00DE7B59" w:rsidRDefault="00777C4C" w:rsidP="00532E89">
            <w:pPr>
              <w:pStyle w:val="TAC"/>
              <w:rPr>
                <w:lang w:eastAsia="en-US"/>
              </w:rPr>
            </w:pPr>
            <w:r w:rsidRPr="00DE7B59">
              <w:rPr>
                <w:lang w:eastAsia="en-US"/>
              </w:rPr>
              <w:t>56</w:t>
            </w:r>
          </w:p>
        </w:tc>
        <w:tc>
          <w:tcPr>
            <w:tcW w:w="1016" w:type="dxa"/>
            <w:shd w:val="clear" w:color="auto" w:fill="auto"/>
          </w:tcPr>
          <w:p w14:paraId="21D562BE" w14:textId="77777777" w:rsidR="00777C4C" w:rsidRPr="00DE7B59" w:rsidRDefault="00777C4C" w:rsidP="00532E89">
            <w:pPr>
              <w:pStyle w:val="TAC"/>
              <w:rPr>
                <w:lang w:eastAsia="en-US"/>
              </w:rPr>
            </w:pPr>
            <w:r w:rsidRPr="00DE7B59">
              <w:rPr>
                <w:lang w:eastAsia="en-US"/>
              </w:rPr>
              <w:t>≤ 318</w:t>
            </w:r>
          </w:p>
        </w:tc>
        <w:tc>
          <w:tcPr>
            <w:tcW w:w="771" w:type="dxa"/>
            <w:shd w:val="clear" w:color="auto" w:fill="auto"/>
            <w:vAlign w:val="center"/>
          </w:tcPr>
          <w:p w14:paraId="1239D20B" w14:textId="77777777" w:rsidR="00777C4C" w:rsidRPr="00DE7B59" w:rsidRDefault="00777C4C" w:rsidP="00532E89">
            <w:pPr>
              <w:pStyle w:val="TAC"/>
              <w:rPr>
                <w:lang w:eastAsia="en-US"/>
              </w:rPr>
            </w:pPr>
            <w:r w:rsidRPr="00DE7B59">
              <w:rPr>
                <w:lang w:eastAsia="en-US"/>
              </w:rPr>
              <w:t>120</w:t>
            </w:r>
          </w:p>
        </w:tc>
        <w:tc>
          <w:tcPr>
            <w:tcW w:w="1016" w:type="dxa"/>
            <w:shd w:val="clear" w:color="auto" w:fill="auto"/>
          </w:tcPr>
          <w:p w14:paraId="4F3B9A41" w14:textId="77777777" w:rsidR="00777C4C" w:rsidRPr="00DE7B59" w:rsidRDefault="00777C4C" w:rsidP="00532E89">
            <w:pPr>
              <w:pStyle w:val="TAC"/>
              <w:rPr>
                <w:lang w:eastAsia="en-US"/>
              </w:rPr>
            </w:pPr>
            <w:r w:rsidRPr="00DE7B59">
              <w:rPr>
                <w:lang w:eastAsia="en-US"/>
              </w:rPr>
              <w:t>≤ 17795</w:t>
            </w:r>
          </w:p>
        </w:tc>
        <w:tc>
          <w:tcPr>
            <w:tcW w:w="771" w:type="dxa"/>
            <w:vAlign w:val="center"/>
          </w:tcPr>
          <w:p w14:paraId="3C999A89" w14:textId="77777777" w:rsidR="00777C4C" w:rsidRPr="00DE7B59" w:rsidRDefault="00777C4C" w:rsidP="00532E89">
            <w:pPr>
              <w:pStyle w:val="TAC"/>
              <w:rPr>
                <w:lang w:eastAsia="en-US"/>
              </w:rPr>
            </w:pPr>
            <w:r w:rsidRPr="00DE7B59">
              <w:rPr>
                <w:lang w:eastAsia="en-US"/>
              </w:rPr>
              <w:t>184</w:t>
            </w:r>
          </w:p>
        </w:tc>
        <w:tc>
          <w:tcPr>
            <w:tcW w:w="1261" w:type="dxa"/>
            <w:vAlign w:val="bottom"/>
          </w:tcPr>
          <w:p w14:paraId="6BCA5B53" w14:textId="77777777" w:rsidR="00777C4C" w:rsidRPr="00DE7B59" w:rsidRDefault="00777C4C" w:rsidP="00532E89">
            <w:pPr>
              <w:pStyle w:val="TAC"/>
              <w:rPr>
                <w:lang w:eastAsia="en-US"/>
              </w:rPr>
            </w:pPr>
            <w:r w:rsidRPr="00DE7B59">
              <w:rPr>
                <w:lang w:eastAsia="en-US"/>
              </w:rPr>
              <w:t>≤ 996222</w:t>
            </w:r>
          </w:p>
        </w:tc>
        <w:tc>
          <w:tcPr>
            <w:tcW w:w="771" w:type="dxa"/>
            <w:vAlign w:val="center"/>
          </w:tcPr>
          <w:p w14:paraId="4D1E6C06" w14:textId="77777777" w:rsidR="00777C4C" w:rsidRPr="00DE7B59" w:rsidRDefault="00777C4C" w:rsidP="00532E89">
            <w:pPr>
              <w:pStyle w:val="TAC"/>
              <w:rPr>
                <w:lang w:eastAsia="en-US"/>
              </w:rPr>
            </w:pPr>
            <w:r w:rsidRPr="00DE7B59">
              <w:rPr>
                <w:lang w:eastAsia="en-US"/>
              </w:rPr>
              <w:t>248</w:t>
            </w:r>
          </w:p>
        </w:tc>
        <w:tc>
          <w:tcPr>
            <w:tcW w:w="1507" w:type="dxa"/>
          </w:tcPr>
          <w:p w14:paraId="2322F92C" w14:textId="77777777" w:rsidR="00777C4C" w:rsidRPr="00DE7B59" w:rsidRDefault="00777C4C" w:rsidP="00532E89">
            <w:pPr>
              <w:pStyle w:val="TAC"/>
              <w:rPr>
                <w:lang w:eastAsia="en-US"/>
              </w:rPr>
            </w:pPr>
            <w:r w:rsidRPr="00DE7B59">
              <w:rPr>
                <w:lang w:eastAsia="en-US"/>
              </w:rPr>
              <w:t>≤ 55771835</w:t>
            </w:r>
          </w:p>
        </w:tc>
      </w:tr>
      <w:tr w:rsidR="00777C4C" w:rsidRPr="00DE7B59" w14:paraId="32306DEF" w14:textId="77777777" w:rsidTr="00777C4C">
        <w:trPr>
          <w:trHeight w:val="170"/>
          <w:jc w:val="center"/>
        </w:trPr>
        <w:tc>
          <w:tcPr>
            <w:tcW w:w="770" w:type="dxa"/>
            <w:shd w:val="clear" w:color="auto" w:fill="auto"/>
            <w:vAlign w:val="center"/>
          </w:tcPr>
          <w:p w14:paraId="02A365F5" w14:textId="77777777" w:rsidR="00777C4C" w:rsidRPr="00DE7B59" w:rsidRDefault="00777C4C" w:rsidP="00532E89">
            <w:pPr>
              <w:pStyle w:val="TAC"/>
              <w:rPr>
                <w:lang w:eastAsia="en-US"/>
              </w:rPr>
            </w:pPr>
            <w:r w:rsidRPr="00DE7B59">
              <w:rPr>
                <w:lang w:eastAsia="en-US"/>
              </w:rPr>
              <w:t>57</w:t>
            </w:r>
          </w:p>
        </w:tc>
        <w:tc>
          <w:tcPr>
            <w:tcW w:w="1016" w:type="dxa"/>
            <w:shd w:val="clear" w:color="auto" w:fill="auto"/>
          </w:tcPr>
          <w:p w14:paraId="518B27FE" w14:textId="77777777" w:rsidR="00777C4C" w:rsidRPr="00DE7B59" w:rsidRDefault="00777C4C" w:rsidP="00532E89">
            <w:pPr>
              <w:pStyle w:val="TAC"/>
              <w:rPr>
                <w:lang w:eastAsia="en-US"/>
              </w:rPr>
            </w:pPr>
            <w:r w:rsidRPr="00DE7B59">
              <w:rPr>
                <w:lang w:eastAsia="en-US"/>
              </w:rPr>
              <w:t>≤ 339</w:t>
            </w:r>
          </w:p>
        </w:tc>
        <w:tc>
          <w:tcPr>
            <w:tcW w:w="771" w:type="dxa"/>
            <w:shd w:val="clear" w:color="auto" w:fill="auto"/>
            <w:vAlign w:val="center"/>
          </w:tcPr>
          <w:p w14:paraId="628A19C2" w14:textId="77777777" w:rsidR="00777C4C" w:rsidRPr="00DE7B59" w:rsidRDefault="00777C4C" w:rsidP="00532E89">
            <w:pPr>
              <w:pStyle w:val="TAC"/>
              <w:rPr>
                <w:lang w:eastAsia="en-US"/>
              </w:rPr>
            </w:pPr>
            <w:r w:rsidRPr="00DE7B59">
              <w:rPr>
                <w:lang w:eastAsia="en-US"/>
              </w:rPr>
              <w:t>121</w:t>
            </w:r>
          </w:p>
        </w:tc>
        <w:tc>
          <w:tcPr>
            <w:tcW w:w="1016" w:type="dxa"/>
            <w:shd w:val="clear" w:color="auto" w:fill="auto"/>
          </w:tcPr>
          <w:p w14:paraId="670B1A31" w14:textId="77777777" w:rsidR="00777C4C" w:rsidRPr="00DE7B59" w:rsidRDefault="00777C4C" w:rsidP="00532E89">
            <w:pPr>
              <w:pStyle w:val="TAC"/>
              <w:rPr>
                <w:lang w:eastAsia="en-US"/>
              </w:rPr>
            </w:pPr>
            <w:r w:rsidRPr="00DE7B59">
              <w:rPr>
                <w:lang w:eastAsia="en-US"/>
              </w:rPr>
              <w:t>≤ 18951</w:t>
            </w:r>
          </w:p>
        </w:tc>
        <w:tc>
          <w:tcPr>
            <w:tcW w:w="771" w:type="dxa"/>
            <w:vAlign w:val="center"/>
          </w:tcPr>
          <w:p w14:paraId="2FF8A72A" w14:textId="77777777" w:rsidR="00777C4C" w:rsidRPr="00DE7B59" w:rsidRDefault="00777C4C" w:rsidP="00532E89">
            <w:pPr>
              <w:pStyle w:val="TAC"/>
              <w:rPr>
                <w:lang w:eastAsia="en-US"/>
              </w:rPr>
            </w:pPr>
            <w:r w:rsidRPr="00DE7B59">
              <w:rPr>
                <w:lang w:eastAsia="en-US"/>
              </w:rPr>
              <w:t>185</w:t>
            </w:r>
          </w:p>
        </w:tc>
        <w:tc>
          <w:tcPr>
            <w:tcW w:w="1261" w:type="dxa"/>
            <w:vAlign w:val="bottom"/>
          </w:tcPr>
          <w:p w14:paraId="7131B62B" w14:textId="77777777" w:rsidR="00777C4C" w:rsidRPr="00DE7B59" w:rsidRDefault="00777C4C" w:rsidP="00532E89">
            <w:pPr>
              <w:pStyle w:val="TAC"/>
              <w:rPr>
                <w:lang w:eastAsia="en-US"/>
              </w:rPr>
            </w:pPr>
            <w:r w:rsidRPr="00DE7B59">
              <w:rPr>
                <w:lang w:eastAsia="en-US"/>
              </w:rPr>
              <w:t>≤ 1060888</w:t>
            </w:r>
          </w:p>
        </w:tc>
        <w:tc>
          <w:tcPr>
            <w:tcW w:w="771" w:type="dxa"/>
            <w:vAlign w:val="center"/>
          </w:tcPr>
          <w:p w14:paraId="1B268D81" w14:textId="77777777" w:rsidR="00777C4C" w:rsidRPr="00DE7B59" w:rsidRDefault="00777C4C" w:rsidP="00532E89">
            <w:pPr>
              <w:pStyle w:val="TAC"/>
              <w:rPr>
                <w:lang w:eastAsia="en-US"/>
              </w:rPr>
            </w:pPr>
            <w:r w:rsidRPr="00DE7B59">
              <w:rPr>
                <w:lang w:eastAsia="en-US"/>
              </w:rPr>
              <w:t>249</w:t>
            </w:r>
          </w:p>
        </w:tc>
        <w:tc>
          <w:tcPr>
            <w:tcW w:w="1507" w:type="dxa"/>
          </w:tcPr>
          <w:p w14:paraId="310F4756" w14:textId="77777777" w:rsidR="00777C4C" w:rsidRPr="00DE7B59" w:rsidRDefault="00777C4C" w:rsidP="00532E89">
            <w:pPr>
              <w:pStyle w:val="TAC"/>
              <w:rPr>
                <w:lang w:eastAsia="en-US"/>
              </w:rPr>
            </w:pPr>
            <w:r w:rsidRPr="00DE7B59">
              <w:rPr>
                <w:lang w:eastAsia="en-US"/>
              </w:rPr>
              <w:t>≤ 59392055</w:t>
            </w:r>
          </w:p>
        </w:tc>
      </w:tr>
      <w:tr w:rsidR="00777C4C" w:rsidRPr="00DE7B59" w14:paraId="339E7D03" w14:textId="77777777" w:rsidTr="00777C4C">
        <w:trPr>
          <w:trHeight w:val="170"/>
          <w:jc w:val="center"/>
        </w:trPr>
        <w:tc>
          <w:tcPr>
            <w:tcW w:w="770" w:type="dxa"/>
            <w:shd w:val="clear" w:color="auto" w:fill="auto"/>
            <w:vAlign w:val="center"/>
          </w:tcPr>
          <w:p w14:paraId="06F62C70" w14:textId="77777777" w:rsidR="00777C4C" w:rsidRPr="00DE7B59" w:rsidRDefault="00777C4C" w:rsidP="00532E89">
            <w:pPr>
              <w:pStyle w:val="TAC"/>
              <w:rPr>
                <w:lang w:eastAsia="en-US"/>
              </w:rPr>
            </w:pPr>
            <w:r w:rsidRPr="00DE7B59">
              <w:rPr>
                <w:lang w:eastAsia="en-US"/>
              </w:rPr>
              <w:t>58</w:t>
            </w:r>
          </w:p>
        </w:tc>
        <w:tc>
          <w:tcPr>
            <w:tcW w:w="1016" w:type="dxa"/>
            <w:shd w:val="clear" w:color="auto" w:fill="auto"/>
          </w:tcPr>
          <w:p w14:paraId="2D138A86" w14:textId="77777777" w:rsidR="00777C4C" w:rsidRPr="00DE7B59" w:rsidRDefault="00777C4C" w:rsidP="00532E89">
            <w:pPr>
              <w:pStyle w:val="TAC"/>
              <w:rPr>
                <w:lang w:eastAsia="en-US"/>
              </w:rPr>
            </w:pPr>
            <w:r w:rsidRPr="00DE7B59">
              <w:rPr>
                <w:lang w:eastAsia="en-US"/>
              </w:rPr>
              <w:t>≤ 361</w:t>
            </w:r>
          </w:p>
        </w:tc>
        <w:tc>
          <w:tcPr>
            <w:tcW w:w="771" w:type="dxa"/>
            <w:shd w:val="clear" w:color="auto" w:fill="auto"/>
            <w:vAlign w:val="center"/>
          </w:tcPr>
          <w:p w14:paraId="61B5F53E" w14:textId="77777777" w:rsidR="00777C4C" w:rsidRPr="00DE7B59" w:rsidRDefault="00777C4C" w:rsidP="00532E89">
            <w:pPr>
              <w:pStyle w:val="TAC"/>
              <w:rPr>
                <w:lang w:eastAsia="en-US"/>
              </w:rPr>
            </w:pPr>
            <w:r w:rsidRPr="00DE7B59">
              <w:rPr>
                <w:lang w:eastAsia="en-US"/>
              </w:rPr>
              <w:t>122</w:t>
            </w:r>
          </w:p>
        </w:tc>
        <w:tc>
          <w:tcPr>
            <w:tcW w:w="1016" w:type="dxa"/>
            <w:shd w:val="clear" w:color="auto" w:fill="auto"/>
          </w:tcPr>
          <w:p w14:paraId="1C8E3F11" w14:textId="77777777" w:rsidR="00777C4C" w:rsidRPr="00DE7B59" w:rsidRDefault="00777C4C" w:rsidP="00532E89">
            <w:pPr>
              <w:pStyle w:val="TAC"/>
              <w:rPr>
                <w:lang w:eastAsia="en-US"/>
              </w:rPr>
            </w:pPr>
            <w:r w:rsidRPr="00DE7B59">
              <w:rPr>
                <w:lang w:eastAsia="en-US"/>
              </w:rPr>
              <w:t>≤ 20181</w:t>
            </w:r>
          </w:p>
        </w:tc>
        <w:tc>
          <w:tcPr>
            <w:tcW w:w="771" w:type="dxa"/>
            <w:vAlign w:val="center"/>
          </w:tcPr>
          <w:p w14:paraId="1816261A" w14:textId="77777777" w:rsidR="00777C4C" w:rsidRPr="00DE7B59" w:rsidRDefault="00777C4C" w:rsidP="00532E89">
            <w:pPr>
              <w:pStyle w:val="TAC"/>
              <w:rPr>
                <w:lang w:eastAsia="en-US"/>
              </w:rPr>
            </w:pPr>
            <w:r w:rsidRPr="00DE7B59">
              <w:rPr>
                <w:lang w:eastAsia="en-US"/>
              </w:rPr>
              <w:t>186</w:t>
            </w:r>
          </w:p>
        </w:tc>
        <w:tc>
          <w:tcPr>
            <w:tcW w:w="1261" w:type="dxa"/>
            <w:vAlign w:val="bottom"/>
          </w:tcPr>
          <w:p w14:paraId="24C06C65" w14:textId="77777777" w:rsidR="00777C4C" w:rsidRPr="00DE7B59" w:rsidRDefault="00777C4C" w:rsidP="00532E89">
            <w:pPr>
              <w:pStyle w:val="TAC"/>
              <w:rPr>
                <w:lang w:eastAsia="en-US"/>
              </w:rPr>
            </w:pPr>
            <w:r w:rsidRPr="00DE7B59">
              <w:rPr>
                <w:lang w:eastAsia="en-US"/>
              </w:rPr>
              <w:t>≤ 1129752</w:t>
            </w:r>
          </w:p>
        </w:tc>
        <w:tc>
          <w:tcPr>
            <w:tcW w:w="771" w:type="dxa"/>
            <w:vAlign w:val="center"/>
          </w:tcPr>
          <w:p w14:paraId="050B13F8" w14:textId="77777777" w:rsidR="00777C4C" w:rsidRPr="00DE7B59" w:rsidRDefault="00777C4C" w:rsidP="00532E89">
            <w:pPr>
              <w:pStyle w:val="TAC"/>
              <w:rPr>
                <w:lang w:eastAsia="en-US"/>
              </w:rPr>
            </w:pPr>
            <w:r w:rsidRPr="00DE7B59">
              <w:rPr>
                <w:lang w:eastAsia="en-US"/>
              </w:rPr>
              <w:t>250</w:t>
            </w:r>
          </w:p>
        </w:tc>
        <w:tc>
          <w:tcPr>
            <w:tcW w:w="1507" w:type="dxa"/>
          </w:tcPr>
          <w:p w14:paraId="1509CA31" w14:textId="77777777" w:rsidR="00777C4C" w:rsidRPr="00DE7B59" w:rsidRDefault="00777C4C" w:rsidP="00532E89">
            <w:pPr>
              <w:pStyle w:val="TAC"/>
              <w:rPr>
                <w:lang w:eastAsia="en-US"/>
              </w:rPr>
            </w:pPr>
            <w:r w:rsidRPr="00DE7B59">
              <w:rPr>
                <w:lang w:eastAsia="en-US"/>
              </w:rPr>
              <w:t>≤ 63247269</w:t>
            </w:r>
          </w:p>
        </w:tc>
      </w:tr>
      <w:tr w:rsidR="00777C4C" w:rsidRPr="00DE7B59" w14:paraId="53F6942E" w14:textId="77777777" w:rsidTr="00777C4C">
        <w:trPr>
          <w:trHeight w:val="170"/>
          <w:jc w:val="center"/>
        </w:trPr>
        <w:tc>
          <w:tcPr>
            <w:tcW w:w="770" w:type="dxa"/>
            <w:shd w:val="clear" w:color="auto" w:fill="auto"/>
            <w:vAlign w:val="center"/>
          </w:tcPr>
          <w:p w14:paraId="622EB34E" w14:textId="77777777" w:rsidR="00777C4C" w:rsidRPr="00DE7B59" w:rsidRDefault="00777C4C" w:rsidP="00532E89">
            <w:pPr>
              <w:pStyle w:val="TAC"/>
              <w:rPr>
                <w:lang w:eastAsia="en-US"/>
              </w:rPr>
            </w:pPr>
            <w:r w:rsidRPr="00DE7B59">
              <w:rPr>
                <w:lang w:eastAsia="en-US"/>
              </w:rPr>
              <w:t>59</w:t>
            </w:r>
          </w:p>
        </w:tc>
        <w:tc>
          <w:tcPr>
            <w:tcW w:w="1016" w:type="dxa"/>
            <w:shd w:val="clear" w:color="auto" w:fill="auto"/>
          </w:tcPr>
          <w:p w14:paraId="34A1A1A9" w14:textId="77777777" w:rsidR="00777C4C" w:rsidRPr="00DE7B59" w:rsidRDefault="00777C4C" w:rsidP="00532E89">
            <w:pPr>
              <w:pStyle w:val="TAC"/>
              <w:rPr>
                <w:lang w:eastAsia="en-US"/>
              </w:rPr>
            </w:pPr>
            <w:r w:rsidRPr="00DE7B59">
              <w:rPr>
                <w:lang w:eastAsia="en-US"/>
              </w:rPr>
              <w:t>≤ 384</w:t>
            </w:r>
          </w:p>
        </w:tc>
        <w:tc>
          <w:tcPr>
            <w:tcW w:w="771" w:type="dxa"/>
            <w:shd w:val="clear" w:color="auto" w:fill="auto"/>
            <w:vAlign w:val="center"/>
          </w:tcPr>
          <w:p w14:paraId="37C3A092" w14:textId="77777777" w:rsidR="00777C4C" w:rsidRPr="00DE7B59" w:rsidRDefault="00777C4C" w:rsidP="00532E89">
            <w:pPr>
              <w:pStyle w:val="TAC"/>
              <w:rPr>
                <w:lang w:eastAsia="en-US"/>
              </w:rPr>
            </w:pPr>
            <w:r w:rsidRPr="00DE7B59">
              <w:rPr>
                <w:lang w:eastAsia="en-US"/>
              </w:rPr>
              <w:t>123</w:t>
            </w:r>
          </w:p>
        </w:tc>
        <w:tc>
          <w:tcPr>
            <w:tcW w:w="1016" w:type="dxa"/>
            <w:shd w:val="clear" w:color="auto" w:fill="auto"/>
          </w:tcPr>
          <w:p w14:paraId="66F3C226" w14:textId="77777777" w:rsidR="00777C4C" w:rsidRPr="00DE7B59" w:rsidRDefault="00777C4C" w:rsidP="00532E89">
            <w:pPr>
              <w:pStyle w:val="TAC"/>
              <w:rPr>
                <w:lang w:eastAsia="en-US"/>
              </w:rPr>
            </w:pPr>
            <w:r w:rsidRPr="00DE7B59">
              <w:rPr>
                <w:lang w:eastAsia="en-US"/>
              </w:rPr>
              <w:t>≤ 21491</w:t>
            </w:r>
          </w:p>
        </w:tc>
        <w:tc>
          <w:tcPr>
            <w:tcW w:w="771" w:type="dxa"/>
            <w:vAlign w:val="center"/>
          </w:tcPr>
          <w:p w14:paraId="306C2617" w14:textId="77777777" w:rsidR="00777C4C" w:rsidRPr="00DE7B59" w:rsidRDefault="00777C4C" w:rsidP="00532E89">
            <w:pPr>
              <w:pStyle w:val="TAC"/>
              <w:rPr>
                <w:lang w:eastAsia="en-US"/>
              </w:rPr>
            </w:pPr>
            <w:r w:rsidRPr="00DE7B59">
              <w:rPr>
                <w:lang w:eastAsia="en-US"/>
              </w:rPr>
              <w:t>187</w:t>
            </w:r>
          </w:p>
        </w:tc>
        <w:tc>
          <w:tcPr>
            <w:tcW w:w="1261" w:type="dxa"/>
            <w:vAlign w:val="bottom"/>
          </w:tcPr>
          <w:p w14:paraId="3FFE049E" w14:textId="77777777" w:rsidR="00777C4C" w:rsidRPr="00DE7B59" w:rsidRDefault="00777C4C" w:rsidP="00532E89">
            <w:pPr>
              <w:pStyle w:val="TAC"/>
              <w:rPr>
                <w:lang w:eastAsia="en-US"/>
              </w:rPr>
            </w:pPr>
            <w:r w:rsidRPr="00DE7B59">
              <w:rPr>
                <w:lang w:eastAsia="en-US"/>
              </w:rPr>
              <w:t>≤ 1203085</w:t>
            </w:r>
          </w:p>
        </w:tc>
        <w:tc>
          <w:tcPr>
            <w:tcW w:w="771" w:type="dxa"/>
            <w:vAlign w:val="center"/>
          </w:tcPr>
          <w:p w14:paraId="0F03E716" w14:textId="77777777" w:rsidR="00777C4C" w:rsidRPr="00DE7B59" w:rsidRDefault="00777C4C" w:rsidP="00532E89">
            <w:pPr>
              <w:pStyle w:val="TAC"/>
              <w:rPr>
                <w:lang w:eastAsia="en-US"/>
              </w:rPr>
            </w:pPr>
            <w:r w:rsidRPr="00DE7B59">
              <w:rPr>
                <w:lang w:eastAsia="en-US"/>
              </w:rPr>
              <w:t>251</w:t>
            </w:r>
          </w:p>
        </w:tc>
        <w:tc>
          <w:tcPr>
            <w:tcW w:w="1507" w:type="dxa"/>
          </w:tcPr>
          <w:p w14:paraId="23C4E79F" w14:textId="77777777" w:rsidR="00777C4C" w:rsidRPr="00DE7B59" w:rsidRDefault="00777C4C" w:rsidP="00532E89">
            <w:pPr>
              <w:pStyle w:val="TAC"/>
              <w:rPr>
                <w:lang w:eastAsia="en-US"/>
              </w:rPr>
            </w:pPr>
            <w:r w:rsidRPr="00DE7B59">
              <w:rPr>
                <w:lang w:eastAsia="en-US"/>
              </w:rPr>
              <w:t>≤ 67352729</w:t>
            </w:r>
          </w:p>
        </w:tc>
      </w:tr>
      <w:tr w:rsidR="00777C4C" w:rsidRPr="00DE7B59" w14:paraId="209827D3" w14:textId="77777777" w:rsidTr="00777C4C">
        <w:trPr>
          <w:trHeight w:val="170"/>
          <w:jc w:val="center"/>
        </w:trPr>
        <w:tc>
          <w:tcPr>
            <w:tcW w:w="770" w:type="dxa"/>
            <w:shd w:val="clear" w:color="auto" w:fill="auto"/>
            <w:vAlign w:val="center"/>
          </w:tcPr>
          <w:p w14:paraId="359F8540" w14:textId="77777777" w:rsidR="00777C4C" w:rsidRPr="00DE7B59" w:rsidRDefault="00777C4C" w:rsidP="00532E89">
            <w:pPr>
              <w:pStyle w:val="TAC"/>
              <w:rPr>
                <w:lang w:eastAsia="en-US"/>
              </w:rPr>
            </w:pPr>
            <w:r w:rsidRPr="00DE7B59">
              <w:rPr>
                <w:lang w:eastAsia="en-US"/>
              </w:rPr>
              <w:t>60</w:t>
            </w:r>
          </w:p>
        </w:tc>
        <w:tc>
          <w:tcPr>
            <w:tcW w:w="1016" w:type="dxa"/>
            <w:shd w:val="clear" w:color="auto" w:fill="auto"/>
          </w:tcPr>
          <w:p w14:paraId="43C7A83D" w14:textId="77777777" w:rsidR="00777C4C" w:rsidRPr="00DE7B59" w:rsidRDefault="00777C4C" w:rsidP="00532E89">
            <w:pPr>
              <w:pStyle w:val="TAC"/>
              <w:rPr>
                <w:lang w:eastAsia="en-US"/>
              </w:rPr>
            </w:pPr>
            <w:r w:rsidRPr="00DE7B59">
              <w:rPr>
                <w:lang w:eastAsia="en-US"/>
              </w:rPr>
              <w:t>≤ 409</w:t>
            </w:r>
          </w:p>
        </w:tc>
        <w:tc>
          <w:tcPr>
            <w:tcW w:w="771" w:type="dxa"/>
            <w:shd w:val="clear" w:color="auto" w:fill="auto"/>
            <w:vAlign w:val="center"/>
          </w:tcPr>
          <w:p w14:paraId="5D8E0AA5" w14:textId="77777777" w:rsidR="00777C4C" w:rsidRPr="00DE7B59" w:rsidRDefault="00777C4C" w:rsidP="00532E89">
            <w:pPr>
              <w:pStyle w:val="TAC"/>
              <w:rPr>
                <w:lang w:eastAsia="en-US"/>
              </w:rPr>
            </w:pPr>
            <w:r w:rsidRPr="00DE7B59">
              <w:rPr>
                <w:lang w:eastAsia="en-US"/>
              </w:rPr>
              <w:t>124</w:t>
            </w:r>
          </w:p>
        </w:tc>
        <w:tc>
          <w:tcPr>
            <w:tcW w:w="1016" w:type="dxa"/>
            <w:shd w:val="clear" w:color="auto" w:fill="auto"/>
          </w:tcPr>
          <w:p w14:paraId="2D3B37A8" w14:textId="77777777" w:rsidR="00777C4C" w:rsidRPr="00DE7B59" w:rsidRDefault="00777C4C" w:rsidP="00532E89">
            <w:pPr>
              <w:pStyle w:val="TAC"/>
              <w:rPr>
                <w:lang w:eastAsia="en-US"/>
              </w:rPr>
            </w:pPr>
            <w:r w:rsidRPr="00DE7B59">
              <w:rPr>
                <w:lang w:eastAsia="en-US"/>
              </w:rPr>
              <w:t>≤ 22885</w:t>
            </w:r>
          </w:p>
        </w:tc>
        <w:tc>
          <w:tcPr>
            <w:tcW w:w="771" w:type="dxa"/>
            <w:vAlign w:val="center"/>
          </w:tcPr>
          <w:p w14:paraId="53D2E818" w14:textId="77777777" w:rsidR="00777C4C" w:rsidRPr="00DE7B59" w:rsidRDefault="00777C4C" w:rsidP="00532E89">
            <w:pPr>
              <w:pStyle w:val="TAC"/>
              <w:rPr>
                <w:lang w:eastAsia="en-US"/>
              </w:rPr>
            </w:pPr>
            <w:r w:rsidRPr="00DE7B59">
              <w:rPr>
                <w:lang w:eastAsia="en-US"/>
              </w:rPr>
              <w:t>188</w:t>
            </w:r>
          </w:p>
        </w:tc>
        <w:tc>
          <w:tcPr>
            <w:tcW w:w="1261" w:type="dxa"/>
            <w:vAlign w:val="bottom"/>
          </w:tcPr>
          <w:p w14:paraId="5D1EC62C" w14:textId="77777777" w:rsidR="00777C4C" w:rsidRPr="00DE7B59" w:rsidRDefault="00777C4C" w:rsidP="00532E89">
            <w:pPr>
              <w:pStyle w:val="TAC"/>
              <w:rPr>
                <w:lang w:eastAsia="en-US"/>
              </w:rPr>
            </w:pPr>
            <w:r w:rsidRPr="00DE7B59">
              <w:rPr>
                <w:lang w:eastAsia="en-US"/>
              </w:rPr>
              <w:t>≤ 1281179</w:t>
            </w:r>
          </w:p>
        </w:tc>
        <w:tc>
          <w:tcPr>
            <w:tcW w:w="771" w:type="dxa"/>
            <w:vAlign w:val="center"/>
          </w:tcPr>
          <w:p w14:paraId="00A55D94" w14:textId="77777777" w:rsidR="00777C4C" w:rsidRPr="00DE7B59" w:rsidRDefault="00777C4C" w:rsidP="00532E89">
            <w:pPr>
              <w:pStyle w:val="TAC"/>
              <w:rPr>
                <w:lang w:eastAsia="en-US"/>
              </w:rPr>
            </w:pPr>
            <w:r w:rsidRPr="00DE7B59">
              <w:rPr>
                <w:lang w:eastAsia="en-US"/>
              </w:rPr>
              <w:t>252</w:t>
            </w:r>
          </w:p>
        </w:tc>
        <w:tc>
          <w:tcPr>
            <w:tcW w:w="1507" w:type="dxa"/>
          </w:tcPr>
          <w:p w14:paraId="6303B734" w14:textId="77777777" w:rsidR="00777C4C" w:rsidRPr="00DE7B59" w:rsidRDefault="00777C4C" w:rsidP="00532E89">
            <w:pPr>
              <w:pStyle w:val="TAC"/>
              <w:rPr>
                <w:lang w:eastAsia="en-US"/>
              </w:rPr>
            </w:pPr>
            <w:r w:rsidRPr="00DE7B59">
              <w:rPr>
                <w:lang w:eastAsia="en-US"/>
              </w:rPr>
              <w:t>≤ 71724679</w:t>
            </w:r>
          </w:p>
        </w:tc>
      </w:tr>
      <w:tr w:rsidR="00777C4C" w:rsidRPr="00DE7B59" w14:paraId="67C57566" w14:textId="77777777" w:rsidTr="00777C4C">
        <w:trPr>
          <w:trHeight w:val="170"/>
          <w:jc w:val="center"/>
        </w:trPr>
        <w:tc>
          <w:tcPr>
            <w:tcW w:w="770" w:type="dxa"/>
            <w:shd w:val="clear" w:color="auto" w:fill="auto"/>
            <w:vAlign w:val="center"/>
          </w:tcPr>
          <w:p w14:paraId="083C981B" w14:textId="77777777" w:rsidR="00777C4C" w:rsidRPr="00DE7B59" w:rsidRDefault="00777C4C" w:rsidP="00532E89">
            <w:pPr>
              <w:pStyle w:val="TAC"/>
              <w:rPr>
                <w:lang w:eastAsia="en-US"/>
              </w:rPr>
            </w:pPr>
            <w:r w:rsidRPr="00DE7B59">
              <w:rPr>
                <w:lang w:eastAsia="en-US"/>
              </w:rPr>
              <w:t>61</w:t>
            </w:r>
          </w:p>
        </w:tc>
        <w:tc>
          <w:tcPr>
            <w:tcW w:w="1016" w:type="dxa"/>
            <w:shd w:val="clear" w:color="auto" w:fill="auto"/>
          </w:tcPr>
          <w:p w14:paraId="17A3FE1B" w14:textId="77777777" w:rsidR="00777C4C" w:rsidRPr="00DE7B59" w:rsidRDefault="00777C4C" w:rsidP="00532E89">
            <w:pPr>
              <w:pStyle w:val="TAC"/>
              <w:rPr>
                <w:lang w:eastAsia="en-US"/>
              </w:rPr>
            </w:pPr>
            <w:r w:rsidRPr="00DE7B59">
              <w:rPr>
                <w:lang w:eastAsia="en-US"/>
              </w:rPr>
              <w:t>≤ 436</w:t>
            </w:r>
          </w:p>
        </w:tc>
        <w:tc>
          <w:tcPr>
            <w:tcW w:w="771" w:type="dxa"/>
            <w:shd w:val="clear" w:color="auto" w:fill="auto"/>
            <w:vAlign w:val="center"/>
          </w:tcPr>
          <w:p w14:paraId="0958116D" w14:textId="77777777" w:rsidR="00777C4C" w:rsidRPr="00DE7B59" w:rsidRDefault="00777C4C" w:rsidP="00532E89">
            <w:pPr>
              <w:pStyle w:val="TAC"/>
              <w:rPr>
                <w:lang w:eastAsia="en-US"/>
              </w:rPr>
            </w:pPr>
            <w:r w:rsidRPr="00DE7B59">
              <w:rPr>
                <w:lang w:eastAsia="en-US"/>
              </w:rPr>
              <w:t>125</w:t>
            </w:r>
          </w:p>
        </w:tc>
        <w:tc>
          <w:tcPr>
            <w:tcW w:w="1016" w:type="dxa"/>
            <w:shd w:val="clear" w:color="auto" w:fill="auto"/>
          </w:tcPr>
          <w:p w14:paraId="12A13E3E" w14:textId="77777777" w:rsidR="00777C4C" w:rsidRPr="00DE7B59" w:rsidRDefault="00777C4C" w:rsidP="00532E89">
            <w:pPr>
              <w:pStyle w:val="TAC"/>
              <w:rPr>
                <w:lang w:eastAsia="en-US"/>
              </w:rPr>
            </w:pPr>
            <w:r w:rsidRPr="00DE7B59">
              <w:rPr>
                <w:lang w:eastAsia="en-US"/>
              </w:rPr>
              <w:t>≤ 24371</w:t>
            </w:r>
          </w:p>
        </w:tc>
        <w:tc>
          <w:tcPr>
            <w:tcW w:w="771" w:type="dxa"/>
            <w:vAlign w:val="center"/>
          </w:tcPr>
          <w:p w14:paraId="4EDD9A7A" w14:textId="77777777" w:rsidR="00777C4C" w:rsidRPr="00DE7B59" w:rsidRDefault="00777C4C" w:rsidP="00532E89">
            <w:pPr>
              <w:pStyle w:val="TAC"/>
              <w:rPr>
                <w:lang w:eastAsia="en-US"/>
              </w:rPr>
            </w:pPr>
            <w:r w:rsidRPr="00DE7B59">
              <w:rPr>
                <w:lang w:eastAsia="en-US"/>
              </w:rPr>
              <w:t>189</w:t>
            </w:r>
          </w:p>
        </w:tc>
        <w:tc>
          <w:tcPr>
            <w:tcW w:w="1261" w:type="dxa"/>
            <w:vAlign w:val="bottom"/>
          </w:tcPr>
          <w:p w14:paraId="267C1EE0" w14:textId="77777777" w:rsidR="00777C4C" w:rsidRPr="00DE7B59" w:rsidRDefault="00777C4C" w:rsidP="00532E89">
            <w:pPr>
              <w:pStyle w:val="TAC"/>
              <w:rPr>
                <w:lang w:eastAsia="en-US"/>
              </w:rPr>
            </w:pPr>
            <w:r w:rsidRPr="00DE7B59">
              <w:rPr>
                <w:lang w:eastAsia="en-US"/>
              </w:rPr>
              <w:t>≤ 1364342</w:t>
            </w:r>
          </w:p>
        </w:tc>
        <w:tc>
          <w:tcPr>
            <w:tcW w:w="771" w:type="dxa"/>
            <w:vAlign w:val="center"/>
          </w:tcPr>
          <w:p w14:paraId="02B94814" w14:textId="77777777" w:rsidR="00777C4C" w:rsidRPr="00DE7B59" w:rsidRDefault="00777C4C" w:rsidP="00532E89">
            <w:pPr>
              <w:pStyle w:val="TAC"/>
              <w:rPr>
                <w:lang w:eastAsia="en-US"/>
              </w:rPr>
            </w:pPr>
            <w:r w:rsidRPr="00DE7B59">
              <w:rPr>
                <w:lang w:eastAsia="en-US"/>
              </w:rPr>
              <w:t>253</w:t>
            </w:r>
          </w:p>
        </w:tc>
        <w:tc>
          <w:tcPr>
            <w:tcW w:w="1507" w:type="dxa"/>
          </w:tcPr>
          <w:p w14:paraId="190ECC6F" w14:textId="77777777" w:rsidR="00777C4C" w:rsidRPr="00DE7B59" w:rsidRDefault="00777C4C" w:rsidP="00532E89">
            <w:pPr>
              <w:pStyle w:val="TAC"/>
              <w:rPr>
                <w:lang w:eastAsia="en-US"/>
              </w:rPr>
            </w:pPr>
            <w:r w:rsidRPr="00DE7B59">
              <w:rPr>
                <w:lang w:eastAsia="en-US"/>
              </w:rPr>
              <w:t>≤ 76380419</w:t>
            </w:r>
          </w:p>
        </w:tc>
      </w:tr>
      <w:tr w:rsidR="00777C4C" w:rsidRPr="00DE7B59" w14:paraId="68458886" w14:textId="77777777" w:rsidTr="00777C4C">
        <w:trPr>
          <w:trHeight w:val="170"/>
          <w:jc w:val="center"/>
        </w:trPr>
        <w:tc>
          <w:tcPr>
            <w:tcW w:w="770" w:type="dxa"/>
            <w:shd w:val="clear" w:color="auto" w:fill="auto"/>
            <w:vAlign w:val="center"/>
          </w:tcPr>
          <w:p w14:paraId="1D35A7F1" w14:textId="77777777" w:rsidR="00777C4C" w:rsidRPr="00DE7B59" w:rsidRDefault="00777C4C" w:rsidP="00532E89">
            <w:pPr>
              <w:pStyle w:val="TAC"/>
              <w:rPr>
                <w:lang w:eastAsia="en-US"/>
              </w:rPr>
            </w:pPr>
            <w:r w:rsidRPr="00DE7B59">
              <w:rPr>
                <w:lang w:eastAsia="en-US"/>
              </w:rPr>
              <w:t>62</w:t>
            </w:r>
          </w:p>
        </w:tc>
        <w:tc>
          <w:tcPr>
            <w:tcW w:w="1016" w:type="dxa"/>
            <w:shd w:val="clear" w:color="auto" w:fill="auto"/>
          </w:tcPr>
          <w:p w14:paraId="2E7892E2" w14:textId="77777777" w:rsidR="00777C4C" w:rsidRPr="00DE7B59" w:rsidRDefault="00777C4C" w:rsidP="00532E89">
            <w:pPr>
              <w:pStyle w:val="TAC"/>
              <w:rPr>
                <w:lang w:eastAsia="en-US"/>
              </w:rPr>
            </w:pPr>
            <w:r w:rsidRPr="00DE7B59">
              <w:rPr>
                <w:lang w:eastAsia="en-US"/>
              </w:rPr>
              <w:t>≤ 464</w:t>
            </w:r>
          </w:p>
        </w:tc>
        <w:tc>
          <w:tcPr>
            <w:tcW w:w="771" w:type="dxa"/>
            <w:shd w:val="clear" w:color="auto" w:fill="auto"/>
            <w:vAlign w:val="center"/>
          </w:tcPr>
          <w:p w14:paraId="62A7A2C5" w14:textId="77777777" w:rsidR="00777C4C" w:rsidRPr="00DE7B59" w:rsidRDefault="00777C4C" w:rsidP="00532E89">
            <w:pPr>
              <w:pStyle w:val="TAC"/>
              <w:rPr>
                <w:lang w:eastAsia="en-US"/>
              </w:rPr>
            </w:pPr>
            <w:r w:rsidRPr="00DE7B59">
              <w:rPr>
                <w:lang w:eastAsia="en-US"/>
              </w:rPr>
              <w:t>126</w:t>
            </w:r>
          </w:p>
        </w:tc>
        <w:tc>
          <w:tcPr>
            <w:tcW w:w="1016" w:type="dxa"/>
            <w:shd w:val="clear" w:color="auto" w:fill="auto"/>
          </w:tcPr>
          <w:p w14:paraId="541C4205" w14:textId="77777777" w:rsidR="00777C4C" w:rsidRPr="00DE7B59" w:rsidRDefault="00777C4C" w:rsidP="00532E89">
            <w:pPr>
              <w:pStyle w:val="TAC"/>
              <w:rPr>
                <w:lang w:eastAsia="en-US"/>
              </w:rPr>
            </w:pPr>
            <w:r w:rsidRPr="00DE7B59">
              <w:rPr>
                <w:lang w:eastAsia="en-US"/>
              </w:rPr>
              <w:t>≤ 25953</w:t>
            </w:r>
          </w:p>
        </w:tc>
        <w:tc>
          <w:tcPr>
            <w:tcW w:w="771" w:type="dxa"/>
            <w:vAlign w:val="center"/>
          </w:tcPr>
          <w:p w14:paraId="5B1DAD94" w14:textId="77777777" w:rsidR="00777C4C" w:rsidRPr="00DE7B59" w:rsidRDefault="00777C4C" w:rsidP="00532E89">
            <w:pPr>
              <w:pStyle w:val="TAC"/>
              <w:rPr>
                <w:lang w:eastAsia="en-US"/>
              </w:rPr>
            </w:pPr>
            <w:r w:rsidRPr="00DE7B59">
              <w:rPr>
                <w:lang w:eastAsia="en-US"/>
              </w:rPr>
              <w:t>190</w:t>
            </w:r>
          </w:p>
        </w:tc>
        <w:tc>
          <w:tcPr>
            <w:tcW w:w="1261" w:type="dxa"/>
            <w:vAlign w:val="bottom"/>
          </w:tcPr>
          <w:p w14:paraId="1C98F8F5" w14:textId="77777777" w:rsidR="00777C4C" w:rsidRPr="00DE7B59" w:rsidRDefault="00777C4C" w:rsidP="00532E89">
            <w:pPr>
              <w:pStyle w:val="TAC"/>
              <w:rPr>
                <w:lang w:eastAsia="en-US"/>
              </w:rPr>
            </w:pPr>
            <w:r w:rsidRPr="00DE7B59">
              <w:rPr>
                <w:lang w:eastAsia="en-US"/>
              </w:rPr>
              <w:t>≤ 1452903</w:t>
            </w:r>
          </w:p>
        </w:tc>
        <w:tc>
          <w:tcPr>
            <w:tcW w:w="771" w:type="dxa"/>
            <w:vAlign w:val="center"/>
          </w:tcPr>
          <w:p w14:paraId="3393A1F3" w14:textId="77777777" w:rsidR="00777C4C" w:rsidRPr="00DE7B59" w:rsidRDefault="00777C4C" w:rsidP="00532E89">
            <w:pPr>
              <w:pStyle w:val="TAC"/>
              <w:rPr>
                <w:lang w:eastAsia="en-US"/>
              </w:rPr>
            </w:pPr>
            <w:r w:rsidRPr="00DE7B59">
              <w:rPr>
                <w:lang w:eastAsia="en-US"/>
              </w:rPr>
              <w:t>254</w:t>
            </w:r>
          </w:p>
        </w:tc>
        <w:tc>
          <w:tcPr>
            <w:tcW w:w="1507" w:type="dxa"/>
          </w:tcPr>
          <w:p w14:paraId="41B8C40A" w14:textId="77777777" w:rsidR="00777C4C" w:rsidRPr="00DE7B59" w:rsidRDefault="00777C4C" w:rsidP="00532E89">
            <w:pPr>
              <w:pStyle w:val="TAC"/>
              <w:rPr>
                <w:lang w:eastAsia="en-US"/>
              </w:rPr>
            </w:pPr>
            <w:r w:rsidRPr="00DE7B59">
              <w:rPr>
                <w:lang w:eastAsia="en-US"/>
              </w:rPr>
              <w:t>≤ 81338368</w:t>
            </w:r>
          </w:p>
        </w:tc>
      </w:tr>
      <w:tr w:rsidR="00777C4C" w:rsidRPr="00DE7B59" w14:paraId="455C8961" w14:textId="77777777" w:rsidTr="00777C4C">
        <w:trPr>
          <w:trHeight w:val="170"/>
          <w:jc w:val="center"/>
        </w:trPr>
        <w:tc>
          <w:tcPr>
            <w:tcW w:w="770" w:type="dxa"/>
            <w:shd w:val="clear" w:color="auto" w:fill="auto"/>
            <w:vAlign w:val="center"/>
          </w:tcPr>
          <w:p w14:paraId="4E93752A" w14:textId="77777777" w:rsidR="00777C4C" w:rsidRPr="00DE7B59" w:rsidRDefault="00777C4C" w:rsidP="00532E89">
            <w:pPr>
              <w:pStyle w:val="TAC"/>
              <w:rPr>
                <w:lang w:eastAsia="en-US"/>
              </w:rPr>
            </w:pPr>
            <w:r w:rsidRPr="00DE7B59">
              <w:rPr>
                <w:lang w:eastAsia="en-US"/>
              </w:rPr>
              <w:t>63</w:t>
            </w:r>
          </w:p>
        </w:tc>
        <w:tc>
          <w:tcPr>
            <w:tcW w:w="1016" w:type="dxa"/>
            <w:shd w:val="clear" w:color="auto" w:fill="auto"/>
          </w:tcPr>
          <w:p w14:paraId="0A02A919" w14:textId="77777777" w:rsidR="00777C4C" w:rsidRPr="00DE7B59" w:rsidRDefault="00777C4C" w:rsidP="00532E89">
            <w:pPr>
              <w:pStyle w:val="TAC"/>
              <w:rPr>
                <w:lang w:eastAsia="en-US"/>
              </w:rPr>
            </w:pPr>
            <w:r w:rsidRPr="00DE7B59">
              <w:rPr>
                <w:lang w:eastAsia="en-US"/>
              </w:rPr>
              <w:t>≤ 494</w:t>
            </w:r>
          </w:p>
        </w:tc>
        <w:tc>
          <w:tcPr>
            <w:tcW w:w="771" w:type="dxa"/>
            <w:shd w:val="clear" w:color="auto" w:fill="auto"/>
            <w:vAlign w:val="center"/>
          </w:tcPr>
          <w:p w14:paraId="231DD995" w14:textId="77777777" w:rsidR="00777C4C" w:rsidRPr="00DE7B59" w:rsidRDefault="00777C4C" w:rsidP="00532E89">
            <w:pPr>
              <w:pStyle w:val="TAC"/>
              <w:rPr>
                <w:lang w:eastAsia="en-US"/>
              </w:rPr>
            </w:pPr>
            <w:r w:rsidRPr="00DE7B59">
              <w:rPr>
                <w:lang w:eastAsia="en-US"/>
              </w:rPr>
              <w:t>127</w:t>
            </w:r>
          </w:p>
        </w:tc>
        <w:tc>
          <w:tcPr>
            <w:tcW w:w="1016" w:type="dxa"/>
            <w:shd w:val="clear" w:color="auto" w:fill="auto"/>
          </w:tcPr>
          <w:p w14:paraId="4B30F721" w14:textId="77777777" w:rsidR="00777C4C" w:rsidRPr="00DE7B59" w:rsidRDefault="00777C4C" w:rsidP="00532E89">
            <w:pPr>
              <w:pStyle w:val="TAC"/>
              <w:rPr>
                <w:lang w:eastAsia="en-US"/>
              </w:rPr>
            </w:pPr>
            <w:r w:rsidRPr="00DE7B59">
              <w:rPr>
                <w:lang w:eastAsia="en-US"/>
              </w:rPr>
              <w:t>≤ 27638</w:t>
            </w:r>
          </w:p>
        </w:tc>
        <w:tc>
          <w:tcPr>
            <w:tcW w:w="771" w:type="dxa"/>
            <w:vAlign w:val="center"/>
          </w:tcPr>
          <w:p w14:paraId="30858A33" w14:textId="77777777" w:rsidR="00777C4C" w:rsidRPr="00DE7B59" w:rsidRDefault="00777C4C" w:rsidP="00532E89">
            <w:pPr>
              <w:pStyle w:val="TAC"/>
              <w:rPr>
                <w:lang w:eastAsia="en-US"/>
              </w:rPr>
            </w:pPr>
            <w:r w:rsidRPr="00DE7B59">
              <w:rPr>
                <w:lang w:eastAsia="en-US"/>
              </w:rPr>
              <w:t>191</w:t>
            </w:r>
          </w:p>
        </w:tc>
        <w:tc>
          <w:tcPr>
            <w:tcW w:w="1261" w:type="dxa"/>
            <w:vAlign w:val="bottom"/>
          </w:tcPr>
          <w:p w14:paraId="0E139EDF" w14:textId="77777777" w:rsidR="00777C4C" w:rsidRPr="00DE7B59" w:rsidRDefault="00777C4C" w:rsidP="00532E89">
            <w:pPr>
              <w:pStyle w:val="TAC"/>
              <w:rPr>
                <w:lang w:eastAsia="en-US"/>
              </w:rPr>
            </w:pPr>
            <w:r w:rsidRPr="00DE7B59">
              <w:rPr>
                <w:lang w:eastAsia="en-US"/>
              </w:rPr>
              <w:t>≤ 1547213</w:t>
            </w:r>
          </w:p>
        </w:tc>
        <w:tc>
          <w:tcPr>
            <w:tcW w:w="771" w:type="dxa"/>
            <w:vAlign w:val="center"/>
          </w:tcPr>
          <w:p w14:paraId="21C28A69" w14:textId="77777777" w:rsidR="00777C4C" w:rsidRPr="00DE7B59" w:rsidRDefault="00777C4C" w:rsidP="00532E89">
            <w:pPr>
              <w:pStyle w:val="TAC"/>
              <w:rPr>
                <w:lang w:eastAsia="en-US"/>
              </w:rPr>
            </w:pPr>
            <w:r w:rsidRPr="00DE7B59">
              <w:rPr>
                <w:lang w:eastAsia="en-US"/>
              </w:rPr>
              <w:t>255</w:t>
            </w:r>
          </w:p>
        </w:tc>
        <w:tc>
          <w:tcPr>
            <w:tcW w:w="1507" w:type="dxa"/>
          </w:tcPr>
          <w:p w14:paraId="3F4496DE" w14:textId="77777777" w:rsidR="00777C4C" w:rsidRPr="00DE7B59" w:rsidRDefault="00777C4C" w:rsidP="00532E89">
            <w:pPr>
              <w:pStyle w:val="TAC"/>
              <w:rPr>
                <w:lang w:eastAsia="en-US"/>
              </w:rPr>
            </w:pPr>
            <w:r w:rsidRPr="00DE7B59">
              <w:rPr>
                <w:lang w:eastAsia="en-US"/>
              </w:rPr>
              <w:t>&gt; 81338368</w:t>
            </w:r>
          </w:p>
        </w:tc>
      </w:tr>
    </w:tbl>
    <w:p w14:paraId="0A0F3A10" w14:textId="77777777" w:rsidR="00777C4C" w:rsidRPr="00DE7B59" w:rsidRDefault="00777C4C" w:rsidP="00131CE5"/>
    <w:p w14:paraId="053339E7" w14:textId="77777777" w:rsidR="00777C4C" w:rsidRPr="00DE7B59" w:rsidRDefault="00777C4C" w:rsidP="00131CE5">
      <w:r w:rsidRPr="00DE7B59">
        <w:t>[TS 38.321, clause 6.2.1]</w:t>
      </w:r>
    </w:p>
    <w:p w14:paraId="19410E57" w14:textId="77777777" w:rsidR="00777C4C" w:rsidRPr="00DE7B59" w:rsidRDefault="00777C4C" w:rsidP="00EA7C8B">
      <w:pPr>
        <w:pStyle w:val="TH"/>
      </w:pPr>
      <w:r w:rsidRPr="00DE7B59">
        <w:t>Table 6.2.1-2</w:t>
      </w:r>
      <w:r w:rsidR="004053FF" w:rsidRPr="00DE7B59">
        <w:t>:</w:t>
      </w:r>
      <w:r w:rsidRPr="00DE7B59">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77C4C" w:rsidRPr="00DE7B59" w14:paraId="00497925" w14:textId="77777777" w:rsidTr="00777C4C">
        <w:trPr>
          <w:jc w:val="center"/>
        </w:trPr>
        <w:tc>
          <w:tcPr>
            <w:tcW w:w="1728" w:type="dxa"/>
          </w:tcPr>
          <w:p w14:paraId="6FCFD4A7" w14:textId="77777777" w:rsidR="00777C4C" w:rsidRPr="00DE7B59" w:rsidRDefault="00777C4C" w:rsidP="00532E89">
            <w:pPr>
              <w:pStyle w:val="TAH"/>
              <w:rPr>
                <w:lang w:eastAsia="en-US"/>
              </w:rPr>
            </w:pPr>
            <w:r w:rsidRPr="00DE7B59">
              <w:rPr>
                <w:lang w:eastAsia="en-US"/>
              </w:rPr>
              <w:t>Index</w:t>
            </w:r>
          </w:p>
        </w:tc>
        <w:tc>
          <w:tcPr>
            <w:tcW w:w="3600" w:type="dxa"/>
          </w:tcPr>
          <w:p w14:paraId="131DFB97" w14:textId="77777777" w:rsidR="00777C4C" w:rsidRPr="00DE7B59" w:rsidRDefault="00777C4C" w:rsidP="00532E89">
            <w:pPr>
              <w:pStyle w:val="TAH"/>
              <w:rPr>
                <w:lang w:eastAsia="en-US"/>
              </w:rPr>
            </w:pPr>
            <w:r w:rsidRPr="00DE7B59">
              <w:rPr>
                <w:lang w:eastAsia="en-US"/>
              </w:rPr>
              <w:t>LCID values</w:t>
            </w:r>
          </w:p>
        </w:tc>
      </w:tr>
      <w:tr w:rsidR="00777C4C" w:rsidRPr="00DE7B59" w14:paraId="40BBA712" w14:textId="77777777" w:rsidTr="00777C4C">
        <w:trPr>
          <w:jc w:val="center"/>
        </w:trPr>
        <w:tc>
          <w:tcPr>
            <w:tcW w:w="1728" w:type="dxa"/>
          </w:tcPr>
          <w:p w14:paraId="1DB93724" w14:textId="77777777" w:rsidR="00777C4C" w:rsidRPr="00DE7B59" w:rsidRDefault="00777C4C" w:rsidP="00532E89">
            <w:pPr>
              <w:pStyle w:val="TAC"/>
              <w:rPr>
                <w:lang w:eastAsia="en-US"/>
              </w:rPr>
            </w:pPr>
            <w:r w:rsidRPr="00DE7B59">
              <w:rPr>
                <w:lang w:eastAsia="en-US"/>
              </w:rPr>
              <w:t>000000</w:t>
            </w:r>
          </w:p>
        </w:tc>
        <w:tc>
          <w:tcPr>
            <w:tcW w:w="3600" w:type="dxa"/>
          </w:tcPr>
          <w:p w14:paraId="65852A7B" w14:textId="77777777" w:rsidR="00777C4C" w:rsidRPr="00DE7B59" w:rsidRDefault="00777C4C" w:rsidP="00532E89">
            <w:pPr>
              <w:pStyle w:val="TAC"/>
              <w:rPr>
                <w:lang w:eastAsia="en-US"/>
              </w:rPr>
            </w:pPr>
            <w:r w:rsidRPr="00DE7B59">
              <w:rPr>
                <w:lang w:eastAsia="en-US"/>
              </w:rPr>
              <w:t>CCCH</w:t>
            </w:r>
          </w:p>
        </w:tc>
      </w:tr>
      <w:tr w:rsidR="00777C4C" w:rsidRPr="00DE7B59" w14:paraId="7B14FD9E" w14:textId="77777777" w:rsidTr="00777C4C">
        <w:trPr>
          <w:jc w:val="center"/>
        </w:trPr>
        <w:tc>
          <w:tcPr>
            <w:tcW w:w="1728" w:type="dxa"/>
          </w:tcPr>
          <w:p w14:paraId="7A053713" w14:textId="77777777" w:rsidR="00777C4C" w:rsidRPr="00DE7B59" w:rsidRDefault="00777C4C" w:rsidP="00532E89">
            <w:pPr>
              <w:pStyle w:val="TAC"/>
              <w:rPr>
                <w:lang w:eastAsia="en-US"/>
              </w:rPr>
            </w:pPr>
            <w:r w:rsidRPr="00DE7B59">
              <w:rPr>
                <w:lang w:eastAsia="en-US"/>
              </w:rPr>
              <w:t>000001–100000</w:t>
            </w:r>
          </w:p>
        </w:tc>
        <w:tc>
          <w:tcPr>
            <w:tcW w:w="3600" w:type="dxa"/>
          </w:tcPr>
          <w:p w14:paraId="351ED66E" w14:textId="77777777" w:rsidR="00777C4C" w:rsidRPr="00DE7B59" w:rsidRDefault="00777C4C" w:rsidP="00532E89">
            <w:pPr>
              <w:pStyle w:val="TAC"/>
              <w:rPr>
                <w:lang w:eastAsia="en-US"/>
              </w:rPr>
            </w:pPr>
            <w:r w:rsidRPr="00DE7B59">
              <w:rPr>
                <w:lang w:eastAsia="en-US"/>
              </w:rPr>
              <w:t>Identity of the logical channel</w:t>
            </w:r>
          </w:p>
        </w:tc>
      </w:tr>
      <w:tr w:rsidR="00777C4C" w:rsidRPr="00DE7B59" w14:paraId="52CECA67" w14:textId="77777777" w:rsidTr="00777C4C">
        <w:trPr>
          <w:jc w:val="center"/>
        </w:trPr>
        <w:tc>
          <w:tcPr>
            <w:tcW w:w="1728" w:type="dxa"/>
          </w:tcPr>
          <w:p w14:paraId="6F52976C" w14:textId="77777777" w:rsidR="00777C4C" w:rsidRPr="00DE7B59" w:rsidRDefault="00777C4C" w:rsidP="00532E89">
            <w:pPr>
              <w:pStyle w:val="TAC"/>
              <w:rPr>
                <w:lang w:eastAsia="en-US"/>
              </w:rPr>
            </w:pPr>
            <w:r w:rsidRPr="00DE7B59">
              <w:rPr>
                <w:lang w:eastAsia="en-US"/>
              </w:rPr>
              <w:t>100001–110110</w:t>
            </w:r>
          </w:p>
        </w:tc>
        <w:tc>
          <w:tcPr>
            <w:tcW w:w="3600" w:type="dxa"/>
          </w:tcPr>
          <w:p w14:paraId="4E880258" w14:textId="77777777" w:rsidR="00777C4C" w:rsidRPr="00DE7B59" w:rsidRDefault="00777C4C" w:rsidP="00532E89">
            <w:pPr>
              <w:pStyle w:val="TAC"/>
              <w:rPr>
                <w:lang w:eastAsia="en-US"/>
              </w:rPr>
            </w:pPr>
            <w:r w:rsidRPr="00DE7B59">
              <w:rPr>
                <w:lang w:eastAsia="en-US"/>
              </w:rPr>
              <w:t>Reserved</w:t>
            </w:r>
          </w:p>
        </w:tc>
      </w:tr>
      <w:tr w:rsidR="00777C4C" w:rsidRPr="00DE7B59" w14:paraId="3709587D" w14:textId="77777777" w:rsidTr="00777C4C">
        <w:trPr>
          <w:jc w:val="center"/>
        </w:trPr>
        <w:tc>
          <w:tcPr>
            <w:tcW w:w="1728" w:type="dxa"/>
          </w:tcPr>
          <w:p w14:paraId="6237A27D" w14:textId="77777777" w:rsidR="00777C4C" w:rsidRPr="00DE7B59" w:rsidRDefault="00777C4C" w:rsidP="00532E89">
            <w:pPr>
              <w:pStyle w:val="TAC"/>
              <w:rPr>
                <w:lang w:eastAsia="en-US"/>
              </w:rPr>
            </w:pPr>
            <w:r w:rsidRPr="00DE7B59">
              <w:rPr>
                <w:lang w:eastAsia="en-US"/>
              </w:rPr>
              <w:t>110111</w:t>
            </w:r>
          </w:p>
        </w:tc>
        <w:tc>
          <w:tcPr>
            <w:tcW w:w="3600" w:type="dxa"/>
          </w:tcPr>
          <w:p w14:paraId="0B6183C8" w14:textId="77777777" w:rsidR="00777C4C" w:rsidRPr="00DE7B59" w:rsidRDefault="00777C4C" w:rsidP="00532E89">
            <w:pPr>
              <w:pStyle w:val="TAC"/>
              <w:rPr>
                <w:lang w:eastAsia="en-US"/>
              </w:rPr>
            </w:pPr>
            <w:r w:rsidRPr="00DE7B59">
              <w:rPr>
                <w:lang w:eastAsia="en-US"/>
              </w:rPr>
              <w:t>Configured Grant Confirmation</w:t>
            </w:r>
          </w:p>
        </w:tc>
      </w:tr>
      <w:tr w:rsidR="00777C4C" w:rsidRPr="00DE7B59" w14:paraId="3EC96534" w14:textId="77777777" w:rsidTr="00777C4C">
        <w:trPr>
          <w:jc w:val="center"/>
        </w:trPr>
        <w:tc>
          <w:tcPr>
            <w:tcW w:w="1728" w:type="dxa"/>
          </w:tcPr>
          <w:p w14:paraId="7C947C2A" w14:textId="77777777" w:rsidR="00777C4C" w:rsidRPr="00DE7B59" w:rsidRDefault="00777C4C" w:rsidP="00532E89">
            <w:pPr>
              <w:pStyle w:val="TAC"/>
              <w:rPr>
                <w:lang w:eastAsia="en-US"/>
              </w:rPr>
            </w:pPr>
            <w:r w:rsidRPr="00DE7B59">
              <w:rPr>
                <w:lang w:eastAsia="en-US"/>
              </w:rPr>
              <w:t>111000</w:t>
            </w:r>
          </w:p>
        </w:tc>
        <w:tc>
          <w:tcPr>
            <w:tcW w:w="3600" w:type="dxa"/>
          </w:tcPr>
          <w:p w14:paraId="676C3F68" w14:textId="77777777" w:rsidR="00777C4C" w:rsidRPr="00DE7B59" w:rsidRDefault="00777C4C" w:rsidP="00532E89">
            <w:pPr>
              <w:pStyle w:val="TAC"/>
              <w:rPr>
                <w:lang w:eastAsia="en-US"/>
              </w:rPr>
            </w:pPr>
            <w:r w:rsidRPr="00DE7B59">
              <w:rPr>
                <w:lang w:eastAsia="en-US"/>
              </w:rPr>
              <w:t>Multiple Entry PHR</w:t>
            </w:r>
          </w:p>
        </w:tc>
      </w:tr>
      <w:tr w:rsidR="00777C4C" w:rsidRPr="00DE7B59" w14:paraId="17A2C2FF" w14:textId="77777777" w:rsidTr="00777C4C">
        <w:trPr>
          <w:jc w:val="center"/>
        </w:trPr>
        <w:tc>
          <w:tcPr>
            <w:tcW w:w="1728" w:type="dxa"/>
          </w:tcPr>
          <w:p w14:paraId="4F3C4F5C" w14:textId="77777777" w:rsidR="00777C4C" w:rsidRPr="00DE7B59" w:rsidRDefault="00777C4C" w:rsidP="00532E89">
            <w:pPr>
              <w:pStyle w:val="TAC"/>
              <w:rPr>
                <w:lang w:eastAsia="en-US"/>
              </w:rPr>
            </w:pPr>
            <w:r w:rsidRPr="00DE7B59">
              <w:rPr>
                <w:lang w:eastAsia="en-US"/>
              </w:rPr>
              <w:t>111001</w:t>
            </w:r>
          </w:p>
        </w:tc>
        <w:tc>
          <w:tcPr>
            <w:tcW w:w="3600" w:type="dxa"/>
          </w:tcPr>
          <w:p w14:paraId="57BD6399" w14:textId="77777777" w:rsidR="00777C4C" w:rsidRPr="00DE7B59" w:rsidRDefault="00777C4C" w:rsidP="00532E89">
            <w:pPr>
              <w:pStyle w:val="TAC"/>
              <w:rPr>
                <w:lang w:eastAsia="en-US"/>
              </w:rPr>
            </w:pPr>
            <w:r w:rsidRPr="00DE7B59">
              <w:rPr>
                <w:lang w:eastAsia="en-US"/>
              </w:rPr>
              <w:t>Single Entry PHR</w:t>
            </w:r>
          </w:p>
        </w:tc>
      </w:tr>
      <w:tr w:rsidR="00777C4C" w:rsidRPr="00DE7B59" w14:paraId="3D527014" w14:textId="77777777" w:rsidTr="00777C4C">
        <w:trPr>
          <w:jc w:val="center"/>
        </w:trPr>
        <w:tc>
          <w:tcPr>
            <w:tcW w:w="1728" w:type="dxa"/>
          </w:tcPr>
          <w:p w14:paraId="5A1F5F04" w14:textId="77777777" w:rsidR="00777C4C" w:rsidRPr="00DE7B59" w:rsidRDefault="00777C4C" w:rsidP="00532E89">
            <w:pPr>
              <w:pStyle w:val="TAC"/>
              <w:rPr>
                <w:lang w:eastAsia="en-US"/>
              </w:rPr>
            </w:pPr>
            <w:r w:rsidRPr="00DE7B59">
              <w:rPr>
                <w:lang w:eastAsia="en-US"/>
              </w:rPr>
              <w:t>111010</w:t>
            </w:r>
          </w:p>
        </w:tc>
        <w:tc>
          <w:tcPr>
            <w:tcW w:w="3600" w:type="dxa"/>
          </w:tcPr>
          <w:p w14:paraId="008D0701" w14:textId="77777777" w:rsidR="00777C4C" w:rsidRPr="00DE7B59" w:rsidRDefault="00777C4C" w:rsidP="00532E89">
            <w:pPr>
              <w:pStyle w:val="TAC"/>
              <w:rPr>
                <w:lang w:eastAsia="en-US"/>
              </w:rPr>
            </w:pPr>
            <w:r w:rsidRPr="00DE7B59">
              <w:rPr>
                <w:lang w:eastAsia="en-US"/>
              </w:rPr>
              <w:t>C-RNTI</w:t>
            </w:r>
          </w:p>
        </w:tc>
      </w:tr>
      <w:tr w:rsidR="00777C4C" w:rsidRPr="00DE7B59" w14:paraId="0934F66E" w14:textId="77777777" w:rsidTr="00777C4C">
        <w:trPr>
          <w:jc w:val="center"/>
        </w:trPr>
        <w:tc>
          <w:tcPr>
            <w:tcW w:w="1728" w:type="dxa"/>
          </w:tcPr>
          <w:p w14:paraId="1EA28A62" w14:textId="77777777" w:rsidR="00777C4C" w:rsidRPr="00DE7B59" w:rsidRDefault="00777C4C" w:rsidP="00532E89">
            <w:pPr>
              <w:pStyle w:val="TAC"/>
              <w:rPr>
                <w:lang w:eastAsia="en-US"/>
              </w:rPr>
            </w:pPr>
            <w:r w:rsidRPr="00DE7B59">
              <w:rPr>
                <w:lang w:eastAsia="en-US"/>
              </w:rPr>
              <w:t>111011</w:t>
            </w:r>
          </w:p>
        </w:tc>
        <w:tc>
          <w:tcPr>
            <w:tcW w:w="3600" w:type="dxa"/>
          </w:tcPr>
          <w:p w14:paraId="5CA38BBF" w14:textId="77777777" w:rsidR="00777C4C" w:rsidRPr="00DE7B59" w:rsidRDefault="00777C4C" w:rsidP="00532E89">
            <w:pPr>
              <w:pStyle w:val="TAC"/>
              <w:rPr>
                <w:lang w:eastAsia="en-US"/>
              </w:rPr>
            </w:pPr>
            <w:r w:rsidRPr="00DE7B59">
              <w:rPr>
                <w:lang w:eastAsia="en-US"/>
              </w:rPr>
              <w:t>Short Truncated BSR</w:t>
            </w:r>
          </w:p>
        </w:tc>
      </w:tr>
      <w:tr w:rsidR="00777C4C" w:rsidRPr="00DE7B59" w14:paraId="66C9DFDD" w14:textId="77777777" w:rsidTr="00777C4C">
        <w:trPr>
          <w:jc w:val="center"/>
        </w:trPr>
        <w:tc>
          <w:tcPr>
            <w:tcW w:w="1728" w:type="dxa"/>
          </w:tcPr>
          <w:p w14:paraId="4FDE9DD8" w14:textId="77777777" w:rsidR="00777C4C" w:rsidRPr="00DE7B59" w:rsidRDefault="00777C4C" w:rsidP="00532E89">
            <w:pPr>
              <w:pStyle w:val="TAC"/>
              <w:rPr>
                <w:lang w:eastAsia="en-US"/>
              </w:rPr>
            </w:pPr>
            <w:r w:rsidRPr="00DE7B59">
              <w:rPr>
                <w:lang w:eastAsia="en-US"/>
              </w:rPr>
              <w:t>111100</w:t>
            </w:r>
          </w:p>
        </w:tc>
        <w:tc>
          <w:tcPr>
            <w:tcW w:w="3600" w:type="dxa"/>
          </w:tcPr>
          <w:p w14:paraId="2A5A570A" w14:textId="77777777" w:rsidR="00777C4C" w:rsidRPr="00DE7B59" w:rsidRDefault="00777C4C" w:rsidP="00532E89">
            <w:pPr>
              <w:pStyle w:val="TAC"/>
              <w:rPr>
                <w:lang w:eastAsia="en-US"/>
              </w:rPr>
            </w:pPr>
            <w:r w:rsidRPr="00DE7B59">
              <w:rPr>
                <w:lang w:eastAsia="en-US"/>
              </w:rPr>
              <w:t>Long Truncated BSR</w:t>
            </w:r>
          </w:p>
        </w:tc>
      </w:tr>
      <w:tr w:rsidR="00777C4C" w:rsidRPr="00DE7B59" w14:paraId="3FDE6234" w14:textId="77777777" w:rsidTr="00777C4C">
        <w:trPr>
          <w:jc w:val="center"/>
        </w:trPr>
        <w:tc>
          <w:tcPr>
            <w:tcW w:w="1728" w:type="dxa"/>
          </w:tcPr>
          <w:p w14:paraId="699E1B31" w14:textId="77777777" w:rsidR="00777C4C" w:rsidRPr="00DE7B59" w:rsidRDefault="00777C4C" w:rsidP="00532E89">
            <w:pPr>
              <w:pStyle w:val="TAC"/>
              <w:rPr>
                <w:lang w:eastAsia="en-US"/>
              </w:rPr>
            </w:pPr>
            <w:r w:rsidRPr="00DE7B59">
              <w:rPr>
                <w:lang w:eastAsia="en-US"/>
              </w:rPr>
              <w:t>111101</w:t>
            </w:r>
          </w:p>
        </w:tc>
        <w:tc>
          <w:tcPr>
            <w:tcW w:w="3600" w:type="dxa"/>
          </w:tcPr>
          <w:p w14:paraId="718614F1" w14:textId="77777777" w:rsidR="00777C4C" w:rsidRPr="00DE7B59" w:rsidRDefault="00777C4C" w:rsidP="00532E89">
            <w:pPr>
              <w:pStyle w:val="TAC"/>
              <w:rPr>
                <w:lang w:eastAsia="en-US"/>
              </w:rPr>
            </w:pPr>
            <w:r w:rsidRPr="00DE7B59">
              <w:rPr>
                <w:lang w:eastAsia="en-US"/>
              </w:rPr>
              <w:t>Short BSR</w:t>
            </w:r>
          </w:p>
        </w:tc>
      </w:tr>
      <w:tr w:rsidR="00777C4C" w:rsidRPr="00DE7B59" w14:paraId="72073779" w14:textId="77777777" w:rsidTr="00777C4C">
        <w:trPr>
          <w:jc w:val="center"/>
        </w:trPr>
        <w:tc>
          <w:tcPr>
            <w:tcW w:w="1728" w:type="dxa"/>
          </w:tcPr>
          <w:p w14:paraId="516A3A15" w14:textId="77777777" w:rsidR="00777C4C" w:rsidRPr="00DE7B59" w:rsidRDefault="00777C4C" w:rsidP="00532E89">
            <w:pPr>
              <w:pStyle w:val="TAC"/>
              <w:rPr>
                <w:lang w:eastAsia="en-US"/>
              </w:rPr>
            </w:pPr>
            <w:r w:rsidRPr="00DE7B59">
              <w:rPr>
                <w:lang w:eastAsia="en-US"/>
              </w:rPr>
              <w:t>111110</w:t>
            </w:r>
          </w:p>
        </w:tc>
        <w:tc>
          <w:tcPr>
            <w:tcW w:w="3600" w:type="dxa"/>
          </w:tcPr>
          <w:p w14:paraId="7343259F" w14:textId="77777777" w:rsidR="00777C4C" w:rsidRPr="00DE7B59" w:rsidRDefault="00777C4C" w:rsidP="00532E89">
            <w:pPr>
              <w:pStyle w:val="TAC"/>
              <w:rPr>
                <w:lang w:eastAsia="en-US"/>
              </w:rPr>
            </w:pPr>
            <w:r w:rsidRPr="00DE7B59">
              <w:rPr>
                <w:lang w:eastAsia="en-US"/>
              </w:rPr>
              <w:t>Long BSR</w:t>
            </w:r>
          </w:p>
        </w:tc>
      </w:tr>
      <w:tr w:rsidR="00777C4C" w:rsidRPr="00DE7B59" w14:paraId="466871B0" w14:textId="77777777" w:rsidTr="00777C4C">
        <w:trPr>
          <w:jc w:val="center"/>
        </w:trPr>
        <w:tc>
          <w:tcPr>
            <w:tcW w:w="1728" w:type="dxa"/>
          </w:tcPr>
          <w:p w14:paraId="19E820C2" w14:textId="77777777" w:rsidR="00777C4C" w:rsidRPr="00DE7B59" w:rsidRDefault="00777C4C" w:rsidP="00532E89">
            <w:pPr>
              <w:pStyle w:val="TAC"/>
              <w:rPr>
                <w:lang w:eastAsia="en-US"/>
              </w:rPr>
            </w:pPr>
            <w:r w:rsidRPr="00DE7B59">
              <w:rPr>
                <w:lang w:eastAsia="en-US"/>
              </w:rPr>
              <w:t>111111</w:t>
            </w:r>
          </w:p>
        </w:tc>
        <w:tc>
          <w:tcPr>
            <w:tcW w:w="3600" w:type="dxa"/>
          </w:tcPr>
          <w:p w14:paraId="793D796E" w14:textId="77777777" w:rsidR="00777C4C" w:rsidRPr="00DE7B59" w:rsidRDefault="00777C4C" w:rsidP="00532E89">
            <w:pPr>
              <w:pStyle w:val="TAC"/>
              <w:rPr>
                <w:lang w:eastAsia="en-US"/>
              </w:rPr>
            </w:pPr>
            <w:r w:rsidRPr="00DE7B59">
              <w:rPr>
                <w:lang w:eastAsia="en-US"/>
              </w:rPr>
              <w:t>Padding</w:t>
            </w:r>
          </w:p>
        </w:tc>
      </w:tr>
    </w:tbl>
    <w:p w14:paraId="2FDE492D" w14:textId="77777777" w:rsidR="00777C4C" w:rsidRPr="00DE7B59" w:rsidRDefault="00777C4C" w:rsidP="00777C4C"/>
    <w:p w14:paraId="7DAA0DD3" w14:textId="77777777" w:rsidR="00777C4C" w:rsidRPr="00DE7B59" w:rsidRDefault="00777C4C" w:rsidP="00B5202A">
      <w:pPr>
        <w:pStyle w:val="H6"/>
      </w:pPr>
      <w:r w:rsidRPr="00DE7B59">
        <w:t>7.</w:t>
      </w:r>
      <w:r w:rsidR="001F0506" w:rsidRPr="00DE7B59">
        <w:t>1.</w:t>
      </w:r>
      <w:r w:rsidRPr="00DE7B59">
        <w:t>1.3.6.3</w:t>
      </w:r>
      <w:r w:rsidRPr="00DE7B59">
        <w:tab/>
        <w:t>Test description</w:t>
      </w:r>
    </w:p>
    <w:p w14:paraId="7FE1469E" w14:textId="77777777" w:rsidR="00777C4C" w:rsidRPr="00DE7B59" w:rsidRDefault="00777C4C" w:rsidP="00B5202A">
      <w:pPr>
        <w:pStyle w:val="H6"/>
      </w:pPr>
      <w:r w:rsidRPr="00DE7B59">
        <w:t>7.</w:t>
      </w:r>
      <w:r w:rsidR="001F0506" w:rsidRPr="00DE7B59">
        <w:t>1.</w:t>
      </w:r>
      <w:r w:rsidRPr="00DE7B59">
        <w:t>1.3.6.3.1</w:t>
      </w:r>
      <w:r w:rsidRPr="00DE7B59">
        <w:tab/>
        <w:t>Pre-test conditions</w:t>
      </w:r>
    </w:p>
    <w:p w14:paraId="005F1C0E" w14:textId="77777777" w:rsidR="00777C4C" w:rsidRPr="00DE7B59" w:rsidRDefault="00777C4C" w:rsidP="00777C4C">
      <w:pPr>
        <w:rPr>
          <w:lang w:eastAsia="sv-SE"/>
        </w:rPr>
      </w:pPr>
      <w:r w:rsidRPr="00DE7B59">
        <w:rPr>
          <w:lang w:eastAsia="sv-SE"/>
        </w:rPr>
        <w:t>Same Pre-test conditions as in clause 7.</w:t>
      </w:r>
      <w:r w:rsidR="001F0506" w:rsidRPr="00DE7B59">
        <w:rPr>
          <w:lang w:eastAsia="sv-SE"/>
        </w:rPr>
        <w:t>1.</w:t>
      </w:r>
      <w:r w:rsidRPr="00DE7B59">
        <w:rPr>
          <w:lang w:eastAsia="sv-SE"/>
        </w:rPr>
        <w:t xml:space="preserve">1.0 with the exception of 2 SN terminated SCG bearers configured according to Table </w:t>
      </w:r>
      <w:r w:rsidRPr="00DE7B59">
        <w:t>7.</w:t>
      </w:r>
      <w:r w:rsidR="001F0506" w:rsidRPr="00DE7B59">
        <w:t>1.</w:t>
      </w:r>
      <w:r w:rsidRPr="00DE7B59">
        <w:t>1.3.6.3.1</w:t>
      </w:r>
      <w:r w:rsidRPr="00DE7B59">
        <w:rPr>
          <w:lang w:eastAsia="sv-SE"/>
        </w:rPr>
        <w:t>-1.</w:t>
      </w:r>
    </w:p>
    <w:p w14:paraId="5BC3F3EA" w14:textId="77777777" w:rsidR="00777C4C" w:rsidRPr="00DE7B59" w:rsidRDefault="00777C4C" w:rsidP="008C2CC8">
      <w:pPr>
        <w:pStyle w:val="TH"/>
      </w:pPr>
      <w:r w:rsidRPr="00DE7B59">
        <w:t>Table 7.</w:t>
      </w:r>
      <w:r w:rsidR="001F0506" w:rsidRPr="00DE7B59">
        <w:t>1.</w:t>
      </w:r>
      <w:r w:rsidRPr="00DE7B59">
        <w:t>1.3.6.3.1</w:t>
      </w:r>
      <w:r w:rsidRPr="00DE7B59">
        <w:rPr>
          <w:lang w:eastAsia="sv-SE"/>
        </w:rPr>
        <w:t>-1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77C4C" w:rsidRPr="00DE7B59" w14:paraId="582F6E64" w14:textId="77777777" w:rsidTr="00532E89">
        <w:tc>
          <w:tcPr>
            <w:tcW w:w="2693" w:type="dxa"/>
          </w:tcPr>
          <w:p w14:paraId="07714602" w14:textId="77777777" w:rsidR="00777C4C" w:rsidRPr="00DE7B59" w:rsidRDefault="00777C4C" w:rsidP="00F90841">
            <w:pPr>
              <w:pStyle w:val="TAH"/>
              <w:rPr>
                <w:lang w:eastAsia="en-US"/>
              </w:rPr>
            </w:pPr>
            <w:r w:rsidRPr="00DE7B59">
              <w:rPr>
                <w:lang w:eastAsia="en-US"/>
              </w:rPr>
              <w:t>Parameter</w:t>
            </w:r>
          </w:p>
        </w:tc>
        <w:tc>
          <w:tcPr>
            <w:tcW w:w="1701" w:type="dxa"/>
          </w:tcPr>
          <w:p w14:paraId="1F976F1B" w14:textId="77777777" w:rsidR="00777C4C" w:rsidRPr="00DE7B59" w:rsidRDefault="00777C4C" w:rsidP="00922650">
            <w:pPr>
              <w:pStyle w:val="TAH"/>
              <w:rPr>
                <w:lang w:eastAsia="en-US"/>
              </w:rPr>
            </w:pPr>
            <w:r w:rsidRPr="00DE7B59">
              <w:rPr>
                <w:lang w:eastAsia="en-US"/>
              </w:rPr>
              <w:t>DRB1</w:t>
            </w:r>
          </w:p>
        </w:tc>
        <w:tc>
          <w:tcPr>
            <w:tcW w:w="1701" w:type="dxa"/>
          </w:tcPr>
          <w:p w14:paraId="0F8E1104" w14:textId="77777777" w:rsidR="00777C4C" w:rsidRPr="00DE7B59" w:rsidRDefault="00777C4C" w:rsidP="00F85B4D">
            <w:pPr>
              <w:pStyle w:val="TAH"/>
              <w:rPr>
                <w:lang w:eastAsia="en-US"/>
              </w:rPr>
            </w:pPr>
            <w:r w:rsidRPr="00DE7B59">
              <w:rPr>
                <w:lang w:eastAsia="en-US"/>
              </w:rPr>
              <w:t>DRB2</w:t>
            </w:r>
          </w:p>
        </w:tc>
      </w:tr>
      <w:tr w:rsidR="00777C4C" w:rsidRPr="00DE7B59" w14:paraId="41240D2D" w14:textId="77777777" w:rsidTr="00532E89">
        <w:tc>
          <w:tcPr>
            <w:tcW w:w="2693" w:type="dxa"/>
          </w:tcPr>
          <w:p w14:paraId="2EAAC50D" w14:textId="77777777" w:rsidR="00777C4C" w:rsidRPr="00DE7B59" w:rsidRDefault="00777C4C" w:rsidP="00131CE5">
            <w:pPr>
              <w:pStyle w:val="TAL"/>
              <w:rPr>
                <w:lang w:eastAsia="en-US"/>
              </w:rPr>
            </w:pPr>
            <w:r w:rsidRPr="00DE7B59">
              <w:rPr>
                <w:lang w:eastAsia="en-US"/>
              </w:rPr>
              <w:t>LogicalChannelIdentity</w:t>
            </w:r>
          </w:p>
        </w:tc>
        <w:tc>
          <w:tcPr>
            <w:tcW w:w="1701" w:type="dxa"/>
          </w:tcPr>
          <w:p w14:paraId="68564B94" w14:textId="77777777" w:rsidR="00777C4C" w:rsidRPr="00DE7B59" w:rsidRDefault="00442AD9" w:rsidP="00131CE5">
            <w:pPr>
              <w:pStyle w:val="TAL"/>
              <w:rPr>
                <w:lang w:eastAsia="en-US"/>
              </w:rPr>
            </w:pPr>
            <w:r w:rsidRPr="00DE7B59">
              <w:t>LCH</w:t>
            </w:r>
            <w:r w:rsidR="00777C4C" w:rsidRPr="00DE7B59">
              <w:rPr>
                <w:lang w:eastAsia="en-US"/>
              </w:rPr>
              <w:t>4</w:t>
            </w:r>
            <w:r w:rsidRPr="00DE7B59">
              <w:t>(DRB-Identity +3)</w:t>
            </w:r>
          </w:p>
        </w:tc>
        <w:tc>
          <w:tcPr>
            <w:tcW w:w="1701" w:type="dxa"/>
          </w:tcPr>
          <w:p w14:paraId="519E4E06" w14:textId="77777777" w:rsidR="00777C4C" w:rsidRPr="00DE7B59" w:rsidRDefault="00442AD9" w:rsidP="00131CE5">
            <w:pPr>
              <w:pStyle w:val="TAL"/>
              <w:rPr>
                <w:lang w:eastAsia="en-US"/>
              </w:rPr>
            </w:pPr>
            <w:r w:rsidRPr="00DE7B59">
              <w:t>LCH</w:t>
            </w:r>
            <w:r w:rsidR="00777C4C" w:rsidRPr="00DE7B59">
              <w:rPr>
                <w:lang w:eastAsia="en-US"/>
              </w:rPr>
              <w:t>5</w:t>
            </w:r>
            <w:r w:rsidRPr="00DE7B59">
              <w:t>(DRB-Identity +3)</w:t>
            </w:r>
          </w:p>
        </w:tc>
      </w:tr>
      <w:tr w:rsidR="00777C4C" w:rsidRPr="00DE7B59" w14:paraId="00A3063E" w14:textId="77777777" w:rsidTr="00532E89">
        <w:tc>
          <w:tcPr>
            <w:tcW w:w="2693" w:type="dxa"/>
          </w:tcPr>
          <w:p w14:paraId="1F1A5EC0" w14:textId="77777777" w:rsidR="00777C4C" w:rsidRPr="00DE7B59" w:rsidRDefault="00777C4C" w:rsidP="00131CE5">
            <w:pPr>
              <w:pStyle w:val="TAL"/>
              <w:rPr>
                <w:lang w:eastAsia="en-US"/>
              </w:rPr>
            </w:pPr>
            <w:r w:rsidRPr="00DE7B59">
              <w:rPr>
                <w:lang w:eastAsia="en-US"/>
              </w:rPr>
              <w:t>Priority</w:t>
            </w:r>
          </w:p>
        </w:tc>
        <w:tc>
          <w:tcPr>
            <w:tcW w:w="1701" w:type="dxa"/>
          </w:tcPr>
          <w:p w14:paraId="51B1B8B3" w14:textId="77777777" w:rsidR="00777C4C" w:rsidRPr="00DE7B59" w:rsidRDefault="00777C4C" w:rsidP="00131CE5">
            <w:pPr>
              <w:pStyle w:val="TAL"/>
              <w:rPr>
                <w:lang w:eastAsia="en-US"/>
              </w:rPr>
            </w:pPr>
            <w:r w:rsidRPr="00DE7B59">
              <w:rPr>
                <w:lang w:eastAsia="en-US"/>
              </w:rPr>
              <w:t>7</w:t>
            </w:r>
          </w:p>
        </w:tc>
        <w:tc>
          <w:tcPr>
            <w:tcW w:w="1701" w:type="dxa"/>
          </w:tcPr>
          <w:p w14:paraId="2A0799C6" w14:textId="77777777" w:rsidR="00777C4C" w:rsidRPr="00DE7B59" w:rsidRDefault="00777C4C" w:rsidP="00131CE5">
            <w:pPr>
              <w:pStyle w:val="TAL"/>
              <w:rPr>
                <w:lang w:eastAsia="en-US"/>
              </w:rPr>
            </w:pPr>
            <w:r w:rsidRPr="00DE7B59">
              <w:rPr>
                <w:lang w:eastAsia="en-US"/>
              </w:rPr>
              <w:t>6</w:t>
            </w:r>
          </w:p>
        </w:tc>
      </w:tr>
      <w:tr w:rsidR="00777C4C" w:rsidRPr="00DE7B59" w14:paraId="61F52592" w14:textId="77777777" w:rsidTr="00532E89">
        <w:tc>
          <w:tcPr>
            <w:tcW w:w="2693" w:type="dxa"/>
          </w:tcPr>
          <w:p w14:paraId="09332CAD" w14:textId="77777777" w:rsidR="00777C4C" w:rsidRPr="00DE7B59" w:rsidRDefault="00777C4C" w:rsidP="00131CE5">
            <w:pPr>
              <w:pStyle w:val="TAL"/>
              <w:rPr>
                <w:lang w:eastAsia="en-US"/>
              </w:rPr>
            </w:pPr>
            <w:r w:rsidRPr="00DE7B59">
              <w:rPr>
                <w:lang w:eastAsia="en-US"/>
              </w:rPr>
              <w:t>prioritizedBitRate</w:t>
            </w:r>
          </w:p>
        </w:tc>
        <w:tc>
          <w:tcPr>
            <w:tcW w:w="1701" w:type="dxa"/>
          </w:tcPr>
          <w:p w14:paraId="0B45AC83" w14:textId="77777777" w:rsidR="00777C4C" w:rsidRPr="00DE7B59" w:rsidRDefault="00777C4C" w:rsidP="00131CE5">
            <w:pPr>
              <w:pStyle w:val="TAL"/>
              <w:rPr>
                <w:lang w:eastAsia="en-US"/>
              </w:rPr>
            </w:pPr>
            <w:r w:rsidRPr="00DE7B59">
              <w:rPr>
                <w:lang w:eastAsia="en-US"/>
              </w:rPr>
              <w:t>0kbs</w:t>
            </w:r>
          </w:p>
        </w:tc>
        <w:tc>
          <w:tcPr>
            <w:tcW w:w="1701" w:type="dxa"/>
          </w:tcPr>
          <w:p w14:paraId="0AF7DD65" w14:textId="77777777" w:rsidR="00777C4C" w:rsidRPr="00DE7B59" w:rsidRDefault="00777C4C" w:rsidP="00131CE5">
            <w:pPr>
              <w:pStyle w:val="TAL"/>
              <w:rPr>
                <w:lang w:eastAsia="en-US"/>
              </w:rPr>
            </w:pPr>
            <w:r w:rsidRPr="00DE7B59">
              <w:rPr>
                <w:lang w:eastAsia="en-US"/>
              </w:rPr>
              <w:t>0kbs</w:t>
            </w:r>
          </w:p>
        </w:tc>
      </w:tr>
      <w:tr w:rsidR="00777C4C" w:rsidRPr="00DE7B59" w14:paraId="3B71C6E8" w14:textId="77777777" w:rsidTr="00532E89">
        <w:tc>
          <w:tcPr>
            <w:tcW w:w="2693" w:type="dxa"/>
          </w:tcPr>
          <w:p w14:paraId="14AF4B3D" w14:textId="77777777" w:rsidR="00777C4C" w:rsidRPr="00DE7B59" w:rsidRDefault="00777C4C" w:rsidP="00131CE5">
            <w:pPr>
              <w:pStyle w:val="TAL"/>
              <w:rPr>
                <w:lang w:eastAsia="en-US"/>
              </w:rPr>
            </w:pPr>
            <w:r w:rsidRPr="00DE7B59">
              <w:rPr>
                <w:lang w:eastAsia="en-US"/>
              </w:rPr>
              <w:t>logicalChannelGroup</w:t>
            </w:r>
          </w:p>
        </w:tc>
        <w:tc>
          <w:tcPr>
            <w:tcW w:w="1701" w:type="dxa"/>
          </w:tcPr>
          <w:p w14:paraId="23E62240" w14:textId="77777777" w:rsidR="00777C4C" w:rsidRPr="00DE7B59" w:rsidRDefault="00777C4C" w:rsidP="00131CE5">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4EBCC8D7" w14:textId="77777777" w:rsidR="00777C4C" w:rsidRPr="00DE7B59" w:rsidRDefault="00777C4C" w:rsidP="00131CE5">
            <w:pPr>
              <w:pStyle w:val="TAL"/>
              <w:rPr>
                <w:lang w:eastAsia="en-US"/>
              </w:rPr>
            </w:pPr>
            <w:r w:rsidRPr="00DE7B59">
              <w:rPr>
                <w:lang w:eastAsia="en-US"/>
              </w:rPr>
              <w:t>1 (LCG ID#</w:t>
            </w:r>
            <w:r w:rsidRPr="00DE7B59">
              <w:rPr>
                <w:lang w:eastAsia="zh-CN"/>
              </w:rPr>
              <w:t>1</w:t>
            </w:r>
            <w:r w:rsidRPr="00DE7B59">
              <w:rPr>
                <w:lang w:eastAsia="en-US"/>
              </w:rPr>
              <w:t>)</w:t>
            </w:r>
          </w:p>
        </w:tc>
      </w:tr>
    </w:tbl>
    <w:p w14:paraId="16E89437" w14:textId="77777777" w:rsidR="00777C4C" w:rsidRPr="00DE7B59" w:rsidRDefault="00777C4C" w:rsidP="00777C4C">
      <w:pPr>
        <w:rPr>
          <w:lang w:eastAsia="sv-SE"/>
        </w:rPr>
      </w:pPr>
    </w:p>
    <w:p w14:paraId="738AC4F7" w14:textId="77777777" w:rsidR="00777C4C" w:rsidRPr="00DE7B59" w:rsidRDefault="00777C4C" w:rsidP="00B5202A">
      <w:pPr>
        <w:pStyle w:val="H6"/>
      </w:pPr>
      <w:r w:rsidRPr="00DE7B59">
        <w:t>7.</w:t>
      </w:r>
      <w:r w:rsidR="001F0506" w:rsidRPr="00DE7B59">
        <w:t>1.</w:t>
      </w:r>
      <w:r w:rsidRPr="00DE7B59">
        <w:t>1.3.6.3.2</w:t>
      </w:r>
      <w:r w:rsidRPr="00DE7B59">
        <w:tab/>
        <w:t>Test procedure sequence</w:t>
      </w:r>
    </w:p>
    <w:p w14:paraId="2DB32068" w14:textId="77777777" w:rsidR="00777C4C" w:rsidRPr="00DE7B59" w:rsidRDefault="00777C4C" w:rsidP="008C2CC8">
      <w:pPr>
        <w:pStyle w:val="TH"/>
      </w:pPr>
      <w:r w:rsidRPr="00DE7B59">
        <w:t>Table 7.</w:t>
      </w:r>
      <w:r w:rsidR="001F0506" w:rsidRPr="00DE7B59">
        <w:t>1.</w:t>
      </w:r>
      <w:r w:rsidRPr="00DE7B59">
        <w:t>1.3.6.3.2-1: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77C4C" w:rsidRPr="00DE7B59" w14:paraId="13E900BD" w14:textId="77777777" w:rsidTr="00777C4C">
        <w:tc>
          <w:tcPr>
            <w:tcW w:w="534" w:type="dxa"/>
            <w:tcBorders>
              <w:top w:val="single" w:sz="4" w:space="0" w:color="auto"/>
              <w:bottom w:val="nil"/>
            </w:tcBorders>
          </w:tcPr>
          <w:p w14:paraId="4BEF062E" w14:textId="77777777" w:rsidR="00777C4C" w:rsidRPr="00DE7B59" w:rsidRDefault="00777C4C" w:rsidP="00F90841">
            <w:pPr>
              <w:pStyle w:val="TAH"/>
              <w:rPr>
                <w:lang w:eastAsia="en-US"/>
              </w:rPr>
            </w:pPr>
            <w:r w:rsidRPr="00DE7B59">
              <w:rPr>
                <w:lang w:eastAsia="en-US"/>
              </w:rPr>
              <w:t>St</w:t>
            </w:r>
          </w:p>
        </w:tc>
        <w:tc>
          <w:tcPr>
            <w:tcW w:w="3969" w:type="dxa"/>
            <w:tcBorders>
              <w:top w:val="single" w:sz="4" w:space="0" w:color="auto"/>
              <w:bottom w:val="nil"/>
            </w:tcBorders>
          </w:tcPr>
          <w:p w14:paraId="2BCCE8BB" w14:textId="77777777" w:rsidR="00777C4C" w:rsidRPr="00DE7B59" w:rsidRDefault="00777C4C" w:rsidP="00922650">
            <w:pPr>
              <w:pStyle w:val="TAH"/>
              <w:rPr>
                <w:lang w:eastAsia="en-US"/>
              </w:rPr>
            </w:pPr>
            <w:r w:rsidRPr="00DE7B59">
              <w:rPr>
                <w:lang w:eastAsia="en-US"/>
              </w:rPr>
              <w:t>Procedure</w:t>
            </w:r>
          </w:p>
        </w:tc>
        <w:tc>
          <w:tcPr>
            <w:tcW w:w="3686" w:type="dxa"/>
            <w:gridSpan w:val="2"/>
            <w:tcBorders>
              <w:top w:val="single" w:sz="4" w:space="0" w:color="auto"/>
            </w:tcBorders>
          </w:tcPr>
          <w:p w14:paraId="6F09157D" w14:textId="77777777" w:rsidR="00777C4C" w:rsidRPr="00DE7B59" w:rsidRDefault="00777C4C" w:rsidP="00F85B4D">
            <w:pPr>
              <w:pStyle w:val="TAH"/>
              <w:rPr>
                <w:lang w:eastAsia="en-US"/>
              </w:rPr>
            </w:pPr>
            <w:r w:rsidRPr="00DE7B59">
              <w:rPr>
                <w:lang w:eastAsia="en-US"/>
              </w:rPr>
              <w:t>Message Sequence</w:t>
            </w:r>
          </w:p>
        </w:tc>
        <w:tc>
          <w:tcPr>
            <w:tcW w:w="567" w:type="dxa"/>
            <w:tcBorders>
              <w:top w:val="single" w:sz="4" w:space="0" w:color="auto"/>
              <w:bottom w:val="nil"/>
            </w:tcBorders>
          </w:tcPr>
          <w:p w14:paraId="4A8A4828" w14:textId="77777777" w:rsidR="00777C4C" w:rsidRPr="00DE7B59" w:rsidRDefault="00777C4C"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35FF082A" w14:textId="77777777" w:rsidR="00777C4C" w:rsidRPr="00DE7B59" w:rsidRDefault="00777C4C" w:rsidP="000517D2">
            <w:pPr>
              <w:pStyle w:val="TAH"/>
              <w:rPr>
                <w:rFonts w:eastAsia="MS Gothic"/>
                <w:lang w:eastAsia="en-US"/>
              </w:rPr>
            </w:pPr>
            <w:r w:rsidRPr="00DE7B59">
              <w:rPr>
                <w:rFonts w:eastAsia="MS Gothic"/>
                <w:lang w:eastAsia="en-US"/>
              </w:rPr>
              <w:t>Verdict</w:t>
            </w:r>
          </w:p>
        </w:tc>
      </w:tr>
      <w:tr w:rsidR="00777C4C" w:rsidRPr="00DE7B59" w14:paraId="137E8326" w14:textId="77777777" w:rsidTr="00777C4C">
        <w:tc>
          <w:tcPr>
            <w:tcW w:w="534" w:type="dxa"/>
            <w:tcBorders>
              <w:top w:val="nil"/>
            </w:tcBorders>
          </w:tcPr>
          <w:p w14:paraId="6CCDFF17" w14:textId="77777777" w:rsidR="00777C4C" w:rsidRPr="00DE7B59" w:rsidRDefault="00777C4C" w:rsidP="00F90841">
            <w:pPr>
              <w:pStyle w:val="TAH"/>
              <w:rPr>
                <w:rFonts w:eastAsia="MS Gothic"/>
                <w:lang w:eastAsia="en-US"/>
              </w:rPr>
            </w:pPr>
          </w:p>
        </w:tc>
        <w:tc>
          <w:tcPr>
            <w:tcW w:w="3969" w:type="dxa"/>
            <w:tcBorders>
              <w:top w:val="nil"/>
            </w:tcBorders>
          </w:tcPr>
          <w:p w14:paraId="35C00A8B" w14:textId="77777777" w:rsidR="00777C4C" w:rsidRPr="00DE7B59" w:rsidRDefault="00777C4C" w:rsidP="00922650">
            <w:pPr>
              <w:pStyle w:val="TAH"/>
              <w:rPr>
                <w:rFonts w:eastAsia="MS Gothic"/>
                <w:lang w:eastAsia="en-US"/>
              </w:rPr>
            </w:pPr>
          </w:p>
        </w:tc>
        <w:tc>
          <w:tcPr>
            <w:tcW w:w="709" w:type="dxa"/>
            <w:tcBorders>
              <w:top w:val="nil"/>
            </w:tcBorders>
          </w:tcPr>
          <w:p w14:paraId="236153A2" w14:textId="77777777" w:rsidR="00777C4C" w:rsidRPr="00DE7B59" w:rsidRDefault="00777C4C" w:rsidP="00F85B4D">
            <w:pPr>
              <w:pStyle w:val="TAH"/>
              <w:rPr>
                <w:lang w:eastAsia="en-US"/>
              </w:rPr>
            </w:pPr>
            <w:r w:rsidRPr="00DE7B59">
              <w:rPr>
                <w:lang w:eastAsia="en-US"/>
              </w:rPr>
              <w:t>U - S</w:t>
            </w:r>
          </w:p>
        </w:tc>
        <w:tc>
          <w:tcPr>
            <w:tcW w:w="2977" w:type="dxa"/>
            <w:tcBorders>
              <w:top w:val="nil"/>
            </w:tcBorders>
          </w:tcPr>
          <w:p w14:paraId="67D23F39" w14:textId="77777777" w:rsidR="00777C4C" w:rsidRPr="00DE7B59" w:rsidRDefault="00777C4C" w:rsidP="000517D2">
            <w:pPr>
              <w:pStyle w:val="TAH"/>
              <w:rPr>
                <w:lang w:eastAsia="en-US"/>
              </w:rPr>
            </w:pPr>
            <w:r w:rsidRPr="00DE7B59">
              <w:rPr>
                <w:lang w:eastAsia="en-US"/>
              </w:rPr>
              <w:t>Message</w:t>
            </w:r>
          </w:p>
        </w:tc>
        <w:tc>
          <w:tcPr>
            <w:tcW w:w="567" w:type="dxa"/>
            <w:tcBorders>
              <w:top w:val="nil"/>
            </w:tcBorders>
          </w:tcPr>
          <w:p w14:paraId="07D05197" w14:textId="77777777" w:rsidR="00777C4C" w:rsidRPr="00DE7B59" w:rsidRDefault="00777C4C" w:rsidP="000517D2">
            <w:pPr>
              <w:pStyle w:val="TAH"/>
              <w:rPr>
                <w:rFonts w:eastAsia="MS Gothic"/>
                <w:lang w:eastAsia="en-US"/>
              </w:rPr>
            </w:pPr>
          </w:p>
        </w:tc>
        <w:tc>
          <w:tcPr>
            <w:tcW w:w="850" w:type="dxa"/>
            <w:tcBorders>
              <w:top w:val="nil"/>
            </w:tcBorders>
          </w:tcPr>
          <w:p w14:paraId="5DD6C633" w14:textId="77777777" w:rsidR="00777C4C" w:rsidRPr="00DE7B59" w:rsidRDefault="00777C4C" w:rsidP="000E628A">
            <w:pPr>
              <w:pStyle w:val="TAH"/>
              <w:rPr>
                <w:rFonts w:eastAsia="MS Gothic"/>
                <w:lang w:eastAsia="en-US"/>
              </w:rPr>
            </w:pPr>
          </w:p>
        </w:tc>
      </w:tr>
      <w:tr w:rsidR="00777C4C" w:rsidRPr="00DE7B59" w14:paraId="5CFE431C" w14:textId="77777777" w:rsidTr="00777C4C">
        <w:tc>
          <w:tcPr>
            <w:tcW w:w="534" w:type="dxa"/>
          </w:tcPr>
          <w:p w14:paraId="7779FC81" w14:textId="77777777" w:rsidR="00777C4C" w:rsidRPr="00DE7B59" w:rsidRDefault="00777C4C" w:rsidP="00131CE5">
            <w:pPr>
              <w:pStyle w:val="TAC"/>
              <w:rPr>
                <w:lang w:eastAsia="en-US"/>
              </w:rPr>
            </w:pPr>
            <w:r w:rsidRPr="00DE7B59">
              <w:rPr>
                <w:lang w:eastAsia="en-US"/>
              </w:rPr>
              <w:t>1</w:t>
            </w:r>
          </w:p>
        </w:tc>
        <w:tc>
          <w:tcPr>
            <w:tcW w:w="3969" w:type="dxa"/>
          </w:tcPr>
          <w:p w14:paraId="1DD8C771" w14:textId="77777777" w:rsidR="00777C4C" w:rsidRPr="00DE7B59" w:rsidRDefault="00777C4C" w:rsidP="00131CE5">
            <w:pPr>
              <w:pStyle w:val="TAL"/>
              <w:rPr>
                <w:lang w:eastAsia="en-US"/>
              </w:rPr>
            </w:pPr>
            <w:r w:rsidRPr="00DE7B59">
              <w:rPr>
                <w:lang w:eastAsia="en-US"/>
              </w:rPr>
              <w:t>The SS ignores scheduling requests and does not allocate any uplink grant.</w:t>
            </w:r>
          </w:p>
        </w:tc>
        <w:tc>
          <w:tcPr>
            <w:tcW w:w="709" w:type="dxa"/>
          </w:tcPr>
          <w:p w14:paraId="20680727" w14:textId="77777777" w:rsidR="00777C4C" w:rsidRPr="00DE7B59" w:rsidRDefault="00777C4C" w:rsidP="00131CE5">
            <w:pPr>
              <w:pStyle w:val="TAC"/>
              <w:rPr>
                <w:lang w:eastAsia="en-US"/>
              </w:rPr>
            </w:pPr>
            <w:r w:rsidRPr="00DE7B59">
              <w:rPr>
                <w:lang w:eastAsia="en-US"/>
              </w:rPr>
              <w:t>-</w:t>
            </w:r>
          </w:p>
        </w:tc>
        <w:tc>
          <w:tcPr>
            <w:tcW w:w="2977" w:type="dxa"/>
          </w:tcPr>
          <w:p w14:paraId="51E7397C" w14:textId="77777777" w:rsidR="00777C4C" w:rsidRPr="00DE7B59" w:rsidRDefault="00777C4C" w:rsidP="00131CE5">
            <w:pPr>
              <w:pStyle w:val="TAL"/>
              <w:rPr>
                <w:lang w:eastAsia="en-US"/>
              </w:rPr>
            </w:pPr>
            <w:r w:rsidRPr="00DE7B59">
              <w:rPr>
                <w:lang w:eastAsia="en-US"/>
              </w:rPr>
              <w:t>-</w:t>
            </w:r>
          </w:p>
        </w:tc>
        <w:tc>
          <w:tcPr>
            <w:tcW w:w="567" w:type="dxa"/>
          </w:tcPr>
          <w:p w14:paraId="2E952D7A"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2BFE7C96"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6826DF5E" w14:textId="77777777" w:rsidTr="00777C4C">
        <w:tc>
          <w:tcPr>
            <w:tcW w:w="534" w:type="dxa"/>
          </w:tcPr>
          <w:p w14:paraId="216160FD" w14:textId="77777777" w:rsidR="00777C4C" w:rsidRPr="00DE7B59" w:rsidRDefault="00777C4C" w:rsidP="00131CE5">
            <w:pPr>
              <w:pStyle w:val="TAC"/>
              <w:rPr>
                <w:lang w:eastAsia="en-US"/>
              </w:rPr>
            </w:pPr>
            <w:r w:rsidRPr="00DE7B59">
              <w:rPr>
                <w:lang w:eastAsia="en-US"/>
              </w:rPr>
              <w:t>2</w:t>
            </w:r>
          </w:p>
        </w:tc>
        <w:tc>
          <w:tcPr>
            <w:tcW w:w="3969" w:type="dxa"/>
          </w:tcPr>
          <w:p w14:paraId="2FD29F41" w14:textId="77777777" w:rsidR="00777C4C" w:rsidRPr="00DE7B59" w:rsidRDefault="00777C4C" w:rsidP="00131CE5">
            <w:pPr>
              <w:pStyle w:val="TAL"/>
              <w:rPr>
                <w:lang w:eastAsia="en-US"/>
              </w:rPr>
            </w:pPr>
            <w:r w:rsidRPr="00DE7B59">
              <w:rPr>
                <w:lang w:eastAsia="en-US"/>
              </w:rPr>
              <w:t xml:space="preserve">The SS transmits a MAC PDU containing an RLC PDU on </w:t>
            </w:r>
            <w:r w:rsidR="00442AD9" w:rsidRPr="00DE7B59">
              <w:t>LCH</w:t>
            </w:r>
            <w:r w:rsidRPr="00DE7B59">
              <w:rPr>
                <w:lang w:eastAsia="en-US"/>
              </w:rPr>
              <w:t>4 (LCG ID 2), which contains 1 RLC SDU of size 14 bytes.</w:t>
            </w:r>
          </w:p>
        </w:tc>
        <w:tc>
          <w:tcPr>
            <w:tcW w:w="709" w:type="dxa"/>
          </w:tcPr>
          <w:p w14:paraId="3E34562F" w14:textId="77777777" w:rsidR="00777C4C" w:rsidRPr="00DE7B59" w:rsidRDefault="00777C4C" w:rsidP="00131CE5">
            <w:pPr>
              <w:pStyle w:val="TAC"/>
              <w:rPr>
                <w:lang w:eastAsia="en-US"/>
              </w:rPr>
            </w:pPr>
            <w:r w:rsidRPr="00DE7B59">
              <w:rPr>
                <w:lang w:eastAsia="en-US"/>
              </w:rPr>
              <w:t>&lt;--</w:t>
            </w:r>
          </w:p>
        </w:tc>
        <w:tc>
          <w:tcPr>
            <w:tcW w:w="2977" w:type="dxa"/>
          </w:tcPr>
          <w:p w14:paraId="78DB0D2E" w14:textId="77777777" w:rsidR="00777C4C" w:rsidRPr="00DE7B59" w:rsidRDefault="00777C4C" w:rsidP="00131CE5">
            <w:pPr>
              <w:pStyle w:val="TAL"/>
              <w:rPr>
                <w:lang w:eastAsia="en-US"/>
              </w:rPr>
            </w:pPr>
            <w:r w:rsidRPr="00DE7B59">
              <w:rPr>
                <w:lang w:eastAsia="en-US"/>
              </w:rPr>
              <w:t>MAC PDU (RLC PDU)</w:t>
            </w:r>
          </w:p>
        </w:tc>
        <w:tc>
          <w:tcPr>
            <w:tcW w:w="567" w:type="dxa"/>
          </w:tcPr>
          <w:p w14:paraId="0695A230" w14:textId="77777777" w:rsidR="00777C4C" w:rsidRPr="00DE7B59" w:rsidRDefault="00777C4C" w:rsidP="00131CE5">
            <w:pPr>
              <w:pStyle w:val="TAC"/>
              <w:rPr>
                <w:rFonts w:eastAsia="MS Gothic"/>
                <w:lang w:eastAsia="en-US"/>
              </w:rPr>
            </w:pPr>
          </w:p>
        </w:tc>
        <w:tc>
          <w:tcPr>
            <w:tcW w:w="850" w:type="dxa"/>
          </w:tcPr>
          <w:p w14:paraId="357BC44F" w14:textId="77777777" w:rsidR="00777C4C" w:rsidRPr="00DE7B59" w:rsidRDefault="00777C4C" w:rsidP="00131CE5">
            <w:pPr>
              <w:pStyle w:val="TAC"/>
              <w:rPr>
                <w:rFonts w:eastAsia="MS Gothic"/>
                <w:lang w:eastAsia="en-US"/>
              </w:rPr>
            </w:pPr>
          </w:p>
        </w:tc>
      </w:tr>
      <w:tr w:rsidR="00777C4C" w:rsidRPr="00DE7B59" w14:paraId="096DE709" w14:textId="77777777" w:rsidTr="00777C4C">
        <w:tc>
          <w:tcPr>
            <w:tcW w:w="534" w:type="dxa"/>
          </w:tcPr>
          <w:p w14:paraId="3653FCBB" w14:textId="77777777" w:rsidR="00777C4C" w:rsidRPr="00DE7B59" w:rsidRDefault="00777C4C" w:rsidP="00131CE5">
            <w:pPr>
              <w:pStyle w:val="TAC"/>
              <w:rPr>
                <w:lang w:eastAsia="en-US"/>
              </w:rPr>
            </w:pPr>
            <w:r w:rsidRPr="00DE7B59">
              <w:rPr>
                <w:lang w:eastAsia="en-US"/>
              </w:rPr>
              <w:t>3</w:t>
            </w:r>
          </w:p>
        </w:tc>
        <w:tc>
          <w:tcPr>
            <w:tcW w:w="3969" w:type="dxa"/>
          </w:tcPr>
          <w:p w14:paraId="4F1354C5" w14:textId="77777777" w:rsidR="00777C4C" w:rsidRPr="00DE7B59" w:rsidRDefault="00777C4C" w:rsidP="00131CE5">
            <w:pPr>
              <w:pStyle w:val="TAL"/>
              <w:rPr>
                <w:lang w:eastAsia="en-US"/>
              </w:rPr>
            </w:pPr>
            <w:r w:rsidRPr="00DE7B59">
              <w:rPr>
                <w:lang w:eastAsia="en-US"/>
              </w:rPr>
              <w:t>The SS sends an uplink grant of size 32 bits. (Note 1)</w:t>
            </w:r>
          </w:p>
        </w:tc>
        <w:tc>
          <w:tcPr>
            <w:tcW w:w="709" w:type="dxa"/>
          </w:tcPr>
          <w:p w14:paraId="33A7E44E" w14:textId="77777777" w:rsidR="00777C4C" w:rsidRPr="00DE7B59" w:rsidRDefault="00777C4C" w:rsidP="00131CE5">
            <w:pPr>
              <w:pStyle w:val="TAC"/>
              <w:rPr>
                <w:lang w:eastAsia="en-US"/>
              </w:rPr>
            </w:pPr>
            <w:r w:rsidRPr="00DE7B59">
              <w:rPr>
                <w:lang w:eastAsia="en-US"/>
              </w:rPr>
              <w:t>&lt;--</w:t>
            </w:r>
          </w:p>
        </w:tc>
        <w:tc>
          <w:tcPr>
            <w:tcW w:w="2977" w:type="dxa"/>
          </w:tcPr>
          <w:p w14:paraId="4AEE5CE7" w14:textId="77777777" w:rsidR="00777C4C" w:rsidRPr="00DE7B59" w:rsidRDefault="00777C4C" w:rsidP="00131CE5">
            <w:pPr>
              <w:pStyle w:val="TAL"/>
              <w:rPr>
                <w:lang w:eastAsia="en-US"/>
              </w:rPr>
            </w:pPr>
            <w:r w:rsidRPr="00DE7B59">
              <w:rPr>
                <w:lang w:eastAsia="en-US"/>
              </w:rPr>
              <w:t>(UL grant)</w:t>
            </w:r>
          </w:p>
        </w:tc>
        <w:tc>
          <w:tcPr>
            <w:tcW w:w="567" w:type="dxa"/>
          </w:tcPr>
          <w:p w14:paraId="356ED838" w14:textId="77777777" w:rsidR="00777C4C" w:rsidRPr="00DE7B59" w:rsidRDefault="00777C4C" w:rsidP="00131CE5">
            <w:pPr>
              <w:pStyle w:val="TAC"/>
              <w:rPr>
                <w:lang w:eastAsia="en-US"/>
              </w:rPr>
            </w:pPr>
            <w:r w:rsidRPr="00DE7B59">
              <w:rPr>
                <w:lang w:eastAsia="en-US"/>
              </w:rPr>
              <w:t>-</w:t>
            </w:r>
          </w:p>
        </w:tc>
        <w:tc>
          <w:tcPr>
            <w:tcW w:w="850" w:type="dxa"/>
          </w:tcPr>
          <w:p w14:paraId="7869AF10" w14:textId="77777777" w:rsidR="00777C4C" w:rsidRPr="00DE7B59" w:rsidRDefault="00777C4C" w:rsidP="00131CE5">
            <w:pPr>
              <w:pStyle w:val="TAC"/>
              <w:rPr>
                <w:lang w:eastAsia="en-US"/>
              </w:rPr>
            </w:pPr>
            <w:r w:rsidRPr="00DE7B59">
              <w:rPr>
                <w:lang w:eastAsia="en-US"/>
              </w:rPr>
              <w:t>-</w:t>
            </w:r>
          </w:p>
        </w:tc>
      </w:tr>
      <w:tr w:rsidR="00777C4C" w:rsidRPr="00DE7B59" w14:paraId="52307958" w14:textId="77777777" w:rsidTr="00777C4C">
        <w:tc>
          <w:tcPr>
            <w:tcW w:w="534" w:type="dxa"/>
          </w:tcPr>
          <w:p w14:paraId="5844FF3D" w14:textId="77777777" w:rsidR="00777C4C" w:rsidRPr="00DE7B59" w:rsidRDefault="00777C4C" w:rsidP="00131CE5">
            <w:pPr>
              <w:pStyle w:val="TAC"/>
              <w:rPr>
                <w:lang w:eastAsia="en-US"/>
              </w:rPr>
            </w:pPr>
            <w:r w:rsidRPr="00DE7B59">
              <w:rPr>
                <w:lang w:eastAsia="en-US"/>
              </w:rPr>
              <w:t>4</w:t>
            </w:r>
          </w:p>
        </w:tc>
        <w:tc>
          <w:tcPr>
            <w:tcW w:w="3969" w:type="dxa"/>
          </w:tcPr>
          <w:p w14:paraId="6A009F20" w14:textId="77777777" w:rsidR="00777C4C" w:rsidRPr="00DE7B59" w:rsidRDefault="00777C4C" w:rsidP="00131CE5">
            <w:pPr>
              <w:pStyle w:val="TAL"/>
              <w:rPr>
                <w:lang w:eastAsia="en-US"/>
              </w:rPr>
            </w:pPr>
            <w:r w:rsidRPr="00DE7B59">
              <w:rPr>
                <w:lang w:eastAsia="en-US"/>
              </w:rPr>
              <w:t xml:space="preserve">The UE transmits a short BSR report and restarts </w:t>
            </w:r>
            <w:r w:rsidRPr="00DE7B59">
              <w:rPr>
                <w:i/>
                <w:lang w:eastAsia="en-US"/>
              </w:rPr>
              <w:t>periodicBSR-Timer</w:t>
            </w:r>
          </w:p>
        </w:tc>
        <w:tc>
          <w:tcPr>
            <w:tcW w:w="709" w:type="dxa"/>
          </w:tcPr>
          <w:p w14:paraId="34E571E8" w14:textId="77777777" w:rsidR="00777C4C" w:rsidRPr="00DE7B59" w:rsidRDefault="00777C4C" w:rsidP="00131CE5">
            <w:pPr>
              <w:pStyle w:val="TAC"/>
              <w:rPr>
                <w:lang w:eastAsia="en-US"/>
              </w:rPr>
            </w:pPr>
            <w:r w:rsidRPr="00DE7B59">
              <w:rPr>
                <w:lang w:eastAsia="en-US"/>
              </w:rPr>
              <w:t>--&gt;</w:t>
            </w:r>
          </w:p>
        </w:tc>
        <w:tc>
          <w:tcPr>
            <w:tcW w:w="2977" w:type="dxa"/>
          </w:tcPr>
          <w:p w14:paraId="614F9E9B" w14:textId="77777777" w:rsidR="00777C4C" w:rsidRPr="00DE7B59" w:rsidRDefault="00777C4C" w:rsidP="00131CE5">
            <w:pPr>
              <w:pStyle w:val="TAL"/>
              <w:rPr>
                <w:lang w:eastAsia="en-US"/>
              </w:rPr>
            </w:pPr>
            <w:r w:rsidRPr="00DE7B59">
              <w:rPr>
                <w:lang w:eastAsia="en-US"/>
              </w:rPr>
              <w:t>MAC PDU ((LCID=’ 111101’, LCG ID='10', Buffer size index &gt; 0)</w:t>
            </w:r>
          </w:p>
        </w:tc>
        <w:tc>
          <w:tcPr>
            <w:tcW w:w="567" w:type="dxa"/>
          </w:tcPr>
          <w:p w14:paraId="46848B88" w14:textId="77777777" w:rsidR="00777C4C" w:rsidRPr="00DE7B59" w:rsidRDefault="00777C4C" w:rsidP="00131CE5">
            <w:pPr>
              <w:pStyle w:val="TAC"/>
              <w:rPr>
                <w:rFonts w:eastAsia="MS Gothic"/>
                <w:lang w:eastAsia="en-US"/>
              </w:rPr>
            </w:pPr>
            <w:r w:rsidRPr="00DE7B59">
              <w:rPr>
                <w:lang w:eastAsia="zh-CN"/>
              </w:rPr>
              <w:t>-</w:t>
            </w:r>
          </w:p>
        </w:tc>
        <w:tc>
          <w:tcPr>
            <w:tcW w:w="850" w:type="dxa"/>
          </w:tcPr>
          <w:p w14:paraId="65E9B77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6A7D787" w14:textId="77777777" w:rsidTr="00777C4C">
        <w:tc>
          <w:tcPr>
            <w:tcW w:w="534" w:type="dxa"/>
          </w:tcPr>
          <w:p w14:paraId="28ABFD63" w14:textId="77777777" w:rsidR="00777C4C" w:rsidRPr="00DE7B59" w:rsidRDefault="00777C4C" w:rsidP="00131CE5">
            <w:pPr>
              <w:pStyle w:val="TAC"/>
              <w:rPr>
                <w:lang w:eastAsia="en-US"/>
              </w:rPr>
            </w:pPr>
            <w:r w:rsidRPr="00DE7B59">
              <w:rPr>
                <w:lang w:eastAsia="en-US"/>
              </w:rPr>
              <w:t>-</w:t>
            </w:r>
          </w:p>
        </w:tc>
        <w:tc>
          <w:tcPr>
            <w:tcW w:w="3969" w:type="dxa"/>
          </w:tcPr>
          <w:p w14:paraId="69247F53" w14:textId="77777777" w:rsidR="00777C4C" w:rsidRPr="00DE7B59" w:rsidRDefault="00777C4C" w:rsidP="00131CE5">
            <w:pPr>
              <w:pStyle w:val="TAL"/>
              <w:rPr>
                <w:lang w:eastAsia="en-US"/>
              </w:rPr>
            </w:pPr>
            <w:r w:rsidRPr="00DE7B59">
              <w:rPr>
                <w:lang w:eastAsia="en-US"/>
              </w:rPr>
              <w:t>EXCEPTION: Steps 5 to 7 shall be repeated two times (Note 2)</w:t>
            </w:r>
          </w:p>
        </w:tc>
        <w:tc>
          <w:tcPr>
            <w:tcW w:w="709" w:type="dxa"/>
          </w:tcPr>
          <w:p w14:paraId="3835947B" w14:textId="77777777" w:rsidR="00777C4C" w:rsidRPr="00DE7B59" w:rsidRDefault="00777C4C" w:rsidP="00131CE5">
            <w:pPr>
              <w:pStyle w:val="TAC"/>
              <w:rPr>
                <w:lang w:eastAsia="en-US"/>
              </w:rPr>
            </w:pPr>
            <w:r w:rsidRPr="00DE7B59">
              <w:rPr>
                <w:lang w:eastAsia="en-US"/>
              </w:rPr>
              <w:t>-</w:t>
            </w:r>
          </w:p>
        </w:tc>
        <w:tc>
          <w:tcPr>
            <w:tcW w:w="2977" w:type="dxa"/>
          </w:tcPr>
          <w:p w14:paraId="7A8DF9CA" w14:textId="77777777" w:rsidR="00777C4C" w:rsidRPr="00DE7B59" w:rsidRDefault="00777C4C" w:rsidP="00131CE5">
            <w:pPr>
              <w:pStyle w:val="TAL"/>
              <w:rPr>
                <w:lang w:eastAsia="en-US"/>
              </w:rPr>
            </w:pPr>
            <w:r w:rsidRPr="00DE7B59">
              <w:rPr>
                <w:lang w:eastAsia="en-US"/>
              </w:rPr>
              <w:t>-</w:t>
            </w:r>
          </w:p>
        </w:tc>
        <w:tc>
          <w:tcPr>
            <w:tcW w:w="567" w:type="dxa"/>
          </w:tcPr>
          <w:p w14:paraId="33B4A2AF" w14:textId="77777777" w:rsidR="00777C4C" w:rsidRPr="00DE7B59" w:rsidRDefault="00777C4C" w:rsidP="00131CE5">
            <w:pPr>
              <w:pStyle w:val="TAC"/>
              <w:rPr>
                <w:lang w:eastAsia="zh-CN"/>
              </w:rPr>
            </w:pPr>
            <w:r w:rsidRPr="00DE7B59">
              <w:rPr>
                <w:lang w:eastAsia="zh-CN"/>
              </w:rPr>
              <w:t>-</w:t>
            </w:r>
          </w:p>
        </w:tc>
        <w:tc>
          <w:tcPr>
            <w:tcW w:w="850" w:type="dxa"/>
          </w:tcPr>
          <w:p w14:paraId="33D1E76C"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6B810476" w14:textId="77777777" w:rsidTr="00777C4C">
        <w:tc>
          <w:tcPr>
            <w:tcW w:w="534" w:type="dxa"/>
          </w:tcPr>
          <w:p w14:paraId="40041FD9" w14:textId="77777777" w:rsidR="00777C4C" w:rsidRPr="00DE7B59" w:rsidRDefault="00777C4C" w:rsidP="00131CE5">
            <w:pPr>
              <w:pStyle w:val="TAC"/>
              <w:rPr>
                <w:lang w:eastAsia="en-US"/>
              </w:rPr>
            </w:pPr>
            <w:r w:rsidRPr="00DE7B59">
              <w:rPr>
                <w:lang w:eastAsia="en-US"/>
              </w:rPr>
              <w:t>5</w:t>
            </w:r>
          </w:p>
        </w:tc>
        <w:tc>
          <w:tcPr>
            <w:tcW w:w="3969" w:type="dxa"/>
          </w:tcPr>
          <w:p w14:paraId="79469E72" w14:textId="77777777" w:rsidR="00777C4C" w:rsidRPr="00DE7B59" w:rsidRDefault="00777C4C" w:rsidP="00131CE5">
            <w:pPr>
              <w:pStyle w:val="TAL"/>
              <w:rPr>
                <w:lang w:eastAsia="en-US"/>
              </w:rPr>
            </w:pPr>
            <w:r w:rsidRPr="00DE7B59">
              <w:rPr>
                <w:lang w:eastAsia="en-US"/>
              </w:rPr>
              <w:t>Wait for periodicBSR-Timer expiry.</w:t>
            </w:r>
          </w:p>
        </w:tc>
        <w:tc>
          <w:tcPr>
            <w:tcW w:w="709" w:type="dxa"/>
          </w:tcPr>
          <w:p w14:paraId="25397AB8" w14:textId="77777777" w:rsidR="00777C4C" w:rsidRPr="00DE7B59" w:rsidRDefault="00777C4C" w:rsidP="00131CE5">
            <w:pPr>
              <w:pStyle w:val="TAC"/>
              <w:rPr>
                <w:lang w:eastAsia="en-US"/>
              </w:rPr>
            </w:pPr>
            <w:r w:rsidRPr="00DE7B59">
              <w:rPr>
                <w:lang w:eastAsia="en-US"/>
              </w:rPr>
              <w:t>-</w:t>
            </w:r>
          </w:p>
        </w:tc>
        <w:tc>
          <w:tcPr>
            <w:tcW w:w="2977" w:type="dxa"/>
          </w:tcPr>
          <w:p w14:paraId="2925AFB3" w14:textId="77777777" w:rsidR="00777C4C" w:rsidRPr="00DE7B59" w:rsidRDefault="00777C4C" w:rsidP="00131CE5">
            <w:pPr>
              <w:pStyle w:val="TAL"/>
              <w:rPr>
                <w:lang w:eastAsia="en-US"/>
              </w:rPr>
            </w:pPr>
            <w:r w:rsidRPr="00DE7B59">
              <w:rPr>
                <w:lang w:eastAsia="en-US"/>
              </w:rPr>
              <w:t>-</w:t>
            </w:r>
          </w:p>
        </w:tc>
        <w:tc>
          <w:tcPr>
            <w:tcW w:w="567" w:type="dxa"/>
          </w:tcPr>
          <w:p w14:paraId="25D22B1D"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0ACCBD26"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0A4F574C" w14:textId="77777777" w:rsidTr="00777C4C">
        <w:tc>
          <w:tcPr>
            <w:tcW w:w="534" w:type="dxa"/>
          </w:tcPr>
          <w:p w14:paraId="4F9522C5" w14:textId="77777777" w:rsidR="00777C4C" w:rsidRPr="00DE7B59" w:rsidRDefault="00777C4C" w:rsidP="00131CE5">
            <w:pPr>
              <w:pStyle w:val="TAC"/>
              <w:rPr>
                <w:lang w:eastAsia="en-US"/>
              </w:rPr>
            </w:pPr>
            <w:r w:rsidRPr="00DE7B59">
              <w:rPr>
                <w:lang w:eastAsia="en-US"/>
              </w:rPr>
              <w:t>6</w:t>
            </w:r>
          </w:p>
        </w:tc>
        <w:tc>
          <w:tcPr>
            <w:tcW w:w="3969" w:type="dxa"/>
          </w:tcPr>
          <w:p w14:paraId="2763BBCE" w14:textId="77777777" w:rsidR="00777C4C" w:rsidRPr="00DE7B59" w:rsidRDefault="00777C4C" w:rsidP="00131CE5">
            <w:pPr>
              <w:pStyle w:val="TAL"/>
              <w:rPr>
                <w:lang w:eastAsia="en-US"/>
              </w:rPr>
            </w:pPr>
            <w:r w:rsidRPr="00DE7B59">
              <w:rPr>
                <w:lang w:eastAsia="en-US"/>
              </w:rPr>
              <w:t>The SS sends an uplink grant of size 32 bits</w:t>
            </w:r>
          </w:p>
        </w:tc>
        <w:tc>
          <w:tcPr>
            <w:tcW w:w="709" w:type="dxa"/>
          </w:tcPr>
          <w:p w14:paraId="38289851" w14:textId="77777777" w:rsidR="00777C4C" w:rsidRPr="00DE7B59" w:rsidRDefault="00777C4C" w:rsidP="00131CE5">
            <w:pPr>
              <w:pStyle w:val="TAC"/>
              <w:rPr>
                <w:lang w:eastAsia="en-US"/>
              </w:rPr>
            </w:pPr>
            <w:r w:rsidRPr="00DE7B59">
              <w:rPr>
                <w:lang w:eastAsia="en-US"/>
              </w:rPr>
              <w:t>-</w:t>
            </w:r>
          </w:p>
        </w:tc>
        <w:tc>
          <w:tcPr>
            <w:tcW w:w="2977" w:type="dxa"/>
          </w:tcPr>
          <w:p w14:paraId="08682409" w14:textId="77777777" w:rsidR="00777C4C" w:rsidRPr="00DE7B59" w:rsidRDefault="00777C4C" w:rsidP="00131CE5">
            <w:pPr>
              <w:pStyle w:val="TAL"/>
              <w:rPr>
                <w:lang w:eastAsia="en-US"/>
              </w:rPr>
            </w:pPr>
            <w:r w:rsidRPr="00DE7B59">
              <w:rPr>
                <w:lang w:eastAsia="en-US"/>
              </w:rPr>
              <w:t>-</w:t>
            </w:r>
          </w:p>
        </w:tc>
        <w:tc>
          <w:tcPr>
            <w:tcW w:w="567" w:type="dxa"/>
          </w:tcPr>
          <w:p w14:paraId="1E3B211F"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5D72706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ABB8C1A" w14:textId="77777777" w:rsidTr="00777C4C">
        <w:tc>
          <w:tcPr>
            <w:tcW w:w="534" w:type="dxa"/>
          </w:tcPr>
          <w:p w14:paraId="20D4A859" w14:textId="77777777" w:rsidR="00777C4C" w:rsidRPr="00DE7B59" w:rsidRDefault="00777C4C" w:rsidP="00131CE5">
            <w:pPr>
              <w:pStyle w:val="TAC"/>
              <w:rPr>
                <w:lang w:eastAsia="en-US"/>
              </w:rPr>
            </w:pPr>
            <w:r w:rsidRPr="00DE7B59">
              <w:rPr>
                <w:lang w:eastAsia="en-US"/>
              </w:rPr>
              <w:t>7</w:t>
            </w:r>
          </w:p>
        </w:tc>
        <w:tc>
          <w:tcPr>
            <w:tcW w:w="3969" w:type="dxa"/>
          </w:tcPr>
          <w:p w14:paraId="194B187B" w14:textId="77777777" w:rsidR="00777C4C" w:rsidRPr="00DE7B59" w:rsidRDefault="00777C4C" w:rsidP="00131CE5">
            <w:pPr>
              <w:pStyle w:val="TAL"/>
              <w:rPr>
                <w:lang w:eastAsia="en-US"/>
              </w:rPr>
            </w:pPr>
            <w:r w:rsidRPr="00DE7B59">
              <w:rPr>
                <w:lang w:eastAsia="en-US"/>
              </w:rPr>
              <w:t>Check: Does UE transmit a MAC PDU containing a Short BSR with ‘LCG ID’ field set to ‘10’ (logicalChannelGroup 2) and Buffer Size Index &gt; 0?</w:t>
            </w:r>
          </w:p>
        </w:tc>
        <w:tc>
          <w:tcPr>
            <w:tcW w:w="709" w:type="dxa"/>
          </w:tcPr>
          <w:p w14:paraId="70F6D85C" w14:textId="77777777" w:rsidR="00777C4C" w:rsidRPr="00DE7B59" w:rsidRDefault="00777C4C" w:rsidP="00131CE5">
            <w:pPr>
              <w:pStyle w:val="TAC"/>
              <w:rPr>
                <w:lang w:eastAsia="en-US"/>
              </w:rPr>
            </w:pPr>
            <w:r w:rsidRPr="00DE7B59">
              <w:rPr>
                <w:lang w:eastAsia="en-US"/>
              </w:rPr>
              <w:t>--&gt;</w:t>
            </w:r>
          </w:p>
        </w:tc>
        <w:tc>
          <w:tcPr>
            <w:tcW w:w="2977" w:type="dxa"/>
          </w:tcPr>
          <w:p w14:paraId="48D72BAC" w14:textId="77777777" w:rsidR="00777C4C" w:rsidRPr="00DE7B59" w:rsidRDefault="00777C4C" w:rsidP="00131CE5">
            <w:pPr>
              <w:pStyle w:val="TAL"/>
              <w:rPr>
                <w:lang w:eastAsia="en-US"/>
              </w:rPr>
            </w:pPr>
            <w:r w:rsidRPr="00DE7B59">
              <w:rPr>
                <w:lang w:eastAsia="en-US"/>
              </w:rPr>
              <w:t>MAC PDU (LCID=’111101’, LCG ID=’10’, Buffer Size index &gt; 0)</w:t>
            </w:r>
          </w:p>
        </w:tc>
        <w:tc>
          <w:tcPr>
            <w:tcW w:w="567" w:type="dxa"/>
          </w:tcPr>
          <w:p w14:paraId="01B32ED8" w14:textId="77777777" w:rsidR="00777C4C" w:rsidRPr="00DE7B59" w:rsidRDefault="00777C4C" w:rsidP="00131CE5">
            <w:pPr>
              <w:pStyle w:val="TAC"/>
              <w:rPr>
                <w:rFonts w:eastAsia="MS Gothic"/>
                <w:lang w:eastAsia="en-US"/>
              </w:rPr>
            </w:pPr>
            <w:r w:rsidRPr="00DE7B59">
              <w:rPr>
                <w:lang w:eastAsia="en-US"/>
              </w:rPr>
              <w:t>2</w:t>
            </w:r>
          </w:p>
        </w:tc>
        <w:tc>
          <w:tcPr>
            <w:tcW w:w="850" w:type="dxa"/>
          </w:tcPr>
          <w:p w14:paraId="5218C146" w14:textId="77777777" w:rsidR="00777C4C" w:rsidRPr="00DE7B59" w:rsidRDefault="00777C4C" w:rsidP="00131CE5">
            <w:pPr>
              <w:pStyle w:val="TAC"/>
              <w:rPr>
                <w:lang w:eastAsia="en-US"/>
              </w:rPr>
            </w:pPr>
            <w:r w:rsidRPr="00DE7B59">
              <w:rPr>
                <w:lang w:eastAsia="en-US"/>
              </w:rPr>
              <w:t>P</w:t>
            </w:r>
          </w:p>
        </w:tc>
      </w:tr>
      <w:tr w:rsidR="00777C4C" w:rsidRPr="00DE7B59" w14:paraId="6B0D3F07" w14:textId="77777777" w:rsidTr="00777C4C">
        <w:tc>
          <w:tcPr>
            <w:tcW w:w="534" w:type="dxa"/>
            <w:tcBorders>
              <w:top w:val="single" w:sz="4" w:space="0" w:color="auto"/>
              <w:bottom w:val="single" w:sz="4" w:space="0" w:color="auto"/>
              <w:right w:val="single" w:sz="4" w:space="0" w:color="auto"/>
            </w:tcBorders>
          </w:tcPr>
          <w:p w14:paraId="27FA7A9E" w14:textId="77777777" w:rsidR="00777C4C" w:rsidRPr="00DE7B59" w:rsidRDefault="00777C4C" w:rsidP="00131CE5">
            <w:pPr>
              <w:pStyle w:val="TAC"/>
              <w:rPr>
                <w:lang w:eastAsia="en-US"/>
              </w:rPr>
            </w:pPr>
            <w:r w:rsidRPr="00DE7B5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F3EC994" w14:textId="77777777" w:rsidR="00777C4C" w:rsidRPr="00DE7B59" w:rsidRDefault="00777C4C" w:rsidP="00131CE5">
            <w:pPr>
              <w:pStyle w:val="TAL"/>
              <w:rPr>
                <w:lang w:eastAsia="en-US"/>
              </w:rPr>
            </w:pPr>
            <w:r w:rsidRPr="00DE7B59">
              <w:rPr>
                <w:lang w:eastAsia="en-US"/>
              </w:rPr>
              <w:t xml:space="preserve">The SS transmits a MAC PDU containing an RLC PDU on </w:t>
            </w:r>
            <w:r w:rsidR="00442AD9" w:rsidRPr="00DE7B59">
              <w:t>LCH</w:t>
            </w:r>
            <w:r w:rsidRPr="00DE7B59">
              <w:rPr>
                <w:lang w:eastAsia="en-US"/>
              </w:rPr>
              <w:t>5 (LCG ID 1),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36C805DD" w14:textId="77777777" w:rsidR="00777C4C" w:rsidRPr="00DE7B59" w:rsidRDefault="00777C4C"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295B39F" w14:textId="77777777" w:rsidR="00777C4C" w:rsidRPr="00DE7B59" w:rsidRDefault="00777C4C" w:rsidP="00131CE5">
            <w:pPr>
              <w:pStyle w:val="TAL"/>
              <w:rPr>
                <w:lang w:eastAsia="en-US"/>
              </w:rPr>
            </w:pPr>
            <w:r w:rsidRPr="00DE7B59">
              <w:rPr>
                <w:lang w:eastAsia="en-US"/>
              </w:rPr>
              <w:t>MAC PDU (RLC PDU)</w:t>
            </w:r>
          </w:p>
        </w:tc>
        <w:tc>
          <w:tcPr>
            <w:tcW w:w="567" w:type="dxa"/>
            <w:tcBorders>
              <w:top w:val="single" w:sz="4" w:space="0" w:color="auto"/>
              <w:left w:val="single" w:sz="4" w:space="0" w:color="auto"/>
              <w:bottom w:val="single" w:sz="4" w:space="0" w:color="auto"/>
              <w:right w:val="single" w:sz="4" w:space="0" w:color="auto"/>
            </w:tcBorders>
          </w:tcPr>
          <w:p w14:paraId="3418A76A"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30DB6061" w14:textId="77777777" w:rsidR="00777C4C" w:rsidRPr="00DE7B59" w:rsidRDefault="00777C4C" w:rsidP="00131CE5">
            <w:pPr>
              <w:pStyle w:val="TAC"/>
              <w:rPr>
                <w:lang w:eastAsia="en-US"/>
              </w:rPr>
            </w:pPr>
            <w:r w:rsidRPr="00DE7B59">
              <w:rPr>
                <w:rFonts w:eastAsia="MS Gothic"/>
                <w:lang w:eastAsia="en-US"/>
              </w:rPr>
              <w:t>-</w:t>
            </w:r>
          </w:p>
        </w:tc>
      </w:tr>
      <w:tr w:rsidR="00777C4C" w:rsidRPr="00DE7B59" w14:paraId="290C3792" w14:textId="77777777" w:rsidTr="00777C4C">
        <w:tc>
          <w:tcPr>
            <w:tcW w:w="534" w:type="dxa"/>
            <w:tcBorders>
              <w:top w:val="single" w:sz="4" w:space="0" w:color="auto"/>
              <w:bottom w:val="single" w:sz="4" w:space="0" w:color="auto"/>
              <w:right w:val="single" w:sz="4" w:space="0" w:color="auto"/>
            </w:tcBorders>
          </w:tcPr>
          <w:p w14:paraId="7637EEEB" w14:textId="77777777" w:rsidR="00777C4C" w:rsidRPr="00DE7B59" w:rsidRDefault="00777C4C" w:rsidP="00131CE5">
            <w:pPr>
              <w:pStyle w:val="TAC"/>
              <w:rPr>
                <w:lang w:eastAsia="zh-CN"/>
              </w:rPr>
            </w:pPr>
            <w:r w:rsidRPr="00DE7B59">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5AD5A57B" w14:textId="77777777" w:rsidR="00777C4C" w:rsidRPr="00DE7B59" w:rsidRDefault="00777C4C" w:rsidP="00131CE5">
            <w:pPr>
              <w:pStyle w:val="TAL"/>
              <w:rPr>
                <w:lang w:eastAsia="zh-CN"/>
              </w:rPr>
            </w:pPr>
            <w:r w:rsidRPr="00DE7B59">
              <w:rPr>
                <w:lang w:eastAsia="zh-CN"/>
              </w:rPr>
              <w:t xml:space="preserve">The SS sends an uplink grant of size </w:t>
            </w:r>
            <w:r w:rsidR="00244D62" w:rsidRPr="00DE7B59">
              <w:rPr>
                <w:lang w:eastAsia="zh-CN"/>
              </w:rPr>
              <w:t xml:space="preserve">40 </w:t>
            </w:r>
            <w:r w:rsidRPr="00DE7B59">
              <w:rPr>
                <w:lang w:eastAsia="zh-CN"/>
              </w:rPr>
              <w:t>bits (Note 3)</w:t>
            </w:r>
          </w:p>
        </w:tc>
        <w:tc>
          <w:tcPr>
            <w:tcW w:w="709" w:type="dxa"/>
            <w:tcBorders>
              <w:top w:val="single" w:sz="4" w:space="0" w:color="auto"/>
              <w:left w:val="single" w:sz="4" w:space="0" w:color="auto"/>
              <w:bottom w:val="single" w:sz="4" w:space="0" w:color="auto"/>
              <w:right w:val="single" w:sz="4" w:space="0" w:color="auto"/>
            </w:tcBorders>
          </w:tcPr>
          <w:p w14:paraId="513A401E" w14:textId="77777777" w:rsidR="00777C4C" w:rsidRPr="00DE7B59" w:rsidRDefault="00777C4C"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BA8FF9" w14:textId="77777777" w:rsidR="00777C4C" w:rsidRPr="00DE7B59" w:rsidRDefault="00777C4C"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A320B77" w14:textId="77777777" w:rsidR="00777C4C" w:rsidRPr="00DE7B59" w:rsidRDefault="00777C4C" w:rsidP="00131CE5">
            <w:pPr>
              <w:pStyle w:val="TAC"/>
              <w:rPr>
                <w:lang w:eastAsia="zh-CN"/>
              </w:rPr>
            </w:pPr>
            <w:r w:rsidRPr="00DE7B59">
              <w:rPr>
                <w:lang w:eastAsia="zh-CN"/>
              </w:rPr>
              <w:t>-</w:t>
            </w:r>
          </w:p>
        </w:tc>
        <w:tc>
          <w:tcPr>
            <w:tcW w:w="850" w:type="dxa"/>
            <w:tcBorders>
              <w:top w:val="single" w:sz="4" w:space="0" w:color="auto"/>
              <w:left w:val="single" w:sz="4" w:space="0" w:color="auto"/>
              <w:bottom w:val="single" w:sz="4" w:space="0" w:color="auto"/>
            </w:tcBorders>
          </w:tcPr>
          <w:p w14:paraId="3CEE9D10" w14:textId="77777777" w:rsidR="00777C4C" w:rsidRPr="00DE7B59" w:rsidRDefault="00777C4C" w:rsidP="00131CE5">
            <w:pPr>
              <w:pStyle w:val="TAC"/>
              <w:rPr>
                <w:lang w:eastAsia="zh-CN"/>
              </w:rPr>
            </w:pPr>
            <w:r w:rsidRPr="00DE7B59">
              <w:rPr>
                <w:lang w:eastAsia="zh-CN"/>
              </w:rPr>
              <w:t>-</w:t>
            </w:r>
          </w:p>
        </w:tc>
      </w:tr>
      <w:tr w:rsidR="00777C4C" w:rsidRPr="00DE7B59" w14:paraId="3E5A21EF" w14:textId="77777777" w:rsidTr="00777C4C">
        <w:tc>
          <w:tcPr>
            <w:tcW w:w="534" w:type="dxa"/>
            <w:tcBorders>
              <w:top w:val="single" w:sz="4" w:space="0" w:color="auto"/>
              <w:bottom w:val="single" w:sz="4" w:space="0" w:color="auto"/>
              <w:right w:val="single" w:sz="4" w:space="0" w:color="auto"/>
            </w:tcBorders>
          </w:tcPr>
          <w:p w14:paraId="54BC9DD3" w14:textId="77777777" w:rsidR="00777C4C" w:rsidRPr="00DE7B59" w:rsidRDefault="00777C4C" w:rsidP="00131CE5">
            <w:pPr>
              <w:pStyle w:val="TAC"/>
              <w:rPr>
                <w:lang w:eastAsia="zh-CN"/>
              </w:rPr>
            </w:pPr>
            <w:r w:rsidRPr="00DE7B59">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2FF93EC" w14:textId="77777777" w:rsidR="00777C4C" w:rsidRPr="00DE7B59" w:rsidRDefault="00777C4C" w:rsidP="00131CE5">
            <w:pPr>
              <w:pStyle w:val="TAL"/>
              <w:rPr>
                <w:lang w:eastAsia="zh-CN"/>
              </w:rPr>
            </w:pPr>
            <w:r w:rsidRPr="00DE7B59">
              <w:rPr>
                <w:lang w:eastAsia="zh-CN"/>
              </w:rPr>
              <w:t xml:space="preserve">The UE transmits a long BSR report </w:t>
            </w:r>
            <w:r w:rsidRPr="00DE7B59">
              <w:rPr>
                <w:lang w:eastAsia="en-US"/>
              </w:rPr>
              <w:t>with ‘Buffer size#1’ (LCG ID=1) and ‘Buffer size#2’ (LCG ID=2) fields set to value &gt; ‘0’</w:t>
            </w:r>
          </w:p>
        </w:tc>
        <w:tc>
          <w:tcPr>
            <w:tcW w:w="709" w:type="dxa"/>
            <w:tcBorders>
              <w:top w:val="single" w:sz="4" w:space="0" w:color="auto"/>
              <w:left w:val="single" w:sz="4" w:space="0" w:color="auto"/>
              <w:bottom w:val="single" w:sz="4" w:space="0" w:color="auto"/>
              <w:right w:val="single" w:sz="4" w:space="0" w:color="auto"/>
            </w:tcBorders>
          </w:tcPr>
          <w:p w14:paraId="01DAB0A3" w14:textId="77777777" w:rsidR="00777C4C" w:rsidRPr="00DE7B59" w:rsidRDefault="00777C4C"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DB6FFE8" w14:textId="77777777" w:rsidR="00777C4C" w:rsidRPr="00DE7B59" w:rsidRDefault="00777C4C" w:rsidP="00131CE5">
            <w:pPr>
              <w:pStyle w:val="TAL"/>
              <w:rPr>
                <w:lang w:eastAsia="en-US"/>
              </w:rPr>
            </w:pPr>
            <w:r w:rsidRPr="00DE7B59">
              <w:rPr>
                <w:lang w:eastAsia="en-US"/>
              </w:rPr>
              <w:t>MAC PDU (( ‘Buffer size#1 index’ &gt; 0, ‘Buffer size#2 index=’ &gt;0’)</w:t>
            </w:r>
          </w:p>
        </w:tc>
        <w:tc>
          <w:tcPr>
            <w:tcW w:w="567" w:type="dxa"/>
            <w:tcBorders>
              <w:top w:val="single" w:sz="4" w:space="0" w:color="auto"/>
              <w:left w:val="single" w:sz="4" w:space="0" w:color="auto"/>
              <w:bottom w:val="single" w:sz="4" w:space="0" w:color="auto"/>
              <w:right w:val="single" w:sz="4" w:space="0" w:color="auto"/>
            </w:tcBorders>
          </w:tcPr>
          <w:p w14:paraId="308444F2" w14:textId="77777777" w:rsidR="00777C4C" w:rsidRPr="00DE7B59" w:rsidRDefault="00777C4C" w:rsidP="00131CE5">
            <w:pPr>
              <w:pStyle w:val="TAC"/>
              <w:rPr>
                <w:lang w:eastAsia="zh-CN"/>
              </w:rPr>
            </w:pPr>
            <w:r w:rsidRPr="00DE7B59">
              <w:rPr>
                <w:lang w:eastAsia="zh-CN"/>
              </w:rPr>
              <w:t>-</w:t>
            </w:r>
          </w:p>
        </w:tc>
        <w:tc>
          <w:tcPr>
            <w:tcW w:w="850" w:type="dxa"/>
            <w:tcBorders>
              <w:top w:val="single" w:sz="4" w:space="0" w:color="auto"/>
              <w:left w:val="single" w:sz="4" w:space="0" w:color="auto"/>
              <w:bottom w:val="single" w:sz="4" w:space="0" w:color="auto"/>
            </w:tcBorders>
          </w:tcPr>
          <w:p w14:paraId="5D55C457" w14:textId="77777777" w:rsidR="00777C4C" w:rsidRPr="00DE7B59" w:rsidRDefault="00777C4C" w:rsidP="00131CE5">
            <w:pPr>
              <w:pStyle w:val="TAC"/>
              <w:rPr>
                <w:lang w:eastAsia="zh-CN"/>
              </w:rPr>
            </w:pPr>
            <w:r w:rsidRPr="00DE7B59">
              <w:rPr>
                <w:lang w:eastAsia="zh-CN"/>
              </w:rPr>
              <w:t>-</w:t>
            </w:r>
          </w:p>
        </w:tc>
      </w:tr>
      <w:tr w:rsidR="00777C4C" w:rsidRPr="00DE7B59" w14:paraId="4C22D8FE" w14:textId="77777777" w:rsidTr="00777C4C">
        <w:tc>
          <w:tcPr>
            <w:tcW w:w="534" w:type="dxa"/>
            <w:tcBorders>
              <w:top w:val="single" w:sz="4" w:space="0" w:color="auto"/>
              <w:bottom w:val="single" w:sz="4" w:space="0" w:color="auto"/>
              <w:right w:val="single" w:sz="4" w:space="0" w:color="auto"/>
            </w:tcBorders>
          </w:tcPr>
          <w:p w14:paraId="22D4AFFB" w14:textId="77777777" w:rsidR="00777C4C" w:rsidRPr="00DE7B59" w:rsidRDefault="00777C4C" w:rsidP="00131CE5">
            <w:pPr>
              <w:pStyle w:val="TAC"/>
              <w:rPr>
                <w:lang w:eastAsia="en-US"/>
              </w:rPr>
            </w:pPr>
            <w:r w:rsidRPr="00DE7B59">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54700813" w14:textId="77777777" w:rsidR="00777C4C" w:rsidRPr="00DE7B59" w:rsidRDefault="00777C4C" w:rsidP="00131CE5">
            <w:pPr>
              <w:pStyle w:val="TAL"/>
              <w:rPr>
                <w:lang w:eastAsia="en-US"/>
              </w:rPr>
            </w:pPr>
            <w:r w:rsidRPr="00DE7B59">
              <w:rPr>
                <w:lang w:eastAsia="en-US"/>
              </w:rPr>
              <w:t>EXCEPTION: Step 11 to 13 shall be repeated twice. (Note 4)</w:t>
            </w:r>
          </w:p>
        </w:tc>
        <w:tc>
          <w:tcPr>
            <w:tcW w:w="709" w:type="dxa"/>
            <w:tcBorders>
              <w:top w:val="single" w:sz="4" w:space="0" w:color="auto"/>
              <w:left w:val="single" w:sz="4" w:space="0" w:color="auto"/>
              <w:bottom w:val="single" w:sz="4" w:space="0" w:color="auto"/>
              <w:right w:val="single" w:sz="4" w:space="0" w:color="auto"/>
            </w:tcBorders>
          </w:tcPr>
          <w:p w14:paraId="68F29D36"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86186E"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963F872" w14:textId="77777777" w:rsidR="00777C4C" w:rsidRPr="00DE7B59" w:rsidRDefault="00777C4C" w:rsidP="00131CE5">
            <w:pPr>
              <w:pStyle w:val="TAC"/>
              <w:rPr>
                <w:rFonts w:eastAsia="MS Gothic"/>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4B3F0801" w14:textId="77777777" w:rsidR="00777C4C" w:rsidRPr="00DE7B59" w:rsidRDefault="00777C4C" w:rsidP="00131CE5">
            <w:pPr>
              <w:pStyle w:val="TAC"/>
              <w:rPr>
                <w:lang w:eastAsia="en-US"/>
              </w:rPr>
            </w:pPr>
            <w:r w:rsidRPr="00DE7B59">
              <w:rPr>
                <w:lang w:eastAsia="en-US"/>
              </w:rPr>
              <w:t>-</w:t>
            </w:r>
          </w:p>
        </w:tc>
      </w:tr>
      <w:tr w:rsidR="00777C4C" w:rsidRPr="00DE7B59" w14:paraId="5448D505" w14:textId="77777777" w:rsidTr="00777C4C">
        <w:tc>
          <w:tcPr>
            <w:tcW w:w="534" w:type="dxa"/>
            <w:tcBorders>
              <w:top w:val="single" w:sz="4" w:space="0" w:color="auto"/>
              <w:bottom w:val="single" w:sz="4" w:space="0" w:color="auto"/>
              <w:right w:val="single" w:sz="4" w:space="0" w:color="auto"/>
            </w:tcBorders>
          </w:tcPr>
          <w:p w14:paraId="6FEB5ED0" w14:textId="77777777" w:rsidR="00777C4C" w:rsidRPr="00DE7B59" w:rsidRDefault="00777C4C" w:rsidP="00131CE5">
            <w:pPr>
              <w:pStyle w:val="TAC"/>
              <w:rPr>
                <w:lang w:eastAsia="en-US"/>
              </w:rPr>
            </w:pPr>
            <w:r w:rsidRPr="00DE7B5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3A149E6" w14:textId="77777777" w:rsidR="00777C4C" w:rsidRPr="00DE7B59" w:rsidRDefault="00777C4C" w:rsidP="00131CE5">
            <w:pPr>
              <w:pStyle w:val="TAL"/>
              <w:rPr>
                <w:lang w:eastAsia="en-US"/>
              </w:rPr>
            </w:pPr>
            <w:r w:rsidRPr="00DE7B59">
              <w:rPr>
                <w:lang w:eastAsia="en-US"/>
              </w:rPr>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4D9CCB9B"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33BC4FD"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700E2EB"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780E365F"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C56016B" w14:textId="77777777" w:rsidTr="00777C4C">
        <w:tc>
          <w:tcPr>
            <w:tcW w:w="534" w:type="dxa"/>
            <w:tcBorders>
              <w:top w:val="single" w:sz="4" w:space="0" w:color="auto"/>
              <w:bottom w:val="single" w:sz="4" w:space="0" w:color="auto"/>
              <w:right w:val="single" w:sz="4" w:space="0" w:color="auto"/>
            </w:tcBorders>
          </w:tcPr>
          <w:p w14:paraId="0920FA0F" w14:textId="77777777" w:rsidR="00777C4C" w:rsidRPr="00DE7B59" w:rsidRDefault="00777C4C" w:rsidP="00131CE5">
            <w:pPr>
              <w:pStyle w:val="TAC"/>
              <w:rPr>
                <w:lang w:eastAsia="en-US"/>
              </w:rPr>
            </w:pPr>
            <w:r w:rsidRPr="00DE7B5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5125D1BD" w14:textId="77777777" w:rsidR="00777C4C" w:rsidRPr="00DE7B59" w:rsidRDefault="00777C4C" w:rsidP="00131CE5">
            <w:pPr>
              <w:pStyle w:val="TAL"/>
              <w:rPr>
                <w:lang w:eastAsia="en-US"/>
              </w:rPr>
            </w:pPr>
            <w:r w:rsidRPr="00DE7B59">
              <w:rPr>
                <w:lang w:eastAsia="en-US"/>
              </w:rPr>
              <w:t xml:space="preserve">The SS sends an uplink grant of size </w:t>
            </w:r>
            <w:r w:rsidR="00244D62" w:rsidRPr="00DE7B59">
              <w:rPr>
                <w:lang w:eastAsia="en-US"/>
              </w:rPr>
              <w:t xml:space="preserve">40 </w:t>
            </w:r>
            <w:r w:rsidRPr="00DE7B59">
              <w:rPr>
                <w:lang w:eastAsia="en-US"/>
              </w:rPr>
              <w:t>bits</w:t>
            </w:r>
          </w:p>
        </w:tc>
        <w:tc>
          <w:tcPr>
            <w:tcW w:w="709" w:type="dxa"/>
            <w:tcBorders>
              <w:top w:val="single" w:sz="4" w:space="0" w:color="auto"/>
              <w:left w:val="single" w:sz="4" w:space="0" w:color="auto"/>
              <w:bottom w:val="single" w:sz="4" w:space="0" w:color="auto"/>
              <w:right w:val="single" w:sz="4" w:space="0" w:color="auto"/>
            </w:tcBorders>
          </w:tcPr>
          <w:p w14:paraId="32EC13A8"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BADF43"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D13CEE8"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4BF54B4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0F64BC1B" w14:textId="77777777" w:rsidTr="00777C4C">
        <w:tc>
          <w:tcPr>
            <w:tcW w:w="534" w:type="dxa"/>
          </w:tcPr>
          <w:p w14:paraId="2A812DCE" w14:textId="77777777" w:rsidR="00777C4C" w:rsidRPr="00DE7B59" w:rsidRDefault="00777C4C" w:rsidP="00131CE5">
            <w:pPr>
              <w:pStyle w:val="TAC"/>
              <w:rPr>
                <w:lang w:eastAsia="en-US"/>
              </w:rPr>
            </w:pPr>
            <w:r w:rsidRPr="00DE7B59">
              <w:rPr>
                <w:lang w:eastAsia="en-US"/>
              </w:rPr>
              <w:t>13</w:t>
            </w:r>
          </w:p>
        </w:tc>
        <w:tc>
          <w:tcPr>
            <w:tcW w:w="3969" w:type="dxa"/>
          </w:tcPr>
          <w:p w14:paraId="38C6F9B3" w14:textId="77777777" w:rsidR="00777C4C" w:rsidRPr="00DE7B59" w:rsidRDefault="00777C4C" w:rsidP="00131CE5">
            <w:pPr>
              <w:pStyle w:val="TAL"/>
              <w:rPr>
                <w:lang w:eastAsia="en-US"/>
              </w:rPr>
            </w:pPr>
            <w:r w:rsidRPr="00DE7B59">
              <w:rPr>
                <w:lang w:eastAsia="en-US"/>
              </w:rPr>
              <w:t xml:space="preserve">Check: Does UE transmit a MAC PDU containing a Long BSR with ‘Buffer size#1’ (LCG ID=1) and ‘Buffer size#2’ (LCG ID=2) fields set to value &gt; ‘0’? </w:t>
            </w:r>
          </w:p>
        </w:tc>
        <w:tc>
          <w:tcPr>
            <w:tcW w:w="709" w:type="dxa"/>
          </w:tcPr>
          <w:p w14:paraId="446614E7" w14:textId="77777777" w:rsidR="00777C4C" w:rsidRPr="00DE7B59" w:rsidRDefault="00777C4C" w:rsidP="00131CE5">
            <w:pPr>
              <w:pStyle w:val="TAC"/>
              <w:rPr>
                <w:lang w:eastAsia="en-US"/>
              </w:rPr>
            </w:pPr>
            <w:r w:rsidRPr="00DE7B59">
              <w:rPr>
                <w:lang w:eastAsia="en-US"/>
              </w:rPr>
              <w:t>--&gt;</w:t>
            </w:r>
          </w:p>
        </w:tc>
        <w:tc>
          <w:tcPr>
            <w:tcW w:w="2977" w:type="dxa"/>
          </w:tcPr>
          <w:p w14:paraId="1B3CC9B2" w14:textId="77777777" w:rsidR="00777C4C" w:rsidRPr="00DE7B59" w:rsidRDefault="00777C4C" w:rsidP="00131CE5">
            <w:pPr>
              <w:pStyle w:val="TAL"/>
              <w:rPr>
                <w:lang w:eastAsia="en-US"/>
              </w:rPr>
            </w:pPr>
            <w:r w:rsidRPr="00DE7B59">
              <w:rPr>
                <w:lang w:eastAsia="en-US"/>
              </w:rPr>
              <w:t>MAC PDU</w:t>
            </w:r>
          </w:p>
        </w:tc>
        <w:tc>
          <w:tcPr>
            <w:tcW w:w="567" w:type="dxa"/>
          </w:tcPr>
          <w:p w14:paraId="06127B19" w14:textId="77777777" w:rsidR="00777C4C" w:rsidRPr="00DE7B59" w:rsidRDefault="00777C4C" w:rsidP="00131CE5">
            <w:pPr>
              <w:pStyle w:val="TAC"/>
              <w:rPr>
                <w:rFonts w:eastAsia="MS Gothic"/>
                <w:lang w:eastAsia="en-US"/>
              </w:rPr>
            </w:pPr>
            <w:r w:rsidRPr="00DE7B59">
              <w:rPr>
                <w:lang w:eastAsia="en-US"/>
              </w:rPr>
              <w:t>1</w:t>
            </w:r>
          </w:p>
        </w:tc>
        <w:tc>
          <w:tcPr>
            <w:tcW w:w="850" w:type="dxa"/>
          </w:tcPr>
          <w:p w14:paraId="0E0921DC" w14:textId="77777777" w:rsidR="00777C4C" w:rsidRPr="00DE7B59" w:rsidRDefault="00777C4C" w:rsidP="00131CE5">
            <w:pPr>
              <w:pStyle w:val="TAC"/>
              <w:rPr>
                <w:lang w:eastAsia="en-US"/>
              </w:rPr>
            </w:pPr>
            <w:r w:rsidRPr="00DE7B59">
              <w:rPr>
                <w:lang w:eastAsia="en-US"/>
              </w:rPr>
              <w:t>P</w:t>
            </w:r>
          </w:p>
        </w:tc>
      </w:tr>
      <w:tr w:rsidR="00777C4C" w:rsidRPr="00DE7B59" w14:paraId="53441E8C" w14:textId="77777777" w:rsidTr="00777C4C">
        <w:tc>
          <w:tcPr>
            <w:tcW w:w="534" w:type="dxa"/>
          </w:tcPr>
          <w:p w14:paraId="269120B7" w14:textId="77777777" w:rsidR="00777C4C" w:rsidRPr="00DE7B59" w:rsidRDefault="00777C4C" w:rsidP="00131CE5">
            <w:pPr>
              <w:pStyle w:val="TAC"/>
              <w:rPr>
                <w:lang w:eastAsia="zh-CN"/>
              </w:rPr>
            </w:pPr>
            <w:r w:rsidRPr="00DE7B59">
              <w:rPr>
                <w:lang w:eastAsia="zh-CN"/>
              </w:rPr>
              <w:t>14</w:t>
            </w:r>
          </w:p>
        </w:tc>
        <w:tc>
          <w:tcPr>
            <w:tcW w:w="3969" w:type="dxa"/>
          </w:tcPr>
          <w:p w14:paraId="28A0DC35" w14:textId="77777777" w:rsidR="00777C4C" w:rsidRPr="00DE7B59" w:rsidRDefault="00777C4C" w:rsidP="00131CE5">
            <w:pPr>
              <w:pStyle w:val="TAL"/>
              <w:rPr>
                <w:lang w:eastAsia="zh-CN"/>
              </w:rPr>
            </w:pPr>
            <w:r w:rsidRPr="00DE7B59">
              <w:rPr>
                <w:lang w:eastAsia="en-US"/>
              </w:rPr>
              <w:t>The SS transmits 1 UL grant of size 32</w:t>
            </w:r>
            <w:r w:rsidR="002F0F84" w:rsidRPr="00DE7B59">
              <w:rPr>
                <w:lang w:eastAsia="en-US"/>
              </w:rPr>
              <w:t>0</w:t>
            </w:r>
            <w:r w:rsidRPr="00DE7B59">
              <w:rPr>
                <w:lang w:eastAsia="en-US"/>
              </w:rPr>
              <w:t xml:space="preserve"> bits to enable the UE to loopback RLC SDU on LC</w:t>
            </w:r>
            <w:r w:rsidR="00442AD9" w:rsidRPr="00DE7B59">
              <w:t>H</w:t>
            </w:r>
            <w:r w:rsidRPr="00DE7B59">
              <w:rPr>
                <w:lang w:eastAsia="en-US"/>
              </w:rPr>
              <w:t>4 and LC</w:t>
            </w:r>
            <w:r w:rsidR="00442AD9" w:rsidRPr="00DE7B59">
              <w:t>H</w:t>
            </w:r>
            <w:r w:rsidRPr="00DE7B59">
              <w:rPr>
                <w:lang w:eastAsia="en-US"/>
              </w:rPr>
              <w:t>5.</w:t>
            </w:r>
          </w:p>
        </w:tc>
        <w:tc>
          <w:tcPr>
            <w:tcW w:w="709" w:type="dxa"/>
          </w:tcPr>
          <w:p w14:paraId="3E2C9AEC" w14:textId="77777777" w:rsidR="00777C4C" w:rsidRPr="00DE7B59" w:rsidRDefault="00777C4C" w:rsidP="00131CE5">
            <w:pPr>
              <w:pStyle w:val="TAC"/>
              <w:rPr>
                <w:lang w:eastAsia="en-US"/>
              </w:rPr>
            </w:pPr>
          </w:p>
        </w:tc>
        <w:tc>
          <w:tcPr>
            <w:tcW w:w="2977" w:type="dxa"/>
          </w:tcPr>
          <w:p w14:paraId="50401604" w14:textId="77777777" w:rsidR="00777C4C" w:rsidRPr="00DE7B59" w:rsidRDefault="00777C4C" w:rsidP="00131CE5">
            <w:pPr>
              <w:pStyle w:val="TAL"/>
              <w:rPr>
                <w:lang w:eastAsia="en-US"/>
              </w:rPr>
            </w:pPr>
          </w:p>
        </w:tc>
        <w:tc>
          <w:tcPr>
            <w:tcW w:w="567" w:type="dxa"/>
          </w:tcPr>
          <w:p w14:paraId="45997FD4" w14:textId="77777777" w:rsidR="00777C4C" w:rsidRPr="00DE7B59" w:rsidRDefault="00777C4C" w:rsidP="00131CE5">
            <w:pPr>
              <w:pStyle w:val="TAC"/>
              <w:rPr>
                <w:lang w:eastAsia="en-US"/>
              </w:rPr>
            </w:pPr>
            <w:r w:rsidRPr="00DE7B59">
              <w:rPr>
                <w:lang w:eastAsia="en-US"/>
              </w:rPr>
              <w:t>-</w:t>
            </w:r>
          </w:p>
        </w:tc>
        <w:tc>
          <w:tcPr>
            <w:tcW w:w="850" w:type="dxa"/>
          </w:tcPr>
          <w:p w14:paraId="2CC9C2D5" w14:textId="77777777" w:rsidR="00777C4C" w:rsidRPr="00DE7B59" w:rsidRDefault="00777C4C" w:rsidP="00131CE5">
            <w:pPr>
              <w:pStyle w:val="TAC"/>
              <w:rPr>
                <w:lang w:eastAsia="en-US"/>
              </w:rPr>
            </w:pPr>
            <w:r w:rsidRPr="00DE7B59">
              <w:rPr>
                <w:lang w:eastAsia="en-US"/>
              </w:rPr>
              <w:t>-</w:t>
            </w:r>
          </w:p>
        </w:tc>
      </w:tr>
      <w:tr w:rsidR="00777C4C" w:rsidRPr="00DE7B59" w14:paraId="01F9F9E6" w14:textId="77777777" w:rsidTr="00777C4C">
        <w:tc>
          <w:tcPr>
            <w:tcW w:w="534" w:type="dxa"/>
          </w:tcPr>
          <w:p w14:paraId="7754D166" w14:textId="77777777" w:rsidR="00777C4C" w:rsidRPr="00DE7B59" w:rsidRDefault="00777C4C" w:rsidP="00131CE5">
            <w:pPr>
              <w:pStyle w:val="TAC"/>
              <w:rPr>
                <w:lang w:eastAsia="en-US"/>
              </w:rPr>
            </w:pPr>
            <w:r w:rsidRPr="00DE7B59">
              <w:rPr>
                <w:lang w:eastAsia="en-US"/>
              </w:rPr>
              <w:t>15</w:t>
            </w:r>
          </w:p>
        </w:tc>
        <w:tc>
          <w:tcPr>
            <w:tcW w:w="3969" w:type="dxa"/>
          </w:tcPr>
          <w:p w14:paraId="0BF22F84" w14:textId="77777777" w:rsidR="00777C4C" w:rsidRPr="00DE7B59" w:rsidRDefault="00777C4C" w:rsidP="00131CE5">
            <w:pPr>
              <w:pStyle w:val="TAL"/>
              <w:rPr>
                <w:lang w:eastAsia="en-US"/>
              </w:rPr>
            </w:pPr>
            <w:r w:rsidRPr="00DE7B59">
              <w:rPr>
                <w:lang w:eastAsia="en-US"/>
              </w:rPr>
              <w:t xml:space="preserve">The UE transmits MAC PDU containing the remaining RLC SDUs as sent by the SS in steps 2 and </w:t>
            </w:r>
            <w:r w:rsidRPr="00DE7B59">
              <w:rPr>
                <w:lang w:eastAsia="zh-CN"/>
              </w:rPr>
              <w:t>8</w:t>
            </w:r>
            <w:r w:rsidRPr="00DE7B59">
              <w:rPr>
                <w:lang w:eastAsia="en-US"/>
              </w:rPr>
              <w:t>.</w:t>
            </w:r>
          </w:p>
        </w:tc>
        <w:tc>
          <w:tcPr>
            <w:tcW w:w="709" w:type="dxa"/>
          </w:tcPr>
          <w:p w14:paraId="65159F5C" w14:textId="77777777" w:rsidR="00777C4C" w:rsidRPr="00DE7B59" w:rsidRDefault="00777C4C" w:rsidP="00131CE5">
            <w:pPr>
              <w:pStyle w:val="TAC"/>
              <w:rPr>
                <w:lang w:eastAsia="en-US"/>
              </w:rPr>
            </w:pPr>
            <w:r w:rsidRPr="00DE7B59">
              <w:rPr>
                <w:lang w:eastAsia="en-US"/>
              </w:rPr>
              <w:t>--&gt;</w:t>
            </w:r>
          </w:p>
        </w:tc>
        <w:tc>
          <w:tcPr>
            <w:tcW w:w="2977" w:type="dxa"/>
          </w:tcPr>
          <w:p w14:paraId="098F8669" w14:textId="77777777" w:rsidR="00777C4C" w:rsidRPr="00DE7B59" w:rsidRDefault="00777C4C" w:rsidP="00131CE5">
            <w:pPr>
              <w:pStyle w:val="TAL"/>
              <w:rPr>
                <w:lang w:eastAsia="en-US"/>
              </w:rPr>
            </w:pPr>
            <w:r w:rsidRPr="00DE7B59">
              <w:rPr>
                <w:lang w:eastAsia="en-US"/>
              </w:rPr>
              <w:t>MAC PDU</w:t>
            </w:r>
          </w:p>
        </w:tc>
        <w:tc>
          <w:tcPr>
            <w:tcW w:w="567" w:type="dxa"/>
          </w:tcPr>
          <w:p w14:paraId="62241287" w14:textId="77777777" w:rsidR="00777C4C" w:rsidRPr="00DE7B59" w:rsidRDefault="00777C4C" w:rsidP="00131CE5">
            <w:pPr>
              <w:pStyle w:val="TAC"/>
              <w:rPr>
                <w:rFonts w:eastAsia="MS Gothic"/>
                <w:lang w:eastAsia="en-US"/>
              </w:rPr>
            </w:pPr>
            <w:r w:rsidRPr="00DE7B59">
              <w:rPr>
                <w:lang w:eastAsia="en-US"/>
              </w:rPr>
              <w:t>-</w:t>
            </w:r>
          </w:p>
        </w:tc>
        <w:tc>
          <w:tcPr>
            <w:tcW w:w="850" w:type="dxa"/>
          </w:tcPr>
          <w:p w14:paraId="1CE7C194" w14:textId="77777777" w:rsidR="00777C4C" w:rsidRPr="00DE7B59" w:rsidRDefault="00777C4C" w:rsidP="00131CE5">
            <w:pPr>
              <w:pStyle w:val="TAC"/>
              <w:rPr>
                <w:lang w:eastAsia="en-US"/>
              </w:rPr>
            </w:pPr>
            <w:r w:rsidRPr="00DE7B59">
              <w:rPr>
                <w:lang w:eastAsia="en-US"/>
              </w:rPr>
              <w:t>-</w:t>
            </w:r>
          </w:p>
        </w:tc>
      </w:tr>
      <w:tr w:rsidR="00777C4C" w:rsidRPr="00DE7B59" w14:paraId="2BEBB044" w14:textId="77777777" w:rsidTr="00777C4C">
        <w:tc>
          <w:tcPr>
            <w:tcW w:w="9606" w:type="dxa"/>
            <w:gridSpan w:val="6"/>
          </w:tcPr>
          <w:p w14:paraId="6DF4A9B2" w14:textId="77777777" w:rsidR="008A7E14" w:rsidRPr="00DE7B59" w:rsidRDefault="00777C4C" w:rsidP="00131CE5">
            <w:pPr>
              <w:pStyle w:val="TAN"/>
              <w:rPr>
                <w:lang w:eastAsia="en-US"/>
              </w:rPr>
            </w:pPr>
            <w:r w:rsidRPr="00DE7B59">
              <w:rPr>
                <w:lang w:eastAsia="en-US"/>
              </w:rPr>
              <w:t>Note 1:</w:t>
            </w:r>
            <w:r w:rsidRPr="00DE7B59">
              <w:rPr>
                <w:lang w:eastAsia="en-US"/>
              </w:rPr>
              <w:tab/>
              <w:t>SS transmit</w:t>
            </w:r>
            <w:r w:rsidRPr="00DE7B59">
              <w:rPr>
                <w:lang w:eastAsia="zh-CN"/>
              </w:rPr>
              <w:t>s</w:t>
            </w:r>
            <w:r w:rsidRPr="00DE7B59">
              <w:rPr>
                <w:lang w:eastAsia="en-US"/>
              </w:rPr>
              <w:t xml:space="preserve"> an UL grant of 32 bits</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as per 38.523-3[3] annex B)</w:t>
            </w:r>
            <w:r w:rsidRPr="00DE7B59">
              <w:rPr>
                <w:lang w:eastAsia="en-US"/>
              </w:rPr>
              <w:t xml:space="preserve"> to allow UE to transmit a Regular BSR triggered by the new data received logicalChannelGroup 1 in step 2.</w:t>
            </w:r>
          </w:p>
          <w:p w14:paraId="5E1EF3E5" w14:textId="77777777" w:rsidR="00777C4C" w:rsidRPr="00DE7B59" w:rsidRDefault="00777C4C" w:rsidP="00131CE5">
            <w:pPr>
              <w:pStyle w:val="TAN"/>
              <w:rPr>
                <w:lang w:eastAsia="en-US"/>
              </w:rPr>
            </w:pPr>
            <w:r w:rsidRPr="00DE7B59">
              <w:rPr>
                <w:lang w:eastAsia="en-US"/>
              </w:rPr>
              <w:t>Note 2:</w:t>
            </w:r>
            <w:r w:rsidRPr="00DE7B59">
              <w:rPr>
                <w:lang w:eastAsia="en-US"/>
              </w:rPr>
              <w:tab/>
              <w:t xml:space="preserve">One short BSR due to first expiry of </w:t>
            </w:r>
            <w:r w:rsidRPr="00DE7B59">
              <w:rPr>
                <w:i/>
                <w:lang w:eastAsia="en-US"/>
              </w:rPr>
              <w:t xml:space="preserve">periodicBSR-Timer </w:t>
            </w:r>
            <w:r w:rsidRPr="00DE7B59">
              <w:rPr>
                <w:lang w:eastAsia="en-US"/>
              </w:rPr>
              <w:t xml:space="preserve">and one short BSR due to second expire of </w:t>
            </w:r>
            <w:r w:rsidRPr="00DE7B59">
              <w:rPr>
                <w:i/>
                <w:lang w:eastAsia="en-US"/>
              </w:rPr>
              <w:t>periodicBSR-Timer</w:t>
            </w:r>
            <w:r w:rsidRPr="00DE7B59">
              <w:rPr>
                <w:lang w:eastAsia="en-US"/>
              </w:rPr>
              <w:t>.</w:t>
            </w:r>
          </w:p>
          <w:p w14:paraId="647F8E0D" w14:textId="77777777" w:rsidR="00777C4C" w:rsidRPr="00DE7B59" w:rsidRDefault="00777C4C" w:rsidP="00131CE5">
            <w:pPr>
              <w:pStyle w:val="TAN"/>
              <w:rPr>
                <w:lang w:eastAsia="en-US"/>
              </w:rPr>
            </w:pPr>
            <w:r w:rsidRPr="00DE7B59">
              <w:rPr>
                <w:lang w:eastAsia="en-US"/>
              </w:rPr>
              <w:t>Note 3:</w:t>
            </w:r>
            <w:r w:rsidRPr="00DE7B59">
              <w:rPr>
                <w:lang w:eastAsia="en-US"/>
              </w:rPr>
              <w:tab/>
              <w:t>SS transmit</w:t>
            </w:r>
            <w:r w:rsidRPr="00DE7B59">
              <w:rPr>
                <w:lang w:eastAsia="zh-CN"/>
              </w:rPr>
              <w:t>s</w:t>
            </w:r>
            <w:r w:rsidRPr="00DE7B59">
              <w:rPr>
                <w:lang w:eastAsia="en-US"/>
              </w:rPr>
              <w:t xml:space="preserve"> an UL grant of </w:t>
            </w:r>
            <w:r w:rsidR="00244D62" w:rsidRPr="00DE7B59">
              <w:rPr>
                <w:lang w:eastAsia="en-US"/>
              </w:rPr>
              <w:t xml:space="preserve">40 </w:t>
            </w:r>
            <w:r w:rsidRPr="00DE7B59">
              <w:rPr>
                <w:lang w:eastAsia="en-US"/>
              </w:rPr>
              <w:t>bits</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as per 38.523-3[3] annex B)</w:t>
            </w:r>
            <w:r w:rsidRPr="00DE7B59">
              <w:rPr>
                <w:lang w:eastAsia="en-US"/>
              </w:rPr>
              <w:t xml:space="preserve"> to allow UE to transmit a Regular BSR triggered by the new data received on higher priority logicalChannelGroup 1 in step 8.</w:t>
            </w:r>
          </w:p>
          <w:p w14:paraId="0C797E37" w14:textId="77777777" w:rsidR="00777C4C" w:rsidRPr="00DE7B59" w:rsidRDefault="00777C4C" w:rsidP="00131CE5">
            <w:pPr>
              <w:pStyle w:val="TAN"/>
              <w:rPr>
                <w:lang w:eastAsia="en-US"/>
              </w:rPr>
            </w:pPr>
            <w:r w:rsidRPr="00DE7B59">
              <w:rPr>
                <w:lang w:eastAsia="en-US"/>
              </w:rPr>
              <w:t>Note 4:</w:t>
            </w:r>
            <w:r w:rsidRPr="00DE7B59">
              <w:rPr>
                <w:lang w:eastAsia="en-US"/>
              </w:rPr>
              <w:tab/>
              <w:t xml:space="preserve">One long BSR due to expire of </w:t>
            </w:r>
            <w:r w:rsidRPr="00DE7B59">
              <w:rPr>
                <w:i/>
                <w:lang w:eastAsia="en-US"/>
              </w:rPr>
              <w:t xml:space="preserve">periodicBSR-Timer </w:t>
            </w:r>
            <w:r w:rsidRPr="00DE7B59">
              <w:rPr>
                <w:lang w:eastAsia="en-US"/>
              </w:rPr>
              <w:t xml:space="preserve">and one long BSR due to second expiry of </w:t>
            </w:r>
            <w:r w:rsidRPr="00DE7B59">
              <w:rPr>
                <w:i/>
                <w:lang w:eastAsia="en-US"/>
              </w:rPr>
              <w:t>periodicBSR-Timer.</w:t>
            </w:r>
            <w:r w:rsidRPr="00DE7B59" w:rsidDel="001F6A11">
              <w:rPr>
                <w:lang w:eastAsia="en-US"/>
              </w:rPr>
              <w:t xml:space="preserve"> </w:t>
            </w:r>
          </w:p>
        </w:tc>
      </w:tr>
    </w:tbl>
    <w:p w14:paraId="0BD5E198" w14:textId="77777777" w:rsidR="00777C4C" w:rsidRPr="00DE7B59" w:rsidRDefault="00777C4C" w:rsidP="00777C4C"/>
    <w:p w14:paraId="273C433C" w14:textId="77777777" w:rsidR="00777C4C" w:rsidRPr="00DE7B59" w:rsidRDefault="00777C4C" w:rsidP="00B5202A">
      <w:pPr>
        <w:pStyle w:val="H6"/>
      </w:pPr>
      <w:r w:rsidRPr="00DE7B59">
        <w:t>7.</w:t>
      </w:r>
      <w:r w:rsidR="001F0506" w:rsidRPr="00DE7B59">
        <w:t>1.</w:t>
      </w:r>
      <w:r w:rsidRPr="00DE7B59">
        <w:t>1.3.6.3.3</w:t>
      </w:r>
      <w:r w:rsidRPr="00DE7B59">
        <w:tab/>
        <w:t>Specific message contents</w:t>
      </w:r>
    </w:p>
    <w:p w14:paraId="4DEC256B" w14:textId="77777777" w:rsidR="002F0F84" w:rsidRPr="00DE7B59" w:rsidRDefault="002F0F84" w:rsidP="002F0F84">
      <w:pPr>
        <w:pStyle w:val="TH"/>
      </w:pPr>
      <w:r w:rsidRPr="00DE7B59">
        <w:t>Table 7.1.1.3.6.3.3: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617BA14D" w14:textId="77777777" w:rsidTr="00B7523D">
        <w:tc>
          <w:tcPr>
            <w:tcW w:w="9747" w:type="dxa"/>
            <w:gridSpan w:val="4"/>
          </w:tcPr>
          <w:p w14:paraId="776464CA" w14:textId="77777777" w:rsidR="002F0F84" w:rsidRPr="00DE7B59" w:rsidRDefault="002F0F84" w:rsidP="00B7523D">
            <w:pPr>
              <w:pStyle w:val="TAH"/>
              <w:jc w:val="left"/>
              <w:rPr>
                <w:b w:val="0"/>
                <w:lang w:eastAsia="en-US"/>
              </w:rPr>
            </w:pPr>
            <w:r w:rsidRPr="00DE7B59">
              <w:rPr>
                <w:b w:val="0"/>
                <w:lang w:eastAsia="en-US"/>
              </w:rPr>
              <w:t>Derivation Path: TS 38.308 [6], clause Table 4.6.3-49</w:t>
            </w:r>
          </w:p>
        </w:tc>
      </w:tr>
      <w:tr w:rsidR="002F0F84" w:rsidRPr="00DE7B59" w14:paraId="09EDE6FA" w14:textId="77777777" w:rsidTr="00B7523D">
        <w:tc>
          <w:tcPr>
            <w:tcW w:w="4535" w:type="dxa"/>
          </w:tcPr>
          <w:p w14:paraId="5EE7F3FE" w14:textId="77777777" w:rsidR="002F0F84" w:rsidRPr="00DE7B59" w:rsidRDefault="002F0F84" w:rsidP="00B7523D">
            <w:pPr>
              <w:pStyle w:val="TAH"/>
              <w:rPr>
                <w:lang w:eastAsia="en-US"/>
              </w:rPr>
            </w:pPr>
            <w:r w:rsidRPr="00DE7B59">
              <w:rPr>
                <w:lang w:eastAsia="en-US"/>
              </w:rPr>
              <w:t>Information Element</w:t>
            </w:r>
          </w:p>
        </w:tc>
        <w:tc>
          <w:tcPr>
            <w:tcW w:w="2267" w:type="dxa"/>
          </w:tcPr>
          <w:p w14:paraId="03883C22" w14:textId="77777777" w:rsidR="002F0F84" w:rsidRPr="00DE7B59" w:rsidRDefault="002F0F84" w:rsidP="00B7523D">
            <w:pPr>
              <w:pStyle w:val="TAH"/>
              <w:rPr>
                <w:lang w:eastAsia="en-US"/>
              </w:rPr>
            </w:pPr>
            <w:r w:rsidRPr="00DE7B59">
              <w:rPr>
                <w:lang w:eastAsia="en-US"/>
              </w:rPr>
              <w:t>Value/remark</w:t>
            </w:r>
          </w:p>
        </w:tc>
        <w:tc>
          <w:tcPr>
            <w:tcW w:w="1700" w:type="dxa"/>
          </w:tcPr>
          <w:p w14:paraId="1C778433" w14:textId="77777777" w:rsidR="002F0F84" w:rsidRPr="00DE7B59" w:rsidRDefault="002F0F84" w:rsidP="00B7523D">
            <w:pPr>
              <w:pStyle w:val="TAH"/>
              <w:rPr>
                <w:lang w:eastAsia="en-US"/>
              </w:rPr>
            </w:pPr>
            <w:r w:rsidRPr="00DE7B59">
              <w:rPr>
                <w:lang w:eastAsia="en-US"/>
              </w:rPr>
              <w:t>Comment</w:t>
            </w:r>
          </w:p>
        </w:tc>
        <w:tc>
          <w:tcPr>
            <w:tcW w:w="1245" w:type="dxa"/>
          </w:tcPr>
          <w:p w14:paraId="30175392" w14:textId="77777777" w:rsidR="002F0F84" w:rsidRPr="00DE7B59" w:rsidRDefault="002F0F84" w:rsidP="00B7523D">
            <w:pPr>
              <w:pStyle w:val="TAH"/>
              <w:rPr>
                <w:lang w:eastAsia="en-US"/>
              </w:rPr>
            </w:pPr>
            <w:r w:rsidRPr="00DE7B59">
              <w:rPr>
                <w:lang w:eastAsia="en-US"/>
              </w:rPr>
              <w:t>Condition</w:t>
            </w:r>
          </w:p>
        </w:tc>
      </w:tr>
      <w:tr w:rsidR="002F0F84" w:rsidRPr="00DE7B59" w14:paraId="238F1405" w14:textId="77777777" w:rsidTr="00B7523D">
        <w:tc>
          <w:tcPr>
            <w:tcW w:w="4535" w:type="dxa"/>
          </w:tcPr>
          <w:p w14:paraId="06C2BD9F" w14:textId="77777777" w:rsidR="002F0F84" w:rsidRPr="00DE7B59" w:rsidRDefault="002F0F84" w:rsidP="00B7523D">
            <w:pPr>
              <w:pStyle w:val="TAL"/>
              <w:rPr>
                <w:lang w:eastAsia="en-US"/>
              </w:rPr>
            </w:pPr>
            <w:r w:rsidRPr="00DE7B59">
              <w:rPr>
                <w:lang w:eastAsia="en-US"/>
              </w:rPr>
              <w:t xml:space="preserve">MAC-CellGroupConfig ::= </w:t>
            </w:r>
            <w:r w:rsidRPr="00DE7B59">
              <w:rPr>
                <w:snapToGrid w:val="0"/>
                <w:lang w:eastAsia="en-US"/>
              </w:rPr>
              <w:t xml:space="preserve">SEQUENCE </w:t>
            </w:r>
            <w:r w:rsidRPr="00DE7B59">
              <w:rPr>
                <w:lang w:eastAsia="en-US"/>
              </w:rPr>
              <w:t>{</w:t>
            </w:r>
          </w:p>
        </w:tc>
        <w:tc>
          <w:tcPr>
            <w:tcW w:w="2267" w:type="dxa"/>
          </w:tcPr>
          <w:p w14:paraId="77F12419" w14:textId="77777777" w:rsidR="002F0F84" w:rsidRPr="00DE7B59" w:rsidRDefault="002F0F84" w:rsidP="00B7523D">
            <w:pPr>
              <w:pStyle w:val="TAL"/>
              <w:rPr>
                <w:lang w:eastAsia="en-US"/>
              </w:rPr>
            </w:pPr>
          </w:p>
        </w:tc>
        <w:tc>
          <w:tcPr>
            <w:tcW w:w="1700" w:type="dxa"/>
          </w:tcPr>
          <w:p w14:paraId="7902BAC8" w14:textId="77777777" w:rsidR="002F0F84" w:rsidRPr="00DE7B59" w:rsidRDefault="002F0F84" w:rsidP="00B7523D">
            <w:pPr>
              <w:pStyle w:val="TAL"/>
              <w:rPr>
                <w:lang w:eastAsia="en-US"/>
              </w:rPr>
            </w:pPr>
          </w:p>
        </w:tc>
        <w:tc>
          <w:tcPr>
            <w:tcW w:w="1245" w:type="dxa"/>
          </w:tcPr>
          <w:p w14:paraId="78C4737A" w14:textId="77777777" w:rsidR="002F0F84" w:rsidRPr="00DE7B59" w:rsidRDefault="002F0F84" w:rsidP="00B7523D">
            <w:pPr>
              <w:pStyle w:val="TAL"/>
              <w:rPr>
                <w:lang w:eastAsia="en-US"/>
              </w:rPr>
            </w:pPr>
          </w:p>
        </w:tc>
      </w:tr>
      <w:tr w:rsidR="002F0F84" w:rsidRPr="00DE7B59" w14:paraId="69E321AF" w14:textId="77777777" w:rsidTr="00B7523D">
        <w:tc>
          <w:tcPr>
            <w:tcW w:w="4535" w:type="dxa"/>
          </w:tcPr>
          <w:p w14:paraId="42FFD1AB" w14:textId="77777777" w:rsidR="002F0F84" w:rsidRPr="00DE7B59" w:rsidRDefault="002F0F84" w:rsidP="00B7523D">
            <w:pPr>
              <w:pStyle w:val="TAL"/>
              <w:rPr>
                <w:lang w:eastAsia="en-US"/>
              </w:rPr>
            </w:pPr>
            <w:r w:rsidRPr="00DE7B59">
              <w:rPr>
                <w:lang w:eastAsia="en-US"/>
              </w:rPr>
              <w:t xml:space="preserve">  bsr-Config SEQUENCE {</w:t>
            </w:r>
          </w:p>
        </w:tc>
        <w:tc>
          <w:tcPr>
            <w:tcW w:w="2267" w:type="dxa"/>
          </w:tcPr>
          <w:p w14:paraId="6B1B5C65" w14:textId="77777777" w:rsidR="002F0F84" w:rsidRPr="00DE7B59" w:rsidRDefault="002F0F84" w:rsidP="00B7523D">
            <w:pPr>
              <w:pStyle w:val="TAL"/>
              <w:rPr>
                <w:lang w:eastAsia="en-US"/>
              </w:rPr>
            </w:pPr>
          </w:p>
        </w:tc>
        <w:tc>
          <w:tcPr>
            <w:tcW w:w="1700" w:type="dxa"/>
          </w:tcPr>
          <w:p w14:paraId="13B46F47" w14:textId="77777777" w:rsidR="002F0F84" w:rsidRPr="00DE7B59" w:rsidRDefault="002F0F84" w:rsidP="00B7523D">
            <w:pPr>
              <w:pStyle w:val="TAL"/>
              <w:rPr>
                <w:lang w:eastAsia="en-US"/>
              </w:rPr>
            </w:pPr>
          </w:p>
        </w:tc>
        <w:tc>
          <w:tcPr>
            <w:tcW w:w="1245" w:type="dxa"/>
          </w:tcPr>
          <w:p w14:paraId="0C1DAF84" w14:textId="77777777" w:rsidR="002F0F84" w:rsidRPr="00DE7B59" w:rsidRDefault="002F0F84" w:rsidP="00B7523D">
            <w:pPr>
              <w:pStyle w:val="TAL"/>
              <w:rPr>
                <w:lang w:eastAsia="en-US"/>
              </w:rPr>
            </w:pPr>
          </w:p>
        </w:tc>
      </w:tr>
      <w:tr w:rsidR="002F0F84" w:rsidRPr="00DE7B59" w14:paraId="0E9643CD" w14:textId="77777777" w:rsidTr="00B7523D">
        <w:tc>
          <w:tcPr>
            <w:tcW w:w="4535" w:type="dxa"/>
          </w:tcPr>
          <w:p w14:paraId="49902265" w14:textId="77777777" w:rsidR="002F0F84" w:rsidRPr="00DE7B59" w:rsidRDefault="002F0F84" w:rsidP="00B7523D">
            <w:pPr>
              <w:pStyle w:val="TAL"/>
              <w:rPr>
                <w:lang w:eastAsia="en-US"/>
              </w:rPr>
            </w:pPr>
            <w:r w:rsidRPr="00DE7B59">
              <w:rPr>
                <w:lang w:eastAsia="en-US"/>
              </w:rPr>
              <w:t xml:space="preserve">    periodicBSR-Timer</w:t>
            </w:r>
          </w:p>
        </w:tc>
        <w:tc>
          <w:tcPr>
            <w:tcW w:w="2267" w:type="dxa"/>
          </w:tcPr>
          <w:p w14:paraId="39846524" w14:textId="77777777" w:rsidR="002F0F84" w:rsidRPr="00DE7B59" w:rsidRDefault="002F0F84" w:rsidP="00B7523D">
            <w:pPr>
              <w:pStyle w:val="TAL"/>
              <w:rPr>
                <w:lang w:eastAsia="en-US"/>
              </w:rPr>
            </w:pPr>
            <w:r w:rsidRPr="00DE7B59">
              <w:rPr>
                <w:lang w:eastAsia="en-US"/>
              </w:rPr>
              <w:t>sf160</w:t>
            </w:r>
          </w:p>
        </w:tc>
        <w:tc>
          <w:tcPr>
            <w:tcW w:w="1700" w:type="dxa"/>
          </w:tcPr>
          <w:p w14:paraId="2728F7DD" w14:textId="77777777" w:rsidR="002F0F84" w:rsidRPr="00DE7B59" w:rsidRDefault="002F0F84" w:rsidP="00B7523D">
            <w:pPr>
              <w:pStyle w:val="TAL"/>
              <w:rPr>
                <w:lang w:eastAsia="en-US"/>
              </w:rPr>
            </w:pPr>
          </w:p>
        </w:tc>
        <w:tc>
          <w:tcPr>
            <w:tcW w:w="1245" w:type="dxa"/>
          </w:tcPr>
          <w:p w14:paraId="69B98E55" w14:textId="77777777" w:rsidR="002F0F84" w:rsidRPr="00DE7B59" w:rsidRDefault="002F0F84" w:rsidP="00B7523D">
            <w:pPr>
              <w:pStyle w:val="TAL"/>
              <w:rPr>
                <w:lang w:eastAsia="en-US"/>
              </w:rPr>
            </w:pPr>
          </w:p>
        </w:tc>
      </w:tr>
      <w:tr w:rsidR="002F0F84" w:rsidRPr="00DE7B59" w14:paraId="5F52FA88" w14:textId="77777777" w:rsidTr="00B7523D">
        <w:tc>
          <w:tcPr>
            <w:tcW w:w="4535" w:type="dxa"/>
          </w:tcPr>
          <w:p w14:paraId="35B3B8AF" w14:textId="77777777" w:rsidR="002F0F84" w:rsidRPr="00DE7B59" w:rsidRDefault="002F0F84" w:rsidP="00B7523D">
            <w:pPr>
              <w:pStyle w:val="TAL"/>
              <w:rPr>
                <w:lang w:eastAsia="en-US"/>
              </w:rPr>
            </w:pPr>
            <w:r w:rsidRPr="00DE7B59">
              <w:rPr>
                <w:lang w:eastAsia="en-US"/>
              </w:rPr>
              <w:t xml:space="preserve">    retxBSR-Timer</w:t>
            </w:r>
          </w:p>
        </w:tc>
        <w:tc>
          <w:tcPr>
            <w:tcW w:w="2267" w:type="dxa"/>
          </w:tcPr>
          <w:p w14:paraId="4AC0E7AB" w14:textId="77777777" w:rsidR="002F0F84" w:rsidRPr="00DE7B59" w:rsidRDefault="002F0F84" w:rsidP="00B7523D">
            <w:pPr>
              <w:pStyle w:val="TAL"/>
              <w:rPr>
                <w:lang w:eastAsia="en-US"/>
              </w:rPr>
            </w:pPr>
            <w:r w:rsidRPr="00DE7B59">
              <w:rPr>
                <w:lang w:eastAsia="en-US"/>
              </w:rPr>
              <w:t>sf10240</w:t>
            </w:r>
          </w:p>
        </w:tc>
        <w:tc>
          <w:tcPr>
            <w:tcW w:w="1700" w:type="dxa"/>
          </w:tcPr>
          <w:p w14:paraId="658459A5" w14:textId="77777777" w:rsidR="002F0F84" w:rsidRPr="00DE7B59" w:rsidRDefault="002F0F84" w:rsidP="00B7523D">
            <w:pPr>
              <w:pStyle w:val="TAL"/>
              <w:rPr>
                <w:lang w:eastAsia="en-US"/>
              </w:rPr>
            </w:pPr>
          </w:p>
        </w:tc>
        <w:tc>
          <w:tcPr>
            <w:tcW w:w="1245" w:type="dxa"/>
          </w:tcPr>
          <w:p w14:paraId="216FF692" w14:textId="77777777" w:rsidR="002F0F84" w:rsidRPr="00DE7B59" w:rsidRDefault="002F0F84" w:rsidP="00B7523D">
            <w:pPr>
              <w:pStyle w:val="TAL"/>
              <w:rPr>
                <w:lang w:eastAsia="en-US"/>
              </w:rPr>
            </w:pPr>
          </w:p>
        </w:tc>
      </w:tr>
      <w:tr w:rsidR="002F0F84" w:rsidRPr="00DE7B59" w14:paraId="23B56059" w14:textId="77777777" w:rsidTr="00B7523D">
        <w:tc>
          <w:tcPr>
            <w:tcW w:w="4535" w:type="dxa"/>
          </w:tcPr>
          <w:p w14:paraId="0D6215CA" w14:textId="77777777" w:rsidR="002F0F84" w:rsidRPr="00DE7B59" w:rsidRDefault="002F0F84" w:rsidP="00B7523D">
            <w:pPr>
              <w:pStyle w:val="TAL"/>
              <w:rPr>
                <w:lang w:eastAsia="en-US"/>
              </w:rPr>
            </w:pPr>
            <w:r w:rsidRPr="00DE7B59">
              <w:rPr>
                <w:lang w:eastAsia="en-US"/>
              </w:rPr>
              <w:t xml:space="preserve">  }</w:t>
            </w:r>
          </w:p>
        </w:tc>
        <w:tc>
          <w:tcPr>
            <w:tcW w:w="2267" w:type="dxa"/>
          </w:tcPr>
          <w:p w14:paraId="06EAACD2" w14:textId="77777777" w:rsidR="002F0F84" w:rsidRPr="00DE7B59" w:rsidRDefault="002F0F84" w:rsidP="00B7523D">
            <w:pPr>
              <w:pStyle w:val="TAL"/>
              <w:rPr>
                <w:lang w:eastAsia="en-US"/>
              </w:rPr>
            </w:pPr>
          </w:p>
        </w:tc>
        <w:tc>
          <w:tcPr>
            <w:tcW w:w="1700" w:type="dxa"/>
          </w:tcPr>
          <w:p w14:paraId="73F49DDF" w14:textId="77777777" w:rsidR="002F0F84" w:rsidRPr="00DE7B59" w:rsidRDefault="002F0F84" w:rsidP="00B7523D">
            <w:pPr>
              <w:pStyle w:val="TAL"/>
              <w:rPr>
                <w:lang w:eastAsia="en-US"/>
              </w:rPr>
            </w:pPr>
          </w:p>
        </w:tc>
        <w:tc>
          <w:tcPr>
            <w:tcW w:w="1245" w:type="dxa"/>
          </w:tcPr>
          <w:p w14:paraId="0A596CF3" w14:textId="77777777" w:rsidR="002F0F84" w:rsidRPr="00DE7B59" w:rsidRDefault="002F0F84" w:rsidP="00B7523D">
            <w:pPr>
              <w:pStyle w:val="TAL"/>
              <w:rPr>
                <w:lang w:eastAsia="en-US"/>
              </w:rPr>
            </w:pPr>
          </w:p>
        </w:tc>
      </w:tr>
      <w:tr w:rsidR="002F0F84" w:rsidRPr="00DE7B59" w14:paraId="01A6AF9F" w14:textId="77777777" w:rsidTr="00B7523D">
        <w:tc>
          <w:tcPr>
            <w:tcW w:w="4535" w:type="dxa"/>
          </w:tcPr>
          <w:p w14:paraId="003E0769" w14:textId="77777777" w:rsidR="002F0F84" w:rsidRPr="00DE7B59" w:rsidRDefault="002F0F84" w:rsidP="00B7523D">
            <w:pPr>
              <w:pStyle w:val="TAL"/>
              <w:rPr>
                <w:lang w:eastAsia="en-US"/>
              </w:rPr>
            </w:pPr>
            <w:r w:rsidRPr="00DE7B59">
              <w:rPr>
                <w:lang w:eastAsia="en-US"/>
              </w:rPr>
              <w:t xml:space="preserve">  phr-Config CHOICE {</w:t>
            </w:r>
          </w:p>
        </w:tc>
        <w:tc>
          <w:tcPr>
            <w:tcW w:w="2267" w:type="dxa"/>
          </w:tcPr>
          <w:p w14:paraId="66AEE8C9" w14:textId="77777777" w:rsidR="002F0F84" w:rsidRPr="00DE7B59" w:rsidRDefault="002F0F84" w:rsidP="00B7523D">
            <w:pPr>
              <w:pStyle w:val="TAL"/>
              <w:rPr>
                <w:lang w:eastAsia="en-US"/>
              </w:rPr>
            </w:pPr>
          </w:p>
        </w:tc>
        <w:tc>
          <w:tcPr>
            <w:tcW w:w="1700" w:type="dxa"/>
          </w:tcPr>
          <w:p w14:paraId="5F255637" w14:textId="77777777" w:rsidR="002F0F84" w:rsidRPr="00DE7B59" w:rsidRDefault="002F0F84" w:rsidP="00B7523D">
            <w:pPr>
              <w:pStyle w:val="TAL"/>
              <w:rPr>
                <w:lang w:eastAsia="en-US"/>
              </w:rPr>
            </w:pPr>
          </w:p>
        </w:tc>
        <w:tc>
          <w:tcPr>
            <w:tcW w:w="1245" w:type="dxa"/>
          </w:tcPr>
          <w:p w14:paraId="3669531F" w14:textId="77777777" w:rsidR="002F0F84" w:rsidRPr="00DE7B59" w:rsidRDefault="002F0F84" w:rsidP="00B7523D">
            <w:pPr>
              <w:pStyle w:val="TAL"/>
              <w:rPr>
                <w:lang w:eastAsia="en-US"/>
              </w:rPr>
            </w:pPr>
          </w:p>
        </w:tc>
      </w:tr>
      <w:tr w:rsidR="002F0F84" w:rsidRPr="00DE7B59" w14:paraId="0761B75C" w14:textId="77777777" w:rsidTr="00B7523D">
        <w:tc>
          <w:tcPr>
            <w:tcW w:w="4535" w:type="dxa"/>
          </w:tcPr>
          <w:p w14:paraId="72AC14B1" w14:textId="77777777" w:rsidR="002F0F84" w:rsidRPr="00DE7B59" w:rsidRDefault="002F0F84" w:rsidP="00B7523D">
            <w:pPr>
              <w:pStyle w:val="TAL"/>
              <w:rPr>
                <w:lang w:eastAsia="en-US"/>
              </w:rPr>
            </w:pPr>
            <w:r w:rsidRPr="00DE7B59">
              <w:rPr>
                <w:lang w:eastAsia="en-US"/>
              </w:rPr>
              <w:t xml:space="preserve">    release</w:t>
            </w:r>
          </w:p>
        </w:tc>
        <w:tc>
          <w:tcPr>
            <w:tcW w:w="2267" w:type="dxa"/>
          </w:tcPr>
          <w:p w14:paraId="4EA2B167" w14:textId="77777777" w:rsidR="002F0F84" w:rsidRPr="00DE7B59" w:rsidDel="00F91FBC" w:rsidRDefault="002F0F84" w:rsidP="00B7523D">
            <w:pPr>
              <w:pStyle w:val="TAL"/>
              <w:rPr>
                <w:lang w:eastAsia="en-US"/>
              </w:rPr>
            </w:pPr>
            <w:r w:rsidRPr="00DE7B59">
              <w:rPr>
                <w:lang w:eastAsia="en-US"/>
              </w:rPr>
              <w:t>NULL</w:t>
            </w:r>
          </w:p>
        </w:tc>
        <w:tc>
          <w:tcPr>
            <w:tcW w:w="1700" w:type="dxa"/>
          </w:tcPr>
          <w:p w14:paraId="527C9F66" w14:textId="77777777" w:rsidR="002F0F84" w:rsidRPr="00DE7B59" w:rsidRDefault="002F0F84" w:rsidP="00B7523D">
            <w:pPr>
              <w:pStyle w:val="TAL"/>
              <w:rPr>
                <w:lang w:eastAsia="en-US"/>
              </w:rPr>
            </w:pPr>
          </w:p>
        </w:tc>
        <w:tc>
          <w:tcPr>
            <w:tcW w:w="1245" w:type="dxa"/>
          </w:tcPr>
          <w:p w14:paraId="11FBE3E0" w14:textId="77777777" w:rsidR="002F0F84" w:rsidRPr="00DE7B59" w:rsidRDefault="002F0F84" w:rsidP="00B7523D">
            <w:pPr>
              <w:pStyle w:val="TAL"/>
              <w:rPr>
                <w:lang w:eastAsia="en-US"/>
              </w:rPr>
            </w:pPr>
          </w:p>
        </w:tc>
      </w:tr>
      <w:tr w:rsidR="002F0F84" w:rsidRPr="00DE7B59" w14:paraId="08FF4771" w14:textId="77777777" w:rsidTr="00B7523D">
        <w:tc>
          <w:tcPr>
            <w:tcW w:w="4535" w:type="dxa"/>
          </w:tcPr>
          <w:p w14:paraId="4AC3F3A0" w14:textId="77777777" w:rsidR="002F0F84" w:rsidRPr="00DE7B59" w:rsidRDefault="002F0F84" w:rsidP="00B7523D">
            <w:pPr>
              <w:pStyle w:val="TAL"/>
              <w:rPr>
                <w:lang w:eastAsia="en-US"/>
              </w:rPr>
            </w:pPr>
            <w:r w:rsidRPr="00DE7B59">
              <w:rPr>
                <w:lang w:eastAsia="en-US"/>
              </w:rPr>
              <w:t xml:space="preserve">  }</w:t>
            </w:r>
          </w:p>
        </w:tc>
        <w:tc>
          <w:tcPr>
            <w:tcW w:w="2267" w:type="dxa"/>
          </w:tcPr>
          <w:p w14:paraId="5A662B99" w14:textId="77777777" w:rsidR="002F0F84" w:rsidRPr="00DE7B59" w:rsidDel="00F91FBC" w:rsidRDefault="002F0F84" w:rsidP="00B7523D">
            <w:pPr>
              <w:pStyle w:val="TAL"/>
              <w:rPr>
                <w:lang w:eastAsia="en-US"/>
              </w:rPr>
            </w:pPr>
          </w:p>
        </w:tc>
        <w:tc>
          <w:tcPr>
            <w:tcW w:w="1700" w:type="dxa"/>
          </w:tcPr>
          <w:p w14:paraId="1CA36AB2" w14:textId="77777777" w:rsidR="002F0F84" w:rsidRPr="00DE7B59" w:rsidRDefault="002F0F84" w:rsidP="00B7523D">
            <w:pPr>
              <w:pStyle w:val="TAL"/>
              <w:rPr>
                <w:lang w:eastAsia="en-US"/>
              </w:rPr>
            </w:pPr>
          </w:p>
        </w:tc>
        <w:tc>
          <w:tcPr>
            <w:tcW w:w="1245" w:type="dxa"/>
          </w:tcPr>
          <w:p w14:paraId="4440E789" w14:textId="77777777" w:rsidR="002F0F84" w:rsidRPr="00DE7B59" w:rsidRDefault="002F0F84" w:rsidP="00B7523D">
            <w:pPr>
              <w:pStyle w:val="TAL"/>
              <w:rPr>
                <w:lang w:eastAsia="en-US"/>
              </w:rPr>
            </w:pPr>
          </w:p>
        </w:tc>
      </w:tr>
      <w:tr w:rsidR="002F0F84" w:rsidRPr="00DE7B59" w14:paraId="587068E2" w14:textId="77777777" w:rsidTr="00B7523D">
        <w:tc>
          <w:tcPr>
            <w:tcW w:w="4535" w:type="dxa"/>
          </w:tcPr>
          <w:p w14:paraId="44647744" w14:textId="77777777" w:rsidR="002F0F84" w:rsidRPr="00DE7B59" w:rsidRDefault="002F0F84" w:rsidP="00B7523D">
            <w:pPr>
              <w:pStyle w:val="TAL"/>
              <w:rPr>
                <w:lang w:eastAsia="en-US"/>
              </w:rPr>
            </w:pPr>
            <w:r w:rsidRPr="00DE7B59">
              <w:rPr>
                <w:lang w:eastAsia="en-US"/>
              </w:rPr>
              <w:t>}</w:t>
            </w:r>
          </w:p>
        </w:tc>
        <w:tc>
          <w:tcPr>
            <w:tcW w:w="2267" w:type="dxa"/>
          </w:tcPr>
          <w:p w14:paraId="5D4054E7" w14:textId="77777777" w:rsidR="002F0F84" w:rsidRPr="00DE7B59" w:rsidRDefault="002F0F84" w:rsidP="00B7523D">
            <w:pPr>
              <w:pStyle w:val="TAL"/>
              <w:rPr>
                <w:lang w:eastAsia="en-US"/>
              </w:rPr>
            </w:pPr>
          </w:p>
        </w:tc>
        <w:tc>
          <w:tcPr>
            <w:tcW w:w="1700" w:type="dxa"/>
          </w:tcPr>
          <w:p w14:paraId="0805FCA9" w14:textId="77777777" w:rsidR="002F0F84" w:rsidRPr="00DE7B59" w:rsidRDefault="002F0F84" w:rsidP="00B7523D">
            <w:pPr>
              <w:pStyle w:val="TAL"/>
              <w:rPr>
                <w:lang w:eastAsia="en-US"/>
              </w:rPr>
            </w:pPr>
          </w:p>
        </w:tc>
        <w:tc>
          <w:tcPr>
            <w:tcW w:w="1245" w:type="dxa"/>
          </w:tcPr>
          <w:p w14:paraId="68BA9198" w14:textId="77777777" w:rsidR="002F0F84" w:rsidRPr="00DE7B59" w:rsidRDefault="002F0F84" w:rsidP="00B7523D">
            <w:pPr>
              <w:pStyle w:val="TAL"/>
              <w:rPr>
                <w:lang w:eastAsia="en-US"/>
              </w:rPr>
            </w:pPr>
          </w:p>
        </w:tc>
      </w:tr>
    </w:tbl>
    <w:p w14:paraId="6B7478D2" w14:textId="77777777" w:rsidR="00777C4C" w:rsidRPr="00DE7B59" w:rsidRDefault="00777C4C" w:rsidP="00777C4C"/>
    <w:p w14:paraId="6E4BFE82" w14:textId="77777777" w:rsidR="0041571B" w:rsidRPr="00DE7B59" w:rsidRDefault="0041571B" w:rsidP="00E1746F">
      <w:pPr>
        <w:pStyle w:val="Heading5"/>
      </w:pPr>
      <w:bookmarkStart w:id="38" w:name="_Toc21103104"/>
      <w:bookmarkStart w:id="39" w:name="_Toc29233441"/>
      <w:bookmarkStart w:id="40" w:name="_Toc29462046"/>
      <w:bookmarkStart w:id="41" w:name="_Toc36158023"/>
      <w:r w:rsidRPr="00DE7B59">
        <w:t>7.1.1.3.7</w:t>
      </w:r>
      <w:r w:rsidRPr="00DE7B59">
        <w:tab/>
        <w:t>UE power headroom reporting / Periodic reporting / DL pathloss change reporting</w:t>
      </w:r>
      <w:bookmarkEnd w:id="38"/>
      <w:bookmarkEnd w:id="39"/>
      <w:bookmarkEnd w:id="40"/>
      <w:bookmarkEnd w:id="41"/>
    </w:p>
    <w:p w14:paraId="746FA28E" w14:textId="77777777" w:rsidR="0041571B" w:rsidRPr="00DE7B59" w:rsidRDefault="0041571B" w:rsidP="00B5202A">
      <w:pPr>
        <w:pStyle w:val="H6"/>
      </w:pPr>
      <w:r w:rsidRPr="00DE7B59">
        <w:t>7.1.1.3.7.1</w:t>
      </w:r>
      <w:r w:rsidRPr="00DE7B59">
        <w:tab/>
        <w:t>Test Purpose (TP)</w:t>
      </w:r>
    </w:p>
    <w:p w14:paraId="79BC1FFD" w14:textId="77777777" w:rsidR="0041571B" w:rsidRPr="00DE7B59" w:rsidRDefault="0041571B" w:rsidP="0041571B">
      <w:pPr>
        <w:pStyle w:val="H6"/>
      </w:pPr>
      <w:r w:rsidRPr="00DE7B59">
        <w:t>(1)</w:t>
      </w:r>
    </w:p>
    <w:p w14:paraId="4124173C"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t>
      </w:r>
    </w:p>
    <w:p w14:paraId="209C290C"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21DF7971"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phr-PeriodicTimer</w:t>
      </w:r>
      <w:r w:rsidRPr="00DE7B59">
        <w:rPr>
          <w:noProof w:val="0"/>
        </w:rPr>
        <w:t xml:space="preserve"> is configured in UE }</w:t>
      </w:r>
    </w:p>
    <w:p w14:paraId="1542B3DA"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3AFA76D5" w14:textId="77777777" w:rsidR="0041571B" w:rsidRPr="00DE7B59" w:rsidRDefault="0041571B" w:rsidP="0041571B">
      <w:pPr>
        <w:pStyle w:val="PL"/>
        <w:rPr>
          <w:noProof w:val="0"/>
        </w:rPr>
      </w:pPr>
      <w:r w:rsidRPr="00DE7B59">
        <w:rPr>
          <w:noProof w:val="0"/>
        </w:rPr>
        <w:t xml:space="preserve">              }</w:t>
      </w:r>
    </w:p>
    <w:p w14:paraId="35AD8B8B" w14:textId="77777777" w:rsidR="0041571B" w:rsidRPr="00DE7B59" w:rsidRDefault="0041571B" w:rsidP="0041571B">
      <w:pPr>
        <w:pStyle w:val="PL"/>
        <w:rPr>
          <w:noProof w:val="0"/>
        </w:rPr>
      </w:pPr>
    </w:p>
    <w:p w14:paraId="5DCF15E2" w14:textId="77777777" w:rsidR="0041571B" w:rsidRPr="00DE7B59" w:rsidRDefault="0041571B" w:rsidP="0041571B">
      <w:pPr>
        <w:pStyle w:val="H6"/>
      </w:pPr>
      <w:r w:rsidRPr="00DE7B59">
        <w:t>(2)</w:t>
      </w:r>
    </w:p>
    <w:p w14:paraId="6C875664"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periodic power headroom reporting configured }</w:t>
      </w:r>
    </w:p>
    <w:p w14:paraId="1F0A2B9F"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64383ED0"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phr-PeriodicTimer</w:t>
      </w:r>
      <w:r w:rsidRPr="00DE7B59">
        <w:rPr>
          <w:noProof w:val="0"/>
        </w:rPr>
        <w:t xml:space="preserve"> expires </w:t>
      </w:r>
      <w:r w:rsidRPr="00DE7B59">
        <w:rPr>
          <w:b/>
          <w:bCs/>
          <w:noProof w:val="0"/>
        </w:rPr>
        <w:t>and</w:t>
      </w:r>
      <w:r w:rsidRPr="00DE7B59">
        <w:rPr>
          <w:noProof w:val="0"/>
        </w:rPr>
        <w:t xml:space="preserve"> UL resources allocated for new transmission }</w:t>
      </w:r>
    </w:p>
    <w:p w14:paraId="5CCE9969"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7CE047E7" w14:textId="77777777" w:rsidR="0041571B" w:rsidRPr="00DE7B59" w:rsidRDefault="0041571B" w:rsidP="0041571B">
      <w:pPr>
        <w:pStyle w:val="PL"/>
        <w:rPr>
          <w:noProof w:val="0"/>
        </w:rPr>
      </w:pPr>
      <w:r w:rsidRPr="00DE7B59">
        <w:rPr>
          <w:noProof w:val="0"/>
        </w:rPr>
        <w:t xml:space="preserve">              }</w:t>
      </w:r>
    </w:p>
    <w:p w14:paraId="4333654D" w14:textId="77777777" w:rsidR="0041571B" w:rsidRPr="00DE7B59" w:rsidRDefault="0041571B" w:rsidP="0041571B">
      <w:pPr>
        <w:pStyle w:val="PL"/>
        <w:rPr>
          <w:noProof w:val="0"/>
        </w:rPr>
      </w:pPr>
    </w:p>
    <w:p w14:paraId="25C20288" w14:textId="77777777" w:rsidR="0041571B" w:rsidRPr="00DE7B59" w:rsidRDefault="0041571B" w:rsidP="0041571B">
      <w:pPr>
        <w:pStyle w:val="H6"/>
      </w:pPr>
      <w:r w:rsidRPr="00DE7B59">
        <w:t>(3)</w:t>
      </w:r>
    </w:p>
    <w:p w14:paraId="1EE7E0CB"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periodic power headroom reporting configured }</w:t>
      </w:r>
    </w:p>
    <w:p w14:paraId="40A786DD"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75EDB22F"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power headroom reporting is disabled }</w:t>
      </w:r>
    </w:p>
    <w:p w14:paraId="3AD9B67A"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stops transmitting Power Headroom MAC Control Element }</w:t>
      </w:r>
    </w:p>
    <w:p w14:paraId="4D3A3478" w14:textId="77777777" w:rsidR="0041571B" w:rsidRPr="00DE7B59" w:rsidRDefault="0041571B" w:rsidP="0041571B">
      <w:pPr>
        <w:pStyle w:val="PL"/>
        <w:rPr>
          <w:noProof w:val="0"/>
        </w:rPr>
      </w:pPr>
      <w:r w:rsidRPr="00DE7B59">
        <w:rPr>
          <w:noProof w:val="0"/>
        </w:rPr>
        <w:t xml:space="preserve">              }</w:t>
      </w:r>
    </w:p>
    <w:p w14:paraId="4CFBCABE" w14:textId="77777777" w:rsidR="0041571B" w:rsidRPr="00DE7B59" w:rsidRDefault="0041571B" w:rsidP="0041571B">
      <w:pPr>
        <w:pStyle w:val="PL"/>
        <w:rPr>
          <w:noProof w:val="0"/>
        </w:rPr>
      </w:pPr>
    </w:p>
    <w:p w14:paraId="729DAB1E" w14:textId="77777777" w:rsidR="0041571B" w:rsidRPr="00DE7B59" w:rsidRDefault="0041571B" w:rsidP="0041571B">
      <w:pPr>
        <w:pStyle w:val="H6"/>
      </w:pPr>
      <w:r w:rsidRPr="00DE7B59">
        <w:t>(4)</w:t>
      </w:r>
    </w:p>
    <w:p w14:paraId="25BAA4C5"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Power headroom reporting for </w:t>
      </w:r>
      <w:r w:rsidRPr="00DE7B59">
        <w:rPr>
          <w:i/>
          <w:noProof w:val="0"/>
        </w:rPr>
        <w:t>phr-Tx-PowerFactorChange</w:t>
      </w:r>
      <w:r w:rsidRPr="00DE7B59">
        <w:rPr>
          <w:noProof w:val="0"/>
        </w:rPr>
        <w:t xml:space="preserve"> configured }</w:t>
      </w:r>
    </w:p>
    <w:p w14:paraId="044FF19C"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09F4B18F"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the DL Pathloss has changed more than </w:t>
      </w:r>
      <w:r w:rsidRPr="00DE7B59">
        <w:rPr>
          <w:i/>
          <w:noProof w:val="0"/>
        </w:rPr>
        <w:t>phr-Tx-PowerFactorChange</w:t>
      </w:r>
      <w:r w:rsidRPr="00DE7B59">
        <w:rPr>
          <w:noProof w:val="0"/>
        </w:rPr>
        <w:t xml:space="preserve"> dB </w:t>
      </w:r>
      <w:r w:rsidRPr="00DE7B59">
        <w:rPr>
          <w:b/>
          <w:bCs/>
          <w:noProof w:val="0"/>
        </w:rPr>
        <w:t>and</w:t>
      </w:r>
      <w:r w:rsidRPr="00DE7B59">
        <w:rPr>
          <w:noProof w:val="0"/>
        </w:rPr>
        <w:t xml:space="preserve"> </w:t>
      </w:r>
      <w:r w:rsidRPr="00DE7B59">
        <w:rPr>
          <w:i/>
          <w:noProof w:val="0"/>
        </w:rPr>
        <w:t>phr-ProhibitTimer</w:t>
      </w:r>
      <w:r w:rsidRPr="00DE7B59">
        <w:rPr>
          <w:noProof w:val="0"/>
        </w:rPr>
        <w:t xml:space="preserve"> is running }</w:t>
      </w:r>
    </w:p>
    <w:p w14:paraId="0B4C8428"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does not transmit a MAC PDU containing Power Headroom MAC Control Element }</w:t>
      </w:r>
    </w:p>
    <w:p w14:paraId="1176B7C5" w14:textId="77777777" w:rsidR="0041571B" w:rsidRPr="00DE7B59" w:rsidRDefault="0041571B" w:rsidP="0041571B">
      <w:pPr>
        <w:pStyle w:val="PL"/>
        <w:rPr>
          <w:noProof w:val="0"/>
        </w:rPr>
      </w:pPr>
      <w:r w:rsidRPr="00DE7B59">
        <w:rPr>
          <w:noProof w:val="0"/>
        </w:rPr>
        <w:t xml:space="preserve">              }</w:t>
      </w:r>
    </w:p>
    <w:p w14:paraId="1274ADC0" w14:textId="77777777" w:rsidR="0041571B" w:rsidRPr="00DE7B59" w:rsidRDefault="0041571B" w:rsidP="0041571B">
      <w:pPr>
        <w:pStyle w:val="PL"/>
        <w:rPr>
          <w:noProof w:val="0"/>
        </w:rPr>
      </w:pPr>
    </w:p>
    <w:p w14:paraId="213A6689" w14:textId="77777777" w:rsidR="0041571B" w:rsidRPr="00DE7B59" w:rsidRDefault="0041571B" w:rsidP="0041571B">
      <w:pPr>
        <w:pStyle w:val="H6"/>
      </w:pPr>
      <w:r w:rsidRPr="00DE7B59">
        <w:t>(5)</w:t>
      </w:r>
    </w:p>
    <w:p w14:paraId="587C49B2"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Power headroom reporting for </w:t>
      </w:r>
      <w:r w:rsidRPr="00DE7B59">
        <w:rPr>
          <w:i/>
          <w:noProof w:val="0"/>
        </w:rPr>
        <w:t>phr-Tx-PowerFactorChange</w:t>
      </w:r>
      <w:r w:rsidRPr="00DE7B59">
        <w:rPr>
          <w:noProof w:val="0"/>
        </w:rPr>
        <w:t xml:space="preserve"> configured</w:t>
      </w:r>
      <w:r w:rsidRPr="00DE7B59" w:rsidDel="002664F5">
        <w:rPr>
          <w:noProof w:val="0"/>
        </w:rPr>
        <w:t xml:space="preserve"> </w:t>
      </w:r>
      <w:r w:rsidRPr="00DE7B59">
        <w:rPr>
          <w:noProof w:val="0"/>
        </w:rPr>
        <w:t>}</w:t>
      </w:r>
    </w:p>
    <w:p w14:paraId="332406C9"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08250DB0"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phr-ProhibitTimer</w:t>
      </w:r>
      <w:r w:rsidRPr="00DE7B59">
        <w:rPr>
          <w:noProof w:val="0"/>
        </w:rPr>
        <w:t xml:space="preserve"> expires </w:t>
      </w:r>
      <w:r w:rsidRPr="00DE7B59">
        <w:rPr>
          <w:b/>
          <w:bCs/>
          <w:noProof w:val="0"/>
        </w:rPr>
        <w:t>and</w:t>
      </w:r>
      <w:r w:rsidRPr="00DE7B59">
        <w:rPr>
          <w:noProof w:val="0"/>
        </w:rPr>
        <w:t xml:space="preserve"> power headroom report is triggered due to DL Pathloss change }</w:t>
      </w:r>
    </w:p>
    <w:p w14:paraId="108AC30D"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36698059" w14:textId="77777777" w:rsidR="0041571B" w:rsidRPr="00DE7B59" w:rsidRDefault="0041571B" w:rsidP="0041571B">
      <w:pPr>
        <w:pStyle w:val="PL"/>
        <w:rPr>
          <w:noProof w:val="0"/>
        </w:rPr>
      </w:pPr>
      <w:r w:rsidRPr="00DE7B59">
        <w:rPr>
          <w:noProof w:val="0"/>
        </w:rPr>
        <w:t xml:space="preserve">              }</w:t>
      </w:r>
    </w:p>
    <w:p w14:paraId="086D99C5" w14:textId="77777777" w:rsidR="0041571B" w:rsidRPr="00DE7B59" w:rsidRDefault="0041571B" w:rsidP="0041571B">
      <w:pPr>
        <w:pStyle w:val="PL"/>
        <w:rPr>
          <w:noProof w:val="0"/>
        </w:rPr>
      </w:pPr>
    </w:p>
    <w:p w14:paraId="6FB0E052" w14:textId="77777777" w:rsidR="0041571B" w:rsidRPr="00DE7B59" w:rsidRDefault="0041571B" w:rsidP="00B5202A">
      <w:pPr>
        <w:pStyle w:val="H6"/>
      </w:pPr>
      <w:r w:rsidRPr="00DE7B59">
        <w:t>7.1.1.3.7.2</w:t>
      </w:r>
      <w:r w:rsidRPr="00DE7B59">
        <w:tab/>
        <w:t>Conformance requirements</w:t>
      </w:r>
    </w:p>
    <w:p w14:paraId="6F9AAE1C" w14:textId="77777777" w:rsidR="0041571B" w:rsidRPr="00DE7B59" w:rsidRDefault="0041571B" w:rsidP="0041571B">
      <w:pPr>
        <w:rPr>
          <w:lang w:eastAsia="sv-SE"/>
        </w:rPr>
      </w:pPr>
      <w:r w:rsidRPr="00DE7B59">
        <w:t>References: The conformance requirements covered in the current TC are specified in: TS 3</w:t>
      </w:r>
      <w:r w:rsidRPr="00DE7B59">
        <w:rPr>
          <w:lang w:eastAsia="zh-CN"/>
        </w:rPr>
        <w:t>8</w:t>
      </w:r>
      <w:r w:rsidRPr="00DE7B59">
        <w:t>.321 clause 5.4.6 and 6.1.3.</w:t>
      </w:r>
      <w:r w:rsidRPr="00DE7B59">
        <w:rPr>
          <w:lang w:eastAsia="zh-CN"/>
        </w:rPr>
        <w:t>8.</w:t>
      </w:r>
      <w:r w:rsidRPr="00DE7B59">
        <w:t xml:space="preserve"> Unless otherwise stated these are Rel-15 requirements.</w:t>
      </w:r>
    </w:p>
    <w:p w14:paraId="1C165FFC" w14:textId="77777777" w:rsidR="0041571B" w:rsidRPr="00DE7B59" w:rsidRDefault="0041571B" w:rsidP="0041571B">
      <w:r w:rsidRPr="00DE7B59">
        <w:t>[TS 3</w:t>
      </w:r>
      <w:r w:rsidRPr="00DE7B59">
        <w:rPr>
          <w:lang w:eastAsia="zh-CN"/>
        </w:rPr>
        <w:t>8</w:t>
      </w:r>
      <w:r w:rsidRPr="00DE7B59">
        <w:t>.321, clause 5.4.6]</w:t>
      </w:r>
    </w:p>
    <w:p w14:paraId="216D0B1C" w14:textId="77777777" w:rsidR="0076367A" w:rsidRPr="00DE7B59" w:rsidRDefault="0041571B" w:rsidP="0076367A">
      <w:r w:rsidRPr="00DE7B59">
        <w:t xml:space="preserve">The Power Headroom reporting procedure is used to provide the serving gNB with </w:t>
      </w:r>
      <w:r w:rsidR="0076367A" w:rsidRPr="00DE7B59">
        <w:t xml:space="preserve">the following </w:t>
      </w:r>
      <w:r w:rsidRPr="00DE7B59">
        <w:t>information</w:t>
      </w:r>
      <w:r w:rsidR="0076367A" w:rsidRPr="00DE7B59">
        <w:t>:</w:t>
      </w:r>
    </w:p>
    <w:p w14:paraId="6F4FEC5D" w14:textId="77777777" w:rsidR="0041571B" w:rsidRPr="00DE7B59" w:rsidRDefault="0076367A" w:rsidP="0076367A">
      <w:r w:rsidRPr="00DE7B59">
        <w:t>-</w:t>
      </w:r>
      <w:r w:rsidRPr="00DE7B59">
        <w:tab/>
        <w:t>Type 1 power headroom:</w:t>
      </w:r>
      <w:r w:rsidR="0041571B" w:rsidRPr="00DE7B59">
        <w:t xml:space="preserve"> the difference between the nominal UE maximum transmit power and the estimated power for UL-SCH transmission per activated Serving Cell</w:t>
      </w:r>
      <w:r w:rsidRPr="00DE7B59">
        <w:t>;</w:t>
      </w:r>
    </w:p>
    <w:p w14:paraId="682B98A7" w14:textId="77777777" w:rsidR="0076367A" w:rsidRPr="00DE7B59" w:rsidRDefault="0076367A" w:rsidP="0076367A">
      <w:pPr>
        <w:pStyle w:val="B1"/>
      </w:pPr>
      <w:r w:rsidRPr="00DE7B59">
        <w:t>-</w:t>
      </w:r>
      <w:r w:rsidRPr="00DE7B59">
        <w:tab/>
        <w:t>Type 2 power headroom: the difference between the nominal UE maximum transmit power and the estimated power for UL-SCH and PUCCH transmission on SpCell of the other MAC entity (i.e. E-UTRA MAC entity in EN-DC case only);</w:t>
      </w:r>
    </w:p>
    <w:p w14:paraId="6B8C3C05" w14:textId="77777777" w:rsidR="0076367A" w:rsidRPr="00DE7B59" w:rsidRDefault="0076367A" w:rsidP="0076367A">
      <w:pPr>
        <w:pStyle w:val="B1"/>
      </w:pPr>
      <w:r w:rsidRPr="00DE7B59">
        <w:t>-</w:t>
      </w:r>
      <w:r w:rsidRPr="00DE7B59">
        <w:tab/>
        <w:t>Type 3 power headroom: the difference between the nominal UE maximum transmit power and the estimated power for SRS transmission per activated Serving Cell.</w:t>
      </w:r>
    </w:p>
    <w:p w14:paraId="7DE78798" w14:textId="77777777" w:rsidR="0041571B" w:rsidRPr="00DE7B59" w:rsidRDefault="0041571B" w:rsidP="0041571B">
      <w:r w:rsidRPr="00DE7B59">
        <w:t>RRC controls Power Headroom reporting by configuring the following parameters:</w:t>
      </w:r>
    </w:p>
    <w:p w14:paraId="3649D51F" w14:textId="77777777" w:rsidR="0041571B" w:rsidRPr="00DE7B59" w:rsidRDefault="0041571B" w:rsidP="0041571B">
      <w:pPr>
        <w:pStyle w:val="B1"/>
      </w:pPr>
      <w:r w:rsidRPr="00DE7B59">
        <w:t>-</w:t>
      </w:r>
      <w:r w:rsidRPr="00DE7B59">
        <w:tab/>
      </w:r>
      <w:r w:rsidRPr="00DE7B59">
        <w:rPr>
          <w:i/>
        </w:rPr>
        <w:t>phr-PeriodicTimer</w:t>
      </w:r>
      <w:r w:rsidRPr="00DE7B59">
        <w:t>;</w:t>
      </w:r>
    </w:p>
    <w:p w14:paraId="4981C653" w14:textId="77777777" w:rsidR="0041571B" w:rsidRPr="00DE7B59" w:rsidRDefault="0041571B" w:rsidP="0041571B">
      <w:pPr>
        <w:pStyle w:val="B1"/>
      </w:pPr>
      <w:r w:rsidRPr="00DE7B59">
        <w:t>-</w:t>
      </w:r>
      <w:r w:rsidRPr="00DE7B59">
        <w:tab/>
      </w:r>
      <w:r w:rsidRPr="00DE7B59">
        <w:rPr>
          <w:i/>
        </w:rPr>
        <w:t>phr-ProhibitTimer</w:t>
      </w:r>
      <w:r w:rsidRPr="00DE7B59">
        <w:t>;</w:t>
      </w:r>
    </w:p>
    <w:p w14:paraId="12A2439C" w14:textId="77777777" w:rsidR="0041571B" w:rsidRPr="00DE7B59" w:rsidRDefault="0041571B" w:rsidP="0041571B">
      <w:pPr>
        <w:pStyle w:val="B1"/>
      </w:pPr>
      <w:r w:rsidRPr="00DE7B59">
        <w:t>-</w:t>
      </w:r>
      <w:r w:rsidRPr="00DE7B59">
        <w:tab/>
      </w:r>
      <w:r w:rsidRPr="00DE7B59">
        <w:rPr>
          <w:i/>
        </w:rPr>
        <w:t>phr-Tx-PowerFactorChange</w:t>
      </w:r>
      <w:r w:rsidRPr="00DE7B59">
        <w:t>;</w:t>
      </w:r>
    </w:p>
    <w:p w14:paraId="760868E6" w14:textId="77777777" w:rsidR="0041571B" w:rsidRPr="00DE7B59" w:rsidRDefault="0041571B" w:rsidP="0041571B">
      <w:pPr>
        <w:pStyle w:val="B1"/>
      </w:pPr>
      <w:r w:rsidRPr="00DE7B59">
        <w:t>-</w:t>
      </w:r>
      <w:r w:rsidRPr="00DE7B59">
        <w:tab/>
      </w:r>
      <w:r w:rsidRPr="00DE7B59">
        <w:rPr>
          <w:i/>
        </w:rPr>
        <w:t>phr-Type2PCell</w:t>
      </w:r>
      <w:r w:rsidRPr="00DE7B59">
        <w:t>;</w:t>
      </w:r>
    </w:p>
    <w:p w14:paraId="3BAD265B" w14:textId="77777777" w:rsidR="0041571B" w:rsidRPr="00DE7B59" w:rsidRDefault="0041571B" w:rsidP="0041571B">
      <w:pPr>
        <w:pStyle w:val="B1"/>
      </w:pPr>
      <w:r w:rsidRPr="00DE7B59">
        <w:t>-</w:t>
      </w:r>
      <w:r w:rsidRPr="00DE7B59">
        <w:tab/>
      </w:r>
      <w:r w:rsidRPr="00DE7B59">
        <w:rPr>
          <w:i/>
        </w:rPr>
        <w:t>phr-Type2OtherCell</w:t>
      </w:r>
      <w:r w:rsidRPr="00DE7B59">
        <w:t>;</w:t>
      </w:r>
    </w:p>
    <w:p w14:paraId="7CA552FD" w14:textId="77777777" w:rsidR="0041571B" w:rsidRPr="00DE7B59" w:rsidRDefault="0041571B" w:rsidP="0041571B">
      <w:pPr>
        <w:pStyle w:val="B1"/>
      </w:pPr>
      <w:r w:rsidRPr="00DE7B59">
        <w:t>-</w:t>
      </w:r>
      <w:r w:rsidRPr="00DE7B59">
        <w:tab/>
      </w:r>
      <w:r w:rsidRPr="00DE7B59">
        <w:rPr>
          <w:i/>
        </w:rPr>
        <w:t>phr-ModeOtherCG</w:t>
      </w:r>
      <w:r w:rsidRPr="00DE7B59">
        <w:t>;</w:t>
      </w:r>
    </w:p>
    <w:p w14:paraId="6D6D9D42" w14:textId="77777777" w:rsidR="0041571B" w:rsidRPr="00DE7B59" w:rsidRDefault="0041571B" w:rsidP="0041571B">
      <w:pPr>
        <w:pStyle w:val="B1"/>
      </w:pPr>
      <w:r w:rsidRPr="00DE7B59">
        <w:t>-</w:t>
      </w:r>
      <w:r w:rsidRPr="00DE7B59">
        <w:tab/>
      </w:r>
      <w:r w:rsidRPr="00DE7B59">
        <w:rPr>
          <w:i/>
        </w:rPr>
        <w:t>multiplePHR</w:t>
      </w:r>
      <w:r w:rsidRPr="00DE7B59">
        <w:t>.</w:t>
      </w:r>
    </w:p>
    <w:p w14:paraId="2136D5CE" w14:textId="77777777" w:rsidR="0041571B" w:rsidRPr="00DE7B59" w:rsidRDefault="0041571B" w:rsidP="0041571B">
      <w:r w:rsidRPr="00DE7B59">
        <w:t>A Power Headroom Report (PHR) shall be triggered if any of the following events occur:</w:t>
      </w:r>
    </w:p>
    <w:p w14:paraId="4FB4F7CF" w14:textId="77777777" w:rsidR="0041571B" w:rsidRPr="00DE7B59" w:rsidRDefault="0041571B" w:rsidP="0041571B">
      <w:pPr>
        <w:pStyle w:val="B1"/>
      </w:pPr>
      <w:r w:rsidRPr="00DE7B59">
        <w:t>-</w:t>
      </w:r>
      <w:r w:rsidRPr="00DE7B59">
        <w:tab/>
      </w:r>
      <w:r w:rsidRPr="00DE7B59">
        <w:rPr>
          <w:i/>
        </w:rPr>
        <w:t>phr-ProhibitTimer</w:t>
      </w:r>
      <w:r w:rsidRPr="00DE7B59">
        <w:t xml:space="preserve"> expires or has expired and the path loss has changed more than </w:t>
      </w:r>
      <w:r w:rsidRPr="00DE7B59">
        <w:rPr>
          <w:i/>
        </w:rPr>
        <w:t>phr-Tx-PowerFactorChange</w:t>
      </w:r>
      <w:r w:rsidRPr="00DE7B59">
        <w:t xml:space="preserve"> dB for at least one activated Serving Cell of any MAC entity which is used as a pathloss reference since the last transmission of a PHR in this MAC entity when the MAC entity has UL resources for new transmission;</w:t>
      </w:r>
    </w:p>
    <w:p w14:paraId="6C938DF9" w14:textId="77777777" w:rsidR="0076367A" w:rsidRPr="00DE7B59" w:rsidRDefault="0076367A" w:rsidP="0076367A">
      <w:pPr>
        <w:pStyle w:val="NO"/>
      </w:pPr>
      <w:r w:rsidRPr="00DE7B59">
        <w:t>NOTE 1:</w:t>
      </w:r>
      <w:r w:rsidRPr="00DE7B59">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3BA7820" w14:textId="77777777" w:rsidR="0041571B" w:rsidRPr="00DE7B59" w:rsidRDefault="0041571B" w:rsidP="0041571B">
      <w:pPr>
        <w:pStyle w:val="B1"/>
      </w:pPr>
      <w:r w:rsidRPr="00DE7B59">
        <w:t>-</w:t>
      </w:r>
      <w:r w:rsidRPr="00DE7B59">
        <w:tab/>
      </w:r>
      <w:r w:rsidRPr="00DE7B59">
        <w:rPr>
          <w:i/>
        </w:rPr>
        <w:t>phr-PeriodicTimer</w:t>
      </w:r>
      <w:r w:rsidRPr="00DE7B59">
        <w:t xml:space="preserve"> expires;</w:t>
      </w:r>
    </w:p>
    <w:p w14:paraId="539F4867" w14:textId="77777777" w:rsidR="0041571B" w:rsidRPr="00DE7B59" w:rsidRDefault="0041571B" w:rsidP="0041571B">
      <w:pPr>
        <w:pStyle w:val="B1"/>
      </w:pPr>
      <w:r w:rsidRPr="00DE7B59">
        <w:t>-</w:t>
      </w:r>
      <w:r w:rsidRPr="00DE7B59">
        <w:tab/>
        <w:t>upon configuration or reconfiguration of the power headroom reporting functionality by upper layers, which is not used to disable the function;</w:t>
      </w:r>
    </w:p>
    <w:p w14:paraId="20A97D19" w14:textId="77777777" w:rsidR="0041571B" w:rsidRPr="00DE7B59" w:rsidRDefault="0041571B" w:rsidP="0041571B">
      <w:pPr>
        <w:pStyle w:val="B1"/>
      </w:pPr>
      <w:r w:rsidRPr="00DE7B59">
        <w:t>-</w:t>
      </w:r>
      <w:r w:rsidRPr="00DE7B59">
        <w:tab/>
        <w:t>activation of an SCell of any MAC entity with configured uplink</w:t>
      </w:r>
      <w:r w:rsidRPr="00DE7B59">
        <w:rPr>
          <w:lang w:eastAsia="zh-TW"/>
        </w:rPr>
        <w:t>;</w:t>
      </w:r>
    </w:p>
    <w:p w14:paraId="2130EE38" w14:textId="77777777" w:rsidR="0041571B" w:rsidRPr="00DE7B59" w:rsidRDefault="0041571B" w:rsidP="0041571B">
      <w:pPr>
        <w:pStyle w:val="B1"/>
      </w:pPr>
      <w:r w:rsidRPr="00DE7B59">
        <w:t>-</w:t>
      </w:r>
      <w:r w:rsidRPr="00DE7B59">
        <w:tab/>
        <w:t>addition of the PSCell</w:t>
      </w:r>
      <w:r w:rsidR="0076367A" w:rsidRPr="00DE7B59">
        <w:t xml:space="preserve"> (i.e. PSCell is newly added or changed)</w:t>
      </w:r>
      <w:r w:rsidR="0076367A" w:rsidRPr="00DE7B59">
        <w:rPr>
          <w:lang w:eastAsia="zh-TW"/>
        </w:rPr>
        <w:t>;</w:t>
      </w:r>
    </w:p>
    <w:p w14:paraId="6D2F8E6B" w14:textId="77777777" w:rsidR="0041571B" w:rsidRPr="00DE7B59" w:rsidRDefault="0041571B" w:rsidP="0041571B">
      <w:pPr>
        <w:pStyle w:val="B1"/>
      </w:pPr>
      <w:r w:rsidRPr="00DE7B59">
        <w:t>-</w:t>
      </w:r>
      <w:r w:rsidRPr="00DE7B59">
        <w:tab/>
      </w:r>
      <w:r w:rsidRPr="00DE7B59">
        <w:rPr>
          <w:i/>
        </w:rPr>
        <w:t>phr-ProhibitTimer</w:t>
      </w:r>
      <w:r w:rsidRPr="00DE7B59">
        <w:t xml:space="preserve"> expires or has expired, when the MAC entity has UL resources for new transmission, and the following is true for any of the activated Serving Cells of any MAC entity with configured uplink:</w:t>
      </w:r>
    </w:p>
    <w:p w14:paraId="547781ED" w14:textId="77777777" w:rsidR="0041571B" w:rsidRPr="00DE7B59" w:rsidRDefault="0041571B" w:rsidP="0041571B">
      <w:pPr>
        <w:pStyle w:val="B2"/>
      </w:pPr>
      <w:r w:rsidRPr="00DE7B59">
        <w:t>-</w:t>
      </w:r>
      <w:r w:rsidRPr="00DE7B59">
        <w:tab/>
        <w:t>there are UL resources allocated for transmission or there is a PUCCH transmission on this cell, and the required power backoff due to power management (as allowed by P-MPR</w:t>
      </w:r>
      <w:r w:rsidRPr="00DE7B59">
        <w:rPr>
          <w:vertAlign w:val="subscript"/>
        </w:rPr>
        <w:t>c</w:t>
      </w:r>
      <w:r w:rsidRPr="00DE7B59">
        <w:t xml:space="preserve"> as specified in TS 38.101</w:t>
      </w:r>
      <w:r w:rsidR="0076367A" w:rsidRPr="00DE7B59">
        <w:t>-1</w:t>
      </w:r>
      <w:r w:rsidRPr="00DE7B59">
        <w:t xml:space="preserve"> [</w:t>
      </w:r>
      <w:r w:rsidR="0076367A" w:rsidRPr="00DE7B59">
        <w:t>14</w:t>
      </w:r>
      <w:r w:rsidRPr="00DE7B59">
        <w:t>]</w:t>
      </w:r>
      <w:r w:rsidR="0076367A" w:rsidRPr="00DE7B59">
        <w:t>, TS 38.101-2 [15], and TS 38.101-3 [16]</w:t>
      </w:r>
      <w:r w:rsidRPr="00DE7B59">
        <w:t xml:space="preserve">) for this cell has changed more than </w:t>
      </w:r>
      <w:r w:rsidRPr="00DE7B59">
        <w:rPr>
          <w:i/>
        </w:rPr>
        <w:t>phr-Tx-PowerFactorChange</w:t>
      </w:r>
      <w:r w:rsidRPr="00DE7B59">
        <w:t xml:space="preserve"> dB since the last transmission of a PHR when the MAC entity had UL resources allocated for transmission or PUCCH transmission on this cell.</w:t>
      </w:r>
    </w:p>
    <w:p w14:paraId="07C04009" w14:textId="77777777" w:rsidR="0041571B" w:rsidRPr="00DE7B59" w:rsidRDefault="0041571B" w:rsidP="0041571B">
      <w:pPr>
        <w:pStyle w:val="NO"/>
      </w:pPr>
      <w:r w:rsidRPr="00DE7B59">
        <w:t>NOTE</w:t>
      </w:r>
      <w:r w:rsidR="0076367A" w:rsidRPr="00DE7B59">
        <w:t xml:space="preserve"> 2</w:t>
      </w:r>
      <w:r w:rsidRPr="00DE7B59">
        <w:t>:</w:t>
      </w:r>
      <w:r w:rsidRPr="00DE7B59">
        <w:tab/>
        <w:t>The MAC entity should avoid triggering a PHR when the required power backoff due to power management decreases only temporarily (e.g. for up to a few tens of milliseconds) and it should avoid reflecting such temporary decrease in the values of P</w:t>
      </w:r>
      <w:r w:rsidRPr="00DE7B59">
        <w:rPr>
          <w:vertAlign w:val="subscript"/>
        </w:rPr>
        <w:t>CMAX,</w:t>
      </w:r>
      <w:r w:rsidR="0076367A" w:rsidRPr="00DE7B59">
        <w:rPr>
          <w:vertAlign w:val="subscript"/>
        </w:rPr>
        <w:t>f,</w:t>
      </w:r>
      <w:r w:rsidRPr="00DE7B59">
        <w:rPr>
          <w:vertAlign w:val="subscript"/>
        </w:rPr>
        <w:t>c</w:t>
      </w:r>
      <w:r w:rsidRPr="00DE7B59">
        <w:t>/PH when a PHR is triggered by other triggering conditions.</w:t>
      </w:r>
    </w:p>
    <w:p w14:paraId="75655210" w14:textId="77777777" w:rsidR="0041571B" w:rsidRPr="00DE7B59" w:rsidRDefault="0041571B" w:rsidP="0041571B">
      <w:r w:rsidRPr="00DE7B59">
        <w:t xml:space="preserve">If the MAC entity has UL resources allocated for </w:t>
      </w:r>
      <w:r w:rsidR="0076367A" w:rsidRPr="00DE7B59">
        <w:t xml:space="preserve">a </w:t>
      </w:r>
      <w:r w:rsidRPr="00DE7B59">
        <w:t>new transmission the MAC entity shall:</w:t>
      </w:r>
    </w:p>
    <w:p w14:paraId="4B0A23E0" w14:textId="77777777" w:rsidR="0041571B" w:rsidRPr="00DE7B59" w:rsidRDefault="0041571B" w:rsidP="0041571B">
      <w:pPr>
        <w:pStyle w:val="B1"/>
      </w:pPr>
      <w:r w:rsidRPr="00DE7B59">
        <w:t>1&gt;</w:t>
      </w:r>
      <w:r w:rsidRPr="00DE7B59">
        <w:tab/>
        <w:t>if it is the first UL resource allocated for a new transmission since the last MAC reset:</w:t>
      </w:r>
    </w:p>
    <w:p w14:paraId="5F0F3026" w14:textId="77777777" w:rsidR="0041571B" w:rsidRPr="00DE7B59" w:rsidRDefault="0041571B" w:rsidP="0041571B">
      <w:pPr>
        <w:pStyle w:val="B2"/>
      </w:pPr>
      <w:r w:rsidRPr="00DE7B59">
        <w:t>2&gt;</w:t>
      </w:r>
      <w:r w:rsidRPr="00DE7B59">
        <w:tab/>
        <w:t xml:space="preserve">start </w:t>
      </w:r>
      <w:r w:rsidR="0076367A" w:rsidRPr="00DE7B59">
        <w:rPr>
          <w:i/>
        </w:rPr>
        <w:t>phr-PeriodicTimer</w:t>
      </w:r>
      <w:r w:rsidRPr="00DE7B59">
        <w:t>;</w:t>
      </w:r>
    </w:p>
    <w:p w14:paraId="64B71199" w14:textId="77777777" w:rsidR="0041571B" w:rsidRPr="00DE7B59" w:rsidRDefault="0041571B" w:rsidP="0041571B">
      <w:pPr>
        <w:pStyle w:val="B1"/>
      </w:pPr>
      <w:r w:rsidRPr="00DE7B59">
        <w:t>1&gt;</w:t>
      </w:r>
      <w:r w:rsidRPr="00DE7B59">
        <w:tab/>
        <w:t>if the Power Headroom reporting procedure determines that at least one PHR has been triggered and not cancelled</w:t>
      </w:r>
      <w:r w:rsidR="0076367A" w:rsidRPr="00DE7B59">
        <w:t>;</w:t>
      </w:r>
      <w:r w:rsidRPr="00DE7B59">
        <w:t xml:space="preserve"> and</w:t>
      </w:r>
    </w:p>
    <w:p w14:paraId="5E2AF4B8" w14:textId="77777777" w:rsidR="0041571B" w:rsidRPr="00DE7B59" w:rsidRDefault="0041571B" w:rsidP="0041571B">
      <w:pPr>
        <w:pStyle w:val="B1"/>
      </w:pPr>
      <w:r w:rsidRPr="00DE7B59">
        <w:t>1&gt;</w:t>
      </w:r>
      <w:r w:rsidRPr="00DE7B59">
        <w:tab/>
        <w:t xml:space="preserve">if the allocated UL resources can accommodate </w:t>
      </w:r>
      <w:r w:rsidRPr="00DE7B59">
        <w:rPr>
          <w:lang w:eastAsia="zh-CN"/>
        </w:rPr>
        <w:t xml:space="preserve">the </w:t>
      </w:r>
      <w:r w:rsidRPr="00DE7B59">
        <w:t>MAC CE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as a result of </w:t>
      </w:r>
      <w:r w:rsidR="0076367A" w:rsidRPr="00DE7B59">
        <w:t>LCP as defined in subclause 5.4.3.1</w:t>
      </w:r>
      <w:r w:rsidRPr="00DE7B59">
        <w:t>:</w:t>
      </w:r>
    </w:p>
    <w:p w14:paraId="30FB2464" w14:textId="77777777" w:rsidR="0041571B" w:rsidRPr="00DE7B59" w:rsidRDefault="0041571B" w:rsidP="0041571B">
      <w:pPr>
        <w:pStyle w:val="B2"/>
      </w:pPr>
      <w:r w:rsidRPr="00DE7B59">
        <w:t>2&gt;</w:t>
      </w:r>
      <w:r w:rsidRPr="00DE7B59">
        <w:tab/>
        <w:t xml:space="preserve">if </w:t>
      </w:r>
      <w:r w:rsidRPr="00DE7B59">
        <w:rPr>
          <w:i/>
        </w:rPr>
        <w:t>multiplePHR</w:t>
      </w:r>
      <w:r w:rsidRPr="00DE7B59">
        <w:t xml:space="preserve"> is configured:</w:t>
      </w:r>
    </w:p>
    <w:p w14:paraId="2DAFD93C" w14:textId="77777777" w:rsidR="0041571B" w:rsidRPr="00DE7B59" w:rsidRDefault="0041571B" w:rsidP="0041571B">
      <w:pPr>
        <w:pStyle w:val="B3"/>
      </w:pPr>
      <w:r w:rsidRPr="00DE7B59">
        <w:t>3&gt;</w:t>
      </w:r>
      <w:r w:rsidRPr="00DE7B59">
        <w:tab/>
        <w:t>for each activated Serving Cell with configured uplink associated with any MAC entity:</w:t>
      </w:r>
    </w:p>
    <w:p w14:paraId="4E2DA285" w14:textId="77777777" w:rsidR="0041571B" w:rsidRPr="00DE7B59" w:rsidRDefault="0041571B" w:rsidP="0041571B">
      <w:pPr>
        <w:pStyle w:val="B4"/>
      </w:pPr>
      <w:r w:rsidRPr="00DE7B59">
        <w:t>4&gt;</w:t>
      </w:r>
      <w:r w:rsidRPr="00DE7B59">
        <w:tab/>
        <w:t>obtain the value of the Type 1 or Type 3 power headroom for the corresponding uplink carrier</w:t>
      </w:r>
      <w:r w:rsidR="0076367A" w:rsidRPr="00DE7B59">
        <w:t xml:space="preserve"> as specified in subclause 7.7 of TS 38.213 [6]</w:t>
      </w:r>
      <w:r w:rsidRPr="00DE7B59">
        <w:t>;</w:t>
      </w:r>
    </w:p>
    <w:p w14:paraId="47C0AC58" w14:textId="77777777" w:rsidR="0041571B" w:rsidRPr="00DE7B59" w:rsidRDefault="0041571B" w:rsidP="0041571B">
      <w:pPr>
        <w:pStyle w:val="B4"/>
      </w:pPr>
      <w:r w:rsidRPr="00DE7B59">
        <w:t>4&gt;</w:t>
      </w:r>
      <w:r w:rsidRPr="00DE7B59">
        <w:tab/>
        <w:t>if this MAC entity has UL resources allocated for transmission on this Serving Cell; or</w:t>
      </w:r>
    </w:p>
    <w:p w14:paraId="45A0989D" w14:textId="77777777" w:rsidR="0041571B" w:rsidRPr="00DE7B59" w:rsidRDefault="0041571B" w:rsidP="0041571B">
      <w:pPr>
        <w:pStyle w:val="B4"/>
      </w:pPr>
      <w:r w:rsidRPr="00DE7B59">
        <w:t>4&gt;</w:t>
      </w:r>
      <w:r w:rsidRPr="00DE7B59">
        <w:tab/>
        <w:t xml:space="preserve">if the other MAC entity, if configured, has UL resources allocated for transmission on this Serving Cell and </w:t>
      </w:r>
      <w:r w:rsidRPr="00DE7B59">
        <w:rPr>
          <w:i/>
        </w:rPr>
        <w:t>phr-ModeOtherCG</w:t>
      </w:r>
      <w:r w:rsidRPr="00DE7B59">
        <w:t xml:space="preserve"> is set to real by upper layers:</w:t>
      </w:r>
    </w:p>
    <w:p w14:paraId="3D0BA769" w14:textId="77777777" w:rsidR="0041571B" w:rsidRPr="00DE7B59" w:rsidRDefault="0041571B" w:rsidP="0041571B">
      <w:pPr>
        <w:pStyle w:val="B5"/>
      </w:pPr>
      <w:r w:rsidRPr="00DE7B59">
        <w:t>5&gt;</w:t>
      </w:r>
      <w:r w:rsidRPr="00DE7B59">
        <w:tab/>
        <w:t>obtain the value for the corresponding P</w:t>
      </w:r>
      <w:r w:rsidRPr="00DE7B59">
        <w:rPr>
          <w:vertAlign w:val="subscript"/>
        </w:rPr>
        <w:t>CMAX,</w:t>
      </w:r>
      <w:r w:rsidR="0076367A" w:rsidRPr="00DE7B59">
        <w:rPr>
          <w:vertAlign w:val="subscript"/>
        </w:rPr>
        <w:t>f,</w:t>
      </w:r>
      <w:r w:rsidRPr="00DE7B59">
        <w:rPr>
          <w:vertAlign w:val="subscript"/>
        </w:rPr>
        <w:t>c</w:t>
      </w:r>
      <w:r w:rsidRPr="00DE7B59">
        <w:t xml:space="preserve"> field from the physical layer.</w:t>
      </w:r>
    </w:p>
    <w:p w14:paraId="032241F6" w14:textId="77777777" w:rsidR="0041571B" w:rsidRPr="00DE7B59" w:rsidRDefault="0041571B" w:rsidP="0041571B">
      <w:pPr>
        <w:pStyle w:val="B3"/>
      </w:pPr>
      <w:r w:rsidRPr="00DE7B59">
        <w:t>3&gt;</w:t>
      </w:r>
      <w:r w:rsidRPr="00DE7B59">
        <w:tab/>
        <w:t xml:space="preserve">if </w:t>
      </w:r>
      <w:r w:rsidRPr="00DE7B59">
        <w:rPr>
          <w:i/>
        </w:rPr>
        <w:t>phr-Type2OtherCell</w:t>
      </w:r>
      <w:r w:rsidRPr="00DE7B59">
        <w:t xml:space="preserve"> is configured:</w:t>
      </w:r>
    </w:p>
    <w:p w14:paraId="54493389" w14:textId="77777777" w:rsidR="0041571B" w:rsidRPr="00DE7B59" w:rsidRDefault="0041571B" w:rsidP="0041571B">
      <w:pPr>
        <w:pStyle w:val="B4"/>
      </w:pPr>
      <w:r w:rsidRPr="00DE7B59">
        <w:t>4&gt;</w:t>
      </w:r>
      <w:r w:rsidRPr="00DE7B59">
        <w:tab/>
        <w:t xml:space="preserve">if </w:t>
      </w:r>
      <w:r w:rsidR="0076367A" w:rsidRPr="00DE7B59">
        <w:t>the other MAC entity</w:t>
      </w:r>
      <w:r w:rsidRPr="00DE7B59">
        <w:t xml:space="preserve"> is </w:t>
      </w:r>
      <w:r w:rsidR="0076367A" w:rsidRPr="00DE7B59">
        <w:t>E-UTRA MAC entity</w:t>
      </w:r>
      <w:r w:rsidRPr="00DE7B59">
        <w:t>:</w:t>
      </w:r>
    </w:p>
    <w:p w14:paraId="174AFF51" w14:textId="77777777" w:rsidR="0041571B" w:rsidRPr="00DE7B59" w:rsidRDefault="0041571B" w:rsidP="0041571B">
      <w:pPr>
        <w:pStyle w:val="B5"/>
      </w:pPr>
      <w:r w:rsidRPr="00DE7B59">
        <w:t>5&gt;</w:t>
      </w:r>
      <w:r w:rsidRPr="00DE7B59">
        <w:tab/>
        <w:t>obtain the value of the Type 2 power headroom for the SpCell of the other MAC entity</w:t>
      </w:r>
      <w:r w:rsidR="0076367A" w:rsidRPr="00DE7B59">
        <w:t xml:space="preserve"> (i.e. E-UTRA MAC entity);</w:t>
      </w:r>
    </w:p>
    <w:p w14:paraId="33318A29" w14:textId="77777777" w:rsidR="0076367A" w:rsidRPr="00DE7B59" w:rsidRDefault="0076367A" w:rsidP="0076367A">
      <w:pPr>
        <w:pStyle w:val="B5"/>
      </w:pPr>
      <w:r w:rsidRPr="00DE7B59">
        <w:t>5&gt;</w:t>
      </w:r>
      <w:r w:rsidRPr="00DE7B59">
        <w:tab/>
        <w:t xml:space="preserve">if </w:t>
      </w:r>
      <w:r w:rsidRPr="00DE7B59">
        <w:rPr>
          <w:i/>
        </w:rPr>
        <w:t>phr-ModeOtherCG</w:t>
      </w:r>
      <w:r w:rsidRPr="00DE7B59">
        <w:t xml:space="preserve"> is set to real by upper layers:</w:t>
      </w:r>
    </w:p>
    <w:p w14:paraId="0E8E2888" w14:textId="77777777" w:rsidR="0041571B" w:rsidRPr="00DE7B59" w:rsidRDefault="0076367A" w:rsidP="0076367A">
      <w:pPr>
        <w:pStyle w:val="B4"/>
      </w:pPr>
      <w:r w:rsidRPr="00DE7B59">
        <w:rPr>
          <w:lang w:eastAsia="ko-KR"/>
        </w:rPr>
        <w:t>6</w:t>
      </w:r>
      <w:r w:rsidR="0041571B" w:rsidRPr="00DE7B59">
        <w:t>&gt;</w:t>
      </w:r>
      <w:r w:rsidR="0041571B" w:rsidRPr="00DE7B59">
        <w:tab/>
        <w:t>obtain the value for the corresponding P</w:t>
      </w:r>
      <w:r w:rsidR="0041571B" w:rsidRPr="00DE7B59">
        <w:rPr>
          <w:vertAlign w:val="subscript"/>
        </w:rPr>
        <w:t>CMAX,</w:t>
      </w:r>
      <w:r w:rsidRPr="00DE7B59">
        <w:rPr>
          <w:vertAlign w:val="subscript"/>
          <w:lang w:eastAsia="ko-KR"/>
        </w:rPr>
        <w:t>f,</w:t>
      </w:r>
      <w:r w:rsidR="0041571B" w:rsidRPr="00DE7B59">
        <w:rPr>
          <w:vertAlign w:val="subscript"/>
        </w:rPr>
        <w:t>c</w:t>
      </w:r>
      <w:r w:rsidR="0041571B" w:rsidRPr="00DE7B59">
        <w:t xml:space="preserve"> field </w:t>
      </w:r>
      <w:r w:rsidRPr="00DE7B59">
        <w:rPr>
          <w:lang w:eastAsia="ko-KR"/>
        </w:rPr>
        <w:t xml:space="preserve">for the SpCell of the other MAC entity (i.e. E-UTRA MAC entity) </w:t>
      </w:r>
      <w:r w:rsidR="0041571B" w:rsidRPr="00DE7B59">
        <w:t>from the physical layer.</w:t>
      </w:r>
    </w:p>
    <w:p w14:paraId="7EB59084" w14:textId="77777777" w:rsidR="0041571B" w:rsidRPr="00DE7B59" w:rsidRDefault="0041571B" w:rsidP="0041571B">
      <w:pPr>
        <w:pStyle w:val="B3"/>
      </w:pPr>
      <w:r w:rsidRPr="00DE7B59">
        <w:t>3&gt;</w:t>
      </w:r>
      <w:r w:rsidRPr="00DE7B59">
        <w:tab/>
        <w:t xml:space="preserve">instruct the Multiplexing and Assembly procedure to generate and transmit </w:t>
      </w:r>
      <w:r w:rsidR="0076367A" w:rsidRPr="00DE7B59">
        <w:t>the Multiple Entry PHR MAC CE</w:t>
      </w:r>
      <w:r w:rsidRPr="00DE7B59">
        <w:t xml:space="preserve"> as defined in subclause 6.1.3.9 based on the values reported by the physical layer.</w:t>
      </w:r>
    </w:p>
    <w:p w14:paraId="1676111D" w14:textId="77777777" w:rsidR="0041571B" w:rsidRPr="00DE7B59" w:rsidRDefault="0041571B" w:rsidP="0041571B">
      <w:pPr>
        <w:pStyle w:val="B2"/>
      </w:pPr>
      <w:r w:rsidRPr="00DE7B59">
        <w:t>2&gt;</w:t>
      </w:r>
      <w:r w:rsidRPr="00DE7B59">
        <w:tab/>
        <w:t>else (i.e. Single Entry PHR format is used):</w:t>
      </w:r>
    </w:p>
    <w:p w14:paraId="4A7B546F" w14:textId="77777777" w:rsidR="0041571B" w:rsidRPr="00DE7B59" w:rsidRDefault="0041571B" w:rsidP="0041571B">
      <w:pPr>
        <w:pStyle w:val="B3"/>
      </w:pPr>
      <w:r w:rsidRPr="00DE7B59">
        <w:t>3&gt;</w:t>
      </w:r>
      <w:r w:rsidRPr="00DE7B59">
        <w:tab/>
        <w:t>obtain the value of the Type 1 power headroom from the physical layer for the corresponding uplink carrier of the PCell;</w:t>
      </w:r>
    </w:p>
    <w:p w14:paraId="78630A6D" w14:textId="77777777" w:rsidR="0041571B" w:rsidRPr="00DE7B59" w:rsidRDefault="0041571B" w:rsidP="0041571B">
      <w:pPr>
        <w:pStyle w:val="B3"/>
      </w:pPr>
      <w:r w:rsidRPr="00DE7B59">
        <w:t>3&gt;</w:t>
      </w:r>
      <w:r w:rsidRPr="00DE7B59">
        <w:tab/>
        <w:t>obtain the value for the corresponding P</w:t>
      </w:r>
      <w:r w:rsidRPr="00DE7B59">
        <w:rPr>
          <w:vertAlign w:val="subscript"/>
        </w:rPr>
        <w:t>CMAX,</w:t>
      </w:r>
      <w:r w:rsidR="0076367A" w:rsidRPr="00DE7B59">
        <w:rPr>
          <w:vertAlign w:val="subscript"/>
        </w:rPr>
        <w:t>f,</w:t>
      </w:r>
      <w:r w:rsidRPr="00DE7B59">
        <w:rPr>
          <w:vertAlign w:val="subscript"/>
        </w:rPr>
        <w:t>c</w:t>
      </w:r>
      <w:r w:rsidRPr="00DE7B59">
        <w:t xml:space="preserve"> field from the physical layer;</w:t>
      </w:r>
    </w:p>
    <w:p w14:paraId="0A93EB37" w14:textId="77777777" w:rsidR="0041571B" w:rsidRPr="00DE7B59" w:rsidRDefault="0041571B" w:rsidP="0041571B">
      <w:pPr>
        <w:pStyle w:val="B3"/>
      </w:pPr>
      <w:r w:rsidRPr="00DE7B59">
        <w:t>3&gt;</w:t>
      </w:r>
      <w:r w:rsidRPr="00DE7B59">
        <w:tab/>
        <w:t xml:space="preserve">instruct the Multiplexing and Assembly procedure to generate and transmit </w:t>
      </w:r>
      <w:r w:rsidR="0076367A" w:rsidRPr="00DE7B59">
        <w:t>the Single Entry</w:t>
      </w:r>
      <w:r w:rsidRPr="00DE7B59">
        <w:t xml:space="preserve"> PHR MAC CE as defined in subclause 6.1.3.8 based on the </w:t>
      </w:r>
      <w:r w:rsidR="0076367A" w:rsidRPr="00DE7B59">
        <w:t>values</w:t>
      </w:r>
      <w:r w:rsidRPr="00DE7B59">
        <w:t xml:space="preserve"> reported by the physical layer.</w:t>
      </w:r>
    </w:p>
    <w:p w14:paraId="67B35AF2" w14:textId="77777777" w:rsidR="0041571B" w:rsidRPr="00DE7B59" w:rsidRDefault="0041571B" w:rsidP="0041571B">
      <w:pPr>
        <w:pStyle w:val="B2"/>
      </w:pPr>
      <w:r w:rsidRPr="00DE7B59">
        <w:t>2&gt;</w:t>
      </w:r>
      <w:r w:rsidRPr="00DE7B59">
        <w:tab/>
        <w:t xml:space="preserve">start or restart </w:t>
      </w:r>
      <w:r w:rsidR="0076367A" w:rsidRPr="00DE7B59">
        <w:rPr>
          <w:i/>
        </w:rPr>
        <w:t>phr-PeriodicTimer</w:t>
      </w:r>
      <w:r w:rsidRPr="00DE7B59">
        <w:t>;</w:t>
      </w:r>
    </w:p>
    <w:p w14:paraId="66B4D811" w14:textId="77777777" w:rsidR="0041571B" w:rsidRPr="00DE7B59" w:rsidRDefault="0041571B" w:rsidP="0041571B">
      <w:pPr>
        <w:pStyle w:val="B2"/>
      </w:pPr>
      <w:r w:rsidRPr="00DE7B59">
        <w:t>2&gt;</w:t>
      </w:r>
      <w:r w:rsidRPr="00DE7B59">
        <w:tab/>
        <w:t xml:space="preserve">start or restart </w:t>
      </w:r>
      <w:r w:rsidR="0076367A" w:rsidRPr="00DE7B59">
        <w:rPr>
          <w:i/>
        </w:rPr>
        <w:t>phr-ProhibitTimer</w:t>
      </w:r>
      <w:r w:rsidRPr="00DE7B59">
        <w:t>;</w:t>
      </w:r>
    </w:p>
    <w:p w14:paraId="42D2026E" w14:textId="77777777" w:rsidR="0041571B" w:rsidRPr="00DE7B59" w:rsidRDefault="0041571B" w:rsidP="0041571B">
      <w:pPr>
        <w:pStyle w:val="B2"/>
        <w:rPr>
          <w:lang w:eastAsia="zh-CN"/>
        </w:rPr>
      </w:pPr>
      <w:r w:rsidRPr="00DE7B59">
        <w:t>2&gt;</w:t>
      </w:r>
      <w:r w:rsidRPr="00DE7B59">
        <w:tab/>
        <w:t>cancel all triggered PHR(s).</w:t>
      </w:r>
      <w:r w:rsidR="0076367A" w:rsidRPr="00DE7B59">
        <w:t xml:space="preserve"> </w:t>
      </w:r>
    </w:p>
    <w:p w14:paraId="0DB41247" w14:textId="77777777" w:rsidR="0041571B" w:rsidRPr="00DE7B59" w:rsidRDefault="0041571B" w:rsidP="0041571B">
      <w:r w:rsidRPr="00DE7B59">
        <w:t>[TS 3</w:t>
      </w:r>
      <w:r w:rsidRPr="00DE7B59">
        <w:rPr>
          <w:lang w:eastAsia="zh-CN"/>
        </w:rPr>
        <w:t>8</w:t>
      </w:r>
      <w:r w:rsidRPr="00DE7B59">
        <w:t>.321, clause 6.1.3.</w:t>
      </w:r>
      <w:r w:rsidRPr="00DE7B59">
        <w:rPr>
          <w:lang w:eastAsia="zh-CN"/>
        </w:rPr>
        <w:t>8</w:t>
      </w:r>
      <w:r w:rsidRPr="00DE7B59">
        <w:t>]</w:t>
      </w:r>
    </w:p>
    <w:p w14:paraId="502DD8E0" w14:textId="77777777" w:rsidR="0041571B" w:rsidRPr="00DE7B59" w:rsidRDefault="0041571B" w:rsidP="0041571B">
      <w:pPr>
        <w:keepLines/>
      </w:pPr>
      <w:r w:rsidRPr="00DE7B59">
        <w:t>The Single Entry PHR MAC CE is identified by a MAC PDU subheader with LCID as specified in Table 6.2.1-</w:t>
      </w:r>
      <w:r w:rsidRPr="00DE7B59">
        <w:rPr>
          <w:lang w:eastAsia="zh-CN"/>
        </w:rPr>
        <w:t>2</w:t>
      </w:r>
      <w:r w:rsidRPr="00DE7B59">
        <w:t>.</w:t>
      </w:r>
    </w:p>
    <w:p w14:paraId="09E5F43A" w14:textId="77777777" w:rsidR="0076367A" w:rsidRPr="00DE7B59" w:rsidRDefault="0076367A" w:rsidP="0076367A">
      <w:pPr>
        <w:keepLines/>
      </w:pPr>
      <w:r w:rsidRPr="00DE7B59">
        <w:t>It has a fixed size and consists of two octet defined as follows (figure 6.1.3.8-1):</w:t>
      </w:r>
    </w:p>
    <w:p w14:paraId="55D7094B" w14:textId="77777777" w:rsidR="0041571B" w:rsidRPr="00DE7B59" w:rsidRDefault="0041571B" w:rsidP="0041571B">
      <w:pPr>
        <w:pStyle w:val="B1"/>
      </w:pPr>
      <w:r w:rsidRPr="00DE7B59">
        <w:t>-</w:t>
      </w:r>
      <w:r w:rsidRPr="00DE7B59">
        <w:tab/>
        <w:t xml:space="preserve">R: </w:t>
      </w:r>
      <w:r w:rsidR="0076367A" w:rsidRPr="00DE7B59">
        <w:t>Reserved</w:t>
      </w:r>
      <w:r w:rsidRPr="00DE7B59">
        <w:t xml:space="preserve"> bit, set to "0";</w:t>
      </w:r>
    </w:p>
    <w:p w14:paraId="358C733D" w14:textId="77777777" w:rsidR="0041571B" w:rsidRPr="00DE7B59" w:rsidRDefault="0041571B" w:rsidP="0041571B">
      <w:pPr>
        <w:pStyle w:val="B1"/>
      </w:pPr>
      <w:r w:rsidRPr="00DE7B59">
        <w:t>-</w:t>
      </w:r>
      <w:r w:rsidRPr="00DE7B59">
        <w:tab/>
        <w:t xml:space="preserve">Power Headroom (PH): </w:t>
      </w:r>
      <w:r w:rsidR="0076367A" w:rsidRPr="00DE7B59">
        <w:t>This</w:t>
      </w:r>
      <w:r w:rsidRPr="00DE7B59">
        <w:t xml:space="preserve"> field indicates the power headroom level. The length of the field is 6 bits. The reported PH and the corresponding power headroom levels are shown in Table 6.1.3.8-1 below (the corresponding measured values in dB are specified in TS 38.133 [11]);</w:t>
      </w:r>
    </w:p>
    <w:p w14:paraId="682DC1B3" w14:textId="77777777" w:rsidR="0041571B" w:rsidRPr="00DE7B59" w:rsidRDefault="0041571B" w:rsidP="0041571B">
      <w:pPr>
        <w:pStyle w:val="B1"/>
      </w:pPr>
      <w:r w:rsidRPr="00DE7B59">
        <w:t>-</w:t>
      </w:r>
      <w:r w:rsidRPr="00DE7B59">
        <w:tab/>
        <w:t>P</w:t>
      </w:r>
      <w:r w:rsidRPr="00DE7B59">
        <w:rPr>
          <w:vertAlign w:val="subscript"/>
        </w:rPr>
        <w:t>CMAX,</w:t>
      </w:r>
      <w:r w:rsidR="0076367A" w:rsidRPr="00DE7B59">
        <w:rPr>
          <w:vertAlign w:val="subscript"/>
        </w:rPr>
        <w:t>f,</w:t>
      </w:r>
      <w:r w:rsidRPr="00DE7B59">
        <w:rPr>
          <w:vertAlign w:val="subscript"/>
        </w:rPr>
        <w:t>c</w:t>
      </w:r>
      <w:r w:rsidRPr="00DE7B59">
        <w:t xml:space="preserve">: </w:t>
      </w:r>
      <w:r w:rsidR="0076367A" w:rsidRPr="00DE7B59">
        <w:t>This</w:t>
      </w:r>
      <w:r w:rsidRPr="00DE7B59">
        <w:t xml:space="preserve"> field indicates the P</w:t>
      </w:r>
      <w:r w:rsidRPr="00DE7B59">
        <w:rPr>
          <w:vertAlign w:val="subscript"/>
        </w:rPr>
        <w:t>CMAX</w:t>
      </w:r>
      <w:r w:rsidR="0076367A" w:rsidRPr="00DE7B59">
        <w:rPr>
          <w:vertAlign w:val="subscript"/>
        </w:rPr>
        <w:t>,f</w:t>
      </w:r>
      <w:r w:rsidRPr="00DE7B59">
        <w:rPr>
          <w:vertAlign w:val="subscript"/>
        </w:rPr>
        <w:t>,c</w:t>
      </w:r>
      <w:r w:rsidRPr="00DE7B59">
        <w:t xml:space="preserve"> (as specified in TS 38.213 [6]) used for calculation of the preceding PH field. The reported P</w:t>
      </w:r>
      <w:r w:rsidRPr="00DE7B59">
        <w:rPr>
          <w:vertAlign w:val="subscript"/>
        </w:rPr>
        <w:t>CMAX,</w:t>
      </w:r>
      <w:r w:rsidR="0076367A" w:rsidRPr="00DE7B59">
        <w:rPr>
          <w:vertAlign w:val="subscript"/>
        </w:rPr>
        <w:t>f,</w:t>
      </w:r>
      <w:r w:rsidRPr="00DE7B59">
        <w:rPr>
          <w:vertAlign w:val="subscript"/>
        </w:rPr>
        <w:t>c</w:t>
      </w:r>
      <w:r w:rsidRPr="00DE7B59">
        <w:t xml:space="preserve"> and the corresponding nominal UE transmit power levels are shown in Table 6.1.3.8-2 (the corresponding measured values in </w:t>
      </w:r>
      <w:r w:rsidR="0076367A" w:rsidRPr="00DE7B59">
        <w:t>dBm</w:t>
      </w:r>
      <w:r w:rsidRPr="00DE7B59">
        <w:t xml:space="preserve"> are specified in TS 38.133 [11]).</w:t>
      </w:r>
    </w:p>
    <w:p w14:paraId="3E6CE85D" w14:textId="77777777" w:rsidR="0041571B" w:rsidRPr="00DE7B59" w:rsidRDefault="0041571B" w:rsidP="0041571B">
      <w:pPr>
        <w:pStyle w:val="TH"/>
      </w:pPr>
      <w:r w:rsidRPr="00DE7B59">
        <w:object w:dxaOrig="4575" w:dyaOrig="1590" w14:anchorId="4627C1AD">
          <v:shape id="_x0000_i1036" type="#_x0000_t75" style="width:226.5pt;height:79.5pt" o:ole="">
            <v:imagedata r:id="rId16" o:title=""/>
          </v:shape>
          <o:OLEObject Type="Embed" ProgID="Visio.Drawing.15" ShapeID="_x0000_i1036" DrawAspect="Content" ObjectID="_1806324901" r:id="rId17"/>
        </w:object>
      </w:r>
    </w:p>
    <w:p w14:paraId="731B06AF" w14:textId="77777777" w:rsidR="0041571B" w:rsidRPr="00DE7B59" w:rsidRDefault="0041571B" w:rsidP="008C2CC8">
      <w:pPr>
        <w:pStyle w:val="TF"/>
      </w:pPr>
      <w:r w:rsidRPr="00DE7B59">
        <w:t>Figure 6.1.3.8-1: Single Entry PHR MAC CE</w:t>
      </w:r>
    </w:p>
    <w:p w14:paraId="6EDC4BAD" w14:textId="77777777" w:rsidR="0076367A" w:rsidRPr="00DE7B59" w:rsidRDefault="0076367A" w:rsidP="00595E65"/>
    <w:p w14:paraId="14501F77" w14:textId="77777777" w:rsidR="0041571B" w:rsidRPr="00DE7B59" w:rsidRDefault="0041571B" w:rsidP="0041571B">
      <w:pPr>
        <w:pStyle w:val="TH"/>
      </w:pPr>
      <w:r w:rsidRPr="00DE7B59">
        <w:t>Table 6.1.3.8-1: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1571B" w:rsidRPr="00DE7B59" w14:paraId="0D1107AF"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0D3D632" w14:textId="77777777" w:rsidR="0041571B" w:rsidRPr="00DE7B59" w:rsidRDefault="0041571B" w:rsidP="004600E1">
            <w:pPr>
              <w:pStyle w:val="TAH"/>
              <w:rPr>
                <w:lang w:eastAsia="en-US"/>
              </w:rPr>
            </w:pPr>
            <w:r w:rsidRPr="00DE7B59">
              <w:rPr>
                <w:lang w:eastAsia="en-US"/>
              </w:rPr>
              <w:t>PH</w:t>
            </w:r>
          </w:p>
        </w:tc>
        <w:tc>
          <w:tcPr>
            <w:tcW w:w="2522" w:type="dxa"/>
            <w:tcBorders>
              <w:top w:val="single" w:sz="4" w:space="0" w:color="auto"/>
              <w:left w:val="single" w:sz="4" w:space="0" w:color="auto"/>
              <w:bottom w:val="single" w:sz="4" w:space="0" w:color="auto"/>
              <w:right w:val="single" w:sz="4" w:space="0" w:color="auto"/>
            </w:tcBorders>
            <w:vAlign w:val="bottom"/>
          </w:tcPr>
          <w:p w14:paraId="39CD1E52" w14:textId="77777777" w:rsidR="0041571B" w:rsidRPr="00DE7B59" w:rsidRDefault="0041571B" w:rsidP="004600E1">
            <w:pPr>
              <w:pStyle w:val="TAH"/>
              <w:rPr>
                <w:lang w:eastAsia="en-US"/>
              </w:rPr>
            </w:pPr>
            <w:r w:rsidRPr="00DE7B59">
              <w:rPr>
                <w:lang w:eastAsia="en-US"/>
              </w:rPr>
              <w:t>Power Headroom Level</w:t>
            </w:r>
          </w:p>
        </w:tc>
      </w:tr>
      <w:tr w:rsidR="0041571B" w:rsidRPr="00DE7B59" w14:paraId="0CFB0E7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1607A85" w14:textId="77777777" w:rsidR="0041571B" w:rsidRPr="00DE7B59" w:rsidRDefault="0041571B" w:rsidP="004600E1">
            <w:pPr>
              <w:pStyle w:val="TAC"/>
              <w:rPr>
                <w:lang w:eastAsia="en-US"/>
              </w:rPr>
            </w:pPr>
            <w:r w:rsidRPr="00DE7B59">
              <w:rPr>
                <w:lang w:eastAsia="en-US"/>
              </w:rPr>
              <w:t>0</w:t>
            </w:r>
          </w:p>
        </w:tc>
        <w:tc>
          <w:tcPr>
            <w:tcW w:w="2522" w:type="dxa"/>
            <w:tcBorders>
              <w:top w:val="single" w:sz="4" w:space="0" w:color="auto"/>
              <w:left w:val="single" w:sz="4" w:space="0" w:color="auto"/>
              <w:bottom w:val="single" w:sz="4" w:space="0" w:color="auto"/>
              <w:right w:val="single" w:sz="4" w:space="0" w:color="auto"/>
            </w:tcBorders>
          </w:tcPr>
          <w:p w14:paraId="4D493820" w14:textId="77777777" w:rsidR="0041571B" w:rsidRPr="00DE7B59" w:rsidRDefault="0041571B" w:rsidP="004600E1">
            <w:pPr>
              <w:pStyle w:val="TAC"/>
              <w:rPr>
                <w:lang w:eastAsia="en-US"/>
              </w:rPr>
            </w:pPr>
            <w:r w:rsidRPr="00DE7B59">
              <w:rPr>
                <w:lang w:eastAsia="en-US"/>
              </w:rPr>
              <w:t>POWER_HEADROOM_0</w:t>
            </w:r>
          </w:p>
        </w:tc>
      </w:tr>
      <w:tr w:rsidR="0041571B" w:rsidRPr="00DE7B59" w14:paraId="16D944F5" w14:textId="77777777" w:rsidTr="004600E1">
        <w:trPr>
          <w:trHeight w:val="240"/>
          <w:jc w:val="center"/>
        </w:trPr>
        <w:tc>
          <w:tcPr>
            <w:tcW w:w="919" w:type="dxa"/>
            <w:tcBorders>
              <w:top w:val="single" w:sz="4" w:space="0" w:color="auto"/>
            </w:tcBorders>
            <w:noWrap/>
            <w:vAlign w:val="bottom"/>
          </w:tcPr>
          <w:p w14:paraId="1667128C" w14:textId="77777777" w:rsidR="0041571B" w:rsidRPr="00DE7B59" w:rsidRDefault="0041571B" w:rsidP="004600E1">
            <w:pPr>
              <w:pStyle w:val="TAC"/>
              <w:rPr>
                <w:lang w:eastAsia="en-US"/>
              </w:rPr>
            </w:pPr>
            <w:r w:rsidRPr="00DE7B59">
              <w:rPr>
                <w:lang w:eastAsia="en-US"/>
              </w:rPr>
              <w:t>1</w:t>
            </w:r>
          </w:p>
        </w:tc>
        <w:tc>
          <w:tcPr>
            <w:tcW w:w="2522" w:type="dxa"/>
            <w:tcBorders>
              <w:top w:val="single" w:sz="4" w:space="0" w:color="auto"/>
            </w:tcBorders>
          </w:tcPr>
          <w:p w14:paraId="0B3F4F7E" w14:textId="77777777" w:rsidR="0041571B" w:rsidRPr="00DE7B59" w:rsidRDefault="0041571B" w:rsidP="004600E1">
            <w:pPr>
              <w:pStyle w:val="TAC"/>
              <w:rPr>
                <w:lang w:eastAsia="en-US"/>
              </w:rPr>
            </w:pPr>
            <w:r w:rsidRPr="00DE7B59">
              <w:rPr>
                <w:lang w:eastAsia="en-US"/>
              </w:rPr>
              <w:t>POWER_HEADROOM_1</w:t>
            </w:r>
          </w:p>
        </w:tc>
      </w:tr>
      <w:tr w:rsidR="0041571B" w:rsidRPr="00DE7B59" w14:paraId="047FDBEF" w14:textId="77777777" w:rsidTr="004600E1">
        <w:trPr>
          <w:trHeight w:val="240"/>
          <w:jc w:val="center"/>
        </w:trPr>
        <w:tc>
          <w:tcPr>
            <w:tcW w:w="919" w:type="dxa"/>
            <w:noWrap/>
            <w:vAlign w:val="bottom"/>
          </w:tcPr>
          <w:p w14:paraId="2837169D" w14:textId="77777777" w:rsidR="0041571B" w:rsidRPr="00DE7B59" w:rsidRDefault="0041571B" w:rsidP="004600E1">
            <w:pPr>
              <w:pStyle w:val="TAC"/>
              <w:rPr>
                <w:lang w:eastAsia="en-US"/>
              </w:rPr>
            </w:pPr>
            <w:r w:rsidRPr="00DE7B59">
              <w:rPr>
                <w:lang w:eastAsia="en-US"/>
              </w:rPr>
              <w:t>2</w:t>
            </w:r>
          </w:p>
        </w:tc>
        <w:tc>
          <w:tcPr>
            <w:tcW w:w="2522" w:type="dxa"/>
            <w:vAlign w:val="bottom"/>
          </w:tcPr>
          <w:p w14:paraId="646B53EF" w14:textId="77777777" w:rsidR="0041571B" w:rsidRPr="00DE7B59" w:rsidRDefault="0041571B" w:rsidP="004600E1">
            <w:pPr>
              <w:pStyle w:val="TAC"/>
              <w:rPr>
                <w:lang w:eastAsia="en-US"/>
              </w:rPr>
            </w:pPr>
            <w:r w:rsidRPr="00DE7B59">
              <w:rPr>
                <w:lang w:eastAsia="en-US"/>
              </w:rPr>
              <w:t>POWER_HEADROOM_2</w:t>
            </w:r>
          </w:p>
        </w:tc>
      </w:tr>
      <w:tr w:rsidR="0041571B" w:rsidRPr="00DE7B59" w14:paraId="536E0FB3"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2506B6" w14:textId="77777777" w:rsidR="0041571B" w:rsidRPr="00DE7B59" w:rsidRDefault="0041571B" w:rsidP="004600E1">
            <w:pPr>
              <w:pStyle w:val="TAC"/>
              <w:rPr>
                <w:lang w:eastAsia="en-US"/>
              </w:rPr>
            </w:pPr>
            <w:r w:rsidRPr="00DE7B59">
              <w:rPr>
                <w:lang w:eastAsia="en-US"/>
              </w:rPr>
              <w:t>3</w:t>
            </w:r>
          </w:p>
        </w:tc>
        <w:tc>
          <w:tcPr>
            <w:tcW w:w="2522" w:type="dxa"/>
            <w:tcBorders>
              <w:top w:val="single" w:sz="4" w:space="0" w:color="auto"/>
              <w:left w:val="single" w:sz="4" w:space="0" w:color="auto"/>
              <w:bottom w:val="single" w:sz="4" w:space="0" w:color="auto"/>
              <w:right w:val="single" w:sz="4" w:space="0" w:color="auto"/>
            </w:tcBorders>
            <w:vAlign w:val="bottom"/>
          </w:tcPr>
          <w:p w14:paraId="7F7F585E" w14:textId="77777777" w:rsidR="0041571B" w:rsidRPr="00DE7B59" w:rsidRDefault="0041571B" w:rsidP="004600E1">
            <w:pPr>
              <w:pStyle w:val="TAC"/>
              <w:rPr>
                <w:lang w:eastAsia="en-US"/>
              </w:rPr>
            </w:pPr>
            <w:r w:rsidRPr="00DE7B59">
              <w:rPr>
                <w:lang w:eastAsia="en-US"/>
              </w:rPr>
              <w:t>POWER_HEADROOM_3</w:t>
            </w:r>
          </w:p>
        </w:tc>
      </w:tr>
      <w:tr w:rsidR="0041571B" w:rsidRPr="00DE7B59" w14:paraId="285BE0E6" w14:textId="77777777" w:rsidTr="004600E1">
        <w:trPr>
          <w:trHeight w:val="240"/>
          <w:jc w:val="center"/>
        </w:trPr>
        <w:tc>
          <w:tcPr>
            <w:tcW w:w="919" w:type="dxa"/>
            <w:tcBorders>
              <w:top w:val="single" w:sz="4" w:space="0" w:color="auto"/>
            </w:tcBorders>
            <w:noWrap/>
            <w:vAlign w:val="bottom"/>
          </w:tcPr>
          <w:p w14:paraId="405D221D" w14:textId="77777777" w:rsidR="0041571B" w:rsidRPr="00DE7B59" w:rsidRDefault="0041571B" w:rsidP="004600E1">
            <w:pPr>
              <w:pStyle w:val="TAC"/>
              <w:rPr>
                <w:lang w:eastAsia="en-US"/>
              </w:rPr>
            </w:pPr>
            <w:r w:rsidRPr="00DE7B59">
              <w:rPr>
                <w:lang w:eastAsia="en-US"/>
              </w:rPr>
              <w:t>…</w:t>
            </w:r>
          </w:p>
        </w:tc>
        <w:tc>
          <w:tcPr>
            <w:tcW w:w="2522" w:type="dxa"/>
            <w:tcBorders>
              <w:top w:val="single" w:sz="4" w:space="0" w:color="auto"/>
            </w:tcBorders>
            <w:vAlign w:val="bottom"/>
          </w:tcPr>
          <w:p w14:paraId="4FF29571" w14:textId="77777777" w:rsidR="0041571B" w:rsidRPr="00DE7B59" w:rsidRDefault="0041571B" w:rsidP="004600E1">
            <w:pPr>
              <w:pStyle w:val="TAC"/>
              <w:rPr>
                <w:lang w:eastAsia="en-US"/>
              </w:rPr>
            </w:pPr>
            <w:r w:rsidRPr="00DE7B59">
              <w:rPr>
                <w:lang w:eastAsia="en-US"/>
              </w:rPr>
              <w:t>…</w:t>
            </w:r>
          </w:p>
        </w:tc>
      </w:tr>
      <w:tr w:rsidR="0041571B" w:rsidRPr="00DE7B59" w14:paraId="59D954B8" w14:textId="77777777" w:rsidTr="004600E1">
        <w:trPr>
          <w:trHeight w:val="240"/>
          <w:jc w:val="center"/>
        </w:trPr>
        <w:tc>
          <w:tcPr>
            <w:tcW w:w="919" w:type="dxa"/>
            <w:noWrap/>
            <w:vAlign w:val="bottom"/>
          </w:tcPr>
          <w:p w14:paraId="67CFB104" w14:textId="77777777" w:rsidR="0041571B" w:rsidRPr="00DE7B59" w:rsidRDefault="0041571B" w:rsidP="004600E1">
            <w:pPr>
              <w:pStyle w:val="TAC"/>
              <w:rPr>
                <w:lang w:eastAsia="en-US"/>
              </w:rPr>
            </w:pPr>
            <w:r w:rsidRPr="00DE7B59">
              <w:rPr>
                <w:lang w:eastAsia="en-US"/>
              </w:rPr>
              <w:t>60</w:t>
            </w:r>
          </w:p>
        </w:tc>
        <w:tc>
          <w:tcPr>
            <w:tcW w:w="2522" w:type="dxa"/>
            <w:vAlign w:val="bottom"/>
          </w:tcPr>
          <w:p w14:paraId="25C6E203" w14:textId="77777777" w:rsidR="0041571B" w:rsidRPr="00DE7B59" w:rsidRDefault="0041571B" w:rsidP="004600E1">
            <w:pPr>
              <w:pStyle w:val="TAC"/>
              <w:rPr>
                <w:lang w:eastAsia="en-US"/>
              </w:rPr>
            </w:pPr>
            <w:r w:rsidRPr="00DE7B59">
              <w:rPr>
                <w:lang w:eastAsia="en-US"/>
              </w:rPr>
              <w:t>POWER_HEADROOM_60</w:t>
            </w:r>
          </w:p>
        </w:tc>
      </w:tr>
      <w:tr w:rsidR="0041571B" w:rsidRPr="00DE7B59" w14:paraId="4C900CF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1940990" w14:textId="77777777" w:rsidR="0041571B" w:rsidRPr="00DE7B59" w:rsidRDefault="0041571B" w:rsidP="004600E1">
            <w:pPr>
              <w:pStyle w:val="TAC"/>
              <w:rPr>
                <w:lang w:eastAsia="en-US"/>
              </w:rPr>
            </w:pPr>
            <w:r w:rsidRPr="00DE7B59">
              <w:rPr>
                <w:lang w:eastAsia="en-US"/>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73F9050" w14:textId="77777777" w:rsidR="0041571B" w:rsidRPr="00DE7B59" w:rsidRDefault="0041571B" w:rsidP="004600E1">
            <w:pPr>
              <w:pStyle w:val="TAC"/>
              <w:rPr>
                <w:lang w:eastAsia="en-US"/>
              </w:rPr>
            </w:pPr>
            <w:r w:rsidRPr="00DE7B59">
              <w:rPr>
                <w:lang w:eastAsia="en-US"/>
              </w:rPr>
              <w:t>POWER_HEADROOM_61</w:t>
            </w:r>
          </w:p>
        </w:tc>
      </w:tr>
      <w:tr w:rsidR="0041571B" w:rsidRPr="00DE7B59" w14:paraId="01DA1E3E" w14:textId="77777777" w:rsidTr="004600E1">
        <w:trPr>
          <w:trHeight w:val="240"/>
          <w:jc w:val="center"/>
        </w:trPr>
        <w:tc>
          <w:tcPr>
            <w:tcW w:w="919" w:type="dxa"/>
            <w:tcBorders>
              <w:top w:val="single" w:sz="4" w:space="0" w:color="auto"/>
            </w:tcBorders>
            <w:noWrap/>
            <w:vAlign w:val="bottom"/>
          </w:tcPr>
          <w:p w14:paraId="4D4EB5D6" w14:textId="77777777" w:rsidR="0041571B" w:rsidRPr="00DE7B59" w:rsidRDefault="0041571B" w:rsidP="004600E1">
            <w:pPr>
              <w:pStyle w:val="TAC"/>
              <w:rPr>
                <w:lang w:eastAsia="en-US"/>
              </w:rPr>
            </w:pPr>
            <w:r w:rsidRPr="00DE7B59">
              <w:rPr>
                <w:lang w:eastAsia="en-US"/>
              </w:rPr>
              <w:t>62</w:t>
            </w:r>
          </w:p>
        </w:tc>
        <w:tc>
          <w:tcPr>
            <w:tcW w:w="2522" w:type="dxa"/>
            <w:tcBorders>
              <w:top w:val="single" w:sz="4" w:space="0" w:color="auto"/>
            </w:tcBorders>
            <w:vAlign w:val="bottom"/>
          </w:tcPr>
          <w:p w14:paraId="5FA2C12F" w14:textId="77777777" w:rsidR="0041571B" w:rsidRPr="00DE7B59" w:rsidRDefault="0041571B" w:rsidP="004600E1">
            <w:pPr>
              <w:pStyle w:val="TAC"/>
              <w:rPr>
                <w:lang w:eastAsia="en-US"/>
              </w:rPr>
            </w:pPr>
            <w:r w:rsidRPr="00DE7B59">
              <w:rPr>
                <w:lang w:eastAsia="en-US"/>
              </w:rPr>
              <w:t>POWER_HEADROOM_62</w:t>
            </w:r>
          </w:p>
        </w:tc>
      </w:tr>
      <w:tr w:rsidR="0041571B" w:rsidRPr="00DE7B59" w14:paraId="1B7A98D2" w14:textId="77777777" w:rsidTr="004600E1">
        <w:trPr>
          <w:trHeight w:val="240"/>
          <w:jc w:val="center"/>
        </w:trPr>
        <w:tc>
          <w:tcPr>
            <w:tcW w:w="919" w:type="dxa"/>
            <w:noWrap/>
            <w:vAlign w:val="bottom"/>
          </w:tcPr>
          <w:p w14:paraId="27C6CECC" w14:textId="77777777" w:rsidR="0041571B" w:rsidRPr="00DE7B59" w:rsidRDefault="0041571B" w:rsidP="004600E1">
            <w:pPr>
              <w:pStyle w:val="TAC"/>
              <w:rPr>
                <w:lang w:eastAsia="en-US"/>
              </w:rPr>
            </w:pPr>
            <w:r w:rsidRPr="00DE7B59">
              <w:rPr>
                <w:lang w:eastAsia="en-US"/>
              </w:rPr>
              <w:t>63</w:t>
            </w:r>
          </w:p>
        </w:tc>
        <w:tc>
          <w:tcPr>
            <w:tcW w:w="2522" w:type="dxa"/>
            <w:vAlign w:val="bottom"/>
          </w:tcPr>
          <w:p w14:paraId="10F82A47" w14:textId="77777777" w:rsidR="0041571B" w:rsidRPr="00DE7B59" w:rsidRDefault="0041571B" w:rsidP="004600E1">
            <w:pPr>
              <w:pStyle w:val="TAC"/>
              <w:rPr>
                <w:lang w:eastAsia="en-US"/>
              </w:rPr>
            </w:pPr>
            <w:r w:rsidRPr="00DE7B59">
              <w:rPr>
                <w:lang w:eastAsia="en-US"/>
              </w:rPr>
              <w:t>POWER_HEADROOM_63</w:t>
            </w:r>
          </w:p>
        </w:tc>
      </w:tr>
    </w:tbl>
    <w:p w14:paraId="49457E84" w14:textId="77777777" w:rsidR="0041571B" w:rsidRPr="00DE7B59" w:rsidRDefault="0041571B" w:rsidP="0041571B"/>
    <w:p w14:paraId="0A1359B6" w14:textId="77777777" w:rsidR="0041571B" w:rsidRPr="00DE7B59" w:rsidRDefault="0041571B" w:rsidP="008C2CC8">
      <w:pPr>
        <w:pStyle w:val="TH"/>
      </w:pPr>
      <w:r w:rsidRPr="00DE7B59">
        <w:t>Table 6.1.3.8-2: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1571B" w:rsidRPr="00DE7B59" w14:paraId="55EAF47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6540BC" w14:textId="77777777" w:rsidR="0041571B" w:rsidRPr="00DE7B59" w:rsidRDefault="0041571B" w:rsidP="004600E1">
            <w:pPr>
              <w:pStyle w:val="TAH"/>
              <w:rPr>
                <w:lang w:eastAsia="en-US"/>
              </w:rPr>
            </w:pPr>
            <w:r w:rsidRPr="00DE7B59">
              <w:rPr>
                <w:lang w:eastAsia="en-US"/>
              </w:rPr>
              <w:t>P</w:t>
            </w:r>
            <w:r w:rsidRPr="00DE7B59">
              <w:rPr>
                <w:vertAlign w:val="subscript"/>
                <w:lang w:eastAsia="en-US"/>
              </w:rPr>
              <w:t>CMAX</w:t>
            </w:r>
            <w:r w:rsidR="0076367A" w:rsidRPr="00DE7B59">
              <w:rPr>
                <w:vertAlign w:val="subscript"/>
                <w:lang w:eastAsia="ko-KR"/>
              </w:rPr>
              <w:t>f,</w:t>
            </w:r>
            <w:r w:rsidRPr="00DE7B59">
              <w:rPr>
                <w:vertAlign w:val="subscript"/>
                <w:lang w:eastAsia="en-US"/>
              </w:rPr>
              <w:t>,c</w:t>
            </w:r>
          </w:p>
        </w:tc>
        <w:tc>
          <w:tcPr>
            <w:tcW w:w="3840" w:type="dxa"/>
            <w:tcBorders>
              <w:top w:val="single" w:sz="4" w:space="0" w:color="auto"/>
              <w:left w:val="single" w:sz="4" w:space="0" w:color="auto"/>
              <w:bottom w:val="single" w:sz="4" w:space="0" w:color="auto"/>
              <w:right w:val="single" w:sz="4" w:space="0" w:color="auto"/>
            </w:tcBorders>
            <w:vAlign w:val="bottom"/>
          </w:tcPr>
          <w:p w14:paraId="7E7126D0" w14:textId="77777777" w:rsidR="0041571B" w:rsidRPr="00DE7B59" w:rsidRDefault="0041571B" w:rsidP="004600E1">
            <w:pPr>
              <w:pStyle w:val="TAH"/>
              <w:rPr>
                <w:lang w:eastAsia="en-US"/>
              </w:rPr>
            </w:pPr>
            <w:r w:rsidRPr="00DE7B59">
              <w:rPr>
                <w:lang w:eastAsia="en-US"/>
              </w:rPr>
              <w:t>Nominal UE transmit power level</w:t>
            </w:r>
          </w:p>
        </w:tc>
      </w:tr>
      <w:tr w:rsidR="0041571B" w:rsidRPr="00DE7B59" w14:paraId="3946FE08"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B08F0F" w14:textId="77777777" w:rsidR="0041571B" w:rsidRPr="00DE7B59" w:rsidRDefault="0041571B" w:rsidP="004600E1">
            <w:pPr>
              <w:pStyle w:val="TAC"/>
              <w:rPr>
                <w:lang w:eastAsia="en-US"/>
              </w:rPr>
            </w:pPr>
            <w:r w:rsidRPr="00DE7B59">
              <w:rPr>
                <w:lang w:eastAsia="en-US"/>
              </w:rPr>
              <w:t>0</w:t>
            </w:r>
          </w:p>
        </w:tc>
        <w:tc>
          <w:tcPr>
            <w:tcW w:w="3840" w:type="dxa"/>
            <w:tcBorders>
              <w:top w:val="single" w:sz="4" w:space="0" w:color="auto"/>
              <w:left w:val="single" w:sz="4" w:space="0" w:color="auto"/>
              <w:bottom w:val="single" w:sz="4" w:space="0" w:color="auto"/>
              <w:right w:val="single" w:sz="4" w:space="0" w:color="auto"/>
            </w:tcBorders>
          </w:tcPr>
          <w:p w14:paraId="5D6CFD87" w14:textId="77777777" w:rsidR="0041571B" w:rsidRPr="00DE7B59" w:rsidRDefault="0041571B" w:rsidP="004600E1">
            <w:pPr>
              <w:pStyle w:val="TAC"/>
              <w:ind w:left="284"/>
              <w:rPr>
                <w:lang w:eastAsia="en-US"/>
              </w:rPr>
            </w:pPr>
            <w:r w:rsidRPr="00DE7B59">
              <w:rPr>
                <w:lang w:eastAsia="zh-CN"/>
              </w:rPr>
              <w:t>PCMAX_C_</w:t>
            </w:r>
            <w:r w:rsidRPr="00DE7B59">
              <w:rPr>
                <w:lang w:eastAsia="en-US"/>
              </w:rPr>
              <w:t>0</w:t>
            </w:r>
            <w:r w:rsidRPr="00DE7B59">
              <w:rPr>
                <w:lang w:eastAsia="zh-CN"/>
              </w:rPr>
              <w:t>0</w:t>
            </w:r>
          </w:p>
        </w:tc>
      </w:tr>
      <w:tr w:rsidR="0041571B" w:rsidRPr="00DE7B59" w14:paraId="4AC7617F" w14:textId="77777777" w:rsidTr="004600E1">
        <w:trPr>
          <w:trHeight w:val="254"/>
          <w:jc w:val="center"/>
        </w:trPr>
        <w:tc>
          <w:tcPr>
            <w:tcW w:w="1399" w:type="dxa"/>
            <w:tcBorders>
              <w:top w:val="single" w:sz="4" w:space="0" w:color="auto"/>
            </w:tcBorders>
            <w:noWrap/>
            <w:vAlign w:val="bottom"/>
          </w:tcPr>
          <w:p w14:paraId="738C5883" w14:textId="77777777" w:rsidR="0041571B" w:rsidRPr="00DE7B59" w:rsidRDefault="0041571B" w:rsidP="004600E1">
            <w:pPr>
              <w:pStyle w:val="TAC"/>
              <w:rPr>
                <w:lang w:eastAsia="en-US"/>
              </w:rPr>
            </w:pPr>
            <w:r w:rsidRPr="00DE7B59">
              <w:rPr>
                <w:lang w:eastAsia="en-US"/>
              </w:rPr>
              <w:t>1</w:t>
            </w:r>
          </w:p>
        </w:tc>
        <w:tc>
          <w:tcPr>
            <w:tcW w:w="3840" w:type="dxa"/>
            <w:tcBorders>
              <w:top w:val="single" w:sz="4" w:space="0" w:color="auto"/>
            </w:tcBorders>
          </w:tcPr>
          <w:p w14:paraId="6A2C9119" w14:textId="77777777" w:rsidR="0041571B" w:rsidRPr="00DE7B59" w:rsidRDefault="0041571B" w:rsidP="004600E1">
            <w:pPr>
              <w:pStyle w:val="TAC"/>
              <w:ind w:left="284"/>
              <w:rPr>
                <w:lang w:eastAsia="en-US"/>
              </w:rPr>
            </w:pPr>
            <w:r w:rsidRPr="00DE7B59">
              <w:rPr>
                <w:lang w:eastAsia="zh-CN"/>
              </w:rPr>
              <w:t>PCMAX_C_</w:t>
            </w:r>
            <w:r w:rsidRPr="00DE7B59">
              <w:rPr>
                <w:lang w:eastAsia="en-US"/>
              </w:rPr>
              <w:t>0</w:t>
            </w:r>
            <w:r w:rsidRPr="00DE7B59">
              <w:rPr>
                <w:lang w:eastAsia="zh-CN"/>
              </w:rPr>
              <w:t>1</w:t>
            </w:r>
          </w:p>
        </w:tc>
      </w:tr>
      <w:tr w:rsidR="0041571B" w:rsidRPr="00DE7B59" w14:paraId="69E943D3" w14:textId="77777777" w:rsidTr="004600E1">
        <w:trPr>
          <w:trHeight w:val="254"/>
          <w:jc w:val="center"/>
        </w:trPr>
        <w:tc>
          <w:tcPr>
            <w:tcW w:w="1399" w:type="dxa"/>
            <w:noWrap/>
            <w:vAlign w:val="bottom"/>
          </w:tcPr>
          <w:p w14:paraId="5DF410D0" w14:textId="77777777" w:rsidR="0041571B" w:rsidRPr="00DE7B59" w:rsidRDefault="0041571B" w:rsidP="004600E1">
            <w:pPr>
              <w:pStyle w:val="TAC"/>
              <w:rPr>
                <w:lang w:eastAsia="en-US"/>
              </w:rPr>
            </w:pPr>
            <w:r w:rsidRPr="00DE7B59">
              <w:rPr>
                <w:lang w:eastAsia="en-US"/>
              </w:rPr>
              <w:t>2</w:t>
            </w:r>
          </w:p>
        </w:tc>
        <w:tc>
          <w:tcPr>
            <w:tcW w:w="3840" w:type="dxa"/>
          </w:tcPr>
          <w:p w14:paraId="7735E6EF" w14:textId="77777777" w:rsidR="0041571B" w:rsidRPr="00DE7B59" w:rsidRDefault="0041571B" w:rsidP="004600E1">
            <w:pPr>
              <w:pStyle w:val="TAC"/>
              <w:ind w:left="284"/>
              <w:rPr>
                <w:lang w:eastAsia="en-US"/>
              </w:rPr>
            </w:pPr>
            <w:r w:rsidRPr="00DE7B59">
              <w:rPr>
                <w:lang w:eastAsia="zh-CN"/>
              </w:rPr>
              <w:t>PCMAX_C_</w:t>
            </w:r>
            <w:r w:rsidRPr="00DE7B59">
              <w:rPr>
                <w:lang w:eastAsia="en-US"/>
              </w:rPr>
              <w:t>02</w:t>
            </w:r>
          </w:p>
        </w:tc>
      </w:tr>
      <w:tr w:rsidR="0041571B" w:rsidRPr="00DE7B59" w14:paraId="3388D52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DBF029" w14:textId="77777777" w:rsidR="0041571B" w:rsidRPr="00DE7B59" w:rsidRDefault="0041571B" w:rsidP="004600E1">
            <w:pPr>
              <w:pStyle w:val="TAC"/>
              <w:rPr>
                <w:lang w:eastAsia="en-US"/>
              </w:rPr>
            </w:pPr>
            <w:r w:rsidRPr="00DE7B59">
              <w:rPr>
                <w:lang w:eastAsia="en-US"/>
              </w:rPr>
              <w:t>…</w:t>
            </w:r>
          </w:p>
        </w:tc>
        <w:tc>
          <w:tcPr>
            <w:tcW w:w="3840" w:type="dxa"/>
            <w:tcBorders>
              <w:top w:val="single" w:sz="4" w:space="0" w:color="auto"/>
              <w:left w:val="single" w:sz="4" w:space="0" w:color="auto"/>
              <w:bottom w:val="single" w:sz="4" w:space="0" w:color="auto"/>
              <w:right w:val="single" w:sz="4" w:space="0" w:color="auto"/>
            </w:tcBorders>
          </w:tcPr>
          <w:p w14:paraId="74992E0E" w14:textId="77777777" w:rsidR="0041571B" w:rsidRPr="00DE7B59" w:rsidRDefault="0041571B" w:rsidP="004600E1">
            <w:pPr>
              <w:pStyle w:val="TAC"/>
              <w:rPr>
                <w:lang w:eastAsia="en-US"/>
              </w:rPr>
            </w:pPr>
            <w:r w:rsidRPr="00DE7B59">
              <w:rPr>
                <w:lang w:eastAsia="en-US"/>
              </w:rPr>
              <w:t>…</w:t>
            </w:r>
          </w:p>
        </w:tc>
      </w:tr>
      <w:tr w:rsidR="0041571B" w:rsidRPr="00DE7B59" w14:paraId="7B4FF1C0" w14:textId="77777777" w:rsidTr="004600E1">
        <w:trPr>
          <w:trHeight w:val="254"/>
          <w:jc w:val="center"/>
        </w:trPr>
        <w:tc>
          <w:tcPr>
            <w:tcW w:w="1399" w:type="dxa"/>
            <w:tcBorders>
              <w:top w:val="single" w:sz="4" w:space="0" w:color="auto"/>
            </w:tcBorders>
            <w:noWrap/>
            <w:vAlign w:val="bottom"/>
          </w:tcPr>
          <w:p w14:paraId="2365518B" w14:textId="77777777" w:rsidR="0041571B" w:rsidRPr="00DE7B59" w:rsidRDefault="0041571B" w:rsidP="004600E1">
            <w:pPr>
              <w:pStyle w:val="TAC"/>
              <w:rPr>
                <w:lang w:eastAsia="en-US"/>
              </w:rPr>
            </w:pPr>
            <w:r w:rsidRPr="00DE7B59">
              <w:rPr>
                <w:lang w:eastAsia="en-US"/>
              </w:rPr>
              <w:t>61</w:t>
            </w:r>
          </w:p>
        </w:tc>
        <w:tc>
          <w:tcPr>
            <w:tcW w:w="3840" w:type="dxa"/>
            <w:tcBorders>
              <w:top w:val="single" w:sz="4" w:space="0" w:color="auto"/>
            </w:tcBorders>
          </w:tcPr>
          <w:p w14:paraId="00F61352" w14:textId="77777777" w:rsidR="0041571B" w:rsidRPr="00DE7B59" w:rsidRDefault="0041571B" w:rsidP="004600E1">
            <w:pPr>
              <w:pStyle w:val="TAC"/>
              <w:ind w:left="284"/>
              <w:rPr>
                <w:lang w:eastAsia="en-US"/>
              </w:rPr>
            </w:pPr>
            <w:r w:rsidRPr="00DE7B59">
              <w:rPr>
                <w:lang w:eastAsia="zh-CN"/>
              </w:rPr>
              <w:t>PCMAX_C_61</w:t>
            </w:r>
          </w:p>
        </w:tc>
      </w:tr>
      <w:tr w:rsidR="0041571B" w:rsidRPr="00DE7B59" w14:paraId="5080E182" w14:textId="77777777" w:rsidTr="004600E1">
        <w:trPr>
          <w:trHeight w:val="254"/>
          <w:jc w:val="center"/>
        </w:trPr>
        <w:tc>
          <w:tcPr>
            <w:tcW w:w="1399" w:type="dxa"/>
            <w:noWrap/>
            <w:vAlign w:val="bottom"/>
          </w:tcPr>
          <w:p w14:paraId="44FA3F19" w14:textId="77777777" w:rsidR="0041571B" w:rsidRPr="00DE7B59" w:rsidRDefault="0041571B" w:rsidP="004600E1">
            <w:pPr>
              <w:pStyle w:val="TAC"/>
              <w:rPr>
                <w:lang w:eastAsia="en-US"/>
              </w:rPr>
            </w:pPr>
            <w:r w:rsidRPr="00DE7B59">
              <w:rPr>
                <w:lang w:eastAsia="en-US"/>
              </w:rPr>
              <w:t>62</w:t>
            </w:r>
          </w:p>
        </w:tc>
        <w:tc>
          <w:tcPr>
            <w:tcW w:w="3840" w:type="dxa"/>
          </w:tcPr>
          <w:p w14:paraId="4F537A1F" w14:textId="77777777" w:rsidR="0041571B" w:rsidRPr="00DE7B59" w:rsidRDefault="0041571B" w:rsidP="004600E1">
            <w:pPr>
              <w:pStyle w:val="TAC"/>
              <w:ind w:left="284"/>
              <w:rPr>
                <w:lang w:eastAsia="en-US"/>
              </w:rPr>
            </w:pPr>
            <w:r w:rsidRPr="00DE7B59">
              <w:rPr>
                <w:lang w:eastAsia="zh-CN"/>
              </w:rPr>
              <w:t>PCMAX_C_62</w:t>
            </w:r>
          </w:p>
        </w:tc>
      </w:tr>
      <w:tr w:rsidR="0041571B" w:rsidRPr="00DE7B59" w14:paraId="6EC43D83"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5827CB" w14:textId="77777777" w:rsidR="0041571B" w:rsidRPr="00DE7B59" w:rsidRDefault="0041571B" w:rsidP="004600E1">
            <w:pPr>
              <w:pStyle w:val="TAC"/>
              <w:rPr>
                <w:lang w:eastAsia="en-US"/>
              </w:rPr>
            </w:pPr>
            <w:r w:rsidRPr="00DE7B59">
              <w:rPr>
                <w:lang w:eastAsia="en-US"/>
              </w:rPr>
              <w:t>63</w:t>
            </w:r>
          </w:p>
        </w:tc>
        <w:tc>
          <w:tcPr>
            <w:tcW w:w="3840" w:type="dxa"/>
            <w:tcBorders>
              <w:top w:val="single" w:sz="4" w:space="0" w:color="auto"/>
              <w:left w:val="single" w:sz="4" w:space="0" w:color="auto"/>
              <w:bottom w:val="single" w:sz="4" w:space="0" w:color="auto"/>
              <w:right w:val="single" w:sz="4" w:space="0" w:color="auto"/>
            </w:tcBorders>
          </w:tcPr>
          <w:p w14:paraId="7FFB8257" w14:textId="77777777" w:rsidR="0041571B" w:rsidRPr="00DE7B59" w:rsidRDefault="0041571B" w:rsidP="004600E1">
            <w:pPr>
              <w:pStyle w:val="TAC"/>
              <w:ind w:left="284"/>
              <w:rPr>
                <w:lang w:eastAsia="en-US"/>
              </w:rPr>
            </w:pPr>
            <w:r w:rsidRPr="00DE7B59">
              <w:rPr>
                <w:lang w:eastAsia="zh-CN"/>
              </w:rPr>
              <w:t>PCMAX_C_63</w:t>
            </w:r>
          </w:p>
        </w:tc>
      </w:tr>
    </w:tbl>
    <w:p w14:paraId="7978B8CE" w14:textId="77777777" w:rsidR="0041571B" w:rsidRPr="00DE7B59" w:rsidRDefault="0041571B" w:rsidP="00EC24E0"/>
    <w:p w14:paraId="2756BE88" w14:textId="77777777" w:rsidR="0041571B" w:rsidRPr="00DE7B59" w:rsidRDefault="0041571B" w:rsidP="00B5202A">
      <w:pPr>
        <w:pStyle w:val="H6"/>
      </w:pPr>
      <w:r w:rsidRPr="00DE7B59">
        <w:t>7.1.1.3.7.3</w:t>
      </w:r>
      <w:r w:rsidRPr="00DE7B59">
        <w:tab/>
        <w:t>Test description</w:t>
      </w:r>
    </w:p>
    <w:p w14:paraId="45D83F72" w14:textId="77777777" w:rsidR="0041571B" w:rsidRPr="00DE7B59" w:rsidRDefault="0041571B" w:rsidP="00B5202A">
      <w:pPr>
        <w:pStyle w:val="H6"/>
        <w:rPr>
          <w:lang w:eastAsia="zh-CN"/>
        </w:rPr>
      </w:pPr>
      <w:r w:rsidRPr="00DE7B59">
        <w:t>7.1.1.3.7.3.1</w:t>
      </w:r>
      <w:r w:rsidRPr="00DE7B59">
        <w:tab/>
        <w:t>Pre-test conditions</w:t>
      </w:r>
    </w:p>
    <w:p w14:paraId="1406E2AA" w14:textId="77777777" w:rsidR="0041571B" w:rsidRPr="00DE7B59" w:rsidRDefault="0041571B" w:rsidP="0041571B">
      <w:pPr>
        <w:rPr>
          <w:lang w:eastAsia="zh-CN"/>
        </w:rPr>
      </w:pPr>
      <w:r w:rsidRPr="00DE7B59">
        <w:t>Same Pre-test conditions as in clause 7.1.1.0 except that set to return no data in uplink.</w:t>
      </w:r>
    </w:p>
    <w:p w14:paraId="67325CF6" w14:textId="77777777" w:rsidR="0041571B" w:rsidRPr="00DE7B59" w:rsidRDefault="0041571B" w:rsidP="00B5202A">
      <w:pPr>
        <w:pStyle w:val="H6"/>
      </w:pPr>
      <w:r w:rsidRPr="00DE7B59">
        <w:t>7.1.1.3.7.3.2</w:t>
      </w:r>
      <w:r w:rsidRPr="00DE7B59">
        <w:tab/>
        <w:t>Test procedure sequence</w:t>
      </w:r>
    </w:p>
    <w:p w14:paraId="122534F8" w14:textId="77777777" w:rsidR="0041571B" w:rsidRPr="00DE7B59" w:rsidRDefault="0041571B" w:rsidP="008C2CC8">
      <w:pPr>
        <w:pStyle w:val="TH"/>
        <w:rPr>
          <w:lang w:eastAsia="zh-CN"/>
        </w:rPr>
      </w:pPr>
      <w:r w:rsidRPr="00DE7B59">
        <w:t>Table 7.1.1.3.7.3.2-1: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1571B" w:rsidRPr="00DE7B59" w14:paraId="16CD6D1B" w14:textId="77777777" w:rsidTr="00EC24E0">
        <w:trPr>
          <w:cantSplit/>
        </w:trPr>
        <w:tc>
          <w:tcPr>
            <w:tcW w:w="534" w:type="dxa"/>
            <w:tcBorders>
              <w:bottom w:val="nil"/>
            </w:tcBorders>
            <w:shd w:val="clear" w:color="auto" w:fill="auto"/>
          </w:tcPr>
          <w:p w14:paraId="386DBB47" w14:textId="77777777" w:rsidR="0041571B" w:rsidRPr="00DE7B59" w:rsidRDefault="0041571B" w:rsidP="004600E1">
            <w:pPr>
              <w:pStyle w:val="TAH"/>
              <w:rPr>
                <w:lang w:eastAsia="en-US"/>
              </w:rPr>
            </w:pPr>
            <w:r w:rsidRPr="00DE7B59">
              <w:rPr>
                <w:lang w:eastAsia="en-US"/>
              </w:rPr>
              <w:t>St</w:t>
            </w:r>
          </w:p>
        </w:tc>
        <w:tc>
          <w:tcPr>
            <w:tcW w:w="3968" w:type="dxa"/>
            <w:tcBorders>
              <w:bottom w:val="nil"/>
            </w:tcBorders>
            <w:shd w:val="clear" w:color="auto" w:fill="auto"/>
          </w:tcPr>
          <w:p w14:paraId="64B65A93" w14:textId="77777777" w:rsidR="0041571B" w:rsidRPr="00DE7B59" w:rsidRDefault="0041571B" w:rsidP="004600E1">
            <w:pPr>
              <w:pStyle w:val="TAH"/>
              <w:rPr>
                <w:lang w:eastAsia="en-US"/>
              </w:rPr>
            </w:pPr>
            <w:r w:rsidRPr="00DE7B59">
              <w:rPr>
                <w:lang w:eastAsia="en-US"/>
              </w:rPr>
              <w:t>Procedure</w:t>
            </w:r>
          </w:p>
        </w:tc>
        <w:tc>
          <w:tcPr>
            <w:tcW w:w="3684" w:type="dxa"/>
            <w:gridSpan w:val="2"/>
            <w:shd w:val="clear" w:color="auto" w:fill="auto"/>
          </w:tcPr>
          <w:p w14:paraId="42BD93B1" w14:textId="77777777" w:rsidR="0041571B" w:rsidRPr="00DE7B59" w:rsidRDefault="0041571B" w:rsidP="004600E1">
            <w:pPr>
              <w:pStyle w:val="TAH"/>
              <w:rPr>
                <w:lang w:eastAsia="en-US"/>
              </w:rPr>
            </w:pPr>
            <w:r w:rsidRPr="00DE7B59">
              <w:rPr>
                <w:lang w:eastAsia="en-US"/>
              </w:rPr>
              <w:t>Message Sequence</w:t>
            </w:r>
          </w:p>
        </w:tc>
        <w:tc>
          <w:tcPr>
            <w:tcW w:w="567" w:type="dxa"/>
            <w:tcBorders>
              <w:bottom w:val="nil"/>
            </w:tcBorders>
            <w:shd w:val="clear" w:color="auto" w:fill="auto"/>
          </w:tcPr>
          <w:p w14:paraId="7DD7C26A" w14:textId="77777777" w:rsidR="0041571B" w:rsidRPr="00DE7B59" w:rsidRDefault="0041571B" w:rsidP="004600E1">
            <w:pPr>
              <w:pStyle w:val="TAH"/>
              <w:rPr>
                <w:lang w:eastAsia="en-US"/>
              </w:rPr>
            </w:pPr>
            <w:r w:rsidRPr="00DE7B59">
              <w:rPr>
                <w:lang w:eastAsia="en-US"/>
              </w:rPr>
              <w:t>TP</w:t>
            </w:r>
          </w:p>
        </w:tc>
        <w:tc>
          <w:tcPr>
            <w:tcW w:w="850" w:type="dxa"/>
            <w:tcBorders>
              <w:bottom w:val="nil"/>
            </w:tcBorders>
            <w:shd w:val="clear" w:color="auto" w:fill="auto"/>
          </w:tcPr>
          <w:p w14:paraId="594A69E5" w14:textId="77777777" w:rsidR="0041571B" w:rsidRPr="00DE7B59" w:rsidRDefault="0041571B" w:rsidP="004600E1">
            <w:pPr>
              <w:pStyle w:val="TAH"/>
              <w:rPr>
                <w:lang w:eastAsia="en-US"/>
              </w:rPr>
            </w:pPr>
            <w:r w:rsidRPr="00DE7B59">
              <w:rPr>
                <w:lang w:eastAsia="en-US"/>
              </w:rPr>
              <w:t>Verdict</w:t>
            </w:r>
          </w:p>
        </w:tc>
      </w:tr>
      <w:tr w:rsidR="0041571B" w:rsidRPr="00DE7B59" w14:paraId="243C4C3A" w14:textId="77777777" w:rsidTr="00EC24E0">
        <w:trPr>
          <w:cantSplit/>
        </w:trPr>
        <w:tc>
          <w:tcPr>
            <w:tcW w:w="534" w:type="dxa"/>
            <w:tcBorders>
              <w:top w:val="nil"/>
            </w:tcBorders>
            <w:shd w:val="clear" w:color="auto" w:fill="auto"/>
          </w:tcPr>
          <w:p w14:paraId="61DF6266" w14:textId="77777777" w:rsidR="0041571B" w:rsidRPr="00DE7B59" w:rsidRDefault="0041571B" w:rsidP="004600E1">
            <w:pPr>
              <w:pStyle w:val="TAH"/>
              <w:rPr>
                <w:lang w:eastAsia="en-US"/>
              </w:rPr>
            </w:pPr>
          </w:p>
        </w:tc>
        <w:tc>
          <w:tcPr>
            <w:tcW w:w="3968" w:type="dxa"/>
            <w:tcBorders>
              <w:top w:val="nil"/>
            </w:tcBorders>
            <w:shd w:val="clear" w:color="auto" w:fill="auto"/>
          </w:tcPr>
          <w:p w14:paraId="51CEC8BB" w14:textId="77777777" w:rsidR="0041571B" w:rsidRPr="00DE7B59" w:rsidRDefault="0041571B" w:rsidP="004600E1">
            <w:pPr>
              <w:pStyle w:val="TAH"/>
              <w:rPr>
                <w:lang w:eastAsia="en-US"/>
              </w:rPr>
            </w:pPr>
          </w:p>
        </w:tc>
        <w:tc>
          <w:tcPr>
            <w:tcW w:w="708" w:type="dxa"/>
            <w:shd w:val="clear" w:color="auto" w:fill="auto"/>
          </w:tcPr>
          <w:p w14:paraId="04F79A6F" w14:textId="77777777" w:rsidR="0041571B" w:rsidRPr="00DE7B59" w:rsidRDefault="0041571B" w:rsidP="004600E1">
            <w:pPr>
              <w:pStyle w:val="TAH"/>
              <w:rPr>
                <w:lang w:eastAsia="en-US"/>
              </w:rPr>
            </w:pPr>
            <w:r w:rsidRPr="00DE7B59">
              <w:rPr>
                <w:lang w:eastAsia="en-US"/>
              </w:rPr>
              <w:t>U - S</w:t>
            </w:r>
          </w:p>
        </w:tc>
        <w:tc>
          <w:tcPr>
            <w:tcW w:w="2976" w:type="dxa"/>
            <w:shd w:val="clear" w:color="auto" w:fill="auto"/>
          </w:tcPr>
          <w:p w14:paraId="29EC4867" w14:textId="77777777" w:rsidR="0041571B" w:rsidRPr="00DE7B59" w:rsidRDefault="0041571B" w:rsidP="004600E1">
            <w:pPr>
              <w:pStyle w:val="TAH"/>
              <w:rPr>
                <w:lang w:eastAsia="en-US"/>
              </w:rPr>
            </w:pPr>
            <w:r w:rsidRPr="00DE7B59">
              <w:rPr>
                <w:lang w:eastAsia="en-US"/>
              </w:rPr>
              <w:t>Message</w:t>
            </w:r>
          </w:p>
        </w:tc>
        <w:tc>
          <w:tcPr>
            <w:tcW w:w="567" w:type="dxa"/>
            <w:tcBorders>
              <w:top w:val="nil"/>
            </w:tcBorders>
            <w:shd w:val="clear" w:color="auto" w:fill="auto"/>
          </w:tcPr>
          <w:p w14:paraId="68A2541C" w14:textId="77777777" w:rsidR="0041571B" w:rsidRPr="00DE7B59" w:rsidRDefault="0041571B" w:rsidP="004600E1">
            <w:pPr>
              <w:pStyle w:val="TAH"/>
              <w:rPr>
                <w:lang w:eastAsia="en-US"/>
              </w:rPr>
            </w:pPr>
          </w:p>
        </w:tc>
        <w:tc>
          <w:tcPr>
            <w:tcW w:w="850" w:type="dxa"/>
            <w:tcBorders>
              <w:top w:val="nil"/>
            </w:tcBorders>
            <w:shd w:val="clear" w:color="auto" w:fill="auto"/>
          </w:tcPr>
          <w:p w14:paraId="368194F5" w14:textId="77777777" w:rsidR="0041571B" w:rsidRPr="00DE7B59" w:rsidRDefault="0041571B" w:rsidP="004600E1">
            <w:pPr>
              <w:pStyle w:val="TAH"/>
              <w:rPr>
                <w:lang w:eastAsia="en-US"/>
              </w:rPr>
            </w:pPr>
          </w:p>
        </w:tc>
      </w:tr>
      <w:tr w:rsidR="0041571B" w:rsidRPr="00DE7B59" w14:paraId="3D071CF8" w14:textId="77777777" w:rsidTr="00EC24E0">
        <w:trPr>
          <w:cantSplit/>
        </w:trPr>
        <w:tc>
          <w:tcPr>
            <w:tcW w:w="534" w:type="dxa"/>
            <w:shd w:val="clear" w:color="auto" w:fill="auto"/>
          </w:tcPr>
          <w:p w14:paraId="38452304" w14:textId="77777777" w:rsidR="0041571B" w:rsidRPr="00DE7B59" w:rsidRDefault="0041571B" w:rsidP="004600E1">
            <w:pPr>
              <w:pStyle w:val="TAC"/>
              <w:rPr>
                <w:lang w:eastAsia="zh-CN"/>
              </w:rPr>
            </w:pPr>
            <w:r w:rsidRPr="00DE7B59">
              <w:rPr>
                <w:lang w:eastAsia="zh-CN"/>
              </w:rPr>
              <w:t>1</w:t>
            </w:r>
          </w:p>
        </w:tc>
        <w:tc>
          <w:tcPr>
            <w:tcW w:w="3968" w:type="dxa"/>
            <w:shd w:val="clear" w:color="auto" w:fill="auto"/>
          </w:tcPr>
          <w:p w14:paraId="4F5D110A" w14:textId="77777777" w:rsidR="0041571B" w:rsidRPr="00DE7B59" w:rsidRDefault="0041571B" w:rsidP="004600E1">
            <w:pPr>
              <w:pStyle w:val="TAL"/>
              <w:rPr>
                <w:lang w:eastAsia="zh-CN"/>
              </w:rPr>
            </w:pPr>
            <w:r w:rsidRPr="00DE7B59">
              <w:rPr>
                <w:lang w:eastAsia="en-US"/>
              </w:rPr>
              <w:t xml:space="preserve">The SS transmits UL grant to the UE at </w:t>
            </w:r>
            <w:r w:rsidRPr="00DE7B59">
              <w:rPr>
                <w:lang w:eastAsia="zh-CN"/>
              </w:rPr>
              <w:t>every 10ms in PDCCH occasion</w:t>
            </w:r>
            <w:r w:rsidRPr="00DE7B59">
              <w:rPr>
                <w:lang w:eastAsia="en-US"/>
              </w:rPr>
              <w:t>.</w:t>
            </w:r>
          </w:p>
        </w:tc>
        <w:tc>
          <w:tcPr>
            <w:tcW w:w="708" w:type="dxa"/>
            <w:shd w:val="clear" w:color="auto" w:fill="auto"/>
          </w:tcPr>
          <w:p w14:paraId="40639C80" w14:textId="77777777" w:rsidR="0041571B" w:rsidRPr="00DE7B59" w:rsidRDefault="0041571B" w:rsidP="004600E1">
            <w:pPr>
              <w:pStyle w:val="TAC"/>
              <w:rPr>
                <w:lang w:eastAsia="en-US"/>
              </w:rPr>
            </w:pPr>
            <w:r w:rsidRPr="00DE7B59">
              <w:rPr>
                <w:lang w:eastAsia="en-US"/>
              </w:rPr>
              <w:t>&lt;--</w:t>
            </w:r>
          </w:p>
        </w:tc>
        <w:tc>
          <w:tcPr>
            <w:tcW w:w="2976" w:type="dxa"/>
            <w:shd w:val="clear" w:color="auto" w:fill="auto"/>
          </w:tcPr>
          <w:p w14:paraId="4877BB9B"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346512BC"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48C7F94" w14:textId="77777777" w:rsidR="0041571B" w:rsidRPr="00DE7B59" w:rsidRDefault="0041571B" w:rsidP="004600E1">
            <w:pPr>
              <w:pStyle w:val="TAC"/>
              <w:rPr>
                <w:lang w:eastAsia="en-US"/>
              </w:rPr>
            </w:pPr>
            <w:r w:rsidRPr="00DE7B59">
              <w:rPr>
                <w:lang w:eastAsia="en-US"/>
              </w:rPr>
              <w:t>-</w:t>
            </w:r>
          </w:p>
        </w:tc>
      </w:tr>
      <w:tr w:rsidR="0041571B" w:rsidRPr="00DE7B59" w14:paraId="5BA03198" w14:textId="77777777" w:rsidTr="00EC24E0">
        <w:trPr>
          <w:cantSplit/>
        </w:trPr>
        <w:tc>
          <w:tcPr>
            <w:tcW w:w="534" w:type="dxa"/>
            <w:shd w:val="clear" w:color="auto" w:fill="auto"/>
          </w:tcPr>
          <w:p w14:paraId="54EF2584" w14:textId="77777777" w:rsidR="0041571B" w:rsidRPr="00DE7B59" w:rsidRDefault="0041571B" w:rsidP="004600E1">
            <w:pPr>
              <w:pStyle w:val="TAC"/>
              <w:rPr>
                <w:lang w:eastAsia="zh-CN"/>
              </w:rPr>
            </w:pPr>
            <w:r w:rsidRPr="00DE7B59">
              <w:rPr>
                <w:lang w:eastAsia="zh-CN"/>
              </w:rPr>
              <w:t>2</w:t>
            </w:r>
          </w:p>
        </w:tc>
        <w:tc>
          <w:tcPr>
            <w:tcW w:w="3968" w:type="dxa"/>
            <w:shd w:val="clear" w:color="auto" w:fill="auto"/>
          </w:tcPr>
          <w:p w14:paraId="757F2778" w14:textId="77777777" w:rsidR="0041571B" w:rsidRPr="00DE7B59" w:rsidRDefault="0041571B" w:rsidP="004600E1">
            <w:pPr>
              <w:pStyle w:val="TAL"/>
              <w:rPr>
                <w:lang w:eastAsia="zh-CN"/>
              </w:rPr>
            </w:pPr>
            <w:r w:rsidRPr="00DE7B59">
              <w:rPr>
                <w:lang w:eastAsia="en-US"/>
              </w:rPr>
              <w:t>SS transmits</w:t>
            </w:r>
            <w:r w:rsidR="0076367A" w:rsidRPr="00DE7B59">
              <w:rPr>
                <w:lang w:eastAsia="en-US"/>
              </w:rPr>
              <w:t xml:space="preserve"> NR </w:t>
            </w:r>
            <w:r w:rsidR="00B758D8" w:rsidRPr="00DE7B59">
              <w:rPr>
                <w:i/>
                <w:lang w:eastAsia="en-US"/>
              </w:rPr>
              <w:t>RRCReconfiguration</w:t>
            </w:r>
            <w:r w:rsidRPr="00DE7B59">
              <w:rPr>
                <w:lang w:eastAsia="en-US"/>
              </w:rPr>
              <w:t>message to configure specific</w:t>
            </w:r>
            <w:r w:rsidRPr="00DE7B59">
              <w:rPr>
                <w:lang w:eastAsia="zh-CN"/>
              </w:rPr>
              <w:t xml:space="preserve"> </w:t>
            </w:r>
            <w:r w:rsidRPr="00DE7B59">
              <w:rPr>
                <w:lang w:eastAsia="en-US"/>
              </w:rPr>
              <w:t xml:space="preserve">Power Headroom parameters for </w:t>
            </w:r>
            <w:r w:rsidR="0076367A" w:rsidRPr="00DE7B59">
              <w:rPr>
                <w:lang w:eastAsia="en-US"/>
              </w:rPr>
              <w:t>NR Cell</w:t>
            </w:r>
            <w:r w:rsidR="0076367A" w:rsidRPr="00DE7B59">
              <w:rPr>
                <w:lang w:eastAsia="zh-CN"/>
              </w:rPr>
              <w:t>(Note 1)</w:t>
            </w:r>
            <w:r w:rsidRPr="00DE7B59">
              <w:rPr>
                <w:lang w:eastAsia="zh-CN"/>
              </w:rPr>
              <w:t>.</w:t>
            </w:r>
          </w:p>
        </w:tc>
        <w:tc>
          <w:tcPr>
            <w:tcW w:w="708" w:type="dxa"/>
            <w:shd w:val="clear" w:color="auto" w:fill="auto"/>
          </w:tcPr>
          <w:p w14:paraId="2A1A23BA" w14:textId="77777777" w:rsidR="0041571B" w:rsidRPr="00DE7B59" w:rsidRDefault="0041571B" w:rsidP="004600E1">
            <w:pPr>
              <w:pStyle w:val="TAC"/>
              <w:rPr>
                <w:lang w:eastAsia="en-US"/>
              </w:rPr>
            </w:pPr>
            <w:r w:rsidRPr="00DE7B59">
              <w:rPr>
                <w:lang w:eastAsia="en-US"/>
              </w:rPr>
              <w:t>&lt;--</w:t>
            </w:r>
          </w:p>
        </w:tc>
        <w:tc>
          <w:tcPr>
            <w:tcW w:w="2976" w:type="dxa"/>
            <w:shd w:val="clear" w:color="auto" w:fill="auto"/>
          </w:tcPr>
          <w:p w14:paraId="47D9573C" w14:textId="77777777" w:rsidR="0041571B" w:rsidRPr="00DE7B59" w:rsidRDefault="0076367A" w:rsidP="004600E1">
            <w:pPr>
              <w:pStyle w:val="TAL"/>
              <w:rPr>
                <w:lang w:eastAsia="en-US"/>
              </w:rPr>
            </w:pPr>
            <w:r w:rsidRPr="00DE7B59">
              <w:rPr>
                <w:i/>
                <w:lang w:eastAsia="en-US"/>
              </w:rPr>
              <w:t>(RRCReconfiguration)</w:t>
            </w:r>
          </w:p>
        </w:tc>
        <w:tc>
          <w:tcPr>
            <w:tcW w:w="567" w:type="dxa"/>
            <w:shd w:val="clear" w:color="auto" w:fill="auto"/>
          </w:tcPr>
          <w:p w14:paraId="77F46944"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7677590D" w14:textId="77777777" w:rsidR="0041571B" w:rsidRPr="00DE7B59" w:rsidRDefault="0041571B" w:rsidP="004600E1">
            <w:pPr>
              <w:pStyle w:val="TAC"/>
              <w:rPr>
                <w:lang w:eastAsia="en-US"/>
              </w:rPr>
            </w:pPr>
            <w:r w:rsidRPr="00DE7B59">
              <w:rPr>
                <w:lang w:eastAsia="en-US"/>
              </w:rPr>
              <w:t>-</w:t>
            </w:r>
          </w:p>
        </w:tc>
      </w:tr>
      <w:tr w:rsidR="0041571B" w:rsidRPr="00DE7B59" w14:paraId="6DD925A5" w14:textId="77777777" w:rsidTr="00EC24E0">
        <w:trPr>
          <w:cantSplit/>
        </w:trPr>
        <w:tc>
          <w:tcPr>
            <w:tcW w:w="534" w:type="dxa"/>
            <w:shd w:val="clear" w:color="auto" w:fill="auto"/>
          </w:tcPr>
          <w:p w14:paraId="2B9B8763" w14:textId="77777777" w:rsidR="0041571B" w:rsidRPr="00DE7B59" w:rsidRDefault="0041571B" w:rsidP="004600E1">
            <w:pPr>
              <w:pStyle w:val="TAC"/>
              <w:rPr>
                <w:lang w:eastAsia="zh-CN"/>
              </w:rPr>
            </w:pPr>
            <w:r w:rsidRPr="00DE7B59">
              <w:rPr>
                <w:lang w:eastAsia="zh-CN"/>
              </w:rPr>
              <w:t>3</w:t>
            </w:r>
          </w:p>
        </w:tc>
        <w:tc>
          <w:tcPr>
            <w:tcW w:w="3968" w:type="dxa"/>
            <w:shd w:val="clear" w:color="auto" w:fill="auto"/>
          </w:tcPr>
          <w:p w14:paraId="08A59B6A" w14:textId="77777777" w:rsidR="0041571B" w:rsidRPr="00DE7B59" w:rsidRDefault="0041571B" w:rsidP="004600E1">
            <w:pPr>
              <w:pStyle w:val="TAL"/>
              <w:rPr>
                <w:lang w:eastAsia="en-US"/>
              </w:rPr>
            </w:pPr>
            <w:r w:rsidRPr="00DE7B59">
              <w:rPr>
                <w:lang w:eastAsia="en-US"/>
              </w:rPr>
              <w:t>Check: does the UE transmit a MAC PDU containing Power Headroom MAC Control Element?</w:t>
            </w:r>
          </w:p>
          <w:p w14:paraId="5447D8B2" w14:textId="77777777" w:rsidR="0041571B" w:rsidRPr="00DE7B59" w:rsidRDefault="0041571B" w:rsidP="004600E1">
            <w:pPr>
              <w:pStyle w:val="TAL"/>
              <w:rPr>
                <w:lang w:eastAsia="en-US"/>
              </w:rPr>
            </w:pPr>
            <w:r w:rsidRPr="00DE7B59">
              <w:rPr>
                <w:lang w:eastAsia="en-US"/>
              </w:rPr>
              <w:t xml:space="preserve">(Note </w:t>
            </w:r>
            <w:r w:rsidR="0076367A" w:rsidRPr="00DE7B59">
              <w:rPr>
                <w:lang w:eastAsia="en-US"/>
              </w:rPr>
              <w:t>2</w:t>
            </w:r>
            <w:r w:rsidR="00272FCA" w:rsidRPr="00DE7B59">
              <w:t>, 5</w:t>
            </w:r>
            <w:r w:rsidRPr="00DE7B59">
              <w:rPr>
                <w:lang w:eastAsia="en-US"/>
              </w:rPr>
              <w:t>)</w:t>
            </w:r>
          </w:p>
        </w:tc>
        <w:tc>
          <w:tcPr>
            <w:tcW w:w="708" w:type="dxa"/>
            <w:shd w:val="clear" w:color="auto" w:fill="auto"/>
          </w:tcPr>
          <w:p w14:paraId="6350FE6D"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53D8CAA"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154A3345" w14:textId="77777777" w:rsidR="0041571B" w:rsidRPr="00DE7B59" w:rsidRDefault="0041571B" w:rsidP="004600E1">
            <w:pPr>
              <w:pStyle w:val="TAC"/>
              <w:rPr>
                <w:lang w:eastAsia="en-US"/>
              </w:rPr>
            </w:pPr>
            <w:r w:rsidRPr="00DE7B59">
              <w:rPr>
                <w:lang w:eastAsia="en-US"/>
              </w:rPr>
              <w:t>1</w:t>
            </w:r>
          </w:p>
        </w:tc>
        <w:tc>
          <w:tcPr>
            <w:tcW w:w="850" w:type="dxa"/>
            <w:shd w:val="clear" w:color="auto" w:fill="auto"/>
          </w:tcPr>
          <w:p w14:paraId="5A9DABEA" w14:textId="77777777" w:rsidR="0041571B" w:rsidRPr="00DE7B59" w:rsidRDefault="0041571B" w:rsidP="004600E1">
            <w:pPr>
              <w:pStyle w:val="TAC"/>
              <w:rPr>
                <w:lang w:eastAsia="en-US"/>
              </w:rPr>
            </w:pPr>
            <w:r w:rsidRPr="00DE7B59">
              <w:rPr>
                <w:lang w:eastAsia="en-US"/>
              </w:rPr>
              <w:t>P</w:t>
            </w:r>
          </w:p>
        </w:tc>
      </w:tr>
      <w:tr w:rsidR="0041571B" w:rsidRPr="00DE7B59" w14:paraId="20FFD50C" w14:textId="77777777" w:rsidTr="00EC24E0">
        <w:trPr>
          <w:cantSplit/>
        </w:trPr>
        <w:tc>
          <w:tcPr>
            <w:tcW w:w="534" w:type="dxa"/>
            <w:shd w:val="clear" w:color="auto" w:fill="auto"/>
          </w:tcPr>
          <w:p w14:paraId="3E860B86" w14:textId="77777777" w:rsidR="0041571B" w:rsidRPr="00DE7B59" w:rsidRDefault="0041571B" w:rsidP="004600E1">
            <w:pPr>
              <w:pStyle w:val="TAC"/>
              <w:rPr>
                <w:lang w:eastAsia="en-US"/>
              </w:rPr>
            </w:pPr>
            <w:r w:rsidRPr="00DE7B59">
              <w:rPr>
                <w:lang w:eastAsia="en-US"/>
              </w:rPr>
              <w:t>4</w:t>
            </w:r>
          </w:p>
        </w:tc>
        <w:tc>
          <w:tcPr>
            <w:tcW w:w="3968" w:type="dxa"/>
            <w:shd w:val="clear" w:color="auto" w:fill="auto"/>
          </w:tcPr>
          <w:p w14:paraId="3774F2C4" w14:textId="77777777" w:rsidR="0041571B" w:rsidRPr="00DE7B59" w:rsidRDefault="0041571B" w:rsidP="004600E1">
            <w:pPr>
              <w:pStyle w:val="TAL"/>
              <w:rPr>
                <w:lang w:eastAsia="en-US"/>
              </w:rPr>
            </w:pPr>
            <w:r w:rsidRPr="00DE7B59">
              <w:rPr>
                <w:lang w:eastAsia="en-US"/>
              </w:rPr>
              <w:t xml:space="preserve">The UE transmits an </w:t>
            </w:r>
            <w:r w:rsidR="0076367A" w:rsidRPr="00DE7B59">
              <w:rPr>
                <w:lang w:eastAsia="en-US"/>
              </w:rPr>
              <w:t xml:space="preserve">NR </w:t>
            </w:r>
            <w:r w:rsidRPr="00DE7B59">
              <w:rPr>
                <w:i/>
                <w:iCs/>
                <w:lang w:eastAsia="en-US"/>
              </w:rPr>
              <w:t>RRCReconfigurationComplete</w:t>
            </w:r>
            <w:r w:rsidRPr="00DE7B59">
              <w:rPr>
                <w:lang w:eastAsia="en-US"/>
              </w:rPr>
              <w:t xml:space="preserve"> message to confirm the setup of Power Headroom parameters.</w:t>
            </w:r>
          </w:p>
          <w:p w14:paraId="1C920FF0" w14:textId="77777777" w:rsidR="0041571B" w:rsidRPr="00DE7B59" w:rsidRDefault="0041571B" w:rsidP="004600E1">
            <w:pPr>
              <w:pStyle w:val="TAL"/>
              <w:rPr>
                <w:lang w:eastAsia="en-US"/>
              </w:rPr>
            </w:pPr>
            <w:r w:rsidRPr="00DE7B59">
              <w:rPr>
                <w:lang w:eastAsia="en-US"/>
              </w:rPr>
              <w:t xml:space="preserve">(Note </w:t>
            </w:r>
            <w:r w:rsidR="0076367A" w:rsidRPr="00DE7B59">
              <w:rPr>
                <w:lang w:eastAsia="en-US"/>
              </w:rPr>
              <w:t>2,3</w:t>
            </w:r>
            <w:r w:rsidRPr="00DE7B59">
              <w:rPr>
                <w:lang w:eastAsia="en-US"/>
              </w:rPr>
              <w:t>)</w:t>
            </w:r>
          </w:p>
        </w:tc>
        <w:tc>
          <w:tcPr>
            <w:tcW w:w="708" w:type="dxa"/>
            <w:shd w:val="clear" w:color="auto" w:fill="auto"/>
          </w:tcPr>
          <w:p w14:paraId="2A7A2FA6"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2C82B565" w14:textId="77777777" w:rsidR="0041571B" w:rsidRPr="00DE7B59" w:rsidRDefault="0076367A" w:rsidP="004600E1">
            <w:pPr>
              <w:pStyle w:val="TAL"/>
              <w:rPr>
                <w:lang w:eastAsia="en-US"/>
              </w:rPr>
            </w:pPr>
            <w:r w:rsidRPr="00DE7B59">
              <w:rPr>
                <w:i/>
                <w:lang w:eastAsia="en-US"/>
              </w:rPr>
              <w:t>(RRCReconfigurationComplete)</w:t>
            </w:r>
          </w:p>
        </w:tc>
        <w:tc>
          <w:tcPr>
            <w:tcW w:w="567" w:type="dxa"/>
            <w:shd w:val="clear" w:color="auto" w:fill="auto"/>
          </w:tcPr>
          <w:p w14:paraId="2D759F1C"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1465D096" w14:textId="77777777" w:rsidR="0041571B" w:rsidRPr="00DE7B59" w:rsidRDefault="0041571B" w:rsidP="004600E1">
            <w:pPr>
              <w:pStyle w:val="TAC"/>
              <w:rPr>
                <w:lang w:eastAsia="en-US"/>
              </w:rPr>
            </w:pPr>
            <w:r w:rsidRPr="00DE7B59">
              <w:rPr>
                <w:lang w:eastAsia="en-US"/>
              </w:rPr>
              <w:t>-</w:t>
            </w:r>
          </w:p>
        </w:tc>
      </w:tr>
      <w:tr w:rsidR="0041571B" w:rsidRPr="00DE7B59" w14:paraId="6BAFA0E6" w14:textId="77777777" w:rsidTr="00EC24E0">
        <w:trPr>
          <w:cantSplit/>
        </w:trPr>
        <w:tc>
          <w:tcPr>
            <w:tcW w:w="534" w:type="dxa"/>
            <w:shd w:val="clear" w:color="auto" w:fill="auto"/>
          </w:tcPr>
          <w:p w14:paraId="119CFCF0" w14:textId="77777777" w:rsidR="0041571B" w:rsidRPr="00DE7B59" w:rsidRDefault="0041571B" w:rsidP="004600E1">
            <w:pPr>
              <w:pStyle w:val="TAC"/>
              <w:rPr>
                <w:lang w:eastAsia="en-US"/>
              </w:rPr>
            </w:pPr>
            <w:r w:rsidRPr="00DE7B59">
              <w:rPr>
                <w:lang w:eastAsia="en-US"/>
              </w:rPr>
              <w:t>5</w:t>
            </w:r>
          </w:p>
        </w:tc>
        <w:tc>
          <w:tcPr>
            <w:tcW w:w="3968" w:type="dxa"/>
            <w:shd w:val="clear" w:color="auto" w:fill="auto"/>
          </w:tcPr>
          <w:p w14:paraId="4EA032EB" w14:textId="77777777" w:rsidR="0041571B" w:rsidRPr="00DE7B59" w:rsidRDefault="0041571B" w:rsidP="004600E1">
            <w:pPr>
              <w:pStyle w:val="TAL"/>
              <w:rPr>
                <w:lang w:eastAsia="en-US"/>
              </w:rPr>
            </w:pPr>
            <w:r w:rsidRPr="00DE7B59">
              <w:rPr>
                <w:lang w:eastAsia="en-US"/>
              </w:rPr>
              <w:t xml:space="preserve">Check: does the UE transmit a MAC PDU containing Power Headroom MAC Control Element </w:t>
            </w:r>
            <w:r w:rsidR="00272FCA" w:rsidRPr="00DE7B59">
              <w:t xml:space="preserve">500ms </w:t>
            </w:r>
            <w:r w:rsidRPr="00DE7B59">
              <w:rPr>
                <w:lang w:eastAsia="en-US"/>
              </w:rPr>
              <w:t>after step 3?</w:t>
            </w:r>
            <w:r w:rsidR="00272FCA" w:rsidRPr="00DE7B59">
              <w:rPr>
                <w:lang w:eastAsia="zh-CN"/>
              </w:rPr>
              <w:t xml:space="preserve"> (Note 5)</w:t>
            </w:r>
          </w:p>
        </w:tc>
        <w:tc>
          <w:tcPr>
            <w:tcW w:w="708" w:type="dxa"/>
            <w:shd w:val="clear" w:color="auto" w:fill="auto"/>
          </w:tcPr>
          <w:p w14:paraId="72CE2FE5"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6B104BD1"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6B3972DB" w14:textId="77777777" w:rsidR="0041571B" w:rsidRPr="00DE7B59" w:rsidRDefault="0041571B" w:rsidP="004600E1">
            <w:pPr>
              <w:pStyle w:val="TAC"/>
              <w:rPr>
                <w:lang w:eastAsia="en-US"/>
              </w:rPr>
            </w:pPr>
            <w:r w:rsidRPr="00DE7B59">
              <w:rPr>
                <w:lang w:eastAsia="en-US"/>
              </w:rPr>
              <w:t>2</w:t>
            </w:r>
          </w:p>
        </w:tc>
        <w:tc>
          <w:tcPr>
            <w:tcW w:w="850" w:type="dxa"/>
            <w:shd w:val="clear" w:color="auto" w:fill="auto"/>
          </w:tcPr>
          <w:p w14:paraId="15F824FC" w14:textId="77777777" w:rsidR="0041571B" w:rsidRPr="00DE7B59" w:rsidRDefault="0041571B" w:rsidP="004600E1">
            <w:pPr>
              <w:pStyle w:val="TAC"/>
              <w:rPr>
                <w:lang w:eastAsia="en-US"/>
              </w:rPr>
            </w:pPr>
            <w:r w:rsidRPr="00DE7B59">
              <w:rPr>
                <w:lang w:eastAsia="en-US"/>
              </w:rPr>
              <w:t>P</w:t>
            </w:r>
          </w:p>
        </w:tc>
      </w:tr>
      <w:tr w:rsidR="0076367A" w:rsidRPr="00DE7B59" w14:paraId="02EB3243" w14:textId="77777777" w:rsidTr="00EC24E0">
        <w:trPr>
          <w:cantSplit/>
        </w:trPr>
        <w:tc>
          <w:tcPr>
            <w:tcW w:w="534" w:type="dxa"/>
            <w:shd w:val="clear" w:color="auto" w:fill="auto"/>
          </w:tcPr>
          <w:p w14:paraId="4BBC9117" w14:textId="77777777" w:rsidR="0076367A" w:rsidRPr="00DE7B59" w:rsidRDefault="0076367A" w:rsidP="0076367A">
            <w:pPr>
              <w:pStyle w:val="TAC"/>
              <w:rPr>
                <w:lang w:eastAsia="en-US"/>
              </w:rPr>
            </w:pPr>
            <w:r w:rsidRPr="00DE7B59">
              <w:rPr>
                <w:lang w:eastAsia="en-US"/>
              </w:rPr>
              <w:t>6</w:t>
            </w:r>
          </w:p>
        </w:tc>
        <w:tc>
          <w:tcPr>
            <w:tcW w:w="3968" w:type="dxa"/>
            <w:shd w:val="clear" w:color="auto" w:fill="auto"/>
          </w:tcPr>
          <w:p w14:paraId="1C16EAD0" w14:textId="77777777" w:rsidR="0076367A" w:rsidRPr="00DE7B59" w:rsidRDefault="0076367A" w:rsidP="0076367A">
            <w:pPr>
              <w:pStyle w:val="TAL"/>
              <w:rPr>
                <w:lang w:eastAsia="zh-CN"/>
              </w:rPr>
            </w:pPr>
            <w:r w:rsidRPr="00DE7B59">
              <w:rPr>
                <w:lang w:eastAsia="en-US"/>
              </w:rPr>
              <w:t xml:space="preserve">The SS transmits an NR </w:t>
            </w:r>
            <w:r w:rsidRPr="00DE7B59">
              <w:rPr>
                <w:i/>
                <w:iCs/>
                <w:lang w:eastAsia="en-US"/>
              </w:rPr>
              <w:t>RRCReconfiguration</w:t>
            </w:r>
            <w:r w:rsidRPr="00DE7B59">
              <w:rPr>
                <w:lang w:eastAsia="en-US"/>
              </w:rPr>
              <w:t xml:space="preserve"> message to disable Power Headroom reporting</w:t>
            </w:r>
            <w:r w:rsidRPr="00DE7B59">
              <w:rPr>
                <w:lang w:eastAsia="zh-CN"/>
              </w:rPr>
              <w:t>.(Note 1)</w:t>
            </w:r>
          </w:p>
        </w:tc>
        <w:tc>
          <w:tcPr>
            <w:tcW w:w="708" w:type="dxa"/>
            <w:shd w:val="clear" w:color="auto" w:fill="auto"/>
          </w:tcPr>
          <w:p w14:paraId="363ADDAB" w14:textId="77777777" w:rsidR="0076367A" w:rsidRPr="00DE7B59" w:rsidRDefault="0076367A" w:rsidP="0076367A">
            <w:pPr>
              <w:pStyle w:val="TAC"/>
              <w:rPr>
                <w:lang w:eastAsia="en-US"/>
              </w:rPr>
            </w:pPr>
            <w:r w:rsidRPr="00DE7B59">
              <w:rPr>
                <w:lang w:eastAsia="en-US"/>
              </w:rPr>
              <w:t>&lt;--</w:t>
            </w:r>
          </w:p>
        </w:tc>
        <w:tc>
          <w:tcPr>
            <w:tcW w:w="2976" w:type="dxa"/>
            <w:shd w:val="clear" w:color="auto" w:fill="auto"/>
          </w:tcPr>
          <w:p w14:paraId="0B56B421" w14:textId="77777777" w:rsidR="0076367A" w:rsidRPr="00DE7B59" w:rsidRDefault="0076367A" w:rsidP="0076367A">
            <w:pPr>
              <w:pStyle w:val="TAL"/>
              <w:rPr>
                <w:lang w:eastAsia="en-US"/>
              </w:rPr>
            </w:pPr>
            <w:r w:rsidRPr="00DE7B59">
              <w:rPr>
                <w:i/>
                <w:lang w:eastAsia="en-US"/>
              </w:rPr>
              <w:t>(RRCReconfiguration)</w:t>
            </w:r>
          </w:p>
        </w:tc>
        <w:tc>
          <w:tcPr>
            <w:tcW w:w="567" w:type="dxa"/>
            <w:shd w:val="clear" w:color="auto" w:fill="auto"/>
          </w:tcPr>
          <w:p w14:paraId="184902A6"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43F757AC" w14:textId="77777777" w:rsidR="0076367A" w:rsidRPr="00DE7B59" w:rsidRDefault="0076367A" w:rsidP="0076367A">
            <w:pPr>
              <w:pStyle w:val="TAC"/>
              <w:rPr>
                <w:lang w:eastAsia="en-US"/>
              </w:rPr>
            </w:pPr>
            <w:r w:rsidRPr="00DE7B59">
              <w:rPr>
                <w:lang w:eastAsia="en-US"/>
              </w:rPr>
              <w:t>-</w:t>
            </w:r>
          </w:p>
        </w:tc>
      </w:tr>
      <w:tr w:rsidR="0076367A" w:rsidRPr="00DE7B59" w14:paraId="1B8432CE" w14:textId="77777777" w:rsidTr="00EC24E0">
        <w:trPr>
          <w:cantSplit/>
        </w:trPr>
        <w:tc>
          <w:tcPr>
            <w:tcW w:w="534" w:type="dxa"/>
            <w:shd w:val="clear" w:color="auto" w:fill="auto"/>
          </w:tcPr>
          <w:p w14:paraId="13F3E07A" w14:textId="77777777" w:rsidR="0076367A" w:rsidRPr="00DE7B59" w:rsidRDefault="0076367A" w:rsidP="0076367A">
            <w:pPr>
              <w:pStyle w:val="TAC"/>
              <w:rPr>
                <w:lang w:eastAsia="en-US"/>
              </w:rPr>
            </w:pPr>
            <w:r w:rsidRPr="00DE7B59">
              <w:rPr>
                <w:lang w:eastAsia="en-US"/>
              </w:rPr>
              <w:t>7</w:t>
            </w:r>
          </w:p>
        </w:tc>
        <w:tc>
          <w:tcPr>
            <w:tcW w:w="3968" w:type="dxa"/>
            <w:shd w:val="clear" w:color="auto" w:fill="auto"/>
          </w:tcPr>
          <w:p w14:paraId="0DF75B47" w14:textId="77777777" w:rsidR="0076367A" w:rsidRPr="00DE7B59" w:rsidRDefault="0076367A" w:rsidP="0076367A">
            <w:pPr>
              <w:pStyle w:val="TAL"/>
              <w:rPr>
                <w:lang w:eastAsia="zh-CN"/>
              </w:rPr>
            </w:pPr>
            <w:r w:rsidRPr="00DE7B59">
              <w:rPr>
                <w:lang w:eastAsia="en-US"/>
              </w:rPr>
              <w:t xml:space="preserve">The UE transmits an NR </w:t>
            </w:r>
            <w:r w:rsidRPr="00DE7B59">
              <w:rPr>
                <w:i/>
                <w:iCs/>
                <w:lang w:eastAsia="en-US"/>
              </w:rPr>
              <w:t>RRCReconfigurationComplete</w:t>
            </w:r>
            <w:r w:rsidRPr="00DE7B59">
              <w:rPr>
                <w:lang w:eastAsia="en-US"/>
              </w:rPr>
              <w:t xml:space="preserve"> message to confirm the disabling of Power Headroom parameters</w:t>
            </w:r>
            <w:r w:rsidRPr="00DE7B59">
              <w:rPr>
                <w:lang w:eastAsia="zh-CN"/>
              </w:rPr>
              <w:t>.(Note 3)</w:t>
            </w:r>
          </w:p>
        </w:tc>
        <w:tc>
          <w:tcPr>
            <w:tcW w:w="708" w:type="dxa"/>
            <w:shd w:val="clear" w:color="auto" w:fill="auto"/>
          </w:tcPr>
          <w:p w14:paraId="65756AB0"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648ACF1B" w14:textId="77777777" w:rsidR="0076367A" w:rsidRPr="00DE7B59" w:rsidRDefault="0076367A" w:rsidP="0076367A">
            <w:pPr>
              <w:pStyle w:val="TAL"/>
              <w:rPr>
                <w:lang w:eastAsia="en-US"/>
              </w:rPr>
            </w:pPr>
            <w:r w:rsidRPr="00DE7B59">
              <w:rPr>
                <w:i/>
                <w:lang w:eastAsia="en-US"/>
              </w:rPr>
              <w:t>(RRCReconfigurationComplete)</w:t>
            </w:r>
          </w:p>
        </w:tc>
        <w:tc>
          <w:tcPr>
            <w:tcW w:w="567" w:type="dxa"/>
            <w:shd w:val="clear" w:color="auto" w:fill="auto"/>
          </w:tcPr>
          <w:p w14:paraId="3C383199"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52D39EE9" w14:textId="77777777" w:rsidR="0076367A" w:rsidRPr="00DE7B59" w:rsidRDefault="0076367A" w:rsidP="0076367A">
            <w:pPr>
              <w:pStyle w:val="TAC"/>
              <w:rPr>
                <w:lang w:eastAsia="en-US"/>
              </w:rPr>
            </w:pPr>
            <w:r w:rsidRPr="00DE7B59">
              <w:rPr>
                <w:lang w:eastAsia="en-US"/>
              </w:rPr>
              <w:t>-</w:t>
            </w:r>
          </w:p>
        </w:tc>
      </w:tr>
      <w:tr w:rsidR="0041571B" w:rsidRPr="00DE7B59" w14:paraId="0DFC3840" w14:textId="77777777" w:rsidTr="00EC24E0">
        <w:trPr>
          <w:cantSplit/>
        </w:trPr>
        <w:tc>
          <w:tcPr>
            <w:tcW w:w="534" w:type="dxa"/>
            <w:shd w:val="clear" w:color="auto" w:fill="auto"/>
          </w:tcPr>
          <w:p w14:paraId="399DBA5D" w14:textId="77777777" w:rsidR="0041571B" w:rsidRPr="00DE7B59" w:rsidRDefault="0041571B" w:rsidP="004600E1">
            <w:pPr>
              <w:pStyle w:val="TAC"/>
              <w:rPr>
                <w:lang w:eastAsia="en-US"/>
              </w:rPr>
            </w:pPr>
            <w:r w:rsidRPr="00DE7B59">
              <w:rPr>
                <w:lang w:eastAsia="en-US"/>
              </w:rPr>
              <w:t>8</w:t>
            </w:r>
          </w:p>
        </w:tc>
        <w:tc>
          <w:tcPr>
            <w:tcW w:w="3968" w:type="dxa"/>
            <w:shd w:val="clear" w:color="auto" w:fill="auto"/>
          </w:tcPr>
          <w:p w14:paraId="73035E18" w14:textId="77777777" w:rsidR="0041571B" w:rsidRPr="00DE7B59" w:rsidRDefault="0041571B" w:rsidP="004600E1">
            <w:pPr>
              <w:pStyle w:val="TAL"/>
              <w:rPr>
                <w:lang w:eastAsia="en-US"/>
              </w:rPr>
            </w:pPr>
            <w:r w:rsidRPr="00DE7B59">
              <w:rPr>
                <w:lang w:eastAsia="en-US"/>
              </w:rPr>
              <w:t>Check: for 2 seconds, does the UE transmit a MAC PDU containing Power Headroom MAC Control Element?</w:t>
            </w:r>
            <w:r w:rsidR="00272FCA" w:rsidRPr="00DE7B59">
              <w:rPr>
                <w:lang w:eastAsia="zh-CN"/>
              </w:rPr>
              <w:t xml:space="preserve"> (Note 5)</w:t>
            </w:r>
          </w:p>
        </w:tc>
        <w:tc>
          <w:tcPr>
            <w:tcW w:w="708" w:type="dxa"/>
            <w:shd w:val="clear" w:color="auto" w:fill="auto"/>
          </w:tcPr>
          <w:p w14:paraId="633DB687"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519043F7"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268C3C4A" w14:textId="77777777" w:rsidR="0041571B" w:rsidRPr="00DE7B59" w:rsidRDefault="0041571B" w:rsidP="004600E1">
            <w:pPr>
              <w:pStyle w:val="TAC"/>
              <w:rPr>
                <w:lang w:eastAsia="en-US"/>
              </w:rPr>
            </w:pPr>
            <w:r w:rsidRPr="00DE7B59">
              <w:rPr>
                <w:lang w:eastAsia="en-US"/>
              </w:rPr>
              <w:t>3</w:t>
            </w:r>
          </w:p>
        </w:tc>
        <w:tc>
          <w:tcPr>
            <w:tcW w:w="850" w:type="dxa"/>
            <w:shd w:val="clear" w:color="auto" w:fill="auto"/>
          </w:tcPr>
          <w:p w14:paraId="6CF1A963" w14:textId="77777777" w:rsidR="0041571B" w:rsidRPr="00DE7B59" w:rsidRDefault="0041571B" w:rsidP="004600E1">
            <w:pPr>
              <w:pStyle w:val="TAC"/>
              <w:rPr>
                <w:lang w:eastAsia="en-US"/>
              </w:rPr>
            </w:pPr>
            <w:r w:rsidRPr="00DE7B59">
              <w:rPr>
                <w:lang w:eastAsia="en-US"/>
              </w:rPr>
              <w:t>F</w:t>
            </w:r>
          </w:p>
        </w:tc>
      </w:tr>
      <w:tr w:rsidR="0076367A" w:rsidRPr="00DE7B59" w14:paraId="5EFFF4EE" w14:textId="77777777" w:rsidTr="00EC24E0">
        <w:trPr>
          <w:cantSplit/>
        </w:trPr>
        <w:tc>
          <w:tcPr>
            <w:tcW w:w="534" w:type="dxa"/>
            <w:shd w:val="clear" w:color="auto" w:fill="auto"/>
          </w:tcPr>
          <w:p w14:paraId="20069757" w14:textId="77777777" w:rsidR="0076367A" w:rsidRPr="00DE7B59" w:rsidRDefault="0076367A" w:rsidP="0076367A">
            <w:pPr>
              <w:pStyle w:val="TAC"/>
              <w:rPr>
                <w:lang w:eastAsia="zh-CN"/>
              </w:rPr>
            </w:pPr>
            <w:r w:rsidRPr="00DE7B59">
              <w:rPr>
                <w:lang w:eastAsia="zh-CN"/>
              </w:rPr>
              <w:t>9</w:t>
            </w:r>
          </w:p>
        </w:tc>
        <w:tc>
          <w:tcPr>
            <w:tcW w:w="3968" w:type="dxa"/>
            <w:shd w:val="clear" w:color="auto" w:fill="auto"/>
          </w:tcPr>
          <w:p w14:paraId="37E89EE7" w14:textId="77777777" w:rsidR="0076367A" w:rsidRPr="00DE7B59" w:rsidRDefault="0076367A" w:rsidP="0076367A">
            <w:pPr>
              <w:pStyle w:val="TAL"/>
              <w:rPr>
                <w:lang w:eastAsia="zh-CN"/>
              </w:rPr>
            </w:pPr>
            <w:r w:rsidRPr="00DE7B59">
              <w:rPr>
                <w:lang w:eastAsia="zh-CN"/>
              </w:rPr>
              <w:t xml:space="preserve">SS transmits </w:t>
            </w:r>
            <w:r w:rsidRPr="00DE7B59">
              <w:rPr>
                <w:lang w:eastAsia="en-US"/>
              </w:rPr>
              <w:t xml:space="preserve">NR </w:t>
            </w:r>
            <w:r w:rsidRPr="00DE7B59">
              <w:rPr>
                <w:i/>
                <w:lang w:eastAsia="en-US"/>
              </w:rPr>
              <w:t>RRCReconfiguration</w:t>
            </w:r>
            <w:r w:rsidRPr="00DE7B59">
              <w:rPr>
                <w:lang w:eastAsia="zh-CN"/>
              </w:rPr>
              <w:t xml:space="preserve">message to configure specific </w:t>
            </w:r>
            <w:r w:rsidRPr="00DE7B59">
              <w:rPr>
                <w:lang w:eastAsia="en-US"/>
              </w:rPr>
              <w:t>Power Headroom parameters</w:t>
            </w:r>
            <w:r w:rsidRPr="00DE7B59">
              <w:rPr>
                <w:lang w:eastAsia="zh-CN"/>
              </w:rPr>
              <w:t xml:space="preserve"> for NR Cell.(Note 1)</w:t>
            </w:r>
          </w:p>
        </w:tc>
        <w:tc>
          <w:tcPr>
            <w:tcW w:w="708" w:type="dxa"/>
            <w:shd w:val="clear" w:color="auto" w:fill="auto"/>
          </w:tcPr>
          <w:p w14:paraId="7224C388" w14:textId="77777777" w:rsidR="0076367A" w:rsidRPr="00DE7B59" w:rsidRDefault="0076367A" w:rsidP="0076367A">
            <w:pPr>
              <w:pStyle w:val="TAC"/>
              <w:rPr>
                <w:lang w:eastAsia="en-US"/>
              </w:rPr>
            </w:pPr>
            <w:r w:rsidRPr="00DE7B59">
              <w:rPr>
                <w:lang w:eastAsia="en-US"/>
              </w:rPr>
              <w:t>&lt;--</w:t>
            </w:r>
          </w:p>
        </w:tc>
        <w:tc>
          <w:tcPr>
            <w:tcW w:w="2976" w:type="dxa"/>
            <w:shd w:val="clear" w:color="auto" w:fill="auto"/>
          </w:tcPr>
          <w:p w14:paraId="076E1A6B" w14:textId="77777777" w:rsidR="0076367A" w:rsidRPr="00DE7B59" w:rsidRDefault="0076367A" w:rsidP="0076367A">
            <w:pPr>
              <w:pStyle w:val="TAL"/>
              <w:rPr>
                <w:lang w:eastAsia="en-US"/>
              </w:rPr>
            </w:pPr>
            <w:r w:rsidRPr="00DE7B59">
              <w:rPr>
                <w:i/>
                <w:lang w:eastAsia="en-US"/>
              </w:rPr>
              <w:t>(RRCReconfiguration)</w:t>
            </w:r>
          </w:p>
        </w:tc>
        <w:tc>
          <w:tcPr>
            <w:tcW w:w="567" w:type="dxa"/>
            <w:shd w:val="clear" w:color="auto" w:fill="auto"/>
          </w:tcPr>
          <w:p w14:paraId="25F81E77"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3AB5796C" w14:textId="77777777" w:rsidR="0076367A" w:rsidRPr="00DE7B59" w:rsidRDefault="0076367A" w:rsidP="0076367A">
            <w:pPr>
              <w:pStyle w:val="TAC"/>
              <w:rPr>
                <w:lang w:eastAsia="en-US"/>
              </w:rPr>
            </w:pPr>
            <w:r w:rsidRPr="00DE7B59">
              <w:rPr>
                <w:lang w:eastAsia="en-US"/>
              </w:rPr>
              <w:t>-</w:t>
            </w:r>
          </w:p>
        </w:tc>
      </w:tr>
      <w:tr w:rsidR="0076367A" w:rsidRPr="00DE7B59" w14:paraId="340B6351" w14:textId="77777777" w:rsidTr="00EC24E0">
        <w:trPr>
          <w:cantSplit/>
        </w:trPr>
        <w:tc>
          <w:tcPr>
            <w:tcW w:w="534" w:type="dxa"/>
            <w:shd w:val="clear" w:color="auto" w:fill="auto"/>
          </w:tcPr>
          <w:p w14:paraId="1C64405B" w14:textId="77777777" w:rsidR="0076367A" w:rsidRPr="00DE7B59" w:rsidRDefault="0076367A" w:rsidP="0076367A">
            <w:pPr>
              <w:pStyle w:val="TAC"/>
              <w:rPr>
                <w:lang w:eastAsia="zh-CN"/>
              </w:rPr>
            </w:pPr>
            <w:r w:rsidRPr="00DE7B59">
              <w:rPr>
                <w:lang w:eastAsia="zh-CN"/>
              </w:rPr>
              <w:t>10</w:t>
            </w:r>
          </w:p>
        </w:tc>
        <w:tc>
          <w:tcPr>
            <w:tcW w:w="3968" w:type="dxa"/>
            <w:shd w:val="clear" w:color="auto" w:fill="auto"/>
          </w:tcPr>
          <w:p w14:paraId="4D059A21" w14:textId="77777777" w:rsidR="0076367A" w:rsidRPr="00DE7B59" w:rsidRDefault="0076367A" w:rsidP="0076367A">
            <w:pPr>
              <w:pStyle w:val="TAL"/>
              <w:rPr>
                <w:lang w:eastAsia="en-US"/>
              </w:rPr>
            </w:pPr>
            <w:r w:rsidRPr="00DE7B59">
              <w:rPr>
                <w:lang w:eastAsia="en-US"/>
              </w:rPr>
              <w:t>Check: does the UE transmit a MAC PDU containing Power Headroom MAC Control Element?</w:t>
            </w:r>
          </w:p>
          <w:p w14:paraId="6AF6D13B" w14:textId="77777777" w:rsidR="0076367A" w:rsidRPr="00DE7B59" w:rsidRDefault="0076367A" w:rsidP="0076367A">
            <w:pPr>
              <w:pStyle w:val="TAL"/>
              <w:rPr>
                <w:lang w:eastAsia="en-US"/>
              </w:rPr>
            </w:pPr>
            <w:r w:rsidRPr="00DE7B59">
              <w:rPr>
                <w:lang w:eastAsia="en-US"/>
              </w:rPr>
              <w:t>(Note 4</w:t>
            </w:r>
            <w:r w:rsidR="00272FCA" w:rsidRPr="00DE7B59">
              <w:t>, 5</w:t>
            </w:r>
            <w:r w:rsidRPr="00DE7B59">
              <w:rPr>
                <w:lang w:eastAsia="en-US"/>
              </w:rPr>
              <w:t>)</w:t>
            </w:r>
          </w:p>
        </w:tc>
        <w:tc>
          <w:tcPr>
            <w:tcW w:w="708" w:type="dxa"/>
            <w:shd w:val="clear" w:color="auto" w:fill="auto"/>
          </w:tcPr>
          <w:p w14:paraId="19C5BE32"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521E3E15" w14:textId="77777777" w:rsidR="0076367A" w:rsidRPr="00DE7B59" w:rsidRDefault="0076367A" w:rsidP="0076367A">
            <w:pPr>
              <w:pStyle w:val="TAL"/>
              <w:rPr>
                <w:lang w:eastAsia="en-US"/>
              </w:rPr>
            </w:pPr>
            <w:r w:rsidRPr="00DE7B59">
              <w:rPr>
                <w:lang w:eastAsia="en-US"/>
              </w:rPr>
              <w:t>MAC PDU</w:t>
            </w:r>
          </w:p>
        </w:tc>
        <w:tc>
          <w:tcPr>
            <w:tcW w:w="567" w:type="dxa"/>
            <w:shd w:val="clear" w:color="auto" w:fill="auto"/>
          </w:tcPr>
          <w:p w14:paraId="6D409520" w14:textId="77777777" w:rsidR="0076367A" w:rsidRPr="00DE7B59" w:rsidRDefault="0076367A" w:rsidP="0076367A">
            <w:pPr>
              <w:pStyle w:val="TAC"/>
              <w:rPr>
                <w:lang w:eastAsia="en-US"/>
              </w:rPr>
            </w:pPr>
            <w:r w:rsidRPr="00DE7B59">
              <w:rPr>
                <w:lang w:eastAsia="en-US"/>
              </w:rPr>
              <w:t>1</w:t>
            </w:r>
          </w:p>
        </w:tc>
        <w:tc>
          <w:tcPr>
            <w:tcW w:w="850" w:type="dxa"/>
            <w:shd w:val="clear" w:color="auto" w:fill="auto"/>
          </w:tcPr>
          <w:p w14:paraId="61A5E33C" w14:textId="77777777" w:rsidR="0076367A" w:rsidRPr="00DE7B59" w:rsidRDefault="0076367A" w:rsidP="0076367A">
            <w:pPr>
              <w:pStyle w:val="TAC"/>
              <w:rPr>
                <w:lang w:eastAsia="en-US"/>
              </w:rPr>
            </w:pPr>
            <w:r w:rsidRPr="00DE7B59">
              <w:rPr>
                <w:lang w:eastAsia="en-US"/>
              </w:rPr>
              <w:t>P</w:t>
            </w:r>
          </w:p>
        </w:tc>
      </w:tr>
      <w:tr w:rsidR="0076367A" w:rsidRPr="00DE7B59" w14:paraId="0B538124" w14:textId="77777777" w:rsidTr="00EC24E0">
        <w:trPr>
          <w:cantSplit/>
        </w:trPr>
        <w:tc>
          <w:tcPr>
            <w:tcW w:w="534" w:type="dxa"/>
            <w:shd w:val="clear" w:color="auto" w:fill="auto"/>
          </w:tcPr>
          <w:p w14:paraId="33EDF132" w14:textId="77777777" w:rsidR="0076367A" w:rsidRPr="00DE7B59" w:rsidRDefault="0076367A" w:rsidP="0076367A">
            <w:pPr>
              <w:pStyle w:val="TAC"/>
              <w:rPr>
                <w:lang w:eastAsia="zh-CN"/>
              </w:rPr>
            </w:pPr>
            <w:r w:rsidRPr="00DE7B59">
              <w:rPr>
                <w:lang w:eastAsia="zh-CN"/>
              </w:rPr>
              <w:t>11</w:t>
            </w:r>
          </w:p>
        </w:tc>
        <w:tc>
          <w:tcPr>
            <w:tcW w:w="3968" w:type="dxa"/>
            <w:shd w:val="clear" w:color="auto" w:fill="auto"/>
          </w:tcPr>
          <w:p w14:paraId="4A4ACBAD" w14:textId="77777777" w:rsidR="0076367A" w:rsidRPr="00DE7B59" w:rsidRDefault="0076367A" w:rsidP="0076367A">
            <w:pPr>
              <w:pStyle w:val="TAL"/>
              <w:rPr>
                <w:lang w:eastAsia="en-US"/>
              </w:rPr>
            </w:pPr>
            <w:r w:rsidRPr="00DE7B59">
              <w:rPr>
                <w:lang w:eastAsia="en-US"/>
              </w:rPr>
              <w:t xml:space="preserve">The UE transmits an NR </w:t>
            </w:r>
            <w:r w:rsidRPr="00DE7B59">
              <w:rPr>
                <w:i/>
                <w:iCs/>
                <w:lang w:eastAsia="en-US"/>
              </w:rPr>
              <w:t>RRCReconfigurationComplete</w:t>
            </w:r>
            <w:r w:rsidRPr="00DE7B59">
              <w:rPr>
                <w:lang w:eastAsia="en-US"/>
              </w:rPr>
              <w:t xml:space="preserve"> message to confirm the setup of Power Headroom parameters.</w:t>
            </w:r>
          </w:p>
          <w:p w14:paraId="327494C0" w14:textId="77777777" w:rsidR="0076367A" w:rsidRPr="00DE7B59" w:rsidRDefault="0076367A" w:rsidP="0076367A">
            <w:pPr>
              <w:pStyle w:val="TAL"/>
              <w:rPr>
                <w:lang w:eastAsia="en-US"/>
              </w:rPr>
            </w:pPr>
            <w:r w:rsidRPr="00DE7B59">
              <w:rPr>
                <w:lang w:eastAsia="en-US"/>
              </w:rPr>
              <w:t>(Note 3,4)</w:t>
            </w:r>
          </w:p>
        </w:tc>
        <w:tc>
          <w:tcPr>
            <w:tcW w:w="708" w:type="dxa"/>
            <w:shd w:val="clear" w:color="auto" w:fill="auto"/>
          </w:tcPr>
          <w:p w14:paraId="3D7B489E"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3D9D9816" w14:textId="77777777" w:rsidR="0076367A" w:rsidRPr="00DE7B59" w:rsidRDefault="0076367A" w:rsidP="0076367A">
            <w:pPr>
              <w:pStyle w:val="TAL"/>
              <w:rPr>
                <w:lang w:eastAsia="en-US"/>
              </w:rPr>
            </w:pPr>
            <w:r w:rsidRPr="00DE7B59">
              <w:rPr>
                <w:i/>
                <w:lang w:eastAsia="en-US"/>
              </w:rPr>
              <w:t>(RRCReconfigurationComplete)</w:t>
            </w:r>
          </w:p>
        </w:tc>
        <w:tc>
          <w:tcPr>
            <w:tcW w:w="567" w:type="dxa"/>
            <w:shd w:val="clear" w:color="auto" w:fill="auto"/>
          </w:tcPr>
          <w:p w14:paraId="61E050CB"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75885C8D" w14:textId="77777777" w:rsidR="0076367A" w:rsidRPr="00DE7B59" w:rsidRDefault="0076367A" w:rsidP="0076367A">
            <w:pPr>
              <w:pStyle w:val="TAC"/>
              <w:rPr>
                <w:lang w:eastAsia="en-US"/>
              </w:rPr>
            </w:pPr>
            <w:r w:rsidRPr="00DE7B59">
              <w:rPr>
                <w:lang w:eastAsia="en-US"/>
              </w:rPr>
              <w:t>-</w:t>
            </w:r>
          </w:p>
        </w:tc>
      </w:tr>
      <w:tr w:rsidR="0041571B" w:rsidRPr="00DE7B59" w14:paraId="20F9631D" w14:textId="77777777" w:rsidTr="00EC24E0">
        <w:trPr>
          <w:cantSplit/>
        </w:trPr>
        <w:tc>
          <w:tcPr>
            <w:tcW w:w="534" w:type="dxa"/>
            <w:shd w:val="clear" w:color="auto" w:fill="auto"/>
          </w:tcPr>
          <w:p w14:paraId="1D8DF58E" w14:textId="77777777" w:rsidR="0041571B" w:rsidRPr="00DE7B59" w:rsidRDefault="0041571B" w:rsidP="004600E1">
            <w:pPr>
              <w:pStyle w:val="TAC"/>
              <w:rPr>
                <w:lang w:eastAsia="zh-CN"/>
              </w:rPr>
            </w:pPr>
            <w:r w:rsidRPr="00DE7B59">
              <w:rPr>
                <w:lang w:eastAsia="zh-CN"/>
              </w:rPr>
              <w:t>12</w:t>
            </w:r>
          </w:p>
        </w:tc>
        <w:tc>
          <w:tcPr>
            <w:tcW w:w="3968" w:type="dxa"/>
            <w:shd w:val="clear" w:color="auto" w:fill="auto"/>
          </w:tcPr>
          <w:p w14:paraId="6A121A41" w14:textId="77777777" w:rsidR="0041571B" w:rsidRPr="00DE7B59" w:rsidRDefault="0041571B" w:rsidP="004600E1">
            <w:pPr>
              <w:pStyle w:val="TAL"/>
              <w:rPr>
                <w:lang w:eastAsia="en-US"/>
              </w:rPr>
            </w:pPr>
            <w:r w:rsidRPr="00DE7B59">
              <w:rPr>
                <w:lang w:eastAsia="en-US"/>
              </w:rPr>
              <w:t xml:space="preserve">Wait for T1= </w:t>
            </w:r>
            <w:r w:rsidR="00272FCA" w:rsidRPr="00DE7B59">
              <w:t>20</w:t>
            </w:r>
            <w:r w:rsidRPr="00DE7B59">
              <w:rPr>
                <w:lang w:eastAsia="en-US"/>
              </w:rPr>
              <w:t xml:space="preserve">% of </w:t>
            </w:r>
            <w:r w:rsidRPr="00DE7B59">
              <w:rPr>
                <w:i/>
                <w:iCs/>
                <w:lang w:eastAsia="en-US"/>
              </w:rPr>
              <w:t>prohibitPHR-Timer</w:t>
            </w:r>
            <w:r w:rsidRPr="00DE7B59">
              <w:rPr>
                <w:lang w:eastAsia="en-US"/>
              </w:rPr>
              <w:t>.</w:t>
            </w:r>
          </w:p>
        </w:tc>
        <w:tc>
          <w:tcPr>
            <w:tcW w:w="708" w:type="dxa"/>
            <w:shd w:val="clear" w:color="auto" w:fill="auto"/>
          </w:tcPr>
          <w:p w14:paraId="53862F5D"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5DD3F75F"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27C5E9A1"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6EA09177" w14:textId="77777777" w:rsidR="0041571B" w:rsidRPr="00DE7B59" w:rsidRDefault="0041571B" w:rsidP="004600E1">
            <w:pPr>
              <w:pStyle w:val="TAC"/>
              <w:rPr>
                <w:lang w:eastAsia="en-US"/>
              </w:rPr>
            </w:pPr>
            <w:r w:rsidRPr="00DE7B59">
              <w:rPr>
                <w:lang w:eastAsia="en-US"/>
              </w:rPr>
              <w:t>-</w:t>
            </w:r>
          </w:p>
        </w:tc>
      </w:tr>
      <w:tr w:rsidR="0041571B" w:rsidRPr="00DE7B59" w14:paraId="77A487CE" w14:textId="77777777" w:rsidTr="00EC24E0">
        <w:trPr>
          <w:cantSplit/>
        </w:trPr>
        <w:tc>
          <w:tcPr>
            <w:tcW w:w="534" w:type="dxa"/>
            <w:shd w:val="clear" w:color="auto" w:fill="auto"/>
          </w:tcPr>
          <w:p w14:paraId="1A5C2422" w14:textId="77777777" w:rsidR="0041571B" w:rsidRPr="00DE7B59" w:rsidRDefault="0041571B" w:rsidP="004600E1">
            <w:pPr>
              <w:pStyle w:val="TAC"/>
              <w:rPr>
                <w:lang w:eastAsia="zh-CN"/>
              </w:rPr>
            </w:pPr>
            <w:r w:rsidRPr="00DE7B59">
              <w:rPr>
                <w:lang w:eastAsia="zh-CN"/>
              </w:rPr>
              <w:t>13</w:t>
            </w:r>
          </w:p>
        </w:tc>
        <w:tc>
          <w:tcPr>
            <w:tcW w:w="3968" w:type="dxa"/>
            <w:shd w:val="clear" w:color="auto" w:fill="auto"/>
          </w:tcPr>
          <w:p w14:paraId="5BE2E299" w14:textId="77777777" w:rsidR="0041571B" w:rsidRPr="00DE7B59" w:rsidRDefault="0041571B" w:rsidP="004600E1">
            <w:pPr>
              <w:pStyle w:val="TAL"/>
              <w:rPr>
                <w:lang w:eastAsia="en-US"/>
              </w:rPr>
            </w:pPr>
            <w:r w:rsidRPr="00DE7B59">
              <w:rPr>
                <w:lang w:eastAsia="en-US"/>
              </w:rPr>
              <w:t xml:space="preserve">Reduce SS power level </w:t>
            </w:r>
            <w:r w:rsidRPr="00DE7B59">
              <w:rPr>
                <w:lang w:eastAsia="zh-CN"/>
              </w:rPr>
              <w:t xml:space="preserve">for NR Cell </w:t>
            </w:r>
            <w:r w:rsidRPr="00DE7B59">
              <w:rPr>
                <w:lang w:eastAsia="en-US"/>
              </w:rPr>
              <w:t>so as to cause a DL_Pathloss change at UE by 5dB.</w:t>
            </w:r>
          </w:p>
        </w:tc>
        <w:tc>
          <w:tcPr>
            <w:tcW w:w="708" w:type="dxa"/>
            <w:shd w:val="clear" w:color="auto" w:fill="auto"/>
          </w:tcPr>
          <w:p w14:paraId="2A1BF4E7"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0D8F1C49"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463CD23E"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65A776E" w14:textId="77777777" w:rsidR="0041571B" w:rsidRPr="00DE7B59" w:rsidRDefault="0041571B" w:rsidP="004600E1">
            <w:pPr>
              <w:pStyle w:val="TAC"/>
              <w:rPr>
                <w:lang w:eastAsia="en-US"/>
              </w:rPr>
            </w:pPr>
            <w:r w:rsidRPr="00DE7B59">
              <w:rPr>
                <w:lang w:eastAsia="en-US"/>
              </w:rPr>
              <w:t>-</w:t>
            </w:r>
          </w:p>
        </w:tc>
      </w:tr>
      <w:tr w:rsidR="0041571B" w:rsidRPr="00DE7B59" w14:paraId="16B67F95" w14:textId="77777777" w:rsidTr="00EC24E0">
        <w:trPr>
          <w:cantSplit/>
        </w:trPr>
        <w:tc>
          <w:tcPr>
            <w:tcW w:w="534" w:type="dxa"/>
            <w:shd w:val="clear" w:color="auto" w:fill="auto"/>
          </w:tcPr>
          <w:p w14:paraId="7DFAE9A9" w14:textId="77777777" w:rsidR="0041571B" w:rsidRPr="00DE7B59" w:rsidRDefault="0041571B" w:rsidP="004600E1">
            <w:pPr>
              <w:pStyle w:val="TAC"/>
              <w:rPr>
                <w:lang w:eastAsia="zh-CN"/>
              </w:rPr>
            </w:pPr>
            <w:r w:rsidRPr="00DE7B59">
              <w:rPr>
                <w:lang w:eastAsia="zh-CN"/>
              </w:rPr>
              <w:t>14</w:t>
            </w:r>
          </w:p>
        </w:tc>
        <w:tc>
          <w:tcPr>
            <w:tcW w:w="3968" w:type="dxa"/>
            <w:shd w:val="clear" w:color="auto" w:fill="auto"/>
          </w:tcPr>
          <w:p w14:paraId="1DE2F41B" w14:textId="77777777" w:rsidR="0041571B" w:rsidRPr="00DE7B59" w:rsidRDefault="0041571B" w:rsidP="004600E1">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00B758D8" w:rsidRPr="00DE7B59">
              <w:rPr>
                <w:lang w:eastAsia="en-US"/>
              </w:rPr>
              <w:t>10</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26BB5F17"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7D3BC06E"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78523C4F" w14:textId="77777777" w:rsidR="0041571B" w:rsidRPr="00DE7B59" w:rsidRDefault="0041571B" w:rsidP="004600E1">
            <w:pPr>
              <w:pStyle w:val="TAC"/>
              <w:rPr>
                <w:lang w:eastAsia="zh-CN"/>
              </w:rPr>
            </w:pPr>
            <w:r w:rsidRPr="00DE7B59">
              <w:rPr>
                <w:lang w:eastAsia="zh-CN"/>
              </w:rPr>
              <w:t>4</w:t>
            </w:r>
          </w:p>
        </w:tc>
        <w:tc>
          <w:tcPr>
            <w:tcW w:w="850" w:type="dxa"/>
            <w:shd w:val="clear" w:color="auto" w:fill="auto"/>
          </w:tcPr>
          <w:p w14:paraId="05E0A8C0" w14:textId="77777777" w:rsidR="0041571B" w:rsidRPr="00DE7B59" w:rsidRDefault="0041571B" w:rsidP="004600E1">
            <w:pPr>
              <w:pStyle w:val="TAC"/>
              <w:rPr>
                <w:lang w:eastAsia="en-US"/>
              </w:rPr>
            </w:pPr>
            <w:r w:rsidRPr="00DE7B59">
              <w:rPr>
                <w:lang w:eastAsia="en-US"/>
              </w:rPr>
              <w:t>F</w:t>
            </w:r>
          </w:p>
        </w:tc>
      </w:tr>
      <w:tr w:rsidR="0041571B" w:rsidRPr="00DE7B59" w14:paraId="065DF86E" w14:textId="77777777" w:rsidTr="00EC24E0">
        <w:trPr>
          <w:cantSplit/>
        </w:trPr>
        <w:tc>
          <w:tcPr>
            <w:tcW w:w="534" w:type="dxa"/>
            <w:shd w:val="clear" w:color="auto" w:fill="auto"/>
          </w:tcPr>
          <w:p w14:paraId="72492296" w14:textId="77777777" w:rsidR="0041571B" w:rsidRPr="00DE7B59" w:rsidRDefault="0041571B" w:rsidP="004600E1">
            <w:pPr>
              <w:pStyle w:val="TAC"/>
              <w:rPr>
                <w:lang w:eastAsia="zh-CN"/>
              </w:rPr>
            </w:pPr>
            <w:r w:rsidRPr="00DE7B59">
              <w:rPr>
                <w:lang w:eastAsia="zh-CN"/>
              </w:rPr>
              <w:t>15</w:t>
            </w:r>
          </w:p>
        </w:tc>
        <w:tc>
          <w:tcPr>
            <w:tcW w:w="3968" w:type="dxa"/>
            <w:shd w:val="clear" w:color="auto" w:fill="auto"/>
          </w:tcPr>
          <w:p w14:paraId="7AC0BBD1" w14:textId="77777777" w:rsidR="0041571B" w:rsidRPr="00DE7B59" w:rsidRDefault="0041571B" w:rsidP="004600E1">
            <w:pPr>
              <w:pStyle w:val="TAL"/>
              <w:rPr>
                <w:lang w:eastAsia="zh-CN"/>
              </w:rPr>
            </w:pPr>
            <w:r w:rsidRPr="00DE7B59">
              <w:rPr>
                <w:lang w:eastAsia="en-US"/>
              </w:rPr>
              <w:t xml:space="preserve">Check: after </w:t>
            </w:r>
            <w:r w:rsidRPr="00DE7B59">
              <w:rPr>
                <w:i/>
                <w:iCs/>
                <w:lang w:eastAsia="en-US"/>
              </w:rPr>
              <w:t>prohibitPHR-Timer</w:t>
            </w:r>
            <w:r w:rsidRPr="00DE7B59">
              <w:rPr>
                <w:lang w:eastAsia="en-US"/>
              </w:rPr>
              <w:t xml:space="preserve"> after step </w:t>
            </w:r>
            <w:r w:rsidR="00B758D8" w:rsidRPr="00DE7B59">
              <w:rPr>
                <w:lang w:eastAsia="en-US"/>
              </w:rPr>
              <w:t>10</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4EF22D59"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BC282E1"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3023B985" w14:textId="77777777" w:rsidR="0041571B" w:rsidRPr="00DE7B59" w:rsidRDefault="0041571B" w:rsidP="004600E1">
            <w:pPr>
              <w:pStyle w:val="TAC"/>
              <w:rPr>
                <w:lang w:eastAsia="zh-CN"/>
              </w:rPr>
            </w:pPr>
            <w:r w:rsidRPr="00DE7B59">
              <w:rPr>
                <w:lang w:eastAsia="zh-CN"/>
              </w:rPr>
              <w:t>5</w:t>
            </w:r>
          </w:p>
        </w:tc>
        <w:tc>
          <w:tcPr>
            <w:tcW w:w="850" w:type="dxa"/>
            <w:shd w:val="clear" w:color="auto" w:fill="auto"/>
          </w:tcPr>
          <w:p w14:paraId="6590FD9A" w14:textId="77777777" w:rsidR="0041571B" w:rsidRPr="00DE7B59" w:rsidRDefault="0041571B" w:rsidP="004600E1">
            <w:pPr>
              <w:pStyle w:val="TAC"/>
              <w:rPr>
                <w:lang w:eastAsia="en-US"/>
              </w:rPr>
            </w:pPr>
            <w:r w:rsidRPr="00DE7B59">
              <w:rPr>
                <w:lang w:eastAsia="en-US"/>
              </w:rPr>
              <w:t>P</w:t>
            </w:r>
          </w:p>
        </w:tc>
      </w:tr>
      <w:tr w:rsidR="0041571B" w:rsidRPr="00DE7B59" w14:paraId="145B95AB" w14:textId="77777777" w:rsidTr="00EC24E0">
        <w:trPr>
          <w:cantSplit/>
        </w:trPr>
        <w:tc>
          <w:tcPr>
            <w:tcW w:w="534" w:type="dxa"/>
            <w:shd w:val="clear" w:color="auto" w:fill="auto"/>
          </w:tcPr>
          <w:p w14:paraId="5E10549F" w14:textId="77777777" w:rsidR="0041571B" w:rsidRPr="00DE7B59" w:rsidRDefault="0041571B" w:rsidP="004600E1">
            <w:pPr>
              <w:pStyle w:val="TAC"/>
              <w:rPr>
                <w:lang w:eastAsia="zh-CN"/>
              </w:rPr>
            </w:pPr>
            <w:r w:rsidRPr="00DE7B59">
              <w:rPr>
                <w:lang w:eastAsia="zh-CN"/>
              </w:rPr>
              <w:t>16</w:t>
            </w:r>
          </w:p>
        </w:tc>
        <w:tc>
          <w:tcPr>
            <w:tcW w:w="3968" w:type="dxa"/>
            <w:shd w:val="clear" w:color="auto" w:fill="auto"/>
          </w:tcPr>
          <w:p w14:paraId="338B4E99" w14:textId="77777777" w:rsidR="0041571B" w:rsidRPr="00DE7B59" w:rsidRDefault="0041571B" w:rsidP="004600E1">
            <w:pPr>
              <w:pStyle w:val="TAL"/>
              <w:rPr>
                <w:lang w:eastAsia="en-US"/>
              </w:rPr>
            </w:pPr>
            <w:r w:rsidRPr="00DE7B59">
              <w:rPr>
                <w:lang w:eastAsia="en-US"/>
              </w:rPr>
              <w:t xml:space="preserve">Increase SS power level </w:t>
            </w:r>
            <w:r w:rsidRPr="00DE7B59">
              <w:rPr>
                <w:lang w:eastAsia="zh-CN"/>
              </w:rPr>
              <w:t xml:space="preserve">for NR Cell </w:t>
            </w:r>
            <w:r w:rsidRPr="00DE7B59">
              <w:rPr>
                <w:lang w:eastAsia="en-US"/>
              </w:rPr>
              <w:t>so as to cause a DL_Pathloss change at UE by 5dB.</w:t>
            </w:r>
          </w:p>
        </w:tc>
        <w:tc>
          <w:tcPr>
            <w:tcW w:w="708" w:type="dxa"/>
            <w:shd w:val="clear" w:color="auto" w:fill="auto"/>
          </w:tcPr>
          <w:p w14:paraId="02532092"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4A154479"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2CF0C215"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B526E3B" w14:textId="77777777" w:rsidR="0041571B" w:rsidRPr="00DE7B59" w:rsidRDefault="0041571B" w:rsidP="004600E1">
            <w:pPr>
              <w:pStyle w:val="TAC"/>
              <w:rPr>
                <w:lang w:eastAsia="en-US"/>
              </w:rPr>
            </w:pPr>
            <w:r w:rsidRPr="00DE7B59">
              <w:rPr>
                <w:lang w:eastAsia="en-US"/>
              </w:rPr>
              <w:t>-</w:t>
            </w:r>
          </w:p>
        </w:tc>
      </w:tr>
      <w:tr w:rsidR="0041571B" w:rsidRPr="00DE7B59" w14:paraId="31427D50" w14:textId="77777777" w:rsidTr="00EC24E0">
        <w:trPr>
          <w:cantSplit/>
        </w:trPr>
        <w:tc>
          <w:tcPr>
            <w:tcW w:w="534" w:type="dxa"/>
            <w:shd w:val="clear" w:color="auto" w:fill="auto"/>
          </w:tcPr>
          <w:p w14:paraId="1889787F" w14:textId="77777777" w:rsidR="0041571B" w:rsidRPr="00DE7B59" w:rsidRDefault="0041571B" w:rsidP="004600E1">
            <w:pPr>
              <w:pStyle w:val="TAC"/>
              <w:rPr>
                <w:lang w:eastAsia="zh-CN"/>
              </w:rPr>
            </w:pPr>
            <w:r w:rsidRPr="00DE7B59">
              <w:rPr>
                <w:lang w:eastAsia="zh-CN"/>
              </w:rPr>
              <w:t>17</w:t>
            </w:r>
          </w:p>
        </w:tc>
        <w:tc>
          <w:tcPr>
            <w:tcW w:w="3968" w:type="dxa"/>
            <w:shd w:val="clear" w:color="auto" w:fill="auto"/>
          </w:tcPr>
          <w:p w14:paraId="6CE05C87" w14:textId="77777777" w:rsidR="0041571B" w:rsidRPr="00DE7B59" w:rsidRDefault="0041571B" w:rsidP="004600E1">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00B758D8" w:rsidRPr="00DE7B59">
              <w:rPr>
                <w:lang w:eastAsia="en-US"/>
              </w:rPr>
              <w:t>15</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764A9050"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258F5536"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06C4ADBF" w14:textId="77777777" w:rsidR="0041571B" w:rsidRPr="00DE7B59" w:rsidRDefault="0041571B" w:rsidP="004600E1">
            <w:pPr>
              <w:pStyle w:val="TAC"/>
              <w:rPr>
                <w:lang w:eastAsia="zh-CN"/>
              </w:rPr>
            </w:pPr>
            <w:r w:rsidRPr="00DE7B59">
              <w:rPr>
                <w:lang w:eastAsia="zh-CN"/>
              </w:rPr>
              <w:t>4</w:t>
            </w:r>
          </w:p>
        </w:tc>
        <w:tc>
          <w:tcPr>
            <w:tcW w:w="850" w:type="dxa"/>
            <w:shd w:val="clear" w:color="auto" w:fill="auto"/>
          </w:tcPr>
          <w:p w14:paraId="424A238C" w14:textId="77777777" w:rsidR="0041571B" w:rsidRPr="00DE7B59" w:rsidRDefault="0041571B" w:rsidP="004600E1">
            <w:pPr>
              <w:pStyle w:val="TAC"/>
              <w:rPr>
                <w:lang w:eastAsia="en-US"/>
              </w:rPr>
            </w:pPr>
            <w:r w:rsidRPr="00DE7B59">
              <w:rPr>
                <w:lang w:eastAsia="en-US"/>
              </w:rPr>
              <w:t>F</w:t>
            </w:r>
          </w:p>
        </w:tc>
      </w:tr>
      <w:tr w:rsidR="0041571B" w:rsidRPr="00DE7B59" w14:paraId="26402EEE" w14:textId="77777777" w:rsidTr="00EC24E0">
        <w:trPr>
          <w:cantSplit/>
        </w:trPr>
        <w:tc>
          <w:tcPr>
            <w:tcW w:w="534" w:type="dxa"/>
            <w:shd w:val="clear" w:color="auto" w:fill="auto"/>
          </w:tcPr>
          <w:p w14:paraId="5ECE3C87" w14:textId="77777777" w:rsidR="0041571B" w:rsidRPr="00DE7B59" w:rsidRDefault="0041571B" w:rsidP="004600E1">
            <w:pPr>
              <w:pStyle w:val="TAC"/>
              <w:rPr>
                <w:lang w:eastAsia="zh-CN"/>
              </w:rPr>
            </w:pPr>
            <w:r w:rsidRPr="00DE7B59">
              <w:rPr>
                <w:lang w:eastAsia="zh-CN"/>
              </w:rPr>
              <w:t>18</w:t>
            </w:r>
          </w:p>
        </w:tc>
        <w:tc>
          <w:tcPr>
            <w:tcW w:w="3968" w:type="dxa"/>
            <w:shd w:val="clear" w:color="auto" w:fill="auto"/>
          </w:tcPr>
          <w:p w14:paraId="28F4F869" w14:textId="77777777" w:rsidR="0041571B" w:rsidRPr="00DE7B59" w:rsidRDefault="0041571B" w:rsidP="004600E1">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00B758D8" w:rsidRPr="00DE7B59">
              <w:rPr>
                <w:lang w:eastAsia="en-US"/>
              </w:rPr>
              <w:t>15</w:t>
            </w:r>
            <w:r w:rsidRPr="00DE7B59">
              <w:rPr>
                <w:lang w:eastAsia="en-US"/>
              </w:rPr>
              <w:t>, does the UE transmit a MAC PDU containing Power Headroom MAC Control Element?</w:t>
            </w:r>
            <w:r w:rsidR="00272FCA" w:rsidRPr="00DE7B59">
              <w:rPr>
                <w:lang w:eastAsia="zh-CN"/>
              </w:rPr>
              <w:t xml:space="preserve"> (Note 5)</w:t>
            </w:r>
            <w:r w:rsidRPr="00DE7B59">
              <w:rPr>
                <w:lang w:eastAsia="zh-CN"/>
              </w:rPr>
              <w:t xml:space="preserve"> </w:t>
            </w:r>
          </w:p>
        </w:tc>
        <w:tc>
          <w:tcPr>
            <w:tcW w:w="708" w:type="dxa"/>
            <w:shd w:val="clear" w:color="auto" w:fill="auto"/>
          </w:tcPr>
          <w:p w14:paraId="58EAA72A"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D1BD9FD"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70868FAE" w14:textId="77777777" w:rsidR="0041571B" w:rsidRPr="00DE7B59" w:rsidRDefault="0041571B" w:rsidP="004600E1">
            <w:pPr>
              <w:pStyle w:val="TAC"/>
              <w:rPr>
                <w:lang w:eastAsia="zh-CN"/>
              </w:rPr>
            </w:pPr>
            <w:r w:rsidRPr="00DE7B59">
              <w:rPr>
                <w:lang w:eastAsia="zh-CN"/>
              </w:rPr>
              <w:t>5</w:t>
            </w:r>
          </w:p>
        </w:tc>
        <w:tc>
          <w:tcPr>
            <w:tcW w:w="850" w:type="dxa"/>
            <w:shd w:val="clear" w:color="auto" w:fill="auto"/>
          </w:tcPr>
          <w:p w14:paraId="7542FF11" w14:textId="77777777" w:rsidR="0041571B" w:rsidRPr="00DE7B59" w:rsidRDefault="0041571B" w:rsidP="004600E1">
            <w:pPr>
              <w:pStyle w:val="TAC"/>
              <w:rPr>
                <w:lang w:eastAsia="en-US"/>
              </w:rPr>
            </w:pPr>
            <w:r w:rsidRPr="00DE7B59">
              <w:rPr>
                <w:lang w:eastAsia="en-US"/>
              </w:rPr>
              <w:t>P</w:t>
            </w:r>
          </w:p>
        </w:tc>
      </w:tr>
      <w:tr w:rsidR="00272FCA" w:rsidRPr="00DE7B59" w14:paraId="3E09B1FB" w14:textId="77777777" w:rsidTr="008719DC">
        <w:trPr>
          <w:cantSplit/>
        </w:trPr>
        <w:tc>
          <w:tcPr>
            <w:tcW w:w="534" w:type="dxa"/>
            <w:shd w:val="clear" w:color="auto" w:fill="auto"/>
          </w:tcPr>
          <w:p w14:paraId="07552EC4" w14:textId="77777777" w:rsidR="00272FCA" w:rsidRPr="00DE7B59" w:rsidRDefault="00272FCA" w:rsidP="008719DC">
            <w:pPr>
              <w:pStyle w:val="TAC"/>
              <w:rPr>
                <w:lang w:eastAsia="zh-CN"/>
              </w:rPr>
            </w:pPr>
            <w:r w:rsidRPr="00DE7B59">
              <w:t>19</w:t>
            </w:r>
          </w:p>
        </w:tc>
        <w:tc>
          <w:tcPr>
            <w:tcW w:w="3968" w:type="dxa"/>
            <w:shd w:val="clear" w:color="auto" w:fill="auto"/>
          </w:tcPr>
          <w:p w14:paraId="69EFC18F" w14:textId="77777777" w:rsidR="00272FCA" w:rsidRPr="00DE7B59" w:rsidRDefault="00272FCA" w:rsidP="008719DC">
            <w:pPr>
              <w:pStyle w:val="TAL"/>
            </w:pPr>
            <w:r w:rsidRPr="00DE7B59">
              <w:t xml:space="preserve">The SS transmits an NR </w:t>
            </w:r>
            <w:r w:rsidRPr="00DE7B59">
              <w:rPr>
                <w:i/>
                <w:iCs/>
              </w:rPr>
              <w:t>RRCReconfiguration</w:t>
            </w:r>
            <w:r w:rsidRPr="00DE7B59">
              <w:t xml:space="preserve"> message to disable Power Headroom reporting</w:t>
            </w:r>
            <w:r w:rsidRPr="00DE7B59">
              <w:rPr>
                <w:lang w:eastAsia="zh-CN"/>
              </w:rPr>
              <w:t>.(Note 1)</w:t>
            </w:r>
          </w:p>
        </w:tc>
        <w:tc>
          <w:tcPr>
            <w:tcW w:w="708" w:type="dxa"/>
            <w:shd w:val="clear" w:color="auto" w:fill="auto"/>
          </w:tcPr>
          <w:p w14:paraId="2DE1792C" w14:textId="77777777" w:rsidR="00272FCA" w:rsidRPr="00DE7B59" w:rsidRDefault="00272FCA" w:rsidP="008719DC">
            <w:pPr>
              <w:pStyle w:val="TAC"/>
            </w:pPr>
            <w:r w:rsidRPr="00DE7B59">
              <w:t>&lt;--</w:t>
            </w:r>
          </w:p>
        </w:tc>
        <w:tc>
          <w:tcPr>
            <w:tcW w:w="2976" w:type="dxa"/>
            <w:shd w:val="clear" w:color="auto" w:fill="auto"/>
          </w:tcPr>
          <w:p w14:paraId="3DF247E1" w14:textId="77777777" w:rsidR="00272FCA" w:rsidRPr="00DE7B59" w:rsidRDefault="00272FCA" w:rsidP="008719DC">
            <w:pPr>
              <w:pStyle w:val="TAL"/>
            </w:pPr>
            <w:r w:rsidRPr="00DE7B59">
              <w:rPr>
                <w:i/>
              </w:rPr>
              <w:t>(RRCReconfiguration)</w:t>
            </w:r>
          </w:p>
        </w:tc>
        <w:tc>
          <w:tcPr>
            <w:tcW w:w="567" w:type="dxa"/>
            <w:shd w:val="clear" w:color="auto" w:fill="auto"/>
          </w:tcPr>
          <w:p w14:paraId="12BC53BD" w14:textId="77777777" w:rsidR="00272FCA" w:rsidRPr="00DE7B59" w:rsidRDefault="00272FCA" w:rsidP="008719DC">
            <w:pPr>
              <w:pStyle w:val="TAC"/>
              <w:rPr>
                <w:lang w:eastAsia="zh-CN"/>
              </w:rPr>
            </w:pPr>
            <w:r w:rsidRPr="00DE7B59">
              <w:t>-</w:t>
            </w:r>
          </w:p>
        </w:tc>
        <w:tc>
          <w:tcPr>
            <w:tcW w:w="850" w:type="dxa"/>
            <w:shd w:val="clear" w:color="auto" w:fill="auto"/>
          </w:tcPr>
          <w:p w14:paraId="5DE53AB2" w14:textId="77777777" w:rsidR="00272FCA" w:rsidRPr="00DE7B59" w:rsidRDefault="00272FCA" w:rsidP="008719DC">
            <w:pPr>
              <w:pStyle w:val="TAC"/>
            </w:pPr>
            <w:r w:rsidRPr="00DE7B59">
              <w:t>-</w:t>
            </w:r>
          </w:p>
        </w:tc>
      </w:tr>
      <w:tr w:rsidR="00272FCA" w:rsidRPr="00DE7B59" w14:paraId="011B28D9" w14:textId="77777777" w:rsidTr="008719DC">
        <w:trPr>
          <w:cantSplit/>
        </w:trPr>
        <w:tc>
          <w:tcPr>
            <w:tcW w:w="534" w:type="dxa"/>
            <w:shd w:val="clear" w:color="auto" w:fill="auto"/>
          </w:tcPr>
          <w:p w14:paraId="14FDB291" w14:textId="77777777" w:rsidR="00272FCA" w:rsidRPr="00DE7B59" w:rsidRDefault="00272FCA" w:rsidP="008719DC">
            <w:pPr>
              <w:pStyle w:val="TAC"/>
              <w:rPr>
                <w:lang w:eastAsia="zh-CN"/>
              </w:rPr>
            </w:pPr>
            <w:r w:rsidRPr="00DE7B59">
              <w:t>20</w:t>
            </w:r>
          </w:p>
        </w:tc>
        <w:tc>
          <w:tcPr>
            <w:tcW w:w="3968" w:type="dxa"/>
            <w:shd w:val="clear" w:color="auto" w:fill="auto"/>
          </w:tcPr>
          <w:p w14:paraId="63B829FC" w14:textId="77777777" w:rsidR="00272FCA" w:rsidRPr="00DE7B59" w:rsidRDefault="00272FCA" w:rsidP="008719DC">
            <w:pPr>
              <w:pStyle w:val="TAL"/>
            </w:pPr>
            <w:r w:rsidRPr="00DE7B59">
              <w:t xml:space="preserve">The UE transmits an NR </w:t>
            </w:r>
            <w:r w:rsidRPr="00DE7B59">
              <w:rPr>
                <w:i/>
                <w:iCs/>
              </w:rPr>
              <w:t>RRCReconfigurationComplete</w:t>
            </w:r>
            <w:r w:rsidRPr="00DE7B59">
              <w:t xml:space="preserve"> message to confirm the disabling of Power Headroom parameters</w:t>
            </w:r>
            <w:r w:rsidRPr="00DE7B59">
              <w:rPr>
                <w:lang w:eastAsia="zh-CN"/>
              </w:rPr>
              <w:t>.(Note 3)</w:t>
            </w:r>
          </w:p>
        </w:tc>
        <w:tc>
          <w:tcPr>
            <w:tcW w:w="708" w:type="dxa"/>
            <w:shd w:val="clear" w:color="auto" w:fill="auto"/>
          </w:tcPr>
          <w:p w14:paraId="2B2F8310" w14:textId="77777777" w:rsidR="00272FCA" w:rsidRPr="00DE7B59" w:rsidRDefault="00272FCA" w:rsidP="008719DC">
            <w:pPr>
              <w:pStyle w:val="TAC"/>
            </w:pPr>
            <w:r w:rsidRPr="00DE7B59">
              <w:t>--&gt;</w:t>
            </w:r>
          </w:p>
        </w:tc>
        <w:tc>
          <w:tcPr>
            <w:tcW w:w="2976" w:type="dxa"/>
            <w:shd w:val="clear" w:color="auto" w:fill="auto"/>
          </w:tcPr>
          <w:p w14:paraId="58C3C079" w14:textId="77777777" w:rsidR="00272FCA" w:rsidRPr="00DE7B59" w:rsidRDefault="00272FCA" w:rsidP="008719DC">
            <w:pPr>
              <w:pStyle w:val="TAL"/>
            </w:pPr>
            <w:r w:rsidRPr="00DE7B59">
              <w:rPr>
                <w:i/>
              </w:rPr>
              <w:t>(RRCReconfigurationComplete)</w:t>
            </w:r>
          </w:p>
        </w:tc>
        <w:tc>
          <w:tcPr>
            <w:tcW w:w="567" w:type="dxa"/>
            <w:shd w:val="clear" w:color="auto" w:fill="auto"/>
          </w:tcPr>
          <w:p w14:paraId="68BBBC9E" w14:textId="77777777" w:rsidR="00272FCA" w:rsidRPr="00DE7B59" w:rsidRDefault="00272FCA" w:rsidP="008719DC">
            <w:pPr>
              <w:pStyle w:val="TAC"/>
              <w:rPr>
                <w:lang w:eastAsia="zh-CN"/>
              </w:rPr>
            </w:pPr>
            <w:r w:rsidRPr="00DE7B59">
              <w:t>-</w:t>
            </w:r>
          </w:p>
        </w:tc>
        <w:tc>
          <w:tcPr>
            <w:tcW w:w="850" w:type="dxa"/>
            <w:shd w:val="clear" w:color="auto" w:fill="auto"/>
          </w:tcPr>
          <w:p w14:paraId="053FF15D" w14:textId="77777777" w:rsidR="00272FCA" w:rsidRPr="00DE7B59" w:rsidRDefault="00272FCA" w:rsidP="008719DC">
            <w:pPr>
              <w:pStyle w:val="TAC"/>
            </w:pPr>
            <w:r w:rsidRPr="00DE7B59">
              <w:t>-</w:t>
            </w:r>
          </w:p>
        </w:tc>
      </w:tr>
      <w:tr w:rsidR="0041571B" w:rsidRPr="00DE7B59" w14:paraId="1C259576" w14:textId="77777777" w:rsidTr="00EC24E0">
        <w:trPr>
          <w:cantSplit/>
        </w:trPr>
        <w:tc>
          <w:tcPr>
            <w:tcW w:w="9603" w:type="dxa"/>
            <w:gridSpan w:val="6"/>
            <w:shd w:val="clear" w:color="auto" w:fill="auto"/>
          </w:tcPr>
          <w:p w14:paraId="09FAB8D2" w14:textId="77777777" w:rsidR="0076367A" w:rsidRPr="00DE7B59" w:rsidRDefault="0076367A" w:rsidP="00272FCA">
            <w:pPr>
              <w:pStyle w:val="TAN"/>
              <w:rPr>
                <w:i/>
                <w:lang w:eastAsia="en-US"/>
              </w:rPr>
            </w:pPr>
            <w:r w:rsidRPr="00DE7B59">
              <w:rPr>
                <w:lang w:eastAsia="en-US"/>
              </w:rPr>
              <w:t>Note 1:</w:t>
            </w:r>
            <w:r w:rsidRPr="00DE7B59">
              <w:rPr>
                <w:lang w:eastAsia="en-US"/>
              </w:rPr>
              <w:tab/>
              <w:t xml:space="preserve">for EN-DC the NR </w:t>
            </w:r>
            <w:r w:rsidRPr="00DE7B59">
              <w:rPr>
                <w:i/>
                <w:lang w:eastAsia="en-US"/>
              </w:rPr>
              <w:t>RRCReconfiguration</w:t>
            </w:r>
            <w:r w:rsidRPr="00DE7B59">
              <w:rPr>
                <w:lang w:eastAsia="en-US"/>
              </w:rPr>
              <w:t xml:space="preserve"> message is contained in </w:t>
            </w:r>
            <w:r w:rsidRPr="00DE7B59">
              <w:rPr>
                <w:i/>
                <w:lang w:eastAsia="en-US"/>
              </w:rPr>
              <w:t xml:space="preserve">RRCConnectionReconfiguration </w:t>
            </w:r>
            <w:r w:rsidRPr="00DE7B59">
              <w:rPr>
                <w:lang w:eastAsia="en-US"/>
              </w:rPr>
              <w:t>36.508 [7], Table 4.6.1-8 using condition EN-DC_EmbedNR_RRCRecon.</w:t>
            </w:r>
          </w:p>
          <w:p w14:paraId="7290F54D" w14:textId="77777777" w:rsidR="0076367A" w:rsidRPr="00DE7B59" w:rsidRDefault="0076367A" w:rsidP="00272FCA">
            <w:pPr>
              <w:pStyle w:val="TAN"/>
              <w:rPr>
                <w:lang w:eastAsia="zh-CN"/>
              </w:rPr>
            </w:pPr>
            <w:r w:rsidRPr="00DE7B59">
              <w:rPr>
                <w:lang w:eastAsia="en-US"/>
              </w:rPr>
              <w:t xml:space="preserve">Note </w:t>
            </w:r>
            <w:r w:rsidRPr="00DE7B59">
              <w:rPr>
                <w:lang w:eastAsia="zh-CN"/>
              </w:rPr>
              <w:t>2</w:t>
            </w:r>
            <w:r w:rsidRPr="00DE7B59">
              <w:rPr>
                <w:lang w:eastAsia="en-US"/>
              </w:rPr>
              <w:t>:</w:t>
            </w:r>
            <w:r w:rsidRPr="00DE7B59">
              <w:rPr>
                <w:lang w:eastAsia="en-US"/>
              </w:rPr>
              <w:tab/>
              <w:t>Steps 3 and 4 can happen in any order.</w:t>
            </w:r>
          </w:p>
          <w:p w14:paraId="3E1F8C56" w14:textId="77777777" w:rsidR="0076367A" w:rsidRPr="00DE7B59" w:rsidRDefault="0076367A" w:rsidP="00272FCA">
            <w:pPr>
              <w:pStyle w:val="TAN"/>
              <w:rPr>
                <w:lang w:eastAsia="en-US"/>
              </w:rPr>
            </w:pPr>
            <w:r w:rsidRPr="00DE7B59">
              <w:rPr>
                <w:lang w:eastAsia="en-US"/>
              </w:rPr>
              <w:t>Note 3:</w:t>
            </w:r>
            <w:r w:rsidRPr="00DE7B59">
              <w:rPr>
                <w:lang w:eastAsia="en-US"/>
              </w:rPr>
              <w:tab/>
              <w:t xml:space="preserve">for EN-DC the NR </w:t>
            </w:r>
            <w:r w:rsidRPr="00DE7B59">
              <w:rPr>
                <w:i/>
                <w:lang w:eastAsia="en-US"/>
              </w:rPr>
              <w:t>RRCReconfigurationComplete</w:t>
            </w:r>
            <w:r w:rsidRPr="00DE7B59">
              <w:rPr>
                <w:lang w:eastAsia="en-US"/>
              </w:rPr>
              <w:t xml:space="preserve"> message is contained in </w:t>
            </w:r>
            <w:r w:rsidRPr="00DE7B59">
              <w:rPr>
                <w:i/>
                <w:lang w:eastAsia="en-US"/>
              </w:rPr>
              <w:t>RRCConnectionReconfigurationComplete.</w:t>
            </w:r>
          </w:p>
          <w:p w14:paraId="5B579D20" w14:textId="77777777" w:rsidR="00272FCA" w:rsidRPr="00DE7B59" w:rsidRDefault="0041571B" w:rsidP="00EE2286">
            <w:pPr>
              <w:pStyle w:val="TAN"/>
            </w:pPr>
            <w:r w:rsidRPr="00DE7B59">
              <w:rPr>
                <w:lang w:eastAsia="zh-CN"/>
              </w:rPr>
              <w:t xml:space="preserve">Note </w:t>
            </w:r>
            <w:r w:rsidR="0076367A" w:rsidRPr="00DE7B59">
              <w:rPr>
                <w:lang w:eastAsia="zh-CN"/>
              </w:rPr>
              <w:t>4</w:t>
            </w:r>
            <w:r w:rsidRPr="00DE7B59">
              <w:rPr>
                <w:lang w:eastAsia="zh-CN"/>
              </w:rPr>
              <w:t>:</w:t>
            </w:r>
            <w:r w:rsidRPr="00DE7B59">
              <w:rPr>
                <w:lang w:eastAsia="en-US"/>
              </w:rPr>
              <w:tab/>
            </w:r>
            <w:r w:rsidR="00B758D8" w:rsidRPr="00DE7B59">
              <w:rPr>
                <w:lang w:eastAsia="en-US"/>
              </w:rPr>
              <w:t>Steps 10 and 11 can happen in any order.</w:t>
            </w:r>
          </w:p>
          <w:p w14:paraId="4B33C551" w14:textId="6A1A4486" w:rsidR="0041571B" w:rsidRPr="00DE7B59" w:rsidRDefault="00272FCA" w:rsidP="00EE2286">
            <w:pPr>
              <w:pStyle w:val="TAN"/>
              <w:rPr>
                <w:lang w:eastAsia="zh-CN"/>
              </w:rPr>
            </w:pPr>
            <w:r w:rsidRPr="00DE7B59">
              <w:t>Note 5:</w:t>
            </w:r>
            <w:r w:rsidRPr="00DE7B59">
              <w:tab/>
              <w:t xml:space="preserve">For NR5GC the received MAC PDU will contain Single-entry PHR MAC CE. For </w:t>
            </w:r>
            <w:r w:rsidR="000546E0" w:rsidRPr="00DE7B59">
              <w:t>EN</w:t>
            </w:r>
            <w:r w:rsidRPr="00DE7B59">
              <w:t>-DC</w:t>
            </w:r>
            <w:r w:rsidR="000546E0" w:rsidRPr="00DE7B59">
              <w:t>/NE-DC</w:t>
            </w:r>
            <w:r w:rsidRPr="00DE7B59">
              <w:t xml:space="preserve"> the received MAC PDU will contain Multiple-Entry PHR MAC CE.</w:t>
            </w:r>
          </w:p>
        </w:tc>
      </w:tr>
    </w:tbl>
    <w:p w14:paraId="68E38BF5" w14:textId="77777777" w:rsidR="0041571B" w:rsidRPr="00DE7B59" w:rsidRDefault="0041571B" w:rsidP="0041571B">
      <w:pPr>
        <w:rPr>
          <w:lang w:eastAsia="zh-CN"/>
        </w:rPr>
      </w:pPr>
    </w:p>
    <w:p w14:paraId="7C7D29C4" w14:textId="77777777" w:rsidR="0041571B" w:rsidRPr="00DE7B59" w:rsidRDefault="0041571B" w:rsidP="00B5202A">
      <w:pPr>
        <w:pStyle w:val="H6"/>
        <w:rPr>
          <w:lang w:eastAsia="zh-CN"/>
        </w:rPr>
      </w:pPr>
      <w:r w:rsidRPr="00DE7B59">
        <w:t>7.1.1.3.7.3.3</w:t>
      </w:r>
      <w:r w:rsidRPr="00DE7B59">
        <w:tab/>
        <w:t>Specific message contents</w:t>
      </w:r>
    </w:p>
    <w:p w14:paraId="68B83664" w14:textId="77777777" w:rsidR="0041571B" w:rsidRPr="00DE7B59" w:rsidRDefault="0041571B" w:rsidP="008C2CC8">
      <w:pPr>
        <w:pStyle w:val="TH"/>
      </w:pPr>
      <w:r w:rsidRPr="00DE7B59">
        <w:t>Table 7.1.1.3.7.3.3-</w:t>
      </w:r>
      <w:r w:rsidR="0076367A" w:rsidRPr="00DE7B59">
        <w:rPr>
          <w:lang w:eastAsia="zh-CN"/>
        </w:rPr>
        <w:t>1</w:t>
      </w:r>
      <w:r w:rsidRPr="00DE7B59">
        <w:t>: RRCReconfiguration</w:t>
      </w:r>
      <w:r w:rsidRPr="00DE7B59">
        <w:rPr>
          <w:i/>
        </w:rPr>
        <w:t xml:space="preserve"> </w:t>
      </w:r>
      <w:r w:rsidRPr="00DE7B59">
        <w:t>(</w:t>
      </w:r>
      <w:r w:rsidR="0076367A" w:rsidRPr="00DE7B59">
        <w:t>step 2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1D2BB0FB" w14:textId="77777777" w:rsidTr="004600E1">
        <w:tc>
          <w:tcPr>
            <w:tcW w:w="9747" w:type="dxa"/>
            <w:gridSpan w:val="4"/>
          </w:tcPr>
          <w:p w14:paraId="7E0B93A2"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62FB1FED" w14:textId="77777777" w:rsidTr="004600E1">
        <w:tc>
          <w:tcPr>
            <w:tcW w:w="4535" w:type="dxa"/>
          </w:tcPr>
          <w:p w14:paraId="30313BDD" w14:textId="77777777" w:rsidR="0041571B" w:rsidRPr="00DE7B59" w:rsidRDefault="0041571B" w:rsidP="004600E1">
            <w:pPr>
              <w:pStyle w:val="TAH"/>
              <w:rPr>
                <w:lang w:eastAsia="en-US"/>
              </w:rPr>
            </w:pPr>
            <w:r w:rsidRPr="00DE7B59">
              <w:rPr>
                <w:lang w:eastAsia="en-US"/>
              </w:rPr>
              <w:t>Information Element</w:t>
            </w:r>
          </w:p>
        </w:tc>
        <w:tc>
          <w:tcPr>
            <w:tcW w:w="2267" w:type="dxa"/>
          </w:tcPr>
          <w:p w14:paraId="6BD26D57" w14:textId="77777777" w:rsidR="0041571B" w:rsidRPr="00DE7B59" w:rsidRDefault="0041571B" w:rsidP="004600E1">
            <w:pPr>
              <w:pStyle w:val="TAH"/>
              <w:rPr>
                <w:lang w:eastAsia="en-US"/>
              </w:rPr>
            </w:pPr>
            <w:r w:rsidRPr="00DE7B59">
              <w:rPr>
                <w:lang w:eastAsia="en-US"/>
              </w:rPr>
              <w:t>Value/remark</w:t>
            </w:r>
          </w:p>
        </w:tc>
        <w:tc>
          <w:tcPr>
            <w:tcW w:w="1700" w:type="dxa"/>
          </w:tcPr>
          <w:p w14:paraId="02B99D91" w14:textId="77777777" w:rsidR="0041571B" w:rsidRPr="00DE7B59" w:rsidRDefault="0041571B" w:rsidP="004600E1">
            <w:pPr>
              <w:pStyle w:val="TAH"/>
              <w:rPr>
                <w:lang w:eastAsia="en-US"/>
              </w:rPr>
            </w:pPr>
            <w:r w:rsidRPr="00DE7B59">
              <w:rPr>
                <w:lang w:eastAsia="en-US"/>
              </w:rPr>
              <w:t>Comment</w:t>
            </w:r>
          </w:p>
        </w:tc>
        <w:tc>
          <w:tcPr>
            <w:tcW w:w="1245" w:type="dxa"/>
          </w:tcPr>
          <w:p w14:paraId="25DE7A00" w14:textId="77777777" w:rsidR="0041571B" w:rsidRPr="00DE7B59" w:rsidRDefault="0041571B" w:rsidP="004600E1">
            <w:pPr>
              <w:pStyle w:val="TAH"/>
              <w:rPr>
                <w:lang w:eastAsia="en-US"/>
              </w:rPr>
            </w:pPr>
            <w:r w:rsidRPr="00DE7B59">
              <w:rPr>
                <w:lang w:eastAsia="en-US"/>
              </w:rPr>
              <w:t>Condition</w:t>
            </w:r>
          </w:p>
        </w:tc>
      </w:tr>
      <w:tr w:rsidR="0041571B" w:rsidRPr="00DE7B59" w14:paraId="52962734" w14:textId="77777777" w:rsidTr="004600E1">
        <w:tc>
          <w:tcPr>
            <w:tcW w:w="4535" w:type="dxa"/>
          </w:tcPr>
          <w:p w14:paraId="5704B458"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6A87675D" w14:textId="77777777" w:rsidR="0041571B" w:rsidRPr="00DE7B59" w:rsidRDefault="0041571B" w:rsidP="004600E1">
            <w:pPr>
              <w:pStyle w:val="TAL"/>
              <w:rPr>
                <w:lang w:eastAsia="en-US"/>
              </w:rPr>
            </w:pPr>
          </w:p>
        </w:tc>
        <w:tc>
          <w:tcPr>
            <w:tcW w:w="1700" w:type="dxa"/>
          </w:tcPr>
          <w:p w14:paraId="67953AFE" w14:textId="77777777" w:rsidR="0041571B" w:rsidRPr="00DE7B59" w:rsidRDefault="0041571B" w:rsidP="004600E1">
            <w:pPr>
              <w:pStyle w:val="TAL"/>
              <w:rPr>
                <w:lang w:eastAsia="en-US"/>
              </w:rPr>
            </w:pPr>
          </w:p>
        </w:tc>
        <w:tc>
          <w:tcPr>
            <w:tcW w:w="1245" w:type="dxa"/>
          </w:tcPr>
          <w:p w14:paraId="630504CD" w14:textId="77777777" w:rsidR="0041571B" w:rsidRPr="00DE7B59" w:rsidRDefault="0041571B" w:rsidP="004600E1">
            <w:pPr>
              <w:pStyle w:val="TAL"/>
              <w:rPr>
                <w:lang w:eastAsia="en-US"/>
              </w:rPr>
            </w:pPr>
          </w:p>
        </w:tc>
      </w:tr>
      <w:tr w:rsidR="0041571B" w:rsidRPr="00DE7B59" w14:paraId="409F48FF" w14:textId="77777777" w:rsidTr="004600E1">
        <w:tc>
          <w:tcPr>
            <w:tcW w:w="4535" w:type="dxa"/>
          </w:tcPr>
          <w:p w14:paraId="656AE3F5"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50B827B0" w14:textId="77777777" w:rsidR="0041571B" w:rsidRPr="00DE7B59" w:rsidRDefault="0041571B" w:rsidP="004600E1">
            <w:pPr>
              <w:pStyle w:val="TAL"/>
              <w:rPr>
                <w:lang w:eastAsia="en-US"/>
              </w:rPr>
            </w:pPr>
          </w:p>
        </w:tc>
        <w:tc>
          <w:tcPr>
            <w:tcW w:w="1700" w:type="dxa"/>
          </w:tcPr>
          <w:p w14:paraId="43D7642D" w14:textId="77777777" w:rsidR="0041571B" w:rsidRPr="00DE7B59" w:rsidRDefault="0041571B" w:rsidP="004600E1">
            <w:pPr>
              <w:pStyle w:val="TAL"/>
              <w:rPr>
                <w:lang w:eastAsia="en-US"/>
              </w:rPr>
            </w:pPr>
          </w:p>
        </w:tc>
        <w:tc>
          <w:tcPr>
            <w:tcW w:w="1245" w:type="dxa"/>
          </w:tcPr>
          <w:p w14:paraId="392AF900" w14:textId="77777777" w:rsidR="0041571B" w:rsidRPr="00DE7B59" w:rsidRDefault="0041571B" w:rsidP="004600E1">
            <w:pPr>
              <w:pStyle w:val="TAL"/>
              <w:rPr>
                <w:lang w:eastAsia="en-US"/>
              </w:rPr>
            </w:pPr>
          </w:p>
        </w:tc>
      </w:tr>
      <w:tr w:rsidR="0041571B" w:rsidRPr="00DE7B59" w14:paraId="4CB77358" w14:textId="77777777" w:rsidTr="004600E1">
        <w:tc>
          <w:tcPr>
            <w:tcW w:w="4535" w:type="dxa"/>
            <w:tcBorders>
              <w:bottom w:val="single" w:sz="4" w:space="0" w:color="auto"/>
            </w:tcBorders>
          </w:tcPr>
          <w:p w14:paraId="39C029DE"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1C12EB37" w14:textId="77777777" w:rsidR="0041571B" w:rsidRPr="00DE7B59" w:rsidRDefault="0041571B" w:rsidP="004600E1">
            <w:pPr>
              <w:pStyle w:val="TAL"/>
              <w:rPr>
                <w:lang w:eastAsia="en-US"/>
              </w:rPr>
            </w:pPr>
          </w:p>
        </w:tc>
        <w:tc>
          <w:tcPr>
            <w:tcW w:w="1700" w:type="dxa"/>
          </w:tcPr>
          <w:p w14:paraId="1CD64DFC" w14:textId="77777777" w:rsidR="0041571B" w:rsidRPr="00DE7B59" w:rsidRDefault="0041571B" w:rsidP="004600E1">
            <w:pPr>
              <w:pStyle w:val="TAL"/>
              <w:rPr>
                <w:lang w:eastAsia="en-US"/>
              </w:rPr>
            </w:pPr>
          </w:p>
        </w:tc>
        <w:tc>
          <w:tcPr>
            <w:tcW w:w="1245" w:type="dxa"/>
          </w:tcPr>
          <w:p w14:paraId="647A8E71" w14:textId="77777777" w:rsidR="0041571B" w:rsidRPr="00DE7B59" w:rsidRDefault="0041571B" w:rsidP="004600E1">
            <w:pPr>
              <w:pStyle w:val="TAL"/>
              <w:rPr>
                <w:lang w:eastAsia="en-US"/>
              </w:rPr>
            </w:pPr>
          </w:p>
        </w:tc>
      </w:tr>
      <w:tr w:rsidR="0041571B" w:rsidRPr="00DE7B59" w14:paraId="24D3978C" w14:textId="77777777" w:rsidTr="004600E1">
        <w:tc>
          <w:tcPr>
            <w:tcW w:w="4535" w:type="dxa"/>
            <w:tcBorders>
              <w:bottom w:val="single" w:sz="4" w:space="0" w:color="auto"/>
            </w:tcBorders>
          </w:tcPr>
          <w:p w14:paraId="34D0DF32"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4C0F4E0A" w14:textId="77777777" w:rsidR="0041571B" w:rsidRPr="00DE7B59" w:rsidRDefault="0041571B" w:rsidP="004600E1">
            <w:pPr>
              <w:pStyle w:val="TAL"/>
              <w:rPr>
                <w:lang w:eastAsia="en-US"/>
              </w:rPr>
            </w:pPr>
            <w:r w:rsidRPr="00DE7B59">
              <w:rPr>
                <w:lang w:eastAsia="en-US"/>
              </w:rPr>
              <w:t>CellGroupConfig</w:t>
            </w:r>
          </w:p>
        </w:tc>
        <w:tc>
          <w:tcPr>
            <w:tcW w:w="1700" w:type="dxa"/>
          </w:tcPr>
          <w:p w14:paraId="0231BD6A"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493C2E93" w14:textId="77777777" w:rsidR="0041571B" w:rsidRPr="00DE7B59" w:rsidRDefault="0041571B" w:rsidP="004600E1">
            <w:pPr>
              <w:pStyle w:val="TAL"/>
              <w:rPr>
                <w:lang w:eastAsia="en-US"/>
              </w:rPr>
            </w:pPr>
            <w:r w:rsidRPr="00DE7B59">
              <w:rPr>
                <w:lang w:eastAsia="zh-CN"/>
              </w:rPr>
              <w:t>EN-DC</w:t>
            </w:r>
          </w:p>
        </w:tc>
      </w:tr>
      <w:tr w:rsidR="0076367A" w:rsidRPr="00DE7B59" w14:paraId="76EFD34F" w14:textId="77777777" w:rsidTr="0060133B">
        <w:tc>
          <w:tcPr>
            <w:tcW w:w="4535" w:type="dxa"/>
            <w:tcBorders>
              <w:bottom w:val="single" w:sz="4" w:space="0" w:color="auto"/>
            </w:tcBorders>
          </w:tcPr>
          <w:p w14:paraId="64698DAE" w14:textId="77777777" w:rsidR="0076367A" w:rsidRPr="00DE7B59" w:rsidRDefault="0076367A" w:rsidP="004053FF">
            <w:pPr>
              <w:pStyle w:val="TAL"/>
              <w:rPr>
                <w:lang w:eastAsia="en-US"/>
              </w:rPr>
            </w:pPr>
            <w:r w:rsidRPr="00DE7B59">
              <w:rPr>
                <w:lang w:eastAsia="en-US"/>
              </w:rPr>
              <w:t xml:space="preserve">      </w:t>
            </w:r>
            <w:r w:rsidRPr="00DE7B59">
              <w:t>nonCriticalExtension SEQUENCE {</w:t>
            </w:r>
          </w:p>
        </w:tc>
        <w:tc>
          <w:tcPr>
            <w:tcW w:w="2267" w:type="dxa"/>
          </w:tcPr>
          <w:p w14:paraId="406D326A" w14:textId="77777777" w:rsidR="0076367A" w:rsidRPr="00DE7B59" w:rsidRDefault="0076367A" w:rsidP="0060133B">
            <w:pPr>
              <w:pStyle w:val="TAL"/>
              <w:rPr>
                <w:lang w:eastAsia="en-US"/>
              </w:rPr>
            </w:pPr>
          </w:p>
        </w:tc>
        <w:tc>
          <w:tcPr>
            <w:tcW w:w="1700" w:type="dxa"/>
          </w:tcPr>
          <w:p w14:paraId="3833DD0E" w14:textId="77777777" w:rsidR="0076367A" w:rsidRPr="00DE7B59" w:rsidRDefault="0076367A" w:rsidP="0060133B">
            <w:pPr>
              <w:pStyle w:val="TAL"/>
              <w:rPr>
                <w:lang w:eastAsia="en-US"/>
              </w:rPr>
            </w:pPr>
          </w:p>
        </w:tc>
        <w:tc>
          <w:tcPr>
            <w:tcW w:w="1245" w:type="dxa"/>
          </w:tcPr>
          <w:p w14:paraId="3D13E0DA" w14:textId="77777777" w:rsidR="000546E0" w:rsidRPr="00DE7B59" w:rsidRDefault="0076367A" w:rsidP="000546E0">
            <w:pPr>
              <w:pStyle w:val="TAL"/>
              <w:rPr>
                <w:lang w:eastAsia="zh-CN"/>
              </w:rPr>
            </w:pPr>
            <w:r w:rsidRPr="00DE7B59">
              <w:rPr>
                <w:lang w:eastAsia="zh-CN"/>
              </w:rPr>
              <w:t>NR</w:t>
            </w:r>
          </w:p>
          <w:p w14:paraId="38B4460B" w14:textId="3EA5DE4B" w:rsidR="0076367A" w:rsidRPr="00DE7B59" w:rsidRDefault="000546E0" w:rsidP="000546E0">
            <w:pPr>
              <w:pStyle w:val="TAL"/>
              <w:rPr>
                <w:lang w:eastAsia="zh-CN"/>
              </w:rPr>
            </w:pPr>
            <w:r w:rsidRPr="00DE7B59">
              <w:rPr>
                <w:lang w:eastAsia="zh-CN"/>
              </w:rPr>
              <w:t>NE-DC</w:t>
            </w:r>
          </w:p>
        </w:tc>
      </w:tr>
      <w:tr w:rsidR="0076367A" w:rsidRPr="00DE7B59" w14:paraId="0C3586FD" w14:textId="77777777" w:rsidTr="0060133B">
        <w:tc>
          <w:tcPr>
            <w:tcW w:w="4535" w:type="dxa"/>
            <w:tcBorders>
              <w:bottom w:val="single" w:sz="4" w:space="0" w:color="auto"/>
            </w:tcBorders>
          </w:tcPr>
          <w:p w14:paraId="698A6A31" w14:textId="77777777" w:rsidR="0076367A" w:rsidRPr="00DE7B59" w:rsidRDefault="0076367A" w:rsidP="0060133B">
            <w:pPr>
              <w:pStyle w:val="TAL"/>
              <w:rPr>
                <w:lang w:eastAsia="en-US"/>
              </w:rPr>
            </w:pPr>
            <w:r w:rsidRPr="00DE7B59">
              <w:rPr>
                <w:lang w:eastAsia="en-US"/>
              </w:rPr>
              <w:t xml:space="preserve">        </w:t>
            </w:r>
            <w:r w:rsidRPr="00DE7B59">
              <w:t>masterCellGroup</w:t>
            </w:r>
          </w:p>
        </w:tc>
        <w:tc>
          <w:tcPr>
            <w:tcW w:w="2267" w:type="dxa"/>
          </w:tcPr>
          <w:p w14:paraId="7E18DA99" w14:textId="77777777" w:rsidR="0076367A" w:rsidRPr="00DE7B59" w:rsidRDefault="0076367A" w:rsidP="0060133B">
            <w:pPr>
              <w:pStyle w:val="TAL"/>
              <w:rPr>
                <w:lang w:eastAsia="en-US"/>
              </w:rPr>
            </w:pPr>
            <w:r w:rsidRPr="00DE7B59">
              <w:rPr>
                <w:lang w:eastAsia="en-US"/>
              </w:rPr>
              <w:t>CellGroupConfig</w:t>
            </w:r>
          </w:p>
        </w:tc>
        <w:tc>
          <w:tcPr>
            <w:tcW w:w="1700" w:type="dxa"/>
          </w:tcPr>
          <w:p w14:paraId="1A872901" w14:textId="77777777" w:rsidR="0076367A" w:rsidRPr="00DE7B59" w:rsidRDefault="0076367A" w:rsidP="0060133B">
            <w:pPr>
              <w:pStyle w:val="TAL"/>
              <w:rPr>
                <w:lang w:eastAsia="en-US"/>
              </w:rPr>
            </w:pPr>
            <w:r w:rsidRPr="00DE7B59">
              <w:rPr>
                <w:lang w:eastAsia="en-US"/>
              </w:rPr>
              <w:t>OCTET STRING (CONTAINING CellGroupConfig)</w:t>
            </w:r>
          </w:p>
        </w:tc>
        <w:tc>
          <w:tcPr>
            <w:tcW w:w="1245" w:type="dxa"/>
          </w:tcPr>
          <w:p w14:paraId="4E3CC3EF" w14:textId="77777777" w:rsidR="0076367A" w:rsidRPr="00DE7B59" w:rsidRDefault="0076367A" w:rsidP="0060133B">
            <w:pPr>
              <w:pStyle w:val="TAL"/>
              <w:rPr>
                <w:lang w:eastAsia="zh-CN"/>
              </w:rPr>
            </w:pPr>
          </w:p>
        </w:tc>
      </w:tr>
      <w:tr w:rsidR="0076367A" w:rsidRPr="00DE7B59" w14:paraId="560665BE" w14:textId="77777777" w:rsidTr="0060133B">
        <w:tc>
          <w:tcPr>
            <w:tcW w:w="4535" w:type="dxa"/>
            <w:tcBorders>
              <w:bottom w:val="single" w:sz="4" w:space="0" w:color="auto"/>
            </w:tcBorders>
          </w:tcPr>
          <w:p w14:paraId="7C883F3F" w14:textId="77777777" w:rsidR="0076367A" w:rsidRPr="00DE7B59" w:rsidRDefault="0076367A" w:rsidP="0060133B">
            <w:pPr>
              <w:pStyle w:val="TAL"/>
              <w:rPr>
                <w:lang w:eastAsia="zh-CN"/>
              </w:rPr>
            </w:pPr>
            <w:r w:rsidRPr="00DE7B59">
              <w:rPr>
                <w:lang w:eastAsia="zh-CN"/>
              </w:rPr>
              <w:t xml:space="preserve">      }</w:t>
            </w:r>
          </w:p>
        </w:tc>
        <w:tc>
          <w:tcPr>
            <w:tcW w:w="2267" w:type="dxa"/>
          </w:tcPr>
          <w:p w14:paraId="11EF3B97" w14:textId="77777777" w:rsidR="0076367A" w:rsidRPr="00DE7B59" w:rsidRDefault="0076367A" w:rsidP="0060133B">
            <w:pPr>
              <w:pStyle w:val="TAL"/>
              <w:rPr>
                <w:lang w:eastAsia="en-US"/>
              </w:rPr>
            </w:pPr>
          </w:p>
        </w:tc>
        <w:tc>
          <w:tcPr>
            <w:tcW w:w="1700" w:type="dxa"/>
          </w:tcPr>
          <w:p w14:paraId="21CDD252" w14:textId="77777777" w:rsidR="0076367A" w:rsidRPr="00DE7B59" w:rsidRDefault="0076367A" w:rsidP="0060133B">
            <w:pPr>
              <w:pStyle w:val="TAL"/>
              <w:rPr>
                <w:lang w:eastAsia="en-US"/>
              </w:rPr>
            </w:pPr>
          </w:p>
        </w:tc>
        <w:tc>
          <w:tcPr>
            <w:tcW w:w="1245" w:type="dxa"/>
          </w:tcPr>
          <w:p w14:paraId="700A4BAF" w14:textId="77777777" w:rsidR="0076367A" w:rsidRPr="00DE7B59" w:rsidRDefault="0076367A" w:rsidP="0060133B">
            <w:pPr>
              <w:pStyle w:val="TAL"/>
              <w:rPr>
                <w:lang w:eastAsia="zh-CN"/>
              </w:rPr>
            </w:pPr>
          </w:p>
        </w:tc>
      </w:tr>
      <w:tr w:rsidR="0041571B" w:rsidRPr="00DE7B59" w14:paraId="11785E5F" w14:textId="77777777" w:rsidTr="004600E1">
        <w:tc>
          <w:tcPr>
            <w:tcW w:w="4535" w:type="dxa"/>
            <w:tcBorders>
              <w:bottom w:val="single" w:sz="4" w:space="0" w:color="auto"/>
            </w:tcBorders>
          </w:tcPr>
          <w:p w14:paraId="4E7A1CE3" w14:textId="77777777" w:rsidR="0041571B" w:rsidRPr="00DE7B59" w:rsidRDefault="0041571B" w:rsidP="004600E1">
            <w:pPr>
              <w:pStyle w:val="TAL"/>
              <w:rPr>
                <w:lang w:eastAsia="en-US"/>
              </w:rPr>
            </w:pPr>
            <w:r w:rsidRPr="00DE7B59">
              <w:rPr>
                <w:lang w:eastAsia="en-US"/>
              </w:rPr>
              <w:t xml:space="preserve">    }</w:t>
            </w:r>
          </w:p>
        </w:tc>
        <w:tc>
          <w:tcPr>
            <w:tcW w:w="2267" w:type="dxa"/>
          </w:tcPr>
          <w:p w14:paraId="3DB31BC3" w14:textId="77777777" w:rsidR="0041571B" w:rsidRPr="00DE7B59" w:rsidRDefault="0041571B" w:rsidP="004600E1">
            <w:pPr>
              <w:pStyle w:val="TAL"/>
              <w:rPr>
                <w:lang w:eastAsia="en-US"/>
              </w:rPr>
            </w:pPr>
          </w:p>
        </w:tc>
        <w:tc>
          <w:tcPr>
            <w:tcW w:w="1700" w:type="dxa"/>
          </w:tcPr>
          <w:p w14:paraId="1B3CE5E1" w14:textId="77777777" w:rsidR="0041571B" w:rsidRPr="00DE7B59" w:rsidRDefault="0041571B" w:rsidP="004600E1">
            <w:pPr>
              <w:pStyle w:val="TAL"/>
              <w:rPr>
                <w:lang w:eastAsia="en-US"/>
              </w:rPr>
            </w:pPr>
          </w:p>
        </w:tc>
        <w:tc>
          <w:tcPr>
            <w:tcW w:w="1245" w:type="dxa"/>
          </w:tcPr>
          <w:p w14:paraId="0A4B9AA5" w14:textId="77777777" w:rsidR="0041571B" w:rsidRPr="00DE7B59" w:rsidRDefault="0041571B" w:rsidP="004600E1">
            <w:pPr>
              <w:pStyle w:val="TAL"/>
              <w:rPr>
                <w:lang w:eastAsia="en-US"/>
              </w:rPr>
            </w:pPr>
          </w:p>
        </w:tc>
      </w:tr>
      <w:tr w:rsidR="0041571B" w:rsidRPr="00DE7B59" w14:paraId="00013661" w14:textId="77777777" w:rsidTr="004600E1">
        <w:tc>
          <w:tcPr>
            <w:tcW w:w="4535" w:type="dxa"/>
            <w:tcBorders>
              <w:bottom w:val="single" w:sz="4" w:space="0" w:color="auto"/>
            </w:tcBorders>
          </w:tcPr>
          <w:p w14:paraId="51C91F5A" w14:textId="77777777" w:rsidR="0041571B" w:rsidRPr="00DE7B59" w:rsidRDefault="0041571B" w:rsidP="004600E1">
            <w:pPr>
              <w:pStyle w:val="TAL"/>
              <w:rPr>
                <w:lang w:eastAsia="en-US"/>
              </w:rPr>
            </w:pPr>
            <w:r w:rsidRPr="00DE7B59">
              <w:rPr>
                <w:lang w:eastAsia="en-US"/>
              </w:rPr>
              <w:t xml:space="preserve">  }</w:t>
            </w:r>
          </w:p>
        </w:tc>
        <w:tc>
          <w:tcPr>
            <w:tcW w:w="2267" w:type="dxa"/>
          </w:tcPr>
          <w:p w14:paraId="2BC4AC6B" w14:textId="77777777" w:rsidR="0041571B" w:rsidRPr="00DE7B59" w:rsidRDefault="0041571B" w:rsidP="004600E1">
            <w:pPr>
              <w:pStyle w:val="TAL"/>
              <w:rPr>
                <w:lang w:eastAsia="en-US"/>
              </w:rPr>
            </w:pPr>
          </w:p>
        </w:tc>
        <w:tc>
          <w:tcPr>
            <w:tcW w:w="1700" w:type="dxa"/>
          </w:tcPr>
          <w:p w14:paraId="33174DDA" w14:textId="77777777" w:rsidR="0041571B" w:rsidRPr="00DE7B59" w:rsidRDefault="0041571B" w:rsidP="004600E1">
            <w:pPr>
              <w:pStyle w:val="TAL"/>
              <w:rPr>
                <w:lang w:eastAsia="en-US"/>
              </w:rPr>
            </w:pPr>
          </w:p>
        </w:tc>
        <w:tc>
          <w:tcPr>
            <w:tcW w:w="1245" w:type="dxa"/>
          </w:tcPr>
          <w:p w14:paraId="20127AE4" w14:textId="77777777" w:rsidR="0041571B" w:rsidRPr="00DE7B59" w:rsidRDefault="0041571B" w:rsidP="004600E1">
            <w:pPr>
              <w:pStyle w:val="TAL"/>
              <w:rPr>
                <w:lang w:eastAsia="en-US"/>
              </w:rPr>
            </w:pPr>
          </w:p>
        </w:tc>
      </w:tr>
      <w:tr w:rsidR="0041571B" w:rsidRPr="00DE7B59" w14:paraId="7A30A668" w14:textId="77777777" w:rsidTr="004600E1">
        <w:tc>
          <w:tcPr>
            <w:tcW w:w="4535" w:type="dxa"/>
            <w:tcBorders>
              <w:bottom w:val="single" w:sz="4" w:space="0" w:color="auto"/>
            </w:tcBorders>
          </w:tcPr>
          <w:p w14:paraId="498FC788" w14:textId="77777777" w:rsidR="0041571B" w:rsidRPr="00DE7B59" w:rsidRDefault="0041571B" w:rsidP="004600E1">
            <w:pPr>
              <w:pStyle w:val="TAL"/>
              <w:rPr>
                <w:lang w:eastAsia="en-US"/>
              </w:rPr>
            </w:pPr>
            <w:r w:rsidRPr="00DE7B59">
              <w:rPr>
                <w:lang w:eastAsia="en-US"/>
              </w:rPr>
              <w:t>}</w:t>
            </w:r>
          </w:p>
        </w:tc>
        <w:tc>
          <w:tcPr>
            <w:tcW w:w="2267" w:type="dxa"/>
          </w:tcPr>
          <w:p w14:paraId="2BE69143" w14:textId="77777777" w:rsidR="0041571B" w:rsidRPr="00DE7B59" w:rsidRDefault="0041571B" w:rsidP="004600E1">
            <w:pPr>
              <w:pStyle w:val="TAL"/>
              <w:rPr>
                <w:lang w:eastAsia="en-US"/>
              </w:rPr>
            </w:pPr>
          </w:p>
        </w:tc>
        <w:tc>
          <w:tcPr>
            <w:tcW w:w="1700" w:type="dxa"/>
          </w:tcPr>
          <w:p w14:paraId="475F8B69" w14:textId="77777777" w:rsidR="0041571B" w:rsidRPr="00DE7B59" w:rsidRDefault="0041571B" w:rsidP="004600E1">
            <w:pPr>
              <w:pStyle w:val="TAL"/>
              <w:rPr>
                <w:lang w:eastAsia="en-US"/>
              </w:rPr>
            </w:pPr>
          </w:p>
        </w:tc>
        <w:tc>
          <w:tcPr>
            <w:tcW w:w="1245" w:type="dxa"/>
          </w:tcPr>
          <w:p w14:paraId="37740D57" w14:textId="77777777" w:rsidR="0041571B" w:rsidRPr="00DE7B59" w:rsidRDefault="0041571B" w:rsidP="004600E1">
            <w:pPr>
              <w:pStyle w:val="TAL"/>
              <w:rPr>
                <w:lang w:eastAsia="en-US"/>
              </w:rPr>
            </w:pPr>
          </w:p>
        </w:tc>
      </w:tr>
    </w:tbl>
    <w:p w14:paraId="376CE1E3" w14:textId="77777777" w:rsidR="0041571B" w:rsidRPr="00DE7B59" w:rsidRDefault="0041571B" w:rsidP="0041571B">
      <w:pPr>
        <w:overflowPunct/>
        <w:autoSpaceDE/>
        <w:autoSpaceDN/>
        <w:adjustRightInd/>
      </w:pPr>
    </w:p>
    <w:p w14:paraId="67228FEA" w14:textId="77777777" w:rsidR="0041571B" w:rsidRPr="00DE7B59" w:rsidRDefault="0041571B" w:rsidP="008C2CC8">
      <w:pPr>
        <w:pStyle w:val="TH"/>
        <w:rPr>
          <w:lang w:eastAsia="zh-CN"/>
        </w:rPr>
      </w:pPr>
      <w:r w:rsidRPr="00DE7B59">
        <w:t>Table 7.1.1.3.7.3</w:t>
      </w:r>
      <w:r w:rsidRPr="00DE7B59">
        <w:rPr>
          <w:lang w:eastAsia="zh-CN"/>
        </w:rPr>
        <w:t>.3</w:t>
      </w:r>
      <w:r w:rsidRPr="00DE7B59">
        <w:t>-</w:t>
      </w:r>
      <w:r w:rsidR="005F6BBD" w:rsidRPr="00DE7B59">
        <w:rPr>
          <w:lang w:eastAsia="zh-CN"/>
        </w:rPr>
        <w:t>2</w:t>
      </w:r>
      <w:r w:rsidRPr="00DE7B59">
        <w:t xml:space="preserve">: </w:t>
      </w:r>
      <w:r w:rsidR="00B758D8" w:rsidRPr="00DE7B59">
        <w:t xml:space="preserve">CellGroupConfig </w:t>
      </w:r>
      <w:r w:rsidRPr="00DE7B59">
        <w:t>(Table 7.1.1.3.7.3.3-</w:t>
      </w:r>
      <w:r w:rsidR="005F6BBD" w:rsidRPr="00DE7B59">
        <w:rPr>
          <w:lang w:eastAsia="zh-CN"/>
        </w:rPr>
        <w:t>1</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41571B" w:rsidRPr="00DE7B59" w14:paraId="480C33BC" w14:textId="77777777" w:rsidTr="004600E1">
        <w:tc>
          <w:tcPr>
            <w:tcW w:w="9939" w:type="dxa"/>
            <w:gridSpan w:val="4"/>
          </w:tcPr>
          <w:p w14:paraId="33F7E4AB"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1165507F" w14:textId="77777777" w:rsidTr="004600E1">
        <w:tblPrEx>
          <w:tblCellMar>
            <w:left w:w="108" w:type="dxa"/>
            <w:right w:w="108" w:type="dxa"/>
          </w:tblCellMar>
        </w:tblPrEx>
        <w:tc>
          <w:tcPr>
            <w:tcW w:w="4722" w:type="dxa"/>
            <w:shd w:val="clear" w:color="auto" w:fill="auto"/>
          </w:tcPr>
          <w:p w14:paraId="1729954E"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31519B4B"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22BF4A70"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1F977B63" w14:textId="77777777" w:rsidR="0041571B" w:rsidRPr="00DE7B59" w:rsidRDefault="0041571B" w:rsidP="004600E1">
            <w:pPr>
              <w:pStyle w:val="TAH"/>
              <w:rPr>
                <w:lang w:eastAsia="en-US"/>
              </w:rPr>
            </w:pPr>
            <w:r w:rsidRPr="00DE7B59">
              <w:rPr>
                <w:lang w:eastAsia="en-US"/>
              </w:rPr>
              <w:t>Condition</w:t>
            </w:r>
          </w:p>
        </w:tc>
      </w:tr>
      <w:tr w:rsidR="0041571B" w:rsidRPr="00DE7B59" w14:paraId="0018EA5F" w14:textId="77777777" w:rsidTr="004600E1">
        <w:tblPrEx>
          <w:tblCellMar>
            <w:left w:w="108" w:type="dxa"/>
            <w:right w:w="108" w:type="dxa"/>
          </w:tblCellMar>
        </w:tblPrEx>
        <w:tc>
          <w:tcPr>
            <w:tcW w:w="4722" w:type="dxa"/>
            <w:shd w:val="clear" w:color="auto" w:fill="auto"/>
          </w:tcPr>
          <w:p w14:paraId="76CDCF35"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50931180" w14:textId="77777777" w:rsidR="0041571B" w:rsidRPr="00DE7B59" w:rsidRDefault="0041571B" w:rsidP="004600E1">
            <w:pPr>
              <w:pStyle w:val="TAL"/>
              <w:rPr>
                <w:lang w:eastAsia="en-US"/>
              </w:rPr>
            </w:pPr>
          </w:p>
        </w:tc>
        <w:tc>
          <w:tcPr>
            <w:tcW w:w="1700" w:type="dxa"/>
            <w:shd w:val="clear" w:color="auto" w:fill="auto"/>
          </w:tcPr>
          <w:p w14:paraId="35132F0C" w14:textId="77777777" w:rsidR="0041571B" w:rsidRPr="00DE7B59" w:rsidRDefault="0041571B" w:rsidP="004600E1">
            <w:pPr>
              <w:pStyle w:val="TAL"/>
              <w:rPr>
                <w:lang w:eastAsia="en-US"/>
              </w:rPr>
            </w:pPr>
          </w:p>
        </w:tc>
        <w:tc>
          <w:tcPr>
            <w:tcW w:w="1250" w:type="dxa"/>
            <w:shd w:val="clear" w:color="auto" w:fill="auto"/>
          </w:tcPr>
          <w:p w14:paraId="3C00A724" w14:textId="77777777" w:rsidR="0041571B" w:rsidRPr="00DE7B59" w:rsidRDefault="0041571B" w:rsidP="004600E1">
            <w:pPr>
              <w:pStyle w:val="TAL"/>
              <w:rPr>
                <w:lang w:eastAsia="en-US"/>
              </w:rPr>
            </w:pPr>
          </w:p>
        </w:tc>
      </w:tr>
      <w:tr w:rsidR="0041571B" w:rsidRPr="00DE7B59" w14:paraId="0163FC9C" w14:textId="77777777" w:rsidTr="004600E1">
        <w:tblPrEx>
          <w:tblCellMar>
            <w:left w:w="108" w:type="dxa"/>
            <w:right w:w="108" w:type="dxa"/>
          </w:tblCellMar>
        </w:tblPrEx>
        <w:tc>
          <w:tcPr>
            <w:tcW w:w="4722" w:type="dxa"/>
            <w:shd w:val="clear" w:color="auto" w:fill="auto"/>
          </w:tcPr>
          <w:p w14:paraId="56E3ED44"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011230BC" w14:textId="77777777" w:rsidR="0041571B" w:rsidRPr="00DE7B59" w:rsidRDefault="0041571B" w:rsidP="004600E1">
            <w:pPr>
              <w:pStyle w:val="TAL"/>
              <w:rPr>
                <w:lang w:eastAsia="en-US"/>
              </w:rPr>
            </w:pPr>
          </w:p>
        </w:tc>
        <w:tc>
          <w:tcPr>
            <w:tcW w:w="1700" w:type="dxa"/>
            <w:shd w:val="clear" w:color="auto" w:fill="auto"/>
          </w:tcPr>
          <w:p w14:paraId="31E4540B" w14:textId="77777777" w:rsidR="0041571B" w:rsidRPr="00DE7B59" w:rsidDel="00D63DD8" w:rsidRDefault="0041571B" w:rsidP="004600E1">
            <w:pPr>
              <w:pStyle w:val="TAL"/>
              <w:rPr>
                <w:lang w:eastAsia="en-US"/>
              </w:rPr>
            </w:pPr>
          </w:p>
        </w:tc>
        <w:tc>
          <w:tcPr>
            <w:tcW w:w="1250" w:type="dxa"/>
            <w:shd w:val="clear" w:color="auto" w:fill="auto"/>
          </w:tcPr>
          <w:p w14:paraId="1F79093C" w14:textId="77777777" w:rsidR="0041571B" w:rsidRPr="00DE7B59" w:rsidRDefault="0041571B" w:rsidP="004600E1">
            <w:pPr>
              <w:pStyle w:val="TAL"/>
              <w:rPr>
                <w:lang w:eastAsia="en-US"/>
              </w:rPr>
            </w:pPr>
          </w:p>
        </w:tc>
      </w:tr>
      <w:tr w:rsidR="0041571B" w:rsidRPr="00DE7B59" w14:paraId="2C965983" w14:textId="77777777" w:rsidTr="004600E1">
        <w:tblPrEx>
          <w:tblCellMar>
            <w:left w:w="108" w:type="dxa"/>
            <w:right w:w="108" w:type="dxa"/>
          </w:tblCellMar>
        </w:tblPrEx>
        <w:tc>
          <w:tcPr>
            <w:tcW w:w="4722" w:type="dxa"/>
            <w:shd w:val="clear" w:color="auto" w:fill="auto"/>
          </w:tcPr>
          <w:p w14:paraId="73DE922C"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3C9A8B99" w14:textId="77777777" w:rsidR="0041571B" w:rsidRPr="00DE7B59" w:rsidRDefault="0041571B" w:rsidP="004600E1">
            <w:pPr>
              <w:pStyle w:val="TAL"/>
              <w:rPr>
                <w:lang w:eastAsia="en-US"/>
              </w:rPr>
            </w:pPr>
          </w:p>
        </w:tc>
        <w:tc>
          <w:tcPr>
            <w:tcW w:w="1700" w:type="dxa"/>
            <w:shd w:val="clear" w:color="auto" w:fill="auto"/>
          </w:tcPr>
          <w:p w14:paraId="0FEA3FAE" w14:textId="77777777" w:rsidR="0041571B" w:rsidRPr="00DE7B59" w:rsidRDefault="0041571B" w:rsidP="004600E1">
            <w:pPr>
              <w:pStyle w:val="TAL"/>
              <w:rPr>
                <w:lang w:eastAsia="en-US"/>
              </w:rPr>
            </w:pPr>
          </w:p>
        </w:tc>
        <w:tc>
          <w:tcPr>
            <w:tcW w:w="1250" w:type="dxa"/>
            <w:shd w:val="clear" w:color="auto" w:fill="auto"/>
          </w:tcPr>
          <w:p w14:paraId="2899BA8C" w14:textId="77777777" w:rsidR="0041571B" w:rsidRPr="00DE7B59" w:rsidRDefault="0041571B" w:rsidP="004600E1">
            <w:pPr>
              <w:pStyle w:val="TAL"/>
              <w:rPr>
                <w:lang w:eastAsia="en-US"/>
              </w:rPr>
            </w:pPr>
          </w:p>
        </w:tc>
      </w:tr>
      <w:tr w:rsidR="0041571B" w:rsidRPr="00DE7B59" w14:paraId="12607D44" w14:textId="77777777" w:rsidTr="004600E1">
        <w:tblPrEx>
          <w:tblCellMar>
            <w:left w:w="108" w:type="dxa"/>
            <w:right w:w="108" w:type="dxa"/>
          </w:tblCellMar>
        </w:tblPrEx>
        <w:tc>
          <w:tcPr>
            <w:tcW w:w="4722" w:type="dxa"/>
            <w:shd w:val="clear" w:color="auto" w:fill="auto"/>
          </w:tcPr>
          <w:p w14:paraId="1EF4C976" w14:textId="77777777" w:rsidR="0041571B" w:rsidRPr="00DE7B59" w:rsidRDefault="0041571B" w:rsidP="004600E1">
            <w:pPr>
              <w:pStyle w:val="TAL"/>
              <w:rPr>
                <w:lang w:eastAsia="en-US"/>
              </w:rPr>
            </w:pPr>
            <w:r w:rsidRPr="00DE7B59">
              <w:rPr>
                <w:lang w:eastAsia="en-US"/>
              </w:rPr>
              <w:t xml:space="preserve">      setup SEQUENCE {</w:t>
            </w:r>
          </w:p>
        </w:tc>
        <w:tc>
          <w:tcPr>
            <w:tcW w:w="2267" w:type="dxa"/>
            <w:shd w:val="clear" w:color="auto" w:fill="auto"/>
          </w:tcPr>
          <w:p w14:paraId="2FE189A9" w14:textId="77777777" w:rsidR="0041571B" w:rsidRPr="00DE7B59" w:rsidRDefault="0041571B" w:rsidP="004600E1">
            <w:pPr>
              <w:pStyle w:val="TAL"/>
              <w:rPr>
                <w:lang w:eastAsia="en-US"/>
              </w:rPr>
            </w:pPr>
          </w:p>
        </w:tc>
        <w:tc>
          <w:tcPr>
            <w:tcW w:w="1700" w:type="dxa"/>
            <w:shd w:val="clear" w:color="auto" w:fill="auto"/>
          </w:tcPr>
          <w:p w14:paraId="7A6AF168" w14:textId="77777777" w:rsidR="0041571B" w:rsidRPr="00DE7B59" w:rsidRDefault="0041571B" w:rsidP="004600E1">
            <w:pPr>
              <w:pStyle w:val="TAL"/>
              <w:rPr>
                <w:lang w:eastAsia="en-US"/>
              </w:rPr>
            </w:pPr>
          </w:p>
        </w:tc>
        <w:tc>
          <w:tcPr>
            <w:tcW w:w="1250" w:type="dxa"/>
            <w:shd w:val="clear" w:color="auto" w:fill="auto"/>
          </w:tcPr>
          <w:p w14:paraId="73BC1AE3" w14:textId="77777777" w:rsidR="0041571B" w:rsidRPr="00DE7B59" w:rsidRDefault="0041571B" w:rsidP="004600E1">
            <w:pPr>
              <w:pStyle w:val="TAL"/>
              <w:rPr>
                <w:lang w:eastAsia="en-US"/>
              </w:rPr>
            </w:pPr>
          </w:p>
        </w:tc>
      </w:tr>
      <w:tr w:rsidR="0041571B" w:rsidRPr="00DE7B59" w14:paraId="34D13C73" w14:textId="77777777" w:rsidTr="004600E1">
        <w:tblPrEx>
          <w:tblCellMar>
            <w:left w:w="108" w:type="dxa"/>
            <w:right w:w="108" w:type="dxa"/>
          </w:tblCellMar>
        </w:tblPrEx>
        <w:tc>
          <w:tcPr>
            <w:tcW w:w="4722" w:type="dxa"/>
            <w:shd w:val="clear" w:color="auto" w:fill="auto"/>
          </w:tcPr>
          <w:p w14:paraId="1AB2447D"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43FA3E62" w14:textId="77777777" w:rsidR="0041571B" w:rsidRPr="00DE7B59" w:rsidRDefault="00272FCA" w:rsidP="004600E1">
            <w:pPr>
              <w:pStyle w:val="TAL"/>
              <w:rPr>
                <w:lang w:eastAsia="zh-CN"/>
              </w:rPr>
            </w:pPr>
            <w:r w:rsidRPr="00DE7B59">
              <w:rPr>
                <w:lang w:eastAsia="zh-CN"/>
              </w:rPr>
              <w:t>sf500</w:t>
            </w:r>
          </w:p>
        </w:tc>
        <w:tc>
          <w:tcPr>
            <w:tcW w:w="1700" w:type="dxa"/>
            <w:shd w:val="clear" w:color="auto" w:fill="auto"/>
          </w:tcPr>
          <w:p w14:paraId="723820AC" w14:textId="77777777" w:rsidR="0041571B" w:rsidRPr="00DE7B59" w:rsidRDefault="0041571B" w:rsidP="004600E1">
            <w:pPr>
              <w:pStyle w:val="TAL"/>
              <w:rPr>
                <w:lang w:eastAsia="en-US"/>
              </w:rPr>
            </w:pPr>
          </w:p>
        </w:tc>
        <w:tc>
          <w:tcPr>
            <w:tcW w:w="1250" w:type="dxa"/>
            <w:shd w:val="clear" w:color="auto" w:fill="auto"/>
          </w:tcPr>
          <w:p w14:paraId="6E4A55FA" w14:textId="77777777" w:rsidR="0041571B" w:rsidRPr="00DE7B59" w:rsidRDefault="0041571B" w:rsidP="004600E1">
            <w:pPr>
              <w:pStyle w:val="TAL"/>
              <w:rPr>
                <w:lang w:eastAsia="en-US"/>
              </w:rPr>
            </w:pPr>
          </w:p>
        </w:tc>
      </w:tr>
      <w:tr w:rsidR="0041571B" w:rsidRPr="00DE7B59" w14:paraId="4D83845C" w14:textId="77777777" w:rsidTr="004600E1">
        <w:tblPrEx>
          <w:tblCellMar>
            <w:left w:w="108" w:type="dxa"/>
            <w:right w:w="108" w:type="dxa"/>
          </w:tblCellMar>
        </w:tblPrEx>
        <w:tc>
          <w:tcPr>
            <w:tcW w:w="4722" w:type="dxa"/>
            <w:shd w:val="clear" w:color="auto" w:fill="auto"/>
          </w:tcPr>
          <w:p w14:paraId="5A08DF8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2173BFB2" w14:textId="77777777" w:rsidR="0041571B" w:rsidRPr="00DE7B59" w:rsidRDefault="0041571B" w:rsidP="004600E1">
            <w:pPr>
              <w:pStyle w:val="TAL"/>
              <w:rPr>
                <w:lang w:eastAsia="zh-CN"/>
              </w:rPr>
            </w:pPr>
            <w:r w:rsidRPr="00DE7B59">
              <w:rPr>
                <w:lang w:eastAsia="zh-CN"/>
              </w:rPr>
              <w:t>sf1000</w:t>
            </w:r>
          </w:p>
        </w:tc>
        <w:tc>
          <w:tcPr>
            <w:tcW w:w="1700" w:type="dxa"/>
            <w:shd w:val="clear" w:color="auto" w:fill="auto"/>
          </w:tcPr>
          <w:p w14:paraId="708DC2FD" w14:textId="77777777" w:rsidR="0041571B" w:rsidRPr="00DE7B59" w:rsidRDefault="0041571B" w:rsidP="004600E1">
            <w:pPr>
              <w:pStyle w:val="TAL"/>
              <w:rPr>
                <w:lang w:eastAsia="en-US"/>
              </w:rPr>
            </w:pPr>
          </w:p>
        </w:tc>
        <w:tc>
          <w:tcPr>
            <w:tcW w:w="1250" w:type="dxa"/>
            <w:shd w:val="clear" w:color="auto" w:fill="auto"/>
          </w:tcPr>
          <w:p w14:paraId="097E4E03" w14:textId="77777777" w:rsidR="0041571B" w:rsidRPr="00DE7B59" w:rsidRDefault="0041571B" w:rsidP="004600E1">
            <w:pPr>
              <w:pStyle w:val="TAL"/>
              <w:rPr>
                <w:lang w:eastAsia="en-US"/>
              </w:rPr>
            </w:pPr>
          </w:p>
        </w:tc>
      </w:tr>
      <w:tr w:rsidR="0041571B" w:rsidRPr="00DE7B59" w14:paraId="14A9F184" w14:textId="77777777" w:rsidTr="004600E1">
        <w:tblPrEx>
          <w:tblCellMar>
            <w:left w:w="108" w:type="dxa"/>
            <w:right w:w="108" w:type="dxa"/>
          </w:tblCellMar>
        </w:tblPrEx>
        <w:tc>
          <w:tcPr>
            <w:tcW w:w="4722" w:type="dxa"/>
            <w:shd w:val="clear" w:color="auto" w:fill="auto"/>
          </w:tcPr>
          <w:p w14:paraId="49798AE6"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56D26C59" w14:textId="77777777" w:rsidR="0041571B" w:rsidRPr="00DE7B59" w:rsidRDefault="0041571B" w:rsidP="004600E1">
            <w:pPr>
              <w:pStyle w:val="TAL"/>
              <w:rPr>
                <w:lang w:eastAsia="zh-CN"/>
              </w:rPr>
            </w:pPr>
            <w:r w:rsidRPr="00DE7B59">
              <w:rPr>
                <w:lang w:eastAsia="zh-CN"/>
              </w:rPr>
              <w:t>infinity</w:t>
            </w:r>
          </w:p>
        </w:tc>
        <w:tc>
          <w:tcPr>
            <w:tcW w:w="1700" w:type="dxa"/>
            <w:shd w:val="clear" w:color="auto" w:fill="auto"/>
          </w:tcPr>
          <w:p w14:paraId="61938785" w14:textId="77777777" w:rsidR="0041571B" w:rsidRPr="00DE7B59" w:rsidRDefault="0041571B" w:rsidP="004600E1">
            <w:pPr>
              <w:pStyle w:val="TAL"/>
              <w:rPr>
                <w:lang w:eastAsia="en-US"/>
              </w:rPr>
            </w:pPr>
          </w:p>
        </w:tc>
        <w:tc>
          <w:tcPr>
            <w:tcW w:w="1250" w:type="dxa"/>
            <w:shd w:val="clear" w:color="auto" w:fill="auto"/>
          </w:tcPr>
          <w:p w14:paraId="73C2D673" w14:textId="77777777" w:rsidR="0041571B" w:rsidRPr="00DE7B59" w:rsidRDefault="0041571B" w:rsidP="004600E1">
            <w:pPr>
              <w:pStyle w:val="TAL"/>
              <w:rPr>
                <w:lang w:eastAsia="en-US"/>
              </w:rPr>
            </w:pPr>
          </w:p>
        </w:tc>
      </w:tr>
      <w:tr w:rsidR="0041571B" w:rsidRPr="00DE7B59" w14:paraId="0E04DCB0" w14:textId="77777777" w:rsidTr="004600E1">
        <w:tblPrEx>
          <w:tblCellMar>
            <w:left w:w="108" w:type="dxa"/>
            <w:right w:w="108" w:type="dxa"/>
          </w:tblCellMar>
        </w:tblPrEx>
        <w:tc>
          <w:tcPr>
            <w:tcW w:w="4722" w:type="dxa"/>
            <w:shd w:val="clear" w:color="auto" w:fill="auto"/>
          </w:tcPr>
          <w:p w14:paraId="56A3129E"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490E240B"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3E89A25F" w14:textId="77777777" w:rsidR="0041571B" w:rsidRPr="00DE7B59" w:rsidRDefault="0041571B" w:rsidP="004600E1">
            <w:pPr>
              <w:pStyle w:val="TAL"/>
              <w:rPr>
                <w:lang w:eastAsia="en-US"/>
              </w:rPr>
            </w:pPr>
          </w:p>
        </w:tc>
        <w:tc>
          <w:tcPr>
            <w:tcW w:w="1250" w:type="dxa"/>
            <w:shd w:val="clear" w:color="auto" w:fill="auto"/>
          </w:tcPr>
          <w:p w14:paraId="4126F153" w14:textId="77777777" w:rsidR="0041571B" w:rsidRPr="00DE7B59" w:rsidRDefault="0041571B" w:rsidP="004600E1">
            <w:pPr>
              <w:pStyle w:val="TAL"/>
              <w:rPr>
                <w:lang w:eastAsia="en-US"/>
              </w:rPr>
            </w:pPr>
          </w:p>
        </w:tc>
      </w:tr>
      <w:tr w:rsidR="00272FCA" w:rsidRPr="00DE7B59" w14:paraId="70FFCCEE" w14:textId="77777777" w:rsidTr="008719DC">
        <w:tblPrEx>
          <w:tblCellMar>
            <w:left w:w="108" w:type="dxa"/>
            <w:right w:w="108" w:type="dxa"/>
          </w:tblCellMar>
        </w:tblPrEx>
        <w:tc>
          <w:tcPr>
            <w:tcW w:w="4722" w:type="dxa"/>
            <w:shd w:val="clear" w:color="auto" w:fill="auto"/>
          </w:tcPr>
          <w:p w14:paraId="6B93161D" w14:textId="77777777" w:rsidR="00272FCA" w:rsidRPr="00DE7B59" w:rsidRDefault="00272FCA" w:rsidP="008719DC">
            <w:pPr>
              <w:pStyle w:val="TAL"/>
            </w:pPr>
            <w:r w:rsidRPr="00DE7B59">
              <w:t xml:space="preserve">        multiplePHR</w:t>
            </w:r>
          </w:p>
        </w:tc>
        <w:tc>
          <w:tcPr>
            <w:tcW w:w="2267" w:type="dxa"/>
            <w:shd w:val="clear" w:color="auto" w:fill="auto"/>
          </w:tcPr>
          <w:p w14:paraId="04C44FFF" w14:textId="77777777" w:rsidR="00272FCA" w:rsidRPr="00DE7B59" w:rsidRDefault="00272FCA" w:rsidP="008719DC">
            <w:pPr>
              <w:pStyle w:val="TAL"/>
              <w:rPr>
                <w:lang w:eastAsia="zh-CN"/>
              </w:rPr>
            </w:pPr>
            <w:r w:rsidRPr="00DE7B59">
              <w:rPr>
                <w:lang w:eastAsia="zh-CN"/>
              </w:rPr>
              <w:t>true</w:t>
            </w:r>
          </w:p>
        </w:tc>
        <w:tc>
          <w:tcPr>
            <w:tcW w:w="1700" w:type="dxa"/>
            <w:shd w:val="clear" w:color="auto" w:fill="auto"/>
          </w:tcPr>
          <w:p w14:paraId="7A3DAE0B" w14:textId="77777777" w:rsidR="00272FCA" w:rsidRPr="00DE7B59" w:rsidRDefault="00272FCA" w:rsidP="008719DC">
            <w:pPr>
              <w:pStyle w:val="TAL"/>
            </w:pPr>
          </w:p>
        </w:tc>
        <w:tc>
          <w:tcPr>
            <w:tcW w:w="1250" w:type="dxa"/>
            <w:shd w:val="clear" w:color="auto" w:fill="auto"/>
          </w:tcPr>
          <w:p w14:paraId="32B6DEAC" w14:textId="0CC3AFDC" w:rsidR="000546E0" w:rsidRPr="00DE7B59" w:rsidRDefault="000546E0" w:rsidP="000546E0">
            <w:pPr>
              <w:pStyle w:val="TAL"/>
            </w:pPr>
            <w:r w:rsidRPr="00DE7B59">
              <w:t>EN</w:t>
            </w:r>
            <w:r w:rsidR="00272FCA" w:rsidRPr="00DE7B59">
              <w:t>-DC</w:t>
            </w:r>
          </w:p>
          <w:p w14:paraId="2B4AD5FB" w14:textId="2C8946B3" w:rsidR="00272FCA" w:rsidRPr="00DE7B59" w:rsidRDefault="000546E0" w:rsidP="000546E0">
            <w:pPr>
              <w:pStyle w:val="TAL"/>
            </w:pPr>
            <w:r w:rsidRPr="00DE7B59">
              <w:t>NE-DC</w:t>
            </w:r>
          </w:p>
        </w:tc>
      </w:tr>
      <w:tr w:rsidR="0041571B" w:rsidRPr="00DE7B59" w14:paraId="626F0C8D" w14:textId="77777777" w:rsidTr="004600E1">
        <w:tblPrEx>
          <w:tblCellMar>
            <w:left w:w="108" w:type="dxa"/>
            <w:right w:w="108" w:type="dxa"/>
          </w:tblCellMar>
        </w:tblPrEx>
        <w:tc>
          <w:tcPr>
            <w:tcW w:w="4722" w:type="dxa"/>
            <w:shd w:val="clear" w:color="auto" w:fill="auto"/>
          </w:tcPr>
          <w:p w14:paraId="2065C2FE"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phr-Type2PCell</w:t>
            </w:r>
          </w:p>
        </w:tc>
        <w:tc>
          <w:tcPr>
            <w:tcW w:w="2267" w:type="dxa"/>
            <w:shd w:val="clear" w:color="auto" w:fill="auto"/>
          </w:tcPr>
          <w:p w14:paraId="7AF65FEA"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58CA8573" w14:textId="77777777" w:rsidR="0041571B" w:rsidRPr="00DE7B59" w:rsidRDefault="0041571B" w:rsidP="004600E1">
            <w:pPr>
              <w:pStyle w:val="TAL"/>
              <w:rPr>
                <w:lang w:eastAsia="en-US"/>
              </w:rPr>
            </w:pPr>
          </w:p>
        </w:tc>
        <w:tc>
          <w:tcPr>
            <w:tcW w:w="1250" w:type="dxa"/>
            <w:shd w:val="clear" w:color="auto" w:fill="auto"/>
          </w:tcPr>
          <w:p w14:paraId="6C6E66EA" w14:textId="77777777" w:rsidR="0041571B" w:rsidRPr="00DE7B59" w:rsidRDefault="0041571B" w:rsidP="004600E1">
            <w:pPr>
              <w:pStyle w:val="TAL"/>
              <w:rPr>
                <w:lang w:eastAsia="en-US"/>
              </w:rPr>
            </w:pPr>
          </w:p>
        </w:tc>
      </w:tr>
      <w:tr w:rsidR="0041571B" w:rsidRPr="00DE7B59" w14:paraId="27A61D08" w14:textId="77777777" w:rsidTr="004600E1">
        <w:tblPrEx>
          <w:tblCellMar>
            <w:left w:w="108" w:type="dxa"/>
            <w:right w:w="108" w:type="dxa"/>
          </w:tblCellMar>
        </w:tblPrEx>
        <w:tc>
          <w:tcPr>
            <w:tcW w:w="4722" w:type="dxa"/>
            <w:shd w:val="clear" w:color="auto" w:fill="auto"/>
          </w:tcPr>
          <w:p w14:paraId="59416CA4"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3DF1AD3D" w14:textId="77777777" w:rsidR="0041571B" w:rsidRPr="00DE7B59" w:rsidRDefault="0041571B" w:rsidP="004600E1">
            <w:pPr>
              <w:pStyle w:val="TAL"/>
              <w:rPr>
                <w:lang w:eastAsia="zh-CN"/>
              </w:rPr>
            </w:pPr>
            <w:r w:rsidRPr="00DE7B59">
              <w:rPr>
                <w:lang w:eastAsia="zh-CN"/>
              </w:rPr>
              <w:t>false</w:t>
            </w:r>
          </w:p>
        </w:tc>
        <w:tc>
          <w:tcPr>
            <w:tcW w:w="1700" w:type="dxa"/>
            <w:shd w:val="clear" w:color="auto" w:fill="auto"/>
          </w:tcPr>
          <w:p w14:paraId="7B8FD8F2" w14:textId="77777777" w:rsidR="0041571B" w:rsidRPr="00DE7B59" w:rsidRDefault="0041571B" w:rsidP="004600E1">
            <w:pPr>
              <w:pStyle w:val="TAL"/>
              <w:rPr>
                <w:lang w:eastAsia="en-US"/>
              </w:rPr>
            </w:pPr>
          </w:p>
        </w:tc>
        <w:tc>
          <w:tcPr>
            <w:tcW w:w="1250" w:type="dxa"/>
            <w:shd w:val="clear" w:color="auto" w:fill="auto"/>
          </w:tcPr>
          <w:p w14:paraId="5882A94F" w14:textId="77777777" w:rsidR="0041571B" w:rsidRPr="00DE7B59" w:rsidRDefault="0041571B" w:rsidP="004600E1">
            <w:pPr>
              <w:pStyle w:val="TAL"/>
              <w:rPr>
                <w:lang w:eastAsia="en-US"/>
              </w:rPr>
            </w:pPr>
          </w:p>
        </w:tc>
      </w:tr>
      <w:tr w:rsidR="0041571B" w:rsidRPr="00DE7B59" w14:paraId="7FAD6067" w14:textId="77777777" w:rsidTr="004600E1">
        <w:tblPrEx>
          <w:tblCellMar>
            <w:left w:w="108" w:type="dxa"/>
            <w:right w:w="108" w:type="dxa"/>
          </w:tblCellMar>
        </w:tblPrEx>
        <w:tc>
          <w:tcPr>
            <w:tcW w:w="4722" w:type="dxa"/>
            <w:shd w:val="clear" w:color="auto" w:fill="auto"/>
          </w:tcPr>
          <w:p w14:paraId="2AB493E0" w14:textId="77777777" w:rsidR="0041571B" w:rsidRPr="00DE7B59" w:rsidRDefault="0041571B" w:rsidP="004600E1">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6C99B54A" w14:textId="77777777" w:rsidR="0041571B" w:rsidRPr="00DE7B59" w:rsidRDefault="0041571B" w:rsidP="004600E1">
            <w:pPr>
              <w:pStyle w:val="TAL"/>
              <w:rPr>
                <w:lang w:eastAsia="zh-CN"/>
              </w:rPr>
            </w:pPr>
            <w:r w:rsidRPr="00DE7B59">
              <w:rPr>
                <w:lang w:eastAsia="zh-CN"/>
              </w:rPr>
              <w:t>real</w:t>
            </w:r>
          </w:p>
        </w:tc>
        <w:tc>
          <w:tcPr>
            <w:tcW w:w="1700" w:type="dxa"/>
            <w:shd w:val="clear" w:color="auto" w:fill="auto"/>
          </w:tcPr>
          <w:p w14:paraId="5FCCCB92" w14:textId="77777777" w:rsidR="0041571B" w:rsidRPr="00DE7B59" w:rsidRDefault="0041571B" w:rsidP="004600E1">
            <w:pPr>
              <w:pStyle w:val="TAL"/>
              <w:rPr>
                <w:lang w:eastAsia="en-US"/>
              </w:rPr>
            </w:pPr>
          </w:p>
        </w:tc>
        <w:tc>
          <w:tcPr>
            <w:tcW w:w="1250" w:type="dxa"/>
            <w:shd w:val="clear" w:color="auto" w:fill="auto"/>
          </w:tcPr>
          <w:p w14:paraId="4EAA8B43" w14:textId="77777777" w:rsidR="0041571B" w:rsidRPr="00DE7B59" w:rsidRDefault="0041571B" w:rsidP="004600E1">
            <w:pPr>
              <w:pStyle w:val="TAL"/>
              <w:rPr>
                <w:lang w:eastAsia="en-US"/>
              </w:rPr>
            </w:pPr>
          </w:p>
        </w:tc>
      </w:tr>
      <w:tr w:rsidR="0041571B" w:rsidRPr="00DE7B59" w14:paraId="097F3342" w14:textId="77777777" w:rsidTr="004600E1">
        <w:tblPrEx>
          <w:tblCellMar>
            <w:left w:w="108" w:type="dxa"/>
            <w:right w:w="108" w:type="dxa"/>
          </w:tblCellMar>
        </w:tblPrEx>
        <w:tc>
          <w:tcPr>
            <w:tcW w:w="4722" w:type="dxa"/>
            <w:shd w:val="clear" w:color="auto" w:fill="auto"/>
          </w:tcPr>
          <w:p w14:paraId="3958522B"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0C55141D" w14:textId="77777777" w:rsidR="0041571B" w:rsidRPr="00DE7B59" w:rsidRDefault="0041571B" w:rsidP="004600E1">
            <w:pPr>
              <w:pStyle w:val="TAL"/>
              <w:rPr>
                <w:lang w:eastAsia="zh-CN"/>
              </w:rPr>
            </w:pPr>
          </w:p>
        </w:tc>
        <w:tc>
          <w:tcPr>
            <w:tcW w:w="1700" w:type="dxa"/>
            <w:shd w:val="clear" w:color="auto" w:fill="auto"/>
          </w:tcPr>
          <w:p w14:paraId="36F163DE" w14:textId="77777777" w:rsidR="0041571B" w:rsidRPr="00DE7B59" w:rsidRDefault="0041571B" w:rsidP="004600E1">
            <w:pPr>
              <w:pStyle w:val="TAL"/>
              <w:rPr>
                <w:lang w:eastAsia="en-US"/>
              </w:rPr>
            </w:pPr>
          </w:p>
        </w:tc>
        <w:tc>
          <w:tcPr>
            <w:tcW w:w="1250" w:type="dxa"/>
            <w:shd w:val="clear" w:color="auto" w:fill="auto"/>
          </w:tcPr>
          <w:p w14:paraId="6591127D" w14:textId="77777777" w:rsidR="0041571B" w:rsidRPr="00DE7B59" w:rsidRDefault="0041571B" w:rsidP="004600E1">
            <w:pPr>
              <w:pStyle w:val="TAL"/>
              <w:rPr>
                <w:lang w:eastAsia="en-US"/>
              </w:rPr>
            </w:pPr>
          </w:p>
        </w:tc>
      </w:tr>
      <w:tr w:rsidR="0041571B" w:rsidRPr="00DE7B59" w14:paraId="0326AB47" w14:textId="77777777" w:rsidTr="004600E1">
        <w:tblPrEx>
          <w:tblCellMar>
            <w:left w:w="108" w:type="dxa"/>
            <w:right w:w="108" w:type="dxa"/>
          </w:tblCellMar>
        </w:tblPrEx>
        <w:tc>
          <w:tcPr>
            <w:tcW w:w="4722" w:type="dxa"/>
            <w:shd w:val="clear" w:color="auto" w:fill="auto"/>
          </w:tcPr>
          <w:p w14:paraId="6FDE2964"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38E6C6EF" w14:textId="77777777" w:rsidR="0041571B" w:rsidRPr="00DE7B59" w:rsidRDefault="0041571B" w:rsidP="004600E1">
            <w:pPr>
              <w:pStyle w:val="TAL"/>
              <w:rPr>
                <w:lang w:eastAsia="en-US"/>
              </w:rPr>
            </w:pPr>
          </w:p>
        </w:tc>
        <w:tc>
          <w:tcPr>
            <w:tcW w:w="1700" w:type="dxa"/>
            <w:shd w:val="clear" w:color="auto" w:fill="auto"/>
          </w:tcPr>
          <w:p w14:paraId="086A7DFE" w14:textId="77777777" w:rsidR="0041571B" w:rsidRPr="00DE7B59" w:rsidRDefault="0041571B" w:rsidP="004600E1">
            <w:pPr>
              <w:pStyle w:val="TAL"/>
              <w:rPr>
                <w:lang w:eastAsia="en-US"/>
              </w:rPr>
            </w:pPr>
          </w:p>
        </w:tc>
        <w:tc>
          <w:tcPr>
            <w:tcW w:w="1250" w:type="dxa"/>
            <w:shd w:val="clear" w:color="auto" w:fill="auto"/>
          </w:tcPr>
          <w:p w14:paraId="78703177" w14:textId="77777777" w:rsidR="0041571B" w:rsidRPr="00DE7B59" w:rsidRDefault="0041571B" w:rsidP="004600E1">
            <w:pPr>
              <w:pStyle w:val="TAL"/>
              <w:rPr>
                <w:lang w:eastAsia="en-US"/>
              </w:rPr>
            </w:pPr>
          </w:p>
        </w:tc>
      </w:tr>
      <w:tr w:rsidR="0041571B" w:rsidRPr="00DE7B59" w14:paraId="5056EE6B" w14:textId="77777777" w:rsidTr="004600E1">
        <w:tblPrEx>
          <w:tblCellMar>
            <w:left w:w="108" w:type="dxa"/>
            <w:right w:w="108" w:type="dxa"/>
          </w:tblCellMar>
        </w:tblPrEx>
        <w:tc>
          <w:tcPr>
            <w:tcW w:w="4722" w:type="dxa"/>
            <w:shd w:val="clear" w:color="auto" w:fill="auto"/>
          </w:tcPr>
          <w:p w14:paraId="7D857ECF"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055EB800" w14:textId="77777777" w:rsidR="0041571B" w:rsidRPr="00DE7B59" w:rsidRDefault="0041571B" w:rsidP="004600E1">
            <w:pPr>
              <w:pStyle w:val="TAL"/>
              <w:rPr>
                <w:lang w:eastAsia="en-US"/>
              </w:rPr>
            </w:pPr>
          </w:p>
        </w:tc>
        <w:tc>
          <w:tcPr>
            <w:tcW w:w="1700" w:type="dxa"/>
            <w:shd w:val="clear" w:color="auto" w:fill="auto"/>
          </w:tcPr>
          <w:p w14:paraId="1DC598AA" w14:textId="77777777" w:rsidR="0041571B" w:rsidRPr="00DE7B59" w:rsidDel="00D63DD8" w:rsidRDefault="0041571B" w:rsidP="004600E1">
            <w:pPr>
              <w:pStyle w:val="TAL"/>
              <w:rPr>
                <w:lang w:eastAsia="en-US"/>
              </w:rPr>
            </w:pPr>
          </w:p>
        </w:tc>
        <w:tc>
          <w:tcPr>
            <w:tcW w:w="1250" w:type="dxa"/>
            <w:shd w:val="clear" w:color="auto" w:fill="auto"/>
          </w:tcPr>
          <w:p w14:paraId="407E823B" w14:textId="77777777" w:rsidR="0041571B" w:rsidRPr="00DE7B59" w:rsidRDefault="0041571B" w:rsidP="004600E1">
            <w:pPr>
              <w:pStyle w:val="TAL"/>
              <w:rPr>
                <w:lang w:eastAsia="en-US"/>
              </w:rPr>
            </w:pPr>
          </w:p>
        </w:tc>
      </w:tr>
      <w:tr w:rsidR="0041571B" w:rsidRPr="00DE7B59" w14:paraId="22F626E2" w14:textId="77777777" w:rsidTr="004600E1">
        <w:tblPrEx>
          <w:tblCellMar>
            <w:left w:w="108" w:type="dxa"/>
            <w:right w:w="108" w:type="dxa"/>
          </w:tblCellMar>
        </w:tblPrEx>
        <w:tc>
          <w:tcPr>
            <w:tcW w:w="4722" w:type="dxa"/>
            <w:shd w:val="clear" w:color="auto" w:fill="auto"/>
          </w:tcPr>
          <w:p w14:paraId="320568AC" w14:textId="77777777" w:rsidR="0041571B" w:rsidRPr="00DE7B59" w:rsidRDefault="0041571B" w:rsidP="004600E1">
            <w:pPr>
              <w:pStyle w:val="TAL"/>
              <w:rPr>
                <w:lang w:eastAsia="en-US"/>
              </w:rPr>
            </w:pPr>
            <w:r w:rsidRPr="00DE7B59">
              <w:rPr>
                <w:lang w:eastAsia="zh-CN"/>
              </w:rPr>
              <w:t>}</w:t>
            </w:r>
          </w:p>
        </w:tc>
        <w:tc>
          <w:tcPr>
            <w:tcW w:w="2267" w:type="dxa"/>
            <w:shd w:val="clear" w:color="auto" w:fill="auto"/>
          </w:tcPr>
          <w:p w14:paraId="148D543F" w14:textId="77777777" w:rsidR="0041571B" w:rsidRPr="00DE7B59" w:rsidRDefault="0041571B" w:rsidP="004600E1">
            <w:pPr>
              <w:pStyle w:val="TAL"/>
              <w:rPr>
                <w:lang w:eastAsia="en-US"/>
              </w:rPr>
            </w:pPr>
          </w:p>
        </w:tc>
        <w:tc>
          <w:tcPr>
            <w:tcW w:w="1700" w:type="dxa"/>
            <w:shd w:val="clear" w:color="auto" w:fill="auto"/>
          </w:tcPr>
          <w:p w14:paraId="0CE5AC7D" w14:textId="77777777" w:rsidR="0041571B" w:rsidRPr="00DE7B59" w:rsidDel="00D63DD8" w:rsidRDefault="0041571B" w:rsidP="004600E1">
            <w:pPr>
              <w:pStyle w:val="TAL"/>
              <w:rPr>
                <w:lang w:eastAsia="en-US"/>
              </w:rPr>
            </w:pPr>
          </w:p>
        </w:tc>
        <w:tc>
          <w:tcPr>
            <w:tcW w:w="1250" w:type="dxa"/>
            <w:shd w:val="clear" w:color="auto" w:fill="auto"/>
          </w:tcPr>
          <w:p w14:paraId="6216E258" w14:textId="77777777" w:rsidR="0041571B" w:rsidRPr="00DE7B59" w:rsidRDefault="0041571B" w:rsidP="004600E1">
            <w:pPr>
              <w:pStyle w:val="TAL"/>
              <w:rPr>
                <w:lang w:eastAsia="en-US"/>
              </w:rPr>
            </w:pPr>
          </w:p>
        </w:tc>
      </w:tr>
    </w:tbl>
    <w:p w14:paraId="583E6891" w14:textId="77777777" w:rsidR="0041571B" w:rsidRPr="00DE7B59" w:rsidRDefault="0041571B" w:rsidP="0041571B">
      <w:pPr>
        <w:rPr>
          <w:lang w:eastAsia="zh-CN"/>
        </w:rPr>
      </w:pPr>
    </w:p>
    <w:p w14:paraId="6D3E72EA" w14:textId="77777777" w:rsidR="0041571B" w:rsidRPr="00DE7B59" w:rsidRDefault="0041571B" w:rsidP="008C2CC8">
      <w:pPr>
        <w:pStyle w:val="TH"/>
      </w:pPr>
      <w:r w:rsidRPr="00DE7B59">
        <w:t>Table 7.1.1.3.7.3.3-</w:t>
      </w:r>
      <w:r w:rsidR="005F6BBD" w:rsidRPr="00DE7B59">
        <w:rPr>
          <w:lang w:eastAsia="zh-CN"/>
        </w:rPr>
        <w:t>3</w:t>
      </w:r>
      <w:r w:rsidRPr="00DE7B59">
        <w:t>: RRCReconfiguration</w:t>
      </w:r>
      <w:r w:rsidRPr="00DE7B59">
        <w:rPr>
          <w:i/>
        </w:rPr>
        <w:t xml:space="preserve"> </w:t>
      </w:r>
      <w:r w:rsidRPr="00DE7B59">
        <w:t>(</w:t>
      </w:r>
      <w:r w:rsidR="005F6BBD" w:rsidRPr="00DE7B59">
        <w:t>step 6</w:t>
      </w:r>
      <w:r w:rsidR="00272FCA" w:rsidRPr="00DE7B59">
        <w:t>,19</w:t>
      </w:r>
      <w:r w:rsidR="005F6BBD" w:rsidRPr="00DE7B59">
        <w:t xml:space="preserve">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0CD251E7" w14:textId="77777777" w:rsidTr="004600E1">
        <w:tc>
          <w:tcPr>
            <w:tcW w:w="9747" w:type="dxa"/>
            <w:gridSpan w:val="4"/>
          </w:tcPr>
          <w:p w14:paraId="0FCB7EF6"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5696250A" w14:textId="77777777" w:rsidTr="004600E1">
        <w:tc>
          <w:tcPr>
            <w:tcW w:w="4535" w:type="dxa"/>
          </w:tcPr>
          <w:p w14:paraId="7B9CB6AC" w14:textId="77777777" w:rsidR="0041571B" w:rsidRPr="00DE7B59" w:rsidRDefault="0041571B" w:rsidP="004600E1">
            <w:pPr>
              <w:pStyle w:val="TAH"/>
              <w:rPr>
                <w:lang w:eastAsia="en-US"/>
              </w:rPr>
            </w:pPr>
            <w:r w:rsidRPr="00DE7B59">
              <w:rPr>
                <w:lang w:eastAsia="en-US"/>
              </w:rPr>
              <w:t>Information Element</w:t>
            </w:r>
          </w:p>
        </w:tc>
        <w:tc>
          <w:tcPr>
            <w:tcW w:w="2267" w:type="dxa"/>
          </w:tcPr>
          <w:p w14:paraId="4618E7AF" w14:textId="77777777" w:rsidR="0041571B" w:rsidRPr="00DE7B59" w:rsidRDefault="0041571B" w:rsidP="004600E1">
            <w:pPr>
              <w:pStyle w:val="TAH"/>
              <w:rPr>
                <w:lang w:eastAsia="en-US"/>
              </w:rPr>
            </w:pPr>
            <w:r w:rsidRPr="00DE7B59">
              <w:rPr>
                <w:lang w:eastAsia="en-US"/>
              </w:rPr>
              <w:t>Value/remark</w:t>
            </w:r>
          </w:p>
        </w:tc>
        <w:tc>
          <w:tcPr>
            <w:tcW w:w="1700" w:type="dxa"/>
          </w:tcPr>
          <w:p w14:paraId="447D0083" w14:textId="77777777" w:rsidR="0041571B" w:rsidRPr="00DE7B59" w:rsidRDefault="0041571B" w:rsidP="004600E1">
            <w:pPr>
              <w:pStyle w:val="TAH"/>
              <w:rPr>
                <w:lang w:eastAsia="en-US"/>
              </w:rPr>
            </w:pPr>
            <w:r w:rsidRPr="00DE7B59">
              <w:rPr>
                <w:lang w:eastAsia="en-US"/>
              </w:rPr>
              <w:t>Comment</w:t>
            </w:r>
          </w:p>
        </w:tc>
        <w:tc>
          <w:tcPr>
            <w:tcW w:w="1245" w:type="dxa"/>
          </w:tcPr>
          <w:p w14:paraId="0A897690" w14:textId="77777777" w:rsidR="0041571B" w:rsidRPr="00DE7B59" w:rsidRDefault="0041571B" w:rsidP="004600E1">
            <w:pPr>
              <w:pStyle w:val="TAH"/>
              <w:rPr>
                <w:lang w:eastAsia="en-US"/>
              </w:rPr>
            </w:pPr>
            <w:r w:rsidRPr="00DE7B59">
              <w:rPr>
                <w:lang w:eastAsia="en-US"/>
              </w:rPr>
              <w:t>Condition</w:t>
            </w:r>
          </w:p>
        </w:tc>
      </w:tr>
      <w:tr w:rsidR="0041571B" w:rsidRPr="00DE7B59" w14:paraId="6F6AB769" w14:textId="77777777" w:rsidTr="004600E1">
        <w:tc>
          <w:tcPr>
            <w:tcW w:w="4535" w:type="dxa"/>
          </w:tcPr>
          <w:p w14:paraId="5917C959"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00943793" w14:textId="77777777" w:rsidR="0041571B" w:rsidRPr="00DE7B59" w:rsidRDefault="0041571B" w:rsidP="004600E1">
            <w:pPr>
              <w:pStyle w:val="TAL"/>
              <w:rPr>
                <w:lang w:eastAsia="en-US"/>
              </w:rPr>
            </w:pPr>
          </w:p>
        </w:tc>
        <w:tc>
          <w:tcPr>
            <w:tcW w:w="1700" w:type="dxa"/>
          </w:tcPr>
          <w:p w14:paraId="5124A684" w14:textId="77777777" w:rsidR="0041571B" w:rsidRPr="00DE7B59" w:rsidRDefault="0041571B" w:rsidP="004600E1">
            <w:pPr>
              <w:pStyle w:val="TAL"/>
              <w:rPr>
                <w:lang w:eastAsia="en-US"/>
              </w:rPr>
            </w:pPr>
          </w:p>
        </w:tc>
        <w:tc>
          <w:tcPr>
            <w:tcW w:w="1245" w:type="dxa"/>
          </w:tcPr>
          <w:p w14:paraId="061504ED" w14:textId="77777777" w:rsidR="0041571B" w:rsidRPr="00DE7B59" w:rsidRDefault="0041571B" w:rsidP="004600E1">
            <w:pPr>
              <w:pStyle w:val="TAL"/>
              <w:rPr>
                <w:lang w:eastAsia="en-US"/>
              </w:rPr>
            </w:pPr>
          </w:p>
        </w:tc>
      </w:tr>
      <w:tr w:rsidR="0041571B" w:rsidRPr="00DE7B59" w14:paraId="676A8C34" w14:textId="77777777" w:rsidTr="004600E1">
        <w:tc>
          <w:tcPr>
            <w:tcW w:w="4535" w:type="dxa"/>
          </w:tcPr>
          <w:p w14:paraId="6C0B23A3"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02632505" w14:textId="77777777" w:rsidR="0041571B" w:rsidRPr="00DE7B59" w:rsidRDefault="0041571B" w:rsidP="004600E1">
            <w:pPr>
              <w:pStyle w:val="TAL"/>
              <w:rPr>
                <w:lang w:eastAsia="en-US"/>
              </w:rPr>
            </w:pPr>
          </w:p>
        </w:tc>
        <w:tc>
          <w:tcPr>
            <w:tcW w:w="1700" w:type="dxa"/>
          </w:tcPr>
          <w:p w14:paraId="308FED96" w14:textId="77777777" w:rsidR="0041571B" w:rsidRPr="00DE7B59" w:rsidRDefault="0041571B" w:rsidP="004600E1">
            <w:pPr>
              <w:pStyle w:val="TAL"/>
              <w:rPr>
                <w:lang w:eastAsia="en-US"/>
              </w:rPr>
            </w:pPr>
          </w:p>
        </w:tc>
        <w:tc>
          <w:tcPr>
            <w:tcW w:w="1245" w:type="dxa"/>
          </w:tcPr>
          <w:p w14:paraId="1C9A52E3" w14:textId="77777777" w:rsidR="0041571B" w:rsidRPr="00DE7B59" w:rsidRDefault="0041571B" w:rsidP="004600E1">
            <w:pPr>
              <w:pStyle w:val="TAL"/>
              <w:rPr>
                <w:lang w:eastAsia="en-US"/>
              </w:rPr>
            </w:pPr>
          </w:p>
        </w:tc>
      </w:tr>
      <w:tr w:rsidR="0041571B" w:rsidRPr="00DE7B59" w14:paraId="7077DF14" w14:textId="77777777" w:rsidTr="004600E1">
        <w:tc>
          <w:tcPr>
            <w:tcW w:w="4535" w:type="dxa"/>
            <w:tcBorders>
              <w:bottom w:val="single" w:sz="4" w:space="0" w:color="auto"/>
            </w:tcBorders>
          </w:tcPr>
          <w:p w14:paraId="7D919A80"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55E12B1E" w14:textId="77777777" w:rsidR="0041571B" w:rsidRPr="00DE7B59" w:rsidRDefault="0041571B" w:rsidP="004600E1">
            <w:pPr>
              <w:pStyle w:val="TAL"/>
              <w:rPr>
                <w:lang w:eastAsia="en-US"/>
              </w:rPr>
            </w:pPr>
          </w:p>
        </w:tc>
        <w:tc>
          <w:tcPr>
            <w:tcW w:w="1700" w:type="dxa"/>
          </w:tcPr>
          <w:p w14:paraId="3A3FF93D" w14:textId="77777777" w:rsidR="0041571B" w:rsidRPr="00DE7B59" w:rsidRDefault="0041571B" w:rsidP="004600E1">
            <w:pPr>
              <w:pStyle w:val="TAL"/>
              <w:rPr>
                <w:lang w:eastAsia="en-US"/>
              </w:rPr>
            </w:pPr>
          </w:p>
        </w:tc>
        <w:tc>
          <w:tcPr>
            <w:tcW w:w="1245" w:type="dxa"/>
          </w:tcPr>
          <w:p w14:paraId="43495CBF" w14:textId="77777777" w:rsidR="0041571B" w:rsidRPr="00DE7B59" w:rsidRDefault="0041571B" w:rsidP="004600E1">
            <w:pPr>
              <w:pStyle w:val="TAL"/>
              <w:rPr>
                <w:lang w:eastAsia="en-US"/>
              </w:rPr>
            </w:pPr>
          </w:p>
        </w:tc>
      </w:tr>
      <w:tr w:rsidR="0041571B" w:rsidRPr="00DE7B59" w14:paraId="5F62151D" w14:textId="77777777" w:rsidTr="004600E1">
        <w:tc>
          <w:tcPr>
            <w:tcW w:w="4535" w:type="dxa"/>
            <w:tcBorders>
              <w:bottom w:val="single" w:sz="4" w:space="0" w:color="auto"/>
            </w:tcBorders>
          </w:tcPr>
          <w:p w14:paraId="41B5FE59"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7DEB6E60" w14:textId="77777777" w:rsidR="0041571B" w:rsidRPr="00DE7B59" w:rsidRDefault="0041571B" w:rsidP="004600E1">
            <w:pPr>
              <w:pStyle w:val="TAL"/>
              <w:rPr>
                <w:lang w:eastAsia="en-US"/>
              </w:rPr>
            </w:pPr>
            <w:r w:rsidRPr="00DE7B59">
              <w:rPr>
                <w:lang w:eastAsia="en-US"/>
              </w:rPr>
              <w:t>CellGroupConfig</w:t>
            </w:r>
          </w:p>
        </w:tc>
        <w:tc>
          <w:tcPr>
            <w:tcW w:w="1700" w:type="dxa"/>
          </w:tcPr>
          <w:p w14:paraId="4BF6551B"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442BCCF1" w14:textId="77777777" w:rsidR="0041571B" w:rsidRPr="00DE7B59" w:rsidRDefault="0041571B" w:rsidP="004600E1">
            <w:pPr>
              <w:pStyle w:val="TAL"/>
              <w:rPr>
                <w:lang w:eastAsia="en-US"/>
              </w:rPr>
            </w:pPr>
            <w:r w:rsidRPr="00DE7B59">
              <w:rPr>
                <w:lang w:eastAsia="zh-CN"/>
              </w:rPr>
              <w:t>EN-DC</w:t>
            </w:r>
          </w:p>
        </w:tc>
      </w:tr>
      <w:tr w:rsidR="005F6BBD" w:rsidRPr="00DE7B59" w14:paraId="44903B4D" w14:textId="77777777" w:rsidTr="0060133B">
        <w:tc>
          <w:tcPr>
            <w:tcW w:w="4535" w:type="dxa"/>
            <w:tcBorders>
              <w:bottom w:val="single" w:sz="4" w:space="0" w:color="auto"/>
            </w:tcBorders>
          </w:tcPr>
          <w:p w14:paraId="50D0D206" w14:textId="77777777" w:rsidR="005F6BBD" w:rsidRPr="00DE7B59" w:rsidRDefault="005F6BBD" w:rsidP="004053FF">
            <w:pPr>
              <w:pStyle w:val="TAL"/>
              <w:rPr>
                <w:lang w:eastAsia="en-US"/>
              </w:rPr>
            </w:pPr>
            <w:r w:rsidRPr="00DE7B59">
              <w:rPr>
                <w:lang w:eastAsia="en-US"/>
              </w:rPr>
              <w:t xml:space="preserve">      </w:t>
            </w:r>
            <w:r w:rsidRPr="00DE7B59">
              <w:t>nonCriticalExtension SEQUENCE {</w:t>
            </w:r>
          </w:p>
        </w:tc>
        <w:tc>
          <w:tcPr>
            <w:tcW w:w="2267" w:type="dxa"/>
          </w:tcPr>
          <w:p w14:paraId="76161DDF" w14:textId="77777777" w:rsidR="005F6BBD" w:rsidRPr="00DE7B59" w:rsidRDefault="005F6BBD" w:rsidP="0060133B">
            <w:pPr>
              <w:pStyle w:val="TAL"/>
              <w:rPr>
                <w:lang w:eastAsia="en-US"/>
              </w:rPr>
            </w:pPr>
          </w:p>
        </w:tc>
        <w:tc>
          <w:tcPr>
            <w:tcW w:w="1700" w:type="dxa"/>
          </w:tcPr>
          <w:p w14:paraId="4984F137" w14:textId="77777777" w:rsidR="005F6BBD" w:rsidRPr="00DE7B59" w:rsidRDefault="005F6BBD" w:rsidP="0060133B">
            <w:pPr>
              <w:pStyle w:val="TAL"/>
              <w:rPr>
                <w:lang w:eastAsia="en-US"/>
              </w:rPr>
            </w:pPr>
          </w:p>
        </w:tc>
        <w:tc>
          <w:tcPr>
            <w:tcW w:w="1245" w:type="dxa"/>
          </w:tcPr>
          <w:p w14:paraId="48FAA8E9" w14:textId="77777777" w:rsidR="000546E0" w:rsidRPr="00DE7B59" w:rsidRDefault="005F6BBD" w:rsidP="000546E0">
            <w:pPr>
              <w:pStyle w:val="TAL"/>
              <w:rPr>
                <w:lang w:eastAsia="zh-CN"/>
              </w:rPr>
            </w:pPr>
            <w:r w:rsidRPr="00DE7B59">
              <w:rPr>
                <w:lang w:eastAsia="zh-CN"/>
              </w:rPr>
              <w:t>NR</w:t>
            </w:r>
          </w:p>
          <w:p w14:paraId="0C26B8E7" w14:textId="532ECCEF" w:rsidR="005F6BBD" w:rsidRPr="00DE7B59" w:rsidRDefault="000546E0" w:rsidP="000546E0">
            <w:pPr>
              <w:pStyle w:val="TAL"/>
              <w:rPr>
                <w:lang w:eastAsia="zh-CN"/>
              </w:rPr>
            </w:pPr>
            <w:r w:rsidRPr="00DE7B59">
              <w:rPr>
                <w:lang w:eastAsia="zh-CN"/>
              </w:rPr>
              <w:t>NE-DC</w:t>
            </w:r>
          </w:p>
        </w:tc>
      </w:tr>
      <w:tr w:rsidR="005F6BBD" w:rsidRPr="00DE7B59" w14:paraId="1456EA27" w14:textId="77777777" w:rsidTr="0060133B">
        <w:tc>
          <w:tcPr>
            <w:tcW w:w="4535" w:type="dxa"/>
            <w:tcBorders>
              <w:bottom w:val="single" w:sz="4" w:space="0" w:color="auto"/>
            </w:tcBorders>
          </w:tcPr>
          <w:p w14:paraId="6C3FDA74" w14:textId="77777777" w:rsidR="005F6BBD" w:rsidRPr="00DE7B59" w:rsidRDefault="005F6BBD" w:rsidP="0060133B">
            <w:pPr>
              <w:pStyle w:val="TAL"/>
              <w:rPr>
                <w:lang w:eastAsia="en-US"/>
              </w:rPr>
            </w:pPr>
            <w:r w:rsidRPr="00DE7B59">
              <w:rPr>
                <w:lang w:eastAsia="en-US"/>
              </w:rPr>
              <w:t xml:space="preserve">        </w:t>
            </w:r>
            <w:r w:rsidRPr="00DE7B59">
              <w:t>masterCellGroup</w:t>
            </w:r>
          </w:p>
        </w:tc>
        <w:tc>
          <w:tcPr>
            <w:tcW w:w="2267" w:type="dxa"/>
          </w:tcPr>
          <w:p w14:paraId="68AC7A0A" w14:textId="77777777" w:rsidR="005F6BBD" w:rsidRPr="00DE7B59" w:rsidRDefault="005F6BBD" w:rsidP="0060133B">
            <w:pPr>
              <w:pStyle w:val="TAL"/>
              <w:rPr>
                <w:lang w:eastAsia="en-US"/>
              </w:rPr>
            </w:pPr>
            <w:r w:rsidRPr="00DE7B59">
              <w:rPr>
                <w:lang w:eastAsia="en-US"/>
              </w:rPr>
              <w:t>CellGroupConfig</w:t>
            </w:r>
          </w:p>
        </w:tc>
        <w:tc>
          <w:tcPr>
            <w:tcW w:w="1700" w:type="dxa"/>
          </w:tcPr>
          <w:p w14:paraId="3BD2D309" w14:textId="77777777" w:rsidR="005F6BBD" w:rsidRPr="00DE7B59" w:rsidRDefault="005F6BBD" w:rsidP="0060133B">
            <w:pPr>
              <w:pStyle w:val="TAL"/>
              <w:rPr>
                <w:lang w:eastAsia="en-US"/>
              </w:rPr>
            </w:pPr>
            <w:r w:rsidRPr="00DE7B59">
              <w:rPr>
                <w:lang w:eastAsia="en-US"/>
              </w:rPr>
              <w:t>OCTET STRING (CONTAINING CellGroupConfig)</w:t>
            </w:r>
          </w:p>
        </w:tc>
        <w:tc>
          <w:tcPr>
            <w:tcW w:w="1245" w:type="dxa"/>
          </w:tcPr>
          <w:p w14:paraId="21F6CE59" w14:textId="77777777" w:rsidR="005F6BBD" w:rsidRPr="00DE7B59" w:rsidRDefault="005F6BBD" w:rsidP="0060133B">
            <w:pPr>
              <w:pStyle w:val="TAL"/>
              <w:rPr>
                <w:lang w:eastAsia="zh-CN"/>
              </w:rPr>
            </w:pPr>
          </w:p>
        </w:tc>
      </w:tr>
      <w:tr w:rsidR="005F6BBD" w:rsidRPr="00DE7B59" w14:paraId="32F73CBB" w14:textId="77777777" w:rsidTr="0060133B">
        <w:tc>
          <w:tcPr>
            <w:tcW w:w="4535" w:type="dxa"/>
            <w:tcBorders>
              <w:bottom w:val="single" w:sz="4" w:space="0" w:color="auto"/>
            </w:tcBorders>
          </w:tcPr>
          <w:p w14:paraId="65618806" w14:textId="77777777" w:rsidR="005F6BBD" w:rsidRPr="00DE7B59" w:rsidRDefault="005F6BBD" w:rsidP="0060133B">
            <w:pPr>
              <w:pStyle w:val="TAL"/>
              <w:rPr>
                <w:lang w:eastAsia="en-US"/>
              </w:rPr>
            </w:pPr>
            <w:r w:rsidRPr="00DE7B59">
              <w:rPr>
                <w:lang w:eastAsia="zh-CN"/>
              </w:rPr>
              <w:t xml:space="preserve">      }</w:t>
            </w:r>
          </w:p>
        </w:tc>
        <w:tc>
          <w:tcPr>
            <w:tcW w:w="2267" w:type="dxa"/>
          </w:tcPr>
          <w:p w14:paraId="69AC2E4F" w14:textId="77777777" w:rsidR="005F6BBD" w:rsidRPr="00DE7B59" w:rsidRDefault="005F6BBD" w:rsidP="0060133B">
            <w:pPr>
              <w:pStyle w:val="TAL"/>
              <w:rPr>
                <w:lang w:eastAsia="en-US"/>
              </w:rPr>
            </w:pPr>
          </w:p>
        </w:tc>
        <w:tc>
          <w:tcPr>
            <w:tcW w:w="1700" w:type="dxa"/>
          </w:tcPr>
          <w:p w14:paraId="0D798EA1" w14:textId="77777777" w:rsidR="005F6BBD" w:rsidRPr="00DE7B59" w:rsidRDefault="005F6BBD" w:rsidP="0060133B">
            <w:pPr>
              <w:pStyle w:val="TAL"/>
              <w:rPr>
                <w:lang w:eastAsia="en-US"/>
              </w:rPr>
            </w:pPr>
          </w:p>
        </w:tc>
        <w:tc>
          <w:tcPr>
            <w:tcW w:w="1245" w:type="dxa"/>
          </w:tcPr>
          <w:p w14:paraId="0B61689E" w14:textId="77777777" w:rsidR="005F6BBD" w:rsidRPr="00DE7B59" w:rsidRDefault="005F6BBD" w:rsidP="0060133B">
            <w:pPr>
              <w:pStyle w:val="TAL"/>
              <w:rPr>
                <w:lang w:eastAsia="zh-CN"/>
              </w:rPr>
            </w:pPr>
          </w:p>
        </w:tc>
      </w:tr>
      <w:tr w:rsidR="0041571B" w:rsidRPr="00DE7B59" w14:paraId="284C8E97" w14:textId="77777777" w:rsidTr="004600E1">
        <w:tc>
          <w:tcPr>
            <w:tcW w:w="4535" w:type="dxa"/>
            <w:tcBorders>
              <w:bottom w:val="single" w:sz="4" w:space="0" w:color="auto"/>
            </w:tcBorders>
          </w:tcPr>
          <w:p w14:paraId="51E1A8C6" w14:textId="77777777" w:rsidR="0041571B" w:rsidRPr="00DE7B59" w:rsidRDefault="0041571B" w:rsidP="004600E1">
            <w:pPr>
              <w:pStyle w:val="TAL"/>
              <w:rPr>
                <w:lang w:eastAsia="en-US"/>
              </w:rPr>
            </w:pPr>
            <w:r w:rsidRPr="00DE7B59">
              <w:rPr>
                <w:lang w:eastAsia="en-US"/>
              </w:rPr>
              <w:t xml:space="preserve">    }</w:t>
            </w:r>
          </w:p>
        </w:tc>
        <w:tc>
          <w:tcPr>
            <w:tcW w:w="2267" w:type="dxa"/>
          </w:tcPr>
          <w:p w14:paraId="5914A1C6" w14:textId="77777777" w:rsidR="0041571B" w:rsidRPr="00DE7B59" w:rsidRDefault="0041571B" w:rsidP="004600E1">
            <w:pPr>
              <w:pStyle w:val="TAL"/>
              <w:rPr>
                <w:lang w:eastAsia="en-US"/>
              </w:rPr>
            </w:pPr>
          </w:p>
        </w:tc>
        <w:tc>
          <w:tcPr>
            <w:tcW w:w="1700" w:type="dxa"/>
          </w:tcPr>
          <w:p w14:paraId="078F0DB6" w14:textId="77777777" w:rsidR="0041571B" w:rsidRPr="00DE7B59" w:rsidRDefault="0041571B" w:rsidP="004600E1">
            <w:pPr>
              <w:pStyle w:val="TAL"/>
              <w:rPr>
                <w:lang w:eastAsia="en-US"/>
              </w:rPr>
            </w:pPr>
          </w:p>
        </w:tc>
        <w:tc>
          <w:tcPr>
            <w:tcW w:w="1245" w:type="dxa"/>
          </w:tcPr>
          <w:p w14:paraId="160DBE5C" w14:textId="77777777" w:rsidR="0041571B" w:rsidRPr="00DE7B59" w:rsidRDefault="0041571B" w:rsidP="004600E1">
            <w:pPr>
              <w:pStyle w:val="TAL"/>
              <w:rPr>
                <w:lang w:eastAsia="en-US"/>
              </w:rPr>
            </w:pPr>
          </w:p>
        </w:tc>
      </w:tr>
      <w:tr w:rsidR="0041571B" w:rsidRPr="00DE7B59" w14:paraId="58F6D156" w14:textId="77777777" w:rsidTr="004600E1">
        <w:tc>
          <w:tcPr>
            <w:tcW w:w="4535" w:type="dxa"/>
            <w:tcBorders>
              <w:bottom w:val="single" w:sz="4" w:space="0" w:color="auto"/>
            </w:tcBorders>
          </w:tcPr>
          <w:p w14:paraId="1C06EF0E" w14:textId="77777777" w:rsidR="0041571B" w:rsidRPr="00DE7B59" w:rsidRDefault="0041571B" w:rsidP="004600E1">
            <w:pPr>
              <w:pStyle w:val="TAL"/>
              <w:rPr>
                <w:lang w:eastAsia="en-US"/>
              </w:rPr>
            </w:pPr>
            <w:r w:rsidRPr="00DE7B59">
              <w:rPr>
                <w:lang w:eastAsia="en-US"/>
              </w:rPr>
              <w:t xml:space="preserve">  }</w:t>
            </w:r>
          </w:p>
        </w:tc>
        <w:tc>
          <w:tcPr>
            <w:tcW w:w="2267" w:type="dxa"/>
          </w:tcPr>
          <w:p w14:paraId="510DA867" w14:textId="77777777" w:rsidR="0041571B" w:rsidRPr="00DE7B59" w:rsidRDefault="0041571B" w:rsidP="004600E1">
            <w:pPr>
              <w:pStyle w:val="TAL"/>
              <w:rPr>
                <w:lang w:eastAsia="en-US"/>
              </w:rPr>
            </w:pPr>
          </w:p>
        </w:tc>
        <w:tc>
          <w:tcPr>
            <w:tcW w:w="1700" w:type="dxa"/>
          </w:tcPr>
          <w:p w14:paraId="140259BA" w14:textId="77777777" w:rsidR="0041571B" w:rsidRPr="00DE7B59" w:rsidRDefault="0041571B" w:rsidP="004600E1">
            <w:pPr>
              <w:pStyle w:val="TAL"/>
              <w:rPr>
                <w:lang w:eastAsia="en-US"/>
              </w:rPr>
            </w:pPr>
          </w:p>
        </w:tc>
        <w:tc>
          <w:tcPr>
            <w:tcW w:w="1245" w:type="dxa"/>
          </w:tcPr>
          <w:p w14:paraId="3938F409" w14:textId="77777777" w:rsidR="0041571B" w:rsidRPr="00DE7B59" w:rsidRDefault="0041571B" w:rsidP="004600E1">
            <w:pPr>
              <w:pStyle w:val="TAL"/>
              <w:rPr>
                <w:lang w:eastAsia="en-US"/>
              </w:rPr>
            </w:pPr>
          </w:p>
        </w:tc>
      </w:tr>
      <w:tr w:rsidR="0041571B" w:rsidRPr="00DE7B59" w14:paraId="0A1F8A22" w14:textId="77777777" w:rsidTr="004600E1">
        <w:tc>
          <w:tcPr>
            <w:tcW w:w="4535" w:type="dxa"/>
            <w:tcBorders>
              <w:bottom w:val="single" w:sz="4" w:space="0" w:color="auto"/>
            </w:tcBorders>
          </w:tcPr>
          <w:p w14:paraId="0FC9C8CE" w14:textId="77777777" w:rsidR="0041571B" w:rsidRPr="00DE7B59" w:rsidRDefault="0041571B" w:rsidP="004600E1">
            <w:pPr>
              <w:pStyle w:val="TAL"/>
              <w:rPr>
                <w:lang w:eastAsia="en-US"/>
              </w:rPr>
            </w:pPr>
            <w:r w:rsidRPr="00DE7B59">
              <w:rPr>
                <w:lang w:eastAsia="en-US"/>
              </w:rPr>
              <w:t>}</w:t>
            </w:r>
          </w:p>
        </w:tc>
        <w:tc>
          <w:tcPr>
            <w:tcW w:w="2267" w:type="dxa"/>
          </w:tcPr>
          <w:p w14:paraId="4B294447" w14:textId="77777777" w:rsidR="0041571B" w:rsidRPr="00DE7B59" w:rsidRDefault="0041571B" w:rsidP="004600E1">
            <w:pPr>
              <w:pStyle w:val="TAL"/>
              <w:rPr>
                <w:lang w:eastAsia="en-US"/>
              </w:rPr>
            </w:pPr>
          </w:p>
        </w:tc>
        <w:tc>
          <w:tcPr>
            <w:tcW w:w="1700" w:type="dxa"/>
          </w:tcPr>
          <w:p w14:paraId="092D2F8A" w14:textId="77777777" w:rsidR="0041571B" w:rsidRPr="00DE7B59" w:rsidRDefault="0041571B" w:rsidP="004600E1">
            <w:pPr>
              <w:pStyle w:val="TAL"/>
              <w:rPr>
                <w:lang w:eastAsia="en-US"/>
              </w:rPr>
            </w:pPr>
          </w:p>
        </w:tc>
        <w:tc>
          <w:tcPr>
            <w:tcW w:w="1245" w:type="dxa"/>
          </w:tcPr>
          <w:p w14:paraId="25856925" w14:textId="77777777" w:rsidR="0041571B" w:rsidRPr="00DE7B59" w:rsidRDefault="0041571B" w:rsidP="004600E1">
            <w:pPr>
              <w:pStyle w:val="TAL"/>
              <w:rPr>
                <w:lang w:eastAsia="en-US"/>
              </w:rPr>
            </w:pPr>
          </w:p>
        </w:tc>
      </w:tr>
    </w:tbl>
    <w:p w14:paraId="7702FE15" w14:textId="77777777" w:rsidR="0041571B" w:rsidRPr="00DE7B59" w:rsidRDefault="0041571B" w:rsidP="0041571B">
      <w:pPr>
        <w:overflowPunct/>
        <w:autoSpaceDE/>
        <w:autoSpaceDN/>
        <w:adjustRightInd/>
      </w:pPr>
    </w:p>
    <w:p w14:paraId="48DA73A0" w14:textId="77777777" w:rsidR="0041571B" w:rsidRPr="00DE7B59" w:rsidRDefault="0041571B" w:rsidP="008C2CC8">
      <w:pPr>
        <w:pStyle w:val="TH"/>
        <w:rPr>
          <w:lang w:eastAsia="zh-CN"/>
        </w:rPr>
      </w:pPr>
      <w:r w:rsidRPr="00DE7B59">
        <w:t>Table 7.1.1.3.7.3.3-</w:t>
      </w:r>
      <w:r w:rsidR="005F6BBD" w:rsidRPr="00DE7B59">
        <w:rPr>
          <w:lang w:eastAsia="zh-CN"/>
        </w:rPr>
        <w:t>4</w:t>
      </w:r>
      <w:r w:rsidRPr="00DE7B59">
        <w:t xml:space="preserve">: </w:t>
      </w:r>
      <w:r w:rsidR="00B758D8" w:rsidRPr="00DE7B59">
        <w:t>CellGroupConfig</w:t>
      </w:r>
      <w:r w:rsidR="00B758D8" w:rsidRPr="00DE7B59">
        <w:rPr>
          <w:i/>
        </w:rPr>
        <w:t xml:space="preserve"> </w:t>
      </w:r>
      <w:r w:rsidRPr="00DE7B59">
        <w:t>(Table 7.1.1.3.7.3.3-</w:t>
      </w:r>
      <w:r w:rsidR="005F6BBD" w:rsidRPr="00DE7B59">
        <w:rPr>
          <w:lang w:eastAsia="zh-CN"/>
        </w:rPr>
        <w:t>3</w:t>
      </w:r>
      <w:r w:rsidRPr="00DE7B59">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DE7B59" w14:paraId="34785C9D" w14:textId="77777777" w:rsidTr="004600E1">
        <w:tc>
          <w:tcPr>
            <w:tcW w:w="9896" w:type="dxa"/>
            <w:gridSpan w:val="4"/>
          </w:tcPr>
          <w:p w14:paraId="7F928EAC" w14:textId="77777777" w:rsidR="0041571B" w:rsidRPr="00DE7B59" w:rsidRDefault="0041571B" w:rsidP="004600E1">
            <w:pPr>
              <w:pStyle w:val="TAL"/>
              <w:rPr>
                <w:lang w:eastAsia="en-US"/>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49566FC6" w14:textId="77777777" w:rsidTr="004600E1">
        <w:tblPrEx>
          <w:tblCellMar>
            <w:left w:w="108" w:type="dxa"/>
            <w:right w:w="108" w:type="dxa"/>
          </w:tblCellMar>
        </w:tblPrEx>
        <w:tc>
          <w:tcPr>
            <w:tcW w:w="4688" w:type="dxa"/>
            <w:shd w:val="clear" w:color="auto" w:fill="auto"/>
          </w:tcPr>
          <w:p w14:paraId="0885BDE4"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0DD298EA"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63410E9D"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51DA936C" w14:textId="77777777" w:rsidR="0041571B" w:rsidRPr="00DE7B59" w:rsidRDefault="0041571B" w:rsidP="004600E1">
            <w:pPr>
              <w:pStyle w:val="TAH"/>
              <w:rPr>
                <w:lang w:eastAsia="en-US"/>
              </w:rPr>
            </w:pPr>
            <w:r w:rsidRPr="00DE7B59">
              <w:rPr>
                <w:lang w:eastAsia="en-US"/>
              </w:rPr>
              <w:t>Condition</w:t>
            </w:r>
          </w:p>
        </w:tc>
      </w:tr>
      <w:tr w:rsidR="0041571B" w:rsidRPr="00DE7B59" w14:paraId="1B009EF9" w14:textId="77777777" w:rsidTr="004600E1">
        <w:tblPrEx>
          <w:tblCellMar>
            <w:left w:w="108" w:type="dxa"/>
            <w:right w:w="108" w:type="dxa"/>
          </w:tblCellMar>
        </w:tblPrEx>
        <w:tc>
          <w:tcPr>
            <w:tcW w:w="4688" w:type="dxa"/>
            <w:shd w:val="clear" w:color="auto" w:fill="auto"/>
          </w:tcPr>
          <w:p w14:paraId="140ADB18"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7F83EB3A" w14:textId="77777777" w:rsidR="0041571B" w:rsidRPr="00DE7B59" w:rsidRDefault="0041571B" w:rsidP="004600E1">
            <w:pPr>
              <w:pStyle w:val="TAL"/>
              <w:rPr>
                <w:lang w:eastAsia="en-US"/>
              </w:rPr>
            </w:pPr>
          </w:p>
        </w:tc>
        <w:tc>
          <w:tcPr>
            <w:tcW w:w="1700" w:type="dxa"/>
            <w:shd w:val="clear" w:color="auto" w:fill="auto"/>
          </w:tcPr>
          <w:p w14:paraId="02E4032A" w14:textId="77777777" w:rsidR="0041571B" w:rsidRPr="00DE7B59" w:rsidRDefault="0041571B" w:rsidP="004600E1">
            <w:pPr>
              <w:pStyle w:val="TAL"/>
              <w:rPr>
                <w:lang w:eastAsia="en-US"/>
              </w:rPr>
            </w:pPr>
          </w:p>
        </w:tc>
        <w:tc>
          <w:tcPr>
            <w:tcW w:w="1250" w:type="dxa"/>
            <w:shd w:val="clear" w:color="auto" w:fill="auto"/>
          </w:tcPr>
          <w:p w14:paraId="005A15BD" w14:textId="77777777" w:rsidR="0041571B" w:rsidRPr="00DE7B59" w:rsidRDefault="0041571B" w:rsidP="004600E1">
            <w:pPr>
              <w:pStyle w:val="TAL"/>
              <w:rPr>
                <w:lang w:eastAsia="en-US"/>
              </w:rPr>
            </w:pPr>
          </w:p>
        </w:tc>
      </w:tr>
      <w:tr w:rsidR="0041571B" w:rsidRPr="00DE7B59" w14:paraId="12F8425F" w14:textId="77777777" w:rsidTr="004600E1">
        <w:tblPrEx>
          <w:tblCellMar>
            <w:left w:w="108" w:type="dxa"/>
            <w:right w:w="108" w:type="dxa"/>
          </w:tblCellMar>
        </w:tblPrEx>
        <w:tc>
          <w:tcPr>
            <w:tcW w:w="4688" w:type="dxa"/>
            <w:shd w:val="clear" w:color="auto" w:fill="auto"/>
          </w:tcPr>
          <w:p w14:paraId="01DF807C"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7650C9F1" w14:textId="77777777" w:rsidR="0041571B" w:rsidRPr="00DE7B59" w:rsidRDefault="0041571B" w:rsidP="004600E1">
            <w:pPr>
              <w:pStyle w:val="TAL"/>
              <w:rPr>
                <w:lang w:eastAsia="en-US"/>
              </w:rPr>
            </w:pPr>
          </w:p>
        </w:tc>
        <w:tc>
          <w:tcPr>
            <w:tcW w:w="1700" w:type="dxa"/>
            <w:shd w:val="clear" w:color="auto" w:fill="auto"/>
          </w:tcPr>
          <w:p w14:paraId="14602BE6" w14:textId="77777777" w:rsidR="0041571B" w:rsidRPr="00DE7B59" w:rsidDel="00D63DD8" w:rsidRDefault="0041571B" w:rsidP="004600E1">
            <w:pPr>
              <w:pStyle w:val="TAL"/>
              <w:rPr>
                <w:lang w:eastAsia="en-US"/>
              </w:rPr>
            </w:pPr>
          </w:p>
        </w:tc>
        <w:tc>
          <w:tcPr>
            <w:tcW w:w="1250" w:type="dxa"/>
            <w:shd w:val="clear" w:color="auto" w:fill="auto"/>
          </w:tcPr>
          <w:p w14:paraId="4880DF03" w14:textId="77777777" w:rsidR="0041571B" w:rsidRPr="00DE7B59" w:rsidRDefault="0041571B" w:rsidP="004600E1">
            <w:pPr>
              <w:pStyle w:val="TAL"/>
              <w:rPr>
                <w:lang w:eastAsia="en-US"/>
              </w:rPr>
            </w:pPr>
          </w:p>
        </w:tc>
      </w:tr>
      <w:tr w:rsidR="0041571B" w:rsidRPr="00DE7B59" w14:paraId="59676E46" w14:textId="77777777" w:rsidTr="004600E1">
        <w:tblPrEx>
          <w:tblCellMar>
            <w:left w:w="108" w:type="dxa"/>
            <w:right w:w="108" w:type="dxa"/>
          </w:tblCellMar>
        </w:tblPrEx>
        <w:tc>
          <w:tcPr>
            <w:tcW w:w="4688" w:type="dxa"/>
            <w:shd w:val="clear" w:color="auto" w:fill="auto"/>
          </w:tcPr>
          <w:p w14:paraId="5916E68A"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5E972688" w14:textId="77777777" w:rsidR="0041571B" w:rsidRPr="00DE7B59" w:rsidRDefault="0041571B" w:rsidP="004600E1">
            <w:pPr>
              <w:pStyle w:val="TAL"/>
              <w:rPr>
                <w:lang w:eastAsia="en-US"/>
              </w:rPr>
            </w:pPr>
          </w:p>
        </w:tc>
        <w:tc>
          <w:tcPr>
            <w:tcW w:w="1700" w:type="dxa"/>
            <w:shd w:val="clear" w:color="auto" w:fill="auto"/>
          </w:tcPr>
          <w:p w14:paraId="67AE068C" w14:textId="77777777" w:rsidR="0041571B" w:rsidRPr="00DE7B59" w:rsidRDefault="0041571B" w:rsidP="004600E1">
            <w:pPr>
              <w:pStyle w:val="TAL"/>
              <w:rPr>
                <w:lang w:eastAsia="en-US"/>
              </w:rPr>
            </w:pPr>
          </w:p>
        </w:tc>
        <w:tc>
          <w:tcPr>
            <w:tcW w:w="1250" w:type="dxa"/>
            <w:shd w:val="clear" w:color="auto" w:fill="auto"/>
          </w:tcPr>
          <w:p w14:paraId="1A3E0C38" w14:textId="77777777" w:rsidR="0041571B" w:rsidRPr="00DE7B59" w:rsidRDefault="0041571B" w:rsidP="004600E1">
            <w:pPr>
              <w:pStyle w:val="TAL"/>
              <w:rPr>
                <w:lang w:eastAsia="en-US"/>
              </w:rPr>
            </w:pPr>
          </w:p>
        </w:tc>
      </w:tr>
      <w:tr w:rsidR="0041571B" w:rsidRPr="00DE7B59" w14:paraId="26A3793C" w14:textId="77777777" w:rsidTr="004600E1">
        <w:tblPrEx>
          <w:tblCellMar>
            <w:left w:w="108" w:type="dxa"/>
            <w:right w:w="108" w:type="dxa"/>
          </w:tblCellMar>
        </w:tblPrEx>
        <w:tc>
          <w:tcPr>
            <w:tcW w:w="4688" w:type="dxa"/>
            <w:shd w:val="clear" w:color="auto" w:fill="auto"/>
          </w:tcPr>
          <w:p w14:paraId="6FFE5A87" w14:textId="77777777" w:rsidR="0041571B" w:rsidRPr="00DE7B59" w:rsidRDefault="0041571B" w:rsidP="004600E1">
            <w:pPr>
              <w:pStyle w:val="TAL"/>
              <w:rPr>
                <w:lang w:eastAsia="zh-CN"/>
              </w:rPr>
            </w:pPr>
            <w:r w:rsidRPr="00DE7B59">
              <w:rPr>
                <w:lang w:eastAsia="zh-CN"/>
              </w:rPr>
              <w:t xml:space="preserve">      release</w:t>
            </w:r>
          </w:p>
        </w:tc>
        <w:tc>
          <w:tcPr>
            <w:tcW w:w="2267" w:type="dxa"/>
            <w:shd w:val="clear" w:color="auto" w:fill="auto"/>
          </w:tcPr>
          <w:p w14:paraId="0BE3EADA" w14:textId="77777777" w:rsidR="0041571B" w:rsidRPr="00DE7B59" w:rsidRDefault="0041571B" w:rsidP="004600E1">
            <w:pPr>
              <w:pStyle w:val="TAL"/>
              <w:rPr>
                <w:lang w:eastAsia="zh-CN"/>
              </w:rPr>
            </w:pPr>
            <w:r w:rsidRPr="00DE7B59">
              <w:rPr>
                <w:lang w:eastAsia="zh-CN"/>
              </w:rPr>
              <w:t>NULL</w:t>
            </w:r>
          </w:p>
        </w:tc>
        <w:tc>
          <w:tcPr>
            <w:tcW w:w="1700" w:type="dxa"/>
            <w:shd w:val="clear" w:color="auto" w:fill="auto"/>
          </w:tcPr>
          <w:p w14:paraId="41B55FC6" w14:textId="77777777" w:rsidR="0041571B" w:rsidRPr="00DE7B59" w:rsidRDefault="0041571B" w:rsidP="004600E1">
            <w:pPr>
              <w:pStyle w:val="TAL"/>
              <w:rPr>
                <w:lang w:eastAsia="en-US"/>
              </w:rPr>
            </w:pPr>
          </w:p>
        </w:tc>
        <w:tc>
          <w:tcPr>
            <w:tcW w:w="1250" w:type="dxa"/>
            <w:shd w:val="clear" w:color="auto" w:fill="auto"/>
          </w:tcPr>
          <w:p w14:paraId="6627F9B5" w14:textId="77777777" w:rsidR="0041571B" w:rsidRPr="00DE7B59" w:rsidRDefault="0041571B" w:rsidP="004600E1">
            <w:pPr>
              <w:pStyle w:val="TAL"/>
              <w:rPr>
                <w:lang w:eastAsia="en-US"/>
              </w:rPr>
            </w:pPr>
          </w:p>
        </w:tc>
      </w:tr>
      <w:tr w:rsidR="0041571B" w:rsidRPr="00DE7B59" w14:paraId="13EFD42F" w14:textId="77777777" w:rsidTr="004600E1">
        <w:tblPrEx>
          <w:tblCellMar>
            <w:left w:w="108" w:type="dxa"/>
            <w:right w:w="108" w:type="dxa"/>
          </w:tblCellMar>
        </w:tblPrEx>
        <w:tc>
          <w:tcPr>
            <w:tcW w:w="4688" w:type="dxa"/>
            <w:shd w:val="clear" w:color="auto" w:fill="auto"/>
          </w:tcPr>
          <w:p w14:paraId="686EBC86"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7B4356B0" w14:textId="77777777" w:rsidR="0041571B" w:rsidRPr="00DE7B59" w:rsidRDefault="0041571B" w:rsidP="004600E1">
            <w:pPr>
              <w:pStyle w:val="TAL"/>
              <w:rPr>
                <w:lang w:eastAsia="en-US"/>
              </w:rPr>
            </w:pPr>
          </w:p>
        </w:tc>
        <w:tc>
          <w:tcPr>
            <w:tcW w:w="1700" w:type="dxa"/>
            <w:shd w:val="clear" w:color="auto" w:fill="auto"/>
          </w:tcPr>
          <w:p w14:paraId="6161A15C" w14:textId="77777777" w:rsidR="0041571B" w:rsidRPr="00DE7B59" w:rsidRDefault="0041571B" w:rsidP="004600E1">
            <w:pPr>
              <w:pStyle w:val="TAL"/>
              <w:rPr>
                <w:lang w:eastAsia="en-US"/>
              </w:rPr>
            </w:pPr>
          </w:p>
        </w:tc>
        <w:tc>
          <w:tcPr>
            <w:tcW w:w="1250" w:type="dxa"/>
            <w:shd w:val="clear" w:color="auto" w:fill="auto"/>
          </w:tcPr>
          <w:p w14:paraId="79783756" w14:textId="77777777" w:rsidR="0041571B" w:rsidRPr="00DE7B59" w:rsidRDefault="0041571B" w:rsidP="004600E1">
            <w:pPr>
              <w:pStyle w:val="TAL"/>
              <w:rPr>
                <w:lang w:eastAsia="en-US"/>
              </w:rPr>
            </w:pPr>
          </w:p>
        </w:tc>
      </w:tr>
      <w:tr w:rsidR="0041571B" w:rsidRPr="00DE7B59" w14:paraId="485950E1" w14:textId="77777777" w:rsidTr="004600E1">
        <w:tblPrEx>
          <w:tblCellMar>
            <w:left w:w="108" w:type="dxa"/>
            <w:right w:w="108" w:type="dxa"/>
          </w:tblCellMar>
        </w:tblPrEx>
        <w:tc>
          <w:tcPr>
            <w:tcW w:w="4688" w:type="dxa"/>
            <w:shd w:val="clear" w:color="auto" w:fill="auto"/>
          </w:tcPr>
          <w:p w14:paraId="72ABBEF3"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41C9731A" w14:textId="77777777" w:rsidR="0041571B" w:rsidRPr="00DE7B59" w:rsidRDefault="0041571B" w:rsidP="004600E1">
            <w:pPr>
              <w:pStyle w:val="TAL"/>
              <w:rPr>
                <w:lang w:eastAsia="zh-CN"/>
              </w:rPr>
            </w:pPr>
          </w:p>
        </w:tc>
        <w:tc>
          <w:tcPr>
            <w:tcW w:w="1700" w:type="dxa"/>
            <w:shd w:val="clear" w:color="auto" w:fill="auto"/>
          </w:tcPr>
          <w:p w14:paraId="68518BFA" w14:textId="77777777" w:rsidR="0041571B" w:rsidRPr="00DE7B59" w:rsidRDefault="0041571B" w:rsidP="004600E1">
            <w:pPr>
              <w:pStyle w:val="TAL"/>
              <w:rPr>
                <w:lang w:eastAsia="en-US"/>
              </w:rPr>
            </w:pPr>
          </w:p>
        </w:tc>
        <w:tc>
          <w:tcPr>
            <w:tcW w:w="1250" w:type="dxa"/>
            <w:shd w:val="clear" w:color="auto" w:fill="auto"/>
          </w:tcPr>
          <w:p w14:paraId="1B73E65D" w14:textId="77777777" w:rsidR="0041571B" w:rsidRPr="00DE7B59" w:rsidRDefault="0041571B" w:rsidP="004600E1">
            <w:pPr>
              <w:pStyle w:val="TAL"/>
              <w:rPr>
                <w:lang w:eastAsia="en-US"/>
              </w:rPr>
            </w:pPr>
          </w:p>
        </w:tc>
      </w:tr>
      <w:tr w:rsidR="0041571B" w:rsidRPr="00DE7B59" w14:paraId="2F380E8D" w14:textId="77777777" w:rsidTr="004600E1">
        <w:tblPrEx>
          <w:tblCellMar>
            <w:left w:w="108" w:type="dxa"/>
            <w:right w:w="108" w:type="dxa"/>
          </w:tblCellMar>
        </w:tblPrEx>
        <w:tc>
          <w:tcPr>
            <w:tcW w:w="4688" w:type="dxa"/>
            <w:shd w:val="clear" w:color="auto" w:fill="auto"/>
          </w:tcPr>
          <w:p w14:paraId="2580B270" w14:textId="77777777" w:rsidR="0041571B" w:rsidRPr="00DE7B59" w:rsidRDefault="0041571B" w:rsidP="004600E1">
            <w:pPr>
              <w:pStyle w:val="TAL"/>
              <w:rPr>
                <w:lang w:eastAsia="zh-CN"/>
              </w:rPr>
            </w:pPr>
            <w:r w:rsidRPr="00DE7B59">
              <w:rPr>
                <w:lang w:eastAsia="en-US"/>
              </w:rPr>
              <w:t>}</w:t>
            </w:r>
          </w:p>
        </w:tc>
        <w:tc>
          <w:tcPr>
            <w:tcW w:w="2267" w:type="dxa"/>
            <w:shd w:val="clear" w:color="auto" w:fill="auto"/>
          </w:tcPr>
          <w:p w14:paraId="554A3F57" w14:textId="77777777" w:rsidR="0041571B" w:rsidRPr="00DE7B59" w:rsidRDefault="0041571B" w:rsidP="004600E1">
            <w:pPr>
              <w:pStyle w:val="TAL"/>
              <w:rPr>
                <w:lang w:eastAsia="en-US"/>
              </w:rPr>
            </w:pPr>
          </w:p>
        </w:tc>
        <w:tc>
          <w:tcPr>
            <w:tcW w:w="1700" w:type="dxa"/>
            <w:shd w:val="clear" w:color="auto" w:fill="auto"/>
          </w:tcPr>
          <w:p w14:paraId="1C6CBF7B" w14:textId="77777777" w:rsidR="0041571B" w:rsidRPr="00DE7B59" w:rsidRDefault="0041571B" w:rsidP="004600E1">
            <w:pPr>
              <w:pStyle w:val="TAL"/>
              <w:rPr>
                <w:lang w:eastAsia="en-US"/>
              </w:rPr>
            </w:pPr>
          </w:p>
        </w:tc>
        <w:tc>
          <w:tcPr>
            <w:tcW w:w="1250" w:type="dxa"/>
            <w:shd w:val="clear" w:color="auto" w:fill="auto"/>
          </w:tcPr>
          <w:p w14:paraId="12FA811E" w14:textId="77777777" w:rsidR="0041571B" w:rsidRPr="00DE7B59" w:rsidRDefault="0041571B" w:rsidP="004600E1">
            <w:pPr>
              <w:pStyle w:val="TAL"/>
              <w:rPr>
                <w:lang w:eastAsia="en-US"/>
              </w:rPr>
            </w:pPr>
          </w:p>
        </w:tc>
      </w:tr>
    </w:tbl>
    <w:p w14:paraId="149308F9" w14:textId="77777777" w:rsidR="0041571B" w:rsidRPr="00DE7B59" w:rsidRDefault="0041571B" w:rsidP="0041571B">
      <w:pPr>
        <w:rPr>
          <w:lang w:eastAsia="zh-CN"/>
        </w:rPr>
      </w:pPr>
    </w:p>
    <w:p w14:paraId="67CBF273" w14:textId="77777777" w:rsidR="0041571B" w:rsidRPr="00DE7B59" w:rsidRDefault="0041571B" w:rsidP="008C2CC8">
      <w:pPr>
        <w:pStyle w:val="TH"/>
      </w:pPr>
      <w:r w:rsidRPr="00DE7B59">
        <w:t>Table 7.1.1.3.7.3.3-</w:t>
      </w:r>
      <w:r w:rsidR="005F6BBD" w:rsidRPr="00DE7B59">
        <w:rPr>
          <w:lang w:eastAsia="zh-CN"/>
        </w:rPr>
        <w:t>5</w:t>
      </w:r>
      <w:r w:rsidRPr="00DE7B59">
        <w:t>: RRCReconfiguration</w:t>
      </w:r>
      <w:r w:rsidRPr="00DE7B59">
        <w:rPr>
          <w:i/>
        </w:rPr>
        <w:t xml:space="preserve"> </w:t>
      </w:r>
      <w:r w:rsidRPr="00DE7B59">
        <w:t>(</w:t>
      </w:r>
      <w:r w:rsidR="005F6BBD" w:rsidRPr="00DE7B59">
        <w:t>step 9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0E5F3B04" w14:textId="77777777" w:rsidTr="004600E1">
        <w:tc>
          <w:tcPr>
            <w:tcW w:w="9747" w:type="dxa"/>
            <w:gridSpan w:val="4"/>
          </w:tcPr>
          <w:p w14:paraId="1621163F"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68D9E11A" w14:textId="77777777" w:rsidTr="004600E1">
        <w:tc>
          <w:tcPr>
            <w:tcW w:w="4535" w:type="dxa"/>
          </w:tcPr>
          <w:p w14:paraId="7667D0E8" w14:textId="77777777" w:rsidR="0041571B" w:rsidRPr="00DE7B59" w:rsidRDefault="0041571B" w:rsidP="004600E1">
            <w:pPr>
              <w:pStyle w:val="TAH"/>
              <w:rPr>
                <w:lang w:eastAsia="en-US"/>
              </w:rPr>
            </w:pPr>
            <w:r w:rsidRPr="00DE7B59">
              <w:rPr>
                <w:lang w:eastAsia="en-US"/>
              </w:rPr>
              <w:t>Information Element</w:t>
            </w:r>
          </w:p>
        </w:tc>
        <w:tc>
          <w:tcPr>
            <w:tcW w:w="2267" w:type="dxa"/>
          </w:tcPr>
          <w:p w14:paraId="07C646ED" w14:textId="77777777" w:rsidR="0041571B" w:rsidRPr="00DE7B59" w:rsidRDefault="0041571B" w:rsidP="004600E1">
            <w:pPr>
              <w:pStyle w:val="TAH"/>
              <w:rPr>
                <w:lang w:eastAsia="en-US"/>
              </w:rPr>
            </w:pPr>
            <w:r w:rsidRPr="00DE7B59">
              <w:rPr>
                <w:lang w:eastAsia="en-US"/>
              </w:rPr>
              <w:t>Value/remark</w:t>
            </w:r>
          </w:p>
        </w:tc>
        <w:tc>
          <w:tcPr>
            <w:tcW w:w="1700" w:type="dxa"/>
          </w:tcPr>
          <w:p w14:paraId="5C9BA246" w14:textId="77777777" w:rsidR="0041571B" w:rsidRPr="00DE7B59" w:rsidRDefault="0041571B" w:rsidP="004600E1">
            <w:pPr>
              <w:pStyle w:val="TAH"/>
              <w:rPr>
                <w:lang w:eastAsia="en-US"/>
              </w:rPr>
            </w:pPr>
            <w:r w:rsidRPr="00DE7B59">
              <w:rPr>
                <w:lang w:eastAsia="en-US"/>
              </w:rPr>
              <w:t>Comment</w:t>
            </w:r>
          </w:p>
        </w:tc>
        <w:tc>
          <w:tcPr>
            <w:tcW w:w="1245" w:type="dxa"/>
          </w:tcPr>
          <w:p w14:paraId="59AD4FC3" w14:textId="77777777" w:rsidR="0041571B" w:rsidRPr="00DE7B59" w:rsidRDefault="0041571B" w:rsidP="004600E1">
            <w:pPr>
              <w:pStyle w:val="TAH"/>
              <w:rPr>
                <w:lang w:eastAsia="en-US"/>
              </w:rPr>
            </w:pPr>
            <w:r w:rsidRPr="00DE7B59">
              <w:rPr>
                <w:lang w:eastAsia="en-US"/>
              </w:rPr>
              <w:t>Condition</w:t>
            </w:r>
          </w:p>
        </w:tc>
      </w:tr>
      <w:tr w:rsidR="0041571B" w:rsidRPr="00DE7B59" w14:paraId="68A12696" w14:textId="77777777" w:rsidTr="004600E1">
        <w:tc>
          <w:tcPr>
            <w:tcW w:w="4535" w:type="dxa"/>
          </w:tcPr>
          <w:p w14:paraId="099D868E"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7B3F9C78" w14:textId="77777777" w:rsidR="0041571B" w:rsidRPr="00DE7B59" w:rsidRDefault="0041571B" w:rsidP="004600E1">
            <w:pPr>
              <w:pStyle w:val="TAL"/>
              <w:rPr>
                <w:lang w:eastAsia="en-US"/>
              </w:rPr>
            </w:pPr>
          </w:p>
        </w:tc>
        <w:tc>
          <w:tcPr>
            <w:tcW w:w="1700" w:type="dxa"/>
          </w:tcPr>
          <w:p w14:paraId="5262B236" w14:textId="77777777" w:rsidR="0041571B" w:rsidRPr="00DE7B59" w:rsidRDefault="0041571B" w:rsidP="004600E1">
            <w:pPr>
              <w:pStyle w:val="TAL"/>
              <w:rPr>
                <w:lang w:eastAsia="en-US"/>
              </w:rPr>
            </w:pPr>
          </w:p>
        </w:tc>
        <w:tc>
          <w:tcPr>
            <w:tcW w:w="1245" w:type="dxa"/>
          </w:tcPr>
          <w:p w14:paraId="2F5B9CF5" w14:textId="77777777" w:rsidR="0041571B" w:rsidRPr="00DE7B59" w:rsidRDefault="0041571B" w:rsidP="004600E1">
            <w:pPr>
              <w:pStyle w:val="TAL"/>
              <w:rPr>
                <w:lang w:eastAsia="en-US"/>
              </w:rPr>
            </w:pPr>
          </w:p>
        </w:tc>
      </w:tr>
      <w:tr w:rsidR="0041571B" w:rsidRPr="00DE7B59" w14:paraId="577C49C2" w14:textId="77777777" w:rsidTr="004600E1">
        <w:tc>
          <w:tcPr>
            <w:tcW w:w="4535" w:type="dxa"/>
          </w:tcPr>
          <w:p w14:paraId="0952428E"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33CFF0F1" w14:textId="77777777" w:rsidR="0041571B" w:rsidRPr="00DE7B59" w:rsidRDefault="0041571B" w:rsidP="004600E1">
            <w:pPr>
              <w:pStyle w:val="TAL"/>
              <w:rPr>
                <w:lang w:eastAsia="en-US"/>
              </w:rPr>
            </w:pPr>
          </w:p>
        </w:tc>
        <w:tc>
          <w:tcPr>
            <w:tcW w:w="1700" w:type="dxa"/>
          </w:tcPr>
          <w:p w14:paraId="4B5B1F99" w14:textId="77777777" w:rsidR="0041571B" w:rsidRPr="00DE7B59" w:rsidRDefault="0041571B" w:rsidP="004600E1">
            <w:pPr>
              <w:pStyle w:val="TAL"/>
              <w:rPr>
                <w:lang w:eastAsia="en-US"/>
              </w:rPr>
            </w:pPr>
          </w:p>
        </w:tc>
        <w:tc>
          <w:tcPr>
            <w:tcW w:w="1245" w:type="dxa"/>
          </w:tcPr>
          <w:p w14:paraId="01D80674" w14:textId="77777777" w:rsidR="0041571B" w:rsidRPr="00DE7B59" w:rsidRDefault="0041571B" w:rsidP="004600E1">
            <w:pPr>
              <w:pStyle w:val="TAL"/>
              <w:rPr>
                <w:lang w:eastAsia="en-US"/>
              </w:rPr>
            </w:pPr>
          </w:p>
        </w:tc>
      </w:tr>
      <w:tr w:rsidR="0041571B" w:rsidRPr="00DE7B59" w14:paraId="55B832DB" w14:textId="77777777" w:rsidTr="004600E1">
        <w:tc>
          <w:tcPr>
            <w:tcW w:w="4535" w:type="dxa"/>
            <w:tcBorders>
              <w:bottom w:val="single" w:sz="4" w:space="0" w:color="auto"/>
            </w:tcBorders>
          </w:tcPr>
          <w:p w14:paraId="56268B78"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1FC14BF8" w14:textId="77777777" w:rsidR="0041571B" w:rsidRPr="00DE7B59" w:rsidRDefault="0041571B" w:rsidP="004600E1">
            <w:pPr>
              <w:pStyle w:val="TAL"/>
              <w:rPr>
                <w:lang w:eastAsia="en-US"/>
              </w:rPr>
            </w:pPr>
          </w:p>
        </w:tc>
        <w:tc>
          <w:tcPr>
            <w:tcW w:w="1700" w:type="dxa"/>
          </w:tcPr>
          <w:p w14:paraId="558C269C" w14:textId="77777777" w:rsidR="0041571B" w:rsidRPr="00DE7B59" w:rsidRDefault="0041571B" w:rsidP="004600E1">
            <w:pPr>
              <w:pStyle w:val="TAL"/>
              <w:rPr>
                <w:lang w:eastAsia="en-US"/>
              </w:rPr>
            </w:pPr>
          </w:p>
        </w:tc>
        <w:tc>
          <w:tcPr>
            <w:tcW w:w="1245" w:type="dxa"/>
          </w:tcPr>
          <w:p w14:paraId="7CB20D61" w14:textId="77777777" w:rsidR="0041571B" w:rsidRPr="00DE7B59" w:rsidRDefault="0041571B" w:rsidP="004600E1">
            <w:pPr>
              <w:pStyle w:val="TAL"/>
              <w:rPr>
                <w:lang w:eastAsia="en-US"/>
              </w:rPr>
            </w:pPr>
          </w:p>
        </w:tc>
      </w:tr>
      <w:tr w:rsidR="0041571B" w:rsidRPr="00DE7B59" w14:paraId="1714EE73" w14:textId="77777777" w:rsidTr="004600E1">
        <w:tc>
          <w:tcPr>
            <w:tcW w:w="4535" w:type="dxa"/>
            <w:tcBorders>
              <w:bottom w:val="single" w:sz="4" w:space="0" w:color="auto"/>
            </w:tcBorders>
          </w:tcPr>
          <w:p w14:paraId="1683D5B3"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5AA9FB35" w14:textId="77777777" w:rsidR="0041571B" w:rsidRPr="00DE7B59" w:rsidRDefault="0041571B" w:rsidP="004600E1">
            <w:pPr>
              <w:pStyle w:val="TAL"/>
              <w:rPr>
                <w:lang w:eastAsia="en-US"/>
              </w:rPr>
            </w:pPr>
            <w:r w:rsidRPr="00DE7B59">
              <w:rPr>
                <w:lang w:eastAsia="en-US"/>
              </w:rPr>
              <w:t>CellGroupConfig</w:t>
            </w:r>
          </w:p>
        </w:tc>
        <w:tc>
          <w:tcPr>
            <w:tcW w:w="1700" w:type="dxa"/>
          </w:tcPr>
          <w:p w14:paraId="46170F86"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7DBB5766" w14:textId="77777777" w:rsidR="0041571B" w:rsidRPr="00DE7B59" w:rsidRDefault="0041571B" w:rsidP="004600E1">
            <w:pPr>
              <w:pStyle w:val="TAL"/>
              <w:rPr>
                <w:lang w:eastAsia="zh-CN"/>
              </w:rPr>
            </w:pPr>
            <w:r w:rsidRPr="00DE7B59">
              <w:rPr>
                <w:lang w:eastAsia="zh-CN"/>
              </w:rPr>
              <w:t>EN-DC</w:t>
            </w:r>
          </w:p>
        </w:tc>
      </w:tr>
      <w:tr w:rsidR="005F6BBD" w:rsidRPr="00DE7B59" w14:paraId="772420C0" w14:textId="77777777" w:rsidTr="0060133B">
        <w:tc>
          <w:tcPr>
            <w:tcW w:w="4535" w:type="dxa"/>
            <w:tcBorders>
              <w:bottom w:val="single" w:sz="4" w:space="0" w:color="auto"/>
            </w:tcBorders>
          </w:tcPr>
          <w:p w14:paraId="190C7823" w14:textId="77777777" w:rsidR="005F6BBD" w:rsidRPr="00DE7B59" w:rsidRDefault="005F6BBD" w:rsidP="004053FF">
            <w:pPr>
              <w:pStyle w:val="TAL"/>
              <w:rPr>
                <w:lang w:eastAsia="en-US"/>
              </w:rPr>
            </w:pPr>
            <w:r w:rsidRPr="00DE7B59">
              <w:rPr>
                <w:lang w:eastAsia="en-US"/>
              </w:rPr>
              <w:t xml:space="preserve">      </w:t>
            </w:r>
            <w:r w:rsidRPr="00DE7B59">
              <w:t>nonCriticalExtension SEQUENCE {</w:t>
            </w:r>
          </w:p>
        </w:tc>
        <w:tc>
          <w:tcPr>
            <w:tcW w:w="2267" w:type="dxa"/>
          </w:tcPr>
          <w:p w14:paraId="0E699FB3" w14:textId="77777777" w:rsidR="005F6BBD" w:rsidRPr="00DE7B59" w:rsidRDefault="005F6BBD" w:rsidP="0060133B">
            <w:pPr>
              <w:pStyle w:val="TAL"/>
              <w:rPr>
                <w:lang w:eastAsia="en-US"/>
              </w:rPr>
            </w:pPr>
          </w:p>
        </w:tc>
        <w:tc>
          <w:tcPr>
            <w:tcW w:w="1700" w:type="dxa"/>
          </w:tcPr>
          <w:p w14:paraId="0520465C" w14:textId="77777777" w:rsidR="005F6BBD" w:rsidRPr="00DE7B59" w:rsidRDefault="005F6BBD" w:rsidP="0060133B">
            <w:pPr>
              <w:pStyle w:val="TAL"/>
              <w:rPr>
                <w:lang w:eastAsia="en-US"/>
              </w:rPr>
            </w:pPr>
          </w:p>
        </w:tc>
        <w:tc>
          <w:tcPr>
            <w:tcW w:w="1245" w:type="dxa"/>
          </w:tcPr>
          <w:p w14:paraId="2ECA0E02" w14:textId="77777777" w:rsidR="000546E0" w:rsidRPr="00DE7B59" w:rsidRDefault="005F6BBD" w:rsidP="000546E0">
            <w:pPr>
              <w:pStyle w:val="TAL"/>
              <w:rPr>
                <w:lang w:eastAsia="zh-CN"/>
              </w:rPr>
            </w:pPr>
            <w:r w:rsidRPr="00DE7B59">
              <w:rPr>
                <w:lang w:eastAsia="zh-CN"/>
              </w:rPr>
              <w:t>NR</w:t>
            </w:r>
          </w:p>
          <w:p w14:paraId="4237F0F8" w14:textId="1888403D" w:rsidR="005F6BBD" w:rsidRPr="00DE7B59" w:rsidRDefault="000546E0" w:rsidP="000546E0">
            <w:pPr>
              <w:pStyle w:val="TAL"/>
              <w:rPr>
                <w:lang w:eastAsia="zh-CN"/>
              </w:rPr>
            </w:pPr>
            <w:r w:rsidRPr="00DE7B59">
              <w:rPr>
                <w:lang w:eastAsia="zh-CN"/>
              </w:rPr>
              <w:t>NE-DC</w:t>
            </w:r>
          </w:p>
        </w:tc>
      </w:tr>
      <w:tr w:rsidR="005F6BBD" w:rsidRPr="00DE7B59" w14:paraId="5BCB459F" w14:textId="77777777" w:rsidTr="0060133B">
        <w:tc>
          <w:tcPr>
            <w:tcW w:w="4535" w:type="dxa"/>
            <w:tcBorders>
              <w:bottom w:val="single" w:sz="4" w:space="0" w:color="auto"/>
            </w:tcBorders>
          </w:tcPr>
          <w:p w14:paraId="40094A9B" w14:textId="77777777" w:rsidR="005F6BBD" w:rsidRPr="00DE7B59" w:rsidRDefault="005F6BBD" w:rsidP="0060133B">
            <w:pPr>
              <w:pStyle w:val="TAL"/>
              <w:rPr>
                <w:lang w:eastAsia="en-US"/>
              </w:rPr>
            </w:pPr>
            <w:r w:rsidRPr="00DE7B59">
              <w:rPr>
                <w:lang w:eastAsia="en-US"/>
              </w:rPr>
              <w:t xml:space="preserve">        </w:t>
            </w:r>
            <w:r w:rsidRPr="00DE7B59">
              <w:t>masterCellGroup</w:t>
            </w:r>
          </w:p>
        </w:tc>
        <w:tc>
          <w:tcPr>
            <w:tcW w:w="2267" w:type="dxa"/>
          </w:tcPr>
          <w:p w14:paraId="3F7FE2AB" w14:textId="77777777" w:rsidR="005F6BBD" w:rsidRPr="00DE7B59" w:rsidRDefault="005F6BBD" w:rsidP="0060133B">
            <w:pPr>
              <w:pStyle w:val="TAL"/>
              <w:rPr>
                <w:lang w:eastAsia="en-US"/>
              </w:rPr>
            </w:pPr>
            <w:r w:rsidRPr="00DE7B59">
              <w:rPr>
                <w:lang w:eastAsia="en-US"/>
              </w:rPr>
              <w:t>CellGroupConfig</w:t>
            </w:r>
          </w:p>
        </w:tc>
        <w:tc>
          <w:tcPr>
            <w:tcW w:w="1700" w:type="dxa"/>
          </w:tcPr>
          <w:p w14:paraId="2827831A" w14:textId="77777777" w:rsidR="005F6BBD" w:rsidRPr="00DE7B59" w:rsidRDefault="005F6BBD" w:rsidP="0060133B">
            <w:pPr>
              <w:pStyle w:val="TAL"/>
              <w:rPr>
                <w:lang w:eastAsia="en-US"/>
              </w:rPr>
            </w:pPr>
            <w:r w:rsidRPr="00DE7B59">
              <w:rPr>
                <w:lang w:eastAsia="en-US"/>
              </w:rPr>
              <w:t>OCTET STRING (CONTAINING CellGroupConfig)</w:t>
            </w:r>
          </w:p>
        </w:tc>
        <w:tc>
          <w:tcPr>
            <w:tcW w:w="1245" w:type="dxa"/>
          </w:tcPr>
          <w:p w14:paraId="0EDD5324" w14:textId="77777777" w:rsidR="005F6BBD" w:rsidRPr="00DE7B59" w:rsidRDefault="005F6BBD" w:rsidP="0060133B">
            <w:pPr>
              <w:pStyle w:val="TAL"/>
              <w:rPr>
                <w:lang w:eastAsia="zh-CN"/>
              </w:rPr>
            </w:pPr>
          </w:p>
        </w:tc>
      </w:tr>
      <w:tr w:rsidR="005F6BBD" w:rsidRPr="00DE7B59" w14:paraId="44113EE3" w14:textId="77777777" w:rsidTr="0060133B">
        <w:tc>
          <w:tcPr>
            <w:tcW w:w="4535" w:type="dxa"/>
            <w:tcBorders>
              <w:bottom w:val="single" w:sz="4" w:space="0" w:color="auto"/>
            </w:tcBorders>
          </w:tcPr>
          <w:p w14:paraId="203AD1C9" w14:textId="77777777" w:rsidR="005F6BBD" w:rsidRPr="00DE7B59" w:rsidRDefault="005F6BBD" w:rsidP="0060133B">
            <w:pPr>
              <w:pStyle w:val="TAL"/>
              <w:rPr>
                <w:lang w:eastAsia="en-US"/>
              </w:rPr>
            </w:pPr>
            <w:r w:rsidRPr="00DE7B59">
              <w:rPr>
                <w:lang w:eastAsia="zh-CN"/>
              </w:rPr>
              <w:t xml:space="preserve">      }</w:t>
            </w:r>
          </w:p>
        </w:tc>
        <w:tc>
          <w:tcPr>
            <w:tcW w:w="2267" w:type="dxa"/>
          </w:tcPr>
          <w:p w14:paraId="0B8ECA83" w14:textId="77777777" w:rsidR="005F6BBD" w:rsidRPr="00DE7B59" w:rsidRDefault="005F6BBD" w:rsidP="0060133B">
            <w:pPr>
              <w:pStyle w:val="TAL"/>
              <w:rPr>
                <w:lang w:eastAsia="en-US"/>
              </w:rPr>
            </w:pPr>
          </w:p>
        </w:tc>
        <w:tc>
          <w:tcPr>
            <w:tcW w:w="1700" w:type="dxa"/>
          </w:tcPr>
          <w:p w14:paraId="7FFBC9CB" w14:textId="77777777" w:rsidR="005F6BBD" w:rsidRPr="00DE7B59" w:rsidRDefault="005F6BBD" w:rsidP="0060133B">
            <w:pPr>
              <w:pStyle w:val="TAL"/>
              <w:rPr>
                <w:lang w:eastAsia="en-US"/>
              </w:rPr>
            </w:pPr>
          </w:p>
        </w:tc>
        <w:tc>
          <w:tcPr>
            <w:tcW w:w="1245" w:type="dxa"/>
          </w:tcPr>
          <w:p w14:paraId="79797883" w14:textId="77777777" w:rsidR="005F6BBD" w:rsidRPr="00DE7B59" w:rsidRDefault="005F6BBD" w:rsidP="0060133B">
            <w:pPr>
              <w:pStyle w:val="TAL"/>
              <w:rPr>
                <w:lang w:eastAsia="zh-CN"/>
              </w:rPr>
            </w:pPr>
          </w:p>
        </w:tc>
      </w:tr>
      <w:tr w:rsidR="0041571B" w:rsidRPr="00DE7B59" w14:paraId="1C8426F3" w14:textId="77777777" w:rsidTr="004600E1">
        <w:tc>
          <w:tcPr>
            <w:tcW w:w="4535" w:type="dxa"/>
            <w:tcBorders>
              <w:bottom w:val="single" w:sz="4" w:space="0" w:color="auto"/>
            </w:tcBorders>
          </w:tcPr>
          <w:p w14:paraId="64A669B2" w14:textId="77777777" w:rsidR="0041571B" w:rsidRPr="00DE7B59" w:rsidRDefault="0041571B" w:rsidP="004600E1">
            <w:pPr>
              <w:pStyle w:val="TAL"/>
              <w:rPr>
                <w:lang w:eastAsia="en-US"/>
              </w:rPr>
            </w:pPr>
            <w:r w:rsidRPr="00DE7B59">
              <w:rPr>
                <w:lang w:eastAsia="en-US"/>
              </w:rPr>
              <w:t xml:space="preserve">    }</w:t>
            </w:r>
          </w:p>
        </w:tc>
        <w:tc>
          <w:tcPr>
            <w:tcW w:w="2267" w:type="dxa"/>
          </w:tcPr>
          <w:p w14:paraId="5F31CCB2" w14:textId="77777777" w:rsidR="0041571B" w:rsidRPr="00DE7B59" w:rsidRDefault="0041571B" w:rsidP="004600E1">
            <w:pPr>
              <w:pStyle w:val="TAL"/>
              <w:rPr>
                <w:lang w:eastAsia="en-US"/>
              </w:rPr>
            </w:pPr>
          </w:p>
        </w:tc>
        <w:tc>
          <w:tcPr>
            <w:tcW w:w="1700" w:type="dxa"/>
          </w:tcPr>
          <w:p w14:paraId="1486AC3F" w14:textId="77777777" w:rsidR="0041571B" w:rsidRPr="00DE7B59" w:rsidRDefault="0041571B" w:rsidP="004600E1">
            <w:pPr>
              <w:pStyle w:val="TAL"/>
              <w:rPr>
                <w:lang w:eastAsia="en-US"/>
              </w:rPr>
            </w:pPr>
          </w:p>
        </w:tc>
        <w:tc>
          <w:tcPr>
            <w:tcW w:w="1245" w:type="dxa"/>
          </w:tcPr>
          <w:p w14:paraId="0D8AAFBA" w14:textId="77777777" w:rsidR="0041571B" w:rsidRPr="00DE7B59" w:rsidRDefault="0041571B" w:rsidP="004600E1">
            <w:pPr>
              <w:pStyle w:val="TAL"/>
              <w:rPr>
                <w:lang w:eastAsia="en-US"/>
              </w:rPr>
            </w:pPr>
          </w:p>
        </w:tc>
      </w:tr>
      <w:tr w:rsidR="0041571B" w:rsidRPr="00DE7B59" w14:paraId="1C9720FE" w14:textId="77777777" w:rsidTr="004600E1">
        <w:tc>
          <w:tcPr>
            <w:tcW w:w="4535" w:type="dxa"/>
            <w:tcBorders>
              <w:bottom w:val="single" w:sz="4" w:space="0" w:color="auto"/>
            </w:tcBorders>
          </w:tcPr>
          <w:p w14:paraId="14D6EA7B" w14:textId="77777777" w:rsidR="0041571B" w:rsidRPr="00DE7B59" w:rsidRDefault="0041571B" w:rsidP="004600E1">
            <w:pPr>
              <w:pStyle w:val="TAL"/>
              <w:rPr>
                <w:lang w:eastAsia="en-US"/>
              </w:rPr>
            </w:pPr>
            <w:r w:rsidRPr="00DE7B59">
              <w:rPr>
                <w:lang w:eastAsia="en-US"/>
              </w:rPr>
              <w:t xml:space="preserve">  }</w:t>
            </w:r>
          </w:p>
        </w:tc>
        <w:tc>
          <w:tcPr>
            <w:tcW w:w="2267" w:type="dxa"/>
          </w:tcPr>
          <w:p w14:paraId="13EE3EFD" w14:textId="77777777" w:rsidR="0041571B" w:rsidRPr="00DE7B59" w:rsidRDefault="0041571B" w:rsidP="004600E1">
            <w:pPr>
              <w:pStyle w:val="TAL"/>
              <w:rPr>
                <w:lang w:eastAsia="en-US"/>
              </w:rPr>
            </w:pPr>
          </w:p>
        </w:tc>
        <w:tc>
          <w:tcPr>
            <w:tcW w:w="1700" w:type="dxa"/>
          </w:tcPr>
          <w:p w14:paraId="35F31C45" w14:textId="77777777" w:rsidR="0041571B" w:rsidRPr="00DE7B59" w:rsidRDefault="0041571B" w:rsidP="004600E1">
            <w:pPr>
              <w:pStyle w:val="TAL"/>
              <w:rPr>
                <w:lang w:eastAsia="en-US"/>
              </w:rPr>
            </w:pPr>
          </w:p>
        </w:tc>
        <w:tc>
          <w:tcPr>
            <w:tcW w:w="1245" w:type="dxa"/>
          </w:tcPr>
          <w:p w14:paraId="4A904AEC" w14:textId="77777777" w:rsidR="0041571B" w:rsidRPr="00DE7B59" w:rsidRDefault="0041571B" w:rsidP="004600E1">
            <w:pPr>
              <w:pStyle w:val="TAL"/>
              <w:rPr>
                <w:lang w:eastAsia="en-US"/>
              </w:rPr>
            </w:pPr>
          </w:p>
        </w:tc>
      </w:tr>
      <w:tr w:rsidR="0041571B" w:rsidRPr="00DE7B59" w14:paraId="007F55B5" w14:textId="77777777" w:rsidTr="004600E1">
        <w:tc>
          <w:tcPr>
            <w:tcW w:w="4535" w:type="dxa"/>
            <w:tcBorders>
              <w:bottom w:val="single" w:sz="4" w:space="0" w:color="auto"/>
            </w:tcBorders>
          </w:tcPr>
          <w:p w14:paraId="6CD98145" w14:textId="77777777" w:rsidR="0041571B" w:rsidRPr="00DE7B59" w:rsidRDefault="0041571B" w:rsidP="004600E1">
            <w:pPr>
              <w:pStyle w:val="TAL"/>
              <w:rPr>
                <w:lang w:eastAsia="en-US"/>
              </w:rPr>
            </w:pPr>
            <w:r w:rsidRPr="00DE7B59">
              <w:rPr>
                <w:lang w:eastAsia="en-US"/>
              </w:rPr>
              <w:t>}</w:t>
            </w:r>
          </w:p>
        </w:tc>
        <w:tc>
          <w:tcPr>
            <w:tcW w:w="2267" w:type="dxa"/>
          </w:tcPr>
          <w:p w14:paraId="6F411B77" w14:textId="77777777" w:rsidR="0041571B" w:rsidRPr="00DE7B59" w:rsidRDefault="0041571B" w:rsidP="004600E1">
            <w:pPr>
              <w:pStyle w:val="TAL"/>
              <w:rPr>
                <w:lang w:eastAsia="en-US"/>
              </w:rPr>
            </w:pPr>
          </w:p>
        </w:tc>
        <w:tc>
          <w:tcPr>
            <w:tcW w:w="1700" w:type="dxa"/>
          </w:tcPr>
          <w:p w14:paraId="2FC7978C" w14:textId="77777777" w:rsidR="0041571B" w:rsidRPr="00DE7B59" w:rsidRDefault="0041571B" w:rsidP="004600E1">
            <w:pPr>
              <w:pStyle w:val="TAL"/>
              <w:rPr>
                <w:lang w:eastAsia="en-US"/>
              </w:rPr>
            </w:pPr>
          </w:p>
        </w:tc>
        <w:tc>
          <w:tcPr>
            <w:tcW w:w="1245" w:type="dxa"/>
          </w:tcPr>
          <w:p w14:paraId="170D9E51" w14:textId="77777777" w:rsidR="0041571B" w:rsidRPr="00DE7B59" w:rsidRDefault="0041571B" w:rsidP="004600E1">
            <w:pPr>
              <w:pStyle w:val="TAL"/>
              <w:rPr>
                <w:lang w:eastAsia="en-US"/>
              </w:rPr>
            </w:pPr>
          </w:p>
        </w:tc>
      </w:tr>
    </w:tbl>
    <w:p w14:paraId="3007B0C9" w14:textId="77777777" w:rsidR="0041571B" w:rsidRPr="00DE7B59" w:rsidRDefault="0041571B" w:rsidP="0041571B">
      <w:pPr>
        <w:rPr>
          <w:lang w:eastAsia="zh-CN"/>
        </w:rPr>
      </w:pPr>
    </w:p>
    <w:p w14:paraId="3215D30F" w14:textId="77777777" w:rsidR="0041571B" w:rsidRPr="00DE7B59" w:rsidRDefault="0041571B" w:rsidP="008C2CC8">
      <w:pPr>
        <w:pStyle w:val="TH"/>
        <w:rPr>
          <w:lang w:eastAsia="zh-CN"/>
        </w:rPr>
      </w:pPr>
      <w:r w:rsidRPr="00DE7B59">
        <w:t>Table 7.1.1.3.7.3.3-</w:t>
      </w:r>
      <w:r w:rsidR="005F6BBD" w:rsidRPr="00DE7B59">
        <w:rPr>
          <w:lang w:eastAsia="zh-CN"/>
        </w:rPr>
        <w:t>6</w:t>
      </w:r>
      <w:r w:rsidRPr="00DE7B59">
        <w:t xml:space="preserve">: </w:t>
      </w:r>
      <w:r w:rsidR="00B758D8" w:rsidRPr="00DE7B59">
        <w:t>CellGroupConfig</w:t>
      </w:r>
      <w:r w:rsidR="00B758D8" w:rsidRPr="00DE7B59">
        <w:rPr>
          <w:i/>
        </w:rPr>
        <w:t xml:space="preserve"> </w:t>
      </w:r>
      <w:r w:rsidRPr="00DE7B59">
        <w:t>(Table 7.1.1.3.7.3.3-</w:t>
      </w:r>
      <w:r w:rsidR="005F6BBD" w:rsidRPr="00DE7B59">
        <w:rPr>
          <w:lang w:eastAsia="zh-CN"/>
        </w:rPr>
        <w:t>5</w:t>
      </w:r>
      <w:r w:rsidRPr="00DE7B59">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DE7B59" w14:paraId="05C5AB94" w14:textId="77777777" w:rsidTr="004600E1">
        <w:tc>
          <w:tcPr>
            <w:tcW w:w="9896" w:type="dxa"/>
            <w:gridSpan w:val="4"/>
          </w:tcPr>
          <w:p w14:paraId="0A4EA2BC" w14:textId="77777777" w:rsidR="0041571B" w:rsidRPr="00DE7B59" w:rsidRDefault="0041571B" w:rsidP="004600E1">
            <w:pPr>
              <w:pStyle w:val="TAL"/>
              <w:rPr>
                <w:lang w:eastAsia="en-US"/>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5CB7D28A" w14:textId="77777777" w:rsidTr="004600E1">
        <w:tblPrEx>
          <w:tblCellMar>
            <w:left w:w="108" w:type="dxa"/>
            <w:right w:w="108" w:type="dxa"/>
          </w:tblCellMar>
        </w:tblPrEx>
        <w:tc>
          <w:tcPr>
            <w:tcW w:w="4688" w:type="dxa"/>
            <w:shd w:val="clear" w:color="auto" w:fill="auto"/>
          </w:tcPr>
          <w:p w14:paraId="0B53FB1D"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2FD5350E"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21612E0C"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283036EC" w14:textId="77777777" w:rsidR="0041571B" w:rsidRPr="00DE7B59" w:rsidRDefault="0041571B" w:rsidP="004600E1">
            <w:pPr>
              <w:pStyle w:val="TAH"/>
              <w:rPr>
                <w:lang w:eastAsia="en-US"/>
              </w:rPr>
            </w:pPr>
            <w:r w:rsidRPr="00DE7B59">
              <w:rPr>
                <w:lang w:eastAsia="en-US"/>
              </w:rPr>
              <w:t>Condition</w:t>
            </w:r>
          </w:p>
        </w:tc>
      </w:tr>
      <w:tr w:rsidR="0041571B" w:rsidRPr="00DE7B59" w14:paraId="7B7AE46E" w14:textId="77777777" w:rsidTr="004600E1">
        <w:tblPrEx>
          <w:tblCellMar>
            <w:left w:w="108" w:type="dxa"/>
            <w:right w:w="108" w:type="dxa"/>
          </w:tblCellMar>
        </w:tblPrEx>
        <w:tc>
          <w:tcPr>
            <w:tcW w:w="4688" w:type="dxa"/>
            <w:shd w:val="clear" w:color="auto" w:fill="auto"/>
          </w:tcPr>
          <w:p w14:paraId="1314CF51"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206203AF" w14:textId="77777777" w:rsidR="0041571B" w:rsidRPr="00DE7B59" w:rsidRDefault="0041571B" w:rsidP="004600E1">
            <w:pPr>
              <w:pStyle w:val="TAL"/>
              <w:rPr>
                <w:lang w:eastAsia="en-US"/>
              </w:rPr>
            </w:pPr>
          </w:p>
        </w:tc>
        <w:tc>
          <w:tcPr>
            <w:tcW w:w="1700" w:type="dxa"/>
            <w:shd w:val="clear" w:color="auto" w:fill="auto"/>
          </w:tcPr>
          <w:p w14:paraId="6B341F52" w14:textId="77777777" w:rsidR="0041571B" w:rsidRPr="00DE7B59" w:rsidRDefault="0041571B" w:rsidP="004600E1">
            <w:pPr>
              <w:pStyle w:val="TAL"/>
              <w:rPr>
                <w:lang w:eastAsia="en-US"/>
              </w:rPr>
            </w:pPr>
          </w:p>
        </w:tc>
        <w:tc>
          <w:tcPr>
            <w:tcW w:w="1250" w:type="dxa"/>
            <w:shd w:val="clear" w:color="auto" w:fill="auto"/>
          </w:tcPr>
          <w:p w14:paraId="49A28952" w14:textId="77777777" w:rsidR="0041571B" w:rsidRPr="00DE7B59" w:rsidRDefault="0041571B" w:rsidP="004600E1">
            <w:pPr>
              <w:pStyle w:val="TAL"/>
              <w:rPr>
                <w:lang w:eastAsia="en-US"/>
              </w:rPr>
            </w:pPr>
          </w:p>
        </w:tc>
      </w:tr>
      <w:tr w:rsidR="0041571B" w:rsidRPr="00DE7B59" w14:paraId="1FA38BB4" w14:textId="77777777" w:rsidTr="004600E1">
        <w:tblPrEx>
          <w:tblCellMar>
            <w:left w:w="108" w:type="dxa"/>
            <w:right w:w="108" w:type="dxa"/>
          </w:tblCellMar>
        </w:tblPrEx>
        <w:tc>
          <w:tcPr>
            <w:tcW w:w="4688" w:type="dxa"/>
            <w:shd w:val="clear" w:color="auto" w:fill="auto"/>
          </w:tcPr>
          <w:p w14:paraId="349A4167"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1CCBE68F" w14:textId="77777777" w:rsidR="0041571B" w:rsidRPr="00DE7B59" w:rsidRDefault="0041571B" w:rsidP="004600E1">
            <w:pPr>
              <w:pStyle w:val="TAL"/>
              <w:rPr>
                <w:lang w:eastAsia="en-US"/>
              </w:rPr>
            </w:pPr>
          </w:p>
        </w:tc>
        <w:tc>
          <w:tcPr>
            <w:tcW w:w="1700" w:type="dxa"/>
            <w:shd w:val="clear" w:color="auto" w:fill="auto"/>
          </w:tcPr>
          <w:p w14:paraId="5558C321" w14:textId="77777777" w:rsidR="0041571B" w:rsidRPr="00DE7B59" w:rsidDel="00D63DD8" w:rsidRDefault="0041571B" w:rsidP="004600E1">
            <w:pPr>
              <w:pStyle w:val="TAL"/>
              <w:rPr>
                <w:lang w:eastAsia="en-US"/>
              </w:rPr>
            </w:pPr>
          </w:p>
        </w:tc>
        <w:tc>
          <w:tcPr>
            <w:tcW w:w="1250" w:type="dxa"/>
            <w:shd w:val="clear" w:color="auto" w:fill="auto"/>
          </w:tcPr>
          <w:p w14:paraId="4942B842" w14:textId="77777777" w:rsidR="0041571B" w:rsidRPr="00DE7B59" w:rsidRDefault="0041571B" w:rsidP="004600E1">
            <w:pPr>
              <w:pStyle w:val="TAL"/>
              <w:rPr>
                <w:lang w:eastAsia="en-US"/>
              </w:rPr>
            </w:pPr>
          </w:p>
        </w:tc>
      </w:tr>
      <w:tr w:rsidR="0041571B" w:rsidRPr="00DE7B59" w14:paraId="00F3DB21" w14:textId="77777777" w:rsidTr="004600E1">
        <w:tblPrEx>
          <w:tblCellMar>
            <w:left w:w="108" w:type="dxa"/>
            <w:right w:w="108" w:type="dxa"/>
          </w:tblCellMar>
        </w:tblPrEx>
        <w:tc>
          <w:tcPr>
            <w:tcW w:w="4688" w:type="dxa"/>
            <w:shd w:val="clear" w:color="auto" w:fill="auto"/>
          </w:tcPr>
          <w:p w14:paraId="6033360E"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27ADA3BC" w14:textId="77777777" w:rsidR="0041571B" w:rsidRPr="00DE7B59" w:rsidRDefault="0041571B" w:rsidP="004600E1">
            <w:pPr>
              <w:pStyle w:val="TAL"/>
              <w:rPr>
                <w:lang w:eastAsia="en-US"/>
              </w:rPr>
            </w:pPr>
          </w:p>
        </w:tc>
        <w:tc>
          <w:tcPr>
            <w:tcW w:w="1700" w:type="dxa"/>
            <w:shd w:val="clear" w:color="auto" w:fill="auto"/>
          </w:tcPr>
          <w:p w14:paraId="4B6F254F" w14:textId="77777777" w:rsidR="0041571B" w:rsidRPr="00DE7B59" w:rsidRDefault="0041571B" w:rsidP="004600E1">
            <w:pPr>
              <w:pStyle w:val="TAL"/>
              <w:rPr>
                <w:lang w:eastAsia="en-US"/>
              </w:rPr>
            </w:pPr>
          </w:p>
        </w:tc>
        <w:tc>
          <w:tcPr>
            <w:tcW w:w="1250" w:type="dxa"/>
            <w:shd w:val="clear" w:color="auto" w:fill="auto"/>
          </w:tcPr>
          <w:p w14:paraId="01F72284" w14:textId="77777777" w:rsidR="0041571B" w:rsidRPr="00DE7B59" w:rsidRDefault="0041571B" w:rsidP="004600E1">
            <w:pPr>
              <w:pStyle w:val="TAL"/>
              <w:rPr>
                <w:lang w:eastAsia="en-US"/>
              </w:rPr>
            </w:pPr>
          </w:p>
        </w:tc>
      </w:tr>
      <w:tr w:rsidR="0041571B" w:rsidRPr="00DE7B59" w14:paraId="255D77F6" w14:textId="77777777" w:rsidTr="004600E1">
        <w:tblPrEx>
          <w:tblCellMar>
            <w:left w:w="108" w:type="dxa"/>
            <w:right w:w="108" w:type="dxa"/>
          </w:tblCellMar>
        </w:tblPrEx>
        <w:tc>
          <w:tcPr>
            <w:tcW w:w="4688" w:type="dxa"/>
            <w:shd w:val="clear" w:color="auto" w:fill="auto"/>
          </w:tcPr>
          <w:p w14:paraId="262A24CF" w14:textId="77777777" w:rsidR="0041571B" w:rsidRPr="00DE7B59" w:rsidRDefault="0041571B" w:rsidP="004600E1">
            <w:pPr>
              <w:pStyle w:val="TAL"/>
              <w:rPr>
                <w:lang w:eastAsia="en-US"/>
              </w:rPr>
            </w:pPr>
            <w:r w:rsidRPr="00DE7B59">
              <w:rPr>
                <w:lang w:eastAsia="en-US"/>
              </w:rPr>
              <w:t xml:space="preserve">      setup SEQUENCE {</w:t>
            </w:r>
          </w:p>
        </w:tc>
        <w:tc>
          <w:tcPr>
            <w:tcW w:w="2267" w:type="dxa"/>
            <w:shd w:val="clear" w:color="auto" w:fill="auto"/>
          </w:tcPr>
          <w:p w14:paraId="39D2DCEE" w14:textId="77777777" w:rsidR="0041571B" w:rsidRPr="00DE7B59" w:rsidRDefault="0041571B" w:rsidP="004600E1">
            <w:pPr>
              <w:pStyle w:val="TAL"/>
              <w:rPr>
                <w:lang w:eastAsia="en-US"/>
              </w:rPr>
            </w:pPr>
          </w:p>
        </w:tc>
        <w:tc>
          <w:tcPr>
            <w:tcW w:w="1700" w:type="dxa"/>
            <w:shd w:val="clear" w:color="auto" w:fill="auto"/>
          </w:tcPr>
          <w:p w14:paraId="697264F2" w14:textId="77777777" w:rsidR="0041571B" w:rsidRPr="00DE7B59" w:rsidRDefault="0041571B" w:rsidP="004600E1">
            <w:pPr>
              <w:pStyle w:val="TAL"/>
              <w:rPr>
                <w:lang w:eastAsia="en-US"/>
              </w:rPr>
            </w:pPr>
          </w:p>
        </w:tc>
        <w:tc>
          <w:tcPr>
            <w:tcW w:w="1250" w:type="dxa"/>
            <w:shd w:val="clear" w:color="auto" w:fill="auto"/>
          </w:tcPr>
          <w:p w14:paraId="64978F33" w14:textId="77777777" w:rsidR="0041571B" w:rsidRPr="00DE7B59" w:rsidRDefault="0041571B" w:rsidP="004600E1">
            <w:pPr>
              <w:pStyle w:val="TAL"/>
              <w:rPr>
                <w:lang w:eastAsia="en-US"/>
              </w:rPr>
            </w:pPr>
          </w:p>
        </w:tc>
      </w:tr>
      <w:tr w:rsidR="0041571B" w:rsidRPr="00DE7B59" w14:paraId="6329F0CB" w14:textId="77777777" w:rsidTr="004600E1">
        <w:tblPrEx>
          <w:tblCellMar>
            <w:left w:w="108" w:type="dxa"/>
            <w:right w:w="108" w:type="dxa"/>
          </w:tblCellMar>
        </w:tblPrEx>
        <w:tc>
          <w:tcPr>
            <w:tcW w:w="4688" w:type="dxa"/>
            <w:shd w:val="clear" w:color="auto" w:fill="auto"/>
          </w:tcPr>
          <w:p w14:paraId="0DCFE971"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7C3B5C0E" w14:textId="77777777" w:rsidR="0041571B" w:rsidRPr="00DE7B59" w:rsidRDefault="00B758D8" w:rsidP="004600E1">
            <w:pPr>
              <w:pStyle w:val="TAL"/>
              <w:rPr>
                <w:lang w:eastAsia="zh-CN"/>
              </w:rPr>
            </w:pPr>
            <w:r w:rsidRPr="00DE7B59">
              <w:rPr>
                <w:lang w:eastAsia="zh-CN"/>
              </w:rPr>
              <w:t>infinity</w:t>
            </w:r>
          </w:p>
        </w:tc>
        <w:tc>
          <w:tcPr>
            <w:tcW w:w="1700" w:type="dxa"/>
            <w:shd w:val="clear" w:color="auto" w:fill="auto"/>
          </w:tcPr>
          <w:p w14:paraId="0C477448" w14:textId="77777777" w:rsidR="0041571B" w:rsidRPr="00DE7B59" w:rsidRDefault="0041571B" w:rsidP="004600E1">
            <w:pPr>
              <w:pStyle w:val="TAL"/>
              <w:rPr>
                <w:lang w:eastAsia="en-US"/>
              </w:rPr>
            </w:pPr>
          </w:p>
        </w:tc>
        <w:tc>
          <w:tcPr>
            <w:tcW w:w="1250" w:type="dxa"/>
            <w:shd w:val="clear" w:color="auto" w:fill="auto"/>
          </w:tcPr>
          <w:p w14:paraId="2C44B6EA" w14:textId="77777777" w:rsidR="0041571B" w:rsidRPr="00DE7B59" w:rsidRDefault="0041571B" w:rsidP="004600E1">
            <w:pPr>
              <w:pStyle w:val="TAL"/>
              <w:rPr>
                <w:lang w:eastAsia="en-US"/>
              </w:rPr>
            </w:pPr>
          </w:p>
        </w:tc>
      </w:tr>
      <w:tr w:rsidR="0041571B" w:rsidRPr="00DE7B59" w14:paraId="5E099D14" w14:textId="77777777" w:rsidTr="004600E1">
        <w:tblPrEx>
          <w:tblCellMar>
            <w:left w:w="108" w:type="dxa"/>
            <w:right w:w="108" w:type="dxa"/>
          </w:tblCellMar>
        </w:tblPrEx>
        <w:tc>
          <w:tcPr>
            <w:tcW w:w="4688" w:type="dxa"/>
            <w:shd w:val="clear" w:color="auto" w:fill="auto"/>
          </w:tcPr>
          <w:p w14:paraId="5B07880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4AF9ED59" w14:textId="77777777" w:rsidR="0041571B" w:rsidRPr="00DE7B59" w:rsidRDefault="0041571B" w:rsidP="004600E1">
            <w:pPr>
              <w:pStyle w:val="TAL"/>
              <w:rPr>
                <w:lang w:eastAsia="zh-CN"/>
              </w:rPr>
            </w:pPr>
            <w:r w:rsidRPr="00DE7B59">
              <w:rPr>
                <w:lang w:eastAsia="zh-CN"/>
              </w:rPr>
              <w:t>sf1000</w:t>
            </w:r>
          </w:p>
        </w:tc>
        <w:tc>
          <w:tcPr>
            <w:tcW w:w="1700" w:type="dxa"/>
            <w:shd w:val="clear" w:color="auto" w:fill="auto"/>
          </w:tcPr>
          <w:p w14:paraId="71135EBF" w14:textId="77777777" w:rsidR="0041571B" w:rsidRPr="00DE7B59" w:rsidRDefault="0041571B" w:rsidP="004600E1">
            <w:pPr>
              <w:pStyle w:val="TAL"/>
              <w:rPr>
                <w:lang w:eastAsia="en-US"/>
              </w:rPr>
            </w:pPr>
          </w:p>
        </w:tc>
        <w:tc>
          <w:tcPr>
            <w:tcW w:w="1250" w:type="dxa"/>
            <w:shd w:val="clear" w:color="auto" w:fill="auto"/>
          </w:tcPr>
          <w:p w14:paraId="0F26C96A" w14:textId="77777777" w:rsidR="0041571B" w:rsidRPr="00DE7B59" w:rsidRDefault="0041571B" w:rsidP="004600E1">
            <w:pPr>
              <w:pStyle w:val="TAL"/>
              <w:rPr>
                <w:lang w:eastAsia="en-US"/>
              </w:rPr>
            </w:pPr>
          </w:p>
        </w:tc>
      </w:tr>
      <w:tr w:rsidR="0041571B" w:rsidRPr="00DE7B59" w14:paraId="3888D1AF" w14:textId="77777777" w:rsidTr="004600E1">
        <w:tblPrEx>
          <w:tblCellMar>
            <w:left w:w="108" w:type="dxa"/>
            <w:right w:w="108" w:type="dxa"/>
          </w:tblCellMar>
        </w:tblPrEx>
        <w:tc>
          <w:tcPr>
            <w:tcW w:w="4688" w:type="dxa"/>
            <w:shd w:val="clear" w:color="auto" w:fill="auto"/>
          </w:tcPr>
          <w:p w14:paraId="31DC0399"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6082DDAC" w14:textId="77777777" w:rsidR="0041571B" w:rsidRPr="00DE7B59" w:rsidRDefault="0041571B" w:rsidP="004600E1">
            <w:pPr>
              <w:pStyle w:val="TAL"/>
              <w:rPr>
                <w:lang w:eastAsia="zh-CN"/>
              </w:rPr>
            </w:pPr>
            <w:r w:rsidRPr="00DE7B59">
              <w:rPr>
                <w:lang w:eastAsia="zh-CN"/>
              </w:rPr>
              <w:t>3dB</w:t>
            </w:r>
          </w:p>
        </w:tc>
        <w:tc>
          <w:tcPr>
            <w:tcW w:w="1700" w:type="dxa"/>
            <w:shd w:val="clear" w:color="auto" w:fill="auto"/>
          </w:tcPr>
          <w:p w14:paraId="177EE834" w14:textId="77777777" w:rsidR="0041571B" w:rsidRPr="00DE7B59" w:rsidRDefault="0041571B" w:rsidP="004600E1">
            <w:pPr>
              <w:pStyle w:val="TAL"/>
              <w:rPr>
                <w:lang w:eastAsia="en-US"/>
              </w:rPr>
            </w:pPr>
          </w:p>
        </w:tc>
        <w:tc>
          <w:tcPr>
            <w:tcW w:w="1250" w:type="dxa"/>
            <w:shd w:val="clear" w:color="auto" w:fill="auto"/>
          </w:tcPr>
          <w:p w14:paraId="7A9EC8C3" w14:textId="77777777" w:rsidR="0041571B" w:rsidRPr="00DE7B59" w:rsidRDefault="0041571B" w:rsidP="004600E1">
            <w:pPr>
              <w:pStyle w:val="TAL"/>
              <w:rPr>
                <w:lang w:eastAsia="en-US"/>
              </w:rPr>
            </w:pPr>
          </w:p>
        </w:tc>
      </w:tr>
      <w:tr w:rsidR="0041571B" w:rsidRPr="00DE7B59" w14:paraId="69BD4EE3" w14:textId="77777777" w:rsidTr="004600E1">
        <w:tblPrEx>
          <w:tblCellMar>
            <w:left w:w="108" w:type="dxa"/>
            <w:right w:w="108" w:type="dxa"/>
          </w:tblCellMar>
        </w:tblPrEx>
        <w:tc>
          <w:tcPr>
            <w:tcW w:w="4688" w:type="dxa"/>
            <w:shd w:val="clear" w:color="auto" w:fill="auto"/>
          </w:tcPr>
          <w:p w14:paraId="73E0EF5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174A51AB"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192BD32F" w14:textId="77777777" w:rsidR="0041571B" w:rsidRPr="00DE7B59" w:rsidRDefault="0041571B" w:rsidP="004600E1">
            <w:pPr>
              <w:pStyle w:val="TAL"/>
              <w:rPr>
                <w:lang w:eastAsia="en-US"/>
              </w:rPr>
            </w:pPr>
          </w:p>
        </w:tc>
        <w:tc>
          <w:tcPr>
            <w:tcW w:w="1250" w:type="dxa"/>
            <w:shd w:val="clear" w:color="auto" w:fill="auto"/>
          </w:tcPr>
          <w:p w14:paraId="41515F2E" w14:textId="77777777" w:rsidR="0041571B" w:rsidRPr="00DE7B59" w:rsidRDefault="0041571B" w:rsidP="004600E1">
            <w:pPr>
              <w:pStyle w:val="TAL"/>
              <w:rPr>
                <w:lang w:eastAsia="en-US"/>
              </w:rPr>
            </w:pPr>
          </w:p>
        </w:tc>
      </w:tr>
      <w:tr w:rsidR="00272FCA" w:rsidRPr="00DE7B59" w14:paraId="6FAB75A0" w14:textId="77777777" w:rsidTr="008719DC">
        <w:tblPrEx>
          <w:tblCellMar>
            <w:left w:w="108" w:type="dxa"/>
            <w:right w:w="108" w:type="dxa"/>
          </w:tblCellMar>
        </w:tblPrEx>
        <w:tc>
          <w:tcPr>
            <w:tcW w:w="4688" w:type="dxa"/>
            <w:shd w:val="clear" w:color="auto" w:fill="auto"/>
          </w:tcPr>
          <w:p w14:paraId="1E8838E0" w14:textId="77777777" w:rsidR="00272FCA" w:rsidRPr="00DE7B59" w:rsidRDefault="00272FCA" w:rsidP="008719DC">
            <w:pPr>
              <w:pStyle w:val="TAL"/>
            </w:pPr>
            <w:r w:rsidRPr="00DE7B59">
              <w:t xml:space="preserve">        multiplePHR</w:t>
            </w:r>
          </w:p>
        </w:tc>
        <w:tc>
          <w:tcPr>
            <w:tcW w:w="2267" w:type="dxa"/>
            <w:shd w:val="clear" w:color="auto" w:fill="auto"/>
          </w:tcPr>
          <w:p w14:paraId="6AFABE1E" w14:textId="77777777" w:rsidR="00272FCA" w:rsidRPr="00DE7B59" w:rsidRDefault="00272FCA" w:rsidP="008719DC">
            <w:pPr>
              <w:pStyle w:val="TAL"/>
              <w:rPr>
                <w:lang w:eastAsia="zh-CN"/>
              </w:rPr>
            </w:pPr>
            <w:r w:rsidRPr="00DE7B59">
              <w:rPr>
                <w:lang w:eastAsia="zh-CN"/>
              </w:rPr>
              <w:t>true</w:t>
            </w:r>
          </w:p>
        </w:tc>
        <w:tc>
          <w:tcPr>
            <w:tcW w:w="1700" w:type="dxa"/>
            <w:shd w:val="clear" w:color="auto" w:fill="auto"/>
          </w:tcPr>
          <w:p w14:paraId="305C6F73" w14:textId="77777777" w:rsidR="00272FCA" w:rsidRPr="00DE7B59" w:rsidRDefault="00272FCA" w:rsidP="008719DC">
            <w:pPr>
              <w:pStyle w:val="TAL"/>
            </w:pPr>
          </w:p>
        </w:tc>
        <w:tc>
          <w:tcPr>
            <w:tcW w:w="1250" w:type="dxa"/>
            <w:shd w:val="clear" w:color="auto" w:fill="auto"/>
          </w:tcPr>
          <w:p w14:paraId="5A987C66" w14:textId="4A3E42F8" w:rsidR="000546E0" w:rsidRPr="00DE7B59" w:rsidRDefault="000546E0" w:rsidP="000546E0">
            <w:pPr>
              <w:pStyle w:val="TAL"/>
            </w:pPr>
            <w:r w:rsidRPr="00DE7B59">
              <w:t>EN</w:t>
            </w:r>
            <w:r w:rsidR="00272FCA" w:rsidRPr="00DE7B59">
              <w:t>-DC</w:t>
            </w:r>
          </w:p>
          <w:p w14:paraId="652C4DA4" w14:textId="26E94453" w:rsidR="00272FCA" w:rsidRPr="00DE7B59" w:rsidRDefault="000546E0" w:rsidP="000546E0">
            <w:pPr>
              <w:pStyle w:val="TAL"/>
            </w:pPr>
            <w:r w:rsidRPr="00DE7B59">
              <w:t>NE-DC</w:t>
            </w:r>
          </w:p>
        </w:tc>
      </w:tr>
      <w:tr w:rsidR="0041571B" w:rsidRPr="00DE7B59" w14:paraId="525DC3E3" w14:textId="77777777" w:rsidTr="004600E1">
        <w:tblPrEx>
          <w:tblCellMar>
            <w:left w:w="108" w:type="dxa"/>
            <w:right w:w="108" w:type="dxa"/>
          </w:tblCellMar>
        </w:tblPrEx>
        <w:tc>
          <w:tcPr>
            <w:tcW w:w="4688" w:type="dxa"/>
            <w:shd w:val="clear" w:color="auto" w:fill="auto"/>
          </w:tcPr>
          <w:p w14:paraId="1FCC6E4B"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phr-Type2PCell</w:t>
            </w:r>
          </w:p>
        </w:tc>
        <w:tc>
          <w:tcPr>
            <w:tcW w:w="2267" w:type="dxa"/>
            <w:shd w:val="clear" w:color="auto" w:fill="auto"/>
          </w:tcPr>
          <w:p w14:paraId="00AFEDC5"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78414CB8" w14:textId="77777777" w:rsidR="0041571B" w:rsidRPr="00DE7B59" w:rsidRDefault="0041571B" w:rsidP="004600E1">
            <w:pPr>
              <w:pStyle w:val="TAL"/>
              <w:rPr>
                <w:lang w:eastAsia="en-US"/>
              </w:rPr>
            </w:pPr>
          </w:p>
        </w:tc>
        <w:tc>
          <w:tcPr>
            <w:tcW w:w="1250" w:type="dxa"/>
            <w:shd w:val="clear" w:color="auto" w:fill="auto"/>
          </w:tcPr>
          <w:p w14:paraId="7C292AD9" w14:textId="77777777" w:rsidR="0041571B" w:rsidRPr="00DE7B59" w:rsidRDefault="0041571B" w:rsidP="004600E1">
            <w:pPr>
              <w:pStyle w:val="TAL"/>
              <w:rPr>
                <w:lang w:eastAsia="en-US"/>
              </w:rPr>
            </w:pPr>
          </w:p>
        </w:tc>
      </w:tr>
      <w:tr w:rsidR="0041571B" w:rsidRPr="00DE7B59" w14:paraId="334FB1A3" w14:textId="77777777" w:rsidTr="004600E1">
        <w:tblPrEx>
          <w:tblCellMar>
            <w:left w:w="108" w:type="dxa"/>
            <w:right w:w="108" w:type="dxa"/>
          </w:tblCellMar>
        </w:tblPrEx>
        <w:tc>
          <w:tcPr>
            <w:tcW w:w="4688" w:type="dxa"/>
            <w:shd w:val="clear" w:color="auto" w:fill="auto"/>
          </w:tcPr>
          <w:p w14:paraId="7230BB72"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5293F867" w14:textId="77777777" w:rsidR="0041571B" w:rsidRPr="00DE7B59" w:rsidRDefault="0041571B" w:rsidP="004600E1">
            <w:pPr>
              <w:pStyle w:val="TAL"/>
              <w:rPr>
                <w:lang w:eastAsia="zh-CN"/>
              </w:rPr>
            </w:pPr>
            <w:r w:rsidRPr="00DE7B59">
              <w:rPr>
                <w:lang w:eastAsia="zh-CN"/>
              </w:rPr>
              <w:t>false</w:t>
            </w:r>
          </w:p>
        </w:tc>
        <w:tc>
          <w:tcPr>
            <w:tcW w:w="1700" w:type="dxa"/>
            <w:shd w:val="clear" w:color="auto" w:fill="auto"/>
          </w:tcPr>
          <w:p w14:paraId="11AD6827" w14:textId="77777777" w:rsidR="0041571B" w:rsidRPr="00DE7B59" w:rsidRDefault="0041571B" w:rsidP="004600E1">
            <w:pPr>
              <w:pStyle w:val="TAL"/>
              <w:rPr>
                <w:lang w:eastAsia="en-US"/>
              </w:rPr>
            </w:pPr>
          </w:p>
        </w:tc>
        <w:tc>
          <w:tcPr>
            <w:tcW w:w="1250" w:type="dxa"/>
            <w:shd w:val="clear" w:color="auto" w:fill="auto"/>
          </w:tcPr>
          <w:p w14:paraId="448166C0" w14:textId="77777777" w:rsidR="0041571B" w:rsidRPr="00DE7B59" w:rsidRDefault="0041571B" w:rsidP="004600E1">
            <w:pPr>
              <w:pStyle w:val="TAL"/>
              <w:rPr>
                <w:lang w:eastAsia="en-US"/>
              </w:rPr>
            </w:pPr>
          </w:p>
        </w:tc>
      </w:tr>
      <w:tr w:rsidR="0041571B" w:rsidRPr="00DE7B59" w14:paraId="7ACEAAD1" w14:textId="77777777" w:rsidTr="004600E1">
        <w:tblPrEx>
          <w:tblCellMar>
            <w:left w:w="108" w:type="dxa"/>
            <w:right w:w="108" w:type="dxa"/>
          </w:tblCellMar>
        </w:tblPrEx>
        <w:tc>
          <w:tcPr>
            <w:tcW w:w="4688" w:type="dxa"/>
            <w:shd w:val="clear" w:color="auto" w:fill="auto"/>
          </w:tcPr>
          <w:p w14:paraId="135E848C" w14:textId="77777777" w:rsidR="0041571B" w:rsidRPr="00DE7B59" w:rsidRDefault="0041571B" w:rsidP="004600E1">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2C0FA988" w14:textId="77777777" w:rsidR="0041571B" w:rsidRPr="00DE7B59" w:rsidRDefault="0041571B" w:rsidP="004600E1">
            <w:pPr>
              <w:pStyle w:val="TAL"/>
              <w:rPr>
                <w:lang w:eastAsia="zh-CN"/>
              </w:rPr>
            </w:pPr>
            <w:r w:rsidRPr="00DE7B59">
              <w:rPr>
                <w:lang w:eastAsia="zh-CN"/>
              </w:rPr>
              <w:t>real</w:t>
            </w:r>
          </w:p>
        </w:tc>
        <w:tc>
          <w:tcPr>
            <w:tcW w:w="1700" w:type="dxa"/>
            <w:shd w:val="clear" w:color="auto" w:fill="auto"/>
          </w:tcPr>
          <w:p w14:paraId="6FE7827F" w14:textId="77777777" w:rsidR="0041571B" w:rsidRPr="00DE7B59" w:rsidRDefault="0041571B" w:rsidP="004600E1">
            <w:pPr>
              <w:pStyle w:val="TAL"/>
              <w:rPr>
                <w:lang w:eastAsia="en-US"/>
              </w:rPr>
            </w:pPr>
          </w:p>
        </w:tc>
        <w:tc>
          <w:tcPr>
            <w:tcW w:w="1250" w:type="dxa"/>
            <w:shd w:val="clear" w:color="auto" w:fill="auto"/>
          </w:tcPr>
          <w:p w14:paraId="1F8635E7" w14:textId="77777777" w:rsidR="0041571B" w:rsidRPr="00DE7B59" w:rsidRDefault="0041571B" w:rsidP="004600E1">
            <w:pPr>
              <w:pStyle w:val="TAL"/>
              <w:rPr>
                <w:lang w:eastAsia="en-US"/>
              </w:rPr>
            </w:pPr>
          </w:p>
        </w:tc>
      </w:tr>
      <w:tr w:rsidR="0041571B" w:rsidRPr="00DE7B59" w14:paraId="19FADC03" w14:textId="77777777" w:rsidTr="004600E1">
        <w:tblPrEx>
          <w:tblCellMar>
            <w:left w:w="108" w:type="dxa"/>
            <w:right w:w="108" w:type="dxa"/>
          </w:tblCellMar>
        </w:tblPrEx>
        <w:tc>
          <w:tcPr>
            <w:tcW w:w="4688" w:type="dxa"/>
            <w:shd w:val="clear" w:color="auto" w:fill="auto"/>
          </w:tcPr>
          <w:p w14:paraId="657C1433"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641FE787" w14:textId="77777777" w:rsidR="0041571B" w:rsidRPr="00DE7B59" w:rsidRDefault="0041571B" w:rsidP="004600E1">
            <w:pPr>
              <w:pStyle w:val="TAL"/>
              <w:rPr>
                <w:lang w:eastAsia="zh-CN"/>
              </w:rPr>
            </w:pPr>
          </w:p>
        </w:tc>
        <w:tc>
          <w:tcPr>
            <w:tcW w:w="1700" w:type="dxa"/>
            <w:shd w:val="clear" w:color="auto" w:fill="auto"/>
          </w:tcPr>
          <w:p w14:paraId="370221AD" w14:textId="77777777" w:rsidR="0041571B" w:rsidRPr="00DE7B59" w:rsidRDefault="0041571B" w:rsidP="004600E1">
            <w:pPr>
              <w:pStyle w:val="TAL"/>
              <w:rPr>
                <w:lang w:eastAsia="en-US"/>
              </w:rPr>
            </w:pPr>
          </w:p>
        </w:tc>
        <w:tc>
          <w:tcPr>
            <w:tcW w:w="1250" w:type="dxa"/>
            <w:shd w:val="clear" w:color="auto" w:fill="auto"/>
          </w:tcPr>
          <w:p w14:paraId="67D2B872" w14:textId="77777777" w:rsidR="0041571B" w:rsidRPr="00DE7B59" w:rsidRDefault="0041571B" w:rsidP="004600E1">
            <w:pPr>
              <w:pStyle w:val="TAL"/>
              <w:rPr>
                <w:lang w:eastAsia="en-US"/>
              </w:rPr>
            </w:pPr>
          </w:p>
        </w:tc>
      </w:tr>
      <w:tr w:rsidR="0041571B" w:rsidRPr="00DE7B59" w14:paraId="5AAE8D43" w14:textId="77777777" w:rsidTr="004600E1">
        <w:tblPrEx>
          <w:tblCellMar>
            <w:left w:w="108" w:type="dxa"/>
            <w:right w:w="108" w:type="dxa"/>
          </w:tblCellMar>
        </w:tblPrEx>
        <w:tc>
          <w:tcPr>
            <w:tcW w:w="4688" w:type="dxa"/>
            <w:shd w:val="clear" w:color="auto" w:fill="auto"/>
          </w:tcPr>
          <w:p w14:paraId="47D71676"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21858FA0" w14:textId="77777777" w:rsidR="0041571B" w:rsidRPr="00DE7B59" w:rsidRDefault="0041571B" w:rsidP="004600E1">
            <w:pPr>
              <w:pStyle w:val="TAL"/>
              <w:rPr>
                <w:lang w:eastAsia="en-US"/>
              </w:rPr>
            </w:pPr>
          </w:p>
        </w:tc>
        <w:tc>
          <w:tcPr>
            <w:tcW w:w="1700" w:type="dxa"/>
            <w:shd w:val="clear" w:color="auto" w:fill="auto"/>
          </w:tcPr>
          <w:p w14:paraId="1BE3B00A" w14:textId="77777777" w:rsidR="0041571B" w:rsidRPr="00DE7B59" w:rsidRDefault="0041571B" w:rsidP="004600E1">
            <w:pPr>
              <w:pStyle w:val="TAL"/>
              <w:rPr>
                <w:lang w:eastAsia="en-US"/>
              </w:rPr>
            </w:pPr>
          </w:p>
        </w:tc>
        <w:tc>
          <w:tcPr>
            <w:tcW w:w="1250" w:type="dxa"/>
            <w:shd w:val="clear" w:color="auto" w:fill="auto"/>
          </w:tcPr>
          <w:p w14:paraId="08E52AFB" w14:textId="77777777" w:rsidR="0041571B" w:rsidRPr="00DE7B59" w:rsidRDefault="0041571B" w:rsidP="004600E1">
            <w:pPr>
              <w:pStyle w:val="TAL"/>
              <w:rPr>
                <w:lang w:eastAsia="en-US"/>
              </w:rPr>
            </w:pPr>
          </w:p>
        </w:tc>
      </w:tr>
      <w:tr w:rsidR="0041571B" w:rsidRPr="00DE7B59" w14:paraId="2E0F7017" w14:textId="77777777" w:rsidTr="004600E1">
        <w:tblPrEx>
          <w:tblCellMar>
            <w:left w:w="108" w:type="dxa"/>
            <w:right w:w="108" w:type="dxa"/>
          </w:tblCellMar>
        </w:tblPrEx>
        <w:tc>
          <w:tcPr>
            <w:tcW w:w="4688" w:type="dxa"/>
            <w:shd w:val="clear" w:color="auto" w:fill="auto"/>
          </w:tcPr>
          <w:p w14:paraId="756E3860"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2075B071" w14:textId="77777777" w:rsidR="0041571B" w:rsidRPr="00DE7B59" w:rsidRDefault="0041571B" w:rsidP="004600E1">
            <w:pPr>
              <w:pStyle w:val="TAL"/>
              <w:rPr>
                <w:lang w:eastAsia="zh-CN"/>
              </w:rPr>
            </w:pPr>
          </w:p>
        </w:tc>
        <w:tc>
          <w:tcPr>
            <w:tcW w:w="1700" w:type="dxa"/>
            <w:shd w:val="clear" w:color="auto" w:fill="auto"/>
          </w:tcPr>
          <w:p w14:paraId="5DFE9260" w14:textId="77777777" w:rsidR="0041571B" w:rsidRPr="00DE7B59" w:rsidRDefault="0041571B" w:rsidP="004600E1">
            <w:pPr>
              <w:pStyle w:val="TAL"/>
              <w:rPr>
                <w:lang w:eastAsia="en-US"/>
              </w:rPr>
            </w:pPr>
          </w:p>
        </w:tc>
        <w:tc>
          <w:tcPr>
            <w:tcW w:w="1250" w:type="dxa"/>
            <w:shd w:val="clear" w:color="auto" w:fill="auto"/>
          </w:tcPr>
          <w:p w14:paraId="0A4256FA" w14:textId="77777777" w:rsidR="0041571B" w:rsidRPr="00DE7B59" w:rsidRDefault="0041571B" w:rsidP="004600E1">
            <w:pPr>
              <w:pStyle w:val="TAL"/>
              <w:rPr>
                <w:lang w:eastAsia="en-US"/>
              </w:rPr>
            </w:pPr>
          </w:p>
        </w:tc>
      </w:tr>
      <w:tr w:rsidR="0041571B" w:rsidRPr="00DE7B59" w14:paraId="6B6A81A2" w14:textId="77777777" w:rsidTr="004600E1">
        <w:tblPrEx>
          <w:tblCellMar>
            <w:left w:w="108" w:type="dxa"/>
            <w:right w:w="108" w:type="dxa"/>
          </w:tblCellMar>
        </w:tblPrEx>
        <w:tc>
          <w:tcPr>
            <w:tcW w:w="4688" w:type="dxa"/>
            <w:shd w:val="clear" w:color="auto" w:fill="auto"/>
          </w:tcPr>
          <w:p w14:paraId="214BEFD5" w14:textId="77777777" w:rsidR="0041571B" w:rsidRPr="00DE7B59" w:rsidRDefault="0041571B" w:rsidP="004600E1">
            <w:pPr>
              <w:pStyle w:val="TAL"/>
              <w:rPr>
                <w:lang w:eastAsia="zh-CN"/>
              </w:rPr>
            </w:pPr>
            <w:r w:rsidRPr="00DE7B59">
              <w:rPr>
                <w:lang w:eastAsia="en-US"/>
              </w:rPr>
              <w:t>}</w:t>
            </w:r>
          </w:p>
        </w:tc>
        <w:tc>
          <w:tcPr>
            <w:tcW w:w="2267" w:type="dxa"/>
            <w:shd w:val="clear" w:color="auto" w:fill="auto"/>
          </w:tcPr>
          <w:p w14:paraId="793C912C" w14:textId="77777777" w:rsidR="0041571B" w:rsidRPr="00DE7B59" w:rsidRDefault="0041571B" w:rsidP="004600E1">
            <w:pPr>
              <w:pStyle w:val="TAL"/>
              <w:rPr>
                <w:lang w:eastAsia="en-US"/>
              </w:rPr>
            </w:pPr>
          </w:p>
        </w:tc>
        <w:tc>
          <w:tcPr>
            <w:tcW w:w="1700" w:type="dxa"/>
            <w:shd w:val="clear" w:color="auto" w:fill="auto"/>
          </w:tcPr>
          <w:p w14:paraId="239A3A2D" w14:textId="77777777" w:rsidR="0041571B" w:rsidRPr="00DE7B59" w:rsidRDefault="0041571B" w:rsidP="004600E1">
            <w:pPr>
              <w:pStyle w:val="TAL"/>
              <w:rPr>
                <w:lang w:eastAsia="en-US"/>
              </w:rPr>
            </w:pPr>
          </w:p>
        </w:tc>
        <w:tc>
          <w:tcPr>
            <w:tcW w:w="1250" w:type="dxa"/>
            <w:shd w:val="clear" w:color="auto" w:fill="auto"/>
          </w:tcPr>
          <w:p w14:paraId="6EB6871E" w14:textId="77777777" w:rsidR="0041571B" w:rsidRPr="00DE7B59" w:rsidRDefault="0041571B" w:rsidP="004600E1">
            <w:pPr>
              <w:pStyle w:val="TAL"/>
              <w:rPr>
                <w:lang w:eastAsia="en-US"/>
              </w:rPr>
            </w:pPr>
          </w:p>
        </w:tc>
      </w:tr>
    </w:tbl>
    <w:p w14:paraId="6FFC07E1" w14:textId="77777777" w:rsidR="0041571B" w:rsidRPr="00DE7B59" w:rsidRDefault="0041571B" w:rsidP="0041571B">
      <w:pPr>
        <w:rPr>
          <w:lang w:eastAsia="zh-CN"/>
        </w:rPr>
      </w:pPr>
    </w:p>
    <w:p w14:paraId="32C72F76" w14:textId="77777777" w:rsidR="00956570" w:rsidRPr="00DE7B59" w:rsidRDefault="00956570" w:rsidP="00956570">
      <w:pPr>
        <w:pStyle w:val="Heading5"/>
      </w:pPr>
      <w:bookmarkStart w:id="42" w:name="_Toc21103105"/>
      <w:bookmarkStart w:id="43" w:name="_Toc29233442"/>
      <w:bookmarkStart w:id="44" w:name="_Toc29462047"/>
      <w:bookmarkStart w:id="45" w:name="_Toc36158024"/>
      <w:r w:rsidRPr="00DE7B59">
        <w:t>7.1.1.3.8</w:t>
      </w:r>
      <w:r w:rsidRPr="00DE7B59">
        <w:tab/>
        <w:t>UE power headroom reporting / SCell activation / DL pathloss change reporting</w:t>
      </w:r>
      <w:bookmarkEnd w:id="42"/>
      <w:bookmarkEnd w:id="43"/>
      <w:bookmarkEnd w:id="44"/>
      <w:bookmarkEnd w:id="45"/>
    </w:p>
    <w:p w14:paraId="1E748AED" w14:textId="5F5ED7D5" w:rsidR="00366BB1" w:rsidRPr="00DE7B59" w:rsidRDefault="00366BB1" w:rsidP="002C3B08">
      <w:pPr>
        <w:pStyle w:val="Heading6"/>
      </w:pPr>
      <w:bookmarkStart w:id="46" w:name="_Toc29233443"/>
      <w:bookmarkStart w:id="47" w:name="_Toc29462048"/>
      <w:bookmarkStart w:id="48" w:name="_Toc36158025"/>
      <w:r w:rsidRPr="00DE7B59">
        <w:t>7.1.1.3.8.1</w:t>
      </w:r>
      <w:r w:rsidRPr="00DE7B59">
        <w:tab/>
        <w:t>UE power headroom reporting / SCell activation / DL pathloss change reporting/ Intra-band Contiguous CA</w:t>
      </w:r>
      <w:bookmarkEnd w:id="46"/>
      <w:bookmarkEnd w:id="47"/>
      <w:bookmarkEnd w:id="48"/>
    </w:p>
    <w:p w14:paraId="78025D64" w14:textId="77777777" w:rsidR="00956570" w:rsidRPr="00DE7B59" w:rsidRDefault="00956570" w:rsidP="00B5202A">
      <w:pPr>
        <w:pStyle w:val="H6"/>
      </w:pPr>
      <w:r w:rsidRPr="00DE7B59">
        <w:t>7.1.1.3.8.</w:t>
      </w:r>
      <w:r w:rsidR="00366BB1" w:rsidRPr="00DE7B59">
        <w:t>1.</w:t>
      </w:r>
      <w:r w:rsidRPr="00DE7B59">
        <w:t>1</w:t>
      </w:r>
      <w:r w:rsidRPr="00DE7B59">
        <w:tab/>
        <w:t>Test Purpose (TP)</w:t>
      </w:r>
    </w:p>
    <w:p w14:paraId="0DC5C77B" w14:textId="77777777" w:rsidR="00956570" w:rsidRPr="00DE7B59" w:rsidRDefault="00956570" w:rsidP="00956570">
      <w:pPr>
        <w:pStyle w:val="H6"/>
      </w:pPr>
      <w:r w:rsidRPr="00DE7B59">
        <w:t>(1)</w:t>
      </w:r>
    </w:p>
    <w:p w14:paraId="778280CA" w14:textId="77777777"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w:t>
      </w:r>
      <w:r w:rsidR="00401EF0" w:rsidRPr="00DE7B59">
        <w:rPr>
          <w:noProof w:val="0"/>
        </w:rPr>
        <w:t xml:space="preserve">multiple </w:t>
      </w:r>
      <w:r w:rsidRPr="00DE7B59">
        <w:rPr>
          <w:noProof w:val="0"/>
        </w:rPr>
        <w:t>Power headroom reporting and an SCell with uplink is configured }</w:t>
      </w:r>
    </w:p>
    <w:p w14:paraId="6493ADAE"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107AE66C" w14:textId="77777777"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 xml:space="preserve">UE receives an Activation MAC Control Element activating the SCell </w:t>
      </w:r>
      <w:r w:rsidRPr="00DE7B59">
        <w:rPr>
          <w:noProof w:val="0"/>
        </w:rPr>
        <w:t>}</w:t>
      </w:r>
    </w:p>
    <w:p w14:paraId="55E67A86" w14:textId="77777777"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Report MAC Control Element including PH type</w:t>
      </w:r>
      <w:r w:rsidR="00401EF0" w:rsidRPr="00DE7B59">
        <w:rPr>
          <w:noProof w:val="0"/>
        </w:rPr>
        <w:t>1</w:t>
      </w:r>
      <w:r w:rsidRPr="00DE7B59">
        <w:rPr>
          <w:noProof w:val="0"/>
        </w:rPr>
        <w:t xml:space="preserve"> for SpCell and Scell }</w:t>
      </w:r>
    </w:p>
    <w:p w14:paraId="05F756DA" w14:textId="02AEDDE0" w:rsidR="00956570" w:rsidRPr="00DE7B59" w:rsidRDefault="00956570" w:rsidP="00956570">
      <w:pPr>
        <w:pStyle w:val="PL"/>
        <w:rPr>
          <w:noProof w:val="0"/>
        </w:rPr>
      </w:pPr>
      <w:r w:rsidRPr="00DE7B59">
        <w:rPr>
          <w:noProof w:val="0"/>
        </w:rPr>
        <w:t xml:space="preserve">             }</w:t>
      </w:r>
    </w:p>
    <w:p w14:paraId="7CCB9972" w14:textId="77777777" w:rsidR="00956570" w:rsidRPr="00DE7B59" w:rsidRDefault="00956570" w:rsidP="00956570">
      <w:pPr>
        <w:pStyle w:val="PL"/>
        <w:rPr>
          <w:noProof w:val="0"/>
        </w:rPr>
      </w:pPr>
    </w:p>
    <w:p w14:paraId="29CAA9B8" w14:textId="77777777" w:rsidR="00956570" w:rsidRPr="00DE7B59" w:rsidRDefault="00956570" w:rsidP="00956570">
      <w:pPr>
        <w:pStyle w:val="H6"/>
      </w:pPr>
      <w:r w:rsidRPr="00DE7B59">
        <w:t>(2)</w:t>
      </w:r>
    </w:p>
    <w:p w14:paraId="5EDDC2B2" w14:textId="09828995"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w:t>
      </w:r>
      <w:r w:rsidR="00401EF0" w:rsidRPr="00DE7B59">
        <w:rPr>
          <w:noProof w:val="0"/>
        </w:rPr>
        <w:t xml:space="preserve">multiple </w:t>
      </w:r>
      <w:r w:rsidRPr="00DE7B59">
        <w:rPr>
          <w:noProof w:val="0"/>
        </w:rPr>
        <w:t>Power headroom reporting for phr-dl-PathlossChange configured }</w:t>
      </w:r>
    </w:p>
    <w:p w14:paraId="7C83121C"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4B5AA825" w14:textId="6FE4DD3D"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 xml:space="preserve">the DL Pathloss changes and phr-ProhibitTimer is running </w:t>
      </w:r>
      <w:r w:rsidRPr="00DE7B59">
        <w:rPr>
          <w:noProof w:val="0"/>
        </w:rPr>
        <w:t>}</w:t>
      </w:r>
    </w:p>
    <w:p w14:paraId="6FF1638A" w14:textId="3A086244"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does not transmit a MAC PDU containing Power Headroom Report MAC Control Element including PH </w:t>
      </w:r>
      <w:r w:rsidR="00401EF0" w:rsidRPr="00DE7B59">
        <w:rPr>
          <w:noProof w:val="0"/>
        </w:rPr>
        <w:t xml:space="preserve">type1 </w:t>
      </w:r>
      <w:r w:rsidRPr="00DE7B59">
        <w:rPr>
          <w:noProof w:val="0"/>
        </w:rPr>
        <w:t>for SpCell and Scell }</w:t>
      </w:r>
    </w:p>
    <w:p w14:paraId="1A8485A5" w14:textId="6EAE91A8" w:rsidR="00956570" w:rsidRPr="00DE7B59" w:rsidRDefault="00956570" w:rsidP="00956570">
      <w:pPr>
        <w:pStyle w:val="PL"/>
        <w:rPr>
          <w:noProof w:val="0"/>
        </w:rPr>
      </w:pPr>
      <w:r w:rsidRPr="00DE7B59">
        <w:rPr>
          <w:noProof w:val="0"/>
        </w:rPr>
        <w:t xml:space="preserve">             }</w:t>
      </w:r>
    </w:p>
    <w:p w14:paraId="6907BC9E" w14:textId="77777777" w:rsidR="00956570" w:rsidRPr="00DE7B59" w:rsidRDefault="00956570" w:rsidP="00956570">
      <w:pPr>
        <w:pStyle w:val="PL"/>
        <w:rPr>
          <w:noProof w:val="0"/>
        </w:rPr>
      </w:pPr>
    </w:p>
    <w:p w14:paraId="68DBE3A5" w14:textId="77777777" w:rsidR="00956570" w:rsidRPr="00DE7B59" w:rsidRDefault="00956570" w:rsidP="00956570">
      <w:pPr>
        <w:pStyle w:val="H6"/>
      </w:pPr>
      <w:r w:rsidRPr="00DE7B59">
        <w:t>(3)</w:t>
      </w:r>
    </w:p>
    <w:p w14:paraId="56B92082" w14:textId="77777777"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Power headroom reporting for phr-dl-PathlossChange configured }</w:t>
      </w:r>
    </w:p>
    <w:p w14:paraId="172106D4"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690FA032" w14:textId="77777777"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phr-ProhibitTimer expires and power headroom report is triggered due to DL Pathloss change }</w:t>
      </w:r>
    </w:p>
    <w:p w14:paraId="17818C50" w14:textId="77777777"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Report MAC Control Element including PH type</w:t>
      </w:r>
      <w:r w:rsidR="00401EF0" w:rsidRPr="00DE7B59">
        <w:rPr>
          <w:noProof w:val="0"/>
        </w:rPr>
        <w:t>1</w:t>
      </w:r>
      <w:r w:rsidRPr="00DE7B59">
        <w:rPr>
          <w:noProof w:val="0"/>
        </w:rPr>
        <w:t xml:space="preserve"> for SpCell and Scell }</w:t>
      </w:r>
    </w:p>
    <w:p w14:paraId="5FF08CFC" w14:textId="3A16DAC2" w:rsidR="00956570" w:rsidRPr="00DE7B59" w:rsidRDefault="00956570" w:rsidP="00956570">
      <w:pPr>
        <w:pStyle w:val="PL"/>
        <w:rPr>
          <w:noProof w:val="0"/>
        </w:rPr>
      </w:pPr>
      <w:r w:rsidRPr="00DE7B59">
        <w:rPr>
          <w:noProof w:val="0"/>
        </w:rPr>
        <w:t xml:space="preserve">             }</w:t>
      </w:r>
    </w:p>
    <w:p w14:paraId="2A5D9B08" w14:textId="77777777" w:rsidR="00956570" w:rsidRPr="00DE7B59" w:rsidRDefault="00956570" w:rsidP="00956570">
      <w:pPr>
        <w:pStyle w:val="PL"/>
        <w:rPr>
          <w:noProof w:val="0"/>
        </w:rPr>
      </w:pPr>
    </w:p>
    <w:p w14:paraId="64114291" w14:textId="77777777" w:rsidR="00956570" w:rsidRPr="00DE7B59" w:rsidRDefault="00956570" w:rsidP="00B5202A">
      <w:pPr>
        <w:pStyle w:val="H6"/>
      </w:pPr>
      <w:r w:rsidRPr="00DE7B59">
        <w:t>7.1.1.3.8.</w:t>
      </w:r>
      <w:r w:rsidR="00366BB1" w:rsidRPr="00DE7B59">
        <w:t>1.</w:t>
      </w:r>
      <w:r w:rsidRPr="00DE7B59">
        <w:t>2</w:t>
      </w:r>
      <w:r w:rsidRPr="00DE7B59">
        <w:tab/>
        <w:t>Conformance requirements</w:t>
      </w:r>
    </w:p>
    <w:p w14:paraId="0533AB84" w14:textId="77777777" w:rsidR="00956570" w:rsidRPr="00DE7B59" w:rsidRDefault="00956570" w:rsidP="00956570">
      <w:pPr>
        <w:rPr>
          <w:lang w:eastAsia="sv-SE"/>
        </w:rPr>
      </w:pPr>
      <w:r w:rsidRPr="00DE7B59">
        <w:t>References: The conformance requirements covered in the current TC are specified in: TS 3</w:t>
      </w:r>
      <w:r w:rsidRPr="00DE7B59">
        <w:rPr>
          <w:lang w:eastAsia="zh-CN"/>
        </w:rPr>
        <w:t>8</w:t>
      </w:r>
      <w:r w:rsidRPr="00DE7B59">
        <w:t>.321 clause 5.4.6 and 6.1.3.</w:t>
      </w:r>
      <w:r w:rsidRPr="00DE7B59">
        <w:rPr>
          <w:lang w:eastAsia="zh-CN"/>
        </w:rPr>
        <w:t>8.</w:t>
      </w:r>
      <w:r w:rsidRPr="00DE7B59">
        <w:t xml:space="preserve"> Unless otherwise stated these are Rel-15 requirements.</w:t>
      </w:r>
    </w:p>
    <w:p w14:paraId="2A479D94" w14:textId="77777777" w:rsidR="00956570" w:rsidRPr="00DE7B59" w:rsidRDefault="00956570" w:rsidP="00956570">
      <w:r w:rsidRPr="00DE7B59">
        <w:t>[TS 3</w:t>
      </w:r>
      <w:r w:rsidRPr="00DE7B59">
        <w:rPr>
          <w:lang w:eastAsia="zh-CN"/>
        </w:rPr>
        <w:t>8</w:t>
      </w:r>
      <w:r w:rsidRPr="00DE7B59">
        <w:t>.321, clause 5.4.6]</w:t>
      </w:r>
    </w:p>
    <w:p w14:paraId="1874FA34" w14:textId="77777777" w:rsidR="00401EF0" w:rsidRPr="00DE7B59" w:rsidRDefault="00401EF0" w:rsidP="00401EF0">
      <w:pPr>
        <w:rPr>
          <w:lang w:eastAsia="ko-KR"/>
        </w:rPr>
      </w:pPr>
      <w:r w:rsidRPr="00DE7B59">
        <w:t xml:space="preserve">The Power Headroom reporting procedure is used to provide the serving </w:t>
      </w:r>
      <w:r w:rsidRPr="00DE7B59">
        <w:rPr>
          <w:lang w:eastAsia="ko-KR"/>
        </w:rPr>
        <w:t>g</w:t>
      </w:r>
      <w:r w:rsidRPr="00DE7B59">
        <w:t>NB with the following information:</w:t>
      </w:r>
    </w:p>
    <w:p w14:paraId="5AAF62A6" w14:textId="77777777" w:rsidR="00401EF0" w:rsidRPr="00DE7B59" w:rsidRDefault="00401EF0" w:rsidP="00401EF0">
      <w:pPr>
        <w:pStyle w:val="B1"/>
        <w:rPr>
          <w:lang w:eastAsia="ko-KR"/>
        </w:rPr>
      </w:pPr>
      <w:r w:rsidRPr="00DE7B59">
        <w:rPr>
          <w:lang w:eastAsia="ko-KR"/>
        </w:rPr>
        <w:t>-</w:t>
      </w:r>
      <w:r w:rsidRPr="00DE7B59">
        <w:rPr>
          <w:lang w:eastAsia="ko-KR"/>
        </w:rPr>
        <w:tab/>
        <w:t>Type 1 power headroom: the difference between the nominal UE maximum transmit power and the estimated power for UL-SCH transmission per activated Serving Cell;</w:t>
      </w:r>
    </w:p>
    <w:p w14:paraId="15685845" w14:textId="77777777" w:rsidR="00401EF0" w:rsidRPr="00DE7B59" w:rsidRDefault="00401EF0" w:rsidP="00401EF0">
      <w:pPr>
        <w:pStyle w:val="B1"/>
        <w:rPr>
          <w:lang w:eastAsia="ko-KR"/>
        </w:rPr>
      </w:pPr>
      <w:r w:rsidRPr="00DE7B59">
        <w:rPr>
          <w:lang w:eastAsia="ko-KR"/>
        </w:rPr>
        <w:t>-</w:t>
      </w:r>
      <w:r w:rsidRPr="00DE7B59">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F0EFA00" w14:textId="77777777" w:rsidR="00401EF0" w:rsidRPr="00DE7B59" w:rsidRDefault="00401EF0" w:rsidP="00401EF0">
      <w:pPr>
        <w:pStyle w:val="B1"/>
        <w:rPr>
          <w:lang w:eastAsia="ko-KR"/>
        </w:rPr>
      </w:pPr>
      <w:r w:rsidRPr="00DE7B59">
        <w:rPr>
          <w:lang w:eastAsia="ko-KR"/>
        </w:rPr>
        <w:t>-</w:t>
      </w:r>
      <w:r w:rsidRPr="00DE7B59">
        <w:rPr>
          <w:lang w:eastAsia="ko-KR"/>
        </w:rPr>
        <w:tab/>
        <w:t>Type 3 power headroom: the difference between the nominal UE maximum transmit power and the estimated power for SRS transmission per activated Serving Cell.</w:t>
      </w:r>
    </w:p>
    <w:p w14:paraId="5C99AEE9" w14:textId="77777777" w:rsidR="00401EF0" w:rsidRPr="00DE7B59" w:rsidRDefault="00401EF0" w:rsidP="00401EF0">
      <w:pPr>
        <w:rPr>
          <w:lang w:eastAsia="ko-KR"/>
        </w:rPr>
      </w:pPr>
      <w:r w:rsidRPr="00DE7B59">
        <w:rPr>
          <w:lang w:eastAsia="ko-KR"/>
        </w:rPr>
        <w:t>RRC controls Power Headroom reporting by configuring the following parameters:</w:t>
      </w:r>
    </w:p>
    <w:p w14:paraId="0ED8037A"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phr-PeriodicTimer</w:t>
      </w:r>
      <w:r w:rsidRPr="00DE7B59">
        <w:rPr>
          <w:lang w:eastAsia="ko-KR"/>
        </w:rPr>
        <w:t>;</w:t>
      </w:r>
    </w:p>
    <w:p w14:paraId="100A2934"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phr-ProhibitTimer</w:t>
      </w:r>
      <w:r w:rsidRPr="00DE7B59">
        <w:rPr>
          <w:lang w:eastAsia="ko-KR"/>
        </w:rPr>
        <w:t>;</w:t>
      </w:r>
    </w:p>
    <w:p w14:paraId="70DB671C"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phr-Tx-PowerFactorChange</w:t>
      </w:r>
      <w:r w:rsidRPr="00DE7B59">
        <w:rPr>
          <w:lang w:eastAsia="ko-KR"/>
        </w:rPr>
        <w:t>;</w:t>
      </w:r>
    </w:p>
    <w:p w14:paraId="2C0F985B"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phr-Type2OtherCell</w:t>
      </w:r>
      <w:r w:rsidRPr="00DE7B59">
        <w:rPr>
          <w:lang w:eastAsia="ko-KR"/>
        </w:rPr>
        <w:t>;</w:t>
      </w:r>
    </w:p>
    <w:p w14:paraId="6D54A636"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phr-ModeOtherCG</w:t>
      </w:r>
      <w:r w:rsidRPr="00DE7B59">
        <w:rPr>
          <w:lang w:eastAsia="ko-KR"/>
        </w:rPr>
        <w:t>;</w:t>
      </w:r>
    </w:p>
    <w:p w14:paraId="63794693"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multiplePHR</w:t>
      </w:r>
      <w:r w:rsidRPr="00DE7B59">
        <w:rPr>
          <w:lang w:eastAsia="ko-KR"/>
        </w:rPr>
        <w:t>.</w:t>
      </w:r>
    </w:p>
    <w:p w14:paraId="3E95510A" w14:textId="77777777" w:rsidR="00401EF0" w:rsidRPr="00DE7B59" w:rsidRDefault="00401EF0" w:rsidP="00401EF0">
      <w:r w:rsidRPr="00DE7B59">
        <w:t>A Power Headroom Report (PHR) shall be triggered if any of the following events occur:</w:t>
      </w:r>
    </w:p>
    <w:p w14:paraId="0152CC18" w14:textId="77777777" w:rsidR="00401EF0" w:rsidRPr="00DE7B59" w:rsidRDefault="00401EF0" w:rsidP="00401EF0">
      <w:pPr>
        <w:pStyle w:val="B1"/>
        <w:rPr>
          <w:lang w:eastAsia="ko-KR"/>
        </w:rPr>
      </w:pPr>
      <w:r w:rsidRPr="00DE7B59">
        <w:t>-</w:t>
      </w:r>
      <w:r w:rsidRPr="00DE7B59">
        <w:tab/>
      </w:r>
      <w:r w:rsidRPr="00DE7B59">
        <w:rPr>
          <w:i/>
        </w:rPr>
        <w:t>p</w:t>
      </w:r>
      <w:r w:rsidRPr="00DE7B59">
        <w:rPr>
          <w:i/>
          <w:lang w:eastAsia="ko-KR"/>
        </w:rPr>
        <w:t>hr-P</w:t>
      </w:r>
      <w:r w:rsidRPr="00DE7B59">
        <w:rPr>
          <w:i/>
        </w:rPr>
        <w:t>rohibitTimer</w:t>
      </w:r>
      <w:r w:rsidRPr="00DE7B59">
        <w:t xml:space="preserve"> expires or has expired and the path loss has changed more than </w:t>
      </w:r>
      <w:r w:rsidRPr="00DE7B59">
        <w:rPr>
          <w:i/>
        </w:rPr>
        <w:t>phr-Tx-PowerFactorChange</w:t>
      </w:r>
      <w:r w:rsidRPr="00DE7B59">
        <w:t xml:space="preserve"> dB for at least one activated Serving Cell of any MAC entity which is used as a pathloss reference since the last transmission of a PHR in this MAC entity when the MAC entity has UL resources for new transmission;</w:t>
      </w:r>
    </w:p>
    <w:p w14:paraId="606C77EE" w14:textId="77777777" w:rsidR="00401EF0" w:rsidRPr="00DE7B59" w:rsidRDefault="00401EF0" w:rsidP="00401EF0">
      <w:pPr>
        <w:pStyle w:val="NO"/>
        <w:rPr>
          <w:lang w:eastAsia="ko-KR"/>
        </w:rPr>
      </w:pPr>
      <w:r w:rsidRPr="00DE7B59">
        <w:rPr>
          <w:lang w:eastAsia="ko-KR"/>
        </w:rPr>
        <w:t>NOTE 1:</w:t>
      </w:r>
      <w:r w:rsidRPr="00DE7B59">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3C41BCAE" w14:textId="77777777" w:rsidR="00401EF0" w:rsidRPr="00DE7B59" w:rsidRDefault="00401EF0" w:rsidP="00401EF0">
      <w:pPr>
        <w:pStyle w:val="B1"/>
      </w:pPr>
      <w:r w:rsidRPr="00DE7B59">
        <w:t>-</w:t>
      </w:r>
      <w:r w:rsidRPr="00DE7B59">
        <w:tab/>
      </w:r>
      <w:r w:rsidRPr="00DE7B59">
        <w:rPr>
          <w:i/>
        </w:rPr>
        <w:t>p</w:t>
      </w:r>
      <w:r w:rsidRPr="00DE7B59">
        <w:rPr>
          <w:i/>
          <w:lang w:eastAsia="ko-KR"/>
        </w:rPr>
        <w:t>hr-P</w:t>
      </w:r>
      <w:r w:rsidRPr="00DE7B59">
        <w:rPr>
          <w:i/>
        </w:rPr>
        <w:t>eriodicTimer</w:t>
      </w:r>
      <w:r w:rsidRPr="00DE7B59">
        <w:t xml:space="preserve"> expires;</w:t>
      </w:r>
    </w:p>
    <w:p w14:paraId="40F02EA3" w14:textId="77777777" w:rsidR="00401EF0" w:rsidRPr="00DE7B59" w:rsidRDefault="00401EF0" w:rsidP="00401EF0">
      <w:pPr>
        <w:pStyle w:val="B1"/>
      </w:pPr>
      <w:r w:rsidRPr="00DE7B59">
        <w:t>-</w:t>
      </w:r>
      <w:r w:rsidRPr="00DE7B59">
        <w:tab/>
        <w:t>upon configuration or reconfiguration of the power headroom reporting functionality by upper layers, which is not used to disable the function;</w:t>
      </w:r>
    </w:p>
    <w:p w14:paraId="5939EB5F" w14:textId="77777777" w:rsidR="00401EF0" w:rsidRPr="00DE7B59" w:rsidRDefault="00401EF0" w:rsidP="00401EF0">
      <w:pPr>
        <w:pStyle w:val="B1"/>
      </w:pPr>
      <w:r w:rsidRPr="00DE7B59">
        <w:t>-</w:t>
      </w:r>
      <w:r w:rsidRPr="00DE7B59">
        <w:tab/>
        <w:t>activation of an SCell of any MAC entity with configured uplink</w:t>
      </w:r>
      <w:r w:rsidRPr="00DE7B59">
        <w:rPr>
          <w:lang w:eastAsia="zh-TW"/>
        </w:rPr>
        <w:t>;</w:t>
      </w:r>
    </w:p>
    <w:p w14:paraId="1E077248" w14:textId="77777777" w:rsidR="00401EF0" w:rsidRPr="00DE7B59" w:rsidRDefault="00401EF0" w:rsidP="00401EF0">
      <w:pPr>
        <w:pStyle w:val="B1"/>
      </w:pPr>
      <w:r w:rsidRPr="00DE7B59">
        <w:t>-</w:t>
      </w:r>
      <w:r w:rsidRPr="00DE7B59">
        <w:tab/>
        <w:t>addition of the PSCell (i.e. PSCell is newly added or changed)</w:t>
      </w:r>
      <w:r w:rsidRPr="00DE7B59">
        <w:rPr>
          <w:lang w:eastAsia="zh-TW"/>
        </w:rPr>
        <w:t>;</w:t>
      </w:r>
    </w:p>
    <w:p w14:paraId="1EB7F4AC" w14:textId="77777777" w:rsidR="00401EF0" w:rsidRPr="00DE7B59" w:rsidRDefault="00401EF0" w:rsidP="00401EF0">
      <w:pPr>
        <w:pStyle w:val="B1"/>
      </w:pPr>
      <w:r w:rsidRPr="00DE7B59">
        <w:t>-</w:t>
      </w:r>
      <w:r w:rsidRPr="00DE7B59">
        <w:tab/>
      </w:r>
      <w:r w:rsidRPr="00DE7B59">
        <w:rPr>
          <w:i/>
        </w:rPr>
        <w:t>p</w:t>
      </w:r>
      <w:r w:rsidRPr="00DE7B59">
        <w:rPr>
          <w:i/>
          <w:lang w:eastAsia="ko-KR"/>
        </w:rPr>
        <w:t>hr-P</w:t>
      </w:r>
      <w:r w:rsidRPr="00DE7B59">
        <w:rPr>
          <w:i/>
        </w:rPr>
        <w:t>rohibitTimer</w:t>
      </w:r>
      <w:r w:rsidRPr="00DE7B59">
        <w:t xml:space="preserve"> expires or has expired, when the MAC entity has UL resources for new transmission, and the following is true for any of the activated Serving Cells of any MAC entity with configured uplink:</w:t>
      </w:r>
    </w:p>
    <w:p w14:paraId="12322D06" w14:textId="77777777" w:rsidR="00401EF0" w:rsidRPr="00DE7B59" w:rsidRDefault="00401EF0" w:rsidP="00401EF0">
      <w:pPr>
        <w:pStyle w:val="B2"/>
      </w:pPr>
      <w:r w:rsidRPr="00DE7B59">
        <w:t>-</w:t>
      </w:r>
      <w:r w:rsidRPr="00DE7B59">
        <w:tab/>
        <w:t>there are UL resources allocated for transmission or there is a PUCCH transmission on this cell, and the required power backoff due to power management (as allowed by P-MPR</w:t>
      </w:r>
      <w:r w:rsidRPr="00DE7B59">
        <w:rPr>
          <w:vertAlign w:val="subscript"/>
        </w:rPr>
        <w:t>c</w:t>
      </w:r>
      <w:r w:rsidRPr="00DE7B59">
        <w:t xml:space="preserve"> </w:t>
      </w:r>
      <w:r w:rsidRPr="00DE7B59">
        <w:rPr>
          <w:lang w:eastAsia="ko-KR"/>
        </w:rPr>
        <w:t xml:space="preserve">as specified in TS 38.101-1 </w:t>
      </w:r>
      <w:r w:rsidRPr="00DE7B59">
        <w:t>[</w:t>
      </w:r>
      <w:r w:rsidRPr="00DE7B59">
        <w:rPr>
          <w:lang w:eastAsia="ko-KR"/>
        </w:rPr>
        <w:t>14</w:t>
      </w:r>
      <w:r w:rsidRPr="00DE7B59">
        <w:t xml:space="preserve">], TS 38.101-2 [15], and TS 38.101-3 [16]) for this cell has changed more than </w:t>
      </w:r>
      <w:r w:rsidRPr="00DE7B59">
        <w:rPr>
          <w:i/>
        </w:rPr>
        <w:t>phr-Tx-PowerFactorChange</w:t>
      </w:r>
      <w:r w:rsidRPr="00DE7B59">
        <w:t xml:space="preserve"> dB since the last transmission of a PHR when the MAC entity had UL resources allocated for transmission or PUCCH transmission on this cell.</w:t>
      </w:r>
    </w:p>
    <w:p w14:paraId="29F5FE0C" w14:textId="77777777" w:rsidR="00401EF0" w:rsidRPr="00DE7B59" w:rsidRDefault="00401EF0" w:rsidP="00401EF0">
      <w:pPr>
        <w:pStyle w:val="NO"/>
      </w:pPr>
      <w:r w:rsidRPr="00DE7B59">
        <w:t>NOTE</w:t>
      </w:r>
      <w:r w:rsidRPr="00DE7B59">
        <w:rPr>
          <w:lang w:eastAsia="ko-KR"/>
        </w:rPr>
        <w:t xml:space="preserve"> 2</w:t>
      </w:r>
      <w:r w:rsidRPr="00DE7B59">
        <w:t>:</w:t>
      </w:r>
      <w:r w:rsidRPr="00DE7B59">
        <w:tab/>
        <w:t>The MAC entity should avoid triggering a PHR when the required power backoff due to power management decreases only temporarily (e.g. for up to a few tens of milliseconds) and it should avoid reflecting such temporary decrease in the values of P</w:t>
      </w:r>
      <w:r w:rsidRPr="00DE7B59">
        <w:rPr>
          <w:vertAlign w:val="subscript"/>
        </w:rPr>
        <w:t>CMAX,</w:t>
      </w:r>
      <w:r w:rsidRPr="00DE7B59">
        <w:rPr>
          <w:vertAlign w:val="subscript"/>
          <w:lang w:eastAsia="ko-KR"/>
        </w:rPr>
        <w:t>f,</w:t>
      </w:r>
      <w:r w:rsidRPr="00DE7B59">
        <w:rPr>
          <w:vertAlign w:val="subscript"/>
        </w:rPr>
        <w:t>c</w:t>
      </w:r>
      <w:r w:rsidRPr="00DE7B59">
        <w:t>/PH when a PHR is triggered by other triggering conditions.</w:t>
      </w:r>
    </w:p>
    <w:p w14:paraId="5D1FD50B" w14:textId="77777777" w:rsidR="00401EF0" w:rsidRPr="00DE7B59" w:rsidRDefault="00401EF0" w:rsidP="00401EF0">
      <w:r w:rsidRPr="00DE7B59">
        <w:t xml:space="preserve">If the MAC entity has UL resources allocated for </w:t>
      </w:r>
      <w:r w:rsidRPr="00DE7B59">
        <w:rPr>
          <w:lang w:eastAsia="ko-KR"/>
        </w:rPr>
        <w:t xml:space="preserve">a </w:t>
      </w:r>
      <w:r w:rsidRPr="00DE7B59">
        <w:t>new transmission the MAC entity shall:</w:t>
      </w:r>
    </w:p>
    <w:p w14:paraId="293CFA2A" w14:textId="77777777" w:rsidR="00401EF0" w:rsidRPr="00DE7B59" w:rsidRDefault="00401EF0" w:rsidP="00401EF0">
      <w:pPr>
        <w:pStyle w:val="B1"/>
        <w:rPr>
          <w:lang w:eastAsia="ko-KR"/>
        </w:rPr>
      </w:pPr>
      <w:r w:rsidRPr="00DE7B59">
        <w:rPr>
          <w:lang w:eastAsia="ko-KR"/>
        </w:rPr>
        <w:t>1&gt;</w:t>
      </w:r>
      <w:r w:rsidRPr="00DE7B59">
        <w:tab/>
        <w:t>if it is the first UL resource allocated for a new transmission since the last MAC reset</w:t>
      </w:r>
      <w:r w:rsidRPr="00DE7B59">
        <w:rPr>
          <w:lang w:eastAsia="ko-KR"/>
        </w:rPr>
        <w:t>:</w:t>
      </w:r>
    </w:p>
    <w:p w14:paraId="2355D7B4" w14:textId="77777777" w:rsidR="00401EF0" w:rsidRPr="00DE7B59" w:rsidRDefault="00401EF0" w:rsidP="00401EF0">
      <w:pPr>
        <w:pStyle w:val="B2"/>
      </w:pPr>
      <w:r w:rsidRPr="00DE7B59">
        <w:rPr>
          <w:lang w:eastAsia="ko-KR"/>
        </w:rPr>
        <w:t>2&gt;</w:t>
      </w:r>
      <w:r w:rsidRPr="00DE7B59">
        <w:rPr>
          <w:lang w:eastAsia="ko-KR"/>
        </w:rPr>
        <w:tab/>
      </w:r>
      <w:r w:rsidRPr="00DE7B59">
        <w:t xml:space="preserve">start </w:t>
      </w:r>
      <w:r w:rsidRPr="00DE7B59">
        <w:rPr>
          <w:i/>
        </w:rPr>
        <w:t>phr-PeriodicTimer</w:t>
      </w:r>
      <w:r w:rsidRPr="00DE7B59">
        <w:t>;</w:t>
      </w:r>
    </w:p>
    <w:p w14:paraId="2F40E1F1" w14:textId="77777777" w:rsidR="00401EF0" w:rsidRPr="00DE7B59" w:rsidRDefault="00401EF0" w:rsidP="00401EF0">
      <w:pPr>
        <w:pStyle w:val="B1"/>
      </w:pPr>
      <w:r w:rsidRPr="00DE7B59">
        <w:rPr>
          <w:lang w:eastAsia="ko-KR"/>
        </w:rPr>
        <w:t>1&gt;</w:t>
      </w:r>
      <w:r w:rsidRPr="00DE7B59">
        <w:tab/>
        <w:t>if the Power Headroom reporting procedure determines that at least one PHR has been triggered and not cancelled; and</w:t>
      </w:r>
    </w:p>
    <w:p w14:paraId="6728B450" w14:textId="77777777" w:rsidR="00401EF0" w:rsidRPr="00DE7B59" w:rsidRDefault="00401EF0" w:rsidP="00401EF0">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as a result of LCP as defined in clause 5.4.3.1:</w:t>
      </w:r>
    </w:p>
    <w:p w14:paraId="1F9A5222" w14:textId="77777777" w:rsidR="00401EF0" w:rsidRPr="00DE7B59" w:rsidRDefault="00401EF0" w:rsidP="00401EF0">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7E4D997F" w14:textId="77777777" w:rsidR="00401EF0" w:rsidRPr="00DE7B59" w:rsidRDefault="00401EF0" w:rsidP="00401EF0">
      <w:pPr>
        <w:pStyle w:val="B3"/>
        <w:rPr>
          <w:lang w:eastAsia="ko-KR"/>
        </w:rPr>
      </w:pPr>
      <w:r w:rsidRPr="00DE7B59">
        <w:rPr>
          <w:lang w:eastAsia="ko-KR"/>
        </w:rPr>
        <w:t>3&gt;</w:t>
      </w:r>
      <w:r w:rsidRPr="00DE7B59">
        <w:rPr>
          <w:lang w:eastAsia="ko-KR"/>
        </w:rPr>
        <w:tab/>
        <w:t>for each activated Serving Cell with configured uplink associated with any MAC entity:</w:t>
      </w:r>
    </w:p>
    <w:p w14:paraId="0206915B" w14:textId="77777777" w:rsidR="00401EF0" w:rsidRPr="00DE7B59" w:rsidRDefault="00401EF0" w:rsidP="00401EF0">
      <w:pPr>
        <w:pStyle w:val="B4"/>
        <w:rPr>
          <w:lang w:eastAsia="ko-KR"/>
        </w:rPr>
      </w:pPr>
      <w:r w:rsidRPr="00DE7B59">
        <w:rPr>
          <w:lang w:eastAsia="ko-KR"/>
        </w:rPr>
        <w:t>4&gt;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5102F90B" w14:textId="77777777" w:rsidR="00401EF0" w:rsidRPr="00DE7B59" w:rsidRDefault="00401EF0" w:rsidP="00401EF0">
      <w:pPr>
        <w:pStyle w:val="B4"/>
        <w:rPr>
          <w:lang w:eastAsia="ko-KR"/>
        </w:rPr>
      </w:pPr>
      <w:r w:rsidRPr="00DE7B59">
        <w:rPr>
          <w:lang w:eastAsia="ko-KR"/>
        </w:rPr>
        <w:t>4&gt;</w:t>
      </w:r>
      <w:r w:rsidRPr="00DE7B59">
        <w:rPr>
          <w:lang w:eastAsia="ko-KR"/>
        </w:rPr>
        <w:tab/>
        <w:t>if this MAC entity has UL resources allocated for transmission on this Serving Cell; or</w:t>
      </w:r>
    </w:p>
    <w:p w14:paraId="7A19028C" w14:textId="77777777" w:rsidR="00401EF0" w:rsidRPr="00DE7B59" w:rsidRDefault="00401EF0" w:rsidP="00401EF0">
      <w:pPr>
        <w:pStyle w:val="B4"/>
        <w:rPr>
          <w:lang w:eastAsia="ko-KR"/>
        </w:rPr>
      </w:pPr>
      <w:r w:rsidRPr="00DE7B59">
        <w:rPr>
          <w:lang w:eastAsia="ko-KR"/>
        </w:rPr>
        <w:t>4&gt;</w:t>
      </w:r>
      <w:r w:rsidRPr="00DE7B59">
        <w:rPr>
          <w:lang w:eastAsia="ko-KR"/>
        </w:rPr>
        <w:tab/>
        <w:t xml:space="preserve">if the other MAC entity, if configured, has UL resources allocated for transmission on this Serving Cell and </w:t>
      </w:r>
      <w:r w:rsidRPr="00DE7B59">
        <w:rPr>
          <w:i/>
          <w:lang w:eastAsia="ko-KR"/>
        </w:rPr>
        <w:t>phr-ModeOtherCG</w:t>
      </w:r>
      <w:r w:rsidRPr="00DE7B59">
        <w:rPr>
          <w:lang w:eastAsia="ko-KR"/>
        </w:rPr>
        <w:t xml:space="preserve"> is set to </w:t>
      </w:r>
      <w:r w:rsidRPr="00DE7B59">
        <w:rPr>
          <w:i/>
          <w:lang w:eastAsia="ko-KR"/>
        </w:rPr>
        <w:t>real</w:t>
      </w:r>
      <w:r w:rsidRPr="00DE7B59">
        <w:rPr>
          <w:lang w:eastAsia="ko-KR"/>
        </w:rPr>
        <w:t xml:space="preserve"> by upper layers:</w:t>
      </w:r>
    </w:p>
    <w:p w14:paraId="2C83A6C0" w14:textId="77777777" w:rsidR="00401EF0" w:rsidRPr="00DE7B59" w:rsidRDefault="00401EF0" w:rsidP="00401EF0">
      <w:pPr>
        <w:pStyle w:val="B5"/>
        <w:rPr>
          <w:lang w:eastAsia="ko-KR"/>
        </w:rPr>
      </w:pPr>
      <w:r w:rsidRPr="00DE7B59">
        <w:rPr>
          <w:lang w:eastAsia="ko-KR"/>
        </w:rPr>
        <w:t>5&gt;</w:t>
      </w:r>
      <w:r w:rsidRPr="00DE7B59">
        <w:rPr>
          <w:lang w:eastAsia="ko-KR"/>
        </w:rPr>
        <w:tab/>
        <w:t>obtain the value for the corresponding P</w:t>
      </w:r>
      <w:r w:rsidRPr="00DE7B59">
        <w:rPr>
          <w:vertAlign w:val="subscript"/>
          <w:lang w:eastAsia="ko-KR"/>
        </w:rPr>
        <w:t>CMAX,f,c</w:t>
      </w:r>
      <w:r w:rsidRPr="00DE7B59">
        <w:rPr>
          <w:lang w:eastAsia="ko-KR"/>
        </w:rPr>
        <w:t xml:space="preserve"> field from the physical layer.</w:t>
      </w:r>
    </w:p>
    <w:p w14:paraId="51A0F12F" w14:textId="77777777" w:rsidR="00401EF0" w:rsidRPr="00DE7B59" w:rsidRDefault="00401EF0" w:rsidP="00401EF0">
      <w:pPr>
        <w:pStyle w:val="B3"/>
        <w:rPr>
          <w:lang w:eastAsia="ko-KR"/>
        </w:rPr>
      </w:pPr>
      <w:r w:rsidRPr="00DE7B59">
        <w:rPr>
          <w:lang w:eastAsia="ko-KR"/>
        </w:rPr>
        <w:t>3&gt;</w:t>
      </w:r>
      <w:r w:rsidRPr="00DE7B59">
        <w:rPr>
          <w:lang w:eastAsia="ko-KR"/>
        </w:rPr>
        <w:tab/>
        <w:t xml:space="preserve">if </w:t>
      </w:r>
      <w:r w:rsidRPr="00DE7B59">
        <w:rPr>
          <w:i/>
          <w:lang w:eastAsia="ko-KR"/>
        </w:rPr>
        <w:t>phr-Type2OtherCell</w:t>
      </w:r>
      <w:r w:rsidRPr="00DE7B59">
        <w:rPr>
          <w:lang w:eastAsia="ko-KR"/>
        </w:rPr>
        <w:t xml:space="preserve"> with value </w:t>
      </w:r>
      <w:r w:rsidRPr="00DE7B59">
        <w:rPr>
          <w:i/>
          <w:lang w:eastAsia="ko-KR"/>
        </w:rPr>
        <w:t>true</w:t>
      </w:r>
      <w:r w:rsidRPr="00DE7B59">
        <w:rPr>
          <w:lang w:eastAsia="ko-KR"/>
        </w:rPr>
        <w:t xml:space="preserve"> is configured:</w:t>
      </w:r>
    </w:p>
    <w:p w14:paraId="26518552" w14:textId="77777777" w:rsidR="00401EF0" w:rsidRPr="00DE7B59" w:rsidRDefault="00401EF0" w:rsidP="00401EF0">
      <w:pPr>
        <w:pStyle w:val="B4"/>
        <w:rPr>
          <w:lang w:eastAsia="ko-KR"/>
        </w:rPr>
      </w:pPr>
      <w:r w:rsidRPr="00DE7B59">
        <w:rPr>
          <w:lang w:eastAsia="ko-KR"/>
        </w:rPr>
        <w:t>4&gt;</w:t>
      </w:r>
      <w:r w:rsidRPr="00DE7B59">
        <w:rPr>
          <w:lang w:eastAsia="ko-KR"/>
        </w:rPr>
        <w:tab/>
        <w:t>if the other MAC entity is E-UTRA MAC entity:</w:t>
      </w:r>
    </w:p>
    <w:p w14:paraId="20746E30" w14:textId="77777777" w:rsidR="00401EF0" w:rsidRPr="00DE7B59" w:rsidRDefault="00401EF0" w:rsidP="00401EF0">
      <w:pPr>
        <w:pStyle w:val="B5"/>
        <w:rPr>
          <w:lang w:eastAsia="ko-KR"/>
        </w:rPr>
      </w:pPr>
      <w:r w:rsidRPr="00DE7B59">
        <w:rPr>
          <w:lang w:eastAsia="ko-KR"/>
        </w:rPr>
        <w:t>5&gt;</w:t>
      </w:r>
      <w:r w:rsidRPr="00DE7B59">
        <w:rPr>
          <w:lang w:eastAsia="ko-KR"/>
        </w:rPr>
        <w:tab/>
        <w:t>obtain the value of the Type 2 power headroom for the SpCell of the other MAC entity (i.e. E-UTRA MAC entity);</w:t>
      </w:r>
    </w:p>
    <w:p w14:paraId="2DB3E149" w14:textId="77777777" w:rsidR="00401EF0" w:rsidRPr="00DE7B59" w:rsidRDefault="00401EF0" w:rsidP="00401EF0">
      <w:pPr>
        <w:pStyle w:val="B5"/>
        <w:rPr>
          <w:lang w:eastAsia="ko-KR"/>
        </w:rPr>
      </w:pPr>
      <w:r w:rsidRPr="00DE7B59">
        <w:rPr>
          <w:lang w:eastAsia="ko-KR"/>
        </w:rPr>
        <w:t>5&gt;</w:t>
      </w:r>
      <w:r w:rsidRPr="00DE7B59">
        <w:rPr>
          <w:lang w:eastAsia="ko-KR"/>
        </w:rPr>
        <w:tab/>
        <w:t xml:space="preserve">if </w:t>
      </w:r>
      <w:r w:rsidRPr="00DE7B59">
        <w:rPr>
          <w:i/>
          <w:lang w:eastAsia="ko-KR"/>
        </w:rPr>
        <w:t>phr-ModeOtherCG</w:t>
      </w:r>
      <w:r w:rsidRPr="00DE7B59">
        <w:rPr>
          <w:lang w:eastAsia="ko-KR"/>
        </w:rPr>
        <w:t xml:space="preserve"> is set to </w:t>
      </w:r>
      <w:r w:rsidRPr="00DE7B59">
        <w:rPr>
          <w:i/>
          <w:lang w:eastAsia="ko-KR"/>
        </w:rPr>
        <w:t>real</w:t>
      </w:r>
      <w:r w:rsidRPr="00DE7B59">
        <w:rPr>
          <w:lang w:eastAsia="ko-KR"/>
        </w:rPr>
        <w:t xml:space="preserve"> by upper layers:</w:t>
      </w:r>
    </w:p>
    <w:p w14:paraId="68D669AF" w14:textId="77777777" w:rsidR="00401EF0" w:rsidRPr="00DE7B59" w:rsidRDefault="00401EF0" w:rsidP="00401EF0">
      <w:pPr>
        <w:pStyle w:val="B6"/>
        <w:rPr>
          <w:lang w:eastAsia="ko-KR"/>
        </w:rPr>
      </w:pPr>
      <w:r w:rsidRPr="00DE7B59">
        <w:rPr>
          <w:lang w:eastAsia="ko-KR"/>
        </w:rPr>
        <w:t>6&gt;</w:t>
      </w:r>
      <w:r w:rsidRPr="00DE7B59">
        <w:rPr>
          <w:lang w:eastAsia="ko-KR"/>
        </w:rPr>
        <w:tab/>
        <w:t>obtain the value for the corresponding P</w:t>
      </w:r>
      <w:r w:rsidRPr="00DE7B59">
        <w:rPr>
          <w:vertAlign w:val="subscript"/>
          <w:lang w:eastAsia="ko-KR"/>
        </w:rPr>
        <w:t>CMAX,f,c</w:t>
      </w:r>
      <w:r w:rsidRPr="00DE7B59">
        <w:rPr>
          <w:lang w:eastAsia="ko-KR"/>
        </w:rPr>
        <w:t xml:space="preserve"> field for the SpCell of the other MAC entity (i.e. E-UTRA MAC entity) from the physical layer.</w:t>
      </w:r>
    </w:p>
    <w:p w14:paraId="04A15950" w14:textId="77777777" w:rsidR="00401EF0" w:rsidRPr="00DE7B59" w:rsidRDefault="00401EF0" w:rsidP="00401EF0">
      <w:pPr>
        <w:pStyle w:val="B3"/>
      </w:pPr>
      <w:r w:rsidRPr="00DE7B59">
        <w:rPr>
          <w:lang w:eastAsia="ko-KR"/>
        </w:rPr>
        <w:t>3&gt;</w:t>
      </w:r>
      <w:r w:rsidRPr="00DE7B59">
        <w:tab/>
        <w:t xml:space="preserve">instruct the Multiplexing and Assembly procedure to generate and transmit the Multiple Entry PHR MAC </w:t>
      </w:r>
      <w:r w:rsidRPr="00DE7B59">
        <w:rPr>
          <w:lang w:eastAsia="ko-KR"/>
        </w:rPr>
        <w:t>CE</w:t>
      </w:r>
      <w:r w:rsidRPr="00DE7B59">
        <w:t xml:space="preserve"> as defined in clause 6.1.3.</w:t>
      </w:r>
      <w:r w:rsidRPr="00DE7B59">
        <w:rPr>
          <w:lang w:eastAsia="ko-KR"/>
        </w:rPr>
        <w:t>9</w:t>
      </w:r>
      <w:r w:rsidRPr="00DE7B59">
        <w:t xml:space="preserve"> based on the values reported by the physical layer.</w:t>
      </w:r>
    </w:p>
    <w:p w14:paraId="3CEBF368" w14:textId="77777777" w:rsidR="00401EF0" w:rsidRPr="00DE7B59" w:rsidRDefault="00401EF0" w:rsidP="00401EF0">
      <w:pPr>
        <w:pStyle w:val="B2"/>
      </w:pPr>
      <w:r w:rsidRPr="00DE7B59">
        <w:rPr>
          <w:lang w:eastAsia="ko-KR"/>
        </w:rPr>
        <w:t>2&gt;</w:t>
      </w:r>
      <w:r w:rsidRPr="00DE7B59">
        <w:tab/>
        <w:t>else</w:t>
      </w:r>
      <w:r w:rsidRPr="00DE7B59">
        <w:rPr>
          <w:lang w:eastAsia="ko-KR"/>
        </w:rPr>
        <w:t xml:space="preserve"> (i.e. Single Entry PHR format is used)</w:t>
      </w:r>
      <w:r w:rsidRPr="00DE7B59">
        <w:t>:</w:t>
      </w:r>
    </w:p>
    <w:p w14:paraId="42E5B01A" w14:textId="77777777" w:rsidR="00401EF0" w:rsidRPr="00DE7B59" w:rsidRDefault="00401EF0" w:rsidP="00401EF0">
      <w:pPr>
        <w:pStyle w:val="B3"/>
      </w:pPr>
      <w:r w:rsidRPr="00DE7B59">
        <w:rPr>
          <w:lang w:eastAsia="ko-KR"/>
        </w:rPr>
        <w:t>3&gt;</w:t>
      </w:r>
      <w:r w:rsidRPr="00DE7B59">
        <w:tab/>
        <w:t>obtain the value of the Type 1 power headroom from the physical layer</w:t>
      </w:r>
      <w:r w:rsidRPr="00DE7B59">
        <w:rPr>
          <w:lang w:eastAsia="ko-KR"/>
        </w:rPr>
        <w:t xml:space="preserve"> for the corresponding uplink carrier of the PCell</w:t>
      </w:r>
      <w:r w:rsidRPr="00DE7B59">
        <w:t>;</w:t>
      </w:r>
    </w:p>
    <w:p w14:paraId="00A1AEB0" w14:textId="77777777" w:rsidR="00401EF0" w:rsidRPr="00DE7B59" w:rsidRDefault="00401EF0" w:rsidP="00401EF0">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55B7563A" w14:textId="77777777" w:rsidR="00401EF0" w:rsidRPr="00DE7B59" w:rsidRDefault="00401EF0" w:rsidP="00401EF0">
      <w:pPr>
        <w:pStyle w:val="B3"/>
      </w:pPr>
      <w:r w:rsidRPr="00DE7B59">
        <w:rPr>
          <w:lang w:eastAsia="ko-KR"/>
        </w:rPr>
        <w:t>3&gt;</w:t>
      </w:r>
      <w:r w:rsidRPr="00DE7B59">
        <w:tab/>
        <w:t xml:space="preserve">instruct the Multiplexing and Assembly procedure to generate and transmit the Single Entry PHR MAC </w:t>
      </w:r>
      <w:r w:rsidRPr="00DE7B59">
        <w:rPr>
          <w:lang w:eastAsia="ko-KR"/>
        </w:rPr>
        <w:t>CE</w:t>
      </w:r>
      <w:r w:rsidRPr="00DE7B59">
        <w:t xml:space="preserve"> as defined in clause 6.1.3.</w:t>
      </w:r>
      <w:r w:rsidRPr="00DE7B59">
        <w:rPr>
          <w:lang w:eastAsia="ko-KR"/>
        </w:rPr>
        <w:t>8</w:t>
      </w:r>
      <w:r w:rsidRPr="00DE7B59">
        <w:t xml:space="preserve"> based on the values reported by the physical layer.</w:t>
      </w:r>
    </w:p>
    <w:p w14:paraId="7573C310" w14:textId="77777777" w:rsidR="00401EF0" w:rsidRPr="00DE7B59" w:rsidRDefault="00401EF0" w:rsidP="00401EF0">
      <w:pPr>
        <w:pStyle w:val="B2"/>
      </w:pPr>
      <w:r w:rsidRPr="00DE7B59">
        <w:rPr>
          <w:lang w:eastAsia="ko-KR"/>
        </w:rPr>
        <w:t>2&gt;</w:t>
      </w:r>
      <w:r w:rsidRPr="00DE7B59">
        <w:tab/>
        <w:t xml:space="preserve">start or restart </w:t>
      </w:r>
      <w:r w:rsidRPr="00DE7B59">
        <w:rPr>
          <w:i/>
        </w:rPr>
        <w:t>phr-PeriodicTimer</w:t>
      </w:r>
      <w:r w:rsidRPr="00DE7B59">
        <w:t>;</w:t>
      </w:r>
    </w:p>
    <w:p w14:paraId="750F39DD" w14:textId="77777777" w:rsidR="00401EF0" w:rsidRPr="00DE7B59" w:rsidRDefault="00401EF0" w:rsidP="00401EF0">
      <w:pPr>
        <w:pStyle w:val="B2"/>
      </w:pPr>
      <w:r w:rsidRPr="00DE7B59">
        <w:rPr>
          <w:lang w:eastAsia="ko-KR"/>
        </w:rPr>
        <w:t>2&gt;</w:t>
      </w:r>
      <w:r w:rsidRPr="00DE7B59">
        <w:tab/>
        <w:t xml:space="preserve">start or restart </w:t>
      </w:r>
      <w:r w:rsidRPr="00DE7B59">
        <w:rPr>
          <w:i/>
        </w:rPr>
        <w:t>phr-</w:t>
      </w:r>
      <w:r w:rsidRPr="00DE7B59">
        <w:rPr>
          <w:i/>
          <w:lang w:eastAsia="ko-KR"/>
        </w:rPr>
        <w:t>Prohibit</w:t>
      </w:r>
      <w:r w:rsidRPr="00DE7B59">
        <w:rPr>
          <w:i/>
        </w:rPr>
        <w:t>Timer</w:t>
      </w:r>
      <w:r w:rsidRPr="00DE7B59">
        <w:t>;</w:t>
      </w:r>
    </w:p>
    <w:p w14:paraId="642BD9A1" w14:textId="77777777" w:rsidR="00401EF0" w:rsidRPr="00DE7B59" w:rsidRDefault="00401EF0" w:rsidP="00401EF0">
      <w:pPr>
        <w:pStyle w:val="B2"/>
      </w:pPr>
      <w:r w:rsidRPr="00DE7B59">
        <w:rPr>
          <w:lang w:eastAsia="ko-KR"/>
        </w:rPr>
        <w:t>2&gt;</w:t>
      </w:r>
      <w:r w:rsidRPr="00DE7B59">
        <w:tab/>
        <w:t>cancel all triggered PHR(s).</w:t>
      </w:r>
    </w:p>
    <w:p w14:paraId="0148E98E" w14:textId="77777777" w:rsidR="00956570" w:rsidRPr="00DE7B59" w:rsidRDefault="00956570" w:rsidP="00956570">
      <w:r w:rsidRPr="00DE7B59">
        <w:t>[TS 3</w:t>
      </w:r>
      <w:r w:rsidRPr="00DE7B59">
        <w:rPr>
          <w:lang w:eastAsia="zh-CN"/>
        </w:rPr>
        <w:t>8</w:t>
      </w:r>
      <w:r w:rsidRPr="00DE7B59">
        <w:t>.321, clause 6.1.3.</w:t>
      </w:r>
      <w:r w:rsidRPr="00DE7B59">
        <w:rPr>
          <w:lang w:eastAsia="zh-CN"/>
        </w:rPr>
        <w:t>9</w:t>
      </w:r>
      <w:r w:rsidRPr="00DE7B59">
        <w:t>]</w:t>
      </w:r>
    </w:p>
    <w:p w14:paraId="6534ADEC" w14:textId="77777777" w:rsidR="00401EF0" w:rsidRPr="00DE7B59" w:rsidRDefault="00401EF0" w:rsidP="00401EF0">
      <w:pPr>
        <w:rPr>
          <w:lang w:eastAsia="ko-KR"/>
        </w:rPr>
      </w:pPr>
      <w:r w:rsidRPr="00DE7B59">
        <w:rPr>
          <w:lang w:eastAsia="ko-KR"/>
        </w:rPr>
        <w:t>The Multiple Entry PHR MAC CE is identified by a MAC subheader with LCID as specified in Table 6.2.1-2.</w:t>
      </w:r>
    </w:p>
    <w:p w14:paraId="31011F90" w14:textId="77777777" w:rsidR="00401EF0" w:rsidRPr="00DE7B59" w:rsidRDefault="00401EF0" w:rsidP="00401EF0">
      <w:pPr>
        <w:rPr>
          <w:lang w:eastAsia="ko-KR"/>
        </w:rPr>
      </w:pPr>
      <w:r w:rsidRPr="00DE7B59">
        <w:rPr>
          <w:lang w:eastAsia="ko-KR"/>
        </w:rPr>
        <w:t>It has a variable size, and includes the bitmap, a Type 2 PH field and an octet containing the associated P</w:t>
      </w:r>
      <w:r w:rsidRPr="00DE7B59">
        <w:rPr>
          <w:vertAlign w:val="subscript"/>
          <w:lang w:eastAsia="ko-KR"/>
        </w:rPr>
        <w:t>CMAX,f,c</w:t>
      </w:r>
      <w:r w:rsidRPr="00DE7B59">
        <w:rPr>
          <w:lang w:eastAsia="ko-KR"/>
        </w:rPr>
        <w:t xml:space="preserve"> field (if reported) for SpCell of the other MAC entity, a Type 1 PH field and an octet containing the associated P</w:t>
      </w:r>
      <w:r w:rsidRPr="00DE7B59">
        <w:rPr>
          <w:vertAlign w:val="subscript"/>
          <w:lang w:eastAsia="ko-KR"/>
        </w:rPr>
        <w:t>CMAX,f,c</w:t>
      </w:r>
      <w:r w:rsidRPr="00DE7B59">
        <w:rPr>
          <w:lang w:eastAsia="ko-KR"/>
        </w:rPr>
        <w:t xml:space="preserve"> field (if reported) for the PCell. It further includes, in ascending order based on the </w:t>
      </w:r>
      <w:r w:rsidRPr="00DE7B59">
        <w:rPr>
          <w:i/>
          <w:lang w:eastAsia="ko-KR"/>
        </w:rPr>
        <w:t>ServCellIndex</w:t>
      </w:r>
      <w:r w:rsidRPr="00DE7B59">
        <w:rPr>
          <w:lang w:eastAsia="ko-KR"/>
        </w:rPr>
        <w:t>, one or multiple of Type X PH fields and octets containing the associated P</w:t>
      </w:r>
      <w:r w:rsidRPr="00DE7B59">
        <w:rPr>
          <w:vertAlign w:val="subscript"/>
          <w:lang w:eastAsia="ko-KR"/>
        </w:rPr>
        <w:t>CMAX,f,c</w:t>
      </w:r>
      <w:r w:rsidRPr="00DE7B59">
        <w:rPr>
          <w:lang w:eastAsia="ko-KR"/>
        </w:rPr>
        <w:t xml:space="preserve"> fields (if reported) for Serving Cells other than PCell indicated in the bitmap. X is either 1 or 3 according to TS 38.213 [6] and TS 36.213 [17].</w:t>
      </w:r>
    </w:p>
    <w:p w14:paraId="13249AAD" w14:textId="77777777" w:rsidR="00401EF0" w:rsidRPr="00DE7B59" w:rsidRDefault="00401EF0" w:rsidP="00401EF0">
      <w:pPr>
        <w:rPr>
          <w:lang w:eastAsia="ko-KR"/>
        </w:rPr>
      </w:pPr>
      <w:r w:rsidRPr="00DE7B59">
        <w:rPr>
          <w:lang w:eastAsia="ko-KR"/>
        </w:rPr>
        <w:t xml:space="preserve">The presence of Type 2 PH field for SpCell of the other MAC entity is configured by </w:t>
      </w:r>
      <w:r w:rsidRPr="00DE7B59">
        <w:rPr>
          <w:i/>
          <w:lang w:eastAsia="ko-KR"/>
        </w:rPr>
        <w:t>phr-Type2OtherCell</w:t>
      </w:r>
      <w:r w:rsidRPr="00DE7B59">
        <w:rPr>
          <w:lang w:eastAsia="ko-KR"/>
        </w:rPr>
        <w:t xml:space="preserve"> with value </w:t>
      </w:r>
      <w:r w:rsidRPr="00DE7B59">
        <w:rPr>
          <w:i/>
          <w:lang w:eastAsia="ko-KR"/>
        </w:rPr>
        <w:t>true</w:t>
      </w:r>
      <w:r w:rsidRPr="00DE7B59">
        <w:rPr>
          <w:lang w:eastAsia="ko-KR"/>
        </w:rPr>
        <w:t>.</w:t>
      </w:r>
    </w:p>
    <w:p w14:paraId="7E4E9DA2" w14:textId="77777777" w:rsidR="00401EF0" w:rsidRPr="00DE7B59" w:rsidRDefault="00401EF0" w:rsidP="00401EF0">
      <w:pPr>
        <w:rPr>
          <w:lang w:eastAsia="ko-KR"/>
        </w:rPr>
      </w:pPr>
      <w:r w:rsidRPr="00DE7B59">
        <w:rPr>
          <w:lang w:eastAsia="ko-KR"/>
        </w:rPr>
        <w:t xml:space="preserve">A single octet bitmap is used for indicating the presence of PH per Serving Cell when the highest </w:t>
      </w:r>
      <w:r w:rsidRPr="00DE7B59">
        <w:rPr>
          <w:i/>
          <w:lang w:eastAsia="ko-KR"/>
        </w:rPr>
        <w:t>ServCellIndex</w:t>
      </w:r>
      <w:r w:rsidRPr="00DE7B59">
        <w:rPr>
          <w:lang w:eastAsia="ko-KR"/>
        </w:rPr>
        <w:t xml:space="preserve"> of Serving Cell with configured uplink is less than 8, otherwise four octets are used.</w:t>
      </w:r>
    </w:p>
    <w:p w14:paraId="2902584C" w14:textId="77777777" w:rsidR="00401EF0" w:rsidRPr="00DE7B59" w:rsidRDefault="00401EF0" w:rsidP="00401EF0">
      <w:r w:rsidRPr="00DE7B5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E7B59">
        <w:rPr>
          <w:rFonts w:eastAsia="SimSun"/>
          <w:lang w:eastAsia="ko-KR"/>
        </w:rPr>
        <w:t xml:space="preserve">that can accommodate the MAC CE for PHR as a result of LCP as defined in clause 5.4.3.1 </w:t>
      </w:r>
      <w:r w:rsidRPr="00DE7B5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E7B59">
        <w:rPr>
          <w:rFonts w:eastAsia="SimSun"/>
          <w:lang w:eastAsia="ko-KR"/>
        </w:rPr>
        <w:t>7.7</w:t>
      </w:r>
      <w:r w:rsidRPr="00DE7B59">
        <w:rPr>
          <w:lang w:eastAsia="ko-KR"/>
        </w:rPr>
        <w:t xml:space="preserve"> of TS 38.213 [6] if the PHR MAC CE is reported on a configured grant.</w:t>
      </w:r>
    </w:p>
    <w:p w14:paraId="5A022C9B" w14:textId="77777777" w:rsidR="00401EF0" w:rsidRPr="00DE7B59" w:rsidRDefault="00401EF0" w:rsidP="00401EF0">
      <w:pPr>
        <w:rPr>
          <w:lang w:eastAsia="ko-KR"/>
        </w:rPr>
      </w:pPr>
      <w:r w:rsidRPr="00DE7B59">
        <w:t xml:space="preserve">For a band combination in which the UE does not support dynamic power sharing, the UE may omit the octets containing </w:t>
      </w:r>
      <w:r w:rsidRPr="00DE7B59">
        <w:rPr>
          <w:lang w:eastAsia="ko-KR"/>
        </w:rPr>
        <w:t>Power Headroom</w:t>
      </w:r>
      <w:r w:rsidRPr="00DE7B59">
        <w:t xml:space="preserve"> field and </w:t>
      </w:r>
      <w:r w:rsidRPr="00DE7B59">
        <w:rPr>
          <w:lang w:eastAsia="ko-KR"/>
        </w:rPr>
        <w:t>P</w:t>
      </w:r>
      <w:r w:rsidRPr="00DE7B59">
        <w:rPr>
          <w:vertAlign w:val="subscript"/>
          <w:lang w:eastAsia="ko-KR"/>
        </w:rPr>
        <w:t>CMAX,f,c</w:t>
      </w:r>
      <w:r w:rsidRPr="00DE7B59">
        <w:t xml:space="preserve"> field for Serving Cells in the other MAC entity except for the PCell in the other MAC entity and the reported values of </w:t>
      </w:r>
      <w:r w:rsidRPr="00DE7B59">
        <w:rPr>
          <w:lang w:eastAsia="ko-KR"/>
        </w:rPr>
        <w:t>Power Headroom</w:t>
      </w:r>
      <w:r w:rsidRPr="00DE7B59">
        <w:t xml:space="preserve"> and </w:t>
      </w:r>
      <w:r w:rsidRPr="00DE7B59">
        <w:rPr>
          <w:lang w:eastAsia="ko-KR"/>
        </w:rPr>
        <w:t>P</w:t>
      </w:r>
      <w:r w:rsidRPr="00DE7B59">
        <w:rPr>
          <w:vertAlign w:val="subscript"/>
          <w:lang w:eastAsia="ko-KR"/>
        </w:rPr>
        <w:t>CMAX,f,c</w:t>
      </w:r>
      <w:r w:rsidRPr="00DE7B59">
        <w:t xml:space="preserve"> for the PCell are up to UE implementation.</w:t>
      </w:r>
    </w:p>
    <w:p w14:paraId="20761DB6" w14:textId="77777777" w:rsidR="00401EF0" w:rsidRPr="00DE7B59" w:rsidRDefault="00401EF0" w:rsidP="00401EF0">
      <w:pPr>
        <w:rPr>
          <w:lang w:eastAsia="ko-KR"/>
        </w:rPr>
      </w:pPr>
      <w:r w:rsidRPr="00DE7B59">
        <w:rPr>
          <w:lang w:eastAsia="ko-KR"/>
        </w:rPr>
        <w:t>The PHR MAC CEs are defined as follows:</w:t>
      </w:r>
    </w:p>
    <w:p w14:paraId="6E5E9C11" w14:textId="77777777" w:rsidR="00401EF0" w:rsidRPr="00DE7B59" w:rsidRDefault="00401EF0" w:rsidP="00401EF0">
      <w:pPr>
        <w:pStyle w:val="B1"/>
        <w:rPr>
          <w:lang w:eastAsia="ko-KR"/>
        </w:rPr>
      </w:pPr>
      <w:r w:rsidRPr="00DE7B59">
        <w:rPr>
          <w:lang w:eastAsia="ko-KR"/>
        </w:rPr>
        <w:t>-</w:t>
      </w:r>
      <w:r w:rsidRPr="00DE7B59">
        <w:rPr>
          <w:lang w:eastAsia="ko-KR"/>
        </w:rPr>
        <w:tab/>
        <w:t>C</w:t>
      </w:r>
      <w:r w:rsidRPr="00DE7B59">
        <w:rPr>
          <w:vertAlign w:val="subscript"/>
          <w:lang w:eastAsia="ko-KR"/>
        </w:rPr>
        <w:t>i</w:t>
      </w:r>
      <w:r w:rsidRPr="00DE7B59">
        <w:rPr>
          <w:lang w:eastAsia="ko-KR"/>
        </w:rPr>
        <w:t xml:space="preserve">: This field indicates the presence of a PH field for the Serving Cell with </w:t>
      </w:r>
      <w:r w:rsidRPr="00DE7B59">
        <w:rPr>
          <w:i/>
          <w:lang w:eastAsia="ko-KR"/>
        </w:rPr>
        <w:t>ServCellIndex</w:t>
      </w:r>
      <w:r w:rsidRPr="00DE7B59">
        <w:rPr>
          <w:lang w:eastAsia="ko-KR"/>
        </w:rPr>
        <w:t xml:space="preserve"> i as specified in TS 38.331 [5]. The C</w:t>
      </w:r>
      <w:r w:rsidRPr="00DE7B59">
        <w:rPr>
          <w:vertAlign w:val="subscript"/>
          <w:lang w:eastAsia="ko-KR"/>
        </w:rPr>
        <w:t>i</w:t>
      </w:r>
      <w:r w:rsidRPr="00DE7B59">
        <w:rPr>
          <w:lang w:eastAsia="ko-KR"/>
        </w:rPr>
        <w:t xml:space="preserve"> field set to 1 indicates that a PH field for the Serving Cell with </w:t>
      </w:r>
      <w:r w:rsidRPr="00DE7B59">
        <w:rPr>
          <w:i/>
          <w:lang w:eastAsia="ko-KR"/>
        </w:rPr>
        <w:t>ServCellIndex</w:t>
      </w:r>
      <w:r w:rsidRPr="00DE7B59">
        <w:rPr>
          <w:lang w:eastAsia="ko-KR"/>
        </w:rPr>
        <w:t xml:space="preserve"> i is reported. The C</w:t>
      </w:r>
      <w:r w:rsidRPr="00DE7B59">
        <w:rPr>
          <w:vertAlign w:val="subscript"/>
          <w:lang w:eastAsia="ko-KR"/>
        </w:rPr>
        <w:t>i</w:t>
      </w:r>
      <w:r w:rsidRPr="00DE7B59">
        <w:rPr>
          <w:lang w:eastAsia="ko-KR"/>
        </w:rPr>
        <w:t xml:space="preserve"> field set to 0 indicates that a PH field for the Serving Cell with </w:t>
      </w:r>
      <w:r w:rsidRPr="00DE7B59">
        <w:rPr>
          <w:i/>
          <w:lang w:eastAsia="ko-KR"/>
        </w:rPr>
        <w:t>ServCellIndex</w:t>
      </w:r>
      <w:r w:rsidRPr="00DE7B59">
        <w:rPr>
          <w:lang w:eastAsia="ko-KR"/>
        </w:rPr>
        <w:t xml:space="preserve"> i is not reported;</w:t>
      </w:r>
    </w:p>
    <w:p w14:paraId="3E9626EC" w14:textId="77777777" w:rsidR="00401EF0" w:rsidRPr="00DE7B59" w:rsidRDefault="00401EF0" w:rsidP="00401EF0">
      <w:pPr>
        <w:pStyle w:val="B1"/>
        <w:rPr>
          <w:lang w:eastAsia="ko-KR"/>
        </w:rPr>
      </w:pPr>
      <w:r w:rsidRPr="00DE7B59">
        <w:rPr>
          <w:lang w:eastAsia="ko-KR"/>
        </w:rPr>
        <w:t>-</w:t>
      </w:r>
      <w:r w:rsidRPr="00DE7B59">
        <w:rPr>
          <w:lang w:eastAsia="ko-KR"/>
        </w:rPr>
        <w:tab/>
        <w:t>R: Reserved bit, set to 0;</w:t>
      </w:r>
    </w:p>
    <w:p w14:paraId="215FF132" w14:textId="77777777" w:rsidR="00401EF0" w:rsidRPr="00DE7B59" w:rsidRDefault="00401EF0" w:rsidP="00401EF0">
      <w:pPr>
        <w:pStyle w:val="B1"/>
        <w:rPr>
          <w:lang w:eastAsia="ko-KR"/>
        </w:rPr>
      </w:pPr>
      <w:r w:rsidRPr="00DE7B59">
        <w:rPr>
          <w:lang w:eastAsia="ko-KR"/>
        </w:rPr>
        <w:t>-</w:t>
      </w:r>
      <w:r w:rsidRPr="00DE7B5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lang w:eastAsia="ko-KR"/>
        </w:rPr>
        <w:t>CMAX,f,c</w:t>
      </w:r>
      <w:r w:rsidRPr="00DE7B59">
        <w:rPr>
          <w:lang w:eastAsia="ko-KR"/>
        </w:rPr>
        <w:t xml:space="preserve"> field, and the V field set to 1 indicates that the octet containing the associated P</w:t>
      </w:r>
      <w:r w:rsidRPr="00DE7B59">
        <w:rPr>
          <w:vertAlign w:val="subscript"/>
          <w:lang w:eastAsia="ko-KR"/>
        </w:rPr>
        <w:t>CMAX,f,c</w:t>
      </w:r>
      <w:r w:rsidRPr="00DE7B59">
        <w:rPr>
          <w:lang w:eastAsia="ko-KR"/>
        </w:rPr>
        <w:t xml:space="preserve"> field is omitted;</w:t>
      </w:r>
    </w:p>
    <w:p w14:paraId="78B4CD3F" w14:textId="77777777" w:rsidR="00401EF0" w:rsidRPr="00DE7B59" w:rsidRDefault="00401EF0" w:rsidP="00401EF0">
      <w:pPr>
        <w:pStyle w:val="B1"/>
        <w:rPr>
          <w:lang w:eastAsia="ko-KR"/>
        </w:rPr>
      </w:pPr>
      <w:r w:rsidRPr="00DE7B59">
        <w:rPr>
          <w:lang w:eastAsia="ko-KR"/>
        </w:rPr>
        <w:t>-</w:t>
      </w:r>
      <w:r w:rsidRPr="00DE7B5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B32F208" w14:textId="77777777" w:rsidR="00401EF0" w:rsidRPr="00DE7B59" w:rsidRDefault="00401EF0" w:rsidP="00401EF0">
      <w:pPr>
        <w:pStyle w:val="B1"/>
        <w:rPr>
          <w:lang w:eastAsia="ko-KR"/>
        </w:rPr>
      </w:pPr>
      <w:r w:rsidRPr="00DE7B59">
        <w:rPr>
          <w:lang w:eastAsia="ko-KR"/>
        </w:rPr>
        <w:t>-</w:t>
      </w:r>
      <w:r w:rsidRPr="00DE7B59">
        <w:rPr>
          <w:lang w:eastAsia="ko-KR"/>
        </w:rPr>
        <w:tab/>
        <w:t>P: This field indicates whether the MAC entity applies power backoff due to power management (as allowed by P-MPR</w:t>
      </w:r>
      <w:r w:rsidRPr="00DE7B59">
        <w:rPr>
          <w:vertAlign w:val="subscript"/>
          <w:lang w:eastAsia="ko-KR"/>
        </w:rPr>
        <w:t>c</w:t>
      </w:r>
      <w:r w:rsidRPr="00DE7B59">
        <w:rPr>
          <w:lang w:eastAsia="ko-KR"/>
        </w:rPr>
        <w:t xml:space="preserve"> as specified in TS 38.101-1 [14], TS 38.101-2 [15], and TS 38.101-3 [16]). The MAC entity shall set the P field to 1 if the corresponding P</w:t>
      </w:r>
      <w:r w:rsidRPr="00DE7B59">
        <w:rPr>
          <w:vertAlign w:val="subscript"/>
          <w:lang w:eastAsia="ko-KR"/>
        </w:rPr>
        <w:t>CMAX,f,c</w:t>
      </w:r>
      <w:r w:rsidRPr="00DE7B59">
        <w:rPr>
          <w:lang w:eastAsia="ko-KR"/>
        </w:rPr>
        <w:t xml:space="preserve"> field would have had a different value if no power backoff due to power management had been applied;</w:t>
      </w:r>
    </w:p>
    <w:p w14:paraId="7C7BF864" w14:textId="77777777" w:rsidR="00401EF0" w:rsidRPr="00DE7B59" w:rsidRDefault="00401EF0" w:rsidP="00401EF0">
      <w:pPr>
        <w:pStyle w:val="B1"/>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If present, this field indicates the P</w:t>
      </w:r>
      <w:r w:rsidRPr="00DE7B59">
        <w:rPr>
          <w:vertAlign w:val="subscript"/>
          <w:lang w:eastAsia="ko-KR"/>
        </w:rPr>
        <w:t>CMAX,f,c</w:t>
      </w:r>
      <w:r w:rsidRPr="00DE7B59">
        <w:rPr>
          <w:lang w:eastAsia="ko-KR"/>
        </w:rPr>
        <w:t xml:space="preserve"> (as specified in TS 38.213 [6]) for the NR Serving Cell and the P</w:t>
      </w:r>
      <w:r w:rsidRPr="00DE7B59">
        <w:rPr>
          <w:vertAlign w:val="subscript"/>
          <w:lang w:eastAsia="ko-KR"/>
        </w:rPr>
        <w:t>CMAX,c</w:t>
      </w:r>
      <w:r w:rsidRPr="00DE7B59">
        <w:rPr>
          <w:lang w:eastAsia="ko-KR"/>
        </w:rPr>
        <w:t xml:space="preserve"> or P̃</w:t>
      </w:r>
      <w:r w:rsidRPr="00DE7B59">
        <w:rPr>
          <w:vertAlign w:val="subscript"/>
          <w:lang w:eastAsia="ko-KR"/>
        </w:rPr>
        <w:t>CMAX,c</w:t>
      </w:r>
      <w:r w:rsidRPr="00DE7B59">
        <w:rPr>
          <w:lang w:eastAsia="ko-KR"/>
        </w:rPr>
        <w:t xml:space="preserve"> (as specified in TS 36.213 [17]) for the E-UTRA Serving Cell used for calculation of the preceding PH field. The reported P</w:t>
      </w:r>
      <w:r w:rsidRPr="00DE7B59">
        <w:rPr>
          <w:vertAlign w:val="subscript"/>
          <w:lang w:eastAsia="ko-KR"/>
        </w:rPr>
        <w:t>CMAX,f,c</w:t>
      </w:r>
      <w:r w:rsidRPr="00DE7B5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AF50C37" w14:textId="77777777" w:rsidR="00401EF0" w:rsidRPr="00DE7B59" w:rsidRDefault="00401EF0" w:rsidP="00401EF0">
      <w:pPr>
        <w:pStyle w:val="TH"/>
        <w:rPr>
          <w:lang w:eastAsia="ko-KR"/>
        </w:rPr>
      </w:pPr>
      <w:r w:rsidRPr="00DE7B59">
        <w:object w:dxaOrig="4575" w:dyaOrig="6136" w14:anchorId="7E3DD167">
          <v:shape id="_x0000_i1037" type="#_x0000_t75" style="width:229.5pt;height:307.5pt" o:ole="">
            <v:imagedata r:id="rId18" o:title=""/>
          </v:shape>
          <o:OLEObject Type="Embed" ProgID="Visio.Drawing.15" ShapeID="_x0000_i1037" DrawAspect="Content" ObjectID="_1806324902" r:id="rId19"/>
        </w:object>
      </w:r>
    </w:p>
    <w:p w14:paraId="65E2656E" w14:textId="77777777" w:rsidR="00401EF0" w:rsidRPr="00DE7B59" w:rsidRDefault="00401EF0" w:rsidP="00401EF0">
      <w:pPr>
        <w:pStyle w:val="TF"/>
      </w:pPr>
      <w:r w:rsidRPr="00DE7B59">
        <w:t>Figure 6.1.3.</w:t>
      </w:r>
      <w:r w:rsidRPr="00DE7B59">
        <w:rPr>
          <w:lang w:eastAsia="ko-KR"/>
        </w:rPr>
        <w:t>9</w:t>
      </w:r>
      <w:r w:rsidRPr="00DE7B59">
        <w:t xml:space="preserve">-1: </w:t>
      </w:r>
      <w:r w:rsidRPr="00DE7B59">
        <w:rPr>
          <w:lang w:eastAsia="ko-KR"/>
        </w:rPr>
        <w:t>Multiple</w:t>
      </w:r>
      <w:r w:rsidRPr="00DE7B59">
        <w:t xml:space="preserve"> </w:t>
      </w:r>
      <w:r w:rsidRPr="00DE7B59">
        <w:rPr>
          <w:lang w:eastAsia="ko-KR"/>
        </w:rPr>
        <w:t xml:space="preserve">Entry </w:t>
      </w:r>
      <w:r w:rsidRPr="00DE7B59">
        <w:t xml:space="preserve">PHR MAC </w:t>
      </w:r>
      <w:r w:rsidRPr="00DE7B59">
        <w:rPr>
          <w:lang w:eastAsia="ko-KR"/>
        </w:rPr>
        <w:t>CE</w:t>
      </w:r>
      <w:r w:rsidRPr="00DE7B59">
        <w:t xml:space="preserve"> with the hig</w:t>
      </w:r>
      <w:r w:rsidRPr="00DE7B59">
        <w:rPr>
          <w:lang w:eastAsia="ko-KR"/>
        </w:rPr>
        <w:t>h</w:t>
      </w:r>
      <w:r w:rsidRPr="00DE7B59">
        <w:t xml:space="preserve">est </w:t>
      </w:r>
      <w:r w:rsidRPr="00DE7B59">
        <w:rPr>
          <w:i/>
        </w:rPr>
        <w:t>S</w:t>
      </w:r>
      <w:r w:rsidRPr="00DE7B59">
        <w:rPr>
          <w:i/>
          <w:lang w:eastAsia="ko-KR"/>
        </w:rPr>
        <w:t>erv</w:t>
      </w:r>
      <w:r w:rsidRPr="00DE7B59">
        <w:rPr>
          <w:i/>
        </w:rPr>
        <w:t>CellIndex</w:t>
      </w:r>
      <w:r w:rsidRPr="00DE7B59">
        <w:t xml:space="preserve"> of Serving Cell with configured uplink is less than 8</w:t>
      </w:r>
    </w:p>
    <w:p w14:paraId="395A29CB" w14:textId="77777777" w:rsidR="00956570" w:rsidRPr="00DE7B59" w:rsidRDefault="00956570" w:rsidP="00956570"/>
    <w:p w14:paraId="53021BC0" w14:textId="77777777" w:rsidR="00956570" w:rsidRPr="00DE7B59" w:rsidRDefault="00956570" w:rsidP="00B5202A">
      <w:pPr>
        <w:pStyle w:val="H6"/>
      </w:pPr>
      <w:r w:rsidRPr="00DE7B59">
        <w:t>7.1.1.3.8.</w:t>
      </w:r>
      <w:r w:rsidR="00401EF0" w:rsidRPr="00DE7B59">
        <w:t>1.</w:t>
      </w:r>
      <w:r w:rsidRPr="00DE7B59">
        <w:t>3</w:t>
      </w:r>
      <w:r w:rsidRPr="00DE7B59">
        <w:tab/>
        <w:t>Test description</w:t>
      </w:r>
    </w:p>
    <w:p w14:paraId="12EF67C6" w14:textId="77777777" w:rsidR="00956570" w:rsidRPr="00DE7B59" w:rsidRDefault="00956570" w:rsidP="00B5202A">
      <w:pPr>
        <w:pStyle w:val="H6"/>
        <w:rPr>
          <w:lang w:eastAsia="zh-CN"/>
        </w:rPr>
      </w:pPr>
      <w:r w:rsidRPr="00DE7B59">
        <w:t>7.1.1.3.8.</w:t>
      </w:r>
      <w:r w:rsidR="00401EF0" w:rsidRPr="00DE7B59">
        <w:t>1.</w:t>
      </w:r>
      <w:r w:rsidRPr="00DE7B59">
        <w:t>3.1</w:t>
      </w:r>
      <w:r w:rsidRPr="00DE7B59">
        <w:tab/>
        <w:t>Pre-test conditions</w:t>
      </w:r>
    </w:p>
    <w:p w14:paraId="056CD44D" w14:textId="19D320B7" w:rsidR="00956570" w:rsidRPr="00DE7B59" w:rsidRDefault="00956570" w:rsidP="00956570">
      <w:pPr>
        <w:rPr>
          <w:lang w:eastAsia="zh-CN"/>
        </w:rPr>
      </w:pPr>
      <w:r w:rsidRPr="00DE7B59">
        <w:t>Same Pre-test conditions as in clause 7.1.1.0</w:t>
      </w:r>
      <w:r w:rsidR="008615B2" w:rsidRPr="00DE7B59">
        <w:t xml:space="preserve"> except that Test loop function(</w:t>
      </w:r>
      <w:r w:rsidR="008615B2" w:rsidRPr="00DE7B59">
        <w:rPr>
          <w:i/>
          <w:iCs/>
        </w:rPr>
        <w:t>Off</w:t>
      </w:r>
      <w:r w:rsidR="008615B2" w:rsidRPr="00DE7B59">
        <w:t>)</w:t>
      </w:r>
      <w:r w:rsidRPr="00DE7B59">
        <w:t xml:space="preserve"> </w:t>
      </w:r>
      <w:r w:rsidR="00E20ED3" w:rsidRPr="00DE7B59">
        <w:t xml:space="preserve">System information combination NR-4 </w:t>
      </w:r>
      <w:r w:rsidRPr="00DE7B59">
        <w:t xml:space="preserve">and in addition </w:t>
      </w:r>
      <w:r w:rsidRPr="00DE7B59">
        <w:rPr>
          <w:lang w:eastAsia="sv-SE"/>
        </w:rPr>
        <w:t>NR Cell 3 is configured as NR Active Scell</w:t>
      </w:r>
      <w:r w:rsidRPr="00DE7B59">
        <w:t>.</w:t>
      </w:r>
    </w:p>
    <w:p w14:paraId="3B193862" w14:textId="77777777" w:rsidR="00956570" w:rsidRPr="00DE7B59" w:rsidRDefault="00956570" w:rsidP="00B5202A">
      <w:pPr>
        <w:pStyle w:val="H6"/>
      </w:pPr>
      <w:r w:rsidRPr="00DE7B59">
        <w:t>7.1.1.3.8.</w:t>
      </w:r>
      <w:r w:rsidR="00366BB1" w:rsidRPr="00DE7B59">
        <w:t>1.</w:t>
      </w:r>
      <w:r w:rsidRPr="00DE7B59">
        <w:t>3.2</w:t>
      </w:r>
      <w:r w:rsidRPr="00DE7B59">
        <w:tab/>
        <w:t>Test procedure sequence</w:t>
      </w:r>
    </w:p>
    <w:p w14:paraId="5194DA19" w14:textId="30D20781" w:rsidR="00956570" w:rsidRPr="00DE7B59" w:rsidRDefault="00956570" w:rsidP="00956570">
      <w:pPr>
        <w:pStyle w:val="TH"/>
        <w:rPr>
          <w:lang w:eastAsia="zh-CN"/>
        </w:rPr>
      </w:pPr>
      <w:r w:rsidRPr="00DE7B59">
        <w:t>Table 7.1.1.3.8.</w:t>
      </w:r>
      <w:r w:rsidR="00366BB1" w:rsidRPr="00DE7B59">
        <w:t>1.</w:t>
      </w:r>
      <w:r w:rsidRPr="00DE7B59">
        <w:t>3.2-0: Cell configuration power level changes over time</w:t>
      </w:r>
      <w:r w:rsidR="00366BB1" w:rsidRPr="00DE7B59">
        <w:t xml:space="preserve"> for </w:t>
      </w:r>
      <w:r w:rsidR="00650BD5" w:rsidRPr="00DE7B59">
        <w:t>conducted test environment</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956570" w:rsidRPr="00DE7B59" w14:paraId="18D0F8B2" w14:textId="77777777" w:rsidTr="00051FE8">
        <w:trPr>
          <w:jc w:val="center"/>
        </w:trPr>
        <w:tc>
          <w:tcPr>
            <w:tcW w:w="896" w:type="dxa"/>
            <w:tcBorders>
              <w:top w:val="single" w:sz="4" w:space="0" w:color="auto"/>
              <w:bottom w:val="nil"/>
            </w:tcBorders>
          </w:tcPr>
          <w:p w14:paraId="567FCA65" w14:textId="77777777" w:rsidR="00956570" w:rsidRPr="00DE7B59" w:rsidRDefault="00956570" w:rsidP="00051FE8">
            <w:pPr>
              <w:pStyle w:val="TAH"/>
              <w:rPr>
                <w:lang w:eastAsia="en-US"/>
              </w:rPr>
            </w:pPr>
          </w:p>
        </w:tc>
        <w:tc>
          <w:tcPr>
            <w:tcW w:w="1134" w:type="dxa"/>
            <w:tcBorders>
              <w:top w:val="single" w:sz="4" w:space="0" w:color="auto"/>
              <w:bottom w:val="single" w:sz="4" w:space="0" w:color="auto"/>
            </w:tcBorders>
          </w:tcPr>
          <w:p w14:paraId="7F84724F" w14:textId="77777777" w:rsidR="00956570" w:rsidRPr="00DE7B59" w:rsidRDefault="00956570" w:rsidP="00051FE8">
            <w:pPr>
              <w:pStyle w:val="TAH"/>
              <w:rPr>
                <w:lang w:eastAsia="en-US"/>
              </w:rPr>
            </w:pPr>
            <w:r w:rsidRPr="00DE7B59">
              <w:rPr>
                <w:lang w:eastAsia="en-US"/>
              </w:rPr>
              <w:t>Parameter</w:t>
            </w:r>
          </w:p>
        </w:tc>
        <w:tc>
          <w:tcPr>
            <w:tcW w:w="992" w:type="dxa"/>
            <w:tcBorders>
              <w:top w:val="single" w:sz="4" w:space="0" w:color="auto"/>
              <w:bottom w:val="single" w:sz="4" w:space="0" w:color="auto"/>
            </w:tcBorders>
          </w:tcPr>
          <w:p w14:paraId="172236F0" w14:textId="77777777" w:rsidR="00956570" w:rsidRPr="00DE7B59" w:rsidRDefault="00956570" w:rsidP="00051FE8">
            <w:pPr>
              <w:pStyle w:val="TAH"/>
              <w:rPr>
                <w:lang w:eastAsia="en-US"/>
              </w:rPr>
            </w:pPr>
            <w:r w:rsidRPr="00DE7B59">
              <w:rPr>
                <w:lang w:eastAsia="en-US"/>
              </w:rPr>
              <w:t>Unit</w:t>
            </w:r>
          </w:p>
        </w:tc>
        <w:tc>
          <w:tcPr>
            <w:tcW w:w="1048" w:type="dxa"/>
            <w:tcBorders>
              <w:top w:val="single" w:sz="4" w:space="0" w:color="auto"/>
            </w:tcBorders>
          </w:tcPr>
          <w:p w14:paraId="16A260F1" w14:textId="77777777" w:rsidR="00956570" w:rsidRPr="00DE7B59" w:rsidRDefault="00956570" w:rsidP="00051FE8">
            <w:pPr>
              <w:pStyle w:val="TAH"/>
              <w:rPr>
                <w:lang w:eastAsia="en-US"/>
              </w:rPr>
            </w:pPr>
            <w:r w:rsidRPr="00DE7B59">
              <w:rPr>
                <w:lang w:eastAsia="en-US"/>
              </w:rPr>
              <w:t>NR Cell 1</w:t>
            </w:r>
          </w:p>
        </w:tc>
        <w:tc>
          <w:tcPr>
            <w:tcW w:w="1417" w:type="dxa"/>
            <w:tcBorders>
              <w:top w:val="single" w:sz="4" w:space="0" w:color="auto"/>
            </w:tcBorders>
          </w:tcPr>
          <w:p w14:paraId="6E6DC987" w14:textId="77777777" w:rsidR="00956570" w:rsidRPr="00DE7B59" w:rsidRDefault="00956570" w:rsidP="00051FE8">
            <w:pPr>
              <w:pStyle w:val="TAH"/>
              <w:rPr>
                <w:lang w:eastAsia="zh-CN"/>
              </w:rPr>
            </w:pPr>
            <w:r w:rsidRPr="00DE7B59">
              <w:rPr>
                <w:lang w:eastAsia="en-US"/>
              </w:rPr>
              <w:t xml:space="preserve">NR Cell </w:t>
            </w:r>
            <w:r w:rsidRPr="00DE7B59">
              <w:rPr>
                <w:lang w:eastAsia="zh-CN"/>
              </w:rPr>
              <w:t>3</w:t>
            </w:r>
          </w:p>
        </w:tc>
        <w:tc>
          <w:tcPr>
            <w:tcW w:w="2372" w:type="dxa"/>
            <w:tcBorders>
              <w:top w:val="single" w:sz="4" w:space="0" w:color="auto"/>
              <w:bottom w:val="nil"/>
            </w:tcBorders>
          </w:tcPr>
          <w:p w14:paraId="04D920EE" w14:textId="77777777" w:rsidR="00956570" w:rsidRPr="00DE7B59" w:rsidRDefault="00956570" w:rsidP="00051FE8">
            <w:pPr>
              <w:pStyle w:val="TAH"/>
              <w:rPr>
                <w:lang w:eastAsia="en-US"/>
              </w:rPr>
            </w:pPr>
            <w:r w:rsidRPr="00DE7B59">
              <w:rPr>
                <w:lang w:eastAsia="en-US"/>
              </w:rPr>
              <w:t>Remarks</w:t>
            </w:r>
          </w:p>
        </w:tc>
      </w:tr>
      <w:tr w:rsidR="00E20ED3" w:rsidRPr="00DE7B59" w14:paraId="4328C97A" w14:textId="77777777" w:rsidTr="00051FE8">
        <w:trPr>
          <w:jc w:val="center"/>
        </w:trPr>
        <w:tc>
          <w:tcPr>
            <w:tcW w:w="896" w:type="dxa"/>
            <w:tcBorders>
              <w:top w:val="single" w:sz="4" w:space="0" w:color="auto"/>
              <w:bottom w:val="single" w:sz="4" w:space="0" w:color="auto"/>
            </w:tcBorders>
          </w:tcPr>
          <w:p w14:paraId="23E17AEA" w14:textId="77777777" w:rsidR="00E20ED3" w:rsidRPr="00DE7B59" w:rsidRDefault="00E20ED3" w:rsidP="00E20ED3">
            <w:pPr>
              <w:pStyle w:val="TAC"/>
              <w:rPr>
                <w:b/>
                <w:lang w:eastAsia="en-US"/>
              </w:rPr>
            </w:pPr>
            <w:r w:rsidRPr="00DE7B59">
              <w:rPr>
                <w:b/>
                <w:lang w:eastAsia="en-US"/>
              </w:rPr>
              <w:t>T0</w:t>
            </w:r>
          </w:p>
        </w:tc>
        <w:tc>
          <w:tcPr>
            <w:tcW w:w="1134" w:type="dxa"/>
            <w:tcBorders>
              <w:top w:val="single" w:sz="4" w:space="0" w:color="auto"/>
              <w:bottom w:val="single" w:sz="4" w:space="0" w:color="auto"/>
            </w:tcBorders>
          </w:tcPr>
          <w:p w14:paraId="66A6C099" w14:textId="77777777" w:rsidR="008502BF" w:rsidRPr="00DE7B59" w:rsidRDefault="008502BF" w:rsidP="008502BF">
            <w:pPr>
              <w:pStyle w:val="TAC"/>
              <w:rPr>
                <w:lang w:eastAsia="en-US"/>
              </w:rPr>
            </w:pPr>
            <w:r w:rsidRPr="00DE7B59">
              <w:rPr>
                <w:lang w:eastAsia="en-US"/>
              </w:rPr>
              <w:t>SS/PBCH</w:t>
            </w:r>
          </w:p>
          <w:p w14:paraId="1C3529F8" w14:textId="539AD6F5"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3E97C318"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5F244BCE" w14:textId="77777777" w:rsidR="00E20ED3" w:rsidRPr="00DE7B59" w:rsidRDefault="00E20ED3" w:rsidP="00E20ED3">
            <w:pPr>
              <w:pStyle w:val="TAC"/>
              <w:rPr>
                <w:lang w:eastAsia="zh-CN"/>
              </w:rPr>
            </w:pPr>
            <w:r w:rsidRPr="00DE7B59">
              <w:rPr>
                <w:lang w:eastAsia="en-US"/>
              </w:rPr>
              <w:t>-88</w:t>
            </w:r>
          </w:p>
        </w:tc>
        <w:tc>
          <w:tcPr>
            <w:tcW w:w="1417" w:type="dxa"/>
            <w:tcBorders>
              <w:top w:val="single" w:sz="4" w:space="0" w:color="auto"/>
              <w:bottom w:val="single" w:sz="4" w:space="0" w:color="auto"/>
            </w:tcBorders>
          </w:tcPr>
          <w:p w14:paraId="0E7D00BF" w14:textId="77777777" w:rsidR="00E20ED3" w:rsidRPr="00DE7B59" w:rsidRDefault="00E20ED3" w:rsidP="00E20ED3">
            <w:pPr>
              <w:pStyle w:val="TAC"/>
              <w:rPr>
                <w:lang w:eastAsia="zh-CN"/>
              </w:rPr>
            </w:pPr>
            <w:r w:rsidRPr="00DE7B59">
              <w:rPr>
                <w:lang w:eastAsia="en-US"/>
              </w:rPr>
              <w:t>-88</w:t>
            </w:r>
          </w:p>
        </w:tc>
        <w:tc>
          <w:tcPr>
            <w:tcW w:w="2372" w:type="dxa"/>
            <w:tcBorders>
              <w:top w:val="single" w:sz="4" w:space="0" w:color="auto"/>
              <w:bottom w:val="single" w:sz="4" w:space="0" w:color="auto"/>
            </w:tcBorders>
          </w:tcPr>
          <w:p w14:paraId="6C9249DE" w14:textId="77777777" w:rsidR="00E20ED3" w:rsidRPr="00DE7B59" w:rsidRDefault="00E20ED3" w:rsidP="00E20ED3">
            <w:pPr>
              <w:pStyle w:val="TAC"/>
              <w:rPr>
                <w:lang w:eastAsia="en-US"/>
              </w:rPr>
            </w:pPr>
          </w:p>
        </w:tc>
      </w:tr>
      <w:tr w:rsidR="00E20ED3" w:rsidRPr="00DE7B59" w14:paraId="486E21FB" w14:textId="77777777" w:rsidTr="00051FE8">
        <w:trPr>
          <w:jc w:val="center"/>
        </w:trPr>
        <w:tc>
          <w:tcPr>
            <w:tcW w:w="896" w:type="dxa"/>
            <w:tcBorders>
              <w:top w:val="single" w:sz="4" w:space="0" w:color="auto"/>
              <w:bottom w:val="single" w:sz="4" w:space="0" w:color="auto"/>
            </w:tcBorders>
          </w:tcPr>
          <w:p w14:paraId="0EC622AB" w14:textId="77777777" w:rsidR="00E20ED3" w:rsidRPr="00DE7B59" w:rsidRDefault="00E20ED3" w:rsidP="00E20ED3">
            <w:pPr>
              <w:pStyle w:val="TAC"/>
              <w:rPr>
                <w:b/>
                <w:lang w:eastAsia="en-US"/>
              </w:rPr>
            </w:pPr>
            <w:r w:rsidRPr="00DE7B59">
              <w:rPr>
                <w:b/>
                <w:lang w:eastAsia="en-US"/>
              </w:rPr>
              <w:t>T1</w:t>
            </w:r>
          </w:p>
        </w:tc>
        <w:tc>
          <w:tcPr>
            <w:tcW w:w="1134" w:type="dxa"/>
            <w:tcBorders>
              <w:top w:val="single" w:sz="4" w:space="0" w:color="auto"/>
              <w:bottom w:val="single" w:sz="4" w:space="0" w:color="auto"/>
            </w:tcBorders>
          </w:tcPr>
          <w:p w14:paraId="5B523C16" w14:textId="77777777" w:rsidR="008502BF" w:rsidRPr="00DE7B59" w:rsidRDefault="008502BF" w:rsidP="008502BF">
            <w:pPr>
              <w:pStyle w:val="TAC"/>
              <w:rPr>
                <w:lang w:eastAsia="en-US"/>
              </w:rPr>
            </w:pPr>
            <w:r w:rsidRPr="00DE7B59">
              <w:rPr>
                <w:lang w:eastAsia="en-US"/>
              </w:rPr>
              <w:t>SS/PBCH</w:t>
            </w:r>
          </w:p>
          <w:p w14:paraId="622CA953" w14:textId="763563F8"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6668BFA0"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5B8C3B3C" w14:textId="77777777" w:rsidR="00E20ED3" w:rsidRPr="00DE7B59" w:rsidRDefault="00E20ED3" w:rsidP="00E20ED3">
            <w:pPr>
              <w:pStyle w:val="TAC"/>
              <w:rPr>
                <w:lang w:eastAsia="en-US"/>
              </w:rPr>
            </w:pPr>
            <w:r w:rsidRPr="00DE7B59">
              <w:rPr>
                <w:lang w:eastAsia="en-US"/>
              </w:rPr>
              <w:t>-99</w:t>
            </w:r>
          </w:p>
        </w:tc>
        <w:tc>
          <w:tcPr>
            <w:tcW w:w="1417" w:type="dxa"/>
            <w:tcBorders>
              <w:top w:val="single" w:sz="4" w:space="0" w:color="auto"/>
              <w:bottom w:val="single" w:sz="4" w:space="0" w:color="auto"/>
            </w:tcBorders>
          </w:tcPr>
          <w:p w14:paraId="2DC94C08"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1E76A394" w14:textId="77777777" w:rsidR="00E20ED3" w:rsidRPr="00DE7B59" w:rsidRDefault="00E20ED3" w:rsidP="00E20ED3">
            <w:pPr>
              <w:pStyle w:val="TAC"/>
              <w:rPr>
                <w:lang w:eastAsia="en-US"/>
              </w:rPr>
            </w:pPr>
          </w:p>
        </w:tc>
      </w:tr>
      <w:tr w:rsidR="00E20ED3" w:rsidRPr="00DE7B59" w14:paraId="6F691C7E" w14:textId="77777777" w:rsidTr="00051FE8">
        <w:trPr>
          <w:jc w:val="center"/>
        </w:trPr>
        <w:tc>
          <w:tcPr>
            <w:tcW w:w="896" w:type="dxa"/>
            <w:tcBorders>
              <w:top w:val="single" w:sz="4" w:space="0" w:color="auto"/>
              <w:bottom w:val="single" w:sz="4" w:space="0" w:color="auto"/>
            </w:tcBorders>
          </w:tcPr>
          <w:p w14:paraId="441A8362" w14:textId="77777777" w:rsidR="00E20ED3" w:rsidRPr="00DE7B59" w:rsidRDefault="00E20ED3" w:rsidP="00E20ED3">
            <w:pPr>
              <w:pStyle w:val="TAC"/>
              <w:rPr>
                <w:b/>
                <w:lang w:eastAsia="en-US"/>
              </w:rPr>
            </w:pPr>
            <w:r w:rsidRPr="00DE7B59">
              <w:rPr>
                <w:b/>
                <w:lang w:eastAsia="en-US"/>
              </w:rPr>
              <w:t>T2</w:t>
            </w:r>
          </w:p>
        </w:tc>
        <w:tc>
          <w:tcPr>
            <w:tcW w:w="1134" w:type="dxa"/>
            <w:tcBorders>
              <w:top w:val="single" w:sz="4" w:space="0" w:color="auto"/>
              <w:bottom w:val="single" w:sz="4" w:space="0" w:color="auto"/>
            </w:tcBorders>
          </w:tcPr>
          <w:p w14:paraId="48029FB5" w14:textId="77777777" w:rsidR="008502BF" w:rsidRPr="00DE7B59" w:rsidRDefault="008502BF" w:rsidP="008502BF">
            <w:pPr>
              <w:pStyle w:val="TAC"/>
              <w:rPr>
                <w:lang w:eastAsia="en-US"/>
              </w:rPr>
            </w:pPr>
            <w:r w:rsidRPr="00DE7B59">
              <w:rPr>
                <w:lang w:eastAsia="en-US"/>
              </w:rPr>
              <w:t>SS/PBCH</w:t>
            </w:r>
          </w:p>
          <w:p w14:paraId="482F2157" w14:textId="794921AB"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531EDF2B"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62646948"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4127E83E"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33055A61" w14:textId="77777777" w:rsidR="00E20ED3" w:rsidRPr="00DE7B59" w:rsidRDefault="00E20ED3" w:rsidP="00E20ED3">
            <w:pPr>
              <w:pStyle w:val="TAC"/>
              <w:rPr>
                <w:lang w:eastAsia="en-US"/>
              </w:rPr>
            </w:pPr>
          </w:p>
        </w:tc>
      </w:tr>
      <w:tr w:rsidR="00E20ED3" w:rsidRPr="00DE7B59" w14:paraId="78863656" w14:textId="77777777" w:rsidTr="00051FE8">
        <w:trPr>
          <w:jc w:val="center"/>
        </w:trPr>
        <w:tc>
          <w:tcPr>
            <w:tcW w:w="896" w:type="dxa"/>
            <w:tcBorders>
              <w:top w:val="single" w:sz="4" w:space="0" w:color="auto"/>
              <w:bottom w:val="single" w:sz="4" w:space="0" w:color="auto"/>
            </w:tcBorders>
          </w:tcPr>
          <w:p w14:paraId="2E770523" w14:textId="77777777" w:rsidR="00E20ED3" w:rsidRPr="00DE7B59" w:rsidRDefault="00E20ED3" w:rsidP="00E20ED3">
            <w:pPr>
              <w:pStyle w:val="TAC"/>
              <w:rPr>
                <w:b/>
                <w:lang w:eastAsia="en-US"/>
              </w:rPr>
            </w:pPr>
            <w:r w:rsidRPr="00DE7B59">
              <w:rPr>
                <w:b/>
                <w:lang w:eastAsia="en-US"/>
              </w:rPr>
              <w:t>T3</w:t>
            </w:r>
          </w:p>
        </w:tc>
        <w:tc>
          <w:tcPr>
            <w:tcW w:w="1134" w:type="dxa"/>
            <w:tcBorders>
              <w:top w:val="single" w:sz="4" w:space="0" w:color="auto"/>
              <w:bottom w:val="single" w:sz="4" w:space="0" w:color="auto"/>
            </w:tcBorders>
          </w:tcPr>
          <w:p w14:paraId="2304862E" w14:textId="77777777" w:rsidR="008502BF" w:rsidRPr="00DE7B59" w:rsidRDefault="008502BF" w:rsidP="008502BF">
            <w:pPr>
              <w:pStyle w:val="TAC"/>
              <w:rPr>
                <w:lang w:eastAsia="en-US"/>
              </w:rPr>
            </w:pPr>
            <w:r w:rsidRPr="00DE7B59">
              <w:rPr>
                <w:lang w:eastAsia="en-US"/>
              </w:rPr>
              <w:t>SS/PBCH</w:t>
            </w:r>
          </w:p>
          <w:p w14:paraId="270CD0D4" w14:textId="059D91A3"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31B428F0"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67934372"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178F5877" w14:textId="77777777" w:rsidR="00E20ED3" w:rsidRPr="00DE7B59" w:rsidRDefault="00E20ED3" w:rsidP="00E20ED3">
            <w:pPr>
              <w:pStyle w:val="TAC"/>
              <w:rPr>
                <w:lang w:eastAsia="en-US"/>
              </w:rPr>
            </w:pPr>
            <w:r w:rsidRPr="00DE7B59">
              <w:rPr>
                <w:lang w:eastAsia="en-US"/>
              </w:rPr>
              <w:t>-99</w:t>
            </w:r>
          </w:p>
        </w:tc>
        <w:tc>
          <w:tcPr>
            <w:tcW w:w="2372" w:type="dxa"/>
            <w:tcBorders>
              <w:top w:val="single" w:sz="4" w:space="0" w:color="auto"/>
              <w:bottom w:val="single" w:sz="4" w:space="0" w:color="auto"/>
            </w:tcBorders>
          </w:tcPr>
          <w:p w14:paraId="71417DDB" w14:textId="77777777" w:rsidR="00E20ED3" w:rsidRPr="00DE7B59" w:rsidRDefault="00E20ED3" w:rsidP="00E20ED3">
            <w:pPr>
              <w:pStyle w:val="TAC"/>
              <w:rPr>
                <w:lang w:eastAsia="en-US"/>
              </w:rPr>
            </w:pPr>
          </w:p>
        </w:tc>
      </w:tr>
      <w:tr w:rsidR="00E20ED3" w:rsidRPr="00DE7B59" w14:paraId="415E94D8" w14:textId="77777777" w:rsidTr="00051FE8">
        <w:trPr>
          <w:jc w:val="center"/>
        </w:trPr>
        <w:tc>
          <w:tcPr>
            <w:tcW w:w="896" w:type="dxa"/>
            <w:tcBorders>
              <w:top w:val="single" w:sz="4" w:space="0" w:color="auto"/>
              <w:bottom w:val="single" w:sz="4" w:space="0" w:color="auto"/>
            </w:tcBorders>
          </w:tcPr>
          <w:p w14:paraId="4FDF8424" w14:textId="77777777" w:rsidR="00E20ED3" w:rsidRPr="00DE7B59" w:rsidRDefault="00E20ED3" w:rsidP="00E20ED3">
            <w:pPr>
              <w:pStyle w:val="TAC"/>
              <w:rPr>
                <w:b/>
                <w:lang w:eastAsia="en-US"/>
              </w:rPr>
            </w:pPr>
            <w:r w:rsidRPr="00DE7B59">
              <w:rPr>
                <w:b/>
                <w:lang w:eastAsia="en-US"/>
              </w:rPr>
              <w:t>T4</w:t>
            </w:r>
          </w:p>
        </w:tc>
        <w:tc>
          <w:tcPr>
            <w:tcW w:w="1134" w:type="dxa"/>
            <w:tcBorders>
              <w:top w:val="single" w:sz="4" w:space="0" w:color="auto"/>
              <w:bottom w:val="single" w:sz="4" w:space="0" w:color="auto"/>
            </w:tcBorders>
          </w:tcPr>
          <w:p w14:paraId="1C4EF6A9" w14:textId="77777777" w:rsidR="008502BF" w:rsidRPr="00DE7B59" w:rsidRDefault="008502BF" w:rsidP="008502BF">
            <w:pPr>
              <w:pStyle w:val="TAC"/>
              <w:rPr>
                <w:lang w:eastAsia="en-US"/>
              </w:rPr>
            </w:pPr>
            <w:r w:rsidRPr="00DE7B59">
              <w:rPr>
                <w:lang w:eastAsia="en-US"/>
              </w:rPr>
              <w:t>SS/PBCH</w:t>
            </w:r>
          </w:p>
          <w:p w14:paraId="4CDD3F81" w14:textId="08E8DF14"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5EDA1D51"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70A38404"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4C0C7441"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14D4C38C" w14:textId="77777777" w:rsidR="00E20ED3" w:rsidRPr="00DE7B59" w:rsidRDefault="00E20ED3" w:rsidP="00E20ED3">
            <w:pPr>
              <w:pStyle w:val="TAC"/>
              <w:rPr>
                <w:lang w:eastAsia="en-US"/>
              </w:rPr>
            </w:pPr>
          </w:p>
        </w:tc>
      </w:tr>
    </w:tbl>
    <w:p w14:paraId="64810B24" w14:textId="77777777" w:rsidR="00366BB1" w:rsidRPr="00DE7B59" w:rsidRDefault="00366BB1" w:rsidP="00366BB1"/>
    <w:p w14:paraId="45955AC4" w14:textId="0476AE2B" w:rsidR="00366BB1" w:rsidRPr="00DE7B59" w:rsidRDefault="00366BB1" w:rsidP="00366BB1">
      <w:pPr>
        <w:pStyle w:val="TH"/>
        <w:rPr>
          <w:lang w:eastAsia="zh-CN"/>
        </w:rPr>
      </w:pPr>
      <w:r w:rsidRPr="00DE7B59">
        <w:t xml:space="preserve">Table 7.1.1.3.8.1.3.2-0A: Cell configuration power level changes over time for </w:t>
      </w:r>
      <w:r w:rsidR="00650BD5" w:rsidRPr="00DE7B59">
        <w:t xml:space="preserve">OTA test environment </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366BB1" w:rsidRPr="00DE7B59" w14:paraId="185CD615" w14:textId="77777777" w:rsidTr="00884329">
        <w:trPr>
          <w:jc w:val="center"/>
        </w:trPr>
        <w:tc>
          <w:tcPr>
            <w:tcW w:w="896" w:type="dxa"/>
            <w:tcBorders>
              <w:top w:val="single" w:sz="4" w:space="0" w:color="auto"/>
              <w:bottom w:val="nil"/>
            </w:tcBorders>
          </w:tcPr>
          <w:p w14:paraId="0DC7E042" w14:textId="77777777" w:rsidR="00366BB1" w:rsidRPr="00DE7B59" w:rsidRDefault="00366BB1" w:rsidP="00884329">
            <w:pPr>
              <w:pStyle w:val="TAH"/>
            </w:pPr>
          </w:p>
        </w:tc>
        <w:tc>
          <w:tcPr>
            <w:tcW w:w="1134" w:type="dxa"/>
            <w:tcBorders>
              <w:top w:val="single" w:sz="4" w:space="0" w:color="auto"/>
              <w:bottom w:val="single" w:sz="4" w:space="0" w:color="auto"/>
            </w:tcBorders>
          </w:tcPr>
          <w:p w14:paraId="47F2E94A" w14:textId="77777777" w:rsidR="00366BB1" w:rsidRPr="00DE7B59" w:rsidRDefault="00366BB1" w:rsidP="00884329">
            <w:pPr>
              <w:pStyle w:val="TAH"/>
            </w:pPr>
            <w:r w:rsidRPr="00DE7B59">
              <w:t>Parameter</w:t>
            </w:r>
          </w:p>
        </w:tc>
        <w:tc>
          <w:tcPr>
            <w:tcW w:w="992" w:type="dxa"/>
            <w:tcBorders>
              <w:top w:val="single" w:sz="4" w:space="0" w:color="auto"/>
              <w:bottom w:val="single" w:sz="4" w:space="0" w:color="auto"/>
            </w:tcBorders>
          </w:tcPr>
          <w:p w14:paraId="4CECA741" w14:textId="77777777" w:rsidR="00366BB1" w:rsidRPr="00DE7B59" w:rsidRDefault="00366BB1" w:rsidP="00884329">
            <w:pPr>
              <w:pStyle w:val="TAH"/>
            </w:pPr>
            <w:r w:rsidRPr="00DE7B59">
              <w:t>Unit</w:t>
            </w:r>
          </w:p>
        </w:tc>
        <w:tc>
          <w:tcPr>
            <w:tcW w:w="1048" w:type="dxa"/>
            <w:tcBorders>
              <w:top w:val="single" w:sz="4" w:space="0" w:color="auto"/>
            </w:tcBorders>
          </w:tcPr>
          <w:p w14:paraId="2DD94D9E" w14:textId="77777777" w:rsidR="00366BB1" w:rsidRPr="00DE7B59" w:rsidRDefault="00366BB1" w:rsidP="00884329">
            <w:pPr>
              <w:pStyle w:val="TAH"/>
            </w:pPr>
            <w:r w:rsidRPr="00DE7B59">
              <w:t>NR Cell 1</w:t>
            </w:r>
          </w:p>
        </w:tc>
        <w:tc>
          <w:tcPr>
            <w:tcW w:w="1417" w:type="dxa"/>
            <w:tcBorders>
              <w:top w:val="single" w:sz="4" w:space="0" w:color="auto"/>
            </w:tcBorders>
          </w:tcPr>
          <w:p w14:paraId="04837A8C" w14:textId="77777777" w:rsidR="00366BB1" w:rsidRPr="00DE7B59" w:rsidRDefault="00366BB1" w:rsidP="00884329">
            <w:pPr>
              <w:pStyle w:val="TAH"/>
              <w:rPr>
                <w:lang w:eastAsia="zh-CN"/>
              </w:rPr>
            </w:pPr>
            <w:r w:rsidRPr="00DE7B59">
              <w:t xml:space="preserve">NR Cell </w:t>
            </w:r>
            <w:r w:rsidRPr="00DE7B59">
              <w:rPr>
                <w:lang w:eastAsia="zh-CN"/>
              </w:rPr>
              <w:t>3</w:t>
            </w:r>
          </w:p>
        </w:tc>
        <w:tc>
          <w:tcPr>
            <w:tcW w:w="2372" w:type="dxa"/>
            <w:tcBorders>
              <w:top w:val="single" w:sz="4" w:space="0" w:color="auto"/>
              <w:bottom w:val="nil"/>
            </w:tcBorders>
          </w:tcPr>
          <w:p w14:paraId="4300FFA9" w14:textId="77777777" w:rsidR="00366BB1" w:rsidRPr="00DE7B59" w:rsidRDefault="00366BB1" w:rsidP="00884329">
            <w:pPr>
              <w:pStyle w:val="TAH"/>
            </w:pPr>
            <w:r w:rsidRPr="00DE7B59">
              <w:t>Remarks</w:t>
            </w:r>
          </w:p>
        </w:tc>
      </w:tr>
      <w:tr w:rsidR="00366BB1" w:rsidRPr="00DE7B59" w14:paraId="16967655" w14:textId="77777777" w:rsidTr="00884329">
        <w:trPr>
          <w:jc w:val="center"/>
        </w:trPr>
        <w:tc>
          <w:tcPr>
            <w:tcW w:w="896" w:type="dxa"/>
            <w:tcBorders>
              <w:top w:val="single" w:sz="4" w:space="0" w:color="auto"/>
              <w:bottom w:val="single" w:sz="4" w:space="0" w:color="auto"/>
            </w:tcBorders>
          </w:tcPr>
          <w:p w14:paraId="3C8D9562" w14:textId="77777777" w:rsidR="00366BB1" w:rsidRPr="00DE7B59" w:rsidRDefault="00366BB1" w:rsidP="00884329">
            <w:pPr>
              <w:pStyle w:val="TAC"/>
              <w:rPr>
                <w:b/>
              </w:rPr>
            </w:pPr>
            <w:r w:rsidRPr="00DE7B59">
              <w:rPr>
                <w:b/>
              </w:rPr>
              <w:t>T0</w:t>
            </w:r>
          </w:p>
        </w:tc>
        <w:tc>
          <w:tcPr>
            <w:tcW w:w="1134" w:type="dxa"/>
            <w:tcBorders>
              <w:top w:val="single" w:sz="4" w:space="0" w:color="auto"/>
              <w:bottom w:val="single" w:sz="4" w:space="0" w:color="auto"/>
            </w:tcBorders>
          </w:tcPr>
          <w:p w14:paraId="2A897A49" w14:textId="77777777" w:rsidR="008502BF" w:rsidRPr="00DE7B59" w:rsidRDefault="008502BF" w:rsidP="008502BF">
            <w:pPr>
              <w:pStyle w:val="TAC"/>
            </w:pPr>
            <w:r w:rsidRPr="00DE7B59">
              <w:t>SS/PBCH</w:t>
            </w:r>
          </w:p>
          <w:p w14:paraId="1EA89B75" w14:textId="68C2B2F8"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45609C96"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26641277" w14:textId="77777777" w:rsidR="00366BB1" w:rsidRPr="00DE7B59" w:rsidRDefault="00366BB1" w:rsidP="00884329">
            <w:pPr>
              <w:pStyle w:val="TAC"/>
              <w:rPr>
                <w:lang w:eastAsia="zh-CN"/>
              </w:rPr>
            </w:pPr>
            <w:r w:rsidRPr="00DE7B59">
              <w:t>-82</w:t>
            </w:r>
          </w:p>
        </w:tc>
        <w:tc>
          <w:tcPr>
            <w:tcW w:w="1417" w:type="dxa"/>
            <w:tcBorders>
              <w:top w:val="single" w:sz="4" w:space="0" w:color="auto"/>
              <w:bottom w:val="single" w:sz="4" w:space="0" w:color="auto"/>
            </w:tcBorders>
          </w:tcPr>
          <w:p w14:paraId="68252F40" w14:textId="77777777" w:rsidR="00366BB1" w:rsidRPr="00DE7B59" w:rsidRDefault="00E20ED3" w:rsidP="00884329">
            <w:pPr>
              <w:pStyle w:val="TAC"/>
              <w:rPr>
                <w:lang w:eastAsia="zh-CN"/>
              </w:rPr>
            </w:pPr>
            <w:r w:rsidRPr="00DE7B59">
              <w:t>-82</w:t>
            </w:r>
          </w:p>
        </w:tc>
        <w:tc>
          <w:tcPr>
            <w:tcW w:w="2372" w:type="dxa"/>
            <w:tcBorders>
              <w:top w:val="single" w:sz="4" w:space="0" w:color="auto"/>
              <w:bottom w:val="single" w:sz="4" w:space="0" w:color="auto"/>
            </w:tcBorders>
          </w:tcPr>
          <w:p w14:paraId="7592AA26" w14:textId="77777777" w:rsidR="00366BB1" w:rsidRPr="00DE7B59" w:rsidRDefault="00366BB1" w:rsidP="00884329">
            <w:pPr>
              <w:pStyle w:val="TAC"/>
            </w:pPr>
          </w:p>
        </w:tc>
      </w:tr>
      <w:tr w:rsidR="00366BB1" w:rsidRPr="00DE7B59" w14:paraId="0223C0A6" w14:textId="77777777" w:rsidTr="00884329">
        <w:trPr>
          <w:jc w:val="center"/>
        </w:trPr>
        <w:tc>
          <w:tcPr>
            <w:tcW w:w="896" w:type="dxa"/>
            <w:tcBorders>
              <w:top w:val="single" w:sz="4" w:space="0" w:color="auto"/>
              <w:bottom w:val="single" w:sz="4" w:space="0" w:color="auto"/>
            </w:tcBorders>
          </w:tcPr>
          <w:p w14:paraId="25465E8B" w14:textId="77777777" w:rsidR="00366BB1" w:rsidRPr="00DE7B59" w:rsidRDefault="00366BB1" w:rsidP="00884329">
            <w:pPr>
              <w:pStyle w:val="TAC"/>
              <w:rPr>
                <w:b/>
              </w:rPr>
            </w:pPr>
            <w:r w:rsidRPr="00DE7B59">
              <w:rPr>
                <w:b/>
              </w:rPr>
              <w:t>T1</w:t>
            </w:r>
          </w:p>
        </w:tc>
        <w:tc>
          <w:tcPr>
            <w:tcW w:w="1134" w:type="dxa"/>
            <w:tcBorders>
              <w:top w:val="single" w:sz="4" w:space="0" w:color="auto"/>
              <w:bottom w:val="single" w:sz="4" w:space="0" w:color="auto"/>
            </w:tcBorders>
          </w:tcPr>
          <w:p w14:paraId="0AF1579D" w14:textId="77777777" w:rsidR="008502BF" w:rsidRPr="00DE7B59" w:rsidRDefault="008502BF" w:rsidP="008502BF">
            <w:pPr>
              <w:pStyle w:val="TAC"/>
            </w:pPr>
            <w:r w:rsidRPr="00DE7B59">
              <w:t>SS/PBCH</w:t>
            </w:r>
          </w:p>
          <w:p w14:paraId="17A5AECD" w14:textId="1058B07C"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4A2F99B5"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1F28872D" w14:textId="77777777" w:rsidR="00366BB1" w:rsidRPr="00DE7B59" w:rsidRDefault="00366BB1" w:rsidP="00884329">
            <w:pPr>
              <w:pStyle w:val="TAC"/>
            </w:pPr>
            <w:r w:rsidRPr="00DE7B59">
              <w:t>-91</w:t>
            </w:r>
          </w:p>
        </w:tc>
        <w:tc>
          <w:tcPr>
            <w:tcW w:w="1417" w:type="dxa"/>
            <w:tcBorders>
              <w:top w:val="single" w:sz="4" w:space="0" w:color="auto"/>
              <w:bottom w:val="single" w:sz="4" w:space="0" w:color="auto"/>
            </w:tcBorders>
          </w:tcPr>
          <w:p w14:paraId="70D69BB1"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741FC70A" w14:textId="77777777" w:rsidR="00366BB1" w:rsidRPr="00DE7B59" w:rsidRDefault="00366BB1" w:rsidP="00884329">
            <w:pPr>
              <w:pStyle w:val="TAC"/>
            </w:pPr>
          </w:p>
        </w:tc>
      </w:tr>
      <w:tr w:rsidR="00366BB1" w:rsidRPr="00DE7B59" w14:paraId="511B03DB" w14:textId="77777777" w:rsidTr="00884329">
        <w:trPr>
          <w:jc w:val="center"/>
        </w:trPr>
        <w:tc>
          <w:tcPr>
            <w:tcW w:w="896" w:type="dxa"/>
            <w:tcBorders>
              <w:top w:val="single" w:sz="4" w:space="0" w:color="auto"/>
              <w:bottom w:val="single" w:sz="4" w:space="0" w:color="auto"/>
            </w:tcBorders>
          </w:tcPr>
          <w:p w14:paraId="30A25714" w14:textId="77777777" w:rsidR="00366BB1" w:rsidRPr="00DE7B59" w:rsidRDefault="00366BB1" w:rsidP="00884329">
            <w:pPr>
              <w:pStyle w:val="TAC"/>
              <w:rPr>
                <w:b/>
              </w:rPr>
            </w:pPr>
            <w:r w:rsidRPr="00DE7B59">
              <w:rPr>
                <w:b/>
              </w:rPr>
              <w:t>T2</w:t>
            </w:r>
          </w:p>
        </w:tc>
        <w:tc>
          <w:tcPr>
            <w:tcW w:w="1134" w:type="dxa"/>
            <w:tcBorders>
              <w:top w:val="single" w:sz="4" w:space="0" w:color="auto"/>
              <w:bottom w:val="single" w:sz="4" w:space="0" w:color="auto"/>
            </w:tcBorders>
          </w:tcPr>
          <w:p w14:paraId="16129A76" w14:textId="77777777" w:rsidR="008502BF" w:rsidRPr="00DE7B59" w:rsidRDefault="008502BF" w:rsidP="008502BF">
            <w:pPr>
              <w:pStyle w:val="TAC"/>
            </w:pPr>
            <w:r w:rsidRPr="00DE7B59">
              <w:t>SS/PBCH</w:t>
            </w:r>
          </w:p>
          <w:p w14:paraId="5EF36BA3" w14:textId="3577371A"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3B754719"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1D355FBA"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23A62DA7"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3932134B" w14:textId="77777777" w:rsidR="00366BB1" w:rsidRPr="00DE7B59" w:rsidRDefault="00366BB1" w:rsidP="00884329">
            <w:pPr>
              <w:pStyle w:val="TAC"/>
            </w:pPr>
          </w:p>
        </w:tc>
      </w:tr>
      <w:tr w:rsidR="00366BB1" w:rsidRPr="00DE7B59" w14:paraId="7A46D249" w14:textId="77777777" w:rsidTr="00884329">
        <w:trPr>
          <w:jc w:val="center"/>
        </w:trPr>
        <w:tc>
          <w:tcPr>
            <w:tcW w:w="896" w:type="dxa"/>
            <w:tcBorders>
              <w:top w:val="single" w:sz="4" w:space="0" w:color="auto"/>
              <w:bottom w:val="single" w:sz="4" w:space="0" w:color="auto"/>
            </w:tcBorders>
          </w:tcPr>
          <w:p w14:paraId="146FB9B5" w14:textId="77777777" w:rsidR="00366BB1" w:rsidRPr="00DE7B59" w:rsidRDefault="00366BB1" w:rsidP="00884329">
            <w:pPr>
              <w:pStyle w:val="TAC"/>
              <w:rPr>
                <w:b/>
              </w:rPr>
            </w:pPr>
            <w:r w:rsidRPr="00DE7B59">
              <w:rPr>
                <w:b/>
              </w:rPr>
              <w:t>T3</w:t>
            </w:r>
          </w:p>
        </w:tc>
        <w:tc>
          <w:tcPr>
            <w:tcW w:w="1134" w:type="dxa"/>
            <w:tcBorders>
              <w:top w:val="single" w:sz="4" w:space="0" w:color="auto"/>
              <w:bottom w:val="single" w:sz="4" w:space="0" w:color="auto"/>
            </w:tcBorders>
          </w:tcPr>
          <w:p w14:paraId="5890A8E8" w14:textId="77777777" w:rsidR="008502BF" w:rsidRPr="00DE7B59" w:rsidRDefault="008502BF" w:rsidP="008502BF">
            <w:pPr>
              <w:pStyle w:val="TAC"/>
            </w:pPr>
            <w:r w:rsidRPr="00DE7B59">
              <w:t>SS/PBCH</w:t>
            </w:r>
          </w:p>
          <w:p w14:paraId="1D3423BB" w14:textId="3989A0CF"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744B81A4"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0FB96013"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55A7772B" w14:textId="77777777" w:rsidR="00366BB1" w:rsidRPr="00DE7B59" w:rsidRDefault="00366BB1" w:rsidP="00884329">
            <w:pPr>
              <w:pStyle w:val="TAC"/>
            </w:pPr>
            <w:r w:rsidRPr="00DE7B59">
              <w:t>-91</w:t>
            </w:r>
          </w:p>
        </w:tc>
        <w:tc>
          <w:tcPr>
            <w:tcW w:w="2372" w:type="dxa"/>
            <w:tcBorders>
              <w:top w:val="single" w:sz="4" w:space="0" w:color="auto"/>
              <w:bottom w:val="single" w:sz="4" w:space="0" w:color="auto"/>
            </w:tcBorders>
          </w:tcPr>
          <w:p w14:paraId="1493844A" w14:textId="77777777" w:rsidR="00366BB1" w:rsidRPr="00DE7B59" w:rsidRDefault="00366BB1" w:rsidP="00884329">
            <w:pPr>
              <w:pStyle w:val="TAC"/>
            </w:pPr>
          </w:p>
        </w:tc>
      </w:tr>
      <w:tr w:rsidR="00366BB1" w:rsidRPr="00DE7B59" w14:paraId="255E7CFB" w14:textId="77777777" w:rsidTr="00884329">
        <w:trPr>
          <w:jc w:val="center"/>
        </w:trPr>
        <w:tc>
          <w:tcPr>
            <w:tcW w:w="896" w:type="dxa"/>
            <w:tcBorders>
              <w:top w:val="single" w:sz="4" w:space="0" w:color="auto"/>
              <w:bottom w:val="single" w:sz="4" w:space="0" w:color="auto"/>
            </w:tcBorders>
          </w:tcPr>
          <w:p w14:paraId="09FE3EB2" w14:textId="77777777" w:rsidR="00366BB1" w:rsidRPr="00DE7B59" w:rsidRDefault="00366BB1" w:rsidP="00884329">
            <w:pPr>
              <w:pStyle w:val="TAC"/>
              <w:rPr>
                <w:b/>
              </w:rPr>
            </w:pPr>
            <w:r w:rsidRPr="00DE7B59">
              <w:rPr>
                <w:b/>
              </w:rPr>
              <w:t>T4</w:t>
            </w:r>
          </w:p>
        </w:tc>
        <w:tc>
          <w:tcPr>
            <w:tcW w:w="1134" w:type="dxa"/>
            <w:tcBorders>
              <w:top w:val="single" w:sz="4" w:space="0" w:color="auto"/>
              <w:bottom w:val="single" w:sz="4" w:space="0" w:color="auto"/>
            </w:tcBorders>
          </w:tcPr>
          <w:p w14:paraId="2623639D" w14:textId="77777777" w:rsidR="008502BF" w:rsidRPr="00DE7B59" w:rsidRDefault="008502BF" w:rsidP="008502BF">
            <w:pPr>
              <w:pStyle w:val="TAC"/>
            </w:pPr>
            <w:r w:rsidRPr="00DE7B59">
              <w:t>SS/PBCH</w:t>
            </w:r>
          </w:p>
          <w:p w14:paraId="79B7F605" w14:textId="6FEB0029"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21662956"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674C841C"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7D750507"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0D4EDC1A" w14:textId="77777777" w:rsidR="00366BB1" w:rsidRPr="00DE7B59" w:rsidRDefault="00366BB1" w:rsidP="00884329">
            <w:pPr>
              <w:pStyle w:val="TAC"/>
            </w:pPr>
          </w:p>
        </w:tc>
      </w:tr>
    </w:tbl>
    <w:p w14:paraId="34ED711E" w14:textId="77777777" w:rsidR="00956570" w:rsidRPr="00DE7B59" w:rsidRDefault="00956570" w:rsidP="00956570"/>
    <w:p w14:paraId="14194DC3" w14:textId="77777777" w:rsidR="00956570" w:rsidRPr="00DE7B59" w:rsidRDefault="00956570" w:rsidP="00956570">
      <w:pPr>
        <w:pStyle w:val="TH"/>
      </w:pPr>
      <w:r w:rsidRPr="00DE7B59">
        <w:t>Table 7.1.1.3.8.</w:t>
      </w:r>
      <w:r w:rsidR="00C63BEF" w:rsidRPr="00DE7B59">
        <w:t>1.</w:t>
      </w:r>
      <w:r w:rsidRPr="00DE7B59">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DE7B59" w14:paraId="62385646" w14:textId="77777777" w:rsidTr="00051FE8">
        <w:tc>
          <w:tcPr>
            <w:tcW w:w="534" w:type="dxa"/>
            <w:tcBorders>
              <w:bottom w:val="nil"/>
            </w:tcBorders>
            <w:shd w:val="clear" w:color="auto" w:fill="auto"/>
          </w:tcPr>
          <w:p w14:paraId="29C8FEB8" w14:textId="77777777" w:rsidR="00956570" w:rsidRPr="00DE7B59" w:rsidRDefault="00956570" w:rsidP="00051FE8">
            <w:pPr>
              <w:pStyle w:val="TAH"/>
              <w:rPr>
                <w:lang w:eastAsia="en-US"/>
              </w:rPr>
            </w:pPr>
            <w:r w:rsidRPr="00DE7B59">
              <w:rPr>
                <w:lang w:eastAsia="en-US"/>
              </w:rPr>
              <w:t>St</w:t>
            </w:r>
          </w:p>
        </w:tc>
        <w:tc>
          <w:tcPr>
            <w:tcW w:w="3968" w:type="dxa"/>
            <w:shd w:val="clear" w:color="auto" w:fill="auto"/>
          </w:tcPr>
          <w:p w14:paraId="1EE09A42" w14:textId="77777777" w:rsidR="00956570" w:rsidRPr="00DE7B59" w:rsidRDefault="00956570" w:rsidP="00051FE8">
            <w:pPr>
              <w:pStyle w:val="TAH"/>
              <w:rPr>
                <w:lang w:eastAsia="en-US"/>
              </w:rPr>
            </w:pPr>
            <w:r w:rsidRPr="00DE7B59">
              <w:rPr>
                <w:lang w:eastAsia="en-US"/>
              </w:rPr>
              <w:t>Procedure</w:t>
            </w:r>
          </w:p>
        </w:tc>
        <w:tc>
          <w:tcPr>
            <w:tcW w:w="3684" w:type="dxa"/>
            <w:gridSpan w:val="2"/>
            <w:shd w:val="clear" w:color="auto" w:fill="auto"/>
          </w:tcPr>
          <w:p w14:paraId="298A9F68" w14:textId="77777777" w:rsidR="00956570" w:rsidRPr="00DE7B59" w:rsidRDefault="00956570" w:rsidP="00051FE8">
            <w:pPr>
              <w:pStyle w:val="TAH"/>
              <w:rPr>
                <w:lang w:eastAsia="en-US"/>
              </w:rPr>
            </w:pPr>
            <w:r w:rsidRPr="00DE7B59">
              <w:rPr>
                <w:lang w:eastAsia="en-US"/>
              </w:rPr>
              <w:t>Message Sequence</w:t>
            </w:r>
          </w:p>
        </w:tc>
        <w:tc>
          <w:tcPr>
            <w:tcW w:w="567" w:type="dxa"/>
            <w:tcBorders>
              <w:bottom w:val="nil"/>
            </w:tcBorders>
            <w:shd w:val="clear" w:color="auto" w:fill="auto"/>
          </w:tcPr>
          <w:p w14:paraId="461232EC" w14:textId="77777777" w:rsidR="00956570" w:rsidRPr="00DE7B59" w:rsidRDefault="00956570" w:rsidP="00051FE8">
            <w:pPr>
              <w:pStyle w:val="TAH"/>
              <w:rPr>
                <w:lang w:eastAsia="en-US"/>
              </w:rPr>
            </w:pPr>
            <w:r w:rsidRPr="00DE7B59">
              <w:rPr>
                <w:lang w:eastAsia="en-US"/>
              </w:rPr>
              <w:t>TP</w:t>
            </w:r>
          </w:p>
        </w:tc>
        <w:tc>
          <w:tcPr>
            <w:tcW w:w="850" w:type="dxa"/>
            <w:tcBorders>
              <w:bottom w:val="nil"/>
            </w:tcBorders>
            <w:shd w:val="clear" w:color="auto" w:fill="auto"/>
          </w:tcPr>
          <w:p w14:paraId="43384EEB" w14:textId="77777777" w:rsidR="00956570" w:rsidRPr="00DE7B59" w:rsidRDefault="00956570" w:rsidP="00051FE8">
            <w:pPr>
              <w:pStyle w:val="TAH"/>
              <w:rPr>
                <w:lang w:eastAsia="en-US"/>
              </w:rPr>
            </w:pPr>
            <w:r w:rsidRPr="00DE7B59">
              <w:rPr>
                <w:lang w:eastAsia="en-US"/>
              </w:rPr>
              <w:t>Verdict</w:t>
            </w:r>
          </w:p>
        </w:tc>
      </w:tr>
      <w:tr w:rsidR="00956570" w:rsidRPr="00DE7B59" w14:paraId="51061E83" w14:textId="77777777" w:rsidTr="00051FE8">
        <w:tc>
          <w:tcPr>
            <w:tcW w:w="534" w:type="dxa"/>
            <w:tcBorders>
              <w:top w:val="nil"/>
            </w:tcBorders>
            <w:shd w:val="clear" w:color="auto" w:fill="auto"/>
          </w:tcPr>
          <w:p w14:paraId="2652B185" w14:textId="77777777" w:rsidR="00956570" w:rsidRPr="00DE7B59" w:rsidRDefault="00956570" w:rsidP="00051FE8">
            <w:pPr>
              <w:pStyle w:val="TAH"/>
              <w:rPr>
                <w:lang w:eastAsia="en-US"/>
              </w:rPr>
            </w:pPr>
          </w:p>
        </w:tc>
        <w:tc>
          <w:tcPr>
            <w:tcW w:w="3968" w:type="dxa"/>
            <w:shd w:val="clear" w:color="auto" w:fill="auto"/>
          </w:tcPr>
          <w:p w14:paraId="4D70F8FB" w14:textId="77777777" w:rsidR="00956570" w:rsidRPr="00DE7B59" w:rsidRDefault="00956570" w:rsidP="00051FE8">
            <w:pPr>
              <w:pStyle w:val="TAH"/>
              <w:rPr>
                <w:lang w:eastAsia="en-US"/>
              </w:rPr>
            </w:pPr>
          </w:p>
        </w:tc>
        <w:tc>
          <w:tcPr>
            <w:tcW w:w="708" w:type="dxa"/>
            <w:shd w:val="clear" w:color="auto" w:fill="auto"/>
          </w:tcPr>
          <w:p w14:paraId="020CA1D5" w14:textId="77777777" w:rsidR="00956570" w:rsidRPr="00DE7B59" w:rsidRDefault="00956570" w:rsidP="00051FE8">
            <w:pPr>
              <w:pStyle w:val="TAH"/>
              <w:rPr>
                <w:lang w:eastAsia="en-US"/>
              </w:rPr>
            </w:pPr>
            <w:r w:rsidRPr="00DE7B59">
              <w:rPr>
                <w:lang w:eastAsia="en-US"/>
              </w:rPr>
              <w:t>U - S</w:t>
            </w:r>
          </w:p>
        </w:tc>
        <w:tc>
          <w:tcPr>
            <w:tcW w:w="2976" w:type="dxa"/>
            <w:shd w:val="clear" w:color="auto" w:fill="auto"/>
          </w:tcPr>
          <w:p w14:paraId="39A92A64" w14:textId="77777777" w:rsidR="00956570" w:rsidRPr="00DE7B59" w:rsidRDefault="00956570" w:rsidP="00051FE8">
            <w:pPr>
              <w:pStyle w:val="TAH"/>
              <w:rPr>
                <w:lang w:eastAsia="en-US"/>
              </w:rPr>
            </w:pPr>
            <w:r w:rsidRPr="00DE7B59">
              <w:rPr>
                <w:lang w:eastAsia="en-US"/>
              </w:rPr>
              <w:t>Message</w:t>
            </w:r>
          </w:p>
        </w:tc>
        <w:tc>
          <w:tcPr>
            <w:tcW w:w="567" w:type="dxa"/>
            <w:tcBorders>
              <w:top w:val="nil"/>
            </w:tcBorders>
            <w:shd w:val="clear" w:color="auto" w:fill="auto"/>
          </w:tcPr>
          <w:p w14:paraId="29CC1925" w14:textId="77777777" w:rsidR="00956570" w:rsidRPr="00DE7B59" w:rsidRDefault="00956570" w:rsidP="00051FE8">
            <w:pPr>
              <w:pStyle w:val="TAH"/>
              <w:rPr>
                <w:lang w:eastAsia="en-US"/>
              </w:rPr>
            </w:pPr>
          </w:p>
        </w:tc>
        <w:tc>
          <w:tcPr>
            <w:tcW w:w="850" w:type="dxa"/>
            <w:tcBorders>
              <w:top w:val="nil"/>
            </w:tcBorders>
            <w:shd w:val="clear" w:color="auto" w:fill="auto"/>
          </w:tcPr>
          <w:p w14:paraId="15ED709E" w14:textId="77777777" w:rsidR="00956570" w:rsidRPr="00DE7B59" w:rsidRDefault="00956570" w:rsidP="00051FE8">
            <w:pPr>
              <w:pStyle w:val="TAH"/>
              <w:rPr>
                <w:lang w:eastAsia="en-US"/>
              </w:rPr>
            </w:pPr>
          </w:p>
        </w:tc>
      </w:tr>
      <w:tr w:rsidR="00956570" w:rsidRPr="00DE7B59" w14:paraId="126D5707" w14:textId="77777777" w:rsidTr="00051FE8">
        <w:tc>
          <w:tcPr>
            <w:tcW w:w="534" w:type="dxa"/>
            <w:shd w:val="clear" w:color="auto" w:fill="auto"/>
          </w:tcPr>
          <w:p w14:paraId="72CD5B82" w14:textId="77777777" w:rsidR="00956570" w:rsidRPr="00DE7B59" w:rsidRDefault="00956570" w:rsidP="00051FE8">
            <w:pPr>
              <w:pStyle w:val="TAC"/>
              <w:rPr>
                <w:lang w:eastAsia="en-US"/>
              </w:rPr>
            </w:pPr>
            <w:r w:rsidRPr="00DE7B59">
              <w:rPr>
                <w:lang w:eastAsia="zh-CN"/>
              </w:rPr>
              <w:t>1</w:t>
            </w:r>
          </w:p>
        </w:tc>
        <w:tc>
          <w:tcPr>
            <w:tcW w:w="3968" w:type="dxa"/>
            <w:shd w:val="clear" w:color="auto" w:fill="auto"/>
          </w:tcPr>
          <w:p w14:paraId="4B3C74D9" w14:textId="77777777" w:rsidR="00956570" w:rsidRPr="00DE7B59" w:rsidRDefault="00956570" w:rsidP="00051FE8">
            <w:pPr>
              <w:pStyle w:val="TAL"/>
              <w:rPr>
                <w:lang w:eastAsia="en-US"/>
              </w:rPr>
            </w:pPr>
            <w:r w:rsidRPr="00DE7B59">
              <w:rPr>
                <w:lang w:eastAsia="en-US"/>
              </w:rPr>
              <w:t>SS transmits an RRCReconfiguration message to</w:t>
            </w:r>
            <w:r w:rsidRPr="00DE7B59">
              <w:rPr>
                <w:b/>
                <w:lang w:eastAsia="zh-CN"/>
              </w:rPr>
              <w:t xml:space="preserve"> </w:t>
            </w:r>
            <w:r w:rsidRPr="00DE7B59">
              <w:rPr>
                <w:iCs/>
                <w:lang w:eastAsia="en-US"/>
              </w:rPr>
              <w:t>configure SCell (</w:t>
            </w:r>
            <w:r w:rsidRPr="00DE7B59">
              <w:rPr>
                <w:iCs/>
                <w:lang w:eastAsia="zh-CN"/>
              </w:rPr>
              <w:t xml:space="preserve">NR </w:t>
            </w:r>
            <w:r w:rsidRPr="00DE7B59">
              <w:rPr>
                <w:iCs/>
                <w:lang w:eastAsia="en-US"/>
              </w:rPr>
              <w:t xml:space="preserve">Cell </w:t>
            </w:r>
            <w:r w:rsidRPr="00DE7B59">
              <w:rPr>
                <w:iCs/>
                <w:lang w:eastAsia="zh-CN"/>
              </w:rPr>
              <w:t>3</w:t>
            </w:r>
            <w:r w:rsidRPr="00DE7B59">
              <w:rPr>
                <w:iCs/>
                <w:lang w:eastAsia="en-US"/>
              </w:rPr>
              <w:t>). Note 1</w:t>
            </w:r>
          </w:p>
        </w:tc>
        <w:tc>
          <w:tcPr>
            <w:tcW w:w="708" w:type="dxa"/>
            <w:shd w:val="clear" w:color="auto" w:fill="auto"/>
          </w:tcPr>
          <w:p w14:paraId="695B94F4"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796E3299" w14:textId="258B92C3" w:rsidR="00956570" w:rsidRPr="00DE7B59" w:rsidRDefault="008502BF" w:rsidP="00051FE8">
            <w:pPr>
              <w:pStyle w:val="TAL"/>
              <w:rPr>
                <w:lang w:eastAsia="en-US"/>
              </w:rPr>
            </w:pPr>
            <w:r w:rsidRPr="00DE7B59">
              <w:rPr>
                <w:rFonts w:eastAsia="MS Mincho"/>
                <w:lang w:eastAsia="en-US"/>
              </w:rPr>
              <w:t>(</w:t>
            </w:r>
            <w:r w:rsidR="00956570" w:rsidRPr="00DE7B59">
              <w:rPr>
                <w:rFonts w:eastAsia="MS Mincho"/>
                <w:lang w:eastAsia="en-US"/>
              </w:rPr>
              <w:t>RRCReconfiguration</w:t>
            </w:r>
            <w:r w:rsidRPr="00DE7B59">
              <w:rPr>
                <w:rFonts w:eastAsia="MS Mincho"/>
                <w:lang w:eastAsia="en-US"/>
              </w:rPr>
              <w:t>)</w:t>
            </w:r>
          </w:p>
        </w:tc>
        <w:tc>
          <w:tcPr>
            <w:tcW w:w="567" w:type="dxa"/>
            <w:shd w:val="clear" w:color="auto" w:fill="auto"/>
          </w:tcPr>
          <w:p w14:paraId="13980F3F"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4B8D9A82" w14:textId="77777777" w:rsidR="00956570" w:rsidRPr="00DE7B59" w:rsidRDefault="00956570" w:rsidP="00051FE8">
            <w:pPr>
              <w:pStyle w:val="TAC"/>
              <w:rPr>
                <w:lang w:eastAsia="en-US"/>
              </w:rPr>
            </w:pPr>
            <w:r w:rsidRPr="00DE7B59">
              <w:rPr>
                <w:lang w:eastAsia="en-US"/>
              </w:rPr>
              <w:t>-</w:t>
            </w:r>
          </w:p>
        </w:tc>
      </w:tr>
      <w:tr w:rsidR="00956570" w:rsidRPr="00DE7B59" w14:paraId="4B60216C" w14:textId="77777777" w:rsidTr="00051FE8">
        <w:tc>
          <w:tcPr>
            <w:tcW w:w="534" w:type="dxa"/>
            <w:shd w:val="clear" w:color="auto" w:fill="auto"/>
          </w:tcPr>
          <w:p w14:paraId="07B06D4E" w14:textId="77777777" w:rsidR="00956570" w:rsidRPr="00DE7B59" w:rsidRDefault="00956570" w:rsidP="00051FE8">
            <w:pPr>
              <w:pStyle w:val="TAC"/>
              <w:rPr>
                <w:lang w:eastAsia="en-US"/>
              </w:rPr>
            </w:pPr>
            <w:r w:rsidRPr="00DE7B59">
              <w:rPr>
                <w:lang w:eastAsia="zh-CN"/>
              </w:rPr>
              <w:t>2</w:t>
            </w:r>
          </w:p>
        </w:tc>
        <w:tc>
          <w:tcPr>
            <w:tcW w:w="3968" w:type="dxa"/>
            <w:shd w:val="clear" w:color="auto" w:fill="auto"/>
          </w:tcPr>
          <w:p w14:paraId="165E00F0" w14:textId="77777777"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w:t>
            </w:r>
            <w:r w:rsidRPr="00DE7B59">
              <w:rPr>
                <w:rFonts w:eastAsia="MS Mincho"/>
                <w:lang w:eastAsia="en-US"/>
              </w:rPr>
              <w:t>RRCReconfigurationComplete message</w:t>
            </w:r>
            <w:r w:rsidRPr="00DE7B59">
              <w:rPr>
                <w:lang w:eastAsia="en-US"/>
              </w:rPr>
              <w:t>.</w:t>
            </w:r>
            <w:r w:rsidRPr="00DE7B59">
              <w:rPr>
                <w:iCs/>
                <w:lang w:eastAsia="en-US"/>
              </w:rPr>
              <w:t xml:space="preserve"> Note 2</w:t>
            </w:r>
          </w:p>
        </w:tc>
        <w:tc>
          <w:tcPr>
            <w:tcW w:w="708" w:type="dxa"/>
            <w:shd w:val="clear" w:color="auto" w:fill="auto"/>
          </w:tcPr>
          <w:p w14:paraId="2F56A21F"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9965C2D" w14:textId="0A27F233" w:rsidR="00956570" w:rsidRPr="00DE7B59" w:rsidRDefault="008502BF" w:rsidP="00051FE8">
            <w:pPr>
              <w:pStyle w:val="TAL"/>
              <w:rPr>
                <w:lang w:eastAsia="en-US"/>
              </w:rPr>
            </w:pPr>
            <w:r w:rsidRPr="00DE7B59">
              <w:rPr>
                <w:iCs/>
                <w:lang w:eastAsia="en-US"/>
              </w:rPr>
              <w:t>(</w:t>
            </w:r>
            <w:r w:rsidR="00956570" w:rsidRPr="00DE7B59">
              <w:rPr>
                <w:iCs/>
                <w:lang w:eastAsia="en-US"/>
              </w:rPr>
              <w:t>RRCReconfigurationComplete</w:t>
            </w:r>
            <w:r w:rsidRPr="00DE7B59">
              <w:rPr>
                <w:iCs/>
                <w:lang w:eastAsia="en-US"/>
              </w:rPr>
              <w:t>)</w:t>
            </w:r>
          </w:p>
        </w:tc>
        <w:tc>
          <w:tcPr>
            <w:tcW w:w="567" w:type="dxa"/>
            <w:shd w:val="clear" w:color="auto" w:fill="auto"/>
          </w:tcPr>
          <w:p w14:paraId="085AE6D2"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2255A9CF" w14:textId="77777777" w:rsidR="00956570" w:rsidRPr="00DE7B59" w:rsidRDefault="00956570" w:rsidP="00051FE8">
            <w:pPr>
              <w:pStyle w:val="TAC"/>
              <w:rPr>
                <w:lang w:eastAsia="en-US"/>
              </w:rPr>
            </w:pPr>
            <w:r w:rsidRPr="00DE7B59">
              <w:rPr>
                <w:lang w:eastAsia="en-US"/>
              </w:rPr>
              <w:t>-</w:t>
            </w:r>
          </w:p>
        </w:tc>
      </w:tr>
      <w:tr w:rsidR="00956570" w:rsidRPr="00DE7B59" w14:paraId="668AC5D3" w14:textId="77777777" w:rsidTr="00051FE8">
        <w:tc>
          <w:tcPr>
            <w:tcW w:w="534" w:type="dxa"/>
            <w:shd w:val="clear" w:color="auto" w:fill="auto"/>
          </w:tcPr>
          <w:p w14:paraId="41EF010E" w14:textId="77777777" w:rsidR="00956570" w:rsidRPr="00DE7B59" w:rsidRDefault="00956570" w:rsidP="00051FE8">
            <w:pPr>
              <w:pStyle w:val="TAC"/>
              <w:rPr>
                <w:lang w:eastAsia="en-US"/>
              </w:rPr>
            </w:pPr>
            <w:r w:rsidRPr="00DE7B59">
              <w:rPr>
                <w:lang w:eastAsia="en-US"/>
              </w:rPr>
              <w:t>3</w:t>
            </w:r>
          </w:p>
        </w:tc>
        <w:tc>
          <w:tcPr>
            <w:tcW w:w="3968" w:type="dxa"/>
            <w:shd w:val="clear" w:color="auto" w:fill="auto"/>
          </w:tcPr>
          <w:p w14:paraId="0908413E" w14:textId="77777777" w:rsidR="00956570" w:rsidRPr="00DE7B59" w:rsidRDefault="00956570" w:rsidP="00051FE8">
            <w:pPr>
              <w:pStyle w:val="TAL"/>
              <w:rPr>
                <w:lang w:eastAsia="en-US"/>
              </w:rPr>
            </w:pPr>
            <w:r w:rsidRPr="00DE7B59">
              <w:rPr>
                <w:lang w:eastAsia="en-US"/>
              </w:rPr>
              <w:t>The SS is configured for Uplink Grant Allocation Type 2. SS is configured to transmit UL grant for UE</w:t>
            </w:r>
            <w:r w:rsidRPr="00DE7B59">
              <w:rPr>
                <w:lang w:eastAsia="zh-CN"/>
              </w:rPr>
              <w:t xml:space="preserve"> at </w:t>
            </w:r>
            <w:r w:rsidRPr="00DE7B59">
              <w:rPr>
                <w:lang w:eastAsia="en-US"/>
              </w:rPr>
              <w:t>every 10 ms</w:t>
            </w:r>
            <w:r w:rsidRPr="00DE7B59">
              <w:rPr>
                <w:lang w:eastAsia="zh-CN"/>
              </w:rPr>
              <w:t>.</w:t>
            </w:r>
          </w:p>
        </w:tc>
        <w:tc>
          <w:tcPr>
            <w:tcW w:w="708" w:type="dxa"/>
            <w:shd w:val="clear" w:color="auto" w:fill="auto"/>
          </w:tcPr>
          <w:p w14:paraId="1CBBA21F"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65473462"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77B18B7C"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714105DC" w14:textId="77777777" w:rsidR="00956570" w:rsidRPr="00DE7B59" w:rsidRDefault="00956570" w:rsidP="00051FE8">
            <w:pPr>
              <w:pStyle w:val="TAC"/>
              <w:rPr>
                <w:lang w:eastAsia="en-US"/>
              </w:rPr>
            </w:pPr>
            <w:r w:rsidRPr="00DE7B59">
              <w:rPr>
                <w:lang w:eastAsia="en-US"/>
              </w:rPr>
              <w:t>-</w:t>
            </w:r>
          </w:p>
        </w:tc>
      </w:tr>
      <w:tr w:rsidR="00956570" w:rsidRPr="00DE7B59" w14:paraId="6908434E" w14:textId="77777777" w:rsidTr="00051FE8">
        <w:tc>
          <w:tcPr>
            <w:tcW w:w="534" w:type="dxa"/>
            <w:shd w:val="clear" w:color="auto" w:fill="auto"/>
          </w:tcPr>
          <w:p w14:paraId="74D4280F" w14:textId="77777777" w:rsidR="00956570" w:rsidRPr="00DE7B59" w:rsidRDefault="00956570" w:rsidP="00051FE8">
            <w:pPr>
              <w:pStyle w:val="TAC"/>
              <w:rPr>
                <w:lang w:eastAsia="en-US"/>
              </w:rPr>
            </w:pPr>
            <w:r w:rsidRPr="00DE7B59">
              <w:rPr>
                <w:lang w:eastAsia="en-US"/>
              </w:rPr>
              <w:t>4</w:t>
            </w:r>
          </w:p>
        </w:tc>
        <w:tc>
          <w:tcPr>
            <w:tcW w:w="3968" w:type="dxa"/>
            <w:shd w:val="clear" w:color="auto" w:fill="auto"/>
          </w:tcPr>
          <w:p w14:paraId="0A11C3AF" w14:textId="77777777" w:rsidR="00956570" w:rsidRPr="00DE7B59" w:rsidRDefault="00956570" w:rsidP="00051FE8">
            <w:pPr>
              <w:pStyle w:val="TAL"/>
              <w:rPr>
                <w:lang w:eastAsia="zh-CN"/>
              </w:rPr>
            </w:pPr>
            <w:r w:rsidRPr="00DE7B59">
              <w:rPr>
                <w:lang w:eastAsia="en-US"/>
              </w:rPr>
              <w:t>SS transmits an RRCReconfiguration message to provide Power Headroom parameters</w:t>
            </w:r>
            <w:r w:rsidRPr="00DE7B59">
              <w:rPr>
                <w:lang w:eastAsia="zh-CN"/>
              </w:rPr>
              <w:t xml:space="preserve">. </w:t>
            </w:r>
            <w:r w:rsidRPr="00DE7B59">
              <w:rPr>
                <w:iCs/>
                <w:lang w:eastAsia="en-US"/>
              </w:rPr>
              <w:t>Note 1</w:t>
            </w:r>
          </w:p>
        </w:tc>
        <w:tc>
          <w:tcPr>
            <w:tcW w:w="708" w:type="dxa"/>
            <w:shd w:val="clear" w:color="auto" w:fill="auto"/>
          </w:tcPr>
          <w:p w14:paraId="668CCA58"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423B6D88" w14:textId="557C5FCF" w:rsidR="00956570" w:rsidRPr="00DE7B59" w:rsidRDefault="008502BF" w:rsidP="00051FE8">
            <w:pPr>
              <w:pStyle w:val="TAL"/>
              <w:rPr>
                <w:i/>
                <w:iCs/>
                <w:lang w:eastAsia="en-US"/>
              </w:rPr>
            </w:pPr>
            <w:r w:rsidRPr="00DE7B59">
              <w:rPr>
                <w:rFonts w:eastAsia="MS Mincho"/>
                <w:lang w:eastAsia="en-US"/>
              </w:rPr>
              <w:t>(</w:t>
            </w:r>
            <w:r w:rsidR="00956570" w:rsidRPr="00DE7B59">
              <w:rPr>
                <w:rFonts w:eastAsia="MS Mincho"/>
                <w:lang w:eastAsia="en-US"/>
              </w:rPr>
              <w:t>RRCReconfiguration</w:t>
            </w:r>
            <w:r w:rsidRPr="00DE7B59">
              <w:rPr>
                <w:rFonts w:eastAsia="MS Mincho"/>
                <w:lang w:eastAsia="en-US"/>
              </w:rPr>
              <w:t>)</w:t>
            </w:r>
          </w:p>
        </w:tc>
        <w:tc>
          <w:tcPr>
            <w:tcW w:w="567" w:type="dxa"/>
            <w:shd w:val="clear" w:color="auto" w:fill="auto"/>
          </w:tcPr>
          <w:p w14:paraId="7CE5D2E5"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17D888E4" w14:textId="77777777" w:rsidR="00956570" w:rsidRPr="00DE7B59" w:rsidRDefault="00956570" w:rsidP="00051FE8">
            <w:pPr>
              <w:pStyle w:val="TAC"/>
              <w:rPr>
                <w:lang w:eastAsia="en-US"/>
              </w:rPr>
            </w:pPr>
            <w:r w:rsidRPr="00DE7B59">
              <w:rPr>
                <w:lang w:eastAsia="en-US"/>
              </w:rPr>
              <w:t>-</w:t>
            </w:r>
          </w:p>
        </w:tc>
      </w:tr>
      <w:tr w:rsidR="00956570" w:rsidRPr="00DE7B59" w14:paraId="7680B61E" w14:textId="77777777" w:rsidTr="00051FE8">
        <w:tc>
          <w:tcPr>
            <w:tcW w:w="534" w:type="dxa"/>
            <w:shd w:val="clear" w:color="auto" w:fill="auto"/>
          </w:tcPr>
          <w:p w14:paraId="7D0AF52D" w14:textId="77777777" w:rsidR="00956570" w:rsidRPr="00DE7B59" w:rsidRDefault="00956570" w:rsidP="00051FE8">
            <w:pPr>
              <w:pStyle w:val="TAC"/>
              <w:rPr>
                <w:lang w:eastAsia="en-US"/>
              </w:rPr>
            </w:pPr>
          </w:p>
        </w:tc>
        <w:tc>
          <w:tcPr>
            <w:tcW w:w="3968" w:type="dxa"/>
            <w:shd w:val="clear" w:color="auto" w:fill="auto"/>
          </w:tcPr>
          <w:p w14:paraId="286CCA7E" w14:textId="77777777" w:rsidR="00956570" w:rsidRPr="00DE7B59" w:rsidRDefault="00956570" w:rsidP="00051FE8">
            <w:pPr>
              <w:pStyle w:val="TAL"/>
              <w:rPr>
                <w:lang w:eastAsia="zh-CN"/>
              </w:rPr>
            </w:pPr>
            <w:r w:rsidRPr="00DE7B59">
              <w:rPr>
                <w:lang w:eastAsia="en-US"/>
              </w:rPr>
              <w:t xml:space="preserve">EXCEPTION: In parallel with step </w:t>
            </w:r>
            <w:r w:rsidRPr="00DE7B59">
              <w:rPr>
                <w:lang w:eastAsia="zh-CN"/>
              </w:rPr>
              <w:t>5</w:t>
            </w:r>
            <w:r w:rsidRPr="00DE7B59">
              <w:rPr>
                <w:lang w:eastAsia="en-US"/>
              </w:rPr>
              <w:t>, UE executes parallel behaviour defined in Table 7.1.1.3.8.</w:t>
            </w:r>
            <w:r w:rsidR="00C63BEF" w:rsidRPr="00DE7B59">
              <w:t>1.</w:t>
            </w:r>
            <w:r w:rsidRPr="00DE7B59">
              <w:rPr>
                <w:lang w:eastAsia="en-US"/>
              </w:rPr>
              <w:t>3.2-2</w:t>
            </w:r>
          </w:p>
        </w:tc>
        <w:tc>
          <w:tcPr>
            <w:tcW w:w="708" w:type="dxa"/>
            <w:shd w:val="clear" w:color="auto" w:fill="auto"/>
          </w:tcPr>
          <w:p w14:paraId="70A10316" w14:textId="77777777" w:rsidR="00956570" w:rsidRPr="00DE7B59" w:rsidRDefault="00956570" w:rsidP="00051FE8">
            <w:pPr>
              <w:pStyle w:val="TAC"/>
              <w:rPr>
                <w:lang w:eastAsia="zh-CN"/>
              </w:rPr>
            </w:pPr>
            <w:r w:rsidRPr="00DE7B59">
              <w:rPr>
                <w:lang w:eastAsia="zh-CN"/>
              </w:rPr>
              <w:t>-</w:t>
            </w:r>
          </w:p>
        </w:tc>
        <w:tc>
          <w:tcPr>
            <w:tcW w:w="2976" w:type="dxa"/>
            <w:shd w:val="clear" w:color="auto" w:fill="auto"/>
          </w:tcPr>
          <w:p w14:paraId="6C004F7C" w14:textId="77777777" w:rsidR="00956570" w:rsidRPr="00DE7B59" w:rsidRDefault="00956570" w:rsidP="00051FE8">
            <w:pPr>
              <w:pStyle w:val="TAL"/>
              <w:rPr>
                <w:i/>
                <w:iCs/>
                <w:lang w:eastAsia="zh-CN"/>
              </w:rPr>
            </w:pPr>
            <w:r w:rsidRPr="00DE7B59">
              <w:rPr>
                <w:i/>
                <w:iCs/>
                <w:lang w:eastAsia="zh-CN"/>
              </w:rPr>
              <w:t>-</w:t>
            </w:r>
          </w:p>
        </w:tc>
        <w:tc>
          <w:tcPr>
            <w:tcW w:w="567" w:type="dxa"/>
            <w:shd w:val="clear" w:color="auto" w:fill="auto"/>
          </w:tcPr>
          <w:p w14:paraId="62F648D9" w14:textId="77777777" w:rsidR="00956570" w:rsidRPr="00DE7B59" w:rsidRDefault="00956570" w:rsidP="00051FE8">
            <w:pPr>
              <w:pStyle w:val="TAC"/>
              <w:rPr>
                <w:lang w:eastAsia="zh-CN"/>
              </w:rPr>
            </w:pPr>
            <w:r w:rsidRPr="00DE7B59">
              <w:rPr>
                <w:lang w:eastAsia="zh-CN"/>
              </w:rPr>
              <w:t>-</w:t>
            </w:r>
          </w:p>
        </w:tc>
        <w:tc>
          <w:tcPr>
            <w:tcW w:w="850" w:type="dxa"/>
            <w:shd w:val="clear" w:color="auto" w:fill="auto"/>
          </w:tcPr>
          <w:p w14:paraId="1D558FF7" w14:textId="77777777" w:rsidR="00956570" w:rsidRPr="00DE7B59" w:rsidRDefault="00956570" w:rsidP="00051FE8">
            <w:pPr>
              <w:pStyle w:val="TAC"/>
              <w:rPr>
                <w:lang w:eastAsia="zh-CN"/>
              </w:rPr>
            </w:pPr>
            <w:r w:rsidRPr="00DE7B59">
              <w:rPr>
                <w:lang w:eastAsia="zh-CN"/>
              </w:rPr>
              <w:t>-</w:t>
            </w:r>
          </w:p>
        </w:tc>
      </w:tr>
      <w:tr w:rsidR="00956570" w:rsidRPr="00DE7B59" w14:paraId="33ED9253" w14:textId="77777777" w:rsidTr="00051FE8">
        <w:tc>
          <w:tcPr>
            <w:tcW w:w="534" w:type="dxa"/>
            <w:shd w:val="clear" w:color="auto" w:fill="auto"/>
          </w:tcPr>
          <w:p w14:paraId="42D7905D" w14:textId="77777777" w:rsidR="00956570" w:rsidRPr="00DE7B59" w:rsidRDefault="00956570" w:rsidP="00051FE8">
            <w:pPr>
              <w:pStyle w:val="TAC"/>
              <w:rPr>
                <w:lang w:eastAsia="en-US"/>
              </w:rPr>
            </w:pPr>
            <w:r w:rsidRPr="00DE7B59">
              <w:rPr>
                <w:lang w:eastAsia="en-US"/>
              </w:rPr>
              <w:t>5</w:t>
            </w:r>
          </w:p>
        </w:tc>
        <w:tc>
          <w:tcPr>
            <w:tcW w:w="3968" w:type="dxa"/>
            <w:shd w:val="clear" w:color="auto" w:fill="auto"/>
          </w:tcPr>
          <w:p w14:paraId="62CA162D" w14:textId="77777777"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w:t>
            </w:r>
            <w:r w:rsidRPr="00DE7B59">
              <w:rPr>
                <w:rFonts w:eastAsia="MS Mincho"/>
                <w:lang w:eastAsia="en-US"/>
              </w:rPr>
              <w:t>RRCReconfigurationComplete</w:t>
            </w:r>
            <w:r w:rsidRPr="00DE7B59">
              <w:rPr>
                <w:lang w:eastAsia="en-US"/>
              </w:rPr>
              <w:t xml:space="preserve"> message to confirm the setup of Power Headroom parameters</w:t>
            </w:r>
            <w:r w:rsidR="008615B2" w:rsidRPr="00DE7B59">
              <w:rPr>
                <w:lang w:eastAsia="zh-CN"/>
              </w:rPr>
              <w:t>. Note 2</w:t>
            </w:r>
          </w:p>
        </w:tc>
        <w:tc>
          <w:tcPr>
            <w:tcW w:w="708" w:type="dxa"/>
            <w:shd w:val="clear" w:color="auto" w:fill="auto"/>
          </w:tcPr>
          <w:p w14:paraId="7DC1A6BE"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0926C488" w14:textId="07A08832" w:rsidR="00956570" w:rsidRPr="00DE7B59" w:rsidRDefault="008502BF" w:rsidP="00051FE8">
            <w:pPr>
              <w:pStyle w:val="TAL"/>
              <w:rPr>
                <w:i/>
                <w:iCs/>
                <w:lang w:eastAsia="en-US"/>
              </w:rPr>
            </w:pPr>
            <w:r w:rsidRPr="00DE7B59">
              <w:rPr>
                <w:iCs/>
                <w:lang w:eastAsia="en-US"/>
              </w:rPr>
              <w:t>(</w:t>
            </w:r>
            <w:r w:rsidR="00956570" w:rsidRPr="00DE7B59">
              <w:rPr>
                <w:iCs/>
                <w:lang w:eastAsia="en-US"/>
              </w:rPr>
              <w:t>RRCReconfigurationComplete</w:t>
            </w:r>
            <w:r w:rsidRPr="00DE7B59">
              <w:rPr>
                <w:iCs/>
                <w:lang w:eastAsia="en-US"/>
              </w:rPr>
              <w:t>)</w:t>
            </w:r>
          </w:p>
        </w:tc>
        <w:tc>
          <w:tcPr>
            <w:tcW w:w="567" w:type="dxa"/>
            <w:shd w:val="clear" w:color="auto" w:fill="auto"/>
          </w:tcPr>
          <w:p w14:paraId="2F4E5279"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6ABEC738" w14:textId="77777777" w:rsidR="00956570" w:rsidRPr="00DE7B59" w:rsidRDefault="00956570" w:rsidP="00051FE8">
            <w:pPr>
              <w:pStyle w:val="TAC"/>
              <w:rPr>
                <w:lang w:eastAsia="en-US"/>
              </w:rPr>
            </w:pPr>
            <w:r w:rsidRPr="00DE7B59">
              <w:rPr>
                <w:lang w:eastAsia="en-US"/>
              </w:rPr>
              <w:t>-</w:t>
            </w:r>
          </w:p>
        </w:tc>
      </w:tr>
      <w:tr w:rsidR="00956570" w:rsidRPr="00DE7B59" w14:paraId="4DBA57E1" w14:textId="77777777" w:rsidTr="00051FE8">
        <w:tc>
          <w:tcPr>
            <w:tcW w:w="534" w:type="dxa"/>
            <w:shd w:val="clear" w:color="auto" w:fill="auto"/>
          </w:tcPr>
          <w:p w14:paraId="3C1351F8" w14:textId="77777777" w:rsidR="00956570" w:rsidRPr="00DE7B59" w:rsidRDefault="00956570" w:rsidP="00051FE8">
            <w:pPr>
              <w:pStyle w:val="TAC"/>
              <w:rPr>
                <w:lang w:eastAsia="zh-CN"/>
              </w:rPr>
            </w:pPr>
            <w:r w:rsidRPr="00DE7B59">
              <w:rPr>
                <w:lang w:eastAsia="zh-CN"/>
              </w:rPr>
              <w:t>6</w:t>
            </w:r>
          </w:p>
        </w:tc>
        <w:tc>
          <w:tcPr>
            <w:tcW w:w="3968" w:type="dxa"/>
            <w:shd w:val="clear" w:color="auto" w:fill="auto"/>
          </w:tcPr>
          <w:p w14:paraId="4C3C6C70" w14:textId="77777777" w:rsidR="00956570" w:rsidRPr="00DE7B59" w:rsidRDefault="00956570" w:rsidP="00051FE8">
            <w:pPr>
              <w:pStyle w:val="TAL"/>
              <w:rPr>
                <w:lang w:eastAsia="en-US"/>
              </w:rPr>
            </w:pPr>
            <w:r w:rsidRPr="00DE7B59">
              <w:rPr>
                <w:lang w:eastAsia="en-US"/>
              </w:rPr>
              <w:t xml:space="preserve">The SS transmits </w:t>
            </w:r>
            <w:r w:rsidRPr="00DE7B59">
              <w:rPr>
                <w:lang w:eastAsia="zh-CN"/>
              </w:rPr>
              <w:t xml:space="preserve">an </w:t>
            </w:r>
            <w:r w:rsidRPr="00DE7B59">
              <w:rPr>
                <w:lang w:eastAsia="en-US"/>
              </w:rPr>
              <w:t>Activation MAC control element to activate S</w:t>
            </w:r>
            <w:r w:rsidRPr="00DE7B59">
              <w:rPr>
                <w:lang w:eastAsia="zh-CN"/>
              </w:rPr>
              <w:t>C</w:t>
            </w:r>
            <w:r w:rsidRPr="00DE7B59">
              <w:rPr>
                <w:lang w:eastAsia="en-US"/>
              </w:rPr>
              <w:t>ell.</w:t>
            </w:r>
          </w:p>
        </w:tc>
        <w:tc>
          <w:tcPr>
            <w:tcW w:w="708" w:type="dxa"/>
            <w:shd w:val="clear" w:color="auto" w:fill="auto"/>
          </w:tcPr>
          <w:p w14:paraId="4518DA41"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6579DA16" w14:textId="77777777" w:rsidR="00956570" w:rsidRPr="00DE7B59" w:rsidRDefault="00956570" w:rsidP="00051FE8">
            <w:pPr>
              <w:pStyle w:val="TAL"/>
              <w:rPr>
                <w:i/>
                <w:iCs/>
                <w:lang w:eastAsia="en-US"/>
              </w:rPr>
            </w:pPr>
            <w:r w:rsidRPr="00DE7B59">
              <w:rPr>
                <w:lang w:eastAsia="en-US"/>
              </w:rPr>
              <w:t>MAC PDU (SCell Activation/Deactivation MAC CE of one octet (C</w:t>
            </w:r>
            <w:r w:rsidRPr="00DE7B59">
              <w:rPr>
                <w:vertAlign w:val="subscript"/>
                <w:lang w:eastAsia="en-US"/>
              </w:rPr>
              <w:t>1</w:t>
            </w:r>
            <w:r w:rsidRPr="00DE7B59">
              <w:rPr>
                <w:lang w:eastAsia="en-US"/>
              </w:rPr>
              <w:t xml:space="preserve">=1)) </w:t>
            </w:r>
          </w:p>
        </w:tc>
        <w:tc>
          <w:tcPr>
            <w:tcW w:w="567" w:type="dxa"/>
            <w:shd w:val="clear" w:color="auto" w:fill="auto"/>
          </w:tcPr>
          <w:p w14:paraId="0EB05C1B"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1ECA30AE" w14:textId="77777777" w:rsidR="00956570" w:rsidRPr="00DE7B59" w:rsidRDefault="00956570" w:rsidP="00051FE8">
            <w:pPr>
              <w:pStyle w:val="TAC"/>
              <w:rPr>
                <w:lang w:eastAsia="en-US"/>
              </w:rPr>
            </w:pPr>
            <w:r w:rsidRPr="00DE7B59">
              <w:rPr>
                <w:lang w:eastAsia="en-US"/>
              </w:rPr>
              <w:t>-</w:t>
            </w:r>
          </w:p>
        </w:tc>
      </w:tr>
      <w:tr w:rsidR="00956570" w:rsidRPr="00DE7B59" w14:paraId="15D325CE" w14:textId="77777777" w:rsidTr="00051FE8">
        <w:tc>
          <w:tcPr>
            <w:tcW w:w="534" w:type="dxa"/>
            <w:shd w:val="clear" w:color="auto" w:fill="auto"/>
          </w:tcPr>
          <w:p w14:paraId="00CA3652" w14:textId="77777777" w:rsidR="00956570" w:rsidRPr="00DE7B59" w:rsidRDefault="00956570" w:rsidP="00051FE8">
            <w:pPr>
              <w:pStyle w:val="TAC"/>
              <w:rPr>
                <w:lang w:eastAsia="zh-CN"/>
              </w:rPr>
            </w:pPr>
            <w:r w:rsidRPr="00DE7B59">
              <w:rPr>
                <w:lang w:eastAsia="zh-CN"/>
              </w:rPr>
              <w:t>7</w:t>
            </w:r>
          </w:p>
        </w:tc>
        <w:tc>
          <w:tcPr>
            <w:tcW w:w="3968" w:type="dxa"/>
            <w:shd w:val="clear" w:color="auto" w:fill="auto"/>
          </w:tcPr>
          <w:p w14:paraId="6892AA9F" w14:textId="3904214C" w:rsidR="00956570" w:rsidRPr="00DE7B59" w:rsidRDefault="00956570" w:rsidP="00051FE8">
            <w:pPr>
              <w:pStyle w:val="TAL"/>
              <w:rPr>
                <w:lang w:eastAsia="en-US"/>
              </w:rPr>
            </w:pPr>
            <w:r w:rsidRPr="00DE7B59">
              <w:rPr>
                <w:lang w:eastAsia="en-US"/>
              </w:rPr>
              <w:t xml:space="preserve">Check: </w:t>
            </w:r>
            <w:r w:rsidRPr="00DE7B59">
              <w:rPr>
                <w:lang w:eastAsia="zh-CN"/>
              </w:rPr>
              <w:t>D</w:t>
            </w:r>
            <w:r w:rsidRPr="00DE7B59">
              <w:rPr>
                <w:lang w:eastAsia="en-US"/>
              </w:rPr>
              <w:t>oes the UE transmit a MAC PDU containing</w:t>
            </w:r>
            <w:r w:rsidRPr="00DE7B59">
              <w:t xml:space="preserve"> 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5DA896DD"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7B08051"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393769B6" w14:textId="77777777" w:rsidR="00956570" w:rsidRPr="00DE7B59" w:rsidRDefault="00956570" w:rsidP="00051FE8">
            <w:pPr>
              <w:pStyle w:val="TAC"/>
              <w:rPr>
                <w:lang w:eastAsia="en-US"/>
              </w:rPr>
            </w:pPr>
            <w:r w:rsidRPr="00DE7B59">
              <w:rPr>
                <w:lang w:eastAsia="zh-CN"/>
              </w:rPr>
              <w:t>1</w:t>
            </w:r>
          </w:p>
        </w:tc>
        <w:tc>
          <w:tcPr>
            <w:tcW w:w="850" w:type="dxa"/>
            <w:shd w:val="clear" w:color="auto" w:fill="auto"/>
          </w:tcPr>
          <w:p w14:paraId="1DDF2D22" w14:textId="77777777" w:rsidR="00956570" w:rsidRPr="00DE7B59" w:rsidRDefault="00956570" w:rsidP="00051FE8">
            <w:pPr>
              <w:pStyle w:val="TAC"/>
              <w:rPr>
                <w:lang w:eastAsia="en-US"/>
              </w:rPr>
            </w:pPr>
            <w:r w:rsidRPr="00DE7B59">
              <w:rPr>
                <w:lang w:eastAsia="en-US"/>
              </w:rPr>
              <w:t>P</w:t>
            </w:r>
          </w:p>
        </w:tc>
      </w:tr>
      <w:tr w:rsidR="00956570" w:rsidRPr="00DE7B59" w14:paraId="7A6B66CB" w14:textId="77777777" w:rsidTr="00051FE8">
        <w:tc>
          <w:tcPr>
            <w:tcW w:w="534" w:type="dxa"/>
            <w:shd w:val="clear" w:color="auto" w:fill="auto"/>
          </w:tcPr>
          <w:p w14:paraId="605E0901" w14:textId="77777777" w:rsidR="00956570" w:rsidRPr="00DE7B59" w:rsidRDefault="00956570" w:rsidP="00051FE8">
            <w:pPr>
              <w:pStyle w:val="TAC"/>
              <w:rPr>
                <w:lang w:eastAsia="zh-CN"/>
              </w:rPr>
            </w:pPr>
            <w:r w:rsidRPr="00DE7B59">
              <w:rPr>
                <w:lang w:eastAsia="zh-CN"/>
              </w:rPr>
              <w:t>8</w:t>
            </w:r>
          </w:p>
        </w:tc>
        <w:tc>
          <w:tcPr>
            <w:tcW w:w="3968" w:type="dxa"/>
            <w:shd w:val="clear" w:color="auto" w:fill="auto"/>
          </w:tcPr>
          <w:p w14:paraId="128C5BE9" w14:textId="77777777" w:rsidR="00956570" w:rsidRPr="00DE7B59" w:rsidRDefault="00E20ED3" w:rsidP="00051FE8">
            <w:pPr>
              <w:pStyle w:val="TAL"/>
              <w:rPr>
                <w:lang w:eastAsia="en-US"/>
              </w:rPr>
            </w:pPr>
            <w:r w:rsidRPr="00DE7B59">
              <w:rPr>
                <w:lang w:eastAsia="en-US"/>
              </w:rPr>
              <w:t>Void</w:t>
            </w:r>
          </w:p>
        </w:tc>
        <w:tc>
          <w:tcPr>
            <w:tcW w:w="708" w:type="dxa"/>
            <w:shd w:val="clear" w:color="auto" w:fill="auto"/>
          </w:tcPr>
          <w:p w14:paraId="2DAEA661"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20319B93"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2A2A230E"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2D8FA2F5" w14:textId="77777777" w:rsidR="00956570" w:rsidRPr="00DE7B59" w:rsidRDefault="00956570" w:rsidP="00051FE8">
            <w:pPr>
              <w:pStyle w:val="TAC"/>
              <w:rPr>
                <w:lang w:eastAsia="en-US"/>
              </w:rPr>
            </w:pPr>
            <w:r w:rsidRPr="00DE7B59">
              <w:rPr>
                <w:lang w:eastAsia="en-US"/>
              </w:rPr>
              <w:t>-</w:t>
            </w:r>
          </w:p>
        </w:tc>
      </w:tr>
      <w:tr w:rsidR="00956570" w:rsidRPr="00DE7B59" w14:paraId="40087F6D" w14:textId="77777777" w:rsidTr="00051FE8">
        <w:tc>
          <w:tcPr>
            <w:tcW w:w="534" w:type="dxa"/>
            <w:shd w:val="clear" w:color="auto" w:fill="auto"/>
          </w:tcPr>
          <w:p w14:paraId="05537921" w14:textId="77777777" w:rsidR="00956570" w:rsidRPr="00DE7B59" w:rsidRDefault="00956570" w:rsidP="00051FE8">
            <w:pPr>
              <w:pStyle w:val="TAC"/>
              <w:rPr>
                <w:lang w:eastAsia="zh-CN"/>
              </w:rPr>
            </w:pPr>
            <w:r w:rsidRPr="00DE7B59">
              <w:rPr>
                <w:lang w:eastAsia="zh-CN"/>
              </w:rPr>
              <w:t>9</w:t>
            </w:r>
          </w:p>
        </w:tc>
        <w:tc>
          <w:tcPr>
            <w:tcW w:w="3968" w:type="dxa"/>
            <w:shd w:val="clear" w:color="auto" w:fill="auto"/>
          </w:tcPr>
          <w:p w14:paraId="6E5A925F"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T1 of Table </w:t>
            </w:r>
            <w:r w:rsidRPr="00DE7B59">
              <w:rPr>
                <w:lang w:eastAsia="en-US"/>
              </w:rPr>
              <w:t>7.1.1.3.8.3.</w:t>
            </w:r>
            <w:r w:rsidR="00C63BEF" w:rsidRPr="00DE7B59">
              <w:t>1.</w:t>
            </w:r>
            <w:r w:rsidRPr="00DE7B59">
              <w:rPr>
                <w:lang w:eastAsia="en-US"/>
              </w:rPr>
              <w:t>2-0</w:t>
            </w:r>
            <w:r w:rsidR="00C63BEF" w:rsidRPr="00DE7B59">
              <w:t>/0A</w:t>
            </w:r>
            <w:r w:rsidRPr="00DE7B59">
              <w:rPr>
                <w:rFonts w:cs="Arial"/>
                <w:szCs w:val="18"/>
                <w:lang w:eastAsia="en-US" w:bidi="he-IL"/>
              </w:rPr>
              <w:t>.</w:t>
            </w:r>
          </w:p>
        </w:tc>
        <w:tc>
          <w:tcPr>
            <w:tcW w:w="708" w:type="dxa"/>
            <w:shd w:val="clear" w:color="auto" w:fill="auto"/>
          </w:tcPr>
          <w:p w14:paraId="23AE26DF"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6B160343"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468821C4"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6F8442ED" w14:textId="77777777" w:rsidR="00956570" w:rsidRPr="00DE7B59" w:rsidRDefault="00956570" w:rsidP="00051FE8">
            <w:pPr>
              <w:pStyle w:val="TAC"/>
              <w:rPr>
                <w:lang w:eastAsia="en-US"/>
              </w:rPr>
            </w:pPr>
            <w:r w:rsidRPr="00DE7B59">
              <w:rPr>
                <w:lang w:eastAsia="en-US"/>
              </w:rPr>
              <w:t>-</w:t>
            </w:r>
          </w:p>
        </w:tc>
      </w:tr>
      <w:tr w:rsidR="00956570" w:rsidRPr="00DE7B59" w14:paraId="1130EEE2" w14:textId="77777777" w:rsidTr="00051FE8">
        <w:tc>
          <w:tcPr>
            <w:tcW w:w="534" w:type="dxa"/>
            <w:shd w:val="clear" w:color="auto" w:fill="auto"/>
          </w:tcPr>
          <w:p w14:paraId="210D3FDB" w14:textId="77777777" w:rsidR="00956570" w:rsidRPr="00DE7B59" w:rsidRDefault="00956570" w:rsidP="00051FE8">
            <w:pPr>
              <w:pStyle w:val="TAC"/>
              <w:rPr>
                <w:lang w:eastAsia="zh-CN"/>
              </w:rPr>
            </w:pPr>
            <w:r w:rsidRPr="00DE7B59">
              <w:rPr>
                <w:lang w:eastAsia="zh-CN"/>
              </w:rPr>
              <w:t>10</w:t>
            </w:r>
          </w:p>
        </w:tc>
        <w:tc>
          <w:tcPr>
            <w:tcW w:w="3968" w:type="dxa"/>
            <w:shd w:val="clear" w:color="auto" w:fill="auto"/>
          </w:tcPr>
          <w:p w14:paraId="1457846F"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7</w:t>
            </w:r>
            <w:r w:rsidRPr="00DE7B59">
              <w:rPr>
                <w:lang w:eastAsia="en-US"/>
              </w:rPr>
              <w:t xml:space="preserve">, does the UE transmit a MAC PDU containing </w:t>
            </w:r>
            <w:r w:rsidRPr="00DE7B59">
              <w:t>Multiple Entry PHR MAC CE</w:t>
            </w:r>
            <w:r w:rsidRPr="00DE7B59">
              <w:rPr>
                <w:lang w:eastAsia="en-US"/>
              </w:rPr>
              <w:t>?</w:t>
            </w:r>
          </w:p>
        </w:tc>
        <w:tc>
          <w:tcPr>
            <w:tcW w:w="708" w:type="dxa"/>
            <w:shd w:val="clear" w:color="auto" w:fill="auto"/>
          </w:tcPr>
          <w:p w14:paraId="7C8061EC"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6439A580"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128F08A1"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144AB5E6" w14:textId="77777777" w:rsidR="00956570" w:rsidRPr="00DE7B59" w:rsidRDefault="00956570" w:rsidP="00051FE8">
            <w:pPr>
              <w:pStyle w:val="TAC"/>
              <w:rPr>
                <w:lang w:eastAsia="en-US"/>
              </w:rPr>
            </w:pPr>
            <w:r w:rsidRPr="00DE7B59">
              <w:rPr>
                <w:lang w:eastAsia="en-US"/>
              </w:rPr>
              <w:t>F</w:t>
            </w:r>
          </w:p>
        </w:tc>
      </w:tr>
      <w:tr w:rsidR="00956570" w:rsidRPr="00DE7B59" w14:paraId="4C1DAD24" w14:textId="77777777" w:rsidTr="00051FE8">
        <w:tc>
          <w:tcPr>
            <w:tcW w:w="534" w:type="dxa"/>
            <w:shd w:val="clear" w:color="auto" w:fill="auto"/>
          </w:tcPr>
          <w:p w14:paraId="1D48FBAB" w14:textId="77777777" w:rsidR="00956570" w:rsidRPr="00DE7B59" w:rsidRDefault="00956570" w:rsidP="00051FE8">
            <w:pPr>
              <w:pStyle w:val="TAC"/>
              <w:rPr>
                <w:lang w:eastAsia="zh-CN"/>
              </w:rPr>
            </w:pPr>
            <w:r w:rsidRPr="00DE7B59">
              <w:rPr>
                <w:lang w:eastAsia="zh-CN"/>
              </w:rPr>
              <w:t>11</w:t>
            </w:r>
          </w:p>
        </w:tc>
        <w:tc>
          <w:tcPr>
            <w:tcW w:w="3968" w:type="dxa"/>
            <w:shd w:val="clear" w:color="auto" w:fill="auto"/>
          </w:tcPr>
          <w:p w14:paraId="13EB7F01" w14:textId="6E7E4443"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7</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4C73FF76"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191C3141"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699A46DA"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5E9D1AE5" w14:textId="77777777" w:rsidR="00956570" w:rsidRPr="00DE7B59" w:rsidRDefault="00956570" w:rsidP="00051FE8">
            <w:pPr>
              <w:pStyle w:val="TAC"/>
              <w:rPr>
                <w:lang w:eastAsia="en-US"/>
              </w:rPr>
            </w:pPr>
            <w:r w:rsidRPr="00DE7B59">
              <w:rPr>
                <w:lang w:eastAsia="en-US"/>
              </w:rPr>
              <w:t>P</w:t>
            </w:r>
          </w:p>
        </w:tc>
      </w:tr>
      <w:tr w:rsidR="00956570" w:rsidRPr="00DE7B59" w14:paraId="11FDC188" w14:textId="77777777" w:rsidTr="00051FE8">
        <w:tc>
          <w:tcPr>
            <w:tcW w:w="534" w:type="dxa"/>
            <w:shd w:val="clear" w:color="auto" w:fill="auto"/>
          </w:tcPr>
          <w:p w14:paraId="298811C6" w14:textId="77777777" w:rsidR="00956570" w:rsidRPr="00DE7B59" w:rsidRDefault="00956570" w:rsidP="00051FE8">
            <w:pPr>
              <w:pStyle w:val="TAC"/>
              <w:rPr>
                <w:lang w:eastAsia="zh-CN"/>
              </w:rPr>
            </w:pPr>
            <w:r w:rsidRPr="00DE7B59">
              <w:rPr>
                <w:lang w:eastAsia="zh-CN"/>
              </w:rPr>
              <w:t>12</w:t>
            </w:r>
          </w:p>
        </w:tc>
        <w:tc>
          <w:tcPr>
            <w:tcW w:w="3968" w:type="dxa"/>
            <w:shd w:val="clear" w:color="auto" w:fill="auto"/>
          </w:tcPr>
          <w:p w14:paraId="641EAEA5"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T2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081EE85B"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24C49A91"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256A664C"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7DE33F3B" w14:textId="77777777" w:rsidR="00956570" w:rsidRPr="00DE7B59" w:rsidRDefault="00956570" w:rsidP="00051FE8">
            <w:pPr>
              <w:pStyle w:val="TAC"/>
              <w:rPr>
                <w:lang w:eastAsia="en-US"/>
              </w:rPr>
            </w:pPr>
            <w:r w:rsidRPr="00DE7B59">
              <w:rPr>
                <w:lang w:eastAsia="en-US"/>
              </w:rPr>
              <w:t>-</w:t>
            </w:r>
          </w:p>
        </w:tc>
      </w:tr>
      <w:tr w:rsidR="00956570" w:rsidRPr="00DE7B59" w14:paraId="018FAEDC" w14:textId="77777777" w:rsidTr="00051FE8">
        <w:tc>
          <w:tcPr>
            <w:tcW w:w="534" w:type="dxa"/>
            <w:shd w:val="clear" w:color="auto" w:fill="auto"/>
          </w:tcPr>
          <w:p w14:paraId="4EF64510" w14:textId="77777777" w:rsidR="00956570" w:rsidRPr="00DE7B59" w:rsidRDefault="00956570" w:rsidP="00051FE8">
            <w:pPr>
              <w:pStyle w:val="TAC"/>
              <w:rPr>
                <w:lang w:eastAsia="zh-CN"/>
              </w:rPr>
            </w:pPr>
            <w:r w:rsidRPr="00DE7B59">
              <w:rPr>
                <w:lang w:eastAsia="zh-CN"/>
              </w:rPr>
              <w:t>13</w:t>
            </w:r>
          </w:p>
        </w:tc>
        <w:tc>
          <w:tcPr>
            <w:tcW w:w="3968" w:type="dxa"/>
            <w:shd w:val="clear" w:color="auto" w:fill="auto"/>
          </w:tcPr>
          <w:p w14:paraId="58C45BAA"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11</w:t>
            </w:r>
            <w:r w:rsidRPr="00DE7B59">
              <w:rPr>
                <w:lang w:eastAsia="en-US"/>
              </w:rPr>
              <w:t>, does the UE transmit a MAC PDU containing</w:t>
            </w:r>
            <w:r w:rsidRPr="00DE7B59">
              <w:t xml:space="preserve"> Multiple Entry PHR MAC CE</w:t>
            </w:r>
            <w:r w:rsidRPr="00DE7B59">
              <w:rPr>
                <w:lang w:eastAsia="en-US"/>
              </w:rPr>
              <w:t xml:space="preserve"> ?</w:t>
            </w:r>
          </w:p>
        </w:tc>
        <w:tc>
          <w:tcPr>
            <w:tcW w:w="708" w:type="dxa"/>
            <w:shd w:val="clear" w:color="auto" w:fill="auto"/>
          </w:tcPr>
          <w:p w14:paraId="7FFD7553"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398AF8EC"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237C54AC"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73C90347" w14:textId="77777777" w:rsidR="00956570" w:rsidRPr="00DE7B59" w:rsidRDefault="00956570" w:rsidP="00051FE8">
            <w:pPr>
              <w:pStyle w:val="TAC"/>
              <w:rPr>
                <w:lang w:eastAsia="en-US"/>
              </w:rPr>
            </w:pPr>
            <w:r w:rsidRPr="00DE7B59">
              <w:rPr>
                <w:lang w:eastAsia="en-US"/>
              </w:rPr>
              <w:t>F</w:t>
            </w:r>
          </w:p>
        </w:tc>
      </w:tr>
      <w:tr w:rsidR="00956570" w:rsidRPr="00DE7B59" w14:paraId="6AFF8CA2" w14:textId="77777777" w:rsidTr="00051FE8">
        <w:tc>
          <w:tcPr>
            <w:tcW w:w="534" w:type="dxa"/>
            <w:shd w:val="clear" w:color="auto" w:fill="auto"/>
          </w:tcPr>
          <w:p w14:paraId="0033EF57" w14:textId="77777777" w:rsidR="00956570" w:rsidRPr="00DE7B59" w:rsidRDefault="00956570" w:rsidP="00051FE8">
            <w:pPr>
              <w:pStyle w:val="TAC"/>
              <w:rPr>
                <w:lang w:eastAsia="zh-CN"/>
              </w:rPr>
            </w:pPr>
            <w:r w:rsidRPr="00DE7B59">
              <w:rPr>
                <w:lang w:eastAsia="en-US"/>
              </w:rPr>
              <w:t>1</w:t>
            </w:r>
            <w:r w:rsidRPr="00DE7B59">
              <w:rPr>
                <w:lang w:eastAsia="zh-CN"/>
              </w:rPr>
              <w:t>4</w:t>
            </w:r>
          </w:p>
        </w:tc>
        <w:tc>
          <w:tcPr>
            <w:tcW w:w="3968" w:type="dxa"/>
            <w:shd w:val="clear" w:color="auto" w:fill="auto"/>
          </w:tcPr>
          <w:p w14:paraId="63717FAC" w14:textId="7D0DAE81"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11</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1</w:t>
            </w:r>
            <w:r w:rsidRPr="00DE7B59">
              <w:rPr>
                <w:lang w:eastAsia="en-US"/>
              </w:rPr>
              <w:t>PH of NR SpCell and Scell?</w:t>
            </w:r>
            <w:r w:rsidR="00E20ED3" w:rsidRPr="00DE7B59">
              <w:rPr>
                <w:lang w:eastAsia="en-US"/>
              </w:rPr>
              <w:t xml:space="preserve"> Note 3</w:t>
            </w:r>
          </w:p>
        </w:tc>
        <w:tc>
          <w:tcPr>
            <w:tcW w:w="708" w:type="dxa"/>
            <w:shd w:val="clear" w:color="auto" w:fill="auto"/>
          </w:tcPr>
          <w:p w14:paraId="143BCF20"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5585C056"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0730888D"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6BF32C83" w14:textId="77777777" w:rsidR="00956570" w:rsidRPr="00DE7B59" w:rsidRDefault="00956570" w:rsidP="00051FE8">
            <w:pPr>
              <w:pStyle w:val="TAC"/>
              <w:rPr>
                <w:lang w:eastAsia="en-US"/>
              </w:rPr>
            </w:pPr>
            <w:r w:rsidRPr="00DE7B59">
              <w:rPr>
                <w:lang w:eastAsia="en-US"/>
              </w:rPr>
              <w:t>P</w:t>
            </w:r>
          </w:p>
        </w:tc>
      </w:tr>
      <w:tr w:rsidR="00956570" w:rsidRPr="00DE7B59" w14:paraId="04A3E35A" w14:textId="77777777" w:rsidTr="00051FE8">
        <w:tc>
          <w:tcPr>
            <w:tcW w:w="534" w:type="dxa"/>
            <w:shd w:val="clear" w:color="auto" w:fill="auto"/>
          </w:tcPr>
          <w:p w14:paraId="68C3042E" w14:textId="77777777" w:rsidR="00956570" w:rsidRPr="00DE7B59" w:rsidRDefault="00956570" w:rsidP="00051FE8">
            <w:pPr>
              <w:pStyle w:val="TAC"/>
              <w:rPr>
                <w:lang w:eastAsia="en-US"/>
              </w:rPr>
            </w:pPr>
            <w:r w:rsidRPr="00DE7B59">
              <w:rPr>
                <w:lang w:eastAsia="zh-CN"/>
              </w:rPr>
              <w:t>15</w:t>
            </w:r>
          </w:p>
        </w:tc>
        <w:tc>
          <w:tcPr>
            <w:tcW w:w="3968" w:type="dxa"/>
            <w:shd w:val="clear" w:color="auto" w:fill="auto"/>
          </w:tcPr>
          <w:p w14:paraId="1C84571E"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T3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1C0EDDC9"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015F313B"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3BF0434E"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B52DAE3" w14:textId="77777777" w:rsidR="00956570" w:rsidRPr="00DE7B59" w:rsidRDefault="00956570" w:rsidP="00051FE8">
            <w:pPr>
              <w:pStyle w:val="TAC"/>
              <w:rPr>
                <w:lang w:eastAsia="en-US"/>
              </w:rPr>
            </w:pPr>
            <w:r w:rsidRPr="00DE7B59">
              <w:rPr>
                <w:lang w:eastAsia="en-US"/>
              </w:rPr>
              <w:t>-</w:t>
            </w:r>
          </w:p>
        </w:tc>
      </w:tr>
      <w:tr w:rsidR="00956570" w:rsidRPr="00DE7B59" w14:paraId="02F6B5D6" w14:textId="77777777" w:rsidTr="00051FE8">
        <w:tc>
          <w:tcPr>
            <w:tcW w:w="534" w:type="dxa"/>
            <w:shd w:val="clear" w:color="auto" w:fill="auto"/>
          </w:tcPr>
          <w:p w14:paraId="1E559F9B" w14:textId="77777777" w:rsidR="00956570" w:rsidRPr="00DE7B59" w:rsidRDefault="00956570" w:rsidP="00051FE8">
            <w:pPr>
              <w:pStyle w:val="TAC"/>
              <w:rPr>
                <w:lang w:eastAsia="en-US"/>
              </w:rPr>
            </w:pPr>
            <w:r w:rsidRPr="00DE7B59">
              <w:rPr>
                <w:lang w:eastAsia="zh-CN"/>
              </w:rPr>
              <w:t>16</w:t>
            </w:r>
          </w:p>
        </w:tc>
        <w:tc>
          <w:tcPr>
            <w:tcW w:w="3968" w:type="dxa"/>
            <w:shd w:val="clear" w:color="auto" w:fill="auto"/>
          </w:tcPr>
          <w:p w14:paraId="55D8C1B8"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14</w:t>
            </w:r>
            <w:r w:rsidRPr="00DE7B59">
              <w:rPr>
                <w:lang w:eastAsia="en-US"/>
              </w:rPr>
              <w:t xml:space="preserve">, does the UE transmit a MAC PDU containing </w:t>
            </w:r>
            <w:r w:rsidRPr="00DE7B59">
              <w:t>Multiple Entry PHR MAC CE</w:t>
            </w:r>
            <w:r w:rsidRPr="00DE7B59">
              <w:rPr>
                <w:lang w:eastAsia="en-US"/>
              </w:rPr>
              <w:t xml:space="preserve"> containing?</w:t>
            </w:r>
          </w:p>
        </w:tc>
        <w:tc>
          <w:tcPr>
            <w:tcW w:w="708" w:type="dxa"/>
            <w:shd w:val="clear" w:color="auto" w:fill="auto"/>
          </w:tcPr>
          <w:p w14:paraId="778C8376"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649C3AFA"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588F856D"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14FE8310" w14:textId="77777777" w:rsidR="00956570" w:rsidRPr="00DE7B59" w:rsidRDefault="00956570" w:rsidP="00051FE8">
            <w:pPr>
              <w:pStyle w:val="TAC"/>
              <w:rPr>
                <w:lang w:eastAsia="en-US"/>
              </w:rPr>
            </w:pPr>
            <w:r w:rsidRPr="00DE7B59">
              <w:rPr>
                <w:lang w:eastAsia="en-US"/>
              </w:rPr>
              <w:t>F</w:t>
            </w:r>
          </w:p>
        </w:tc>
      </w:tr>
      <w:tr w:rsidR="00956570" w:rsidRPr="00DE7B59" w14:paraId="5CFDBC11" w14:textId="77777777" w:rsidTr="00051FE8">
        <w:tc>
          <w:tcPr>
            <w:tcW w:w="534" w:type="dxa"/>
            <w:shd w:val="clear" w:color="auto" w:fill="auto"/>
          </w:tcPr>
          <w:p w14:paraId="4DAA8EFC" w14:textId="77777777" w:rsidR="00956570" w:rsidRPr="00DE7B59" w:rsidRDefault="00956570" w:rsidP="00051FE8">
            <w:pPr>
              <w:pStyle w:val="TAC"/>
              <w:rPr>
                <w:lang w:eastAsia="en-US"/>
              </w:rPr>
            </w:pPr>
            <w:r w:rsidRPr="00DE7B59">
              <w:rPr>
                <w:lang w:eastAsia="zh-CN"/>
              </w:rPr>
              <w:t>17</w:t>
            </w:r>
          </w:p>
        </w:tc>
        <w:tc>
          <w:tcPr>
            <w:tcW w:w="3968" w:type="dxa"/>
            <w:shd w:val="clear" w:color="auto" w:fill="auto"/>
          </w:tcPr>
          <w:p w14:paraId="233C34E4" w14:textId="10EC87EC"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14</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57C5C30D"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58D8BAB7"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0D7FD507"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7C1C1926" w14:textId="77777777" w:rsidR="00956570" w:rsidRPr="00DE7B59" w:rsidRDefault="00956570" w:rsidP="00051FE8">
            <w:pPr>
              <w:pStyle w:val="TAC"/>
              <w:rPr>
                <w:lang w:eastAsia="en-US"/>
              </w:rPr>
            </w:pPr>
            <w:r w:rsidRPr="00DE7B59">
              <w:rPr>
                <w:lang w:eastAsia="en-US"/>
              </w:rPr>
              <w:t>P</w:t>
            </w:r>
          </w:p>
        </w:tc>
      </w:tr>
      <w:tr w:rsidR="00956570" w:rsidRPr="00DE7B59" w14:paraId="4A521FD2" w14:textId="77777777" w:rsidTr="00051FE8">
        <w:tc>
          <w:tcPr>
            <w:tcW w:w="534" w:type="dxa"/>
            <w:shd w:val="clear" w:color="auto" w:fill="auto"/>
          </w:tcPr>
          <w:p w14:paraId="0D24BC5C" w14:textId="77777777" w:rsidR="00956570" w:rsidRPr="00DE7B59" w:rsidRDefault="00956570" w:rsidP="00051FE8">
            <w:pPr>
              <w:pStyle w:val="TAC"/>
              <w:rPr>
                <w:lang w:eastAsia="en-US"/>
              </w:rPr>
            </w:pPr>
            <w:r w:rsidRPr="00DE7B59">
              <w:rPr>
                <w:lang w:eastAsia="zh-CN"/>
              </w:rPr>
              <w:t>18</w:t>
            </w:r>
          </w:p>
        </w:tc>
        <w:tc>
          <w:tcPr>
            <w:tcW w:w="3968" w:type="dxa"/>
            <w:shd w:val="clear" w:color="auto" w:fill="auto"/>
          </w:tcPr>
          <w:p w14:paraId="555AC347"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T4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16025AEE"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736711A8"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541D58E2"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4E7C3E0" w14:textId="77777777" w:rsidR="00956570" w:rsidRPr="00DE7B59" w:rsidRDefault="00956570" w:rsidP="00051FE8">
            <w:pPr>
              <w:pStyle w:val="TAC"/>
              <w:rPr>
                <w:lang w:eastAsia="en-US"/>
              </w:rPr>
            </w:pPr>
            <w:r w:rsidRPr="00DE7B59">
              <w:rPr>
                <w:lang w:eastAsia="en-US"/>
              </w:rPr>
              <w:t>-</w:t>
            </w:r>
          </w:p>
        </w:tc>
      </w:tr>
      <w:tr w:rsidR="00956570" w:rsidRPr="00DE7B59" w14:paraId="2A838937" w14:textId="77777777" w:rsidTr="00051FE8">
        <w:tc>
          <w:tcPr>
            <w:tcW w:w="534" w:type="dxa"/>
            <w:shd w:val="clear" w:color="auto" w:fill="auto"/>
          </w:tcPr>
          <w:p w14:paraId="4B9BA503" w14:textId="77777777" w:rsidR="00956570" w:rsidRPr="00DE7B59" w:rsidRDefault="00956570" w:rsidP="00051FE8">
            <w:pPr>
              <w:pStyle w:val="TAC"/>
              <w:rPr>
                <w:lang w:eastAsia="en-US"/>
              </w:rPr>
            </w:pPr>
            <w:r w:rsidRPr="00DE7B59">
              <w:rPr>
                <w:lang w:eastAsia="zh-CN"/>
              </w:rPr>
              <w:t>19</w:t>
            </w:r>
          </w:p>
        </w:tc>
        <w:tc>
          <w:tcPr>
            <w:tcW w:w="3968" w:type="dxa"/>
            <w:shd w:val="clear" w:color="auto" w:fill="auto"/>
          </w:tcPr>
          <w:p w14:paraId="2D16493F"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17</w:t>
            </w:r>
            <w:r w:rsidRPr="00DE7B59">
              <w:rPr>
                <w:lang w:eastAsia="en-US"/>
              </w:rPr>
              <w:t xml:space="preserve">, does the UE transmit a MAC PDU containing </w:t>
            </w:r>
            <w:r w:rsidRPr="00DE7B59">
              <w:t>Multiple Entry PHR MAC CE</w:t>
            </w:r>
            <w:r w:rsidRPr="00DE7B59">
              <w:rPr>
                <w:lang w:eastAsia="en-US"/>
              </w:rPr>
              <w:t>?</w:t>
            </w:r>
          </w:p>
        </w:tc>
        <w:tc>
          <w:tcPr>
            <w:tcW w:w="708" w:type="dxa"/>
            <w:shd w:val="clear" w:color="auto" w:fill="auto"/>
          </w:tcPr>
          <w:p w14:paraId="4B04B19B"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0E1E583C"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3D2BAFDE"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5006A8B8" w14:textId="77777777" w:rsidR="00956570" w:rsidRPr="00DE7B59" w:rsidRDefault="00956570" w:rsidP="00051FE8">
            <w:pPr>
              <w:pStyle w:val="TAC"/>
              <w:rPr>
                <w:lang w:eastAsia="en-US"/>
              </w:rPr>
            </w:pPr>
            <w:r w:rsidRPr="00DE7B59">
              <w:rPr>
                <w:lang w:eastAsia="en-US"/>
              </w:rPr>
              <w:t>F</w:t>
            </w:r>
          </w:p>
        </w:tc>
      </w:tr>
      <w:tr w:rsidR="00956570" w:rsidRPr="00DE7B59" w14:paraId="1D01D5C5" w14:textId="77777777" w:rsidTr="00051FE8">
        <w:tc>
          <w:tcPr>
            <w:tcW w:w="534" w:type="dxa"/>
            <w:shd w:val="clear" w:color="auto" w:fill="auto"/>
          </w:tcPr>
          <w:p w14:paraId="1333CBD0" w14:textId="77777777" w:rsidR="00956570" w:rsidRPr="00DE7B59" w:rsidRDefault="00956570" w:rsidP="00051FE8">
            <w:pPr>
              <w:pStyle w:val="TAC"/>
              <w:rPr>
                <w:lang w:eastAsia="en-US"/>
              </w:rPr>
            </w:pPr>
            <w:r w:rsidRPr="00DE7B59">
              <w:rPr>
                <w:lang w:eastAsia="en-US"/>
              </w:rPr>
              <w:t>20</w:t>
            </w:r>
          </w:p>
        </w:tc>
        <w:tc>
          <w:tcPr>
            <w:tcW w:w="3968" w:type="dxa"/>
            <w:shd w:val="clear" w:color="auto" w:fill="auto"/>
          </w:tcPr>
          <w:p w14:paraId="451EB351" w14:textId="5D27225A"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17</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45D21293"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71F7DAD"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7E251B61"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709847A7" w14:textId="77777777" w:rsidR="00956570" w:rsidRPr="00DE7B59" w:rsidRDefault="00956570" w:rsidP="00051FE8">
            <w:pPr>
              <w:pStyle w:val="TAC"/>
              <w:rPr>
                <w:lang w:eastAsia="en-US"/>
              </w:rPr>
            </w:pPr>
            <w:r w:rsidRPr="00DE7B59">
              <w:rPr>
                <w:lang w:eastAsia="en-US"/>
              </w:rPr>
              <w:t>P</w:t>
            </w:r>
          </w:p>
        </w:tc>
      </w:tr>
      <w:tr w:rsidR="00E20ED3" w:rsidRPr="00DE7B59" w14:paraId="2BA0F5BA" w14:textId="77777777" w:rsidTr="00605B15">
        <w:tc>
          <w:tcPr>
            <w:tcW w:w="534" w:type="dxa"/>
            <w:shd w:val="clear" w:color="auto" w:fill="auto"/>
          </w:tcPr>
          <w:p w14:paraId="6A72A308" w14:textId="77777777" w:rsidR="00E20ED3" w:rsidRPr="00DE7B59" w:rsidRDefault="00E20ED3" w:rsidP="00605B15">
            <w:pPr>
              <w:pStyle w:val="TAC"/>
              <w:rPr>
                <w:lang w:eastAsia="en-US"/>
              </w:rPr>
            </w:pPr>
            <w:r w:rsidRPr="00DE7B59">
              <w:rPr>
                <w:lang w:eastAsia="en-US"/>
              </w:rPr>
              <w:t>21</w:t>
            </w:r>
          </w:p>
        </w:tc>
        <w:tc>
          <w:tcPr>
            <w:tcW w:w="3968" w:type="dxa"/>
            <w:shd w:val="clear" w:color="auto" w:fill="auto"/>
          </w:tcPr>
          <w:p w14:paraId="4AE55A26" w14:textId="77777777" w:rsidR="00E20ED3" w:rsidRPr="00DE7B59" w:rsidRDefault="00E20ED3" w:rsidP="00605B15">
            <w:pPr>
              <w:pStyle w:val="TAL"/>
              <w:rPr>
                <w:lang w:eastAsia="en-US"/>
              </w:rPr>
            </w:pPr>
            <w:r w:rsidRPr="00DE7B59">
              <w:t xml:space="preserve">The SS transmits an NR </w:t>
            </w:r>
            <w:r w:rsidRPr="00DE7B59">
              <w:rPr>
                <w:i/>
                <w:iCs/>
              </w:rPr>
              <w:t>RRCReconfiguration</w:t>
            </w:r>
            <w:r w:rsidRPr="00DE7B59">
              <w:t xml:space="preserve"> message to disable Power Headroom reporting</w:t>
            </w:r>
            <w:r w:rsidRPr="00DE7B59">
              <w:rPr>
                <w:lang w:eastAsia="zh-CN"/>
              </w:rPr>
              <w:t>.(Note 1)</w:t>
            </w:r>
          </w:p>
        </w:tc>
        <w:tc>
          <w:tcPr>
            <w:tcW w:w="708" w:type="dxa"/>
            <w:shd w:val="clear" w:color="auto" w:fill="auto"/>
          </w:tcPr>
          <w:p w14:paraId="5BC04164" w14:textId="77777777" w:rsidR="00E20ED3" w:rsidRPr="00DE7B59" w:rsidRDefault="00E20ED3" w:rsidP="00605B15">
            <w:pPr>
              <w:pStyle w:val="TAC"/>
              <w:rPr>
                <w:lang w:eastAsia="en-US"/>
              </w:rPr>
            </w:pPr>
            <w:r w:rsidRPr="00DE7B59">
              <w:t>&lt;--</w:t>
            </w:r>
          </w:p>
        </w:tc>
        <w:tc>
          <w:tcPr>
            <w:tcW w:w="2976" w:type="dxa"/>
            <w:shd w:val="clear" w:color="auto" w:fill="auto"/>
          </w:tcPr>
          <w:p w14:paraId="79996E25" w14:textId="77777777" w:rsidR="00E20ED3" w:rsidRPr="00DE7B59" w:rsidRDefault="00E20ED3" w:rsidP="00605B15">
            <w:pPr>
              <w:pStyle w:val="TAL"/>
              <w:rPr>
                <w:lang w:eastAsia="en-US"/>
              </w:rPr>
            </w:pPr>
            <w:r w:rsidRPr="00DE7B59">
              <w:rPr>
                <w:i/>
              </w:rPr>
              <w:t>(RRCReconfiguration)</w:t>
            </w:r>
          </w:p>
        </w:tc>
        <w:tc>
          <w:tcPr>
            <w:tcW w:w="567" w:type="dxa"/>
            <w:shd w:val="clear" w:color="auto" w:fill="auto"/>
          </w:tcPr>
          <w:p w14:paraId="0E2372F6" w14:textId="77777777" w:rsidR="00E20ED3" w:rsidRPr="00DE7B59" w:rsidRDefault="00E20ED3" w:rsidP="00605B15">
            <w:pPr>
              <w:pStyle w:val="TAC"/>
              <w:rPr>
                <w:lang w:eastAsia="zh-CN"/>
              </w:rPr>
            </w:pPr>
            <w:r w:rsidRPr="00DE7B59">
              <w:t>-</w:t>
            </w:r>
          </w:p>
        </w:tc>
        <w:tc>
          <w:tcPr>
            <w:tcW w:w="850" w:type="dxa"/>
            <w:shd w:val="clear" w:color="auto" w:fill="auto"/>
          </w:tcPr>
          <w:p w14:paraId="00FE020A" w14:textId="77777777" w:rsidR="00E20ED3" w:rsidRPr="00DE7B59" w:rsidRDefault="00E20ED3" w:rsidP="00605B15">
            <w:pPr>
              <w:pStyle w:val="TAC"/>
              <w:rPr>
                <w:lang w:eastAsia="en-US"/>
              </w:rPr>
            </w:pPr>
            <w:r w:rsidRPr="00DE7B59">
              <w:t>-</w:t>
            </w:r>
          </w:p>
        </w:tc>
      </w:tr>
      <w:tr w:rsidR="00E20ED3" w:rsidRPr="00DE7B59" w14:paraId="3F5AA550" w14:textId="77777777" w:rsidTr="00605B15">
        <w:tc>
          <w:tcPr>
            <w:tcW w:w="534" w:type="dxa"/>
            <w:shd w:val="clear" w:color="auto" w:fill="auto"/>
          </w:tcPr>
          <w:p w14:paraId="58FFADF9" w14:textId="77777777" w:rsidR="00E20ED3" w:rsidRPr="00DE7B59" w:rsidRDefault="00E20ED3" w:rsidP="00605B15">
            <w:pPr>
              <w:pStyle w:val="TAC"/>
              <w:rPr>
                <w:lang w:eastAsia="en-US"/>
              </w:rPr>
            </w:pPr>
            <w:r w:rsidRPr="00DE7B59">
              <w:rPr>
                <w:lang w:eastAsia="en-US"/>
              </w:rPr>
              <w:t>22</w:t>
            </w:r>
          </w:p>
        </w:tc>
        <w:tc>
          <w:tcPr>
            <w:tcW w:w="3968" w:type="dxa"/>
            <w:shd w:val="clear" w:color="auto" w:fill="auto"/>
          </w:tcPr>
          <w:p w14:paraId="63C200C9" w14:textId="77777777" w:rsidR="00E20ED3" w:rsidRPr="00DE7B59" w:rsidRDefault="00E20ED3" w:rsidP="00605B15">
            <w:pPr>
              <w:pStyle w:val="TAL"/>
              <w:rPr>
                <w:lang w:eastAsia="en-US"/>
              </w:rPr>
            </w:pPr>
            <w:r w:rsidRPr="00DE7B59">
              <w:t xml:space="preserve">The UE transmits an NR </w:t>
            </w:r>
            <w:r w:rsidRPr="00DE7B59">
              <w:rPr>
                <w:i/>
                <w:iCs/>
              </w:rPr>
              <w:t>RRCReconfigurationComplete</w:t>
            </w:r>
            <w:r w:rsidRPr="00DE7B59">
              <w:t xml:space="preserve"> message to confirm the disabling of Power Headroom parameters</w:t>
            </w:r>
            <w:r w:rsidRPr="00DE7B59">
              <w:rPr>
                <w:lang w:eastAsia="zh-CN"/>
              </w:rPr>
              <w:t>.(Note 3)</w:t>
            </w:r>
          </w:p>
        </w:tc>
        <w:tc>
          <w:tcPr>
            <w:tcW w:w="708" w:type="dxa"/>
            <w:shd w:val="clear" w:color="auto" w:fill="auto"/>
          </w:tcPr>
          <w:p w14:paraId="24A50094" w14:textId="77777777" w:rsidR="00E20ED3" w:rsidRPr="00DE7B59" w:rsidRDefault="00E20ED3" w:rsidP="00605B15">
            <w:pPr>
              <w:pStyle w:val="TAC"/>
              <w:rPr>
                <w:lang w:eastAsia="en-US"/>
              </w:rPr>
            </w:pPr>
            <w:r w:rsidRPr="00DE7B59">
              <w:t>--&gt;</w:t>
            </w:r>
          </w:p>
        </w:tc>
        <w:tc>
          <w:tcPr>
            <w:tcW w:w="2976" w:type="dxa"/>
            <w:shd w:val="clear" w:color="auto" w:fill="auto"/>
          </w:tcPr>
          <w:p w14:paraId="6913F445" w14:textId="77777777" w:rsidR="00E20ED3" w:rsidRPr="00DE7B59" w:rsidRDefault="00E20ED3" w:rsidP="00605B15">
            <w:pPr>
              <w:pStyle w:val="TAL"/>
              <w:rPr>
                <w:lang w:eastAsia="en-US"/>
              </w:rPr>
            </w:pPr>
            <w:r w:rsidRPr="00DE7B59">
              <w:rPr>
                <w:i/>
              </w:rPr>
              <w:t>(RRCReconfigurationComplete)</w:t>
            </w:r>
          </w:p>
        </w:tc>
        <w:tc>
          <w:tcPr>
            <w:tcW w:w="567" w:type="dxa"/>
            <w:shd w:val="clear" w:color="auto" w:fill="auto"/>
          </w:tcPr>
          <w:p w14:paraId="3D8EF859" w14:textId="77777777" w:rsidR="00E20ED3" w:rsidRPr="00DE7B59" w:rsidRDefault="00E20ED3" w:rsidP="00605B15">
            <w:pPr>
              <w:pStyle w:val="TAC"/>
              <w:rPr>
                <w:lang w:eastAsia="zh-CN"/>
              </w:rPr>
            </w:pPr>
            <w:r w:rsidRPr="00DE7B59">
              <w:t>-</w:t>
            </w:r>
          </w:p>
        </w:tc>
        <w:tc>
          <w:tcPr>
            <w:tcW w:w="850" w:type="dxa"/>
            <w:shd w:val="clear" w:color="auto" w:fill="auto"/>
          </w:tcPr>
          <w:p w14:paraId="30DA3CC9" w14:textId="77777777" w:rsidR="00E20ED3" w:rsidRPr="00DE7B59" w:rsidRDefault="00E20ED3" w:rsidP="00605B15">
            <w:pPr>
              <w:pStyle w:val="TAC"/>
              <w:rPr>
                <w:lang w:eastAsia="en-US"/>
              </w:rPr>
            </w:pPr>
            <w:r w:rsidRPr="00DE7B59">
              <w:t>-</w:t>
            </w:r>
          </w:p>
        </w:tc>
      </w:tr>
      <w:tr w:rsidR="00956570" w:rsidRPr="00DE7B59" w14:paraId="21A15BF6" w14:textId="77777777" w:rsidTr="00051FE8">
        <w:tc>
          <w:tcPr>
            <w:tcW w:w="9603" w:type="dxa"/>
            <w:gridSpan w:val="6"/>
            <w:shd w:val="clear" w:color="auto" w:fill="auto"/>
          </w:tcPr>
          <w:p w14:paraId="1384D40B" w14:textId="77777777" w:rsidR="00956570" w:rsidRPr="00DE7B59" w:rsidRDefault="00956570" w:rsidP="00051FE8">
            <w:pPr>
              <w:pStyle w:val="TAN"/>
              <w:rPr>
                <w:i/>
                <w:lang w:eastAsia="en-US"/>
              </w:rPr>
            </w:pPr>
            <w:r w:rsidRPr="00DE7B59">
              <w:rPr>
                <w:lang w:eastAsia="en-US"/>
              </w:rPr>
              <w:t>Note 1:</w:t>
            </w:r>
            <w:r w:rsidRPr="00DE7B59">
              <w:rPr>
                <w:lang w:eastAsia="en-US"/>
              </w:rPr>
              <w:tab/>
            </w:r>
            <w:r w:rsidR="00E20ED3" w:rsidRPr="00DE7B59">
              <w:rPr>
                <w:lang w:eastAsia="en-US"/>
              </w:rPr>
              <w:t>F</w:t>
            </w:r>
            <w:r w:rsidRPr="00DE7B59">
              <w:rPr>
                <w:lang w:eastAsia="en-US"/>
              </w:rPr>
              <w:t xml:space="preserve">or EN-DC the NR </w:t>
            </w:r>
            <w:r w:rsidRPr="00DE7B59">
              <w:rPr>
                <w:i/>
                <w:lang w:eastAsia="en-US"/>
              </w:rPr>
              <w:t>RRCReconfiguration</w:t>
            </w:r>
            <w:r w:rsidRPr="00DE7B59">
              <w:rPr>
                <w:lang w:eastAsia="en-US"/>
              </w:rPr>
              <w:t xml:space="preserve"> message is contained in </w:t>
            </w:r>
            <w:r w:rsidRPr="00DE7B59">
              <w:rPr>
                <w:i/>
                <w:lang w:eastAsia="en-US"/>
              </w:rPr>
              <w:t>RRCConnectionReconfiguration.</w:t>
            </w:r>
          </w:p>
          <w:p w14:paraId="69C765A3" w14:textId="77777777" w:rsidR="00E20ED3" w:rsidRPr="00DE7B59" w:rsidRDefault="00956570" w:rsidP="00E20ED3">
            <w:pPr>
              <w:pStyle w:val="TAN"/>
              <w:rPr>
                <w:i/>
                <w:lang w:eastAsia="en-US"/>
              </w:rPr>
            </w:pPr>
            <w:r w:rsidRPr="00DE7B59">
              <w:rPr>
                <w:lang w:eastAsia="en-US"/>
              </w:rPr>
              <w:t>Note 2:</w:t>
            </w:r>
            <w:r w:rsidRPr="00DE7B59">
              <w:rPr>
                <w:lang w:eastAsia="en-US"/>
              </w:rPr>
              <w:tab/>
            </w:r>
            <w:r w:rsidR="00E20ED3" w:rsidRPr="00DE7B59">
              <w:rPr>
                <w:lang w:eastAsia="en-US"/>
              </w:rPr>
              <w:t>F</w:t>
            </w:r>
            <w:r w:rsidRPr="00DE7B59">
              <w:rPr>
                <w:lang w:eastAsia="en-US"/>
              </w:rPr>
              <w:t xml:space="preserve">or EN-DC the NR </w:t>
            </w:r>
            <w:r w:rsidRPr="00DE7B59">
              <w:rPr>
                <w:i/>
                <w:lang w:eastAsia="en-US"/>
              </w:rPr>
              <w:t>RRCReconfigurationComplete</w:t>
            </w:r>
            <w:r w:rsidRPr="00DE7B59">
              <w:rPr>
                <w:lang w:eastAsia="en-US"/>
              </w:rPr>
              <w:t xml:space="preserve"> message is contained in </w:t>
            </w:r>
            <w:r w:rsidRPr="00DE7B59">
              <w:rPr>
                <w:i/>
                <w:lang w:eastAsia="en-US"/>
              </w:rPr>
              <w:t>RRCConnectionReconfigurationComplete.</w:t>
            </w:r>
          </w:p>
          <w:p w14:paraId="21930E89" w14:textId="77777777" w:rsidR="00956570" w:rsidRPr="00DE7B59" w:rsidRDefault="00E20ED3" w:rsidP="00E20ED3">
            <w:pPr>
              <w:pStyle w:val="TAN"/>
              <w:rPr>
                <w:lang w:eastAsia="en-US"/>
              </w:rPr>
            </w:pPr>
            <w:r w:rsidRPr="00DE7B59">
              <w:rPr>
                <w:lang w:eastAsia="en-US"/>
              </w:rPr>
              <w:t>Note 3:</w:t>
            </w:r>
            <w:r w:rsidRPr="00DE7B59">
              <w:rPr>
                <w:lang w:eastAsia="en-US"/>
              </w:rPr>
              <w:tab/>
              <w:t>For EN-DC the Type 1 PHR report for EUTRA Pcell is also included.</w:t>
            </w:r>
          </w:p>
        </w:tc>
      </w:tr>
    </w:tbl>
    <w:p w14:paraId="4651BD11" w14:textId="77777777" w:rsidR="00956570" w:rsidRPr="00DE7B59" w:rsidRDefault="00956570" w:rsidP="00956570"/>
    <w:p w14:paraId="48CF00B4" w14:textId="77777777" w:rsidR="00956570" w:rsidRPr="00DE7B59" w:rsidRDefault="00956570" w:rsidP="00956570">
      <w:pPr>
        <w:pStyle w:val="TH"/>
      </w:pPr>
      <w:r w:rsidRPr="00DE7B59">
        <w:t>Table 7.1.1.3.8.</w:t>
      </w:r>
      <w:r w:rsidR="00C63BEF" w:rsidRPr="00DE7B59">
        <w:t>1.</w:t>
      </w:r>
      <w:r w:rsidRPr="00DE7B59">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DE7B59" w14:paraId="2CD76223" w14:textId="77777777" w:rsidTr="00051FE8">
        <w:tc>
          <w:tcPr>
            <w:tcW w:w="534" w:type="dxa"/>
            <w:tcBorders>
              <w:bottom w:val="nil"/>
            </w:tcBorders>
            <w:shd w:val="clear" w:color="auto" w:fill="auto"/>
          </w:tcPr>
          <w:p w14:paraId="485AD6D3" w14:textId="77777777" w:rsidR="00956570" w:rsidRPr="00DE7B59" w:rsidRDefault="00956570" w:rsidP="00051FE8">
            <w:pPr>
              <w:pStyle w:val="TAH"/>
              <w:rPr>
                <w:lang w:eastAsia="en-US"/>
              </w:rPr>
            </w:pPr>
            <w:r w:rsidRPr="00DE7B59">
              <w:rPr>
                <w:lang w:eastAsia="en-US"/>
              </w:rPr>
              <w:t>St</w:t>
            </w:r>
          </w:p>
        </w:tc>
        <w:tc>
          <w:tcPr>
            <w:tcW w:w="3968" w:type="dxa"/>
            <w:shd w:val="clear" w:color="auto" w:fill="auto"/>
          </w:tcPr>
          <w:p w14:paraId="5FF049E5" w14:textId="77777777" w:rsidR="00956570" w:rsidRPr="00DE7B59" w:rsidRDefault="00956570" w:rsidP="00051FE8">
            <w:pPr>
              <w:pStyle w:val="TAH"/>
              <w:rPr>
                <w:lang w:eastAsia="en-US"/>
              </w:rPr>
            </w:pPr>
            <w:r w:rsidRPr="00DE7B59">
              <w:rPr>
                <w:lang w:eastAsia="en-US"/>
              </w:rPr>
              <w:t>Procedure</w:t>
            </w:r>
          </w:p>
        </w:tc>
        <w:tc>
          <w:tcPr>
            <w:tcW w:w="3684" w:type="dxa"/>
            <w:gridSpan w:val="2"/>
            <w:shd w:val="clear" w:color="auto" w:fill="auto"/>
          </w:tcPr>
          <w:p w14:paraId="204FCFF4" w14:textId="77777777" w:rsidR="00956570" w:rsidRPr="00DE7B59" w:rsidRDefault="00956570" w:rsidP="00051FE8">
            <w:pPr>
              <w:pStyle w:val="TAH"/>
              <w:rPr>
                <w:lang w:eastAsia="en-US"/>
              </w:rPr>
            </w:pPr>
            <w:r w:rsidRPr="00DE7B59">
              <w:rPr>
                <w:lang w:eastAsia="en-US"/>
              </w:rPr>
              <w:t>Message Sequence</w:t>
            </w:r>
          </w:p>
        </w:tc>
        <w:tc>
          <w:tcPr>
            <w:tcW w:w="567" w:type="dxa"/>
            <w:tcBorders>
              <w:bottom w:val="nil"/>
            </w:tcBorders>
            <w:shd w:val="clear" w:color="auto" w:fill="auto"/>
          </w:tcPr>
          <w:p w14:paraId="30E97D7D" w14:textId="77777777" w:rsidR="00956570" w:rsidRPr="00DE7B59" w:rsidRDefault="00956570" w:rsidP="00051FE8">
            <w:pPr>
              <w:pStyle w:val="TAH"/>
              <w:rPr>
                <w:lang w:eastAsia="en-US"/>
              </w:rPr>
            </w:pPr>
            <w:r w:rsidRPr="00DE7B59">
              <w:rPr>
                <w:lang w:eastAsia="en-US"/>
              </w:rPr>
              <w:t>TP</w:t>
            </w:r>
          </w:p>
        </w:tc>
        <w:tc>
          <w:tcPr>
            <w:tcW w:w="850" w:type="dxa"/>
            <w:tcBorders>
              <w:bottom w:val="nil"/>
            </w:tcBorders>
            <w:shd w:val="clear" w:color="auto" w:fill="auto"/>
          </w:tcPr>
          <w:p w14:paraId="087FE095" w14:textId="77777777" w:rsidR="00956570" w:rsidRPr="00DE7B59" w:rsidRDefault="00956570" w:rsidP="00051FE8">
            <w:pPr>
              <w:pStyle w:val="TAH"/>
              <w:rPr>
                <w:lang w:eastAsia="en-US"/>
              </w:rPr>
            </w:pPr>
            <w:r w:rsidRPr="00DE7B59">
              <w:rPr>
                <w:lang w:eastAsia="en-US"/>
              </w:rPr>
              <w:t>Verdict</w:t>
            </w:r>
          </w:p>
        </w:tc>
      </w:tr>
      <w:tr w:rsidR="00956570" w:rsidRPr="00DE7B59" w14:paraId="3CE882F0" w14:textId="77777777" w:rsidTr="00051FE8">
        <w:tc>
          <w:tcPr>
            <w:tcW w:w="534" w:type="dxa"/>
            <w:tcBorders>
              <w:top w:val="nil"/>
            </w:tcBorders>
            <w:shd w:val="clear" w:color="auto" w:fill="auto"/>
          </w:tcPr>
          <w:p w14:paraId="5DDCA06B" w14:textId="77777777" w:rsidR="00956570" w:rsidRPr="00DE7B59" w:rsidRDefault="00956570" w:rsidP="00051FE8">
            <w:pPr>
              <w:pStyle w:val="TAH"/>
              <w:rPr>
                <w:lang w:eastAsia="en-US"/>
              </w:rPr>
            </w:pPr>
          </w:p>
        </w:tc>
        <w:tc>
          <w:tcPr>
            <w:tcW w:w="3968" w:type="dxa"/>
            <w:shd w:val="clear" w:color="auto" w:fill="auto"/>
          </w:tcPr>
          <w:p w14:paraId="7403228D" w14:textId="77777777" w:rsidR="00956570" w:rsidRPr="00DE7B59" w:rsidRDefault="00956570" w:rsidP="00051FE8">
            <w:pPr>
              <w:pStyle w:val="TAH"/>
              <w:rPr>
                <w:lang w:eastAsia="en-US"/>
              </w:rPr>
            </w:pPr>
          </w:p>
        </w:tc>
        <w:tc>
          <w:tcPr>
            <w:tcW w:w="708" w:type="dxa"/>
            <w:shd w:val="clear" w:color="auto" w:fill="auto"/>
          </w:tcPr>
          <w:p w14:paraId="37517AD4" w14:textId="77777777" w:rsidR="00956570" w:rsidRPr="00DE7B59" w:rsidRDefault="00956570" w:rsidP="00051FE8">
            <w:pPr>
              <w:pStyle w:val="TAH"/>
              <w:rPr>
                <w:lang w:eastAsia="en-US"/>
              </w:rPr>
            </w:pPr>
            <w:r w:rsidRPr="00DE7B59">
              <w:rPr>
                <w:lang w:eastAsia="en-US"/>
              </w:rPr>
              <w:t>U - S</w:t>
            </w:r>
          </w:p>
        </w:tc>
        <w:tc>
          <w:tcPr>
            <w:tcW w:w="2976" w:type="dxa"/>
            <w:shd w:val="clear" w:color="auto" w:fill="auto"/>
          </w:tcPr>
          <w:p w14:paraId="4BE1D761" w14:textId="77777777" w:rsidR="00956570" w:rsidRPr="00DE7B59" w:rsidRDefault="00956570" w:rsidP="00051FE8">
            <w:pPr>
              <w:pStyle w:val="TAH"/>
              <w:rPr>
                <w:lang w:eastAsia="en-US"/>
              </w:rPr>
            </w:pPr>
            <w:r w:rsidRPr="00DE7B59">
              <w:rPr>
                <w:lang w:eastAsia="en-US"/>
              </w:rPr>
              <w:t>Message</w:t>
            </w:r>
          </w:p>
        </w:tc>
        <w:tc>
          <w:tcPr>
            <w:tcW w:w="567" w:type="dxa"/>
            <w:tcBorders>
              <w:top w:val="nil"/>
            </w:tcBorders>
            <w:shd w:val="clear" w:color="auto" w:fill="auto"/>
          </w:tcPr>
          <w:p w14:paraId="32107F34" w14:textId="77777777" w:rsidR="00956570" w:rsidRPr="00DE7B59" w:rsidRDefault="00956570" w:rsidP="00051FE8">
            <w:pPr>
              <w:pStyle w:val="TAH"/>
              <w:rPr>
                <w:lang w:eastAsia="en-US"/>
              </w:rPr>
            </w:pPr>
          </w:p>
        </w:tc>
        <w:tc>
          <w:tcPr>
            <w:tcW w:w="850" w:type="dxa"/>
            <w:tcBorders>
              <w:top w:val="nil"/>
            </w:tcBorders>
            <w:shd w:val="clear" w:color="auto" w:fill="auto"/>
          </w:tcPr>
          <w:p w14:paraId="3DECB4FF" w14:textId="77777777" w:rsidR="00956570" w:rsidRPr="00DE7B59" w:rsidRDefault="00956570" w:rsidP="00051FE8">
            <w:pPr>
              <w:pStyle w:val="TAH"/>
              <w:rPr>
                <w:lang w:eastAsia="en-US"/>
              </w:rPr>
            </w:pPr>
          </w:p>
        </w:tc>
      </w:tr>
      <w:tr w:rsidR="00956570" w:rsidRPr="00DE7B59" w14:paraId="72C4BF92" w14:textId="77777777" w:rsidTr="00051FE8">
        <w:tc>
          <w:tcPr>
            <w:tcW w:w="534" w:type="dxa"/>
            <w:shd w:val="clear" w:color="auto" w:fill="auto"/>
          </w:tcPr>
          <w:p w14:paraId="3EF40508" w14:textId="77777777" w:rsidR="00956570" w:rsidRPr="00DE7B59" w:rsidRDefault="00956570" w:rsidP="00051FE8">
            <w:pPr>
              <w:pStyle w:val="TAC"/>
              <w:rPr>
                <w:lang w:eastAsia="en-US"/>
              </w:rPr>
            </w:pPr>
            <w:r w:rsidRPr="00DE7B59">
              <w:rPr>
                <w:lang w:eastAsia="en-US"/>
              </w:rPr>
              <w:t>1</w:t>
            </w:r>
          </w:p>
        </w:tc>
        <w:tc>
          <w:tcPr>
            <w:tcW w:w="3968" w:type="dxa"/>
            <w:shd w:val="clear" w:color="auto" w:fill="auto"/>
          </w:tcPr>
          <w:p w14:paraId="3271E790" w14:textId="415DCAAF"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w:t>
            </w:r>
          </w:p>
        </w:tc>
        <w:tc>
          <w:tcPr>
            <w:tcW w:w="708" w:type="dxa"/>
            <w:shd w:val="clear" w:color="auto" w:fill="auto"/>
          </w:tcPr>
          <w:p w14:paraId="56CD491E"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1C7ADA85" w14:textId="77777777" w:rsidR="00956570" w:rsidRPr="00DE7B59" w:rsidRDefault="00956570" w:rsidP="00051FE8">
            <w:pPr>
              <w:pStyle w:val="TAL"/>
              <w:rPr>
                <w:i/>
                <w:iCs/>
                <w:lang w:eastAsia="en-US"/>
              </w:rPr>
            </w:pPr>
            <w:r w:rsidRPr="00DE7B59">
              <w:rPr>
                <w:lang w:eastAsia="en-US"/>
              </w:rPr>
              <w:t>MAC PDU</w:t>
            </w:r>
          </w:p>
        </w:tc>
        <w:tc>
          <w:tcPr>
            <w:tcW w:w="567" w:type="dxa"/>
            <w:shd w:val="clear" w:color="auto" w:fill="auto"/>
          </w:tcPr>
          <w:p w14:paraId="301DD2E5"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33065F9" w14:textId="77777777" w:rsidR="00956570" w:rsidRPr="00DE7B59" w:rsidRDefault="00956570" w:rsidP="00051FE8">
            <w:pPr>
              <w:pStyle w:val="TAC"/>
              <w:rPr>
                <w:lang w:eastAsia="en-US"/>
              </w:rPr>
            </w:pPr>
            <w:r w:rsidRPr="00DE7B59">
              <w:rPr>
                <w:lang w:eastAsia="en-US"/>
              </w:rPr>
              <w:t>-</w:t>
            </w:r>
          </w:p>
        </w:tc>
      </w:tr>
    </w:tbl>
    <w:p w14:paraId="00F63423" w14:textId="77777777" w:rsidR="00956570" w:rsidRPr="00DE7B59" w:rsidRDefault="00956570" w:rsidP="00956570"/>
    <w:p w14:paraId="003AE315" w14:textId="77777777" w:rsidR="00956570" w:rsidRPr="00DE7B59" w:rsidRDefault="00956570" w:rsidP="00B5202A">
      <w:pPr>
        <w:pStyle w:val="H6"/>
        <w:rPr>
          <w:lang w:eastAsia="zh-CN"/>
        </w:rPr>
      </w:pPr>
      <w:r w:rsidRPr="00DE7B59">
        <w:t>7.1.1.3.8.</w:t>
      </w:r>
      <w:r w:rsidR="00C63BEF" w:rsidRPr="00DE7B59">
        <w:t>1.</w:t>
      </w:r>
      <w:r w:rsidRPr="00DE7B59">
        <w:t>3.3</w:t>
      </w:r>
      <w:r w:rsidRPr="00DE7B59">
        <w:tab/>
        <w:t>Specific message contents</w:t>
      </w:r>
    </w:p>
    <w:p w14:paraId="6E26513A" w14:textId="77777777" w:rsidR="00956570" w:rsidRPr="00DE7B59" w:rsidRDefault="00956570" w:rsidP="008C2CC8">
      <w:pPr>
        <w:pStyle w:val="TH"/>
      </w:pPr>
      <w:r w:rsidRPr="00DE7B59">
        <w:t>Table 7.1.1.3.8.</w:t>
      </w:r>
      <w:r w:rsidR="00C63BEF" w:rsidRPr="00DE7B59">
        <w:t>1.</w:t>
      </w:r>
      <w:r w:rsidRPr="00DE7B59">
        <w:t>3.3-</w:t>
      </w:r>
      <w:r w:rsidRPr="00DE7B59">
        <w:rPr>
          <w:lang w:eastAsia="zh-CN"/>
        </w:rPr>
        <w:t>1</w:t>
      </w:r>
      <w:r w:rsidRPr="00DE7B59">
        <w:t xml:space="preserve">: </w:t>
      </w:r>
      <w:r w:rsidRPr="00DE7B59">
        <w:rPr>
          <w:i/>
        </w:rPr>
        <w:t>RRCReconfiguration</w:t>
      </w:r>
      <w:r w:rsidRPr="00DE7B59">
        <w:t xml:space="preserve"> (step </w:t>
      </w:r>
      <w:r w:rsidRPr="00DE7B59">
        <w:rPr>
          <w:lang w:eastAsia="zh-CN"/>
        </w:rPr>
        <w:t>1</w:t>
      </w:r>
      <w:r w:rsidRPr="00DE7B59">
        <w:t>, Table 7.1.1.3.8.</w:t>
      </w:r>
      <w:r w:rsidR="00C63BEF" w:rsidRPr="00DE7B59">
        <w:t>1.</w:t>
      </w:r>
      <w:r w:rsidRPr="00DE7B59">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DE7B59" w14:paraId="5E0BBD76" w14:textId="77777777" w:rsidTr="008502BF">
        <w:tc>
          <w:tcPr>
            <w:tcW w:w="9747" w:type="dxa"/>
            <w:gridSpan w:val="4"/>
          </w:tcPr>
          <w:p w14:paraId="4F07170A" w14:textId="77777777" w:rsidR="00956570" w:rsidRPr="00DE7B59" w:rsidRDefault="00956570" w:rsidP="00051FE8">
            <w:pPr>
              <w:pStyle w:val="TAL"/>
              <w:rPr>
                <w:lang w:eastAsia="zh-CN"/>
              </w:rPr>
            </w:pPr>
            <w:r w:rsidRPr="00DE7B59">
              <w:rPr>
                <w:lang w:eastAsia="en-US"/>
              </w:rPr>
              <w:t xml:space="preserve">Derivation Path: </w:t>
            </w:r>
            <w:r w:rsidRPr="00DE7B59">
              <w:rPr>
                <w:lang w:eastAsia="zh-CN"/>
              </w:rPr>
              <w:t xml:space="preserve">TS </w:t>
            </w:r>
            <w:r w:rsidRPr="00DE7B59">
              <w:rPr>
                <w:lang w:eastAsia="en-US"/>
              </w:rPr>
              <w:t>3</w:t>
            </w:r>
            <w:r w:rsidRPr="00DE7B59">
              <w:rPr>
                <w:lang w:eastAsia="zh-CN"/>
              </w:rPr>
              <w:t>8</w:t>
            </w:r>
            <w:r w:rsidRPr="00DE7B59">
              <w:rPr>
                <w:lang w:eastAsia="en-US"/>
              </w:rPr>
              <w:t>.508</w:t>
            </w:r>
            <w:r w:rsidRPr="00DE7B59">
              <w:rPr>
                <w:lang w:eastAsia="zh-CN"/>
              </w:rPr>
              <w:t>-1 [4], T</w:t>
            </w:r>
            <w:r w:rsidRPr="00DE7B59">
              <w:rPr>
                <w:lang w:eastAsia="en-US"/>
              </w:rPr>
              <w:t xml:space="preserve">able </w:t>
            </w:r>
            <w:r w:rsidR="0075232C" w:rsidRPr="00DE7B59">
              <w:rPr>
                <w:lang w:eastAsia="en-US"/>
              </w:rPr>
              <w:t>4.6.1-13</w:t>
            </w:r>
            <w:r w:rsidRPr="00DE7B59">
              <w:rPr>
                <w:lang w:eastAsia="zh-CN"/>
              </w:rPr>
              <w:t>.</w:t>
            </w:r>
          </w:p>
        </w:tc>
      </w:tr>
      <w:tr w:rsidR="00956570" w:rsidRPr="00DE7B59" w14:paraId="59E841C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70481D" w14:textId="77777777" w:rsidR="00956570" w:rsidRPr="00DE7B59" w:rsidRDefault="00956570" w:rsidP="00051FE8">
            <w:pPr>
              <w:pStyle w:val="TAH"/>
              <w:rPr>
                <w:lang w:eastAsia="en-US"/>
              </w:rPr>
            </w:pPr>
            <w:r w:rsidRPr="00DE7B59">
              <w:rPr>
                <w:lang w:eastAsia="en-US"/>
              </w:rPr>
              <w:t>Information Element</w:t>
            </w:r>
          </w:p>
        </w:tc>
        <w:tc>
          <w:tcPr>
            <w:tcW w:w="2267" w:type="dxa"/>
          </w:tcPr>
          <w:p w14:paraId="058B37C3" w14:textId="77777777" w:rsidR="00956570" w:rsidRPr="00DE7B59" w:rsidRDefault="00956570" w:rsidP="00051FE8">
            <w:pPr>
              <w:pStyle w:val="TAH"/>
              <w:rPr>
                <w:lang w:eastAsia="en-US"/>
              </w:rPr>
            </w:pPr>
            <w:r w:rsidRPr="00DE7B59">
              <w:rPr>
                <w:lang w:eastAsia="en-US"/>
              </w:rPr>
              <w:t>Value/remark</w:t>
            </w:r>
          </w:p>
        </w:tc>
        <w:tc>
          <w:tcPr>
            <w:tcW w:w="1700" w:type="dxa"/>
          </w:tcPr>
          <w:p w14:paraId="48E6E24C" w14:textId="77777777" w:rsidR="00956570" w:rsidRPr="00DE7B59" w:rsidRDefault="00956570" w:rsidP="00051FE8">
            <w:pPr>
              <w:pStyle w:val="TAH"/>
              <w:rPr>
                <w:lang w:eastAsia="en-US"/>
              </w:rPr>
            </w:pPr>
            <w:r w:rsidRPr="00DE7B59">
              <w:rPr>
                <w:lang w:eastAsia="en-US"/>
              </w:rPr>
              <w:t>Comment</w:t>
            </w:r>
          </w:p>
        </w:tc>
        <w:tc>
          <w:tcPr>
            <w:tcW w:w="1245" w:type="dxa"/>
          </w:tcPr>
          <w:p w14:paraId="5C8448C3" w14:textId="77777777" w:rsidR="00956570" w:rsidRPr="00DE7B59" w:rsidRDefault="00956570" w:rsidP="00051FE8">
            <w:pPr>
              <w:pStyle w:val="TAH"/>
              <w:rPr>
                <w:lang w:eastAsia="en-US"/>
              </w:rPr>
            </w:pPr>
            <w:r w:rsidRPr="00DE7B59">
              <w:rPr>
                <w:lang w:eastAsia="en-US"/>
              </w:rPr>
              <w:t>Condition</w:t>
            </w:r>
          </w:p>
        </w:tc>
      </w:tr>
      <w:tr w:rsidR="00956570" w:rsidRPr="00DE7B59" w14:paraId="12ABC41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310A99" w14:textId="77777777" w:rsidR="00956570" w:rsidRPr="00DE7B59" w:rsidRDefault="00956570" w:rsidP="00051FE8">
            <w:pPr>
              <w:pStyle w:val="TAL"/>
              <w:rPr>
                <w:lang w:eastAsia="en-US"/>
              </w:rPr>
            </w:pPr>
            <w:r w:rsidRPr="00DE7B59">
              <w:rPr>
                <w:lang w:eastAsia="en-US"/>
              </w:rPr>
              <w:t>RRCReconfiguration ::= SEQUENCE {</w:t>
            </w:r>
          </w:p>
        </w:tc>
        <w:tc>
          <w:tcPr>
            <w:tcW w:w="2267" w:type="dxa"/>
          </w:tcPr>
          <w:p w14:paraId="7A70611A" w14:textId="77777777" w:rsidR="00956570" w:rsidRPr="00DE7B59" w:rsidRDefault="00956570" w:rsidP="00051FE8">
            <w:pPr>
              <w:pStyle w:val="TAL"/>
              <w:rPr>
                <w:lang w:eastAsia="en-US"/>
              </w:rPr>
            </w:pPr>
          </w:p>
        </w:tc>
        <w:tc>
          <w:tcPr>
            <w:tcW w:w="1700" w:type="dxa"/>
          </w:tcPr>
          <w:p w14:paraId="444A1443" w14:textId="77777777" w:rsidR="00956570" w:rsidRPr="00DE7B59" w:rsidRDefault="00956570" w:rsidP="00051FE8">
            <w:pPr>
              <w:pStyle w:val="TAL"/>
              <w:rPr>
                <w:lang w:eastAsia="en-US"/>
              </w:rPr>
            </w:pPr>
          </w:p>
        </w:tc>
        <w:tc>
          <w:tcPr>
            <w:tcW w:w="1245" w:type="dxa"/>
          </w:tcPr>
          <w:p w14:paraId="68F824E1" w14:textId="77777777" w:rsidR="00956570" w:rsidRPr="00DE7B59" w:rsidRDefault="00956570" w:rsidP="00051FE8">
            <w:pPr>
              <w:pStyle w:val="TAL"/>
              <w:rPr>
                <w:lang w:eastAsia="en-US"/>
              </w:rPr>
            </w:pPr>
          </w:p>
        </w:tc>
      </w:tr>
      <w:tr w:rsidR="00956570" w:rsidRPr="00DE7B59" w14:paraId="6D0C2DE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8DDBCD" w14:textId="77777777" w:rsidR="00956570" w:rsidRPr="00DE7B59" w:rsidRDefault="00956570" w:rsidP="00051FE8">
            <w:pPr>
              <w:pStyle w:val="TAL"/>
              <w:rPr>
                <w:lang w:eastAsia="en-US"/>
              </w:rPr>
            </w:pPr>
            <w:r w:rsidRPr="00DE7B59">
              <w:rPr>
                <w:lang w:eastAsia="en-US"/>
              </w:rPr>
              <w:t xml:space="preserve">  criticalExtensions CHOICE {</w:t>
            </w:r>
          </w:p>
        </w:tc>
        <w:tc>
          <w:tcPr>
            <w:tcW w:w="2267" w:type="dxa"/>
          </w:tcPr>
          <w:p w14:paraId="77362B93" w14:textId="77777777" w:rsidR="00956570" w:rsidRPr="00DE7B59" w:rsidRDefault="00956570" w:rsidP="00051FE8">
            <w:pPr>
              <w:pStyle w:val="TAL"/>
              <w:rPr>
                <w:lang w:eastAsia="en-US"/>
              </w:rPr>
            </w:pPr>
          </w:p>
        </w:tc>
        <w:tc>
          <w:tcPr>
            <w:tcW w:w="1700" w:type="dxa"/>
          </w:tcPr>
          <w:p w14:paraId="74329A04" w14:textId="77777777" w:rsidR="00956570" w:rsidRPr="00DE7B59" w:rsidRDefault="00956570" w:rsidP="00051FE8">
            <w:pPr>
              <w:pStyle w:val="TAL"/>
              <w:rPr>
                <w:lang w:eastAsia="en-US"/>
              </w:rPr>
            </w:pPr>
          </w:p>
        </w:tc>
        <w:tc>
          <w:tcPr>
            <w:tcW w:w="1245" w:type="dxa"/>
          </w:tcPr>
          <w:p w14:paraId="544B6FC8" w14:textId="77777777" w:rsidR="00956570" w:rsidRPr="00DE7B59" w:rsidRDefault="00956570" w:rsidP="00051FE8">
            <w:pPr>
              <w:pStyle w:val="TAL"/>
              <w:rPr>
                <w:lang w:eastAsia="en-US"/>
              </w:rPr>
            </w:pPr>
          </w:p>
        </w:tc>
      </w:tr>
      <w:tr w:rsidR="00956570" w:rsidRPr="00DE7B59" w14:paraId="01CEF53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CAA1AF" w14:textId="2572125E" w:rsidR="00956570" w:rsidRPr="00DE7B59" w:rsidRDefault="00956570" w:rsidP="00051FE8">
            <w:pPr>
              <w:pStyle w:val="TAL"/>
              <w:rPr>
                <w:lang w:eastAsia="en-US"/>
              </w:rPr>
            </w:pPr>
            <w:r w:rsidRPr="00DE7B59">
              <w:rPr>
                <w:lang w:eastAsia="en-US"/>
              </w:rPr>
              <w:t xml:space="preserve">      </w:t>
            </w:r>
            <w:r w:rsidR="008502BF" w:rsidRPr="00DE7B59">
              <w:rPr>
                <w:iCs/>
              </w:rPr>
              <w:t xml:space="preserve">  </w:t>
            </w:r>
            <w:r w:rsidRPr="00DE7B59">
              <w:rPr>
                <w:lang w:eastAsia="en-US"/>
              </w:rPr>
              <w:t>rrcReconfiguration SEQUENCE {</w:t>
            </w:r>
          </w:p>
        </w:tc>
        <w:tc>
          <w:tcPr>
            <w:tcW w:w="2267" w:type="dxa"/>
          </w:tcPr>
          <w:p w14:paraId="09A99F07" w14:textId="77777777" w:rsidR="00956570" w:rsidRPr="00DE7B59" w:rsidRDefault="00956570" w:rsidP="00051FE8">
            <w:pPr>
              <w:pStyle w:val="TAL"/>
              <w:rPr>
                <w:lang w:eastAsia="en-US"/>
              </w:rPr>
            </w:pPr>
          </w:p>
        </w:tc>
        <w:tc>
          <w:tcPr>
            <w:tcW w:w="1700" w:type="dxa"/>
          </w:tcPr>
          <w:p w14:paraId="4B468AF6" w14:textId="77777777" w:rsidR="00956570" w:rsidRPr="00DE7B59" w:rsidRDefault="00956570" w:rsidP="00051FE8">
            <w:pPr>
              <w:pStyle w:val="TAL"/>
              <w:rPr>
                <w:lang w:eastAsia="en-US"/>
              </w:rPr>
            </w:pPr>
          </w:p>
        </w:tc>
        <w:tc>
          <w:tcPr>
            <w:tcW w:w="1245" w:type="dxa"/>
          </w:tcPr>
          <w:p w14:paraId="6C4DDAC7" w14:textId="77777777" w:rsidR="00956570" w:rsidRPr="00DE7B59" w:rsidRDefault="00956570" w:rsidP="00051FE8">
            <w:pPr>
              <w:pStyle w:val="TAL"/>
              <w:rPr>
                <w:lang w:eastAsia="en-US"/>
              </w:rPr>
            </w:pPr>
          </w:p>
        </w:tc>
      </w:tr>
      <w:tr w:rsidR="008615B2" w:rsidRPr="00DE7B59" w14:paraId="607D4F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A1E843" w14:textId="2437622A" w:rsidR="008615B2" w:rsidRPr="00DE7B59" w:rsidRDefault="008615B2" w:rsidP="008615B2">
            <w:pPr>
              <w:pStyle w:val="TAL"/>
              <w:rPr>
                <w:lang w:eastAsia="en-US"/>
              </w:rPr>
            </w:pPr>
            <w:r w:rsidRPr="00DE7B59">
              <w:rPr>
                <w:lang w:eastAsia="en-US"/>
              </w:rPr>
              <w:t xml:space="preserve">      secondaryCellGroup</w:t>
            </w:r>
          </w:p>
        </w:tc>
        <w:tc>
          <w:tcPr>
            <w:tcW w:w="2267" w:type="dxa"/>
          </w:tcPr>
          <w:p w14:paraId="0D5855C5" w14:textId="77777777" w:rsidR="008615B2" w:rsidRPr="00DE7B59" w:rsidRDefault="008615B2" w:rsidP="008615B2">
            <w:pPr>
              <w:pStyle w:val="TAL"/>
              <w:rPr>
                <w:lang w:eastAsia="en-US"/>
              </w:rPr>
            </w:pPr>
            <w:r w:rsidRPr="00DE7B59">
              <w:rPr>
                <w:lang w:eastAsia="en-US"/>
              </w:rPr>
              <w:t>CellGroupConfig</w:t>
            </w:r>
          </w:p>
        </w:tc>
        <w:tc>
          <w:tcPr>
            <w:tcW w:w="1700" w:type="dxa"/>
          </w:tcPr>
          <w:p w14:paraId="10DF21B0" w14:textId="77777777" w:rsidR="008615B2" w:rsidRPr="00DE7B59" w:rsidRDefault="008615B2" w:rsidP="008615B2">
            <w:pPr>
              <w:pStyle w:val="TAL"/>
              <w:rPr>
                <w:lang w:eastAsia="en-US"/>
              </w:rPr>
            </w:pPr>
            <w:r w:rsidRPr="00DE7B59">
              <w:rPr>
                <w:lang w:eastAsia="en-US"/>
              </w:rPr>
              <w:t>OCTET STRING (CONTAINING CellGroupConfig)</w:t>
            </w:r>
          </w:p>
        </w:tc>
        <w:tc>
          <w:tcPr>
            <w:tcW w:w="1245" w:type="dxa"/>
          </w:tcPr>
          <w:p w14:paraId="5B1C1C7A" w14:textId="77777777" w:rsidR="008615B2" w:rsidRPr="00DE7B59" w:rsidRDefault="008615B2" w:rsidP="008615B2">
            <w:pPr>
              <w:pStyle w:val="TAL"/>
              <w:rPr>
                <w:lang w:eastAsia="en-US"/>
              </w:rPr>
            </w:pPr>
            <w:r w:rsidRPr="00DE7B59">
              <w:rPr>
                <w:lang w:eastAsia="zh-CN"/>
              </w:rPr>
              <w:t>EN-DC</w:t>
            </w:r>
          </w:p>
        </w:tc>
      </w:tr>
      <w:tr w:rsidR="008615B2" w:rsidRPr="00DE7B59" w14:paraId="46059B77"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25A4A7F" w14:textId="7BBD99B4" w:rsidR="008615B2" w:rsidRPr="00DE7B59" w:rsidRDefault="008615B2" w:rsidP="008615B2">
            <w:pPr>
              <w:keepNext/>
              <w:keepLines/>
              <w:spacing w:after="0"/>
              <w:rPr>
                <w:rFonts w:ascii="Arial" w:hAnsi="Arial"/>
                <w:sz w:val="18"/>
              </w:rPr>
            </w:pPr>
            <w:r w:rsidRPr="00DE7B59">
              <w:rPr>
                <w:rFonts w:ascii="Arial" w:hAnsi="Arial"/>
                <w:sz w:val="18"/>
              </w:rPr>
              <w:t xml:space="preserve">      nonCriticalExtension SEQUENCE { </w:t>
            </w:r>
          </w:p>
        </w:tc>
        <w:tc>
          <w:tcPr>
            <w:tcW w:w="2267" w:type="dxa"/>
          </w:tcPr>
          <w:p w14:paraId="1CE8CE51" w14:textId="77777777" w:rsidR="008615B2" w:rsidRPr="00DE7B59" w:rsidRDefault="008615B2" w:rsidP="008615B2">
            <w:pPr>
              <w:keepNext/>
              <w:keepLines/>
              <w:spacing w:after="0"/>
              <w:rPr>
                <w:rFonts w:ascii="Arial" w:hAnsi="Arial"/>
                <w:sz w:val="18"/>
              </w:rPr>
            </w:pPr>
          </w:p>
        </w:tc>
        <w:tc>
          <w:tcPr>
            <w:tcW w:w="1700" w:type="dxa"/>
          </w:tcPr>
          <w:p w14:paraId="2A3FCDA6" w14:textId="77777777" w:rsidR="008615B2" w:rsidRPr="00DE7B59" w:rsidRDefault="008615B2" w:rsidP="008615B2">
            <w:pPr>
              <w:keepNext/>
              <w:keepLines/>
              <w:spacing w:after="0"/>
              <w:rPr>
                <w:rFonts w:ascii="Arial" w:hAnsi="Arial"/>
                <w:sz w:val="18"/>
              </w:rPr>
            </w:pPr>
          </w:p>
        </w:tc>
        <w:tc>
          <w:tcPr>
            <w:tcW w:w="1245" w:type="dxa"/>
          </w:tcPr>
          <w:p w14:paraId="6CC11312" w14:textId="77777777" w:rsidR="008615B2" w:rsidRPr="00DE7B59" w:rsidRDefault="008615B2" w:rsidP="008615B2">
            <w:pPr>
              <w:keepNext/>
              <w:keepLines/>
              <w:spacing w:after="0"/>
              <w:rPr>
                <w:rFonts w:ascii="Arial" w:hAnsi="Arial"/>
                <w:sz w:val="18"/>
                <w:lang w:eastAsia="zh-CN"/>
              </w:rPr>
            </w:pPr>
            <w:r w:rsidRPr="00DE7B59">
              <w:rPr>
                <w:rFonts w:ascii="Arial" w:hAnsi="Arial"/>
                <w:sz w:val="18"/>
              </w:rPr>
              <w:t>NR</w:t>
            </w:r>
          </w:p>
        </w:tc>
      </w:tr>
      <w:tr w:rsidR="008615B2" w:rsidRPr="00DE7B59" w14:paraId="1908837E"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029FCDE" w14:textId="33BE944A" w:rsidR="008615B2" w:rsidRPr="00DE7B59" w:rsidRDefault="008615B2" w:rsidP="008615B2">
            <w:pPr>
              <w:keepNext/>
              <w:keepLines/>
              <w:spacing w:after="0"/>
              <w:rPr>
                <w:rFonts w:ascii="Arial" w:hAnsi="Arial"/>
                <w:sz w:val="18"/>
              </w:rPr>
            </w:pPr>
            <w:r w:rsidRPr="00DE7B59">
              <w:rPr>
                <w:rFonts w:ascii="Arial" w:hAnsi="Arial"/>
                <w:sz w:val="18"/>
              </w:rPr>
              <w:t xml:space="preserve">        masterCellGroup</w:t>
            </w:r>
          </w:p>
        </w:tc>
        <w:tc>
          <w:tcPr>
            <w:tcW w:w="2267" w:type="dxa"/>
          </w:tcPr>
          <w:p w14:paraId="45D6CC48" w14:textId="77777777" w:rsidR="008615B2" w:rsidRPr="00DE7B59" w:rsidRDefault="008615B2" w:rsidP="008615B2">
            <w:pPr>
              <w:keepNext/>
              <w:keepLines/>
              <w:spacing w:after="0"/>
              <w:rPr>
                <w:rFonts w:ascii="Arial" w:hAnsi="Arial"/>
                <w:sz w:val="18"/>
              </w:rPr>
            </w:pPr>
            <w:r w:rsidRPr="00DE7B59">
              <w:rPr>
                <w:rFonts w:ascii="Arial" w:hAnsi="Arial"/>
                <w:sz w:val="18"/>
              </w:rPr>
              <w:t>CellGroupConfig</w:t>
            </w:r>
          </w:p>
        </w:tc>
        <w:tc>
          <w:tcPr>
            <w:tcW w:w="1700" w:type="dxa"/>
          </w:tcPr>
          <w:p w14:paraId="5C67B4C1" w14:textId="77777777" w:rsidR="008615B2" w:rsidRPr="00DE7B59" w:rsidRDefault="008615B2" w:rsidP="008615B2">
            <w:pPr>
              <w:keepNext/>
              <w:keepLines/>
              <w:spacing w:after="0"/>
              <w:rPr>
                <w:rFonts w:ascii="Arial" w:hAnsi="Arial"/>
                <w:sz w:val="18"/>
              </w:rPr>
            </w:pPr>
            <w:r w:rsidRPr="00DE7B59">
              <w:rPr>
                <w:rFonts w:ascii="Arial" w:hAnsi="Arial"/>
                <w:sz w:val="18"/>
              </w:rPr>
              <w:t>OCTET STRING (CONTAINING CellGroupConfig)</w:t>
            </w:r>
          </w:p>
        </w:tc>
        <w:tc>
          <w:tcPr>
            <w:tcW w:w="1245" w:type="dxa"/>
          </w:tcPr>
          <w:p w14:paraId="118E3EB6" w14:textId="77777777" w:rsidR="008615B2" w:rsidRPr="00DE7B59" w:rsidRDefault="008615B2" w:rsidP="008615B2">
            <w:pPr>
              <w:keepNext/>
              <w:keepLines/>
              <w:spacing w:after="0"/>
              <w:rPr>
                <w:rFonts w:ascii="Arial" w:hAnsi="Arial"/>
                <w:sz w:val="18"/>
                <w:lang w:eastAsia="zh-CN"/>
              </w:rPr>
            </w:pPr>
          </w:p>
        </w:tc>
      </w:tr>
      <w:tr w:rsidR="008615B2" w:rsidRPr="00DE7B59" w14:paraId="4C43F32F"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2CE5652" w14:textId="77777777" w:rsidR="008615B2" w:rsidRPr="00DE7B59" w:rsidRDefault="008615B2" w:rsidP="008615B2">
            <w:pPr>
              <w:keepNext/>
              <w:keepLines/>
              <w:spacing w:after="0"/>
              <w:rPr>
                <w:rFonts w:ascii="Arial" w:hAnsi="Arial"/>
                <w:sz w:val="18"/>
                <w:lang w:eastAsia="en-US"/>
              </w:rPr>
            </w:pPr>
            <w:r w:rsidRPr="00DE7B59">
              <w:rPr>
                <w:rFonts w:ascii="Arial" w:hAnsi="Arial"/>
                <w:sz w:val="18"/>
                <w:lang w:eastAsia="en-US"/>
              </w:rPr>
              <w:t xml:space="preserve">      }</w:t>
            </w:r>
          </w:p>
        </w:tc>
        <w:tc>
          <w:tcPr>
            <w:tcW w:w="2267" w:type="dxa"/>
          </w:tcPr>
          <w:p w14:paraId="70D2843E" w14:textId="77777777" w:rsidR="008615B2" w:rsidRPr="00DE7B59" w:rsidRDefault="008615B2" w:rsidP="008615B2">
            <w:pPr>
              <w:keepNext/>
              <w:keepLines/>
              <w:spacing w:after="0"/>
              <w:rPr>
                <w:rFonts w:ascii="Arial" w:hAnsi="Arial"/>
                <w:sz w:val="18"/>
                <w:lang w:eastAsia="en-US"/>
              </w:rPr>
            </w:pPr>
          </w:p>
        </w:tc>
        <w:tc>
          <w:tcPr>
            <w:tcW w:w="1700" w:type="dxa"/>
          </w:tcPr>
          <w:p w14:paraId="5728337C" w14:textId="77777777" w:rsidR="008615B2" w:rsidRPr="00DE7B59" w:rsidRDefault="008615B2" w:rsidP="008615B2">
            <w:pPr>
              <w:keepNext/>
              <w:keepLines/>
              <w:spacing w:after="0"/>
              <w:rPr>
                <w:rFonts w:ascii="Arial" w:hAnsi="Arial"/>
                <w:sz w:val="18"/>
                <w:lang w:eastAsia="en-US"/>
              </w:rPr>
            </w:pPr>
          </w:p>
        </w:tc>
        <w:tc>
          <w:tcPr>
            <w:tcW w:w="1245" w:type="dxa"/>
          </w:tcPr>
          <w:p w14:paraId="3C4C0AB7" w14:textId="77777777" w:rsidR="008615B2" w:rsidRPr="00DE7B59" w:rsidRDefault="008615B2" w:rsidP="008615B2">
            <w:pPr>
              <w:keepNext/>
              <w:keepLines/>
              <w:spacing w:after="0"/>
              <w:rPr>
                <w:rFonts w:ascii="Arial" w:hAnsi="Arial"/>
                <w:sz w:val="18"/>
                <w:lang w:eastAsia="en-US"/>
              </w:rPr>
            </w:pPr>
          </w:p>
        </w:tc>
      </w:tr>
      <w:tr w:rsidR="00956570" w:rsidRPr="00DE7B59" w14:paraId="127E26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5D530B5" w14:textId="77777777" w:rsidR="00956570" w:rsidRPr="00DE7B59" w:rsidRDefault="00956570" w:rsidP="00051FE8">
            <w:pPr>
              <w:pStyle w:val="TAL"/>
              <w:rPr>
                <w:lang w:eastAsia="en-US"/>
              </w:rPr>
            </w:pPr>
            <w:r w:rsidRPr="00DE7B59">
              <w:rPr>
                <w:lang w:eastAsia="en-US"/>
              </w:rPr>
              <w:t xml:space="preserve">    }</w:t>
            </w:r>
          </w:p>
        </w:tc>
        <w:tc>
          <w:tcPr>
            <w:tcW w:w="2267" w:type="dxa"/>
          </w:tcPr>
          <w:p w14:paraId="3EBA7967" w14:textId="77777777" w:rsidR="00956570" w:rsidRPr="00DE7B59" w:rsidRDefault="00956570" w:rsidP="00051FE8">
            <w:pPr>
              <w:pStyle w:val="TAL"/>
              <w:rPr>
                <w:lang w:eastAsia="en-US"/>
              </w:rPr>
            </w:pPr>
          </w:p>
        </w:tc>
        <w:tc>
          <w:tcPr>
            <w:tcW w:w="1700" w:type="dxa"/>
          </w:tcPr>
          <w:p w14:paraId="12D0429B" w14:textId="77777777" w:rsidR="00956570" w:rsidRPr="00DE7B59" w:rsidRDefault="00956570" w:rsidP="00051FE8">
            <w:pPr>
              <w:pStyle w:val="TAL"/>
              <w:rPr>
                <w:lang w:eastAsia="en-US"/>
              </w:rPr>
            </w:pPr>
          </w:p>
        </w:tc>
        <w:tc>
          <w:tcPr>
            <w:tcW w:w="1245" w:type="dxa"/>
          </w:tcPr>
          <w:p w14:paraId="5A97F425" w14:textId="77777777" w:rsidR="00956570" w:rsidRPr="00DE7B59" w:rsidRDefault="00956570" w:rsidP="00051FE8">
            <w:pPr>
              <w:pStyle w:val="TAL"/>
              <w:rPr>
                <w:lang w:eastAsia="en-US"/>
              </w:rPr>
            </w:pPr>
          </w:p>
        </w:tc>
      </w:tr>
      <w:tr w:rsidR="00956570" w:rsidRPr="00DE7B59" w14:paraId="5CC8D45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C922EA7" w14:textId="77777777" w:rsidR="00956570" w:rsidRPr="00DE7B59" w:rsidRDefault="00956570" w:rsidP="00051FE8">
            <w:pPr>
              <w:pStyle w:val="TAL"/>
              <w:rPr>
                <w:lang w:eastAsia="en-US"/>
              </w:rPr>
            </w:pPr>
            <w:r w:rsidRPr="00DE7B59">
              <w:rPr>
                <w:lang w:eastAsia="en-US"/>
              </w:rPr>
              <w:t xml:space="preserve">  }</w:t>
            </w:r>
          </w:p>
        </w:tc>
        <w:tc>
          <w:tcPr>
            <w:tcW w:w="2267" w:type="dxa"/>
          </w:tcPr>
          <w:p w14:paraId="5F147BFB" w14:textId="77777777" w:rsidR="00956570" w:rsidRPr="00DE7B59" w:rsidRDefault="00956570" w:rsidP="00051FE8">
            <w:pPr>
              <w:pStyle w:val="TAL"/>
              <w:rPr>
                <w:lang w:eastAsia="en-US"/>
              </w:rPr>
            </w:pPr>
          </w:p>
        </w:tc>
        <w:tc>
          <w:tcPr>
            <w:tcW w:w="1700" w:type="dxa"/>
          </w:tcPr>
          <w:p w14:paraId="2FE538AE" w14:textId="77777777" w:rsidR="00956570" w:rsidRPr="00DE7B59" w:rsidRDefault="00956570" w:rsidP="00051FE8">
            <w:pPr>
              <w:pStyle w:val="TAL"/>
              <w:rPr>
                <w:lang w:eastAsia="en-US"/>
              </w:rPr>
            </w:pPr>
          </w:p>
        </w:tc>
        <w:tc>
          <w:tcPr>
            <w:tcW w:w="1245" w:type="dxa"/>
          </w:tcPr>
          <w:p w14:paraId="07BC45A7" w14:textId="77777777" w:rsidR="00956570" w:rsidRPr="00DE7B59" w:rsidRDefault="00956570" w:rsidP="00051FE8">
            <w:pPr>
              <w:pStyle w:val="TAL"/>
              <w:rPr>
                <w:lang w:eastAsia="en-US"/>
              </w:rPr>
            </w:pPr>
          </w:p>
        </w:tc>
      </w:tr>
      <w:tr w:rsidR="00956570" w:rsidRPr="00DE7B59" w14:paraId="79B757BF"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F87AC35" w14:textId="77777777" w:rsidR="00956570" w:rsidRPr="00DE7B59" w:rsidRDefault="00956570" w:rsidP="00051FE8">
            <w:pPr>
              <w:pStyle w:val="TAL"/>
              <w:rPr>
                <w:lang w:eastAsia="en-US"/>
              </w:rPr>
            </w:pPr>
            <w:r w:rsidRPr="00DE7B59">
              <w:rPr>
                <w:lang w:eastAsia="en-US"/>
              </w:rPr>
              <w:t>}</w:t>
            </w:r>
          </w:p>
        </w:tc>
        <w:tc>
          <w:tcPr>
            <w:tcW w:w="2267" w:type="dxa"/>
          </w:tcPr>
          <w:p w14:paraId="32E63E7A" w14:textId="77777777" w:rsidR="00956570" w:rsidRPr="00DE7B59" w:rsidRDefault="00956570" w:rsidP="00051FE8">
            <w:pPr>
              <w:pStyle w:val="TAL"/>
              <w:rPr>
                <w:lang w:eastAsia="en-US"/>
              </w:rPr>
            </w:pPr>
          </w:p>
        </w:tc>
        <w:tc>
          <w:tcPr>
            <w:tcW w:w="1700" w:type="dxa"/>
          </w:tcPr>
          <w:p w14:paraId="45F7A443" w14:textId="77777777" w:rsidR="00956570" w:rsidRPr="00DE7B59" w:rsidRDefault="00956570" w:rsidP="00051FE8">
            <w:pPr>
              <w:pStyle w:val="TAL"/>
              <w:rPr>
                <w:lang w:eastAsia="en-US"/>
              </w:rPr>
            </w:pPr>
          </w:p>
        </w:tc>
        <w:tc>
          <w:tcPr>
            <w:tcW w:w="1245" w:type="dxa"/>
          </w:tcPr>
          <w:p w14:paraId="4865854B" w14:textId="77777777" w:rsidR="00956570" w:rsidRPr="00DE7B59" w:rsidRDefault="00956570" w:rsidP="00051FE8">
            <w:pPr>
              <w:pStyle w:val="TAL"/>
              <w:rPr>
                <w:lang w:eastAsia="en-US"/>
              </w:rPr>
            </w:pPr>
          </w:p>
        </w:tc>
      </w:tr>
    </w:tbl>
    <w:p w14:paraId="09AE41DC" w14:textId="77777777" w:rsidR="00956570" w:rsidRPr="00DE7B59" w:rsidRDefault="00956570" w:rsidP="00956570"/>
    <w:p w14:paraId="7D2157FB" w14:textId="77777777" w:rsidR="00956570" w:rsidRPr="00DE7B59" w:rsidRDefault="00956570" w:rsidP="008C2CC8">
      <w:pPr>
        <w:pStyle w:val="TH"/>
      </w:pPr>
      <w:r w:rsidRPr="00DE7B59">
        <w:t>Table 7.1.1.3.8.</w:t>
      </w:r>
      <w:r w:rsidR="00C63BEF" w:rsidRPr="00DE7B59">
        <w:t>1.</w:t>
      </w:r>
      <w:r w:rsidRPr="00DE7B59">
        <w:t>3.3-</w:t>
      </w:r>
      <w:r w:rsidRPr="00DE7B59">
        <w:rPr>
          <w:lang w:eastAsia="zh-CN"/>
        </w:rPr>
        <w:t>2</w:t>
      </w:r>
      <w:r w:rsidRPr="00DE7B59">
        <w:t>: CellGroupConfig (Table 7.1.1.3.8.</w:t>
      </w:r>
      <w:r w:rsidR="00C63BEF" w:rsidRPr="00DE7B59">
        <w:t>1.</w:t>
      </w:r>
      <w:r w:rsidRPr="00DE7B59">
        <w:t>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DE7B59" w14:paraId="42B9BC5E" w14:textId="77777777" w:rsidTr="008502BF">
        <w:tc>
          <w:tcPr>
            <w:tcW w:w="9747" w:type="dxa"/>
            <w:gridSpan w:val="4"/>
          </w:tcPr>
          <w:p w14:paraId="033927D5" w14:textId="77777777" w:rsidR="00956570" w:rsidRPr="00DE7B59" w:rsidRDefault="00956570" w:rsidP="00051FE8">
            <w:pPr>
              <w:pStyle w:val="TAL"/>
              <w:rPr>
                <w:lang w:eastAsia="zh-CN"/>
              </w:rPr>
            </w:pPr>
            <w:r w:rsidRPr="00DE7B59">
              <w:rPr>
                <w:lang w:eastAsia="en-US"/>
              </w:rPr>
              <w:t>Derivation Path:</w:t>
            </w:r>
            <w:r w:rsidRPr="00DE7B59">
              <w:rPr>
                <w:lang w:eastAsia="zh-CN"/>
              </w:rPr>
              <w:t xml:space="preserve"> TS</w:t>
            </w:r>
            <w:r w:rsidRPr="00DE7B59">
              <w:rPr>
                <w:lang w:eastAsia="en-US"/>
              </w:rPr>
              <w:t xml:space="preserve"> 3</w:t>
            </w:r>
            <w:r w:rsidRPr="00DE7B59">
              <w:rPr>
                <w:lang w:eastAsia="zh-CN"/>
              </w:rPr>
              <w:t>8</w:t>
            </w:r>
            <w:r w:rsidRPr="00DE7B59">
              <w:rPr>
                <w:lang w:eastAsia="en-US"/>
              </w:rPr>
              <w:t>.508</w:t>
            </w:r>
            <w:r w:rsidRPr="00DE7B59">
              <w:rPr>
                <w:lang w:eastAsia="zh-CN"/>
              </w:rPr>
              <w:t>-1 [4], T</w:t>
            </w:r>
            <w:r w:rsidRPr="00DE7B59">
              <w:rPr>
                <w:lang w:eastAsia="en-US"/>
              </w:rPr>
              <w:t xml:space="preserve">able </w:t>
            </w:r>
            <w:r w:rsidR="00A97F7B" w:rsidRPr="00DE7B59">
              <w:rPr>
                <w:lang w:eastAsia="en-US"/>
              </w:rPr>
              <w:t>4.6.3-19</w:t>
            </w:r>
            <w:r w:rsidRPr="00DE7B59">
              <w:rPr>
                <w:lang w:eastAsia="zh-CN"/>
              </w:rPr>
              <w:t>.</w:t>
            </w:r>
          </w:p>
        </w:tc>
      </w:tr>
      <w:tr w:rsidR="00956570" w:rsidRPr="00DE7B59" w14:paraId="6E0FCBD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7C3F82" w14:textId="77777777" w:rsidR="00956570" w:rsidRPr="00DE7B59" w:rsidRDefault="00956570" w:rsidP="00051FE8">
            <w:pPr>
              <w:pStyle w:val="TAH"/>
              <w:rPr>
                <w:lang w:eastAsia="en-US"/>
              </w:rPr>
            </w:pPr>
            <w:r w:rsidRPr="00DE7B59">
              <w:rPr>
                <w:lang w:eastAsia="en-US"/>
              </w:rPr>
              <w:t>Information Element</w:t>
            </w:r>
          </w:p>
        </w:tc>
        <w:tc>
          <w:tcPr>
            <w:tcW w:w="2267" w:type="dxa"/>
          </w:tcPr>
          <w:p w14:paraId="3B9D5B82" w14:textId="77777777" w:rsidR="00956570" w:rsidRPr="00DE7B59" w:rsidRDefault="00956570" w:rsidP="00051FE8">
            <w:pPr>
              <w:pStyle w:val="TAH"/>
              <w:rPr>
                <w:lang w:eastAsia="en-US"/>
              </w:rPr>
            </w:pPr>
            <w:r w:rsidRPr="00DE7B59">
              <w:rPr>
                <w:lang w:eastAsia="en-US"/>
              </w:rPr>
              <w:t>Value/remark</w:t>
            </w:r>
          </w:p>
        </w:tc>
        <w:tc>
          <w:tcPr>
            <w:tcW w:w="1700" w:type="dxa"/>
          </w:tcPr>
          <w:p w14:paraId="1ECC58AE" w14:textId="77777777" w:rsidR="00956570" w:rsidRPr="00DE7B59" w:rsidRDefault="00956570" w:rsidP="00051FE8">
            <w:pPr>
              <w:pStyle w:val="TAH"/>
              <w:rPr>
                <w:lang w:eastAsia="en-US"/>
              </w:rPr>
            </w:pPr>
            <w:r w:rsidRPr="00DE7B59">
              <w:rPr>
                <w:lang w:eastAsia="en-US"/>
              </w:rPr>
              <w:t>Comment</w:t>
            </w:r>
          </w:p>
        </w:tc>
        <w:tc>
          <w:tcPr>
            <w:tcW w:w="1245" w:type="dxa"/>
          </w:tcPr>
          <w:p w14:paraId="2072C582" w14:textId="77777777" w:rsidR="00956570" w:rsidRPr="00DE7B59" w:rsidRDefault="00956570" w:rsidP="00051FE8">
            <w:pPr>
              <w:pStyle w:val="TAH"/>
              <w:rPr>
                <w:lang w:eastAsia="en-US"/>
              </w:rPr>
            </w:pPr>
            <w:r w:rsidRPr="00DE7B59">
              <w:rPr>
                <w:lang w:eastAsia="en-US"/>
              </w:rPr>
              <w:t>Condition</w:t>
            </w:r>
          </w:p>
        </w:tc>
      </w:tr>
      <w:tr w:rsidR="00956570" w:rsidRPr="00DE7B59" w14:paraId="120D5F62"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0BD91C" w14:textId="77777777" w:rsidR="00956570" w:rsidRPr="00DE7B59" w:rsidRDefault="00956570" w:rsidP="00051FE8">
            <w:pPr>
              <w:pStyle w:val="TAL"/>
              <w:rPr>
                <w:lang w:eastAsia="en-US"/>
              </w:rPr>
            </w:pPr>
            <w:r w:rsidRPr="00DE7B59">
              <w:rPr>
                <w:lang w:eastAsia="en-US"/>
              </w:rPr>
              <w:t xml:space="preserve">CellGroupConfig ::= </w:t>
            </w:r>
            <w:r w:rsidRPr="00DE7B59">
              <w:rPr>
                <w:snapToGrid w:val="0"/>
                <w:lang w:eastAsia="en-US"/>
              </w:rPr>
              <w:t xml:space="preserve">SEQUENCE </w:t>
            </w:r>
            <w:r w:rsidRPr="00DE7B59">
              <w:rPr>
                <w:lang w:eastAsia="en-US"/>
              </w:rPr>
              <w:t>{</w:t>
            </w:r>
          </w:p>
        </w:tc>
        <w:tc>
          <w:tcPr>
            <w:tcW w:w="2267" w:type="dxa"/>
          </w:tcPr>
          <w:p w14:paraId="3494F77E" w14:textId="77777777" w:rsidR="00956570" w:rsidRPr="00DE7B59" w:rsidRDefault="00956570" w:rsidP="00051FE8">
            <w:pPr>
              <w:pStyle w:val="TAL"/>
              <w:rPr>
                <w:lang w:eastAsia="en-US"/>
              </w:rPr>
            </w:pPr>
          </w:p>
        </w:tc>
        <w:tc>
          <w:tcPr>
            <w:tcW w:w="1700" w:type="dxa"/>
          </w:tcPr>
          <w:p w14:paraId="51E75B0A" w14:textId="77777777" w:rsidR="00956570" w:rsidRPr="00DE7B59" w:rsidRDefault="00956570" w:rsidP="00051FE8">
            <w:pPr>
              <w:pStyle w:val="TAL"/>
              <w:rPr>
                <w:lang w:eastAsia="en-US"/>
              </w:rPr>
            </w:pPr>
          </w:p>
        </w:tc>
        <w:tc>
          <w:tcPr>
            <w:tcW w:w="1245" w:type="dxa"/>
          </w:tcPr>
          <w:p w14:paraId="339C664D" w14:textId="77777777" w:rsidR="00956570" w:rsidRPr="00DE7B59" w:rsidRDefault="00956570" w:rsidP="00051FE8">
            <w:pPr>
              <w:pStyle w:val="TAL"/>
              <w:rPr>
                <w:lang w:eastAsia="en-US"/>
              </w:rPr>
            </w:pPr>
          </w:p>
        </w:tc>
      </w:tr>
      <w:tr w:rsidR="00956570" w:rsidRPr="00DE7B59" w14:paraId="0C84875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10EA0D" w14:textId="77777777" w:rsidR="00956570" w:rsidRPr="00DE7B59" w:rsidRDefault="00956570" w:rsidP="00051FE8">
            <w:pPr>
              <w:pStyle w:val="TAL"/>
              <w:rPr>
                <w:lang w:eastAsia="zh-CN"/>
              </w:rPr>
            </w:pPr>
            <w:r w:rsidRPr="00DE7B59">
              <w:rPr>
                <w:lang w:eastAsia="en-US"/>
              </w:rPr>
              <w:t xml:space="preserve">  sCellToAddModList SEQUENCE (SIZE (1..maxMeasId)) OF </w:t>
            </w:r>
            <w:r w:rsidR="00C901E4" w:rsidRPr="00DE7B59">
              <w:t>SCellConfig</w:t>
            </w:r>
            <w:r w:rsidRPr="00DE7B59">
              <w:rPr>
                <w:lang w:eastAsia="en-US"/>
              </w:rPr>
              <w:t xml:space="preserve"> {</w:t>
            </w:r>
          </w:p>
        </w:tc>
        <w:tc>
          <w:tcPr>
            <w:tcW w:w="2267" w:type="dxa"/>
          </w:tcPr>
          <w:p w14:paraId="71EFB815" w14:textId="77777777" w:rsidR="00956570" w:rsidRPr="00DE7B59" w:rsidRDefault="00C901E4" w:rsidP="00051FE8">
            <w:pPr>
              <w:pStyle w:val="TAL"/>
              <w:rPr>
                <w:lang w:eastAsia="zh-CN"/>
              </w:rPr>
            </w:pPr>
            <w:r w:rsidRPr="00DE7B59">
              <w:rPr>
                <w:lang w:eastAsia="zh-CN"/>
              </w:rPr>
              <w:t>1 entry</w:t>
            </w:r>
          </w:p>
        </w:tc>
        <w:tc>
          <w:tcPr>
            <w:tcW w:w="1700" w:type="dxa"/>
          </w:tcPr>
          <w:p w14:paraId="1475E2C9" w14:textId="77777777" w:rsidR="00956570" w:rsidRPr="00DE7B59" w:rsidRDefault="00956570" w:rsidP="00051FE8">
            <w:pPr>
              <w:pStyle w:val="TAL"/>
              <w:rPr>
                <w:lang w:eastAsia="zh-CN"/>
              </w:rPr>
            </w:pPr>
          </w:p>
        </w:tc>
        <w:tc>
          <w:tcPr>
            <w:tcW w:w="1245" w:type="dxa"/>
          </w:tcPr>
          <w:p w14:paraId="0989F4E4" w14:textId="77777777" w:rsidR="00956570" w:rsidRPr="00DE7B59" w:rsidRDefault="00956570" w:rsidP="00051FE8">
            <w:pPr>
              <w:pStyle w:val="TAL"/>
              <w:rPr>
                <w:lang w:eastAsia="en-US"/>
              </w:rPr>
            </w:pPr>
          </w:p>
        </w:tc>
      </w:tr>
      <w:tr w:rsidR="00C901E4" w:rsidRPr="00DE7B59" w14:paraId="158161F3" w14:textId="77777777" w:rsidTr="00070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485358" w14:textId="26BF5468" w:rsidR="00C901E4" w:rsidRPr="00DE7B59" w:rsidRDefault="00C901E4" w:rsidP="00C901E4">
            <w:pPr>
              <w:pStyle w:val="TAL"/>
              <w:rPr>
                <w:lang w:eastAsia="zh-CN"/>
              </w:rPr>
            </w:pPr>
            <w:r w:rsidRPr="00DE7B59">
              <w:t xml:space="preserve">  </w:t>
            </w:r>
            <w:r w:rsidR="008502BF" w:rsidRPr="00DE7B59">
              <w:t xml:space="preserve">  </w:t>
            </w:r>
            <w:r w:rsidRPr="00DE7B59">
              <w:t>SCellConfig[1] SEQUENCE {</w:t>
            </w:r>
          </w:p>
        </w:tc>
        <w:tc>
          <w:tcPr>
            <w:tcW w:w="2267" w:type="dxa"/>
          </w:tcPr>
          <w:p w14:paraId="18B228CB" w14:textId="77777777" w:rsidR="00C901E4" w:rsidRPr="00DE7B59" w:rsidRDefault="00C901E4" w:rsidP="00C901E4">
            <w:pPr>
              <w:pStyle w:val="TAL"/>
              <w:rPr>
                <w:lang w:eastAsia="zh-CN"/>
              </w:rPr>
            </w:pPr>
          </w:p>
        </w:tc>
        <w:tc>
          <w:tcPr>
            <w:tcW w:w="1700" w:type="dxa"/>
          </w:tcPr>
          <w:p w14:paraId="05D3B4B6" w14:textId="77777777" w:rsidR="00C901E4" w:rsidRPr="00DE7B59" w:rsidRDefault="00C901E4" w:rsidP="00C901E4">
            <w:pPr>
              <w:pStyle w:val="TAL"/>
              <w:rPr>
                <w:lang w:eastAsia="en-US"/>
              </w:rPr>
            </w:pPr>
            <w:r w:rsidRPr="00DE7B59">
              <w:t>entry 1</w:t>
            </w:r>
          </w:p>
        </w:tc>
        <w:tc>
          <w:tcPr>
            <w:tcW w:w="1245" w:type="dxa"/>
          </w:tcPr>
          <w:p w14:paraId="25C8701A" w14:textId="77777777" w:rsidR="00C901E4" w:rsidRPr="00DE7B59" w:rsidRDefault="00C901E4" w:rsidP="00C901E4">
            <w:pPr>
              <w:pStyle w:val="TAL"/>
              <w:rPr>
                <w:lang w:eastAsia="en-US"/>
              </w:rPr>
            </w:pPr>
          </w:p>
        </w:tc>
      </w:tr>
      <w:tr w:rsidR="00C901E4" w:rsidRPr="00DE7B59" w14:paraId="296D123E"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976C37" w14:textId="18D63345"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sCellIndex</w:t>
            </w:r>
          </w:p>
        </w:tc>
        <w:tc>
          <w:tcPr>
            <w:tcW w:w="2267" w:type="dxa"/>
          </w:tcPr>
          <w:p w14:paraId="0F1F31A8" w14:textId="77777777" w:rsidR="00C901E4" w:rsidRPr="00DE7B59" w:rsidRDefault="00C901E4" w:rsidP="00C901E4">
            <w:pPr>
              <w:pStyle w:val="TAL"/>
              <w:rPr>
                <w:lang w:eastAsia="zh-CN"/>
              </w:rPr>
            </w:pPr>
            <w:r w:rsidRPr="00DE7B59">
              <w:rPr>
                <w:iCs/>
              </w:rPr>
              <w:t xml:space="preserve">SCellIndex as per </w:t>
            </w:r>
            <w:r w:rsidRPr="00DE7B59">
              <w:rPr>
                <w:snapToGrid w:val="0"/>
                <w:lang w:eastAsia="zh-CN"/>
              </w:rPr>
              <w:t>TS 38.508-1 [4] t</w:t>
            </w:r>
            <w:r w:rsidRPr="00DE7B59">
              <w:rPr>
                <w:snapToGrid w:val="0"/>
                <w:lang w:eastAsia="en-US"/>
              </w:rPr>
              <w:t xml:space="preserve">able </w:t>
            </w:r>
            <w:r w:rsidRPr="00DE7B59">
              <w:rPr>
                <w:snapToGrid w:val="0"/>
                <w:lang w:eastAsia="zh-CN"/>
              </w:rPr>
              <w:t>4.6.3-154</w:t>
            </w:r>
          </w:p>
        </w:tc>
        <w:tc>
          <w:tcPr>
            <w:tcW w:w="1700" w:type="dxa"/>
          </w:tcPr>
          <w:p w14:paraId="3AC0ABEF" w14:textId="77777777" w:rsidR="00C901E4" w:rsidRPr="00DE7B59" w:rsidRDefault="00C901E4" w:rsidP="00C901E4">
            <w:pPr>
              <w:pStyle w:val="TAL"/>
              <w:rPr>
                <w:lang w:eastAsia="en-US"/>
              </w:rPr>
            </w:pPr>
          </w:p>
        </w:tc>
        <w:tc>
          <w:tcPr>
            <w:tcW w:w="1245" w:type="dxa"/>
          </w:tcPr>
          <w:p w14:paraId="0C90C89E" w14:textId="77777777" w:rsidR="00C901E4" w:rsidRPr="00DE7B59" w:rsidRDefault="00C901E4" w:rsidP="00C901E4">
            <w:pPr>
              <w:pStyle w:val="TAL"/>
              <w:rPr>
                <w:lang w:eastAsia="en-US"/>
              </w:rPr>
            </w:pPr>
          </w:p>
        </w:tc>
      </w:tr>
      <w:tr w:rsidR="00C901E4" w:rsidRPr="00DE7B59" w14:paraId="0C0057B0"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8619AE1" w14:textId="4608FE98"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sCellConfigCommon</w:t>
            </w:r>
          </w:p>
        </w:tc>
        <w:tc>
          <w:tcPr>
            <w:tcW w:w="2267" w:type="dxa"/>
          </w:tcPr>
          <w:p w14:paraId="337F9915" w14:textId="77777777" w:rsidR="00C901E4" w:rsidRPr="00DE7B59" w:rsidRDefault="00C901E4" w:rsidP="00C901E4">
            <w:pPr>
              <w:pStyle w:val="TAL"/>
              <w:rPr>
                <w:lang w:eastAsia="en-US"/>
              </w:rPr>
            </w:pPr>
            <w:r w:rsidRPr="00DE7B59">
              <w:rPr>
                <w:lang w:eastAsia="en-US"/>
              </w:rPr>
              <w:t>ServingCellConfigCommon</w:t>
            </w:r>
          </w:p>
        </w:tc>
        <w:tc>
          <w:tcPr>
            <w:tcW w:w="1700" w:type="dxa"/>
          </w:tcPr>
          <w:p w14:paraId="41209152" w14:textId="77777777" w:rsidR="00C901E4" w:rsidRPr="00DE7B59" w:rsidRDefault="00C901E4" w:rsidP="00C901E4">
            <w:pPr>
              <w:pStyle w:val="TAL"/>
              <w:rPr>
                <w:lang w:eastAsia="en-US"/>
              </w:rPr>
            </w:pPr>
          </w:p>
        </w:tc>
        <w:tc>
          <w:tcPr>
            <w:tcW w:w="1245" w:type="dxa"/>
          </w:tcPr>
          <w:p w14:paraId="1973D6B3" w14:textId="77777777" w:rsidR="00C901E4" w:rsidRPr="00DE7B59" w:rsidRDefault="00C901E4" w:rsidP="00C901E4">
            <w:pPr>
              <w:pStyle w:val="TAL"/>
              <w:rPr>
                <w:lang w:eastAsia="en-US"/>
              </w:rPr>
            </w:pPr>
          </w:p>
        </w:tc>
      </w:tr>
      <w:tr w:rsidR="00C901E4" w:rsidRPr="00DE7B59" w14:paraId="62DB047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30B96F" w14:textId="7834BB5F"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sCellConfigDedicated</w:t>
            </w:r>
          </w:p>
        </w:tc>
        <w:tc>
          <w:tcPr>
            <w:tcW w:w="2267" w:type="dxa"/>
          </w:tcPr>
          <w:p w14:paraId="5C46772B" w14:textId="77777777" w:rsidR="00C901E4" w:rsidRPr="00DE7B59" w:rsidRDefault="00C901E4" w:rsidP="00C901E4">
            <w:pPr>
              <w:pStyle w:val="TAL"/>
              <w:rPr>
                <w:lang w:eastAsia="en-US"/>
              </w:rPr>
            </w:pPr>
            <w:r w:rsidRPr="00DE7B59">
              <w:rPr>
                <w:lang w:eastAsia="en-US"/>
              </w:rPr>
              <w:t>ServingCellConfig</w:t>
            </w:r>
          </w:p>
        </w:tc>
        <w:tc>
          <w:tcPr>
            <w:tcW w:w="1700" w:type="dxa"/>
          </w:tcPr>
          <w:p w14:paraId="16568E08" w14:textId="77777777" w:rsidR="00C901E4" w:rsidRPr="00DE7B59" w:rsidRDefault="00C901E4" w:rsidP="00C901E4">
            <w:pPr>
              <w:pStyle w:val="TAL"/>
              <w:rPr>
                <w:lang w:eastAsia="en-US"/>
              </w:rPr>
            </w:pPr>
          </w:p>
        </w:tc>
        <w:tc>
          <w:tcPr>
            <w:tcW w:w="1245" w:type="dxa"/>
          </w:tcPr>
          <w:p w14:paraId="1193817B" w14:textId="77777777" w:rsidR="00C901E4" w:rsidRPr="00DE7B59" w:rsidRDefault="00C901E4" w:rsidP="00C901E4">
            <w:pPr>
              <w:pStyle w:val="TAL"/>
              <w:rPr>
                <w:lang w:eastAsia="en-US"/>
              </w:rPr>
            </w:pPr>
          </w:p>
        </w:tc>
      </w:tr>
      <w:tr w:rsidR="008502BF" w:rsidRPr="00DE7B59" w14:paraId="3AE9340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26141D2" w14:textId="0283FCCC" w:rsidR="008502BF" w:rsidRPr="00DE7B59" w:rsidRDefault="008502BF" w:rsidP="008502BF">
            <w:pPr>
              <w:pStyle w:val="TAL"/>
              <w:rPr>
                <w:lang w:eastAsia="en-US"/>
              </w:rPr>
            </w:pPr>
            <w:r w:rsidRPr="00DE7B59">
              <w:t xml:space="preserve">    </w:t>
            </w:r>
            <w:r w:rsidRPr="00DE7B59">
              <w:rPr>
                <w:lang w:eastAsia="zh-CN"/>
              </w:rPr>
              <w:t>}</w:t>
            </w:r>
          </w:p>
        </w:tc>
        <w:tc>
          <w:tcPr>
            <w:tcW w:w="2267" w:type="dxa"/>
          </w:tcPr>
          <w:p w14:paraId="3826D940" w14:textId="77777777" w:rsidR="008502BF" w:rsidRPr="00DE7B59" w:rsidRDefault="008502BF" w:rsidP="008502BF">
            <w:pPr>
              <w:pStyle w:val="TAL"/>
              <w:rPr>
                <w:lang w:eastAsia="en-US"/>
              </w:rPr>
            </w:pPr>
          </w:p>
        </w:tc>
        <w:tc>
          <w:tcPr>
            <w:tcW w:w="1700" w:type="dxa"/>
          </w:tcPr>
          <w:p w14:paraId="45693C6C" w14:textId="77777777" w:rsidR="008502BF" w:rsidRPr="00DE7B59" w:rsidRDefault="008502BF" w:rsidP="008502BF">
            <w:pPr>
              <w:pStyle w:val="TAL"/>
              <w:rPr>
                <w:lang w:eastAsia="en-US"/>
              </w:rPr>
            </w:pPr>
          </w:p>
        </w:tc>
        <w:tc>
          <w:tcPr>
            <w:tcW w:w="1245" w:type="dxa"/>
          </w:tcPr>
          <w:p w14:paraId="713FE2B5" w14:textId="77777777" w:rsidR="008502BF" w:rsidRPr="00DE7B59" w:rsidRDefault="008502BF" w:rsidP="008502BF">
            <w:pPr>
              <w:pStyle w:val="TAL"/>
              <w:rPr>
                <w:lang w:eastAsia="en-US"/>
              </w:rPr>
            </w:pPr>
          </w:p>
        </w:tc>
      </w:tr>
      <w:tr w:rsidR="00C901E4" w:rsidRPr="00DE7B59" w14:paraId="20B6D85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47B063" w14:textId="77777777" w:rsidR="00C901E4" w:rsidRPr="00DE7B59" w:rsidRDefault="00C901E4" w:rsidP="00C901E4">
            <w:pPr>
              <w:pStyle w:val="TAL"/>
              <w:rPr>
                <w:lang w:eastAsia="zh-CN"/>
              </w:rPr>
            </w:pPr>
            <w:r w:rsidRPr="00DE7B59">
              <w:rPr>
                <w:lang w:eastAsia="en-US"/>
              </w:rPr>
              <w:t xml:space="preserve">  </w:t>
            </w:r>
            <w:r w:rsidRPr="00DE7B59">
              <w:rPr>
                <w:lang w:eastAsia="zh-CN"/>
              </w:rPr>
              <w:t>}</w:t>
            </w:r>
          </w:p>
        </w:tc>
        <w:tc>
          <w:tcPr>
            <w:tcW w:w="2267" w:type="dxa"/>
          </w:tcPr>
          <w:p w14:paraId="6446874D" w14:textId="77777777" w:rsidR="00C901E4" w:rsidRPr="00DE7B59" w:rsidRDefault="00C901E4" w:rsidP="00C901E4">
            <w:pPr>
              <w:pStyle w:val="TAL"/>
              <w:rPr>
                <w:lang w:eastAsia="en-US"/>
              </w:rPr>
            </w:pPr>
          </w:p>
        </w:tc>
        <w:tc>
          <w:tcPr>
            <w:tcW w:w="1700" w:type="dxa"/>
          </w:tcPr>
          <w:p w14:paraId="00C17DCD" w14:textId="77777777" w:rsidR="00C901E4" w:rsidRPr="00DE7B59" w:rsidRDefault="00C901E4" w:rsidP="00C901E4">
            <w:pPr>
              <w:pStyle w:val="TAL"/>
              <w:rPr>
                <w:lang w:eastAsia="zh-CN"/>
              </w:rPr>
            </w:pPr>
          </w:p>
        </w:tc>
        <w:tc>
          <w:tcPr>
            <w:tcW w:w="1245" w:type="dxa"/>
          </w:tcPr>
          <w:p w14:paraId="1A03D95F" w14:textId="77777777" w:rsidR="00C901E4" w:rsidRPr="00DE7B59" w:rsidRDefault="00C901E4" w:rsidP="00C901E4">
            <w:pPr>
              <w:pStyle w:val="TAL"/>
              <w:rPr>
                <w:lang w:eastAsia="en-US"/>
              </w:rPr>
            </w:pPr>
          </w:p>
        </w:tc>
      </w:tr>
      <w:tr w:rsidR="00C901E4" w:rsidRPr="00DE7B59" w14:paraId="70B0C745"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19599B8" w14:textId="77777777" w:rsidR="00C901E4" w:rsidRPr="00DE7B59" w:rsidRDefault="00C901E4" w:rsidP="00C901E4">
            <w:pPr>
              <w:pStyle w:val="TAL"/>
              <w:rPr>
                <w:lang w:eastAsia="en-US"/>
              </w:rPr>
            </w:pPr>
            <w:r w:rsidRPr="00DE7B59">
              <w:rPr>
                <w:lang w:eastAsia="en-US"/>
              </w:rPr>
              <w:t>}</w:t>
            </w:r>
          </w:p>
        </w:tc>
        <w:tc>
          <w:tcPr>
            <w:tcW w:w="2267" w:type="dxa"/>
          </w:tcPr>
          <w:p w14:paraId="0336F476" w14:textId="77777777" w:rsidR="00C901E4" w:rsidRPr="00DE7B59" w:rsidRDefault="00C901E4" w:rsidP="00C901E4">
            <w:pPr>
              <w:pStyle w:val="TAL"/>
              <w:rPr>
                <w:lang w:eastAsia="en-US"/>
              </w:rPr>
            </w:pPr>
          </w:p>
        </w:tc>
        <w:tc>
          <w:tcPr>
            <w:tcW w:w="1700" w:type="dxa"/>
          </w:tcPr>
          <w:p w14:paraId="6E4D0F12" w14:textId="77777777" w:rsidR="00C901E4" w:rsidRPr="00DE7B59" w:rsidRDefault="00C901E4" w:rsidP="00C901E4">
            <w:pPr>
              <w:pStyle w:val="TAL"/>
              <w:rPr>
                <w:lang w:eastAsia="en-US"/>
              </w:rPr>
            </w:pPr>
          </w:p>
        </w:tc>
        <w:tc>
          <w:tcPr>
            <w:tcW w:w="1245" w:type="dxa"/>
          </w:tcPr>
          <w:p w14:paraId="1D481094" w14:textId="77777777" w:rsidR="00C901E4" w:rsidRPr="00DE7B59" w:rsidRDefault="00C901E4" w:rsidP="00C901E4">
            <w:pPr>
              <w:pStyle w:val="TAL"/>
              <w:rPr>
                <w:lang w:eastAsia="en-US"/>
              </w:rPr>
            </w:pPr>
          </w:p>
        </w:tc>
      </w:tr>
    </w:tbl>
    <w:p w14:paraId="48D9832C" w14:textId="77777777" w:rsidR="00956570" w:rsidRPr="00DE7B59" w:rsidRDefault="00956570" w:rsidP="00956570">
      <w:pPr>
        <w:rPr>
          <w:lang w:eastAsia="zh-CN"/>
        </w:rPr>
      </w:pPr>
    </w:p>
    <w:p w14:paraId="5B8A1868" w14:textId="3DCA4BFB" w:rsidR="00956570" w:rsidRPr="00DE7B59" w:rsidRDefault="00956570" w:rsidP="008C2CC8">
      <w:pPr>
        <w:pStyle w:val="TH"/>
      </w:pPr>
      <w:r w:rsidRPr="00DE7B59">
        <w:t>Table 7.1.1.3.8.</w:t>
      </w:r>
      <w:r w:rsidR="00C63BEF" w:rsidRPr="00DE7B59">
        <w:t>1.</w:t>
      </w:r>
      <w:r w:rsidRPr="00DE7B59">
        <w:t>3.3-</w:t>
      </w:r>
      <w:r w:rsidRPr="00DE7B59">
        <w:rPr>
          <w:lang w:eastAsia="zh-CN"/>
        </w:rPr>
        <w:t>3</w:t>
      </w:r>
      <w:r w:rsidRPr="00DE7B59">
        <w:t xml:space="preserve">: </w:t>
      </w:r>
      <w:r w:rsidR="008502BF" w:rsidRPr="00DE7B59">
        <w:t>Void</w:t>
      </w:r>
    </w:p>
    <w:p w14:paraId="38A9724C" w14:textId="77777777" w:rsidR="00956570" w:rsidRPr="00DE7B59" w:rsidRDefault="00956570" w:rsidP="00956570">
      <w:pPr>
        <w:rPr>
          <w:lang w:eastAsia="zh-CN"/>
        </w:rPr>
      </w:pPr>
    </w:p>
    <w:p w14:paraId="57929218" w14:textId="77777777" w:rsidR="00956570" w:rsidRPr="00DE7B59" w:rsidRDefault="00956570" w:rsidP="008C2CC8">
      <w:pPr>
        <w:pStyle w:val="TH"/>
      </w:pPr>
      <w:r w:rsidRPr="00DE7B59">
        <w:t>Table 7.1.1.3.8.</w:t>
      </w:r>
      <w:r w:rsidR="00C63BEF" w:rsidRPr="00DE7B59">
        <w:t>1.</w:t>
      </w:r>
      <w:r w:rsidRPr="00DE7B59">
        <w:t>3.3-</w:t>
      </w:r>
      <w:r w:rsidRPr="00DE7B59">
        <w:rPr>
          <w:lang w:eastAsia="zh-CN"/>
        </w:rPr>
        <w:t>3A</w:t>
      </w:r>
      <w:r w:rsidRPr="00DE7B59">
        <w:t xml:space="preserve">: </w:t>
      </w:r>
      <w:r w:rsidR="00E20ED3" w:rsidRPr="00DE7B59">
        <w:t>Void</w:t>
      </w:r>
    </w:p>
    <w:p w14:paraId="2CFB7D4F" w14:textId="77777777" w:rsidR="00956570" w:rsidRPr="00DE7B59" w:rsidRDefault="00956570" w:rsidP="00956570">
      <w:pPr>
        <w:rPr>
          <w:lang w:eastAsia="zh-CN"/>
        </w:rPr>
      </w:pPr>
    </w:p>
    <w:p w14:paraId="47030A54" w14:textId="77777777" w:rsidR="00956570" w:rsidRPr="00DE7B59" w:rsidRDefault="00956570" w:rsidP="008C2CC8">
      <w:pPr>
        <w:pStyle w:val="TH"/>
      </w:pPr>
      <w:r w:rsidRPr="00DE7B59">
        <w:t>Table 7.1.1.3.8.</w:t>
      </w:r>
      <w:r w:rsidR="00C63BEF" w:rsidRPr="00DE7B59">
        <w:t>1.</w:t>
      </w:r>
      <w:r w:rsidRPr="00DE7B59">
        <w:t>3.3-</w:t>
      </w:r>
      <w:r w:rsidRPr="00DE7B59">
        <w:rPr>
          <w:lang w:eastAsia="zh-CN"/>
        </w:rPr>
        <w:t>4</w:t>
      </w:r>
      <w:r w:rsidRPr="00DE7B59">
        <w:t xml:space="preserve">: </w:t>
      </w:r>
      <w:r w:rsidRPr="00DE7B59">
        <w:rPr>
          <w:i/>
        </w:rPr>
        <w:t xml:space="preserve">RRCReconfiguration </w:t>
      </w:r>
      <w:r w:rsidRPr="00DE7B59">
        <w:t>( Step 4, Table 7.1.1.3.8.</w:t>
      </w:r>
      <w:r w:rsidR="00C63BEF" w:rsidRPr="00DE7B59">
        <w:t>1.</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56570" w:rsidRPr="00DE7B59" w14:paraId="2F3E846C" w14:textId="77777777" w:rsidTr="00C63BEF">
        <w:tc>
          <w:tcPr>
            <w:tcW w:w="9747" w:type="dxa"/>
            <w:gridSpan w:val="4"/>
          </w:tcPr>
          <w:p w14:paraId="5AB00F0E" w14:textId="0BB6C859" w:rsidR="00956570" w:rsidRPr="00DE7B59" w:rsidRDefault="00956570" w:rsidP="00051FE8">
            <w:pPr>
              <w:pStyle w:val="TAL"/>
              <w:rPr>
                <w:lang w:eastAsia="zh-CN"/>
              </w:rPr>
            </w:pPr>
            <w:r w:rsidRPr="00DE7B59">
              <w:rPr>
                <w:lang w:eastAsia="en-US"/>
              </w:rPr>
              <w:t xml:space="preserve">Derivation Path: </w:t>
            </w:r>
            <w:r w:rsidR="008502BF" w:rsidRPr="00DE7B59">
              <w:rPr>
                <w:lang w:eastAsia="en-US"/>
              </w:rPr>
              <w:t xml:space="preserve">TS </w:t>
            </w:r>
            <w:r w:rsidRPr="00DE7B59">
              <w:rPr>
                <w:lang w:eastAsia="zh-CN"/>
              </w:rPr>
              <w:t xml:space="preserve">38.508-1 [4], </w:t>
            </w:r>
            <w:r w:rsidRPr="00DE7B59">
              <w:rPr>
                <w:lang w:eastAsia="en-US"/>
              </w:rPr>
              <w:t xml:space="preserve">Table </w:t>
            </w:r>
            <w:r w:rsidR="0075232C" w:rsidRPr="00DE7B59">
              <w:rPr>
                <w:lang w:eastAsia="en-US"/>
              </w:rPr>
              <w:t>4.6.1-13</w:t>
            </w:r>
          </w:p>
        </w:tc>
      </w:tr>
      <w:tr w:rsidR="00956570" w:rsidRPr="00DE7B59" w14:paraId="7BA79C34" w14:textId="77777777" w:rsidTr="00C63BEF">
        <w:tc>
          <w:tcPr>
            <w:tcW w:w="4535" w:type="dxa"/>
          </w:tcPr>
          <w:p w14:paraId="0C6AF223" w14:textId="77777777" w:rsidR="00956570" w:rsidRPr="00DE7B59" w:rsidRDefault="00956570" w:rsidP="00051FE8">
            <w:pPr>
              <w:pStyle w:val="TAH"/>
              <w:rPr>
                <w:lang w:eastAsia="en-US"/>
              </w:rPr>
            </w:pPr>
            <w:r w:rsidRPr="00DE7B59">
              <w:rPr>
                <w:lang w:eastAsia="en-US"/>
              </w:rPr>
              <w:t>Information Element</w:t>
            </w:r>
          </w:p>
        </w:tc>
        <w:tc>
          <w:tcPr>
            <w:tcW w:w="2267" w:type="dxa"/>
          </w:tcPr>
          <w:p w14:paraId="7DD7E674" w14:textId="77777777" w:rsidR="00956570" w:rsidRPr="00DE7B59" w:rsidRDefault="00956570" w:rsidP="00051FE8">
            <w:pPr>
              <w:pStyle w:val="TAH"/>
              <w:rPr>
                <w:lang w:eastAsia="en-US"/>
              </w:rPr>
            </w:pPr>
            <w:r w:rsidRPr="00DE7B59">
              <w:rPr>
                <w:lang w:eastAsia="en-US"/>
              </w:rPr>
              <w:t>Value/remark</w:t>
            </w:r>
          </w:p>
        </w:tc>
        <w:tc>
          <w:tcPr>
            <w:tcW w:w="1700" w:type="dxa"/>
          </w:tcPr>
          <w:p w14:paraId="5EB0E3C1" w14:textId="77777777" w:rsidR="00956570" w:rsidRPr="00DE7B59" w:rsidRDefault="00956570" w:rsidP="00051FE8">
            <w:pPr>
              <w:pStyle w:val="TAH"/>
              <w:rPr>
                <w:lang w:eastAsia="en-US"/>
              </w:rPr>
            </w:pPr>
            <w:r w:rsidRPr="00DE7B59">
              <w:rPr>
                <w:lang w:eastAsia="en-US"/>
              </w:rPr>
              <w:t>Comment</w:t>
            </w:r>
          </w:p>
        </w:tc>
        <w:tc>
          <w:tcPr>
            <w:tcW w:w="1245" w:type="dxa"/>
          </w:tcPr>
          <w:p w14:paraId="431E4771" w14:textId="77777777" w:rsidR="00956570" w:rsidRPr="00DE7B59" w:rsidRDefault="00956570" w:rsidP="00051FE8">
            <w:pPr>
              <w:pStyle w:val="TAH"/>
              <w:rPr>
                <w:lang w:eastAsia="en-US"/>
              </w:rPr>
            </w:pPr>
            <w:r w:rsidRPr="00DE7B59">
              <w:rPr>
                <w:lang w:eastAsia="en-US"/>
              </w:rPr>
              <w:t>Condition</w:t>
            </w:r>
          </w:p>
        </w:tc>
      </w:tr>
      <w:tr w:rsidR="00956570" w:rsidRPr="00DE7B59" w14:paraId="38B6A1E7" w14:textId="77777777" w:rsidTr="00C63BEF">
        <w:tc>
          <w:tcPr>
            <w:tcW w:w="4535" w:type="dxa"/>
          </w:tcPr>
          <w:p w14:paraId="68207525" w14:textId="77777777" w:rsidR="00956570" w:rsidRPr="00DE7B59" w:rsidRDefault="00956570" w:rsidP="00051FE8">
            <w:pPr>
              <w:pStyle w:val="TAL"/>
              <w:rPr>
                <w:lang w:eastAsia="en-US"/>
              </w:rPr>
            </w:pPr>
            <w:r w:rsidRPr="00DE7B59">
              <w:rPr>
                <w:lang w:eastAsia="en-US"/>
              </w:rPr>
              <w:t>RRCReconfiguration ::= SEQUENCE {</w:t>
            </w:r>
          </w:p>
        </w:tc>
        <w:tc>
          <w:tcPr>
            <w:tcW w:w="2267" w:type="dxa"/>
          </w:tcPr>
          <w:p w14:paraId="403AE8D4" w14:textId="77777777" w:rsidR="00956570" w:rsidRPr="00DE7B59" w:rsidRDefault="00956570" w:rsidP="00051FE8">
            <w:pPr>
              <w:pStyle w:val="TAL"/>
              <w:rPr>
                <w:lang w:eastAsia="en-US"/>
              </w:rPr>
            </w:pPr>
          </w:p>
        </w:tc>
        <w:tc>
          <w:tcPr>
            <w:tcW w:w="1700" w:type="dxa"/>
          </w:tcPr>
          <w:p w14:paraId="2F02E56F" w14:textId="77777777" w:rsidR="00956570" w:rsidRPr="00DE7B59" w:rsidRDefault="00956570" w:rsidP="00051FE8">
            <w:pPr>
              <w:pStyle w:val="TAL"/>
              <w:rPr>
                <w:lang w:eastAsia="en-US"/>
              </w:rPr>
            </w:pPr>
          </w:p>
        </w:tc>
        <w:tc>
          <w:tcPr>
            <w:tcW w:w="1245" w:type="dxa"/>
          </w:tcPr>
          <w:p w14:paraId="1D2893B1" w14:textId="77777777" w:rsidR="00956570" w:rsidRPr="00DE7B59" w:rsidRDefault="00956570" w:rsidP="00051FE8">
            <w:pPr>
              <w:pStyle w:val="TAL"/>
              <w:rPr>
                <w:lang w:eastAsia="en-US"/>
              </w:rPr>
            </w:pPr>
          </w:p>
        </w:tc>
      </w:tr>
      <w:tr w:rsidR="00956570" w:rsidRPr="00DE7B59" w14:paraId="08C3BCB5" w14:textId="77777777" w:rsidTr="00C63BEF">
        <w:tc>
          <w:tcPr>
            <w:tcW w:w="4535" w:type="dxa"/>
          </w:tcPr>
          <w:p w14:paraId="516DE206" w14:textId="77777777" w:rsidR="00956570" w:rsidRPr="00DE7B59" w:rsidRDefault="00956570" w:rsidP="00051FE8">
            <w:pPr>
              <w:pStyle w:val="TAL"/>
              <w:rPr>
                <w:lang w:eastAsia="en-US"/>
              </w:rPr>
            </w:pPr>
            <w:r w:rsidRPr="00DE7B59">
              <w:rPr>
                <w:lang w:eastAsia="en-US"/>
              </w:rPr>
              <w:t xml:space="preserve">  criticalExtensions CHOICE {</w:t>
            </w:r>
          </w:p>
        </w:tc>
        <w:tc>
          <w:tcPr>
            <w:tcW w:w="2267" w:type="dxa"/>
          </w:tcPr>
          <w:p w14:paraId="7F84E87A" w14:textId="77777777" w:rsidR="00956570" w:rsidRPr="00DE7B59" w:rsidRDefault="00956570" w:rsidP="00051FE8">
            <w:pPr>
              <w:pStyle w:val="TAL"/>
              <w:rPr>
                <w:lang w:eastAsia="en-US"/>
              </w:rPr>
            </w:pPr>
          </w:p>
        </w:tc>
        <w:tc>
          <w:tcPr>
            <w:tcW w:w="1700" w:type="dxa"/>
          </w:tcPr>
          <w:p w14:paraId="28D78A88" w14:textId="77777777" w:rsidR="00956570" w:rsidRPr="00DE7B59" w:rsidRDefault="00956570" w:rsidP="00051FE8">
            <w:pPr>
              <w:pStyle w:val="TAL"/>
              <w:rPr>
                <w:lang w:eastAsia="en-US"/>
              </w:rPr>
            </w:pPr>
          </w:p>
        </w:tc>
        <w:tc>
          <w:tcPr>
            <w:tcW w:w="1245" w:type="dxa"/>
          </w:tcPr>
          <w:p w14:paraId="6FEA40C5" w14:textId="77777777" w:rsidR="00956570" w:rsidRPr="00DE7B59" w:rsidRDefault="00956570" w:rsidP="00051FE8">
            <w:pPr>
              <w:pStyle w:val="TAL"/>
              <w:rPr>
                <w:lang w:eastAsia="en-US"/>
              </w:rPr>
            </w:pPr>
          </w:p>
        </w:tc>
      </w:tr>
      <w:tr w:rsidR="00956570" w:rsidRPr="00DE7B59" w14:paraId="05A8C772" w14:textId="77777777" w:rsidTr="00C63BEF">
        <w:tc>
          <w:tcPr>
            <w:tcW w:w="4535" w:type="dxa"/>
            <w:tcBorders>
              <w:bottom w:val="single" w:sz="4" w:space="0" w:color="auto"/>
            </w:tcBorders>
          </w:tcPr>
          <w:p w14:paraId="582B1809" w14:textId="77777777" w:rsidR="00956570" w:rsidRPr="00DE7B59" w:rsidRDefault="00956570" w:rsidP="00051FE8">
            <w:pPr>
              <w:pStyle w:val="TAL"/>
              <w:rPr>
                <w:lang w:eastAsia="en-US"/>
              </w:rPr>
            </w:pPr>
            <w:r w:rsidRPr="00DE7B59">
              <w:rPr>
                <w:lang w:eastAsia="en-US"/>
              </w:rPr>
              <w:t xml:space="preserve">    rrcReconfiguration SEQUENCE {</w:t>
            </w:r>
          </w:p>
        </w:tc>
        <w:tc>
          <w:tcPr>
            <w:tcW w:w="2267" w:type="dxa"/>
          </w:tcPr>
          <w:p w14:paraId="0845F886" w14:textId="77777777" w:rsidR="00956570" w:rsidRPr="00DE7B59" w:rsidRDefault="00956570" w:rsidP="00051FE8">
            <w:pPr>
              <w:pStyle w:val="TAL"/>
              <w:rPr>
                <w:lang w:eastAsia="en-US"/>
              </w:rPr>
            </w:pPr>
          </w:p>
        </w:tc>
        <w:tc>
          <w:tcPr>
            <w:tcW w:w="1700" w:type="dxa"/>
          </w:tcPr>
          <w:p w14:paraId="7F5BEBB1" w14:textId="77777777" w:rsidR="00956570" w:rsidRPr="00DE7B59" w:rsidRDefault="00956570" w:rsidP="00051FE8">
            <w:pPr>
              <w:pStyle w:val="TAL"/>
              <w:rPr>
                <w:lang w:eastAsia="en-US"/>
              </w:rPr>
            </w:pPr>
          </w:p>
        </w:tc>
        <w:tc>
          <w:tcPr>
            <w:tcW w:w="1245" w:type="dxa"/>
          </w:tcPr>
          <w:p w14:paraId="046DDC4A" w14:textId="77777777" w:rsidR="00956570" w:rsidRPr="00DE7B59" w:rsidRDefault="00956570" w:rsidP="00051FE8">
            <w:pPr>
              <w:pStyle w:val="TAL"/>
              <w:rPr>
                <w:lang w:eastAsia="en-US"/>
              </w:rPr>
            </w:pPr>
          </w:p>
        </w:tc>
      </w:tr>
      <w:tr w:rsidR="00956570" w:rsidRPr="00DE7B59" w14:paraId="4A13EED8" w14:textId="77777777" w:rsidTr="00C63BEF">
        <w:tc>
          <w:tcPr>
            <w:tcW w:w="4535" w:type="dxa"/>
            <w:tcBorders>
              <w:bottom w:val="single" w:sz="4" w:space="0" w:color="auto"/>
            </w:tcBorders>
          </w:tcPr>
          <w:p w14:paraId="36F81B9C" w14:textId="77777777" w:rsidR="00956570" w:rsidRPr="00DE7B59" w:rsidRDefault="00956570" w:rsidP="00051FE8">
            <w:pPr>
              <w:pStyle w:val="TAL"/>
              <w:rPr>
                <w:lang w:eastAsia="en-US"/>
              </w:rPr>
            </w:pPr>
            <w:r w:rsidRPr="00DE7B59">
              <w:rPr>
                <w:lang w:eastAsia="en-US"/>
              </w:rPr>
              <w:t xml:space="preserve">      secondaryCellGroup</w:t>
            </w:r>
          </w:p>
        </w:tc>
        <w:tc>
          <w:tcPr>
            <w:tcW w:w="2267" w:type="dxa"/>
          </w:tcPr>
          <w:p w14:paraId="6747F62D" w14:textId="77777777" w:rsidR="00956570" w:rsidRPr="00DE7B59" w:rsidRDefault="00956570" w:rsidP="00051FE8">
            <w:pPr>
              <w:pStyle w:val="TAL"/>
              <w:rPr>
                <w:lang w:eastAsia="en-US"/>
              </w:rPr>
            </w:pPr>
            <w:r w:rsidRPr="00DE7B59">
              <w:rPr>
                <w:lang w:eastAsia="en-US"/>
              </w:rPr>
              <w:t>CellGroupConfig</w:t>
            </w:r>
          </w:p>
        </w:tc>
        <w:tc>
          <w:tcPr>
            <w:tcW w:w="1700" w:type="dxa"/>
          </w:tcPr>
          <w:p w14:paraId="4EBC19A1" w14:textId="77777777" w:rsidR="00956570" w:rsidRPr="00DE7B59" w:rsidRDefault="00956570" w:rsidP="00051FE8">
            <w:pPr>
              <w:pStyle w:val="TAL"/>
              <w:rPr>
                <w:lang w:eastAsia="en-US"/>
              </w:rPr>
            </w:pPr>
            <w:r w:rsidRPr="00DE7B59">
              <w:rPr>
                <w:lang w:eastAsia="en-US"/>
              </w:rPr>
              <w:t>OCTET STRING (CONTAINING CellGroupConfig)</w:t>
            </w:r>
          </w:p>
        </w:tc>
        <w:tc>
          <w:tcPr>
            <w:tcW w:w="1245" w:type="dxa"/>
          </w:tcPr>
          <w:p w14:paraId="213003F1" w14:textId="77777777" w:rsidR="00956570" w:rsidRPr="00DE7B59" w:rsidRDefault="00956570" w:rsidP="00051FE8">
            <w:pPr>
              <w:pStyle w:val="TAL"/>
              <w:rPr>
                <w:lang w:eastAsia="en-US"/>
              </w:rPr>
            </w:pPr>
            <w:r w:rsidRPr="00DE7B59">
              <w:rPr>
                <w:lang w:eastAsia="zh-CN"/>
              </w:rPr>
              <w:t>EN-DC</w:t>
            </w:r>
          </w:p>
        </w:tc>
      </w:tr>
      <w:tr w:rsidR="00C63BEF" w:rsidRPr="00DE7B59" w14:paraId="484AAFF9" w14:textId="77777777" w:rsidTr="00C63BEF">
        <w:tc>
          <w:tcPr>
            <w:tcW w:w="4535" w:type="dxa"/>
            <w:tcBorders>
              <w:bottom w:val="single" w:sz="4" w:space="0" w:color="auto"/>
            </w:tcBorders>
          </w:tcPr>
          <w:p w14:paraId="79BEBA71" w14:textId="14D1C3BD" w:rsidR="00C63BEF" w:rsidRPr="00DE7B59" w:rsidRDefault="00C63BEF" w:rsidP="00884329">
            <w:pPr>
              <w:pStyle w:val="TAL"/>
            </w:pPr>
            <w:r w:rsidRPr="00DE7B59">
              <w:t xml:space="preserve">      nonCriticalExtension SEQUENCE { </w:t>
            </w:r>
          </w:p>
        </w:tc>
        <w:tc>
          <w:tcPr>
            <w:tcW w:w="2267" w:type="dxa"/>
          </w:tcPr>
          <w:p w14:paraId="2503896C" w14:textId="77777777" w:rsidR="00C63BEF" w:rsidRPr="00DE7B59" w:rsidRDefault="00C63BEF" w:rsidP="00884329">
            <w:pPr>
              <w:pStyle w:val="TAL"/>
            </w:pPr>
          </w:p>
        </w:tc>
        <w:tc>
          <w:tcPr>
            <w:tcW w:w="1700" w:type="dxa"/>
          </w:tcPr>
          <w:p w14:paraId="13BBBE31" w14:textId="77777777" w:rsidR="00C63BEF" w:rsidRPr="00DE7B59" w:rsidRDefault="00C63BEF" w:rsidP="00884329">
            <w:pPr>
              <w:pStyle w:val="TAL"/>
            </w:pPr>
          </w:p>
        </w:tc>
        <w:tc>
          <w:tcPr>
            <w:tcW w:w="1245" w:type="dxa"/>
          </w:tcPr>
          <w:p w14:paraId="247C1BFE" w14:textId="77777777" w:rsidR="00C63BEF" w:rsidRPr="00DE7B59" w:rsidRDefault="00C63BEF" w:rsidP="00884329">
            <w:pPr>
              <w:pStyle w:val="TAL"/>
              <w:rPr>
                <w:lang w:eastAsia="zh-CN"/>
              </w:rPr>
            </w:pPr>
            <w:r w:rsidRPr="00DE7B59">
              <w:t>NR</w:t>
            </w:r>
          </w:p>
        </w:tc>
      </w:tr>
      <w:tr w:rsidR="00C63BEF" w:rsidRPr="00DE7B59" w14:paraId="46BB284F" w14:textId="77777777" w:rsidTr="00C63BEF">
        <w:tc>
          <w:tcPr>
            <w:tcW w:w="4535" w:type="dxa"/>
            <w:tcBorders>
              <w:bottom w:val="single" w:sz="4" w:space="0" w:color="auto"/>
            </w:tcBorders>
          </w:tcPr>
          <w:p w14:paraId="744DAEFB" w14:textId="4E4EDE2F" w:rsidR="00C63BEF" w:rsidRPr="00DE7B59" w:rsidRDefault="00C63BEF" w:rsidP="00884329">
            <w:pPr>
              <w:pStyle w:val="TAL"/>
            </w:pPr>
            <w:r w:rsidRPr="00DE7B59">
              <w:t xml:space="preserve">        masterCellGroup</w:t>
            </w:r>
          </w:p>
        </w:tc>
        <w:tc>
          <w:tcPr>
            <w:tcW w:w="2267" w:type="dxa"/>
          </w:tcPr>
          <w:p w14:paraId="633ED6FB" w14:textId="77777777" w:rsidR="00C63BEF" w:rsidRPr="00DE7B59" w:rsidRDefault="00C63BEF" w:rsidP="00884329">
            <w:pPr>
              <w:pStyle w:val="TAL"/>
            </w:pPr>
            <w:r w:rsidRPr="00DE7B59">
              <w:t>CellGroupConfig</w:t>
            </w:r>
          </w:p>
        </w:tc>
        <w:tc>
          <w:tcPr>
            <w:tcW w:w="1700" w:type="dxa"/>
          </w:tcPr>
          <w:p w14:paraId="7CCA4880" w14:textId="77777777" w:rsidR="00C63BEF" w:rsidRPr="00DE7B59" w:rsidRDefault="00C63BEF" w:rsidP="00884329">
            <w:pPr>
              <w:pStyle w:val="TAL"/>
            </w:pPr>
            <w:r w:rsidRPr="00DE7B59">
              <w:t>OCTET STRING (CONTAINING CellGroupConfig)</w:t>
            </w:r>
          </w:p>
        </w:tc>
        <w:tc>
          <w:tcPr>
            <w:tcW w:w="1245" w:type="dxa"/>
          </w:tcPr>
          <w:p w14:paraId="774C5739" w14:textId="77777777" w:rsidR="00C63BEF" w:rsidRPr="00DE7B59" w:rsidRDefault="00C63BEF" w:rsidP="00884329">
            <w:pPr>
              <w:pStyle w:val="TAL"/>
              <w:rPr>
                <w:lang w:eastAsia="zh-CN"/>
              </w:rPr>
            </w:pPr>
          </w:p>
        </w:tc>
      </w:tr>
      <w:tr w:rsidR="00C63BEF" w:rsidRPr="00DE7B59" w14:paraId="493C5E16" w14:textId="77777777" w:rsidTr="00C63BEF">
        <w:tc>
          <w:tcPr>
            <w:tcW w:w="4535" w:type="dxa"/>
            <w:tcBorders>
              <w:bottom w:val="single" w:sz="4" w:space="0" w:color="auto"/>
            </w:tcBorders>
          </w:tcPr>
          <w:p w14:paraId="15062941" w14:textId="4287389C" w:rsidR="00C63BEF" w:rsidRPr="00DE7B59" w:rsidRDefault="00C63BEF" w:rsidP="00884329">
            <w:pPr>
              <w:pStyle w:val="TAL"/>
            </w:pPr>
            <w:r w:rsidRPr="00DE7B59">
              <w:t xml:space="preserve">    </w:t>
            </w:r>
            <w:r w:rsidR="008502BF" w:rsidRPr="00DE7B59">
              <w:t xml:space="preserve">  </w:t>
            </w:r>
            <w:r w:rsidRPr="00DE7B59">
              <w:t>}</w:t>
            </w:r>
          </w:p>
        </w:tc>
        <w:tc>
          <w:tcPr>
            <w:tcW w:w="2267" w:type="dxa"/>
          </w:tcPr>
          <w:p w14:paraId="28697230" w14:textId="77777777" w:rsidR="00C63BEF" w:rsidRPr="00DE7B59" w:rsidRDefault="00C63BEF" w:rsidP="00884329">
            <w:pPr>
              <w:pStyle w:val="TAL"/>
            </w:pPr>
          </w:p>
        </w:tc>
        <w:tc>
          <w:tcPr>
            <w:tcW w:w="1700" w:type="dxa"/>
          </w:tcPr>
          <w:p w14:paraId="704E7187" w14:textId="77777777" w:rsidR="00C63BEF" w:rsidRPr="00DE7B59" w:rsidRDefault="00C63BEF" w:rsidP="00884329">
            <w:pPr>
              <w:pStyle w:val="TAL"/>
            </w:pPr>
          </w:p>
        </w:tc>
        <w:tc>
          <w:tcPr>
            <w:tcW w:w="1245" w:type="dxa"/>
          </w:tcPr>
          <w:p w14:paraId="0C663CEF" w14:textId="77777777" w:rsidR="00C63BEF" w:rsidRPr="00DE7B59" w:rsidRDefault="00C63BEF" w:rsidP="00884329">
            <w:pPr>
              <w:pStyle w:val="TAL"/>
              <w:rPr>
                <w:lang w:eastAsia="zh-CN"/>
              </w:rPr>
            </w:pPr>
          </w:p>
        </w:tc>
      </w:tr>
      <w:tr w:rsidR="00956570" w:rsidRPr="00DE7B59" w14:paraId="2000EF14" w14:textId="77777777" w:rsidTr="00C63BEF">
        <w:tc>
          <w:tcPr>
            <w:tcW w:w="4535" w:type="dxa"/>
            <w:tcBorders>
              <w:bottom w:val="single" w:sz="4" w:space="0" w:color="auto"/>
            </w:tcBorders>
          </w:tcPr>
          <w:p w14:paraId="2BF253DA" w14:textId="77777777" w:rsidR="00956570" w:rsidRPr="00DE7B59" w:rsidRDefault="00956570" w:rsidP="00051FE8">
            <w:pPr>
              <w:pStyle w:val="TAL"/>
              <w:rPr>
                <w:lang w:eastAsia="en-US"/>
              </w:rPr>
            </w:pPr>
            <w:r w:rsidRPr="00DE7B59">
              <w:rPr>
                <w:lang w:eastAsia="en-US"/>
              </w:rPr>
              <w:t xml:space="preserve">    }</w:t>
            </w:r>
          </w:p>
        </w:tc>
        <w:tc>
          <w:tcPr>
            <w:tcW w:w="2267" w:type="dxa"/>
          </w:tcPr>
          <w:p w14:paraId="0A878E37" w14:textId="77777777" w:rsidR="00956570" w:rsidRPr="00DE7B59" w:rsidRDefault="00956570" w:rsidP="00051FE8">
            <w:pPr>
              <w:pStyle w:val="TAL"/>
              <w:rPr>
                <w:lang w:eastAsia="en-US"/>
              </w:rPr>
            </w:pPr>
          </w:p>
        </w:tc>
        <w:tc>
          <w:tcPr>
            <w:tcW w:w="1700" w:type="dxa"/>
          </w:tcPr>
          <w:p w14:paraId="0D679A6B" w14:textId="77777777" w:rsidR="00956570" w:rsidRPr="00DE7B59" w:rsidRDefault="00956570" w:rsidP="00051FE8">
            <w:pPr>
              <w:pStyle w:val="TAL"/>
              <w:rPr>
                <w:lang w:eastAsia="en-US"/>
              </w:rPr>
            </w:pPr>
          </w:p>
        </w:tc>
        <w:tc>
          <w:tcPr>
            <w:tcW w:w="1245" w:type="dxa"/>
          </w:tcPr>
          <w:p w14:paraId="5A9BA474" w14:textId="77777777" w:rsidR="00956570" w:rsidRPr="00DE7B59" w:rsidRDefault="00956570" w:rsidP="00051FE8">
            <w:pPr>
              <w:pStyle w:val="TAL"/>
              <w:rPr>
                <w:lang w:eastAsia="en-US"/>
              </w:rPr>
            </w:pPr>
          </w:p>
        </w:tc>
      </w:tr>
      <w:tr w:rsidR="00956570" w:rsidRPr="00DE7B59" w14:paraId="0C394A8D" w14:textId="77777777" w:rsidTr="00C63BEF">
        <w:tc>
          <w:tcPr>
            <w:tcW w:w="4535" w:type="dxa"/>
            <w:tcBorders>
              <w:bottom w:val="single" w:sz="4" w:space="0" w:color="auto"/>
            </w:tcBorders>
          </w:tcPr>
          <w:p w14:paraId="5EE08C2F" w14:textId="77777777" w:rsidR="00956570" w:rsidRPr="00DE7B59" w:rsidRDefault="00956570" w:rsidP="00051FE8">
            <w:pPr>
              <w:pStyle w:val="TAL"/>
              <w:rPr>
                <w:lang w:eastAsia="en-US"/>
              </w:rPr>
            </w:pPr>
            <w:r w:rsidRPr="00DE7B59">
              <w:rPr>
                <w:lang w:eastAsia="en-US"/>
              </w:rPr>
              <w:t xml:space="preserve">  }</w:t>
            </w:r>
          </w:p>
        </w:tc>
        <w:tc>
          <w:tcPr>
            <w:tcW w:w="2267" w:type="dxa"/>
          </w:tcPr>
          <w:p w14:paraId="676ED092" w14:textId="77777777" w:rsidR="00956570" w:rsidRPr="00DE7B59" w:rsidRDefault="00956570" w:rsidP="00051FE8">
            <w:pPr>
              <w:pStyle w:val="TAL"/>
              <w:rPr>
                <w:lang w:eastAsia="en-US"/>
              </w:rPr>
            </w:pPr>
          </w:p>
        </w:tc>
        <w:tc>
          <w:tcPr>
            <w:tcW w:w="1700" w:type="dxa"/>
          </w:tcPr>
          <w:p w14:paraId="214467A7" w14:textId="77777777" w:rsidR="00956570" w:rsidRPr="00DE7B59" w:rsidRDefault="00956570" w:rsidP="00051FE8">
            <w:pPr>
              <w:pStyle w:val="TAL"/>
              <w:rPr>
                <w:lang w:eastAsia="en-US"/>
              </w:rPr>
            </w:pPr>
          </w:p>
        </w:tc>
        <w:tc>
          <w:tcPr>
            <w:tcW w:w="1245" w:type="dxa"/>
          </w:tcPr>
          <w:p w14:paraId="584939BF" w14:textId="77777777" w:rsidR="00956570" w:rsidRPr="00DE7B59" w:rsidRDefault="00956570" w:rsidP="00051FE8">
            <w:pPr>
              <w:pStyle w:val="TAL"/>
              <w:rPr>
                <w:lang w:eastAsia="en-US"/>
              </w:rPr>
            </w:pPr>
          </w:p>
        </w:tc>
      </w:tr>
      <w:tr w:rsidR="00956570" w:rsidRPr="00DE7B59" w14:paraId="38A92369" w14:textId="77777777" w:rsidTr="00C63BEF">
        <w:tc>
          <w:tcPr>
            <w:tcW w:w="4535" w:type="dxa"/>
            <w:tcBorders>
              <w:bottom w:val="single" w:sz="4" w:space="0" w:color="auto"/>
            </w:tcBorders>
          </w:tcPr>
          <w:p w14:paraId="0CEDC7DC" w14:textId="77777777" w:rsidR="00956570" w:rsidRPr="00DE7B59" w:rsidRDefault="00956570" w:rsidP="00051FE8">
            <w:pPr>
              <w:pStyle w:val="TAL"/>
              <w:rPr>
                <w:lang w:eastAsia="en-US"/>
              </w:rPr>
            </w:pPr>
            <w:r w:rsidRPr="00DE7B59">
              <w:rPr>
                <w:lang w:eastAsia="en-US"/>
              </w:rPr>
              <w:t>}</w:t>
            </w:r>
          </w:p>
        </w:tc>
        <w:tc>
          <w:tcPr>
            <w:tcW w:w="2267" w:type="dxa"/>
          </w:tcPr>
          <w:p w14:paraId="19190516" w14:textId="77777777" w:rsidR="00956570" w:rsidRPr="00DE7B59" w:rsidRDefault="00956570" w:rsidP="00051FE8">
            <w:pPr>
              <w:pStyle w:val="TAL"/>
              <w:rPr>
                <w:lang w:eastAsia="en-US"/>
              </w:rPr>
            </w:pPr>
          </w:p>
        </w:tc>
        <w:tc>
          <w:tcPr>
            <w:tcW w:w="1700" w:type="dxa"/>
          </w:tcPr>
          <w:p w14:paraId="6FE4DF60" w14:textId="77777777" w:rsidR="00956570" w:rsidRPr="00DE7B59" w:rsidRDefault="00956570" w:rsidP="00051FE8">
            <w:pPr>
              <w:pStyle w:val="TAL"/>
              <w:rPr>
                <w:lang w:eastAsia="en-US"/>
              </w:rPr>
            </w:pPr>
          </w:p>
        </w:tc>
        <w:tc>
          <w:tcPr>
            <w:tcW w:w="1245" w:type="dxa"/>
          </w:tcPr>
          <w:p w14:paraId="3A5A6388" w14:textId="77777777" w:rsidR="00956570" w:rsidRPr="00DE7B59" w:rsidRDefault="00956570" w:rsidP="00051FE8">
            <w:pPr>
              <w:pStyle w:val="TAL"/>
              <w:rPr>
                <w:lang w:eastAsia="en-US"/>
              </w:rPr>
            </w:pPr>
          </w:p>
        </w:tc>
      </w:tr>
    </w:tbl>
    <w:p w14:paraId="4BC0462A" w14:textId="77777777" w:rsidR="00956570" w:rsidRPr="00DE7B59" w:rsidRDefault="00956570" w:rsidP="00956570">
      <w:pPr>
        <w:overflowPunct/>
        <w:autoSpaceDE/>
        <w:autoSpaceDN/>
        <w:adjustRightInd/>
      </w:pPr>
    </w:p>
    <w:p w14:paraId="2A509CFD" w14:textId="77777777" w:rsidR="00956570" w:rsidRPr="00DE7B59" w:rsidRDefault="00956570" w:rsidP="008C2CC8">
      <w:pPr>
        <w:pStyle w:val="TH"/>
        <w:rPr>
          <w:lang w:eastAsia="zh-CN"/>
        </w:rPr>
      </w:pPr>
      <w:r w:rsidRPr="00DE7B59">
        <w:t>Table 7.1.1.3.8.</w:t>
      </w:r>
      <w:r w:rsidR="00C63BEF" w:rsidRPr="00DE7B59">
        <w:t>1.</w:t>
      </w:r>
      <w:r w:rsidRPr="00DE7B59">
        <w:t>3</w:t>
      </w:r>
      <w:r w:rsidRPr="00DE7B59">
        <w:rPr>
          <w:lang w:eastAsia="zh-CN"/>
        </w:rPr>
        <w:t>.3</w:t>
      </w:r>
      <w:r w:rsidRPr="00DE7B59">
        <w:t>-</w:t>
      </w:r>
      <w:r w:rsidRPr="00DE7B59">
        <w:rPr>
          <w:lang w:eastAsia="zh-CN"/>
        </w:rPr>
        <w:t>5</w:t>
      </w:r>
      <w:r w:rsidRPr="00DE7B59">
        <w:t>: CellGroupConfig (Table 7.1.1.3.8.</w:t>
      </w:r>
      <w:r w:rsidR="00C63BEF" w:rsidRPr="00DE7B59">
        <w:t>1.</w:t>
      </w:r>
      <w:r w:rsidRPr="00DE7B59">
        <w:t>3.3-</w:t>
      </w:r>
      <w:r w:rsidRPr="00DE7B59">
        <w:rPr>
          <w:lang w:eastAsia="zh-CN"/>
        </w:rPr>
        <w:t>4</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956570" w:rsidRPr="00DE7B59" w14:paraId="24A71A13" w14:textId="77777777" w:rsidTr="00051FE8">
        <w:tc>
          <w:tcPr>
            <w:tcW w:w="9939" w:type="dxa"/>
            <w:gridSpan w:val="4"/>
          </w:tcPr>
          <w:p w14:paraId="71A366AE" w14:textId="357FC34C" w:rsidR="00956570" w:rsidRPr="00DE7B59" w:rsidRDefault="00956570" w:rsidP="00051FE8">
            <w:pPr>
              <w:pStyle w:val="TAL"/>
              <w:rPr>
                <w:lang w:eastAsia="zh-CN"/>
              </w:rPr>
            </w:pPr>
            <w:r w:rsidRPr="00DE7B59">
              <w:rPr>
                <w:lang w:eastAsia="en-US"/>
              </w:rPr>
              <w:t xml:space="preserve">Derivation Path: </w:t>
            </w:r>
            <w:r w:rsidR="008502BF" w:rsidRPr="00DE7B59">
              <w:rPr>
                <w:lang w:eastAsia="en-US"/>
              </w:rPr>
              <w:t xml:space="preserve">TS </w:t>
            </w:r>
            <w:r w:rsidRPr="00DE7B59">
              <w:rPr>
                <w:lang w:eastAsia="zh-CN"/>
              </w:rPr>
              <w:t xml:space="preserve">38.508-1 [4], </w:t>
            </w:r>
            <w:r w:rsidRPr="00DE7B59">
              <w:rPr>
                <w:lang w:eastAsia="en-US"/>
              </w:rPr>
              <w:t xml:space="preserve">Table </w:t>
            </w:r>
            <w:r w:rsidR="00A97F7B" w:rsidRPr="00DE7B59">
              <w:rPr>
                <w:lang w:eastAsia="en-US"/>
              </w:rPr>
              <w:t>4.6.3-19</w:t>
            </w:r>
          </w:p>
        </w:tc>
      </w:tr>
      <w:tr w:rsidR="00956570" w:rsidRPr="00DE7B59" w14:paraId="7826F6AC" w14:textId="77777777" w:rsidTr="00051FE8">
        <w:tblPrEx>
          <w:tblCellMar>
            <w:left w:w="108" w:type="dxa"/>
            <w:right w:w="108" w:type="dxa"/>
          </w:tblCellMar>
        </w:tblPrEx>
        <w:tc>
          <w:tcPr>
            <w:tcW w:w="4722" w:type="dxa"/>
            <w:shd w:val="clear" w:color="auto" w:fill="auto"/>
          </w:tcPr>
          <w:p w14:paraId="399FFDEE" w14:textId="77777777" w:rsidR="00956570" w:rsidRPr="00DE7B59" w:rsidRDefault="00956570" w:rsidP="00051FE8">
            <w:pPr>
              <w:pStyle w:val="TAH"/>
              <w:rPr>
                <w:lang w:eastAsia="en-US"/>
              </w:rPr>
            </w:pPr>
            <w:r w:rsidRPr="00DE7B59">
              <w:rPr>
                <w:lang w:eastAsia="en-US"/>
              </w:rPr>
              <w:t>Information Element</w:t>
            </w:r>
          </w:p>
        </w:tc>
        <w:tc>
          <w:tcPr>
            <w:tcW w:w="2267" w:type="dxa"/>
            <w:shd w:val="clear" w:color="auto" w:fill="auto"/>
          </w:tcPr>
          <w:p w14:paraId="49DD61B0" w14:textId="77777777" w:rsidR="00956570" w:rsidRPr="00DE7B59" w:rsidRDefault="00956570" w:rsidP="00051FE8">
            <w:pPr>
              <w:pStyle w:val="TAH"/>
              <w:rPr>
                <w:lang w:eastAsia="en-US"/>
              </w:rPr>
            </w:pPr>
            <w:r w:rsidRPr="00DE7B59">
              <w:rPr>
                <w:lang w:eastAsia="en-US"/>
              </w:rPr>
              <w:t>Value/remark</w:t>
            </w:r>
          </w:p>
        </w:tc>
        <w:tc>
          <w:tcPr>
            <w:tcW w:w="1700" w:type="dxa"/>
            <w:shd w:val="clear" w:color="auto" w:fill="auto"/>
          </w:tcPr>
          <w:p w14:paraId="4CF968B1" w14:textId="77777777" w:rsidR="00956570" w:rsidRPr="00DE7B59" w:rsidRDefault="00956570" w:rsidP="00051FE8">
            <w:pPr>
              <w:pStyle w:val="TAH"/>
              <w:rPr>
                <w:lang w:eastAsia="en-US"/>
              </w:rPr>
            </w:pPr>
            <w:r w:rsidRPr="00DE7B59">
              <w:rPr>
                <w:lang w:eastAsia="en-US"/>
              </w:rPr>
              <w:t>Comment</w:t>
            </w:r>
          </w:p>
        </w:tc>
        <w:tc>
          <w:tcPr>
            <w:tcW w:w="1250" w:type="dxa"/>
            <w:shd w:val="clear" w:color="auto" w:fill="auto"/>
          </w:tcPr>
          <w:p w14:paraId="17321A48" w14:textId="77777777" w:rsidR="00956570" w:rsidRPr="00DE7B59" w:rsidRDefault="00956570" w:rsidP="00051FE8">
            <w:pPr>
              <w:pStyle w:val="TAH"/>
              <w:rPr>
                <w:lang w:eastAsia="en-US"/>
              </w:rPr>
            </w:pPr>
            <w:r w:rsidRPr="00DE7B59">
              <w:rPr>
                <w:lang w:eastAsia="en-US"/>
              </w:rPr>
              <w:t>Condition</w:t>
            </w:r>
          </w:p>
        </w:tc>
      </w:tr>
      <w:tr w:rsidR="00956570" w:rsidRPr="00DE7B59" w14:paraId="490B5730" w14:textId="77777777" w:rsidTr="00051FE8">
        <w:tblPrEx>
          <w:tblCellMar>
            <w:left w:w="108" w:type="dxa"/>
            <w:right w:w="108" w:type="dxa"/>
          </w:tblCellMar>
        </w:tblPrEx>
        <w:tc>
          <w:tcPr>
            <w:tcW w:w="4722" w:type="dxa"/>
            <w:shd w:val="clear" w:color="auto" w:fill="auto"/>
          </w:tcPr>
          <w:p w14:paraId="09D21F5F" w14:textId="0955E156" w:rsidR="00956570" w:rsidRPr="00DE7B59" w:rsidRDefault="00956570" w:rsidP="00051FE8">
            <w:pPr>
              <w:pStyle w:val="TAL"/>
              <w:rPr>
                <w:lang w:eastAsia="en-US"/>
              </w:rPr>
            </w:pPr>
            <w:r w:rsidRPr="00DE7B59">
              <w:rPr>
                <w:lang w:eastAsia="en-US"/>
              </w:rPr>
              <w:t>CellGroupConfig</w:t>
            </w:r>
            <w:r w:rsidR="008502BF" w:rsidRPr="00DE7B59">
              <w:rPr>
                <w:lang w:eastAsia="en-US"/>
              </w:rPr>
              <w:t xml:space="preserve"> </w:t>
            </w:r>
            <w:r w:rsidRPr="00DE7B59">
              <w:rPr>
                <w:lang w:eastAsia="en-US"/>
              </w:rPr>
              <w:t>::= SEQUENCE {</w:t>
            </w:r>
          </w:p>
        </w:tc>
        <w:tc>
          <w:tcPr>
            <w:tcW w:w="2267" w:type="dxa"/>
            <w:shd w:val="clear" w:color="auto" w:fill="auto"/>
          </w:tcPr>
          <w:p w14:paraId="5D0A2ECA" w14:textId="77777777" w:rsidR="00956570" w:rsidRPr="00DE7B59" w:rsidRDefault="00956570" w:rsidP="00051FE8">
            <w:pPr>
              <w:pStyle w:val="TAL"/>
              <w:rPr>
                <w:lang w:eastAsia="en-US"/>
              </w:rPr>
            </w:pPr>
          </w:p>
        </w:tc>
        <w:tc>
          <w:tcPr>
            <w:tcW w:w="1700" w:type="dxa"/>
            <w:shd w:val="clear" w:color="auto" w:fill="auto"/>
          </w:tcPr>
          <w:p w14:paraId="6AB1ECD2" w14:textId="77777777" w:rsidR="00956570" w:rsidRPr="00DE7B59" w:rsidRDefault="00956570" w:rsidP="00051FE8">
            <w:pPr>
              <w:pStyle w:val="TAL"/>
              <w:rPr>
                <w:lang w:eastAsia="en-US"/>
              </w:rPr>
            </w:pPr>
          </w:p>
        </w:tc>
        <w:tc>
          <w:tcPr>
            <w:tcW w:w="1250" w:type="dxa"/>
            <w:shd w:val="clear" w:color="auto" w:fill="auto"/>
          </w:tcPr>
          <w:p w14:paraId="46D734A4" w14:textId="77777777" w:rsidR="00956570" w:rsidRPr="00DE7B59" w:rsidRDefault="00956570" w:rsidP="00051FE8">
            <w:pPr>
              <w:pStyle w:val="TAL"/>
              <w:rPr>
                <w:lang w:eastAsia="en-US"/>
              </w:rPr>
            </w:pPr>
          </w:p>
        </w:tc>
      </w:tr>
      <w:tr w:rsidR="00956570" w:rsidRPr="00DE7B59" w14:paraId="151D08DD" w14:textId="77777777" w:rsidTr="00051FE8">
        <w:tblPrEx>
          <w:tblCellMar>
            <w:left w:w="108" w:type="dxa"/>
            <w:right w:w="108" w:type="dxa"/>
          </w:tblCellMar>
        </w:tblPrEx>
        <w:tc>
          <w:tcPr>
            <w:tcW w:w="4722" w:type="dxa"/>
            <w:shd w:val="clear" w:color="auto" w:fill="auto"/>
          </w:tcPr>
          <w:p w14:paraId="531C9D96" w14:textId="77777777" w:rsidR="00956570" w:rsidRPr="00DE7B59" w:rsidRDefault="00956570" w:rsidP="00051FE8">
            <w:pPr>
              <w:pStyle w:val="TAL"/>
              <w:rPr>
                <w:lang w:eastAsia="en-US"/>
              </w:rPr>
            </w:pPr>
            <w:r w:rsidRPr="00DE7B59">
              <w:rPr>
                <w:lang w:eastAsia="en-US"/>
              </w:rPr>
              <w:t xml:space="preserve">  cellGroupId</w:t>
            </w:r>
          </w:p>
        </w:tc>
        <w:tc>
          <w:tcPr>
            <w:tcW w:w="2267" w:type="dxa"/>
            <w:shd w:val="clear" w:color="auto" w:fill="auto"/>
          </w:tcPr>
          <w:p w14:paraId="0BD65278" w14:textId="77777777" w:rsidR="00956570" w:rsidRPr="00DE7B59" w:rsidRDefault="008615B2" w:rsidP="00051FE8">
            <w:pPr>
              <w:pStyle w:val="TAL"/>
              <w:rPr>
                <w:lang w:eastAsia="zh-CN"/>
              </w:rPr>
            </w:pPr>
            <w:r w:rsidRPr="00DE7B59">
              <w:t>CellGroupId</w:t>
            </w:r>
            <w:r w:rsidRPr="00DE7B59">
              <w:rPr>
                <w:iCs/>
              </w:rPr>
              <w:t xml:space="preserve"> as per </w:t>
            </w:r>
            <w:r w:rsidRPr="00DE7B59">
              <w:rPr>
                <w:snapToGrid w:val="0"/>
                <w:lang w:eastAsia="zh-CN"/>
              </w:rPr>
              <w:t>TS 38.508-1 [4] t</w:t>
            </w:r>
            <w:r w:rsidRPr="00DE7B59">
              <w:rPr>
                <w:snapToGrid w:val="0"/>
                <w:lang w:eastAsia="en-US"/>
              </w:rPr>
              <w:t xml:space="preserve">able </w:t>
            </w:r>
            <w:r w:rsidRPr="00DE7B59">
              <w:rPr>
                <w:snapToGrid w:val="0"/>
                <w:lang w:eastAsia="zh-CN"/>
              </w:rPr>
              <w:t>4.6.3-20</w:t>
            </w:r>
          </w:p>
        </w:tc>
        <w:tc>
          <w:tcPr>
            <w:tcW w:w="1700" w:type="dxa"/>
            <w:shd w:val="clear" w:color="auto" w:fill="auto"/>
          </w:tcPr>
          <w:p w14:paraId="38268A4E" w14:textId="77777777" w:rsidR="00956570" w:rsidRPr="00DE7B59" w:rsidRDefault="00956570" w:rsidP="00051FE8">
            <w:pPr>
              <w:pStyle w:val="TAL"/>
              <w:rPr>
                <w:lang w:eastAsia="en-US"/>
              </w:rPr>
            </w:pPr>
          </w:p>
        </w:tc>
        <w:tc>
          <w:tcPr>
            <w:tcW w:w="1250" w:type="dxa"/>
            <w:shd w:val="clear" w:color="auto" w:fill="auto"/>
          </w:tcPr>
          <w:p w14:paraId="39949B77" w14:textId="77777777" w:rsidR="00956570" w:rsidRPr="00DE7B59" w:rsidRDefault="00956570" w:rsidP="00051FE8">
            <w:pPr>
              <w:pStyle w:val="TAL"/>
              <w:rPr>
                <w:lang w:eastAsia="en-US"/>
              </w:rPr>
            </w:pPr>
          </w:p>
        </w:tc>
      </w:tr>
      <w:tr w:rsidR="00956570" w:rsidRPr="00DE7B59" w14:paraId="2F8A0633" w14:textId="77777777" w:rsidTr="00051FE8">
        <w:tblPrEx>
          <w:tblCellMar>
            <w:left w:w="108" w:type="dxa"/>
            <w:right w:w="108" w:type="dxa"/>
          </w:tblCellMar>
        </w:tblPrEx>
        <w:tc>
          <w:tcPr>
            <w:tcW w:w="4722" w:type="dxa"/>
            <w:shd w:val="clear" w:color="auto" w:fill="auto"/>
          </w:tcPr>
          <w:p w14:paraId="15E9B797" w14:textId="77777777" w:rsidR="00956570" w:rsidRPr="00DE7B59" w:rsidRDefault="00956570" w:rsidP="00051FE8">
            <w:pPr>
              <w:pStyle w:val="TAL"/>
              <w:rPr>
                <w:lang w:eastAsia="en-US"/>
              </w:rPr>
            </w:pPr>
            <w:r w:rsidRPr="00DE7B59">
              <w:rPr>
                <w:lang w:eastAsia="en-US"/>
              </w:rPr>
              <w:t xml:space="preserve">  mac-CellGroupConfig SEQUENCE {</w:t>
            </w:r>
          </w:p>
        </w:tc>
        <w:tc>
          <w:tcPr>
            <w:tcW w:w="2267" w:type="dxa"/>
            <w:shd w:val="clear" w:color="auto" w:fill="auto"/>
          </w:tcPr>
          <w:p w14:paraId="4234E343" w14:textId="77777777" w:rsidR="00956570" w:rsidRPr="00DE7B59" w:rsidRDefault="00956570" w:rsidP="00051FE8">
            <w:pPr>
              <w:pStyle w:val="TAL"/>
              <w:rPr>
                <w:lang w:eastAsia="en-US"/>
              </w:rPr>
            </w:pPr>
          </w:p>
        </w:tc>
        <w:tc>
          <w:tcPr>
            <w:tcW w:w="1700" w:type="dxa"/>
            <w:shd w:val="clear" w:color="auto" w:fill="auto"/>
          </w:tcPr>
          <w:p w14:paraId="01FF5F27" w14:textId="77777777" w:rsidR="00956570" w:rsidRPr="00DE7B59" w:rsidDel="00D63DD8" w:rsidRDefault="00956570" w:rsidP="00051FE8">
            <w:pPr>
              <w:pStyle w:val="TAL"/>
              <w:rPr>
                <w:lang w:eastAsia="en-US"/>
              </w:rPr>
            </w:pPr>
          </w:p>
        </w:tc>
        <w:tc>
          <w:tcPr>
            <w:tcW w:w="1250" w:type="dxa"/>
            <w:shd w:val="clear" w:color="auto" w:fill="auto"/>
          </w:tcPr>
          <w:p w14:paraId="3CF21E87" w14:textId="77777777" w:rsidR="00956570" w:rsidRPr="00DE7B59" w:rsidRDefault="00956570" w:rsidP="00051FE8">
            <w:pPr>
              <w:pStyle w:val="TAL"/>
              <w:rPr>
                <w:lang w:eastAsia="en-US"/>
              </w:rPr>
            </w:pPr>
          </w:p>
        </w:tc>
      </w:tr>
      <w:tr w:rsidR="00956570" w:rsidRPr="00DE7B59" w14:paraId="4326ED63" w14:textId="77777777" w:rsidTr="00051FE8">
        <w:tblPrEx>
          <w:tblCellMar>
            <w:left w:w="108" w:type="dxa"/>
            <w:right w:w="108" w:type="dxa"/>
          </w:tblCellMar>
        </w:tblPrEx>
        <w:tc>
          <w:tcPr>
            <w:tcW w:w="4722" w:type="dxa"/>
            <w:shd w:val="clear" w:color="auto" w:fill="auto"/>
          </w:tcPr>
          <w:p w14:paraId="5D1CA53F" w14:textId="77777777" w:rsidR="00956570" w:rsidRPr="00DE7B59" w:rsidRDefault="00956570" w:rsidP="00051FE8">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2EFC501C" w14:textId="77777777" w:rsidR="00956570" w:rsidRPr="00DE7B59" w:rsidRDefault="00956570" w:rsidP="00051FE8">
            <w:pPr>
              <w:pStyle w:val="TAL"/>
              <w:rPr>
                <w:lang w:eastAsia="en-US"/>
              </w:rPr>
            </w:pPr>
          </w:p>
        </w:tc>
        <w:tc>
          <w:tcPr>
            <w:tcW w:w="1700" w:type="dxa"/>
            <w:shd w:val="clear" w:color="auto" w:fill="auto"/>
          </w:tcPr>
          <w:p w14:paraId="2099FD11" w14:textId="77777777" w:rsidR="00956570" w:rsidRPr="00DE7B59" w:rsidRDefault="00956570" w:rsidP="00051FE8">
            <w:pPr>
              <w:pStyle w:val="TAL"/>
              <w:rPr>
                <w:lang w:eastAsia="en-US"/>
              </w:rPr>
            </w:pPr>
          </w:p>
        </w:tc>
        <w:tc>
          <w:tcPr>
            <w:tcW w:w="1250" w:type="dxa"/>
            <w:shd w:val="clear" w:color="auto" w:fill="auto"/>
          </w:tcPr>
          <w:p w14:paraId="4E8E462C" w14:textId="77777777" w:rsidR="00956570" w:rsidRPr="00DE7B59" w:rsidRDefault="00956570" w:rsidP="00051FE8">
            <w:pPr>
              <w:pStyle w:val="TAL"/>
              <w:rPr>
                <w:lang w:eastAsia="en-US"/>
              </w:rPr>
            </w:pPr>
          </w:p>
        </w:tc>
      </w:tr>
      <w:tr w:rsidR="00956570" w:rsidRPr="00DE7B59" w14:paraId="796F6D68" w14:textId="77777777" w:rsidTr="00051FE8">
        <w:tblPrEx>
          <w:tblCellMar>
            <w:left w:w="108" w:type="dxa"/>
            <w:right w:w="108" w:type="dxa"/>
          </w:tblCellMar>
        </w:tblPrEx>
        <w:tc>
          <w:tcPr>
            <w:tcW w:w="4722" w:type="dxa"/>
            <w:shd w:val="clear" w:color="auto" w:fill="auto"/>
          </w:tcPr>
          <w:p w14:paraId="476DBBEB" w14:textId="77777777" w:rsidR="00956570" w:rsidRPr="00DE7B59" w:rsidRDefault="00956570" w:rsidP="00051FE8">
            <w:pPr>
              <w:pStyle w:val="TAL"/>
              <w:rPr>
                <w:lang w:eastAsia="en-US"/>
              </w:rPr>
            </w:pPr>
            <w:r w:rsidRPr="00DE7B59">
              <w:rPr>
                <w:lang w:eastAsia="en-US"/>
              </w:rPr>
              <w:t xml:space="preserve">      setup SEQUENCE {</w:t>
            </w:r>
          </w:p>
        </w:tc>
        <w:tc>
          <w:tcPr>
            <w:tcW w:w="2267" w:type="dxa"/>
            <w:shd w:val="clear" w:color="auto" w:fill="auto"/>
          </w:tcPr>
          <w:p w14:paraId="57CEEEC0" w14:textId="77777777" w:rsidR="00956570" w:rsidRPr="00DE7B59" w:rsidRDefault="00956570" w:rsidP="00051FE8">
            <w:pPr>
              <w:pStyle w:val="TAL"/>
              <w:rPr>
                <w:lang w:eastAsia="en-US"/>
              </w:rPr>
            </w:pPr>
          </w:p>
        </w:tc>
        <w:tc>
          <w:tcPr>
            <w:tcW w:w="1700" w:type="dxa"/>
            <w:shd w:val="clear" w:color="auto" w:fill="auto"/>
          </w:tcPr>
          <w:p w14:paraId="38AA276C" w14:textId="77777777" w:rsidR="00956570" w:rsidRPr="00DE7B59" w:rsidRDefault="00956570" w:rsidP="00051FE8">
            <w:pPr>
              <w:pStyle w:val="TAL"/>
              <w:rPr>
                <w:lang w:eastAsia="en-US"/>
              </w:rPr>
            </w:pPr>
          </w:p>
        </w:tc>
        <w:tc>
          <w:tcPr>
            <w:tcW w:w="1250" w:type="dxa"/>
            <w:shd w:val="clear" w:color="auto" w:fill="auto"/>
          </w:tcPr>
          <w:p w14:paraId="72B734BF" w14:textId="77777777" w:rsidR="00956570" w:rsidRPr="00DE7B59" w:rsidRDefault="00956570" w:rsidP="00051FE8">
            <w:pPr>
              <w:pStyle w:val="TAL"/>
              <w:rPr>
                <w:lang w:eastAsia="en-US"/>
              </w:rPr>
            </w:pPr>
          </w:p>
        </w:tc>
      </w:tr>
      <w:tr w:rsidR="00956570" w:rsidRPr="00DE7B59" w14:paraId="498D7723" w14:textId="77777777" w:rsidTr="00051FE8">
        <w:tblPrEx>
          <w:tblCellMar>
            <w:left w:w="108" w:type="dxa"/>
            <w:right w:w="108" w:type="dxa"/>
          </w:tblCellMar>
        </w:tblPrEx>
        <w:tc>
          <w:tcPr>
            <w:tcW w:w="4722" w:type="dxa"/>
            <w:shd w:val="clear" w:color="auto" w:fill="auto"/>
          </w:tcPr>
          <w:p w14:paraId="42C52FE2"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21CAC9BE" w14:textId="77777777" w:rsidR="00956570" w:rsidRPr="00DE7B59" w:rsidRDefault="00E20ED3" w:rsidP="00051FE8">
            <w:pPr>
              <w:pStyle w:val="TAL"/>
              <w:rPr>
                <w:lang w:eastAsia="zh-CN"/>
              </w:rPr>
            </w:pPr>
            <w:r w:rsidRPr="00DE7B59">
              <w:rPr>
                <w:lang w:eastAsia="zh-CN"/>
              </w:rPr>
              <w:t>infinity</w:t>
            </w:r>
          </w:p>
        </w:tc>
        <w:tc>
          <w:tcPr>
            <w:tcW w:w="1700" w:type="dxa"/>
            <w:shd w:val="clear" w:color="auto" w:fill="auto"/>
          </w:tcPr>
          <w:p w14:paraId="7BAA534A" w14:textId="77777777" w:rsidR="00956570" w:rsidRPr="00DE7B59" w:rsidRDefault="00956570" w:rsidP="00051FE8">
            <w:pPr>
              <w:pStyle w:val="TAL"/>
              <w:rPr>
                <w:lang w:eastAsia="en-US"/>
              </w:rPr>
            </w:pPr>
          </w:p>
        </w:tc>
        <w:tc>
          <w:tcPr>
            <w:tcW w:w="1250" w:type="dxa"/>
            <w:shd w:val="clear" w:color="auto" w:fill="auto"/>
          </w:tcPr>
          <w:p w14:paraId="504A32D8" w14:textId="77777777" w:rsidR="00956570" w:rsidRPr="00DE7B59" w:rsidRDefault="00956570" w:rsidP="00051FE8">
            <w:pPr>
              <w:pStyle w:val="TAL"/>
              <w:rPr>
                <w:lang w:eastAsia="en-US"/>
              </w:rPr>
            </w:pPr>
          </w:p>
        </w:tc>
      </w:tr>
      <w:tr w:rsidR="00956570" w:rsidRPr="00DE7B59" w14:paraId="4930A422" w14:textId="77777777" w:rsidTr="00051FE8">
        <w:tblPrEx>
          <w:tblCellMar>
            <w:left w:w="108" w:type="dxa"/>
            <w:right w:w="108" w:type="dxa"/>
          </w:tblCellMar>
        </w:tblPrEx>
        <w:tc>
          <w:tcPr>
            <w:tcW w:w="4722" w:type="dxa"/>
            <w:shd w:val="clear" w:color="auto" w:fill="auto"/>
          </w:tcPr>
          <w:p w14:paraId="53205E6B"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1BD30D82" w14:textId="77777777" w:rsidR="00956570" w:rsidRPr="00DE7B59" w:rsidRDefault="00E20ED3" w:rsidP="00051FE8">
            <w:pPr>
              <w:pStyle w:val="TAL"/>
              <w:rPr>
                <w:lang w:eastAsia="zh-CN"/>
              </w:rPr>
            </w:pPr>
            <w:r w:rsidRPr="00DE7B59">
              <w:rPr>
                <w:lang w:eastAsia="zh-CN"/>
              </w:rPr>
              <w:t>sf1000</w:t>
            </w:r>
          </w:p>
        </w:tc>
        <w:tc>
          <w:tcPr>
            <w:tcW w:w="1700" w:type="dxa"/>
            <w:shd w:val="clear" w:color="auto" w:fill="auto"/>
          </w:tcPr>
          <w:p w14:paraId="0AB9F784" w14:textId="77777777" w:rsidR="00956570" w:rsidRPr="00DE7B59" w:rsidRDefault="00956570" w:rsidP="00051FE8">
            <w:pPr>
              <w:pStyle w:val="TAL"/>
              <w:rPr>
                <w:lang w:eastAsia="en-US"/>
              </w:rPr>
            </w:pPr>
          </w:p>
        </w:tc>
        <w:tc>
          <w:tcPr>
            <w:tcW w:w="1250" w:type="dxa"/>
            <w:shd w:val="clear" w:color="auto" w:fill="auto"/>
          </w:tcPr>
          <w:p w14:paraId="1B593AC7" w14:textId="77777777" w:rsidR="00956570" w:rsidRPr="00DE7B59" w:rsidRDefault="00956570" w:rsidP="00051FE8">
            <w:pPr>
              <w:pStyle w:val="TAL"/>
              <w:rPr>
                <w:lang w:eastAsia="en-US"/>
              </w:rPr>
            </w:pPr>
          </w:p>
        </w:tc>
      </w:tr>
      <w:tr w:rsidR="00956570" w:rsidRPr="00DE7B59" w14:paraId="259C41F3" w14:textId="77777777" w:rsidTr="00051FE8">
        <w:tblPrEx>
          <w:tblCellMar>
            <w:left w:w="108" w:type="dxa"/>
            <w:right w:w="108" w:type="dxa"/>
          </w:tblCellMar>
        </w:tblPrEx>
        <w:tc>
          <w:tcPr>
            <w:tcW w:w="4722" w:type="dxa"/>
            <w:shd w:val="clear" w:color="auto" w:fill="auto"/>
          </w:tcPr>
          <w:p w14:paraId="6A157CE6"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55656782" w14:textId="46357C4E" w:rsidR="00956570" w:rsidRPr="00DE7B59" w:rsidRDefault="000F63DB" w:rsidP="00051FE8">
            <w:pPr>
              <w:pStyle w:val="TAL"/>
              <w:rPr>
                <w:lang w:eastAsia="zh-CN"/>
              </w:rPr>
            </w:pPr>
            <w:r w:rsidRPr="00DE7B59">
              <w:rPr>
                <w:lang w:eastAsia="zh-CN"/>
              </w:rPr>
              <w:t>3db</w:t>
            </w:r>
          </w:p>
        </w:tc>
        <w:tc>
          <w:tcPr>
            <w:tcW w:w="1700" w:type="dxa"/>
            <w:shd w:val="clear" w:color="auto" w:fill="auto"/>
          </w:tcPr>
          <w:p w14:paraId="2E40CBE8" w14:textId="77777777" w:rsidR="00956570" w:rsidRPr="00DE7B59" w:rsidRDefault="00956570" w:rsidP="00051FE8">
            <w:pPr>
              <w:pStyle w:val="TAL"/>
              <w:rPr>
                <w:lang w:eastAsia="en-US"/>
              </w:rPr>
            </w:pPr>
          </w:p>
        </w:tc>
        <w:tc>
          <w:tcPr>
            <w:tcW w:w="1250" w:type="dxa"/>
            <w:shd w:val="clear" w:color="auto" w:fill="auto"/>
          </w:tcPr>
          <w:p w14:paraId="06DB496B" w14:textId="77777777" w:rsidR="00956570" w:rsidRPr="00DE7B59" w:rsidRDefault="00956570" w:rsidP="00051FE8">
            <w:pPr>
              <w:pStyle w:val="TAL"/>
              <w:rPr>
                <w:lang w:eastAsia="en-US"/>
              </w:rPr>
            </w:pPr>
          </w:p>
        </w:tc>
      </w:tr>
      <w:tr w:rsidR="00956570" w:rsidRPr="00DE7B59" w14:paraId="23F8518B" w14:textId="77777777" w:rsidTr="00051FE8">
        <w:tblPrEx>
          <w:tblCellMar>
            <w:left w:w="108" w:type="dxa"/>
            <w:right w:w="108" w:type="dxa"/>
          </w:tblCellMar>
        </w:tblPrEx>
        <w:tc>
          <w:tcPr>
            <w:tcW w:w="4722" w:type="dxa"/>
            <w:shd w:val="clear" w:color="auto" w:fill="auto"/>
          </w:tcPr>
          <w:p w14:paraId="769AC3F7"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2A5CDFE1" w14:textId="77777777" w:rsidR="00956570" w:rsidRPr="00DE7B59" w:rsidRDefault="00956570" w:rsidP="00051FE8">
            <w:pPr>
              <w:pStyle w:val="TAL"/>
              <w:rPr>
                <w:lang w:eastAsia="en-US"/>
              </w:rPr>
            </w:pPr>
            <w:r w:rsidRPr="00DE7B59">
              <w:rPr>
                <w:lang w:eastAsia="zh-CN"/>
              </w:rPr>
              <w:t>true</w:t>
            </w:r>
          </w:p>
        </w:tc>
        <w:tc>
          <w:tcPr>
            <w:tcW w:w="1700" w:type="dxa"/>
            <w:shd w:val="clear" w:color="auto" w:fill="auto"/>
          </w:tcPr>
          <w:p w14:paraId="48058C09" w14:textId="77777777" w:rsidR="00956570" w:rsidRPr="00DE7B59" w:rsidRDefault="00956570" w:rsidP="00051FE8">
            <w:pPr>
              <w:pStyle w:val="TAL"/>
              <w:rPr>
                <w:lang w:eastAsia="en-US"/>
              </w:rPr>
            </w:pPr>
          </w:p>
        </w:tc>
        <w:tc>
          <w:tcPr>
            <w:tcW w:w="1250" w:type="dxa"/>
            <w:shd w:val="clear" w:color="auto" w:fill="auto"/>
          </w:tcPr>
          <w:p w14:paraId="17DA122F" w14:textId="77777777" w:rsidR="00956570" w:rsidRPr="00DE7B59" w:rsidRDefault="00956570" w:rsidP="00051FE8">
            <w:pPr>
              <w:pStyle w:val="TAL"/>
              <w:rPr>
                <w:lang w:eastAsia="en-US"/>
              </w:rPr>
            </w:pPr>
          </w:p>
        </w:tc>
      </w:tr>
      <w:tr w:rsidR="00956570" w:rsidRPr="00DE7B59" w14:paraId="0C440864" w14:textId="77777777" w:rsidTr="00051FE8">
        <w:tblPrEx>
          <w:tblCellMar>
            <w:left w:w="108" w:type="dxa"/>
            <w:right w:w="108" w:type="dxa"/>
          </w:tblCellMar>
        </w:tblPrEx>
        <w:tc>
          <w:tcPr>
            <w:tcW w:w="4722" w:type="dxa"/>
            <w:shd w:val="clear" w:color="auto" w:fill="auto"/>
          </w:tcPr>
          <w:p w14:paraId="085D0B61" w14:textId="77777777" w:rsidR="00956570" w:rsidRPr="00DE7B59" w:rsidRDefault="00956570" w:rsidP="00051FE8">
            <w:pPr>
              <w:pStyle w:val="TAL"/>
              <w:rPr>
                <w:lang w:eastAsia="zh-CN"/>
              </w:rPr>
            </w:pPr>
            <w:r w:rsidRPr="00DE7B59">
              <w:rPr>
                <w:lang w:eastAsia="zh-CN"/>
              </w:rPr>
              <w:t xml:space="preserve">        </w:t>
            </w:r>
            <w:r w:rsidR="00E20ED3" w:rsidRPr="00DE7B59">
              <w:rPr>
                <w:lang w:eastAsia="en-US"/>
              </w:rPr>
              <w:t>dummy</w:t>
            </w:r>
          </w:p>
        </w:tc>
        <w:tc>
          <w:tcPr>
            <w:tcW w:w="2267" w:type="dxa"/>
            <w:shd w:val="clear" w:color="auto" w:fill="auto"/>
          </w:tcPr>
          <w:p w14:paraId="748A3F75" w14:textId="77777777" w:rsidR="00956570" w:rsidRPr="00DE7B59" w:rsidRDefault="00956570" w:rsidP="00051FE8">
            <w:pPr>
              <w:pStyle w:val="TAL"/>
              <w:rPr>
                <w:lang w:eastAsia="en-US"/>
              </w:rPr>
            </w:pPr>
            <w:r w:rsidRPr="00DE7B59">
              <w:rPr>
                <w:lang w:eastAsia="zh-CN"/>
              </w:rPr>
              <w:t>true</w:t>
            </w:r>
          </w:p>
        </w:tc>
        <w:tc>
          <w:tcPr>
            <w:tcW w:w="1700" w:type="dxa"/>
            <w:shd w:val="clear" w:color="auto" w:fill="auto"/>
          </w:tcPr>
          <w:p w14:paraId="76B166AF" w14:textId="77777777" w:rsidR="00956570" w:rsidRPr="00DE7B59" w:rsidRDefault="00956570" w:rsidP="00051FE8">
            <w:pPr>
              <w:pStyle w:val="TAL"/>
              <w:rPr>
                <w:lang w:eastAsia="en-US"/>
              </w:rPr>
            </w:pPr>
          </w:p>
        </w:tc>
        <w:tc>
          <w:tcPr>
            <w:tcW w:w="1250" w:type="dxa"/>
            <w:shd w:val="clear" w:color="auto" w:fill="auto"/>
          </w:tcPr>
          <w:p w14:paraId="0EBD3918" w14:textId="77777777" w:rsidR="00956570" w:rsidRPr="00DE7B59" w:rsidRDefault="00956570" w:rsidP="00051FE8">
            <w:pPr>
              <w:pStyle w:val="TAL"/>
              <w:rPr>
                <w:lang w:eastAsia="en-US"/>
              </w:rPr>
            </w:pPr>
          </w:p>
        </w:tc>
      </w:tr>
      <w:tr w:rsidR="00956570" w:rsidRPr="00DE7B59" w14:paraId="5186DF50" w14:textId="77777777" w:rsidTr="00051FE8">
        <w:tblPrEx>
          <w:tblCellMar>
            <w:left w:w="108" w:type="dxa"/>
            <w:right w:w="108" w:type="dxa"/>
          </w:tblCellMar>
        </w:tblPrEx>
        <w:tc>
          <w:tcPr>
            <w:tcW w:w="4722" w:type="dxa"/>
            <w:shd w:val="clear" w:color="auto" w:fill="auto"/>
          </w:tcPr>
          <w:p w14:paraId="2902A06C" w14:textId="77777777" w:rsidR="00956570" w:rsidRPr="00DE7B59" w:rsidRDefault="00956570" w:rsidP="00051FE8">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64D11CA2" w14:textId="77777777" w:rsidR="00956570" w:rsidRPr="00DE7B59" w:rsidRDefault="00E20ED3" w:rsidP="00051FE8">
            <w:pPr>
              <w:pStyle w:val="TAL"/>
              <w:rPr>
                <w:lang w:eastAsia="zh-CN"/>
              </w:rPr>
            </w:pPr>
            <w:r w:rsidRPr="00DE7B59">
              <w:rPr>
                <w:lang w:eastAsia="zh-CN"/>
              </w:rPr>
              <w:t>false</w:t>
            </w:r>
          </w:p>
        </w:tc>
        <w:tc>
          <w:tcPr>
            <w:tcW w:w="1700" w:type="dxa"/>
            <w:shd w:val="clear" w:color="auto" w:fill="auto"/>
          </w:tcPr>
          <w:p w14:paraId="4544650B" w14:textId="77777777" w:rsidR="00956570" w:rsidRPr="00DE7B59" w:rsidRDefault="00956570" w:rsidP="00051FE8">
            <w:pPr>
              <w:pStyle w:val="TAL"/>
              <w:rPr>
                <w:lang w:eastAsia="en-US"/>
              </w:rPr>
            </w:pPr>
          </w:p>
        </w:tc>
        <w:tc>
          <w:tcPr>
            <w:tcW w:w="1250" w:type="dxa"/>
            <w:shd w:val="clear" w:color="auto" w:fill="auto"/>
          </w:tcPr>
          <w:p w14:paraId="6BE529F0" w14:textId="77777777" w:rsidR="00956570" w:rsidRPr="00DE7B59" w:rsidRDefault="00956570" w:rsidP="00051FE8">
            <w:pPr>
              <w:pStyle w:val="TAL"/>
              <w:rPr>
                <w:lang w:eastAsia="en-US"/>
              </w:rPr>
            </w:pPr>
          </w:p>
        </w:tc>
      </w:tr>
      <w:tr w:rsidR="00956570" w:rsidRPr="00DE7B59" w14:paraId="25DD4DAD" w14:textId="77777777" w:rsidTr="00051FE8">
        <w:tblPrEx>
          <w:tblCellMar>
            <w:left w:w="108" w:type="dxa"/>
            <w:right w:w="108" w:type="dxa"/>
          </w:tblCellMar>
        </w:tblPrEx>
        <w:tc>
          <w:tcPr>
            <w:tcW w:w="4722" w:type="dxa"/>
            <w:shd w:val="clear" w:color="auto" w:fill="auto"/>
          </w:tcPr>
          <w:p w14:paraId="3E31D51B" w14:textId="77777777" w:rsidR="00956570" w:rsidRPr="00DE7B59" w:rsidRDefault="00956570" w:rsidP="00051FE8">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18C94CDF" w14:textId="77777777" w:rsidR="00956570" w:rsidRPr="00DE7B59" w:rsidRDefault="00956570" w:rsidP="00051FE8">
            <w:pPr>
              <w:pStyle w:val="TAL"/>
              <w:rPr>
                <w:lang w:eastAsia="zh-CN"/>
              </w:rPr>
            </w:pPr>
            <w:r w:rsidRPr="00DE7B59">
              <w:rPr>
                <w:lang w:eastAsia="zh-CN"/>
              </w:rPr>
              <w:t>real</w:t>
            </w:r>
          </w:p>
        </w:tc>
        <w:tc>
          <w:tcPr>
            <w:tcW w:w="1700" w:type="dxa"/>
            <w:shd w:val="clear" w:color="auto" w:fill="auto"/>
          </w:tcPr>
          <w:p w14:paraId="7D96B53D" w14:textId="77777777" w:rsidR="00956570" w:rsidRPr="00DE7B59" w:rsidRDefault="00956570" w:rsidP="00051FE8">
            <w:pPr>
              <w:pStyle w:val="TAL"/>
              <w:rPr>
                <w:lang w:eastAsia="en-US"/>
              </w:rPr>
            </w:pPr>
          </w:p>
        </w:tc>
        <w:tc>
          <w:tcPr>
            <w:tcW w:w="1250" w:type="dxa"/>
            <w:shd w:val="clear" w:color="auto" w:fill="auto"/>
          </w:tcPr>
          <w:p w14:paraId="19B3E823" w14:textId="77777777" w:rsidR="00956570" w:rsidRPr="00DE7B59" w:rsidRDefault="00956570" w:rsidP="00051FE8">
            <w:pPr>
              <w:pStyle w:val="TAL"/>
              <w:rPr>
                <w:lang w:eastAsia="en-US"/>
              </w:rPr>
            </w:pPr>
          </w:p>
        </w:tc>
      </w:tr>
      <w:tr w:rsidR="00956570" w:rsidRPr="00DE7B59" w14:paraId="6810C40A" w14:textId="77777777" w:rsidTr="00051FE8">
        <w:tblPrEx>
          <w:tblCellMar>
            <w:left w:w="108" w:type="dxa"/>
            <w:right w:w="108" w:type="dxa"/>
          </w:tblCellMar>
        </w:tblPrEx>
        <w:tc>
          <w:tcPr>
            <w:tcW w:w="4722" w:type="dxa"/>
            <w:shd w:val="clear" w:color="auto" w:fill="auto"/>
          </w:tcPr>
          <w:p w14:paraId="35F999D9" w14:textId="77777777" w:rsidR="00956570" w:rsidRPr="00DE7B59" w:rsidRDefault="00956570" w:rsidP="00051FE8">
            <w:pPr>
              <w:pStyle w:val="TAL"/>
              <w:rPr>
                <w:lang w:eastAsia="zh-CN"/>
              </w:rPr>
            </w:pPr>
            <w:r w:rsidRPr="00DE7B59">
              <w:rPr>
                <w:lang w:eastAsia="zh-CN"/>
              </w:rPr>
              <w:t xml:space="preserve">      }</w:t>
            </w:r>
          </w:p>
        </w:tc>
        <w:tc>
          <w:tcPr>
            <w:tcW w:w="2267" w:type="dxa"/>
            <w:shd w:val="clear" w:color="auto" w:fill="auto"/>
          </w:tcPr>
          <w:p w14:paraId="438FF5EB" w14:textId="77777777" w:rsidR="00956570" w:rsidRPr="00DE7B59" w:rsidRDefault="00956570" w:rsidP="00051FE8">
            <w:pPr>
              <w:pStyle w:val="TAL"/>
              <w:rPr>
                <w:lang w:eastAsia="zh-CN"/>
              </w:rPr>
            </w:pPr>
          </w:p>
        </w:tc>
        <w:tc>
          <w:tcPr>
            <w:tcW w:w="1700" w:type="dxa"/>
            <w:shd w:val="clear" w:color="auto" w:fill="auto"/>
          </w:tcPr>
          <w:p w14:paraId="04DA1B48" w14:textId="77777777" w:rsidR="00956570" w:rsidRPr="00DE7B59" w:rsidRDefault="00956570" w:rsidP="00051FE8">
            <w:pPr>
              <w:pStyle w:val="TAL"/>
              <w:rPr>
                <w:lang w:eastAsia="en-US"/>
              </w:rPr>
            </w:pPr>
          </w:p>
        </w:tc>
        <w:tc>
          <w:tcPr>
            <w:tcW w:w="1250" w:type="dxa"/>
            <w:shd w:val="clear" w:color="auto" w:fill="auto"/>
          </w:tcPr>
          <w:p w14:paraId="3E5543A4" w14:textId="77777777" w:rsidR="00956570" w:rsidRPr="00DE7B59" w:rsidRDefault="00956570" w:rsidP="00051FE8">
            <w:pPr>
              <w:pStyle w:val="TAL"/>
              <w:rPr>
                <w:lang w:eastAsia="en-US"/>
              </w:rPr>
            </w:pPr>
          </w:p>
        </w:tc>
      </w:tr>
      <w:tr w:rsidR="00956570" w:rsidRPr="00DE7B59" w14:paraId="46DB1188" w14:textId="77777777" w:rsidTr="00051FE8">
        <w:tblPrEx>
          <w:tblCellMar>
            <w:left w:w="108" w:type="dxa"/>
            <w:right w:w="108" w:type="dxa"/>
          </w:tblCellMar>
        </w:tblPrEx>
        <w:tc>
          <w:tcPr>
            <w:tcW w:w="4722" w:type="dxa"/>
            <w:shd w:val="clear" w:color="auto" w:fill="auto"/>
          </w:tcPr>
          <w:p w14:paraId="663DAF30" w14:textId="77777777" w:rsidR="00956570" w:rsidRPr="00DE7B59" w:rsidRDefault="00956570" w:rsidP="00051FE8">
            <w:pPr>
              <w:pStyle w:val="TAL"/>
              <w:rPr>
                <w:lang w:eastAsia="en-US"/>
              </w:rPr>
            </w:pPr>
            <w:r w:rsidRPr="00DE7B59">
              <w:rPr>
                <w:lang w:eastAsia="en-US"/>
              </w:rPr>
              <w:t xml:space="preserve">    }</w:t>
            </w:r>
          </w:p>
        </w:tc>
        <w:tc>
          <w:tcPr>
            <w:tcW w:w="2267" w:type="dxa"/>
            <w:shd w:val="clear" w:color="auto" w:fill="auto"/>
          </w:tcPr>
          <w:p w14:paraId="6776B26E" w14:textId="77777777" w:rsidR="00956570" w:rsidRPr="00DE7B59" w:rsidRDefault="00956570" w:rsidP="00051FE8">
            <w:pPr>
              <w:pStyle w:val="TAL"/>
              <w:rPr>
                <w:lang w:eastAsia="en-US"/>
              </w:rPr>
            </w:pPr>
          </w:p>
        </w:tc>
        <w:tc>
          <w:tcPr>
            <w:tcW w:w="1700" w:type="dxa"/>
            <w:shd w:val="clear" w:color="auto" w:fill="auto"/>
          </w:tcPr>
          <w:p w14:paraId="4FA818AD" w14:textId="77777777" w:rsidR="00956570" w:rsidRPr="00DE7B59" w:rsidRDefault="00956570" w:rsidP="00051FE8">
            <w:pPr>
              <w:pStyle w:val="TAL"/>
              <w:rPr>
                <w:lang w:eastAsia="en-US"/>
              </w:rPr>
            </w:pPr>
          </w:p>
        </w:tc>
        <w:tc>
          <w:tcPr>
            <w:tcW w:w="1250" w:type="dxa"/>
            <w:shd w:val="clear" w:color="auto" w:fill="auto"/>
          </w:tcPr>
          <w:p w14:paraId="7EC78234" w14:textId="77777777" w:rsidR="00956570" w:rsidRPr="00DE7B59" w:rsidRDefault="00956570" w:rsidP="00051FE8">
            <w:pPr>
              <w:pStyle w:val="TAL"/>
              <w:rPr>
                <w:lang w:eastAsia="en-US"/>
              </w:rPr>
            </w:pPr>
          </w:p>
        </w:tc>
      </w:tr>
      <w:tr w:rsidR="00956570" w:rsidRPr="00DE7B59" w14:paraId="552065EE" w14:textId="77777777" w:rsidTr="00051FE8">
        <w:tblPrEx>
          <w:tblCellMar>
            <w:left w:w="108" w:type="dxa"/>
            <w:right w:w="108" w:type="dxa"/>
          </w:tblCellMar>
        </w:tblPrEx>
        <w:tc>
          <w:tcPr>
            <w:tcW w:w="4722" w:type="dxa"/>
            <w:shd w:val="clear" w:color="auto" w:fill="auto"/>
          </w:tcPr>
          <w:p w14:paraId="5D3C65FF" w14:textId="77777777" w:rsidR="00956570" w:rsidRPr="00DE7B59" w:rsidRDefault="00956570" w:rsidP="00051FE8">
            <w:pPr>
              <w:pStyle w:val="TAL"/>
              <w:rPr>
                <w:lang w:eastAsia="zh-CN"/>
              </w:rPr>
            </w:pPr>
            <w:r w:rsidRPr="00DE7B59">
              <w:rPr>
                <w:lang w:eastAsia="zh-CN"/>
              </w:rPr>
              <w:t xml:space="preserve">  }</w:t>
            </w:r>
          </w:p>
        </w:tc>
        <w:tc>
          <w:tcPr>
            <w:tcW w:w="2267" w:type="dxa"/>
            <w:shd w:val="clear" w:color="auto" w:fill="auto"/>
          </w:tcPr>
          <w:p w14:paraId="7121CE70" w14:textId="77777777" w:rsidR="00956570" w:rsidRPr="00DE7B59" w:rsidRDefault="00956570" w:rsidP="00051FE8">
            <w:pPr>
              <w:pStyle w:val="TAL"/>
              <w:rPr>
                <w:lang w:eastAsia="en-US"/>
              </w:rPr>
            </w:pPr>
          </w:p>
        </w:tc>
        <w:tc>
          <w:tcPr>
            <w:tcW w:w="1700" w:type="dxa"/>
            <w:shd w:val="clear" w:color="auto" w:fill="auto"/>
          </w:tcPr>
          <w:p w14:paraId="38F9809F" w14:textId="77777777" w:rsidR="00956570" w:rsidRPr="00DE7B59" w:rsidDel="00D63DD8" w:rsidRDefault="00956570" w:rsidP="00051FE8">
            <w:pPr>
              <w:pStyle w:val="TAL"/>
              <w:rPr>
                <w:lang w:eastAsia="en-US"/>
              </w:rPr>
            </w:pPr>
          </w:p>
        </w:tc>
        <w:tc>
          <w:tcPr>
            <w:tcW w:w="1250" w:type="dxa"/>
            <w:shd w:val="clear" w:color="auto" w:fill="auto"/>
          </w:tcPr>
          <w:p w14:paraId="56C816D2" w14:textId="77777777" w:rsidR="00956570" w:rsidRPr="00DE7B59" w:rsidRDefault="00956570" w:rsidP="00051FE8">
            <w:pPr>
              <w:pStyle w:val="TAL"/>
              <w:rPr>
                <w:lang w:eastAsia="en-US"/>
              </w:rPr>
            </w:pPr>
          </w:p>
        </w:tc>
      </w:tr>
      <w:tr w:rsidR="00956570" w:rsidRPr="00DE7B59" w14:paraId="0ACA6D55" w14:textId="77777777" w:rsidTr="00051FE8">
        <w:tblPrEx>
          <w:tblCellMar>
            <w:left w:w="108" w:type="dxa"/>
            <w:right w:w="108" w:type="dxa"/>
          </w:tblCellMar>
        </w:tblPrEx>
        <w:tc>
          <w:tcPr>
            <w:tcW w:w="4722" w:type="dxa"/>
            <w:shd w:val="clear" w:color="auto" w:fill="auto"/>
          </w:tcPr>
          <w:p w14:paraId="56F34E06" w14:textId="77777777" w:rsidR="00956570" w:rsidRPr="00DE7B59" w:rsidRDefault="00956570" w:rsidP="00051FE8">
            <w:pPr>
              <w:pStyle w:val="TAL"/>
              <w:rPr>
                <w:lang w:eastAsia="en-US"/>
              </w:rPr>
            </w:pPr>
            <w:r w:rsidRPr="00DE7B59">
              <w:rPr>
                <w:lang w:eastAsia="zh-CN"/>
              </w:rPr>
              <w:t>}</w:t>
            </w:r>
          </w:p>
        </w:tc>
        <w:tc>
          <w:tcPr>
            <w:tcW w:w="2267" w:type="dxa"/>
            <w:shd w:val="clear" w:color="auto" w:fill="auto"/>
          </w:tcPr>
          <w:p w14:paraId="4F0531F7" w14:textId="77777777" w:rsidR="00956570" w:rsidRPr="00DE7B59" w:rsidRDefault="00956570" w:rsidP="00051FE8">
            <w:pPr>
              <w:pStyle w:val="TAL"/>
              <w:rPr>
                <w:lang w:eastAsia="en-US"/>
              </w:rPr>
            </w:pPr>
          </w:p>
        </w:tc>
        <w:tc>
          <w:tcPr>
            <w:tcW w:w="1700" w:type="dxa"/>
            <w:shd w:val="clear" w:color="auto" w:fill="auto"/>
          </w:tcPr>
          <w:p w14:paraId="155ABF41" w14:textId="77777777" w:rsidR="00956570" w:rsidRPr="00DE7B59" w:rsidDel="00D63DD8" w:rsidRDefault="00956570" w:rsidP="00051FE8">
            <w:pPr>
              <w:pStyle w:val="TAL"/>
              <w:rPr>
                <w:lang w:eastAsia="en-US"/>
              </w:rPr>
            </w:pPr>
          </w:p>
        </w:tc>
        <w:tc>
          <w:tcPr>
            <w:tcW w:w="1250" w:type="dxa"/>
            <w:shd w:val="clear" w:color="auto" w:fill="auto"/>
          </w:tcPr>
          <w:p w14:paraId="5567D104" w14:textId="77777777" w:rsidR="00956570" w:rsidRPr="00DE7B59" w:rsidRDefault="00956570" w:rsidP="00051FE8">
            <w:pPr>
              <w:pStyle w:val="TAL"/>
              <w:rPr>
                <w:lang w:eastAsia="en-US"/>
              </w:rPr>
            </w:pPr>
          </w:p>
        </w:tc>
      </w:tr>
    </w:tbl>
    <w:p w14:paraId="34C31D0B" w14:textId="77777777" w:rsidR="00221588" w:rsidRPr="00DE7B59" w:rsidRDefault="00221588" w:rsidP="00221588"/>
    <w:p w14:paraId="3C3E0431" w14:textId="77777777" w:rsidR="00221588" w:rsidRPr="00DE7B59" w:rsidRDefault="00221588" w:rsidP="00221588">
      <w:pPr>
        <w:pStyle w:val="TH"/>
      </w:pPr>
      <w:r w:rsidRPr="00DE7B59">
        <w:t>Table 7.1.1.3.8.1.3</w:t>
      </w:r>
      <w:r w:rsidRPr="00DE7B59">
        <w:rPr>
          <w:lang w:eastAsia="zh-CN"/>
        </w:rPr>
        <w:t>.3</w:t>
      </w:r>
      <w:r w:rsidRPr="00DE7B59">
        <w:t>-</w:t>
      </w:r>
      <w:r w:rsidRPr="00DE7B59">
        <w:rPr>
          <w:lang w:eastAsia="zh-CN"/>
        </w:rPr>
        <w:t>6</w:t>
      </w:r>
      <w:r w:rsidRPr="00DE7B59">
        <w:t>: ServingCellConfig (Table 7.1.1.3.8.1.3.3-</w:t>
      </w:r>
      <w:r w:rsidRPr="00DE7B59">
        <w:rPr>
          <w:lang w:eastAsia="zh-CN"/>
        </w:rPr>
        <w:t>2</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7FABD5AC" w14:textId="77777777" w:rsidTr="003029C8">
        <w:tc>
          <w:tcPr>
            <w:tcW w:w="9747" w:type="dxa"/>
            <w:gridSpan w:val="4"/>
          </w:tcPr>
          <w:p w14:paraId="3233936F"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T</w:t>
            </w:r>
            <w:r w:rsidRPr="00DE7B59">
              <w:rPr>
                <w:b w:val="0"/>
              </w:rPr>
              <w:t xml:space="preserve">able </w:t>
            </w:r>
            <w:r w:rsidRPr="00DE7B59">
              <w:rPr>
                <w:b w:val="0"/>
                <w:snapToGrid w:val="0"/>
                <w:lang w:eastAsia="zh-CN"/>
              </w:rPr>
              <w:t>4.6.3-167</w:t>
            </w:r>
            <w:r w:rsidRPr="00DE7B59">
              <w:rPr>
                <w:b w:val="0"/>
              </w:rPr>
              <w:t>.</w:t>
            </w:r>
          </w:p>
        </w:tc>
      </w:tr>
      <w:tr w:rsidR="00221588" w:rsidRPr="00DE7B59" w14:paraId="67D41A2C" w14:textId="77777777" w:rsidTr="003029C8">
        <w:tc>
          <w:tcPr>
            <w:tcW w:w="4535" w:type="dxa"/>
          </w:tcPr>
          <w:p w14:paraId="7E312B34" w14:textId="77777777" w:rsidR="00221588" w:rsidRPr="00DE7B59" w:rsidRDefault="00221588" w:rsidP="003029C8">
            <w:pPr>
              <w:pStyle w:val="TAH"/>
            </w:pPr>
            <w:r w:rsidRPr="00DE7B59">
              <w:t>Information Element</w:t>
            </w:r>
          </w:p>
        </w:tc>
        <w:tc>
          <w:tcPr>
            <w:tcW w:w="2267" w:type="dxa"/>
          </w:tcPr>
          <w:p w14:paraId="3F5376AE" w14:textId="77777777" w:rsidR="00221588" w:rsidRPr="00DE7B59" w:rsidRDefault="00221588" w:rsidP="003029C8">
            <w:pPr>
              <w:pStyle w:val="TAH"/>
            </w:pPr>
            <w:r w:rsidRPr="00DE7B59">
              <w:t>Value/remark</w:t>
            </w:r>
          </w:p>
        </w:tc>
        <w:tc>
          <w:tcPr>
            <w:tcW w:w="1700" w:type="dxa"/>
          </w:tcPr>
          <w:p w14:paraId="7FFCD6BC" w14:textId="77777777" w:rsidR="00221588" w:rsidRPr="00DE7B59" w:rsidRDefault="00221588" w:rsidP="003029C8">
            <w:pPr>
              <w:pStyle w:val="TAH"/>
            </w:pPr>
            <w:r w:rsidRPr="00DE7B59">
              <w:t>Comment</w:t>
            </w:r>
          </w:p>
        </w:tc>
        <w:tc>
          <w:tcPr>
            <w:tcW w:w="1245" w:type="dxa"/>
          </w:tcPr>
          <w:p w14:paraId="21C6EF39" w14:textId="77777777" w:rsidR="00221588" w:rsidRPr="00DE7B59" w:rsidRDefault="00221588" w:rsidP="003029C8">
            <w:pPr>
              <w:pStyle w:val="TAH"/>
            </w:pPr>
            <w:r w:rsidRPr="00DE7B59">
              <w:t>Condition</w:t>
            </w:r>
          </w:p>
        </w:tc>
      </w:tr>
      <w:tr w:rsidR="00221588" w:rsidRPr="00DE7B59" w14:paraId="462FBE5D" w14:textId="77777777" w:rsidTr="003029C8">
        <w:tc>
          <w:tcPr>
            <w:tcW w:w="4535" w:type="dxa"/>
          </w:tcPr>
          <w:p w14:paraId="4EFCFA3A" w14:textId="77777777" w:rsidR="00221588" w:rsidRPr="00DE7B59" w:rsidRDefault="00221588" w:rsidP="003029C8">
            <w:pPr>
              <w:pStyle w:val="TAL"/>
            </w:pPr>
            <w:r w:rsidRPr="00DE7B59">
              <w:t>ServingCellConfig ::= SEQUENCE {</w:t>
            </w:r>
          </w:p>
        </w:tc>
        <w:tc>
          <w:tcPr>
            <w:tcW w:w="2267" w:type="dxa"/>
          </w:tcPr>
          <w:p w14:paraId="5A1860A8" w14:textId="77777777" w:rsidR="00221588" w:rsidRPr="00DE7B59" w:rsidRDefault="00221588" w:rsidP="003029C8">
            <w:pPr>
              <w:pStyle w:val="TAL"/>
            </w:pPr>
          </w:p>
        </w:tc>
        <w:tc>
          <w:tcPr>
            <w:tcW w:w="1700" w:type="dxa"/>
          </w:tcPr>
          <w:p w14:paraId="7440E1D9" w14:textId="77777777" w:rsidR="00221588" w:rsidRPr="00DE7B59" w:rsidRDefault="00221588" w:rsidP="003029C8">
            <w:pPr>
              <w:pStyle w:val="TAL"/>
            </w:pPr>
          </w:p>
        </w:tc>
        <w:tc>
          <w:tcPr>
            <w:tcW w:w="1245" w:type="dxa"/>
          </w:tcPr>
          <w:p w14:paraId="78253358" w14:textId="77777777" w:rsidR="00221588" w:rsidRPr="00DE7B59" w:rsidRDefault="00221588" w:rsidP="003029C8">
            <w:pPr>
              <w:pStyle w:val="TAL"/>
            </w:pPr>
          </w:p>
        </w:tc>
      </w:tr>
      <w:tr w:rsidR="00221588" w:rsidRPr="00DE7B59" w14:paraId="3AEEC720" w14:textId="77777777" w:rsidTr="003029C8">
        <w:tc>
          <w:tcPr>
            <w:tcW w:w="4535" w:type="dxa"/>
          </w:tcPr>
          <w:p w14:paraId="30A6D851" w14:textId="77777777" w:rsidR="00221588" w:rsidRPr="00DE7B59" w:rsidRDefault="00221588" w:rsidP="003029C8">
            <w:pPr>
              <w:keepNext/>
              <w:keepLines/>
              <w:spacing w:after="0"/>
              <w:ind w:firstLineChars="50" w:firstLine="90"/>
              <w:rPr>
                <w:rFonts w:ascii="Arial" w:hAnsi="Arial"/>
                <w:sz w:val="18"/>
              </w:rPr>
            </w:pPr>
            <w:r w:rsidRPr="00DE7B59">
              <w:rPr>
                <w:rFonts w:ascii="Arial" w:hAnsi="Arial"/>
                <w:sz w:val="18"/>
              </w:rPr>
              <w:t>uplinkConfig SEQUENCE {</w:t>
            </w:r>
          </w:p>
        </w:tc>
        <w:tc>
          <w:tcPr>
            <w:tcW w:w="2267" w:type="dxa"/>
          </w:tcPr>
          <w:p w14:paraId="0BC56FCC" w14:textId="77777777" w:rsidR="00221588" w:rsidRPr="00DE7B59" w:rsidRDefault="00221588" w:rsidP="003029C8">
            <w:pPr>
              <w:keepNext/>
              <w:keepLines/>
              <w:spacing w:after="0"/>
              <w:rPr>
                <w:rFonts w:ascii="Arial" w:hAnsi="Arial"/>
                <w:sz w:val="18"/>
              </w:rPr>
            </w:pPr>
          </w:p>
        </w:tc>
        <w:tc>
          <w:tcPr>
            <w:tcW w:w="1700" w:type="dxa"/>
          </w:tcPr>
          <w:p w14:paraId="305EACD1" w14:textId="77777777" w:rsidR="00221588" w:rsidRPr="00DE7B59" w:rsidRDefault="00221588" w:rsidP="003029C8">
            <w:pPr>
              <w:keepNext/>
              <w:keepLines/>
              <w:spacing w:after="0"/>
              <w:rPr>
                <w:rFonts w:ascii="Arial" w:hAnsi="Arial"/>
                <w:sz w:val="18"/>
              </w:rPr>
            </w:pPr>
          </w:p>
        </w:tc>
        <w:tc>
          <w:tcPr>
            <w:tcW w:w="1245" w:type="dxa"/>
          </w:tcPr>
          <w:p w14:paraId="3B18A13F" w14:textId="77777777" w:rsidR="00221588" w:rsidRPr="00DE7B59" w:rsidRDefault="00221588" w:rsidP="003029C8">
            <w:pPr>
              <w:keepNext/>
              <w:keepLines/>
              <w:spacing w:after="0"/>
              <w:rPr>
                <w:rFonts w:ascii="Arial" w:hAnsi="Arial"/>
                <w:sz w:val="18"/>
              </w:rPr>
            </w:pPr>
          </w:p>
        </w:tc>
      </w:tr>
      <w:tr w:rsidR="00221588" w:rsidRPr="00DE7B59" w14:paraId="6C97C6D6" w14:textId="77777777" w:rsidTr="003029C8">
        <w:tc>
          <w:tcPr>
            <w:tcW w:w="4535" w:type="dxa"/>
          </w:tcPr>
          <w:p w14:paraId="7559FD46" w14:textId="5878472A" w:rsidR="00221588" w:rsidRPr="00DE7B59" w:rsidRDefault="008502BF" w:rsidP="008502BF">
            <w:pPr>
              <w:pStyle w:val="TAL"/>
            </w:pPr>
            <w:r w:rsidRPr="00DE7B59">
              <w:t xml:space="preserve">    </w:t>
            </w:r>
            <w:r w:rsidR="00221588" w:rsidRPr="00DE7B59">
              <w:t>initialUplinkBWP</w:t>
            </w:r>
          </w:p>
        </w:tc>
        <w:tc>
          <w:tcPr>
            <w:tcW w:w="2267" w:type="dxa"/>
          </w:tcPr>
          <w:p w14:paraId="185660CA" w14:textId="77777777" w:rsidR="00221588" w:rsidRPr="00DE7B59" w:rsidRDefault="00221588" w:rsidP="003029C8">
            <w:pPr>
              <w:keepNext/>
              <w:keepLines/>
              <w:spacing w:after="0"/>
              <w:rPr>
                <w:rFonts w:ascii="Arial" w:hAnsi="Arial"/>
                <w:sz w:val="18"/>
              </w:rPr>
            </w:pPr>
            <w:r w:rsidRPr="00DE7B59">
              <w:rPr>
                <w:rFonts w:ascii="Arial" w:hAnsi="Arial"/>
                <w:sz w:val="18"/>
              </w:rPr>
              <w:t>BWP-UplinkDedicated</w:t>
            </w:r>
          </w:p>
        </w:tc>
        <w:tc>
          <w:tcPr>
            <w:tcW w:w="1700" w:type="dxa"/>
          </w:tcPr>
          <w:p w14:paraId="44CBF0B0" w14:textId="77777777" w:rsidR="00221588" w:rsidRPr="00DE7B59" w:rsidRDefault="00221588" w:rsidP="003029C8">
            <w:pPr>
              <w:keepNext/>
              <w:keepLines/>
              <w:spacing w:after="0"/>
              <w:rPr>
                <w:rFonts w:ascii="Arial" w:hAnsi="Arial"/>
                <w:sz w:val="18"/>
              </w:rPr>
            </w:pPr>
          </w:p>
        </w:tc>
        <w:tc>
          <w:tcPr>
            <w:tcW w:w="1245" w:type="dxa"/>
          </w:tcPr>
          <w:p w14:paraId="5EDD5877" w14:textId="77777777" w:rsidR="00221588" w:rsidRPr="00DE7B59" w:rsidRDefault="00221588" w:rsidP="003029C8">
            <w:pPr>
              <w:keepNext/>
              <w:keepLines/>
              <w:spacing w:after="0"/>
              <w:rPr>
                <w:rFonts w:ascii="Arial" w:hAnsi="Arial"/>
                <w:sz w:val="18"/>
              </w:rPr>
            </w:pPr>
          </w:p>
        </w:tc>
      </w:tr>
      <w:tr w:rsidR="00221588" w:rsidRPr="00DE7B59" w14:paraId="54A6497B" w14:textId="77777777" w:rsidTr="003029C8">
        <w:tc>
          <w:tcPr>
            <w:tcW w:w="4535" w:type="dxa"/>
          </w:tcPr>
          <w:p w14:paraId="15B3F861" w14:textId="10D3446D" w:rsidR="00221588" w:rsidRPr="00DE7B59" w:rsidRDefault="008502BF" w:rsidP="008502BF">
            <w:pPr>
              <w:pStyle w:val="TAL"/>
            </w:pPr>
            <w:r w:rsidRPr="00DE7B59">
              <w:t xml:space="preserve">  </w:t>
            </w:r>
            <w:r w:rsidR="00221588" w:rsidRPr="00DE7B59">
              <w:t>}</w:t>
            </w:r>
          </w:p>
        </w:tc>
        <w:tc>
          <w:tcPr>
            <w:tcW w:w="2267" w:type="dxa"/>
          </w:tcPr>
          <w:p w14:paraId="344C65CC" w14:textId="77777777" w:rsidR="00221588" w:rsidRPr="00DE7B59" w:rsidRDefault="00221588" w:rsidP="003029C8">
            <w:pPr>
              <w:keepNext/>
              <w:keepLines/>
              <w:spacing w:after="0"/>
              <w:rPr>
                <w:rFonts w:ascii="Arial" w:hAnsi="Arial"/>
                <w:sz w:val="18"/>
              </w:rPr>
            </w:pPr>
          </w:p>
        </w:tc>
        <w:tc>
          <w:tcPr>
            <w:tcW w:w="1700" w:type="dxa"/>
          </w:tcPr>
          <w:p w14:paraId="71EA24AA" w14:textId="77777777" w:rsidR="00221588" w:rsidRPr="00DE7B59" w:rsidRDefault="00221588" w:rsidP="003029C8">
            <w:pPr>
              <w:keepNext/>
              <w:keepLines/>
              <w:spacing w:after="0"/>
              <w:rPr>
                <w:rFonts w:ascii="Arial" w:hAnsi="Arial"/>
                <w:sz w:val="18"/>
              </w:rPr>
            </w:pPr>
          </w:p>
        </w:tc>
        <w:tc>
          <w:tcPr>
            <w:tcW w:w="1245" w:type="dxa"/>
          </w:tcPr>
          <w:p w14:paraId="3E8D7AA1" w14:textId="77777777" w:rsidR="00221588" w:rsidRPr="00DE7B59" w:rsidRDefault="00221588" w:rsidP="003029C8">
            <w:pPr>
              <w:keepNext/>
              <w:keepLines/>
              <w:spacing w:after="0"/>
              <w:rPr>
                <w:rFonts w:ascii="Arial" w:hAnsi="Arial"/>
                <w:sz w:val="18"/>
              </w:rPr>
            </w:pPr>
          </w:p>
        </w:tc>
      </w:tr>
      <w:tr w:rsidR="00221588" w:rsidRPr="00DE7B59" w14:paraId="51486053" w14:textId="77777777" w:rsidTr="003029C8">
        <w:tc>
          <w:tcPr>
            <w:tcW w:w="4535" w:type="dxa"/>
            <w:tcBorders>
              <w:bottom w:val="single" w:sz="4" w:space="0" w:color="auto"/>
            </w:tcBorders>
          </w:tcPr>
          <w:p w14:paraId="0A5DC91B" w14:textId="77777777" w:rsidR="00221588" w:rsidRPr="00DE7B59" w:rsidRDefault="00221588" w:rsidP="003029C8">
            <w:pPr>
              <w:pStyle w:val="TAL"/>
            </w:pPr>
            <w:r w:rsidRPr="00DE7B59">
              <w:t>}</w:t>
            </w:r>
          </w:p>
        </w:tc>
        <w:tc>
          <w:tcPr>
            <w:tcW w:w="2267" w:type="dxa"/>
          </w:tcPr>
          <w:p w14:paraId="4AF8C6FB" w14:textId="77777777" w:rsidR="00221588" w:rsidRPr="00DE7B59" w:rsidRDefault="00221588" w:rsidP="003029C8">
            <w:pPr>
              <w:pStyle w:val="TAL"/>
            </w:pPr>
          </w:p>
        </w:tc>
        <w:tc>
          <w:tcPr>
            <w:tcW w:w="1700" w:type="dxa"/>
          </w:tcPr>
          <w:p w14:paraId="44F67189" w14:textId="77777777" w:rsidR="00221588" w:rsidRPr="00DE7B59" w:rsidRDefault="00221588" w:rsidP="003029C8">
            <w:pPr>
              <w:pStyle w:val="TAL"/>
            </w:pPr>
          </w:p>
        </w:tc>
        <w:tc>
          <w:tcPr>
            <w:tcW w:w="1245" w:type="dxa"/>
          </w:tcPr>
          <w:p w14:paraId="3D6E7341" w14:textId="77777777" w:rsidR="00221588" w:rsidRPr="00DE7B59" w:rsidRDefault="00221588" w:rsidP="003029C8">
            <w:pPr>
              <w:pStyle w:val="TAL"/>
            </w:pPr>
          </w:p>
        </w:tc>
      </w:tr>
    </w:tbl>
    <w:p w14:paraId="60A43694" w14:textId="77777777" w:rsidR="00221588" w:rsidRPr="00DE7B59" w:rsidRDefault="00221588" w:rsidP="00221588"/>
    <w:p w14:paraId="16CEB139" w14:textId="64CCF899" w:rsidR="00221588" w:rsidRPr="00DE7B59" w:rsidRDefault="00221588" w:rsidP="00221588">
      <w:pPr>
        <w:pStyle w:val="TH"/>
      </w:pPr>
      <w:r w:rsidRPr="00DE7B59">
        <w:t>Table 7.1.1.3.8.1.3</w:t>
      </w:r>
      <w:r w:rsidRPr="00DE7B59">
        <w:rPr>
          <w:lang w:eastAsia="zh-CN"/>
        </w:rPr>
        <w:t>.3</w:t>
      </w:r>
      <w:r w:rsidRPr="00DE7B59">
        <w:t>-</w:t>
      </w:r>
      <w:r w:rsidRPr="00DE7B59">
        <w:rPr>
          <w:lang w:eastAsia="zh-CN"/>
        </w:rPr>
        <w:t>7</w:t>
      </w:r>
      <w:r w:rsidRPr="00DE7B59">
        <w:t xml:space="preserve">: </w:t>
      </w:r>
      <w:r w:rsidRPr="00DE7B59">
        <w:rPr>
          <w:i/>
        </w:rPr>
        <w:t>BWP-UplinkDedicated</w:t>
      </w:r>
      <w:r w:rsidR="008502BF" w:rsidRPr="00DE7B59">
        <w:rPr>
          <w:i/>
        </w:rPr>
        <w:t xml:space="preserve"> </w:t>
      </w:r>
      <w:r w:rsidRPr="00DE7B59">
        <w:t>(Table 7.1.1.3.8.1.3</w:t>
      </w:r>
      <w:r w:rsidRPr="00DE7B59">
        <w:rPr>
          <w:lang w:eastAsia="zh-CN"/>
        </w:rPr>
        <w:t>.3</w:t>
      </w:r>
      <w:r w:rsidRPr="00DE7B59">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289F1FA1" w14:textId="77777777" w:rsidTr="003029C8">
        <w:tc>
          <w:tcPr>
            <w:tcW w:w="9747" w:type="dxa"/>
            <w:gridSpan w:val="4"/>
          </w:tcPr>
          <w:p w14:paraId="127188F0"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xml:space="preserve">, </w:t>
            </w:r>
            <w:r w:rsidRPr="00DE7B59">
              <w:rPr>
                <w:b w:val="0"/>
                <w:lang w:eastAsia="zh-CN"/>
              </w:rPr>
              <w:t>T</w:t>
            </w:r>
            <w:r w:rsidRPr="00DE7B59">
              <w:rPr>
                <w:b w:val="0"/>
              </w:rPr>
              <w:t>able 4.6.3-15</w:t>
            </w:r>
          </w:p>
        </w:tc>
      </w:tr>
      <w:tr w:rsidR="00221588" w:rsidRPr="00DE7B59" w14:paraId="6D8BFEED" w14:textId="77777777" w:rsidTr="003029C8">
        <w:tc>
          <w:tcPr>
            <w:tcW w:w="4535" w:type="dxa"/>
          </w:tcPr>
          <w:p w14:paraId="7B8D1F0E" w14:textId="77777777" w:rsidR="00221588" w:rsidRPr="00DE7B59" w:rsidRDefault="00221588" w:rsidP="003029C8">
            <w:pPr>
              <w:pStyle w:val="TAH"/>
            </w:pPr>
            <w:r w:rsidRPr="00DE7B59">
              <w:t>Information Element</w:t>
            </w:r>
          </w:p>
        </w:tc>
        <w:tc>
          <w:tcPr>
            <w:tcW w:w="2267" w:type="dxa"/>
          </w:tcPr>
          <w:p w14:paraId="6FED456F" w14:textId="77777777" w:rsidR="00221588" w:rsidRPr="00DE7B59" w:rsidRDefault="00221588" w:rsidP="003029C8">
            <w:pPr>
              <w:pStyle w:val="TAH"/>
            </w:pPr>
            <w:r w:rsidRPr="00DE7B59">
              <w:t>Value/remark</w:t>
            </w:r>
          </w:p>
        </w:tc>
        <w:tc>
          <w:tcPr>
            <w:tcW w:w="1700" w:type="dxa"/>
          </w:tcPr>
          <w:p w14:paraId="7C8D9C25" w14:textId="77777777" w:rsidR="00221588" w:rsidRPr="00DE7B59" w:rsidRDefault="00221588" w:rsidP="003029C8">
            <w:pPr>
              <w:pStyle w:val="TAH"/>
            </w:pPr>
            <w:r w:rsidRPr="00DE7B59">
              <w:t>Comment</w:t>
            </w:r>
          </w:p>
        </w:tc>
        <w:tc>
          <w:tcPr>
            <w:tcW w:w="1245" w:type="dxa"/>
          </w:tcPr>
          <w:p w14:paraId="5FAC3C23" w14:textId="77777777" w:rsidR="00221588" w:rsidRPr="00DE7B59" w:rsidRDefault="00221588" w:rsidP="003029C8">
            <w:pPr>
              <w:pStyle w:val="TAH"/>
            </w:pPr>
            <w:r w:rsidRPr="00DE7B59">
              <w:t>Condition</w:t>
            </w:r>
          </w:p>
        </w:tc>
      </w:tr>
      <w:tr w:rsidR="00221588" w:rsidRPr="00DE7B59" w14:paraId="7D6F73EF" w14:textId="77777777" w:rsidTr="003029C8">
        <w:tc>
          <w:tcPr>
            <w:tcW w:w="4535" w:type="dxa"/>
          </w:tcPr>
          <w:p w14:paraId="2EBFBFBD" w14:textId="77777777" w:rsidR="00221588" w:rsidRPr="00DE7B59" w:rsidRDefault="00221588" w:rsidP="003029C8">
            <w:pPr>
              <w:pStyle w:val="TAL"/>
            </w:pPr>
            <w:r w:rsidRPr="00DE7B59">
              <w:t xml:space="preserve">BWP-UplinkDedicated ::= </w:t>
            </w:r>
            <w:r w:rsidRPr="00DE7B59">
              <w:rPr>
                <w:snapToGrid w:val="0"/>
              </w:rPr>
              <w:t xml:space="preserve">SEQUENCE </w:t>
            </w:r>
            <w:r w:rsidRPr="00DE7B59">
              <w:t>{</w:t>
            </w:r>
          </w:p>
        </w:tc>
        <w:tc>
          <w:tcPr>
            <w:tcW w:w="2267" w:type="dxa"/>
          </w:tcPr>
          <w:p w14:paraId="0D2B7008" w14:textId="77777777" w:rsidR="00221588" w:rsidRPr="00DE7B59" w:rsidRDefault="00221588" w:rsidP="003029C8">
            <w:pPr>
              <w:pStyle w:val="TAL"/>
            </w:pPr>
          </w:p>
        </w:tc>
        <w:tc>
          <w:tcPr>
            <w:tcW w:w="1700" w:type="dxa"/>
          </w:tcPr>
          <w:p w14:paraId="5675A97D" w14:textId="77777777" w:rsidR="00221588" w:rsidRPr="00DE7B59" w:rsidRDefault="00221588" w:rsidP="003029C8">
            <w:pPr>
              <w:pStyle w:val="TAL"/>
            </w:pPr>
          </w:p>
        </w:tc>
        <w:tc>
          <w:tcPr>
            <w:tcW w:w="1245" w:type="dxa"/>
          </w:tcPr>
          <w:p w14:paraId="7AF3FE4B" w14:textId="77777777" w:rsidR="00221588" w:rsidRPr="00DE7B59" w:rsidRDefault="00221588" w:rsidP="003029C8">
            <w:pPr>
              <w:pStyle w:val="TAL"/>
            </w:pPr>
          </w:p>
        </w:tc>
      </w:tr>
      <w:tr w:rsidR="00221588" w:rsidRPr="00DE7B59" w14:paraId="65E7511D" w14:textId="77777777" w:rsidTr="003029C8">
        <w:tc>
          <w:tcPr>
            <w:tcW w:w="4535" w:type="dxa"/>
          </w:tcPr>
          <w:p w14:paraId="37BF9F38" w14:textId="42AE9794" w:rsidR="00221588" w:rsidRPr="00DE7B59" w:rsidRDefault="00221588" w:rsidP="003029C8">
            <w:pPr>
              <w:pStyle w:val="TAL"/>
            </w:pPr>
            <w:r w:rsidRPr="00DE7B59">
              <w:t xml:space="preserve">  pucch-Config</w:t>
            </w:r>
          </w:p>
        </w:tc>
        <w:tc>
          <w:tcPr>
            <w:tcW w:w="2267" w:type="dxa"/>
          </w:tcPr>
          <w:p w14:paraId="4D4C09E0" w14:textId="77777777" w:rsidR="00221588" w:rsidRPr="00DE7B59" w:rsidRDefault="00221588" w:rsidP="003029C8">
            <w:pPr>
              <w:pStyle w:val="TAL"/>
            </w:pPr>
            <w:r w:rsidRPr="00DE7B59">
              <w:rPr>
                <w:rFonts w:eastAsia="MS Mincho"/>
              </w:rPr>
              <w:t>Not present</w:t>
            </w:r>
          </w:p>
        </w:tc>
        <w:tc>
          <w:tcPr>
            <w:tcW w:w="1700" w:type="dxa"/>
          </w:tcPr>
          <w:p w14:paraId="7923AABE" w14:textId="77777777" w:rsidR="00221588" w:rsidRPr="00DE7B59" w:rsidRDefault="00221588" w:rsidP="003029C8">
            <w:pPr>
              <w:pStyle w:val="TAL"/>
            </w:pPr>
          </w:p>
        </w:tc>
        <w:tc>
          <w:tcPr>
            <w:tcW w:w="1245" w:type="dxa"/>
          </w:tcPr>
          <w:p w14:paraId="685A2917" w14:textId="77777777" w:rsidR="00221588" w:rsidRPr="00DE7B59" w:rsidRDefault="00221588" w:rsidP="003029C8">
            <w:pPr>
              <w:pStyle w:val="TAL"/>
            </w:pPr>
          </w:p>
        </w:tc>
      </w:tr>
      <w:tr w:rsidR="00221588" w:rsidRPr="00DE7B59" w14:paraId="06F2F855" w14:textId="77777777" w:rsidTr="003029C8">
        <w:tc>
          <w:tcPr>
            <w:tcW w:w="4535" w:type="dxa"/>
          </w:tcPr>
          <w:p w14:paraId="761FA5BD" w14:textId="77777777" w:rsidR="00221588" w:rsidRPr="00DE7B59" w:rsidRDefault="00221588" w:rsidP="003029C8">
            <w:pPr>
              <w:pStyle w:val="TAL"/>
            </w:pPr>
            <w:r w:rsidRPr="00DE7B59">
              <w:t>}</w:t>
            </w:r>
          </w:p>
        </w:tc>
        <w:tc>
          <w:tcPr>
            <w:tcW w:w="2267" w:type="dxa"/>
          </w:tcPr>
          <w:p w14:paraId="37264C8E" w14:textId="77777777" w:rsidR="00221588" w:rsidRPr="00DE7B59" w:rsidRDefault="00221588" w:rsidP="003029C8">
            <w:pPr>
              <w:pStyle w:val="TAL"/>
            </w:pPr>
          </w:p>
        </w:tc>
        <w:tc>
          <w:tcPr>
            <w:tcW w:w="1700" w:type="dxa"/>
          </w:tcPr>
          <w:p w14:paraId="5353B807" w14:textId="77777777" w:rsidR="00221588" w:rsidRPr="00DE7B59" w:rsidRDefault="00221588" w:rsidP="003029C8">
            <w:pPr>
              <w:pStyle w:val="TAL"/>
            </w:pPr>
          </w:p>
        </w:tc>
        <w:tc>
          <w:tcPr>
            <w:tcW w:w="1245" w:type="dxa"/>
          </w:tcPr>
          <w:p w14:paraId="4DC7D995" w14:textId="77777777" w:rsidR="00221588" w:rsidRPr="00DE7B59" w:rsidRDefault="00221588" w:rsidP="003029C8">
            <w:pPr>
              <w:pStyle w:val="TAL"/>
            </w:pPr>
          </w:p>
        </w:tc>
      </w:tr>
    </w:tbl>
    <w:p w14:paraId="12D1186B" w14:textId="11518DA7" w:rsidR="00C63BEF" w:rsidRPr="00DE7B59" w:rsidRDefault="00C63BEF" w:rsidP="00C63BEF"/>
    <w:p w14:paraId="0F7ADDB3" w14:textId="77777777" w:rsidR="00221588" w:rsidRPr="00DE7B59" w:rsidRDefault="00221588" w:rsidP="00221588">
      <w:pPr>
        <w:pStyle w:val="TH"/>
      </w:pPr>
      <w:r w:rsidRPr="00DE7B59">
        <w:t>Table 7.1.1.3.8.1.3</w:t>
      </w:r>
      <w:r w:rsidRPr="00DE7B59">
        <w:rPr>
          <w:lang w:eastAsia="zh-CN"/>
        </w:rPr>
        <w:t>.3</w:t>
      </w:r>
      <w:r w:rsidRPr="00DE7B59">
        <w:t>-</w:t>
      </w:r>
      <w:r w:rsidRPr="00DE7B59">
        <w:rPr>
          <w:lang w:eastAsia="zh-CN"/>
        </w:rPr>
        <w:t>8</w:t>
      </w:r>
      <w:r w:rsidRPr="00DE7B59">
        <w:t>: ServingCellConfigCommon (Table 7.1.1.3.8.1.3.3-</w:t>
      </w:r>
      <w:r w:rsidRPr="00DE7B59">
        <w:rPr>
          <w:lang w:eastAsia="zh-CN"/>
        </w:rPr>
        <w:t>2</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18C65998" w14:textId="77777777" w:rsidTr="003029C8">
        <w:tc>
          <w:tcPr>
            <w:tcW w:w="9747" w:type="dxa"/>
            <w:gridSpan w:val="4"/>
          </w:tcPr>
          <w:p w14:paraId="7797E202"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T</w:t>
            </w:r>
            <w:r w:rsidRPr="00DE7B59">
              <w:rPr>
                <w:b w:val="0"/>
              </w:rPr>
              <w:t xml:space="preserve">able </w:t>
            </w:r>
            <w:r w:rsidRPr="00DE7B59">
              <w:rPr>
                <w:b w:val="0"/>
                <w:snapToGrid w:val="0"/>
                <w:lang w:eastAsia="zh-CN"/>
              </w:rPr>
              <w:t>4.6.3-168</w:t>
            </w:r>
            <w:r w:rsidRPr="00DE7B59">
              <w:rPr>
                <w:b w:val="0"/>
              </w:rPr>
              <w:t>.</w:t>
            </w:r>
          </w:p>
        </w:tc>
      </w:tr>
      <w:tr w:rsidR="00221588" w:rsidRPr="00DE7B59" w14:paraId="13EA5984" w14:textId="77777777" w:rsidTr="003029C8">
        <w:tc>
          <w:tcPr>
            <w:tcW w:w="4535" w:type="dxa"/>
          </w:tcPr>
          <w:p w14:paraId="0C67E13B" w14:textId="77777777" w:rsidR="00221588" w:rsidRPr="00DE7B59" w:rsidRDefault="00221588" w:rsidP="003029C8">
            <w:pPr>
              <w:pStyle w:val="TAH"/>
            </w:pPr>
            <w:r w:rsidRPr="00DE7B59">
              <w:t>Information Element</w:t>
            </w:r>
          </w:p>
        </w:tc>
        <w:tc>
          <w:tcPr>
            <w:tcW w:w="2267" w:type="dxa"/>
          </w:tcPr>
          <w:p w14:paraId="08385314" w14:textId="77777777" w:rsidR="00221588" w:rsidRPr="00DE7B59" w:rsidRDefault="00221588" w:rsidP="003029C8">
            <w:pPr>
              <w:pStyle w:val="TAH"/>
            </w:pPr>
            <w:r w:rsidRPr="00DE7B59">
              <w:t>Value/remark</w:t>
            </w:r>
          </w:p>
        </w:tc>
        <w:tc>
          <w:tcPr>
            <w:tcW w:w="1700" w:type="dxa"/>
          </w:tcPr>
          <w:p w14:paraId="73D7D40B" w14:textId="77777777" w:rsidR="00221588" w:rsidRPr="00DE7B59" w:rsidRDefault="00221588" w:rsidP="003029C8">
            <w:pPr>
              <w:pStyle w:val="TAH"/>
            </w:pPr>
            <w:r w:rsidRPr="00DE7B59">
              <w:t>Comment</w:t>
            </w:r>
          </w:p>
        </w:tc>
        <w:tc>
          <w:tcPr>
            <w:tcW w:w="1245" w:type="dxa"/>
          </w:tcPr>
          <w:p w14:paraId="39EEA986" w14:textId="77777777" w:rsidR="00221588" w:rsidRPr="00DE7B59" w:rsidRDefault="00221588" w:rsidP="003029C8">
            <w:pPr>
              <w:pStyle w:val="TAH"/>
            </w:pPr>
            <w:r w:rsidRPr="00DE7B59">
              <w:t>Condition</w:t>
            </w:r>
          </w:p>
        </w:tc>
      </w:tr>
      <w:tr w:rsidR="00221588" w:rsidRPr="00DE7B59" w14:paraId="0BFBDBA7" w14:textId="77777777" w:rsidTr="003029C8">
        <w:tc>
          <w:tcPr>
            <w:tcW w:w="4535" w:type="dxa"/>
          </w:tcPr>
          <w:p w14:paraId="2078DCA5" w14:textId="77777777" w:rsidR="00221588" w:rsidRPr="00DE7B59" w:rsidRDefault="00221588" w:rsidP="003029C8">
            <w:pPr>
              <w:pStyle w:val="TAL"/>
            </w:pPr>
            <w:r w:rsidRPr="00DE7B59">
              <w:t>ServingCellConfigCommon ::= SEQUENCE {</w:t>
            </w:r>
          </w:p>
        </w:tc>
        <w:tc>
          <w:tcPr>
            <w:tcW w:w="2267" w:type="dxa"/>
          </w:tcPr>
          <w:p w14:paraId="57B5688D" w14:textId="77777777" w:rsidR="00221588" w:rsidRPr="00DE7B59" w:rsidRDefault="00221588" w:rsidP="003029C8">
            <w:pPr>
              <w:pStyle w:val="TAL"/>
            </w:pPr>
          </w:p>
        </w:tc>
        <w:tc>
          <w:tcPr>
            <w:tcW w:w="1700" w:type="dxa"/>
          </w:tcPr>
          <w:p w14:paraId="6578D56B" w14:textId="77777777" w:rsidR="00221588" w:rsidRPr="00DE7B59" w:rsidRDefault="00221588" w:rsidP="003029C8">
            <w:pPr>
              <w:pStyle w:val="TAL"/>
            </w:pPr>
          </w:p>
        </w:tc>
        <w:tc>
          <w:tcPr>
            <w:tcW w:w="1245" w:type="dxa"/>
          </w:tcPr>
          <w:p w14:paraId="67A04ECC" w14:textId="77777777" w:rsidR="00221588" w:rsidRPr="00DE7B59" w:rsidRDefault="00221588" w:rsidP="003029C8">
            <w:pPr>
              <w:pStyle w:val="TAL"/>
            </w:pPr>
          </w:p>
        </w:tc>
      </w:tr>
      <w:tr w:rsidR="00221588" w:rsidRPr="00DE7B59" w14:paraId="5F0A9C07" w14:textId="77777777" w:rsidTr="003029C8">
        <w:tc>
          <w:tcPr>
            <w:tcW w:w="4535" w:type="dxa"/>
          </w:tcPr>
          <w:p w14:paraId="58264C97" w14:textId="77777777" w:rsidR="00221588" w:rsidRPr="00DE7B59" w:rsidRDefault="00221588" w:rsidP="003029C8">
            <w:pPr>
              <w:pStyle w:val="TAL"/>
            </w:pPr>
            <w:r w:rsidRPr="00DE7B59">
              <w:t xml:space="preserve">  physCellId</w:t>
            </w:r>
          </w:p>
        </w:tc>
        <w:tc>
          <w:tcPr>
            <w:tcW w:w="2267" w:type="dxa"/>
          </w:tcPr>
          <w:p w14:paraId="50551C2A" w14:textId="77777777" w:rsidR="00221588" w:rsidRPr="00DE7B59" w:rsidRDefault="00221588" w:rsidP="003029C8">
            <w:pPr>
              <w:pStyle w:val="TAL"/>
              <w:rPr>
                <w:lang w:eastAsia="zh-CN"/>
              </w:rPr>
            </w:pPr>
            <w:r w:rsidRPr="00DE7B59">
              <w:rPr>
                <w:rFonts w:eastAsia="MS Mincho"/>
              </w:rPr>
              <w:t xml:space="preserve">Physical Cell Identity of </w:t>
            </w:r>
            <w:r w:rsidRPr="00DE7B59">
              <w:rPr>
                <w:lang w:eastAsia="zh-CN"/>
              </w:rPr>
              <w:t xml:space="preserve">NR </w:t>
            </w:r>
            <w:r w:rsidRPr="00DE7B59">
              <w:rPr>
                <w:rFonts w:eastAsia="MS Mincho"/>
              </w:rPr>
              <w:t>Cell 3</w:t>
            </w:r>
          </w:p>
        </w:tc>
        <w:tc>
          <w:tcPr>
            <w:tcW w:w="1700" w:type="dxa"/>
          </w:tcPr>
          <w:p w14:paraId="6C2652E5" w14:textId="77777777" w:rsidR="00221588" w:rsidRPr="00DE7B59" w:rsidRDefault="00221588" w:rsidP="003029C8">
            <w:pPr>
              <w:pStyle w:val="TAL"/>
            </w:pPr>
          </w:p>
        </w:tc>
        <w:tc>
          <w:tcPr>
            <w:tcW w:w="1245" w:type="dxa"/>
          </w:tcPr>
          <w:p w14:paraId="1546FAA7" w14:textId="77777777" w:rsidR="00221588" w:rsidRPr="00DE7B59" w:rsidRDefault="00221588" w:rsidP="003029C8">
            <w:pPr>
              <w:pStyle w:val="TAL"/>
            </w:pPr>
          </w:p>
        </w:tc>
      </w:tr>
      <w:tr w:rsidR="00221588" w:rsidRPr="00DE7B59" w14:paraId="33E0476D" w14:textId="77777777" w:rsidTr="003029C8">
        <w:tc>
          <w:tcPr>
            <w:tcW w:w="4535" w:type="dxa"/>
          </w:tcPr>
          <w:p w14:paraId="35109DB2" w14:textId="77777777" w:rsidR="00221588" w:rsidRPr="00DE7B59" w:rsidRDefault="00221588" w:rsidP="003029C8">
            <w:pPr>
              <w:keepNext/>
              <w:keepLines/>
              <w:spacing w:after="0"/>
              <w:rPr>
                <w:rFonts w:ascii="Arial" w:hAnsi="Arial"/>
                <w:sz w:val="18"/>
              </w:rPr>
            </w:pPr>
            <w:r w:rsidRPr="00DE7B59">
              <w:rPr>
                <w:rFonts w:ascii="Arial" w:hAnsi="Arial"/>
                <w:sz w:val="18"/>
              </w:rPr>
              <w:t xml:space="preserve">  uplinkConfigCommon</w:t>
            </w:r>
          </w:p>
        </w:tc>
        <w:tc>
          <w:tcPr>
            <w:tcW w:w="2267" w:type="dxa"/>
          </w:tcPr>
          <w:p w14:paraId="597E97BE" w14:textId="77777777" w:rsidR="00221588" w:rsidRPr="00DE7B59" w:rsidRDefault="00221588" w:rsidP="003029C8">
            <w:pPr>
              <w:keepNext/>
              <w:keepLines/>
              <w:spacing w:after="0"/>
              <w:rPr>
                <w:rFonts w:ascii="Arial" w:eastAsia="MS Mincho" w:hAnsi="Arial"/>
                <w:sz w:val="18"/>
              </w:rPr>
            </w:pPr>
            <w:r w:rsidRPr="00DE7B59">
              <w:rPr>
                <w:rFonts w:ascii="Arial" w:eastAsia="MS Mincho" w:hAnsi="Arial"/>
                <w:sz w:val="18"/>
              </w:rPr>
              <w:t>UplinkConfigCommon</w:t>
            </w:r>
          </w:p>
        </w:tc>
        <w:tc>
          <w:tcPr>
            <w:tcW w:w="1700" w:type="dxa"/>
          </w:tcPr>
          <w:p w14:paraId="68904B4F" w14:textId="77777777" w:rsidR="00221588" w:rsidRPr="00DE7B59" w:rsidRDefault="00221588" w:rsidP="003029C8">
            <w:pPr>
              <w:keepNext/>
              <w:keepLines/>
              <w:spacing w:after="0"/>
              <w:rPr>
                <w:rFonts w:ascii="Arial" w:hAnsi="Arial"/>
                <w:sz w:val="18"/>
              </w:rPr>
            </w:pPr>
          </w:p>
        </w:tc>
        <w:tc>
          <w:tcPr>
            <w:tcW w:w="1245" w:type="dxa"/>
          </w:tcPr>
          <w:p w14:paraId="02A5F623" w14:textId="77777777" w:rsidR="00221588" w:rsidRPr="00DE7B59" w:rsidRDefault="00221588" w:rsidP="003029C8">
            <w:pPr>
              <w:keepNext/>
              <w:keepLines/>
              <w:spacing w:after="0"/>
              <w:rPr>
                <w:rFonts w:ascii="Arial" w:hAnsi="Arial"/>
                <w:sz w:val="18"/>
              </w:rPr>
            </w:pPr>
          </w:p>
        </w:tc>
      </w:tr>
      <w:tr w:rsidR="00221588" w:rsidRPr="00DE7B59" w14:paraId="6EFFC8A3" w14:textId="77777777" w:rsidTr="003029C8">
        <w:tc>
          <w:tcPr>
            <w:tcW w:w="4535" w:type="dxa"/>
            <w:tcBorders>
              <w:bottom w:val="single" w:sz="4" w:space="0" w:color="auto"/>
            </w:tcBorders>
          </w:tcPr>
          <w:p w14:paraId="3E20E89B" w14:textId="77777777" w:rsidR="00221588" w:rsidRPr="00DE7B59" w:rsidRDefault="00221588" w:rsidP="003029C8">
            <w:pPr>
              <w:pStyle w:val="TAL"/>
            </w:pPr>
            <w:r w:rsidRPr="00DE7B59">
              <w:t>}</w:t>
            </w:r>
          </w:p>
        </w:tc>
        <w:tc>
          <w:tcPr>
            <w:tcW w:w="2267" w:type="dxa"/>
          </w:tcPr>
          <w:p w14:paraId="0F886225" w14:textId="77777777" w:rsidR="00221588" w:rsidRPr="00DE7B59" w:rsidRDefault="00221588" w:rsidP="003029C8">
            <w:pPr>
              <w:pStyle w:val="TAL"/>
            </w:pPr>
          </w:p>
        </w:tc>
        <w:tc>
          <w:tcPr>
            <w:tcW w:w="1700" w:type="dxa"/>
          </w:tcPr>
          <w:p w14:paraId="7E29E521" w14:textId="77777777" w:rsidR="00221588" w:rsidRPr="00DE7B59" w:rsidRDefault="00221588" w:rsidP="003029C8">
            <w:pPr>
              <w:pStyle w:val="TAL"/>
            </w:pPr>
          </w:p>
        </w:tc>
        <w:tc>
          <w:tcPr>
            <w:tcW w:w="1245" w:type="dxa"/>
          </w:tcPr>
          <w:p w14:paraId="28480BF7" w14:textId="77777777" w:rsidR="00221588" w:rsidRPr="00DE7B59" w:rsidRDefault="00221588" w:rsidP="003029C8">
            <w:pPr>
              <w:pStyle w:val="TAL"/>
            </w:pPr>
          </w:p>
        </w:tc>
      </w:tr>
    </w:tbl>
    <w:p w14:paraId="47A3C40D" w14:textId="77777777" w:rsidR="00235061" w:rsidRPr="00DE7B59" w:rsidRDefault="00235061" w:rsidP="00235061"/>
    <w:p w14:paraId="70A4F638" w14:textId="77777777" w:rsidR="00235061" w:rsidRPr="00DE7B59" w:rsidRDefault="00235061" w:rsidP="00235061">
      <w:pPr>
        <w:pStyle w:val="TH"/>
      </w:pPr>
      <w:r w:rsidRPr="00DE7B59">
        <w:t>Table 7.1.1.3.8.1.3</w:t>
      </w:r>
      <w:r w:rsidRPr="00DE7B59">
        <w:rPr>
          <w:lang w:eastAsia="zh-CN"/>
        </w:rPr>
        <w:t>.3</w:t>
      </w:r>
      <w:r w:rsidRPr="00DE7B59">
        <w:t xml:space="preserve">-9: </w:t>
      </w:r>
      <w:r w:rsidRPr="00DE7B59">
        <w:rPr>
          <w:rFonts w:eastAsia="MS Mincho"/>
          <w:sz w:val="18"/>
        </w:rPr>
        <w:t>UplinkConfigCommon</w:t>
      </w:r>
      <w:r w:rsidRPr="00DE7B59">
        <w:t xml:space="preserve"> (Table 7.1.1.3.8.1.3.3-</w:t>
      </w:r>
      <w:r w:rsidRPr="00DE7B59">
        <w:rPr>
          <w:lang w:eastAsia="zh-CN"/>
        </w:rPr>
        <w:t>8</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DE7B59" w14:paraId="62473906" w14:textId="77777777" w:rsidTr="00AB7AF6">
        <w:tc>
          <w:tcPr>
            <w:tcW w:w="9747" w:type="dxa"/>
            <w:gridSpan w:val="4"/>
          </w:tcPr>
          <w:p w14:paraId="0386B7D6" w14:textId="77777777" w:rsidR="00235061" w:rsidRPr="00DE7B59" w:rsidRDefault="00235061" w:rsidP="00AB7AF6">
            <w:pPr>
              <w:pStyle w:val="TAH"/>
              <w:jc w:val="left"/>
              <w:rPr>
                <w:b w:val="0"/>
              </w:rPr>
            </w:pPr>
            <w:r w:rsidRPr="00DE7B59">
              <w:rPr>
                <w:b w:val="0"/>
              </w:rPr>
              <w:t>Derivation Path: TS 38.331 [6], clause 6.3.2</w:t>
            </w:r>
          </w:p>
        </w:tc>
      </w:tr>
      <w:tr w:rsidR="00235061" w:rsidRPr="00DE7B59" w14:paraId="643271D4" w14:textId="77777777" w:rsidTr="00AB7AF6">
        <w:tc>
          <w:tcPr>
            <w:tcW w:w="4535" w:type="dxa"/>
          </w:tcPr>
          <w:p w14:paraId="6163826E" w14:textId="77777777" w:rsidR="00235061" w:rsidRPr="00DE7B59" w:rsidRDefault="00235061" w:rsidP="00AB7AF6">
            <w:pPr>
              <w:pStyle w:val="TAH"/>
            </w:pPr>
            <w:r w:rsidRPr="00DE7B59">
              <w:t>Information Element</w:t>
            </w:r>
          </w:p>
        </w:tc>
        <w:tc>
          <w:tcPr>
            <w:tcW w:w="2267" w:type="dxa"/>
          </w:tcPr>
          <w:p w14:paraId="418F9B57" w14:textId="77777777" w:rsidR="00235061" w:rsidRPr="00DE7B59" w:rsidRDefault="00235061" w:rsidP="00AB7AF6">
            <w:pPr>
              <w:pStyle w:val="TAH"/>
            </w:pPr>
            <w:r w:rsidRPr="00DE7B59">
              <w:t>Value/remark</w:t>
            </w:r>
          </w:p>
        </w:tc>
        <w:tc>
          <w:tcPr>
            <w:tcW w:w="1700" w:type="dxa"/>
          </w:tcPr>
          <w:p w14:paraId="3D47293B" w14:textId="77777777" w:rsidR="00235061" w:rsidRPr="00DE7B59" w:rsidRDefault="00235061" w:rsidP="00AB7AF6">
            <w:pPr>
              <w:pStyle w:val="TAH"/>
            </w:pPr>
            <w:r w:rsidRPr="00DE7B59">
              <w:t>Comment</w:t>
            </w:r>
          </w:p>
        </w:tc>
        <w:tc>
          <w:tcPr>
            <w:tcW w:w="1245" w:type="dxa"/>
          </w:tcPr>
          <w:p w14:paraId="6E0580FE" w14:textId="77777777" w:rsidR="00235061" w:rsidRPr="00DE7B59" w:rsidRDefault="00235061" w:rsidP="00AB7AF6">
            <w:pPr>
              <w:pStyle w:val="TAH"/>
            </w:pPr>
            <w:r w:rsidRPr="00DE7B59">
              <w:t>Condition</w:t>
            </w:r>
          </w:p>
        </w:tc>
      </w:tr>
      <w:tr w:rsidR="00235061" w:rsidRPr="00DE7B59" w14:paraId="2D9EEBBD" w14:textId="77777777" w:rsidTr="00AB7AF6">
        <w:tc>
          <w:tcPr>
            <w:tcW w:w="4535" w:type="dxa"/>
          </w:tcPr>
          <w:p w14:paraId="7E45BF08" w14:textId="77777777" w:rsidR="00235061" w:rsidRPr="00DE7B59" w:rsidRDefault="00235061" w:rsidP="00AB7AF6">
            <w:pPr>
              <w:pStyle w:val="TAL"/>
            </w:pPr>
            <w:r w:rsidRPr="00DE7B59">
              <w:t xml:space="preserve">UplinkConfigCommon ::= </w:t>
            </w:r>
            <w:r w:rsidRPr="00DE7B59">
              <w:rPr>
                <w:snapToGrid w:val="0"/>
              </w:rPr>
              <w:t xml:space="preserve">SEQUENCE </w:t>
            </w:r>
            <w:r w:rsidRPr="00DE7B59">
              <w:t>{</w:t>
            </w:r>
          </w:p>
        </w:tc>
        <w:tc>
          <w:tcPr>
            <w:tcW w:w="2267" w:type="dxa"/>
          </w:tcPr>
          <w:p w14:paraId="54BEA11F" w14:textId="77777777" w:rsidR="00235061" w:rsidRPr="00DE7B59" w:rsidRDefault="00235061" w:rsidP="00AB7AF6">
            <w:pPr>
              <w:pStyle w:val="TAL"/>
            </w:pPr>
          </w:p>
        </w:tc>
        <w:tc>
          <w:tcPr>
            <w:tcW w:w="1700" w:type="dxa"/>
          </w:tcPr>
          <w:p w14:paraId="30380EFC" w14:textId="77777777" w:rsidR="00235061" w:rsidRPr="00DE7B59" w:rsidRDefault="00235061" w:rsidP="00AB7AF6">
            <w:pPr>
              <w:pStyle w:val="TAL"/>
            </w:pPr>
          </w:p>
        </w:tc>
        <w:tc>
          <w:tcPr>
            <w:tcW w:w="1245" w:type="dxa"/>
          </w:tcPr>
          <w:p w14:paraId="71A3A286" w14:textId="77777777" w:rsidR="00235061" w:rsidRPr="00DE7B59" w:rsidRDefault="00235061" w:rsidP="00AB7AF6">
            <w:pPr>
              <w:pStyle w:val="TAL"/>
            </w:pPr>
          </w:p>
        </w:tc>
      </w:tr>
      <w:tr w:rsidR="00235061" w:rsidRPr="00DE7B59" w14:paraId="3662F188" w14:textId="77777777" w:rsidTr="00AB7AF6">
        <w:tc>
          <w:tcPr>
            <w:tcW w:w="4535" w:type="dxa"/>
          </w:tcPr>
          <w:p w14:paraId="44C66B48" w14:textId="77777777" w:rsidR="00235061" w:rsidRPr="00DE7B59" w:rsidRDefault="00235061" w:rsidP="00AB7AF6">
            <w:pPr>
              <w:pStyle w:val="TAL"/>
            </w:pPr>
            <w:r w:rsidRPr="00DE7B59">
              <w:t xml:space="preserve">  initialUplinkBWP</w:t>
            </w:r>
          </w:p>
        </w:tc>
        <w:tc>
          <w:tcPr>
            <w:tcW w:w="2267" w:type="dxa"/>
          </w:tcPr>
          <w:p w14:paraId="0B0E76C9" w14:textId="77777777" w:rsidR="00235061" w:rsidRPr="00DE7B59" w:rsidRDefault="00235061" w:rsidP="00AB7AF6">
            <w:pPr>
              <w:pStyle w:val="TAL"/>
            </w:pPr>
            <w:r w:rsidRPr="00DE7B59">
              <w:t>BWP-UplinkCommon</w:t>
            </w:r>
          </w:p>
        </w:tc>
        <w:tc>
          <w:tcPr>
            <w:tcW w:w="1700" w:type="dxa"/>
          </w:tcPr>
          <w:p w14:paraId="44EFB764" w14:textId="77777777" w:rsidR="00235061" w:rsidRPr="00DE7B59" w:rsidRDefault="00235061" w:rsidP="00AB7AF6">
            <w:pPr>
              <w:pStyle w:val="TAL"/>
            </w:pPr>
          </w:p>
        </w:tc>
        <w:tc>
          <w:tcPr>
            <w:tcW w:w="1245" w:type="dxa"/>
          </w:tcPr>
          <w:p w14:paraId="3B5B3DE9" w14:textId="77777777" w:rsidR="00235061" w:rsidRPr="00DE7B59" w:rsidRDefault="00235061" w:rsidP="00AB7AF6">
            <w:pPr>
              <w:pStyle w:val="TAL"/>
            </w:pPr>
          </w:p>
        </w:tc>
      </w:tr>
      <w:tr w:rsidR="00235061" w:rsidRPr="00DE7B59" w14:paraId="0938BD92" w14:textId="77777777" w:rsidTr="00AB7AF6">
        <w:tc>
          <w:tcPr>
            <w:tcW w:w="4535" w:type="dxa"/>
          </w:tcPr>
          <w:p w14:paraId="0CD8B8BD" w14:textId="77777777" w:rsidR="00235061" w:rsidRPr="00DE7B59" w:rsidRDefault="00235061" w:rsidP="00AB7AF6">
            <w:pPr>
              <w:pStyle w:val="TAL"/>
            </w:pPr>
            <w:r w:rsidRPr="00DE7B59">
              <w:t>}</w:t>
            </w:r>
          </w:p>
        </w:tc>
        <w:tc>
          <w:tcPr>
            <w:tcW w:w="2267" w:type="dxa"/>
          </w:tcPr>
          <w:p w14:paraId="7133E554" w14:textId="77777777" w:rsidR="00235061" w:rsidRPr="00DE7B59" w:rsidRDefault="00235061" w:rsidP="00AB7AF6">
            <w:pPr>
              <w:pStyle w:val="TAL"/>
            </w:pPr>
          </w:p>
        </w:tc>
        <w:tc>
          <w:tcPr>
            <w:tcW w:w="1700" w:type="dxa"/>
          </w:tcPr>
          <w:p w14:paraId="6EF1A9F8" w14:textId="77777777" w:rsidR="00235061" w:rsidRPr="00DE7B59" w:rsidRDefault="00235061" w:rsidP="00AB7AF6">
            <w:pPr>
              <w:pStyle w:val="TAL"/>
            </w:pPr>
          </w:p>
        </w:tc>
        <w:tc>
          <w:tcPr>
            <w:tcW w:w="1245" w:type="dxa"/>
          </w:tcPr>
          <w:p w14:paraId="48128302" w14:textId="77777777" w:rsidR="00235061" w:rsidRPr="00DE7B59" w:rsidRDefault="00235061" w:rsidP="00AB7AF6">
            <w:pPr>
              <w:pStyle w:val="TAL"/>
            </w:pPr>
          </w:p>
        </w:tc>
      </w:tr>
    </w:tbl>
    <w:p w14:paraId="60CD3559" w14:textId="77777777" w:rsidR="00235061" w:rsidRPr="00DE7B59" w:rsidRDefault="00235061" w:rsidP="00235061"/>
    <w:p w14:paraId="3B8470B9" w14:textId="77777777" w:rsidR="00235061" w:rsidRPr="00DE7B59" w:rsidRDefault="00235061" w:rsidP="00235061">
      <w:pPr>
        <w:pStyle w:val="TH"/>
      </w:pPr>
      <w:r w:rsidRPr="00DE7B59">
        <w:t>Table 7.1.1.3.8.1.3</w:t>
      </w:r>
      <w:r w:rsidRPr="00DE7B59">
        <w:rPr>
          <w:lang w:eastAsia="zh-CN"/>
        </w:rPr>
        <w:t>.3</w:t>
      </w:r>
      <w:r w:rsidRPr="00DE7B59">
        <w:t>-10: BWP-UplinkCommon (Table 7.1.1.3.8.1.3.3-9)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DE7B59" w14:paraId="0E8C6914" w14:textId="77777777" w:rsidTr="00AB7AF6">
        <w:tc>
          <w:tcPr>
            <w:tcW w:w="9747" w:type="dxa"/>
            <w:gridSpan w:val="4"/>
          </w:tcPr>
          <w:p w14:paraId="62E5376E" w14:textId="77777777" w:rsidR="00235061" w:rsidRPr="00DE7B59" w:rsidRDefault="00235061" w:rsidP="00AB7AF6">
            <w:pPr>
              <w:pStyle w:val="TAH"/>
              <w:jc w:val="left"/>
              <w:rPr>
                <w:b w:val="0"/>
              </w:rPr>
            </w:pPr>
            <w:r w:rsidRPr="00DE7B59">
              <w:rPr>
                <w:b w:val="0"/>
              </w:rPr>
              <w:t>Derivation Path: TS 38.331 [6], clause 6.3.2</w:t>
            </w:r>
          </w:p>
        </w:tc>
      </w:tr>
      <w:tr w:rsidR="00235061" w:rsidRPr="00DE7B59" w14:paraId="7A5BFC79" w14:textId="77777777" w:rsidTr="00AB7AF6">
        <w:tc>
          <w:tcPr>
            <w:tcW w:w="4535" w:type="dxa"/>
          </w:tcPr>
          <w:p w14:paraId="3BA7F03E" w14:textId="77777777" w:rsidR="00235061" w:rsidRPr="00DE7B59" w:rsidRDefault="00235061" w:rsidP="00AB7AF6">
            <w:pPr>
              <w:pStyle w:val="TAH"/>
            </w:pPr>
            <w:r w:rsidRPr="00DE7B59">
              <w:t>Information Element</w:t>
            </w:r>
          </w:p>
        </w:tc>
        <w:tc>
          <w:tcPr>
            <w:tcW w:w="2267" w:type="dxa"/>
          </w:tcPr>
          <w:p w14:paraId="34B85B68" w14:textId="77777777" w:rsidR="00235061" w:rsidRPr="00DE7B59" w:rsidRDefault="00235061" w:rsidP="00AB7AF6">
            <w:pPr>
              <w:pStyle w:val="TAH"/>
            </w:pPr>
            <w:r w:rsidRPr="00DE7B59">
              <w:t>Value/remark</w:t>
            </w:r>
          </w:p>
        </w:tc>
        <w:tc>
          <w:tcPr>
            <w:tcW w:w="1700" w:type="dxa"/>
          </w:tcPr>
          <w:p w14:paraId="1F97794D" w14:textId="77777777" w:rsidR="00235061" w:rsidRPr="00DE7B59" w:rsidRDefault="00235061" w:rsidP="00AB7AF6">
            <w:pPr>
              <w:pStyle w:val="TAH"/>
            </w:pPr>
            <w:r w:rsidRPr="00DE7B59">
              <w:t>Comment</w:t>
            </w:r>
          </w:p>
        </w:tc>
        <w:tc>
          <w:tcPr>
            <w:tcW w:w="1245" w:type="dxa"/>
          </w:tcPr>
          <w:p w14:paraId="1115549E" w14:textId="77777777" w:rsidR="00235061" w:rsidRPr="00DE7B59" w:rsidRDefault="00235061" w:rsidP="00AB7AF6">
            <w:pPr>
              <w:pStyle w:val="TAH"/>
            </w:pPr>
            <w:r w:rsidRPr="00DE7B59">
              <w:t>Condition</w:t>
            </w:r>
          </w:p>
        </w:tc>
      </w:tr>
      <w:tr w:rsidR="00235061" w:rsidRPr="00DE7B59" w14:paraId="29E3FC1D" w14:textId="77777777" w:rsidTr="00AB7AF6">
        <w:tc>
          <w:tcPr>
            <w:tcW w:w="4535" w:type="dxa"/>
          </w:tcPr>
          <w:p w14:paraId="35F1AE4F" w14:textId="77777777" w:rsidR="00235061" w:rsidRPr="00DE7B59" w:rsidRDefault="00235061" w:rsidP="00AB7AF6">
            <w:pPr>
              <w:pStyle w:val="TAL"/>
            </w:pPr>
            <w:r w:rsidRPr="00DE7B59">
              <w:t xml:space="preserve">BWP-UplinkCommon ::= </w:t>
            </w:r>
            <w:r w:rsidRPr="00DE7B59">
              <w:rPr>
                <w:snapToGrid w:val="0"/>
              </w:rPr>
              <w:t xml:space="preserve">SEQUENCE </w:t>
            </w:r>
            <w:r w:rsidRPr="00DE7B59">
              <w:t>{</w:t>
            </w:r>
          </w:p>
        </w:tc>
        <w:tc>
          <w:tcPr>
            <w:tcW w:w="2267" w:type="dxa"/>
          </w:tcPr>
          <w:p w14:paraId="13B8EC63" w14:textId="77777777" w:rsidR="00235061" w:rsidRPr="00DE7B59" w:rsidRDefault="00235061" w:rsidP="00AB7AF6">
            <w:pPr>
              <w:pStyle w:val="TAL"/>
            </w:pPr>
          </w:p>
        </w:tc>
        <w:tc>
          <w:tcPr>
            <w:tcW w:w="1700" w:type="dxa"/>
          </w:tcPr>
          <w:p w14:paraId="385143B8" w14:textId="77777777" w:rsidR="00235061" w:rsidRPr="00DE7B59" w:rsidRDefault="00235061" w:rsidP="00AB7AF6">
            <w:pPr>
              <w:pStyle w:val="TAL"/>
            </w:pPr>
          </w:p>
        </w:tc>
        <w:tc>
          <w:tcPr>
            <w:tcW w:w="1245" w:type="dxa"/>
          </w:tcPr>
          <w:p w14:paraId="209FB4B3" w14:textId="77777777" w:rsidR="00235061" w:rsidRPr="00DE7B59" w:rsidRDefault="00235061" w:rsidP="00AB7AF6">
            <w:pPr>
              <w:pStyle w:val="TAL"/>
            </w:pPr>
          </w:p>
        </w:tc>
      </w:tr>
      <w:tr w:rsidR="00235061" w:rsidRPr="00DE7B59" w14:paraId="20203572" w14:textId="77777777" w:rsidTr="00AB7AF6">
        <w:tc>
          <w:tcPr>
            <w:tcW w:w="4535" w:type="dxa"/>
          </w:tcPr>
          <w:p w14:paraId="2A4BAA25" w14:textId="77777777" w:rsidR="00235061" w:rsidRPr="00DE7B59" w:rsidRDefault="00235061" w:rsidP="00AB7AF6">
            <w:pPr>
              <w:pStyle w:val="TAL"/>
            </w:pPr>
            <w:r w:rsidRPr="00DE7B59">
              <w:t xml:space="preserve">  pucch-ConfigCommon</w:t>
            </w:r>
          </w:p>
        </w:tc>
        <w:tc>
          <w:tcPr>
            <w:tcW w:w="2267" w:type="dxa"/>
          </w:tcPr>
          <w:p w14:paraId="33CB1D77" w14:textId="77777777" w:rsidR="00235061" w:rsidRPr="00DE7B59" w:rsidRDefault="00235061" w:rsidP="00AB7AF6">
            <w:pPr>
              <w:pStyle w:val="TAL"/>
            </w:pPr>
            <w:r w:rsidRPr="00DE7B59">
              <w:t>Not present</w:t>
            </w:r>
          </w:p>
        </w:tc>
        <w:tc>
          <w:tcPr>
            <w:tcW w:w="1700" w:type="dxa"/>
          </w:tcPr>
          <w:p w14:paraId="123637C6" w14:textId="77777777" w:rsidR="00235061" w:rsidRPr="00DE7B59" w:rsidRDefault="00235061" w:rsidP="00AB7AF6">
            <w:pPr>
              <w:pStyle w:val="TAL"/>
            </w:pPr>
          </w:p>
        </w:tc>
        <w:tc>
          <w:tcPr>
            <w:tcW w:w="1245" w:type="dxa"/>
          </w:tcPr>
          <w:p w14:paraId="45065CBA" w14:textId="77777777" w:rsidR="00235061" w:rsidRPr="00DE7B59" w:rsidRDefault="00235061" w:rsidP="00AB7AF6">
            <w:pPr>
              <w:pStyle w:val="TAL"/>
            </w:pPr>
          </w:p>
        </w:tc>
      </w:tr>
      <w:tr w:rsidR="00235061" w:rsidRPr="00DE7B59" w14:paraId="527760EE" w14:textId="77777777" w:rsidTr="00AB7AF6">
        <w:tc>
          <w:tcPr>
            <w:tcW w:w="4535" w:type="dxa"/>
          </w:tcPr>
          <w:p w14:paraId="0EAF2325" w14:textId="77777777" w:rsidR="00235061" w:rsidRPr="00DE7B59" w:rsidRDefault="00235061" w:rsidP="00AB7AF6">
            <w:pPr>
              <w:pStyle w:val="TAL"/>
            </w:pPr>
            <w:r w:rsidRPr="00DE7B59">
              <w:t>}</w:t>
            </w:r>
          </w:p>
        </w:tc>
        <w:tc>
          <w:tcPr>
            <w:tcW w:w="2267" w:type="dxa"/>
          </w:tcPr>
          <w:p w14:paraId="6FE3F5EA" w14:textId="77777777" w:rsidR="00235061" w:rsidRPr="00DE7B59" w:rsidRDefault="00235061" w:rsidP="00AB7AF6">
            <w:pPr>
              <w:pStyle w:val="TAL"/>
            </w:pPr>
          </w:p>
        </w:tc>
        <w:tc>
          <w:tcPr>
            <w:tcW w:w="1700" w:type="dxa"/>
          </w:tcPr>
          <w:p w14:paraId="175E0A0C" w14:textId="77777777" w:rsidR="00235061" w:rsidRPr="00DE7B59" w:rsidRDefault="00235061" w:rsidP="00AB7AF6">
            <w:pPr>
              <w:pStyle w:val="TAL"/>
            </w:pPr>
          </w:p>
        </w:tc>
        <w:tc>
          <w:tcPr>
            <w:tcW w:w="1245" w:type="dxa"/>
          </w:tcPr>
          <w:p w14:paraId="0DB4218A" w14:textId="77777777" w:rsidR="00235061" w:rsidRPr="00DE7B59" w:rsidRDefault="00235061" w:rsidP="00AB7AF6">
            <w:pPr>
              <w:pStyle w:val="TAL"/>
            </w:pPr>
          </w:p>
        </w:tc>
      </w:tr>
    </w:tbl>
    <w:p w14:paraId="00B40CC6" w14:textId="77777777" w:rsidR="00221588" w:rsidRPr="00DE7B59" w:rsidRDefault="00221588" w:rsidP="00C63BEF"/>
    <w:p w14:paraId="7AA27FBC" w14:textId="6E83991E" w:rsidR="00C63BEF" w:rsidRPr="00DE7B59" w:rsidRDefault="00C63BEF" w:rsidP="002C3B08">
      <w:pPr>
        <w:pStyle w:val="Heading6"/>
      </w:pPr>
      <w:r w:rsidRPr="00DE7B59">
        <w:t>7.1.1.3.8.2</w:t>
      </w:r>
      <w:r w:rsidRPr="00DE7B59">
        <w:tab/>
        <w:t>UE power headroom reporting / SCell activation / DL pathloss change reporting / Inter-</w:t>
      </w:r>
      <w:r w:rsidR="0099281E" w:rsidRPr="00DE7B59">
        <w:t>b</w:t>
      </w:r>
      <w:r w:rsidRPr="00DE7B59">
        <w:t>and CA</w:t>
      </w:r>
    </w:p>
    <w:p w14:paraId="470B3859" w14:textId="77777777" w:rsidR="00C63BEF" w:rsidRPr="00DE7B59" w:rsidRDefault="00C63BEF" w:rsidP="00C63BEF">
      <w:r w:rsidRPr="00DE7B59">
        <w:t>The scope and description of the present TC is the same as test case 7.1.1.3.8.1 with the following differences:</w:t>
      </w:r>
    </w:p>
    <w:p w14:paraId="147D7B49" w14:textId="77777777" w:rsidR="00C63BEF" w:rsidRPr="00DE7B59" w:rsidRDefault="00C63BEF" w:rsidP="007E71AD">
      <w:pPr>
        <w:pStyle w:val="B1"/>
      </w:pPr>
      <w:r w:rsidRPr="00DE7B59">
        <w:t>-</w:t>
      </w:r>
      <w:r w:rsidRPr="00DE7B59">
        <w:tab/>
        <w:t xml:space="preserve">CA configuration: </w:t>
      </w:r>
      <w:r w:rsidRPr="00DE7B59">
        <w:rPr>
          <w:lang w:eastAsia="zh-CN"/>
        </w:rPr>
        <w:t xml:space="preserve">Inter-band CA replaces </w:t>
      </w:r>
      <w:r w:rsidRPr="00DE7B59">
        <w:t xml:space="preserve">Intra-band Contiguous CA </w:t>
      </w:r>
    </w:p>
    <w:p w14:paraId="2CEF67E7" w14:textId="77777777" w:rsidR="00C63BEF" w:rsidRPr="00DE7B59" w:rsidRDefault="00C63BEF" w:rsidP="007E71AD">
      <w:pPr>
        <w:pStyle w:val="B1"/>
        <w:rPr>
          <w:lang w:eastAsia="zh-CN"/>
        </w:rPr>
      </w:pPr>
      <w:r w:rsidRPr="00DE7B59">
        <w:t>-</w:t>
      </w:r>
      <w:r w:rsidRPr="00DE7B59">
        <w:tab/>
        <w:t>Cells configuration: NR Cell 10 replaces NR Cell 3</w:t>
      </w:r>
    </w:p>
    <w:p w14:paraId="7771CE39" w14:textId="77777777" w:rsidR="00C63BEF" w:rsidRPr="00DE7B59" w:rsidRDefault="00C63BEF" w:rsidP="002C3B08">
      <w:pPr>
        <w:pStyle w:val="Heading6"/>
      </w:pPr>
      <w:r w:rsidRPr="00DE7B59">
        <w:t>7.1.1.3.8.3</w:t>
      </w:r>
      <w:r w:rsidRPr="00DE7B59">
        <w:tab/>
        <w:t>UE power headroom reporting / SCell activation / DL pathloss change reporting / Intra-band non-Contiguous CA</w:t>
      </w:r>
    </w:p>
    <w:p w14:paraId="64016195" w14:textId="77777777" w:rsidR="00C63BEF" w:rsidRPr="00DE7B59" w:rsidRDefault="00C63BEF" w:rsidP="00C63BEF">
      <w:r w:rsidRPr="00DE7B59">
        <w:t>The scope and description of the present TC is the same as test case 7.1.1.3.8.1 with the following differences:</w:t>
      </w:r>
    </w:p>
    <w:p w14:paraId="24097B28" w14:textId="77777777" w:rsidR="00956570" w:rsidRPr="00DE7B59" w:rsidRDefault="00C63BEF" w:rsidP="001B28C9">
      <w:pPr>
        <w:pStyle w:val="B1"/>
      </w:pPr>
      <w:r w:rsidRPr="00DE7B59">
        <w:t>-</w:t>
      </w:r>
      <w:r w:rsidRPr="00DE7B59">
        <w:tab/>
        <w:t xml:space="preserve">CA configuration: </w:t>
      </w:r>
      <w:r w:rsidRPr="00DE7B59">
        <w:rPr>
          <w:lang w:eastAsia="zh-CN"/>
        </w:rPr>
        <w:t xml:space="preserve">Intra-band non-Contiguous CA replaces </w:t>
      </w:r>
      <w:r w:rsidRPr="00DE7B59">
        <w:t>Intra-band Contiguous CA.</w:t>
      </w:r>
    </w:p>
    <w:p w14:paraId="1AC661D5" w14:textId="1F3A2362" w:rsidR="000B38FE" w:rsidRPr="00DE7B59" w:rsidRDefault="000B38FE" w:rsidP="000B38FE">
      <w:pPr>
        <w:pStyle w:val="Heading5"/>
        <w:rPr>
          <w:lang w:eastAsia="zh-CN"/>
        </w:rPr>
      </w:pPr>
      <w:bookmarkStart w:id="49" w:name="_Toc21103106"/>
      <w:bookmarkStart w:id="50" w:name="_Toc29233444"/>
      <w:bookmarkStart w:id="51" w:name="_Toc29462049"/>
      <w:bookmarkStart w:id="52" w:name="_Toc36158026"/>
      <w:r w:rsidRPr="00DE7B59">
        <w:rPr>
          <w:lang w:eastAsia="zh-CN"/>
        </w:rPr>
        <w:t>7.1.1.3.9</w:t>
      </w:r>
      <w:r w:rsidRPr="00DE7B59">
        <w:rPr>
          <w:lang w:eastAsia="zh-CN"/>
        </w:rPr>
        <w:tab/>
        <w:t xml:space="preserve">Correct Handling of UL HARQ process / </w:t>
      </w:r>
      <w:r w:rsidR="00B47DAC" w:rsidRPr="00DE7B59">
        <w:rPr>
          <w:lang w:eastAsia="zh-CN"/>
        </w:rPr>
        <w:t xml:space="preserve">PUSCH Repetition Type A / </w:t>
      </w:r>
      <w:r w:rsidRPr="00DE7B59">
        <w:rPr>
          <w:lang w:eastAsia="zh-CN"/>
        </w:rPr>
        <w:t>PUSCH Aggregation</w:t>
      </w:r>
      <w:bookmarkEnd w:id="49"/>
      <w:bookmarkEnd w:id="50"/>
      <w:bookmarkEnd w:id="51"/>
      <w:bookmarkEnd w:id="52"/>
    </w:p>
    <w:p w14:paraId="47A3F9FA" w14:textId="77777777" w:rsidR="000B38FE" w:rsidRPr="00DE7B59" w:rsidRDefault="000B38FE" w:rsidP="00B5202A">
      <w:pPr>
        <w:pStyle w:val="H6"/>
      </w:pPr>
      <w:r w:rsidRPr="00DE7B59">
        <w:t>7.1.1.3.9.1</w:t>
      </w:r>
      <w:r w:rsidRPr="00DE7B59">
        <w:tab/>
        <w:t>Test Purpose (TP)</w:t>
      </w:r>
    </w:p>
    <w:p w14:paraId="78B9BE3D" w14:textId="77777777" w:rsidR="000B38FE" w:rsidRPr="00DE7B59" w:rsidRDefault="000B38FE" w:rsidP="000B38FE">
      <w:pPr>
        <w:pStyle w:val="H6"/>
      </w:pPr>
      <w:r w:rsidRPr="00DE7B59">
        <w:t>(1)</w:t>
      </w:r>
    </w:p>
    <w:p w14:paraId="08C422E0" w14:textId="77777777" w:rsidR="000B38FE" w:rsidRPr="00DE7B59" w:rsidRDefault="000B38FE" w:rsidP="000B38FE">
      <w:pPr>
        <w:pStyle w:val="PL"/>
        <w:rPr>
          <w:noProof w:val="0"/>
        </w:rPr>
      </w:pPr>
      <w:r w:rsidRPr="00DE7B59">
        <w:rPr>
          <w:b/>
          <w:noProof w:val="0"/>
        </w:rPr>
        <w:t>with</w:t>
      </w:r>
      <w:r w:rsidRPr="00DE7B59">
        <w:rPr>
          <w:noProof w:val="0"/>
        </w:rPr>
        <w:t xml:space="preserve"> { UE in RRC_CONNECTED state and PUSCH Aggregation &gt; 1 }</w:t>
      </w:r>
    </w:p>
    <w:p w14:paraId="677A9076" w14:textId="77777777" w:rsidR="000B38FE" w:rsidRPr="00DE7B59" w:rsidRDefault="000B38FE" w:rsidP="000B38FE">
      <w:pPr>
        <w:pStyle w:val="PL"/>
        <w:rPr>
          <w:noProof w:val="0"/>
        </w:rPr>
      </w:pPr>
      <w:r w:rsidRPr="00DE7B59">
        <w:rPr>
          <w:b/>
          <w:noProof w:val="0"/>
        </w:rPr>
        <w:t>ensure that</w:t>
      </w:r>
      <w:r w:rsidRPr="00DE7B59">
        <w:rPr>
          <w:noProof w:val="0"/>
        </w:rPr>
        <w:t xml:space="preserve"> {</w:t>
      </w:r>
    </w:p>
    <w:p w14:paraId="6404FBB2" w14:textId="77777777" w:rsidR="000B38FE" w:rsidRPr="00DE7B59" w:rsidRDefault="000B38FE" w:rsidP="000B38FE">
      <w:pPr>
        <w:pStyle w:val="PL"/>
        <w:rPr>
          <w:noProof w:val="0"/>
        </w:rPr>
      </w:pPr>
      <w:r w:rsidRPr="00DE7B59">
        <w:rPr>
          <w:noProof w:val="0"/>
        </w:rPr>
        <w:t xml:space="preserve">  </w:t>
      </w:r>
      <w:r w:rsidRPr="00DE7B59">
        <w:rPr>
          <w:b/>
          <w:noProof w:val="0"/>
        </w:rPr>
        <w:t>when</w:t>
      </w:r>
      <w:r w:rsidRPr="00DE7B59">
        <w:rPr>
          <w:noProof w:val="0"/>
        </w:rPr>
        <w:t xml:space="preserve"> { UE receives an UL Grant with toggled NDI and has data available for transmission }</w:t>
      </w:r>
    </w:p>
    <w:p w14:paraId="2E38CD08" w14:textId="282A8DBA" w:rsidR="000B38FE" w:rsidRPr="00DE7B59" w:rsidRDefault="000B38FE" w:rsidP="000B38FE">
      <w:pPr>
        <w:pStyle w:val="PL"/>
        <w:rPr>
          <w:noProof w:val="0"/>
        </w:rPr>
      </w:pPr>
      <w:r w:rsidRPr="00DE7B59">
        <w:rPr>
          <w:noProof w:val="0"/>
        </w:rPr>
        <w:t xml:space="preserve">    </w:t>
      </w:r>
      <w:r w:rsidRPr="00DE7B59">
        <w:rPr>
          <w:b/>
          <w:noProof w:val="0"/>
        </w:rPr>
        <w:t>then</w:t>
      </w:r>
      <w:r w:rsidRPr="00DE7B59">
        <w:rPr>
          <w:noProof w:val="0"/>
        </w:rPr>
        <w:t xml:space="preserve"> { UE transmits a new MAC PDU and repeats the MAC PDU </w:t>
      </w:r>
      <w:r w:rsidRPr="00DE7B59">
        <w:rPr>
          <w:i/>
          <w:iCs/>
          <w:noProof w:val="0"/>
        </w:rPr>
        <w:t>pusch-AggregationFactor</w:t>
      </w:r>
      <w:r w:rsidRPr="00DE7B59">
        <w:rPr>
          <w:noProof w:val="0"/>
        </w:rPr>
        <w:t>-1 times after first transmission and selects the redundancy version correctly }</w:t>
      </w:r>
    </w:p>
    <w:p w14:paraId="541E7EED" w14:textId="77777777" w:rsidR="000B38FE" w:rsidRPr="00DE7B59" w:rsidRDefault="000B38FE" w:rsidP="000B38FE">
      <w:pPr>
        <w:pStyle w:val="PL"/>
        <w:rPr>
          <w:noProof w:val="0"/>
        </w:rPr>
      </w:pPr>
      <w:r w:rsidRPr="00DE7B59">
        <w:rPr>
          <w:noProof w:val="0"/>
        </w:rPr>
        <w:t xml:space="preserve">            }</w:t>
      </w:r>
    </w:p>
    <w:p w14:paraId="30F82DD4" w14:textId="77777777" w:rsidR="000B38FE" w:rsidRPr="00DE7B59" w:rsidRDefault="000B38FE" w:rsidP="000B38FE">
      <w:pPr>
        <w:pStyle w:val="PL"/>
        <w:rPr>
          <w:noProof w:val="0"/>
        </w:rPr>
      </w:pPr>
    </w:p>
    <w:p w14:paraId="3C02EECA" w14:textId="77777777" w:rsidR="000B38FE" w:rsidRPr="00DE7B59" w:rsidRDefault="000B38FE" w:rsidP="00B5202A">
      <w:pPr>
        <w:pStyle w:val="H6"/>
      </w:pPr>
      <w:r w:rsidRPr="00DE7B59">
        <w:t>7.1.1.3.9.2</w:t>
      </w:r>
      <w:r w:rsidRPr="00DE7B59">
        <w:tab/>
        <w:t>Conformance requirements</w:t>
      </w:r>
    </w:p>
    <w:p w14:paraId="578F8DE1" w14:textId="77777777" w:rsidR="000B38FE" w:rsidRPr="00DE7B59" w:rsidRDefault="000B38FE" w:rsidP="000B38FE">
      <w:pPr>
        <w:rPr>
          <w:lang w:eastAsia="sv-SE"/>
        </w:rPr>
      </w:pPr>
      <w:r w:rsidRPr="00DE7B59">
        <w:rPr>
          <w:lang w:eastAsia="sv-SE"/>
        </w:rPr>
        <w:t xml:space="preserve">References: The conformance requirements covered in the present TC are specified in: TS 38.214 clauses 6.1.2.1 and 6.1.4, TS 38.321 clauses 5.4.1, 5.4.2.1 and 5.4.2.2. </w:t>
      </w:r>
      <w:r w:rsidRPr="00DE7B59">
        <w:t>Unless otherwise stated these are Rel-15 requirements.</w:t>
      </w:r>
    </w:p>
    <w:p w14:paraId="3942CA0E" w14:textId="77777777" w:rsidR="000B38FE" w:rsidRPr="00DE7B59" w:rsidRDefault="000B38FE" w:rsidP="000B38FE">
      <w:pPr>
        <w:rPr>
          <w:lang w:eastAsia="sv-SE"/>
        </w:rPr>
      </w:pPr>
      <w:r w:rsidRPr="00DE7B59">
        <w:rPr>
          <w:lang w:eastAsia="sv-SE"/>
        </w:rPr>
        <w:t>[TS 38.214, clause 6.1.2.1]</w:t>
      </w:r>
    </w:p>
    <w:p w14:paraId="524E4258" w14:textId="77777777" w:rsidR="000B38FE" w:rsidRPr="00DE7B59" w:rsidRDefault="000B38FE" w:rsidP="000B38FE">
      <w:pPr>
        <w:overflowPunct/>
        <w:autoSpaceDE/>
        <w:autoSpaceDN/>
        <w:adjustRightInd/>
        <w:jc w:val="both"/>
      </w:pPr>
      <w:r w:rsidRPr="00DE7B59">
        <w:t xml:space="preserve">When the UE is scheduled to transmit a transport block and no CSI report, or the UE is scheduled to transmit a transport block and a CSI report on PUSCH by a DCI, the </w:t>
      </w:r>
      <w:r w:rsidRPr="00DE7B59">
        <w:rPr>
          <w:i/>
        </w:rPr>
        <w:t>Time domain resource assignment</w:t>
      </w:r>
      <w:r w:rsidRPr="00DE7B59">
        <w:t xml:space="preserve"> field value </w:t>
      </w:r>
      <w:r w:rsidRPr="00DE7B59">
        <w:rPr>
          <w:i/>
        </w:rPr>
        <w:t>m</w:t>
      </w:r>
      <w:r w:rsidRPr="00DE7B59">
        <w:t xml:space="preserve"> of the DCI 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sub-clause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and the PUSCH mapping type to be applied in the PUSCH transmission.</w:t>
      </w:r>
    </w:p>
    <w:p w14:paraId="1F53F9D8" w14:textId="77777777" w:rsidR="000B38FE" w:rsidRPr="00DE7B59" w:rsidRDefault="000B38FE" w:rsidP="000B38FE">
      <w:pPr>
        <w:overflowPunct/>
        <w:autoSpaceDE/>
        <w:autoSpaceDN/>
        <w:adjustRightInd/>
        <w:jc w:val="both"/>
      </w:pPr>
      <w:r w:rsidRPr="00DE7B59">
        <w:t xml:space="preserve">When the UE is scheduled to transmit a PUSCH with no transport block and with a CSI report by a </w:t>
      </w:r>
      <w:r w:rsidRPr="00DE7B59">
        <w:rPr>
          <w:i/>
        </w:rPr>
        <w:t>CSI request</w:t>
      </w:r>
      <w:r w:rsidRPr="00DE7B59">
        <w:t xml:space="preserve"> field on a DCI, the </w:t>
      </w:r>
      <w:r w:rsidRPr="00DE7B59">
        <w:rPr>
          <w:i/>
        </w:rPr>
        <w:t>Time-domain resource assignment</w:t>
      </w:r>
      <w:r w:rsidRPr="00DE7B59">
        <w:t xml:space="preserve"> field value </w:t>
      </w:r>
      <w:r w:rsidRPr="00DE7B59">
        <w:rPr>
          <w:i/>
        </w:rPr>
        <w:t>m</w:t>
      </w:r>
      <w:r w:rsidRPr="00DE7B59">
        <w:t xml:space="preserve"> of the DCI provides a row index </w:t>
      </w:r>
      <w:r w:rsidRPr="00DE7B59">
        <w:rPr>
          <w:i/>
        </w:rPr>
        <w:t xml:space="preserve">m </w:t>
      </w:r>
      <w:r w:rsidRPr="00DE7B59">
        <w:t>+ 1</w:t>
      </w:r>
      <w:r w:rsidRPr="00DE7B59">
        <w:rPr>
          <w:i/>
        </w:rPr>
        <w:t xml:space="preserve"> </w:t>
      </w:r>
      <w:r w:rsidRPr="00DE7B59">
        <w:t xml:space="preserve">to an allocated table. The determination of the applied resource allocation table is defined in sub-clause 6.1.2.1.1. The indexed row defines the start and length indicator SLIV, or directly the start symbol </w:t>
      </w:r>
      <w:r w:rsidRPr="00DE7B59">
        <w:rPr>
          <w:i/>
        </w:rPr>
        <w:t>S</w:t>
      </w:r>
      <w:r w:rsidRPr="00DE7B59">
        <w:t xml:space="preserve"> and the allocation length </w:t>
      </w:r>
      <w:r w:rsidRPr="00DE7B59">
        <w:rPr>
          <w:i/>
        </w:rPr>
        <w:t>L</w:t>
      </w:r>
      <w:r w:rsidR="00EA7C8B" w:rsidRPr="00DE7B59">
        <w:t>, and</w:t>
      </w:r>
      <w:r w:rsidRPr="00DE7B59">
        <w:t xml:space="preserve"> the PUSCH mapping type to be applied in the PUSCH transmission and </w:t>
      </w:r>
      <w:r w:rsidRPr="00DE7B59">
        <w:rPr>
          <w:i/>
        </w:rPr>
        <w:t>K</w:t>
      </w:r>
      <w:r w:rsidRPr="00DE7B59">
        <w:rPr>
          <w:i/>
          <w:vertAlign w:val="subscript"/>
        </w:rPr>
        <w:t>2</w:t>
      </w:r>
      <w:r w:rsidRPr="00DE7B59">
        <w:t xml:space="preserve"> is determined based on the corresponding list entries </w:t>
      </w:r>
      <w:r w:rsidR="00000000">
        <w:rPr>
          <w:position w:val="-14"/>
        </w:rPr>
        <w:pict w14:anchorId="2497482B">
          <v:shape id="_x0000_i1038" type="#_x0000_t75" style="width:85.5pt;height:17.25pt">
            <v:imagedata r:id="rId20" o:title=""/>
          </v:shape>
        </w:pict>
      </w:r>
      <w:r w:rsidRPr="00DE7B59">
        <w:t xml:space="preserve">of the higher layer parameter </w:t>
      </w:r>
      <w:r w:rsidRPr="00DE7B59">
        <w:rPr>
          <w:i/>
        </w:rPr>
        <w:t>reportSlotConfig</w:t>
      </w:r>
      <w:r w:rsidRPr="00DE7B59">
        <w:t xml:space="preserve"> in</w:t>
      </w:r>
      <w:r w:rsidRPr="00DE7B59">
        <w:rPr>
          <w:i/>
        </w:rPr>
        <w:t xml:space="preserve"> CSI-ReportConfig</w:t>
      </w:r>
      <w:r w:rsidRPr="00DE7B59">
        <w:t xml:space="preserve"> for the </w:t>
      </w:r>
      <w:r w:rsidR="00000000">
        <w:rPr>
          <w:position w:val="-14"/>
        </w:rPr>
        <w:pict w14:anchorId="5AB854E3">
          <v:shape id="_x0000_i1039" type="#_x0000_t75" style="width:24pt;height:17.25pt">
            <v:imagedata r:id="rId21" o:title=""/>
          </v:shape>
        </w:pict>
      </w:r>
      <w:r w:rsidRPr="00DE7B59">
        <w:t xml:space="preserve">triggered CSI Reporting Settings. The </w:t>
      </w:r>
      <w:r w:rsidRPr="00DE7B59">
        <w:rPr>
          <w:i/>
        </w:rPr>
        <w:t>i</w:t>
      </w:r>
      <w:r w:rsidRPr="00DE7B59">
        <w:t xml:space="preserve">th codepoint of </w:t>
      </w:r>
      <w:r w:rsidRPr="00DE7B59">
        <w:rPr>
          <w:i/>
        </w:rPr>
        <w:t>K</w:t>
      </w:r>
      <w:r w:rsidRPr="00DE7B59">
        <w:rPr>
          <w:i/>
          <w:vertAlign w:val="subscript"/>
        </w:rPr>
        <w:t>2</w:t>
      </w:r>
      <w:r w:rsidRPr="00DE7B59">
        <w:t xml:space="preserve"> s determined as </w:t>
      </w:r>
      <w:r w:rsidR="00000000">
        <w:rPr>
          <w:position w:val="-22"/>
        </w:rPr>
        <w:pict w14:anchorId="6C9D7C4D">
          <v:shape id="_x0000_i1040" type="#_x0000_t75" style="width:56.25pt;height:21.75pt">
            <v:imagedata r:id="rId22" o:title=""/>
          </v:shape>
        </w:pict>
      </w:r>
      <w:r w:rsidRPr="00DE7B59">
        <w:t xml:space="preserve"> where </w:t>
      </w:r>
      <w:r w:rsidR="00000000">
        <w:rPr>
          <w:position w:val="-14"/>
        </w:rPr>
        <w:pict w14:anchorId="70B68F21">
          <v:shape id="_x0000_i1041" type="#_x0000_t75" style="width:24pt;height:17.25pt">
            <v:imagedata r:id="rId23" o:title=""/>
          </v:shape>
        </w:pict>
      </w:r>
      <w:r w:rsidRPr="00DE7B59">
        <w:t xml:space="preserve"> is the </w:t>
      </w:r>
      <w:r w:rsidRPr="00DE7B59">
        <w:rPr>
          <w:i/>
        </w:rPr>
        <w:t>i</w:t>
      </w:r>
      <w:r w:rsidRPr="00DE7B59">
        <w:t xml:space="preserve">th codepoint of </w:t>
      </w:r>
      <w:r w:rsidR="00000000">
        <w:rPr>
          <w:position w:val="-14"/>
        </w:rPr>
        <w:pict w14:anchorId="269DDA41">
          <v:shape id="_x0000_i1042" type="#_x0000_t75" style="width:13.5pt;height:17.25pt">
            <v:imagedata r:id="rId24" o:title=""/>
          </v:shape>
        </w:pict>
      </w:r>
      <w:r w:rsidRPr="00DE7B59">
        <w:t>.</w:t>
      </w:r>
    </w:p>
    <w:p w14:paraId="73A49F12" w14:textId="77777777" w:rsidR="000B38FE" w:rsidRPr="00DE7B59" w:rsidRDefault="000B38FE" w:rsidP="000B38FE">
      <w:pPr>
        <w:pStyle w:val="B1"/>
      </w:pPr>
      <w:r w:rsidRPr="00DE7B59">
        <w:t>-</w:t>
      </w:r>
      <w:r w:rsidRPr="00DE7B59">
        <w:tab/>
        <w:t xml:space="preserve">The slot where the UE shall transmit the PUSCH is determined by </w:t>
      </w:r>
      <w:r w:rsidRPr="00DE7B59">
        <w:rPr>
          <w:i/>
        </w:rPr>
        <w:t>K</w:t>
      </w:r>
      <w:r w:rsidRPr="00DE7B59">
        <w:rPr>
          <w:i/>
          <w:vertAlign w:val="subscript"/>
        </w:rPr>
        <w:t>2</w:t>
      </w:r>
      <w:r w:rsidRPr="00DE7B59">
        <w:t xml:space="preserve"> as </w:t>
      </w:r>
      <w:r w:rsidR="00000000">
        <w:rPr>
          <w:position w:val="-32"/>
        </w:rPr>
        <w:pict w14:anchorId="10CAAD6F">
          <v:shape id="_x0000_i1043" type="#_x0000_t75" style="width:78pt;height:36.75pt">
            <v:imagedata r:id="rId25" o:title=""/>
          </v:shape>
        </w:pict>
      </w:r>
      <w:r w:rsidRPr="00DE7B59">
        <w:t xml:space="preserve"> where </w:t>
      </w:r>
      <w:r w:rsidRPr="00DE7B59">
        <w:rPr>
          <w:i/>
        </w:rPr>
        <w:t>n</w:t>
      </w:r>
      <w:r w:rsidRPr="00DE7B59">
        <w:t xml:space="preserve"> is the slot with the scheduling DCI, K</w:t>
      </w:r>
      <w:r w:rsidRPr="00DE7B59">
        <w:rPr>
          <w:i/>
          <w:vertAlign w:val="subscript"/>
        </w:rPr>
        <w:t>2</w:t>
      </w:r>
      <w:r w:rsidRPr="00DE7B59">
        <w:t xml:space="preserve"> is based on the numerology of PUSCH, and </w:t>
      </w:r>
      <w:r w:rsidR="00000000">
        <w:rPr>
          <w:position w:val="-10"/>
        </w:rPr>
        <w:pict w14:anchorId="4A6C292E">
          <v:shape id="_x0000_i1044" type="#_x0000_t75" style="width:29.25pt;height:14.25pt">
            <v:imagedata r:id="rId26" o:title=""/>
          </v:shape>
        </w:pict>
      </w:r>
      <w:r w:rsidRPr="00DE7B59">
        <w:t xml:space="preserve"> and </w:t>
      </w:r>
      <w:r w:rsidR="00000000">
        <w:rPr>
          <w:position w:val="-10"/>
        </w:rPr>
        <w:pict w14:anchorId="3274A9D8">
          <v:shape id="_x0000_i1045" type="#_x0000_t75" style="width:29.25pt;height:14.25pt">
            <v:imagedata r:id="rId27" o:title=""/>
          </v:shape>
        </w:pict>
      </w:r>
      <w:r w:rsidRPr="00DE7B59">
        <w:t xml:space="preserve"> are the subcarrier spacing configurations for PUSCH and PDCCH, respectively, and</w:t>
      </w:r>
    </w:p>
    <w:p w14:paraId="0D7759F2" w14:textId="77777777" w:rsidR="000B38FE" w:rsidRPr="00DE7B59" w:rsidRDefault="000B38FE" w:rsidP="000B38FE">
      <w:pPr>
        <w:pStyle w:val="B1"/>
      </w:pPr>
      <w:r w:rsidRPr="00DE7B59">
        <w:t>-</w:t>
      </w:r>
      <w:r w:rsidRPr="00DE7B59">
        <w:tab/>
        <w:t xml:space="preserve">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determined from the start and length indicator</w:t>
      </w:r>
      <w:r w:rsidRPr="00DE7B59">
        <w:rPr>
          <w:i/>
        </w:rPr>
        <w:t xml:space="preserve"> SLIV</w:t>
      </w:r>
      <w:r w:rsidRPr="00DE7B59">
        <w:t xml:space="preserve"> of the indexed row:</w:t>
      </w:r>
    </w:p>
    <w:p w14:paraId="36C25BAD" w14:textId="77777777" w:rsidR="000B38FE" w:rsidRPr="00DE7B59" w:rsidRDefault="000B38FE" w:rsidP="000B38FE">
      <w:pPr>
        <w:overflowPunct/>
        <w:autoSpaceDE/>
        <w:autoSpaceDN/>
        <w:adjustRightInd/>
        <w:ind w:left="852" w:firstLine="284"/>
      </w:pPr>
      <w:r w:rsidRPr="00DE7B59">
        <w:t xml:space="preserve">if </w:t>
      </w:r>
      <w:r w:rsidR="00000000">
        <w:rPr>
          <w:position w:val="-10"/>
        </w:rPr>
        <w:pict w14:anchorId="40A49F08">
          <v:shape id="_x0000_i1046" type="#_x0000_t75" style="width:43.5pt;height:16.5pt">
            <v:imagedata r:id="rId28" o:title=""/>
          </v:shape>
        </w:pict>
      </w:r>
      <w:r w:rsidRPr="00DE7B59">
        <w:t xml:space="preserve"> then</w:t>
      </w:r>
    </w:p>
    <w:p w14:paraId="5943CF9E" w14:textId="77777777" w:rsidR="000B38FE" w:rsidRPr="00DE7B59" w:rsidRDefault="00000000" w:rsidP="000B38FE">
      <w:pPr>
        <w:overflowPunct/>
        <w:autoSpaceDE/>
        <w:autoSpaceDN/>
        <w:adjustRightInd/>
        <w:ind w:left="1136" w:firstLine="284"/>
      </w:pPr>
      <w:r>
        <w:rPr>
          <w:position w:val="-10"/>
        </w:rPr>
        <w:pict w14:anchorId="0675CE67">
          <v:shape id="_x0000_i1047" type="#_x0000_t75" style="width:91.5pt;height:16.5pt">
            <v:imagedata r:id="rId29" o:title=""/>
          </v:shape>
        </w:pict>
      </w:r>
    </w:p>
    <w:p w14:paraId="1980BD16" w14:textId="77777777" w:rsidR="000B38FE" w:rsidRPr="00DE7B59" w:rsidRDefault="000B38FE" w:rsidP="000B38FE">
      <w:pPr>
        <w:overflowPunct/>
        <w:autoSpaceDE/>
        <w:autoSpaceDN/>
        <w:adjustRightInd/>
        <w:ind w:left="852" w:firstLine="284"/>
      </w:pPr>
      <w:r w:rsidRPr="00DE7B59">
        <w:t xml:space="preserve">else </w:t>
      </w:r>
    </w:p>
    <w:p w14:paraId="7AE2C2EA" w14:textId="77777777" w:rsidR="000B38FE" w:rsidRPr="00DE7B59" w:rsidRDefault="00000000" w:rsidP="000B38FE">
      <w:pPr>
        <w:overflowPunct/>
        <w:autoSpaceDE/>
        <w:autoSpaceDN/>
        <w:adjustRightInd/>
        <w:ind w:left="1136" w:firstLine="284"/>
      </w:pPr>
      <w:r>
        <w:rPr>
          <w:position w:val="-10"/>
        </w:rPr>
        <w:pict w14:anchorId="707BE662">
          <v:shape id="_x0000_i1048" type="#_x0000_t75" style="width:146.25pt;height:16.5pt">
            <v:imagedata r:id="rId30" o:title=""/>
          </v:shape>
        </w:pict>
      </w:r>
    </w:p>
    <w:p w14:paraId="685C879D" w14:textId="77777777" w:rsidR="000B38FE" w:rsidRPr="00DE7B59" w:rsidRDefault="000B38FE" w:rsidP="000B38FE">
      <w:pPr>
        <w:overflowPunct/>
        <w:autoSpaceDE/>
        <w:autoSpaceDN/>
        <w:adjustRightInd/>
        <w:ind w:left="852"/>
      </w:pPr>
      <w:r w:rsidRPr="00DE7B59">
        <w:t>where</w:t>
      </w:r>
      <w:r w:rsidR="00000000">
        <w:rPr>
          <w:position w:val="-6"/>
        </w:rPr>
        <w:pict w14:anchorId="5C423ACE">
          <v:shape id="_x0000_i1049" type="#_x0000_t75" style="width:59.25pt;height:10.5pt">
            <v:imagedata r:id="rId31" o:title=""/>
          </v:shape>
        </w:pict>
      </w:r>
      <w:r w:rsidRPr="00DE7B59">
        <w:t>, and</w:t>
      </w:r>
    </w:p>
    <w:p w14:paraId="40CB6E92" w14:textId="77777777" w:rsidR="000B38FE" w:rsidRPr="00DE7B59" w:rsidRDefault="000B38FE" w:rsidP="000B38FE">
      <w:pPr>
        <w:pStyle w:val="B1"/>
      </w:pPr>
      <w:r w:rsidRPr="00DE7B59">
        <w:t>-</w:t>
      </w:r>
      <w:r w:rsidRPr="00DE7B59">
        <w:tab/>
        <w:t>The PUSCH mapping type is set to Type A or Type B as defined in Subclause 6.4.1.1.3 of [4, TS 38.211] as given by the indexed row.</w:t>
      </w:r>
    </w:p>
    <w:p w14:paraId="575DBD64" w14:textId="77777777" w:rsidR="000B38FE" w:rsidRPr="00DE7B59" w:rsidRDefault="000B38FE" w:rsidP="000B38FE">
      <w:pPr>
        <w:overflowPunct/>
        <w:autoSpaceDE/>
        <w:autoSpaceDN/>
        <w:adjustRightInd/>
        <w:ind w:hanging="1"/>
      </w:pPr>
      <w:r w:rsidRPr="00DE7B59">
        <w:t xml:space="preserve">The UE shall consider the </w:t>
      </w:r>
      <w:r w:rsidRPr="00DE7B59">
        <w:rPr>
          <w:i/>
        </w:rPr>
        <w:t>S</w:t>
      </w:r>
      <w:r w:rsidRPr="00DE7B59">
        <w:t xml:space="preserve"> and </w:t>
      </w:r>
      <w:r w:rsidRPr="00DE7B59">
        <w:rPr>
          <w:i/>
        </w:rPr>
        <w:t>L</w:t>
      </w:r>
      <w:r w:rsidRPr="00DE7B59">
        <w:t xml:space="preserve"> combinations defined in table 6.1.2.1-1 as valid PUSCH allocations</w:t>
      </w:r>
    </w:p>
    <w:p w14:paraId="423783D0" w14:textId="77777777" w:rsidR="000B38FE" w:rsidRPr="00DE7B59" w:rsidRDefault="000B38FE" w:rsidP="00F31BD6">
      <w:pPr>
        <w:pStyle w:val="TH"/>
      </w:pPr>
      <w:r w:rsidRPr="00DE7B59">
        <w:t xml:space="preserve">Table 6.1.2.1-1: Valid </w:t>
      </w:r>
      <w:r w:rsidRPr="00DE7B59">
        <w:rPr>
          <w:i/>
        </w:rPr>
        <w:t xml:space="preserve">S </w:t>
      </w:r>
      <w:r w:rsidRPr="00DE7B59">
        <w:t xml:space="preserve">and </w:t>
      </w:r>
      <w:r w:rsidRPr="00DE7B59">
        <w:rPr>
          <w:i/>
        </w:rPr>
        <w:t>L</w:t>
      </w:r>
      <w:r w:rsidRPr="00DE7B5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0B38FE" w:rsidRPr="00DE7B59" w14:paraId="21A196AF" w14:textId="77777777" w:rsidTr="0007608A">
        <w:trPr>
          <w:jc w:val="center"/>
        </w:trPr>
        <w:tc>
          <w:tcPr>
            <w:tcW w:w="1582" w:type="dxa"/>
            <w:vMerge w:val="restart"/>
            <w:shd w:val="clear" w:color="auto" w:fill="auto"/>
          </w:tcPr>
          <w:p w14:paraId="66C89E46"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PUSCH mapping type</w:t>
            </w:r>
          </w:p>
        </w:tc>
        <w:tc>
          <w:tcPr>
            <w:tcW w:w="3944" w:type="dxa"/>
            <w:gridSpan w:val="3"/>
          </w:tcPr>
          <w:p w14:paraId="396CC9DB"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Normal cyclic prefix</w:t>
            </w:r>
          </w:p>
        </w:tc>
        <w:tc>
          <w:tcPr>
            <w:tcW w:w="4103" w:type="dxa"/>
            <w:gridSpan w:val="3"/>
          </w:tcPr>
          <w:p w14:paraId="1D88BC04"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Extended cyclic prefix</w:t>
            </w:r>
          </w:p>
        </w:tc>
      </w:tr>
      <w:tr w:rsidR="000B38FE" w:rsidRPr="00DE7B59" w14:paraId="0F8FD452" w14:textId="77777777" w:rsidTr="0007608A">
        <w:trPr>
          <w:jc w:val="center"/>
        </w:trPr>
        <w:tc>
          <w:tcPr>
            <w:tcW w:w="1582" w:type="dxa"/>
            <w:vMerge/>
            <w:shd w:val="clear" w:color="auto" w:fill="auto"/>
          </w:tcPr>
          <w:p w14:paraId="4F1E7803"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p>
        </w:tc>
        <w:tc>
          <w:tcPr>
            <w:tcW w:w="1107" w:type="dxa"/>
          </w:tcPr>
          <w:p w14:paraId="5EEEED05"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w:t>
            </w:r>
          </w:p>
        </w:tc>
        <w:tc>
          <w:tcPr>
            <w:tcW w:w="1134" w:type="dxa"/>
            <w:shd w:val="clear" w:color="auto" w:fill="auto"/>
          </w:tcPr>
          <w:p w14:paraId="0F07C22B"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L</w:t>
            </w:r>
          </w:p>
        </w:tc>
        <w:tc>
          <w:tcPr>
            <w:tcW w:w="1703" w:type="dxa"/>
          </w:tcPr>
          <w:p w14:paraId="37B0ADEF"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S+L</w:t>
            </w:r>
          </w:p>
        </w:tc>
        <w:tc>
          <w:tcPr>
            <w:tcW w:w="1132" w:type="dxa"/>
          </w:tcPr>
          <w:p w14:paraId="100D7A27"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w:t>
            </w:r>
          </w:p>
        </w:tc>
        <w:tc>
          <w:tcPr>
            <w:tcW w:w="1134" w:type="dxa"/>
          </w:tcPr>
          <w:p w14:paraId="7013D2DA"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L</w:t>
            </w:r>
          </w:p>
        </w:tc>
        <w:tc>
          <w:tcPr>
            <w:tcW w:w="1837" w:type="dxa"/>
          </w:tcPr>
          <w:p w14:paraId="438CE73C"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S+L</w:t>
            </w:r>
          </w:p>
        </w:tc>
      </w:tr>
      <w:tr w:rsidR="000B38FE" w:rsidRPr="00DE7B59" w14:paraId="60FC8D39" w14:textId="77777777" w:rsidTr="0007608A">
        <w:trPr>
          <w:jc w:val="center"/>
        </w:trPr>
        <w:tc>
          <w:tcPr>
            <w:tcW w:w="1582" w:type="dxa"/>
            <w:shd w:val="clear" w:color="auto" w:fill="auto"/>
          </w:tcPr>
          <w:p w14:paraId="1BD11A5E"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Type A</w:t>
            </w:r>
          </w:p>
        </w:tc>
        <w:tc>
          <w:tcPr>
            <w:tcW w:w="1107" w:type="dxa"/>
          </w:tcPr>
          <w:p w14:paraId="3FED540D"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w:t>
            </w:r>
          </w:p>
        </w:tc>
        <w:tc>
          <w:tcPr>
            <w:tcW w:w="1134" w:type="dxa"/>
            <w:shd w:val="clear" w:color="auto" w:fill="auto"/>
          </w:tcPr>
          <w:p w14:paraId="0EBE50A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{4,…,14}</w:t>
            </w:r>
          </w:p>
        </w:tc>
        <w:tc>
          <w:tcPr>
            <w:tcW w:w="1703" w:type="dxa"/>
          </w:tcPr>
          <w:p w14:paraId="362855DB"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{4,…,14}</w:t>
            </w:r>
          </w:p>
        </w:tc>
        <w:tc>
          <w:tcPr>
            <w:tcW w:w="1132" w:type="dxa"/>
          </w:tcPr>
          <w:p w14:paraId="447287D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w:t>
            </w:r>
          </w:p>
        </w:tc>
        <w:tc>
          <w:tcPr>
            <w:tcW w:w="1134" w:type="dxa"/>
          </w:tcPr>
          <w:p w14:paraId="78D19E9D"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{4,…,12}</w:t>
            </w:r>
          </w:p>
        </w:tc>
        <w:tc>
          <w:tcPr>
            <w:tcW w:w="1837" w:type="dxa"/>
          </w:tcPr>
          <w:p w14:paraId="1CBEDBA2"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{4,…,12}</w:t>
            </w:r>
          </w:p>
        </w:tc>
      </w:tr>
      <w:tr w:rsidR="000B38FE" w:rsidRPr="00DE7B59" w14:paraId="3A5E6364" w14:textId="77777777" w:rsidTr="0007608A">
        <w:trPr>
          <w:jc w:val="center"/>
        </w:trPr>
        <w:tc>
          <w:tcPr>
            <w:tcW w:w="1582" w:type="dxa"/>
            <w:shd w:val="clear" w:color="auto" w:fill="auto"/>
          </w:tcPr>
          <w:p w14:paraId="53C2A676"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Type B</w:t>
            </w:r>
          </w:p>
        </w:tc>
        <w:tc>
          <w:tcPr>
            <w:tcW w:w="1107" w:type="dxa"/>
          </w:tcPr>
          <w:p w14:paraId="6D78E62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{0,…,13}</w:t>
            </w:r>
          </w:p>
        </w:tc>
        <w:tc>
          <w:tcPr>
            <w:tcW w:w="1134" w:type="dxa"/>
            <w:shd w:val="clear" w:color="auto" w:fill="auto"/>
          </w:tcPr>
          <w:p w14:paraId="5221D4C9"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{1,…,14}</w:t>
            </w:r>
          </w:p>
        </w:tc>
        <w:tc>
          <w:tcPr>
            <w:tcW w:w="1703" w:type="dxa"/>
          </w:tcPr>
          <w:p w14:paraId="76ECF776"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{1,…,14}</w:t>
            </w:r>
          </w:p>
        </w:tc>
        <w:tc>
          <w:tcPr>
            <w:tcW w:w="1132" w:type="dxa"/>
          </w:tcPr>
          <w:p w14:paraId="7BDE5EE7"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{0,…,12}</w:t>
            </w:r>
          </w:p>
        </w:tc>
        <w:tc>
          <w:tcPr>
            <w:tcW w:w="1134" w:type="dxa"/>
          </w:tcPr>
          <w:p w14:paraId="1CEBB9A2"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{1,…,12}</w:t>
            </w:r>
          </w:p>
        </w:tc>
        <w:tc>
          <w:tcPr>
            <w:tcW w:w="1837" w:type="dxa"/>
          </w:tcPr>
          <w:p w14:paraId="1A3D3D1E"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{1,…,12}</w:t>
            </w:r>
          </w:p>
        </w:tc>
      </w:tr>
    </w:tbl>
    <w:p w14:paraId="5217D5B5" w14:textId="77777777" w:rsidR="000B38FE" w:rsidRPr="00DE7B59" w:rsidRDefault="000B38FE" w:rsidP="000B38FE">
      <w:pPr>
        <w:overflowPunct/>
        <w:autoSpaceDE/>
        <w:autoSpaceDN/>
        <w:adjustRightInd/>
      </w:pPr>
    </w:p>
    <w:p w14:paraId="776E6D8C" w14:textId="77777777" w:rsidR="000B38FE" w:rsidRPr="00DE7B59" w:rsidRDefault="000B38FE" w:rsidP="000B38FE">
      <w:pPr>
        <w:spacing w:before="240"/>
      </w:pPr>
      <w:r w:rsidRPr="00DE7B59">
        <w:t xml:space="preserve">When the UE is configured with </w:t>
      </w:r>
      <w:r w:rsidRPr="00DE7B59">
        <w:rPr>
          <w:i/>
        </w:rPr>
        <w:t>aggregationFactorUL</w:t>
      </w:r>
      <w:r w:rsidRPr="00DE7B59">
        <w:t xml:space="preserve"> &gt; 1, the same symbol allocation is applied across the </w:t>
      </w:r>
      <w:r w:rsidRPr="00DE7B59">
        <w:rPr>
          <w:i/>
        </w:rPr>
        <w:t>aggregationFactorUL</w:t>
      </w:r>
      <w:r w:rsidRPr="00DE7B59">
        <w:t xml:space="preserve"> consecutive slots and the PUSCH is limited to a single transmission layer. The UE shall repeat the TB across the </w:t>
      </w:r>
      <w:r w:rsidRPr="00DE7B59">
        <w:rPr>
          <w:i/>
        </w:rPr>
        <w:t>aggregationFactorUL</w:t>
      </w:r>
      <w:r w:rsidRPr="00DE7B59">
        <w:t xml:space="preserve"> consecutive slots applying the same symbol allocation in each slot. The redundancy version to be applied on the </w:t>
      </w:r>
      <w:r w:rsidRPr="00DE7B59">
        <w:rPr>
          <w:i/>
        </w:rPr>
        <w:t>n</w:t>
      </w:r>
      <w:r w:rsidRPr="00DE7B59">
        <w:rPr>
          <w:vertAlign w:val="superscript"/>
        </w:rPr>
        <w:t>th</w:t>
      </w:r>
      <w:r w:rsidRPr="00DE7B59">
        <w:t xml:space="preserve"> transmission occasion of the TB is determined according to table 6.1.2.1-2.  </w:t>
      </w:r>
    </w:p>
    <w:p w14:paraId="626D8A2B" w14:textId="77777777" w:rsidR="000B38FE" w:rsidRPr="00DE7B59" w:rsidRDefault="000B38FE" w:rsidP="000B38FE">
      <w:pPr>
        <w:pStyle w:val="TH"/>
      </w:pPr>
      <w:r w:rsidRPr="00DE7B59">
        <w:t xml:space="preserve">Table 6.1.2.1-2: Redundancy version when </w:t>
      </w:r>
      <w:r w:rsidRPr="00DE7B59">
        <w:rPr>
          <w:i/>
        </w:rPr>
        <w:t>aggregationFactorUL</w:t>
      </w:r>
      <w:r w:rsidRPr="00DE7B59">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0B38FE" w:rsidRPr="00DE7B59" w14:paraId="621AAF09" w14:textId="77777777" w:rsidTr="0007608A">
        <w:tc>
          <w:tcPr>
            <w:tcW w:w="2263" w:type="dxa"/>
            <w:vMerge w:val="restart"/>
            <w:shd w:val="clear" w:color="auto" w:fill="auto"/>
          </w:tcPr>
          <w:p w14:paraId="1F5A8CA2" w14:textId="77777777" w:rsidR="000B38FE" w:rsidRPr="00DE7B59" w:rsidRDefault="000B38FE" w:rsidP="0007608A">
            <w:pPr>
              <w:pStyle w:val="TAH"/>
              <w:rPr>
                <w:rFonts w:eastAsia="Batang"/>
              </w:rPr>
            </w:pPr>
            <w:r w:rsidRPr="00DE7B59">
              <w:rPr>
                <w:rFonts w:eastAsia="Batang"/>
                <w:i/>
              </w:rPr>
              <w:t>rv</w:t>
            </w:r>
            <w:r w:rsidRPr="00DE7B59">
              <w:rPr>
                <w:rFonts w:eastAsia="Batang"/>
                <w:i/>
                <w:vertAlign w:val="subscript"/>
              </w:rPr>
              <w:t xml:space="preserve">id </w:t>
            </w:r>
            <w:r w:rsidRPr="00DE7B59">
              <w:rPr>
                <w:rFonts w:eastAsia="Batang"/>
              </w:rPr>
              <w:t>indicated by the DCI scheduling the PUSCH</w:t>
            </w:r>
          </w:p>
        </w:tc>
        <w:tc>
          <w:tcPr>
            <w:tcW w:w="6804" w:type="dxa"/>
            <w:gridSpan w:val="4"/>
            <w:shd w:val="clear" w:color="auto" w:fill="auto"/>
          </w:tcPr>
          <w:p w14:paraId="6FD1E3BD" w14:textId="77777777" w:rsidR="000B38FE" w:rsidRPr="00DE7B59" w:rsidRDefault="000B38FE" w:rsidP="0007608A">
            <w:pPr>
              <w:pStyle w:val="TAH"/>
              <w:rPr>
                <w:rFonts w:eastAsia="Batang"/>
              </w:rPr>
            </w:pPr>
            <w:r w:rsidRPr="00DE7B59">
              <w:rPr>
                <w:rFonts w:eastAsia="Batang"/>
                <w:i/>
              </w:rPr>
              <w:t>rv</w:t>
            </w:r>
            <w:r w:rsidRPr="00DE7B59">
              <w:rPr>
                <w:rFonts w:eastAsia="Batang"/>
                <w:i/>
                <w:vertAlign w:val="subscript"/>
              </w:rPr>
              <w:t>id</w:t>
            </w:r>
            <w:r w:rsidRPr="00DE7B59">
              <w:rPr>
                <w:rFonts w:eastAsia="Batang"/>
              </w:rPr>
              <w:t xml:space="preserve"> to be applied to </w:t>
            </w:r>
            <w:r w:rsidRPr="00DE7B59">
              <w:rPr>
                <w:rFonts w:eastAsia="Batang"/>
                <w:i/>
              </w:rPr>
              <w:t>n</w:t>
            </w:r>
            <w:r w:rsidRPr="00DE7B59">
              <w:rPr>
                <w:rFonts w:eastAsia="Batang"/>
                <w:vertAlign w:val="superscript"/>
              </w:rPr>
              <w:t>th</w:t>
            </w:r>
            <w:r w:rsidRPr="00DE7B59">
              <w:rPr>
                <w:rFonts w:eastAsia="Batang"/>
              </w:rPr>
              <w:t xml:space="preserve"> transmission occasion</w:t>
            </w:r>
          </w:p>
        </w:tc>
      </w:tr>
      <w:tr w:rsidR="000B38FE" w:rsidRPr="00DE7B59" w14:paraId="29A6DA71" w14:textId="77777777" w:rsidTr="0007608A">
        <w:tc>
          <w:tcPr>
            <w:tcW w:w="2263" w:type="dxa"/>
            <w:vMerge/>
            <w:shd w:val="clear" w:color="auto" w:fill="auto"/>
          </w:tcPr>
          <w:p w14:paraId="34B9E355" w14:textId="77777777" w:rsidR="000B38FE" w:rsidRPr="00DE7B59" w:rsidRDefault="000B38FE" w:rsidP="0007608A">
            <w:pPr>
              <w:pStyle w:val="TAH"/>
              <w:rPr>
                <w:rFonts w:eastAsia="Batang"/>
              </w:rPr>
            </w:pPr>
          </w:p>
        </w:tc>
        <w:tc>
          <w:tcPr>
            <w:tcW w:w="1701" w:type="dxa"/>
            <w:shd w:val="clear" w:color="auto" w:fill="auto"/>
          </w:tcPr>
          <w:p w14:paraId="5A52FF68"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0</w:t>
            </w:r>
          </w:p>
        </w:tc>
        <w:tc>
          <w:tcPr>
            <w:tcW w:w="1701" w:type="dxa"/>
            <w:shd w:val="clear" w:color="auto" w:fill="auto"/>
          </w:tcPr>
          <w:p w14:paraId="3D1D1638"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1</w:t>
            </w:r>
          </w:p>
        </w:tc>
        <w:tc>
          <w:tcPr>
            <w:tcW w:w="1701" w:type="dxa"/>
            <w:shd w:val="clear" w:color="auto" w:fill="auto"/>
          </w:tcPr>
          <w:p w14:paraId="1FEA293A"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2</w:t>
            </w:r>
          </w:p>
        </w:tc>
        <w:tc>
          <w:tcPr>
            <w:tcW w:w="1701" w:type="dxa"/>
            <w:shd w:val="clear" w:color="auto" w:fill="auto"/>
          </w:tcPr>
          <w:p w14:paraId="753C6976"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3</w:t>
            </w:r>
          </w:p>
        </w:tc>
      </w:tr>
      <w:tr w:rsidR="000B38FE" w:rsidRPr="00DE7B59" w14:paraId="14BF7468" w14:textId="77777777" w:rsidTr="0007608A">
        <w:tc>
          <w:tcPr>
            <w:tcW w:w="2263" w:type="dxa"/>
            <w:shd w:val="clear" w:color="auto" w:fill="auto"/>
          </w:tcPr>
          <w:p w14:paraId="0116DD39"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653181B6"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374A1130"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2F823D39"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327384EE" w14:textId="77777777" w:rsidR="000B38FE" w:rsidRPr="00DE7B59" w:rsidRDefault="000B38FE" w:rsidP="0007608A">
            <w:pPr>
              <w:pStyle w:val="TAC"/>
              <w:rPr>
                <w:rFonts w:eastAsia="Batang"/>
              </w:rPr>
            </w:pPr>
            <w:r w:rsidRPr="00DE7B59">
              <w:rPr>
                <w:rFonts w:eastAsia="Batang"/>
              </w:rPr>
              <w:t>1</w:t>
            </w:r>
          </w:p>
        </w:tc>
      </w:tr>
      <w:tr w:rsidR="000B38FE" w:rsidRPr="00DE7B59" w14:paraId="20112F9B" w14:textId="77777777" w:rsidTr="0007608A">
        <w:tc>
          <w:tcPr>
            <w:tcW w:w="2263" w:type="dxa"/>
            <w:shd w:val="clear" w:color="auto" w:fill="auto"/>
          </w:tcPr>
          <w:p w14:paraId="0FE17A5F"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58205804"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6BDD728F"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2980C160"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4B87493B" w14:textId="77777777" w:rsidR="000B38FE" w:rsidRPr="00DE7B59" w:rsidRDefault="000B38FE" w:rsidP="0007608A">
            <w:pPr>
              <w:pStyle w:val="TAC"/>
              <w:rPr>
                <w:rFonts w:eastAsia="Batang"/>
              </w:rPr>
            </w:pPr>
            <w:r w:rsidRPr="00DE7B59">
              <w:rPr>
                <w:rFonts w:eastAsia="Batang"/>
              </w:rPr>
              <w:t>0</w:t>
            </w:r>
          </w:p>
        </w:tc>
      </w:tr>
      <w:tr w:rsidR="000B38FE" w:rsidRPr="00DE7B59" w14:paraId="79C16755" w14:textId="77777777" w:rsidTr="0007608A">
        <w:tc>
          <w:tcPr>
            <w:tcW w:w="2263" w:type="dxa"/>
            <w:shd w:val="clear" w:color="auto" w:fill="auto"/>
          </w:tcPr>
          <w:p w14:paraId="4E5C189C"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3E290791"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471418EC"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690CE801"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2F2D5923" w14:textId="77777777" w:rsidR="000B38FE" w:rsidRPr="00DE7B59" w:rsidRDefault="000B38FE" w:rsidP="0007608A">
            <w:pPr>
              <w:pStyle w:val="TAC"/>
              <w:rPr>
                <w:rFonts w:eastAsia="Batang"/>
              </w:rPr>
            </w:pPr>
            <w:r w:rsidRPr="00DE7B59">
              <w:rPr>
                <w:rFonts w:eastAsia="Batang"/>
              </w:rPr>
              <w:t>2</w:t>
            </w:r>
          </w:p>
        </w:tc>
      </w:tr>
      <w:tr w:rsidR="000B38FE" w:rsidRPr="00DE7B59" w14:paraId="46F37998" w14:textId="77777777" w:rsidTr="0007608A">
        <w:tc>
          <w:tcPr>
            <w:tcW w:w="2263" w:type="dxa"/>
            <w:shd w:val="clear" w:color="auto" w:fill="auto"/>
          </w:tcPr>
          <w:p w14:paraId="0BA61CFF"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7EB31283"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36DA2E6A"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6B33780A"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3091082D" w14:textId="77777777" w:rsidR="000B38FE" w:rsidRPr="00DE7B59" w:rsidRDefault="000B38FE" w:rsidP="0007608A">
            <w:pPr>
              <w:pStyle w:val="TAC"/>
              <w:rPr>
                <w:rFonts w:eastAsia="Batang"/>
              </w:rPr>
            </w:pPr>
            <w:r w:rsidRPr="00DE7B59">
              <w:rPr>
                <w:rFonts w:eastAsia="Batang"/>
              </w:rPr>
              <w:t>3</w:t>
            </w:r>
          </w:p>
        </w:tc>
      </w:tr>
    </w:tbl>
    <w:p w14:paraId="058C8E7E" w14:textId="77777777" w:rsidR="000B38FE" w:rsidRPr="00DE7B59" w:rsidRDefault="000B38FE" w:rsidP="000B38FE"/>
    <w:p w14:paraId="7C433C2E" w14:textId="77777777" w:rsidR="000B38FE" w:rsidRPr="00DE7B59" w:rsidRDefault="000B38FE" w:rsidP="000B38FE">
      <w:pPr>
        <w:rPr>
          <w:lang w:eastAsia="sv-SE"/>
        </w:rPr>
      </w:pPr>
      <w:r w:rsidRPr="00DE7B59">
        <w:t>If the UE procedure for determining slot configuration, as defined in subclause 11.1 of [6, TS 38.213], determines symbols of a slot allocated for PUSCH as downlink symbols, the transmission on that slot is omitted for multi-slot PUSCH transmission.</w:t>
      </w:r>
    </w:p>
    <w:p w14:paraId="3A68AAB2" w14:textId="77777777" w:rsidR="000B38FE" w:rsidRPr="00DE7B59" w:rsidRDefault="000B38FE" w:rsidP="000B38FE">
      <w:pPr>
        <w:rPr>
          <w:lang w:eastAsia="sv-SE"/>
        </w:rPr>
      </w:pPr>
      <w:r w:rsidRPr="00DE7B59">
        <w:rPr>
          <w:lang w:eastAsia="sv-SE"/>
        </w:rPr>
        <w:t>[TS 38.214, clause 6.1.4]</w:t>
      </w:r>
    </w:p>
    <w:p w14:paraId="5C693D6A" w14:textId="77777777" w:rsidR="000B38FE" w:rsidRPr="00DE7B59" w:rsidRDefault="000B38FE" w:rsidP="000B38FE">
      <w:pPr>
        <w:overflowPunct/>
        <w:autoSpaceDE/>
        <w:autoSpaceDN/>
        <w:adjustRightInd/>
        <w:spacing w:after="120"/>
      </w:pPr>
      <w:r w:rsidRPr="00DE7B59">
        <w:t>To determine the modulation order, target code rate, redundancy version and transport block size for the physical uplink shared channel, the UE shall first</w:t>
      </w:r>
    </w:p>
    <w:p w14:paraId="4C65E1AD" w14:textId="77777777" w:rsidR="000B38FE" w:rsidRPr="00DE7B59" w:rsidRDefault="000B38FE" w:rsidP="000B38FE">
      <w:pPr>
        <w:pStyle w:val="B1"/>
      </w:pPr>
      <w:r w:rsidRPr="00DE7B59">
        <w:t>-</w:t>
      </w:r>
      <w:r w:rsidRPr="00DE7B59">
        <w:tab/>
        <w:t xml:space="preserve">read the 5-bit modulation and coding scheme field </w:t>
      </w:r>
      <w:r w:rsidR="00000000">
        <w:rPr>
          <w:position w:val="-10"/>
        </w:rPr>
        <w:pict w14:anchorId="73D6DEC1">
          <v:shape id="_x0000_i1050" type="#_x0000_t75" style="width:31.5pt;height:16.5pt">
            <v:imagedata r:id="rId32" o:title=""/>
          </v:shape>
        </w:pict>
      </w:r>
      <w:r w:rsidRPr="00DE7B59">
        <w:t xml:space="preserve">in the DCI to determine the modulation order </w:t>
      </w:r>
      <w:r w:rsidR="00000000">
        <w:rPr>
          <w:position w:val="-10"/>
        </w:rPr>
        <w:pict w14:anchorId="152C7DDD">
          <v:shape id="_x0000_i1051" type="#_x0000_t75" style="width:24pt;height:16.5pt">
            <v:imagedata r:id="rId33" o:title=""/>
          </v:shape>
        </w:pict>
      </w:r>
      <w:r w:rsidRPr="00DE7B59">
        <w:t xml:space="preserve"> and target code rate (</w:t>
      </w:r>
      <w:r w:rsidRPr="00DE7B59">
        <w:rPr>
          <w:i/>
        </w:rPr>
        <w:t>R</w:t>
      </w:r>
      <w:r w:rsidRPr="00DE7B59">
        <w:t>) based on the procedure defined in Subclause 6.1.4.1</w:t>
      </w:r>
    </w:p>
    <w:p w14:paraId="7B8F7F56" w14:textId="77777777" w:rsidR="000B38FE" w:rsidRPr="00DE7B59" w:rsidRDefault="000B38FE" w:rsidP="000B38FE">
      <w:pPr>
        <w:pStyle w:val="B1"/>
      </w:pPr>
      <w:r w:rsidRPr="00DE7B59">
        <w:t>-</w:t>
      </w:r>
      <w:r w:rsidRPr="00DE7B59">
        <w:tab/>
        <w:t>read redundancy version field (</w:t>
      </w:r>
      <w:r w:rsidRPr="00DE7B59">
        <w:rPr>
          <w:i/>
        </w:rPr>
        <w:t>rv</w:t>
      </w:r>
      <w:r w:rsidRPr="00DE7B59">
        <w:t xml:space="preserve">) in the DCI to determine the redundancy version, and </w:t>
      </w:r>
    </w:p>
    <w:p w14:paraId="4B15101C" w14:textId="77777777" w:rsidR="000B38FE" w:rsidRPr="00DE7B59" w:rsidRDefault="000B38FE" w:rsidP="000B38FE">
      <w:pPr>
        <w:pStyle w:val="B1"/>
      </w:pPr>
      <w:r w:rsidRPr="00DE7B59">
        <w:t>-</w:t>
      </w:r>
      <w:r w:rsidRPr="00DE7B59">
        <w:tab/>
        <w:t>[check the "CSI request" bit field]</w:t>
      </w:r>
    </w:p>
    <w:p w14:paraId="0217E468" w14:textId="77777777" w:rsidR="000B38FE" w:rsidRPr="00DE7B59" w:rsidRDefault="000B38FE" w:rsidP="000B38FE">
      <w:pPr>
        <w:overflowPunct/>
        <w:autoSpaceDE/>
        <w:autoSpaceDN/>
        <w:adjustRightInd/>
      </w:pPr>
      <w:r w:rsidRPr="00DE7B59">
        <w:t>and second</w:t>
      </w:r>
    </w:p>
    <w:p w14:paraId="69A22246" w14:textId="77777777" w:rsidR="000B38FE" w:rsidRPr="00DE7B59" w:rsidRDefault="000B38FE" w:rsidP="000B38FE">
      <w:pPr>
        <w:pStyle w:val="B1"/>
        <w:rPr>
          <w:lang w:eastAsia="en-US"/>
        </w:rPr>
      </w:pPr>
      <w:r w:rsidRPr="00DE7B59">
        <w:t>-</w:t>
      </w:r>
      <w:r w:rsidRPr="00DE7B59">
        <w:tab/>
        <w:t xml:space="preserve">the UE shall use the number of layers </w:t>
      </w:r>
      <w:r w:rsidR="00000000">
        <w:rPr>
          <w:position w:val="-10"/>
        </w:rPr>
        <w:pict w14:anchorId="66E5428D">
          <v:shape id="_x0000_i1052" type="#_x0000_t75" style="width:16.5pt;height:16.5pt">
            <v:imagedata r:id="rId34" o:title=""/>
          </v:shape>
        </w:pict>
      </w:r>
      <w:r w:rsidRPr="00DE7B59">
        <w:t xml:space="preserve">, the total number of allocated PRBs </w:t>
      </w:r>
      <w:r w:rsidR="00000000">
        <w:rPr>
          <w:position w:val="-10"/>
        </w:rPr>
        <w:pict w14:anchorId="04370F11">
          <v:shape id="_x0000_i1053" type="#_x0000_t75" style="width:29.25pt;height:16.5pt">
            <v:imagedata r:id="rId35" o:title=""/>
          </v:shape>
        </w:pict>
      </w:r>
      <w:r w:rsidRPr="00DE7B59">
        <w:t xml:space="preserve"> to determine the transport block size based on the procedure defined in Subclause 6.1.4.2.</w:t>
      </w:r>
    </w:p>
    <w:p w14:paraId="0C09D5FD" w14:textId="77777777" w:rsidR="000B38FE" w:rsidRPr="00DE7B59" w:rsidRDefault="000B38FE" w:rsidP="000B38FE">
      <w:pPr>
        <w:rPr>
          <w:lang w:eastAsia="sv-SE"/>
        </w:rPr>
      </w:pPr>
      <w:r w:rsidRPr="00DE7B59">
        <w:rPr>
          <w:lang w:eastAsia="sv-SE"/>
        </w:rPr>
        <w:t>[TS 38.321, clause 5.4.1]</w:t>
      </w:r>
    </w:p>
    <w:p w14:paraId="70630D5E" w14:textId="77777777" w:rsidR="000B38FE" w:rsidRPr="00DE7B59" w:rsidRDefault="000B38FE" w:rsidP="000B38FE">
      <w:pPr>
        <w:overflowPunct/>
        <w:autoSpaceDE/>
        <w:autoSpaceDN/>
        <w:adjustRightInd/>
        <w:rPr>
          <w:rFonts w:eastAsia="Malgun Gothic"/>
        </w:rPr>
      </w:pPr>
      <w:r w:rsidRPr="00DE7B59">
        <w:rPr>
          <w:rFonts w:eastAsia="Malgun Gothic"/>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304D3C6" w14:textId="77777777" w:rsidR="000B38FE" w:rsidRPr="00DE7B59" w:rsidRDefault="000B38FE" w:rsidP="000B38FE">
      <w:pPr>
        <w:overflowPunct/>
        <w:autoSpaceDE/>
        <w:autoSpaceDN/>
        <w:adjustRightInd/>
        <w:rPr>
          <w:rFonts w:eastAsia="Malgun Gothic"/>
        </w:rPr>
      </w:pPr>
      <w:r w:rsidRPr="00DE7B59">
        <w:rPr>
          <w:rFonts w:eastAsia="Malgun Gothic"/>
        </w:rPr>
        <w:t xml:space="preserve">If the MAC entity has a C-RNTI, a Temporary C-RNTI, or CS-RNTI, the MAC entity shall for each PDCCH occasion and for each Serving Cell belonging to a TAG that has a running </w:t>
      </w:r>
      <w:r w:rsidRPr="00DE7B59">
        <w:rPr>
          <w:rFonts w:eastAsia="Malgun Gothic"/>
          <w:i/>
        </w:rPr>
        <w:t>timeAlignmentTimer</w:t>
      </w:r>
      <w:r w:rsidRPr="00DE7B59">
        <w:rPr>
          <w:rFonts w:eastAsia="Malgun Gothic"/>
        </w:rPr>
        <w:t xml:space="preserve"> and for each grant received for this PDCCH occasion:</w:t>
      </w:r>
    </w:p>
    <w:p w14:paraId="0B3D19E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an uplink grant for this Serving Cell has been received on the PDCCH for the MAC entity's C-RNTI or Temporary C-RNTI; or</w:t>
      </w:r>
    </w:p>
    <w:p w14:paraId="4216F3D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an uplink grant has been received in a Random Access Response:</w:t>
      </w:r>
    </w:p>
    <w:p w14:paraId="0594E81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for MAC entity's C-RNTI and if the previous uplink grant delivered to the HARQ entity for the same HARQ process was either an uplink grant received for the MAC entity's CS-RNTI or a configured uplink grant:</w:t>
      </w:r>
    </w:p>
    <w:p w14:paraId="3C99105A"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to have been toggled for the corresponding HARQ process regardless of the value of the NDI.</w:t>
      </w:r>
    </w:p>
    <w:p w14:paraId="57151D8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for MAC entity's C-RNTI, and the identified HARQ process is configured for a configured uplink grant:</w:t>
      </w:r>
    </w:p>
    <w:p w14:paraId="601B36F5"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 xml:space="preserve">start or restart the </w:t>
      </w:r>
      <w:r w:rsidRPr="00DE7B59">
        <w:rPr>
          <w:rFonts w:eastAsia="Malgun Gothic"/>
          <w:i/>
        </w:rPr>
        <w:t>configuredGrantTimer</w:t>
      </w:r>
      <w:r w:rsidRPr="00DE7B59">
        <w:rPr>
          <w:rFonts w:eastAsia="Malgun Gothic"/>
        </w:rPr>
        <w:t xml:space="preserve"> for the correponding HARQ process, if configured.</w:t>
      </w:r>
    </w:p>
    <w:p w14:paraId="0F185090"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deliver the uplink grant and the associated HARQ information to the HARQ entity.</w:t>
      </w:r>
    </w:p>
    <w:p w14:paraId="32D76BF2"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else if an uplink grant for this PDCCH occasion has been received for this Serving Cell on the PDCCH for the MAC entity's CS-RNTI:</w:t>
      </w:r>
    </w:p>
    <w:p w14:paraId="0D54EF45"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NDI in the received HARQ information is 1:</w:t>
      </w:r>
    </w:p>
    <w:p w14:paraId="0E6BE111"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for the corresponding HARQ process not to have been toggled;</w:t>
      </w:r>
    </w:p>
    <w:p w14:paraId="5BA60917"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 xml:space="preserve">start or restart the </w:t>
      </w:r>
      <w:r w:rsidRPr="00DE7B59">
        <w:rPr>
          <w:rFonts w:eastAsia="Malgun Gothic"/>
          <w:i/>
        </w:rPr>
        <w:t>configuredGrantTimer</w:t>
      </w:r>
      <w:r w:rsidRPr="00DE7B59">
        <w:rPr>
          <w:rFonts w:eastAsia="Malgun Gothic"/>
        </w:rPr>
        <w:t xml:space="preserve"> for the corresponding HARQ process, if configured;</w:t>
      </w:r>
    </w:p>
    <w:p w14:paraId="0BB78EE0"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deliver the uplink grant and the associated HARQ information to the HARQ entity.</w:t>
      </w:r>
    </w:p>
    <w:p w14:paraId="1BF0E0D9"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else if the NDI in the received HARQ information is 0:</w:t>
      </w:r>
    </w:p>
    <w:p w14:paraId="02EEA486"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PDCCH contents indicate configured grant Type 2 deactivation:</w:t>
      </w:r>
    </w:p>
    <w:p w14:paraId="182A6B4B"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trigger configured uplink grant confirmation.</w:t>
      </w:r>
    </w:p>
    <w:p w14:paraId="2E62E215"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 if PDCCH contents indicate configured grant Type 2 activation:</w:t>
      </w:r>
    </w:p>
    <w:p w14:paraId="2288153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trigger configured uplink grant confirmation;</w:t>
      </w:r>
    </w:p>
    <w:p w14:paraId="59A209A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store the uplink grant for this Serving Cell and the associated HARQ information as configured uplink grant;</w:t>
      </w:r>
    </w:p>
    <w:p w14:paraId="3858905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initialise or re-initialise the configured uplink grant for this Serving Cell to start in the associated PUSCH duration and to recur according to rules in subclause 5.8.2;</w:t>
      </w:r>
    </w:p>
    <w:p w14:paraId="38A59F6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set the HARQ Process ID to the HARQ Process ID associated with this PUSCH duration;</w:t>
      </w:r>
    </w:p>
    <w:p w14:paraId="44E06DA2"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consider the NDI bit for the corresponding HARQ process to have been toggled;</w:t>
      </w:r>
    </w:p>
    <w:p w14:paraId="70DAC36E"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 xml:space="preserve">stop the </w:t>
      </w:r>
      <w:r w:rsidRPr="00DE7B59">
        <w:rPr>
          <w:rFonts w:eastAsia="Malgun Gothic"/>
          <w:i/>
        </w:rPr>
        <w:t>configuredGrantTimer</w:t>
      </w:r>
      <w:r w:rsidRPr="00DE7B59">
        <w:rPr>
          <w:rFonts w:eastAsia="Malgun Gothic"/>
        </w:rPr>
        <w:t xml:space="preserve"> for the corresponding HARQ process, if running;</w:t>
      </w:r>
    </w:p>
    <w:p w14:paraId="13883C2A"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configured uplink grant and the associated HARQ information to the HARQ entity.</w:t>
      </w:r>
    </w:p>
    <w:p w14:paraId="6C78CBA1" w14:textId="77777777" w:rsidR="000B38FE" w:rsidRPr="00DE7B59" w:rsidRDefault="000B38FE" w:rsidP="000B38FE">
      <w:pPr>
        <w:overflowPunct/>
        <w:autoSpaceDE/>
        <w:autoSpaceDN/>
        <w:adjustRightInd/>
        <w:rPr>
          <w:rFonts w:eastAsia="Malgun Gothic"/>
        </w:rPr>
      </w:pPr>
      <w:r w:rsidRPr="00DE7B59">
        <w:rPr>
          <w:rFonts w:eastAsia="Malgun Gothic"/>
        </w:rPr>
        <w:t>For each Serving Cell and each configured uplink grant, if configured and activated, the MAC entity shall:</w:t>
      </w:r>
    </w:p>
    <w:p w14:paraId="7128DE6A"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the PUSCH duration of the configured uplink grant does not overlap with the PUSCH duration of an uplink grant received on the PDCCH for this Serving Cell:</w:t>
      </w:r>
    </w:p>
    <w:p w14:paraId="47E97D52"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set the HARQ Process ID to the HARQ Process ID associated with this PUSCH duration;</w:t>
      </w:r>
    </w:p>
    <w:p w14:paraId="63799385"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 xml:space="preserve">if the </w:t>
      </w:r>
      <w:r w:rsidRPr="00DE7B59">
        <w:rPr>
          <w:rFonts w:eastAsia="Malgun Gothic"/>
          <w:i/>
        </w:rPr>
        <w:t>configuredGrantTimer</w:t>
      </w:r>
      <w:r w:rsidRPr="00DE7B59">
        <w:rPr>
          <w:rFonts w:eastAsia="Malgun Gothic"/>
        </w:rPr>
        <w:t xml:space="preserve"> for the corresponding HARQ process is not running:</w:t>
      </w:r>
    </w:p>
    <w:p w14:paraId="4A1D4243"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bit for the corresponding HARQ process to have been toggled;</w:t>
      </w:r>
    </w:p>
    <w:p w14:paraId="5F83E239"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deliver the configured uplink grant and the associated HARQ information to the HARQ entity.</w:t>
      </w:r>
    </w:p>
    <w:p w14:paraId="618A9566" w14:textId="77777777" w:rsidR="000B38FE" w:rsidRPr="00DE7B59" w:rsidRDefault="000B38FE" w:rsidP="000B38FE">
      <w:pPr>
        <w:overflowPunct/>
        <w:autoSpaceDE/>
        <w:autoSpaceDN/>
        <w:adjustRightInd/>
        <w:rPr>
          <w:rFonts w:eastAsia="Malgun Gothic"/>
        </w:rPr>
      </w:pPr>
      <w:r w:rsidRPr="00DE7B59">
        <w:rPr>
          <w:rFonts w:eastAsia="Malgun Gothic"/>
        </w:rPr>
        <w:t>For configured uplink grants, the HARQ Process ID associated with the first symbol of a UL transmission is derived from the following equation:</w:t>
      </w:r>
    </w:p>
    <w:p w14:paraId="1C924B17" w14:textId="77777777" w:rsidR="000B38FE" w:rsidRPr="00DE7B59" w:rsidRDefault="000B38FE" w:rsidP="000B38FE">
      <w:pPr>
        <w:overflowPunct/>
        <w:autoSpaceDE/>
        <w:autoSpaceDN/>
        <w:adjustRightInd/>
        <w:jc w:val="center"/>
        <w:rPr>
          <w:rFonts w:eastAsia="Malgun Gothic"/>
        </w:rPr>
      </w:pPr>
      <w:r w:rsidRPr="00DE7B59">
        <w:rPr>
          <w:rFonts w:eastAsia="Malgun Gothic"/>
        </w:rPr>
        <w:t>HARQ Process ID = [floor(CURRENT_symbol/</w:t>
      </w:r>
      <w:r w:rsidRPr="00DE7B59">
        <w:rPr>
          <w:rFonts w:eastAsia="Malgun Gothic"/>
          <w:i/>
        </w:rPr>
        <w:t>periodicity</w:t>
      </w:r>
      <w:r w:rsidRPr="00DE7B59">
        <w:rPr>
          <w:rFonts w:eastAsia="Malgun Gothic"/>
        </w:rPr>
        <w:t xml:space="preserve">)] modulo </w:t>
      </w:r>
      <w:r w:rsidRPr="00DE7B59">
        <w:rPr>
          <w:rFonts w:eastAsia="Malgun Gothic"/>
          <w:i/>
        </w:rPr>
        <w:t>nrofHARQ-Processes</w:t>
      </w:r>
    </w:p>
    <w:p w14:paraId="33576D73" w14:textId="77777777" w:rsidR="000B38FE" w:rsidRPr="00DE7B59" w:rsidRDefault="000B38FE" w:rsidP="000B38FE">
      <w:pPr>
        <w:overflowPunct/>
        <w:autoSpaceDE/>
        <w:autoSpaceDN/>
        <w:adjustRightInd/>
        <w:rPr>
          <w:rFonts w:eastAsia="Malgun Gothic"/>
        </w:rPr>
      </w:pPr>
      <w:r w:rsidRPr="00DE7B59">
        <w:rPr>
          <w:rFonts w:eastAsia="Malgun Gothic"/>
        </w:rPr>
        <w:t xml:space="preserve">where CURRENT_symbol=(SFN × </w:t>
      </w:r>
      <w:r w:rsidRPr="00DE7B59">
        <w:rPr>
          <w:rFonts w:eastAsia="Malgun Gothic"/>
          <w:i/>
        </w:rPr>
        <w:t>numberOfSlotsPerFrame</w:t>
      </w:r>
      <w:r w:rsidRPr="00DE7B59">
        <w:rPr>
          <w:rFonts w:eastAsia="Malgun Gothic"/>
        </w:rPr>
        <w:t xml:space="preserve"> × </w:t>
      </w:r>
      <w:r w:rsidRPr="00DE7B59">
        <w:rPr>
          <w:rFonts w:eastAsia="Malgun Gothic"/>
          <w:i/>
        </w:rPr>
        <w:t>numberOfSymbolsPerSlot</w:t>
      </w:r>
      <w:r w:rsidRPr="00DE7B59">
        <w:rPr>
          <w:rFonts w:eastAsia="Malgun Gothic"/>
        </w:rPr>
        <w:t xml:space="preserve"> + slot number in the frame × </w:t>
      </w:r>
      <w:r w:rsidRPr="00DE7B59">
        <w:rPr>
          <w:rFonts w:eastAsia="Malgun Gothic"/>
          <w:i/>
        </w:rPr>
        <w:t>numberOfSymbolsPerSlot</w:t>
      </w:r>
      <w:r w:rsidRPr="00DE7B59">
        <w:rPr>
          <w:rFonts w:eastAsia="Malgun Gothic"/>
        </w:rPr>
        <w:t xml:space="preserve"> + symbol number in the slot), and </w:t>
      </w:r>
      <w:r w:rsidRPr="00DE7B59">
        <w:rPr>
          <w:rFonts w:eastAsia="Malgun Gothic"/>
          <w:i/>
        </w:rPr>
        <w:t>numberOfSlotsPerFrame</w:t>
      </w:r>
      <w:r w:rsidRPr="00DE7B59">
        <w:rPr>
          <w:rFonts w:eastAsia="Malgun Gothic"/>
        </w:rPr>
        <w:t xml:space="preserve"> and </w:t>
      </w:r>
      <w:r w:rsidRPr="00DE7B59">
        <w:rPr>
          <w:rFonts w:eastAsia="Malgun Gothic"/>
          <w:i/>
        </w:rPr>
        <w:t>numberOfSymbolsPerSlot</w:t>
      </w:r>
      <w:r w:rsidRPr="00DE7B59">
        <w:rPr>
          <w:rFonts w:eastAsia="Malgun Gothic"/>
        </w:rPr>
        <w:t xml:space="preserve"> refer to the number of consecutive slots per frame and the number of consecutive symbols per slot, respectively as specified in TS 38.211 [8].</w:t>
      </w:r>
    </w:p>
    <w:p w14:paraId="3C0EA22E" w14:textId="77777777" w:rsidR="000B38FE" w:rsidRPr="00DE7B59" w:rsidRDefault="000B38FE" w:rsidP="000B38FE">
      <w:pPr>
        <w:pStyle w:val="NO"/>
        <w:rPr>
          <w:rFonts w:eastAsia="Malgun Gothic"/>
        </w:rPr>
      </w:pPr>
      <w:r w:rsidRPr="00DE7B59">
        <w:rPr>
          <w:rFonts w:eastAsia="Malgun Gothic"/>
        </w:rPr>
        <w:t>NOTE 1:</w:t>
      </w:r>
      <w:r w:rsidRPr="00DE7B59">
        <w:rPr>
          <w:rFonts w:eastAsia="Malgun Gothic"/>
        </w:rPr>
        <w:tab/>
        <w:t>CURRENT_symbol refers to the symbol index of the first transmission occasion of a repetition bundle that takes place.</w:t>
      </w:r>
    </w:p>
    <w:p w14:paraId="18708A8B" w14:textId="77777777" w:rsidR="000B38FE" w:rsidRPr="00DE7B59" w:rsidRDefault="000B38FE" w:rsidP="000B38FE">
      <w:pPr>
        <w:pStyle w:val="NO"/>
        <w:rPr>
          <w:rFonts w:eastAsia="Malgun Gothic"/>
        </w:rPr>
      </w:pPr>
      <w:r w:rsidRPr="00DE7B59">
        <w:rPr>
          <w:rFonts w:eastAsia="Malgun Gothic"/>
        </w:rPr>
        <w:t>NOTE 2:</w:t>
      </w:r>
      <w:r w:rsidRPr="00DE7B59">
        <w:rPr>
          <w:rFonts w:eastAsia="Malgun Gothic"/>
        </w:rPr>
        <w:tab/>
        <w:t xml:space="preserve">A HARQ process is configured for a configured uplink grant if the configured uplink grant is activated and the associated HARQ process ID is less than </w:t>
      </w:r>
      <w:r w:rsidRPr="00DE7B59">
        <w:rPr>
          <w:rFonts w:eastAsia="Malgun Gothic"/>
          <w:i/>
        </w:rPr>
        <w:t>nrofHARQ-Processes</w:t>
      </w:r>
      <w:r w:rsidRPr="00DE7B59">
        <w:rPr>
          <w:rFonts w:eastAsia="Malgun Gothic"/>
        </w:rPr>
        <w:t>.</w:t>
      </w:r>
    </w:p>
    <w:p w14:paraId="307FA314" w14:textId="77777777" w:rsidR="000B38FE" w:rsidRPr="00DE7B59" w:rsidRDefault="000B38FE" w:rsidP="000B38FE">
      <w:pPr>
        <w:rPr>
          <w:lang w:eastAsia="sv-SE"/>
        </w:rPr>
      </w:pPr>
      <w:r w:rsidRPr="00DE7B59">
        <w:rPr>
          <w:lang w:eastAsia="sv-SE"/>
        </w:rPr>
        <w:t>[TS 38.321, clause 5.4.2.1]</w:t>
      </w:r>
    </w:p>
    <w:p w14:paraId="2BA01307" w14:textId="77777777" w:rsidR="000B38FE" w:rsidRPr="00DE7B59" w:rsidRDefault="000B38FE" w:rsidP="000B38FE">
      <w:pPr>
        <w:overflowPunct/>
        <w:autoSpaceDE/>
        <w:autoSpaceDN/>
        <w:adjustRightInd/>
        <w:rPr>
          <w:rFonts w:eastAsia="Malgun Gothic"/>
        </w:rPr>
      </w:pPr>
      <w:r w:rsidRPr="00DE7B59">
        <w:rPr>
          <w:rFonts w:eastAsia="Malgun Gothic"/>
        </w:rPr>
        <w:t xml:space="preserve">The MAC entity includes a HARQ entity for each Serving Cell with configured uplink (including the case when it is configured with </w:t>
      </w:r>
      <w:r w:rsidRPr="00DE7B59">
        <w:rPr>
          <w:rFonts w:eastAsia="Malgun Gothic"/>
          <w:i/>
        </w:rPr>
        <w:t>supplementaryUplink</w:t>
      </w:r>
      <w:r w:rsidRPr="00DE7B59">
        <w:rPr>
          <w:rFonts w:eastAsia="Malgun Gothic"/>
        </w:rPr>
        <w:t>), which maintains a number of parallel HARQ processes.</w:t>
      </w:r>
    </w:p>
    <w:p w14:paraId="3706C870" w14:textId="77777777" w:rsidR="000B38FE" w:rsidRPr="00DE7B59" w:rsidRDefault="000B38FE" w:rsidP="000B38FE">
      <w:pPr>
        <w:overflowPunct/>
        <w:autoSpaceDE/>
        <w:autoSpaceDN/>
        <w:adjustRightInd/>
        <w:rPr>
          <w:rFonts w:eastAsia="Malgun Gothic"/>
        </w:rPr>
      </w:pPr>
      <w:r w:rsidRPr="00DE7B59">
        <w:rPr>
          <w:rFonts w:eastAsia="Malgun Gothic"/>
        </w:rPr>
        <w:t>The number of parallel UL HARQ processes per HARQ entity is specified in TS 38.214 [7].</w:t>
      </w:r>
    </w:p>
    <w:p w14:paraId="1A4442D0" w14:textId="77777777" w:rsidR="000B38FE" w:rsidRPr="00DE7B59" w:rsidRDefault="000B38FE" w:rsidP="000B38FE">
      <w:pPr>
        <w:overflowPunct/>
        <w:autoSpaceDE/>
        <w:autoSpaceDN/>
        <w:adjustRightInd/>
        <w:rPr>
          <w:rFonts w:eastAsia="Malgun Gothic"/>
        </w:rPr>
      </w:pPr>
      <w:r w:rsidRPr="00DE7B59">
        <w:rPr>
          <w:rFonts w:eastAsia="Malgun Gothic"/>
        </w:rPr>
        <w:t>Each HARQ process supports one TB.</w:t>
      </w:r>
    </w:p>
    <w:p w14:paraId="47C3DC09" w14:textId="77777777" w:rsidR="000B38FE" w:rsidRPr="00DE7B59" w:rsidRDefault="000B38FE" w:rsidP="000B38FE">
      <w:pPr>
        <w:overflowPunct/>
        <w:autoSpaceDE/>
        <w:autoSpaceDN/>
        <w:adjustRightInd/>
        <w:rPr>
          <w:rFonts w:eastAsia="Malgun Gothic"/>
        </w:rPr>
      </w:pPr>
      <w:r w:rsidRPr="00DE7B59">
        <w:rPr>
          <w:rFonts w:eastAsia="Malgun Gothic"/>
        </w:rPr>
        <w:t>Each HARQ process is associated with a HARQ process identifier. For UL transmission with UL grant in RA Response, HARQ process identifier 0 is used.</w:t>
      </w:r>
    </w:p>
    <w:p w14:paraId="3FDD2122" w14:textId="77777777" w:rsidR="000B38FE" w:rsidRPr="00DE7B59" w:rsidRDefault="000B38FE" w:rsidP="000B38FE">
      <w:pPr>
        <w:overflowPunct/>
        <w:autoSpaceDE/>
        <w:autoSpaceDN/>
        <w:adjustRightInd/>
        <w:rPr>
          <w:rFonts w:eastAsia="Malgun Gothic"/>
        </w:rPr>
      </w:pPr>
      <w:r w:rsidRPr="00DE7B59">
        <w:rPr>
          <w:rFonts w:eastAsia="Malgun Gothic"/>
        </w:rPr>
        <w:t xml:space="preserve">When the MAC entity is configured with </w:t>
      </w:r>
      <w:r w:rsidRPr="00DE7B59">
        <w:rPr>
          <w:rFonts w:eastAsia="Malgun Gothic"/>
          <w:i/>
        </w:rPr>
        <w:t>pusch-AggregationFactor</w:t>
      </w:r>
      <w:r w:rsidRPr="00DE7B59">
        <w:rPr>
          <w:rFonts w:eastAsia="Malgun Gothic"/>
        </w:rPr>
        <w:t xml:space="preserve"> &gt; 1, the parameter </w:t>
      </w:r>
      <w:r w:rsidRPr="00DE7B59">
        <w:rPr>
          <w:rFonts w:eastAsia="Malgun Gothic"/>
          <w:i/>
        </w:rPr>
        <w:t>pusch-AggregationFactor</w:t>
      </w:r>
      <w:r w:rsidRPr="00DE7B59">
        <w:rPr>
          <w:rFonts w:eastAsia="Malgun Gothic"/>
        </w:rPr>
        <w:t xml:space="preserve"> provides the number of transmissions of a TB within a bundle of the dynamic grant. After the initial transmission, </w:t>
      </w:r>
      <w:r w:rsidRPr="00DE7B59">
        <w:rPr>
          <w:rFonts w:eastAsia="Malgun Gothic"/>
          <w:i/>
        </w:rPr>
        <w:t>pusch-AggregationFactor</w:t>
      </w:r>
      <w:r w:rsidRPr="00DE7B59">
        <w:rPr>
          <w:rFonts w:eastAsia="Malgun Gothic"/>
        </w:rPr>
        <w:t xml:space="preserve"> – 1 HARQ retransmissions follow within a bundle. When the MAC entity is configured with </w:t>
      </w:r>
      <w:r w:rsidRPr="00DE7B59">
        <w:rPr>
          <w:rFonts w:eastAsia="Malgun Gothic"/>
          <w:i/>
        </w:rPr>
        <w:t>repK</w:t>
      </w:r>
      <w:r w:rsidRPr="00DE7B59">
        <w:rPr>
          <w:rFonts w:eastAsia="Malgun Gothic"/>
        </w:rPr>
        <w:t xml:space="preserve"> &gt; 1, the parameter </w:t>
      </w:r>
      <w:r w:rsidRPr="00DE7B59">
        <w:rPr>
          <w:rFonts w:eastAsia="Malgun Gothic"/>
          <w:i/>
        </w:rPr>
        <w:t>repK</w:t>
      </w:r>
      <w:r w:rsidRPr="00DE7B59">
        <w:rPr>
          <w:rFonts w:eastAsia="Malgun Gothic"/>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rFonts w:eastAsia="Malgun Gothic"/>
          <w:i/>
        </w:rPr>
        <w:t>pusch-AggregationFactor</w:t>
      </w:r>
      <w:r w:rsidRPr="00DE7B59">
        <w:rPr>
          <w:rFonts w:eastAsia="Malgun Gothic"/>
        </w:rPr>
        <w:t xml:space="preserve"> for a dynamic grant and </w:t>
      </w:r>
      <w:r w:rsidRPr="00DE7B59">
        <w:rPr>
          <w:rFonts w:eastAsia="Malgun Gothic"/>
          <w:i/>
        </w:rPr>
        <w:t>repK</w:t>
      </w:r>
      <w:r w:rsidRPr="00DE7B59">
        <w:rPr>
          <w:rFonts w:eastAsia="Malgun Gothic"/>
        </w:rPr>
        <w:t xml:space="preserve"> for a configured uplink grant, respectively. Each transmission within a bundle is a separate uplink grant after the initial uplink grant within a bundle is delivered to the HARQ entity.</w:t>
      </w:r>
    </w:p>
    <w:p w14:paraId="214CE35B" w14:textId="77777777" w:rsidR="000B38FE" w:rsidRPr="00DE7B59" w:rsidRDefault="000B38FE" w:rsidP="000B38FE">
      <w:pPr>
        <w:overflowPunct/>
        <w:autoSpaceDE/>
        <w:autoSpaceDN/>
        <w:adjustRightInd/>
        <w:rPr>
          <w:rFonts w:eastAsia="Malgun Gothic"/>
        </w:rPr>
      </w:pPr>
      <w:r w:rsidRPr="00DE7B59">
        <w:rPr>
          <w:rFonts w:eastAsia="Malgun Gothic"/>
        </w:rPr>
        <w:t>For each transmission within a bundle of the dynamic grant, the sequence of redundancy versions is determined according to subclause 6.1.4 of TS 38.214 [7]. For each transmission within a bundle of the configured uplink grant, the sequence of redundancy versions is determined according to subclause 6.1.2.3 of TS 38.214 [7].</w:t>
      </w:r>
    </w:p>
    <w:p w14:paraId="1DBAD0E9" w14:textId="77777777" w:rsidR="000B38FE" w:rsidRPr="00DE7B59" w:rsidRDefault="000B38FE" w:rsidP="000B38FE">
      <w:pPr>
        <w:overflowPunct/>
        <w:autoSpaceDE/>
        <w:autoSpaceDN/>
        <w:adjustRightInd/>
        <w:rPr>
          <w:rFonts w:eastAsia="Malgun Gothic"/>
        </w:rPr>
      </w:pPr>
      <w:r w:rsidRPr="00DE7B59">
        <w:rPr>
          <w:rFonts w:eastAsia="Malgun Gothic"/>
        </w:rPr>
        <w:t>For each uplink grant, the HARQ entity shall:</w:t>
      </w:r>
    </w:p>
    <w:p w14:paraId="22ED2CA0"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identify the HARQ process associated with this grant, and for each identified HARQ process:</w:t>
      </w:r>
    </w:p>
    <w:p w14:paraId="7FD5AF84"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received grant was not addressed to a Temporary C-RNTI on PDCCH, and the NDI provided in the associated HARQ information has been toggled compared to the value in the previous transmission of this TB of this HARQ process; or</w:t>
      </w:r>
    </w:p>
    <w:p w14:paraId="43BB6067"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was received on PDCCH for the C-RNTI and the HARQ buffer of the identified process is empty; or</w:t>
      </w:r>
    </w:p>
    <w:p w14:paraId="066E163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was received in a Random Access Response; or</w:t>
      </w:r>
    </w:p>
    <w:p w14:paraId="48577B7F"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part of a bundle of the configured uplink grant, and may be used for initial transmission according to subclause 6.1.2.3 of TS 38.214 [7], and if no MAC PDU has been obtained for this bundle:</w:t>
      </w:r>
    </w:p>
    <w:p w14:paraId="5F299B77"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there is a MAC PDU in the Msg3 buffer</w:t>
      </w:r>
      <w:r w:rsidRPr="00DE7B59">
        <w:rPr>
          <w:rFonts w:eastAsia="Malgun Gothic"/>
          <w:lang w:eastAsia="zh-CN"/>
        </w:rPr>
        <w:t xml:space="preserve"> and the uplink grant was received in a Random Access Response</w:t>
      </w:r>
      <w:r w:rsidRPr="00DE7B59">
        <w:rPr>
          <w:rFonts w:eastAsia="Malgun Gothic"/>
        </w:rPr>
        <w:t>:</w:t>
      </w:r>
    </w:p>
    <w:p w14:paraId="5A3E066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obtain the MAC PDU to transmit from the Msg3 buffer.</w:t>
      </w:r>
    </w:p>
    <w:p w14:paraId="1887DBDC"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w:t>
      </w:r>
    </w:p>
    <w:p w14:paraId="2F0A3CDF"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obtain the MAC PDU to transmit from the Multiplexing and assembly entity, if any;</w:t>
      </w:r>
    </w:p>
    <w:p w14:paraId="36CE0876"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lang w:eastAsia="zh-CN"/>
        </w:rPr>
        <w:tab/>
        <w:t>if a MAC PDU to transmit has been obtained:</w:t>
      </w:r>
    </w:p>
    <w:p w14:paraId="19275B5B"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MAC PDU and the uplink grant and the HARQ information of the TB to the identified HARQ process;</w:t>
      </w:r>
    </w:p>
    <w:p w14:paraId="15E86649"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instruct the identified HARQ process to trigger a new transmission;</w:t>
      </w:r>
    </w:p>
    <w:p w14:paraId="0FA8C927"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CS-RNTI; or</w:t>
      </w:r>
    </w:p>
    <w:p w14:paraId="59398D58"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 configured uplink grant; or</w:t>
      </w:r>
    </w:p>
    <w:p w14:paraId="0FF0614F"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C-RNTI, and the identified HARQ process is configured for a configured uplink grant:</w:t>
      </w:r>
    </w:p>
    <w:p w14:paraId="13D1BC3D" w14:textId="77777777" w:rsidR="000B38FE" w:rsidRPr="00DE7B59" w:rsidRDefault="000B38FE" w:rsidP="000B38FE">
      <w:pPr>
        <w:pStyle w:val="B5"/>
        <w:rPr>
          <w:rFonts w:eastAsia="Malgun Gothic"/>
        </w:rPr>
      </w:pPr>
      <w:r w:rsidRPr="00DE7B59">
        <w:rPr>
          <w:rFonts w:eastAsia="Malgun Gothic"/>
        </w:rPr>
        <w:t>5&gt;</w:t>
      </w:r>
      <w:r w:rsidRPr="00DE7B59">
        <w:rPr>
          <w:rFonts w:eastAsia="Malgun Gothic"/>
        </w:rPr>
        <w:tab/>
        <w:t xml:space="preserve">start or restart the </w:t>
      </w:r>
      <w:r w:rsidRPr="00DE7B59">
        <w:rPr>
          <w:rFonts w:eastAsia="Malgun Gothic"/>
          <w:i/>
        </w:rPr>
        <w:t>configuredGrantTimer</w:t>
      </w:r>
      <w:r w:rsidRPr="00DE7B59">
        <w:rPr>
          <w:rFonts w:eastAsia="Malgun Gothic"/>
        </w:rPr>
        <w:t>, if configured, for the corresponding HARQ process when the transmission is performed.</w:t>
      </w:r>
    </w:p>
    <w:p w14:paraId="702F2DE6" w14:textId="77777777" w:rsidR="000B38FE" w:rsidRPr="00DE7B59" w:rsidRDefault="000B38FE" w:rsidP="000B38FE">
      <w:pPr>
        <w:pStyle w:val="B3"/>
        <w:rPr>
          <w:rFonts w:eastAsia="Malgun Gothic"/>
        </w:rPr>
      </w:pPr>
      <w:r w:rsidRPr="00DE7B59">
        <w:rPr>
          <w:rFonts w:eastAsia="Malgun Gothic"/>
        </w:rPr>
        <w:t>3&gt; else:</w:t>
      </w:r>
    </w:p>
    <w:p w14:paraId="5D00C42B" w14:textId="77777777" w:rsidR="000B38FE" w:rsidRPr="00DE7B59" w:rsidRDefault="000B38FE" w:rsidP="000B38FE">
      <w:pPr>
        <w:pStyle w:val="B4"/>
        <w:rPr>
          <w:rFonts w:eastAsia="Malgun Gothic"/>
        </w:rPr>
      </w:pPr>
      <w:r w:rsidRPr="00DE7B59">
        <w:rPr>
          <w:rFonts w:eastAsia="Malgun Gothic"/>
        </w:rPr>
        <w:t>4&gt; flush the HARQ buffer of the identified HARQ process.</w:t>
      </w:r>
    </w:p>
    <w:p w14:paraId="017289F4"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else (i.e. retransmission):</w:t>
      </w:r>
    </w:p>
    <w:p w14:paraId="22231170"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received on PDCCH was addressed to CS-RNTI and if the HARQ buffer of the identified process is empty; or</w:t>
      </w:r>
    </w:p>
    <w:p w14:paraId="3660A738"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is part of a bundle and if no MAC PDU has been obtained for this bundle; or</w:t>
      </w:r>
    </w:p>
    <w:p w14:paraId="34FBD0CB"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is part of a bundle of the configured uplink grant, and the PUSCH of the uplink grant overlaps with a PUSCH of another uplink grant received on the PDCCH for this Serving Cell:</w:t>
      </w:r>
    </w:p>
    <w:p w14:paraId="3B85DBCE"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ignore the uplink grant.</w:t>
      </w:r>
    </w:p>
    <w:p w14:paraId="194E426F"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w:t>
      </w:r>
    </w:p>
    <w:p w14:paraId="6A575292"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uplink grant and the HARQ information (redundancy version) of the TB to the identified HARQ process;</w:t>
      </w:r>
    </w:p>
    <w:p w14:paraId="3307985C"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instruct the identified HARQ process to trigger a retransmission;</w:t>
      </w:r>
    </w:p>
    <w:p w14:paraId="456CDBC9"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CS-RNTI; or</w:t>
      </w:r>
    </w:p>
    <w:p w14:paraId="7C388A1A"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C-RNTI, and the identified HARQ process is configured for a configured uplink grant:</w:t>
      </w:r>
    </w:p>
    <w:p w14:paraId="201710B7" w14:textId="77777777" w:rsidR="000B38FE" w:rsidRPr="00DE7B59" w:rsidRDefault="000B38FE" w:rsidP="000B38FE">
      <w:pPr>
        <w:pStyle w:val="B5"/>
        <w:rPr>
          <w:rFonts w:eastAsia="Malgun Gothic"/>
        </w:rPr>
      </w:pPr>
      <w:r w:rsidRPr="00DE7B59">
        <w:rPr>
          <w:rFonts w:eastAsia="Malgun Gothic"/>
        </w:rPr>
        <w:t>5&gt;</w:t>
      </w:r>
      <w:r w:rsidRPr="00DE7B59">
        <w:rPr>
          <w:rFonts w:eastAsia="Malgun Gothic"/>
        </w:rPr>
        <w:tab/>
        <w:t xml:space="preserve">start or restart the </w:t>
      </w:r>
      <w:r w:rsidRPr="00DE7B59">
        <w:rPr>
          <w:rFonts w:eastAsia="Malgun Gothic"/>
          <w:i/>
        </w:rPr>
        <w:t>configuredGrantTimer</w:t>
      </w:r>
      <w:r w:rsidRPr="00DE7B59">
        <w:rPr>
          <w:rFonts w:eastAsia="Malgun Gothic"/>
        </w:rPr>
        <w:t>, if configured, for the corresponding HARQ process when the transmission is performed.</w:t>
      </w:r>
    </w:p>
    <w:p w14:paraId="2FE90D54" w14:textId="77777777" w:rsidR="000B38FE" w:rsidRPr="00DE7B59" w:rsidRDefault="000B38FE" w:rsidP="000B38FE">
      <w:pPr>
        <w:overflowPunct/>
        <w:autoSpaceDE/>
        <w:autoSpaceDN/>
        <w:adjustRightInd/>
        <w:rPr>
          <w:rFonts w:eastAsia="Malgun Gothic"/>
        </w:rPr>
      </w:pPr>
      <w:r w:rsidRPr="00DE7B59">
        <w:rPr>
          <w:rFonts w:eastAsia="Malgun Gothic"/>
        </w:rPr>
        <w:t>When determining if NDI has been toggled compared to the value in the previous transmission the MAC entity shall ignore NDI received in all uplink grants on PDCCH for its Temporary C-RNTI.</w:t>
      </w:r>
    </w:p>
    <w:p w14:paraId="1AB128FC" w14:textId="77777777" w:rsidR="000B38FE" w:rsidRPr="00DE7B59" w:rsidRDefault="000B38FE" w:rsidP="000B38FE">
      <w:pPr>
        <w:rPr>
          <w:lang w:eastAsia="sv-SE"/>
        </w:rPr>
      </w:pPr>
      <w:r w:rsidRPr="00DE7B59">
        <w:rPr>
          <w:lang w:eastAsia="sv-SE"/>
        </w:rPr>
        <w:t>[TS 38.321, clause 5.4.2.2]</w:t>
      </w:r>
    </w:p>
    <w:p w14:paraId="197DFA61" w14:textId="77777777" w:rsidR="000B38FE" w:rsidRPr="00DE7B59" w:rsidRDefault="000B38FE" w:rsidP="000B38FE">
      <w:pPr>
        <w:overflowPunct/>
        <w:autoSpaceDE/>
        <w:autoSpaceDN/>
        <w:adjustRightInd/>
        <w:rPr>
          <w:rFonts w:eastAsia="Malgun Gothic"/>
        </w:rPr>
      </w:pPr>
      <w:r w:rsidRPr="00DE7B59">
        <w:rPr>
          <w:rFonts w:eastAsia="Malgun Gothic"/>
        </w:rPr>
        <w:t>Each HARQ process is associated with a HARQ buffer.</w:t>
      </w:r>
    </w:p>
    <w:p w14:paraId="10FB22DF" w14:textId="77777777" w:rsidR="000B38FE" w:rsidRPr="00DE7B59" w:rsidRDefault="000B38FE" w:rsidP="000B38FE">
      <w:pPr>
        <w:overflowPunct/>
        <w:autoSpaceDE/>
        <w:autoSpaceDN/>
        <w:adjustRightInd/>
        <w:rPr>
          <w:rFonts w:eastAsia="Malgun Gothic"/>
        </w:rPr>
      </w:pPr>
      <w:r w:rsidRPr="00DE7B59">
        <w:rPr>
          <w:rFonts w:eastAsia="Malgun Gothic"/>
        </w:rPr>
        <w:t>New transmissions are performed on the resource and with the MCS indicated on either PDCCH, Random Access Response, or RRC. Retransmissions are performed on the resource and, if provided, with the MCS indicated on PDCCH, or on the same resource and with the same MCS as was used for last made transmission attempt within a bundle.</w:t>
      </w:r>
    </w:p>
    <w:p w14:paraId="0D75915E" w14:textId="77777777" w:rsidR="000B38FE" w:rsidRPr="00DE7B59" w:rsidRDefault="000B38FE" w:rsidP="000B38FE">
      <w:pPr>
        <w:overflowPunct/>
        <w:autoSpaceDE/>
        <w:autoSpaceDN/>
        <w:adjustRightInd/>
        <w:rPr>
          <w:rFonts w:eastAsia="Malgun Gothic"/>
        </w:rPr>
      </w:pPr>
      <w:r w:rsidRPr="00DE7B59">
        <w:rPr>
          <w:rFonts w:eastAsia="Malgun Gothic"/>
        </w:rPr>
        <w:t>If the HARQ entity requests a new transmission for a TB, the HARQ process shall:</w:t>
      </w:r>
    </w:p>
    <w:p w14:paraId="72567A25"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MAC PDU in the associated HARQ buffer;</w:t>
      </w:r>
    </w:p>
    <w:p w14:paraId="7A98C3B7"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uplink grant received from the HARQ entity;</w:t>
      </w:r>
    </w:p>
    <w:p w14:paraId="5199416F"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generate a transmission as described below.</w:t>
      </w:r>
    </w:p>
    <w:p w14:paraId="7F702632" w14:textId="77777777" w:rsidR="000B38FE" w:rsidRPr="00DE7B59" w:rsidRDefault="000B38FE" w:rsidP="000B38FE">
      <w:pPr>
        <w:overflowPunct/>
        <w:autoSpaceDE/>
        <w:autoSpaceDN/>
        <w:adjustRightInd/>
        <w:rPr>
          <w:rFonts w:eastAsia="Malgun Gothic"/>
        </w:rPr>
      </w:pPr>
      <w:r w:rsidRPr="00DE7B59">
        <w:rPr>
          <w:rFonts w:eastAsia="Malgun Gothic"/>
        </w:rPr>
        <w:t>If the HARQ entity requests a retransmission for a TB, the HARQ process shall:</w:t>
      </w:r>
    </w:p>
    <w:p w14:paraId="0C765B6E"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uplink grant received from the HARQ entity;</w:t>
      </w:r>
    </w:p>
    <w:p w14:paraId="339E49D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generate a transmission as described below.</w:t>
      </w:r>
    </w:p>
    <w:p w14:paraId="5A830CB3" w14:textId="77777777" w:rsidR="000B38FE" w:rsidRPr="00DE7B59" w:rsidRDefault="000B38FE" w:rsidP="000B38FE">
      <w:pPr>
        <w:overflowPunct/>
        <w:autoSpaceDE/>
        <w:autoSpaceDN/>
        <w:adjustRightInd/>
        <w:rPr>
          <w:rFonts w:eastAsia="Malgun Gothic"/>
        </w:rPr>
      </w:pPr>
      <w:r w:rsidRPr="00DE7B59">
        <w:rPr>
          <w:rFonts w:eastAsia="Malgun Gothic"/>
        </w:rPr>
        <w:t>To generate a transmission for a TB, the HARQ process shall:</w:t>
      </w:r>
    </w:p>
    <w:p w14:paraId="708B2231"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the MAC PDU was obtained from the Msg3 buffer; or</w:t>
      </w:r>
    </w:p>
    <w:p w14:paraId="24AB929C" w14:textId="77777777" w:rsidR="000B38FE" w:rsidRPr="00DE7B59" w:rsidRDefault="000B38FE" w:rsidP="000B38FE">
      <w:pPr>
        <w:pStyle w:val="B1"/>
        <w:rPr>
          <w:rFonts w:eastAsia="Malgun Gothic"/>
        </w:rPr>
      </w:pPr>
      <w:r w:rsidRPr="00DE7B59">
        <w:rPr>
          <w:rFonts w:eastAsia="Malgun Gothic"/>
        </w:rPr>
        <w:t>1&gt;</w:t>
      </w:r>
      <w:r w:rsidRPr="00DE7B59">
        <w:rPr>
          <w:rFonts w:eastAsia="PMingLiU"/>
          <w:lang w:eastAsia="zh-TW"/>
        </w:rPr>
        <w:tab/>
        <w:t xml:space="preserve">if </w:t>
      </w:r>
      <w:r w:rsidRPr="00DE7B59">
        <w:rPr>
          <w:rFonts w:eastAsia="Malgun Gothic"/>
        </w:rPr>
        <w:t>there is no measurement gap at the time of the transmission</w:t>
      </w:r>
      <w:r w:rsidRPr="00DE7B59">
        <w:rPr>
          <w:rFonts w:eastAsia="Malgun Gothic"/>
          <w:lang w:eastAsia="zh-TW"/>
        </w:rPr>
        <w:t xml:space="preserve"> and, in case of retransmission, </w:t>
      </w:r>
      <w:r w:rsidRPr="00DE7B59">
        <w:rPr>
          <w:rFonts w:eastAsia="Malgun Gothic"/>
        </w:rPr>
        <w:t xml:space="preserve">the </w:t>
      </w:r>
      <w:r w:rsidRPr="00DE7B59">
        <w:rPr>
          <w:rFonts w:eastAsia="PMingLiU"/>
          <w:lang w:eastAsia="zh-TW"/>
        </w:rPr>
        <w:t>re</w:t>
      </w:r>
      <w:r w:rsidRPr="00DE7B59">
        <w:rPr>
          <w:rFonts w:eastAsia="Malgun Gothic"/>
        </w:rPr>
        <w:t>transmission</w:t>
      </w:r>
      <w:r w:rsidRPr="00DE7B59">
        <w:rPr>
          <w:rFonts w:eastAsia="Malgun Gothic"/>
          <w:lang w:eastAsia="zh-TW"/>
        </w:rPr>
        <w:t xml:space="preserve"> does not collide with a transmission for a MAC PDU obtained from the Msg3 buffer</w:t>
      </w:r>
      <w:r w:rsidRPr="00DE7B59">
        <w:rPr>
          <w:rFonts w:eastAsia="Malgun Gothic"/>
        </w:rPr>
        <w:t>:</w:t>
      </w:r>
    </w:p>
    <w:p w14:paraId="65243839"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instruct the physical layer to generate a transmission according to the stored uplink grant.</w:t>
      </w:r>
    </w:p>
    <w:p w14:paraId="398DBC79" w14:textId="77777777" w:rsidR="000B38FE" w:rsidRPr="00DE7B59" w:rsidRDefault="000B38FE" w:rsidP="00B5202A">
      <w:pPr>
        <w:pStyle w:val="H6"/>
      </w:pPr>
      <w:r w:rsidRPr="00DE7B59">
        <w:t>7.1.1.3.9.3</w:t>
      </w:r>
      <w:r w:rsidRPr="00DE7B59">
        <w:tab/>
        <w:t>Test description</w:t>
      </w:r>
    </w:p>
    <w:p w14:paraId="0D8438AA" w14:textId="77777777" w:rsidR="000B38FE" w:rsidRPr="00DE7B59" w:rsidRDefault="000B38FE" w:rsidP="00B5202A">
      <w:pPr>
        <w:pStyle w:val="H6"/>
      </w:pPr>
      <w:r w:rsidRPr="00DE7B59">
        <w:t>7.1.1.3.9.3.1</w:t>
      </w:r>
      <w:r w:rsidRPr="00DE7B59">
        <w:tab/>
        <w:t>Pre-test conditions</w:t>
      </w:r>
    </w:p>
    <w:p w14:paraId="71A43FF2" w14:textId="77777777" w:rsidR="00B47DAC" w:rsidRPr="00DE7B59" w:rsidRDefault="000B38FE" w:rsidP="00B47DAC">
      <w:pPr>
        <w:rPr>
          <w:lang w:eastAsia="sv-SE"/>
        </w:rPr>
      </w:pPr>
      <w:r w:rsidRPr="00DE7B59">
        <w:rPr>
          <w:lang w:eastAsia="sv-SE"/>
        </w:rPr>
        <w:t>Same Pre-test conditions as in clause 7.1.1.0</w:t>
      </w:r>
      <w:r w:rsidR="00B47DAC" w:rsidRPr="00DE7B59">
        <w:rPr>
          <w:lang w:eastAsia="sv-SE"/>
        </w:rPr>
        <w:t xml:space="preserve"> </w:t>
      </w:r>
      <w:r w:rsidR="00B47DAC" w:rsidRPr="00DE7B59">
        <w:t>except that DRB is configured in RLC AM mode</w:t>
      </w:r>
      <w:r w:rsidR="00B47DAC" w:rsidRPr="00DE7B59">
        <w:rPr>
          <w:lang w:eastAsia="sv-SE"/>
        </w:rPr>
        <w:t xml:space="preserve"> according to Table 7.1.1.3.9.3.1-1.</w:t>
      </w:r>
    </w:p>
    <w:p w14:paraId="453610A3" w14:textId="77777777" w:rsidR="00B47DAC" w:rsidRPr="00DE7B59" w:rsidRDefault="00B47DAC" w:rsidP="00B47DAC">
      <w:pPr>
        <w:pStyle w:val="TH"/>
        <w:rPr>
          <w:lang w:eastAsia="sv-SE"/>
        </w:rPr>
      </w:pPr>
      <w:r w:rsidRPr="00DE7B59">
        <w:rPr>
          <w:lang w:eastAsia="sv-SE"/>
        </w:rPr>
        <w:t xml:space="preserve">Table </w:t>
      </w:r>
      <w:bookmarkStart w:id="53" w:name="_Hlk110889571"/>
      <w:r w:rsidRPr="00DE7B59">
        <w:rPr>
          <w:lang w:eastAsia="sv-SE"/>
        </w:rPr>
        <w:t>7.1.1.3.9.3.1-1</w:t>
      </w:r>
      <w:bookmarkEnd w:id="53"/>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B47DAC" w:rsidRPr="00DE7B59" w14:paraId="355DDC3F" w14:textId="77777777" w:rsidTr="00AB7AF6">
        <w:tc>
          <w:tcPr>
            <w:tcW w:w="4560" w:type="dxa"/>
            <w:tcBorders>
              <w:top w:val="single" w:sz="4" w:space="0" w:color="auto"/>
              <w:left w:val="single" w:sz="4" w:space="0" w:color="auto"/>
              <w:bottom w:val="single" w:sz="4" w:space="0" w:color="auto"/>
              <w:right w:val="single" w:sz="4" w:space="0" w:color="auto"/>
            </w:tcBorders>
            <w:hideMark/>
          </w:tcPr>
          <w:p w14:paraId="46292271" w14:textId="77777777" w:rsidR="00B47DAC" w:rsidRPr="00DE7B59" w:rsidRDefault="00B47DAC" w:rsidP="00AB7AF6">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31B321A" w14:textId="77777777" w:rsidR="00B47DAC" w:rsidRPr="00DE7B59" w:rsidRDefault="00B47DAC" w:rsidP="00AB7AF6">
            <w:pPr>
              <w:pStyle w:val="TAL"/>
            </w:pPr>
            <w:r w:rsidRPr="00DE7B59">
              <w:t>ms80</w:t>
            </w:r>
          </w:p>
        </w:tc>
      </w:tr>
    </w:tbl>
    <w:p w14:paraId="247E88E8" w14:textId="7F159102" w:rsidR="000B38FE" w:rsidRPr="00DE7B59" w:rsidRDefault="000B38FE" w:rsidP="000B38FE">
      <w:pPr>
        <w:rPr>
          <w:lang w:eastAsia="sv-SE"/>
        </w:rPr>
      </w:pPr>
    </w:p>
    <w:p w14:paraId="2556FA22" w14:textId="77777777" w:rsidR="000B38FE" w:rsidRPr="00DE7B59" w:rsidRDefault="000B38FE" w:rsidP="00B5202A">
      <w:pPr>
        <w:pStyle w:val="H6"/>
      </w:pPr>
      <w:r w:rsidRPr="00DE7B59">
        <w:t>7.1.1.3.9.3.2</w:t>
      </w:r>
      <w:r w:rsidRPr="00DE7B59">
        <w:tab/>
        <w:t>Test procedure sequence</w:t>
      </w:r>
    </w:p>
    <w:p w14:paraId="3DFDAB7F" w14:textId="77777777" w:rsidR="00B47DAC" w:rsidRPr="00DE7B59" w:rsidRDefault="000B38FE" w:rsidP="00B47DAC">
      <w:pPr>
        <w:pStyle w:val="TH"/>
      </w:pPr>
      <w:r w:rsidRPr="00DE7B59">
        <w:t>Table 7.1.1.3.9.3.2-1: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47DAC" w:rsidRPr="00DE7B59" w14:paraId="6BF55DBD" w14:textId="77777777" w:rsidTr="00AB7AF6">
        <w:tc>
          <w:tcPr>
            <w:tcW w:w="648" w:type="dxa"/>
            <w:tcBorders>
              <w:bottom w:val="nil"/>
            </w:tcBorders>
          </w:tcPr>
          <w:p w14:paraId="47A8F330" w14:textId="77777777" w:rsidR="00B47DAC" w:rsidRPr="00DE7B59" w:rsidRDefault="00B47DAC" w:rsidP="00AB7AF6">
            <w:pPr>
              <w:pStyle w:val="TAH"/>
              <w:rPr>
                <w:lang w:eastAsia="en-US"/>
              </w:rPr>
            </w:pPr>
            <w:r w:rsidRPr="00DE7B59">
              <w:rPr>
                <w:lang w:eastAsia="en-US"/>
              </w:rPr>
              <w:t>St</w:t>
            </w:r>
          </w:p>
        </w:tc>
        <w:tc>
          <w:tcPr>
            <w:tcW w:w="3969" w:type="dxa"/>
            <w:tcBorders>
              <w:bottom w:val="nil"/>
            </w:tcBorders>
          </w:tcPr>
          <w:p w14:paraId="3786604A" w14:textId="77777777" w:rsidR="00B47DAC" w:rsidRPr="00DE7B59" w:rsidRDefault="00B47DAC" w:rsidP="00AB7AF6">
            <w:pPr>
              <w:pStyle w:val="TAH"/>
              <w:rPr>
                <w:lang w:eastAsia="en-US"/>
              </w:rPr>
            </w:pPr>
            <w:r w:rsidRPr="00DE7B59">
              <w:rPr>
                <w:lang w:eastAsia="en-US"/>
              </w:rPr>
              <w:t>Procedure</w:t>
            </w:r>
          </w:p>
        </w:tc>
        <w:tc>
          <w:tcPr>
            <w:tcW w:w="3686" w:type="dxa"/>
            <w:gridSpan w:val="2"/>
          </w:tcPr>
          <w:p w14:paraId="3928C748" w14:textId="77777777" w:rsidR="00B47DAC" w:rsidRPr="00DE7B59" w:rsidRDefault="00B47DAC" w:rsidP="00AB7AF6">
            <w:pPr>
              <w:pStyle w:val="TAH"/>
              <w:rPr>
                <w:lang w:eastAsia="en-US"/>
              </w:rPr>
            </w:pPr>
            <w:r w:rsidRPr="00DE7B59">
              <w:rPr>
                <w:lang w:eastAsia="en-US"/>
              </w:rPr>
              <w:t>Message Sequence</w:t>
            </w:r>
          </w:p>
        </w:tc>
        <w:tc>
          <w:tcPr>
            <w:tcW w:w="567" w:type="dxa"/>
            <w:tcBorders>
              <w:bottom w:val="nil"/>
            </w:tcBorders>
          </w:tcPr>
          <w:p w14:paraId="6C71EB2C" w14:textId="77777777" w:rsidR="00B47DAC" w:rsidRPr="00DE7B59" w:rsidRDefault="00B47DAC" w:rsidP="00AB7AF6">
            <w:pPr>
              <w:pStyle w:val="TAH"/>
              <w:rPr>
                <w:lang w:eastAsia="en-US"/>
              </w:rPr>
            </w:pPr>
            <w:r w:rsidRPr="00DE7B59">
              <w:rPr>
                <w:lang w:eastAsia="en-US"/>
              </w:rPr>
              <w:t>TP</w:t>
            </w:r>
          </w:p>
        </w:tc>
        <w:tc>
          <w:tcPr>
            <w:tcW w:w="892" w:type="dxa"/>
            <w:tcBorders>
              <w:bottom w:val="nil"/>
            </w:tcBorders>
          </w:tcPr>
          <w:p w14:paraId="6957E4E7" w14:textId="77777777" w:rsidR="00B47DAC" w:rsidRPr="00DE7B59" w:rsidRDefault="00B47DAC" w:rsidP="00AB7AF6">
            <w:pPr>
              <w:pStyle w:val="TAH"/>
              <w:rPr>
                <w:lang w:eastAsia="en-US"/>
              </w:rPr>
            </w:pPr>
            <w:r w:rsidRPr="00DE7B59">
              <w:rPr>
                <w:lang w:eastAsia="en-US"/>
              </w:rPr>
              <w:t>Verdict</w:t>
            </w:r>
          </w:p>
        </w:tc>
      </w:tr>
      <w:tr w:rsidR="00B47DAC" w:rsidRPr="00DE7B59" w14:paraId="49EEE5AD" w14:textId="77777777" w:rsidTr="00AB7AF6">
        <w:tc>
          <w:tcPr>
            <w:tcW w:w="648" w:type="dxa"/>
            <w:tcBorders>
              <w:top w:val="nil"/>
            </w:tcBorders>
          </w:tcPr>
          <w:p w14:paraId="3F1A041C" w14:textId="77777777" w:rsidR="00B47DAC" w:rsidRPr="00DE7B59" w:rsidRDefault="00B47DAC" w:rsidP="00AB7AF6">
            <w:pPr>
              <w:pStyle w:val="TAH"/>
              <w:rPr>
                <w:lang w:eastAsia="en-US"/>
              </w:rPr>
            </w:pPr>
          </w:p>
        </w:tc>
        <w:tc>
          <w:tcPr>
            <w:tcW w:w="3969" w:type="dxa"/>
            <w:tcBorders>
              <w:top w:val="nil"/>
            </w:tcBorders>
          </w:tcPr>
          <w:p w14:paraId="641C881A" w14:textId="77777777" w:rsidR="00B47DAC" w:rsidRPr="00DE7B59" w:rsidRDefault="00B47DAC" w:rsidP="00AB7AF6">
            <w:pPr>
              <w:pStyle w:val="TAH"/>
              <w:rPr>
                <w:lang w:eastAsia="en-US"/>
              </w:rPr>
            </w:pPr>
          </w:p>
        </w:tc>
        <w:tc>
          <w:tcPr>
            <w:tcW w:w="709" w:type="dxa"/>
          </w:tcPr>
          <w:p w14:paraId="359E36CC" w14:textId="77777777" w:rsidR="00B47DAC" w:rsidRPr="00DE7B59" w:rsidRDefault="00B47DAC" w:rsidP="00AB7AF6">
            <w:pPr>
              <w:pStyle w:val="TAH"/>
              <w:rPr>
                <w:lang w:eastAsia="en-US"/>
              </w:rPr>
            </w:pPr>
            <w:r w:rsidRPr="00DE7B59">
              <w:rPr>
                <w:lang w:eastAsia="en-US"/>
              </w:rPr>
              <w:t>U - S</w:t>
            </w:r>
          </w:p>
        </w:tc>
        <w:tc>
          <w:tcPr>
            <w:tcW w:w="2977" w:type="dxa"/>
          </w:tcPr>
          <w:p w14:paraId="11A8F26D" w14:textId="77777777" w:rsidR="00B47DAC" w:rsidRPr="00DE7B59" w:rsidRDefault="00B47DAC" w:rsidP="00AB7AF6">
            <w:pPr>
              <w:pStyle w:val="TAH"/>
              <w:rPr>
                <w:lang w:eastAsia="en-US"/>
              </w:rPr>
            </w:pPr>
            <w:r w:rsidRPr="00DE7B59">
              <w:rPr>
                <w:lang w:eastAsia="en-US"/>
              </w:rPr>
              <w:t>Message</w:t>
            </w:r>
          </w:p>
        </w:tc>
        <w:tc>
          <w:tcPr>
            <w:tcW w:w="567" w:type="dxa"/>
            <w:tcBorders>
              <w:top w:val="nil"/>
            </w:tcBorders>
          </w:tcPr>
          <w:p w14:paraId="1968E98F" w14:textId="77777777" w:rsidR="00B47DAC" w:rsidRPr="00DE7B59" w:rsidRDefault="00B47DAC" w:rsidP="00AB7AF6">
            <w:pPr>
              <w:pStyle w:val="TAH"/>
              <w:rPr>
                <w:lang w:eastAsia="en-US"/>
              </w:rPr>
            </w:pPr>
          </w:p>
        </w:tc>
        <w:tc>
          <w:tcPr>
            <w:tcW w:w="892" w:type="dxa"/>
            <w:tcBorders>
              <w:top w:val="nil"/>
            </w:tcBorders>
          </w:tcPr>
          <w:p w14:paraId="68D4E1FF" w14:textId="77777777" w:rsidR="00B47DAC" w:rsidRPr="00DE7B59" w:rsidRDefault="00B47DAC" w:rsidP="00AB7AF6">
            <w:pPr>
              <w:pStyle w:val="TAH"/>
              <w:rPr>
                <w:lang w:eastAsia="en-US"/>
              </w:rPr>
            </w:pPr>
          </w:p>
        </w:tc>
      </w:tr>
      <w:tr w:rsidR="00B47DAC" w:rsidRPr="00DE7B59" w14:paraId="5627D902" w14:textId="77777777" w:rsidTr="00AB7AF6">
        <w:tc>
          <w:tcPr>
            <w:tcW w:w="648" w:type="dxa"/>
            <w:tcBorders>
              <w:top w:val="nil"/>
            </w:tcBorders>
          </w:tcPr>
          <w:p w14:paraId="6CEE0938" w14:textId="77777777" w:rsidR="00B47DAC" w:rsidRPr="00DE7B59" w:rsidRDefault="00B47DAC" w:rsidP="00AB7AF6">
            <w:pPr>
              <w:pStyle w:val="TAC"/>
            </w:pPr>
            <w:r w:rsidRPr="00DE7B59">
              <w:t>0A</w:t>
            </w:r>
          </w:p>
        </w:tc>
        <w:tc>
          <w:tcPr>
            <w:tcW w:w="3969" w:type="dxa"/>
            <w:tcBorders>
              <w:top w:val="nil"/>
            </w:tcBorders>
          </w:tcPr>
          <w:p w14:paraId="02E48E5A" w14:textId="77777777" w:rsidR="00B47DAC" w:rsidRPr="00DE7B59" w:rsidRDefault="00B47DAC" w:rsidP="00AB7AF6">
            <w:pPr>
              <w:pStyle w:val="TAL"/>
            </w:pPr>
            <w:r w:rsidRPr="00DE7B59">
              <w:rPr>
                <w:lang w:eastAsia="en-US"/>
              </w:rPr>
              <w:t xml:space="preserve">SS transmits in the indicated downlink assignment an </w:t>
            </w:r>
            <w:r w:rsidRPr="00DE7B59">
              <w:t xml:space="preserve">NR </w:t>
            </w:r>
            <w:r w:rsidRPr="00DE7B59">
              <w:rPr>
                <w:lang w:eastAsia="en-US"/>
              </w:rPr>
              <w:t>RRCReconfiguration.</w:t>
            </w:r>
            <w:r w:rsidRPr="00DE7B59">
              <w:t xml:space="preserve"> (Note 1)</w:t>
            </w:r>
          </w:p>
        </w:tc>
        <w:tc>
          <w:tcPr>
            <w:tcW w:w="709" w:type="dxa"/>
          </w:tcPr>
          <w:p w14:paraId="1535C07B" w14:textId="77777777" w:rsidR="00B47DAC" w:rsidRPr="00DE7B59" w:rsidRDefault="00B47DAC" w:rsidP="00AB7AF6">
            <w:pPr>
              <w:pStyle w:val="TAC"/>
            </w:pPr>
            <w:r w:rsidRPr="00DE7B59">
              <w:rPr>
                <w:lang w:eastAsia="en-US"/>
              </w:rPr>
              <w:t>&lt;---</w:t>
            </w:r>
          </w:p>
        </w:tc>
        <w:tc>
          <w:tcPr>
            <w:tcW w:w="2977" w:type="dxa"/>
          </w:tcPr>
          <w:p w14:paraId="4A25E17D" w14:textId="3EF9CED3" w:rsidR="00B47DAC" w:rsidRPr="00DE7B59" w:rsidRDefault="00E1533F" w:rsidP="00AB7AF6">
            <w:pPr>
              <w:pStyle w:val="TAL"/>
            </w:pPr>
            <w:r w:rsidRPr="00DE7B59">
              <w:rPr>
                <w:lang w:eastAsia="en-US"/>
              </w:rPr>
              <w:t>(RRCReconfiguration )</w:t>
            </w:r>
          </w:p>
        </w:tc>
        <w:tc>
          <w:tcPr>
            <w:tcW w:w="567" w:type="dxa"/>
            <w:tcBorders>
              <w:top w:val="nil"/>
            </w:tcBorders>
          </w:tcPr>
          <w:p w14:paraId="2A4848BC" w14:textId="77777777" w:rsidR="00B47DAC" w:rsidRPr="00DE7B59" w:rsidRDefault="00B47DAC" w:rsidP="00AB7AF6">
            <w:pPr>
              <w:pStyle w:val="TAC"/>
            </w:pPr>
            <w:r w:rsidRPr="00DE7B59">
              <w:rPr>
                <w:lang w:eastAsia="en-US"/>
              </w:rPr>
              <w:t>-</w:t>
            </w:r>
          </w:p>
        </w:tc>
        <w:tc>
          <w:tcPr>
            <w:tcW w:w="892" w:type="dxa"/>
            <w:tcBorders>
              <w:top w:val="nil"/>
            </w:tcBorders>
          </w:tcPr>
          <w:p w14:paraId="321B2359" w14:textId="77777777" w:rsidR="00B47DAC" w:rsidRPr="00DE7B59" w:rsidRDefault="00B47DAC" w:rsidP="00AB7AF6">
            <w:pPr>
              <w:pStyle w:val="TAC"/>
            </w:pPr>
            <w:r w:rsidRPr="00DE7B59">
              <w:rPr>
                <w:lang w:eastAsia="en-US"/>
              </w:rPr>
              <w:t>-</w:t>
            </w:r>
          </w:p>
        </w:tc>
      </w:tr>
      <w:tr w:rsidR="00B47DAC" w:rsidRPr="00DE7B59" w14:paraId="72FA0D8C" w14:textId="77777777" w:rsidTr="00AB7AF6">
        <w:tc>
          <w:tcPr>
            <w:tcW w:w="648" w:type="dxa"/>
            <w:tcBorders>
              <w:top w:val="nil"/>
            </w:tcBorders>
          </w:tcPr>
          <w:p w14:paraId="51BD0D19" w14:textId="77777777" w:rsidR="00B47DAC" w:rsidRPr="00DE7B59" w:rsidRDefault="00B47DAC" w:rsidP="00AB7AF6">
            <w:pPr>
              <w:pStyle w:val="TAC"/>
            </w:pPr>
            <w:r w:rsidRPr="00DE7B59">
              <w:t>0B</w:t>
            </w:r>
          </w:p>
        </w:tc>
        <w:tc>
          <w:tcPr>
            <w:tcW w:w="3969" w:type="dxa"/>
            <w:tcBorders>
              <w:top w:val="nil"/>
            </w:tcBorders>
          </w:tcPr>
          <w:p w14:paraId="5CAC5D15" w14:textId="77777777" w:rsidR="00B47DAC" w:rsidRPr="00DE7B59" w:rsidRDefault="00B47DAC" w:rsidP="00AB7AF6">
            <w:pPr>
              <w:pStyle w:val="TAL"/>
            </w:pPr>
            <w:r w:rsidRPr="00DE7B59">
              <w:rPr>
                <w:lang w:eastAsia="zh-CN"/>
              </w:rPr>
              <w:t xml:space="preserve">UE transmits NR </w:t>
            </w:r>
            <w:r w:rsidRPr="00DE7B59">
              <w:rPr>
                <w:lang w:eastAsia="en-US"/>
              </w:rPr>
              <w:t>RRCReconfigurationComplete message to the SS.</w:t>
            </w:r>
            <w:r w:rsidRPr="00DE7B59">
              <w:t xml:space="preserve"> (Note 2)</w:t>
            </w:r>
          </w:p>
        </w:tc>
        <w:tc>
          <w:tcPr>
            <w:tcW w:w="709" w:type="dxa"/>
          </w:tcPr>
          <w:p w14:paraId="5B7BE923" w14:textId="77777777" w:rsidR="00B47DAC" w:rsidRPr="00DE7B59" w:rsidRDefault="00B47DAC" w:rsidP="00AB7AF6">
            <w:pPr>
              <w:pStyle w:val="TAC"/>
            </w:pPr>
            <w:r w:rsidRPr="00DE7B59">
              <w:rPr>
                <w:lang w:eastAsia="en-US"/>
              </w:rPr>
              <w:t>--&gt;</w:t>
            </w:r>
          </w:p>
        </w:tc>
        <w:tc>
          <w:tcPr>
            <w:tcW w:w="2977" w:type="dxa"/>
          </w:tcPr>
          <w:p w14:paraId="3BABBCE1" w14:textId="10804820" w:rsidR="00B47DAC" w:rsidRPr="00DE7B59" w:rsidRDefault="00E1533F" w:rsidP="00AB7AF6">
            <w:pPr>
              <w:pStyle w:val="TAL"/>
            </w:pPr>
            <w:r w:rsidRPr="00DE7B59">
              <w:rPr>
                <w:lang w:eastAsia="en-US"/>
              </w:rPr>
              <w:t>(RRCReconfigurationComplete )</w:t>
            </w:r>
          </w:p>
        </w:tc>
        <w:tc>
          <w:tcPr>
            <w:tcW w:w="567" w:type="dxa"/>
            <w:tcBorders>
              <w:top w:val="nil"/>
            </w:tcBorders>
          </w:tcPr>
          <w:p w14:paraId="4679E36C" w14:textId="77777777" w:rsidR="00B47DAC" w:rsidRPr="00DE7B59" w:rsidRDefault="00B47DAC" w:rsidP="00AB7AF6">
            <w:pPr>
              <w:pStyle w:val="TAC"/>
            </w:pPr>
            <w:r w:rsidRPr="00DE7B59">
              <w:rPr>
                <w:lang w:eastAsia="en-US"/>
              </w:rPr>
              <w:t>-</w:t>
            </w:r>
          </w:p>
        </w:tc>
        <w:tc>
          <w:tcPr>
            <w:tcW w:w="892" w:type="dxa"/>
            <w:tcBorders>
              <w:top w:val="nil"/>
            </w:tcBorders>
          </w:tcPr>
          <w:p w14:paraId="4D167E59" w14:textId="77777777" w:rsidR="00B47DAC" w:rsidRPr="00DE7B59" w:rsidRDefault="00B47DAC" w:rsidP="00AB7AF6">
            <w:pPr>
              <w:pStyle w:val="TAC"/>
            </w:pPr>
            <w:r w:rsidRPr="00DE7B59">
              <w:rPr>
                <w:lang w:eastAsia="en-US"/>
              </w:rPr>
              <w:t>-</w:t>
            </w:r>
          </w:p>
        </w:tc>
      </w:tr>
      <w:tr w:rsidR="00B47DAC" w:rsidRPr="00DE7B59" w14:paraId="1FF3F014" w14:textId="77777777" w:rsidTr="00AB7AF6">
        <w:tc>
          <w:tcPr>
            <w:tcW w:w="648" w:type="dxa"/>
          </w:tcPr>
          <w:p w14:paraId="7DE69F4E" w14:textId="77777777" w:rsidR="00B47DAC" w:rsidRPr="00DE7B59" w:rsidRDefault="00B47DAC" w:rsidP="00AB7AF6">
            <w:pPr>
              <w:pStyle w:val="TAC"/>
              <w:rPr>
                <w:lang w:eastAsia="en-US"/>
              </w:rPr>
            </w:pPr>
            <w:r w:rsidRPr="00DE7B59">
              <w:rPr>
                <w:lang w:eastAsia="en-US"/>
              </w:rPr>
              <w:t>1</w:t>
            </w:r>
          </w:p>
        </w:tc>
        <w:tc>
          <w:tcPr>
            <w:tcW w:w="3969" w:type="dxa"/>
          </w:tcPr>
          <w:p w14:paraId="137A5F76" w14:textId="77777777" w:rsidR="00B47DAC" w:rsidRPr="00DE7B59" w:rsidRDefault="00B47DAC" w:rsidP="00AB7AF6">
            <w:pPr>
              <w:pStyle w:val="TAL"/>
              <w:rPr>
                <w:lang w:eastAsia="en-US"/>
              </w:rPr>
            </w:pPr>
            <w:r w:rsidRPr="00DE7B59">
              <w:rPr>
                <w:lang w:eastAsia="en-US"/>
              </w:rPr>
              <w:t>The SS transmits a valid MAC PDU containing one RLC PDU.</w:t>
            </w:r>
          </w:p>
        </w:tc>
        <w:tc>
          <w:tcPr>
            <w:tcW w:w="709" w:type="dxa"/>
          </w:tcPr>
          <w:p w14:paraId="58ACE98A" w14:textId="77777777" w:rsidR="00B47DAC" w:rsidRPr="00DE7B59" w:rsidRDefault="00B47DAC" w:rsidP="00AB7AF6">
            <w:pPr>
              <w:pStyle w:val="TAC"/>
              <w:rPr>
                <w:lang w:eastAsia="en-US"/>
              </w:rPr>
            </w:pPr>
            <w:r w:rsidRPr="00DE7B59">
              <w:rPr>
                <w:lang w:eastAsia="en-US"/>
              </w:rPr>
              <w:t>&lt;---</w:t>
            </w:r>
          </w:p>
        </w:tc>
        <w:tc>
          <w:tcPr>
            <w:tcW w:w="2977" w:type="dxa"/>
          </w:tcPr>
          <w:p w14:paraId="7C882B65" w14:textId="77777777" w:rsidR="00B47DAC" w:rsidRPr="00DE7B59" w:rsidRDefault="00B47DAC" w:rsidP="00AB7AF6">
            <w:pPr>
              <w:pStyle w:val="TAL"/>
              <w:rPr>
                <w:lang w:eastAsia="en-US"/>
              </w:rPr>
            </w:pPr>
            <w:r w:rsidRPr="00DE7B59">
              <w:rPr>
                <w:lang w:eastAsia="en-US"/>
              </w:rPr>
              <w:t>MAC PDU</w:t>
            </w:r>
          </w:p>
        </w:tc>
        <w:tc>
          <w:tcPr>
            <w:tcW w:w="567" w:type="dxa"/>
          </w:tcPr>
          <w:p w14:paraId="0EF5C0D9" w14:textId="77777777" w:rsidR="00B47DAC" w:rsidRPr="00DE7B59" w:rsidRDefault="00B47DAC" w:rsidP="00AB7AF6">
            <w:pPr>
              <w:pStyle w:val="TAC"/>
              <w:rPr>
                <w:lang w:eastAsia="en-US"/>
              </w:rPr>
            </w:pPr>
            <w:r w:rsidRPr="00DE7B59">
              <w:rPr>
                <w:lang w:eastAsia="en-US"/>
              </w:rPr>
              <w:t>-</w:t>
            </w:r>
          </w:p>
        </w:tc>
        <w:tc>
          <w:tcPr>
            <w:tcW w:w="892" w:type="dxa"/>
          </w:tcPr>
          <w:p w14:paraId="04F401C1" w14:textId="77777777" w:rsidR="00B47DAC" w:rsidRPr="00DE7B59" w:rsidRDefault="00B47DAC" w:rsidP="00AB7AF6">
            <w:pPr>
              <w:pStyle w:val="TAC"/>
              <w:rPr>
                <w:lang w:eastAsia="en-US"/>
              </w:rPr>
            </w:pPr>
            <w:r w:rsidRPr="00DE7B59">
              <w:rPr>
                <w:lang w:eastAsia="en-US"/>
              </w:rPr>
              <w:t>-</w:t>
            </w:r>
          </w:p>
        </w:tc>
      </w:tr>
      <w:tr w:rsidR="00B47DAC" w:rsidRPr="00DE7B59" w14:paraId="546E5F5F" w14:textId="77777777" w:rsidTr="00AB7AF6">
        <w:tc>
          <w:tcPr>
            <w:tcW w:w="648" w:type="dxa"/>
          </w:tcPr>
          <w:p w14:paraId="6C4DF41F" w14:textId="77777777" w:rsidR="00B47DAC" w:rsidRPr="00DE7B59" w:rsidRDefault="00B47DAC" w:rsidP="00AB7AF6">
            <w:pPr>
              <w:pStyle w:val="TAC"/>
              <w:rPr>
                <w:lang w:eastAsia="en-US"/>
              </w:rPr>
            </w:pPr>
            <w:r w:rsidRPr="00DE7B59">
              <w:rPr>
                <w:lang w:eastAsia="en-US"/>
              </w:rPr>
              <w:t>2</w:t>
            </w:r>
          </w:p>
        </w:tc>
        <w:tc>
          <w:tcPr>
            <w:tcW w:w="3969" w:type="dxa"/>
          </w:tcPr>
          <w:p w14:paraId="059B46B2" w14:textId="77777777" w:rsidR="00B47DAC" w:rsidRPr="00DE7B59" w:rsidRDefault="00B47DAC" w:rsidP="00AB7AF6">
            <w:pPr>
              <w:pStyle w:val="TAL"/>
              <w:rPr>
                <w:lang w:eastAsia="en-US"/>
              </w:rPr>
            </w:pPr>
            <w:r w:rsidRPr="00DE7B59">
              <w:rPr>
                <w:lang w:eastAsia="en-US"/>
              </w:rPr>
              <w:t>The UE transmits a Scheduling Request.</w:t>
            </w:r>
          </w:p>
        </w:tc>
        <w:tc>
          <w:tcPr>
            <w:tcW w:w="709" w:type="dxa"/>
          </w:tcPr>
          <w:p w14:paraId="30F3D0D7" w14:textId="77777777" w:rsidR="00B47DAC" w:rsidRPr="00DE7B59" w:rsidRDefault="00B47DAC" w:rsidP="00AB7AF6">
            <w:pPr>
              <w:pStyle w:val="TAC"/>
              <w:rPr>
                <w:lang w:eastAsia="en-US"/>
              </w:rPr>
            </w:pPr>
            <w:r w:rsidRPr="00DE7B59">
              <w:rPr>
                <w:lang w:eastAsia="en-US"/>
              </w:rPr>
              <w:t>--&gt;</w:t>
            </w:r>
          </w:p>
        </w:tc>
        <w:tc>
          <w:tcPr>
            <w:tcW w:w="2977" w:type="dxa"/>
          </w:tcPr>
          <w:p w14:paraId="149F8819" w14:textId="77777777" w:rsidR="00B47DAC" w:rsidRPr="00DE7B59" w:rsidRDefault="00B47DAC" w:rsidP="00AB7AF6">
            <w:pPr>
              <w:pStyle w:val="TAL"/>
              <w:rPr>
                <w:lang w:eastAsia="en-US"/>
              </w:rPr>
            </w:pPr>
            <w:r w:rsidRPr="00DE7B59">
              <w:rPr>
                <w:lang w:eastAsia="en-US"/>
              </w:rPr>
              <w:t>(SR)</w:t>
            </w:r>
          </w:p>
        </w:tc>
        <w:tc>
          <w:tcPr>
            <w:tcW w:w="567" w:type="dxa"/>
          </w:tcPr>
          <w:p w14:paraId="4734DF34" w14:textId="77777777" w:rsidR="00B47DAC" w:rsidRPr="00DE7B59" w:rsidRDefault="00B47DAC" w:rsidP="00AB7AF6">
            <w:pPr>
              <w:pStyle w:val="TAC"/>
              <w:rPr>
                <w:lang w:eastAsia="en-US"/>
              </w:rPr>
            </w:pPr>
            <w:r w:rsidRPr="00DE7B59">
              <w:rPr>
                <w:lang w:eastAsia="en-US"/>
              </w:rPr>
              <w:t>-</w:t>
            </w:r>
          </w:p>
        </w:tc>
        <w:tc>
          <w:tcPr>
            <w:tcW w:w="892" w:type="dxa"/>
          </w:tcPr>
          <w:p w14:paraId="5263A99A" w14:textId="77777777" w:rsidR="00B47DAC" w:rsidRPr="00DE7B59" w:rsidRDefault="00B47DAC" w:rsidP="00AB7AF6">
            <w:pPr>
              <w:pStyle w:val="TAC"/>
              <w:rPr>
                <w:lang w:eastAsia="en-US"/>
              </w:rPr>
            </w:pPr>
            <w:r w:rsidRPr="00DE7B59">
              <w:rPr>
                <w:lang w:eastAsia="en-US"/>
              </w:rPr>
              <w:t>-</w:t>
            </w:r>
          </w:p>
        </w:tc>
      </w:tr>
      <w:tr w:rsidR="00B47DAC" w:rsidRPr="00DE7B59" w14:paraId="1898E3DE" w14:textId="77777777" w:rsidTr="00AB7AF6">
        <w:tc>
          <w:tcPr>
            <w:tcW w:w="648" w:type="dxa"/>
          </w:tcPr>
          <w:p w14:paraId="294DA4F7" w14:textId="77777777" w:rsidR="00B47DAC" w:rsidRPr="00DE7B59" w:rsidRDefault="00B47DAC" w:rsidP="00AB7AF6">
            <w:pPr>
              <w:pStyle w:val="TAC"/>
              <w:rPr>
                <w:lang w:eastAsia="en-US"/>
              </w:rPr>
            </w:pPr>
            <w:r w:rsidRPr="00DE7B59">
              <w:rPr>
                <w:lang w:eastAsia="en-US"/>
              </w:rPr>
              <w:t>3</w:t>
            </w:r>
          </w:p>
        </w:tc>
        <w:tc>
          <w:tcPr>
            <w:tcW w:w="3969" w:type="dxa"/>
          </w:tcPr>
          <w:p w14:paraId="22BE6F53" w14:textId="77777777" w:rsidR="00B47DAC" w:rsidRPr="00DE7B59" w:rsidRDefault="00B47DAC" w:rsidP="00AB7AF6">
            <w:pPr>
              <w:pStyle w:val="TAL"/>
              <w:rPr>
                <w:lang w:eastAsia="en-US"/>
              </w:rPr>
            </w:pPr>
            <w:r w:rsidRPr="00DE7B59">
              <w:rPr>
                <w:lang w:eastAsia="en-US"/>
              </w:rPr>
              <w:t>The SS allocate</w:t>
            </w:r>
            <w:r w:rsidRPr="00DE7B59">
              <w:rPr>
                <w:lang w:eastAsia="zh-CN"/>
              </w:rPr>
              <w:t>s an</w:t>
            </w:r>
            <w:r w:rsidRPr="00DE7B59">
              <w:rPr>
                <w:lang w:eastAsia="en-US"/>
              </w:rPr>
              <w:t xml:space="preserve"> UL Grant for  HARQ process 1, sufficient for one RLC SDU to be looped back in a slot n, and NDI indicates new transmission and DCI scheduling the PUSCH indicates rv</w:t>
            </w:r>
            <w:r w:rsidRPr="00DE7B59">
              <w:rPr>
                <w:vertAlign w:val="superscript"/>
                <w:lang w:eastAsia="en-US"/>
              </w:rPr>
              <w:t xml:space="preserve">ID </w:t>
            </w:r>
            <w:r w:rsidRPr="00DE7B59">
              <w:rPr>
                <w:lang w:eastAsia="en-US"/>
              </w:rPr>
              <w:t>= 0.</w:t>
            </w:r>
          </w:p>
        </w:tc>
        <w:tc>
          <w:tcPr>
            <w:tcW w:w="709" w:type="dxa"/>
          </w:tcPr>
          <w:p w14:paraId="7EC18396" w14:textId="77777777" w:rsidR="00B47DAC" w:rsidRPr="00DE7B59" w:rsidRDefault="00B47DAC" w:rsidP="00AB7AF6">
            <w:pPr>
              <w:pStyle w:val="TAC"/>
              <w:rPr>
                <w:lang w:eastAsia="en-US"/>
              </w:rPr>
            </w:pPr>
            <w:r w:rsidRPr="00DE7B59">
              <w:rPr>
                <w:lang w:eastAsia="en-US"/>
              </w:rPr>
              <w:t>&lt;--</w:t>
            </w:r>
          </w:p>
        </w:tc>
        <w:tc>
          <w:tcPr>
            <w:tcW w:w="2977" w:type="dxa"/>
          </w:tcPr>
          <w:p w14:paraId="60E219C9" w14:textId="77777777" w:rsidR="00B47DAC" w:rsidRPr="00DE7B59" w:rsidRDefault="00B47DAC" w:rsidP="00AB7AF6">
            <w:pPr>
              <w:pStyle w:val="TAL"/>
              <w:rPr>
                <w:lang w:eastAsia="en-US"/>
              </w:rPr>
            </w:pPr>
            <w:r w:rsidRPr="00DE7B59">
              <w:rPr>
                <w:lang w:eastAsia="en-US"/>
              </w:rPr>
              <w:t>UL Grant</w:t>
            </w:r>
          </w:p>
        </w:tc>
        <w:tc>
          <w:tcPr>
            <w:tcW w:w="567" w:type="dxa"/>
          </w:tcPr>
          <w:p w14:paraId="5D041D71" w14:textId="77777777" w:rsidR="00B47DAC" w:rsidRPr="00DE7B59" w:rsidRDefault="00B47DAC" w:rsidP="00AB7AF6">
            <w:pPr>
              <w:pStyle w:val="TAC"/>
              <w:rPr>
                <w:lang w:eastAsia="en-US"/>
              </w:rPr>
            </w:pPr>
            <w:r w:rsidRPr="00DE7B59">
              <w:rPr>
                <w:lang w:eastAsia="en-US"/>
              </w:rPr>
              <w:t>-</w:t>
            </w:r>
          </w:p>
        </w:tc>
        <w:tc>
          <w:tcPr>
            <w:tcW w:w="892" w:type="dxa"/>
          </w:tcPr>
          <w:p w14:paraId="01EA67B3" w14:textId="77777777" w:rsidR="00B47DAC" w:rsidRPr="00DE7B59" w:rsidRDefault="00B47DAC" w:rsidP="00AB7AF6">
            <w:pPr>
              <w:pStyle w:val="TAC"/>
              <w:rPr>
                <w:lang w:eastAsia="en-US"/>
              </w:rPr>
            </w:pPr>
            <w:r w:rsidRPr="00DE7B59">
              <w:rPr>
                <w:lang w:eastAsia="en-US"/>
              </w:rPr>
              <w:t>-</w:t>
            </w:r>
          </w:p>
        </w:tc>
      </w:tr>
      <w:tr w:rsidR="00B47DAC" w:rsidRPr="00DE7B59" w14:paraId="70001842" w14:textId="77777777" w:rsidTr="00AB7AF6">
        <w:tc>
          <w:tcPr>
            <w:tcW w:w="648" w:type="dxa"/>
          </w:tcPr>
          <w:p w14:paraId="3C6A8B13" w14:textId="77777777" w:rsidR="00B47DAC" w:rsidRPr="00DE7B59" w:rsidRDefault="00B47DAC" w:rsidP="00AB7AF6">
            <w:pPr>
              <w:pStyle w:val="TAC"/>
              <w:rPr>
                <w:lang w:eastAsia="en-US"/>
              </w:rPr>
            </w:pPr>
            <w:r w:rsidRPr="00DE7B59">
              <w:rPr>
                <w:lang w:eastAsia="en-US"/>
              </w:rPr>
              <w:t>4</w:t>
            </w:r>
          </w:p>
        </w:tc>
        <w:tc>
          <w:tcPr>
            <w:tcW w:w="3969" w:type="dxa"/>
          </w:tcPr>
          <w:p w14:paraId="5E66370F" w14:textId="07E0E815" w:rsidR="00B47DAC" w:rsidRPr="00DE7B59" w:rsidRDefault="00B47DAC" w:rsidP="00AB7AF6">
            <w:pPr>
              <w:pStyle w:val="TAL"/>
              <w:rPr>
                <w:lang w:eastAsia="en-US"/>
              </w:rPr>
            </w:pPr>
            <w:r w:rsidRPr="00DE7B59">
              <w:rPr>
                <w:lang w:eastAsia="en-US"/>
              </w:rPr>
              <w:t>Check: Does the UE transmit a MAC PDU including one RLC SDU, in HARQ process 1</w:t>
            </w:r>
            <w:r w:rsidRPr="00DE7B59">
              <w:t xml:space="preserve"> and in slot n+4</w:t>
            </w:r>
            <w:r w:rsidRPr="00DE7B59">
              <w:rPr>
                <w:lang w:eastAsia="en-US"/>
              </w:rPr>
              <w:t xml:space="preserve"> and repeats in </w:t>
            </w:r>
            <w:r w:rsidRPr="00DE7B59">
              <w:rPr>
                <w:lang w:eastAsia="zh-CN"/>
              </w:rPr>
              <w:t xml:space="preserve">following </w:t>
            </w:r>
            <w:r w:rsidRPr="00DE7B59">
              <w:rPr>
                <w:lang w:eastAsia="en-US"/>
              </w:rPr>
              <w:t xml:space="preserve">pusch-AggregationFactor-1 </w:t>
            </w:r>
            <w:r w:rsidRPr="00DE7B59">
              <w:rPr>
                <w:lang w:eastAsia="zh-CN"/>
              </w:rPr>
              <w:t xml:space="preserve">slots with same resource allocation but different redundancy version (Note 3), if </w:t>
            </w:r>
            <w:r w:rsidRPr="00DE7B59">
              <w:t>the slot can be used for uplink transmission</w:t>
            </w:r>
            <w:r w:rsidR="00E1533F" w:rsidRPr="00DE7B59">
              <w:t>?</w:t>
            </w:r>
            <w:r w:rsidRPr="00DE7B59">
              <w:t xml:space="preserve"> (Note 4)</w:t>
            </w:r>
          </w:p>
        </w:tc>
        <w:tc>
          <w:tcPr>
            <w:tcW w:w="709" w:type="dxa"/>
          </w:tcPr>
          <w:p w14:paraId="125B2E84" w14:textId="77777777" w:rsidR="00B47DAC" w:rsidRPr="00DE7B59" w:rsidRDefault="00B47DAC" w:rsidP="00AB7AF6">
            <w:pPr>
              <w:pStyle w:val="TAC"/>
              <w:rPr>
                <w:lang w:eastAsia="en-US"/>
              </w:rPr>
            </w:pPr>
            <w:r w:rsidRPr="00DE7B59">
              <w:rPr>
                <w:lang w:eastAsia="en-US"/>
              </w:rPr>
              <w:t>--&gt;</w:t>
            </w:r>
          </w:p>
        </w:tc>
        <w:tc>
          <w:tcPr>
            <w:tcW w:w="2977" w:type="dxa"/>
          </w:tcPr>
          <w:p w14:paraId="4F143F4A" w14:textId="77777777" w:rsidR="00B47DAC" w:rsidRPr="00DE7B59" w:rsidRDefault="00B47DAC" w:rsidP="00AB7AF6">
            <w:pPr>
              <w:pStyle w:val="TAL"/>
              <w:rPr>
                <w:lang w:eastAsia="en-US"/>
              </w:rPr>
            </w:pPr>
            <w:r w:rsidRPr="00DE7B59">
              <w:rPr>
                <w:lang w:eastAsia="en-US"/>
              </w:rPr>
              <w:t>MAC PDU</w:t>
            </w:r>
          </w:p>
        </w:tc>
        <w:tc>
          <w:tcPr>
            <w:tcW w:w="567" w:type="dxa"/>
          </w:tcPr>
          <w:p w14:paraId="56CCE2B5" w14:textId="77777777" w:rsidR="00B47DAC" w:rsidRPr="00DE7B59" w:rsidRDefault="00B47DAC" w:rsidP="00AB7AF6">
            <w:pPr>
              <w:pStyle w:val="TAC"/>
              <w:rPr>
                <w:lang w:eastAsia="en-US"/>
              </w:rPr>
            </w:pPr>
            <w:r w:rsidRPr="00DE7B59">
              <w:rPr>
                <w:lang w:eastAsia="en-US"/>
              </w:rPr>
              <w:t>1</w:t>
            </w:r>
          </w:p>
        </w:tc>
        <w:tc>
          <w:tcPr>
            <w:tcW w:w="892" w:type="dxa"/>
          </w:tcPr>
          <w:p w14:paraId="0D221804" w14:textId="77777777" w:rsidR="00B47DAC" w:rsidRPr="00DE7B59" w:rsidRDefault="00B47DAC" w:rsidP="00AB7AF6">
            <w:pPr>
              <w:pStyle w:val="TAC"/>
              <w:rPr>
                <w:lang w:eastAsia="en-US"/>
              </w:rPr>
            </w:pPr>
            <w:r w:rsidRPr="00DE7B59">
              <w:rPr>
                <w:lang w:eastAsia="en-US"/>
              </w:rPr>
              <w:t>P</w:t>
            </w:r>
          </w:p>
        </w:tc>
      </w:tr>
      <w:tr w:rsidR="00B47DAC" w:rsidRPr="00DE7B59" w14:paraId="46424D17" w14:textId="77777777" w:rsidTr="00AB7AF6">
        <w:tc>
          <w:tcPr>
            <w:tcW w:w="648" w:type="dxa"/>
          </w:tcPr>
          <w:p w14:paraId="4EAF8EC4" w14:textId="77777777" w:rsidR="00B47DAC" w:rsidRPr="00DE7B59" w:rsidRDefault="00B47DAC" w:rsidP="00AB7AF6">
            <w:pPr>
              <w:pStyle w:val="TAC"/>
              <w:rPr>
                <w:lang w:eastAsia="en-US"/>
              </w:rPr>
            </w:pPr>
            <w:r w:rsidRPr="00DE7B59">
              <w:rPr>
                <w:lang w:eastAsia="en-US"/>
              </w:rPr>
              <w:t>5</w:t>
            </w:r>
          </w:p>
        </w:tc>
        <w:tc>
          <w:tcPr>
            <w:tcW w:w="3969" w:type="dxa"/>
          </w:tcPr>
          <w:p w14:paraId="4004D988" w14:textId="77777777" w:rsidR="00B47DAC" w:rsidRPr="00DE7B59" w:rsidRDefault="00B47DAC" w:rsidP="00AB7AF6">
            <w:pPr>
              <w:pStyle w:val="TAL"/>
              <w:rPr>
                <w:lang w:eastAsia="en-US"/>
              </w:rPr>
            </w:pPr>
            <w:r w:rsidRPr="00DE7B59">
              <w:t>SS transmits a MAC PDU containing an RLC STATUS PDU acknowledging the reception of the AMD PDU in step 4.</w:t>
            </w:r>
          </w:p>
        </w:tc>
        <w:tc>
          <w:tcPr>
            <w:tcW w:w="709" w:type="dxa"/>
          </w:tcPr>
          <w:p w14:paraId="151A1891" w14:textId="77777777" w:rsidR="00B47DAC" w:rsidRPr="00DE7B59" w:rsidRDefault="00B47DAC" w:rsidP="00AB7AF6">
            <w:pPr>
              <w:pStyle w:val="TAC"/>
              <w:rPr>
                <w:lang w:eastAsia="en-US"/>
              </w:rPr>
            </w:pPr>
            <w:r w:rsidRPr="00DE7B59">
              <w:rPr>
                <w:lang w:eastAsia="en-US"/>
              </w:rPr>
              <w:t>&lt;--</w:t>
            </w:r>
          </w:p>
        </w:tc>
        <w:tc>
          <w:tcPr>
            <w:tcW w:w="2977" w:type="dxa"/>
          </w:tcPr>
          <w:p w14:paraId="252D2435" w14:textId="77777777" w:rsidR="00B47DAC" w:rsidRPr="00DE7B59" w:rsidRDefault="00B47DAC" w:rsidP="00AB7AF6">
            <w:pPr>
              <w:pStyle w:val="TAL"/>
              <w:rPr>
                <w:lang w:eastAsia="en-US"/>
              </w:rPr>
            </w:pPr>
            <w:r w:rsidRPr="00DE7B59">
              <w:t>MAC PDU (RLC STATUS PDU)</w:t>
            </w:r>
          </w:p>
        </w:tc>
        <w:tc>
          <w:tcPr>
            <w:tcW w:w="567" w:type="dxa"/>
          </w:tcPr>
          <w:p w14:paraId="4FD2BB34" w14:textId="77777777" w:rsidR="00B47DAC" w:rsidRPr="00DE7B59" w:rsidRDefault="00B47DAC" w:rsidP="00AB7AF6">
            <w:pPr>
              <w:pStyle w:val="TAC"/>
              <w:rPr>
                <w:lang w:eastAsia="en-US"/>
              </w:rPr>
            </w:pPr>
            <w:r w:rsidRPr="00DE7B59">
              <w:rPr>
                <w:lang w:eastAsia="en-US"/>
              </w:rPr>
              <w:t>-</w:t>
            </w:r>
          </w:p>
        </w:tc>
        <w:tc>
          <w:tcPr>
            <w:tcW w:w="892" w:type="dxa"/>
          </w:tcPr>
          <w:p w14:paraId="62648B56" w14:textId="7CB52443" w:rsidR="00B47DAC" w:rsidRPr="00DE7B59" w:rsidRDefault="00E1533F" w:rsidP="00AB7AF6">
            <w:pPr>
              <w:pStyle w:val="TAC"/>
              <w:rPr>
                <w:lang w:eastAsia="en-US"/>
              </w:rPr>
            </w:pPr>
            <w:r w:rsidRPr="00DE7B59">
              <w:rPr>
                <w:lang w:eastAsia="en-US"/>
              </w:rPr>
              <w:t>-</w:t>
            </w:r>
          </w:p>
        </w:tc>
      </w:tr>
      <w:tr w:rsidR="00B47DAC" w:rsidRPr="00DE7B59" w14:paraId="6AC33414" w14:textId="77777777" w:rsidTr="00AB7AF6">
        <w:tc>
          <w:tcPr>
            <w:tcW w:w="9762" w:type="dxa"/>
            <w:gridSpan w:val="6"/>
          </w:tcPr>
          <w:p w14:paraId="789445F1" w14:textId="77777777" w:rsidR="00B47DAC" w:rsidRPr="00DE7B59" w:rsidRDefault="00B47DAC" w:rsidP="00AB7AF6">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6B4C1F8A" w14:textId="77777777" w:rsidR="00B47DAC" w:rsidRPr="00DE7B59" w:rsidRDefault="00B47DAC" w:rsidP="00AB7AF6">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6262EE09" w14:textId="77777777" w:rsidR="00B47DAC" w:rsidRPr="00DE7B59" w:rsidRDefault="00B47DAC" w:rsidP="00AB7AF6">
            <w:pPr>
              <w:pStyle w:val="TAN"/>
              <w:rPr>
                <w:lang w:eastAsia="zh-CN"/>
              </w:rPr>
            </w:pPr>
            <w:r w:rsidRPr="00DE7B59">
              <w:rPr>
                <w:lang w:eastAsia="en-US"/>
              </w:rPr>
              <w:t>Note 3:</w:t>
            </w:r>
            <w:r w:rsidRPr="00DE7B59">
              <w:rPr>
                <w:lang w:eastAsia="en-US"/>
              </w:rPr>
              <w:tab/>
            </w:r>
            <w:r w:rsidRPr="00DE7B59">
              <w:t xml:space="preserve">The </w:t>
            </w:r>
            <w:r w:rsidRPr="00DE7B59">
              <w:rPr>
                <w:lang w:eastAsia="zh-CN"/>
              </w:rPr>
              <w:t>redundancy version for the first transmission and all possible repetitions are set in the following order {0, 2, 3, 1} according to TS 38.214 [15] Table 6.1.2.1-2, first row.</w:t>
            </w:r>
          </w:p>
          <w:p w14:paraId="0852C7AF" w14:textId="0CD603FD" w:rsidR="00B47DAC" w:rsidRPr="00DE7B59" w:rsidRDefault="00B47DAC" w:rsidP="00AB7AF6">
            <w:pPr>
              <w:pStyle w:val="TAN"/>
            </w:pPr>
            <w:r w:rsidRPr="00DE7B59">
              <w:rPr>
                <w:lang w:eastAsia="zh-CN"/>
              </w:rPr>
              <w:t>Note 4:</w:t>
            </w:r>
            <w:r w:rsidRPr="00DE7B59">
              <w:rPr>
                <w:lang w:eastAsia="zh-CN"/>
              </w:rPr>
              <w:tab/>
              <w:t xml:space="preserve">Usage of correct redundancy version is </w:t>
            </w:r>
            <w:r w:rsidR="00976971" w:rsidRPr="00DE7B59">
              <w:rPr>
                <w:lang w:eastAsia="zh-CN"/>
              </w:rPr>
              <w:t>implicitly</w:t>
            </w:r>
            <w:r w:rsidRPr="00DE7B59">
              <w:rPr>
                <w:lang w:eastAsia="zh-CN"/>
              </w:rPr>
              <w:t xml:space="preserve"> checked upon correct decoding by the SS of the UE UL repetitions.</w:t>
            </w:r>
          </w:p>
        </w:tc>
      </w:tr>
    </w:tbl>
    <w:p w14:paraId="14C6B9A1" w14:textId="5DB1C33F" w:rsidR="000B38FE" w:rsidRPr="00DE7B59" w:rsidRDefault="000B38FE" w:rsidP="00B848CA"/>
    <w:p w14:paraId="3FB9F1F4" w14:textId="77777777" w:rsidR="000B38FE" w:rsidRPr="00DE7B59" w:rsidRDefault="000B38FE" w:rsidP="00B5202A">
      <w:pPr>
        <w:pStyle w:val="H6"/>
      </w:pPr>
      <w:r w:rsidRPr="00DE7B59">
        <w:t>7.1.1.3.9.3.3</w:t>
      </w:r>
      <w:r w:rsidRPr="00DE7B59">
        <w:tab/>
        <w:t>Specific message contents</w:t>
      </w:r>
    </w:p>
    <w:p w14:paraId="7DBCE3BC" w14:textId="77777777" w:rsidR="005101BD" w:rsidRPr="00DE7B59" w:rsidRDefault="005101BD" w:rsidP="005101BD">
      <w:pPr>
        <w:pStyle w:val="TH"/>
      </w:pPr>
      <w:r w:rsidRPr="00DE7B59">
        <w:t xml:space="preserve">Table 7.1.1.3.9.3.3-0A: </w:t>
      </w:r>
      <w:r w:rsidRPr="00DE7B59">
        <w:rPr>
          <w:i/>
          <w:iCs/>
        </w:rPr>
        <w:t>RRCReconfiguration</w:t>
      </w:r>
      <w:r w:rsidRPr="00DE7B59">
        <w:rPr>
          <w:i/>
        </w:rPr>
        <w:t xml:space="preserve"> </w:t>
      </w:r>
      <w:r w:rsidRPr="00DE7B59">
        <w:t>(step 0A, Table 7.1.1.3.9.3.2-1)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01BD" w:rsidRPr="00DE7B59" w14:paraId="1C745A6D" w14:textId="77777777" w:rsidTr="00A74166">
        <w:tc>
          <w:tcPr>
            <w:tcW w:w="9747" w:type="dxa"/>
            <w:gridSpan w:val="4"/>
          </w:tcPr>
          <w:p w14:paraId="52798F1E" w14:textId="4D23ACFF" w:rsidR="005101BD" w:rsidRPr="00DE7B59" w:rsidRDefault="005101BD" w:rsidP="00A74166">
            <w:pPr>
              <w:pStyle w:val="TAL"/>
              <w:rPr>
                <w:lang w:eastAsia="zh-CN"/>
              </w:rPr>
            </w:pPr>
            <w:r w:rsidRPr="00DE7B59">
              <w:rPr>
                <w:lang w:eastAsia="en-US"/>
              </w:rPr>
              <w:t xml:space="preserve">Derivation Path: </w:t>
            </w:r>
            <w:r w:rsidR="00E1533F" w:rsidRPr="00DE7B59">
              <w:rPr>
                <w:lang w:eastAsia="en-US"/>
              </w:rPr>
              <w:t xml:space="preserve">TS </w:t>
            </w:r>
            <w:r w:rsidRPr="00DE7B59">
              <w:rPr>
                <w:lang w:eastAsia="zh-CN"/>
              </w:rPr>
              <w:t xml:space="preserve">38.508-1 [4], </w:t>
            </w:r>
            <w:r w:rsidRPr="00DE7B59">
              <w:rPr>
                <w:lang w:eastAsia="en-US"/>
              </w:rPr>
              <w:t>Table 4.6.1-13</w:t>
            </w:r>
          </w:p>
        </w:tc>
      </w:tr>
      <w:tr w:rsidR="005101BD" w:rsidRPr="00DE7B59" w14:paraId="026618A5" w14:textId="77777777" w:rsidTr="00A74166">
        <w:tc>
          <w:tcPr>
            <w:tcW w:w="4535" w:type="dxa"/>
          </w:tcPr>
          <w:p w14:paraId="36BDC9FC" w14:textId="77777777" w:rsidR="005101BD" w:rsidRPr="00DE7B59" w:rsidRDefault="005101BD" w:rsidP="00A74166">
            <w:pPr>
              <w:pStyle w:val="TAH"/>
              <w:rPr>
                <w:lang w:eastAsia="en-US"/>
              </w:rPr>
            </w:pPr>
            <w:r w:rsidRPr="00DE7B59">
              <w:rPr>
                <w:lang w:eastAsia="en-US"/>
              </w:rPr>
              <w:t>Information Element</w:t>
            </w:r>
          </w:p>
        </w:tc>
        <w:tc>
          <w:tcPr>
            <w:tcW w:w="2267" w:type="dxa"/>
          </w:tcPr>
          <w:p w14:paraId="29FA9FD7" w14:textId="77777777" w:rsidR="005101BD" w:rsidRPr="00DE7B59" w:rsidRDefault="005101BD" w:rsidP="00A74166">
            <w:pPr>
              <w:pStyle w:val="TAH"/>
              <w:rPr>
                <w:lang w:eastAsia="en-US"/>
              </w:rPr>
            </w:pPr>
            <w:r w:rsidRPr="00DE7B59">
              <w:rPr>
                <w:lang w:eastAsia="en-US"/>
              </w:rPr>
              <w:t>Value/remark</w:t>
            </w:r>
          </w:p>
        </w:tc>
        <w:tc>
          <w:tcPr>
            <w:tcW w:w="1700" w:type="dxa"/>
          </w:tcPr>
          <w:p w14:paraId="0ED2C609" w14:textId="77777777" w:rsidR="005101BD" w:rsidRPr="00DE7B59" w:rsidRDefault="005101BD" w:rsidP="00A74166">
            <w:pPr>
              <w:pStyle w:val="TAH"/>
              <w:rPr>
                <w:lang w:eastAsia="en-US"/>
              </w:rPr>
            </w:pPr>
            <w:r w:rsidRPr="00DE7B59">
              <w:rPr>
                <w:lang w:eastAsia="en-US"/>
              </w:rPr>
              <w:t>Comment</w:t>
            </w:r>
          </w:p>
        </w:tc>
        <w:tc>
          <w:tcPr>
            <w:tcW w:w="1245" w:type="dxa"/>
          </w:tcPr>
          <w:p w14:paraId="47041352" w14:textId="77777777" w:rsidR="005101BD" w:rsidRPr="00DE7B59" w:rsidRDefault="005101BD" w:rsidP="00A74166">
            <w:pPr>
              <w:pStyle w:val="TAH"/>
              <w:rPr>
                <w:lang w:eastAsia="en-US"/>
              </w:rPr>
            </w:pPr>
            <w:r w:rsidRPr="00DE7B59">
              <w:rPr>
                <w:lang w:eastAsia="en-US"/>
              </w:rPr>
              <w:t>Condition</w:t>
            </w:r>
          </w:p>
        </w:tc>
      </w:tr>
      <w:tr w:rsidR="005101BD" w:rsidRPr="00DE7B59" w14:paraId="4133E3FE" w14:textId="77777777" w:rsidTr="00A74166">
        <w:tc>
          <w:tcPr>
            <w:tcW w:w="4535" w:type="dxa"/>
          </w:tcPr>
          <w:p w14:paraId="21CC1BFA" w14:textId="77777777" w:rsidR="005101BD" w:rsidRPr="00DE7B59" w:rsidRDefault="005101BD" w:rsidP="00A74166">
            <w:pPr>
              <w:pStyle w:val="TAL"/>
            </w:pPr>
            <w:r w:rsidRPr="00DE7B59">
              <w:t>RRCReconfiguration ::= SEQUENCE {</w:t>
            </w:r>
          </w:p>
        </w:tc>
        <w:tc>
          <w:tcPr>
            <w:tcW w:w="2267" w:type="dxa"/>
          </w:tcPr>
          <w:p w14:paraId="2E5A1BD7" w14:textId="77777777" w:rsidR="005101BD" w:rsidRPr="00DE7B59" w:rsidRDefault="005101BD" w:rsidP="00A74166">
            <w:pPr>
              <w:pStyle w:val="TAL"/>
            </w:pPr>
          </w:p>
        </w:tc>
        <w:tc>
          <w:tcPr>
            <w:tcW w:w="1700" w:type="dxa"/>
          </w:tcPr>
          <w:p w14:paraId="51EAE5AA" w14:textId="77777777" w:rsidR="005101BD" w:rsidRPr="00DE7B59" w:rsidRDefault="005101BD" w:rsidP="00A74166">
            <w:pPr>
              <w:pStyle w:val="TAL"/>
            </w:pPr>
          </w:p>
        </w:tc>
        <w:tc>
          <w:tcPr>
            <w:tcW w:w="1245" w:type="dxa"/>
          </w:tcPr>
          <w:p w14:paraId="3B798D70" w14:textId="77777777" w:rsidR="005101BD" w:rsidRPr="00DE7B59" w:rsidRDefault="005101BD" w:rsidP="00A74166">
            <w:pPr>
              <w:pStyle w:val="TAL"/>
            </w:pPr>
          </w:p>
        </w:tc>
      </w:tr>
      <w:tr w:rsidR="005101BD" w:rsidRPr="00DE7B59" w14:paraId="1E07B132" w14:textId="77777777" w:rsidTr="00A74166">
        <w:tc>
          <w:tcPr>
            <w:tcW w:w="4535" w:type="dxa"/>
          </w:tcPr>
          <w:p w14:paraId="7EBE6D19" w14:textId="77777777" w:rsidR="005101BD" w:rsidRPr="00DE7B59" w:rsidRDefault="005101BD" w:rsidP="00A74166">
            <w:pPr>
              <w:pStyle w:val="TAL"/>
            </w:pPr>
            <w:r w:rsidRPr="00DE7B59">
              <w:t xml:space="preserve">  criticalExtensions CHOICE {</w:t>
            </w:r>
          </w:p>
        </w:tc>
        <w:tc>
          <w:tcPr>
            <w:tcW w:w="2267" w:type="dxa"/>
          </w:tcPr>
          <w:p w14:paraId="6A6C5283" w14:textId="77777777" w:rsidR="005101BD" w:rsidRPr="00DE7B59" w:rsidRDefault="005101BD" w:rsidP="00A74166">
            <w:pPr>
              <w:pStyle w:val="TAL"/>
            </w:pPr>
          </w:p>
        </w:tc>
        <w:tc>
          <w:tcPr>
            <w:tcW w:w="1700" w:type="dxa"/>
          </w:tcPr>
          <w:p w14:paraId="58A6644C" w14:textId="77777777" w:rsidR="005101BD" w:rsidRPr="00DE7B59" w:rsidRDefault="005101BD" w:rsidP="00A74166">
            <w:pPr>
              <w:pStyle w:val="TAL"/>
            </w:pPr>
          </w:p>
        </w:tc>
        <w:tc>
          <w:tcPr>
            <w:tcW w:w="1245" w:type="dxa"/>
          </w:tcPr>
          <w:p w14:paraId="0262A95B" w14:textId="77777777" w:rsidR="005101BD" w:rsidRPr="00DE7B59" w:rsidRDefault="005101BD" w:rsidP="00A74166">
            <w:pPr>
              <w:pStyle w:val="TAL"/>
            </w:pPr>
          </w:p>
        </w:tc>
      </w:tr>
      <w:tr w:rsidR="005101BD" w:rsidRPr="00DE7B59" w14:paraId="05BF4C00" w14:textId="77777777" w:rsidTr="00A74166">
        <w:tc>
          <w:tcPr>
            <w:tcW w:w="4535" w:type="dxa"/>
            <w:tcBorders>
              <w:bottom w:val="single" w:sz="4" w:space="0" w:color="auto"/>
            </w:tcBorders>
          </w:tcPr>
          <w:p w14:paraId="28259A4B" w14:textId="77777777" w:rsidR="005101BD" w:rsidRPr="00DE7B59" w:rsidRDefault="005101BD" w:rsidP="00A74166">
            <w:pPr>
              <w:pStyle w:val="TAL"/>
            </w:pPr>
            <w:r w:rsidRPr="00DE7B59">
              <w:t xml:space="preserve">    rrcReconfiguration SEQUENCE {</w:t>
            </w:r>
          </w:p>
        </w:tc>
        <w:tc>
          <w:tcPr>
            <w:tcW w:w="2267" w:type="dxa"/>
          </w:tcPr>
          <w:p w14:paraId="459CF288" w14:textId="77777777" w:rsidR="005101BD" w:rsidRPr="00DE7B59" w:rsidRDefault="005101BD" w:rsidP="00A74166">
            <w:pPr>
              <w:pStyle w:val="TAL"/>
            </w:pPr>
          </w:p>
        </w:tc>
        <w:tc>
          <w:tcPr>
            <w:tcW w:w="1700" w:type="dxa"/>
          </w:tcPr>
          <w:p w14:paraId="31112998" w14:textId="77777777" w:rsidR="005101BD" w:rsidRPr="00DE7B59" w:rsidRDefault="005101BD" w:rsidP="00A74166">
            <w:pPr>
              <w:pStyle w:val="TAL"/>
            </w:pPr>
          </w:p>
        </w:tc>
        <w:tc>
          <w:tcPr>
            <w:tcW w:w="1245" w:type="dxa"/>
          </w:tcPr>
          <w:p w14:paraId="7A756C0E" w14:textId="77777777" w:rsidR="005101BD" w:rsidRPr="00DE7B59" w:rsidRDefault="005101BD" w:rsidP="00A74166">
            <w:pPr>
              <w:pStyle w:val="TAL"/>
            </w:pPr>
          </w:p>
        </w:tc>
      </w:tr>
      <w:tr w:rsidR="005101BD" w:rsidRPr="00DE7B59" w14:paraId="6984B17B" w14:textId="77777777" w:rsidTr="00A74166">
        <w:tc>
          <w:tcPr>
            <w:tcW w:w="4535" w:type="dxa"/>
            <w:tcBorders>
              <w:bottom w:val="single" w:sz="4" w:space="0" w:color="auto"/>
            </w:tcBorders>
          </w:tcPr>
          <w:p w14:paraId="16D359AB" w14:textId="77777777" w:rsidR="005101BD" w:rsidRPr="00DE7B59" w:rsidRDefault="005101BD" w:rsidP="00A74166">
            <w:pPr>
              <w:pStyle w:val="TAL"/>
            </w:pPr>
            <w:r w:rsidRPr="00DE7B59">
              <w:t xml:space="preserve">      secondaryCellGroup</w:t>
            </w:r>
          </w:p>
        </w:tc>
        <w:tc>
          <w:tcPr>
            <w:tcW w:w="2267" w:type="dxa"/>
          </w:tcPr>
          <w:p w14:paraId="4523BB67" w14:textId="77777777" w:rsidR="005101BD" w:rsidRPr="00DE7B59" w:rsidRDefault="005101BD" w:rsidP="00A74166">
            <w:pPr>
              <w:pStyle w:val="TAL"/>
            </w:pPr>
            <w:r w:rsidRPr="00DE7B59">
              <w:t>CellGroupConfig</w:t>
            </w:r>
          </w:p>
        </w:tc>
        <w:tc>
          <w:tcPr>
            <w:tcW w:w="1700" w:type="dxa"/>
          </w:tcPr>
          <w:p w14:paraId="06D946CC" w14:textId="77777777" w:rsidR="005101BD" w:rsidRPr="00DE7B59" w:rsidRDefault="005101BD" w:rsidP="00A74166">
            <w:pPr>
              <w:pStyle w:val="TAL"/>
            </w:pPr>
            <w:r w:rsidRPr="00DE7B59">
              <w:t>OCTET STRING (CONTAINING CellGroupConfig)</w:t>
            </w:r>
          </w:p>
        </w:tc>
        <w:tc>
          <w:tcPr>
            <w:tcW w:w="1245" w:type="dxa"/>
          </w:tcPr>
          <w:p w14:paraId="587DB48F" w14:textId="77777777" w:rsidR="005101BD" w:rsidRPr="00DE7B59" w:rsidRDefault="005101BD" w:rsidP="00A74166">
            <w:pPr>
              <w:pStyle w:val="TAL"/>
            </w:pPr>
            <w:r w:rsidRPr="00DE7B59">
              <w:rPr>
                <w:lang w:eastAsia="zh-CN"/>
              </w:rPr>
              <w:t>EN-DC</w:t>
            </w:r>
          </w:p>
        </w:tc>
      </w:tr>
      <w:tr w:rsidR="00E1533F" w:rsidRPr="00DE7B59" w14:paraId="1CEAD986" w14:textId="77777777" w:rsidTr="00A74166">
        <w:tc>
          <w:tcPr>
            <w:tcW w:w="4535" w:type="dxa"/>
            <w:tcBorders>
              <w:bottom w:val="single" w:sz="4" w:space="0" w:color="auto"/>
            </w:tcBorders>
          </w:tcPr>
          <w:p w14:paraId="3555BC38" w14:textId="67481E78" w:rsidR="00E1533F" w:rsidRPr="00DE7B59" w:rsidRDefault="00E1533F" w:rsidP="00E1533F">
            <w:pPr>
              <w:pStyle w:val="TAL"/>
            </w:pPr>
            <w:r w:rsidRPr="00DE7B59">
              <w:t xml:space="preserve">      nonCriticalExtension SEQUENCE {</w:t>
            </w:r>
          </w:p>
        </w:tc>
        <w:tc>
          <w:tcPr>
            <w:tcW w:w="2267" w:type="dxa"/>
          </w:tcPr>
          <w:p w14:paraId="35227F78" w14:textId="77777777" w:rsidR="00E1533F" w:rsidRPr="00DE7B59" w:rsidRDefault="00E1533F" w:rsidP="00E1533F">
            <w:pPr>
              <w:pStyle w:val="TAL"/>
            </w:pPr>
          </w:p>
        </w:tc>
        <w:tc>
          <w:tcPr>
            <w:tcW w:w="1700" w:type="dxa"/>
          </w:tcPr>
          <w:p w14:paraId="0780F13E" w14:textId="77777777" w:rsidR="00E1533F" w:rsidRPr="00DE7B59" w:rsidRDefault="00E1533F" w:rsidP="00E1533F">
            <w:pPr>
              <w:pStyle w:val="TAL"/>
            </w:pPr>
          </w:p>
        </w:tc>
        <w:tc>
          <w:tcPr>
            <w:tcW w:w="1245" w:type="dxa"/>
          </w:tcPr>
          <w:p w14:paraId="78B39869" w14:textId="54C5C506" w:rsidR="00E1533F" w:rsidRPr="00DE7B59" w:rsidRDefault="00E1533F" w:rsidP="00E1533F">
            <w:pPr>
              <w:pStyle w:val="TAL"/>
              <w:rPr>
                <w:lang w:eastAsia="zh-CN"/>
              </w:rPr>
            </w:pPr>
            <w:r w:rsidRPr="00DE7B59">
              <w:rPr>
                <w:lang w:eastAsia="zh-CN"/>
              </w:rPr>
              <w:t>NR</w:t>
            </w:r>
          </w:p>
        </w:tc>
      </w:tr>
      <w:tr w:rsidR="005101BD" w:rsidRPr="00DE7B59" w14:paraId="55A3671E" w14:textId="77777777" w:rsidTr="00A74166">
        <w:tc>
          <w:tcPr>
            <w:tcW w:w="4535" w:type="dxa"/>
            <w:tcBorders>
              <w:bottom w:val="single" w:sz="4" w:space="0" w:color="auto"/>
            </w:tcBorders>
          </w:tcPr>
          <w:p w14:paraId="4CF9305D" w14:textId="248B37B0" w:rsidR="005101BD" w:rsidRPr="00DE7B59" w:rsidRDefault="005101BD" w:rsidP="00A74166">
            <w:pPr>
              <w:pStyle w:val="TAL"/>
              <w:rPr>
                <w:lang w:eastAsia="zh-CN"/>
              </w:rPr>
            </w:pPr>
            <w:r w:rsidRPr="00DE7B59">
              <w:rPr>
                <w:lang w:eastAsia="zh-CN"/>
              </w:rPr>
              <w:t xml:space="preserve">      </w:t>
            </w:r>
            <w:r w:rsidR="00E1533F" w:rsidRPr="00DE7B59">
              <w:rPr>
                <w:lang w:eastAsia="zh-CN"/>
              </w:rPr>
              <w:t xml:space="preserve">  </w:t>
            </w:r>
            <w:r w:rsidRPr="00DE7B59">
              <w:rPr>
                <w:lang w:eastAsia="zh-CN"/>
              </w:rPr>
              <w:t>masterCellGroup</w:t>
            </w:r>
          </w:p>
        </w:tc>
        <w:tc>
          <w:tcPr>
            <w:tcW w:w="2267" w:type="dxa"/>
          </w:tcPr>
          <w:p w14:paraId="0EC149AA" w14:textId="77777777" w:rsidR="005101BD" w:rsidRPr="00DE7B59" w:rsidRDefault="005101BD" w:rsidP="00A74166">
            <w:pPr>
              <w:pStyle w:val="TAL"/>
            </w:pPr>
            <w:r w:rsidRPr="00DE7B59">
              <w:t>CellGroupConfig</w:t>
            </w:r>
          </w:p>
        </w:tc>
        <w:tc>
          <w:tcPr>
            <w:tcW w:w="1700" w:type="dxa"/>
          </w:tcPr>
          <w:p w14:paraId="2833A51F" w14:textId="77777777" w:rsidR="005101BD" w:rsidRPr="00DE7B59" w:rsidRDefault="005101BD" w:rsidP="00A74166">
            <w:pPr>
              <w:pStyle w:val="TAL"/>
            </w:pPr>
          </w:p>
        </w:tc>
        <w:tc>
          <w:tcPr>
            <w:tcW w:w="1245" w:type="dxa"/>
          </w:tcPr>
          <w:p w14:paraId="60527019" w14:textId="77777777" w:rsidR="005101BD" w:rsidRPr="00DE7B59" w:rsidRDefault="005101BD" w:rsidP="00A74166">
            <w:pPr>
              <w:pStyle w:val="TAL"/>
            </w:pPr>
          </w:p>
        </w:tc>
      </w:tr>
      <w:tr w:rsidR="00E1533F" w:rsidRPr="00DE7B59" w14:paraId="1C8F672B" w14:textId="77777777" w:rsidTr="00A74166">
        <w:tc>
          <w:tcPr>
            <w:tcW w:w="4535" w:type="dxa"/>
            <w:tcBorders>
              <w:bottom w:val="single" w:sz="4" w:space="0" w:color="auto"/>
            </w:tcBorders>
          </w:tcPr>
          <w:p w14:paraId="0FF9A647" w14:textId="10697D39" w:rsidR="00E1533F" w:rsidRPr="00DE7B59" w:rsidRDefault="00E1533F" w:rsidP="00E1533F">
            <w:pPr>
              <w:pStyle w:val="TAL"/>
              <w:rPr>
                <w:lang w:eastAsia="zh-CN"/>
              </w:rPr>
            </w:pPr>
            <w:r w:rsidRPr="00DE7B59">
              <w:rPr>
                <w:lang w:eastAsia="zh-CN"/>
              </w:rPr>
              <w:t xml:space="preserve">      }</w:t>
            </w:r>
          </w:p>
        </w:tc>
        <w:tc>
          <w:tcPr>
            <w:tcW w:w="2267" w:type="dxa"/>
          </w:tcPr>
          <w:p w14:paraId="776CAEA2" w14:textId="77777777" w:rsidR="00E1533F" w:rsidRPr="00DE7B59" w:rsidRDefault="00E1533F" w:rsidP="00E1533F">
            <w:pPr>
              <w:pStyle w:val="TAL"/>
            </w:pPr>
          </w:p>
        </w:tc>
        <w:tc>
          <w:tcPr>
            <w:tcW w:w="1700" w:type="dxa"/>
          </w:tcPr>
          <w:p w14:paraId="1F746993" w14:textId="77777777" w:rsidR="00E1533F" w:rsidRPr="00DE7B59" w:rsidRDefault="00E1533F" w:rsidP="00E1533F">
            <w:pPr>
              <w:pStyle w:val="TAL"/>
            </w:pPr>
          </w:p>
        </w:tc>
        <w:tc>
          <w:tcPr>
            <w:tcW w:w="1245" w:type="dxa"/>
          </w:tcPr>
          <w:p w14:paraId="5002F575" w14:textId="77777777" w:rsidR="00E1533F" w:rsidRPr="00DE7B59" w:rsidRDefault="00E1533F" w:rsidP="00E1533F">
            <w:pPr>
              <w:pStyle w:val="TAL"/>
            </w:pPr>
          </w:p>
        </w:tc>
      </w:tr>
      <w:tr w:rsidR="005101BD" w:rsidRPr="00DE7B59" w14:paraId="04771AF0" w14:textId="77777777" w:rsidTr="00A74166">
        <w:tc>
          <w:tcPr>
            <w:tcW w:w="4535" w:type="dxa"/>
            <w:tcBorders>
              <w:bottom w:val="single" w:sz="4" w:space="0" w:color="auto"/>
            </w:tcBorders>
          </w:tcPr>
          <w:p w14:paraId="78B7C349" w14:textId="77777777" w:rsidR="005101BD" w:rsidRPr="00DE7B59" w:rsidRDefault="005101BD" w:rsidP="00A74166">
            <w:pPr>
              <w:pStyle w:val="TAL"/>
              <w:rPr>
                <w:lang w:eastAsia="zh-CN"/>
              </w:rPr>
            </w:pPr>
            <w:r w:rsidRPr="00DE7B59">
              <w:rPr>
                <w:lang w:eastAsia="zh-CN"/>
              </w:rPr>
              <w:t xml:space="preserve">    }</w:t>
            </w:r>
          </w:p>
        </w:tc>
        <w:tc>
          <w:tcPr>
            <w:tcW w:w="2267" w:type="dxa"/>
          </w:tcPr>
          <w:p w14:paraId="3CCBBC1C" w14:textId="77777777" w:rsidR="005101BD" w:rsidRPr="00DE7B59" w:rsidRDefault="005101BD" w:rsidP="00A74166">
            <w:pPr>
              <w:pStyle w:val="TAL"/>
            </w:pPr>
          </w:p>
        </w:tc>
        <w:tc>
          <w:tcPr>
            <w:tcW w:w="1700" w:type="dxa"/>
          </w:tcPr>
          <w:p w14:paraId="6EFC49EC" w14:textId="77777777" w:rsidR="005101BD" w:rsidRPr="00DE7B59" w:rsidRDefault="005101BD" w:rsidP="00A74166">
            <w:pPr>
              <w:pStyle w:val="TAL"/>
            </w:pPr>
          </w:p>
        </w:tc>
        <w:tc>
          <w:tcPr>
            <w:tcW w:w="1245" w:type="dxa"/>
          </w:tcPr>
          <w:p w14:paraId="5FACD513" w14:textId="77777777" w:rsidR="005101BD" w:rsidRPr="00DE7B59" w:rsidRDefault="005101BD" w:rsidP="00A74166">
            <w:pPr>
              <w:pStyle w:val="TAL"/>
            </w:pPr>
          </w:p>
        </w:tc>
      </w:tr>
      <w:tr w:rsidR="005101BD" w:rsidRPr="00DE7B59" w14:paraId="4195DAEC" w14:textId="77777777" w:rsidTr="00A74166">
        <w:tc>
          <w:tcPr>
            <w:tcW w:w="4535" w:type="dxa"/>
            <w:tcBorders>
              <w:bottom w:val="single" w:sz="4" w:space="0" w:color="auto"/>
            </w:tcBorders>
          </w:tcPr>
          <w:p w14:paraId="68512547" w14:textId="77777777" w:rsidR="005101BD" w:rsidRPr="00DE7B59" w:rsidRDefault="005101BD" w:rsidP="00A74166">
            <w:pPr>
              <w:pStyle w:val="TAL"/>
            </w:pPr>
            <w:r w:rsidRPr="00DE7B59">
              <w:t xml:space="preserve">  }</w:t>
            </w:r>
          </w:p>
        </w:tc>
        <w:tc>
          <w:tcPr>
            <w:tcW w:w="2267" w:type="dxa"/>
          </w:tcPr>
          <w:p w14:paraId="0C100890" w14:textId="77777777" w:rsidR="005101BD" w:rsidRPr="00DE7B59" w:rsidRDefault="005101BD" w:rsidP="00A74166">
            <w:pPr>
              <w:pStyle w:val="TAL"/>
            </w:pPr>
          </w:p>
        </w:tc>
        <w:tc>
          <w:tcPr>
            <w:tcW w:w="1700" w:type="dxa"/>
          </w:tcPr>
          <w:p w14:paraId="5E2521C6" w14:textId="77777777" w:rsidR="005101BD" w:rsidRPr="00DE7B59" w:rsidRDefault="005101BD" w:rsidP="00A74166">
            <w:pPr>
              <w:pStyle w:val="TAL"/>
            </w:pPr>
          </w:p>
        </w:tc>
        <w:tc>
          <w:tcPr>
            <w:tcW w:w="1245" w:type="dxa"/>
          </w:tcPr>
          <w:p w14:paraId="518DA23D" w14:textId="77777777" w:rsidR="005101BD" w:rsidRPr="00DE7B59" w:rsidRDefault="005101BD" w:rsidP="00A74166">
            <w:pPr>
              <w:pStyle w:val="TAL"/>
            </w:pPr>
          </w:p>
        </w:tc>
      </w:tr>
      <w:tr w:rsidR="005101BD" w:rsidRPr="00DE7B59" w14:paraId="77491E5A" w14:textId="77777777" w:rsidTr="00A74166">
        <w:tc>
          <w:tcPr>
            <w:tcW w:w="4535" w:type="dxa"/>
            <w:tcBorders>
              <w:bottom w:val="single" w:sz="4" w:space="0" w:color="auto"/>
            </w:tcBorders>
          </w:tcPr>
          <w:p w14:paraId="2CFC64A1" w14:textId="77777777" w:rsidR="005101BD" w:rsidRPr="00DE7B59" w:rsidRDefault="005101BD" w:rsidP="00A74166">
            <w:pPr>
              <w:pStyle w:val="TAL"/>
            </w:pPr>
            <w:r w:rsidRPr="00DE7B59">
              <w:t>}</w:t>
            </w:r>
          </w:p>
        </w:tc>
        <w:tc>
          <w:tcPr>
            <w:tcW w:w="2267" w:type="dxa"/>
          </w:tcPr>
          <w:p w14:paraId="69AD469C" w14:textId="77777777" w:rsidR="005101BD" w:rsidRPr="00DE7B59" w:rsidRDefault="005101BD" w:rsidP="00A74166">
            <w:pPr>
              <w:pStyle w:val="TAL"/>
            </w:pPr>
          </w:p>
        </w:tc>
        <w:tc>
          <w:tcPr>
            <w:tcW w:w="1700" w:type="dxa"/>
          </w:tcPr>
          <w:p w14:paraId="377AAB82" w14:textId="77777777" w:rsidR="005101BD" w:rsidRPr="00DE7B59" w:rsidRDefault="005101BD" w:rsidP="00A74166">
            <w:pPr>
              <w:pStyle w:val="TAL"/>
            </w:pPr>
          </w:p>
        </w:tc>
        <w:tc>
          <w:tcPr>
            <w:tcW w:w="1245" w:type="dxa"/>
          </w:tcPr>
          <w:p w14:paraId="78127616" w14:textId="77777777" w:rsidR="005101BD" w:rsidRPr="00DE7B59" w:rsidRDefault="005101BD" w:rsidP="00A74166">
            <w:pPr>
              <w:pStyle w:val="TAL"/>
            </w:pPr>
          </w:p>
        </w:tc>
      </w:tr>
    </w:tbl>
    <w:p w14:paraId="4B1E6658" w14:textId="77777777" w:rsidR="005101BD" w:rsidRPr="00DE7B59" w:rsidRDefault="005101BD" w:rsidP="004B4775"/>
    <w:p w14:paraId="68491D5A" w14:textId="6D260B18" w:rsidR="005101BD" w:rsidRPr="00DE7B59" w:rsidRDefault="005101BD" w:rsidP="005101BD">
      <w:pPr>
        <w:pStyle w:val="TH"/>
        <w:rPr>
          <w:lang w:eastAsia="zh-CN"/>
        </w:rPr>
      </w:pPr>
      <w:r w:rsidRPr="00DE7B59">
        <w:t xml:space="preserve">Table 7.1.1.3.9.3.3-0B: </w:t>
      </w:r>
      <w:r w:rsidRPr="00DE7B59">
        <w:rPr>
          <w:i/>
          <w:iCs/>
        </w:rPr>
        <w:t>CellGroupConfig</w:t>
      </w:r>
      <w:r w:rsidRPr="00DE7B59">
        <w:t xml:space="preserve"> (Table 7.1.1.3.9.3.3-0A)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5101BD" w:rsidRPr="00DE7B59" w14:paraId="5C97AD4F" w14:textId="77777777" w:rsidTr="00A74166">
        <w:tc>
          <w:tcPr>
            <w:tcW w:w="9939" w:type="dxa"/>
            <w:gridSpan w:val="4"/>
          </w:tcPr>
          <w:p w14:paraId="57F7E84D" w14:textId="7818B3E7" w:rsidR="005101BD" w:rsidRPr="00DE7B59" w:rsidRDefault="005101BD" w:rsidP="00A74166">
            <w:pPr>
              <w:pStyle w:val="TAL"/>
              <w:rPr>
                <w:lang w:eastAsia="zh-CN"/>
              </w:rPr>
            </w:pPr>
            <w:r w:rsidRPr="00DE7B59">
              <w:t xml:space="preserve">Derivation Path: </w:t>
            </w:r>
            <w:r w:rsidR="00E1533F" w:rsidRPr="00DE7B59">
              <w:t xml:space="preserve">TS </w:t>
            </w:r>
            <w:r w:rsidRPr="00DE7B59">
              <w:rPr>
                <w:lang w:eastAsia="zh-CN"/>
              </w:rPr>
              <w:t xml:space="preserve">38.508-1 [4], </w:t>
            </w:r>
            <w:r w:rsidRPr="00DE7B59">
              <w:rPr>
                <w:lang w:eastAsia="en-US"/>
              </w:rPr>
              <w:t>Table 4.6.3-19</w:t>
            </w:r>
          </w:p>
        </w:tc>
      </w:tr>
      <w:tr w:rsidR="005101BD" w:rsidRPr="00DE7B59" w14:paraId="374FFEB2" w14:textId="77777777" w:rsidTr="00A74166">
        <w:tblPrEx>
          <w:tblCellMar>
            <w:left w:w="108" w:type="dxa"/>
            <w:right w:w="108" w:type="dxa"/>
          </w:tblCellMar>
        </w:tblPrEx>
        <w:tc>
          <w:tcPr>
            <w:tcW w:w="4722" w:type="dxa"/>
            <w:shd w:val="clear" w:color="auto" w:fill="auto"/>
          </w:tcPr>
          <w:p w14:paraId="41E099A6" w14:textId="77777777" w:rsidR="005101BD" w:rsidRPr="00DE7B59" w:rsidRDefault="005101BD" w:rsidP="00A74166">
            <w:pPr>
              <w:pStyle w:val="TAH"/>
            </w:pPr>
            <w:r w:rsidRPr="00DE7B59">
              <w:t>Information Element</w:t>
            </w:r>
          </w:p>
        </w:tc>
        <w:tc>
          <w:tcPr>
            <w:tcW w:w="2267" w:type="dxa"/>
            <w:shd w:val="clear" w:color="auto" w:fill="auto"/>
          </w:tcPr>
          <w:p w14:paraId="607348FF" w14:textId="77777777" w:rsidR="005101BD" w:rsidRPr="00DE7B59" w:rsidRDefault="005101BD" w:rsidP="00A74166">
            <w:pPr>
              <w:pStyle w:val="TAH"/>
            </w:pPr>
            <w:r w:rsidRPr="00DE7B59">
              <w:t>Value/remark</w:t>
            </w:r>
          </w:p>
        </w:tc>
        <w:tc>
          <w:tcPr>
            <w:tcW w:w="1700" w:type="dxa"/>
            <w:shd w:val="clear" w:color="auto" w:fill="auto"/>
          </w:tcPr>
          <w:p w14:paraId="41C45AB8" w14:textId="77777777" w:rsidR="005101BD" w:rsidRPr="00DE7B59" w:rsidRDefault="005101BD" w:rsidP="00A74166">
            <w:pPr>
              <w:pStyle w:val="TAH"/>
            </w:pPr>
            <w:r w:rsidRPr="00DE7B59">
              <w:t>Comment</w:t>
            </w:r>
          </w:p>
        </w:tc>
        <w:tc>
          <w:tcPr>
            <w:tcW w:w="1250" w:type="dxa"/>
            <w:shd w:val="clear" w:color="auto" w:fill="auto"/>
          </w:tcPr>
          <w:p w14:paraId="24D916E4" w14:textId="77777777" w:rsidR="005101BD" w:rsidRPr="00DE7B59" w:rsidRDefault="005101BD" w:rsidP="00A74166">
            <w:pPr>
              <w:pStyle w:val="TAH"/>
            </w:pPr>
            <w:r w:rsidRPr="00DE7B59">
              <w:t>Condition</w:t>
            </w:r>
          </w:p>
        </w:tc>
      </w:tr>
      <w:tr w:rsidR="005101BD" w:rsidRPr="00DE7B59" w14:paraId="1272276D" w14:textId="77777777" w:rsidTr="00A74166">
        <w:tblPrEx>
          <w:tblCellMar>
            <w:left w:w="108" w:type="dxa"/>
            <w:right w:w="108" w:type="dxa"/>
          </w:tblCellMar>
        </w:tblPrEx>
        <w:tc>
          <w:tcPr>
            <w:tcW w:w="4722" w:type="dxa"/>
            <w:shd w:val="clear" w:color="auto" w:fill="auto"/>
          </w:tcPr>
          <w:p w14:paraId="12EAD2A6" w14:textId="5CCE6FE1" w:rsidR="005101BD" w:rsidRPr="00DE7B59" w:rsidRDefault="005101BD" w:rsidP="00A74166">
            <w:pPr>
              <w:pStyle w:val="TAL"/>
            </w:pPr>
            <w:r w:rsidRPr="00DE7B59">
              <w:t>cellGroupConfig</w:t>
            </w:r>
            <w:r w:rsidR="0016522A" w:rsidRPr="00DE7B59">
              <w:t xml:space="preserve"> </w:t>
            </w:r>
            <w:r w:rsidRPr="00DE7B59">
              <w:t>::= SEQUENCE {</w:t>
            </w:r>
          </w:p>
        </w:tc>
        <w:tc>
          <w:tcPr>
            <w:tcW w:w="2267" w:type="dxa"/>
            <w:shd w:val="clear" w:color="auto" w:fill="auto"/>
          </w:tcPr>
          <w:p w14:paraId="559FF7EE" w14:textId="77777777" w:rsidR="005101BD" w:rsidRPr="00DE7B59" w:rsidRDefault="005101BD" w:rsidP="00A74166">
            <w:pPr>
              <w:pStyle w:val="TAL"/>
            </w:pPr>
          </w:p>
        </w:tc>
        <w:tc>
          <w:tcPr>
            <w:tcW w:w="1700" w:type="dxa"/>
            <w:shd w:val="clear" w:color="auto" w:fill="auto"/>
          </w:tcPr>
          <w:p w14:paraId="74F74631" w14:textId="77777777" w:rsidR="005101BD" w:rsidRPr="00DE7B59" w:rsidRDefault="005101BD" w:rsidP="00A74166">
            <w:pPr>
              <w:pStyle w:val="TAL"/>
            </w:pPr>
          </w:p>
        </w:tc>
        <w:tc>
          <w:tcPr>
            <w:tcW w:w="1250" w:type="dxa"/>
            <w:shd w:val="clear" w:color="auto" w:fill="auto"/>
          </w:tcPr>
          <w:p w14:paraId="4D4CB2BF" w14:textId="77777777" w:rsidR="005101BD" w:rsidRPr="00DE7B59" w:rsidRDefault="005101BD" w:rsidP="00A74166">
            <w:pPr>
              <w:pStyle w:val="TAL"/>
            </w:pPr>
          </w:p>
        </w:tc>
      </w:tr>
      <w:tr w:rsidR="005101BD" w:rsidRPr="00DE7B59" w14:paraId="44AFCC76" w14:textId="77777777" w:rsidTr="00A74166">
        <w:tblPrEx>
          <w:tblCellMar>
            <w:left w:w="108" w:type="dxa"/>
            <w:right w:w="108" w:type="dxa"/>
          </w:tblCellMar>
        </w:tblPrEx>
        <w:tc>
          <w:tcPr>
            <w:tcW w:w="4722" w:type="dxa"/>
            <w:tcBorders>
              <w:bottom w:val="nil"/>
            </w:tcBorders>
            <w:shd w:val="clear" w:color="auto" w:fill="auto"/>
          </w:tcPr>
          <w:p w14:paraId="405F3280" w14:textId="77777777" w:rsidR="005101BD" w:rsidRPr="00DE7B59" w:rsidRDefault="005101BD" w:rsidP="00A74166">
            <w:pPr>
              <w:pStyle w:val="TAL"/>
            </w:pPr>
            <w:r w:rsidRPr="00DE7B59">
              <w:t xml:space="preserve">  cellGroupId</w:t>
            </w:r>
          </w:p>
        </w:tc>
        <w:tc>
          <w:tcPr>
            <w:tcW w:w="2267" w:type="dxa"/>
            <w:shd w:val="clear" w:color="auto" w:fill="auto"/>
          </w:tcPr>
          <w:p w14:paraId="1F21314B" w14:textId="77777777" w:rsidR="005101BD" w:rsidRPr="00DE7B59" w:rsidRDefault="005101BD" w:rsidP="00A74166">
            <w:pPr>
              <w:pStyle w:val="TAL"/>
              <w:rPr>
                <w:lang w:eastAsia="zh-CN"/>
              </w:rPr>
            </w:pPr>
            <w:r w:rsidRPr="00DE7B59">
              <w:rPr>
                <w:lang w:eastAsia="zh-CN"/>
              </w:rPr>
              <w:t>0</w:t>
            </w:r>
          </w:p>
        </w:tc>
        <w:tc>
          <w:tcPr>
            <w:tcW w:w="1700" w:type="dxa"/>
            <w:shd w:val="clear" w:color="auto" w:fill="auto"/>
          </w:tcPr>
          <w:p w14:paraId="576CC716" w14:textId="77777777" w:rsidR="005101BD" w:rsidRPr="00DE7B59" w:rsidRDefault="005101BD" w:rsidP="00A74166">
            <w:pPr>
              <w:pStyle w:val="TAL"/>
            </w:pPr>
          </w:p>
        </w:tc>
        <w:tc>
          <w:tcPr>
            <w:tcW w:w="1250" w:type="dxa"/>
            <w:shd w:val="clear" w:color="auto" w:fill="auto"/>
          </w:tcPr>
          <w:p w14:paraId="031E83B8" w14:textId="77777777" w:rsidR="005101BD" w:rsidRPr="00DE7B59" w:rsidRDefault="005101BD" w:rsidP="00A74166">
            <w:pPr>
              <w:pStyle w:val="TAL"/>
            </w:pPr>
          </w:p>
        </w:tc>
      </w:tr>
      <w:tr w:rsidR="005101BD" w:rsidRPr="00DE7B59" w14:paraId="2D13724C" w14:textId="77777777" w:rsidTr="00A74166">
        <w:tblPrEx>
          <w:tblCellMar>
            <w:left w:w="108" w:type="dxa"/>
            <w:right w:w="108" w:type="dxa"/>
          </w:tblCellMar>
        </w:tblPrEx>
        <w:tc>
          <w:tcPr>
            <w:tcW w:w="4722" w:type="dxa"/>
            <w:tcBorders>
              <w:top w:val="nil"/>
            </w:tcBorders>
            <w:shd w:val="clear" w:color="auto" w:fill="auto"/>
          </w:tcPr>
          <w:p w14:paraId="2743A190" w14:textId="77777777" w:rsidR="005101BD" w:rsidRPr="00DE7B59" w:rsidRDefault="005101BD" w:rsidP="00A74166">
            <w:pPr>
              <w:pStyle w:val="TAL"/>
            </w:pPr>
          </w:p>
        </w:tc>
        <w:tc>
          <w:tcPr>
            <w:tcW w:w="2267" w:type="dxa"/>
            <w:shd w:val="clear" w:color="auto" w:fill="auto"/>
          </w:tcPr>
          <w:p w14:paraId="6899E1DC" w14:textId="77777777" w:rsidR="005101BD" w:rsidRPr="00DE7B59" w:rsidRDefault="005101BD" w:rsidP="00A74166">
            <w:pPr>
              <w:pStyle w:val="TAL"/>
              <w:rPr>
                <w:lang w:eastAsia="zh-CN"/>
              </w:rPr>
            </w:pPr>
            <w:r w:rsidRPr="00DE7B59">
              <w:rPr>
                <w:lang w:eastAsia="zh-CN"/>
              </w:rPr>
              <w:t>1</w:t>
            </w:r>
          </w:p>
        </w:tc>
        <w:tc>
          <w:tcPr>
            <w:tcW w:w="1700" w:type="dxa"/>
            <w:shd w:val="clear" w:color="auto" w:fill="auto"/>
          </w:tcPr>
          <w:p w14:paraId="727A98E0" w14:textId="77777777" w:rsidR="005101BD" w:rsidRPr="00DE7B59" w:rsidRDefault="005101BD" w:rsidP="00A74166">
            <w:pPr>
              <w:pStyle w:val="TAL"/>
            </w:pPr>
          </w:p>
        </w:tc>
        <w:tc>
          <w:tcPr>
            <w:tcW w:w="1250" w:type="dxa"/>
            <w:shd w:val="clear" w:color="auto" w:fill="auto"/>
          </w:tcPr>
          <w:p w14:paraId="6447AF0D" w14:textId="77777777" w:rsidR="005101BD" w:rsidRPr="00DE7B59" w:rsidRDefault="005101BD" w:rsidP="00A74166">
            <w:pPr>
              <w:pStyle w:val="TAL"/>
            </w:pPr>
            <w:r w:rsidRPr="00DE7B59">
              <w:t>EN-DC</w:t>
            </w:r>
          </w:p>
        </w:tc>
      </w:tr>
      <w:tr w:rsidR="005101BD" w:rsidRPr="00DE7B59" w14:paraId="0A3683EE" w14:textId="77777777" w:rsidTr="00A74166">
        <w:tblPrEx>
          <w:tblCellMar>
            <w:left w:w="108" w:type="dxa"/>
            <w:right w:w="108" w:type="dxa"/>
          </w:tblCellMar>
        </w:tblPrEx>
        <w:tc>
          <w:tcPr>
            <w:tcW w:w="4722" w:type="dxa"/>
            <w:shd w:val="clear" w:color="auto" w:fill="auto"/>
          </w:tcPr>
          <w:p w14:paraId="5E1488A7" w14:textId="77777777" w:rsidR="005101BD" w:rsidRPr="00DE7B59" w:rsidRDefault="005101BD" w:rsidP="00A74166">
            <w:pPr>
              <w:pStyle w:val="TAL"/>
            </w:pPr>
            <w:r w:rsidRPr="00DE7B59">
              <w:t xml:space="preserve">  </w:t>
            </w:r>
            <w:r w:rsidRPr="00DE7B59">
              <w:rPr>
                <w:lang w:eastAsia="en-US"/>
              </w:rPr>
              <w:t>spCellConfig</w:t>
            </w:r>
            <w:r w:rsidRPr="00DE7B59">
              <w:t xml:space="preserve"> SEQUENCE {</w:t>
            </w:r>
          </w:p>
        </w:tc>
        <w:tc>
          <w:tcPr>
            <w:tcW w:w="2267" w:type="dxa"/>
            <w:shd w:val="clear" w:color="auto" w:fill="auto"/>
          </w:tcPr>
          <w:p w14:paraId="54CB4D9A" w14:textId="77777777" w:rsidR="005101BD" w:rsidRPr="00DE7B59" w:rsidRDefault="005101BD" w:rsidP="00A74166">
            <w:pPr>
              <w:pStyle w:val="TAL"/>
            </w:pPr>
          </w:p>
        </w:tc>
        <w:tc>
          <w:tcPr>
            <w:tcW w:w="1700" w:type="dxa"/>
            <w:shd w:val="clear" w:color="auto" w:fill="auto"/>
          </w:tcPr>
          <w:p w14:paraId="166CEC1B" w14:textId="77777777" w:rsidR="005101BD" w:rsidRPr="00DE7B59" w:rsidDel="00D63DD8" w:rsidRDefault="005101BD" w:rsidP="00A74166">
            <w:pPr>
              <w:pStyle w:val="TAL"/>
            </w:pPr>
          </w:p>
        </w:tc>
        <w:tc>
          <w:tcPr>
            <w:tcW w:w="1250" w:type="dxa"/>
            <w:shd w:val="clear" w:color="auto" w:fill="auto"/>
          </w:tcPr>
          <w:p w14:paraId="6BAA9582" w14:textId="77777777" w:rsidR="005101BD" w:rsidRPr="00DE7B59" w:rsidRDefault="005101BD" w:rsidP="00A74166">
            <w:pPr>
              <w:pStyle w:val="TAL"/>
            </w:pPr>
          </w:p>
        </w:tc>
      </w:tr>
      <w:tr w:rsidR="005101BD" w:rsidRPr="00DE7B59" w14:paraId="32F01870" w14:textId="77777777" w:rsidTr="00A74166">
        <w:tblPrEx>
          <w:tblCellMar>
            <w:left w:w="108" w:type="dxa"/>
            <w:right w:w="108" w:type="dxa"/>
          </w:tblCellMar>
        </w:tblPrEx>
        <w:tc>
          <w:tcPr>
            <w:tcW w:w="4722" w:type="dxa"/>
            <w:shd w:val="clear" w:color="auto" w:fill="auto"/>
          </w:tcPr>
          <w:p w14:paraId="687003EC" w14:textId="77777777" w:rsidR="005101BD" w:rsidRPr="00DE7B59" w:rsidRDefault="005101BD" w:rsidP="00A74166">
            <w:pPr>
              <w:pStyle w:val="TAL"/>
            </w:pPr>
            <w:r w:rsidRPr="00DE7B59">
              <w:t xml:space="preserve">    </w:t>
            </w:r>
            <w:r w:rsidRPr="00DE7B59">
              <w:rPr>
                <w:lang w:eastAsia="en-US"/>
              </w:rPr>
              <w:t>spCellConfigDedicated</w:t>
            </w:r>
            <w:r w:rsidRPr="00DE7B59">
              <w:t xml:space="preserve"> SEQUENCE {</w:t>
            </w:r>
          </w:p>
        </w:tc>
        <w:tc>
          <w:tcPr>
            <w:tcW w:w="2267" w:type="dxa"/>
            <w:shd w:val="clear" w:color="auto" w:fill="auto"/>
          </w:tcPr>
          <w:p w14:paraId="2C5352FF" w14:textId="77777777" w:rsidR="005101BD" w:rsidRPr="00DE7B59" w:rsidRDefault="005101BD" w:rsidP="00A74166">
            <w:pPr>
              <w:pStyle w:val="TAL"/>
            </w:pPr>
          </w:p>
        </w:tc>
        <w:tc>
          <w:tcPr>
            <w:tcW w:w="1700" w:type="dxa"/>
            <w:shd w:val="clear" w:color="auto" w:fill="auto"/>
          </w:tcPr>
          <w:p w14:paraId="13A3C772" w14:textId="77777777" w:rsidR="005101BD" w:rsidRPr="00DE7B59" w:rsidRDefault="005101BD" w:rsidP="00A74166">
            <w:pPr>
              <w:pStyle w:val="TAL"/>
            </w:pPr>
          </w:p>
        </w:tc>
        <w:tc>
          <w:tcPr>
            <w:tcW w:w="1250" w:type="dxa"/>
            <w:shd w:val="clear" w:color="auto" w:fill="auto"/>
          </w:tcPr>
          <w:p w14:paraId="0D272CD8" w14:textId="77777777" w:rsidR="005101BD" w:rsidRPr="00DE7B59" w:rsidRDefault="005101BD" w:rsidP="00A74166">
            <w:pPr>
              <w:pStyle w:val="TAL"/>
            </w:pPr>
          </w:p>
        </w:tc>
      </w:tr>
      <w:tr w:rsidR="005101BD" w:rsidRPr="00DE7B59" w14:paraId="543F2CF2" w14:textId="77777777" w:rsidTr="00A74166">
        <w:tblPrEx>
          <w:tblCellMar>
            <w:left w:w="108" w:type="dxa"/>
            <w:right w:w="108" w:type="dxa"/>
          </w:tblCellMar>
        </w:tblPrEx>
        <w:tc>
          <w:tcPr>
            <w:tcW w:w="4722" w:type="dxa"/>
            <w:shd w:val="clear" w:color="auto" w:fill="auto"/>
          </w:tcPr>
          <w:p w14:paraId="3FE63C7B" w14:textId="77777777" w:rsidR="005101BD" w:rsidRPr="00DE7B59" w:rsidRDefault="005101BD" w:rsidP="00A74166">
            <w:pPr>
              <w:pStyle w:val="TAL"/>
            </w:pPr>
            <w:r w:rsidRPr="00DE7B59">
              <w:t xml:space="preserve">      servingCellConfig </w:t>
            </w:r>
          </w:p>
        </w:tc>
        <w:tc>
          <w:tcPr>
            <w:tcW w:w="2267" w:type="dxa"/>
            <w:shd w:val="clear" w:color="auto" w:fill="auto"/>
          </w:tcPr>
          <w:p w14:paraId="7EAB1292" w14:textId="77777777" w:rsidR="005101BD" w:rsidRPr="00DE7B59" w:rsidRDefault="005101BD" w:rsidP="00A74166">
            <w:pPr>
              <w:pStyle w:val="TAL"/>
              <w:rPr>
                <w:iCs/>
              </w:rPr>
            </w:pPr>
            <w:r w:rsidRPr="00DE7B59">
              <w:rPr>
                <w:iCs/>
              </w:rPr>
              <w:t>ServingCellConfig</w:t>
            </w:r>
          </w:p>
        </w:tc>
        <w:tc>
          <w:tcPr>
            <w:tcW w:w="1700" w:type="dxa"/>
            <w:shd w:val="clear" w:color="auto" w:fill="auto"/>
          </w:tcPr>
          <w:p w14:paraId="03F46DB8" w14:textId="77777777" w:rsidR="005101BD" w:rsidRPr="00DE7B59" w:rsidRDefault="005101BD" w:rsidP="00A74166">
            <w:pPr>
              <w:pStyle w:val="TAL"/>
            </w:pPr>
          </w:p>
        </w:tc>
        <w:tc>
          <w:tcPr>
            <w:tcW w:w="1250" w:type="dxa"/>
            <w:shd w:val="clear" w:color="auto" w:fill="auto"/>
          </w:tcPr>
          <w:p w14:paraId="5321D6ED" w14:textId="77777777" w:rsidR="005101BD" w:rsidRPr="00DE7B59" w:rsidRDefault="005101BD" w:rsidP="00A74166">
            <w:pPr>
              <w:pStyle w:val="TAL"/>
            </w:pPr>
          </w:p>
        </w:tc>
      </w:tr>
      <w:tr w:rsidR="005101BD" w:rsidRPr="00DE7B59" w14:paraId="541A661A" w14:textId="77777777" w:rsidTr="00A74166">
        <w:tblPrEx>
          <w:tblCellMar>
            <w:left w:w="108" w:type="dxa"/>
            <w:right w:w="108" w:type="dxa"/>
          </w:tblCellMar>
        </w:tblPrEx>
        <w:tc>
          <w:tcPr>
            <w:tcW w:w="4722" w:type="dxa"/>
            <w:shd w:val="clear" w:color="auto" w:fill="auto"/>
          </w:tcPr>
          <w:p w14:paraId="16AC1A81" w14:textId="77777777" w:rsidR="005101BD" w:rsidRPr="00DE7B59" w:rsidRDefault="005101BD" w:rsidP="00A74166">
            <w:pPr>
              <w:pStyle w:val="TAL"/>
            </w:pPr>
            <w:r w:rsidRPr="00DE7B59">
              <w:t xml:space="preserve">    }</w:t>
            </w:r>
          </w:p>
        </w:tc>
        <w:tc>
          <w:tcPr>
            <w:tcW w:w="2267" w:type="dxa"/>
            <w:shd w:val="clear" w:color="auto" w:fill="auto"/>
          </w:tcPr>
          <w:p w14:paraId="6381917D" w14:textId="77777777" w:rsidR="005101BD" w:rsidRPr="00DE7B59" w:rsidRDefault="005101BD" w:rsidP="00A74166">
            <w:pPr>
              <w:pStyle w:val="TAL"/>
            </w:pPr>
          </w:p>
        </w:tc>
        <w:tc>
          <w:tcPr>
            <w:tcW w:w="1700" w:type="dxa"/>
            <w:shd w:val="clear" w:color="auto" w:fill="auto"/>
          </w:tcPr>
          <w:p w14:paraId="7CB76550" w14:textId="77777777" w:rsidR="005101BD" w:rsidRPr="00DE7B59" w:rsidRDefault="005101BD" w:rsidP="00A74166">
            <w:pPr>
              <w:pStyle w:val="TAL"/>
            </w:pPr>
          </w:p>
        </w:tc>
        <w:tc>
          <w:tcPr>
            <w:tcW w:w="1250" w:type="dxa"/>
            <w:shd w:val="clear" w:color="auto" w:fill="auto"/>
          </w:tcPr>
          <w:p w14:paraId="22B6A666" w14:textId="77777777" w:rsidR="005101BD" w:rsidRPr="00DE7B59" w:rsidRDefault="005101BD" w:rsidP="00A74166">
            <w:pPr>
              <w:pStyle w:val="TAL"/>
            </w:pPr>
          </w:p>
        </w:tc>
      </w:tr>
      <w:tr w:rsidR="005101BD" w:rsidRPr="00DE7B59" w14:paraId="4BDF027B" w14:textId="77777777" w:rsidTr="00A74166">
        <w:tblPrEx>
          <w:tblCellMar>
            <w:left w:w="108" w:type="dxa"/>
            <w:right w:w="108" w:type="dxa"/>
          </w:tblCellMar>
        </w:tblPrEx>
        <w:tc>
          <w:tcPr>
            <w:tcW w:w="4722" w:type="dxa"/>
            <w:shd w:val="clear" w:color="auto" w:fill="auto"/>
          </w:tcPr>
          <w:p w14:paraId="13CBE57D" w14:textId="77777777" w:rsidR="005101BD" w:rsidRPr="00DE7B59" w:rsidRDefault="005101BD" w:rsidP="00A74166">
            <w:pPr>
              <w:pStyle w:val="TAL"/>
              <w:rPr>
                <w:lang w:eastAsia="zh-CN"/>
              </w:rPr>
            </w:pPr>
            <w:r w:rsidRPr="00DE7B59">
              <w:rPr>
                <w:lang w:eastAsia="zh-CN"/>
              </w:rPr>
              <w:t xml:space="preserve">  }</w:t>
            </w:r>
          </w:p>
        </w:tc>
        <w:tc>
          <w:tcPr>
            <w:tcW w:w="2267" w:type="dxa"/>
            <w:shd w:val="clear" w:color="auto" w:fill="auto"/>
          </w:tcPr>
          <w:p w14:paraId="102FB16C" w14:textId="77777777" w:rsidR="005101BD" w:rsidRPr="00DE7B59" w:rsidRDefault="005101BD" w:rsidP="00A74166">
            <w:pPr>
              <w:pStyle w:val="TAL"/>
            </w:pPr>
          </w:p>
        </w:tc>
        <w:tc>
          <w:tcPr>
            <w:tcW w:w="1700" w:type="dxa"/>
            <w:shd w:val="clear" w:color="auto" w:fill="auto"/>
          </w:tcPr>
          <w:p w14:paraId="10B63AE1" w14:textId="77777777" w:rsidR="005101BD" w:rsidRPr="00DE7B59" w:rsidDel="00D63DD8" w:rsidRDefault="005101BD" w:rsidP="00A74166">
            <w:pPr>
              <w:pStyle w:val="TAL"/>
            </w:pPr>
          </w:p>
        </w:tc>
        <w:tc>
          <w:tcPr>
            <w:tcW w:w="1250" w:type="dxa"/>
            <w:shd w:val="clear" w:color="auto" w:fill="auto"/>
          </w:tcPr>
          <w:p w14:paraId="39FD7785" w14:textId="77777777" w:rsidR="005101BD" w:rsidRPr="00DE7B59" w:rsidRDefault="005101BD" w:rsidP="00A74166">
            <w:pPr>
              <w:pStyle w:val="TAL"/>
            </w:pPr>
          </w:p>
        </w:tc>
      </w:tr>
      <w:tr w:rsidR="005101BD" w:rsidRPr="00DE7B59" w14:paraId="22BAE6E1" w14:textId="77777777" w:rsidTr="00A74166">
        <w:tblPrEx>
          <w:tblCellMar>
            <w:left w:w="108" w:type="dxa"/>
            <w:right w:w="108" w:type="dxa"/>
          </w:tblCellMar>
        </w:tblPrEx>
        <w:tc>
          <w:tcPr>
            <w:tcW w:w="4722" w:type="dxa"/>
            <w:shd w:val="clear" w:color="auto" w:fill="auto"/>
          </w:tcPr>
          <w:p w14:paraId="456F085E" w14:textId="77777777" w:rsidR="005101BD" w:rsidRPr="00DE7B59" w:rsidRDefault="005101BD" w:rsidP="00A74166">
            <w:pPr>
              <w:pStyle w:val="TAL"/>
            </w:pPr>
            <w:r w:rsidRPr="00DE7B59">
              <w:rPr>
                <w:lang w:eastAsia="zh-CN"/>
              </w:rPr>
              <w:t>}</w:t>
            </w:r>
          </w:p>
        </w:tc>
        <w:tc>
          <w:tcPr>
            <w:tcW w:w="2267" w:type="dxa"/>
            <w:shd w:val="clear" w:color="auto" w:fill="auto"/>
          </w:tcPr>
          <w:p w14:paraId="4FA0D643" w14:textId="77777777" w:rsidR="005101BD" w:rsidRPr="00DE7B59" w:rsidRDefault="005101BD" w:rsidP="00A74166">
            <w:pPr>
              <w:pStyle w:val="TAL"/>
            </w:pPr>
          </w:p>
        </w:tc>
        <w:tc>
          <w:tcPr>
            <w:tcW w:w="1700" w:type="dxa"/>
            <w:shd w:val="clear" w:color="auto" w:fill="auto"/>
          </w:tcPr>
          <w:p w14:paraId="6848B98E" w14:textId="77777777" w:rsidR="005101BD" w:rsidRPr="00DE7B59" w:rsidDel="00D63DD8" w:rsidRDefault="005101BD" w:rsidP="00A74166">
            <w:pPr>
              <w:pStyle w:val="TAL"/>
            </w:pPr>
          </w:p>
        </w:tc>
        <w:tc>
          <w:tcPr>
            <w:tcW w:w="1250" w:type="dxa"/>
            <w:shd w:val="clear" w:color="auto" w:fill="auto"/>
          </w:tcPr>
          <w:p w14:paraId="49036808" w14:textId="77777777" w:rsidR="005101BD" w:rsidRPr="00DE7B59" w:rsidRDefault="005101BD" w:rsidP="00A74166">
            <w:pPr>
              <w:pStyle w:val="TAL"/>
            </w:pPr>
          </w:p>
        </w:tc>
      </w:tr>
    </w:tbl>
    <w:p w14:paraId="773815C2" w14:textId="77777777" w:rsidR="005101BD" w:rsidRPr="00DE7B59" w:rsidRDefault="005101BD" w:rsidP="005101BD">
      <w:pPr>
        <w:overflowPunct/>
        <w:autoSpaceDE/>
        <w:autoSpaceDN/>
        <w:adjustRightInd/>
      </w:pPr>
    </w:p>
    <w:p w14:paraId="5B83E426" w14:textId="64019346" w:rsidR="000B38FE" w:rsidRPr="00DE7B59" w:rsidRDefault="000B38FE" w:rsidP="000B38FE">
      <w:pPr>
        <w:pStyle w:val="TH"/>
        <w:rPr>
          <w:i/>
        </w:rPr>
      </w:pPr>
      <w:r w:rsidRPr="00DE7B59">
        <w:t xml:space="preserve">Table 7.1.1.3.9.3.3-1: </w:t>
      </w:r>
      <w:r w:rsidRPr="00DE7B59">
        <w:rPr>
          <w:i/>
        </w:rPr>
        <w:t>ServingCellConfig</w:t>
      </w:r>
      <w:r w:rsidRPr="00DE7B59">
        <w:rPr>
          <w:lang w:eastAsia="de-DE"/>
        </w:rPr>
        <w:t xml:space="preserve"> (</w:t>
      </w:r>
      <w:r w:rsidR="005101BD" w:rsidRPr="00DE7B59">
        <w:t>Table 7.1.1.3.9.3.3-0B</w:t>
      </w:r>
      <w:r w:rsidRPr="00DE7B59">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06F5F3A9" w14:textId="77777777" w:rsidTr="0007608A">
        <w:tc>
          <w:tcPr>
            <w:tcW w:w="9747" w:type="dxa"/>
            <w:gridSpan w:val="4"/>
          </w:tcPr>
          <w:p w14:paraId="6DD45CB8"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Derivation Path: TS 38.508-1 [4], Table </w:t>
            </w:r>
            <w:r w:rsidR="00F76293" w:rsidRPr="00DE7B59">
              <w:rPr>
                <w:rFonts w:ascii="Arial" w:hAnsi="Arial"/>
                <w:sz w:val="18"/>
              </w:rPr>
              <w:t>4.6.3-167</w:t>
            </w:r>
          </w:p>
        </w:tc>
      </w:tr>
      <w:tr w:rsidR="000B38FE" w:rsidRPr="00DE7B59" w14:paraId="6679E093" w14:textId="77777777" w:rsidTr="0007608A">
        <w:tc>
          <w:tcPr>
            <w:tcW w:w="4535" w:type="dxa"/>
          </w:tcPr>
          <w:p w14:paraId="249154C4"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766DA9C8"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681761E7"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6413CBA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0B38FE" w:rsidRPr="00DE7B59" w14:paraId="70C1D23C" w14:textId="77777777" w:rsidTr="0007608A">
        <w:tc>
          <w:tcPr>
            <w:tcW w:w="4535" w:type="dxa"/>
          </w:tcPr>
          <w:p w14:paraId="6CA945B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ServingCellConfig ::= SEQUENCE {</w:t>
            </w:r>
          </w:p>
        </w:tc>
        <w:tc>
          <w:tcPr>
            <w:tcW w:w="2267" w:type="dxa"/>
          </w:tcPr>
          <w:p w14:paraId="34E53170"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7A65E24"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4767DB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434D51D2" w14:textId="77777777" w:rsidTr="0007608A">
        <w:tc>
          <w:tcPr>
            <w:tcW w:w="4535" w:type="dxa"/>
          </w:tcPr>
          <w:p w14:paraId="56AB3232"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uplinkConfig SEQUENCE {</w:t>
            </w:r>
          </w:p>
        </w:tc>
        <w:tc>
          <w:tcPr>
            <w:tcW w:w="2267" w:type="dxa"/>
          </w:tcPr>
          <w:p w14:paraId="00B17F4F"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346DB6B1"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7006789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744B7819" w14:textId="77777777" w:rsidTr="0007608A">
        <w:tc>
          <w:tcPr>
            <w:tcW w:w="4535" w:type="dxa"/>
          </w:tcPr>
          <w:p w14:paraId="0848CB6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initialUplinkBWP</w:t>
            </w:r>
          </w:p>
        </w:tc>
        <w:tc>
          <w:tcPr>
            <w:tcW w:w="2267" w:type="dxa"/>
          </w:tcPr>
          <w:p w14:paraId="6BB09173"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BWP-UplinkDedicated</w:t>
            </w:r>
          </w:p>
        </w:tc>
        <w:tc>
          <w:tcPr>
            <w:tcW w:w="1700" w:type="dxa"/>
          </w:tcPr>
          <w:p w14:paraId="6FC8D0DA"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06012094"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0F9A00A3" w14:textId="77777777" w:rsidTr="0007608A">
        <w:tc>
          <w:tcPr>
            <w:tcW w:w="4535" w:type="dxa"/>
          </w:tcPr>
          <w:p w14:paraId="0E4B48FA"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793B55E4"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745AF912"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61122172"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5A307FBB" w14:textId="77777777" w:rsidTr="0007608A">
        <w:tc>
          <w:tcPr>
            <w:tcW w:w="4535" w:type="dxa"/>
            <w:tcBorders>
              <w:bottom w:val="single" w:sz="4" w:space="0" w:color="auto"/>
            </w:tcBorders>
          </w:tcPr>
          <w:p w14:paraId="2217281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6D6A8B2B"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2B69D806"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16912B22" w14:textId="77777777" w:rsidR="000B38FE" w:rsidRPr="00DE7B59" w:rsidRDefault="000B38FE" w:rsidP="0007608A">
            <w:pPr>
              <w:keepNext/>
              <w:keepLines/>
              <w:overflowPunct/>
              <w:autoSpaceDE/>
              <w:autoSpaceDN/>
              <w:adjustRightInd/>
              <w:spacing w:after="0"/>
              <w:rPr>
                <w:rFonts w:ascii="Arial" w:hAnsi="Arial"/>
                <w:sz w:val="18"/>
              </w:rPr>
            </w:pPr>
          </w:p>
        </w:tc>
      </w:tr>
    </w:tbl>
    <w:p w14:paraId="11A1149C" w14:textId="77777777" w:rsidR="000B38FE" w:rsidRPr="00DE7B59" w:rsidRDefault="000B38FE" w:rsidP="000B38FE">
      <w:pPr>
        <w:rPr>
          <w:lang w:eastAsia="sv-SE"/>
        </w:rPr>
      </w:pPr>
    </w:p>
    <w:p w14:paraId="6BA058D2" w14:textId="77777777" w:rsidR="000B38FE" w:rsidRPr="00DE7B59" w:rsidRDefault="000B38FE" w:rsidP="000B38FE">
      <w:pPr>
        <w:pStyle w:val="TH"/>
        <w:rPr>
          <w:i/>
        </w:rPr>
      </w:pPr>
      <w:r w:rsidRPr="00DE7B59">
        <w:t xml:space="preserve">Table 7.1.1.3.9.3.3-2: </w:t>
      </w:r>
      <w:r w:rsidRPr="00DE7B59">
        <w:rPr>
          <w:i/>
        </w:rPr>
        <w:t>BWP-UplinkDedicated</w:t>
      </w:r>
      <w:r w:rsidRPr="00DE7B59">
        <w:t xml:space="preserve"> (Table 7.1.1.3.9.3.3-1)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1AA189CE" w14:textId="77777777" w:rsidTr="0007608A">
        <w:tc>
          <w:tcPr>
            <w:tcW w:w="9747" w:type="dxa"/>
            <w:gridSpan w:val="4"/>
          </w:tcPr>
          <w:p w14:paraId="017C5A51"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Derivation Path: TS 38.508-1 [4], Table </w:t>
            </w:r>
            <w:r w:rsidR="0075188A" w:rsidRPr="00DE7B59">
              <w:rPr>
                <w:rFonts w:ascii="Arial" w:hAnsi="Arial"/>
                <w:sz w:val="18"/>
              </w:rPr>
              <w:t>4.6.3-11</w:t>
            </w:r>
          </w:p>
        </w:tc>
      </w:tr>
      <w:tr w:rsidR="000B38FE" w:rsidRPr="00DE7B59" w14:paraId="2FA3C5CF" w14:textId="77777777" w:rsidTr="0007608A">
        <w:tc>
          <w:tcPr>
            <w:tcW w:w="4535" w:type="dxa"/>
          </w:tcPr>
          <w:p w14:paraId="4230560A"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5361976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61FB5EBB"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036E0AD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0B38FE" w:rsidRPr="00DE7B59" w14:paraId="5FA38315" w14:textId="77777777" w:rsidTr="0007608A">
        <w:tc>
          <w:tcPr>
            <w:tcW w:w="4535" w:type="dxa"/>
          </w:tcPr>
          <w:p w14:paraId="38E863E7"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BWP-UplinkDedicated ::= SEQUENCE {</w:t>
            </w:r>
          </w:p>
        </w:tc>
        <w:tc>
          <w:tcPr>
            <w:tcW w:w="2267" w:type="dxa"/>
          </w:tcPr>
          <w:p w14:paraId="464D5641"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1FF2E471"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44327AF3"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5AF9948A" w14:textId="77777777" w:rsidTr="0007608A">
        <w:tc>
          <w:tcPr>
            <w:tcW w:w="4535" w:type="dxa"/>
          </w:tcPr>
          <w:p w14:paraId="1EE8AF6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pusch-Config CHOICE {</w:t>
            </w:r>
          </w:p>
        </w:tc>
        <w:tc>
          <w:tcPr>
            <w:tcW w:w="2267" w:type="dxa"/>
          </w:tcPr>
          <w:p w14:paraId="5F9E8033" w14:textId="2B7BD07A"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EA906AF"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15723F7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0D180796" w14:textId="77777777" w:rsidTr="0007608A">
        <w:tc>
          <w:tcPr>
            <w:tcW w:w="4535" w:type="dxa"/>
          </w:tcPr>
          <w:p w14:paraId="33C469F2" w14:textId="77777777" w:rsidR="000B38FE" w:rsidRPr="00DE7B59" w:rsidDel="00560D52"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Setup</w:t>
            </w:r>
          </w:p>
        </w:tc>
        <w:tc>
          <w:tcPr>
            <w:tcW w:w="2267" w:type="dxa"/>
          </w:tcPr>
          <w:p w14:paraId="11212D67"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PUSCH-Config</w:t>
            </w:r>
          </w:p>
        </w:tc>
        <w:tc>
          <w:tcPr>
            <w:tcW w:w="1700" w:type="dxa"/>
          </w:tcPr>
          <w:p w14:paraId="40D77CA5"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5D59092"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273F0D2F" w14:textId="77777777" w:rsidTr="0007608A">
        <w:tc>
          <w:tcPr>
            <w:tcW w:w="4535" w:type="dxa"/>
          </w:tcPr>
          <w:p w14:paraId="6DE7B119"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6C820158"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27A7126"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3E539319"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63BF54CC" w14:textId="77777777" w:rsidTr="0007608A">
        <w:tc>
          <w:tcPr>
            <w:tcW w:w="4535" w:type="dxa"/>
            <w:tcBorders>
              <w:bottom w:val="single" w:sz="4" w:space="0" w:color="auto"/>
            </w:tcBorders>
          </w:tcPr>
          <w:p w14:paraId="38E99B84"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74FFEFD1"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19A00F1A"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C701AC2" w14:textId="77777777" w:rsidR="000B38FE" w:rsidRPr="00DE7B59" w:rsidRDefault="000B38FE" w:rsidP="0007608A">
            <w:pPr>
              <w:keepNext/>
              <w:keepLines/>
              <w:overflowPunct/>
              <w:autoSpaceDE/>
              <w:autoSpaceDN/>
              <w:adjustRightInd/>
              <w:spacing w:after="0"/>
              <w:rPr>
                <w:rFonts w:ascii="Arial" w:hAnsi="Arial"/>
                <w:sz w:val="18"/>
              </w:rPr>
            </w:pPr>
          </w:p>
        </w:tc>
      </w:tr>
    </w:tbl>
    <w:p w14:paraId="3E250B86" w14:textId="77777777" w:rsidR="000B38FE" w:rsidRPr="00DE7B59" w:rsidRDefault="000B38FE" w:rsidP="000B38FE">
      <w:pPr>
        <w:overflowPunct/>
        <w:autoSpaceDE/>
        <w:autoSpaceDN/>
        <w:adjustRightInd/>
      </w:pPr>
    </w:p>
    <w:p w14:paraId="2E37DF5C" w14:textId="77777777" w:rsidR="000B38FE" w:rsidRPr="00DE7B59" w:rsidRDefault="000B38FE" w:rsidP="000B38FE">
      <w:pPr>
        <w:pStyle w:val="TH"/>
        <w:rPr>
          <w:i/>
        </w:rPr>
      </w:pPr>
      <w:r w:rsidRPr="00DE7B59">
        <w:t xml:space="preserve">Table 7.1.1.3.9.3.3-3: </w:t>
      </w:r>
      <w:r w:rsidRPr="00DE7B59">
        <w:rPr>
          <w:i/>
        </w:rPr>
        <w:t>PUSCH-Config</w:t>
      </w:r>
      <w:r w:rsidRPr="00DE7B59">
        <w:t xml:space="preserve"> (Table 7.1.1.3.9.3.3-2)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4F580DF7" w14:textId="77777777" w:rsidTr="004B4775">
        <w:tc>
          <w:tcPr>
            <w:tcW w:w="9747" w:type="dxa"/>
            <w:gridSpan w:val="4"/>
          </w:tcPr>
          <w:p w14:paraId="3080916F" w14:textId="77777777" w:rsidR="000B38FE" w:rsidRPr="00DE7B59" w:rsidRDefault="000B38FE" w:rsidP="00B848CA">
            <w:pPr>
              <w:pStyle w:val="TAL"/>
            </w:pPr>
            <w:r w:rsidRPr="00DE7B59">
              <w:t xml:space="preserve">Derivation Path: TS 38.508-1 [4], Table </w:t>
            </w:r>
            <w:r w:rsidR="00053975" w:rsidRPr="00DE7B59">
              <w:t>4.6.3-118</w:t>
            </w:r>
          </w:p>
        </w:tc>
      </w:tr>
      <w:tr w:rsidR="000B38FE" w:rsidRPr="00DE7B59" w14:paraId="0DE7F106" w14:textId="77777777" w:rsidTr="004B4775">
        <w:tc>
          <w:tcPr>
            <w:tcW w:w="4535" w:type="dxa"/>
          </w:tcPr>
          <w:p w14:paraId="001C90E1" w14:textId="77777777" w:rsidR="000B38FE" w:rsidRPr="00DE7B59" w:rsidRDefault="000B38FE" w:rsidP="00B848CA">
            <w:pPr>
              <w:pStyle w:val="TAH"/>
            </w:pPr>
            <w:r w:rsidRPr="00DE7B59">
              <w:t>Information Element</w:t>
            </w:r>
          </w:p>
        </w:tc>
        <w:tc>
          <w:tcPr>
            <w:tcW w:w="2267" w:type="dxa"/>
          </w:tcPr>
          <w:p w14:paraId="62EEBA8A" w14:textId="77777777" w:rsidR="000B38FE" w:rsidRPr="00DE7B59" w:rsidRDefault="000B38FE" w:rsidP="00B848CA">
            <w:pPr>
              <w:pStyle w:val="TAH"/>
            </w:pPr>
            <w:r w:rsidRPr="00DE7B59">
              <w:t>Value/remark</w:t>
            </w:r>
          </w:p>
        </w:tc>
        <w:tc>
          <w:tcPr>
            <w:tcW w:w="1700" w:type="dxa"/>
          </w:tcPr>
          <w:p w14:paraId="7B771FD0" w14:textId="77777777" w:rsidR="000B38FE" w:rsidRPr="00DE7B59" w:rsidRDefault="000B38FE" w:rsidP="00B848CA">
            <w:pPr>
              <w:pStyle w:val="TAH"/>
            </w:pPr>
            <w:r w:rsidRPr="00DE7B59">
              <w:t>Comment</w:t>
            </w:r>
          </w:p>
        </w:tc>
        <w:tc>
          <w:tcPr>
            <w:tcW w:w="1245" w:type="dxa"/>
          </w:tcPr>
          <w:p w14:paraId="240C7B6E" w14:textId="77777777" w:rsidR="000B38FE" w:rsidRPr="00DE7B59" w:rsidRDefault="000B38FE" w:rsidP="00B848CA">
            <w:pPr>
              <w:pStyle w:val="TAH"/>
            </w:pPr>
            <w:r w:rsidRPr="00DE7B59">
              <w:t>Condition</w:t>
            </w:r>
          </w:p>
        </w:tc>
      </w:tr>
      <w:tr w:rsidR="000B38FE" w:rsidRPr="00DE7B59" w14:paraId="478FF37D" w14:textId="77777777" w:rsidTr="004B4775">
        <w:tc>
          <w:tcPr>
            <w:tcW w:w="4535" w:type="dxa"/>
          </w:tcPr>
          <w:p w14:paraId="1616204A" w14:textId="77777777" w:rsidR="000B38FE" w:rsidRPr="00DE7B59" w:rsidRDefault="000B38FE" w:rsidP="00B848CA">
            <w:pPr>
              <w:pStyle w:val="TAL"/>
            </w:pPr>
            <w:r w:rsidRPr="00DE7B59">
              <w:t>PUSCH-Config ::= SEQUENCE {</w:t>
            </w:r>
          </w:p>
        </w:tc>
        <w:tc>
          <w:tcPr>
            <w:tcW w:w="2267" w:type="dxa"/>
          </w:tcPr>
          <w:p w14:paraId="69E177B2" w14:textId="77777777" w:rsidR="000B38FE" w:rsidRPr="00DE7B59" w:rsidRDefault="000B38FE" w:rsidP="00B848CA">
            <w:pPr>
              <w:pStyle w:val="TAL"/>
            </w:pPr>
          </w:p>
        </w:tc>
        <w:tc>
          <w:tcPr>
            <w:tcW w:w="1700" w:type="dxa"/>
          </w:tcPr>
          <w:p w14:paraId="09B9C614" w14:textId="77777777" w:rsidR="000B38FE" w:rsidRPr="00DE7B59" w:rsidRDefault="000B38FE" w:rsidP="00B848CA">
            <w:pPr>
              <w:pStyle w:val="TAL"/>
            </w:pPr>
          </w:p>
        </w:tc>
        <w:tc>
          <w:tcPr>
            <w:tcW w:w="1245" w:type="dxa"/>
          </w:tcPr>
          <w:p w14:paraId="36F09BA6" w14:textId="77777777" w:rsidR="000B38FE" w:rsidRPr="00DE7B59" w:rsidRDefault="000B38FE" w:rsidP="00B848CA">
            <w:pPr>
              <w:pStyle w:val="TAL"/>
            </w:pPr>
          </w:p>
        </w:tc>
      </w:tr>
      <w:tr w:rsidR="000B38FE" w:rsidRPr="00DE7B59" w14:paraId="4522F02B" w14:textId="77777777" w:rsidTr="0016522A">
        <w:tc>
          <w:tcPr>
            <w:tcW w:w="4535" w:type="dxa"/>
            <w:tcBorders>
              <w:bottom w:val="nil"/>
            </w:tcBorders>
          </w:tcPr>
          <w:p w14:paraId="787CE77C" w14:textId="77777777" w:rsidR="000B38FE" w:rsidRPr="00DE7B59" w:rsidRDefault="000B38FE" w:rsidP="00B848CA">
            <w:pPr>
              <w:pStyle w:val="TAL"/>
            </w:pPr>
            <w:r w:rsidRPr="00DE7B59">
              <w:t xml:space="preserve">  pusch-AggregationFactor</w:t>
            </w:r>
          </w:p>
        </w:tc>
        <w:tc>
          <w:tcPr>
            <w:tcW w:w="2267" w:type="dxa"/>
          </w:tcPr>
          <w:p w14:paraId="6AC98185" w14:textId="77777777" w:rsidR="000B38FE" w:rsidRPr="00DE7B59" w:rsidRDefault="000B38FE" w:rsidP="00B848CA">
            <w:pPr>
              <w:pStyle w:val="TAL"/>
            </w:pPr>
            <w:r w:rsidRPr="00DE7B59">
              <w:t>n4</w:t>
            </w:r>
          </w:p>
        </w:tc>
        <w:tc>
          <w:tcPr>
            <w:tcW w:w="1700" w:type="dxa"/>
          </w:tcPr>
          <w:p w14:paraId="4F7AC6B9" w14:textId="77777777" w:rsidR="000B38FE" w:rsidRPr="00DE7B59" w:rsidRDefault="000B38FE" w:rsidP="00B848CA">
            <w:pPr>
              <w:pStyle w:val="TAL"/>
            </w:pPr>
          </w:p>
        </w:tc>
        <w:tc>
          <w:tcPr>
            <w:tcW w:w="1245" w:type="dxa"/>
          </w:tcPr>
          <w:p w14:paraId="34268757" w14:textId="77777777" w:rsidR="000B38FE" w:rsidRPr="00DE7B59" w:rsidRDefault="000B38FE" w:rsidP="00B848CA">
            <w:pPr>
              <w:pStyle w:val="TAL"/>
            </w:pPr>
          </w:p>
        </w:tc>
      </w:tr>
      <w:tr w:rsidR="005101BD" w:rsidRPr="00DE7B59" w14:paraId="27097BB1" w14:textId="77777777" w:rsidTr="0016522A">
        <w:tc>
          <w:tcPr>
            <w:tcW w:w="4535" w:type="dxa"/>
            <w:tcBorders>
              <w:top w:val="nil"/>
            </w:tcBorders>
          </w:tcPr>
          <w:p w14:paraId="11074B1A" w14:textId="77777777" w:rsidR="005101BD" w:rsidRPr="00DE7B59" w:rsidRDefault="005101BD" w:rsidP="00B848CA">
            <w:pPr>
              <w:pStyle w:val="TAL"/>
            </w:pPr>
          </w:p>
        </w:tc>
        <w:tc>
          <w:tcPr>
            <w:tcW w:w="2267" w:type="dxa"/>
          </w:tcPr>
          <w:p w14:paraId="5FD8CF3A" w14:textId="0A17A456" w:rsidR="005101BD" w:rsidRPr="00DE7B59" w:rsidRDefault="005101BD" w:rsidP="00B848CA">
            <w:pPr>
              <w:pStyle w:val="TAL"/>
            </w:pPr>
            <w:r w:rsidRPr="00DE7B59">
              <w:t>n8</w:t>
            </w:r>
          </w:p>
        </w:tc>
        <w:tc>
          <w:tcPr>
            <w:tcW w:w="1700" w:type="dxa"/>
          </w:tcPr>
          <w:p w14:paraId="1B92D969" w14:textId="77777777" w:rsidR="005101BD" w:rsidRPr="00DE7B59" w:rsidRDefault="005101BD" w:rsidP="00B848CA">
            <w:pPr>
              <w:pStyle w:val="TAL"/>
            </w:pPr>
          </w:p>
        </w:tc>
        <w:tc>
          <w:tcPr>
            <w:tcW w:w="1245" w:type="dxa"/>
          </w:tcPr>
          <w:p w14:paraId="6BAB55DA" w14:textId="48083F9F" w:rsidR="005101BD" w:rsidRPr="00DE7B59" w:rsidRDefault="005101BD" w:rsidP="00B848CA">
            <w:pPr>
              <w:pStyle w:val="TAL"/>
            </w:pPr>
            <w:r w:rsidRPr="00DE7B59">
              <w:rPr>
                <w:rFonts w:cs="Arial"/>
                <w:szCs w:val="18"/>
              </w:rPr>
              <w:t>(TDD AND SCS15) OR FR2</w:t>
            </w:r>
          </w:p>
        </w:tc>
      </w:tr>
      <w:tr w:rsidR="005101BD" w:rsidRPr="00DE7B59" w14:paraId="0A7D4F44" w14:textId="77777777" w:rsidTr="004B4775">
        <w:tc>
          <w:tcPr>
            <w:tcW w:w="4535" w:type="dxa"/>
            <w:tcBorders>
              <w:bottom w:val="single" w:sz="4" w:space="0" w:color="auto"/>
            </w:tcBorders>
          </w:tcPr>
          <w:p w14:paraId="68647A1C" w14:textId="77777777" w:rsidR="005101BD" w:rsidRPr="00DE7B59" w:rsidRDefault="005101BD" w:rsidP="00B848CA">
            <w:pPr>
              <w:pStyle w:val="TAL"/>
            </w:pPr>
            <w:r w:rsidRPr="00DE7B59">
              <w:t>}</w:t>
            </w:r>
          </w:p>
        </w:tc>
        <w:tc>
          <w:tcPr>
            <w:tcW w:w="2267" w:type="dxa"/>
          </w:tcPr>
          <w:p w14:paraId="71AD71DD" w14:textId="77777777" w:rsidR="005101BD" w:rsidRPr="00DE7B59" w:rsidRDefault="005101BD" w:rsidP="00B848CA">
            <w:pPr>
              <w:pStyle w:val="TAL"/>
            </w:pPr>
          </w:p>
        </w:tc>
        <w:tc>
          <w:tcPr>
            <w:tcW w:w="1700" w:type="dxa"/>
          </w:tcPr>
          <w:p w14:paraId="25F6287E" w14:textId="77777777" w:rsidR="005101BD" w:rsidRPr="00DE7B59" w:rsidRDefault="005101BD" w:rsidP="00B848CA">
            <w:pPr>
              <w:pStyle w:val="TAL"/>
            </w:pPr>
          </w:p>
        </w:tc>
        <w:tc>
          <w:tcPr>
            <w:tcW w:w="1245" w:type="dxa"/>
          </w:tcPr>
          <w:p w14:paraId="6F7C3154" w14:textId="77777777" w:rsidR="005101BD" w:rsidRPr="00DE7B59" w:rsidRDefault="005101BD" w:rsidP="00B848CA">
            <w:pPr>
              <w:pStyle w:val="TAL"/>
            </w:pPr>
          </w:p>
        </w:tc>
      </w:tr>
    </w:tbl>
    <w:p w14:paraId="04569EFA" w14:textId="77777777" w:rsidR="000B38FE" w:rsidRPr="00DE7B59" w:rsidRDefault="000B38FE" w:rsidP="000B38FE">
      <w:pPr>
        <w:rPr>
          <w:lang w:eastAsia="sv-SE"/>
        </w:rPr>
      </w:pPr>
    </w:p>
    <w:p w14:paraId="0A1D83F0" w14:textId="77777777" w:rsidR="00D72973" w:rsidRPr="00DE7B59" w:rsidRDefault="00D72973" w:rsidP="00D72973">
      <w:pPr>
        <w:pStyle w:val="Heading5"/>
      </w:pPr>
      <w:bookmarkStart w:id="54" w:name="_Toc21103107"/>
      <w:bookmarkStart w:id="55" w:name="_Toc29233445"/>
      <w:bookmarkStart w:id="56" w:name="_Toc29462050"/>
      <w:bookmarkStart w:id="57" w:name="_Toc36158027"/>
      <w:r w:rsidRPr="00DE7B59">
        <w:t>7.1.1.3.10</w:t>
      </w:r>
      <w:r w:rsidRPr="00DE7B59">
        <w:tab/>
      </w:r>
      <w:r w:rsidRPr="00DE7B59">
        <w:rPr>
          <w:lang w:eastAsia="zh-CN"/>
        </w:rPr>
        <w:t>Correct Handling of HARQ process / Multiple CORESETPoolIndex</w:t>
      </w:r>
    </w:p>
    <w:p w14:paraId="295B3A9F" w14:textId="77777777" w:rsidR="00D72973" w:rsidRPr="00DE7B59" w:rsidRDefault="00D72973" w:rsidP="00D72973">
      <w:pPr>
        <w:pStyle w:val="H6"/>
      </w:pPr>
      <w:r w:rsidRPr="00DE7B59">
        <w:t>7.1.1.3.10.1.</w:t>
      </w:r>
      <w:r w:rsidRPr="00DE7B59">
        <w:tab/>
        <w:t>Test Purpose (TP)</w:t>
      </w:r>
    </w:p>
    <w:p w14:paraId="2BE4B496" w14:textId="77777777" w:rsidR="00D72973" w:rsidRPr="00DE7B59" w:rsidRDefault="00D72973" w:rsidP="00D72973">
      <w:pPr>
        <w:pStyle w:val="H6"/>
      </w:pPr>
      <w:r w:rsidRPr="00DE7B59">
        <w:t>(1)</w:t>
      </w:r>
    </w:p>
    <w:p w14:paraId="7FF0BBA0" w14:textId="77777777" w:rsidR="00D72973" w:rsidRPr="00DE7B59" w:rsidRDefault="00D72973" w:rsidP="00D72973">
      <w:pPr>
        <w:pStyle w:val="PL"/>
        <w:rPr>
          <w:noProof w:val="0"/>
        </w:rPr>
      </w:pPr>
      <w:r w:rsidRPr="00DE7B59">
        <w:rPr>
          <w:b/>
          <w:bCs/>
          <w:noProof w:val="0"/>
        </w:rPr>
        <w:t>with</w:t>
      </w:r>
      <w:r w:rsidRPr="00DE7B59">
        <w:rPr>
          <w:noProof w:val="0"/>
        </w:rPr>
        <w:t xml:space="preserve"> </w:t>
      </w:r>
      <w:r w:rsidRPr="00DE7B59">
        <w:rPr>
          <w:noProof w:val="0"/>
          <w:lang w:eastAsia="zh-CN"/>
        </w:rPr>
        <w:t xml:space="preserve">{ </w:t>
      </w:r>
      <w:r w:rsidRPr="00DE7B59">
        <w:rPr>
          <w:noProof w:val="0"/>
        </w:rPr>
        <w:t xml:space="preserve">UE in RRC_CONNECTED state and is configured with PDCCH-Config that contains two different values of CORESETPoolIndex in ControlResourceSet </w:t>
      </w:r>
      <w:r w:rsidRPr="00DE7B59">
        <w:rPr>
          <w:noProof w:val="0"/>
          <w:lang w:eastAsia="zh-CN"/>
        </w:rPr>
        <w:t>}</w:t>
      </w:r>
    </w:p>
    <w:p w14:paraId="515AE0DC" w14:textId="77777777" w:rsidR="00D72973" w:rsidRPr="00DE7B59" w:rsidRDefault="00D72973" w:rsidP="00D72973">
      <w:pPr>
        <w:pStyle w:val="PL"/>
        <w:rPr>
          <w:noProof w:val="0"/>
        </w:rPr>
      </w:pPr>
      <w:r w:rsidRPr="00DE7B59">
        <w:rPr>
          <w:b/>
          <w:bCs/>
          <w:noProof w:val="0"/>
        </w:rPr>
        <w:t xml:space="preserve">ensure that </w:t>
      </w:r>
      <w:r w:rsidRPr="00DE7B59">
        <w:rPr>
          <w:noProof w:val="0"/>
        </w:rPr>
        <w:t>{</w:t>
      </w:r>
    </w:p>
    <w:p w14:paraId="26713BF4" w14:textId="7813F514" w:rsidR="00D72973" w:rsidRPr="00DE7B59" w:rsidRDefault="00D72973" w:rsidP="00D72973">
      <w:pPr>
        <w:pStyle w:val="PL"/>
        <w:rPr>
          <w:noProof w:val="0"/>
        </w:rPr>
      </w:pPr>
      <w:r w:rsidRPr="00DE7B59">
        <w:rPr>
          <w:noProof w:val="0"/>
        </w:rPr>
        <w:t xml:space="preserve">  </w:t>
      </w:r>
      <w:r w:rsidRPr="00DE7B59">
        <w:rPr>
          <w:b/>
          <w:bCs/>
          <w:noProof w:val="0"/>
        </w:rPr>
        <w:t>when</w:t>
      </w:r>
      <w:r w:rsidRPr="00DE7B59">
        <w:rPr>
          <w:bCs/>
          <w:noProof w:val="0"/>
        </w:rPr>
        <w:t xml:space="preserve"> </w:t>
      </w:r>
      <w:r w:rsidRPr="00DE7B59">
        <w:rPr>
          <w:noProof w:val="0"/>
        </w:rPr>
        <w:t xml:space="preserve">{ UE receives PDCCHs that schedule two PUSCHs </w:t>
      </w:r>
      <w:r w:rsidR="00F535F0" w:rsidRPr="00DE7B59">
        <w:rPr>
          <w:noProof w:val="0"/>
        </w:rPr>
        <w:t xml:space="preserve">non-overlapping in time domain, and the PDCCHs </w:t>
      </w:r>
      <w:r w:rsidRPr="00DE7B59">
        <w:rPr>
          <w:noProof w:val="0"/>
        </w:rPr>
        <w:t>are associated to different ControlResourceSets having different values of CORESETPoolIndex }</w:t>
      </w:r>
    </w:p>
    <w:p w14:paraId="6115C5EC" w14:textId="77777777" w:rsidR="00D72973" w:rsidRPr="00DE7B59" w:rsidRDefault="00D72973" w:rsidP="00D72973">
      <w:pPr>
        <w:pStyle w:val="PL"/>
        <w:rPr>
          <w:noProof w:val="0"/>
        </w:rPr>
      </w:pPr>
      <w:r w:rsidRPr="00DE7B59">
        <w:rPr>
          <w:noProof w:val="0"/>
        </w:rPr>
        <w:t xml:space="preserve">    </w:t>
      </w:r>
      <w:r w:rsidRPr="00DE7B59">
        <w:rPr>
          <w:b/>
          <w:bCs/>
          <w:noProof w:val="0"/>
        </w:rPr>
        <w:t>then</w:t>
      </w:r>
      <w:r w:rsidRPr="00DE7B59">
        <w:rPr>
          <w:noProof w:val="0"/>
        </w:rPr>
        <w:t xml:space="preserve"> { UE sends PUSCHs following the scheduling information of PDCCHs }</w:t>
      </w:r>
    </w:p>
    <w:p w14:paraId="1B56D71D" w14:textId="77777777" w:rsidR="00D72973" w:rsidRPr="00DE7B59" w:rsidRDefault="00D72973" w:rsidP="00D72973">
      <w:pPr>
        <w:pStyle w:val="PL"/>
        <w:rPr>
          <w:noProof w:val="0"/>
        </w:rPr>
      </w:pPr>
      <w:r w:rsidRPr="00DE7B59">
        <w:rPr>
          <w:noProof w:val="0"/>
        </w:rPr>
        <w:t xml:space="preserve">            }</w:t>
      </w:r>
    </w:p>
    <w:p w14:paraId="6D8727FC" w14:textId="77777777" w:rsidR="00D72973" w:rsidRPr="00DE7B59" w:rsidRDefault="00D72973" w:rsidP="00D72973">
      <w:pPr>
        <w:pStyle w:val="PL"/>
        <w:rPr>
          <w:noProof w:val="0"/>
        </w:rPr>
      </w:pPr>
    </w:p>
    <w:p w14:paraId="7515CE14" w14:textId="77777777" w:rsidR="00D72973" w:rsidRPr="00DE7B59" w:rsidRDefault="00D72973" w:rsidP="00D72973">
      <w:pPr>
        <w:pStyle w:val="H6"/>
      </w:pPr>
      <w:r w:rsidRPr="00DE7B59">
        <w:t>(2)</w:t>
      </w:r>
    </w:p>
    <w:p w14:paraId="608FC5E2" w14:textId="77777777" w:rsidR="00D72973" w:rsidRPr="00DE7B59" w:rsidRDefault="00D72973" w:rsidP="00D72973">
      <w:pPr>
        <w:pStyle w:val="PL"/>
        <w:rPr>
          <w:noProof w:val="0"/>
        </w:rPr>
      </w:pPr>
      <w:r w:rsidRPr="00DE7B59">
        <w:rPr>
          <w:b/>
          <w:bCs/>
          <w:noProof w:val="0"/>
        </w:rPr>
        <w:t>with</w:t>
      </w:r>
      <w:r w:rsidRPr="00DE7B59">
        <w:rPr>
          <w:noProof w:val="0"/>
        </w:rPr>
        <w:t>(UE in RRC_CONNECTED state and is configured with PDCCH-Config that contains two different values of CORESETPoolIndex in ControlResourceSet)</w:t>
      </w:r>
    </w:p>
    <w:p w14:paraId="06A7493E" w14:textId="77777777" w:rsidR="00D72973" w:rsidRPr="00DE7B59" w:rsidRDefault="00D72973" w:rsidP="00D72973">
      <w:pPr>
        <w:pStyle w:val="PL"/>
        <w:rPr>
          <w:noProof w:val="0"/>
        </w:rPr>
      </w:pPr>
      <w:r w:rsidRPr="00DE7B59">
        <w:rPr>
          <w:b/>
          <w:bCs/>
          <w:noProof w:val="0"/>
        </w:rPr>
        <w:t xml:space="preserve">ensure that </w:t>
      </w:r>
      <w:r w:rsidRPr="00DE7B59">
        <w:rPr>
          <w:noProof w:val="0"/>
        </w:rPr>
        <w:t>{</w:t>
      </w:r>
    </w:p>
    <w:p w14:paraId="5AB196B4" w14:textId="3AB17C42" w:rsidR="00D72973" w:rsidRPr="00DE7B59" w:rsidRDefault="00D72973" w:rsidP="00D72973">
      <w:pPr>
        <w:pStyle w:val="PL"/>
        <w:rPr>
          <w:noProof w:val="0"/>
        </w:rPr>
      </w:pPr>
      <w:r w:rsidRPr="00DE7B59">
        <w:rPr>
          <w:noProof w:val="0"/>
        </w:rPr>
        <w:t xml:space="preserve">  </w:t>
      </w:r>
      <w:r w:rsidRPr="00DE7B59">
        <w:rPr>
          <w:b/>
          <w:bCs/>
          <w:noProof w:val="0"/>
        </w:rPr>
        <w:t>when</w:t>
      </w:r>
      <w:r w:rsidRPr="00DE7B59">
        <w:rPr>
          <w:noProof w:val="0"/>
        </w:rPr>
        <w:t xml:space="preserve">{ UE receives PDCCHs that schedule two overlapping in time domain PDSCHs </w:t>
      </w:r>
      <w:r w:rsidR="00F535F0" w:rsidRPr="00DE7B59">
        <w:rPr>
          <w:noProof w:val="0"/>
        </w:rPr>
        <w:t xml:space="preserve">and non-overlapping in frequency domain, and the PDCCHs </w:t>
      </w:r>
      <w:r w:rsidRPr="00DE7B59">
        <w:rPr>
          <w:noProof w:val="0"/>
        </w:rPr>
        <w:t>are associated to different ControlResourceSets having different values of CORESETPoolIndex }</w:t>
      </w:r>
    </w:p>
    <w:p w14:paraId="69EF66A8" w14:textId="77777777" w:rsidR="00D72973" w:rsidRPr="00DE7B59" w:rsidRDefault="00D72973" w:rsidP="00D72973">
      <w:pPr>
        <w:pStyle w:val="PL"/>
        <w:rPr>
          <w:noProof w:val="0"/>
        </w:rPr>
      </w:pPr>
      <w:r w:rsidRPr="00DE7B59">
        <w:rPr>
          <w:noProof w:val="0"/>
        </w:rPr>
        <w:t xml:space="preserve">    </w:t>
      </w:r>
      <w:r w:rsidRPr="00DE7B59">
        <w:rPr>
          <w:b/>
          <w:bCs/>
          <w:noProof w:val="0"/>
        </w:rPr>
        <w:t>then</w:t>
      </w:r>
      <w:r w:rsidRPr="00DE7B59">
        <w:rPr>
          <w:noProof w:val="0"/>
        </w:rPr>
        <w:t xml:space="preserve"> { UE Receives PDSCHs following the scheduling information of PDCCHs }</w:t>
      </w:r>
    </w:p>
    <w:p w14:paraId="2042311F" w14:textId="77777777" w:rsidR="00D72973" w:rsidRPr="00DE7B59" w:rsidRDefault="00D72973" w:rsidP="00D72973">
      <w:pPr>
        <w:pStyle w:val="PL"/>
        <w:rPr>
          <w:noProof w:val="0"/>
        </w:rPr>
      </w:pPr>
      <w:r w:rsidRPr="00DE7B59">
        <w:rPr>
          <w:noProof w:val="0"/>
        </w:rPr>
        <w:t xml:space="preserve">            }</w:t>
      </w:r>
    </w:p>
    <w:p w14:paraId="26632FEE" w14:textId="77777777" w:rsidR="00D72973" w:rsidRPr="00DE7B59" w:rsidRDefault="00D72973" w:rsidP="00D72973">
      <w:pPr>
        <w:pStyle w:val="PL"/>
        <w:rPr>
          <w:noProof w:val="0"/>
        </w:rPr>
      </w:pPr>
    </w:p>
    <w:p w14:paraId="463283BE" w14:textId="77777777" w:rsidR="00D72973" w:rsidRPr="00DE7B59" w:rsidRDefault="00D72973" w:rsidP="00D72973">
      <w:pPr>
        <w:pStyle w:val="H6"/>
      </w:pPr>
      <w:r w:rsidRPr="00DE7B59">
        <w:t>7.1.1.3.10.2</w:t>
      </w:r>
      <w:r w:rsidRPr="00DE7B59">
        <w:tab/>
        <w:t>Conformance requirements</w:t>
      </w:r>
    </w:p>
    <w:p w14:paraId="1AF4F867" w14:textId="77777777" w:rsidR="00D72973" w:rsidRPr="00DE7B59" w:rsidRDefault="00D72973" w:rsidP="00D72973">
      <w:r w:rsidRPr="00DE7B59">
        <w:t>References: The conformance requirements covered in the present TC are specified in: TS 38.214, clauses 5.18.10 and 6.1.20. Unless otherwise stated these are Rel-16 requirements.</w:t>
      </w:r>
    </w:p>
    <w:p w14:paraId="42EA3BDE" w14:textId="77777777" w:rsidR="00D72973" w:rsidRPr="00DE7B59" w:rsidRDefault="00D72973" w:rsidP="00D72973">
      <w:r w:rsidRPr="00DE7B59">
        <w:t>[TS 38.214, clause 5.11]</w:t>
      </w:r>
    </w:p>
    <w:p w14:paraId="2F07932F" w14:textId="77777777" w:rsidR="00D72973" w:rsidRPr="00DE7B59" w:rsidRDefault="00D72973" w:rsidP="00D72973">
      <w:pPr>
        <w:rPr>
          <w:lang w:eastAsia="x-none"/>
        </w:rPr>
      </w:pPr>
      <w:r w:rsidRPr="00DE7B59">
        <w:t xml:space="preserve">If a UE is configured by higher layer parameter </w:t>
      </w:r>
      <w:r w:rsidRPr="00DE7B59">
        <w:rPr>
          <w:i/>
        </w:rPr>
        <w:t>PDCCH-Config</w:t>
      </w:r>
      <w:r w:rsidRPr="00DE7B59">
        <w:t xml:space="preserve"> that contains two different values of </w:t>
      </w:r>
      <w:r w:rsidRPr="00DE7B59">
        <w:rPr>
          <w:i/>
          <w:lang w:eastAsia="x-none"/>
        </w:rPr>
        <w:t>CORESETPoolIndex</w:t>
      </w:r>
      <w:r w:rsidRPr="00DE7B59">
        <w:rPr>
          <w:lang w:eastAsia="x-none"/>
        </w:rPr>
        <w:t xml:space="preserve"> in </w:t>
      </w:r>
      <w:r w:rsidRPr="00DE7B59">
        <w:rPr>
          <w:i/>
        </w:rPr>
        <w:t>ControlResourceSet</w:t>
      </w:r>
      <w:r w:rsidRPr="00DE7B59">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r w:rsidRPr="00DE7B59">
        <w:rPr>
          <w:i/>
        </w:rPr>
        <w:t>ControlResourceSets</w:t>
      </w:r>
      <w:r w:rsidRPr="00DE7B59">
        <w:t xml:space="preserve"> having different values of </w:t>
      </w:r>
      <w:r w:rsidRPr="00DE7B59">
        <w:rPr>
          <w:i/>
          <w:lang w:eastAsia="x-none"/>
        </w:rPr>
        <w:t>CORESETPoolIndex</w:t>
      </w:r>
      <w:r w:rsidRPr="00DE7B59">
        <w:rPr>
          <w:lang w:eastAsia="x-none"/>
        </w:rPr>
        <w:t xml:space="preserve">. For a </w:t>
      </w:r>
      <w:r w:rsidRPr="00DE7B59">
        <w:rPr>
          <w:i/>
          <w:lang w:eastAsia="x-none"/>
        </w:rPr>
        <w:t>ControlResourceSet</w:t>
      </w:r>
      <w:r w:rsidRPr="00DE7B59">
        <w:rPr>
          <w:lang w:eastAsia="x-none"/>
        </w:rPr>
        <w:t xml:space="preserve"> without </w:t>
      </w:r>
      <w:r w:rsidRPr="00DE7B59">
        <w:rPr>
          <w:i/>
          <w:lang w:eastAsia="x-none"/>
        </w:rPr>
        <w:t>CORESETPoolIndex</w:t>
      </w:r>
      <w:r w:rsidRPr="00DE7B59">
        <w:rPr>
          <w:lang w:eastAsia="x-none"/>
        </w:rPr>
        <w:t xml:space="preserve">, the UE may assume that the </w:t>
      </w:r>
      <w:r w:rsidRPr="00DE7B59">
        <w:rPr>
          <w:i/>
          <w:lang w:eastAsia="x-none"/>
        </w:rPr>
        <w:t>ControlResourceSet</w:t>
      </w:r>
      <w:r w:rsidRPr="00DE7B59">
        <w:rPr>
          <w:lang w:eastAsia="x-none"/>
        </w:rPr>
        <w:t xml:space="preserve"> is assigned with </w:t>
      </w:r>
      <w:r w:rsidRPr="00DE7B59">
        <w:rPr>
          <w:i/>
          <w:lang w:eastAsia="x-none"/>
        </w:rPr>
        <w:t>CORESETPoolIndex</w:t>
      </w:r>
      <w:r w:rsidRPr="00DE7B59">
        <w:rPr>
          <w:lang w:eastAsia="x-none"/>
        </w:rPr>
        <w:t xml:space="preserve"> as 0. When the UE is scheduled with </w:t>
      </w:r>
      <w:r w:rsidRPr="00DE7B59">
        <w:t>full/partially/non-overlapped PDSCHs in time and frequency domain</w:t>
      </w:r>
      <w:r w:rsidRPr="00DE7B59">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DE7B59">
        <w:t>he UE can be scheduled with at most two codewords simultaneously.</w:t>
      </w:r>
      <w:r w:rsidRPr="00DE7B59">
        <w:rPr>
          <w:lang w:eastAsia="x-none"/>
        </w:rPr>
        <w:t xml:space="preserve"> </w:t>
      </w:r>
      <w:r w:rsidRPr="00DE7B59">
        <w:t xml:space="preserve">When PDCCHs that schedule two PDSCHs are associated to different </w:t>
      </w:r>
      <w:r w:rsidRPr="00DE7B59">
        <w:rPr>
          <w:i/>
        </w:rPr>
        <w:t>ControlResourceSets</w:t>
      </w:r>
      <w:r w:rsidRPr="00DE7B59">
        <w:t xml:space="preserve"> having different values of </w:t>
      </w:r>
      <w:r w:rsidRPr="00DE7B59">
        <w:rPr>
          <w:i/>
          <w:lang w:eastAsia="x-none"/>
        </w:rPr>
        <w:t xml:space="preserve">CORESETPoolIndex, </w:t>
      </w:r>
      <w:r w:rsidRPr="00DE7B59">
        <w:rPr>
          <w:lang w:eastAsia="x-none"/>
        </w:rPr>
        <w:t xml:space="preserve">the following operations are allowed: </w:t>
      </w:r>
    </w:p>
    <w:p w14:paraId="50A63C41" w14:textId="77777777" w:rsidR="00D72973" w:rsidRPr="00DE7B59" w:rsidRDefault="00D72973" w:rsidP="00D72973">
      <w:pPr>
        <w:pStyle w:val="B1"/>
      </w:pPr>
      <w:r w:rsidRPr="00DE7B59">
        <w:t>-</w:t>
      </w:r>
      <w:r w:rsidRPr="00DE7B59">
        <w:tab/>
        <w:t xml:space="preserve">For any two HARQ process IDs in a given scheduled cell, if the UE is scheduled to start receiving a first PDSCH starting in symbol </w:t>
      </w:r>
      <w:r w:rsidRPr="00DE7B59">
        <w:rPr>
          <w:i/>
        </w:rPr>
        <w:t>j</w:t>
      </w:r>
      <w:r w:rsidRPr="00DE7B59">
        <w:t xml:space="preserve"> by a PDCCH associated with a value of </w:t>
      </w:r>
      <w:r w:rsidRPr="00DE7B59">
        <w:rPr>
          <w:i/>
        </w:rPr>
        <w:t>CORESETpoolIndex</w:t>
      </w:r>
      <w:r w:rsidRPr="00DE7B59">
        <w:t xml:space="preserve"> ending in symbol </w:t>
      </w:r>
      <w:r w:rsidRPr="00DE7B59">
        <w:rPr>
          <w:i/>
        </w:rPr>
        <w:t>i</w:t>
      </w:r>
      <w:r w:rsidRPr="00DE7B59">
        <w:t xml:space="preserve">, the UE can be scheduled to receive a PDSCH starting earlier than the end of the first PDSCH with a PDCCH associated with a different value of </w:t>
      </w:r>
      <w:r w:rsidRPr="00DE7B59">
        <w:rPr>
          <w:i/>
        </w:rPr>
        <w:t>CORESETpoolIndex</w:t>
      </w:r>
      <w:r w:rsidRPr="00DE7B59">
        <w:t xml:space="preserve"> that ends later than symbol </w:t>
      </w:r>
      <w:r w:rsidRPr="00DE7B59">
        <w:rPr>
          <w:i/>
        </w:rPr>
        <w:t>i</w:t>
      </w:r>
      <w:r w:rsidRPr="00DE7B59">
        <w:t xml:space="preserve">. </w:t>
      </w:r>
    </w:p>
    <w:p w14:paraId="14625CB6" w14:textId="77777777" w:rsidR="00D72973" w:rsidRPr="00DE7B59" w:rsidRDefault="00D72973" w:rsidP="00D72973">
      <w:pPr>
        <w:pStyle w:val="B1"/>
        <w:rPr>
          <w:u w:val="single"/>
        </w:rPr>
      </w:pPr>
      <w:r w:rsidRPr="00DE7B59">
        <w:t>-</w:t>
      </w:r>
      <w:r w:rsidRPr="00DE7B59">
        <w:tab/>
        <w:t xml:space="preserve">In a given scheduled cell, the UE can receive a </w:t>
      </w:r>
      <w:r w:rsidRPr="00DE7B59">
        <w:rPr>
          <w:rFonts w:eastAsia="DengXian"/>
        </w:rPr>
        <w:t xml:space="preserve">first </w:t>
      </w:r>
      <w:r w:rsidRPr="00DE7B59">
        <w:t xml:space="preserve">PDSCH in slot </w:t>
      </w:r>
      <w:r w:rsidRPr="00DE7B59">
        <w:rPr>
          <w:i/>
        </w:rPr>
        <w:t>i</w:t>
      </w:r>
      <w:r w:rsidRPr="00DE7B59">
        <w:t xml:space="preserve">, with the corresponding HARQ-ACK assigned to be transmitted in slot </w:t>
      </w:r>
      <w:r w:rsidRPr="00DE7B59">
        <w:rPr>
          <w:i/>
        </w:rPr>
        <w:t>j</w:t>
      </w:r>
      <w:r w:rsidRPr="00DE7B59">
        <w:t xml:space="preserve">, and </w:t>
      </w:r>
      <w:r w:rsidRPr="00DE7B59">
        <w:rPr>
          <w:rFonts w:eastAsia="DengXian"/>
        </w:rPr>
        <w:t>a second</w:t>
      </w:r>
      <w:r w:rsidRPr="00DE7B59">
        <w:t xml:space="preserve"> PDSCH associated with a value of </w:t>
      </w:r>
      <w:r w:rsidRPr="00DE7B59">
        <w:rPr>
          <w:i/>
          <w:iCs/>
        </w:rPr>
        <w:t>CORESETpoolindex</w:t>
      </w:r>
      <w:r w:rsidRPr="00DE7B59">
        <w:t xml:space="preserve"> different from that of the first PDSCH </w:t>
      </w:r>
      <w:r w:rsidRPr="00DE7B59">
        <w:rPr>
          <w:rFonts w:eastAsia="DengXian"/>
        </w:rPr>
        <w:t>starting later than the first PDSCH</w:t>
      </w:r>
      <w:r w:rsidRPr="00DE7B59">
        <w:t xml:space="preserve"> with its corresponding HARQ-ACK assigned to be transmitted in a slot before slot </w:t>
      </w:r>
      <w:r w:rsidRPr="00DE7B59">
        <w:rPr>
          <w:i/>
        </w:rPr>
        <w:t>j</w:t>
      </w:r>
      <w:r w:rsidRPr="00DE7B59">
        <w:t>.</w:t>
      </w:r>
    </w:p>
    <w:p w14:paraId="1C8B7674" w14:textId="77777777" w:rsidR="00D72973" w:rsidRPr="00DE7B59" w:rsidRDefault="00D72973" w:rsidP="00D72973">
      <w:pPr>
        <w:rPr>
          <w:lang w:eastAsia="x-none"/>
        </w:rPr>
      </w:pPr>
      <w:r w:rsidRPr="00DE7B59">
        <w:rPr>
          <w:lang w:eastAsia="x-none"/>
        </w:rPr>
        <w:t xml:space="preserve">If </w:t>
      </w:r>
      <w:r w:rsidRPr="00DE7B59">
        <w:t xml:space="preserve">PDCCHs that schedule corresponding PDSCHs are associated to the same or different </w:t>
      </w:r>
      <w:r w:rsidRPr="00DE7B59">
        <w:rPr>
          <w:i/>
        </w:rPr>
        <w:t>ControlResourceSets</w:t>
      </w:r>
      <w:r w:rsidRPr="00DE7B59">
        <w:t xml:space="preserve"> having the same value of </w:t>
      </w:r>
      <w:r w:rsidRPr="00DE7B59">
        <w:rPr>
          <w:i/>
          <w:lang w:eastAsia="x-none"/>
        </w:rPr>
        <w:t>CORESETPoolIndex</w:t>
      </w:r>
      <w:r w:rsidRPr="00DE7B59">
        <w:rPr>
          <w:lang w:eastAsia="x-none"/>
        </w:rPr>
        <w:t xml:space="preserve">, </w:t>
      </w:r>
      <w:r w:rsidRPr="00DE7B59">
        <w:t xml:space="preserve">the UE procedure for receiving the PDSCH upon detection of a PDCCH follows Clause 5.1. </w:t>
      </w:r>
    </w:p>
    <w:p w14:paraId="2D4C0CCB" w14:textId="77777777" w:rsidR="00D72973" w:rsidRPr="00DE7B59" w:rsidRDefault="00D72973" w:rsidP="00D72973">
      <w:r w:rsidRPr="00DE7B59">
        <w:t xml:space="preserve"> [TS 38.214, clause 6.1]</w:t>
      </w:r>
    </w:p>
    <w:p w14:paraId="59939A9E" w14:textId="77777777" w:rsidR="00D72973" w:rsidRPr="00DE7B59" w:rsidRDefault="00D72973" w:rsidP="00D72973">
      <w:bookmarkStart w:id="58" w:name="_Hlk26290630"/>
      <w:r w:rsidRPr="00DE7B59">
        <w:t xml:space="preserve">If a UE is configured by higher layer parameter </w:t>
      </w:r>
      <w:r w:rsidRPr="00DE7B59">
        <w:rPr>
          <w:i/>
        </w:rPr>
        <w:t>PDCCH-Config</w:t>
      </w:r>
      <w:r w:rsidRPr="00DE7B59">
        <w:t xml:space="preserve"> that contains two different values of </w:t>
      </w:r>
      <w:r w:rsidRPr="00DE7B59">
        <w:rPr>
          <w:i/>
        </w:rPr>
        <w:t>CORESETPoolIndex</w:t>
      </w:r>
      <w:r w:rsidRPr="00DE7B59">
        <w:t xml:space="preserve"> in </w:t>
      </w:r>
      <w:r w:rsidRPr="00DE7B59">
        <w:rPr>
          <w:i/>
        </w:rPr>
        <w:t>ControlResourceSet</w:t>
      </w:r>
      <w:r w:rsidRPr="00DE7B59">
        <w:t xml:space="preserve"> for the active BWP of a serving cell and PDCCHs that schedule two non-overlapping in time domain PUSCHs are associated to different </w:t>
      </w:r>
      <w:r w:rsidRPr="00DE7B59">
        <w:rPr>
          <w:i/>
        </w:rPr>
        <w:t>ControlResourceSets</w:t>
      </w:r>
      <w:r w:rsidRPr="00DE7B59">
        <w:t xml:space="preserve"> having different values of </w:t>
      </w:r>
      <w:r w:rsidRPr="00DE7B59">
        <w:rPr>
          <w:i/>
          <w:lang w:eastAsia="x-none"/>
        </w:rPr>
        <w:t xml:space="preserve">CORESETPoolIndex, </w:t>
      </w:r>
      <w:r w:rsidRPr="00DE7B59">
        <w:rPr>
          <w:lang w:eastAsia="x-none"/>
        </w:rPr>
        <w:t>f</w:t>
      </w:r>
      <w:r w:rsidRPr="00DE7B59">
        <w:t xml:space="preserve">or any two HARQ process IDs  in a given scheduled cell, if the UE is scheduled to start a first PUSCH transmission starting in symbol </w:t>
      </w:r>
      <w:r w:rsidRPr="00DE7B59">
        <w:rPr>
          <w:i/>
        </w:rPr>
        <w:t>j</w:t>
      </w:r>
      <w:r w:rsidRPr="00DE7B59">
        <w:t xml:space="preserve"> by a PDCCH associated with a value of </w:t>
      </w:r>
      <w:r w:rsidRPr="00DE7B59">
        <w:rPr>
          <w:i/>
          <w:iCs/>
        </w:rPr>
        <w:t>CORESETpoolIndex</w:t>
      </w:r>
      <w:r w:rsidRPr="00DE7B59">
        <w:t xml:space="preserve"> ending in symbol </w:t>
      </w:r>
      <w:r w:rsidRPr="00DE7B59">
        <w:rPr>
          <w:i/>
        </w:rPr>
        <w:t>i</w:t>
      </w:r>
      <w:r w:rsidRPr="00DE7B59">
        <w:t xml:space="preserve">, the UE can be scheduled to transmit a PUSCH starting earlier than the end of the first PUSCH by a PDCCH associated with a different value of </w:t>
      </w:r>
      <w:r w:rsidRPr="00DE7B59">
        <w:rPr>
          <w:i/>
          <w:iCs/>
        </w:rPr>
        <w:t>CORESETpoolIndex</w:t>
      </w:r>
      <w:r w:rsidRPr="00DE7B59">
        <w:t xml:space="preserve">  that ends later than symbol </w:t>
      </w:r>
      <w:r w:rsidRPr="00DE7B59">
        <w:rPr>
          <w:i/>
        </w:rPr>
        <w:t>i</w:t>
      </w:r>
      <w:r w:rsidRPr="00DE7B59">
        <w:t>.</w:t>
      </w:r>
      <w:bookmarkEnd w:id="58"/>
    </w:p>
    <w:p w14:paraId="0E9F7532" w14:textId="77777777" w:rsidR="00D72973" w:rsidRPr="00DE7B59" w:rsidRDefault="00D72973" w:rsidP="00D72973">
      <w:pPr>
        <w:pStyle w:val="H6"/>
      </w:pPr>
      <w:r w:rsidRPr="00DE7B59">
        <w:t>7.1.1.3.10.3</w:t>
      </w:r>
      <w:r w:rsidRPr="00DE7B59">
        <w:tab/>
        <w:t>Test description</w:t>
      </w:r>
    </w:p>
    <w:p w14:paraId="165FB1D2" w14:textId="77777777" w:rsidR="00D72973" w:rsidRPr="00DE7B59" w:rsidRDefault="00D72973" w:rsidP="00D72973">
      <w:pPr>
        <w:pStyle w:val="H6"/>
      </w:pPr>
      <w:r w:rsidRPr="00DE7B59">
        <w:t>7.1.1.3.10.3.1</w:t>
      </w:r>
      <w:r w:rsidRPr="00DE7B59">
        <w:tab/>
        <w:t>Pre-test conditions</w:t>
      </w:r>
    </w:p>
    <w:p w14:paraId="703570AC" w14:textId="77777777" w:rsidR="00D72973" w:rsidRPr="00DE7B59" w:rsidRDefault="00D72973" w:rsidP="00D72973">
      <w:r w:rsidRPr="00DE7B59">
        <w:t>Same Pre-test conditions as in clause 7.1.1.0.</w:t>
      </w:r>
    </w:p>
    <w:p w14:paraId="4D3056D7" w14:textId="77777777" w:rsidR="00D72973" w:rsidRPr="00DE7B59" w:rsidRDefault="00D72973" w:rsidP="002C3B08">
      <w:pPr>
        <w:pStyle w:val="H6"/>
      </w:pPr>
      <w:r w:rsidRPr="00DE7B59">
        <w:t>7.1.1.3.10.3.2</w:t>
      </w:r>
      <w:r w:rsidRPr="00DE7B59">
        <w:tab/>
        <w:t>Test procedure sequence</w:t>
      </w:r>
    </w:p>
    <w:p w14:paraId="528066B9" w14:textId="77777777" w:rsidR="00D72973" w:rsidRPr="00DE7B59" w:rsidRDefault="00D72973" w:rsidP="00D72973">
      <w:pPr>
        <w:pStyle w:val="TH"/>
      </w:pPr>
      <w:r w:rsidRPr="00DE7B59">
        <w:t>Table 7.1.1.3.10.3.2-2: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72973" w:rsidRPr="00DE7B59" w14:paraId="04ADA5D6" w14:textId="77777777" w:rsidTr="001011AB">
        <w:tc>
          <w:tcPr>
            <w:tcW w:w="533" w:type="dxa"/>
            <w:tcBorders>
              <w:top w:val="single" w:sz="4" w:space="0" w:color="auto"/>
              <w:left w:val="single" w:sz="4" w:space="0" w:color="auto"/>
              <w:bottom w:val="nil"/>
              <w:right w:val="single" w:sz="4" w:space="0" w:color="auto"/>
            </w:tcBorders>
          </w:tcPr>
          <w:p w14:paraId="22F1A146"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2AC4BAA5"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tcPr>
          <w:p w14:paraId="583918F7"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tcPr>
          <w:p w14:paraId="217FB172"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TP</w:t>
            </w:r>
          </w:p>
        </w:tc>
        <w:tc>
          <w:tcPr>
            <w:tcW w:w="850" w:type="dxa"/>
            <w:tcBorders>
              <w:top w:val="single" w:sz="4" w:space="0" w:color="auto"/>
              <w:left w:val="single" w:sz="4" w:space="0" w:color="auto"/>
              <w:bottom w:val="nil"/>
              <w:right w:val="single" w:sz="4" w:space="0" w:color="auto"/>
            </w:tcBorders>
          </w:tcPr>
          <w:p w14:paraId="3AC7239A"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Verdict</w:t>
            </w:r>
          </w:p>
        </w:tc>
      </w:tr>
      <w:tr w:rsidR="00D72973" w:rsidRPr="00DE7B59" w14:paraId="05D6781D" w14:textId="77777777" w:rsidTr="001011AB">
        <w:tc>
          <w:tcPr>
            <w:tcW w:w="533" w:type="dxa"/>
            <w:tcBorders>
              <w:top w:val="nil"/>
              <w:left w:val="single" w:sz="4" w:space="0" w:color="auto"/>
              <w:bottom w:val="single" w:sz="4" w:space="0" w:color="auto"/>
              <w:right w:val="single" w:sz="4" w:space="0" w:color="auto"/>
            </w:tcBorders>
          </w:tcPr>
          <w:p w14:paraId="14BFC2E2" w14:textId="77777777" w:rsidR="00D72973" w:rsidRPr="00DE7B59" w:rsidRDefault="00D72973" w:rsidP="001011A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1BA41E29" w14:textId="77777777" w:rsidR="00D72973" w:rsidRPr="00DE7B59" w:rsidRDefault="00D72973" w:rsidP="001011A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tcPr>
          <w:p w14:paraId="0225DE5E"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tcPr>
          <w:p w14:paraId="01D07CF7"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656C7C8" w14:textId="77777777" w:rsidR="00D72973" w:rsidRPr="00DE7B59" w:rsidRDefault="00D72973" w:rsidP="001011A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A3B0909" w14:textId="77777777" w:rsidR="00D72973" w:rsidRPr="00DE7B59" w:rsidRDefault="00D72973" w:rsidP="001011AB">
            <w:pPr>
              <w:keepNext/>
              <w:keepLines/>
              <w:spacing w:after="0"/>
              <w:jc w:val="center"/>
              <w:rPr>
                <w:rFonts w:ascii="Arial" w:hAnsi="Arial"/>
                <w:b/>
                <w:sz w:val="18"/>
              </w:rPr>
            </w:pPr>
          </w:p>
        </w:tc>
      </w:tr>
      <w:tr w:rsidR="00D72973" w:rsidRPr="00DE7B59" w14:paraId="0D98ABB5" w14:textId="77777777" w:rsidTr="001011AB">
        <w:tc>
          <w:tcPr>
            <w:tcW w:w="533" w:type="dxa"/>
            <w:tcBorders>
              <w:top w:val="single" w:sz="4" w:space="0" w:color="auto"/>
              <w:left w:val="single" w:sz="4" w:space="0" w:color="auto"/>
              <w:bottom w:val="single" w:sz="4" w:space="0" w:color="auto"/>
              <w:right w:val="single" w:sz="4" w:space="0" w:color="auto"/>
            </w:tcBorders>
          </w:tcPr>
          <w:p w14:paraId="0FCA9BD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lang w:eastAsia="en-US"/>
              </w:rPr>
              <w:t>1</w:t>
            </w:r>
          </w:p>
        </w:tc>
        <w:tc>
          <w:tcPr>
            <w:tcW w:w="3967" w:type="dxa"/>
            <w:tcBorders>
              <w:top w:val="single" w:sz="4" w:space="0" w:color="auto"/>
              <w:left w:val="single" w:sz="4" w:space="0" w:color="auto"/>
              <w:bottom w:val="single" w:sz="4" w:space="0" w:color="auto"/>
              <w:right w:val="single" w:sz="4" w:space="0" w:color="auto"/>
            </w:tcBorders>
          </w:tcPr>
          <w:p w14:paraId="6AC986DB" w14:textId="77777777" w:rsidR="00D72973" w:rsidRPr="00DE7B59" w:rsidRDefault="00D72973" w:rsidP="001011AB">
            <w:pPr>
              <w:pStyle w:val="TAL"/>
              <w:rPr>
                <w:lang w:eastAsia="en-US"/>
              </w:rPr>
            </w:pPr>
            <w:r w:rsidRPr="00DE7B59">
              <w:rPr>
                <w:lang w:eastAsia="en-US"/>
              </w:rPr>
              <w:t xml:space="preserve">SS transmits NR </w:t>
            </w:r>
            <w:r w:rsidRPr="00DE7B59">
              <w:rPr>
                <w:i/>
                <w:lang w:eastAsia="en-US"/>
              </w:rPr>
              <w:t>RRCReconfiguration</w:t>
            </w:r>
            <w:r w:rsidRPr="00DE7B59">
              <w:rPr>
                <w:lang w:eastAsia="en-US"/>
              </w:rPr>
              <w:t xml:space="preserve"> message to configure </w:t>
            </w:r>
            <w:r w:rsidRPr="00DE7B59">
              <w:t xml:space="preserve">two different values of </w:t>
            </w:r>
            <w:r w:rsidRPr="00DE7B59">
              <w:rPr>
                <w:i/>
                <w:lang w:eastAsia="x-none"/>
              </w:rPr>
              <w:t>CORESETPoolIndex</w:t>
            </w:r>
            <w:r w:rsidRPr="00DE7B59">
              <w:rPr>
                <w:lang w:eastAsia="x-none"/>
              </w:rPr>
              <w:t xml:space="preserve"> in </w:t>
            </w:r>
            <w:r w:rsidRPr="00DE7B59">
              <w:rPr>
                <w:i/>
              </w:rPr>
              <w:t>ControlResourceSet</w:t>
            </w:r>
            <w:r w:rsidRPr="00DE7B59">
              <w:t>,</w:t>
            </w:r>
            <w:r w:rsidRPr="00DE7B59">
              <w:rPr>
                <w:lang w:eastAsia="en-US"/>
              </w:rPr>
              <w:t xml:space="preserve"> (Note1)</w:t>
            </w:r>
          </w:p>
        </w:tc>
        <w:tc>
          <w:tcPr>
            <w:tcW w:w="708" w:type="dxa"/>
            <w:tcBorders>
              <w:top w:val="single" w:sz="4" w:space="0" w:color="auto"/>
              <w:left w:val="single" w:sz="4" w:space="0" w:color="auto"/>
              <w:bottom w:val="single" w:sz="4" w:space="0" w:color="auto"/>
              <w:right w:val="single" w:sz="4" w:space="0" w:color="auto"/>
            </w:tcBorders>
          </w:tcPr>
          <w:p w14:paraId="50477425" w14:textId="77777777" w:rsidR="00D72973" w:rsidRPr="00DE7B59" w:rsidRDefault="00D72973" w:rsidP="001011AB">
            <w:pPr>
              <w:pStyle w:val="TAC"/>
              <w:rPr>
                <w:lang w:eastAsia="en-US"/>
              </w:rPr>
            </w:pPr>
            <w:r w:rsidRPr="00DE7B59">
              <w:rPr>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03FA18E" w14:textId="77777777" w:rsidR="00D72973" w:rsidRPr="00DE7B59" w:rsidRDefault="00D72973" w:rsidP="001011AB">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425B6EE"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E782FB"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3DBE975C" w14:textId="77777777" w:rsidTr="001011AB">
        <w:tc>
          <w:tcPr>
            <w:tcW w:w="533" w:type="dxa"/>
            <w:tcBorders>
              <w:top w:val="single" w:sz="4" w:space="0" w:color="auto"/>
              <w:left w:val="single" w:sz="4" w:space="0" w:color="auto"/>
              <w:bottom w:val="single" w:sz="4" w:space="0" w:color="auto"/>
              <w:right w:val="single" w:sz="4" w:space="0" w:color="auto"/>
            </w:tcBorders>
          </w:tcPr>
          <w:p w14:paraId="34FFEE0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lang w:eastAsia="en-US"/>
              </w:rPr>
              <w:t>2</w:t>
            </w:r>
          </w:p>
        </w:tc>
        <w:tc>
          <w:tcPr>
            <w:tcW w:w="3967" w:type="dxa"/>
            <w:tcBorders>
              <w:top w:val="single" w:sz="4" w:space="0" w:color="auto"/>
              <w:left w:val="single" w:sz="4" w:space="0" w:color="auto"/>
              <w:bottom w:val="single" w:sz="4" w:space="0" w:color="auto"/>
              <w:right w:val="single" w:sz="4" w:space="0" w:color="auto"/>
            </w:tcBorders>
          </w:tcPr>
          <w:p w14:paraId="595B9A59" w14:textId="3691CC31" w:rsidR="00D72973" w:rsidRPr="00DE7B59" w:rsidRDefault="00D72973" w:rsidP="001011AB">
            <w:pPr>
              <w:pStyle w:val="TAL"/>
              <w:rPr>
                <w:lang w:eastAsia="en-US"/>
              </w:rPr>
            </w:pPr>
            <w:r w:rsidRPr="00DE7B59">
              <w:rPr>
                <w:lang w:eastAsia="en-US"/>
              </w:rPr>
              <w:t>The UE transmit</w:t>
            </w:r>
            <w:r w:rsidR="00BA7C07" w:rsidRPr="00DE7B59">
              <w:rPr>
                <w:lang w:eastAsia="en-US"/>
              </w:rPr>
              <w:t xml:space="preserve">s </w:t>
            </w:r>
            <w:r w:rsidRPr="00DE7B59">
              <w:rPr>
                <w:lang w:eastAsia="en-US"/>
              </w:rPr>
              <w:t xml:space="preserve">NR </w:t>
            </w:r>
            <w:r w:rsidRPr="00DE7B59">
              <w:rPr>
                <w:i/>
                <w:lang w:eastAsia="en-US"/>
              </w:rPr>
              <w:t>RRCReconfigurationComplete</w:t>
            </w:r>
            <w:r w:rsidRPr="00DE7B59">
              <w:rPr>
                <w:lang w:eastAsia="en-US"/>
              </w:rPr>
              <w:t xml:space="preserve"> message (Note 2)</w:t>
            </w:r>
          </w:p>
        </w:tc>
        <w:tc>
          <w:tcPr>
            <w:tcW w:w="708" w:type="dxa"/>
            <w:tcBorders>
              <w:top w:val="single" w:sz="4" w:space="0" w:color="auto"/>
              <w:left w:val="single" w:sz="4" w:space="0" w:color="auto"/>
              <w:bottom w:val="single" w:sz="4" w:space="0" w:color="auto"/>
              <w:right w:val="single" w:sz="4" w:space="0" w:color="auto"/>
            </w:tcBorders>
          </w:tcPr>
          <w:p w14:paraId="2A3D2253" w14:textId="77777777" w:rsidR="00D72973" w:rsidRPr="00DE7B59" w:rsidRDefault="00D72973" w:rsidP="001011AB">
            <w:pPr>
              <w:pStyle w:val="TAC"/>
              <w:rPr>
                <w:lang w:eastAsia="en-US"/>
              </w:rPr>
            </w:pPr>
            <w:r w:rsidRPr="00DE7B59">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065A8367" w14:textId="77777777" w:rsidR="00D72973" w:rsidRPr="00DE7B59" w:rsidRDefault="00D72973" w:rsidP="001011AB">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6FB133"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CEDE6DE"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560A6A58" w14:textId="77777777" w:rsidTr="002C3B08">
        <w:tc>
          <w:tcPr>
            <w:tcW w:w="533" w:type="dxa"/>
            <w:tcBorders>
              <w:top w:val="single" w:sz="4" w:space="0" w:color="auto"/>
              <w:left w:val="single" w:sz="4" w:space="0" w:color="auto"/>
              <w:bottom w:val="single" w:sz="4" w:space="0" w:color="auto"/>
              <w:right w:val="single" w:sz="4" w:space="0" w:color="auto"/>
            </w:tcBorders>
          </w:tcPr>
          <w:p w14:paraId="53C16D8D" w14:textId="77777777" w:rsidR="00D72973" w:rsidRPr="00DE7B59" w:rsidRDefault="00D72973" w:rsidP="001011AB">
            <w:pPr>
              <w:keepNext/>
              <w:keepLines/>
              <w:spacing w:after="0"/>
              <w:jc w:val="center"/>
              <w:rPr>
                <w:rFonts w:ascii="Arial" w:hAnsi="Arial"/>
                <w:sz w:val="18"/>
              </w:rPr>
            </w:pPr>
            <w:r w:rsidRPr="00DE7B59">
              <w:rPr>
                <w:rFonts w:ascii="Arial" w:hAnsi="Arial"/>
                <w:sz w:val="18"/>
              </w:rPr>
              <w:t>3</w:t>
            </w:r>
          </w:p>
        </w:tc>
        <w:tc>
          <w:tcPr>
            <w:tcW w:w="3967" w:type="dxa"/>
            <w:tcBorders>
              <w:top w:val="single" w:sz="4" w:space="0" w:color="auto"/>
              <w:left w:val="single" w:sz="4" w:space="0" w:color="auto"/>
              <w:bottom w:val="single" w:sz="4" w:space="0" w:color="auto"/>
              <w:right w:val="single" w:sz="4" w:space="0" w:color="auto"/>
            </w:tcBorders>
          </w:tcPr>
          <w:p w14:paraId="3E949EDA" w14:textId="30ADF42E" w:rsidR="00D72973" w:rsidRPr="00DE7B59" w:rsidRDefault="00D72973" w:rsidP="001011AB">
            <w:pPr>
              <w:pStyle w:val="TAL"/>
              <w:rPr>
                <w:lang w:eastAsia="en-US"/>
              </w:rPr>
            </w:pPr>
            <w:r w:rsidRPr="00DE7B59">
              <w:rPr>
                <w:lang w:eastAsia="en-US"/>
              </w:rPr>
              <w:t xml:space="preserve">The SS transmits 2 MAC PDU’s on PDSCH’s scheduled by </w:t>
            </w:r>
            <w:r w:rsidRPr="00DE7B59">
              <w:t xml:space="preserve">two different values of </w:t>
            </w:r>
            <w:r w:rsidRPr="00DE7B59">
              <w:rPr>
                <w:lang w:eastAsia="x-none"/>
              </w:rPr>
              <w:t xml:space="preserve">CORESETPoolIndex in </w:t>
            </w:r>
            <w:r w:rsidRPr="00DE7B59">
              <w:t>ControlResourceSet</w:t>
            </w:r>
            <w:r w:rsidR="00F535F0" w:rsidRPr="00DE7B59">
              <w:t>. The PDSCHs are scheduled as overlapping in time domain, but non-overlapping in frequency domain.</w:t>
            </w:r>
          </w:p>
        </w:tc>
        <w:tc>
          <w:tcPr>
            <w:tcW w:w="708" w:type="dxa"/>
            <w:tcBorders>
              <w:top w:val="single" w:sz="4" w:space="0" w:color="auto"/>
              <w:left w:val="single" w:sz="4" w:space="0" w:color="auto"/>
              <w:bottom w:val="single" w:sz="4" w:space="0" w:color="auto"/>
              <w:right w:val="single" w:sz="4" w:space="0" w:color="auto"/>
            </w:tcBorders>
          </w:tcPr>
          <w:p w14:paraId="669EE8DC" w14:textId="77777777" w:rsidR="00D72973" w:rsidRPr="00DE7B59" w:rsidRDefault="00D72973" w:rsidP="001011AB">
            <w:pPr>
              <w:pStyle w:val="TAC"/>
              <w:rPr>
                <w:lang w:eastAsia="en-US"/>
              </w:rPr>
            </w:pPr>
            <w:r w:rsidRPr="00DE7B59">
              <w:rPr>
                <w:lang w:eastAsia="zh-CN"/>
              </w:rPr>
              <w:t>&lt;--</w:t>
            </w:r>
          </w:p>
        </w:tc>
        <w:tc>
          <w:tcPr>
            <w:tcW w:w="2975" w:type="dxa"/>
            <w:tcBorders>
              <w:top w:val="single" w:sz="4" w:space="0" w:color="auto"/>
              <w:left w:val="single" w:sz="4" w:space="0" w:color="auto"/>
              <w:bottom w:val="single" w:sz="4" w:space="0" w:color="auto"/>
              <w:right w:val="single" w:sz="4" w:space="0" w:color="auto"/>
            </w:tcBorders>
          </w:tcPr>
          <w:p w14:paraId="79582DB0" w14:textId="77777777" w:rsidR="00D72973" w:rsidRPr="00DE7B59" w:rsidRDefault="00D72973" w:rsidP="001011AB">
            <w:pPr>
              <w:pStyle w:val="TAL"/>
              <w:rPr>
                <w:lang w:eastAsia="en-US"/>
              </w:rPr>
            </w:pPr>
            <w:r w:rsidRPr="00DE7B59">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DDBD1C"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ACC4E5"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2E5C7074" w14:textId="77777777" w:rsidTr="001011AB">
        <w:tc>
          <w:tcPr>
            <w:tcW w:w="533" w:type="dxa"/>
            <w:tcBorders>
              <w:top w:val="single" w:sz="4" w:space="0" w:color="auto"/>
              <w:left w:val="single" w:sz="4" w:space="0" w:color="auto"/>
              <w:bottom w:val="single" w:sz="4" w:space="0" w:color="auto"/>
              <w:right w:val="single" w:sz="4" w:space="0" w:color="auto"/>
            </w:tcBorders>
          </w:tcPr>
          <w:p w14:paraId="689E940C"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4</w:t>
            </w:r>
          </w:p>
        </w:tc>
        <w:tc>
          <w:tcPr>
            <w:tcW w:w="3967" w:type="dxa"/>
            <w:tcBorders>
              <w:top w:val="single" w:sz="4" w:space="0" w:color="auto"/>
              <w:left w:val="single" w:sz="4" w:space="0" w:color="auto"/>
              <w:bottom w:val="single" w:sz="4" w:space="0" w:color="auto"/>
              <w:right w:val="single" w:sz="4" w:space="0" w:color="auto"/>
            </w:tcBorders>
          </w:tcPr>
          <w:p w14:paraId="26A287A6" w14:textId="12534913"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 xml:space="preserve">100 ms after step 4, the SS transmits </w:t>
            </w:r>
            <w:r w:rsidRPr="00DE7B59">
              <w:rPr>
                <w:rFonts w:ascii="Arial" w:hAnsi="Arial" w:cs="Arial"/>
                <w:sz w:val="18"/>
                <w:szCs w:val="18"/>
                <w:lang w:eastAsia="zh-CN"/>
              </w:rPr>
              <w:t xml:space="preserve">two UL grants </w:t>
            </w:r>
            <w:r w:rsidRPr="00DE7B59">
              <w:rPr>
                <w:rFonts w:ascii="Arial" w:hAnsi="Arial" w:cs="Arial"/>
                <w:sz w:val="18"/>
                <w:szCs w:val="18"/>
              </w:rPr>
              <w:t xml:space="preserve">scheduling two non-overlapping in time domain </w:t>
            </w:r>
            <w:r w:rsidR="00BA7C07" w:rsidRPr="00DE7B59">
              <w:rPr>
                <w:rFonts w:ascii="Arial" w:hAnsi="Arial" w:cs="Arial"/>
                <w:sz w:val="18"/>
                <w:szCs w:val="18"/>
              </w:rPr>
              <w:t xml:space="preserve">but overlapping in frequency domain </w:t>
            </w:r>
            <w:r w:rsidRPr="00DE7B59">
              <w:rPr>
                <w:rFonts w:ascii="Arial" w:hAnsi="Arial" w:cs="Arial"/>
                <w:sz w:val="18"/>
                <w:szCs w:val="18"/>
              </w:rPr>
              <w:t>PUSCHs associated to different ControlResourceSets having different values of CORESETPoolIndex</w:t>
            </w:r>
          </w:p>
        </w:tc>
        <w:tc>
          <w:tcPr>
            <w:tcW w:w="708" w:type="dxa"/>
            <w:tcBorders>
              <w:top w:val="single" w:sz="4" w:space="0" w:color="auto"/>
              <w:left w:val="single" w:sz="4" w:space="0" w:color="auto"/>
              <w:bottom w:val="single" w:sz="4" w:space="0" w:color="auto"/>
              <w:right w:val="single" w:sz="4" w:space="0" w:color="auto"/>
            </w:tcBorders>
          </w:tcPr>
          <w:p w14:paraId="443AA560"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18E724F3" w14:textId="77777777"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(UL Grant 1, UL Grant 2)</w:t>
            </w:r>
          </w:p>
        </w:tc>
        <w:tc>
          <w:tcPr>
            <w:tcW w:w="567" w:type="dxa"/>
            <w:tcBorders>
              <w:top w:val="single" w:sz="4" w:space="0" w:color="auto"/>
              <w:left w:val="single" w:sz="4" w:space="0" w:color="auto"/>
              <w:bottom w:val="single" w:sz="4" w:space="0" w:color="auto"/>
              <w:right w:val="single" w:sz="4" w:space="0" w:color="auto"/>
            </w:tcBorders>
          </w:tcPr>
          <w:p w14:paraId="76814648"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872275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w:t>
            </w:r>
          </w:p>
        </w:tc>
      </w:tr>
      <w:tr w:rsidR="00D72973" w:rsidRPr="00DE7B59" w14:paraId="0F0A122E" w14:textId="77777777" w:rsidTr="001011AB">
        <w:tc>
          <w:tcPr>
            <w:tcW w:w="533" w:type="dxa"/>
            <w:tcBorders>
              <w:top w:val="single" w:sz="4" w:space="0" w:color="auto"/>
              <w:left w:val="single" w:sz="4" w:space="0" w:color="auto"/>
              <w:bottom w:val="single" w:sz="4" w:space="0" w:color="auto"/>
              <w:right w:val="single" w:sz="4" w:space="0" w:color="auto"/>
            </w:tcBorders>
          </w:tcPr>
          <w:p w14:paraId="2B52D3EE" w14:textId="77777777" w:rsidR="00D72973" w:rsidRPr="00DE7B59" w:rsidRDefault="00D72973" w:rsidP="001011AB">
            <w:pPr>
              <w:keepNext/>
              <w:keepLines/>
              <w:spacing w:after="0"/>
              <w:jc w:val="center"/>
              <w:rPr>
                <w:rFonts w:ascii="Arial" w:hAnsi="Arial"/>
                <w:sz w:val="18"/>
              </w:rPr>
            </w:pPr>
            <w:r w:rsidRPr="00DE7B59">
              <w:rPr>
                <w:rFonts w:ascii="Arial" w:hAnsi="Arial"/>
                <w:sz w:val="18"/>
              </w:rPr>
              <w:t>5</w:t>
            </w:r>
          </w:p>
        </w:tc>
        <w:tc>
          <w:tcPr>
            <w:tcW w:w="3967" w:type="dxa"/>
            <w:tcBorders>
              <w:top w:val="single" w:sz="4" w:space="0" w:color="auto"/>
              <w:left w:val="single" w:sz="4" w:space="0" w:color="auto"/>
              <w:bottom w:val="single" w:sz="4" w:space="0" w:color="auto"/>
              <w:right w:val="single" w:sz="4" w:space="0" w:color="auto"/>
            </w:tcBorders>
          </w:tcPr>
          <w:p w14:paraId="2399175F" w14:textId="74D3438D"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 xml:space="preserve">Check: </w:t>
            </w:r>
            <w:r w:rsidR="00BB5D0C" w:rsidRPr="00DE7B59">
              <w:rPr>
                <w:rFonts w:ascii="Arial" w:hAnsi="Arial" w:cs="Arial"/>
                <w:sz w:val="18"/>
                <w:szCs w:val="18"/>
              </w:rPr>
              <w:t>Does t</w:t>
            </w:r>
            <w:r w:rsidRPr="00DE7B59">
              <w:rPr>
                <w:rFonts w:ascii="Arial" w:hAnsi="Arial" w:cs="Arial"/>
                <w:sz w:val="18"/>
                <w:szCs w:val="18"/>
              </w:rPr>
              <w:t xml:space="preserve">he UE transmit 2 MAC PDU’s loop backed  from step </w:t>
            </w:r>
            <w:r w:rsidR="000267D9" w:rsidRPr="00DE7B59">
              <w:rPr>
                <w:rFonts w:ascii="Arial" w:hAnsi="Arial" w:cs="Arial"/>
                <w:sz w:val="18"/>
                <w:szCs w:val="18"/>
              </w:rPr>
              <w:t>3</w:t>
            </w:r>
            <w:r w:rsidR="00BB5D0C" w:rsidRPr="00DE7B59">
              <w:rPr>
                <w:rFonts w:ascii="Arial" w:hAnsi="Arial" w:cs="Arial"/>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225D0C" w14:textId="77777777" w:rsidR="00D72973" w:rsidRPr="00DE7B59" w:rsidRDefault="00D72973" w:rsidP="001011AB">
            <w:pPr>
              <w:keepNext/>
              <w:keepLines/>
              <w:spacing w:after="0"/>
              <w:jc w:val="center"/>
              <w:rPr>
                <w:rFonts w:ascii="Arial" w:hAnsi="Arial"/>
                <w:sz w:val="18"/>
              </w:rPr>
            </w:pPr>
            <w:r w:rsidRPr="00DE7B59">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8585E6B" w14:textId="77777777" w:rsidR="00D72973" w:rsidRPr="00DE7B59" w:rsidRDefault="00D72973" w:rsidP="001011AB">
            <w:pPr>
              <w:pStyle w:val="TAL"/>
              <w:rPr>
                <w:lang w:eastAsia="en-US"/>
              </w:rPr>
            </w:pPr>
            <w:r w:rsidRPr="00DE7B59">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112AE62C" w14:textId="77777777" w:rsidR="00D72973" w:rsidRPr="00DE7B59" w:rsidRDefault="00D72973" w:rsidP="001011AB">
            <w:pPr>
              <w:keepNext/>
              <w:keepLines/>
              <w:spacing w:after="0"/>
              <w:jc w:val="center"/>
              <w:rPr>
                <w:rFonts w:ascii="Arial" w:hAnsi="Arial"/>
                <w:sz w:val="18"/>
              </w:rPr>
            </w:pPr>
            <w:r w:rsidRPr="00DE7B59">
              <w:rPr>
                <w:rFonts w:ascii="Arial" w:hAnsi="Arial"/>
                <w:sz w:val="18"/>
              </w:rPr>
              <w:t>1,2</w:t>
            </w:r>
          </w:p>
        </w:tc>
        <w:tc>
          <w:tcPr>
            <w:tcW w:w="850" w:type="dxa"/>
            <w:tcBorders>
              <w:top w:val="single" w:sz="4" w:space="0" w:color="auto"/>
              <w:left w:val="single" w:sz="4" w:space="0" w:color="auto"/>
              <w:bottom w:val="single" w:sz="4" w:space="0" w:color="auto"/>
              <w:right w:val="single" w:sz="4" w:space="0" w:color="auto"/>
            </w:tcBorders>
          </w:tcPr>
          <w:p w14:paraId="35CCDB69" w14:textId="77777777" w:rsidR="00D72973" w:rsidRPr="00DE7B59" w:rsidRDefault="00D72973" w:rsidP="001011AB">
            <w:pPr>
              <w:keepNext/>
              <w:keepLines/>
              <w:spacing w:after="0"/>
              <w:jc w:val="center"/>
              <w:rPr>
                <w:rFonts w:ascii="Arial" w:hAnsi="Arial"/>
                <w:sz w:val="18"/>
              </w:rPr>
            </w:pPr>
            <w:r w:rsidRPr="00DE7B59">
              <w:rPr>
                <w:rFonts w:ascii="Arial" w:hAnsi="Arial"/>
                <w:sz w:val="18"/>
              </w:rPr>
              <w:t>P</w:t>
            </w:r>
          </w:p>
        </w:tc>
      </w:tr>
      <w:tr w:rsidR="00D72973" w:rsidRPr="00DE7B59" w14:paraId="1E2631A1" w14:textId="77777777" w:rsidTr="001011AB">
        <w:tc>
          <w:tcPr>
            <w:tcW w:w="9600" w:type="dxa"/>
            <w:gridSpan w:val="6"/>
            <w:tcBorders>
              <w:top w:val="single" w:sz="4" w:space="0" w:color="auto"/>
              <w:left w:val="single" w:sz="4" w:space="0" w:color="auto"/>
              <w:bottom w:val="single" w:sz="4" w:space="0" w:color="auto"/>
              <w:right w:val="single" w:sz="4" w:space="0" w:color="auto"/>
            </w:tcBorders>
          </w:tcPr>
          <w:p w14:paraId="106829AF" w14:textId="7682137A" w:rsidR="00D72973" w:rsidRPr="00DE7B59" w:rsidRDefault="00D72973" w:rsidP="001011AB">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w:t>
            </w:r>
            <w:r w:rsidR="00BA7C07" w:rsidRPr="00DE7B59">
              <w:rPr>
                <w:lang w:eastAsia="en-US"/>
              </w:rPr>
              <w:t xml:space="preserve">TS </w:t>
            </w:r>
            <w:r w:rsidRPr="00DE7B59">
              <w:rPr>
                <w:lang w:eastAsia="en-US"/>
              </w:rPr>
              <w:t>36.508 [7], Table 4.6.1-8 using condition EN-DC_EmbedNR_RRCRecon.</w:t>
            </w:r>
          </w:p>
          <w:p w14:paraId="0713D02E" w14:textId="77777777" w:rsidR="00D72973" w:rsidRPr="00DE7B59" w:rsidRDefault="00D72973" w:rsidP="001011AB">
            <w:pPr>
              <w:pStyle w:val="TAN"/>
              <w:rPr>
                <w:lang w:eastAsia="en-US"/>
              </w:rPr>
            </w:pPr>
            <w:r w:rsidRPr="00DE7B59">
              <w:rPr>
                <w:lang w:eastAsia="en-US"/>
              </w:rPr>
              <w:t>Note 2:</w:t>
            </w:r>
            <w:r w:rsidRPr="00DE7B59">
              <w:rPr>
                <w:lang w:eastAsia="en-US"/>
              </w:rPr>
              <w:tab/>
              <w:t>For EN-DC the NR RRCReconfigurationComplete message is contained in RRCConnectionReconfigurationComplete.</w:t>
            </w:r>
          </w:p>
        </w:tc>
      </w:tr>
    </w:tbl>
    <w:p w14:paraId="3A4ABAD1" w14:textId="77777777" w:rsidR="00D72973" w:rsidRPr="00DE7B59" w:rsidRDefault="00D72973" w:rsidP="00D72973"/>
    <w:p w14:paraId="5FEDA8C9" w14:textId="77777777" w:rsidR="00D72973" w:rsidRPr="00DE7B59" w:rsidRDefault="00D72973" w:rsidP="00D72973">
      <w:pPr>
        <w:pStyle w:val="H6"/>
      </w:pPr>
      <w:r w:rsidRPr="00DE7B59">
        <w:t>7.1.1.3.10.3.3</w:t>
      </w:r>
      <w:r w:rsidRPr="00DE7B59">
        <w:tab/>
        <w:t>Specific message contents</w:t>
      </w:r>
    </w:p>
    <w:p w14:paraId="2F3F2FA1" w14:textId="0CEEA949" w:rsidR="00FB4C09" w:rsidRPr="00DE7B59" w:rsidRDefault="00FB4C09" w:rsidP="00FB4C09">
      <w:pPr>
        <w:pStyle w:val="TH"/>
        <w:rPr>
          <w:i/>
        </w:rPr>
      </w:pPr>
      <w:r w:rsidRPr="00DE7B59">
        <w:t xml:space="preserve">Table 7.1.1.3.10.3.3-1: </w:t>
      </w:r>
      <w:r w:rsidRPr="00DE7B59">
        <w:rPr>
          <w:i/>
        </w:rPr>
        <w:t xml:space="preserve">PDCCH-Config </w:t>
      </w:r>
      <w:r w:rsidRPr="00DE7B59">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2241"/>
        <w:gridCol w:w="1681"/>
        <w:gridCol w:w="1232"/>
        <w:gridCol w:w="112"/>
      </w:tblGrid>
      <w:tr w:rsidR="00FB4C09" w:rsidRPr="00DE7B59" w14:paraId="4107C2D0" w14:textId="77777777" w:rsidTr="00502A73">
        <w:trPr>
          <w:gridAfter w:val="1"/>
          <w:wAfter w:w="113" w:type="dxa"/>
        </w:trPr>
        <w:tc>
          <w:tcPr>
            <w:tcW w:w="9747" w:type="dxa"/>
            <w:gridSpan w:val="4"/>
            <w:tcBorders>
              <w:top w:val="single" w:sz="4" w:space="0" w:color="auto"/>
              <w:left w:val="single" w:sz="4" w:space="0" w:color="auto"/>
              <w:bottom w:val="single" w:sz="4" w:space="0" w:color="auto"/>
              <w:right w:val="single" w:sz="4" w:space="0" w:color="auto"/>
            </w:tcBorders>
            <w:hideMark/>
          </w:tcPr>
          <w:p w14:paraId="2612F9D9" w14:textId="77777777" w:rsidR="00FB4C09" w:rsidRPr="00DE7B59" w:rsidRDefault="00FB4C09" w:rsidP="00DE5B4F">
            <w:pPr>
              <w:pStyle w:val="TAH"/>
              <w:jc w:val="left"/>
              <w:rPr>
                <w:b w:val="0"/>
              </w:rPr>
            </w:pPr>
            <w:r w:rsidRPr="00DE7B59">
              <w:rPr>
                <w:b w:val="0"/>
              </w:rPr>
              <w:t>Derivation Path: TS 38.508-1 [4],Table 4.6.3-95</w:t>
            </w:r>
          </w:p>
        </w:tc>
      </w:tr>
      <w:tr w:rsidR="00FB4C09" w:rsidRPr="00DE7B59" w14:paraId="3A146D4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61C97C41" w14:textId="77777777" w:rsidR="00FB4C09" w:rsidRPr="00DE7B59" w:rsidRDefault="00FB4C09" w:rsidP="00DE5B4F">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0A986" w14:textId="77777777" w:rsidR="00FB4C09" w:rsidRPr="00DE7B59" w:rsidRDefault="00FB4C09" w:rsidP="00DE5B4F">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9644056" w14:textId="77777777" w:rsidR="00FB4C09" w:rsidRPr="00DE7B59" w:rsidRDefault="00FB4C09" w:rsidP="00DE5B4F">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6050818" w14:textId="77777777" w:rsidR="00FB4C09" w:rsidRPr="00DE7B59" w:rsidRDefault="00FB4C09" w:rsidP="00DE5B4F">
            <w:pPr>
              <w:pStyle w:val="TAH"/>
            </w:pPr>
            <w:r w:rsidRPr="00DE7B59">
              <w:t>Condition</w:t>
            </w:r>
          </w:p>
        </w:tc>
      </w:tr>
      <w:tr w:rsidR="00FB4C09" w:rsidRPr="00DE7B59" w14:paraId="2B651460"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3CB1915D" w14:textId="77777777" w:rsidR="00FB4C09" w:rsidRPr="00DE7B59" w:rsidRDefault="00FB4C09" w:rsidP="00DE5B4F">
            <w:pPr>
              <w:pStyle w:val="TAL"/>
            </w:pPr>
            <w:r w:rsidRPr="00DE7B59">
              <w:t xml:space="preserve">PDCCH-Config::=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032282B1"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DFC74F9"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392068E6" w14:textId="77777777" w:rsidR="00FB4C09" w:rsidRPr="00DE7B59" w:rsidRDefault="00FB4C09" w:rsidP="00DE5B4F">
            <w:pPr>
              <w:pStyle w:val="TAL"/>
            </w:pPr>
          </w:p>
        </w:tc>
      </w:tr>
      <w:tr w:rsidR="00FB4C09" w:rsidRPr="00DE7B59" w14:paraId="3D7D20C7"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5FCB7207" w14:textId="77777777" w:rsidR="00FB4C09" w:rsidRPr="00DE7B59" w:rsidRDefault="00FB4C09" w:rsidP="00DE5B4F">
            <w:pPr>
              <w:pStyle w:val="TAL"/>
            </w:pPr>
            <w:r w:rsidRPr="00DE7B59">
              <w:t xml:space="preserve">  controlResourceSetToAddModList SEQUENCE(SEQUENCE(SIZE (1..3)) OF </w:t>
            </w:r>
            <w:r w:rsidRPr="00DE7B59">
              <w:rPr>
                <w:rFonts w:eastAsia="MS Mincho"/>
                <w:lang w:eastAsia="en-US"/>
              </w:rPr>
              <w:t>ControlResourceSet</w:t>
            </w:r>
            <w:r w:rsidRPr="00DE7B5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E25781" w14:textId="77777777" w:rsidR="00FB4C09" w:rsidRPr="00DE7B59" w:rsidRDefault="00FB4C09" w:rsidP="00DE5B4F">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7843A4FC"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561D4F6E" w14:textId="77777777" w:rsidR="00FB4C09" w:rsidRPr="00DE7B59" w:rsidRDefault="00FB4C09" w:rsidP="00DE5B4F">
            <w:pPr>
              <w:pStyle w:val="TAL"/>
            </w:pPr>
          </w:p>
        </w:tc>
      </w:tr>
      <w:tr w:rsidR="00FB4C09" w:rsidRPr="00DE7B59" w14:paraId="24BD48D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45F48C4" w14:textId="77777777" w:rsidR="00FB4C09" w:rsidRPr="00DE7B59" w:rsidRDefault="00FB4C09" w:rsidP="00DE5B4F">
            <w:pPr>
              <w:pStyle w:val="TAL"/>
              <w:rPr>
                <w:lang w:eastAsia="zh-CN"/>
              </w:rPr>
            </w:pPr>
            <w:r w:rsidRPr="00DE7B59">
              <w:rPr>
                <w:lang w:eastAsia="zh-CN"/>
              </w:rPr>
              <w:t xml:space="preserve">    </w:t>
            </w:r>
            <w:r w:rsidRPr="00DE7B59">
              <w:t>ControlResourceSet[1]</w:t>
            </w:r>
          </w:p>
        </w:tc>
        <w:tc>
          <w:tcPr>
            <w:tcW w:w="2267" w:type="dxa"/>
            <w:tcBorders>
              <w:top w:val="single" w:sz="4" w:space="0" w:color="auto"/>
              <w:left w:val="single" w:sz="4" w:space="0" w:color="auto"/>
              <w:bottom w:val="single" w:sz="4" w:space="0" w:color="auto"/>
              <w:right w:val="single" w:sz="4" w:space="0" w:color="auto"/>
            </w:tcBorders>
          </w:tcPr>
          <w:p w14:paraId="56772BD8" w14:textId="77777777" w:rsidR="00FB4C09" w:rsidRPr="00DE7B59" w:rsidRDefault="00FB4C09" w:rsidP="00DE5B4F">
            <w:pPr>
              <w:pStyle w:val="TAL"/>
            </w:pPr>
            <w:r w:rsidRPr="00DE7B59">
              <w:t>ControlResourceSetid1</w:t>
            </w:r>
          </w:p>
        </w:tc>
        <w:tc>
          <w:tcPr>
            <w:tcW w:w="1700" w:type="dxa"/>
            <w:tcBorders>
              <w:top w:val="single" w:sz="4" w:space="0" w:color="auto"/>
              <w:left w:val="single" w:sz="4" w:space="0" w:color="auto"/>
              <w:bottom w:val="single" w:sz="4" w:space="0" w:color="auto"/>
              <w:right w:val="single" w:sz="4" w:space="0" w:color="auto"/>
            </w:tcBorders>
          </w:tcPr>
          <w:p w14:paraId="34D9D07E" w14:textId="77777777" w:rsidR="00FB4C09" w:rsidRPr="00DE7B59" w:rsidRDefault="00FB4C09" w:rsidP="00DE5B4F">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23202F24" w14:textId="77777777" w:rsidR="00FB4C09" w:rsidRPr="00DE7B59" w:rsidRDefault="00FB4C09" w:rsidP="00DE5B4F">
            <w:pPr>
              <w:pStyle w:val="TAL"/>
            </w:pPr>
          </w:p>
        </w:tc>
      </w:tr>
      <w:tr w:rsidR="00FB4C09" w:rsidRPr="00DE7B59" w14:paraId="092DC00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CA0A5B2" w14:textId="77777777" w:rsidR="00FB4C09" w:rsidRPr="00DE7B59" w:rsidRDefault="00FB4C09" w:rsidP="00DE5B4F">
            <w:pPr>
              <w:pStyle w:val="TAL"/>
              <w:rPr>
                <w:lang w:eastAsia="zh-CN"/>
              </w:rPr>
            </w:pPr>
            <w:r w:rsidRPr="00DE7B59">
              <w:rPr>
                <w:lang w:eastAsia="zh-CN"/>
              </w:rPr>
              <w:t xml:space="preserve">    </w:t>
            </w:r>
            <w:r w:rsidRPr="00DE7B59">
              <w:t>ControlResourceSet[2]</w:t>
            </w:r>
          </w:p>
        </w:tc>
        <w:tc>
          <w:tcPr>
            <w:tcW w:w="2267" w:type="dxa"/>
            <w:tcBorders>
              <w:top w:val="single" w:sz="4" w:space="0" w:color="auto"/>
              <w:left w:val="single" w:sz="4" w:space="0" w:color="auto"/>
              <w:bottom w:val="single" w:sz="4" w:space="0" w:color="auto"/>
              <w:right w:val="single" w:sz="4" w:space="0" w:color="auto"/>
            </w:tcBorders>
          </w:tcPr>
          <w:p w14:paraId="0A01509E" w14:textId="77777777" w:rsidR="00FB4C09" w:rsidRPr="00DE7B59" w:rsidRDefault="00FB4C09" w:rsidP="00DE5B4F">
            <w:pPr>
              <w:pStyle w:val="TAL"/>
            </w:pPr>
            <w:r w:rsidRPr="00DE7B59">
              <w:t>ControlResourceSetid2</w:t>
            </w:r>
          </w:p>
        </w:tc>
        <w:tc>
          <w:tcPr>
            <w:tcW w:w="1700" w:type="dxa"/>
            <w:tcBorders>
              <w:top w:val="single" w:sz="4" w:space="0" w:color="auto"/>
              <w:left w:val="single" w:sz="4" w:space="0" w:color="auto"/>
              <w:bottom w:val="single" w:sz="4" w:space="0" w:color="auto"/>
              <w:right w:val="single" w:sz="4" w:space="0" w:color="auto"/>
            </w:tcBorders>
          </w:tcPr>
          <w:p w14:paraId="6F7E84A7" w14:textId="77777777" w:rsidR="00FB4C09" w:rsidRPr="00DE7B59" w:rsidRDefault="00FB4C09" w:rsidP="00DE5B4F">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63B3F0E7" w14:textId="77777777" w:rsidR="00FB4C09" w:rsidRPr="00DE7B59" w:rsidRDefault="00FB4C09" w:rsidP="00DE5B4F">
            <w:pPr>
              <w:pStyle w:val="TAL"/>
            </w:pPr>
          </w:p>
        </w:tc>
      </w:tr>
      <w:tr w:rsidR="00FB4C09" w:rsidRPr="00DE7B59" w14:paraId="4D1B694B"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3B2CE53F" w14:textId="77777777" w:rsidR="00FB4C09" w:rsidRPr="00DE7B59" w:rsidRDefault="00FB4C09" w:rsidP="00DE5B4F">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46382C5"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389C9416"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9E9E5A2" w14:textId="77777777" w:rsidR="00FB4C09" w:rsidRPr="00DE7B59" w:rsidRDefault="00FB4C09" w:rsidP="00DE5B4F">
            <w:pPr>
              <w:pStyle w:val="TAL"/>
            </w:pPr>
          </w:p>
        </w:tc>
      </w:tr>
      <w:tr w:rsidR="000267D9" w:rsidRPr="00DE7B59" w14:paraId="313FB71E" w14:textId="77777777" w:rsidTr="00502A73">
        <w:tc>
          <w:tcPr>
            <w:tcW w:w="4535" w:type="dxa"/>
            <w:tcBorders>
              <w:top w:val="single" w:sz="4" w:space="0" w:color="auto"/>
              <w:left w:val="single" w:sz="4" w:space="0" w:color="auto"/>
              <w:bottom w:val="single" w:sz="4" w:space="0" w:color="auto"/>
              <w:right w:val="single" w:sz="4" w:space="0" w:color="auto"/>
            </w:tcBorders>
          </w:tcPr>
          <w:p w14:paraId="20D66F7E" w14:textId="10BDACDE" w:rsidR="000267D9" w:rsidRPr="00DE7B59" w:rsidRDefault="000267D9" w:rsidP="000267D9">
            <w:pPr>
              <w:pStyle w:val="TAL"/>
            </w:pPr>
            <w:r w:rsidRPr="00DE7B59">
              <w:rPr>
                <w:lang w:eastAsia="en-US"/>
              </w:rPr>
              <w:t xml:space="preserve">  searchSpacesToAddModList SEQUENCE(SIZE (1..10)) OF </w:t>
            </w:r>
            <w:r w:rsidRPr="00DE7B59">
              <w:t>SearchSpace</w:t>
            </w: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D7FF4E9" w14:textId="579D832F" w:rsidR="000267D9" w:rsidRPr="00DE7B59" w:rsidRDefault="000267D9" w:rsidP="000267D9">
            <w:pPr>
              <w:pStyle w:val="TAL"/>
            </w:pPr>
            <w:r w:rsidRPr="00DE7B59">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10E37B12" w14:textId="77777777" w:rsidR="000267D9" w:rsidRPr="00DE7B59" w:rsidRDefault="000267D9" w:rsidP="000267D9">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01F50EA6" w14:textId="77777777" w:rsidR="000267D9" w:rsidRPr="00DE7B59" w:rsidRDefault="000267D9" w:rsidP="000267D9">
            <w:pPr>
              <w:pStyle w:val="TAL"/>
            </w:pPr>
          </w:p>
        </w:tc>
      </w:tr>
      <w:tr w:rsidR="000267D9" w:rsidRPr="00DE7B59" w14:paraId="11BEDA26" w14:textId="77777777" w:rsidTr="00502A73">
        <w:tc>
          <w:tcPr>
            <w:tcW w:w="4535" w:type="dxa"/>
            <w:tcBorders>
              <w:top w:val="single" w:sz="4" w:space="0" w:color="auto"/>
              <w:left w:val="single" w:sz="4" w:space="0" w:color="auto"/>
              <w:bottom w:val="single" w:sz="4" w:space="0" w:color="auto"/>
              <w:right w:val="single" w:sz="4" w:space="0" w:color="auto"/>
            </w:tcBorders>
          </w:tcPr>
          <w:p w14:paraId="0AA94738" w14:textId="50BE874D" w:rsidR="000267D9" w:rsidRPr="00DE7B59" w:rsidRDefault="000267D9" w:rsidP="000267D9">
            <w:pPr>
              <w:pStyle w:val="TAL"/>
            </w:pPr>
            <w:r w:rsidRPr="00DE7B59">
              <w:rPr>
                <w:lang w:eastAsia="en-US"/>
              </w:rPr>
              <w:t xml:space="preserve">    SearchSpace[1]</w:t>
            </w:r>
          </w:p>
        </w:tc>
        <w:tc>
          <w:tcPr>
            <w:tcW w:w="2267" w:type="dxa"/>
            <w:tcBorders>
              <w:top w:val="single" w:sz="4" w:space="0" w:color="auto"/>
              <w:left w:val="single" w:sz="4" w:space="0" w:color="auto"/>
              <w:bottom w:val="single" w:sz="4" w:space="0" w:color="auto"/>
              <w:right w:val="single" w:sz="4" w:space="0" w:color="auto"/>
            </w:tcBorders>
          </w:tcPr>
          <w:p w14:paraId="1B1DEED0" w14:textId="38597E06" w:rsidR="000267D9" w:rsidRPr="00DE7B59" w:rsidRDefault="000267D9" w:rsidP="000267D9">
            <w:pPr>
              <w:pStyle w:val="TAL"/>
            </w:pPr>
            <w:r w:rsidRPr="00DE7B59">
              <w:rPr>
                <w:lang w:eastAsia="en-US"/>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665F4F44" w14:textId="5C4478FB" w:rsidR="000267D9" w:rsidRPr="00DE7B59" w:rsidRDefault="000267D9" w:rsidP="000267D9">
            <w:pPr>
              <w:pStyle w:val="TAL"/>
            </w:pPr>
            <w:r w:rsidRPr="00DE7B59">
              <w:rPr>
                <w:lang w:eastAsia="en-US"/>
              </w:rPr>
              <w:t>entry 1</w:t>
            </w:r>
          </w:p>
        </w:tc>
        <w:tc>
          <w:tcPr>
            <w:tcW w:w="1245" w:type="dxa"/>
            <w:gridSpan w:val="2"/>
            <w:tcBorders>
              <w:top w:val="single" w:sz="4" w:space="0" w:color="auto"/>
              <w:left w:val="single" w:sz="4" w:space="0" w:color="auto"/>
              <w:bottom w:val="single" w:sz="4" w:space="0" w:color="auto"/>
              <w:right w:val="single" w:sz="4" w:space="0" w:color="auto"/>
            </w:tcBorders>
          </w:tcPr>
          <w:p w14:paraId="7170DC43" w14:textId="77777777" w:rsidR="000267D9" w:rsidRPr="00DE7B59" w:rsidRDefault="000267D9" w:rsidP="000267D9">
            <w:pPr>
              <w:pStyle w:val="TAL"/>
            </w:pPr>
          </w:p>
        </w:tc>
      </w:tr>
      <w:tr w:rsidR="000267D9" w:rsidRPr="00DE7B59" w14:paraId="5173EDE7" w14:textId="77777777" w:rsidTr="00502A73">
        <w:tc>
          <w:tcPr>
            <w:tcW w:w="4535" w:type="dxa"/>
            <w:tcBorders>
              <w:top w:val="single" w:sz="4" w:space="0" w:color="auto"/>
              <w:left w:val="single" w:sz="4" w:space="0" w:color="auto"/>
              <w:bottom w:val="single" w:sz="4" w:space="0" w:color="auto"/>
              <w:right w:val="single" w:sz="4" w:space="0" w:color="auto"/>
            </w:tcBorders>
          </w:tcPr>
          <w:p w14:paraId="602C84AC" w14:textId="49E215FE" w:rsidR="000267D9" w:rsidRPr="00DE7B59" w:rsidRDefault="000267D9" w:rsidP="000267D9">
            <w:pPr>
              <w:pStyle w:val="TAL"/>
            </w:pPr>
            <w:r w:rsidRPr="00DE7B59">
              <w:rPr>
                <w:lang w:eastAsia="en-US"/>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26EA9BF8" w14:textId="01727ED4" w:rsidR="000267D9" w:rsidRPr="00DE7B59" w:rsidRDefault="000267D9" w:rsidP="000267D9">
            <w:pPr>
              <w:pStyle w:val="TAL"/>
            </w:pPr>
            <w:r w:rsidRPr="00DE7B59">
              <w:rPr>
                <w:lang w:eastAsia="en-US"/>
              </w:rPr>
              <w:t xml:space="preserve">SearchSpace with condition USS and </w:t>
            </w:r>
            <w:r w:rsidRPr="00DE7B59">
              <w:t>searchSpaceId =3</w:t>
            </w:r>
          </w:p>
        </w:tc>
        <w:tc>
          <w:tcPr>
            <w:tcW w:w="1700" w:type="dxa"/>
            <w:tcBorders>
              <w:top w:val="single" w:sz="4" w:space="0" w:color="auto"/>
              <w:left w:val="single" w:sz="4" w:space="0" w:color="auto"/>
              <w:bottom w:val="single" w:sz="4" w:space="0" w:color="auto"/>
              <w:right w:val="single" w:sz="4" w:space="0" w:color="auto"/>
            </w:tcBorders>
          </w:tcPr>
          <w:p w14:paraId="116E38A3" w14:textId="20783E6B" w:rsidR="000267D9" w:rsidRPr="00DE7B59" w:rsidRDefault="000267D9" w:rsidP="000267D9">
            <w:pPr>
              <w:pStyle w:val="TAL"/>
            </w:pPr>
            <w:r w:rsidRPr="00DE7B59">
              <w:rPr>
                <w:lang w:eastAsia="en-US"/>
              </w:rPr>
              <w:t>entry 2</w:t>
            </w:r>
          </w:p>
        </w:tc>
        <w:tc>
          <w:tcPr>
            <w:tcW w:w="1245" w:type="dxa"/>
            <w:gridSpan w:val="2"/>
            <w:tcBorders>
              <w:top w:val="single" w:sz="4" w:space="0" w:color="auto"/>
              <w:left w:val="single" w:sz="4" w:space="0" w:color="auto"/>
              <w:bottom w:val="single" w:sz="4" w:space="0" w:color="auto"/>
              <w:right w:val="single" w:sz="4" w:space="0" w:color="auto"/>
            </w:tcBorders>
          </w:tcPr>
          <w:p w14:paraId="4C7F79E4" w14:textId="77777777" w:rsidR="000267D9" w:rsidRPr="00DE7B59" w:rsidRDefault="000267D9" w:rsidP="000267D9">
            <w:pPr>
              <w:pStyle w:val="TAL"/>
            </w:pPr>
          </w:p>
        </w:tc>
      </w:tr>
      <w:tr w:rsidR="00FB4C09" w:rsidRPr="00DE7B59" w14:paraId="5CC6E565"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2FA33C3C" w14:textId="77777777" w:rsidR="00FB4C09" w:rsidRPr="00DE7B59" w:rsidRDefault="00FB4C09" w:rsidP="00DE5B4F">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244AA968"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F51CBED"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009386F" w14:textId="77777777" w:rsidR="00FB4C09" w:rsidRPr="00DE7B59" w:rsidRDefault="00FB4C09" w:rsidP="00DE5B4F">
            <w:pPr>
              <w:pStyle w:val="TAL"/>
            </w:pPr>
          </w:p>
        </w:tc>
      </w:tr>
    </w:tbl>
    <w:p w14:paraId="555B432F" w14:textId="77777777" w:rsidR="00FB4C09" w:rsidRPr="00DE7B59" w:rsidRDefault="00FB4C09" w:rsidP="00FB4C09"/>
    <w:p w14:paraId="292D46B4" w14:textId="77777777" w:rsidR="00FB4C09" w:rsidRPr="00DE7B59" w:rsidRDefault="00FB4C09" w:rsidP="00FB4C09">
      <w:pPr>
        <w:pStyle w:val="TH"/>
        <w:rPr>
          <w:i/>
        </w:rPr>
      </w:pPr>
      <w:r w:rsidRPr="00DE7B59">
        <w:t xml:space="preserve">Table 7.1.1.3.10.3.3-2: </w:t>
      </w:r>
      <w:r w:rsidRPr="00DE7B59">
        <w:rPr>
          <w:i/>
        </w:rPr>
        <w:t xml:space="preserve">ControlResourceSetId1 </w:t>
      </w:r>
      <w:r w:rsidRPr="00DE7B59">
        <w:t xml:space="preserve">(Table 7.1.1.3.10.3.3-1: </w:t>
      </w:r>
      <w:r w:rsidRPr="00DE7B59">
        <w:rPr>
          <w:i/>
        </w:rPr>
        <w:t>PDCCH-Config</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DE7B59" w14:paraId="5CC5E9DB" w14:textId="77777777" w:rsidTr="00502A73">
        <w:tc>
          <w:tcPr>
            <w:tcW w:w="9747" w:type="dxa"/>
            <w:gridSpan w:val="4"/>
          </w:tcPr>
          <w:p w14:paraId="48FE3F0E" w14:textId="77777777" w:rsidR="00FB4C09" w:rsidRPr="00DE7B59" w:rsidRDefault="00FB4C09" w:rsidP="00DE5B4F">
            <w:pPr>
              <w:pStyle w:val="TAH"/>
              <w:jc w:val="left"/>
              <w:rPr>
                <w:b w:val="0"/>
              </w:rPr>
            </w:pPr>
            <w:r w:rsidRPr="00DE7B59">
              <w:rPr>
                <w:b w:val="0"/>
              </w:rPr>
              <w:t>Derivation Path: TS 38.508-1 [4], Table 4.6.3-28</w:t>
            </w:r>
          </w:p>
        </w:tc>
      </w:tr>
      <w:tr w:rsidR="00FB4C09" w:rsidRPr="00DE7B59" w14:paraId="57F49287" w14:textId="77777777" w:rsidTr="00502A73">
        <w:tc>
          <w:tcPr>
            <w:tcW w:w="4535" w:type="dxa"/>
          </w:tcPr>
          <w:p w14:paraId="2FA9545F" w14:textId="77777777" w:rsidR="00FB4C09" w:rsidRPr="00DE7B59" w:rsidRDefault="00FB4C09" w:rsidP="00DE5B4F">
            <w:pPr>
              <w:pStyle w:val="TAH"/>
            </w:pPr>
            <w:r w:rsidRPr="00DE7B59">
              <w:t>Information Element</w:t>
            </w:r>
          </w:p>
        </w:tc>
        <w:tc>
          <w:tcPr>
            <w:tcW w:w="2267" w:type="dxa"/>
          </w:tcPr>
          <w:p w14:paraId="0E1683E0" w14:textId="77777777" w:rsidR="00FB4C09" w:rsidRPr="00DE7B59" w:rsidRDefault="00FB4C09" w:rsidP="00DE5B4F">
            <w:pPr>
              <w:pStyle w:val="TAH"/>
            </w:pPr>
            <w:r w:rsidRPr="00DE7B59">
              <w:t>Value/remark</w:t>
            </w:r>
          </w:p>
        </w:tc>
        <w:tc>
          <w:tcPr>
            <w:tcW w:w="1700" w:type="dxa"/>
          </w:tcPr>
          <w:p w14:paraId="10CDE72B" w14:textId="77777777" w:rsidR="00FB4C09" w:rsidRPr="00DE7B59" w:rsidRDefault="00FB4C09" w:rsidP="00DE5B4F">
            <w:pPr>
              <w:pStyle w:val="TAH"/>
            </w:pPr>
            <w:r w:rsidRPr="00DE7B59">
              <w:t>Comment</w:t>
            </w:r>
          </w:p>
        </w:tc>
        <w:tc>
          <w:tcPr>
            <w:tcW w:w="1245" w:type="dxa"/>
          </w:tcPr>
          <w:p w14:paraId="462A1857" w14:textId="77777777" w:rsidR="00FB4C09" w:rsidRPr="00DE7B59" w:rsidRDefault="00FB4C09" w:rsidP="00DE5B4F">
            <w:pPr>
              <w:pStyle w:val="TAH"/>
            </w:pPr>
            <w:r w:rsidRPr="00DE7B59">
              <w:t>Condition</w:t>
            </w:r>
          </w:p>
        </w:tc>
      </w:tr>
      <w:tr w:rsidR="00FB4C09" w:rsidRPr="00DE7B59" w14:paraId="5EED5B8C" w14:textId="77777777" w:rsidTr="00502A73">
        <w:tc>
          <w:tcPr>
            <w:tcW w:w="4535" w:type="dxa"/>
          </w:tcPr>
          <w:p w14:paraId="5CA62579" w14:textId="77777777" w:rsidR="00FB4C09" w:rsidRPr="00DE7B59" w:rsidRDefault="00FB4C09" w:rsidP="00DE5B4F">
            <w:pPr>
              <w:pStyle w:val="TAL"/>
            </w:pPr>
            <w:r w:rsidRPr="00DE7B59">
              <w:t xml:space="preserve">ControlResourceSet ::= </w:t>
            </w:r>
            <w:r w:rsidRPr="00DE7B59">
              <w:rPr>
                <w:snapToGrid w:val="0"/>
              </w:rPr>
              <w:t xml:space="preserve">SEQUENCE </w:t>
            </w:r>
            <w:r w:rsidRPr="00DE7B59">
              <w:t>{</w:t>
            </w:r>
          </w:p>
        </w:tc>
        <w:tc>
          <w:tcPr>
            <w:tcW w:w="2267" w:type="dxa"/>
          </w:tcPr>
          <w:p w14:paraId="6CF88A64" w14:textId="77777777" w:rsidR="00FB4C09" w:rsidRPr="00DE7B59" w:rsidRDefault="00FB4C09" w:rsidP="00DE5B4F">
            <w:pPr>
              <w:pStyle w:val="TAL"/>
            </w:pPr>
          </w:p>
        </w:tc>
        <w:tc>
          <w:tcPr>
            <w:tcW w:w="1700" w:type="dxa"/>
          </w:tcPr>
          <w:p w14:paraId="15E20CB3" w14:textId="77777777" w:rsidR="00FB4C09" w:rsidRPr="00DE7B59" w:rsidRDefault="00FB4C09" w:rsidP="00DE5B4F">
            <w:pPr>
              <w:pStyle w:val="TAL"/>
            </w:pPr>
          </w:p>
        </w:tc>
        <w:tc>
          <w:tcPr>
            <w:tcW w:w="1245" w:type="dxa"/>
          </w:tcPr>
          <w:p w14:paraId="1C0DF7EF" w14:textId="77777777" w:rsidR="00FB4C09" w:rsidRPr="00DE7B59" w:rsidRDefault="00FB4C09" w:rsidP="00DE5B4F">
            <w:pPr>
              <w:pStyle w:val="TAL"/>
            </w:pPr>
          </w:p>
        </w:tc>
      </w:tr>
      <w:tr w:rsidR="00FB4C09" w:rsidRPr="00DE7B59" w14:paraId="2B6AA305" w14:textId="77777777" w:rsidTr="00502A73">
        <w:tc>
          <w:tcPr>
            <w:tcW w:w="4535" w:type="dxa"/>
          </w:tcPr>
          <w:p w14:paraId="52DDEDE3" w14:textId="77777777" w:rsidR="00FB4C09" w:rsidRPr="00DE7B59" w:rsidRDefault="00FB4C09" w:rsidP="00DE5B4F">
            <w:pPr>
              <w:pStyle w:val="TAL"/>
            </w:pPr>
            <w:r w:rsidRPr="00DE7B59">
              <w:t xml:space="preserve">  controlResourceSetId</w:t>
            </w:r>
          </w:p>
        </w:tc>
        <w:tc>
          <w:tcPr>
            <w:tcW w:w="2267" w:type="dxa"/>
          </w:tcPr>
          <w:p w14:paraId="26FC0A1D" w14:textId="77777777" w:rsidR="00FB4C09" w:rsidRPr="00DE7B59" w:rsidRDefault="00FB4C09" w:rsidP="00DE5B4F">
            <w:pPr>
              <w:pStyle w:val="TAL"/>
              <w:rPr>
                <w:lang w:eastAsia="zh-CN"/>
              </w:rPr>
            </w:pPr>
            <w:r w:rsidRPr="00DE7B59">
              <w:rPr>
                <w:lang w:eastAsia="zh-CN"/>
              </w:rPr>
              <w:t>1</w:t>
            </w:r>
          </w:p>
        </w:tc>
        <w:tc>
          <w:tcPr>
            <w:tcW w:w="1700" w:type="dxa"/>
          </w:tcPr>
          <w:p w14:paraId="2E1CBC8C" w14:textId="77777777" w:rsidR="00FB4C09" w:rsidRPr="00DE7B59" w:rsidRDefault="00FB4C09" w:rsidP="00DE5B4F">
            <w:pPr>
              <w:pStyle w:val="TAL"/>
            </w:pPr>
          </w:p>
        </w:tc>
        <w:tc>
          <w:tcPr>
            <w:tcW w:w="1245" w:type="dxa"/>
          </w:tcPr>
          <w:p w14:paraId="1F7A21AD" w14:textId="77777777" w:rsidR="00FB4C09" w:rsidRPr="00DE7B59" w:rsidRDefault="00FB4C09" w:rsidP="00DE5B4F">
            <w:pPr>
              <w:pStyle w:val="TAL"/>
            </w:pPr>
          </w:p>
        </w:tc>
      </w:tr>
      <w:tr w:rsidR="00FB4C09" w:rsidRPr="00DE7B59" w14:paraId="5A5E6BBC" w14:textId="77777777" w:rsidTr="00DE5B4F">
        <w:tc>
          <w:tcPr>
            <w:tcW w:w="4535" w:type="dxa"/>
          </w:tcPr>
          <w:p w14:paraId="34FCC0FF" w14:textId="77777777" w:rsidR="00FB4C09" w:rsidRPr="00DE7B59" w:rsidRDefault="00FB4C09" w:rsidP="00DE5B4F">
            <w:pPr>
              <w:pStyle w:val="TAL"/>
            </w:pPr>
            <w:r w:rsidRPr="00DE7B59">
              <w:t xml:space="preserve">  coresetPoolIndex-r16</w:t>
            </w:r>
          </w:p>
        </w:tc>
        <w:tc>
          <w:tcPr>
            <w:tcW w:w="2267" w:type="dxa"/>
          </w:tcPr>
          <w:p w14:paraId="5F84C9BB" w14:textId="77777777" w:rsidR="00FB4C09" w:rsidRPr="00DE7B59" w:rsidRDefault="00FB4C09" w:rsidP="00DE5B4F">
            <w:pPr>
              <w:pStyle w:val="TAL"/>
              <w:rPr>
                <w:lang w:eastAsia="zh-CN"/>
              </w:rPr>
            </w:pPr>
            <w:r w:rsidRPr="00DE7B59">
              <w:rPr>
                <w:lang w:eastAsia="zh-CN"/>
              </w:rPr>
              <w:t>0</w:t>
            </w:r>
          </w:p>
        </w:tc>
        <w:tc>
          <w:tcPr>
            <w:tcW w:w="1700" w:type="dxa"/>
          </w:tcPr>
          <w:p w14:paraId="043BF5A3" w14:textId="77777777" w:rsidR="00FB4C09" w:rsidRPr="00DE7B59" w:rsidRDefault="00FB4C09" w:rsidP="00DE5B4F">
            <w:pPr>
              <w:pStyle w:val="TAL"/>
            </w:pPr>
          </w:p>
        </w:tc>
        <w:tc>
          <w:tcPr>
            <w:tcW w:w="1245" w:type="dxa"/>
          </w:tcPr>
          <w:p w14:paraId="0B4B1482" w14:textId="77777777" w:rsidR="00FB4C09" w:rsidRPr="00DE7B59" w:rsidRDefault="00FB4C09" w:rsidP="00DE5B4F">
            <w:pPr>
              <w:pStyle w:val="TAL"/>
            </w:pPr>
          </w:p>
        </w:tc>
      </w:tr>
      <w:tr w:rsidR="00FB4C09" w:rsidRPr="00DE7B59" w14:paraId="403A0759" w14:textId="77777777" w:rsidTr="00502A73">
        <w:tc>
          <w:tcPr>
            <w:tcW w:w="4535" w:type="dxa"/>
          </w:tcPr>
          <w:p w14:paraId="7357E116" w14:textId="77777777" w:rsidR="00FB4C09" w:rsidRPr="00DE7B59" w:rsidRDefault="00FB4C09" w:rsidP="00DE5B4F">
            <w:pPr>
              <w:pStyle w:val="TAL"/>
            </w:pPr>
            <w:r w:rsidRPr="00DE7B59">
              <w:t>}</w:t>
            </w:r>
          </w:p>
        </w:tc>
        <w:tc>
          <w:tcPr>
            <w:tcW w:w="2267" w:type="dxa"/>
          </w:tcPr>
          <w:p w14:paraId="0D630860" w14:textId="77777777" w:rsidR="00FB4C09" w:rsidRPr="00DE7B59" w:rsidRDefault="00FB4C09" w:rsidP="00DE5B4F">
            <w:pPr>
              <w:pStyle w:val="TAL"/>
            </w:pPr>
          </w:p>
        </w:tc>
        <w:tc>
          <w:tcPr>
            <w:tcW w:w="1700" w:type="dxa"/>
          </w:tcPr>
          <w:p w14:paraId="2B44F643" w14:textId="77777777" w:rsidR="00FB4C09" w:rsidRPr="00DE7B59" w:rsidRDefault="00FB4C09" w:rsidP="00DE5B4F">
            <w:pPr>
              <w:pStyle w:val="TAL"/>
            </w:pPr>
          </w:p>
        </w:tc>
        <w:tc>
          <w:tcPr>
            <w:tcW w:w="1245" w:type="dxa"/>
          </w:tcPr>
          <w:p w14:paraId="0FA82256" w14:textId="77777777" w:rsidR="00FB4C09" w:rsidRPr="00DE7B59" w:rsidRDefault="00FB4C09" w:rsidP="00DE5B4F">
            <w:pPr>
              <w:pStyle w:val="TAL"/>
            </w:pPr>
          </w:p>
        </w:tc>
      </w:tr>
    </w:tbl>
    <w:p w14:paraId="0D38AD76" w14:textId="77777777" w:rsidR="00FB4C09" w:rsidRPr="00DE7B59" w:rsidRDefault="00FB4C09" w:rsidP="00FB4C09"/>
    <w:p w14:paraId="52635052" w14:textId="77777777" w:rsidR="00FB4C09" w:rsidRPr="00DE7B59" w:rsidRDefault="00FB4C09" w:rsidP="00FB4C09">
      <w:pPr>
        <w:pStyle w:val="TH"/>
        <w:rPr>
          <w:i/>
        </w:rPr>
      </w:pPr>
      <w:r w:rsidRPr="00DE7B59">
        <w:t xml:space="preserve">Table 7.1.1.3.10.3.3-3: </w:t>
      </w:r>
      <w:r w:rsidRPr="00DE7B59">
        <w:rPr>
          <w:i/>
        </w:rPr>
        <w:t xml:space="preserve">ControlResourceSetId2 </w:t>
      </w:r>
      <w:r w:rsidRPr="00DE7B59">
        <w:t xml:space="preserve">(Table 7.1.1.3.10.3.3-1: </w:t>
      </w:r>
      <w:r w:rsidRPr="00DE7B59">
        <w:rPr>
          <w:i/>
        </w:rPr>
        <w:t>PDCCH-Config</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DE7B59" w14:paraId="6439EE5A" w14:textId="77777777" w:rsidTr="00DE5B4F">
        <w:tc>
          <w:tcPr>
            <w:tcW w:w="9747" w:type="dxa"/>
            <w:gridSpan w:val="4"/>
          </w:tcPr>
          <w:p w14:paraId="470D4C6E" w14:textId="77777777" w:rsidR="00FB4C09" w:rsidRPr="00DE7B59" w:rsidRDefault="00FB4C09" w:rsidP="00DE5B4F">
            <w:pPr>
              <w:pStyle w:val="TAH"/>
              <w:jc w:val="left"/>
              <w:rPr>
                <w:b w:val="0"/>
              </w:rPr>
            </w:pPr>
            <w:r w:rsidRPr="00DE7B59">
              <w:rPr>
                <w:b w:val="0"/>
              </w:rPr>
              <w:t>Derivation Path: TS 38.508-1 [4], Table 4.6.3-28</w:t>
            </w:r>
          </w:p>
        </w:tc>
      </w:tr>
      <w:tr w:rsidR="00FB4C09" w:rsidRPr="00DE7B59" w14:paraId="18895619" w14:textId="77777777" w:rsidTr="00DE5B4F">
        <w:tc>
          <w:tcPr>
            <w:tcW w:w="4535" w:type="dxa"/>
          </w:tcPr>
          <w:p w14:paraId="1D79DD19" w14:textId="77777777" w:rsidR="00FB4C09" w:rsidRPr="00DE7B59" w:rsidRDefault="00FB4C09" w:rsidP="00DE5B4F">
            <w:pPr>
              <w:pStyle w:val="TAH"/>
            </w:pPr>
            <w:r w:rsidRPr="00DE7B59">
              <w:t>Information Element</w:t>
            </w:r>
          </w:p>
        </w:tc>
        <w:tc>
          <w:tcPr>
            <w:tcW w:w="2267" w:type="dxa"/>
          </w:tcPr>
          <w:p w14:paraId="6723B8DC" w14:textId="77777777" w:rsidR="00FB4C09" w:rsidRPr="00DE7B59" w:rsidRDefault="00FB4C09" w:rsidP="00DE5B4F">
            <w:pPr>
              <w:pStyle w:val="TAH"/>
            </w:pPr>
            <w:r w:rsidRPr="00DE7B59">
              <w:t>Value/remark</w:t>
            </w:r>
          </w:p>
        </w:tc>
        <w:tc>
          <w:tcPr>
            <w:tcW w:w="1700" w:type="dxa"/>
          </w:tcPr>
          <w:p w14:paraId="6077B346" w14:textId="77777777" w:rsidR="00FB4C09" w:rsidRPr="00DE7B59" w:rsidRDefault="00FB4C09" w:rsidP="00DE5B4F">
            <w:pPr>
              <w:pStyle w:val="TAH"/>
            </w:pPr>
            <w:r w:rsidRPr="00DE7B59">
              <w:t>Comment</w:t>
            </w:r>
          </w:p>
        </w:tc>
        <w:tc>
          <w:tcPr>
            <w:tcW w:w="1245" w:type="dxa"/>
          </w:tcPr>
          <w:p w14:paraId="6B257F16" w14:textId="77777777" w:rsidR="00FB4C09" w:rsidRPr="00DE7B59" w:rsidRDefault="00FB4C09" w:rsidP="00DE5B4F">
            <w:pPr>
              <w:pStyle w:val="TAH"/>
            </w:pPr>
            <w:r w:rsidRPr="00DE7B59">
              <w:t>Condition</w:t>
            </w:r>
          </w:p>
        </w:tc>
      </w:tr>
      <w:tr w:rsidR="00FB4C09" w:rsidRPr="00DE7B59" w14:paraId="0A6B10A4" w14:textId="77777777" w:rsidTr="00DE5B4F">
        <w:tc>
          <w:tcPr>
            <w:tcW w:w="4535" w:type="dxa"/>
          </w:tcPr>
          <w:p w14:paraId="67B8AE28" w14:textId="77777777" w:rsidR="00FB4C09" w:rsidRPr="00DE7B59" w:rsidRDefault="00FB4C09" w:rsidP="00DE5B4F">
            <w:pPr>
              <w:pStyle w:val="TAL"/>
            </w:pPr>
            <w:r w:rsidRPr="00DE7B59">
              <w:t xml:space="preserve">ControlResourceSet ::= </w:t>
            </w:r>
            <w:r w:rsidRPr="00DE7B59">
              <w:rPr>
                <w:snapToGrid w:val="0"/>
              </w:rPr>
              <w:t xml:space="preserve">SEQUENCE </w:t>
            </w:r>
            <w:r w:rsidRPr="00DE7B59">
              <w:t>{</w:t>
            </w:r>
          </w:p>
        </w:tc>
        <w:tc>
          <w:tcPr>
            <w:tcW w:w="2267" w:type="dxa"/>
          </w:tcPr>
          <w:p w14:paraId="32FE33C3" w14:textId="77777777" w:rsidR="00FB4C09" w:rsidRPr="00DE7B59" w:rsidRDefault="00FB4C09" w:rsidP="00DE5B4F">
            <w:pPr>
              <w:pStyle w:val="TAL"/>
            </w:pPr>
          </w:p>
        </w:tc>
        <w:tc>
          <w:tcPr>
            <w:tcW w:w="1700" w:type="dxa"/>
          </w:tcPr>
          <w:p w14:paraId="5D1483A6" w14:textId="77777777" w:rsidR="00FB4C09" w:rsidRPr="00DE7B59" w:rsidRDefault="00FB4C09" w:rsidP="00DE5B4F">
            <w:pPr>
              <w:pStyle w:val="TAL"/>
            </w:pPr>
          </w:p>
        </w:tc>
        <w:tc>
          <w:tcPr>
            <w:tcW w:w="1245" w:type="dxa"/>
          </w:tcPr>
          <w:p w14:paraId="770B5FE7" w14:textId="77777777" w:rsidR="00FB4C09" w:rsidRPr="00DE7B59" w:rsidRDefault="00FB4C09" w:rsidP="00DE5B4F">
            <w:pPr>
              <w:pStyle w:val="TAL"/>
            </w:pPr>
          </w:p>
        </w:tc>
      </w:tr>
      <w:tr w:rsidR="00FB4C09" w:rsidRPr="00DE7B59" w14:paraId="5FADBAA7" w14:textId="77777777" w:rsidTr="00DE5B4F">
        <w:tc>
          <w:tcPr>
            <w:tcW w:w="4535" w:type="dxa"/>
          </w:tcPr>
          <w:p w14:paraId="486A1076" w14:textId="77777777" w:rsidR="00FB4C09" w:rsidRPr="00DE7B59" w:rsidRDefault="00FB4C09" w:rsidP="00DE5B4F">
            <w:pPr>
              <w:pStyle w:val="TAL"/>
            </w:pPr>
            <w:r w:rsidRPr="00DE7B59">
              <w:t xml:space="preserve">  controlResourceSetId</w:t>
            </w:r>
          </w:p>
        </w:tc>
        <w:tc>
          <w:tcPr>
            <w:tcW w:w="2267" w:type="dxa"/>
          </w:tcPr>
          <w:p w14:paraId="28065124" w14:textId="77777777" w:rsidR="00FB4C09" w:rsidRPr="00DE7B59" w:rsidRDefault="00FB4C09" w:rsidP="00DE5B4F">
            <w:pPr>
              <w:pStyle w:val="TAL"/>
            </w:pPr>
            <w:r w:rsidRPr="00DE7B59">
              <w:rPr>
                <w:lang w:eastAsia="zh-CN"/>
              </w:rPr>
              <w:t>2</w:t>
            </w:r>
          </w:p>
        </w:tc>
        <w:tc>
          <w:tcPr>
            <w:tcW w:w="1700" w:type="dxa"/>
          </w:tcPr>
          <w:p w14:paraId="1563967E" w14:textId="77777777" w:rsidR="00FB4C09" w:rsidRPr="00DE7B59" w:rsidRDefault="00FB4C09" w:rsidP="00DE5B4F">
            <w:pPr>
              <w:pStyle w:val="TAL"/>
            </w:pPr>
          </w:p>
        </w:tc>
        <w:tc>
          <w:tcPr>
            <w:tcW w:w="1245" w:type="dxa"/>
          </w:tcPr>
          <w:p w14:paraId="28910D08" w14:textId="77777777" w:rsidR="00FB4C09" w:rsidRPr="00DE7B59" w:rsidRDefault="00FB4C09" w:rsidP="00DE5B4F">
            <w:pPr>
              <w:pStyle w:val="TAL"/>
            </w:pPr>
          </w:p>
        </w:tc>
      </w:tr>
      <w:tr w:rsidR="00FB4C09" w:rsidRPr="00DE7B59" w14:paraId="1A279CC1" w14:textId="77777777" w:rsidTr="00DE5B4F">
        <w:tc>
          <w:tcPr>
            <w:tcW w:w="4535" w:type="dxa"/>
          </w:tcPr>
          <w:p w14:paraId="26DE9533" w14:textId="77777777" w:rsidR="00FB4C09" w:rsidRPr="00DE7B59" w:rsidRDefault="00FB4C09" w:rsidP="00DE5B4F">
            <w:pPr>
              <w:pStyle w:val="TAL"/>
            </w:pPr>
            <w:r w:rsidRPr="00DE7B59">
              <w:t xml:space="preserve">  coresetPoolIndex-r16</w:t>
            </w:r>
          </w:p>
        </w:tc>
        <w:tc>
          <w:tcPr>
            <w:tcW w:w="2267" w:type="dxa"/>
          </w:tcPr>
          <w:p w14:paraId="440E9B05" w14:textId="77777777" w:rsidR="00FB4C09" w:rsidRPr="00DE7B59" w:rsidRDefault="00FB4C09" w:rsidP="00DE5B4F">
            <w:pPr>
              <w:pStyle w:val="TAL"/>
              <w:rPr>
                <w:lang w:eastAsia="zh-CN"/>
              </w:rPr>
            </w:pPr>
            <w:r w:rsidRPr="00DE7B59">
              <w:rPr>
                <w:lang w:eastAsia="zh-CN"/>
              </w:rPr>
              <w:t>1</w:t>
            </w:r>
          </w:p>
        </w:tc>
        <w:tc>
          <w:tcPr>
            <w:tcW w:w="1700" w:type="dxa"/>
          </w:tcPr>
          <w:p w14:paraId="7F5DF251" w14:textId="77777777" w:rsidR="00FB4C09" w:rsidRPr="00DE7B59" w:rsidRDefault="00FB4C09" w:rsidP="00DE5B4F">
            <w:pPr>
              <w:pStyle w:val="TAL"/>
            </w:pPr>
          </w:p>
        </w:tc>
        <w:tc>
          <w:tcPr>
            <w:tcW w:w="1245" w:type="dxa"/>
          </w:tcPr>
          <w:p w14:paraId="52261605" w14:textId="77777777" w:rsidR="00FB4C09" w:rsidRPr="00DE7B59" w:rsidRDefault="00FB4C09" w:rsidP="00DE5B4F">
            <w:pPr>
              <w:pStyle w:val="TAL"/>
            </w:pPr>
          </w:p>
        </w:tc>
      </w:tr>
      <w:tr w:rsidR="00FB4C09" w:rsidRPr="00DE7B59" w14:paraId="0D02EB11" w14:textId="77777777" w:rsidTr="00DE5B4F">
        <w:tc>
          <w:tcPr>
            <w:tcW w:w="4535" w:type="dxa"/>
          </w:tcPr>
          <w:p w14:paraId="7CB550E8" w14:textId="77777777" w:rsidR="00FB4C09" w:rsidRPr="00DE7B59" w:rsidRDefault="00FB4C09" w:rsidP="00DE5B4F">
            <w:pPr>
              <w:pStyle w:val="TAL"/>
            </w:pPr>
            <w:r w:rsidRPr="00DE7B59">
              <w:t>}</w:t>
            </w:r>
          </w:p>
        </w:tc>
        <w:tc>
          <w:tcPr>
            <w:tcW w:w="2267" w:type="dxa"/>
          </w:tcPr>
          <w:p w14:paraId="52EDC858" w14:textId="77777777" w:rsidR="00FB4C09" w:rsidRPr="00DE7B59" w:rsidRDefault="00FB4C09" w:rsidP="00DE5B4F">
            <w:pPr>
              <w:pStyle w:val="TAL"/>
            </w:pPr>
          </w:p>
        </w:tc>
        <w:tc>
          <w:tcPr>
            <w:tcW w:w="1700" w:type="dxa"/>
          </w:tcPr>
          <w:p w14:paraId="072BBFC0" w14:textId="77777777" w:rsidR="00FB4C09" w:rsidRPr="00DE7B59" w:rsidRDefault="00FB4C09" w:rsidP="00DE5B4F">
            <w:pPr>
              <w:pStyle w:val="TAL"/>
            </w:pPr>
          </w:p>
        </w:tc>
        <w:tc>
          <w:tcPr>
            <w:tcW w:w="1245" w:type="dxa"/>
          </w:tcPr>
          <w:p w14:paraId="3467CBD1" w14:textId="77777777" w:rsidR="00FB4C09" w:rsidRPr="00DE7B59" w:rsidRDefault="00FB4C09" w:rsidP="00DE5B4F">
            <w:pPr>
              <w:pStyle w:val="TAL"/>
            </w:pPr>
          </w:p>
        </w:tc>
      </w:tr>
    </w:tbl>
    <w:p w14:paraId="3B66FDF7" w14:textId="77777777" w:rsidR="000267D9" w:rsidRPr="00DE7B59" w:rsidRDefault="000267D9" w:rsidP="000267D9"/>
    <w:p w14:paraId="7929D09B" w14:textId="77777777" w:rsidR="000267D9" w:rsidRPr="00DE7B59" w:rsidRDefault="000267D9" w:rsidP="000267D9">
      <w:pPr>
        <w:pStyle w:val="TH"/>
        <w:rPr>
          <w:i/>
          <w:iCs/>
        </w:rPr>
      </w:pPr>
      <w:r w:rsidRPr="00DE7B59">
        <w:t xml:space="preserve">Table 7.1.1.3.10.3.3-4: </w:t>
      </w:r>
      <w:r w:rsidRPr="00DE7B59">
        <w:rPr>
          <w:i/>
          <w:iCs/>
        </w:rPr>
        <w:t xml:space="preserve">PDSCH-Config </w:t>
      </w:r>
      <w:r w:rsidRPr="00DE7B59">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DE7B59" w14:paraId="0904ACDC" w14:textId="77777777" w:rsidTr="002D4B03">
        <w:tc>
          <w:tcPr>
            <w:tcW w:w="9747" w:type="dxa"/>
            <w:gridSpan w:val="4"/>
          </w:tcPr>
          <w:p w14:paraId="5434CF61" w14:textId="77777777" w:rsidR="000267D9" w:rsidRPr="00DE7B59" w:rsidRDefault="000267D9" w:rsidP="002D4B03">
            <w:pPr>
              <w:pStyle w:val="TAH"/>
              <w:jc w:val="left"/>
              <w:rPr>
                <w:b w:val="0"/>
                <w:lang w:eastAsia="en-US"/>
              </w:rPr>
            </w:pPr>
            <w:r w:rsidRPr="00DE7B59">
              <w:rPr>
                <w:b w:val="0"/>
              </w:rPr>
              <w:t>Derivation Path: TS 38.508-1 [4], Table 4.6.3-100</w:t>
            </w:r>
          </w:p>
        </w:tc>
      </w:tr>
      <w:tr w:rsidR="000267D9" w:rsidRPr="00DE7B59" w14:paraId="23D90915" w14:textId="77777777" w:rsidTr="002D4B03">
        <w:tc>
          <w:tcPr>
            <w:tcW w:w="4535" w:type="dxa"/>
          </w:tcPr>
          <w:p w14:paraId="136827A0" w14:textId="77777777" w:rsidR="000267D9" w:rsidRPr="00DE7B59" w:rsidRDefault="000267D9" w:rsidP="002D4B03">
            <w:pPr>
              <w:pStyle w:val="TAH"/>
              <w:rPr>
                <w:lang w:eastAsia="en-US"/>
              </w:rPr>
            </w:pPr>
            <w:r w:rsidRPr="00DE7B59">
              <w:rPr>
                <w:lang w:eastAsia="en-US"/>
              </w:rPr>
              <w:t>Information Element</w:t>
            </w:r>
          </w:p>
        </w:tc>
        <w:tc>
          <w:tcPr>
            <w:tcW w:w="2267" w:type="dxa"/>
          </w:tcPr>
          <w:p w14:paraId="1DC4E557" w14:textId="77777777" w:rsidR="000267D9" w:rsidRPr="00DE7B59" w:rsidRDefault="000267D9" w:rsidP="002D4B03">
            <w:pPr>
              <w:pStyle w:val="TAH"/>
              <w:rPr>
                <w:lang w:eastAsia="en-US"/>
              </w:rPr>
            </w:pPr>
            <w:r w:rsidRPr="00DE7B59">
              <w:rPr>
                <w:lang w:eastAsia="en-US"/>
              </w:rPr>
              <w:t>Value/remark</w:t>
            </w:r>
          </w:p>
        </w:tc>
        <w:tc>
          <w:tcPr>
            <w:tcW w:w="1700" w:type="dxa"/>
          </w:tcPr>
          <w:p w14:paraId="259F07A2" w14:textId="77777777" w:rsidR="000267D9" w:rsidRPr="00DE7B59" w:rsidRDefault="000267D9" w:rsidP="002D4B03">
            <w:pPr>
              <w:pStyle w:val="TAH"/>
              <w:rPr>
                <w:lang w:eastAsia="en-US"/>
              </w:rPr>
            </w:pPr>
            <w:r w:rsidRPr="00DE7B59">
              <w:rPr>
                <w:lang w:eastAsia="en-US"/>
              </w:rPr>
              <w:t>Comment</w:t>
            </w:r>
          </w:p>
        </w:tc>
        <w:tc>
          <w:tcPr>
            <w:tcW w:w="1245" w:type="dxa"/>
          </w:tcPr>
          <w:p w14:paraId="60F4A133" w14:textId="77777777" w:rsidR="000267D9" w:rsidRPr="00DE7B59" w:rsidRDefault="000267D9" w:rsidP="002D4B03">
            <w:pPr>
              <w:pStyle w:val="TAH"/>
              <w:rPr>
                <w:lang w:eastAsia="en-US"/>
              </w:rPr>
            </w:pPr>
            <w:r w:rsidRPr="00DE7B59">
              <w:rPr>
                <w:lang w:eastAsia="en-US"/>
              </w:rPr>
              <w:t>Condition</w:t>
            </w:r>
          </w:p>
        </w:tc>
      </w:tr>
      <w:tr w:rsidR="000267D9" w:rsidRPr="00DE7B59" w14:paraId="5ED3870E" w14:textId="77777777" w:rsidTr="002D4B03">
        <w:tc>
          <w:tcPr>
            <w:tcW w:w="4535" w:type="dxa"/>
            <w:tcBorders>
              <w:top w:val="single" w:sz="4" w:space="0" w:color="auto"/>
              <w:left w:val="single" w:sz="4" w:space="0" w:color="auto"/>
              <w:bottom w:val="single" w:sz="4" w:space="0" w:color="auto"/>
              <w:right w:val="single" w:sz="4" w:space="0" w:color="auto"/>
            </w:tcBorders>
          </w:tcPr>
          <w:p w14:paraId="583E1F27" w14:textId="77777777" w:rsidR="000267D9" w:rsidRPr="00DE7B59" w:rsidRDefault="000267D9" w:rsidP="002D4B03">
            <w:pPr>
              <w:pStyle w:val="TAL"/>
              <w:rPr>
                <w:lang w:eastAsia="en-US"/>
              </w:rPr>
            </w:pPr>
            <w:r w:rsidRPr="00DE7B59">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623E01AB" w14:textId="77777777" w:rsidR="000267D9" w:rsidRPr="00DE7B59" w:rsidRDefault="000267D9" w:rsidP="002D4B0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2E98A" w14:textId="77777777" w:rsidR="000267D9" w:rsidRPr="00DE7B59" w:rsidRDefault="000267D9" w:rsidP="002D4B0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564CF7" w14:textId="77777777" w:rsidR="000267D9" w:rsidRPr="00DE7B59" w:rsidRDefault="000267D9" w:rsidP="002D4B03">
            <w:pPr>
              <w:pStyle w:val="TAL"/>
              <w:rPr>
                <w:lang w:eastAsia="en-US"/>
              </w:rPr>
            </w:pPr>
          </w:p>
        </w:tc>
      </w:tr>
      <w:tr w:rsidR="000267D9" w:rsidRPr="00DE7B59" w14:paraId="7DD44538" w14:textId="77777777" w:rsidTr="002D4B03">
        <w:tc>
          <w:tcPr>
            <w:tcW w:w="4535" w:type="dxa"/>
            <w:tcBorders>
              <w:top w:val="single" w:sz="4" w:space="0" w:color="auto"/>
              <w:left w:val="single" w:sz="4" w:space="0" w:color="auto"/>
              <w:bottom w:val="single" w:sz="4" w:space="0" w:color="auto"/>
              <w:right w:val="single" w:sz="4" w:space="0" w:color="auto"/>
            </w:tcBorders>
          </w:tcPr>
          <w:p w14:paraId="73F1106E" w14:textId="77777777" w:rsidR="000267D9" w:rsidRPr="00DE7B59" w:rsidRDefault="000267D9" w:rsidP="002D4B03">
            <w:pPr>
              <w:pStyle w:val="TAL"/>
              <w:rPr>
                <w:lang w:eastAsia="en-US"/>
              </w:rPr>
            </w:pPr>
            <w:r w:rsidRPr="00DE7B59">
              <w:rPr>
                <w:i/>
                <w:iCs/>
                <w:szCs w:val="22"/>
                <w:lang w:eastAsia="sv-SE"/>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02103ED5" w14:textId="77777777" w:rsidR="000267D9" w:rsidRPr="00DE7B59" w:rsidRDefault="000267D9" w:rsidP="002D4B03">
            <w:pPr>
              <w:pStyle w:val="TAL"/>
              <w:rPr>
                <w:lang w:eastAsia="en-US"/>
              </w:rPr>
            </w:pPr>
            <w:r w:rsidRPr="00DE7B59">
              <w:rPr>
                <w:lang w:eastAsia="en-US"/>
              </w:rPr>
              <w:t>7</w:t>
            </w:r>
          </w:p>
        </w:tc>
        <w:tc>
          <w:tcPr>
            <w:tcW w:w="1700" w:type="dxa"/>
            <w:tcBorders>
              <w:top w:val="single" w:sz="4" w:space="0" w:color="auto"/>
              <w:left w:val="single" w:sz="4" w:space="0" w:color="auto"/>
              <w:bottom w:val="single" w:sz="4" w:space="0" w:color="auto"/>
              <w:right w:val="single" w:sz="4" w:space="0" w:color="auto"/>
            </w:tcBorders>
          </w:tcPr>
          <w:p w14:paraId="44471006" w14:textId="77777777" w:rsidR="000267D9" w:rsidRPr="00DE7B59" w:rsidRDefault="000267D9" w:rsidP="002D4B03">
            <w:pPr>
              <w:pStyle w:val="TAL"/>
              <w:rPr>
                <w:lang w:eastAsia="en-US"/>
              </w:rPr>
            </w:pPr>
            <w:r w:rsidRPr="00DE7B59">
              <w:rPr>
                <w:lang w:eastAsia="en-US"/>
              </w:rPr>
              <w:t>Randomly selected</w:t>
            </w:r>
          </w:p>
        </w:tc>
        <w:tc>
          <w:tcPr>
            <w:tcW w:w="1245" w:type="dxa"/>
            <w:tcBorders>
              <w:top w:val="single" w:sz="4" w:space="0" w:color="auto"/>
              <w:left w:val="single" w:sz="4" w:space="0" w:color="auto"/>
              <w:bottom w:val="single" w:sz="4" w:space="0" w:color="auto"/>
              <w:right w:val="single" w:sz="4" w:space="0" w:color="auto"/>
            </w:tcBorders>
          </w:tcPr>
          <w:p w14:paraId="753E9B2F" w14:textId="77777777" w:rsidR="000267D9" w:rsidRPr="00DE7B59" w:rsidRDefault="000267D9" w:rsidP="002D4B03">
            <w:pPr>
              <w:pStyle w:val="TAL"/>
              <w:rPr>
                <w:lang w:eastAsia="en-US"/>
              </w:rPr>
            </w:pPr>
          </w:p>
        </w:tc>
      </w:tr>
      <w:tr w:rsidR="000267D9" w:rsidRPr="00DE7B59" w14:paraId="48D03AF7" w14:textId="77777777" w:rsidTr="002D4B03">
        <w:tc>
          <w:tcPr>
            <w:tcW w:w="4535" w:type="dxa"/>
            <w:tcBorders>
              <w:top w:val="single" w:sz="4" w:space="0" w:color="auto"/>
              <w:left w:val="single" w:sz="4" w:space="0" w:color="auto"/>
              <w:bottom w:val="single" w:sz="4" w:space="0" w:color="auto"/>
              <w:right w:val="single" w:sz="4" w:space="0" w:color="auto"/>
            </w:tcBorders>
          </w:tcPr>
          <w:p w14:paraId="53706BF4" w14:textId="77777777" w:rsidR="000267D9" w:rsidRPr="00DE7B59" w:rsidRDefault="000267D9" w:rsidP="002D4B03">
            <w:pPr>
              <w:pStyle w:val="TAL"/>
              <w:rPr>
                <w:lang w:eastAsia="en-US"/>
              </w:rPr>
            </w:pPr>
            <w:r w:rsidRPr="00DE7B59">
              <w:t>}</w:t>
            </w:r>
          </w:p>
        </w:tc>
        <w:tc>
          <w:tcPr>
            <w:tcW w:w="2267" w:type="dxa"/>
            <w:tcBorders>
              <w:top w:val="single" w:sz="4" w:space="0" w:color="auto"/>
              <w:left w:val="single" w:sz="4" w:space="0" w:color="auto"/>
              <w:bottom w:val="single" w:sz="4" w:space="0" w:color="auto"/>
              <w:right w:val="single" w:sz="4" w:space="0" w:color="auto"/>
            </w:tcBorders>
          </w:tcPr>
          <w:p w14:paraId="1AEA5E2A" w14:textId="77777777" w:rsidR="000267D9" w:rsidRPr="00DE7B59" w:rsidRDefault="000267D9" w:rsidP="002D4B0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2B21AA" w14:textId="77777777" w:rsidR="000267D9" w:rsidRPr="00DE7B59" w:rsidRDefault="000267D9" w:rsidP="002D4B0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B73746" w14:textId="77777777" w:rsidR="000267D9" w:rsidRPr="00DE7B59" w:rsidRDefault="000267D9" w:rsidP="002D4B03">
            <w:pPr>
              <w:pStyle w:val="TAL"/>
              <w:rPr>
                <w:lang w:eastAsia="en-US"/>
              </w:rPr>
            </w:pPr>
          </w:p>
        </w:tc>
      </w:tr>
    </w:tbl>
    <w:p w14:paraId="1112720E" w14:textId="77777777" w:rsidR="000267D9" w:rsidRPr="00DE7B59" w:rsidRDefault="000267D9" w:rsidP="000267D9"/>
    <w:p w14:paraId="0BAE500A" w14:textId="77777777" w:rsidR="000267D9" w:rsidRPr="00DE7B59" w:rsidRDefault="000267D9" w:rsidP="000267D9">
      <w:pPr>
        <w:pStyle w:val="TH"/>
      </w:pPr>
      <w:bookmarkStart w:id="59" w:name="_CRTable4_6_3106"/>
      <w:r w:rsidRPr="00DE7B59">
        <w:t xml:space="preserve">Table </w:t>
      </w:r>
      <w:bookmarkEnd w:id="59"/>
      <w:r w:rsidRPr="00DE7B59">
        <w:t xml:space="preserve">7.1.1.3.10.3.3-5: </w:t>
      </w:r>
      <w:r w:rsidRPr="00DE7B59">
        <w:rPr>
          <w:i/>
        </w:rPr>
        <w:t xml:space="preserve">PhysicalCellGroupConfig </w:t>
      </w:r>
      <w:r w:rsidRPr="00DE7B59">
        <w:t>(Preamble)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DE7B59" w14:paraId="1ADA56C4" w14:textId="77777777" w:rsidTr="002D4B03">
        <w:tc>
          <w:tcPr>
            <w:tcW w:w="9747" w:type="dxa"/>
            <w:gridSpan w:val="4"/>
          </w:tcPr>
          <w:p w14:paraId="39415804" w14:textId="77777777" w:rsidR="000267D9" w:rsidRPr="00DE7B59" w:rsidRDefault="000267D9" w:rsidP="002D4B03">
            <w:pPr>
              <w:pStyle w:val="TAH"/>
              <w:jc w:val="left"/>
              <w:rPr>
                <w:b w:val="0"/>
                <w:lang w:eastAsia="en-US"/>
              </w:rPr>
            </w:pPr>
            <w:r w:rsidRPr="00DE7B59">
              <w:rPr>
                <w:b w:val="0"/>
              </w:rPr>
              <w:t>Derivation Path: TS 38.508-1 [4], Table 4.6.3-106</w:t>
            </w:r>
          </w:p>
        </w:tc>
      </w:tr>
      <w:tr w:rsidR="000267D9" w:rsidRPr="00DE7B59" w14:paraId="1AE2C127" w14:textId="77777777" w:rsidTr="002D4B03">
        <w:tc>
          <w:tcPr>
            <w:tcW w:w="4535" w:type="dxa"/>
          </w:tcPr>
          <w:p w14:paraId="453F515A" w14:textId="77777777" w:rsidR="000267D9" w:rsidRPr="00DE7B59" w:rsidRDefault="000267D9" w:rsidP="002D4B03">
            <w:pPr>
              <w:pStyle w:val="TAH"/>
              <w:rPr>
                <w:lang w:eastAsia="en-US"/>
              </w:rPr>
            </w:pPr>
            <w:r w:rsidRPr="00DE7B59">
              <w:rPr>
                <w:lang w:eastAsia="en-US"/>
              </w:rPr>
              <w:t>Information Element</w:t>
            </w:r>
          </w:p>
        </w:tc>
        <w:tc>
          <w:tcPr>
            <w:tcW w:w="2267" w:type="dxa"/>
          </w:tcPr>
          <w:p w14:paraId="2920D3B8" w14:textId="77777777" w:rsidR="000267D9" w:rsidRPr="00DE7B59" w:rsidRDefault="000267D9" w:rsidP="002D4B03">
            <w:pPr>
              <w:pStyle w:val="TAH"/>
              <w:rPr>
                <w:lang w:eastAsia="en-US"/>
              </w:rPr>
            </w:pPr>
            <w:r w:rsidRPr="00DE7B59">
              <w:rPr>
                <w:lang w:eastAsia="en-US"/>
              </w:rPr>
              <w:t>Value/remark</w:t>
            </w:r>
          </w:p>
        </w:tc>
        <w:tc>
          <w:tcPr>
            <w:tcW w:w="1700" w:type="dxa"/>
          </w:tcPr>
          <w:p w14:paraId="6B671481" w14:textId="77777777" w:rsidR="000267D9" w:rsidRPr="00DE7B59" w:rsidRDefault="000267D9" w:rsidP="002D4B03">
            <w:pPr>
              <w:pStyle w:val="TAH"/>
              <w:rPr>
                <w:lang w:eastAsia="en-US"/>
              </w:rPr>
            </w:pPr>
            <w:r w:rsidRPr="00DE7B59">
              <w:rPr>
                <w:lang w:eastAsia="en-US"/>
              </w:rPr>
              <w:t>Comment</w:t>
            </w:r>
          </w:p>
        </w:tc>
        <w:tc>
          <w:tcPr>
            <w:tcW w:w="1245" w:type="dxa"/>
          </w:tcPr>
          <w:p w14:paraId="6C8A90D2" w14:textId="77777777" w:rsidR="000267D9" w:rsidRPr="00DE7B59" w:rsidRDefault="000267D9" w:rsidP="002D4B03">
            <w:pPr>
              <w:pStyle w:val="TAH"/>
              <w:rPr>
                <w:lang w:eastAsia="en-US"/>
              </w:rPr>
            </w:pPr>
            <w:r w:rsidRPr="00DE7B59">
              <w:rPr>
                <w:lang w:eastAsia="en-US"/>
              </w:rPr>
              <w:t>Condition</w:t>
            </w:r>
          </w:p>
        </w:tc>
      </w:tr>
      <w:tr w:rsidR="000267D9" w:rsidRPr="00DE7B59" w14:paraId="5FAB5430" w14:textId="77777777" w:rsidTr="002D4B03">
        <w:tc>
          <w:tcPr>
            <w:tcW w:w="4535" w:type="dxa"/>
          </w:tcPr>
          <w:p w14:paraId="0818A833" w14:textId="77777777" w:rsidR="000267D9" w:rsidRPr="00DE7B59" w:rsidRDefault="000267D9" w:rsidP="002D4B03">
            <w:pPr>
              <w:pStyle w:val="TAL"/>
              <w:rPr>
                <w:lang w:eastAsia="en-US"/>
              </w:rPr>
            </w:pPr>
            <w:r w:rsidRPr="00DE7B59">
              <w:rPr>
                <w:lang w:eastAsia="en-US"/>
              </w:rPr>
              <w:t xml:space="preserve">PhysicalCellGroupConfig ::= </w:t>
            </w:r>
            <w:r w:rsidRPr="00DE7B59">
              <w:rPr>
                <w:snapToGrid w:val="0"/>
                <w:lang w:eastAsia="en-US"/>
              </w:rPr>
              <w:t xml:space="preserve">SEQUENCE </w:t>
            </w:r>
            <w:r w:rsidRPr="00DE7B59">
              <w:rPr>
                <w:lang w:eastAsia="en-US"/>
              </w:rPr>
              <w:t>{</w:t>
            </w:r>
          </w:p>
        </w:tc>
        <w:tc>
          <w:tcPr>
            <w:tcW w:w="2267" w:type="dxa"/>
          </w:tcPr>
          <w:p w14:paraId="34F95464" w14:textId="77777777" w:rsidR="000267D9" w:rsidRPr="00DE7B59" w:rsidRDefault="000267D9" w:rsidP="002D4B03">
            <w:pPr>
              <w:pStyle w:val="TAL"/>
              <w:rPr>
                <w:lang w:eastAsia="en-US"/>
              </w:rPr>
            </w:pPr>
          </w:p>
        </w:tc>
        <w:tc>
          <w:tcPr>
            <w:tcW w:w="1700" w:type="dxa"/>
          </w:tcPr>
          <w:p w14:paraId="5C274C14" w14:textId="77777777" w:rsidR="000267D9" w:rsidRPr="00DE7B59" w:rsidRDefault="000267D9" w:rsidP="002D4B03">
            <w:pPr>
              <w:pStyle w:val="TAL"/>
              <w:rPr>
                <w:lang w:eastAsia="en-US"/>
              </w:rPr>
            </w:pPr>
          </w:p>
        </w:tc>
        <w:tc>
          <w:tcPr>
            <w:tcW w:w="1245" w:type="dxa"/>
          </w:tcPr>
          <w:p w14:paraId="6A9E8D9B" w14:textId="77777777" w:rsidR="000267D9" w:rsidRPr="00DE7B59" w:rsidRDefault="000267D9" w:rsidP="002D4B03">
            <w:pPr>
              <w:pStyle w:val="TAL"/>
              <w:rPr>
                <w:lang w:eastAsia="en-US"/>
              </w:rPr>
            </w:pPr>
          </w:p>
        </w:tc>
      </w:tr>
      <w:tr w:rsidR="000267D9" w:rsidRPr="00DE7B59" w14:paraId="66FADA63" w14:textId="77777777" w:rsidTr="002D4B03">
        <w:tc>
          <w:tcPr>
            <w:tcW w:w="4535" w:type="dxa"/>
          </w:tcPr>
          <w:p w14:paraId="4AC9B052" w14:textId="77777777" w:rsidR="000267D9" w:rsidRPr="00DE7B59" w:rsidRDefault="000267D9" w:rsidP="002D4B03">
            <w:pPr>
              <w:pStyle w:val="TAL"/>
              <w:rPr>
                <w:lang w:eastAsia="en-US"/>
              </w:rPr>
            </w:pPr>
            <w:r w:rsidRPr="00DE7B59">
              <w:t xml:space="preserve"> ackNackFeedbackMode-r16</w:t>
            </w:r>
          </w:p>
        </w:tc>
        <w:tc>
          <w:tcPr>
            <w:tcW w:w="2267" w:type="dxa"/>
          </w:tcPr>
          <w:p w14:paraId="367E0F6F" w14:textId="77777777" w:rsidR="000267D9" w:rsidRPr="00DE7B59" w:rsidRDefault="000267D9" w:rsidP="002D4B03">
            <w:pPr>
              <w:pStyle w:val="TAL"/>
              <w:rPr>
                <w:lang w:eastAsia="en-US"/>
              </w:rPr>
            </w:pPr>
            <w:r w:rsidRPr="00DE7B59">
              <w:rPr>
                <w:lang w:eastAsia="en-US"/>
              </w:rPr>
              <w:t>joint</w:t>
            </w:r>
          </w:p>
        </w:tc>
        <w:tc>
          <w:tcPr>
            <w:tcW w:w="1700" w:type="dxa"/>
          </w:tcPr>
          <w:p w14:paraId="1D22E068" w14:textId="77777777" w:rsidR="000267D9" w:rsidRPr="00DE7B59" w:rsidRDefault="000267D9" w:rsidP="002D4B03">
            <w:pPr>
              <w:pStyle w:val="TAL"/>
              <w:rPr>
                <w:lang w:eastAsia="en-US"/>
              </w:rPr>
            </w:pPr>
          </w:p>
        </w:tc>
        <w:tc>
          <w:tcPr>
            <w:tcW w:w="1245" w:type="dxa"/>
          </w:tcPr>
          <w:p w14:paraId="5E07A968" w14:textId="77777777" w:rsidR="000267D9" w:rsidRPr="00DE7B59" w:rsidRDefault="000267D9" w:rsidP="002D4B03">
            <w:pPr>
              <w:pStyle w:val="TAL"/>
              <w:rPr>
                <w:lang w:eastAsia="en-US"/>
              </w:rPr>
            </w:pPr>
          </w:p>
        </w:tc>
      </w:tr>
      <w:tr w:rsidR="000267D9" w:rsidRPr="00DE7B59" w14:paraId="118BB001" w14:textId="77777777" w:rsidTr="002D4B03">
        <w:tc>
          <w:tcPr>
            <w:tcW w:w="4535" w:type="dxa"/>
          </w:tcPr>
          <w:p w14:paraId="4098FF7A" w14:textId="77777777" w:rsidR="000267D9" w:rsidRPr="00DE7B59" w:rsidRDefault="000267D9" w:rsidP="002D4B03">
            <w:pPr>
              <w:pStyle w:val="TAL"/>
              <w:rPr>
                <w:lang w:eastAsia="en-US"/>
              </w:rPr>
            </w:pPr>
            <w:r w:rsidRPr="00DE7B59">
              <w:rPr>
                <w:lang w:eastAsia="en-US"/>
              </w:rPr>
              <w:t>}</w:t>
            </w:r>
          </w:p>
        </w:tc>
        <w:tc>
          <w:tcPr>
            <w:tcW w:w="2267" w:type="dxa"/>
          </w:tcPr>
          <w:p w14:paraId="488DBA4B" w14:textId="77777777" w:rsidR="000267D9" w:rsidRPr="00DE7B59" w:rsidRDefault="000267D9" w:rsidP="002D4B03">
            <w:pPr>
              <w:pStyle w:val="TAL"/>
              <w:rPr>
                <w:lang w:eastAsia="en-US"/>
              </w:rPr>
            </w:pPr>
          </w:p>
        </w:tc>
        <w:tc>
          <w:tcPr>
            <w:tcW w:w="1700" w:type="dxa"/>
          </w:tcPr>
          <w:p w14:paraId="0030BA53" w14:textId="77777777" w:rsidR="000267D9" w:rsidRPr="00DE7B59" w:rsidRDefault="000267D9" w:rsidP="002D4B03">
            <w:pPr>
              <w:pStyle w:val="TAL"/>
              <w:rPr>
                <w:lang w:eastAsia="en-US"/>
              </w:rPr>
            </w:pPr>
          </w:p>
        </w:tc>
        <w:tc>
          <w:tcPr>
            <w:tcW w:w="1245" w:type="dxa"/>
          </w:tcPr>
          <w:p w14:paraId="6868A4EB" w14:textId="77777777" w:rsidR="000267D9" w:rsidRPr="00DE7B59" w:rsidRDefault="000267D9" w:rsidP="002D4B03">
            <w:pPr>
              <w:pStyle w:val="TAL"/>
              <w:rPr>
                <w:lang w:eastAsia="en-US"/>
              </w:rPr>
            </w:pPr>
          </w:p>
        </w:tc>
      </w:tr>
    </w:tbl>
    <w:p w14:paraId="3B70FE16" w14:textId="69C73C53" w:rsidR="00D72973" w:rsidRPr="00DE7B59" w:rsidRDefault="00D72973" w:rsidP="00D72973"/>
    <w:p w14:paraId="46D7912A" w14:textId="2765AE5E" w:rsidR="00DF3044" w:rsidRPr="00DE7B59" w:rsidRDefault="00DF3044" w:rsidP="00DF3044">
      <w:pPr>
        <w:pStyle w:val="Heading5"/>
      </w:pPr>
      <w:r w:rsidRPr="00DE7B59">
        <w:t>7.1.1.3.11</w:t>
      </w:r>
      <w:r w:rsidRPr="00DE7B59">
        <w:tab/>
        <w:t xml:space="preserve">Correct </w:t>
      </w:r>
      <w:r w:rsidR="00F97ABD" w:rsidRPr="00DE7B59">
        <w:t>H</w:t>
      </w:r>
      <w:r w:rsidRPr="00DE7B59">
        <w:t>andling of UL grant prioritization</w:t>
      </w:r>
    </w:p>
    <w:p w14:paraId="56E8D83D" w14:textId="77777777" w:rsidR="00DF3044" w:rsidRPr="00DE7B59" w:rsidRDefault="00DF3044" w:rsidP="00DF3044">
      <w:pPr>
        <w:pStyle w:val="H6"/>
      </w:pPr>
      <w:r w:rsidRPr="00DE7B59">
        <w:t>7.1.1.3.11.1</w:t>
      </w:r>
      <w:r w:rsidRPr="00DE7B59">
        <w:tab/>
        <w:t>Test Purpose (TP)</w:t>
      </w:r>
    </w:p>
    <w:p w14:paraId="3DBC9026" w14:textId="77777777" w:rsidR="00DF3044" w:rsidRPr="00DE7B59" w:rsidRDefault="00DF3044" w:rsidP="00DF3044">
      <w:pPr>
        <w:pStyle w:val="H6"/>
      </w:pPr>
      <w:r w:rsidRPr="00DE7B59">
        <w:t>(1)</w:t>
      </w:r>
    </w:p>
    <w:p w14:paraId="05F2E28A" w14:textId="77777777" w:rsidR="00DF3044" w:rsidRPr="00DE7B59" w:rsidRDefault="00DF3044" w:rsidP="00DF3044">
      <w:pPr>
        <w:pStyle w:val="PL"/>
        <w:rPr>
          <w:noProof w:val="0"/>
        </w:rPr>
      </w:pPr>
      <w:r w:rsidRPr="00DE7B59">
        <w:rPr>
          <w:b/>
          <w:noProof w:val="0"/>
        </w:rPr>
        <w:t>with</w:t>
      </w:r>
      <w:r w:rsidRPr="00DE7B59">
        <w:rPr>
          <w:noProof w:val="0"/>
        </w:rPr>
        <w:t xml:space="preserve"> { UE in RRC_CONNECTED and configured with </w:t>
      </w:r>
      <w:r w:rsidRPr="00DE7B59">
        <w:rPr>
          <w:i/>
          <w:noProof w:val="0"/>
          <w:lang w:eastAsia="ko-KR"/>
        </w:rPr>
        <w:t>lch-basedPrioritization</w:t>
      </w:r>
      <w:r w:rsidRPr="00DE7B59">
        <w:rPr>
          <w:rFonts w:ascii="SimSun" w:hAnsi="SimSun"/>
          <w:i/>
          <w:noProof w:val="0"/>
          <w:lang w:eastAsia="zh-CN"/>
        </w:rPr>
        <w:t>，</w:t>
      </w:r>
      <w:r w:rsidRPr="00DE7B59">
        <w:rPr>
          <w:noProof w:val="0"/>
        </w:rPr>
        <w:t>and a resource conflict happened when the UE is sending data based on a UL grant which is addressed to CS-RNTI with NDI = 1 or C-RNTI }</w:t>
      </w:r>
    </w:p>
    <w:p w14:paraId="51E98EB7" w14:textId="77777777" w:rsidR="00DF3044" w:rsidRPr="00DE7B59" w:rsidRDefault="00DF3044" w:rsidP="00DF3044">
      <w:pPr>
        <w:pStyle w:val="PL"/>
        <w:rPr>
          <w:noProof w:val="0"/>
        </w:rPr>
      </w:pPr>
      <w:r w:rsidRPr="00DE7B59">
        <w:rPr>
          <w:b/>
          <w:noProof w:val="0"/>
        </w:rPr>
        <w:t>ensure that</w:t>
      </w:r>
      <w:r w:rsidRPr="00DE7B59">
        <w:rPr>
          <w:noProof w:val="0"/>
        </w:rPr>
        <w:t xml:space="preserve"> {</w:t>
      </w:r>
    </w:p>
    <w:p w14:paraId="0814E05F" w14:textId="77777777" w:rsidR="00DF3044" w:rsidRPr="00DE7B59" w:rsidRDefault="00DF3044" w:rsidP="00DF3044">
      <w:pPr>
        <w:pStyle w:val="PL"/>
        <w:rPr>
          <w:noProof w:val="0"/>
        </w:rPr>
      </w:pPr>
      <w:r w:rsidRPr="00DE7B59">
        <w:rPr>
          <w:noProof w:val="0"/>
        </w:rPr>
        <w:t xml:space="preserve">  </w:t>
      </w:r>
      <w:r w:rsidRPr="00DE7B59">
        <w:rPr>
          <w:b/>
          <w:noProof w:val="0"/>
        </w:rPr>
        <w:t>when</w:t>
      </w:r>
      <w:r w:rsidRPr="00DE7B59">
        <w:rPr>
          <w:noProof w:val="0"/>
        </w:rPr>
        <w:t xml:space="preserve"> { the data causes the resource conflict is based on a configured UL grant whose priority is lower than or equal to the UL grant’s }</w:t>
      </w:r>
    </w:p>
    <w:p w14:paraId="23F0407B" w14:textId="47E2D064" w:rsidR="00DF3044" w:rsidRPr="00DE7B59" w:rsidRDefault="00DF3044" w:rsidP="00DF3044">
      <w:pPr>
        <w:pStyle w:val="PL"/>
        <w:rPr>
          <w:noProof w:val="0"/>
        </w:rPr>
      </w:pPr>
      <w:r w:rsidRPr="00DE7B59">
        <w:rPr>
          <w:noProof w:val="0"/>
        </w:rPr>
        <w:t xml:space="preserve">    </w:t>
      </w:r>
      <w:r w:rsidRPr="00DE7B59">
        <w:rPr>
          <w:b/>
          <w:noProof w:val="0"/>
        </w:rPr>
        <w:t>then</w:t>
      </w:r>
      <w:r w:rsidRPr="00DE7B59">
        <w:rPr>
          <w:noProof w:val="0"/>
        </w:rPr>
        <w:t xml:space="preserve"> { UE </w:t>
      </w:r>
      <w:r w:rsidR="00257A63" w:rsidRPr="00DE7B59">
        <w:rPr>
          <w:noProof w:val="0"/>
        </w:rPr>
        <w:t>determines</w:t>
      </w:r>
      <w:r w:rsidRPr="00DE7B59">
        <w:rPr>
          <w:noProof w:val="0"/>
        </w:rPr>
        <w:t xml:space="preserve"> the UL grant to be prioritized and sends the corresponding MAC PDU.}</w:t>
      </w:r>
    </w:p>
    <w:p w14:paraId="52E6695A" w14:textId="1E3523A4" w:rsidR="00DF3044" w:rsidRPr="00DE7B59" w:rsidRDefault="00DF3044" w:rsidP="00DF3044">
      <w:pPr>
        <w:pStyle w:val="PL"/>
        <w:rPr>
          <w:noProof w:val="0"/>
        </w:rPr>
      </w:pPr>
      <w:r w:rsidRPr="00DE7B59">
        <w:rPr>
          <w:noProof w:val="0"/>
        </w:rPr>
        <w:t xml:space="preserve">            }</w:t>
      </w:r>
    </w:p>
    <w:p w14:paraId="77A519C6" w14:textId="77777777" w:rsidR="00DF3044" w:rsidRPr="00DE7B59" w:rsidRDefault="00DF3044" w:rsidP="00DF3044">
      <w:pPr>
        <w:pStyle w:val="PL"/>
        <w:rPr>
          <w:noProof w:val="0"/>
        </w:rPr>
      </w:pPr>
    </w:p>
    <w:p w14:paraId="6C648426" w14:textId="77777777" w:rsidR="00DF3044" w:rsidRPr="00DE7B59" w:rsidRDefault="00DF3044" w:rsidP="00DF3044">
      <w:pPr>
        <w:pStyle w:val="H6"/>
      </w:pPr>
      <w:r w:rsidRPr="00DE7B59">
        <w:t>(2)</w:t>
      </w:r>
    </w:p>
    <w:p w14:paraId="672E9991" w14:textId="524A145B" w:rsidR="00DF3044" w:rsidRPr="00DE7B59" w:rsidRDefault="00DF3044" w:rsidP="00DF3044">
      <w:pPr>
        <w:pStyle w:val="PL"/>
        <w:rPr>
          <w:noProof w:val="0"/>
        </w:rPr>
      </w:pPr>
      <w:r w:rsidRPr="00DE7B59">
        <w:rPr>
          <w:b/>
          <w:noProof w:val="0"/>
        </w:rPr>
        <w:t>with</w:t>
      </w:r>
      <w:r w:rsidRPr="00DE7B59">
        <w:rPr>
          <w:noProof w:val="0"/>
        </w:rPr>
        <w:t xml:space="preserve"> { UE in RRC_CONNECTED and configured with </w:t>
      </w:r>
      <w:r w:rsidRPr="00DE7B59">
        <w:rPr>
          <w:i/>
          <w:noProof w:val="0"/>
          <w:lang w:eastAsia="ko-KR"/>
        </w:rPr>
        <w:t>lch-basedPrioritization</w:t>
      </w:r>
      <w:r w:rsidRPr="00DE7B59">
        <w:rPr>
          <w:rFonts w:ascii="SimSun" w:hAnsi="SimSun"/>
          <w:i/>
          <w:noProof w:val="0"/>
          <w:lang w:eastAsia="zh-CN"/>
        </w:rPr>
        <w:t>，</w:t>
      </w:r>
      <w:r w:rsidRPr="00DE7B59">
        <w:rPr>
          <w:noProof w:val="0"/>
        </w:rPr>
        <w:t xml:space="preserve">a resource conflict happened when the UE is sending data based on a UL grant which is addressed to CS-RNTI with NDI = 1 or C-RNTI, and UE </w:t>
      </w:r>
      <w:r w:rsidR="00257A63" w:rsidRPr="00DE7B59">
        <w:rPr>
          <w:noProof w:val="0"/>
        </w:rPr>
        <w:t>determines</w:t>
      </w:r>
      <w:r w:rsidRPr="00DE7B59">
        <w:rPr>
          <w:noProof w:val="0"/>
        </w:rPr>
        <w:t xml:space="preserve"> the UL grant to be prioritized }</w:t>
      </w:r>
    </w:p>
    <w:p w14:paraId="01C641F2" w14:textId="77777777" w:rsidR="00DF3044" w:rsidRPr="00DE7B59" w:rsidRDefault="00DF3044" w:rsidP="00DF3044">
      <w:pPr>
        <w:pStyle w:val="PL"/>
        <w:rPr>
          <w:noProof w:val="0"/>
        </w:rPr>
      </w:pPr>
      <w:r w:rsidRPr="00DE7B59">
        <w:rPr>
          <w:b/>
          <w:noProof w:val="0"/>
        </w:rPr>
        <w:t>ensure that</w:t>
      </w:r>
      <w:r w:rsidRPr="00DE7B59">
        <w:rPr>
          <w:noProof w:val="0"/>
        </w:rPr>
        <w:t xml:space="preserve"> {</w:t>
      </w:r>
    </w:p>
    <w:p w14:paraId="2DDC9477" w14:textId="77777777" w:rsidR="00DF3044" w:rsidRPr="00DE7B59" w:rsidRDefault="00DF3044" w:rsidP="00DF3044">
      <w:pPr>
        <w:pStyle w:val="PL"/>
        <w:rPr>
          <w:noProof w:val="0"/>
        </w:rPr>
      </w:pPr>
      <w:r w:rsidRPr="00DE7B59">
        <w:rPr>
          <w:noProof w:val="0"/>
        </w:rPr>
        <w:t xml:space="preserve">  </w:t>
      </w:r>
      <w:r w:rsidRPr="00DE7B59">
        <w:rPr>
          <w:b/>
          <w:noProof w:val="0"/>
        </w:rPr>
        <w:t>when</w:t>
      </w:r>
      <w:r w:rsidRPr="00DE7B59">
        <w:rPr>
          <w:noProof w:val="0"/>
        </w:rPr>
        <w:t xml:space="preserve"> { UE sends out the MAC PDU associated with the prioritized grant }</w:t>
      </w:r>
    </w:p>
    <w:p w14:paraId="023871E1" w14:textId="77777777" w:rsidR="00DF3044" w:rsidRPr="00DE7B59" w:rsidRDefault="00DF3044" w:rsidP="00DF3044">
      <w:pPr>
        <w:pStyle w:val="PL"/>
        <w:rPr>
          <w:noProof w:val="0"/>
        </w:rPr>
      </w:pPr>
      <w:r w:rsidRPr="00DE7B59">
        <w:rPr>
          <w:noProof w:val="0"/>
        </w:rPr>
        <w:t xml:space="preserve">    </w:t>
      </w:r>
      <w:r w:rsidRPr="00DE7B59">
        <w:rPr>
          <w:b/>
          <w:noProof w:val="0"/>
        </w:rPr>
        <w:t>then</w:t>
      </w:r>
      <w:r w:rsidRPr="00DE7B59">
        <w:rPr>
          <w:noProof w:val="0"/>
        </w:rPr>
        <w:t xml:space="preserve"> { autonomously re-transmit the MAC PDU associated with the de-prioritized grant.}</w:t>
      </w:r>
    </w:p>
    <w:p w14:paraId="4A756448" w14:textId="13DAC0E9" w:rsidR="00DF3044" w:rsidRPr="00DE7B59" w:rsidRDefault="00DF3044" w:rsidP="00DF3044">
      <w:pPr>
        <w:pStyle w:val="PL"/>
        <w:rPr>
          <w:noProof w:val="0"/>
        </w:rPr>
      </w:pPr>
      <w:r w:rsidRPr="00DE7B59">
        <w:rPr>
          <w:noProof w:val="0"/>
        </w:rPr>
        <w:t xml:space="preserve">            }</w:t>
      </w:r>
    </w:p>
    <w:p w14:paraId="4A276769" w14:textId="77777777" w:rsidR="00DF3044" w:rsidRPr="00DE7B59" w:rsidRDefault="00DF3044" w:rsidP="00DF3044">
      <w:pPr>
        <w:pStyle w:val="PL"/>
        <w:rPr>
          <w:noProof w:val="0"/>
        </w:rPr>
      </w:pPr>
    </w:p>
    <w:p w14:paraId="14950A0F" w14:textId="77777777" w:rsidR="00DF3044" w:rsidRPr="00DE7B59" w:rsidRDefault="00DF3044" w:rsidP="00DF3044">
      <w:pPr>
        <w:pStyle w:val="H6"/>
      </w:pPr>
      <w:r w:rsidRPr="00DE7B59">
        <w:t>7.1.1.3.11.2</w:t>
      </w:r>
      <w:r w:rsidRPr="00DE7B59">
        <w:tab/>
        <w:t>Conformance requirements</w:t>
      </w:r>
    </w:p>
    <w:p w14:paraId="34AF9B25" w14:textId="77777777" w:rsidR="00DF3044" w:rsidRPr="00DE7B59" w:rsidRDefault="00DF3044" w:rsidP="00DF3044">
      <w:r w:rsidRPr="00DE7B59">
        <w:t xml:space="preserve">References: The conformance requirements covered in the present TC are specified in: TS 38.321, clauses 5.4.1 and </w:t>
      </w:r>
      <w:r w:rsidRPr="00DE7B59">
        <w:rPr>
          <w:rFonts w:eastAsia="Malgun Gothic"/>
          <w:lang w:eastAsia="ko-KR"/>
        </w:rPr>
        <w:t>5.4.2.1</w:t>
      </w:r>
      <w:r w:rsidRPr="00DE7B59">
        <w:t>. Unless otherwise stated these are Rel-16 requirements.</w:t>
      </w:r>
    </w:p>
    <w:p w14:paraId="4FDFAF09" w14:textId="77777777" w:rsidR="00DF3044" w:rsidRPr="00DE7B59" w:rsidRDefault="00DF3044" w:rsidP="00DF3044">
      <w:r w:rsidRPr="00DE7B59">
        <w:t>[TS 38.321, clause 5.4.1]</w:t>
      </w:r>
    </w:p>
    <w:p w14:paraId="534AC8E1" w14:textId="77777777" w:rsidR="00DF3044" w:rsidRPr="00DE7B59" w:rsidRDefault="00DF3044" w:rsidP="00DF3044">
      <w:pPr>
        <w:rPr>
          <w:rFonts w:eastAsia="Malgun Gothic"/>
          <w:lang w:eastAsia="ko-KR"/>
        </w:rPr>
      </w:pPr>
      <w:r w:rsidRPr="00DE7B59">
        <w:t>…</w:t>
      </w:r>
    </w:p>
    <w:p w14:paraId="77094D0E" w14:textId="77777777" w:rsidR="00DF3044" w:rsidRPr="00DE7B59" w:rsidRDefault="00DF3044" w:rsidP="00DF3044">
      <w:pPr>
        <w:rPr>
          <w:lang w:eastAsia="ko-KR"/>
        </w:rPr>
      </w:pPr>
      <w:r w:rsidRPr="00DE7B59">
        <w:rPr>
          <w:lang w:eastAsia="ko-KR"/>
        </w:rPr>
        <w:t xml:space="preserve">For the MAC entity configured with </w:t>
      </w:r>
      <w:r w:rsidRPr="00DE7B59">
        <w:rPr>
          <w:i/>
          <w:lang w:eastAsia="ko-KR"/>
        </w:rPr>
        <w:t>lch-basedPrioritization</w:t>
      </w:r>
      <w:r w:rsidRPr="00DE7B59">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DE7B59">
        <w:t xml:space="preserve">as described in clause </w:t>
      </w:r>
      <w:r w:rsidRPr="00DE7B59">
        <w:rPr>
          <w:lang w:eastAsia="ko-KR"/>
        </w:rPr>
        <w:t>5.4.3.1.2.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3ADE12D0" w14:textId="77777777" w:rsidR="00DF3044" w:rsidRPr="00DE7B59" w:rsidRDefault="00DF3044" w:rsidP="00DF3044">
      <w:pPr>
        <w:rPr>
          <w:rFonts w:eastAsia="Malgun Gothic"/>
          <w:lang w:eastAsia="ko-KR"/>
        </w:rPr>
      </w:pPr>
      <w:r w:rsidRPr="00DE7B59">
        <w:rPr>
          <w:lang w:eastAsia="ko-KR"/>
        </w:rPr>
        <w:t>If the corresponding PUSCH transmission of a configured uplink grant is cancelled by CI-RNTI as specified in clause 11.2A of TS 38.213 [6] or cancelled by a high PHY-priority PUCCH transmission as specified in clause 9 of TS 38.213 [6], this uplink grant is considered as a de-prioritized uplink grant.</w:t>
      </w:r>
    </w:p>
    <w:p w14:paraId="748491CC" w14:textId="77777777" w:rsidR="00DF3044" w:rsidRPr="00DE7B59" w:rsidRDefault="00DF3044" w:rsidP="00DF3044">
      <w:pPr>
        <w:rPr>
          <w:lang w:eastAsia="ko-KR"/>
        </w:rPr>
      </w:pPr>
      <w:r w:rsidRPr="00DE7B59">
        <w:rPr>
          <w:lang w:eastAsia="ko-KR"/>
        </w:rPr>
        <w:t xml:space="preserve">When the MAC entity is configured with </w:t>
      </w:r>
      <w:r w:rsidRPr="00DE7B59">
        <w:rPr>
          <w:i/>
          <w:lang w:eastAsia="ko-KR"/>
        </w:rPr>
        <w:t>lch-basedPrioritization</w:t>
      </w:r>
      <w:r w:rsidRPr="00DE7B59">
        <w:rPr>
          <w:rFonts w:eastAsia="Malgun Gothic"/>
          <w:lang w:eastAsia="ko-KR"/>
        </w:rPr>
        <w:t xml:space="preserve">, for each uplink grant whose associated PUSCH can </w:t>
      </w:r>
      <w:r w:rsidRPr="00DE7B59">
        <w:rPr>
          <w:lang w:eastAsia="ko-KR"/>
        </w:rPr>
        <w:t>be transmitted by lower layers, the MAC entity shall:</w:t>
      </w:r>
    </w:p>
    <w:p w14:paraId="1CDA2FF4" w14:textId="77777777" w:rsidR="00DF3044" w:rsidRPr="00DE7B59" w:rsidRDefault="00DF3044" w:rsidP="00DF3044">
      <w:pPr>
        <w:pStyle w:val="B1"/>
        <w:rPr>
          <w:lang w:eastAsia="ko-KR"/>
        </w:rPr>
      </w:pPr>
      <w:r w:rsidRPr="00DE7B59">
        <w:rPr>
          <w:lang w:eastAsia="ko-KR"/>
        </w:rPr>
        <w:t>1&gt;</w:t>
      </w:r>
      <w:r w:rsidRPr="00DE7B59">
        <w:rPr>
          <w:lang w:eastAsia="ko-KR"/>
        </w:rPr>
        <w:tab/>
        <w:t>if this uplink grant is addressed to CS-RNTI with NDI = 1 or C-RNTI:</w:t>
      </w:r>
    </w:p>
    <w:p w14:paraId="796E6C65"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 configured uplink grant which was not already de-prioritized, in the same BWP whose priority is higher than the priority of the uplink grant; and</w:t>
      </w:r>
    </w:p>
    <w:p w14:paraId="1C4146D8"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PUCCH resource with an SR transmission which was not already de-prioritized and the priority of the logical channel that triggered the SR is higher than the priority of the uplink grant:</w:t>
      </w:r>
    </w:p>
    <w:p w14:paraId="0F479288" w14:textId="77777777" w:rsidR="00DF3044" w:rsidRPr="00DE7B59" w:rsidRDefault="00DF3044" w:rsidP="00DF3044">
      <w:pPr>
        <w:pStyle w:val="B3"/>
        <w:rPr>
          <w:lang w:eastAsia="ko-KR"/>
        </w:rPr>
      </w:pPr>
      <w:r w:rsidRPr="00DE7B59">
        <w:rPr>
          <w:lang w:eastAsia="ko-KR"/>
        </w:rPr>
        <w:t>3&gt;</w:t>
      </w:r>
      <w:r w:rsidRPr="00DE7B59">
        <w:rPr>
          <w:lang w:eastAsia="ko-KR"/>
        </w:rPr>
        <w:tab/>
        <w:t>consider this uplink grant as a prioritized uplink grant;</w:t>
      </w:r>
    </w:p>
    <w:p w14:paraId="47CD1883"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uplink grant(s), if any, as a de-prioritized uplink grant(s);</w:t>
      </w:r>
    </w:p>
    <w:p w14:paraId="223240C5"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SR transmission(s), if any, as a de-prioritized SR transmission(s).</w:t>
      </w:r>
    </w:p>
    <w:p w14:paraId="7CEB7D9C" w14:textId="77777777" w:rsidR="00DF3044" w:rsidRPr="00DE7B59" w:rsidRDefault="00DF3044" w:rsidP="00DF3044">
      <w:pPr>
        <w:pStyle w:val="B1"/>
        <w:rPr>
          <w:lang w:eastAsia="ko-KR"/>
        </w:rPr>
      </w:pPr>
      <w:r w:rsidRPr="00DE7B59">
        <w:rPr>
          <w:lang w:eastAsia="ko-KR"/>
        </w:rPr>
        <w:t>1&gt;</w:t>
      </w:r>
      <w:r w:rsidRPr="00DE7B59">
        <w:rPr>
          <w:lang w:eastAsia="ko-KR"/>
        </w:rPr>
        <w:tab/>
        <w:t>else if this uplink grant is a configured uplink grant:</w:t>
      </w:r>
    </w:p>
    <w:p w14:paraId="713EC4C7"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another configured uplink grant which was not already de-prioritized, in the same BWP, whose priority is higher than the priority of the uplink grant; and</w:t>
      </w:r>
    </w:p>
    <w:p w14:paraId="100FF0EB"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4E9A2D21"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PUCCH resource with an SR transmission which was not already de-prioritized and the priority of the logical channel that triggered the SR is higher than the priority of the uplink grant:</w:t>
      </w:r>
    </w:p>
    <w:p w14:paraId="0BC228F4" w14:textId="77777777" w:rsidR="00DF3044" w:rsidRPr="00DE7B59" w:rsidRDefault="00DF3044" w:rsidP="00DF3044">
      <w:pPr>
        <w:pStyle w:val="B3"/>
        <w:rPr>
          <w:lang w:eastAsia="ko-KR"/>
        </w:rPr>
      </w:pPr>
      <w:r w:rsidRPr="00DE7B59">
        <w:rPr>
          <w:lang w:eastAsia="ko-KR"/>
        </w:rPr>
        <w:t>3&gt;</w:t>
      </w:r>
      <w:r w:rsidRPr="00DE7B59">
        <w:rPr>
          <w:lang w:eastAsia="ko-KR"/>
        </w:rPr>
        <w:tab/>
        <w:t>consider this uplink grant as a prioritized uplink grant;</w:t>
      </w:r>
    </w:p>
    <w:p w14:paraId="32A9C393"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uplink grant(s), if any, as a de-prioritized uplink grant(s);</w:t>
      </w:r>
    </w:p>
    <w:p w14:paraId="35C0BB50" w14:textId="77777777" w:rsidR="00DF3044" w:rsidRPr="00DE7B59" w:rsidRDefault="00DF3044" w:rsidP="00DF3044">
      <w:pPr>
        <w:pStyle w:val="B3"/>
        <w:rPr>
          <w:lang w:eastAsia="ko-KR"/>
        </w:rPr>
      </w:pPr>
      <w:bookmarkStart w:id="60" w:name="_Hlk34410642"/>
      <w:r w:rsidRPr="00DE7B59">
        <w:rPr>
          <w:lang w:eastAsia="ko-KR"/>
        </w:rPr>
        <w:t>3&gt;</w:t>
      </w:r>
      <w:r w:rsidRPr="00DE7B59">
        <w:rPr>
          <w:lang w:eastAsia="ko-KR"/>
        </w:rPr>
        <w:tab/>
        <w:t>consider the other overlapping SR transmission(s), if any, as a de-prioritized SR transmission(s).</w:t>
      </w:r>
    </w:p>
    <w:p w14:paraId="3DDECEE5" w14:textId="77777777" w:rsidR="00DF3044" w:rsidRPr="00DE7B59" w:rsidRDefault="00DF3044" w:rsidP="00DF3044">
      <w:pPr>
        <w:pStyle w:val="NO"/>
        <w:rPr>
          <w:rFonts w:eastAsia="Malgun Gothic"/>
          <w:lang w:eastAsia="ko-KR"/>
        </w:rPr>
      </w:pPr>
      <w:r w:rsidRPr="00DE7B59">
        <w:rPr>
          <w:lang w:eastAsia="ko-KR"/>
        </w:rPr>
        <w:t>NOTE 6:</w:t>
      </w:r>
      <w:r w:rsidRPr="00DE7B59">
        <w:rPr>
          <w:lang w:eastAsia="ko-KR"/>
        </w:rPr>
        <w:tab/>
        <w:t xml:space="preserve">If the MAC entity is configured with </w:t>
      </w:r>
      <w:r w:rsidRPr="00DE7B59">
        <w:rPr>
          <w:i/>
          <w:iCs/>
          <w:lang w:eastAsia="ko-KR"/>
        </w:rPr>
        <w:t>lch-basedPrioritization</w:t>
      </w:r>
      <w:r w:rsidRPr="00DE7B59">
        <w:rPr>
          <w:lang w:eastAsia="ko-KR"/>
        </w:rPr>
        <w:t xml:space="preserve"> and if there is overlapping PUSCH duration of at least two configured uplink grants whose priorities are equal, the prioritized uplink grant is determined by UE implementation</w:t>
      </w:r>
      <w:bookmarkEnd w:id="60"/>
      <w:r w:rsidRPr="00DE7B59">
        <w:rPr>
          <w:lang w:eastAsia="ko-KR"/>
        </w:rPr>
        <w:t>.</w:t>
      </w:r>
    </w:p>
    <w:p w14:paraId="27B3F113" w14:textId="77777777" w:rsidR="00DF3044" w:rsidRPr="00DE7B59" w:rsidRDefault="00DF3044" w:rsidP="00DF3044">
      <w:pPr>
        <w:pStyle w:val="NO"/>
      </w:pPr>
      <w:r w:rsidRPr="00DE7B59">
        <w:t>NOTE 7:</w:t>
      </w:r>
      <w:r w:rsidRPr="00DE7B59">
        <w:tab/>
        <w:t xml:space="preserve">If the MAC entity is not configured with </w:t>
      </w:r>
      <w:r w:rsidRPr="00DE7B59">
        <w:rPr>
          <w:i/>
          <w:iCs/>
        </w:rPr>
        <w:t>lch-basedPrioritzation</w:t>
      </w:r>
      <w:r w:rsidRPr="00DE7B59">
        <w:t xml:space="preserve"> and if there is overlapping PUSCH duration of at least two configured uplink grants, it is up to UE implementation to choose one of the configured uplink grants.</w:t>
      </w:r>
    </w:p>
    <w:p w14:paraId="3D341D20" w14:textId="77777777" w:rsidR="00DF3044" w:rsidRPr="00DE7B59" w:rsidRDefault="00DF3044" w:rsidP="00DF3044">
      <w:r w:rsidRPr="00DE7B59">
        <w:t>[TS 38.321, clause 5.4.2.1]</w:t>
      </w:r>
    </w:p>
    <w:p w14:paraId="134E2972" w14:textId="77777777" w:rsidR="00DF3044" w:rsidRPr="00DE7B59" w:rsidRDefault="00DF3044" w:rsidP="00DF3044">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3898C591" w14:textId="77777777" w:rsidR="00DF3044" w:rsidRPr="00DE7B59" w:rsidRDefault="00DF3044" w:rsidP="00DF3044">
      <w:pPr>
        <w:rPr>
          <w:lang w:eastAsia="ko-KR"/>
        </w:rPr>
      </w:pPr>
      <w:r w:rsidRPr="00DE7B59">
        <w:rPr>
          <w:lang w:eastAsia="ko-KR"/>
        </w:rPr>
        <w:t>The number of parallel UL HARQ processes per HARQ entity is specified in TS 38.214 [7].</w:t>
      </w:r>
    </w:p>
    <w:p w14:paraId="57E02CA2" w14:textId="77777777" w:rsidR="00DF3044" w:rsidRPr="00DE7B59" w:rsidRDefault="00DF3044" w:rsidP="00DF3044">
      <w:pPr>
        <w:rPr>
          <w:lang w:eastAsia="ko-KR"/>
        </w:rPr>
      </w:pPr>
      <w:r w:rsidRPr="00DE7B59">
        <w:rPr>
          <w:lang w:eastAsia="ko-KR"/>
        </w:rPr>
        <w:t>Each HARQ process supports one TB.</w:t>
      </w:r>
    </w:p>
    <w:p w14:paraId="4E1D1E57" w14:textId="77777777" w:rsidR="00DF3044" w:rsidRPr="00DE7B59" w:rsidRDefault="00DF3044" w:rsidP="00DF3044">
      <w:pPr>
        <w:rPr>
          <w:lang w:eastAsia="ko-KR"/>
        </w:rPr>
      </w:pPr>
      <w:r w:rsidRPr="00DE7B59">
        <w:rPr>
          <w:lang w:eastAsia="ko-KR"/>
        </w:rPr>
        <w:t>E</w:t>
      </w:r>
      <w:r w:rsidRPr="00DE7B59">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E21C120" w14:textId="77777777" w:rsidR="00DF3044" w:rsidRPr="00DE7B59" w:rsidRDefault="00DF3044" w:rsidP="00DF3044">
      <w:pPr>
        <w:pStyle w:val="NO"/>
        <w:rPr>
          <w:lang w:eastAsia="ko-KR"/>
        </w:rPr>
      </w:pPr>
      <w:r w:rsidRPr="00DE7B59">
        <w:rPr>
          <w:lang w:eastAsia="ko-KR"/>
        </w:rPr>
        <w:t>NOTE:</w:t>
      </w:r>
      <w:r w:rsidRPr="00DE7B59">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FFADA70" w14:textId="77777777" w:rsidR="00DF3044" w:rsidRPr="00DE7B59" w:rsidRDefault="00DF3044" w:rsidP="00DF3044">
      <w:pPr>
        <w:rPr>
          <w:lang w:eastAsia="ko-KR"/>
        </w:rPr>
      </w:pPr>
      <w:r w:rsidRPr="00DE7B59">
        <w:rPr>
          <w:lang w:eastAsia="ko-KR"/>
        </w:rPr>
        <w:t xml:space="preserve">The number of transmissions of a TB within a bundle of the dynamic grant or configured grant is given by </w:t>
      </w:r>
      <w:r w:rsidRPr="00DE7B59">
        <w:rPr>
          <w:i/>
          <w:lang w:eastAsia="ko-KR"/>
        </w:rPr>
        <w:t>REPETITION_NUMBER</w:t>
      </w:r>
      <w:r w:rsidRPr="00DE7B59">
        <w:rPr>
          <w:lang w:eastAsia="ko-KR"/>
        </w:rPr>
        <w:t xml:space="preserve"> as follows:</w:t>
      </w:r>
    </w:p>
    <w:p w14:paraId="559AF784" w14:textId="77777777" w:rsidR="00DF3044" w:rsidRPr="00DE7B59" w:rsidRDefault="00DF3044" w:rsidP="00DF3044">
      <w:pPr>
        <w:pStyle w:val="B1"/>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35167478" w14:textId="77777777" w:rsidR="00DF3044" w:rsidRPr="00DE7B59" w:rsidRDefault="00DF3044" w:rsidP="00DF3044">
      <w:pPr>
        <w:pStyle w:val="B1"/>
        <w:rPr>
          <w:lang w:eastAsia="ko-KR"/>
        </w:rPr>
      </w:pPr>
      <w:r w:rsidRPr="00DE7B59">
        <w:rPr>
          <w:lang w:eastAsia="ko-KR"/>
        </w:rPr>
        <w:t>-</w:t>
      </w:r>
      <w:r w:rsidRPr="00DE7B59">
        <w:rPr>
          <w:lang w:eastAsia="ko-KR"/>
        </w:rPr>
        <w:tab/>
        <w:t xml:space="preserve">For a configured grant, </w:t>
      </w:r>
      <w:r w:rsidRPr="00DE7B59">
        <w:rPr>
          <w:i/>
          <w:lang w:eastAsia="ko-KR"/>
        </w:rPr>
        <w:t>REPETITION_NUMBER</w:t>
      </w:r>
      <w:r w:rsidRPr="00DE7B59">
        <w:rPr>
          <w:lang w:eastAsia="ko-KR"/>
        </w:rPr>
        <w:t xml:space="preserve"> is set to a value provided by lower layers, as specified in clause 6.1.2.3 of TS 38.214 [7].</w:t>
      </w:r>
    </w:p>
    <w:p w14:paraId="397F008D" w14:textId="77777777" w:rsidR="00DF3044" w:rsidRPr="00DE7B59" w:rsidRDefault="00DF3044" w:rsidP="00DF3044">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w:t>
      </w:r>
      <w:r w:rsidRPr="00DE7B59">
        <w:rPr>
          <w:i/>
          <w:lang w:eastAsia="ko-KR"/>
        </w:rPr>
        <w:t>REPETITION_NUMBER</w:t>
      </w:r>
      <w:r w:rsidRPr="00DE7B59">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 Each transmission within a bundle is a separate uplink grant delivered to the HARQ entity.</w:t>
      </w:r>
    </w:p>
    <w:p w14:paraId="5844FCB5" w14:textId="77777777" w:rsidR="00DF3044" w:rsidRPr="00DE7B59" w:rsidRDefault="00DF3044" w:rsidP="00DF3044">
      <w:pPr>
        <w:rPr>
          <w:lang w:eastAsia="ko-KR"/>
        </w:rPr>
      </w:pPr>
      <w:r w:rsidRPr="00DE7B59">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699FA3A3" w14:textId="77777777" w:rsidR="00DF3044" w:rsidRPr="00DE7B59" w:rsidRDefault="00DF3044" w:rsidP="00DF3044">
      <w:r w:rsidRPr="00DE7B59">
        <w:t xml:space="preserve">For each </w:t>
      </w:r>
      <w:r w:rsidRPr="00DE7B59">
        <w:rPr>
          <w:lang w:eastAsia="ko-KR"/>
        </w:rPr>
        <w:t>uplink grant</w:t>
      </w:r>
      <w:r w:rsidRPr="00DE7B59">
        <w:t>, the HARQ entity shall:</w:t>
      </w:r>
    </w:p>
    <w:p w14:paraId="2C559608" w14:textId="77777777" w:rsidR="00DF3044" w:rsidRPr="00DE7B59" w:rsidRDefault="00DF3044" w:rsidP="00DF3044">
      <w:pPr>
        <w:pStyle w:val="B1"/>
      </w:pPr>
      <w:r w:rsidRPr="00DE7B59">
        <w:rPr>
          <w:lang w:eastAsia="ko-KR"/>
        </w:rPr>
        <w:t>1&gt;</w:t>
      </w:r>
      <w:r w:rsidRPr="00DE7B59">
        <w:tab/>
        <w:t xml:space="preserve">identify the HARQ process associated with this </w:t>
      </w:r>
      <w:r w:rsidRPr="00DE7B59">
        <w:rPr>
          <w:lang w:eastAsia="ko-KR"/>
        </w:rPr>
        <w:t>grant</w:t>
      </w:r>
      <w:r w:rsidRPr="00DE7B59">
        <w:t>, and for each identified HARQ process:</w:t>
      </w:r>
    </w:p>
    <w:p w14:paraId="6A69875F" w14:textId="77777777" w:rsidR="00DF3044" w:rsidRPr="00DE7B59" w:rsidRDefault="00DF3044" w:rsidP="00DF3044">
      <w:pPr>
        <w:pStyle w:val="B2"/>
        <w:rPr>
          <w:lang w:eastAsia="ko-KR"/>
        </w:rPr>
      </w:pPr>
      <w:r w:rsidRPr="00DE7B59">
        <w:rPr>
          <w:lang w:eastAsia="ko-KR"/>
        </w:rPr>
        <w:t>2&gt;</w:t>
      </w:r>
      <w:r w:rsidRPr="00DE7B59">
        <w:tab/>
        <w:t>if the received grant was not addressed to a Temporary C-RNTI on PDCCH</w:t>
      </w:r>
      <w:r w:rsidRPr="00DE7B59">
        <w:rPr>
          <w:lang w:eastAsia="ko-KR"/>
        </w:rPr>
        <w:t>,</w:t>
      </w:r>
      <w:r w:rsidRPr="00DE7B59">
        <w:t xml:space="preserve"> and the NDI provided in the associated HARQ information has been toggled compared to the value in the previous transmission of this TB of this HARQ process; or</w:t>
      </w:r>
    </w:p>
    <w:p w14:paraId="6D7B38E0" w14:textId="77777777" w:rsidR="00DF3044" w:rsidRPr="00DE7B59" w:rsidRDefault="00DF3044" w:rsidP="00DF3044">
      <w:pPr>
        <w:pStyle w:val="B2"/>
        <w:rPr>
          <w:lang w:eastAsia="ko-KR"/>
        </w:rPr>
      </w:pPr>
      <w:r w:rsidRPr="00DE7B59">
        <w:rPr>
          <w:lang w:eastAsia="ko-KR"/>
        </w:rPr>
        <w:t>2&gt;</w:t>
      </w:r>
      <w:r w:rsidRPr="00DE7B59">
        <w:rPr>
          <w:lang w:eastAsia="ko-KR"/>
        </w:rPr>
        <w:tab/>
        <w:t>if the uplink grant was received on PDCCH for the C-RNTI and the HARQ buffer of the identified process is empty; or</w:t>
      </w:r>
    </w:p>
    <w:p w14:paraId="2B41E2C3" w14:textId="77777777" w:rsidR="00DF3044" w:rsidRPr="00DE7B59" w:rsidRDefault="00DF3044" w:rsidP="00DF3044">
      <w:pPr>
        <w:pStyle w:val="B2"/>
      </w:pPr>
      <w:r w:rsidRPr="00DE7B59">
        <w:rPr>
          <w:lang w:eastAsia="ko-KR"/>
        </w:rPr>
        <w:t>2&gt;</w:t>
      </w:r>
      <w:r w:rsidRPr="00DE7B59">
        <w:tab/>
        <w:t>if the uplink grant was received in a Random Access Response (i.e. in a MAC RAR or a fallback RAR); or</w:t>
      </w:r>
    </w:p>
    <w:p w14:paraId="19A51035" w14:textId="77777777" w:rsidR="00DF3044" w:rsidRPr="00DE7B59" w:rsidRDefault="00DF3044" w:rsidP="00DF3044">
      <w:pPr>
        <w:pStyle w:val="B2"/>
      </w:pPr>
      <w:r w:rsidRPr="00DE7B59">
        <w:t>2&gt;</w:t>
      </w:r>
      <w:r w:rsidRPr="00DE7B59">
        <w:tab/>
      </w:r>
      <w:r w:rsidRPr="00DE7B59">
        <w:rPr>
          <w:lang w:eastAsia="zh-CN"/>
        </w:rPr>
        <w:t xml:space="preserve">if the uplink grant was </w:t>
      </w:r>
      <w:r w:rsidRPr="00DE7B59">
        <w:rPr>
          <w:lang w:eastAsia="ko-KR"/>
        </w:rPr>
        <w:t>determined as specified in clause 5.1.2a for the transmission of the MSGA payload; or</w:t>
      </w:r>
    </w:p>
    <w:p w14:paraId="6C6B9206" w14:textId="77777777" w:rsidR="00DF3044" w:rsidRPr="00DE7B59" w:rsidRDefault="00DF3044" w:rsidP="00DF3044">
      <w:pPr>
        <w:pStyle w:val="B2"/>
      </w:pPr>
      <w:r w:rsidRPr="00DE7B59">
        <w:t>2&gt;</w:t>
      </w:r>
      <w:r w:rsidRPr="00DE7B59">
        <w:tab/>
        <w:t xml:space="preserve">if the uplink grant was received on PDCCH for the C-RNTI in </w:t>
      </w:r>
      <w:r w:rsidRPr="00DE7B59">
        <w:rPr>
          <w:i/>
        </w:rPr>
        <w:t>ra-ResponseWindow</w:t>
      </w:r>
      <w:r w:rsidRPr="00DE7B59">
        <w:t xml:space="preserve"> and this PDCCH successfully completed the Random Access procedure initiated for beam failure recovery; or</w:t>
      </w:r>
    </w:p>
    <w:p w14:paraId="75CDE909" w14:textId="77777777" w:rsidR="00DF3044" w:rsidRPr="00DE7B59" w:rsidRDefault="00DF3044" w:rsidP="00DF3044">
      <w:pPr>
        <w:pStyle w:val="B2"/>
      </w:pPr>
      <w:r w:rsidRPr="00DE7B59">
        <w:t>2&gt;</w:t>
      </w:r>
      <w:r w:rsidRPr="00DE7B59">
        <w:tab/>
        <w:t>if the uplink grant is part of a bundle of the configured uplink grant, and may be used for initial transmission according to clause 6.1.2.3 of TS 38.214 [7], and if no MAC PDU has been obtained for this bundle:</w:t>
      </w:r>
    </w:p>
    <w:p w14:paraId="7771FE05" w14:textId="77777777" w:rsidR="00DF3044" w:rsidRPr="00DE7B59" w:rsidRDefault="00DF3044" w:rsidP="00DF3044">
      <w:pPr>
        <w:pStyle w:val="B3"/>
      </w:pPr>
      <w:r w:rsidRPr="00DE7B59">
        <w:rPr>
          <w:lang w:eastAsia="ko-KR"/>
        </w:rPr>
        <w:t>3&gt;</w:t>
      </w:r>
      <w:r w:rsidRPr="00DE7B59">
        <w:rPr>
          <w:lang w:eastAsia="ko-KR"/>
        </w:rPr>
        <w:tab/>
      </w:r>
      <w:r w:rsidRPr="00DE7B59">
        <w:t xml:space="preserve">if there is a MAC PDU in the </w:t>
      </w:r>
      <w:r w:rsidRPr="00DE7B59">
        <w:rPr>
          <w:lang w:eastAsia="zh-CN"/>
        </w:rPr>
        <w:t>MSGA</w:t>
      </w:r>
      <w:r w:rsidRPr="00DE7B59">
        <w:t xml:space="preserve"> buffer</w:t>
      </w:r>
      <w:r w:rsidRPr="00DE7B59">
        <w:rPr>
          <w:lang w:eastAsia="zh-CN"/>
        </w:rPr>
        <w:t xml:space="preserve"> and the uplink grant </w:t>
      </w:r>
      <w:r w:rsidRPr="00DE7B59">
        <w:rPr>
          <w:lang w:eastAsia="ko-KR"/>
        </w:rPr>
        <w:t>determined as specified in clause 5.1.2a for the transmission of the MSGA payload</w:t>
      </w:r>
      <w:r w:rsidRPr="00DE7B59">
        <w:rPr>
          <w:lang w:eastAsia="zh-CN"/>
        </w:rPr>
        <w:t xml:space="preserve"> was selected</w:t>
      </w:r>
      <w:r w:rsidRPr="00DE7B59">
        <w:t>; or</w:t>
      </w:r>
    </w:p>
    <w:p w14:paraId="6B2AFA7A" w14:textId="77777777" w:rsidR="00DF3044" w:rsidRPr="00DE7B59" w:rsidRDefault="00DF3044" w:rsidP="00DF3044">
      <w:pPr>
        <w:pStyle w:val="B3"/>
      </w:pPr>
      <w:r w:rsidRPr="00DE7B59">
        <w:t>3&gt;</w:t>
      </w:r>
      <w:r w:rsidRPr="00DE7B59">
        <w:tab/>
        <w:t>if there is a MAC PDU in the MSGA buffer</w:t>
      </w:r>
      <w:r w:rsidRPr="00DE7B59">
        <w:rPr>
          <w:lang w:eastAsia="zh-CN"/>
        </w:rPr>
        <w:t xml:space="preserve"> and the uplink grant was received in a </w:t>
      </w:r>
      <w:r w:rsidRPr="00DE7B59">
        <w:t>fallbackRAR and this fallbackRAR successfully completed the Random Access procedure:</w:t>
      </w:r>
    </w:p>
    <w:p w14:paraId="6AD8137A" w14:textId="77777777" w:rsidR="00DF3044" w:rsidRPr="00DE7B59" w:rsidRDefault="00DF3044" w:rsidP="00DF3044">
      <w:pPr>
        <w:pStyle w:val="B4"/>
      </w:pPr>
      <w:r w:rsidRPr="00DE7B59">
        <w:rPr>
          <w:lang w:eastAsia="ko-KR"/>
        </w:rPr>
        <w:t>4&gt;</w:t>
      </w:r>
      <w:r w:rsidRPr="00DE7B59">
        <w:tab/>
        <w:t>obtain the MAC PDU to transmit from the MSGA buffer.</w:t>
      </w:r>
    </w:p>
    <w:p w14:paraId="7E702494" w14:textId="77777777" w:rsidR="00DF3044" w:rsidRPr="00DE7B59" w:rsidRDefault="00DF3044" w:rsidP="00DF3044">
      <w:pPr>
        <w:pStyle w:val="B3"/>
        <w:rPr>
          <w:lang w:eastAsia="zh-CN"/>
        </w:rPr>
      </w:pPr>
      <w:r w:rsidRPr="00DE7B59">
        <w:t>3&gt;</w:t>
      </w:r>
      <w:r w:rsidRPr="00DE7B59">
        <w:tab/>
        <w:t>else if there is a MAC PDU in the Msg3 buffer</w:t>
      </w:r>
      <w:r w:rsidRPr="00DE7B59">
        <w:rPr>
          <w:lang w:eastAsia="zh-CN"/>
        </w:rPr>
        <w:t xml:space="preserve"> and the uplink grant was received in a </w:t>
      </w:r>
      <w:r w:rsidRPr="00DE7B59">
        <w:t>fallbackRAR</w:t>
      </w:r>
      <w:r w:rsidRPr="00DE7B59">
        <w:rPr>
          <w:lang w:eastAsia="zh-CN"/>
        </w:rPr>
        <w:t>:</w:t>
      </w:r>
    </w:p>
    <w:p w14:paraId="2F384C4F" w14:textId="77777777" w:rsidR="00DF3044" w:rsidRPr="00DE7B59" w:rsidRDefault="00DF3044" w:rsidP="00DF3044">
      <w:pPr>
        <w:pStyle w:val="B4"/>
        <w:rPr>
          <w:lang w:eastAsia="ko-KR"/>
        </w:rPr>
      </w:pPr>
      <w:r w:rsidRPr="00DE7B59">
        <w:rPr>
          <w:lang w:eastAsia="ko-KR"/>
        </w:rPr>
        <w:t>4&gt;</w:t>
      </w:r>
      <w:r w:rsidRPr="00DE7B59">
        <w:tab/>
        <w:t>obtain the MAC PDU to transmit from the Msg3 buffer.</w:t>
      </w:r>
    </w:p>
    <w:p w14:paraId="1DD446FF" w14:textId="77777777" w:rsidR="00DF3044" w:rsidRPr="00DE7B59" w:rsidRDefault="00DF3044" w:rsidP="00DF3044">
      <w:pPr>
        <w:pStyle w:val="B3"/>
      </w:pPr>
      <w:r w:rsidRPr="00DE7B59">
        <w:rPr>
          <w:lang w:eastAsia="ko-KR"/>
        </w:rPr>
        <w:t>3&gt;</w:t>
      </w:r>
      <w:r w:rsidRPr="00DE7B59">
        <w:tab/>
        <w:t>else if there is a MAC PDU in the Msg3 buffer</w:t>
      </w:r>
      <w:r w:rsidRPr="00DE7B59">
        <w:rPr>
          <w:lang w:eastAsia="zh-CN"/>
        </w:rPr>
        <w:t xml:space="preserve"> and the uplink grant was received in a MAC RAR; or</w:t>
      </w:r>
      <w:r w:rsidRPr="00DE7B59">
        <w:t>:</w:t>
      </w:r>
    </w:p>
    <w:p w14:paraId="73B4655F" w14:textId="77777777" w:rsidR="00DF3044" w:rsidRPr="00DE7B59" w:rsidRDefault="00DF3044" w:rsidP="00DF3044">
      <w:pPr>
        <w:pStyle w:val="B3"/>
      </w:pPr>
      <w:r w:rsidRPr="00DE7B59">
        <w:t>3&gt;</w:t>
      </w:r>
      <w:r w:rsidRPr="00DE7B59">
        <w:tab/>
        <w:t xml:space="preserve">if there is a MAC PDU in the Msg3 buffer and the uplink grant was received on PDCCH for the C-RNTI in </w:t>
      </w:r>
      <w:r w:rsidRPr="00DE7B59">
        <w:rPr>
          <w:i/>
        </w:rPr>
        <w:t>ra-ResponseWindow</w:t>
      </w:r>
      <w:r w:rsidRPr="00DE7B59">
        <w:t xml:space="preserve"> and this PDCCH successfully completed the Random Access procedure initiated for beam failure recovery:</w:t>
      </w:r>
    </w:p>
    <w:p w14:paraId="6AA1EB50" w14:textId="77777777" w:rsidR="00DF3044" w:rsidRPr="00DE7B59" w:rsidRDefault="00DF3044" w:rsidP="00DF3044">
      <w:pPr>
        <w:pStyle w:val="B4"/>
      </w:pPr>
      <w:r w:rsidRPr="00DE7B59">
        <w:rPr>
          <w:lang w:eastAsia="ko-KR"/>
        </w:rPr>
        <w:t>4&gt;</w:t>
      </w:r>
      <w:r w:rsidRPr="00DE7B59">
        <w:tab/>
        <w:t>obtain the MAC PDU to transmit from the Msg3 buffer.</w:t>
      </w:r>
    </w:p>
    <w:p w14:paraId="60CD5B5D" w14:textId="77777777" w:rsidR="00DF3044" w:rsidRPr="00DE7B59" w:rsidRDefault="00DF3044" w:rsidP="00DF3044">
      <w:pPr>
        <w:pStyle w:val="B4"/>
      </w:pPr>
      <w:r w:rsidRPr="00DE7B59">
        <w:t>4&gt;</w:t>
      </w:r>
      <w:r w:rsidRPr="00DE7B59">
        <w:tab/>
        <w:t>if the uplink grant size does not match with size of the obtained MAC PDU; and</w:t>
      </w:r>
    </w:p>
    <w:p w14:paraId="4136EFED" w14:textId="77777777" w:rsidR="00DF3044" w:rsidRPr="00DE7B59" w:rsidRDefault="00DF3044" w:rsidP="00DF3044">
      <w:pPr>
        <w:pStyle w:val="B4"/>
      </w:pPr>
      <w:r w:rsidRPr="00DE7B59">
        <w:t>4&gt;</w:t>
      </w:r>
      <w:r w:rsidRPr="00DE7B59">
        <w:tab/>
        <w:t>if the Random Access procedure was successfully completed upon receiving the uplink grant:</w:t>
      </w:r>
    </w:p>
    <w:p w14:paraId="739F3B93" w14:textId="77777777" w:rsidR="00DF3044" w:rsidRPr="00DE7B59" w:rsidRDefault="00DF3044" w:rsidP="00DF3044">
      <w:pPr>
        <w:pStyle w:val="B5"/>
      </w:pPr>
      <w:r w:rsidRPr="00DE7B59">
        <w:t>5&gt;</w:t>
      </w:r>
      <w:r w:rsidRPr="00DE7B59">
        <w:tab/>
        <w:t>indicate to the Multiplexing and assembly entity to include MAC subPDU(s) carrying MAC SDU from the obtained MAC PDU in the subsequent uplink transmission;</w:t>
      </w:r>
    </w:p>
    <w:p w14:paraId="3EBD667F" w14:textId="77777777" w:rsidR="00DF3044" w:rsidRPr="00DE7B59" w:rsidRDefault="00DF3044" w:rsidP="00DF3044">
      <w:pPr>
        <w:pStyle w:val="B5"/>
      </w:pPr>
      <w:r w:rsidRPr="00DE7B59">
        <w:t>5&gt;</w:t>
      </w:r>
      <w:r w:rsidRPr="00DE7B59">
        <w:tab/>
        <w:t>obtain the MAC PDU to transmit from the Multiplexing and assembly entity.</w:t>
      </w:r>
    </w:p>
    <w:p w14:paraId="0311E5CA" w14:textId="77777777" w:rsidR="00DF3044" w:rsidRPr="00DE7B59" w:rsidRDefault="00DF3044" w:rsidP="00DF3044">
      <w:pPr>
        <w:pStyle w:val="B3"/>
        <w:rPr>
          <w:lang w:eastAsia="ko-KR"/>
        </w:rPr>
      </w:pPr>
      <w:r w:rsidRPr="00DE7B59">
        <w:rPr>
          <w:lang w:eastAsia="ko-KR"/>
        </w:rPr>
        <w:t>3&gt;</w:t>
      </w:r>
      <w:r w:rsidRPr="00DE7B59">
        <w:rPr>
          <w:lang w:eastAsia="ko-KR"/>
        </w:rPr>
        <w:tab/>
        <w:t xml:space="preserve">else if this uplink grant is a configured grant configured with </w:t>
      </w:r>
      <w:r w:rsidRPr="00DE7B59">
        <w:rPr>
          <w:i/>
          <w:lang w:eastAsia="ko-KR"/>
        </w:rPr>
        <w:t>autonomousTx</w:t>
      </w:r>
      <w:r w:rsidRPr="00DE7B59">
        <w:rPr>
          <w:lang w:eastAsia="ko-KR"/>
        </w:rPr>
        <w:t>; and</w:t>
      </w:r>
    </w:p>
    <w:p w14:paraId="60A92D14" w14:textId="77777777" w:rsidR="00DF3044" w:rsidRPr="00DE7B59" w:rsidRDefault="00DF3044" w:rsidP="00DF3044">
      <w:pPr>
        <w:pStyle w:val="B3"/>
        <w:rPr>
          <w:lang w:eastAsia="ko-KR"/>
        </w:rPr>
      </w:pPr>
      <w:r w:rsidRPr="00DE7B59">
        <w:rPr>
          <w:lang w:eastAsia="ko-KR"/>
        </w:rPr>
        <w:t>3&gt;</w:t>
      </w:r>
      <w:r w:rsidRPr="00DE7B59">
        <w:rPr>
          <w:lang w:eastAsia="ko-KR"/>
        </w:rPr>
        <w:tab/>
        <w:t>if the previous configured uplink grant, in the BWP, for this HARQ process was not prioritized; and</w:t>
      </w:r>
    </w:p>
    <w:p w14:paraId="55334909" w14:textId="77777777" w:rsidR="00DF3044" w:rsidRPr="00DE7B59" w:rsidRDefault="00DF3044" w:rsidP="00DF3044">
      <w:pPr>
        <w:pStyle w:val="B3"/>
        <w:rPr>
          <w:lang w:eastAsia="ko-KR"/>
        </w:rPr>
      </w:pPr>
      <w:r w:rsidRPr="00DE7B59">
        <w:rPr>
          <w:lang w:eastAsia="ko-KR"/>
        </w:rPr>
        <w:t>3&gt;</w:t>
      </w:r>
      <w:r w:rsidRPr="00DE7B59">
        <w:rPr>
          <w:lang w:eastAsia="ko-KR"/>
        </w:rPr>
        <w:tab/>
        <w:t>if a MAC PDU had already been obtained for this HARQ process; and</w:t>
      </w:r>
    </w:p>
    <w:p w14:paraId="2B85B6E9"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size matches with size of the obtained MAC PDU; and</w:t>
      </w:r>
    </w:p>
    <w:p w14:paraId="43C6DDEA" w14:textId="77777777" w:rsidR="00DF3044" w:rsidRPr="00DE7B59" w:rsidRDefault="00DF3044" w:rsidP="00DF3044">
      <w:pPr>
        <w:pStyle w:val="B3"/>
        <w:rPr>
          <w:lang w:eastAsia="ko-KR"/>
        </w:rPr>
      </w:pPr>
      <w:r w:rsidRPr="00DE7B59">
        <w:rPr>
          <w:lang w:eastAsia="ko-KR"/>
        </w:rPr>
        <w:t>3&gt;</w:t>
      </w:r>
      <w:r w:rsidRPr="00DE7B59">
        <w:rPr>
          <w:lang w:eastAsia="ko-KR"/>
        </w:rPr>
        <w:tab/>
        <w:t>if a transmission of the obtained MAC PDU has not been performed:</w:t>
      </w:r>
    </w:p>
    <w:p w14:paraId="3F3C289C" w14:textId="77777777" w:rsidR="00DF3044" w:rsidRPr="00DE7B59" w:rsidRDefault="00DF3044" w:rsidP="00DF3044">
      <w:pPr>
        <w:pStyle w:val="B4"/>
        <w:rPr>
          <w:lang w:eastAsia="ko-KR"/>
        </w:rPr>
      </w:pPr>
      <w:r w:rsidRPr="00DE7B59">
        <w:rPr>
          <w:lang w:eastAsia="ko-KR"/>
        </w:rPr>
        <w:t>4&gt;</w:t>
      </w:r>
      <w:r w:rsidRPr="00DE7B59">
        <w:rPr>
          <w:lang w:eastAsia="ko-KR"/>
        </w:rPr>
        <w:tab/>
        <w:t>consider the MAC PDU has been obtained.</w:t>
      </w:r>
    </w:p>
    <w:p w14:paraId="01EEB0E8" w14:textId="77777777" w:rsidR="00DF3044" w:rsidRPr="00DE7B59" w:rsidRDefault="00DF3044" w:rsidP="00DF3044">
      <w:pPr>
        <w:pStyle w:val="B3"/>
        <w:rPr>
          <w:rFonts w:eastAsia="Yu Mincho"/>
          <w:lang w:eastAsia="ko-KR"/>
        </w:rPr>
      </w:pPr>
      <w:r w:rsidRPr="00DE7B59">
        <w:rPr>
          <w:lang w:eastAsia="ko-KR"/>
        </w:rPr>
        <w:t>3&gt;</w:t>
      </w:r>
      <w:r w:rsidRPr="00DE7B59">
        <w:rPr>
          <w:lang w:eastAsia="ko-KR"/>
        </w:rPr>
        <w:tab/>
        <w:t xml:space="preserve">else if the MAC entity is not configured with </w:t>
      </w:r>
      <w:r w:rsidRPr="00DE7B59">
        <w:rPr>
          <w:i/>
          <w:lang w:eastAsia="ko-KR"/>
        </w:rPr>
        <w:t>lch-basedPrioritization</w:t>
      </w:r>
      <w:r w:rsidRPr="00DE7B59">
        <w:rPr>
          <w:lang w:eastAsia="ko-KR"/>
        </w:rPr>
        <w:t>; or</w:t>
      </w:r>
    </w:p>
    <w:p w14:paraId="3D056BA7" w14:textId="77777777" w:rsidR="00DF3044" w:rsidRPr="00DE7B59" w:rsidRDefault="00DF3044" w:rsidP="00DF3044">
      <w:pPr>
        <w:pStyle w:val="B3"/>
        <w:rPr>
          <w:rFonts w:eastAsia="Malgun Gothic"/>
          <w:lang w:eastAsia="ko-KR"/>
        </w:rPr>
      </w:pPr>
      <w:r w:rsidRPr="00DE7B59">
        <w:rPr>
          <w:lang w:eastAsia="ko-KR"/>
        </w:rPr>
        <w:t>3&gt;</w:t>
      </w:r>
      <w:r w:rsidRPr="00DE7B59">
        <w:rPr>
          <w:lang w:eastAsia="ko-KR"/>
        </w:rPr>
        <w:tab/>
        <w:t>if this uplink grant is a prioritized uplink grant:</w:t>
      </w:r>
    </w:p>
    <w:p w14:paraId="13FFC86E" w14:textId="77777777" w:rsidR="00DF3044" w:rsidRPr="00DE7B59" w:rsidRDefault="00DF3044" w:rsidP="00DF3044">
      <w:pPr>
        <w:pStyle w:val="B4"/>
      </w:pPr>
      <w:r w:rsidRPr="00DE7B59">
        <w:rPr>
          <w:lang w:eastAsia="ko-KR"/>
        </w:rPr>
        <w:t>4&gt;</w:t>
      </w:r>
      <w:r w:rsidRPr="00DE7B59">
        <w:tab/>
        <w:t>obtain the MAC PDU to transmit from the Multiplexing and assembly entity, if any;</w:t>
      </w:r>
    </w:p>
    <w:p w14:paraId="56B8D783" w14:textId="77777777" w:rsidR="00DF3044" w:rsidRPr="00DE7B59" w:rsidRDefault="00DF3044" w:rsidP="00DF3044">
      <w:pPr>
        <w:pStyle w:val="B3"/>
      </w:pPr>
      <w:r w:rsidRPr="00DE7B59">
        <w:rPr>
          <w:lang w:eastAsia="ko-KR"/>
        </w:rPr>
        <w:t>3&gt;</w:t>
      </w:r>
      <w:r w:rsidRPr="00DE7B59">
        <w:rPr>
          <w:lang w:eastAsia="zh-CN"/>
        </w:rPr>
        <w:tab/>
        <w:t>if a MAC PDU to transmit has been obtained:</w:t>
      </w:r>
    </w:p>
    <w:p w14:paraId="0C30953C" w14:textId="77777777" w:rsidR="00DF3044" w:rsidRPr="00DE7B59" w:rsidRDefault="00DF3044" w:rsidP="00DF3044">
      <w:pPr>
        <w:pStyle w:val="B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ED9CDB4"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 prioritized uplink grant:</w:t>
      </w:r>
    </w:p>
    <w:p w14:paraId="44B540FE" w14:textId="77777777" w:rsidR="00DF3044" w:rsidRPr="00DE7B59" w:rsidRDefault="00DF3044" w:rsidP="00DF3044">
      <w:pPr>
        <w:pStyle w:val="B5"/>
      </w:pPr>
      <w:r w:rsidRPr="00DE7B59">
        <w:rPr>
          <w:lang w:eastAsia="ko-KR"/>
        </w:rPr>
        <w:t>5&gt;</w:t>
      </w:r>
      <w:r w:rsidRPr="00DE7B59">
        <w:tab/>
        <w:t>deliver the MAC PDU and the uplink grant and the HARQ information of the TB</w:t>
      </w:r>
      <w:r w:rsidRPr="00DE7B59">
        <w:rPr>
          <w:lang w:eastAsia="ko-KR"/>
        </w:rPr>
        <w:t xml:space="preserve"> </w:t>
      </w:r>
      <w:r w:rsidRPr="00DE7B59">
        <w:t>to the identified HARQ process;</w:t>
      </w:r>
    </w:p>
    <w:p w14:paraId="788B1880" w14:textId="77777777" w:rsidR="00DF3044" w:rsidRPr="00DE7B59" w:rsidRDefault="00DF3044" w:rsidP="00DF3044">
      <w:pPr>
        <w:pStyle w:val="B5"/>
        <w:rPr>
          <w:lang w:eastAsia="ko-KR"/>
        </w:rPr>
      </w:pPr>
      <w:r w:rsidRPr="00DE7B59">
        <w:rPr>
          <w:lang w:eastAsia="ko-KR"/>
        </w:rPr>
        <w:t>5&gt;</w:t>
      </w:r>
      <w:r w:rsidRPr="00DE7B59">
        <w:tab/>
        <w:t>instruct the identified HARQ process to trigger a new transmission;</w:t>
      </w:r>
    </w:p>
    <w:p w14:paraId="0B37EA9A" w14:textId="77777777" w:rsidR="00DF3044" w:rsidRPr="00DE7B59" w:rsidRDefault="00DF3044" w:rsidP="00DF3044">
      <w:pPr>
        <w:pStyle w:val="B5"/>
        <w:rPr>
          <w:lang w:eastAsia="ko-KR"/>
        </w:rPr>
      </w:pPr>
      <w:r w:rsidRPr="00DE7B59">
        <w:rPr>
          <w:lang w:eastAsia="ko-KR"/>
        </w:rPr>
        <w:t>5&gt;</w:t>
      </w:r>
      <w:r w:rsidRPr="00DE7B59">
        <w:rPr>
          <w:lang w:eastAsia="ko-KR"/>
        </w:rPr>
        <w:tab/>
        <w:t>if the uplink grant is a configured uplink grant:</w:t>
      </w:r>
    </w:p>
    <w:p w14:paraId="7B2FD269" w14:textId="77777777" w:rsidR="00DF3044" w:rsidRPr="00DE7B59" w:rsidRDefault="00DF3044" w:rsidP="00DF3044">
      <w:pPr>
        <w:pStyle w:val="B6"/>
      </w:pPr>
      <w:r w:rsidRPr="00DE7B59">
        <w:t>6&gt;</w:t>
      </w:r>
      <w:r w:rsidRPr="00DE7B59">
        <w:tab/>
        <w:t xml:space="preserve">start or restart the </w:t>
      </w:r>
      <w:r w:rsidRPr="00DE7B59">
        <w:rPr>
          <w:i/>
        </w:rPr>
        <w:t>configuredGrantTimer</w:t>
      </w:r>
      <w:r w:rsidRPr="00DE7B59">
        <w:t>, if configured, for the corresponding HARQ process when the transmission is performed if LBT failure indication is not received from lower layers;</w:t>
      </w:r>
    </w:p>
    <w:p w14:paraId="74A7F662" w14:textId="77777777" w:rsidR="00DF3044" w:rsidRPr="00DE7B59" w:rsidRDefault="00DF3044" w:rsidP="00DF3044">
      <w:pPr>
        <w:pStyle w:val="B6"/>
      </w:pPr>
      <w:r w:rsidRPr="00DE7B59">
        <w:t>6&gt;</w:t>
      </w:r>
      <w:r w:rsidRPr="00DE7B59">
        <w:tab/>
        <w:t xml:space="preserve">start or restart the </w:t>
      </w:r>
      <w:r w:rsidRPr="00DE7B59">
        <w:rPr>
          <w:i/>
        </w:rPr>
        <w:t>cg-RetransmissionTimer</w:t>
      </w:r>
      <w:r w:rsidRPr="00DE7B59">
        <w:t>, if configured, for the corresponding HARQ process when the transmission is performed if LBT failure indication is not received from lower layers.</w:t>
      </w:r>
    </w:p>
    <w:p w14:paraId="6AA411B3" w14:textId="77777777" w:rsidR="00DF3044" w:rsidRPr="00DE7B59" w:rsidRDefault="00DF3044" w:rsidP="00DF3044">
      <w:pPr>
        <w:pStyle w:val="B5"/>
        <w:rPr>
          <w:lang w:eastAsia="ko-KR"/>
        </w:rPr>
      </w:pPr>
      <w:r w:rsidRPr="00DE7B59">
        <w:rPr>
          <w:lang w:eastAsia="ko-KR"/>
        </w:rPr>
        <w:t>5&gt;</w:t>
      </w:r>
      <w:r w:rsidRPr="00DE7B59">
        <w:rPr>
          <w:lang w:eastAsia="ko-KR"/>
        </w:rPr>
        <w:tab/>
        <w:t>if the uplink grant is addressed to C-RNTI, and the identified HARQ process is configured for a configured uplink grant:</w:t>
      </w:r>
    </w:p>
    <w:p w14:paraId="3347E2DC" w14:textId="77777777" w:rsidR="00DF3044" w:rsidRPr="00DE7B59" w:rsidRDefault="00DF3044" w:rsidP="00DF3044">
      <w:pPr>
        <w:pStyle w:val="B6"/>
      </w:pPr>
      <w:r w:rsidRPr="00DE7B59">
        <w:t>6&gt;</w:t>
      </w:r>
      <w:r w:rsidRPr="00DE7B59">
        <w:tab/>
        <w:t xml:space="preserve">start or restart the </w:t>
      </w:r>
      <w:r w:rsidRPr="00DE7B59">
        <w:rPr>
          <w:i/>
        </w:rPr>
        <w:t>configuredGrantTimer</w:t>
      </w:r>
      <w:r w:rsidRPr="00DE7B59">
        <w:t>, if configured, for the corresponding HARQ process when the transmission is performed if LBT failure indication is not received from lower layers.</w:t>
      </w:r>
    </w:p>
    <w:p w14:paraId="67D6DBCD" w14:textId="77777777" w:rsidR="00DF3044" w:rsidRPr="00DE7B59" w:rsidRDefault="00DF3044" w:rsidP="00DF3044">
      <w:pPr>
        <w:pStyle w:val="B5"/>
      </w:pPr>
      <w:r w:rsidRPr="00DE7B59">
        <w:rPr>
          <w:lang w:eastAsia="ko-KR"/>
        </w:rPr>
        <w:t>5&gt;</w:t>
      </w:r>
      <w:r w:rsidRPr="00DE7B59">
        <w:tab/>
        <w:t xml:space="preserve">if </w:t>
      </w:r>
      <w:r w:rsidRPr="00DE7B59">
        <w:rPr>
          <w:i/>
          <w:lang w:eastAsia="ko-KR"/>
        </w:rPr>
        <w:t>cg-RetransmissionTimer</w:t>
      </w:r>
      <w:r w:rsidRPr="00DE7B59">
        <w:t xml:space="preserve"> is configured for the identified HARQ process; and</w:t>
      </w:r>
    </w:p>
    <w:p w14:paraId="38BB250F" w14:textId="77777777" w:rsidR="00DF3044" w:rsidRPr="00DE7B59" w:rsidRDefault="00DF3044" w:rsidP="00DF3044">
      <w:pPr>
        <w:pStyle w:val="B5"/>
      </w:pPr>
      <w:r w:rsidRPr="00DE7B59">
        <w:rPr>
          <w:lang w:eastAsia="ko-KR"/>
        </w:rPr>
        <w:t>5&gt;</w:t>
      </w:r>
      <w:r w:rsidRPr="00DE7B59">
        <w:tab/>
        <w:t>if the transmission is performed and LBT failure indication is received from lower layers:</w:t>
      </w:r>
    </w:p>
    <w:p w14:paraId="7E898544" w14:textId="77777777" w:rsidR="00DF3044" w:rsidRPr="00DE7B59" w:rsidRDefault="00DF3044" w:rsidP="00DF3044">
      <w:pPr>
        <w:pStyle w:val="B6"/>
      </w:pPr>
      <w:r w:rsidRPr="00DE7B59">
        <w:t>6&gt;</w:t>
      </w:r>
      <w:r w:rsidRPr="00DE7B59">
        <w:tab/>
        <w:t>consider the identified HARQ process as pending.</w:t>
      </w:r>
    </w:p>
    <w:p w14:paraId="7CCA7337" w14:textId="77777777" w:rsidR="00DF3044" w:rsidRPr="00DE7B59" w:rsidRDefault="00DF3044" w:rsidP="00DF3044">
      <w:pPr>
        <w:pStyle w:val="B3"/>
        <w:rPr>
          <w:lang w:eastAsia="ko-KR"/>
        </w:rPr>
      </w:pPr>
      <w:r w:rsidRPr="00DE7B59">
        <w:rPr>
          <w:lang w:eastAsia="ko-KR"/>
        </w:rPr>
        <w:t>3&gt;</w:t>
      </w:r>
      <w:r w:rsidRPr="00DE7B59">
        <w:rPr>
          <w:lang w:eastAsia="ko-KR"/>
        </w:rPr>
        <w:tab/>
        <w:t>else:</w:t>
      </w:r>
    </w:p>
    <w:p w14:paraId="7DB30C5F" w14:textId="77777777" w:rsidR="00DF3044" w:rsidRPr="00DE7B59" w:rsidRDefault="00DF3044" w:rsidP="00DF3044">
      <w:pPr>
        <w:pStyle w:val="B4"/>
        <w:rPr>
          <w:lang w:eastAsia="ko-KR"/>
        </w:rPr>
      </w:pPr>
      <w:r w:rsidRPr="00DE7B59">
        <w:rPr>
          <w:lang w:eastAsia="ko-KR"/>
        </w:rPr>
        <w:t>4&gt;</w:t>
      </w:r>
      <w:r w:rsidRPr="00DE7B59">
        <w:rPr>
          <w:lang w:eastAsia="ko-KR"/>
        </w:rPr>
        <w:tab/>
        <w:t>flush the HARQ buffer of the identified HARQ process.</w:t>
      </w:r>
    </w:p>
    <w:p w14:paraId="58EEA168" w14:textId="77777777" w:rsidR="00DF3044" w:rsidRPr="00DE7B59" w:rsidRDefault="00DF3044" w:rsidP="00DF3044">
      <w:pPr>
        <w:pStyle w:val="B2"/>
      </w:pPr>
      <w:r w:rsidRPr="00DE7B59">
        <w:rPr>
          <w:lang w:eastAsia="ko-KR"/>
        </w:rPr>
        <w:t>2&gt;</w:t>
      </w:r>
      <w:r w:rsidRPr="00DE7B59">
        <w:tab/>
        <w:t>else (i.e. retransmission):</w:t>
      </w:r>
    </w:p>
    <w:p w14:paraId="55B2E739"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received on PDCCH was addressed to CS-RNTI and if the HARQ buffer of the identified process is empty; or</w:t>
      </w:r>
    </w:p>
    <w:p w14:paraId="4B5D6ABF"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is part of a bundle and if no MAC PDU has been obtained for this bundle; or</w:t>
      </w:r>
    </w:p>
    <w:p w14:paraId="59D4F096"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591E841B" w14:textId="77777777" w:rsidR="00DF3044" w:rsidRPr="00DE7B59" w:rsidRDefault="00DF3044" w:rsidP="00DF3044">
      <w:pPr>
        <w:pStyle w:val="B3"/>
        <w:rPr>
          <w:rFonts w:eastAsia="Malgun Gothic"/>
          <w:lang w:eastAsia="ko-KR"/>
        </w:rPr>
      </w:pPr>
      <w:r w:rsidRPr="00DE7B59">
        <w:rPr>
          <w:lang w:eastAsia="ko-KR"/>
        </w:rPr>
        <w:t>3&gt;</w:t>
      </w:r>
      <w:r w:rsidRPr="00DE7B59">
        <w:rPr>
          <w:lang w:eastAsia="ko-KR"/>
        </w:rPr>
        <w:tab/>
        <w:t xml:space="preserve">if the MAC entity is configured with </w:t>
      </w:r>
      <w:r w:rsidRPr="00DE7B59">
        <w:rPr>
          <w:i/>
          <w:lang w:eastAsia="ko-KR"/>
        </w:rPr>
        <w:t>lch-basedPrioritization</w:t>
      </w:r>
      <w:r w:rsidRPr="00DE7B59">
        <w:rPr>
          <w:lang w:eastAsia="ko-KR"/>
        </w:rPr>
        <w:t xml:space="preserve"> and this uplink grant is not a prioritized uplink grant:</w:t>
      </w:r>
    </w:p>
    <w:p w14:paraId="02BEE2F1" w14:textId="77777777" w:rsidR="00DF3044" w:rsidRPr="00DE7B59" w:rsidRDefault="00DF3044" w:rsidP="00DF3044">
      <w:pPr>
        <w:pStyle w:val="B4"/>
        <w:rPr>
          <w:lang w:eastAsia="ko-KR"/>
        </w:rPr>
      </w:pPr>
      <w:r w:rsidRPr="00DE7B59">
        <w:rPr>
          <w:lang w:eastAsia="ko-KR"/>
        </w:rPr>
        <w:t>4&gt;</w:t>
      </w:r>
      <w:r w:rsidRPr="00DE7B59">
        <w:rPr>
          <w:lang w:eastAsia="ko-KR"/>
        </w:rPr>
        <w:tab/>
        <w:t>ignore the uplink grant.</w:t>
      </w:r>
    </w:p>
    <w:p w14:paraId="7014F6F0" w14:textId="77777777" w:rsidR="00DF3044" w:rsidRPr="00DE7B59" w:rsidRDefault="00DF3044" w:rsidP="00DF3044">
      <w:pPr>
        <w:pStyle w:val="B3"/>
        <w:rPr>
          <w:lang w:eastAsia="ko-KR"/>
        </w:rPr>
      </w:pPr>
      <w:r w:rsidRPr="00DE7B59">
        <w:rPr>
          <w:lang w:eastAsia="ko-KR"/>
        </w:rPr>
        <w:t>3&gt;</w:t>
      </w:r>
      <w:r w:rsidRPr="00DE7B59">
        <w:rPr>
          <w:lang w:eastAsia="ko-KR"/>
        </w:rPr>
        <w:tab/>
        <w:t>else:</w:t>
      </w:r>
    </w:p>
    <w:p w14:paraId="6F5248A7" w14:textId="77777777" w:rsidR="00DF3044" w:rsidRPr="00DE7B59" w:rsidRDefault="00DF3044" w:rsidP="00DF3044">
      <w:pPr>
        <w:pStyle w:val="B4"/>
      </w:pPr>
      <w:r w:rsidRPr="00DE7B59">
        <w:rPr>
          <w:lang w:eastAsia="ko-KR"/>
        </w:rPr>
        <w:t>4&gt;</w:t>
      </w:r>
      <w:r w:rsidRPr="00DE7B59">
        <w:tab/>
        <w:t>deliver the uplink grant and the HARQ information (redundancy version) of the TB to the identified HARQ process;</w:t>
      </w:r>
    </w:p>
    <w:p w14:paraId="42BA1BFD" w14:textId="77777777" w:rsidR="00DF3044" w:rsidRPr="00DE7B59" w:rsidRDefault="00DF3044" w:rsidP="00DF3044">
      <w:pPr>
        <w:pStyle w:val="B4"/>
        <w:rPr>
          <w:lang w:eastAsia="ko-KR"/>
        </w:rPr>
      </w:pPr>
      <w:r w:rsidRPr="00DE7B59">
        <w:rPr>
          <w:lang w:eastAsia="ko-KR"/>
        </w:rPr>
        <w:t>4&gt;</w:t>
      </w:r>
      <w:r w:rsidRPr="00DE7B59">
        <w:tab/>
        <w:t xml:space="preserve">instruct the identified HARQ process to </w:t>
      </w:r>
      <w:r w:rsidRPr="00DE7B59">
        <w:rPr>
          <w:lang w:eastAsia="ko-KR"/>
        </w:rPr>
        <w:t>trigger a</w:t>
      </w:r>
      <w:r w:rsidRPr="00DE7B59">
        <w:t xml:space="preserve"> retransmission;</w:t>
      </w:r>
    </w:p>
    <w:p w14:paraId="78D09358"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addressed to CS-RNTI; or</w:t>
      </w:r>
    </w:p>
    <w:p w14:paraId="74B1A062"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addressed to C-RNTI, and the identified HARQ process is configured for a configured uplink grant:</w:t>
      </w:r>
    </w:p>
    <w:p w14:paraId="5D62D4E6" w14:textId="77777777" w:rsidR="00DF3044" w:rsidRPr="00DE7B59" w:rsidRDefault="00DF3044" w:rsidP="00DF3044">
      <w:pPr>
        <w:pStyle w:val="B5"/>
        <w:rPr>
          <w:lang w:eastAsia="ko-KR"/>
        </w:rPr>
      </w:pPr>
      <w:r w:rsidRPr="00DE7B59">
        <w:rPr>
          <w:lang w:eastAsia="ko-KR"/>
        </w:rPr>
        <w:t>5&gt;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338E5ACA"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 configured uplink grant:</w:t>
      </w:r>
    </w:p>
    <w:p w14:paraId="773DCC0C" w14:textId="77777777" w:rsidR="00DF3044" w:rsidRPr="00DE7B59" w:rsidRDefault="00DF3044" w:rsidP="00DF3044">
      <w:pPr>
        <w:pStyle w:val="B5"/>
        <w:rPr>
          <w:lang w:eastAsia="ko-KR"/>
        </w:rPr>
      </w:pPr>
      <w:r w:rsidRPr="00DE7B59">
        <w:rPr>
          <w:lang w:eastAsia="ko-KR"/>
        </w:rPr>
        <w:t>5&gt;</w:t>
      </w:r>
      <w:r w:rsidRPr="00DE7B59">
        <w:rPr>
          <w:lang w:eastAsia="ko-KR"/>
        </w:rPr>
        <w:tab/>
        <w:t>if the identified HARQ process is pending:</w:t>
      </w:r>
    </w:p>
    <w:p w14:paraId="18C9F24E" w14:textId="77777777" w:rsidR="00DF3044" w:rsidRPr="00DE7B59" w:rsidRDefault="00DF3044" w:rsidP="00DF3044">
      <w:pPr>
        <w:ind w:left="1985" w:hanging="284"/>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iCs/>
          <w:lang w:eastAsia="ko-KR"/>
        </w:rPr>
        <w:t>, if configured,</w:t>
      </w:r>
      <w:r w:rsidRPr="00DE7B59">
        <w:rPr>
          <w:lang w:eastAsia="ko-KR"/>
        </w:rPr>
        <w:t xml:space="preserve"> for the corresponding HARQ process when the transmission is performed if LBT failure indication is not received from lower layers;</w:t>
      </w:r>
    </w:p>
    <w:p w14:paraId="16615D40" w14:textId="77777777" w:rsidR="00DF3044" w:rsidRPr="00DE7B59" w:rsidRDefault="00DF3044" w:rsidP="00DF3044">
      <w:pPr>
        <w:pStyle w:val="B5"/>
        <w:rPr>
          <w:lang w:eastAsia="ko-KR"/>
        </w:rPr>
      </w:pPr>
      <w:r w:rsidRPr="00DE7B59">
        <w:rPr>
          <w:lang w:eastAsia="ko-KR"/>
        </w:rPr>
        <w:t>5&gt;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30431B98" w14:textId="77777777" w:rsidR="00DF3044" w:rsidRPr="00DE7B59" w:rsidRDefault="00DF3044" w:rsidP="00DF3044">
      <w:pPr>
        <w:pStyle w:val="B4"/>
      </w:pPr>
      <w:r w:rsidRPr="00DE7B59">
        <w:rPr>
          <w:lang w:eastAsia="ko-KR"/>
        </w:rPr>
        <w:t>4&gt;</w:t>
      </w:r>
      <w:r w:rsidRPr="00DE7B59">
        <w:tab/>
        <w:t>if the identified HARQ process is pending and the transmission is performed and LBT failure indication is not received from lower layers:</w:t>
      </w:r>
    </w:p>
    <w:p w14:paraId="19866AAA" w14:textId="77777777" w:rsidR="00DF3044" w:rsidRPr="00DE7B59" w:rsidRDefault="00DF3044" w:rsidP="00DF3044">
      <w:pPr>
        <w:pStyle w:val="B5"/>
      </w:pPr>
      <w:r w:rsidRPr="00DE7B59">
        <w:rPr>
          <w:lang w:eastAsia="ko-KR"/>
        </w:rPr>
        <w:t>5&gt;</w:t>
      </w:r>
      <w:r w:rsidRPr="00DE7B59">
        <w:tab/>
        <w:t>consider the identified HARQ process as not pending.</w:t>
      </w:r>
    </w:p>
    <w:p w14:paraId="54B6CA6E" w14:textId="77777777" w:rsidR="00DF3044" w:rsidRPr="00DE7B59" w:rsidRDefault="00DF3044" w:rsidP="00DF3044">
      <w:r w:rsidRPr="00DE7B59">
        <w:t>When determining if NDI has been toggled compared to the value in the previous transmission the MAC entity shall ignore NDI received in all uplink grants on PDCCH for its Temporary C-RNTI.</w:t>
      </w:r>
    </w:p>
    <w:p w14:paraId="0380D387" w14:textId="77777777" w:rsidR="00DF3044" w:rsidRPr="00DE7B59" w:rsidRDefault="00DF3044" w:rsidP="00DF3044">
      <w:r w:rsidRPr="00DE7B59">
        <w:rPr>
          <w:lang w:eastAsia="ko-KR"/>
        </w:rPr>
        <w:t xml:space="preserve">When </w:t>
      </w:r>
      <w:r w:rsidRPr="00DE7B59">
        <w:rPr>
          <w:i/>
          <w:lang w:eastAsia="ko-KR"/>
        </w:rPr>
        <w:t>configuredGrantTimer</w:t>
      </w:r>
      <w:r w:rsidRPr="00DE7B59">
        <w:rPr>
          <w:lang w:eastAsia="ko-KR"/>
        </w:rPr>
        <w:t xml:space="preserve"> or </w:t>
      </w:r>
      <w:r w:rsidRPr="00DE7B59">
        <w:rPr>
          <w:i/>
          <w:lang w:eastAsia="ko-KR"/>
        </w:rPr>
        <w:t>cg-RetransmissionTimer</w:t>
      </w:r>
      <w:r w:rsidRPr="00DE7B59">
        <w:rPr>
          <w:lang w:eastAsia="ko-KR"/>
        </w:rPr>
        <w:t xml:space="preserve"> is started or restarted by a PUSCH transmission, it shall be started at the beginning of the first symbol of the PUSCH transmission.</w:t>
      </w:r>
    </w:p>
    <w:p w14:paraId="003F954C" w14:textId="77777777" w:rsidR="00DF3044" w:rsidRPr="00DE7B59" w:rsidRDefault="00DF3044" w:rsidP="00DF3044">
      <w:pPr>
        <w:pStyle w:val="H6"/>
      </w:pPr>
      <w:r w:rsidRPr="00DE7B59">
        <w:t>7.1.1.3.11.3</w:t>
      </w:r>
      <w:r w:rsidRPr="00DE7B59">
        <w:tab/>
        <w:t>Test description</w:t>
      </w:r>
    </w:p>
    <w:p w14:paraId="224F4161" w14:textId="77777777" w:rsidR="00DF3044" w:rsidRPr="00DE7B59" w:rsidRDefault="00DF3044" w:rsidP="00DF3044">
      <w:pPr>
        <w:pStyle w:val="H6"/>
      </w:pPr>
      <w:r w:rsidRPr="00DE7B59">
        <w:t>7.1.1.3.11.3.1</w:t>
      </w:r>
      <w:r w:rsidRPr="00DE7B59">
        <w:tab/>
        <w:t>Pre-test conditions</w:t>
      </w:r>
    </w:p>
    <w:p w14:paraId="558BE5A1" w14:textId="77777777" w:rsidR="00DF3044" w:rsidRPr="00DE7B59" w:rsidRDefault="00DF3044" w:rsidP="00DF3044">
      <w:pPr>
        <w:rPr>
          <w:lang w:eastAsia="sv-SE"/>
        </w:rPr>
      </w:pPr>
      <w:r w:rsidRPr="00DE7B59">
        <w:rPr>
          <w:lang w:eastAsia="sv-SE"/>
        </w:rPr>
        <w:t xml:space="preserve">Same Pre-test conditions as in clause 7.1.1.0 except that the UM DRB is configured and the logical channels are configured according to </w:t>
      </w:r>
      <w:r w:rsidRPr="00DE7B59">
        <w:t>7.1.1.3.11.3.1</w:t>
      </w:r>
      <w:r w:rsidRPr="00DE7B59">
        <w:rPr>
          <w:lang w:eastAsia="sv-SE"/>
        </w:rPr>
        <w:t>-1.</w:t>
      </w:r>
    </w:p>
    <w:p w14:paraId="72F52CF9" w14:textId="77777777" w:rsidR="00DF3044" w:rsidRPr="00DE7B59" w:rsidRDefault="00DF3044" w:rsidP="00DF3044">
      <w:pPr>
        <w:pStyle w:val="TH"/>
      </w:pPr>
      <w:r w:rsidRPr="00DE7B59">
        <w:t>Table 7.1.1.3.11.3.1</w:t>
      </w:r>
      <w:r w:rsidRPr="00DE7B59">
        <w:rPr>
          <w:lang w:eastAsia="sv-SE"/>
        </w:rPr>
        <w:t>-2</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F3044" w:rsidRPr="00DE7B59" w14:paraId="253DFC65" w14:textId="77777777" w:rsidTr="00DE5B4F">
        <w:tc>
          <w:tcPr>
            <w:tcW w:w="2693" w:type="dxa"/>
          </w:tcPr>
          <w:p w14:paraId="42CB4458" w14:textId="77777777" w:rsidR="00DF3044" w:rsidRPr="00DE7B59" w:rsidRDefault="00DF3044" w:rsidP="00DE5B4F">
            <w:pPr>
              <w:pStyle w:val="TAH"/>
            </w:pPr>
            <w:r w:rsidRPr="00DE7B59">
              <w:t>Parameter</w:t>
            </w:r>
          </w:p>
        </w:tc>
        <w:tc>
          <w:tcPr>
            <w:tcW w:w="1701" w:type="dxa"/>
          </w:tcPr>
          <w:p w14:paraId="0B09AF6D" w14:textId="77777777" w:rsidR="00DF3044" w:rsidRPr="00DE7B59" w:rsidRDefault="00DF3044" w:rsidP="00DE5B4F">
            <w:pPr>
              <w:pStyle w:val="TAH"/>
            </w:pPr>
            <w:r w:rsidRPr="00DE7B59">
              <w:t>DRB1</w:t>
            </w:r>
          </w:p>
        </w:tc>
        <w:tc>
          <w:tcPr>
            <w:tcW w:w="1701" w:type="dxa"/>
          </w:tcPr>
          <w:p w14:paraId="0D9B98B4" w14:textId="77777777" w:rsidR="00DF3044" w:rsidRPr="00DE7B59" w:rsidRDefault="00DF3044" w:rsidP="00DE5B4F">
            <w:pPr>
              <w:pStyle w:val="TAH"/>
            </w:pPr>
            <w:r w:rsidRPr="00DE7B59">
              <w:t>DRB2</w:t>
            </w:r>
          </w:p>
        </w:tc>
      </w:tr>
      <w:tr w:rsidR="00DF3044" w:rsidRPr="00DE7B59" w14:paraId="6AF9A3CD" w14:textId="77777777" w:rsidTr="00DE5B4F">
        <w:tc>
          <w:tcPr>
            <w:tcW w:w="2693" w:type="dxa"/>
          </w:tcPr>
          <w:p w14:paraId="560881B6" w14:textId="77777777" w:rsidR="00DF3044" w:rsidRPr="00DE7B59" w:rsidRDefault="00DF3044" w:rsidP="00DE5B4F">
            <w:pPr>
              <w:pStyle w:val="TAL"/>
            </w:pPr>
            <w:r w:rsidRPr="00DE7B59">
              <w:t>LogicalChannelIdentity</w:t>
            </w:r>
          </w:p>
        </w:tc>
        <w:tc>
          <w:tcPr>
            <w:tcW w:w="1701" w:type="dxa"/>
          </w:tcPr>
          <w:p w14:paraId="1F6506D9" w14:textId="77777777" w:rsidR="00DF3044" w:rsidRPr="00DE7B59" w:rsidRDefault="00DF3044" w:rsidP="00DE5B4F">
            <w:pPr>
              <w:pStyle w:val="TAL"/>
            </w:pPr>
            <w:r w:rsidRPr="00DE7B59">
              <w:t>LCH4(DRB-Identity +3)</w:t>
            </w:r>
          </w:p>
        </w:tc>
        <w:tc>
          <w:tcPr>
            <w:tcW w:w="1701" w:type="dxa"/>
          </w:tcPr>
          <w:p w14:paraId="01C4839C" w14:textId="77777777" w:rsidR="00DF3044" w:rsidRPr="00DE7B59" w:rsidRDefault="00DF3044" w:rsidP="00DE5B4F">
            <w:pPr>
              <w:pStyle w:val="TAL"/>
            </w:pPr>
            <w:r w:rsidRPr="00DE7B59">
              <w:t>LCH5(DRB-Identity +3)</w:t>
            </w:r>
          </w:p>
        </w:tc>
      </w:tr>
      <w:tr w:rsidR="00DF3044" w:rsidRPr="00DE7B59" w14:paraId="14EA46E3" w14:textId="77777777" w:rsidTr="00DE5B4F">
        <w:tc>
          <w:tcPr>
            <w:tcW w:w="2693" w:type="dxa"/>
          </w:tcPr>
          <w:p w14:paraId="060DEF28" w14:textId="77777777" w:rsidR="00DF3044" w:rsidRPr="00DE7B59" w:rsidRDefault="00DF3044" w:rsidP="00DE5B4F">
            <w:pPr>
              <w:pStyle w:val="TAL"/>
            </w:pPr>
            <w:r w:rsidRPr="00DE7B59">
              <w:t>Priority</w:t>
            </w:r>
          </w:p>
        </w:tc>
        <w:tc>
          <w:tcPr>
            <w:tcW w:w="1701" w:type="dxa"/>
          </w:tcPr>
          <w:p w14:paraId="5F9C8980" w14:textId="77777777" w:rsidR="00DF3044" w:rsidRPr="00DE7B59" w:rsidRDefault="00DF3044" w:rsidP="00DE5B4F">
            <w:pPr>
              <w:pStyle w:val="TAL"/>
              <w:rPr>
                <w:lang w:eastAsia="zh-CN"/>
              </w:rPr>
            </w:pPr>
            <w:r w:rsidRPr="00DE7B59">
              <w:rPr>
                <w:lang w:eastAsia="zh-CN"/>
              </w:rPr>
              <w:t>6</w:t>
            </w:r>
          </w:p>
        </w:tc>
        <w:tc>
          <w:tcPr>
            <w:tcW w:w="1701" w:type="dxa"/>
          </w:tcPr>
          <w:p w14:paraId="1353E7A4" w14:textId="77777777" w:rsidR="00DF3044" w:rsidRPr="00DE7B59" w:rsidRDefault="00DF3044" w:rsidP="00DE5B4F">
            <w:pPr>
              <w:pStyle w:val="TAL"/>
              <w:rPr>
                <w:lang w:eastAsia="zh-CN"/>
              </w:rPr>
            </w:pPr>
            <w:r w:rsidRPr="00DE7B59">
              <w:rPr>
                <w:lang w:eastAsia="zh-CN"/>
              </w:rPr>
              <w:t>7</w:t>
            </w:r>
          </w:p>
        </w:tc>
      </w:tr>
      <w:tr w:rsidR="00DF3044" w:rsidRPr="00DE7B59" w14:paraId="39178E94" w14:textId="77777777" w:rsidTr="00DE5B4F">
        <w:tc>
          <w:tcPr>
            <w:tcW w:w="2693" w:type="dxa"/>
          </w:tcPr>
          <w:p w14:paraId="7AAE30CD" w14:textId="77777777" w:rsidR="00DF3044" w:rsidRPr="00DE7B59" w:rsidRDefault="00DF3044" w:rsidP="00DE5B4F">
            <w:pPr>
              <w:pStyle w:val="TAL"/>
            </w:pPr>
            <w:r w:rsidRPr="00DE7B59">
              <w:t>logicalChannelGroup</w:t>
            </w:r>
          </w:p>
        </w:tc>
        <w:tc>
          <w:tcPr>
            <w:tcW w:w="1701" w:type="dxa"/>
          </w:tcPr>
          <w:p w14:paraId="07932D79" w14:textId="77777777" w:rsidR="00DF3044" w:rsidRPr="00DE7B59" w:rsidRDefault="00DF3044" w:rsidP="00DE5B4F">
            <w:pPr>
              <w:pStyle w:val="TAL"/>
            </w:pPr>
            <w:r w:rsidRPr="00DE7B59">
              <w:t>2 (LCG ID#</w:t>
            </w:r>
            <w:r w:rsidRPr="00DE7B59">
              <w:rPr>
                <w:lang w:eastAsia="zh-CN"/>
              </w:rPr>
              <w:t>2</w:t>
            </w:r>
            <w:r w:rsidRPr="00DE7B59">
              <w:t>)</w:t>
            </w:r>
          </w:p>
        </w:tc>
        <w:tc>
          <w:tcPr>
            <w:tcW w:w="1701" w:type="dxa"/>
          </w:tcPr>
          <w:p w14:paraId="34443E52" w14:textId="77777777" w:rsidR="00DF3044" w:rsidRPr="00DE7B59" w:rsidRDefault="00DF3044" w:rsidP="00DE5B4F">
            <w:pPr>
              <w:pStyle w:val="TAL"/>
            </w:pPr>
            <w:r w:rsidRPr="00DE7B59">
              <w:t>1 (LCG ID#</w:t>
            </w:r>
            <w:r w:rsidRPr="00DE7B59">
              <w:rPr>
                <w:lang w:eastAsia="zh-CN"/>
              </w:rPr>
              <w:t>1</w:t>
            </w:r>
            <w:r w:rsidRPr="00DE7B59">
              <w:t>)</w:t>
            </w:r>
          </w:p>
        </w:tc>
      </w:tr>
    </w:tbl>
    <w:p w14:paraId="19098B63" w14:textId="77777777" w:rsidR="00DF3044" w:rsidRPr="00DE7B59" w:rsidRDefault="00DF3044" w:rsidP="00DF3044">
      <w:pPr>
        <w:rPr>
          <w:lang w:eastAsia="zh-CN"/>
        </w:rPr>
      </w:pPr>
    </w:p>
    <w:p w14:paraId="57C5A5D8" w14:textId="299A21A5" w:rsidR="00DF3044" w:rsidRPr="00DE7B59" w:rsidRDefault="00DF3044" w:rsidP="00DF3044">
      <w:pPr>
        <w:pStyle w:val="H6"/>
        <w:rPr>
          <w:snapToGrid w:val="0"/>
        </w:rPr>
      </w:pPr>
      <w:r w:rsidRPr="00DE7B59">
        <w:rPr>
          <w:lang w:eastAsia="zh-CN"/>
        </w:rPr>
        <w:t>7.1.1.3.11</w:t>
      </w:r>
      <w:r w:rsidRPr="00DE7B59">
        <w:rPr>
          <w:rFonts w:eastAsia="MS Gothic"/>
        </w:rPr>
        <w:t>.3.2</w:t>
      </w:r>
      <w:r w:rsidRPr="00DE7B59">
        <w:rPr>
          <w:rFonts w:eastAsia="MS Gothic"/>
        </w:rPr>
        <w:tab/>
      </w:r>
      <w:r w:rsidRPr="00DE7B59">
        <w:rPr>
          <w:snapToGrid w:val="0"/>
        </w:rPr>
        <w:t>Test procedure sequence</w:t>
      </w:r>
    </w:p>
    <w:p w14:paraId="547846C1" w14:textId="77777777" w:rsidR="00DF3044" w:rsidRPr="00DE7B59" w:rsidRDefault="00DF3044" w:rsidP="00DF3044">
      <w:pPr>
        <w:pStyle w:val="TH"/>
      </w:pPr>
      <w:r w:rsidRPr="00DE7B59">
        <w:t>Table 7.1.1.3.11.3.2-1: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F3044" w:rsidRPr="00DE7B59" w14:paraId="6A053DA9" w14:textId="77777777" w:rsidTr="00B848CA">
        <w:tc>
          <w:tcPr>
            <w:tcW w:w="648" w:type="dxa"/>
            <w:tcBorders>
              <w:bottom w:val="nil"/>
            </w:tcBorders>
          </w:tcPr>
          <w:p w14:paraId="253F3A8C" w14:textId="77777777" w:rsidR="00DF3044" w:rsidRPr="00DE7B59" w:rsidRDefault="00DF3044" w:rsidP="00DE5B4F">
            <w:pPr>
              <w:pStyle w:val="TAH"/>
            </w:pPr>
            <w:r w:rsidRPr="00DE7B59">
              <w:t>St</w:t>
            </w:r>
          </w:p>
        </w:tc>
        <w:tc>
          <w:tcPr>
            <w:tcW w:w="3969" w:type="dxa"/>
            <w:tcBorders>
              <w:bottom w:val="nil"/>
            </w:tcBorders>
          </w:tcPr>
          <w:p w14:paraId="05B5DDF0" w14:textId="77777777" w:rsidR="00DF3044" w:rsidRPr="00DE7B59" w:rsidRDefault="00DF3044" w:rsidP="00DE5B4F">
            <w:pPr>
              <w:pStyle w:val="TAH"/>
            </w:pPr>
            <w:r w:rsidRPr="00DE7B59">
              <w:t>Procedure</w:t>
            </w:r>
          </w:p>
        </w:tc>
        <w:tc>
          <w:tcPr>
            <w:tcW w:w="3686" w:type="dxa"/>
            <w:gridSpan w:val="2"/>
          </w:tcPr>
          <w:p w14:paraId="2D0FE1D5" w14:textId="77777777" w:rsidR="00DF3044" w:rsidRPr="00DE7B59" w:rsidRDefault="00DF3044" w:rsidP="00DE5B4F">
            <w:pPr>
              <w:pStyle w:val="TAH"/>
            </w:pPr>
            <w:r w:rsidRPr="00DE7B59">
              <w:t>Message Sequence</w:t>
            </w:r>
          </w:p>
        </w:tc>
        <w:tc>
          <w:tcPr>
            <w:tcW w:w="567" w:type="dxa"/>
            <w:tcBorders>
              <w:bottom w:val="nil"/>
            </w:tcBorders>
          </w:tcPr>
          <w:p w14:paraId="55577135" w14:textId="77777777" w:rsidR="00DF3044" w:rsidRPr="00DE7B59" w:rsidRDefault="00DF3044" w:rsidP="00DE5B4F">
            <w:pPr>
              <w:pStyle w:val="TAH"/>
            </w:pPr>
            <w:r w:rsidRPr="00DE7B59">
              <w:t>TP</w:t>
            </w:r>
          </w:p>
        </w:tc>
        <w:tc>
          <w:tcPr>
            <w:tcW w:w="892" w:type="dxa"/>
            <w:tcBorders>
              <w:bottom w:val="nil"/>
            </w:tcBorders>
          </w:tcPr>
          <w:p w14:paraId="169EED60" w14:textId="77777777" w:rsidR="00DF3044" w:rsidRPr="00DE7B59" w:rsidRDefault="00DF3044" w:rsidP="00DE5B4F">
            <w:pPr>
              <w:pStyle w:val="TAH"/>
            </w:pPr>
            <w:r w:rsidRPr="00DE7B59">
              <w:t>Verdict</w:t>
            </w:r>
          </w:p>
        </w:tc>
      </w:tr>
      <w:tr w:rsidR="00DF3044" w:rsidRPr="00DE7B59" w14:paraId="3DABDA1A" w14:textId="77777777" w:rsidTr="00B848CA">
        <w:tc>
          <w:tcPr>
            <w:tcW w:w="648" w:type="dxa"/>
            <w:tcBorders>
              <w:top w:val="nil"/>
            </w:tcBorders>
          </w:tcPr>
          <w:p w14:paraId="661B68AA" w14:textId="77777777" w:rsidR="00DF3044" w:rsidRPr="00DE7B59" w:rsidRDefault="00DF3044" w:rsidP="00DE5B4F">
            <w:pPr>
              <w:pStyle w:val="TAH"/>
            </w:pPr>
          </w:p>
        </w:tc>
        <w:tc>
          <w:tcPr>
            <w:tcW w:w="3969" w:type="dxa"/>
            <w:tcBorders>
              <w:top w:val="nil"/>
            </w:tcBorders>
          </w:tcPr>
          <w:p w14:paraId="448B2DA8" w14:textId="77777777" w:rsidR="00DF3044" w:rsidRPr="00DE7B59" w:rsidRDefault="00DF3044" w:rsidP="00DE5B4F">
            <w:pPr>
              <w:pStyle w:val="TAH"/>
            </w:pPr>
          </w:p>
        </w:tc>
        <w:tc>
          <w:tcPr>
            <w:tcW w:w="709" w:type="dxa"/>
          </w:tcPr>
          <w:p w14:paraId="2A634F17" w14:textId="77777777" w:rsidR="00DF3044" w:rsidRPr="00DE7B59" w:rsidRDefault="00DF3044" w:rsidP="00DE5B4F">
            <w:pPr>
              <w:pStyle w:val="TAH"/>
            </w:pPr>
            <w:r w:rsidRPr="00DE7B59">
              <w:t>U - S</w:t>
            </w:r>
          </w:p>
        </w:tc>
        <w:tc>
          <w:tcPr>
            <w:tcW w:w="2977" w:type="dxa"/>
          </w:tcPr>
          <w:p w14:paraId="3EDDDCA7" w14:textId="77777777" w:rsidR="00DF3044" w:rsidRPr="00DE7B59" w:rsidRDefault="00DF3044" w:rsidP="00DE5B4F">
            <w:pPr>
              <w:pStyle w:val="TAH"/>
            </w:pPr>
            <w:r w:rsidRPr="00DE7B59">
              <w:t>Message</w:t>
            </w:r>
          </w:p>
        </w:tc>
        <w:tc>
          <w:tcPr>
            <w:tcW w:w="567" w:type="dxa"/>
            <w:tcBorders>
              <w:top w:val="nil"/>
            </w:tcBorders>
          </w:tcPr>
          <w:p w14:paraId="6066CE74" w14:textId="77777777" w:rsidR="00DF3044" w:rsidRPr="00DE7B59" w:rsidRDefault="00DF3044" w:rsidP="00DE5B4F">
            <w:pPr>
              <w:pStyle w:val="TAH"/>
            </w:pPr>
          </w:p>
        </w:tc>
        <w:tc>
          <w:tcPr>
            <w:tcW w:w="892" w:type="dxa"/>
            <w:tcBorders>
              <w:top w:val="nil"/>
            </w:tcBorders>
          </w:tcPr>
          <w:p w14:paraId="630B2589" w14:textId="77777777" w:rsidR="00DF3044" w:rsidRPr="00DE7B59" w:rsidRDefault="00DF3044" w:rsidP="00DE5B4F">
            <w:pPr>
              <w:pStyle w:val="TAH"/>
            </w:pPr>
          </w:p>
        </w:tc>
      </w:tr>
      <w:tr w:rsidR="00DF3044" w:rsidRPr="00DE7B59" w14:paraId="796F6E45" w14:textId="77777777" w:rsidTr="00B848CA">
        <w:tc>
          <w:tcPr>
            <w:tcW w:w="648" w:type="dxa"/>
            <w:tcBorders>
              <w:top w:val="nil"/>
            </w:tcBorders>
          </w:tcPr>
          <w:p w14:paraId="04DAEF6A" w14:textId="77777777" w:rsidR="00DF3044" w:rsidRPr="00DE7B59" w:rsidRDefault="00DF3044" w:rsidP="00DE5B4F">
            <w:pPr>
              <w:pStyle w:val="TAC"/>
              <w:rPr>
                <w:lang w:eastAsia="zh-CN"/>
              </w:rPr>
            </w:pPr>
            <w:r w:rsidRPr="00DE7B59">
              <w:rPr>
                <w:lang w:eastAsia="zh-CN"/>
              </w:rPr>
              <w:t>1</w:t>
            </w:r>
          </w:p>
        </w:tc>
        <w:tc>
          <w:tcPr>
            <w:tcW w:w="3969" w:type="dxa"/>
            <w:tcBorders>
              <w:top w:val="nil"/>
            </w:tcBorders>
          </w:tcPr>
          <w:p w14:paraId="5E1F726C" w14:textId="7968E745" w:rsidR="00DF3044" w:rsidRPr="00DE7B59" w:rsidRDefault="00DF3044" w:rsidP="00DE5B4F">
            <w:pPr>
              <w:pStyle w:val="TAL"/>
              <w:rPr>
                <w:lang w:eastAsia="zh-CN"/>
              </w:rPr>
            </w:pPr>
            <w:r w:rsidRPr="00DE7B59">
              <w:rPr>
                <w:lang w:eastAsia="zh-CN"/>
              </w:rPr>
              <w:t xml:space="preserve">SS transmits NR RRCReconfiguration message to configure type 2 configured uplink grant. </w:t>
            </w:r>
          </w:p>
        </w:tc>
        <w:tc>
          <w:tcPr>
            <w:tcW w:w="709" w:type="dxa"/>
          </w:tcPr>
          <w:p w14:paraId="77758CEC" w14:textId="77777777" w:rsidR="00DF3044" w:rsidRPr="00DE7B59" w:rsidRDefault="00DF3044" w:rsidP="00DE5B4F">
            <w:pPr>
              <w:pStyle w:val="TAC"/>
            </w:pPr>
            <w:r w:rsidRPr="00DE7B59">
              <w:t>&lt;--</w:t>
            </w:r>
          </w:p>
        </w:tc>
        <w:tc>
          <w:tcPr>
            <w:tcW w:w="2977" w:type="dxa"/>
          </w:tcPr>
          <w:p w14:paraId="73AC24F4" w14:textId="12494264" w:rsidR="00DF3044" w:rsidRPr="00DE7B59" w:rsidRDefault="00DF3044" w:rsidP="00DE5B4F">
            <w:pPr>
              <w:pStyle w:val="TAL"/>
              <w:rPr>
                <w:b/>
              </w:rPr>
            </w:pPr>
            <w:r w:rsidRPr="00DE7B59">
              <w:t>RRCReconfiguration</w:t>
            </w:r>
          </w:p>
        </w:tc>
        <w:tc>
          <w:tcPr>
            <w:tcW w:w="567" w:type="dxa"/>
            <w:tcBorders>
              <w:top w:val="nil"/>
            </w:tcBorders>
          </w:tcPr>
          <w:p w14:paraId="2E12A226" w14:textId="77777777" w:rsidR="00DF3044" w:rsidRPr="00DE7B59" w:rsidRDefault="00DF3044" w:rsidP="00DE5B4F">
            <w:pPr>
              <w:pStyle w:val="TAC"/>
            </w:pPr>
            <w:r w:rsidRPr="00DE7B59">
              <w:t>-</w:t>
            </w:r>
          </w:p>
        </w:tc>
        <w:tc>
          <w:tcPr>
            <w:tcW w:w="892" w:type="dxa"/>
            <w:tcBorders>
              <w:top w:val="nil"/>
            </w:tcBorders>
          </w:tcPr>
          <w:p w14:paraId="1BE348E0" w14:textId="77777777" w:rsidR="00DF3044" w:rsidRPr="00DE7B59" w:rsidRDefault="00DF3044" w:rsidP="00DE5B4F">
            <w:pPr>
              <w:pStyle w:val="TAC"/>
            </w:pPr>
            <w:r w:rsidRPr="00DE7B59">
              <w:t>-</w:t>
            </w:r>
          </w:p>
        </w:tc>
      </w:tr>
      <w:tr w:rsidR="00DF3044" w:rsidRPr="00DE7B59" w14:paraId="5284C37F" w14:textId="77777777" w:rsidTr="00B848CA">
        <w:tc>
          <w:tcPr>
            <w:tcW w:w="648" w:type="dxa"/>
            <w:tcBorders>
              <w:top w:val="nil"/>
            </w:tcBorders>
          </w:tcPr>
          <w:p w14:paraId="42E65669" w14:textId="77777777" w:rsidR="00DF3044" w:rsidRPr="00DE7B59" w:rsidRDefault="00DF3044" w:rsidP="00DE5B4F">
            <w:pPr>
              <w:pStyle w:val="TAC"/>
              <w:rPr>
                <w:lang w:eastAsia="zh-CN"/>
              </w:rPr>
            </w:pPr>
            <w:r w:rsidRPr="00DE7B59">
              <w:rPr>
                <w:lang w:eastAsia="zh-CN"/>
              </w:rPr>
              <w:t>2</w:t>
            </w:r>
          </w:p>
        </w:tc>
        <w:tc>
          <w:tcPr>
            <w:tcW w:w="3969" w:type="dxa"/>
            <w:tcBorders>
              <w:top w:val="nil"/>
            </w:tcBorders>
          </w:tcPr>
          <w:p w14:paraId="198DD20A" w14:textId="487D317C" w:rsidR="00DF3044" w:rsidRPr="00DE7B59" w:rsidRDefault="00DF3044" w:rsidP="00DE5B4F">
            <w:pPr>
              <w:pStyle w:val="TAL"/>
              <w:rPr>
                <w:lang w:eastAsia="zh-CN"/>
              </w:rPr>
            </w:pPr>
            <w:r w:rsidRPr="00DE7B59">
              <w:rPr>
                <w:lang w:eastAsia="zh-CN"/>
              </w:rPr>
              <w:t>The UE transmits NR RRCReconfigurationComplete.</w:t>
            </w:r>
            <w:r w:rsidR="000875BD" w:rsidRPr="00DE7B59">
              <w:rPr>
                <w:lang w:eastAsia="zh-CN"/>
              </w:rPr>
              <w:t xml:space="preserve"> </w:t>
            </w:r>
          </w:p>
        </w:tc>
        <w:tc>
          <w:tcPr>
            <w:tcW w:w="709" w:type="dxa"/>
          </w:tcPr>
          <w:p w14:paraId="70BF7F94" w14:textId="77777777" w:rsidR="00DF3044" w:rsidRPr="00DE7B59" w:rsidRDefault="00DF3044" w:rsidP="00DE5B4F">
            <w:pPr>
              <w:pStyle w:val="TAC"/>
            </w:pPr>
            <w:r w:rsidRPr="00DE7B59">
              <w:t>--&gt;</w:t>
            </w:r>
          </w:p>
        </w:tc>
        <w:tc>
          <w:tcPr>
            <w:tcW w:w="2977" w:type="dxa"/>
          </w:tcPr>
          <w:p w14:paraId="7D8E4893" w14:textId="1F84BE1D" w:rsidR="00DF3044" w:rsidRPr="00DE7B59" w:rsidRDefault="00DF3044" w:rsidP="00DE5B4F">
            <w:pPr>
              <w:pStyle w:val="TAL"/>
              <w:rPr>
                <w:b/>
              </w:rPr>
            </w:pPr>
            <w:r w:rsidRPr="00DE7B59">
              <w:t>RRCReconfigurationComplete</w:t>
            </w:r>
          </w:p>
        </w:tc>
        <w:tc>
          <w:tcPr>
            <w:tcW w:w="567" w:type="dxa"/>
            <w:tcBorders>
              <w:top w:val="nil"/>
            </w:tcBorders>
          </w:tcPr>
          <w:p w14:paraId="56831A53" w14:textId="77777777" w:rsidR="00DF3044" w:rsidRPr="00DE7B59" w:rsidRDefault="00DF3044" w:rsidP="00DE5B4F">
            <w:pPr>
              <w:pStyle w:val="TAC"/>
            </w:pPr>
            <w:r w:rsidRPr="00DE7B59">
              <w:t>-</w:t>
            </w:r>
          </w:p>
        </w:tc>
        <w:tc>
          <w:tcPr>
            <w:tcW w:w="892" w:type="dxa"/>
            <w:tcBorders>
              <w:top w:val="nil"/>
            </w:tcBorders>
          </w:tcPr>
          <w:p w14:paraId="7E95C3C8" w14:textId="77777777" w:rsidR="00DF3044" w:rsidRPr="00DE7B59" w:rsidRDefault="00DF3044" w:rsidP="00DE5B4F">
            <w:pPr>
              <w:pStyle w:val="TAC"/>
            </w:pPr>
            <w:r w:rsidRPr="00DE7B59">
              <w:t>-</w:t>
            </w:r>
          </w:p>
        </w:tc>
      </w:tr>
      <w:tr w:rsidR="00DF3044" w:rsidRPr="00DE7B59" w14:paraId="5D557AA7" w14:textId="77777777" w:rsidTr="00B848CA">
        <w:tc>
          <w:tcPr>
            <w:tcW w:w="648" w:type="dxa"/>
            <w:tcBorders>
              <w:top w:val="nil"/>
            </w:tcBorders>
          </w:tcPr>
          <w:p w14:paraId="4A4CB215" w14:textId="77777777" w:rsidR="00DF3044" w:rsidRPr="00DE7B59" w:rsidRDefault="00DF3044" w:rsidP="00DE5B4F">
            <w:pPr>
              <w:pStyle w:val="TAC"/>
              <w:rPr>
                <w:lang w:eastAsia="zh-CN"/>
              </w:rPr>
            </w:pPr>
            <w:r w:rsidRPr="00DE7B59">
              <w:rPr>
                <w:lang w:eastAsia="zh-CN"/>
              </w:rPr>
              <w:t>3</w:t>
            </w:r>
          </w:p>
        </w:tc>
        <w:tc>
          <w:tcPr>
            <w:tcW w:w="3969" w:type="dxa"/>
            <w:tcBorders>
              <w:top w:val="nil"/>
            </w:tcBorders>
          </w:tcPr>
          <w:p w14:paraId="7B58AC63" w14:textId="77777777" w:rsidR="00DF3044" w:rsidRPr="00DE7B59" w:rsidRDefault="00DF3044" w:rsidP="00DE5B4F">
            <w:pPr>
              <w:pStyle w:val="TAL"/>
              <w:rPr>
                <w:lang w:eastAsia="zh-CN"/>
              </w:rPr>
            </w:pPr>
            <w:r w:rsidRPr="00DE7B59">
              <w:rPr>
                <w:lang w:eastAsia="zh-CN"/>
              </w:rPr>
              <w:t>The SS ignores scheduling requests and does not allocate any uplink grant.</w:t>
            </w:r>
          </w:p>
        </w:tc>
        <w:tc>
          <w:tcPr>
            <w:tcW w:w="709" w:type="dxa"/>
          </w:tcPr>
          <w:p w14:paraId="13DA4D3A" w14:textId="77777777" w:rsidR="00DF3044" w:rsidRPr="00DE7B59" w:rsidRDefault="00DF3044" w:rsidP="00DE5B4F">
            <w:pPr>
              <w:pStyle w:val="TAC"/>
            </w:pPr>
            <w:r w:rsidRPr="00DE7B59">
              <w:t>-</w:t>
            </w:r>
          </w:p>
        </w:tc>
        <w:tc>
          <w:tcPr>
            <w:tcW w:w="2977" w:type="dxa"/>
          </w:tcPr>
          <w:p w14:paraId="38D155E7" w14:textId="77777777" w:rsidR="00DF3044" w:rsidRPr="00DE7B59" w:rsidRDefault="00DF3044" w:rsidP="00DE5B4F">
            <w:pPr>
              <w:pStyle w:val="TAL"/>
              <w:rPr>
                <w:lang w:eastAsia="zh-CN"/>
              </w:rPr>
            </w:pPr>
            <w:r w:rsidRPr="00DE7B59">
              <w:rPr>
                <w:lang w:eastAsia="zh-CN"/>
              </w:rPr>
              <w:t>-</w:t>
            </w:r>
          </w:p>
        </w:tc>
        <w:tc>
          <w:tcPr>
            <w:tcW w:w="567" w:type="dxa"/>
            <w:tcBorders>
              <w:top w:val="nil"/>
            </w:tcBorders>
          </w:tcPr>
          <w:p w14:paraId="51D962B9" w14:textId="77777777" w:rsidR="00DF3044" w:rsidRPr="00DE7B59" w:rsidRDefault="00DF3044" w:rsidP="00DE5B4F">
            <w:pPr>
              <w:pStyle w:val="TAC"/>
              <w:rPr>
                <w:lang w:eastAsia="zh-CN"/>
              </w:rPr>
            </w:pPr>
            <w:r w:rsidRPr="00DE7B59">
              <w:rPr>
                <w:lang w:eastAsia="zh-CN"/>
              </w:rPr>
              <w:t>-</w:t>
            </w:r>
          </w:p>
        </w:tc>
        <w:tc>
          <w:tcPr>
            <w:tcW w:w="892" w:type="dxa"/>
            <w:tcBorders>
              <w:top w:val="nil"/>
            </w:tcBorders>
          </w:tcPr>
          <w:p w14:paraId="1BAD2AF3" w14:textId="77777777" w:rsidR="00DF3044" w:rsidRPr="00DE7B59" w:rsidRDefault="00DF3044" w:rsidP="00DE5B4F">
            <w:pPr>
              <w:pStyle w:val="TAC"/>
              <w:rPr>
                <w:lang w:eastAsia="zh-CN"/>
              </w:rPr>
            </w:pPr>
            <w:r w:rsidRPr="00DE7B59">
              <w:rPr>
                <w:lang w:eastAsia="zh-CN"/>
              </w:rPr>
              <w:t>-</w:t>
            </w:r>
          </w:p>
        </w:tc>
      </w:tr>
      <w:tr w:rsidR="00DF3044" w:rsidRPr="00DE7B59" w14:paraId="1BC881A4" w14:textId="77777777" w:rsidTr="00B848CA">
        <w:tc>
          <w:tcPr>
            <w:tcW w:w="648" w:type="dxa"/>
            <w:tcBorders>
              <w:top w:val="nil"/>
            </w:tcBorders>
          </w:tcPr>
          <w:p w14:paraId="334F325C" w14:textId="77777777" w:rsidR="00DF3044" w:rsidRPr="00DE7B59" w:rsidRDefault="00DF3044" w:rsidP="00DE5B4F">
            <w:pPr>
              <w:pStyle w:val="TAC"/>
              <w:rPr>
                <w:lang w:eastAsia="zh-CN"/>
              </w:rPr>
            </w:pPr>
            <w:r w:rsidRPr="00DE7B59">
              <w:rPr>
                <w:lang w:eastAsia="zh-CN"/>
              </w:rPr>
              <w:t>4</w:t>
            </w:r>
          </w:p>
        </w:tc>
        <w:tc>
          <w:tcPr>
            <w:tcW w:w="3969" w:type="dxa"/>
            <w:tcBorders>
              <w:top w:val="nil"/>
            </w:tcBorders>
          </w:tcPr>
          <w:p w14:paraId="004BB729" w14:textId="77777777" w:rsidR="00DF3044" w:rsidRPr="00DE7B59" w:rsidRDefault="00DF3044" w:rsidP="00DE5B4F">
            <w:pPr>
              <w:pStyle w:val="TAL"/>
            </w:pPr>
            <w:r w:rsidRPr="00DE7B59">
              <w:t>SS transmits a MAC PDU including a RLC SDU-1 on LCH 4.</w:t>
            </w:r>
          </w:p>
        </w:tc>
        <w:tc>
          <w:tcPr>
            <w:tcW w:w="709" w:type="dxa"/>
          </w:tcPr>
          <w:p w14:paraId="73BE5B29" w14:textId="77777777" w:rsidR="00DF3044" w:rsidRPr="00DE7B59" w:rsidRDefault="00DF3044" w:rsidP="00DE5B4F">
            <w:pPr>
              <w:pStyle w:val="TAC"/>
            </w:pPr>
            <w:r w:rsidRPr="00DE7B59">
              <w:t>&lt;--</w:t>
            </w:r>
          </w:p>
        </w:tc>
        <w:tc>
          <w:tcPr>
            <w:tcW w:w="2977" w:type="dxa"/>
          </w:tcPr>
          <w:p w14:paraId="68BC27BC" w14:textId="77777777" w:rsidR="00DF3044" w:rsidRPr="00DE7B59" w:rsidRDefault="00DF3044" w:rsidP="00DE5B4F">
            <w:pPr>
              <w:pStyle w:val="TAL"/>
            </w:pPr>
            <w:r w:rsidRPr="00DE7B59">
              <w:t>MAC PDU (1 RLC SDU of 40 bytes on DRB)</w:t>
            </w:r>
          </w:p>
        </w:tc>
        <w:tc>
          <w:tcPr>
            <w:tcW w:w="567" w:type="dxa"/>
            <w:tcBorders>
              <w:top w:val="nil"/>
            </w:tcBorders>
          </w:tcPr>
          <w:p w14:paraId="154D387B" w14:textId="77777777" w:rsidR="00DF3044" w:rsidRPr="00DE7B59" w:rsidRDefault="00DF3044" w:rsidP="00DE5B4F">
            <w:pPr>
              <w:pStyle w:val="TAC"/>
            </w:pPr>
            <w:r w:rsidRPr="00DE7B59">
              <w:t>-</w:t>
            </w:r>
          </w:p>
        </w:tc>
        <w:tc>
          <w:tcPr>
            <w:tcW w:w="892" w:type="dxa"/>
            <w:tcBorders>
              <w:top w:val="nil"/>
            </w:tcBorders>
          </w:tcPr>
          <w:p w14:paraId="4E7C90B6" w14:textId="77777777" w:rsidR="00DF3044" w:rsidRPr="00DE7B59" w:rsidRDefault="00DF3044" w:rsidP="00DE5B4F">
            <w:pPr>
              <w:pStyle w:val="TAC"/>
            </w:pPr>
            <w:r w:rsidRPr="00DE7B59">
              <w:t>-</w:t>
            </w:r>
          </w:p>
        </w:tc>
      </w:tr>
      <w:tr w:rsidR="00DF3044" w:rsidRPr="00DE7B59" w14:paraId="6C824430" w14:textId="77777777" w:rsidTr="00B848CA">
        <w:tc>
          <w:tcPr>
            <w:tcW w:w="648" w:type="dxa"/>
          </w:tcPr>
          <w:p w14:paraId="76223D27" w14:textId="77777777" w:rsidR="00DF3044" w:rsidRPr="00DE7B59" w:rsidRDefault="00DF3044" w:rsidP="00DE5B4F">
            <w:pPr>
              <w:pStyle w:val="TAC"/>
              <w:rPr>
                <w:lang w:eastAsia="zh-CN"/>
              </w:rPr>
            </w:pPr>
            <w:r w:rsidRPr="00DE7B59">
              <w:rPr>
                <w:lang w:eastAsia="zh-CN"/>
              </w:rPr>
              <w:t>5</w:t>
            </w:r>
          </w:p>
        </w:tc>
        <w:tc>
          <w:tcPr>
            <w:tcW w:w="3969" w:type="dxa"/>
          </w:tcPr>
          <w:p w14:paraId="1A90F370" w14:textId="77777777" w:rsidR="00DF3044" w:rsidRPr="00DE7B59" w:rsidRDefault="00DF3044" w:rsidP="00DE5B4F">
            <w:pPr>
              <w:pStyle w:val="TAL"/>
            </w:pPr>
            <w:r w:rsidRPr="00DE7B59">
              <w:t>The SS allocate</w:t>
            </w:r>
            <w:r w:rsidRPr="00DE7B59">
              <w:rPr>
                <w:lang w:eastAsia="zh-CN"/>
              </w:rPr>
              <w:t>s an</w:t>
            </w:r>
            <w:r w:rsidRPr="00DE7B59">
              <w:t xml:space="preserve"> UL Grant (with size 384 bits that only sufficient for one RLC SDU to be looped back in a Slot) for one HARQ process X and NDI indicates new transmission redundancy version to be used as 0.</w:t>
            </w:r>
          </w:p>
        </w:tc>
        <w:tc>
          <w:tcPr>
            <w:tcW w:w="709" w:type="dxa"/>
          </w:tcPr>
          <w:p w14:paraId="45D7C350" w14:textId="77777777" w:rsidR="00DF3044" w:rsidRPr="00DE7B59" w:rsidRDefault="00DF3044" w:rsidP="00DE5B4F">
            <w:pPr>
              <w:pStyle w:val="TAC"/>
            </w:pPr>
            <w:r w:rsidRPr="00DE7B59">
              <w:t>&lt;--</w:t>
            </w:r>
          </w:p>
        </w:tc>
        <w:tc>
          <w:tcPr>
            <w:tcW w:w="2977" w:type="dxa"/>
          </w:tcPr>
          <w:p w14:paraId="016CB3AD" w14:textId="77777777" w:rsidR="00DF3044" w:rsidRPr="00DE7B59" w:rsidRDefault="00DF3044" w:rsidP="00DE5B4F">
            <w:pPr>
              <w:pStyle w:val="TAL"/>
            </w:pPr>
            <w:r w:rsidRPr="00DE7B59">
              <w:t>(UL Grant (C-RNTI))</w:t>
            </w:r>
          </w:p>
        </w:tc>
        <w:tc>
          <w:tcPr>
            <w:tcW w:w="567" w:type="dxa"/>
          </w:tcPr>
          <w:p w14:paraId="42359EA2" w14:textId="77777777" w:rsidR="00DF3044" w:rsidRPr="00DE7B59" w:rsidRDefault="00DF3044" w:rsidP="00DE5B4F">
            <w:pPr>
              <w:pStyle w:val="TAC"/>
            </w:pPr>
            <w:r w:rsidRPr="00DE7B59">
              <w:t>-</w:t>
            </w:r>
          </w:p>
        </w:tc>
        <w:tc>
          <w:tcPr>
            <w:tcW w:w="892" w:type="dxa"/>
          </w:tcPr>
          <w:p w14:paraId="1E137BD4" w14:textId="77777777" w:rsidR="00DF3044" w:rsidRPr="00DE7B59" w:rsidRDefault="00DF3044" w:rsidP="00DE5B4F">
            <w:pPr>
              <w:pStyle w:val="TAC"/>
            </w:pPr>
            <w:r w:rsidRPr="00DE7B59">
              <w:t>-</w:t>
            </w:r>
          </w:p>
        </w:tc>
      </w:tr>
      <w:tr w:rsidR="00DF3044" w:rsidRPr="00DE7B59" w14:paraId="6CAD04F0" w14:textId="77777777" w:rsidTr="00B848CA">
        <w:tc>
          <w:tcPr>
            <w:tcW w:w="648" w:type="dxa"/>
          </w:tcPr>
          <w:p w14:paraId="5C7ECCE9" w14:textId="77777777" w:rsidR="00DF3044" w:rsidRPr="00DE7B59" w:rsidRDefault="00DF3044" w:rsidP="00DE5B4F">
            <w:pPr>
              <w:pStyle w:val="TAC"/>
              <w:rPr>
                <w:lang w:eastAsia="zh-CN"/>
              </w:rPr>
            </w:pPr>
            <w:r w:rsidRPr="00DE7B59">
              <w:rPr>
                <w:lang w:eastAsia="zh-CN"/>
              </w:rPr>
              <w:t>6</w:t>
            </w:r>
          </w:p>
        </w:tc>
        <w:tc>
          <w:tcPr>
            <w:tcW w:w="3969" w:type="dxa"/>
          </w:tcPr>
          <w:p w14:paraId="07880102" w14:textId="77777777" w:rsidR="00DF3044" w:rsidRPr="00DE7B59" w:rsidRDefault="00DF3044" w:rsidP="00DE5B4F">
            <w:pPr>
              <w:pStyle w:val="TAL"/>
              <w:rPr>
                <w:lang w:eastAsia="zh-CN"/>
              </w:rPr>
            </w:pPr>
            <w:r w:rsidRPr="00DE7B59">
              <w:t>The UE transmit a MAC PDU including the RLC SDU-1, in HARQ process X.</w:t>
            </w:r>
          </w:p>
        </w:tc>
        <w:tc>
          <w:tcPr>
            <w:tcW w:w="709" w:type="dxa"/>
          </w:tcPr>
          <w:p w14:paraId="079B4E98" w14:textId="77777777" w:rsidR="00DF3044" w:rsidRPr="00DE7B59" w:rsidRDefault="00DF3044" w:rsidP="00DE5B4F">
            <w:pPr>
              <w:pStyle w:val="TAC"/>
            </w:pPr>
            <w:r w:rsidRPr="00DE7B59">
              <w:t>--&gt;</w:t>
            </w:r>
          </w:p>
        </w:tc>
        <w:tc>
          <w:tcPr>
            <w:tcW w:w="2977" w:type="dxa"/>
          </w:tcPr>
          <w:p w14:paraId="6C22DEC7" w14:textId="77777777" w:rsidR="00DF3044" w:rsidRPr="00DE7B59" w:rsidRDefault="00DF3044" w:rsidP="00DE5B4F">
            <w:pPr>
              <w:pStyle w:val="TAL"/>
            </w:pPr>
            <w:r w:rsidRPr="00DE7B59">
              <w:t>MAC PDU</w:t>
            </w:r>
          </w:p>
        </w:tc>
        <w:tc>
          <w:tcPr>
            <w:tcW w:w="567" w:type="dxa"/>
          </w:tcPr>
          <w:p w14:paraId="10C97607" w14:textId="77777777" w:rsidR="00DF3044" w:rsidRPr="00DE7B59" w:rsidRDefault="00DF3044" w:rsidP="00DE5B4F">
            <w:pPr>
              <w:pStyle w:val="TAC"/>
            </w:pPr>
            <w:r w:rsidRPr="00DE7B59">
              <w:t>-</w:t>
            </w:r>
          </w:p>
        </w:tc>
        <w:tc>
          <w:tcPr>
            <w:tcW w:w="892" w:type="dxa"/>
          </w:tcPr>
          <w:p w14:paraId="1BC1963B" w14:textId="77777777" w:rsidR="00DF3044" w:rsidRPr="00DE7B59" w:rsidRDefault="00DF3044" w:rsidP="00DE5B4F">
            <w:pPr>
              <w:pStyle w:val="TAC"/>
            </w:pPr>
            <w:r w:rsidRPr="00DE7B59">
              <w:t>-</w:t>
            </w:r>
          </w:p>
        </w:tc>
      </w:tr>
      <w:tr w:rsidR="00DF3044" w:rsidRPr="00DE7B59" w14:paraId="2D8F053E" w14:textId="77777777" w:rsidTr="00B848CA">
        <w:tc>
          <w:tcPr>
            <w:tcW w:w="648" w:type="dxa"/>
          </w:tcPr>
          <w:p w14:paraId="44A34B2C" w14:textId="77777777" w:rsidR="00DF3044" w:rsidRPr="00DE7B59" w:rsidRDefault="00DF3044" w:rsidP="00DE5B4F">
            <w:pPr>
              <w:pStyle w:val="TAC"/>
              <w:rPr>
                <w:lang w:eastAsia="zh-CN"/>
              </w:rPr>
            </w:pPr>
            <w:r w:rsidRPr="00DE7B59">
              <w:rPr>
                <w:lang w:eastAsia="zh-CN"/>
              </w:rPr>
              <w:t>7</w:t>
            </w:r>
          </w:p>
        </w:tc>
        <w:tc>
          <w:tcPr>
            <w:tcW w:w="3969" w:type="dxa"/>
          </w:tcPr>
          <w:p w14:paraId="4787A4AF" w14:textId="77777777" w:rsidR="00DF3044" w:rsidRPr="00DE7B59" w:rsidRDefault="00DF3044" w:rsidP="00DE5B4F">
            <w:pPr>
              <w:pStyle w:val="TAL"/>
            </w:pPr>
            <w:r w:rsidRPr="00DE7B59">
              <w:t>SS transmits a MAC PDU including a RLC SDU-2 on LCH 5.</w:t>
            </w:r>
          </w:p>
        </w:tc>
        <w:tc>
          <w:tcPr>
            <w:tcW w:w="709" w:type="dxa"/>
          </w:tcPr>
          <w:p w14:paraId="39C5B547" w14:textId="77777777" w:rsidR="00DF3044" w:rsidRPr="00DE7B59" w:rsidRDefault="00DF3044" w:rsidP="00DE5B4F">
            <w:pPr>
              <w:pStyle w:val="TAC"/>
            </w:pPr>
            <w:r w:rsidRPr="00DE7B59">
              <w:t>&lt;--</w:t>
            </w:r>
          </w:p>
        </w:tc>
        <w:tc>
          <w:tcPr>
            <w:tcW w:w="2977" w:type="dxa"/>
          </w:tcPr>
          <w:p w14:paraId="70C82740" w14:textId="77777777" w:rsidR="00DF3044" w:rsidRPr="00DE7B59" w:rsidRDefault="00DF3044" w:rsidP="00DE5B4F">
            <w:pPr>
              <w:pStyle w:val="TAL"/>
            </w:pPr>
            <w:r w:rsidRPr="00DE7B59">
              <w:t>MAC PDU (1 RLC SDU of 40 bytes on DRB)</w:t>
            </w:r>
          </w:p>
        </w:tc>
        <w:tc>
          <w:tcPr>
            <w:tcW w:w="567" w:type="dxa"/>
          </w:tcPr>
          <w:p w14:paraId="4996C6DF" w14:textId="77777777" w:rsidR="00DF3044" w:rsidRPr="00DE7B59" w:rsidRDefault="00DF3044" w:rsidP="00DE5B4F">
            <w:pPr>
              <w:pStyle w:val="TAC"/>
            </w:pPr>
            <w:r w:rsidRPr="00DE7B59">
              <w:t>-</w:t>
            </w:r>
          </w:p>
        </w:tc>
        <w:tc>
          <w:tcPr>
            <w:tcW w:w="892" w:type="dxa"/>
          </w:tcPr>
          <w:p w14:paraId="38584655" w14:textId="77777777" w:rsidR="00DF3044" w:rsidRPr="00DE7B59" w:rsidRDefault="00DF3044" w:rsidP="00DE5B4F">
            <w:pPr>
              <w:pStyle w:val="TAC"/>
            </w:pPr>
            <w:r w:rsidRPr="00DE7B59">
              <w:t>-</w:t>
            </w:r>
          </w:p>
        </w:tc>
      </w:tr>
      <w:tr w:rsidR="00DF3044" w:rsidRPr="00DE7B59" w14:paraId="1A8E12F7" w14:textId="77777777" w:rsidTr="00B848CA">
        <w:tc>
          <w:tcPr>
            <w:tcW w:w="648" w:type="dxa"/>
          </w:tcPr>
          <w:p w14:paraId="62C8F79C" w14:textId="77777777" w:rsidR="00DF3044" w:rsidRPr="00DE7B59" w:rsidRDefault="00DF3044" w:rsidP="00DE5B4F">
            <w:pPr>
              <w:pStyle w:val="TAC"/>
              <w:rPr>
                <w:lang w:eastAsia="zh-CN"/>
              </w:rPr>
            </w:pPr>
            <w:r w:rsidRPr="00DE7B59">
              <w:rPr>
                <w:lang w:eastAsia="zh-CN"/>
              </w:rPr>
              <w:t>8</w:t>
            </w:r>
          </w:p>
        </w:tc>
        <w:tc>
          <w:tcPr>
            <w:tcW w:w="3969" w:type="dxa"/>
          </w:tcPr>
          <w:p w14:paraId="52CFFE94" w14:textId="7EFBC936" w:rsidR="00DF3044" w:rsidRPr="00DE7B59" w:rsidRDefault="00DF3044" w:rsidP="00DE5B4F">
            <w:pPr>
              <w:pStyle w:val="TAL"/>
            </w:pPr>
            <w:r w:rsidRPr="00DE7B59">
              <w:t>SS transmits a configured UL Grant  (with size 384 bits that only sufficient for one RLC SDU to be looped back in a Slot), on PDCCH with the CS-RNTI assigned to the UE, allowing the UE to return the RLC SDU-2 (as received in step 5) in Slot P.</w:t>
            </w:r>
          </w:p>
        </w:tc>
        <w:tc>
          <w:tcPr>
            <w:tcW w:w="709" w:type="dxa"/>
          </w:tcPr>
          <w:p w14:paraId="1066449E" w14:textId="77777777" w:rsidR="00DF3044" w:rsidRPr="00DE7B59" w:rsidRDefault="00DF3044" w:rsidP="00DE5B4F">
            <w:pPr>
              <w:pStyle w:val="TAC"/>
            </w:pPr>
            <w:r w:rsidRPr="00DE7B59">
              <w:t>&lt;--</w:t>
            </w:r>
          </w:p>
        </w:tc>
        <w:tc>
          <w:tcPr>
            <w:tcW w:w="2977" w:type="dxa"/>
          </w:tcPr>
          <w:p w14:paraId="3E631480" w14:textId="77777777" w:rsidR="00DF3044" w:rsidRPr="00DE7B59" w:rsidRDefault="00DF3044" w:rsidP="00DE5B4F">
            <w:pPr>
              <w:pStyle w:val="TAL"/>
            </w:pPr>
            <w:r w:rsidRPr="00DE7B59">
              <w:t>(UL Grant (CS-RNTI))</w:t>
            </w:r>
          </w:p>
        </w:tc>
        <w:tc>
          <w:tcPr>
            <w:tcW w:w="567" w:type="dxa"/>
          </w:tcPr>
          <w:p w14:paraId="7A1647B1" w14:textId="77777777" w:rsidR="00DF3044" w:rsidRPr="00DE7B59" w:rsidRDefault="00DF3044" w:rsidP="00DE5B4F">
            <w:pPr>
              <w:pStyle w:val="TAC"/>
            </w:pPr>
            <w:r w:rsidRPr="00DE7B59">
              <w:t>-</w:t>
            </w:r>
          </w:p>
        </w:tc>
        <w:tc>
          <w:tcPr>
            <w:tcW w:w="892" w:type="dxa"/>
          </w:tcPr>
          <w:p w14:paraId="43C93F4C" w14:textId="77777777" w:rsidR="00DF3044" w:rsidRPr="00DE7B59" w:rsidRDefault="00DF3044" w:rsidP="00DE5B4F">
            <w:pPr>
              <w:pStyle w:val="TAC"/>
            </w:pPr>
            <w:r w:rsidRPr="00DE7B59">
              <w:t>-</w:t>
            </w:r>
          </w:p>
        </w:tc>
      </w:tr>
      <w:tr w:rsidR="00DF3044" w:rsidRPr="00DE7B59" w14:paraId="4116BDAE" w14:textId="77777777" w:rsidTr="00B848CA">
        <w:tc>
          <w:tcPr>
            <w:tcW w:w="648" w:type="dxa"/>
          </w:tcPr>
          <w:p w14:paraId="577A44BA" w14:textId="77777777" w:rsidR="00DF3044" w:rsidRPr="00DE7B59" w:rsidRDefault="00DF3044" w:rsidP="00DE5B4F">
            <w:pPr>
              <w:pStyle w:val="TAC"/>
              <w:rPr>
                <w:lang w:eastAsia="zh-CN"/>
              </w:rPr>
            </w:pPr>
            <w:r w:rsidRPr="00DE7B59">
              <w:rPr>
                <w:lang w:eastAsia="zh-CN"/>
              </w:rPr>
              <w:t>9</w:t>
            </w:r>
          </w:p>
        </w:tc>
        <w:tc>
          <w:tcPr>
            <w:tcW w:w="3969" w:type="dxa"/>
          </w:tcPr>
          <w:p w14:paraId="08AB79DA" w14:textId="77777777" w:rsidR="00DF3044" w:rsidRPr="00DE7B59" w:rsidRDefault="00DF3044" w:rsidP="00DE5B4F">
            <w:pPr>
              <w:pStyle w:val="TAL"/>
              <w:rPr>
                <w:lang w:eastAsia="zh-CN"/>
              </w:rPr>
            </w:pPr>
            <w:r w:rsidRPr="00DE7B59">
              <w:t>The SS transmits an UL grant corresponding to slot for HARQ process X, with NDI not toggled and redundancy version to be used as 1. (Note 3)</w:t>
            </w:r>
          </w:p>
        </w:tc>
        <w:tc>
          <w:tcPr>
            <w:tcW w:w="709" w:type="dxa"/>
          </w:tcPr>
          <w:p w14:paraId="356E5159" w14:textId="77777777" w:rsidR="00DF3044" w:rsidRPr="00DE7B59" w:rsidRDefault="00DF3044" w:rsidP="00DE5B4F">
            <w:pPr>
              <w:pStyle w:val="TAC"/>
            </w:pPr>
            <w:r w:rsidRPr="00DE7B59">
              <w:t>&lt;--</w:t>
            </w:r>
          </w:p>
        </w:tc>
        <w:tc>
          <w:tcPr>
            <w:tcW w:w="2977" w:type="dxa"/>
          </w:tcPr>
          <w:p w14:paraId="6433A32A" w14:textId="77777777" w:rsidR="00DF3044" w:rsidRPr="00DE7B59" w:rsidRDefault="00DF3044" w:rsidP="00DE5B4F">
            <w:pPr>
              <w:pStyle w:val="TAL"/>
            </w:pPr>
            <w:r w:rsidRPr="00DE7B59">
              <w:t>(UL Grant (C-RNTI))</w:t>
            </w:r>
          </w:p>
        </w:tc>
        <w:tc>
          <w:tcPr>
            <w:tcW w:w="567" w:type="dxa"/>
          </w:tcPr>
          <w:p w14:paraId="2C076850" w14:textId="77777777" w:rsidR="00DF3044" w:rsidRPr="00DE7B59" w:rsidRDefault="00DF3044" w:rsidP="00DE5B4F">
            <w:pPr>
              <w:pStyle w:val="TAC"/>
            </w:pPr>
            <w:r w:rsidRPr="00DE7B59">
              <w:t>-</w:t>
            </w:r>
          </w:p>
        </w:tc>
        <w:tc>
          <w:tcPr>
            <w:tcW w:w="892" w:type="dxa"/>
          </w:tcPr>
          <w:p w14:paraId="333987AD" w14:textId="77777777" w:rsidR="00DF3044" w:rsidRPr="00DE7B59" w:rsidRDefault="00DF3044" w:rsidP="00DE5B4F">
            <w:pPr>
              <w:pStyle w:val="TAC"/>
            </w:pPr>
            <w:r w:rsidRPr="00DE7B59">
              <w:t>-</w:t>
            </w:r>
          </w:p>
        </w:tc>
      </w:tr>
      <w:tr w:rsidR="00DF3044" w:rsidRPr="00DE7B59" w14:paraId="7A2B565F" w14:textId="77777777" w:rsidTr="00B848CA">
        <w:tc>
          <w:tcPr>
            <w:tcW w:w="648" w:type="dxa"/>
          </w:tcPr>
          <w:p w14:paraId="2077A124" w14:textId="77777777" w:rsidR="00DF3044" w:rsidRPr="00DE7B59" w:rsidRDefault="00DF3044" w:rsidP="00DE5B4F">
            <w:pPr>
              <w:pStyle w:val="TAC"/>
              <w:rPr>
                <w:lang w:eastAsia="zh-CN"/>
              </w:rPr>
            </w:pPr>
            <w:r w:rsidRPr="00DE7B59">
              <w:rPr>
                <w:lang w:eastAsia="zh-CN"/>
              </w:rPr>
              <w:t>10</w:t>
            </w:r>
          </w:p>
        </w:tc>
        <w:tc>
          <w:tcPr>
            <w:tcW w:w="3969" w:type="dxa"/>
          </w:tcPr>
          <w:p w14:paraId="286DAF42" w14:textId="77777777" w:rsidR="00DF3044" w:rsidRPr="00DE7B59" w:rsidRDefault="00DF3044" w:rsidP="00DE5B4F">
            <w:pPr>
              <w:pStyle w:val="TAL"/>
            </w:pPr>
            <w:r w:rsidRPr="00DE7B59">
              <w:t xml:space="preserve">Check: Does the UE </w:t>
            </w:r>
            <w:r w:rsidRPr="00DE7B59">
              <w:rPr>
                <w:lang w:eastAsia="zh-CN"/>
              </w:rPr>
              <w:t>re</w:t>
            </w:r>
            <w:r w:rsidRPr="00DE7B59">
              <w:t xml:space="preserve">transmit </w:t>
            </w:r>
            <w:r w:rsidRPr="00DE7B59">
              <w:rPr>
                <w:lang w:eastAsia="zh-CN"/>
              </w:rPr>
              <w:t>the</w:t>
            </w:r>
            <w:r w:rsidRPr="00DE7B59">
              <w:t xml:space="preserve"> MAC PDU including RLC SDU-1 in slot P?</w:t>
            </w:r>
          </w:p>
        </w:tc>
        <w:tc>
          <w:tcPr>
            <w:tcW w:w="709" w:type="dxa"/>
          </w:tcPr>
          <w:p w14:paraId="12E92DE7" w14:textId="77777777" w:rsidR="00DF3044" w:rsidRPr="00DE7B59" w:rsidRDefault="00DF3044" w:rsidP="00DE5B4F">
            <w:pPr>
              <w:pStyle w:val="TAC"/>
            </w:pPr>
            <w:r w:rsidRPr="00DE7B59">
              <w:t>--&gt;</w:t>
            </w:r>
          </w:p>
        </w:tc>
        <w:tc>
          <w:tcPr>
            <w:tcW w:w="2977" w:type="dxa"/>
          </w:tcPr>
          <w:p w14:paraId="1692AFDE" w14:textId="77777777" w:rsidR="00DF3044" w:rsidRPr="00DE7B59" w:rsidRDefault="00DF3044" w:rsidP="00DE5B4F">
            <w:pPr>
              <w:pStyle w:val="TAL"/>
            </w:pPr>
            <w:r w:rsidRPr="00DE7B59">
              <w:t>MAC PDU</w:t>
            </w:r>
          </w:p>
        </w:tc>
        <w:tc>
          <w:tcPr>
            <w:tcW w:w="567" w:type="dxa"/>
          </w:tcPr>
          <w:p w14:paraId="14718CED" w14:textId="77777777" w:rsidR="00DF3044" w:rsidRPr="00DE7B59" w:rsidRDefault="00DF3044" w:rsidP="00DE5B4F">
            <w:pPr>
              <w:pStyle w:val="TAC"/>
              <w:rPr>
                <w:lang w:eastAsia="zh-CN"/>
              </w:rPr>
            </w:pPr>
            <w:r w:rsidRPr="00DE7B59">
              <w:rPr>
                <w:lang w:eastAsia="zh-CN"/>
              </w:rPr>
              <w:t>1</w:t>
            </w:r>
          </w:p>
        </w:tc>
        <w:tc>
          <w:tcPr>
            <w:tcW w:w="892" w:type="dxa"/>
          </w:tcPr>
          <w:p w14:paraId="63381931" w14:textId="77777777" w:rsidR="00DF3044" w:rsidRPr="00DE7B59" w:rsidRDefault="00DF3044" w:rsidP="00DE5B4F">
            <w:pPr>
              <w:pStyle w:val="TAC"/>
              <w:rPr>
                <w:lang w:eastAsia="zh-CN"/>
              </w:rPr>
            </w:pPr>
            <w:r w:rsidRPr="00DE7B59">
              <w:rPr>
                <w:lang w:eastAsia="zh-CN"/>
              </w:rPr>
              <w:t>P</w:t>
            </w:r>
          </w:p>
        </w:tc>
      </w:tr>
      <w:tr w:rsidR="00DF3044" w:rsidRPr="00DE7B59" w14:paraId="69C64614" w14:textId="77777777" w:rsidTr="00B848CA">
        <w:tc>
          <w:tcPr>
            <w:tcW w:w="648" w:type="dxa"/>
          </w:tcPr>
          <w:p w14:paraId="6B9D7817" w14:textId="77777777" w:rsidR="00DF3044" w:rsidRPr="00DE7B59" w:rsidRDefault="00DF3044" w:rsidP="00DE5B4F">
            <w:pPr>
              <w:pStyle w:val="TAC"/>
              <w:rPr>
                <w:lang w:eastAsia="zh-CN"/>
              </w:rPr>
            </w:pPr>
            <w:r w:rsidRPr="00DE7B59">
              <w:rPr>
                <w:lang w:eastAsia="zh-CN"/>
              </w:rPr>
              <w:t>11</w:t>
            </w:r>
          </w:p>
        </w:tc>
        <w:tc>
          <w:tcPr>
            <w:tcW w:w="3969" w:type="dxa"/>
          </w:tcPr>
          <w:p w14:paraId="1314F4AF" w14:textId="77777777" w:rsidR="00DF3044" w:rsidRPr="00DE7B59" w:rsidRDefault="00DF3044" w:rsidP="00DE5B4F">
            <w:pPr>
              <w:pStyle w:val="TAL"/>
            </w:pPr>
            <w:r w:rsidRPr="00DE7B59">
              <w:t xml:space="preserve">Check: Does the UE transmit </w:t>
            </w:r>
            <w:r w:rsidRPr="00DE7B59">
              <w:rPr>
                <w:lang w:eastAsia="zh-CN"/>
              </w:rPr>
              <w:t>the</w:t>
            </w:r>
            <w:r w:rsidRPr="00DE7B59">
              <w:t xml:space="preserve"> MAC PDU including RLC SDU-2 after slot P?</w:t>
            </w:r>
          </w:p>
        </w:tc>
        <w:tc>
          <w:tcPr>
            <w:tcW w:w="709" w:type="dxa"/>
          </w:tcPr>
          <w:p w14:paraId="25FB8776" w14:textId="77777777" w:rsidR="00DF3044" w:rsidRPr="00DE7B59" w:rsidRDefault="00DF3044" w:rsidP="00DE5B4F">
            <w:pPr>
              <w:pStyle w:val="TAC"/>
            </w:pPr>
            <w:r w:rsidRPr="00DE7B59">
              <w:t>--&gt;</w:t>
            </w:r>
          </w:p>
        </w:tc>
        <w:tc>
          <w:tcPr>
            <w:tcW w:w="2977" w:type="dxa"/>
          </w:tcPr>
          <w:p w14:paraId="3D8881F3" w14:textId="77777777" w:rsidR="00DF3044" w:rsidRPr="00DE7B59" w:rsidRDefault="00DF3044" w:rsidP="00DE5B4F">
            <w:pPr>
              <w:pStyle w:val="TAL"/>
            </w:pPr>
            <w:r w:rsidRPr="00DE7B59">
              <w:t>MAC PDU</w:t>
            </w:r>
          </w:p>
        </w:tc>
        <w:tc>
          <w:tcPr>
            <w:tcW w:w="567" w:type="dxa"/>
          </w:tcPr>
          <w:p w14:paraId="38EE1714" w14:textId="77777777" w:rsidR="00DF3044" w:rsidRPr="00DE7B59" w:rsidRDefault="00DF3044" w:rsidP="00DE5B4F">
            <w:pPr>
              <w:pStyle w:val="TAC"/>
              <w:rPr>
                <w:lang w:eastAsia="zh-CN"/>
              </w:rPr>
            </w:pPr>
            <w:r w:rsidRPr="00DE7B59">
              <w:rPr>
                <w:lang w:eastAsia="zh-CN"/>
              </w:rPr>
              <w:t>2</w:t>
            </w:r>
          </w:p>
        </w:tc>
        <w:tc>
          <w:tcPr>
            <w:tcW w:w="892" w:type="dxa"/>
          </w:tcPr>
          <w:p w14:paraId="20F81EE7" w14:textId="77777777" w:rsidR="00DF3044" w:rsidRPr="00DE7B59" w:rsidRDefault="00DF3044" w:rsidP="00DE5B4F">
            <w:pPr>
              <w:pStyle w:val="TAC"/>
              <w:rPr>
                <w:lang w:eastAsia="zh-CN"/>
              </w:rPr>
            </w:pPr>
            <w:r w:rsidRPr="00DE7B59">
              <w:rPr>
                <w:lang w:eastAsia="zh-CN"/>
              </w:rPr>
              <w:t>P</w:t>
            </w:r>
          </w:p>
        </w:tc>
      </w:tr>
      <w:tr w:rsidR="008175FB" w:rsidRPr="00DE7B59" w14:paraId="08FE9927" w14:textId="77777777" w:rsidTr="00B848CA">
        <w:tc>
          <w:tcPr>
            <w:tcW w:w="648" w:type="dxa"/>
          </w:tcPr>
          <w:p w14:paraId="10D2E5A0" w14:textId="5F0617A3" w:rsidR="008175FB" w:rsidRPr="00DE7B59" w:rsidRDefault="008175FB" w:rsidP="008175FB">
            <w:pPr>
              <w:pStyle w:val="TAC"/>
              <w:rPr>
                <w:lang w:eastAsia="zh-CN"/>
              </w:rPr>
            </w:pPr>
            <w:r w:rsidRPr="00DE7B59">
              <w:rPr>
                <w:lang w:eastAsia="zh-CN"/>
              </w:rPr>
              <w:t>12</w:t>
            </w:r>
          </w:p>
        </w:tc>
        <w:tc>
          <w:tcPr>
            <w:tcW w:w="3969" w:type="dxa"/>
          </w:tcPr>
          <w:p w14:paraId="05BFD623" w14:textId="07C5BC5C" w:rsidR="008175FB" w:rsidRPr="00DE7B59" w:rsidRDefault="008175FB" w:rsidP="008175FB">
            <w:pPr>
              <w:pStyle w:val="TAL"/>
            </w:pPr>
            <w:r w:rsidRPr="00DE7B59">
              <w:rPr>
                <w:lang w:eastAsia="zh-CN"/>
              </w:rPr>
              <w:t xml:space="preserve">The SS transmits a PDCCH [for UL configured grant type 2 explicit release] using UE’s CS-RNTI in </w:t>
            </w:r>
            <w:r w:rsidRPr="00DE7B59">
              <w:rPr>
                <w:lang w:eastAsia="en-US"/>
              </w:rPr>
              <w:t xml:space="preserve">Symbol ‘S’ of </w:t>
            </w:r>
            <w:r w:rsidRPr="00DE7B59">
              <w:rPr>
                <w:lang w:eastAsia="zh-CN"/>
              </w:rPr>
              <w:t>slot ‘p’ with NDI=0.</w:t>
            </w:r>
            <w:r w:rsidRPr="00DE7B59">
              <w:t xml:space="preserve"> Where (z+5x&lt; p &lt;z+6x).</w:t>
            </w:r>
          </w:p>
        </w:tc>
        <w:tc>
          <w:tcPr>
            <w:tcW w:w="709" w:type="dxa"/>
          </w:tcPr>
          <w:p w14:paraId="2B86BA3C" w14:textId="47D7B75D" w:rsidR="008175FB" w:rsidRPr="00DE7B59" w:rsidRDefault="008175FB" w:rsidP="008175FB">
            <w:pPr>
              <w:pStyle w:val="TAC"/>
            </w:pPr>
            <w:r w:rsidRPr="00DE7B59">
              <w:t>&lt;--</w:t>
            </w:r>
          </w:p>
        </w:tc>
        <w:tc>
          <w:tcPr>
            <w:tcW w:w="2977" w:type="dxa"/>
          </w:tcPr>
          <w:p w14:paraId="6AA34824" w14:textId="39A24F7D" w:rsidR="008175FB" w:rsidRPr="00DE7B59" w:rsidRDefault="008175FB" w:rsidP="008175FB">
            <w:pPr>
              <w:pStyle w:val="TAL"/>
            </w:pPr>
            <w:r w:rsidRPr="00DE7B59">
              <w:t>PDCCH [for UL configured grant type 2 explicit release]</w:t>
            </w:r>
          </w:p>
        </w:tc>
        <w:tc>
          <w:tcPr>
            <w:tcW w:w="567" w:type="dxa"/>
          </w:tcPr>
          <w:p w14:paraId="15137DB3" w14:textId="22D04D0C" w:rsidR="008175FB" w:rsidRPr="00DE7B59" w:rsidRDefault="008175FB" w:rsidP="008175FB">
            <w:pPr>
              <w:pStyle w:val="TAC"/>
              <w:rPr>
                <w:lang w:eastAsia="zh-CN"/>
              </w:rPr>
            </w:pPr>
            <w:r w:rsidRPr="00DE7B59">
              <w:rPr>
                <w:lang w:eastAsia="zh-CN"/>
              </w:rPr>
              <w:t>-</w:t>
            </w:r>
          </w:p>
        </w:tc>
        <w:tc>
          <w:tcPr>
            <w:tcW w:w="892" w:type="dxa"/>
          </w:tcPr>
          <w:p w14:paraId="27C9EFBB" w14:textId="2C2888A6" w:rsidR="008175FB" w:rsidRPr="00DE7B59" w:rsidRDefault="008175FB" w:rsidP="008175FB">
            <w:pPr>
              <w:pStyle w:val="TAC"/>
              <w:rPr>
                <w:lang w:eastAsia="zh-CN"/>
              </w:rPr>
            </w:pPr>
            <w:r w:rsidRPr="00DE7B59">
              <w:rPr>
                <w:lang w:eastAsia="zh-CN"/>
              </w:rPr>
              <w:t>-</w:t>
            </w:r>
          </w:p>
        </w:tc>
      </w:tr>
      <w:tr w:rsidR="008175FB" w:rsidRPr="00DE7B59" w14:paraId="65B8EF6C" w14:textId="77777777" w:rsidTr="00B848CA">
        <w:tc>
          <w:tcPr>
            <w:tcW w:w="9762" w:type="dxa"/>
            <w:gridSpan w:val="6"/>
          </w:tcPr>
          <w:p w14:paraId="767B5603" w14:textId="06FBBE6A" w:rsidR="008175FB" w:rsidRPr="00DE7B59" w:rsidRDefault="008175FB" w:rsidP="008175FB">
            <w:pPr>
              <w:pStyle w:val="TAN"/>
            </w:pPr>
            <w:r w:rsidRPr="00DE7B59">
              <w:t>Note 1:</w:t>
            </w:r>
            <w:r w:rsidRPr="00DE7B59">
              <w:tab/>
              <w:t>Void.</w:t>
            </w:r>
          </w:p>
          <w:p w14:paraId="749FAEBE" w14:textId="05FDC84C" w:rsidR="008175FB" w:rsidRPr="00DE7B59" w:rsidRDefault="008175FB" w:rsidP="008175FB">
            <w:pPr>
              <w:pStyle w:val="TAN"/>
              <w:rPr>
                <w:i/>
              </w:rPr>
            </w:pPr>
            <w:r w:rsidRPr="00DE7B59">
              <w:t>Note 2:</w:t>
            </w:r>
            <w:r w:rsidRPr="00DE7B59">
              <w:tab/>
              <w:t>Void</w:t>
            </w:r>
            <w:r w:rsidRPr="00DE7B59">
              <w:rPr>
                <w:i/>
              </w:rPr>
              <w:t>.</w:t>
            </w:r>
          </w:p>
          <w:p w14:paraId="2CFFA064" w14:textId="77777777" w:rsidR="008175FB" w:rsidRPr="00DE7B59" w:rsidRDefault="008175FB" w:rsidP="008175FB">
            <w:pPr>
              <w:pStyle w:val="TAN"/>
              <w:rPr>
                <w:i/>
              </w:rPr>
            </w:pPr>
            <w:r w:rsidRPr="00DE7B59">
              <w:t>Note 3:</w:t>
            </w:r>
            <w:r w:rsidRPr="00DE7B59">
              <w:tab/>
              <w:t>The UL grant</w:t>
            </w:r>
            <w:r w:rsidRPr="00DE7B59">
              <w:rPr>
                <w:lang w:eastAsia="zh-CN"/>
              </w:rPr>
              <w:t xml:space="preserve"> slot is equal to the configured slot in step 8</w:t>
            </w:r>
            <w:r w:rsidRPr="00DE7B59">
              <w:rPr>
                <w:i/>
              </w:rPr>
              <w:t>.</w:t>
            </w:r>
          </w:p>
        </w:tc>
      </w:tr>
    </w:tbl>
    <w:p w14:paraId="02C5ECF0" w14:textId="77777777" w:rsidR="00DF3044" w:rsidRPr="00DE7B59" w:rsidRDefault="00DF3044" w:rsidP="00DF3044">
      <w:pPr>
        <w:rPr>
          <w:lang w:eastAsia="sv-SE"/>
        </w:rPr>
      </w:pPr>
    </w:p>
    <w:p w14:paraId="7E1F5979" w14:textId="77777777" w:rsidR="00DF3044" w:rsidRPr="00DE7B59" w:rsidRDefault="00DF3044" w:rsidP="00DF3044">
      <w:pPr>
        <w:pStyle w:val="H6"/>
      </w:pPr>
      <w:r w:rsidRPr="00DE7B59">
        <w:t>7.1.1.3.11.3.3</w:t>
      </w:r>
      <w:r w:rsidRPr="00DE7B59">
        <w:tab/>
        <w:t>Specific message contents</w:t>
      </w:r>
    </w:p>
    <w:p w14:paraId="13B87032" w14:textId="77777777" w:rsidR="00DF3044" w:rsidRPr="00DE7B59" w:rsidRDefault="00DF3044" w:rsidP="00DF3044">
      <w:pPr>
        <w:pStyle w:val="TH"/>
      </w:pPr>
      <w:r w:rsidRPr="00DE7B59">
        <w:t xml:space="preserve">Table 7.1.1.3.11.3.3-1: </w:t>
      </w:r>
      <w:r w:rsidRPr="00DE7B59">
        <w:rPr>
          <w:i/>
        </w:rPr>
        <w:t xml:space="preserve">RRCReconfiguration </w:t>
      </w:r>
      <w:r w:rsidRPr="00DE7B59">
        <w:t>(step 1, Table 7.1.1.3.11.3.2-1)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11"/>
        <w:gridCol w:w="1134"/>
      </w:tblGrid>
      <w:tr w:rsidR="00DF3044" w:rsidRPr="00DE7B59" w14:paraId="2A1B4167" w14:textId="77777777" w:rsidTr="00DE5B4F">
        <w:tc>
          <w:tcPr>
            <w:tcW w:w="9747" w:type="dxa"/>
            <w:gridSpan w:val="4"/>
          </w:tcPr>
          <w:p w14:paraId="25B4F4AC" w14:textId="77777777" w:rsidR="00DF3044" w:rsidRPr="00DE7B59" w:rsidRDefault="00DF3044" w:rsidP="00DE5B4F">
            <w:pPr>
              <w:pStyle w:val="TAL"/>
            </w:pPr>
            <w:r w:rsidRPr="00DE7B59">
              <w:t>Derivation path: 38.508-1 [4], Table 4.6.1-13</w:t>
            </w:r>
          </w:p>
        </w:tc>
      </w:tr>
      <w:tr w:rsidR="00DF3044" w:rsidRPr="00DE7B59" w14:paraId="3729CC47" w14:textId="77777777" w:rsidTr="00DE5B4F">
        <w:tc>
          <w:tcPr>
            <w:tcW w:w="4535" w:type="dxa"/>
          </w:tcPr>
          <w:p w14:paraId="72A8DADD" w14:textId="77777777" w:rsidR="00DF3044" w:rsidRPr="00DE7B59" w:rsidRDefault="00DF3044" w:rsidP="00DE5B4F">
            <w:pPr>
              <w:pStyle w:val="TAH"/>
            </w:pPr>
            <w:r w:rsidRPr="00DE7B59">
              <w:t>Information Element</w:t>
            </w:r>
          </w:p>
        </w:tc>
        <w:tc>
          <w:tcPr>
            <w:tcW w:w="2267" w:type="dxa"/>
          </w:tcPr>
          <w:p w14:paraId="52E1574E" w14:textId="77777777" w:rsidR="00DF3044" w:rsidRPr="00DE7B59" w:rsidRDefault="00DF3044" w:rsidP="00DE5B4F">
            <w:pPr>
              <w:pStyle w:val="TAH"/>
            </w:pPr>
            <w:r w:rsidRPr="00DE7B59">
              <w:t>Value/remark</w:t>
            </w:r>
          </w:p>
        </w:tc>
        <w:tc>
          <w:tcPr>
            <w:tcW w:w="1811" w:type="dxa"/>
          </w:tcPr>
          <w:p w14:paraId="29DF3177" w14:textId="77777777" w:rsidR="00DF3044" w:rsidRPr="00DE7B59" w:rsidRDefault="00DF3044" w:rsidP="00DE5B4F">
            <w:pPr>
              <w:pStyle w:val="TAH"/>
            </w:pPr>
            <w:r w:rsidRPr="00DE7B59">
              <w:t>Comment</w:t>
            </w:r>
          </w:p>
        </w:tc>
        <w:tc>
          <w:tcPr>
            <w:tcW w:w="1134" w:type="dxa"/>
          </w:tcPr>
          <w:p w14:paraId="72796BCF" w14:textId="77777777" w:rsidR="00DF3044" w:rsidRPr="00DE7B59" w:rsidRDefault="00DF3044" w:rsidP="00DE5B4F">
            <w:pPr>
              <w:pStyle w:val="TAH"/>
            </w:pPr>
            <w:r w:rsidRPr="00DE7B59">
              <w:t>Condition</w:t>
            </w:r>
          </w:p>
        </w:tc>
      </w:tr>
      <w:tr w:rsidR="00DF3044" w:rsidRPr="00DE7B59" w14:paraId="0DE2BBDC" w14:textId="77777777" w:rsidTr="00DE5B4F">
        <w:tc>
          <w:tcPr>
            <w:tcW w:w="4535" w:type="dxa"/>
          </w:tcPr>
          <w:p w14:paraId="598E7ECE" w14:textId="77777777" w:rsidR="00DF3044" w:rsidRPr="00DE7B59" w:rsidRDefault="00DF3044" w:rsidP="00DE5B4F">
            <w:pPr>
              <w:pStyle w:val="TAL"/>
            </w:pPr>
            <w:r w:rsidRPr="00DE7B59">
              <w:t>RRCReconfiguration ::= SEQUENCE {</w:t>
            </w:r>
          </w:p>
        </w:tc>
        <w:tc>
          <w:tcPr>
            <w:tcW w:w="2267" w:type="dxa"/>
          </w:tcPr>
          <w:p w14:paraId="4AA39BD2" w14:textId="77777777" w:rsidR="00DF3044" w:rsidRPr="00DE7B59" w:rsidRDefault="00DF3044" w:rsidP="00DE5B4F">
            <w:pPr>
              <w:pStyle w:val="TAL"/>
            </w:pPr>
          </w:p>
        </w:tc>
        <w:tc>
          <w:tcPr>
            <w:tcW w:w="1811" w:type="dxa"/>
          </w:tcPr>
          <w:p w14:paraId="019DB237" w14:textId="77777777" w:rsidR="00DF3044" w:rsidRPr="00DE7B59" w:rsidRDefault="00DF3044" w:rsidP="00DE5B4F">
            <w:pPr>
              <w:pStyle w:val="TAL"/>
            </w:pPr>
          </w:p>
        </w:tc>
        <w:tc>
          <w:tcPr>
            <w:tcW w:w="1134" w:type="dxa"/>
          </w:tcPr>
          <w:p w14:paraId="19CAA32D" w14:textId="77777777" w:rsidR="00DF3044" w:rsidRPr="00DE7B59" w:rsidRDefault="00DF3044" w:rsidP="00DE5B4F">
            <w:pPr>
              <w:pStyle w:val="TAL"/>
            </w:pPr>
          </w:p>
        </w:tc>
      </w:tr>
      <w:tr w:rsidR="00DF3044" w:rsidRPr="00DE7B59" w14:paraId="04A1EEAC" w14:textId="77777777" w:rsidTr="00DE5B4F">
        <w:tc>
          <w:tcPr>
            <w:tcW w:w="4535" w:type="dxa"/>
          </w:tcPr>
          <w:p w14:paraId="4E4DA2FA" w14:textId="77777777" w:rsidR="00DF3044" w:rsidRPr="00DE7B59" w:rsidRDefault="00DF3044" w:rsidP="00DE5B4F">
            <w:pPr>
              <w:pStyle w:val="TAL"/>
            </w:pPr>
            <w:r w:rsidRPr="00DE7B59">
              <w:t xml:space="preserve">  criticalExtensions CHOICE {</w:t>
            </w:r>
          </w:p>
        </w:tc>
        <w:tc>
          <w:tcPr>
            <w:tcW w:w="2267" w:type="dxa"/>
          </w:tcPr>
          <w:p w14:paraId="13722DEC" w14:textId="77777777" w:rsidR="00DF3044" w:rsidRPr="00DE7B59" w:rsidRDefault="00DF3044" w:rsidP="00DE5B4F">
            <w:pPr>
              <w:pStyle w:val="TAL"/>
            </w:pPr>
          </w:p>
        </w:tc>
        <w:tc>
          <w:tcPr>
            <w:tcW w:w="1811" w:type="dxa"/>
          </w:tcPr>
          <w:p w14:paraId="1E58717B" w14:textId="77777777" w:rsidR="00DF3044" w:rsidRPr="00DE7B59" w:rsidRDefault="00DF3044" w:rsidP="00DE5B4F">
            <w:pPr>
              <w:pStyle w:val="TAL"/>
            </w:pPr>
          </w:p>
        </w:tc>
        <w:tc>
          <w:tcPr>
            <w:tcW w:w="1134" w:type="dxa"/>
          </w:tcPr>
          <w:p w14:paraId="42063EBF" w14:textId="77777777" w:rsidR="00DF3044" w:rsidRPr="00DE7B59" w:rsidRDefault="00DF3044" w:rsidP="00DE5B4F">
            <w:pPr>
              <w:pStyle w:val="TAL"/>
            </w:pPr>
          </w:p>
        </w:tc>
      </w:tr>
      <w:tr w:rsidR="00DF3044" w:rsidRPr="00DE7B59" w14:paraId="51EAF33F" w14:textId="77777777" w:rsidTr="00DE5B4F">
        <w:tc>
          <w:tcPr>
            <w:tcW w:w="4535" w:type="dxa"/>
            <w:tcBorders>
              <w:bottom w:val="single" w:sz="4" w:space="0" w:color="auto"/>
            </w:tcBorders>
          </w:tcPr>
          <w:p w14:paraId="534DE253" w14:textId="77777777" w:rsidR="00DF3044" w:rsidRPr="00DE7B59" w:rsidRDefault="00DF3044" w:rsidP="00DE5B4F">
            <w:pPr>
              <w:pStyle w:val="TAL"/>
            </w:pPr>
            <w:r w:rsidRPr="00DE7B59">
              <w:t xml:space="preserve">    rrcReconfiguration SEQUENCE {</w:t>
            </w:r>
          </w:p>
        </w:tc>
        <w:tc>
          <w:tcPr>
            <w:tcW w:w="2267" w:type="dxa"/>
          </w:tcPr>
          <w:p w14:paraId="6DF05993" w14:textId="77777777" w:rsidR="00DF3044" w:rsidRPr="00DE7B59" w:rsidRDefault="00DF3044" w:rsidP="00DE5B4F">
            <w:pPr>
              <w:pStyle w:val="TAL"/>
            </w:pPr>
          </w:p>
        </w:tc>
        <w:tc>
          <w:tcPr>
            <w:tcW w:w="1811" w:type="dxa"/>
          </w:tcPr>
          <w:p w14:paraId="38A94AEC" w14:textId="77777777" w:rsidR="00DF3044" w:rsidRPr="00DE7B59" w:rsidRDefault="00DF3044" w:rsidP="00DE5B4F">
            <w:pPr>
              <w:pStyle w:val="TAL"/>
            </w:pPr>
          </w:p>
        </w:tc>
        <w:tc>
          <w:tcPr>
            <w:tcW w:w="1134" w:type="dxa"/>
          </w:tcPr>
          <w:p w14:paraId="51AC1693" w14:textId="77777777" w:rsidR="00DF3044" w:rsidRPr="00DE7B59" w:rsidRDefault="00DF3044" w:rsidP="00DE5B4F">
            <w:pPr>
              <w:pStyle w:val="TAL"/>
            </w:pPr>
          </w:p>
        </w:tc>
      </w:tr>
      <w:tr w:rsidR="00DF3044" w:rsidRPr="00DE7B59" w14:paraId="293E89E8" w14:textId="77777777" w:rsidTr="00DE5B4F">
        <w:tc>
          <w:tcPr>
            <w:tcW w:w="4535" w:type="dxa"/>
            <w:tcBorders>
              <w:bottom w:val="single" w:sz="4" w:space="0" w:color="auto"/>
            </w:tcBorders>
          </w:tcPr>
          <w:p w14:paraId="42FF9E8A" w14:textId="77777777" w:rsidR="00DF3044" w:rsidRPr="00DE7B59" w:rsidRDefault="00DF3044" w:rsidP="00DE5B4F">
            <w:pPr>
              <w:pStyle w:val="TAL"/>
            </w:pPr>
            <w:r w:rsidRPr="00DE7B59">
              <w:t xml:space="preserve">      nonCriticalExtension := SEQUENCE{</w:t>
            </w:r>
          </w:p>
        </w:tc>
        <w:tc>
          <w:tcPr>
            <w:tcW w:w="2267" w:type="dxa"/>
          </w:tcPr>
          <w:p w14:paraId="6371F9F5" w14:textId="77777777" w:rsidR="00DF3044" w:rsidRPr="00DE7B59" w:rsidRDefault="00DF3044" w:rsidP="00DE5B4F">
            <w:pPr>
              <w:pStyle w:val="TAL"/>
            </w:pPr>
          </w:p>
        </w:tc>
        <w:tc>
          <w:tcPr>
            <w:tcW w:w="1811" w:type="dxa"/>
          </w:tcPr>
          <w:p w14:paraId="268F2670" w14:textId="77777777" w:rsidR="00DF3044" w:rsidRPr="00DE7B59" w:rsidRDefault="00DF3044" w:rsidP="00DE5B4F">
            <w:pPr>
              <w:pStyle w:val="TAL"/>
            </w:pPr>
          </w:p>
        </w:tc>
        <w:tc>
          <w:tcPr>
            <w:tcW w:w="1134" w:type="dxa"/>
          </w:tcPr>
          <w:p w14:paraId="5CC268E2" w14:textId="77777777" w:rsidR="00DF3044" w:rsidRPr="00DE7B59" w:rsidRDefault="00DF3044" w:rsidP="00DE5B4F">
            <w:pPr>
              <w:pStyle w:val="TAL"/>
              <w:rPr>
                <w:lang w:eastAsia="zh-CN"/>
              </w:rPr>
            </w:pPr>
            <w:r w:rsidRPr="00DE7B59">
              <w:rPr>
                <w:lang w:eastAsia="zh-CN"/>
              </w:rPr>
              <w:t>NR</w:t>
            </w:r>
          </w:p>
        </w:tc>
      </w:tr>
      <w:tr w:rsidR="00DF3044" w:rsidRPr="00DE7B59" w14:paraId="361C25AD" w14:textId="77777777" w:rsidTr="00DE5B4F">
        <w:tc>
          <w:tcPr>
            <w:tcW w:w="4535" w:type="dxa"/>
            <w:tcBorders>
              <w:bottom w:val="single" w:sz="4" w:space="0" w:color="auto"/>
            </w:tcBorders>
          </w:tcPr>
          <w:p w14:paraId="5F3D6105" w14:textId="77777777" w:rsidR="00DF3044" w:rsidRPr="00DE7B59" w:rsidRDefault="00DF3044" w:rsidP="00DE5B4F">
            <w:pPr>
              <w:pStyle w:val="TAL"/>
              <w:rPr>
                <w:lang w:eastAsia="zh-CN"/>
              </w:rPr>
            </w:pPr>
            <w:r w:rsidRPr="00DE7B59">
              <w:rPr>
                <w:lang w:eastAsia="zh-CN"/>
              </w:rPr>
              <w:t xml:space="preserve">        masterCellGroup</w:t>
            </w:r>
          </w:p>
        </w:tc>
        <w:tc>
          <w:tcPr>
            <w:tcW w:w="2267" w:type="dxa"/>
          </w:tcPr>
          <w:p w14:paraId="50BFF18E" w14:textId="77777777" w:rsidR="00DF3044" w:rsidRPr="00DE7B59" w:rsidRDefault="00DF3044" w:rsidP="00DE5B4F">
            <w:pPr>
              <w:pStyle w:val="TAL"/>
              <w:rPr>
                <w:lang w:eastAsia="zh-CN"/>
              </w:rPr>
            </w:pPr>
            <w:r w:rsidRPr="00DE7B59">
              <w:rPr>
                <w:lang w:eastAsia="zh-CN"/>
              </w:rPr>
              <w:t>CellGroupConfig</w:t>
            </w:r>
          </w:p>
        </w:tc>
        <w:tc>
          <w:tcPr>
            <w:tcW w:w="1811" w:type="dxa"/>
          </w:tcPr>
          <w:p w14:paraId="6EA2AE46" w14:textId="77777777" w:rsidR="00DF3044" w:rsidRPr="00DE7B59" w:rsidRDefault="00DF3044" w:rsidP="00DE5B4F">
            <w:pPr>
              <w:pStyle w:val="TAL"/>
            </w:pPr>
            <w:r w:rsidRPr="00DE7B59">
              <w:rPr>
                <w:lang w:eastAsia="zh-CN"/>
              </w:rPr>
              <w:t>OCTET STRING (CONTAINING CellGroupConfig)</w:t>
            </w:r>
          </w:p>
        </w:tc>
        <w:tc>
          <w:tcPr>
            <w:tcW w:w="1134" w:type="dxa"/>
          </w:tcPr>
          <w:p w14:paraId="72049D87" w14:textId="77777777" w:rsidR="00DF3044" w:rsidRPr="00DE7B59" w:rsidRDefault="00DF3044" w:rsidP="00DE5B4F">
            <w:pPr>
              <w:pStyle w:val="TAL"/>
            </w:pPr>
          </w:p>
        </w:tc>
      </w:tr>
      <w:tr w:rsidR="00DF3044" w:rsidRPr="00DE7B59" w14:paraId="19AA70A7" w14:textId="77777777" w:rsidTr="00DE5B4F">
        <w:tc>
          <w:tcPr>
            <w:tcW w:w="4535" w:type="dxa"/>
            <w:tcBorders>
              <w:bottom w:val="single" w:sz="4" w:space="0" w:color="auto"/>
            </w:tcBorders>
          </w:tcPr>
          <w:p w14:paraId="70DE2B65" w14:textId="77777777" w:rsidR="00DF3044" w:rsidRPr="00DE7B59" w:rsidRDefault="00DF3044" w:rsidP="00DE5B4F">
            <w:pPr>
              <w:pStyle w:val="TAL"/>
              <w:rPr>
                <w:lang w:eastAsia="zh-CN"/>
              </w:rPr>
            </w:pPr>
            <w:r w:rsidRPr="00DE7B59">
              <w:rPr>
                <w:lang w:eastAsia="zh-CN"/>
              </w:rPr>
              <w:t xml:space="preserve">      }</w:t>
            </w:r>
          </w:p>
        </w:tc>
        <w:tc>
          <w:tcPr>
            <w:tcW w:w="2267" w:type="dxa"/>
          </w:tcPr>
          <w:p w14:paraId="1633C1D2" w14:textId="77777777" w:rsidR="00DF3044" w:rsidRPr="00DE7B59" w:rsidRDefault="00DF3044" w:rsidP="00DE5B4F">
            <w:pPr>
              <w:pStyle w:val="TAL"/>
            </w:pPr>
          </w:p>
        </w:tc>
        <w:tc>
          <w:tcPr>
            <w:tcW w:w="1811" w:type="dxa"/>
          </w:tcPr>
          <w:p w14:paraId="5A9F6024" w14:textId="77777777" w:rsidR="00DF3044" w:rsidRPr="00DE7B59" w:rsidRDefault="00DF3044" w:rsidP="00DE5B4F">
            <w:pPr>
              <w:pStyle w:val="TAL"/>
            </w:pPr>
          </w:p>
        </w:tc>
        <w:tc>
          <w:tcPr>
            <w:tcW w:w="1134" w:type="dxa"/>
          </w:tcPr>
          <w:p w14:paraId="2F383087" w14:textId="77777777" w:rsidR="00DF3044" w:rsidRPr="00DE7B59" w:rsidRDefault="00DF3044" w:rsidP="00DE5B4F">
            <w:pPr>
              <w:pStyle w:val="TAL"/>
            </w:pPr>
          </w:p>
        </w:tc>
      </w:tr>
      <w:tr w:rsidR="00DF3044" w:rsidRPr="00DE7B59" w14:paraId="3190617E" w14:textId="77777777" w:rsidTr="00DE5B4F">
        <w:tc>
          <w:tcPr>
            <w:tcW w:w="4535" w:type="dxa"/>
            <w:tcBorders>
              <w:bottom w:val="single" w:sz="4" w:space="0" w:color="auto"/>
            </w:tcBorders>
          </w:tcPr>
          <w:p w14:paraId="3AB086B1" w14:textId="77777777" w:rsidR="00DF3044" w:rsidRPr="00DE7B59" w:rsidRDefault="00DF3044" w:rsidP="00DE5B4F">
            <w:pPr>
              <w:pStyle w:val="TAL"/>
            </w:pPr>
            <w:r w:rsidRPr="00DE7B59">
              <w:t xml:space="preserve">    }</w:t>
            </w:r>
          </w:p>
        </w:tc>
        <w:tc>
          <w:tcPr>
            <w:tcW w:w="2267" w:type="dxa"/>
          </w:tcPr>
          <w:p w14:paraId="212C0DD8" w14:textId="77777777" w:rsidR="00DF3044" w:rsidRPr="00DE7B59" w:rsidRDefault="00DF3044" w:rsidP="00DE5B4F">
            <w:pPr>
              <w:pStyle w:val="TAL"/>
            </w:pPr>
          </w:p>
        </w:tc>
        <w:tc>
          <w:tcPr>
            <w:tcW w:w="1811" w:type="dxa"/>
          </w:tcPr>
          <w:p w14:paraId="321BCD45" w14:textId="77777777" w:rsidR="00DF3044" w:rsidRPr="00DE7B59" w:rsidRDefault="00DF3044" w:rsidP="00DE5B4F">
            <w:pPr>
              <w:pStyle w:val="TAL"/>
            </w:pPr>
          </w:p>
        </w:tc>
        <w:tc>
          <w:tcPr>
            <w:tcW w:w="1134" w:type="dxa"/>
          </w:tcPr>
          <w:p w14:paraId="6F9E9393" w14:textId="77777777" w:rsidR="00DF3044" w:rsidRPr="00DE7B59" w:rsidRDefault="00DF3044" w:rsidP="00DE5B4F">
            <w:pPr>
              <w:pStyle w:val="TAL"/>
            </w:pPr>
          </w:p>
        </w:tc>
      </w:tr>
      <w:tr w:rsidR="00DF3044" w:rsidRPr="00DE7B59" w14:paraId="5BBE71DF" w14:textId="77777777" w:rsidTr="00DE5B4F">
        <w:tc>
          <w:tcPr>
            <w:tcW w:w="4535" w:type="dxa"/>
            <w:tcBorders>
              <w:bottom w:val="single" w:sz="4" w:space="0" w:color="auto"/>
            </w:tcBorders>
          </w:tcPr>
          <w:p w14:paraId="0AF8F89E" w14:textId="77777777" w:rsidR="00DF3044" w:rsidRPr="00DE7B59" w:rsidRDefault="00DF3044" w:rsidP="00DE5B4F">
            <w:pPr>
              <w:pStyle w:val="TAL"/>
            </w:pPr>
            <w:r w:rsidRPr="00DE7B59">
              <w:t xml:space="preserve">  }</w:t>
            </w:r>
          </w:p>
        </w:tc>
        <w:tc>
          <w:tcPr>
            <w:tcW w:w="2267" w:type="dxa"/>
          </w:tcPr>
          <w:p w14:paraId="0C6670B6" w14:textId="77777777" w:rsidR="00DF3044" w:rsidRPr="00DE7B59" w:rsidRDefault="00DF3044" w:rsidP="00DE5B4F">
            <w:pPr>
              <w:pStyle w:val="TAL"/>
            </w:pPr>
          </w:p>
        </w:tc>
        <w:tc>
          <w:tcPr>
            <w:tcW w:w="1811" w:type="dxa"/>
          </w:tcPr>
          <w:p w14:paraId="50FEA925" w14:textId="77777777" w:rsidR="00DF3044" w:rsidRPr="00DE7B59" w:rsidRDefault="00DF3044" w:rsidP="00DE5B4F">
            <w:pPr>
              <w:pStyle w:val="TAL"/>
            </w:pPr>
          </w:p>
        </w:tc>
        <w:tc>
          <w:tcPr>
            <w:tcW w:w="1134" w:type="dxa"/>
          </w:tcPr>
          <w:p w14:paraId="54ABBEAA" w14:textId="77777777" w:rsidR="00DF3044" w:rsidRPr="00DE7B59" w:rsidRDefault="00DF3044" w:rsidP="00DE5B4F">
            <w:pPr>
              <w:pStyle w:val="TAL"/>
            </w:pPr>
          </w:p>
        </w:tc>
      </w:tr>
      <w:tr w:rsidR="00DF3044" w:rsidRPr="00DE7B59" w14:paraId="76CBF155" w14:textId="77777777" w:rsidTr="00DE5B4F">
        <w:tc>
          <w:tcPr>
            <w:tcW w:w="4535" w:type="dxa"/>
            <w:tcBorders>
              <w:bottom w:val="single" w:sz="4" w:space="0" w:color="auto"/>
            </w:tcBorders>
          </w:tcPr>
          <w:p w14:paraId="34236A5A" w14:textId="77777777" w:rsidR="00DF3044" w:rsidRPr="00DE7B59" w:rsidRDefault="00DF3044" w:rsidP="00DE5B4F">
            <w:pPr>
              <w:pStyle w:val="TAL"/>
            </w:pPr>
            <w:r w:rsidRPr="00DE7B59">
              <w:t>}</w:t>
            </w:r>
          </w:p>
        </w:tc>
        <w:tc>
          <w:tcPr>
            <w:tcW w:w="2267" w:type="dxa"/>
          </w:tcPr>
          <w:p w14:paraId="4DB3DF94" w14:textId="77777777" w:rsidR="00DF3044" w:rsidRPr="00DE7B59" w:rsidRDefault="00DF3044" w:rsidP="00DE5B4F">
            <w:pPr>
              <w:pStyle w:val="TAL"/>
            </w:pPr>
          </w:p>
        </w:tc>
        <w:tc>
          <w:tcPr>
            <w:tcW w:w="1811" w:type="dxa"/>
          </w:tcPr>
          <w:p w14:paraId="0895054A" w14:textId="77777777" w:rsidR="00DF3044" w:rsidRPr="00DE7B59" w:rsidRDefault="00DF3044" w:rsidP="00DE5B4F">
            <w:pPr>
              <w:pStyle w:val="TAL"/>
            </w:pPr>
          </w:p>
        </w:tc>
        <w:tc>
          <w:tcPr>
            <w:tcW w:w="1134" w:type="dxa"/>
          </w:tcPr>
          <w:p w14:paraId="57F89729" w14:textId="77777777" w:rsidR="00DF3044" w:rsidRPr="00DE7B59" w:rsidRDefault="00DF3044" w:rsidP="00DE5B4F">
            <w:pPr>
              <w:pStyle w:val="TAL"/>
            </w:pPr>
          </w:p>
        </w:tc>
      </w:tr>
    </w:tbl>
    <w:p w14:paraId="08F64A3C" w14:textId="77777777" w:rsidR="00DF3044" w:rsidRPr="00DE7B59" w:rsidRDefault="00DF3044" w:rsidP="00DF3044">
      <w:pPr>
        <w:rPr>
          <w:lang w:eastAsia="zh-CN"/>
        </w:rPr>
      </w:pPr>
    </w:p>
    <w:p w14:paraId="6B8A991D" w14:textId="77777777" w:rsidR="00DF3044" w:rsidRPr="00DE7B59" w:rsidRDefault="00DF3044" w:rsidP="00DF3044">
      <w:pPr>
        <w:pStyle w:val="TH"/>
      </w:pPr>
      <w:r w:rsidRPr="00DE7B59">
        <w:t xml:space="preserve">Table 7.1.1.3.11.3.3-2: </w:t>
      </w:r>
      <w:r w:rsidRPr="00DE7B59">
        <w:rPr>
          <w:i/>
        </w:rPr>
        <w:t xml:space="preserve">CellGroupConfig </w:t>
      </w:r>
      <w:r w:rsidRPr="00DE7B59">
        <w:t>(Table 7.1.1.3.11.3.3-1)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F3044" w:rsidRPr="00DE7B59" w14:paraId="6D0B204E" w14:textId="77777777" w:rsidTr="00B848CA">
        <w:tc>
          <w:tcPr>
            <w:tcW w:w="9747" w:type="dxa"/>
            <w:gridSpan w:val="4"/>
            <w:shd w:val="clear" w:color="auto" w:fill="auto"/>
          </w:tcPr>
          <w:p w14:paraId="3F20EC04" w14:textId="77777777" w:rsidR="00DF3044" w:rsidRPr="00DE7B59" w:rsidRDefault="00DF3044" w:rsidP="00DE5B4F">
            <w:pPr>
              <w:pStyle w:val="TAL"/>
            </w:pPr>
            <w:r w:rsidRPr="00DE7B59">
              <w:t>Derivation path: 38.508-1 [4], Table 4.6.3-19</w:t>
            </w:r>
          </w:p>
        </w:tc>
      </w:tr>
      <w:tr w:rsidR="00DF3044" w:rsidRPr="00DE7B59" w14:paraId="2E202C8F" w14:textId="77777777" w:rsidTr="00B848CA">
        <w:tc>
          <w:tcPr>
            <w:tcW w:w="4535" w:type="dxa"/>
            <w:shd w:val="clear" w:color="auto" w:fill="auto"/>
          </w:tcPr>
          <w:p w14:paraId="5EE33BC8" w14:textId="77777777" w:rsidR="00DF3044" w:rsidRPr="00DE7B59" w:rsidRDefault="00DF3044" w:rsidP="00DE5B4F">
            <w:pPr>
              <w:pStyle w:val="TAH"/>
            </w:pPr>
            <w:r w:rsidRPr="00DE7B59">
              <w:t>Information Element</w:t>
            </w:r>
          </w:p>
        </w:tc>
        <w:tc>
          <w:tcPr>
            <w:tcW w:w="2267" w:type="dxa"/>
            <w:shd w:val="clear" w:color="auto" w:fill="auto"/>
          </w:tcPr>
          <w:p w14:paraId="4E7953C7" w14:textId="77777777" w:rsidR="00DF3044" w:rsidRPr="00DE7B59" w:rsidRDefault="00DF3044" w:rsidP="00DE5B4F">
            <w:pPr>
              <w:pStyle w:val="TAH"/>
            </w:pPr>
            <w:r w:rsidRPr="00DE7B59">
              <w:t>Value/remark</w:t>
            </w:r>
          </w:p>
        </w:tc>
        <w:tc>
          <w:tcPr>
            <w:tcW w:w="1700" w:type="dxa"/>
            <w:shd w:val="clear" w:color="auto" w:fill="auto"/>
          </w:tcPr>
          <w:p w14:paraId="1F8FD741" w14:textId="77777777" w:rsidR="00DF3044" w:rsidRPr="00DE7B59" w:rsidRDefault="00DF3044" w:rsidP="00DE5B4F">
            <w:pPr>
              <w:pStyle w:val="TAH"/>
            </w:pPr>
            <w:r w:rsidRPr="00DE7B59">
              <w:t>Comment</w:t>
            </w:r>
          </w:p>
        </w:tc>
        <w:tc>
          <w:tcPr>
            <w:tcW w:w="1245" w:type="dxa"/>
            <w:shd w:val="clear" w:color="auto" w:fill="auto"/>
          </w:tcPr>
          <w:p w14:paraId="6C41A9E8" w14:textId="77777777" w:rsidR="00DF3044" w:rsidRPr="00DE7B59" w:rsidRDefault="00DF3044" w:rsidP="00DE5B4F">
            <w:pPr>
              <w:pStyle w:val="TAH"/>
            </w:pPr>
            <w:r w:rsidRPr="00DE7B59">
              <w:t>Condition</w:t>
            </w:r>
          </w:p>
        </w:tc>
      </w:tr>
      <w:tr w:rsidR="00DF3044" w:rsidRPr="00DE7B59" w14:paraId="764223F6" w14:textId="77777777" w:rsidTr="00B848CA">
        <w:tc>
          <w:tcPr>
            <w:tcW w:w="4535" w:type="dxa"/>
            <w:shd w:val="clear" w:color="auto" w:fill="auto"/>
          </w:tcPr>
          <w:p w14:paraId="235A266B" w14:textId="77777777" w:rsidR="00DF3044" w:rsidRPr="00DE7B59" w:rsidRDefault="00DF3044" w:rsidP="00DE5B4F">
            <w:pPr>
              <w:pStyle w:val="TAL"/>
            </w:pPr>
            <w:r w:rsidRPr="00DE7B59">
              <w:t>CellGroupConfig ::= SEQUENCE {</w:t>
            </w:r>
          </w:p>
        </w:tc>
        <w:tc>
          <w:tcPr>
            <w:tcW w:w="2267" w:type="dxa"/>
            <w:shd w:val="clear" w:color="auto" w:fill="auto"/>
          </w:tcPr>
          <w:p w14:paraId="5480A0C0" w14:textId="77777777" w:rsidR="00DF3044" w:rsidRPr="00DE7B59" w:rsidRDefault="00DF3044" w:rsidP="00DE5B4F">
            <w:pPr>
              <w:pStyle w:val="TAL"/>
            </w:pPr>
          </w:p>
        </w:tc>
        <w:tc>
          <w:tcPr>
            <w:tcW w:w="1700" w:type="dxa"/>
            <w:shd w:val="clear" w:color="auto" w:fill="auto"/>
          </w:tcPr>
          <w:p w14:paraId="65A3C355" w14:textId="77777777" w:rsidR="00DF3044" w:rsidRPr="00DE7B59" w:rsidRDefault="00DF3044" w:rsidP="00DE5B4F">
            <w:pPr>
              <w:pStyle w:val="TAL"/>
            </w:pPr>
          </w:p>
        </w:tc>
        <w:tc>
          <w:tcPr>
            <w:tcW w:w="1245" w:type="dxa"/>
            <w:shd w:val="clear" w:color="auto" w:fill="auto"/>
          </w:tcPr>
          <w:p w14:paraId="56898F0F" w14:textId="77777777" w:rsidR="00DF3044" w:rsidRPr="00DE7B59" w:rsidRDefault="00DF3044" w:rsidP="00DE5B4F">
            <w:pPr>
              <w:pStyle w:val="TAL"/>
            </w:pPr>
          </w:p>
        </w:tc>
      </w:tr>
      <w:tr w:rsidR="00DF3044" w:rsidRPr="00DE7B59" w14:paraId="62A6E45A" w14:textId="77777777" w:rsidTr="00B848CA">
        <w:tc>
          <w:tcPr>
            <w:tcW w:w="4535" w:type="dxa"/>
            <w:shd w:val="clear" w:color="auto" w:fill="auto"/>
          </w:tcPr>
          <w:p w14:paraId="626A9BB0" w14:textId="77777777" w:rsidR="00DF3044" w:rsidRPr="00DE7B59" w:rsidRDefault="00DF3044" w:rsidP="00DE5B4F">
            <w:pPr>
              <w:pStyle w:val="TAL"/>
              <w:rPr>
                <w:lang w:eastAsia="zh-CN"/>
              </w:rPr>
            </w:pPr>
            <w:r w:rsidRPr="00DE7B59">
              <w:rPr>
                <w:lang w:eastAsia="zh-CN"/>
              </w:rPr>
              <w:t xml:space="preserve">  mac-CellGroupConfig</w:t>
            </w:r>
          </w:p>
        </w:tc>
        <w:tc>
          <w:tcPr>
            <w:tcW w:w="2267" w:type="dxa"/>
            <w:shd w:val="clear" w:color="auto" w:fill="auto"/>
          </w:tcPr>
          <w:p w14:paraId="2EE38A93" w14:textId="77777777" w:rsidR="00DF3044" w:rsidRPr="00DE7B59" w:rsidRDefault="00DF3044" w:rsidP="00DE5B4F">
            <w:pPr>
              <w:pStyle w:val="TAL"/>
            </w:pPr>
            <w:r w:rsidRPr="00DE7B59">
              <w:t>MAC-CellGroupConfig</w:t>
            </w:r>
          </w:p>
        </w:tc>
        <w:tc>
          <w:tcPr>
            <w:tcW w:w="1700" w:type="dxa"/>
            <w:shd w:val="clear" w:color="auto" w:fill="auto"/>
          </w:tcPr>
          <w:p w14:paraId="6A4808DC" w14:textId="77777777" w:rsidR="00DF3044" w:rsidRPr="00DE7B59" w:rsidRDefault="00DF3044" w:rsidP="00DE5B4F">
            <w:pPr>
              <w:pStyle w:val="TAL"/>
            </w:pPr>
            <w:r w:rsidRPr="00DE7B59">
              <w:t>Table 7.1.1.3.11.3.3-3</w:t>
            </w:r>
          </w:p>
        </w:tc>
        <w:tc>
          <w:tcPr>
            <w:tcW w:w="1245" w:type="dxa"/>
            <w:shd w:val="clear" w:color="auto" w:fill="auto"/>
          </w:tcPr>
          <w:p w14:paraId="6888C97E" w14:textId="77777777" w:rsidR="00DF3044" w:rsidRPr="00DE7B59" w:rsidRDefault="00DF3044" w:rsidP="00DE5B4F">
            <w:pPr>
              <w:pStyle w:val="TAL"/>
            </w:pPr>
          </w:p>
        </w:tc>
      </w:tr>
      <w:tr w:rsidR="00DF3044" w:rsidRPr="00DE7B59" w14:paraId="55703CB9" w14:textId="77777777" w:rsidTr="00B848CA">
        <w:tc>
          <w:tcPr>
            <w:tcW w:w="4535" w:type="dxa"/>
            <w:shd w:val="clear" w:color="auto" w:fill="auto"/>
          </w:tcPr>
          <w:p w14:paraId="37933B05" w14:textId="77777777" w:rsidR="00DF3044" w:rsidRPr="00DE7B59" w:rsidRDefault="00DF3044" w:rsidP="00DE5B4F">
            <w:pPr>
              <w:pStyle w:val="TAL"/>
            </w:pPr>
            <w:r w:rsidRPr="00DE7B59">
              <w:t xml:space="preserve">  physicalCellGroupConfig</w:t>
            </w:r>
          </w:p>
        </w:tc>
        <w:tc>
          <w:tcPr>
            <w:tcW w:w="2267" w:type="dxa"/>
            <w:shd w:val="clear" w:color="auto" w:fill="auto"/>
          </w:tcPr>
          <w:p w14:paraId="264BFEFE" w14:textId="77777777" w:rsidR="00DF3044" w:rsidRPr="00DE7B59" w:rsidRDefault="00DF3044" w:rsidP="00DE5B4F">
            <w:pPr>
              <w:pStyle w:val="TAL"/>
            </w:pPr>
            <w:r w:rsidRPr="00DE7B59">
              <w:t>PhysicalCellGroupConfig</w:t>
            </w:r>
          </w:p>
        </w:tc>
        <w:tc>
          <w:tcPr>
            <w:tcW w:w="1700" w:type="dxa"/>
            <w:shd w:val="clear" w:color="auto" w:fill="auto"/>
          </w:tcPr>
          <w:p w14:paraId="4C821763" w14:textId="77777777" w:rsidR="00DF3044" w:rsidRPr="00DE7B59" w:rsidRDefault="00DF3044" w:rsidP="00DE5B4F">
            <w:pPr>
              <w:pStyle w:val="TAL"/>
            </w:pPr>
            <w:r w:rsidRPr="00DE7B59">
              <w:t>Table 7.1.1.3.11.3.3-4</w:t>
            </w:r>
          </w:p>
        </w:tc>
        <w:tc>
          <w:tcPr>
            <w:tcW w:w="1245" w:type="dxa"/>
            <w:shd w:val="clear" w:color="auto" w:fill="auto"/>
          </w:tcPr>
          <w:p w14:paraId="35C804E3" w14:textId="77777777" w:rsidR="00DF3044" w:rsidRPr="00DE7B59" w:rsidRDefault="00DF3044" w:rsidP="00DE5B4F">
            <w:pPr>
              <w:pStyle w:val="TAL"/>
              <w:rPr>
                <w:lang w:eastAsia="zh-CN"/>
              </w:rPr>
            </w:pPr>
          </w:p>
        </w:tc>
      </w:tr>
      <w:tr w:rsidR="008175FB" w:rsidRPr="00DE7B59" w14:paraId="6889AC95" w14:textId="77777777" w:rsidTr="00B848CA">
        <w:tc>
          <w:tcPr>
            <w:tcW w:w="4535" w:type="dxa"/>
            <w:shd w:val="clear" w:color="auto" w:fill="auto"/>
          </w:tcPr>
          <w:p w14:paraId="4A170B5C" w14:textId="454262E6" w:rsidR="008175FB" w:rsidRPr="00DE7B59" w:rsidRDefault="008175FB" w:rsidP="008175FB">
            <w:pPr>
              <w:pStyle w:val="TAL"/>
            </w:pPr>
            <w:r w:rsidRPr="00DE7B59">
              <w:rPr>
                <w:lang w:eastAsia="en-US"/>
              </w:rPr>
              <w:t xml:space="preserve">  spCellConfig SEQUENCE{</w:t>
            </w:r>
          </w:p>
        </w:tc>
        <w:tc>
          <w:tcPr>
            <w:tcW w:w="2267" w:type="dxa"/>
            <w:shd w:val="clear" w:color="auto" w:fill="auto"/>
          </w:tcPr>
          <w:p w14:paraId="711BAD46" w14:textId="77777777" w:rsidR="008175FB" w:rsidRPr="00DE7B59" w:rsidRDefault="008175FB" w:rsidP="008175FB">
            <w:pPr>
              <w:pStyle w:val="TAL"/>
            </w:pPr>
          </w:p>
        </w:tc>
        <w:tc>
          <w:tcPr>
            <w:tcW w:w="1700" w:type="dxa"/>
            <w:shd w:val="clear" w:color="auto" w:fill="auto"/>
          </w:tcPr>
          <w:p w14:paraId="4DD34300" w14:textId="77777777" w:rsidR="008175FB" w:rsidRPr="00DE7B59" w:rsidRDefault="008175FB" w:rsidP="008175FB">
            <w:pPr>
              <w:pStyle w:val="TAL"/>
            </w:pPr>
          </w:p>
        </w:tc>
        <w:tc>
          <w:tcPr>
            <w:tcW w:w="1245" w:type="dxa"/>
            <w:shd w:val="clear" w:color="auto" w:fill="auto"/>
          </w:tcPr>
          <w:p w14:paraId="3CBE387B" w14:textId="77777777" w:rsidR="008175FB" w:rsidRPr="00DE7B59" w:rsidRDefault="008175FB" w:rsidP="008175FB">
            <w:pPr>
              <w:pStyle w:val="TAL"/>
              <w:rPr>
                <w:lang w:eastAsia="zh-CN"/>
              </w:rPr>
            </w:pPr>
          </w:p>
        </w:tc>
      </w:tr>
      <w:tr w:rsidR="008175FB" w:rsidRPr="00DE7B59" w14:paraId="60B74F6B" w14:textId="77777777" w:rsidTr="00B848CA">
        <w:tc>
          <w:tcPr>
            <w:tcW w:w="4535" w:type="dxa"/>
            <w:shd w:val="clear" w:color="auto" w:fill="auto"/>
          </w:tcPr>
          <w:p w14:paraId="29944C81" w14:textId="1ED8F1B1" w:rsidR="008175FB" w:rsidRPr="00DE7B59" w:rsidRDefault="008175FB" w:rsidP="008175FB">
            <w:pPr>
              <w:pStyle w:val="TAL"/>
            </w:pPr>
            <w:r w:rsidRPr="00DE7B59">
              <w:rPr>
                <w:lang w:eastAsia="en-US"/>
              </w:rPr>
              <w:t xml:space="preserve">    spCellConfigDedicated SEQUENCE{</w:t>
            </w:r>
          </w:p>
        </w:tc>
        <w:tc>
          <w:tcPr>
            <w:tcW w:w="2267" w:type="dxa"/>
            <w:shd w:val="clear" w:color="auto" w:fill="auto"/>
          </w:tcPr>
          <w:p w14:paraId="3947B26D" w14:textId="77777777" w:rsidR="008175FB" w:rsidRPr="00DE7B59" w:rsidRDefault="008175FB" w:rsidP="008175FB">
            <w:pPr>
              <w:pStyle w:val="TAL"/>
            </w:pPr>
          </w:p>
        </w:tc>
        <w:tc>
          <w:tcPr>
            <w:tcW w:w="1700" w:type="dxa"/>
            <w:shd w:val="clear" w:color="auto" w:fill="auto"/>
          </w:tcPr>
          <w:p w14:paraId="0E94D6F8" w14:textId="77777777" w:rsidR="008175FB" w:rsidRPr="00DE7B59" w:rsidRDefault="008175FB" w:rsidP="008175FB">
            <w:pPr>
              <w:pStyle w:val="TAL"/>
            </w:pPr>
          </w:p>
        </w:tc>
        <w:tc>
          <w:tcPr>
            <w:tcW w:w="1245" w:type="dxa"/>
            <w:shd w:val="clear" w:color="auto" w:fill="auto"/>
          </w:tcPr>
          <w:p w14:paraId="7F0793A0" w14:textId="77777777" w:rsidR="008175FB" w:rsidRPr="00DE7B59" w:rsidRDefault="008175FB" w:rsidP="008175FB">
            <w:pPr>
              <w:pStyle w:val="TAL"/>
              <w:rPr>
                <w:lang w:eastAsia="zh-CN"/>
              </w:rPr>
            </w:pPr>
          </w:p>
        </w:tc>
      </w:tr>
      <w:tr w:rsidR="008175FB" w:rsidRPr="00DE7B59" w14:paraId="0B8890CB" w14:textId="77777777" w:rsidTr="00B848CA">
        <w:tc>
          <w:tcPr>
            <w:tcW w:w="4535" w:type="dxa"/>
            <w:shd w:val="clear" w:color="auto" w:fill="auto"/>
          </w:tcPr>
          <w:p w14:paraId="602BE373" w14:textId="03BCC881" w:rsidR="008175FB" w:rsidRPr="00DE7B59" w:rsidRDefault="008175FB" w:rsidP="008175FB">
            <w:pPr>
              <w:pStyle w:val="TAL"/>
            </w:pPr>
            <w:r w:rsidRPr="00DE7B59">
              <w:rPr>
                <w:lang w:eastAsia="en-US"/>
              </w:rPr>
              <w:t xml:space="preserve">      uplinkConfig SEQUENCE {</w:t>
            </w:r>
          </w:p>
        </w:tc>
        <w:tc>
          <w:tcPr>
            <w:tcW w:w="2267" w:type="dxa"/>
            <w:shd w:val="clear" w:color="auto" w:fill="auto"/>
          </w:tcPr>
          <w:p w14:paraId="0EC194C9" w14:textId="77777777" w:rsidR="008175FB" w:rsidRPr="00DE7B59" w:rsidRDefault="008175FB" w:rsidP="008175FB">
            <w:pPr>
              <w:pStyle w:val="TAL"/>
            </w:pPr>
          </w:p>
        </w:tc>
        <w:tc>
          <w:tcPr>
            <w:tcW w:w="1700" w:type="dxa"/>
            <w:shd w:val="clear" w:color="auto" w:fill="auto"/>
          </w:tcPr>
          <w:p w14:paraId="3375ACFA" w14:textId="77777777" w:rsidR="008175FB" w:rsidRPr="00DE7B59" w:rsidRDefault="008175FB" w:rsidP="008175FB">
            <w:pPr>
              <w:pStyle w:val="TAL"/>
            </w:pPr>
          </w:p>
        </w:tc>
        <w:tc>
          <w:tcPr>
            <w:tcW w:w="1245" w:type="dxa"/>
            <w:shd w:val="clear" w:color="auto" w:fill="auto"/>
          </w:tcPr>
          <w:p w14:paraId="4479B103" w14:textId="77777777" w:rsidR="008175FB" w:rsidRPr="00DE7B59" w:rsidRDefault="008175FB" w:rsidP="008175FB">
            <w:pPr>
              <w:pStyle w:val="TAL"/>
              <w:rPr>
                <w:lang w:eastAsia="zh-CN"/>
              </w:rPr>
            </w:pPr>
          </w:p>
        </w:tc>
      </w:tr>
      <w:tr w:rsidR="008175FB" w:rsidRPr="00DE7B59" w14:paraId="57036F95" w14:textId="77777777" w:rsidTr="00B848CA">
        <w:tc>
          <w:tcPr>
            <w:tcW w:w="4535" w:type="dxa"/>
            <w:shd w:val="clear" w:color="auto" w:fill="auto"/>
          </w:tcPr>
          <w:p w14:paraId="58982515" w14:textId="7C64AEFD" w:rsidR="008175FB" w:rsidRPr="00DE7B59" w:rsidRDefault="008175FB" w:rsidP="008175FB">
            <w:pPr>
              <w:pStyle w:val="TAL"/>
            </w:pPr>
            <w:r w:rsidRPr="00DE7B59">
              <w:rPr>
                <w:lang w:eastAsia="en-US"/>
              </w:rPr>
              <w:t xml:space="preserve">        initialUplinkBWP</w:t>
            </w:r>
            <w:r w:rsidRPr="00DE7B59" w:rsidDel="00F504F8">
              <w:rPr>
                <w:lang w:eastAsia="en-US"/>
              </w:rPr>
              <w:t xml:space="preserve"> </w:t>
            </w:r>
            <w:r w:rsidRPr="00DE7B59">
              <w:rPr>
                <w:lang w:eastAsia="en-US"/>
              </w:rPr>
              <w:t>SEQUENCE {</w:t>
            </w:r>
          </w:p>
        </w:tc>
        <w:tc>
          <w:tcPr>
            <w:tcW w:w="2267" w:type="dxa"/>
            <w:shd w:val="clear" w:color="auto" w:fill="auto"/>
          </w:tcPr>
          <w:p w14:paraId="5FD376FC" w14:textId="77777777" w:rsidR="008175FB" w:rsidRPr="00DE7B59" w:rsidRDefault="008175FB" w:rsidP="008175FB">
            <w:pPr>
              <w:pStyle w:val="TAL"/>
            </w:pPr>
          </w:p>
        </w:tc>
        <w:tc>
          <w:tcPr>
            <w:tcW w:w="1700" w:type="dxa"/>
            <w:shd w:val="clear" w:color="auto" w:fill="auto"/>
          </w:tcPr>
          <w:p w14:paraId="4E889204" w14:textId="77777777" w:rsidR="008175FB" w:rsidRPr="00DE7B59" w:rsidRDefault="008175FB" w:rsidP="008175FB">
            <w:pPr>
              <w:pStyle w:val="TAL"/>
            </w:pPr>
          </w:p>
        </w:tc>
        <w:tc>
          <w:tcPr>
            <w:tcW w:w="1245" w:type="dxa"/>
            <w:shd w:val="clear" w:color="auto" w:fill="auto"/>
          </w:tcPr>
          <w:p w14:paraId="68566F94" w14:textId="77777777" w:rsidR="008175FB" w:rsidRPr="00DE7B59" w:rsidRDefault="008175FB" w:rsidP="008175FB">
            <w:pPr>
              <w:pStyle w:val="TAL"/>
              <w:rPr>
                <w:lang w:eastAsia="zh-CN"/>
              </w:rPr>
            </w:pPr>
          </w:p>
        </w:tc>
      </w:tr>
      <w:tr w:rsidR="008175FB" w:rsidRPr="00DE7B59" w14:paraId="0FCF1338" w14:textId="77777777" w:rsidTr="00B848CA">
        <w:tc>
          <w:tcPr>
            <w:tcW w:w="4535" w:type="dxa"/>
            <w:shd w:val="clear" w:color="auto" w:fill="auto"/>
          </w:tcPr>
          <w:p w14:paraId="11F46A59" w14:textId="3D9A0D9B" w:rsidR="008175FB" w:rsidRPr="00DE7B59" w:rsidRDefault="008175FB" w:rsidP="008175FB">
            <w:pPr>
              <w:pStyle w:val="TAL"/>
            </w:pPr>
            <w:r w:rsidRPr="00DE7B59">
              <w:rPr>
                <w:lang w:eastAsia="en-US"/>
              </w:rPr>
              <w:t xml:space="preserve">          pucch-Config CHOICE {</w:t>
            </w:r>
          </w:p>
        </w:tc>
        <w:tc>
          <w:tcPr>
            <w:tcW w:w="2267" w:type="dxa"/>
            <w:shd w:val="clear" w:color="auto" w:fill="auto"/>
          </w:tcPr>
          <w:p w14:paraId="68A0994B" w14:textId="77777777" w:rsidR="008175FB" w:rsidRPr="00DE7B59" w:rsidRDefault="008175FB" w:rsidP="008175FB">
            <w:pPr>
              <w:pStyle w:val="TAL"/>
            </w:pPr>
          </w:p>
        </w:tc>
        <w:tc>
          <w:tcPr>
            <w:tcW w:w="1700" w:type="dxa"/>
            <w:shd w:val="clear" w:color="auto" w:fill="auto"/>
          </w:tcPr>
          <w:p w14:paraId="7425BE97" w14:textId="77777777" w:rsidR="008175FB" w:rsidRPr="00DE7B59" w:rsidRDefault="008175FB" w:rsidP="008175FB">
            <w:pPr>
              <w:pStyle w:val="TAL"/>
            </w:pPr>
          </w:p>
        </w:tc>
        <w:tc>
          <w:tcPr>
            <w:tcW w:w="1245" w:type="dxa"/>
            <w:shd w:val="clear" w:color="auto" w:fill="auto"/>
          </w:tcPr>
          <w:p w14:paraId="670D99B8" w14:textId="77777777" w:rsidR="008175FB" w:rsidRPr="00DE7B59" w:rsidRDefault="008175FB" w:rsidP="008175FB">
            <w:pPr>
              <w:pStyle w:val="TAL"/>
              <w:rPr>
                <w:lang w:eastAsia="zh-CN"/>
              </w:rPr>
            </w:pPr>
          </w:p>
        </w:tc>
      </w:tr>
      <w:tr w:rsidR="008175FB" w:rsidRPr="00DE7B59" w14:paraId="129B528D" w14:textId="77777777" w:rsidTr="00B848CA">
        <w:tc>
          <w:tcPr>
            <w:tcW w:w="4535" w:type="dxa"/>
            <w:shd w:val="clear" w:color="auto" w:fill="auto"/>
          </w:tcPr>
          <w:p w14:paraId="77F28890" w14:textId="5A08CA26" w:rsidR="008175FB" w:rsidRPr="00DE7B59" w:rsidRDefault="008175FB" w:rsidP="008175FB">
            <w:pPr>
              <w:pStyle w:val="TAL"/>
            </w:pPr>
            <w:r w:rsidRPr="00DE7B59">
              <w:rPr>
                <w:lang w:eastAsia="en-US"/>
              </w:rPr>
              <w:t xml:space="preserve">            setup SEQUENCE {</w:t>
            </w:r>
          </w:p>
        </w:tc>
        <w:tc>
          <w:tcPr>
            <w:tcW w:w="2267" w:type="dxa"/>
            <w:shd w:val="clear" w:color="auto" w:fill="auto"/>
          </w:tcPr>
          <w:p w14:paraId="2E6DE690" w14:textId="77777777" w:rsidR="008175FB" w:rsidRPr="00DE7B59" w:rsidRDefault="008175FB" w:rsidP="008175FB">
            <w:pPr>
              <w:pStyle w:val="TAL"/>
            </w:pPr>
          </w:p>
        </w:tc>
        <w:tc>
          <w:tcPr>
            <w:tcW w:w="1700" w:type="dxa"/>
            <w:shd w:val="clear" w:color="auto" w:fill="auto"/>
          </w:tcPr>
          <w:p w14:paraId="4932EBAB" w14:textId="77777777" w:rsidR="008175FB" w:rsidRPr="00DE7B59" w:rsidRDefault="008175FB" w:rsidP="008175FB">
            <w:pPr>
              <w:pStyle w:val="TAL"/>
            </w:pPr>
          </w:p>
        </w:tc>
        <w:tc>
          <w:tcPr>
            <w:tcW w:w="1245" w:type="dxa"/>
            <w:shd w:val="clear" w:color="auto" w:fill="auto"/>
          </w:tcPr>
          <w:p w14:paraId="4187D24B" w14:textId="77777777" w:rsidR="008175FB" w:rsidRPr="00DE7B59" w:rsidRDefault="008175FB" w:rsidP="008175FB">
            <w:pPr>
              <w:pStyle w:val="TAL"/>
              <w:rPr>
                <w:lang w:eastAsia="zh-CN"/>
              </w:rPr>
            </w:pPr>
          </w:p>
        </w:tc>
      </w:tr>
      <w:tr w:rsidR="008175FB" w:rsidRPr="00DE7B59" w14:paraId="749D2E2A" w14:textId="77777777" w:rsidTr="00B848CA">
        <w:tc>
          <w:tcPr>
            <w:tcW w:w="4535" w:type="dxa"/>
            <w:shd w:val="clear" w:color="auto" w:fill="auto"/>
          </w:tcPr>
          <w:p w14:paraId="5603B9C8" w14:textId="1E4001A7" w:rsidR="008175FB" w:rsidRPr="00DE7B59" w:rsidRDefault="008175FB" w:rsidP="008175FB">
            <w:pPr>
              <w:pStyle w:val="TAL"/>
            </w:pPr>
            <w:r w:rsidRPr="00DE7B59">
              <w:rPr>
                <w:lang w:eastAsia="en-US"/>
              </w:rPr>
              <w:t xml:space="preserve">              schedulingRequestResourceToAddModList {</w:t>
            </w:r>
          </w:p>
        </w:tc>
        <w:tc>
          <w:tcPr>
            <w:tcW w:w="2267" w:type="dxa"/>
            <w:shd w:val="clear" w:color="auto" w:fill="auto"/>
          </w:tcPr>
          <w:p w14:paraId="67FB0F49" w14:textId="77777777" w:rsidR="008175FB" w:rsidRPr="00DE7B59" w:rsidRDefault="008175FB" w:rsidP="008175FB">
            <w:pPr>
              <w:pStyle w:val="TAL"/>
            </w:pPr>
          </w:p>
        </w:tc>
        <w:tc>
          <w:tcPr>
            <w:tcW w:w="1700" w:type="dxa"/>
            <w:shd w:val="clear" w:color="auto" w:fill="auto"/>
          </w:tcPr>
          <w:p w14:paraId="2586575C" w14:textId="77777777" w:rsidR="008175FB" w:rsidRPr="00DE7B59" w:rsidRDefault="008175FB" w:rsidP="008175FB">
            <w:pPr>
              <w:pStyle w:val="TAL"/>
            </w:pPr>
          </w:p>
        </w:tc>
        <w:tc>
          <w:tcPr>
            <w:tcW w:w="1245" w:type="dxa"/>
            <w:shd w:val="clear" w:color="auto" w:fill="auto"/>
          </w:tcPr>
          <w:p w14:paraId="2DD23738" w14:textId="77777777" w:rsidR="008175FB" w:rsidRPr="00DE7B59" w:rsidRDefault="008175FB" w:rsidP="008175FB">
            <w:pPr>
              <w:pStyle w:val="TAL"/>
              <w:rPr>
                <w:lang w:eastAsia="zh-CN"/>
              </w:rPr>
            </w:pPr>
          </w:p>
        </w:tc>
      </w:tr>
      <w:tr w:rsidR="008175FB" w:rsidRPr="00DE7B59" w14:paraId="4707C7AF" w14:textId="77777777" w:rsidTr="00B848CA">
        <w:tc>
          <w:tcPr>
            <w:tcW w:w="4535" w:type="dxa"/>
            <w:shd w:val="clear" w:color="auto" w:fill="auto"/>
          </w:tcPr>
          <w:p w14:paraId="0C431B78" w14:textId="188C2216" w:rsidR="008175FB" w:rsidRPr="00DE7B59" w:rsidRDefault="008175FB" w:rsidP="008175FB">
            <w:pPr>
              <w:pStyle w:val="TAL"/>
            </w:pPr>
            <w:r w:rsidRPr="00DE7B59">
              <w:rPr>
                <w:lang w:eastAsia="en-US"/>
              </w:rPr>
              <w:t xml:space="preserve">                schedulingRequestResourceId</w:t>
            </w:r>
          </w:p>
        </w:tc>
        <w:tc>
          <w:tcPr>
            <w:tcW w:w="2267" w:type="dxa"/>
            <w:shd w:val="clear" w:color="auto" w:fill="auto"/>
          </w:tcPr>
          <w:p w14:paraId="058191EE" w14:textId="5304653B" w:rsidR="008175FB" w:rsidRPr="00DE7B59" w:rsidRDefault="008175FB" w:rsidP="008175FB">
            <w:pPr>
              <w:pStyle w:val="TAL"/>
            </w:pPr>
            <w:r w:rsidRPr="00DE7B59">
              <w:rPr>
                <w:lang w:eastAsia="en-US"/>
              </w:rPr>
              <w:t>1</w:t>
            </w:r>
          </w:p>
        </w:tc>
        <w:tc>
          <w:tcPr>
            <w:tcW w:w="1700" w:type="dxa"/>
            <w:shd w:val="clear" w:color="auto" w:fill="auto"/>
          </w:tcPr>
          <w:p w14:paraId="56C807F0" w14:textId="77777777" w:rsidR="008175FB" w:rsidRPr="00DE7B59" w:rsidRDefault="008175FB" w:rsidP="008175FB">
            <w:pPr>
              <w:pStyle w:val="TAL"/>
            </w:pPr>
          </w:p>
        </w:tc>
        <w:tc>
          <w:tcPr>
            <w:tcW w:w="1245" w:type="dxa"/>
            <w:shd w:val="clear" w:color="auto" w:fill="auto"/>
          </w:tcPr>
          <w:p w14:paraId="52E57008" w14:textId="77777777" w:rsidR="008175FB" w:rsidRPr="00DE7B59" w:rsidRDefault="008175FB" w:rsidP="008175FB">
            <w:pPr>
              <w:pStyle w:val="TAL"/>
              <w:rPr>
                <w:lang w:eastAsia="zh-CN"/>
              </w:rPr>
            </w:pPr>
          </w:p>
        </w:tc>
      </w:tr>
      <w:tr w:rsidR="008175FB" w:rsidRPr="00DE7B59" w14:paraId="15E7E903" w14:textId="77777777" w:rsidTr="00B848CA">
        <w:tc>
          <w:tcPr>
            <w:tcW w:w="4535" w:type="dxa"/>
            <w:shd w:val="clear" w:color="auto" w:fill="auto"/>
          </w:tcPr>
          <w:p w14:paraId="7A31C1BA" w14:textId="6AAC6DF6" w:rsidR="008175FB" w:rsidRPr="00DE7B59" w:rsidRDefault="008175FB" w:rsidP="008175FB">
            <w:pPr>
              <w:pStyle w:val="TAL"/>
            </w:pPr>
            <w:r w:rsidRPr="00DE7B59">
              <w:rPr>
                <w:lang w:eastAsia="en-US"/>
              </w:rPr>
              <w:t xml:space="preserve">                schedulingRequestID</w:t>
            </w:r>
          </w:p>
        </w:tc>
        <w:tc>
          <w:tcPr>
            <w:tcW w:w="2267" w:type="dxa"/>
            <w:shd w:val="clear" w:color="auto" w:fill="auto"/>
          </w:tcPr>
          <w:p w14:paraId="61E1FE1F" w14:textId="740354ED" w:rsidR="008175FB" w:rsidRPr="00DE7B59" w:rsidRDefault="008175FB" w:rsidP="008175FB">
            <w:pPr>
              <w:pStyle w:val="TAL"/>
            </w:pPr>
            <w:r w:rsidRPr="00DE7B59">
              <w:rPr>
                <w:lang w:eastAsia="en-US"/>
              </w:rPr>
              <w:t>0</w:t>
            </w:r>
          </w:p>
        </w:tc>
        <w:tc>
          <w:tcPr>
            <w:tcW w:w="1700" w:type="dxa"/>
            <w:shd w:val="clear" w:color="auto" w:fill="auto"/>
          </w:tcPr>
          <w:p w14:paraId="35DEC759" w14:textId="77777777" w:rsidR="008175FB" w:rsidRPr="00DE7B59" w:rsidRDefault="008175FB" w:rsidP="008175FB">
            <w:pPr>
              <w:pStyle w:val="TAL"/>
            </w:pPr>
          </w:p>
        </w:tc>
        <w:tc>
          <w:tcPr>
            <w:tcW w:w="1245" w:type="dxa"/>
            <w:shd w:val="clear" w:color="auto" w:fill="auto"/>
          </w:tcPr>
          <w:p w14:paraId="3E92843D" w14:textId="77777777" w:rsidR="008175FB" w:rsidRPr="00DE7B59" w:rsidRDefault="008175FB" w:rsidP="008175FB">
            <w:pPr>
              <w:pStyle w:val="TAL"/>
              <w:rPr>
                <w:lang w:eastAsia="zh-CN"/>
              </w:rPr>
            </w:pPr>
          </w:p>
        </w:tc>
      </w:tr>
      <w:tr w:rsidR="008175FB" w:rsidRPr="00DE7B59" w14:paraId="130CA27C" w14:textId="77777777" w:rsidTr="00B848CA">
        <w:tc>
          <w:tcPr>
            <w:tcW w:w="4535" w:type="dxa"/>
            <w:shd w:val="clear" w:color="auto" w:fill="auto"/>
          </w:tcPr>
          <w:p w14:paraId="153CA788" w14:textId="3EDDEAC7" w:rsidR="008175FB" w:rsidRPr="00DE7B59" w:rsidRDefault="008175FB" w:rsidP="008175FB">
            <w:pPr>
              <w:pStyle w:val="TAL"/>
            </w:pPr>
            <w:r w:rsidRPr="00DE7B59">
              <w:rPr>
                <w:lang w:eastAsia="en-US"/>
              </w:rPr>
              <w:t xml:space="preserve">                periodicityAndOffset CHOICE {</w:t>
            </w:r>
          </w:p>
        </w:tc>
        <w:tc>
          <w:tcPr>
            <w:tcW w:w="2267" w:type="dxa"/>
            <w:shd w:val="clear" w:color="auto" w:fill="auto"/>
          </w:tcPr>
          <w:p w14:paraId="52F3B6D1" w14:textId="77777777" w:rsidR="008175FB" w:rsidRPr="00DE7B59" w:rsidRDefault="008175FB" w:rsidP="008175FB">
            <w:pPr>
              <w:pStyle w:val="TAL"/>
            </w:pPr>
          </w:p>
        </w:tc>
        <w:tc>
          <w:tcPr>
            <w:tcW w:w="1700" w:type="dxa"/>
            <w:shd w:val="clear" w:color="auto" w:fill="auto"/>
          </w:tcPr>
          <w:p w14:paraId="6AB9426B" w14:textId="77777777" w:rsidR="008175FB" w:rsidRPr="00DE7B59" w:rsidRDefault="008175FB" w:rsidP="008175FB">
            <w:pPr>
              <w:pStyle w:val="TAL"/>
            </w:pPr>
          </w:p>
        </w:tc>
        <w:tc>
          <w:tcPr>
            <w:tcW w:w="1245" w:type="dxa"/>
            <w:shd w:val="clear" w:color="auto" w:fill="auto"/>
          </w:tcPr>
          <w:p w14:paraId="6036028C" w14:textId="77777777" w:rsidR="008175FB" w:rsidRPr="00DE7B59" w:rsidRDefault="008175FB" w:rsidP="008175FB">
            <w:pPr>
              <w:pStyle w:val="TAL"/>
              <w:rPr>
                <w:lang w:eastAsia="zh-CN"/>
              </w:rPr>
            </w:pPr>
          </w:p>
        </w:tc>
      </w:tr>
      <w:tr w:rsidR="008175FB" w:rsidRPr="00DE7B59" w14:paraId="692B08BB" w14:textId="77777777" w:rsidTr="00B848CA">
        <w:tc>
          <w:tcPr>
            <w:tcW w:w="4535" w:type="dxa"/>
            <w:shd w:val="clear" w:color="auto" w:fill="auto"/>
          </w:tcPr>
          <w:p w14:paraId="54FA4C0C" w14:textId="6284B6AC" w:rsidR="008175FB" w:rsidRPr="00DE7B59" w:rsidRDefault="008175FB" w:rsidP="008175FB">
            <w:pPr>
              <w:pStyle w:val="TAL"/>
            </w:pPr>
            <w:r w:rsidRPr="00DE7B59">
              <w:rPr>
                <w:lang w:eastAsia="en-US"/>
              </w:rPr>
              <w:t xml:space="preserve">                  sl20</w:t>
            </w:r>
          </w:p>
        </w:tc>
        <w:tc>
          <w:tcPr>
            <w:tcW w:w="2267" w:type="dxa"/>
            <w:shd w:val="clear" w:color="auto" w:fill="auto"/>
          </w:tcPr>
          <w:p w14:paraId="214445F2" w14:textId="1860D148" w:rsidR="008175FB" w:rsidRPr="00DE7B59" w:rsidRDefault="008175FB" w:rsidP="008175FB">
            <w:pPr>
              <w:pStyle w:val="TAL"/>
            </w:pPr>
            <w:r w:rsidRPr="00DE7B59">
              <w:rPr>
                <w:lang w:eastAsia="en-US"/>
              </w:rPr>
              <w:t>10</w:t>
            </w:r>
          </w:p>
        </w:tc>
        <w:tc>
          <w:tcPr>
            <w:tcW w:w="1700" w:type="dxa"/>
            <w:shd w:val="clear" w:color="auto" w:fill="auto"/>
          </w:tcPr>
          <w:p w14:paraId="533C29BB" w14:textId="77777777" w:rsidR="008175FB" w:rsidRPr="00DE7B59" w:rsidRDefault="008175FB" w:rsidP="008175FB">
            <w:pPr>
              <w:pStyle w:val="TAL"/>
            </w:pPr>
          </w:p>
        </w:tc>
        <w:tc>
          <w:tcPr>
            <w:tcW w:w="1245" w:type="dxa"/>
            <w:shd w:val="clear" w:color="auto" w:fill="auto"/>
          </w:tcPr>
          <w:p w14:paraId="4619DC73" w14:textId="77777777" w:rsidR="008175FB" w:rsidRPr="00DE7B59" w:rsidRDefault="008175FB" w:rsidP="008175FB">
            <w:pPr>
              <w:pStyle w:val="TAL"/>
              <w:rPr>
                <w:lang w:eastAsia="zh-CN"/>
              </w:rPr>
            </w:pPr>
          </w:p>
        </w:tc>
      </w:tr>
      <w:tr w:rsidR="008175FB" w:rsidRPr="00DE7B59" w14:paraId="3E1CF03E" w14:textId="77777777" w:rsidTr="00B848CA">
        <w:tc>
          <w:tcPr>
            <w:tcW w:w="4535" w:type="dxa"/>
            <w:shd w:val="clear" w:color="auto" w:fill="auto"/>
          </w:tcPr>
          <w:p w14:paraId="2C63B445" w14:textId="5549871B" w:rsidR="008175FB" w:rsidRPr="00DE7B59" w:rsidRDefault="008175FB" w:rsidP="008175FB">
            <w:pPr>
              <w:pStyle w:val="TAL"/>
            </w:pPr>
            <w:r w:rsidRPr="00DE7B59">
              <w:rPr>
                <w:lang w:eastAsia="en-US"/>
              </w:rPr>
              <w:t xml:space="preserve">                }</w:t>
            </w:r>
          </w:p>
        </w:tc>
        <w:tc>
          <w:tcPr>
            <w:tcW w:w="2267" w:type="dxa"/>
            <w:shd w:val="clear" w:color="auto" w:fill="auto"/>
          </w:tcPr>
          <w:p w14:paraId="080787A6" w14:textId="77777777" w:rsidR="008175FB" w:rsidRPr="00DE7B59" w:rsidRDefault="008175FB" w:rsidP="008175FB">
            <w:pPr>
              <w:pStyle w:val="TAL"/>
            </w:pPr>
          </w:p>
        </w:tc>
        <w:tc>
          <w:tcPr>
            <w:tcW w:w="1700" w:type="dxa"/>
            <w:shd w:val="clear" w:color="auto" w:fill="auto"/>
          </w:tcPr>
          <w:p w14:paraId="23EB90D9" w14:textId="77777777" w:rsidR="008175FB" w:rsidRPr="00DE7B59" w:rsidRDefault="008175FB" w:rsidP="008175FB">
            <w:pPr>
              <w:pStyle w:val="TAL"/>
            </w:pPr>
          </w:p>
        </w:tc>
        <w:tc>
          <w:tcPr>
            <w:tcW w:w="1245" w:type="dxa"/>
            <w:shd w:val="clear" w:color="auto" w:fill="auto"/>
          </w:tcPr>
          <w:p w14:paraId="1F208863" w14:textId="77777777" w:rsidR="008175FB" w:rsidRPr="00DE7B59" w:rsidRDefault="008175FB" w:rsidP="008175FB">
            <w:pPr>
              <w:pStyle w:val="TAL"/>
              <w:rPr>
                <w:lang w:eastAsia="zh-CN"/>
              </w:rPr>
            </w:pPr>
          </w:p>
        </w:tc>
      </w:tr>
      <w:tr w:rsidR="008175FB" w:rsidRPr="00DE7B59" w14:paraId="72520131" w14:textId="77777777" w:rsidTr="00B848CA">
        <w:tc>
          <w:tcPr>
            <w:tcW w:w="4535" w:type="dxa"/>
            <w:shd w:val="clear" w:color="auto" w:fill="auto"/>
          </w:tcPr>
          <w:p w14:paraId="151A19FF" w14:textId="6FBF102E"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563FFDD" w14:textId="77777777" w:rsidR="008175FB" w:rsidRPr="00DE7B59" w:rsidRDefault="008175FB" w:rsidP="008175FB">
            <w:pPr>
              <w:pStyle w:val="TAL"/>
            </w:pPr>
          </w:p>
        </w:tc>
        <w:tc>
          <w:tcPr>
            <w:tcW w:w="1700" w:type="dxa"/>
            <w:shd w:val="clear" w:color="auto" w:fill="auto"/>
          </w:tcPr>
          <w:p w14:paraId="085B8BEB" w14:textId="77777777" w:rsidR="008175FB" w:rsidRPr="00DE7B59" w:rsidRDefault="008175FB" w:rsidP="008175FB">
            <w:pPr>
              <w:pStyle w:val="TAL"/>
            </w:pPr>
          </w:p>
        </w:tc>
        <w:tc>
          <w:tcPr>
            <w:tcW w:w="1245" w:type="dxa"/>
            <w:shd w:val="clear" w:color="auto" w:fill="auto"/>
          </w:tcPr>
          <w:p w14:paraId="3B13668D" w14:textId="77777777" w:rsidR="008175FB" w:rsidRPr="00DE7B59" w:rsidRDefault="008175FB" w:rsidP="008175FB">
            <w:pPr>
              <w:pStyle w:val="TAL"/>
              <w:rPr>
                <w:lang w:eastAsia="zh-CN"/>
              </w:rPr>
            </w:pPr>
          </w:p>
        </w:tc>
      </w:tr>
      <w:tr w:rsidR="008175FB" w:rsidRPr="00DE7B59" w14:paraId="3EB901D9" w14:textId="77777777" w:rsidTr="00B848CA">
        <w:tc>
          <w:tcPr>
            <w:tcW w:w="4535" w:type="dxa"/>
            <w:shd w:val="clear" w:color="auto" w:fill="auto"/>
          </w:tcPr>
          <w:p w14:paraId="617B929D" w14:textId="04E552E6"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CB4827A" w14:textId="77777777" w:rsidR="008175FB" w:rsidRPr="00DE7B59" w:rsidRDefault="008175FB" w:rsidP="008175FB">
            <w:pPr>
              <w:pStyle w:val="TAL"/>
            </w:pPr>
          </w:p>
        </w:tc>
        <w:tc>
          <w:tcPr>
            <w:tcW w:w="1700" w:type="dxa"/>
            <w:shd w:val="clear" w:color="auto" w:fill="auto"/>
          </w:tcPr>
          <w:p w14:paraId="13FE5C50" w14:textId="77777777" w:rsidR="008175FB" w:rsidRPr="00DE7B59" w:rsidRDefault="008175FB" w:rsidP="008175FB">
            <w:pPr>
              <w:pStyle w:val="TAL"/>
            </w:pPr>
          </w:p>
        </w:tc>
        <w:tc>
          <w:tcPr>
            <w:tcW w:w="1245" w:type="dxa"/>
            <w:shd w:val="clear" w:color="auto" w:fill="auto"/>
          </w:tcPr>
          <w:p w14:paraId="2028224F" w14:textId="77777777" w:rsidR="008175FB" w:rsidRPr="00DE7B59" w:rsidRDefault="008175FB" w:rsidP="008175FB">
            <w:pPr>
              <w:pStyle w:val="TAL"/>
              <w:rPr>
                <w:lang w:eastAsia="zh-CN"/>
              </w:rPr>
            </w:pPr>
          </w:p>
        </w:tc>
      </w:tr>
      <w:tr w:rsidR="008175FB" w:rsidRPr="00DE7B59" w14:paraId="4C2969FD" w14:textId="77777777" w:rsidTr="00B848CA">
        <w:tc>
          <w:tcPr>
            <w:tcW w:w="4535" w:type="dxa"/>
            <w:shd w:val="clear" w:color="auto" w:fill="auto"/>
          </w:tcPr>
          <w:p w14:paraId="5A4CCD6B" w14:textId="6CA9E9A4"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4F715737" w14:textId="77777777" w:rsidR="008175FB" w:rsidRPr="00DE7B59" w:rsidRDefault="008175FB" w:rsidP="008175FB">
            <w:pPr>
              <w:pStyle w:val="TAL"/>
            </w:pPr>
          </w:p>
        </w:tc>
        <w:tc>
          <w:tcPr>
            <w:tcW w:w="1700" w:type="dxa"/>
            <w:shd w:val="clear" w:color="auto" w:fill="auto"/>
          </w:tcPr>
          <w:p w14:paraId="4A2BAE8C" w14:textId="77777777" w:rsidR="008175FB" w:rsidRPr="00DE7B59" w:rsidRDefault="008175FB" w:rsidP="008175FB">
            <w:pPr>
              <w:pStyle w:val="TAL"/>
            </w:pPr>
          </w:p>
        </w:tc>
        <w:tc>
          <w:tcPr>
            <w:tcW w:w="1245" w:type="dxa"/>
            <w:shd w:val="clear" w:color="auto" w:fill="auto"/>
          </w:tcPr>
          <w:p w14:paraId="08D41B56" w14:textId="77777777" w:rsidR="008175FB" w:rsidRPr="00DE7B59" w:rsidRDefault="008175FB" w:rsidP="008175FB">
            <w:pPr>
              <w:pStyle w:val="TAL"/>
              <w:rPr>
                <w:lang w:eastAsia="zh-CN"/>
              </w:rPr>
            </w:pPr>
          </w:p>
        </w:tc>
      </w:tr>
      <w:tr w:rsidR="008175FB" w:rsidRPr="00DE7B59" w14:paraId="64397275" w14:textId="77777777" w:rsidTr="00B848CA">
        <w:tc>
          <w:tcPr>
            <w:tcW w:w="4535" w:type="dxa"/>
            <w:shd w:val="clear" w:color="auto" w:fill="auto"/>
          </w:tcPr>
          <w:p w14:paraId="16051B1F" w14:textId="4D75193C" w:rsidR="008175FB" w:rsidRPr="00DE7B59" w:rsidRDefault="008175FB" w:rsidP="008175FB">
            <w:pPr>
              <w:pStyle w:val="TAL"/>
              <w:rPr>
                <w:lang w:eastAsia="en-US"/>
              </w:rPr>
            </w:pPr>
            <w:r w:rsidRPr="00DE7B59">
              <w:rPr>
                <w:lang w:eastAsia="en-US"/>
              </w:rPr>
              <w:t xml:space="preserve">          configuredGrantConfig CHOICE {</w:t>
            </w:r>
          </w:p>
        </w:tc>
        <w:tc>
          <w:tcPr>
            <w:tcW w:w="2267" w:type="dxa"/>
            <w:shd w:val="clear" w:color="auto" w:fill="auto"/>
          </w:tcPr>
          <w:p w14:paraId="5CEE3C7E" w14:textId="77777777" w:rsidR="008175FB" w:rsidRPr="00DE7B59" w:rsidRDefault="008175FB" w:rsidP="008175FB">
            <w:pPr>
              <w:pStyle w:val="TAL"/>
            </w:pPr>
          </w:p>
        </w:tc>
        <w:tc>
          <w:tcPr>
            <w:tcW w:w="1700" w:type="dxa"/>
            <w:shd w:val="clear" w:color="auto" w:fill="auto"/>
          </w:tcPr>
          <w:p w14:paraId="3A938B82" w14:textId="77777777" w:rsidR="008175FB" w:rsidRPr="00DE7B59" w:rsidRDefault="008175FB" w:rsidP="008175FB">
            <w:pPr>
              <w:pStyle w:val="TAL"/>
            </w:pPr>
          </w:p>
        </w:tc>
        <w:tc>
          <w:tcPr>
            <w:tcW w:w="1245" w:type="dxa"/>
            <w:shd w:val="clear" w:color="auto" w:fill="auto"/>
          </w:tcPr>
          <w:p w14:paraId="495BDCFB" w14:textId="77777777" w:rsidR="008175FB" w:rsidRPr="00DE7B59" w:rsidRDefault="008175FB" w:rsidP="008175FB">
            <w:pPr>
              <w:pStyle w:val="TAL"/>
              <w:rPr>
                <w:lang w:eastAsia="zh-CN"/>
              </w:rPr>
            </w:pPr>
          </w:p>
        </w:tc>
      </w:tr>
      <w:tr w:rsidR="008175FB" w:rsidRPr="00DE7B59" w14:paraId="7584053F" w14:textId="77777777" w:rsidTr="00B848CA">
        <w:tc>
          <w:tcPr>
            <w:tcW w:w="4535" w:type="dxa"/>
            <w:shd w:val="clear" w:color="auto" w:fill="auto"/>
          </w:tcPr>
          <w:p w14:paraId="225B1263" w14:textId="2055F8ED"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1ADD1F6F" w14:textId="77777777" w:rsidR="008175FB" w:rsidRPr="00DE7B59" w:rsidRDefault="008175FB" w:rsidP="008175FB">
            <w:pPr>
              <w:pStyle w:val="TAL"/>
            </w:pPr>
          </w:p>
        </w:tc>
        <w:tc>
          <w:tcPr>
            <w:tcW w:w="1700" w:type="dxa"/>
            <w:shd w:val="clear" w:color="auto" w:fill="auto"/>
          </w:tcPr>
          <w:p w14:paraId="300B9308" w14:textId="77777777" w:rsidR="008175FB" w:rsidRPr="00DE7B59" w:rsidRDefault="008175FB" w:rsidP="008175FB">
            <w:pPr>
              <w:pStyle w:val="TAL"/>
            </w:pPr>
          </w:p>
        </w:tc>
        <w:tc>
          <w:tcPr>
            <w:tcW w:w="1245" w:type="dxa"/>
            <w:shd w:val="clear" w:color="auto" w:fill="auto"/>
          </w:tcPr>
          <w:p w14:paraId="47146C1A" w14:textId="77777777" w:rsidR="008175FB" w:rsidRPr="00DE7B59" w:rsidRDefault="008175FB" w:rsidP="008175FB">
            <w:pPr>
              <w:pStyle w:val="TAL"/>
              <w:rPr>
                <w:lang w:eastAsia="zh-CN"/>
              </w:rPr>
            </w:pPr>
          </w:p>
        </w:tc>
      </w:tr>
      <w:tr w:rsidR="008175FB" w:rsidRPr="00DE7B59" w14:paraId="78FABE4F" w14:textId="77777777" w:rsidTr="00B848CA">
        <w:tc>
          <w:tcPr>
            <w:tcW w:w="4535" w:type="dxa"/>
            <w:shd w:val="clear" w:color="auto" w:fill="auto"/>
          </w:tcPr>
          <w:p w14:paraId="494882EF" w14:textId="1D3B65AE" w:rsidR="008175FB" w:rsidRPr="00DE7B59" w:rsidRDefault="008175FB" w:rsidP="008175FB">
            <w:pPr>
              <w:pStyle w:val="TAL"/>
              <w:rPr>
                <w:lang w:eastAsia="en-US"/>
              </w:rPr>
            </w:pPr>
            <w:r w:rsidRPr="00DE7B59">
              <w:rPr>
                <w:lang w:eastAsia="en-US"/>
              </w:rPr>
              <w:t xml:space="preserve">              cg-DMRS-Configuration</w:t>
            </w:r>
          </w:p>
        </w:tc>
        <w:tc>
          <w:tcPr>
            <w:tcW w:w="2267" w:type="dxa"/>
            <w:shd w:val="clear" w:color="auto" w:fill="auto"/>
          </w:tcPr>
          <w:p w14:paraId="7DD3DD18" w14:textId="0AB885ED" w:rsidR="008175FB" w:rsidRPr="00DE7B59" w:rsidRDefault="008175FB" w:rsidP="008175FB">
            <w:pPr>
              <w:pStyle w:val="TAL"/>
            </w:pPr>
            <w:r w:rsidRPr="00DE7B59">
              <w:rPr>
                <w:lang w:eastAsia="en-US"/>
              </w:rPr>
              <w:t>DMRS-UplinkConfig</w:t>
            </w:r>
          </w:p>
        </w:tc>
        <w:tc>
          <w:tcPr>
            <w:tcW w:w="1700" w:type="dxa"/>
            <w:shd w:val="clear" w:color="auto" w:fill="auto"/>
          </w:tcPr>
          <w:p w14:paraId="43D5CC7E" w14:textId="63F69409" w:rsidR="008175FB" w:rsidRPr="00DE7B59" w:rsidRDefault="008175FB" w:rsidP="008175FB">
            <w:pPr>
              <w:pStyle w:val="TAL"/>
            </w:pPr>
            <w:r w:rsidRPr="00DE7B59">
              <w:rPr>
                <w:lang w:eastAsia="en-US"/>
              </w:rPr>
              <w:t xml:space="preserve">Reference TS 38.508-1 </w:t>
            </w:r>
            <w:r w:rsidRPr="00DE7B59">
              <w:rPr>
                <w:lang w:eastAsia="zh-CN"/>
              </w:rPr>
              <w:t>[4], Table 4.6.3-51</w:t>
            </w:r>
          </w:p>
        </w:tc>
        <w:tc>
          <w:tcPr>
            <w:tcW w:w="1245" w:type="dxa"/>
            <w:shd w:val="clear" w:color="auto" w:fill="auto"/>
          </w:tcPr>
          <w:p w14:paraId="7C12D177" w14:textId="77777777" w:rsidR="008175FB" w:rsidRPr="00DE7B59" w:rsidRDefault="008175FB" w:rsidP="008175FB">
            <w:pPr>
              <w:pStyle w:val="TAL"/>
              <w:rPr>
                <w:lang w:eastAsia="zh-CN"/>
              </w:rPr>
            </w:pPr>
          </w:p>
        </w:tc>
      </w:tr>
      <w:tr w:rsidR="008175FB" w:rsidRPr="00DE7B59" w14:paraId="79FDD768" w14:textId="77777777" w:rsidTr="00B848CA">
        <w:tc>
          <w:tcPr>
            <w:tcW w:w="4535" w:type="dxa"/>
            <w:shd w:val="clear" w:color="auto" w:fill="auto"/>
          </w:tcPr>
          <w:p w14:paraId="407DC08C" w14:textId="059A0D4B" w:rsidR="008175FB" w:rsidRPr="00DE7B59" w:rsidRDefault="008175FB" w:rsidP="008175FB">
            <w:pPr>
              <w:pStyle w:val="TAL"/>
              <w:rPr>
                <w:lang w:eastAsia="en-US"/>
              </w:rPr>
            </w:pPr>
            <w:r w:rsidRPr="00DE7B59">
              <w:rPr>
                <w:lang w:eastAsia="en-US"/>
              </w:rPr>
              <w:t xml:space="preserve">              uci-OnPUSCH CHOICE {</w:t>
            </w:r>
          </w:p>
        </w:tc>
        <w:tc>
          <w:tcPr>
            <w:tcW w:w="2267" w:type="dxa"/>
            <w:shd w:val="clear" w:color="auto" w:fill="auto"/>
          </w:tcPr>
          <w:p w14:paraId="33508783" w14:textId="77777777" w:rsidR="008175FB" w:rsidRPr="00DE7B59" w:rsidRDefault="008175FB" w:rsidP="008175FB">
            <w:pPr>
              <w:pStyle w:val="TAL"/>
            </w:pPr>
          </w:p>
        </w:tc>
        <w:tc>
          <w:tcPr>
            <w:tcW w:w="1700" w:type="dxa"/>
            <w:shd w:val="clear" w:color="auto" w:fill="auto"/>
          </w:tcPr>
          <w:p w14:paraId="336B7F76" w14:textId="77777777" w:rsidR="008175FB" w:rsidRPr="00DE7B59" w:rsidRDefault="008175FB" w:rsidP="008175FB">
            <w:pPr>
              <w:pStyle w:val="TAL"/>
            </w:pPr>
          </w:p>
        </w:tc>
        <w:tc>
          <w:tcPr>
            <w:tcW w:w="1245" w:type="dxa"/>
            <w:shd w:val="clear" w:color="auto" w:fill="auto"/>
          </w:tcPr>
          <w:p w14:paraId="3E05A7A9" w14:textId="77777777" w:rsidR="008175FB" w:rsidRPr="00DE7B59" w:rsidRDefault="008175FB" w:rsidP="008175FB">
            <w:pPr>
              <w:pStyle w:val="TAL"/>
              <w:rPr>
                <w:lang w:eastAsia="zh-CN"/>
              </w:rPr>
            </w:pPr>
          </w:p>
        </w:tc>
      </w:tr>
      <w:tr w:rsidR="008175FB" w:rsidRPr="00DE7B59" w14:paraId="33A441AC" w14:textId="77777777" w:rsidTr="00B848CA">
        <w:tc>
          <w:tcPr>
            <w:tcW w:w="4535" w:type="dxa"/>
            <w:shd w:val="clear" w:color="auto" w:fill="auto"/>
          </w:tcPr>
          <w:p w14:paraId="34D28614" w14:textId="01FC9891"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0B6E8B01" w14:textId="77777777" w:rsidR="008175FB" w:rsidRPr="00DE7B59" w:rsidRDefault="008175FB" w:rsidP="008175FB">
            <w:pPr>
              <w:pStyle w:val="TAL"/>
            </w:pPr>
          </w:p>
        </w:tc>
        <w:tc>
          <w:tcPr>
            <w:tcW w:w="1700" w:type="dxa"/>
            <w:shd w:val="clear" w:color="auto" w:fill="auto"/>
          </w:tcPr>
          <w:p w14:paraId="2AD761C2" w14:textId="77777777" w:rsidR="008175FB" w:rsidRPr="00DE7B59" w:rsidRDefault="008175FB" w:rsidP="008175FB">
            <w:pPr>
              <w:pStyle w:val="TAL"/>
            </w:pPr>
          </w:p>
        </w:tc>
        <w:tc>
          <w:tcPr>
            <w:tcW w:w="1245" w:type="dxa"/>
            <w:shd w:val="clear" w:color="auto" w:fill="auto"/>
          </w:tcPr>
          <w:p w14:paraId="23CE1264" w14:textId="77777777" w:rsidR="008175FB" w:rsidRPr="00DE7B59" w:rsidRDefault="008175FB" w:rsidP="008175FB">
            <w:pPr>
              <w:pStyle w:val="TAL"/>
              <w:rPr>
                <w:lang w:eastAsia="zh-CN"/>
              </w:rPr>
            </w:pPr>
          </w:p>
        </w:tc>
      </w:tr>
      <w:tr w:rsidR="008175FB" w:rsidRPr="00DE7B59" w14:paraId="50D924EE" w14:textId="77777777" w:rsidTr="00B848CA">
        <w:tc>
          <w:tcPr>
            <w:tcW w:w="4535" w:type="dxa"/>
            <w:shd w:val="clear" w:color="auto" w:fill="auto"/>
          </w:tcPr>
          <w:p w14:paraId="522FBEBF" w14:textId="5275AD7E" w:rsidR="008175FB" w:rsidRPr="00DE7B59" w:rsidRDefault="008175FB" w:rsidP="008175FB">
            <w:pPr>
              <w:pStyle w:val="TAL"/>
              <w:rPr>
                <w:lang w:eastAsia="en-US"/>
              </w:rPr>
            </w:pPr>
            <w:r w:rsidRPr="00DE7B59">
              <w:rPr>
                <w:lang w:eastAsia="en-US"/>
              </w:rPr>
              <w:t xml:space="preserve">                  semiStatic SEQUENCE {</w:t>
            </w:r>
          </w:p>
        </w:tc>
        <w:tc>
          <w:tcPr>
            <w:tcW w:w="2267" w:type="dxa"/>
            <w:shd w:val="clear" w:color="auto" w:fill="auto"/>
          </w:tcPr>
          <w:p w14:paraId="0CB58A05" w14:textId="078DAB2C" w:rsidR="008175FB" w:rsidRPr="00DE7B59" w:rsidRDefault="008175FB" w:rsidP="008175FB">
            <w:pPr>
              <w:pStyle w:val="TAL"/>
            </w:pPr>
            <w:r w:rsidRPr="00DE7B59">
              <w:rPr>
                <w:lang w:eastAsia="en-US"/>
              </w:rPr>
              <w:t>BetaOffsets</w:t>
            </w:r>
          </w:p>
        </w:tc>
        <w:tc>
          <w:tcPr>
            <w:tcW w:w="1700" w:type="dxa"/>
            <w:shd w:val="clear" w:color="auto" w:fill="auto"/>
          </w:tcPr>
          <w:p w14:paraId="2B7C931F" w14:textId="77777777" w:rsidR="008175FB" w:rsidRPr="00DE7B59" w:rsidRDefault="008175FB" w:rsidP="008175FB">
            <w:pPr>
              <w:pStyle w:val="TAL"/>
            </w:pPr>
          </w:p>
        </w:tc>
        <w:tc>
          <w:tcPr>
            <w:tcW w:w="1245" w:type="dxa"/>
            <w:shd w:val="clear" w:color="auto" w:fill="auto"/>
          </w:tcPr>
          <w:p w14:paraId="6524D3AB" w14:textId="77777777" w:rsidR="008175FB" w:rsidRPr="00DE7B59" w:rsidRDefault="008175FB" w:rsidP="008175FB">
            <w:pPr>
              <w:pStyle w:val="TAL"/>
              <w:rPr>
                <w:lang w:eastAsia="zh-CN"/>
              </w:rPr>
            </w:pPr>
          </w:p>
        </w:tc>
      </w:tr>
      <w:tr w:rsidR="008175FB" w:rsidRPr="00DE7B59" w14:paraId="0429B02A" w14:textId="77777777" w:rsidTr="00B848CA">
        <w:tc>
          <w:tcPr>
            <w:tcW w:w="4535" w:type="dxa"/>
            <w:shd w:val="clear" w:color="auto" w:fill="auto"/>
          </w:tcPr>
          <w:p w14:paraId="2033954F" w14:textId="60EC6CC8" w:rsidR="008175FB" w:rsidRPr="00DE7B59" w:rsidRDefault="008175FB" w:rsidP="008175FB">
            <w:pPr>
              <w:pStyle w:val="TAL"/>
              <w:rPr>
                <w:lang w:eastAsia="en-US"/>
              </w:rPr>
            </w:pPr>
            <w:r w:rsidRPr="00DE7B59">
              <w:rPr>
                <w:lang w:eastAsia="en-US"/>
              </w:rPr>
              <w:t xml:space="preserve">                    betaOffsetACK-Index1</w:t>
            </w:r>
          </w:p>
        </w:tc>
        <w:tc>
          <w:tcPr>
            <w:tcW w:w="2267" w:type="dxa"/>
            <w:shd w:val="clear" w:color="auto" w:fill="auto"/>
          </w:tcPr>
          <w:p w14:paraId="75F3B2D1" w14:textId="69161E87" w:rsidR="008175FB" w:rsidRPr="00DE7B59" w:rsidRDefault="008175FB" w:rsidP="008175FB">
            <w:pPr>
              <w:pStyle w:val="TAL"/>
            </w:pPr>
            <w:r w:rsidRPr="00DE7B59">
              <w:rPr>
                <w:lang w:eastAsia="en-US"/>
              </w:rPr>
              <w:t>9</w:t>
            </w:r>
          </w:p>
        </w:tc>
        <w:tc>
          <w:tcPr>
            <w:tcW w:w="1700" w:type="dxa"/>
            <w:shd w:val="clear" w:color="auto" w:fill="auto"/>
          </w:tcPr>
          <w:p w14:paraId="211FE1D5" w14:textId="77777777" w:rsidR="008175FB" w:rsidRPr="00DE7B59" w:rsidRDefault="008175FB" w:rsidP="008175FB">
            <w:pPr>
              <w:pStyle w:val="TAL"/>
            </w:pPr>
          </w:p>
        </w:tc>
        <w:tc>
          <w:tcPr>
            <w:tcW w:w="1245" w:type="dxa"/>
            <w:shd w:val="clear" w:color="auto" w:fill="auto"/>
          </w:tcPr>
          <w:p w14:paraId="5F275D0D" w14:textId="77777777" w:rsidR="008175FB" w:rsidRPr="00DE7B59" w:rsidRDefault="008175FB" w:rsidP="008175FB">
            <w:pPr>
              <w:pStyle w:val="TAL"/>
              <w:rPr>
                <w:lang w:eastAsia="zh-CN"/>
              </w:rPr>
            </w:pPr>
          </w:p>
        </w:tc>
      </w:tr>
      <w:tr w:rsidR="008175FB" w:rsidRPr="00DE7B59" w14:paraId="166EA080" w14:textId="77777777" w:rsidTr="00B848CA">
        <w:tc>
          <w:tcPr>
            <w:tcW w:w="4535" w:type="dxa"/>
            <w:shd w:val="clear" w:color="auto" w:fill="auto"/>
          </w:tcPr>
          <w:p w14:paraId="2CECDCEE" w14:textId="0CD5B68D" w:rsidR="008175FB" w:rsidRPr="00DE7B59" w:rsidRDefault="008175FB" w:rsidP="008175FB">
            <w:pPr>
              <w:pStyle w:val="TAL"/>
              <w:rPr>
                <w:lang w:eastAsia="en-US"/>
              </w:rPr>
            </w:pPr>
            <w:r w:rsidRPr="00DE7B59">
              <w:rPr>
                <w:lang w:eastAsia="en-US"/>
              </w:rPr>
              <w:t xml:space="preserve">                    betaOffsetACK-Index2</w:t>
            </w:r>
          </w:p>
        </w:tc>
        <w:tc>
          <w:tcPr>
            <w:tcW w:w="2267" w:type="dxa"/>
            <w:shd w:val="clear" w:color="auto" w:fill="auto"/>
          </w:tcPr>
          <w:p w14:paraId="15E468A9" w14:textId="7DC90700" w:rsidR="008175FB" w:rsidRPr="00DE7B59" w:rsidRDefault="008175FB" w:rsidP="008175FB">
            <w:pPr>
              <w:pStyle w:val="TAL"/>
              <w:rPr>
                <w:lang w:eastAsia="en-US"/>
              </w:rPr>
            </w:pPr>
            <w:r w:rsidRPr="00DE7B59">
              <w:rPr>
                <w:lang w:eastAsia="en-US"/>
              </w:rPr>
              <w:t>9</w:t>
            </w:r>
          </w:p>
        </w:tc>
        <w:tc>
          <w:tcPr>
            <w:tcW w:w="1700" w:type="dxa"/>
            <w:shd w:val="clear" w:color="auto" w:fill="auto"/>
          </w:tcPr>
          <w:p w14:paraId="768FD8D5" w14:textId="77777777" w:rsidR="008175FB" w:rsidRPr="00DE7B59" w:rsidRDefault="008175FB" w:rsidP="008175FB">
            <w:pPr>
              <w:pStyle w:val="TAL"/>
            </w:pPr>
          </w:p>
        </w:tc>
        <w:tc>
          <w:tcPr>
            <w:tcW w:w="1245" w:type="dxa"/>
            <w:shd w:val="clear" w:color="auto" w:fill="auto"/>
          </w:tcPr>
          <w:p w14:paraId="077E617D" w14:textId="77777777" w:rsidR="008175FB" w:rsidRPr="00DE7B59" w:rsidRDefault="008175FB" w:rsidP="008175FB">
            <w:pPr>
              <w:pStyle w:val="TAL"/>
              <w:rPr>
                <w:lang w:eastAsia="zh-CN"/>
              </w:rPr>
            </w:pPr>
          </w:p>
        </w:tc>
      </w:tr>
      <w:tr w:rsidR="008175FB" w:rsidRPr="00DE7B59" w14:paraId="2120B690" w14:textId="77777777" w:rsidTr="00B848CA">
        <w:tc>
          <w:tcPr>
            <w:tcW w:w="4535" w:type="dxa"/>
            <w:shd w:val="clear" w:color="auto" w:fill="auto"/>
          </w:tcPr>
          <w:p w14:paraId="4399BE95" w14:textId="241E8BA7" w:rsidR="008175FB" w:rsidRPr="00DE7B59" w:rsidRDefault="008175FB" w:rsidP="008175FB">
            <w:pPr>
              <w:pStyle w:val="TAL"/>
              <w:rPr>
                <w:lang w:eastAsia="en-US"/>
              </w:rPr>
            </w:pPr>
            <w:r w:rsidRPr="00DE7B59">
              <w:rPr>
                <w:lang w:eastAsia="en-US"/>
              </w:rPr>
              <w:t xml:space="preserve">                    betaOffsetACK-Index3</w:t>
            </w:r>
          </w:p>
        </w:tc>
        <w:tc>
          <w:tcPr>
            <w:tcW w:w="2267" w:type="dxa"/>
            <w:shd w:val="clear" w:color="auto" w:fill="auto"/>
          </w:tcPr>
          <w:p w14:paraId="7C313C82" w14:textId="42E05ADD" w:rsidR="008175FB" w:rsidRPr="00DE7B59" w:rsidRDefault="008175FB" w:rsidP="008175FB">
            <w:pPr>
              <w:pStyle w:val="TAL"/>
              <w:rPr>
                <w:lang w:eastAsia="en-US"/>
              </w:rPr>
            </w:pPr>
            <w:r w:rsidRPr="00DE7B59">
              <w:rPr>
                <w:lang w:eastAsia="en-US"/>
              </w:rPr>
              <w:t>9</w:t>
            </w:r>
          </w:p>
        </w:tc>
        <w:tc>
          <w:tcPr>
            <w:tcW w:w="1700" w:type="dxa"/>
            <w:shd w:val="clear" w:color="auto" w:fill="auto"/>
          </w:tcPr>
          <w:p w14:paraId="07EB3407" w14:textId="77777777" w:rsidR="008175FB" w:rsidRPr="00DE7B59" w:rsidRDefault="008175FB" w:rsidP="008175FB">
            <w:pPr>
              <w:pStyle w:val="TAL"/>
            </w:pPr>
          </w:p>
        </w:tc>
        <w:tc>
          <w:tcPr>
            <w:tcW w:w="1245" w:type="dxa"/>
            <w:shd w:val="clear" w:color="auto" w:fill="auto"/>
          </w:tcPr>
          <w:p w14:paraId="65379A20" w14:textId="77777777" w:rsidR="008175FB" w:rsidRPr="00DE7B59" w:rsidRDefault="008175FB" w:rsidP="008175FB">
            <w:pPr>
              <w:pStyle w:val="TAL"/>
              <w:rPr>
                <w:lang w:eastAsia="zh-CN"/>
              </w:rPr>
            </w:pPr>
          </w:p>
        </w:tc>
      </w:tr>
      <w:tr w:rsidR="008175FB" w:rsidRPr="00DE7B59" w14:paraId="0EAF48D0" w14:textId="77777777" w:rsidTr="00B848CA">
        <w:tc>
          <w:tcPr>
            <w:tcW w:w="4535" w:type="dxa"/>
            <w:shd w:val="clear" w:color="auto" w:fill="auto"/>
          </w:tcPr>
          <w:p w14:paraId="6C83D16B" w14:textId="340A97EB" w:rsidR="008175FB" w:rsidRPr="00DE7B59" w:rsidRDefault="008175FB" w:rsidP="008175FB">
            <w:pPr>
              <w:pStyle w:val="TAL"/>
              <w:rPr>
                <w:lang w:eastAsia="en-US"/>
              </w:rPr>
            </w:pPr>
            <w:r w:rsidRPr="00DE7B59">
              <w:rPr>
                <w:lang w:eastAsia="en-US"/>
              </w:rPr>
              <w:t xml:space="preserve">                    betaOffsetCSI-Part1-Index1</w:t>
            </w:r>
          </w:p>
        </w:tc>
        <w:tc>
          <w:tcPr>
            <w:tcW w:w="2267" w:type="dxa"/>
            <w:shd w:val="clear" w:color="auto" w:fill="auto"/>
          </w:tcPr>
          <w:p w14:paraId="1805E6DE" w14:textId="1572DEBA" w:rsidR="008175FB" w:rsidRPr="00DE7B59" w:rsidRDefault="008175FB" w:rsidP="008175FB">
            <w:pPr>
              <w:pStyle w:val="TAL"/>
              <w:rPr>
                <w:lang w:eastAsia="en-US"/>
              </w:rPr>
            </w:pPr>
            <w:r w:rsidRPr="00DE7B59">
              <w:rPr>
                <w:lang w:eastAsia="en-US"/>
              </w:rPr>
              <w:t>6</w:t>
            </w:r>
          </w:p>
        </w:tc>
        <w:tc>
          <w:tcPr>
            <w:tcW w:w="1700" w:type="dxa"/>
            <w:shd w:val="clear" w:color="auto" w:fill="auto"/>
          </w:tcPr>
          <w:p w14:paraId="357682D4" w14:textId="77777777" w:rsidR="008175FB" w:rsidRPr="00DE7B59" w:rsidRDefault="008175FB" w:rsidP="008175FB">
            <w:pPr>
              <w:pStyle w:val="TAL"/>
            </w:pPr>
          </w:p>
        </w:tc>
        <w:tc>
          <w:tcPr>
            <w:tcW w:w="1245" w:type="dxa"/>
            <w:shd w:val="clear" w:color="auto" w:fill="auto"/>
          </w:tcPr>
          <w:p w14:paraId="1E85D0FD" w14:textId="77777777" w:rsidR="008175FB" w:rsidRPr="00DE7B59" w:rsidRDefault="008175FB" w:rsidP="008175FB">
            <w:pPr>
              <w:pStyle w:val="TAL"/>
              <w:rPr>
                <w:lang w:eastAsia="zh-CN"/>
              </w:rPr>
            </w:pPr>
          </w:p>
        </w:tc>
      </w:tr>
      <w:tr w:rsidR="008175FB" w:rsidRPr="00DE7B59" w14:paraId="6D7E4672" w14:textId="77777777" w:rsidTr="00B848CA">
        <w:tc>
          <w:tcPr>
            <w:tcW w:w="4535" w:type="dxa"/>
            <w:shd w:val="clear" w:color="auto" w:fill="auto"/>
          </w:tcPr>
          <w:p w14:paraId="149327C2" w14:textId="6CC645D2" w:rsidR="008175FB" w:rsidRPr="00DE7B59" w:rsidRDefault="008175FB" w:rsidP="008175FB">
            <w:pPr>
              <w:pStyle w:val="TAL"/>
              <w:rPr>
                <w:lang w:eastAsia="en-US"/>
              </w:rPr>
            </w:pPr>
            <w:r w:rsidRPr="00DE7B59">
              <w:rPr>
                <w:lang w:eastAsia="en-US"/>
              </w:rPr>
              <w:t xml:space="preserve">                    betaOffsetCSI-Part1-Index2</w:t>
            </w:r>
          </w:p>
        </w:tc>
        <w:tc>
          <w:tcPr>
            <w:tcW w:w="2267" w:type="dxa"/>
            <w:shd w:val="clear" w:color="auto" w:fill="auto"/>
          </w:tcPr>
          <w:p w14:paraId="6C690508" w14:textId="0D718B85" w:rsidR="008175FB" w:rsidRPr="00DE7B59" w:rsidRDefault="008175FB" w:rsidP="008175FB">
            <w:pPr>
              <w:pStyle w:val="TAL"/>
              <w:rPr>
                <w:lang w:eastAsia="en-US"/>
              </w:rPr>
            </w:pPr>
            <w:r w:rsidRPr="00DE7B59">
              <w:rPr>
                <w:lang w:eastAsia="en-US"/>
              </w:rPr>
              <w:t>6</w:t>
            </w:r>
          </w:p>
        </w:tc>
        <w:tc>
          <w:tcPr>
            <w:tcW w:w="1700" w:type="dxa"/>
            <w:shd w:val="clear" w:color="auto" w:fill="auto"/>
          </w:tcPr>
          <w:p w14:paraId="13F2EFA8" w14:textId="77777777" w:rsidR="008175FB" w:rsidRPr="00DE7B59" w:rsidRDefault="008175FB" w:rsidP="008175FB">
            <w:pPr>
              <w:pStyle w:val="TAL"/>
            </w:pPr>
          </w:p>
        </w:tc>
        <w:tc>
          <w:tcPr>
            <w:tcW w:w="1245" w:type="dxa"/>
            <w:shd w:val="clear" w:color="auto" w:fill="auto"/>
          </w:tcPr>
          <w:p w14:paraId="69E0BB4C" w14:textId="77777777" w:rsidR="008175FB" w:rsidRPr="00DE7B59" w:rsidRDefault="008175FB" w:rsidP="008175FB">
            <w:pPr>
              <w:pStyle w:val="TAL"/>
              <w:rPr>
                <w:lang w:eastAsia="zh-CN"/>
              </w:rPr>
            </w:pPr>
          </w:p>
        </w:tc>
      </w:tr>
      <w:tr w:rsidR="008175FB" w:rsidRPr="00DE7B59" w14:paraId="1FECBE06" w14:textId="77777777" w:rsidTr="00B848CA">
        <w:tc>
          <w:tcPr>
            <w:tcW w:w="4535" w:type="dxa"/>
            <w:shd w:val="clear" w:color="auto" w:fill="auto"/>
          </w:tcPr>
          <w:p w14:paraId="22CF0678" w14:textId="5802151A" w:rsidR="008175FB" w:rsidRPr="00DE7B59" w:rsidRDefault="008175FB" w:rsidP="008175FB">
            <w:pPr>
              <w:pStyle w:val="TAL"/>
              <w:rPr>
                <w:lang w:eastAsia="en-US"/>
              </w:rPr>
            </w:pPr>
            <w:r w:rsidRPr="00DE7B59">
              <w:rPr>
                <w:lang w:eastAsia="en-US"/>
              </w:rPr>
              <w:t xml:space="preserve">                    betaOffsetCSI-Part2-Index1</w:t>
            </w:r>
          </w:p>
        </w:tc>
        <w:tc>
          <w:tcPr>
            <w:tcW w:w="2267" w:type="dxa"/>
            <w:shd w:val="clear" w:color="auto" w:fill="auto"/>
          </w:tcPr>
          <w:p w14:paraId="7B380108" w14:textId="62F07197" w:rsidR="008175FB" w:rsidRPr="00DE7B59" w:rsidRDefault="008175FB" w:rsidP="008175FB">
            <w:pPr>
              <w:pStyle w:val="TAL"/>
              <w:rPr>
                <w:lang w:eastAsia="en-US"/>
              </w:rPr>
            </w:pPr>
            <w:r w:rsidRPr="00DE7B59">
              <w:rPr>
                <w:lang w:eastAsia="en-US"/>
              </w:rPr>
              <w:t>6</w:t>
            </w:r>
          </w:p>
        </w:tc>
        <w:tc>
          <w:tcPr>
            <w:tcW w:w="1700" w:type="dxa"/>
            <w:shd w:val="clear" w:color="auto" w:fill="auto"/>
          </w:tcPr>
          <w:p w14:paraId="2E8C8F23" w14:textId="77777777" w:rsidR="008175FB" w:rsidRPr="00DE7B59" w:rsidRDefault="008175FB" w:rsidP="008175FB">
            <w:pPr>
              <w:pStyle w:val="TAL"/>
            </w:pPr>
          </w:p>
        </w:tc>
        <w:tc>
          <w:tcPr>
            <w:tcW w:w="1245" w:type="dxa"/>
            <w:shd w:val="clear" w:color="auto" w:fill="auto"/>
          </w:tcPr>
          <w:p w14:paraId="615BF5AC" w14:textId="77777777" w:rsidR="008175FB" w:rsidRPr="00DE7B59" w:rsidRDefault="008175FB" w:rsidP="008175FB">
            <w:pPr>
              <w:pStyle w:val="TAL"/>
              <w:rPr>
                <w:lang w:eastAsia="zh-CN"/>
              </w:rPr>
            </w:pPr>
          </w:p>
        </w:tc>
      </w:tr>
      <w:tr w:rsidR="008175FB" w:rsidRPr="00DE7B59" w14:paraId="114F5077" w14:textId="77777777" w:rsidTr="00B848CA">
        <w:tc>
          <w:tcPr>
            <w:tcW w:w="4535" w:type="dxa"/>
            <w:shd w:val="clear" w:color="auto" w:fill="auto"/>
          </w:tcPr>
          <w:p w14:paraId="70BBFD94" w14:textId="3D42A451" w:rsidR="008175FB" w:rsidRPr="00DE7B59" w:rsidRDefault="008175FB" w:rsidP="008175FB">
            <w:pPr>
              <w:pStyle w:val="TAL"/>
              <w:rPr>
                <w:lang w:eastAsia="en-US"/>
              </w:rPr>
            </w:pPr>
            <w:r w:rsidRPr="00DE7B59">
              <w:rPr>
                <w:lang w:eastAsia="en-US"/>
              </w:rPr>
              <w:t xml:space="preserve">                    betaOffsetCSI-Part2-Index2</w:t>
            </w:r>
          </w:p>
        </w:tc>
        <w:tc>
          <w:tcPr>
            <w:tcW w:w="2267" w:type="dxa"/>
            <w:shd w:val="clear" w:color="auto" w:fill="auto"/>
          </w:tcPr>
          <w:p w14:paraId="76FC0847" w14:textId="40A697EF" w:rsidR="008175FB" w:rsidRPr="00DE7B59" w:rsidRDefault="008175FB" w:rsidP="008175FB">
            <w:pPr>
              <w:pStyle w:val="TAL"/>
              <w:rPr>
                <w:lang w:eastAsia="en-US"/>
              </w:rPr>
            </w:pPr>
            <w:r w:rsidRPr="00DE7B59">
              <w:rPr>
                <w:lang w:eastAsia="en-US"/>
              </w:rPr>
              <w:t>6</w:t>
            </w:r>
          </w:p>
        </w:tc>
        <w:tc>
          <w:tcPr>
            <w:tcW w:w="1700" w:type="dxa"/>
            <w:shd w:val="clear" w:color="auto" w:fill="auto"/>
          </w:tcPr>
          <w:p w14:paraId="3DD69330" w14:textId="77777777" w:rsidR="008175FB" w:rsidRPr="00DE7B59" w:rsidRDefault="008175FB" w:rsidP="008175FB">
            <w:pPr>
              <w:pStyle w:val="TAL"/>
            </w:pPr>
          </w:p>
        </w:tc>
        <w:tc>
          <w:tcPr>
            <w:tcW w:w="1245" w:type="dxa"/>
            <w:shd w:val="clear" w:color="auto" w:fill="auto"/>
          </w:tcPr>
          <w:p w14:paraId="6BD97AF7" w14:textId="77777777" w:rsidR="008175FB" w:rsidRPr="00DE7B59" w:rsidRDefault="008175FB" w:rsidP="008175FB">
            <w:pPr>
              <w:pStyle w:val="TAL"/>
              <w:rPr>
                <w:lang w:eastAsia="zh-CN"/>
              </w:rPr>
            </w:pPr>
          </w:p>
        </w:tc>
      </w:tr>
      <w:tr w:rsidR="008175FB" w:rsidRPr="00DE7B59" w14:paraId="0B9ADE99" w14:textId="77777777" w:rsidTr="00B848CA">
        <w:tc>
          <w:tcPr>
            <w:tcW w:w="4535" w:type="dxa"/>
            <w:shd w:val="clear" w:color="auto" w:fill="auto"/>
          </w:tcPr>
          <w:p w14:paraId="6F18D558" w14:textId="521F83DD"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6BD925F" w14:textId="77777777" w:rsidR="008175FB" w:rsidRPr="00DE7B59" w:rsidRDefault="008175FB" w:rsidP="008175FB">
            <w:pPr>
              <w:pStyle w:val="TAL"/>
              <w:rPr>
                <w:lang w:eastAsia="en-US"/>
              </w:rPr>
            </w:pPr>
          </w:p>
        </w:tc>
        <w:tc>
          <w:tcPr>
            <w:tcW w:w="1700" w:type="dxa"/>
            <w:shd w:val="clear" w:color="auto" w:fill="auto"/>
          </w:tcPr>
          <w:p w14:paraId="51A514A9" w14:textId="77777777" w:rsidR="008175FB" w:rsidRPr="00DE7B59" w:rsidRDefault="008175FB" w:rsidP="008175FB">
            <w:pPr>
              <w:pStyle w:val="TAL"/>
            </w:pPr>
          </w:p>
        </w:tc>
        <w:tc>
          <w:tcPr>
            <w:tcW w:w="1245" w:type="dxa"/>
            <w:shd w:val="clear" w:color="auto" w:fill="auto"/>
          </w:tcPr>
          <w:p w14:paraId="4516828B" w14:textId="77777777" w:rsidR="008175FB" w:rsidRPr="00DE7B59" w:rsidRDefault="008175FB" w:rsidP="008175FB">
            <w:pPr>
              <w:pStyle w:val="TAL"/>
              <w:rPr>
                <w:lang w:eastAsia="zh-CN"/>
              </w:rPr>
            </w:pPr>
          </w:p>
        </w:tc>
      </w:tr>
      <w:tr w:rsidR="008175FB" w:rsidRPr="00DE7B59" w14:paraId="5976BAC5" w14:textId="77777777" w:rsidTr="00B848CA">
        <w:tc>
          <w:tcPr>
            <w:tcW w:w="4535" w:type="dxa"/>
            <w:shd w:val="clear" w:color="auto" w:fill="auto"/>
          </w:tcPr>
          <w:p w14:paraId="14FB9EBC" w14:textId="1E129F8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4055E47" w14:textId="77777777" w:rsidR="008175FB" w:rsidRPr="00DE7B59" w:rsidRDefault="008175FB" w:rsidP="008175FB">
            <w:pPr>
              <w:pStyle w:val="TAL"/>
              <w:rPr>
                <w:lang w:eastAsia="en-US"/>
              </w:rPr>
            </w:pPr>
          </w:p>
        </w:tc>
        <w:tc>
          <w:tcPr>
            <w:tcW w:w="1700" w:type="dxa"/>
            <w:shd w:val="clear" w:color="auto" w:fill="auto"/>
          </w:tcPr>
          <w:p w14:paraId="2CFE8450" w14:textId="77777777" w:rsidR="008175FB" w:rsidRPr="00DE7B59" w:rsidRDefault="008175FB" w:rsidP="008175FB">
            <w:pPr>
              <w:pStyle w:val="TAL"/>
            </w:pPr>
          </w:p>
        </w:tc>
        <w:tc>
          <w:tcPr>
            <w:tcW w:w="1245" w:type="dxa"/>
            <w:shd w:val="clear" w:color="auto" w:fill="auto"/>
          </w:tcPr>
          <w:p w14:paraId="3B26C595" w14:textId="77777777" w:rsidR="008175FB" w:rsidRPr="00DE7B59" w:rsidRDefault="008175FB" w:rsidP="008175FB">
            <w:pPr>
              <w:pStyle w:val="TAL"/>
              <w:rPr>
                <w:lang w:eastAsia="zh-CN"/>
              </w:rPr>
            </w:pPr>
          </w:p>
        </w:tc>
      </w:tr>
      <w:tr w:rsidR="008175FB" w:rsidRPr="00DE7B59" w14:paraId="720C2F3C" w14:textId="77777777" w:rsidTr="00B848CA">
        <w:tc>
          <w:tcPr>
            <w:tcW w:w="4535" w:type="dxa"/>
            <w:shd w:val="clear" w:color="auto" w:fill="auto"/>
          </w:tcPr>
          <w:p w14:paraId="468B41C4" w14:textId="4B7F13F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6766CF26" w14:textId="77777777" w:rsidR="008175FB" w:rsidRPr="00DE7B59" w:rsidRDefault="008175FB" w:rsidP="008175FB">
            <w:pPr>
              <w:pStyle w:val="TAL"/>
              <w:rPr>
                <w:lang w:eastAsia="en-US"/>
              </w:rPr>
            </w:pPr>
          </w:p>
        </w:tc>
        <w:tc>
          <w:tcPr>
            <w:tcW w:w="1700" w:type="dxa"/>
            <w:shd w:val="clear" w:color="auto" w:fill="auto"/>
          </w:tcPr>
          <w:p w14:paraId="6E25C190" w14:textId="77777777" w:rsidR="008175FB" w:rsidRPr="00DE7B59" w:rsidRDefault="008175FB" w:rsidP="008175FB">
            <w:pPr>
              <w:pStyle w:val="TAL"/>
            </w:pPr>
          </w:p>
        </w:tc>
        <w:tc>
          <w:tcPr>
            <w:tcW w:w="1245" w:type="dxa"/>
            <w:shd w:val="clear" w:color="auto" w:fill="auto"/>
          </w:tcPr>
          <w:p w14:paraId="397FAC92" w14:textId="77777777" w:rsidR="008175FB" w:rsidRPr="00DE7B59" w:rsidRDefault="008175FB" w:rsidP="008175FB">
            <w:pPr>
              <w:pStyle w:val="TAL"/>
              <w:rPr>
                <w:lang w:eastAsia="zh-CN"/>
              </w:rPr>
            </w:pPr>
          </w:p>
        </w:tc>
      </w:tr>
      <w:tr w:rsidR="008175FB" w:rsidRPr="00DE7B59" w14:paraId="5F08798B" w14:textId="77777777" w:rsidTr="00B848CA">
        <w:tc>
          <w:tcPr>
            <w:tcW w:w="4535" w:type="dxa"/>
            <w:shd w:val="clear" w:color="auto" w:fill="auto"/>
          </w:tcPr>
          <w:p w14:paraId="39A40AFA" w14:textId="652E230D" w:rsidR="008175FB" w:rsidRPr="00DE7B59" w:rsidRDefault="008175FB" w:rsidP="008175FB">
            <w:pPr>
              <w:pStyle w:val="TAL"/>
              <w:rPr>
                <w:lang w:eastAsia="en-US"/>
              </w:rPr>
            </w:pPr>
            <w:r w:rsidRPr="00DE7B59">
              <w:rPr>
                <w:lang w:eastAsia="en-US"/>
              </w:rPr>
              <w:t xml:space="preserve">              resourceAllocation</w:t>
            </w:r>
          </w:p>
        </w:tc>
        <w:tc>
          <w:tcPr>
            <w:tcW w:w="2267" w:type="dxa"/>
            <w:shd w:val="clear" w:color="auto" w:fill="auto"/>
          </w:tcPr>
          <w:p w14:paraId="6545DE34" w14:textId="3603A3A2" w:rsidR="008175FB" w:rsidRPr="00DE7B59" w:rsidRDefault="008175FB" w:rsidP="008175FB">
            <w:pPr>
              <w:pStyle w:val="TAL"/>
              <w:rPr>
                <w:lang w:eastAsia="en-US"/>
              </w:rPr>
            </w:pPr>
            <w:r w:rsidRPr="00DE7B59">
              <w:rPr>
                <w:lang w:eastAsia="en-US"/>
              </w:rPr>
              <w:t>ResourceAllocationType1</w:t>
            </w:r>
          </w:p>
        </w:tc>
        <w:tc>
          <w:tcPr>
            <w:tcW w:w="1700" w:type="dxa"/>
            <w:shd w:val="clear" w:color="auto" w:fill="auto"/>
          </w:tcPr>
          <w:p w14:paraId="446A525F" w14:textId="77777777" w:rsidR="008175FB" w:rsidRPr="00DE7B59" w:rsidRDefault="008175FB" w:rsidP="008175FB">
            <w:pPr>
              <w:pStyle w:val="TAL"/>
            </w:pPr>
          </w:p>
        </w:tc>
        <w:tc>
          <w:tcPr>
            <w:tcW w:w="1245" w:type="dxa"/>
            <w:shd w:val="clear" w:color="auto" w:fill="auto"/>
          </w:tcPr>
          <w:p w14:paraId="3DE6EC6A" w14:textId="77777777" w:rsidR="008175FB" w:rsidRPr="00DE7B59" w:rsidRDefault="008175FB" w:rsidP="008175FB">
            <w:pPr>
              <w:pStyle w:val="TAL"/>
              <w:rPr>
                <w:lang w:eastAsia="zh-CN"/>
              </w:rPr>
            </w:pPr>
          </w:p>
        </w:tc>
      </w:tr>
      <w:tr w:rsidR="008175FB" w:rsidRPr="00DE7B59" w14:paraId="076A2B14" w14:textId="77777777" w:rsidTr="00B848CA">
        <w:tc>
          <w:tcPr>
            <w:tcW w:w="4535" w:type="dxa"/>
            <w:shd w:val="clear" w:color="auto" w:fill="auto"/>
          </w:tcPr>
          <w:p w14:paraId="47CAE455" w14:textId="44A945A2" w:rsidR="008175FB" w:rsidRPr="00DE7B59" w:rsidRDefault="008175FB" w:rsidP="008175FB">
            <w:pPr>
              <w:pStyle w:val="TAL"/>
              <w:rPr>
                <w:lang w:eastAsia="en-US"/>
              </w:rPr>
            </w:pPr>
            <w:r w:rsidRPr="00DE7B59">
              <w:rPr>
                <w:lang w:eastAsia="en-US"/>
              </w:rPr>
              <w:t xml:space="preserve">              powerControlLoopToUse</w:t>
            </w:r>
          </w:p>
        </w:tc>
        <w:tc>
          <w:tcPr>
            <w:tcW w:w="2267" w:type="dxa"/>
            <w:shd w:val="clear" w:color="auto" w:fill="auto"/>
          </w:tcPr>
          <w:p w14:paraId="4DA65CA2" w14:textId="2CE13224" w:rsidR="008175FB" w:rsidRPr="00DE7B59" w:rsidRDefault="008175FB" w:rsidP="008175FB">
            <w:pPr>
              <w:pStyle w:val="TAL"/>
              <w:rPr>
                <w:lang w:eastAsia="en-US"/>
              </w:rPr>
            </w:pPr>
            <w:r w:rsidRPr="00DE7B59">
              <w:rPr>
                <w:lang w:eastAsia="en-US"/>
              </w:rPr>
              <w:t>n0</w:t>
            </w:r>
          </w:p>
        </w:tc>
        <w:tc>
          <w:tcPr>
            <w:tcW w:w="1700" w:type="dxa"/>
            <w:shd w:val="clear" w:color="auto" w:fill="auto"/>
          </w:tcPr>
          <w:p w14:paraId="023C7ED5" w14:textId="77777777" w:rsidR="008175FB" w:rsidRPr="00DE7B59" w:rsidRDefault="008175FB" w:rsidP="008175FB">
            <w:pPr>
              <w:pStyle w:val="TAL"/>
            </w:pPr>
          </w:p>
        </w:tc>
        <w:tc>
          <w:tcPr>
            <w:tcW w:w="1245" w:type="dxa"/>
            <w:shd w:val="clear" w:color="auto" w:fill="auto"/>
          </w:tcPr>
          <w:p w14:paraId="65DA6BE5" w14:textId="77777777" w:rsidR="008175FB" w:rsidRPr="00DE7B59" w:rsidRDefault="008175FB" w:rsidP="008175FB">
            <w:pPr>
              <w:pStyle w:val="TAL"/>
              <w:rPr>
                <w:lang w:eastAsia="zh-CN"/>
              </w:rPr>
            </w:pPr>
          </w:p>
        </w:tc>
      </w:tr>
      <w:tr w:rsidR="008175FB" w:rsidRPr="00DE7B59" w14:paraId="68D558F4" w14:textId="77777777" w:rsidTr="00B848CA">
        <w:tc>
          <w:tcPr>
            <w:tcW w:w="4535" w:type="dxa"/>
            <w:shd w:val="clear" w:color="auto" w:fill="auto"/>
          </w:tcPr>
          <w:p w14:paraId="447E1B8E" w14:textId="564D6432" w:rsidR="008175FB" w:rsidRPr="00DE7B59" w:rsidRDefault="008175FB" w:rsidP="008175FB">
            <w:pPr>
              <w:pStyle w:val="TAL"/>
              <w:rPr>
                <w:lang w:eastAsia="en-US"/>
              </w:rPr>
            </w:pPr>
            <w:r w:rsidRPr="00DE7B59">
              <w:rPr>
                <w:lang w:eastAsia="en-US"/>
              </w:rPr>
              <w:t xml:space="preserve">              p0-PUSCH-Alpha</w:t>
            </w:r>
          </w:p>
        </w:tc>
        <w:tc>
          <w:tcPr>
            <w:tcW w:w="2267" w:type="dxa"/>
            <w:shd w:val="clear" w:color="auto" w:fill="auto"/>
          </w:tcPr>
          <w:p w14:paraId="34F3EBB5" w14:textId="7209B930" w:rsidR="008175FB" w:rsidRPr="00DE7B59" w:rsidRDefault="008175FB" w:rsidP="008175FB">
            <w:pPr>
              <w:pStyle w:val="TAL"/>
              <w:rPr>
                <w:lang w:eastAsia="en-US"/>
              </w:rPr>
            </w:pPr>
            <w:r w:rsidRPr="00DE7B59">
              <w:rPr>
                <w:lang w:eastAsia="en-US"/>
              </w:rPr>
              <w:t>1</w:t>
            </w:r>
          </w:p>
        </w:tc>
        <w:tc>
          <w:tcPr>
            <w:tcW w:w="1700" w:type="dxa"/>
            <w:shd w:val="clear" w:color="auto" w:fill="auto"/>
          </w:tcPr>
          <w:p w14:paraId="0CA63F6C" w14:textId="77777777" w:rsidR="008175FB" w:rsidRPr="00DE7B59" w:rsidRDefault="008175FB" w:rsidP="008175FB">
            <w:pPr>
              <w:pStyle w:val="TAL"/>
            </w:pPr>
          </w:p>
        </w:tc>
        <w:tc>
          <w:tcPr>
            <w:tcW w:w="1245" w:type="dxa"/>
            <w:shd w:val="clear" w:color="auto" w:fill="auto"/>
          </w:tcPr>
          <w:p w14:paraId="60DBBC58" w14:textId="77777777" w:rsidR="008175FB" w:rsidRPr="00DE7B59" w:rsidRDefault="008175FB" w:rsidP="008175FB">
            <w:pPr>
              <w:pStyle w:val="TAL"/>
              <w:rPr>
                <w:lang w:eastAsia="zh-CN"/>
              </w:rPr>
            </w:pPr>
          </w:p>
        </w:tc>
      </w:tr>
      <w:tr w:rsidR="008175FB" w:rsidRPr="00DE7B59" w14:paraId="6ECFFA52" w14:textId="77777777" w:rsidTr="00B848CA">
        <w:tc>
          <w:tcPr>
            <w:tcW w:w="4535" w:type="dxa"/>
            <w:shd w:val="clear" w:color="auto" w:fill="auto"/>
          </w:tcPr>
          <w:p w14:paraId="19A82138" w14:textId="7A125D45" w:rsidR="008175FB" w:rsidRPr="00DE7B59" w:rsidRDefault="008175FB" w:rsidP="008175FB">
            <w:pPr>
              <w:pStyle w:val="TAL"/>
              <w:rPr>
                <w:lang w:eastAsia="en-US"/>
              </w:rPr>
            </w:pPr>
            <w:r w:rsidRPr="00DE7B59">
              <w:rPr>
                <w:lang w:eastAsia="en-US"/>
              </w:rPr>
              <w:t xml:space="preserve">              nrofHARQ-Processes</w:t>
            </w:r>
          </w:p>
        </w:tc>
        <w:tc>
          <w:tcPr>
            <w:tcW w:w="2267" w:type="dxa"/>
            <w:shd w:val="clear" w:color="auto" w:fill="auto"/>
          </w:tcPr>
          <w:p w14:paraId="620F114C" w14:textId="2D912391" w:rsidR="008175FB" w:rsidRPr="00DE7B59" w:rsidRDefault="008175FB" w:rsidP="008175FB">
            <w:pPr>
              <w:pStyle w:val="TAL"/>
              <w:rPr>
                <w:lang w:eastAsia="en-US"/>
              </w:rPr>
            </w:pPr>
            <w:r w:rsidRPr="00DE7B59">
              <w:rPr>
                <w:lang w:eastAsia="en-US"/>
              </w:rPr>
              <w:t>16</w:t>
            </w:r>
          </w:p>
        </w:tc>
        <w:tc>
          <w:tcPr>
            <w:tcW w:w="1700" w:type="dxa"/>
            <w:shd w:val="clear" w:color="auto" w:fill="auto"/>
          </w:tcPr>
          <w:p w14:paraId="77177409" w14:textId="77777777" w:rsidR="008175FB" w:rsidRPr="00DE7B59" w:rsidRDefault="008175FB" w:rsidP="008175FB">
            <w:pPr>
              <w:pStyle w:val="TAL"/>
            </w:pPr>
          </w:p>
        </w:tc>
        <w:tc>
          <w:tcPr>
            <w:tcW w:w="1245" w:type="dxa"/>
            <w:shd w:val="clear" w:color="auto" w:fill="auto"/>
          </w:tcPr>
          <w:p w14:paraId="59CB7EE5" w14:textId="77777777" w:rsidR="008175FB" w:rsidRPr="00DE7B59" w:rsidRDefault="008175FB" w:rsidP="008175FB">
            <w:pPr>
              <w:pStyle w:val="TAL"/>
              <w:rPr>
                <w:lang w:eastAsia="zh-CN"/>
              </w:rPr>
            </w:pPr>
          </w:p>
        </w:tc>
      </w:tr>
      <w:tr w:rsidR="008175FB" w:rsidRPr="00DE7B59" w14:paraId="279B1B76" w14:textId="77777777" w:rsidTr="00B848CA">
        <w:tc>
          <w:tcPr>
            <w:tcW w:w="4535" w:type="dxa"/>
            <w:shd w:val="clear" w:color="auto" w:fill="auto"/>
          </w:tcPr>
          <w:p w14:paraId="6872F5C6" w14:textId="340E4320" w:rsidR="008175FB" w:rsidRPr="00DE7B59" w:rsidRDefault="008175FB" w:rsidP="008175FB">
            <w:pPr>
              <w:pStyle w:val="TAL"/>
              <w:rPr>
                <w:lang w:eastAsia="en-US"/>
              </w:rPr>
            </w:pPr>
            <w:r w:rsidRPr="00DE7B59">
              <w:rPr>
                <w:lang w:eastAsia="en-US"/>
              </w:rPr>
              <w:t xml:space="preserve">              repK</w:t>
            </w:r>
          </w:p>
        </w:tc>
        <w:tc>
          <w:tcPr>
            <w:tcW w:w="2267" w:type="dxa"/>
            <w:shd w:val="clear" w:color="auto" w:fill="auto"/>
          </w:tcPr>
          <w:p w14:paraId="1D4B9AB4" w14:textId="2231E71D" w:rsidR="008175FB" w:rsidRPr="00DE7B59" w:rsidRDefault="008175FB" w:rsidP="008175FB">
            <w:pPr>
              <w:pStyle w:val="TAL"/>
              <w:rPr>
                <w:lang w:eastAsia="en-US"/>
              </w:rPr>
            </w:pPr>
            <w:r w:rsidRPr="00DE7B59">
              <w:rPr>
                <w:lang w:eastAsia="en-US"/>
              </w:rPr>
              <w:t>n1</w:t>
            </w:r>
          </w:p>
        </w:tc>
        <w:tc>
          <w:tcPr>
            <w:tcW w:w="1700" w:type="dxa"/>
            <w:shd w:val="clear" w:color="auto" w:fill="auto"/>
          </w:tcPr>
          <w:p w14:paraId="787AA2D6" w14:textId="77777777" w:rsidR="008175FB" w:rsidRPr="00DE7B59" w:rsidRDefault="008175FB" w:rsidP="008175FB">
            <w:pPr>
              <w:pStyle w:val="TAL"/>
            </w:pPr>
          </w:p>
        </w:tc>
        <w:tc>
          <w:tcPr>
            <w:tcW w:w="1245" w:type="dxa"/>
            <w:shd w:val="clear" w:color="auto" w:fill="auto"/>
          </w:tcPr>
          <w:p w14:paraId="13C5D578" w14:textId="77777777" w:rsidR="008175FB" w:rsidRPr="00DE7B59" w:rsidRDefault="008175FB" w:rsidP="008175FB">
            <w:pPr>
              <w:pStyle w:val="TAL"/>
              <w:rPr>
                <w:lang w:eastAsia="zh-CN"/>
              </w:rPr>
            </w:pPr>
          </w:p>
        </w:tc>
      </w:tr>
      <w:tr w:rsidR="008175FB" w:rsidRPr="00DE7B59" w14:paraId="2D6A8921" w14:textId="77777777" w:rsidTr="00B848CA">
        <w:tc>
          <w:tcPr>
            <w:tcW w:w="4535" w:type="dxa"/>
            <w:shd w:val="clear" w:color="auto" w:fill="auto"/>
          </w:tcPr>
          <w:p w14:paraId="1814013E" w14:textId="6F7BF7C2"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5280693C" w14:textId="01DCBE79" w:rsidR="008175FB" w:rsidRPr="00DE7B59" w:rsidRDefault="008175FB" w:rsidP="008175FB">
            <w:pPr>
              <w:pStyle w:val="TAL"/>
              <w:rPr>
                <w:lang w:eastAsia="en-US"/>
              </w:rPr>
            </w:pPr>
            <w:r w:rsidRPr="00DE7B59">
              <w:rPr>
                <w:lang w:eastAsia="en-US"/>
              </w:rPr>
              <w:t>Sym80x14</w:t>
            </w:r>
          </w:p>
        </w:tc>
        <w:tc>
          <w:tcPr>
            <w:tcW w:w="1700" w:type="dxa"/>
            <w:shd w:val="clear" w:color="auto" w:fill="auto"/>
          </w:tcPr>
          <w:p w14:paraId="2352081A" w14:textId="77777777" w:rsidR="008175FB" w:rsidRPr="00DE7B59" w:rsidRDefault="008175FB" w:rsidP="008175FB">
            <w:pPr>
              <w:pStyle w:val="TAL"/>
            </w:pPr>
          </w:p>
        </w:tc>
        <w:tc>
          <w:tcPr>
            <w:tcW w:w="1245" w:type="dxa"/>
            <w:shd w:val="clear" w:color="auto" w:fill="auto"/>
          </w:tcPr>
          <w:p w14:paraId="1D0D971A" w14:textId="0C83D824" w:rsidR="008175FB" w:rsidRPr="00DE7B59" w:rsidRDefault="008175FB" w:rsidP="008175FB">
            <w:pPr>
              <w:pStyle w:val="TAL"/>
              <w:rPr>
                <w:lang w:eastAsia="zh-CN"/>
              </w:rPr>
            </w:pPr>
            <w:r w:rsidRPr="00DE7B59">
              <w:rPr>
                <w:lang w:eastAsia="zh-CN"/>
              </w:rPr>
              <w:t>15kHz</w:t>
            </w:r>
          </w:p>
        </w:tc>
      </w:tr>
      <w:tr w:rsidR="008175FB" w:rsidRPr="00DE7B59" w14:paraId="3A0B4988" w14:textId="77777777" w:rsidTr="00B848CA">
        <w:tc>
          <w:tcPr>
            <w:tcW w:w="4535" w:type="dxa"/>
            <w:shd w:val="clear" w:color="auto" w:fill="auto"/>
          </w:tcPr>
          <w:p w14:paraId="6BB7BE10" w14:textId="51076D68"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3035AA3" w14:textId="24FD1549" w:rsidR="008175FB" w:rsidRPr="00DE7B59" w:rsidRDefault="008175FB" w:rsidP="008175FB">
            <w:pPr>
              <w:pStyle w:val="TAL"/>
              <w:rPr>
                <w:lang w:eastAsia="en-US"/>
              </w:rPr>
            </w:pPr>
            <w:r w:rsidRPr="00DE7B59">
              <w:rPr>
                <w:lang w:eastAsia="en-US"/>
              </w:rPr>
              <w:t>Sym160x14</w:t>
            </w:r>
          </w:p>
        </w:tc>
        <w:tc>
          <w:tcPr>
            <w:tcW w:w="1700" w:type="dxa"/>
            <w:shd w:val="clear" w:color="auto" w:fill="auto"/>
          </w:tcPr>
          <w:p w14:paraId="32B8C534" w14:textId="77777777" w:rsidR="008175FB" w:rsidRPr="00DE7B59" w:rsidRDefault="008175FB" w:rsidP="008175FB">
            <w:pPr>
              <w:pStyle w:val="TAL"/>
            </w:pPr>
          </w:p>
        </w:tc>
        <w:tc>
          <w:tcPr>
            <w:tcW w:w="1245" w:type="dxa"/>
            <w:shd w:val="clear" w:color="auto" w:fill="auto"/>
          </w:tcPr>
          <w:p w14:paraId="75723940" w14:textId="1C265794" w:rsidR="008175FB" w:rsidRPr="00DE7B59" w:rsidRDefault="008175FB" w:rsidP="008175FB">
            <w:pPr>
              <w:pStyle w:val="TAL"/>
              <w:rPr>
                <w:lang w:eastAsia="zh-CN"/>
              </w:rPr>
            </w:pPr>
            <w:r w:rsidRPr="00DE7B59">
              <w:rPr>
                <w:lang w:eastAsia="zh-CN"/>
              </w:rPr>
              <w:t>30kHz</w:t>
            </w:r>
          </w:p>
        </w:tc>
      </w:tr>
      <w:tr w:rsidR="008175FB" w:rsidRPr="00DE7B59" w14:paraId="01C920DC" w14:textId="77777777" w:rsidTr="00B848CA">
        <w:tc>
          <w:tcPr>
            <w:tcW w:w="4535" w:type="dxa"/>
            <w:shd w:val="clear" w:color="auto" w:fill="auto"/>
          </w:tcPr>
          <w:p w14:paraId="38E39864" w14:textId="05FA9C3D"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E59F8E4" w14:textId="7A4890F8" w:rsidR="008175FB" w:rsidRPr="00DE7B59" w:rsidRDefault="008175FB" w:rsidP="008175FB">
            <w:pPr>
              <w:pStyle w:val="TAL"/>
              <w:rPr>
                <w:lang w:eastAsia="en-US"/>
              </w:rPr>
            </w:pPr>
            <w:r w:rsidRPr="00DE7B59">
              <w:rPr>
                <w:lang w:eastAsia="en-US"/>
              </w:rPr>
              <w:t>Sym320x14</w:t>
            </w:r>
          </w:p>
        </w:tc>
        <w:tc>
          <w:tcPr>
            <w:tcW w:w="1700" w:type="dxa"/>
            <w:shd w:val="clear" w:color="auto" w:fill="auto"/>
          </w:tcPr>
          <w:p w14:paraId="2CADFE06" w14:textId="77777777" w:rsidR="008175FB" w:rsidRPr="00DE7B59" w:rsidRDefault="008175FB" w:rsidP="008175FB">
            <w:pPr>
              <w:pStyle w:val="TAL"/>
            </w:pPr>
          </w:p>
        </w:tc>
        <w:tc>
          <w:tcPr>
            <w:tcW w:w="1245" w:type="dxa"/>
            <w:shd w:val="clear" w:color="auto" w:fill="auto"/>
          </w:tcPr>
          <w:p w14:paraId="29F6F2B0" w14:textId="4CEE7EDE" w:rsidR="008175FB" w:rsidRPr="00DE7B59" w:rsidRDefault="008175FB" w:rsidP="008175FB">
            <w:pPr>
              <w:pStyle w:val="TAL"/>
              <w:rPr>
                <w:lang w:eastAsia="zh-CN"/>
              </w:rPr>
            </w:pPr>
            <w:r w:rsidRPr="00DE7B59">
              <w:rPr>
                <w:lang w:eastAsia="zh-CN"/>
              </w:rPr>
              <w:t>60kHz</w:t>
            </w:r>
          </w:p>
        </w:tc>
      </w:tr>
      <w:tr w:rsidR="008175FB" w:rsidRPr="00DE7B59" w14:paraId="63FD132E" w14:textId="77777777" w:rsidTr="00B848CA">
        <w:tc>
          <w:tcPr>
            <w:tcW w:w="4535" w:type="dxa"/>
            <w:shd w:val="clear" w:color="auto" w:fill="auto"/>
          </w:tcPr>
          <w:p w14:paraId="49273BBE" w14:textId="7485DF64"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12BCBC2" w14:textId="4ED7E9E0" w:rsidR="008175FB" w:rsidRPr="00DE7B59" w:rsidRDefault="008175FB" w:rsidP="008175FB">
            <w:pPr>
              <w:pStyle w:val="TAL"/>
              <w:rPr>
                <w:lang w:eastAsia="en-US"/>
              </w:rPr>
            </w:pPr>
            <w:r w:rsidRPr="00DE7B59">
              <w:rPr>
                <w:lang w:eastAsia="en-US"/>
              </w:rPr>
              <w:t>Sym640x14</w:t>
            </w:r>
          </w:p>
        </w:tc>
        <w:tc>
          <w:tcPr>
            <w:tcW w:w="1700" w:type="dxa"/>
            <w:shd w:val="clear" w:color="auto" w:fill="auto"/>
          </w:tcPr>
          <w:p w14:paraId="08347BE4" w14:textId="77777777" w:rsidR="008175FB" w:rsidRPr="00DE7B59" w:rsidRDefault="008175FB" w:rsidP="008175FB">
            <w:pPr>
              <w:pStyle w:val="TAL"/>
            </w:pPr>
          </w:p>
        </w:tc>
        <w:tc>
          <w:tcPr>
            <w:tcW w:w="1245" w:type="dxa"/>
            <w:shd w:val="clear" w:color="auto" w:fill="auto"/>
          </w:tcPr>
          <w:p w14:paraId="608185F6" w14:textId="4C341B9A" w:rsidR="008175FB" w:rsidRPr="00DE7B59" w:rsidRDefault="008175FB" w:rsidP="008175FB">
            <w:pPr>
              <w:pStyle w:val="TAL"/>
              <w:rPr>
                <w:lang w:eastAsia="zh-CN"/>
              </w:rPr>
            </w:pPr>
            <w:r w:rsidRPr="00DE7B59">
              <w:rPr>
                <w:lang w:eastAsia="zh-CN"/>
              </w:rPr>
              <w:t>120kHz</w:t>
            </w:r>
          </w:p>
        </w:tc>
      </w:tr>
      <w:tr w:rsidR="008175FB" w:rsidRPr="00DE7B59" w14:paraId="710BD636" w14:textId="77777777" w:rsidTr="00B848CA">
        <w:tc>
          <w:tcPr>
            <w:tcW w:w="4535" w:type="dxa"/>
            <w:shd w:val="clear" w:color="auto" w:fill="auto"/>
          </w:tcPr>
          <w:p w14:paraId="1D071EB5" w14:textId="0613CC00" w:rsidR="008175FB" w:rsidRPr="00DE7B59" w:rsidRDefault="008175FB" w:rsidP="008175FB">
            <w:pPr>
              <w:pStyle w:val="TAL"/>
              <w:rPr>
                <w:lang w:eastAsia="en-US"/>
              </w:rPr>
            </w:pPr>
            <w:r w:rsidRPr="00DE7B59">
              <w:rPr>
                <w:lang w:eastAsia="en-US"/>
              </w:rPr>
              <w:t xml:space="preserve">              </w:t>
            </w:r>
            <w:r w:rsidRPr="00DE7B59">
              <w:t>autonomousTx-r16</w:t>
            </w:r>
          </w:p>
        </w:tc>
        <w:tc>
          <w:tcPr>
            <w:tcW w:w="2267" w:type="dxa"/>
            <w:shd w:val="clear" w:color="auto" w:fill="auto"/>
          </w:tcPr>
          <w:p w14:paraId="3531BAE1" w14:textId="4085C270" w:rsidR="008175FB" w:rsidRPr="00DE7B59" w:rsidRDefault="008175FB" w:rsidP="008175FB">
            <w:pPr>
              <w:pStyle w:val="TAL"/>
              <w:rPr>
                <w:lang w:eastAsia="en-US"/>
              </w:rPr>
            </w:pPr>
            <w:r w:rsidRPr="00DE7B59">
              <w:rPr>
                <w:lang w:eastAsia="en-US"/>
              </w:rPr>
              <w:t>enabled</w:t>
            </w:r>
          </w:p>
        </w:tc>
        <w:tc>
          <w:tcPr>
            <w:tcW w:w="1700" w:type="dxa"/>
            <w:shd w:val="clear" w:color="auto" w:fill="auto"/>
          </w:tcPr>
          <w:p w14:paraId="4FDB1B42" w14:textId="77777777" w:rsidR="008175FB" w:rsidRPr="00DE7B59" w:rsidRDefault="008175FB" w:rsidP="008175FB">
            <w:pPr>
              <w:pStyle w:val="TAL"/>
            </w:pPr>
          </w:p>
        </w:tc>
        <w:tc>
          <w:tcPr>
            <w:tcW w:w="1245" w:type="dxa"/>
            <w:shd w:val="clear" w:color="auto" w:fill="auto"/>
          </w:tcPr>
          <w:p w14:paraId="23B1A4CB" w14:textId="77777777" w:rsidR="008175FB" w:rsidRPr="00DE7B59" w:rsidRDefault="008175FB" w:rsidP="008175FB">
            <w:pPr>
              <w:pStyle w:val="TAL"/>
              <w:rPr>
                <w:lang w:eastAsia="zh-CN"/>
              </w:rPr>
            </w:pPr>
          </w:p>
        </w:tc>
      </w:tr>
      <w:tr w:rsidR="008175FB" w:rsidRPr="00DE7B59" w14:paraId="31C1B156" w14:textId="77777777" w:rsidTr="00B848CA">
        <w:tc>
          <w:tcPr>
            <w:tcW w:w="4535" w:type="dxa"/>
            <w:shd w:val="clear" w:color="auto" w:fill="auto"/>
          </w:tcPr>
          <w:p w14:paraId="21460706" w14:textId="6681237E"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6883BBC" w14:textId="77777777" w:rsidR="008175FB" w:rsidRPr="00DE7B59" w:rsidRDefault="008175FB" w:rsidP="008175FB">
            <w:pPr>
              <w:pStyle w:val="TAL"/>
              <w:rPr>
                <w:lang w:eastAsia="en-US"/>
              </w:rPr>
            </w:pPr>
          </w:p>
        </w:tc>
        <w:tc>
          <w:tcPr>
            <w:tcW w:w="1700" w:type="dxa"/>
            <w:shd w:val="clear" w:color="auto" w:fill="auto"/>
          </w:tcPr>
          <w:p w14:paraId="03686AE0" w14:textId="77777777" w:rsidR="008175FB" w:rsidRPr="00DE7B59" w:rsidRDefault="008175FB" w:rsidP="008175FB">
            <w:pPr>
              <w:pStyle w:val="TAL"/>
            </w:pPr>
          </w:p>
        </w:tc>
        <w:tc>
          <w:tcPr>
            <w:tcW w:w="1245" w:type="dxa"/>
            <w:shd w:val="clear" w:color="auto" w:fill="auto"/>
          </w:tcPr>
          <w:p w14:paraId="57D8C31A" w14:textId="77777777" w:rsidR="008175FB" w:rsidRPr="00DE7B59" w:rsidRDefault="008175FB" w:rsidP="008175FB">
            <w:pPr>
              <w:pStyle w:val="TAL"/>
              <w:rPr>
                <w:lang w:eastAsia="zh-CN"/>
              </w:rPr>
            </w:pPr>
          </w:p>
        </w:tc>
      </w:tr>
      <w:tr w:rsidR="008175FB" w:rsidRPr="00DE7B59" w14:paraId="07712F9A" w14:textId="77777777" w:rsidTr="00B848CA">
        <w:tc>
          <w:tcPr>
            <w:tcW w:w="4535" w:type="dxa"/>
            <w:shd w:val="clear" w:color="auto" w:fill="auto"/>
          </w:tcPr>
          <w:p w14:paraId="626BF331" w14:textId="033B8CB1"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625D938A" w14:textId="77777777" w:rsidR="008175FB" w:rsidRPr="00DE7B59" w:rsidRDefault="008175FB" w:rsidP="008175FB">
            <w:pPr>
              <w:pStyle w:val="TAL"/>
              <w:rPr>
                <w:lang w:eastAsia="en-US"/>
              </w:rPr>
            </w:pPr>
          </w:p>
        </w:tc>
        <w:tc>
          <w:tcPr>
            <w:tcW w:w="1700" w:type="dxa"/>
            <w:shd w:val="clear" w:color="auto" w:fill="auto"/>
          </w:tcPr>
          <w:p w14:paraId="3AF1EED3" w14:textId="77777777" w:rsidR="008175FB" w:rsidRPr="00DE7B59" w:rsidRDefault="008175FB" w:rsidP="008175FB">
            <w:pPr>
              <w:pStyle w:val="TAL"/>
            </w:pPr>
          </w:p>
        </w:tc>
        <w:tc>
          <w:tcPr>
            <w:tcW w:w="1245" w:type="dxa"/>
            <w:shd w:val="clear" w:color="auto" w:fill="auto"/>
          </w:tcPr>
          <w:p w14:paraId="6E63D863" w14:textId="77777777" w:rsidR="008175FB" w:rsidRPr="00DE7B59" w:rsidRDefault="008175FB" w:rsidP="008175FB">
            <w:pPr>
              <w:pStyle w:val="TAL"/>
              <w:rPr>
                <w:lang w:eastAsia="zh-CN"/>
              </w:rPr>
            </w:pPr>
          </w:p>
        </w:tc>
      </w:tr>
      <w:tr w:rsidR="008175FB" w:rsidRPr="00DE7B59" w14:paraId="5C82BC38" w14:textId="77777777" w:rsidTr="00B848CA">
        <w:tc>
          <w:tcPr>
            <w:tcW w:w="4535" w:type="dxa"/>
            <w:shd w:val="clear" w:color="auto" w:fill="auto"/>
          </w:tcPr>
          <w:p w14:paraId="7D55698D" w14:textId="1E9115B4" w:rsidR="008175FB" w:rsidRPr="00DE7B59" w:rsidRDefault="008175FB" w:rsidP="008175FB">
            <w:pPr>
              <w:pStyle w:val="TAL"/>
              <w:rPr>
                <w:lang w:eastAsia="en-US"/>
              </w:rPr>
            </w:pPr>
            <w:r w:rsidRPr="00DE7B59">
              <w:rPr>
                <w:lang w:eastAsia="en-US"/>
              </w:rPr>
              <w:t xml:space="preserve">          pusch-Config CHOICE {</w:t>
            </w:r>
          </w:p>
        </w:tc>
        <w:tc>
          <w:tcPr>
            <w:tcW w:w="2267" w:type="dxa"/>
            <w:shd w:val="clear" w:color="auto" w:fill="auto"/>
          </w:tcPr>
          <w:p w14:paraId="50BF4BD2" w14:textId="77777777" w:rsidR="008175FB" w:rsidRPr="00DE7B59" w:rsidRDefault="008175FB" w:rsidP="008175FB">
            <w:pPr>
              <w:pStyle w:val="TAL"/>
              <w:rPr>
                <w:lang w:eastAsia="en-US"/>
              </w:rPr>
            </w:pPr>
          </w:p>
        </w:tc>
        <w:tc>
          <w:tcPr>
            <w:tcW w:w="1700" w:type="dxa"/>
            <w:shd w:val="clear" w:color="auto" w:fill="auto"/>
          </w:tcPr>
          <w:p w14:paraId="55CC8C08" w14:textId="77777777" w:rsidR="008175FB" w:rsidRPr="00DE7B59" w:rsidRDefault="008175FB" w:rsidP="008175FB">
            <w:pPr>
              <w:pStyle w:val="TAL"/>
            </w:pPr>
          </w:p>
        </w:tc>
        <w:tc>
          <w:tcPr>
            <w:tcW w:w="1245" w:type="dxa"/>
            <w:shd w:val="clear" w:color="auto" w:fill="auto"/>
          </w:tcPr>
          <w:p w14:paraId="2324F975" w14:textId="77777777" w:rsidR="008175FB" w:rsidRPr="00DE7B59" w:rsidRDefault="008175FB" w:rsidP="008175FB">
            <w:pPr>
              <w:pStyle w:val="TAL"/>
              <w:rPr>
                <w:lang w:eastAsia="zh-CN"/>
              </w:rPr>
            </w:pPr>
          </w:p>
        </w:tc>
      </w:tr>
      <w:tr w:rsidR="008175FB" w:rsidRPr="00DE7B59" w14:paraId="7A50A2C2" w14:textId="77777777" w:rsidTr="00B848CA">
        <w:tc>
          <w:tcPr>
            <w:tcW w:w="4535" w:type="dxa"/>
            <w:shd w:val="clear" w:color="auto" w:fill="auto"/>
          </w:tcPr>
          <w:p w14:paraId="30FF01B5" w14:textId="3EFA6519"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41F13B52" w14:textId="77777777" w:rsidR="008175FB" w:rsidRPr="00DE7B59" w:rsidRDefault="008175FB" w:rsidP="008175FB">
            <w:pPr>
              <w:pStyle w:val="TAL"/>
              <w:rPr>
                <w:lang w:eastAsia="en-US"/>
              </w:rPr>
            </w:pPr>
          </w:p>
        </w:tc>
        <w:tc>
          <w:tcPr>
            <w:tcW w:w="1700" w:type="dxa"/>
            <w:shd w:val="clear" w:color="auto" w:fill="auto"/>
          </w:tcPr>
          <w:p w14:paraId="5E7D85F7" w14:textId="77777777" w:rsidR="008175FB" w:rsidRPr="00DE7B59" w:rsidRDefault="008175FB" w:rsidP="008175FB">
            <w:pPr>
              <w:pStyle w:val="TAL"/>
            </w:pPr>
          </w:p>
        </w:tc>
        <w:tc>
          <w:tcPr>
            <w:tcW w:w="1245" w:type="dxa"/>
            <w:shd w:val="clear" w:color="auto" w:fill="auto"/>
          </w:tcPr>
          <w:p w14:paraId="10893205" w14:textId="77777777" w:rsidR="008175FB" w:rsidRPr="00DE7B59" w:rsidRDefault="008175FB" w:rsidP="008175FB">
            <w:pPr>
              <w:pStyle w:val="TAL"/>
              <w:rPr>
                <w:lang w:eastAsia="zh-CN"/>
              </w:rPr>
            </w:pPr>
          </w:p>
        </w:tc>
      </w:tr>
      <w:tr w:rsidR="008175FB" w:rsidRPr="00DE7B59" w14:paraId="31A9701A" w14:textId="77777777" w:rsidTr="00B848CA">
        <w:tc>
          <w:tcPr>
            <w:tcW w:w="4535" w:type="dxa"/>
            <w:shd w:val="clear" w:color="auto" w:fill="auto"/>
          </w:tcPr>
          <w:p w14:paraId="1A50C961" w14:textId="27053E3C" w:rsidR="008175FB" w:rsidRPr="00DE7B59" w:rsidRDefault="008175FB" w:rsidP="008175FB">
            <w:pPr>
              <w:pStyle w:val="TAL"/>
              <w:rPr>
                <w:lang w:eastAsia="en-US"/>
              </w:rPr>
            </w:pPr>
            <w:r w:rsidRPr="00DE7B59">
              <w:rPr>
                <w:lang w:eastAsia="en-US"/>
              </w:rPr>
              <w:t xml:space="preserve">              PUSCH-TimeDomainResourceAllocationList </w:t>
            </w:r>
            <w:r w:rsidRPr="00DE7B59">
              <w:rPr>
                <w:snapToGrid w:val="0"/>
                <w:lang w:eastAsia="en-US"/>
              </w:rPr>
              <w:t xml:space="preserve">SEQUENCE </w:t>
            </w:r>
            <w:r w:rsidRPr="00DE7B59">
              <w:rPr>
                <w:lang w:eastAsia="en-US"/>
              </w:rPr>
              <w:t>{</w:t>
            </w:r>
          </w:p>
        </w:tc>
        <w:tc>
          <w:tcPr>
            <w:tcW w:w="2267" w:type="dxa"/>
            <w:shd w:val="clear" w:color="auto" w:fill="auto"/>
          </w:tcPr>
          <w:p w14:paraId="284A5AD1" w14:textId="77777777" w:rsidR="008175FB" w:rsidRPr="00DE7B59" w:rsidRDefault="008175FB" w:rsidP="008175FB">
            <w:pPr>
              <w:pStyle w:val="TAL"/>
              <w:rPr>
                <w:lang w:eastAsia="en-US"/>
              </w:rPr>
            </w:pPr>
          </w:p>
        </w:tc>
        <w:tc>
          <w:tcPr>
            <w:tcW w:w="1700" w:type="dxa"/>
            <w:shd w:val="clear" w:color="auto" w:fill="auto"/>
          </w:tcPr>
          <w:p w14:paraId="478ACFD4" w14:textId="77777777" w:rsidR="008175FB" w:rsidRPr="00DE7B59" w:rsidRDefault="008175FB" w:rsidP="008175FB">
            <w:pPr>
              <w:pStyle w:val="TAL"/>
            </w:pPr>
          </w:p>
        </w:tc>
        <w:tc>
          <w:tcPr>
            <w:tcW w:w="1245" w:type="dxa"/>
            <w:shd w:val="clear" w:color="auto" w:fill="auto"/>
          </w:tcPr>
          <w:p w14:paraId="3353D1EE" w14:textId="77777777" w:rsidR="008175FB" w:rsidRPr="00DE7B59" w:rsidRDefault="008175FB" w:rsidP="008175FB">
            <w:pPr>
              <w:pStyle w:val="TAL"/>
              <w:rPr>
                <w:lang w:eastAsia="zh-CN"/>
              </w:rPr>
            </w:pPr>
          </w:p>
        </w:tc>
      </w:tr>
      <w:tr w:rsidR="008175FB" w:rsidRPr="00DE7B59" w14:paraId="0257B465" w14:textId="77777777" w:rsidTr="00B848CA">
        <w:tc>
          <w:tcPr>
            <w:tcW w:w="4535" w:type="dxa"/>
            <w:shd w:val="clear" w:color="auto" w:fill="auto"/>
          </w:tcPr>
          <w:p w14:paraId="54308DA6" w14:textId="0F314896" w:rsidR="008175FB" w:rsidRPr="00DE7B59" w:rsidRDefault="008175FB" w:rsidP="008175FB">
            <w:pPr>
              <w:pStyle w:val="TAL"/>
              <w:rPr>
                <w:lang w:eastAsia="en-US"/>
              </w:rPr>
            </w:pPr>
            <w:r w:rsidRPr="00DE7B59">
              <w:rPr>
                <w:lang w:eastAsia="en-US"/>
              </w:rPr>
              <w:t xml:space="preserve">                k2</w:t>
            </w:r>
          </w:p>
        </w:tc>
        <w:tc>
          <w:tcPr>
            <w:tcW w:w="2267" w:type="dxa"/>
            <w:shd w:val="clear" w:color="auto" w:fill="auto"/>
          </w:tcPr>
          <w:p w14:paraId="65B70546" w14:textId="70BA4C39" w:rsidR="008175FB" w:rsidRPr="00DE7B59" w:rsidRDefault="008175FB" w:rsidP="008175FB">
            <w:pPr>
              <w:pStyle w:val="TAL"/>
              <w:rPr>
                <w:lang w:eastAsia="en-US"/>
              </w:rPr>
            </w:pPr>
            <w:r w:rsidRPr="00DE7B59">
              <w:rPr>
                <w:lang w:eastAsia="en-US"/>
              </w:rPr>
              <w:t>n8</w:t>
            </w:r>
          </w:p>
        </w:tc>
        <w:tc>
          <w:tcPr>
            <w:tcW w:w="1700" w:type="dxa"/>
            <w:shd w:val="clear" w:color="auto" w:fill="auto"/>
          </w:tcPr>
          <w:p w14:paraId="395244D1" w14:textId="77777777" w:rsidR="008175FB" w:rsidRPr="00DE7B59" w:rsidRDefault="008175FB" w:rsidP="008175FB">
            <w:pPr>
              <w:pStyle w:val="TAL"/>
            </w:pPr>
          </w:p>
        </w:tc>
        <w:tc>
          <w:tcPr>
            <w:tcW w:w="1245" w:type="dxa"/>
            <w:shd w:val="clear" w:color="auto" w:fill="auto"/>
          </w:tcPr>
          <w:p w14:paraId="2426DF78" w14:textId="360B2D94" w:rsidR="008175FB" w:rsidRPr="00DE7B59" w:rsidRDefault="008175FB" w:rsidP="008175FB">
            <w:pPr>
              <w:pStyle w:val="TAL"/>
              <w:rPr>
                <w:lang w:eastAsia="zh-CN"/>
              </w:rPr>
            </w:pPr>
            <w:r w:rsidRPr="00DE7B59">
              <w:rPr>
                <w:lang w:eastAsia="en-US"/>
              </w:rPr>
              <w:t>FR1 and FR2</w:t>
            </w:r>
          </w:p>
        </w:tc>
      </w:tr>
      <w:tr w:rsidR="008175FB" w:rsidRPr="00DE7B59" w14:paraId="7D3EC930" w14:textId="77777777" w:rsidTr="00B848CA">
        <w:tc>
          <w:tcPr>
            <w:tcW w:w="4535" w:type="dxa"/>
            <w:shd w:val="clear" w:color="auto" w:fill="auto"/>
          </w:tcPr>
          <w:p w14:paraId="0D671EA7" w14:textId="27E9D581" w:rsidR="008175FB" w:rsidRPr="00DE7B59" w:rsidRDefault="008175FB" w:rsidP="008175FB">
            <w:pPr>
              <w:pStyle w:val="TAL"/>
              <w:rPr>
                <w:lang w:eastAsia="en-US"/>
              </w:rPr>
            </w:pPr>
            <w:r w:rsidRPr="00DE7B59">
              <w:rPr>
                <w:lang w:eastAsia="en-US"/>
              </w:rPr>
              <w:t xml:space="preserve">                mappingType</w:t>
            </w:r>
          </w:p>
        </w:tc>
        <w:tc>
          <w:tcPr>
            <w:tcW w:w="2267" w:type="dxa"/>
            <w:shd w:val="clear" w:color="auto" w:fill="auto"/>
          </w:tcPr>
          <w:p w14:paraId="480FA1F1" w14:textId="50B08596" w:rsidR="008175FB" w:rsidRPr="00DE7B59" w:rsidRDefault="008175FB" w:rsidP="008175FB">
            <w:pPr>
              <w:pStyle w:val="TAL"/>
              <w:rPr>
                <w:lang w:eastAsia="en-US"/>
              </w:rPr>
            </w:pPr>
            <w:r w:rsidRPr="00DE7B59">
              <w:rPr>
                <w:lang w:eastAsia="en-US"/>
              </w:rPr>
              <w:t>typeB</w:t>
            </w:r>
          </w:p>
        </w:tc>
        <w:tc>
          <w:tcPr>
            <w:tcW w:w="1700" w:type="dxa"/>
            <w:shd w:val="clear" w:color="auto" w:fill="auto"/>
          </w:tcPr>
          <w:p w14:paraId="1AC47A03" w14:textId="77777777" w:rsidR="008175FB" w:rsidRPr="00DE7B59" w:rsidRDefault="008175FB" w:rsidP="008175FB">
            <w:pPr>
              <w:pStyle w:val="TAL"/>
            </w:pPr>
          </w:p>
        </w:tc>
        <w:tc>
          <w:tcPr>
            <w:tcW w:w="1245" w:type="dxa"/>
            <w:shd w:val="clear" w:color="auto" w:fill="auto"/>
          </w:tcPr>
          <w:p w14:paraId="7E89884C" w14:textId="77777777" w:rsidR="008175FB" w:rsidRPr="00DE7B59" w:rsidRDefault="008175FB" w:rsidP="008175FB">
            <w:pPr>
              <w:pStyle w:val="TAL"/>
              <w:rPr>
                <w:lang w:eastAsia="en-US"/>
              </w:rPr>
            </w:pPr>
          </w:p>
        </w:tc>
      </w:tr>
      <w:tr w:rsidR="008175FB" w:rsidRPr="00DE7B59" w14:paraId="21ADDD5F" w14:textId="77777777" w:rsidTr="00B848CA">
        <w:tc>
          <w:tcPr>
            <w:tcW w:w="4535" w:type="dxa"/>
            <w:shd w:val="clear" w:color="auto" w:fill="auto"/>
          </w:tcPr>
          <w:p w14:paraId="5B2F5AB9" w14:textId="1F01AF86" w:rsidR="008175FB" w:rsidRPr="00DE7B59" w:rsidRDefault="008175FB" w:rsidP="008175FB">
            <w:pPr>
              <w:pStyle w:val="TAL"/>
              <w:rPr>
                <w:lang w:eastAsia="en-US"/>
              </w:rPr>
            </w:pPr>
            <w:r w:rsidRPr="00DE7B59">
              <w:rPr>
                <w:lang w:eastAsia="en-US"/>
              </w:rPr>
              <w:t xml:space="preserve">                startSymbolAndLength</w:t>
            </w:r>
          </w:p>
        </w:tc>
        <w:tc>
          <w:tcPr>
            <w:tcW w:w="2267" w:type="dxa"/>
            <w:shd w:val="clear" w:color="auto" w:fill="auto"/>
          </w:tcPr>
          <w:p w14:paraId="42B84E1D" w14:textId="1EB76DF7" w:rsidR="008175FB" w:rsidRPr="00DE7B59" w:rsidRDefault="008175FB" w:rsidP="008175FB">
            <w:pPr>
              <w:pStyle w:val="TAL"/>
              <w:rPr>
                <w:lang w:eastAsia="en-US"/>
              </w:rPr>
            </w:pPr>
            <w:r w:rsidRPr="00DE7B59">
              <w:rPr>
                <w:lang w:eastAsia="en-US"/>
              </w:rPr>
              <w:t>0011011</w:t>
            </w:r>
          </w:p>
        </w:tc>
        <w:tc>
          <w:tcPr>
            <w:tcW w:w="1700" w:type="dxa"/>
            <w:shd w:val="clear" w:color="auto" w:fill="auto"/>
          </w:tcPr>
          <w:p w14:paraId="33997F62" w14:textId="77777777" w:rsidR="008175FB" w:rsidRPr="00DE7B59" w:rsidRDefault="008175FB" w:rsidP="008175FB">
            <w:pPr>
              <w:pStyle w:val="TAL"/>
            </w:pPr>
          </w:p>
        </w:tc>
        <w:tc>
          <w:tcPr>
            <w:tcW w:w="1245" w:type="dxa"/>
            <w:shd w:val="clear" w:color="auto" w:fill="auto"/>
          </w:tcPr>
          <w:p w14:paraId="22B8AC11" w14:textId="7E025EBD" w:rsidR="008175FB" w:rsidRPr="00DE7B59" w:rsidRDefault="008175FB" w:rsidP="008175FB">
            <w:pPr>
              <w:pStyle w:val="TAL"/>
              <w:rPr>
                <w:lang w:eastAsia="en-US"/>
              </w:rPr>
            </w:pPr>
            <w:r w:rsidRPr="00DE7B59">
              <w:rPr>
                <w:lang w:eastAsia="en-US"/>
              </w:rPr>
              <w:t>FR1</w:t>
            </w:r>
          </w:p>
        </w:tc>
      </w:tr>
      <w:tr w:rsidR="008175FB" w:rsidRPr="00DE7B59" w14:paraId="6FB87D30" w14:textId="77777777" w:rsidTr="00B848CA">
        <w:tc>
          <w:tcPr>
            <w:tcW w:w="4535" w:type="dxa"/>
            <w:shd w:val="clear" w:color="auto" w:fill="auto"/>
          </w:tcPr>
          <w:p w14:paraId="5D828DC9" w14:textId="3BF979D6" w:rsidR="008175FB" w:rsidRPr="00DE7B59" w:rsidRDefault="008175FB" w:rsidP="008175FB">
            <w:pPr>
              <w:pStyle w:val="TAL"/>
              <w:rPr>
                <w:lang w:eastAsia="en-US"/>
              </w:rPr>
            </w:pPr>
            <w:r w:rsidRPr="00DE7B59">
              <w:rPr>
                <w:lang w:eastAsia="en-US"/>
              </w:rPr>
              <w:t xml:space="preserve">                startSymbolAndLength</w:t>
            </w:r>
          </w:p>
        </w:tc>
        <w:tc>
          <w:tcPr>
            <w:tcW w:w="2267" w:type="dxa"/>
            <w:shd w:val="clear" w:color="auto" w:fill="auto"/>
          </w:tcPr>
          <w:p w14:paraId="748640D7" w14:textId="6CC3E646" w:rsidR="008175FB" w:rsidRPr="00DE7B59" w:rsidRDefault="008175FB" w:rsidP="008175FB">
            <w:pPr>
              <w:pStyle w:val="TAL"/>
              <w:rPr>
                <w:lang w:eastAsia="en-US"/>
              </w:rPr>
            </w:pPr>
            <w:r w:rsidRPr="00DE7B59">
              <w:rPr>
                <w:lang w:eastAsia="en-US"/>
              </w:rPr>
              <w:t>0001110</w:t>
            </w:r>
          </w:p>
        </w:tc>
        <w:tc>
          <w:tcPr>
            <w:tcW w:w="1700" w:type="dxa"/>
            <w:shd w:val="clear" w:color="auto" w:fill="auto"/>
          </w:tcPr>
          <w:p w14:paraId="5D727CBA" w14:textId="77777777" w:rsidR="008175FB" w:rsidRPr="00DE7B59" w:rsidRDefault="008175FB" w:rsidP="008175FB">
            <w:pPr>
              <w:pStyle w:val="TAL"/>
            </w:pPr>
          </w:p>
        </w:tc>
        <w:tc>
          <w:tcPr>
            <w:tcW w:w="1245" w:type="dxa"/>
            <w:shd w:val="clear" w:color="auto" w:fill="auto"/>
          </w:tcPr>
          <w:p w14:paraId="0C27D8E5" w14:textId="3265FBF9" w:rsidR="008175FB" w:rsidRPr="00DE7B59" w:rsidRDefault="008175FB" w:rsidP="008175FB">
            <w:pPr>
              <w:pStyle w:val="TAL"/>
              <w:rPr>
                <w:lang w:eastAsia="en-US"/>
              </w:rPr>
            </w:pPr>
            <w:r w:rsidRPr="00DE7B59">
              <w:rPr>
                <w:lang w:eastAsia="en-US"/>
              </w:rPr>
              <w:t>FR2</w:t>
            </w:r>
          </w:p>
        </w:tc>
      </w:tr>
      <w:tr w:rsidR="008175FB" w:rsidRPr="00DE7B59" w14:paraId="2D4FA719" w14:textId="77777777" w:rsidTr="00B848CA">
        <w:tc>
          <w:tcPr>
            <w:tcW w:w="4535" w:type="dxa"/>
            <w:shd w:val="clear" w:color="auto" w:fill="auto"/>
          </w:tcPr>
          <w:p w14:paraId="2023C0BE" w14:textId="04153F83"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6A5F737" w14:textId="77777777" w:rsidR="008175FB" w:rsidRPr="00DE7B59" w:rsidRDefault="008175FB" w:rsidP="008175FB">
            <w:pPr>
              <w:pStyle w:val="TAL"/>
              <w:rPr>
                <w:lang w:eastAsia="en-US"/>
              </w:rPr>
            </w:pPr>
          </w:p>
        </w:tc>
        <w:tc>
          <w:tcPr>
            <w:tcW w:w="1700" w:type="dxa"/>
            <w:shd w:val="clear" w:color="auto" w:fill="auto"/>
          </w:tcPr>
          <w:p w14:paraId="7809C9AD" w14:textId="77777777" w:rsidR="008175FB" w:rsidRPr="00DE7B59" w:rsidRDefault="008175FB" w:rsidP="008175FB">
            <w:pPr>
              <w:pStyle w:val="TAL"/>
            </w:pPr>
          </w:p>
        </w:tc>
        <w:tc>
          <w:tcPr>
            <w:tcW w:w="1245" w:type="dxa"/>
            <w:shd w:val="clear" w:color="auto" w:fill="auto"/>
          </w:tcPr>
          <w:p w14:paraId="2A8AE3BE" w14:textId="77777777" w:rsidR="008175FB" w:rsidRPr="00DE7B59" w:rsidRDefault="008175FB" w:rsidP="008175FB">
            <w:pPr>
              <w:pStyle w:val="TAL"/>
              <w:rPr>
                <w:lang w:eastAsia="en-US"/>
              </w:rPr>
            </w:pPr>
          </w:p>
        </w:tc>
      </w:tr>
      <w:tr w:rsidR="008175FB" w:rsidRPr="00DE7B59" w14:paraId="2C8C3277" w14:textId="77777777" w:rsidTr="00B848CA">
        <w:tc>
          <w:tcPr>
            <w:tcW w:w="4535" w:type="dxa"/>
            <w:shd w:val="clear" w:color="auto" w:fill="auto"/>
          </w:tcPr>
          <w:p w14:paraId="274528B5" w14:textId="3E32256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33763A0" w14:textId="77777777" w:rsidR="008175FB" w:rsidRPr="00DE7B59" w:rsidRDefault="008175FB" w:rsidP="008175FB">
            <w:pPr>
              <w:pStyle w:val="TAL"/>
              <w:rPr>
                <w:lang w:eastAsia="en-US"/>
              </w:rPr>
            </w:pPr>
          </w:p>
        </w:tc>
        <w:tc>
          <w:tcPr>
            <w:tcW w:w="1700" w:type="dxa"/>
            <w:shd w:val="clear" w:color="auto" w:fill="auto"/>
          </w:tcPr>
          <w:p w14:paraId="1EF5A9A0" w14:textId="77777777" w:rsidR="008175FB" w:rsidRPr="00DE7B59" w:rsidRDefault="008175FB" w:rsidP="008175FB">
            <w:pPr>
              <w:pStyle w:val="TAL"/>
            </w:pPr>
          </w:p>
        </w:tc>
        <w:tc>
          <w:tcPr>
            <w:tcW w:w="1245" w:type="dxa"/>
            <w:shd w:val="clear" w:color="auto" w:fill="auto"/>
          </w:tcPr>
          <w:p w14:paraId="517910F4" w14:textId="77777777" w:rsidR="008175FB" w:rsidRPr="00DE7B59" w:rsidRDefault="008175FB" w:rsidP="008175FB">
            <w:pPr>
              <w:pStyle w:val="TAL"/>
              <w:rPr>
                <w:lang w:eastAsia="en-US"/>
              </w:rPr>
            </w:pPr>
          </w:p>
        </w:tc>
      </w:tr>
      <w:tr w:rsidR="008175FB" w:rsidRPr="00DE7B59" w14:paraId="34B432CE" w14:textId="77777777" w:rsidTr="00B848CA">
        <w:tc>
          <w:tcPr>
            <w:tcW w:w="4535" w:type="dxa"/>
            <w:shd w:val="clear" w:color="auto" w:fill="auto"/>
          </w:tcPr>
          <w:p w14:paraId="223E8334" w14:textId="24D1F60D"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33C19F0" w14:textId="77777777" w:rsidR="008175FB" w:rsidRPr="00DE7B59" w:rsidRDefault="008175FB" w:rsidP="008175FB">
            <w:pPr>
              <w:pStyle w:val="TAL"/>
              <w:rPr>
                <w:lang w:eastAsia="en-US"/>
              </w:rPr>
            </w:pPr>
          </w:p>
        </w:tc>
        <w:tc>
          <w:tcPr>
            <w:tcW w:w="1700" w:type="dxa"/>
            <w:shd w:val="clear" w:color="auto" w:fill="auto"/>
          </w:tcPr>
          <w:p w14:paraId="43BBE0EE" w14:textId="77777777" w:rsidR="008175FB" w:rsidRPr="00DE7B59" w:rsidRDefault="008175FB" w:rsidP="008175FB">
            <w:pPr>
              <w:pStyle w:val="TAL"/>
            </w:pPr>
          </w:p>
        </w:tc>
        <w:tc>
          <w:tcPr>
            <w:tcW w:w="1245" w:type="dxa"/>
            <w:shd w:val="clear" w:color="auto" w:fill="auto"/>
          </w:tcPr>
          <w:p w14:paraId="19B0F503" w14:textId="77777777" w:rsidR="008175FB" w:rsidRPr="00DE7B59" w:rsidRDefault="008175FB" w:rsidP="008175FB">
            <w:pPr>
              <w:pStyle w:val="TAL"/>
              <w:rPr>
                <w:lang w:eastAsia="en-US"/>
              </w:rPr>
            </w:pPr>
          </w:p>
        </w:tc>
      </w:tr>
      <w:tr w:rsidR="008175FB" w:rsidRPr="00DE7B59" w14:paraId="473352AE" w14:textId="77777777" w:rsidTr="00B848CA">
        <w:tc>
          <w:tcPr>
            <w:tcW w:w="4535" w:type="dxa"/>
            <w:shd w:val="clear" w:color="auto" w:fill="auto"/>
          </w:tcPr>
          <w:p w14:paraId="3C04BF21" w14:textId="25D92073"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D2527C9" w14:textId="77777777" w:rsidR="008175FB" w:rsidRPr="00DE7B59" w:rsidRDefault="008175FB" w:rsidP="008175FB">
            <w:pPr>
              <w:pStyle w:val="TAL"/>
              <w:rPr>
                <w:lang w:eastAsia="en-US"/>
              </w:rPr>
            </w:pPr>
          </w:p>
        </w:tc>
        <w:tc>
          <w:tcPr>
            <w:tcW w:w="1700" w:type="dxa"/>
            <w:shd w:val="clear" w:color="auto" w:fill="auto"/>
          </w:tcPr>
          <w:p w14:paraId="357418D8" w14:textId="77777777" w:rsidR="008175FB" w:rsidRPr="00DE7B59" w:rsidRDefault="008175FB" w:rsidP="008175FB">
            <w:pPr>
              <w:pStyle w:val="TAL"/>
            </w:pPr>
          </w:p>
        </w:tc>
        <w:tc>
          <w:tcPr>
            <w:tcW w:w="1245" w:type="dxa"/>
            <w:shd w:val="clear" w:color="auto" w:fill="auto"/>
          </w:tcPr>
          <w:p w14:paraId="41E9F39B" w14:textId="77777777" w:rsidR="008175FB" w:rsidRPr="00DE7B59" w:rsidRDefault="008175FB" w:rsidP="008175FB">
            <w:pPr>
              <w:pStyle w:val="TAL"/>
              <w:rPr>
                <w:lang w:eastAsia="en-US"/>
              </w:rPr>
            </w:pPr>
          </w:p>
        </w:tc>
      </w:tr>
      <w:tr w:rsidR="008175FB" w:rsidRPr="00DE7B59" w14:paraId="5B45709C" w14:textId="77777777" w:rsidTr="00B848CA">
        <w:tc>
          <w:tcPr>
            <w:tcW w:w="4535" w:type="dxa"/>
            <w:shd w:val="clear" w:color="auto" w:fill="auto"/>
          </w:tcPr>
          <w:p w14:paraId="7CF9FED7" w14:textId="15BE9972"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DB28880" w14:textId="77777777" w:rsidR="008175FB" w:rsidRPr="00DE7B59" w:rsidRDefault="008175FB" w:rsidP="008175FB">
            <w:pPr>
              <w:pStyle w:val="TAL"/>
              <w:rPr>
                <w:lang w:eastAsia="en-US"/>
              </w:rPr>
            </w:pPr>
          </w:p>
        </w:tc>
        <w:tc>
          <w:tcPr>
            <w:tcW w:w="1700" w:type="dxa"/>
            <w:shd w:val="clear" w:color="auto" w:fill="auto"/>
          </w:tcPr>
          <w:p w14:paraId="652B5CDB" w14:textId="77777777" w:rsidR="008175FB" w:rsidRPr="00DE7B59" w:rsidRDefault="008175FB" w:rsidP="008175FB">
            <w:pPr>
              <w:pStyle w:val="TAL"/>
            </w:pPr>
          </w:p>
        </w:tc>
        <w:tc>
          <w:tcPr>
            <w:tcW w:w="1245" w:type="dxa"/>
            <w:shd w:val="clear" w:color="auto" w:fill="auto"/>
          </w:tcPr>
          <w:p w14:paraId="4B962CE7" w14:textId="77777777" w:rsidR="008175FB" w:rsidRPr="00DE7B59" w:rsidRDefault="008175FB" w:rsidP="008175FB">
            <w:pPr>
              <w:pStyle w:val="TAL"/>
              <w:rPr>
                <w:lang w:eastAsia="en-US"/>
              </w:rPr>
            </w:pPr>
          </w:p>
        </w:tc>
      </w:tr>
      <w:tr w:rsidR="008175FB" w:rsidRPr="00DE7B59" w14:paraId="67E548AB" w14:textId="77777777" w:rsidTr="00B848CA">
        <w:tc>
          <w:tcPr>
            <w:tcW w:w="4535" w:type="dxa"/>
            <w:shd w:val="clear" w:color="auto" w:fill="auto"/>
          </w:tcPr>
          <w:p w14:paraId="68E5F223" w14:textId="4C1170B2"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8872039" w14:textId="77777777" w:rsidR="008175FB" w:rsidRPr="00DE7B59" w:rsidRDefault="008175FB" w:rsidP="008175FB">
            <w:pPr>
              <w:pStyle w:val="TAL"/>
              <w:rPr>
                <w:lang w:eastAsia="en-US"/>
              </w:rPr>
            </w:pPr>
          </w:p>
        </w:tc>
        <w:tc>
          <w:tcPr>
            <w:tcW w:w="1700" w:type="dxa"/>
            <w:shd w:val="clear" w:color="auto" w:fill="auto"/>
          </w:tcPr>
          <w:p w14:paraId="52EC200B" w14:textId="77777777" w:rsidR="008175FB" w:rsidRPr="00DE7B59" w:rsidRDefault="008175FB" w:rsidP="008175FB">
            <w:pPr>
              <w:pStyle w:val="TAL"/>
            </w:pPr>
          </w:p>
        </w:tc>
        <w:tc>
          <w:tcPr>
            <w:tcW w:w="1245" w:type="dxa"/>
            <w:shd w:val="clear" w:color="auto" w:fill="auto"/>
          </w:tcPr>
          <w:p w14:paraId="47963112" w14:textId="77777777" w:rsidR="008175FB" w:rsidRPr="00DE7B59" w:rsidRDefault="008175FB" w:rsidP="008175FB">
            <w:pPr>
              <w:pStyle w:val="TAL"/>
              <w:rPr>
                <w:lang w:eastAsia="en-US"/>
              </w:rPr>
            </w:pPr>
          </w:p>
        </w:tc>
      </w:tr>
      <w:tr w:rsidR="008175FB" w:rsidRPr="00DE7B59" w14:paraId="3EC22A29" w14:textId="77777777" w:rsidTr="00B848CA">
        <w:tc>
          <w:tcPr>
            <w:tcW w:w="4535" w:type="dxa"/>
            <w:tcBorders>
              <w:bottom w:val="single" w:sz="4" w:space="0" w:color="000000"/>
            </w:tcBorders>
            <w:shd w:val="clear" w:color="auto" w:fill="auto"/>
          </w:tcPr>
          <w:p w14:paraId="4DD67141" w14:textId="77777777" w:rsidR="008175FB" w:rsidRPr="00DE7B59" w:rsidRDefault="008175FB" w:rsidP="008175FB">
            <w:pPr>
              <w:pStyle w:val="TAL"/>
              <w:rPr>
                <w:lang w:eastAsia="zh-CN"/>
              </w:rPr>
            </w:pPr>
            <w:r w:rsidRPr="00DE7B59">
              <w:rPr>
                <w:lang w:eastAsia="zh-CN"/>
              </w:rPr>
              <w:t>}</w:t>
            </w:r>
          </w:p>
        </w:tc>
        <w:tc>
          <w:tcPr>
            <w:tcW w:w="2267" w:type="dxa"/>
            <w:shd w:val="clear" w:color="auto" w:fill="auto"/>
          </w:tcPr>
          <w:p w14:paraId="36C3A19B" w14:textId="77777777" w:rsidR="008175FB" w:rsidRPr="00DE7B59" w:rsidRDefault="008175FB" w:rsidP="008175FB">
            <w:pPr>
              <w:pStyle w:val="TAL"/>
            </w:pPr>
          </w:p>
        </w:tc>
        <w:tc>
          <w:tcPr>
            <w:tcW w:w="1700" w:type="dxa"/>
            <w:shd w:val="clear" w:color="auto" w:fill="auto"/>
          </w:tcPr>
          <w:p w14:paraId="0A1B8CBB" w14:textId="77777777" w:rsidR="008175FB" w:rsidRPr="00DE7B59" w:rsidRDefault="008175FB" w:rsidP="008175FB">
            <w:pPr>
              <w:pStyle w:val="TAL"/>
            </w:pPr>
          </w:p>
        </w:tc>
        <w:tc>
          <w:tcPr>
            <w:tcW w:w="1245" w:type="dxa"/>
            <w:shd w:val="clear" w:color="auto" w:fill="auto"/>
          </w:tcPr>
          <w:p w14:paraId="5DF2981B" w14:textId="77777777" w:rsidR="008175FB" w:rsidRPr="00DE7B59" w:rsidRDefault="008175FB" w:rsidP="008175FB">
            <w:pPr>
              <w:pStyle w:val="TAL"/>
            </w:pPr>
          </w:p>
        </w:tc>
      </w:tr>
    </w:tbl>
    <w:p w14:paraId="39D84561" w14:textId="77777777" w:rsidR="00DF3044" w:rsidRPr="00DE7B59" w:rsidRDefault="00DF3044" w:rsidP="00DF3044"/>
    <w:p w14:paraId="38EA75F4" w14:textId="77777777" w:rsidR="00DF3044" w:rsidRPr="00DE7B59" w:rsidRDefault="00DF3044" w:rsidP="00DF3044">
      <w:pPr>
        <w:pStyle w:val="TH"/>
      </w:pPr>
      <w:r w:rsidRPr="00DE7B59">
        <w:t>Table 7.1.1.3.11.3.3-3: MAC-CellGroupConfig</w:t>
      </w:r>
      <w:r w:rsidRPr="00DE7B59">
        <w:rPr>
          <w:i/>
        </w:rPr>
        <w:t xml:space="preserve"> </w:t>
      </w:r>
      <w:r w:rsidRPr="00DE7B59">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DE7B59" w14:paraId="6168CBD8" w14:textId="77777777" w:rsidTr="00DE5B4F">
        <w:tc>
          <w:tcPr>
            <w:tcW w:w="9747" w:type="dxa"/>
            <w:gridSpan w:val="4"/>
          </w:tcPr>
          <w:p w14:paraId="15BBD1B5" w14:textId="77777777" w:rsidR="00DF3044" w:rsidRPr="00DE7B59" w:rsidRDefault="00DF3044" w:rsidP="00DE5B4F">
            <w:pPr>
              <w:pStyle w:val="TAL"/>
            </w:pPr>
            <w:r w:rsidRPr="00DE7B59">
              <w:t>Derivation Path: TS 38.508-1 [4], Table 4.6.3-68</w:t>
            </w:r>
          </w:p>
        </w:tc>
      </w:tr>
      <w:tr w:rsidR="00DF3044" w:rsidRPr="00DE7B59" w14:paraId="7188A1FE" w14:textId="77777777" w:rsidTr="00DE5B4F">
        <w:tc>
          <w:tcPr>
            <w:tcW w:w="4535" w:type="dxa"/>
          </w:tcPr>
          <w:p w14:paraId="0C60F510" w14:textId="77777777" w:rsidR="00DF3044" w:rsidRPr="00DE7B59" w:rsidRDefault="00DF3044" w:rsidP="00DE5B4F">
            <w:pPr>
              <w:pStyle w:val="TAH"/>
            </w:pPr>
            <w:r w:rsidRPr="00DE7B59">
              <w:t>Information Element</w:t>
            </w:r>
          </w:p>
        </w:tc>
        <w:tc>
          <w:tcPr>
            <w:tcW w:w="2267" w:type="dxa"/>
          </w:tcPr>
          <w:p w14:paraId="7EA6273F" w14:textId="77777777" w:rsidR="00DF3044" w:rsidRPr="00DE7B59" w:rsidRDefault="00DF3044" w:rsidP="00DE5B4F">
            <w:pPr>
              <w:pStyle w:val="TAH"/>
            </w:pPr>
            <w:r w:rsidRPr="00DE7B59">
              <w:t>Value/remark</w:t>
            </w:r>
          </w:p>
        </w:tc>
        <w:tc>
          <w:tcPr>
            <w:tcW w:w="1700" w:type="dxa"/>
          </w:tcPr>
          <w:p w14:paraId="473CA42E" w14:textId="77777777" w:rsidR="00DF3044" w:rsidRPr="00DE7B59" w:rsidRDefault="00DF3044" w:rsidP="00DE5B4F">
            <w:pPr>
              <w:pStyle w:val="TAH"/>
            </w:pPr>
            <w:r w:rsidRPr="00DE7B59">
              <w:t>Comment</w:t>
            </w:r>
          </w:p>
        </w:tc>
        <w:tc>
          <w:tcPr>
            <w:tcW w:w="1245" w:type="dxa"/>
          </w:tcPr>
          <w:p w14:paraId="7C736222" w14:textId="77777777" w:rsidR="00DF3044" w:rsidRPr="00DE7B59" w:rsidRDefault="00DF3044" w:rsidP="00DE5B4F">
            <w:pPr>
              <w:pStyle w:val="TAH"/>
            </w:pPr>
            <w:r w:rsidRPr="00DE7B59">
              <w:t>Condition</w:t>
            </w:r>
          </w:p>
        </w:tc>
      </w:tr>
      <w:tr w:rsidR="00DF3044" w:rsidRPr="00DE7B59" w14:paraId="56D3C715" w14:textId="77777777" w:rsidTr="00DE5B4F">
        <w:tc>
          <w:tcPr>
            <w:tcW w:w="4535" w:type="dxa"/>
          </w:tcPr>
          <w:p w14:paraId="21BB7FFE" w14:textId="77777777" w:rsidR="00DF3044" w:rsidRPr="00DE7B59" w:rsidRDefault="00DF3044" w:rsidP="00DE5B4F">
            <w:pPr>
              <w:pStyle w:val="TAL"/>
            </w:pPr>
            <w:r w:rsidRPr="00DE7B59">
              <w:t xml:space="preserve">MAC-CellGroupConfig ::= </w:t>
            </w:r>
            <w:r w:rsidRPr="00DE7B59">
              <w:rPr>
                <w:snapToGrid w:val="0"/>
              </w:rPr>
              <w:t xml:space="preserve">SEQUENCE </w:t>
            </w:r>
            <w:r w:rsidRPr="00DE7B59">
              <w:t>{</w:t>
            </w:r>
          </w:p>
        </w:tc>
        <w:tc>
          <w:tcPr>
            <w:tcW w:w="2267" w:type="dxa"/>
          </w:tcPr>
          <w:p w14:paraId="3129EA59" w14:textId="77777777" w:rsidR="00DF3044" w:rsidRPr="00DE7B59" w:rsidRDefault="00DF3044" w:rsidP="00DE5B4F">
            <w:pPr>
              <w:pStyle w:val="TAL"/>
            </w:pPr>
          </w:p>
        </w:tc>
        <w:tc>
          <w:tcPr>
            <w:tcW w:w="1700" w:type="dxa"/>
          </w:tcPr>
          <w:p w14:paraId="30101F37" w14:textId="77777777" w:rsidR="00DF3044" w:rsidRPr="00DE7B59" w:rsidRDefault="00DF3044" w:rsidP="00DE5B4F">
            <w:pPr>
              <w:pStyle w:val="TAL"/>
            </w:pPr>
          </w:p>
        </w:tc>
        <w:tc>
          <w:tcPr>
            <w:tcW w:w="1245" w:type="dxa"/>
          </w:tcPr>
          <w:p w14:paraId="758A545F" w14:textId="77777777" w:rsidR="00DF3044" w:rsidRPr="00DE7B59" w:rsidRDefault="00DF3044" w:rsidP="00DE5B4F">
            <w:pPr>
              <w:pStyle w:val="TAL"/>
            </w:pPr>
          </w:p>
        </w:tc>
      </w:tr>
      <w:tr w:rsidR="00DF3044" w:rsidRPr="00DE7B59" w14:paraId="3E41F978" w14:textId="77777777" w:rsidTr="00DE5B4F">
        <w:tc>
          <w:tcPr>
            <w:tcW w:w="4535" w:type="dxa"/>
          </w:tcPr>
          <w:p w14:paraId="1589532A" w14:textId="77777777" w:rsidR="00DF3044" w:rsidRPr="00DE7B59" w:rsidRDefault="00DF3044" w:rsidP="00DE5B4F">
            <w:pPr>
              <w:pStyle w:val="TAL"/>
            </w:pPr>
            <w:r w:rsidRPr="00DE7B59">
              <w:t xml:space="preserve">  lch-BasedPrioritization-r16</w:t>
            </w:r>
          </w:p>
        </w:tc>
        <w:tc>
          <w:tcPr>
            <w:tcW w:w="2267" w:type="dxa"/>
          </w:tcPr>
          <w:p w14:paraId="50482043" w14:textId="77777777" w:rsidR="00DF3044" w:rsidRPr="00DE7B59" w:rsidRDefault="00DF3044" w:rsidP="00DE5B4F">
            <w:pPr>
              <w:pStyle w:val="TAL"/>
            </w:pPr>
            <w:r w:rsidRPr="00DE7B59">
              <w:rPr>
                <w:lang w:eastAsia="zh-CN"/>
              </w:rPr>
              <w:t>enabled</w:t>
            </w:r>
          </w:p>
        </w:tc>
        <w:tc>
          <w:tcPr>
            <w:tcW w:w="1700" w:type="dxa"/>
          </w:tcPr>
          <w:p w14:paraId="7A0A9868" w14:textId="77777777" w:rsidR="00DF3044" w:rsidRPr="00DE7B59" w:rsidRDefault="00DF3044" w:rsidP="00DE5B4F">
            <w:pPr>
              <w:pStyle w:val="TAL"/>
            </w:pPr>
          </w:p>
        </w:tc>
        <w:tc>
          <w:tcPr>
            <w:tcW w:w="1245" w:type="dxa"/>
          </w:tcPr>
          <w:p w14:paraId="0385C778" w14:textId="77777777" w:rsidR="00DF3044" w:rsidRPr="00DE7B59" w:rsidRDefault="00DF3044" w:rsidP="00DE5B4F">
            <w:pPr>
              <w:pStyle w:val="TAL"/>
            </w:pPr>
          </w:p>
        </w:tc>
      </w:tr>
      <w:tr w:rsidR="00DF3044" w:rsidRPr="00DE7B59" w14:paraId="3B1F987E" w14:textId="77777777" w:rsidTr="00DE5B4F">
        <w:tc>
          <w:tcPr>
            <w:tcW w:w="4535" w:type="dxa"/>
          </w:tcPr>
          <w:p w14:paraId="040C5740" w14:textId="77777777" w:rsidR="00DF3044" w:rsidRPr="00DE7B59" w:rsidRDefault="00DF3044" w:rsidP="00DE5B4F">
            <w:pPr>
              <w:pStyle w:val="TAL"/>
            </w:pPr>
            <w:r w:rsidRPr="00DE7B59">
              <w:t>}</w:t>
            </w:r>
          </w:p>
        </w:tc>
        <w:tc>
          <w:tcPr>
            <w:tcW w:w="2267" w:type="dxa"/>
          </w:tcPr>
          <w:p w14:paraId="687BDFE1" w14:textId="77777777" w:rsidR="00DF3044" w:rsidRPr="00DE7B59" w:rsidRDefault="00DF3044" w:rsidP="00DE5B4F">
            <w:pPr>
              <w:pStyle w:val="TAL"/>
            </w:pPr>
          </w:p>
        </w:tc>
        <w:tc>
          <w:tcPr>
            <w:tcW w:w="1700" w:type="dxa"/>
          </w:tcPr>
          <w:p w14:paraId="7348AC54" w14:textId="77777777" w:rsidR="00DF3044" w:rsidRPr="00DE7B59" w:rsidRDefault="00DF3044" w:rsidP="00DE5B4F">
            <w:pPr>
              <w:pStyle w:val="TAL"/>
            </w:pPr>
          </w:p>
        </w:tc>
        <w:tc>
          <w:tcPr>
            <w:tcW w:w="1245" w:type="dxa"/>
          </w:tcPr>
          <w:p w14:paraId="4607FA71" w14:textId="77777777" w:rsidR="00DF3044" w:rsidRPr="00DE7B59" w:rsidRDefault="00DF3044" w:rsidP="00DE5B4F">
            <w:pPr>
              <w:pStyle w:val="TAL"/>
            </w:pPr>
          </w:p>
        </w:tc>
      </w:tr>
    </w:tbl>
    <w:p w14:paraId="4629F2A3" w14:textId="77777777" w:rsidR="00DF3044" w:rsidRPr="00DE7B59" w:rsidRDefault="00DF3044" w:rsidP="00DF3044"/>
    <w:p w14:paraId="524E4163" w14:textId="77777777" w:rsidR="00DF3044" w:rsidRPr="00DE7B59" w:rsidRDefault="00DF3044" w:rsidP="00DF3044">
      <w:pPr>
        <w:pStyle w:val="TH"/>
      </w:pPr>
      <w:r w:rsidRPr="00DE7B59">
        <w:t>Table 7.1.1.3.11.3.3-4: PhysicalCellGroupConfig</w:t>
      </w:r>
      <w:r w:rsidRPr="00DE7B59">
        <w:rPr>
          <w:i/>
        </w:rPr>
        <w:t xml:space="preserve"> </w:t>
      </w:r>
      <w:r w:rsidRPr="00DE7B59">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DE7B59" w14:paraId="76D89307" w14:textId="77777777" w:rsidTr="00DE5B4F">
        <w:tc>
          <w:tcPr>
            <w:tcW w:w="9747" w:type="dxa"/>
            <w:gridSpan w:val="4"/>
          </w:tcPr>
          <w:p w14:paraId="1F2F5B91" w14:textId="77777777" w:rsidR="00DF3044" w:rsidRPr="00DE7B59" w:rsidRDefault="00DF3044" w:rsidP="00DE5B4F">
            <w:pPr>
              <w:pStyle w:val="TAL"/>
            </w:pPr>
            <w:r w:rsidRPr="00DE7B59">
              <w:t>Derivation Path: TS 38.508-1 [4], Table 4.6.3-106</w:t>
            </w:r>
          </w:p>
        </w:tc>
      </w:tr>
      <w:tr w:rsidR="00DF3044" w:rsidRPr="00DE7B59" w14:paraId="60B5D116" w14:textId="77777777" w:rsidTr="00DE5B4F">
        <w:tc>
          <w:tcPr>
            <w:tcW w:w="4535" w:type="dxa"/>
          </w:tcPr>
          <w:p w14:paraId="6D8D6D13" w14:textId="77777777" w:rsidR="00DF3044" w:rsidRPr="00DE7B59" w:rsidRDefault="00DF3044" w:rsidP="00DE5B4F">
            <w:pPr>
              <w:pStyle w:val="TAH"/>
            </w:pPr>
            <w:r w:rsidRPr="00DE7B59">
              <w:t>Information Element</w:t>
            </w:r>
          </w:p>
        </w:tc>
        <w:tc>
          <w:tcPr>
            <w:tcW w:w="2267" w:type="dxa"/>
          </w:tcPr>
          <w:p w14:paraId="659E63B7" w14:textId="77777777" w:rsidR="00DF3044" w:rsidRPr="00DE7B59" w:rsidRDefault="00DF3044" w:rsidP="00DE5B4F">
            <w:pPr>
              <w:pStyle w:val="TAH"/>
            </w:pPr>
            <w:r w:rsidRPr="00DE7B59">
              <w:t>Value/remark</w:t>
            </w:r>
          </w:p>
        </w:tc>
        <w:tc>
          <w:tcPr>
            <w:tcW w:w="1700" w:type="dxa"/>
          </w:tcPr>
          <w:p w14:paraId="08646064" w14:textId="77777777" w:rsidR="00DF3044" w:rsidRPr="00DE7B59" w:rsidRDefault="00DF3044" w:rsidP="00DE5B4F">
            <w:pPr>
              <w:pStyle w:val="TAH"/>
            </w:pPr>
            <w:r w:rsidRPr="00DE7B59">
              <w:t>Comment</w:t>
            </w:r>
          </w:p>
        </w:tc>
        <w:tc>
          <w:tcPr>
            <w:tcW w:w="1245" w:type="dxa"/>
          </w:tcPr>
          <w:p w14:paraId="0DD287F1" w14:textId="77777777" w:rsidR="00DF3044" w:rsidRPr="00DE7B59" w:rsidRDefault="00DF3044" w:rsidP="00DE5B4F">
            <w:pPr>
              <w:pStyle w:val="TAH"/>
            </w:pPr>
            <w:r w:rsidRPr="00DE7B59">
              <w:t>Condition</w:t>
            </w:r>
          </w:p>
        </w:tc>
      </w:tr>
      <w:tr w:rsidR="00DF3044" w:rsidRPr="00DE7B59" w14:paraId="7CC362E2" w14:textId="77777777" w:rsidTr="00DE5B4F">
        <w:tc>
          <w:tcPr>
            <w:tcW w:w="4535" w:type="dxa"/>
          </w:tcPr>
          <w:p w14:paraId="3A231D19" w14:textId="77777777" w:rsidR="00DF3044" w:rsidRPr="00DE7B59" w:rsidRDefault="00DF3044" w:rsidP="00DE5B4F">
            <w:pPr>
              <w:pStyle w:val="TAL"/>
            </w:pPr>
            <w:r w:rsidRPr="00DE7B59">
              <w:t xml:space="preserve">PhysicalCellGroupConfig ::= </w:t>
            </w:r>
            <w:r w:rsidRPr="00DE7B59">
              <w:rPr>
                <w:snapToGrid w:val="0"/>
              </w:rPr>
              <w:t xml:space="preserve">SEQUENCE </w:t>
            </w:r>
            <w:r w:rsidRPr="00DE7B59">
              <w:t>{</w:t>
            </w:r>
          </w:p>
        </w:tc>
        <w:tc>
          <w:tcPr>
            <w:tcW w:w="2267" w:type="dxa"/>
          </w:tcPr>
          <w:p w14:paraId="70201555" w14:textId="77777777" w:rsidR="00DF3044" w:rsidRPr="00DE7B59" w:rsidRDefault="00DF3044" w:rsidP="00DE5B4F">
            <w:pPr>
              <w:pStyle w:val="TAL"/>
            </w:pPr>
          </w:p>
        </w:tc>
        <w:tc>
          <w:tcPr>
            <w:tcW w:w="1700" w:type="dxa"/>
          </w:tcPr>
          <w:p w14:paraId="19DF4223" w14:textId="77777777" w:rsidR="00DF3044" w:rsidRPr="00DE7B59" w:rsidRDefault="00DF3044" w:rsidP="00DE5B4F">
            <w:pPr>
              <w:pStyle w:val="TAL"/>
            </w:pPr>
          </w:p>
        </w:tc>
        <w:tc>
          <w:tcPr>
            <w:tcW w:w="1245" w:type="dxa"/>
          </w:tcPr>
          <w:p w14:paraId="24F8EDB1" w14:textId="77777777" w:rsidR="00DF3044" w:rsidRPr="00DE7B59" w:rsidRDefault="00DF3044" w:rsidP="00DE5B4F">
            <w:pPr>
              <w:pStyle w:val="TAL"/>
            </w:pPr>
          </w:p>
        </w:tc>
      </w:tr>
      <w:tr w:rsidR="00DF3044" w:rsidRPr="00DE7B59" w14:paraId="58B0A636" w14:textId="77777777" w:rsidTr="00DE5B4F">
        <w:tc>
          <w:tcPr>
            <w:tcW w:w="4535" w:type="dxa"/>
          </w:tcPr>
          <w:p w14:paraId="6EB57228" w14:textId="77777777" w:rsidR="00DF3044" w:rsidRPr="00DE7B59" w:rsidRDefault="00DF3044" w:rsidP="00DE5B4F">
            <w:pPr>
              <w:pStyle w:val="TAL"/>
            </w:pPr>
            <w:r w:rsidRPr="00DE7B59">
              <w:t xml:space="preserve">  cs-RNTI</w:t>
            </w:r>
          </w:p>
        </w:tc>
        <w:tc>
          <w:tcPr>
            <w:tcW w:w="2267" w:type="dxa"/>
          </w:tcPr>
          <w:p w14:paraId="41E964B0" w14:textId="77777777" w:rsidR="00DF3044" w:rsidRPr="00DE7B59" w:rsidRDefault="00DF3044" w:rsidP="00DE5B4F">
            <w:pPr>
              <w:pStyle w:val="TAL"/>
            </w:pPr>
            <w:r w:rsidRPr="00DE7B59">
              <w:rPr>
                <w:lang w:eastAsia="zh-CN"/>
              </w:rPr>
              <w:t>‘FFE0’H</w:t>
            </w:r>
          </w:p>
        </w:tc>
        <w:tc>
          <w:tcPr>
            <w:tcW w:w="1700" w:type="dxa"/>
          </w:tcPr>
          <w:p w14:paraId="31C88D07" w14:textId="77777777" w:rsidR="00DF3044" w:rsidRPr="00DE7B59" w:rsidRDefault="00DF3044" w:rsidP="00DE5B4F">
            <w:pPr>
              <w:pStyle w:val="TAL"/>
            </w:pPr>
          </w:p>
        </w:tc>
        <w:tc>
          <w:tcPr>
            <w:tcW w:w="1245" w:type="dxa"/>
          </w:tcPr>
          <w:p w14:paraId="75D71E41" w14:textId="77777777" w:rsidR="00DF3044" w:rsidRPr="00DE7B59" w:rsidRDefault="00DF3044" w:rsidP="00DE5B4F">
            <w:pPr>
              <w:pStyle w:val="TAL"/>
            </w:pPr>
          </w:p>
        </w:tc>
      </w:tr>
      <w:tr w:rsidR="00DF3044" w:rsidRPr="00DE7B59" w14:paraId="2DAB2DBD" w14:textId="77777777" w:rsidTr="00DE5B4F">
        <w:tc>
          <w:tcPr>
            <w:tcW w:w="4535" w:type="dxa"/>
          </w:tcPr>
          <w:p w14:paraId="0BE5568A" w14:textId="77777777" w:rsidR="00DF3044" w:rsidRPr="00DE7B59" w:rsidRDefault="00DF3044" w:rsidP="00DE5B4F">
            <w:pPr>
              <w:pStyle w:val="TAL"/>
            </w:pPr>
            <w:r w:rsidRPr="00DE7B59">
              <w:t>}</w:t>
            </w:r>
          </w:p>
        </w:tc>
        <w:tc>
          <w:tcPr>
            <w:tcW w:w="2267" w:type="dxa"/>
          </w:tcPr>
          <w:p w14:paraId="78359557" w14:textId="77777777" w:rsidR="00DF3044" w:rsidRPr="00DE7B59" w:rsidRDefault="00DF3044" w:rsidP="00DE5B4F">
            <w:pPr>
              <w:pStyle w:val="TAL"/>
            </w:pPr>
          </w:p>
        </w:tc>
        <w:tc>
          <w:tcPr>
            <w:tcW w:w="1700" w:type="dxa"/>
          </w:tcPr>
          <w:p w14:paraId="3AAF2710" w14:textId="77777777" w:rsidR="00DF3044" w:rsidRPr="00DE7B59" w:rsidRDefault="00DF3044" w:rsidP="00DE5B4F">
            <w:pPr>
              <w:pStyle w:val="TAL"/>
            </w:pPr>
          </w:p>
        </w:tc>
        <w:tc>
          <w:tcPr>
            <w:tcW w:w="1245" w:type="dxa"/>
          </w:tcPr>
          <w:p w14:paraId="6C7A5F69" w14:textId="77777777" w:rsidR="00DF3044" w:rsidRPr="00DE7B59" w:rsidRDefault="00DF3044" w:rsidP="00DE5B4F">
            <w:pPr>
              <w:pStyle w:val="TAL"/>
            </w:pPr>
          </w:p>
        </w:tc>
      </w:tr>
    </w:tbl>
    <w:p w14:paraId="184F970F" w14:textId="77777777" w:rsidR="001467AD" w:rsidRPr="00DE7B59" w:rsidRDefault="001467AD" w:rsidP="004B4775"/>
    <w:p w14:paraId="10C7CC0A" w14:textId="77777777" w:rsidR="001467AD" w:rsidRPr="00DE7B59" w:rsidRDefault="001467AD" w:rsidP="001467AD">
      <w:pPr>
        <w:pStyle w:val="Heading5"/>
        <w:rPr>
          <w:lang w:eastAsia="zh-CN"/>
        </w:rPr>
      </w:pPr>
      <w:r w:rsidRPr="00DE7B59">
        <w:rPr>
          <w:lang w:eastAsia="zh-CN"/>
        </w:rPr>
        <w:t>7.1.1.3.12</w:t>
      </w:r>
      <w:r w:rsidRPr="00DE7B59">
        <w:rPr>
          <w:lang w:eastAsia="zh-CN"/>
        </w:rPr>
        <w:tab/>
        <w:t>Correct Handling of UL HARQ process / PUSCH Repetition Type B</w:t>
      </w:r>
    </w:p>
    <w:p w14:paraId="5BEB5DB8" w14:textId="77777777" w:rsidR="001467AD" w:rsidRPr="00DE7B59" w:rsidRDefault="001467AD" w:rsidP="001467AD">
      <w:pPr>
        <w:pStyle w:val="H6"/>
      </w:pPr>
      <w:r w:rsidRPr="00DE7B59">
        <w:t>7.1.1.3.12.1</w:t>
      </w:r>
      <w:r w:rsidRPr="00DE7B59">
        <w:tab/>
        <w:t>Test Purpose (TP)</w:t>
      </w:r>
    </w:p>
    <w:p w14:paraId="6F773D9F" w14:textId="77777777" w:rsidR="001467AD" w:rsidRPr="00DE7B59" w:rsidRDefault="001467AD" w:rsidP="001467AD">
      <w:pPr>
        <w:pStyle w:val="H6"/>
      </w:pPr>
      <w:r w:rsidRPr="00DE7B59">
        <w:t>(1)</w:t>
      </w:r>
    </w:p>
    <w:p w14:paraId="4C83FE89" w14:textId="0E8C45EB" w:rsidR="001467AD" w:rsidRPr="00DE7B59" w:rsidRDefault="001467AD" w:rsidP="001467AD">
      <w:pPr>
        <w:pStyle w:val="PL"/>
        <w:rPr>
          <w:noProof w:val="0"/>
        </w:rPr>
      </w:pPr>
      <w:r w:rsidRPr="00DE7B59">
        <w:rPr>
          <w:b/>
          <w:noProof w:val="0"/>
        </w:rPr>
        <w:t>with</w:t>
      </w:r>
      <w:r w:rsidRPr="00DE7B59">
        <w:rPr>
          <w:noProof w:val="0"/>
        </w:rPr>
        <w:t xml:space="preserve"> { UE in RRC_CONNECTED state and is configured with PUSCH repetition type B</w:t>
      </w:r>
      <w:r w:rsidR="00FB10B1" w:rsidRPr="00DE7B59">
        <w:rPr>
          <w:noProof w:val="0"/>
        </w:rPr>
        <w:t xml:space="preserve"> </w:t>
      </w:r>
      <w:r w:rsidRPr="00DE7B59">
        <w:rPr>
          <w:noProof w:val="0"/>
        </w:rPr>
        <w:t>}</w:t>
      </w:r>
    </w:p>
    <w:p w14:paraId="7EC8BEAF" w14:textId="77777777" w:rsidR="001467AD" w:rsidRPr="00DE7B59" w:rsidRDefault="001467AD" w:rsidP="001467AD">
      <w:pPr>
        <w:pStyle w:val="PL"/>
        <w:rPr>
          <w:noProof w:val="0"/>
        </w:rPr>
      </w:pPr>
      <w:r w:rsidRPr="00DE7B59">
        <w:rPr>
          <w:b/>
          <w:noProof w:val="0"/>
        </w:rPr>
        <w:t>ensure that</w:t>
      </w:r>
      <w:r w:rsidRPr="00DE7B59">
        <w:rPr>
          <w:noProof w:val="0"/>
        </w:rPr>
        <w:t xml:space="preserve"> {</w:t>
      </w:r>
    </w:p>
    <w:p w14:paraId="76483582" w14:textId="77777777" w:rsidR="001467AD" w:rsidRPr="00DE7B59" w:rsidRDefault="001467AD" w:rsidP="001467AD">
      <w:pPr>
        <w:pStyle w:val="PL"/>
        <w:rPr>
          <w:noProof w:val="0"/>
        </w:rPr>
      </w:pPr>
      <w:r w:rsidRPr="00DE7B59">
        <w:rPr>
          <w:noProof w:val="0"/>
        </w:rPr>
        <w:t xml:space="preserve">  </w:t>
      </w:r>
      <w:r w:rsidRPr="00DE7B59">
        <w:rPr>
          <w:b/>
          <w:noProof w:val="0"/>
        </w:rPr>
        <w:t>when</w:t>
      </w:r>
      <w:r w:rsidRPr="00DE7B59">
        <w:rPr>
          <w:noProof w:val="0"/>
        </w:rPr>
        <w:t xml:space="preserve"> { UE receives an UL Grant with toggled NDI and has data available for transmission }</w:t>
      </w:r>
    </w:p>
    <w:p w14:paraId="4B39B8D5" w14:textId="08E5D200" w:rsidR="001467AD" w:rsidRPr="00DE7B59" w:rsidRDefault="001467AD" w:rsidP="001467AD">
      <w:pPr>
        <w:pStyle w:val="PL"/>
        <w:rPr>
          <w:noProof w:val="0"/>
        </w:rPr>
      </w:pPr>
      <w:r w:rsidRPr="00DE7B59">
        <w:rPr>
          <w:noProof w:val="0"/>
        </w:rPr>
        <w:t xml:space="preserve">    </w:t>
      </w:r>
      <w:r w:rsidRPr="00DE7B59">
        <w:rPr>
          <w:b/>
          <w:noProof w:val="0"/>
        </w:rPr>
        <w:t>then</w:t>
      </w:r>
      <w:r w:rsidRPr="00DE7B59">
        <w:rPr>
          <w:noProof w:val="0"/>
        </w:rPr>
        <w:t xml:space="preserve"> { UE transmits a new MAC PDU and repeats the MAC PDU </w:t>
      </w:r>
      <w:r w:rsidR="00B74E4F" w:rsidRPr="00DE7B59">
        <w:rPr>
          <w:noProof w:val="0"/>
        </w:rPr>
        <w:t xml:space="preserve">in proper actual transmission </w:t>
      </w:r>
      <w:r w:rsidRPr="00DE7B59">
        <w:rPr>
          <w:noProof w:val="0"/>
        </w:rPr>
        <w:t>times after first transmission and selects the redundancy version correctly }</w:t>
      </w:r>
    </w:p>
    <w:p w14:paraId="00749FEB" w14:textId="77777777" w:rsidR="001467AD" w:rsidRPr="00DE7B59" w:rsidRDefault="001467AD" w:rsidP="001467AD">
      <w:pPr>
        <w:pStyle w:val="PL"/>
        <w:rPr>
          <w:noProof w:val="0"/>
        </w:rPr>
      </w:pPr>
      <w:r w:rsidRPr="00DE7B59">
        <w:rPr>
          <w:noProof w:val="0"/>
        </w:rPr>
        <w:t xml:space="preserve">            }</w:t>
      </w:r>
    </w:p>
    <w:p w14:paraId="1527BA5D" w14:textId="77777777" w:rsidR="001467AD" w:rsidRPr="00DE7B59" w:rsidRDefault="001467AD" w:rsidP="001467AD">
      <w:pPr>
        <w:pStyle w:val="PL"/>
        <w:rPr>
          <w:noProof w:val="0"/>
        </w:rPr>
      </w:pPr>
    </w:p>
    <w:p w14:paraId="302539E9" w14:textId="77777777" w:rsidR="001467AD" w:rsidRPr="00DE7B59" w:rsidRDefault="001467AD" w:rsidP="001467AD">
      <w:pPr>
        <w:pStyle w:val="H6"/>
      </w:pPr>
      <w:r w:rsidRPr="00DE7B59">
        <w:t>7.1.1.3.12.2</w:t>
      </w:r>
      <w:r w:rsidRPr="00DE7B59">
        <w:tab/>
        <w:t>Conformance requirements</w:t>
      </w:r>
    </w:p>
    <w:p w14:paraId="1F2B607F" w14:textId="77777777" w:rsidR="001467AD" w:rsidRPr="00DE7B59" w:rsidRDefault="001467AD" w:rsidP="001467AD">
      <w:pPr>
        <w:rPr>
          <w:lang w:eastAsia="sv-SE"/>
        </w:rPr>
      </w:pPr>
      <w:r w:rsidRPr="00DE7B59">
        <w:rPr>
          <w:lang w:eastAsia="sv-SE"/>
        </w:rPr>
        <w:t xml:space="preserve">References: The conformance requirements covered in the present TC are specified in: TS 38.214 clauses 6.1.2.1 and 6.1.4, TS 38.321 clause 5.4.2.1. </w:t>
      </w:r>
      <w:r w:rsidRPr="00DE7B59">
        <w:t>Unless otherwise stated these are Rel-16 requirements.</w:t>
      </w:r>
    </w:p>
    <w:p w14:paraId="5E21B6D9" w14:textId="77777777" w:rsidR="001467AD" w:rsidRPr="00DE7B59" w:rsidRDefault="001467AD" w:rsidP="001467AD">
      <w:pPr>
        <w:rPr>
          <w:lang w:eastAsia="sv-SE"/>
        </w:rPr>
      </w:pPr>
      <w:r w:rsidRPr="00DE7B59">
        <w:rPr>
          <w:lang w:eastAsia="sv-SE"/>
        </w:rPr>
        <w:t>[TS 38.214, clause 6.1.2.1]</w:t>
      </w:r>
    </w:p>
    <w:p w14:paraId="4E7088B2" w14:textId="77777777" w:rsidR="001467AD" w:rsidRPr="00DE7B59" w:rsidRDefault="001467AD" w:rsidP="001467AD">
      <w:pPr>
        <w:pStyle w:val="B1"/>
      </w:pPr>
      <w:r w:rsidRPr="00DE7B59">
        <w:t>-</w:t>
      </w:r>
      <w:r w:rsidRPr="00DE7B59">
        <w:tab/>
        <w:t xml:space="preserve">for PUSCH scheduled by DCI format 0_1, if </w:t>
      </w:r>
      <w:r w:rsidRPr="00DE7B59">
        <w:rPr>
          <w:i/>
        </w:rPr>
        <w:t>pusch-RepTypeIndicatorDCI-0-1</w:t>
      </w:r>
      <w:r w:rsidRPr="00DE7B59">
        <w:t xml:space="preserve">  is set to '</w:t>
      </w:r>
      <w:r w:rsidRPr="00DE7B59">
        <w:rPr>
          <w:iCs/>
        </w:rPr>
        <w:t>pusch-RepTypeB</w:t>
      </w:r>
      <w:r w:rsidRPr="00DE7B59">
        <w:t xml:space="preserve">', the UE applies PUSCH repetition Type B procedure when determining the time domain resource allocation. For PUSCH scheduled by DCI format 0_2, if </w:t>
      </w:r>
      <w:r w:rsidRPr="00DE7B59">
        <w:rPr>
          <w:i/>
        </w:rPr>
        <w:t>pusch-RepTypeIndicatorDCI-0-2</w:t>
      </w:r>
      <w:r w:rsidRPr="00DE7B59">
        <w:t xml:space="preserve"> is set to '</w:t>
      </w:r>
      <w:r w:rsidRPr="00DE7B59">
        <w:rPr>
          <w:iCs/>
        </w:rPr>
        <w:t>pusch-RepTypeB</w:t>
      </w:r>
      <w:r w:rsidRPr="00DE7B59">
        <w:t>', the UE applies PUSCH repetition Type B procedure when determining the time domain resource allocation. Otherwise, the UE applies PUSCH repetition Type A procedure when determining the time domain resource allocation for PUSCH scheduled by PDCCH.</w:t>
      </w:r>
    </w:p>
    <w:p w14:paraId="4E38FF5D" w14:textId="77777777" w:rsidR="001467AD" w:rsidRPr="00DE7B59" w:rsidRDefault="001467AD" w:rsidP="001467AD">
      <w:pPr>
        <w:pStyle w:val="B1"/>
      </w:pPr>
      <w:r w:rsidRPr="00DE7B59">
        <w:t>-</w:t>
      </w:r>
      <w:r w:rsidRPr="00DE7B59">
        <w:tab/>
        <w:t xml:space="preserve">For PUSCH repetition Type A, 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determined from the start and length indicator</w:t>
      </w:r>
      <w:r w:rsidRPr="00DE7B59">
        <w:rPr>
          <w:i/>
        </w:rPr>
        <w:t xml:space="preserve"> SLIV</w:t>
      </w:r>
      <w:r w:rsidRPr="00DE7B59">
        <w:t xml:space="preserve"> of the indexed row:</w:t>
      </w:r>
    </w:p>
    <w:p w14:paraId="7BA95F6F" w14:textId="77777777" w:rsidR="001467AD" w:rsidRPr="00DE7B59" w:rsidRDefault="001467AD" w:rsidP="001467AD">
      <w:pPr>
        <w:ind w:left="852" w:firstLine="284"/>
        <w:rPr>
          <w:lang w:eastAsia="ko-KR"/>
        </w:rPr>
      </w:pPr>
      <w:r w:rsidRPr="00DE7B59">
        <w:rPr>
          <w:lang w:eastAsia="ko-KR"/>
        </w:rPr>
        <w:t xml:space="preserve">if </w:t>
      </w:r>
      <w:r w:rsidRPr="00DE7B59">
        <w:rPr>
          <w:position w:val="-10"/>
        </w:rPr>
        <w:object w:dxaOrig="880" w:dyaOrig="300" w14:anchorId="7007E413">
          <v:shape id="_x0000_i1054" type="#_x0000_t75" style="width:43.5pt;height:14.25pt" o:ole="">
            <v:imagedata r:id="rId28" o:title=""/>
          </v:shape>
          <o:OLEObject Type="Embed" ProgID="Equation.3" ShapeID="_x0000_i1054" DrawAspect="Content" ObjectID="_1806324903" r:id="rId36"/>
        </w:object>
      </w:r>
      <w:r w:rsidRPr="00DE7B59">
        <w:rPr>
          <w:lang w:eastAsia="ko-KR"/>
        </w:rPr>
        <w:t xml:space="preserve"> then</w:t>
      </w:r>
    </w:p>
    <w:p w14:paraId="2BBF1E8F" w14:textId="77777777" w:rsidR="001467AD" w:rsidRPr="00DE7B59" w:rsidRDefault="001467AD" w:rsidP="001467AD">
      <w:pPr>
        <w:ind w:left="1136" w:firstLine="284"/>
        <w:rPr>
          <w:lang w:eastAsia="ko-KR"/>
        </w:rPr>
      </w:pPr>
      <w:r w:rsidRPr="00DE7B59">
        <w:rPr>
          <w:position w:val="-10"/>
        </w:rPr>
        <w:object w:dxaOrig="1800" w:dyaOrig="300" w14:anchorId="79C5AA41">
          <v:shape id="_x0000_i1055" type="#_x0000_t75" style="width:93.75pt;height:14.25pt" o:ole="">
            <v:imagedata r:id="rId29" o:title=""/>
          </v:shape>
          <o:OLEObject Type="Embed" ProgID="Equation.3" ShapeID="_x0000_i1055" DrawAspect="Content" ObjectID="_1806324904" r:id="rId37"/>
        </w:object>
      </w:r>
    </w:p>
    <w:p w14:paraId="5E0429E4" w14:textId="77777777" w:rsidR="001467AD" w:rsidRPr="00DE7B59" w:rsidRDefault="001467AD" w:rsidP="001467AD">
      <w:pPr>
        <w:ind w:left="852" w:firstLine="284"/>
        <w:rPr>
          <w:lang w:eastAsia="ko-KR"/>
        </w:rPr>
      </w:pPr>
      <w:r w:rsidRPr="00DE7B59">
        <w:rPr>
          <w:lang w:eastAsia="ko-KR"/>
        </w:rPr>
        <w:t xml:space="preserve">else </w:t>
      </w:r>
    </w:p>
    <w:p w14:paraId="60C7F6C7" w14:textId="77777777" w:rsidR="001467AD" w:rsidRPr="00DE7B59" w:rsidRDefault="001467AD" w:rsidP="001467AD">
      <w:pPr>
        <w:ind w:left="1136" w:firstLine="284"/>
      </w:pPr>
      <w:r w:rsidRPr="00DE7B59">
        <w:rPr>
          <w:position w:val="-10"/>
        </w:rPr>
        <w:object w:dxaOrig="2900" w:dyaOrig="300" w14:anchorId="2F217B79">
          <v:shape id="_x0000_i1056" type="#_x0000_t75" style="width:2in;height:14.25pt" o:ole="">
            <v:imagedata r:id="rId30" o:title=""/>
          </v:shape>
          <o:OLEObject Type="Embed" ProgID="Equation.3" ShapeID="_x0000_i1056" DrawAspect="Content" ObjectID="_1806324905" r:id="rId38"/>
        </w:object>
      </w:r>
    </w:p>
    <w:p w14:paraId="72532028" w14:textId="77777777" w:rsidR="001467AD" w:rsidRPr="00DE7B59" w:rsidRDefault="001467AD" w:rsidP="001467AD">
      <w:pPr>
        <w:ind w:left="852"/>
      </w:pPr>
      <w:r w:rsidRPr="00DE7B59">
        <w:t>where</w:t>
      </w:r>
      <w:r w:rsidRPr="00DE7B59">
        <w:rPr>
          <w:position w:val="-6"/>
        </w:rPr>
        <w:object w:dxaOrig="1180" w:dyaOrig="240" w14:anchorId="328A8E2D">
          <v:shape id="_x0000_i1057" type="#_x0000_t75" style="width:58.5pt;height:14.25pt" o:ole="">
            <v:imagedata r:id="rId31" o:title=""/>
          </v:shape>
          <o:OLEObject Type="Embed" ProgID="Equation.3" ShapeID="_x0000_i1057" DrawAspect="Content" ObjectID="_1806324906" r:id="rId39"/>
        </w:object>
      </w:r>
      <w:r w:rsidRPr="00DE7B59">
        <w:t>, and</w:t>
      </w:r>
    </w:p>
    <w:p w14:paraId="7A05A600" w14:textId="77777777" w:rsidR="001467AD" w:rsidRPr="00DE7B59" w:rsidRDefault="001467AD" w:rsidP="001467AD">
      <w:pPr>
        <w:pStyle w:val="B1"/>
      </w:pPr>
      <w:r w:rsidRPr="00DE7B59">
        <w:t>-</w:t>
      </w:r>
      <w:r w:rsidRPr="00DE7B59">
        <w:tab/>
        <w:t xml:space="preserve">For PUSCH repetition Type B, 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provided by </w:t>
      </w:r>
      <w:r w:rsidRPr="00DE7B59">
        <w:rPr>
          <w:i/>
        </w:rPr>
        <w:t>startSymbol</w:t>
      </w:r>
      <w:r w:rsidRPr="00DE7B59">
        <w:t xml:space="preserve"> and </w:t>
      </w:r>
      <w:r w:rsidRPr="00DE7B59">
        <w:rPr>
          <w:i/>
        </w:rPr>
        <w:t>length</w:t>
      </w:r>
      <w:r w:rsidRPr="00DE7B59">
        <w:t xml:space="preserve"> of the indexed row of the resource allocation table, respectively.</w:t>
      </w:r>
    </w:p>
    <w:p w14:paraId="45BE376D" w14:textId="77777777" w:rsidR="001467AD" w:rsidRPr="00DE7B59" w:rsidRDefault="001467AD" w:rsidP="001467AD">
      <w:pPr>
        <w:pStyle w:val="B1"/>
      </w:pPr>
      <w:r w:rsidRPr="00DE7B59">
        <w:t>-</w:t>
      </w:r>
      <w:r w:rsidRPr="00DE7B59">
        <w:tab/>
        <w:t xml:space="preserve">For PUSCH repetition Type A, the PUSCH mapping type is set to Type A or Type B as defined in Clause 6.4.1.1.3 of [4, TS 38.211] as given by the indexed row. </w:t>
      </w:r>
    </w:p>
    <w:p w14:paraId="2D6119F4" w14:textId="77777777" w:rsidR="001467AD" w:rsidRPr="00DE7B59" w:rsidRDefault="001467AD" w:rsidP="001467AD">
      <w:pPr>
        <w:pStyle w:val="B1"/>
      </w:pPr>
      <w:r w:rsidRPr="00DE7B59">
        <w:t>-</w:t>
      </w:r>
      <w:r w:rsidRPr="00DE7B59">
        <w:tab/>
        <w:t>For PUSCH repetition Type B, the PUSCH mapping type is set to Type B.</w:t>
      </w:r>
    </w:p>
    <w:p w14:paraId="012D78D1" w14:textId="77777777" w:rsidR="001467AD" w:rsidRPr="00DE7B59" w:rsidRDefault="001467AD" w:rsidP="001467AD">
      <w:pPr>
        <w:pStyle w:val="B1"/>
        <w:ind w:left="0" w:hanging="1"/>
      </w:pPr>
      <w:r w:rsidRPr="00DE7B59">
        <w:t xml:space="preserve">The UE shall consider the </w:t>
      </w:r>
      <w:r w:rsidRPr="00DE7B59">
        <w:rPr>
          <w:i/>
        </w:rPr>
        <w:t>S</w:t>
      </w:r>
      <w:r w:rsidRPr="00DE7B59">
        <w:t xml:space="preserve"> and </w:t>
      </w:r>
      <w:r w:rsidRPr="00DE7B59">
        <w:rPr>
          <w:i/>
        </w:rPr>
        <w:t>L</w:t>
      </w:r>
      <w:r w:rsidRPr="00DE7B59">
        <w:t xml:space="preserve"> combinations defined in table 6.1.2.1-1 as valid PUSCH allocations</w:t>
      </w:r>
    </w:p>
    <w:p w14:paraId="48808EDE" w14:textId="77777777" w:rsidR="001467AD" w:rsidRPr="00DE7B59" w:rsidRDefault="001467AD" w:rsidP="001467AD">
      <w:pPr>
        <w:pStyle w:val="TH"/>
      </w:pPr>
      <w:r w:rsidRPr="00DE7B59">
        <w:t xml:space="preserve">Table 6.1.2.1-1: Valid </w:t>
      </w:r>
      <w:r w:rsidRPr="00DE7B59">
        <w:rPr>
          <w:i/>
        </w:rPr>
        <w:t xml:space="preserve">S </w:t>
      </w:r>
      <w:r w:rsidRPr="00DE7B59">
        <w:t xml:space="preserve">and </w:t>
      </w:r>
      <w:r w:rsidRPr="00DE7B59">
        <w:rPr>
          <w:i/>
        </w:rPr>
        <w:t>L</w:t>
      </w:r>
      <w:r w:rsidRPr="00DE7B5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1467AD" w:rsidRPr="00DE7B59" w14:paraId="7B3B5478" w14:textId="77777777" w:rsidTr="007A73A2">
        <w:trPr>
          <w:jc w:val="center"/>
        </w:trPr>
        <w:tc>
          <w:tcPr>
            <w:tcW w:w="1582" w:type="dxa"/>
            <w:vMerge w:val="restart"/>
            <w:shd w:val="clear" w:color="auto" w:fill="auto"/>
          </w:tcPr>
          <w:p w14:paraId="06F5A32F" w14:textId="77777777" w:rsidR="001467AD" w:rsidRPr="00DE7B59" w:rsidRDefault="001467AD" w:rsidP="007A73A2">
            <w:pPr>
              <w:pStyle w:val="TAH"/>
              <w:rPr>
                <w:rFonts w:eastAsia="Batang"/>
              </w:rPr>
            </w:pPr>
            <w:r w:rsidRPr="00DE7B59">
              <w:rPr>
                <w:rFonts w:eastAsia="Batang"/>
              </w:rPr>
              <w:t>PUSCH mapping type</w:t>
            </w:r>
          </w:p>
        </w:tc>
        <w:tc>
          <w:tcPr>
            <w:tcW w:w="3944" w:type="dxa"/>
            <w:gridSpan w:val="3"/>
          </w:tcPr>
          <w:p w14:paraId="1881FA6C" w14:textId="77777777" w:rsidR="001467AD" w:rsidRPr="00DE7B59" w:rsidRDefault="001467AD" w:rsidP="007A73A2">
            <w:pPr>
              <w:pStyle w:val="TAH"/>
              <w:rPr>
                <w:rFonts w:eastAsia="Batang"/>
              </w:rPr>
            </w:pPr>
            <w:r w:rsidRPr="00DE7B59">
              <w:rPr>
                <w:rFonts w:eastAsia="Batang"/>
              </w:rPr>
              <w:t>Normal cyclic prefix</w:t>
            </w:r>
          </w:p>
        </w:tc>
        <w:tc>
          <w:tcPr>
            <w:tcW w:w="4103" w:type="dxa"/>
            <w:gridSpan w:val="3"/>
          </w:tcPr>
          <w:p w14:paraId="4D70CB7D" w14:textId="77777777" w:rsidR="001467AD" w:rsidRPr="00DE7B59" w:rsidRDefault="001467AD" w:rsidP="007A73A2">
            <w:pPr>
              <w:pStyle w:val="TAH"/>
              <w:rPr>
                <w:rFonts w:eastAsia="Batang"/>
              </w:rPr>
            </w:pPr>
            <w:r w:rsidRPr="00DE7B59">
              <w:rPr>
                <w:rFonts w:eastAsia="Batang"/>
              </w:rPr>
              <w:t>Extended cyclic prefix</w:t>
            </w:r>
          </w:p>
        </w:tc>
      </w:tr>
      <w:tr w:rsidR="001467AD" w:rsidRPr="00DE7B59" w14:paraId="4BDC3239" w14:textId="77777777" w:rsidTr="007A73A2">
        <w:trPr>
          <w:jc w:val="center"/>
        </w:trPr>
        <w:tc>
          <w:tcPr>
            <w:tcW w:w="1582" w:type="dxa"/>
            <w:vMerge/>
            <w:shd w:val="clear" w:color="auto" w:fill="auto"/>
          </w:tcPr>
          <w:p w14:paraId="2E248C89" w14:textId="77777777" w:rsidR="001467AD" w:rsidRPr="00DE7B59" w:rsidRDefault="001467AD" w:rsidP="007A73A2">
            <w:pPr>
              <w:pStyle w:val="TAH"/>
              <w:rPr>
                <w:rFonts w:eastAsia="Batang"/>
              </w:rPr>
            </w:pPr>
          </w:p>
        </w:tc>
        <w:tc>
          <w:tcPr>
            <w:tcW w:w="1107" w:type="dxa"/>
          </w:tcPr>
          <w:p w14:paraId="4B3030DF" w14:textId="77777777" w:rsidR="001467AD" w:rsidRPr="00DE7B59" w:rsidRDefault="001467AD" w:rsidP="007A73A2">
            <w:pPr>
              <w:pStyle w:val="TAH"/>
              <w:rPr>
                <w:rFonts w:eastAsia="Batang"/>
                <w:i/>
              </w:rPr>
            </w:pPr>
            <w:r w:rsidRPr="00DE7B59">
              <w:rPr>
                <w:rFonts w:eastAsia="Batang"/>
                <w:i/>
              </w:rPr>
              <w:t>S</w:t>
            </w:r>
          </w:p>
        </w:tc>
        <w:tc>
          <w:tcPr>
            <w:tcW w:w="1134" w:type="dxa"/>
            <w:shd w:val="clear" w:color="auto" w:fill="auto"/>
          </w:tcPr>
          <w:p w14:paraId="12CFB155" w14:textId="77777777" w:rsidR="001467AD" w:rsidRPr="00DE7B59" w:rsidRDefault="001467AD" w:rsidP="007A73A2">
            <w:pPr>
              <w:pStyle w:val="TAH"/>
              <w:rPr>
                <w:rFonts w:eastAsia="Batang"/>
                <w:i/>
              </w:rPr>
            </w:pPr>
            <w:r w:rsidRPr="00DE7B59">
              <w:rPr>
                <w:rFonts w:eastAsia="Batang"/>
                <w:i/>
              </w:rPr>
              <w:t>L</w:t>
            </w:r>
          </w:p>
        </w:tc>
        <w:tc>
          <w:tcPr>
            <w:tcW w:w="1703" w:type="dxa"/>
          </w:tcPr>
          <w:p w14:paraId="44D2C6F2" w14:textId="77777777" w:rsidR="001467AD" w:rsidRPr="00DE7B59" w:rsidRDefault="001467AD" w:rsidP="007A73A2">
            <w:pPr>
              <w:pStyle w:val="TAH"/>
              <w:rPr>
                <w:rFonts w:eastAsia="Batang"/>
                <w:i/>
              </w:rPr>
            </w:pPr>
            <w:r w:rsidRPr="00DE7B59">
              <w:rPr>
                <w:rFonts w:eastAsia="Batang"/>
                <w:i/>
              </w:rPr>
              <w:t>S+L</w:t>
            </w:r>
          </w:p>
        </w:tc>
        <w:tc>
          <w:tcPr>
            <w:tcW w:w="1132" w:type="dxa"/>
          </w:tcPr>
          <w:p w14:paraId="65270D2D" w14:textId="77777777" w:rsidR="001467AD" w:rsidRPr="00DE7B59" w:rsidRDefault="001467AD" w:rsidP="007A73A2">
            <w:pPr>
              <w:pStyle w:val="TAH"/>
              <w:rPr>
                <w:rFonts w:eastAsia="Batang"/>
                <w:i/>
              </w:rPr>
            </w:pPr>
            <w:r w:rsidRPr="00DE7B59">
              <w:rPr>
                <w:rFonts w:eastAsia="Batang"/>
                <w:i/>
              </w:rPr>
              <w:t>S</w:t>
            </w:r>
          </w:p>
        </w:tc>
        <w:tc>
          <w:tcPr>
            <w:tcW w:w="1134" w:type="dxa"/>
          </w:tcPr>
          <w:p w14:paraId="26315A54" w14:textId="77777777" w:rsidR="001467AD" w:rsidRPr="00DE7B59" w:rsidRDefault="001467AD" w:rsidP="007A73A2">
            <w:pPr>
              <w:pStyle w:val="TAH"/>
              <w:rPr>
                <w:rFonts w:eastAsia="Batang"/>
                <w:i/>
              </w:rPr>
            </w:pPr>
            <w:r w:rsidRPr="00DE7B59">
              <w:rPr>
                <w:rFonts w:eastAsia="Batang"/>
                <w:i/>
              </w:rPr>
              <w:t>L</w:t>
            </w:r>
          </w:p>
        </w:tc>
        <w:tc>
          <w:tcPr>
            <w:tcW w:w="1837" w:type="dxa"/>
          </w:tcPr>
          <w:p w14:paraId="4E632055" w14:textId="77777777" w:rsidR="001467AD" w:rsidRPr="00DE7B59" w:rsidRDefault="001467AD" w:rsidP="007A73A2">
            <w:pPr>
              <w:pStyle w:val="TAH"/>
              <w:rPr>
                <w:rFonts w:eastAsia="Batang"/>
                <w:i/>
              </w:rPr>
            </w:pPr>
            <w:r w:rsidRPr="00DE7B59">
              <w:rPr>
                <w:rFonts w:eastAsia="Batang"/>
                <w:i/>
              </w:rPr>
              <w:t>S+L</w:t>
            </w:r>
          </w:p>
        </w:tc>
      </w:tr>
      <w:tr w:rsidR="001467AD" w:rsidRPr="00DE7B59" w14:paraId="09E69247" w14:textId="77777777" w:rsidTr="007A73A2">
        <w:trPr>
          <w:jc w:val="center"/>
        </w:trPr>
        <w:tc>
          <w:tcPr>
            <w:tcW w:w="1582" w:type="dxa"/>
            <w:shd w:val="clear" w:color="auto" w:fill="auto"/>
          </w:tcPr>
          <w:p w14:paraId="597F8A46" w14:textId="77777777" w:rsidR="001467AD" w:rsidRPr="00DE7B59" w:rsidRDefault="001467AD" w:rsidP="007A73A2">
            <w:pPr>
              <w:pStyle w:val="TAC"/>
              <w:rPr>
                <w:rFonts w:eastAsia="Batang"/>
              </w:rPr>
            </w:pPr>
            <w:r w:rsidRPr="00DE7B59">
              <w:rPr>
                <w:rFonts w:eastAsia="Batang"/>
              </w:rPr>
              <w:t>Type A (repetition Type A only)</w:t>
            </w:r>
          </w:p>
        </w:tc>
        <w:tc>
          <w:tcPr>
            <w:tcW w:w="1107" w:type="dxa"/>
          </w:tcPr>
          <w:p w14:paraId="0CE889E8" w14:textId="77777777" w:rsidR="001467AD" w:rsidRPr="00DE7B59" w:rsidRDefault="001467AD" w:rsidP="007A73A2">
            <w:pPr>
              <w:pStyle w:val="TAC"/>
              <w:rPr>
                <w:rFonts w:eastAsia="Batang"/>
              </w:rPr>
            </w:pPr>
            <w:r w:rsidRPr="00DE7B59">
              <w:rPr>
                <w:rFonts w:eastAsia="Batang"/>
              </w:rPr>
              <w:t>0</w:t>
            </w:r>
          </w:p>
        </w:tc>
        <w:tc>
          <w:tcPr>
            <w:tcW w:w="1134" w:type="dxa"/>
            <w:shd w:val="clear" w:color="auto" w:fill="auto"/>
          </w:tcPr>
          <w:p w14:paraId="4FFF4107" w14:textId="77777777" w:rsidR="001467AD" w:rsidRPr="00DE7B59" w:rsidRDefault="001467AD" w:rsidP="007A73A2">
            <w:pPr>
              <w:pStyle w:val="TAC"/>
              <w:rPr>
                <w:rFonts w:eastAsia="Batang"/>
              </w:rPr>
            </w:pPr>
            <w:r w:rsidRPr="00DE7B59">
              <w:rPr>
                <w:rFonts w:eastAsia="Batang"/>
              </w:rPr>
              <w:t>{4,…,14}</w:t>
            </w:r>
          </w:p>
        </w:tc>
        <w:tc>
          <w:tcPr>
            <w:tcW w:w="1703" w:type="dxa"/>
          </w:tcPr>
          <w:p w14:paraId="0E6E88C8" w14:textId="77777777" w:rsidR="001467AD" w:rsidRPr="00DE7B59" w:rsidRDefault="001467AD" w:rsidP="007A73A2">
            <w:pPr>
              <w:pStyle w:val="TAC"/>
              <w:rPr>
                <w:rFonts w:eastAsia="Batang"/>
              </w:rPr>
            </w:pPr>
            <w:r w:rsidRPr="00DE7B59">
              <w:rPr>
                <w:rFonts w:eastAsia="Batang"/>
              </w:rPr>
              <w:t xml:space="preserve">{4,…,14} </w:t>
            </w:r>
          </w:p>
        </w:tc>
        <w:tc>
          <w:tcPr>
            <w:tcW w:w="1132" w:type="dxa"/>
          </w:tcPr>
          <w:p w14:paraId="41820EF6" w14:textId="77777777" w:rsidR="001467AD" w:rsidRPr="00DE7B59" w:rsidRDefault="001467AD" w:rsidP="007A73A2">
            <w:pPr>
              <w:pStyle w:val="TAC"/>
              <w:rPr>
                <w:rFonts w:eastAsia="Batang"/>
              </w:rPr>
            </w:pPr>
            <w:r w:rsidRPr="00DE7B59">
              <w:rPr>
                <w:rFonts w:eastAsia="Batang"/>
              </w:rPr>
              <w:t>0</w:t>
            </w:r>
          </w:p>
        </w:tc>
        <w:tc>
          <w:tcPr>
            <w:tcW w:w="1134" w:type="dxa"/>
          </w:tcPr>
          <w:p w14:paraId="3584D6F3" w14:textId="77777777" w:rsidR="001467AD" w:rsidRPr="00DE7B59" w:rsidRDefault="001467AD" w:rsidP="007A73A2">
            <w:pPr>
              <w:pStyle w:val="TAC"/>
              <w:rPr>
                <w:rFonts w:eastAsia="Batang"/>
              </w:rPr>
            </w:pPr>
            <w:r w:rsidRPr="00DE7B59">
              <w:rPr>
                <w:rFonts w:eastAsia="Batang"/>
              </w:rPr>
              <w:t>{4,…,12}</w:t>
            </w:r>
          </w:p>
        </w:tc>
        <w:tc>
          <w:tcPr>
            <w:tcW w:w="1837" w:type="dxa"/>
          </w:tcPr>
          <w:p w14:paraId="4436EB1D" w14:textId="77777777" w:rsidR="001467AD" w:rsidRPr="00DE7B59" w:rsidRDefault="001467AD" w:rsidP="007A73A2">
            <w:pPr>
              <w:pStyle w:val="TAC"/>
              <w:rPr>
                <w:rFonts w:eastAsia="Batang"/>
              </w:rPr>
            </w:pPr>
            <w:r w:rsidRPr="00DE7B59">
              <w:rPr>
                <w:rFonts w:eastAsia="Batang"/>
              </w:rPr>
              <w:t>{4,…,12}</w:t>
            </w:r>
          </w:p>
        </w:tc>
      </w:tr>
      <w:tr w:rsidR="001467AD" w:rsidRPr="00DE7B59" w14:paraId="49D63A48" w14:textId="77777777" w:rsidTr="007A73A2">
        <w:trPr>
          <w:jc w:val="center"/>
        </w:trPr>
        <w:tc>
          <w:tcPr>
            <w:tcW w:w="1582" w:type="dxa"/>
            <w:shd w:val="clear" w:color="auto" w:fill="auto"/>
          </w:tcPr>
          <w:p w14:paraId="6D865FFE" w14:textId="77777777" w:rsidR="001467AD" w:rsidRPr="00DE7B59" w:rsidRDefault="001467AD" w:rsidP="007A73A2">
            <w:pPr>
              <w:pStyle w:val="TAC"/>
              <w:rPr>
                <w:rFonts w:eastAsia="Batang"/>
              </w:rPr>
            </w:pPr>
            <w:r w:rsidRPr="00DE7B59">
              <w:rPr>
                <w:rFonts w:eastAsia="Batang"/>
              </w:rPr>
              <w:t>Type B</w:t>
            </w:r>
          </w:p>
        </w:tc>
        <w:tc>
          <w:tcPr>
            <w:tcW w:w="1107" w:type="dxa"/>
          </w:tcPr>
          <w:p w14:paraId="571D87F0" w14:textId="77777777" w:rsidR="001467AD" w:rsidRPr="00DE7B59" w:rsidRDefault="001467AD" w:rsidP="007A73A2">
            <w:pPr>
              <w:pStyle w:val="TAC"/>
              <w:rPr>
                <w:rFonts w:eastAsia="Batang"/>
              </w:rPr>
            </w:pPr>
            <w:r w:rsidRPr="00DE7B59">
              <w:rPr>
                <w:rFonts w:eastAsia="Batang"/>
              </w:rPr>
              <w:t>{0,…,13}</w:t>
            </w:r>
          </w:p>
        </w:tc>
        <w:tc>
          <w:tcPr>
            <w:tcW w:w="1134" w:type="dxa"/>
            <w:shd w:val="clear" w:color="auto" w:fill="auto"/>
          </w:tcPr>
          <w:p w14:paraId="22F4D4FC" w14:textId="77777777" w:rsidR="001467AD" w:rsidRPr="00DE7B59" w:rsidRDefault="001467AD" w:rsidP="007A73A2">
            <w:pPr>
              <w:pStyle w:val="TAC"/>
              <w:rPr>
                <w:rFonts w:eastAsia="Batang"/>
              </w:rPr>
            </w:pPr>
            <w:r w:rsidRPr="00DE7B59">
              <w:rPr>
                <w:rFonts w:eastAsia="Batang"/>
              </w:rPr>
              <w:t>{1,…,14}</w:t>
            </w:r>
          </w:p>
        </w:tc>
        <w:tc>
          <w:tcPr>
            <w:tcW w:w="1703" w:type="dxa"/>
          </w:tcPr>
          <w:p w14:paraId="259B9660" w14:textId="77777777" w:rsidR="001467AD" w:rsidRPr="00DE7B59" w:rsidRDefault="001467AD" w:rsidP="007A73A2">
            <w:pPr>
              <w:pStyle w:val="TAC"/>
              <w:rPr>
                <w:rFonts w:eastAsia="Batang"/>
              </w:rPr>
            </w:pPr>
            <w:r w:rsidRPr="00DE7B59">
              <w:rPr>
                <w:rFonts w:eastAsia="Batang"/>
              </w:rPr>
              <w:t>{1,…,14} for repetition Type A, {1,…,27} for repetition Type B</w:t>
            </w:r>
          </w:p>
        </w:tc>
        <w:tc>
          <w:tcPr>
            <w:tcW w:w="1132" w:type="dxa"/>
          </w:tcPr>
          <w:p w14:paraId="5CE497A5" w14:textId="77777777" w:rsidR="001467AD" w:rsidRPr="00DE7B59" w:rsidRDefault="001467AD" w:rsidP="007A73A2">
            <w:pPr>
              <w:pStyle w:val="TAC"/>
              <w:rPr>
                <w:rFonts w:eastAsia="Batang"/>
              </w:rPr>
            </w:pPr>
            <w:r w:rsidRPr="00DE7B59">
              <w:rPr>
                <w:rFonts w:eastAsia="Batang"/>
              </w:rPr>
              <w:t>{0,…, 11}</w:t>
            </w:r>
          </w:p>
        </w:tc>
        <w:tc>
          <w:tcPr>
            <w:tcW w:w="1134" w:type="dxa"/>
          </w:tcPr>
          <w:p w14:paraId="489A8CAD" w14:textId="77777777" w:rsidR="001467AD" w:rsidRPr="00DE7B59" w:rsidRDefault="001467AD" w:rsidP="007A73A2">
            <w:pPr>
              <w:pStyle w:val="TAC"/>
              <w:rPr>
                <w:rFonts w:eastAsia="Batang"/>
              </w:rPr>
            </w:pPr>
            <w:r w:rsidRPr="00DE7B59">
              <w:rPr>
                <w:rFonts w:eastAsia="Batang"/>
              </w:rPr>
              <w:t>{1,…,12}</w:t>
            </w:r>
          </w:p>
        </w:tc>
        <w:tc>
          <w:tcPr>
            <w:tcW w:w="1837" w:type="dxa"/>
          </w:tcPr>
          <w:p w14:paraId="6C13ACBA" w14:textId="77777777" w:rsidR="001467AD" w:rsidRPr="00DE7B59" w:rsidRDefault="001467AD" w:rsidP="007A73A2">
            <w:pPr>
              <w:pStyle w:val="TAC"/>
              <w:rPr>
                <w:rFonts w:eastAsia="Batang"/>
              </w:rPr>
            </w:pPr>
            <w:r w:rsidRPr="00DE7B59">
              <w:rPr>
                <w:rFonts w:eastAsia="Batang"/>
              </w:rPr>
              <w:t>{1,…,12} for repetition Type A, {1,…,23} for repetition Type B</w:t>
            </w:r>
          </w:p>
        </w:tc>
      </w:tr>
    </w:tbl>
    <w:p w14:paraId="3A86A669" w14:textId="77777777" w:rsidR="001467AD" w:rsidRPr="00DE7B59" w:rsidRDefault="001467AD" w:rsidP="001467AD"/>
    <w:p w14:paraId="5AAAE435" w14:textId="77777777" w:rsidR="001467AD" w:rsidRPr="00DE7B59" w:rsidRDefault="001467AD" w:rsidP="001467AD">
      <w:pPr>
        <w:spacing w:before="240"/>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6901ABD4" w14:textId="77777777" w:rsidR="001467AD" w:rsidRPr="00DE7B59" w:rsidRDefault="001467AD" w:rsidP="001467A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0029D769" w14:textId="77777777" w:rsidR="001467AD" w:rsidRPr="00DE7B59" w:rsidRDefault="001467AD" w:rsidP="001467A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60398021" w14:textId="77777777" w:rsidR="001467AD" w:rsidRPr="00DE7B59" w:rsidRDefault="001467AD" w:rsidP="001467AD">
      <w:pPr>
        <w:pStyle w:val="B1"/>
      </w:pPr>
      <w:r w:rsidRPr="00DE7B59">
        <w:t>-</w:t>
      </w:r>
      <w:r w:rsidRPr="00DE7B59">
        <w:tab/>
        <w:t xml:space="preserve">otherwise </w:t>
      </w:r>
      <w:r w:rsidRPr="00DE7B59">
        <w:rPr>
          <w:i/>
        </w:rPr>
        <w:t>K=1</w:t>
      </w:r>
      <w:r w:rsidRPr="00DE7B59">
        <w:t>.</w:t>
      </w:r>
    </w:p>
    <w:p w14:paraId="18F5598B" w14:textId="77777777" w:rsidR="001467AD" w:rsidRPr="00DE7B59" w:rsidRDefault="001467AD" w:rsidP="001467AD">
      <w:pPr>
        <w:spacing w:before="240"/>
        <w:rPr>
          <w:iCs/>
        </w:rPr>
      </w:pPr>
      <w:r w:rsidRPr="00DE7B59">
        <w:t xml:space="preserve">If a UE is configured with higher layer parameter </w:t>
      </w:r>
      <w:r w:rsidRPr="00DE7B59">
        <w:rPr>
          <w:i/>
        </w:rPr>
        <w:t>pusch-TimeDomainAllocationListForMultiPUSCH</w:t>
      </w:r>
      <w:r w:rsidRPr="00DE7B59">
        <w:t xml:space="preserve">, the UE does not expect to be configured with </w:t>
      </w:r>
      <w:r w:rsidRPr="00DE7B59">
        <w:rPr>
          <w:i/>
        </w:rPr>
        <w:t>pusch-AggregationFactor</w:t>
      </w:r>
      <w:r w:rsidRPr="00DE7B59">
        <w:rPr>
          <w:iCs/>
        </w:rPr>
        <w:t>.</w:t>
      </w:r>
    </w:p>
    <w:p w14:paraId="1778EC69" w14:textId="77777777" w:rsidR="001467AD" w:rsidRPr="00DE7B59" w:rsidRDefault="001467AD" w:rsidP="001467AD">
      <w:pPr>
        <w:spacing w:before="240"/>
      </w:pPr>
      <w:r w:rsidRPr="00DE7B59">
        <w:t xml:space="preserve">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The redundancy version to be applied on the </w:t>
      </w:r>
      <w:r w:rsidRPr="00DE7B59">
        <w:rPr>
          <w:i/>
        </w:rPr>
        <w:t>n</w:t>
      </w:r>
      <w:r w:rsidRPr="00DE7B59">
        <w:t>th transmission occasion of the TB, where n = 0, 1, …</w:t>
      </w:r>
      <w:r w:rsidRPr="00DE7B59">
        <w:rPr>
          <w:i/>
        </w:rPr>
        <w:t xml:space="preserve"> K</w:t>
      </w:r>
      <w:r w:rsidRPr="00DE7B59">
        <w:t xml:space="preserve">-1, is determined according to table 6.1.2.1-2. </w:t>
      </w:r>
    </w:p>
    <w:p w14:paraId="1512337E" w14:textId="77777777" w:rsidR="001467AD" w:rsidRPr="00DE7B59" w:rsidRDefault="001467AD" w:rsidP="001467AD">
      <w:pPr>
        <w:pStyle w:val="TH"/>
      </w:pPr>
      <w:r w:rsidRPr="00DE7B59">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1467AD" w:rsidRPr="00DE7B59" w14:paraId="33F63326" w14:textId="77777777" w:rsidTr="00D914AF">
        <w:tc>
          <w:tcPr>
            <w:tcW w:w="2263" w:type="dxa"/>
            <w:vMerge w:val="restart"/>
            <w:shd w:val="clear" w:color="auto" w:fill="auto"/>
          </w:tcPr>
          <w:p w14:paraId="764E16DA" w14:textId="77777777" w:rsidR="001467AD" w:rsidRPr="00DE7B59" w:rsidRDefault="001467AD" w:rsidP="007A73A2">
            <w:pPr>
              <w:pStyle w:val="TAH"/>
              <w:rPr>
                <w:rFonts w:eastAsia="Batang"/>
              </w:rPr>
            </w:pPr>
            <w:r w:rsidRPr="00DE7B59">
              <w:rPr>
                <w:rFonts w:eastAsia="Batang"/>
                <w:i/>
              </w:rPr>
              <w:t>rv</w:t>
            </w:r>
            <w:r w:rsidRPr="00DE7B59">
              <w:rPr>
                <w:rFonts w:eastAsia="Batang"/>
                <w:i/>
                <w:vertAlign w:val="subscript"/>
              </w:rPr>
              <w:t xml:space="preserve">id </w:t>
            </w:r>
            <w:r w:rsidRPr="00DE7B59">
              <w:rPr>
                <w:rFonts w:eastAsia="Batang"/>
              </w:rPr>
              <w:t>indicated by the DCI scheduling the PUSCH</w:t>
            </w:r>
          </w:p>
        </w:tc>
        <w:tc>
          <w:tcPr>
            <w:tcW w:w="6804" w:type="dxa"/>
            <w:gridSpan w:val="4"/>
            <w:shd w:val="clear" w:color="auto" w:fill="auto"/>
          </w:tcPr>
          <w:p w14:paraId="2CCF9E3C" w14:textId="77777777" w:rsidR="001467AD" w:rsidRPr="00DE7B59" w:rsidRDefault="001467AD" w:rsidP="007A73A2">
            <w:pPr>
              <w:pStyle w:val="TAH"/>
              <w:rPr>
                <w:rFonts w:eastAsia="Batang"/>
              </w:rPr>
            </w:pPr>
            <w:r w:rsidRPr="00DE7B59">
              <w:rPr>
                <w:rFonts w:eastAsia="Batang"/>
                <w:i/>
              </w:rPr>
              <w:t>rv</w:t>
            </w:r>
            <w:r w:rsidRPr="00DE7B59">
              <w:rPr>
                <w:rFonts w:eastAsia="Batang"/>
                <w:i/>
                <w:vertAlign w:val="subscript"/>
              </w:rPr>
              <w:t>id</w:t>
            </w:r>
            <w:r w:rsidRPr="00DE7B59">
              <w:rPr>
                <w:rFonts w:eastAsia="Batang"/>
              </w:rPr>
              <w:t xml:space="preserve"> to be applied to </w:t>
            </w:r>
            <w:r w:rsidRPr="00DE7B59">
              <w:rPr>
                <w:rFonts w:eastAsia="Batang"/>
                <w:i/>
              </w:rPr>
              <w:t>n</w:t>
            </w:r>
            <w:r w:rsidRPr="00DE7B59">
              <w:rPr>
                <w:rFonts w:eastAsia="Batang"/>
                <w:vertAlign w:val="superscript"/>
              </w:rPr>
              <w:t>th</w:t>
            </w:r>
            <w:r w:rsidRPr="00DE7B59">
              <w:rPr>
                <w:rFonts w:eastAsia="Batang"/>
              </w:rPr>
              <w:t xml:space="preserve"> transmission occasion  (repetition Type A) or </w:t>
            </w:r>
            <w:r w:rsidRPr="00DE7B59">
              <w:rPr>
                <w:rFonts w:eastAsia="Batang"/>
                <w:i/>
              </w:rPr>
              <w:t>n</w:t>
            </w:r>
            <w:r w:rsidRPr="00DE7B59">
              <w:rPr>
                <w:rFonts w:eastAsia="Batang"/>
                <w:vertAlign w:val="superscript"/>
              </w:rPr>
              <w:t>th</w:t>
            </w:r>
            <w:r w:rsidRPr="00DE7B59">
              <w:rPr>
                <w:rFonts w:eastAsia="Batang"/>
              </w:rPr>
              <w:t xml:space="preserve"> actual repetition (repetition Type B)</w:t>
            </w:r>
          </w:p>
        </w:tc>
      </w:tr>
      <w:tr w:rsidR="00D914AF" w:rsidRPr="00DE7B59" w14:paraId="6B49678A" w14:textId="77777777" w:rsidTr="00D914AF">
        <w:tc>
          <w:tcPr>
            <w:tcW w:w="2263" w:type="dxa"/>
            <w:vMerge/>
            <w:shd w:val="clear" w:color="auto" w:fill="auto"/>
          </w:tcPr>
          <w:p w14:paraId="0714F9FF" w14:textId="77777777" w:rsidR="001467AD" w:rsidRPr="00DE7B59" w:rsidRDefault="001467AD" w:rsidP="007A73A2">
            <w:pPr>
              <w:pStyle w:val="TAH"/>
              <w:rPr>
                <w:rFonts w:eastAsia="Batang"/>
              </w:rPr>
            </w:pPr>
          </w:p>
        </w:tc>
        <w:tc>
          <w:tcPr>
            <w:tcW w:w="1701" w:type="dxa"/>
            <w:shd w:val="clear" w:color="auto" w:fill="auto"/>
          </w:tcPr>
          <w:p w14:paraId="4AC76029"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0</w:t>
            </w:r>
          </w:p>
        </w:tc>
        <w:tc>
          <w:tcPr>
            <w:tcW w:w="1701" w:type="dxa"/>
            <w:shd w:val="clear" w:color="auto" w:fill="auto"/>
          </w:tcPr>
          <w:p w14:paraId="5DC0EB65"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1</w:t>
            </w:r>
          </w:p>
        </w:tc>
        <w:tc>
          <w:tcPr>
            <w:tcW w:w="1701" w:type="dxa"/>
            <w:shd w:val="clear" w:color="auto" w:fill="auto"/>
          </w:tcPr>
          <w:p w14:paraId="4D136E1D"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2</w:t>
            </w:r>
          </w:p>
        </w:tc>
        <w:tc>
          <w:tcPr>
            <w:tcW w:w="1701" w:type="dxa"/>
            <w:shd w:val="clear" w:color="auto" w:fill="auto"/>
          </w:tcPr>
          <w:p w14:paraId="7D742200"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3</w:t>
            </w:r>
          </w:p>
        </w:tc>
      </w:tr>
      <w:tr w:rsidR="00D914AF" w:rsidRPr="00DE7B59" w14:paraId="730C1D4B" w14:textId="77777777" w:rsidTr="00D914AF">
        <w:tc>
          <w:tcPr>
            <w:tcW w:w="2263" w:type="dxa"/>
            <w:shd w:val="clear" w:color="auto" w:fill="auto"/>
          </w:tcPr>
          <w:p w14:paraId="7A15F79D"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7C94430"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F49AC8B"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086D38CD"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6128BDF4" w14:textId="77777777" w:rsidR="001467AD" w:rsidRPr="00DE7B59" w:rsidRDefault="001467AD" w:rsidP="007A73A2">
            <w:pPr>
              <w:pStyle w:val="TAC"/>
              <w:rPr>
                <w:rFonts w:eastAsia="Batang"/>
              </w:rPr>
            </w:pPr>
            <w:r w:rsidRPr="00DE7B59">
              <w:rPr>
                <w:rFonts w:eastAsia="Batang"/>
              </w:rPr>
              <w:t>1</w:t>
            </w:r>
          </w:p>
        </w:tc>
      </w:tr>
      <w:tr w:rsidR="00D914AF" w:rsidRPr="00DE7B59" w14:paraId="5CFB0B02" w14:textId="77777777" w:rsidTr="00D914AF">
        <w:tc>
          <w:tcPr>
            <w:tcW w:w="2263" w:type="dxa"/>
            <w:shd w:val="clear" w:color="auto" w:fill="auto"/>
          </w:tcPr>
          <w:p w14:paraId="32CCB66A"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727ED732"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07129F70"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707B5258"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4612DED2" w14:textId="77777777" w:rsidR="001467AD" w:rsidRPr="00DE7B59" w:rsidRDefault="001467AD" w:rsidP="007A73A2">
            <w:pPr>
              <w:pStyle w:val="TAC"/>
              <w:rPr>
                <w:rFonts w:eastAsia="Batang"/>
              </w:rPr>
            </w:pPr>
            <w:r w:rsidRPr="00DE7B59">
              <w:rPr>
                <w:rFonts w:eastAsia="Batang"/>
              </w:rPr>
              <w:t>0</w:t>
            </w:r>
          </w:p>
        </w:tc>
      </w:tr>
      <w:tr w:rsidR="00D914AF" w:rsidRPr="00DE7B59" w14:paraId="07823A65" w14:textId="77777777" w:rsidTr="00D914AF">
        <w:tc>
          <w:tcPr>
            <w:tcW w:w="2263" w:type="dxa"/>
            <w:shd w:val="clear" w:color="auto" w:fill="auto"/>
          </w:tcPr>
          <w:p w14:paraId="25E23B12"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7300F83A"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073FCF58"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360229A1"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0C03C3FB" w14:textId="77777777" w:rsidR="001467AD" w:rsidRPr="00DE7B59" w:rsidRDefault="001467AD" w:rsidP="007A73A2">
            <w:pPr>
              <w:pStyle w:val="TAC"/>
              <w:rPr>
                <w:rFonts w:eastAsia="Batang"/>
              </w:rPr>
            </w:pPr>
            <w:r w:rsidRPr="00DE7B59">
              <w:rPr>
                <w:rFonts w:eastAsia="Batang"/>
              </w:rPr>
              <w:t>2</w:t>
            </w:r>
          </w:p>
        </w:tc>
      </w:tr>
      <w:tr w:rsidR="00D914AF" w:rsidRPr="00DE7B59" w14:paraId="20D5BE3D" w14:textId="77777777" w:rsidTr="00D914AF">
        <w:tc>
          <w:tcPr>
            <w:tcW w:w="2263" w:type="dxa"/>
            <w:shd w:val="clear" w:color="auto" w:fill="auto"/>
          </w:tcPr>
          <w:p w14:paraId="2A06EFBD"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6727DE3B"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7F855C97"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A3E00EC"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77B61F25" w14:textId="77777777" w:rsidR="001467AD" w:rsidRPr="00DE7B59" w:rsidRDefault="001467AD" w:rsidP="007A73A2">
            <w:pPr>
              <w:pStyle w:val="TAC"/>
              <w:rPr>
                <w:rFonts w:eastAsia="Batang"/>
              </w:rPr>
            </w:pPr>
            <w:r w:rsidRPr="00DE7B59">
              <w:rPr>
                <w:rFonts w:eastAsia="Batang"/>
              </w:rPr>
              <w:t>3</w:t>
            </w:r>
          </w:p>
        </w:tc>
      </w:tr>
    </w:tbl>
    <w:p w14:paraId="42EFDDF0" w14:textId="77777777" w:rsidR="001467AD" w:rsidRPr="00DE7B59" w:rsidRDefault="001467AD" w:rsidP="001467AD"/>
    <w:p w14:paraId="07220760" w14:textId="77777777" w:rsidR="001467AD" w:rsidRPr="00DE7B59" w:rsidRDefault="001467AD" w:rsidP="001467AD">
      <w:r w:rsidRPr="00DE7B59">
        <w:t xml:space="preserve">When transmitting MsgA PUSCH on a non-initial UL BWP, if the UE is configured with </w:t>
      </w:r>
      <w:r w:rsidRPr="00DE7B59">
        <w:rPr>
          <w:i/>
          <w:iCs/>
          <w:szCs w:val="18"/>
        </w:rPr>
        <w:t>startSymbolAndLengthMsgA-PO</w:t>
      </w:r>
      <w:r w:rsidRPr="00DE7B59">
        <w:t xml:space="preserve">, the UE shall determine the </w:t>
      </w:r>
      <w:r w:rsidRPr="00DE7B59">
        <w:rPr>
          <w:i/>
        </w:rPr>
        <w:t xml:space="preserve">S </w:t>
      </w:r>
      <w:r w:rsidRPr="00DE7B59">
        <w:t xml:space="preserve">and </w:t>
      </w:r>
      <w:r w:rsidRPr="00DE7B59">
        <w:rPr>
          <w:i/>
        </w:rPr>
        <w:t xml:space="preserve">L </w:t>
      </w:r>
      <w:r w:rsidRPr="00DE7B59">
        <w:t xml:space="preserve">from </w:t>
      </w:r>
      <w:r w:rsidRPr="00DE7B59">
        <w:rPr>
          <w:i/>
        </w:rPr>
        <w:t>startSymbolAndLengthMsgA-PO</w:t>
      </w:r>
      <w:r w:rsidRPr="00DE7B59">
        <w:t>.</w:t>
      </w:r>
    </w:p>
    <w:p w14:paraId="3F81906B" w14:textId="77777777" w:rsidR="001467AD" w:rsidRPr="00DE7B59" w:rsidRDefault="001467AD" w:rsidP="001467AD">
      <w:r w:rsidRPr="00DE7B59">
        <w:t xml:space="preserve">When transmitting MsgA PUSCH, if the UE is not configured with </w:t>
      </w:r>
      <w:r w:rsidRPr="00DE7B59">
        <w:rPr>
          <w:i/>
          <w:iCs/>
          <w:szCs w:val="18"/>
        </w:rPr>
        <w:t>startSymbolAndLengthMsgA-PO</w:t>
      </w:r>
      <w:r w:rsidRPr="00DE7B59">
        <w:t xml:space="preserve">, and if the TDRA list </w:t>
      </w:r>
      <w:r w:rsidRPr="00DE7B59">
        <w:rPr>
          <w:i/>
        </w:rPr>
        <w:t>PUSCH-TimeDomainResourceAllocationList</w:t>
      </w:r>
      <w:r w:rsidRPr="00DE7B59">
        <w:t xml:space="preserve"> is provided in </w:t>
      </w:r>
      <w:r w:rsidRPr="00DE7B59">
        <w:rPr>
          <w:i/>
        </w:rPr>
        <w:t>PUSCH-ConfigCommon</w:t>
      </w:r>
      <w:r w:rsidRPr="00DE7B59">
        <w:t xml:space="preserve">, the UE shall use </w:t>
      </w:r>
      <w:r w:rsidRPr="00DE7B59">
        <w:rPr>
          <w:i/>
        </w:rPr>
        <w:t>msgA-PUSCH-TimeDomainAllocation</w:t>
      </w:r>
      <w:r w:rsidRPr="00DE7B59">
        <w:t xml:space="preserve"> to indicate which values are used in the list. If </w:t>
      </w:r>
      <w:r w:rsidRPr="00DE7B59">
        <w:rPr>
          <w:i/>
        </w:rPr>
        <w:t>PUSCH-TimeDomainResourceAllocationList</w:t>
      </w:r>
      <w:r w:rsidRPr="00DE7B59">
        <w:t xml:space="preserve"> is not provided in </w:t>
      </w:r>
      <w:r w:rsidRPr="00DE7B59">
        <w:rPr>
          <w:i/>
        </w:rPr>
        <w:t>PUSCH-ConfigCommon</w:t>
      </w:r>
      <w:r w:rsidRPr="00DE7B59">
        <w:t xml:space="preserve">, the UE shall use parameters </w:t>
      </w:r>
      <w:r w:rsidRPr="00DE7B59">
        <w:rPr>
          <w:i/>
        </w:rPr>
        <w:t xml:space="preserve">S </w:t>
      </w:r>
      <w:r w:rsidRPr="00DE7B59">
        <w:t xml:space="preserve">and </w:t>
      </w:r>
      <w:r w:rsidRPr="00DE7B59">
        <w:rPr>
          <w:i/>
        </w:rPr>
        <w:t>L</w:t>
      </w:r>
      <w:r w:rsidRPr="00DE7B59">
        <w:t xml:space="preserve"> from table 6.1.2.1.1-2 or table 6.1.2.1.1-3 where </w:t>
      </w:r>
      <w:r w:rsidRPr="00DE7B59">
        <w:rPr>
          <w:i/>
        </w:rPr>
        <w:t>msgA-PUSCH-TimeDomainAllocation</w:t>
      </w:r>
      <w:r w:rsidRPr="00DE7B59">
        <w:t xml:space="preserve"> indicates which values are used in the list. The time offset for PUSCH transmission is described in [6, TS38.213].</w:t>
      </w:r>
    </w:p>
    <w:p w14:paraId="688E2898" w14:textId="77777777" w:rsidR="001467AD" w:rsidRPr="00DE7B59" w:rsidRDefault="001467AD" w:rsidP="001467AD">
      <w:r w:rsidRPr="00DE7B59">
        <w:t xml:space="preserve">For PUSCH repetition Type A, a PUSCH transmission in a slot of a multi-slot PUSCH transmission is omitted according to the conditions in Clause 9, Clause 11.1 and Clause 11.2A of [6, TS38.213]. </w:t>
      </w:r>
    </w:p>
    <w:p w14:paraId="30B83340" w14:textId="77777777" w:rsidR="001467AD" w:rsidRPr="00DE7B59" w:rsidRDefault="001467AD" w:rsidP="001467AD">
      <w:r w:rsidRPr="00DE7B59">
        <w:t xml:space="preserve">For PUSCH repetition Type B, except for PUSCH transmitting CSI report(s) with no transport block, the number of nominal repetitions is given by </w:t>
      </w:r>
      <w:r w:rsidRPr="00DE7B59">
        <w:rPr>
          <w:i/>
          <w:iCs/>
        </w:rPr>
        <w:t>numberOfRepetitions</w:t>
      </w:r>
      <w:r w:rsidRPr="00DE7B59">
        <w:t xml:space="preserve">. For the </w:t>
      </w:r>
      <w:r w:rsidRPr="00DE7B59">
        <w:rPr>
          <w:i/>
        </w:rPr>
        <w:t>n</w:t>
      </w:r>
      <w:r w:rsidRPr="00DE7B59">
        <w:t xml:space="preserve">-th nominal repetition, </w:t>
      </w:r>
      <w:r w:rsidRPr="00DE7B59">
        <w:rPr>
          <w:i/>
        </w:rPr>
        <w:t>n</w:t>
      </w:r>
      <w:r w:rsidRPr="00DE7B59">
        <w:t xml:space="preserve"> = </w:t>
      </w:r>
      <w:r w:rsidRPr="00DE7B59">
        <w:rPr>
          <w:i/>
        </w:rPr>
        <w:t>0</w:t>
      </w:r>
      <w:r w:rsidRPr="00DE7B59">
        <w:t xml:space="preserve">, …, </w:t>
      </w:r>
      <w:r w:rsidRPr="00DE7B59">
        <w:rPr>
          <w:i/>
          <w:iCs/>
        </w:rPr>
        <w:t>numberOfRepetitions</w:t>
      </w:r>
      <w:r w:rsidRPr="00DE7B59">
        <w:t xml:space="preserve"> - 1,</w:t>
      </w:r>
    </w:p>
    <w:p w14:paraId="2592E489" w14:textId="77777777" w:rsidR="001467AD" w:rsidRPr="00DE7B59" w:rsidRDefault="001467AD" w:rsidP="001467AD">
      <w:pPr>
        <w:pStyle w:val="B1"/>
      </w:pPr>
      <w:r w:rsidRPr="00DE7B59">
        <w:t>-</w:t>
      </w:r>
      <w:r w:rsidRPr="00DE7B59">
        <w:tab/>
        <w:t xml:space="preserve">The slot where the nominal repetition starts is given by </w:t>
      </w:r>
      <w:r w:rsidRPr="00DE7B59">
        <w:rPr>
          <w:position w:val="-30"/>
        </w:rPr>
        <w:object w:dxaOrig="1320" w:dyaOrig="700" w14:anchorId="087D1730">
          <v:shape id="_x0000_i1058" type="#_x0000_t75" style="width:64.5pt;height:36.75pt" o:ole="">
            <v:imagedata r:id="rId40" o:title=""/>
          </v:shape>
          <o:OLEObject Type="Embed" ProgID="Equation.DSMT4" ShapeID="_x0000_i1058" DrawAspect="Content" ObjectID="_1806324907" r:id="rId41"/>
        </w:object>
      </w:r>
      <w:r w:rsidRPr="00DE7B59">
        <w:t xml:space="preserve">, and the starting symbol relative to the start of the slot is given by </w:t>
      </w:r>
      <w:r w:rsidRPr="00DE7B59">
        <w:rPr>
          <w:position w:val="-14"/>
        </w:rPr>
        <w:object w:dxaOrig="1740" w:dyaOrig="380" w14:anchorId="41EF40D0">
          <v:shape id="_x0000_i1059" type="#_x0000_t75" style="width:85.5pt;height:21.75pt" o:ole="">
            <v:imagedata r:id="rId42" o:title=""/>
          </v:shape>
          <o:OLEObject Type="Embed" ProgID="Equation.DSMT4" ShapeID="_x0000_i1059" DrawAspect="Content" ObjectID="_1806324908" r:id="rId43"/>
        </w:object>
      </w:r>
      <w:r w:rsidRPr="00DE7B59">
        <w:t>.</w:t>
      </w:r>
    </w:p>
    <w:p w14:paraId="0F561DC9" w14:textId="77777777" w:rsidR="001467AD" w:rsidRPr="00DE7B59" w:rsidRDefault="001467AD" w:rsidP="001467AD">
      <w:pPr>
        <w:pStyle w:val="B1"/>
      </w:pPr>
      <w:r w:rsidRPr="00DE7B59">
        <w:t>-</w:t>
      </w:r>
      <w:r w:rsidRPr="00DE7B59">
        <w:tab/>
        <w:t xml:space="preserve">The slot where the nominal repetition ends is given by </w:t>
      </w:r>
      <w:r w:rsidRPr="00DE7B59">
        <w:rPr>
          <w:position w:val="-30"/>
        </w:rPr>
        <w:object w:dxaOrig="1960" w:dyaOrig="700" w14:anchorId="12964421">
          <v:shape id="_x0000_i1060" type="#_x0000_t75" style="width:100.5pt;height:36.75pt" o:ole="">
            <v:imagedata r:id="rId44" o:title=""/>
          </v:shape>
          <o:OLEObject Type="Embed" ProgID="Equation.DSMT4" ShapeID="_x0000_i1060" DrawAspect="Content" ObjectID="_1806324909" r:id="rId45"/>
        </w:object>
      </w:r>
      <w:r w:rsidRPr="00DE7B59">
        <w:t xml:space="preserve">, and the ending symbol relative to the start of the slot is given by </w:t>
      </w:r>
      <w:r w:rsidRPr="00DE7B59">
        <w:rPr>
          <w:position w:val="-14"/>
        </w:rPr>
        <w:object w:dxaOrig="2360" w:dyaOrig="380" w14:anchorId="29C0744A">
          <v:shape id="_x0000_i1061" type="#_x0000_t75" style="width:116.25pt;height:21.75pt" o:ole="">
            <v:imagedata r:id="rId46" o:title=""/>
          </v:shape>
          <o:OLEObject Type="Embed" ProgID="Equation.DSMT4" ShapeID="_x0000_i1061" DrawAspect="Content" ObjectID="_1806324910" r:id="rId47"/>
        </w:object>
      </w:r>
      <w:r w:rsidRPr="00DE7B59">
        <w:t>.</w:t>
      </w:r>
    </w:p>
    <w:p w14:paraId="75C15C77" w14:textId="77777777" w:rsidR="001467AD" w:rsidRPr="00DE7B59" w:rsidRDefault="001467AD" w:rsidP="001467AD">
      <w:r w:rsidRPr="00DE7B59">
        <w:t xml:space="preserve">Here </w:t>
      </w:r>
      <w:r w:rsidRPr="00DE7B59">
        <w:rPr>
          <w:position w:val="-10"/>
        </w:rPr>
        <w:object w:dxaOrig="279" w:dyaOrig="300" w14:anchorId="573A0D9A">
          <v:shape id="_x0000_i1062" type="#_x0000_t75" style="width:14.25pt;height:14.25pt" o:ole="">
            <v:imagedata r:id="rId48" o:title=""/>
          </v:shape>
          <o:OLEObject Type="Embed" ProgID="Equation.DSMT4" ShapeID="_x0000_i1062" DrawAspect="Content" ObjectID="_1806324911" r:id="rId49"/>
        </w:object>
      </w:r>
      <w:r w:rsidRPr="00DE7B59">
        <w:t xml:space="preserve">is the slot where the PUSCH transmission starts, and </w:t>
      </w:r>
      <w:r w:rsidRPr="00DE7B59">
        <w:rPr>
          <w:position w:val="-12"/>
        </w:rPr>
        <w:object w:dxaOrig="480" w:dyaOrig="340" w14:anchorId="6928BB2A">
          <v:shape id="_x0000_i1063" type="#_x0000_t75" style="width:21pt;height:13.5pt" o:ole="">
            <v:imagedata r:id="rId50" o:title=""/>
          </v:shape>
          <o:OLEObject Type="Embed" ProgID="Equation.DSMT4" ShapeID="_x0000_i1063" DrawAspect="Content" ObjectID="_1806324912" r:id="rId51"/>
        </w:object>
      </w:r>
      <w:r w:rsidRPr="00DE7B59">
        <w:t>is the number of symbols per slot as defined in Clause 4.3.2 of [4, TS38.211].</w:t>
      </w:r>
    </w:p>
    <w:p w14:paraId="16054721" w14:textId="77777777" w:rsidR="001467AD" w:rsidRPr="00DE7B59" w:rsidRDefault="001467AD" w:rsidP="001467AD">
      <w:r w:rsidRPr="00DE7B59">
        <w:t>For PUSCH repetition Type B, the UE determines invalid symbol(s) for PUSCH repetition Type B transmission as follows:</w:t>
      </w:r>
    </w:p>
    <w:p w14:paraId="6386873E" w14:textId="77777777" w:rsidR="001467AD" w:rsidRPr="00DE7B59" w:rsidRDefault="001467AD" w:rsidP="001467AD">
      <w:pPr>
        <w:pStyle w:val="B1"/>
      </w:pPr>
      <w:r w:rsidRPr="00DE7B59">
        <w:t>-</w:t>
      </w:r>
      <w:r w:rsidRPr="00DE7B59">
        <w:tab/>
        <w:t xml:space="preserve">A symbol that is indicated as downlink by </w:t>
      </w:r>
      <w:r w:rsidRPr="00DE7B59">
        <w:rPr>
          <w:i/>
        </w:rPr>
        <w:t xml:space="preserve">tdd-UL-DL-ConfigurationCommon </w:t>
      </w:r>
      <w:r w:rsidRPr="00DE7B59">
        <w:t xml:space="preserve">or </w:t>
      </w:r>
      <w:r w:rsidRPr="00DE7B59">
        <w:rPr>
          <w:i/>
        </w:rPr>
        <w:t xml:space="preserve">tdd-UL-DL-ConfigurationDedicated </w:t>
      </w:r>
      <w:r w:rsidRPr="00DE7B59">
        <w:t xml:space="preserve">is considered as an invalid symbol for PUSCH repetition Type B transmission. </w:t>
      </w:r>
    </w:p>
    <w:p w14:paraId="3AFF2F96" w14:textId="77777777" w:rsidR="001467AD" w:rsidRPr="00DE7B59" w:rsidRDefault="001467AD" w:rsidP="001467AD">
      <w:pPr>
        <w:pStyle w:val="B1"/>
      </w:pPr>
      <w:r w:rsidRPr="00DE7B59">
        <w:t>-</w:t>
      </w:r>
      <w:r w:rsidRPr="00DE7B59">
        <w:tab/>
        <w:t xml:space="preserve">For operation in unpaired spectrum, symbols indicated by </w:t>
      </w:r>
      <w:r w:rsidRPr="00DE7B59">
        <w:rPr>
          <w:i/>
          <w:iCs/>
        </w:rPr>
        <w:t>ssb-PositionsInBurst</w:t>
      </w:r>
      <w:r w:rsidRPr="00DE7B59">
        <w:t xml:space="preserve"> in SIB1 or </w:t>
      </w:r>
      <w:r w:rsidRPr="00DE7B59">
        <w:rPr>
          <w:i/>
          <w:iCs/>
        </w:rPr>
        <w:t>ssb-PositionsInBurst</w:t>
      </w:r>
      <w:r w:rsidRPr="00DE7B59">
        <w:t xml:space="preserve"> in </w:t>
      </w:r>
      <w:r w:rsidRPr="00DE7B59">
        <w:rPr>
          <w:i/>
          <w:iCs/>
        </w:rPr>
        <w:t>ServingCellConfigCommon</w:t>
      </w:r>
      <w:r w:rsidRPr="00DE7B59">
        <w:t xml:space="preserve"> for reception of SS/PBCH blocks are considered as invalid symbols for PUSCH repetition Type B transmission.</w:t>
      </w:r>
    </w:p>
    <w:p w14:paraId="6AD17411" w14:textId="77777777" w:rsidR="001467AD" w:rsidRPr="00DE7B59" w:rsidRDefault="001467AD" w:rsidP="001467AD">
      <w:pPr>
        <w:pStyle w:val="B1"/>
      </w:pPr>
      <w:r w:rsidRPr="00DE7B59">
        <w:t>-</w:t>
      </w:r>
      <w:r w:rsidRPr="00DE7B59">
        <w:tab/>
        <w:t>For operation in unpaired spectrum, symbol(s)</w:t>
      </w:r>
      <w:r w:rsidRPr="00DE7B59">
        <w:rPr>
          <w:rStyle w:val="apple-converted-space"/>
        </w:rPr>
        <w:t xml:space="preserve"> </w:t>
      </w:r>
      <w:r w:rsidRPr="00DE7B59">
        <w:t xml:space="preserve">indicated by </w:t>
      </w:r>
      <w:r w:rsidRPr="00DE7B59">
        <w:rPr>
          <w:i/>
          <w:iCs/>
        </w:rPr>
        <w:t>pdcch-ConfigSIB1</w:t>
      </w:r>
      <w:r w:rsidRPr="00DE7B59">
        <w:rPr>
          <w:rStyle w:val="apple-converted-space"/>
        </w:rPr>
        <w:t xml:space="preserve"> </w:t>
      </w:r>
      <w:r w:rsidRPr="00DE7B59">
        <w:t xml:space="preserve">in </w:t>
      </w:r>
      <w:r w:rsidRPr="00DE7B59">
        <w:rPr>
          <w:i/>
          <w:iCs/>
        </w:rPr>
        <w:t xml:space="preserve">MIB </w:t>
      </w:r>
      <w:r w:rsidRPr="00DE7B59">
        <w:t>for a CORESET for Type0-PDCCH CSS set are considered as invalid symbol(s) for PUSCH repetition Type B transmission.</w:t>
      </w:r>
    </w:p>
    <w:p w14:paraId="005EA392" w14:textId="77777777" w:rsidR="001467AD" w:rsidRPr="00DE7B59" w:rsidRDefault="001467AD" w:rsidP="001467AD">
      <w:pPr>
        <w:pStyle w:val="B1"/>
      </w:pPr>
      <w:r w:rsidRPr="00DE7B59">
        <w:t>-</w:t>
      </w:r>
      <w:r w:rsidRPr="00DE7B59">
        <w:tab/>
        <w:t xml:space="preserve">For operation in unpaired spectrum, if </w:t>
      </w:r>
      <w:r w:rsidRPr="00DE7B59">
        <w:rPr>
          <w:i/>
          <w:iCs/>
        </w:rPr>
        <w:t>numberOfInvalidSymbolsForDL-UL-Switching</w:t>
      </w:r>
      <w:r w:rsidRPr="00DE7B59">
        <w:rPr>
          <w:rStyle w:val="apple-converted-space"/>
        </w:rPr>
        <w:t xml:space="preserve"> is configured,</w:t>
      </w:r>
      <w:r w:rsidRPr="00DE7B59">
        <w:t xml:space="preserve"> </w:t>
      </w:r>
      <w:r w:rsidRPr="00DE7B59">
        <w:rPr>
          <w:i/>
          <w:iCs/>
        </w:rPr>
        <w:t>numberOfInvalidSymbolsForDL-UL-Switching</w:t>
      </w:r>
      <w:r w:rsidRPr="00DE7B59">
        <w:rPr>
          <w:rStyle w:val="apple-converted-space"/>
        </w:rPr>
        <w:t xml:space="preserve"> </w:t>
      </w:r>
      <w:r w:rsidRPr="00DE7B59">
        <w:t xml:space="preserve">symbol(s) after the last symbol that is indicated as downlink in each consecutive set of all symbols that are indicated as downlink by </w:t>
      </w:r>
      <w:r w:rsidRPr="00DE7B59">
        <w:rPr>
          <w:i/>
        </w:rPr>
        <w:t xml:space="preserve">tdd-UL-DL-ConfigurationCommon </w:t>
      </w:r>
      <w:r w:rsidRPr="00DE7B59">
        <w:t xml:space="preserve">or </w:t>
      </w:r>
      <w:r w:rsidRPr="00DE7B59">
        <w:rPr>
          <w:i/>
        </w:rPr>
        <w:t>tdd-UL-DL-ConfigurationDedicated</w:t>
      </w:r>
      <w:r w:rsidRPr="00DE7B59">
        <w:t xml:space="preserve"> are considered as invalid symbol(s) for PUSCH repetition Type B transmission. The symbol(s) given by </w:t>
      </w:r>
      <w:r w:rsidRPr="00DE7B59">
        <w:rPr>
          <w:i/>
          <w:iCs/>
        </w:rPr>
        <w:t>numberOfInvalidSymbolsForDL-UL-Switching</w:t>
      </w:r>
      <w:r w:rsidRPr="00DE7B59">
        <w:t xml:space="preserve"> are defined using the reference SCS configuration </w:t>
      </w:r>
      <w:r w:rsidRPr="00DE7B59">
        <w:rPr>
          <w:i/>
          <w:iCs/>
        </w:rPr>
        <w:t>referenceSubcarrierSpacing</w:t>
      </w:r>
      <w:r w:rsidRPr="00DE7B59">
        <w:t xml:space="preserve"> provided in </w:t>
      </w:r>
      <w:r w:rsidRPr="00DE7B59">
        <w:rPr>
          <w:i/>
        </w:rPr>
        <w:t>tdd-UL-DL-ConfigurationCommon</w:t>
      </w:r>
      <w:r w:rsidRPr="00DE7B59">
        <w:t>.</w:t>
      </w:r>
    </w:p>
    <w:p w14:paraId="49B5C106" w14:textId="77777777" w:rsidR="001467AD" w:rsidRPr="00DE7B59" w:rsidRDefault="001467AD" w:rsidP="001467AD">
      <w:pPr>
        <w:pStyle w:val="B1"/>
      </w:pPr>
      <w:r w:rsidRPr="00DE7B59">
        <w:t>-</w:t>
      </w:r>
      <w:r w:rsidRPr="00DE7B59">
        <w:tab/>
        <w:t xml:space="preserve">The UE may be configured with the higher layer parameter </w:t>
      </w:r>
      <w:r w:rsidRPr="00DE7B59">
        <w:rPr>
          <w:i/>
        </w:rPr>
        <w:t>invalidSymbolPattern</w:t>
      </w:r>
      <w:r w:rsidRPr="00DE7B59">
        <w:t xml:space="preserve">, which provides a symbol level bitmap spanning one or two slots (higher layer parameter </w:t>
      </w:r>
      <w:r w:rsidRPr="00DE7B59">
        <w:rPr>
          <w:i/>
        </w:rPr>
        <w:t xml:space="preserve">symbols </w:t>
      </w:r>
      <w:r w:rsidRPr="00DE7B59">
        <w:t xml:space="preserve">given by </w:t>
      </w:r>
      <w:r w:rsidRPr="00DE7B59">
        <w:rPr>
          <w:i/>
        </w:rPr>
        <w:t>invalidSymbolPattern</w:t>
      </w:r>
      <w:r w:rsidRPr="00DE7B59">
        <w:t xml:space="preserve">). A bit value equal to 1 in the symbol level bitmap </w:t>
      </w:r>
      <w:r w:rsidRPr="00DE7B59">
        <w:rPr>
          <w:i/>
        </w:rPr>
        <w:t>symbols</w:t>
      </w:r>
      <w:r w:rsidRPr="00DE7B59">
        <w:t xml:space="preserve"> indicates that the corresponding symbol is an invalid symbol for PUSCH repetition Type B transmission. The UE may be additionally configured with a time-domain pattern (higher layer parameter </w:t>
      </w:r>
      <w:r w:rsidRPr="00DE7B59">
        <w:rPr>
          <w:i/>
        </w:rPr>
        <w:t xml:space="preserve">periodicityAndPattern </w:t>
      </w:r>
      <w:r w:rsidRPr="00DE7B59">
        <w:t xml:space="preserve">given by </w:t>
      </w:r>
      <w:r w:rsidRPr="00DE7B59">
        <w:rPr>
          <w:i/>
        </w:rPr>
        <w:t>invalidSymbolPattern</w:t>
      </w:r>
      <w:r w:rsidRPr="00DE7B59">
        <w:t xml:space="preserve">), where each bit of </w:t>
      </w:r>
      <w:r w:rsidRPr="00DE7B59">
        <w:rPr>
          <w:i/>
        </w:rPr>
        <w:t xml:space="preserve">periodicityAndPattern </w:t>
      </w:r>
      <w:r w:rsidRPr="00DE7B59">
        <w:t xml:space="preserve">corresponds to a unit equal to a duration of the symbol level bitmap </w:t>
      </w:r>
      <w:r w:rsidRPr="00DE7B59">
        <w:rPr>
          <w:i/>
        </w:rPr>
        <w:t>symbols</w:t>
      </w:r>
      <w:r w:rsidRPr="00DE7B59">
        <w:t xml:space="preserve">, and a bit value equal to 1 indicates that the symbol level bitmap </w:t>
      </w:r>
      <w:r w:rsidRPr="00DE7B59">
        <w:rPr>
          <w:i/>
        </w:rPr>
        <w:t>symbols</w:t>
      </w:r>
      <w:r w:rsidRPr="00DE7B59">
        <w:t xml:space="preserve"> is present in the unit. The </w:t>
      </w:r>
      <w:r w:rsidRPr="00DE7B59">
        <w:rPr>
          <w:i/>
        </w:rPr>
        <w:t xml:space="preserve">periodicityAndPattern </w:t>
      </w:r>
      <w:r w:rsidRPr="00DE7B59">
        <w:t xml:space="preserve">can be {1, 2, 4, 5, 8, 10, 20 or 40} units long, but maximum of 40 msec. The first symbol of </w:t>
      </w:r>
      <w:r w:rsidRPr="00DE7B59">
        <w:rPr>
          <w:i/>
        </w:rPr>
        <w:t xml:space="preserve">periodicityAndPattern </w:t>
      </w:r>
      <w:r w:rsidRPr="00DE7B59">
        <w:t xml:space="preserve">every 40 msec/P periods is a first symbol in frame </w:t>
      </w:r>
      <w:r w:rsidRPr="00DE7B59">
        <w:rPr>
          <w:rFonts w:ascii="Cambria Math" w:hAnsi="Cambria Math" w:cs="Cambria Math"/>
        </w:rPr>
        <w:t>𝑛</w:t>
      </w:r>
      <w:r w:rsidRPr="00DE7B59">
        <w:rPr>
          <w:rFonts w:ascii="Cambria Math" w:hAnsi="Cambria Math" w:cs="Cambria Math"/>
          <w:sz w:val="14"/>
          <w:szCs w:val="14"/>
        </w:rPr>
        <w:t xml:space="preserve">𝑓 </w:t>
      </w:r>
      <w:r w:rsidRPr="00DE7B59">
        <w:t xml:space="preserve">mod 4 = 0, where P is the duration of </w:t>
      </w:r>
      <w:r w:rsidRPr="00DE7B59">
        <w:rPr>
          <w:i/>
        </w:rPr>
        <w:t xml:space="preserve">periodicityAndPattern-r16 </w:t>
      </w:r>
      <w:r w:rsidRPr="00DE7B59">
        <w:t xml:space="preserve">in units of msec. When </w:t>
      </w:r>
      <w:r w:rsidRPr="00DE7B59">
        <w:rPr>
          <w:i/>
        </w:rPr>
        <w:t xml:space="preserve">periodicityAndPattern </w:t>
      </w:r>
      <w:r w:rsidRPr="00DE7B59">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If </w:t>
      </w:r>
      <w:r w:rsidRPr="00DE7B59">
        <w:rPr>
          <w:i/>
        </w:rPr>
        <w:t xml:space="preserve">invalidSymbolPattern </w:t>
      </w:r>
      <w:r w:rsidRPr="00DE7B59">
        <w:t>is configured, when the UE applies the invalid symbol pattern is determined as follows:</w:t>
      </w:r>
    </w:p>
    <w:p w14:paraId="5CBAEABB" w14:textId="77777777" w:rsidR="001467AD" w:rsidRPr="00DE7B59" w:rsidRDefault="001467AD" w:rsidP="001467AD">
      <w:pPr>
        <w:pStyle w:val="B2"/>
      </w:pPr>
      <w:r w:rsidRPr="00DE7B59">
        <w:t>-</w:t>
      </w:r>
      <w:r w:rsidRPr="00DE7B59">
        <w:tab/>
        <w:t xml:space="preserve">if the PUSCH is scheduled by DCI format 0_1, or corresponds to a Type 2 configured grant activated by DCI format 0_1, and if </w:t>
      </w:r>
      <w:r w:rsidRPr="00DE7B59">
        <w:rPr>
          <w:i/>
          <w:iCs/>
        </w:rPr>
        <w:t>invalidSymbolPatternIndicatorDCI-0-1</w:t>
      </w:r>
      <w:r w:rsidRPr="00DE7B59">
        <w:t xml:space="preserve">  is configured,</w:t>
      </w:r>
    </w:p>
    <w:p w14:paraId="09CBF136" w14:textId="77777777" w:rsidR="001467AD" w:rsidRPr="00DE7B59" w:rsidRDefault="001467AD" w:rsidP="001467AD">
      <w:pPr>
        <w:pStyle w:val="B3"/>
      </w:pPr>
      <w:r w:rsidRPr="00DE7B59">
        <w:t>-</w:t>
      </w:r>
      <w:r w:rsidRPr="00DE7B59">
        <w:tab/>
        <w:t>if invalid symbol pattern indicator field is set 1, the UE applies the invalid symbol pattern;</w:t>
      </w:r>
    </w:p>
    <w:p w14:paraId="6FF15FF5" w14:textId="77777777" w:rsidR="001467AD" w:rsidRPr="00DE7B59" w:rsidRDefault="001467AD" w:rsidP="001467AD">
      <w:pPr>
        <w:pStyle w:val="B3"/>
      </w:pPr>
      <w:r w:rsidRPr="00DE7B59">
        <w:t>-</w:t>
      </w:r>
      <w:r w:rsidRPr="00DE7B59">
        <w:tab/>
        <w:t>otherwise, the UE does not apply the invalid symbol pattern;</w:t>
      </w:r>
    </w:p>
    <w:p w14:paraId="19FB34D0" w14:textId="77777777" w:rsidR="001467AD" w:rsidRPr="00DE7B59" w:rsidRDefault="001467AD" w:rsidP="001467AD">
      <w:pPr>
        <w:pStyle w:val="B2"/>
      </w:pPr>
      <w:r w:rsidRPr="00DE7B59">
        <w:t>-</w:t>
      </w:r>
      <w:r w:rsidRPr="00DE7B59">
        <w:tab/>
        <w:t xml:space="preserve">if the PUSCH is scheduled by DCI format 0_2, or corresponds to a Type 2 configured grant activated by DCI format 0_2, and if </w:t>
      </w:r>
      <w:r w:rsidRPr="00DE7B59">
        <w:rPr>
          <w:i/>
          <w:iCs/>
        </w:rPr>
        <w:t>invalidSymbolPatternIndicatorDCI-0-2</w:t>
      </w:r>
      <w:r w:rsidRPr="00DE7B59">
        <w:t xml:space="preserve">  is configured,</w:t>
      </w:r>
    </w:p>
    <w:p w14:paraId="5525DE50" w14:textId="77777777" w:rsidR="001467AD" w:rsidRPr="00DE7B59" w:rsidRDefault="001467AD" w:rsidP="001467AD">
      <w:pPr>
        <w:pStyle w:val="B3"/>
      </w:pPr>
      <w:r w:rsidRPr="00DE7B59">
        <w:t>-</w:t>
      </w:r>
      <w:r w:rsidRPr="00DE7B59">
        <w:tab/>
        <w:t>if invalid symbol pattern indicator field is set 1, the UE applies the invalid symbol pattern;</w:t>
      </w:r>
    </w:p>
    <w:p w14:paraId="28CE793B" w14:textId="77777777" w:rsidR="001467AD" w:rsidRPr="00DE7B59" w:rsidRDefault="001467AD" w:rsidP="001467AD">
      <w:pPr>
        <w:pStyle w:val="B3"/>
      </w:pPr>
      <w:r w:rsidRPr="00DE7B59">
        <w:t>-</w:t>
      </w:r>
      <w:r w:rsidRPr="00DE7B59">
        <w:tab/>
        <w:t>otherwise, the UE does not apply the invalid symbol pattern;</w:t>
      </w:r>
    </w:p>
    <w:p w14:paraId="140DA1EE" w14:textId="77777777" w:rsidR="001467AD" w:rsidRPr="00DE7B59" w:rsidRDefault="001467AD" w:rsidP="001467AD">
      <w:pPr>
        <w:pStyle w:val="B2"/>
      </w:pPr>
      <w:r w:rsidRPr="00DE7B59">
        <w:t>-</w:t>
      </w:r>
      <w:r w:rsidRPr="00DE7B59">
        <w:tab/>
        <w:t xml:space="preserve">otherwise, the UE applies the invalid symbol pattern. </w:t>
      </w:r>
    </w:p>
    <w:p w14:paraId="6A09E49A" w14:textId="77777777" w:rsidR="001467AD" w:rsidRPr="00DE7B59" w:rsidRDefault="001467AD" w:rsidP="001467AD">
      <w:pPr>
        <w:pStyle w:val="B1"/>
      </w:pPr>
      <w:r w:rsidRPr="00DE7B59">
        <w:t>-</w:t>
      </w:r>
      <w:r w:rsidRPr="00DE7B59">
        <w:tab/>
        <w:t xml:space="preserve">If the UE </w:t>
      </w:r>
    </w:p>
    <w:p w14:paraId="1893CA2E" w14:textId="77777777" w:rsidR="001467AD" w:rsidRPr="00DE7B59" w:rsidRDefault="001467AD" w:rsidP="001467AD">
      <w:pPr>
        <w:pStyle w:val="B2"/>
      </w:pPr>
      <w:r w:rsidRPr="00DE7B59">
        <w:t>-</w:t>
      </w:r>
      <w:r w:rsidRPr="00DE7B59">
        <w:tab/>
        <w:t xml:space="preserve">is configured with multiple serving cells and is provided </w:t>
      </w:r>
      <w:r w:rsidRPr="00DE7B59">
        <w:rPr>
          <w:i/>
          <w:iCs/>
        </w:rPr>
        <w:t xml:space="preserve">half-duplex-behavior </w:t>
      </w:r>
      <w:r w:rsidRPr="00DE7B59">
        <w:t>= 'enable', and</w:t>
      </w:r>
    </w:p>
    <w:p w14:paraId="78BFFF34" w14:textId="77777777" w:rsidR="001467AD" w:rsidRPr="00DE7B59" w:rsidRDefault="001467AD" w:rsidP="001467AD">
      <w:pPr>
        <w:pStyle w:val="B2"/>
      </w:pPr>
      <w:r w:rsidRPr="00DE7B59">
        <w:t>-</w:t>
      </w:r>
      <w:r w:rsidRPr="00DE7B59">
        <w:tab/>
        <w:t>is not capable of simultaneous transmission and reception on any of the multiple serving cells, and</w:t>
      </w:r>
    </w:p>
    <w:p w14:paraId="78AE6C71" w14:textId="77777777" w:rsidR="001467AD" w:rsidRPr="00DE7B59" w:rsidRDefault="001467AD" w:rsidP="001467AD">
      <w:pPr>
        <w:pStyle w:val="B2"/>
      </w:pPr>
      <w:r w:rsidRPr="00DE7B59">
        <w:t>-</w:t>
      </w:r>
      <w:r w:rsidRPr="00DE7B59">
        <w:tab/>
        <w:t>indicates support of capability for half-duplex operation in CA with unpaired spectrum, and</w:t>
      </w:r>
    </w:p>
    <w:p w14:paraId="5683234F" w14:textId="77777777" w:rsidR="001467AD" w:rsidRPr="00DE7B59" w:rsidRDefault="001467AD" w:rsidP="001467AD">
      <w:pPr>
        <w:pStyle w:val="B2"/>
      </w:pPr>
      <w:r w:rsidRPr="00DE7B59">
        <w:t>-</w:t>
      </w:r>
      <w:r w:rsidRPr="00DE7B59">
        <w:tab/>
        <w:t xml:space="preserve">is not configured to monitor PDCCH for detection of DCI format 2-0 on any of the multiple serving cells, </w:t>
      </w:r>
    </w:p>
    <w:p w14:paraId="7FEE7C11" w14:textId="77777777" w:rsidR="001467AD" w:rsidRPr="00DE7B59" w:rsidRDefault="001467AD" w:rsidP="001467AD">
      <w:pPr>
        <w:pStyle w:val="B1"/>
      </w:pPr>
      <w:r w:rsidRPr="00DE7B59">
        <w:t>-</w:t>
      </w:r>
      <w:r w:rsidRPr="00DE7B59">
        <w:tab/>
        <w:t xml:space="preserve">a symbol is considered as an invalid symbol in any of the multiple serving cells for PUSCH repetition Type B transmission if the symbol is indicated to the UE for reception of SS/PBCH blocks in any of the multiple serving cells by </w:t>
      </w:r>
      <w:r w:rsidRPr="00DE7B59">
        <w:rPr>
          <w:i/>
          <w:iCs/>
        </w:rPr>
        <w:t>ssb-PositionsInBurst</w:t>
      </w:r>
      <w:r w:rsidRPr="00DE7B59">
        <w:t xml:space="preserve"> in </w:t>
      </w:r>
      <w:r w:rsidRPr="00DE7B59">
        <w:rPr>
          <w:i/>
          <w:iCs/>
        </w:rPr>
        <w:t>SIB1</w:t>
      </w:r>
      <w:r w:rsidRPr="00DE7B59">
        <w:t xml:space="preserve"> or </w:t>
      </w:r>
      <w:r w:rsidRPr="00DE7B59">
        <w:rPr>
          <w:i/>
          <w:iCs/>
        </w:rPr>
        <w:t>ssb-PositionsInBurst</w:t>
      </w:r>
      <w:r w:rsidRPr="00DE7B59">
        <w:t xml:space="preserve"> in </w:t>
      </w:r>
      <w:r w:rsidRPr="00DE7B59">
        <w:rPr>
          <w:i/>
          <w:iCs/>
        </w:rPr>
        <w:t>ServingCellConfigCommon</w:t>
      </w:r>
      <w:r w:rsidRPr="00DE7B59">
        <w:t>, and</w:t>
      </w:r>
    </w:p>
    <w:p w14:paraId="7B1A875E" w14:textId="77777777" w:rsidR="001467AD" w:rsidRPr="00DE7B59" w:rsidRDefault="001467AD" w:rsidP="001467AD">
      <w:pPr>
        <w:pStyle w:val="B1"/>
        <w:ind w:hanging="1"/>
      </w:pPr>
      <w:r w:rsidRPr="00DE7B59">
        <w:t xml:space="preserve">a symbol is considered as an invalid symbol in any of the multiple serving cells for PUSCH repetition Type B transmission with Type 1 or Type 2 configured grant except for the first Type 2 PUSCH transmission (including all repetitions) after activation if the symbol is indicated as downlink by </w:t>
      </w:r>
      <w:r w:rsidRPr="00DE7B59">
        <w:rPr>
          <w:i/>
          <w:iCs/>
        </w:rPr>
        <w:t>tdd-UL-DL-ConfigurationCommon</w:t>
      </w:r>
      <w:r w:rsidRPr="00DE7B59">
        <w:t xml:space="preserve"> or </w:t>
      </w:r>
      <w:r w:rsidRPr="00DE7B59">
        <w:rPr>
          <w:i/>
          <w:iCs/>
        </w:rPr>
        <w:t>tdd-UL-DL-ConfigurationDedicated</w:t>
      </w:r>
      <w:r w:rsidRPr="00DE7B59">
        <w:t xml:space="preserve"> on the reference cell, or the UE is configured by higher layers to receive PDCCH, PDSCH, or CSI-RS on the reference cell in the symbol.</w:t>
      </w:r>
    </w:p>
    <w:p w14:paraId="43C81044" w14:textId="77777777" w:rsidR="001467AD" w:rsidRPr="00DE7B59" w:rsidRDefault="001467AD" w:rsidP="001467AD">
      <w:r w:rsidRPr="00DE7B59">
        <w:t xml:space="preserve">For PUSCH repetition Type B, after determining the invalid symbol(s) for PUSCH repetition type B transmission for each of the </w:t>
      </w:r>
      <w:r w:rsidRPr="00DE7B59">
        <w:rPr>
          <w:i/>
        </w:rPr>
        <w:t>K</w:t>
      </w:r>
      <w:r w:rsidRPr="00DE7B59">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An actual repetition with a single symbol is omitted except for the case of </w:t>
      </w:r>
      <w:r w:rsidRPr="00DE7B59">
        <w:rPr>
          <w:i/>
        </w:rPr>
        <w:t>L</w:t>
      </w:r>
      <w:r w:rsidRPr="00DE7B59">
        <w:t xml:space="preserve">=1. An actual repetition is omitted according to the conditions in Clause 9, Clause 11.1 and Clause 11.2A of [6, TS38.213]. The redundancy version to be applied on the </w:t>
      </w:r>
      <w:r w:rsidRPr="00DE7B59">
        <w:rPr>
          <w:i/>
        </w:rPr>
        <w:t>n</w:t>
      </w:r>
      <w:r w:rsidRPr="00DE7B59">
        <w:t xml:space="preserve">th actual repetition (with the counting including the actual repetitions that are omitted) is determined according to table 6.1.2.1-2. </w:t>
      </w:r>
    </w:p>
    <w:p w14:paraId="6D24E8ED" w14:textId="77777777" w:rsidR="001467AD" w:rsidRPr="00DE7B59" w:rsidRDefault="001467AD" w:rsidP="001467AD">
      <w:r w:rsidRPr="00DE7B59">
        <w:t>For PUSCH repetition Type B, when a UE receives a DCI that schedules aperiodic CSI report(s) or activates semi-persistent CSI report(s) on PUSCH with no transport block by a '</w:t>
      </w:r>
      <w:r w:rsidRPr="00DE7B59">
        <w:rPr>
          <w:i/>
        </w:rPr>
        <w:t>CSI request'</w:t>
      </w:r>
      <w:r w:rsidRPr="00DE7B59">
        <w:t xml:space="preserve"> field on a DCI, the number of nominal repetitions is always assumed to be 1, regardless of the value of </w:t>
      </w:r>
      <w:r w:rsidRPr="00DE7B59">
        <w:rPr>
          <w:i/>
          <w:iCs/>
        </w:rPr>
        <w:t>numberOfRepetitions</w:t>
      </w:r>
      <w:r w:rsidRPr="00DE7B59">
        <w:t>. When the UE is scheduled to transmit a PUSCH repetition Type B with no transport block and with aperiodic or semi-persistent CSI report(s) by a '</w:t>
      </w:r>
      <w:r w:rsidRPr="00DE7B59">
        <w:rPr>
          <w:i/>
        </w:rPr>
        <w:t>CSI request'</w:t>
      </w:r>
      <w:r w:rsidRPr="00DE7B59">
        <w:t xml:space="preserve"> field on a DCI, the first nominal repetition is expected to be the same as the first actual repetition. For PUSCH repetition Type B carrying semi-persistent CSI report(s) without a corresponding PDCCH after being activated on PUSCH by a '</w:t>
      </w:r>
      <w:r w:rsidRPr="00DE7B59">
        <w:rPr>
          <w:i/>
        </w:rPr>
        <w:t>CSI request'</w:t>
      </w:r>
      <w:r w:rsidRPr="00DE7B59">
        <w:t xml:space="preserve"> field on a DCI, if the first nominal repetition is not the same as the first actual repetition, the first nominal repetition is omitted; otherwise, the first nominal repetition is omitted according to the conditions in Clause 9, Clause 11.1 and Clause 11.2A of [6, TS38.213].</w:t>
      </w:r>
    </w:p>
    <w:p w14:paraId="3C08BF57" w14:textId="77777777" w:rsidR="001467AD" w:rsidRPr="00DE7B59" w:rsidRDefault="001467AD" w:rsidP="001467AD">
      <w:r w:rsidRPr="00DE7B59">
        <w:t>For PUSCH repetition Type B, when a UE is scheduled to transmit a transport block and aperiodic CSI report(s) on PUSCH by a '</w:t>
      </w:r>
      <w:r w:rsidRPr="00DE7B59">
        <w:rPr>
          <w:i/>
        </w:rPr>
        <w:t>CSI request'</w:t>
      </w:r>
      <w:r w:rsidRPr="00DE7B59">
        <w:t xml:space="preserve"> field on a DCI, the CSI report(s) is multiplexed only on the first actual repetition. The UE does not expect that the first actual repetition has a single symbol duration.</w:t>
      </w:r>
    </w:p>
    <w:p w14:paraId="36A12E2B" w14:textId="77777777" w:rsidR="001467AD" w:rsidRPr="00DE7B59" w:rsidRDefault="001467AD" w:rsidP="001467AD">
      <w:pPr>
        <w:rPr>
          <w:lang w:eastAsia="sv-SE"/>
        </w:rPr>
      </w:pPr>
      <w:r w:rsidRPr="00DE7B59">
        <w:rPr>
          <w:lang w:eastAsia="sv-SE"/>
        </w:rPr>
        <w:t>[TS 38.214, clause 6.1.4]</w:t>
      </w:r>
    </w:p>
    <w:p w14:paraId="6074FEFC" w14:textId="77777777" w:rsidR="001467AD" w:rsidRPr="00DE7B59" w:rsidRDefault="001467AD" w:rsidP="001467AD">
      <w:pPr>
        <w:spacing w:after="120"/>
        <w:rPr>
          <w:lang w:eastAsia="ko-KR"/>
        </w:rPr>
      </w:pPr>
      <w:r w:rsidRPr="00DE7B59">
        <w:rPr>
          <w:lang w:eastAsia="ko-KR"/>
        </w:rPr>
        <w:t xml:space="preserve">To determine the modulation order, </w:t>
      </w:r>
      <w:r w:rsidRPr="00DE7B59">
        <w:t xml:space="preserve">target code rate, </w:t>
      </w:r>
      <w:r w:rsidRPr="00DE7B59">
        <w:rPr>
          <w:lang w:eastAsia="ko-KR"/>
        </w:rPr>
        <w:t>redundancy version and transport block size for the physical uplink shared channel, the UE shall first</w:t>
      </w:r>
    </w:p>
    <w:p w14:paraId="036701D0" w14:textId="77777777" w:rsidR="001467AD" w:rsidRPr="00DE7B59" w:rsidRDefault="001467AD" w:rsidP="001467AD">
      <w:pPr>
        <w:pStyle w:val="B1"/>
      </w:pPr>
      <w:r w:rsidRPr="00DE7B59">
        <w:t>-</w:t>
      </w:r>
      <w:r w:rsidRPr="00DE7B59">
        <w:tab/>
        <w:t xml:space="preserve">read the 5-bit modulation and coding scheme field </w:t>
      </w:r>
      <w:r w:rsidRPr="00DE7B59">
        <w:rPr>
          <w:position w:val="-10"/>
        </w:rPr>
        <w:object w:dxaOrig="620" w:dyaOrig="300" w14:anchorId="5AA11B83">
          <v:shape id="_x0000_i1064" type="#_x0000_t75" style="width:29.25pt;height:14.25pt" o:ole="">
            <v:imagedata r:id="rId32" o:title=""/>
          </v:shape>
          <o:OLEObject Type="Embed" ProgID="Equation.3" ShapeID="_x0000_i1064" DrawAspect="Content" ObjectID="_1806324913" r:id="rId52"/>
        </w:object>
      </w:r>
      <w:r w:rsidRPr="00DE7B59">
        <w:t xml:space="preserve">in the DCI scheduling PUSCH or provided in a DCI activating a configured grant Type 2 PUSCH, or as provided by </w:t>
      </w:r>
      <w:r w:rsidRPr="00DE7B59">
        <w:rPr>
          <w:i/>
        </w:rPr>
        <w:t>mcsAndTBS</w:t>
      </w:r>
      <w:r w:rsidRPr="00DE7B59">
        <w:t xml:space="preserve"> as described in Clause 6.1.2.3 for a configured grant Type 1 PUSCH to determine the modulation order </w:t>
      </w:r>
      <w:r w:rsidRPr="00DE7B59">
        <w:rPr>
          <w:position w:val="-10"/>
        </w:rPr>
        <w:object w:dxaOrig="460" w:dyaOrig="300" w14:anchorId="71A967F3">
          <v:shape id="_x0000_i1065" type="#_x0000_t75" style="width:21.75pt;height:14.25pt" o:ole="">
            <v:imagedata r:id="rId33" o:title=""/>
          </v:shape>
          <o:OLEObject Type="Embed" ProgID="Equation.3" ShapeID="_x0000_i1065" DrawAspect="Content" ObjectID="_1806324914" r:id="rId53"/>
        </w:object>
      </w:r>
      <w:r w:rsidRPr="00DE7B59">
        <w:t xml:space="preserve"> and target code rate (</w:t>
      </w:r>
      <w:r w:rsidRPr="00DE7B59">
        <w:rPr>
          <w:i/>
        </w:rPr>
        <w:t>R</w:t>
      </w:r>
      <w:r w:rsidRPr="00DE7B59">
        <w:t>) based on the procedure defined in Clause 6.1.4.1</w:t>
      </w:r>
    </w:p>
    <w:p w14:paraId="21BD2A22" w14:textId="77777777" w:rsidR="001467AD" w:rsidRPr="00DE7B59" w:rsidRDefault="001467AD" w:rsidP="001467AD">
      <w:pPr>
        <w:pStyle w:val="B1"/>
      </w:pPr>
      <w:r w:rsidRPr="00DE7B59">
        <w:t>-</w:t>
      </w:r>
      <w:r w:rsidRPr="00DE7B59">
        <w:tab/>
        <w:t>read redundancy version field (</w:t>
      </w:r>
      <w:r w:rsidRPr="00DE7B59">
        <w:rPr>
          <w:i/>
        </w:rPr>
        <w:t>rv</w:t>
      </w:r>
      <w:r w:rsidRPr="00DE7B59">
        <w:t xml:space="preserve">) in the DCI to determine the redundancy version for PUSCH scheduled by DCI, or determine the redundancy version according to Clause 6.1.2.3.1 for configured grant Type 1 and Type 2 PUSCH, </w:t>
      </w:r>
    </w:p>
    <w:p w14:paraId="71061C36" w14:textId="77777777" w:rsidR="001467AD" w:rsidRPr="00DE7B59" w:rsidRDefault="001467AD" w:rsidP="001467AD">
      <w:r w:rsidRPr="00DE7B59">
        <w:t>and second</w:t>
      </w:r>
    </w:p>
    <w:p w14:paraId="127536DC" w14:textId="77777777" w:rsidR="001467AD" w:rsidRPr="00DE7B59" w:rsidRDefault="001467AD" w:rsidP="001467AD">
      <w:pPr>
        <w:pStyle w:val="B1"/>
      </w:pPr>
      <w:r w:rsidRPr="00DE7B59">
        <w:t>-</w:t>
      </w:r>
      <w:r w:rsidRPr="00DE7B59">
        <w:tab/>
        <w:t xml:space="preserve">use the number of layers </w:t>
      </w:r>
      <w:r w:rsidRPr="00DE7B59">
        <w:rPr>
          <w:position w:val="-10"/>
        </w:rPr>
        <w:object w:dxaOrig="300" w:dyaOrig="300" w14:anchorId="0B05BCAF">
          <v:shape id="_x0000_i1066" type="#_x0000_t75" style="width:14.25pt;height:14.25pt" o:ole="">
            <v:imagedata r:id="rId34" o:title=""/>
          </v:shape>
          <o:OLEObject Type="Embed" ProgID="Equation.3" ShapeID="_x0000_i1066" DrawAspect="Content" ObjectID="_1806324915" r:id="rId54"/>
        </w:object>
      </w:r>
      <w:r w:rsidRPr="00DE7B59">
        <w:t xml:space="preserve">, the total number of allocated PRBs </w:t>
      </w:r>
      <w:r w:rsidRPr="00DE7B59">
        <w:rPr>
          <w:position w:val="-10"/>
        </w:rPr>
        <w:object w:dxaOrig="600" w:dyaOrig="300" w14:anchorId="76242C29">
          <v:shape id="_x0000_i1067" type="#_x0000_t75" style="width:29.25pt;height:14.25pt" o:ole="">
            <v:imagedata r:id="rId35" o:title=""/>
          </v:shape>
          <o:OLEObject Type="Embed" ProgID="Equation.3" ShapeID="_x0000_i1067" DrawAspect="Content" ObjectID="_1806324916" r:id="rId55"/>
        </w:object>
      </w:r>
      <w:r w:rsidRPr="00DE7B59">
        <w:t xml:space="preserve"> to determine the transport block size based on the procedure defined in Clause 6.1.4.2.</w:t>
      </w:r>
    </w:p>
    <w:p w14:paraId="35C6577C" w14:textId="77777777" w:rsidR="001467AD" w:rsidRPr="00DE7B59" w:rsidRDefault="001467AD" w:rsidP="001467AD">
      <w:r w:rsidRPr="00DE7B59">
        <w:t xml:space="preserve">When the UE is scheduled with multiple PUSCHs by a DCI, as described in clause 6.1.2.1, the bits of </w:t>
      </w:r>
      <w:r w:rsidRPr="00DE7B59">
        <w:rPr>
          <w:i/>
        </w:rPr>
        <w:t xml:space="preserve">rv </w:t>
      </w:r>
      <w:r w:rsidRPr="00DE7B59">
        <w:t xml:space="preserve">field and NDI field, respectively, in the DCI are one to one mapped to the scheduled PUSCH(s) with the corresponding transport block(s) in the scheduled order where the LSB bits of the </w:t>
      </w:r>
      <w:r w:rsidRPr="00DE7B59">
        <w:rPr>
          <w:i/>
        </w:rPr>
        <w:t xml:space="preserve">rv </w:t>
      </w:r>
      <w:r w:rsidRPr="00DE7B59">
        <w:t xml:space="preserve">field and NDI field, respectively, correspond to the last scheduled PUSCH. </w:t>
      </w:r>
    </w:p>
    <w:p w14:paraId="1517076B" w14:textId="77777777" w:rsidR="001467AD" w:rsidRPr="00DE7B59" w:rsidRDefault="001467AD" w:rsidP="001467AD">
      <w:r w:rsidRPr="00DE7B59">
        <w:rPr>
          <w:lang w:eastAsia="ko-KR"/>
        </w:rPr>
        <w:t>Within a cell group, a</w:t>
      </w:r>
      <w:r w:rsidRPr="00DE7B59">
        <w:t xml:space="preserve"> UE is not required to handle PUSCH(s) transmissions in slot </w:t>
      </w:r>
      <w:r w:rsidRPr="00DE7B59">
        <w:rPr>
          <w:i/>
        </w:rPr>
        <w:t>s</w:t>
      </w:r>
      <w:r w:rsidRPr="00DE7B59">
        <w:rPr>
          <w:i/>
          <w:vertAlign w:val="subscript"/>
        </w:rPr>
        <w:t>j</w:t>
      </w:r>
      <w:r w:rsidRPr="00DE7B59">
        <w:t xml:space="preserve"> in serving cell-</w:t>
      </w:r>
      <w:r w:rsidRPr="00DE7B59">
        <w:rPr>
          <w:i/>
        </w:rPr>
        <w:t>j</w:t>
      </w:r>
      <w:r w:rsidRPr="00DE7B59">
        <w:t xml:space="preserve">, and for </w:t>
      </w:r>
      <w:r w:rsidRPr="00DE7B59">
        <w:rPr>
          <w:i/>
        </w:rPr>
        <w:t>j</w:t>
      </w:r>
      <w:r w:rsidRPr="00DE7B59">
        <w:t xml:space="preserve"> = 0,1,2.. </w:t>
      </w:r>
      <w:r w:rsidRPr="00DE7B59">
        <w:rPr>
          <w:i/>
        </w:rPr>
        <w:t>J-1</w:t>
      </w:r>
      <w:r w:rsidRPr="00DE7B59">
        <w:t xml:space="preserve">, slot </w:t>
      </w:r>
      <w:r w:rsidRPr="00DE7B59">
        <w:rPr>
          <w:i/>
        </w:rPr>
        <w:t>s</w:t>
      </w:r>
      <w:r w:rsidRPr="00DE7B59">
        <w:rPr>
          <w:i/>
          <w:vertAlign w:val="subscript"/>
        </w:rPr>
        <w:t>j</w:t>
      </w:r>
      <w:r w:rsidRPr="00DE7B59">
        <w:t xml:space="preserve"> overlapping </w:t>
      </w:r>
      <w:r w:rsidRPr="00DE7B59">
        <w:rPr>
          <w:lang w:eastAsia="ko-KR"/>
        </w:rPr>
        <w:t xml:space="preserve">with </w:t>
      </w:r>
      <w:r w:rsidRPr="00DE7B59">
        <w:t xml:space="preserve">any given point in time, if the following condition is not satisfied at that point in time: </w:t>
      </w:r>
    </w:p>
    <w:p w14:paraId="2F843F68" w14:textId="6A4513EA" w:rsidR="001467AD" w:rsidRPr="00DE7B59" w:rsidRDefault="001467AD" w:rsidP="001467AD">
      <w:pPr>
        <w:pStyle w:val="EQ"/>
        <w:rPr>
          <w:noProof w:val="0"/>
        </w:rPr>
      </w:pPr>
      <w:r w:rsidRPr="00DE7B59">
        <w:rPr>
          <w:noProof w:val="0"/>
        </w:rPr>
        <w:fldChar w:fldCharType="begin"/>
      </w:r>
      <w:r w:rsidRPr="00DE7B59">
        <w:rPr>
          <w:noProof w:val="0"/>
        </w:rPr>
        <w:instrText xml:space="preserve"> QUOTE </w:instrText>
      </w:r>
      <w:r w:rsidR="00D450E9">
        <w:rPr>
          <w:noProof w:val="0"/>
          <w:position w:val="-19"/>
        </w:rPr>
        <w:pict w14:anchorId="556D1E53">
          <v:shape id="_x0000_i1068" type="#_x0000_t75" style="width:1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2C4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422C4C&quot; wsp:rsidP=&quot;00422C4C&quot;&gt;&lt;m:oMathPara&gt;&lt;m:oMath&gt;&lt;m:nary&gt;&lt;m:naryPr&gt;&lt;m:chr m:val=&quot;âˆ‘&quot;/&gt;&lt;m:limLoc m:val=&quot;undOvr&quot;/&gt;&lt;m:ctrlPr&gt;&lt;aml:annotation aml:id=&quot;0&quot; w:type=&quot;Word.Insertion&quot; aml:author=&quot;3637&quot; aml:createdate=&quot;2021-06-22T19:39:00Z&quot;&gt;&lt;aml:content&gt;&lt;w:rPr&gt;&lt;w:rFonts w:ascii=&quot;Cambria Math&quot; w:h-ansi=&quot;Cambria Math&quot;/&gt;&lt;wx:font wx:val=&quot;Cambria Math&quot;/&gt;&lt;w:i-cs/&gt;&lt;/w:rPr&gt;&lt;/aml:content&gt;&lt;/aml:annotation&gt;&lt;/m:ctrlPr&gt;&lt;/m:naryPr&gt;&lt;m:sub&gt;&lt;m:r&gt;&lt;aml:annotation aml:id=&quot;1&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2&quot; w:type=&quot;Word.Insertion&quot; aml:author=&quot;3637&quot; aml:createdate=&quot;2021-06-22T19:39:00Z&quot;&gt;&lt;aml:content&gt;&lt;m:rPr&gt;&lt;m:sty m:val=&quot;p&quot;/&gt;&lt;/m:rPr&gt;&lt;w:rPr&gt;&lt;w:rFonts w:ascii=&quot;Cambria Math&quot; w:h-ansi=&quot;Cambria Math&quot;/&gt;&lt;wx:font wx:val=&quot;Cambria Math&quot;/&gt;&lt;/w:rPr&gt;&lt;m:t&gt;=0&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4&quot; w:type=&quot;Word.Insertion&quot; aml:author=&quot;3637&quot; aml:createdate=&quot;2021-06-22T19:39:00Z&quot;&gt;&lt;aml:content&gt;&lt;m:rPr&gt;&lt;m:sty m:val=&quot;p&quot;/&gt;&lt;/m:rPr&gt;&lt;w:rPr&gt;&lt;w:rFonts w:ascii=&quot;Cambria Math&quot; w:h-ansi=&quot;Cambria Math&quot;/&gt;&lt;wx:font wx:val=&quot;Cambria Math&quot;/&gt;&lt;/w:rPr&gt;&lt;m:t&gt;-1&lt;/m:t&gt;&lt;/aml:content&gt;&lt;/aml:annotation&gt;&lt;/m:r&gt;&lt;/m:sup&gt;&lt;m:e&gt;&lt;m:f&gt;&lt;m:fPr&gt;&lt;m:ctrlPr&gt;&lt;aml:annotation aml:id=&quot;5&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8&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9&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1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1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12&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13&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14&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5&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sSubSup&gt;&lt;m:sSubSupPr&gt;&lt;m:ctrlPr&gt;&lt;aml:annotation aml:id=&quot;1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SupPr&gt;&lt;m:e&gt;&lt;m:r&gt;&lt;aml:annotation aml:id=&quot;17&quot; w:type=&quot;Word.Insertion&quot; aml:author=&quot;3637&quot; aml:createdate=&quot;2021-06-22T19:39:00Z&quot;&gt;&lt;aml:content&gt;&lt;w:rPr&gt;&lt;w:rFonts w:ascii=&quot;Cambria Math&quot; w:h-ansi=&quot;Cambria Math&quot;/&gt;&lt;wx:font wx:val=&quot;Cambria Math&quot;/&gt;&lt;w:i/&gt;&lt;w:lang w:fareast=&quot;KO&quot;/&gt;&lt;/w:rPr&gt;&lt;m:t&gt;T&lt;/m:t&gt;&lt;/aml:content&gt;&lt;/aml:annotation&gt;&lt;/m:r&gt;&lt;/m:e&gt;&lt;m:sub&gt;&lt;m:r&gt;&lt;aml:annotation aml:id=&quot;18&quot; w:type=&quot;Word.Insertion&quot; aml:author=&quot;3637&quot; aml:createdate=&quot;2021-06-22T19:39:00Z&quot;&gt;&lt;aml:content&gt;&lt;w:rPr&gt;&lt;w:rFonts w:ascii=&quot;Cambria Math&quot; w:h-ansi=&quot;Cambria Math&quot;/&gt;&lt;wx:font wx:val=&quot;Cambria Math&quot;/&gt;&lt;w:i/&gt;&lt;w:lang w:fareast=&quot;KO&quot;/&gt;&lt;/w:rPr&gt;&lt;m:t&gt;slot&lt;/m:t&gt;&lt;/aml:content&gt;&lt;/aml:annotation&gt;&lt;/m:r&gt;&lt;/m:sub&gt;&lt;m:sup&gt;&lt;m:r&gt;&lt;aml:annotation aml:id=&quot;19&quot; w:type=&quot;Word.Insertion&quot; aml:author=&quot;3637&quot; aml:createdate=&quot;2021-06-22T19:39:00Z&quot;&gt;&lt;aml:content&gt;&lt;w:rPr&gt;&lt;w:rFonts w:ascii=&quot;Cambria Math&quot; w:h-ansi=&quot;Cambria Math&quot;/&gt;&lt;wx:font wx:val=&quot;Cambria Math&quot;/&gt;&lt;w:i/&gt;&lt;w:lang w:fareast=&quot;KO&quot;/&gt;&lt;/w:rPr&gt;&lt;m:t&gt;Î¼&lt;/m:t&gt;&lt;/aml:content&gt;&lt;/aml:annotation&gt;&lt;/m:r&gt;&lt;m:r&gt;&lt;aml:annotation aml:id=&quot;2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21&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22&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sup&gt;&lt;/m:sSubSup&gt;&lt;/m:den&gt;&lt;/m:f&gt;&lt;/m:e&gt;&lt;/m:nary&gt;&lt;m:r&gt;&lt;aml:annotation aml:id=&quot;23&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24&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DE7B59">
        <w:rPr>
          <w:noProof w:val="0"/>
        </w:rPr>
        <w:instrText xml:space="preserve"> </w:instrText>
      </w:r>
      <w:r w:rsidRPr="00DE7B59">
        <w:rPr>
          <w:noProof w:val="0"/>
        </w:rPr>
        <w:fldChar w:fldCharType="separate"/>
      </w:r>
      <w:r w:rsidR="00D450E9">
        <w:rPr>
          <w:noProof w:val="0"/>
          <w:position w:val="-19"/>
        </w:rPr>
        <w:pict w14:anchorId="643F44F3">
          <v:shape id="_x0000_i1069" type="#_x0000_t75" style="width:1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2C4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422C4C&quot; wsp:rsidP=&quot;00422C4C&quot;&gt;&lt;m:oMathPara&gt;&lt;m:oMath&gt;&lt;m:nary&gt;&lt;m:naryPr&gt;&lt;m:chr m:val=&quot;âˆ‘&quot;/&gt;&lt;m:limLoc m:val=&quot;undOvr&quot;/&gt;&lt;m:ctrlPr&gt;&lt;aml:annotation aml:id=&quot;0&quot; w:type=&quot;Word.Insertion&quot; aml:author=&quot;3637&quot; aml:createdate=&quot;2021-06-22T19:39:00Z&quot;&gt;&lt;aml:content&gt;&lt;w:rPr&gt;&lt;w:rFonts w:ascii=&quot;Cambria Math&quot; w:h-ansi=&quot;Cambria Math&quot;/&gt;&lt;wx:font wx:val=&quot;Cambria Math&quot;/&gt;&lt;w:i-cs/&gt;&lt;/w:rPr&gt;&lt;/aml:content&gt;&lt;/aml:annotation&gt;&lt;/m:ctrlPr&gt;&lt;/m:naryPr&gt;&lt;m:sub&gt;&lt;m:r&gt;&lt;aml:annotation aml:id=&quot;1&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2&quot; w:type=&quot;Word.Insertion&quot; aml:author=&quot;3637&quot; aml:createdate=&quot;2021-06-22T19:39:00Z&quot;&gt;&lt;aml:content&gt;&lt;m:rPr&gt;&lt;m:sty m:val=&quot;p&quot;/&gt;&lt;/m:rPr&gt;&lt;w:rPr&gt;&lt;w:rFonts w:ascii=&quot;Cambria Math&quot; w:h-ansi=&quot;Cambria Math&quot;/&gt;&lt;wx:font wx:val=&quot;Cambria Math&quot;/&gt;&lt;/w:rPr&gt;&lt;m:t&gt;=0&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4&quot; w:type=&quot;Word.Insertion&quot; aml:author=&quot;3637&quot; aml:createdate=&quot;2021-06-22T19:39:00Z&quot;&gt;&lt;aml:content&gt;&lt;m:rPr&gt;&lt;m:sty m:val=&quot;p&quot;/&gt;&lt;/m:rPr&gt;&lt;w:rPr&gt;&lt;w:rFonts w:ascii=&quot;Cambria Math&quot; w:h-ansi=&quot;Cambria Math&quot;/&gt;&lt;wx:font wx:val=&quot;Cambria Math&quot;/&gt;&lt;/w:rPr&gt;&lt;m:t&gt;-1&lt;/m:t&gt;&lt;/aml:content&gt;&lt;/aml:annotation&gt;&lt;/m:r&gt;&lt;/m:sup&gt;&lt;m:e&gt;&lt;m:f&gt;&lt;m:fPr&gt;&lt;m:ctrlPr&gt;&lt;aml:annotation aml:id=&quot;5&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8&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9&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1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1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12&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13&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14&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5&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sSubSup&gt;&lt;m:sSubSupPr&gt;&lt;m:ctrlPr&gt;&lt;aml:annotation aml:id=&quot;1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SupPr&gt;&lt;m:e&gt;&lt;m:r&gt;&lt;aml:annotation aml:id=&quot;17&quot; w:type=&quot;Word.Insertion&quot; aml:author=&quot;3637&quot; aml:createdate=&quot;2021-06-22T19:39:00Z&quot;&gt;&lt;aml:content&gt;&lt;w:rPr&gt;&lt;w:rFonts w:ascii=&quot;Cambria Math&quot; w:h-ansi=&quot;Cambria Math&quot;/&gt;&lt;wx:font wx:val=&quot;Cambria Math&quot;/&gt;&lt;w:i/&gt;&lt;w:lang w:fareast=&quot;KO&quot;/&gt;&lt;/w:rPr&gt;&lt;m:t&gt;T&lt;/m:t&gt;&lt;/aml:content&gt;&lt;/aml:annotation&gt;&lt;/m:r&gt;&lt;/m:e&gt;&lt;m:sub&gt;&lt;m:r&gt;&lt;aml:annotation aml:id=&quot;18&quot; w:type=&quot;Word.Insertion&quot; aml:author=&quot;3637&quot; aml:createdate=&quot;2021-06-22T19:39:00Z&quot;&gt;&lt;aml:content&gt;&lt;w:rPr&gt;&lt;w:rFonts w:ascii=&quot;Cambria Math&quot; w:h-ansi=&quot;Cambria Math&quot;/&gt;&lt;wx:font wx:val=&quot;Cambria Math&quot;/&gt;&lt;w:i/&gt;&lt;w:lang w:fareast=&quot;KO&quot;/&gt;&lt;/w:rPr&gt;&lt;m:t&gt;slot&lt;/m:t&gt;&lt;/aml:content&gt;&lt;/aml:annotation&gt;&lt;/m:r&gt;&lt;/m:sub&gt;&lt;m:sup&gt;&lt;m:r&gt;&lt;aml:annotation aml:id=&quot;19&quot; w:type=&quot;Word.Insertion&quot; aml:author=&quot;3637&quot; aml:createdate=&quot;2021-06-22T19:39:00Z&quot;&gt;&lt;aml:content&gt;&lt;w:rPr&gt;&lt;w:rFonts w:ascii=&quot;Cambria Math&quot; w:h-ansi=&quot;Cambria Math&quot;/&gt;&lt;wx:font wx:val=&quot;Cambria Math&quot;/&gt;&lt;w:i/&gt;&lt;w:lang w:fareast=&quot;KO&quot;/&gt;&lt;/w:rPr&gt;&lt;m:t&gt;Î¼&lt;/m:t&gt;&lt;/aml:content&gt;&lt;/aml:annotation&gt;&lt;/m:r&gt;&lt;m:r&gt;&lt;aml:annotation aml:id=&quot;2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21&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22&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sup&gt;&lt;/m:sSubSup&gt;&lt;/m:den&gt;&lt;/m:f&gt;&lt;/m:e&gt;&lt;/m:nary&gt;&lt;m:r&gt;&lt;aml:annotation aml:id=&quot;23&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24&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DE7B59">
        <w:rPr>
          <w:noProof w:val="0"/>
        </w:rPr>
        <w:fldChar w:fldCharType="end"/>
      </w:r>
      <w:r w:rsidRPr="00DE7B59">
        <w:rPr>
          <w:noProof w:val="0"/>
        </w:rPr>
        <w:t>,</w:t>
      </w:r>
    </w:p>
    <w:p w14:paraId="7F8140B5" w14:textId="77777777" w:rsidR="001467AD" w:rsidRPr="00DE7B59" w:rsidRDefault="001467AD" w:rsidP="001467AD">
      <w:pPr>
        <w:rPr>
          <w:lang w:eastAsia="ko-KR"/>
        </w:rPr>
      </w:pPr>
      <w:r w:rsidRPr="00DE7B59">
        <w:t>where</w:t>
      </w:r>
    </w:p>
    <w:p w14:paraId="1C9C6E58" w14:textId="77777777" w:rsidR="001467AD" w:rsidRPr="00DE7B59" w:rsidRDefault="001467AD" w:rsidP="001467AD">
      <w:pPr>
        <w:pStyle w:val="B1"/>
      </w:pPr>
      <w:r w:rsidRPr="00DE7B59">
        <w:rPr>
          <w:i/>
        </w:rPr>
        <w:t>-</w:t>
      </w:r>
      <w:r w:rsidRPr="00DE7B59">
        <w:rPr>
          <w:i/>
        </w:rPr>
        <w:tab/>
        <w:t>J</w:t>
      </w:r>
      <w:r w:rsidRPr="00DE7B59">
        <w:t xml:space="preserve"> is the number of </w:t>
      </w:r>
      <w:r w:rsidRPr="00DE7B59">
        <w:rPr>
          <w:lang w:eastAsia="ko-KR"/>
        </w:rPr>
        <w:t xml:space="preserve">configured </w:t>
      </w:r>
      <w:r w:rsidRPr="00DE7B59">
        <w:t>serving cells belong to a frequency range</w:t>
      </w:r>
    </w:p>
    <w:p w14:paraId="3841F2EC" w14:textId="77777777" w:rsidR="001467AD" w:rsidRPr="00DE7B59" w:rsidRDefault="001467AD" w:rsidP="001467AD">
      <w:pPr>
        <w:pStyle w:val="B2"/>
      </w:pPr>
      <w:r w:rsidRPr="00DE7B59">
        <w:t>-</w:t>
      </w:r>
      <w:r w:rsidRPr="00DE7B59">
        <w:tab/>
        <w:t xml:space="preserve">for the </w:t>
      </w:r>
      <w:r w:rsidRPr="00DE7B59">
        <w:rPr>
          <w:i/>
        </w:rPr>
        <w:t>j-th</w:t>
      </w:r>
      <w:r w:rsidRPr="00DE7B59">
        <w:t xml:space="preserve"> serving cell,</w:t>
      </w:r>
    </w:p>
    <w:p w14:paraId="5511101D" w14:textId="77777777" w:rsidR="001467AD" w:rsidRPr="00DE7B59" w:rsidRDefault="001467AD" w:rsidP="001467AD">
      <w:pPr>
        <w:pStyle w:val="B3"/>
      </w:pPr>
      <w:r w:rsidRPr="00DE7B59">
        <w:rPr>
          <w:i/>
          <w:lang w:eastAsia="ko-KR"/>
        </w:rPr>
        <w:t>-</w:t>
      </w:r>
      <w:r w:rsidRPr="00DE7B59">
        <w:rPr>
          <w:i/>
          <w:lang w:eastAsia="ko-KR"/>
        </w:rPr>
        <w:tab/>
        <w:t>M</w:t>
      </w:r>
      <w:r w:rsidRPr="00DE7B59">
        <w:rPr>
          <w:lang w:eastAsia="ko-KR"/>
        </w:rPr>
        <w:t xml:space="preserve"> is the number of TB(s) transmitted in slot-</w:t>
      </w:r>
      <w:r w:rsidRPr="00DE7B59">
        <w:rPr>
          <w:i/>
        </w:rPr>
        <w:t>s</w:t>
      </w:r>
      <w:r w:rsidRPr="00DE7B59">
        <w:rPr>
          <w:i/>
          <w:vertAlign w:val="subscript"/>
        </w:rPr>
        <w:t>j</w:t>
      </w:r>
      <w:r w:rsidRPr="00DE7B59">
        <w:rPr>
          <w:lang w:eastAsia="ko-KR"/>
        </w:rPr>
        <w:t>. For PUSCH repetition Type B, each actual repetition is counted separately.</w:t>
      </w:r>
    </w:p>
    <w:p w14:paraId="0AA41436" w14:textId="77777777" w:rsidR="001467AD" w:rsidRPr="00DE7B59" w:rsidRDefault="001467AD" w:rsidP="001467AD">
      <w:pPr>
        <w:pStyle w:val="B3"/>
      </w:pPr>
      <w:r w:rsidRPr="00DE7B59">
        <w:rPr>
          <w:i/>
        </w:rPr>
        <w:t>-</w:t>
      </w:r>
      <w:r w:rsidRPr="00DE7B59">
        <w:rPr>
          <w:i/>
        </w:rPr>
        <w:tab/>
        <w:t>T</w:t>
      </w:r>
      <w:r w:rsidRPr="00DE7B59">
        <w:rPr>
          <w:i/>
          <w:vertAlign w:val="subscript"/>
        </w:rPr>
        <w:t>slot</w:t>
      </w:r>
      <w:r w:rsidRPr="00DE7B59">
        <w:rPr>
          <w:i/>
          <w:vertAlign w:val="superscript"/>
        </w:rPr>
        <w:sym w:font="Symbol" w:char="F06D"/>
      </w:r>
      <w:r w:rsidRPr="00DE7B59">
        <w:rPr>
          <w:i/>
          <w:vertAlign w:val="superscript"/>
        </w:rPr>
        <w:t>(j)</w:t>
      </w:r>
      <w:r w:rsidRPr="00DE7B59">
        <w:t xml:space="preserve"> =10</w:t>
      </w:r>
      <w:r w:rsidRPr="00DE7B59">
        <w:rPr>
          <w:vertAlign w:val="superscript"/>
        </w:rPr>
        <w:t>-3</w:t>
      </w:r>
      <w:r w:rsidRPr="00DE7B59">
        <w:t>/2</w:t>
      </w:r>
      <w:r w:rsidRPr="00DE7B59">
        <w:rPr>
          <w:i/>
          <w:vertAlign w:val="superscript"/>
        </w:rPr>
        <w:sym w:font="Symbol" w:char="F06D"/>
      </w:r>
      <w:r w:rsidRPr="00DE7B59">
        <w:rPr>
          <w:i/>
          <w:vertAlign w:val="superscript"/>
        </w:rPr>
        <w:t>(j</w:t>
      </w:r>
      <w:r w:rsidRPr="00DE7B59">
        <w:rPr>
          <w:vertAlign w:val="superscript"/>
        </w:rPr>
        <w:t>)</w:t>
      </w:r>
      <w:r w:rsidRPr="00DE7B59">
        <w:t xml:space="preserve">, where </w:t>
      </w:r>
      <w:r w:rsidRPr="00DE7B59">
        <w:rPr>
          <w:i/>
        </w:rPr>
        <w:sym w:font="Symbol" w:char="F06D"/>
      </w:r>
      <w:r w:rsidRPr="00DE7B59">
        <w:rPr>
          <w:i/>
        </w:rPr>
        <w:t>(j)</w:t>
      </w:r>
      <w:r w:rsidRPr="00DE7B59">
        <w:t xml:space="preserve"> is the numerology for PUSCH(s) in slot </w:t>
      </w:r>
      <w:r w:rsidRPr="00DE7B59">
        <w:rPr>
          <w:i/>
        </w:rPr>
        <w:t>s</w:t>
      </w:r>
      <w:r w:rsidRPr="00DE7B59">
        <w:rPr>
          <w:i/>
          <w:vertAlign w:val="subscript"/>
        </w:rPr>
        <w:t>j</w:t>
      </w:r>
      <w:r w:rsidRPr="00DE7B59">
        <w:t xml:space="preserve"> of the </w:t>
      </w:r>
      <w:r w:rsidRPr="00DE7B59">
        <w:rPr>
          <w:i/>
        </w:rPr>
        <w:t>j</w:t>
      </w:r>
      <w:r w:rsidRPr="00DE7B59">
        <w:t xml:space="preserve">-th </w:t>
      </w:r>
      <w:r w:rsidRPr="00DE7B59">
        <w:rPr>
          <w:lang w:eastAsia="ko-KR"/>
        </w:rPr>
        <w:t>serving cell</w:t>
      </w:r>
      <w:r w:rsidRPr="00DE7B59">
        <w:t>.</w:t>
      </w:r>
      <w:r w:rsidRPr="00DE7B59">
        <w:rPr>
          <w:rFonts w:eastAsia="BatangChe"/>
          <w:lang w:eastAsia="ko-KR"/>
        </w:rPr>
        <w:t xml:space="preserve"> </w:t>
      </w:r>
    </w:p>
    <w:p w14:paraId="53A80FC4" w14:textId="7FE23538" w:rsidR="001467AD" w:rsidRPr="00DE7B59" w:rsidRDefault="001467AD" w:rsidP="001467AD">
      <w:pPr>
        <w:pStyle w:val="B3"/>
      </w:pPr>
      <w:r w:rsidRPr="00DE7B59">
        <w:rPr>
          <w:lang w:eastAsia="ko-KR"/>
        </w:rPr>
        <w:t>-</w:t>
      </w:r>
      <w:r w:rsidRPr="00DE7B59">
        <w:rPr>
          <w:lang w:eastAsia="ko-KR"/>
        </w:rPr>
        <w:tab/>
        <w:t xml:space="preserve">for the </w:t>
      </w:r>
      <w:r w:rsidRPr="00DE7B59">
        <w:rPr>
          <w:i/>
          <w:lang w:eastAsia="ko-KR"/>
        </w:rPr>
        <w:t>m</w:t>
      </w:r>
      <w:r w:rsidRPr="00DE7B59">
        <w:t xml:space="preserve">-th TB, </w:t>
      </w:r>
      <w:r w:rsidRPr="00DE7B59">
        <w:fldChar w:fldCharType="begin"/>
      </w:r>
      <w:r w:rsidRPr="00DE7B59">
        <w:instrText xml:space="preserve"> QUOTE </w:instrText>
      </w:r>
      <w:r w:rsidR="00D450E9">
        <w:rPr>
          <w:position w:val="-11"/>
        </w:rPr>
        <w:pict w14:anchorId="6BCEAFDF">
          <v:shape id="_x0000_i1070"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9E1&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859E1&quot; wsp:rsidP=&quot;00F859E1&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instrText xml:space="preserve"> </w:instrText>
      </w:r>
      <w:r w:rsidRPr="00DE7B59">
        <w:fldChar w:fldCharType="separate"/>
      </w:r>
      <w:r w:rsidR="00D450E9">
        <w:rPr>
          <w:position w:val="-11"/>
        </w:rPr>
        <w:pict w14:anchorId="6A48A4AB">
          <v:shape id="_x0000_i1071"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9E1&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859E1&quot; wsp:rsidP=&quot;00F859E1&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fldChar w:fldCharType="end"/>
      </w:r>
    </w:p>
    <w:p w14:paraId="7171BC39" w14:textId="77777777" w:rsidR="001467AD" w:rsidRPr="00DE7B59" w:rsidRDefault="001467AD" w:rsidP="001467AD">
      <w:pPr>
        <w:pStyle w:val="B4"/>
      </w:pPr>
      <w:r w:rsidRPr="00DE7B59">
        <w:rPr>
          <w:i/>
        </w:rPr>
        <w:t>-</w:t>
      </w:r>
      <w:r w:rsidRPr="00DE7B59">
        <w:rPr>
          <w:i/>
        </w:rPr>
        <w:tab/>
        <w:t>A</w:t>
      </w:r>
      <w:r w:rsidRPr="00DE7B59">
        <w:t xml:space="preserve"> is the number of bits in the transport block as defined in Clause 6.2.1 [5, TS 38.212] </w:t>
      </w:r>
    </w:p>
    <w:p w14:paraId="334ED7BC" w14:textId="2737B589" w:rsidR="001467AD" w:rsidRPr="00DE7B59" w:rsidRDefault="001467AD" w:rsidP="001467AD">
      <w:pPr>
        <w:pStyle w:val="B4"/>
        <w:rPr>
          <w:lang w:eastAsia="ko-KR"/>
        </w:rPr>
      </w:pPr>
      <w:r w:rsidRPr="00DE7B59">
        <w:rPr>
          <w:i/>
        </w:rPr>
        <w:t>-</w:t>
      </w:r>
      <w:r w:rsidRPr="00DE7B59">
        <w:rPr>
          <w:i/>
        </w:rPr>
        <w:tab/>
        <w:t>C</w:t>
      </w:r>
      <w:r w:rsidRPr="00DE7B59">
        <w:t xml:space="preserve"> </w:t>
      </w:r>
      <w:r w:rsidRPr="00DE7B59">
        <w:rPr>
          <w:iCs/>
        </w:rPr>
        <w:t xml:space="preserve">is the total number of code blocks for the transport block </w:t>
      </w:r>
      <w:r w:rsidRPr="00DE7B59">
        <w:t>defined in Clause 5.2.2 [5, TS 38.212].</w:t>
      </w:r>
      <w:r w:rsidRPr="00DE7B59">
        <w:rPr>
          <w:lang w:eastAsia="ko-KR"/>
        </w:rPr>
        <w:fldChar w:fldCharType="begin"/>
      </w:r>
      <w:r w:rsidRPr="00DE7B59">
        <w:rPr>
          <w:lang w:eastAsia="ko-KR"/>
        </w:rPr>
        <w:instrText xml:space="preserve"> QUOTE </w:instrText>
      </w:r>
      <w:r w:rsidR="00D450E9">
        <w:rPr>
          <w:position w:val="-4"/>
        </w:rPr>
        <w:pict w14:anchorId="59C14055">
          <v:shape id="_x0000_i1072" type="#_x0000_t75" style="width:2.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46F00&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046F00&quot; wsp:rsidP=&quot;00046F00&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DE7B59">
        <w:rPr>
          <w:lang w:eastAsia="ko-KR"/>
        </w:rPr>
        <w:instrText xml:space="preserve"> </w:instrText>
      </w:r>
      <w:r w:rsidRPr="00DE7B59">
        <w:rPr>
          <w:lang w:eastAsia="ko-KR"/>
        </w:rPr>
        <w:fldChar w:fldCharType="separate"/>
      </w:r>
      <w:r w:rsidR="00D450E9">
        <w:rPr>
          <w:position w:val="-4"/>
        </w:rPr>
        <w:pict w14:anchorId="658E82AB">
          <v:shape id="_x0000_i1073" type="#_x0000_t75" style="width:2.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46F00&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046F00&quot; wsp:rsidP=&quot;00046F00&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DE7B59">
        <w:rPr>
          <w:lang w:eastAsia="ko-KR"/>
        </w:rPr>
        <w:fldChar w:fldCharType="end"/>
      </w:r>
    </w:p>
    <w:p w14:paraId="72B7190A" w14:textId="31126868" w:rsidR="001467AD" w:rsidRPr="00DE7B59" w:rsidRDefault="001467AD" w:rsidP="001467AD">
      <w:pPr>
        <w:pStyle w:val="B4"/>
      </w:pPr>
      <w:r w:rsidRPr="00DE7B59">
        <w:rPr>
          <w:lang w:eastAsia="ko-KR"/>
        </w:rPr>
        <w:t>-</w:t>
      </w:r>
      <w:r w:rsidRPr="00DE7B59">
        <w:rPr>
          <w:lang w:eastAsia="ko-KR"/>
        </w:rPr>
        <w:tab/>
      </w:r>
      <w:r w:rsidRPr="00DE7B59">
        <w:fldChar w:fldCharType="begin"/>
      </w:r>
      <w:r w:rsidRPr="00DE7B59">
        <w:instrText xml:space="preserve"> QUOTE </w:instrText>
      </w:r>
      <w:r w:rsidR="00D450E9">
        <w:rPr>
          <w:position w:val="-4"/>
        </w:rPr>
        <w:pict w14:anchorId="0C3C377E">
          <v:shape id="_x0000_i1074"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B53&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C4B53&quot; wsp:rsidP=&quot;00FC4B53&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instrText xml:space="preserve"> </w:instrText>
      </w:r>
      <w:r w:rsidRPr="00DE7B59">
        <w:fldChar w:fldCharType="separate"/>
      </w:r>
      <w:r w:rsidR="00D450E9">
        <w:rPr>
          <w:position w:val="-4"/>
        </w:rPr>
        <w:pict w14:anchorId="4C09DA8E">
          <v:shape id="_x0000_i1075"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B53&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C4B53&quot; wsp:rsidP=&quot;00FC4B53&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fldChar w:fldCharType="end"/>
      </w:r>
      <w:r w:rsidRPr="00DE7B59">
        <w:t xml:space="preserve">is the number of scheduled code blocks for the transport block as defined in Clause 5.4.2.1 [5,38.212] </w:t>
      </w:r>
    </w:p>
    <w:p w14:paraId="75489B5A" w14:textId="212B3229"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D450E9">
        <w:rPr>
          <w:position w:val="-4"/>
        </w:rPr>
        <w:pict w14:anchorId="3B1D9329">
          <v:shape id="_x0000_i1076" type="#_x0000_t75" style="width:4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5185&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E65185&quot; wsp:rsidP=&quot;00E65185&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E7B59">
        <w:instrText xml:space="preserve"> </w:instrText>
      </w:r>
      <w:r w:rsidRPr="00DE7B59">
        <w:fldChar w:fldCharType="separate"/>
      </w:r>
      <w:r w:rsidR="00D450E9">
        <w:rPr>
          <w:position w:val="-4"/>
        </w:rPr>
        <w:pict w14:anchorId="5DF4411F">
          <v:shape id="_x0000_i1077" type="#_x0000_t75" style="width:4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5185&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E65185&quot; wsp:rsidP=&quot;00E65185&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E7B59">
        <w:fldChar w:fldCharType="end"/>
      </w:r>
      <w:r w:rsidRPr="00DE7B59">
        <w:t xml:space="preserve"> </w:t>
      </w:r>
      <w:r w:rsidRPr="00DE7B59">
        <w:rPr>
          <w:lang w:eastAsia="ko-KR"/>
        </w:rPr>
        <w:t xml:space="preserve">[Mbps] </w:t>
      </w:r>
      <w:r w:rsidRPr="00DE7B59">
        <w:t xml:space="preserve">is computed as the maximum data rate summed over all the carriers in the frequency range for any </w:t>
      </w:r>
      <w:r w:rsidR="004B4775" w:rsidRPr="00DE7B59">
        <w:t>signalled</w:t>
      </w:r>
      <w:r w:rsidRPr="00DE7B59">
        <w:t xml:space="preserve"> band combination and feature set consistent with the configured servings cells, where the data rate value is given by the formula in Clause 4.1.2 in [13, TS 38.306], </w:t>
      </w:r>
      <w:r w:rsidRPr="00DE7B59">
        <w:rPr>
          <w:lang w:eastAsia="ko-KR"/>
        </w:rPr>
        <w:t xml:space="preserve">including the scaling factor </w:t>
      </w:r>
      <w:r w:rsidRPr="00DE7B59">
        <w:rPr>
          <w:i/>
          <w:lang w:eastAsia="ko-KR"/>
        </w:rPr>
        <w:t>f(i)</w:t>
      </w:r>
      <w:r w:rsidRPr="00DE7B59">
        <w:rPr>
          <w:i/>
        </w:rPr>
        <w:t>.</w:t>
      </w:r>
    </w:p>
    <w:p w14:paraId="7D7CBC4F" w14:textId="77777777" w:rsidR="001467AD" w:rsidRPr="00DE7B59" w:rsidRDefault="001467AD" w:rsidP="001467AD">
      <w:pPr>
        <w:rPr>
          <w:lang w:eastAsia="zh-CN"/>
        </w:rPr>
      </w:pPr>
      <w:r w:rsidRPr="00DE7B59">
        <w:rPr>
          <w:lang w:eastAsia="zh-CN"/>
        </w:rPr>
        <w:t xml:space="preserve">For a </w:t>
      </w:r>
      <w:r w:rsidRPr="00DE7B59">
        <w:rPr>
          <w:i/>
          <w:lang w:eastAsia="zh-CN"/>
        </w:rPr>
        <w:t>j</w:t>
      </w:r>
      <w:r w:rsidRPr="00DE7B59">
        <w:rPr>
          <w:lang w:eastAsia="zh-CN"/>
        </w:rPr>
        <w:t xml:space="preserve">-th serving cell, </w:t>
      </w:r>
      <w:r w:rsidRPr="00DE7B59">
        <w:rPr>
          <w:lang w:eastAsia="ko-KR"/>
        </w:rPr>
        <w:t xml:space="preserve">if higher layer parameter </w:t>
      </w:r>
      <w:r w:rsidRPr="00DE7B59">
        <w:rPr>
          <w:i/>
          <w:lang w:eastAsia="ko-KR"/>
        </w:rPr>
        <w:t>processingType2Enabled</w:t>
      </w:r>
      <w:r w:rsidRPr="00DE7B59">
        <w:rPr>
          <w:lang w:eastAsia="ko-KR"/>
        </w:rPr>
        <w:t xml:space="preserve"> of </w:t>
      </w:r>
      <w:r w:rsidRPr="00DE7B59">
        <w:rPr>
          <w:i/>
          <w:lang w:eastAsia="ko-KR"/>
        </w:rPr>
        <w:t>PUSCH-ServingCellConfig</w:t>
      </w:r>
      <w:r w:rsidRPr="00DE7B59">
        <w:rPr>
          <w:lang w:eastAsia="ko-KR"/>
        </w:rPr>
        <w:t xml:space="preserve"> is configured for the serving cell and set to '</w:t>
      </w:r>
      <w:r w:rsidRPr="00DE7B59">
        <w:rPr>
          <w:iCs/>
          <w:lang w:eastAsia="ko-KR"/>
        </w:rPr>
        <w:t>enable'</w:t>
      </w:r>
      <w:r w:rsidRPr="00DE7B59">
        <w:rPr>
          <w:i/>
          <w:lang w:eastAsia="ko-KR"/>
        </w:rPr>
        <w:t>,</w:t>
      </w:r>
      <w:r w:rsidRPr="00DE7B59">
        <w:rPr>
          <w:lang w:eastAsia="ko-KR"/>
        </w:rPr>
        <w:t xml:space="preserve"> or </w:t>
      </w:r>
      <w:r w:rsidRPr="00DE7B59">
        <w:rPr>
          <w:lang w:eastAsia="zh-CN"/>
        </w:rPr>
        <w:t xml:space="preserve">if at least one </w:t>
      </w:r>
      <w:r w:rsidRPr="00DE7B59">
        <w:rPr>
          <w:i/>
          <w:lang w:eastAsia="zh-CN"/>
        </w:rPr>
        <w:t>I</w:t>
      </w:r>
      <w:r w:rsidRPr="00DE7B59">
        <w:rPr>
          <w:i/>
          <w:vertAlign w:val="subscript"/>
          <w:lang w:eastAsia="zh-CN"/>
        </w:rPr>
        <w:t>MCS</w:t>
      </w:r>
      <w:r w:rsidRPr="00DE7B59">
        <w:rPr>
          <w:i/>
          <w:lang w:eastAsia="zh-CN"/>
        </w:rPr>
        <w:t xml:space="preserve"> &gt; W</w:t>
      </w:r>
      <w:r w:rsidRPr="00DE7B59">
        <w:rPr>
          <w:lang w:eastAsia="zh-CN"/>
        </w:rPr>
        <w:t xml:space="preserve"> for</w:t>
      </w:r>
      <w:r w:rsidRPr="00DE7B59">
        <w:rPr>
          <w:u w:val="single"/>
          <w:lang w:eastAsia="zh-CN"/>
        </w:rPr>
        <w:t xml:space="preserve"> </w:t>
      </w:r>
      <w:r w:rsidRPr="00DE7B59">
        <w:rPr>
          <w:lang w:eastAsia="zh-CN"/>
        </w:rPr>
        <w:t xml:space="preserve">a PUSCH, where </w:t>
      </w:r>
      <w:r w:rsidRPr="00DE7B59">
        <w:rPr>
          <w:i/>
          <w:lang w:eastAsia="zh-CN"/>
        </w:rPr>
        <w:t>W</w:t>
      </w:r>
      <w:r w:rsidRPr="00DE7B59">
        <w:rPr>
          <w:lang w:eastAsia="zh-CN"/>
        </w:rPr>
        <w:t xml:space="preserve"> = 28 for MCS tables 5.1.3.1-1 and 5.1.3.1-3, and </w:t>
      </w:r>
      <w:r w:rsidRPr="00DE7B59">
        <w:rPr>
          <w:i/>
          <w:lang w:eastAsia="zh-CN"/>
        </w:rPr>
        <w:t>W</w:t>
      </w:r>
      <w:r w:rsidRPr="00DE7B59">
        <w:rPr>
          <w:lang w:eastAsia="zh-CN"/>
        </w:rPr>
        <w:t xml:space="preserve"> = 27 for MCS tables 5.1.3.1-2, 6.1.4.1-1, and 6.1.4.1-2,</w:t>
      </w:r>
      <w:r w:rsidRPr="00DE7B59">
        <w:t xml:space="preserve"> or if it is an actual repetition for PUSCH repetition Type B, </w:t>
      </w:r>
      <w:r w:rsidRPr="00DE7B59">
        <w:rPr>
          <w:lang w:eastAsia="zh-CN"/>
        </w:rPr>
        <w:t>the UE is not required to handle PUSCH transmissions, if the following condition is not satisfied:</w:t>
      </w:r>
    </w:p>
    <w:p w14:paraId="35512334" w14:textId="03701128" w:rsidR="001467AD" w:rsidRPr="00DE7B59" w:rsidRDefault="00000000" w:rsidP="001467AD">
      <w:pPr>
        <w:pStyle w:val="EQ"/>
        <w:rPr>
          <w:noProof w:val="0"/>
        </w:rPr>
      </w:pPr>
      <w:r>
        <w:rPr>
          <w:noProof w:val="0"/>
        </w:rPr>
        <w:pict w14:anchorId="6B0394CB">
          <v:shape id="_x0000_i1078" type="#_x0000_t75" style="width:108.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51B6&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Pr=&quot;00FA51B6&quot; wsp:rsidRDefault=&quot;00FA51B6&quot; wsp:rsidP=&quot;00FA51B6&quot;&gt;&lt;m:oMathPara&gt;&lt;m:oMathParaPr&gt;&lt;m:jc m:val=&quot;centerGroup&quot;/&gt;&lt;/m:oMathParaPr&gt;&lt;m:oMath&gt;&lt;m:f&gt;&lt;m:fPr&gt;&lt;m:ctrlPr&gt;&lt;aml:annotation aml:id=&quot;0&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3&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4&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5&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8&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9&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0&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r&gt;&lt;aml:annotation aml:id=&quot;11&quot; w:type=&quot;Word.Insertion&quot; aml:author=&quot;3637&quot; aml:createdate=&quot;2021-06-22T19:39:00Z&quot;&gt;&lt;aml:content&gt;&lt;w:rPr&gt;&lt;w:rFonts w:ascii=&quot;Cambria Math&quot; w:h-ansi=&quot;Cambria Math&quot;/&gt;&lt;wx:font wx:val=&quot;Cambria Math&quot;/&gt;&lt;w:i/&gt;&lt;/w:rPr&gt;&lt;m:t&gt;L&lt;/m:t&gt;&lt;/aml:content&gt;&lt;/aml:annotation&gt;&lt;/m:r&gt;&lt;m:r&gt;&lt;aml:annotation aml:id=&quot;12&quot; w:type=&quot;Word.Insertion&quot; aml:author=&quot;3637&quot; aml:createdate=&quot;2021-06-22T19:39:00Z&quot;&gt;&lt;aml:content&gt;&lt;m:rPr&gt;&lt;m:sty m:val=&quot;p&quot;/&gt;&lt;/m:rPr&gt;&lt;w:rPr&gt;&lt;w:rFonts w:ascii=&quot;Cambria Math&quot; w:h-ansi=&quot;Cambria Math&quot;/&gt;&lt;wx:font wx:val=&quot;Cambria Math&quot;/&gt;&lt;/w:rPr&gt;&lt;m:t&gt;Ã—&lt;/m:t&gt;&lt;/aml:content&gt;&lt;/aml:annotation&gt;&lt;/m:r&gt;&lt;m:sSubSup&gt;&lt;m:sSubSupPr&gt;&lt;m:ctrlPr&gt;&lt;aml:annotation aml:id=&quot;13&quot; w:type=&quot;Word.Insertion&quot; aml:author=&quot;3637&quot; aml:createdate=&quot;2021-06-22T19:39:00Z&quot;&gt;&lt;aml:content&gt;&lt;w:rPr&gt;&lt;w:rFonts w:ascii=&quot;Cambria Math&quot; w:h-ansi=&quot;Cambria Math&quot;/&gt;&lt;wx:font wx:val=&quot;Cambria Math&quot;/&gt;&lt;w:i-cs/&gt;&lt;/w:rPr&gt;&lt;/aml:content&gt;&lt;/aml:annotation&gt;&lt;/m:ctrlPr&gt;&lt;/m:sSubSupPr&gt;&lt;m:e&gt;&lt;m:r&gt;&lt;aml:annotation aml:id=&quot;14&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15&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16&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den&gt;&lt;/m:f&gt;&lt;m:r&gt;&lt;aml:annotation aml:id=&quot;17&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18&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 wsp:rsidRPr=&quot;00FA51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04C04927" w14:textId="77777777" w:rsidR="001467AD" w:rsidRPr="00DE7B59" w:rsidRDefault="001467AD" w:rsidP="001467AD">
      <w:pPr>
        <w:rPr>
          <w:iCs/>
        </w:rPr>
      </w:pPr>
      <w:r w:rsidRPr="00DE7B59">
        <w:rPr>
          <w:iCs/>
          <w:lang w:eastAsia="ko-KR"/>
        </w:rPr>
        <w:t>w</w:t>
      </w:r>
      <w:r w:rsidRPr="00DE7B59">
        <w:rPr>
          <w:iCs/>
        </w:rPr>
        <w:t>here</w:t>
      </w:r>
    </w:p>
    <w:p w14:paraId="5FC306AD" w14:textId="4A48199C"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D450E9">
        <w:rPr>
          <w:position w:val="-4"/>
        </w:rPr>
        <w:pict w14:anchorId="2FE1B424">
          <v:shape id="_x0000_i1079"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244&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72244&quot; wsp:rsidP=&quot;00F72244&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L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E7B59">
        <w:instrText xml:space="preserve"> </w:instrText>
      </w:r>
      <w:r w:rsidRPr="00DE7B59">
        <w:fldChar w:fldCharType="separate"/>
      </w:r>
      <w:r w:rsidR="00D450E9">
        <w:rPr>
          <w:position w:val="-4"/>
        </w:rPr>
        <w:pict w14:anchorId="14B6F7AB">
          <v:shape id="_x0000_i1080"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244&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72244&quot; wsp:rsidP=&quot;00F72244&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L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E7B59">
        <w:fldChar w:fldCharType="end"/>
      </w:r>
      <w:r w:rsidRPr="00DE7B59">
        <w:t>is the number of symbols assigned to the PUSCH</w:t>
      </w:r>
    </w:p>
    <w:p w14:paraId="57E40CD0" w14:textId="77777777" w:rsidR="001467AD" w:rsidRPr="00DE7B59" w:rsidRDefault="001467AD" w:rsidP="001467AD">
      <w:pPr>
        <w:pStyle w:val="B1"/>
      </w:pPr>
      <w:r w:rsidRPr="00DE7B59">
        <w:t>-</w:t>
      </w:r>
      <w:r w:rsidRPr="00DE7B59">
        <w:tab/>
      </w:r>
      <w:r w:rsidRPr="00DE7B59">
        <w:rPr>
          <w:i/>
          <w:lang w:eastAsia="ko-KR"/>
        </w:rPr>
        <w:t>M</w:t>
      </w:r>
      <w:r w:rsidRPr="00DE7B59">
        <w:rPr>
          <w:lang w:eastAsia="ko-KR"/>
        </w:rPr>
        <w:t xml:space="preserve"> is the number of TB in the PUSCH</w:t>
      </w:r>
    </w:p>
    <w:p w14:paraId="62CC6BF7" w14:textId="0210600E"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D450E9">
        <w:rPr>
          <w:position w:val="-18"/>
        </w:rPr>
        <w:pict w14:anchorId="0A9DC7F2">
          <v:shape id="_x0000_i1081" type="#_x0000_t75" style="width:57.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6D2&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A976D2&quot; wsp:rsidP=&quot;00A976D2&quot;&gt;&lt;m:oMathPara&gt;&lt;m:oMath&gt;&lt;m:sSubSup&gt;&lt;m:sSubSupPr&gt;&lt;m:ctrlPr&gt;&lt;aml:annotation aml:id=&quot;0&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3637&quot; aml:createdate=&quot;2021-06-22T19:39: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sSup&gt;&lt;m:sSupPr&gt;&lt;m:ctrlPr&gt;&lt;aml:annotation aml:id=&quot;6&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7&quot; w:type=&quot;Word.Insertion&quot; aml:author=&quot;3637&quot; aml:createdate=&quot;2021-06-22T19:39:00Z&quot;&gt;&lt;aml:content&gt;&lt;w:rPr&gt;&lt;w:rFonts w:ascii=&quot;Cambria Math&quot; w:h-ansi=&quot;Cambria Math&quot;/&gt;&lt;wx:font wx:val=&quot;Cambria Math&quot;/&gt;&lt;w:i/&gt;&lt;/w:rPr&gt;&lt;m:t&gt;10&lt;/m:t&gt;&lt;/aml:content&gt;&lt;/aml:annotation&gt;&lt;/m:r&gt;&lt;/m:e&gt;&lt;m:sup&gt;&lt;m:r&gt;&lt;aml:annotation aml:id=&quot;8&quot; w:type=&quot;Word.Insertion&quot; aml:author=&quot;3637&quot; aml:createdate=&quot;2021-06-22T19:39:00Z&quot;&gt;&lt;aml:content&gt;&lt;w:rPr&gt;&lt;w:rFonts w:ascii=&quot;Cambria Math&quot; w:h-ansi=&quot;Cambria Math&quot;/&gt;&lt;wx:font wx:val=&quot;Cambria Math&quot;/&gt;&lt;w:i/&gt;&lt;/w:rPr&gt;&lt;m:t&gt;-3&lt;/m:t&gt;&lt;/aml:content&gt;&lt;/aml:annotation&gt;&lt;/m:r&gt;&lt;/m:sup&gt;&lt;/m:sSup&gt;&lt;/m:num&gt;&lt;m:den&gt;&lt;m:sSubSup&gt;&lt;m:sSubSupPr&gt;&lt;m:ctrlPr&gt;&lt;aml:annotation aml:id=&quot;9&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sSup&gt;&lt;m:sSupPr&gt;&lt;m:ctrlPr&gt;&lt;aml:annotation aml:id=&quot;10&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3637&quot; aml:createdate=&quot;2021-06-22T19:39:00Z&quot;&gt;&lt;aml:content&gt;&lt;w:rPr&gt;&lt;w:rFonts w:ascii=&quot;Cambria Math&quot; w:h-ansi=&quot;Cambria Math&quot;/&gt;&lt;wx:font wx:val=&quot;Cambria Math&quot;/&gt;&lt;w:i/&gt;&lt;/w:rPr&gt;&lt;m:t&gt;2&lt;/m:t&gt;&lt;/aml:content&gt;&lt;/aml:annotation&gt;&lt;/m:r&gt;&lt;/m:e&gt;&lt;m:sup&gt;&lt;m:r&gt;&lt;aml:annotation aml:id=&quot;12&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p&gt;&lt;m:r&gt;&lt;aml:annotation aml:id=&quot;13&quot; w:type=&quot;Word.Insertion&quot; aml:author=&quot;3637&quot; aml:createdate=&quot;2021-06-22T19:39:00Z&quot;&gt;&lt;aml:content&gt;&lt;w:rPr&gt;&lt;w:rFonts w:ascii=&quot;Cambria Math&quot; w:h-ansi=&quot;Cambria Math&quot;/&gt;&lt;wx:font wx:val=&quot;Cambria Math&quot;/&gt;&lt;w:i/&gt;&lt;/w:rPr&gt;&lt;m:t&gt;âˆ™N&lt;/m:t&gt;&lt;/aml:content&gt;&lt;/aml:annotation&gt;&lt;/m:r&gt;&lt;/m:e&gt;&lt;m:sub&gt;&lt;m:r&gt;&lt;aml:annotation aml:id=&quot;14&quot; w:type=&quot;Word.Insertion&quot; aml:author=&quot;3637&quot; aml:createdate=&quot;2021-06-22T19:39:00Z&quot;&gt;&lt;aml:content&gt;&lt;w:rPr&gt;&lt;w:rFonts w:ascii=&quot;Cambria Math&quot; w:h-ansi=&quot;Cambria Math&quot;/&gt;&lt;wx:font wx:val=&quot;Cambria Math&quot;/&gt;&lt;w:i/&gt;&lt;/w:rPr&gt;&lt;m:t&gt;symb&lt;/m:t&gt;&lt;/aml:content&gt;&lt;/aml:annotation&gt;&lt;/m:r&gt;&lt;/m:sub&gt;&lt;m:sup&gt;&lt;m:r&gt;&lt;aml:annotation aml:id=&quot;15&quot; w:type=&quot;Word.Insertion&quot; aml:author=&quot;3637&quot; aml:createdate=&quot;2021-06-22T19:39:00Z&quot;&gt;&lt;aml:content&gt;&lt;w:rPr&gt;&lt;w:rFonts w:ascii=&quot;Cambria Math&quot; w:h-ansi=&quot;Cambria Math&quot;/&gt;&lt;wx:font wx:val=&quot;Cambria Math&quot;/&gt;&lt;w:i/&gt;&lt;/w:rPr&gt;&lt;m:t&gt;slot&lt;/m:t&gt;&lt;/aml:content&gt;&lt;/aml:annotation&gt;&lt;/m:r&gt;&lt;/m:sup&gt;&lt;/m:sSub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E7B59">
        <w:instrText xml:space="preserve"> </w:instrText>
      </w:r>
      <w:r w:rsidRPr="00DE7B59">
        <w:fldChar w:fldCharType="separate"/>
      </w:r>
      <w:r w:rsidR="00D450E9">
        <w:rPr>
          <w:position w:val="-18"/>
        </w:rPr>
        <w:pict w14:anchorId="18835995">
          <v:shape id="_x0000_i1082" type="#_x0000_t75" style="width:57.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6D2&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A976D2&quot; wsp:rsidP=&quot;00A976D2&quot;&gt;&lt;m:oMathPara&gt;&lt;m:oMath&gt;&lt;m:sSubSup&gt;&lt;m:sSubSupPr&gt;&lt;m:ctrlPr&gt;&lt;aml:annotation aml:id=&quot;0&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3637&quot; aml:createdate=&quot;2021-06-22T19:39: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sSup&gt;&lt;m:sSupPr&gt;&lt;m:ctrlPr&gt;&lt;aml:annotation aml:id=&quot;6&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7&quot; w:type=&quot;Word.Insertion&quot; aml:author=&quot;3637&quot; aml:createdate=&quot;2021-06-22T19:39:00Z&quot;&gt;&lt;aml:content&gt;&lt;w:rPr&gt;&lt;w:rFonts w:ascii=&quot;Cambria Math&quot; w:h-ansi=&quot;Cambria Math&quot;/&gt;&lt;wx:font wx:val=&quot;Cambria Math&quot;/&gt;&lt;w:i/&gt;&lt;/w:rPr&gt;&lt;m:t&gt;10&lt;/m:t&gt;&lt;/aml:content&gt;&lt;/aml:annotation&gt;&lt;/m:r&gt;&lt;/m:e&gt;&lt;m:sup&gt;&lt;m:r&gt;&lt;aml:annotation aml:id=&quot;8&quot; w:type=&quot;Word.Insertion&quot; aml:author=&quot;3637&quot; aml:createdate=&quot;2021-06-22T19:39:00Z&quot;&gt;&lt;aml:content&gt;&lt;w:rPr&gt;&lt;w:rFonts w:ascii=&quot;Cambria Math&quot; w:h-ansi=&quot;Cambria Math&quot;/&gt;&lt;wx:font wx:val=&quot;Cambria Math&quot;/&gt;&lt;w:i/&gt;&lt;/w:rPr&gt;&lt;m:t&gt;-3&lt;/m:t&gt;&lt;/aml:content&gt;&lt;/aml:annotation&gt;&lt;/m:r&gt;&lt;/m:sup&gt;&lt;/m:sSup&gt;&lt;/m:num&gt;&lt;m:den&gt;&lt;m:sSubSup&gt;&lt;m:sSubSupPr&gt;&lt;m:ctrlPr&gt;&lt;aml:annotation aml:id=&quot;9&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sSup&gt;&lt;m:sSupPr&gt;&lt;m:ctrlPr&gt;&lt;aml:annotation aml:id=&quot;10&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3637&quot; aml:createdate=&quot;2021-06-22T19:39:00Z&quot;&gt;&lt;aml:content&gt;&lt;w:rPr&gt;&lt;w:rFonts w:ascii=&quot;Cambria Math&quot; w:h-ansi=&quot;Cambria Math&quot;/&gt;&lt;wx:font wx:val=&quot;Cambria Math&quot;/&gt;&lt;w:i/&gt;&lt;/w:rPr&gt;&lt;m:t&gt;2&lt;/m:t&gt;&lt;/aml:content&gt;&lt;/aml:annotation&gt;&lt;/m:r&gt;&lt;/m:e&gt;&lt;m:sup&gt;&lt;m:r&gt;&lt;aml:annotation aml:id=&quot;12&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p&gt;&lt;m:r&gt;&lt;aml:annotation aml:id=&quot;13&quot; w:type=&quot;Word.Insertion&quot; aml:author=&quot;3637&quot; aml:createdate=&quot;2021-06-22T19:39:00Z&quot;&gt;&lt;aml:content&gt;&lt;w:rPr&gt;&lt;w:rFonts w:ascii=&quot;Cambria Math&quot; w:h-ansi=&quot;Cambria Math&quot;/&gt;&lt;wx:font wx:val=&quot;Cambria Math&quot;/&gt;&lt;w:i/&gt;&lt;/w:rPr&gt;&lt;m:t&gt;âˆ™N&lt;/m:t&gt;&lt;/aml:content&gt;&lt;/aml:annotation&gt;&lt;/m:r&gt;&lt;/m:e&gt;&lt;m:sub&gt;&lt;m:r&gt;&lt;aml:annotation aml:id=&quot;14&quot; w:type=&quot;Word.Insertion&quot; aml:author=&quot;3637&quot; aml:createdate=&quot;2021-06-22T19:39:00Z&quot;&gt;&lt;aml:content&gt;&lt;w:rPr&gt;&lt;w:rFonts w:ascii=&quot;Cambria Math&quot; w:h-ansi=&quot;Cambria Math&quot;/&gt;&lt;wx:font wx:val=&quot;Cambria Math&quot;/&gt;&lt;w:i/&gt;&lt;/w:rPr&gt;&lt;m:t&gt;symb&lt;/m:t&gt;&lt;/aml:content&gt;&lt;/aml:annotation&gt;&lt;/m:r&gt;&lt;/m:sub&gt;&lt;m:sup&gt;&lt;m:r&gt;&lt;aml:annotation aml:id=&quot;15&quot; w:type=&quot;Word.Insertion&quot; aml:author=&quot;3637&quot; aml:createdate=&quot;2021-06-22T19:39:00Z&quot;&gt;&lt;aml:content&gt;&lt;w:rPr&gt;&lt;w:rFonts w:ascii=&quot;Cambria Math&quot; w:h-ansi=&quot;Cambria Math&quot;/&gt;&lt;wx:font wx:val=&quot;Cambria Math&quot;/&gt;&lt;w:i/&gt;&lt;/w:rPr&gt;&lt;m:t&gt;slot&lt;/m:t&gt;&lt;/aml:content&gt;&lt;/aml:annotation&gt;&lt;/m:r&gt;&lt;/m:sup&gt;&lt;/m:sSub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E7B59">
        <w:fldChar w:fldCharType="end"/>
      </w:r>
      <w:r w:rsidRPr="00DE7B59">
        <w:t xml:space="preserve"> where </w:t>
      </w:r>
      <w:r w:rsidRPr="00DE7B59">
        <w:sym w:font="Symbol" w:char="F06D"/>
      </w:r>
      <w:r w:rsidRPr="00DE7B59">
        <w:t xml:space="preserve"> is the numerology of the PUSCH </w:t>
      </w:r>
    </w:p>
    <w:p w14:paraId="5756CBDB" w14:textId="39EA465C" w:rsidR="001467AD" w:rsidRPr="00DE7B59" w:rsidRDefault="001467AD" w:rsidP="001467AD">
      <w:pPr>
        <w:pStyle w:val="B1"/>
      </w:pPr>
      <w:r w:rsidRPr="00DE7B59">
        <w:t>-</w:t>
      </w:r>
      <w:r w:rsidRPr="00DE7B59">
        <w:tab/>
      </w:r>
      <w:r w:rsidRPr="00DE7B59">
        <w:rPr>
          <w:lang w:eastAsia="ko-KR"/>
        </w:rPr>
        <w:t xml:space="preserve">for the </w:t>
      </w:r>
      <w:r w:rsidRPr="00DE7B59">
        <w:rPr>
          <w:i/>
          <w:lang w:eastAsia="ko-KR"/>
        </w:rPr>
        <w:t>m</w:t>
      </w:r>
      <w:r w:rsidRPr="00DE7B59">
        <w:t xml:space="preserve">-th TB, </w:t>
      </w:r>
      <w:r w:rsidRPr="00DE7B59">
        <w:fldChar w:fldCharType="begin"/>
      </w:r>
      <w:r w:rsidRPr="00DE7B59">
        <w:instrText xml:space="preserve"> QUOTE </w:instrText>
      </w:r>
      <w:r w:rsidR="00D450E9">
        <w:rPr>
          <w:position w:val="-11"/>
        </w:rPr>
        <w:pict w14:anchorId="4845F0EB">
          <v:shape id="_x0000_i1083"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1E5B&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B21E5B&quot; wsp:rsidP=&quot;00B21E5B&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instrText xml:space="preserve"> </w:instrText>
      </w:r>
      <w:r w:rsidRPr="00DE7B59">
        <w:fldChar w:fldCharType="separate"/>
      </w:r>
      <w:r w:rsidR="00D450E9">
        <w:rPr>
          <w:position w:val="-11"/>
        </w:rPr>
        <w:pict w14:anchorId="0D6A1668">
          <v:shape id="_x0000_i1084"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1E5B&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B21E5B&quot; wsp:rsidP=&quot;00B21E5B&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fldChar w:fldCharType="end"/>
      </w:r>
    </w:p>
    <w:p w14:paraId="37D76454" w14:textId="77777777" w:rsidR="001467AD" w:rsidRPr="00DE7B59" w:rsidRDefault="001467AD" w:rsidP="001467AD">
      <w:pPr>
        <w:pStyle w:val="B2"/>
      </w:pPr>
      <w:r w:rsidRPr="00DE7B59">
        <w:t>-</w:t>
      </w:r>
      <w:r w:rsidRPr="00DE7B59">
        <w:tab/>
      </w:r>
      <w:r w:rsidRPr="00DE7B59">
        <w:rPr>
          <w:i/>
        </w:rPr>
        <w:t>A</w:t>
      </w:r>
      <w:r w:rsidRPr="00DE7B59">
        <w:t xml:space="preserve"> is the number of bits in the transport block as defined in Clause 6.2.1 [5, TS 38.212] </w:t>
      </w:r>
    </w:p>
    <w:p w14:paraId="5D30C733" w14:textId="77777777" w:rsidR="001467AD" w:rsidRPr="00DE7B59" w:rsidRDefault="001467AD" w:rsidP="001467AD">
      <w:pPr>
        <w:pStyle w:val="B2"/>
      </w:pPr>
      <w:r w:rsidRPr="00DE7B59">
        <w:t>-</w:t>
      </w:r>
      <w:r w:rsidRPr="00DE7B59">
        <w:tab/>
      </w:r>
      <w:r w:rsidRPr="00DE7B59">
        <w:rPr>
          <w:i/>
        </w:rPr>
        <w:t>C</w:t>
      </w:r>
      <w:r w:rsidRPr="00DE7B59">
        <w:t xml:space="preserve"> is the total number of code blocks for the transport block defined in Clause 5.2.2 [5, TS 38.212]</w:t>
      </w:r>
    </w:p>
    <w:p w14:paraId="3356E3D1" w14:textId="4DF6C22D" w:rsidR="001467AD" w:rsidRPr="00DE7B59" w:rsidRDefault="001467AD" w:rsidP="001467AD">
      <w:pPr>
        <w:pStyle w:val="B2"/>
      </w:pPr>
      <w:r w:rsidRPr="00DE7B59">
        <w:t>-</w:t>
      </w:r>
      <w:r w:rsidRPr="00DE7B59">
        <w:tab/>
      </w:r>
      <w:r w:rsidRPr="00DE7B59">
        <w:rPr>
          <w:lang w:eastAsia="ko-KR"/>
        </w:rPr>
        <w:fldChar w:fldCharType="begin"/>
      </w:r>
      <w:r w:rsidRPr="00DE7B59">
        <w:rPr>
          <w:lang w:eastAsia="ko-KR"/>
        </w:rPr>
        <w:instrText xml:space="preserve"> QUOTE </w:instrText>
      </w:r>
      <w:r w:rsidR="00D450E9">
        <w:rPr>
          <w:position w:val="-4"/>
        </w:rPr>
        <w:pict w14:anchorId="3BBF5A00">
          <v:shape id="_x0000_i1085"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B09&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361B09&quot; wsp:rsidP=&quot;00361B09&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rPr>
          <w:lang w:eastAsia="ko-KR"/>
        </w:rPr>
        <w:instrText xml:space="preserve"> </w:instrText>
      </w:r>
      <w:r w:rsidRPr="00DE7B59">
        <w:rPr>
          <w:lang w:eastAsia="ko-KR"/>
        </w:rPr>
        <w:fldChar w:fldCharType="separate"/>
      </w:r>
      <w:r w:rsidR="00D450E9">
        <w:rPr>
          <w:position w:val="-4"/>
        </w:rPr>
        <w:pict w14:anchorId="7F2F204A">
          <v:shape id="_x0000_i1086"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B09&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361B09&quot; wsp:rsidP=&quot;00361B09&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rPr>
          <w:lang w:eastAsia="ko-KR"/>
        </w:rPr>
        <w:fldChar w:fldCharType="end"/>
      </w:r>
      <w:r w:rsidRPr="00DE7B59">
        <w:rPr>
          <w:lang w:eastAsia="ko-KR"/>
        </w:rPr>
        <w:t xml:space="preserve"> </w:t>
      </w:r>
      <w:r w:rsidRPr="00DE7B59">
        <w:t xml:space="preserve">is the number of scheduled code blocks for the transport block as defined in Clause 5.4.2.1 [5, TS 38.212] </w:t>
      </w:r>
    </w:p>
    <w:p w14:paraId="276E9F2C" w14:textId="0A359E1D" w:rsidR="001467AD" w:rsidRPr="00DE7B59" w:rsidRDefault="001467AD" w:rsidP="001467AD">
      <w:pPr>
        <w:pStyle w:val="B1"/>
        <w:rPr>
          <w:i/>
        </w:rPr>
      </w:pPr>
      <w:r w:rsidRPr="00DE7B59">
        <w:t>-</w:t>
      </w:r>
      <w:r w:rsidRPr="00DE7B59">
        <w:tab/>
      </w:r>
      <w:r w:rsidRPr="00DE7B59">
        <w:fldChar w:fldCharType="begin"/>
      </w:r>
      <w:r w:rsidRPr="00DE7B59">
        <w:instrText xml:space="preserve"> QUOTE </w:instrText>
      </w:r>
      <w:r w:rsidR="00D450E9">
        <w:rPr>
          <w:position w:val="-4"/>
        </w:rPr>
        <w:pict w14:anchorId="1C5FD085">
          <v:shape id="_x0000_i1087" type="#_x0000_t75" style="width:5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1ED&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7121ED&quot; wsp:rsidP=&quot;007121ED&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E7B59">
        <w:instrText xml:space="preserve"> </w:instrText>
      </w:r>
      <w:r w:rsidRPr="00DE7B59">
        <w:fldChar w:fldCharType="separate"/>
      </w:r>
      <w:r w:rsidR="00D450E9">
        <w:rPr>
          <w:position w:val="-4"/>
        </w:rPr>
        <w:pict w14:anchorId="1DF88AAA">
          <v:shape id="_x0000_i1088" type="#_x0000_t75" style="width:5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1ED&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7121ED&quot; wsp:rsidP=&quot;007121ED&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E7B59">
        <w:fldChar w:fldCharType="end"/>
      </w:r>
      <w:r w:rsidRPr="00DE7B59">
        <w:t xml:space="preserve"> [Mbps] is computed as the maximum data rate for a carrier in the frequency band of the serving cell for any </w:t>
      </w:r>
      <w:r w:rsidR="004B4775" w:rsidRPr="00DE7B59">
        <w:t>signalled</w:t>
      </w:r>
      <w:r w:rsidRPr="00DE7B59">
        <w:t xml:space="preserve"> band combination and feature set consistent with the serving cell, where the data rate value is given by the formula in Clause 4.1.2 in [13, TS 38.306], including the scaling factor </w:t>
      </w:r>
      <w:r w:rsidRPr="00DE7B59">
        <w:rPr>
          <w:i/>
        </w:rPr>
        <w:t>f(i)</w:t>
      </w:r>
    </w:p>
    <w:p w14:paraId="59DD1115" w14:textId="77777777" w:rsidR="001467AD" w:rsidRPr="00DE7B59" w:rsidRDefault="001467AD" w:rsidP="001467AD">
      <w:pPr>
        <w:pStyle w:val="B1"/>
      </w:pPr>
      <w:r w:rsidRPr="00DE7B59">
        <w:t>-</w:t>
      </w:r>
      <w:r w:rsidRPr="00DE7B59">
        <w:tab/>
      </w:r>
      <w:r w:rsidRPr="00DE7B59">
        <w:rPr>
          <w:iCs/>
        </w:rPr>
        <w:t>each actual repetition for PUSCH repetition type B is treated as one PUSCH</w:t>
      </w:r>
      <w:r w:rsidRPr="00DE7B59">
        <w:rPr>
          <w:i/>
        </w:rPr>
        <w:t>.</w:t>
      </w:r>
    </w:p>
    <w:p w14:paraId="10E53204" w14:textId="77777777" w:rsidR="001467AD" w:rsidRPr="00DE7B59" w:rsidRDefault="001467AD" w:rsidP="001467AD">
      <w:pPr>
        <w:rPr>
          <w:lang w:eastAsia="sv-SE"/>
        </w:rPr>
      </w:pPr>
      <w:r w:rsidRPr="00DE7B59">
        <w:rPr>
          <w:lang w:eastAsia="sv-SE"/>
        </w:rPr>
        <w:t>[TS 38.321, clause 5.4.2.1]</w:t>
      </w:r>
    </w:p>
    <w:p w14:paraId="43BC7FB2" w14:textId="77777777" w:rsidR="001467AD" w:rsidRPr="00DE7B59" w:rsidRDefault="001467AD" w:rsidP="001467A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317BAB01" w14:textId="77777777" w:rsidR="001467AD" w:rsidRPr="00DE7B59" w:rsidRDefault="001467AD" w:rsidP="001467AD">
      <w:pPr>
        <w:rPr>
          <w:lang w:eastAsia="ko-KR"/>
        </w:rPr>
      </w:pPr>
      <w:r w:rsidRPr="00DE7B59">
        <w:rPr>
          <w:lang w:eastAsia="ko-KR"/>
        </w:rPr>
        <w:t>The number of parallel UL HARQ processes per HARQ entity is specified in TS 38.214 [7].</w:t>
      </w:r>
    </w:p>
    <w:p w14:paraId="705C08F2" w14:textId="77777777" w:rsidR="001467AD" w:rsidRPr="00DE7B59" w:rsidRDefault="001467AD" w:rsidP="001467AD">
      <w:pPr>
        <w:rPr>
          <w:lang w:eastAsia="ko-KR"/>
        </w:rPr>
      </w:pPr>
      <w:r w:rsidRPr="00DE7B59">
        <w:rPr>
          <w:lang w:eastAsia="ko-KR"/>
        </w:rPr>
        <w:t>Each HARQ process supports one TB.</w:t>
      </w:r>
    </w:p>
    <w:p w14:paraId="15D025FA" w14:textId="77777777" w:rsidR="001467AD" w:rsidRPr="00DE7B59" w:rsidRDefault="001467AD" w:rsidP="001467AD">
      <w:pPr>
        <w:rPr>
          <w:lang w:eastAsia="ko-KR"/>
        </w:rPr>
      </w:pPr>
      <w:r w:rsidRPr="00DE7B59">
        <w:rPr>
          <w:lang w:eastAsia="ko-KR"/>
        </w:rPr>
        <w:t>E</w:t>
      </w:r>
      <w:r w:rsidRPr="00DE7B59">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D4D973F" w14:textId="77777777" w:rsidR="001467AD" w:rsidRPr="00DE7B59" w:rsidRDefault="001467AD" w:rsidP="001467AD">
      <w:pPr>
        <w:pStyle w:val="NO"/>
        <w:rPr>
          <w:lang w:eastAsia="ko-KR"/>
        </w:rPr>
      </w:pPr>
      <w:r w:rsidRPr="00DE7B59">
        <w:rPr>
          <w:lang w:eastAsia="ko-KR"/>
        </w:rPr>
        <w:t>NOTE:</w:t>
      </w:r>
      <w:r w:rsidRPr="00DE7B59">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4B04B44" w14:textId="77777777" w:rsidR="001467AD" w:rsidRPr="00DE7B59" w:rsidRDefault="001467AD" w:rsidP="001467AD">
      <w:pPr>
        <w:rPr>
          <w:lang w:eastAsia="ko-KR"/>
        </w:rPr>
      </w:pPr>
      <w:r w:rsidRPr="00DE7B59">
        <w:rPr>
          <w:lang w:eastAsia="ko-KR"/>
        </w:rPr>
        <w:t xml:space="preserve">The maximum number of transmissions of a TB within a bundle of the dynamic grant or configured grant is given by </w:t>
      </w:r>
      <w:r w:rsidRPr="00DE7B59">
        <w:rPr>
          <w:i/>
          <w:lang w:eastAsia="ko-KR"/>
        </w:rPr>
        <w:t>REPETITION_NUMBER</w:t>
      </w:r>
      <w:r w:rsidRPr="00DE7B59">
        <w:rPr>
          <w:lang w:eastAsia="ko-KR"/>
        </w:rPr>
        <w:t xml:space="preserve"> as follows:</w:t>
      </w:r>
    </w:p>
    <w:p w14:paraId="0A444174" w14:textId="77777777" w:rsidR="001467AD" w:rsidRPr="00DE7B59" w:rsidRDefault="001467AD" w:rsidP="001467AD">
      <w:pPr>
        <w:pStyle w:val="B1"/>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778FB922" w14:textId="77777777" w:rsidR="001467AD" w:rsidRPr="00DE7B59" w:rsidRDefault="001467AD" w:rsidP="001467AD">
      <w:pPr>
        <w:pStyle w:val="B1"/>
        <w:rPr>
          <w:lang w:eastAsia="ko-KR"/>
        </w:rPr>
      </w:pPr>
      <w:r w:rsidRPr="00DE7B59">
        <w:rPr>
          <w:lang w:eastAsia="ko-KR"/>
        </w:rPr>
        <w:t>-</w:t>
      </w:r>
      <w:r w:rsidRPr="00DE7B59">
        <w:rPr>
          <w:lang w:eastAsia="ko-KR"/>
        </w:rPr>
        <w:tab/>
        <w:t xml:space="preserve">For a configured grant, </w:t>
      </w:r>
      <w:r w:rsidRPr="00DE7B59">
        <w:rPr>
          <w:i/>
          <w:lang w:eastAsia="ko-KR"/>
        </w:rPr>
        <w:t>REPETITION_NUMBER</w:t>
      </w:r>
      <w:r w:rsidRPr="00DE7B59">
        <w:rPr>
          <w:lang w:eastAsia="ko-KR"/>
        </w:rPr>
        <w:t xml:space="preserve"> is set to a value provided by lower layers, as specified in clause 6.1.2.3 of TS 38.214 [7].</w:t>
      </w:r>
    </w:p>
    <w:p w14:paraId="5FBE3DD1" w14:textId="77777777" w:rsidR="001467AD" w:rsidRPr="00DE7B59" w:rsidRDefault="001467AD" w:rsidP="001467A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t xml:space="preserve"> </w:t>
      </w:r>
      <w:r w:rsidRPr="00DE7B59">
        <w:rPr>
          <w:lang w:eastAsia="ko-KR"/>
        </w:rPr>
        <w:t>unless they are terminated as specified in clause 6.1 of TS 38.214 [7]. Each transmission within a bundle is a separate uplink grant delivered to the HARQ entity.</w:t>
      </w:r>
    </w:p>
    <w:p w14:paraId="20566D7E" w14:textId="77777777" w:rsidR="001467AD" w:rsidRPr="00DE7B59" w:rsidRDefault="001467AD" w:rsidP="001467AD">
      <w:pPr>
        <w:rPr>
          <w:lang w:eastAsia="ko-KR"/>
        </w:rPr>
      </w:pPr>
      <w:r w:rsidRPr="00DE7B59">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2EB34A33" w14:textId="77777777" w:rsidR="001467AD" w:rsidRPr="00DE7B59" w:rsidRDefault="001467AD" w:rsidP="001467AD">
      <w:r w:rsidRPr="00DE7B59">
        <w:t xml:space="preserve">For each </w:t>
      </w:r>
      <w:r w:rsidRPr="00DE7B59">
        <w:rPr>
          <w:lang w:eastAsia="ko-KR"/>
        </w:rPr>
        <w:t>uplink grant</w:t>
      </w:r>
      <w:r w:rsidRPr="00DE7B59">
        <w:t>, the HARQ entity shall:</w:t>
      </w:r>
    </w:p>
    <w:p w14:paraId="2F324EAF" w14:textId="77777777" w:rsidR="001467AD" w:rsidRPr="00DE7B59" w:rsidRDefault="001467AD" w:rsidP="001467AD">
      <w:pPr>
        <w:pStyle w:val="B1"/>
      </w:pPr>
      <w:r w:rsidRPr="00DE7B59">
        <w:rPr>
          <w:lang w:eastAsia="ko-KR"/>
        </w:rPr>
        <w:t>1&gt;</w:t>
      </w:r>
      <w:r w:rsidRPr="00DE7B59">
        <w:tab/>
        <w:t xml:space="preserve">identify the HARQ process associated with this </w:t>
      </w:r>
      <w:r w:rsidRPr="00DE7B59">
        <w:rPr>
          <w:lang w:eastAsia="ko-KR"/>
        </w:rPr>
        <w:t>grant</w:t>
      </w:r>
      <w:r w:rsidRPr="00DE7B59">
        <w:t>, and for each identified HARQ process:</w:t>
      </w:r>
    </w:p>
    <w:p w14:paraId="38016658" w14:textId="77777777" w:rsidR="001467AD" w:rsidRPr="00DE7B59" w:rsidRDefault="001467AD" w:rsidP="001467AD">
      <w:pPr>
        <w:pStyle w:val="B2"/>
        <w:rPr>
          <w:lang w:eastAsia="ko-KR"/>
        </w:rPr>
      </w:pPr>
      <w:r w:rsidRPr="00DE7B59">
        <w:rPr>
          <w:lang w:eastAsia="ko-KR"/>
        </w:rPr>
        <w:t>2&gt;</w:t>
      </w:r>
      <w:r w:rsidRPr="00DE7B59">
        <w:tab/>
        <w:t>if the received grant was not addressed to a Temporary C-RNTI on PDCCH</w:t>
      </w:r>
      <w:r w:rsidRPr="00DE7B59">
        <w:rPr>
          <w:lang w:eastAsia="ko-KR"/>
        </w:rPr>
        <w:t>,</w:t>
      </w:r>
      <w:r w:rsidRPr="00DE7B59">
        <w:t xml:space="preserve"> and the NDI provided in the associated HARQ information has been toggled compared to the value in the previous transmission of this TB of this HARQ process; or</w:t>
      </w:r>
    </w:p>
    <w:p w14:paraId="28BFFE7C" w14:textId="77777777" w:rsidR="001467AD" w:rsidRPr="00DE7B59" w:rsidRDefault="001467AD" w:rsidP="001467AD">
      <w:pPr>
        <w:pStyle w:val="B2"/>
        <w:rPr>
          <w:lang w:eastAsia="ko-KR"/>
        </w:rPr>
      </w:pPr>
      <w:r w:rsidRPr="00DE7B59">
        <w:rPr>
          <w:lang w:eastAsia="ko-KR"/>
        </w:rPr>
        <w:t>2&gt;</w:t>
      </w:r>
      <w:r w:rsidRPr="00DE7B59">
        <w:rPr>
          <w:lang w:eastAsia="ko-KR"/>
        </w:rPr>
        <w:tab/>
        <w:t>if the uplink grant was received on PDCCH for the C-RNTI and the HARQ buffer of the identified process is empty; or</w:t>
      </w:r>
    </w:p>
    <w:p w14:paraId="68929D95" w14:textId="77777777" w:rsidR="001467AD" w:rsidRPr="00DE7B59" w:rsidRDefault="001467AD" w:rsidP="001467AD">
      <w:pPr>
        <w:pStyle w:val="B2"/>
      </w:pPr>
      <w:r w:rsidRPr="00DE7B59">
        <w:rPr>
          <w:lang w:eastAsia="ko-KR"/>
        </w:rPr>
        <w:t>2&gt;</w:t>
      </w:r>
      <w:r w:rsidRPr="00DE7B59">
        <w:tab/>
        <w:t>if the uplink grant was received in a Random Access Response (i.e. in a MAC RAR or a fallback RAR); or</w:t>
      </w:r>
    </w:p>
    <w:p w14:paraId="5BB4425B" w14:textId="77777777" w:rsidR="001467AD" w:rsidRPr="00DE7B59" w:rsidRDefault="001467AD" w:rsidP="001467AD">
      <w:pPr>
        <w:pStyle w:val="B2"/>
      </w:pPr>
      <w:r w:rsidRPr="00DE7B59">
        <w:t>2&gt;</w:t>
      </w:r>
      <w:r w:rsidRPr="00DE7B59">
        <w:tab/>
      </w:r>
      <w:r w:rsidRPr="00DE7B59">
        <w:rPr>
          <w:rFonts w:eastAsia="SimSun"/>
          <w:lang w:eastAsia="zh-CN"/>
        </w:rPr>
        <w:t xml:space="preserve">if the uplink grant was </w:t>
      </w:r>
      <w:r w:rsidRPr="00DE7B59">
        <w:rPr>
          <w:lang w:eastAsia="ko-KR"/>
        </w:rPr>
        <w:t>determined as specified in clause 5.1.2a for the transmission of the MSGA payload; or</w:t>
      </w:r>
    </w:p>
    <w:p w14:paraId="2D62861C" w14:textId="77777777" w:rsidR="001467AD" w:rsidRPr="00DE7B59" w:rsidRDefault="001467AD" w:rsidP="001467AD">
      <w:pPr>
        <w:pStyle w:val="B2"/>
      </w:pPr>
      <w:r w:rsidRPr="00DE7B59">
        <w:t>2&gt;</w:t>
      </w:r>
      <w:r w:rsidRPr="00DE7B59">
        <w:tab/>
        <w:t xml:space="preserve">if the uplink grant was received on PDCCH for the C-RNTI in </w:t>
      </w:r>
      <w:r w:rsidRPr="00DE7B59">
        <w:rPr>
          <w:i/>
        </w:rPr>
        <w:t>ra-ResponseWindow</w:t>
      </w:r>
      <w:r w:rsidRPr="00DE7B59">
        <w:t xml:space="preserve"> and this PDCCH successfully completed the Random Access procedure initiated for beam failure recovery; or</w:t>
      </w:r>
    </w:p>
    <w:p w14:paraId="37BFACF9" w14:textId="77777777" w:rsidR="001467AD" w:rsidRPr="00DE7B59" w:rsidRDefault="001467AD" w:rsidP="001467AD">
      <w:pPr>
        <w:pStyle w:val="B2"/>
      </w:pPr>
      <w:r w:rsidRPr="00DE7B59">
        <w:t>2&gt;</w:t>
      </w:r>
      <w:r w:rsidRPr="00DE7B59">
        <w:tab/>
        <w:t>if the uplink grant is part of a bundle of the configured uplink grant, and may be used for initial transmission according to clause 6.1.2.3 of TS 38.214 [7], and if no MAC PDU has been obtained for this bundle:</w:t>
      </w:r>
    </w:p>
    <w:p w14:paraId="4F5BAD44" w14:textId="77777777" w:rsidR="001467AD" w:rsidRPr="00DE7B59" w:rsidRDefault="001467AD" w:rsidP="001467AD">
      <w:pPr>
        <w:pStyle w:val="B3"/>
      </w:pPr>
      <w:r w:rsidRPr="00DE7B59">
        <w:rPr>
          <w:lang w:eastAsia="ko-KR"/>
        </w:rPr>
        <w:t>3&gt;</w:t>
      </w:r>
      <w:r w:rsidRPr="00DE7B59">
        <w:rPr>
          <w:lang w:eastAsia="ko-KR"/>
        </w:rPr>
        <w:tab/>
      </w:r>
      <w:r w:rsidRPr="00DE7B59">
        <w:t xml:space="preserve">if there is a MAC PDU in the </w:t>
      </w:r>
      <w:r w:rsidRPr="00DE7B59">
        <w:rPr>
          <w:rFonts w:eastAsia="SimSun"/>
          <w:lang w:eastAsia="zh-CN"/>
        </w:rPr>
        <w:t>MSGA</w:t>
      </w:r>
      <w:r w:rsidRPr="00DE7B59">
        <w:t xml:space="preserve"> buffer</w:t>
      </w:r>
      <w:r w:rsidRPr="00DE7B59">
        <w:rPr>
          <w:lang w:eastAsia="zh-CN"/>
        </w:rPr>
        <w:t xml:space="preserve"> and the uplink grant </w:t>
      </w:r>
      <w:r w:rsidRPr="00DE7B59">
        <w:rPr>
          <w:lang w:eastAsia="ko-KR"/>
        </w:rPr>
        <w:t>determined as specified in clause 5.1.2a for the transmission of the MSGA payload</w:t>
      </w:r>
      <w:r w:rsidRPr="00DE7B59">
        <w:rPr>
          <w:lang w:eastAsia="zh-CN"/>
        </w:rPr>
        <w:t xml:space="preserve"> was selected</w:t>
      </w:r>
      <w:r w:rsidRPr="00DE7B59">
        <w:t>; or</w:t>
      </w:r>
    </w:p>
    <w:p w14:paraId="0B12D742" w14:textId="77777777" w:rsidR="001467AD" w:rsidRPr="00DE7B59" w:rsidRDefault="001467AD" w:rsidP="001467AD">
      <w:pPr>
        <w:pStyle w:val="B3"/>
      </w:pPr>
      <w:r w:rsidRPr="00DE7B59">
        <w:t>3&gt;</w:t>
      </w:r>
      <w:r w:rsidRPr="00DE7B59">
        <w:tab/>
        <w:t>if there is a MAC PDU in the MSGA buffer</w:t>
      </w:r>
      <w:r w:rsidRPr="00DE7B59">
        <w:rPr>
          <w:lang w:eastAsia="zh-CN"/>
        </w:rPr>
        <w:t xml:space="preserve"> and the uplink grant was received in a </w:t>
      </w:r>
      <w:r w:rsidRPr="00DE7B59">
        <w:t>fallbackRAR and this fallbackRAR successfully completed the Random Access procedure:</w:t>
      </w:r>
    </w:p>
    <w:p w14:paraId="6CD8B260" w14:textId="77777777" w:rsidR="001467AD" w:rsidRPr="00DE7B59" w:rsidRDefault="001467AD" w:rsidP="001467AD">
      <w:pPr>
        <w:pStyle w:val="B4"/>
      </w:pPr>
      <w:r w:rsidRPr="00DE7B59">
        <w:rPr>
          <w:lang w:eastAsia="ko-KR"/>
        </w:rPr>
        <w:t>4&gt;</w:t>
      </w:r>
      <w:r w:rsidRPr="00DE7B59">
        <w:tab/>
        <w:t>obtain the MAC PDU to transmit from the MSGA buffer.</w:t>
      </w:r>
    </w:p>
    <w:p w14:paraId="503FFDF1" w14:textId="77777777" w:rsidR="001467AD" w:rsidRPr="00DE7B59" w:rsidRDefault="001467AD" w:rsidP="001467AD">
      <w:pPr>
        <w:pStyle w:val="B3"/>
        <w:rPr>
          <w:lang w:eastAsia="zh-CN"/>
        </w:rPr>
      </w:pPr>
      <w:r w:rsidRPr="00DE7B59">
        <w:t>3&gt;</w:t>
      </w:r>
      <w:r w:rsidRPr="00DE7B59">
        <w:tab/>
        <w:t>else if there is a MAC PDU in the Msg3 buffer</w:t>
      </w:r>
      <w:r w:rsidRPr="00DE7B59">
        <w:rPr>
          <w:lang w:eastAsia="zh-CN"/>
        </w:rPr>
        <w:t xml:space="preserve"> and the uplink grant was received in a </w:t>
      </w:r>
      <w:r w:rsidRPr="00DE7B59">
        <w:t>fallbackRAR</w:t>
      </w:r>
      <w:r w:rsidRPr="00DE7B59">
        <w:rPr>
          <w:lang w:eastAsia="zh-CN"/>
        </w:rPr>
        <w:t>:</w:t>
      </w:r>
    </w:p>
    <w:p w14:paraId="41FDE423" w14:textId="77777777" w:rsidR="001467AD" w:rsidRPr="00DE7B59" w:rsidRDefault="001467AD" w:rsidP="001467AD">
      <w:pPr>
        <w:pStyle w:val="B4"/>
        <w:rPr>
          <w:lang w:eastAsia="ko-KR"/>
        </w:rPr>
      </w:pPr>
      <w:r w:rsidRPr="00DE7B59">
        <w:rPr>
          <w:lang w:eastAsia="ko-KR"/>
        </w:rPr>
        <w:t>4&gt;</w:t>
      </w:r>
      <w:r w:rsidRPr="00DE7B59">
        <w:tab/>
        <w:t>obtain the MAC PDU to transmit from the Msg3 buffer.</w:t>
      </w:r>
    </w:p>
    <w:p w14:paraId="4425E789" w14:textId="77777777" w:rsidR="001467AD" w:rsidRPr="00DE7B59" w:rsidRDefault="001467AD" w:rsidP="001467AD">
      <w:pPr>
        <w:pStyle w:val="B3"/>
      </w:pPr>
      <w:r w:rsidRPr="00DE7B59">
        <w:rPr>
          <w:lang w:eastAsia="ko-KR"/>
        </w:rPr>
        <w:t>3&gt;</w:t>
      </w:r>
      <w:r w:rsidRPr="00DE7B59">
        <w:tab/>
        <w:t>else if there is a MAC PDU in the Msg3 buffer</w:t>
      </w:r>
      <w:r w:rsidRPr="00DE7B59">
        <w:rPr>
          <w:lang w:eastAsia="zh-CN"/>
        </w:rPr>
        <w:t xml:space="preserve"> and the uplink grant was received in a MAC RAR; or</w:t>
      </w:r>
      <w:r w:rsidRPr="00DE7B59">
        <w:t>:</w:t>
      </w:r>
    </w:p>
    <w:p w14:paraId="7D303DEB" w14:textId="77777777" w:rsidR="001467AD" w:rsidRPr="00DE7B59" w:rsidRDefault="001467AD" w:rsidP="001467AD">
      <w:pPr>
        <w:pStyle w:val="B3"/>
      </w:pPr>
      <w:r w:rsidRPr="00DE7B59">
        <w:t>3&gt;</w:t>
      </w:r>
      <w:r w:rsidRPr="00DE7B59">
        <w:tab/>
        <w:t xml:space="preserve">if there is a MAC PDU in the Msg3 buffer and the uplink grant was received on PDCCH for the C-RNTI in </w:t>
      </w:r>
      <w:r w:rsidRPr="00DE7B59">
        <w:rPr>
          <w:i/>
        </w:rPr>
        <w:t>ra-ResponseWindow</w:t>
      </w:r>
      <w:r w:rsidRPr="00DE7B59">
        <w:t xml:space="preserve"> and this PDCCH successfully completed the Random Access procedure initiated for beam failure recovery:</w:t>
      </w:r>
    </w:p>
    <w:p w14:paraId="3EC467B1" w14:textId="77777777" w:rsidR="001467AD" w:rsidRPr="00DE7B59" w:rsidRDefault="001467AD" w:rsidP="001467AD">
      <w:pPr>
        <w:pStyle w:val="B4"/>
      </w:pPr>
      <w:r w:rsidRPr="00DE7B59">
        <w:rPr>
          <w:lang w:eastAsia="ko-KR"/>
        </w:rPr>
        <w:t>4&gt;</w:t>
      </w:r>
      <w:r w:rsidRPr="00DE7B59">
        <w:tab/>
        <w:t>obtain the MAC PDU to transmit from the Msg3 buffer.</w:t>
      </w:r>
    </w:p>
    <w:p w14:paraId="0FCACCF1" w14:textId="77777777" w:rsidR="001467AD" w:rsidRPr="00DE7B59" w:rsidRDefault="001467AD" w:rsidP="001467AD">
      <w:pPr>
        <w:pStyle w:val="B4"/>
      </w:pPr>
      <w:r w:rsidRPr="00DE7B59">
        <w:t>4&gt;</w:t>
      </w:r>
      <w:r w:rsidRPr="00DE7B59">
        <w:tab/>
        <w:t>if the uplink grant size does not match with size of the obtained MAC PDU; and</w:t>
      </w:r>
    </w:p>
    <w:p w14:paraId="7224F2A5" w14:textId="77777777" w:rsidR="001467AD" w:rsidRPr="00DE7B59" w:rsidRDefault="001467AD" w:rsidP="001467AD">
      <w:pPr>
        <w:pStyle w:val="B4"/>
      </w:pPr>
      <w:r w:rsidRPr="00DE7B59">
        <w:t>4&gt;</w:t>
      </w:r>
      <w:r w:rsidRPr="00DE7B59">
        <w:tab/>
        <w:t>if the Random Access procedure was successfully completed upon receiving the uplink grant:</w:t>
      </w:r>
    </w:p>
    <w:p w14:paraId="0E7D8D85" w14:textId="77777777" w:rsidR="001467AD" w:rsidRPr="00DE7B59" w:rsidRDefault="001467AD" w:rsidP="001467AD">
      <w:pPr>
        <w:pStyle w:val="B5"/>
      </w:pPr>
      <w:r w:rsidRPr="00DE7B59">
        <w:t>5&gt;</w:t>
      </w:r>
      <w:r w:rsidRPr="00DE7B59">
        <w:tab/>
        <w:t>indicate to the Multiplexing and assembly entity to include MAC subPDU(s) carrying MAC SDU from the obtained MAC PDU in the subsequent uplink transmission;</w:t>
      </w:r>
    </w:p>
    <w:p w14:paraId="01AAD840" w14:textId="77777777" w:rsidR="001467AD" w:rsidRPr="00DE7B59" w:rsidRDefault="001467AD" w:rsidP="001467AD">
      <w:pPr>
        <w:pStyle w:val="B5"/>
      </w:pPr>
      <w:r w:rsidRPr="00DE7B59">
        <w:t>5&gt;</w:t>
      </w:r>
      <w:r w:rsidRPr="00DE7B59">
        <w:tab/>
        <w:t>obtain the MAC PDU to transmit from the Multiplexing and assembly entity.</w:t>
      </w:r>
    </w:p>
    <w:p w14:paraId="1236B3D1" w14:textId="77777777" w:rsidR="001467AD" w:rsidRPr="00DE7B59" w:rsidRDefault="001467AD" w:rsidP="001467AD">
      <w:pPr>
        <w:pStyle w:val="B3"/>
        <w:rPr>
          <w:lang w:eastAsia="ko-KR"/>
        </w:rPr>
      </w:pPr>
      <w:r w:rsidRPr="00DE7B59">
        <w:rPr>
          <w:lang w:eastAsia="ko-KR"/>
        </w:rPr>
        <w:t>3&gt;</w:t>
      </w:r>
      <w:r w:rsidRPr="00DE7B59">
        <w:rPr>
          <w:lang w:eastAsia="ko-KR"/>
        </w:rPr>
        <w:tab/>
        <w:t xml:space="preserve">else if this uplink grant is a configured grant configured with </w:t>
      </w:r>
      <w:r w:rsidRPr="00DE7B59">
        <w:rPr>
          <w:i/>
          <w:lang w:eastAsia="ko-KR"/>
        </w:rPr>
        <w:t>autonomousTx</w:t>
      </w:r>
      <w:r w:rsidRPr="00DE7B59">
        <w:rPr>
          <w:lang w:eastAsia="ko-KR"/>
        </w:rPr>
        <w:t>; and</w:t>
      </w:r>
    </w:p>
    <w:p w14:paraId="579D24FB" w14:textId="77777777" w:rsidR="001467AD" w:rsidRPr="00DE7B59" w:rsidRDefault="001467AD" w:rsidP="001467AD">
      <w:pPr>
        <w:pStyle w:val="B3"/>
        <w:rPr>
          <w:lang w:eastAsia="ko-KR"/>
        </w:rPr>
      </w:pPr>
      <w:r w:rsidRPr="00DE7B59">
        <w:rPr>
          <w:lang w:eastAsia="ko-KR"/>
        </w:rPr>
        <w:t>3&gt;</w:t>
      </w:r>
      <w:r w:rsidRPr="00DE7B59">
        <w:rPr>
          <w:lang w:eastAsia="ko-KR"/>
        </w:rPr>
        <w:tab/>
        <w:t>if the previous configured uplink grant, in the BWP, for this HARQ process was not prioritized; and</w:t>
      </w:r>
    </w:p>
    <w:p w14:paraId="42A089AD" w14:textId="77777777" w:rsidR="001467AD" w:rsidRPr="00DE7B59" w:rsidRDefault="001467AD" w:rsidP="001467AD">
      <w:pPr>
        <w:pStyle w:val="B3"/>
        <w:rPr>
          <w:lang w:eastAsia="ko-KR"/>
        </w:rPr>
      </w:pPr>
      <w:r w:rsidRPr="00DE7B59">
        <w:rPr>
          <w:lang w:eastAsia="ko-KR"/>
        </w:rPr>
        <w:t>3&gt;</w:t>
      </w:r>
      <w:r w:rsidRPr="00DE7B59">
        <w:rPr>
          <w:lang w:eastAsia="ko-KR"/>
        </w:rPr>
        <w:tab/>
        <w:t>if a MAC PDU had already been obtained for this HARQ process; and</w:t>
      </w:r>
    </w:p>
    <w:p w14:paraId="23CE792E"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size matches with size of the obtained MAC PDU; and</w:t>
      </w:r>
    </w:p>
    <w:p w14:paraId="430BB08E" w14:textId="77777777" w:rsidR="001467AD" w:rsidRPr="00DE7B59" w:rsidRDefault="001467AD" w:rsidP="001467AD">
      <w:pPr>
        <w:pStyle w:val="B3"/>
        <w:rPr>
          <w:lang w:eastAsia="ko-KR"/>
        </w:rPr>
      </w:pPr>
      <w:r w:rsidRPr="00DE7B59">
        <w:rPr>
          <w:lang w:eastAsia="ko-KR"/>
        </w:rPr>
        <w:t>3&gt;</w:t>
      </w:r>
      <w:r w:rsidRPr="00DE7B59">
        <w:rPr>
          <w:lang w:eastAsia="ko-KR"/>
        </w:rPr>
        <w:tab/>
        <w:t>if none of PUSCH transmission(s) of the obtained MAC PDU has been completely performed:</w:t>
      </w:r>
    </w:p>
    <w:p w14:paraId="3280FF12" w14:textId="77777777" w:rsidR="001467AD" w:rsidRPr="00DE7B59" w:rsidRDefault="001467AD" w:rsidP="001467AD">
      <w:pPr>
        <w:pStyle w:val="B4"/>
        <w:rPr>
          <w:lang w:eastAsia="ko-KR"/>
        </w:rPr>
      </w:pPr>
      <w:r w:rsidRPr="00DE7B59">
        <w:rPr>
          <w:lang w:eastAsia="ko-KR"/>
        </w:rPr>
        <w:t>4&gt;</w:t>
      </w:r>
      <w:r w:rsidRPr="00DE7B59">
        <w:rPr>
          <w:lang w:eastAsia="ko-KR"/>
        </w:rPr>
        <w:tab/>
        <w:t>consider the MAC PDU has been obtained.</w:t>
      </w:r>
    </w:p>
    <w:p w14:paraId="19C613F5" w14:textId="77777777" w:rsidR="001467AD" w:rsidRPr="00DE7B59" w:rsidRDefault="001467AD" w:rsidP="001467AD">
      <w:pPr>
        <w:pStyle w:val="B3"/>
        <w:rPr>
          <w:lang w:eastAsia="ko-KR"/>
        </w:rPr>
      </w:pPr>
      <w:r w:rsidRPr="00DE7B59">
        <w:rPr>
          <w:lang w:eastAsia="ko-KR"/>
        </w:rPr>
        <w:t>3&gt;</w:t>
      </w:r>
      <w:r w:rsidRPr="00DE7B59">
        <w:rPr>
          <w:lang w:eastAsia="ko-KR"/>
        </w:rPr>
        <w:tab/>
        <w:t xml:space="preserve">else if the MAC entity is not configured with </w:t>
      </w:r>
      <w:r w:rsidRPr="00DE7B59">
        <w:rPr>
          <w:i/>
          <w:lang w:eastAsia="ko-KR"/>
        </w:rPr>
        <w:t>lch-basedPrioritization</w:t>
      </w:r>
      <w:r w:rsidRPr="00DE7B59">
        <w:rPr>
          <w:lang w:eastAsia="ko-KR"/>
        </w:rPr>
        <w:t>; or</w:t>
      </w:r>
    </w:p>
    <w:p w14:paraId="5EF85D3E" w14:textId="77777777" w:rsidR="001467AD" w:rsidRPr="00DE7B59" w:rsidRDefault="001467AD" w:rsidP="001467AD">
      <w:pPr>
        <w:pStyle w:val="B3"/>
        <w:rPr>
          <w:rFonts w:eastAsia="Malgun Gothic"/>
          <w:lang w:eastAsia="ko-KR"/>
        </w:rPr>
      </w:pPr>
      <w:r w:rsidRPr="00DE7B59">
        <w:rPr>
          <w:lang w:eastAsia="ko-KR"/>
        </w:rPr>
        <w:t>3&gt;</w:t>
      </w:r>
      <w:r w:rsidRPr="00DE7B59">
        <w:rPr>
          <w:lang w:eastAsia="ko-KR"/>
        </w:rPr>
        <w:tab/>
        <w:t>if this uplink grant is a prioritized uplink grant:</w:t>
      </w:r>
    </w:p>
    <w:p w14:paraId="791DF90C" w14:textId="77777777" w:rsidR="001467AD" w:rsidRPr="00DE7B59" w:rsidRDefault="001467AD" w:rsidP="001467AD">
      <w:pPr>
        <w:pStyle w:val="B4"/>
      </w:pPr>
      <w:r w:rsidRPr="00DE7B59">
        <w:rPr>
          <w:lang w:eastAsia="ko-KR"/>
        </w:rPr>
        <w:t>4&gt;</w:t>
      </w:r>
      <w:r w:rsidRPr="00DE7B59">
        <w:tab/>
        <w:t>obtain the MAC PDU to transmit from the Multiplexing and assembly entity, if any;</w:t>
      </w:r>
    </w:p>
    <w:p w14:paraId="0DE84649" w14:textId="77777777" w:rsidR="001467AD" w:rsidRPr="00DE7B59" w:rsidRDefault="001467AD" w:rsidP="001467AD">
      <w:pPr>
        <w:pStyle w:val="B3"/>
      </w:pPr>
      <w:r w:rsidRPr="00DE7B59">
        <w:rPr>
          <w:lang w:eastAsia="ko-KR"/>
        </w:rPr>
        <w:t>3&gt;</w:t>
      </w:r>
      <w:r w:rsidRPr="00DE7B59">
        <w:rPr>
          <w:lang w:eastAsia="zh-CN"/>
        </w:rPr>
        <w:tab/>
        <w:t>if a MAC PDU to transmit has been obtained:</w:t>
      </w:r>
    </w:p>
    <w:p w14:paraId="22DD1AFD" w14:textId="77777777" w:rsidR="001467AD" w:rsidRPr="00DE7B59" w:rsidRDefault="001467AD" w:rsidP="001467AD">
      <w:pPr>
        <w:pStyle w:val="B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76125CB"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 prioritized uplink grant:</w:t>
      </w:r>
    </w:p>
    <w:p w14:paraId="04F393F9" w14:textId="77777777" w:rsidR="001467AD" w:rsidRPr="00DE7B59" w:rsidRDefault="001467AD" w:rsidP="001467AD">
      <w:pPr>
        <w:pStyle w:val="B5"/>
      </w:pPr>
      <w:r w:rsidRPr="00DE7B59">
        <w:rPr>
          <w:lang w:eastAsia="ko-KR"/>
        </w:rPr>
        <w:t>5&gt;</w:t>
      </w:r>
      <w:r w:rsidRPr="00DE7B59">
        <w:tab/>
        <w:t>deliver the MAC PDU and the uplink grant and the HARQ information of the TB</w:t>
      </w:r>
      <w:r w:rsidRPr="00DE7B59">
        <w:rPr>
          <w:lang w:eastAsia="ko-KR"/>
        </w:rPr>
        <w:t xml:space="preserve"> </w:t>
      </w:r>
      <w:r w:rsidRPr="00DE7B59">
        <w:t>to the identified HARQ process;</w:t>
      </w:r>
    </w:p>
    <w:p w14:paraId="0F8065EA" w14:textId="77777777" w:rsidR="001467AD" w:rsidRPr="00DE7B59" w:rsidRDefault="001467AD" w:rsidP="001467AD">
      <w:pPr>
        <w:pStyle w:val="B5"/>
        <w:rPr>
          <w:lang w:eastAsia="ko-KR"/>
        </w:rPr>
      </w:pPr>
      <w:r w:rsidRPr="00DE7B59">
        <w:rPr>
          <w:lang w:eastAsia="ko-KR"/>
        </w:rPr>
        <w:t>5&gt;</w:t>
      </w:r>
      <w:r w:rsidRPr="00DE7B59">
        <w:tab/>
        <w:t>instruct the identified HARQ process to trigger a new transmission;</w:t>
      </w:r>
    </w:p>
    <w:p w14:paraId="4BD28D29" w14:textId="77777777" w:rsidR="001467AD" w:rsidRPr="00DE7B59" w:rsidRDefault="001467AD" w:rsidP="001467AD">
      <w:pPr>
        <w:pStyle w:val="B5"/>
        <w:rPr>
          <w:lang w:eastAsia="ko-KR"/>
        </w:rPr>
      </w:pPr>
      <w:r w:rsidRPr="00DE7B59">
        <w:rPr>
          <w:lang w:eastAsia="ko-KR"/>
        </w:rPr>
        <w:t>5&gt;</w:t>
      </w:r>
      <w:r w:rsidRPr="00DE7B59">
        <w:rPr>
          <w:lang w:eastAsia="ko-KR"/>
        </w:rPr>
        <w:tab/>
        <w:t>if the uplink grant is a configured uplink grant:</w:t>
      </w:r>
    </w:p>
    <w:p w14:paraId="677E3EDA"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713E0CAE"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74796718" w14:textId="77777777" w:rsidR="001467AD" w:rsidRPr="00DE7B59" w:rsidRDefault="001467AD" w:rsidP="001467AD">
      <w:pPr>
        <w:pStyle w:val="B5"/>
        <w:rPr>
          <w:lang w:eastAsia="ko-KR"/>
        </w:rPr>
      </w:pPr>
      <w:r w:rsidRPr="00DE7B59">
        <w:rPr>
          <w:lang w:eastAsia="ko-KR"/>
        </w:rPr>
        <w:t>5&gt;</w:t>
      </w:r>
      <w:r w:rsidRPr="00DE7B59">
        <w:rPr>
          <w:lang w:eastAsia="ko-KR"/>
        </w:rPr>
        <w:tab/>
        <w:t>if the uplink grant is addressed to C-RNTI, and the identified HARQ process is configured for a configured uplink grant:</w:t>
      </w:r>
    </w:p>
    <w:p w14:paraId="7074F588"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51FC5F50" w14:textId="77777777" w:rsidR="001467AD" w:rsidRPr="00DE7B59" w:rsidRDefault="001467AD" w:rsidP="001467AD">
      <w:pPr>
        <w:pStyle w:val="B5"/>
      </w:pPr>
      <w:r w:rsidRPr="00DE7B59">
        <w:rPr>
          <w:lang w:eastAsia="ko-KR"/>
        </w:rPr>
        <w:t>5&gt;</w:t>
      </w:r>
      <w:r w:rsidRPr="00DE7B59">
        <w:tab/>
        <w:t xml:space="preserve">if </w:t>
      </w:r>
      <w:r w:rsidRPr="00DE7B59">
        <w:rPr>
          <w:i/>
          <w:lang w:eastAsia="ko-KR"/>
        </w:rPr>
        <w:t>cg-RetransmissionTimer</w:t>
      </w:r>
      <w:r w:rsidRPr="00DE7B59">
        <w:t xml:space="preserve"> is configured for the identified HARQ process; and</w:t>
      </w:r>
    </w:p>
    <w:p w14:paraId="59E1521C" w14:textId="77777777" w:rsidR="001467AD" w:rsidRPr="00DE7B59" w:rsidRDefault="001467AD" w:rsidP="001467AD">
      <w:pPr>
        <w:pStyle w:val="B5"/>
      </w:pPr>
      <w:r w:rsidRPr="00DE7B59">
        <w:rPr>
          <w:lang w:eastAsia="ko-KR"/>
        </w:rPr>
        <w:t>5&gt;</w:t>
      </w:r>
      <w:r w:rsidRPr="00DE7B59">
        <w:tab/>
        <w:t>if the transmission is performed and LBT failure indication is received from lower layers:</w:t>
      </w:r>
    </w:p>
    <w:p w14:paraId="3417D20A" w14:textId="77777777" w:rsidR="001467AD" w:rsidRPr="00DE7B59" w:rsidRDefault="001467AD" w:rsidP="001467AD">
      <w:pPr>
        <w:pStyle w:val="B6"/>
        <w:rPr>
          <w:lang w:eastAsia="ko-KR"/>
        </w:rPr>
      </w:pPr>
      <w:r w:rsidRPr="00DE7B59">
        <w:rPr>
          <w:lang w:eastAsia="ko-KR"/>
        </w:rPr>
        <w:t>6&gt;</w:t>
      </w:r>
      <w:r w:rsidRPr="00DE7B59">
        <w:rPr>
          <w:lang w:eastAsia="ko-KR"/>
        </w:rPr>
        <w:tab/>
      </w:r>
      <w:r w:rsidRPr="00DE7B59">
        <w:t>consider the identified HARQ process as pending.</w:t>
      </w:r>
    </w:p>
    <w:p w14:paraId="10E1A99F" w14:textId="77777777" w:rsidR="001467AD" w:rsidRPr="00DE7B59" w:rsidRDefault="001467AD" w:rsidP="001467AD">
      <w:pPr>
        <w:pStyle w:val="B3"/>
        <w:rPr>
          <w:lang w:eastAsia="ko-KR"/>
        </w:rPr>
      </w:pPr>
      <w:r w:rsidRPr="00DE7B59">
        <w:rPr>
          <w:lang w:eastAsia="ko-KR"/>
        </w:rPr>
        <w:t>3&gt;</w:t>
      </w:r>
      <w:r w:rsidRPr="00DE7B59">
        <w:rPr>
          <w:lang w:eastAsia="ko-KR"/>
        </w:rPr>
        <w:tab/>
        <w:t>else:</w:t>
      </w:r>
    </w:p>
    <w:p w14:paraId="3C34E006" w14:textId="77777777" w:rsidR="001467AD" w:rsidRPr="00DE7B59" w:rsidRDefault="001467AD" w:rsidP="001467AD">
      <w:pPr>
        <w:pStyle w:val="B4"/>
        <w:rPr>
          <w:lang w:eastAsia="ko-KR"/>
        </w:rPr>
      </w:pPr>
      <w:r w:rsidRPr="00DE7B59">
        <w:rPr>
          <w:lang w:eastAsia="ko-KR"/>
        </w:rPr>
        <w:t>4&gt;</w:t>
      </w:r>
      <w:r w:rsidRPr="00DE7B59">
        <w:rPr>
          <w:lang w:eastAsia="ko-KR"/>
        </w:rPr>
        <w:tab/>
        <w:t>flush the HARQ buffer of the identified HARQ process.</w:t>
      </w:r>
    </w:p>
    <w:p w14:paraId="538326E9" w14:textId="77777777" w:rsidR="001467AD" w:rsidRPr="00DE7B59" w:rsidRDefault="001467AD" w:rsidP="001467AD">
      <w:pPr>
        <w:pStyle w:val="B2"/>
      </w:pPr>
      <w:r w:rsidRPr="00DE7B59">
        <w:rPr>
          <w:lang w:eastAsia="ko-KR"/>
        </w:rPr>
        <w:t>2&gt;</w:t>
      </w:r>
      <w:r w:rsidRPr="00DE7B59">
        <w:tab/>
        <w:t>else (i.e. retransmission):</w:t>
      </w:r>
    </w:p>
    <w:p w14:paraId="6978A597"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received on PDCCH was addressed to CS-RNTI and if the HARQ buffer of the identified process is empty; or</w:t>
      </w:r>
    </w:p>
    <w:p w14:paraId="54756FBD"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is part of a bundle and if no MAC PDU has been obtained for this bundle; or</w:t>
      </w:r>
    </w:p>
    <w:p w14:paraId="384C965A"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6D30DBBA" w14:textId="77777777" w:rsidR="001467AD" w:rsidRPr="00DE7B59" w:rsidRDefault="001467AD" w:rsidP="001467AD">
      <w:pPr>
        <w:pStyle w:val="B3"/>
        <w:rPr>
          <w:rFonts w:eastAsia="Malgun Gothic"/>
          <w:lang w:eastAsia="ko-KR"/>
        </w:rPr>
      </w:pPr>
      <w:r w:rsidRPr="00DE7B59">
        <w:rPr>
          <w:lang w:eastAsia="ko-KR"/>
        </w:rPr>
        <w:t>3&gt;</w:t>
      </w:r>
      <w:r w:rsidRPr="00DE7B59">
        <w:rPr>
          <w:lang w:eastAsia="ko-KR"/>
        </w:rPr>
        <w:tab/>
        <w:t xml:space="preserve">if the MAC entity is configured with </w:t>
      </w:r>
      <w:r w:rsidRPr="00DE7B59">
        <w:rPr>
          <w:i/>
          <w:lang w:eastAsia="ko-KR"/>
        </w:rPr>
        <w:t>lch-basedPrioritization</w:t>
      </w:r>
      <w:r w:rsidRPr="00DE7B59">
        <w:rPr>
          <w:lang w:eastAsia="ko-KR"/>
        </w:rPr>
        <w:t xml:space="preserve"> and this uplink grant is not a prioritized uplink grant:</w:t>
      </w:r>
    </w:p>
    <w:p w14:paraId="066A5108" w14:textId="77777777" w:rsidR="001467AD" w:rsidRPr="00DE7B59" w:rsidRDefault="001467AD" w:rsidP="001467AD">
      <w:pPr>
        <w:pStyle w:val="B4"/>
        <w:rPr>
          <w:lang w:eastAsia="ko-KR"/>
        </w:rPr>
      </w:pPr>
      <w:r w:rsidRPr="00DE7B59">
        <w:rPr>
          <w:lang w:eastAsia="ko-KR"/>
        </w:rPr>
        <w:t>4&gt;</w:t>
      </w:r>
      <w:r w:rsidRPr="00DE7B59">
        <w:rPr>
          <w:lang w:eastAsia="ko-KR"/>
        </w:rPr>
        <w:tab/>
        <w:t>ignore the uplink grant.</w:t>
      </w:r>
    </w:p>
    <w:p w14:paraId="37B34718" w14:textId="77777777" w:rsidR="001467AD" w:rsidRPr="00DE7B59" w:rsidRDefault="001467AD" w:rsidP="001467AD">
      <w:pPr>
        <w:pStyle w:val="B3"/>
        <w:rPr>
          <w:lang w:eastAsia="ko-KR"/>
        </w:rPr>
      </w:pPr>
      <w:r w:rsidRPr="00DE7B59">
        <w:rPr>
          <w:lang w:eastAsia="ko-KR"/>
        </w:rPr>
        <w:t>3&gt;</w:t>
      </w:r>
      <w:r w:rsidRPr="00DE7B59">
        <w:rPr>
          <w:lang w:eastAsia="ko-KR"/>
        </w:rPr>
        <w:tab/>
        <w:t>else:</w:t>
      </w:r>
    </w:p>
    <w:p w14:paraId="73BB3D7B" w14:textId="77777777" w:rsidR="001467AD" w:rsidRPr="00DE7B59" w:rsidRDefault="001467AD" w:rsidP="001467AD">
      <w:pPr>
        <w:pStyle w:val="B4"/>
      </w:pPr>
      <w:r w:rsidRPr="00DE7B59">
        <w:rPr>
          <w:lang w:eastAsia="ko-KR"/>
        </w:rPr>
        <w:t>4&gt;</w:t>
      </w:r>
      <w:r w:rsidRPr="00DE7B59">
        <w:tab/>
        <w:t>deliver the uplink grant and the HARQ information (redundancy version) of the TB to the identified HARQ process;</w:t>
      </w:r>
    </w:p>
    <w:p w14:paraId="713288BF" w14:textId="77777777" w:rsidR="001467AD" w:rsidRPr="00DE7B59" w:rsidRDefault="001467AD" w:rsidP="001467AD">
      <w:pPr>
        <w:pStyle w:val="B4"/>
        <w:rPr>
          <w:lang w:eastAsia="ko-KR"/>
        </w:rPr>
      </w:pPr>
      <w:r w:rsidRPr="00DE7B59">
        <w:rPr>
          <w:lang w:eastAsia="ko-KR"/>
        </w:rPr>
        <w:t>4&gt;</w:t>
      </w:r>
      <w:r w:rsidRPr="00DE7B59">
        <w:tab/>
        <w:t xml:space="preserve">instruct the identified HARQ process to </w:t>
      </w:r>
      <w:r w:rsidRPr="00DE7B59">
        <w:rPr>
          <w:lang w:eastAsia="ko-KR"/>
        </w:rPr>
        <w:t>trigger a</w:t>
      </w:r>
      <w:r w:rsidRPr="00DE7B59">
        <w:t xml:space="preserve"> retransmission;</w:t>
      </w:r>
    </w:p>
    <w:p w14:paraId="3AB50B56"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addressed to CS-RNTI; or</w:t>
      </w:r>
    </w:p>
    <w:p w14:paraId="4E80B723"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addressed to C-RNTI, and the identified HARQ process is configured for a configured uplink grant:</w:t>
      </w:r>
    </w:p>
    <w:p w14:paraId="3AFE8BD6" w14:textId="77777777" w:rsidR="001467AD" w:rsidRPr="00DE7B59" w:rsidRDefault="001467AD" w:rsidP="001467AD">
      <w:pPr>
        <w:pStyle w:val="B5"/>
        <w:rPr>
          <w:lang w:eastAsia="ko-KR"/>
        </w:rPr>
      </w:pPr>
      <w:r w:rsidRPr="00DE7B59">
        <w:rPr>
          <w:lang w:eastAsia="ko-KR"/>
        </w:rPr>
        <w:t>5&gt;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52476D94"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 configured uplink grant:</w:t>
      </w:r>
    </w:p>
    <w:p w14:paraId="1943A2A1" w14:textId="77777777" w:rsidR="001467AD" w:rsidRPr="00DE7B59" w:rsidRDefault="001467AD" w:rsidP="001467AD">
      <w:pPr>
        <w:pStyle w:val="B5"/>
        <w:rPr>
          <w:lang w:eastAsia="ko-KR"/>
        </w:rPr>
      </w:pPr>
      <w:r w:rsidRPr="00DE7B59">
        <w:rPr>
          <w:lang w:eastAsia="ko-KR"/>
        </w:rPr>
        <w:t>5&gt;</w:t>
      </w:r>
      <w:r w:rsidRPr="00DE7B59">
        <w:rPr>
          <w:lang w:eastAsia="ko-KR"/>
        </w:rPr>
        <w:tab/>
        <w:t>if the identified HARQ process is pending:</w:t>
      </w:r>
    </w:p>
    <w:p w14:paraId="52C2C87D"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iCs/>
          <w:lang w:eastAsia="ko-KR"/>
        </w:rPr>
        <w:t>, if configured,</w:t>
      </w:r>
      <w:r w:rsidRPr="00DE7B59">
        <w:rPr>
          <w:lang w:eastAsia="ko-KR"/>
        </w:rPr>
        <w:t xml:space="preserve"> for the corresponding HARQ process when the transmission is performed if LBT failure indication is not received from lower layers;</w:t>
      </w:r>
    </w:p>
    <w:p w14:paraId="159240A0" w14:textId="77777777" w:rsidR="001467AD" w:rsidRPr="00DE7B59" w:rsidRDefault="001467AD" w:rsidP="001467AD">
      <w:pPr>
        <w:pStyle w:val="B5"/>
        <w:rPr>
          <w:lang w:eastAsia="ko-KR"/>
        </w:rPr>
      </w:pPr>
      <w:r w:rsidRPr="00DE7B59">
        <w:rPr>
          <w:lang w:eastAsia="ko-KR"/>
        </w:rPr>
        <w:t>5&gt;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26C5EC1B" w14:textId="77777777" w:rsidR="001467AD" w:rsidRPr="00DE7B59" w:rsidRDefault="001467AD" w:rsidP="001467AD">
      <w:pPr>
        <w:pStyle w:val="B4"/>
        <w:rPr>
          <w:lang w:eastAsia="en-US"/>
        </w:rPr>
      </w:pPr>
      <w:r w:rsidRPr="00DE7B59">
        <w:rPr>
          <w:lang w:eastAsia="ko-KR"/>
        </w:rPr>
        <w:t>4&gt;</w:t>
      </w:r>
      <w:r w:rsidRPr="00DE7B59">
        <w:tab/>
        <w:t>if the identified HARQ process is pending and the transmission is performed and LBT failure indication is not received from lower layers:</w:t>
      </w:r>
    </w:p>
    <w:p w14:paraId="11FF8135" w14:textId="77777777" w:rsidR="001467AD" w:rsidRPr="00DE7B59" w:rsidRDefault="001467AD" w:rsidP="001467AD">
      <w:pPr>
        <w:pStyle w:val="B5"/>
      </w:pPr>
      <w:r w:rsidRPr="00DE7B59">
        <w:rPr>
          <w:lang w:eastAsia="ko-KR"/>
        </w:rPr>
        <w:t>5&gt;</w:t>
      </w:r>
      <w:r w:rsidRPr="00DE7B59">
        <w:tab/>
        <w:t>consider the identified HARQ process as not pending.</w:t>
      </w:r>
    </w:p>
    <w:p w14:paraId="120C86FA" w14:textId="77777777" w:rsidR="001467AD" w:rsidRPr="00DE7B59" w:rsidRDefault="001467AD" w:rsidP="001467AD">
      <w:r w:rsidRPr="00DE7B59">
        <w:t>When determining if NDI has been toggled compared to the value in the previous transmission the MAC entity shall ignore NDI received in all uplink grants on PDCCH for its Temporary C-RNTI.</w:t>
      </w:r>
    </w:p>
    <w:p w14:paraId="05A2EB8E" w14:textId="77777777" w:rsidR="001467AD" w:rsidRPr="00DE7B59" w:rsidRDefault="001467AD" w:rsidP="001467AD">
      <w:r w:rsidRPr="00DE7B59">
        <w:rPr>
          <w:lang w:eastAsia="ko-KR"/>
        </w:rPr>
        <w:t xml:space="preserve">When </w:t>
      </w:r>
      <w:r w:rsidRPr="00DE7B59">
        <w:rPr>
          <w:i/>
          <w:lang w:eastAsia="ko-KR"/>
        </w:rPr>
        <w:t>configuredGrantTimer</w:t>
      </w:r>
      <w:r w:rsidRPr="00DE7B59">
        <w:rPr>
          <w:lang w:eastAsia="ko-KR"/>
        </w:rPr>
        <w:t xml:space="preserve"> or </w:t>
      </w:r>
      <w:r w:rsidRPr="00DE7B59">
        <w:rPr>
          <w:i/>
          <w:lang w:eastAsia="ko-KR"/>
        </w:rPr>
        <w:t>cg-RetransmissionTimer</w:t>
      </w:r>
      <w:r w:rsidRPr="00DE7B59">
        <w:rPr>
          <w:lang w:eastAsia="ko-KR"/>
        </w:rPr>
        <w:t xml:space="preserve"> is started or restarted by a PUSCH transmission, it shall be started at the beginning of the first symbol of the PUSCH transmission.</w:t>
      </w:r>
    </w:p>
    <w:p w14:paraId="56336C0B" w14:textId="77777777" w:rsidR="001467AD" w:rsidRPr="00DE7B59" w:rsidRDefault="001467AD" w:rsidP="001467AD">
      <w:pPr>
        <w:pStyle w:val="H6"/>
      </w:pPr>
      <w:r w:rsidRPr="00DE7B59">
        <w:t>7.1.1.3.12.3</w:t>
      </w:r>
      <w:r w:rsidRPr="00DE7B59">
        <w:tab/>
        <w:t>Test description</w:t>
      </w:r>
    </w:p>
    <w:p w14:paraId="0DC4CA73" w14:textId="77777777" w:rsidR="001467AD" w:rsidRPr="00DE7B59" w:rsidRDefault="001467AD" w:rsidP="001467AD">
      <w:pPr>
        <w:pStyle w:val="H6"/>
      </w:pPr>
      <w:r w:rsidRPr="00DE7B59">
        <w:t>7.1.1.3.12.3.1</w:t>
      </w:r>
      <w:r w:rsidRPr="00DE7B59">
        <w:tab/>
        <w:t>Pre-test conditions</w:t>
      </w:r>
    </w:p>
    <w:p w14:paraId="51975932" w14:textId="77777777" w:rsidR="001467AD" w:rsidRPr="00DE7B59" w:rsidRDefault="001467AD" w:rsidP="001467AD">
      <w:pPr>
        <w:rPr>
          <w:lang w:eastAsia="sv-SE"/>
        </w:rPr>
      </w:pPr>
      <w:r w:rsidRPr="00DE7B59">
        <w:rPr>
          <w:lang w:eastAsia="sv-SE"/>
        </w:rPr>
        <w:t>Same Pre-test conditions as in clause 7.1.1.0.</w:t>
      </w:r>
    </w:p>
    <w:p w14:paraId="3645AE94" w14:textId="77777777" w:rsidR="001467AD" w:rsidRPr="00DE7B59" w:rsidRDefault="001467AD" w:rsidP="001467AD">
      <w:pPr>
        <w:pStyle w:val="H6"/>
      </w:pPr>
      <w:r w:rsidRPr="00DE7B59">
        <w:t>7.1.1.3.12.3.2</w:t>
      </w:r>
      <w:r w:rsidRPr="00DE7B59">
        <w:tab/>
        <w:t>Test procedure sequence</w:t>
      </w:r>
    </w:p>
    <w:p w14:paraId="2A472E52" w14:textId="77777777" w:rsidR="001467AD" w:rsidRPr="00DE7B59" w:rsidRDefault="001467AD" w:rsidP="001467AD">
      <w:pPr>
        <w:pStyle w:val="TH"/>
      </w:pPr>
      <w:r w:rsidRPr="00DE7B59">
        <w:t>Table 7.1.1.3.12.3.2-1: Main behaviour</w:t>
      </w:r>
    </w:p>
    <w:tbl>
      <w:tblPr>
        <w:tblW w:w="9180" w:type="dxa"/>
        <w:tblLayout w:type="fixed"/>
        <w:tblLook w:val="01E0" w:firstRow="1" w:lastRow="1" w:firstColumn="1" w:lastColumn="1" w:noHBand="0" w:noVBand="0"/>
      </w:tblPr>
      <w:tblGrid>
        <w:gridCol w:w="534"/>
        <w:gridCol w:w="2976"/>
        <w:gridCol w:w="709"/>
        <w:gridCol w:w="2410"/>
        <w:gridCol w:w="567"/>
        <w:gridCol w:w="1984"/>
      </w:tblGrid>
      <w:tr w:rsidR="001467AD" w:rsidRPr="00DE7B59" w14:paraId="1FD3DCE0" w14:textId="77777777" w:rsidTr="007A73A2">
        <w:trPr>
          <w:cantSplit/>
        </w:trPr>
        <w:tc>
          <w:tcPr>
            <w:tcW w:w="534" w:type="dxa"/>
            <w:tcBorders>
              <w:top w:val="single" w:sz="4" w:space="0" w:color="auto"/>
              <w:left w:val="single" w:sz="4" w:space="0" w:color="auto"/>
              <w:right w:val="single" w:sz="4" w:space="0" w:color="auto"/>
            </w:tcBorders>
          </w:tcPr>
          <w:p w14:paraId="07C8CF5E" w14:textId="77777777" w:rsidR="001467AD" w:rsidRPr="00DE7B59" w:rsidRDefault="001467AD" w:rsidP="007A73A2">
            <w:pPr>
              <w:pStyle w:val="TAH"/>
              <w:rPr>
                <w:lang w:eastAsia="en-US"/>
              </w:rPr>
            </w:pPr>
            <w:r w:rsidRPr="00DE7B59">
              <w:rPr>
                <w:lang w:eastAsia="en-US"/>
              </w:rPr>
              <w:t>St</w:t>
            </w:r>
          </w:p>
        </w:tc>
        <w:tc>
          <w:tcPr>
            <w:tcW w:w="2976" w:type="dxa"/>
            <w:tcBorders>
              <w:top w:val="single" w:sz="4" w:space="0" w:color="auto"/>
              <w:left w:val="single" w:sz="4" w:space="0" w:color="auto"/>
              <w:right w:val="single" w:sz="4" w:space="0" w:color="auto"/>
            </w:tcBorders>
          </w:tcPr>
          <w:p w14:paraId="3DC7F8E1" w14:textId="77777777" w:rsidR="001467AD" w:rsidRPr="00DE7B59" w:rsidRDefault="001467AD" w:rsidP="007A73A2">
            <w:pPr>
              <w:pStyle w:val="TAH"/>
              <w:rPr>
                <w:lang w:eastAsia="en-US"/>
              </w:rPr>
            </w:pPr>
            <w:r w:rsidRPr="00DE7B59">
              <w:rPr>
                <w:lang w:eastAsia="en-US"/>
              </w:rPr>
              <w:t>Procedure</w:t>
            </w:r>
          </w:p>
        </w:tc>
        <w:tc>
          <w:tcPr>
            <w:tcW w:w="3119" w:type="dxa"/>
            <w:gridSpan w:val="2"/>
            <w:tcBorders>
              <w:top w:val="single" w:sz="4" w:space="0" w:color="auto"/>
              <w:left w:val="single" w:sz="4" w:space="0" w:color="auto"/>
              <w:bottom w:val="single" w:sz="4" w:space="0" w:color="auto"/>
              <w:right w:val="single" w:sz="4" w:space="0" w:color="auto"/>
            </w:tcBorders>
          </w:tcPr>
          <w:p w14:paraId="3BA39E44" w14:textId="77777777" w:rsidR="001467AD" w:rsidRPr="00DE7B59" w:rsidRDefault="001467AD" w:rsidP="007A73A2">
            <w:pPr>
              <w:pStyle w:val="TAH"/>
              <w:rPr>
                <w:lang w:eastAsia="en-US"/>
              </w:rPr>
            </w:pPr>
            <w:r w:rsidRPr="00DE7B59">
              <w:rPr>
                <w:lang w:eastAsia="en-US"/>
              </w:rPr>
              <w:t>Message Sequence</w:t>
            </w:r>
          </w:p>
        </w:tc>
        <w:tc>
          <w:tcPr>
            <w:tcW w:w="567" w:type="dxa"/>
            <w:vMerge w:val="restart"/>
            <w:tcBorders>
              <w:top w:val="single" w:sz="4" w:space="0" w:color="auto"/>
              <w:left w:val="single" w:sz="4" w:space="0" w:color="auto"/>
              <w:right w:val="single" w:sz="4" w:space="0" w:color="auto"/>
            </w:tcBorders>
          </w:tcPr>
          <w:p w14:paraId="0EFB57F8" w14:textId="77777777" w:rsidR="001467AD" w:rsidRPr="00DE7B59" w:rsidRDefault="001467AD" w:rsidP="007A73A2">
            <w:pPr>
              <w:pStyle w:val="TAH"/>
              <w:rPr>
                <w:lang w:eastAsia="en-US"/>
              </w:rPr>
            </w:pPr>
            <w:r w:rsidRPr="00DE7B59">
              <w:rPr>
                <w:lang w:eastAsia="en-US"/>
              </w:rPr>
              <w:t>TP</w:t>
            </w:r>
          </w:p>
        </w:tc>
        <w:tc>
          <w:tcPr>
            <w:tcW w:w="1984" w:type="dxa"/>
            <w:vMerge w:val="restart"/>
            <w:tcBorders>
              <w:top w:val="single" w:sz="4" w:space="0" w:color="auto"/>
              <w:left w:val="single" w:sz="4" w:space="0" w:color="auto"/>
              <w:right w:val="single" w:sz="4" w:space="0" w:color="auto"/>
            </w:tcBorders>
          </w:tcPr>
          <w:p w14:paraId="5B6A8096" w14:textId="77777777" w:rsidR="001467AD" w:rsidRPr="00DE7B59" w:rsidRDefault="001467AD" w:rsidP="007A73A2">
            <w:pPr>
              <w:pStyle w:val="TAH"/>
              <w:rPr>
                <w:lang w:eastAsia="en-US"/>
              </w:rPr>
            </w:pPr>
            <w:r w:rsidRPr="00DE7B59">
              <w:rPr>
                <w:lang w:eastAsia="en-US"/>
              </w:rPr>
              <w:t>Verdict</w:t>
            </w:r>
          </w:p>
        </w:tc>
      </w:tr>
      <w:tr w:rsidR="001467AD" w:rsidRPr="00DE7B59" w14:paraId="0951D49E" w14:textId="77777777" w:rsidTr="007A73A2">
        <w:trPr>
          <w:cantSplit/>
        </w:trPr>
        <w:tc>
          <w:tcPr>
            <w:tcW w:w="534" w:type="dxa"/>
            <w:tcBorders>
              <w:left w:val="single" w:sz="4" w:space="0" w:color="auto"/>
              <w:bottom w:val="single" w:sz="4" w:space="0" w:color="auto"/>
              <w:right w:val="single" w:sz="4" w:space="0" w:color="auto"/>
            </w:tcBorders>
          </w:tcPr>
          <w:p w14:paraId="1DCD43CF" w14:textId="77777777" w:rsidR="001467AD" w:rsidRPr="00DE7B59" w:rsidRDefault="001467AD" w:rsidP="007A73A2">
            <w:pPr>
              <w:pStyle w:val="TAH"/>
              <w:rPr>
                <w:lang w:eastAsia="en-US"/>
              </w:rPr>
            </w:pPr>
          </w:p>
        </w:tc>
        <w:tc>
          <w:tcPr>
            <w:tcW w:w="2976" w:type="dxa"/>
            <w:tcBorders>
              <w:left w:val="single" w:sz="4" w:space="0" w:color="auto"/>
              <w:bottom w:val="single" w:sz="4" w:space="0" w:color="auto"/>
              <w:right w:val="single" w:sz="4" w:space="0" w:color="auto"/>
            </w:tcBorders>
          </w:tcPr>
          <w:p w14:paraId="66AF2C25" w14:textId="77777777" w:rsidR="001467AD" w:rsidRPr="00DE7B59" w:rsidRDefault="001467AD" w:rsidP="007A73A2">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93D8060" w14:textId="77777777" w:rsidR="001467AD" w:rsidRPr="00DE7B59" w:rsidRDefault="001467AD" w:rsidP="007A73A2">
            <w:pPr>
              <w:pStyle w:val="TAH"/>
              <w:rPr>
                <w:lang w:eastAsia="en-US"/>
              </w:rPr>
            </w:pPr>
            <w:r w:rsidRPr="00DE7B59">
              <w:rPr>
                <w:lang w:eastAsia="en-US"/>
              </w:rPr>
              <w:t>U - S</w:t>
            </w:r>
          </w:p>
        </w:tc>
        <w:tc>
          <w:tcPr>
            <w:tcW w:w="2410" w:type="dxa"/>
            <w:tcBorders>
              <w:top w:val="single" w:sz="4" w:space="0" w:color="auto"/>
              <w:left w:val="single" w:sz="4" w:space="0" w:color="auto"/>
              <w:bottom w:val="single" w:sz="4" w:space="0" w:color="auto"/>
              <w:right w:val="single" w:sz="4" w:space="0" w:color="auto"/>
            </w:tcBorders>
          </w:tcPr>
          <w:p w14:paraId="7772C328" w14:textId="77777777" w:rsidR="001467AD" w:rsidRPr="00DE7B59" w:rsidRDefault="001467AD" w:rsidP="007A73A2">
            <w:pPr>
              <w:pStyle w:val="TAH"/>
              <w:rPr>
                <w:lang w:eastAsia="en-US"/>
              </w:rPr>
            </w:pPr>
            <w:r w:rsidRPr="00DE7B59">
              <w:rPr>
                <w:lang w:eastAsia="en-US"/>
              </w:rPr>
              <w:t>Message</w:t>
            </w:r>
          </w:p>
        </w:tc>
        <w:tc>
          <w:tcPr>
            <w:tcW w:w="567" w:type="dxa"/>
            <w:vMerge/>
            <w:tcBorders>
              <w:left w:val="single" w:sz="4" w:space="0" w:color="auto"/>
              <w:bottom w:val="single" w:sz="4" w:space="0" w:color="auto"/>
              <w:right w:val="single" w:sz="4" w:space="0" w:color="auto"/>
            </w:tcBorders>
          </w:tcPr>
          <w:p w14:paraId="08B5BF09" w14:textId="77777777" w:rsidR="001467AD" w:rsidRPr="00DE7B59" w:rsidRDefault="001467AD" w:rsidP="007A73A2">
            <w:pPr>
              <w:pStyle w:val="TAH"/>
              <w:rPr>
                <w:lang w:eastAsia="en-US"/>
              </w:rPr>
            </w:pPr>
          </w:p>
        </w:tc>
        <w:tc>
          <w:tcPr>
            <w:tcW w:w="1984" w:type="dxa"/>
            <w:vMerge/>
            <w:tcBorders>
              <w:left w:val="single" w:sz="4" w:space="0" w:color="auto"/>
              <w:bottom w:val="single" w:sz="4" w:space="0" w:color="auto"/>
              <w:right w:val="single" w:sz="4" w:space="0" w:color="auto"/>
            </w:tcBorders>
          </w:tcPr>
          <w:p w14:paraId="3F6E6628" w14:textId="77777777" w:rsidR="001467AD" w:rsidRPr="00DE7B59" w:rsidRDefault="001467AD" w:rsidP="007A73A2">
            <w:pPr>
              <w:pStyle w:val="TAH"/>
              <w:rPr>
                <w:lang w:eastAsia="en-US"/>
              </w:rPr>
            </w:pPr>
          </w:p>
        </w:tc>
      </w:tr>
      <w:tr w:rsidR="001467AD" w:rsidRPr="00DE7B59" w14:paraId="4CBF2D4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23565AD6" w14:textId="77777777" w:rsidR="001467AD" w:rsidRPr="00DE7B59" w:rsidRDefault="001467AD" w:rsidP="007A73A2">
            <w:pPr>
              <w:pStyle w:val="TAC"/>
              <w:rPr>
                <w:lang w:eastAsia="en-US"/>
              </w:rPr>
            </w:pPr>
            <w:r w:rsidRPr="00DE7B59">
              <w:rPr>
                <w:lang w:eastAsia="en-US"/>
              </w:rPr>
              <w:t>0A</w:t>
            </w:r>
          </w:p>
        </w:tc>
        <w:tc>
          <w:tcPr>
            <w:tcW w:w="2976" w:type="dxa"/>
            <w:tcBorders>
              <w:top w:val="single" w:sz="4" w:space="0" w:color="auto"/>
              <w:left w:val="single" w:sz="4" w:space="0" w:color="auto"/>
              <w:bottom w:val="single" w:sz="4" w:space="0" w:color="auto"/>
              <w:right w:val="single" w:sz="4" w:space="0" w:color="auto"/>
            </w:tcBorders>
          </w:tcPr>
          <w:p w14:paraId="42E78860" w14:textId="77777777" w:rsidR="001467AD" w:rsidRPr="00DE7B59" w:rsidRDefault="001467AD" w:rsidP="007A73A2">
            <w:pPr>
              <w:pStyle w:val="TAL"/>
              <w:rPr>
                <w:lang w:eastAsia="en-US"/>
              </w:rPr>
            </w:pPr>
            <w:r w:rsidRPr="00DE7B59">
              <w:rPr>
                <w:lang w:eastAsia="en-US"/>
              </w:rPr>
              <w:t xml:space="preserve">SS transmits in the indicated downlink assignment an </w:t>
            </w:r>
            <w:r w:rsidRPr="00DE7B59">
              <w:t xml:space="preserve">NR </w:t>
            </w:r>
            <w:r w:rsidRPr="00DE7B59">
              <w:rPr>
                <w:lang w:eastAsia="en-US"/>
              </w:rPr>
              <w:t>RRCReconfiguration.</w:t>
            </w:r>
            <w:r w:rsidRPr="00DE7B59">
              <w:t xml:space="preserve"> (Note 1)</w:t>
            </w:r>
          </w:p>
        </w:tc>
        <w:tc>
          <w:tcPr>
            <w:tcW w:w="709" w:type="dxa"/>
            <w:tcBorders>
              <w:top w:val="single" w:sz="4" w:space="0" w:color="auto"/>
              <w:left w:val="single" w:sz="4" w:space="0" w:color="auto"/>
              <w:bottom w:val="single" w:sz="4" w:space="0" w:color="auto"/>
              <w:right w:val="single" w:sz="4" w:space="0" w:color="auto"/>
            </w:tcBorders>
          </w:tcPr>
          <w:p w14:paraId="4767B366"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705A38CD" w14:textId="47F9AF50" w:rsidR="001467AD" w:rsidRPr="00DE7B59" w:rsidRDefault="0014462F" w:rsidP="007A73A2">
            <w:pPr>
              <w:pStyle w:val="TAL"/>
              <w:rPr>
                <w:i/>
                <w:iCs/>
                <w:lang w:eastAsia="en-US"/>
              </w:rPr>
            </w:pPr>
            <w:r w:rsidRPr="00DE7B59">
              <w:rPr>
                <w:i/>
                <w:iCs/>
                <w:lang w:eastAsia="en-US"/>
              </w:rPr>
              <w:t>(RRCReconfiguration)</w:t>
            </w:r>
          </w:p>
        </w:tc>
        <w:tc>
          <w:tcPr>
            <w:tcW w:w="567" w:type="dxa"/>
            <w:tcBorders>
              <w:top w:val="single" w:sz="4" w:space="0" w:color="auto"/>
              <w:left w:val="single" w:sz="4" w:space="0" w:color="auto"/>
              <w:bottom w:val="single" w:sz="4" w:space="0" w:color="auto"/>
              <w:right w:val="single" w:sz="4" w:space="0" w:color="auto"/>
            </w:tcBorders>
          </w:tcPr>
          <w:p w14:paraId="50420E20"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124D2FF" w14:textId="77777777" w:rsidR="001467AD" w:rsidRPr="00DE7B59" w:rsidRDefault="001467AD" w:rsidP="007A73A2">
            <w:pPr>
              <w:pStyle w:val="TAC"/>
              <w:rPr>
                <w:lang w:eastAsia="en-US"/>
              </w:rPr>
            </w:pPr>
            <w:r w:rsidRPr="00DE7B59">
              <w:rPr>
                <w:lang w:eastAsia="en-US"/>
              </w:rPr>
              <w:t>-</w:t>
            </w:r>
          </w:p>
        </w:tc>
      </w:tr>
      <w:tr w:rsidR="001467AD" w:rsidRPr="00DE7B59" w14:paraId="13B7380F"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5D3979F9" w14:textId="77777777" w:rsidR="001467AD" w:rsidRPr="00DE7B59" w:rsidRDefault="001467AD" w:rsidP="007A73A2">
            <w:pPr>
              <w:pStyle w:val="TAC"/>
              <w:rPr>
                <w:lang w:eastAsia="en-US"/>
              </w:rPr>
            </w:pPr>
            <w:r w:rsidRPr="00DE7B59">
              <w:rPr>
                <w:lang w:eastAsia="en-US"/>
              </w:rPr>
              <w:t>0B</w:t>
            </w:r>
          </w:p>
        </w:tc>
        <w:tc>
          <w:tcPr>
            <w:tcW w:w="2976" w:type="dxa"/>
            <w:tcBorders>
              <w:top w:val="single" w:sz="4" w:space="0" w:color="auto"/>
              <w:left w:val="single" w:sz="4" w:space="0" w:color="auto"/>
              <w:bottom w:val="single" w:sz="4" w:space="0" w:color="auto"/>
              <w:right w:val="single" w:sz="4" w:space="0" w:color="auto"/>
            </w:tcBorders>
          </w:tcPr>
          <w:p w14:paraId="01093C99" w14:textId="77777777" w:rsidR="001467AD" w:rsidRPr="00DE7B59" w:rsidRDefault="001467AD" w:rsidP="007A73A2">
            <w:pPr>
              <w:pStyle w:val="TAL"/>
              <w:rPr>
                <w:lang w:eastAsia="en-US"/>
              </w:rPr>
            </w:pPr>
            <w:r w:rsidRPr="00DE7B59">
              <w:rPr>
                <w:lang w:eastAsia="zh-CN"/>
              </w:rPr>
              <w:t xml:space="preserve">UE transmits NR </w:t>
            </w:r>
            <w:r w:rsidRPr="00DE7B59">
              <w:rPr>
                <w:lang w:eastAsia="en-US"/>
              </w:rPr>
              <w:t>RRCReconfigurationComplete message to the SS.</w:t>
            </w:r>
            <w:r w:rsidRPr="00DE7B59">
              <w:t xml:space="preserve"> (Note 2)</w:t>
            </w:r>
          </w:p>
        </w:tc>
        <w:tc>
          <w:tcPr>
            <w:tcW w:w="709" w:type="dxa"/>
            <w:tcBorders>
              <w:top w:val="single" w:sz="4" w:space="0" w:color="auto"/>
              <w:left w:val="single" w:sz="4" w:space="0" w:color="auto"/>
              <w:bottom w:val="single" w:sz="4" w:space="0" w:color="auto"/>
              <w:right w:val="single" w:sz="4" w:space="0" w:color="auto"/>
            </w:tcBorders>
          </w:tcPr>
          <w:p w14:paraId="5A6665B7"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558F6CC" w14:textId="50C7657B" w:rsidR="001467AD" w:rsidRPr="00DE7B59" w:rsidRDefault="0014462F" w:rsidP="007A73A2">
            <w:pPr>
              <w:pStyle w:val="TAL"/>
              <w:rPr>
                <w:i/>
                <w:iCs/>
                <w:lang w:eastAsia="en-US"/>
              </w:rPr>
            </w:pPr>
            <w:r w:rsidRPr="00DE7B59">
              <w:rPr>
                <w:i/>
                <w:iCs/>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6100C2D4"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53F2D3B" w14:textId="77777777" w:rsidR="001467AD" w:rsidRPr="00DE7B59" w:rsidRDefault="001467AD" w:rsidP="007A73A2">
            <w:pPr>
              <w:pStyle w:val="TAC"/>
              <w:rPr>
                <w:lang w:eastAsia="en-US"/>
              </w:rPr>
            </w:pPr>
            <w:r w:rsidRPr="00DE7B59">
              <w:rPr>
                <w:lang w:eastAsia="en-US"/>
              </w:rPr>
              <w:t>-</w:t>
            </w:r>
          </w:p>
        </w:tc>
      </w:tr>
      <w:tr w:rsidR="001467AD" w:rsidRPr="00DE7B59" w14:paraId="76F48636"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6EE423B" w14:textId="77777777" w:rsidR="001467AD" w:rsidRPr="00DE7B59" w:rsidRDefault="001467AD" w:rsidP="007A73A2">
            <w:pPr>
              <w:pStyle w:val="TAC"/>
              <w:rPr>
                <w:lang w:eastAsia="en-US"/>
              </w:rPr>
            </w:pPr>
            <w:r w:rsidRPr="00DE7B59">
              <w:rPr>
                <w:lang w:eastAsia="en-US"/>
              </w:rPr>
              <w:t>1</w:t>
            </w:r>
          </w:p>
        </w:tc>
        <w:tc>
          <w:tcPr>
            <w:tcW w:w="2976" w:type="dxa"/>
            <w:tcBorders>
              <w:top w:val="single" w:sz="4" w:space="0" w:color="auto"/>
              <w:left w:val="single" w:sz="4" w:space="0" w:color="auto"/>
              <w:bottom w:val="single" w:sz="4" w:space="0" w:color="auto"/>
              <w:right w:val="single" w:sz="4" w:space="0" w:color="auto"/>
            </w:tcBorders>
          </w:tcPr>
          <w:p w14:paraId="2D6FC6C6" w14:textId="77777777" w:rsidR="001467AD" w:rsidRPr="00DE7B59" w:rsidRDefault="001467AD" w:rsidP="007A73A2">
            <w:pPr>
              <w:pStyle w:val="TAL"/>
              <w:rPr>
                <w:lang w:eastAsia="en-US"/>
              </w:rPr>
            </w:pPr>
            <w:r w:rsidRPr="00DE7B59">
              <w:rPr>
                <w:lang w:eastAsia="en-US"/>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tcPr>
          <w:p w14:paraId="34295ECA"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32264273" w14:textId="77777777" w:rsidR="001467AD" w:rsidRPr="00DE7B59" w:rsidRDefault="001467AD" w:rsidP="007A73A2">
            <w:pPr>
              <w:pStyle w:val="TAL"/>
              <w:rPr>
                <w:lang w:eastAsia="en-US"/>
              </w:rPr>
            </w:pPr>
            <w:r w:rsidRPr="00DE7B5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00D0122B"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4955ADAC" w14:textId="77777777" w:rsidR="001467AD" w:rsidRPr="00DE7B59" w:rsidRDefault="001467AD" w:rsidP="007A73A2">
            <w:pPr>
              <w:pStyle w:val="TAC"/>
              <w:rPr>
                <w:lang w:eastAsia="en-US"/>
              </w:rPr>
            </w:pPr>
            <w:r w:rsidRPr="00DE7B59">
              <w:rPr>
                <w:lang w:eastAsia="en-US"/>
              </w:rPr>
              <w:t>-</w:t>
            </w:r>
          </w:p>
        </w:tc>
      </w:tr>
      <w:tr w:rsidR="001467AD" w:rsidRPr="00DE7B59" w14:paraId="4EDCA7EE"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DCDAC0C" w14:textId="77777777" w:rsidR="001467AD" w:rsidRPr="00DE7B59" w:rsidRDefault="001467AD" w:rsidP="007A73A2">
            <w:pPr>
              <w:pStyle w:val="TAC"/>
              <w:rPr>
                <w:lang w:eastAsia="en-US"/>
              </w:rPr>
            </w:pPr>
            <w:r w:rsidRPr="00DE7B59">
              <w:rPr>
                <w:lang w:eastAsia="en-US"/>
              </w:rPr>
              <w:t>2</w:t>
            </w:r>
          </w:p>
        </w:tc>
        <w:tc>
          <w:tcPr>
            <w:tcW w:w="2976" w:type="dxa"/>
            <w:tcBorders>
              <w:top w:val="single" w:sz="4" w:space="0" w:color="auto"/>
              <w:left w:val="single" w:sz="4" w:space="0" w:color="auto"/>
              <w:bottom w:val="single" w:sz="4" w:space="0" w:color="auto"/>
              <w:right w:val="single" w:sz="4" w:space="0" w:color="auto"/>
            </w:tcBorders>
          </w:tcPr>
          <w:p w14:paraId="764E0785" w14:textId="77777777" w:rsidR="001467AD" w:rsidRPr="00DE7B59" w:rsidRDefault="001467AD" w:rsidP="007A73A2">
            <w:pPr>
              <w:pStyle w:val="TAL"/>
              <w:rPr>
                <w:lang w:eastAsia="en-US"/>
              </w:rPr>
            </w:pPr>
            <w:r w:rsidRPr="00DE7B59">
              <w:rPr>
                <w:lang w:eastAsia="en-US"/>
              </w:rPr>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2A837E3E"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118ECCFE" w14:textId="77777777" w:rsidR="001467AD" w:rsidRPr="00DE7B59" w:rsidRDefault="001467AD" w:rsidP="007A73A2">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2E5AF627"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2A213C0" w14:textId="77777777" w:rsidR="001467AD" w:rsidRPr="00DE7B59" w:rsidRDefault="001467AD" w:rsidP="007A73A2">
            <w:pPr>
              <w:pStyle w:val="TAC"/>
              <w:rPr>
                <w:lang w:eastAsia="en-US"/>
              </w:rPr>
            </w:pPr>
            <w:r w:rsidRPr="00DE7B59">
              <w:rPr>
                <w:lang w:eastAsia="en-US"/>
              </w:rPr>
              <w:t>-</w:t>
            </w:r>
          </w:p>
        </w:tc>
      </w:tr>
      <w:tr w:rsidR="001467AD" w:rsidRPr="00DE7B59" w14:paraId="48D395D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022346FB" w14:textId="77777777" w:rsidR="001467AD" w:rsidRPr="00DE7B59" w:rsidRDefault="001467AD" w:rsidP="007A73A2">
            <w:pPr>
              <w:pStyle w:val="TAC"/>
              <w:rPr>
                <w:lang w:eastAsia="en-US"/>
              </w:rPr>
            </w:pPr>
            <w:r w:rsidRPr="00DE7B59">
              <w:rPr>
                <w:lang w:eastAsia="en-US"/>
              </w:rPr>
              <w:t>3</w:t>
            </w:r>
          </w:p>
        </w:tc>
        <w:tc>
          <w:tcPr>
            <w:tcW w:w="2976" w:type="dxa"/>
            <w:tcBorders>
              <w:top w:val="single" w:sz="4" w:space="0" w:color="auto"/>
              <w:left w:val="single" w:sz="4" w:space="0" w:color="auto"/>
              <w:bottom w:val="single" w:sz="4" w:space="0" w:color="auto"/>
              <w:right w:val="single" w:sz="4" w:space="0" w:color="auto"/>
            </w:tcBorders>
          </w:tcPr>
          <w:p w14:paraId="144B6EDD" w14:textId="743C0B4B" w:rsidR="00B74E4F" w:rsidRPr="00DE7B59" w:rsidRDefault="001467AD" w:rsidP="00B74E4F">
            <w:pPr>
              <w:pStyle w:val="TAL"/>
            </w:pPr>
            <w:r w:rsidRPr="00DE7B59">
              <w:rPr>
                <w:lang w:eastAsia="en-US"/>
              </w:rPr>
              <w:t>The SS allocate</w:t>
            </w:r>
            <w:r w:rsidRPr="00DE7B59">
              <w:rPr>
                <w:lang w:eastAsia="zh-CN"/>
              </w:rPr>
              <w:t>s an</w:t>
            </w:r>
            <w:r w:rsidRPr="00DE7B59">
              <w:rPr>
                <w:lang w:eastAsia="en-US"/>
              </w:rPr>
              <w:t xml:space="preserve"> UL Grant for HARQ process 1, sufficient for one RLC SDU to be looped back in a slot n</w:t>
            </w:r>
            <w:r w:rsidR="00B74E4F" w:rsidRPr="00DE7B59">
              <w:t>,</w:t>
            </w:r>
            <w:r w:rsidRPr="00DE7B59">
              <w:rPr>
                <w:lang w:eastAsia="en-US"/>
              </w:rPr>
              <w:t xml:space="preserve"> NDI indicates new transmission</w:t>
            </w:r>
            <w:r w:rsidR="00B74E4F" w:rsidRPr="00DE7B59">
              <w:t>,</w:t>
            </w:r>
            <w:r w:rsidRPr="00DE7B59">
              <w:rPr>
                <w:lang w:eastAsia="en-US"/>
              </w:rPr>
              <w:t xml:space="preserve"> DCI scheduling the PUSCH indicates rv</w:t>
            </w:r>
            <w:r w:rsidRPr="00DE7B59">
              <w:rPr>
                <w:vertAlign w:val="superscript"/>
                <w:lang w:eastAsia="en-US"/>
              </w:rPr>
              <w:t xml:space="preserve">ID </w:t>
            </w:r>
            <w:r w:rsidRPr="00DE7B59">
              <w:rPr>
                <w:lang w:eastAsia="en-US"/>
              </w:rPr>
              <w:t>= 0</w:t>
            </w:r>
            <w:r w:rsidR="00B74E4F" w:rsidRPr="00DE7B59">
              <w:t xml:space="preserve"> and i</w:t>
            </w:r>
            <w:r w:rsidR="00B74E4F" w:rsidRPr="00DE7B59">
              <w:rPr>
                <w:lang w:eastAsia="zh-CN"/>
              </w:rPr>
              <w:t>nvalid symbol pattern indicator set to 1</w:t>
            </w:r>
            <w:r w:rsidRPr="00DE7B59">
              <w:rPr>
                <w:lang w:eastAsia="en-US"/>
              </w:rPr>
              <w:t>.</w:t>
            </w:r>
            <w:r w:rsidR="001A4123" w:rsidRPr="00DE7B59">
              <w:rPr>
                <w:lang w:eastAsia="en-US"/>
              </w:rPr>
              <w:t xml:space="preserve"> The slot n is selected such that slot n+</w:t>
            </w:r>
            <w:r w:rsidR="00653441" w:rsidRPr="00DE7B59">
              <w:rPr>
                <w:lang w:eastAsia="en-US"/>
              </w:rPr>
              <w:t xml:space="preserve">k2-r16 </w:t>
            </w:r>
            <w:r w:rsidR="001A4123" w:rsidRPr="00DE7B59">
              <w:rPr>
                <w:lang w:eastAsia="en-US"/>
              </w:rPr>
              <w:t>is the first UL slot in subframe m satisfying (m mod 20) = 9</w:t>
            </w:r>
            <w:r w:rsidR="00B74E4F" w:rsidRPr="00DE7B59">
              <w:t xml:space="preserve"> for SCS=15kHz</w:t>
            </w:r>
            <w:r w:rsidR="00653441" w:rsidRPr="00DE7B59">
              <w:t xml:space="preserve"> (except for HD_FDD)</w:t>
            </w:r>
            <w:r w:rsidR="00B74E4F" w:rsidRPr="00DE7B59">
              <w:t xml:space="preserve"> and SCS=120kHz and</w:t>
            </w:r>
          </w:p>
          <w:p w14:paraId="1E66C5C8" w14:textId="684CFB91" w:rsidR="001467AD" w:rsidRPr="00DE7B59" w:rsidRDefault="00B74E4F" w:rsidP="00B74E4F">
            <w:pPr>
              <w:pStyle w:val="TAL"/>
              <w:rPr>
                <w:lang w:eastAsia="en-US"/>
              </w:rPr>
            </w:pPr>
            <w:r w:rsidRPr="00DE7B59">
              <w:t>(m mod 20) = 8 for SCS=30kHz</w:t>
            </w:r>
            <w:r w:rsidR="00653441" w:rsidRPr="00DE7B59">
              <w:t xml:space="preserve"> and HD_FDD</w:t>
            </w:r>
            <w:r w:rsidR="001A4123" w:rsidRPr="00DE7B59">
              <w:rPr>
                <w:lang w:eastAsia="en-US"/>
              </w:rPr>
              <w:t>.</w:t>
            </w:r>
            <w:r w:rsidRPr="00DE7B59">
              <w:t xml:space="preserve"> (Note 5)</w:t>
            </w:r>
            <w:r w:rsidR="00653441" w:rsidRPr="00DE7B59">
              <w:t xml:space="preserve"> (Note 6) (Note 7)</w:t>
            </w:r>
          </w:p>
        </w:tc>
        <w:tc>
          <w:tcPr>
            <w:tcW w:w="709" w:type="dxa"/>
            <w:tcBorders>
              <w:top w:val="single" w:sz="4" w:space="0" w:color="auto"/>
              <w:left w:val="single" w:sz="4" w:space="0" w:color="auto"/>
              <w:bottom w:val="single" w:sz="4" w:space="0" w:color="auto"/>
              <w:right w:val="single" w:sz="4" w:space="0" w:color="auto"/>
            </w:tcBorders>
          </w:tcPr>
          <w:p w14:paraId="67BE3EC8"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087B672F" w14:textId="77777777" w:rsidR="001467AD" w:rsidRPr="00DE7B59" w:rsidRDefault="001467AD" w:rsidP="007A73A2">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1323877"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EACDE28" w14:textId="77777777" w:rsidR="001467AD" w:rsidRPr="00DE7B59" w:rsidRDefault="001467AD" w:rsidP="007A73A2">
            <w:pPr>
              <w:pStyle w:val="TAC"/>
              <w:rPr>
                <w:lang w:eastAsia="en-US"/>
              </w:rPr>
            </w:pPr>
            <w:r w:rsidRPr="00DE7B59">
              <w:rPr>
                <w:lang w:eastAsia="en-US"/>
              </w:rPr>
              <w:t>-</w:t>
            </w:r>
          </w:p>
        </w:tc>
      </w:tr>
      <w:tr w:rsidR="001467AD" w:rsidRPr="00DE7B59" w14:paraId="2AFBB4B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827973E" w14:textId="77777777" w:rsidR="001467AD" w:rsidRPr="00DE7B59" w:rsidRDefault="001467AD" w:rsidP="007A73A2">
            <w:pPr>
              <w:pStyle w:val="TAC"/>
              <w:rPr>
                <w:lang w:eastAsia="en-US"/>
              </w:rPr>
            </w:pPr>
            <w:r w:rsidRPr="00DE7B59">
              <w:rPr>
                <w:lang w:eastAsia="en-US"/>
              </w:rPr>
              <w:t>4</w:t>
            </w:r>
          </w:p>
        </w:tc>
        <w:tc>
          <w:tcPr>
            <w:tcW w:w="2976" w:type="dxa"/>
            <w:tcBorders>
              <w:top w:val="single" w:sz="4" w:space="0" w:color="auto"/>
              <w:left w:val="single" w:sz="4" w:space="0" w:color="auto"/>
              <w:bottom w:val="single" w:sz="4" w:space="0" w:color="auto"/>
              <w:right w:val="single" w:sz="4" w:space="0" w:color="auto"/>
            </w:tcBorders>
          </w:tcPr>
          <w:p w14:paraId="21E20C54" w14:textId="4E639B6A" w:rsidR="001467AD" w:rsidRPr="00DE7B59" w:rsidRDefault="001467AD" w:rsidP="007A73A2">
            <w:pPr>
              <w:pStyle w:val="TAL"/>
              <w:rPr>
                <w:lang w:eastAsia="en-US"/>
              </w:rPr>
            </w:pPr>
            <w:r w:rsidRPr="00DE7B59">
              <w:rPr>
                <w:lang w:eastAsia="en-US"/>
              </w:rPr>
              <w:t>Check: Does the UE transmit a MAC PDU including one RLC SDU, in HARQ process 1</w:t>
            </w:r>
            <w:r w:rsidRPr="00DE7B59">
              <w:t xml:space="preserve"> and in slot n+4</w:t>
            </w:r>
            <w:r w:rsidRPr="00DE7B59">
              <w:rPr>
                <w:lang w:eastAsia="en-US"/>
              </w:rPr>
              <w:t xml:space="preserve"> and repeats in </w:t>
            </w:r>
            <w:r w:rsidR="001A4123" w:rsidRPr="00DE7B59">
              <w:rPr>
                <w:lang w:eastAsia="en-US"/>
              </w:rPr>
              <w:t>actual repetitions according to Table 7.1.1.3.12.3.2-2</w:t>
            </w:r>
            <w:r w:rsidRPr="00DE7B59">
              <w:rPr>
                <w:lang w:eastAsia="zh-CN"/>
              </w:rPr>
              <w:t xml:space="preserve"> with same resource allocation but different redundancy version (Note 3), if </w:t>
            </w:r>
            <w:r w:rsidRPr="00DE7B59">
              <w:t>the slot can be used for uplink transmission</w:t>
            </w:r>
            <w:r w:rsidR="0014462F" w:rsidRPr="00DE7B59">
              <w:t>?</w:t>
            </w:r>
            <w:r w:rsidRPr="00DE7B59">
              <w:t xml:space="preserve"> (Note 4)</w:t>
            </w:r>
          </w:p>
        </w:tc>
        <w:tc>
          <w:tcPr>
            <w:tcW w:w="709" w:type="dxa"/>
            <w:tcBorders>
              <w:top w:val="single" w:sz="4" w:space="0" w:color="auto"/>
              <w:left w:val="single" w:sz="4" w:space="0" w:color="auto"/>
              <w:bottom w:val="single" w:sz="4" w:space="0" w:color="auto"/>
              <w:right w:val="single" w:sz="4" w:space="0" w:color="auto"/>
            </w:tcBorders>
          </w:tcPr>
          <w:p w14:paraId="77FFAE15"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6C644FB" w14:textId="77777777" w:rsidR="001467AD" w:rsidRPr="00DE7B59" w:rsidRDefault="001467AD" w:rsidP="007A73A2">
            <w:pPr>
              <w:pStyle w:val="TAL"/>
              <w:rPr>
                <w:lang w:eastAsia="en-US"/>
              </w:rPr>
            </w:pPr>
            <w:r w:rsidRPr="00DE7B5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F5113A6" w14:textId="77777777" w:rsidR="001467AD" w:rsidRPr="00DE7B59" w:rsidRDefault="001467AD" w:rsidP="007A73A2">
            <w:pPr>
              <w:pStyle w:val="TAC"/>
              <w:rPr>
                <w:lang w:eastAsia="en-US"/>
              </w:rPr>
            </w:pPr>
            <w:r w:rsidRPr="00DE7B59">
              <w:rPr>
                <w:lang w:eastAsia="en-US"/>
              </w:rPr>
              <w:t>1</w:t>
            </w:r>
          </w:p>
        </w:tc>
        <w:tc>
          <w:tcPr>
            <w:tcW w:w="1984" w:type="dxa"/>
            <w:tcBorders>
              <w:top w:val="single" w:sz="4" w:space="0" w:color="auto"/>
              <w:left w:val="single" w:sz="4" w:space="0" w:color="auto"/>
              <w:bottom w:val="single" w:sz="4" w:space="0" w:color="auto"/>
              <w:right w:val="single" w:sz="4" w:space="0" w:color="auto"/>
            </w:tcBorders>
          </w:tcPr>
          <w:p w14:paraId="046B7F35" w14:textId="77777777" w:rsidR="001467AD" w:rsidRPr="00DE7B59" w:rsidRDefault="001467AD" w:rsidP="007A73A2">
            <w:pPr>
              <w:pStyle w:val="TAC"/>
              <w:rPr>
                <w:lang w:eastAsia="en-US"/>
              </w:rPr>
            </w:pPr>
            <w:r w:rsidRPr="00DE7B59">
              <w:rPr>
                <w:lang w:eastAsia="en-US"/>
              </w:rPr>
              <w:t>P</w:t>
            </w:r>
          </w:p>
        </w:tc>
      </w:tr>
      <w:tr w:rsidR="001467AD" w:rsidRPr="00DE7B59" w14:paraId="58731C2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5500375" w14:textId="77777777" w:rsidR="001467AD" w:rsidRPr="00DE7B59" w:rsidRDefault="001467AD" w:rsidP="007A73A2">
            <w:pPr>
              <w:pStyle w:val="TAC"/>
              <w:rPr>
                <w:lang w:eastAsia="en-US"/>
              </w:rPr>
            </w:pPr>
            <w:r w:rsidRPr="00DE7B59">
              <w:rPr>
                <w:lang w:eastAsia="en-US"/>
              </w:rPr>
              <w:t>5</w:t>
            </w:r>
          </w:p>
        </w:tc>
        <w:tc>
          <w:tcPr>
            <w:tcW w:w="2976" w:type="dxa"/>
            <w:tcBorders>
              <w:top w:val="single" w:sz="4" w:space="0" w:color="auto"/>
              <w:left w:val="single" w:sz="4" w:space="0" w:color="auto"/>
              <w:bottom w:val="single" w:sz="4" w:space="0" w:color="auto"/>
              <w:right w:val="single" w:sz="4" w:space="0" w:color="auto"/>
            </w:tcBorders>
          </w:tcPr>
          <w:p w14:paraId="39A15D78" w14:textId="77777777" w:rsidR="001467AD" w:rsidRPr="00DE7B59" w:rsidRDefault="001467AD" w:rsidP="007A73A2">
            <w:pPr>
              <w:pStyle w:val="TAL"/>
              <w:rPr>
                <w:lang w:eastAsia="en-US"/>
              </w:rPr>
            </w:pPr>
            <w:r w:rsidRPr="00DE7B59">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tcPr>
          <w:p w14:paraId="7E8BA6BF"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4E88EBA4" w14:textId="77777777" w:rsidR="001467AD" w:rsidRPr="00DE7B59" w:rsidRDefault="001467AD" w:rsidP="007A73A2">
            <w:pPr>
              <w:pStyle w:val="TAL"/>
              <w:rPr>
                <w:lang w:eastAsia="en-US"/>
              </w:rPr>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75C4CEF6"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A44B226" w14:textId="6FBDB957" w:rsidR="001467AD" w:rsidRPr="00DE7B59" w:rsidRDefault="0014462F" w:rsidP="007A73A2">
            <w:pPr>
              <w:pStyle w:val="TAC"/>
              <w:rPr>
                <w:lang w:eastAsia="en-US"/>
              </w:rPr>
            </w:pPr>
            <w:r w:rsidRPr="00DE7B59">
              <w:rPr>
                <w:lang w:eastAsia="en-US"/>
              </w:rPr>
              <w:t>-</w:t>
            </w:r>
          </w:p>
        </w:tc>
      </w:tr>
      <w:tr w:rsidR="001467AD" w:rsidRPr="00DE7B59" w14:paraId="0EBEEE92" w14:textId="77777777" w:rsidTr="007A73A2">
        <w:trPr>
          <w:cantSplit/>
        </w:trPr>
        <w:tc>
          <w:tcPr>
            <w:tcW w:w="9180" w:type="dxa"/>
            <w:gridSpan w:val="6"/>
            <w:tcBorders>
              <w:top w:val="single" w:sz="4" w:space="0" w:color="auto"/>
              <w:left w:val="single" w:sz="4" w:space="0" w:color="auto"/>
              <w:bottom w:val="single" w:sz="4" w:space="0" w:color="auto"/>
              <w:right w:val="single" w:sz="4" w:space="0" w:color="auto"/>
            </w:tcBorders>
          </w:tcPr>
          <w:p w14:paraId="530C7895" w14:textId="77777777" w:rsidR="001467AD" w:rsidRPr="00DE7B59" w:rsidRDefault="001467AD" w:rsidP="007A73A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207AD99A" w14:textId="77777777" w:rsidR="001467AD" w:rsidRPr="00DE7B59" w:rsidRDefault="001467AD" w:rsidP="007A73A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23FAAAE2" w14:textId="30F8CEF4" w:rsidR="001467AD" w:rsidRPr="00DE7B59" w:rsidRDefault="001467AD" w:rsidP="007A73A2">
            <w:pPr>
              <w:pStyle w:val="TAN"/>
              <w:rPr>
                <w:lang w:eastAsia="zh-CN"/>
              </w:rPr>
            </w:pPr>
            <w:r w:rsidRPr="00DE7B59">
              <w:rPr>
                <w:lang w:eastAsia="en-US"/>
              </w:rPr>
              <w:t>Note 3:</w:t>
            </w:r>
            <w:r w:rsidRPr="00DE7B59">
              <w:rPr>
                <w:lang w:eastAsia="en-US"/>
              </w:rPr>
              <w:tab/>
            </w:r>
            <w:r w:rsidRPr="00DE7B59">
              <w:t xml:space="preserve">The </w:t>
            </w:r>
            <w:r w:rsidRPr="00DE7B59">
              <w:rPr>
                <w:lang w:eastAsia="zh-CN"/>
              </w:rPr>
              <w:t>redundancy version for the first transmission and all possible</w:t>
            </w:r>
            <w:r w:rsidR="001A4123" w:rsidRPr="00DE7B59">
              <w:t xml:space="preserve"> actual</w:t>
            </w:r>
            <w:r w:rsidRPr="00DE7B59">
              <w:rPr>
                <w:lang w:eastAsia="zh-CN"/>
              </w:rPr>
              <w:t xml:space="preserve"> repetitions</w:t>
            </w:r>
            <w:r w:rsidR="001A4123" w:rsidRPr="00DE7B59">
              <w:t xml:space="preserve"> (including skipped ones)</w:t>
            </w:r>
            <w:r w:rsidRPr="00DE7B59">
              <w:rPr>
                <w:lang w:eastAsia="zh-CN"/>
              </w:rPr>
              <w:t xml:space="preserve"> are set in the following order {0, 2, 3, 1} according to TS 38.214 [15] Table 6.1.2.1-2, first row.</w:t>
            </w:r>
          </w:p>
          <w:p w14:paraId="5D6B1390" w14:textId="77777777" w:rsidR="00B74E4F" w:rsidRPr="00DE7B59" w:rsidRDefault="001467AD" w:rsidP="00B74E4F">
            <w:pPr>
              <w:pStyle w:val="TAN"/>
              <w:rPr>
                <w:lang w:eastAsia="zh-CN"/>
              </w:rPr>
            </w:pPr>
            <w:r w:rsidRPr="00DE7B59">
              <w:rPr>
                <w:lang w:eastAsia="zh-CN"/>
              </w:rPr>
              <w:t>Note 4:</w:t>
            </w:r>
            <w:r w:rsidRPr="00DE7B59">
              <w:rPr>
                <w:lang w:eastAsia="zh-CN"/>
              </w:rPr>
              <w:tab/>
              <w:t>Usage of correct redundancy version is implicitly checked upon correct decoding by the SS of the UE UL repetitions.</w:t>
            </w:r>
          </w:p>
          <w:p w14:paraId="5873247E" w14:textId="77777777" w:rsidR="00653441" w:rsidRPr="00DE7B59" w:rsidRDefault="00B74E4F" w:rsidP="00653441">
            <w:pPr>
              <w:pStyle w:val="TAN"/>
            </w:pPr>
            <w:r w:rsidRPr="00DE7B59">
              <w:rPr>
                <w:lang w:eastAsia="zh-CN"/>
              </w:rPr>
              <w:t>Note 5:</w:t>
            </w:r>
            <w:r w:rsidRPr="00DE7B59">
              <w:rPr>
                <w:lang w:eastAsia="zh-CN"/>
              </w:rPr>
              <w:tab/>
            </w:r>
            <w:r w:rsidRPr="00DE7B59">
              <w:t>The UL grant is set to 384 bits: L</w:t>
            </w:r>
            <w:r w:rsidRPr="00DE7B59">
              <w:rPr>
                <w:vertAlign w:val="subscript"/>
              </w:rPr>
              <w:t>RBs</w:t>
            </w:r>
            <w:r w:rsidRPr="00DE7B59">
              <w:t xml:space="preserve"> = 24 &amp; I</w:t>
            </w:r>
            <w:r w:rsidRPr="00DE7B59">
              <w:rPr>
                <w:vertAlign w:val="subscript"/>
              </w:rPr>
              <w:t>MCS</w:t>
            </w:r>
            <w:r w:rsidRPr="00DE7B59">
              <w:t xml:space="preserve"> = 2 (with PUSCH-duration=4 and PUSCH mapping Type B).</w:t>
            </w:r>
          </w:p>
          <w:p w14:paraId="544BEB56" w14:textId="30D351C0" w:rsidR="00653441" w:rsidRPr="00DE7B59" w:rsidRDefault="00653441" w:rsidP="00653441">
            <w:pPr>
              <w:pStyle w:val="TAN"/>
            </w:pPr>
            <w:r w:rsidRPr="00DE7B59">
              <w:t>Note 6:</w:t>
            </w:r>
            <w:r w:rsidRPr="00DE7B59">
              <w:tab/>
              <w:t>HD_FDD means pc_halfDuplexFDD_TypeA_RedCap_r17=true (i.e HD_FDD UE are performing test on FDD band).</w:t>
            </w:r>
          </w:p>
          <w:p w14:paraId="627A73F2" w14:textId="7E88B98E" w:rsidR="001467AD" w:rsidRPr="00DE7B59" w:rsidRDefault="00653441" w:rsidP="00653441">
            <w:pPr>
              <w:pStyle w:val="TAN"/>
              <w:rPr>
                <w:lang w:eastAsia="en-US"/>
              </w:rPr>
            </w:pPr>
            <w:r w:rsidRPr="00DE7B59">
              <w:t>Note 7:</w:t>
            </w:r>
            <w:r w:rsidRPr="00DE7B59">
              <w:tab/>
              <w:t>k2-r16 is configured in Table 7.1.1.3.12.3.3-3.</w:t>
            </w:r>
          </w:p>
        </w:tc>
      </w:tr>
    </w:tbl>
    <w:p w14:paraId="50ECC1CD" w14:textId="77777777" w:rsidR="001A4123" w:rsidRPr="00DE7B59" w:rsidRDefault="001A4123" w:rsidP="001A4123">
      <w:pPr>
        <w:rPr>
          <w:lang w:eastAsia="sv-SE"/>
        </w:rPr>
      </w:pPr>
    </w:p>
    <w:p w14:paraId="25D3BD53" w14:textId="77777777" w:rsidR="001A4123" w:rsidRPr="00DE7B59" w:rsidRDefault="001A4123" w:rsidP="001A4123">
      <w:pPr>
        <w:pStyle w:val="TH"/>
      </w:pPr>
      <w:r w:rsidRPr="00DE7B59">
        <w:t>Table 7.1.1.3.12.3.2-2: Transmitted actual repetition in each nominal repetition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759"/>
        <w:gridCol w:w="1786"/>
        <w:gridCol w:w="1786"/>
        <w:gridCol w:w="1785"/>
      </w:tblGrid>
      <w:tr w:rsidR="002331B4" w:rsidRPr="00DE7B59" w14:paraId="39E126CC" w14:textId="77777777" w:rsidTr="00B848CA">
        <w:trPr>
          <w:jc w:val="center"/>
        </w:trPr>
        <w:tc>
          <w:tcPr>
            <w:tcW w:w="0" w:type="auto"/>
            <w:shd w:val="clear" w:color="auto" w:fill="auto"/>
          </w:tcPr>
          <w:p w14:paraId="4712E98D" w14:textId="77777777" w:rsidR="001A4123" w:rsidRPr="00DE7B59" w:rsidRDefault="001A4123" w:rsidP="00500071">
            <w:pPr>
              <w:pStyle w:val="TAH"/>
              <w:rPr>
                <w:lang w:eastAsia="sv-SE"/>
              </w:rPr>
            </w:pPr>
          </w:p>
        </w:tc>
        <w:tc>
          <w:tcPr>
            <w:tcW w:w="2759" w:type="dxa"/>
            <w:shd w:val="clear" w:color="auto" w:fill="auto"/>
          </w:tcPr>
          <w:p w14:paraId="3B969C3E" w14:textId="77777777" w:rsidR="001A4123" w:rsidRPr="00DE7B59" w:rsidRDefault="001A4123" w:rsidP="00500071">
            <w:pPr>
              <w:pStyle w:val="TAH"/>
            </w:pPr>
            <w:r w:rsidRPr="00DE7B59">
              <w:t>Nominal repetition 0</w:t>
            </w:r>
          </w:p>
          <w:p w14:paraId="1BF4BE15" w14:textId="77777777" w:rsidR="001A4123" w:rsidRPr="00DE7B59" w:rsidRDefault="001A4123" w:rsidP="00500071">
            <w:pPr>
              <w:pStyle w:val="TAH"/>
            </w:pPr>
            <w:r w:rsidRPr="00DE7B59">
              <w:t>(NOTE 1)</w:t>
            </w:r>
          </w:p>
        </w:tc>
        <w:tc>
          <w:tcPr>
            <w:tcW w:w="1786" w:type="dxa"/>
            <w:shd w:val="clear" w:color="auto" w:fill="auto"/>
          </w:tcPr>
          <w:p w14:paraId="172CF104" w14:textId="77777777" w:rsidR="001A4123" w:rsidRPr="00DE7B59" w:rsidRDefault="001A4123" w:rsidP="00500071">
            <w:pPr>
              <w:pStyle w:val="TAH"/>
            </w:pPr>
            <w:r w:rsidRPr="00DE7B59">
              <w:t>Nominal repetition 1</w:t>
            </w:r>
          </w:p>
          <w:p w14:paraId="3226E193" w14:textId="77777777" w:rsidR="001A4123" w:rsidRPr="00DE7B59" w:rsidRDefault="001A4123" w:rsidP="00500071">
            <w:pPr>
              <w:pStyle w:val="TAH"/>
              <w:rPr>
                <w:lang w:eastAsia="sv-SE"/>
              </w:rPr>
            </w:pPr>
            <w:r w:rsidRPr="00DE7B59">
              <w:t>(NOTE 1)</w:t>
            </w:r>
          </w:p>
        </w:tc>
        <w:tc>
          <w:tcPr>
            <w:tcW w:w="1786" w:type="dxa"/>
            <w:shd w:val="clear" w:color="auto" w:fill="auto"/>
          </w:tcPr>
          <w:p w14:paraId="18A883F2" w14:textId="77777777" w:rsidR="001A4123" w:rsidRPr="00DE7B59" w:rsidRDefault="001A4123" w:rsidP="00500071">
            <w:pPr>
              <w:pStyle w:val="TAH"/>
            </w:pPr>
            <w:r w:rsidRPr="00DE7B59">
              <w:t>Nominal repetition 2</w:t>
            </w:r>
          </w:p>
          <w:p w14:paraId="13DA8F97" w14:textId="77777777" w:rsidR="001A4123" w:rsidRPr="00DE7B59" w:rsidRDefault="001A4123" w:rsidP="00500071">
            <w:pPr>
              <w:pStyle w:val="TAH"/>
              <w:rPr>
                <w:lang w:eastAsia="sv-SE"/>
              </w:rPr>
            </w:pPr>
            <w:r w:rsidRPr="00DE7B59">
              <w:t>(NOTE 2)</w:t>
            </w:r>
          </w:p>
        </w:tc>
        <w:tc>
          <w:tcPr>
            <w:tcW w:w="1785" w:type="dxa"/>
            <w:shd w:val="clear" w:color="auto" w:fill="auto"/>
          </w:tcPr>
          <w:p w14:paraId="42C361EE" w14:textId="77777777" w:rsidR="001A4123" w:rsidRPr="00DE7B59" w:rsidRDefault="001A4123" w:rsidP="00500071">
            <w:pPr>
              <w:pStyle w:val="TAH"/>
            </w:pPr>
            <w:r w:rsidRPr="00DE7B59">
              <w:t>Nominal repetition 3</w:t>
            </w:r>
          </w:p>
          <w:p w14:paraId="5C90CBA3" w14:textId="77777777" w:rsidR="001A4123" w:rsidRPr="00DE7B59" w:rsidRDefault="001A4123" w:rsidP="00500071">
            <w:pPr>
              <w:pStyle w:val="TAH"/>
              <w:rPr>
                <w:lang w:eastAsia="sv-SE"/>
              </w:rPr>
            </w:pPr>
            <w:r w:rsidRPr="00DE7B59">
              <w:t>(NOTE 3)</w:t>
            </w:r>
          </w:p>
        </w:tc>
      </w:tr>
      <w:tr w:rsidR="002331B4" w:rsidRPr="00DE7B59" w14:paraId="7DB06CFF" w14:textId="77777777" w:rsidTr="00B848CA">
        <w:trPr>
          <w:trHeight w:val="772"/>
          <w:jc w:val="center"/>
        </w:trPr>
        <w:tc>
          <w:tcPr>
            <w:tcW w:w="0" w:type="auto"/>
            <w:shd w:val="clear" w:color="auto" w:fill="auto"/>
          </w:tcPr>
          <w:p w14:paraId="0D9A403F" w14:textId="135B75AA" w:rsidR="001A4123" w:rsidRPr="00DE7B59" w:rsidRDefault="001A4123" w:rsidP="00500071">
            <w:pPr>
              <w:pStyle w:val="TAH"/>
            </w:pPr>
            <w:r w:rsidRPr="00DE7B59">
              <w:t xml:space="preserve">FR1 </w:t>
            </w:r>
            <w:r w:rsidR="00B74E4F" w:rsidRPr="00DE7B59">
              <w:t>TDD SCS=</w:t>
            </w:r>
            <w:r w:rsidRPr="00DE7B59">
              <w:t>15kHz</w:t>
            </w:r>
          </w:p>
        </w:tc>
        <w:tc>
          <w:tcPr>
            <w:tcW w:w="2759" w:type="dxa"/>
            <w:shd w:val="clear" w:color="auto" w:fill="auto"/>
          </w:tcPr>
          <w:p w14:paraId="719F6615" w14:textId="77777777" w:rsidR="001A4123" w:rsidRPr="00DE7B59" w:rsidRDefault="001A4123" w:rsidP="00500071">
            <w:pPr>
              <w:pStyle w:val="TAL"/>
            </w:pPr>
            <w:r w:rsidRPr="00DE7B59">
              <w:t>Actual repetition 0</w:t>
            </w:r>
          </w:p>
        </w:tc>
        <w:tc>
          <w:tcPr>
            <w:tcW w:w="1786" w:type="dxa"/>
            <w:shd w:val="clear" w:color="auto" w:fill="auto"/>
          </w:tcPr>
          <w:p w14:paraId="0B1C327C" w14:textId="77777777" w:rsidR="001A4123" w:rsidRPr="00DE7B59" w:rsidRDefault="001A4123" w:rsidP="00500071">
            <w:pPr>
              <w:pStyle w:val="TAL"/>
              <w:rPr>
                <w:lang w:eastAsia="sv-SE"/>
              </w:rPr>
            </w:pPr>
            <w:r w:rsidRPr="00DE7B59">
              <w:t>Actual repetition 0</w:t>
            </w:r>
          </w:p>
        </w:tc>
        <w:tc>
          <w:tcPr>
            <w:tcW w:w="1786" w:type="dxa"/>
            <w:shd w:val="clear" w:color="auto" w:fill="auto"/>
          </w:tcPr>
          <w:p w14:paraId="53C98674" w14:textId="77777777" w:rsidR="001A4123" w:rsidRPr="00DE7B59" w:rsidRDefault="001A4123" w:rsidP="00500071">
            <w:pPr>
              <w:pStyle w:val="TAL"/>
            </w:pPr>
            <w:r w:rsidRPr="00DE7B59">
              <w:t>N/A (NOTE 4, 5)</w:t>
            </w:r>
          </w:p>
        </w:tc>
        <w:tc>
          <w:tcPr>
            <w:tcW w:w="1785" w:type="dxa"/>
            <w:shd w:val="clear" w:color="auto" w:fill="auto"/>
          </w:tcPr>
          <w:p w14:paraId="7537EDF3" w14:textId="77777777" w:rsidR="001A4123" w:rsidRPr="00DE7B59" w:rsidRDefault="001A4123" w:rsidP="00500071">
            <w:pPr>
              <w:pStyle w:val="TAL"/>
            </w:pPr>
            <w:r w:rsidRPr="00DE7B59">
              <w:t>N/A (NOTE 6)</w:t>
            </w:r>
          </w:p>
        </w:tc>
      </w:tr>
      <w:tr w:rsidR="00B74E4F" w:rsidRPr="00DE7B59" w14:paraId="6D513A1E" w14:textId="77777777" w:rsidTr="00B848CA">
        <w:trPr>
          <w:trHeight w:val="772"/>
          <w:jc w:val="center"/>
        </w:trPr>
        <w:tc>
          <w:tcPr>
            <w:tcW w:w="0" w:type="auto"/>
            <w:shd w:val="clear" w:color="auto" w:fill="auto"/>
          </w:tcPr>
          <w:p w14:paraId="1B0933C6" w14:textId="7AA3FAF1" w:rsidR="00B74E4F" w:rsidRPr="00DE7B59" w:rsidRDefault="00B74E4F" w:rsidP="00B74E4F">
            <w:pPr>
              <w:pStyle w:val="TAH"/>
            </w:pPr>
            <w:r w:rsidRPr="00DE7B59">
              <w:t>FR1 FDD SCS=15kHz</w:t>
            </w:r>
          </w:p>
        </w:tc>
        <w:tc>
          <w:tcPr>
            <w:tcW w:w="2759" w:type="dxa"/>
            <w:shd w:val="clear" w:color="auto" w:fill="auto"/>
          </w:tcPr>
          <w:p w14:paraId="4B13F2B1" w14:textId="7FDEE2DD" w:rsidR="00B74E4F" w:rsidRPr="00DE7B59" w:rsidRDefault="00B74E4F" w:rsidP="00B74E4F">
            <w:pPr>
              <w:pStyle w:val="TAL"/>
            </w:pPr>
            <w:r w:rsidRPr="00DE7B59">
              <w:t>Actual repetition 0</w:t>
            </w:r>
          </w:p>
        </w:tc>
        <w:tc>
          <w:tcPr>
            <w:tcW w:w="1786" w:type="dxa"/>
            <w:shd w:val="clear" w:color="auto" w:fill="auto"/>
          </w:tcPr>
          <w:p w14:paraId="5752603E" w14:textId="24B2271B" w:rsidR="00B74E4F" w:rsidRPr="00DE7B59" w:rsidRDefault="00B74E4F" w:rsidP="00B74E4F">
            <w:pPr>
              <w:pStyle w:val="TAL"/>
            </w:pPr>
            <w:r w:rsidRPr="00DE7B59">
              <w:t>Actual repetition 0</w:t>
            </w:r>
          </w:p>
        </w:tc>
        <w:tc>
          <w:tcPr>
            <w:tcW w:w="1786" w:type="dxa"/>
            <w:shd w:val="clear" w:color="auto" w:fill="auto"/>
          </w:tcPr>
          <w:p w14:paraId="0E43129A" w14:textId="61930329" w:rsidR="00B74E4F" w:rsidRPr="00DE7B59" w:rsidRDefault="00B74E4F" w:rsidP="00B74E4F">
            <w:pPr>
              <w:pStyle w:val="TAL"/>
            </w:pPr>
            <w:r w:rsidRPr="00DE7B59">
              <w:t>Actual repetition 1 (NOTE 4, 7)</w:t>
            </w:r>
          </w:p>
        </w:tc>
        <w:tc>
          <w:tcPr>
            <w:tcW w:w="1785" w:type="dxa"/>
            <w:shd w:val="clear" w:color="auto" w:fill="auto"/>
          </w:tcPr>
          <w:p w14:paraId="3E2D5CE3" w14:textId="5FED1941" w:rsidR="00B74E4F" w:rsidRPr="00DE7B59" w:rsidRDefault="00B74E4F" w:rsidP="00B74E4F">
            <w:pPr>
              <w:pStyle w:val="TAL"/>
            </w:pPr>
            <w:r w:rsidRPr="00DE7B59">
              <w:t>Actual repetition 0</w:t>
            </w:r>
          </w:p>
        </w:tc>
      </w:tr>
      <w:tr w:rsidR="00B74E4F" w:rsidRPr="00DE7B59" w14:paraId="45CD0B66" w14:textId="77777777" w:rsidTr="00B848CA">
        <w:trPr>
          <w:jc w:val="center"/>
        </w:trPr>
        <w:tc>
          <w:tcPr>
            <w:tcW w:w="0" w:type="auto"/>
            <w:shd w:val="clear" w:color="auto" w:fill="auto"/>
          </w:tcPr>
          <w:p w14:paraId="74527E3A" w14:textId="4006469A" w:rsidR="00B74E4F" w:rsidRPr="00DE7B59" w:rsidRDefault="00B74E4F" w:rsidP="00B74E4F">
            <w:pPr>
              <w:pStyle w:val="TAH"/>
              <w:rPr>
                <w:lang w:eastAsia="sv-SE"/>
              </w:rPr>
            </w:pPr>
            <w:r w:rsidRPr="00DE7B59">
              <w:t>FR1 TDD SCS=30kHz</w:t>
            </w:r>
          </w:p>
        </w:tc>
        <w:tc>
          <w:tcPr>
            <w:tcW w:w="2759" w:type="dxa"/>
            <w:shd w:val="clear" w:color="auto" w:fill="auto"/>
          </w:tcPr>
          <w:p w14:paraId="1BC16032"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64943202"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244F5A62" w14:textId="77777777" w:rsidR="00B74E4F" w:rsidRPr="00DE7B59" w:rsidRDefault="00B74E4F" w:rsidP="00B74E4F">
            <w:pPr>
              <w:pStyle w:val="TAL"/>
              <w:rPr>
                <w:lang w:eastAsia="sv-SE"/>
              </w:rPr>
            </w:pPr>
            <w:r w:rsidRPr="00DE7B59">
              <w:t>Actual repetition 1 (NOTE 4)</w:t>
            </w:r>
          </w:p>
        </w:tc>
        <w:tc>
          <w:tcPr>
            <w:tcW w:w="1785" w:type="dxa"/>
            <w:shd w:val="clear" w:color="auto" w:fill="auto"/>
          </w:tcPr>
          <w:p w14:paraId="134B2B69" w14:textId="77777777" w:rsidR="00B74E4F" w:rsidRPr="00DE7B59" w:rsidRDefault="00B74E4F" w:rsidP="00B74E4F">
            <w:pPr>
              <w:pStyle w:val="TAL"/>
              <w:rPr>
                <w:lang w:eastAsia="sv-SE"/>
              </w:rPr>
            </w:pPr>
            <w:r w:rsidRPr="00DE7B59">
              <w:t>Actual repetition 0</w:t>
            </w:r>
          </w:p>
        </w:tc>
      </w:tr>
      <w:tr w:rsidR="00B74E4F" w:rsidRPr="00DE7B59" w14:paraId="6C495861" w14:textId="77777777" w:rsidTr="00B848CA">
        <w:trPr>
          <w:jc w:val="center"/>
        </w:trPr>
        <w:tc>
          <w:tcPr>
            <w:tcW w:w="0" w:type="auto"/>
            <w:shd w:val="clear" w:color="auto" w:fill="auto"/>
          </w:tcPr>
          <w:p w14:paraId="062365C2" w14:textId="42F0D64A" w:rsidR="00B74E4F" w:rsidRPr="00DE7B59" w:rsidRDefault="00B74E4F" w:rsidP="00B74E4F">
            <w:pPr>
              <w:pStyle w:val="TAH"/>
              <w:rPr>
                <w:lang w:eastAsia="sv-SE"/>
              </w:rPr>
            </w:pPr>
            <w:r w:rsidRPr="00DE7B59">
              <w:t>FR2 SCS=120kHz</w:t>
            </w:r>
          </w:p>
        </w:tc>
        <w:tc>
          <w:tcPr>
            <w:tcW w:w="2759" w:type="dxa"/>
            <w:shd w:val="clear" w:color="auto" w:fill="auto"/>
          </w:tcPr>
          <w:p w14:paraId="1703851E"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7D1687DE"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646743C9" w14:textId="77777777" w:rsidR="00B74E4F" w:rsidRPr="00DE7B59" w:rsidRDefault="00B74E4F" w:rsidP="00B74E4F">
            <w:pPr>
              <w:pStyle w:val="TAL"/>
              <w:rPr>
                <w:lang w:eastAsia="sv-SE"/>
              </w:rPr>
            </w:pPr>
            <w:r w:rsidRPr="00DE7B59">
              <w:t>N/A (NOTE 4, 5)</w:t>
            </w:r>
          </w:p>
        </w:tc>
        <w:tc>
          <w:tcPr>
            <w:tcW w:w="1785" w:type="dxa"/>
            <w:shd w:val="clear" w:color="auto" w:fill="auto"/>
          </w:tcPr>
          <w:p w14:paraId="68A064D6" w14:textId="77777777" w:rsidR="00B74E4F" w:rsidRPr="00DE7B59" w:rsidRDefault="00B74E4F" w:rsidP="00B74E4F">
            <w:pPr>
              <w:pStyle w:val="TAL"/>
              <w:rPr>
                <w:lang w:eastAsia="sv-SE"/>
              </w:rPr>
            </w:pPr>
            <w:r w:rsidRPr="00DE7B59">
              <w:t>N/A (NOTE 6)</w:t>
            </w:r>
          </w:p>
        </w:tc>
      </w:tr>
      <w:tr w:rsidR="00B74E4F" w:rsidRPr="00DE7B59" w14:paraId="53BC3815" w14:textId="77777777" w:rsidTr="00B74E4F">
        <w:trPr>
          <w:jc w:val="center"/>
        </w:trPr>
        <w:tc>
          <w:tcPr>
            <w:tcW w:w="9857" w:type="dxa"/>
            <w:gridSpan w:val="5"/>
            <w:shd w:val="clear" w:color="auto" w:fill="auto"/>
          </w:tcPr>
          <w:p w14:paraId="54D07DFE" w14:textId="3E8A4058" w:rsidR="00B74E4F" w:rsidRPr="00DE7B59" w:rsidRDefault="00B74E4F" w:rsidP="00B848CA">
            <w:pPr>
              <w:pStyle w:val="TAN"/>
            </w:pPr>
            <w:r w:rsidRPr="00DE7B59">
              <w:t>NOTE 1:</w:t>
            </w:r>
            <w:r w:rsidRPr="00DE7B59">
              <w:tab/>
              <w:t>The nominal repetition is in slot n+</w:t>
            </w:r>
            <w:r w:rsidR="00653441" w:rsidRPr="00DE7B59">
              <w:t xml:space="preserve">k2-r16 </w:t>
            </w:r>
            <w:r w:rsidRPr="00DE7B59">
              <w:t>and only one actual repetition expected.</w:t>
            </w:r>
          </w:p>
          <w:p w14:paraId="5D7E63BF" w14:textId="3E1C4C5A" w:rsidR="00B74E4F" w:rsidRPr="00DE7B59" w:rsidRDefault="00B74E4F" w:rsidP="00B848CA">
            <w:pPr>
              <w:pStyle w:val="TAN"/>
            </w:pPr>
            <w:r w:rsidRPr="00DE7B59">
              <w:t>NOTE 2:</w:t>
            </w:r>
            <w:r w:rsidRPr="00DE7B59">
              <w:tab/>
              <w:t>The nominal repetition is split into two actual repetitions in slot n+</w:t>
            </w:r>
            <w:r w:rsidR="00653441" w:rsidRPr="00DE7B59">
              <w:t xml:space="preserve"> k2-r16</w:t>
            </w:r>
            <w:r w:rsidRPr="00DE7B59">
              <w:t xml:space="preserve"> and n+</w:t>
            </w:r>
            <w:r w:rsidR="00653441" w:rsidRPr="00DE7B59">
              <w:t xml:space="preserve"> k2-r16+1</w:t>
            </w:r>
            <w:r w:rsidRPr="00DE7B59">
              <w:t xml:space="preserve"> respectively.</w:t>
            </w:r>
          </w:p>
          <w:p w14:paraId="54C5747F" w14:textId="5EA9F647" w:rsidR="00B74E4F" w:rsidRPr="00DE7B59" w:rsidRDefault="00B74E4F" w:rsidP="00B848CA">
            <w:pPr>
              <w:pStyle w:val="TAN"/>
            </w:pPr>
            <w:r w:rsidRPr="00DE7B59">
              <w:t>NOTE 3:</w:t>
            </w:r>
            <w:r w:rsidRPr="00DE7B59">
              <w:tab/>
              <w:t>The nominal repetition is in slot n+</w:t>
            </w:r>
            <w:r w:rsidR="00653441" w:rsidRPr="00DE7B59">
              <w:t xml:space="preserve"> k2-r16+1</w:t>
            </w:r>
            <w:r w:rsidRPr="00DE7B59">
              <w:t xml:space="preserve"> and only one actual repetition expected.</w:t>
            </w:r>
          </w:p>
          <w:p w14:paraId="36130B5F" w14:textId="77777777" w:rsidR="00B74E4F" w:rsidRPr="00DE7B59" w:rsidRDefault="00B74E4F" w:rsidP="00B848CA">
            <w:pPr>
              <w:pStyle w:val="TAN"/>
            </w:pPr>
            <w:r w:rsidRPr="00DE7B59">
              <w:t>NOTE 4:</w:t>
            </w:r>
            <w:r w:rsidRPr="00DE7B59">
              <w:tab/>
              <w:t>The actual repetition 0 is skipped due to only 1 valid symbol left according to invalidSymbolPattern-r16.</w:t>
            </w:r>
          </w:p>
          <w:p w14:paraId="13A8102F" w14:textId="77777777" w:rsidR="00B74E4F" w:rsidRPr="00DE7B59" w:rsidRDefault="00B74E4F" w:rsidP="00B848CA">
            <w:pPr>
              <w:pStyle w:val="TAN"/>
            </w:pPr>
            <w:r w:rsidRPr="00DE7B59">
              <w:t>NOTE 5:</w:t>
            </w:r>
            <w:r w:rsidRPr="00DE7B59">
              <w:tab/>
              <w:t>The actual repetition 1 is skipped due to being located in DL symbols</w:t>
            </w:r>
          </w:p>
          <w:p w14:paraId="6BA8A1FA" w14:textId="77777777" w:rsidR="00B74E4F" w:rsidRPr="00DE7B59" w:rsidRDefault="00B74E4F" w:rsidP="00B848CA">
            <w:pPr>
              <w:pStyle w:val="TAN"/>
            </w:pPr>
            <w:r w:rsidRPr="00DE7B59">
              <w:t>NOTE 6:</w:t>
            </w:r>
            <w:r w:rsidRPr="00DE7B59">
              <w:tab/>
              <w:t>The actual repetition 0 is skipped due to being located in DL symbols</w:t>
            </w:r>
          </w:p>
          <w:p w14:paraId="3181984B" w14:textId="3F5AE5DD" w:rsidR="00B74E4F" w:rsidRPr="00DE7B59" w:rsidRDefault="00B74E4F" w:rsidP="00B848CA">
            <w:pPr>
              <w:pStyle w:val="TAN"/>
            </w:pPr>
            <w:r w:rsidRPr="00DE7B59">
              <w:t>NOTE 7:</w:t>
            </w:r>
            <w:r w:rsidRPr="00DE7B59">
              <w:tab/>
              <w:t>The SS may not be able to decode the MAC PDU and may only detect a CRC error as there are less symbols available for transmission of the TBS</w:t>
            </w:r>
          </w:p>
        </w:tc>
      </w:tr>
    </w:tbl>
    <w:p w14:paraId="4DD320D8" w14:textId="77777777" w:rsidR="001467AD" w:rsidRPr="00DE7B59" w:rsidRDefault="001467AD" w:rsidP="001467AD">
      <w:pPr>
        <w:rPr>
          <w:lang w:eastAsia="sv-SE"/>
        </w:rPr>
      </w:pPr>
    </w:p>
    <w:p w14:paraId="379FD516" w14:textId="77777777" w:rsidR="001467AD" w:rsidRPr="00DE7B59" w:rsidRDefault="001467AD" w:rsidP="001467AD">
      <w:pPr>
        <w:pStyle w:val="H6"/>
      </w:pPr>
      <w:r w:rsidRPr="00DE7B59">
        <w:t>7.1.1.3.12.3.3</w:t>
      </w:r>
      <w:r w:rsidRPr="00DE7B59">
        <w:tab/>
        <w:t>Specific message contents</w:t>
      </w:r>
    </w:p>
    <w:p w14:paraId="09BE85F0" w14:textId="77777777" w:rsidR="001467AD" w:rsidRPr="00DE7B59" w:rsidRDefault="001467AD" w:rsidP="001467AD">
      <w:pPr>
        <w:pStyle w:val="TH"/>
      </w:pPr>
      <w:r w:rsidRPr="00DE7B59">
        <w:t xml:space="preserve">Table 7.1.1.3.12.3.3-0A: </w:t>
      </w:r>
      <w:r w:rsidRPr="00DE7B59">
        <w:rPr>
          <w:i/>
          <w:iCs/>
        </w:rPr>
        <w:t>RRCReconfiguration</w:t>
      </w:r>
      <w:r w:rsidRPr="00DE7B59">
        <w:rPr>
          <w:i/>
        </w:rPr>
        <w:t xml:space="preserve"> </w:t>
      </w:r>
      <w:r w:rsidRPr="00DE7B59">
        <w:t>(step 0A, Table 7.1.1.3.12.3.2-1)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3C95B46D" w14:textId="77777777" w:rsidTr="007A73A2">
        <w:tc>
          <w:tcPr>
            <w:tcW w:w="9747" w:type="dxa"/>
            <w:gridSpan w:val="4"/>
          </w:tcPr>
          <w:p w14:paraId="6D24EC9A" w14:textId="186A44E3" w:rsidR="001467AD" w:rsidRPr="00DE7B59" w:rsidRDefault="001467AD" w:rsidP="007A73A2">
            <w:pPr>
              <w:pStyle w:val="TAL"/>
              <w:rPr>
                <w:lang w:eastAsia="zh-CN"/>
              </w:rPr>
            </w:pPr>
            <w:r w:rsidRPr="00DE7B59">
              <w:rPr>
                <w:lang w:eastAsia="en-US"/>
              </w:rPr>
              <w:t xml:space="preserve">Derivation Path: </w:t>
            </w:r>
            <w:r w:rsidR="0014462F" w:rsidRPr="00DE7B59">
              <w:rPr>
                <w:lang w:eastAsia="en-US"/>
              </w:rPr>
              <w:t xml:space="preserve">TS </w:t>
            </w:r>
            <w:r w:rsidRPr="00DE7B59">
              <w:rPr>
                <w:lang w:eastAsia="zh-CN"/>
              </w:rPr>
              <w:t xml:space="preserve">38.508-1 [4], </w:t>
            </w:r>
            <w:r w:rsidRPr="00DE7B59">
              <w:rPr>
                <w:lang w:eastAsia="en-US"/>
              </w:rPr>
              <w:t>Table 4.6.1-13</w:t>
            </w:r>
          </w:p>
        </w:tc>
      </w:tr>
      <w:tr w:rsidR="001467AD" w:rsidRPr="00DE7B59" w14:paraId="7B91B42B" w14:textId="77777777" w:rsidTr="007A73A2">
        <w:tc>
          <w:tcPr>
            <w:tcW w:w="4535" w:type="dxa"/>
          </w:tcPr>
          <w:p w14:paraId="56378367" w14:textId="77777777" w:rsidR="001467AD" w:rsidRPr="00DE7B59" w:rsidRDefault="001467AD" w:rsidP="007A73A2">
            <w:pPr>
              <w:pStyle w:val="TAH"/>
              <w:rPr>
                <w:lang w:eastAsia="en-US"/>
              </w:rPr>
            </w:pPr>
            <w:r w:rsidRPr="00DE7B59">
              <w:rPr>
                <w:lang w:eastAsia="en-US"/>
              </w:rPr>
              <w:t>Information Element</w:t>
            </w:r>
          </w:p>
        </w:tc>
        <w:tc>
          <w:tcPr>
            <w:tcW w:w="2267" w:type="dxa"/>
          </w:tcPr>
          <w:p w14:paraId="2AB8DD09" w14:textId="77777777" w:rsidR="001467AD" w:rsidRPr="00DE7B59" w:rsidRDefault="001467AD" w:rsidP="007A73A2">
            <w:pPr>
              <w:pStyle w:val="TAH"/>
              <w:rPr>
                <w:lang w:eastAsia="en-US"/>
              </w:rPr>
            </w:pPr>
            <w:r w:rsidRPr="00DE7B59">
              <w:rPr>
                <w:lang w:eastAsia="en-US"/>
              </w:rPr>
              <w:t>Value/remark</w:t>
            </w:r>
          </w:p>
        </w:tc>
        <w:tc>
          <w:tcPr>
            <w:tcW w:w="1700" w:type="dxa"/>
          </w:tcPr>
          <w:p w14:paraId="11047B36" w14:textId="77777777" w:rsidR="001467AD" w:rsidRPr="00DE7B59" w:rsidRDefault="001467AD" w:rsidP="007A73A2">
            <w:pPr>
              <w:pStyle w:val="TAH"/>
              <w:rPr>
                <w:lang w:eastAsia="en-US"/>
              </w:rPr>
            </w:pPr>
            <w:r w:rsidRPr="00DE7B59">
              <w:rPr>
                <w:lang w:eastAsia="en-US"/>
              </w:rPr>
              <w:t>Comment</w:t>
            </w:r>
          </w:p>
        </w:tc>
        <w:tc>
          <w:tcPr>
            <w:tcW w:w="1245" w:type="dxa"/>
          </w:tcPr>
          <w:p w14:paraId="73F79165" w14:textId="77777777" w:rsidR="001467AD" w:rsidRPr="00DE7B59" w:rsidRDefault="001467AD" w:rsidP="007A73A2">
            <w:pPr>
              <w:pStyle w:val="TAH"/>
              <w:rPr>
                <w:lang w:eastAsia="en-US"/>
              </w:rPr>
            </w:pPr>
            <w:r w:rsidRPr="00DE7B59">
              <w:rPr>
                <w:lang w:eastAsia="en-US"/>
              </w:rPr>
              <w:t>Condition</w:t>
            </w:r>
          </w:p>
        </w:tc>
      </w:tr>
      <w:tr w:rsidR="001467AD" w:rsidRPr="00DE7B59" w14:paraId="30CC0C33" w14:textId="77777777" w:rsidTr="007A73A2">
        <w:tc>
          <w:tcPr>
            <w:tcW w:w="4535" w:type="dxa"/>
          </w:tcPr>
          <w:p w14:paraId="1FB9C5CB" w14:textId="77777777" w:rsidR="001467AD" w:rsidRPr="00DE7B59" w:rsidRDefault="001467AD" w:rsidP="007A73A2">
            <w:pPr>
              <w:pStyle w:val="TAL"/>
            </w:pPr>
            <w:r w:rsidRPr="00DE7B59">
              <w:t>RRCReconfiguration ::= SEQUENCE {</w:t>
            </w:r>
          </w:p>
        </w:tc>
        <w:tc>
          <w:tcPr>
            <w:tcW w:w="2267" w:type="dxa"/>
          </w:tcPr>
          <w:p w14:paraId="34E5AD13" w14:textId="77777777" w:rsidR="001467AD" w:rsidRPr="00DE7B59" w:rsidRDefault="001467AD" w:rsidP="007A73A2">
            <w:pPr>
              <w:pStyle w:val="TAL"/>
            </w:pPr>
          </w:p>
        </w:tc>
        <w:tc>
          <w:tcPr>
            <w:tcW w:w="1700" w:type="dxa"/>
          </w:tcPr>
          <w:p w14:paraId="6A2D91CF" w14:textId="77777777" w:rsidR="001467AD" w:rsidRPr="00DE7B59" w:rsidRDefault="001467AD" w:rsidP="007A73A2">
            <w:pPr>
              <w:pStyle w:val="TAL"/>
            </w:pPr>
          </w:p>
        </w:tc>
        <w:tc>
          <w:tcPr>
            <w:tcW w:w="1245" w:type="dxa"/>
          </w:tcPr>
          <w:p w14:paraId="713F9F38" w14:textId="77777777" w:rsidR="001467AD" w:rsidRPr="00DE7B59" w:rsidRDefault="001467AD" w:rsidP="007A73A2">
            <w:pPr>
              <w:pStyle w:val="TAL"/>
            </w:pPr>
          </w:p>
        </w:tc>
      </w:tr>
      <w:tr w:rsidR="001467AD" w:rsidRPr="00DE7B59" w14:paraId="3803AB80" w14:textId="77777777" w:rsidTr="007A73A2">
        <w:tc>
          <w:tcPr>
            <w:tcW w:w="4535" w:type="dxa"/>
          </w:tcPr>
          <w:p w14:paraId="1EFCC6E3" w14:textId="77777777" w:rsidR="001467AD" w:rsidRPr="00DE7B59" w:rsidRDefault="001467AD" w:rsidP="007A73A2">
            <w:pPr>
              <w:pStyle w:val="TAL"/>
            </w:pPr>
            <w:r w:rsidRPr="00DE7B59">
              <w:t xml:space="preserve">  criticalExtensions CHOICE {</w:t>
            </w:r>
          </w:p>
        </w:tc>
        <w:tc>
          <w:tcPr>
            <w:tcW w:w="2267" w:type="dxa"/>
          </w:tcPr>
          <w:p w14:paraId="6266BB71" w14:textId="77777777" w:rsidR="001467AD" w:rsidRPr="00DE7B59" w:rsidRDefault="001467AD" w:rsidP="007A73A2">
            <w:pPr>
              <w:pStyle w:val="TAL"/>
            </w:pPr>
          </w:p>
        </w:tc>
        <w:tc>
          <w:tcPr>
            <w:tcW w:w="1700" w:type="dxa"/>
          </w:tcPr>
          <w:p w14:paraId="1A31DB1C" w14:textId="77777777" w:rsidR="001467AD" w:rsidRPr="00DE7B59" w:rsidRDefault="001467AD" w:rsidP="007A73A2">
            <w:pPr>
              <w:pStyle w:val="TAL"/>
            </w:pPr>
          </w:p>
        </w:tc>
        <w:tc>
          <w:tcPr>
            <w:tcW w:w="1245" w:type="dxa"/>
          </w:tcPr>
          <w:p w14:paraId="05AF7AB8" w14:textId="77777777" w:rsidR="001467AD" w:rsidRPr="00DE7B59" w:rsidRDefault="001467AD" w:rsidP="007A73A2">
            <w:pPr>
              <w:pStyle w:val="TAL"/>
            </w:pPr>
          </w:p>
        </w:tc>
      </w:tr>
      <w:tr w:rsidR="001467AD" w:rsidRPr="00DE7B59" w14:paraId="0AD462CF" w14:textId="77777777" w:rsidTr="007A73A2">
        <w:tc>
          <w:tcPr>
            <w:tcW w:w="4535" w:type="dxa"/>
            <w:tcBorders>
              <w:bottom w:val="single" w:sz="4" w:space="0" w:color="auto"/>
            </w:tcBorders>
          </w:tcPr>
          <w:p w14:paraId="7FD7325A" w14:textId="77777777" w:rsidR="001467AD" w:rsidRPr="00DE7B59" w:rsidRDefault="001467AD" w:rsidP="007A73A2">
            <w:pPr>
              <w:pStyle w:val="TAL"/>
            </w:pPr>
            <w:r w:rsidRPr="00DE7B59">
              <w:t xml:space="preserve">    rrcReconfiguration SEQUENCE {</w:t>
            </w:r>
          </w:p>
        </w:tc>
        <w:tc>
          <w:tcPr>
            <w:tcW w:w="2267" w:type="dxa"/>
          </w:tcPr>
          <w:p w14:paraId="7DB39343" w14:textId="77777777" w:rsidR="001467AD" w:rsidRPr="00DE7B59" w:rsidRDefault="001467AD" w:rsidP="007A73A2">
            <w:pPr>
              <w:pStyle w:val="TAL"/>
            </w:pPr>
          </w:p>
        </w:tc>
        <w:tc>
          <w:tcPr>
            <w:tcW w:w="1700" w:type="dxa"/>
          </w:tcPr>
          <w:p w14:paraId="6D25792F" w14:textId="77777777" w:rsidR="001467AD" w:rsidRPr="00DE7B59" w:rsidRDefault="001467AD" w:rsidP="007A73A2">
            <w:pPr>
              <w:pStyle w:val="TAL"/>
            </w:pPr>
          </w:p>
        </w:tc>
        <w:tc>
          <w:tcPr>
            <w:tcW w:w="1245" w:type="dxa"/>
          </w:tcPr>
          <w:p w14:paraId="51A6E60D" w14:textId="77777777" w:rsidR="001467AD" w:rsidRPr="00DE7B59" w:rsidRDefault="001467AD" w:rsidP="007A73A2">
            <w:pPr>
              <w:pStyle w:val="TAL"/>
            </w:pPr>
          </w:p>
        </w:tc>
      </w:tr>
      <w:tr w:rsidR="001467AD" w:rsidRPr="00DE7B59" w14:paraId="10464C07" w14:textId="77777777" w:rsidTr="007A73A2">
        <w:tc>
          <w:tcPr>
            <w:tcW w:w="4535" w:type="dxa"/>
            <w:tcBorders>
              <w:bottom w:val="single" w:sz="4" w:space="0" w:color="auto"/>
            </w:tcBorders>
          </w:tcPr>
          <w:p w14:paraId="10DF49C3" w14:textId="77777777" w:rsidR="001467AD" w:rsidRPr="00DE7B59" w:rsidRDefault="001467AD" w:rsidP="007A73A2">
            <w:pPr>
              <w:pStyle w:val="TAL"/>
            </w:pPr>
            <w:r w:rsidRPr="00DE7B59">
              <w:t xml:space="preserve">      secondaryCellGroup</w:t>
            </w:r>
          </w:p>
        </w:tc>
        <w:tc>
          <w:tcPr>
            <w:tcW w:w="2267" w:type="dxa"/>
          </w:tcPr>
          <w:p w14:paraId="611D77E8" w14:textId="77777777" w:rsidR="001467AD" w:rsidRPr="00DE7B59" w:rsidRDefault="001467AD" w:rsidP="007A73A2">
            <w:pPr>
              <w:pStyle w:val="TAL"/>
            </w:pPr>
            <w:r w:rsidRPr="00DE7B59">
              <w:t>CellGroupConfig</w:t>
            </w:r>
          </w:p>
        </w:tc>
        <w:tc>
          <w:tcPr>
            <w:tcW w:w="1700" w:type="dxa"/>
          </w:tcPr>
          <w:p w14:paraId="428DF6B8" w14:textId="77777777" w:rsidR="001467AD" w:rsidRPr="00DE7B59" w:rsidRDefault="001467AD" w:rsidP="007A73A2">
            <w:pPr>
              <w:pStyle w:val="TAL"/>
            </w:pPr>
            <w:r w:rsidRPr="00DE7B59">
              <w:t>OCTET STRING (CONTAINING CellGroupConfig)</w:t>
            </w:r>
          </w:p>
        </w:tc>
        <w:tc>
          <w:tcPr>
            <w:tcW w:w="1245" w:type="dxa"/>
          </w:tcPr>
          <w:p w14:paraId="5B3EB8D9" w14:textId="77777777" w:rsidR="001467AD" w:rsidRPr="00DE7B59" w:rsidRDefault="001467AD" w:rsidP="007A73A2">
            <w:pPr>
              <w:pStyle w:val="TAL"/>
            </w:pPr>
            <w:r w:rsidRPr="00DE7B59">
              <w:rPr>
                <w:lang w:eastAsia="zh-CN"/>
              </w:rPr>
              <w:t>EN-DC</w:t>
            </w:r>
          </w:p>
        </w:tc>
      </w:tr>
      <w:tr w:rsidR="0014462F" w:rsidRPr="00DE7B59" w14:paraId="65A06E14" w14:textId="77777777" w:rsidTr="007A73A2">
        <w:tc>
          <w:tcPr>
            <w:tcW w:w="4535" w:type="dxa"/>
            <w:tcBorders>
              <w:bottom w:val="single" w:sz="4" w:space="0" w:color="auto"/>
            </w:tcBorders>
          </w:tcPr>
          <w:p w14:paraId="60103C70" w14:textId="48D9CF3E" w:rsidR="0014462F" w:rsidRPr="00DE7B59" w:rsidRDefault="0014462F" w:rsidP="0014462F">
            <w:pPr>
              <w:pStyle w:val="TAL"/>
            </w:pPr>
            <w:r w:rsidRPr="00DE7B59">
              <w:t xml:space="preserve">      nonCriticalExtension := SEQUENCE{</w:t>
            </w:r>
          </w:p>
        </w:tc>
        <w:tc>
          <w:tcPr>
            <w:tcW w:w="2267" w:type="dxa"/>
          </w:tcPr>
          <w:p w14:paraId="69EB751E" w14:textId="77777777" w:rsidR="0014462F" w:rsidRPr="00DE7B59" w:rsidRDefault="0014462F" w:rsidP="0014462F">
            <w:pPr>
              <w:pStyle w:val="TAL"/>
            </w:pPr>
          </w:p>
        </w:tc>
        <w:tc>
          <w:tcPr>
            <w:tcW w:w="1700" w:type="dxa"/>
          </w:tcPr>
          <w:p w14:paraId="08F8F756" w14:textId="77777777" w:rsidR="0014462F" w:rsidRPr="00DE7B59" w:rsidRDefault="0014462F" w:rsidP="0014462F">
            <w:pPr>
              <w:pStyle w:val="TAL"/>
            </w:pPr>
          </w:p>
        </w:tc>
        <w:tc>
          <w:tcPr>
            <w:tcW w:w="1245" w:type="dxa"/>
          </w:tcPr>
          <w:p w14:paraId="5235663F" w14:textId="66F063E0" w:rsidR="0014462F" w:rsidRPr="00DE7B59" w:rsidRDefault="0014462F" w:rsidP="0014462F">
            <w:pPr>
              <w:pStyle w:val="TAL"/>
              <w:rPr>
                <w:lang w:eastAsia="zh-CN"/>
              </w:rPr>
            </w:pPr>
            <w:r w:rsidRPr="00DE7B59">
              <w:rPr>
                <w:lang w:eastAsia="zh-CN"/>
              </w:rPr>
              <w:t>NR</w:t>
            </w:r>
          </w:p>
        </w:tc>
      </w:tr>
      <w:tr w:rsidR="001467AD" w:rsidRPr="00DE7B59" w14:paraId="4E385EE3" w14:textId="77777777" w:rsidTr="007A73A2">
        <w:tc>
          <w:tcPr>
            <w:tcW w:w="4535" w:type="dxa"/>
            <w:tcBorders>
              <w:bottom w:val="single" w:sz="4" w:space="0" w:color="auto"/>
            </w:tcBorders>
          </w:tcPr>
          <w:p w14:paraId="4B443119" w14:textId="7DD5CE5F" w:rsidR="001467AD" w:rsidRPr="00DE7B59" w:rsidRDefault="001467AD" w:rsidP="007A73A2">
            <w:pPr>
              <w:pStyle w:val="TAL"/>
              <w:rPr>
                <w:lang w:eastAsia="zh-CN"/>
              </w:rPr>
            </w:pPr>
            <w:r w:rsidRPr="00DE7B59">
              <w:rPr>
                <w:lang w:eastAsia="zh-CN"/>
              </w:rPr>
              <w:t xml:space="preserve">      </w:t>
            </w:r>
            <w:r w:rsidR="0014462F" w:rsidRPr="00DE7B59">
              <w:rPr>
                <w:lang w:eastAsia="zh-CN"/>
              </w:rPr>
              <w:t xml:space="preserve">  </w:t>
            </w:r>
            <w:r w:rsidRPr="00DE7B59">
              <w:rPr>
                <w:lang w:eastAsia="zh-CN"/>
              </w:rPr>
              <w:t>masterCellGroup</w:t>
            </w:r>
          </w:p>
        </w:tc>
        <w:tc>
          <w:tcPr>
            <w:tcW w:w="2267" w:type="dxa"/>
          </w:tcPr>
          <w:p w14:paraId="121C6806" w14:textId="77777777" w:rsidR="001467AD" w:rsidRPr="00DE7B59" w:rsidRDefault="001467AD" w:rsidP="007A73A2">
            <w:pPr>
              <w:pStyle w:val="TAL"/>
            </w:pPr>
            <w:r w:rsidRPr="00DE7B59">
              <w:t>CellGroupConfig</w:t>
            </w:r>
          </w:p>
        </w:tc>
        <w:tc>
          <w:tcPr>
            <w:tcW w:w="1700" w:type="dxa"/>
          </w:tcPr>
          <w:p w14:paraId="66CF5CC8" w14:textId="77777777" w:rsidR="001467AD" w:rsidRPr="00DE7B59" w:rsidRDefault="001467AD" w:rsidP="007A73A2">
            <w:pPr>
              <w:pStyle w:val="TAL"/>
            </w:pPr>
          </w:p>
        </w:tc>
        <w:tc>
          <w:tcPr>
            <w:tcW w:w="1245" w:type="dxa"/>
          </w:tcPr>
          <w:p w14:paraId="3C27641C" w14:textId="77777777" w:rsidR="001467AD" w:rsidRPr="00DE7B59" w:rsidRDefault="001467AD" w:rsidP="007A73A2">
            <w:pPr>
              <w:pStyle w:val="TAL"/>
            </w:pPr>
          </w:p>
        </w:tc>
      </w:tr>
      <w:tr w:rsidR="0014462F" w:rsidRPr="00DE7B59" w14:paraId="621359ED" w14:textId="77777777" w:rsidTr="007A73A2">
        <w:tc>
          <w:tcPr>
            <w:tcW w:w="4535" w:type="dxa"/>
            <w:tcBorders>
              <w:bottom w:val="single" w:sz="4" w:space="0" w:color="auto"/>
            </w:tcBorders>
          </w:tcPr>
          <w:p w14:paraId="2E50C6A6" w14:textId="23517E44" w:rsidR="0014462F" w:rsidRPr="00DE7B59" w:rsidRDefault="0014462F" w:rsidP="0014462F">
            <w:pPr>
              <w:pStyle w:val="TAL"/>
              <w:rPr>
                <w:lang w:eastAsia="zh-CN"/>
              </w:rPr>
            </w:pPr>
            <w:r w:rsidRPr="00DE7B59">
              <w:rPr>
                <w:lang w:eastAsia="zh-CN"/>
              </w:rPr>
              <w:t xml:space="preserve">      }</w:t>
            </w:r>
          </w:p>
        </w:tc>
        <w:tc>
          <w:tcPr>
            <w:tcW w:w="2267" w:type="dxa"/>
          </w:tcPr>
          <w:p w14:paraId="6BE19B7A" w14:textId="77777777" w:rsidR="0014462F" w:rsidRPr="00DE7B59" w:rsidRDefault="0014462F" w:rsidP="0014462F">
            <w:pPr>
              <w:pStyle w:val="TAL"/>
            </w:pPr>
          </w:p>
        </w:tc>
        <w:tc>
          <w:tcPr>
            <w:tcW w:w="1700" w:type="dxa"/>
          </w:tcPr>
          <w:p w14:paraId="49169AF8" w14:textId="77777777" w:rsidR="0014462F" w:rsidRPr="00DE7B59" w:rsidRDefault="0014462F" w:rsidP="0014462F">
            <w:pPr>
              <w:pStyle w:val="TAL"/>
            </w:pPr>
          </w:p>
        </w:tc>
        <w:tc>
          <w:tcPr>
            <w:tcW w:w="1245" w:type="dxa"/>
          </w:tcPr>
          <w:p w14:paraId="0343FB7B" w14:textId="77777777" w:rsidR="0014462F" w:rsidRPr="00DE7B59" w:rsidRDefault="0014462F" w:rsidP="0014462F">
            <w:pPr>
              <w:pStyle w:val="TAL"/>
            </w:pPr>
          </w:p>
        </w:tc>
      </w:tr>
      <w:tr w:rsidR="001467AD" w:rsidRPr="00DE7B59" w14:paraId="751B202F" w14:textId="77777777" w:rsidTr="007A73A2">
        <w:tc>
          <w:tcPr>
            <w:tcW w:w="4535" w:type="dxa"/>
            <w:tcBorders>
              <w:bottom w:val="single" w:sz="4" w:space="0" w:color="auto"/>
            </w:tcBorders>
          </w:tcPr>
          <w:p w14:paraId="639D06B3" w14:textId="77777777" w:rsidR="001467AD" w:rsidRPr="00DE7B59" w:rsidRDefault="001467AD" w:rsidP="007A73A2">
            <w:pPr>
              <w:pStyle w:val="TAL"/>
              <w:rPr>
                <w:lang w:eastAsia="zh-CN"/>
              </w:rPr>
            </w:pPr>
            <w:r w:rsidRPr="00DE7B59">
              <w:rPr>
                <w:lang w:eastAsia="zh-CN"/>
              </w:rPr>
              <w:t xml:space="preserve">    }</w:t>
            </w:r>
          </w:p>
        </w:tc>
        <w:tc>
          <w:tcPr>
            <w:tcW w:w="2267" w:type="dxa"/>
          </w:tcPr>
          <w:p w14:paraId="1A16F1DF" w14:textId="77777777" w:rsidR="001467AD" w:rsidRPr="00DE7B59" w:rsidRDefault="001467AD" w:rsidP="007A73A2">
            <w:pPr>
              <w:pStyle w:val="TAL"/>
            </w:pPr>
          </w:p>
        </w:tc>
        <w:tc>
          <w:tcPr>
            <w:tcW w:w="1700" w:type="dxa"/>
          </w:tcPr>
          <w:p w14:paraId="7D49C09D" w14:textId="77777777" w:rsidR="001467AD" w:rsidRPr="00DE7B59" w:rsidRDefault="001467AD" w:rsidP="007A73A2">
            <w:pPr>
              <w:pStyle w:val="TAL"/>
            </w:pPr>
          </w:p>
        </w:tc>
        <w:tc>
          <w:tcPr>
            <w:tcW w:w="1245" w:type="dxa"/>
          </w:tcPr>
          <w:p w14:paraId="116F479E" w14:textId="77777777" w:rsidR="001467AD" w:rsidRPr="00DE7B59" w:rsidRDefault="001467AD" w:rsidP="007A73A2">
            <w:pPr>
              <w:pStyle w:val="TAL"/>
            </w:pPr>
          </w:p>
        </w:tc>
      </w:tr>
      <w:tr w:rsidR="001467AD" w:rsidRPr="00DE7B59" w14:paraId="5643EE61" w14:textId="77777777" w:rsidTr="007A73A2">
        <w:tc>
          <w:tcPr>
            <w:tcW w:w="4535" w:type="dxa"/>
            <w:tcBorders>
              <w:bottom w:val="single" w:sz="4" w:space="0" w:color="auto"/>
            </w:tcBorders>
          </w:tcPr>
          <w:p w14:paraId="2CAE9639" w14:textId="77777777" w:rsidR="001467AD" w:rsidRPr="00DE7B59" w:rsidRDefault="001467AD" w:rsidP="007A73A2">
            <w:pPr>
              <w:pStyle w:val="TAL"/>
            </w:pPr>
            <w:r w:rsidRPr="00DE7B59">
              <w:t xml:space="preserve">  }</w:t>
            </w:r>
          </w:p>
        </w:tc>
        <w:tc>
          <w:tcPr>
            <w:tcW w:w="2267" w:type="dxa"/>
          </w:tcPr>
          <w:p w14:paraId="40C5D8F5" w14:textId="77777777" w:rsidR="001467AD" w:rsidRPr="00DE7B59" w:rsidRDefault="001467AD" w:rsidP="007A73A2">
            <w:pPr>
              <w:pStyle w:val="TAL"/>
            </w:pPr>
          </w:p>
        </w:tc>
        <w:tc>
          <w:tcPr>
            <w:tcW w:w="1700" w:type="dxa"/>
          </w:tcPr>
          <w:p w14:paraId="0120F717" w14:textId="77777777" w:rsidR="001467AD" w:rsidRPr="00DE7B59" w:rsidRDefault="001467AD" w:rsidP="007A73A2">
            <w:pPr>
              <w:pStyle w:val="TAL"/>
            </w:pPr>
          </w:p>
        </w:tc>
        <w:tc>
          <w:tcPr>
            <w:tcW w:w="1245" w:type="dxa"/>
          </w:tcPr>
          <w:p w14:paraId="68B3D6CA" w14:textId="77777777" w:rsidR="001467AD" w:rsidRPr="00DE7B59" w:rsidRDefault="001467AD" w:rsidP="007A73A2">
            <w:pPr>
              <w:pStyle w:val="TAL"/>
            </w:pPr>
          </w:p>
        </w:tc>
      </w:tr>
      <w:tr w:rsidR="001467AD" w:rsidRPr="00DE7B59" w14:paraId="2003EF8D" w14:textId="77777777" w:rsidTr="007A73A2">
        <w:tc>
          <w:tcPr>
            <w:tcW w:w="4535" w:type="dxa"/>
            <w:tcBorders>
              <w:bottom w:val="single" w:sz="4" w:space="0" w:color="auto"/>
            </w:tcBorders>
          </w:tcPr>
          <w:p w14:paraId="071CF33B" w14:textId="77777777" w:rsidR="001467AD" w:rsidRPr="00DE7B59" w:rsidRDefault="001467AD" w:rsidP="007A73A2">
            <w:pPr>
              <w:pStyle w:val="TAL"/>
            </w:pPr>
            <w:r w:rsidRPr="00DE7B59">
              <w:t>}</w:t>
            </w:r>
          </w:p>
        </w:tc>
        <w:tc>
          <w:tcPr>
            <w:tcW w:w="2267" w:type="dxa"/>
          </w:tcPr>
          <w:p w14:paraId="7CABD8CD" w14:textId="77777777" w:rsidR="001467AD" w:rsidRPr="00DE7B59" w:rsidRDefault="001467AD" w:rsidP="007A73A2">
            <w:pPr>
              <w:pStyle w:val="TAL"/>
            </w:pPr>
          </w:p>
        </w:tc>
        <w:tc>
          <w:tcPr>
            <w:tcW w:w="1700" w:type="dxa"/>
          </w:tcPr>
          <w:p w14:paraId="67A91D6B" w14:textId="77777777" w:rsidR="001467AD" w:rsidRPr="00DE7B59" w:rsidRDefault="001467AD" w:rsidP="007A73A2">
            <w:pPr>
              <w:pStyle w:val="TAL"/>
            </w:pPr>
          </w:p>
        </w:tc>
        <w:tc>
          <w:tcPr>
            <w:tcW w:w="1245" w:type="dxa"/>
          </w:tcPr>
          <w:p w14:paraId="5DDA6FE8" w14:textId="77777777" w:rsidR="001467AD" w:rsidRPr="00DE7B59" w:rsidRDefault="001467AD" w:rsidP="007A73A2">
            <w:pPr>
              <w:pStyle w:val="TAL"/>
            </w:pPr>
          </w:p>
        </w:tc>
      </w:tr>
    </w:tbl>
    <w:p w14:paraId="5209A6A6" w14:textId="77777777" w:rsidR="001467AD" w:rsidRPr="00DE7B59" w:rsidRDefault="001467AD" w:rsidP="004B4775"/>
    <w:p w14:paraId="574B1182" w14:textId="17B4D6B3" w:rsidR="001467AD" w:rsidRPr="00DE7B59" w:rsidRDefault="001467AD" w:rsidP="001467AD">
      <w:pPr>
        <w:pStyle w:val="TH"/>
        <w:rPr>
          <w:lang w:eastAsia="zh-CN"/>
        </w:rPr>
      </w:pPr>
      <w:r w:rsidRPr="00DE7B59">
        <w:t xml:space="preserve">Table 7.1.1.3.12.3.3-0B: </w:t>
      </w:r>
      <w:r w:rsidRPr="00DE7B59">
        <w:rPr>
          <w:i/>
          <w:iCs/>
        </w:rPr>
        <w:t>CellGroupConfig</w:t>
      </w:r>
      <w:r w:rsidRPr="00DE7B59">
        <w:t xml:space="preserve"> (Table 7.1.1.3.12.3.3-0A)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1467AD" w:rsidRPr="00DE7B59" w14:paraId="69BDF741" w14:textId="77777777" w:rsidTr="007A73A2">
        <w:tc>
          <w:tcPr>
            <w:tcW w:w="9939" w:type="dxa"/>
            <w:gridSpan w:val="4"/>
          </w:tcPr>
          <w:p w14:paraId="75EB94F2" w14:textId="77777777" w:rsidR="001467AD" w:rsidRPr="00DE7B59" w:rsidRDefault="001467AD" w:rsidP="007A73A2">
            <w:pPr>
              <w:pStyle w:val="TAL"/>
              <w:rPr>
                <w:lang w:eastAsia="zh-CN"/>
              </w:rPr>
            </w:pPr>
            <w:r w:rsidRPr="00DE7B59">
              <w:t xml:space="preserve">Derivation Path: </w:t>
            </w:r>
            <w:r w:rsidRPr="00DE7B59">
              <w:rPr>
                <w:lang w:eastAsia="zh-CN"/>
              </w:rPr>
              <w:t xml:space="preserve">38.508-1 [4], </w:t>
            </w:r>
            <w:r w:rsidRPr="00DE7B59">
              <w:rPr>
                <w:lang w:eastAsia="en-US"/>
              </w:rPr>
              <w:t>Table 4.6.3-19</w:t>
            </w:r>
          </w:p>
        </w:tc>
      </w:tr>
      <w:tr w:rsidR="001467AD" w:rsidRPr="00DE7B59" w14:paraId="5E046191" w14:textId="77777777" w:rsidTr="007A73A2">
        <w:tblPrEx>
          <w:tblCellMar>
            <w:left w:w="108" w:type="dxa"/>
            <w:right w:w="108" w:type="dxa"/>
          </w:tblCellMar>
        </w:tblPrEx>
        <w:tc>
          <w:tcPr>
            <w:tcW w:w="4722" w:type="dxa"/>
            <w:shd w:val="clear" w:color="auto" w:fill="auto"/>
          </w:tcPr>
          <w:p w14:paraId="37C375D2" w14:textId="77777777" w:rsidR="001467AD" w:rsidRPr="00DE7B59" w:rsidRDefault="001467AD" w:rsidP="007A73A2">
            <w:pPr>
              <w:pStyle w:val="TAH"/>
            </w:pPr>
            <w:r w:rsidRPr="00DE7B59">
              <w:t>Information Element</w:t>
            </w:r>
          </w:p>
        </w:tc>
        <w:tc>
          <w:tcPr>
            <w:tcW w:w="2267" w:type="dxa"/>
            <w:shd w:val="clear" w:color="auto" w:fill="auto"/>
          </w:tcPr>
          <w:p w14:paraId="608BC0C5" w14:textId="77777777" w:rsidR="001467AD" w:rsidRPr="00DE7B59" w:rsidRDefault="001467AD" w:rsidP="007A73A2">
            <w:pPr>
              <w:pStyle w:val="TAH"/>
            </w:pPr>
            <w:r w:rsidRPr="00DE7B59">
              <w:t>Value/remark</w:t>
            </w:r>
          </w:p>
        </w:tc>
        <w:tc>
          <w:tcPr>
            <w:tcW w:w="1700" w:type="dxa"/>
            <w:shd w:val="clear" w:color="auto" w:fill="auto"/>
          </w:tcPr>
          <w:p w14:paraId="6C6F2A58" w14:textId="77777777" w:rsidR="001467AD" w:rsidRPr="00DE7B59" w:rsidRDefault="001467AD" w:rsidP="007A73A2">
            <w:pPr>
              <w:pStyle w:val="TAH"/>
            </w:pPr>
            <w:r w:rsidRPr="00DE7B59">
              <w:t>Comment</w:t>
            </w:r>
          </w:p>
        </w:tc>
        <w:tc>
          <w:tcPr>
            <w:tcW w:w="1250" w:type="dxa"/>
            <w:shd w:val="clear" w:color="auto" w:fill="auto"/>
          </w:tcPr>
          <w:p w14:paraId="7FB85791" w14:textId="77777777" w:rsidR="001467AD" w:rsidRPr="00DE7B59" w:rsidRDefault="001467AD" w:rsidP="007A73A2">
            <w:pPr>
              <w:pStyle w:val="TAH"/>
            </w:pPr>
            <w:r w:rsidRPr="00DE7B59">
              <w:t>Condition</w:t>
            </w:r>
          </w:p>
        </w:tc>
      </w:tr>
      <w:tr w:rsidR="001467AD" w:rsidRPr="00DE7B59" w14:paraId="3B504F14" w14:textId="77777777" w:rsidTr="007A73A2">
        <w:tblPrEx>
          <w:tblCellMar>
            <w:left w:w="108" w:type="dxa"/>
            <w:right w:w="108" w:type="dxa"/>
          </w:tblCellMar>
        </w:tblPrEx>
        <w:tc>
          <w:tcPr>
            <w:tcW w:w="4722" w:type="dxa"/>
            <w:shd w:val="clear" w:color="auto" w:fill="auto"/>
          </w:tcPr>
          <w:p w14:paraId="691FD64F" w14:textId="76B92F17" w:rsidR="001467AD" w:rsidRPr="00DE7B59" w:rsidRDefault="00B74E4F" w:rsidP="007A73A2">
            <w:pPr>
              <w:pStyle w:val="TAL"/>
            </w:pPr>
            <w:r w:rsidRPr="00DE7B59">
              <w:t>C</w:t>
            </w:r>
            <w:r w:rsidR="001467AD" w:rsidRPr="00DE7B59">
              <w:t>ellGroupConfig::= SEQUENCE {</w:t>
            </w:r>
          </w:p>
        </w:tc>
        <w:tc>
          <w:tcPr>
            <w:tcW w:w="2267" w:type="dxa"/>
            <w:shd w:val="clear" w:color="auto" w:fill="auto"/>
          </w:tcPr>
          <w:p w14:paraId="056D7E5A" w14:textId="77777777" w:rsidR="001467AD" w:rsidRPr="00DE7B59" w:rsidRDefault="001467AD" w:rsidP="007A73A2">
            <w:pPr>
              <w:pStyle w:val="TAL"/>
            </w:pPr>
          </w:p>
        </w:tc>
        <w:tc>
          <w:tcPr>
            <w:tcW w:w="1700" w:type="dxa"/>
            <w:shd w:val="clear" w:color="auto" w:fill="auto"/>
          </w:tcPr>
          <w:p w14:paraId="5494FA84" w14:textId="77777777" w:rsidR="001467AD" w:rsidRPr="00DE7B59" w:rsidRDefault="001467AD" w:rsidP="007A73A2">
            <w:pPr>
              <w:pStyle w:val="TAL"/>
            </w:pPr>
          </w:p>
        </w:tc>
        <w:tc>
          <w:tcPr>
            <w:tcW w:w="1250" w:type="dxa"/>
            <w:shd w:val="clear" w:color="auto" w:fill="auto"/>
          </w:tcPr>
          <w:p w14:paraId="725B8027" w14:textId="77777777" w:rsidR="001467AD" w:rsidRPr="00DE7B59" w:rsidRDefault="001467AD" w:rsidP="007A73A2">
            <w:pPr>
              <w:pStyle w:val="TAL"/>
            </w:pPr>
          </w:p>
        </w:tc>
      </w:tr>
      <w:tr w:rsidR="001467AD" w:rsidRPr="00DE7B59" w14:paraId="6C4DF7EC" w14:textId="77777777" w:rsidTr="007A73A2">
        <w:tblPrEx>
          <w:tblCellMar>
            <w:left w:w="108" w:type="dxa"/>
            <w:right w:w="108" w:type="dxa"/>
          </w:tblCellMar>
        </w:tblPrEx>
        <w:tc>
          <w:tcPr>
            <w:tcW w:w="4722" w:type="dxa"/>
            <w:tcBorders>
              <w:bottom w:val="nil"/>
            </w:tcBorders>
            <w:shd w:val="clear" w:color="auto" w:fill="auto"/>
          </w:tcPr>
          <w:p w14:paraId="12F6964C" w14:textId="77777777" w:rsidR="001467AD" w:rsidRPr="00DE7B59" w:rsidRDefault="001467AD" w:rsidP="007A73A2">
            <w:pPr>
              <w:pStyle w:val="TAL"/>
            </w:pPr>
            <w:r w:rsidRPr="00DE7B59">
              <w:t xml:space="preserve">  cellGroupId</w:t>
            </w:r>
          </w:p>
        </w:tc>
        <w:tc>
          <w:tcPr>
            <w:tcW w:w="2267" w:type="dxa"/>
            <w:shd w:val="clear" w:color="auto" w:fill="auto"/>
          </w:tcPr>
          <w:p w14:paraId="18F0A7E5" w14:textId="77777777" w:rsidR="001467AD" w:rsidRPr="00DE7B59" w:rsidRDefault="001467AD" w:rsidP="007A73A2">
            <w:pPr>
              <w:pStyle w:val="TAL"/>
              <w:rPr>
                <w:lang w:eastAsia="zh-CN"/>
              </w:rPr>
            </w:pPr>
            <w:r w:rsidRPr="00DE7B59">
              <w:rPr>
                <w:lang w:eastAsia="zh-CN"/>
              </w:rPr>
              <w:t>0</w:t>
            </w:r>
          </w:p>
        </w:tc>
        <w:tc>
          <w:tcPr>
            <w:tcW w:w="1700" w:type="dxa"/>
            <w:shd w:val="clear" w:color="auto" w:fill="auto"/>
          </w:tcPr>
          <w:p w14:paraId="6365BE34" w14:textId="77777777" w:rsidR="001467AD" w:rsidRPr="00DE7B59" w:rsidRDefault="001467AD" w:rsidP="007A73A2">
            <w:pPr>
              <w:pStyle w:val="TAL"/>
            </w:pPr>
          </w:p>
        </w:tc>
        <w:tc>
          <w:tcPr>
            <w:tcW w:w="1250" w:type="dxa"/>
            <w:shd w:val="clear" w:color="auto" w:fill="auto"/>
          </w:tcPr>
          <w:p w14:paraId="513EABB4" w14:textId="77777777" w:rsidR="001467AD" w:rsidRPr="00DE7B59" w:rsidRDefault="001467AD" w:rsidP="007A73A2">
            <w:pPr>
              <w:pStyle w:val="TAL"/>
            </w:pPr>
          </w:p>
        </w:tc>
      </w:tr>
      <w:tr w:rsidR="001467AD" w:rsidRPr="00DE7B59" w14:paraId="037706ED" w14:textId="77777777" w:rsidTr="007A73A2">
        <w:tblPrEx>
          <w:tblCellMar>
            <w:left w:w="108" w:type="dxa"/>
            <w:right w:w="108" w:type="dxa"/>
          </w:tblCellMar>
        </w:tblPrEx>
        <w:tc>
          <w:tcPr>
            <w:tcW w:w="4722" w:type="dxa"/>
            <w:tcBorders>
              <w:top w:val="nil"/>
            </w:tcBorders>
            <w:shd w:val="clear" w:color="auto" w:fill="auto"/>
          </w:tcPr>
          <w:p w14:paraId="062D0948" w14:textId="77777777" w:rsidR="001467AD" w:rsidRPr="00DE7B59" w:rsidRDefault="001467AD" w:rsidP="007A73A2">
            <w:pPr>
              <w:pStyle w:val="TAL"/>
            </w:pPr>
          </w:p>
        </w:tc>
        <w:tc>
          <w:tcPr>
            <w:tcW w:w="2267" w:type="dxa"/>
            <w:shd w:val="clear" w:color="auto" w:fill="auto"/>
          </w:tcPr>
          <w:p w14:paraId="08C9BC0B" w14:textId="77777777" w:rsidR="001467AD" w:rsidRPr="00DE7B59" w:rsidRDefault="001467AD" w:rsidP="007A73A2">
            <w:pPr>
              <w:pStyle w:val="TAL"/>
              <w:rPr>
                <w:lang w:eastAsia="zh-CN"/>
              </w:rPr>
            </w:pPr>
            <w:r w:rsidRPr="00DE7B59">
              <w:rPr>
                <w:lang w:eastAsia="zh-CN"/>
              </w:rPr>
              <w:t>1</w:t>
            </w:r>
          </w:p>
        </w:tc>
        <w:tc>
          <w:tcPr>
            <w:tcW w:w="1700" w:type="dxa"/>
            <w:shd w:val="clear" w:color="auto" w:fill="auto"/>
          </w:tcPr>
          <w:p w14:paraId="3E3F9DE8" w14:textId="77777777" w:rsidR="001467AD" w:rsidRPr="00DE7B59" w:rsidRDefault="001467AD" w:rsidP="007A73A2">
            <w:pPr>
              <w:pStyle w:val="TAL"/>
            </w:pPr>
          </w:p>
        </w:tc>
        <w:tc>
          <w:tcPr>
            <w:tcW w:w="1250" w:type="dxa"/>
            <w:shd w:val="clear" w:color="auto" w:fill="auto"/>
          </w:tcPr>
          <w:p w14:paraId="299991B1" w14:textId="77777777" w:rsidR="001467AD" w:rsidRPr="00DE7B59" w:rsidRDefault="001467AD" w:rsidP="007A73A2">
            <w:pPr>
              <w:pStyle w:val="TAL"/>
            </w:pPr>
            <w:r w:rsidRPr="00DE7B59">
              <w:t>EN-DC</w:t>
            </w:r>
          </w:p>
        </w:tc>
      </w:tr>
      <w:tr w:rsidR="001467AD" w:rsidRPr="00DE7B59" w14:paraId="1989DE1A" w14:textId="77777777" w:rsidTr="007A73A2">
        <w:tblPrEx>
          <w:tblCellMar>
            <w:left w:w="108" w:type="dxa"/>
            <w:right w:w="108" w:type="dxa"/>
          </w:tblCellMar>
        </w:tblPrEx>
        <w:tc>
          <w:tcPr>
            <w:tcW w:w="4722" w:type="dxa"/>
            <w:shd w:val="clear" w:color="auto" w:fill="auto"/>
          </w:tcPr>
          <w:p w14:paraId="08515A7D" w14:textId="77777777" w:rsidR="001467AD" w:rsidRPr="00DE7B59" w:rsidRDefault="001467AD" w:rsidP="007A73A2">
            <w:pPr>
              <w:pStyle w:val="TAL"/>
            </w:pPr>
            <w:r w:rsidRPr="00DE7B59">
              <w:t xml:space="preserve">  </w:t>
            </w:r>
            <w:r w:rsidRPr="00DE7B59">
              <w:rPr>
                <w:lang w:eastAsia="en-US"/>
              </w:rPr>
              <w:t>spCellConfig</w:t>
            </w:r>
            <w:r w:rsidRPr="00DE7B59">
              <w:t xml:space="preserve"> SEQUENCE {</w:t>
            </w:r>
          </w:p>
        </w:tc>
        <w:tc>
          <w:tcPr>
            <w:tcW w:w="2267" w:type="dxa"/>
            <w:shd w:val="clear" w:color="auto" w:fill="auto"/>
          </w:tcPr>
          <w:p w14:paraId="34091D37" w14:textId="77777777" w:rsidR="001467AD" w:rsidRPr="00DE7B59" w:rsidRDefault="001467AD" w:rsidP="007A73A2">
            <w:pPr>
              <w:pStyle w:val="TAL"/>
            </w:pPr>
          </w:p>
        </w:tc>
        <w:tc>
          <w:tcPr>
            <w:tcW w:w="1700" w:type="dxa"/>
            <w:shd w:val="clear" w:color="auto" w:fill="auto"/>
          </w:tcPr>
          <w:p w14:paraId="5CB29C79" w14:textId="77777777" w:rsidR="001467AD" w:rsidRPr="00DE7B59" w:rsidDel="00D63DD8" w:rsidRDefault="001467AD" w:rsidP="007A73A2">
            <w:pPr>
              <w:pStyle w:val="TAL"/>
            </w:pPr>
          </w:p>
        </w:tc>
        <w:tc>
          <w:tcPr>
            <w:tcW w:w="1250" w:type="dxa"/>
            <w:shd w:val="clear" w:color="auto" w:fill="auto"/>
          </w:tcPr>
          <w:p w14:paraId="4B29B176" w14:textId="77777777" w:rsidR="001467AD" w:rsidRPr="00DE7B59" w:rsidRDefault="001467AD" w:rsidP="007A73A2">
            <w:pPr>
              <w:pStyle w:val="TAL"/>
            </w:pPr>
          </w:p>
        </w:tc>
      </w:tr>
      <w:tr w:rsidR="001467AD" w:rsidRPr="00DE7B59" w14:paraId="1DAAFF18" w14:textId="77777777" w:rsidTr="007A73A2">
        <w:tblPrEx>
          <w:tblCellMar>
            <w:left w:w="108" w:type="dxa"/>
            <w:right w:w="108" w:type="dxa"/>
          </w:tblCellMar>
        </w:tblPrEx>
        <w:tc>
          <w:tcPr>
            <w:tcW w:w="4722" w:type="dxa"/>
            <w:shd w:val="clear" w:color="auto" w:fill="auto"/>
          </w:tcPr>
          <w:p w14:paraId="591A43F1" w14:textId="0F9D4927" w:rsidR="001467AD" w:rsidRPr="00DE7B59" w:rsidRDefault="001467AD" w:rsidP="007A73A2">
            <w:pPr>
              <w:pStyle w:val="TAL"/>
            </w:pPr>
            <w:r w:rsidRPr="00DE7B59">
              <w:t xml:space="preserve">    </w:t>
            </w:r>
            <w:r w:rsidRPr="00DE7B59">
              <w:rPr>
                <w:lang w:eastAsia="en-US"/>
              </w:rPr>
              <w:t>spCellConfigDedicated</w:t>
            </w:r>
          </w:p>
        </w:tc>
        <w:tc>
          <w:tcPr>
            <w:tcW w:w="2267" w:type="dxa"/>
            <w:shd w:val="clear" w:color="auto" w:fill="auto"/>
          </w:tcPr>
          <w:p w14:paraId="5FAD4CBD" w14:textId="37FC55D1" w:rsidR="001467AD" w:rsidRPr="00DE7B59" w:rsidRDefault="0014462F" w:rsidP="007A73A2">
            <w:pPr>
              <w:pStyle w:val="TAL"/>
            </w:pPr>
            <w:r w:rsidRPr="00DE7B59">
              <w:t>ServingCellConfig</w:t>
            </w:r>
          </w:p>
        </w:tc>
        <w:tc>
          <w:tcPr>
            <w:tcW w:w="1700" w:type="dxa"/>
            <w:shd w:val="clear" w:color="auto" w:fill="auto"/>
          </w:tcPr>
          <w:p w14:paraId="1665E6D9" w14:textId="77777777" w:rsidR="001467AD" w:rsidRPr="00DE7B59" w:rsidRDefault="001467AD" w:rsidP="007A73A2">
            <w:pPr>
              <w:pStyle w:val="TAL"/>
            </w:pPr>
          </w:p>
        </w:tc>
        <w:tc>
          <w:tcPr>
            <w:tcW w:w="1250" w:type="dxa"/>
            <w:shd w:val="clear" w:color="auto" w:fill="auto"/>
          </w:tcPr>
          <w:p w14:paraId="5E55D3CB" w14:textId="77777777" w:rsidR="001467AD" w:rsidRPr="00DE7B59" w:rsidRDefault="001467AD" w:rsidP="007A73A2">
            <w:pPr>
              <w:pStyle w:val="TAL"/>
            </w:pPr>
          </w:p>
        </w:tc>
      </w:tr>
      <w:tr w:rsidR="001467AD" w:rsidRPr="00DE7B59" w14:paraId="1AF86A6F" w14:textId="77777777" w:rsidTr="007A73A2">
        <w:tblPrEx>
          <w:tblCellMar>
            <w:left w:w="108" w:type="dxa"/>
            <w:right w:w="108" w:type="dxa"/>
          </w:tblCellMar>
        </w:tblPrEx>
        <w:tc>
          <w:tcPr>
            <w:tcW w:w="4722" w:type="dxa"/>
            <w:shd w:val="clear" w:color="auto" w:fill="auto"/>
          </w:tcPr>
          <w:p w14:paraId="706E3F4D" w14:textId="77777777" w:rsidR="001467AD" w:rsidRPr="00DE7B59" w:rsidRDefault="001467AD" w:rsidP="007A73A2">
            <w:pPr>
              <w:pStyle w:val="TAL"/>
              <w:rPr>
                <w:lang w:eastAsia="zh-CN"/>
              </w:rPr>
            </w:pPr>
            <w:r w:rsidRPr="00DE7B59">
              <w:rPr>
                <w:lang w:eastAsia="zh-CN"/>
              </w:rPr>
              <w:t xml:space="preserve">  }</w:t>
            </w:r>
          </w:p>
        </w:tc>
        <w:tc>
          <w:tcPr>
            <w:tcW w:w="2267" w:type="dxa"/>
            <w:shd w:val="clear" w:color="auto" w:fill="auto"/>
          </w:tcPr>
          <w:p w14:paraId="507F53B3" w14:textId="77777777" w:rsidR="001467AD" w:rsidRPr="00DE7B59" w:rsidRDefault="001467AD" w:rsidP="007A73A2">
            <w:pPr>
              <w:pStyle w:val="TAL"/>
            </w:pPr>
          </w:p>
        </w:tc>
        <w:tc>
          <w:tcPr>
            <w:tcW w:w="1700" w:type="dxa"/>
            <w:shd w:val="clear" w:color="auto" w:fill="auto"/>
          </w:tcPr>
          <w:p w14:paraId="3FBAD511" w14:textId="77777777" w:rsidR="001467AD" w:rsidRPr="00DE7B59" w:rsidDel="00D63DD8" w:rsidRDefault="001467AD" w:rsidP="007A73A2">
            <w:pPr>
              <w:pStyle w:val="TAL"/>
            </w:pPr>
          </w:p>
        </w:tc>
        <w:tc>
          <w:tcPr>
            <w:tcW w:w="1250" w:type="dxa"/>
            <w:shd w:val="clear" w:color="auto" w:fill="auto"/>
          </w:tcPr>
          <w:p w14:paraId="7D8CBB3F" w14:textId="77777777" w:rsidR="001467AD" w:rsidRPr="00DE7B59" w:rsidRDefault="001467AD" w:rsidP="007A73A2">
            <w:pPr>
              <w:pStyle w:val="TAL"/>
            </w:pPr>
          </w:p>
        </w:tc>
      </w:tr>
      <w:tr w:rsidR="001467AD" w:rsidRPr="00DE7B59" w14:paraId="704396A0" w14:textId="77777777" w:rsidTr="007A73A2">
        <w:tblPrEx>
          <w:tblCellMar>
            <w:left w:w="108" w:type="dxa"/>
            <w:right w:w="108" w:type="dxa"/>
          </w:tblCellMar>
        </w:tblPrEx>
        <w:tc>
          <w:tcPr>
            <w:tcW w:w="4722" w:type="dxa"/>
            <w:shd w:val="clear" w:color="auto" w:fill="auto"/>
          </w:tcPr>
          <w:p w14:paraId="4717D241" w14:textId="77777777" w:rsidR="001467AD" w:rsidRPr="00DE7B59" w:rsidRDefault="001467AD" w:rsidP="007A73A2">
            <w:pPr>
              <w:pStyle w:val="TAL"/>
            </w:pPr>
            <w:r w:rsidRPr="00DE7B59">
              <w:rPr>
                <w:lang w:eastAsia="zh-CN"/>
              </w:rPr>
              <w:t>}</w:t>
            </w:r>
          </w:p>
        </w:tc>
        <w:tc>
          <w:tcPr>
            <w:tcW w:w="2267" w:type="dxa"/>
            <w:shd w:val="clear" w:color="auto" w:fill="auto"/>
          </w:tcPr>
          <w:p w14:paraId="77E9EEB6" w14:textId="77777777" w:rsidR="001467AD" w:rsidRPr="00DE7B59" w:rsidRDefault="001467AD" w:rsidP="007A73A2">
            <w:pPr>
              <w:pStyle w:val="TAL"/>
            </w:pPr>
          </w:p>
        </w:tc>
        <w:tc>
          <w:tcPr>
            <w:tcW w:w="1700" w:type="dxa"/>
            <w:shd w:val="clear" w:color="auto" w:fill="auto"/>
          </w:tcPr>
          <w:p w14:paraId="6477B9EB" w14:textId="77777777" w:rsidR="001467AD" w:rsidRPr="00DE7B59" w:rsidDel="00D63DD8" w:rsidRDefault="001467AD" w:rsidP="007A73A2">
            <w:pPr>
              <w:pStyle w:val="TAL"/>
            </w:pPr>
          </w:p>
        </w:tc>
        <w:tc>
          <w:tcPr>
            <w:tcW w:w="1250" w:type="dxa"/>
            <w:shd w:val="clear" w:color="auto" w:fill="auto"/>
          </w:tcPr>
          <w:p w14:paraId="60246BAC" w14:textId="77777777" w:rsidR="001467AD" w:rsidRPr="00DE7B59" w:rsidRDefault="001467AD" w:rsidP="007A73A2">
            <w:pPr>
              <w:pStyle w:val="TAL"/>
            </w:pPr>
          </w:p>
        </w:tc>
      </w:tr>
    </w:tbl>
    <w:p w14:paraId="6BF65C9A" w14:textId="77777777" w:rsidR="001467AD" w:rsidRPr="00DE7B59" w:rsidRDefault="001467AD" w:rsidP="001467AD">
      <w:pPr>
        <w:overflowPunct/>
        <w:autoSpaceDE/>
        <w:autoSpaceDN/>
        <w:adjustRightInd/>
      </w:pPr>
    </w:p>
    <w:p w14:paraId="654B701C" w14:textId="0A2F3862" w:rsidR="001467AD" w:rsidRPr="00DE7B59" w:rsidRDefault="001467AD" w:rsidP="001467AD">
      <w:pPr>
        <w:pStyle w:val="TH"/>
        <w:rPr>
          <w:i/>
        </w:rPr>
      </w:pPr>
      <w:r w:rsidRPr="00DE7B59">
        <w:t xml:space="preserve">Table 7.1.1.3.12.3.3-1: </w:t>
      </w:r>
      <w:r w:rsidRPr="00DE7B59">
        <w:rPr>
          <w:i/>
        </w:rPr>
        <w:t>ServingCellConfig</w:t>
      </w:r>
      <w:r w:rsidRPr="00DE7B59">
        <w:rPr>
          <w:lang w:eastAsia="de-DE"/>
        </w:rPr>
        <w:t xml:space="preserve"> (</w:t>
      </w:r>
      <w:r w:rsidRPr="00DE7B59">
        <w:t>Table 7.1.1.3.12.3.3-0B</w:t>
      </w:r>
      <w:r w:rsidRPr="00DE7B59">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473893FA" w14:textId="77777777" w:rsidTr="007A73A2">
        <w:tc>
          <w:tcPr>
            <w:tcW w:w="9747" w:type="dxa"/>
            <w:gridSpan w:val="4"/>
          </w:tcPr>
          <w:p w14:paraId="1A18DF3B"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4.6.3-167</w:t>
            </w:r>
          </w:p>
        </w:tc>
      </w:tr>
      <w:tr w:rsidR="001467AD" w:rsidRPr="00DE7B59" w14:paraId="5AA79D22" w14:textId="77777777" w:rsidTr="007A73A2">
        <w:tc>
          <w:tcPr>
            <w:tcW w:w="4535" w:type="dxa"/>
          </w:tcPr>
          <w:p w14:paraId="6091CAD7"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541F7EF5"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57566993"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291D0DD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68673DCA" w14:textId="77777777" w:rsidTr="007A73A2">
        <w:tc>
          <w:tcPr>
            <w:tcW w:w="4535" w:type="dxa"/>
          </w:tcPr>
          <w:p w14:paraId="6B440082"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ServingCellConfig ::= SEQUENCE {</w:t>
            </w:r>
          </w:p>
        </w:tc>
        <w:tc>
          <w:tcPr>
            <w:tcW w:w="2267" w:type="dxa"/>
          </w:tcPr>
          <w:p w14:paraId="2AD46F4B"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32BE51A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A4F89D3"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41557647" w14:textId="77777777" w:rsidTr="007A73A2">
        <w:tc>
          <w:tcPr>
            <w:tcW w:w="4535" w:type="dxa"/>
          </w:tcPr>
          <w:p w14:paraId="5BBA5BED"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uplinkConfig SEQUENCE {</w:t>
            </w:r>
          </w:p>
        </w:tc>
        <w:tc>
          <w:tcPr>
            <w:tcW w:w="2267" w:type="dxa"/>
          </w:tcPr>
          <w:p w14:paraId="1765825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2C471FE0"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F9E920B"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5FF7818A" w14:textId="77777777" w:rsidTr="007A73A2">
        <w:tc>
          <w:tcPr>
            <w:tcW w:w="4535" w:type="dxa"/>
          </w:tcPr>
          <w:p w14:paraId="06A76A2C"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initialUplinkBWP</w:t>
            </w:r>
          </w:p>
        </w:tc>
        <w:tc>
          <w:tcPr>
            <w:tcW w:w="2267" w:type="dxa"/>
          </w:tcPr>
          <w:p w14:paraId="5FA0CE6F"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BWP-UplinkDedicated</w:t>
            </w:r>
          </w:p>
        </w:tc>
        <w:tc>
          <w:tcPr>
            <w:tcW w:w="1700" w:type="dxa"/>
          </w:tcPr>
          <w:p w14:paraId="371C57DC"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55635D1A"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34453702" w14:textId="77777777" w:rsidTr="007A73A2">
        <w:tc>
          <w:tcPr>
            <w:tcW w:w="4535" w:type="dxa"/>
          </w:tcPr>
          <w:p w14:paraId="353175D5"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45823908"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2FD2BAC7"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2543A16"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01D2313B" w14:textId="77777777" w:rsidTr="007A73A2">
        <w:tc>
          <w:tcPr>
            <w:tcW w:w="4535" w:type="dxa"/>
            <w:tcBorders>
              <w:bottom w:val="single" w:sz="4" w:space="0" w:color="auto"/>
            </w:tcBorders>
          </w:tcPr>
          <w:p w14:paraId="5E5C1979"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0E4A1751"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B6D4888"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A845589" w14:textId="77777777" w:rsidR="001467AD" w:rsidRPr="00DE7B59" w:rsidRDefault="001467AD" w:rsidP="007A73A2">
            <w:pPr>
              <w:keepNext/>
              <w:keepLines/>
              <w:overflowPunct/>
              <w:autoSpaceDE/>
              <w:autoSpaceDN/>
              <w:adjustRightInd/>
              <w:spacing w:after="0"/>
              <w:rPr>
                <w:rFonts w:ascii="Arial" w:hAnsi="Arial"/>
                <w:sz w:val="18"/>
              </w:rPr>
            </w:pPr>
          </w:p>
        </w:tc>
      </w:tr>
    </w:tbl>
    <w:p w14:paraId="77B74A58" w14:textId="77777777" w:rsidR="001467AD" w:rsidRPr="00DE7B59" w:rsidRDefault="001467AD" w:rsidP="001467AD">
      <w:pPr>
        <w:rPr>
          <w:lang w:eastAsia="sv-SE"/>
        </w:rPr>
      </w:pPr>
    </w:p>
    <w:p w14:paraId="4DAC0EBA" w14:textId="77777777" w:rsidR="001467AD" w:rsidRPr="00DE7B59" w:rsidRDefault="001467AD" w:rsidP="001467AD">
      <w:pPr>
        <w:pStyle w:val="TH"/>
        <w:rPr>
          <w:i/>
        </w:rPr>
      </w:pPr>
      <w:r w:rsidRPr="00DE7B59">
        <w:t xml:space="preserve">Table 7.1.1.3.12.3.3-2: </w:t>
      </w:r>
      <w:r w:rsidRPr="00DE7B59">
        <w:rPr>
          <w:i/>
        </w:rPr>
        <w:t>BWP-UplinkDedicated</w:t>
      </w:r>
      <w:r w:rsidRPr="00DE7B59">
        <w:t xml:space="preserve"> (Table 7.1.1.3.12.3.3-1)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78F8BEBE" w14:textId="77777777" w:rsidTr="007A73A2">
        <w:tc>
          <w:tcPr>
            <w:tcW w:w="9747" w:type="dxa"/>
            <w:gridSpan w:val="4"/>
          </w:tcPr>
          <w:p w14:paraId="5CBDD09B"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4.6.3-11</w:t>
            </w:r>
          </w:p>
        </w:tc>
      </w:tr>
      <w:tr w:rsidR="001467AD" w:rsidRPr="00DE7B59" w14:paraId="034D5611" w14:textId="77777777" w:rsidTr="007A73A2">
        <w:tc>
          <w:tcPr>
            <w:tcW w:w="4535" w:type="dxa"/>
          </w:tcPr>
          <w:p w14:paraId="79BA899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043C53F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196E3846"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34718D7A"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23C062FF" w14:textId="77777777" w:rsidTr="007A73A2">
        <w:tc>
          <w:tcPr>
            <w:tcW w:w="4535" w:type="dxa"/>
          </w:tcPr>
          <w:p w14:paraId="48EB8E5C"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BWP-UplinkDedicated ::= SEQUENCE {</w:t>
            </w:r>
          </w:p>
        </w:tc>
        <w:tc>
          <w:tcPr>
            <w:tcW w:w="2267" w:type="dxa"/>
          </w:tcPr>
          <w:p w14:paraId="046DD49F"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04827D61"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1D10ACC2"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26C975A3" w14:textId="77777777" w:rsidTr="007A73A2">
        <w:tc>
          <w:tcPr>
            <w:tcW w:w="4535" w:type="dxa"/>
          </w:tcPr>
          <w:p w14:paraId="26A2A648"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pusch-Config CHOICE {</w:t>
            </w:r>
          </w:p>
        </w:tc>
        <w:tc>
          <w:tcPr>
            <w:tcW w:w="2267" w:type="dxa"/>
          </w:tcPr>
          <w:p w14:paraId="48D1E33C" w14:textId="395082DC"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37074EC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2E6654A1"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216D47A0" w14:textId="77777777" w:rsidTr="007A73A2">
        <w:tc>
          <w:tcPr>
            <w:tcW w:w="4535" w:type="dxa"/>
          </w:tcPr>
          <w:p w14:paraId="19B2BD31" w14:textId="60B9155A" w:rsidR="001467AD" w:rsidRPr="00DE7B59" w:rsidDel="00560D52"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r w:rsidR="00B74E4F" w:rsidRPr="00DE7B59">
              <w:rPr>
                <w:rFonts w:ascii="Arial" w:hAnsi="Arial"/>
                <w:sz w:val="18"/>
              </w:rPr>
              <w:t>s</w:t>
            </w:r>
            <w:r w:rsidRPr="00DE7B59">
              <w:rPr>
                <w:rFonts w:ascii="Arial" w:hAnsi="Arial"/>
                <w:sz w:val="18"/>
              </w:rPr>
              <w:t>etup</w:t>
            </w:r>
          </w:p>
        </w:tc>
        <w:tc>
          <w:tcPr>
            <w:tcW w:w="2267" w:type="dxa"/>
          </w:tcPr>
          <w:p w14:paraId="7910C582"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PUSCH-Config</w:t>
            </w:r>
          </w:p>
        </w:tc>
        <w:tc>
          <w:tcPr>
            <w:tcW w:w="1700" w:type="dxa"/>
          </w:tcPr>
          <w:p w14:paraId="1375FBB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046A679"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52CD8294" w14:textId="77777777" w:rsidTr="007A73A2">
        <w:tc>
          <w:tcPr>
            <w:tcW w:w="4535" w:type="dxa"/>
          </w:tcPr>
          <w:p w14:paraId="78618C87"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51591B37"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6275F6B4"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62863C8B"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03D21E56" w14:textId="77777777" w:rsidTr="007A73A2">
        <w:tc>
          <w:tcPr>
            <w:tcW w:w="4535" w:type="dxa"/>
            <w:tcBorders>
              <w:bottom w:val="single" w:sz="4" w:space="0" w:color="auto"/>
            </w:tcBorders>
          </w:tcPr>
          <w:p w14:paraId="311738B0"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62E6985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3704596"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52A5380" w14:textId="77777777" w:rsidR="001467AD" w:rsidRPr="00DE7B59" w:rsidRDefault="001467AD" w:rsidP="007A73A2">
            <w:pPr>
              <w:keepNext/>
              <w:keepLines/>
              <w:overflowPunct/>
              <w:autoSpaceDE/>
              <w:autoSpaceDN/>
              <w:adjustRightInd/>
              <w:spacing w:after="0"/>
              <w:rPr>
                <w:rFonts w:ascii="Arial" w:hAnsi="Arial"/>
                <w:sz w:val="18"/>
              </w:rPr>
            </w:pPr>
          </w:p>
        </w:tc>
      </w:tr>
    </w:tbl>
    <w:p w14:paraId="2EE26BA3" w14:textId="77777777" w:rsidR="001467AD" w:rsidRPr="00DE7B59" w:rsidRDefault="001467AD" w:rsidP="001467AD">
      <w:pPr>
        <w:overflowPunct/>
        <w:autoSpaceDE/>
        <w:autoSpaceDN/>
        <w:adjustRightInd/>
      </w:pPr>
    </w:p>
    <w:p w14:paraId="3F480E01" w14:textId="77777777" w:rsidR="001467AD" w:rsidRPr="00DE7B59" w:rsidRDefault="001467AD" w:rsidP="001467AD">
      <w:pPr>
        <w:pStyle w:val="TH"/>
        <w:rPr>
          <w:i/>
        </w:rPr>
      </w:pPr>
      <w:r w:rsidRPr="00DE7B59">
        <w:t xml:space="preserve">Table 7.1.1.3.12.3.3-3: </w:t>
      </w:r>
      <w:r w:rsidRPr="00DE7B59">
        <w:rPr>
          <w:i/>
        </w:rPr>
        <w:t>PUSCH-Config</w:t>
      </w:r>
      <w:r w:rsidRPr="00DE7B59">
        <w:t xml:space="preserve"> (Table 7.1.1.3.12.3.3-2)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2DB9FCF7" w14:textId="77777777" w:rsidTr="00653441">
        <w:tc>
          <w:tcPr>
            <w:tcW w:w="9747" w:type="dxa"/>
            <w:gridSpan w:val="4"/>
          </w:tcPr>
          <w:p w14:paraId="4A4E0245"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4.6.3-118</w:t>
            </w:r>
          </w:p>
        </w:tc>
      </w:tr>
      <w:tr w:rsidR="001467AD" w:rsidRPr="00DE7B59" w14:paraId="74F1CA3C" w14:textId="77777777" w:rsidTr="00653441">
        <w:tc>
          <w:tcPr>
            <w:tcW w:w="4535" w:type="dxa"/>
          </w:tcPr>
          <w:p w14:paraId="532A58C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1A9CF4AF"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1263930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110B2E0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45D4B0C5" w14:textId="77777777" w:rsidTr="00653441">
        <w:tc>
          <w:tcPr>
            <w:tcW w:w="4535" w:type="dxa"/>
          </w:tcPr>
          <w:p w14:paraId="7AE85E1F"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PUSCH-Config ::= SEQUENCE {</w:t>
            </w:r>
          </w:p>
        </w:tc>
        <w:tc>
          <w:tcPr>
            <w:tcW w:w="2267" w:type="dxa"/>
          </w:tcPr>
          <w:p w14:paraId="3F6FD50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04D556D"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71D2FA2E" w14:textId="77777777" w:rsidR="001467AD" w:rsidRPr="00DE7B59" w:rsidRDefault="001467AD" w:rsidP="007A73A2">
            <w:pPr>
              <w:keepNext/>
              <w:keepLines/>
              <w:overflowPunct/>
              <w:autoSpaceDE/>
              <w:autoSpaceDN/>
              <w:adjustRightInd/>
              <w:spacing w:after="0"/>
              <w:rPr>
                <w:rFonts w:ascii="Arial" w:hAnsi="Arial"/>
                <w:sz w:val="18"/>
              </w:rPr>
            </w:pPr>
          </w:p>
        </w:tc>
      </w:tr>
      <w:tr w:rsidR="00B74E4F" w:rsidRPr="00DE7B59" w14:paraId="0933006D" w14:textId="77777777" w:rsidTr="00653441">
        <w:tc>
          <w:tcPr>
            <w:tcW w:w="4535" w:type="dxa"/>
          </w:tcPr>
          <w:p w14:paraId="1B9F5EAF" w14:textId="141AE915" w:rsidR="00B74E4F" w:rsidRPr="00DE7B59" w:rsidRDefault="00B74E4F" w:rsidP="00B848CA">
            <w:pPr>
              <w:pStyle w:val="TAL"/>
            </w:pPr>
            <w:r w:rsidRPr="00DE7B59">
              <w:rPr>
                <w:rStyle w:val="apple-converted-space"/>
              </w:rPr>
              <w:t xml:space="preserve">  dmrs-UplinkForPUSCH-MappingTypeB CHOICE {</w:t>
            </w:r>
          </w:p>
        </w:tc>
        <w:tc>
          <w:tcPr>
            <w:tcW w:w="2267" w:type="dxa"/>
          </w:tcPr>
          <w:p w14:paraId="4C001227" w14:textId="77777777" w:rsidR="00B74E4F" w:rsidRPr="00DE7B59" w:rsidRDefault="00B74E4F" w:rsidP="00B848CA">
            <w:pPr>
              <w:pStyle w:val="TAL"/>
            </w:pPr>
          </w:p>
        </w:tc>
        <w:tc>
          <w:tcPr>
            <w:tcW w:w="1700" w:type="dxa"/>
          </w:tcPr>
          <w:p w14:paraId="39C52CF2" w14:textId="77777777" w:rsidR="00B74E4F" w:rsidRPr="00DE7B59" w:rsidRDefault="00B74E4F" w:rsidP="00B848CA">
            <w:pPr>
              <w:pStyle w:val="TAL"/>
            </w:pPr>
          </w:p>
        </w:tc>
        <w:tc>
          <w:tcPr>
            <w:tcW w:w="1245" w:type="dxa"/>
          </w:tcPr>
          <w:p w14:paraId="5C5A2464" w14:textId="77777777" w:rsidR="00B74E4F" w:rsidRPr="00DE7B59" w:rsidRDefault="00B74E4F" w:rsidP="00B848CA">
            <w:pPr>
              <w:pStyle w:val="TAL"/>
            </w:pPr>
          </w:p>
        </w:tc>
      </w:tr>
      <w:tr w:rsidR="00B74E4F" w:rsidRPr="00DE7B59" w14:paraId="2388EE92" w14:textId="77777777" w:rsidTr="00653441">
        <w:tc>
          <w:tcPr>
            <w:tcW w:w="4535" w:type="dxa"/>
          </w:tcPr>
          <w:p w14:paraId="70AD6890" w14:textId="676C916F" w:rsidR="00B74E4F" w:rsidRPr="00DE7B59" w:rsidRDefault="00B74E4F" w:rsidP="00B848CA">
            <w:pPr>
              <w:pStyle w:val="TAL"/>
            </w:pPr>
            <w:r w:rsidRPr="00DE7B59">
              <w:t xml:space="preserve">    setup</w:t>
            </w:r>
          </w:p>
        </w:tc>
        <w:tc>
          <w:tcPr>
            <w:tcW w:w="2267" w:type="dxa"/>
          </w:tcPr>
          <w:p w14:paraId="47915CBD" w14:textId="4B14421D" w:rsidR="00B74E4F" w:rsidRPr="00DE7B59" w:rsidRDefault="00B74E4F" w:rsidP="00B848CA">
            <w:pPr>
              <w:pStyle w:val="TAL"/>
            </w:pPr>
            <w:r w:rsidRPr="00DE7B59">
              <w:t>DMRS-UplinkConfig</w:t>
            </w:r>
          </w:p>
        </w:tc>
        <w:tc>
          <w:tcPr>
            <w:tcW w:w="1700" w:type="dxa"/>
          </w:tcPr>
          <w:p w14:paraId="2E9FA563" w14:textId="77777777" w:rsidR="00B74E4F" w:rsidRPr="00DE7B59" w:rsidRDefault="00B74E4F" w:rsidP="00B848CA">
            <w:pPr>
              <w:pStyle w:val="TAL"/>
            </w:pPr>
          </w:p>
        </w:tc>
        <w:tc>
          <w:tcPr>
            <w:tcW w:w="1245" w:type="dxa"/>
          </w:tcPr>
          <w:p w14:paraId="3D98A1EE" w14:textId="77777777" w:rsidR="00B74E4F" w:rsidRPr="00DE7B59" w:rsidRDefault="00B74E4F" w:rsidP="00B848CA">
            <w:pPr>
              <w:pStyle w:val="TAL"/>
            </w:pPr>
          </w:p>
        </w:tc>
      </w:tr>
      <w:tr w:rsidR="00B74E4F" w:rsidRPr="00DE7B59" w14:paraId="01AC1DB5" w14:textId="77777777" w:rsidTr="00653441">
        <w:tc>
          <w:tcPr>
            <w:tcW w:w="4535" w:type="dxa"/>
          </w:tcPr>
          <w:p w14:paraId="46AFCB69" w14:textId="633936DD" w:rsidR="00B74E4F" w:rsidRPr="00DE7B59" w:rsidRDefault="00B74E4F" w:rsidP="00B848CA">
            <w:pPr>
              <w:pStyle w:val="TAL"/>
            </w:pPr>
            <w:r w:rsidRPr="00DE7B59">
              <w:t xml:space="preserve">  }</w:t>
            </w:r>
          </w:p>
        </w:tc>
        <w:tc>
          <w:tcPr>
            <w:tcW w:w="2267" w:type="dxa"/>
          </w:tcPr>
          <w:p w14:paraId="611B526F" w14:textId="77777777" w:rsidR="00B74E4F" w:rsidRPr="00DE7B59" w:rsidRDefault="00B74E4F" w:rsidP="00B848CA">
            <w:pPr>
              <w:pStyle w:val="TAL"/>
            </w:pPr>
          </w:p>
        </w:tc>
        <w:tc>
          <w:tcPr>
            <w:tcW w:w="1700" w:type="dxa"/>
          </w:tcPr>
          <w:p w14:paraId="70365D9D" w14:textId="77777777" w:rsidR="00B74E4F" w:rsidRPr="00DE7B59" w:rsidRDefault="00B74E4F" w:rsidP="00B848CA">
            <w:pPr>
              <w:pStyle w:val="TAL"/>
            </w:pPr>
          </w:p>
        </w:tc>
        <w:tc>
          <w:tcPr>
            <w:tcW w:w="1245" w:type="dxa"/>
          </w:tcPr>
          <w:p w14:paraId="70B24273" w14:textId="77777777" w:rsidR="00B74E4F" w:rsidRPr="00DE7B59" w:rsidRDefault="00B74E4F" w:rsidP="00B848CA">
            <w:pPr>
              <w:pStyle w:val="TAL"/>
            </w:pPr>
          </w:p>
        </w:tc>
      </w:tr>
      <w:tr w:rsidR="00B74E4F" w:rsidRPr="00DE7B59" w:rsidDel="001A4123" w14:paraId="0B39DA11" w14:textId="77777777" w:rsidTr="00653441">
        <w:tc>
          <w:tcPr>
            <w:tcW w:w="4535" w:type="dxa"/>
          </w:tcPr>
          <w:p w14:paraId="5B060E1C" w14:textId="373FBFBA" w:rsidR="00B74E4F" w:rsidRPr="00DE7B59" w:rsidDel="001A4123" w:rsidRDefault="00B74E4F" w:rsidP="00B74E4F">
            <w:pPr>
              <w:pStyle w:val="TAL"/>
            </w:pPr>
            <w:r w:rsidRPr="00DE7B59">
              <w:t xml:space="preserve">  pusch-TimeDomainAllocationListDCI-0-1-r16 CHOICE {</w:t>
            </w:r>
          </w:p>
        </w:tc>
        <w:tc>
          <w:tcPr>
            <w:tcW w:w="2267" w:type="dxa"/>
          </w:tcPr>
          <w:p w14:paraId="1258326C" w14:textId="77777777" w:rsidR="00B74E4F" w:rsidRPr="00DE7B59" w:rsidDel="001A4123" w:rsidRDefault="00B74E4F" w:rsidP="00B74E4F">
            <w:pPr>
              <w:pStyle w:val="TAL"/>
            </w:pPr>
          </w:p>
        </w:tc>
        <w:tc>
          <w:tcPr>
            <w:tcW w:w="1700" w:type="dxa"/>
          </w:tcPr>
          <w:p w14:paraId="5C932270" w14:textId="77777777" w:rsidR="00B74E4F" w:rsidRPr="00DE7B59" w:rsidDel="001A4123" w:rsidRDefault="00B74E4F" w:rsidP="00B74E4F">
            <w:pPr>
              <w:pStyle w:val="TAL"/>
            </w:pPr>
          </w:p>
        </w:tc>
        <w:tc>
          <w:tcPr>
            <w:tcW w:w="1245" w:type="dxa"/>
          </w:tcPr>
          <w:p w14:paraId="139D0E4A" w14:textId="77777777" w:rsidR="00B74E4F" w:rsidRPr="00DE7B59" w:rsidDel="001A4123" w:rsidRDefault="00B74E4F" w:rsidP="00B74E4F">
            <w:pPr>
              <w:pStyle w:val="TAL"/>
            </w:pPr>
          </w:p>
        </w:tc>
      </w:tr>
      <w:tr w:rsidR="00B74E4F" w:rsidRPr="00DE7B59" w:rsidDel="001A4123" w14:paraId="569635DE" w14:textId="77777777" w:rsidTr="00653441">
        <w:tc>
          <w:tcPr>
            <w:tcW w:w="4535" w:type="dxa"/>
          </w:tcPr>
          <w:p w14:paraId="4D9F1E0D" w14:textId="3774F8F5" w:rsidR="00B74E4F" w:rsidRPr="00DE7B59" w:rsidDel="001A4123" w:rsidRDefault="00B74E4F" w:rsidP="00B74E4F">
            <w:pPr>
              <w:pStyle w:val="TAL"/>
            </w:pPr>
            <w:r w:rsidRPr="00DE7B59">
              <w:t xml:space="preserve">    setup SEQUENCE (SIZE(1..maxNrofUL-Allocations-r16)) OF SEQUENCE {</w:t>
            </w:r>
          </w:p>
        </w:tc>
        <w:tc>
          <w:tcPr>
            <w:tcW w:w="2267" w:type="dxa"/>
          </w:tcPr>
          <w:p w14:paraId="6C50C956" w14:textId="5C154525" w:rsidR="00B74E4F" w:rsidRPr="00DE7B59" w:rsidDel="001A4123" w:rsidRDefault="00B74E4F" w:rsidP="00B74E4F">
            <w:pPr>
              <w:pStyle w:val="TAL"/>
            </w:pPr>
            <w:r w:rsidRPr="00DE7B59">
              <w:t>1 entry</w:t>
            </w:r>
          </w:p>
        </w:tc>
        <w:tc>
          <w:tcPr>
            <w:tcW w:w="1700" w:type="dxa"/>
          </w:tcPr>
          <w:p w14:paraId="7248E8AB" w14:textId="77777777" w:rsidR="00B74E4F" w:rsidRPr="00DE7B59" w:rsidDel="001A4123" w:rsidRDefault="00B74E4F" w:rsidP="00B74E4F">
            <w:pPr>
              <w:pStyle w:val="TAL"/>
            </w:pPr>
          </w:p>
        </w:tc>
        <w:tc>
          <w:tcPr>
            <w:tcW w:w="1245" w:type="dxa"/>
          </w:tcPr>
          <w:p w14:paraId="7212CED8" w14:textId="77777777" w:rsidR="00B74E4F" w:rsidRPr="00DE7B59" w:rsidDel="001A4123" w:rsidRDefault="00B74E4F" w:rsidP="00B74E4F">
            <w:pPr>
              <w:pStyle w:val="TAL"/>
            </w:pPr>
          </w:p>
        </w:tc>
      </w:tr>
      <w:tr w:rsidR="00B74E4F" w:rsidRPr="00DE7B59" w:rsidDel="001A4123" w14:paraId="7B3CA42A" w14:textId="77777777" w:rsidTr="00653441">
        <w:tc>
          <w:tcPr>
            <w:tcW w:w="4535" w:type="dxa"/>
            <w:tcBorders>
              <w:bottom w:val="nil"/>
            </w:tcBorders>
          </w:tcPr>
          <w:p w14:paraId="2684253D" w14:textId="2C7EE5A6" w:rsidR="00B74E4F" w:rsidRPr="00DE7B59" w:rsidDel="001A4123" w:rsidRDefault="00B74E4F" w:rsidP="00B74E4F">
            <w:pPr>
              <w:pStyle w:val="TAL"/>
            </w:pPr>
            <w:r w:rsidRPr="00DE7B59">
              <w:t xml:space="preserve">      k2-r16[1]</w:t>
            </w:r>
          </w:p>
        </w:tc>
        <w:tc>
          <w:tcPr>
            <w:tcW w:w="2267" w:type="dxa"/>
          </w:tcPr>
          <w:p w14:paraId="36956E1A" w14:textId="36DD3239" w:rsidR="00B74E4F" w:rsidRPr="00DE7B59" w:rsidDel="001A4123" w:rsidRDefault="00B74E4F" w:rsidP="00B74E4F">
            <w:pPr>
              <w:pStyle w:val="TAL"/>
            </w:pPr>
            <w:r w:rsidRPr="00DE7B59">
              <w:t>4</w:t>
            </w:r>
          </w:p>
        </w:tc>
        <w:tc>
          <w:tcPr>
            <w:tcW w:w="1700" w:type="dxa"/>
          </w:tcPr>
          <w:p w14:paraId="1DADA63A" w14:textId="77777777" w:rsidR="00B74E4F" w:rsidRPr="00DE7B59" w:rsidDel="001A4123" w:rsidRDefault="00B74E4F" w:rsidP="00B74E4F">
            <w:pPr>
              <w:pStyle w:val="TAL"/>
            </w:pPr>
          </w:p>
        </w:tc>
        <w:tc>
          <w:tcPr>
            <w:tcW w:w="1245" w:type="dxa"/>
          </w:tcPr>
          <w:p w14:paraId="29CEBD30" w14:textId="77777777" w:rsidR="00B74E4F" w:rsidRPr="00DE7B59" w:rsidDel="001A4123" w:rsidRDefault="00B74E4F" w:rsidP="00B74E4F">
            <w:pPr>
              <w:pStyle w:val="TAL"/>
            </w:pPr>
          </w:p>
        </w:tc>
      </w:tr>
      <w:tr w:rsidR="00653441" w:rsidRPr="00DE7B59" w:rsidDel="001A4123" w14:paraId="0D32D633" w14:textId="77777777" w:rsidTr="00653441">
        <w:tc>
          <w:tcPr>
            <w:tcW w:w="4535" w:type="dxa"/>
            <w:tcBorders>
              <w:top w:val="nil"/>
            </w:tcBorders>
          </w:tcPr>
          <w:p w14:paraId="5966B8C4" w14:textId="77777777" w:rsidR="00653441" w:rsidRPr="00DE7B59" w:rsidRDefault="00653441" w:rsidP="00653441">
            <w:pPr>
              <w:pStyle w:val="TAL"/>
            </w:pPr>
          </w:p>
        </w:tc>
        <w:tc>
          <w:tcPr>
            <w:tcW w:w="2267" w:type="dxa"/>
          </w:tcPr>
          <w:p w14:paraId="54CB15FD" w14:textId="458E9A25" w:rsidR="00653441" w:rsidRPr="00DE7B59" w:rsidRDefault="00653441" w:rsidP="00653441">
            <w:pPr>
              <w:pStyle w:val="TAL"/>
            </w:pPr>
            <w:r w:rsidRPr="00DE7B59">
              <w:rPr>
                <w:lang w:eastAsia="zh-CN"/>
              </w:rPr>
              <w:t>3</w:t>
            </w:r>
          </w:p>
        </w:tc>
        <w:tc>
          <w:tcPr>
            <w:tcW w:w="1700" w:type="dxa"/>
          </w:tcPr>
          <w:p w14:paraId="0E175C23" w14:textId="77777777" w:rsidR="00653441" w:rsidRPr="00DE7B59" w:rsidDel="001A4123" w:rsidRDefault="00653441" w:rsidP="00653441">
            <w:pPr>
              <w:pStyle w:val="TAL"/>
            </w:pPr>
          </w:p>
        </w:tc>
        <w:tc>
          <w:tcPr>
            <w:tcW w:w="1245" w:type="dxa"/>
          </w:tcPr>
          <w:p w14:paraId="31365A4C" w14:textId="0ABC44C7" w:rsidR="00653441" w:rsidRPr="00DE7B59" w:rsidDel="001A4123" w:rsidRDefault="00653441" w:rsidP="00653441">
            <w:pPr>
              <w:pStyle w:val="TAL"/>
            </w:pPr>
            <w:r w:rsidRPr="00DE7B59">
              <w:rPr>
                <w:lang w:eastAsia="zh-CN"/>
              </w:rPr>
              <w:t>HD_FDD</w:t>
            </w:r>
          </w:p>
        </w:tc>
      </w:tr>
      <w:tr w:rsidR="00653441" w:rsidRPr="00DE7B59" w:rsidDel="001A4123" w14:paraId="7BA98C7C" w14:textId="77777777" w:rsidTr="00653441">
        <w:tc>
          <w:tcPr>
            <w:tcW w:w="4535" w:type="dxa"/>
          </w:tcPr>
          <w:p w14:paraId="2E09BE88" w14:textId="34B38D98" w:rsidR="00653441" w:rsidRPr="00DE7B59" w:rsidDel="001A4123" w:rsidRDefault="00653441" w:rsidP="00653441">
            <w:pPr>
              <w:pStyle w:val="TAL"/>
            </w:pPr>
            <w:r w:rsidRPr="00DE7B59">
              <w:t xml:space="preserve">      puschAllocationList-r16[1] SEQUENCE (SIZE(1..maxNrofMultiplePUSCHs-r16)) OF SEQUENCE {</w:t>
            </w:r>
          </w:p>
        </w:tc>
        <w:tc>
          <w:tcPr>
            <w:tcW w:w="2267" w:type="dxa"/>
          </w:tcPr>
          <w:p w14:paraId="46DF3076" w14:textId="24E66335" w:rsidR="00653441" w:rsidRPr="00DE7B59" w:rsidDel="001A4123" w:rsidRDefault="00653441" w:rsidP="00653441">
            <w:pPr>
              <w:pStyle w:val="TAL"/>
            </w:pPr>
            <w:r w:rsidRPr="00DE7B59">
              <w:t>1 entry</w:t>
            </w:r>
          </w:p>
        </w:tc>
        <w:tc>
          <w:tcPr>
            <w:tcW w:w="1700" w:type="dxa"/>
          </w:tcPr>
          <w:p w14:paraId="7B52FC86" w14:textId="77777777" w:rsidR="00653441" w:rsidRPr="00DE7B59" w:rsidDel="001A4123" w:rsidRDefault="00653441" w:rsidP="00653441">
            <w:pPr>
              <w:pStyle w:val="TAL"/>
            </w:pPr>
          </w:p>
        </w:tc>
        <w:tc>
          <w:tcPr>
            <w:tcW w:w="1245" w:type="dxa"/>
          </w:tcPr>
          <w:p w14:paraId="39AEA2D5" w14:textId="77777777" w:rsidR="00653441" w:rsidRPr="00DE7B59" w:rsidDel="001A4123" w:rsidRDefault="00653441" w:rsidP="00653441">
            <w:pPr>
              <w:pStyle w:val="TAL"/>
            </w:pPr>
          </w:p>
        </w:tc>
      </w:tr>
      <w:tr w:rsidR="00653441" w:rsidRPr="00DE7B59" w:rsidDel="001A4123" w14:paraId="341C4C63" w14:textId="77777777" w:rsidTr="00653441">
        <w:tc>
          <w:tcPr>
            <w:tcW w:w="4535" w:type="dxa"/>
          </w:tcPr>
          <w:p w14:paraId="76AD3C88" w14:textId="17ACA5B4" w:rsidR="00653441" w:rsidRPr="00DE7B59" w:rsidDel="001A4123" w:rsidRDefault="00653441" w:rsidP="00653441">
            <w:pPr>
              <w:pStyle w:val="TAL"/>
            </w:pPr>
            <w:r w:rsidRPr="00DE7B59">
              <w:t xml:space="preserve">        mappingType-r16[1]</w:t>
            </w:r>
          </w:p>
        </w:tc>
        <w:tc>
          <w:tcPr>
            <w:tcW w:w="2267" w:type="dxa"/>
          </w:tcPr>
          <w:p w14:paraId="6EF82524" w14:textId="0FFA6E7A" w:rsidR="00653441" w:rsidRPr="00DE7B59" w:rsidDel="001A4123" w:rsidRDefault="00653441" w:rsidP="00653441">
            <w:pPr>
              <w:pStyle w:val="TAL"/>
            </w:pPr>
            <w:r w:rsidRPr="00DE7B59">
              <w:t>Not present</w:t>
            </w:r>
          </w:p>
        </w:tc>
        <w:tc>
          <w:tcPr>
            <w:tcW w:w="1700" w:type="dxa"/>
          </w:tcPr>
          <w:p w14:paraId="40B5BA1C" w14:textId="77777777" w:rsidR="00653441" w:rsidRPr="00DE7B59" w:rsidDel="001A4123" w:rsidRDefault="00653441" w:rsidP="00653441">
            <w:pPr>
              <w:pStyle w:val="TAL"/>
            </w:pPr>
          </w:p>
        </w:tc>
        <w:tc>
          <w:tcPr>
            <w:tcW w:w="1245" w:type="dxa"/>
          </w:tcPr>
          <w:p w14:paraId="16B18A88" w14:textId="77777777" w:rsidR="00653441" w:rsidRPr="00DE7B59" w:rsidDel="001A4123" w:rsidRDefault="00653441" w:rsidP="00653441">
            <w:pPr>
              <w:pStyle w:val="TAL"/>
            </w:pPr>
          </w:p>
        </w:tc>
      </w:tr>
      <w:tr w:rsidR="00653441" w:rsidRPr="00DE7B59" w:rsidDel="001A4123" w14:paraId="2E249ECC" w14:textId="77777777" w:rsidTr="00653441">
        <w:tc>
          <w:tcPr>
            <w:tcW w:w="4535" w:type="dxa"/>
          </w:tcPr>
          <w:p w14:paraId="3A90489B" w14:textId="63A14CA3" w:rsidR="00653441" w:rsidRPr="00DE7B59" w:rsidDel="001A4123" w:rsidRDefault="00653441" w:rsidP="00653441">
            <w:pPr>
              <w:pStyle w:val="TAL"/>
            </w:pPr>
            <w:r w:rsidRPr="00DE7B59">
              <w:t xml:space="preserve">        startSymbolAndLength-r16[1]</w:t>
            </w:r>
          </w:p>
        </w:tc>
        <w:tc>
          <w:tcPr>
            <w:tcW w:w="2267" w:type="dxa"/>
          </w:tcPr>
          <w:p w14:paraId="4C3E32B5" w14:textId="0DBBE559" w:rsidR="00653441" w:rsidRPr="00DE7B59" w:rsidDel="001A4123" w:rsidRDefault="00653441" w:rsidP="00653441">
            <w:pPr>
              <w:pStyle w:val="TAL"/>
            </w:pPr>
            <w:r w:rsidRPr="00DE7B59">
              <w:t>Not present</w:t>
            </w:r>
          </w:p>
        </w:tc>
        <w:tc>
          <w:tcPr>
            <w:tcW w:w="1700" w:type="dxa"/>
          </w:tcPr>
          <w:p w14:paraId="092C1FC6" w14:textId="77777777" w:rsidR="00653441" w:rsidRPr="00DE7B59" w:rsidDel="001A4123" w:rsidRDefault="00653441" w:rsidP="00653441">
            <w:pPr>
              <w:pStyle w:val="TAL"/>
            </w:pPr>
          </w:p>
        </w:tc>
        <w:tc>
          <w:tcPr>
            <w:tcW w:w="1245" w:type="dxa"/>
          </w:tcPr>
          <w:p w14:paraId="7CCBB67C" w14:textId="77777777" w:rsidR="00653441" w:rsidRPr="00DE7B59" w:rsidDel="001A4123" w:rsidRDefault="00653441" w:rsidP="00653441">
            <w:pPr>
              <w:pStyle w:val="TAL"/>
            </w:pPr>
          </w:p>
        </w:tc>
      </w:tr>
      <w:tr w:rsidR="00653441" w:rsidRPr="00DE7B59" w:rsidDel="001A4123" w14:paraId="13344260" w14:textId="77777777" w:rsidTr="00653441">
        <w:tc>
          <w:tcPr>
            <w:tcW w:w="4535" w:type="dxa"/>
          </w:tcPr>
          <w:p w14:paraId="7D939BE1" w14:textId="7F5DA43A" w:rsidR="00653441" w:rsidRPr="00DE7B59" w:rsidDel="001A4123" w:rsidRDefault="00653441" w:rsidP="00653441">
            <w:pPr>
              <w:pStyle w:val="TAL"/>
            </w:pPr>
            <w:r w:rsidRPr="00DE7B59">
              <w:t xml:space="preserve">        startSymbol-r16[1]</w:t>
            </w:r>
          </w:p>
        </w:tc>
        <w:tc>
          <w:tcPr>
            <w:tcW w:w="2267" w:type="dxa"/>
          </w:tcPr>
          <w:p w14:paraId="22CFF602" w14:textId="2CF38459" w:rsidR="00653441" w:rsidRPr="00DE7B59" w:rsidDel="001A4123" w:rsidRDefault="00653441" w:rsidP="00653441">
            <w:pPr>
              <w:pStyle w:val="TAL"/>
            </w:pPr>
            <w:r w:rsidRPr="00DE7B59">
              <w:t>4</w:t>
            </w:r>
          </w:p>
        </w:tc>
        <w:tc>
          <w:tcPr>
            <w:tcW w:w="1700" w:type="dxa"/>
          </w:tcPr>
          <w:p w14:paraId="1F1D7A87" w14:textId="77777777" w:rsidR="00653441" w:rsidRPr="00DE7B59" w:rsidDel="001A4123" w:rsidRDefault="00653441" w:rsidP="00653441">
            <w:pPr>
              <w:pStyle w:val="TAL"/>
            </w:pPr>
          </w:p>
        </w:tc>
        <w:tc>
          <w:tcPr>
            <w:tcW w:w="1245" w:type="dxa"/>
          </w:tcPr>
          <w:p w14:paraId="48F251AD" w14:textId="77777777" w:rsidR="00653441" w:rsidRPr="00DE7B59" w:rsidDel="001A4123" w:rsidRDefault="00653441" w:rsidP="00653441">
            <w:pPr>
              <w:pStyle w:val="TAL"/>
            </w:pPr>
          </w:p>
        </w:tc>
      </w:tr>
      <w:tr w:rsidR="00653441" w:rsidRPr="00DE7B59" w:rsidDel="001A4123" w14:paraId="21C826B6" w14:textId="77777777" w:rsidTr="00653441">
        <w:tc>
          <w:tcPr>
            <w:tcW w:w="4535" w:type="dxa"/>
          </w:tcPr>
          <w:p w14:paraId="708E2CC5" w14:textId="570516B9" w:rsidR="00653441" w:rsidRPr="00DE7B59" w:rsidDel="001A4123" w:rsidRDefault="00653441" w:rsidP="00653441">
            <w:pPr>
              <w:pStyle w:val="TAL"/>
            </w:pPr>
            <w:r w:rsidRPr="00DE7B59">
              <w:t xml:space="preserve">        length-r16[1]</w:t>
            </w:r>
          </w:p>
        </w:tc>
        <w:tc>
          <w:tcPr>
            <w:tcW w:w="2267" w:type="dxa"/>
          </w:tcPr>
          <w:p w14:paraId="195887C4" w14:textId="61F0F09C" w:rsidR="00653441" w:rsidRPr="00DE7B59" w:rsidDel="001A4123" w:rsidRDefault="00653441" w:rsidP="00653441">
            <w:pPr>
              <w:pStyle w:val="TAL"/>
            </w:pPr>
            <w:r w:rsidRPr="00DE7B59">
              <w:t>4</w:t>
            </w:r>
          </w:p>
        </w:tc>
        <w:tc>
          <w:tcPr>
            <w:tcW w:w="1700" w:type="dxa"/>
          </w:tcPr>
          <w:p w14:paraId="745D29F7" w14:textId="77777777" w:rsidR="00653441" w:rsidRPr="00DE7B59" w:rsidDel="001A4123" w:rsidRDefault="00653441" w:rsidP="00653441">
            <w:pPr>
              <w:pStyle w:val="TAL"/>
            </w:pPr>
          </w:p>
        </w:tc>
        <w:tc>
          <w:tcPr>
            <w:tcW w:w="1245" w:type="dxa"/>
          </w:tcPr>
          <w:p w14:paraId="351FD8AD" w14:textId="77777777" w:rsidR="00653441" w:rsidRPr="00DE7B59" w:rsidDel="001A4123" w:rsidRDefault="00653441" w:rsidP="00653441">
            <w:pPr>
              <w:pStyle w:val="TAL"/>
            </w:pPr>
          </w:p>
        </w:tc>
      </w:tr>
      <w:tr w:rsidR="00653441" w:rsidRPr="00DE7B59" w:rsidDel="001A4123" w14:paraId="7672AE54" w14:textId="77777777" w:rsidTr="00653441">
        <w:tc>
          <w:tcPr>
            <w:tcW w:w="4535" w:type="dxa"/>
          </w:tcPr>
          <w:p w14:paraId="16E6544D" w14:textId="751231C9" w:rsidR="00653441" w:rsidRPr="00DE7B59" w:rsidDel="001A4123" w:rsidRDefault="00653441" w:rsidP="00653441">
            <w:pPr>
              <w:pStyle w:val="TAL"/>
            </w:pPr>
            <w:r w:rsidRPr="00DE7B59">
              <w:t xml:space="preserve">        numberOfRepetitions-r16[1]</w:t>
            </w:r>
          </w:p>
        </w:tc>
        <w:tc>
          <w:tcPr>
            <w:tcW w:w="2267" w:type="dxa"/>
          </w:tcPr>
          <w:p w14:paraId="1D3CCE90" w14:textId="310DE092" w:rsidR="00653441" w:rsidRPr="00DE7B59" w:rsidDel="001A4123" w:rsidRDefault="00653441" w:rsidP="00653441">
            <w:pPr>
              <w:pStyle w:val="TAL"/>
            </w:pPr>
            <w:r w:rsidRPr="00DE7B59">
              <w:t>n4</w:t>
            </w:r>
          </w:p>
        </w:tc>
        <w:tc>
          <w:tcPr>
            <w:tcW w:w="1700" w:type="dxa"/>
          </w:tcPr>
          <w:p w14:paraId="40CD33D1" w14:textId="77777777" w:rsidR="00653441" w:rsidRPr="00DE7B59" w:rsidDel="001A4123" w:rsidRDefault="00653441" w:rsidP="00653441">
            <w:pPr>
              <w:pStyle w:val="TAL"/>
            </w:pPr>
          </w:p>
        </w:tc>
        <w:tc>
          <w:tcPr>
            <w:tcW w:w="1245" w:type="dxa"/>
          </w:tcPr>
          <w:p w14:paraId="1B49BA09" w14:textId="77777777" w:rsidR="00653441" w:rsidRPr="00DE7B59" w:rsidDel="001A4123" w:rsidRDefault="00653441" w:rsidP="00653441">
            <w:pPr>
              <w:pStyle w:val="TAL"/>
            </w:pPr>
          </w:p>
        </w:tc>
      </w:tr>
      <w:tr w:rsidR="00653441" w:rsidRPr="00DE7B59" w:rsidDel="001A4123" w14:paraId="3C65B0BB" w14:textId="77777777" w:rsidTr="00653441">
        <w:tc>
          <w:tcPr>
            <w:tcW w:w="4535" w:type="dxa"/>
          </w:tcPr>
          <w:p w14:paraId="5A520BA2" w14:textId="7C6D1362" w:rsidR="00653441" w:rsidRPr="00DE7B59" w:rsidDel="001A4123" w:rsidRDefault="00653441" w:rsidP="00653441">
            <w:pPr>
              <w:pStyle w:val="TAL"/>
            </w:pPr>
            <w:r w:rsidRPr="00DE7B59">
              <w:t xml:space="preserve">      }</w:t>
            </w:r>
          </w:p>
        </w:tc>
        <w:tc>
          <w:tcPr>
            <w:tcW w:w="2267" w:type="dxa"/>
          </w:tcPr>
          <w:p w14:paraId="18953CC4" w14:textId="77777777" w:rsidR="00653441" w:rsidRPr="00DE7B59" w:rsidDel="001A4123" w:rsidRDefault="00653441" w:rsidP="00653441">
            <w:pPr>
              <w:pStyle w:val="TAL"/>
            </w:pPr>
          </w:p>
        </w:tc>
        <w:tc>
          <w:tcPr>
            <w:tcW w:w="1700" w:type="dxa"/>
          </w:tcPr>
          <w:p w14:paraId="3048E8CC" w14:textId="77777777" w:rsidR="00653441" w:rsidRPr="00DE7B59" w:rsidDel="001A4123" w:rsidRDefault="00653441" w:rsidP="00653441">
            <w:pPr>
              <w:pStyle w:val="TAL"/>
            </w:pPr>
          </w:p>
        </w:tc>
        <w:tc>
          <w:tcPr>
            <w:tcW w:w="1245" w:type="dxa"/>
          </w:tcPr>
          <w:p w14:paraId="7817996C" w14:textId="77777777" w:rsidR="00653441" w:rsidRPr="00DE7B59" w:rsidDel="001A4123" w:rsidRDefault="00653441" w:rsidP="00653441">
            <w:pPr>
              <w:pStyle w:val="TAL"/>
            </w:pPr>
          </w:p>
        </w:tc>
      </w:tr>
      <w:tr w:rsidR="00653441" w:rsidRPr="00DE7B59" w:rsidDel="001A4123" w14:paraId="6B1A1C99" w14:textId="77777777" w:rsidTr="00653441">
        <w:tc>
          <w:tcPr>
            <w:tcW w:w="4535" w:type="dxa"/>
          </w:tcPr>
          <w:p w14:paraId="3CE0E499" w14:textId="7F8D8857" w:rsidR="00653441" w:rsidRPr="00DE7B59" w:rsidDel="001A4123" w:rsidRDefault="00653441" w:rsidP="00653441">
            <w:pPr>
              <w:pStyle w:val="TAL"/>
            </w:pPr>
            <w:r w:rsidRPr="00DE7B59">
              <w:t xml:space="preserve">    }</w:t>
            </w:r>
          </w:p>
        </w:tc>
        <w:tc>
          <w:tcPr>
            <w:tcW w:w="2267" w:type="dxa"/>
          </w:tcPr>
          <w:p w14:paraId="1AAE986D" w14:textId="77777777" w:rsidR="00653441" w:rsidRPr="00DE7B59" w:rsidDel="001A4123" w:rsidRDefault="00653441" w:rsidP="00653441">
            <w:pPr>
              <w:pStyle w:val="TAL"/>
            </w:pPr>
          </w:p>
        </w:tc>
        <w:tc>
          <w:tcPr>
            <w:tcW w:w="1700" w:type="dxa"/>
          </w:tcPr>
          <w:p w14:paraId="371A5515" w14:textId="77777777" w:rsidR="00653441" w:rsidRPr="00DE7B59" w:rsidDel="001A4123" w:rsidRDefault="00653441" w:rsidP="00653441">
            <w:pPr>
              <w:pStyle w:val="TAL"/>
            </w:pPr>
          </w:p>
        </w:tc>
        <w:tc>
          <w:tcPr>
            <w:tcW w:w="1245" w:type="dxa"/>
          </w:tcPr>
          <w:p w14:paraId="083EC50C" w14:textId="77777777" w:rsidR="00653441" w:rsidRPr="00DE7B59" w:rsidDel="001A4123" w:rsidRDefault="00653441" w:rsidP="00653441">
            <w:pPr>
              <w:pStyle w:val="TAL"/>
            </w:pPr>
          </w:p>
        </w:tc>
      </w:tr>
      <w:tr w:rsidR="00653441" w:rsidRPr="00DE7B59" w:rsidDel="001A4123" w14:paraId="55FBBEBB" w14:textId="77777777" w:rsidTr="00653441">
        <w:tc>
          <w:tcPr>
            <w:tcW w:w="4535" w:type="dxa"/>
          </w:tcPr>
          <w:p w14:paraId="76C0189A" w14:textId="73B4679D" w:rsidR="00653441" w:rsidRPr="00DE7B59" w:rsidDel="001A4123" w:rsidRDefault="00653441" w:rsidP="00653441">
            <w:pPr>
              <w:pStyle w:val="TAL"/>
            </w:pPr>
            <w:r w:rsidRPr="00DE7B59">
              <w:t xml:space="preserve">  }</w:t>
            </w:r>
          </w:p>
        </w:tc>
        <w:tc>
          <w:tcPr>
            <w:tcW w:w="2267" w:type="dxa"/>
          </w:tcPr>
          <w:p w14:paraId="427CB91E" w14:textId="77777777" w:rsidR="00653441" w:rsidRPr="00DE7B59" w:rsidDel="001A4123" w:rsidRDefault="00653441" w:rsidP="00653441">
            <w:pPr>
              <w:pStyle w:val="TAL"/>
            </w:pPr>
          </w:p>
        </w:tc>
        <w:tc>
          <w:tcPr>
            <w:tcW w:w="1700" w:type="dxa"/>
          </w:tcPr>
          <w:p w14:paraId="45D68066" w14:textId="77777777" w:rsidR="00653441" w:rsidRPr="00DE7B59" w:rsidDel="001A4123" w:rsidRDefault="00653441" w:rsidP="00653441">
            <w:pPr>
              <w:pStyle w:val="TAL"/>
            </w:pPr>
          </w:p>
        </w:tc>
        <w:tc>
          <w:tcPr>
            <w:tcW w:w="1245" w:type="dxa"/>
          </w:tcPr>
          <w:p w14:paraId="5108B45A" w14:textId="77777777" w:rsidR="00653441" w:rsidRPr="00DE7B59" w:rsidDel="001A4123" w:rsidRDefault="00653441" w:rsidP="00653441">
            <w:pPr>
              <w:pStyle w:val="TAL"/>
            </w:pPr>
          </w:p>
        </w:tc>
      </w:tr>
      <w:tr w:rsidR="00653441" w:rsidRPr="00DE7B59" w:rsidDel="001A4123" w14:paraId="34E41226" w14:textId="77777777" w:rsidTr="00653441">
        <w:tc>
          <w:tcPr>
            <w:tcW w:w="4535" w:type="dxa"/>
          </w:tcPr>
          <w:p w14:paraId="2E5A32D7" w14:textId="6AF7F588" w:rsidR="00653441" w:rsidRPr="00DE7B59" w:rsidDel="001A4123" w:rsidRDefault="00653441" w:rsidP="00653441">
            <w:pPr>
              <w:pStyle w:val="TAL"/>
            </w:pPr>
            <w:r w:rsidRPr="00DE7B59">
              <w:t xml:space="preserve">  invalidSymbolPatternIndicatorDCI-0-1-r16</w:t>
            </w:r>
          </w:p>
        </w:tc>
        <w:tc>
          <w:tcPr>
            <w:tcW w:w="2267" w:type="dxa"/>
          </w:tcPr>
          <w:p w14:paraId="555D283D" w14:textId="45935A37" w:rsidR="00653441" w:rsidRPr="00DE7B59" w:rsidDel="001A4123" w:rsidRDefault="00653441" w:rsidP="00653441">
            <w:pPr>
              <w:pStyle w:val="TAL"/>
            </w:pPr>
            <w:r w:rsidRPr="00DE7B59">
              <w:t>enabled</w:t>
            </w:r>
          </w:p>
        </w:tc>
        <w:tc>
          <w:tcPr>
            <w:tcW w:w="1700" w:type="dxa"/>
          </w:tcPr>
          <w:p w14:paraId="71DD8699" w14:textId="77777777" w:rsidR="00653441" w:rsidRPr="00DE7B59" w:rsidDel="001A4123" w:rsidRDefault="00653441" w:rsidP="00653441">
            <w:pPr>
              <w:pStyle w:val="TAL"/>
            </w:pPr>
          </w:p>
        </w:tc>
        <w:tc>
          <w:tcPr>
            <w:tcW w:w="1245" w:type="dxa"/>
          </w:tcPr>
          <w:p w14:paraId="5A817EA3" w14:textId="77777777" w:rsidR="00653441" w:rsidRPr="00DE7B59" w:rsidDel="001A4123" w:rsidRDefault="00653441" w:rsidP="00653441">
            <w:pPr>
              <w:pStyle w:val="TAL"/>
            </w:pPr>
          </w:p>
        </w:tc>
      </w:tr>
      <w:tr w:rsidR="00653441" w:rsidRPr="00DE7B59" w14:paraId="2456BBD9" w14:textId="77777777" w:rsidTr="00653441">
        <w:tc>
          <w:tcPr>
            <w:tcW w:w="4535" w:type="dxa"/>
          </w:tcPr>
          <w:p w14:paraId="1BD3051A" w14:textId="77777777" w:rsidR="00653441" w:rsidRPr="00DE7B59" w:rsidRDefault="00653441" w:rsidP="00653441">
            <w:pPr>
              <w:keepNext/>
              <w:keepLines/>
              <w:overflowPunct/>
              <w:autoSpaceDE/>
              <w:autoSpaceDN/>
              <w:adjustRightInd/>
              <w:spacing w:after="0"/>
              <w:rPr>
                <w:rFonts w:ascii="Arial" w:hAnsi="Arial" w:cs="Arial"/>
                <w:sz w:val="18"/>
                <w:szCs w:val="18"/>
              </w:rPr>
            </w:pPr>
            <w:r w:rsidRPr="00DE7B59">
              <w:rPr>
                <w:rFonts w:ascii="Arial" w:hAnsi="Arial" w:cs="Arial"/>
                <w:sz w:val="18"/>
                <w:szCs w:val="18"/>
              </w:rPr>
              <w:t xml:space="preserve">  pusch-RepTypeIndicatorDCI-0-1-r16</w:t>
            </w:r>
          </w:p>
        </w:tc>
        <w:tc>
          <w:tcPr>
            <w:tcW w:w="2267" w:type="dxa"/>
          </w:tcPr>
          <w:p w14:paraId="09777B29" w14:textId="77777777" w:rsidR="00653441" w:rsidRPr="00DE7B59" w:rsidRDefault="00653441" w:rsidP="00653441">
            <w:pPr>
              <w:keepNext/>
              <w:keepLines/>
              <w:overflowPunct/>
              <w:autoSpaceDE/>
              <w:autoSpaceDN/>
              <w:adjustRightInd/>
              <w:spacing w:after="0"/>
              <w:rPr>
                <w:rFonts w:ascii="Arial" w:hAnsi="Arial" w:cs="Arial"/>
                <w:sz w:val="18"/>
                <w:szCs w:val="18"/>
              </w:rPr>
            </w:pPr>
            <w:r w:rsidRPr="00DE7B59">
              <w:rPr>
                <w:rFonts w:ascii="Arial" w:hAnsi="Arial" w:cs="Arial"/>
                <w:sz w:val="18"/>
                <w:szCs w:val="18"/>
              </w:rPr>
              <w:t>pusch-RepTypeB</w:t>
            </w:r>
          </w:p>
        </w:tc>
        <w:tc>
          <w:tcPr>
            <w:tcW w:w="1700" w:type="dxa"/>
          </w:tcPr>
          <w:p w14:paraId="47BC76A9" w14:textId="77777777" w:rsidR="00653441" w:rsidRPr="00DE7B59" w:rsidRDefault="00653441" w:rsidP="00653441">
            <w:pPr>
              <w:keepNext/>
              <w:keepLines/>
              <w:overflowPunct/>
              <w:autoSpaceDE/>
              <w:autoSpaceDN/>
              <w:adjustRightInd/>
              <w:spacing w:after="0"/>
              <w:rPr>
                <w:rFonts w:ascii="Arial" w:hAnsi="Arial"/>
                <w:sz w:val="18"/>
              </w:rPr>
            </w:pPr>
          </w:p>
        </w:tc>
        <w:tc>
          <w:tcPr>
            <w:tcW w:w="1245" w:type="dxa"/>
          </w:tcPr>
          <w:p w14:paraId="24211606" w14:textId="77777777" w:rsidR="00653441" w:rsidRPr="00DE7B59" w:rsidRDefault="00653441" w:rsidP="00653441">
            <w:pPr>
              <w:keepNext/>
              <w:keepLines/>
              <w:overflowPunct/>
              <w:autoSpaceDE/>
              <w:autoSpaceDN/>
              <w:adjustRightInd/>
              <w:spacing w:after="0"/>
              <w:rPr>
                <w:rFonts w:ascii="Arial" w:hAnsi="Arial"/>
                <w:sz w:val="18"/>
              </w:rPr>
            </w:pPr>
          </w:p>
        </w:tc>
      </w:tr>
      <w:tr w:rsidR="00653441" w:rsidRPr="00DE7B59" w14:paraId="01B4AFF1" w14:textId="77777777" w:rsidTr="00653441">
        <w:tc>
          <w:tcPr>
            <w:tcW w:w="4535" w:type="dxa"/>
          </w:tcPr>
          <w:p w14:paraId="4D158EAA" w14:textId="51BFAA0D" w:rsidR="00653441" w:rsidRPr="00DE7B59" w:rsidRDefault="00653441" w:rsidP="00653441">
            <w:pPr>
              <w:pStyle w:val="TAL"/>
              <w:rPr>
                <w:rFonts w:cs="Arial"/>
                <w:szCs w:val="18"/>
              </w:rPr>
            </w:pPr>
            <w:r w:rsidRPr="00DE7B59">
              <w:rPr>
                <w:rFonts w:cs="Arial"/>
                <w:szCs w:val="18"/>
              </w:rPr>
              <w:t xml:space="preserve">  </w:t>
            </w:r>
            <w:r w:rsidRPr="00DE7B59">
              <w:t>invalidSymbolPattern-r16 SEQUENCE {</w:t>
            </w:r>
          </w:p>
        </w:tc>
        <w:tc>
          <w:tcPr>
            <w:tcW w:w="2267" w:type="dxa"/>
          </w:tcPr>
          <w:p w14:paraId="4F0EE83F" w14:textId="77777777" w:rsidR="00653441" w:rsidRPr="00DE7B59" w:rsidRDefault="00653441" w:rsidP="00653441">
            <w:pPr>
              <w:pStyle w:val="TAL"/>
              <w:rPr>
                <w:rFonts w:cs="Arial"/>
                <w:szCs w:val="18"/>
              </w:rPr>
            </w:pPr>
          </w:p>
        </w:tc>
        <w:tc>
          <w:tcPr>
            <w:tcW w:w="1700" w:type="dxa"/>
          </w:tcPr>
          <w:p w14:paraId="09F0A696" w14:textId="77777777" w:rsidR="00653441" w:rsidRPr="00DE7B59" w:rsidRDefault="00653441" w:rsidP="00653441">
            <w:pPr>
              <w:pStyle w:val="TAL"/>
            </w:pPr>
          </w:p>
        </w:tc>
        <w:tc>
          <w:tcPr>
            <w:tcW w:w="1245" w:type="dxa"/>
          </w:tcPr>
          <w:p w14:paraId="703378F8" w14:textId="77777777" w:rsidR="00653441" w:rsidRPr="00DE7B59" w:rsidRDefault="00653441" w:rsidP="00653441">
            <w:pPr>
              <w:pStyle w:val="TAL"/>
            </w:pPr>
          </w:p>
        </w:tc>
      </w:tr>
      <w:tr w:rsidR="00653441" w:rsidRPr="00DE7B59" w14:paraId="575F2DA2" w14:textId="77777777" w:rsidTr="00653441">
        <w:tc>
          <w:tcPr>
            <w:tcW w:w="4535" w:type="dxa"/>
          </w:tcPr>
          <w:p w14:paraId="7283CBD0" w14:textId="1D7FB1FD" w:rsidR="00653441" w:rsidRPr="00DE7B59" w:rsidRDefault="00653441" w:rsidP="00653441">
            <w:pPr>
              <w:pStyle w:val="TAL"/>
              <w:rPr>
                <w:rFonts w:cs="Arial"/>
                <w:szCs w:val="18"/>
              </w:rPr>
            </w:pPr>
            <w:r w:rsidRPr="00DE7B59">
              <w:rPr>
                <w:rFonts w:cs="Arial"/>
                <w:szCs w:val="18"/>
              </w:rPr>
              <w:t xml:space="preserve">    symbols-r16 CHOICE {</w:t>
            </w:r>
          </w:p>
        </w:tc>
        <w:tc>
          <w:tcPr>
            <w:tcW w:w="2267" w:type="dxa"/>
          </w:tcPr>
          <w:p w14:paraId="452ED051" w14:textId="77777777" w:rsidR="00653441" w:rsidRPr="00DE7B59" w:rsidRDefault="00653441" w:rsidP="00653441">
            <w:pPr>
              <w:pStyle w:val="TAL"/>
              <w:rPr>
                <w:rFonts w:cs="Arial"/>
                <w:szCs w:val="18"/>
              </w:rPr>
            </w:pPr>
          </w:p>
        </w:tc>
        <w:tc>
          <w:tcPr>
            <w:tcW w:w="1700" w:type="dxa"/>
          </w:tcPr>
          <w:p w14:paraId="2FFA80AE" w14:textId="77777777" w:rsidR="00653441" w:rsidRPr="00DE7B59" w:rsidRDefault="00653441" w:rsidP="00653441">
            <w:pPr>
              <w:pStyle w:val="TAL"/>
            </w:pPr>
          </w:p>
        </w:tc>
        <w:tc>
          <w:tcPr>
            <w:tcW w:w="1245" w:type="dxa"/>
          </w:tcPr>
          <w:p w14:paraId="3827511A" w14:textId="77777777" w:rsidR="00653441" w:rsidRPr="00DE7B59" w:rsidRDefault="00653441" w:rsidP="00653441">
            <w:pPr>
              <w:pStyle w:val="TAL"/>
            </w:pPr>
          </w:p>
        </w:tc>
      </w:tr>
      <w:tr w:rsidR="00653441" w:rsidRPr="00DE7B59" w14:paraId="0E0F6452" w14:textId="77777777" w:rsidTr="00653441">
        <w:tc>
          <w:tcPr>
            <w:tcW w:w="4535" w:type="dxa"/>
          </w:tcPr>
          <w:p w14:paraId="6C4F4187" w14:textId="7D6E0D20" w:rsidR="00653441" w:rsidRPr="00DE7B59" w:rsidRDefault="00653441" w:rsidP="00653441">
            <w:pPr>
              <w:pStyle w:val="TAL"/>
              <w:rPr>
                <w:rFonts w:cs="Arial"/>
                <w:szCs w:val="18"/>
              </w:rPr>
            </w:pPr>
            <w:r w:rsidRPr="00DE7B59">
              <w:rPr>
                <w:rFonts w:cs="Arial"/>
                <w:szCs w:val="18"/>
              </w:rPr>
              <w:t xml:space="preserve">      oneSlot</w:t>
            </w:r>
          </w:p>
        </w:tc>
        <w:tc>
          <w:tcPr>
            <w:tcW w:w="2267" w:type="dxa"/>
          </w:tcPr>
          <w:p w14:paraId="3791BC00" w14:textId="56CA382B" w:rsidR="00653441" w:rsidRPr="00DE7B59" w:rsidRDefault="00653441" w:rsidP="00653441">
            <w:pPr>
              <w:pStyle w:val="TAL"/>
              <w:rPr>
                <w:rFonts w:cs="Arial"/>
                <w:szCs w:val="18"/>
              </w:rPr>
            </w:pPr>
            <w:r w:rsidRPr="00DE7B59">
              <w:rPr>
                <w:rFonts w:cs="Arial"/>
                <w:szCs w:val="18"/>
              </w:rPr>
              <w:t>00000000000001</w:t>
            </w:r>
          </w:p>
        </w:tc>
        <w:tc>
          <w:tcPr>
            <w:tcW w:w="1700" w:type="dxa"/>
          </w:tcPr>
          <w:p w14:paraId="6CE60B76" w14:textId="77777777" w:rsidR="00653441" w:rsidRPr="00DE7B59" w:rsidRDefault="00653441" w:rsidP="00653441">
            <w:pPr>
              <w:pStyle w:val="TAL"/>
            </w:pPr>
          </w:p>
        </w:tc>
        <w:tc>
          <w:tcPr>
            <w:tcW w:w="1245" w:type="dxa"/>
          </w:tcPr>
          <w:p w14:paraId="5052A84D" w14:textId="77777777" w:rsidR="00653441" w:rsidRPr="00DE7B59" w:rsidRDefault="00653441" w:rsidP="00653441">
            <w:pPr>
              <w:pStyle w:val="TAL"/>
            </w:pPr>
          </w:p>
        </w:tc>
      </w:tr>
      <w:tr w:rsidR="00653441" w:rsidRPr="00DE7B59" w14:paraId="2E424270" w14:textId="77777777" w:rsidTr="00653441">
        <w:tc>
          <w:tcPr>
            <w:tcW w:w="4535" w:type="dxa"/>
          </w:tcPr>
          <w:p w14:paraId="15DF912A" w14:textId="26D9A8DB" w:rsidR="00653441" w:rsidRPr="00DE7B59" w:rsidRDefault="00653441" w:rsidP="00653441">
            <w:pPr>
              <w:pStyle w:val="TAL"/>
              <w:rPr>
                <w:rFonts w:cs="Arial"/>
                <w:szCs w:val="18"/>
              </w:rPr>
            </w:pPr>
            <w:r w:rsidRPr="00DE7B59">
              <w:t xml:space="preserve">    }</w:t>
            </w:r>
          </w:p>
        </w:tc>
        <w:tc>
          <w:tcPr>
            <w:tcW w:w="2267" w:type="dxa"/>
          </w:tcPr>
          <w:p w14:paraId="3CD0B03B" w14:textId="77777777" w:rsidR="00653441" w:rsidRPr="00DE7B59" w:rsidRDefault="00653441" w:rsidP="00653441">
            <w:pPr>
              <w:pStyle w:val="TAL"/>
              <w:rPr>
                <w:rFonts w:cs="Arial"/>
                <w:szCs w:val="18"/>
              </w:rPr>
            </w:pPr>
          </w:p>
        </w:tc>
        <w:tc>
          <w:tcPr>
            <w:tcW w:w="1700" w:type="dxa"/>
          </w:tcPr>
          <w:p w14:paraId="2D059536" w14:textId="77777777" w:rsidR="00653441" w:rsidRPr="00DE7B59" w:rsidRDefault="00653441" w:rsidP="00653441">
            <w:pPr>
              <w:pStyle w:val="TAL"/>
            </w:pPr>
          </w:p>
        </w:tc>
        <w:tc>
          <w:tcPr>
            <w:tcW w:w="1245" w:type="dxa"/>
          </w:tcPr>
          <w:p w14:paraId="4A3A00EC" w14:textId="77777777" w:rsidR="00653441" w:rsidRPr="00DE7B59" w:rsidRDefault="00653441" w:rsidP="00653441">
            <w:pPr>
              <w:pStyle w:val="TAL"/>
            </w:pPr>
          </w:p>
        </w:tc>
      </w:tr>
      <w:tr w:rsidR="00653441" w:rsidRPr="00DE7B59" w14:paraId="7E5528DA" w14:textId="77777777" w:rsidTr="00653441">
        <w:tc>
          <w:tcPr>
            <w:tcW w:w="4535" w:type="dxa"/>
          </w:tcPr>
          <w:p w14:paraId="727A6B73" w14:textId="072FAE3B" w:rsidR="00653441" w:rsidRPr="00DE7B59" w:rsidRDefault="00653441" w:rsidP="00653441">
            <w:pPr>
              <w:pStyle w:val="TAL"/>
              <w:rPr>
                <w:rFonts w:cs="Arial"/>
                <w:szCs w:val="18"/>
              </w:rPr>
            </w:pPr>
            <w:r w:rsidRPr="00DE7B59">
              <w:rPr>
                <w:rFonts w:cs="Arial"/>
                <w:szCs w:val="18"/>
              </w:rPr>
              <w:t xml:space="preserve">    periodicityAndPattern-r16</w:t>
            </w:r>
          </w:p>
        </w:tc>
        <w:tc>
          <w:tcPr>
            <w:tcW w:w="2267" w:type="dxa"/>
          </w:tcPr>
          <w:p w14:paraId="5D791CA0" w14:textId="4B3BCAA6" w:rsidR="00653441" w:rsidRPr="00DE7B59" w:rsidRDefault="00653441" w:rsidP="00653441">
            <w:pPr>
              <w:pStyle w:val="TAL"/>
              <w:rPr>
                <w:rFonts w:cs="Arial"/>
                <w:szCs w:val="18"/>
              </w:rPr>
            </w:pPr>
            <w:r w:rsidRPr="00DE7B59">
              <w:rPr>
                <w:rFonts w:cs="Arial"/>
                <w:szCs w:val="18"/>
              </w:rPr>
              <w:t>Not present</w:t>
            </w:r>
          </w:p>
        </w:tc>
        <w:tc>
          <w:tcPr>
            <w:tcW w:w="1700" w:type="dxa"/>
          </w:tcPr>
          <w:p w14:paraId="0A4C1E17" w14:textId="77777777" w:rsidR="00653441" w:rsidRPr="00DE7B59" w:rsidRDefault="00653441" w:rsidP="00653441">
            <w:pPr>
              <w:pStyle w:val="TAL"/>
            </w:pPr>
          </w:p>
        </w:tc>
        <w:tc>
          <w:tcPr>
            <w:tcW w:w="1245" w:type="dxa"/>
          </w:tcPr>
          <w:p w14:paraId="252B046A" w14:textId="77777777" w:rsidR="00653441" w:rsidRPr="00DE7B59" w:rsidRDefault="00653441" w:rsidP="00653441">
            <w:pPr>
              <w:pStyle w:val="TAL"/>
            </w:pPr>
          </w:p>
        </w:tc>
      </w:tr>
      <w:tr w:rsidR="00653441" w:rsidRPr="00DE7B59" w14:paraId="3508D63E" w14:textId="77777777" w:rsidTr="00653441">
        <w:tc>
          <w:tcPr>
            <w:tcW w:w="4535" w:type="dxa"/>
          </w:tcPr>
          <w:p w14:paraId="4B13138B" w14:textId="4FDA2B81" w:rsidR="00653441" w:rsidRPr="00DE7B59" w:rsidRDefault="00653441" w:rsidP="00653441">
            <w:pPr>
              <w:pStyle w:val="TAL"/>
              <w:rPr>
                <w:rFonts w:cs="Arial"/>
                <w:szCs w:val="18"/>
              </w:rPr>
            </w:pPr>
            <w:r w:rsidRPr="00DE7B59">
              <w:rPr>
                <w:rFonts w:cs="Arial"/>
                <w:szCs w:val="18"/>
              </w:rPr>
              <w:t xml:space="preserve">  }</w:t>
            </w:r>
          </w:p>
        </w:tc>
        <w:tc>
          <w:tcPr>
            <w:tcW w:w="2267" w:type="dxa"/>
          </w:tcPr>
          <w:p w14:paraId="35E1897F" w14:textId="77777777" w:rsidR="00653441" w:rsidRPr="00DE7B59" w:rsidRDefault="00653441" w:rsidP="00653441">
            <w:pPr>
              <w:pStyle w:val="TAL"/>
              <w:rPr>
                <w:rFonts w:cs="Arial"/>
                <w:szCs w:val="18"/>
              </w:rPr>
            </w:pPr>
          </w:p>
        </w:tc>
        <w:tc>
          <w:tcPr>
            <w:tcW w:w="1700" w:type="dxa"/>
          </w:tcPr>
          <w:p w14:paraId="2864AA59" w14:textId="77777777" w:rsidR="00653441" w:rsidRPr="00DE7B59" w:rsidRDefault="00653441" w:rsidP="00653441">
            <w:pPr>
              <w:pStyle w:val="TAL"/>
            </w:pPr>
          </w:p>
        </w:tc>
        <w:tc>
          <w:tcPr>
            <w:tcW w:w="1245" w:type="dxa"/>
          </w:tcPr>
          <w:p w14:paraId="38E7F0AC" w14:textId="77777777" w:rsidR="00653441" w:rsidRPr="00DE7B59" w:rsidRDefault="00653441" w:rsidP="00653441">
            <w:pPr>
              <w:pStyle w:val="TAL"/>
            </w:pPr>
          </w:p>
        </w:tc>
      </w:tr>
      <w:tr w:rsidR="00653441" w:rsidRPr="00DE7B59" w14:paraId="6E05F758" w14:textId="77777777" w:rsidTr="00653441">
        <w:tc>
          <w:tcPr>
            <w:tcW w:w="4535" w:type="dxa"/>
            <w:tcBorders>
              <w:bottom w:val="single" w:sz="4" w:space="0" w:color="auto"/>
            </w:tcBorders>
          </w:tcPr>
          <w:p w14:paraId="2E713B3D" w14:textId="77777777" w:rsidR="00653441" w:rsidRPr="00DE7B59" w:rsidRDefault="00653441" w:rsidP="00653441">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48FA70F8" w14:textId="77777777" w:rsidR="00653441" w:rsidRPr="00DE7B59" w:rsidRDefault="00653441" w:rsidP="00653441">
            <w:pPr>
              <w:keepNext/>
              <w:keepLines/>
              <w:overflowPunct/>
              <w:autoSpaceDE/>
              <w:autoSpaceDN/>
              <w:adjustRightInd/>
              <w:spacing w:after="0"/>
              <w:rPr>
                <w:rFonts w:ascii="Arial" w:hAnsi="Arial"/>
                <w:sz w:val="18"/>
              </w:rPr>
            </w:pPr>
          </w:p>
        </w:tc>
        <w:tc>
          <w:tcPr>
            <w:tcW w:w="1700" w:type="dxa"/>
          </w:tcPr>
          <w:p w14:paraId="4ACCC3D1" w14:textId="77777777" w:rsidR="00653441" w:rsidRPr="00DE7B59" w:rsidRDefault="00653441" w:rsidP="00653441">
            <w:pPr>
              <w:keepNext/>
              <w:keepLines/>
              <w:overflowPunct/>
              <w:autoSpaceDE/>
              <w:autoSpaceDN/>
              <w:adjustRightInd/>
              <w:spacing w:after="0"/>
              <w:rPr>
                <w:rFonts w:ascii="Arial" w:hAnsi="Arial"/>
                <w:sz w:val="18"/>
              </w:rPr>
            </w:pPr>
          </w:p>
        </w:tc>
        <w:tc>
          <w:tcPr>
            <w:tcW w:w="1245" w:type="dxa"/>
          </w:tcPr>
          <w:p w14:paraId="2C810E15" w14:textId="77777777" w:rsidR="00653441" w:rsidRPr="00DE7B59" w:rsidRDefault="00653441" w:rsidP="00653441">
            <w:pPr>
              <w:keepNext/>
              <w:keepLines/>
              <w:overflowPunct/>
              <w:autoSpaceDE/>
              <w:autoSpaceDN/>
              <w:adjustRightInd/>
              <w:spacing w:after="0"/>
              <w:rPr>
                <w:rFonts w:ascii="Arial" w:hAnsi="Arial"/>
                <w:sz w:val="18"/>
              </w:rPr>
            </w:pPr>
          </w:p>
        </w:tc>
      </w:tr>
    </w:tbl>
    <w:p w14:paraId="0A5E79A8" w14:textId="77777777" w:rsidR="00653441" w:rsidRPr="00DE7B59" w:rsidRDefault="00653441" w:rsidP="00653441">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E7B59" w14:paraId="251A0F3C" w14:textId="77777777" w:rsidTr="00AB7AF6">
        <w:tc>
          <w:tcPr>
            <w:tcW w:w="3936" w:type="dxa"/>
          </w:tcPr>
          <w:p w14:paraId="656DC58C" w14:textId="77777777" w:rsidR="00653441" w:rsidRPr="00DE7B59" w:rsidRDefault="00653441" w:rsidP="00AB7AF6">
            <w:pPr>
              <w:pStyle w:val="TAH"/>
            </w:pPr>
            <w:r w:rsidRPr="00DE7B59">
              <w:t>Condition</w:t>
            </w:r>
          </w:p>
        </w:tc>
        <w:tc>
          <w:tcPr>
            <w:tcW w:w="5811" w:type="dxa"/>
          </w:tcPr>
          <w:p w14:paraId="3F406972" w14:textId="77777777" w:rsidR="00653441" w:rsidRPr="00DE7B59" w:rsidRDefault="00653441" w:rsidP="00AB7AF6">
            <w:pPr>
              <w:pStyle w:val="TAH"/>
            </w:pPr>
            <w:r w:rsidRPr="00DE7B59">
              <w:t>Explanation</w:t>
            </w:r>
          </w:p>
        </w:tc>
      </w:tr>
      <w:tr w:rsidR="00653441" w:rsidRPr="00DE7B59" w14:paraId="501C6B6F" w14:textId="77777777" w:rsidTr="00AB7AF6">
        <w:tc>
          <w:tcPr>
            <w:tcW w:w="3936" w:type="dxa"/>
          </w:tcPr>
          <w:p w14:paraId="73C73BF2" w14:textId="77777777" w:rsidR="00653441" w:rsidRPr="00DE7B59" w:rsidRDefault="00653441" w:rsidP="00AB7AF6">
            <w:pPr>
              <w:pStyle w:val="TAL"/>
            </w:pPr>
            <w:r w:rsidRPr="00DE7B59">
              <w:rPr>
                <w:rFonts w:eastAsia="SimSun"/>
                <w:lang w:eastAsia="zh-CN"/>
              </w:rPr>
              <w:t>HD_FDD</w:t>
            </w:r>
          </w:p>
        </w:tc>
        <w:tc>
          <w:tcPr>
            <w:tcW w:w="5811" w:type="dxa"/>
          </w:tcPr>
          <w:p w14:paraId="3D53BA3C" w14:textId="77777777" w:rsidR="00653441" w:rsidRPr="00DE7B59" w:rsidRDefault="00653441" w:rsidP="00AB7AF6">
            <w:pPr>
              <w:pStyle w:val="TAL"/>
            </w:pPr>
            <w:r w:rsidRPr="00DE7B59">
              <w:rPr>
                <w:rFonts w:eastAsia="SimSun"/>
                <w:lang w:eastAsia="zh-CN"/>
              </w:rPr>
              <w:t>pc_halfDuplexFDD_TypeA_RedCap_r17 (i.e HD_FDD UE are performing test on FDD band)</w:t>
            </w:r>
          </w:p>
        </w:tc>
      </w:tr>
    </w:tbl>
    <w:p w14:paraId="1BA93E00" w14:textId="79E09E77" w:rsidR="00B74E4F" w:rsidRPr="00DE7B59" w:rsidRDefault="00B74E4F" w:rsidP="00B74E4F">
      <w:pPr>
        <w:pStyle w:val="TH"/>
      </w:pPr>
      <w:r w:rsidRPr="00DE7B59">
        <w:t xml:space="preserve">Table 7.1.1.3.12.3.3-4: </w:t>
      </w:r>
      <w:r w:rsidRPr="00DE7B59">
        <w:rPr>
          <w:i/>
        </w:rPr>
        <w:t>DMRS-UplinkConfig</w:t>
      </w:r>
      <w:r w:rsidR="0014462F" w:rsidRPr="00DE7B59">
        <w:rPr>
          <w:i/>
        </w:rPr>
        <w:t xml:space="preserve"> (Table 7.1.1.3.12.3.3-3)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74E4F" w:rsidRPr="00DE7B59" w14:paraId="3F0CA273" w14:textId="77777777" w:rsidTr="00AB7AF6">
        <w:tc>
          <w:tcPr>
            <w:tcW w:w="9747" w:type="dxa"/>
          </w:tcPr>
          <w:p w14:paraId="46BC40BE" w14:textId="77777777" w:rsidR="00B74E4F" w:rsidRPr="00DE7B59" w:rsidRDefault="00B74E4F" w:rsidP="00AB7AF6">
            <w:pPr>
              <w:pStyle w:val="TAL"/>
            </w:pPr>
            <w:r w:rsidRPr="00DE7B59">
              <w:t>Derivation Path: TS 38.</w:t>
            </w:r>
            <w:r w:rsidRPr="00DE7B59">
              <w:rPr>
                <w:bCs/>
              </w:rPr>
              <w:t>508-1 [4],</w:t>
            </w:r>
            <w:r w:rsidRPr="00DE7B59">
              <w:t xml:space="preserve"> Table 4.6.3-51</w:t>
            </w:r>
          </w:p>
        </w:tc>
      </w:tr>
    </w:tbl>
    <w:p w14:paraId="66A7940F" w14:textId="77777777" w:rsidR="00B74E4F" w:rsidRPr="00DE7B59" w:rsidRDefault="00B74E4F" w:rsidP="001467AD">
      <w:pPr>
        <w:rPr>
          <w:sz w:val="22"/>
        </w:rPr>
      </w:pPr>
    </w:p>
    <w:p w14:paraId="3AD82EE7" w14:textId="77777777" w:rsidR="009B2334" w:rsidRPr="00DE7B59" w:rsidRDefault="009B2334" w:rsidP="009B2334">
      <w:pPr>
        <w:pStyle w:val="Heading5"/>
      </w:pPr>
      <w:r w:rsidRPr="00DE7B59">
        <w:t>7.1.1.3.13</w:t>
      </w:r>
      <w:r w:rsidRPr="00DE7B59">
        <w:tab/>
        <w:t>Logical channel prioritization handling with Mapping restrictions / physical layer priority</w:t>
      </w:r>
    </w:p>
    <w:p w14:paraId="128C30E8" w14:textId="77777777" w:rsidR="009B2334" w:rsidRPr="00DE7B59" w:rsidRDefault="009B2334" w:rsidP="009B2334">
      <w:pPr>
        <w:pStyle w:val="H6"/>
      </w:pPr>
      <w:r w:rsidRPr="00DE7B59">
        <w:t>7.1.1.3.13.1</w:t>
      </w:r>
      <w:r w:rsidRPr="00DE7B59">
        <w:tab/>
        <w:t>Test Purpose (TP)</w:t>
      </w:r>
    </w:p>
    <w:p w14:paraId="273CF7B8" w14:textId="77777777" w:rsidR="009B2334" w:rsidRPr="00DE7B59" w:rsidRDefault="009B2334" w:rsidP="009B2334">
      <w:pPr>
        <w:pStyle w:val="H6"/>
        <w:rPr>
          <w:lang w:eastAsia="sv-SE"/>
        </w:rPr>
      </w:pPr>
      <w:r w:rsidRPr="00DE7B59">
        <w:rPr>
          <w:lang w:eastAsia="sv-SE"/>
        </w:rPr>
        <w:t>(1)</w:t>
      </w:r>
    </w:p>
    <w:p w14:paraId="68F8139A" w14:textId="77777777" w:rsidR="009B2334" w:rsidRPr="00DE7B59" w:rsidRDefault="009B2334" w:rsidP="009B2334">
      <w:pPr>
        <w:pStyle w:val="PL"/>
        <w:rPr>
          <w:noProof w:val="0"/>
          <w:lang w:eastAsia="sv-SE"/>
        </w:rPr>
      </w:pPr>
      <w:r w:rsidRPr="00DE7B59">
        <w:rPr>
          <w:b/>
          <w:bCs/>
          <w:noProof w:val="0"/>
          <w:lang w:eastAsia="sv-SE"/>
        </w:rPr>
        <w:t xml:space="preserve">with </w:t>
      </w:r>
      <w:r w:rsidRPr="00DE7B59">
        <w:rPr>
          <w:noProof w:val="0"/>
          <w:lang w:eastAsia="sv-SE"/>
        </w:rPr>
        <w:t>{UE in RRC_CONNECTED state with allowedPHY-PriorityIndex configured}</w:t>
      </w:r>
    </w:p>
    <w:p w14:paraId="1014D8E9" w14:textId="77777777" w:rsidR="009B2334" w:rsidRPr="00DE7B59" w:rsidRDefault="009B2334" w:rsidP="009B2334">
      <w:pPr>
        <w:pStyle w:val="PL"/>
        <w:rPr>
          <w:noProof w:val="0"/>
          <w:lang w:eastAsia="sv-SE"/>
        </w:rPr>
      </w:pPr>
      <w:r w:rsidRPr="00DE7B59">
        <w:rPr>
          <w:b/>
          <w:bCs/>
          <w:noProof w:val="0"/>
          <w:lang w:eastAsia="sv-SE"/>
        </w:rPr>
        <w:t>ensure that</w:t>
      </w:r>
      <w:r w:rsidRPr="00DE7B59">
        <w:rPr>
          <w:noProof w:val="0"/>
          <w:lang w:eastAsia="sv-SE"/>
        </w:rPr>
        <w:t xml:space="preserve"> {</w:t>
      </w:r>
    </w:p>
    <w:p w14:paraId="0AD20D95" w14:textId="77777777" w:rsidR="009B2334" w:rsidRPr="00DE7B59" w:rsidRDefault="009B2334" w:rsidP="009B2334">
      <w:pPr>
        <w:pStyle w:val="PL"/>
        <w:rPr>
          <w:noProof w:val="0"/>
          <w:lang w:eastAsia="sv-SE"/>
        </w:rPr>
      </w:pPr>
      <w:r w:rsidRPr="00DE7B59">
        <w:rPr>
          <w:b/>
          <w:bCs/>
          <w:noProof w:val="0"/>
          <w:lang w:eastAsia="sv-SE"/>
        </w:rPr>
        <w:t xml:space="preserve">  when</w:t>
      </w:r>
      <w:r w:rsidRPr="00DE7B59">
        <w:rPr>
          <w:noProof w:val="0"/>
          <w:lang w:eastAsia="sv-SE"/>
        </w:rPr>
        <w:t xml:space="preserve"> { UE is scheduled by DCI including priority indicator}</w:t>
      </w:r>
    </w:p>
    <w:p w14:paraId="375FC3AD" w14:textId="77777777" w:rsidR="009B2334" w:rsidRPr="00DE7B59" w:rsidRDefault="009B2334" w:rsidP="009B2334">
      <w:pPr>
        <w:pStyle w:val="PL"/>
        <w:rPr>
          <w:noProof w:val="0"/>
          <w:lang w:eastAsia="sv-SE"/>
        </w:rPr>
      </w:pPr>
      <w:r w:rsidRPr="00DE7B59">
        <w:rPr>
          <w:b/>
          <w:bCs/>
          <w:noProof w:val="0"/>
          <w:lang w:eastAsia="sv-SE"/>
        </w:rPr>
        <w:t xml:space="preserve">    then</w:t>
      </w:r>
      <w:r w:rsidRPr="00DE7B59">
        <w:rPr>
          <w:noProof w:val="0"/>
          <w:lang w:eastAsia="sv-SE"/>
        </w:rPr>
        <w:t xml:space="preserve"> { UE serves the logical channels according to their priority and configured PHY priority}</w:t>
      </w:r>
    </w:p>
    <w:p w14:paraId="6FE2A6AD" w14:textId="77777777" w:rsidR="009B2334" w:rsidRPr="00DE7B59" w:rsidRDefault="009B2334" w:rsidP="009B2334">
      <w:pPr>
        <w:pStyle w:val="PL"/>
        <w:rPr>
          <w:noProof w:val="0"/>
          <w:lang w:eastAsia="sv-SE"/>
        </w:rPr>
      </w:pPr>
      <w:r w:rsidRPr="00DE7B59">
        <w:rPr>
          <w:noProof w:val="0"/>
          <w:lang w:eastAsia="sv-SE"/>
        </w:rPr>
        <w:t xml:space="preserve">            }</w:t>
      </w:r>
    </w:p>
    <w:p w14:paraId="65212B17" w14:textId="77777777" w:rsidR="009B2334" w:rsidRPr="00DE7B59" w:rsidRDefault="009B2334" w:rsidP="009B2334">
      <w:pPr>
        <w:pStyle w:val="PL"/>
        <w:rPr>
          <w:noProof w:val="0"/>
          <w:lang w:eastAsia="sv-SE"/>
        </w:rPr>
      </w:pPr>
    </w:p>
    <w:p w14:paraId="447EEF17" w14:textId="77777777" w:rsidR="009B2334" w:rsidRPr="00DE7B59" w:rsidRDefault="009B2334" w:rsidP="009B2334">
      <w:pPr>
        <w:pStyle w:val="H6"/>
      </w:pPr>
      <w:r w:rsidRPr="00DE7B59">
        <w:t>7.1.1.3.1.2</w:t>
      </w:r>
      <w:r w:rsidRPr="00DE7B59">
        <w:tab/>
        <w:t>Conformance requirements</w:t>
      </w:r>
    </w:p>
    <w:p w14:paraId="54A7281C" w14:textId="77777777" w:rsidR="009B2334" w:rsidRPr="00DE7B59" w:rsidRDefault="009B2334" w:rsidP="009B2334">
      <w:pPr>
        <w:rPr>
          <w:lang w:eastAsia="sv-SE"/>
        </w:rPr>
      </w:pPr>
      <w:r w:rsidRPr="00DE7B59">
        <w:rPr>
          <w:lang w:eastAsia="sv-SE"/>
        </w:rPr>
        <w:t xml:space="preserve">References: The conformance requirements covered in the present TC are specified in: </w:t>
      </w:r>
      <w:r w:rsidRPr="00DE7B59">
        <w:rPr>
          <w:rFonts w:eastAsia="MS Gothic"/>
          <w:lang w:eastAsia="sv-SE"/>
        </w:rPr>
        <w:t>TS 38.</w:t>
      </w:r>
      <w:r w:rsidRPr="00DE7B59">
        <w:rPr>
          <w:lang w:eastAsia="zh-CN"/>
        </w:rPr>
        <w:t>331,</w:t>
      </w:r>
      <w:r w:rsidRPr="00DE7B59">
        <w:rPr>
          <w:rFonts w:eastAsia="MS Gothic"/>
          <w:lang w:eastAsia="sv-SE"/>
        </w:rPr>
        <w:t xml:space="preserve"> clause 6.3.2,  TS 38.</w:t>
      </w:r>
      <w:r w:rsidRPr="00DE7B59">
        <w:rPr>
          <w:lang w:eastAsia="zh-CN"/>
        </w:rPr>
        <w:t>321,</w:t>
      </w:r>
      <w:r w:rsidRPr="00DE7B59">
        <w:rPr>
          <w:rFonts w:eastAsia="MS Gothic"/>
          <w:lang w:eastAsia="sv-SE"/>
        </w:rPr>
        <w:t xml:space="preserve"> clause 5.4.3.1.2, 5.4.3.1.3, TS 38.213 clause 9, TS 38.212 clause 7.3.1.1.3. </w:t>
      </w:r>
      <w:r w:rsidRPr="00DE7B59">
        <w:t>Unless otherwise stated these are Rel-16 requirements.</w:t>
      </w:r>
    </w:p>
    <w:p w14:paraId="2BBAA373"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331</w:t>
      </w:r>
      <w:r w:rsidRPr="00DE7B59">
        <w:rPr>
          <w:rFonts w:eastAsia="MS Gothic"/>
          <w:lang w:eastAsia="sv-SE"/>
        </w:rPr>
        <w:t>, clause 6.3.2]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6019B" w:rsidRPr="00DE7B59" w14:paraId="3E56016E" w14:textId="77777777" w:rsidTr="00A6019B">
        <w:tc>
          <w:tcPr>
            <w:tcW w:w="9350" w:type="dxa"/>
            <w:shd w:val="clear" w:color="auto" w:fill="auto"/>
          </w:tcPr>
          <w:p w14:paraId="321D2E1F" w14:textId="77777777" w:rsidR="009B2334" w:rsidRPr="00DE7B59" w:rsidRDefault="009B2334" w:rsidP="00AB7AF6">
            <w:pPr>
              <w:pStyle w:val="TAL"/>
              <w:rPr>
                <w:b/>
                <w:i/>
              </w:rPr>
            </w:pPr>
            <w:r w:rsidRPr="00DE7B59">
              <w:rPr>
                <w:b/>
                <w:i/>
              </w:rPr>
              <w:t>allowedPHY-PriorityIndex</w:t>
            </w:r>
          </w:p>
          <w:p w14:paraId="247F2FB5" w14:textId="77777777" w:rsidR="009B2334" w:rsidRPr="00DE7B59" w:rsidRDefault="009B2334" w:rsidP="00A6019B">
            <w:pPr>
              <w:tabs>
                <w:tab w:val="left" w:pos="3828"/>
              </w:tabs>
              <w:rPr>
                <w:lang w:eastAsia="sv-SE"/>
              </w:rPr>
            </w:pPr>
            <w:r w:rsidRPr="00DE7B59">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DE7B59">
              <w:rPr>
                <w:i/>
                <w:iCs/>
              </w:rPr>
              <w:t>p0</w:t>
            </w:r>
            <w:r w:rsidRPr="00DE7B59">
              <w:t>, see TS 38.213 [13], clause 9.</w:t>
            </w:r>
            <w:r w:rsidRPr="00DE7B59">
              <w:rPr>
                <w:lang w:eastAsia="sv-SE"/>
              </w:rPr>
              <w:t xml:space="preserve"> If the field is not present, UL MAC SDUs from this logical channel can be mapped to any dynamic grants. Corresponds to "allowedPHY-PriorityIndex" as specified in TS 38.321 [3].</w:t>
            </w:r>
          </w:p>
        </w:tc>
      </w:tr>
    </w:tbl>
    <w:p w14:paraId="0481A82A" w14:textId="77777777" w:rsidR="009B2334" w:rsidRPr="00DE7B59" w:rsidRDefault="009B2334" w:rsidP="009B2334">
      <w:pPr>
        <w:tabs>
          <w:tab w:val="left" w:pos="3828"/>
        </w:tabs>
        <w:rPr>
          <w:rFonts w:eastAsia="MS Gothic"/>
          <w:lang w:eastAsia="sv-SE"/>
        </w:rPr>
      </w:pPr>
    </w:p>
    <w:p w14:paraId="7D1D0681"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1.2</w:t>
      </w:r>
      <w:r w:rsidRPr="00DE7B59">
        <w:rPr>
          <w:rFonts w:eastAsia="MS Gothic"/>
          <w:lang w:eastAsia="sv-SE"/>
        </w:rPr>
        <w:t>]</w:t>
      </w:r>
    </w:p>
    <w:p w14:paraId="5D8F8C5B" w14:textId="77777777" w:rsidR="009B2334" w:rsidRPr="00DE7B59" w:rsidRDefault="009B2334" w:rsidP="009B2334">
      <w:pPr>
        <w:rPr>
          <w:lang w:eastAsia="ko-KR"/>
        </w:rPr>
      </w:pPr>
      <w:r w:rsidRPr="00DE7B59">
        <w:rPr>
          <w:lang w:eastAsia="ko-KR"/>
        </w:rPr>
        <w:t>The MAC entity shall, when a new transmission is performed:</w:t>
      </w:r>
    </w:p>
    <w:p w14:paraId="670864E2" w14:textId="77777777" w:rsidR="009B2334" w:rsidRPr="00DE7B59" w:rsidRDefault="009B2334" w:rsidP="009B2334">
      <w:pPr>
        <w:pStyle w:val="B1"/>
        <w:rPr>
          <w:lang w:eastAsia="ko-KR"/>
        </w:rPr>
      </w:pPr>
      <w:r w:rsidRPr="00DE7B59">
        <w:rPr>
          <w:lang w:eastAsia="ko-KR"/>
        </w:rPr>
        <w:t>1&gt;</w:t>
      </w:r>
      <w:r w:rsidRPr="00DE7B59">
        <w:rPr>
          <w:lang w:eastAsia="ko-KR"/>
        </w:rPr>
        <w:tab/>
        <w:t>select the logical channels for each UL grant that satisfy all the following conditions:</w:t>
      </w:r>
    </w:p>
    <w:p w14:paraId="48132C89" w14:textId="77777777" w:rsidR="009B2334" w:rsidRPr="00DE7B59" w:rsidRDefault="009B2334" w:rsidP="009B2334">
      <w:pPr>
        <w:pStyle w:val="B2"/>
        <w:rPr>
          <w:lang w:eastAsia="ko-KR"/>
        </w:rPr>
      </w:pPr>
      <w:r w:rsidRPr="00DE7B59">
        <w:rPr>
          <w:lang w:eastAsia="ko-KR"/>
        </w:rPr>
        <w:t>2&gt;</w:t>
      </w:r>
      <w:r w:rsidRPr="00DE7B59">
        <w:rPr>
          <w:lang w:eastAsia="ko-KR"/>
        </w:rPr>
        <w:tab/>
        <w:t xml:space="preserve">the set of allowed Subcarrier Spacing index values in </w:t>
      </w:r>
      <w:r w:rsidRPr="00DE7B59">
        <w:rPr>
          <w:i/>
          <w:lang w:eastAsia="ko-KR"/>
        </w:rPr>
        <w:t>allowedSCS-List</w:t>
      </w:r>
      <w:r w:rsidRPr="00DE7B59">
        <w:rPr>
          <w:lang w:eastAsia="ko-KR"/>
        </w:rPr>
        <w:t>, if configured, includes the Subcarrier Spacing index associated to the UL grant; and</w:t>
      </w:r>
    </w:p>
    <w:p w14:paraId="22A055F8"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maxPUSCH-Duration</w:t>
      </w:r>
      <w:r w:rsidRPr="00DE7B59">
        <w:rPr>
          <w:lang w:eastAsia="ko-KR"/>
        </w:rPr>
        <w:t>, if configured, is larger than or equal to the PUSCH transmission duration associated to the UL grant; and</w:t>
      </w:r>
    </w:p>
    <w:p w14:paraId="7C0EC888"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configuredGrantType1Allowed</w:t>
      </w:r>
      <w:r w:rsidRPr="00DE7B59">
        <w:rPr>
          <w:lang w:eastAsia="ko-KR"/>
        </w:rPr>
        <w:t xml:space="preserve">, if configured, is set to </w:t>
      </w:r>
      <w:r w:rsidRPr="00DE7B59">
        <w:rPr>
          <w:i/>
          <w:lang w:eastAsia="ko-KR"/>
        </w:rPr>
        <w:t>true</w:t>
      </w:r>
      <w:r w:rsidRPr="00DE7B59">
        <w:rPr>
          <w:lang w:eastAsia="ko-KR"/>
        </w:rPr>
        <w:t xml:space="preserve"> in case the UL grant is a Configured Grant Type 1; and</w:t>
      </w:r>
    </w:p>
    <w:p w14:paraId="5E300782"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allowedServingCells</w:t>
      </w:r>
      <w:r w:rsidRPr="00DE7B59">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39CFB09"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allowedCG-List</w:t>
      </w:r>
      <w:r w:rsidRPr="00DE7B59">
        <w:rPr>
          <w:lang w:eastAsia="ko-KR"/>
        </w:rPr>
        <w:t>, if configured, includes the configured grant index associated to the UL grant; and</w:t>
      </w:r>
    </w:p>
    <w:p w14:paraId="68578F4A" w14:textId="77777777" w:rsidR="009B2334" w:rsidRPr="00DE7B59" w:rsidRDefault="009B2334" w:rsidP="009B2334">
      <w:pPr>
        <w:pStyle w:val="B2"/>
        <w:rPr>
          <w:rFonts w:eastAsia="Malgun Gothic"/>
          <w:lang w:eastAsia="ko-KR"/>
        </w:rPr>
      </w:pPr>
      <w:r w:rsidRPr="00DE7B59">
        <w:rPr>
          <w:lang w:eastAsia="ko-KR"/>
        </w:rPr>
        <w:t>2&gt;</w:t>
      </w:r>
      <w:r w:rsidRPr="00DE7B59">
        <w:rPr>
          <w:lang w:eastAsia="ko-KR"/>
        </w:rPr>
        <w:tab/>
      </w:r>
      <w:r w:rsidRPr="00DE7B59">
        <w:rPr>
          <w:i/>
        </w:rPr>
        <w:t>allowedPHY-PriorityIndex</w:t>
      </w:r>
      <w:r w:rsidRPr="00DE7B59">
        <w:rPr>
          <w:lang w:eastAsia="ko-KR"/>
        </w:rPr>
        <w:t>, if configured, includes the priority index (as specified in clause 9 of TS 38.213 [6]) associated to the dynamic UL grant.</w:t>
      </w:r>
    </w:p>
    <w:p w14:paraId="0220F004" w14:textId="77777777" w:rsidR="009B2334" w:rsidRPr="00DE7B59" w:rsidRDefault="009B2334" w:rsidP="009B2334">
      <w:pPr>
        <w:pStyle w:val="NO"/>
        <w:rPr>
          <w:lang w:eastAsia="ko-KR"/>
        </w:rPr>
      </w:pPr>
      <w:r w:rsidRPr="00DE7B59">
        <w:rPr>
          <w:lang w:eastAsia="ko-KR"/>
        </w:rPr>
        <w:t>NOTE:</w:t>
      </w:r>
      <w:r w:rsidRPr="00DE7B59">
        <w:rPr>
          <w:lang w:eastAsia="ko-KR"/>
        </w:rPr>
        <w:tab/>
        <w:t>The Subcarrier Spacing index, PUSCH transmission duration, Cell information,</w:t>
      </w:r>
      <w:r w:rsidRPr="00DE7B59">
        <w:rPr>
          <w:rFonts w:eastAsia="Malgun Gothic"/>
          <w:lang w:eastAsia="ko-KR"/>
        </w:rPr>
        <w:t xml:space="preserve"> and priority index</w:t>
      </w:r>
      <w:r w:rsidRPr="00DE7B59">
        <w:rPr>
          <w:lang w:eastAsia="ko-KR"/>
        </w:rPr>
        <w:t xml:space="preserve"> are included in Uplink transmission information received from lower layers for the corresponding scheduled uplink transmission.</w:t>
      </w:r>
    </w:p>
    <w:p w14:paraId="44A46CAB"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1.3</w:t>
      </w:r>
      <w:r w:rsidRPr="00DE7B59">
        <w:rPr>
          <w:rFonts w:eastAsia="MS Gothic"/>
          <w:lang w:eastAsia="sv-SE"/>
        </w:rPr>
        <w:t>]</w:t>
      </w:r>
    </w:p>
    <w:p w14:paraId="72E9C432" w14:textId="77777777" w:rsidR="009B2334" w:rsidRPr="00DE7B59" w:rsidRDefault="009B2334" w:rsidP="009B2334">
      <w:pPr>
        <w:rPr>
          <w:lang w:eastAsia="ko-KR"/>
        </w:rPr>
      </w:pPr>
      <w:r w:rsidRPr="00DE7B5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D18AE79" w14:textId="77777777" w:rsidR="009B2334" w:rsidRPr="00DE7B59" w:rsidRDefault="009B2334" w:rsidP="009B2334">
      <w:pPr>
        <w:rPr>
          <w:lang w:eastAsia="ko-KR"/>
        </w:rPr>
      </w:pPr>
      <w:r w:rsidRPr="00DE7B59">
        <w:rPr>
          <w:lang w:eastAsia="ko-KR"/>
        </w:rPr>
        <w:t>The MAC entity shall, when a new transmission is performed:</w:t>
      </w:r>
    </w:p>
    <w:p w14:paraId="06EA18A0" w14:textId="77777777" w:rsidR="009B2334" w:rsidRPr="00DE7B59" w:rsidRDefault="009B2334" w:rsidP="009B2334">
      <w:pPr>
        <w:pStyle w:val="B1"/>
        <w:rPr>
          <w:lang w:eastAsia="ko-KR"/>
        </w:rPr>
      </w:pPr>
      <w:r w:rsidRPr="00DE7B59">
        <w:rPr>
          <w:lang w:eastAsia="ko-KR"/>
        </w:rPr>
        <w:t>1&gt;</w:t>
      </w:r>
      <w:r w:rsidRPr="00DE7B59">
        <w:rPr>
          <w:lang w:eastAsia="ko-KR"/>
        </w:rPr>
        <w:tab/>
        <w:t>allocate resources to the logical channels as follows:</w:t>
      </w:r>
    </w:p>
    <w:p w14:paraId="5DBF5C3C" w14:textId="77777777" w:rsidR="009B2334" w:rsidRPr="00DE7B59" w:rsidRDefault="009B2334" w:rsidP="009B2334">
      <w:pPr>
        <w:pStyle w:val="B2"/>
      </w:pPr>
      <w:r w:rsidRPr="00DE7B59">
        <w:rPr>
          <w:lang w:eastAsia="ko-KR"/>
        </w:rPr>
        <w:t>2&gt;</w:t>
      </w:r>
      <w:r w:rsidRPr="00DE7B59">
        <w:tab/>
        <w:t xml:space="preserve">logical channels selected in </w:t>
      </w:r>
      <w:r w:rsidRPr="00DE7B59">
        <w:rPr>
          <w:lang w:eastAsia="ko-KR"/>
        </w:rPr>
        <w:t>clause</w:t>
      </w:r>
      <w:r w:rsidRPr="00DE7B59">
        <w:t xml:space="preserve"> 5.4.3.1.2</w:t>
      </w:r>
      <w:r w:rsidRPr="00DE7B59">
        <w:rPr>
          <w:lang w:eastAsia="ko-KR"/>
        </w:rPr>
        <w:t xml:space="preserve"> for the UL grant </w:t>
      </w:r>
      <w:r w:rsidRPr="00DE7B59">
        <w:t xml:space="preserve">with </w:t>
      </w:r>
      <w:r w:rsidRPr="00DE7B59">
        <w:rPr>
          <w:i/>
        </w:rPr>
        <w:t>Bj</w:t>
      </w:r>
      <w:r w:rsidRPr="00DE7B59">
        <w:t xml:space="preserve"> &gt; 0 are allocated resources in a decreasing priority order. If the PBR of a logical channel is set to </w:t>
      </w:r>
      <w:r w:rsidRPr="00DE7B59">
        <w:rPr>
          <w:i/>
        </w:rPr>
        <w:t>infinity</w:t>
      </w:r>
      <w:r w:rsidRPr="00DE7B59">
        <w:t>, the MAC entity shall allocate resources for all the data that is available for transmission on the logical channel before meeting the PBR of the lower priority logical channel(s);</w:t>
      </w:r>
    </w:p>
    <w:p w14:paraId="114246C9" w14:textId="77777777" w:rsidR="009B2334" w:rsidRPr="00DE7B59" w:rsidRDefault="009B2334" w:rsidP="009B2334">
      <w:pPr>
        <w:pStyle w:val="B2"/>
      </w:pPr>
      <w:r w:rsidRPr="00DE7B59">
        <w:rPr>
          <w:lang w:eastAsia="ko-KR"/>
        </w:rPr>
        <w:t>2&gt;</w:t>
      </w:r>
      <w:r w:rsidRPr="00DE7B59">
        <w:tab/>
        <w:t xml:space="preserve">decrement </w:t>
      </w:r>
      <w:r w:rsidRPr="00DE7B59">
        <w:rPr>
          <w:i/>
        </w:rPr>
        <w:t>Bj</w:t>
      </w:r>
      <w:r w:rsidRPr="00DE7B59">
        <w:t xml:space="preserve"> by the total size of MAC SDUs served to logical channel </w:t>
      </w:r>
      <w:r w:rsidRPr="00DE7B59">
        <w:rPr>
          <w:i/>
        </w:rPr>
        <w:t>j</w:t>
      </w:r>
      <w:r w:rsidRPr="00DE7B59">
        <w:t xml:space="preserve"> </w:t>
      </w:r>
      <w:r w:rsidRPr="00DE7B59">
        <w:rPr>
          <w:lang w:eastAsia="ko-KR"/>
        </w:rPr>
        <w:t>above</w:t>
      </w:r>
      <w:r w:rsidRPr="00DE7B59">
        <w:t>;</w:t>
      </w:r>
    </w:p>
    <w:p w14:paraId="36A25075" w14:textId="77777777" w:rsidR="009B2334" w:rsidRPr="00DE7B59" w:rsidRDefault="009B2334" w:rsidP="009B2334">
      <w:pPr>
        <w:pStyle w:val="B2"/>
      </w:pPr>
      <w:r w:rsidRPr="00DE7B59">
        <w:rPr>
          <w:lang w:eastAsia="ko-KR"/>
        </w:rPr>
        <w:t>2&gt;</w:t>
      </w:r>
      <w:r w:rsidRPr="00DE7B59">
        <w:tab/>
        <w:t xml:space="preserve">if any resources remain, all the logical channels selected in clause 5.4.3.1.2 are served in a strict decreasing priority order (regardless of the value of </w:t>
      </w:r>
      <w:r w:rsidRPr="00DE7B59">
        <w:rPr>
          <w:i/>
        </w:rPr>
        <w:t>Bj</w:t>
      </w:r>
      <w:r w:rsidRPr="00DE7B59">
        <w:t>) until either the data for that logical channel or the UL grant is exhausted, whichever comes first. Logical channels configured with equal priority should be served equally.</w:t>
      </w:r>
    </w:p>
    <w:p w14:paraId="0BF55E44" w14:textId="77777777" w:rsidR="009B2334" w:rsidRPr="00DE7B59" w:rsidRDefault="009B2334" w:rsidP="009B2334">
      <w:pPr>
        <w:pStyle w:val="NO"/>
        <w:rPr>
          <w:lang w:eastAsia="ko-KR"/>
        </w:rPr>
      </w:pPr>
      <w:r w:rsidRPr="00DE7B59">
        <w:rPr>
          <w:lang w:eastAsia="ko-KR"/>
        </w:rPr>
        <w:t>NOTE 1:</w:t>
      </w:r>
      <w:r w:rsidRPr="00DE7B59">
        <w:rPr>
          <w:lang w:eastAsia="ko-KR"/>
        </w:rPr>
        <w:tab/>
        <w:t xml:space="preserve">The value of </w:t>
      </w:r>
      <w:r w:rsidRPr="00DE7B59">
        <w:rPr>
          <w:i/>
          <w:lang w:eastAsia="ko-KR"/>
        </w:rPr>
        <w:t>Bj</w:t>
      </w:r>
      <w:r w:rsidRPr="00DE7B59">
        <w:t xml:space="preserve"> </w:t>
      </w:r>
      <w:r w:rsidRPr="00DE7B59">
        <w:rPr>
          <w:lang w:eastAsia="ko-KR"/>
        </w:rPr>
        <w:t>can be negative.</w:t>
      </w:r>
    </w:p>
    <w:p w14:paraId="5F2E0E4C" w14:textId="77777777" w:rsidR="009B2334" w:rsidRPr="00DE7B59" w:rsidRDefault="009B2334" w:rsidP="009B2334">
      <w:pPr>
        <w:rPr>
          <w:lang w:eastAsia="ko-KR"/>
        </w:rPr>
      </w:pPr>
      <w:r w:rsidRPr="00DE7B5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4E77146" w14:textId="77777777" w:rsidR="009B2334" w:rsidRPr="00DE7B59" w:rsidRDefault="009B2334" w:rsidP="009B2334">
      <w:pPr>
        <w:rPr>
          <w:lang w:eastAsia="ko-KR"/>
        </w:rPr>
      </w:pPr>
      <w:r w:rsidRPr="00DE7B59">
        <w:rPr>
          <w:lang w:eastAsia="ko-KR"/>
        </w:rPr>
        <w:t>The UE shall also follow the rules below during the scheduling procedures above:</w:t>
      </w:r>
    </w:p>
    <w:p w14:paraId="3DF140FA" w14:textId="77777777" w:rsidR="009B2334" w:rsidRPr="00DE7B59" w:rsidRDefault="009B2334" w:rsidP="009B2334">
      <w:pPr>
        <w:pStyle w:val="B1"/>
        <w:rPr>
          <w:lang w:eastAsia="ko-KR"/>
        </w:rPr>
      </w:pPr>
      <w:r w:rsidRPr="00DE7B59">
        <w:rPr>
          <w:lang w:eastAsia="ko-KR"/>
        </w:rPr>
        <w:t>-</w:t>
      </w:r>
      <w:r w:rsidRPr="00DE7B5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B5699A6" w14:textId="77777777" w:rsidR="009B2334" w:rsidRPr="00DE7B59" w:rsidRDefault="009B2334" w:rsidP="009B2334">
      <w:pPr>
        <w:pStyle w:val="B1"/>
        <w:rPr>
          <w:lang w:eastAsia="ko-KR"/>
        </w:rPr>
      </w:pPr>
      <w:r w:rsidRPr="00DE7B59">
        <w:rPr>
          <w:lang w:eastAsia="ko-KR"/>
        </w:rPr>
        <w:t>-</w:t>
      </w:r>
      <w:r w:rsidRPr="00DE7B59">
        <w:rPr>
          <w:lang w:eastAsia="ko-KR"/>
        </w:rPr>
        <w:tab/>
        <w:t>if the UE segments an RLC SDU from the logical channel, it shall maximize the size of the segment to fill the grant of the associated MAC entity as much as possible;</w:t>
      </w:r>
    </w:p>
    <w:p w14:paraId="7451658B" w14:textId="77777777" w:rsidR="009B2334" w:rsidRPr="00DE7B59" w:rsidRDefault="009B2334" w:rsidP="009B2334">
      <w:pPr>
        <w:pStyle w:val="B1"/>
        <w:rPr>
          <w:lang w:eastAsia="ko-KR"/>
        </w:rPr>
      </w:pPr>
      <w:r w:rsidRPr="00DE7B59">
        <w:rPr>
          <w:lang w:eastAsia="ko-KR"/>
        </w:rPr>
        <w:t>-</w:t>
      </w:r>
      <w:r w:rsidRPr="00DE7B59">
        <w:rPr>
          <w:lang w:eastAsia="ko-KR"/>
        </w:rPr>
        <w:tab/>
        <w:t>the UE should maximise the transmission of data;</w:t>
      </w:r>
    </w:p>
    <w:p w14:paraId="71B18998" w14:textId="77777777" w:rsidR="009B2334" w:rsidRPr="00DE7B59" w:rsidRDefault="009B2334" w:rsidP="009B2334">
      <w:pPr>
        <w:pStyle w:val="B1"/>
        <w:rPr>
          <w:lang w:eastAsia="ko-KR"/>
        </w:rPr>
      </w:pPr>
      <w:r w:rsidRPr="00DE7B59">
        <w:rPr>
          <w:lang w:eastAsia="ko-KR"/>
        </w:rPr>
        <w:t>-</w:t>
      </w:r>
      <w:r w:rsidRPr="00DE7B59">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42F86F0D" w14:textId="77777777" w:rsidR="009B2334" w:rsidRPr="00DE7B59" w:rsidRDefault="009B2334" w:rsidP="009B2334">
      <w:pPr>
        <w:rPr>
          <w:lang w:eastAsia="ko-KR"/>
        </w:rPr>
      </w:pPr>
      <w:r w:rsidRPr="00DE7B59">
        <w:rPr>
          <w:lang w:eastAsia="ko-KR"/>
        </w:rPr>
        <w:t>The MAC entity shall:</w:t>
      </w:r>
    </w:p>
    <w:p w14:paraId="4FC90FAD" w14:textId="77777777" w:rsidR="009B2334" w:rsidRPr="00DE7B59" w:rsidRDefault="009B2334" w:rsidP="009B2334">
      <w:pPr>
        <w:pStyle w:val="B1"/>
        <w:rPr>
          <w:lang w:eastAsia="ko-KR"/>
        </w:rPr>
      </w:pPr>
      <w:r w:rsidRPr="00DE7B59">
        <w:rPr>
          <w:lang w:eastAsia="ko-KR"/>
        </w:rPr>
        <w:t>1&gt;</w:t>
      </w:r>
      <w:r w:rsidRPr="00DE7B59">
        <w:rPr>
          <w:lang w:eastAsia="ko-KR"/>
        </w:rPr>
        <w:tab/>
        <w:t xml:space="preserve">if the MAC entity is configured with </w:t>
      </w:r>
      <w:r w:rsidRPr="00DE7B59">
        <w:rPr>
          <w:i/>
        </w:rPr>
        <w:t>enhancedSkipUplinkTxDynamic</w:t>
      </w:r>
      <w:r w:rsidRPr="00DE7B59">
        <w:t xml:space="preserve"> with value </w:t>
      </w:r>
      <w:r w:rsidRPr="00DE7B59">
        <w:rPr>
          <w:i/>
        </w:rPr>
        <w:t>true</w:t>
      </w:r>
      <w:r w:rsidRPr="00DE7B59">
        <w:t xml:space="preserve"> and the grant indicated to the HARQ entity was addressed to a C-RNTI, or </w:t>
      </w:r>
      <w:r w:rsidRPr="00DE7B59">
        <w:rPr>
          <w:lang w:eastAsia="zh-CN"/>
        </w:rPr>
        <w:t>if</w:t>
      </w:r>
      <w:r w:rsidRPr="00DE7B59">
        <w:t xml:space="preserve"> the MAC entity is configured with </w:t>
      </w:r>
      <w:r w:rsidRPr="00DE7B59">
        <w:rPr>
          <w:i/>
        </w:rPr>
        <w:t>enhancedSkipUplinkTxConfigured</w:t>
      </w:r>
      <w:r w:rsidRPr="00DE7B59">
        <w:t xml:space="preserve"> with value </w:t>
      </w:r>
      <w:r w:rsidRPr="00DE7B59">
        <w:rPr>
          <w:i/>
        </w:rPr>
        <w:t>true</w:t>
      </w:r>
      <w:r w:rsidRPr="00DE7B59">
        <w:t xml:space="preserve"> and the grant indicated to the HARQ entity is a configured uplink grant</w:t>
      </w:r>
      <w:r w:rsidRPr="00DE7B59">
        <w:rPr>
          <w:lang w:eastAsia="ko-KR"/>
        </w:rPr>
        <w:t>; and</w:t>
      </w:r>
    </w:p>
    <w:p w14:paraId="6F6B4466" w14:textId="77777777" w:rsidR="009B2334" w:rsidRPr="00DE7B59" w:rsidRDefault="009B2334" w:rsidP="009B2334">
      <w:pPr>
        <w:pStyle w:val="B1"/>
        <w:rPr>
          <w:lang w:eastAsia="ko-KR"/>
        </w:rPr>
      </w:pPr>
      <w:r w:rsidRPr="00DE7B59">
        <w:rPr>
          <w:lang w:eastAsia="ko-KR"/>
        </w:rPr>
        <w:t>1&gt;</w:t>
      </w:r>
      <w:r w:rsidRPr="00DE7B59">
        <w:rPr>
          <w:lang w:eastAsia="ko-KR"/>
        </w:rPr>
        <w:tab/>
        <w:t xml:space="preserve">if the MAC entity is not configured with </w:t>
      </w:r>
      <w:r w:rsidRPr="00DE7B59">
        <w:rPr>
          <w:i/>
          <w:iCs/>
          <w:lang w:eastAsia="ko-KR"/>
        </w:rPr>
        <w:t>lch-basedPrioritization</w:t>
      </w:r>
      <w:r w:rsidRPr="00DE7B59">
        <w:rPr>
          <w:lang w:eastAsia="ko-KR"/>
        </w:rPr>
        <w:t>; and</w:t>
      </w:r>
    </w:p>
    <w:p w14:paraId="012BF41F" w14:textId="77777777" w:rsidR="009B2334" w:rsidRPr="00DE7B59" w:rsidRDefault="009B2334" w:rsidP="009B2334">
      <w:pPr>
        <w:pStyle w:val="B1"/>
        <w:rPr>
          <w:lang w:eastAsia="ko-KR"/>
        </w:rPr>
      </w:pPr>
      <w:r w:rsidRPr="00DE7B59">
        <w:rPr>
          <w:lang w:eastAsia="ko-KR"/>
        </w:rPr>
        <w:t>1&gt;</w:t>
      </w:r>
      <w:r w:rsidRPr="00DE7B59">
        <w:rPr>
          <w:lang w:eastAsia="ko-KR"/>
        </w:rPr>
        <w:tab/>
        <w:t>if there is no UCI to be multiplexed on this PUSCH transmission as specified in TS 38.213 [6]; and</w:t>
      </w:r>
    </w:p>
    <w:p w14:paraId="0E40EE81" w14:textId="77777777" w:rsidR="009B2334" w:rsidRPr="00DE7B59" w:rsidRDefault="009B2334" w:rsidP="009B2334">
      <w:pPr>
        <w:pStyle w:val="B1"/>
        <w:rPr>
          <w:lang w:eastAsia="ko-KR"/>
        </w:rPr>
      </w:pPr>
      <w:r w:rsidRPr="00DE7B59">
        <w:rPr>
          <w:lang w:eastAsia="ko-KR"/>
        </w:rPr>
        <w:t>1&gt;</w:t>
      </w:r>
      <w:r w:rsidRPr="00DE7B59">
        <w:rPr>
          <w:lang w:eastAsia="ko-KR"/>
        </w:rPr>
        <w:tab/>
        <w:t>if there is no aperiodic CSI requested for this PUSCH transmission as specified in TS 38.212 [9]</w:t>
      </w:r>
      <w:r w:rsidRPr="00DE7B59">
        <w:t xml:space="preserve">; </w:t>
      </w:r>
      <w:r w:rsidRPr="00DE7B59">
        <w:rPr>
          <w:lang w:eastAsia="ko-KR"/>
        </w:rPr>
        <w:t>and</w:t>
      </w:r>
    </w:p>
    <w:p w14:paraId="6C0A88E7"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zero MAC SDUs</w:t>
      </w:r>
      <w:r w:rsidRPr="00DE7B59">
        <w:t xml:space="preserve">; </w:t>
      </w:r>
      <w:r w:rsidRPr="00DE7B59">
        <w:rPr>
          <w:lang w:eastAsia="ko-KR"/>
        </w:rPr>
        <w:t>and</w:t>
      </w:r>
    </w:p>
    <w:p w14:paraId="6B32FA8B"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only the periodic BSR and there is no data available for any LCG, or the MAC PDU includes only the padding BSR:</w:t>
      </w:r>
    </w:p>
    <w:p w14:paraId="1DC28907" w14:textId="77777777" w:rsidR="009B2334" w:rsidRPr="00DE7B59" w:rsidRDefault="009B2334" w:rsidP="009B2334">
      <w:pPr>
        <w:pStyle w:val="B2"/>
      </w:pPr>
      <w:r w:rsidRPr="00DE7B59">
        <w:rPr>
          <w:lang w:eastAsia="ko-KR"/>
        </w:rPr>
        <w:t>2&gt;</w:t>
      </w:r>
      <w:r w:rsidRPr="00DE7B59">
        <w:tab/>
        <w:t>not generate a MAC PDU for the HARQ entity.</w:t>
      </w:r>
    </w:p>
    <w:p w14:paraId="4B0FA5FD" w14:textId="77777777" w:rsidR="009B2334" w:rsidRPr="00DE7B59" w:rsidRDefault="009B2334" w:rsidP="009B2334">
      <w:pPr>
        <w:pStyle w:val="B1"/>
        <w:rPr>
          <w:lang w:eastAsia="ko-KR"/>
        </w:rPr>
      </w:pPr>
      <w:r w:rsidRPr="00DE7B59">
        <w:rPr>
          <w:lang w:eastAsia="ko-KR"/>
        </w:rPr>
        <w:t>1&gt;</w:t>
      </w:r>
      <w:r w:rsidRPr="00DE7B59">
        <w:rPr>
          <w:lang w:eastAsia="ko-KR"/>
        </w:rPr>
        <w:tab/>
        <w:t xml:space="preserve">else if the MAC entity is configured with </w:t>
      </w:r>
      <w:r w:rsidRPr="00DE7B59">
        <w:rPr>
          <w:i/>
          <w:lang w:eastAsia="ko-KR"/>
        </w:rPr>
        <w:t>skipUplinkTxDynamic</w:t>
      </w:r>
      <w:r w:rsidRPr="00DE7B59">
        <w:rPr>
          <w:lang w:eastAsia="ko-KR"/>
        </w:rPr>
        <w:t xml:space="preserve"> with value </w:t>
      </w:r>
      <w:r w:rsidRPr="00DE7B59">
        <w:rPr>
          <w:i/>
          <w:lang w:eastAsia="ko-KR"/>
        </w:rPr>
        <w:t>true</w:t>
      </w:r>
      <w:r w:rsidRPr="00DE7B59">
        <w:rPr>
          <w:lang w:eastAsia="ko-KR"/>
        </w:rPr>
        <w:t xml:space="preserve"> and the grant indicated to the HARQ entity was addressed to a C-RNTI, or the grant indicated to the HARQ entity is a configured uplink grant; and</w:t>
      </w:r>
    </w:p>
    <w:p w14:paraId="325FA996" w14:textId="77777777" w:rsidR="009B2334" w:rsidRPr="00DE7B59" w:rsidRDefault="009B2334" w:rsidP="009B2334">
      <w:pPr>
        <w:pStyle w:val="B1"/>
        <w:rPr>
          <w:lang w:eastAsia="ko-KR"/>
        </w:rPr>
      </w:pPr>
      <w:r w:rsidRPr="00DE7B59">
        <w:rPr>
          <w:lang w:eastAsia="ko-KR"/>
        </w:rPr>
        <w:t>1&gt;</w:t>
      </w:r>
      <w:r w:rsidRPr="00DE7B59">
        <w:rPr>
          <w:lang w:eastAsia="ko-KR"/>
        </w:rPr>
        <w:tab/>
        <w:t>if there is no aperiodic CSI requested for this PUSCH transmission as specified in TS 38.212 [9]; and</w:t>
      </w:r>
    </w:p>
    <w:p w14:paraId="1AF9AEB2"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zero MAC SDUs; and</w:t>
      </w:r>
    </w:p>
    <w:p w14:paraId="77AF95E9"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only the periodic BSR and there is no data available for any LCG, or the MAC PDU includes only the padding BSR:</w:t>
      </w:r>
    </w:p>
    <w:p w14:paraId="26171524" w14:textId="77777777" w:rsidR="009B2334" w:rsidRPr="00DE7B59" w:rsidRDefault="009B2334" w:rsidP="009B2334">
      <w:pPr>
        <w:pStyle w:val="B2"/>
      </w:pPr>
      <w:r w:rsidRPr="00DE7B59">
        <w:rPr>
          <w:lang w:eastAsia="ko-KR"/>
        </w:rPr>
        <w:t>2&gt;</w:t>
      </w:r>
      <w:r w:rsidRPr="00DE7B59">
        <w:tab/>
        <w:t>not generate a MAC PDU for the HARQ entity.</w:t>
      </w:r>
    </w:p>
    <w:p w14:paraId="5E92C58A" w14:textId="77777777" w:rsidR="009B2334" w:rsidRPr="00DE7B59" w:rsidRDefault="009B2334" w:rsidP="009B2334">
      <w:pPr>
        <w:rPr>
          <w:lang w:eastAsia="ko-KR"/>
        </w:rPr>
      </w:pPr>
      <w:r w:rsidRPr="00DE7B59">
        <w:rPr>
          <w:lang w:eastAsia="ko-KR"/>
        </w:rPr>
        <w:t>Logical channels shall be prioritised in accordance with the following order (highest priority listed first):</w:t>
      </w:r>
    </w:p>
    <w:p w14:paraId="3FB13991" w14:textId="77777777" w:rsidR="009B2334" w:rsidRPr="00DE7B59" w:rsidRDefault="009B2334" w:rsidP="009B2334">
      <w:pPr>
        <w:pStyle w:val="B1"/>
        <w:rPr>
          <w:lang w:eastAsia="ko-KR"/>
        </w:rPr>
      </w:pPr>
      <w:r w:rsidRPr="00DE7B59">
        <w:rPr>
          <w:lang w:eastAsia="ko-KR"/>
        </w:rPr>
        <w:t>-</w:t>
      </w:r>
      <w:r w:rsidRPr="00DE7B59">
        <w:rPr>
          <w:lang w:eastAsia="ko-KR"/>
        </w:rPr>
        <w:tab/>
        <w:t>C-RNTI MAC CE or data from UL-CCCH;</w:t>
      </w:r>
    </w:p>
    <w:p w14:paraId="0CFA41E0" w14:textId="77777777" w:rsidR="009B2334" w:rsidRPr="00DE7B59" w:rsidRDefault="009B2334" w:rsidP="009B2334">
      <w:pPr>
        <w:pStyle w:val="B1"/>
        <w:rPr>
          <w:lang w:eastAsia="ko-KR"/>
        </w:rPr>
      </w:pPr>
      <w:r w:rsidRPr="00DE7B59">
        <w:rPr>
          <w:lang w:eastAsia="ko-KR"/>
        </w:rPr>
        <w:t>-</w:t>
      </w:r>
      <w:r w:rsidRPr="00DE7B59">
        <w:rPr>
          <w:lang w:eastAsia="ko-KR"/>
        </w:rPr>
        <w:tab/>
        <w:t>Configured Grant Confirmation MAC CE or BFR MAC CE or Multiple Entry Configured Grant Confirmation MAC CE;</w:t>
      </w:r>
    </w:p>
    <w:p w14:paraId="77BDEBD0" w14:textId="77777777" w:rsidR="009B2334" w:rsidRPr="00DE7B59" w:rsidRDefault="009B2334" w:rsidP="009B2334">
      <w:pPr>
        <w:pStyle w:val="B1"/>
        <w:rPr>
          <w:lang w:eastAsia="ko-KR"/>
        </w:rPr>
      </w:pPr>
      <w:r w:rsidRPr="00DE7B59">
        <w:rPr>
          <w:lang w:eastAsia="ko-KR"/>
        </w:rPr>
        <w:t>-</w:t>
      </w:r>
      <w:r w:rsidRPr="00DE7B59">
        <w:rPr>
          <w:lang w:eastAsia="ko-KR"/>
        </w:rPr>
        <w:tab/>
      </w:r>
      <w:r w:rsidRPr="00DE7B59">
        <w:t xml:space="preserve">Sidelink Configured </w:t>
      </w:r>
      <w:r w:rsidRPr="00DE7B59">
        <w:rPr>
          <w:lang w:eastAsia="ko-KR"/>
        </w:rPr>
        <w:t>G</w:t>
      </w:r>
      <w:r w:rsidRPr="00DE7B59">
        <w:t xml:space="preserve">rant </w:t>
      </w:r>
      <w:r w:rsidRPr="00DE7B59">
        <w:rPr>
          <w:lang w:eastAsia="ko-KR"/>
        </w:rPr>
        <w:t>C</w:t>
      </w:r>
      <w:r w:rsidRPr="00DE7B59">
        <w:t xml:space="preserve">onfirmation MAC </w:t>
      </w:r>
      <w:r w:rsidRPr="00DE7B59">
        <w:rPr>
          <w:lang w:eastAsia="ko-KR"/>
        </w:rPr>
        <w:t>CE;</w:t>
      </w:r>
    </w:p>
    <w:p w14:paraId="4C0C88AB" w14:textId="77777777" w:rsidR="009B2334" w:rsidRPr="00DE7B59" w:rsidRDefault="009B2334" w:rsidP="009B2334">
      <w:pPr>
        <w:pStyle w:val="B1"/>
        <w:rPr>
          <w:lang w:eastAsia="ko-KR"/>
        </w:rPr>
      </w:pPr>
      <w:r w:rsidRPr="00DE7B59">
        <w:rPr>
          <w:lang w:eastAsia="ko-KR"/>
        </w:rPr>
        <w:t>-</w:t>
      </w:r>
      <w:r w:rsidRPr="00DE7B59">
        <w:rPr>
          <w:lang w:eastAsia="ko-KR"/>
        </w:rPr>
        <w:tab/>
        <w:t>LBT failure MAC CE;</w:t>
      </w:r>
    </w:p>
    <w:p w14:paraId="17E3D693" w14:textId="77777777" w:rsidR="009B2334" w:rsidRPr="00DE7B59" w:rsidRDefault="009B2334" w:rsidP="009B2334">
      <w:pPr>
        <w:pStyle w:val="B1"/>
        <w:rPr>
          <w:lang w:eastAsia="ko-KR"/>
        </w:rPr>
      </w:pPr>
      <w:r w:rsidRPr="00DE7B59">
        <w:t>-</w:t>
      </w:r>
      <w:r w:rsidRPr="00DE7B59">
        <w:tab/>
        <w:t>MAC CE for SL-BSR prioritized according to clause 5.22.1.6;</w:t>
      </w:r>
    </w:p>
    <w:p w14:paraId="1AAB7FB3" w14:textId="77777777" w:rsidR="009B2334" w:rsidRPr="00DE7B59" w:rsidRDefault="009B2334" w:rsidP="009B2334">
      <w:pPr>
        <w:pStyle w:val="B1"/>
        <w:rPr>
          <w:lang w:eastAsia="ko-KR"/>
        </w:rPr>
      </w:pPr>
      <w:r w:rsidRPr="00DE7B59">
        <w:rPr>
          <w:lang w:eastAsia="ko-KR"/>
        </w:rPr>
        <w:t>-</w:t>
      </w:r>
      <w:r w:rsidRPr="00DE7B59">
        <w:rPr>
          <w:lang w:eastAsia="ko-KR"/>
        </w:rPr>
        <w:tab/>
        <w:t>MAC CE for BSR, with exception of BSR included for padding;</w:t>
      </w:r>
    </w:p>
    <w:p w14:paraId="404EB5A4" w14:textId="77777777" w:rsidR="009B2334" w:rsidRPr="00DE7B59" w:rsidRDefault="009B2334" w:rsidP="009B2334">
      <w:pPr>
        <w:pStyle w:val="B1"/>
        <w:rPr>
          <w:lang w:eastAsia="ko-KR"/>
        </w:rPr>
      </w:pPr>
      <w:r w:rsidRPr="00DE7B59">
        <w:rPr>
          <w:lang w:eastAsia="ko-KR"/>
        </w:rPr>
        <w:t>-</w:t>
      </w:r>
      <w:r w:rsidRPr="00DE7B59">
        <w:rPr>
          <w:lang w:eastAsia="ko-KR"/>
        </w:rPr>
        <w:tab/>
        <w:t>Single Entry PHR MAC CE or Multiple Entry PHR MAC CE;</w:t>
      </w:r>
    </w:p>
    <w:p w14:paraId="269B3696" w14:textId="77777777" w:rsidR="009B2334" w:rsidRPr="00DE7B59" w:rsidRDefault="009B2334" w:rsidP="009B2334">
      <w:pPr>
        <w:pStyle w:val="B1"/>
        <w:rPr>
          <w:lang w:eastAsia="ko-KR"/>
        </w:rPr>
      </w:pPr>
      <w:r w:rsidRPr="00DE7B59">
        <w:rPr>
          <w:lang w:eastAsia="ko-KR"/>
        </w:rPr>
        <w:t>-</w:t>
      </w:r>
      <w:r w:rsidRPr="00DE7B59">
        <w:rPr>
          <w:lang w:eastAsia="ko-KR"/>
        </w:rPr>
        <w:tab/>
        <w:t>MAC CE for the number of Desired Guard Symbols;</w:t>
      </w:r>
    </w:p>
    <w:p w14:paraId="2B89E273" w14:textId="77777777" w:rsidR="009B2334" w:rsidRPr="00DE7B59" w:rsidRDefault="009B2334" w:rsidP="009B2334">
      <w:pPr>
        <w:pStyle w:val="B1"/>
        <w:rPr>
          <w:lang w:eastAsia="ko-KR"/>
        </w:rPr>
      </w:pPr>
      <w:r w:rsidRPr="00DE7B59">
        <w:rPr>
          <w:lang w:eastAsia="ko-KR"/>
        </w:rPr>
        <w:t>-</w:t>
      </w:r>
      <w:r w:rsidRPr="00DE7B59">
        <w:rPr>
          <w:lang w:eastAsia="ko-KR"/>
        </w:rPr>
        <w:tab/>
        <w:t>MAC CE for Pre-emptive BSR;</w:t>
      </w:r>
    </w:p>
    <w:p w14:paraId="63C113F7" w14:textId="77777777" w:rsidR="009B2334" w:rsidRPr="00DE7B59" w:rsidRDefault="009B2334" w:rsidP="009B2334">
      <w:pPr>
        <w:pStyle w:val="B1"/>
        <w:rPr>
          <w:lang w:eastAsia="ko-KR"/>
        </w:rPr>
      </w:pPr>
      <w:r w:rsidRPr="00DE7B59">
        <w:t>-</w:t>
      </w:r>
      <w:r w:rsidRPr="00DE7B59">
        <w:tab/>
        <w:t>MAC CE for SL-BSR, with exception of SL-BSR prioritized according to clause 5.22.1.6 and SL-BSR included for padding;</w:t>
      </w:r>
    </w:p>
    <w:p w14:paraId="0127E1CC" w14:textId="77777777" w:rsidR="009B2334" w:rsidRPr="00DE7B59" w:rsidRDefault="009B2334" w:rsidP="009B2334">
      <w:pPr>
        <w:pStyle w:val="B1"/>
        <w:rPr>
          <w:lang w:eastAsia="ko-KR"/>
        </w:rPr>
      </w:pPr>
      <w:r w:rsidRPr="00DE7B59">
        <w:rPr>
          <w:lang w:eastAsia="ko-KR"/>
        </w:rPr>
        <w:t>-</w:t>
      </w:r>
      <w:r w:rsidRPr="00DE7B59">
        <w:rPr>
          <w:lang w:eastAsia="ko-KR"/>
        </w:rPr>
        <w:tab/>
        <w:t>data from any Logical Channel, except data from UL-CCCH;</w:t>
      </w:r>
    </w:p>
    <w:p w14:paraId="720DF445" w14:textId="77777777" w:rsidR="009B2334" w:rsidRPr="00DE7B59" w:rsidRDefault="009B2334" w:rsidP="009B2334">
      <w:pPr>
        <w:pStyle w:val="B1"/>
        <w:rPr>
          <w:lang w:eastAsia="ko-KR"/>
        </w:rPr>
      </w:pPr>
      <w:r w:rsidRPr="00DE7B59">
        <w:rPr>
          <w:lang w:eastAsia="ko-KR"/>
        </w:rPr>
        <w:t>-</w:t>
      </w:r>
      <w:r w:rsidRPr="00DE7B59">
        <w:rPr>
          <w:lang w:eastAsia="ko-KR"/>
        </w:rPr>
        <w:tab/>
        <w:t>MAC CE for Recommended bit rate query;</w:t>
      </w:r>
    </w:p>
    <w:p w14:paraId="1C60FEDE" w14:textId="77777777" w:rsidR="009B2334" w:rsidRPr="00DE7B59" w:rsidRDefault="009B2334" w:rsidP="009B2334">
      <w:pPr>
        <w:pStyle w:val="B1"/>
        <w:rPr>
          <w:lang w:eastAsia="ko-KR"/>
        </w:rPr>
      </w:pPr>
      <w:r w:rsidRPr="00DE7B59">
        <w:rPr>
          <w:lang w:eastAsia="ko-KR"/>
        </w:rPr>
        <w:t>-</w:t>
      </w:r>
      <w:r w:rsidRPr="00DE7B59">
        <w:rPr>
          <w:lang w:eastAsia="ko-KR"/>
        </w:rPr>
        <w:tab/>
        <w:t>MAC CE for BSR included for padding;</w:t>
      </w:r>
    </w:p>
    <w:p w14:paraId="501E5D25" w14:textId="77777777" w:rsidR="009B2334" w:rsidRPr="00DE7B59" w:rsidRDefault="009B2334" w:rsidP="009B2334">
      <w:pPr>
        <w:pStyle w:val="B1"/>
      </w:pPr>
      <w:r w:rsidRPr="00DE7B59">
        <w:t>-</w:t>
      </w:r>
      <w:r w:rsidRPr="00DE7B59">
        <w:tab/>
        <w:t>MAC CE for SL-BSR included for padding.</w:t>
      </w:r>
    </w:p>
    <w:p w14:paraId="37E82DC2" w14:textId="77777777" w:rsidR="009B2334" w:rsidRPr="00DE7B59" w:rsidRDefault="009B2334" w:rsidP="009B2334">
      <w:pPr>
        <w:pStyle w:val="NO"/>
      </w:pPr>
      <w:r w:rsidRPr="00DE7B59">
        <w:rPr>
          <w:lang w:eastAsia="ko-KR"/>
        </w:rPr>
        <w:t>NOTE 2</w:t>
      </w:r>
      <w:r w:rsidRPr="00DE7B59">
        <w:t>:</w:t>
      </w:r>
      <w:r w:rsidRPr="00DE7B59">
        <w:tab/>
        <w:t xml:space="preserve">Prioritization among </w:t>
      </w:r>
      <w:r w:rsidRPr="00DE7B59">
        <w:rPr>
          <w:lang w:eastAsia="ko-KR"/>
        </w:rPr>
        <w:t>Configured Grant Confirmation MAC CE, Multiple Entry Configured Grant Confirmation MAC CE,</w:t>
      </w:r>
      <w:r w:rsidRPr="00DE7B59">
        <w:t xml:space="preserve"> and BFR MAC CE is up to UE implementation.</w:t>
      </w:r>
    </w:p>
    <w:p w14:paraId="613032BB" w14:textId="77777777" w:rsidR="009B2334" w:rsidRPr="00DE7B59" w:rsidRDefault="009B2334" w:rsidP="009B2334">
      <w:pPr>
        <w:rPr>
          <w:lang w:eastAsia="ko-KR"/>
        </w:rPr>
      </w:pPr>
      <w:r w:rsidRPr="00DE7B59">
        <w:rPr>
          <w:rFonts w:eastAsia="Malgun Gothic"/>
          <w:lang w:eastAsia="ko-KR"/>
        </w:rPr>
        <w:t xml:space="preserve">The MAC entity shall prioritize any MAC CE listed in a higher order than 'data from </w:t>
      </w:r>
      <w:r w:rsidRPr="00DE7B59">
        <w:rPr>
          <w:lang w:eastAsia="ko-KR"/>
        </w:rPr>
        <w:t>any Logical Channel, except data from UL-CCCH' over transmission of NR sidelink communication.</w:t>
      </w:r>
    </w:p>
    <w:p w14:paraId="1117262C"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213</w:t>
      </w:r>
      <w:r w:rsidRPr="00DE7B59">
        <w:rPr>
          <w:rFonts w:eastAsia="MS Gothic"/>
          <w:lang w:eastAsia="sv-SE"/>
        </w:rPr>
        <w:t>, clause 9]</w:t>
      </w:r>
    </w:p>
    <w:p w14:paraId="40203196" w14:textId="77777777" w:rsidR="009B2334" w:rsidRPr="00DE7B59" w:rsidRDefault="009B2334" w:rsidP="009B2334">
      <w:pPr>
        <w:rPr>
          <w:lang w:eastAsia="zh-CN"/>
        </w:rPr>
      </w:pPr>
      <w:r w:rsidRPr="00DE7B59">
        <w:rPr>
          <w:lang w:eastAsia="zh-CN"/>
        </w:rPr>
        <w:t xml:space="preserve">A PUSCH or a PUCCH transmission, including repetitions if any, can be of priority index 0 or of priority index 1. For a configured grant PUSCH transmission, a UE determines a priority index from </w:t>
      </w:r>
      <w:r w:rsidRPr="00DE7B59">
        <w:rPr>
          <w:i/>
          <w:iCs/>
          <w:lang w:eastAsia="zh-CN"/>
        </w:rPr>
        <w:t>phy-PriorityIndex</w:t>
      </w:r>
      <w:r w:rsidRPr="00DE7B59">
        <w:rPr>
          <w:lang w:eastAsia="zh-CN"/>
        </w:rPr>
        <w:t xml:space="preserve">, if provided. </w:t>
      </w:r>
      <w:r w:rsidRPr="00DE7B59">
        <w:t xml:space="preserve">For a PUCCH transmission with HARQ-ACK information corresponding to a SPS PDSCH reception or a SPS PDSCH release, a UE determines a priority index from </w:t>
      </w:r>
      <w:r w:rsidRPr="00DE7B59">
        <w:rPr>
          <w:i/>
          <w:iCs/>
          <w:lang w:eastAsia="zh-CN"/>
        </w:rPr>
        <w:t>harq-CodebookID</w:t>
      </w:r>
      <w:r w:rsidRPr="00DE7B59">
        <w:rPr>
          <w:lang w:eastAsia="zh-CN"/>
        </w:rPr>
        <w:t xml:space="preserve">, if provided. For a PUCCH transmission with SR, a UE determines the corresponding priority as described in Clause 9.2.4. </w:t>
      </w:r>
      <w:r w:rsidRPr="00DE7B59">
        <w:rPr>
          <w:rFonts w:eastAsia="Gulim"/>
        </w:rPr>
        <w:t xml:space="preserve">For a PUSCH transmission with semi-persistent CSI report, a UE determines a priority index from a priority indicator field, if provided, in a DCI format that activates the semi-persistent CSI report. </w:t>
      </w:r>
      <w:r w:rsidRPr="00DE7B59">
        <w:rPr>
          <w:lang w:eastAsia="zh-CN"/>
        </w:rPr>
        <w:t xml:space="preserve">If a priority index is not provided to a UE for a PUSCH or a PUCCH transmission, the priority index is 0. </w:t>
      </w:r>
    </w:p>
    <w:p w14:paraId="2E1B2BE6" w14:textId="77777777" w:rsidR="009B2334" w:rsidRPr="00DE7B59" w:rsidRDefault="009B2334" w:rsidP="009B2334">
      <w:pPr>
        <w:pStyle w:val="H6"/>
      </w:pPr>
      <w:r w:rsidRPr="00DE7B59">
        <w:t>7.1.1.3.13.3</w:t>
      </w:r>
      <w:r w:rsidRPr="00DE7B59">
        <w:tab/>
        <w:t>Test description</w:t>
      </w:r>
    </w:p>
    <w:p w14:paraId="636FD950" w14:textId="77777777" w:rsidR="009B2334" w:rsidRPr="00DE7B59" w:rsidRDefault="009B2334" w:rsidP="009B2334">
      <w:pPr>
        <w:pStyle w:val="H6"/>
      </w:pPr>
      <w:r w:rsidRPr="00DE7B59">
        <w:t>7.1.1.3.13.3.1</w:t>
      </w:r>
      <w:r w:rsidRPr="00DE7B59">
        <w:tab/>
        <w:t>Pre-test conditions</w:t>
      </w:r>
    </w:p>
    <w:p w14:paraId="54F0CC32" w14:textId="77777777" w:rsidR="009B2334" w:rsidRPr="00DE7B59" w:rsidRDefault="009B2334" w:rsidP="009B2334">
      <w:pPr>
        <w:rPr>
          <w:lang w:eastAsia="sv-SE"/>
        </w:rPr>
      </w:pPr>
      <w:r w:rsidRPr="00DE7B59">
        <w:rPr>
          <w:lang w:eastAsia="sv-SE"/>
        </w:rPr>
        <w:t>Same Pre-test conditions as in clause 7.1.1.0 with the exception of 3 UM bearers configured according to Table 7.1.1.3.13.3.1-1.</w:t>
      </w:r>
    </w:p>
    <w:p w14:paraId="34D676DA" w14:textId="77777777" w:rsidR="009B2334" w:rsidRPr="00DE7B59" w:rsidRDefault="009B2334" w:rsidP="009B2334">
      <w:pPr>
        <w:pStyle w:val="TH"/>
        <w:rPr>
          <w:lang w:eastAsia="sv-SE"/>
        </w:rPr>
      </w:pPr>
      <w:r w:rsidRPr="00DE7B59">
        <w:rPr>
          <w:lang w:eastAsia="sv-SE"/>
        </w:rPr>
        <w:t>Table 7.1.1.3.13.3.1-1: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gridCol w:w="1984"/>
      </w:tblGrid>
      <w:tr w:rsidR="009B2334" w:rsidRPr="00DE7B59" w14:paraId="689EB236" w14:textId="77777777" w:rsidTr="00AB7AF6">
        <w:trPr>
          <w:jc w:val="center"/>
        </w:trPr>
        <w:tc>
          <w:tcPr>
            <w:tcW w:w="1488" w:type="dxa"/>
          </w:tcPr>
          <w:p w14:paraId="229A571F" w14:textId="77777777" w:rsidR="009B2334" w:rsidRPr="00DE7B59" w:rsidRDefault="009B2334" w:rsidP="00AB7AF6">
            <w:pPr>
              <w:pStyle w:val="TAH"/>
              <w:rPr>
                <w:lang w:eastAsia="en-US"/>
              </w:rPr>
            </w:pPr>
            <w:r w:rsidRPr="00DE7B59">
              <w:rPr>
                <w:lang w:eastAsia="en-US"/>
              </w:rPr>
              <w:t>DRB</w:t>
            </w:r>
          </w:p>
        </w:tc>
        <w:tc>
          <w:tcPr>
            <w:tcW w:w="1417" w:type="dxa"/>
          </w:tcPr>
          <w:p w14:paraId="160D1682" w14:textId="77777777" w:rsidR="009B2334" w:rsidRPr="00DE7B59" w:rsidRDefault="009B2334" w:rsidP="00AB7AF6">
            <w:pPr>
              <w:pStyle w:val="TAH"/>
              <w:rPr>
                <w:lang w:eastAsia="en-US"/>
              </w:rPr>
            </w:pPr>
            <w:r w:rsidRPr="00DE7B59">
              <w:rPr>
                <w:lang w:eastAsia="en-US"/>
              </w:rPr>
              <w:t>priority</w:t>
            </w:r>
          </w:p>
        </w:tc>
        <w:tc>
          <w:tcPr>
            <w:tcW w:w="1985" w:type="dxa"/>
          </w:tcPr>
          <w:p w14:paraId="0F252F54" w14:textId="77777777" w:rsidR="009B2334" w:rsidRPr="00DE7B59" w:rsidRDefault="009B2334" w:rsidP="00AB7AF6">
            <w:pPr>
              <w:pStyle w:val="TAH"/>
              <w:rPr>
                <w:lang w:eastAsia="en-US"/>
              </w:rPr>
            </w:pPr>
            <w:r w:rsidRPr="00DE7B59">
              <w:rPr>
                <w:lang w:eastAsia="en-US"/>
              </w:rPr>
              <w:t>prioritisedBitRate (kbytes/s)</w:t>
            </w:r>
          </w:p>
        </w:tc>
        <w:tc>
          <w:tcPr>
            <w:tcW w:w="1984" w:type="dxa"/>
          </w:tcPr>
          <w:p w14:paraId="2095628A" w14:textId="77777777" w:rsidR="009B2334" w:rsidRPr="00DE7B59" w:rsidRDefault="009B2334" w:rsidP="00AB7AF6">
            <w:pPr>
              <w:pStyle w:val="TAH"/>
              <w:rPr>
                <w:lang w:eastAsia="en-US"/>
              </w:rPr>
            </w:pPr>
            <w:r w:rsidRPr="00DE7B59">
              <w:rPr>
                <w:lang w:eastAsia="en-US"/>
              </w:rPr>
              <w:t>bucketSizeDuration (ms)</w:t>
            </w:r>
          </w:p>
        </w:tc>
        <w:tc>
          <w:tcPr>
            <w:tcW w:w="1984" w:type="dxa"/>
          </w:tcPr>
          <w:p w14:paraId="1DF20461" w14:textId="77777777" w:rsidR="009B2334" w:rsidRPr="00DE7B59" w:rsidRDefault="009B2334" w:rsidP="00AB7AF6">
            <w:pPr>
              <w:pStyle w:val="TAH"/>
              <w:rPr>
                <w:lang w:eastAsia="en-US"/>
              </w:rPr>
            </w:pPr>
            <w:r w:rsidRPr="00DE7B59">
              <w:t>allowedPHY-PriorityIndex-r16</w:t>
            </w:r>
          </w:p>
        </w:tc>
      </w:tr>
      <w:tr w:rsidR="009B2334" w:rsidRPr="00DE7B59" w14:paraId="1398FD36" w14:textId="77777777" w:rsidTr="00AB7AF6">
        <w:trPr>
          <w:jc w:val="center"/>
        </w:trPr>
        <w:tc>
          <w:tcPr>
            <w:tcW w:w="1488" w:type="dxa"/>
          </w:tcPr>
          <w:p w14:paraId="2B27AB91" w14:textId="77777777" w:rsidR="009B2334" w:rsidRPr="00DE7B59" w:rsidRDefault="009B2334" w:rsidP="00AB7AF6">
            <w:pPr>
              <w:pStyle w:val="TAL"/>
              <w:rPr>
                <w:lang w:eastAsia="en-US"/>
              </w:rPr>
            </w:pPr>
            <w:r w:rsidRPr="00DE7B59">
              <w:rPr>
                <w:lang w:eastAsia="en-US"/>
              </w:rPr>
              <w:t>DRB1</w:t>
            </w:r>
          </w:p>
        </w:tc>
        <w:tc>
          <w:tcPr>
            <w:tcW w:w="1417" w:type="dxa"/>
          </w:tcPr>
          <w:p w14:paraId="2BEDAD5F" w14:textId="77777777" w:rsidR="009B2334" w:rsidRPr="00DE7B59" w:rsidRDefault="009B2334" w:rsidP="00AB7AF6">
            <w:pPr>
              <w:pStyle w:val="TAC"/>
              <w:rPr>
                <w:lang w:eastAsia="en-US"/>
              </w:rPr>
            </w:pPr>
            <w:r w:rsidRPr="00DE7B59">
              <w:rPr>
                <w:lang w:eastAsia="en-US"/>
              </w:rPr>
              <w:t>6</w:t>
            </w:r>
          </w:p>
        </w:tc>
        <w:tc>
          <w:tcPr>
            <w:tcW w:w="1985" w:type="dxa"/>
          </w:tcPr>
          <w:p w14:paraId="5820EB3B" w14:textId="77777777" w:rsidR="009B2334" w:rsidRPr="00DE7B59" w:rsidRDefault="009B2334" w:rsidP="00AB7AF6">
            <w:pPr>
              <w:pStyle w:val="TAC"/>
              <w:rPr>
                <w:lang w:eastAsia="en-US"/>
              </w:rPr>
            </w:pPr>
            <w:r w:rsidRPr="00DE7B59">
              <w:rPr>
                <w:lang w:eastAsia="en-US"/>
              </w:rPr>
              <w:t>infinity</w:t>
            </w:r>
          </w:p>
        </w:tc>
        <w:tc>
          <w:tcPr>
            <w:tcW w:w="1984" w:type="dxa"/>
          </w:tcPr>
          <w:p w14:paraId="01ED087C" w14:textId="77777777" w:rsidR="009B2334" w:rsidRPr="00DE7B59" w:rsidRDefault="009B2334" w:rsidP="00AB7AF6">
            <w:pPr>
              <w:pStyle w:val="TAC"/>
              <w:rPr>
                <w:lang w:eastAsia="en-US"/>
              </w:rPr>
            </w:pPr>
            <w:r w:rsidRPr="00DE7B59">
              <w:rPr>
                <w:lang w:eastAsia="en-US"/>
              </w:rPr>
              <w:t>100</w:t>
            </w:r>
          </w:p>
        </w:tc>
        <w:tc>
          <w:tcPr>
            <w:tcW w:w="1984" w:type="dxa"/>
          </w:tcPr>
          <w:p w14:paraId="7D6B2C8C" w14:textId="77777777" w:rsidR="009B2334" w:rsidRPr="00DE7B59" w:rsidRDefault="009B2334" w:rsidP="00AB7AF6">
            <w:pPr>
              <w:pStyle w:val="TAC"/>
              <w:rPr>
                <w:lang w:eastAsia="en-US"/>
              </w:rPr>
            </w:pPr>
            <w:r w:rsidRPr="00DE7B59">
              <w:rPr>
                <w:lang w:eastAsia="en-US"/>
              </w:rPr>
              <w:t>p0</w:t>
            </w:r>
          </w:p>
        </w:tc>
      </w:tr>
      <w:tr w:rsidR="009B2334" w:rsidRPr="00DE7B59" w14:paraId="3FB09228" w14:textId="77777777" w:rsidTr="00AB7AF6">
        <w:trPr>
          <w:jc w:val="center"/>
        </w:trPr>
        <w:tc>
          <w:tcPr>
            <w:tcW w:w="1488" w:type="dxa"/>
          </w:tcPr>
          <w:p w14:paraId="6F36BEE1" w14:textId="77777777" w:rsidR="009B2334" w:rsidRPr="00DE7B59" w:rsidRDefault="009B2334" w:rsidP="00AB7AF6">
            <w:pPr>
              <w:pStyle w:val="TAL"/>
              <w:rPr>
                <w:lang w:eastAsia="en-US"/>
              </w:rPr>
            </w:pPr>
            <w:r w:rsidRPr="00DE7B59">
              <w:rPr>
                <w:lang w:eastAsia="en-US"/>
              </w:rPr>
              <w:t>DRB2</w:t>
            </w:r>
          </w:p>
        </w:tc>
        <w:tc>
          <w:tcPr>
            <w:tcW w:w="1417" w:type="dxa"/>
          </w:tcPr>
          <w:p w14:paraId="2245BBC5" w14:textId="77777777" w:rsidR="009B2334" w:rsidRPr="00DE7B59" w:rsidRDefault="009B2334" w:rsidP="00AB7AF6">
            <w:pPr>
              <w:pStyle w:val="TAC"/>
              <w:rPr>
                <w:lang w:eastAsia="en-US"/>
              </w:rPr>
            </w:pPr>
            <w:r w:rsidRPr="00DE7B59">
              <w:rPr>
                <w:lang w:eastAsia="en-US"/>
              </w:rPr>
              <w:t>7</w:t>
            </w:r>
          </w:p>
        </w:tc>
        <w:tc>
          <w:tcPr>
            <w:tcW w:w="1985" w:type="dxa"/>
          </w:tcPr>
          <w:p w14:paraId="68413C1F" w14:textId="77777777" w:rsidR="009B2334" w:rsidRPr="00DE7B59" w:rsidRDefault="009B2334" w:rsidP="00AB7AF6">
            <w:pPr>
              <w:pStyle w:val="TAC"/>
              <w:rPr>
                <w:lang w:eastAsia="en-US"/>
              </w:rPr>
            </w:pPr>
            <w:r w:rsidRPr="00DE7B59">
              <w:rPr>
                <w:lang w:eastAsia="en-US"/>
              </w:rPr>
              <w:t>infinity</w:t>
            </w:r>
          </w:p>
        </w:tc>
        <w:tc>
          <w:tcPr>
            <w:tcW w:w="1984" w:type="dxa"/>
          </w:tcPr>
          <w:p w14:paraId="29AC5D03" w14:textId="77777777" w:rsidR="009B2334" w:rsidRPr="00DE7B59" w:rsidRDefault="009B2334" w:rsidP="00AB7AF6">
            <w:pPr>
              <w:pStyle w:val="TAC"/>
              <w:rPr>
                <w:lang w:eastAsia="en-US"/>
              </w:rPr>
            </w:pPr>
            <w:r w:rsidRPr="00DE7B59">
              <w:rPr>
                <w:lang w:eastAsia="en-US"/>
              </w:rPr>
              <w:t>100</w:t>
            </w:r>
          </w:p>
        </w:tc>
        <w:tc>
          <w:tcPr>
            <w:tcW w:w="1984" w:type="dxa"/>
          </w:tcPr>
          <w:p w14:paraId="5478F735" w14:textId="77777777" w:rsidR="009B2334" w:rsidRPr="00DE7B59" w:rsidRDefault="009B2334" w:rsidP="00AB7AF6">
            <w:pPr>
              <w:pStyle w:val="TAC"/>
              <w:rPr>
                <w:lang w:eastAsia="en-US"/>
              </w:rPr>
            </w:pPr>
            <w:r w:rsidRPr="00DE7B59">
              <w:rPr>
                <w:lang w:eastAsia="en-US"/>
              </w:rPr>
              <w:t>p1</w:t>
            </w:r>
          </w:p>
        </w:tc>
      </w:tr>
      <w:tr w:rsidR="009B2334" w:rsidRPr="00DE7B59" w14:paraId="0A2119DE" w14:textId="77777777" w:rsidTr="00AB7AF6">
        <w:trPr>
          <w:jc w:val="center"/>
        </w:trPr>
        <w:tc>
          <w:tcPr>
            <w:tcW w:w="1488" w:type="dxa"/>
          </w:tcPr>
          <w:p w14:paraId="73E3E391" w14:textId="77777777" w:rsidR="009B2334" w:rsidRPr="00DE7B59" w:rsidRDefault="009B2334" w:rsidP="00AB7AF6">
            <w:pPr>
              <w:pStyle w:val="TAL"/>
              <w:rPr>
                <w:lang w:eastAsia="en-US"/>
              </w:rPr>
            </w:pPr>
            <w:r w:rsidRPr="00DE7B59">
              <w:rPr>
                <w:lang w:eastAsia="en-US"/>
              </w:rPr>
              <w:t>DRB3</w:t>
            </w:r>
          </w:p>
        </w:tc>
        <w:tc>
          <w:tcPr>
            <w:tcW w:w="1417" w:type="dxa"/>
          </w:tcPr>
          <w:p w14:paraId="089E261E" w14:textId="77777777" w:rsidR="009B2334" w:rsidRPr="00DE7B59" w:rsidRDefault="009B2334" w:rsidP="00AB7AF6">
            <w:pPr>
              <w:pStyle w:val="TAC"/>
              <w:rPr>
                <w:lang w:eastAsia="en-US"/>
              </w:rPr>
            </w:pPr>
            <w:r w:rsidRPr="00DE7B59">
              <w:rPr>
                <w:lang w:eastAsia="en-US"/>
              </w:rPr>
              <w:t>8</w:t>
            </w:r>
          </w:p>
        </w:tc>
        <w:tc>
          <w:tcPr>
            <w:tcW w:w="1985" w:type="dxa"/>
          </w:tcPr>
          <w:p w14:paraId="36290ADD" w14:textId="77777777" w:rsidR="009B2334" w:rsidRPr="00DE7B59" w:rsidRDefault="009B2334" w:rsidP="00AB7AF6">
            <w:pPr>
              <w:pStyle w:val="TAC"/>
              <w:rPr>
                <w:lang w:eastAsia="en-US"/>
              </w:rPr>
            </w:pPr>
            <w:r w:rsidRPr="00DE7B59">
              <w:rPr>
                <w:lang w:eastAsia="en-US"/>
              </w:rPr>
              <w:t>infinity</w:t>
            </w:r>
          </w:p>
        </w:tc>
        <w:tc>
          <w:tcPr>
            <w:tcW w:w="1984" w:type="dxa"/>
          </w:tcPr>
          <w:p w14:paraId="5F92A271" w14:textId="77777777" w:rsidR="009B2334" w:rsidRPr="00DE7B59" w:rsidRDefault="009B2334" w:rsidP="00AB7AF6">
            <w:pPr>
              <w:pStyle w:val="TAC"/>
              <w:rPr>
                <w:lang w:eastAsia="en-US"/>
              </w:rPr>
            </w:pPr>
            <w:r w:rsidRPr="00DE7B59">
              <w:rPr>
                <w:lang w:eastAsia="en-US"/>
              </w:rPr>
              <w:t>100</w:t>
            </w:r>
          </w:p>
        </w:tc>
        <w:tc>
          <w:tcPr>
            <w:tcW w:w="1984" w:type="dxa"/>
          </w:tcPr>
          <w:p w14:paraId="176EA0F2" w14:textId="77777777" w:rsidR="009B2334" w:rsidRPr="00DE7B59" w:rsidRDefault="009B2334" w:rsidP="00AB7AF6">
            <w:pPr>
              <w:pStyle w:val="TAC"/>
              <w:rPr>
                <w:lang w:eastAsia="en-US"/>
              </w:rPr>
            </w:pPr>
            <w:r w:rsidRPr="00DE7B59">
              <w:rPr>
                <w:lang w:eastAsia="en-US"/>
              </w:rPr>
              <w:t>p1</w:t>
            </w:r>
          </w:p>
        </w:tc>
      </w:tr>
    </w:tbl>
    <w:p w14:paraId="32EA04BC" w14:textId="77777777" w:rsidR="009B2334" w:rsidRPr="00DE7B59" w:rsidRDefault="009B2334" w:rsidP="009B2334">
      <w:pPr>
        <w:rPr>
          <w:lang w:eastAsia="zh-CN"/>
        </w:rPr>
      </w:pPr>
    </w:p>
    <w:p w14:paraId="56C464C8" w14:textId="77777777" w:rsidR="009B2334" w:rsidRPr="00DE7B59" w:rsidRDefault="009B2334" w:rsidP="009B2334">
      <w:pPr>
        <w:pStyle w:val="H6"/>
        <w:rPr>
          <w:snapToGrid w:val="0"/>
          <w:lang w:eastAsia="zh-CN"/>
        </w:rPr>
      </w:pPr>
      <w:r w:rsidRPr="00DE7B59">
        <w:rPr>
          <w:lang w:eastAsia="zh-CN"/>
        </w:rPr>
        <w:t>7.1.1.3.13</w:t>
      </w:r>
      <w:r w:rsidRPr="00DE7B59">
        <w:rPr>
          <w:rFonts w:eastAsia="MS Gothic"/>
        </w:rPr>
        <w:t>.3.2</w:t>
      </w:r>
      <w:r w:rsidRPr="00DE7B59">
        <w:rPr>
          <w:rFonts w:eastAsia="MS Gothic"/>
        </w:rPr>
        <w:tab/>
      </w:r>
      <w:r w:rsidRPr="00DE7B59">
        <w:rPr>
          <w:snapToGrid w:val="0"/>
        </w:rPr>
        <w:t>Test procedure sequence</w:t>
      </w:r>
    </w:p>
    <w:p w14:paraId="475B273F" w14:textId="77777777" w:rsidR="009B2334" w:rsidRPr="00DE7B59" w:rsidRDefault="009B2334" w:rsidP="009B2334">
      <w:pPr>
        <w:pStyle w:val="TH"/>
        <w:rPr>
          <w:lang w:eastAsia="zh-CN"/>
        </w:rPr>
      </w:pPr>
      <w:r w:rsidRPr="00DE7B59">
        <w:rPr>
          <w:lang w:eastAsia="zh-CN"/>
        </w:rPr>
        <w:t>Table 7.1.1.3.13.3.2-1: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B2334" w:rsidRPr="00DE7B59" w14:paraId="35CB7C32" w14:textId="77777777" w:rsidTr="00BB5D0C">
        <w:tc>
          <w:tcPr>
            <w:tcW w:w="534" w:type="dxa"/>
            <w:tcBorders>
              <w:top w:val="single" w:sz="4" w:space="0" w:color="auto"/>
              <w:bottom w:val="nil"/>
            </w:tcBorders>
          </w:tcPr>
          <w:p w14:paraId="0EFD6685" w14:textId="77777777" w:rsidR="009B2334" w:rsidRPr="00DE7B59" w:rsidRDefault="009B2334" w:rsidP="00AB7AF6">
            <w:pPr>
              <w:pStyle w:val="TAH"/>
              <w:rPr>
                <w:lang w:eastAsia="en-US"/>
              </w:rPr>
            </w:pPr>
            <w:r w:rsidRPr="00DE7B59">
              <w:rPr>
                <w:lang w:eastAsia="en-US"/>
              </w:rPr>
              <w:t>St</w:t>
            </w:r>
          </w:p>
        </w:tc>
        <w:tc>
          <w:tcPr>
            <w:tcW w:w="3969" w:type="dxa"/>
            <w:tcBorders>
              <w:top w:val="single" w:sz="4" w:space="0" w:color="auto"/>
              <w:bottom w:val="nil"/>
            </w:tcBorders>
          </w:tcPr>
          <w:p w14:paraId="2A52AC7F" w14:textId="77777777" w:rsidR="009B2334" w:rsidRPr="00DE7B59" w:rsidRDefault="009B2334" w:rsidP="00AB7AF6">
            <w:pPr>
              <w:pStyle w:val="TAH"/>
              <w:rPr>
                <w:lang w:eastAsia="en-US"/>
              </w:rPr>
            </w:pPr>
            <w:r w:rsidRPr="00DE7B59">
              <w:rPr>
                <w:lang w:eastAsia="en-US"/>
              </w:rPr>
              <w:t>Procedure</w:t>
            </w:r>
          </w:p>
        </w:tc>
        <w:tc>
          <w:tcPr>
            <w:tcW w:w="3686" w:type="dxa"/>
            <w:gridSpan w:val="2"/>
            <w:tcBorders>
              <w:top w:val="single" w:sz="4" w:space="0" w:color="auto"/>
            </w:tcBorders>
          </w:tcPr>
          <w:p w14:paraId="40B0561C" w14:textId="77777777" w:rsidR="009B2334" w:rsidRPr="00DE7B59" w:rsidRDefault="009B2334" w:rsidP="00AB7AF6">
            <w:pPr>
              <w:pStyle w:val="TAH"/>
              <w:rPr>
                <w:lang w:eastAsia="en-US"/>
              </w:rPr>
            </w:pPr>
            <w:r w:rsidRPr="00DE7B59">
              <w:rPr>
                <w:lang w:eastAsia="en-US"/>
              </w:rPr>
              <w:t>Message Sequence</w:t>
            </w:r>
          </w:p>
        </w:tc>
        <w:tc>
          <w:tcPr>
            <w:tcW w:w="567" w:type="dxa"/>
            <w:tcBorders>
              <w:top w:val="single" w:sz="4" w:space="0" w:color="auto"/>
              <w:bottom w:val="nil"/>
            </w:tcBorders>
          </w:tcPr>
          <w:p w14:paraId="47E43F12" w14:textId="77777777" w:rsidR="009B2334" w:rsidRPr="00DE7B59" w:rsidRDefault="009B2334" w:rsidP="00AB7AF6">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1A5479A5" w14:textId="77777777" w:rsidR="009B2334" w:rsidRPr="00DE7B59" w:rsidRDefault="009B2334" w:rsidP="00AB7AF6">
            <w:pPr>
              <w:pStyle w:val="TAH"/>
              <w:rPr>
                <w:rFonts w:eastAsia="MS Gothic"/>
                <w:lang w:eastAsia="en-US"/>
              </w:rPr>
            </w:pPr>
            <w:r w:rsidRPr="00DE7B59">
              <w:rPr>
                <w:rFonts w:eastAsia="MS Gothic"/>
                <w:lang w:eastAsia="en-US"/>
              </w:rPr>
              <w:t>Verdict</w:t>
            </w:r>
          </w:p>
        </w:tc>
      </w:tr>
      <w:tr w:rsidR="009B2334" w:rsidRPr="00DE7B59" w14:paraId="3C8EA2BB" w14:textId="77777777" w:rsidTr="00BB5D0C">
        <w:tc>
          <w:tcPr>
            <w:tcW w:w="534" w:type="dxa"/>
            <w:tcBorders>
              <w:top w:val="nil"/>
            </w:tcBorders>
          </w:tcPr>
          <w:p w14:paraId="5A68480E" w14:textId="77777777" w:rsidR="009B2334" w:rsidRPr="00DE7B59" w:rsidRDefault="009B2334" w:rsidP="00AB7AF6">
            <w:pPr>
              <w:pStyle w:val="TAH"/>
              <w:rPr>
                <w:rFonts w:eastAsia="MS Gothic"/>
                <w:lang w:eastAsia="en-US"/>
              </w:rPr>
            </w:pPr>
          </w:p>
        </w:tc>
        <w:tc>
          <w:tcPr>
            <w:tcW w:w="3969" w:type="dxa"/>
            <w:tcBorders>
              <w:top w:val="nil"/>
            </w:tcBorders>
          </w:tcPr>
          <w:p w14:paraId="6DA11C45" w14:textId="77777777" w:rsidR="009B2334" w:rsidRPr="00DE7B59" w:rsidRDefault="009B2334" w:rsidP="00AB7AF6">
            <w:pPr>
              <w:pStyle w:val="TAH"/>
              <w:rPr>
                <w:rFonts w:eastAsia="MS Gothic"/>
                <w:lang w:eastAsia="en-US"/>
              </w:rPr>
            </w:pPr>
          </w:p>
        </w:tc>
        <w:tc>
          <w:tcPr>
            <w:tcW w:w="709" w:type="dxa"/>
            <w:tcBorders>
              <w:top w:val="nil"/>
            </w:tcBorders>
          </w:tcPr>
          <w:p w14:paraId="58C68571" w14:textId="77777777" w:rsidR="009B2334" w:rsidRPr="00DE7B59" w:rsidRDefault="009B2334" w:rsidP="00AB7AF6">
            <w:pPr>
              <w:pStyle w:val="TAH"/>
              <w:rPr>
                <w:lang w:eastAsia="en-US"/>
              </w:rPr>
            </w:pPr>
            <w:r w:rsidRPr="00DE7B59">
              <w:rPr>
                <w:lang w:eastAsia="en-US"/>
              </w:rPr>
              <w:t>U - S</w:t>
            </w:r>
          </w:p>
        </w:tc>
        <w:tc>
          <w:tcPr>
            <w:tcW w:w="2977" w:type="dxa"/>
            <w:tcBorders>
              <w:top w:val="nil"/>
            </w:tcBorders>
          </w:tcPr>
          <w:p w14:paraId="52FA1BFD" w14:textId="77777777" w:rsidR="009B2334" w:rsidRPr="00DE7B59" w:rsidRDefault="009B2334" w:rsidP="00AB7AF6">
            <w:pPr>
              <w:pStyle w:val="TAH"/>
              <w:rPr>
                <w:lang w:eastAsia="en-US"/>
              </w:rPr>
            </w:pPr>
            <w:r w:rsidRPr="00DE7B59">
              <w:rPr>
                <w:lang w:eastAsia="en-US"/>
              </w:rPr>
              <w:t>Message</w:t>
            </w:r>
          </w:p>
        </w:tc>
        <w:tc>
          <w:tcPr>
            <w:tcW w:w="567" w:type="dxa"/>
            <w:tcBorders>
              <w:top w:val="nil"/>
            </w:tcBorders>
          </w:tcPr>
          <w:p w14:paraId="60108DE1" w14:textId="77777777" w:rsidR="009B2334" w:rsidRPr="00DE7B59" w:rsidRDefault="009B2334" w:rsidP="00AB7AF6">
            <w:pPr>
              <w:pStyle w:val="TAH"/>
              <w:rPr>
                <w:rFonts w:eastAsia="MS Gothic"/>
                <w:lang w:eastAsia="en-US"/>
              </w:rPr>
            </w:pPr>
          </w:p>
        </w:tc>
        <w:tc>
          <w:tcPr>
            <w:tcW w:w="850" w:type="dxa"/>
            <w:tcBorders>
              <w:top w:val="nil"/>
            </w:tcBorders>
          </w:tcPr>
          <w:p w14:paraId="761FC9D3" w14:textId="77777777" w:rsidR="009B2334" w:rsidRPr="00DE7B59" w:rsidRDefault="009B2334" w:rsidP="00AB7AF6">
            <w:pPr>
              <w:pStyle w:val="TAH"/>
              <w:rPr>
                <w:rFonts w:eastAsia="MS Gothic"/>
                <w:lang w:eastAsia="en-US"/>
              </w:rPr>
            </w:pPr>
          </w:p>
        </w:tc>
      </w:tr>
      <w:tr w:rsidR="009B2334" w:rsidRPr="00DE7B59" w14:paraId="70C92886" w14:textId="77777777" w:rsidTr="00BB5D0C">
        <w:tc>
          <w:tcPr>
            <w:tcW w:w="534" w:type="dxa"/>
          </w:tcPr>
          <w:p w14:paraId="4705BC2C" w14:textId="77777777" w:rsidR="009B2334" w:rsidRPr="00DE7B59" w:rsidRDefault="009B2334" w:rsidP="00AB7AF6">
            <w:pPr>
              <w:pStyle w:val="TAC"/>
              <w:rPr>
                <w:lang w:eastAsia="en-US"/>
              </w:rPr>
            </w:pPr>
          </w:p>
        </w:tc>
        <w:tc>
          <w:tcPr>
            <w:tcW w:w="3969" w:type="dxa"/>
          </w:tcPr>
          <w:p w14:paraId="4210AE77" w14:textId="77777777" w:rsidR="009B2334" w:rsidRPr="00DE7B59" w:rsidRDefault="009B2334" w:rsidP="00AB7AF6">
            <w:pPr>
              <w:pStyle w:val="TAL"/>
              <w:rPr>
                <w:lang w:eastAsia="en-US"/>
              </w:rPr>
            </w:pPr>
          </w:p>
        </w:tc>
        <w:tc>
          <w:tcPr>
            <w:tcW w:w="709" w:type="dxa"/>
          </w:tcPr>
          <w:p w14:paraId="1501D3D7" w14:textId="77777777" w:rsidR="009B2334" w:rsidRPr="00DE7B59" w:rsidRDefault="009B2334" w:rsidP="00AB7AF6">
            <w:pPr>
              <w:pStyle w:val="TAC"/>
              <w:rPr>
                <w:lang w:eastAsia="en-US"/>
              </w:rPr>
            </w:pPr>
          </w:p>
        </w:tc>
        <w:tc>
          <w:tcPr>
            <w:tcW w:w="2977" w:type="dxa"/>
          </w:tcPr>
          <w:p w14:paraId="022892F6" w14:textId="77777777" w:rsidR="009B2334" w:rsidRPr="00DE7B59" w:rsidRDefault="009B2334" w:rsidP="00AB7AF6">
            <w:pPr>
              <w:pStyle w:val="TAL"/>
              <w:rPr>
                <w:lang w:eastAsia="en-US"/>
              </w:rPr>
            </w:pPr>
          </w:p>
        </w:tc>
        <w:tc>
          <w:tcPr>
            <w:tcW w:w="567" w:type="dxa"/>
          </w:tcPr>
          <w:p w14:paraId="699A8F27" w14:textId="77777777" w:rsidR="009B2334" w:rsidRPr="00DE7B59" w:rsidRDefault="009B2334" w:rsidP="00AB7AF6">
            <w:pPr>
              <w:pStyle w:val="TAC"/>
              <w:rPr>
                <w:rFonts w:eastAsia="MS Gothic"/>
                <w:lang w:eastAsia="en-US"/>
              </w:rPr>
            </w:pPr>
          </w:p>
        </w:tc>
        <w:tc>
          <w:tcPr>
            <w:tcW w:w="850" w:type="dxa"/>
          </w:tcPr>
          <w:p w14:paraId="6972B651" w14:textId="77777777" w:rsidR="009B2334" w:rsidRPr="00DE7B59" w:rsidRDefault="009B2334" w:rsidP="00AB7AF6">
            <w:pPr>
              <w:pStyle w:val="TAC"/>
              <w:rPr>
                <w:lang w:eastAsia="en-US"/>
              </w:rPr>
            </w:pPr>
          </w:p>
        </w:tc>
      </w:tr>
      <w:tr w:rsidR="00F67C80" w:rsidRPr="00DE7B59" w14:paraId="7C5B8EBD" w14:textId="77777777" w:rsidTr="00BB5D0C">
        <w:tc>
          <w:tcPr>
            <w:tcW w:w="534" w:type="dxa"/>
          </w:tcPr>
          <w:p w14:paraId="55BF85ED" w14:textId="37E868E4" w:rsidR="00F67C80" w:rsidRPr="00DE7B59" w:rsidRDefault="00F67C80" w:rsidP="00F67C80">
            <w:pPr>
              <w:pStyle w:val="TAC"/>
              <w:rPr>
                <w:lang w:eastAsia="en-US"/>
              </w:rPr>
            </w:pPr>
            <w:r w:rsidRPr="00DE7B59">
              <w:t>0A</w:t>
            </w:r>
          </w:p>
        </w:tc>
        <w:tc>
          <w:tcPr>
            <w:tcW w:w="3969" w:type="dxa"/>
          </w:tcPr>
          <w:p w14:paraId="2F81B681" w14:textId="6A0CCD30" w:rsidR="00F67C80" w:rsidRPr="00DE7B59" w:rsidRDefault="00F67C80" w:rsidP="00F67C80">
            <w:pPr>
              <w:pStyle w:val="TAL"/>
              <w:rPr>
                <w:lang w:eastAsia="en-US"/>
              </w:rPr>
            </w:pPr>
            <w:r w:rsidRPr="00DE7B59">
              <w:t xml:space="preserve">SS transmits NR </w:t>
            </w:r>
            <w:r w:rsidRPr="00DE7B59">
              <w:rPr>
                <w:i/>
              </w:rPr>
              <w:t>RRCReconfiguration</w:t>
            </w:r>
            <w:r w:rsidRPr="00DE7B59">
              <w:t xml:space="preserve"> message to enable DCI priority indicator (Note 2)</w:t>
            </w:r>
          </w:p>
        </w:tc>
        <w:tc>
          <w:tcPr>
            <w:tcW w:w="709" w:type="dxa"/>
          </w:tcPr>
          <w:p w14:paraId="1E4351CD" w14:textId="0828ACE4" w:rsidR="00F67C80" w:rsidRPr="00DE7B59" w:rsidRDefault="00F67C80" w:rsidP="00F67C80">
            <w:pPr>
              <w:pStyle w:val="TAC"/>
              <w:rPr>
                <w:lang w:eastAsia="en-US"/>
              </w:rPr>
            </w:pPr>
            <w:r w:rsidRPr="00DE7B59">
              <w:t>&lt;--</w:t>
            </w:r>
          </w:p>
        </w:tc>
        <w:tc>
          <w:tcPr>
            <w:tcW w:w="2977" w:type="dxa"/>
          </w:tcPr>
          <w:p w14:paraId="17A5DE45" w14:textId="1B7D635F" w:rsidR="00F67C80" w:rsidRPr="00DE7B59" w:rsidRDefault="00F67C80" w:rsidP="00F67C80">
            <w:pPr>
              <w:pStyle w:val="TAL"/>
              <w:rPr>
                <w:lang w:eastAsia="en-US"/>
              </w:rPr>
            </w:pPr>
            <w:r w:rsidRPr="00DE7B59">
              <w:t xml:space="preserve">(NR RRC: </w:t>
            </w:r>
            <w:r w:rsidRPr="00DE7B59">
              <w:rPr>
                <w:i/>
              </w:rPr>
              <w:t>RRCReconfiguration</w:t>
            </w:r>
            <w:r w:rsidRPr="00DE7B59">
              <w:t>)</w:t>
            </w:r>
          </w:p>
        </w:tc>
        <w:tc>
          <w:tcPr>
            <w:tcW w:w="567" w:type="dxa"/>
          </w:tcPr>
          <w:p w14:paraId="514CCAC4" w14:textId="345A045C" w:rsidR="00F67C80" w:rsidRPr="00DE7B59" w:rsidRDefault="00F67C80" w:rsidP="00F67C80">
            <w:pPr>
              <w:pStyle w:val="TAC"/>
              <w:rPr>
                <w:rFonts w:eastAsia="MS Gothic"/>
                <w:lang w:eastAsia="en-US"/>
              </w:rPr>
            </w:pPr>
            <w:r w:rsidRPr="00DE7B59">
              <w:t>-</w:t>
            </w:r>
          </w:p>
        </w:tc>
        <w:tc>
          <w:tcPr>
            <w:tcW w:w="850" w:type="dxa"/>
          </w:tcPr>
          <w:p w14:paraId="0A0BA8E8" w14:textId="7C6616E2" w:rsidR="00F67C80" w:rsidRPr="00DE7B59" w:rsidRDefault="00F67C80" w:rsidP="00F67C80">
            <w:pPr>
              <w:pStyle w:val="TAC"/>
              <w:rPr>
                <w:lang w:eastAsia="en-US"/>
              </w:rPr>
            </w:pPr>
            <w:r w:rsidRPr="00DE7B59">
              <w:t>-</w:t>
            </w:r>
          </w:p>
        </w:tc>
      </w:tr>
      <w:tr w:rsidR="00F67C80" w:rsidRPr="00DE7B59" w14:paraId="461FA326" w14:textId="77777777" w:rsidTr="00BB5D0C">
        <w:tc>
          <w:tcPr>
            <w:tcW w:w="534" w:type="dxa"/>
          </w:tcPr>
          <w:p w14:paraId="0C16DE8D" w14:textId="7388D7A8" w:rsidR="00F67C80" w:rsidRPr="00DE7B59" w:rsidRDefault="00F67C80" w:rsidP="00F67C80">
            <w:pPr>
              <w:pStyle w:val="TAC"/>
              <w:rPr>
                <w:lang w:eastAsia="en-US"/>
              </w:rPr>
            </w:pPr>
            <w:r w:rsidRPr="00DE7B59">
              <w:t>0B</w:t>
            </w:r>
          </w:p>
        </w:tc>
        <w:tc>
          <w:tcPr>
            <w:tcW w:w="3969" w:type="dxa"/>
          </w:tcPr>
          <w:p w14:paraId="646477C6" w14:textId="63C63619" w:rsidR="00F67C80" w:rsidRPr="00DE7B59" w:rsidRDefault="00F67C80" w:rsidP="00F67C80">
            <w:pPr>
              <w:pStyle w:val="TAL"/>
              <w:rPr>
                <w:lang w:eastAsia="en-US"/>
              </w:rPr>
            </w:pPr>
            <w:r w:rsidRPr="00DE7B59">
              <w:t xml:space="preserve">The UE transmits NR </w:t>
            </w:r>
            <w:r w:rsidRPr="00DE7B59">
              <w:rPr>
                <w:i/>
              </w:rPr>
              <w:t>RRCReconfigurationComplete</w:t>
            </w:r>
            <w:r w:rsidRPr="00DE7B59">
              <w:t xml:space="preserve"> message. (Note 3)</w:t>
            </w:r>
          </w:p>
        </w:tc>
        <w:tc>
          <w:tcPr>
            <w:tcW w:w="709" w:type="dxa"/>
          </w:tcPr>
          <w:p w14:paraId="7D53DBBD" w14:textId="461656D7" w:rsidR="00F67C80" w:rsidRPr="00DE7B59" w:rsidRDefault="00F67C80" w:rsidP="00F67C80">
            <w:pPr>
              <w:pStyle w:val="TAC"/>
              <w:rPr>
                <w:lang w:eastAsia="en-US"/>
              </w:rPr>
            </w:pPr>
            <w:r w:rsidRPr="00DE7B59">
              <w:t>--&gt;</w:t>
            </w:r>
          </w:p>
        </w:tc>
        <w:tc>
          <w:tcPr>
            <w:tcW w:w="2977" w:type="dxa"/>
          </w:tcPr>
          <w:p w14:paraId="1521E8AF" w14:textId="620E5650" w:rsidR="00F67C80" w:rsidRPr="00DE7B59" w:rsidRDefault="00F67C80" w:rsidP="00F67C80">
            <w:pPr>
              <w:pStyle w:val="TAL"/>
              <w:rPr>
                <w:lang w:eastAsia="en-US"/>
              </w:rPr>
            </w:pPr>
            <w:r w:rsidRPr="00DE7B59">
              <w:t xml:space="preserve">(NR RRC: </w:t>
            </w:r>
            <w:r w:rsidRPr="00DE7B59">
              <w:rPr>
                <w:i/>
              </w:rPr>
              <w:t>RRCReconfigurationComplete</w:t>
            </w:r>
            <w:r w:rsidRPr="00DE7B59">
              <w:t>)</w:t>
            </w:r>
          </w:p>
        </w:tc>
        <w:tc>
          <w:tcPr>
            <w:tcW w:w="567" w:type="dxa"/>
          </w:tcPr>
          <w:p w14:paraId="50E84156" w14:textId="5B121D98" w:rsidR="00F67C80" w:rsidRPr="00DE7B59" w:rsidRDefault="00F67C80" w:rsidP="00F67C80">
            <w:pPr>
              <w:pStyle w:val="TAC"/>
              <w:rPr>
                <w:rFonts w:eastAsia="MS Gothic"/>
                <w:lang w:eastAsia="en-US"/>
              </w:rPr>
            </w:pPr>
            <w:r w:rsidRPr="00DE7B59">
              <w:t>-</w:t>
            </w:r>
          </w:p>
        </w:tc>
        <w:tc>
          <w:tcPr>
            <w:tcW w:w="850" w:type="dxa"/>
          </w:tcPr>
          <w:p w14:paraId="791F702F" w14:textId="61062496" w:rsidR="00F67C80" w:rsidRPr="00DE7B59" w:rsidRDefault="00F67C80" w:rsidP="00F67C80">
            <w:pPr>
              <w:pStyle w:val="TAC"/>
              <w:rPr>
                <w:lang w:eastAsia="en-US"/>
              </w:rPr>
            </w:pPr>
            <w:r w:rsidRPr="00DE7B59">
              <w:t>-</w:t>
            </w:r>
          </w:p>
        </w:tc>
      </w:tr>
      <w:tr w:rsidR="00F67C80" w:rsidRPr="00DE7B59" w14:paraId="64B70FA6" w14:textId="77777777" w:rsidTr="00BB5D0C">
        <w:tc>
          <w:tcPr>
            <w:tcW w:w="534" w:type="dxa"/>
          </w:tcPr>
          <w:p w14:paraId="70249A7B" w14:textId="77777777" w:rsidR="00F67C80" w:rsidRPr="00DE7B59" w:rsidRDefault="00F67C80" w:rsidP="00F67C80">
            <w:pPr>
              <w:pStyle w:val="TAC"/>
              <w:rPr>
                <w:lang w:eastAsia="en-US"/>
              </w:rPr>
            </w:pPr>
            <w:r w:rsidRPr="00DE7B59">
              <w:rPr>
                <w:lang w:eastAsia="en-US"/>
              </w:rPr>
              <w:t>1</w:t>
            </w:r>
          </w:p>
        </w:tc>
        <w:tc>
          <w:tcPr>
            <w:tcW w:w="3969" w:type="dxa"/>
          </w:tcPr>
          <w:p w14:paraId="47475FFD" w14:textId="77777777" w:rsidR="00F67C80" w:rsidRPr="00DE7B59" w:rsidDel="00CD06AA" w:rsidRDefault="00F67C80" w:rsidP="00F67C80">
            <w:pPr>
              <w:pStyle w:val="TAL"/>
              <w:rPr>
                <w:rFonts w:eastAsia="MS Gothic"/>
                <w:lang w:eastAsia="en-US"/>
              </w:rPr>
            </w:pPr>
            <w:r w:rsidRPr="00DE7B59">
              <w:rPr>
                <w:lang w:eastAsia="en-US"/>
              </w:rPr>
              <w:t>The SS transmits 2 equal size RLC SDUs each on DRB1, DRB2, DRB3.</w:t>
            </w:r>
          </w:p>
        </w:tc>
        <w:tc>
          <w:tcPr>
            <w:tcW w:w="709" w:type="dxa"/>
          </w:tcPr>
          <w:p w14:paraId="183A37C4" w14:textId="77777777" w:rsidR="00F67C80" w:rsidRPr="00DE7B59" w:rsidRDefault="00F67C80" w:rsidP="00F67C80">
            <w:pPr>
              <w:pStyle w:val="TAC"/>
              <w:rPr>
                <w:lang w:eastAsia="en-US"/>
              </w:rPr>
            </w:pPr>
            <w:r w:rsidRPr="00DE7B59">
              <w:rPr>
                <w:lang w:eastAsia="en-US"/>
              </w:rPr>
              <w:t>&lt;--</w:t>
            </w:r>
          </w:p>
        </w:tc>
        <w:tc>
          <w:tcPr>
            <w:tcW w:w="2977" w:type="dxa"/>
          </w:tcPr>
          <w:p w14:paraId="0C7A1F4A" w14:textId="77777777" w:rsidR="00F67C80" w:rsidRPr="00DE7B59" w:rsidRDefault="00F67C80" w:rsidP="00F67C80">
            <w:pPr>
              <w:pStyle w:val="TAL"/>
              <w:rPr>
                <w:lang w:eastAsia="en-US"/>
              </w:rPr>
            </w:pPr>
            <w:r w:rsidRPr="00DE7B59">
              <w:rPr>
                <w:lang w:eastAsia="en-US"/>
              </w:rPr>
              <w:t>(RLC SDUs)</w:t>
            </w:r>
          </w:p>
        </w:tc>
        <w:tc>
          <w:tcPr>
            <w:tcW w:w="567" w:type="dxa"/>
          </w:tcPr>
          <w:p w14:paraId="440F1F7E"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1337F4CD" w14:textId="77777777" w:rsidR="00F67C80" w:rsidRPr="00DE7B59" w:rsidRDefault="00F67C80" w:rsidP="00F67C80">
            <w:pPr>
              <w:pStyle w:val="TAC"/>
              <w:rPr>
                <w:lang w:eastAsia="en-US"/>
              </w:rPr>
            </w:pPr>
            <w:r w:rsidRPr="00DE7B59">
              <w:rPr>
                <w:lang w:eastAsia="en-US"/>
              </w:rPr>
              <w:t>-</w:t>
            </w:r>
          </w:p>
        </w:tc>
      </w:tr>
      <w:tr w:rsidR="00F67C80" w:rsidRPr="00DE7B59" w14:paraId="5321C5B9" w14:textId="77777777" w:rsidTr="00BB5D0C">
        <w:tc>
          <w:tcPr>
            <w:tcW w:w="534" w:type="dxa"/>
          </w:tcPr>
          <w:p w14:paraId="5DE02F77" w14:textId="77777777" w:rsidR="00F67C80" w:rsidRPr="00DE7B59" w:rsidRDefault="00F67C80" w:rsidP="00F67C80">
            <w:pPr>
              <w:pStyle w:val="TAC"/>
              <w:rPr>
                <w:lang w:eastAsia="en-US"/>
              </w:rPr>
            </w:pPr>
            <w:r w:rsidRPr="00DE7B59">
              <w:rPr>
                <w:lang w:eastAsia="en-US"/>
              </w:rPr>
              <w:t>2</w:t>
            </w:r>
          </w:p>
        </w:tc>
        <w:tc>
          <w:tcPr>
            <w:tcW w:w="3969" w:type="dxa"/>
          </w:tcPr>
          <w:p w14:paraId="7C89D21A" w14:textId="77777777" w:rsidR="00F67C80" w:rsidRPr="00DE7B59" w:rsidRDefault="00F67C80" w:rsidP="00F67C80">
            <w:pPr>
              <w:pStyle w:val="TAL"/>
              <w:rPr>
                <w:lang w:eastAsia="sv-SE"/>
              </w:rPr>
            </w:pPr>
            <w:r w:rsidRPr="00DE7B59">
              <w:rPr>
                <w:lang w:eastAsia="en-US"/>
              </w:rPr>
              <w:t xml:space="preserve">The SS is configured for Uplink Grant Allocation Type 2 as defined in TS 38.523-3 [3]. 100 ms after Step 1 (Note1), the SS transmits 4 UL grant of suitable size to receive one loop back RLC SDU on one logical channel every 20 ms with </w:t>
            </w:r>
            <w:r w:rsidRPr="00DE7B59">
              <w:rPr>
                <w:lang w:eastAsia="zh-CN"/>
              </w:rPr>
              <w:t>Priority indicator =1</w:t>
            </w:r>
          </w:p>
        </w:tc>
        <w:tc>
          <w:tcPr>
            <w:tcW w:w="709" w:type="dxa"/>
          </w:tcPr>
          <w:p w14:paraId="4E4E2289" w14:textId="77777777" w:rsidR="00F67C80" w:rsidRPr="00DE7B59" w:rsidRDefault="00F67C80" w:rsidP="00F67C80">
            <w:pPr>
              <w:pStyle w:val="TAC"/>
              <w:rPr>
                <w:lang w:eastAsia="en-US"/>
              </w:rPr>
            </w:pPr>
            <w:r w:rsidRPr="00DE7B59">
              <w:rPr>
                <w:lang w:eastAsia="en-US"/>
              </w:rPr>
              <w:t>&lt;--</w:t>
            </w:r>
          </w:p>
        </w:tc>
        <w:tc>
          <w:tcPr>
            <w:tcW w:w="2977" w:type="dxa"/>
          </w:tcPr>
          <w:p w14:paraId="268FBB9C" w14:textId="77777777" w:rsidR="00F67C80" w:rsidRPr="00DE7B59" w:rsidRDefault="00F67C80" w:rsidP="00F67C80">
            <w:pPr>
              <w:pStyle w:val="TAL"/>
              <w:rPr>
                <w:rFonts w:eastAsia="MS Gothic"/>
                <w:lang w:eastAsia="en-US"/>
              </w:rPr>
            </w:pPr>
            <w:r w:rsidRPr="00DE7B59">
              <w:rPr>
                <w:rFonts w:eastAsia="MS Gothic"/>
                <w:lang w:eastAsia="en-US"/>
              </w:rPr>
              <w:t>(UL grants)</w:t>
            </w:r>
          </w:p>
        </w:tc>
        <w:tc>
          <w:tcPr>
            <w:tcW w:w="567" w:type="dxa"/>
          </w:tcPr>
          <w:p w14:paraId="731D2157"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3F95065C" w14:textId="77777777" w:rsidR="00F67C80" w:rsidRPr="00DE7B59" w:rsidRDefault="00F67C80" w:rsidP="00F67C80">
            <w:pPr>
              <w:pStyle w:val="TAC"/>
              <w:rPr>
                <w:lang w:eastAsia="en-US"/>
              </w:rPr>
            </w:pPr>
            <w:r w:rsidRPr="00DE7B59">
              <w:rPr>
                <w:lang w:eastAsia="en-US"/>
              </w:rPr>
              <w:t>-</w:t>
            </w:r>
          </w:p>
        </w:tc>
      </w:tr>
      <w:tr w:rsidR="00F67C80" w:rsidRPr="00DE7B59" w14:paraId="505BFEBE" w14:textId="77777777" w:rsidTr="00BB5D0C">
        <w:tc>
          <w:tcPr>
            <w:tcW w:w="534" w:type="dxa"/>
          </w:tcPr>
          <w:p w14:paraId="51AB1CED" w14:textId="77777777" w:rsidR="00F67C80" w:rsidRPr="00DE7B59" w:rsidRDefault="00F67C80" w:rsidP="00F67C80">
            <w:pPr>
              <w:pStyle w:val="TAC"/>
              <w:rPr>
                <w:lang w:eastAsia="en-US"/>
              </w:rPr>
            </w:pPr>
            <w:r w:rsidRPr="00DE7B59">
              <w:rPr>
                <w:lang w:eastAsia="en-US"/>
              </w:rPr>
              <w:t>3</w:t>
            </w:r>
          </w:p>
        </w:tc>
        <w:tc>
          <w:tcPr>
            <w:tcW w:w="3969" w:type="dxa"/>
          </w:tcPr>
          <w:p w14:paraId="2C819E52"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DRB2</w:t>
            </w:r>
            <w:r w:rsidRPr="00DE7B59">
              <w:rPr>
                <w:lang w:eastAsia="en-US"/>
              </w:rPr>
              <w:t>?</w:t>
            </w:r>
          </w:p>
        </w:tc>
        <w:tc>
          <w:tcPr>
            <w:tcW w:w="709" w:type="dxa"/>
          </w:tcPr>
          <w:p w14:paraId="03A36AB0" w14:textId="77777777" w:rsidR="00F67C80" w:rsidRPr="00DE7B59" w:rsidRDefault="00F67C80" w:rsidP="00F67C80">
            <w:pPr>
              <w:pStyle w:val="TAC"/>
              <w:rPr>
                <w:lang w:eastAsia="en-US"/>
              </w:rPr>
            </w:pPr>
            <w:r w:rsidRPr="00DE7B59">
              <w:rPr>
                <w:lang w:eastAsia="en-US"/>
              </w:rPr>
              <w:t>--&gt;</w:t>
            </w:r>
          </w:p>
        </w:tc>
        <w:tc>
          <w:tcPr>
            <w:tcW w:w="2977" w:type="dxa"/>
          </w:tcPr>
          <w:p w14:paraId="2F408C93"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5A5DA470"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557A5000"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7392A96" w14:textId="77777777" w:rsidTr="00BB5D0C">
        <w:tc>
          <w:tcPr>
            <w:tcW w:w="534" w:type="dxa"/>
          </w:tcPr>
          <w:p w14:paraId="7448AAB1" w14:textId="77777777" w:rsidR="00F67C80" w:rsidRPr="00DE7B59" w:rsidRDefault="00F67C80" w:rsidP="00F67C80">
            <w:pPr>
              <w:pStyle w:val="TAC"/>
              <w:rPr>
                <w:lang w:eastAsia="en-US"/>
              </w:rPr>
            </w:pPr>
            <w:r w:rsidRPr="00DE7B59">
              <w:t>4</w:t>
            </w:r>
          </w:p>
        </w:tc>
        <w:tc>
          <w:tcPr>
            <w:tcW w:w="3969" w:type="dxa"/>
          </w:tcPr>
          <w:p w14:paraId="22C9492E"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DRB2</w:t>
            </w:r>
            <w:r w:rsidRPr="00DE7B59">
              <w:rPr>
                <w:lang w:eastAsia="en-US"/>
              </w:rPr>
              <w:t>?</w:t>
            </w:r>
          </w:p>
        </w:tc>
        <w:tc>
          <w:tcPr>
            <w:tcW w:w="709" w:type="dxa"/>
          </w:tcPr>
          <w:p w14:paraId="1F092D60" w14:textId="77777777" w:rsidR="00F67C80" w:rsidRPr="00DE7B59" w:rsidRDefault="00F67C80" w:rsidP="00F67C80">
            <w:pPr>
              <w:pStyle w:val="TAC"/>
              <w:rPr>
                <w:lang w:eastAsia="en-US"/>
              </w:rPr>
            </w:pPr>
            <w:r w:rsidRPr="00DE7B59">
              <w:rPr>
                <w:lang w:eastAsia="en-US"/>
              </w:rPr>
              <w:t>--&gt;</w:t>
            </w:r>
          </w:p>
        </w:tc>
        <w:tc>
          <w:tcPr>
            <w:tcW w:w="2977" w:type="dxa"/>
          </w:tcPr>
          <w:p w14:paraId="3E1E702D"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30C23FF2"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271BF956"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6E42BDA1" w14:textId="77777777" w:rsidTr="00BB5D0C">
        <w:tc>
          <w:tcPr>
            <w:tcW w:w="534" w:type="dxa"/>
          </w:tcPr>
          <w:p w14:paraId="6723AE3B" w14:textId="77777777" w:rsidR="00F67C80" w:rsidRPr="00DE7B59" w:rsidRDefault="00F67C80" w:rsidP="00F67C80">
            <w:pPr>
              <w:pStyle w:val="TAC"/>
            </w:pPr>
            <w:r w:rsidRPr="00DE7B59">
              <w:t>5</w:t>
            </w:r>
          </w:p>
        </w:tc>
        <w:tc>
          <w:tcPr>
            <w:tcW w:w="3969" w:type="dxa"/>
          </w:tcPr>
          <w:p w14:paraId="5EE00372"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52F10979" w14:textId="77777777" w:rsidR="00F67C80" w:rsidRPr="00DE7B59" w:rsidRDefault="00F67C80" w:rsidP="00F67C80">
            <w:pPr>
              <w:pStyle w:val="TAC"/>
              <w:rPr>
                <w:lang w:eastAsia="en-US"/>
              </w:rPr>
            </w:pPr>
            <w:r w:rsidRPr="00DE7B59">
              <w:rPr>
                <w:lang w:eastAsia="en-US"/>
              </w:rPr>
              <w:t>--&gt;</w:t>
            </w:r>
          </w:p>
        </w:tc>
        <w:tc>
          <w:tcPr>
            <w:tcW w:w="2977" w:type="dxa"/>
          </w:tcPr>
          <w:p w14:paraId="040557BA"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5C033C35"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03299B98"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A6F22A9" w14:textId="77777777" w:rsidTr="00BB5D0C">
        <w:tc>
          <w:tcPr>
            <w:tcW w:w="534" w:type="dxa"/>
          </w:tcPr>
          <w:p w14:paraId="1171B82A" w14:textId="77777777" w:rsidR="00F67C80" w:rsidRPr="00DE7B59" w:rsidRDefault="00F67C80" w:rsidP="00F67C80">
            <w:pPr>
              <w:pStyle w:val="TAC"/>
            </w:pPr>
            <w:r w:rsidRPr="00DE7B59">
              <w:t>6</w:t>
            </w:r>
          </w:p>
        </w:tc>
        <w:tc>
          <w:tcPr>
            <w:tcW w:w="3969" w:type="dxa"/>
          </w:tcPr>
          <w:p w14:paraId="52B2D23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313843BB" w14:textId="77777777" w:rsidR="00F67C80" w:rsidRPr="00DE7B59" w:rsidRDefault="00F67C80" w:rsidP="00F67C80">
            <w:pPr>
              <w:pStyle w:val="TAC"/>
              <w:rPr>
                <w:lang w:eastAsia="en-US"/>
              </w:rPr>
            </w:pPr>
            <w:r w:rsidRPr="00DE7B59">
              <w:rPr>
                <w:lang w:eastAsia="en-US"/>
              </w:rPr>
              <w:t>--&gt;</w:t>
            </w:r>
          </w:p>
        </w:tc>
        <w:tc>
          <w:tcPr>
            <w:tcW w:w="2977" w:type="dxa"/>
          </w:tcPr>
          <w:p w14:paraId="568B210B"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327F811B"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6088C80A"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086232C" w14:textId="77777777" w:rsidTr="00BB5D0C">
        <w:tc>
          <w:tcPr>
            <w:tcW w:w="534" w:type="dxa"/>
          </w:tcPr>
          <w:p w14:paraId="1491B757" w14:textId="77777777" w:rsidR="00F67C80" w:rsidRPr="00DE7B59" w:rsidRDefault="00F67C80" w:rsidP="00F67C80">
            <w:pPr>
              <w:pStyle w:val="TAC"/>
            </w:pPr>
            <w:r w:rsidRPr="00DE7B59">
              <w:t>7</w:t>
            </w:r>
          </w:p>
        </w:tc>
        <w:tc>
          <w:tcPr>
            <w:tcW w:w="3969" w:type="dxa"/>
          </w:tcPr>
          <w:p w14:paraId="35334784" w14:textId="1C7D628D" w:rsidR="00F67C80" w:rsidRPr="00DE7B59" w:rsidRDefault="00F67C80" w:rsidP="00F67C80">
            <w:pPr>
              <w:pStyle w:val="TAL"/>
              <w:rPr>
                <w:lang w:eastAsia="en-US"/>
              </w:rPr>
            </w:pPr>
            <w:r w:rsidRPr="00DE7B59">
              <w:rPr>
                <w:lang w:eastAsia="en-US"/>
              </w:rPr>
              <w:t xml:space="preserve">The SS is configured for Uplink Grant Allocation Type 2 as defined in TS 38.523-3 [3]. 100 ms after Step 2 (Note1), the SS transmits 2 UL grant of suitable size to receive one loop back RLC SDU on one logical channel every 20 ms with </w:t>
            </w:r>
            <w:r w:rsidRPr="00DE7B59">
              <w:rPr>
                <w:lang w:eastAsia="zh-CN"/>
              </w:rPr>
              <w:t>Priority indicator=0</w:t>
            </w:r>
          </w:p>
        </w:tc>
        <w:tc>
          <w:tcPr>
            <w:tcW w:w="709" w:type="dxa"/>
          </w:tcPr>
          <w:p w14:paraId="0B4B74AA" w14:textId="77777777" w:rsidR="00F67C80" w:rsidRPr="00DE7B59" w:rsidRDefault="00F67C80" w:rsidP="00F67C80">
            <w:pPr>
              <w:pStyle w:val="TAC"/>
              <w:rPr>
                <w:lang w:eastAsia="en-US"/>
              </w:rPr>
            </w:pPr>
            <w:r w:rsidRPr="00DE7B59">
              <w:rPr>
                <w:lang w:eastAsia="en-US"/>
              </w:rPr>
              <w:t>&lt;--</w:t>
            </w:r>
          </w:p>
        </w:tc>
        <w:tc>
          <w:tcPr>
            <w:tcW w:w="2977" w:type="dxa"/>
          </w:tcPr>
          <w:p w14:paraId="68C74BD6" w14:textId="77777777" w:rsidR="00F67C80" w:rsidRPr="00DE7B59" w:rsidRDefault="00F67C80" w:rsidP="00F67C80">
            <w:pPr>
              <w:pStyle w:val="TAL"/>
              <w:rPr>
                <w:lang w:eastAsia="en-US"/>
              </w:rPr>
            </w:pPr>
            <w:r w:rsidRPr="00DE7B59">
              <w:rPr>
                <w:rFonts w:eastAsia="MS Gothic"/>
                <w:lang w:eastAsia="en-US"/>
              </w:rPr>
              <w:t>(UL grants)</w:t>
            </w:r>
          </w:p>
        </w:tc>
        <w:tc>
          <w:tcPr>
            <w:tcW w:w="567" w:type="dxa"/>
          </w:tcPr>
          <w:p w14:paraId="40B545C8"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0542D8DC" w14:textId="77777777" w:rsidR="00F67C80" w:rsidRPr="00DE7B59" w:rsidRDefault="00F67C80" w:rsidP="00F67C80">
            <w:pPr>
              <w:pStyle w:val="TAC"/>
              <w:rPr>
                <w:lang w:eastAsia="en-US"/>
              </w:rPr>
            </w:pPr>
            <w:r w:rsidRPr="00DE7B59">
              <w:rPr>
                <w:lang w:eastAsia="en-US"/>
              </w:rPr>
              <w:t>-</w:t>
            </w:r>
          </w:p>
        </w:tc>
      </w:tr>
      <w:tr w:rsidR="00F67C80" w:rsidRPr="00DE7B59" w14:paraId="6A14D94B" w14:textId="77777777" w:rsidTr="00BB5D0C">
        <w:tc>
          <w:tcPr>
            <w:tcW w:w="534" w:type="dxa"/>
          </w:tcPr>
          <w:p w14:paraId="6500321D" w14:textId="77777777" w:rsidR="00F67C80" w:rsidRPr="00DE7B59" w:rsidRDefault="00F67C80" w:rsidP="00F67C80">
            <w:pPr>
              <w:pStyle w:val="TAC"/>
            </w:pPr>
            <w:r w:rsidRPr="00DE7B59">
              <w:t>8</w:t>
            </w:r>
          </w:p>
        </w:tc>
        <w:tc>
          <w:tcPr>
            <w:tcW w:w="3969" w:type="dxa"/>
          </w:tcPr>
          <w:p w14:paraId="538F685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3FA38BDB" w14:textId="77777777" w:rsidR="00F67C80" w:rsidRPr="00DE7B59" w:rsidRDefault="00F67C80" w:rsidP="00F67C80">
            <w:pPr>
              <w:pStyle w:val="TAC"/>
              <w:rPr>
                <w:lang w:eastAsia="en-US"/>
              </w:rPr>
            </w:pPr>
            <w:r w:rsidRPr="00DE7B59">
              <w:rPr>
                <w:lang w:eastAsia="en-US"/>
              </w:rPr>
              <w:t>--&gt;</w:t>
            </w:r>
          </w:p>
        </w:tc>
        <w:tc>
          <w:tcPr>
            <w:tcW w:w="2977" w:type="dxa"/>
          </w:tcPr>
          <w:p w14:paraId="003922C2" w14:textId="77777777" w:rsidR="00F67C80" w:rsidRPr="00DE7B59" w:rsidRDefault="00F67C80" w:rsidP="00F67C80">
            <w:pPr>
              <w:pStyle w:val="TAL"/>
              <w:rPr>
                <w:rFonts w:eastAsia="MS Gothic"/>
                <w:lang w:eastAsia="en-US"/>
              </w:rPr>
            </w:pPr>
            <w:r w:rsidRPr="00DE7B59">
              <w:rPr>
                <w:lang w:eastAsia="en-US"/>
              </w:rPr>
              <w:t>MAC PDU (containing 1 MAC sub PDU containing RLC SDU)</w:t>
            </w:r>
          </w:p>
        </w:tc>
        <w:tc>
          <w:tcPr>
            <w:tcW w:w="567" w:type="dxa"/>
          </w:tcPr>
          <w:p w14:paraId="2AF729EB"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670FF41D"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B30BB47" w14:textId="77777777" w:rsidTr="00BB5D0C">
        <w:tc>
          <w:tcPr>
            <w:tcW w:w="534" w:type="dxa"/>
          </w:tcPr>
          <w:p w14:paraId="3CE10D81" w14:textId="77777777" w:rsidR="00F67C80" w:rsidRPr="00DE7B59" w:rsidRDefault="00F67C80" w:rsidP="00F67C80">
            <w:pPr>
              <w:pStyle w:val="TAC"/>
            </w:pPr>
            <w:r w:rsidRPr="00DE7B59">
              <w:t>9</w:t>
            </w:r>
          </w:p>
        </w:tc>
        <w:tc>
          <w:tcPr>
            <w:tcW w:w="3969" w:type="dxa"/>
          </w:tcPr>
          <w:p w14:paraId="20CFDFF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61D0A362" w14:textId="77777777" w:rsidR="00F67C80" w:rsidRPr="00DE7B59" w:rsidRDefault="00F67C80" w:rsidP="00F67C80">
            <w:pPr>
              <w:pStyle w:val="TAC"/>
              <w:rPr>
                <w:lang w:eastAsia="en-US"/>
              </w:rPr>
            </w:pPr>
            <w:r w:rsidRPr="00DE7B59">
              <w:rPr>
                <w:lang w:eastAsia="en-US"/>
              </w:rPr>
              <w:t>--&gt;</w:t>
            </w:r>
          </w:p>
        </w:tc>
        <w:tc>
          <w:tcPr>
            <w:tcW w:w="2977" w:type="dxa"/>
          </w:tcPr>
          <w:p w14:paraId="1C18C277" w14:textId="77777777" w:rsidR="00F67C80" w:rsidRPr="00DE7B59" w:rsidRDefault="00F67C80" w:rsidP="00F67C80">
            <w:pPr>
              <w:pStyle w:val="TAL"/>
              <w:rPr>
                <w:rFonts w:eastAsia="MS Gothic"/>
                <w:lang w:eastAsia="en-US"/>
              </w:rPr>
            </w:pPr>
            <w:r w:rsidRPr="00DE7B59">
              <w:rPr>
                <w:lang w:eastAsia="en-US"/>
              </w:rPr>
              <w:t>MAC PDU (containing 1 MAC sub PDU containing RLC SDU)</w:t>
            </w:r>
          </w:p>
        </w:tc>
        <w:tc>
          <w:tcPr>
            <w:tcW w:w="567" w:type="dxa"/>
          </w:tcPr>
          <w:p w14:paraId="7CE91D3A"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16133DA6"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2E30283E" w14:textId="77777777" w:rsidTr="00BB5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28D5D5BD" w14:textId="77777777" w:rsidR="00F67C80" w:rsidRPr="00DE7B59" w:rsidRDefault="00F67C80" w:rsidP="00F67C80">
            <w:pPr>
              <w:pStyle w:val="TAN"/>
            </w:pPr>
            <w:r w:rsidRPr="00DE7B59">
              <w:rPr>
                <w:lang w:eastAsia="en-US"/>
              </w:rPr>
              <w:t xml:space="preserve">Note </w:t>
            </w:r>
            <w:r w:rsidRPr="00DE7B59">
              <w:rPr>
                <w:lang w:eastAsia="zh-CN"/>
              </w:rPr>
              <w:t>1</w:t>
            </w:r>
            <w:r w:rsidRPr="00DE7B59">
              <w:rPr>
                <w:lang w:eastAsia="en-US"/>
              </w:rPr>
              <w:t>: 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2E75742D" w14:textId="77777777" w:rsidR="00F67C80" w:rsidRPr="00DE7B59" w:rsidRDefault="00F67C80" w:rsidP="00F67C80">
            <w:pPr>
              <w:pStyle w:val="TAN"/>
            </w:pPr>
            <w:r w:rsidRPr="00DE7B59">
              <w:t>Note 2:</w:t>
            </w:r>
            <w:r w:rsidRPr="00DE7B59">
              <w:tab/>
              <w:t>For EN-DC the NR RRCReconfiguration message is contained in RRCConnectionReconfiguration 36.508 [7], Table 4.6.1-8 using condition EN-DC_EmbedNR_RRCRecon.</w:t>
            </w:r>
          </w:p>
          <w:p w14:paraId="178D98EB" w14:textId="6AF6A4E2" w:rsidR="00F67C80" w:rsidRPr="00DE7B59" w:rsidRDefault="00F67C80" w:rsidP="00F67C80">
            <w:pPr>
              <w:pStyle w:val="TAN"/>
            </w:pPr>
            <w:r w:rsidRPr="00DE7B59">
              <w:t>Note 3:</w:t>
            </w:r>
            <w:r w:rsidRPr="00DE7B59">
              <w:tab/>
              <w:t xml:space="preserve">For EN-DC the NR </w:t>
            </w:r>
            <w:r w:rsidRPr="00DE7B59">
              <w:rPr>
                <w:i/>
              </w:rPr>
              <w:t>RRCReconfigurationComplete</w:t>
            </w:r>
            <w:r w:rsidRPr="00DE7B59">
              <w:t xml:space="preserve"> message is contained in </w:t>
            </w:r>
            <w:r w:rsidRPr="00DE7B59">
              <w:rPr>
                <w:i/>
              </w:rPr>
              <w:t>RRCConnectionReconfigurationComplete.</w:t>
            </w:r>
          </w:p>
        </w:tc>
      </w:tr>
    </w:tbl>
    <w:p w14:paraId="0884A732" w14:textId="77777777" w:rsidR="009B2334" w:rsidRPr="00DE7B59" w:rsidRDefault="009B2334" w:rsidP="009B2334">
      <w:pPr>
        <w:rPr>
          <w:lang w:eastAsia="zh-CN"/>
        </w:rPr>
      </w:pPr>
    </w:p>
    <w:p w14:paraId="640EE661" w14:textId="77777777" w:rsidR="009B2334" w:rsidRPr="00DE7B59" w:rsidRDefault="009B2334" w:rsidP="009B2334">
      <w:pPr>
        <w:pStyle w:val="H6"/>
      </w:pPr>
      <w:r w:rsidRPr="00DE7B59">
        <w:t>7.1.1.3.13.3.3</w:t>
      </w:r>
      <w:r w:rsidRPr="00DE7B59">
        <w:tab/>
        <w:t>Specific message contents</w:t>
      </w:r>
    </w:p>
    <w:p w14:paraId="2AA90070" w14:textId="77777777" w:rsidR="009B2334" w:rsidRPr="00DE7B59" w:rsidRDefault="009B2334" w:rsidP="009B2334">
      <w:pPr>
        <w:pStyle w:val="TH"/>
        <w:rPr>
          <w:lang w:eastAsia="sv-SE"/>
        </w:rPr>
      </w:pPr>
      <w:r w:rsidRPr="00DE7B59">
        <w:rPr>
          <w:lang w:eastAsia="sv-SE"/>
        </w:rPr>
        <w:t>Table 7.1.1.3.13.3.3-1: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9B2334" w:rsidRPr="00DE7B59" w14:paraId="1EC4652A" w14:textId="77777777" w:rsidTr="00AB7AF6">
        <w:tc>
          <w:tcPr>
            <w:tcW w:w="9781" w:type="dxa"/>
            <w:gridSpan w:val="4"/>
          </w:tcPr>
          <w:p w14:paraId="3082A36D" w14:textId="77777777" w:rsidR="009B2334" w:rsidRPr="00DE7B59" w:rsidRDefault="009B2334" w:rsidP="00AB7AF6">
            <w:pPr>
              <w:pStyle w:val="TAL"/>
              <w:rPr>
                <w:lang w:eastAsia="en-US"/>
              </w:rPr>
            </w:pPr>
            <w:r w:rsidRPr="00DE7B59">
              <w:rPr>
                <w:lang w:eastAsia="en-US"/>
              </w:rPr>
              <w:t xml:space="preserve">Derivation Path: </w:t>
            </w:r>
            <w:r w:rsidRPr="00DE7B59">
              <w:t>38.508-1 [4]</w:t>
            </w:r>
            <w:r w:rsidRPr="00DE7B59">
              <w:rPr>
                <w:lang w:eastAsia="en-US"/>
              </w:rPr>
              <w:t>, Table 4.6.3-</w:t>
            </w:r>
            <w:r w:rsidRPr="00DE7B59">
              <w:t>155</w:t>
            </w:r>
          </w:p>
        </w:tc>
      </w:tr>
      <w:tr w:rsidR="009B2334" w:rsidRPr="00DE7B59" w14:paraId="55BE9948" w14:textId="77777777" w:rsidTr="00AB7AF6">
        <w:tblPrEx>
          <w:tblCellMar>
            <w:left w:w="108" w:type="dxa"/>
            <w:right w:w="108" w:type="dxa"/>
          </w:tblCellMar>
        </w:tblPrEx>
        <w:tc>
          <w:tcPr>
            <w:tcW w:w="4253" w:type="dxa"/>
          </w:tcPr>
          <w:p w14:paraId="6F69CA8E" w14:textId="77777777" w:rsidR="009B2334" w:rsidRPr="00DE7B59" w:rsidRDefault="009B2334" w:rsidP="00AB7AF6">
            <w:pPr>
              <w:pStyle w:val="TAH"/>
              <w:rPr>
                <w:lang w:eastAsia="en-US"/>
              </w:rPr>
            </w:pPr>
            <w:r w:rsidRPr="00DE7B59">
              <w:rPr>
                <w:lang w:eastAsia="en-US"/>
              </w:rPr>
              <w:t>Information Element</w:t>
            </w:r>
          </w:p>
        </w:tc>
        <w:tc>
          <w:tcPr>
            <w:tcW w:w="2552" w:type="dxa"/>
          </w:tcPr>
          <w:p w14:paraId="488CA2AB" w14:textId="77777777" w:rsidR="009B2334" w:rsidRPr="00DE7B59" w:rsidRDefault="009B2334" w:rsidP="00AB7AF6">
            <w:pPr>
              <w:pStyle w:val="TAH"/>
              <w:rPr>
                <w:lang w:eastAsia="en-US"/>
              </w:rPr>
            </w:pPr>
            <w:r w:rsidRPr="00DE7B59">
              <w:rPr>
                <w:lang w:eastAsia="en-US"/>
              </w:rPr>
              <w:t>Value/remark</w:t>
            </w:r>
          </w:p>
        </w:tc>
        <w:tc>
          <w:tcPr>
            <w:tcW w:w="1701" w:type="dxa"/>
          </w:tcPr>
          <w:p w14:paraId="56496857" w14:textId="77777777" w:rsidR="009B2334" w:rsidRPr="00DE7B59" w:rsidRDefault="009B2334" w:rsidP="00AB7AF6">
            <w:pPr>
              <w:pStyle w:val="TAH"/>
              <w:rPr>
                <w:lang w:eastAsia="en-US"/>
              </w:rPr>
            </w:pPr>
            <w:r w:rsidRPr="00DE7B59">
              <w:rPr>
                <w:lang w:eastAsia="en-US"/>
              </w:rPr>
              <w:t>Comment</w:t>
            </w:r>
          </w:p>
        </w:tc>
        <w:tc>
          <w:tcPr>
            <w:tcW w:w="1275" w:type="dxa"/>
          </w:tcPr>
          <w:p w14:paraId="5934B2DC" w14:textId="77777777" w:rsidR="009B2334" w:rsidRPr="00DE7B59" w:rsidRDefault="009B2334" w:rsidP="00AB7AF6">
            <w:pPr>
              <w:pStyle w:val="TAH"/>
              <w:rPr>
                <w:lang w:eastAsia="en-US"/>
              </w:rPr>
            </w:pPr>
            <w:r w:rsidRPr="00DE7B59">
              <w:rPr>
                <w:lang w:eastAsia="en-US"/>
              </w:rPr>
              <w:t>Condition</w:t>
            </w:r>
          </w:p>
        </w:tc>
      </w:tr>
      <w:tr w:rsidR="009B2334" w:rsidRPr="00DE7B59" w14:paraId="3084B5AC" w14:textId="77777777" w:rsidTr="00AB7AF6">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0C0B4690" w14:textId="77777777" w:rsidR="009B2334" w:rsidRPr="00DE7B59" w:rsidRDefault="009B2334" w:rsidP="00AB7AF6">
            <w:pPr>
              <w:pStyle w:val="TAL"/>
              <w:rPr>
                <w:lang w:eastAsia="en-US"/>
              </w:rPr>
            </w:pPr>
            <w:r w:rsidRPr="00DE7B59">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279EA8E7" w14:textId="77777777" w:rsidR="009B2334" w:rsidRPr="00DE7B59" w:rsidRDefault="009B2334" w:rsidP="00AB7AF6">
            <w:pPr>
              <w:pStyle w:val="TAC"/>
              <w:rPr>
                <w:lang w:eastAsia="en-US"/>
              </w:rPr>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0CC26E4D" w14:textId="77777777" w:rsidR="009B2334" w:rsidRPr="00DE7B59" w:rsidRDefault="009B2334" w:rsidP="00AB7AF6">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E4549" w14:textId="77777777" w:rsidR="009B2334" w:rsidRPr="00DE7B59" w:rsidRDefault="009B2334" w:rsidP="00AB7AF6">
            <w:pPr>
              <w:pStyle w:val="TAL"/>
              <w:rPr>
                <w:lang w:eastAsia="en-US"/>
              </w:rPr>
            </w:pPr>
          </w:p>
        </w:tc>
      </w:tr>
    </w:tbl>
    <w:p w14:paraId="6E3A4B24" w14:textId="77777777" w:rsidR="009B2334" w:rsidRPr="00DE7B59" w:rsidRDefault="009B2334" w:rsidP="009B2334">
      <w:pPr>
        <w:rPr>
          <w:lang w:eastAsia="sv-SE"/>
        </w:rPr>
      </w:pPr>
    </w:p>
    <w:p w14:paraId="33F94075" w14:textId="77777777" w:rsidR="0068448D" w:rsidRPr="00DE7B59" w:rsidRDefault="00DE0B89" w:rsidP="0068448D">
      <w:pPr>
        <w:pStyle w:val="Heading5"/>
      </w:pPr>
      <w:r w:rsidRPr="00DE7B59">
        <w:t>7.1.1.3.14</w:t>
      </w:r>
      <w:r w:rsidR="00504CDA" w:rsidRPr="00DE7B59">
        <w:tab/>
      </w:r>
      <w:r w:rsidR="0068448D" w:rsidRPr="00DE7B59">
        <w:t>Correct Handling of UL HARQ process / PUSCH Repetition Type A enhancement</w:t>
      </w:r>
    </w:p>
    <w:p w14:paraId="7C2A9A8C" w14:textId="77777777" w:rsidR="0068448D" w:rsidRPr="00DE7B59" w:rsidRDefault="0068448D" w:rsidP="0068448D">
      <w:pPr>
        <w:pStyle w:val="Heading6"/>
        <w:rPr>
          <w:lang w:eastAsia="zh-CN"/>
        </w:rPr>
      </w:pPr>
      <w:r w:rsidRPr="00DE7B59">
        <w:rPr>
          <w:lang w:eastAsia="zh-CN"/>
        </w:rPr>
        <w:t>7.1.1.3.14.1</w:t>
      </w:r>
      <w:r w:rsidRPr="00DE7B59">
        <w:rPr>
          <w:lang w:eastAsia="zh-CN"/>
        </w:rPr>
        <w:tab/>
        <w:t>Correct Handling of UL HARQ process / PUSCH Repetition Type A enhancement / Increased maximum repetition number / dynamic grant</w:t>
      </w:r>
    </w:p>
    <w:p w14:paraId="0977E918"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7.1.1.3.14.1.1</w:t>
      </w:r>
      <w:r w:rsidRPr="00DE7B59">
        <w:rPr>
          <w:rFonts w:ascii="Arial" w:eastAsia="DengXian" w:hAnsi="Arial"/>
        </w:rPr>
        <w:tab/>
        <w:t>Test Purpose (TP)</w:t>
      </w:r>
    </w:p>
    <w:p w14:paraId="5835F77D" w14:textId="77777777" w:rsidR="0068448D" w:rsidRPr="00DE7B59" w:rsidRDefault="0068448D" w:rsidP="0068448D">
      <w:pPr>
        <w:pStyle w:val="H6"/>
        <w:rPr>
          <w:rFonts w:eastAsia="DengXian"/>
        </w:rPr>
      </w:pPr>
      <w:r w:rsidRPr="00DE7B59">
        <w:rPr>
          <w:rFonts w:eastAsia="DengXian"/>
        </w:rPr>
        <w:t>(1)</w:t>
      </w:r>
    </w:p>
    <w:p w14:paraId="296451F9" w14:textId="77777777" w:rsidR="0068448D" w:rsidRPr="00DE7B59" w:rsidRDefault="0068448D" w:rsidP="0068448D">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dynamic indication of increased maximum number of PUSCH Type A repetitions.}</w:t>
      </w:r>
    </w:p>
    <w:p w14:paraId="08A995F3" w14:textId="77777777" w:rsidR="0068448D" w:rsidRPr="00DE7B59" w:rsidRDefault="0068448D" w:rsidP="0068448D">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CEA529B"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UE receives an UL Grant with toggled NDI which also indicates numberOfRepetitionsExt-r17 &gt; 16 }</w:t>
      </w:r>
    </w:p>
    <w:p w14:paraId="74700183"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and repeats </w:t>
      </w:r>
      <w:r w:rsidRPr="00DE7B59">
        <w:rPr>
          <w:rFonts w:eastAsia="DengXian"/>
          <w:noProof w:val="0"/>
          <w:lang w:eastAsia="zh-CN"/>
        </w:rPr>
        <w:t>send</w:t>
      </w:r>
      <w:r w:rsidRPr="00DE7B59">
        <w:rPr>
          <w:rFonts w:eastAsia="DengXian"/>
          <w:noProof w:val="0"/>
        </w:rPr>
        <w:t xml:space="preserve">ing the MAC PDU in the next </w:t>
      </w:r>
      <w:r w:rsidRPr="00DE7B59">
        <w:rPr>
          <w:rFonts w:eastAsia="DengXian"/>
          <w:i/>
          <w:iCs/>
          <w:noProof w:val="0"/>
        </w:rPr>
        <w:t>numberOfRepetitionsExt-r17</w:t>
      </w:r>
      <w:r w:rsidRPr="00DE7B59">
        <w:rPr>
          <w:rFonts w:eastAsia="DengXian"/>
          <w:noProof w:val="0"/>
        </w:rPr>
        <w:t>-1 slots after first transmission and selects the redundancy version correctly }</w:t>
      </w:r>
    </w:p>
    <w:p w14:paraId="07F6EC83" w14:textId="77777777" w:rsidR="0068448D" w:rsidRPr="00DE7B59" w:rsidRDefault="0068448D" w:rsidP="0068448D">
      <w:pPr>
        <w:pStyle w:val="PL"/>
        <w:rPr>
          <w:rFonts w:eastAsia="DengXian"/>
          <w:noProof w:val="0"/>
        </w:rPr>
      </w:pPr>
      <w:r w:rsidRPr="00DE7B59">
        <w:rPr>
          <w:rFonts w:eastAsia="DengXian"/>
          <w:noProof w:val="0"/>
        </w:rPr>
        <w:t xml:space="preserve">            }</w:t>
      </w:r>
    </w:p>
    <w:p w14:paraId="26DC230D" w14:textId="77777777" w:rsidR="0068448D" w:rsidRPr="00DE7B59" w:rsidRDefault="0068448D" w:rsidP="0068448D">
      <w:pPr>
        <w:pStyle w:val="PL"/>
        <w:rPr>
          <w:rFonts w:eastAsia="DengXian"/>
          <w:noProof w:val="0"/>
        </w:rPr>
      </w:pPr>
    </w:p>
    <w:p w14:paraId="66396BC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7.1.1.3.14.1.2</w:t>
      </w:r>
      <w:r w:rsidRPr="00DE7B59">
        <w:rPr>
          <w:rFonts w:ascii="Arial" w:eastAsia="DengXian" w:hAnsi="Arial"/>
        </w:rPr>
        <w:tab/>
        <w:t>Conformance requirements</w:t>
      </w:r>
    </w:p>
    <w:p w14:paraId="43E9C5FB"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7A5D0998" w14:textId="77777777" w:rsidR="0068448D" w:rsidRPr="00DE7B59" w:rsidRDefault="0068448D" w:rsidP="0068448D">
      <w:pPr>
        <w:rPr>
          <w:rFonts w:eastAsia="DengXian"/>
          <w:lang w:eastAsia="sv-SE"/>
        </w:rPr>
      </w:pPr>
      <w:r w:rsidRPr="00DE7B59">
        <w:rPr>
          <w:rFonts w:eastAsia="DengXian"/>
          <w:lang w:eastAsia="sv-SE"/>
        </w:rPr>
        <w:t>[TS 38.214, clause 6.1.2.1]</w:t>
      </w:r>
    </w:p>
    <w:p w14:paraId="5E45FD22"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3E0CF75D" w14:textId="77777777" w:rsidR="0068448D" w:rsidRPr="00DE7B59" w:rsidRDefault="0068448D" w:rsidP="0068448D">
      <w:r w:rsidRPr="00DE7B59">
        <w:t>…</w:t>
      </w:r>
    </w:p>
    <w:p w14:paraId="127A87D9"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01BA5A3D"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638DF267"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652497C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7E04B72"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02BB3932"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5E149F2F"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93EF2"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2D10BF7A"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68E84EE"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48EA7F4"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7FCE2177"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1E6CCAA"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E46681B"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263CCAD8"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82BC3EF"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2089D50"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F87D8B5"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59917F01"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DC22EBE"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5D87FFA5"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56747DD"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4264F0B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53E86FB"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ACCFBBD"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34E2501C"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92822D4"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3CD04FE"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B456648"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2071A21D"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3573E045" w14:textId="77777777" w:rsidR="0068448D" w:rsidRPr="00DE7B59" w:rsidRDefault="0068448D" w:rsidP="0068448D">
      <w:pPr>
        <w:rPr>
          <w:rFonts w:eastAsia="SimSun"/>
          <w:lang w:eastAsia="en-US"/>
        </w:rPr>
      </w:pPr>
    </w:p>
    <w:p w14:paraId="396F8298" w14:textId="77777777" w:rsidR="0068448D" w:rsidRPr="00DE7B59" w:rsidRDefault="0068448D" w:rsidP="0068448D">
      <w:pPr>
        <w:rPr>
          <w:lang w:eastAsia="zh-CN"/>
        </w:rPr>
      </w:pPr>
      <w:r w:rsidRPr="00DE7B59">
        <w:rPr>
          <w:lang w:eastAsia="zh-CN"/>
        </w:rPr>
        <w:t>…</w:t>
      </w:r>
    </w:p>
    <w:p w14:paraId="05F1DEA8" w14:textId="77777777" w:rsidR="0068448D" w:rsidRPr="00DE7B59" w:rsidRDefault="0068448D" w:rsidP="0068448D">
      <w:pPr>
        <w:spacing w:before="240"/>
        <w:rPr>
          <w:lang w:eastAsia="en-US"/>
        </w:rPr>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2AF799EA" w14:textId="77777777" w:rsidR="0068448D" w:rsidRPr="00DE7B59" w:rsidRDefault="0068448D" w:rsidP="0068448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77D87966" w14:textId="77777777" w:rsidR="0068448D" w:rsidRPr="00DE7B59" w:rsidRDefault="0068448D" w:rsidP="0068448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46B644A0" w14:textId="77777777" w:rsidR="0068448D" w:rsidRPr="00DE7B59" w:rsidRDefault="0068448D" w:rsidP="0068448D">
      <w:pPr>
        <w:pStyle w:val="B1"/>
      </w:pPr>
      <w:r w:rsidRPr="00DE7B59">
        <w:t>-</w:t>
      </w:r>
      <w:r w:rsidRPr="00DE7B59">
        <w:tab/>
        <w:t xml:space="preserve">otherwise </w:t>
      </w:r>
      <w:r w:rsidRPr="00DE7B59">
        <w:rPr>
          <w:i/>
        </w:rPr>
        <w:t>K=1</w:t>
      </w:r>
      <w:r w:rsidRPr="00DE7B59">
        <w:t>.</w:t>
      </w:r>
    </w:p>
    <w:p w14:paraId="597390A8" w14:textId="77777777" w:rsidR="0068448D" w:rsidRPr="00DE7B59" w:rsidRDefault="0068448D" w:rsidP="0068448D">
      <w:pPr>
        <w:pStyle w:val="B1"/>
      </w:pPr>
      <w:r w:rsidRPr="00DE7B59">
        <w:t>-</w:t>
      </w:r>
      <w:r w:rsidRPr="00DE7B59">
        <w:tab/>
        <w:t xml:space="preserve">the number of slots used for TBS determination </w:t>
      </w:r>
      <w:r w:rsidRPr="00DE7B59">
        <w:rPr>
          <w:i/>
          <w:iCs/>
        </w:rPr>
        <w:t>N</w:t>
      </w:r>
      <w:r w:rsidRPr="00DE7B59">
        <w:t xml:space="preserve"> is equal to 1.</w:t>
      </w:r>
    </w:p>
    <w:p w14:paraId="41815167" w14:textId="77777777" w:rsidR="0068448D" w:rsidRPr="00DE7B59" w:rsidRDefault="0068448D" w:rsidP="0068448D">
      <w:pPr>
        <w:rPr>
          <w:color w:val="000000"/>
        </w:rPr>
      </w:pPr>
      <w:r w:rsidRPr="00DE7B59">
        <w:t>…</w:t>
      </w:r>
    </w:p>
    <w:p w14:paraId="191CA421" w14:textId="77777777" w:rsidR="0068448D" w:rsidRPr="00DE7B59" w:rsidRDefault="0068448D" w:rsidP="0068448D">
      <w:r w:rsidRPr="00DE7B59">
        <w:t>For unpaired spectrum:</w:t>
      </w:r>
    </w:p>
    <w:p w14:paraId="7AD132F1" w14:textId="705489F2" w:rsidR="0068448D" w:rsidRPr="00DE7B59" w:rsidRDefault="0068448D" w:rsidP="0068448D">
      <w:pPr>
        <w:pStyle w:val="B1"/>
      </w:pPr>
      <w:r w:rsidRPr="00DE7B59">
        <w:rPr>
          <w:color w:val="000000"/>
        </w:rPr>
        <w:t>-</w:t>
      </w:r>
      <w:r w:rsidRPr="00DE7B59">
        <w:rPr>
          <w:color w:val="000000"/>
        </w:rPr>
        <w:tab/>
        <w:t>Otherwise</w:t>
      </w:r>
      <w:r w:rsidRPr="00DE7B59">
        <w:t xml:space="preserve">, the UE determines </w:t>
      </w:r>
      <w:r w:rsidRPr="00DE7B59">
        <w:fldChar w:fldCharType="begin"/>
      </w:r>
      <w:r w:rsidRPr="00DE7B59">
        <w:instrText xml:space="preserve"> QUOTE </w:instrText>
      </w:r>
      <w:r w:rsidR="00D450E9">
        <w:rPr>
          <w:position w:val="-5"/>
        </w:rPr>
        <w:pict w14:anchorId="1B2D1AB7">
          <v:shape id="_x0000_i108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603BC72A">
          <v:shape id="_x0000_i109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based on the TDRA information field value in the DCI format 0_1 or 0_2.</w:t>
      </w:r>
    </w:p>
    <w:p w14:paraId="469C4727" w14:textId="77777777" w:rsidR="0068448D" w:rsidRPr="00DE7B59" w:rsidRDefault="0068448D" w:rsidP="0068448D">
      <w:pPr>
        <w:ind w:left="568" w:hanging="284"/>
      </w:pPr>
      <w:r w:rsidRPr="00DE7B59">
        <w:t>…</w:t>
      </w:r>
    </w:p>
    <w:p w14:paraId="746289E4" w14:textId="77777777" w:rsidR="0068448D" w:rsidRPr="00DE7B59" w:rsidRDefault="0068448D" w:rsidP="0068448D">
      <w:r w:rsidRPr="00DE7B59">
        <w:t>For paired spectrum and SUL band:</w:t>
      </w:r>
    </w:p>
    <w:p w14:paraId="0350F129" w14:textId="40E542F7"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D450E9">
        <w:rPr>
          <w:position w:val="-5"/>
        </w:rPr>
        <w:pict w14:anchorId="02CB5ACD">
          <v:shape id="_x0000_i109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312A5AAC">
          <v:shape id="_x0000_i109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534052CA"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65B4DF42" w14:textId="77777777" w:rsidR="0068448D" w:rsidRPr="00DE7B59" w:rsidRDefault="0068448D" w:rsidP="0068448D">
      <w:pPr>
        <w:spacing w:before="240"/>
        <w:rPr>
          <w:iCs/>
          <w:lang w:eastAsia="en-US"/>
        </w:rPr>
      </w:pPr>
      <w:r w:rsidRPr="00DE7B59">
        <w:t xml:space="preserve">For PUSCH repetition Type A, in case </w:t>
      </w:r>
      <w:r w:rsidRPr="00DE7B59">
        <w:rPr>
          <w:i/>
        </w:rPr>
        <w:t>K&gt;1</w:t>
      </w:r>
      <w:r w:rsidRPr="00DE7B59">
        <w:rPr>
          <w:iCs/>
        </w:rPr>
        <w:t xml:space="preserve">, </w:t>
      </w:r>
    </w:p>
    <w:p w14:paraId="66E5C995" w14:textId="77777777" w:rsidR="0068448D" w:rsidRPr="00DE7B59" w:rsidRDefault="0068448D" w:rsidP="0068448D">
      <w:pPr>
        <w:pStyle w:val="B1"/>
      </w:pPr>
      <w:r w:rsidRPr="00DE7B59">
        <w:t>-</w:t>
      </w:r>
      <w:r w:rsidRPr="00DE7B59">
        <w:tab/>
        <w:t>If the PUSCH is scheduled by DCI format 0_1 or 0_2</w:t>
      </w:r>
    </w:p>
    <w:p w14:paraId="18733478" w14:textId="77777777" w:rsidR="0068448D" w:rsidRPr="00DE7B59" w:rsidRDefault="0068448D" w:rsidP="0068448D">
      <w:pPr>
        <w:pStyle w:val="B2"/>
      </w:pPr>
      <w:r w:rsidRPr="00DE7B59">
        <w:t>…</w:t>
      </w:r>
    </w:p>
    <w:p w14:paraId="16B0A32F" w14:textId="3A4DCE32" w:rsidR="0068448D" w:rsidRPr="00DE7B59" w:rsidRDefault="0068448D" w:rsidP="0068448D">
      <w:pPr>
        <w:pStyle w:val="B2"/>
      </w:pPr>
      <w:r w:rsidRPr="00DE7B59">
        <w:t>-</w:t>
      </w:r>
      <w:r w:rsidRPr="00DE7B59">
        <w:tab/>
        <w:t xml:space="preserve">Otherwise, </w:t>
      </w:r>
      <w:r w:rsidRPr="00DE7B59">
        <w:rPr>
          <w:iCs/>
        </w:rPr>
        <w:t>t</w:t>
      </w:r>
      <w:r w:rsidRPr="00DE7B59">
        <w:t xml:space="preserve">he same symbol allocation is applied across the </w:t>
      </w:r>
      <w:r w:rsidRPr="00DE7B59">
        <w:fldChar w:fldCharType="begin"/>
      </w:r>
      <w:r w:rsidRPr="00DE7B59">
        <w:instrText xml:space="preserve"> QUOTE </w:instrText>
      </w:r>
      <w:r w:rsidR="00D450E9">
        <w:rPr>
          <w:position w:val="-5"/>
        </w:rPr>
        <w:pict w14:anchorId="25EEFFA7">
          <v:shape id="_x0000_i109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2DE76A38">
          <v:shape id="_x0000_i109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and the PUSCH is limited to a single transmission layer. The UE shall repeat the TB across the </w:t>
      </w:r>
      <w:r w:rsidRPr="00DE7B59">
        <w:fldChar w:fldCharType="begin"/>
      </w:r>
      <w:r w:rsidRPr="00DE7B59">
        <w:instrText xml:space="preserve"> QUOTE </w:instrText>
      </w:r>
      <w:r w:rsidR="00D450E9">
        <w:rPr>
          <w:position w:val="-5"/>
        </w:rPr>
        <w:pict w14:anchorId="2A4345CE">
          <v:shape id="_x0000_i109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46836887">
          <v:shape id="_x0000_i109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w:t>
      </w:r>
    </w:p>
    <w:p w14:paraId="1170EF69" w14:textId="77777777" w:rsidR="0068448D" w:rsidRPr="00DE7B59" w:rsidRDefault="0068448D" w:rsidP="0068448D">
      <w:pPr>
        <w:pStyle w:val="B1"/>
      </w:pPr>
      <w:r w:rsidRPr="00DE7B59">
        <w:t>…</w:t>
      </w:r>
    </w:p>
    <w:p w14:paraId="349D3E80" w14:textId="294A5E2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w:r w:rsidRPr="00DE7B59">
        <w:rPr>
          <w:iCs/>
        </w:rPr>
        <w:fldChar w:fldCharType="begin"/>
      </w:r>
      <w:r w:rsidRPr="00DE7B59">
        <w:rPr>
          <w:iCs/>
        </w:rPr>
        <w:instrText xml:space="preserve"> QUOTE </w:instrText>
      </w:r>
      <w:r w:rsidR="00D450E9">
        <w:rPr>
          <w:position w:val="-5"/>
        </w:rPr>
        <w:pict w14:anchorId="67F3005C">
          <v:shape id="_x0000_i109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D450E9">
        <w:rPr>
          <w:position w:val="-5"/>
        </w:rPr>
        <w:pict w14:anchorId="4FB68CF4">
          <v:shape id="_x0000_i109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 xml:space="preserve">-1, is determined according to table 6.1.2.1-2. </w:t>
      </w:r>
    </w:p>
    <w:p w14:paraId="0F73868D" w14:textId="77777777" w:rsidR="0068448D" w:rsidRPr="00DE7B59" w:rsidRDefault="0068448D" w:rsidP="0068448D">
      <w:pPr>
        <w:spacing w:before="240"/>
      </w:pPr>
      <w:r w:rsidRPr="00DE7B59">
        <w:t>…</w:t>
      </w:r>
    </w:p>
    <w:p w14:paraId="5DFD7EBA"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0D870586"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0F3858D"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79576635"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0E8387AC"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75715A"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88A6E8C"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1BFDD94"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A4661C"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5EE16D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0C4BDD8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6AAD0D3"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ED37"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AE4A86"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46DAD9B"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EA9CC41"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6009E563"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FEF37B6"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7390454"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167E1BC"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94BAD42"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7428D26"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0A4CBE6C"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BE8E814"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11C0B88"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BF2FFBA"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4495991"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CFDCA3C"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6B9101DE"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43DA82A"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C691E87"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7C4D2E9"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4DBF6C5"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596B5A7" w14:textId="77777777" w:rsidR="0068448D" w:rsidRPr="00DE7B59" w:rsidRDefault="0068448D" w:rsidP="00AD7B1D">
            <w:pPr>
              <w:pStyle w:val="TAC"/>
              <w:rPr>
                <w:rFonts w:eastAsia="Batang"/>
                <w:color w:val="000000"/>
              </w:rPr>
            </w:pPr>
            <w:r w:rsidRPr="00DE7B59">
              <w:rPr>
                <w:rFonts w:eastAsia="Batang"/>
                <w:color w:val="000000"/>
              </w:rPr>
              <w:t>3</w:t>
            </w:r>
          </w:p>
        </w:tc>
      </w:tr>
    </w:tbl>
    <w:p w14:paraId="66253BD8" w14:textId="77777777" w:rsidR="0068448D" w:rsidRPr="00DE7B59" w:rsidRDefault="0068448D" w:rsidP="0068448D">
      <w:pPr>
        <w:rPr>
          <w:rFonts w:eastAsia="SimSun"/>
          <w:lang w:eastAsia="en-US"/>
        </w:rPr>
      </w:pPr>
    </w:p>
    <w:p w14:paraId="3D75C1A5"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6992B5F3" w14:textId="77777777" w:rsidR="0068448D" w:rsidRPr="00DE7B59" w:rsidRDefault="0068448D" w:rsidP="0068448D">
      <w:pPr>
        <w:rPr>
          <w:rFonts w:eastAsia="DengXian"/>
          <w:lang w:eastAsia="sv-SE"/>
        </w:rPr>
      </w:pPr>
      <w:r w:rsidRPr="00DE7B59">
        <w:rPr>
          <w:rFonts w:eastAsia="DengXian"/>
          <w:lang w:eastAsia="sv-SE"/>
        </w:rPr>
        <w:t>[TS 38.214, clause 6.1.4]</w:t>
      </w:r>
    </w:p>
    <w:p w14:paraId="3C5B1168"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0CB78C5D"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5EFFAE7A">
          <v:shape id="图片 20" o:spid="_x0000_i1099"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11D559A9">
          <v:shape id="图片 19" o:spid="_x0000_i1100"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78908D7F"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C912670"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477C86B5" w14:textId="77777777" w:rsidR="0068448D" w:rsidRPr="00DE7B59" w:rsidRDefault="0068448D" w:rsidP="0068448D">
      <w:pPr>
        <w:rPr>
          <w:rFonts w:eastAsia="DengXian"/>
        </w:rPr>
      </w:pPr>
      <w:r w:rsidRPr="00DE7B59">
        <w:rPr>
          <w:rFonts w:eastAsia="DengXian"/>
        </w:rPr>
        <w:t>and second</w:t>
      </w:r>
    </w:p>
    <w:p w14:paraId="0F489670"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0DD6BFB">
          <v:shape id="图片 18" o:spid="_x0000_i1101"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09844FE2">
          <v:shape id="图片 17" o:spid="_x0000_i1102"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6EC00181" w14:textId="77777777" w:rsidR="0068448D" w:rsidRPr="00DE7B59" w:rsidRDefault="0068448D" w:rsidP="0068448D">
      <w:pPr>
        <w:rPr>
          <w:rFonts w:eastAsia="DengXian"/>
          <w:lang w:eastAsia="sv-SE"/>
        </w:rPr>
      </w:pPr>
      <w:r w:rsidRPr="00DE7B59">
        <w:rPr>
          <w:rFonts w:eastAsia="DengXian"/>
          <w:lang w:eastAsia="sv-SE"/>
        </w:rPr>
        <w:t>[TS 38.321, clause 5.4.1]</w:t>
      </w:r>
    </w:p>
    <w:p w14:paraId="5706A241"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348B8323"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6732A24A"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1C88E327" w14:textId="77777777" w:rsidR="0068448D" w:rsidRPr="00DE7B59" w:rsidRDefault="0068448D" w:rsidP="0068448D">
      <w:pPr>
        <w:pStyle w:val="B1"/>
      </w:pPr>
      <w:r w:rsidRPr="00DE7B59">
        <w:rPr>
          <w:lang w:eastAsia="ko-KR"/>
        </w:rPr>
        <w:t>…</w:t>
      </w:r>
    </w:p>
    <w:p w14:paraId="4A7F02B8"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598257D"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38E2DB51" w14:textId="77777777" w:rsidR="0068448D" w:rsidRPr="00DE7B59" w:rsidRDefault="0068448D" w:rsidP="0068448D">
      <w:pPr>
        <w:pStyle w:val="B2"/>
        <w:rPr>
          <w:lang w:eastAsia="ko-KR"/>
        </w:rPr>
      </w:pPr>
      <w:r w:rsidRPr="00DE7B59">
        <w:rPr>
          <w:lang w:eastAsia="ko-KR"/>
        </w:rPr>
        <w:t>…</w:t>
      </w:r>
    </w:p>
    <w:p w14:paraId="72048106"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31D6B1C6" w14:textId="77777777" w:rsidR="0068448D" w:rsidRPr="00DE7B59" w:rsidRDefault="0068448D" w:rsidP="0068448D">
      <w:pPr>
        <w:pStyle w:val="B1"/>
        <w:rPr>
          <w:lang w:eastAsia="ko-KR"/>
        </w:rPr>
      </w:pPr>
      <w:r w:rsidRPr="00DE7B59">
        <w:rPr>
          <w:lang w:eastAsia="ko-KR"/>
        </w:rPr>
        <w:t>…</w:t>
      </w:r>
    </w:p>
    <w:p w14:paraId="146ED6AB" w14:textId="77777777" w:rsidR="0068448D" w:rsidRPr="00DE7B59" w:rsidRDefault="0068448D" w:rsidP="0068448D">
      <w:pPr>
        <w:rPr>
          <w:rFonts w:eastAsia="DengXian"/>
          <w:lang w:eastAsia="sv-SE"/>
        </w:rPr>
      </w:pPr>
      <w:r w:rsidRPr="00DE7B59">
        <w:rPr>
          <w:rFonts w:eastAsia="DengXian"/>
          <w:lang w:eastAsia="sv-SE"/>
        </w:rPr>
        <w:t>[TS 38.321, clause 5.4.2.1]</w:t>
      </w:r>
    </w:p>
    <w:p w14:paraId="7B2E1A83"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32BBFCDE"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70E08C10" w14:textId="77777777" w:rsidR="0068448D" w:rsidRPr="00DE7B59" w:rsidRDefault="0068448D" w:rsidP="0068448D">
      <w:pPr>
        <w:rPr>
          <w:lang w:eastAsia="ko-KR"/>
        </w:rPr>
      </w:pPr>
      <w:r w:rsidRPr="00DE7B59">
        <w:rPr>
          <w:lang w:eastAsia="ko-KR"/>
        </w:rPr>
        <w:t>Each HARQ process supports one TB.</w:t>
      </w:r>
    </w:p>
    <w:p w14:paraId="716A4396"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14AFC269" w14:textId="77777777" w:rsidR="0068448D" w:rsidRPr="00DE7B59" w:rsidRDefault="0068448D" w:rsidP="0068448D">
      <w:pPr>
        <w:rPr>
          <w:lang w:eastAsia="ko-KR"/>
        </w:rPr>
      </w:pPr>
      <w:r w:rsidRPr="00DE7B59">
        <w:rPr>
          <w:lang w:eastAsia="ko-KR"/>
        </w:rPr>
        <w:t>…</w:t>
      </w:r>
    </w:p>
    <w:p w14:paraId="35C205CB"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6F6519CE"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149BE49B" w14:textId="77777777" w:rsidR="0068448D" w:rsidRPr="00DE7B59" w:rsidRDefault="0068448D" w:rsidP="0068448D">
      <w:pPr>
        <w:ind w:left="568" w:hanging="284"/>
        <w:rPr>
          <w:lang w:eastAsia="ko-KR"/>
        </w:rPr>
      </w:pPr>
      <w:r w:rsidRPr="00DE7B59">
        <w:rPr>
          <w:lang w:eastAsia="ko-KR"/>
        </w:rPr>
        <w:t>…</w:t>
      </w:r>
    </w:p>
    <w:p w14:paraId="3B9DD005"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3042351F"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76FCAFEA"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6F5930D"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26173B0E"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6441600D" w14:textId="77777777" w:rsidR="0068448D" w:rsidRPr="00DE7B59" w:rsidRDefault="0068448D" w:rsidP="0068448D">
      <w:pPr>
        <w:ind w:left="851" w:hanging="284"/>
        <w:rPr>
          <w:lang w:eastAsia="zh-CN"/>
        </w:rPr>
      </w:pPr>
      <w:r w:rsidRPr="00DE7B59">
        <w:rPr>
          <w:lang w:eastAsia="zh-CN"/>
        </w:rPr>
        <w:t>…</w:t>
      </w:r>
    </w:p>
    <w:p w14:paraId="3B0EB601"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3E6911B1"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5FD87829"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0E8693F7"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5BE720C1"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4CE06487" w14:textId="77777777" w:rsidR="0068448D" w:rsidRPr="00DE7B59" w:rsidRDefault="0068448D" w:rsidP="0068448D">
      <w:pPr>
        <w:ind w:left="1702" w:hanging="284"/>
        <w:rPr>
          <w:lang w:eastAsia="ko-KR"/>
        </w:rPr>
      </w:pPr>
      <w:r w:rsidRPr="00DE7B59">
        <w:rPr>
          <w:lang w:eastAsia="ko-KR"/>
        </w:rPr>
        <w:t>…</w:t>
      </w:r>
    </w:p>
    <w:p w14:paraId="577D75C5"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031BE189" w14:textId="77777777" w:rsidR="0068448D" w:rsidRPr="00DE7B59" w:rsidRDefault="0068448D" w:rsidP="0068448D">
      <w:pPr>
        <w:ind w:left="1135" w:hanging="284"/>
        <w:rPr>
          <w:lang w:eastAsia="ko-KR"/>
        </w:rPr>
      </w:pPr>
      <w:r w:rsidRPr="00DE7B59">
        <w:rPr>
          <w:lang w:eastAsia="ko-KR"/>
        </w:rPr>
        <w:t>…</w:t>
      </w:r>
    </w:p>
    <w:p w14:paraId="5FA7E583"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471CBAE4"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343AA7AD"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493F7270"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2215FD51" w14:textId="77777777" w:rsidR="0068448D" w:rsidRPr="00DE7B59" w:rsidRDefault="0068448D" w:rsidP="0068448D">
      <w:pPr>
        <w:rPr>
          <w:rFonts w:eastAsia="DengXian"/>
          <w:lang w:eastAsia="sv-SE"/>
        </w:rPr>
      </w:pPr>
      <w:r w:rsidRPr="00DE7B59">
        <w:rPr>
          <w:rFonts w:eastAsia="DengXian"/>
          <w:lang w:eastAsia="sv-SE"/>
        </w:rPr>
        <w:t>[TS 38.321, clause 5.4.2.2]</w:t>
      </w:r>
    </w:p>
    <w:p w14:paraId="40A3E2F8" w14:textId="77777777" w:rsidR="0068448D" w:rsidRPr="00DE7B59" w:rsidRDefault="0068448D" w:rsidP="0068448D">
      <w:pPr>
        <w:rPr>
          <w:rFonts w:eastAsia="SimSun"/>
          <w:lang w:eastAsia="en-US"/>
        </w:rPr>
      </w:pPr>
      <w:r w:rsidRPr="00DE7B59">
        <w:t>Each HARQ process is associated with a HARQ buffer.</w:t>
      </w:r>
    </w:p>
    <w:p w14:paraId="6A471610"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44265913" w14:textId="77777777" w:rsidR="0068448D" w:rsidRPr="00DE7B59" w:rsidRDefault="0068448D" w:rsidP="0068448D">
      <w:r w:rsidRPr="00DE7B59">
        <w:rPr>
          <w:lang w:eastAsia="zh-CN"/>
        </w:rPr>
        <w:t>…</w:t>
      </w:r>
    </w:p>
    <w:p w14:paraId="0E341203"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EA3A3F9" w14:textId="77777777" w:rsidR="0068448D" w:rsidRPr="00DE7B59" w:rsidRDefault="0068448D" w:rsidP="0068448D">
      <w:pPr>
        <w:pStyle w:val="B1"/>
      </w:pPr>
      <w:r w:rsidRPr="00DE7B59">
        <w:rPr>
          <w:lang w:eastAsia="ko-KR"/>
        </w:rPr>
        <w:t>1&gt;</w:t>
      </w:r>
      <w:r w:rsidRPr="00DE7B59">
        <w:tab/>
        <w:t>store the MAC PDU in the associated HARQ buffer;</w:t>
      </w:r>
    </w:p>
    <w:p w14:paraId="66D69213" w14:textId="77777777" w:rsidR="0068448D" w:rsidRPr="00DE7B59" w:rsidRDefault="0068448D" w:rsidP="0068448D">
      <w:pPr>
        <w:pStyle w:val="B1"/>
      </w:pPr>
      <w:r w:rsidRPr="00DE7B59">
        <w:rPr>
          <w:lang w:eastAsia="ko-KR"/>
        </w:rPr>
        <w:t>1&gt;</w:t>
      </w:r>
      <w:r w:rsidRPr="00DE7B59">
        <w:tab/>
        <w:t>store the uplink grant received from the HARQ entity;</w:t>
      </w:r>
    </w:p>
    <w:p w14:paraId="50AEBE3D" w14:textId="77777777" w:rsidR="0068448D" w:rsidRPr="00DE7B59" w:rsidRDefault="0068448D" w:rsidP="0068448D">
      <w:pPr>
        <w:pStyle w:val="B1"/>
      </w:pPr>
      <w:r w:rsidRPr="00DE7B59">
        <w:rPr>
          <w:lang w:eastAsia="ko-KR"/>
        </w:rPr>
        <w:t>1&gt;</w:t>
      </w:r>
      <w:r w:rsidRPr="00DE7B59">
        <w:tab/>
        <w:t>generate a transmission as described below.</w:t>
      </w:r>
    </w:p>
    <w:p w14:paraId="5AC5141C"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5A149DE" w14:textId="77777777" w:rsidR="0068448D" w:rsidRPr="00DE7B59" w:rsidRDefault="0068448D" w:rsidP="0068448D">
      <w:pPr>
        <w:pStyle w:val="B1"/>
      </w:pPr>
      <w:r w:rsidRPr="00DE7B59">
        <w:rPr>
          <w:lang w:eastAsia="ko-KR"/>
        </w:rPr>
        <w:t>1&gt;</w:t>
      </w:r>
      <w:r w:rsidRPr="00DE7B59">
        <w:tab/>
        <w:t>store the uplink grant received from the HARQ entity;</w:t>
      </w:r>
    </w:p>
    <w:p w14:paraId="279B9F5E" w14:textId="77777777" w:rsidR="0068448D" w:rsidRPr="00DE7B59" w:rsidRDefault="0068448D" w:rsidP="0068448D">
      <w:pPr>
        <w:pStyle w:val="B1"/>
      </w:pPr>
      <w:r w:rsidRPr="00DE7B59">
        <w:rPr>
          <w:lang w:eastAsia="ko-KR"/>
        </w:rPr>
        <w:t>1&gt;</w:t>
      </w:r>
      <w:r w:rsidRPr="00DE7B59">
        <w:tab/>
        <w:t>generate a transmission as described below.</w:t>
      </w:r>
    </w:p>
    <w:p w14:paraId="183DAB33"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10DD7309" w14:textId="77777777" w:rsidR="0068448D" w:rsidRPr="00DE7B59" w:rsidRDefault="0068448D" w:rsidP="0068448D">
      <w:pPr>
        <w:pStyle w:val="B1"/>
      </w:pPr>
      <w:r w:rsidRPr="00DE7B59">
        <w:rPr>
          <w:lang w:eastAsia="ko-KR"/>
        </w:rPr>
        <w:t>…</w:t>
      </w:r>
    </w:p>
    <w:p w14:paraId="1A92D9E4"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EBDCD75"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227FBBE0" w14:textId="77777777" w:rsidR="0068448D" w:rsidRPr="00DE7B59" w:rsidRDefault="0068448D" w:rsidP="0068448D">
      <w:pPr>
        <w:pStyle w:val="B2"/>
      </w:pPr>
      <w:r w:rsidRPr="00DE7B59">
        <w:t>…</w:t>
      </w:r>
    </w:p>
    <w:p w14:paraId="195746F6"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44A02E4" w14:textId="77777777" w:rsidR="0068448D" w:rsidRPr="00DE7B59" w:rsidRDefault="0068448D" w:rsidP="0068448D">
      <w:pPr>
        <w:rPr>
          <w:lang w:eastAsia="zh-CN"/>
        </w:rPr>
      </w:pPr>
      <w:r w:rsidRPr="00DE7B59">
        <w:rPr>
          <w:lang w:eastAsia="zh-CN"/>
        </w:rPr>
        <w:t>…</w:t>
      </w:r>
    </w:p>
    <w:p w14:paraId="665DAF28"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w:t>
      </w:r>
      <w:r w:rsidRPr="00DE7B59">
        <w:rPr>
          <w:rFonts w:ascii="Arial" w:eastAsia="DengXian" w:hAnsi="Arial"/>
        </w:rPr>
        <w:tab/>
        <w:t>Test description</w:t>
      </w:r>
    </w:p>
    <w:p w14:paraId="33157291"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7.1.1.3.14.1.3.1</w:t>
      </w:r>
      <w:r w:rsidRPr="00DE7B59">
        <w:rPr>
          <w:rFonts w:ascii="Arial" w:eastAsia="DengXian" w:hAnsi="Arial"/>
        </w:rPr>
        <w:tab/>
        <w:t>Pre-test conditions</w:t>
      </w:r>
    </w:p>
    <w:p w14:paraId="58D8E0C4"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7.1.1.3.14.1.3.1-1.</w:t>
      </w:r>
    </w:p>
    <w:p w14:paraId="1333B2F8"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22F536F9"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41659FEC"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2B4F3A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344AC380" w14:textId="77777777" w:rsidR="0068448D" w:rsidRPr="00DE7B59" w:rsidRDefault="0068448D" w:rsidP="0068448D">
      <w:pPr>
        <w:rPr>
          <w:rFonts w:eastAsia="DengXian"/>
          <w:lang w:eastAsia="sv-SE"/>
        </w:rPr>
      </w:pPr>
    </w:p>
    <w:p w14:paraId="333AE58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7.1.1.3.14.1.3.2</w:t>
      </w:r>
      <w:r w:rsidRPr="00DE7B59">
        <w:rPr>
          <w:rFonts w:ascii="Arial" w:eastAsia="DengXian" w:hAnsi="Arial"/>
        </w:rPr>
        <w:tab/>
        <w:t>Test procedure sequence</w:t>
      </w:r>
    </w:p>
    <w:p w14:paraId="7585738A"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29456929" w14:textId="77777777" w:rsidTr="0068448D">
        <w:tc>
          <w:tcPr>
            <w:tcW w:w="648" w:type="dxa"/>
            <w:tcBorders>
              <w:top w:val="single" w:sz="4" w:space="0" w:color="auto"/>
              <w:left w:val="single" w:sz="4" w:space="0" w:color="auto"/>
              <w:bottom w:val="nil"/>
              <w:right w:val="single" w:sz="4" w:space="0" w:color="auto"/>
            </w:tcBorders>
            <w:hideMark/>
          </w:tcPr>
          <w:p w14:paraId="1BAE781C"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0F42912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C6795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42A4DC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F6D49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4E0384D5" w14:textId="77777777" w:rsidTr="0068448D">
        <w:tc>
          <w:tcPr>
            <w:tcW w:w="648" w:type="dxa"/>
            <w:tcBorders>
              <w:top w:val="nil"/>
              <w:left w:val="single" w:sz="4" w:space="0" w:color="auto"/>
              <w:bottom w:val="single" w:sz="4" w:space="0" w:color="auto"/>
              <w:right w:val="single" w:sz="4" w:space="0" w:color="auto"/>
            </w:tcBorders>
          </w:tcPr>
          <w:p w14:paraId="66E0235B"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3FB9559E"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416560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7EF3D4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200DEA5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50E3CB85" w14:textId="77777777" w:rsidR="0068448D" w:rsidRPr="00DE7B59" w:rsidRDefault="0068448D">
            <w:pPr>
              <w:keepNext/>
              <w:keepLines/>
              <w:spacing w:after="0"/>
              <w:jc w:val="center"/>
              <w:rPr>
                <w:rFonts w:ascii="Arial" w:eastAsia="DengXian" w:hAnsi="Arial"/>
                <w:b/>
                <w:sz w:val="18"/>
              </w:rPr>
            </w:pPr>
          </w:p>
        </w:tc>
      </w:tr>
      <w:tr w:rsidR="0068448D" w:rsidRPr="00DE7B59" w14:paraId="6061EB0D" w14:textId="77777777" w:rsidTr="0068448D">
        <w:tc>
          <w:tcPr>
            <w:tcW w:w="648" w:type="dxa"/>
            <w:tcBorders>
              <w:top w:val="nil"/>
              <w:left w:val="single" w:sz="4" w:space="0" w:color="auto"/>
              <w:bottom w:val="single" w:sz="4" w:space="0" w:color="auto"/>
              <w:right w:val="single" w:sz="4" w:space="0" w:color="auto"/>
            </w:tcBorders>
            <w:hideMark/>
          </w:tcPr>
          <w:p w14:paraId="780BBF3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75B360AB"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to config PUSCH TDRA table including numberOfRepetitionsExt-r17.</w:t>
            </w:r>
          </w:p>
          <w:p w14:paraId="7D90693E" w14:textId="77777777" w:rsidR="0068448D" w:rsidRPr="00DE7B59" w:rsidRDefault="0068448D">
            <w:pPr>
              <w:keepNext/>
              <w:keepLines/>
              <w:spacing w:after="0"/>
              <w:rPr>
                <w:rFonts w:ascii="Arial" w:eastAsia="DengXian" w:hAnsi="Arial"/>
                <w:sz w:val="18"/>
              </w:rPr>
            </w:pPr>
          </w:p>
          <w:p w14:paraId="282269B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B3F0E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D22608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3ADE13E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4AE5E3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BA60811" w14:textId="77777777" w:rsidTr="0068448D">
        <w:tc>
          <w:tcPr>
            <w:tcW w:w="648" w:type="dxa"/>
            <w:tcBorders>
              <w:top w:val="nil"/>
              <w:left w:val="single" w:sz="4" w:space="0" w:color="auto"/>
              <w:bottom w:val="single" w:sz="4" w:space="0" w:color="auto"/>
              <w:right w:val="single" w:sz="4" w:space="0" w:color="auto"/>
            </w:tcBorders>
            <w:hideMark/>
          </w:tcPr>
          <w:p w14:paraId="2783480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26F53D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33F03F64" w14:textId="77777777" w:rsidR="0068448D" w:rsidRPr="00DE7B59" w:rsidRDefault="0068448D">
            <w:pPr>
              <w:keepNext/>
              <w:keepLines/>
              <w:spacing w:after="0"/>
              <w:rPr>
                <w:rFonts w:ascii="Arial" w:eastAsia="DengXian" w:hAnsi="Arial"/>
                <w:sz w:val="18"/>
              </w:rPr>
            </w:pPr>
          </w:p>
          <w:p w14:paraId="22BCA28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9B45F5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7BAC3A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2F0D43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C09B65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5EF04C2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B905ECD"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5C91A43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A56496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B4A78F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3105ED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1612811F"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308E0EC"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3A5DE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4D5BF49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5BC29CE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40AC4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C1AA60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655F45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6AE546E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6A96DD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CE79C1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1C5CB132" w14:textId="50F89FD1"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1</w:t>
            </w:r>
            <w:r w:rsidRPr="00DE7B59">
              <w:rPr>
                <w:rFonts w:ascii="Arial" w:eastAsia="DengXian" w:hAnsi="Arial"/>
                <w:sz w:val="18"/>
                <w:lang w:val="en-GB" w:eastAsia="zh-CN"/>
              </w:rPr>
              <w:t>);</w:t>
            </w:r>
          </w:p>
          <w:p w14:paraId="2B068888" w14:textId="17F5544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34B09A2E" w14:textId="575DA8B5"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7617A934" w14:textId="45C3D85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0;</w:t>
            </w:r>
          </w:p>
          <w:p w14:paraId="04C32F93" w14:textId="42FCD535"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4F04BB4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392227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841BAA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CA256B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0AEFD05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8DCF98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505CCD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1</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19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1333BAC1" w14:textId="77777777" w:rsidR="0068448D" w:rsidRPr="00DE7B59" w:rsidRDefault="0068448D">
            <w:pPr>
              <w:keepNext/>
              <w:keepLines/>
              <w:spacing w:after="0"/>
              <w:rPr>
                <w:rFonts w:ascii="Arial" w:eastAsia="DengXian" w:hAnsi="Arial"/>
                <w:sz w:val="18"/>
                <w:lang w:eastAsia="en-US"/>
              </w:rPr>
            </w:pPr>
          </w:p>
          <w:p w14:paraId="42902CB8" w14:textId="64641072"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301067EF"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070148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6D0CE5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389DCF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58A22E0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D18925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22B1F8C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20A2C65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F9FA05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9D808C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7FD63AFE" w14:textId="77777777" w:rsidR="0068448D" w:rsidRPr="00DE7B59" w:rsidRDefault="0068448D">
            <w:pPr>
              <w:keepNext/>
              <w:keepLines/>
              <w:spacing w:after="0"/>
              <w:jc w:val="center"/>
              <w:rPr>
                <w:rFonts w:ascii="Arial" w:eastAsia="DengXian" w:hAnsi="Arial"/>
                <w:sz w:val="18"/>
              </w:rPr>
            </w:pPr>
          </w:p>
        </w:tc>
      </w:tr>
      <w:tr w:rsidR="0068448D" w:rsidRPr="00DE7B59" w14:paraId="11636DBB"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60CC2026"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11FA43B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4903E119"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4DF69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79D88EE8"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3EF60D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6BDF993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E754CF1"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515814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050C944D"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4EA200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8076B7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FB3480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A90110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C0607A1"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E5FA94C"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06EE7B31" w14:textId="5408D3CB"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2</w:t>
            </w:r>
            <w:r w:rsidRPr="00DE7B59">
              <w:rPr>
                <w:rFonts w:ascii="Arial" w:eastAsia="DengXian" w:hAnsi="Arial"/>
                <w:sz w:val="18"/>
                <w:lang w:val="en-GB" w:eastAsia="zh-CN"/>
              </w:rPr>
              <w:t>);</w:t>
            </w:r>
          </w:p>
          <w:p w14:paraId="05F8AB38" w14:textId="76975764"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2FCD4176" w14:textId="0A2392B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70551598" w14:textId="61D80147"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2;</w:t>
            </w:r>
          </w:p>
          <w:p w14:paraId="0B2A5E3C" w14:textId="1EA32606"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2nd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736DDA91"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5866E46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7E55742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F56A8A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3CAA50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3E988D6"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133776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2</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31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0E784F10" w14:textId="77777777" w:rsidR="0068448D" w:rsidRPr="00DE7B59" w:rsidRDefault="0068448D">
            <w:pPr>
              <w:keepNext/>
              <w:keepLines/>
              <w:spacing w:after="0"/>
              <w:rPr>
                <w:rFonts w:ascii="Arial" w:eastAsia="DengXian" w:hAnsi="Arial"/>
                <w:sz w:val="18"/>
              </w:rPr>
            </w:pPr>
          </w:p>
          <w:p w14:paraId="387DC578" w14:textId="5419E876"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{2, 3, 1, 0} according to TS 38.214 [15] Table 6.1.2.1-2, second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4C0D7053"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9AF0E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5198697"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1F4D4E8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7A1DCBF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029CD6B"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1EBA4DA0"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 MAC PDU containing an RLC STATUS PDU acknowledging the reception of the AMD PDU in step 8.</w:t>
            </w:r>
          </w:p>
        </w:tc>
        <w:tc>
          <w:tcPr>
            <w:tcW w:w="709" w:type="dxa"/>
            <w:tcBorders>
              <w:top w:val="single" w:sz="4" w:space="0" w:color="auto"/>
              <w:left w:val="single" w:sz="4" w:space="0" w:color="auto"/>
              <w:bottom w:val="single" w:sz="4" w:space="0" w:color="auto"/>
              <w:right w:val="single" w:sz="4" w:space="0" w:color="auto"/>
            </w:tcBorders>
            <w:hideMark/>
          </w:tcPr>
          <w:p w14:paraId="6C40BF1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F029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3A6E501C"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5041EC9" w14:textId="77777777" w:rsidR="0068448D" w:rsidRPr="00DE7B59" w:rsidRDefault="0068448D">
            <w:pPr>
              <w:keepNext/>
              <w:keepLines/>
              <w:spacing w:after="0"/>
              <w:jc w:val="center"/>
              <w:rPr>
                <w:rFonts w:ascii="Arial" w:eastAsia="DengXian" w:hAnsi="Arial"/>
                <w:sz w:val="18"/>
              </w:rPr>
            </w:pPr>
          </w:p>
        </w:tc>
      </w:tr>
    </w:tbl>
    <w:p w14:paraId="6427102F" w14:textId="77777777" w:rsidR="0068448D" w:rsidRPr="00DE7B59" w:rsidRDefault="0068448D" w:rsidP="0068448D">
      <w:pPr>
        <w:rPr>
          <w:rFonts w:eastAsia="DengXian"/>
        </w:rPr>
      </w:pPr>
    </w:p>
    <w:p w14:paraId="49A4B750"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7.1.1.3.14.1.3.3</w:t>
      </w:r>
      <w:r w:rsidRPr="00DE7B59">
        <w:rPr>
          <w:rFonts w:ascii="Arial" w:eastAsia="DengXian" w:hAnsi="Arial"/>
        </w:rPr>
        <w:tab/>
        <w:t>Specific message contents</w:t>
      </w:r>
    </w:p>
    <w:p w14:paraId="4F19428A"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7.1.1.3.14.1.3.3-1: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72239AA8"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71A971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018EC51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AF1138B"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7A6B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13B7E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83422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AE6F8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D2AD57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4B601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B12F7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76A00D" w14:textId="77777777" w:rsidR="0068448D" w:rsidRPr="00DE7B59" w:rsidRDefault="0068448D">
            <w:pPr>
              <w:keepNext/>
              <w:keepLines/>
              <w:spacing w:after="0"/>
              <w:rPr>
                <w:rFonts w:ascii="Arial" w:eastAsia="DengXian" w:hAnsi="Arial"/>
                <w:sz w:val="18"/>
              </w:rPr>
            </w:pPr>
          </w:p>
        </w:tc>
      </w:tr>
      <w:tr w:rsidR="0068448D" w:rsidRPr="00DE7B59" w14:paraId="0EA7D5E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9E86CA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9CD9E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00BD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B43026" w14:textId="77777777" w:rsidR="0068448D" w:rsidRPr="00DE7B59" w:rsidRDefault="0068448D">
            <w:pPr>
              <w:keepNext/>
              <w:keepLines/>
              <w:spacing w:after="0"/>
              <w:rPr>
                <w:rFonts w:ascii="Arial" w:eastAsia="DengXian" w:hAnsi="Arial"/>
                <w:sz w:val="18"/>
              </w:rPr>
            </w:pPr>
          </w:p>
        </w:tc>
      </w:tr>
      <w:tr w:rsidR="0068448D" w:rsidRPr="00DE7B59" w14:paraId="317F5F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C4FB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AFC798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CF27A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30216E" w14:textId="77777777" w:rsidR="0068448D" w:rsidRPr="00DE7B59" w:rsidRDefault="0068448D">
            <w:pPr>
              <w:keepNext/>
              <w:keepLines/>
              <w:spacing w:after="0"/>
              <w:rPr>
                <w:rFonts w:ascii="Arial" w:eastAsia="DengXian" w:hAnsi="Arial"/>
                <w:sz w:val="18"/>
              </w:rPr>
            </w:pPr>
          </w:p>
        </w:tc>
      </w:tr>
      <w:tr w:rsidR="0068448D" w:rsidRPr="00DE7B59" w14:paraId="64709596" w14:textId="77777777" w:rsidTr="0068448D">
        <w:tc>
          <w:tcPr>
            <w:tcW w:w="4535" w:type="dxa"/>
            <w:tcBorders>
              <w:top w:val="single" w:sz="4" w:space="0" w:color="auto"/>
              <w:left w:val="single" w:sz="4" w:space="0" w:color="auto"/>
              <w:bottom w:val="nil"/>
              <w:right w:val="single" w:sz="4" w:space="0" w:color="auto"/>
            </w:tcBorders>
            <w:hideMark/>
          </w:tcPr>
          <w:p w14:paraId="7E8F748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075C3F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ECD19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hideMark/>
          </w:tcPr>
          <w:p w14:paraId="3831AA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1EC92DE" w14:textId="77777777" w:rsidTr="0068448D">
        <w:tc>
          <w:tcPr>
            <w:tcW w:w="4535" w:type="dxa"/>
            <w:tcBorders>
              <w:top w:val="nil"/>
              <w:left w:val="single" w:sz="4" w:space="0" w:color="auto"/>
              <w:bottom w:val="single" w:sz="4" w:space="0" w:color="auto"/>
              <w:right w:val="single" w:sz="4" w:space="0" w:color="auto"/>
            </w:tcBorders>
          </w:tcPr>
          <w:p w14:paraId="4E2795C6"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5FA9B78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F3884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5BF960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3FC5C4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CB2B2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3C44906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65843C"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8EB51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1826CA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11C45C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AD40C0"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1599E9B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CA7841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B534E6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38FDCE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11B2CC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A92202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tcPr>
          <w:p w14:paraId="32E8E2D8" w14:textId="77777777" w:rsidR="0068448D" w:rsidRPr="00DE7B59" w:rsidRDefault="0068448D">
            <w:pPr>
              <w:keepNext/>
              <w:keepLines/>
              <w:spacing w:after="0"/>
              <w:rPr>
                <w:rFonts w:ascii="Arial" w:eastAsia="DengXian" w:hAnsi="Arial"/>
                <w:sz w:val="18"/>
                <w:lang w:eastAsia="zh-CN"/>
              </w:rPr>
            </w:pPr>
          </w:p>
        </w:tc>
      </w:tr>
      <w:tr w:rsidR="0068448D" w:rsidRPr="00DE7B59" w14:paraId="75DD950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F3F91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A7FD96"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6B8449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2C8B03" w14:textId="77777777" w:rsidR="0068448D" w:rsidRPr="00DE7B59" w:rsidRDefault="0068448D">
            <w:pPr>
              <w:keepNext/>
              <w:keepLines/>
              <w:spacing w:after="0"/>
              <w:rPr>
                <w:rFonts w:ascii="Arial" w:eastAsia="DengXian" w:hAnsi="Arial"/>
                <w:sz w:val="18"/>
                <w:lang w:eastAsia="zh-CN"/>
              </w:rPr>
            </w:pPr>
          </w:p>
        </w:tc>
      </w:tr>
      <w:tr w:rsidR="0068448D" w:rsidRPr="00DE7B59" w14:paraId="1DB7462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A39E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D7D2EF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7F627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F24E6B" w14:textId="77777777" w:rsidR="0068448D" w:rsidRPr="00DE7B59" w:rsidRDefault="0068448D">
            <w:pPr>
              <w:keepNext/>
              <w:keepLines/>
              <w:spacing w:after="0"/>
              <w:rPr>
                <w:rFonts w:ascii="Arial" w:eastAsia="DengXian" w:hAnsi="Arial"/>
                <w:sz w:val="18"/>
              </w:rPr>
            </w:pPr>
          </w:p>
        </w:tc>
      </w:tr>
      <w:tr w:rsidR="0068448D" w:rsidRPr="00DE7B59" w14:paraId="4ED5E5C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B09F8A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947C3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6D9B7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EF16C56" w14:textId="77777777" w:rsidR="0068448D" w:rsidRPr="00DE7B59" w:rsidRDefault="0068448D">
            <w:pPr>
              <w:keepNext/>
              <w:keepLines/>
              <w:spacing w:after="0"/>
              <w:rPr>
                <w:rFonts w:ascii="Arial" w:eastAsia="DengXian" w:hAnsi="Arial"/>
                <w:sz w:val="18"/>
              </w:rPr>
            </w:pPr>
          </w:p>
        </w:tc>
      </w:tr>
      <w:tr w:rsidR="0068448D" w:rsidRPr="00DE7B59" w14:paraId="14DBF5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DBCDA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16DE79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59ACC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45EE84" w14:textId="77777777" w:rsidR="0068448D" w:rsidRPr="00DE7B59" w:rsidRDefault="0068448D">
            <w:pPr>
              <w:keepNext/>
              <w:keepLines/>
              <w:spacing w:after="0"/>
              <w:rPr>
                <w:rFonts w:ascii="Arial" w:eastAsia="DengXian" w:hAnsi="Arial"/>
                <w:sz w:val="18"/>
              </w:rPr>
            </w:pPr>
          </w:p>
        </w:tc>
      </w:tr>
    </w:tbl>
    <w:p w14:paraId="55652206" w14:textId="77777777" w:rsidR="0068448D" w:rsidRPr="00DE7B59" w:rsidRDefault="0068448D" w:rsidP="0068448D">
      <w:pPr>
        <w:rPr>
          <w:rFonts w:eastAsia="DengXian"/>
        </w:rPr>
      </w:pPr>
    </w:p>
    <w:p w14:paraId="23D73389"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7.1.1.3.14.1.3.3-2: </w:t>
      </w:r>
      <w:r w:rsidRPr="00DE7B59">
        <w:rPr>
          <w:rFonts w:ascii="Arial" w:eastAsia="DengXian" w:hAnsi="Arial"/>
          <w:b/>
          <w:i/>
          <w:iCs/>
        </w:rPr>
        <w:t>CellGroupConfig</w:t>
      </w:r>
      <w:r w:rsidRPr="00DE7B59">
        <w:rPr>
          <w:rFonts w:ascii="Arial" w:eastAsia="DengXian" w:hAnsi="Arial"/>
          <w:b/>
        </w:rPr>
        <w:t xml:space="preserve"> (Table 7.1.1.3.14.1.3.3-1)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774F13A2"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11E0C76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5A849B7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11DC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0DCF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A095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4E9A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197D99F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CD8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78BE9"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328E"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1AF3" w14:textId="77777777" w:rsidR="0068448D" w:rsidRPr="00DE7B59" w:rsidRDefault="0068448D">
            <w:pPr>
              <w:keepNext/>
              <w:keepLines/>
              <w:spacing w:after="0"/>
              <w:rPr>
                <w:rFonts w:ascii="Arial" w:eastAsia="DengXian" w:hAnsi="Arial"/>
                <w:sz w:val="18"/>
              </w:rPr>
            </w:pPr>
          </w:p>
        </w:tc>
      </w:tr>
      <w:tr w:rsidR="0068448D" w:rsidRPr="00DE7B59" w14:paraId="5C1FCA4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2879F3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3298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D6DF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FD37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3F592C40"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9EF388"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193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25F9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9FAD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1402E8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36FC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4585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F12F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89C59" w14:textId="77777777" w:rsidR="0068448D" w:rsidRPr="00DE7B59" w:rsidRDefault="0068448D">
            <w:pPr>
              <w:keepNext/>
              <w:keepLines/>
              <w:spacing w:after="0"/>
              <w:rPr>
                <w:rFonts w:ascii="Arial" w:eastAsia="DengXian" w:hAnsi="Arial"/>
                <w:sz w:val="18"/>
              </w:rPr>
            </w:pPr>
          </w:p>
        </w:tc>
      </w:tr>
      <w:tr w:rsidR="0068448D" w:rsidRPr="00DE7B59" w14:paraId="52B60205"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A83FE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9650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68A8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18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309FC5E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78627E"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74C1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F2A2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0260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42097DBB"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887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0523C"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FA10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91BCED" w14:textId="77777777" w:rsidR="0068448D" w:rsidRPr="00DE7B59" w:rsidRDefault="0068448D">
            <w:pPr>
              <w:keepNext/>
              <w:keepLines/>
              <w:spacing w:after="0"/>
              <w:rPr>
                <w:rFonts w:ascii="Arial" w:eastAsia="DengXian" w:hAnsi="Arial"/>
                <w:sz w:val="18"/>
              </w:rPr>
            </w:pPr>
          </w:p>
        </w:tc>
      </w:tr>
      <w:tr w:rsidR="0068448D" w:rsidRPr="00DE7B59" w14:paraId="3045919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93A2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91ED2"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35A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4B6E" w14:textId="77777777" w:rsidR="0068448D" w:rsidRPr="00DE7B59" w:rsidRDefault="0068448D">
            <w:pPr>
              <w:keepNext/>
              <w:keepLines/>
              <w:spacing w:after="0"/>
              <w:rPr>
                <w:rFonts w:ascii="Arial" w:eastAsia="DengXian" w:hAnsi="Arial"/>
                <w:sz w:val="18"/>
              </w:rPr>
            </w:pPr>
          </w:p>
        </w:tc>
      </w:tr>
      <w:tr w:rsidR="0068448D" w:rsidRPr="00DE7B59" w14:paraId="0AC2D99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EB3B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0F189"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ED30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2D7F0" w14:textId="77777777" w:rsidR="0068448D" w:rsidRPr="00DE7B59" w:rsidRDefault="0068448D">
            <w:pPr>
              <w:keepNext/>
              <w:keepLines/>
              <w:spacing w:after="0"/>
              <w:rPr>
                <w:rFonts w:ascii="Arial" w:eastAsia="DengXian" w:hAnsi="Arial"/>
                <w:sz w:val="18"/>
              </w:rPr>
            </w:pPr>
          </w:p>
        </w:tc>
      </w:tr>
      <w:tr w:rsidR="0068448D" w:rsidRPr="00DE7B59" w14:paraId="08EC9A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27A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4844"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13DE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1BC96" w14:textId="77777777" w:rsidR="0068448D" w:rsidRPr="00DE7B59" w:rsidRDefault="0068448D">
            <w:pPr>
              <w:keepNext/>
              <w:keepLines/>
              <w:spacing w:after="0"/>
              <w:rPr>
                <w:rFonts w:ascii="Arial" w:eastAsia="DengXian" w:hAnsi="Arial"/>
                <w:sz w:val="18"/>
              </w:rPr>
            </w:pPr>
          </w:p>
        </w:tc>
      </w:tr>
      <w:tr w:rsidR="0068448D" w:rsidRPr="00DE7B59" w14:paraId="0C98843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6D90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20AF77"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864D5"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4248" w14:textId="77777777" w:rsidR="0068448D" w:rsidRPr="00DE7B59" w:rsidRDefault="0068448D">
            <w:pPr>
              <w:keepNext/>
              <w:keepLines/>
              <w:spacing w:after="0"/>
              <w:rPr>
                <w:rFonts w:ascii="Arial" w:eastAsia="DengXian" w:hAnsi="Arial"/>
                <w:sz w:val="18"/>
              </w:rPr>
            </w:pPr>
          </w:p>
        </w:tc>
      </w:tr>
    </w:tbl>
    <w:p w14:paraId="52153DCC" w14:textId="77777777" w:rsidR="0068448D" w:rsidRPr="00DE7B59" w:rsidRDefault="0068448D" w:rsidP="0068448D">
      <w:pPr>
        <w:rPr>
          <w:rFonts w:eastAsia="DengXian"/>
        </w:rPr>
      </w:pPr>
    </w:p>
    <w:p w14:paraId="13F092B4"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7.1.1.3.14.1.3.3-3: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7.1.1.3.14.1.3.3-2</w:t>
      </w:r>
      <w:r w:rsidRPr="00DE7B59">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DE7B59" w14:paraId="0FBD7DF3"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F38C3D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4193888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395964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2710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A676D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12A5F3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3F8BC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E9DB8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D97386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5CE03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12EC1C" w14:textId="77777777" w:rsidR="0068448D" w:rsidRPr="00DE7B59" w:rsidRDefault="0068448D">
            <w:pPr>
              <w:keepNext/>
              <w:keepLines/>
              <w:spacing w:after="0"/>
              <w:rPr>
                <w:rFonts w:ascii="Arial" w:eastAsia="DengXian" w:hAnsi="Arial"/>
                <w:sz w:val="18"/>
              </w:rPr>
            </w:pPr>
          </w:p>
        </w:tc>
      </w:tr>
      <w:tr w:rsidR="0068448D" w:rsidRPr="00DE7B59" w14:paraId="0BE24B7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5AA11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E1DD6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74BD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24B937" w14:textId="77777777" w:rsidR="0068448D" w:rsidRPr="00DE7B59" w:rsidRDefault="0068448D">
            <w:pPr>
              <w:keepNext/>
              <w:keepLines/>
              <w:spacing w:after="0"/>
              <w:rPr>
                <w:rFonts w:ascii="Arial" w:eastAsia="DengXian" w:hAnsi="Arial"/>
                <w:sz w:val="18"/>
              </w:rPr>
            </w:pPr>
          </w:p>
        </w:tc>
      </w:tr>
      <w:tr w:rsidR="0068448D" w:rsidRPr="00DE7B59" w14:paraId="7FD297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6284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6F475B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55280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EE5F81" w14:textId="77777777" w:rsidR="0068448D" w:rsidRPr="00DE7B59" w:rsidRDefault="0068448D">
            <w:pPr>
              <w:keepNext/>
              <w:keepLines/>
              <w:spacing w:after="0"/>
              <w:rPr>
                <w:rFonts w:ascii="Arial" w:eastAsia="DengXian" w:hAnsi="Arial"/>
                <w:sz w:val="18"/>
              </w:rPr>
            </w:pPr>
          </w:p>
        </w:tc>
      </w:tr>
      <w:tr w:rsidR="0068448D" w:rsidRPr="00DE7B59" w14:paraId="07C5F0C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FBA5F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D1B201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4AAFC0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290B2" w14:textId="77777777" w:rsidR="0068448D" w:rsidRPr="00DE7B59" w:rsidRDefault="0068448D">
            <w:pPr>
              <w:keepNext/>
              <w:keepLines/>
              <w:spacing w:after="0"/>
              <w:rPr>
                <w:rFonts w:ascii="Arial" w:eastAsia="DengXian" w:hAnsi="Arial"/>
                <w:sz w:val="18"/>
              </w:rPr>
            </w:pPr>
          </w:p>
        </w:tc>
      </w:tr>
      <w:tr w:rsidR="0068448D" w:rsidRPr="00DE7B59" w14:paraId="372FB1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FB3D74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157248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20FF1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E63FF0" w14:textId="77777777" w:rsidR="0068448D" w:rsidRPr="00DE7B59" w:rsidRDefault="0068448D">
            <w:pPr>
              <w:keepNext/>
              <w:keepLines/>
              <w:spacing w:after="0"/>
              <w:rPr>
                <w:rFonts w:ascii="Arial" w:eastAsia="DengXian" w:hAnsi="Arial"/>
                <w:sz w:val="18"/>
              </w:rPr>
            </w:pPr>
          </w:p>
        </w:tc>
      </w:tr>
      <w:tr w:rsidR="0068448D" w:rsidRPr="00DE7B59" w14:paraId="721B5A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BB2C6D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4842D4E"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CAF0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76D022" w14:textId="77777777" w:rsidR="0068448D" w:rsidRPr="00DE7B59" w:rsidRDefault="0068448D">
            <w:pPr>
              <w:keepNext/>
              <w:keepLines/>
              <w:spacing w:after="0"/>
              <w:rPr>
                <w:rFonts w:ascii="Arial" w:eastAsia="DengXian" w:hAnsi="Arial"/>
                <w:sz w:val="18"/>
              </w:rPr>
            </w:pPr>
          </w:p>
        </w:tc>
      </w:tr>
      <w:tr w:rsidR="0068448D" w:rsidRPr="00DE7B59" w14:paraId="78052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E7C273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BFA33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8A1A4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7.1.1.3.14.1.3.3-4</w:t>
            </w:r>
          </w:p>
        </w:tc>
        <w:tc>
          <w:tcPr>
            <w:tcW w:w="1245" w:type="dxa"/>
            <w:tcBorders>
              <w:top w:val="single" w:sz="4" w:space="0" w:color="auto"/>
              <w:left w:val="single" w:sz="4" w:space="0" w:color="auto"/>
              <w:bottom w:val="single" w:sz="4" w:space="0" w:color="auto"/>
              <w:right w:val="single" w:sz="4" w:space="0" w:color="auto"/>
            </w:tcBorders>
          </w:tcPr>
          <w:p w14:paraId="1C1F4E22" w14:textId="77777777" w:rsidR="0068448D" w:rsidRPr="00DE7B59" w:rsidRDefault="0068448D">
            <w:pPr>
              <w:keepNext/>
              <w:keepLines/>
              <w:spacing w:after="0"/>
              <w:rPr>
                <w:rFonts w:ascii="Arial" w:eastAsia="DengXian" w:hAnsi="Arial"/>
                <w:sz w:val="18"/>
              </w:rPr>
            </w:pPr>
          </w:p>
        </w:tc>
      </w:tr>
      <w:tr w:rsidR="0068448D" w:rsidRPr="00DE7B59" w14:paraId="7FCA8A6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87ECD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958C9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3FFF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71917" w14:textId="77777777" w:rsidR="0068448D" w:rsidRPr="00DE7B59" w:rsidRDefault="0068448D">
            <w:pPr>
              <w:keepNext/>
              <w:keepLines/>
              <w:spacing w:after="0"/>
              <w:rPr>
                <w:rFonts w:ascii="Arial" w:eastAsia="DengXian" w:hAnsi="Arial"/>
                <w:sz w:val="18"/>
              </w:rPr>
            </w:pPr>
          </w:p>
        </w:tc>
      </w:tr>
      <w:tr w:rsidR="0068448D" w:rsidRPr="00DE7B59" w14:paraId="22B58E6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82C85C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F1526F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983CAD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00A3590" w14:textId="77777777" w:rsidR="0068448D" w:rsidRPr="00DE7B59" w:rsidRDefault="0068448D">
            <w:pPr>
              <w:keepNext/>
              <w:keepLines/>
              <w:spacing w:after="0"/>
              <w:rPr>
                <w:rFonts w:ascii="Arial" w:eastAsia="DengXian" w:hAnsi="Arial"/>
                <w:sz w:val="18"/>
              </w:rPr>
            </w:pPr>
          </w:p>
        </w:tc>
      </w:tr>
      <w:tr w:rsidR="0068448D" w:rsidRPr="00DE7B59" w14:paraId="21656E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A25155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B128E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67B5F3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00A276" w14:textId="77777777" w:rsidR="0068448D" w:rsidRPr="00DE7B59" w:rsidRDefault="0068448D">
            <w:pPr>
              <w:keepNext/>
              <w:keepLines/>
              <w:spacing w:after="0"/>
              <w:rPr>
                <w:rFonts w:ascii="Arial" w:eastAsia="DengXian" w:hAnsi="Arial"/>
                <w:sz w:val="18"/>
              </w:rPr>
            </w:pPr>
          </w:p>
        </w:tc>
      </w:tr>
      <w:tr w:rsidR="0068448D" w:rsidRPr="00DE7B59" w14:paraId="510E366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B57569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A2466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7301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1829F4" w14:textId="77777777" w:rsidR="0068448D" w:rsidRPr="00DE7B59" w:rsidRDefault="0068448D">
            <w:pPr>
              <w:keepNext/>
              <w:keepLines/>
              <w:spacing w:after="0"/>
              <w:rPr>
                <w:rFonts w:ascii="Arial" w:eastAsia="DengXian" w:hAnsi="Arial"/>
                <w:sz w:val="18"/>
              </w:rPr>
            </w:pPr>
          </w:p>
        </w:tc>
      </w:tr>
      <w:tr w:rsidR="0068448D" w:rsidRPr="00DE7B59" w14:paraId="61467E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8FEA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5F4914"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83656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D4D6EF" w14:textId="77777777" w:rsidR="0068448D" w:rsidRPr="00DE7B59" w:rsidRDefault="0068448D">
            <w:pPr>
              <w:keepNext/>
              <w:keepLines/>
              <w:spacing w:after="0"/>
              <w:rPr>
                <w:rFonts w:ascii="Arial" w:eastAsia="DengXian" w:hAnsi="Arial"/>
                <w:sz w:val="18"/>
              </w:rPr>
            </w:pPr>
          </w:p>
        </w:tc>
      </w:tr>
      <w:tr w:rsidR="0068448D" w:rsidRPr="00DE7B59" w14:paraId="3A34A00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6E8D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4429A8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2F41E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00F7F1" w14:textId="77777777" w:rsidR="0068448D" w:rsidRPr="00DE7B59" w:rsidRDefault="0068448D">
            <w:pPr>
              <w:keepNext/>
              <w:keepLines/>
              <w:spacing w:after="0"/>
              <w:rPr>
                <w:rFonts w:ascii="Arial" w:eastAsia="DengXian" w:hAnsi="Arial"/>
                <w:sz w:val="18"/>
              </w:rPr>
            </w:pPr>
          </w:p>
        </w:tc>
      </w:tr>
      <w:tr w:rsidR="0068448D" w:rsidRPr="00DE7B59" w14:paraId="4D43636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EC37B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4211A2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4F615E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B21102" w14:textId="77777777" w:rsidR="0068448D" w:rsidRPr="00DE7B59" w:rsidRDefault="0068448D">
            <w:pPr>
              <w:keepNext/>
              <w:keepLines/>
              <w:spacing w:after="0"/>
              <w:rPr>
                <w:rFonts w:ascii="Arial" w:eastAsia="DengXian" w:hAnsi="Arial"/>
                <w:sz w:val="18"/>
              </w:rPr>
            </w:pPr>
          </w:p>
        </w:tc>
      </w:tr>
    </w:tbl>
    <w:p w14:paraId="2D483810" w14:textId="77777777" w:rsidR="0068448D" w:rsidRPr="00DE7B59" w:rsidRDefault="0068448D" w:rsidP="0068448D">
      <w:pPr>
        <w:rPr>
          <w:rFonts w:eastAsia="DengXian"/>
          <w:lang w:eastAsia="sv-SE"/>
        </w:rPr>
      </w:pPr>
    </w:p>
    <w:p w14:paraId="469B7DA7" w14:textId="77777777" w:rsidR="0068448D" w:rsidRPr="00DE7B59" w:rsidRDefault="0068448D" w:rsidP="0068448D">
      <w:pPr>
        <w:pStyle w:val="TH"/>
        <w:rPr>
          <w:rFonts w:eastAsia="SimSun"/>
          <w:lang w:eastAsia="en-US"/>
        </w:rPr>
      </w:pPr>
      <w:r w:rsidRPr="00DE7B59">
        <w:t xml:space="preserve">Table 7.1.1.3.14.1.3.3-4: </w:t>
      </w:r>
      <w:r w:rsidRPr="00DE7B59">
        <w:rPr>
          <w:i/>
        </w:rPr>
        <w:t xml:space="preserve">PUSCH-TimeDomainResourceAllocationList </w:t>
      </w:r>
      <w:r w:rsidRPr="00DE7B59">
        <w:t>(Table 7.1.1.3.14.1.3.3-3)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41C61F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6304037" w14:textId="77777777" w:rsidR="0068448D" w:rsidRPr="00DE7B59" w:rsidRDefault="0068448D">
            <w:pPr>
              <w:pStyle w:val="TAH"/>
              <w:jc w:val="left"/>
              <w:rPr>
                <w:b w:val="0"/>
              </w:rPr>
            </w:pPr>
            <w:r w:rsidRPr="00DE7B59">
              <w:rPr>
                <w:b w:val="0"/>
              </w:rPr>
              <w:t>Derivation Path: TS 38.508-1 [4], Table 4.6.3-122A</w:t>
            </w:r>
          </w:p>
        </w:tc>
      </w:tr>
      <w:tr w:rsidR="0068448D" w:rsidRPr="00DE7B59" w14:paraId="7CC0C2C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5F381"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BB61FF"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6AB4E13"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04DF11F6" w14:textId="77777777" w:rsidR="0068448D" w:rsidRPr="00DE7B59" w:rsidRDefault="0068448D">
            <w:pPr>
              <w:pStyle w:val="TAH"/>
            </w:pPr>
            <w:r w:rsidRPr="00DE7B59">
              <w:t>Condition</w:t>
            </w:r>
          </w:p>
        </w:tc>
      </w:tr>
      <w:tr w:rsidR="0068448D" w:rsidRPr="00DE7B59" w14:paraId="72639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FD909C" w14:textId="11C5710C"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A16040"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4CF65E3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288BA66" w14:textId="77777777" w:rsidR="0068448D" w:rsidRPr="00DE7B59" w:rsidRDefault="0068448D">
            <w:pPr>
              <w:pStyle w:val="TAL"/>
            </w:pPr>
          </w:p>
        </w:tc>
      </w:tr>
      <w:tr w:rsidR="0068448D" w:rsidRPr="00DE7B59" w14:paraId="28F7BCE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1769C88" w14:textId="77777777" w:rsidR="0068448D" w:rsidRPr="00DE7B59" w:rsidRDefault="0068448D">
            <w:pPr>
              <w:pStyle w:val="TAL"/>
            </w:pPr>
            <w:bookmarkStart w:id="61" w:name="_Hlk133390894"/>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E5FFD1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7E87DE"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82F485B" w14:textId="77777777" w:rsidR="0068448D" w:rsidRPr="00DE7B59" w:rsidRDefault="0068448D">
            <w:pPr>
              <w:pStyle w:val="TAL"/>
            </w:pPr>
          </w:p>
        </w:tc>
      </w:tr>
      <w:tr w:rsidR="0068448D" w:rsidRPr="00DE7B59" w14:paraId="21E02813" w14:textId="77777777" w:rsidTr="0068448D">
        <w:tc>
          <w:tcPr>
            <w:tcW w:w="4535" w:type="dxa"/>
            <w:tcBorders>
              <w:top w:val="single" w:sz="4" w:space="0" w:color="auto"/>
              <w:left w:val="single" w:sz="4" w:space="0" w:color="auto"/>
              <w:bottom w:val="nil"/>
              <w:right w:val="single" w:sz="4" w:space="0" w:color="auto"/>
            </w:tcBorders>
            <w:hideMark/>
          </w:tcPr>
          <w:p w14:paraId="4315B3D8"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2A13079"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CCD64FA"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A7AE8D" w14:textId="77777777" w:rsidR="0068448D" w:rsidRPr="00DE7B59" w:rsidRDefault="0068448D">
            <w:pPr>
              <w:pStyle w:val="TAL"/>
            </w:pPr>
          </w:p>
        </w:tc>
      </w:tr>
      <w:tr w:rsidR="0068448D" w:rsidRPr="00DE7B59" w14:paraId="56E1C40B" w14:textId="77777777" w:rsidTr="0068448D">
        <w:tc>
          <w:tcPr>
            <w:tcW w:w="4535" w:type="dxa"/>
            <w:tcBorders>
              <w:top w:val="single" w:sz="4" w:space="0" w:color="auto"/>
              <w:left w:val="single" w:sz="4" w:space="0" w:color="auto"/>
              <w:bottom w:val="nil"/>
              <w:right w:val="single" w:sz="4" w:space="0" w:color="auto"/>
            </w:tcBorders>
            <w:hideMark/>
          </w:tcPr>
          <w:p w14:paraId="2F6E1401"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D023F8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A4D1895"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AB4D87C" w14:textId="77777777" w:rsidR="0068448D" w:rsidRPr="00DE7B59" w:rsidRDefault="0068448D">
            <w:pPr>
              <w:pStyle w:val="TAL"/>
              <w:rPr>
                <w:lang w:eastAsia="en-US"/>
              </w:rPr>
            </w:pPr>
          </w:p>
        </w:tc>
      </w:tr>
      <w:tr w:rsidR="0068448D" w:rsidRPr="00DE7B59" w14:paraId="4197E1D0" w14:textId="77777777" w:rsidTr="0068448D">
        <w:tc>
          <w:tcPr>
            <w:tcW w:w="4535" w:type="dxa"/>
            <w:tcBorders>
              <w:top w:val="single" w:sz="4" w:space="0" w:color="auto"/>
              <w:left w:val="single" w:sz="4" w:space="0" w:color="auto"/>
              <w:bottom w:val="nil"/>
              <w:right w:val="single" w:sz="4" w:space="0" w:color="auto"/>
            </w:tcBorders>
            <w:hideMark/>
          </w:tcPr>
          <w:p w14:paraId="2E2AC046"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391F14F2" w14:textId="77777777" w:rsidR="0068448D" w:rsidRPr="00DE7B59" w:rsidRDefault="0068448D">
            <w:pPr>
              <w:pStyle w:val="TAL"/>
              <w:rPr>
                <w:lang w:eastAsia="zh-CN"/>
              </w:rPr>
            </w:pPr>
            <w:r w:rsidRPr="00DE7B59">
              <w:rPr>
                <w:lang w:eastAsia="zh-CN"/>
              </w:rPr>
              <w:t>n20</w:t>
            </w:r>
          </w:p>
        </w:tc>
        <w:tc>
          <w:tcPr>
            <w:tcW w:w="1700" w:type="dxa"/>
            <w:tcBorders>
              <w:top w:val="single" w:sz="4" w:space="0" w:color="auto"/>
              <w:left w:val="single" w:sz="4" w:space="0" w:color="auto"/>
              <w:bottom w:val="single" w:sz="4" w:space="0" w:color="auto"/>
              <w:right w:val="single" w:sz="4" w:space="0" w:color="auto"/>
            </w:tcBorders>
          </w:tcPr>
          <w:p w14:paraId="787367BF"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5FF070" w14:textId="77777777" w:rsidR="0068448D" w:rsidRPr="00DE7B59" w:rsidRDefault="0068448D">
            <w:pPr>
              <w:pStyle w:val="TAL"/>
            </w:pPr>
          </w:p>
        </w:tc>
      </w:tr>
      <w:tr w:rsidR="0068448D" w:rsidRPr="00DE7B59" w14:paraId="08F2130E" w14:textId="77777777" w:rsidTr="0068448D">
        <w:tc>
          <w:tcPr>
            <w:tcW w:w="4535" w:type="dxa"/>
            <w:tcBorders>
              <w:top w:val="single" w:sz="4" w:space="0" w:color="auto"/>
              <w:left w:val="single" w:sz="4" w:space="0" w:color="auto"/>
              <w:bottom w:val="nil"/>
              <w:right w:val="single" w:sz="4" w:space="0" w:color="auto"/>
            </w:tcBorders>
            <w:hideMark/>
          </w:tcPr>
          <w:p w14:paraId="7ABEBC6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4EC571"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2F923A5"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D92F22" w14:textId="77777777" w:rsidR="0068448D" w:rsidRPr="00DE7B59" w:rsidRDefault="0068448D">
            <w:pPr>
              <w:pStyle w:val="TAL"/>
            </w:pPr>
          </w:p>
        </w:tc>
      </w:tr>
      <w:tr w:rsidR="0068448D" w:rsidRPr="00DE7B59" w14:paraId="2B6F1910" w14:textId="77777777" w:rsidTr="0068448D">
        <w:tc>
          <w:tcPr>
            <w:tcW w:w="4535" w:type="dxa"/>
            <w:tcBorders>
              <w:top w:val="single" w:sz="4" w:space="0" w:color="auto"/>
              <w:left w:val="single" w:sz="4" w:space="0" w:color="auto"/>
              <w:bottom w:val="nil"/>
              <w:right w:val="single" w:sz="4" w:space="0" w:color="auto"/>
            </w:tcBorders>
            <w:hideMark/>
          </w:tcPr>
          <w:p w14:paraId="49D1C28C"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1531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7E9313"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CE5F7" w14:textId="77777777" w:rsidR="0068448D" w:rsidRPr="00DE7B59" w:rsidRDefault="0068448D">
            <w:pPr>
              <w:pStyle w:val="TAL"/>
            </w:pPr>
          </w:p>
        </w:tc>
      </w:tr>
      <w:tr w:rsidR="0068448D" w:rsidRPr="00DE7B59" w14:paraId="39ABF85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02136AE"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53B901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912DABC"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335E09D5" w14:textId="77777777" w:rsidR="0068448D" w:rsidRPr="00DE7B59" w:rsidRDefault="0068448D">
            <w:pPr>
              <w:pStyle w:val="TAL"/>
            </w:pPr>
          </w:p>
        </w:tc>
        <w:bookmarkEnd w:id="61"/>
      </w:tr>
      <w:tr w:rsidR="0068448D" w:rsidRPr="00DE7B59" w14:paraId="2BBA143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61D6ED"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57F0EF9"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66E4E3B"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60BC1D3A" w14:textId="77777777" w:rsidR="0068448D" w:rsidRPr="00DE7B59" w:rsidRDefault="0068448D">
            <w:pPr>
              <w:pStyle w:val="TAL"/>
            </w:pPr>
          </w:p>
        </w:tc>
      </w:tr>
      <w:tr w:rsidR="0068448D" w:rsidRPr="00DE7B59" w14:paraId="52368B69" w14:textId="77777777" w:rsidTr="0068448D">
        <w:tc>
          <w:tcPr>
            <w:tcW w:w="4535" w:type="dxa"/>
            <w:tcBorders>
              <w:top w:val="single" w:sz="4" w:space="0" w:color="auto"/>
              <w:left w:val="single" w:sz="4" w:space="0" w:color="auto"/>
              <w:bottom w:val="nil"/>
              <w:right w:val="single" w:sz="4" w:space="0" w:color="auto"/>
            </w:tcBorders>
            <w:hideMark/>
          </w:tcPr>
          <w:p w14:paraId="1CA622CD"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C91DB61"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299E7F6"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4AC66" w14:textId="77777777" w:rsidR="0068448D" w:rsidRPr="00DE7B59" w:rsidRDefault="0068448D">
            <w:pPr>
              <w:pStyle w:val="TAL"/>
            </w:pPr>
          </w:p>
        </w:tc>
      </w:tr>
      <w:tr w:rsidR="0068448D" w:rsidRPr="00DE7B59" w14:paraId="33674769" w14:textId="77777777" w:rsidTr="0068448D">
        <w:tc>
          <w:tcPr>
            <w:tcW w:w="4535" w:type="dxa"/>
            <w:tcBorders>
              <w:top w:val="single" w:sz="4" w:space="0" w:color="auto"/>
              <w:left w:val="single" w:sz="4" w:space="0" w:color="auto"/>
              <w:bottom w:val="nil"/>
              <w:right w:val="single" w:sz="4" w:space="0" w:color="auto"/>
            </w:tcBorders>
            <w:hideMark/>
          </w:tcPr>
          <w:p w14:paraId="118F2A7E"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C5DD41A"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69EC95A"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49F6EB7" w14:textId="77777777" w:rsidR="0068448D" w:rsidRPr="00DE7B59" w:rsidRDefault="0068448D">
            <w:pPr>
              <w:pStyle w:val="TAL"/>
              <w:rPr>
                <w:lang w:eastAsia="en-US"/>
              </w:rPr>
            </w:pPr>
          </w:p>
        </w:tc>
      </w:tr>
      <w:tr w:rsidR="0068448D" w:rsidRPr="00DE7B59" w14:paraId="7115B325" w14:textId="77777777" w:rsidTr="0068448D">
        <w:tc>
          <w:tcPr>
            <w:tcW w:w="4535" w:type="dxa"/>
            <w:tcBorders>
              <w:top w:val="single" w:sz="4" w:space="0" w:color="auto"/>
              <w:left w:val="single" w:sz="4" w:space="0" w:color="auto"/>
              <w:bottom w:val="nil"/>
              <w:right w:val="single" w:sz="4" w:space="0" w:color="auto"/>
            </w:tcBorders>
            <w:hideMark/>
          </w:tcPr>
          <w:p w14:paraId="1C2B5453"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4EAB13" w14:textId="77777777" w:rsidR="0068448D" w:rsidRPr="00DE7B59" w:rsidRDefault="0068448D">
            <w:pPr>
              <w:pStyle w:val="TAL"/>
              <w:rPr>
                <w:lang w:eastAsia="zh-CN"/>
              </w:rPr>
            </w:pPr>
            <w:r w:rsidRPr="00DE7B59">
              <w:rPr>
                <w:lang w:eastAsia="zh-CN"/>
              </w:rPr>
              <w:t>n32</w:t>
            </w:r>
          </w:p>
        </w:tc>
        <w:tc>
          <w:tcPr>
            <w:tcW w:w="1700" w:type="dxa"/>
            <w:tcBorders>
              <w:top w:val="single" w:sz="4" w:space="0" w:color="auto"/>
              <w:left w:val="single" w:sz="4" w:space="0" w:color="auto"/>
              <w:bottom w:val="single" w:sz="4" w:space="0" w:color="auto"/>
              <w:right w:val="single" w:sz="4" w:space="0" w:color="auto"/>
            </w:tcBorders>
          </w:tcPr>
          <w:p w14:paraId="7605D735"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E0E41" w14:textId="77777777" w:rsidR="0068448D" w:rsidRPr="00DE7B59" w:rsidRDefault="0068448D">
            <w:pPr>
              <w:pStyle w:val="TAL"/>
            </w:pPr>
          </w:p>
        </w:tc>
      </w:tr>
      <w:tr w:rsidR="0068448D" w:rsidRPr="00DE7B59" w14:paraId="579B36B0" w14:textId="77777777" w:rsidTr="0068448D">
        <w:tc>
          <w:tcPr>
            <w:tcW w:w="4535" w:type="dxa"/>
            <w:tcBorders>
              <w:top w:val="single" w:sz="4" w:space="0" w:color="auto"/>
              <w:left w:val="single" w:sz="4" w:space="0" w:color="auto"/>
              <w:bottom w:val="nil"/>
              <w:right w:val="single" w:sz="4" w:space="0" w:color="auto"/>
            </w:tcBorders>
            <w:hideMark/>
          </w:tcPr>
          <w:p w14:paraId="688682FB"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BD0CC"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C65CE04"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9D5A3A" w14:textId="77777777" w:rsidR="0068448D" w:rsidRPr="00DE7B59" w:rsidRDefault="0068448D">
            <w:pPr>
              <w:pStyle w:val="TAL"/>
            </w:pPr>
          </w:p>
        </w:tc>
      </w:tr>
      <w:tr w:rsidR="0068448D" w:rsidRPr="00DE7B59" w14:paraId="6B947720" w14:textId="77777777" w:rsidTr="0068448D">
        <w:tc>
          <w:tcPr>
            <w:tcW w:w="4535" w:type="dxa"/>
            <w:tcBorders>
              <w:top w:val="single" w:sz="4" w:space="0" w:color="auto"/>
              <w:left w:val="single" w:sz="4" w:space="0" w:color="auto"/>
              <w:bottom w:val="nil"/>
              <w:right w:val="single" w:sz="4" w:space="0" w:color="auto"/>
            </w:tcBorders>
            <w:hideMark/>
          </w:tcPr>
          <w:p w14:paraId="788DF30C"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B20FE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2187378"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12B41C" w14:textId="77777777" w:rsidR="0068448D" w:rsidRPr="00DE7B59" w:rsidRDefault="0068448D">
            <w:pPr>
              <w:pStyle w:val="TAL"/>
            </w:pPr>
          </w:p>
        </w:tc>
      </w:tr>
      <w:tr w:rsidR="0068448D" w:rsidRPr="00DE7B59" w14:paraId="3E5300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9AB087A"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17101EA"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76366CC"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B6B4C17" w14:textId="77777777" w:rsidR="0068448D" w:rsidRPr="00DE7B59" w:rsidRDefault="0068448D">
            <w:pPr>
              <w:pStyle w:val="TAL"/>
            </w:pPr>
          </w:p>
        </w:tc>
      </w:tr>
      <w:tr w:rsidR="0068448D" w:rsidRPr="00DE7B59" w14:paraId="2E0B02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378E96"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1B65B94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2880C54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F1C5C3A" w14:textId="77777777" w:rsidR="0068448D" w:rsidRPr="00DE7B59" w:rsidRDefault="0068448D">
            <w:pPr>
              <w:pStyle w:val="TAL"/>
            </w:pPr>
          </w:p>
        </w:tc>
      </w:tr>
    </w:tbl>
    <w:p w14:paraId="7769C679" w14:textId="77777777" w:rsidR="0068448D" w:rsidRPr="00DE7B59" w:rsidRDefault="0068448D" w:rsidP="0068448D">
      <w:pPr>
        <w:rPr>
          <w:rFonts w:eastAsia="DengXian"/>
          <w:lang w:eastAsia="sv-SE"/>
        </w:rPr>
      </w:pPr>
    </w:p>
    <w:p w14:paraId="2FF001D9" w14:textId="77777777" w:rsidR="0068448D" w:rsidRPr="00DE7B59" w:rsidRDefault="0068448D" w:rsidP="0068448D">
      <w:pPr>
        <w:pStyle w:val="TH"/>
        <w:rPr>
          <w:rFonts w:eastAsia="SimSun"/>
          <w:lang w:eastAsia="en-US"/>
        </w:rPr>
      </w:pPr>
      <w:bookmarkStart w:id="62" w:name="_Hlk42806978"/>
      <w:r w:rsidRPr="00DE7B59">
        <w:t>Table 7.1.1.3.14.1.3.3-5</w:t>
      </w:r>
      <w:bookmarkEnd w:id="62"/>
      <w:r w:rsidRPr="00DE7B59">
        <w:t>: Physical layer parameters for DCI format 0_1 (Step 5 &amp; 10, Table 7.1.1.3.14.1.3.2-1)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4A4D80F3"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2583BF45"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026C239C"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A58BDAD"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59714FB1"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B0B1BD4"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24378EC0" w14:textId="77777777" w:rsidR="0068448D" w:rsidRPr="00DE7B59" w:rsidRDefault="0068448D">
            <w:pPr>
              <w:pStyle w:val="TAH"/>
            </w:pPr>
            <w:r w:rsidRPr="00DE7B59">
              <w:t>Condition</w:t>
            </w:r>
          </w:p>
        </w:tc>
      </w:tr>
      <w:tr w:rsidR="0068448D" w:rsidRPr="00DE7B59" w14:paraId="2750476F"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099ED292"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2D00D5AD"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141225E2"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hideMark/>
          </w:tcPr>
          <w:p w14:paraId="174403BE" w14:textId="77777777" w:rsidR="0068448D" w:rsidRPr="00DE7B59" w:rsidRDefault="0068448D">
            <w:pPr>
              <w:pStyle w:val="TAC"/>
              <w:jc w:val="left"/>
              <w:rPr>
                <w:lang w:eastAsia="zh-CN"/>
              </w:rPr>
            </w:pPr>
            <w:r w:rsidRPr="00DE7B59">
              <w:rPr>
                <w:lang w:eastAsia="zh-CN"/>
              </w:rPr>
              <w:t>Step 5</w:t>
            </w:r>
          </w:p>
        </w:tc>
      </w:tr>
      <w:tr w:rsidR="0068448D" w:rsidRPr="00DE7B59" w14:paraId="3717B5E4"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4DD14062" w14:textId="77777777" w:rsidR="0068448D" w:rsidRPr="00DE7B59"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6F9FC3A2" w14:textId="77777777" w:rsidR="0068448D" w:rsidRPr="00DE7B59" w:rsidRDefault="0068448D">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5F20FFB5" w14:textId="77777777" w:rsidR="0068448D" w:rsidRPr="00DE7B59" w:rsidRDefault="0068448D">
            <w:pPr>
              <w:pStyle w:val="TAC"/>
            </w:pPr>
            <w:r w:rsidRPr="00DE7B59">
              <w:t>“1”</w:t>
            </w:r>
          </w:p>
        </w:tc>
        <w:tc>
          <w:tcPr>
            <w:tcW w:w="1380" w:type="dxa"/>
            <w:tcBorders>
              <w:top w:val="nil"/>
              <w:left w:val="nil"/>
              <w:bottom w:val="single" w:sz="4" w:space="0" w:color="auto"/>
              <w:right w:val="single" w:sz="4" w:space="0" w:color="auto"/>
            </w:tcBorders>
            <w:hideMark/>
          </w:tcPr>
          <w:p w14:paraId="0FFEA54A" w14:textId="77777777" w:rsidR="0068448D" w:rsidRPr="00DE7B59" w:rsidRDefault="0068448D">
            <w:pPr>
              <w:pStyle w:val="TAC"/>
              <w:jc w:val="left"/>
              <w:rPr>
                <w:lang w:eastAsia="zh-CN"/>
              </w:rPr>
            </w:pPr>
            <w:r w:rsidRPr="00DE7B59">
              <w:rPr>
                <w:lang w:eastAsia="zh-CN"/>
              </w:rPr>
              <w:t>Step 10</w:t>
            </w:r>
          </w:p>
        </w:tc>
      </w:tr>
      <w:tr w:rsidR="0068448D" w:rsidRPr="00DE7B59" w14:paraId="5B4AE501"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23A9B389" w14:textId="77777777" w:rsidR="0068448D" w:rsidRPr="00DE7B59" w:rsidRDefault="0068448D">
            <w:pPr>
              <w:pStyle w:val="TAL"/>
              <w:rPr>
                <w:lang w:eastAsia="en-US"/>
              </w:rPr>
            </w:pPr>
            <w:r w:rsidRPr="00DE7B59">
              <w:t>Redundancy version</w:t>
            </w:r>
          </w:p>
        </w:tc>
        <w:tc>
          <w:tcPr>
            <w:tcW w:w="4023" w:type="dxa"/>
            <w:tcBorders>
              <w:top w:val="nil"/>
              <w:left w:val="nil"/>
              <w:bottom w:val="single" w:sz="4" w:space="0" w:color="auto"/>
              <w:right w:val="single" w:sz="4" w:space="0" w:color="auto"/>
            </w:tcBorders>
            <w:noWrap/>
            <w:hideMark/>
          </w:tcPr>
          <w:p w14:paraId="40596217" w14:textId="77777777" w:rsidR="0068448D" w:rsidRPr="00DE7B59" w:rsidRDefault="0068448D">
            <w:pPr>
              <w:pStyle w:val="TAL"/>
            </w:pPr>
            <w:r w:rsidRPr="00DE7B59">
              <w:t>RV #0 to be used</w:t>
            </w:r>
          </w:p>
        </w:tc>
        <w:tc>
          <w:tcPr>
            <w:tcW w:w="1559" w:type="dxa"/>
            <w:tcBorders>
              <w:top w:val="nil"/>
              <w:left w:val="nil"/>
              <w:bottom w:val="single" w:sz="4" w:space="0" w:color="auto"/>
              <w:right w:val="single" w:sz="4" w:space="0" w:color="auto"/>
            </w:tcBorders>
            <w:noWrap/>
            <w:hideMark/>
          </w:tcPr>
          <w:p w14:paraId="4014E598" w14:textId="77777777" w:rsidR="0068448D" w:rsidRPr="00DE7B59" w:rsidRDefault="0068448D">
            <w:pPr>
              <w:pStyle w:val="TAC"/>
              <w:rPr>
                <w:lang w:eastAsia="zh-CN"/>
              </w:rPr>
            </w:pPr>
            <w:r w:rsidRPr="00DE7B59">
              <w:rPr>
                <w:lang w:eastAsia="zh-CN"/>
              </w:rPr>
              <w:t>“00”</w:t>
            </w:r>
          </w:p>
        </w:tc>
        <w:tc>
          <w:tcPr>
            <w:tcW w:w="1380" w:type="dxa"/>
            <w:tcBorders>
              <w:top w:val="nil"/>
              <w:left w:val="nil"/>
              <w:bottom w:val="single" w:sz="4" w:space="0" w:color="auto"/>
              <w:right w:val="single" w:sz="4" w:space="0" w:color="auto"/>
            </w:tcBorders>
            <w:hideMark/>
          </w:tcPr>
          <w:p w14:paraId="7CB8DEDE" w14:textId="77777777" w:rsidR="0068448D" w:rsidRPr="00DE7B59" w:rsidRDefault="0068448D">
            <w:pPr>
              <w:pStyle w:val="TAC"/>
              <w:jc w:val="left"/>
              <w:rPr>
                <w:lang w:eastAsia="en-US"/>
              </w:rPr>
            </w:pPr>
            <w:r w:rsidRPr="00DE7B59">
              <w:rPr>
                <w:lang w:eastAsia="zh-CN"/>
              </w:rPr>
              <w:t>Step 5</w:t>
            </w:r>
          </w:p>
        </w:tc>
      </w:tr>
      <w:tr w:rsidR="0068448D" w:rsidRPr="00DE7B59" w14:paraId="57D3ED7E"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63404907" w14:textId="77777777" w:rsidR="0068448D" w:rsidRPr="00DE7B59" w:rsidRDefault="0068448D">
            <w:pPr>
              <w:pStyle w:val="TAL"/>
            </w:pPr>
          </w:p>
        </w:tc>
        <w:tc>
          <w:tcPr>
            <w:tcW w:w="4023" w:type="dxa"/>
            <w:tcBorders>
              <w:top w:val="nil"/>
              <w:left w:val="nil"/>
              <w:bottom w:val="single" w:sz="4" w:space="0" w:color="auto"/>
              <w:right w:val="single" w:sz="4" w:space="0" w:color="auto"/>
            </w:tcBorders>
            <w:noWrap/>
            <w:hideMark/>
          </w:tcPr>
          <w:p w14:paraId="343E8070" w14:textId="77777777" w:rsidR="0068448D" w:rsidRPr="00DE7B59" w:rsidRDefault="0068448D">
            <w:pPr>
              <w:pStyle w:val="TAL"/>
            </w:pPr>
            <w:r w:rsidRPr="00DE7B59">
              <w:t>RV #2 to be used</w:t>
            </w:r>
          </w:p>
        </w:tc>
        <w:tc>
          <w:tcPr>
            <w:tcW w:w="1559" w:type="dxa"/>
            <w:tcBorders>
              <w:top w:val="nil"/>
              <w:left w:val="nil"/>
              <w:bottom w:val="single" w:sz="4" w:space="0" w:color="auto"/>
              <w:right w:val="single" w:sz="4" w:space="0" w:color="auto"/>
            </w:tcBorders>
            <w:noWrap/>
            <w:hideMark/>
          </w:tcPr>
          <w:p w14:paraId="5CD21BEE" w14:textId="77777777" w:rsidR="0068448D" w:rsidRPr="00DE7B59" w:rsidRDefault="0068448D">
            <w:pPr>
              <w:pStyle w:val="TAC"/>
              <w:rPr>
                <w:lang w:eastAsia="zh-CN"/>
              </w:rPr>
            </w:pPr>
            <w:r w:rsidRPr="00DE7B59">
              <w:rPr>
                <w:lang w:eastAsia="zh-CN"/>
              </w:rPr>
              <w:t>“10”</w:t>
            </w:r>
          </w:p>
        </w:tc>
        <w:tc>
          <w:tcPr>
            <w:tcW w:w="1380" w:type="dxa"/>
            <w:tcBorders>
              <w:top w:val="nil"/>
              <w:left w:val="nil"/>
              <w:bottom w:val="single" w:sz="4" w:space="0" w:color="auto"/>
              <w:right w:val="single" w:sz="4" w:space="0" w:color="auto"/>
            </w:tcBorders>
            <w:hideMark/>
          </w:tcPr>
          <w:p w14:paraId="03867219" w14:textId="77777777" w:rsidR="0068448D" w:rsidRPr="00DE7B59" w:rsidRDefault="0068448D">
            <w:pPr>
              <w:pStyle w:val="TAC"/>
              <w:jc w:val="left"/>
              <w:rPr>
                <w:lang w:eastAsia="zh-CN"/>
              </w:rPr>
            </w:pPr>
            <w:r w:rsidRPr="00DE7B59">
              <w:rPr>
                <w:lang w:eastAsia="zh-CN"/>
              </w:rPr>
              <w:t>Step 10</w:t>
            </w:r>
          </w:p>
        </w:tc>
      </w:tr>
    </w:tbl>
    <w:p w14:paraId="54E9E9E4" w14:textId="68DCC770" w:rsidR="00504CDA" w:rsidRPr="00DE7B59" w:rsidRDefault="00504CDA" w:rsidP="0068448D"/>
    <w:p w14:paraId="01B989BD" w14:textId="77777777" w:rsidR="0068448D" w:rsidRPr="00DE7B59" w:rsidRDefault="0068448D" w:rsidP="0068448D">
      <w:pPr>
        <w:pStyle w:val="Heading6"/>
        <w:rPr>
          <w:lang w:eastAsia="zh-CN"/>
        </w:rPr>
      </w:pPr>
      <w:r w:rsidRPr="00DE7B59">
        <w:rPr>
          <w:lang w:eastAsia="zh-CN"/>
        </w:rPr>
        <w:t>7.1.1.3.14.2</w:t>
      </w:r>
      <w:r w:rsidRPr="00DE7B59">
        <w:rPr>
          <w:lang w:eastAsia="zh-CN"/>
        </w:rPr>
        <w:tab/>
        <w:t>Correct Handling of UL HARQ process / PUSCH Repetition Type A enhancement / Increased maximum repetition number / configured grant</w:t>
      </w:r>
    </w:p>
    <w:p w14:paraId="45E5D87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7.1.1.3.14.2.1</w:t>
      </w:r>
      <w:r w:rsidRPr="00DE7B59">
        <w:rPr>
          <w:rFonts w:ascii="Arial" w:eastAsia="DengXian" w:hAnsi="Arial"/>
        </w:rPr>
        <w:tab/>
        <w:t>Test Purpose (TP)</w:t>
      </w:r>
    </w:p>
    <w:p w14:paraId="1DAE785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(1)</w:t>
      </w:r>
    </w:p>
    <w:p w14:paraId="494C99E5"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with</w:t>
      </w:r>
      <w:r w:rsidRPr="00DE7B59">
        <w:rPr>
          <w:rFonts w:ascii="Courier New" w:eastAsia="DengXian" w:hAnsi="Courier New"/>
          <w:sz w:val="16"/>
        </w:rPr>
        <w:t xml:space="preserve"> { UE in RRC_CONNECTED state and supporting configured grant based transmission with increased maximum number of PUSCH Type A repetitions.}</w:t>
      </w:r>
    </w:p>
    <w:p w14:paraId="1AB8C7AD"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ensure that</w:t>
      </w:r>
      <w:r w:rsidRPr="00DE7B59">
        <w:rPr>
          <w:rFonts w:ascii="Courier New" w:eastAsia="DengXian" w:hAnsi="Courier New"/>
          <w:sz w:val="16"/>
        </w:rPr>
        <w:t xml:space="preserve"> {</w:t>
      </w:r>
    </w:p>
    <w:p w14:paraId="3DD0F763"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when</w:t>
      </w:r>
      <w:r w:rsidRPr="00DE7B59">
        <w:rPr>
          <w:rFonts w:ascii="Courier New" w:eastAsia="DengXian" w:hAnsi="Courier New"/>
          <w:sz w:val="16"/>
        </w:rPr>
        <w:t xml:space="preserve"> { UE has data available for transmission and is provided a UL configured grant with repK-v1710 }</w:t>
      </w:r>
    </w:p>
    <w:p w14:paraId="14AF6C01"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then</w:t>
      </w:r>
      <w:r w:rsidRPr="00DE7B59">
        <w:rPr>
          <w:rFonts w:ascii="Courier New" w:eastAsia="DengXian" w:hAnsi="Courier New"/>
          <w:sz w:val="16"/>
        </w:rPr>
        <w:t xml:space="preserve"> { UE transmits a new MAC PDU and repeats sending the MAC PDU in the next repK-v1710-1 slots after first transmission and selects the redundancy version correctly }</w:t>
      </w:r>
    </w:p>
    <w:p w14:paraId="28CF3071"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p>
    <w:p w14:paraId="2F821CDE"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D9A44D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7.1.1.3.14.2.2</w:t>
      </w:r>
      <w:r w:rsidRPr="00DE7B59">
        <w:rPr>
          <w:rFonts w:ascii="Arial" w:eastAsia="DengXian" w:hAnsi="Arial"/>
        </w:rPr>
        <w:tab/>
        <w:t>Conformance requirements</w:t>
      </w:r>
    </w:p>
    <w:p w14:paraId="1250D8C9"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42994C38" w14:textId="77777777" w:rsidR="0068448D" w:rsidRPr="00DE7B59" w:rsidRDefault="0068448D" w:rsidP="0068448D">
      <w:pPr>
        <w:rPr>
          <w:rFonts w:eastAsia="DengXian"/>
          <w:lang w:eastAsia="sv-SE"/>
        </w:rPr>
      </w:pPr>
      <w:r w:rsidRPr="00DE7B59">
        <w:rPr>
          <w:rFonts w:eastAsia="DengXian"/>
          <w:lang w:eastAsia="sv-SE"/>
        </w:rPr>
        <w:t>[TS 38.214, clause 6.1.2.1]</w:t>
      </w:r>
    </w:p>
    <w:p w14:paraId="0E0DD8D6" w14:textId="77777777" w:rsidR="0068448D" w:rsidRPr="00DE7B59" w:rsidRDefault="0068448D" w:rsidP="0068448D">
      <w:pPr>
        <w:pStyle w:val="B1"/>
        <w:ind w:left="0" w:firstLine="0"/>
        <w:rPr>
          <w:rFonts w:eastAsia="SimSun"/>
          <w:color w:val="000000"/>
          <w:lang w:eastAsia="zh-CN"/>
        </w:rPr>
      </w:pPr>
      <w:r w:rsidRPr="00DE7B59">
        <w:rPr>
          <w:color w:val="000000"/>
          <w:lang w:eastAsia="zh-CN"/>
        </w:rPr>
        <w:t>…</w:t>
      </w:r>
    </w:p>
    <w:p w14:paraId="44445113" w14:textId="77777777" w:rsidR="0068448D" w:rsidRPr="00DE7B59" w:rsidRDefault="0068448D" w:rsidP="0068448D">
      <w:pPr>
        <w:pStyle w:val="B1"/>
        <w:ind w:left="0" w:hanging="1"/>
        <w:rPr>
          <w:color w:val="000000"/>
          <w:lang w:eastAsia="en-US"/>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0BE71CBF"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7369040D"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3C4692DE"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A7D336C"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02AC234"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1E11D050"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D6BA6" w14:textId="77777777" w:rsidR="0068448D" w:rsidRPr="00DE7B59" w:rsidRDefault="0068448D">
            <w:pPr>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49A77BC6"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4424CF"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0644F6CA"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EBC51D7"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9C7042"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418B74EF"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6B71B58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C715E96"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4466BF3"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CA7F961"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0316EF9C"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1F2E068"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7D97BA1D"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0CBF48E"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21986959"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4E53B1"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ED57C9"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B4D937B"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1A1FD13E"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1AAFF3B"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80E4DC1"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7C9BE5A"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6F0E4F53" w14:textId="77777777" w:rsidR="0068448D" w:rsidRPr="00DE7B59" w:rsidRDefault="0068448D" w:rsidP="0068448D">
      <w:pPr>
        <w:rPr>
          <w:rFonts w:eastAsia="SimSun"/>
          <w:lang w:eastAsia="en-US"/>
        </w:rPr>
      </w:pPr>
    </w:p>
    <w:p w14:paraId="130614BF" w14:textId="77777777" w:rsidR="0068448D" w:rsidRPr="00DE7B59" w:rsidRDefault="0068448D" w:rsidP="0068448D">
      <w:pPr>
        <w:spacing w:before="240"/>
      </w:pPr>
      <w:r w:rsidRPr="00DE7B59">
        <w:rPr>
          <w:color w:val="000000"/>
        </w:rPr>
        <w:t>…</w:t>
      </w:r>
    </w:p>
    <w:p w14:paraId="6B56A4F2" w14:textId="77777777" w:rsidR="0068448D" w:rsidRPr="00DE7B59" w:rsidRDefault="0068448D" w:rsidP="0068448D">
      <w:r w:rsidRPr="00DE7B59">
        <w:t>For unpaired spectrum:</w:t>
      </w:r>
    </w:p>
    <w:p w14:paraId="7602D5A4" w14:textId="77777777" w:rsidR="0068448D" w:rsidRPr="00DE7B59" w:rsidRDefault="0068448D" w:rsidP="0068448D">
      <w:pPr>
        <w:pStyle w:val="B1"/>
      </w:pPr>
      <w:r w:rsidRPr="00DE7B59">
        <w:rPr>
          <w:lang w:eastAsia="zh-CN"/>
        </w:rPr>
        <w:t>…</w:t>
      </w:r>
    </w:p>
    <w:p w14:paraId="65CAECFC" w14:textId="116A8354" w:rsidR="0068448D" w:rsidRPr="00DE7B59" w:rsidRDefault="0068448D" w:rsidP="0068448D">
      <w:pPr>
        <w:pStyle w:val="B1"/>
      </w:pPr>
      <w:r w:rsidRPr="00DE7B59">
        <w:rPr>
          <w:color w:val="000000"/>
        </w:rPr>
        <w:t>-</w:t>
      </w:r>
      <w:r w:rsidRPr="00DE7B59">
        <w:rPr>
          <w:color w:val="000000"/>
        </w:rPr>
        <w:tab/>
        <w:t>Otherwise</w:t>
      </w:r>
      <w:r w:rsidRPr="00DE7B59">
        <w:t xml:space="preserve">, the UE determines </w:t>
      </w:r>
      <w:r w:rsidRPr="00DE7B59">
        <w:fldChar w:fldCharType="begin"/>
      </w:r>
      <w:r w:rsidRPr="00DE7B59">
        <w:instrText xml:space="preserve"> QUOTE </w:instrText>
      </w:r>
      <w:r w:rsidR="00D450E9">
        <w:rPr>
          <w:position w:val="-5"/>
        </w:rPr>
        <w:pict w14:anchorId="02988FC1">
          <v:shape id="_x0000_i110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0DF2&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0DF2&quot; wsp:rsidP=&quot;00860DF2&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0F1AC7AA">
          <v:shape id="_x0000_i110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0DF2&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0DF2&quot; wsp:rsidP=&quot;00860DF2&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based on the TDRA information field value in the DCI format 0_1 or 0_2.</w:t>
      </w:r>
    </w:p>
    <w:p w14:paraId="34F27BDB" w14:textId="77777777" w:rsidR="0068448D" w:rsidRPr="00DE7B59" w:rsidRDefault="0068448D" w:rsidP="0068448D">
      <w:pPr>
        <w:pStyle w:val="B1"/>
      </w:pPr>
      <w:r w:rsidRPr="00DE7B59">
        <w:rPr>
          <w:lang w:eastAsia="zh-CN"/>
        </w:rPr>
        <w:t>…</w:t>
      </w:r>
    </w:p>
    <w:p w14:paraId="55864125" w14:textId="77777777" w:rsidR="0068448D" w:rsidRPr="00DE7B59" w:rsidRDefault="0068448D" w:rsidP="0068448D">
      <w:r w:rsidRPr="00DE7B59">
        <w:t>For paired spectrum and SUL band:</w:t>
      </w:r>
    </w:p>
    <w:p w14:paraId="1A7E1850" w14:textId="26F77C1D"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D450E9">
        <w:rPr>
          <w:position w:val="-5"/>
        </w:rPr>
        <w:pict w14:anchorId="6806637E">
          <v:shape id="_x0000_i110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B5E20&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B5E20&quot; wsp:rsidP=&quot;002B5E20&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786DCA51">
          <v:shape id="_x0000_i110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B5E20&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B5E20&quot; wsp:rsidP=&quot;002B5E20&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72776FCE" w14:textId="77777777" w:rsidR="0068448D" w:rsidRPr="00DE7B59" w:rsidRDefault="0068448D" w:rsidP="0068448D">
      <w:pPr>
        <w:pStyle w:val="B1"/>
      </w:pPr>
      <w:r w:rsidRPr="00DE7B59">
        <w:rPr>
          <w:lang w:eastAsia="zh-CN"/>
        </w:rPr>
        <w:t>…</w:t>
      </w:r>
    </w:p>
    <w:p w14:paraId="6B091B42"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5767A2B2" w14:textId="77777777" w:rsidR="0068448D" w:rsidRPr="00DE7B59" w:rsidRDefault="0068448D" w:rsidP="0068448D">
      <w:pPr>
        <w:rPr>
          <w:rFonts w:eastAsia="DengXian"/>
          <w:lang w:eastAsia="sv-SE"/>
        </w:rPr>
      </w:pPr>
      <w:r w:rsidRPr="00DE7B59">
        <w:rPr>
          <w:rFonts w:eastAsia="DengXian"/>
          <w:lang w:eastAsia="sv-SE"/>
        </w:rPr>
        <w:t>[TS 38.214, clause 6.1.2.3]</w:t>
      </w:r>
    </w:p>
    <w:p w14:paraId="3DD959E9" w14:textId="77777777" w:rsidR="0068448D" w:rsidRPr="00DE7B59" w:rsidRDefault="0068448D" w:rsidP="0068448D">
      <w:pPr>
        <w:rPr>
          <w:rFonts w:eastAsia="SimSun"/>
          <w:color w:val="000000"/>
          <w:lang w:eastAsia="en-US"/>
        </w:rPr>
      </w:pPr>
      <w:bookmarkStart w:id="63" w:name="_Hlk498078682"/>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565B11EA" w14:textId="77777777" w:rsidR="0068448D" w:rsidRPr="00DE7B59" w:rsidRDefault="0068448D" w:rsidP="0068448D">
      <w:pPr>
        <w:pStyle w:val="B1"/>
      </w:pPr>
      <w:r w:rsidRPr="00DE7B59">
        <w:t>-</w:t>
      </w:r>
      <w:r w:rsidRPr="00DE7B59">
        <w:tab/>
        <w:t xml:space="preserve">For Type 1 PUSCH transmissions with a configured grant, the following parameters are given in </w:t>
      </w:r>
      <w:r w:rsidRPr="00DE7B59">
        <w:rPr>
          <w:i/>
        </w:rPr>
        <w:t>configuredGrantConfig</w:t>
      </w:r>
      <w:r w:rsidRPr="00DE7B59">
        <w:t xml:space="preserve"> unless mentioned otherwise:</w:t>
      </w:r>
    </w:p>
    <w:p w14:paraId="7ECB28C7" w14:textId="77777777" w:rsidR="0068448D" w:rsidRPr="00DE7B59" w:rsidRDefault="0068448D" w:rsidP="0068448D">
      <w:pPr>
        <w:pStyle w:val="B2"/>
        <w:rPr>
          <w:lang w:eastAsia="zh-CN"/>
        </w:rPr>
      </w:pPr>
      <w:r w:rsidRPr="00DE7B59">
        <w:rPr>
          <w:lang w:eastAsia="zh-CN"/>
        </w:rPr>
        <w:t>-</w:t>
      </w:r>
      <w:r w:rsidRPr="00DE7B59">
        <w:rPr>
          <w:lang w:eastAsia="zh-CN"/>
        </w:rPr>
        <w:tab/>
        <w:t xml:space="preserve">For the determination of </w:t>
      </w:r>
      <w:r w:rsidRPr="00DE7B59">
        <w:t xml:space="preserve">the </w:t>
      </w:r>
      <w:r w:rsidRPr="00DE7B59">
        <w:rPr>
          <w:color w:val="000000"/>
        </w:rPr>
        <w:t>PUSCH repetition type</w:t>
      </w:r>
      <w:r w:rsidRPr="00DE7B59">
        <w:t xml:space="preserve">, if the higher layer parameter </w:t>
      </w:r>
      <w:r w:rsidRPr="00DE7B59">
        <w:rPr>
          <w:i/>
        </w:rPr>
        <w:t>pusch-RepTypeIndicator</w:t>
      </w:r>
      <w:r w:rsidRPr="00DE7B59">
        <w:t xml:space="preserve"> in </w:t>
      </w:r>
      <w:r w:rsidRPr="00DE7B59">
        <w:rPr>
          <w:rFonts w:eastAsia="DengXian"/>
          <w:i/>
          <w:color w:val="000000"/>
          <w:lang w:eastAsia="zh-CN"/>
        </w:rPr>
        <w:t>rrc-ConfiguredUplinkGrant</w:t>
      </w:r>
      <w:r w:rsidRPr="00DE7B59">
        <w:t xml:space="preserve"> is configured and set to </w:t>
      </w:r>
      <w:r w:rsidRPr="00DE7B59">
        <w:rPr>
          <w:color w:val="000000"/>
        </w:rPr>
        <w:t>'pusch-RepTypeB',</w:t>
      </w:r>
      <w:r w:rsidRPr="00DE7B59">
        <w:t xml:space="preserve"> PUSCH repetition type B is applied; otherwise, PUSCH repetition type A is applied;  </w:t>
      </w:r>
    </w:p>
    <w:p w14:paraId="52E85447" w14:textId="77777777" w:rsidR="0068448D" w:rsidRPr="00DE7B59" w:rsidRDefault="0068448D" w:rsidP="0068448D">
      <w:pPr>
        <w:pStyle w:val="B2"/>
        <w:rPr>
          <w:lang w:eastAsia="zh-CN"/>
        </w:rPr>
      </w:pPr>
      <w:r w:rsidRPr="00DE7B59">
        <w:t>-</w:t>
      </w:r>
      <w:r w:rsidRPr="00DE7B59">
        <w:tab/>
        <w:t xml:space="preserve">For PUSCH repetition type A, the selection of the time domain resource allocation table follows the rules </w:t>
      </w:r>
      <w:r w:rsidRPr="00DE7B59">
        <w:rPr>
          <w:lang w:eastAsia="zh-CN"/>
        </w:rPr>
        <w:t>for DCI format 0_0 on UE specific search space, as defined in Clause 6.1.2.1.1.</w:t>
      </w:r>
    </w:p>
    <w:p w14:paraId="35F5F68B" w14:textId="77777777" w:rsidR="0068448D" w:rsidRPr="00DE7B59" w:rsidRDefault="0068448D" w:rsidP="0068448D">
      <w:pPr>
        <w:pStyle w:val="B2"/>
        <w:rPr>
          <w:lang w:eastAsia="en-US"/>
        </w:rPr>
      </w:pPr>
      <w:r w:rsidRPr="00DE7B59">
        <w:rPr>
          <w:lang w:eastAsia="zh-CN"/>
        </w:rPr>
        <w:t>…</w:t>
      </w:r>
    </w:p>
    <w:p w14:paraId="380008AA" w14:textId="77777777" w:rsidR="0068448D" w:rsidRPr="00DE7B59" w:rsidRDefault="0068448D" w:rsidP="0068448D">
      <w:pPr>
        <w:pStyle w:val="B2"/>
        <w:rPr>
          <w:lang w:eastAsia="zh-CN"/>
        </w:rPr>
      </w:pPr>
      <w:r w:rsidRPr="00DE7B59">
        <w:t>-</w:t>
      </w:r>
      <w:r w:rsidRPr="00DE7B59">
        <w:tab/>
        <w:t xml:space="preserve">The higher layer parameter </w:t>
      </w:r>
      <w:r w:rsidRPr="00DE7B59">
        <w:rPr>
          <w:i/>
        </w:rPr>
        <w:t xml:space="preserve">timeDomainAllocation </w:t>
      </w:r>
      <w:r w:rsidRPr="00DE7B59">
        <w:t xml:space="preserve">value </w:t>
      </w:r>
      <w:r w:rsidRPr="00DE7B59">
        <w:rPr>
          <w:i/>
        </w:rPr>
        <w:t xml:space="preserve">m </w:t>
      </w:r>
      <w:r w:rsidRPr="00DE7B59">
        <w:t xml:space="preserve">provides a row index </w:t>
      </w:r>
      <w:r w:rsidRPr="00DE7B59">
        <w:rPr>
          <w:i/>
          <w:iCs/>
        </w:rPr>
        <w:t>m</w:t>
      </w:r>
      <w:r w:rsidRPr="00DE7B59">
        <w:t>+1 pointing to the determined time domain resource allocation table,</w:t>
      </w:r>
      <w:r w:rsidRPr="00DE7B59">
        <w:rPr>
          <w:lang w:eastAsia="zh-CN"/>
        </w:rPr>
        <w:t xml:space="preserve"> where the start symbol and length are determined following the procedure defined in Clause 6.1.2.1;</w:t>
      </w:r>
    </w:p>
    <w:p w14:paraId="74593740" w14:textId="77777777" w:rsidR="0068448D" w:rsidRPr="00DE7B59" w:rsidRDefault="0068448D" w:rsidP="0068448D">
      <w:pPr>
        <w:pStyle w:val="B2"/>
        <w:rPr>
          <w:lang w:eastAsia="zh-CN"/>
        </w:rPr>
      </w:pPr>
      <w:r w:rsidRPr="00DE7B59">
        <w:rPr>
          <w:lang w:eastAsia="zh-CN"/>
        </w:rPr>
        <w:t>…</w:t>
      </w:r>
    </w:p>
    <w:p w14:paraId="1DA975C2"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09174F59" w14:textId="77777777"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5E4BC1D4" w14:textId="77777777"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1B57BA35" w14:textId="77777777" w:rsidR="0068448D" w:rsidRPr="00DE7B59" w:rsidRDefault="0068448D" w:rsidP="0068448D">
      <w:r w:rsidRPr="00DE7B59">
        <w:rPr>
          <w:lang w:eastAsia="zh-CN"/>
        </w:rPr>
        <w:t>…</w:t>
      </w:r>
    </w:p>
    <w:p w14:paraId="0F8F5514" w14:textId="77777777" w:rsidR="0068448D" w:rsidRPr="00DE7B59" w:rsidRDefault="0068448D" w:rsidP="0068448D">
      <w:pPr>
        <w:rPr>
          <w:color w:val="000000"/>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bookmarkEnd w:id="63"/>
    <w:p w14:paraId="08BFA13B" w14:textId="77777777" w:rsidR="0068448D" w:rsidRPr="00DE7B59" w:rsidRDefault="0068448D" w:rsidP="0068448D">
      <w:pPr>
        <w:rPr>
          <w:color w:val="000000"/>
          <w:lang w:eastAsia="zh-CN"/>
        </w:rPr>
      </w:pPr>
      <w:r w:rsidRPr="00DE7B59">
        <w:rPr>
          <w:color w:val="000000"/>
        </w:rPr>
        <w:t xml:space="preserve">A set of allowed periodicities </w:t>
      </w:r>
      <w:r w:rsidRPr="00DE7B59">
        <w:rPr>
          <w:i/>
          <w:color w:val="000000"/>
        </w:rPr>
        <w:t xml:space="preserve">P </w:t>
      </w:r>
      <w:r w:rsidRPr="00DE7B59">
        <w:rPr>
          <w:color w:val="000000"/>
        </w:rPr>
        <w:t xml:space="preserve">are defined in [12, TS 38.331]. </w:t>
      </w:r>
      <w:r w:rsidRPr="00DE7B59">
        <w:rPr>
          <w:color w:val="000000"/>
          <w:lang w:eastAsia="zh-CN"/>
        </w:rPr>
        <w:t xml:space="preserve">The higher layer parameter </w:t>
      </w:r>
      <w:r w:rsidRPr="00DE7B59">
        <w:rPr>
          <w:i/>
          <w:color w:val="000000"/>
          <w:lang w:eastAsia="zh-CN"/>
        </w:rPr>
        <w:t>cg-nrofSlots</w:t>
      </w:r>
      <w:r w:rsidRPr="00DE7B59">
        <w:rPr>
          <w:color w:val="000000"/>
          <w:lang w:eastAsia="zh-CN"/>
        </w:rPr>
        <w:t xml:space="preserve">, provides the number of consecutive slots allocated within a configured grant period. The higher layer parameter </w:t>
      </w:r>
      <w:r w:rsidRPr="00DE7B59">
        <w:rPr>
          <w:i/>
          <w:color w:val="000000"/>
          <w:lang w:eastAsia="zh-CN"/>
        </w:rPr>
        <w:t>cg-nrofPUSCH-InSlot</w:t>
      </w:r>
      <w:r w:rsidRPr="00DE7B59">
        <w:rPr>
          <w:color w:val="000000"/>
          <w:lang w:eastAsia="zh-CN"/>
        </w:rPr>
        <w:t xml:space="preserve"> provides the number of consecutive PUSCH allocations within a slot, where the first PUSCH allocation follows the higher layer parameter </w:t>
      </w:r>
      <w:r w:rsidRPr="00DE7B59">
        <w:rPr>
          <w:i/>
          <w:color w:val="000000"/>
          <w:lang w:eastAsia="zh-CN"/>
        </w:rPr>
        <w:t xml:space="preserve">timeDomainAllocation </w:t>
      </w:r>
      <w:r w:rsidRPr="00DE7B59">
        <w:rPr>
          <w:color w:val="000000"/>
          <w:lang w:eastAsia="zh-CN"/>
        </w:rPr>
        <w:t xml:space="preserve">for Type 1 PUSCH transmission or </w:t>
      </w:r>
      <w:r w:rsidRPr="00DE7B59">
        <w:rPr>
          <w:color w:val="000000"/>
        </w:rPr>
        <w:t>the higher layer configuration according to [10, TS 38.321], and UL grant received on the DCI for Type 2 PUSCH transmissions</w:t>
      </w:r>
      <w:r w:rsidRPr="00DE7B59">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3A991A6B" w14:textId="77777777" w:rsidR="0068448D" w:rsidRPr="00DE7B59" w:rsidRDefault="0068448D" w:rsidP="0068448D">
      <w:pPr>
        <w:rPr>
          <w:lang w:eastAsia="zh-CN"/>
        </w:rPr>
      </w:pPr>
      <w:r w:rsidRPr="00DE7B59">
        <w:rPr>
          <w:lang w:eastAsia="zh-CN"/>
        </w:rPr>
        <w:t>,,,</w:t>
      </w:r>
    </w:p>
    <w:p w14:paraId="1E974760" w14:textId="77777777" w:rsidR="0068448D" w:rsidRPr="00DE7B59" w:rsidRDefault="0068448D" w:rsidP="0068448D">
      <w:pPr>
        <w:rPr>
          <w:rFonts w:eastAsia="DengXian"/>
          <w:lang w:eastAsia="sv-SE"/>
        </w:rPr>
      </w:pPr>
      <w:r w:rsidRPr="00DE7B59">
        <w:rPr>
          <w:rFonts w:eastAsia="DengXian"/>
          <w:lang w:eastAsia="sv-SE"/>
        </w:rPr>
        <w:t>[TS 38.214, clause 6.1.2.3</w:t>
      </w:r>
      <w:r w:rsidRPr="00DE7B59">
        <w:rPr>
          <w:rFonts w:eastAsia="DengXian"/>
          <w:lang w:eastAsia="zh-CN"/>
        </w:rPr>
        <w:t>.1</w:t>
      </w:r>
      <w:r w:rsidRPr="00DE7B59">
        <w:rPr>
          <w:rFonts w:eastAsia="DengXian"/>
          <w:lang w:eastAsia="sv-SE"/>
        </w:rPr>
        <w:t>]</w:t>
      </w:r>
    </w:p>
    <w:p w14:paraId="2C99F2CF" w14:textId="77777777" w:rsidR="0068448D" w:rsidRPr="00DE7B59" w:rsidRDefault="0068448D" w:rsidP="0068448D">
      <w:pPr>
        <w:spacing w:before="240"/>
        <w:rPr>
          <w:rFonts w:eastAsia="SimSun"/>
          <w:color w:val="000000"/>
          <w:lang w:eastAsia="en-US"/>
        </w:rPr>
      </w:pPr>
      <w:r w:rsidRPr="00DE7B59">
        <w:rPr>
          <w:color w:val="000000"/>
        </w:rPr>
        <w:t xml:space="preserve">The procedures described in this clause apply to PUSCH transmissions of PUSCH repetition Type A with a Type 1 or Type 2 configured grant. </w:t>
      </w:r>
    </w:p>
    <w:p w14:paraId="2904CD3C" w14:textId="77777777" w:rsidR="0068448D" w:rsidRPr="00DE7B59" w:rsidRDefault="0068448D" w:rsidP="0068448D">
      <w:pPr>
        <w:spacing w:before="240"/>
      </w:pPr>
      <w:r w:rsidRPr="00DE7B59">
        <w:t xml:space="preserve">The higher layer parameter </w:t>
      </w:r>
      <w:r w:rsidRPr="00DE7B59">
        <w:rPr>
          <w:i/>
        </w:rPr>
        <w:t>repK-RV</w:t>
      </w:r>
      <w:r w:rsidRPr="00DE7B59">
        <w:t xml:space="preserve"> defines the redundancy version pattern to be applied to the repetitions. If </w:t>
      </w:r>
      <w:r w:rsidRPr="00DE7B59">
        <w:rPr>
          <w:i/>
        </w:rPr>
        <w:t>cg-RetransmissionTimer</w:t>
      </w:r>
      <w:r w:rsidRPr="00DE7B59">
        <w:t xml:space="preserve"> is provided, the redundancy version for uplink transmission with a configured grant is determined by the UE. If the parameter </w:t>
      </w:r>
      <w:r w:rsidRPr="00DE7B59">
        <w:rPr>
          <w:i/>
        </w:rPr>
        <w:t>repK-RV</w:t>
      </w:r>
      <w:r w:rsidRPr="00DE7B59">
        <w:t xml:space="preserve"> is not provided in the </w:t>
      </w:r>
      <w:r w:rsidRPr="00DE7B59">
        <w:rPr>
          <w:i/>
        </w:rPr>
        <w:t>configuredGrantConfig</w:t>
      </w:r>
      <w:r w:rsidRPr="00DE7B59">
        <w:t xml:space="preserve"> and</w:t>
      </w:r>
      <w:r w:rsidRPr="00DE7B59">
        <w:rPr>
          <w:i/>
        </w:rPr>
        <w:t xml:space="preserve"> cg-RetransmissionTimer </w:t>
      </w:r>
      <w:r w:rsidRPr="00DE7B59">
        <w:t xml:space="preserve">is not provided, the redundancy version for uplink transmissions with a configured grant shall be set to 0. If the parameter </w:t>
      </w:r>
      <w:r w:rsidRPr="00DE7B59">
        <w:rPr>
          <w:i/>
        </w:rPr>
        <w:t>repK-RV</w:t>
      </w:r>
      <w:r w:rsidRPr="00DE7B59">
        <w:t xml:space="preserve"> is provided in the </w:t>
      </w:r>
      <w:r w:rsidRPr="00DE7B59">
        <w:rPr>
          <w:i/>
        </w:rPr>
        <w:t>configuredGrantConfig</w:t>
      </w:r>
      <w:r w:rsidRPr="00DE7B59">
        <w:t xml:space="preserve"> and </w:t>
      </w:r>
      <w:r w:rsidRPr="00DE7B59">
        <w:rPr>
          <w:i/>
        </w:rPr>
        <w:t>cg-RetransmissionTimer</w:t>
      </w:r>
      <w:r w:rsidRPr="00DE7B59">
        <w:t xml:space="preserve"> is not provided, for the </w:t>
      </w:r>
      <w:r w:rsidRPr="00DE7B59">
        <w:rPr>
          <w:i/>
        </w:rPr>
        <w:t>n</w:t>
      </w:r>
      <w:r w:rsidRPr="00DE7B59">
        <w:t xml:space="preserve">th transmission occasion among </w:t>
      </w:r>
      <w:r w:rsidRPr="00DE7B59">
        <w:rPr>
          <w:i/>
        </w:rPr>
        <w:t>K</w:t>
      </w:r>
      <w:r w:rsidRPr="00DE7B59">
        <w:t xml:space="preserve"> repetitions, </w:t>
      </w:r>
      <w:r w:rsidRPr="00DE7B59">
        <w:rPr>
          <w:i/>
        </w:rPr>
        <w:t>n</w:t>
      </w:r>
      <w:r w:rsidRPr="00DE7B59">
        <w:t xml:space="preserve">=1, 2, …, </w:t>
      </w:r>
      <w:r w:rsidRPr="00DE7B59">
        <w:rPr>
          <w:i/>
        </w:rPr>
        <w:t>K</w:t>
      </w:r>
      <w:r w:rsidRPr="00DE7B59">
        <w:t xml:space="preserve">, it is associated with </w:t>
      </w:r>
      <w:r w:rsidRPr="00DE7B59">
        <w:rPr>
          <w:i/>
        </w:rPr>
        <w:t>(mod(((n-mod(n, N))/N)-1,4)+1)</w:t>
      </w:r>
      <w:r w:rsidRPr="00DE7B59">
        <w:rPr>
          <w:i/>
          <w:vertAlign w:val="superscript"/>
        </w:rPr>
        <w:t>th</w:t>
      </w:r>
      <w:r w:rsidRPr="00DE7B59">
        <w:rPr>
          <w:i/>
        </w:rPr>
        <w:t xml:space="preserve"> </w:t>
      </w:r>
      <w:r w:rsidRPr="00DE7B59">
        <w:t xml:space="preserve">value in the configured RV sequence, where </w:t>
      </w:r>
      <w:r w:rsidRPr="00DE7B59">
        <w:rPr>
          <w:i/>
          <w:iCs/>
        </w:rPr>
        <w:t>N</w:t>
      </w:r>
      <w:r w:rsidRPr="00DE7B59">
        <w:t xml:space="preserve">=1. If a configured grant configuration is configured with </w:t>
      </w:r>
      <w:r w:rsidRPr="00DE7B59">
        <w:rPr>
          <w:i/>
        </w:rPr>
        <w:t>startingFromRV0</w:t>
      </w:r>
      <w:r w:rsidRPr="00DE7B59">
        <w:t xml:space="preserve"> set to </w:t>
      </w:r>
      <w:r w:rsidRPr="00DE7B59">
        <w:rPr>
          <w:i/>
        </w:rPr>
        <w:t>'off'</w:t>
      </w:r>
      <w:r w:rsidRPr="00DE7B59">
        <w:t xml:space="preserve">, the initial transmission of a transport block may only start at the first transmission occasion of the </w:t>
      </w:r>
      <w:r w:rsidRPr="00DE7B59">
        <w:rPr>
          <w:i/>
        </w:rPr>
        <w:t>K</w:t>
      </w:r>
      <w:r w:rsidRPr="00DE7B59">
        <w:t xml:space="preserve"> repetitions. Otherwise, the initial transmission of a transport block may start at </w:t>
      </w:r>
    </w:p>
    <w:p w14:paraId="38424F10" w14:textId="77777777" w:rsidR="0068448D" w:rsidRPr="00DE7B59" w:rsidRDefault="0068448D" w:rsidP="0068448D">
      <w:pPr>
        <w:pStyle w:val="B1"/>
      </w:pPr>
      <w:r w:rsidRPr="00DE7B59">
        <w:t>-</w:t>
      </w:r>
      <w:r w:rsidRPr="00DE7B59">
        <w:tab/>
        <w:t xml:space="preserve">the first transmission occasion of the </w:t>
      </w:r>
      <w:r w:rsidRPr="00DE7B59">
        <w:rPr>
          <w:i/>
        </w:rPr>
        <w:t>K</w:t>
      </w:r>
      <w:r w:rsidRPr="00DE7B59">
        <w:t xml:space="preserve"> repetitions if the configured RV sequence is {0,2,3,1},</w:t>
      </w:r>
    </w:p>
    <w:p w14:paraId="62DFF19A"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that are associated with RV=0 if the configured RV sequence is {0,3,0,3},</w:t>
      </w:r>
    </w:p>
    <w:p w14:paraId="44448427"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if the configured RV sequence is {0,0,0,0}, except the last transmission occasion when </w:t>
      </w:r>
      <w:r w:rsidRPr="00DE7B59">
        <w:rPr>
          <w:i/>
        </w:rPr>
        <w:t>K≥8</w:t>
      </w:r>
      <w:r w:rsidRPr="00DE7B59">
        <w:t xml:space="preserve">. </w:t>
      </w:r>
    </w:p>
    <w:p w14:paraId="138E9287" w14:textId="77777777" w:rsidR="0068448D" w:rsidRPr="00DE7B59" w:rsidRDefault="0068448D" w:rsidP="0068448D">
      <w:bookmarkStart w:id="64" w:name="_Hlk86181028"/>
      <w:r w:rsidRPr="00DE7B59">
        <w:rPr>
          <w:lang w:eastAsia="zh-CN"/>
        </w:rPr>
        <w:t>…</w:t>
      </w:r>
      <w:bookmarkEnd w:id="64"/>
      <w:r w:rsidRPr="00DE7B59">
        <w:t xml:space="preserve"> </w:t>
      </w:r>
    </w:p>
    <w:p w14:paraId="5F980E06" w14:textId="77777777" w:rsidR="0068448D" w:rsidRPr="00DE7B59" w:rsidRDefault="0068448D" w:rsidP="0068448D">
      <w:r w:rsidRPr="00DE7B59">
        <w:t xml:space="preserve">For any RV sequence, the repetitions shall be terminated after transmitting </w:t>
      </w:r>
      <w:r w:rsidRPr="00DE7B59">
        <w:rPr>
          <w:i/>
        </w:rPr>
        <w:t>K</w:t>
      </w:r>
      <w:r w:rsidRPr="00DE7B59">
        <w:t xml:space="preserve"> repetitions, or at the last transmission occasion among the </w:t>
      </w:r>
      <w:r w:rsidRPr="00DE7B59">
        <w:rPr>
          <w:i/>
        </w:rPr>
        <w:t>K</w:t>
      </w:r>
      <w:r w:rsidRPr="00DE7B59">
        <w:t xml:space="preserve"> repetitions within the period </w:t>
      </w:r>
      <w:r w:rsidRPr="00DE7B59">
        <w:rPr>
          <w:i/>
        </w:rPr>
        <w:t>P</w:t>
      </w:r>
      <w:r w:rsidRPr="00DE7B59">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675ED2DF" w14:textId="77777777" w:rsidR="0068448D" w:rsidRPr="00DE7B59" w:rsidRDefault="0068448D" w:rsidP="0068448D">
      <w:r w:rsidRPr="00DE7B59">
        <w:t xml:space="preserve">The UE is not expected to be configured with the time duration for the transmission of </w:t>
      </w:r>
      <w:r w:rsidRPr="00DE7B59">
        <w:rPr>
          <w:i/>
        </w:rPr>
        <w:t>K</w:t>
      </w:r>
      <w:r w:rsidRPr="00DE7B59">
        <w:t xml:space="preserve"> repetitions larger than the time duration derived by the periodicity </w:t>
      </w:r>
      <w:r w:rsidRPr="00DE7B59">
        <w:rPr>
          <w:i/>
        </w:rPr>
        <w:t>P</w:t>
      </w:r>
      <w:r w:rsidRPr="00DE7B59">
        <w:t xml:space="preserve">. If the UE determines that, for a transmission occasion, the number of symbols available for the PUSCH transmission in a slot is smaller than transmission duration </w:t>
      </w:r>
      <w:r w:rsidRPr="00DE7B59">
        <w:rPr>
          <w:i/>
        </w:rPr>
        <w:t>L</w:t>
      </w:r>
      <w:r w:rsidRPr="00DE7B59">
        <w:t>, the UE does not transmit the PUSCH in the transmission occasion.</w:t>
      </w:r>
    </w:p>
    <w:p w14:paraId="3BCC94EC" w14:textId="77777777" w:rsidR="0068448D" w:rsidRPr="00DE7B59" w:rsidRDefault="0068448D" w:rsidP="0068448D">
      <w:r w:rsidRPr="00DE7B59">
        <w:t xml:space="preserve">For both Type 1 and Type 2 PUSCH transmissions with a configured grant, when </w:t>
      </w:r>
      <w:r w:rsidRPr="00DE7B59">
        <w:rPr>
          <w:i/>
          <w:iCs/>
        </w:rPr>
        <w:t xml:space="preserve">K &gt; </w:t>
      </w:r>
      <w:r w:rsidRPr="00DE7B59">
        <w:rPr>
          <w:iCs/>
        </w:rPr>
        <w:t>1</w:t>
      </w:r>
      <w:r w:rsidRPr="00DE7B59">
        <w:rPr>
          <w:i/>
          <w:iCs/>
        </w:rPr>
        <w:t>,</w:t>
      </w:r>
      <w:r w:rsidRPr="00DE7B59">
        <w:t xml:space="preserve"> </w:t>
      </w:r>
    </w:p>
    <w:p w14:paraId="3279E865" w14:textId="77777777" w:rsidR="0068448D" w:rsidRPr="00DE7B59" w:rsidRDefault="0068448D" w:rsidP="0068448D">
      <w:pPr>
        <w:pStyle w:val="B1"/>
      </w:pPr>
      <w:r w:rsidRPr="00DE7B59">
        <w:t>-</w:t>
      </w:r>
      <w:r w:rsidRPr="00DE7B59">
        <w:tab/>
        <w:t>For unpaired spectrum:</w:t>
      </w:r>
    </w:p>
    <w:p w14:paraId="09D5292F" w14:textId="77777777" w:rsidR="0068448D" w:rsidRPr="00DE7B59" w:rsidRDefault="0068448D" w:rsidP="0068448D">
      <w:pPr>
        <w:pStyle w:val="B2"/>
      </w:pPr>
      <w:r w:rsidRPr="00DE7B59">
        <w:rPr>
          <w:lang w:eastAsia="zh-CN"/>
        </w:rPr>
        <w:t>…</w:t>
      </w:r>
    </w:p>
    <w:p w14:paraId="5199B648" w14:textId="2D1ADE05" w:rsidR="0068448D" w:rsidRPr="00DE7B59" w:rsidRDefault="0068448D" w:rsidP="0068448D">
      <w:pPr>
        <w:pStyle w:val="B2"/>
      </w:pPr>
      <w:r w:rsidRPr="00DE7B59">
        <w:t>-</w:t>
      </w:r>
      <w:r w:rsidRPr="00DE7B59">
        <w:tab/>
        <w:t xml:space="preserve">Otherwise, the UE shall repeat the TB across the </w:t>
      </w:r>
      <w:r w:rsidRPr="00DE7B59">
        <w:fldChar w:fldCharType="begin"/>
      </w:r>
      <w:r w:rsidRPr="00DE7B59">
        <w:instrText xml:space="preserve"> QUOTE </w:instrText>
      </w:r>
      <w:r w:rsidR="00D450E9">
        <w:rPr>
          <w:position w:val="-5"/>
        </w:rPr>
        <w:pict w14:anchorId="7675A812">
          <v:shape id="_x0000_i110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23&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3E2123&quot; wsp:rsidP=&quot;003E2123&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464701BF">
          <v:shape id="_x0000_i110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23&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3E2123&quot; wsp:rsidP=&quot;003E2123&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10F2C991" w14:textId="77777777" w:rsidR="0068448D" w:rsidRPr="00DE7B59" w:rsidRDefault="0068448D" w:rsidP="0068448D">
      <w:pPr>
        <w:pStyle w:val="B1"/>
      </w:pPr>
      <w:r w:rsidRPr="00DE7B59">
        <w:t>-</w:t>
      </w:r>
      <w:r w:rsidRPr="00DE7B59">
        <w:tab/>
        <w:t>For paired spectrum and SUL band:</w:t>
      </w:r>
    </w:p>
    <w:p w14:paraId="4D2B783F" w14:textId="0BAEA73B" w:rsidR="0068448D" w:rsidRPr="00DE7B59" w:rsidRDefault="0068448D" w:rsidP="0068448D">
      <w:pPr>
        <w:pStyle w:val="B2"/>
      </w:pPr>
      <w:r w:rsidRPr="00DE7B59">
        <w:t>-</w:t>
      </w:r>
      <w:r w:rsidRPr="00DE7B59">
        <w:tab/>
        <w:t xml:space="preserve">The UE shall repeat the TB across the </w:t>
      </w:r>
      <w:r w:rsidRPr="00DE7B59">
        <w:fldChar w:fldCharType="begin"/>
      </w:r>
      <w:r w:rsidRPr="00DE7B59">
        <w:instrText xml:space="preserve"> QUOTE </w:instrText>
      </w:r>
      <w:r w:rsidR="00D450E9">
        <w:rPr>
          <w:position w:val="-5"/>
        </w:rPr>
        <w:pict w14:anchorId="508DB582">
          <v:shape id="_x0000_i110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4E6&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234E6&quot; wsp:rsidP=&quot;00A234E6&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5F0631BA">
          <v:shape id="_x0000_i111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4E6&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234E6&quot; wsp:rsidP=&quot;00A234E6&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17B0E80C" w14:textId="77777777" w:rsidR="0068448D" w:rsidRPr="00DE7B59" w:rsidRDefault="0068448D" w:rsidP="0068448D">
      <w:pPr>
        <w:pStyle w:val="B2"/>
      </w:pPr>
      <w:r w:rsidRPr="00DE7B59">
        <w:rPr>
          <w:lang w:eastAsia="zh-CN"/>
        </w:rPr>
        <w:t>…</w:t>
      </w:r>
    </w:p>
    <w:p w14:paraId="78C2E20F" w14:textId="77777777" w:rsidR="0068448D" w:rsidRPr="00DE7B59" w:rsidRDefault="0068448D" w:rsidP="0068448D">
      <w:r w:rsidRPr="00DE7B59">
        <w:rPr>
          <w:color w:val="000000"/>
        </w:rPr>
        <w:t>A Type 1 or Type 2 PUSCH transmission with a configured grant in a slot is omitted according to the conditions in Clause 9, Clause 11.1, Clause 11.2A, Clause 15 and Clause 17.2 of [6, TS 38.213].</w:t>
      </w:r>
      <w:r w:rsidRPr="00DE7B59">
        <w:t xml:space="preserve"> </w:t>
      </w:r>
    </w:p>
    <w:p w14:paraId="67674126" w14:textId="77777777" w:rsidR="0068448D" w:rsidRPr="00DE7B59" w:rsidRDefault="0068448D" w:rsidP="0068448D">
      <w:pPr>
        <w:rPr>
          <w:rFonts w:eastAsia="DengXian"/>
          <w:lang w:eastAsia="sv-SE"/>
        </w:rPr>
      </w:pPr>
      <w:r w:rsidRPr="00DE7B59">
        <w:rPr>
          <w:rFonts w:eastAsia="DengXian"/>
          <w:lang w:eastAsia="sv-SE"/>
        </w:rPr>
        <w:t>[TS 38.214, clause 6.1.4]</w:t>
      </w:r>
    </w:p>
    <w:p w14:paraId="7F3B37A0"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1DD1F9C0"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4060FFC9">
          <v:shape id="_x0000_i1111"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64419CE8">
          <v:shape id="_x0000_i1112"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1B6701B6"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9B9571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364FF5FC" w14:textId="77777777" w:rsidR="0068448D" w:rsidRPr="00DE7B59" w:rsidRDefault="0068448D" w:rsidP="0068448D">
      <w:pPr>
        <w:rPr>
          <w:rFonts w:eastAsia="DengXian"/>
        </w:rPr>
      </w:pPr>
      <w:r w:rsidRPr="00DE7B59">
        <w:rPr>
          <w:rFonts w:eastAsia="DengXian"/>
        </w:rPr>
        <w:t>and second</w:t>
      </w:r>
    </w:p>
    <w:p w14:paraId="349CA774"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42D56C9">
          <v:shape id="_x0000_i1113"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1A672315">
          <v:shape id="_x0000_i1114"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78D0DDFC" w14:textId="77777777" w:rsidR="0068448D" w:rsidRPr="00DE7B59" w:rsidRDefault="0068448D" w:rsidP="0068448D">
      <w:pPr>
        <w:rPr>
          <w:rFonts w:eastAsia="DengXian"/>
          <w:lang w:eastAsia="sv-SE"/>
        </w:rPr>
      </w:pPr>
      <w:r w:rsidRPr="00DE7B59">
        <w:rPr>
          <w:rFonts w:eastAsia="DengXian"/>
          <w:lang w:eastAsia="sv-SE"/>
        </w:rPr>
        <w:t>[TS 38.321, clause 5.4.1]</w:t>
      </w:r>
    </w:p>
    <w:p w14:paraId="7FE10C5F"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77A49437"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and for each grant received for this </w:t>
      </w:r>
      <w:r w:rsidRPr="00DE7B59">
        <w:rPr>
          <w:lang w:eastAsia="ko-KR"/>
        </w:rPr>
        <w:t>PDCCH occasion</w:t>
      </w:r>
      <w:r w:rsidRPr="00DE7B59">
        <w:t>:</w:t>
      </w:r>
    </w:p>
    <w:p w14:paraId="7FD6FDFC" w14:textId="77777777" w:rsidR="0068448D" w:rsidRPr="00DE7B59" w:rsidRDefault="0068448D" w:rsidP="0068448D">
      <w:pPr>
        <w:ind w:left="568" w:hanging="284"/>
      </w:pPr>
      <w:r w:rsidRPr="00DE7B59">
        <w:rPr>
          <w:lang w:eastAsia="zh-CN"/>
        </w:rPr>
        <w:t>…</w:t>
      </w:r>
    </w:p>
    <w:p w14:paraId="75DA9E0F" w14:textId="77777777" w:rsidR="0068448D" w:rsidRPr="00DE7B59" w:rsidRDefault="0068448D" w:rsidP="0068448D">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5EEEACD8" w14:textId="77777777" w:rsidR="0068448D" w:rsidRPr="00DE7B59" w:rsidRDefault="0068448D" w:rsidP="0068448D">
      <w:pPr>
        <w:pStyle w:val="B2"/>
        <w:rPr>
          <w:lang w:eastAsia="ko-KR"/>
        </w:rPr>
      </w:pPr>
      <w:r w:rsidRPr="00DE7B59">
        <w:rPr>
          <w:lang w:eastAsia="zh-CN"/>
        </w:rPr>
        <w:t>…</w:t>
      </w:r>
    </w:p>
    <w:p w14:paraId="0569BD01" w14:textId="77777777" w:rsidR="0068448D" w:rsidRPr="00DE7B59" w:rsidRDefault="0068448D" w:rsidP="0068448D">
      <w:pPr>
        <w:pStyle w:val="B2"/>
        <w:rPr>
          <w:lang w:eastAsia="ko-KR"/>
        </w:rPr>
      </w:pPr>
      <w:r w:rsidRPr="00DE7B59">
        <w:rPr>
          <w:lang w:eastAsia="ko-KR"/>
        </w:rPr>
        <w:t>2&gt;</w:t>
      </w:r>
      <w:r w:rsidRPr="00DE7B59">
        <w:rPr>
          <w:lang w:eastAsia="ko-KR"/>
        </w:rPr>
        <w:tab/>
        <w:t>else if the NDI in the received HARQ information is 0:</w:t>
      </w:r>
    </w:p>
    <w:p w14:paraId="44847D5F" w14:textId="77777777" w:rsidR="0068448D" w:rsidRPr="00DE7B59" w:rsidRDefault="0068448D" w:rsidP="0068448D">
      <w:pPr>
        <w:pStyle w:val="B3"/>
        <w:rPr>
          <w:lang w:eastAsia="ko-KR"/>
        </w:rPr>
      </w:pPr>
      <w:r w:rsidRPr="00DE7B59">
        <w:rPr>
          <w:lang w:eastAsia="ko-KR"/>
        </w:rPr>
        <w:t>3&gt;</w:t>
      </w:r>
      <w:r w:rsidRPr="00DE7B59">
        <w:rPr>
          <w:lang w:eastAsia="ko-KR"/>
        </w:rPr>
        <w:tab/>
        <w:t>if PDCCH contents indicate configured grant Type 2 deactivation:</w:t>
      </w:r>
    </w:p>
    <w:p w14:paraId="29CA6D38"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55CCD0AA" w14:textId="77777777" w:rsidR="0068448D" w:rsidRPr="00DE7B59" w:rsidRDefault="0068448D" w:rsidP="0068448D">
      <w:pPr>
        <w:pStyle w:val="B3"/>
        <w:rPr>
          <w:lang w:eastAsia="ko-KR"/>
        </w:rPr>
      </w:pPr>
      <w:r w:rsidRPr="00DE7B59">
        <w:rPr>
          <w:lang w:eastAsia="ko-KR"/>
        </w:rPr>
        <w:t>3&gt;</w:t>
      </w:r>
      <w:r w:rsidRPr="00DE7B59">
        <w:rPr>
          <w:lang w:eastAsia="ko-KR"/>
        </w:rPr>
        <w:tab/>
        <w:t>else if PDCCH contents indicate configured grant Type 2 activation:</w:t>
      </w:r>
    </w:p>
    <w:p w14:paraId="2D6DE300"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6BAA3749" w14:textId="77777777" w:rsidR="0068448D" w:rsidRPr="00DE7B59" w:rsidRDefault="0068448D" w:rsidP="0068448D">
      <w:pPr>
        <w:pStyle w:val="B4"/>
        <w:rPr>
          <w:lang w:eastAsia="ko-KR"/>
        </w:rPr>
      </w:pPr>
      <w:r w:rsidRPr="00DE7B59">
        <w:rPr>
          <w:lang w:eastAsia="ko-KR"/>
        </w:rPr>
        <w:t>4&gt;</w:t>
      </w:r>
      <w:r w:rsidRPr="00DE7B59">
        <w:rPr>
          <w:lang w:eastAsia="ko-KR"/>
        </w:rPr>
        <w:tab/>
        <w:t>store the uplink grant for this Serving Cell and the associated HARQ information as configured uplink grant;</w:t>
      </w:r>
    </w:p>
    <w:p w14:paraId="7C17E5E0" w14:textId="77777777" w:rsidR="0068448D" w:rsidRPr="00DE7B59" w:rsidRDefault="0068448D" w:rsidP="0068448D">
      <w:pPr>
        <w:pStyle w:val="B4"/>
        <w:rPr>
          <w:lang w:eastAsia="ko-KR"/>
        </w:rPr>
      </w:pPr>
      <w:r w:rsidRPr="00DE7B59">
        <w:rPr>
          <w:lang w:eastAsia="ko-KR"/>
        </w:rPr>
        <w:t>4&gt;</w:t>
      </w:r>
      <w:r w:rsidRPr="00DE7B59">
        <w:rPr>
          <w:lang w:eastAsia="ko-KR"/>
        </w:rPr>
        <w:tab/>
        <w:t>initialise or re-initialise the configured uplink grant for this Serving Cell to start in the associated PUSCH duration and to recur according to rules in clause 5.8.2;</w:t>
      </w:r>
    </w:p>
    <w:p w14:paraId="3BDAB40B" w14:textId="77777777" w:rsidR="0068448D" w:rsidRPr="00DE7B59" w:rsidRDefault="0068448D" w:rsidP="0068448D">
      <w:pPr>
        <w:pStyle w:val="B4"/>
        <w:rPr>
          <w:lang w:eastAsia="ko-KR"/>
        </w:rPr>
      </w:pPr>
      <w:r w:rsidRPr="00DE7B59">
        <w:rPr>
          <w:lang w:eastAsia="ko-KR"/>
        </w:rPr>
        <w:t>4&gt;</w:t>
      </w:r>
      <w:r w:rsidRPr="00DE7B59">
        <w:rPr>
          <w:lang w:eastAsia="ko-KR"/>
        </w:rPr>
        <w:tab/>
        <w:t xml:space="preserve">stop the </w:t>
      </w:r>
      <w:r w:rsidRPr="00DE7B59">
        <w:rPr>
          <w:i/>
          <w:lang w:eastAsia="ko-KR"/>
        </w:rPr>
        <w:t>configuredGrantTimer</w:t>
      </w:r>
      <w:r w:rsidRPr="00DE7B59">
        <w:rPr>
          <w:lang w:eastAsia="ko-KR"/>
        </w:rPr>
        <w:t xml:space="preserve"> for the corresponding HARQ process, if running;</w:t>
      </w:r>
    </w:p>
    <w:p w14:paraId="5039D29A" w14:textId="77777777" w:rsidR="0068448D" w:rsidRPr="00DE7B59" w:rsidRDefault="0068448D" w:rsidP="0068448D">
      <w:pPr>
        <w:rPr>
          <w:lang w:eastAsia="ko-KR"/>
        </w:rPr>
      </w:pPr>
      <w:r w:rsidRPr="00DE7B59">
        <w:rPr>
          <w:lang w:eastAsia="ko-KR"/>
        </w:rPr>
        <w:t>For each Serving Cell and each configured uplink grant, if configured and activated, the MAC entity shall:</w:t>
      </w:r>
    </w:p>
    <w:p w14:paraId="55513828" w14:textId="77777777" w:rsidR="0068448D" w:rsidRPr="00DE7B59" w:rsidRDefault="0068448D" w:rsidP="0068448D">
      <w:pPr>
        <w:pStyle w:val="B1"/>
        <w:rPr>
          <w:lang w:eastAsia="ko-KR"/>
        </w:rPr>
      </w:pPr>
      <w:r w:rsidRPr="00DE7B59">
        <w:rPr>
          <w:lang w:eastAsia="ko-KR"/>
        </w:rPr>
        <w:t>1&gt;</w:t>
      </w:r>
      <w:r w:rsidRPr="00DE7B59">
        <w:rPr>
          <w:lang w:eastAsia="ko-KR"/>
        </w:rPr>
        <w:tab/>
        <w:t>if the PUSCH duration of the configured uplink grant does not overlap with the PUSCH duration of an uplink grant received on the PDCCH or in a Random Access Response for this Serving Cell:</w:t>
      </w:r>
    </w:p>
    <w:p w14:paraId="27E44B0C" w14:textId="77777777" w:rsidR="0068448D" w:rsidRPr="00DE7B59" w:rsidRDefault="0068448D" w:rsidP="0068448D">
      <w:pPr>
        <w:pStyle w:val="B2"/>
        <w:rPr>
          <w:lang w:eastAsia="ko-KR"/>
        </w:rPr>
      </w:pPr>
      <w:r w:rsidRPr="00DE7B59">
        <w:rPr>
          <w:lang w:eastAsia="ko-KR"/>
        </w:rPr>
        <w:t>2&gt;</w:t>
      </w:r>
      <w:r w:rsidRPr="00DE7B59">
        <w:rPr>
          <w:lang w:eastAsia="ko-KR"/>
        </w:rPr>
        <w:tab/>
        <w:t>set the HARQ Process ID to the HARQ Process ID associated with this PUSCH duration;</w:t>
      </w:r>
    </w:p>
    <w:p w14:paraId="7C1FD024" w14:textId="77777777" w:rsidR="0068448D" w:rsidRPr="00DE7B59" w:rsidRDefault="0068448D" w:rsidP="0068448D">
      <w:pPr>
        <w:pStyle w:val="B2"/>
        <w:rPr>
          <w:lang w:eastAsia="ko-KR"/>
        </w:rPr>
      </w:pPr>
      <w:r w:rsidRPr="00DE7B59">
        <w:rPr>
          <w:lang w:eastAsia="ko-KR"/>
        </w:rPr>
        <w:t>2&gt;</w:t>
      </w:r>
      <w:r w:rsidRPr="00DE7B59">
        <w:rPr>
          <w:lang w:eastAsia="ko-KR"/>
        </w:rPr>
        <w:tab/>
        <w:t xml:space="preserve">if the </w:t>
      </w:r>
      <w:r w:rsidRPr="00DE7B59">
        <w:rPr>
          <w:i/>
          <w:lang w:eastAsia="ko-KR"/>
        </w:rPr>
        <w:t>configuredGrantTimer</w:t>
      </w:r>
      <w:r w:rsidRPr="00DE7B59">
        <w:rPr>
          <w:lang w:eastAsia="ko-KR"/>
        </w:rPr>
        <w:t xml:space="preserve"> for the corresponding HARQ process is not running:</w:t>
      </w:r>
    </w:p>
    <w:p w14:paraId="6B80EB8A" w14:textId="77777777" w:rsidR="0068448D" w:rsidRPr="00DE7B59" w:rsidRDefault="0068448D" w:rsidP="0068448D">
      <w:pPr>
        <w:pStyle w:val="B3"/>
        <w:rPr>
          <w:lang w:eastAsia="ko-KR"/>
        </w:rPr>
      </w:pPr>
      <w:r w:rsidRPr="00DE7B59">
        <w:rPr>
          <w:lang w:eastAsia="ko-KR"/>
        </w:rPr>
        <w:t>3&gt;</w:t>
      </w:r>
      <w:r w:rsidRPr="00DE7B59">
        <w:rPr>
          <w:lang w:eastAsia="ko-KR"/>
        </w:rPr>
        <w:tab/>
        <w:t>consider the NDI bit for the corresponding HARQ process to have been toggled;</w:t>
      </w:r>
    </w:p>
    <w:p w14:paraId="4BD8EDB7" w14:textId="77777777" w:rsidR="0068448D" w:rsidRPr="00DE7B59" w:rsidRDefault="0068448D" w:rsidP="0068448D">
      <w:pPr>
        <w:pStyle w:val="B3"/>
        <w:rPr>
          <w:lang w:eastAsia="ko-KR"/>
        </w:rPr>
      </w:pPr>
      <w:r w:rsidRPr="00DE7B59">
        <w:rPr>
          <w:lang w:eastAsia="ko-KR"/>
        </w:rPr>
        <w:t>3&gt;</w:t>
      </w:r>
      <w:r w:rsidRPr="00DE7B59">
        <w:rPr>
          <w:lang w:eastAsia="ko-KR"/>
        </w:rPr>
        <w:tab/>
        <w:t>deliver the configured uplink grant and the associated HARQ information to the HARQ entity.</w:t>
      </w:r>
    </w:p>
    <w:p w14:paraId="5C246490" w14:textId="77777777" w:rsidR="0068448D" w:rsidRPr="00DE7B59" w:rsidRDefault="0068448D" w:rsidP="0068448D">
      <w:pPr>
        <w:rPr>
          <w:lang w:eastAsia="ko-KR"/>
        </w:rPr>
      </w:pPr>
      <w:r w:rsidRPr="00DE7B59">
        <w:rPr>
          <w:lang w:eastAsia="ko-KR"/>
        </w:rPr>
        <w:t>For configured uplink grants, the HARQ Process ID associated with the first symbol of a UL transmission is derived from the following equation:</w:t>
      </w:r>
    </w:p>
    <w:p w14:paraId="7B32D568" w14:textId="77777777" w:rsidR="0068448D" w:rsidRPr="00DE7B59" w:rsidRDefault="0068448D" w:rsidP="0068448D">
      <w:pPr>
        <w:jc w:val="center"/>
        <w:rPr>
          <w:lang w:eastAsia="ko-KR"/>
        </w:rPr>
      </w:pPr>
      <w:r w:rsidRPr="00DE7B59">
        <w:rPr>
          <w:lang w:eastAsia="ko-KR"/>
        </w:rPr>
        <w:t>HARQ Process ID = [floor(CURRENT_symbol/</w:t>
      </w:r>
      <w:r w:rsidRPr="00DE7B59">
        <w:rPr>
          <w:i/>
          <w:lang w:eastAsia="ko-KR"/>
        </w:rPr>
        <w:t>periodicity</w:t>
      </w:r>
      <w:r w:rsidRPr="00DE7B59">
        <w:rPr>
          <w:lang w:eastAsia="ko-KR"/>
        </w:rPr>
        <w:t xml:space="preserve">)] modulo </w:t>
      </w:r>
      <w:r w:rsidRPr="00DE7B59">
        <w:rPr>
          <w:i/>
          <w:lang w:eastAsia="ko-KR"/>
        </w:rPr>
        <w:t>nrofHARQ-Processes</w:t>
      </w:r>
    </w:p>
    <w:p w14:paraId="6831E29A" w14:textId="77777777" w:rsidR="0068448D" w:rsidRPr="00DE7B59" w:rsidRDefault="0068448D" w:rsidP="0068448D">
      <w:pPr>
        <w:rPr>
          <w:lang w:eastAsia="ko-KR"/>
        </w:rPr>
      </w:pPr>
      <w:r w:rsidRPr="00DE7B59">
        <w:rPr>
          <w:lang w:eastAsia="ko-KR"/>
        </w:rPr>
        <w:t xml:space="preserve">where CURRENT_symbol = (SFN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xml:space="preserve"> + symbol number in the slot), and </w:t>
      </w:r>
      <w:r w:rsidRPr="00DE7B59">
        <w:rPr>
          <w:i/>
          <w:lang w:eastAsia="ko-KR"/>
        </w:rPr>
        <w:t>numberOfSlotsPerFrame</w:t>
      </w:r>
      <w:r w:rsidRPr="00DE7B59">
        <w:rPr>
          <w:lang w:eastAsia="ko-KR"/>
        </w:rPr>
        <w:t xml:space="preserve"> and </w:t>
      </w:r>
      <w:r w:rsidRPr="00DE7B59">
        <w:rPr>
          <w:i/>
          <w:lang w:eastAsia="ko-KR"/>
        </w:rPr>
        <w:t>numberOfSymbolsPerSlot</w:t>
      </w:r>
      <w:r w:rsidRPr="00DE7B59">
        <w:rPr>
          <w:lang w:eastAsia="ko-KR"/>
        </w:rPr>
        <w:t xml:space="preserve"> refer to the number of consecutive slots per frame and the number of consecutive symbols per slot, respectively as specified in TS 38.211 [8].</w:t>
      </w:r>
    </w:p>
    <w:p w14:paraId="5CCF1678" w14:textId="77777777" w:rsidR="0068448D" w:rsidRPr="00DE7B59" w:rsidRDefault="0068448D" w:rsidP="0068448D">
      <w:pPr>
        <w:pStyle w:val="NO"/>
        <w:rPr>
          <w:lang w:eastAsia="ko-KR"/>
        </w:rPr>
      </w:pPr>
      <w:r w:rsidRPr="00DE7B59">
        <w:rPr>
          <w:lang w:eastAsia="ko-KR"/>
        </w:rPr>
        <w:t>NOTE 1:</w:t>
      </w:r>
      <w:r w:rsidRPr="00DE7B59">
        <w:rPr>
          <w:lang w:eastAsia="ko-KR"/>
        </w:rPr>
        <w:tab/>
        <w:t>CURRENT_symbol refers to the symbol index of the first transmission occasion of a bundle of configured uplink grant.</w:t>
      </w:r>
    </w:p>
    <w:p w14:paraId="0F9DE259" w14:textId="77777777" w:rsidR="0068448D" w:rsidRPr="00DE7B59" w:rsidRDefault="0068448D" w:rsidP="0068448D">
      <w:pPr>
        <w:pStyle w:val="NO"/>
        <w:rPr>
          <w:lang w:eastAsia="ko-KR"/>
        </w:rPr>
      </w:pPr>
      <w:r w:rsidRPr="00DE7B59">
        <w:rPr>
          <w:lang w:eastAsia="ko-KR"/>
        </w:rPr>
        <w:t>NOTE 2:</w:t>
      </w:r>
      <w:r w:rsidRPr="00DE7B59">
        <w:rPr>
          <w:lang w:eastAsia="ko-KR"/>
        </w:rPr>
        <w:tab/>
        <w:t xml:space="preserve">A HARQ process is configured for a configured uplink grant if the configured uplink grant is activated and the associated HARQ process ID is less than </w:t>
      </w:r>
      <w:r w:rsidRPr="00DE7B59">
        <w:rPr>
          <w:i/>
          <w:lang w:eastAsia="ko-KR"/>
        </w:rPr>
        <w:t>nrofHARQ-Processes</w:t>
      </w:r>
      <w:r w:rsidRPr="00DE7B59">
        <w:rPr>
          <w:lang w:eastAsia="ko-KR"/>
        </w:rPr>
        <w:t>.</w:t>
      </w:r>
    </w:p>
    <w:p w14:paraId="37012143" w14:textId="77777777" w:rsidR="0068448D" w:rsidRPr="00DE7B59" w:rsidRDefault="0068448D" w:rsidP="0068448D">
      <w:pPr>
        <w:pStyle w:val="NO"/>
        <w:rPr>
          <w:lang w:eastAsia="ko-KR"/>
        </w:rPr>
      </w:pPr>
      <w:r w:rsidRPr="00DE7B59">
        <w:rPr>
          <w:lang w:eastAsia="ko-KR"/>
        </w:rPr>
        <w:t>NOTE 3:</w:t>
      </w:r>
      <w:r w:rsidRPr="00DE7B59">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4165D245" w14:textId="77777777" w:rsidR="0068448D" w:rsidRPr="00DE7B59" w:rsidRDefault="0068448D" w:rsidP="0068448D">
      <w:pPr>
        <w:rPr>
          <w:rFonts w:eastAsia="DengXian"/>
          <w:lang w:eastAsia="sv-SE"/>
        </w:rPr>
      </w:pPr>
      <w:r w:rsidRPr="00DE7B59">
        <w:rPr>
          <w:rFonts w:eastAsia="DengXian"/>
          <w:lang w:eastAsia="sv-SE"/>
        </w:rPr>
        <w:t xml:space="preserve"> [TS 38.321, clause 5.4.2.1]</w:t>
      </w:r>
    </w:p>
    <w:p w14:paraId="7A406D1E"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14A6FFC1"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65AE394C" w14:textId="77777777" w:rsidR="0068448D" w:rsidRPr="00DE7B59" w:rsidRDefault="0068448D" w:rsidP="0068448D">
      <w:pPr>
        <w:rPr>
          <w:lang w:eastAsia="ko-KR"/>
        </w:rPr>
      </w:pPr>
      <w:r w:rsidRPr="00DE7B59">
        <w:rPr>
          <w:lang w:eastAsia="ko-KR"/>
        </w:rPr>
        <w:t>Each HARQ process supports one TB.</w:t>
      </w:r>
    </w:p>
    <w:p w14:paraId="67D8FC90"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0A5E05FE" w14:textId="77777777" w:rsidR="0068448D" w:rsidRPr="00DE7B59" w:rsidRDefault="0068448D" w:rsidP="0068448D">
      <w:pPr>
        <w:rPr>
          <w:lang w:eastAsia="ko-KR"/>
        </w:rPr>
      </w:pPr>
      <w:r w:rsidRPr="00DE7B59">
        <w:rPr>
          <w:lang w:eastAsia="ko-KR"/>
        </w:rPr>
        <w:t>…</w:t>
      </w:r>
    </w:p>
    <w:p w14:paraId="5418A768"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50DB1B38"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00B01667" w14:textId="77777777" w:rsidR="0068448D" w:rsidRPr="00DE7B59" w:rsidRDefault="0068448D" w:rsidP="0068448D">
      <w:pPr>
        <w:ind w:left="568" w:hanging="284"/>
        <w:rPr>
          <w:lang w:eastAsia="ko-KR"/>
        </w:rPr>
      </w:pPr>
      <w:r w:rsidRPr="00DE7B59">
        <w:rPr>
          <w:lang w:eastAsia="ko-KR"/>
        </w:rPr>
        <w:t>…</w:t>
      </w:r>
    </w:p>
    <w:p w14:paraId="7E5825D6"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16B07A55"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B51CA00"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BBF218A"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4E76862C"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34061410" w14:textId="77777777" w:rsidR="0068448D" w:rsidRPr="00DE7B59" w:rsidRDefault="0068448D" w:rsidP="0068448D">
      <w:pPr>
        <w:ind w:left="851" w:hanging="284"/>
        <w:rPr>
          <w:lang w:eastAsia="zh-CN"/>
        </w:rPr>
      </w:pPr>
      <w:r w:rsidRPr="00DE7B59">
        <w:rPr>
          <w:lang w:eastAsia="zh-CN"/>
        </w:rPr>
        <w:t>…</w:t>
      </w:r>
    </w:p>
    <w:p w14:paraId="683C67A0"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70605FB4"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C4482E3"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2B5E1A1B"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541C36E7"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5973257E" w14:textId="77777777" w:rsidR="0068448D" w:rsidRPr="00DE7B59" w:rsidRDefault="0068448D" w:rsidP="0068448D">
      <w:pPr>
        <w:ind w:left="1702" w:hanging="284"/>
        <w:rPr>
          <w:lang w:eastAsia="ko-KR"/>
        </w:rPr>
      </w:pPr>
      <w:r w:rsidRPr="00DE7B59">
        <w:rPr>
          <w:lang w:eastAsia="ko-KR"/>
        </w:rPr>
        <w:t>…</w:t>
      </w:r>
    </w:p>
    <w:p w14:paraId="317229FE"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03C1B93D" w14:textId="77777777" w:rsidR="0068448D" w:rsidRPr="00DE7B59" w:rsidRDefault="0068448D" w:rsidP="0068448D">
      <w:pPr>
        <w:ind w:left="1135" w:hanging="284"/>
        <w:rPr>
          <w:lang w:eastAsia="ko-KR"/>
        </w:rPr>
      </w:pPr>
      <w:r w:rsidRPr="00DE7B59">
        <w:rPr>
          <w:lang w:eastAsia="ko-KR"/>
        </w:rPr>
        <w:t>…</w:t>
      </w:r>
    </w:p>
    <w:p w14:paraId="39EC02F9"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2E3ACB92"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20A073F6"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468D68A0"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39F3AE2C" w14:textId="77777777" w:rsidR="0068448D" w:rsidRPr="00DE7B59" w:rsidRDefault="0068448D" w:rsidP="0068448D">
      <w:pPr>
        <w:rPr>
          <w:rFonts w:eastAsia="DengXian"/>
          <w:lang w:eastAsia="sv-SE"/>
        </w:rPr>
      </w:pPr>
      <w:r w:rsidRPr="00DE7B59">
        <w:rPr>
          <w:rFonts w:eastAsia="DengXian"/>
          <w:lang w:eastAsia="sv-SE"/>
        </w:rPr>
        <w:t>[TS 38.321, clause 5.4.2.2]</w:t>
      </w:r>
    </w:p>
    <w:p w14:paraId="546DA4FA" w14:textId="77777777" w:rsidR="0068448D" w:rsidRPr="00DE7B59" w:rsidRDefault="0068448D" w:rsidP="0068448D">
      <w:pPr>
        <w:rPr>
          <w:rFonts w:eastAsia="SimSun"/>
          <w:lang w:eastAsia="en-US"/>
        </w:rPr>
      </w:pPr>
      <w:r w:rsidRPr="00DE7B59">
        <w:t>Each HARQ process is associated with a HARQ buffer.</w:t>
      </w:r>
    </w:p>
    <w:p w14:paraId="0D5EE03E"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0BCD60B3" w14:textId="77777777" w:rsidR="0068448D" w:rsidRPr="00DE7B59" w:rsidRDefault="0068448D" w:rsidP="0068448D">
      <w:r w:rsidRPr="00DE7B59">
        <w:rPr>
          <w:lang w:eastAsia="zh-CN"/>
        </w:rPr>
        <w:t>…</w:t>
      </w:r>
    </w:p>
    <w:p w14:paraId="61037304"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5C603EF0" w14:textId="77777777" w:rsidR="0068448D" w:rsidRPr="00DE7B59" w:rsidRDefault="0068448D" w:rsidP="0068448D">
      <w:pPr>
        <w:pStyle w:val="B1"/>
      </w:pPr>
      <w:r w:rsidRPr="00DE7B59">
        <w:rPr>
          <w:lang w:eastAsia="ko-KR"/>
        </w:rPr>
        <w:t>1&gt;</w:t>
      </w:r>
      <w:r w:rsidRPr="00DE7B59">
        <w:tab/>
        <w:t>store the MAC PDU in the associated HARQ buffer;</w:t>
      </w:r>
    </w:p>
    <w:p w14:paraId="735B58E6" w14:textId="77777777" w:rsidR="0068448D" w:rsidRPr="00DE7B59" w:rsidRDefault="0068448D" w:rsidP="0068448D">
      <w:pPr>
        <w:pStyle w:val="B1"/>
      </w:pPr>
      <w:r w:rsidRPr="00DE7B59">
        <w:rPr>
          <w:lang w:eastAsia="ko-KR"/>
        </w:rPr>
        <w:t>1&gt;</w:t>
      </w:r>
      <w:r w:rsidRPr="00DE7B59">
        <w:tab/>
        <w:t>store the uplink grant received from the HARQ entity;</w:t>
      </w:r>
    </w:p>
    <w:p w14:paraId="126E55FC" w14:textId="77777777" w:rsidR="0068448D" w:rsidRPr="00DE7B59" w:rsidRDefault="0068448D" w:rsidP="0068448D">
      <w:pPr>
        <w:pStyle w:val="B1"/>
      </w:pPr>
      <w:r w:rsidRPr="00DE7B59">
        <w:rPr>
          <w:lang w:eastAsia="ko-KR"/>
        </w:rPr>
        <w:t>1&gt;</w:t>
      </w:r>
      <w:r w:rsidRPr="00DE7B59">
        <w:tab/>
        <w:t>generate a transmission as described below.</w:t>
      </w:r>
    </w:p>
    <w:p w14:paraId="2DE563B6"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42F1BAD" w14:textId="77777777" w:rsidR="0068448D" w:rsidRPr="00DE7B59" w:rsidRDefault="0068448D" w:rsidP="0068448D">
      <w:pPr>
        <w:pStyle w:val="B1"/>
      </w:pPr>
      <w:r w:rsidRPr="00DE7B59">
        <w:rPr>
          <w:lang w:eastAsia="ko-KR"/>
        </w:rPr>
        <w:t>1&gt;</w:t>
      </w:r>
      <w:r w:rsidRPr="00DE7B59">
        <w:tab/>
        <w:t>store the uplink grant received from the HARQ entity;</w:t>
      </w:r>
    </w:p>
    <w:p w14:paraId="2E459E88" w14:textId="77777777" w:rsidR="0068448D" w:rsidRPr="00DE7B59" w:rsidRDefault="0068448D" w:rsidP="0068448D">
      <w:pPr>
        <w:pStyle w:val="B1"/>
      </w:pPr>
      <w:r w:rsidRPr="00DE7B59">
        <w:rPr>
          <w:lang w:eastAsia="ko-KR"/>
        </w:rPr>
        <w:t>1&gt;</w:t>
      </w:r>
      <w:r w:rsidRPr="00DE7B59">
        <w:tab/>
        <w:t>generate a transmission as described below.</w:t>
      </w:r>
    </w:p>
    <w:p w14:paraId="3FDF8359"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7CBED328" w14:textId="77777777" w:rsidR="0068448D" w:rsidRPr="00DE7B59" w:rsidRDefault="0068448D" w:rsidP="0068448D">
      <w:pPr>
        <w:pStyle w:val="B1"/>
      </w:pPr>
      <w:r w:rsidRPr="00DE7B59">
        <w:rPr>
          <w:lang w:eastAsia="ko-KR"/>
        </w:rPr>
        <w:t>…</w:t>
      </w:r>
    </w:p>
    <w:p w14:paraId="3FB79FF7"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2809915"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1A7D5FA5" w14:textId="77777777" w:rsidR="0068448D" w:rsidRPr="00DE7B59" w:rsidRDefault="0068448D" w:rsidP="0068448D">
      <w:pPr>
        <w:pStyle w:val="B2"/>
      </w:pPr>
      <w:r w:rsidRPr="00DE7B59">
        <w:t>…</w:t>
      </w:r>
    </w:p>
    <w:p w14:paraId="56CB0C71"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6A9312E" w14:textId="77777777" w:rsidR="0068448D" w:rsidRPr="00DE7B59" w:rsidRDefault="0068448D" w:rsidP="0068448D">
      <w:pPr>
        <w:rPr>
          <w:lang w:eastAsia="zh-CN"/>
        </w:rPr>
      </w:pPr>
      <w:r w:rsidRPr="00DE7B59">
        <w:rPr>
          <w:lang w:eastAsia="zh-CN"/>
        </w:rPr>
        <w:t>…</w:t>
      </w:r>
    </w:p>
    <w:p w14:paraId="63D07B4A" w14:textId="77777777" w:rsidR="0068448D" w:rsidRPr="00DE7B59" w:rsidRDefault="0068448D" w:rsidP="0068448D">
      <w:pPr>
        <w:rPr>
          <w:lang w:eastAsia="zh-CN"/>
        </w:rPr>
      </w:pPr>
      <w:r w:rsidRPr="00DE7B59">
        <w:rPr>
          <w:lang w:eastAsia="zh-CN"/>
        </w:rPr>
        <w:t>[38.321 clause 5.8.2]</w:t>
      </w:r>
    </w:p>
    <w:p w14:paraId="5016ADF5" w14:textId="77777777" w:rsidR="0068448D" w:rsidRPr="00DE7B59" w:rsidRDefault="0068448D" w:rsidP="0068448D">
      <w:pPr>
        <w:rPr>
          <w:lang w:eastAsia="ko-KR"/>
        </w:rPr>
      </w:pPr>
      <w:r w:rsidRPr="00DE7B59">
        <w:rPr>
          <w:lang w:eastAsia="ko-KR"/>
        </w:rPr>
        <w:t>There are two types of transmission without dynamic grant:</w:t>
      </w:r>
    </w:p>
    <w:p w14:paraId="111C754F"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1 where an uplink grant is provided by RRC, and stored as configured uplink grant;</w:t>
      </w:r>
    </w:p>
    <w:p w14:paraId="0BCD215B"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2 where an uplink grant is provided by PDCCH, and stored or cleared as configured uplink grant based on L1 signalling indicating configured uplink grant activation or deactivation.</w:t>
      </w:r>
    </w:p>
    <w:p w14:paraId="578568BD" w14:textId="77777777" w:rsidR="0068448D" w:rsidRPr="00DE7B59" w:rsidRDefault="0068448D" w:rsidP="0068448D">
      <w:pPr>
        <w:rPr>
          <w:lang w:eastAsia="ko-KR"/>
        </w:rPr>
      </w:pPr>
      <w:r w:rsidRPr="00DE7B59">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340FFBD8" w14:textId="77777777" w:rsidR="0068448D" w:rsidRPr="00DE7B59" w:rsidRDefault="0068448D" w:rsidP="0068448D">
      <w:pPr>
        <w:rPr>
          <w:lang w:eastAsia="ko-KR"/>
        </w:rPr>
      </w:pPr>
      <w:r w:rsidRPr="00DE7B59">
        <w:rPr>
          <w:lang w:eastAsia="ko-KR"/>
        </w:rPr>
        <w:t>RRC configures the following parameters when the configured grant Type 1 is configured:</w:t>
      </w:r>
    </w:p>
    <w:p w14:paraId="643D577F"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retransmission;</w:t>
      </w:r>
    </w:p>
    <w:p w14:paraId="20528EA9"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1;</w:t>
      </w:r>
    </w:p>
    <w:p w14:paraId="1A37B5F9"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timeDomainOffset</w:t>
      </w:r>
      <w:r w:rsidRPr="00DE7B59">
        <w:rPr>
          <w:lang w:eastAsia="ko-KR"/>
        </w:rPr>
        <w:t>: Offset of a resource with respect to SFN = 0 in time domain;</w:t>
      </w:r>
    </w:p>
    <w:p w14:paraId="664CDD5B"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timeDomainAllocation</w:t>
      </w:r>
      <w:r w:rsidRPr="00DE7B59">
        <w:rPr>
          <w:lang w:eastAsia="ko-KR"/>
        </w:rPr>
        <w:t xml:space="preserve">: Allocation of configured uplink grant in time domain which contains </w:t>
      </w:r>
      <w:r w:rsidRPr="00DE7B59">
        <w:rPr>
          <w:i/>
          <w:lang w:eastAsia="ko-KR"/>
        </w:rPr>
        <w:t>startSymbolAndLength</w:t>
      </w:r>
      <w:r w:rsidRPr="00DE7B59">
        <w:rPr>
          <w:lang w:eastAsia="ko-KR"/>
        </w:rPr>
        <w:t xml:space="preserve"> (i.e. </w:t>
      </w:r>
      <w:r w:rsidRPr="00DE7B59">
        <w:rPr>
          <w:i/>
          <w:lang w:eastAsia="ko-KR"/>
        </w:rPr>
        <w:t>SLIV</w:t>
      </w:r>
      <w:r w:rsidRPr="00DE7B59">
        <w:rPr>
          <w:lang w:eastAsia="ko-KR"/>
        </w:rPr>
        <w:t xml:space="preserve"> in TS 38.214 [7]);</w:t>
      </w:r>
    </w:p>
    <w:p w14:paraId="2DD4EC56"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5C7B77E2" w14:textId="77777777" w:rsidR="0068448D" w:rsidRPr="00DE7B59" w:rsidRDefault="0068448D" w:rsidP="0068448D">
      <w:pPr>
        <w:rPr>
          <w:lang w:eastAsia="ko-KR"/>
        </w:rPr>
      </w:pPr>
      <w:r w:rsidRPr="00DE7B59">
        <w:rPr>
          <w:lang w:eastAsia="ko-KR"/>
        </w:rPr>
        <w:t>RRC configures the following parameters when the configured grant Type 2 is configured:</w:t>
      </w:r>
    </w:p>
    <w:p w14:paraId="07B2EE60"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activation, deactivation, and retransmission;</w:t>
      </w:r>
    </w:p>
    <w:p w14:paraId="766F811C"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2;</w:t>
      </w:r>
    </w:p>
    <w:p w14:paraId="2EB8FDC4"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09EC25F1" w14:textId="77777777" w:rsidR="0068448D" w:rsidRPr="00DE7B59" w:rsidRDefault="0068448D" w:rsidP="0068448D">
      <w:pPr>
        <w:rPr>
          <w:lang w:eastAsia="ko-KR"/>
        </w:rPr>
      </w:pPr>
      <w:r w:rsidRPr="00DE7B59">
        <w:rPr>
          <w:lang w:eastAsia="ko-KR"/>
        </w:rPr>
        <w:t>Upon configuration of a configured grant Type 1 for a BWP of a Serving Cell by upper layers, the MAC entity shall:</w:t>
      </w:r>
    </w:p>
    <w:p w14:paraId="43784AF1" w14:textId="77777777" w:rsidR="0068448D" w:rsidRPr="00DE7B59" w:rsidRDefault="0068448D" w:rsidP="0068448D">
      <w:pPr>
        <w:pStyle w:val="B1"/>
        <w:rPr>
          <w:lang w:eastAsia="ko-KR"/>
        </w:rPr>
      </w:pPr>
      <w:r w:rsidRPr="00DE7B59">
        <w:rPr>
          <w:lang w:eastAsia="ko-KR"/>
        </w:rPr>
        <w:t>1&gt;</w:t>
      </w:r>
      <w:r w:rsidRPr="00DE7B59">
        <w:rPr>
          <w:lang w:eastAsia="ko-KR"/>
        </w:rPr>
        <w:tab/>
        <w:t>store the uplink grant provided by upper layers as a configured uplink grant for the indicated BWP of the Serving Cell;</w:t>
      </w:r>
    </w:p>
    <w:p w14:paraId="78DFE8D2" w14:textId="77777777" w:rsidR="0068448D" w:rsidRPr="00DE7B59" w:rsidRDefault="0068448D" w:rsidP="0068448D">
      <w:pPr>
        <w:pStyle w:val="B1"/>
        <w:rPr>
          <w:lang w:eastAsia="ko-KR"/>
        </w:rPr>
      </w:pPr>
      <w:r w:rsidRPr="00DE7B59">
        <w:rPr>
          <w:lang w:eastAsia="ko-KR"/>
        </w:rPr>
        <w:t>1&gt;</w:t>
      </w:r>
      <w:r w:rsidRPr="00DE7B59">
        <w:rPr>
          <w:lang w:eastAsia="ko-KR"/>
        </w:rPr>
        <w:tab/>
        <w:t xml:space="preserve">initialise or re-initialise the configured uplink grant to start in the symbol according to </w:t>
      </w:r>
      <w:r w:rsidRPr="00DE7B59">
        <w:rPr>
          <w:i/>
          <w:lang w:eastAsia="ko-KR"/>
        </w:rPr>
        <w:t>timeDomainOffset</w:t>
      </w:r>
      <w:r w:rsidRPr="00DE7B59">
        <w:rPr>
          <w:lang w:eastAsia="ko-KR"/>
        </w:rPr>
        <w:t xml:space="preserve"> and </w:t>
      </w:r>
      <w:r w:rsidRPr="00DE7B59">
        <w:rPr>
          <w:i/>
          <w:lang w:eastAsia="ko-KR"/>
        </w:rPr>
        <w:t>S</w:t>
      </w:r>
      <w:r w:rsidRPr="00DE7B59">
        <w:rPr>
          <w:lang w:eastAsia="ko-KR"/>
        </w:rPr>
        <w:t xml:space="preserve"> (derived from </w:t>
      </w:r>
      <w:r w:rsidRPr="00DE7B59">
        <w:rPr>
          <w:i/>
          <w:lang w:eastAsia="ko-KR"/>
        </w:rPr>
        <w:t>SLIV</w:t>
      </w:r>
      <w:r w:rsidRPr="00DE7B59">
        <w:rPr>
          <w:lang w:eastAsia="ko-KR"/>
        </w:rPr>
        <w:t xml:space="preserve"> as specified in TS 38.214 [7]), and to reoccur with </w:t>
      </w:r>
      <w:r w:rsidRPr="00DE7B59">
        <w:rPr>
          <w:i/>
          <w:lang w:eastAsia="ko-KR"/>
        </w:rPr>
        <w:t>periodicity</w:t>
      </w:r>
      <w:r w:rsidRPr="00DE7B59">
        <w:rPr>
          <w:lang w:eastAsia="ko-KR"/>
        </w:rPr>
        <w:t>.</w:t>
      </w:r>
    </w:p>
    <w:p w14:paraId="40F3C85C" w14:textId="77777777" w:rsidR="0068448D" w:rsidRPr="00DE7B59" w:rsidRDefault="0068448D" w:rsidP="0068448D">
      <w:pPr>
        <w:rPr>
          <w:lang w:eastAsia="ko-KR"/>
        </w:rPr>
      </w:pPr>
      <w:r w:rsidRPr="00DE7B59">
        <w:rPr>
          <w:lang w:eastAsia="ko-KR"/>
        </w:rPr>
        <w:t>After an uplink grant is configured for a configured grant Type 1, the MAC entity shall consider that the uplink grant recurs associated with each symbol for which:</w:t>
      </w:r>
    </w:p>
    <w:p w14:paraId="635A45DD"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 xml:space="preserve"> (</w:t>
      </w:r>
      <w:r w:rsidRPr="00DE7B59">
        <w:rPr>
          <w:i/>
          <w:lang w:eastAsia="ko-KR"/>
        </w:rPr>
        <w:t>timeDomainOffset</w:t>
      </w:r>
      <w:r w:rsidRPr="00DE7B59">
        <w:rPr>
          <w:lang w:eastAsia="ko-KR"/>
        </w:rPr>
        <w:t xml:space="preserve"> × </w:t>
      </w:r>
      <w:r w:rsidRPr="00DE7B59">
        <w:rPr>
          <w:i/>
          <w:lang w:eastAsia="ko-KR"/>
        </w:rPr>
        <w:t>numberOfSymbolsPerSlot</w:t>
      </w:r>
      <w:r w:rsidRPr="00DE7B59">
        <w:rPr>
          <w:lang w:eastAsia="ko-KR"/>
        </w:rPr>
        <w:t xml:space="preserve"> + </w:t>
      </w:r>
      <w:r w:rsidRPr="00DE7B59">
        <w:rPr>
          <w:i/>
          <w:lang w:eastAsia="ko-KR"/>
        </w:rPr>
        <w:t>S</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19372453" w14:textId="77777777" w:rsidR="0068448D" w:rsidRPr="00DE7B59" w:rsidRDefault="0068448D" w:rsidP="0068448D">
      <w:pPr>
        <w:rPr>
          <w:lang w:eastAsia="ko-KR"/>
        </w:rPr>
      </w:pPr>
      <w:r w:rsidRPr="00DE7B59">
        <w:rPr>
          <w:lang w:eastAsia="ko-KR"/>
        </w:rPr>
        <w:t>After an uplink grant is configured for a configured grant Type 2, the MAC entity shall consider that the uplink grant recurs associated with each symbol for which:</w:t>
      </w:r>
    </w:p>
    <w:p w14:paraId="73795359"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[(SFN</w:t>
      </w:r>
      <w:r w:rsidRPr="00DE7B59">
        <w:rPr>
          <w:vertAlign w:val="subscript"/>
          <w:lang w:eastAsia="ko-KR"/>
        </w:rPr>
        <w:t>start time</w:t>
      </w:r>
      <w:r w:rsidRPr="00DE7B59">
        <w:rPr>
          <w:lang w:eastAsia="ko-KR"/>
        </w:rPr>
        <w:t xml:space="preserve">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w:t>
      </w:r>
      <w:r w:rsidRPr="00DE7B59">
        <w:rPr>
          <w:vertAlign w:val="subscript"/>
          <w:lang w:eastAsia="ko-KR"/>
        </w:rPr>
        <w:t>start time</w:t>
      </w:r>
      <w:r w:rsidRPr="00DE7B59">
        <w:rPr>
          <w:lang w:eastAsia="ko-KR"/>
        </w:rPr>
        <w:t xml:space="preserve"> × </w:t>
      </w:r>
      <w:r w:rsidRPr="00DE7B59">
        <w:rPr>
          <w:i/>
          <w:lang w:eastAsia="ko-KR"/>
        </w:rPr>
        <w:t>numberOfSymbolsPerSlot</w:t>
      </w:r>
      <w:r w:rsidRPr="00DE7B59">
        <w:rPr>
          <w:lang w:eastAsia="ko-KR"/>
        </w:rPr>
        <w:t xml:space="preserve"> + symbol</w:t>
      </w:r>
      <w:r w:rsidRPr="00DE7B59">
        <w:rPr>
          <w:vertAlign w:val="subscript"/>
          <w:lang w:eastAsia="ko-KR"/>
        </w:rPr>
        <w:t>start time</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107F7D50" w14:textId="77777777" w:rsidR="0068448D" w:rsidRPr="00DE7B59" w:rsidRDefault="0068448D" w:rsidP="0068448D">
      <w:pPr>
        <w:rPr>
          <w:lang w:eastAsia="ko-KR"/>
        </w:rPr>
      </w:pPr>
      <w:r w:rsidRPr="00DE7B59">
        <w:rPr>
          <w:lang w:eastAsia="ko-KR"/>
        </w:rPr>
        <w:t>where SFN</w:t>
      </w:r>
      <w:r w:rsidRPr="00DE7B59">
        <w:rPr>
          <w:vertAlign w:val="subscript"/>
          <w:lang w:eastAsia="ko-KR"/>
        </w:rPr>
        <w:t>start time</w:t>
      </w:r>
      <w:r w:rsidRPr="00DE7B59">
        <w:rPr>
          <w:lang w:eastAsia="ko-KR"/>
        </w:rPr>
        <w:t>, slot</w:t>
      </w:r>
      <w:r w:rsidRPr="00DE7B59">
        <w:rPr>
          <w:vertAlign w:val="subscript"/>
          <w:lang w:eastAsia="ko-KR"/>
        </w:rPr>
        <w:t>start time</w:t>
      </w:r>
      <w:r w:rsidRPr="00DE7B59">
        <w:rPr>
          <w:lang w:eastAsia="ko-KR"/>
        </w:rPr>
        <w:t>, and symbol</w:t>
      </w:r>
      <w:r w:rsidRPr="00DE7B59">
        <w:rPr>
          <w:vertAlign w:val="subscript"/>
          <w:lang w:eastAsia="ko-KR"/>
        </w:rPr>
        <w:t>start time</w:t>
      </w:r>
      <w:r w:rsidRPr="00DE7B59">
        <w:rPr>
          <w:lang w:eastAsia="ko-KR"/>
        </w:rPr>
        <w:t xml:space="preserve"> are the SFN, slot, and symbol, respectively, of the first transmission opportunity of PUSCH where the configured uplink grant was (re-)initialised.</w:t>
      </w:r>
    </w:p>
    <w:p w14:paraId="05F722D5" w14:textId="77777777" w:rsidR="0068448D" w:rsidRPr="00DE7B59" w:rsidRDefault="0068448D" w:rsidP="0068448D">
      <w:pPr>
        <w:rPr>
          <w:lang w:eastAsia="ko-KR"/>
        </w:rPr>
      </w:pPr>
      <w:r w:rsidRPr="00DE7B59">
        <w:rPr>
          <w:lang w:eastAsia="ko-KR"/>
        </w:rPr>
        <w:t>…</w:t>
      </w:r>
    </w:p>
    <w:p w14:paraId="750004C4" w14:textId="77777777" w:rsidR="0068448D" w:rsidRPr="00DE7B59" w:rsidRDefault="0068448D" w:rsidP="0068448D">
      <w:pPr>
        <w:rPr>
          <w:lang w:eastAsia="zh-CN"/>
        </w:rPr>
      </w:pPr>
    </w:p>
    <w:p w14:paraId="1CC3C6AC"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w:t>
      </w:r>
      <w:r w:rsidRPr="00DE7B59">
        <w:rPr>
          <w:rFonts w:ascii="Arial" w:eastAsia="DengXian" w:hAnsi="Arial"/>
        </w:rPr>
        <w:tab/>
        <w:t>Test description</w:t>
      </w:r>
    </w:p>
    <w:p w14:paraId="1DA96484"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7.1.1.3.14.2.3.1</w:t>
      </w:r>
      <w:r w:rsidRPr="00DE7B59">
        <w:rPr>
          <w:rFonts w:ascii="Arial" w:eastAsia="DengXian" w:hAnsi="Arial"/>
        </w:rPr>
        <w:tab/>
        <w:t>Pre-test conditions</w:t>
      </w:r>
    </w:p>
    <w:p w14:paraId="0681DFFE"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7.1.1.3.14.2.3.1-1.</w:t>
      </w:r>
    </w:p>
    <w:p w14:paraId="3F7AC40D"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585DD60D"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63C00A13"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594F75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22E9882B" w14:textId="77777777" w:rsidR="0068448D" w:rsidRPr="00DE7B59" w:rsidRDefault="0068448D" w:rsidP="0068448D">
      <w:pPr>
        <w:rPr>
          <w:rFonts w:eastAsia="DengXian"/>
          <w:lang w:eastAsia="sv-SE"/>
        </w:rPr>
      </w:pPr>
    </w:p>
    <w:p w14:paraId="74198C1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7.1.1.3.14.2.3.2</w:t>
      </w:r>
      <w:r w:rsidRPr="00DE7B59">
        <w:rPr>
          <w:rFonts w:ascii="Arial" w:eastAsia="DengXian" w:hAnsi="Arial"/>
        </w:rPr>
        <w:tab/>
        <w:t>Test procedure sequence</w:t>
      </w:r>
    </w:p>
    <w:p w14:paraId="13216B70"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48ADF25D" w14:textId="77777777" w:rsidTr="0068448D">
        <w:tc>
          <w:tcPr>
            <w:tcW w:w="648" w:type="dxa"/>
            <w:tcBorders>
              <w:top w:val="single" w:sz="4" w:space="0" w:color="auto"/>
              <w:left w:val="single" w:sz="4" w:space="0" w:color="auto"/>
              <w:bottom w:val="nil"/>
              <w:right w:val="single" w:sz="4" w:space="0" w:color="auto"/>
            </w:tcBorders>
            <w:hideMark/>
          </w:tcPr>
          <w:p w14:paraId="04236A01"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5DA6525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B109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32BADB9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86350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60BF4139" w14:textId="77777777" w:rsidTr="0068448D">
        <w:tc>
          <w:tcPr>
            <w:tcW w:w="648" w:type="dxa"/>
            <w:tcBorders>
              <w:top w:val="nil"/>
              <w:left w:val="single" w:sz="4" w:space="0" w:color="auto"/>
              <w:bottom w:val="single" w:sz="4" w:space="0" w:color="auto"/>
              <w:right w:val="single" w:sz="4" w:space="0" w:color="auto"/>
            </w:tcBorders>
          </w:tcPr>
          <w:p w14:paraId="5437ADEE"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77185C9F"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CA645C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1D0EE6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1756443A"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3842D00" w14:textId="77777777" w:rsidR="0068448D" w:rsidRPr="00DE7B59" w:rsidRDefault="0068448D">
            <w:pPr>
              <w:keepNext/>
              <w:keepLines/>
              <w:spacing w:after="0"/>
              <w:jc w:val="center"/>
              <w:rPr>
                <w:rFonts w:ascii="Arial" w:eastAsia="DengXian" w:hAnsi="Arial"/>
                <w:b/>
                <w:sz w:val="18"/>
              </w:rPr>
            </w:pPr>
          </w:p>
        </w:tc>
      </w:tr>
      <w:tr w:rsidR="0068448D" w:rsidRPr="00DE7B59" w14:paraId="0C98CB6B" w14:textId="77777777" w:rsidTr="0068448D">
        <w:tc>
          <w:tcPr>
            <w:tcW w:w="648" w:type="dxa"/>
            <w:tcBorders>
              <w:top w:val="nil"/>
              <w:left w:val="single" w:sz="4" w:space="0" w:color="auto"/>
              <w:bottom w:val="single" w:sz="4" w:space="0" w:color="auto"/>
              <w:right w:val="single" w:sz="4" w:space="0" w:color="auto"/>
            </w:tcBorders>
            <w:hideMark/>
          </w:tcPr>
          <w:p w14:paraId="24361AF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4AB49DB0"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including ConfiguredGrantConfig</w:t>
            </w:r>
            <w:r w:rsidRPr="00DE7B59">
              <w:rPr>
                <w:rFonts w:ascii="Arial" w:eastAsia="DengXian" w:hAnsi="Arial"/>
                <w:sz w:val="18"/>
                <w:lang w:eastAsia="zh-CN"/>
              </w:rPr>
              <w:t>.</w:t>
            </w:r>
          </w:p>
          <w:p w14:paraId="0E1258BC" w14:textId="77777777" w:rsidR="0068448D" w:rsidRPr="00DE7B59" w:rsidRDefault="0068448D">
            <w:pPr>
              <w:keepNext/>
              <w:keepLines/>
              <w:spacing w:after="0"/>
              <w:rPr>
                <w:rFonts w:ascii="Arial" w:eastAsia="DengXian" w:hAnsi="Arial"/>
                <w:sz w:val="18"/>
              </w:rPr>
            </w:pPr>
          </w:p>
          <w:p w14:paraId="70E2D81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988181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510CD0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7097230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127529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4A82942D" w14:textId="77777777" w:rsidTr="0068448D">
        <w:tc>
          <w:tcPr>
            <w:tcW w:w="648" w:type="dxa"/>
            <w:tcBorders>
              <w:top w:val="nil"/>
              <w:left w:val="single" w:sz="4" w:space="0" w:color="auto"/>
              <w:bottom w:val="single" w:sz="4" w:space="0" w:color="auto"/>
              <w:right w:val="single" w:sz="4" w:space="0" w:color="auto"/>
            </w:tcBorders>
            <w:hideMark/>
          </w:tcPr>
          <w:p w14:paraId="5CC089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61767DE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19C9598B" w14:textId="77777777" w:rsidR="0068448D" w:rsidRPr="00DE7B59" w:rsidRDefault="0068448D">
            <w:pPr>
              <w:keepNext/>
              <w:keepLines/>
              <w:spacing w:after="0"/>
              <w:rPr>
                <w:rFonts w:ascii="Arial" w:eastAsia="DengXian" w:hAnsi="Arial"/>
                <w:sz w:val="18"/>
              </w:rPr>
            </w:pPr>
          </w:p>
          <w:p w14:paraId="5C7CF3A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409D06F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0363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65CE01E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2B2BCDC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BD1C73C" w14:textId="77777777" w:rsidTr="0068448D">
        <w:tc>
          <w:tcPr>
            <w:tcW w:w="648" w:type="dxa"/>
            <w:tcBorders>
              <w:top w:val="nil"/>
              <w:left w:val="single" w:sz="4" w:space="0" w:color="auto"/>
              <w:bottom w:val="single" w:sz="4" w:space="0" w:color="auto"/>
              <w:right w:val="single" w:sz="4" w:space="0" w:color="auto"/>
            </w:tcBorders>
            <w:hideMark/>
          </w:tcPr>
          <w:p w14:paraId="0E7B5B5E"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2D6CD08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IF pc_type1_PUSCH_RepetitionMultiSlots = FALSE, the SS sends a DCI to activate the configured grant which is </w:t>
            </w:r>
            <w:r w:rsidRPr="00DE7B59">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4288D1C4" w14:textId="77777777" w:rsidR="0068448D" w:rsidRPr="00DE7B59"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15E4164F" w14:textId="77777777" w:rsidR="0068448D" w:rsidRPr="00DE7B59"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6A38A0D3" w14:textId="77777777" w:rsidR="0068448D" w:rsidRPr="00DE7B59"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197EAD79" w14:textId="77777777" w:rsidR="0068448D" w:rsidRPr="00DE7B59" w:rsidRDefault="0068448D">
            <w:pPr>
              <w:keepNext/>
              <w:keepLines/>
              <w:spacing w:after="0"/>
              <w:jc w:val="center"/>
              <w:rPr>
                <w:rFonts w:ascii="Arial" w:eastAsia="DengXian" w:hAnsi="Arial"/>
                <w:sz w:val="18"/>
              </w:rPr>
            </w:pPr>
          </w:p>
        </w:tc>
      </w:tr>
      <w:tr w:rsidR="0068448D" w:rsidRPr="00DE7B59" w14:paraId="3608A34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9D51F3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701A5ED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3EB50E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308D78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454157A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76CD1E1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8BBA445"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46C16B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41AF0D2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Check: Does the UE transmit a MAC PDU including one RLC SDU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31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7398088C" w14:textId="77777777" w:rsidR="0068448D" w:rsidRPr="00DE7B59" w:rsidRDefault="0068448D">
            <w:pPr>
              <w:keepNext/>
              <w:keepLines/>
              <w:spacing w:after="0"/>
              <w:rPr>
                <w:rFonts w:ascii="Arial" w:eastAsia="DengXian" w:hAnsi="Arial"/>
                <w:sz w:val="18"/>
                <w:lang w:eastAsia="en-US"/>
              </w:rPr>
            </w:pPr>
          </w:p>
          <w:p w14:paraId="2A8CE756" w14:textId="3E274FD2"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w:t>
            </w:r>
            <w:r w:rsidRPr="00DE7B59">
              <w:rPr>
                <w:rFonts w:ascii="Arial" w:hAnsi="Arial"/>
                <w:sz w:val="18"/>
              </w:rPr>
              <w:t>repK-RV</w:t>
            </w:r>
            <w:r w:rsidRPr="00DE7B59">
              <w:rPr>
                <w:rFonts w:ascii="Arial" w:eastAsia="DengXian" w:hAnsi="Arial"/>
                <w:sz w:val="18"/>
                <w:lang w:eastAsia="zh-CN"/>
              </w:rPr>
              <w:t xml:space="preserve">.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A93871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8B3383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E80069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08AD288"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545EF2E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1999E1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2D52CCF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5C8D2B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ED10B1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24A39EF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4163E40" w14:textId="77777777" w:rsidR="0068448D" w:rsidRPr="00DE7B59" w:rsidRDefault="0068448D">
            <w:pPr>
              <w:keepNext/>
              <w:keepLines/>
              <w:spacing w:after="0"/>
              <w:jc w:val="center"/>
              <w:rPr>
                <w:rFonts w:ascii="Arial" w:eastAsia="DengXian" w:hAnsi="Arial"/>
                <w:sz w:val="18"/>
              </w:rPr>
            </w:pPr>
          </w:p>
        </w:tc>
      </w:tr>
    </w:tbl>
    <w:p w14:paraId="59990645" w14:textId="77777777" w:rsidR="0068448D" w:rsidRPr="00DE7B59" w:rsidRDefault="0068448D" w:rsidP="0068448D">
      <w:pPr>
        <w:rPr>
          <w:rFonts w:eastAsia="DengXian"/>
        </w:rPr>
      </w:pPr>
    </w:p>
    <w:p w14:paraId="5E925F0E"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7.1.1.3.14.2.3.3</w:t>
      </w:r>
      <w:r w:rsidRPr="00DE7B59">
        <w:rPr>
          <w:rFonts w:ascii="Arial" w:eastAsia="DengXian" w:hAnsi="Arial"/>
        </w:rPr>
        <w:tab/>
        <w:t>Specific message contents</w:t>
      </w:r>
    </w:p>
    <w:p w14:paraId="30557BB2"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7.1.1.3.14.2.3.3-1: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28FEF68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A772CC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2F8E001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844D0D7"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0CB79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EC4D3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5AE84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719F4A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A5C4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378D5A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A96FF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3919CA" w14:textId="77777777" w:rsidR="0068448D" w:rsidRPr="00DE7B59" w:rsidRDefault="0068448D">
            <w:pPr>
              <w:keepNext/>
              <w:keepLines/>
              <w:spacing w:after="0"/>
              <w:rPr>
                <w:rFonts w:ascii="Arial" w:eastAsia="DengXian" w:hAnsi="Arial"/>
                <w:sz w:val="18"/>
              </w:rPr>
            </w:pPr>
          </w:p>
        </w:tc>
      </w:tr>
      <w:tr w:rsidR="0068448D" w:rsidRPr="00DE7B59" w14:paraId="0B19DA9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EA9A9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13A6AD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2203A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F35BE9" w14:textId="77777777" w:rsidR="0068448D" w:rsidRPr="00DE7B59" w:rsidRDefault="0068448D">
            <w:pPr>
              <w:keepNext/>
              <w:keepLines/>
              <w:spacing w:after="0"/>
              <w:rPr>
                <w:rFonts w:ascii="Arial" w:eastAsia="DengXian" w:hAnsi="Arial"/>
                <w:sz w:val="18"/>
              </w:rPr>
            </w:pPr>
          </w:p>
        </w:tc>
      </w:tr>
      <w:tr w:rsidR="0068448D" w:rsidRPr="00DE7B59" w14:paraId="33CEA2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E4216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FE370D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6D004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B0C6FC" w14:textId="77777777" w:rsidR="0068448D" w:rsidRPr="00DE7B59" w:rsidRDefault="0068448D">
            <w:pPr>
              <w:keepNext/>
              <w:keepLines/>
              <w:spacing w:after="0"/>
              <w:rPr>
                <w:rFonts w:ascii="Arial" w:eastAsia="DengXian" w:hAnsi="Arial"/>
                <w:sz w:val="18"/>
              </w:rPr>
            </w:pPr>
          </w:p>
        </w:tc>
      </w:tr>
      <w:tr w:rsidR="0068448D" w:rsidRPr="00DE7B59" w14:paraId="2FA7C448" w14:textId="77777777" w:rsidTr="0068448D">
        <w:tc>
          <w:tcPr>
            <w:tcW w:w="4535" w:type="dxa"/>
            <w:tcBorders>
              <w:top w:val="single" w:sz="4" w:space="0" w:color="auto"/>
              <w:left w:val="single" w:sz="4" w:space="0" w:color="auto"/>
              <w:bottom w:val="nil"/>
              <w:right w:val="single" w:sz="4" w:space="0" w:color="auto"/>
            </w:tcBorders>
            <w:hideMark/>
          </w:tcPr>
          <w:p w14:paraId="194CBE0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3022F64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484EAC3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hideMark/>
          </w:tcPr>
          <w:p w14:paraId="0D31196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476F7B3E" w14:textId="77777777" w:rsidTr="0068448D">
        <w:tc>
          <w:tcPr>
            <w:tcW w:w="4535" w:type="dxa"/>
            <w:tcBorders>
              <w:top w:val="nil"/>
              <w:left w:val="single" w:sz="4" w:space="0" w:color="auto"/>
              <w:bottom w:val="single" w:sz="4" w:space="0" w:color="auto"/>
              <w:right w:val="single" w:sz="4" w:space="0" w:color="auto"/>
            </w:tcBorders>
          </w:tcPr>
          <w:p w14:paraId="5221C56A"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49F436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8D23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D4F95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D3FDE7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D7C92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634D7A0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FE8C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AA168D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31FA20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562D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ED2753"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B0A597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718156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1D6D41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BAFA2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71B43A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0BFEE17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tcPr>
          <w:p w14:paraId="4C1D5C5D" w14:textId="77777777" w:rsidR="0068448D" w:rsidRPr="00DE7B59" w:rsidRDefault="0068448D">
            <w:pPr>
              <w:keepNext/>
              <w:keepLines/>
              <w:spacing w:after="0"/>
              <w:rPr>
                <w:rFonts w:ascii="Arial" w:eastAsia="DengXian" w:hAnsi="Arial"/>
                <w:sz w:val="18"/>
                <w:lang w:eastAsia="zh-CN"/>
              </w:rPr>
            </w:pPr>
          </w:p>
        </w:tc>
      </w:tr>
      <w:tr w:rsidR="0068448D" w:rsidRPr="00DE7B59" w14:paraId="10B5656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5385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002239"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72DC7C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5562A0" w14:textId="77777777" w:rsidR="0068448D" w:rsidRPr="00DE7B59" w:rsidRDefault="0068448D">
            <w:pPr>
              <w:keepNext/>
              <w:keepLines/>
              <w:spacing w:after="0"/>
              <w:rPr>
                <w:rFonts w:ascii="Arial" w:eastAsia="DengXian" w:hAnsi="Arial"/>
                <w:sz w:val="18"/>
                <w:lang w:eastAsia="zh-CN"/>
              </w:rPr>
            </w:pPr>
          </w:p>
        </w:tc>
      </w:tr>
      <w:tr w:rsidR="0068448D" w:rsidRPr="00DE7B59" w14:paraId="496C5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00BD2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965174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3AA25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718E49" w14:textId="77777777" w:rsidR="0068448D" w:rsidRPr="00DE7B59" w:rsidRDefault="0068448D">
            <w:pPr>
              <w:keepNext/>
              <w:keepLines/>
              <w:spacing w:after="0"/>
              <w:rPr>
                <w:rFonts w:ascii="Arial" w:eastAsia="DengXian" w:hAnsi="Arial"/>
                <w:sz w:val="18"/>
              </w:rPr>
            </w:pPr>
          </w:p>
        </w:tc>
      </w:tr>
      <w:tr w:rsidR="0068448D" w:rsidRPr="00DE7B59" w14:paraId="553937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F8E3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6A6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6DFFD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FBA016" w14:textId="77777777" w:rsidR="0068448D" w:rsidRPr="00DE7B59" w:rsidRDefault="0068448D">
            <w:pPr>
              <w:keepNext/>
              <w:keepLines/>
              <w:spacing w:after="0"/>
              <w:rPr>
                <w:rFonts w:ascii="Arial" w:eastAsia="DengXian" w:hAnsi="Arial"/>
                <w:sz w:val="18"/>
              </w:rPr>
            </w:pPr>
          </w:p>
        </w:tc>
      </w:tr>
      <w:tr w:rsidR="0068448D" w:rsidRPr="00DE7B59" w14:paraId="11BDD92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10E6E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676371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2CD9D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AD7DBE" w14:textId="77777777" w:rsidR="0068448D" w:rsidRPr="00DE7B59" w:rsidRDefault="0068448D">
            <w:pPr>
              <w:keepNext/>
              <w:keepLines/>
              <w:spacing w:after="0"/>
              <w:rPr>
                <w:rFonts w:ascii="Arial" w:eastAsia="DengXian" w:hAnsi="Arial"/>
                <w:sz w:val="18"/>
              </w:rPr>
            </w:pPr>
          </w:p>
        </w:tc>
      </w:tr>
    </w:tbl>
    <w:p w14:paraId="3B40CC64" w14:textId="77777777" w:rsidR="0068448D" w:rsidRPr="00DE7B59" w:rsidRDefault="0068448D" w:rsidP="0068448D">
      <w:pPr>
        <w:rPr>
          <w:rFonts w:eastAsia="DengXian"/>
        </w:rPr>
      </w:pPr>
    </w:p>
    <w:p w14:paraId="3FEDF1A5"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7.1.1.3.14.2.3.3-2: </w:t>
      </w:r>
      <w:r w:rsidRPr="00DE7B59">
        <w:rPr>
          <w:rFonts w:ascii="Arial" w:eastAsia="DengXian" w:hAnsi="Arial"/>
          <w:b/>
          <w:i/>
          <w:iCs/>
        </w:rPr>
        <w:t>CellGroupConfig</w:t>
      </w:r>
      <w:r w:rsidRPr="00DE7B59">
        <w:rPr>
          <w:rFonts w:ascii="Arial" w:eastAsia="DengXian" w:hAnsi="Arial"/>
          <w:b/>
        </w:rPr>
        <w:t xml:space="preserve"> (Table 7.1.1.3.14.2.3.3-1)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34998A67"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65C0E3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72FA61A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F5D0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06D3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AE67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868D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38DF82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25A4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F332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B6B8A"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96254" w14:textId="77777777" w:rsidR="0068448D" w:rsidRPr="00DE7B59" w:rsidRDefault="0068448D">
            <w:pPr>
              <w:keepNext/>
              <w:keepLines/>
              <w:spacing w:after="0"/>
              <w:rPr>
                <w:rFonts w:ascii="Arial" w:eastAsia="DengXian" w:hAnsi="Arial"/>
                <w:sz w:val="18"/>
              </w:rPr>
            </w:pPr>
          </w:p>
        </w:tc>
      </w:tr>
      <w:tr w:rsidR="0068448D" w:rsidRPr="00DE7B59" w14:paraId="233EDCFD"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875962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E59E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B661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8F15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63046EA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B0959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7F78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EEC8"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5539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7D9A12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73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BFBD5"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8EDC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6A522" w14:textId="77777777" w:rsidR="0068448D" w:rsidRPr="00DE7B59" w:rsidRDefault="0068448D">
            <w:pPr>
              <w:keepNext/>
              <w:keepLines/>
              <w:spacing w:after="0"/>
              <w:rPr>
                <w:rFonts w:ascii="Arial" w:eastAsia="DengXian" w:hAnsi="Arial"/>
                <w:sz w:val="18"/>
              </w:rPr>
            </w:pPr>
          </w:p>
        </w:tc>
      </w:tr>
      <w:tr w:rsidR="0068448D" w:rsidRPr="00DE7B59" w14:paraId="28C28E3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BACF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0BEA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DFCA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28E8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45B2E6E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D5834E"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263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5245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88F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12AF521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247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C8A9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DF78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6D0D98" w14:textId="77777777" w:rsidR="0068448D" w:rsidRPr="00DE7B59" w:rsidRDefault="0068448D">
            <w:pPr>
              <w:keepNext/>
              <w:keepLines/>
              <w:spacing w:after="0"/>
              <w:rPr>
                <w:rFonts w:ascii="Arial" w:eastAsia="DengXian" w:hAnsi="Arial"/>
                <w:sz w:val="18"/>
              </w:rPr>
            </w:pPr>
          </w:p>
        </w:tc>
      </w:tr>
      <w:tr w:rsidR="0068448D" w:rsidRPr="00DE7B59" w14:paraId="68F60EB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E10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087D3E"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807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290B3" w14:textId="77777777" w:rsidR="0068448D" w:rsidRPr="00DE7B59" w:rsidRDefault="0068448D">
            <w:pPr>
              <w:keepNext/>
              <w:keepLines/>
              <w:spacing w:after="0"/>
              <w:rPr>
                <w:rFonts w:ascii="Arial" w:eastAsia="DengXian" w:hAnsi="Arial"/>
                <w:sz w:val="18"/>
              </w:rPr>
            </w:pPr>
          </w:p>
        </w:tc>
      </w:tr>
      <w:tr w:rsidR="0068448D" w:rsidRPr="00DE7B59" w14:paraId="3AC04A5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C38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06F28"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52C31"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4BC3" w14:textId="77777777" w:rsidR="0068448D" w:rsidRPr="00DE7B59" w:rsidRDefault="0068448D">
            <w:pPr>
              <w:keepNext/>
              <w:keepLines/>
              <w:spacing w:after="0"/>
              <w:rPr>
                <w:rFonts w:ascii="Arial" w:eastAsia="DengXian" w:hAnsi="Arial"/>
                <w:sz w:val="18"/>
              </w:rPr>
            </w:pPr>
          </w:p>
        </w:tc>
      </w:tr>
      <w:tr w:rsidR="0068448D" w:rsidRPr="00DE7B59" w14:paraId="66C8284C"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09E8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F9B3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103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646D76" w14:textId="77777777" w:rsidR="0068448D" w:rsidRPr="00DE7B59" w:rsidRDefault="0068448D">
            <w:pPr>
              <w:keepNext/>
              <w:keepLines/>
              <w:spacing w:after="0"/>
              <w:rPr>
                <w:rFonts w:ascii="Arial" w:eastAsia="DengXian" w:hAnsi="Arial"/>
                <w:sz w:val="18"/>
              </w:rPr>
            </w:pPr>
          </w:p>
        </w:tc>
      </w:tr>
      <w:tr w:rsidR="0068448D" w:rsidRPr="00DE7B59" w14:paraId="3E9115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EE3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90B5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5DDF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1AEF0" w14:textId="77777777" w:rsidR="0068448D" w:rsidRPr="00DE7B59" w:rsidRDefault="0068448D">
            <w:pPr>
              <w:keepNext/>
              <w:keepLines/>
              <w:spacing w:after="0"/>
              <w:rPr>
                <w:rFonts w:ascii="Arial" w:eastAsia="DengXian" w:hAnsi="Arial"/>
                <w:sz w:val="18"/>
              </w:rPr>
            </w:pPr>
          </w:p>
        </w:tc>
      </w:tr>
    </w:tbl>
    <w:p w14:paraId="5EEC7083" w14:textId="77777777" w:rsidR="0068448D" w:rsidRPr="00DE7B59" w:rsidRDefault="0068448D" w:rsidP="0068448D">
      <w:pPr>
        <w:rPr>
          <w:rFonts w:eastAsia="DengXian"/>
        </w:rPr>
      </w:pPr>
    </w:p>
    <w:p w14:paraId="2FA53D7D"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7.1.1.3.14.2.3.3-3: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7.1.1.3.14.2.3.3-2</w:t>
      </w:r>
      <w:r w:rsidRPr="00DE7B59">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CEF8B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134AD7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46E728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D685C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D6852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BFC21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3852B9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8AD847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0EBFB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9DCD84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61A94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A7FD4E" w14:textId="77777777" w:rsidR="0068448D" w:rsidRPr="00DE7B59" w:rsidRDefault="0068448D">
            <w:pPr>
              <w:keepNext/>
              <w:keepLines/>
              <w:spacing w:after="0"/>
              <w:rPr>
                <w:rFonts w:ascii="Arial" w:eastAsia="DengXian" w:hAnsi="Arial"/>
                <w:sz w:val="18"/>
              </w:rPr>
            </w:pPr>
          </w:p>
        </w:tc>
      </w:tr>
      <w:tr w:rsidR="0068448D" w:rsidRPr="00DE7B59" w14:paraId="1DA2AFC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3C0594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52E80B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0BD61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216814" w14:textId="77777777" w:rsidR="0068448D" w:rsidRPr="00DE7B59" w:rsidRDefault="0068448D">
            <w:pPr>
              <w:keepNext/>
              <w:keepLines/>
              <w:spacing w:after="0"/>
              <w:rPr>
                <w:rFonts w:ascii="Arial" w:eastAsia="DengXian" w:hAnsi="Arial"/>
                <w:sz w:val="18"/>
              </w:rPr>
            </w:pPr>
          </w:p>
        </w:tc>
      </w:tr>
      <w:tr w:rsidR="0068448D" w:rsidRPr="00DE7B59" w14:paraId="0B81000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53EC13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386EC8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2C4AC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E745" w14:textId="77777777" w:rsidR="0068448D" w:rsidRPr="00DE7B59" w:rsidRDefault="0068448D">
            <w:pPr>
              <w:keepNext/>
              <w:keepLines/>
              <w:spacing w:after="0"/>
              <w:rPr>
                <w:rFonts w:ascii="Arial" w:eastAsia="DengXian" w:hAnsi="Arial"/>
                <w:sz w:val="18"/>
              </w:rPr>
            </w:pPr>
          </w:p>
        </w:tc>
      </w:tr>
      <w:tr w:rsidR="0068448D" w:rsidRPr="00DE7B59" w14:paraId="6DBE5B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EB150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B93DEB4"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D37B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4059B6" w14:textId="77777777" w:rsidR="0068448D" w:rsidRPr="00DE7B59" w:rsidRDefault="0068448D">
            <w:pPr>
              <w:keepNext/>
              <w:keepLines/>
              <w:spacing w:after="0"/>
              <w:rPr>
                <w:rFonts w:ascii="Arial" w:eastAsia="DengXian" w:hAnsi="Arial"/>
                <w:sz w:val="18"/>
              </w:rPr>
            </w:pPr>
          </w:p>
        </w:tc>
      </w:tr>
      <w:tr w:rsidR="0068448D" w:rsidRPr="00DE7B59" w14:paraId="0465293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AC86FA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66FBB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778362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7.1.1.3.14.2.3.3-4</w:t>
            </w:r>
          </w:p>
        </w:tc>
        <w:tc>
          <w:tcPr>
            <w:tcW w:w="1245" w:type="dxa"/>
            <w:tcBorders>
              <w:top w:val="single" w:sz="4" w:space="0" w:color="auto"/>
              <w:left w:val="single" w:sz="4" w:space="0" w:color="auto"/>
              <w:bottom w:val="single" w:sz="4" w:space="0" w:color="auto"/>
              <w:right w:val="single" w:sz="4" w:space="0" w:color="auto"/>
            </w:tcBorders>
          </w:tcPr>
          <w:p w14:paraId="0668FAAB" w14:textId="77777777" w:rsidR="0068448D" w:rsidRPr="00DE7B59" w:rsidRDefault="0068448D">
            <w:pPr>
              <w:keepNext/>
              <w:keepLines/>
              <w:spacing w:after="0"/>
              <w:rPr>
                <w:rFonts w:ascii="Arial" w:eastAsia="DengXian" w:hAnsi="Arial"/>
                <w:sz w:val="18"/>
              </w:rPr>
            </w:pPr>
          </w:p>
        </w:tc>
      </w:tr>
      <w:tr w:rsidR="0068448D" w:rsidRPr="00DE7B59" w14:paraId="30C6AB2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7EA2A0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5BE1C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8F0895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0F151" w14:textId="77777777" w:rsidR="0068448D" w:rsidRPr="00DE7B59" w:rsidRDefault="0068448D">
            <w:pPr>
              <w:keepNext/>
              <w:keepLines/>
              <w:spacing w:after="0"/>
              <w:rPr>
                <w:rFonts w:ascii="Arial" w:eastAsia="DengXian" w:hAnsi="Arial"/>
                <w:sz w:val="18"/>
              </w:rPr>
            </w:pPr>
          </w:p>
        </w:tc>
      </w:tr>
      <w:tr w:rsidR="0068448D" w:rsidRPr="00DE7B59" w14:paraId="458A50A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10BC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4CA60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896BB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67F9D" w14:textId="77777777" w:rsidR="0068448D" w:rsidRPr="00DE7B59" w:rsidRDefault="0068448D">
            <w:pPr>
              <w:keepNext/>
              <w:keepLines/>
              <w:spacing w:after="0"/>
              <w:rPr>
                <w:rFonts w:ascii="Arial" w:eastAsia="DengXian" w:hAnsi="Arial"/>
                <w:sz w:val="18"/>
              </w:rPr>
            </w:pPr>
          </w:p>
        </w:tc>
      </w:tr>
      <w:tr w:rsidR="0068448D" w:rsidRPr="00DE7B59" w14:paraId="7CF9F5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643D28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EFA18A"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14FC9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2AA49E" w14:textId="77777777" w:rsidR="0068448D" w:rsidRPr="00DE7B59" w:rsidRDefault="0068448D">
            <w:pPr>
              <w:keepNext/>
              <w:keepLines/>
              <w:spacing w:after="0"/>
              <w:rPr>
                <w:rFonts w:ascii="Arial" w:eastAsia="DengXian" w:hAnsi="Arial"/>
                <w:sz w:val="18"/>
              </w:rPr>
            </w:pPr>
          </w:p>
        </w:tc>
      </w:tr>
      <w:tr w:rsidR="0068448D" w:rsidRPr="00DE7B59" w14:paraId="44D6C5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C50C5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BF53A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F9260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33C344" w14:textId="77777777" w:rsidR="0068448D" w:rsidRPr="00DE7B59" w:rsidRDefault="0068448D">
            <w:pPr>
              <w:keepNext/>
              <w:keepLines/>
              <w:spacing w:after="0"/>
              <w:rPr>
                <w:rFonts w:ascii="Arial" w:eastAsia="DengXian" w:hAnsi="Arial"/>
                <w:sz w:val="18"/>
              </w:rPr>
            </w:pPr>
          </w:p>
        </w:tc>
      </w:tr>
    </w:tbl>
    <w:p w14:paraId="7E6173A9" w14:textId="77777777" w:rsidR="0068448D" w:rsidRPr="00DE7B59" w:rsidRDefault="0068448D" w:rsidP="0068448D">
      <w:pPr>
        <w:rPr>
          <w:rFonts w:eastAsia="DengXian"/>
          <w:lang w:eastAsia="sv-SE"/>
        </w:rPr>
      </w:pPr>
    </w:p>
    <w:p w14:paraId="7B9F2502" w14:textId="77777777" w:rsidR="0068448D" w:rsidRPr="00DE7B59" w:rsidRDefault="0068448D" w:rsidP="0068448D">
      <w:pPr>
        <w:pStyle w:val="TH"/>
        <w:rPr>
          <w:rFonts w:eastAsia="SimSun"/>
          <w:lang w:eastAsia="en-US"/>
        </w:rPr>
      </w:pPr>
      <w:r w:rsidRPr="00DE7B59">
        <w:t xml:space="preserve">Table 7.1.1.3.14.2.3.3-5: </w:t>
      </w:r>
      <w:r w:rsidRPr="00DE7B59">
        <w:rPr>
          <w:i/>
        </w:rPr>
        <w:t xml:space="preserve">ConfiguredGrantConfig </w:t>
      </w:r>
      <w:r w:rsidRPr="00DE7B59">
        <w:t>(Table 7.1.1.3.14.2.3.3-3)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1CBA2A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35BBF6E"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 with condition CG_Config_Type1</w:t>
            </w:r>
          </w:p>
        </w:tc>
      </w:tr>
      <w:tr w:rsidR="0068448D" w:rsidRPr="00DE7B59" w14:paraId="64C53A8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2A886D"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C08F33"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424395"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D27A3D7"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31A270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D64566A"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D5411E1"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3E9178"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5F934B" w14:textId="77777777" w:rsidR="0068448D" w:rsidRPr="00DE7B59" w:rsidRDefault="0068448D">
            <w:pPr>
              <w:keepNext/>
              <w:keepLines/>
              <w:spacing w:after="0"/>
              <w:rPr>
                <w:rFonts w:ascii="Arial" w:hAnsi="Arial"/>
                <w:sz w:val="18"/>
              </w:rPr>
            </w:pPr>
          </w:p>
        </w:tc>
      </w:tr>
      <w:tr w:rsidR="0068448D" w:rsidRPr="00DE7B59" w14:paraId="2808D7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D1FA6D"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7580FD63"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085BE57"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407B7" w14:textId="77777777" w:rsidR="0068448D" w:rsidRPr="00DE7B59" w:rsidRDefault="0068448D">
            <w:pPr>
              <w:keepNext/>
              <w:keepLines/>
              <w:spacing w:after="0"/>
              <w:rPr>
                <w:rFonts w:ascii="Arial" w:hAnsi="Arial"/>
                <w:sz w:val="18"/>
              </w:rPr>
            </w:pPr>
          </w:p>
        </w:tc>
      </w:tr>
      <w:tr w:rsidR="0068448D" w:rsidRPr="00DE7B59" w14:paraId="506A3F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4FFD14" w14:textId="77777777" w:rsidR="0068448D" w:rsidRPr="00DE7B59" w:rsidRDefault="0068448D">
            <w:pPr>
              <w:keepNext/>
              <w:keepLines/>
              <w:spacing w:after="0"/>
              <w:rPr>
                <w:rFonts w:ascii="Arial" w:hAnsi="Arial"/>
                <w:sz w:val="18"/>
              </w:rPr>
            </w:pPr>
            <w:r w:rsidRPr="00DE7B59">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75ACD6A2" w14:textId="77777777" w:rsidR="0068448D" w:rsidRPr="00DE7B59" w:rsidRDefault="0068448D">
            <w:pPr>
              <w:keepNext/>
              <w:keepLines/>
              <w:spacing w:after="0"/>
              <w:rPr>
                <w:rFonts w:ascii="Arial" w:hAnsi="Arial"/>
                <w:sz w:val="18"/>
              </w:rPr>
            </w:pPr>
            <w:r w:rsidRPr="00DE7B5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02B2F420"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64C1910"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NOT </w:t>
            </w:r>
            <w:r w:rsidRPr="00DE7B59">
              <w:rPr>
                <w:rFonts w:ascii="Arial" w:eastAsia="DengXian" w:hAnsi="Arial"/>
                <w:sz w:val="18"/>
                <w:lang w:eastAsia="zh-CN"/>
              </w:rPr>
              <w:t>pc_type1_PUSCH_RepetitionMultiSlots</w:t>
            </w:r>
          </w:p>
        </w:tc>
      </w:tr>
      <w:tr w:rsidR="0068448D" w:rsidRPr="00DE7B59" w14:paraId="404F52D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10F7F2" w14:textId="77777777" w:rsidR="0068448D" w:rsidRPr="00DE7B59" w:rsidRDefault="0068448D">
            <w:pPr>
              <w:keepNext/>
              <w:keepLines/>
              <w:spacing w:after="0"/>
              <w:rPr>
                <w:rFonts w:ascii="Arial" w:hAnsi="Arial"/>
                <w:sz w:val="18"/>
                <w:lang w:eastAsia="en-US"/>
              </w:rPr>
            </w:pPr>
            <w:r w:rsidRPr="00DE7B59">
              <w:rPr>
                <w:rFonts w:ascii="Arial" w:hAnsi="Arial"/>
                <w:sz w:val="18"/>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0104B83D" w14:textId="77777777" w:rsidR="0068448D" w:rsidRPr="00DE7B59" w:rsidRDefault="0068448D">
            <w:pPr>
              <w:keepNext/>
              <w:keepLines/>
              <w:spacing w:after="0"/>
              <w:rPr>
                <w:rFonts w:ascii="Arial" w:hAnsi="Arial"/>
                <w:sz w:val="18"/>
              </w:rPr>
            </w:pPr>
            <w:r w:rsidRPr="00DE7B59">
              <w:rPr>
                <w:rFonts w:ascii="Arial" w:hAnsi="Arial"/>
                <w:sz w:val="18"/>
              </w:rPr>
              <w:t>n32</w:t>
            </w:r>
          </w:p>
        </w:tc>
        <w:tc>
          <w:tcPr>
            <w:tcW w:w="1700" w:type="dxa"/>
            <w:tcBorders>
              <w:top w:val="single" w:sz="4" w:space="0" w:color="auto"/>
              <w:left w:val="single" w:sz="4" w:space="0" w:color="auto"/>
              <w:bottom w:val="single" w:sz="4" w:space="0" w:color="auto"/>
              <w:right w:val="single" w:sz="4" w:space="0" w:color="auto"/>
            </w:tcBorders>
          </w:tcPr>
          <w:p w14:paraId="2D1CADEA"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48B4DD" w14:textId="77777777" w:rsidR="0068448D" w:rsidRPr="00DE7B59" w:rsidRDefault="0068448D">
            <w:pPr>
              <w:keepNext/>
              <w:keepLines/>
              <w:spacing w:after="0"/>
              <w:rPr>
                <w:rFonts w:ascii="Arial" w:hAnsi="Arial"/>
                <w:sz w:val="18"/>
              </w:rPr>
            </w:pPr>
          </w:p>
        </w:tc>
      </w:tr>
      <w:tr w:rsidR="0068448D" w:rsidRPr="00DE7B59" w14:paraId="7B960C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B093B" w14:textId="77777777" w:rsidR="0068448D" w:rsidRPr="00DE7B59" w:rsidRDefault="0068448D">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0DFC92"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9F223C"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F156A7" w14:textId="77777777" w:rsidR="0068448D" w:rsidRPr="00DE7B59" w:rsidRDefault="0068448D">
            <w:pPr>
              <w:keepNext/>
              <w:keepLines/>
              <w:spacing w:after="0"/>
              <w:rPr>
                <w:rFonts w:ascii="Arial" w:hAnsi="Arial"/>
                <w:sz w:val="18"/>
              </w:rPr>
            </w:pPr>
          </w:p>
        </w:tc>
      </w:tr>
    </w:tbl>
    <w:p w14:paraId="465A12B6" w14:textId="77777777" w:rsidR="0068448D" w:rsidRPr="00DE7B59" w:rsidRDefault="0068448D" w:rsidP="0068448D">
      <w:pPr>
        <w:rPr>
          <w:lang w:eastAsia="en-US"/>
        </w:rPr>
      </w:pPr>
    </w:p>
    <w:p w14:paraId="32F85B9F" w14:textId="77777777" w:rsidR="0068448D" w:rsidRPr="00DE7B59" w:rsidRDefault="0068448D" w:rsidP="0068448D">
      <w:pPr>
        <w:pStyle w:val="Heading6"/>
        <w:rPr>
          <w:lang w:eastAsia="zh-CN"/>
        </w:rPr>
      </w:pPr>
      <w:r w:rsidRPr="00DE7B59">
        <w:rPr>
          <w:lang w:eastAsia="zh-CN"/>
        </w:rPr>
        <w:t>7.1.1.3.14.3</w:t>
      </w:r>
      <w:r w:rsidRPr="00DE7B59">
        <w:rPr>
          <w:lang w:eastAsia="zh-CN"/>
        </w:rPr>
        <w:tab/>
        <w:t>Correct Handling of UL HARQ process / PUSCH Repetition Type A enhancement / repetition based on available slots / dynamic grant</w:t>
      </w:r>
    </w:p>
    <w:p w14:paraId="7CDFB39B"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7.1.1.3.14.3.1</w:t>
      </w:r>
      <w:r w:rsidRPr="00DE7B59">
        <w:rPr>
          <w:rFonts w:ascii="Arial" w:eastAsia="DengXian" w:hAnsi="Arial"/>
        </w:rPr>
        <w:tab/>
        <w:t>Test Purpose (TP)</w:t>
      </w:r>
    </w:p>
    <w:p w14:paraId="2CFA412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(1)</w:t>
      </w:r>
    </w:p>
    <w:p w14:paraId="17A1B110"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with</w:t>
      </w:r>
      <w:r w:rsidRPr="00DE7B59">
        <w:rPr>
          <w:rFonts w:ascii="Courier New" w:eastAsia="DengXian" w:hAnsi="Courier New"/>
          <w:sz w:val="16"/>
        </w:rPr>
        <w:t xml:space="preserve"> { UE in RRC_CONNECTED state and is configured with availableSlotCounting-r17.}</w:t>
      </w:r>
    </w:p>
    <w:p w14:paraId="31126205"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ensure that</w:t>
      </w:r>
      <w:r w:rsidRPr="00DE7B59">
        <w:rPr>
          <w:rFonts w:ascii="Courier New" w:eastAsia="DengXian" w:hAnsi="Courier New"/>
          <w:sz w:val="16"/>
        </w:rPr>
        <w:t xml:space="preserve"> {</w:t>
      </w:r>
    </w:p>
    <w:p w14:paraId="29471DEE"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when</w:t>
      </w:r>
      <w:r w:rsidRPr="00DE7B59">
        <w:rPr>
          <w:rFonts w:ascii="Courier New" w:eastAsia="DengXian" w:hAnsi="Courier New"/>
          <w:sz w:val="16"/>
        </w:rPr>
        <w:t xml:space="preserve"> { UE has data available for transmission, UE receives an UL Grant with toggled NDI which also indicates numberOfRepetitions &gt; 1 }</w:t>
      </w:r>
    </w:p>
    <w:p w14:paraId="2853EB36"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then</w:t>
      </w:r>
      <w:r w:rsidRPr="00DE7B59">
        <w:rPr>
          <w:rFonts w:ascii="Courier New" w:eastAsia="DengXian" w:hAnsi="Courier New"/>
          <w:sz w:val="16"/>
        </w:rPr>
        <w:t xml:space="preserve"> { UE transmits repetitions of PUSCH on available UL slots and selects the redundancy version correctly }</w:t>
      </w:r>
    </w:p>
    <w:p w14:paraId="36732F7D"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p>
    <w:p w14:paraId="7BF1A313"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0A19D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7.1.1.3.14.3.2</w:t>
      </w:r>
      <w:r w:rsidRPr="00DE7B59">
        <w:rPr>
          <w:rFonts w:ascii="Arial" w:eastAsia="DengXian" w:hAnsi="Arial"/>
        </w:rPr>
        <w:tab/>
        <w:t>Conformance requirements</w:t>
      </w:r>
    </w:p>
    <w:p w14:paraId="1E8E5CBF"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5688C6BB" w14:textId="77777777" w:rsidR="0068448D" w:rsidRPr="00DE7B59" w:rsidRDefault="0068448D" w:rsidP="0068448D">
      <w:pPr>
        <w:rPr>
          <w:rFonts w:eastAsia="DengXian"/>
          <w:lang w:eastAsia="sv-SE"/>
        </w:rPr>
      </w:pPr>
      <w:r w:rsidRPr="00DE7B59">
        <w:rPr>
          <w:rFonts w:eastAsia="DengXian"/>
          <w:lang w:eastAsia="sv-SE"/>
        </w:rPr>
        <w:t>[TS 38.214, clause 6.1.2.1]</w:t>
      </w:r>
    </w:p>
    <w:p w14:paraId="583CD603"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30EB2860" w14:textId="77777777" w:rsidR="0068448D" w:rsidRPr="00DE7B59" w:rsidRDefault="0068448D" w:rsidP="0068448D">
      <w:r w:rsidRPr="00DE7B59">
        <w:t>…</w:t>
      </w:r>
    </w:p>
    <w:p w14:paraId="4878CB4F"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5D1C66C5"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34297644"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59F81F0"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3489D04"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3BC9192"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4DA04A1C"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ADB95"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B6A48A"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57D331ED"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2F2B3C"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89A8A58"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BBA1ADF"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DA5D31A"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34282C5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194800D2"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A543A4C"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C4D76CA"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12D2DC8E"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E63FDC4"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D0B1B4D"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E231D4F"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22FF67CC"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3A4B92"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71CF78"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831079B"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3BFDBD6B"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1058923B"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30EEAB8A"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F379942"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3B3DC963" w14:textId="77777777" w:rsidR="0068448D" w:rsidRPr="00DE7B59" w:rsidRDefault="0068448D" w:rsidP="0068448D">
      <w:pPr>
        <w:rPr>
          <w:rFonts w:eastAsia="SimSun"/>
          <w:lang w:eastAsia="en-US"/>
        </w:rPr>
      </w:pPr>
    </w:p>
    <w:p w14:paraId="4C63B15B" w14:textId="77777777" w:rsidR="0068448D" w:rsidRPr="00DE7B59" w:rsidRDefault="0068448D" w:rsidP="0068448D">
      <w:pPr>
        <w:rPr>
          <w:lang w:eastAsia="zh-CN"/>
        </w:rPr>
      </w:pPr>
      <w:r w:rsidRPr="00DE7B59">
        <w:rPr>
          <w:lang w:eastAsia="zh-CN"/>
        </w:rPr>
        <w:t>…</w:t>
      </w:r>
    </w:p>
    <w:p w14:paraId="2797DA75" w14:textId="77777777" w:rsidR="0068448D" w:rsidRPr="00DE7B59" w:rsidRDefault="0068448D" w:rsidP="0068448D">
      <w:pPr>
        <w:spacing w:before="240"/>
        <w:rPr>
          <w:lang w:eastAsia="en-US"/>
        </w:rPr>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07A491A6" w14:textId="77777777" w:rsidR="0068448D" w:rsidRPr="00DE7B59" w:rsidRDefault="0068448D" w:rsidP="0068448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4F744A4C" w14:textId="77777777" w:rsidR="0068448D" w:rsidRPr="00DE7B59" w:rsidRDefault="0068448D" w:rsidP="0068448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3B5319E8" w14:textId="77777777" w:rsidR="0068448D" w:rsidRPr="00DE7B59" w:rsidRDefault="0068448D" w:rsidP="0068448D">
      <w:pPr>
        <w:pStyle w:val="B1"/>
      </w:pPr>
      <w:r w:rsidRPr="00DE7B59">
        <w:t>-</w:t>
      </w:r>
      <w:r w:rsidRPr="00DE7B59">
        <w:tab/>
        <w:t xml:space="preserve">otherwise </w:t>
      </w:r>
      <w:r w:rsidRPr="00DE7B59">
        <w:rPr>
          <w:i/>
        </w:rPr>
        <w:t>K=1</w:t>
      </w:r>
      <w:r w:rsidRPr="00DE7B59">
        <w:t>.</w:t>
      </w:r>
    </w:p>
    <w:p w14:paraId="7E159A04" w14:textId="77777777" w:rsidR="0068448D" w:rsidRPr="00DE7B59" w:rsidRDefault="0068448D" w:rsidP="0068448D">
      <w:pPr>
        <w:pStyle w:val="B1"/>
      </w:pPr>
      <w:r w:rsidRPr="00DE7B59">
        <w:t>-</w:t>
      </w:r>
      <w:r w:rsidRPr="00DE7B59">
        <w:tab/>
        <w:t xml:space="preserve">the number of slots used for TBS determination </w:t>
      </w:r>
      <w:r w:rsidRPr="00DE7B59">
        <w:rPr>
          <w:i/>
          <w:iCs/>
        </w:rPr>
        <w:t>N</w:t>
      </w:r>
      <w:r w:rsidRPr="00DE7B59">
        <w:t xml:space="preserve"> is equal to 1.</w:t>
      </w:r>
    </w:p>
    <w:p w14:paraId="1DC28943" w14:textId="77777777" w:rsidR="0068448D" w:rsidRPr="00DE7B59" w:rsidRDefault="0068448D" w:rsidP="0068448D">
      <w:pPr>
        <w:rPr>
          <w:color w:val="000000"/>
        </w:rPr>
      </w:pPr>
      <w:r w:rsidRPr="00DE7B59">
        <w:t>…</w:t>
      </w:r>
    </w:p>
    <w:p w14:paraId="4B1881EB" w14:textId="77777777" w:rsidR="0068448D" w:rsidRPr="00DE7B59" w:rsidRDefault="0068448D" w:rsidP="0068448D">
      <w:r w:rsidRPr="00DE7B59">
        <w:t>For unpaired spectrum:</w:t>
      </w:r>
    </w:p>
    <w:p w14:paraId="063CDF27" w14:textId="2B649F55" w:rsidR="0068448D" w:rsidRPr="00DE7B59" w:rsidRDefault="0068448D" w:rsidP="0068448D">
      <w:pPr>
        <w:pStyle w:val="B1"/>
      </w:pPr>
      <w:r w:rsidRPr="00DE7B59">
        <w:t>-</w:t>
      </w:r>
      <w:r w:rsidRPr="00DE7B59">
        <w:tab/>
      </w:r>
      <w:r w:rsidRPr="00DE7B59">
        <w:rPr>
          <w:color w:val="000000"/>
        </w:rPr>
        <w:t xml:space="preserve">When </w:t>
      </w:r>
      <w:r w:rsidRPr="00DE7B59">
        <w:rPr>
          <w:i/>
          <w:iCs/>
          <w:color w:val="000000"/>
        </w:rPr>
        <w:t>AvailableSlotCounting</w:t>
      </w:r>
      <w:r w:rsidRPr="00DE7B59">
        <w:rPr>
          <w:color w:val="000000"/>
        </w:rPr>
        <w:t xml:space="preserve"> is enabled</w:t>
      </w:r>
      <w:r w:rsidRPr="00DE7B59">
        <w:t xml:space="preserve">, and in case </w:t>
      </w:r>
      <w:r w:rsidRPr="00DE7B59">
        <w:rPr>
          <w:i/>
        </w:rPr>
        <w:t xml:space="preserve">K&gt;1, </w:t>
      </w:r>
      <w:r w:rsidRPr="00DE7B59">
        <w:t xml:space="preserve">the UE determines </w:t>
      </w:r>
      <w:r w:rsidRPr="00DE7B59">
        <w:fldChar w:fldCharType="begin"/>
      </w:r>
      <w:r w:rsidRPr="00DE7B59">
        <w:instrText xml:space="preserve"> QUOTE </w:instrText>
      </w:r>
      <w:r w:rsidR="00D450E9">
        <w:rPr>
          <w:position w:val="-5"/>
        </w:rPr>
        <w:pict w14:anchorId="0170EE73">
          <v:shape id="_x0000_i111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54B47E78">
          <v:shape id="_x0000_i111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for a PUSCH transmission of a PUSCH repetition type A scheduled by DCI format 0_1 or 0_2, based on </w:t>
      </w:r>
      <w:r w:rsidRPr="00DE7B59">
        <w:rPr>
          <w:i/>
        </w:rPr>
        <w:t>tdd-UL-DL-ConfigurationCommon</w:t>
      </w:r>
      <w:r w:rsidRPr="00DE7B59">
        <w:t>,</w:t>
      </w:r>
      <w:r w:rsidRPr="00DE7B59">
        <w:rPr>
          <w:i/>
        </w:rPr>
        <w:t xml:space="preserve"> tdd-UL-DL-ConfigurationDedicated</w:t>
      </w:r>
      <w:r w:rsidRPr="00DE7B59">
        <w:t xml:space="preserve"> </w:t>
      </w:r>
      <w:r w:rsidRPr="00DE7B59">
        <w:rPr>
          <w:i/>
        </w:rPr>
        <w:t>and ssb-PositionsInBurst</w:t>
      </w:r>
      <w:r w:rsidRPr="00DE7B59">
        <w:t>, and the TDRA information field value in the DCI format 0_1 or 0_2.</w:t>
      </w:r>
    </w:p>
    <w:p w14:paraId="68499948" w14:textId="43FBF30C"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w:r w:rsidRPr="00DE7B59">
        <w:rPr>
          <w:rFonts w:eastAsia="Batang"/>
          <w:kern w:val="24"/>
        </w:rPr>
        <w:fldChar w:fldCharType="begin"/>
      </w:r>
      <w:r w:rsidRPr="00DE7B59">
        <w:rPr>
          <w:rFonts w:eastAsia="Batang"/>
          <w:kern w:val="24"/>
        </w:rPr>
        <w:instrText xml:space="preserve"> QUOTE </w:instrText>
      </w:r>
      <w:r w:rsidR="00D450E9">
        <w:rPr>
          <w:rFonts w:eastAsia="Batang"/>
          <w:position w:val="-5"/>
        </w:rPr>
        <w:pict w14:anchorId="3513B9CB">
          <v:shape id="_x0000_i111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instrText xml:space="preserve"> </w:instrText>
      </w:r>
      <w:r w:rsidRPr="00DE7B59">
        <w:rPr>
          <w:rFonts w:eastAsia="Batang"/>
          <w:kern w:val="24"/>
        </w:rPr>
        <w:fldChar w:fldCharType="separate"/>
      </w:r>
      <w:r w:rsidR="00D450E9">
        <w:rPr>
          <w:rFonts w:eastAsia="Batang"/>
          <w:position w:val="-5"/>
        </w:rPr>
        <w:pict w14:anchorId="67A51AA4">
          <v:shape id="_x0000_i111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fldChar w:fldCharType="end"/>
      </w:r>
      <w:r w:rsidRPr="00DE7B59">
        <w:rPr>
          <w:rFonts w:eastAsia="Batang"/>
          <w:kern w:val="24"/>
        </w:rPr>
        <w:t xml:space="preserve"> slots </w:t>
      </w:r>
      <w:r w:rsidRPr="00DE7B59">
        <w:t xml:space="preserve">for PUSCH transmission of a PUSCH repetition Type A scheduled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6A8A4F3F" w14:textId="77777777" w:rsidR="0068448D" w:rsidRPr="00DE7B59" w:rsidRDefault="0068448D" w:rsidP="0068448D">
      <w:pPr>
        <w:ind w:left="568" w:hanging="284"/>
      </w:pPr>
      <w:r w:rsidRPr="00DE7B59">
        <w:t>…</w:t>
      </w:r>
    </w:p>
    <w:p w14:paraId="570F19E6" w14:textId="77777777" w:rsidR="0068448D" w:rsidRPr="00DE7B59" w:rsidRDefault="0068448D" w:rsidP="0068448D">
      <w:r w:rsidRPr="00DE7B59">
        <w:t>For paired spectrum and SUL band:</w:t>
      </w:r>
    </w:p>
    <w:p w14:paraId="7961699D" w14:textId="537D5E89"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D450E9">
        <w:rPr>
          <w:position w:val="-5"/>
        </w:rPr>
        <w:pict w14:anchorId="682F262B">
          <v:shape id="_x0000_i111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29844CA7">
          <v:shape id="_x0000_i112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291D9CCE"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70154C8C" w14:textId="77777777" w:rsidR="0068448D" w:rsidRPr="00DE7B59" w:rsidRDefault="0068448D" w:rsidP="0068448D">
      <w:pPr>
        <w:spacing w:before="240"/>
        <w:rPr>
          <w:iCs/>
          <w:lang w:eastAsia="en-US"/>
        </w:rPr>
      </w:pPr>
      <w:r w:rsidRPr="00DE7B59">
        <w:t xml:space="preserve">For PUSCH repetition Type A, in case </w:t>
      </w:r>
      <w:r w:rsidRPr="00DE7B59">
        <w:rPr>
          <w:i/>
        </w:rPr>
        <w:t>K&gt;1</w:t>
      </w:r>
      <w:r w:rsidRPr="00DE7B59">
        <w:rPr>
          <w:iCs/>
        </w:rPr>
        <w:t xml:space="preserve">, </w:t>
      </w:r>
    </w:p>
    <w:p w14:paraId="7C267C29" w14:textId="77777777" w:rsidR="0068448D" w:rsidRPr="00DE7B59" w:rsidRDefault="0068448D" w:rsidP="0068448D">
      <w:pPr>
        <w:pStyle w:val="B1"/>
      </w:pPr>
      <w:r w:rsidRPr="00DE7B59">
        <w:t>-</w:t>
      </w:r>
      <w:r w:rsidRPr="00DE7B59">
        <w:tab/>
        <w:t>If the PUSCH is scheduled by DCI format 0_1 or 0_2</w:t>
      </w:r>
    </w:p>
    <w:p w14:paraId="6B7620E9" w14:textId="2D1C1ED1" w:rsidR="0068448D" w:rsidRPr="00DE7B59" w:rsidRDefault="0068448D" w:rsidP="0068448D">
      <w:pPr>
        <w:pStyle w:val="B2"/>
      </w:pPr>
      <w:r w:rsidRPr="00DE7B59">
        <w:t>-</w:t>
      </w:r>
      <w:r w:rsidRPr="00DE7B59">
        <w:tab/>
        <w:t xml:space="preserve">if </w:t>
      </w:r>
      <w:r w:rsidRPr="00DE7B59">
        <w:rPr>
          <w:i/>
          <w:iCs/>
        </w:rPr>
        <w:t>AvailableSlotCounting</w:t>
      </w:r>
      <w:r w:rsidRPr="00DE7B59">
        <w:t xml:space="preserve"> is enabled, the same symbol allocation is applied across the </w:t>
      </w:r>
      <w:r w:rsidRPr="00DE7B59">
        <w:fldChar w:fldCharType="begin"/>
      </w:r>
      <w:r w:rsidRPr="00DE7B59">
        <w:instrText xml:space="preserve"> QUOTE </w:instrText>
      </w:r>
      <w:r w:rsidR="00D450E9">
        <w:rPr>
          <w:position w:val="-5"/>
        </w:rPr>
        <w:pict w14:anchorId="59D57AE5">
          <v:shape id="_x0000_i112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42B7D9B2">
          <v:shape id="_x0000_i112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determined for the PUSCH transmission and the PUSCH is limited to a single transmission layer. The UE shall repeat the TB across the </w:t>
      </w:r>
      <w:r w:rsidRPr="00DE7B59">
        <w:rPr>
          <w:iCs/>
        </w:rPr>
        <w:fldChar w:fldCharType="begin"/>
      </w:r>
      <w:r w:rsidRPr="00DE7B59">
        <w:rPr>
          <w:iCs/>
        </w:rPr>
        <w:instrText xml:space="preserve"> QUOTE </w:instrText>
      </w:r>
      <w:r w:rsidR="00D450E9">
        <w:rPr>
          <w:position w:val="-5"/>
        </w:rPr>
        <w:pict w14:anchorId="35D692A5">
          <v:shape id="_x0000_i112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D450E9">
        <w:rPr>
          <w:position w:val="-5"/>
        </w:rPr>
        <w:pict w14:anchorId="5AACAAAA">
          <v:shape id="_x0000_i112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slots determined for the PUSCH transmission, applying the same symbol allocation in each slot.</w:t>
      </w:r>
    </w:p>
    <w:p w14:paraId="2DD979C4" w14:textId="77777777" w:rsidR="0068448D" w:rsidRPr="00DE7B59" w:rsidRDefault="0068448D" w:rsidP="0068448D">
      <w:pPr>
        <w:pStyle w:val="B1"/>
      </w:pPr>
      <w:r w:rsidRPr="00DE7B59">
        <w:t>…</w:t>
      </w:r>
    </w:p>
    <w:p w14:paraId="0B211612" w14:textId="0C97732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w:r w:rsidRPr="00DE7B59">
        <w:rPr>
          <w:iCs/>
        </w:rPr>
        <w:fldChar w:fldCharType="begin"/>
      </w:r>
      <w:r w:rsidRPr="00DE7B59">
        <w:rPr>
          <w:iCs/>
        </w:rPr>
        <w:instrText xml:space="preserve"> QUOTE </w:instrText>
      </w:r>
      <w:r w:rsidR="00D450E9">
        <w:rPr>
          <w:position w:val="-5"/>
        </w:rPr>
        <w:pict w14:anchorId="6DF5F9C7">
          <v:shape id="_x0000_i112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D450E9">
        <w:rPr>
          <w:position w:val="-5"/>
        </w:rPr>
        <w:pict w14:anchorId="791097AB">
          <v:shape id="_x0000_i112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 xml:space="preserve">-1, is determined according to table 6.1.2.1-2. </w:t>
      </w:r>
    </w:p>
    <w:p w14:paraId="0F58570E" w14:textId="77777777" w:rsidR="0068448D" w:rsidRPr="00DE7B59" w:rsidRDefault="0068448D" w:rsidP="0068448D">
      <w:pPr>
        <w:spacing w:before="240"/>
      </w:pPr>
      <w:r w:rsidRPr="00DE7B59">
        <w:t>…</w:t>
      </w:r>
    </w:p>
    <w:p w14:paraId="4B10757F"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4EBC0755"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7878EE"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15C41C9A"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60B705E4"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4045E6"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C631EA"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75C209"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3A1BFF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4F3C42"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1ED39CE7"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4CC2FFD"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59BB53"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57444C2"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7E85A4"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8D9C323"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58C51947"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6891D00"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52A4877"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22AD14D"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AC492B"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7FDA6E"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4EE7B50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EB55AFC"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E7028DF"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FDCDD1D"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71B5CCE"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FC4184F"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31DAFD7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099D1C0"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8106987"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8AD168E"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346FABF"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0E5994" w14:textId="77777777" w:rsidR="0068448D" w:rsidRPr="00DE7B59" w:rsidRDefault="0068448D" w:rsidP="00AD7B1D">
            <w:pPr>
              <w:pStyle w:val="TAC"/>
              <w:rPr>
                <w:rFonts w:eastAsia="Batang"/>
                <w:color w:val="000000"/>
              </w:rPr>
            </w:pPr>
            <w:r w:rsidRPr="00DE7B59">
              <w:rPr>
                <w:rFonts w:eastAsia="Batang"/>
                <w:color w:val="000000"/>
              </w:rPr>
              <w:t>3</w:t>
            </w:r>
          </w:p>
        </w:tc>
      </w:tr>
    </w:tbl>
    <w:p w14:paraId="2B8B1569" w14:textId="77777777" w:rsidR="0068448D" w:rsidRPr="00DE7B59" w:rsidRDefault="0068448D" w:rsidP="0068448D">
      <w:pPr>
        <w:rPr>
          <w:rFonts w:eastAsia="SimSun"/>
          <w:lang w:eastAsia="en-US"/>
        </w:rPr>
      </w:pPr>
    </w:p>
    <w:p w14:paraId="11C13783"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C7B5250" w14:textId="77777777" w:rsidR="0068448D" w:rsidRPr="00DE7B59" w:rsidRDefault="0068448D" w:rsidP="0068448D">
      <w:pPr>
        <w:rPr>
          <w:rFonts w:eastAsia="DengXian"/>
          <w:lang w:eastAsia="sv-SE"/>
        </w:rPr>
      </w:pPr>
      <w:r w:rsidRPr="00DE7B59">
        <w:rPr>
          <w:rFonts w:eastAsia="DengXian"/>
          <w:lang w:eastAsia="sv-SE"/>
        </w:rPr>
        <w:t>[TS 38.214, clause 6.1.4]</w:t>
      </w:r>
    </w:p>
    <w:p w14:paraId="6211A9F7"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5AB25FF1"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30854D8D">
          <v:shape id="_x0000_i1127"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04FCF856">
          <v:shape id="_x0000_i1128"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08177A05"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07B0C0A6"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22DB67F0" w14:textId="77777777" w:rsidR="0068448D" w:rsidRPr="00DE7B59" w:rsidRDefault="0068448D" w:rsidP="0068448D">
      <w:pPr>
        <w:rPr>
          <w:rFonts w:eastAsia="DengXian"/>
        </w:rPr>
      </w:pPr>
      <w:r w:rsidRPr="00DE7B59">
        <w:rPr>
          <w:rFonts w:eastAsia="DengXian"/>
        </w:rPr>
        <w:t>and second</w:t>
      </w:r>
    </w:p>
    <w:p w14:paraId="562F2E8A"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77CFB41C">
          <v:shape id="_x0000_i1129"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763D9133">
          <v:shape id="_x0000_i1130"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6B19417E" w14:textId="77777777" w:rsidR="0068448D" w:rsidRPr="00DE7B59" w:rsidRDefault="0068448D" w:rsidP="0068448D">
      <w:pPr>
        <w:rPr>
          <w:rFonts w:eastAsia="DengXian"/>
          <w:lang w:eastAsia="sv-SE"/>
        </w:rPr>
      </w:pPr>
      <w:r w:rsidRPr="00DE7B59">
        <w:rPr>
          <w:rFonts w:eastAsia="DengXian"/>
          <w:lang w:eastAsia="sv-SE"/>
        </w:rPr>
        <w:t>[TS 38.321, clause 5.4.1]</w:t>
      </w:r>
    </w:p>
    <w:p w14:paraId="42F2650D"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681B7B50"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015692DE"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714D0A37" w14:textId="77777777" w:rsidR="0068448D" w:rsidRPr="00DE7B59" w:rsidRDefault="0068448D" w:rsidP="0068448D">
      <w:pPr>
        <w:pStyle w:val="B1"/>
      </w:pPr>
      <w:r w:rsidRPr="00DE7B59">
        <w:rPr>
          <w:lang w:eastAsia="ko-KR"/>
        </w:rPr>
        <w:t>…</w:t>
      </w:r>
    </w:p>
    <w:p w14:paraId="338DC955"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61718FBA"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5CA3C835" w14:textId="77777777" w:rsidR="0068448D" w:rsidRPr="00DE7B59" w:rsidRDefault="0068448D" w:rsidP="0068448D">
      <w:pPr>
        <w:pStyle w:val="B2"/>
        <w:rPr>
          <w:lang w:eastAsia="ko-KR"/>
        </w:rPr>
      </w:pPr>
      <w:r w:rsidRPr="00DE7B59">
        <w:rPr>
          <w:lang w:eastAsia="ko-KR"/>
        </w:rPr>
        <w:t>…</w:t>
      </w:r>
    </w:p>
    <w:p w14:paraId="124479D7"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6802E5C0" w14:textId="77777777" w:rsidR="0068448D" w:rsidRPr="00DE7B59" w:rsidRDefault="0068448D" w:rsidP="0068448D">
      <w:pPr>
        <w:pStyle w:val="B1"/>
        <w:rPr>
          <w:lang w:eastAsia="ko-KR"/>
        </w:rPr>
      </w:pPr>
      <w:r w:rsidRPr="00DE7B59">
        <w:rPr>
          <w:lang w:eastAsia="ko-KR"/>
        </w:rPr>
        <w:t>…</w:t>
      </w:r>
    </w:p>
    <w:p w14:paraId="5234DCE0" w14:textId="77777777" w:rsidR="0068448D" w:rsidRPr="00DE7B59" w:rsidRDefault="0068448D" w:rsidP="0068448D">
      <w:pPr>
        <w:rPr>
          <w:rFonts w:eastAsia="DengXian"/>
          <w:lang w:eastAsia="sv-SE"/>
        </w:rPr>
      </w:pPr>
      <w:r w:rsidRPr="00DE7B59">
        <w:rPr>
          <w:rFonts w:eastAsia="DengXian"/>
          <w:lang w:eastAsia="sv-SE"/>
        </w:rPr>
        <w:t>[TS 38.321, clause 5.4.2.1]</w:t>
      </w:r>
    </w:p>
    <w:p w14:paraId="510A6D51"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1810A481"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5183A7CD" w14:textId="77777777" w:rsidR="0068448D" w:rsidRPr="00DE7B59" w:rsidRDefault="0068448D" w:rsidP="0068448D">
      <w:pPr>
        <w:rPr>
          <w:lang w:eastAsia="ko-KR"/>
        </w:rPr>
      </w:pPr>
      <w:r w:rsidRPr="00DE7B59">
        <w:rPr>
          <w:lang w:eastAsia="ko-KR"/>
        </w:rPr>
        <w:t>Each HARQ process supports one TB.</w:t>
      </w:r>
    </w:p>
    <w:p w14:paraId="42C9537E"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094D174" w14:textId="77777777" w:rsidR="0068448D" w:rsidRPr="00DE7B59" w:rsidRDefault="0068448D" w:rsidP="0068448D">
      <w:pPr>
        <w:rPr>
          <w:lang w:eastAsia="ko-KR"/>
        </w:rPr>
      </w:pPr>
      <w:r w:rsidRPr="00DE7B59">
        <w:rPr>
          <w:lang w:eastAsia="ko-KR"/>
        </w:rPr>
        <w:t>…</w:t>
      </w:r>
    </w:p>
    <w:p w14:paraId="28343053"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752EAA2E"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1A43923C" w14:textId="77777777" w:rsidR="0068448D" w:rsidRPr="00DE7B59" w:rsidRDefault="0068448D" w:rsidP="0068448D">
      <w:pPr>
        <w:ind w:left="568" w:hanging="284"/>
        <w:rPr>
          <w:lang w:eastAsia="ko-KR"/>
        </w:rPr>
      </w:pPr>
      <w:r w:rsidRPr="00DE7B59">
        <w:rPr>
          <w:lang w:eastAsia="ko-KR"/>
        </w:rPr>
        <w:t>…</w:t>
      </w:r>
    </w:p>
    <w:p w14:paraId="2D4DD473"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1DDC12A7"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EC4401A"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69DBD818"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31FE08D4"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79A58D5F" w14:textId="77777777" w:rsidR="0068448D" w:rsidRPr="00DE7B59" w:rsidRDefault="0068448D" w:rsidP="0068448D">
      <w:pPr>
        <w:ind w:left="851" w:hanging="284"/>
        <w:rPr>
          <w:lang w:eastAsia="zh-CN"/>
        </w:rPr>
      </w:pPr>
      <w:r w:rsidRPr="00DE7B59">
        <w:rPr>
          <w:lang w:eastAsia="zh-CN"/>
        </w:rPr>
        <w:t>…</w:t>
      </w:r>
    </w:p>
    <w:p w14:paraId="5F2D65FA"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6BAE1A62"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1371764"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09891F7D"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6C89AED0"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79044870" w14:textId="77777777" w:rsidR="0068448D" w:rsidRPr="00DE7B59" w:rsidRDefault="0068448D" w:rsidP="0068448D">
      <w:pPr>
        <w:ind w:left="1702" w:hanging="284"/>
        <w:rPr>
          <w:lang w:eastAsia="ko-KR"/>
        </w:rPr>
      </w:pPr>
      <w:r w:rsidRPr="00DE7B59">
        <w:rPr>
          <w:lang w:eastAsia="ko-KR"/>
        </w:rPr>
        <w:t>…</w:t>
      </w:r>
    </w:p>
    <w:p w14:paraId="345BD9AA"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42BA14AB" w14:textId="77777777" w:rsidR="0068448D" w:rsidRPr="00DE7B59" w:rsidRDefault="0068448D" w:rsidP="0068448D">
      <w:pPr>
        <w:ind w:left="1135" w:hanging="284"/>
        <w:rPr>
          <w:lang w:eastAsia="ko-KR"/>
        </w:rPr>
      </w:pPr>
      <w:r w:rsidRPr="00DE7B59">
        <w:rPr>
          <w:lang w:eastAsia="ko-KR"/>
        </w:rPr>
        <w:t>…</w:t>
      </w:r>
    </w:p>
    <w:p w14:paraId="77B7A9A7"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5BF45B16"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485738BA"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55281A53"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7E86CB6C" w14:textId="77777777" w:rsidR="0068448D" w:rsidRPr="00DE7B59" w:rsidRDefault="0068448D" w:rsidP="0068448D">
      <w:pPr>
        <w:rPr>
          <w:rFonts w:eastAsia="DengXian"/>
          <w:lang w:eastAsia="sv-SE"/>
        </w:rPr>
      </w:pPr>
      <w:r w:rsidRPr="00DE7B59">
        <w:rPr>
          <w:rFonts w:eastAsia="DengXian"/>
          <w:lang w:eastAsia="sv-SE"/>
        </w:rPr>
        <w:t>[TS 38.321, clause 5.4.2.2]</w:t>
      </w:r>
    </w:p>
    <w:p w14:paraId="1436F64F" w14:textId="77777777" w:rsidR="0068448D" w:rsidRPr="00DE7B59" w:rsidRDefault="0068448D" w:rsidP="0068448D">
      <w:pPr>
        <w:rPr>
          <w:rFonts w:eastAsia="SimSun"/>
          <w:lang w:eastAsia="en-US"/>
        </w:rPr>
      </w:pPr>
      <w:r w:rsidRPr="00DE7B59">
        <w:t>Each HARQ process is associated with a HARQ buffer.</w:t>
      </w:r>
    </w:p>
    <w:p w14:paraId="1B93E2C8"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136FE156" w14:textId="77777777" w:rsidR="0068448D" w:rsidRPr="00DE7B59" w:rsidRDefault="0068448D" w:rsidP="0068448D">
      <w:r w:rsidRPr="00DE7B59">
        <w:rPr>
          <w:lang w:eastAsia="zh-CN"/>
        </w:rPr>
        <w:t>…</w:t>
      </w:r>
    </w:p>
    <w:p w14:paraId="46244914"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9145DE0" w14:textId="77777777" w:rsidR="0068448D" w:rsidRPr="00DE7B59" w:rsidRDefault="0068448D" w:rsidP="0068448D">
      <w:pPr>
        <w:pStyle w:val="B1"/>
      </w:pPr>
      <w:r w:rsidRPr="00DE7B59">
        <w:rPr>
          <w:lang w:eastAsia="ko-KR"/>
        </w:rPr>
        <w:t>1&gt;</w:t>
      </w:r>
      <w:r w:rsidRPr="00DE7B59">
        <w:tab/>
        <w:t>store the MAC PDU in the associated HARQ buffer;</w:t>
      </w:r>
    </w:p>
    <w:p w14:paraId="1D6263DF" w14:textId="77777777" w:rsidR="0068448D" w:rsidRPr="00DE7B59" w:rsidRDefault="0068448D" w:rsidP="0068448D">
      <w:pPr>
        <w:pStyle w:val="B1"/>
      </w:pPr>
      <w:r w:rsidRPr="00DE7B59">
        <w:rPr>
          <w:lang w:eastAsia="ko-KR"/>
        </w:rPr>
        <w:t>1&gt;</w:t>
      </w:r>
      <w:r w:rsidRPr="00DE7B59">
        <w:tab/>
        <w:t>store the uplink grant received from the HARQ entity;</w:t>
      </w:r>
    </w:p>
    <w:p w14:paraId="629E2179" w14:textId="77777777" w:rsidR="0068448D" w:rsidRPr="00DE7B59" w:rsidRDefault="0068448D" w:rsidP="0068448D">
      <w:pPr>
        <w:pStyle w:val="B1"/>
      </w:pPr>
      <w:r w:rsidRPr="00DE7B59">
        <w:rPr>
          <w:lang w:eastAsia="ko-KR"/>
        </w:rPr>
        <w:t>1&gt;</w:t>
      </w:r>
      <w:r w:rsidRPr="00DE7B59">
        <w:tab/>
        <w:t>generate a transmission as described below.</w:t>
      </w:r>
    </w:p>
    <w:p w14:paraId="67771963"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F15E386" w14:textId="77777777" w:rsidR="0068448D" w:rsidRPr="00DE7B59" w:rsidRDefault="0068448D" w:rsidP="0068448D">
      <w:pPr>
        <w:pStyle w:val="B1"/>
      </w:pPr>
      <w:r w:rsidRPr="00DE7B59">
        <w:rPr>
          <w:lang w:eastAsia="ko-KR"/>
        </w:rPr>
        <w:t>1&gt;</w:t>
      </w:r>
      <w:r w:rsidRPr="00DE7B59">
        <w:tab/>
        <w:t>store the uplink grant received from the HARQ entity;</w:t>
      </w:r>
    </w:p>
    <w:p w14:paraId="65C66F7B" w14:textId="77777777" w:rsidR="0068448D" w:rsidRPr="00DE7B59" w:rsidRDefault="0068448D" w:rsidP="0068448D">
      <w:pPr>
        <w:pStyle w:val="B1"/>
      </w:pPr>
      <w:r w:rsidRPr="00DE7B59">
        <w:rPr>
          <w:lang w:eastAsia="ko-KR"/>
        </w:rPr>
        <w:t>1&gt;</w:t>
      </w:r>
      <w:r w:rsidRPr="00DE7B59">
        <w:tab/>
        <w:t>generate a transmission as described below.</w:t>
      </w:r>
    </w:p>
    <w:p w14:paraId="08AFBFCB"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595D76C2" w14:textId="77777777" w:rsidR="0068448D" w:rsidRPr="00DE7B59" w:rsidRDefault="0068448D" w:rsidP="0068448D">
      <w:pPr>
        <w:pStyle w:val="B1"/>
      </w:pPr>
      <w:r w:rsidRPr="00DE7B59">
        <w:rPr>
          <w:lang w:eastAsia="ko-KR"/>
        </w:rPr>
        <w:t>…</w:t>
      </w:r>
    </w:p>
    <w:p w14:paraId="71A1CA2A"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66D5975B"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2B1C5FB1" w14:textId="77777777" w:rsidR="0068448D" w:rsidRPr="00DE7B59" w:rsidRDefault="0068448D" w:rsidP="0068448D">
      <w:pPr>
        <w:pStyle w:val="B2"/>
      </w:pPr>
      <w:r w:rsidRPr="00DE7B59">
        <w:t>…</w:t>
      </w:r>
    </w:p>
    <w:p w14:paraId="7A8FD6C6"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7B2F6316" w14:textId="77777777" w:rsidR="0068448D" w:rsidRPr="00DE7B59" w:rsidRDefault="0068448D" w:rsidP="0068448D">
      <w:pPr>
        <w:rPr>
          <w:lang w:eastAsia="zh-CN"/>
        </w:rPr>
      </w:pPr>
      <w:r w:rsidRPr="00DE7B59">
        <w:rPr>
          <w:lang w:eastAsia="zh-CN"/>
        </w:rPr>
        <w:t>…</w:t>
      </w:r>
    </w:p>
    <w:p w14:paraId="63F93841"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w:t>
      </w:r>
      <w:r w:rsidRPr="00DE7B59">
        <w:rPr>
          <w:rFonts w:ascii="Arial" w:eastAsia="DengXian" w:hAnsi="Arial"/>
        </w:rPr>
        <w:tab/>
        <w:t>Test description</w:t>
      </w:r>
    </w:p>
    <w:p w14:paraId="6AEFF9CA"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7.1.1.3.14.3.3.1</w:t>
      </w:r>
      <w:r w:rsidRPr="00DE7B59">
        <w:rPr>
          <w:rFonts w:ascii="Arial" w:eastAsia="DengXian" w:hAnsi="Arial"/>
        </w:rPr>
        <w:tab/>
        <w:t>Pre-test conditions</w:t>
      </w:r>
    </w:p>
    <w:p w14:paraId="134EB4F8"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7.1.1.3.14.3.3.1-1.</w:t>
      </w:r>
    </w:p>
    <w:p w14:paraId="4D8147DD"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7.1.1.3.14.3.3.1-1: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4D4DE48F"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3AEC4D8"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12C2915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40461FC2" w14:textId="77777777" w:rsidR="0068448D" w:rsidRPr="00DE7B59" w:rsidRDefault="0068448D" w:rsidP="0068448D">
      <w:pPr>
        <w:rPr>
          <w:rFonts w:eastAsia="DengXian"/>
          <w:lang w:eastAsia="sv-SE"/>
        </w:rPr>
      </w:pPr>
    </w:p>
    <w:p w14:paraId="5D3D3F3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7.1.1.3.14.3.3.2</w:t>
      </w:r>
      <w:r w:rsidRPr="00DE7B59">
        <w:rPr>
          <w:rFonts w:ascii="Arial" w:eastAsia="DengXian" w:hAnsi="Arial"/>
        </w:rPr>
        <w:tab/>
        <w:t>Test procedure sequence</w:t>
      </w:r>
    </w:p>
    <w:p w14:paraId="11AE6CAF"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1A50ABA4" w14:textId="77777777" w:rsidTr="0068448D">
        <w:tc>
          <w:tcPr>
            <w:tcW w:w="648" w:type="dxa"/>
            <w:tcBorders>
              <w:top w:val="single" w:sz="4" w:space="0" w:color="auto"/>
              <w:left w:val="single" w:sz="4" w:space="0" w:color="auto"/>
              <w:bottom w:val="nil"/>
              <w:right w:val="single" w:sz="4" w:space="0" w:color="auto"/>
            </w:tcBorders>
            <w:hideMark/>
          </w:tcPr>
          <w:p w14:paraId="6B8C314A"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7C4BDB2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523E10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C7DA73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0B8577C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1C8EB625" w14:textId="77777777" w:rsidTr="0068448D">
        <w:tc>
          <w:tcPr>
            <w:tcW w:w="648" w:type="dxa"/>
            <w:tcBorders>
              <w:top w:val="nil"/>
              <w:left w:val="single" w:sz="4" w:space="0" w:color="auto"/>
              <w:bottom w:val="single" w:sz="4" w:space="0" w:color="auto"/>
              <w:right w:val="single" w:sz="4" w:space="0" w:color="auto"/>
            </w:tcBorders>
          </w:tcPr>
          <w:p w14:paraId="23D57BB6"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4FF7B362"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CA98E4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3FC3B47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1EF63D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7D61FCC" w14:textId="77777777" w:rsidR="0068448D" w:rsidRPr="00DE7B59" w:rsidRDefault="0068448D">
            <w:pPr>
              <w:keepNext/>
              <w:keepLines/>
              <w:spacing w:after="0"/>
              <w:jc w:val="center"/>
              <w:rPr>
                <w:rFonts w:ascii="Arial" w:eastAsia="DengXian" w:hAnsi="Arial"/>
                <w:b/>
                <w:sz w:val="18"/>
              </w:rPr>
            </w:pPr>
          </w:p>
        </w:tc>
      </w:tr>
      <w:tr w:rsidR="0068448D" w:rsidRPr="00DE7B59" w14:paraId="26605760" w14:textId="77777777" w:rsidTr="0068448D">
        <w:tc>
          <w:tcPr>
            <w:tcW w:w="648" w:type="dxa"/>
            <w:tcBorders>
              <w:top w:val="nil"/>
              <w:left w:val="single" w:sz="4" w:space="0" w:color="auto"/>
              <w:bottom w:val="single" w:sz="4" w:space="0" w:color="auto"/>
              <w:right w:val="single" w:sz="4" w:space="0" w:color="auto"/>
            </w:tcBorders>
            <w:hideMark/>
          </w:tcPr>
          <w:p w14:paraId="29EE658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9BA062C"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to config AvailableSlotCounting and PUSCH TDRA table including numberOfRepetitionsExt-r17.</w:t>
            </w:r>
          </w:p>
          <w:p w14:paraId="308B91D0" w14:textId="77777777" w:rsidR="0068448D" w:rsidRPr="00DE7B59" w:rsidRDefault="0068448D">
            <w:pPr>
              <w:keepNext/>
              <w:keepLines/>
              <w:spacing w:after="0"/>
              <w:rPr>
                <w:rFonts w:ascii="Arial" w:eastAsia="DengXian" w:hAnsi="Arial"/>
                <w:sz w:val="18"/>
              </w:rPr>
            </w:pPr>
          </w:p>
          <w:p w14:paraId="7565AB8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587176F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3EE9CF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44081CB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0641D3A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F91F1AA" w14:textId="77777777" w:rsidTr="0068448D">
        <w:tc>
          <w:tcPr>
            <w:tcW w:w="648" w:type="dxa"/>
            <w:tcBorders>
              <w:top w:val="nil"/>
              <w:left w:val="single" w:sz="4" w:space="0" w:color="auto"/>
              <w:bottom w:val="single" w:sz="4" w:space="0" w:color="auto"/>
              <w:right w:val="single" w:sz="4" w:space="0" w:color="auto"/>
            </w:tcBorders>
            <w:hideMark/>
          </w:tcPr>
          <w:p w14:paraId="5904C4D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26FFF9B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451CCA1C" w14:textId="77777777" w:rsidR="0068448D" w:rsidRPr="00DE7B59" w:rsidRDefault="0068448D">
            <w:pPr>
              <w:keepNext/>
              <w:keepLines/>
              <w:spacing w:after="0"/>
              <w:rPr>
                <w:rFonts w:ascii="Arial" w:eastAsia="DengXian" w:hAnsi="Arial"/>
                <w:sz w:val="18"/>
              </w:rPr>
            </w:pPr>
          </w:p>
          <w:p w14:paraId="7C82771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41F0B1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5FA311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0A39821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B3F89AF"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4152473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F0E09A"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0FE51F4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3ECDA0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07426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2F93A9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4A3EA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D54FA9F"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81D0F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6B3A1CA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2F69D76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A78A4B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5154D43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5DBE2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D427A78"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1F636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F3639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1E3EE7E7" w14:textId="028EA23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1</w:t>
            </w:r>
            <w:r w:rsidRPr="00DE7B59">
              <w:rPr>
                <w:rFonts w:ascii="Arial" w:eastAsia="DengXian" w:hAnsi="Arial"/>
                <w:sz w:val="18"/>
                <w:lang w:val="en-GB" w:eastAsia="zh-CN"/>
              </w:rPr>
              <w:t>);</w:t>
            </w:r>
          </w:p>
          <w:p w14:paraId="6E533D5E" w14:textId="16EABD22"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0A661EB0" w14:textId="3D13E96E"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0AB3E9D5" w14:textId="3550431C"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0;</w:t>
            </w:r>
          </w:p>
          <w:p w14:paraId="331E4415" w14:textId="2CC04FC7"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2B2699D8"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2E8C08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62D977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E19579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32BC2F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A61516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027C56A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1</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the next </w:t>
            </w:r>
            <w:r w:rsidRPr="00DE7B59">
              <w:rPr>
                <w:rFonts w:ascii="Arial" w:eastAsia="DengXian" w:hAnsi="Arial"/>
                <w:sz w:val="18"/>
                <w:lang w:eastAsia="zh-CN"/>
              </w:rPr>
              <w:t xml:space="preserve">3 </w:t>
            </w:r>
            <w:r w:rsidRPr="00DE7B59">
              <w:rPr>
                <w:rFonts w:ascii="Arial" w:eastAsia="DengXian" w:hAnsi="Arial"/>
                <w:sz w:val="18"/>
              </w:rPr>
              <w:t>slots which are suitable for UL transmission</w:t>
            </w:r>
            <w:r w:rsidRPr="00DE7B59">
              <w:rPr>
                <w:rFonts w:ascii="Arial" w:eastAsia="DengXian" w:hAnsi="Arial"/>
                <w:sz w:val="18"/>
                <w:lang w:eastAsia="zh-CN"/>
              </w:rPr>
              <w:t xml:space="preserve"> with same resource allocation but different redundancy version?</w:t>
            </w:r>
          </w:p>
          <w:p w14:paraId="7714F8BD" w14:textId="77777777" w:rsidR="0068448D" w:rsidRPr="00DE7B59" w:rsidRDefault="0068448D">
            <w:pPr>
              <w:keepNext/>
              <w:keepLines/>
              <w:spacing w:after="0"/>
              <w:rPr>
                <w:rFonts w:ascii="Arial" w:eastAsia="DengXian" w:hAnsi="Arial"/>
                <w:sz w:val="18"/>
                <w:lang w:eastAsia="en-US"/>
              </w:rPr>
            </w:pPr>
          </w:p>
          <w:p w14:paraId="7A977414" w14:textId="3CBB50B0"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1F4D1921"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BC9D62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92AC90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396FDAD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7E3E5EE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10E2B16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63BBAC8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31D7A70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92F1FB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5FE0927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455F90AF" w14:textId="77777777" w:rsidR="0068448D" w:rsidRPr="00DE7B59" w:rsidRDefault="0068448D">
            <w:pPr>
              <w:keepNext/>
              <w:keepLines/>
              <w:spacing w:after="0"/>
              <w:jc w:val="center"/>
              <w:rPr>
                <w:rFonts w:ascii="Arial" w:eastAsia="DengXian" w:hAnsi="Arial"/>
                <w:sz w:val="18"/>
              </w:rPr>
            </w:pPr>
          </w:p>
        </w:tc>
      </w:tr>
    </w:tbl>
    <w:p w14:paraId="39CC32F1" w14:textId="77777777" w:rsidR="0068448D" w:rsidRPr="00DE7B59" w:rsidRDefault="0068448D" w:rsidP="0068448D">
      <w:pPr>
        <w:rPr>
          <w:rFonts w:eastAsia="DengXian"/>
        </w:rPr>
      </w:pPr>
    </w:p>
    <w:p w14:paraId="69CB0BC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7.1.1.3.14.3.3.3</w:t>
      </w:r>
      <w:r w:rsidRPr="00DE7B59">
        <w:rPr>
          <w:rFonts w:ascii="Arial" w:eastAsia="DengXian" w:hAnsi="Arial"/>
        </w:rPr>
        <w:tab/>
        <w:t>Specific message contents</w:t>
      </w:r>
    </w:p>
    <w:p w14:paraId="2D90F03F"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7.1.1.3.14.3.3.3-1: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7.1.1.3.14.3.3.2-1)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8CCC829"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C5D77E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2DAB16D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278312"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C098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D665E8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B4553C1"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51024A5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97F62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BCBB51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EE717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84D594" w14:textId="77777777" w:rsidR="0068448D" w:rsidRPr="00DE7B59" w:rsidRDefault="0068448D">
            <w:pPr>
              <w:keepNext/>
              <w:keepLines/>
              <w:spacing w:after="0"/>
              <w:rPr>
                <w:rFonts w:ascii="Arial" w:eastAsia="DengXian" w:hAnsi="Arial"/>
                <w:sz w:val="18"/>
              </w:rPr>
            </w:pPr>
          </w:p>
        </w:tc>
      </w:tr>
      <w:tr w:rsidR="0068448D" w:rsidRPr="00DE7B59" w14:paraId="54610A4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FEA88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37901B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4CCB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6E312B" w14:textId="77777777" w:rsidR="0068448D" w:rsidRPr="00DE7B59" w:rsidRDefault="0068448D">
            <w:pPr>
              <w:keepNext/>
              <w:keepLines/>
              <w:spacing w:after="0"/>
              <w:rPr>
                <w:rFonts w:ascii="Arial" w:eastAsia="DengXian" w:hAnsi="Arial"/>
                <w:sz w:val="18"/>
              </w:rPr>
            </w:pPr>
          </w:p>
        </w:tc>
      </w:tr>
      <w:tr w:rsidR="0068448D" w:rsidRPr="00DE7B59" w14:paraId="6BEADC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D4F0F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2DB22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19AF9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71C04C" w14:textId="77777777" w:rsidR="0068448D" w:rsidRPr="00DE7B59" w:rsidRDefault="0068448D">
            <w:pPr>
              <w:keepNext/>
              <w:keepLines/>
              <w:spacing w:after="0"/>
              <w:rPr>
                <w:rFonts w:ascii="Arial" w:eastAsia="DengXian" w:hAnsi="Arial"/>
                <w:sz w:val="18"/>
              </w:rPr>
            </w:pPr>
          </w:p>
        </w:tc>
      </w:tr>
      <w:tr w:rsidR="0068448D" w:rsidRPr="00DE7B59" w14:paraId="11DB5ED2" w14:textId="77777777" w:rsidTr="0068448D">
        <w:tc>
          <w:tcPr>
            <w:tcW w:w="4535" w:type="dxa"/>
            <w:tcBorders>
              <w:top w:val="single" w:sz="4" w:space="0" w:color="auto"/>
              <w:left w:val="single" w:sz="4" w:space="0" w:color="auto"/>
              <w:bottom w:val="nil"/>
              <w:right w:val="single" w:sz="4" w:space="0" w:color="auto"/>
            </w:tcBorders>
            <w:hideMark/>
          </w:tcPr>
          <w:p w14:paraId="2C2A6E9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72E0EE9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A2F0E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hideMark/>
          </w:tcPr>
          <w:p w14:paraId="3A5960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60FE03A5" w14:textId="77777777" w:rsidTr="0068448D">
        <w:tc>
          <w:tcPr>
            <w:tcW w:w="4535" w:type="dxa"/>
            <w:tcBorders>
              <w:top w:val="nil"/>
              <w:left w:val="single" w:sz="4" w:space="0" w:color="auto"/>
              <w:bottom w:val="single" w:sz="4" w:space="0" w:color="auto"/>
              <w:right w:val="single" w:sz="4" w:space="0" w:color="auto"/>
            </w:tcBorders>
          </w:tcPr>
          <w:p w14:paraId="27D1493A"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2F2EC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6C4C3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1B53D5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6A7052E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BDECC2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7D49B2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F5C5D4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5723BE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6F12685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22A114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2E6DAEA"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D692D5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6FCE60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59D443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03A003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3C2613F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1BD8E57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tcPr>
          <w:p w14:paraId="6AE7CDEF" w14:textId="77777777" w:rsidR="0068448D" w:rsidRPr="00DE7B59" w:rsidRDefault="0068448D">
            <w:pPr>
              <w:keepNext/>
              <w:keepLines/>
              <w:spacing w:after="0"/>
              <w:rPr>
                <w:rFonts w:ascii="Arial" w:eastAsia="DengXian" w:hAnsi="Arial"/>
                <w:sz w:val="18"/>
                <w:lang w:eastAsia="zh-CN"/>
              </w:rPr>
            </w:pPr>
          </w:p>
        </w:tc>
      </w:tr>
      <w:tr w:rsidR="0068448D" w:rsidRPr="00DE7B59" w14:paraId="6A45C4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2EAB7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74DAE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9FDE41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45E63" w14:textId="77777777" w:rsidR="0068448D" w:rsidRPr="00DE7B59" w:rsidRDefault="0068448D">
            <w:pPr>
              <w:keepNext/>
              <w:keepLines/>
              <w:spacing w:after="0"/>
              <w:rPr>
                <w:rFonts w:ascii="Arial" w:eastAsia="DengXian" w:hAnsi="Arial"/>
                <w:sz w:val="18"/>
                <w:lang w:eastAsia="zh-CN"/>
              </w:rPr>
            </w:pPr>
          </w:p>
        </w:tc>
      </w:tr>
      <w:tr w:rsidR="0068448D" w:rsidRPr="00DE7B59" w14:paraId="54C3CD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900F6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AAF4D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F80F9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FB67A3" w14:textId="77777777" w:rsidR="0068448D" w:rsidRPr="00DE7B59" w:rsidRDefault="0068448D">
            <w:pPr>
              <w:keepNext/>
              <w:keepLines/>
              <w:spacing w:after="0"/>
              <w:rPr>
                <w:rFonts w:ascii="Arial" w:eastAsia="DengXian" w:hAnsi="Arial"/>
                <w:sz w:val="18"/>
              </w:rPr>
            </w:pPr>
          </w:p>
        </w:tc>
      </w:tr>
      <w:tr w:rsidR="0068448D" w:rsidRPr="00DE7B59" w14:paraId="7562E10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8E5C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31F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6D19B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809864" w14:textId="77777777" w:rsidR="0068448D" w:rsidRPr="00DE7B59" w:rsidRDefault="0068448D">
            <w:pPr>
              <w:keepNext/>
              <w:keepLines/>
              <w:spacing w:after="0"/>
              <w:rPr>
                <w:rFonts w:ascii="Arial" w:eastAsia="DengXian" w:hAnsi="Arial"/>
                <w:sz w:val="18"/>
              </w:rPr>
            </w:pPr>
          </w:p>
        </w:tc>
      </w:tr>
      <w:tr w:rsidR="0068448D" w:rsidRPr="00DE7B59" w14:paraId="027EBB2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60E72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990697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2A807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8E988A" w14:textId="77777777" w:rsidR="0068448D" w:rsidRPr="00DE7B59" w:rsidRDefault="0068448D">
            <w:pPr>
              <w:keepNext/>
              <w:keepLines/>
              <w:spacing w:after="0"/>
              <w:rPr>
                <w:rFonts w:ascii="Arial" w:eastAsia="DengXian" w:hAnsi="Arial"/>
                <w:sz w:val="18"/>
              </w:rPr>
            </w:pPr>
          </w:p>
        </w:tc>
      </w:tr>
    </w:tbl>
    <w:p w14:paraId="52DF8D68" w14:textId="77777777" w:rsidR="0068448D" w:rsidRPr="00DE7B59" w:rsidRDefault="0068448D" w:rsidP="0068448D">
      <w:pPr>
        <w:rPr>
          <w:rFonts w:eastAsia="DengXian"/>
        </w:rPr>
      </w:pPr>
    </w:p>
    <w:p w14:paraId="6540A360"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7.1.1.3.14.3.3.3-2: </w:t>
      </w:r>
      <w:r w:rsidRPr="00DE7B59">
        <w:rPr>
          <w:rFonts w:ascii="Arial" w:eastAsia="DengXian" w:hAnsi="Arial"/>
          <w:b/>
          <w:i/>
          <w:iCs/>
        </w:rPr>
        <w:t>CellGroupConfig</w:t>
      </w:r>
      <w:r w:rsidRPr="00DE7B59">
        <w:rPr>
          <w:rFonts w:ascii="Arial" w:eastAsia="DengXian" w:hAnsi="Arial"/>
          <w:b/>
        </w:rPr>
        <w:t xml:space="preserve"> (Table 7.1.1.3.14.3.3.3-1)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57E8D8A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7BC88D7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03A1E8F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CCD1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4FBA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A2D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E01A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1BC8D9A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407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B3D4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A9A7E"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5BB8C" w14:textId="77777777" w:rsidR="0068448D" w:rsidRPr="00DE7B59" w:rsidRDefault="0068448D">
            <w:pPr>
              <w:keepNext/>
              <w:keepLines/>
              <w:spacing w:after="0"/>
              <w:rPr>
                <w:rFonts w:ascii="Arial" w:eastAsia="DengXian" w:hAnsi="Arial"/>
                <w:sz w:val="18"/>
              </w:rPr>
            </w:pPr>
          </w:p>
        </w:tc>
      </w:tr>
      <w:tr w:rsidR="0068448D" w:rsidRPr="00DE7B59" w14:paraId="5D17A19A"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352B5D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58D6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DB18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FAEF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2B0A657"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F7E6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190C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D290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6E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675A8FA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A507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DBE9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6A811"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A4089" w14:textId="77777777" w:rsidR="0068448D" w:rsidRPr="00DE7B59" w:rsidRDefault="0068448D">
            <w:pPr>
              <w:keepNext/>
              <w:keepLines/>
              <w:spacing w:after="0"/>
              <w:rPr>
                <w:rFonts w:ascii="Arial" w:eastAsia="DengXian" w:hAnsi="Arial"/>
                <w:sz w:val="18"/>
              </w:rPr>
            </w:pPr>
          </w:p>
        </w:tc>
      </w:tr>
      <w:tr w:rsidR="0068448D" w:rsidRPr="00DE7B59" w14:paraId="2F1B68E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844CE6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E569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D12FC"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1A7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00B3365A"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936B69"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C75A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980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2B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2F9A080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C6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DAC75"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E01DC"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A2A6A" w14:textId="77777777" w:rsidR="0068448D" w:rsidRPr="00DE7B59" w:rsidRDefault="0068448D">
            <w:pPr>
              <w:keepNext/>
              <w:keepLines/>
              <w:spacing w:after="0"/>
              <w:rPr>
                <w:rFonts w:ascii="Arial" w:eastAsia="DengXian" w:hAnsi="Arial"/>
                <w:sz w:val="18"/>
              </w:rPr>
            </w:pPr>
          </w:p>
        </w:tc>
      </w:tr>
      <w:tr w:rsidR="0068448D" w:rsidRPr="00DE7B59" w14:paraId="7ABE603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23D5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51A5"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58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F4B09" w14:textId="77777777" w:rsidR="0068448D" w:rsidRPr="00DE7B59" w:rsidRDefault="0068448D">
            <w:pPr>
              <w:keepNext/>
              <w:keepLines/>
              <w:spacing w:after="0"/>
              <w:rPr>
                <w:rFonts w:ascii="Arial" w:eastAsia="DengXian" w:hAnsi="Arial"/>
                <w:sz w:val="18"/>
              </w:rPr>
            </w:pPr>
          </w:p>
        </w:tc>
      </w:tr>
      <w:tr w:rsidR="0068448D" w:rsidRPr="00DE7B59" w14:paraId="609A6C6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D6C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C1F511"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355A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8F421" w14:textId="77777777" w:rsidR="0068448D" w:rsidRPr="00DE7B59" w:rsidRDefault="0068448D">
            <w:pPr>
              <w:keepNext/>
              <w:keepLines/>
              <w:spacing w:after="0"/>
              <w:rPr>
                <w:rFonts w:ascii="Arial" w:eastAsia="DengXian" w:hAnsi="Arial"/>
                <w:sz w:val="18"/>
              </w:rPr>
            </w:pPr>
          </w:p>
        </w:tc>
      </w:tr>
      <w:tr w:rsidR="0068448D" w:rsidRPr="00DE7B59" w14:paraId="0A32E65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CAFA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D75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A16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133F4" w14:textId="77777777" w:rsidR="0068448D" w:rsidRPr="00DE7B59" w:rsidRDefault="0068448D">
            <w:pPr>
              <w:keepNext/>
              <w:keepLines/>
              <w:spacing w:after="0"/>
              <w:rPr>
                <w:rFonts w:ascii="Arial" w:eastAsia="DengXian" w:hAnsi="Arial"/>
                <w:sz w:val="18"/>
              </w:rPr>
            </w:pPr>
          </w:p>
        </w:tc>
      </w:tr>
      <w:tr w:rsidR="0068448D" w:rsidRPr="00DE7B59" w14:paraId="70F0E6D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A80A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553B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A5CC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9724" w14:textId="77777777" w:rsidR="0068448D" w:rsidRPr="00DE7B59" w:rsidRDefault="0068448D">
            <w:pPr>
              <w:keepNext/>
              <w:keepLines/>
              <w:spacing w:after="0"/>
              <w:rPr>
                <w:rFonts w:ascii="Arial" w:eastAsia="DengXian" w:hAnsi="Arial"/>
                <w:sz w:val="18"/>
              </w:rPr>
            </w:pPr>
          </w:p>
        </w:tc>
      </w:tr>
    </w:tbl>
    <w:p w14:paraId="64D3B63E" w14:textId="77777777" w:rsidR="0068448D" w:rsidRPr="00DE7B59" w:rsidRDefault="0068448D" w:rsidP="0068448D">
      <w:pPr>
        <w:rPr>
          <w:rFonts w:eastAsia="DengXian"/>
        </w:rPr>
      </w:pPr>
    </w:p>
    <w:p w14:paraId="29034BF4"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7.1.1.3.14.3.3.3-3: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7.1.1.3.14.3.3.3-2</w:t>
      </w:r>
      <w:r w:rsidRPr="00DE7B59">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DE7B59" w14:paraId="68FA42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E85AAE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5AA97F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E5497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3F76B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BA8F0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0D775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3F2C78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38A8BF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29010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19A2D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8F382" w14:textId="77777777" w:rsidR="0068448D" w:rsidRPr="00DE7B59" w:rsidRDefault="0068448D">
            <w:pPr>
              <w:keepNext/>
              <w:keepLines/>
              <w:spacing w:after="0"/>
              <w:rPr>
                <w:rFonts w:ascii="Arial" w:eastAsia="DengXian" w:hAnsi="Arial"/>
                <w:sz w:val="18"/>
              </w:rPr>
            </w:pPr>
          </w:p>
        </w:tc>
      </w:tr>
      <w:tr w:rsidR="0068448D" w:rsidRPr="00DE7B59" w14:paraId="627159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DD3EE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9C36BA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06AF6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84D1CC" w14:textId="77777777" w:rsidR="0068448D" w:rsidRPr="00DE7B59" w:rsidRDefault="0068448D">
            <w:pPr>
              <w:keepNext/>
              <w:keepLines/>
              <w:spacing w:after="0"/>
              <w:rPr>
                <w:rFonts w:ascii="Arial" w:eastAsia="DengXian" w:hAnsi="Arial"/>
                <w:sz w:val="18"/>
              </w:rPr>
            </w:pPr>
          </w:p>
        </w:tc>
      </w:tr>
      <w:tr w:rsidR="0068448D" w:rsidRPr="00DE7B59" w14:paraId="4A92E4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190B26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1718C15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BE92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11CA83" w14:textId="77777777" w:rsidR="0068448D" w:rsidRPr="00DE7B59" w:rsidRDefault="0068448D">
            <w:pPr>
              <w:keepNext/>
              <w:keepLines/>
              <w:spacing w:after="0"/>
              <w:rPr>
                <w:rFonts w:ascii="Arial" w:eastAsia="DengXian" w:hAnsi="Arial"/>
                <w:sz w:val="18"/>
              </w:rPr>
            </w:pPr>
          </w:p>
        </w:tc>
      </w:tr>
      <w:tr w:rsidR="0068448D" w:rsidRPr="00DE7B59" w14:paraId="326782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6229D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0EB916A"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3682D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45AF6B" w14:textId="77777777" w:rsidR="0068448D" w:rsidRPr="00DE7B59" w:rsidRDefault="0068448D">
            <w:pPr>
              <w:keepNext/>
              <w:keepLines/>
              <w:spacing w:after="0"/>
              <w:rPr>
                <w:rFonts w:ascii="Arial" w:eastAsia="DengXian" w:hAnsi="Arial"/>
                <w:sz w:val="18"/>
              </w:rPr>
            </w:pPr>
          </w:p>
        </w:tc>
      </w:tr>
      <w:tr w:rsidR="0068448D" w:rsidRPr="00DE7B59" w14:paraId="7F97961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1582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C2A238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A1DBD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7BB33B" w14:textId="77777777" w:rsidR="0068448D" w:rsidRPr="00DE7B59" w:rsidRDefault="0068448D">
            <w:pPr>
              <w:keepNext/>
              <w:keepLines/>
              <w:spacing w:after="0"/>
              <w:rPr>
                <w:rFonts w:ascii="Arial" w:eastAsia="DengXian" w:hAnsi="Arial"/>
                <w:sz w:val="18"/>
              </w:rPr>
            </w:pPr>
          </w:p>
        </w:tc>
      </w:tr>
      <w:tr w:rsidR="0068448D" w:rsidRPr="00DE7B59" w14:paraId="6C73B2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66621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73CD4BD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5E3685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25FD50" w14:textId="77777777" w:rsidR="0068448D" w:rsidRPr="00DE7B59" w:rsidRDefault="0068448D">
            <w:pPr>
              <w:keepNext/>
              <w:keepLines/>
              <w:spacing w:after="0"/>
              <w:rPr>
                <w:rFonts w:ascii="Arial" w:eastAsia="DengXian" w:hAnsi="Arial"/>
                <w:sz w:val="18"/>
              </w:rPr>
            </w:pPr>
          </w:p>
        </w:tc>
      </w:tr>
      <w:tr w:rsidR="0068448D" w:rsidRPr="00DE7B59" w14:paraId="500C4F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99097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30D8DA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1A00DF1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7.1.1.3.14.3.3.3-4</w:t>
            </w:r>
          </w:p>
        </w:tc>
        <w:tc>
          <w:tcPr>
            <w:tcW w:w="1245" w:type="dxa"/>
            <w:tcBorders>
              <w:top w:val="single" w:sz="4" w:space="0" w:color="auto"/>
              <w:left w:val="single" w:sz="4" w:space="0" w:color="auto"/>
              <w:bottom w:val="single" w:sz="4" w:space="0" w:color="auto"/>
              <w:right w:val="single" w:sz="4" w:space="0" w:color="auto"/>
            </w:tcBorders>
          </w:tcPr>
          <w:p w14:paraId="2E7B6CDE" w14:textId="77777777" w:rsidR="0068448D" w:rsidRPr="00DE7B59" w:rsidRDefault="0068448D">
            <w:pPr>
              <w:keepNext/>
              <w:keepLines/>
              <w:spacing w:after="0"/>
              <w:rPr>
                <w:rFonts w:ascii="Arial" w:eastAsia="DengXian" w:hAnsi="Arial"/>
                <w:sz w:val="18"/>
              </w:rPr>
            </w:pPr>
          </w:p>
        </w:tc>
      </w:tr>
      <w:tr w:rsidR="0068448D" w:rsidRPr="00DE7B59" w14:paraId="4749A14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5771D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B6E7D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FEA3AA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D87D3E" w14:textId="77777777" w:rsidR="0068448D" w:rsidRPr="00DE7B59" w:rsidRDefault="0068448D">
            <w:pPr>
              <w:keepNext/>
              <w:keepLines/>
              <w:spacing w:after="0"/>
              <w:rPr>
                <w:rFonts w:ascii="Arial" w:eastAsia="DengXian" w:hAnsi="Arial"/>
                <w:sz w:val="18"/>
              </w:rPr>
            </w:pPr>
          </w:p>
        </w:tc>
      </w:tr>
      <w:tr w:rsidR="0068448D" w:rsidRPr="00DE7B59" w14:paraId="535F5C8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BD982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A821AA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C46663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CD3B0D" w14:textId="77777777" w:rsidR="0068448D" w:rsidRPr="00DE7B59" w:rsidRDefault="0068448D">
            <w:pPr>
              <w:keepNext/>
              <w:keepLines/>
              <w:spacing w:after="0"/>
              <w:rPr>
                <w:rFonts w:ascii="Arial" w:eastAsia="DengXian" w:hAnsi="Arial"/>
                <w:sz w:val="18"/>
              </w:rPr>
            </w:pPr>
          </w:p>
        </w:tc>
      </w:tr>
      <w:tr w:rsidR="0068448D" w:rsidRPr="00DE7B59" w14:paraId="77E6D82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C6D9C16"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6409A0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enabled</w:t>
            </w:r>
          </w:p>
        </w:tc>
        <w:tc>
          <w:tcPr>
            <w:tcW w:w="1700" w:type="dxa"/>
            <w:tcBorders>
              <w:top w:val="single" w:sz="4" w:space="0" w:color="auto"/>
              <w:left w:val="single" w:sz="4" w:space="0" w:color="auto"/>
              <w:bottom w:val="single" w:sz="4" w:space="0" w:color="auto"/>
              <w:right w:val="single" w:sz="4" w:space="0" w:color="auto"/>
            </w:tcBorders>
          </w:tcPr>
          <w:p w14:paraId="606BBEA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7D099F" w14:textId="77777777" w:rsidR="0068448D" w:rsidRPr="00DE7B59" w:rsidRDefault="0068448D">
            <w:pPr>
              <w:keepNext/>
              <w:keepLines/>
              <w:spacing w:after="0"/>
              <w:rPr>
                <w:rFonts w:ascii="Arial" w:eastAsia="DengXian" w:hAnsi="Arial"/>
                <w:sz w:val="18"/>
              </w:rPr>
            </w:pPr>
          </w:p>
        </w:tc>
      </w:tr>
      <w:tr w:rsidR="0068448D" w:rsidRPr="00DE7B59" w14:paraId="1392FD9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FF1D4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12B67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EE90F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3CA501" w14:textId="77777777" w:rsidR="0068448D" w:rsidRPr="00DE7B59" w:rsidRDefault="0068448D">
            <w:pPr>
              <w:keepNext/>
              <w:keepLines/>
              <w:spacing w:after="0"/>
              <w:rPr>
                <w:rFonts w:ascii="Arial" w:eastAsia="DengXian" w:hAnsi="Arial"/>
                <w:sz w:val="18"/>
              </w:rPr>
            </w:pPr>
          </w:p>
        </w:tc>
      </w:tr>
      <w:tr w:rsidR="0068448D" w:rsidRPr="00DE7B59" w14:paraId="34C891B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16743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7592A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88431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81F60A" w14:textId="77777777" w:rsidR="0068448D" w:rsidRPr="00DE7B59" w:rsidRDefault="0068448D">
            <w:pPr>
              <w:keepNext/>
              <w:keepLines/>
              <w:spacing w:after="0"/>
              <w:rPr>
                <w:rFonts w:ascii="Arial" w:eastAsia="DengXian" w:hAnsi="Arial"/>
                <w:sz w:val="18"/>
              </w:rPr>
            </w:pPr>
          </w:p>
        </w:tc>
      </w:tr>
      <w:tr w:rsidR="0068448D" w:rsidRPr="00DE7B59" w14:paraId="05D4F3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8AAF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8776F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EC72C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FBC582" w14:textId="77777777" w:rsidR="0068448D" w:rsidRPr="00DE7B59" w:rsidRDefault="0068448D">
            <w:pPr>
              <w:keepNext/>
              <w:keepLines/>
              <w:spacing w:after="0"/>
              <w:rPr>
                <w:rFonts w:ascii="Arial" w:eastAsia="DengXian" w:hAnsi="Arial"/>
                <w:sz w:val="18"/>
              </w:rPr>
            </w:pPr>
          </w:p>
        </w:tc>
      </w:tr>
      <w:tr w:rsidR="0068448D" w:rsidRPr="00DE7B59" w14:paraId="5823B9F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581F55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AEDFD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CDA93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E0D3A1" w14:textId="77777777" w:rsidR="0068448D" w:rsidRPr="00DE7B59" w:rsidRDefault="0068448D">
            <w:pPr>
              <w:keepNext/>
              <w:keepLines/>
              <w:spacing w:after="0"/>
              <w:rPr>
                <w:rFonts w:ascii="Arial" w:eastAsia="DengXian" w:hAnsi="Arial"/>
                <w:sz w:val="18"/>
              </w:rPr>
            </w:pPr>
          </w:p>
        </w:tc>
      </w:tr>
      <w:tr w:rsidR="0068448D" w:rsidRPr="00DE7B59" w14:paraId="03E2CF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A29AA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1351D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38151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8E586B" w14:textId="77777777" w:rsidR="0068448D" w:rsidRPr="00DE7B59" w:rsidRDefault="0068448D">
            <w:pPr>
              <w:keepNext/>
              <w:keepLines/>
              <w:spacing w:after="0"/>
              <w:rPr>
                <w:rFonts w:ascii="Arial" w:eastAsia="DengXian" w:hAnsi="Arial"/>
                <w:sz w:val="18"/>
              </w:rPr>
            </w:pPr>
          </w:p>
        </w:tc>
      </w:tr>
    </w:tbl>
    <w:p w14:paraId="2F499CAC" w14:textId="77777777" w:rsidR="0068448D" w:rsidRPr="00DE7B59" w:rsidRDefault="0068448D" w:rsidP="0068448D">
      <w:pPr>
        <w:rPr>
          <w:rFonts w:eastAsia="DengXian"/>
          <w:lang w:eastAsia="sv-SE"/>
        </w:rPr>
      </w:pPr>
    </w:p>
    <w:p w14:paraId="360C3FBD" w14:textId="77777777" w:rsidR="0068448D" w:rsidRPr="00DE7B59" w:rsidRDefault="0068448D" w:rsidP="0068448D">
      <w:pPr>
        <w:pStyle w:val="TH"/>
        <w:rPr>
          <w:rFonts w:eastAsia="SimSun"/>
          <w:lang w:eastAsia="en-US"/>
        </w:rPr>
      </w:pPr>
      <w:r w:rsidRPr="00DE7B59">
        <w:t xml:space="preserve">Table 7.1.1.3.14.3.3.3-4: </w:t>
      </w:r>
      <w:r w:rsidRPr="00DE7B59">
        <w:rPr>
          <w:i/>
        </w:rPr>
        <w:t xml:space="preserve">PUSCH-TimeDomainResourceAllocationList </w:t>
      </w:r>
      <w:r w:rsidRPr="00DE7B59">
        <w:t>(Table 7.1.1.3.14.3.3.3-3)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C8D436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EF5F38E" w14:textId="77777777" w:rsidR="0068448D" w:rsidRPr="00DE7B59" w:rsidRDefault="0068448D">
            <w:pPr>
              <w:pStyle w:val="TAH"/>
              <w:jc w:val="left"/>
              <w:rPr>
                <w:b w:val="0"/>
              </w:rPr>
            </w:pPr>
            <w:r w:rsidRPr="00DE7B59">
              <w:rPr>
                <w:b w:val="0"/>
              </w:rPr>
              <w:t>Derivation Path: TS 38.508-1 [4], Table 4.6.3-122A</w:t>
            </w:r>
          </w:p>
        </w:tc>
      </w:tr>
      <w:tr w:rsidR="0068448D" w:rsidRPr="00DE7B59" w14:paraId="46B6922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25FEF29"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66AD78"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F19A990"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68AD266" w14:textId="77777777" w:rsidR="0068448D" w:rsidRPr="00DE7B59" w:rsidRDefault="0068448D">
            <w:pPr>
              <w:pStyle w:val="TAH"/>
            </w:pPr>
            <w:r w:rsidRPr="00DE7B59">
              <w:t>Condition</w:t>
            </w:r>
          </w:p>
        </w:tc>
      </w:tr>
      <w:tr w:rsidR="0068448D" w:rsidRPr="00DE7B59" w14:paraId="0364D58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10FE96" w14:textId="4418A526"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803B155"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20B6F8DA"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675770C" w14:textId="77777777" w:rsidR="0068448D" w:rsidRPr="00DE7B59" w:rsidRDefault="0068448D">
            <w:pPr>
              <w:pStyle w:val="TAL"/>
            </w:pPr>
          </w:p>
        </w:tc>
      </w:tr>
      <w:tr w:rsidR="0068448D" w:rsidRPr="00DE7B59" w14:paraId="7C7B1F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FC760" w14:textId="77777777" w:rsidR="0068448D" w:rsidRPr="00DE7B59" w:rsidRDefault="0068448D">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B707DF9"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59D99F7"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7A2870C5" w14:textId="77777777" w:rsidR="0068448D" w:rsidRPr="00DE7B59" w:rsidRDefault="0068448D">
            <w:pPr>
              <w:pStyle w:val="TAL"/>
            </w:pPr>
          </w:p>
        </w:tc>
      </w:tr>
      <w:tr w:rsidR="0068448D" w:rsidRPr="00DE7B59" w14:paraId="5B52D3BC" w14:textId="77777777" w:rsidTr="0068448D">
        <w:tc>
          <w:tcPr>
            <w:tcW w:w="4535" w:type="dxa"/>
            <w:tcBorders>
              <w:top w:val="single" w:sz="4" w:space="0" w:color="auto"/>
              <w:left w:val="single" w:sz="4" w:space="0" w:color="auto"/>
              <w:bottom w:val="nil"/>
              <w:right w:val="single" w:sz="4" w:space="0" w:color="auto"/>
            </w:tcBorders>
            <w:hideMark/>
          </w:tcPr>
          <w:p w14:paraId="1A805E48"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9ADC367"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A2E18B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7602B6" w14:textId="77777777" w:rsidR="0068448D" w:rsidRPr="00DE7B59" w:rsidRDefault="0068448D">
            <w:pPr>
              <w:pStyle w:val="TAL"/>
            </w:pPr>
          </w:p>
        </w:tc>
      </w:tr>
      <w:tr w:rsidR="0068448D" w:rsidRPr="00DE7B59" w14:paraId="217DF797" w14:textId="77777777" w:rsidTr="0068448D">
        <w:tc>
          <w:tcPr>
            <w:tcW w:w="4535" w:type="dxa"/>
            <w:tcBorders>
              <w:top w:val="single" w:sz="4" w:space="0" w:color="auto"/>
              <w:left w:val="single" w:sz="4" w:space="0" w:color="auto"/>
              <w:bottom w:val="nil"/>
              <w:right w:val="single" w:sz="4" w:space="0" w:color="auto"/>
            </w:tcBorders>
            <w:hideMark/>
          </w:tcPr>
          <w:p w14:paraId="1391C86A"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5AC23A50"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6843E48E"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FA3FF18" w14:textId="77777777" w:rsidR="0068448D" w:rsidRPr="00DE7B59" w:rsidRDefault="0068448D">
            <w:pPr>
              <w:pStyle w:val="TAL"/>
              <w:rPr>
                <w:lang w:eastAsia="en-US"/>
              </w:rPr>
            </w:pPr>
          </w:p>
        </w:tc>
      </w:tr>
      <w:tr w:rsidR="0068448D" w:rsidRPr="00DE7B59" w14:paraId="3B9ACDB5" w14:textId="77777777" w:rsidTr="0068448D">
        <w:tc>
          <w:tcPr>
            <w:tcW w:w="4535" w:type="dxa"/>
            <w:tcBorders>
              <w:top w:val="single" w:sz="4" w:space="0" w:color="auto"/>
              <w:left w:val="single" w:sz="4" w:space="0" w:color="auto"/>
              <w:bottom w:val="nil"/>
              <w:right w:val="single" w:sz="4" w:space="0" w:color="auto"/>
            </w:tcBorders>
            <w:hideMark/>
          </w:tcPr>
          <w:p w14:paraId="78901459"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A6998E3" w14:textId="77777777" w:rsidR="0068448D" w:rsidRPr="00DE7B59" w:rsidRDefault="0068448D">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01B0E5C"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02CDB8" w14:textId="77777777" w:rsidR="0068448D" w:rsidRPr="00DE7B59" w:rsidRDefault="0068448D">
            <w:pPr>
              <w:pStyle w:val="TAL"/>
            </w:pPr>
          </w:p>
        </w:tc>
      </w:tr>
      <w:tr w:rsidR="0068448D" w:rsidRPr="00DE7B59" w14:paraId="588D79F4" w14:textId="77777777" w:rsidTr="0068448D">
        <w:tc>
          <w:tcPr>
            <w:tcW w:w="4535" w:type="dxa"/>
            <w:tcBorders>
              <w:top w:val="single" w:sz="4" w:space="0" w:color="auto"/>
              <w:left w:val="single" w:sz="4" w:space="0" w:color="auto"/>
              <w:bottom w:val="nil"/>
              <w:right w:val="single" w:sz="4" w:space="0" w:color="auto"/>
            </w:tcBorders>
            <w:hideMark/>
          </w:tcPr>
          <w:p w14:paraId="3CD265A1"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E91B94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7D2F2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86057D" w14:textId="77777777" w:rsidR="0068448D" w:rsidRPr="00DE7B59" w:rsidRDefault="0068448D">
            <w:pPr>
              <w:pStyle w:val="TAL"/>
            </w:pPr>
          </w:p>
        </w:tc>
      </w:tr>
      <w:tr w:rsidR="0068448D" w:rsidRPr="00DE7B59" w14:paraId="4FE95AA6" w14:textId="77777777" w:rsidTr="0068448D">
        <w:tc>
          <w:tcPr>
            <w:tcW w:w="4535" w:type="dxa"/>
            <w:tcBorders>
              <w:top w:val="single" w:sz="4" w:space="0" w:color="auto"/>
              <w:left w:val="single" w:sz="4" w:space="0" w:color="auto"/>
              <w:bottom w:val="nil"/>
              <w:right w:val="single" w:sz="4" w:space="0" w:color="auto"/>
            </w:tcBorders>
            <w:hideMark/>
          </w:tcPr>
          <w:p w14:paraId="468C74E9"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6DDE5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F8A02E"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725CAFF" w14:textId="77777777" w:rsidR="0068448D" w:rsidRPr="00DE7B59" w:rsidRDefault="0068448D">
            <w:pPr>
              <w:pStyle w:val="TAL"/>
            </w:pPr>
          </w:p>
        </w:tc>
      </w:tr>
      <w:tr w:rsidR="0068448D" w:rsidRPr="00DE7B59" w14:paraId="22716BB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476D1E"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3D31F76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40EE2781"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0B6E52F6" w14:textId="77777777" w:rsidR="0068448D" w:rsidRPr="00DE7B59" w:rsidRDefault="0068448D">
            <w:pPr>
              <w:pStyle w:val="TAL"/>
            </w:pPr>
          </w:p>
        </w:tc>
      </w:tr>
      <w:tr w:rsidR="0068448D" w:rsidRPr="00DE7B59" w14:paraId="144430A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43DA50A"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BF169DD"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7773F97"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34CF6AE2" w14:textId="77777777" w:rsidR="0068448D" w:rsidRPr="00DE7B59" w:rsidRDefault="0068448D">
            <w:pPr>
              <w:pStyle w:val="TAL"/>
            </w:pPr>
          </w:p>
        </w:tc>
      </w:tr>
      <w:tr w:rsidR="0068448D" w:rsidRPr="00DE7B59" w14:paraId="3C582CCB" w14:textId="77777777" w:rsidTr="0068448D">
        <w:tc>
          <w:tcPr>
            <w:tcW w:w="4535" w:type="dxa"/>
            <w:tcBorders>
              <w:top w:val="single" w:sz="4" w:space="0" w:color="auto"/>
              <w:left w:val="single" w:sz="4" w:space="0" w:color="auto"/>
              <w:bottom w:val="nil"/>
              <w:right w:val="single" w:sz="4" w:space="0" w:color="auto"/>
            </w:tcBorders>
            <w:hideMark/>
          </w:tcPr>
          <w:p w14:paraId="170B3443"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3E0ADA8"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D72CC29"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F41B2" w14:textId="77777777" w:rsidR="0068448D" w:rsidRPr="00DE7B59" w:rsidRDefault="0068448D">
            <w:pPr>
              <w:pStyle w:val="TAL"/>
            </w:pPr>
          </w:p>
        </w:tc>
      </w:tr>
      <w:tr w:rsidR="0068448D" w:rsidRPr="00DE7B59" w14:paraId="693DF7D4" w14:textId="77777777" w:rsidTr="0068448D">
        <w:tc>
          <w:tcPr>
            <w:tcW w:w="4535" w:type="dxa"/>
            <w:tcBorders>
              <w:top w:val="single" w:sz="4" w:space="0" w:color="auto"/>
              <w:left w:val="single" w:sz="4" w:space="0" w:color="auto"/>
              <w:bottom w:val="nil"/>
              <w:right w:val="single" w:sz="4" w:space="0" w:color="auto"/>
            </w:tcBorders>
            <w:hideMark/>
          </w:tcPr>
          <w:p w14:paraId="1DBB4D80"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598F49A"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7EC8E43"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91A83C5" w14:textId="77777777" w:rsidR="0068448D" w:rsidRPr="00DE7B59" w:rsidRDefault="0068448D">
            <w:pPr>
              <w:pStyle w:val="TAL"/>
              <w:rPr>
                <w:lang w:eastAsia="en-US"/>
              </w:rPr>
            </w:pPr>
          </w:p>
        </w:tc>
      </w:tr>
      <w:tr w:rsidR="0068448D" w:rsidRPr="00DE7B59" w14:paraId="0EF46A84" w14:textId="77777777" w:rsidTr="0068448D">
        <w:tc>
          <w:tcPr>
            <w:tcW w:w="4535" w:type="dxa"/>
            <w:tcBorders>
              <w:top w:val="single" w:sz="4" w:space="0" w:color="auto"/>
              <w:left w:val="single" w:sz="4" w:space="0" w:color="auto"/>
              <w:bottom w:val="nil"/>
              <w:right w:val="single" w:sz="4" w:space="0" w:color="auto"/>
            </w:tcBorders>
            <w:hideMark/>
          </w:tcPr>
          <w:p w14:paraId="09596300"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37A874" w14:textId="77777777" w:rsidR="0068448D" w:rsidRPr="00DE7B59" w:rsidRDefault="0068448D">
            <w:pPr>
              <w:pStyle w:val="TAL"/>
              <w:rPr>
                <w:lang w:eastAsia="zh-CN"/>
              </w:rPr>
            </w:pPr>
            <w:r w:rsidRPr="00DE7B59">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03463F7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FE4D9E" w14:textId="77777777" w:rsidR="0068448D" w:rsidRPr="00DE7B59" w:rsidRDefault="0068448D">
            <w:pPr>
              <w:pStyle w:val="TAL"/>
            </w:pPr>
          </w:p>
        </w:tc>
      </w:tr>
      <w:tr w:rsidR="0068448D" w:rsidRPr="00DE7B59" w14:paraId="5963F4E4" w14:textId="77777777" w:rsidTr="0068448D">
        <w:tc>
          <w:tcPr>
            <w:tcW w:w="4535" w:type="dxa"/>
            <w:tcBorders>
              <w:top w:val="single" w:sz="4" w:space="0" w:color="auto"/>
              <w:left w:val="single" w:sz="4" w:space="0" w:color="auto"/>
              <w:bottom w:val="nil"/>
              <w:right w:val="single" w:sz="4" w:space="0" w:color="auto"/>
            </w:tcBorders>
            <w:hideMark/>
          </w:tcPr>
          <w:p w14:paraId="51A6F25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ABC9C7"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568866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F9C0BE" w14:textId="77777777" w:rsidR="0068448D" w:rsidRPr="00DE7B59" w:rsidRDefault="0068448D">
            <w:pPr>
              <w:pStyle w:val="TAL"/>
            </w:pPr>
          </w:p>
        </w:tc>
      </w:tr>
      <w:tr w:rsidR="0068448D" w:rsidRPr="00DE7B59" w14:paraId="6C492D06" w14:textId="77777777" w:rsidTr="0068448D">
        <w:tc>
          <w:tcPr>
            <w:tcW w:w="4535" w:type="dxa"/>
            <w:tcBorders>
              <w:top w:val="single" w:sz="4" w:space="0" w:color="auto"/>
              <w:left w:val="single" w:sz="4" w:space="0" w:color="auto"/>
              <w:bottom w:val="nil"/>
              <w:right w:val="single" w:sz="4" w:space="0" w:color="auto"/>
            </w:tcBorders>
            <w:hideMark/>
          </w:tcPr>
          <w:p w14:paraId="6AB6ADAF"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321120"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4C7F0D0"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6E1C87" w14:textId="77777777" w:rsidR="0068448D" w:rsidRPr="00DE7B59" w:rsidRDefault="0068448D">
            <w:pPr>
              <w:pStyle w:val="TAL"/>
            </w:pPr>
          </w:p>
        </w:tc>
      </w:tr>
      <w:tr w:rsidR="0068448D" w:rsidRPr="00DE7B59" w14:paraId="75E00C3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1320B"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BF9BB5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95EA2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044AE50" w14:textId="77777777" w:rsidR="0068448D" w:rsidRPr="00DE7B59" w:rsidRDefault="0068448D">
            <w:pPr>
              <w:pStyle w:val="TAL"/>
            </w:pPr>
          </w:p>
        </w:tc>
      </w:tr>
      <w:tr w:rsidR="0068448D" w:rsidRPr="00DE7B59" w14:paraId="6AF780E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F41ECC1"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0F24804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65B0229"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C6E9FDB" w14:textId="77777777" w:rsidR="0068448D" w:rsidRPr="00DE7B59" w:rsidRDefault="0068448D">
            <w:pPr>
              <w:pStyle w:val="TAL"/>
            </w:pPr>
          </w:p>
        </w:tc>
      </w:tr>
    </w:tbl>
    <w:p w14:paraId="341910EF" w14:textId="77777777" w:rsidR="0068448D" w:rsidRPr="00DE7B59" w:rsidRDefault="0068448D" w:rsidP="0068448D">
      <w:pPr>
        <w:rPr>
          <w:rFonts w:eastAsia="DengXian"/>
          <w:lang w:eastAsia="sv-SE"/>
        </w:rPr>
      </w:pPr>
    </w:p>
    <w:p w14:paraId="40AB73C5" w14:textId="77777777" w:rsidR="0068448D" w:rsidRPr="00DE7B59" w:rsidRDefault="0068448D" w:rsidP="0068448D">
      <w:pPr>
        <w:pStyle w:val="TH"/>
        <w:rPr>
          <w:rFonts w:eastAsia="SimSun"/>
          <w:lang w:eastAsia="en-US"/>
        </w:rPr>
      </w:pPr>
      <w:r w:rsidRPr="00DE7B59">
        <w:t>Table 7.1.1.3.14.3.3.3-5: Physical layer parameters for DCI format 0_1 (Step 5, Table 7.1.1.3.14.3.3.2-1)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6B8F5068"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0C852955"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167FF852"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740C9E43"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2320738B"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2EFD5112"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471BF482" w14:textId="77777777" w:rsidR="0068448D" w:rsidRPr="00DE7B59" w:rsidRDefault="0068448D">
            <w:pPr>
              <w:pStyle w:val="TAH"/>
            </w:pPr>
            <w:r w:rsidRPr="00DE7B59">
              <w:t>Condition</w:t>
            </w:r>
          </w:p>
        </w:tc>
      </w:tr>
      <w:tr w:rsidR="0068448D" w:rsidRPr="00DE7B59" w14:paraId="734D68AD"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46661424"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551F8550"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354A3EE8"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tcPr>
          <w:p w14:paraId="7C5C12E2" w14:textId="77777777" w:rsidR="0068448D" w:rsidRPr="00DE7B59" w:rsidRDefault="0068448D">
            <w:pPr>
              <w:pStyle w:val="TAC"/>
              <w:jc w:val="left"/>
              <w:rPr>
                <w:lang w:eastAsia="zh-CN"/>
              </w:rPr>
            </w:pPr>
          </w:p>
        </w:tc>
      </w:tr>
      <w:tr w:rsidR="0068448D" w:rsidRPr="00DE7B59" w14:paraId="0334ECD9"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7BB5A95C" w14:textId="77777777" w:rsidR="0068448D" w:rsidRPr="00DE7B59" w:rsidRDefault="0068448D">
            <w:pPr>
              <w:pStyle w:val="TAL"/>
              <w:rPr>
                <w:lang w:eastAsia="en-US"/>
              </w:rPr>
            </w:pPr>
            <w:r w:rsidRPr="00DE7B59">
              <w:t>Redundancy version</w:t>
            </w:r>
          </w:p>
        </w:tc>
        <w:tc>
          <w:tcPr>
            <w:tcW w:w="4023" w:type="dxa"/>
            <w:tcBorders>
              <w:top w:val="nil"/>
              <w:left w:val="nil"/>
              <w:bottom w:val="single" w:sz="4" w:space="0" w:color="auto"/>
              <w:right w:val="single" w:sz="4" w:space="0" w:color="auto"/>
            </w:tcBorders>
            <w:noWrap/>
            <w:hideMark/>
          </w:tcPr>
          <w:p w14:paraId="032F19A6" w14:textId="77777777" w:rsidR="0068448D" w:rsidRPr="00DE7B59" w:rsidRDefault="0068448D">
            <w:pPr>
              <w:pStyle w:val="TAL"/>
            </w:pPr>
            <w:r w:rsidRPr="00DE7B59">
              <w:t>RV #0 to be used</w:t>
            </w:r>
          </w:p>
        </w:tc>
        <w:tc>
          <w:tcPr>
            <w:tcW w:w="1559" w:type="dxa"/>
            <w:tcBorders>
              <w:top w:val="nil"/>
              <w:left w:val="nil"/>
              <w:bottom w:val="single" w:sz="4" w:space="0" w:color="auto"/>
              <w:right w:val="single" w:sz="4" w:space="0" w:color="auto"/>
            </w:tcBorders>
            <w:noWrap/>
            <w:hideMark/>
          </w:tcPr>
          <w:p w14:paraId="40F7A615" w14:textId="77777777" w:rsidR="0068448D" w:rsidRPr="00DE7B59" w:rsidRDefault="0068448D">
            <w:pPr>
              <w:pStyle w:val="TAC"/>
              <w:rPr>
                <w:lang w:eastAsia="zh-CN"/>
              </w:rPr>
            </w:pPr>
            <w:r w:rsidRPr="00DE7B59">
              <w:rPr>
                <w:lang w:eastAsia="zh-CN"/>
              </w:rPr>
              <w:t>“00”</w:t>
            </w:r>
          </w:p>
        </w:tc>
        <w:tc>
          <w:tcPr>
            <w:tcW w:w="1380" w:type="dxa"/>
            <w:tcBorders>
              <w:top w:val="nil"/>
              <w:left w:val="nil"/>
              <w:bottom w:val="single" w:sz="4" w:space="0" w:color="auto"/>
              <w:right w:val="single" w:sz="4" w:space="0" w:color="auto"/>
            </w:tcBorders>
          </w:tcPr>
          <w:p w14:paraId="77AB56FC" w14:textId="77777777" w:rsidR="0068448D" w:rsidRPr="00DE7B59" w:rsidRDefault="0068448D">
            <w:pPr>
              <w:pStyle w:val="TAC"/>
              <w:jc w:val="left"/>
              <w:rPr>
                <w:lang w:eastAsia="en-US"/>
              </w:rPr>
            </w:pPr>
          </w:p>
        </w:tc>
      </w:tr>
    </w:tbl>
    <w:p w14:paraId="206EF882" w14:textId="77777777" w:rsidR="0068448D" w:rsidRPr="00DE7B59" w:rsidRDefault="0068448D" w:rsidP="0068448D">
      <w:pPr>
        <w:rPr>
          <w:lang w:eastAsia="en-US"/>
        </w:rPr>
      </w:pPr>
    </w:p>
    <w:p w14:paraId="255A83AF" w14:textId="77777777" w:rsidR="0068448D" w:rsidRPr="00DE7B59" w:rsidRDefault="0068448D" w:rsidP="0068448D">
      <w:pPr>
        <w:pStyle w:val="Heading6"/>
        <w:rPr>
          <w:lang w:eastAsia="zh-CN"/>
        </w:rPr>
      </w:pPr>
      <w:r w:rsidRPr="00DE7B59">
        <w:rPr>
          <w:lang w:eastAsia="zh-CN"/>
        </w:rPr>
        <w:t>7.1.1.3.14.4</w:t>
      </w:r>
      <w:r w:rsidRPr="00DE7B59">
        <w:rPr>
          <w:lang w:eastAsia="zh-CN"/>
        </w:rPr>
        <w:tab/>
        <w:t>Correct Handling of UL HARQ process / PUSCH Repetition Type A enhancement / repetition based on available slots / configured grant</w:t>
      </w:r>
    </w:p>
    <w:p w14:paraId="1C7A95E3" w14:textId="77777777" w:rsidR="0068448D" w:rsidRPr="00DE7B59" w:rsidRDefault="0068448D" w:rsidP="0068448D">
      <w:pPr>
        <w:pStyle w:val="H6"/>
        <w:rPr>
          <w:rFonts w:eastAsia="DengXian"/>
        </w:rPr>
      </w:pPr>
      <w:r w:rsidRPr="00DE7B59">
        <w:rPr>
          <w:rFonts w:eastAsia="DengXian"/>
        </w:rPr>
        <w:t>7.1.1.3.14.4.1</w:t>
      </w:r>
      <w:r w:rsidRPr="00DE7B59">
        <w:rPr>
          <w:rFonts w:eastAsia="DengXian"/>
        </w:rPr>
        <w:tab/>
        <w:t>Test Purpose (TP)</w:t>
      </w:r>
    </w:p>
    <w:p w14:paraId="25D4D99E" w14:textId="77777777" w:rsidR="0068448D" w:rsidRPr="00DE7B59" w:rsidRDefault="0068448D" w:rsidP="0068448D">
      <w:pPr>
        <w:pStyle w:val="H6"/>
        <w:rPr>
          <w:rFonts w:eastAsia="DengXian"/>
        </w:rPr>
      </w:pPr>
      <w:r w:rsidRPr="00DE7B59">
        <w:rPr>
          <w:rFonts w:eastAsia="DengXian"/>
        </w:rPr>
        <w:t>(1)</w:t>
      </w:r>
    </w:p>
    <w:p w14:paraId="71AD460E" w14:textId="77777777" w:rsidR="0068448D" w:rsidRPr="00DE7B59" w:rsidRDefault="0068448D" w:rsidP="0068448D">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is configured with availableSlotCounting-r17.}</w:t>
      </w:r>
    </w:p>
    <w:p w14:paraId="1F65881D" w14:textId="77777777" w:rsidR="0068448D" w:rsidRPr="00DE7B59" w:rsidRDefault="0068448D" w:rsidP="0068448D">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15239249"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UE is provided a UL configured grant with repK }</w:t>
      </w:r>
    </w:p>
    <w:p w14:paraId="10AFB484"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repetitions of PUSCH on available UL slots and selects the redundancy version correctly }</w:t>
      </w:r>
    </w:p>
    <w:p w14:paraId="3FACF60F" w14:textId="77777777" w:rsidR="0068448D" w:rsidRPr="00DE7B59" w:rsidRDefault="0068448D" w:rsidP="0068448D">
      <w:pPr>
        <w:pStyle w:val="PL"/>
        <w:rPr>
          <w:rFonts w:eastAsia="DengXian"/>
          <w:noProof w:val="0"/>
        </w:rPr>
      </w:pPr>
      <w:r w:rsidRPr="00DE7B59">
        <w:rPr>
          <w:rFonts w:eastAsia="DengXian"/>
          <w:noProof w:val="0"/>
        </w:rPr>
        <w:t xml:space="preserve">            }</w:t>
      </w:r>
    </w:p>
    <w:p w14:paraId="69686993" w14:textId="77777777" w:rsidR="0068448D" w:rsidRPr="00DE7B59" w:rsidRDefault="0068448D" w:rsidP="0068448D">
      <w:pPr>
        <w:pStyle w:val="PL"/>
        <w:rPr>
          <w:rFonts w:eastAsia="DengXian"/>
          <w:noProof w:val="0"/>
        </w:rPr>
      </w:pPr>
    </w:p>
    <w:p w14:paraId="65A71B38" w14:textId="77777777" w:rsidR="0068448D" w:rsidRPr="00DE7B59" w:rsidRDefault="0068448D" w:rsidP="0068448D">
      <w:pPr>
        <w:pStyle w:val="H6"/>
        <w:rPr>
          <w:rFonts w:eastAsia="DengXian"/>
        </w:rPr>
      </w:pPr>
      <w:r w:rsidRPr="00DE7B59">
        <w:rPr>
          <w:rFonts w:eastAsia="DengXian"/>
        </w:rPr>
        <w:t>7.1.1.3.14.4.2</w:t>
      </w:r>
      <w:r w:rsidRPr="00DE7B59">
        <w:rPr>
          <w:rFonts w:eastAsia="DengXian"/>
        </w:rPr>
        <w:tab/>
        <w:t>Conformance requirements</w:t>
      </w:r>
    </w:p>
    <w:p w14:paraId="56CC25FC"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70DA0AF0" w14:textId="77777777" w:rsidR="0068448D" w:rsidRPr="00DE7B59" w:rsidRDefault="0068448D" w:rsidP="0068448D">
      <w:pPr>
        <w:rPr>
          <w:rFonts w:eastAsia="DengXian"/>
          <w:lang w:eastAsia="sv-SE"/>
        </w:rPr>
      </w:pPr>
      <w:r w:rsidRPr="00DE7B59">
        <w:rPr>
          <w:rFonts w:eastAsia="DengXian"/>
          <w:lang w:eastAsia="sv-SE"/>
        </w:rPr>
        <w:t>[TS 38.214, clause 6.1.2.1]</w:t>
      </w:r>
    </w:p>
    <w:p w14:paraId="77E28395" w14:textId="77777777" w:rsidR="0068448D" w:rsidRPr="00DE7B59" w:rsidRDefault="0068448D" w:rsidP="0068448D">
      <w:pPr>
        <w:pStyle w:val="B1"/>
        <w:ind w:left="0" w:firstLine="0"/>
        <w:rPr>
          <w:rFonts w:eastAsia="SimSun"/>
          <w:color w:val="000000"/>
          <w:lang w:eastAsia="zh-CN"/>
        </w:rPr>
      </w:pPr>
      <w:r w:rsidRPr="00DE7B59">
        <w:rPr>
          <w:color w:val="000000"/>
          <w:lang w:eastAsia="zh-CN"/>
        </w:rPr>
        <w:t>…</w:t>
      </w:r>
    </w:p>
    <w:p w14:paraId="47DEE8A2" w14:textId="77777777" w:rsidR="0068448D" w:rsidRPr="00DE7B59" w:rsidRDefault="0068448D" w:rsidP="0068448D">
      <w:pPr>
        <w:pStyle w:val="B1"/>
        <w:ind w:left="0" w:hanging="1"/>
        <w:rPr>
          <w:color w:val="000000"/>
          <w:lang w:eastAsia="en-US"/>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4D8F7248"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7C93AD6E"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3200F6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FFC5EDA"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1FCFA903"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53301F8B"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150E4"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3E392574"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15E98D3"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519ADA6"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527685D"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3DB6DF6"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3416365B"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3F7A80D0"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7836F335"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6F1D1EAE"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B2EDEBD"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6023D74B"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5A0741E5"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377CC60"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05E86515"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3A06187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9AC8F84"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C0AA0A1"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EC12CFC"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3E799FC"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70B3B9A"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4FA61BC"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64841427"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16E5C0E9" w14:textId="77777777" w:rsidR="0068448D" w:rsidRPr="00DE7B59" w:rsidRDefault="0068448D" w:rsidP="0068448D">
      <w:pPr>
        <w:rPr>
          <w:rFonts w:eastAsia="SimSun"/>
          <w:lang w:eastAsia="en-US"/>
        </w:rPr>
      </w:pPr>
    </w:p>
    <w:p w14:paraId="07267427" w14:textId="77777777" w:rsidR="0068448D" w:rsidRPr="00DE7B59" w:rsidRDefault="0068448D" w:rsidP="0068448D">
      <w:pPr>
        <w:spacing w:before="240"/>
      </w:pPr>
      <w:r w:rsidRPr="00DE7B59">
        <w:rPr>
          <w:color w:val="000000"/>
        </w:rPr>
        <w:t>…</w:t>
      </w:r>
    </w:p>
    <w:p w14:paraId="6942B6E9" w14:textId="77777777" w:rsidR="0068448D" w:rsidRPr="00DE7B59" w:rsidRDefault="0068448D" w:rsidP="0068448D">
      <w:r w:rsidRPr="00DE7B59">
        <w:t>For unpaired spectrum:</w:t>
      </w:r>
    </w:p>
    <w:p w14:paraId="3F6FF212" w14:textId="4DFF800F" w:rsidR="0068448D" w:rsidRPr="00DE7B59" w:rsidRDefault="0068448D" w:rsidP="0068448D">
      <w:pPr>
        <w:pStyle w:val="B1"/>
      </w:pPr>
      <w:r w:rsidRPr="00DE7B59">
        <w:t>-</w:t>
      </w:r>
      <w:r w:rsidRPr="00DE7B59">
        <w:tab/>
      </w:r>
      <w:r w:rsidRPr="00DE7B59">
        <w:rPr>
          <w:color w:val="000000"/>
        </w:rPr>
        <w:t xml:space="preserve">When </w:t>
      </w:r>
      <w:r w:rsidRPr="00DE7B59">
        <w:rPr>
          <w:i/>
          <w:iCs/>
          <w:color w:val="000000"/>
        </w:rPr>
        <w:t>AvailableSlotCounting</w:t>
      </w:r>
      <w:r w:rsidRPr="00DE7B59">
        <w:rPr>
          <w:color w:val="000000"/>
        </w:rPr>
        <w:t xml:space="preserve"> is enabled</w:t>
      </w:r>
      <w:r w:rsidRPr="00DE7B59">
        <w:t xml:space="preserve">, and in case </w:t>
      </w:r>
      <w:r w:rsidRPr="00DE7B59">
        <w:rPr>
          <w:i/>
        </w:rPr>
        <w:t xml:space="preserve">K&gt;1, </w:t>
      </w:r>
      <w:r w:rsidRPr="00DE7B59">
        <w:t xml:space="preserve">the UE determines </w:t>
      </w:r>
      <w:r w:rsidRPr="00DE7B59">
        <w:fldChar w:fldCharType="begin"/>
      </w:r>
      <w:r w:rsidRPr="00DE7B59">
        <w:instrText xml:space="preserve"> QUOTE </w:instrText>
      </w:r>
      <w:r w:rsidR="00D450E9">
        <w:rPr>
          <w:position w:val="-5"/>
        </w:rPr>
        <w:pict w14:anchorId="403DE3CA">
          <v:shape id="_x0000_i113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1BCC&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E1BCC&quot; wsp:rsidP=&quot;001E1BCC&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50B86B76">
          <v:shape id="_x0000_i113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1BCC&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E1BCC&quot; wsp:rsidP=&quot;001E1BCC&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for a PUSCH transmission of a PUSCH repetition type A scheduled by DCI format 0_1 or 0_2, based on </w:t>
      </w:r>
      <w:r w:rsidRPr="00DE7B59">
        <w:rPr>
          <w:i/>
        </w:rPr>
        <w:t>tdd-UL-DL-ConfigurationCommon</w:t>
      </w:r>
      <w:r w:rsidRPr="00DE7B59">
        <w:t>,</w:t>
      </w:r>
      <w:r w:rsidRPr="00DE7B59">
        <w:rPr>
          <w:i/>
        </w:rPr>
        <w:t xml:space="preserve"> tdd-UL-DL-ConfigurationDedicated</w:t>
      </w:r>
      <w:r w:rsidRPr="00DE7B59">
        <w:t xml:space="preserve"> </w:t>
      </w:r>
      <w:r w:rsidRPr="00DE7B59">
        <w:rPr>
          <w:i/>
        </w:rPr>
        <w:t>and ssb-PositionsInBurst</w:t>
      </w:r>
      <w:r w:rsidRPr="00DE7B59">
        <w:t>, and the TDRA information field value in the DCI format 0_1 or 0_2.</w:t>
      </w:r>
    </w:p>
    <w:p w14:paraId="44A665D2" w14:textId="371F1825"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w:r w:rsidRPr="00DE7B59">
        <w:rPr>
          <w:rFonts w:eastAsia="Batang"/>
          <w:kern w:val="24"/>
        </w:rPr>
        <w:fldChar w:fldCharType="begin"/>
      </w:r>
      <w:r w:rsidRPr="00DE7B59">
        <w:rPr>
          <w:rFonts w:eastAsia="Batang"/>
          <w:kern w:val="24"/>
        </w:rPr>
        <w:instrText xml:space="preserve"> QUOTE </w:instrText>
      </w:r>
      <w:r w:rsidR="00D450E9">
        <w:rPr>
          <w:rFonts w:eastAsia="Batang"/>
          <w:position w:val="-5"/>
        </w:rPr>
        <w:pict w14:anchorId="4CBC28B0">
          <v:shape id="_x0000_i113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3846&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83846&quot; wsp:rsidP=&quot;00E83846&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instrText xml:space="preserve"> </w:instrText>
      </w:r>
      <w:r w:rsidRPr="00DE7B59">
        <w:rPr>
          <w:rFonts w:eastAsia="Batang"/>
          <w:kern w:val="24"/>
        </w:rPr>
        <w:fldChar w:fldCharType="separate"/>
      </w:r>
      <w:r w:rsidR="00D450E9">
        <w:rPr>
          <w:rFonts w:eastAsia="Batang"/>
          <w:position w:val="-5"/>
        </w:rPr>
        <w:pict w14:anchorId="029206E4">
          <v:shape id="_x0000_i113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3846&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83846&quot; wsp:rsidP=&quot;00E83846&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fldChar w:fldCharType="end"/>
      </w:r>
      <w:r w:rsidRPr="00DE7B59">
        <w:rPr>
          <w:rFonts w:eastAsia="Batang"/>
          <w:kern w:val="24"/>
        </w:rPr>
        <w:t xml:space="preserve"> slots </w:t>
      </w:r>
      <w:r w:rsidRPr="00DE7B59">
        <w:t xml:space="preserve">for PUSCH transmission of a PUSCH repetition Type A scheduled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3E9CF57E" w14:textId="77777777" w:rsidR="0068448D" w:rsidRPr="00DE7B59" w:rsidRDefault="0068448D" w:rsidP="00064112">
      <w:pPr>
        <w:pStyle w:val="B1"/>
      </w:pPr>
      <w:r w:rsidRPr="00DE7B59">
        <w:rPr>
          <w:lang w:eastAsia="zh-CN"/>
        </w:rPr>
        <w:t>…</w:t>
      </w:r>
    </w:p>
    <w:p w14:paraId="2682B233" w14:textId="77777777" w:rsidR="0068448D" w:rsidRPr="00DE7B59" w:rsidRDefault="0068448D" w:rsidP="0068448D">
      <w:r w:rsidRPr="00DE7B59">
        <w:t>For paired spectrum and SUL band:</w:t>
      </w:r>
    </w:p>
    <w:p w14:paraId="7EFB16AE" w14:textId="17F116DB"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D450E9">
        <w:rPr>
          <w:position w:val="-5"/>
        </w:rPr>
        <w:pict w14:anchorId="73219A8A">
          <v:shape id="_x0000_i113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C7F34&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C7F34&quot; wsp:rsidP=&quot;001C7F3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6C5870ED">
          <v:shape id="_x0000_i113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C7F34&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C7F34&quot; wsp:rsidP=&quot;001C7F3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01A20E58" w14:textId="77777777" w:rsidR="0068448D" w:rsidRPr="00DE7B59" w:rsidRDefault="0068448D" w:rsidP="0068448D">
      <w:pPr>
        <w:pStyle w:val="B1"/>
      </w:pPr>
      <w:r w:rsidRPr="00DE7B59">
        <w:rPr>
          <w:lang w:eastAsia="zh-CN"/>
        </w:rPr>
        <w:t>…</w:t>
      </w:r>
    </w:p>
    <w:p w14:paraId="410D06A2"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2BC44554" w14:textId="77777777" w:rsidR="0068448D" w:rsidRPr="00DE7B59" w:rsidRDefault="0068448D" w:rsidP="0068448D">
      <w:pPr>
        <w:rPr>
          <w:rFonts w:eastAsia="DengXian"/>
          <w:lang w:eastAsia="sv-SE"/>
        </w:rPr>
      </w:pPr>
      <w:r w:rsidRPr="00DE7B59">
        <w:rPr>
          <w:rFonts w:eastAsia="DengXian"/>
          <w:lang w:eastAsia="sv-SE"/>
        </w:rPr>
        <w:t>[TS 38.214, clause 6.1.2.3]</w:t>
      </w:r>
    </w:p>
    <w:p w14:paraId="23A4699B" w14:textId="77777777" w:rsidR="0068448D" w:rsidRPr="00DE7B59" w:rsidRDefault="0068448D" w:rsidP="0068448D">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75741AB9" w14:textId="77777777" w:rsidR="0068448D" w:rsidRPr="00DE7B59" w:rsidRDefault="0068448D" w:rsidP="0068448D">
      <w:pPr>
        <w:pStyle w:val="B1"/>
      </w:pPr>
      <w:r w:rsidRPr="00DE7B59">
        <w:t>-</w:t>
      </w:r>
      <w:r w:rsidRPr="00DE7B59">
        <w:tab/>
        <w:t xml:space="preserve">For Type 1 PUSCH transmissions with a configured grant, the following parameters are given in </w:t>
      </w:r>
      <w:r w:rsidRPr="00DE7B59">
        <w:rPr>
          <w:i/>
        </w:rPr>
        <w:t>configuredGrantConfig</w:t>
      </w:r>
      <w:r w:rsidRPr="00DE7B59">
        <w:t xml:space="preserve"> unless mentioned otherwise:</w:t>
      </w:r>
    </w:p>
    <w:p w14:paraId="02322CFD" w14:textId="181E48A9" w:rsidR="0068448D" w:rsidRPr="00DE7B59" w:rsidRDefault="0068448D" w:rsidP="0068448D">
      <w:pPr>
        <w:pStyle w:val="B2"/>
        <w:rPr>
          <w:lang w:eastAsia="zh-CN"/>
        </w:rPr>
      </w:pPr>
      <w:r w:rsidRPr="00DE7B59">
        <w:rPr>
          <w:lang w:eastAsia="zh-CN"/>
        </w:rPr>
        <w:t>-</w:t>
      </w:r>
      <w:r w:rsidRPr="00DE7B59">
        <w:rPr>
          <w:lang w:eastAsia="zh-CN"/>
        </w:rPr>
        <w:tab/>
        <w:t xml:space="preserve">For the determination of </w:t>
      </w:r>
      <w:r w:rsidRPr="00DE7B59">
        <w:t xml:space="preserve">the </w:t>
      </w:r>
      <w:r w:rsidRPr="00DE7B59">
        <w:rPr>
          <w:color w:val="000000"/>
        </w:rPr>
        <w:t>PUSCH repetition type</w:t>
      </w:r>
      <w:r w:rsidRPr="00DE7B59">
        <w:t xml:space="preserve">, if the higher layer parameter </w:t>
      </w:r>
      <w:r w:rsidRPr="00DE7B59">
        <w:rPr>
          <w:i/>
        </w:rPr>
        <w:t>pusch-RepTypeIndicator</w:t>
      </w:r>
      <w:r w:rsidRPr="00DE7B59">
        <w:t xml:space="preserve"> in </w:t>
      </w:r>
      <w:r w:rsidRPr="00DE7B59">
        <w:rPr>
          <w:rFonts w:eastAsia="DengXian"/>
          <w:i/>
          <w:color w:val="000000"/>
          <w:lang w:eastAsia="zh-CN"/>
        </w:rPr>
        <w:t>rrc-ConfiguredUplinkGrant</w:t>
      </w:r>
      <w:r w:rsidRPr="00DE7B59">
        <w:t xml:space="preserve"> is configured and set to </w:t>
      </w:r>
      <w:r w:rsidRPr="00DE7B59">
        <w:rPr>
          <w:color w:val="000000"/>
        </w:rPr>
        <w:t>'pusch-RepTypeB',</w:t>
      </w:r>
      <w:r w:rsidRPr="00DE7B59">
        <w:t xml:space="preserve"> PUSCH repetition type B is applied; otherwise, PUSCH repetition type A is applied.</w:t>
      </w:r>
    </w:p>
    <w:p w14:paraId="59F48A19" w14:textId="77777777" w:rsidR="0068448D" w:rsidRPr="00DE7B59" w:rsidRDefault="0068448D" w:rsidP="0068448D">
      <w:pPr>
        <w:pStyle w:val="B2"/>
        <w:rPr>
          <w:lang w:eastAsia="zh-CN"/>
        </w:rPr>
      </w:pPr>
      <w:r w:rsidRPr="00DE7B59">
        <w:t>-</w:t>
      </w:r>
      <w:r w:rsidRPr="00DE7B59">
        <w:tab/>
        <w:t xml:space="preserve">For PUSCH repetition type A, the selection of the time domain resource allocation table follows the rules </w:t>
      </w:r>
      <w:r w:rsidRPr="00DE7B59">
        <w:rPr>
          <w:lang w:eastAsia="zh-CN"/>
        </w:rPr>
        <w:t>for DCI format 0_0 on UE specific search space, as defined in Clause 6.1.2.1.1.</w:t>
      </w:r>
    </w:p>
    <w:p w14:paraId="1562D706" w14:textId="77777777" w:rsidR="0068448D" w:rsidRPr="00DE7B59" w:rsidRDefault="0068448D" w:rsidP="00064112">
      <w:pPr>
        <w:pStyle w:val="B2"/>
        <w:rPr>
          <w:lang w:eastAsia="en-US"/>
        </w:rPr>
      </w:pPr>
      <w:r w:rsidRPr="00DE7B59">
        <w:rPr>
          <w:lang w:eastAsia="zh-CN"/>
        </w:rPr>
        <w:t>…</w:t>
      </w:r>
    </w:p>
    <w:p w14:paraId="0BDFC7EA" w14:textId="77777777" w:rsidR="0068448D" w:rsidRPr="00DE7B59" w:rsidRDefault="0068448D" w:rsidP="0068448D">
      <w:pPr>
        <w:pStyle w:val="B2"/>
        <w:rPr>
          <w:lang w:eastAsia="zh-CN"/>
        </w:rPr>
      </w:pPr>
      <w:r w:rsidRPr="00DE7B59">
        <w:t>-</w:t>
      </w:r>
      <w:r w:rsidRPr="00DE7B59">
        <w:tab/>
        <w:t xml:space="preserve">The higher layer parameter </w:t>
      </w:r>
      <w:r w:rsidRPr="00DE7B59">
        <w:rPr>
          <w:i/>
        </w:rPr>
        <w:t xml:space="preserve">timeDomainAllocation </w:t>
      </w:r>
      <w:r w:rsidRPr="00DE7B59">
        <w:t xml:space="preserve">value </w:t>
      </w:r>
      <w:r w:rsidRPr="00DE7B59">
        <w:rPr>
          <w:i/>
        </w:rPr>
        <w:t xml:space="preserve">m </w:t>
      </w:r>
      <w:r w:rsidRPr="00DE7B59">
        <w:t xml:space="preserve">provides a row index </w:t>
      </w:r>
      <w:r w:rsidRPr="00DE7B59">
        <w:rPr>
          <w:i/>
          <w:iCs/>
        </w:rPr>
        <w:t>m</w:t>
      </w:r>
      <w:r w:rsidRPr="00DE7B59">
        <w:t>+1 pointing to the determined time domain resource allocation table,</w:t>
      </w:r>
      <w:r w:rsidRPr="00DE7B59">
        <w:rPr>
          <w:lang w:eastAsia="zh-CN"/>
        </w:rPr>
        <w:t xml:space="preserve"> where the start symbol and length are determined following the procedure defined in Clause 6.1.2.1;</w:t>
      </w:r>
    </w:p>
    <w:p w14:paraId="23052178" w14:textId="77777777" w:rsidR="0068448D" w:rsidRPr="00DE7B59" w:rsidRDefault="0068448D" w:rsidP="0068448D">
      <w:pPr>
        <w:pStyle w:val="B2"/>
        <w:rPr>
          <w:lang w:eastAsia="zh-CN"/>
        </w:rPr>
      </w:pPr>
      <w:r w:rsidRPr="00DE7B59">
        <w:rPr>
          <w:lang w:eastAsia="zh-CN"/>
        </w:rPr>
        <w:t>…</w:t>
      </w:r>
    </w:p>
    <w:p w14:paraId="16E1BAAF"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6CC386FD" w14:textId="7B2093B3"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241E99B0" w14:textId="16BF2EF4"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44FABF7E" w14:textId="77777777" w:rsidR="0068448D" w:rsidRPr="00DE7B59" w:rsidRDefault="0068448D" w:rsidP="00064112">
      <w:pPr>
        <w:overflowPunct/>
        <w:autoSpaceDE/>
        <w:adjustRightInd/>
      </w:pPr>
      <w:r w:rsidRPr="00DE7B59">
        <w:rPr>
          <w:lang w:eastAsia="zh-CN"/>
        </w:rPr>
        <w:t>…</w:t>
      </w:r>
    </w:p>
    <w:p w14:paraId="62911458" w14:textId="77777777" w:rsidR="0068448D" w:rsidRPr="00DE7B59" w:rsidRDefault="0068448D" w:rsidP="0068448D">
      <w:pPr>
        <w:rPr>
          <w:color w:val="000000"/>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72C6706C" w14:textId="77777777" w:rsidR="0068448D" w:rsidRPr="00DE7B59" w:rsidRDefault="0068448D" w:rsidP="0068448D">
      <w:pPr>
        <w:rPr>
          <w:color w:val="000000"/>
          <w:lang w:eastAsia="zh-CN"/>
        </w:rPr>
      </w:pPr>
      <w:r w:rsidRPr="00DE7B59">
        <w:rPr>
          <w:color w:val="000000"/>
        </w:rPr>
        <w:t xml:space="preserve">A set of allowed periodicities </w:t>
      </w:r>
      <w:r w:rsidRPr="00DE7B59">
        <w:rPr>
          <w:i/>
          <w:color w:val="000000"/>
        </w:rPr>
        <w:t xml:space="preserve">P </w:t>
      </w:r>
      <w:r w:rsidRPr="00DE7B59">
        <w:rPr>
          <w:color w:val="000000"/>
        </w:rPr>
        <w:t xml:space="preserve">are defined in [12, TS 38.331]. </w:t>
      </w:r>
      <w:r w:rsidRPr="00DE7B59">
        <w:rPr>
          <w:color w:val="000000"/>
          <w:lang w:eastAsia="zh-CN"/>
        </w:rPr>
        <w:t xml:space="preserve">The higher layer parameter </w:t>
      </w:r>
      <w:r w:rsidRPr="00DE7B59">
        <w:rPr>
          <w:i/>
          <w:color w:val="000000"/>
          <w:lang w:eastAsia="zh-CN"/>
        </w:rPr>
        <w:t>cg-nrofSlots</w:t>
      </w:r>
      <w:r w:rsidRPr="00DE7B59">
        <w:rPr>
          <w:color w:val="000000"/>
          <w:lang w:eastAsia="zh-CN"/>
        </w:rPr>
        <w:t xml:space="preserve">, provides the number of consecutive slots allocated within a configured grant period. The higher layer parameter </w:t>
      </w:r>
      <w:r w:rsidRPr="00DE7B59">
        <w:rPr>
          <w:i/>
          <w:color w:val="000000"/>
          <w:lang w:eastAsia="zh-CN"/>
        </w:rPr>
        <w:t>cg-nrofPUSCH-InSlot</w:t>
      </w:r>
      <w:r w:rsidRPr="00DE7B59">
        <w:rPr>
          <w:color w:val="000000"/>
          <w:lang w:eastAsia="zh-CN"/>
        </w:rPr>
        <w:t xml:space="preserve"> provides the number of consecutive PUSCH allocations within a slot, where the first PUSCH allocation follows the higher layer parameter </w:t>
      </w:r>
      <w:r w:rsidRPr="00DE7B59">
        <w:rPr>
          <w:i/>
          <w:color w:val="000000"/>
          <w:lang w:eastAsia="zh-CN"/>
        </w:rPr>
        <w:t xml:space="preserve">timeDomainAllocation </w:t>
      </w:r>
      <w:r w:rsidRPr="00DE7B59">
        <w:rPr>
          <w:color w:val="000000"/>
          <w:lang w:eastAsia="zh-CN"/>
        </w:rPr>
        <w:t xml:space="preserve">for Type 1 PUSCH transmission or </w:t>
      </w:r>
      <w:r w:rsidRPr="00DE7B59">
        <w:rPr>
          <w:color w:val="000000"/>
        </w:rPr>
        <w:t>the higher layer configuration according to [10, TS 38.321], and UL grant received on the DCI for Type 2 PUSCH transmissions</w:t>
      </w:r>
      <w:r w:rsidRPr="00DE7B59">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41D3D41F" w14:textId="77777777" w:rsidR="0068448D" w:rsidRPr="00DE7B59" w:rsidRDefault="0068448D" w:rsidP="0068448D">
      <w:pPr>
        <w:rPr>
          <w:lang w:eastAsia="zh-CN"/>
        </w:rPr>
      </w:pPr>
      <w:r w:rsidRPr="00DE7B59">
        <w:rPr>
          <w:lang w:eastAsia="zh-CN"/>
        </w:rPr>
        <w:t>,,,</w:t>
      </w:r>
    </w:p>
    <w:p w14:paraId="767D90E2" w14:textId="77777777" w:rsidR="0068448D" w:rsidRPr="00DE7B59" w:rsidRDefault="0068448D" w:rsidP="0068448D">
      <w:pPr>
        <w:rPr>
          <w:rFonts w:eastAsia="DengXian"/>
          <w:lang w:eastAsia="sv-SE"/>
        </w:rPr>
      </w:pPr>
      <w:r w:rsidRPr="00DE7B59">
        <w:rPr>
          <w:rFonts w:eastAsia="DengXian"/>
          <w:lang w:eastAsia="sv-SE"/>
        </w:rPr>
        <w:t>[TS 38.214, clause 6.1.2.3</w:t>
      </w:r>
      <w:r w:rsidRPr="00DE7B59">
        <w:rPr>
          <w:rFonts w:eastAsia="DengXian"/>
          <w:lang w:eastAsia="zh-CN"/>
        </w:rPr>
        <w:t>.1</w:t>
      </w:r>
      <w:r w:rsidRPr="00DE7B59">
        <w:rPr>
          <w:rFonts w:eastAsia="DengXian"/>
          <w:lang w:eastAsia="sv-SE"/>
        </w:rPr>
        <w:t>]</w:t>
      </w:r>
    </w:p>
    <w:p w14:paraId="4A2C3652" w14:textId="77777777" w:rsidR="0068448D" w:rsidRPr="00DE7B59" w:rsidRDefault="0068448D" w:rsidP="0068448D">
      <w:pPr>
        <w:spacing w:before="240"/>
        <w:rPr>
          <w:rFonts w:eastAsia="SimSun"/>
          <w:color w:val="000000"/>
          <w:lang w:eastAsia="en-US"/>
        </w:rPr>
      </w:pPr>
      <w:r w:rsidRPr="00DE7B59">
        <w:rPr>
          <w:color w:val="000000"/>
        </w:rPr>
        <w:t xml:space="preserve">The procedures described in this clause apply to PUSCH transmissions of PUSCH repetition Type A with a Type 1 or Type 2 configured grant. </w:t>
      </w:r>
    </w:p>
    <w:p w14:paraId="1D2CCA52" w14:textId="77777777" w:rsidR="0068448D" w:rsidRPr="00DE7B59" w:rsidRDefault="0068448D" w:rsidP="0068448D">
      <w:pPr>
        <w:spacing w:before="240"/>
      </w:pPr>
      <w:r w:rsidRPr="00DE7B59">
        <w:t xml:space="preserve">The higher layer parameter </w:t>
      </w:r>
      <w:r w:rsidRPr="00DE7B59">
        <w:rPr>
          <w:i/>
        </w:rPr>
        <w:t>repK-RV</w:t>
      </w:r>
      <w:r w:rsidRPr="00DE7B59">
        <w:t xml:space="preserve"> defines the redundancy version pattern to be applied to the repetitions. If </w:t>
      </w:r>
      <w:r w:rsidRPr="00DE7B59">
        <w:rPr>
          <w:i/>
        </w:rPr>
        <w:t>cg-RetransmissionTimer</w:t>
      </w:r>
      <w:r w:rsidRPr="00DE7B59">
        <w:t xml:space="preserve"> is provided, the redundancy version for uplink transmission with a configured grant is determined by the UE. If the parameter </w:t>
      </w:r>
      <w:r w:rsidRPr="00DE7B59">
        <w:rPr>
          <w:i/>
        </w:rPr>
        <w:t>repK-RV</w:t>
      </w:r>
      <w:r w:rsidRPr="00DE7B59">
        <w:t xml:space="preserve"> is not provided in the </w:t>
      </w:r>
      <w:r w:rsidRPr="00DE7B59">
        <w:rPr>
          <w:i/>
        </w:rPr>
        <w:t>configuredGrantConfig</w:t>
      </w:r>
      <w:r w:rsidRPr="00DE7B59">
        <w:t xml:space="preserve"> and</w:t>
      </w:r>
      <w:r w:rsidRPr="00DE7B59">
        <w:rPr>
          <w:i/>
        </w:rPr>
        <w:t xml:space="preserve"> cg-RetransmissionTimer </w:t>
      </w:r>
      <w:r w:rsidRPr="00DE7B59">
        <w:t xml:space="preserve">is not provided, the redundancy version for uplink transmissions with a configured grant shall be set to 0. If the parameter </w:t>
      </w:r>
      <w:r w:rsidRPr="00DE7B59">
        <w:rPr>
          <w:i/>
        </w:rPr>
        <w:t>repK-RV</w:t>
      </w:r>
      <w:r w:rsidRPr="00DE7B59">
        <w:t xml:space="preserve"> is provided in the </w:t>
      </w:r>
      <w:r w:rsidRPr="00DE7B59">
        <w:rPr>
          <w:i/>
        </w:rPr>
        <w:t>configuredGrantConfig</w:t>
      </w:r>
      <w:r w:rsidRPr="00DE7B59">
        <w:t xml:space="preserve"> and </w:t>
      </w:r>
      <w:r w:rsidRPr="00DE7B59">
        <w:rPr>
          <w:i/>
        </w:rPr>
        <w:t>cg-RetransmissionTimer</w:t>
      </w:r>
      <w:r w:rsidRPr="00DE7B59">
        <w:t xml:space="preserve"> is not provided, for the </w:t>
      </w:r>
      <w:r w:rsidRPr="00DE7B59">
        <w:rPr>
          <w:i/>
        </w:rPr>
        <w:t>n</w:t>
      </w:r>
      <w:r w:rsidRPr="00DE7B59">
        <w:t xml:space="preserve">th transmission occasion among </w:t>
      </w:r>
      <w:r w:rsidRPr="00DE7B59">
        <w:rPr>
          <w:i/>
        </w:rPr>
        <w:t>K</w:t>
      </w:r>
      <w:r w:rsidRPr="00DE7B59">
        <w:t xml:space="preserve"> repetitions, </w:t>
      </w:r>
      <w:r w:rsidRPr="00DE7B59">
        <w:rPr>
          <w:i/>
        </w:rPr>
        <w:t>n</w:t>
      </w:r>
      <w:r w:rsidRPr="00DE7B59">
        <w:t xml:space="preserve">=1, 2, …, </w:t>
      </w:r>
      <w:r w:rsidRPr="00DE7B59">
        <w:rPr>
          <w:i/>
        </w:rPr>
        <w:t>K</w:t>
      </w:r>
      <w:r w:rsidRPr="00DE7B59">
        <w:t xml:space="preserve">, it is associated with </w:t>
      </w:r>
      <w:r w:rsidRPr="00DE7B59">
        <w:rPr>
          <w:i/>
        </w:rPr>
        <w:t>(mod(((n-mod(n, N))/N)-1,4)+1)</w:t>
      </w:r>
      <w:r w:rsidRPr="00DE7B59">
        <w:rPr>
          <w:i/>
          <w:vertAlign w:val="superscript"/>
        </w:rPr>
        <w:t>th</w:t>
      </w:r>
      <w:r w:rsidRPr="00DE7B59">
        <w:rPr>
          <w:i/>
        </w:rPr>
        <w:t xml:space="preserve"> </w:t>
      </w:r>
      <w:r w:rsidRPr="00DE7B59">
        <w:t xml:space="preserve">value in the configured RV sequence, where </w:t>
      </w:r>
      <w:r w:rsidRPr="00DE7B59">
        <w:rPr>
          <w:i/>
          <w:iCs/>
        </w:rPr>
        <w:t>N</w:t>
      </w:r>
      <w:r w:rsidRPr="00DE7B59">
        <w:t xml:space="preserve">=1. If a configured grant configuration is configured with </w:t>
      </w:r>
      <w:r w:rsidRPr="00DE7B59">
        <w:rPr>
          <w:i/>
        </w:rPr>
        <w:t>startingFromRV0</w:t>
      </w:r>
      <w:r w:rsidRPr="00DE7B59">
        <w:t xml:space="preserve"> set to </w:t>
      </w:r>
      <w:r w:rsidRPr="00DE7B59">
        <w:rPr>
          <w:i/>
        </w:rPr>
        <w:t>'off'</w:t>
      </w:r>
      <w:r w:rsidRPr="00DE7B59">
        <w:t xml:space="preserve">, the initial transmission of a transport block may only start at the first transmission occasion of the </w:t>
      </w:r>
      <w:r w:rsidRPr="00DE7B59">
        <w:rPr>
          <w:i/>
        </w:rPr>
        <w:t>K</w:t>
      </w:r>
      <w:r w:rsidRPr="00DE7B59">
        <w:t xml:space="preserve"> repetitions. Otherwise, the initial transmission of a transport block may start at </w:t>
      </w:r>
    </w:p>
    <w:p w14:paraId="5A5A8028" w14:textId="77777777" w:rsidR="0068448D" w:rsidRPr="00DE7B59" w:rsidRDefault="0068448D" w:rsidP="0068448D">
      <w:pPr>
        <w:pStyle w:val="B1"/>
      </w:pPr>
      <w:r w:rsidRPr="00DE7B59">
        <w:t>-</w:t>
      </w:r>
      <w:r w:rsidRPr="00DE7B59">
        <w:tab/>
        <w:t xml:space="preserve">the first transmission occasion of the </w:t>
      </w:r>
      <w:r w:rsidRPr="00DE7B59">
        <w:rPr>
          <w:i/>
        </w:rPr>
        <w:t>K</w:t>
      </w:r>
      <w:r w:rsidRPr="00DE7B59">
        <w:t xml:space="preserve"> repetitions if the configured RV sequence is {0,2,3,1},</w:t>
      </w:r>
    </w:p>
    <w:p w14:paraId="5CF36C99"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that are associated with RV=0 if the configured RV sequence is {0,3,0,3},</w:t>
      </w:r>
    </w:p>
    <w:p w14:paraId="019A2345"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if the configured RV sequence is {0,0,0,0}, except the last transmission occasion when </w:t>
      </w:r>
      <w:r w:rsidRPr="00DE7B59">
        <w:rPr>
          <w:i/>
        </w:rPr>
        <w:t>K≥8</w:t>
      </w:r>
      <w:r w:rsidRPr="00DE7B59">
        <w:t xml:space="preserve">. </w:t>
      </w:r>
    </w:p>
    <w:p w14:paraId="1147C0F2" w14:textId="77777777" w:rsidR="0068448D" w:rsidRPr="00DE7B59" w:rsidRDefault="0068448D" w:rsidP="00064112">
      <w:r w:rsidRPr="00DE7B59">
        <w:rPr>
          <w:lang w:eastAsia="zh-CN"/>
        </w:rPr>
        <w:t>…</w:t>
      </w:r>
      <w:r w:rsidRPr="00DE7B59">
        <w:t xml:space="preserve"> </w:t>
      </w:r>
    </w:p>
    <w:p w14:paraId="08C1C435" w14:textId="77777777" w:rsidR="0068448D" w:rsidRPr="00DE7B59" w:rsidRDefault="0068448D" w:rsidP="0068448D">
      <w:r w:rsidRPr="00DE7B59">
        <w:t xml:space="preserve">For any RV sequence, the repetitions shall be terminated after transmitting </w:t>
      </w:r>
      <w:r w:rsidRPr="00DE7B59">
        <w:rPr>
          <w:i/>
        </w:rPr>
        <w:t>K</w:t>
      </w:r>
      <w:r w:rsidRPr="00DE7B59">
        <w:t xml:space="preserve"> repetitions, or at the last transmission occasion among the </w:t>
      </w:r>
      <w:r w:rsidRPr="00DE7B59">
        <w:rPr>
          <w:i/>
        </w:rPr>
        <w:t>K</w:t>
      </w:r>
      <w:r w:rsidRPr="00DE7B59">
        <w:t xml:space="preserve"> repetitions within the period </w:t>
      </w:r>
      <w:r w:rsidRPr="00DE7B59">
        <w:rPr>
          <w:i/>
        </w:rPr>
        <w:t>P</w:t>
      </w:r>
      <w:r w:rsidRPr="00DE7B59">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0C90DE64" w14:textId="77777777" w:rsidR="0068448D" w:rsidRPr="00DE7B59" w:rsidRDefault="0068448D" w:rsidP="0068448D">
      <w:r w:rsidRPr="00DE7B59">
        <w:t xml:space="preserve">The UE is not expected to be configured with the time duration for the transmission of </w:t>
      </w:r>
      <w:r w:rsidRPr="00DE7B59">
        <w:rPr>
          <w:i/>
        </w:rPr>
        <w:t>K</w:t>
      </w:r>
      <w:r w:rsidRPr="00DE7B59">
        <w:t xml:space="preserve"> repetitions larger than the time duration derived by the periodicity </w:t>
      </w:r>
      <w:r w:rsidRPr="00DE7B59">
        <w:rPr>
          <w:i/>
        </w:rPr>
        <w:t>P</w:t>
      </w:r>
      <w:r w:rsidRPr="00DE7B59">
        <w:t xml:space="preserve">. If the UE determines that, for a transmission occasion, the number of symbols available for the PUSCH transmission in a slot is smaller than transmission duration </w:t>
      </w:r>
      <w:r w:rsidRPr="00DE7B59">
        <w:rPr>
          <w:i/>
        </w:rPr>
        <w:t>L</w:t>
      </w:r>
      <w:r w:rsidRPr="00DE7B59">
        <w:t>, the UE does not transmit the PUSCH in the transmission occasion.</w:t>
      </w:r>
    </w:p>
    <w:p w14:paraId="2CB055D8" w14:textId="77777777" w:rsidR="0068448D" w:rsidRPr="00DE7B59" w:rsidRDefault="0068448D" w:rsidP="0068448D">
      <w:r w:rsidRPr="00DE7B59">
        <w:t xml:space="preserve">For both Type 1 and Type 2 PUSCH transmissions with a configured grant, when </w:t>
      </w:r>
      <w:r w:rsidRPr="00DE7B59">
        <w:rPr>
          <w:i/>
          <w:iCs/>
        </w:rPr>
        <w:t xml:space="preserve">K &gt; </w:t>
      </w:r>
      <w:r w:rsidRPr="00DE7B59">
        <w:rPr>
          <w:iCs/>
        </w:rPr>
        <w:t>1</w:t>
      </w:r>
      <w:r w:rsidRPr="00DE7B59">
        <w:rPr>
          <w:i/>
          <w:iCs/>
        </w:rPr>
        <w:t>,</w:t>
      </w:r>
      <w:r w:rsidRPr="00DE7B59">
        <w:t xml:space="preserve"> </w:t>
      </w:r>
    </w:p>
    <w:p w14:paraId="03DA0172" w14:textId="77777777" w:rsidR="0068448D" w:rsidRPr="00DE7B59" w:rsidRDefault="0068448D" w:rsidP="0068448D">
      <w:pPr>
        <w:pStyle w:val="B1"/>
      </w:pPr>
      <w:r w:rsidRPr="00DE7B59">
        <w:t>-</w:t>
      </w:r>
      <w:r w:rsidRPr="00DE7B59">
        <w:tab/>
        <w:t>For unpaired spectrum:</w:t>
      </w:r>
    </w:p>
    <w:p w14:paraId="5D76368F" w14:textId="77777777" w:rsidR="0068448D" w:rsidRPr="00DE7B59" w:rsidRDefault="0068448D" w:rsidP="00064112">
      <w:pPr>
        <w:pStyle w:val="B2"/>
      </w:pPr>
      <w:r w:rsidRPr="00DE7B59">
        <w:rPr>
          <w:lang w:eastAsia="zh-CN"/>
        </w:rPr>
        <w:t>…</w:t>
      </w:r>
    </w:p>
    <w:p w14:paraId="1B1800BA" w14:textId="36705C32" w:rsidR="0068448D" w:rsidRPr="00DE7B59" w:rsidRDefault="0068448D" w:rsidP="0068448D">
      <w:pPr>
        <w:pStyle w:val="B2"/>
      </w:pPr>
      <w:r w:rsidRPr="00DE7B59">
        <w:t>-</w:t>
      </w:r>
      <w:r w:rsidRPr="00DE7B59">
        <w:tab/>
        <w:t xml:space="preserve">Otherwise, the UE shall repeat the TB across the </w:t>
      </w:r>
      <w:r w:rsidRPr="00DE7B59">
        <w:fldChar w:fldCharType="begin"/>
      </w:r>
      <w:r w:rsidRPr="00DE7B59">
        <w:instrText xml:space="preserve"> QUOTE </w:instrText>
      </w:r>
      <w:r w:rsidR="00D450E9">
        <w:rPr>
          <w:position w:val="-5"/>
        </w:rPr>
        <w:pict w14:anchorId="3381E698">
          <v:shape id="_x0000_i113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0011&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40011&quot; wsp:rsidP=&quot;00140011&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1B982280">
          <v:shape id="_x0000_i113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0011&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40011&quot; wsp:rsidP=&quot;00140011&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02E0A99B" w14:textId="77777777" w:rsidR="0068448D" w:rsidRPr="00DE7B59" w:rsidRDefault="0068448D" w:rsidP="0068448D">
      <w:pPr>
        <w:pStyle w:val="B1"/>
      </w:pPr>
      <w:r w:rsidRPr="00DE7B59">
        <w:t>-</w:t>
      </w:r>
      <w:r w:rsidRPr="00DE7B59">
        <w:tab/>
        <w:t>For paired spectrum and SUL band:</w:t>
      </w:r>
    </w:p>
    <w:p w14:paraId="7FD73E1A" w14:textId="6B3CC070" w:rsidR="0068448D" w:rsidRPr="00DE7B59" w:rsidRDefault="0068448D" w:rsidP="0068448D">
      <w:pPr>
        <w:pStyle w:val="B2"/>
      </w:pPr>
      <w:r w:rsidRPr="00DE7B59">
        <w:t>-</w:t>
      </w:r>
      <w:r w:rsidRPr="00DE7B59">
        <w:tab/>
        <w:t xml:space="preserve">The UE shall repeat the TB across the </w:t>
      </w:r>
      <w:r w:rsidRPr="00DE7B59">
        <w:fldChar w:fldCharType="begin"/>
      </w:r>
      <w:r w:rsidRPr="00DE7B59">
        <w:instrText xml:space="preserve"> QUOTE </w:instrText>
      </w:r>
      <w:r w:rsidR="00D450E9">
        <w:rPr>
          <w:position w:val="-5"/>
        </w:rPr>
        <w:pict w14:anchorId="4CF301C1">
          <v:shape id="_x0000_i113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3A64&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3A64&quot; wsp:rsidP=&quot;00863A6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D450E9">
        <w:rPr>
          <w:position w:val="-5"/>
        </w:rPr>
        <w:pict w14:anchorId="0A9758F7">
          <v:shape id="_x0000_i114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3A64&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3A64&quot; wsp:rsidP=&quot;00863A6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7F765E62" w14:textId="77777777" w:rsidR="0068448D" w:rsidRPr="00DE7B59" w:rsidRDefault="0068448D" w:rsidP="0068448D">
      <w:pPr>
        <w:pStyle w:val="B2"/>
      </w:pPr>
      <w:r w:rsidRPr="00DE7B59">
        <w:rPr>
          <w:lang w:eastAsia="zh-CN"/>
        </w:rPr>
        <w:t>…</w:t>
      </w:r>
    </w:p>
    <w:p w14:paraId="7B0FDEF1" w14:textId="77777777" w:rsidR="0068448D" w:rsidRPr="00DE7B59" w:rsidRDefault="0068448D" w:rsidP="0068448D">
      <w:r w:rsidRPr="00DE7B59">
        <w:rPr>
          <w:color w:val="000000"/>
        </w:rPr>
        <w:t>A Type 1 or Type 2 PUSCH transmission with a configured grant in a slot is omitted according to the conditions in Clause 9, Clause 11.1, Clause 11.2A, Clause 15 and Clause 17.2 of [6, TS 38.213].</w:t>
      </w:r>
      <w:r w:rsidRPr="00DE7B59">
        <w:t xml:space="preserve"> </w:t>
      </w:r>
    </w:p>
    <w:p w14:paraId="2AE8C1CE" w14:textId="77777777" w:rsidR="0068448D" w:rsidRPr="00DE7B59" w:rsidRDefault="0068448D" w:rsidP="0068448D">
      <w:pPr>
        <w:rPr>
          <w:rFonts w:eastAsia="DengXian"/>
          <w:lang w:eastAsia="sv-SE"/>
        </w:rPr>
      </w:pPr>
      <w:r w:rsidRPr="00DE7B59">
        <w:rPr>
          <w:rFonts w:eastAsia="DengXian"/>
          <w:lang w:eastAsia="sv-SE"/>
        </w:rPr>
        <w:t>[TS 38.214, clause 6.1.4]</w:t>
      </w:r>
    </w:p>
    <w:p w14:paraId="3E5FD839"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7DF6DB1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36D73F29">
          <v:shape id="_x0000_i1141"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7A9ECFD3">
          <v:shape id="_x0000_i1142"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02411AF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16B536F3"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4109D65B" w14:textId="77777777" w:rsidR="0068448D" w:rsidRPr="00DE7B59" w:rsidRDefault="0068448D" w:rsidP="0068448D">
      <w:pPr>
        <w:rPr>
          <w:rFonts w:eastAsia="DengXian"/>
        </w:rPr>
      </w:pPr>
      <w:r w:rsidRPr="00DE7B59">
        <w:rPr>
          <w:rFonts w:eastAsia="DengXian"/>
        </w:rPr>
        <w:t>and second</w:t>
      </w:r>
    </w:p>
    <w:p w14:paraId="317135E1"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3997B9E1">
          <v:shape id="_x0000_i1143"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0CC2B9B1">
          <v:shape id="_x0000_i1144"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5F2CC3E4" w14:textId="77777777" w:rsidR="0068448D" w:rsidRPr="00DE7B59" w:rsidRDefault="0068448D" w:rsidP="0068448D">
      <w:pPr>
        <w:rPr>
          <w:rFonts w:eastAsia="DengXian"/>
          <w:lang w:eastAsia="sv-SE"/>
        </w:rPr>
      </w:pPr>
      <w:r w:rsidRPr="00DE7B59">
        <w:rPr>
          <w:rFonts w:eastAsia="DengXian"/>
          <w:lang w:eastAsia="sv-SE"/>
        </w:rPr>
        <w:t>[TS 38.321, clause 5.4.1]</w:t>
      </w:r>
    </w:p>
    <w:p w14:paraId="5363E2C9"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3A001482"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and for each grant received for this </w:t>
      </w:r>
      <w:r w:rsidRPr="00DE7B59">
        <w:rPr>
          <w:lang w:eastAsia="ko-KR"/>
        </w:rPr>
        <w:t>PDCCH occasion</w:t>
      </w:r>
      <w:r w:rsidRPr="00DE7B59">
        <w:t>:</w:t>
      </w:r>
    </w:p>
    <w:p w14:paraId="301F90C0" w14:textId="77777777" w:rsidR="0068448D" w:rsidRPr="00DE7B59" w:rsidRDefault="0068448D" w:rsidP="00064112">
      <w:pPr>
        <w:ind w:left="568" w:hanging="284"/>
      </w:pPr>
      <w:r w:rsidRPr="00DE7B59">
        <w:rPr>
          <w:lang w:eastAsia="zh-CN"/>
        </w:rPr>
        <w:t>…</w:t>
      </w:r>
    </w:p>
    <w:p w14:paraId="4600E134" w14:textId="77777777" w:rsidR="0068448D" w:rsidRPr="00DE7B59" w:rsidRDefault="0068448D" w:rsidP="0068448D">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2ACC5E5C" w14:textId="77777777" w:rsidR="0068448D" w:rsidRPr="00DE7B59" w:rsidRDefault="0068448D" w:rsidP="00064112">
      <w:pPr>
        <w:pStyle w:val="B2"/>
        <w:rPr>
          <w:lang w:eastAsia="ko-KR"/>
        </w:rPr>
      </w:pPr>
      <w:r w:rsidRPr="00DE7B59">
        <w:rPr>
          <w:lang w:eastAsia="zh-CN"/>
        </w:rPr>
        <w:t>…</w:t>
      </w:r>
    </w:p>
    <w:p w14:paraId="7D4CBA6C" w14:textId="77777777" w:rsidR="0068448D" w:rsidRPr="00DE7B59" w:rsidRDefault="0068448D" w:rsidP="0068448D">
      <w:pPr>
        <w:pStyle w:val="B2"/>
        <w:rPr>
          <w:lang w:eastAsia="ko-KR"/>
        </w:rPr>
      </w:pPr>
      <w:r w:rsidRPr="00DE7B59">
        <w:rPr>
          <w:lang w:eastAsia="ko-KR"/>
        </w:rPr>
        <w:t>2&gt;</w:t>
      </w:r>
      <w:r w:rsidRPr="00DE7B59">
        <w:rPr>
          <w:lang w:eastAsia="ko-KR"/>
        </w:rPr>
        <w:tab/>
        <w:t>else if the NDI in the received HARQ information is 0:</w:t>
      </w:r>
    </w:p>
    <w:p w14:paraId="0398BA9F" w14:textId="77777777" w:rsidR="0068448D" w:rsidRPr="00DE7B59" w:rsidRDefault="0068448D" w:rsidP="0068448D">
      <w:pPr>
        <w:pStyle w:val="B3"/>
        <w:rPr>
          <w:lang w:eastAsia="ko-KR"/>
        </w:rPr>
      </w:pPr>
      <w:r w:rsidRPr="00DE7B59">
        <w:rPr>
          <w:lang w:eastAsia="ko-KR"/>
        </w:rPr>
        <w:t>3&gt;</w:t>
      </w:r>
      <w:r w:rsidRPr="00DE7B59">
        <w:rPr>
          <w:lang w:eastAsia="ko-KR"/>
        </w:rPr>
        <w:tab/>
        <w:t>if PDCCH contents indicate configured grant Type 2 deactivation:</w:t>
      </w:r>
    </w:p>
    <w:p w14:paraId="153C2322"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3F1C79C3" w14:textId="77777777" w:rsidR="0068448D" w:rsidRPr="00DE7B59" w:rsidRDefault="0068448D" w:rsidP="0068448D">
      <w:pPr>
        <w:pStyle w:val="B3"/>
        <w:rPr>
          <w:lang w:eastAsia="ko-KR"/>
        </w:rPr>
      </w:pPr>
      <w:r w:rsidRPr="00DE7B59">
        <w:rPr>
          <w:lang w:eastAsia="ko-KR"/>
        </w:rPr>
        <w:t>3&gt;</w:t>
      </w:r>
      <w:r w:rsidRPr="00DE7B59">
        <w:rPr>
          <w:lang w:eastAsia="ko-KR"/>
        </w:rPr>
        <w:tab/>
        <w:t>else if PDCCH contents indicate configured grant Type 2 activation:</w:t>
      </w:r>
    </w:p>
    <w:p w14:paraId="42780056"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10B1BC8F" w14:textId="77777777" w:rsidR="0068448D" w:rsidRPr="00DE7B59" w:rsidRDefault="0068448D" w:rsidP="0068448D">
      <w:pPr>
        <w:pStyle w:val="B4"/>
        <w:rPr>
          <w:lang w:eastAsia="ko-KR"/>
        </w:rPr>
      </w:pPr>
      <w:r w:rsidRPr="00DE7B59">
        <w:rPr>
          <w:lang w:eastAsia="ko-KR"/>
        </w:rPr>
        <w:t>4&gt;</w:t>
      </w:r>
      <w:r w:rsidRPr="00DE7B59">
        <w:rPr>
          <w:lang w:eastAsia="ko-KR"/>
        </w:rPr>
        <w:tab/>
        <w:t>store the uplink grant for this Serving Cell and the associated HARQ information as configured uplink grant;</w:t>
      </w:r>
    </w:p>
    <w:p w14:paraId="0D9B8136" w14:textId="77777777" w:rsidR="0068448D" w:rsidRPr="00DE7B59" w:rsidRDefault="0068448D" w:rsidP="0068448D">
      <w:pPr>
        <w:pStyle w:val="B4"/>
        <w:rPr>
          <w:lang w:eastAsia="ko-KR"/>
        </w:rPr>
      </w:pPr>
      <w:r w:rsidRPr="00DE7B59">
        <w:rPr>
          <w:lang w:eastAsia="ko-KR"/>
        </w:rPr>
        <w:t>4&gt;</w:t>
      </w:r>
      <w:r w:rsidRPr="00DE7B59">
        <w:rPr>
          <w:lang w:eastAsia="ko-KR"/>
        </w:rPr>
        <w:tab/>
        <w:t>initialise or re-initialise the configured uplink grant for this Serving Cell to start in the associated PUSCH duration and to recur according to rules in clause 5.8.2;</w:t>
      </w:r>
    </w:p>
    <w:p w14:paraId="21B89E21" w14:textId="77777777" w:rsidR="0068448D" w:rsidRPr="00DE7B59" w:rsidRDefault="0068448D" w:rsidP="0068448D">
      <w:pPr>
        <w:pStyle w:val="B4"/>
        <w:rPr>
          <w:lang w:eastAsia="ko-KR"/>
        </w:rPr>
      </w:pPr>
      <w:r w:rsidRPr="00DE7B59">
        <w:rPr>
          <w:lang w:eastAsia="ko-KR"/>
        </w:rPr>
        <w:t>4&gt;</w:t>
      </w:r>
      <w:r w:rsidRPr="00DE7B59">
        <w:rPr>
          <w:lang w:eastAsia="ko-KR"/>
        </w:rPr>
        <w:tab/>
        <w:t xml:space="preserve">stop the </w:t>
      </w:r>
      <w:r w:rsidRPr="00DE7B59">
        <w:rPr>
          <w:i/>
          <w:lang w:eastAsia="ko-KR"/>
        </w:rPr>
        <w:t>configuredGrantTimer</w:t>
      </w:r>
      <w:r w:rsidRPr="00DE7B59">
        <w:rPr>
          <w:lang w:eastAsia="ko-KR"/>
        </w:rPr>
        <w:t xml:space="preserve"> for the corresponding HARQ process, if running;</w:t>
      </w:r>
    </w:p>
    <w:p w14:paraId="42972397" w14:textId="77777777" w:rsidR="0068448D" w:rsidRPr="00DE7B59" w:rsidRDefault="0068448D" w:rsidP="0068448D">
      <w:pPr>
        <w:rPr>
          <w:lang w:eastAsia="ko-KR"/>
        </w:rPr>
      </w:pPr>
      <w:r w:rsidRPr="00DE7B59">
        <w:rPr>
          <w:lang w:eastAsia="ko-KR"/>
        </w:rPr>
        <w:t>For each Serving Cell and each configured uplink grant, if configured and activated, the MAC entity shall:</w:t>
      </w:r>
    </w:p>
    <w:p w14:paraId="3B3D3C43" w14:textId="77777777" w:rsidR="0068448D" w:rsidRPr="00DE7B59" w:rsidRDefault="0068448D" w:rsidP="0068448D">
      <w:pPr>
        <w:pStyle w:val="B1"/>
        <w:rPr>
          <w:lang w:eastAsia="ko-KR"/>
        </w:rPr>
      </w:pPr>
      <w:r w:rsidRPr="00DE7B59">
        <w:rPr>
          <w:lang w:eastAsia="ko-KR"/>
        </w:rPr>
        <w:t>1&gt;</w:t>
      </w:r>
      <w:r w:rsidRPr="00DE7B59">
        <w:rPr>
          <w:lang w:eastAsia="ko-KR"/>
        </w:rPr>
        <w:tab/>
        <w:t>if the PUSCH duration of the configured uplink grant does not overlap with the PUSCH duration of an uplink grant received on the PDCCH or in a Random Access Response for this Serving Cell:</w:t>
      </w:r>
    </w:p>
    <w:p w14:paraId="373D991A" w14:textId="77777777" w:rsidR="0068448D" w:rsidRPr="00DE7B59" w:rsidRDefault="0068448D" w:rsidP="0068448D">
      <w:pPr>
        <w:pStyle w:val="B2"/>
        <w:rPr>
          <w:lang w:eastAsia="ko-KR"/>
        </w:rPr>
      </w:pPr>
      <w:r w:rsidRPr="00DE7B59">
        <w:rPr>
          <w:lang w:eastAsia="ko-KR"/>
        </w:rPr>
        <w:t>2&gt;</w:t>
      </w:r>
      <w:r w:rsidRPr="00DE7B59">
        <w:rPr>
          <w:lang w:eastAsia="ko-KR"/>
        </w:rPr>
        <w:tab/>
        <w:t>set the HARQ Process ID to the HARQ Process ID associated with this PUSCH duration;</w:t>
      </w:r>
    </w:p>
    <w:p w14:paraId="51274E37" w14:textId="77777777" w:rsidR="0068448D" w:rsidRPr="00DE7B59" w:rsidRDefault="0068448D" w:rsidP="0068448D">
      <w:pPr>
        <w:pStyle w:val="B2"/>
        <w:rPr>
          <w:lang w:eastAsia="ko-KR"/>
        </w:rPr>
      </w:pPr>
      <w:r w:rsidRPr="00DE7B59">
        <w:rPr>
          <w:lang w:eastAsia="ko-KR"/>
        </w:rPr>
        <w:t>2&gt;</w:t>
      </w:r>
      <w:r w:rsidRPr="00DE7B59">
        <w:rPr>
          <w:lang w:eastAsia="ko-KR"/>
        </w:rPr>
        <w:tab/>
        <w:t xml:space="preserve">if the </w:t>
      </w:r>
      <w:r w:rsidRPr="00DE7B59">
        <w:rPr>
          <w:i/>
          <w:lang w:eastAsia="ko-KR"/>
        </w:rPr>
        <w:t>configuredGrantTimer</w:t>
      </w:r>
      <w:r w:rsidRPr="00DE7B59">
        <w:rPr>
          <w:lang w:eastAsia="ko-KR"/>
        </w:rPr>
        <w:t xml:space="preserve"> for the corresponding HARQ process is not running:</w:t>
      </w:r>
    </w:p>
    <w:p w14:paraId="6BF070AA" w14:textId="77777777" w:rsidR="0068448D" w:rsidRPr="00DE7B59" w:rsidRDefault="0068448D" w:rsidP="0068448D">
      <w:pPr>
        <w:pStyle w:val="B3"/>
        <w:rPr>
          <w:lang w:eastAsia="ko-KR"/>
        </w:rPr>
      </w:pPr>
      <w:r w:rsidRPr="00DE7B59">
        <w:rPr>
          <w:lang w:eastAsia="ko-KR"/>
        </w:rPr>
        <w:t>3&gt;</w:t>
      </w:r>
      <w:r w:rsidRPr="00DE7B59">
        <w:rPr>
          <w:lang w:eastAsia="ko-KR"/>
        </w:rPr>
        <w:tab/>
        <w:t>consider the NDI bit for the corresponding HARQ process to have been toggled;</w:t>
      </w:r>
    </w:p>
    <w:p w14:paraId="021F1E0D" w14:textId="77777777" w:rsidR="0068448D" w:rsidRPr="00DE7B59" w:rsidRDefault="0068448D" w:rsidP="0068448D">
      <w:pPr>
        <w:pStyle w:val="B3"/>
        <w:rPr>
          <w:lang w:eastAsia="ko-KR"/>
        </w:rPr>
      </w:pPr>
      <w:r w:rsidRPr="00DE7B59">
        <w:rPr>
          <w:lang w:eastAsia="ko-KR"/>
        </w:rPr>
        <w:t>3&gt;</w:t>
      </w:r>
      <w:r w:rsidRPr="00DE7B59">
        <w:rPr>
          <w:lang w:eastAsia="ko-KR"/>
        </w:rPr>
        <w:tab/>
        <w:t>deliver the configured uplink grant and the associated HARQ information to the HARQ entity.</w:t>
      </w:r>
    </w:p>
    <w:p w14:paraId="7ED08899" w14:textId="77777777" w:rsidR="0068448D" w:rsidRPr="00DE7B59" w:rsidRDefault="0068448D" w:rsidP="0068448D">
      <w:pPr>
        <w:rPr>
          <w:lang w:eastAsia="ko-KR"/>
        </w:rPr>
      </w:pPr>
      <w:r w:rsidRPr="00DE7B59">
        <w:rPr>
          <w:lang w:eastAsia="ko-KR"/>
        </w:rPr>
        <w:t>For configured uplink grants, the HARQ Process ID associated with the first symbol of a UL transmission is derived from the following equation:</w:t>
      </w:r>
    </w:p>
    <w:p w14:paraId="21155869" w14:textId="77777777" w:rsidR="0068448D" w:rsidRPr="00DE7B59" w:rsidRDefault="0068448D" w:rsidP="0068448D">
      <w:pPr>
        <w:jc w:val="center"/>
        <w:rPr>
          <w:lang w:eastAsia="ko-KR"/>
        </w:rPr>
      </w:pPr>
      <w:r w:rsidRPr="00DE7B59">
        <w:rPr>
          <w:lang w:eastAsia="ko-KR"/>
        </w:rPr>
        <w:t>HARQ Process ID = [floor(CURRENT_symbol/</w:t>
      </w:r>
      <w:r w:rsidRPr="00DE7B59">
        <w:rPr>
          <w:i/>
          <w:lang w:eastAsia="ko-KR"/>
        </w:rPr>
        <w:t>periodicity</w:t>
      </w:r>
      <w:r w:rsidRPr="00DE7B59">
        <w:rPr>
          <w:lang w:eastAsia="ko-KR"/>
        </w:rPr>
        <w:t xml:space="preserve">)] modulo </w:t>
      </w:r>
      <w:r w:rsidRPr="00DE7B59">
        <w:rPr>
          <w:i/>
          <w:lang w:eastAsia="ko-KR"/>
        </w:rPr>
        <w:t>nrofHARQ-Processes</w:t>
      </w:r>
    </w:p>
    <w:p w14:paraId="4AED843E" w14:textId="77777777" w:rsidR="0068448D" w:rsidRPr="00DE7B59" w:rsidRDefault="0068448D" w:rsidP="0068448D">
      <w:pPr>
        <w:rPr>
          <w:lang w:eastAsia="ko-KR"/>
        </w:rPr>
      </w:pPr>
      <w:r w:rsidRPr="00DE7B59">
        <w:rPr>
          <w:lang w:eastAsia="ko-KR"/>
        </w:rPr>
        <w:t xml:space="preserve">where CURRENT_symbol = (SFN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xml:space="preserve"> + symbol number in the slot), and </w:t>
      </w:r>
      <w:r w:rsidRPr="00DE7B59">
        <w:rPr>
          <w:i/>
          <w:lang w:eastAsia="ko-KR"/>
        </w:rPr>
        <w:t>numberOfSlotsPerFrame</w:t>
      </w:r>
      <w:r w:rsidRPr="00DE7B59">
        <w:rPr>
          <w:lang w:eastAsia="ko-KR"/>
        </w:rPr>
        <w:t xml:space="preserve"> and </w:t>
      </w:r>
      <w:r w:rsidRPr="00DE7B59">
        <w:rPr>
          <w:i/>
          <w:lang w:eastAsia="ko-KR"/>
        </w:rPr>
        <w:t>numberOfSymbolsPerSlot</w:t>
      </w:r>
      <w:r w:rsidRPr="00DE7B59">
        <w:rPr>
          <w:lang w:eastAsia="ko-KR"/>
        </w:rPr>
        <w:t xml:space="preserve"> refer to the number of consecutive slots per frame and the number of consecutive symbols per slot, respectively as specified in TS 38.211 [8].</w:t>
      </w:r>
    </w:p>
    <w:p w14:paraId="14F71F09" w14:textId="77777777" w:rsidR="0068448D" w:rsidRPr="00DE7B59" w:rsidRDefault="0068448D" w:rsidP="0068448D">
      <w:pPr>
        <w:pStyle w:val="NO"/>
        <w:rPr>
          <w:lang w:eastAsia="ko-KR"/>
        </w:rPr>
      </w:pPr>
      <w:r w:rsidRPr="00DE7B59">
        <w:rPr>
          <w:lang w:eastAsia="ko-KR"/>
        </w:rPr>
        <w:t>NOTE 1:</w:t>
      </w:r>
      <w:r w:rsidRPr="00DE7B59">
        <w:rPr>
          <w:lang w:eastAsia="ko-KR"/>
        </w:rPr>
        <w:tab/>
        <w:t>CURRENT_symbol refers to the symbol index of the first transmission occasion of a bundle of configured uplink grant.</w:t>
      </w:r>
    </w:p>
    <w:p w14:paraId="676E4DF2" w14:textId="77777777" w:rsidR="0068448D" w:rsidRPr="00DE7B59" w:rsidRDefault="0068448D" w:rsidP="0068448D">
      <w:pPr>
        <w:pStyle w:val="NO"/>
        <w:rPr>
          <w:lang w:eastAsia="ko-KR"/>
        </w:rPr>
      </w:pPr>
      <w:r w:rsidRPr="00DE7B59">
        <w:rPr>
          <w:lang w:eastAsia="ko-KR"/>
        </w:rPr>
        <w:t>NOTE 2:</w:t>
      </w:r>
      <w:r w:rsidRPr="00DE7B59">
        <w:rPr>
          <w:lang w:eastAsia="ko-KR"/>
        </w:rPr>
        <w:tab/>
        <w:t xml:space="preserve">A HARQ process is configured for a configured uplink grant if the configured uplink grant is activated and the associated HARQ process ID is less than </w:t>
      </w:r>
      <w:r w:rsidRPr="00DE7B59">
        <w:rPr>
          <w:i/>
          <w:lang w:eastAsia="ko-KR"/>
        </w:rPr>
        <w:t>nrofHARQ-Processes</w:t>
      </w:r>
      <w:r w:rsidRPr="00DE7B59">
        <w:rPr>
          <w:lang w:eastAsia="ko-KR"/>
        </w:rPr>
        <w:t>.</w:t>
      </w:r>
    </w:p>
    <w:p w14:paraId="0DB1272A" w14:textId="77777777" w:rsidR="0068448D" w:rsidRPr="00DE7B59" w:rsidRDefault="0068448D" w:rsidP="0068448D">
      <w:pPr>
        <w:pStyle w:val="NO"/>
        <w:rPr>
          <w:lang w:eastAsia="ko-KR"/>
        </w:rPr>
      </w:pPr>
      <w:r w:rsidRPr="00DE7B59">
        <w:rPr>
          <w:lang w:eastAsia="ko-KR"/>
        </w:rPr>
        <w:t>NOTE 3:</w:t>
      </w:r>
      <w:r w:rsidRPr="00DE7B59">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60383F76" w14:textId="77777777" w:rsidR="0068448D" w:rsidRPr="00DE7B59" w:rsidRDefault="0068448D" w:rsidP="0068448D">
      <w:pPr>
        <w:rPr>
          <w:rFonts w:eastAsia="DengXian"/>
          <w:lang w:eastAsia="sv-SE"/>
        </w:rPr>
      </w:pPr>
      <w:r w:rsidRPr="00DE7B59">
        <w:rPr>
          <w:rFonts w:eastAsia="DengXian"/>
          <w:lang w:eastAsia="sv-SE"/>
        </w:rPr>
        <w:t xml:space="preserve"> [TS 38.321, clause 5.4.2.1]</w:t>
      </w:r>
    </w:p>
    <w:p w14:paraId="68E77D76"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13C511C7"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0A47C714" w14:textId="77777777" w:rsidR="0068448D" w:rsidRPr="00DE7B59" w:rsidRDefault="0068448D" w:rsidP="0068448D">
      <w:pPr>
        <w:rPr>
          <w:lang w:eastAsia="ko-KR"/>
        </w:rPr>
      </w:pPr>
      <w:r w:rsidRPr="00DE7B59">
        <w:rPr>
          <w:lang w:eastAsia="ko-KR"/>
        </w:rPr>
        <w:t>Each HARQ process supports one TB.</w:t>
      </w:r>
    </w:p>
    <w:p w14:paraId="7EACFE30"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DA072EB" w14:textId="77777777" w:rsidR="0068448D" w:rsidRPr="00DE7B59" w:rsidRDefault="0068448D" w:rsidP="0068448D">
      <w:pPr>
        <w:rPr>
          <w:lang w:eastAsia="ko-KR"/>
        </w:rPr>
      </w:pPr>
      <w:r w:rsidRPr="00DE7B59">
        <w:rPr>
          <w:lang w:eastAsia="ko-KR"/>
        </w:rPr>
        <w:t>…</w:t>
      </w:r>
    </w:p>
    <w:p w14:paraId="1F658866"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152E8188"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342BF508" w14:textId="77777777" w:rsidR="0068448D" w:rsidRPr="00DE7B59" w:rsidRDefault="0068448D" w:rsidP="0068448D">
      <w:pPr>
        <w:ind w:left="568" w:hanging="284"/>
        <w:rPr>
          <w:lang w:eastAsia="ko-KR"/>
        </w:rPr>
      </w:pPr>
      <w:r w:rsidRPr="00DE7B59">
        <w:rPr>
          <w:lang w:eastAsia="ko-KR"/>
        </w:rPr>
        <w:t>…</w:t>
      </w:r>
    </w:p>
    <w:p w14:paraId="1563F758"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3714B0BA"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FCCAD88"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A2A0BB4"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1A0FD54E"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6C76CDCD" w14:textId="77777777" w:rsidR="0068448D" w:rsidRPr="00DE7B59" w:rsidRDefault="0068448D" w:rsidP="0068448D">
      <w:pPr>
        <w:ind w:left="851" w:hanging="284"/>
        <w:rPr>
          <w:lang w:eastAsia="zh-CN"/>
        </w:rPr>
      </w:pPr>
      <w:r w:rsidRPr="00DE7B59">
        <w:rPr>
          <w:lang w:eastAsia="zh-CN"/>
        </w:rPr>
        <w:t>…</w:t>
      </w:r>
    </w:p>
    <w:p w14:paraId="24C221B8"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46944737"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417CEBBC"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706C7492"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0BC0E6C0"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026101D6" w14:textId="77777777" w:rsidR="0068448D" w:rsidRPr="00DE7B59" w:rsidRDefault="0068448D" w:rsidP="0068448D">
      <w:pPr>
        <w:ind w:left="1702" w:hanging="284"/>
        <w:rPr>
          <w:lang w:eastAsia="ko-KR"/>
        </w:rPr>
      </w:pPr>
      <w:r w:rsidRPr="00DE7B59">
        <w:rPr>
          <w:lang w:eastAsia="ko-KR"/>
        </w:rPr>
        <w:t>…</w:t>
      </w:r>
    </w:p>
    <w:p w14:paraId="5E90170D"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58D14349" w14:textId="77777777" w:rsidR="0068448D" w:rsidRPr="00DE7B59" w:rsidRDefault="0068448D" w:rsidP="0068448D">
      <w:pPr>
        <w:ind w:left="1135" w:hanging="284"/>
        <w:rPr>
          <w:lang w:eastAsia="ko-KR"/>
        </w:rPr>
      </w:pPr>
      <w:r w:rsidRPr="00DE7B59">
        <w:rPr>
          <w:lang w:eastAsia="ko-KR"/>
        </w:rPr>
        <w:t>…</w:t>
      </w:r>
    </w:p>
    <w:p w14:paraId="6F0F3822"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35E970C8"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57986905"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0D01BFC8"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172722C4" w14:textId="77777777" w:rsidR="0068448D" w:rsidRPr="00DE7B59" w:rsidRDefault="0068448D" w:rsidP="0068448D">
      <w:pPr>
        <w:rPr>
          <w:rFonts w:eastAsia="DengXian"/>
          <w:lang w:eastAsia="sv-SE"/>
        </w:rPr>
      </w:pPr>
      <w:r w:rsidRPr="00DE7B59">
        <w:rPr>
          <w:rFonts w:eastAsia="DengXian"/>
          <w:lang w:eastAsia="sv-SE"/>
        </w:rPr>
        <w:t>[TS 38.321, clause 5.4.2.2]</w:t>
      </w:r>
    </w:p>
    <w:p w14:paraId="536D7B24" w14:textId="77777777" w:rsidR="0068448D" w:rsidRPr="00DE7B59" w:rsidRDefault="0068448D" w:rsidP="0068448D">
      <w:pPr>
        <w:rPr>
          <w:rFonts w:eastAsia="SimSun"/>
          <w:lang w:eastAsia="en-US"/>
        </w:rPr>
      </w:pPr>
      <w:r w:rsidRPr="00DE7B59">
        <w:t>Each HARQ process is associated with a HARQ buffer.</w:t>
      </w:r>
    </w:p>
    <w:p w14:paraId="2A19E7ED"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3EE32C64" w14:textId="77777777" w:rsidR="0068448D" w:rsidRPr="00DE7B59" w:rsidRDefault="0068448D" w:rsidP="0068448D">
      <w:r w:rsidRPr="00DE7B59">
        <w:rPr>
          <w:lang w:eastAsia="zh-CN"/>
        </w:rPr>
        <w:t>…</w:t>
      </w:r>
    </w:p>
    <w:p w14:paraId="2C2AC222"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F6668F7" w14:textId="77777777" w:rsidR="0068448D" w:rsidRPr="00DE7B59" w:rsidRDefault="0068448D" w:rsidP="0068448D">
      <w:pPr>
        <w:pStyle w:val="B1"/>
      </w:pPr>
      <w:r w:rsidRPr="00DE7B59">
        <w:rPr>
          <w:lang w:eastAsia="ko-KR"/>
        </w:rPr>
        <w:t>1&gt;</w:t>
      </w:r>
      <w:r w:rsidRPr="00DE7B59">
        <w:tab/>
        <w:t>store the MAC PDU in the associated HARQ buffer;</w:t>
      </w:r>
    </w:p>
    <w:p w14:paraId="16D5CB09" w14:textId="77777777" w:rsidR="0068448D" w:rsidRPr="00DE7B59" w:rsidRDefault="0068448D" w:rsidP="0068448D">
      <w:pPr>
        <w:pStyle w:val="B1"/>
      </w:pPr>
      <w:r w:rsidRPr="00DE7B59">
        <w:rPr>
          <w:lang w:eastAsia="ko-KR"/>
        </w:rPr>
        <w:t>1&gt;</w:t>
      </w:r>
      <w:r w:rsidRPr="00DE7B59">
        <w:tab/>
        <w:t>store the uplink grant received from the HARQ entity;</w:t>
      </w:r>
    </w:p>
    <w:p w14:paraId="22DAE320" w14:textId="77777777" w:rsidR="0068448D" w:rsidRPr="00DE7B59" w:rsidRDefault="0068448D" w:rsidP="0068448D">
      <w:pPr>
        <w:pStyle w:val="B1"/>
      </w:pPr>
      <w:r w:rsidRPr="00DE7B59">
        <w:rPr>
          <w:lang w:eastAsia="ko-KR"/>
        </w:rPr>
        <w:t>1&gt;</w:t>
      </w:r>
      <w:r w:rsidRPr="00DE7B59">
        <w:tab/>
        <w:t>generate a transmission as described below.</w:t>
      </w:r>
    </w:p>
    <w:p w14:paraId="424807B6"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605C96B9" w14:textId="77777777" w:rsidR="0068448D" w:rsidRPr="00DE7B59" w:rsidRDefault="0068448D" w:rsidP="0068448D">
      <w:pPr>
        <w:pStyle w:val="B1"/>
      </w:pPr>
      <w:r w:rsidRPr="00DE7B59">
        <w:rPr>
          <w:lang w:eastAsia="ko-KR"/>
        </w:rPr>
        <w:t>1&gt;</w:t>
      </w:r>
      <w:r w:rsidRPr="00DE7B59">
        <w:tab/>
        <w:t>store the uplink grant received from the HARQ entity;</w:t>
      </w:r>
    </w:p>
    <w:p w14:paraId="5B0F2D98" w14:textId="77777777" w:rsidR="0068448D" w:rsidRPr="00DE7B59" w:rsidRDefault="0068448D" w:rsidP="0068448D">
      <w:pPr>
        <w:pStyle w:val="B1"/>
      </w:pPr>
      <w:r w:rsidRPr="00DE7B59">
        <w:rPr>
          <w:lang w:eastAsia="ko-KR"/>
        </w:rPr>
        <w:t>1&gt;</w:t>
      </w:r>
      <w:r w:rsidRPr="00DE7B59">
        <w:tab/>
        <w:t>generate a transmission as described below.</w:t>
      </w:r>
    </w:p>
    <w:p w14:paraId="7054F9C1"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06FE63A4" w14:textId="77777777" w:rsidR="0068448D" w:rsidRPr="00DE7B59" w:rsidRDefault="0068448D" w:rsidP="0068448D">
      <w:pPr>
        <w:pStyle w:val="B1"/>
      </w:pPr>
      <w:r w:rsidRPr="00DE7B59">
        <w:rPr>
          <w:lang w:eastAsia="ko-KR"/>
        </w:rPr>
        <w:t>…</w:t>
      </w:r>
    </w:p>
    <w:p w14:paraId="68414E3C"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2C6354D3"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79B9F43F" w14:textId="77777777" w:rsidR="0068448D" w:rsidRPr="00DE7B59" w:rsidRDefault="0068448D" w:rsidP="0068448D">
      <w:pPr>
        <w:pStyle w:val="B2"/>
      </w:pPr>
      <w:r w:rsidRPr="00DE7B59">
        <w:t>…</w:t>
      </w:r>
    </w:p>
    <w:p w14:paraId="6DDC0DAB"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2E0551D5" w14:textId="77777777" w:rsidR="0068448D" w:rsidRPr="00DE7B59" w:rsidRDefault="0068448D" w:rsidP="0068448D">
      <w:pPr>
        <w:rPr>
          <w:lang w:eastAsia="zh-CN"/>
        </w:rPr>
      </w:pPr>
      <w:r w:rsidRPr="00DE7B59">
        <w:rPr>
          <w:lang w:eastAsia="zh-CN"/>
        </w:rPr>
        <w:t>…</w:t>
      </w:r>
    </w:p>
    <w:p w14:paraId="1D2123D6" w14:textId="77777777" w:rsidR="0068448D" w:rsidRPr="00DE7B59" w:rsidRDefault="0068448D" w:rsidP="0068448D">
      <w:pPr>
        <w:rPr>
          <w:lang w:eastAsia="zh-CN"/>
        </w:rPr>
      </w:pPr>
      <w:r w:rsidRPr="00DE7B59">
        <w:rPr>
          <w:lang w:eastAsia="zh-CN"/>
        </w:rPr>
        <w:t>[38.321 clause 5.8.2]</w:t>
      </w:r>
    </w:p>
    <w:p w14:paraId="1B6878D9" w14:textId="77777777" w:rsidR="0068448D" w:rsidRPr="00DE7B59" w:rsidRDefault="0068448D" w:rsidP="0068448D">
      <w:pPr>
        <w:rPr>
          <w:lang w:eastAsia="ko-KR"/>
        </w:rPr>
      </w:pPr>
      <w:r w:rsidRPr="00DE7B59">
        <w:rPr>
          <w:lang w:eastAsia="ko-KR"/>
        </w:rPr>
        <w:t>There are two types of transmission without dynamic grant:</w:t>
      </w:r>
    </w:p>
    <w:p w14:paraId="11F0E7D7"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1 where an uplink grant is provided by RRC, and stored as configured uplink grant;</w:t>
      </w:r>
    </w:p>
    <w:p w14:paraId="61FACFC3"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2 where an uplink grant is provided by PDCCH, and stored or cleared as configured uplink grant based on L1 signalling indicating configured uplink grant activation or deactivation.</w:t>
      </w:r>
    </w:p>
    <w:p w14:paraId="6E014F91" w14:textId="77777777" w:rsidR="0068448D" w:rsidRPr="00DE7B59" w:rsidRDefault="0068448D" w:rsidP="0068448D">
      <w:pPr>
        <w:rPr>
          <w:lang w:eastAsia="ko-KR"/>
        </w:rPr>
      </w:pPr>
      <w:r w:rsidRPr="00DE7B59">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435664D0" w14:textId="77777777" w:rsidR="0068448D" w:rsidRPr="00DE7B59" w:rsidRDefault="0068448D" w:rsidP="0068448D">
      <w:pPr>
        <w:rPr>
          <w:lang w:eastAsia="ko-KR"/>
        </w:rPr>
      </w:pPr>
      <w:r w:rsidRPr="00DE7B59">
        <w:rPr>
          <w:lang w:eastAsia="ko-KR"/>
        </w:rPr>
        <w:t>RRC configures the following parameters when the configured grant Type 1 is configured:</w:t>
      </w:r>
    </w:p>
    <w:p w14:paraId="64665235"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retransmission;</w:t>
      </w:r>
    </w:p>
    <w:p w14:paraId="446CA281"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1;</w:t>
      </w:r>
    </w:p>
    <w:p w14:paraId="16A3143E"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timeDomainOffset</w:t>
      </w:r>
      <w:r w:rsidRPr="00DE7B59">
        <w:rPr>
          <w:lang w:eastAsia="ko-KR"/>
        </w:rPr>
        <w:t>: Offset of a resource with respect to SFN = 0 in time domain;</w:t>
      </w:r>
    </w:p>
    <w:p w14:paraId="094C5F26"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timeDomainAllocation</w:t>
      </w:r>
      <w:r w:rsidRPr="00DE7B59">
        <w:rPr>
          <w:lang w:eastAsia="ko-KR"/>
        </w:rPr>
        <w:t xml:space="preserve">: Allocation of configured uplink grant in time domain which contains </w:t>
      </w:r>
      <w:r w:rsidRPr="00DE7B59">
        <w:rPr>
          <w:i/>
          <w:lang w:eastAsia="ko-KR"/>
        </w:rPr>
        <w:t>startSymbolAndLength</w:t>
      </w:r>
      <w:r w:rsidRPr="00DE7B59">
        <w:rPr>
          <w:lang w:eastAsia="ko-KR"/>
        </w:rPr>
        <w:t xml:space="preserve"> (i.e. </w:t>
      </w:r>
      <w:r w:rsidRPr="00DE7B59">
        <w:rPr>
          <w:i/>
          <w:lang w:eastAsia="ko-KR"/>
        </w:rPr>
        <w:t>SLIV</w:t>
      </w:r>
      <w:r w:rsidRPr="00DE7B59">
        <w:rPr>
          <w:lang w:eastAsia="ko-KR"/>
        </w:rPr>
        <w:t xml:space="preserve"> in TS 38.214 [7]);</w:t>
      </w:r>
    </w:p>
    <w:p w14:paraId="51EAF95D"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3E6D4658" w14:textId="77777777" w:rsidR="0068448D" w:rsidRPr="00DE7B59" w:rsidRDefault="0068448D" w:rsidP="0068448D">
      <w:pPr>
        <w:rPr>
          <w:lang w:eastAsia="ko-KR"/>
        </w:rPr>
      </w:pPr>
      <w:r w:rsidRPr="00DE7B59">
        <w:rPr>
          <w:lang w:eastAsia="ko-KR"/>
        </w:rPr>
        <w:t>RRC configures the following parameters when the configured grant Type 2 is configured:</w:t>
      </w:r>
    </w:p>
    <w:p w14:paraId="0130647B"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activation, deactivation, and retransmission;</w:t>
      </w:r>
    </w:p>
    <w:p w14:paraId="388B733D"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2;</w:t>
      </w:r>
    </w:p>
    <w:p w14:paraId="58D0B99C"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5A6D81CB" w14:textId="77777777" w:rsidR="0068448D" w:rsidRPr="00DE7B59" w:rsidRDefault="0068448D" w:rsidP="0068448D">
      <w:pPr>
        <w:rPr>
          <w:lang w:eastAsia="ko-KR"/>
        </w:rPr>
      </w:pPr>
      <w:r w:rsidRPr="00DE7B59">
        <w:rPr>
          <w:lang w:eastAsia="ko-KR"/>
        </w:rPr>
        <w:t>Upon configuration of a configured grant Type 1 for a BWP of a Serving Cell by upper layers, the MAC entity shall:</w:t>
      </w:r>
    </w:p>
    <w:p w14:paraId="361926B5" w14:textId="77777777" w:rsidR="0068448D" w:rsidRPr="00DE7B59" w:rsidRDefault="0068448D" w:rsidP="0068448D">
      <w:pPr>
        <w:pStyle w:val="B1"/>
        <w:rPr>
          <w:lang w:eastAsia="ko-KR"/>
        </w:rPr>
      </w:pPr>
      <w:r w:rsidRPr="00DE7B59">
        <w:rPr>
          <w:lang w:eastAsia="ko-KR"/>
        </w:rPr>
        <w:t>1&gt;</w:t>
      </w:r>
      <w:r w:rsidRPr="00DE7B59">
        <w:rPr>
          <w:lang w:eastAsia="ko-KR"/>
        </w:rPr>
        <w:tab/>
        <w:t>store the uplink grant provided by upper layers as a configured uplink grant for the indicated BWP of the Serving Cell;</w:t>
      </w:r>
    </w:p>
    <w:p w14:paraId="7DEEBF0C" w14:textId="77777777" w:rsidR="0068448D" w:rsidRPr="00DE7B59" w:rsidRDefault="0068448D" w:rsidP="0068448D">
      <w:pPr>
        <w:pStyle w:val="B1"/>
        <w:rPr>
          <w:lang w:eastAsia="ko-KR"/>
        </w:rPr>
      </w:pPr>
      <w:r w:rsidRPr="00DE7B59">
        <w:rPr>
          <w:lang w:eastAsia="ko-KR"/>
        </w:rPr>
        <w:t>1&gt;</w:t>
      </w:r>
      <w:r w:rsidRPr="00DE7B59">
        <w:rPr>
          <w:lang w:eastAsia="ko-KR"/>
        </w:rPr>
        <w:tab/>
        <w:t xml:space="preserve">initialise or re-initialise the configured uplink grant to start in the symbol according to </w:t>
      </w:r>
      <w:r w:rsidRPr="00DE7B59">
        <w:rPr>
          <w:i/>
          <w:lang w:eastAsia="ko-KR"/>
        </w:rPr>
        <w:t>timeDomainOffset</w:t>
      </w:r>
      <w:r w:rsidRPr="00DE7B59">
        <w:rPr>
          <w:lang w:eastAsia="ko-KR"/>
        </w:rPr>
        <w:t xml:space="preserve"> and </w:t>
      </w:r>
      <w:r w:rsidRPr="00DE7B59">
        <w:rPr>
          <w:i/>
          <w:lang w:eastAsia="ko-KR"/>
        </w:rPr>
        <w:t>S</w:t>
      </w:r>
      <w:r w:rsidRPr="00DE7B59">
        <w:rPr>
          <w:lang w:eastAsia="ko-KR"/>
        </w:rPr>
        <w:t xml:space="preserve"> (derived from </w:t>
      </w:r>
      <w:r w:rsidRPr="00DE7B59">
        <w:rPr>
          <w:i/>
          <w:lang w:eastAsia="ko-KR"/>
        </w:rPr>
        <w:t>SLIV</w:t>
      </w:r>
      <w:r w:rsidRPr="00DE7B59">
        <w:rPr>
          <w:lang w:eastAsia="ko-KR"/>
        </w:rPr>
        <w:t xml:space="preserve"> as specified in TS 38.214 [7]), and to reoccur with </w:t>
      </w:r>
      <w:r w:rsidRPr="00DE7B59">
        <w:rPr>
          <w:i/>
          <w:lang w:eastAsia="ko-KR"/>
        </w:rPr>
        <w:t>periodicity</w:t>
      </w:r>
      <w:r w:rsidRPr="00DE7B59">
        <w:rPr>
          <w:lang w:eastAsia="ko-KR"/>
        </w:rPr>
        <w:t>.</w:t>
      </w:r>
    </w:p>
    <w:p w14:paraId="4B2432A2" w14:textId="77777777" w:rsidR="0068448D" w:rsidRPr="00DE7B59" w:rsidRDefault="0068448D" w:rsidP="0068448D">
      <w:pPr>
        <w:rPr>
          <w:lang w:eastAsia="ko-KR"/>
        </w:rPr>
      </w:pPr>
      <w:r w:rsidRPr="00DE7B59">
        <w:rPr>
          <w:lang w:eastAsia="ko-KR"/>
        </w:rPr>
        <w:t>After an uplink grant is configured for a configured grant Type 1, the MAC entity shall consider that the uplink grant recurs associated with each symbol for which:</w:t>
      </w:r>
    </w:p>
    <w:p w14:paraId="46B753AF"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 xml:space="preserve"> (</w:t>
      </w:r>
      <w:r w:rsidRPr="00DE7B59">
        <w:rPr>
          <w:i/>
          <w:lang w:eastAsia="ko-KR"/>
        </w:rPr>
        <w:t>timeDomainOffset</w:t>
      </w:r>
      <w:r w:rsidRPr="00DE7B59">
        <w:rPr>
          <w:lang w:eastAsia="ko-KR"/>
        </w:rPr>
        <w:t xml:space="preserve"> × </w:t>
      </w:r>
      <w:r w:rsidRPr="00DE7B59">
        <w:rPr>
          <w:i/>
          <w:lang w:eastAsia="ko-KR"/>
        </w:rPr>
        <w:t>numberOfSymbolsPerSlot</w:t>
      </w:r>
      <w:r w:rsidRPr="00DE7B59">
        <w:rPr>
          <w:lang w:eastAsia="ko-KR"/>
        </w:rPr>
        <w:t xml:space="preserve"> + </w:t>
      </w:r>
      <w:r w:rsidRPr="00DE7B59">
        <w:rPr>
          <w:i/>
          <w:lang w:eastAsia="ko-KR"/>
        </w:rPr>
        <w:t>S</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02122A75" w14:textId="77777777" w:rsidR="0068448D" w:rsidRPr="00DE7B59" w:rsidRDefault="0068448D" w:rsidP="0068448D">
      <w:pPr>
        <w:rPr>
          <w:lang w:eastAsia="ko-KR"/>
        </w:rPr>
      </w:pPr>
      <w:r w:rsidRPr="00DE7B59">
        <w:rPr>
          <w:lang w:eastAsia="ko-KR"/>
        </w:rPr>
        <w:t>After an uplink grant is configured for a configured grant Type 2, the MAC entity shall consider that the uplink grant recurs associated with each symbol for which:</w:t>
      </w:r>
    </w:p>
    <w:p w14:paraId="0DF381BB"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[(SFN</w:t>
      </w:r>
      <w:r w:rsidRPr="00DE7B59">
        <w:rPr>
          <w:vertAlign w:val="subscript"/>
          <w:lang w:eastAsia="ko-KR"/>
        </w:rPr>
        <w:t>start time</w:t>
      </w:r>
      <w:r w:rsidRPr="00DE7B59">
        <w:rPr>
          <w:lang w:eastAsia="ko-KR"/>
        </w:rPr>
        <w:t xml:space="preserve">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w:t>
      </w:r>
      <w:r w:rsidRPr="00DE7B59">
        <w:rPr>
          <w:vertAlign w:val="subscript"/>
          <w:lang w:eastAsia="ko-KR"/>
        </w:rPr>
        <w:t>start time</w:t>
      </w:r>
      <w:r w:rsidRPr="00DE7B59">
        <w:rPr>
          <w:lang w:eastAsia="ko-KR"/>
        </w:rPr>
        <w:t xml:space="preserve"> × </w:t>
      </w:r>
      <w:r w:rsidRPr="00DE7B59">
        <w:rPr>
          <w:i/>
          <w:lang w:eastAsia="ko-KR"/>
        </w:rPr>
        <w:t>numberOfSymbolsPerSlot</w:t>
      </w:r>
      <w:r w:rsidRPr="00DE7B59">
        <w:rPr>
          <w:lang w:eastAsia="ko-KR"/>
        </w:rPr>
        <w:t xml:space="preserve"> + symbol</w:t>
      </w:r>
      <w:r w:rsidRPr="00DE7B59">
        <w:rPr>
          <w:vertAlign w:val="subscript"/>
          <w:lang w:eastAsia="ko-KR"/>
        </w:rPr>
        <w:t>start time</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51C49164" w14:textId="77777777" w:rsidR="0068448D" w:rsidRPr="00DE7B59" w:rsidRDefault="0068448D" w:rsidP="0068448D">
      <w:pPr>
        <w:rPr>
          <w:lang w:eastAsia="ko-KR"/>
        </w:rPr>
      </w:pPr>
      <w:r w:rsidRPr="00DE7B59">
        <w:rPr>
          <w:lang w:eastAsia="ko-KR"/>
        </w:rPr>
        <w:t>where SFN</w:t>
      </w:r>
      <w:r w:rsidRPr="00DE7B59">
        <w:rPr>
          <w:vertAlign w:val="subscript"/>
          <w:lang w:eastAsia="ko-KR"/>
        </w:rPr>
        <w:t>start time</w:t>
      </w:r>
      <w:r w:rsidRPr="00DE7B59">
        <w:rPr>
          <w:lang w:eastAsia="ko-KR"/>
        </w:rPr>
        <w:t>, slot</w:t>
      </w:r>
      <w:r w:rsidRPr="00DE7B59">
        <w:rPr>
          <w:vertAlign w:val="subscript"/>
          <w:lang w:eastAsia="ko-KR"/>
        </w:rPr>
        <w:t>start time</w:t>
      </w:r>
      <w:r w:rsidRPr="00DE7B59">
        <w:rPr>
          <w:lang w:eastAsia="ko-KR"/>
        </w:rPr>
        <w:t>, and symbol</w:t>
      </w:r>
      <w:r w:rsidRPr="00DE7B59">
        <w:rPr>
          <w:vertAlign w:val="subscript"/>
          <w:lang w:eastAsia="ko-KR"/>
        </w:rPr>
        <w:t>start time</w:t>
      </w:r>
      <w:r w:rsidRPr="00DE7B59">
        <w:rPr>
          <w:lang w:eastAsia="ko-KR"/>
        </w:rPr>
        <w:t xml:space="preserve"> are the SFN, slot, and symbol, respectively, of the first transmission opportunity of PUSCH where the configured uplink grant was (re-)initialised.</w:t>
      </w:r>
    </w:p>
    <w:p w14:paraId="7D0A8B7B" w14:textId="77777777" w:rsidR="0068448D" w:rsidRPr="00DE7B59" w:rsidRDefault="0068448D" w:rsidP="0068448D">
      <w:pPr>
        <w:rPr>
          <w:lang w:eastAsia="ko-KR"/>
        </w:rPr>
      </w:pPr>
      <w:r w:rsidRPr="00DE7B59">
        <w:rPr>
          <w:lang w:eastAsia="ko-KR"/>
        </w:rPr>
        <w:t>…</w:t>
      </w:r>
    </w:p>
    <w:p w14:paraId="1895EBF1" w14:textId="77777777" w:rsidR="0068448D" w:rsidRPr="00DE7B59" w:rsidRDefault="0068448D" w:rsidP="0068448D">
      <w:pPr>
        <w:rPr>
          <w:lang w:eastAsia="zh-CN"/>
        </w:rPr>
      </w:pPr>
    </w:p>
    <w:p w14:paraId="4A89329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w:t>
      </w:r>
      <w:r w:rsidRPr="00DE7B59">
        <w:rPr>
          <w:rFonts w:ascii="Arial" w:eastAsia="DengXian" w:hAnsi="Arial"/>
        </w:rPr>
        <w:tab/>
        <w:t>Test description</w:t>
      </w:r>
    </w:p>
    <w:p w14:paraId="0C6609D2"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7.1.1.3.14.4.3.1</w:t>
      </w:r>
      <w:r w:rsidRPr="00DE7B59">
        <w:rPr>
          <w:rFonts w:ascii="Arial" w:eastAsia="DengXian" w:hAnsi="Arial"/>
        </w:rPr>
        <w:tab/>
        <w:t>Pre-test conditions</w:t>
      </w:r>
    </w:p>
    <w:p w14:paraId="41937DA7"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7.1.1.3.14.4.3.1-1.</w:t>
      </w:r>
    </w:p>
    <w:p w14:paraId="52484AA1"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7.1.1.3.14.4.3.1-1: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4AA2EE2E"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3A63EFF6"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6F9724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67983E5D" w14:textId="77777777" w:rsidR="0068448D" w:rsidRPr="00DE7B59" w:rsidRDefault="0068448D" w:rsidP="0068448D">
      <w:pPr>
        <w:rPr>
          <w:rFonts w:eastAsia="DengXian"/>
          <w:lang w:eastAsia="sv-SE"/>
        </w:rPr>
      </w:pPr>
    </w:p>
    <w:p w14:paraId="569D65F4"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7.1.1.3.14.4.3.2</w:t>
      </w:r>
      <w:r w:rsidRPr="00DE7B59">
        <w:rPr>
          <w:rFonts w:ascii="Arial" w:eastAsia="DengXian" w:hAnsi="Arial"/>
        </w:rPr>
        <w:tab/>
        <w:t>Test procedure sequence</w:t>
      </w:r>
    </w:p>
    <w:p w14:paraId="6F5D1841"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574A37FC" w14:textId="77777777" w:rsidTr="0068448D">
        <w:tc>
          <w:tcPr>
            <w:tcW w:w="648" w:type="dxa"/>
            <w:tcBorders>
              <w:top w:val="single" w:sz="4" w:space="0" w:color="auto"/>
              <w:left w:val="single" w:sz="4" w:space="0" w:color="auto"/>
              <w:bottom w:val="nil"/>
              <w:right w:val="single" w:sz="4" w:space="0" w:color="auto"/>
            </w:tcBorders>
            <w:hideMark/>
          </w:tcPr>
          <w:p w14:paraId="617874EA"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652A263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09442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788782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1975CD1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13A69EB4" w14:textId="77777777" w:rsidTr="0068448D">
        <w:tc>
          <w:tcPr>
            <w:tcW w:w="648" w:type="dxa"/>
            <w:tcBorders>
              <w:top w:val="nil"/>
              <w:left w:val="single" w:sz="4" w:space="0" w:color="auto"/>
              <w:bottom w:val="single" w:sz="4" w:space="0" w:color="auto"/>
              <w:right w:val="single" w:sz="4" w:space="0" w:color="auto"/>
            </w:tcBorders>
          </w:tcPr>
          <w:p w14:paraId="55529AB5"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5D05FBA0"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9931C3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BAE43D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76CA0F6"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7D67D6C1" w14:textId="77777777" w:rsidR="0068448D" w:rsidRPr="00DE7B59" w:rsidRDefault="0068448D">
            <w:pPr>
              <w:keepNext/>
              <w:keepLines/>
              <w:spacing w:after="0"/>
              <w:jc w:val="center"/>
              <w:rPr>
                <w:rFonts w:ascii="Arial" w:eastAsia="DengXian" w:hAnsi="Arial"/>
                <w:b/>
                <w:sz w:val="18"/>
              </w:rPr>
            </w:pPr>
          </w:p>
        </w:tc>
      </w:tr>
      <w:tr w:rsidR="0068448D" w:rsidRPr="00DE7B59" w14:paraId="12EF48DA" w14:textId="77777777" w:rsidTr="0068448D">
        <w:tc>
          <w:tcPr>
            <w:tcW w:w="648" w:type="dxa"/>
            <w:tcBorders>
              <w:top w:val="nil"/>
              <w:left w:val="single" w:sz="4" w:space="0" w:color="auto"/>
              <w:bottom w:val="single" w:sz="4" w:space="0" w:color="auto"/>
              <w:right w:val="single" w:sz="4" w:space="0" w:color="auto"/>
            </w:tcBorders>
            <w:hideMark/>
          </w:tcPr>
          <w:p w14:paraId="7A232B2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23AF66B"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 xml:space="preserve">SS transmits an RRCReconfiguration message including ConfiguredGrantConfig </w:t>
            </w:r>
            <w:r w:rsidRPr="00DE7B59">
              <w:rPr>
                <w:rFonts w:ascii="Arial" w:eastAsia="DengXian" w:hAnsi="Arial"/>
                <w:sz w:val="18"/>
                <w:lang w:eastAsia="zh-CN"/>
              </w:rPr>
              <w:t>and</w:t>
            </w:r>
            <w:r w:rsidRPr="00DE7B59">
              <w:rPr>
                <w:rFonts w:ascii="Arial" w:eastAsia="DengXian" w:hAnsi="Arial"/>
                <w:sz w:val="18"/>
              </w:rPr>
              <w:t xml:space="preserve"> availableSlotCounting-r17</w:t>
            </w:r>
            <w:r w:rsidRPr="00DE7B59">
              <w:rPr>
                <w:rFonts w:ascii="Arial" w:eastAsia="DengXian" w:hAnsi="Arial"/>
                <w:sz w:val="18"/>
                <w:lang w:eastAsia="zh-CN"/>
              </w:rPr>
              <w:t>.</w:t>
            </w:r>
          </w:p>
          <w:p w14:paraId="1B0C47E8" w14:textId="77777777" w:rsidR="0068448D" w:rsidRPr="00DE7B59" w:rsidRDefault="0068448D">
            <w:pPr>
              <w:keepNext/>
              <w:keepLines/>
              <w:spacing w:after="0"/>
              <w:rPr>
                <w:rFonts w:ascii="Arial" w:eastAsia="DengXian" w:hAnsi="Arial"/>
                <w:sz w:val="18"/>
              </w:rPr>
            </w:pPr>
          </w:p>
          <w:p w14:paraId="412F4B6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E6B6F4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98C2A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216F20B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3F469C8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3B9B3862" w14:textId="77777777" w:rsidTr="0068448D">
        <w:tc>
          <w:tcPr>
            <w:tcW w:w="648" w:type="dxa"/>
            <w:tcBorders>
              <w:top w:val="nil"/>
              <w:left w:val="single" w:sz="4" w:space="0" w:color="auto"/>
              <w:bottom w:val="single" w:sz="4" w:space="0" w:color="auto"/>
              <w:right w:val="single" w:sz="4" w:space="0" w:color="auto"/>
            </w:tcBorders>
            <w:hideMark/>
          </w:tcPr>
          <w:p w14:paraId="00CA7EF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375337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7244AB2E" w14:textId="77777777" w:rsidR="0068448D" w:rsidRPr="00DE7B59" w:rsidRDefault="0068448D">
            <w:pPr>
              <w:keepNext/>
              <w:keepLines/>
              <w:spacing w:after="0"/>
              <w:rPr>
                <w:rFonts w:ascii="Arial" w:eastAsia="DengXian" w:hAnsi="Arial"/>
                <w:sz w:val="18"/>
              </w:rPr>
            </w:pPr>
          </w:p>
          <w:p w14:paraId="4F68039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645F7A4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DE299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937484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18DB997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5526B09E" w14:textId="77777777" w:rsidTr="0068448D">
        <w:tc>
          <w:tcPr>
            <w:tcW w:w="648" w:type="dxa"/>
            <w:tcBorders>
              <w:top w:val="nil"/>
              <w:left w:val="single" w:sz="4" w:space="0" w:color="auto"/>
              <w:bottom w:val="single" w:sz="4" w:space="0" w:color="auto"/>
              <w:right w:val="single" w:sz="4" w:space="0" w:color="auto"/>
            </w:tcBorders>
            <w:hideMark/>
          </w:tcPr>
          <w:p w14:paraId="4CCECC63"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3483C2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IF pc_type1_PUSCH_RepetitionMultiSlots = FALSE, the SS sends a DCI to activate the configured grant which is </w:t>
            </w:r>
            <w:r w:rsidRPr="00DE7B59">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3DB8C052" w14:textId="77777777" w:rsidR="0068448D" w:rsidRPr="00DE7B59"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73B6E1D4" w14:textId="77777777" w:rsidR="0068448D" w:rsidRPr="00DE7B59"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4A026C43" w14:textId="77777777" w:rsidR="0068448D" w:rsidRPr="00DE7B59"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5A00360F" w14:textId="77777777" w:rsidR="0068448D" w:rsidRPr="00DE7B59" w:rsidRDefault="0068448D">
            <w:pPr>
              <w:keepNext/>
              <w:keepLines/>
              <w:spacing w:after="0"/>
              <w:jc w:val="center"/>
              <w:rPr>
                <w:rFonts w:ascii="Arial" w:eastAsia="DengXian" w:hAnsi="Arial"/>
                <w:sz w:val="18"/>
              </w:rPr>
            </w:pPr>
          </w:p>
        </w:tc>
      </w:tr>
      <w:tr w:rsidR="0068448D" w:rsidRPr="00DE7B59" w14:paraId="2F39EE52"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8528F1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224747B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396BE0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903D84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38CB9D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58C240B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03FD885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C7895F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191DAD8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Check: Does the UE transmit a MAC PDU including one RLC SDU and repeat </w:t>
            </w:r>
            <w:r w:rsidRPr="00DE7B59">
              <w:rPr>
                <w:rFonts w:ascii="Arial" w:eastAsia="DengXian" w:hAnsi="Arial"/>
                <w:sz w:val="18"/>
                <w:lang w:eastAsia="zh-CN"/>
              </w:rPr>
              <w:t>transmitting</w:t>
            </w:r>
            <w:r w:rsidRPr="00DE7B59">
              <w:rPr>
                <w:rFonts w:ascii="Arial" w:eastAsia="DengXian" w:hAnsi="Arial"/>
                <w:sz w:val="18"/>
              </w:rPr>
              <w:t xml:space="preserve"> this MAC PDU in the next 3 slots which are suitable for UL transmission </w:t>
            </w:r>
            <w:r w:rsidRPr="00DE7B59">
              <w:rPr>
                <w:rFonts w:ascii="Arial" w:eastAsia="DengXian" w:hAnsi="Arial"/>
                <w:sz w:val="18"/>
                <w:lang w:eastAsia="zh-CN"/>
              </w:rPr>
              <w:t>with same resource allocation but different redundancy version?</w:t>
            </w:r>
          </w:p>
          <w:p w14:paraId="2295C4A5" w14:textId="77777777" w:rsidR="0068448D" w:rsidRPr="00DE7B59" w:rsidRDefault="0068448D">
            <w:pPr>
              <w:keepNext/>
              <w:keepLines/>
              <w:spacing w:after="0"/>
              <w:rPr>
                <w:rFonts w:ascii="Arial" w:eastAsia="DengXian" w:hAnsi="Arial"/>
                <w:sz w:val="18"/>
                <w:lang w:eastAsia="en-US"/>
              </w:rPr>
            </w:pPr>
          </w:p>
          <w:p w14:paraId="66A5A9CF" w14:textId="7213CAAC"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w:t>
            </w:r>
            <w:r w:rsidRPr="00DE7B59">
              <w:rPr>
                <w:rFonts w:ascii="Arial" w:hAnsi="Arial"/>
                <w:sz w:val="18"/>
              </w:rPr>
              <w:t>repK-RV</w:t>
            </w:r>
            <w:r w:rsidRPr="00DE7B59">
              <w:rPr>
                <w:rFonts w:ascii="Arial" w:eastAsia="DengXian" w:hAnsi="Arial"/>
                <w:sz w:val="18"/>
                <w:lang w:eastAsia="zh-CN"/>
              </w:rPr>
              <w:t xml:space="preserve">.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C70490E"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7AAF9CA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E19117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62C03D5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21AD614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64871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1B9F3F2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4746345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B5326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6FEE6E7C"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29118F26" w14:textId="77777777" w:rsidR="0068448D" w:rsidRPr="00DE7B59" w:rsidRDefault="0068448D">
            <w:pPr>
              <w:keepNext/>
              <w:keepLines/>
              <w:spacing w:after="0"/>
              <w:jc w:val="center"/>
              <w:rPr>
                <w:rFonts w:ascii="Arial" w:eastAsia="DengXian" w:hAnsi="Arial"/>
                <w:sz w:val="18"/>
              </w:rPr>
            </w:pPr>
          </w:p>
        </w:tc>
      </w:tr>
    </w:tbl>
    <w:p w14:paraId="13798450" w14:textId="77777777" w:rsidR="0068448D" w:rsidRPr="00DE7B59" w:rsidRDefault="0068448D" w:rsidP="0068448D">
      <w:pPr>
        <w:rPr>
          <w:rFonts w:eastAsia="DengXian"/>
        </w:rPr>
      </w:pPr>
    </w:p>
    <w:p w14:paraId="37D5A84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7.1.1.3.14.4.3.3</w:t>
      </w:r>
      <w:r w:rsidRPr="00DE7B59">
        <w:rPr>
          <w:rFonts w:ascii="Arial" w:eastAsia="DengXian" w:hAnsi="Arial"/>
        </w:rPr>
        <w:tab/>
        <w:t>Specific message contents</w:t>
      </w:r>
    </w:p>
    <w:p w14:paraId="1AA5CD57"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7.1.1.3.14.4.3.3-1: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7.1.1.3.14.4.3.2-1)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08AEC7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65C34DC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7A5D70F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9D39D0"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BFB21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1FC17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4D08F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514BD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C3F5B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11B6780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27527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93D310" w14:textId="77777777" w:rsidR="0068448D" w:rsidRPr="00DE7B59" w:rsidRDefault="0068448D">
            <w:pPr>
              <w:keepNext/>
              <w:keepLines/>
              <w:spacing w:after="0"/>
              <w:rPr>
                <w:rFonts w:ascii="Arial" w:eastAsia="DengXian" w:hAnsi="Arial"/>
                <w:sz w:val="18"/>
              </w:rPr>
            </w:pPr>
          </w:p>
        </w:tc>
      </w:tr>
      <w:tr w:rsidR="0068448D" w:rsidRPr="00DE7B59" w14:paraId="3E4BF4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7C5ACB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57EEC7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42C68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C8254D" w14:textId="77777777" w:rsidR="0068448D" w:rsidRPr="00DE7B59" w:rsidRDefault="0068448D">
            <w:pPr>
              <w:keepNext/>
              <w:keepLines/>
              <w:spacing w:after="0"/>
              <w:rPr>
                <w:rFonts w:ascii="Arial" w:eastAsia="DengXian" w:hAnsi="Arial"/>
                <w:sz w:val="18"/>
              </w:rPr>
            </w:pPr>
          </w:p>
        </w:tc>
      </w:tr>
      <w:tr w:rsidR="0068448D" w:rsidRPr="00DE7B59" w14:paraId="53A3BF4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EFEA8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9052B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7369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A0B098" w14:textId="77777777" w:rsidR="0068448D" w:rsidRPr="00DE7B59" w:rsidRDefault="0068448D">
            <w:pPr>
              <w:keepNext/>
              <w:keepLines/>
              <w:spacing w:after="0"/>
              <w:rPr>
                <w:rFonts w:ascii="Arial" w:eastAsia="DengXian" w:hAnsi="Arial"/>
                <w:sz w:val="18"/>
              </w:rPr>
            </w:pPr>
          </w:p>
        </w:tc>
      </w:tr>
      <w:tr w:rsidR="0068448D" w:rsidRPr="00DE7B59" w14:paraId="4FF9852A" w14:textId="77777777" w:rsidTr="0068448D">
        <w:tc>
          <w:tcPr>
            <w:tcW w:w="4535" w:type="dxa"/>
            <w:tcBorders>
              <w:top w:val="single" w:sz="4" w:space="0" w:color="auto"/>
              <w:left w:val="single" w:sz="4" w:space="0" w:color="auto"/>
              <w:bottom w:val="nil"/>
              <w:right w:val="single" w:sz="4" w:space="0" w:color="auto"/>
            </w:tcBorders>
            <w:hideMark/>
          </w:tcPr>
          <w:p w14:paraId="4BEE4E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03FBB3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77FD15F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hideMark/>
          </w:tcPr>
          <w:p w14:paraId="4341D7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42148BC8" w14:textId="77777777" w:rsidTr="0068448D">
        <w:tc>
          <w:tcPr>
            <w:tcW w:w="4535" w:type="dxa"/>
            <w:tcBorders>
              <w:top w:val="nil"/>
              <w:left w:val="single" w:sz="4" w:space="0" w:color="auto"/>
              <w:bottom w:val="single" w:sz="4" w:space="0" w:color="auto"/>
              <w:right w:val="single" w:sz="4" w:space="0" w:color="auto"/>
            </w:tcBorders>
          </w:tcPr>
          <w:p w14:paraId="32768203"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7667A3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6A801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DC1E25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12D654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33F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13F3E5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B1AE6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517C1B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247507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3FDA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977093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6A8A3F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EA7550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49ABDE1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8AD37A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683BE09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C232D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tcPr>
          <w:p w14:paraId="4C829C1D" w14:textId="77777777" w:rsidR="0068448D" w:rsidRPr="00DE7B59" w:rsidRDefault="0068448D">
            <w:pPr>
              <w:keepNext/>
              <w:keepLines/>
              <w:spacing w:after="0"/>
              <w:rPr>
                <w:rFonts w:ascii="Arial" w:eastAsia="DengXian" w:hAnsi="Arial"/>
                <w:sz w:val="18"/>
                <w:lang w:eastAsia="zh-CN"/>
              </w:rPr>
            </w:pPr>
          </w:p>
        </w:tc>
      </w:tr>
      <w:tr w:rsidR="0068448D" w:rsidRPr="00DE7B59" w14:paraId="2C6E48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1735B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795EB0"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483252A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A1D99" w14:textId="77777777" w:rsidR="0068448D" w:rsidRPr="00DE7B59" w:rsidRDefault="0068448D">
            <w:pPr>
              <w:keepNext/>
              <w:keepLines/>
              <w:spacing w:after="0"/>
              <w:rPr>
                <w:rFonts w:ascii="Arial" w:eastAsia="DengXian" w:hAnsi="Arial"/>
                <w:sz w:val="18"/>
                <w:lang w:eastAsia="zh-CN"/>
              </w:rPr>
            </w:pPr>
          </w:p>
        </w:tc>
      </w:tr>
      <w:tr w:rsidR="0068448D" w:rsidRPr="00DE7B59" w14:paraId="44693C3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DD6BF0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6A579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AF079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C3B7A6" w14:textId="77777777" w:rsidR="0068448D" w:rsidRPr="00DE7B59" w:rsidRDefault="0068448D">
            <w:pPr>
              <w:keepNext/>
              <w:keepLines/>
              <w:spacing w:after="0"/>
              <w:rPr>
                <w:rFonts w:ascii="Arial" w:eastAsia="DengXian" w:hAnsi="Arial"/>
                <w:sz w:val="18"/>
              </w:rPr>
            </w:pPr>
          </w:p>
        </w:tc>
      </w:tr>
      <w:tr w:rsidR="0068448D" w:rsidRPr="00DE7B59" w14:paraId="0F7BE57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36D1F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62179A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44A06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9A997" w14:textId="77777777" w:rsidR="0068448D" w:rsidRPr="00DE7B59" w:rsidRDefault="0068448D">
            <w:pPr>
              <w:keepNext/>
              <w:keepLines/>
              <w:spacing w:after="0"/>
              <w:rPr>
                <w:rFonts w:ascii="Arial" w:eastAsia="DengXian" w:hAnsi="Arial"/>
                <w:sz w:val="18"/>
              </w:rPr>
            </w:pPr>
          </w:p>
        </w:tc>
      </w:tr>
      <w:tr w:rsidR="0068448D" w:rsidRPr="00DE7B59" w14:paraId="2F11C47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1ED76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39733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05C9B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75482" w14:textId="77777777" w:rsidR="0068448D" w:rsidRPr="00DE7B59" w:rsidRDefault="0068448D">
            <w:pPr>
              <w:keepNext/>
              <w:keepLines/>
              <w:spacing w:after="0"/>
              <w:rPr>
                <w:rFonts w:ascii="Arial" w:eastAsia="DengXian" w:hAnsi="Arial"/>
                <w:sz w:val="18"/>
              </w:rPr>
            </w:pPr>
          </w:p>
        </w:tc>
      </w:tr>
    </w:tbl>
    <w:p w14:paraId="57AAB669" w14:textId="77777777" w:rsidR="0068448D" w:rsidRPr="00DE7B59" w:rsidRDefault="0068448D" w:rsidP="0068448D">
      <w:pPr>
        <w:rPr>
          <w:rFonts w:eastAsia="DengXian"/>
        </w:rPr>
      </w:pPr>
    </w:p>
    <w:p w14:paraId="4B24C84A"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7.1.1.3.14.4.3.3-2: </w:t>
      </w:r>
      <w:r w:rsidRPr="00DE7B59">
        <w:rPr>
          <w:rFonts w:ascii="Arial" w:eastAsia="DengXian" w:hAnsi="Arial"/>
          <w:b/>
          <w:i/>
          <w:iCs/>
        </w:rPr>
        <w:t>CellGroupConfig</w:t>
      </w:r>
      <w:r w:rsidRPr="00DE7B59">
        <w:rPr>
          <w:rFonts w:ascii="Arial" w:eastAsia="DengXian" w:hAnsi="Arial"/>
          <w:b/>
        </w:rPr>
        <w:t xml:space="preserve"> (Table 7.1.1.3.14.4.3.3-1)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6015021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5D24992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2715C3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867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9A06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C78F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8C5B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7E06304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D93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C2B6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AF3C0"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5F008" w14:textId="77777777" w:rsidR="0068448D" w:rsidRPr="00DE7B59" w:rsidRDefault="0068448D">
            <w:pPr>
              <w:keepNext/>
              <w:keepLines/>
              <w:spacing w:after="0"/>
              <w:rPr>
                <w:rFonts w:ascii="Arial" w:eastAsia="DengXian" w:hAnsi="Arial"/>
                <w:sz w:val="18"/>
              </w:rPr>
            </w:pPr>
          </w:p>
        </w:tc>
      </w:tr>
      <w:tr w:rsidR="0068448D" w:rsidRPr="00DE7B59" w14:paraId="7446D319"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78128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B97F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A1AD"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1188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16D9BB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1D610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0995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6ACB6"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CBE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0CC0DDC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CAE6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A775B"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1E02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05EC7" w14:textId="77777777" w:rsidR="0068448D" w:rsidRPr="00DE7B59" w:rsidRDefault="0068448D">
            <w:pPr>
              <w:keepNext/>
              <w:keepLines/>
              <w:spacing w:after="0"/>
              <w:rPr>
                <w:rFonts w:ascii="Arial" w:eastAsia="DengXian" w:hAnsi="Arial"/>
                <w:sz w:val="18"/>
              </w:rPr>
            </w:pPr>
          </w:p>
        </w:tc>
      </w:tr>
      <w:tr w:rsidR="0068448D" w:rsidRPr="00DE7B59" w14:paraId="1135F8FC"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5E07BFF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CC0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5675B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F0A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6D76A4B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E9D8581"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79B46"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CBE7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3ECF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5545E4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A947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D8C4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BD99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810B6" w14:textId="77777777" w:rsidR="0068448D" w:rsidRPr="00DE7B59" w:rsidRDefault="0068448D">
            <w:pPr>
              <w:keepNext/>
              <w:keepLines/>
              <w:spacing w:after="0"/>
              <w:rPr>
                <w:rFonts w:ascii="Arial" w:eastAsia="DengXian" w:hAnsi="Arial"/>
                <w:sz w:val="18"/>
              </w:rPr>
            </w:pPr>
          </w:p>
        </w:tc>
      </w:tr>
      <w:tr w:rsidR="0068448D" w:rsidRPr="00DE7B59" w14:paraId="48CEAB4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2EF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84E4C"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073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86B06" w14:textId="77777777" w:rsidR="0068448D" w:rsidRPr="00DE7B59" w:rsidRDefault="0068448D">
            <w:pPr>
              <w:keepNext/>
              <w:keepLines/>
              <w:spacing w:after="0"/>
              <w:rPr>
                <w:rFonts w:ascii="Arial" w:eastAsia="DengXian" w:hAnsi="Arial"/>
                <w:sz w:val="18"/>
              </w:rPr>
            </w:pPr>
          </w:p>
        </w:tc>
      </w:tr>
      <w:tr w:rsidR="0068448D" w:rsidRPr="00DE7B59" w14:paraId="3D55B54A"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EBF4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CEEDE"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49FF4"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91D4B" w14:textId="77777777" w:rsidR="0068448D" w:rsidRPr="00DE7B59" w:rsidRDefault="0068448D">
            <w:pPr>
              <w:keepNext/>
              <w:keepLines/>
              <w:spacing w:after="0"/>
              <w:rPr>
                <w:rFonts w:ascii="Arial" w:eastAsia="DengXian" w:hAnsi="Arial"/>
                <w:sz w:val="18"/>
              </w:rPr>
            </w:pPr>
          </w:p>
        </w:tc>
      </w:tr>
      <w:tr w:rsidR="0068448D" w:rsidRPr="00DE7B59" w14:paraId="753427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8B91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08B34"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69356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2F02A" w14:textId="77777777" w:rsidR="0068448D" w:rsidRPr="00DE7B59" w:rsidRDefault="0068448D">
            <w:pPr>
              <w:keepNext/>
              <w:keepLines/>
              <w:spacing w:after="0"/>
              <w:rPr>
                <w:rFonts w:ascii="Arial" w:eastAsia="DengXian" w:hAnsi="Arial"/>
                <w:sz w:val="18"/>
              </w:rPr>
            </w:pPr>
          </w:p>
        </w:tc>
      </w:tr>
      <w:tr w:rsidR="0068448D" w:rsidRPr="00DE7B59" w14:paraId="5531B4D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65FF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D92B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C25D"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726A1" w14:textId="77777777" w:rsidR="0068448D" w:rsidRPr="00DE7B59" w:rsidRDefault="0068448D">
            <w:pPr>
              <w:keepNext/>
              <w:keepLines/>
              <w:spacing w:after="0"/>
              <w:rPr>
                <w:rFonts w:ascii="Arial" w:eastAsia="DengXian" w:hAnsi="Arial"/>
                <w:sz w:val="18"/>
              </w:rPr>
            </w:pPr>
          </w:p>
        </w:tc>
      </w:tr>
    </w:tbl>
    <w:p w14:paraId="6EF3B1CF" w14:textId="77777777" w:rsidR="0068448D" w:rsidRPr="00DE7B59" w:rsidRDefault="0068448D" w:rsidP="0068448D">
      <w:pPr>
        <w:rPr>
          <w:rFonts w:eastAsia="DengXian"/>
        </w:rPr>
      </w:pPr>
    </w:p>
    <w:p w14:paraId="15F94F42"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7.1.1.3.14.4.3.3-3: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7.1.1.3.14.4.3.3-2</w:t>
      </w:r>
      <w:r w:rsidRPr="00DE7B59">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EBACB3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862509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74D6FA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F1290F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51007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8CBFA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EA180C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54D9D84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645E28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20F631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8C59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1FFAA" w14:textId="77777777" w:rsidR="0068448D" w:rsidRPr="00DE7B59" w:rsidRDefault="0068448D">
            <w:pPr>
              <w:keepNext/>
              <w:keepLines/>
              <w:spacing w:after="0"/>
              <w:rPr>
                <w:rFonts w:ascii="Arial" w:eastAsia="DengXian" w:hAnsi="Arial"/>
                <w:sz w:val="18"/>
              </w:rPr>
            </w:pPr>
          </w:p>
        </w:tc>
      </w:tr>
      <w:tr w:rsidR="0068448D" w:rsidRPr="00DE7B59" w14:paraId="6773C3B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449F1A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3C79A4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76B27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A9782B" w14:textId="77777777" w:rsidR="0068448D" w:rsidRPr="00DE7B59" w:rsidRDefault="0068448D">
            <w:pPr>
              <w:keepNext/>
              <w:keepLines/>
              <w:spacing w:after="0"/>
              <w:rPr>
                <w:rFonts w:ascii="Arial" w:eastAsia="DengXian" w:hAnsi="Arial"/>
                <w:sz w:val="18"/>
              </w:rPr>
            </w:pPr>
          </w:p>
        </w:tc>
      </w:tr>
      <w:tr w:rsidR="0068448D" w:rsidRPr="00DE7B59" w14:paraId="658560F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272E5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D2AE0E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0206E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D0C794" w14:textId="77777777" w:rsidR="0068448D" w:rsidRPr="00DE7B59" w:rsidRDefault="0068448D">
            <w:pPr>
              <w:keepNext/>
              <w:keepLines/>
              <w:spacing w:after="0"/>
              <w:rPr>
                <w:rFonts w:ascii="Arial" w:eastAsia="DengXian" w:hAnsi="Arial"/>
                <w:sz w:val="18"/>
              </w:rPr>
            </w:pPr>
          </w:p>
        </w:tc>
      </w:tr>
      <w:tr w:rsidR="0068448D" w:rsidRPr="00DE7B59" w14:paraId="162047E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E6BD39" w14:textId="77777777" w:rsidR="0068448D" w:rsidRPr="00DE7B59" w:rsidRDefault="0068448D">
            <w:pPr>
              <w:pStyle w:val="TAL"/>
              <w:rPr>
                <w:rFonts w:eastAsia="SimSun"/>
                <w:lang w:eastAsia="en-US"/>
              </w:rPr>
            </w:pPr>
            <w:r w:rsidRPr="00DE7B59">
              <w:t xml:space="preserve"> </w:t>
            </w:r>
            <w:r w:rsidRPr="00DE7B59">
              <w:rPr>
                <w:rFonts w:eastAsia="DengXian"/>
              </w:rPr>
              <w:t xml:space="preserve">    </w:t>
            </w:r>
            <w:r w:rsidRPr="00DE7B59">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6F6227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3B94817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4B36F34A" w14:textId="77777777" w:rsidR="0068448D" w:rsidRPr="00DE7B59" w:rsidRDefault="0068448D">
            <w:pPr>
              <w:pStyle w:val="TAL"/>
            </w:pPr>
          </w:p>
        </w:tc>
      </w:tr>
      <w:tr w:rsidR="0068448D" w:rsidRPr="00DE7B59" w14:paraId="5F6844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F7369F1" w14:textId="77777777" w:rsidR="0068448D" w:rsidRPr="00DE7B59" w:rsidRDefault="0068448D">
            <w:pPr>
              <w:pStyle w:val="TAL"/>
            </w:pPr>
            <w:r w:rsidRPr="00DE7B59">
              <w:t xml:space="preserve"> </w:t>
            </w:r>
            <w:r w:rsidRPr="00DE7B59">
              <w:rPr>
                <w:rFonts w:eastAsia="DengXian"/>
              </w:rPr>
              <w:t xml:space="preserve">    </w:t>
            </w: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B43A8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2358616"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A65D34E" w14:textId="77777777" w:rsidR="0068448D" w:rsidRPr="00DE7B59" w:rsidRDefault="0068448D">
            <w:pPr>
              <w:pStyle w:val="TAL"/>
            </w:pPr>
          </w:p>
        </w:tc>
      </w:tr>
      <w:tr w:rsidR="0068448D" w:rsidRPr="00DE7B59" w14:paraId="37F986F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A3AE1" w14:textId="77777777" w:rsidR="0068448D" w:rsidRPr="00DE7B59" w:rsidRDefault="0068448D">
            <w:pPr>
              <w:pStyle w:val="TAL"/>
            </w:pPr>
            <w:r w:rsidRPr="00DE7B59">
              <w:rPr>
                <w:rFonts w:eastAsia="DengXian"/>
              </w:rPr>
              <w:t xml:space="preserve">    </w:t>
            </w:r>
            <w:r w:rsidRPr="00DE7B59">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75219557" w14:textId="77777777" w:rsidR="0068448D" w:rsidRPr="00DE7B59" w:rsidRDefault="0068448D">
            <w:pPr>
              <w:pStyle w:val="TAL"/>
              <w:rPr>
                <w:lang w:eastAsia="zh-CN"/>
              </w:rPr>
            </w:pPr>
            <w:r w:rsidRPr="00DE7B5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6B0F03"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BA8DA" w14:textId="77777777" w:rsidR="0068448D" w:rsidRPr="00DE7B59" w:rsidRDefault="0068448D">
            <w:pPr>
              <w:pStyle w:val="TAL"/>
            </w:pPr>
          </w:p>
        </w:tc>
      </w:tr>
      <w:tr w:rsidR="0068448D" w:rsidRPr="00DE7B59" w14:paraId="2FB8F6E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ABB8E6A" w14:textId="77777777" w:rsidR="0068448D" w:rsidRPr="00DE7B59" w:rsidRDefault="0068448D">
            <w:pPr>
              <w:pStyle w:val="TAL"/>
            </w:pPr>
            <w:r w:rsidRPr="00DE7B59">
              <w:rPr>
                <w:rFonts w:eastAsia="DengXian"/>
              </w:rPr>
              <w:t xml:space="preserve">    </w:t>
            </w: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8536CCD"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381A45B"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F8AED29" w14:textId="77777777" w:rsidR="0068448D" w:rsidRPr="00DE7B59" w:rsidRDefault="0068448D">
            <w:pPr>
              <w:pStyle w:val="TAL"/>
            </w:pPr>
          </w:p>
        </w:tc>
      </w:tr>
      <w:tr w:rsidR="0068448D" w:rsidRPr="00DE7B59" w14:paraId="77F6850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E5519D" w14:textId="77777777" w:rsidR="0068448D" w:rsidRPr="00DE7B59" w:rsidRDefault="0068448D">
            <w:pPr>
              <w:pStyle w:val="TAL"/>
            </w:pPr>
            <w:r w:rsidRPr="00DE7B59">
              <w:rPr>
                <w:rFonts w:eastAsia="DengXian"/>
              </w:rPr>
              <w:t xml:space="preserve">    </w:t>
            </w: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978CF60"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AB8597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D4CD790" w14:textId="77777777" w:rsidR="0068448D" w:rsidRPr="00DE7B59" w:rsidRDefault="0068448D">
            <w:pPr>
              <w:pStyle w:val="TAL"/>
            </w:pPr>
          </w:p>
        </w:tc>
      </w:tr>
      <w:tr w:rsidR="0068448D" w:rsidRPr="00DE7B59" w14:paraId="0E2D424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75A55F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6FA0479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E7061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11D49" w14:textId="77777777" w:rsidR="0068448D" w:rsidRPr="00DE7B59" w:rsidRDefault="0068448D">
            <w:pPr>
              <w:keepNext/>
              <w:keepLines/>
              <w:spacing w:after="0"/>
              <w:rPr>
                <w:rFonts w:ascii="Arial" w:eastAsia="DengXian" w:hAnsi="Arial"/>
                <w:sz w:val="18"/>
              </w:rPr>
            </w:pPr>
          </w:p>
        </w:tc>
      </w:tr>
      <w:tr w:rsidR="0068448D" w:rsidRPr="00DE7B59" w14:paraId="3E4484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545F9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4E39D0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1B0C4E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7.1.1.3.14.4.3.3-4</w:t>
            </w:r>
          </w:p>
        </w:tc>
        <w:tc>
          <w:tcPr>
            <w:tcW w:w="1245" w:type="dxa"/>
            <w:tcBorders>
              <w:top w:val="single" w:sz="4" w:space="0" w:color="auto"/>
              <w:left w:val="single" w:sz="4" w:space="0" w:color="auto"/>
              <w:bottom w:val="single" w:sz="4" w:space="0" w:color="auto"/>
              <w:right w:val="single" w:sz="4" w:space="0" w:color="auto"/>
            </w:tcBorders>
          </w:tcPr>
          <w:p w14:paraId="4222708C" w14:textId="77777777" w:rsidR="0068448D" w:rsidRPr="00DE7B59" w:rsidRDefault="0068448D">
            <w:pPr>
              <w:keepNext/>
              <w:keepLines/>
              <w:spacing w:after="0"/>
              <w:rPr>
                <w:rFonts w:ascii="Arial" w:eastAsia="DengXian" w:hAnsi="Arial"/>
                <w:sz w:val="18"/>
              </w:rPr>
            </w:pPr>
          </w:p>
        </w:tc>
      </w:tr>
      <w:tr w:rsidR="0068448D" w:rsidRPr="00DE7B59" w14:paraId="574F371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8193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0C3CD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876A4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054C5C" w14:textId="77777777" w:rsidR="0068448D" w:rsidRPr="00DE7B59" w:rsidRDefault="0068448D">
            <w:pPr>
              <w:keepNext/>
              <w:keepLines/>
              <w:spacing w:after="0"/>
              <w:rPr>
                <w:rFonts w:ascii="Arial" w:eastAsia="DengXian" w:hAnsi="Arial"/>
                <w:sz w:val="18"/>
              </w:rPr>
            </w:pPr>
          </w:p>
        </w:tc>
      </w:tr>
      <w:tr w:rsidR="0068448D" w:rsidRPr="00DE7B59" w14:paraId="13311D1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016D1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2C3996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E0A9C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F3640" w14:textId="77777777" w:rsidR="0068448D" w:rsidRPr="00DE7B59" w:rsidRDefault="0068448D">
            <w:pPr>
              <w:keepNext/>
              <w:keepLines/>
              <w:spacing w:after="0"/>
              <w:rPr>
                <w:rFonts w:ascii="Arial" w:eastAsia="DengXian" w:hAnsi="Arial"/>
                <w:sz w:val="18"/>
              </w:rPr>
            </w:pPr>
          </w:p>
        </w:tc>
      </w:tr>
      <w:tr w:rsidR="0068448D" w:rsidRPr="00DE7B59" w14:paraId="2430B0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E363ED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215BA7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A014F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513379" w14:textId="77777777" w:rsidR="0068448D" w:rsidRPr="00DE7B59" w:rsidRDefault="0068448D">
            <w:pPr>
              <w:keepNext/>
              <w:keepLines/>
              <w:spacing w:after="0"/>
              <w:rPr>
                <w:rFonts w:ascii="Arial" w:eastAsia="DengXian" w:hAnsi="Arial"/>
                <w:sz w:val="18"/>
              </w:rPr>
            </w:pPr>
          </w:p>
        </w:tc>
      </w:tr>
      <w:tr w:rsidR="0068448D" w:rsidRPr="00DE7B59" w14:paraId="4A3C65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014E3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C21879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5A908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677692" w14:textId="77777777" w:rsidR="0068448D" w:rsidRPr="00DE7B59" w:rsidRDefault="0068448D">
            <w:pPr>
              <w:keepNext/>
              <w:keepLines/>
              <w:spacing w:after="0"/>
              <w:rPr>
                <w:rFonts w:ascii="Arial" w:eastAsia="DengXian" w:hAnsi="Arial"/>
                <w:sz w:val="18"/>
              </w:rPr>
            </w:pPr>
          </w:p>
        </w:tc>
      </w:tr>
    </w:tbl>
    <w:p w14:paraId="0A053A85" w14:textId="77777777" w:rsidR="0068448D" w:rsidRPr="00DE7B59" w:rsidRDefault="0068448D" w:rsidP="0068448D">
      <w:pPr>
        <w:rPr>
          <w:rFonts w:eastAsia="DengXian"/>
          <w:lang w:eastAsia="sv-SE"/>
        </w:rPr>
      </w:pPr>
    </w:p>
    <w:p w14:paraId="05A2B3DF" w14:textId="77777777" w:rsidR="0068448D" w:rsidRPr="00DE7B59" w:rsidRDefault="0068448D" w:rsidP="0068448D">
      <w:pPr>
        <w:pStyle w:val="TH"/>
        <w:rPr>
          <w:rFonts w:eastAsia="SimSun"/>
          <w:lang w:eastAsia="en-US"/>
        </w:rPr>
      </w:pPr>
      <w:r w:rsidRPr="00DE7B59">
        <w:t xml:space="preserve">Table 7.1.1.3.14.4.3.3-5: </w:t>
      </w:r>
      <w:r w:rsidRPr="00DE7B59">
        <w:rPr>
          <w:i/>
        </w:rPr>
        <w:t xml:space="preserve">ConfiguredGrantConfig </w:t>
      </w:r>
      <w:r w:rsidRPr="00DE7B59">
        <w:t>(Table 7.1.1.3.14.4.3.3-3)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B0C002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4DDB244A"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 with condition CG_Config_Type1</w:t>
            </w:r>
          </w:p>
        </w:tc>
      </w:tr>
      <w:tr w:rsidR="0068448D" w:rsidRPr="00DE7B59" w14:paraId="3CA08F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6EA6C5"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009BE0"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8689EB8"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9DB11E"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61E7DF0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1DC42"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A8BC1A5"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909F8D"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9813" w14:textId="77777777" w:rsidR="0068448D" w:rsidRPr="00DE7B59" w:rsidRDefault="0068448D">
            <w:pPr>
              <w:keepNext/>
              <w:keepLines/>
              <w:spacing w:after="0"/>
              <w:rPr>
                <w:rFonts w:ascii="Arial" w:hAnsi="Arial"/>
                <w:sz w:val="18"/>
              </w:rPr>
            </w:pPr>
          </w:p>
        </w:tc>
      </w:tr>
      <w:tr w:rsidR="0068448D" w:rsidRPr="00DE7B59" w14:paraId="7E47097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64E0DF"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  repK</w:t>
            </w:r>
          </w:p>
        </w:tc>
        <w:tc>
          <w:tcPr>
            <w:tcW w:w="2267" w:type="dxa"/>
            <w:tcBorders>
              <w:top w:val="single" w:sz="4" w:space="0" w:color="auto"/>
              <w:left w:val="single" w:sz="4" w:space="0" w:color="auto"/>
              <w:bottom w:val="single" w:sz="4" w:space="0" w:color="auto"/>
              <w:right w:val="single" w:sz="4" w:space="0" w:color="auto"/>
            </w:tcBorders>
            <w:hideMark/>
          </w:tcPr>
          <w:p w14:paraId="14139B1D" w14:textId="77777777" w:rsidR="0068448D" w:rsidRPr="00DE7B59" w:rsidRDefault="0068448D">
            <w:pPr>
              <w:keepNext/>
              <w:keepLines/>
              <w:spacing w:after="0"/>
              <w:rPr>
                <w:rFonts w:ascii="Arial" w:hAnsi="Arial"/>
                <w:sz w:val="18"/>
                <w:lang w:eastAsia="en-US"/>
              </w:rPr>
            </w:pPr>
            <w:r w:rsidRPr="00DE7B59">
              <w:rPr>
                <w:rFonts w:ascii="Arial" w:hAnsi="Arial"/>
                <w:sz w:val="18"/>
                <w:lang w:eastAsia="zh-CN"/>
              </w:rPr>
              <w:t>n</w:t>
            </w:r>
            <w:r w:rsidRPr="00DE7B5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F3261AE"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DA2840" w14:textId="77777777" w:rsidR="0068448D" w:rsidRPr="00DE7B59" w:rsidRDefault="0068448D">
            <w:pPr>
              <w:keepNext/>
              <w:keepLines/>
              <w:spacing w:after="0"/>
              <w:rPr>
                <w:rFonts w:ascii="Arial" w:hAnsi="Arial"/>
                <w:sz w:val="18"/>
              </w:rPr>
            </w:pPr>
          </w:p>
        </w:tc>
      </w:tr>
      <w:tr w:rsidR="0068448D" w:rsidRPr="00DE7B59" w14:paraId="7B67170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43CB5"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2D9B111"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46A8D53"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C932E" w14:textId="77777777" w:rsidR="0068448D" w:rsidRPr="00DE7B59" w:rsidRDefault="0068448D">
            <w:pPr>
              <w:keepNext/>
              <w:keepLines/>
              <w:spacing w:after="0"/>
              <w:rPr>
                <w:rFonts w:ascii="Arial" w:hAnsi="Arial"/>
                <w:sz w:val="18"/>
              </w:rPr>
            </w:pPr>
          </w:p>
        </w:tc>
      </w:tr>
      <w:tr w:rsidR="0068448D" w:rsidRPr="00DE7B59" w14:paraId="50C490B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EABCFC" w14:textId="77777777" w:rsidR="0068448D" w:rsidRPr="00DE7B59" w:rsidRDefault="0068448D">
            <w:pPr>
              <w:keepNext/>
              <w:keepLines/>
              <w:spacing w:after="0"/>
              <w:rPr>
                <w:rFonts w:ascii="Arial" w:hAnsi="Arial"/>
                <w:sz w:val="18"/>
              </w:rPr>
            </w:pPr>
            <w:r w:rsidRPr="00DE7B59">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1460E2CC" w14:textId="77777777" w:rsidR="0068448D" w:rsidRPr="00DE7B59" w:rsidRDefault="0068448D">
            <w:pPr>
              <w:keepNext/>
              <w:keepLines/>
              <w:spacing w:after="0"/>
              <w:rPr>
                <w:rFonts w:ascii="Arial" w:hAnsi="Arial"/>
                <w:sz w:val="18"/>
              </w:rPr>
            </w:pPr>
            <w:r w:rsidRPr="00DE7B5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3E95804"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9E27C3B"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NOT </w:t>
            </w:r>
            <w:r w:rsidRPr="00DE7B59">
              <w:rPr>
                <w:rFonts w:ascii="Arial" w:eastAsia="DengXian" w:hAnsi="Arial"/>
                <w:sz w:val="18"/>
                <w:lang w:eastAsia="zh-CN"/>
              </w:rPr>
              <w:t>pc_type1_PUSCH_RepetitionMultiSlots</w:t>
            </w:r>
          </w:p>
        </w:tc>
      </w:tr>
      <w:tr w:rsidR="0068448D" w:rsidRPr="00DE7B59" w14:paraId="4465157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FA50D" w14:textId="77777777" w:rsidR="0068448D" w:rsidRPr="00DE7B59" w:rsidRDefault="0068448D">
            <w:pPr>
              <w:keepNext/>
              <w:keepLines/>
              <w:spacing w:after="0"/>
              <w:rPr>
                <w:rFonts w:ascii="Arial" w:hAnsi="Arial"/>
                <w:sz w:val="18"/>
                <w:lang w:eastAsia="en-US"/>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79BB9E4"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373552"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056E4C" w14:textId="77777777" w:rsidR="0068448D" w:rsidRPr="00DE7B59" w:rsidRDefault="0068448D">
            <w:pPr>
              <w:keepNext/>
              <w:keepLines/>
              <w:spacing w:after="0"/>
              <w:rPr>
                <w:rFonts w:ascii="Arial" w:hAnsi="Arial"/>
                <w:sz w:val="18"/>
              </w:rPr>
            </w:pPr>
          </w:p>
        </w:tc>
      </w:tr>
    </w:tbl>
    <w:p w14:paraId="74F5C82D" w14:textId="77777777" w:rsidR="0068448D" w:rsidRPr="00DE7B59" w:rsidRDefault="0068448D" w:rsidP="0068448D">
      <w:pPr>
        <w:rPr>
          <w:lang w:eastAsia="en-US"/>
        </w:rPr>
      </w:pPr>
    </w:p>
    <w:p w14:paraId="1283482A" w14:textId="77777777" w:rsidR="0068448D" w:rsidRPr="00DE7B59" w:rsidRDefault="00DE0B89" w:rsidP="0068448D">
      <w:pPr>
        <w:pStyle w:val="Heading5"/>
      </w:pPr>
      <w:r w:rsidRPr="00DE7B59">
        <w:t>7.1.1.3.15</w:t>
      </w:r>
      <w:r w:rsidRPr="00DE7B59">
        <w:tab/>
      </w:r>
      <w:r w:rsidR="0068448D" w:rsidRPr="00DE7B59">
        <w:t>Correct Handling of UL HARQ process / TBoMS procedure</w:t>
      </w:r>
    </w:p>
    <w:p w14:paraId="51743C03" w14:textId="77777777" w:rsidR="0068448D" w:rsidRPr="00DE7B59" w:rsidRDefault="0068448D" w:rsidP="00E13EC1">
      <w:pPr>
        <w:pStyle w:val="Heading6"/>
        <w:rPr>
          <w:lang w:eastAsia="zh-CN"/>
        </w:rPr>
      </w:pPr>
      <w:r w:rsidRPr="00DE7B59">
        <w:rPr>
          <w:lang w:eastAsia="zh-CN"/>
        </w:rPr>
        <w:t>7.1.1.3.15.1</w:t>
      </w:r>
      <w:r w:rsidRPr="00DE7B59">
        <w:rPr>
          <w:lang w:eastAsia="zh-CN"/>
        </w:rPr>
        <w:tab/>
        <w:t>Correct Handling of UL HARQ process / TBoMS procedure / DG and CG based transmission</w:t>
      </w:r>
    </w:p>
    <w:p w14:paraId="732F273D" w14:textId="77777777" w:rsidR="0068448D" w:rsidRPr="00DE7B59" w:rsidRDefault="0068448D" w:rsidP="00772DDA">
      <w:pPr>
        <w:pStyle w:val="H6"/>
        <w:rPr>
          <w:rFonts w:eastAsia="DengXian"/>
        </w:rPr>
      </w:pPr>
      <w:r w:rsidRPr="00DE7B59">
        <w:rPr>
          <w:rFonts w:eastAsia="DengXian"/>
        </w:rPr>
        <w:t>7.1.1.3.15.1.1</w:t>
      </w:r>
      <w:r w:rsidRPr="00DE7B59">
        <w:rPr>
          <w:rFonts w:eastAsia="DengXian"/>
        </w:rPr>
        <w:tab/>
        <w:t>Test Purpose (TP)</w:t>
      </w:r>
    </w:p>
    <w:p w14:paraId="73013B6E" w14:textId="77777777" w:rsidR="0068448D" w:rsidRPr="00DE7B59" w:rsidRDefault="0068448D" w:rsidP="00772DDA">
      <w:pPr>
        <w:pStyle w:val="H6"/>
        <w:rPr>
          <w:rFonts w:eastAsia="DengXian"/>
        </w:rPr>
      </w:pPr>
      <w:r w:rsidRPr="00DE7B59">
        <w:rPr>
          <w:rFonts w:eastAsia="DengXian"/>
        </w:rPr>
        <w:t>(1)</w:t>
      </w:r>
    </w:p>
    <w:p w14:paraId="1151D6F0" w14:textId="103C4BB9" w:rsidR="0068448D" w:rsidRPr="00DE7B59" w:rsidRDefault="0068448D" w:rsidP="00772DDA">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TB processing over multi-slot}</w:t>
      </w:r>
    </w:p>
    <w:p w14:paraId="0BAF5EED" w14:textId="77777777" w:rsidR="0068448D" w:rsidRPr="00DE7B59" w:rsidRDefault="0068448D" w:rsidP="00772DDA">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1D9643E" w14:textId="7431ADB4"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UL Grant with toggled NDI </w:t>
      </w:r>
      <w:r w:rsidR="00252B77" w:rsidRPr="00DE7B59">
        <w:rPr>
          <w:rFonts w:eastAsia="DengXian"/>
          <w:noProof w:val="0"/>
        </w:rPr>
        <w:t xml:space="preserve">indicating </w:t>
      </w:r>
      <w:r w:rsidRPr="00DE7B59">
        <w:rPr>
          <w:rFonts w:eastAsia="DengXian"/>
          <w:noProof w:val="0"/>
        </w:rPr>
        <w:t>TBoMS transmission }</w:t>
      </w:r>
    </w:p>
    <w:p w14:paraId="6BE77690" w14:textId="77777777"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selects the redundancy version correctly }</w:t>
      </w:r>
    </w:p>
    <w:p w14:paraId="29BC5C90" w14:textId="77777777" w:rsidR="0068448D" w:rsidRPr="00DE7B59" w:rsidRDefault="0068448D" w:rsidP="00772DDA">
      <w:pPr>
        <w:pStyle w:val="PL"/>
        <w:rPr>
          <w:rFonts w:eastAsia="DengXian"/>
          <w:noProof w:val="0"/>
        </w:rPr>
      </w:pPr>
      <w:r w:rsidRPr="00DE7B59">
        <w:rPr>
          <w:rFonts w:eastAsia="DengXian"/>
          <w:noProof w:val="0"/>
        </w:rPr>
        <w:t xml:space="preserve">            }</w:t>
      </w:r>
    </w:p>
    <w:p w14:paraId="3A37C9AB" w14:textId="77777777" w:rsidR="0068448D" w:rsidRPr="00DE7B59" w:rsidRDefault="0068448D" w:rsidP="00772DDA">
      <w:pPr>
        <w:pStyle w:val="PL"/>
        <w:rPr>
          <w:rFonts w:eastAsia="DengXian"/>
          <w:noProof w:val="0"/>
        </w:rPr>
      </w:pPr>
    </w:p>
    <w:p w14:paraId="0940784C" w14:textId="77777777" w:rsidR="0068448D" w:rsidRPr="00DE7B59" w:rsidRDefault="0068448D" w:rsidP="00772DDA">
      <w:pPr>
        <w:pStyle w:val="H6"/>
        <w:rPr>
          <w:rFonts w:eastAsia="DengXian"/>
        </w:rPr>
      </w:pPr>
      <w:r w:rsidRPr="00DE7B59">
        <w:rPr>
          <w:rFonts w:eastAsia="DengXian"/>
        </w:rPr>
        <w:t>(2)</w:t>
      </w:r>
    </w:p>
    <w:p w14:paraId="0953A08D" w14:textId="30E1C6C1" w:rsidR="0068448D" w:rsidRPr="00DE7B59" w:rsidRDefault="0068448D" w:rsidP="00772DDA">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TB processing over multi-slot}</w:t>
      </w:r>
    </w:p>
    <w:p w14:paraId="684309C0" w14:textId="77777777" w:rsidR="0068448D" w:rsidRPr="00DE7B59" w:rsidRDefault="0068448D" w:rsidP="00772DDA">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EDA045B" w14:textId="6092B766"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DCI activating Type 2 configured grant </w:t>
      </w:r>
      <w:r w:rsidR="00252B77" w:rsidRPr="00DE7B59">
        <w:rPr>
          <w:rFonts w:eastAsia="DengXian"/>
          <w:noProof w:val="0"/>
        </w:rPr>
        <w:t xml:space="preserve">indicating </w:t>
      </w:r>
      <w:r w:rsidRPr="00DE7B59">
        <w:rPr>
          <w:rFonts w:eastAsia="DengXian"/>
          <w:noProof w:val="0"/>
        </w:rPr>
        <w:t>TBoMS transmission }</w:t>
      </w:r>
    </w:p>
    <w:p w14:paraId="3CE60FB2" w14:textId="77777777"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selects the redundancy version correctly }</w:t>
      </w:r>
    </w:p>
    <w:p w14:paraId="60F4E439" w14:textId="77777777" w:rsidR="0068448D" w:rsidRPr="00DE7B59" w:rsidRDefault="0068448D" w:rsidP="00772DDA">
      <w:pPr>
        <w:pStyle w:val="PL"/>
        <w:rPr>
          <w:rFonts w:eastAsia="DengXian"/>
          <w:noProof w:val="0"/>
        </w:rPr>
      </w:pPr>
      <w:r w:rsidRPr="00DE7B59">
        <w:rPr>
          <w:rFonts w:eastAsia="DengXian"/>
          <w:noProof w:val="0"/>
        </w:rPr>
        <w:t xml:space="preserve">            }</w:t>
      </w:r>
    </w:p>
    <w:p w14:paraId="2DE44044" w14:textId="77777777" w:rsidR="0068448D" w:rsidRPr="00DE7B59" w:rsidRDefault="0068448D" w:rsidP="00772DDA">
      <w:pPr>
        <w:pStyle w:val="PL"/>
        <w:rPr>
          <w:rFonts w:eastAsia="DengXian"/>
          <w:noProof w:val="0"/>
        </w:rPr>
      </w:pPr>
    </w:p>
    <w:p w14:paraId="28823736"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7.1.1.3.15.1.2</w:t>
      </w:r>
      <w:r w:rsidRPr="00DE7B59">
        <w:rPr>
          <w:rFonts w:ascii="Arial" w:eastAsia="DengXian" w:hAnsi="Arial"/>
        </w:rPr>
        <w:tab/>
        <w:t>Conformance requirements</w:t>
      </w:r>
    </w:p>
    <w:p w14:paraId="268CE989"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06E7FB39" w14:textId="77777777" w:rsidR="0068448D" w:rsidRPr="00DE7B59" w:rsidRDefault="0068448D" w:rsidP="0068448D">
      <w:pPr>
        <w:rPr>
          <w:rFonts w:eastAsia="DengXian"/>
          <w:lang w:eastAsia="sv-SE"/>
        </w:rPr>
      </w:pPr>
      <w:r w:rsidRPr="00DE7B59">
        <w:rPr>
          <w:rFonts w:eastAsia="DengXian"/>
          <w:lang w:eastAsia="sv-SE"/>
        </w:rPr>
        <w:t>[TS 38.214, clause 6.1.2.1]</w:t>
      </w:r>
    </w:p>
    <w:p w14:paraId="0C9D7401"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0F7809FB" w14:textId="77777777" w:rsidR="0068448D" w:rsidRPr="00DE7B59" w:rsidRDefault="0068448D" w:rsidP="0068448D">
      <w:r w:rsidRPr="00DE7B59">
        <w:t>…</w:t>
      </w:r>
    </w:p>
    <w:p w14:paraId="0B239DD4" w14:textId="77777777" w:rsidR="0068448D" w:rsidRPr="00DE7B59" w:rsidRDefault="0068448D" w:rsidP="0068448D">
      <w:pPr>
        <w:pStyle w:val="B1"/>
        <w:rPr>
          <w:color w:val="000000"/>
        </w:rPr>
      </w:pPr>
      <w:r w:rsidRPr="00DE7B59">
        <w:rPr>
          <w:color w:val="000000"/>
        </w:rPr>
        <w:t>-</w:t>
      </w:r>
      <w:r w:rsidRPr="00DE7B59">
        <w:rPr>
          <w:color w:val="000000"/>
        </w:rPr>
        <w:tab/>
        <w:t xml:space="preserve">For PUSCH repetition Type A and TB processing over multiple slots, the starting symbol </w:t>
      </w:r>
      <w:r w:rsidRPr="00DE7B59">
        <w:rPr>
          <w:i/>
          <w:color w:val="000000"/>
        </w:rPr>
        <w:t xml:space="preserve">S </w:t>
      </w:r>
      <w:r w:rsidRPr="00DE7B59">
        <w:rPr>
          <w:color w:val="000000"/>
        </w:rPr>
        <w:t xml:space="preserve">relative to the start of the slot, and the number of consecutive symbols </w:t>
      </w:r>
      <w:r w:rsidRPr="00DE7B59">
        <w:rPr>
          <w:i/>
          <w:color w:val="000000"/>
        </w:rPr>
        <w:t>L</w:t>
      </w:r>
      <w:r w:rsidRPr="00DE7B59">
        <w:rPr>
          <w:color w:val="000000"/>
        </w:rPr>
        <w:t xml:space="preserve"> counting from the symbol </w:t>
      </w:r>
      <w:r w:rsidRPr="00DE7B59">
        <w:rPr>
          <w:i/>
          <w:color w:val="000000"/>
        </w:rPr>
        <w:t>S</w:t>
      </w:r>
      <w:r w:rsidRPr="00DE7B59">
        <w:rPr>
          <w:color w:val="000000"/>
        </w:rPr>
        <w:t xml:space="preserve"> allocated for the PUSCH are determined from the start and length indicator</w:t>
      </w:r>
      <w:r w:rsidRPr="00DE7B59">
        <w:rPr>
          <w:i/>
          <w:color w:val="000000"/>
        </w:rPr>
        <w:t xml:space="preserve"> SLIV</w:t>
      </w:r>
      <w:r w:rsidRPr="00DE7B59">
        <w:rPr>
          <w:color w:val="000000"/>
        </w:rPr>
        <w:t xml:space="preserve"> of the indexed row:</w:t>
      </w:r>
    </w:p>
    <w:p w14:paraId="706A97F8" w14:textId="77777777" w:rsidR="0068448D" w:rsidRPr="00DE7B59" w:rsidRDefault="0068448D" w:rsidP="0068448D">
      <w:pPr>
        <w:ind w:left="852" w:firstLine="284"/>
        <w:rPr>
          <w:color w:val="000000"/>
          <w:lang w:eastAsia="ko-KR"/>
        </w:rPr>
      </w:pPr>
      <w:r w:rsidRPr="00DE7B59">
        <w:rPr>
          <w:color w:val="000000"/>
          <w:lang w:eastAsia="ko-KR"/>
        </w:rPr>
        <w:t xml:space="preserve">if </w:t>
      </w:r>
      <w:r w:rsidRPr="00DE7B59">
        <w:rPr>
          <w:rFonts w:eastAsia="SimSun"/>
          <w:color w:val="000000"/>
          <w:position w:val="-10"/>
          <w:lang w:eastAsia="ja-JP"/>
        </w:rPr>
        <w:object w:dxaOrig="885" w:dyaOrig="285" w14:anchorId="075FD5FC">
          <v:shape id="_x0000_i1145" type="#_x0000_t75" style="width:44.25pt;height:14.25pt" o:ole="">
            <v:imagedata r:id="rId28" o:title=""/>
          </v:shape>
          <o:OLEObject Type="Embed" ProgID="Equation.3" ShapeID="_x0000_i1145" DrawAspect="Content" ObjectID="_1806324917" r:id="rId66"/>
        </w:object>
      </w:r>
      <w:r w:rsidRPr="00DE7B59">
        <w:rPr>
          <w:color w:val="000000"/>
          <w:lang w:eastAsia="ko-KR"/>
        </w:rPr>
        <w:t xml:space="preserve"> then</w:t>
      </w:r>
    </w:p>
    <w:p w14:paraId="4454E9A6" w14:textId="77777777" w:rsidR="0068448D" w:rsidRPr="00DE7B59" w:rsidRDefault="0068448D" w:rsidP="0068448D">
      <w:pPr>
        <w:ind w:left="1136" w:firstLine="284"/>
        <w:rPr>
          <w:color w:val="000000"/>
          <w:lang w:eastAsia="ko-KR"/>
        </w:rPr>
      </w:pPr>
      <w:r w:rsidRPr="00DE7B59">
        <w:rPr>
          <w:rFonts w:eastAsia="SimSun"/>
          <w:color w:val="000000"/>
          <w:position w:val="-10"/>
          <w:lang w:eastAsia="ja-JP"/>
        </w:rPr>
        <w:object w:dxaOrig="1875" w:dyaOrig="285" w14:anchorId="02A0DE65">
          <v:shape id="_x0000_i1146" type="#_x0000_t75" style="width:93.75pt;height:14.25pt" o:ole="">
            <v:imagedata r:id="rId29" o:title=""/>
          </v:shape>
          <o:OLEObject Type="Embed" ProgID="Equation.3" ShapeID="_x0000_i1146" DrawAspect="Content" ObjectID="_1806324918" r:id="rId67"/>
        </w:object>
      </w:r>
    </w:p>
    <w:p w14:paraId="08945628" w14:textId="77777777" w:rsidR="0068448D" w:rsidRPr="00DE7B59" w:rsidRDefault="0068448D" w:rsidP="0068448D">
      <w:pPr>
        <w:ind w:left="852" w:firstLine="284"/>
        <w:rPr>
          <w:color w:val="000000"/>
          <w:lang w:eastAsia="ko-KR"/>
        </w:rPr>
      </w:pPr>
      <w:r w:rsidRPr="00DE7B59">
        <w:rPr>
          <w:color w:val="000000"/>
          <w:lang w:eastAsia="ko-KR"/>
        </w:rPr>
        <w:t xml:space="preserve">else </w:t>
      </w:r>
    </w:p>
    <w:p w14:paraId="3DB9EFA2" w14:textId="77777777" w:rsidR="0068448D" w:rsidRPr="00DE7B59" w:rsidRDefault="0068448D" w:rsidP="0068448D">
      <w:pPr>
        <w:ind w:left="1136" w:firstLine="284"/>
        <w:rPr>
          <w:color w:val="000000"/>
          <w:lang w:eastAsia="ja-JP"/>
        </w:rPr>
      </w:pPr>
      <w:r w:rsidRPr="00DE7B59">
        <w:rPr>
          <w:rFonts w:eastAsia="SimSun"/>
          <w:color w:val="000000"/>
          <w:position w:val="-10"/>
          <w:lang w:eastAsia="ja-JP"/>
        </w:rPr>
        <w:object w:dxaOrig="2880" w:dyaOrig="285" w14:anchorId="708084DB">
          <v:shape id="_x0000_i1147" type="#_x0000_t75" style="width:2in;height:14.25pt" o:ole="">
            <v:imagedata r:id="rId30" o:title=""/>
          </v:shape>
          <o:OLEObject Type="Embed" ProgID="Equation.3" ShapeID="_x0000_i1147" DrawAspect="Content" ObjectID="_1806324919" r:id="rId68"/>
        </w:object>
      </w:r>
    </w:p>
    <w:p w14:paraId="212AEF0C" w14:textId="77777777" w:rsidR="0068448D" w:rsidRPr="00DE7B59" w:rsidRDefault="0068448D" w:rsidP="0068448D">
      <w:pPr>
        <w:ind w:left="852"/>
        <w:rPr>
          <w:color w:val="000000"/>
          <w:lang w:eastAsia="ja-JP"/>
        </w:rPr>
      </w:pPr>
      <w:r w:rsidRPr="00DE7B59">
        <w:rPr>
          <w:color w:val="000000"/>
        </w:rPr>
        <w:t>where</w:t>
      </w:r>
      <w:r w:rsidRPr="00DE7B59">
        <w:rPr>
          <w:rFonts w:eastAsia="SimSun"/>
          <w:color w:val="000000"/>
          <w:position w:val="-6"/>
          <w:lang w:eastAsia="ja-JP"/>
        </w:rPr>
        <w:object w:dxaOrig="1155" w:dyaOrig="285" w14:anchorId="0D75C04C">
          <v:shape id="_x0000_i1148" type="#_x0000_t75" style="width:58.5pt;height:14.25pt" o:ole="">
            <v:imagedata r:id="rId31" o:title=""/>
          </v:shape>
          <o:OLEObject Type="Embed" ProgID="Equation.3" ShapeID="_x0000_i1148" DrawAspect="Content" ObjectID="_1806324920" r:id="rId69"/>
        </w:object>
      </w:r>
      <w:r w:rsidRPr="00DE7B59">
        <w:rPr>
          <w:color w:val="000000"/>
          <w:lang w:eastAsia="ja-JP"/>
        </w:rPr>
        <w:t>, and</w:t>
      </w:r>
    </w:p>
    <w:p w14:paraId="072166FF" w14:textId="77777777" w:rsidR="0068448D" w:rsidRPr="00DE7B59" w:rsidRDefault="0068448D" w:rsidP="0068448D">
      <w:pPr>
        <w:pStyle w:val="B1"/>
        <w:rPr>
          <w:color w:val="000000"/>
          <w:lang w:eastAsia="en-US"/>
        </w:rPr>
      </w:pPr>
      <w:r w:rsidRPr="00DE7B59">
        <w:t>…</w:t>
      </w:r>
    </w:p>
    <w:p w14:paraId="2778EAA1" w14:textId="77777777" w:rsidR="0068448D" w:rsidRPr="00DE7B59" w:rsidRDefault="0068448D" w:rsidP="0068448D">
      <w:pPr>
        <w:pStyle w:val="B1"/>
        <w:rPr>
          <w:color w:val="000000"/>
        </w:rPr>
      </w:pPr>
      <w:r w:rsidRPr="00DE7B59">
        <w:rPr>
          <w:color w:val="000000"/>
        </w:rPr>
        <w:t>-</w:t>
      </w:r>
      <w:r w:rsidRPr="00DE7B59">
        <w:rPr>
          <w:color w:val="000000"/>
        </w:rPr>
        <w:tab/>
        <w:t xml:space="preserve">For PUSCH repetition Type A and TB processing over multiple slots, the PUSCH mapping type is set to Type A or Type B as defined in Clause 6.4.1.1.3 of [4, TS 38.211] as given by the indexed row. </w:t>
      </w:r>
    </w:p>
    <w:p w14:paraId="64CDD97C"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481D5053"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48B4B746"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79F57A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26F31AF5"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575DE8B1"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2C99E4F7"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E4A0"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3AB30D"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44F3ED43"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E200C6"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6544992C"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3B526BF"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79C273C"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651A5CDD"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6F1AC1A"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0642927"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D8B907D"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E32E4A7"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717A9AF4"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7977D01"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59A3344D"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1571AB6E"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3F6983E5"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DF5BA76"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6FF2BA3"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63A0632"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B0CA147"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0E93F6F7"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5D7610DC"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44CA56D4" w14:textId="77777777" w:rsidR="0068448D" w:rsidRPr="00DE7B59" w:rsidRDefault="0068448D" w:rsidP="0068448D">
      <w:pPr>
        <w:rPr>
          <w:rFonts w:eastAsia="SimSun"/>
          <w:lang w:eastAsia="en-US"/>
        </w:rPr>
      </w:pPr>
    </w:p>
    <w:p w14:paraId="2171E1E1" w14:textId="77777777" w:rsidR="0068448D" w:rsidRPr="00DE7B59" w:rsidRDefault="0068448D" w:rsidP="0068448D">
      <w:pPr>
        <w:spacing w:before="240"/>
      </w:pPr>
      <w:r w:rsidRPr="00DE7B59">
        <w:rPr>
          <w:color w:val="000000"/>
        </w:rPr>
        <w:t xml:space="preserve">For TB processing over multiple slots, </w:t>
      </w:r>
      <w:r w:rsidRPr="00DE7B59">
        <w:t>when transmitting PUSCH scheduled by DCI format 0_1 or 0_2 in PDCCH with CRC scrambled with C-RNTI, MCS-C-RNTI, or CS-RNTI with NDI=1,</w:t>
      </w:r>
    </w:p>
    <w:p w14:paraId="28F32691" w14:textId="77777777" w:rsidR="0068448D" w:rsidRPr="00DE7B59" w:rsidRDefault="0068448D" w:rsidP="0068448D">
      <w:pPr>
        <w:spacing w:before="240"/>
        <w:ind w:left="567" w:hanging="283"/>
      </w:pPr>
      <w:r w:rsidRPr="00DE7B59">
        <w:t>-</w:t>
      </w:r>
      <w:r w:rsidRPr="00DE7B59">
        <w:tab/>
        <w:t xml:space="preserve">the number of slots used for TBS determination </w:t>
      </w:r>
      <w:r w:rsidRPr="00DE7B59">
        <w:rPr>
          <w:i/>
          <w:iCs/>
        </w:rPr>
        <w:t>N</w:t>
      </w:r>
      <w:r w:rsidRPr="00DE7B59">
        <w:t xml:space="preserve"> is indicated by </w:t>
      </w:r>
      <w:r w:rsidRPr="00DE7B59">
        <w:rPr>
          <w:i/>
          <w:iCs/>
        </w:rPr>
        <w:t>numberOfSlotsTBoMS.</w:t>
      </w:r>
    </w:p>
    <w:p w14:paraId="131B5A80" w14:textId="77777777" w:rsidR="0068448D" w:rsidRPr="00DE7B59" w:rsidRDefault="0068448D" w:rsidP="0068448D">
      <w:pPr>
        <w:spacing w:before="240"/>
        <w:ind w:left="567" w:hanging="283"/>
      </w:pPr>
      <w:r w:rsidRPr="00DE7B59">
        <w:t>-</w:t>
      </w:r>
      <w:r w:rsidRPr="00DE7B59">
        <w:tab/>
        <w:t xml:space="preserve">the number of repetitions </w:t>
      </w:r>
      <w:r w:rsidRPr="00DE7B59">
        <w:rPr>
          <w:i/>
        </w:rPr>
        <w:t>K</w:t>
      </w:r>
      <w:r w:rsidRPr="00DE7B59">
        <w:t xml:space="preserve"> of the number of slots </w:t>
      </w:r>
      <w:r w:rsidRPr="00DE7B59">
        <w:rPr>
          <w:i/>
          <w:iCs/>
        </w:rPr>
        <w:t>N</w:t>
      </w:r>
      <w:r w:rsidRPr="00DE7B59">
        <w:t xml:space="preserve"> used for TBS determination is determined as </w:t>
      </w:r>
    </w:p>
    <w:p w14:paraId="1B6BA177" w14:textId="77777777" w:rsidR="0068448D" w:rsidRPr="00DE7B59" w:rsidRDefault="0068448D" w:rsidP="0068448D">
      <w:pPr>
        <w:spacing w:before="240"/>
        <w:ind w:left="848" w:hanging="280"/>
      </w:pPr>
      <w:r w:rsidRPr="00DE7B59">
        <w:t>-</w:t>
      </w:r>
      <w:r w:rsidRPr="00DE7B59">
        <w:tab/>
        <w:t xml:space="preserve">if </w:t>
      </w:r>
      <w:r w:rsidRPr="00DE7B59">
        <w:rPr>
          <w:i/>
          <w:iCs/>
        </w:rPr>
        <w:t>numberOfRepetitions</w:t>
      </w:r>
      <w:r w:rsidRPr="00DE7B59">
        <w:t xml:space="preserve"> is present in the resource allocation table, the number of repetitions </w:t>
      </w:r>
      <w:r w:rsidRPr="00DE7B59">
        <w:rPr>
          <w:i/>
          <w:iCs/>
        </w:rPr>
        <w:t>K</w:t>
      </w:r>
      <w:r w:rsidRPr="00DE7B59">
        <w:t xml:space="preserve"> is equal to </w:t>
      </w:r>
      <w:r w:rsidRPr="00DE7B59">
        <w:rPr>
          <w:i/>
          <w:iCs/>
        </w:rPr>
        <w:t>numberOfRepetitions</w:t>
      </w:r>
      <w:r w:rsidRPr="00DE7B59">
        <w:t>;</w:t>
      </w:r>
    </w:p>
    <w:p w14:paraId="0B1E1838" w14:textId="77777777" w:rsidR="0068448D" w:rsidRPr="00DE7B59" w:rsidRDefault="0068448D" w:rsidP="0068448D">
      <w:pPr>
        <w:spacing w:before="240"/>
        <w:ind w:left="848" w:hanging="280"/>
      </w:pPr>
      <w:r w:rsidRPr="00DE7B59">
        <w:t>-</w:t>
      </w:r>
      <w:r w:rsidRPr="00DE7B59">
        <w:tab/>
        <w:t xml:space="preserve">otherwise, </w:t>
      </w:r>
      <w:r w:rsidRPr="00DE7B59">
        <w:rPr>
          <w:i/>
        </w:rPr>
        <w:t>K=1</w:t>
      </w:r>
      <w:r w:rsidRPr="00DE7B59">
        <w:t>.</w:t>
      </w:r>
    </w:p>
    <w:p w14:paraId="1C93C27C" w14:textId="7792A35C" w:rsidR="0068448D" w:rsidRPr="00DE7B59" w:rsidRDefault="0068448D" w:rsidP="0068448D">
      <w:pPr>
        <w:spacing w:before="240"/>
        <w:ind w:left="567" w:hanging="283"/>
      </w:pPr>
      <w:r w:rsidRPr="00DE7B59">
        <w:t>-</w:t>
      </w:r>
      <w:r w:rsidRPr="00DE7B59">
        <w:tab/>
        <w:t xml:space="preserve">when the UE supports repetition of TB processing over multiple slots, the UE does not expect that </w:t>
      </w:r>
      <m:oMath>
        <m:r>
          <w:rPr>
            <w:rFonts w:ascii="Cambria Math" w:hAnsi="Cambria Math"/>
          </w:rPr>
          <m:t>N∙K</m:t>
        </m:r>
      </m:oMath>
      <w:r w:rsidRPr="00DE7B59">
        <w:t xml:space="preserve"> is larger than 32.</w:t>
      </w:r>
    </w:p>
    <w:p w14:paraId="6B98D3FB" w14:textId="77777777" w:rsidR="0068448D" w:rsidRPr="00DE7B59" w:rsidRDefault="0068448D" w:rsidP="0068448D">
      <w:pPr>
        <w:rPr>
          <w:lang w:eastAsia="zh-CN"/>
        </w:rPr>
      </w:pPr>
      <w:r w:rsidRPr="00DE7B59">
        <w:rPr>
          <w:lang w:eastAsia="zh-CN"/>
        </w:rPr>
        <w:t>…</w:t>
      </w:r>
    </w:p>
    <w:p w14:paraId="61092238" w14:textId="77777777" w:rsidR="0068448D" w:rsidRPr="00DE7B59" w:rsidRDefault="0068448D" w:rsidP="0068448D">
      <w:pPr>
        <w:rPr>
          <w:lang w:eastAsia="en-US"/>
        </w:rPr>
      </w:pPr>
      <w:r w:rsidRPr="00DE7B59">
        <w:t>For unpaired spectrum:</w:t>
      </w:r>
    </w:p>
    <w:p w14:paraId="367296AF" w14:textId="77777777" w:rsidR="0068448D" w:rsidRPr="00DE7B59" w:rsidRDefault="0068448D" w:rsidP="0068448D">
      <w:pPr>
        <w:pStyle w:val="B1"/>
        <w:rPr>
          <w:color w:val="000000"/>
          <w:lang w:eastAsia="zh-CN"/>
        </w:rPr>
      </w:pPr>
      <w:r w:rsidRPr="00DE7B59">
        <w:rPr>
          <w:color w:val="000000"/>
          <w:lang w:eastAsia="zh-CN"/>
        </w:rPr>
        <w:t>…</w:t>
      </w:r>
    </w:p>
    <w:p w14:paraId="650B9755" w14:textId="4F92026C" w:rsidR="0068448D" w:rsidRPr="00DE7B59" w:rsidRDefault="0068448D" w:rsidP="0068448D">
      <w:pPr>
        <w:pStyle w:val="B1"/>
        <w:rPr>
          <w:lang w:eastAsia="en-US"/>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scheduled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08B976F7" w14:textId="2F73C8C5"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4E15A876" w14:textId="77777777" w:rsidR="0068448D" w:rsidRPr="00DE7B59" w:rsidRDefault="0068448D" w:rsidP="0068448D">
      <w:pPr>
        <w:ind w:left="568" w:hanging="284"/>
      </w:pPr>
      <w:r w:rsidRPr="00DE7B59">
        <w:t>…</w:t>
      </w:r>
    </w:p>
    <w:p w14:paraId="2FECA2B1" w14:textId="77777777" w:rsidR="0068448D" w:rsidRPr="00DE7B59" w:rsidRDefault="0068448D" w:rsidP="0068448D">
      <w:r w:rsidRPr="00DE7B59">
        <w:t>For paired spectrum and SUL band:</w:t>
      </w:r>
    </w:p>
    <w:p w14:paraId="242A2264" w14:textId="07E9F7C0" w:rsidR="0068448D" w:rsidRPr="00DE7B59" w:rsidRDefault="0068448D" w:rsidP="0068448D">
      <w:pPr>
        <w:pStyle w:val="B1"/>
      </w:pPr>
      <w:r w:rsidRPr="00DE7B59">
        <w:t>-</w:t>
      </w:r>
      <w:r w:rsidRPr="00DE7B59">
        <w:tab/>
        <w:t xml:space="preserve">The UE determines </w:t>
      </w:r>
      <m:oMath>
        <m:r>
          <w:rPr>
            <w:rFonts w:ascii="Cambria Math" w:hAnsi="Cambria Math"/>
          </w:rPr>
          <m:t>N∙K</m:t>
        </m:r>
      </m:oMath>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7F7611BE"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6F93A7CC" w14:textId="1CF32641" w:rsidR="0068448D" w:rsidRPr="00DE7B59" w:rsidRDefault="0068448D" w:rsidP="0068448D">
      <w:pPr>
        <w:rPr>
          <w:rFonts w:eastAsia="Batang"/>
          <w:b/>
          <w:kern w:val="24"/>
          <w:lang w:eastAsia="en-US"/>
        </w:rPr>
      </w:pPr>
      <w:r w:rsidRPr="00DE7B59">
        <w:rPr>
          <w:rFonts w:eastAsia="Batang"/>
          <w:kern w:val="24"/>
        </w:rPr>
        <w:t xml:space="preserve">If a UE would transmit a </w:t>
      </w:r>
      <w:r w:rsidRPr="00DE7B59">
        <w:t>PUSCH of PUSCH repetition Type A</w:t>
      </w:r>
      <w:r w:rsidRPr="00DE7B59">
        <w:rPr>
          <w:rFonts w:eastAsia="Batang"/>
          <w:kern w:val="24"/>
        </w:rPr>
        <w:t xml:space="preserve"> when </w:t>
      </w:r>
      <w:r w:rsidRPr="00DE7B59">
        <w:rPr>
          <w:i/>
          <w:iCs/>
        </w:rPr>
        <w:t>AvailableSlotCounting</w:t>
      </w:r>
      <w:r w:rsidRPr="00DE7B59">
        <w:t xml:space="preserve"> is enabled</w:t>
      </w:r>
      <w:r w:rsidRPr="00DE7B59">
        <w:rPr>
          <w:rFonts w:eastAsia="Batang"/>
          <w:kern w:val="24"/>
        </w:rPr>
        <w:t xml:space="preserve"> and </w:t>
      </w:r>
      <w:r w:rsidRPr="00DE7B59">
        <w:rPr>
          <w:color w:val="000000"/>
        </w:rPr>
        <w:t>K&gt;1</w:t>
      </w:r>
      <w:r w:rsidRPr="00DE7B59">
        <w:rPr>
          <w:rFonts w:eastAsia="Batang"/>
          <w:color w:val="000000"/>
          <w:kern w:val="24"/>
        </w:rPr>
        <w:t xml:space="preserve"> or </w:t>
      </w:r>
      <w:r w:rsidRPr="00DE7B59">
        <w:rPr>
          <w:color w:val="000000"/>
        </w:rPr>
        <w:t>a TB processing over multiple slots</w:t>
      </w:r>
      <w:r w:rsidRPr="00DE7B59">
        <w:rPr>
          <w:rFonts w:eastAsia="Batang"/>
          <w:kern w:val="24"/>
        </w:rPr>
        <w:t xml:space="preserve"> over </w:t>
      </w:r>
      <m:oMath>
        <m:r>
          <w:rPr>
            <w:rFonts w:ascii="Cambria Math" w:hAnsi="Cambria Math"/>
          </w:rPr>
          <m:t>N∙K</m:t>
        </m:r>
      </m:oMath>
      <w:r w:rsidRPr="00DE7B59">
        <w:rPr>
          <w:rFonts w:eastAsia="Batang"/>
          <w:i/>
          <w:kern w:val="24"/>
        </w:rPr>
        <w:t xml:space="preserve"> </w:t>
      </w:r>
      <w:r w:rsidRPr="00DE7B59">
        <w:rPr>
          <w:rFonts w:eastAsia="Batang"/>
          <w:kern w:val="24"/>
        </w:rPr>
        <w:t xml:space="preserve">slots, and the UE does not transmit the </w:t>
      </w:r>
      <w:r w:rsidRPr="00DE7B59">
        <w:t>PUSCH of a TB processing over multiple slots or the PUSCH repetition Type A</w:t>
      </w:r>
      <w:r w:rsidRPr="00DE7B59">
        <w:rPr>
          <w:rFonts w:eastAsia="Batang"/>
          <w:kern w:val="24"/>
        </w:rPr>
        <w:t xml:space="preserve"> in a slot from the </w:t>
      </w:r>
      <m:oMath>
        <m:r>
          <w:rPr>
            <w:rFonts w:ascii="Cambria Math" w:hAnsi="Cambria Math"/>
          </w:rPr>
          <m:t>N∙K</m:t>
        </m:r>
      </m:oMath>
      <w:r w:rsidRPr="00DE7B59">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DE7B59">
        <w:rPr>
          <w:rFonts w:eastAsia="Batang"/>
          <w:i/>
          <w:kern w:val="24"/>
        </w:rPr>
        <w:t xml:space="preserve"> </w:t>
      </w:r>
      <w:r w:rsidRPr="00DE7B59">
        <w:rPr>
          <w:rFonts w:eastAsia="Batang"/>
          <w:kern w:val="24"/>
        </w:rPr>
        <w:t>slots.</w:t>
      </w:r>
    </w:p>
    <w:p w14:paraId="0E992E08" w14:textId="77777777" w:rsidR="0068448D" w:rsidRPr="00DE7B59" w:rsidRDefault="0068448D" w:rsidP="0068448D">
      <w:pPr>
        <w:spacing w:before="240"/>
        <w:rPr>
          <w:rFonts w:eastAsia="SimSun"/>
        </w:rPr>
      </w:pPr>
      <w:r w:rsidRPr="00DE7B59">
        <w:t>For TB processing over multiple slots:</w:t>
      </w:r>
    </w:p>
    <w:p w14:paraId="25879232" w14:textId="54C9611F" w:rsidR="0068448D" w:rsidRPr="00DE7B59" w:rsidRDefault="0068448D" w:rsidP="0068448D">
      <w:pPr>
        <w:pStyle w:val="B1"/>
      </w:pPr>
      <w:r w:rsidRPr="00DE7B59">
        <w:t>-</w:t>
      </w:r>
      <w:r w:rsidRPr="00DE7B59">
        <w:tab/>
        <w:t xml:space="preserve">For unpaired spectrum, the same symbol allocation is applied across the </w:t>
      </w:r>
      <m:oMath>
        <m:r>
          <w:rPr>
            <w:rFonts w:ascii="Cambria Math" w:hAnsi="Cambria Math"/>
          </w:rPr>
          <m:t>N∙K</m:t>
        </m:r>
      </m:oMath>
      <w:r w:rsidRPr="00DE7B59">
        <w:t xml:space="preserve"> slots determined for the PUSCH transmission and the PUSCH is limited to a single transmission layer. The UE shall transmit the TB across the </w:t>
      </w:r>
      <m:oMath>
        <m:r>
          <w:rPr>
            <w:rFonts w:ascii="Cambria Math" w:hAnsi="Cambria Math"/>
          </w:rPr>
          <m:t>N∙K</m:t>
        </m:r>
      </m:oMath>
      <w:r w:rsidRPr="00DE7B59">
        <w:rPr>
          <w:i/>
        </w:rPr>
        <w:t xml:space="preserve"> </w:t>
      </w:r>
      <w:r w:rsidRPr="00DE7B59">
        <w:t>slots determined for the PUSCH transmission, applying the same symbol allocation in each slot.</w:t>
      </w:r>
    </w:p>
    <w:p w14:paraId="5D003EDC" w14:textId="25C99116" w:rsidR="0068448D" w:rsidRPr="00DE7B59" w:rsidRDefault="0068448D" w:rsidP="0068448D">
      <w:pPr>
        <w:pStyle w:val="B1"/>
      </w:pPr>
      <w:r w:rsidRPr="00DE7B59">
        <w:t>-</w:t>
      </w:r>
      <w:r w:rsidRPr="00DE7B59">
        <w:tab/>
        <w:t xml:space="preserve">For paired spectrum or supplementary uplink band, the same symbol allocation is applied across the </w:t>
      </w:r>
      <m:oMath>
        <m:r>
          <w:rPr>
            <w:rFonts w:ascii="Cambria Math" w:hAnsi="Cambria Math"/>
          </w:rPr>
          <m:t>N∙K</m:t>
        </m:r>
      </m:oMath>
      <w:r w:rsidRPr="00DE7B59">
        <w:t xml:space="preserve"> consecutive slots and the PUSCH is limited to a single transmission layer. The UE shall transmit the TB across the </w:t>
      </w:r>
      <m:oMath>
        <m:r>
          <w:rPr>
            <w:rFonts w:ascii="Cambria Math" w:hAnsi="Cambria Math"/>
          </w:rPr>
          <m:t>N∙K</m:t>
        </m:r>
      </m:oMath>
      <w:r w:rsidRPr="00DE7B59">
        <w:t xml:space="preserve"> consecutive slots applying the same symbol allocation in each slot.</w:t>
      </w:r>
    </w:p>
    <w:p w14:paraId="6D786EB0" w14:textId="77777777" w:rsidR="0068448D" w:rsidRPr="00DE7B59" w:rsidRDefault="0068448D" w:rsidP="0068448D">
      <w:pPr>
        <w:pStyle w:val="B1"/>
      </w:pPr>
      <w:r w:rsidRPr="00DE7B59">
        <w:rPr>
          <w:lang w:eastAsia="zh-CN"/>
        </w:rPr>
        <w:t>…</w:t>
      </w:r>
    </w:p>
    <w:p w14:paraId="403B3DF0" w14:textId="40CFC31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m:oMath>
        <m:r>
          <w:rPr>
            <w:rFonts w:ascii="Cambria Math" w:hAnsi="Cambria Math"/>
          </w:rPr>
          <m:t>N∙K</m:t>
        </m:r>
      </m:oMath>
      <w:r w:rsidRPr="00DE7B59">
        <w:rPr>
          <w:i/>
          <w:iCs/>
        </w:rPr>
        <w:t xml:space="preserve"> </w:t>
      </w:r>
      <w:r w:rsidRPr="00DE7B59">
        <w:t xml:space="preserve">-1, is determined according to table 6.1.2.1-2. </w:t>
      </w:r>
    </w:p>
    <w:p w14:paraId="3BC3FE86" w14:textId="77777777" w:rsidR="0068448D" w:rsidRPr="00DE7B59" w:rsidRDefault="0068448D" w:rsidP="0068448D">
      <w:pPr>
        <w:spacing w:before="240"/>
      </w:pPr>
      <w:r w:rsidRPr="00DE7B59">
        <w:t>…</w:t>
      </w:r>
    </w:p>
    <w:p w14:paraId="69082874"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63BDF914"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04D8CE"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49FE61E7"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11BFE8CD"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213FDF"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F9C2C33"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58605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75C6B2"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3547EB1"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162834F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3CE8470"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4BBA56F"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DC690FB"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B4B81D"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107FC96"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5053D41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FD1765E"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1B6CA2A"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C769B2E"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D2BF919"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AFFEF34"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57660669"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5751FFF"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9596E13"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6E0B315"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54300DA"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68464F6"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741AA5EA"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B169CE3"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D8D85BC"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9504BE5"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87C7ECA"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B18C2C0" w14:textId="77777777" w:rsidR="0068448D" w:rsidRPr="00DE7B59" w:rsidRDefault="0068448D" w:rsidP="00AD7B1D">
            <w:pPr>
              <w:pStyle w:val="TAC"/>
              <w:rPr>
                <w:rFonts w:eastAsia="Batang"/>
                <w:color w:val="000000"/>
              </w:rPr>
            </w:pPr>
            <w:r w:rsidRPr="00DE7B59">
              <w:rPr>
                <w:rFonts w:eastAsia="Batang"/>
                <w:color w:val="000000"/>
              </w:rPr>
              <w:t>3</w:t>
            </w:r>
          </w:p>
        </w:tc>
      </w:tr>
    </w:tbl>
    <w:p w14:paraId="599C5612" w14:textId="77777777" w:rsidR="0068448D" w:rsidRPr="00DE7B59" w:rsidRDefault="0068448D" w:rsidP="0068448D">
      <w:pPr>
        <w:rPr>
          <w:rFonts w:eastAsia="SimSun"/>
          <w:lang w:eastAsia="en-US"/>
        </w:rPr>
      </w:pPr>
    </w:p>
    <w:p w14:paraId="5D9EE041"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30E1726" w14:textId="77777777" w:rsidR="0068448D" w:rsidRPr="00DE7B59" w:rsidRDefault="0068448D" w:rsidP="0068448D">
      <w:pPr>
        <w:rPr>
          <w:rFonts w:eastAsia="DengXian"/>
          <w:lang w:eastAsia="sv-SE"/>
        </w:rPr>
      </w:pPr>
      <w:r w:rsidRPr="00DE7B59">
        <w:rPr>
          <w:rFonts w:eastAsia="DengXian"/>
          <w:lang w:eastAsia="sv-SE"/>
        </w:rPr>
        <w:t>[TS 38.214, clause 6.1.2.3]</w:t>
      </w:r>
    </w:p>
    <w:p w14:paraId="3E9AD81C" w14:textId="77777777" w:rsidR="0068448D" w:rsidRPr="00DE7B59" w:rsidRDefault="0068448D" w:rsidP="0068448D">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556172B4" w14:textId="77777777" w:rsidR="0068448D" w:rsidRPr="00DE7B59" w:rsidRDefault="0068448D" w:rsidP="0068448D">
      <w:pPr>
        <w:pStyle w:val="B1"/>
        <w:rPr>
          <w:lang w:eastAsia="zh-CN"/>
        </w:rPr>
      </w:pPr>
      <w:r w:rsidRPr="00DE7B59">
        <w:t>…</w:t>
      </w:r>
    </w:p>
    <w:p w14:paraId="167A36A4"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698EDD7C" w14:textId="77777777"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28D3C8D2" w14:textId="77777777"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5FCBF3E8" w14:textId="77777777" w:rsidR="0068448D" w:rsidRPr="00DE7B59" w:rsidRDefault="0068448D" w:rsidP="0068448D">
      <w:pPr>
        <w:rPr>
          <w:lang w:eastAsia="zh-CN"/>
        </w:rPr>
      </w:pPr>
      <w:r w:rsidRPr="00DE7B59">
        <w:rPr>
          <w:lang w:eastAsia="zh-CN"/>
        </w:rPr>
        <w:t>…</w:t>
      </w:r>
    </w:p>
    <w:p w14:paraId="2E590065" w14:textId="77777777" w:rsidR="0068448D" w:rsidRPr="00DE7B59" w:rsidRDefault="0068448D" w:rsidP="0068448D">
      <w:pPr>
        <w:rPr>
          <w:color w:val="000000"/>
          <w:lang w:eastAsia="en-US"/>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2770F8DC" w14:textId="77777777" w:rsidR="0068448D" w:rsidRPr="00DE7B59" w:rsidRDefault="0068448D" w:rsidP="0068448D">
      <w:pPr>
        <w:rPr>
          <w:rFonts w:ascii="Calibri" w:hAnsi="Calibri" w:cs="Calibri"/>
          <w:color w:val="000000"/>
          <w:sz w:val="22"/>
          <w:szCs w:val="22"/>
        </w:rPr>
      </w:pPr>
      <w:r w:rsidRPr="00DE7B59">
        <w:rPr>
          <w:color w:val="000000"/>
          <w:lang w:eastAsia="zh-CN"/>
        </w:rPr>
        <w:t>…</w:t>
      </w:r>
    </w:p>
    <w:p w14:paraId="3407E56B" w14:textId="77777777" w:rsidR="0068448D" w:rsidRPr="00DE7B59" w:rsidRDefault="0068448D" w:rsidP="0068448D">
      <w:pPr>
        <w:rPr>
          <w:color w:val="000000"/>
        </w:rPr>
      </w:pPr>
    </w:p>
    <w:p w14:paraId="2DF8F704" w14:textId="77777777" w:rsidR="0068448D" w:rsidRPr="00DE7B59" w:rsidRDefault="0068448D" w:rsidP="0068448D">
      <w:pPr>
        <w:rPr>
          <w:rFonts w:eastAsia="DengXian"/>
          <w:lang w:eastAsia="sv-SE"/>
        </w:rPr>
      </w:pPr>
      <w:r w:rsidRPr="00DE7B59">
        <w:rPr>
          <w:rFonts w:eastAsia="DengXian"/>
          <w:lang w:eastAsia="sv-SE"/>
        </w:rPr>
        <w:t>[TS 38.214, clause 6.1.4]</w:t>
      </w:r>
    </w:p>
    <w:p w14:paraId="43291052"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1963F8A7"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795EDC07">
          <v:shape id="_x0000_i1149"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472BF021">
          <v:shape id="_x0000_i1150"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2B46D07F"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6B969F5"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2222C355" w14:textId="77777777" w:rsidR="0068448D" w:rsidRPr="00DE7B59" w:rsidRDefault="0068448D" w:rsidP="0068448D">
      <w:pPr>
        <w:rPr>
          <w:rFonts w:eastAsia="DengXian"/>
        </w:rPr>
      </w:pPr>
      <w:r w:rsidRPr="00DE7B59">
        <w:rPr>
          <w:rFonts w:eastAsia="DengXian"/>
        </w:rPr>
        <w:t>and second</w:t>
      </w:r>
    </w:p>
    <w:p w14:paraId="2AAC59DD"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7BA7F7ED">
          <v:shape id="_x0000_i1151"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75DF4C69">
          <v:shape id="_x0000_i1152"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31003FCA" w14:textId="77777777" w:rsidR="0068448D" w:rsidRPr="00DE7B59" w:rsidRDefault="0068448D" w:rsidP="0068448D">
      <w:pPr>
        <w:rPr>
          <w:rFonts w:eastAsia="DengXian"/>
          <w:lang w:eastAsia="sv-SE"/>
        </w:rPr>
      </w:pPr>
      <w:r w:rsidRPr="00DE7B59">
        <w:rPr>
          <w:rFonts w:eastAsia="DengXian"/>
          <w:lang w:eastAsia="sv-SE"/>
        </w:rPr>
        <w:t>[TS 38.321, clause 5.4.1]</w:t>
      </w:r>
    </w:p>
    <w:p w14:paraId="719BED50"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05EC1A77"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4DBFF935"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58C84603" w14:textId="77777777" w:rsidR="0068448D" w:rsidRPr="00DE7B59" w:rsidRDefault="0068448D" w:rsidP="0068448D">
      <w:pPr>
        <w:pStyle w:val="B1"/>
      </w:pPr>
      <w:r w:rsidRPr="00DE7B59">
        <w:rPr>
          <w:lang w:eastAsia="ko-KR"/>
        </w:rPr>
        <w:t>…</w:t>
      </w:r>
    </w:p>
    <w:p w14:paraId="1632C02D"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34034515"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7C7DFC16" w14:textId="77777777" w:rsidR="0068448D" w:rsidRPr="00DE7B59" w:rsidRDefault="0068448D" w:rsidP="0068448D">
      <w:pPr>
        <w:pStyle w:val="B2"/>
        <w:rPr>
          <w:lang w:eastAsia="ko-KR"/>
        </w:rPr>
      </w:pPr>
      <w:r w:rsidRPr="00DE7B59">
        <w:rPr>
          <w:lang w:eastAsia="ko-KR"/>
        </w:rPr>
        <w:t>…</w:t>
      </w:r>
    </w:p>
    <w:p w14:paraId="083CC072"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1DAF90FC" w14:textId="77777777" w:rsidR="0068448D" w:rsidRPr="00DE7B59" w:rsidRDefault="0068448D" w:rsidP="0068448D">
      <w:pPr>
        <w:pStyle w:val="B1"/>
        <w:rPr>
          <w:lang w:eastAsia="ko-KR"/>
        </w:rPr>
      </w:pPr>
      <w:r w:rsidRPr="00DE7B59">
        <w:rPr>
          <w:lang w:eastAsia="ko-KR"/>
        </w:rPr>
        <w:t>…</w:t>
      </w:r>
    </w:p>
    <w:p w14:paraId="7359D688" w14:textId="77777777" w:rsidR="0068448D" w:rsidRPr="00DE7B59" w:rsidRDefault="0068448D" w:rsidP="0068448D">
      <w:pPr>
        <w:rPr>
          <w:rFonts w:eastAsia="DengXian"/>
          <w:lang w:eastAsia="sv-SE"/>
        </w:rPr>
      </w:pPr>
      <w:r w:rsidRPr="00DE7B59">
        <w:rPr>
          <w:rFonts w:eastAsia="DengXian"/>
          <w:lang w:eastAsia="sv-SE"/>
        </w:rPr>
        <w:t>[TS 38.321, clause 5.4.2.1]</w:t>
      </w:r>
    </w:p>
    <w:p w14:paraId="58880814"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75AADE06"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37148890" w14:textId="77777777" w:rsidR="0068448D" w:rsidRPr="00DE7B59" w:rsidRDefault="0068448D" w:rsidP="0068448D">
      <w:pPr>
        <w:rPr>
          <w:lang w:eastAsia="ko-KR"/>
        </w:rPr>
      </w:pPr>
      <w:r w:rsidRPr="00DE7B59">
        <w:rPr>
          <w:lang w:eastAsia="ko-KR"/>
        </w:rPr>
        <w:t>Each HARQ process supports one TB.</w:t>
      </w:r>
    </w:p>
    <w:p w14:paraId="29C7C3DF"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FB20765" w14:textId="77777777" w:rsidR="0068448D" w:rsidRPr="00DE7B59" w:rsidRDefault="0068448D" w:rsidP="0068448D">
      <w:pPr>
        <w:rPr>
          <w:lang w:eastAsia="ko-KR"/>
        </w:rPr>
      </w:pPr>
      <w:r w:rsidRPr="00DE7B59">
        <w:rPr>
          <w:lang w:eastAsia="ko-KR"/>
        </w:rPr>
        <w:t>…</w:t>
      </w:r>
    </w:p>
    <w:p w14:paraId="1BD28F2D"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77CB70F5"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52B96F5F" w14:textId="77777777" w:rsidR="0068448D" w:rsidRPr="00DE7B59" w:rsidRDefault="0068448D" w:rsidP="0068448D">
      <w:pPr>
        <w:ind w:left="568" w:hanging="284"/>
        <w:rPr>
          <w:lang w:eastAsia="ko-KR"/>
        </w:rPr>
      </w:pPr>
      <w:r w:rsidRPr="00DE7B59">
        <w:rPr>
          <w:lang w:eastAsia="ko-KR"/>
        </w:rPr>
        <w:t>…</w:t>
      </w:r>
    </w:p>
    <w:p w14:paraId="2EF27FD5"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281ECC92"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409ACDBD"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0DD39731"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095BE9E0"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2627FD42" w14:textId="77777777" w:rsidR="0068448D" w:rsidRPr="00DE7B59" w:rsidRDefault="0068448D" w:rsidP="0068448D">
      <w:pPr>
        <w:ind w:left="851" w:hanging="284"/>
        <w:rPr>
          <w:lang w:eastAsia="zh-CN"/>
        </w:rPr>
      </w:pPr>
      <w:r w:rsidRPr="00DE7B59">
        <w:rPr>
          <w:lang w:eastAsia="zh-CN"/>
        </w:rPr>
        <w:t>…</w:t>
      </w:r>
    </w:p>
    <w:p w14:paraId="672BA05F"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0FB43CB9"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08A4161"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22FAD43F"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0BAD3C99"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0FFA668B" w14:textId="77777777" w:rsidR="0068448D" w:rsidRPr="00DE7B59" w:rsidRDefault="0068448D" w:rsidP="0068448D">
      <w:pPr>
        <w:ind w:left="1702" w:hanging="284"/>
        <w:rPr>
          <w:lang w:eastAsia="ko-KR"/>
        </w:rPr>
      </w:pPr>
      <w:r w:rsidRPr="00DE7B59">
        <w:rPr>
          <w:lang w:eastAsia="ko-KR"/>
        </w:rPr>
        <w:t>…</w:t>
      </w:r>
    </w:p>
    <w:p w14:paraId="143C9560"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733B4429" w14:textId="77777777" w:rsidR="0068448D" w:rsidRPr="00DE7B59" w:rsidRDefault="0068448D" w:rsidP="0068448D">
      <w:pPr>
        <w:ind w:left="1135" w:hanging="284"/>
        <w:rPr>
          <w:lang w:eastAsia="ko-KR"/>
        </w:rPr>
      </w:pPr>
      <w:r w:rsidRPr="00DE7B59">
        <w:rPr>
          <w:lang w:eastAsia="ko-KR"/>
        </w:rPr>
        <w:t>…</w:t>
      </w:r>
    </w:p>
    <w:p w14:paraId="43B2D341"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3E5F2FEB"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64BE12E6"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6AE7FB29"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609B4C87" w14:textId="77777777" w:rsidR="0068448D" w:rsidRPr="00DE7B59" w:rsidRDefault="0068448D" w:rsidP="0068448D">
      <w:pPr>
        <w:rPr>
          <w:rFonts w:eastAsia="DengXian"/>
          <w:lang w:eastAsia="sv-SE"/>
        </w:rPr>
      </w:pPr>
      <w:r w:rsidRPr="00DE7B59">
        <w:rPr>
          <w:rFonts w:eastAsia="DengXian"/>
          <w:lang w:eastAsia="sv-SE"/>
        </w:rPr>
        <w:t>[TS 38.321, clause 5.4.2.2]</w:t>
      </w:r>
    </w:p>
    <w:p w14:paraId="40D3C1F7" w14:textId="77777777" w:rsidR="0068448D" w:rsidRPr="00DE7B59" w:rsidRDefault="0068448D" w:rsidP="0068448D">
      <w:pPr>
        <w:rPr>
          <w:rFonts w:eastAsia="SimSun"/>
          <w:lang w:eastAsia="en-US"/>
        </w:rPr>
      </w:pPr>
      <w:r w:rsidRPr="00DE7B59">
        <w:t>Each HARQ process is associated with a HARQ buffer.</w:t>
      </w:r>
    </w:p>
    <w:p w14:paraId="16C5024A"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1EF59765" w14:textId="77777777" w:rsidR="0068448D" w:rsidRPr="00DE7B59" w:rsidRDefault="0068448D" w:rsidP="0068448D">
      <w:r w:rsidRPr="00DE7B59">
        <w:rPr>
          <w:lang w:eastAsia="zh-CN"/>
        </w:rPr>
        <w:t>…</w:t>
      </w:r>
    </w:p>
    <w:p w14:paraId="4EBDAE3F"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5DD27556" w14:textId="77777777" w:rsidR="0068448D" w:rsidRPr="00DE7B59" w:rsidRDefault="0068448D" w:rsidP="0068448D">
      <w:pPr>
        <w:pStyle w:val="B1"/>
      </w:pPr>
      <w:r w:rsidRPr="00DE7B59">
        <w:rPr>
          <w:lang w:eastAsia="ko-KR"/>
        </w:rPr>
        <w:t>1&gt;</w:t>
      </w:r>
      <w:r w:rsidRPr="00DE7B59">
        <w:tab/>
        <w:t>store the MAC PDU in the associated HARQ buffer;</w:t>
      </w:r>
    </w:p>
    <w:p w14:paraId="6DEC44E6" w14:textId="77777777" w:rsidR="0068448D" w:rsidRPr="00DE7B59" w:rsidRDefault="0068448D" w:rsidP="0068448D">
      <w:pPr>
        <w:pStyle w:val="B1"/>
      </w:pPr>
      <w:r w:rsidRPr="00DE7B59">
        <w:rPr>
          <w:lang w:eastAsia="ko-KR"/>
        </w:rPr>
        <w:t>1&gt;</w:t>
      </w:r>
      <w:r w:rsidRPr="00DE7B59">
        <w:tab/>
        <w:t>store the uplink grant received from the HARQ entity;</w:t>
      </w:r>
    </w:p>
    <w:p w14:paraId="1C1C1189" w14:textId="77777777" w:rsidR="0068448D" w:rsidRPr="00DE7B59" w:rsidRDefault="0068448D" w:rsidP="0068448D">
      <w:pPr>
        <w:pStyle w:val="B1"/>
      </w:pPr>
      <w:r w:rsidRPr="00DE7B59">
        <w:rPr>
          <w:lang w:eastAsia="ko-KR"/>
        </w:rPr>
        <w:t>1&gt;</w:t>
      </w:r>
      <w:r w:rsidRPr="00DE7B59">
        <w:tab/>
        <w:t>generate a transmission as described below.</w:t>
      </w:r>
    </w:p>
    <w:p w14:paraId="7BD9707C"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FBD3C55" w14:textId="77777777" w:rsidR="0068448D" w:rsidRPr="00DE7B59" w:rsidRDefault="0068448D" w:rsidP="0068448D">
      <w:pPr>
        <w:pStyle w:val="B1"/>
      </w:pPr>
      <w:r w:rsidRPr="00DE7B59">
        <w:rPr>
          <w:lang w:eastAsia="ko-KR"/>
        </w:rPr>
        <w:t>1&gt;</w:t>
      </w:r>
      <w:r w:rsidRPr="00DE7B59">
        <w:tab/>
        <w:t>store the uplink grant received from the HARQ entity;</w:t>
      </w:r>
    </w:p>
    <w:p w14:paraId="79C0694F" w14:textId="77777777" w:rsidR="0068448D" w:rsidRPr="00DE7B59" w:rsidRDefault="0068448D" w:rsidP="0068448D">
      <w:pPr>
        <w:pStyle w:val="B1"/>
      </w:pPr>
      <w:r w:rsidRPr="00DE7B59">
        <w:rPr>
          <w:lang w:eastAsia="ko-KR"/>
        </w:rPr>
        <w:t>1&gt;</w:t>
      </w:r>
      <w:r w:rsidRPr="00DE7B59">
        <w:tab/>
        <w:t>generate a transmission as described below.</w:t>
      </w:r>
    </w:p>
    <w:p w14:paraId="6594F322"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1E404DE0" w14:textId="77777777" w:rsidR="0068448D" w:rsidRPr="00DE7B59" w:rsidRDefault="0068448D" w:rsidP="0068448D">
      <w:pPr>
        <w:pStyle w:val="B1"/>
      </w:pPr>
      <w:r w:rsidRPr="00DE7B59">
        <w:rPr>
          <w:lang w:eastAsia="ko-KR"/>
        </w:rPr>
        <w:t>…</w:t>
      </w:r>
    </w:p>
    <w:p w14:paraId="23F83AC8"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4F3CB2C"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17C61986" w14:textId="77777777" w:rsidR="0068448D" w:rsidRPr="00DE7B59" w:rsidRDefault="0068448D" w:rsidP="0068448D">
      <w:pPr>
        <w:pStyle w:val="B2"/>
      </w:pPr>
      <w:r w:rsidRPr="00DE7B59">
        <w:t>…</w:t>
      </w:r>
    </w:p>
    <w:p w14:paraId="25CDE88C"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675F058B" w14:textId="77777777" w:rsidR="0068448D" w:rsidRPr="00DE7B59" w:rsidRDefault="0068448D" w:rsidP="0068448D">
      <w:pPr>
        <w:rPr>
          <w:lang w:eastAsia="zh-CN"/>
        </w:rPr>
      </w:pPr>
      <w:r w:rsidRPr="00DE7B59">
        <w:rPr>
          <w:lang w:eastAsia="zh-CN"/>
        </w:rPr>
        <w:t>…</w:t>
      </w:r>
    </w:p>
    <w:p w14:paraId="436498A9" w14:textId="77777777" w:rsidR="0068448D" w:rsidRPr="00DE7B59" w:rsidRDefault="0068448D" w:rsidP="00E13EC1">
      <w:pPr>
        <w:pStyle w:val="H6"/>
        <w:rPr>
          <w:rFonts w:eastAsia="DengXian"/>
        </w:rPr>
      </w:pPr>
      <w:r w:rsidRPr="00DE7B59">
        <w:rPr>
          <w:rFonts w:eastAsia="DengXian"/>
        </w:rPr>
        <w:t>7.1.1.3.15.1.3</w:t>
      </w:r>
      <w:r w:rsidRPr="00DE7B59">
        <w:rPr>
          <w:rFonts w:eastAsia="DengXian"/>
        </w:rPr>
        <w:tab/>
        <w:t>Test description</w:t>
      </w:r>
    </w:p>
    <w:p w14:paraId="05416C35" w14:textId="77777777" w:rsidR="0068448D" w:rsidRPr="00DE7B59" w:rsidRDefault="0068448D" w:rsidP="00E13EC1">
      <w:pPr>
        <w:pStyle w:val="H6"/>
        <w:rPr>
          <w:rFonts w:eastAsia="DengXian"/>
        </w:rPr>
      </w:pPr>
      <w:r w:rsidRPr="00DE7B59">
        <w:rPr>
          <w:rFonts w:eastAsia="DengXian"/>
        </w:rPr>
        <w:t>7.1.1.3.15.1.3.1</w:t>
      </w:r>
      <w:r w:rsidRPr="00DE7B59">
        <w:rPr>
          <w:rFonts w:eastAsia="DengXian"/>
        </w:rPr>
        <w:tab/>
        <w:t>Pre-test conditions</w:t>
      </w:r>
    </w:p>
    <w:p w14:paraId="39E0D471"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7.1.1.3.15.1.3.1-1.</w:t>
      </w:r>
    </w:p>
    <w:p w14:paraId="0142CCD2" w14:textId="77777777" w:rsidR="0068448D" w:rsidRPr="00DE7B59" w:rsidRDefault="0068448D" w:rsidP="00E13EC1">
      <w:pPr>
        <w:pStyle w:val="TH"/>
        <w:rPr>
          <w:rFonts w:eastAsia="DengXian"/>
          <w:lang w:eastAsia="sv-SE"/>
        </w:rPr>
      </w:pPr>
      <w:r w:rsidRPr="00DE7B59">
        <w:rPr>
          <w:rFonts w:eastAsia="DengXian"/>
          <w:lang w:eastAsia="sv-SE"/>
        </w:rPr>
        <w:t>Table 7.1.1.3.15.1.3.1-1: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192D1764"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AB838A0"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861560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71E7258D" w14:textId="77777777" w:rsidR="0068448D" w:rsidRPr="00DE7B59" w:rsidRDefault="0068448D" w:rsidP="0068448D">
      <w:pPr>
        <w:rPr>
          <w:rFonts w:eastAsia="DengXian"/>
          <w:lang w:eastAsia="sv-SE"/>
        </w:rPr>
      </w:pPr>
    </w:p>
    <w:p w14:paraId="4B988457" w14:textId="77777777" w:rsidR="0068448D" w:rsidRPr="00DE7B59" w:rsidRDefault="0068448D" w:rsidP="00E13EC1">
      <w:pPr>
        <w:pStyle w:val="H6"/>
        <w:rPr>
          <w:rFonts w:eastAsia="DengXian"/>
        </w:rPr>
      </w:pPr>
      <w:r w:rsidRPr="00DE7B59">
        <w:rPr>
          <w:rFonts w:eastAsia="DengXian"/>
        </w:rPr>
        <w:t>7.1.1.3.15.1.3.2</w:t>
      </w:r>
      <w:r w:rsidRPr="00DE7B59">
        <w:rPr>
          <w:rFonts w:eastAsia="DengXian"/>
        </w:rPr>
        <w:tab/>
        <w:t>Test procedure sequence</w:t>
      </w:r>
    </w:p>
    <w:p w14:paraId="3519C9A9" w14:textId="77777777" w:rsidR="0068448D" w:rsidRPr="00DE7B59" w:rsidRDefault="0068448D" w:rsidP="00E13EC1">
      <w:pPr>
        <w:pStyle w:val="TH"/>
        <w:rPr>
          <w:rFonts w:eastAsia="DengXian"/>
        </w:rPr>
      </w:pPr>
      <w:r w:rsidRPr="00DE7B59">
        <w:rPr>
          <w:rFonts w:eastAsia="DengXian"/>
        </w:rPr>
        <w:t>Table 7.1.1.3.15.1.3.2-1: Main behaviour</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gridCol w:w="113"/>
      </w:tblGrid>
      <w:tr w:rsidR="0068448D" w:rsidRPr="00DE7B59" w14:paraId="29B5961C" w14:textId="77777777" w:rsidTr="00571463">
        <w:trPr>
          <w:gridAfter w:val="1"/>
          <w:wAfter w:w="113" w:type="dxa"/>
        </w:trPr>
        <w:tc>
          <w:tcPr>
            <w:tcW w:w="649" w:type="dxa"/>
            <w:tcBorders>
              <w:top w:val="single" w:sz="4" w:space="0" w:color="auto"/>
              <w:left w:val="single" w:sz="4" w:space="0" w:color="auto"/>
              <w:bottom w:val="nil"/>
              <w:right w:val="single" w:sz="4" w:space="0" w:color="auto"/>
            </w:tcBorders>
            <w:hideMark/>
          </w:tcPr>
          <w:p w14:paraId="395A19E2"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509FC38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1BDB8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3C144D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587C0AC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5AE762D0" w14:textId="77777777" w:rsidTr="00571463">
        <w:trPr>
          <w:gridAfter w:val="1"/>
          <w:wAfter w:w="113" w:type="dxa"/>
        </w:trPr>
        <w:tc>
          <w:tcPr>
            <w:tcW w:w="649" w:type="dxa"/>
            <w:tcBorders>
              <w:top w:val="nil"/>
              <w:left w:val="single" w:sz="4" w:space="0" w:color="auto"/>
              <w:bottom w:val="single" w:sz="4" w:space="0" w:color="auto"/>
              <w:right w:val="single" w:sz="4" w:space="0" w:color="auto"/>
            </w:tcBorders>
          </w:tcPr>
          <w:p w14:paraId="364C7DA6" w14:textId="77777777" w:rsidR="0068448D" w:rsidRPr="00DE7B59" w:rsidRDefault="0068448D">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2F7D1C1A"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DABE04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5C794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048D605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EB5AE2A" w14:textId="77777777" w:rsidR="0068448D" w:rsidRPr="00DE7B59" w:rsidRDefault="0068448D">
            <w:pPr>
              <w:keepNext/>
              <w:keepLines/>
              <w:spacing w:after="0"/>
              <w:jc w:val="center"/>
              <w:rPr>
                <w:rFonts w:ascii="Arial" w:eastAsia="DengXian" w:hAnsi="Arial"/>
                <w:b/>
                <w:sz w:val="18"/>
              </w:rPr>
            </w:pPr>
          </w:p>
        </w:tc>
      </w:tr>
      <w:tr w:rsidR="0068448D" w:rsidRPr="00DE7B59" w14:paraId="37B09B97"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79C6B26E" w14:textId="77777777" w:rsidR="0068448D" w:rsidRPr="00DE7B59" w:rsidRDefault="0068448D" w:rsidP="00E13EC1">
            <w:pPr>
              <w:pStyle w:val="TAC"/>
              <w:rPr>
                <w:rFonts w:eastAsia="DengXian"/>
              </w:rPr>
            </w:pPr>
            <w:r w:rsidRPr="00DE7B59">
              <w:rPr>
                <w:rFonts w:eastAsia="DengXian"/>
              </w:rPr>
              <w:t>1</w:t>
            </w:r>
          </w:p>
        </w:tc>
        <w:tc>
          <w:tcPr>
            <w:tcW w:w="3970" w:type="dxa"/>
            <w:tcBorders>
              <w:top w:val="nil"/>
              <w:left w:val="single" w:sz="4" w:space="0" w:color="auto"/>
              <w:bottom w:val="single" w:sz="4" w:space="0" w:color="auto"/>
              <w:right w:val="single" w:sz="4" w:space="0" w:color="auto"/>
            </w:tcBorders>
          </w:tcPr>
          <w:p w14:paraId="5F33641D" w14:textId="03E7F742" w:rsidR="0068448D" w:rsidRPr="00DE7B59" w:rsidRDefault="0068448D" w:rsidP="00E13EC1">
            <w:pPr>
              <w:pStyle w:val="TAL"/>
              <w:rPr>
                <w:rFonts w:eastAsia="DengXian"/>
                <w:lang w:eastAsia="zh-CN"/>
              </w:rPr>
            </w:pPr>
            <w:r w:rsidRPr="00DE7B59">
              <w:rPr>
                <w:rFonts w:eastAsia="DengXian"/>
              </w:rPr>
              <w:t xml:space="preserve">SS transmits an RRCReconfiguration message to config </w:t>
            </w:r>
            <w:r w:rsidRPr="00DE7B59">
              <w:rPr>
                <w:rFonts w:eastAsia="DengXian"/>
                <w:lang w:eastAsia="zh-CN"/>
              </w:rPr>
              <w:t>Type</w:t>
            </w:r>
            <w:r w:rsidRPr="00DE7B59">
              <w:rPr>
                <w:rFonts w:eastAsia="DengXian"/>
              </w:rPr>
              <w:t xml:space="preserve"> 2 configured grant and PUSCH TDRA table including numberOfSlotsTBoMS-r17.</w:t>
            </w:r>
            <w:r w:rsidR="00571463" w:rsidRPr="00DE7B59">
              <w:rPr>
                <w:rFonts w:eastAsia="DengXia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519492A9"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BCB4D56" w14:textId="77777777" w:rsidR="0068448D" w:rsidRPr="00DE7B59" w:rsidRDefault="0068448D" w:rsidP="00E13EC1">
            <w:pPr>
              <w:pStyle w:val="TAL"/>
              <w:rPr>
                <w:rFonts w:eastAsia="DengXian"/>
              </w:rPr>
            </w:pPr>
            <w:r w:rsidRPr="00DE7B59">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5162C451" w14:textId="77777777" w:rsidR="0068448D" w:rsidRPr="00DE7B59" w:rsidRDefault="0068448D"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55123CBA" w14:textId="77777777" w:rsidR="0068448D" w:rsidRPr="00DE7B59" w:rsidRDefault="0068448D" w:rsidP="00E13EC1">
            <w:pPr>
              <w:pStyle w:val="TAC"/>
              <w:rPr>
                <w:rFonts w:eastAsia="DengXian"/>
              </w:rPr>
            </w:pPr>
            <w:r w:rsidRPr="00DE7B59">
              <w:rPr>
                <w:rFonts w:eastAsia="DengXian"/>
              </w:rPr>
              <w:t>-</w:t>
            </w:r>
          </w:p>
        </w:tc>
      </w:tr>
      <w:tr w:rsidR="0068448D" w:rsidRPr="00DE7B59" w14:paraId="6F244BF2"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0D4DB88A" w14:textId="77777777" w:rsidR="0068448D" w:rsidRPr="00DE7B59" w:rsidRDefault="0068448D" w:rsidP="00E13EC1">
            <w:pPr>
              <w:pStyle w:val="TAC"/>
              <w:rPr>
                <w:rFonts w:eastAsia="DengXian"/>
              </w:rPr>
            </w:pPr>
            <w:r w:rsidRPr="00DE7B59">
              <w:rPr>
                <w:rFonts w:eastAsia="DengXian"/>
              </w:rPr>
              <w:t>2</w:t>
            </w:r>
          </w:p>
        </w:tc>
        <w:tc>
          <w:tcPr>
            <w:tcW w:w="3970" w:type="dxa"/>
            <w:tcBorders>
              <w:top w:val="nil"/>
              <w:left w:val="single" w:sz="4" w:space="0" w:color="auto"/>
              <w:bottom w:val="single" w:sz="4" w:space="0" w:color="auto"/>
              <w:right w:val="single" w:sz="4" w:space="0" w:color="auto"/>
            </w:tcBorders>
          </w:tcPr>
          <w:p w14:paraId="00B77DA6" w14:textId="48541144" w:rsidR="0068448D" w:rsidRPr="00DE7B59" w:rsidRDefault="0068448D" w:rsidP="00E13EC1">
            <w:pPr>
              <w:pStyle w:val="TAL"/>
              <w:rPr>
                <w:rFonts w:eastAsia="DengXian"/>
                <w:lang w:eastAsia="zh-CN"/>
              </w:rPr>
            </w:pPr>
            <w:r w:rsidRPr="00DE7B59">
              <w:rPr>
                <w:rFonts w:eastAsia="DengXian"/>
                <w:lang w:eastAsia="zh-CN"/>
              </w:rPr>
              <w:t>UE transmits an RRCReconfigurationComplete message</w:t>
            </w:r>
            <w:r w:rsidRPr="00DE7B59">
              <w:rPr>
                <w:rFonts w:eastAsia="DengXian"/>
              </w:rPr>
              <w:t>.</w:t>
            </w:r>
            <w:r w:rsidR="00571463" w:rsidRPr="00DE7B59">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1A5BEF85" w14:textId="77777777" w:rsidR="0068448D" w:rsidRPr="00DE7B59" w:rsidRDefault="0068448D"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4008D38" w14:textId="77777777" w:rsidR="0068448D" w:rsidRPr="00DE7B59" w:rsidRDefault="0068448D" w:rsidP="00E13EC1">
            <w:pPr>
              <w:pStyle w:val="TAL"/>
              <w:rPr>
                <w:rFonts w:eastAsia="DengXian"/>
              </w:rPr>
            </w:pPr>
            <w:r w:rsidRPr="00DE7B59">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43682C3" w14:textId="77777777" w:rsidR="0068448D" w:rsidRPr="00DE7B59" w:rsidRDefault="0068448D"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2A4333BB" w14:textId="77777777" w:rsidR="0068448D" w:rsidRPr="00DE7B59" w:rsidRDefault="0068448D" w:rsidP="00E13EC1">
            <w:pPr>
              <w:pStyle w:val="TAC"/>
              <w:rPr>
                <w:rFonts w:eastAsia="DengXian"/>
              </w:rPr>
            </w:pPr>
            <w:r w:rsidRPr="00DE7B59">
              <w:rPr>
                <w:rFonts w:eastAsia="DengXian"/>
              </w:rPr>
              <w:t>-</w:t>
            </w:r>
          </w:p>
        </w:tc>
      </w:tr>
      <w:tr w:rsidR="0068448D" w:rsidRPr="00DE7B59" w14:paraId="54B7E32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E8279E6" w14:textId="77777777" w:rsidR="0068448D" w:rsidRPr="00DE7B59" w:rsidRDefault="0068448D" w:rsidP="00E13EC1">
            <w:pPr>
              <w:pStyle w:val="TAC"/>
              <w:rPr>
                <w:rFonts w:eastAsia="DengXian"/>
                <w:lang w:eastAsia="en-US"/>
              </w:rPr>
            </w:pPr>
            <w:r w:rsidRPr="00DE7B59">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4E8B577A" w14:textId="77777777" w:rsidR="0068448D" w:rsidRPr="00DE7B59" w:rsidRDefault="0068448D"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2A7C4E0"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938B240"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F1AF1CD"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7BB3A4A" w14:textId="77777777" w:rsidR="0068448D" w:rsidRPr="00DE7B59" w:rsidRDefault="0068448D" w:rsidP="00E13EC1">
            <w:pPr>
              <w:pStyle w:val="TAC"/>
              <w:rPr>
                <w:rFonts w:eastAsia="DengXian"/>
              </w:rPr>
            </w:pPr>
            <w:r w:rsidRPr="00DE7B59">
              <w:rPr>
                <w:rFonts w:eastAsia="DengXian"/>
              </w:rPr>
              <w:t>-</w:t>
            </w:r>
          </w:p>
        </w:tc>
      </w:tr>
      <w:tr w:rsidR="0068448D" w:rsidRPr="00DE7B59" w14:paraId="25EA2CE7"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D931B54" w14:textId="77777777" w:rsidR="0068448D" w:rsidRPr="00DE7B59" w:rsidRDefault="0068448D" w:rsidP="00E13EC1">
            <w:pPr>
              <w:pStyle w:val="TAC"/>
              <w:rPr>
                <w:rFonts w:eastAsia="DengXian"/>
              </w:rPr>
            </w:pPr>
            <w:r w:rsidRPr="00DE7B59">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7F8C2128" w14:textId="77777777" w:rsidR="0068448D" w:rsidRPr="00DE7B59" w:rsidRDefault="0068448D" w:rsidP="00E13EC1">
            <w:pPr>
              <w:pStyle w:val="TAL"/>
              <w:rPr>
                <w:rFonts w:eastAsia="DengXian"/>
              </w:rPr>
            </w:pPr>
            <w:r w:rsidRPr="00DE7B59">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3DE0EBD9" w14:textId="77777777" w:rsidR="0068448D" w:rsidRPr="00DE7B59" w:rsidRDefault="0068448D"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C4C875" w14:textId="77777777" w:rsidR="0068448D" w:rsidRPr="00DE7B59" w:rsidRDefault="0068448D" w:rsidP="00E13EC1">
            <w:pPr>
              <w:pStyle w:val="TAL"/>
              <w:rPr>
                <w:rFonts w:eastAsia="DengXian"/>
              </w:rPr>
            </w:pPr>
            <w:r w:rsidRPr="00DE7B59">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04B2E89"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F450553" w14:textId="77777777" w:rsidR="0068448D" w:rsidRPr="00DE7B59" w:rsidRDefault="0068448D" w:rsidP="00E13EC1">
            <w:pPr>
              <w:pStyle w:val="TAC"/>
              <w:rPr>
                <w:rFonts w:eastAsia="DengXian"/>
              </w:rPr>
            </w:pPr>
            <w:r w:rsidRPr="00DE7B59">
              <w:rPr>
                <w:rFonts w:eastAsia="DengXian"/>
              </w:rPr>
              <w:t>-</w:t>
            </w:r>
          </w:p>
        </w:tc>
      </w:tr>
      <w:tr w:rsidR="0068448D" w:rsidRPr="00DE7B59" w14:paraId="31A64E5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3C9550A" w14:textId="77777777" w:rsidR="0068448D" w:rsidRPr="00DE7B59" w:rsidRDefault="0068448D" w:rsidP="00E13EC1">
            <w:pPr>
              <w:pStyle w:val="TAC"/>
              <w:rPr>
                <w:rFonts w:eastAsia="DengXian"/>
              </w:rPr>
            </w:pPr>
            <w:r w:rsidRPr="00DE7B59">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7DD0202B" w14:textId="77777777" w:rsidR="0068448D" w:rsidRPr="00DE7B59" w:rsidRDefault="0068448D" w:rsidP="00E13EC1">
            <w:pPr>
              <w:pStyle w:val="TAL"/>
              <w:rPr>
                <w:rFonts w:eastAsia="DengXian"/>
              </w:rPr>
            </w:pPr>
            <w:r w:rsidRPr="00DE7B59">
              <w:rPr>
                <w:rFonts w:eastAsia="DengXian"/>
              </w:rPr>
              <w:t>The SS allocate</w:t>
            </w:r>
            <w:r w:rsidRPr="00DE7B59">
              <w:rPr>
                <w:rFonts w:eastAsia="DengXian"/>
                <w:lang w:eastAsia="zh-CN"/>
              </w:rPr>
              <w:t>s an</w:t>
            </w:r>
            <w:r w:rsidRPr="00DE7B59">
              <w:rPr>
                <w:rFonts w:eastAsia="DengXian"/>
              </w:rPr>
              <w:t xml:space="preserve"> UL Grant in slot n which satisfies following conditions:</w:t>
            </w:r>
          </w:p>
          <w:p w14:paraId="346F1306" w14:textId="368BC939"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sufficient to transmit the MAC SDU to loop back in 4 slots;</w:t>
            </w:r>
          </w:p>
          <w:p w14:paraId="5108D0AA" w14:textId="36D8CE50"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NDI indicates new transmission;</w:t>
            </w:r>
          </w:p>
          <w:p w14:paraId="5A39D9DB" w14:textId="723FEDA9"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RV indicates rv</w:t>
            </w:r>
            <w:r w:rsidRPr="00DE7B59">
              <w:rPr>
                <w:rFonts w:eastAsia="DengXian"/>
                <w:vertAlign w:val="superscript"/>
                <w:lang w:eastAsia="zh-CN"/>
              </w:rPr>
              <w:t xml:space="preserve">ID </w:t>
            </w:r>
            <w:r w:rsidRPr="00DE7B59">
              <w:rPr>
                <w:rFonts w:eastAsia="DengXian"/>
                <w:lang w:eastAsia="zh-CN"/>
              </w:rPr>
              <w:t>= 0;</w:t>
            </w:r>
          </w:p>
          <w:p w14:paraId="78678710" w14:textId="68C11333"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 xml:space="preserve">TDRA </w:t>
            </w:r>
            <w:r w:rsidR="00571463" w:rsidRPr="00DE7B59">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36B56F38"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9787B4D" w14:textId="77777777" w:rsidR="0068448D" w:rsidRPr="00DE7B59" w:rsidRDefault="0068448D"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4E1F2F82"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1D6E75B4" w14:textId="77777777" w:rsidR="0068448D" w:rsidRPr="00DE7B59" w:rsidRDefault="0068448D" w:rsidP="00E13EC1">
            <w:pPr>
              <w:pStyle w:val="TAC"/>
              <w:rPr>
                <w:rFonts w:eastAsia="DengXian"/>
              </w:rPr>
            </w:pPr>
            <w:r w:rsidRPr="00DE7B59">
              <w:rPr>
                <w:rFonts w:eastAsia="DengXian"/>
              </w:rPr>
              <w:t>-</w:t>
            </w:r>
          </w:p>
        </w:tc>
      </w:tr>
      <w:tr w:rsidR="0068448D" w:rsidRPr="00DE7B59" w14:paraId="0B5043C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4171752" w14:textId="77777777" w:rsidR="0068448D" w:rsidRPr="00DE7B59" w:rsidRDefault="0068448D" w:rsidP="00E13EC1">
            <w:pPr>
              <w:pStyle w:val="TAC"/>
              <w:rPr>
                <w:rFonts w:eastAsia="DengXian"/>
              </w:rPr>
            </w:pPr>
            <w:r w:rsidRPr="00DE7B59">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64059B7" w14:textId="24AEFE65" w:rsidR="0068448D" w:rsidRPr="00DE7B59" w:rsidRDefault="0068448D" w:rsidP="00E13EC1">
            <w:pPr>
              <w:pStyle w:val="TAL"/>
              <w:rPr>
                <w:rFonts w:eastAsia="DengXian"/>
                <w:lang w:eastAsia="zh-CN"/>
              </w:rPr>
            </w:pPr>
            <w:r w:rsidRPr="00DE7B59">
              <w:rPr>
                <w:rFonts w:eastAsia="DengXian"/>
              </w:rPr>
              <w:t>Check: Does the UE transmit a MAC PDU including one RLC SDU, RV 0, and in 4 slots suitable for UL transmission which start from n+4</w:t>
            </w:r>
            <w:r w:rsidRPr="00DE7B59">
              <w:rPr>
                <w:rFonts w:eastAsia="DengXian"/>
                <w:lang w:eastAsia="zh-CN"/>
              </w:rPr>
              <w:t>?</w:t>
            </w:r>
            <w:r w:rsidR="00571463" w:rsidRPr="00DE7B59">
              <w:rPr>
                <w:rFonts w:eastAsia="DengXian"/>
                <w:lang w:eastAsia="zh-CN"/>
              </w:rPr>
              <w:t xml:space="preserve"> Note 3</w:t>
            </w:r>
          </w:p>
        </w:tc>
        <w:tc>
          <w:tcPr>
            <w:tcW w:w="709" w:type="dxa"/>
            <w:tcBorders>
              <w:top w:val="single" w:sz="4" w:space="0" w:color="auto"/>
              <w:left w:val="single" w:sz="4" w:space="0" w:color="auto"/>
              <w:bottom w:val="single" w:sz="4" w:space="0" w:color="auto"/>
              <w:right w:val="single" w:sz="4" w:space="0" w:color="auto"/>
            </w:tcBorders>
            <w:hideMark/>
          </w:tcPr>
          <w:p w14:paraId="5DBE9E04" w14:textId="77777777" w:rsidR="0068448D" w:rsidRPr="00DE7B59" w:rsidRDefault="0068448D"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4C0E5CD"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273CEE53" w14:textId="77777777" w:rsidR="0068448D" w:rsidRPr="00DE7B59" w:rsidRDefault="0068448D" w:rsidP="00E13EC1">
            <w:pPr>
              <w:pStyle w:val="TAC"/>
              <w:rPr>
                <w:rFonts w:eastAsia="DengXian"/>
              </w:rPr>
            </w:pPr>
            <w:r w:rsidRPr="00DE7B59">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78F9B93" w14:textId="77777777" w:rsidR="0068448D" w:rsidRPr="00DE7B59" w:rsidRDefault="0068448D" w:rsidP="00E13EC1">
            <w:pPr>
              <w:pStyle w:val="TAC"/>
              <w:rPr>
                <w:rFonts w:eastAsia="DengXian"/>
              </w:rPr>
            </w:pPr>
            <w:r w:rsidRPr="00DE7B59">
              <w:rPr>
                <w:rFonts w:eastAsia="DengXian"/>
              </w:rPr>
              <w:t>P</w:t>
            </w:r>
          </w:p>
        </w:tc>
      </w:tr>
      <w:tr w:rsidR="0068448D" w:rsidRPr="00DE7B59" w14:paraId="1A62916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145CA72" w14:textId="77777777" w:rsidR="0068448D" w:rsidRPr="00DE7B59" w:rsidRDefault="0068448D" w:rsidP="00E13EC1">
            <w:pPr>
              <w:pStyle w:val="TAC"/>
              <w:rPr>
                <w:rFonts w:eastAsia="DengXian"/>
              </w:rPr>
            </w:pPr>
            <w:r w:rsidRPr="00DE7B59">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0D742905" w14:textId="68623D35" w:rsidR="0068448D" w:rsidRPr="00DE7B59" w:rsidRDefault="0068448D" w:rsidP="00E13EC1">
            <w:pPr>
              <w:pStyle w:val="TAL"/>
              <w:rPr>
                <w:rFonts w:eastAsia="DengXian"/>
              </w:rPr>
            </w:pPr>
            <w:r w:rsidRPr="00DE7B59">
              <w:rPr>
                <w:rFonts w:eastAsia="DengXian"/>
              </w:rPr>
              <w:t xml:space="preserve">SS transmits a MAC PDU containing an RLC STATUS PDU acknowledging the reception of the AMD PDU in step </w:t>
            </w:r>
            <w:r w:rsidR="00571463" w:rsidRPr="00DE7B59">
              <w:rPr>
                <w:rFonts w:eastAsia="DengXian"/>
              </w:rPr>
              <w:t>6</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5661BC"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58F0369F" w14:textId="77777777" w:rsidR="0068448D" w:rsidRPr="00DE7B59" w:rsidRDefault="0068448D"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126C5CFD"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6238069D" w14:textId="0038E2A7" w:rsidR="0068448D" w:rsidRPr="00DE7B59" w:rsidRDefault="00571463" w:rsidP="00E13EC1">
            <w:pPr>
              <w:pStyle w:val="TAC"/>
              <w:rPr>
                <w:rFonts w:eastAsia="DengXian"/>
              </w:rPr>
            </w:pPr>
            <w:r w:rsidRPr="00DE7B59">
              <w:rPr>
                <w:rFonts w:eastAsia="DengXian"/>
              </w:rPr>
              <w:t>-</w:t>
            </w:r>
          </w:p>
        </w:tc>
      </w:tr>
      <w:tr w:rsidR="0068448D" w:rsidRPr="00DE7B59" w14:paraId="1B49667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271B4A6" w14:textId="77777777" w:rsidR="0068448D" w:rsidRPr="00DE7B59" w:rsidRDefault="0068448D" w:rsidP="00E13EC1">
            <w:pPr>
              <w:pStyle w:val="TAC"/>
              <w:rPr>
                <w:rFonts w:eastAsia="DengXian"/>
                <w:lang w:eastAsia="zh-CN"/>
              </w:rPr>
            </w:pPr>
            <w:r w:rsidRPr="00DE7B59">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F2C2B07" w14:textId="77777777" w:rsidR="0068448D" w:rsidRPr="00DE7B59" w:rsidRDefault="0068448D" w:rsidP="00E13EC1">
            <w:pPr>
              <w:pStyle w:val="TAL"/>
              <w:rPr>
                <w:rFonts w:eastAsia="DengXian"/>
                <w:lang w:eastAsia="zh-CN"/>
              </w:rPr>
            </w:pPr>
            <w:r w:rsidRPr="00DE7B59">
              <w:rPr>
                <w:rFonts w:eastAsia="DengXian"/>
                <w:lang w:eastAsia="zh-CN"/>
              </w:rPr>
              <w:t>The SS sends a DCI to activate the configured grant which satisfies following conditions:</w:t>
            </w:r>
          </w:p>
          <w:p w14:paraId="0C7BACDF" w14:textId="39DC0D3B"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sufficient to transmit the MAC SDU to loop back in 2 slots.</w:t>
            </w:r>
          </w:p>
          <w:p w14:paraId="7FA3AE44" w14:textId="1BD31643"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 xml:space="preserve">TDRA </w:t>
            </w:r>
            <w:r w:rsidR="00571463" w:rsidRPr="00DE7B59">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45615CF1"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337554E" w14:textId="77777777" w:rsidR="0068448D" w:rsidRPr="00DE7B59" w:rsidRDefault="0068448D"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CD05D50" w14:textId="77777777" w:rsidR="0068448D" w:rsidRPr="00DE7B59" w:rsidRDefault="0068448D"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098A6F2" w14:textId="77777777" w:rsidR="0068448D" w:rsidRPr="00DE7B59" w:rsidRDefault="0068448D" w:rsidP="00E13EC1">
            <w:pPr>
              <w:pStyle w:val="TAC"/>
              <w:rPr>
                <w:rFonts w:eastAsia="DengXian"/>
              </w:rPr>
            </w:pPr>
            <w:r w:rsidRPr="00DE7B59">
              <w:rPr>
                <w:rFonts w:eastAsia="DengXian"/>
              </w:rPr>
              <w:t>-</w:t>
            </w:r>
          </w:p>
        </w:tc>
      </w:tr>
      <w:tr w:rsidR="0068448D" w:rsidRPr="00DE7B59" w14:paraId="375D9DB3"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9EB85F7" w14:textId="77777777" w:rsidR="0068448D" w:rsidRPr="00DE7B59" w:rsidRDefault="0068448D" w:rsidP="00E13EC1">
            <w:pPr>
              <w:pStyle w:val="TAC"/>
              <w:rPr>
                <w:rFonts w:eastAsia="DengXian"/>
                <w:lang w:eastAsia="zh-CN"/>
              </w:rPr>
            </w:pPr>
            <w:r w:rsidRPr="00DE7B59">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0B7F462D" w14:textId="77777777" w:rsidR="0068448D" w:rsidRPr="00DE7B59" w:rsidRDefault="0068448D"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CB3DFFA"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BA43312"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3547E453" w14:textId="77777777" w:rsidR="0068448D" w:rsidRPr="00DE7B59" w:rsidRDefault="0068448D"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20F1321" w14:textId="77777777" w:rsidR="0068448D" w:rsidRPr="00DE7B59" w:rsidRDefault="0068448D" w:rsidP="00E13EC1">
            <w:pPr>
              <w:pStyle w:val="TAC"/>
              <w:rPr>
                <w:rFonts w:eastAsia="DengXian"/>
              </w:rPr>
            </w:pPr>
            <w:r w:rsidRPr="00DE7B59">
              <w:rPr>
                <w:rFonts w:eastAsia="DengXian"/>
              </w:rPr>
              <w:t>-</w:t>
            </w:r>
          </w:p>
        </w:tc>
      </w:tr>
      <w:tr w:rsidR="0068448D" w:rsidRPr="00DE7B59" w14:paraId="5B0F07F1"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1D77A529" w14:textId="77777777" w:rsidR="0068448D" w:rsidRPr="00DE7B59" w:rsidRDefault="0068448D" w:rsidP="00E13EC1">
            <w:pPr>
              <w:pStyle w:val="TAC"/>
              <w:rPr>
                <w:rFonts w:eastAsia="DengXian"/>
                <w:lang w:eastAsia="zh-CN"/>
              </w:rPr>
            </w:pPr>
            <w:r w:rsidRPr="00DE7B59">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5E195BB8" w14:textId="4D54A944" w:rsidR="0068448D" w:rsidRPr="00DE7B59" w:rsidRDefault="0068448D" w:rsidP="00E13EC1">
            <w:pPr>
              <w:pStyle w:val="TAL"/>
              <w:rPr>
                <w:rFonts w:eastAsia="DengXian"/>
                <w:lang w:eastAsia="zh-CN"/>
              </w:rPr>
            </w:pPr>
            <w:r w:rsidRPr="00DE7B59">
              <w:rPr>
                <w:rFonts w:eastAsia="DengXian"/>
              </w:rPr>
              <w:t>Check: Does the UE transmit a MAC PDU including one RLC SDU, in RV 0, and in 2 slots associated with RV=0 and suitable for UL transmission</w:t>
            </w:r>
            <w:r w:rsidRPr="00DE7B59">
              <w:rPr>
                <w:rFonts w:eastAsia="DengXian"/>
                <w:lang w:eastAsia="zh-CN"/>
              </w:rPr>
              <w:t>?</w:t>
            </w:r>
            <w:r w:rsidR="00571463" w:rsidRPr="00DE7B59">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0DE07FA8" w14:textId="77777777" w:rsidR="0068448D" w:rsidRPr="00DE7B59" w:rsidRDefault="0068448D"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8E1363"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D8AC87A" w14:textId="77777777" w:rsidR="0068448D" w:rsidRPr="00DE7B59" w:rsidRDefault="0068448D" w:rsidP="00E13EC1">
            <w:pPr>
              <w:pStyle w:val="TAC"/>
              <w:rPr>
                <w:rFonts w:eastAsia="DengXian"/>
                <w:lang w:eastAsia="en-US"/>
              </w:rPr>
            </w:pPr>
            <w:r w:rsidRPr="00DE7B59">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5039F8EA" w14:textId="77777777" w:rsidR="0068448D" w:rsidRPr="00DE7B59" w:rsidRDefault="0068448D" w:rsidP="00E13EC1">
            <w:pPr>
              <w:pStyle w:val="TAC"/>
              <w:rPr>
                <w:rFonts w:eastAsia="DengXian"/>
              </w:rPr>
            </w:pPr>
            <w:r w:rsidRPr="00DE7B59">
              <w:rPr>
                <w:rFonts w:eastAsia="DengXian"/>
              </w:rPr>
              <w:t>P</w:t>
            </w:r>
          </w:p>
        </w:tc>
      </w:tr>
      <w:tr w:rsidR="0068448D" w:rsidRPr="00DE7B59" w14:paraId="11B64F0E"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AB087B5" w14:textId="77777777" w:rsidR="0068448D" w:rsidRPr="00DE7B59" w:rsidRDefault="0068448D" w:rsidP="00E13EC1">
            <w:pPr>
              <w:pStyle w:val="TAC"/>
              <w:rPr>
                <w:rFonts w:eastAsia="DengXian"/>
                <w:lang w:eastAsia="zh-CN"/>
              </w:rPr>
            </w:pPr>
            <w:r w:rsidRPr="00DE7B59">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11531ED2" w14:textId="43EE6EA5" w:rsidR="0068448D" w:rsidRPr="00DE7B59" w:rsidRDefault="0068448D" w:rsidP="00E13EC1">
            <w:pPr>
              <w:pStyle w:val="TAL"/>
              <w:rPr>
                <w:rFonts w:eastAsia="DengXian"/>
                <w:lang w:eastAsia="en-US"/>
              </w:rPr>
            </w:pPr>
            <w:r w:rsidRPr="00DE7B59">
              <w:rPr>
                <w:rFonts w:eastAsia="DengXian"/>
              </w:rPr>
              <w:t xml:space="preserve">SS transmits a MAC PDU containing an RLC STATUS PDU acknowledging the reception of the AMD PDU in step </w:t>
            </w:r>
            <w:r w:rsidR="00571463" w:rsidRPr="00DE7B59">
              <w:rPr>
                <w:rFonts w:eastAsia="DengXian"/>
              </w:rPr>
              <w:t>10</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D21FA1"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41425F3" w14:textId="77777777" w:rsidR="0068448D" w:rsidRPr="00DE7B59" w:rsidRDefault="0068448D"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7400B989"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ADAA9F0" w14:textId="32E1B7E4" w:rsidR="0068448D" w:rsidRPr="00DE7B59" w:rsidRDefault="00571463" w:rsidP="00E13EC1">
            <w:pPr>
              <w:pStyle w:val="TAC"/>
              <w:rPr>
                <w:rFonts w:eastAsia="DengXian"/>
              </w:rPr>
            </w:pPr>
            <w:r w:rsidRPr="00DE7B59">
              <w:rPr>
                <w:rFonts w:eastAsia="DengXian"/>
              </w:rPr>
              <w:t>-</w:t>
            </w:r>
          </w:p>
        </w:tc>
      </w:tr>
      <w:tr w:rsidR="00571463" w:rsidRPr="00DE7B59" w14:paraId="30C5DE39" w14:textId="77777777" w:rsidTr="00571463">
        <w:tc>
          <w:tcPr>
            <w:tcW w:w="9878" w:type="dxa"/>
            <w:gridSpan w:val="7"/>
            <w:tcBorders>
              <w:top w:val="single" w:sz="4" w:space="0" w:color="auto"/>
              <w:left w:val="single" w:sz="4" w:space="0" w:color="auto"/>
              <w:bottom w:val="single" w:sz="4" w:space="0" w:color="auto"/>
              <w:right w:val="single" w:sz="4" w:space="0" w:color="auto"/>
            </w:tcBorders>
          </w:tcPr>
          <w:p w14:paraId="3B61C4B1" w14:textId="77777777" w:rsidR="00571463" w:rsidRPr="00DE7B59" w:rsidRDefault="00571463" w:rsidP="0052255C">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36.508 [7], Table 4.6.1-8 using condition </w:t>
            </w:r>
            <w:r w:rsidRPr="00DE7B59">
              <w:t>EN-DC_PSCell_HO AND RBConfig_NoKeyChange.</w:t>
            </w:r>
          </w:p>
          <w:p w14:paraId="30C381A2" w14:textId="77777777" w:rsidR="00571463" w:rsidRPr="00DE7B59" w:rsidRDefault="00571463" w:rsidP="0052255C">
            <w:pPr>
              <w:pStyle w:val="TAN"/>
            </w:pPr>
            <w:r w:rsidRPr="00DE7B59">
              <w:rPr>
                <w:lang w:eastAsia="en-US"/>
              </w:rPr>
              <w:t>Note 2:</w:t>
            </w:r>
            <w:r w:rsidRPr="00DE7B59">
              <w:rPr>
                <w:lang w:eastAsia="en-US"/>
              </w:rPr>
              <w:tab/>
              <w:t>For EN-DC the NR RRCReconfigurationComplete message is contained in RRCConnectionReconfigurationComplete</w:t>
            </w:r>
            <w:r w:rsidRPr="00DE7B59">
              <w:t>.</w:t>
            </w:r>
          </w:p>
          <w:p w14:paraId="5750FAB1" w14:textId="77777777" w:rsidR="00571463" w:rsidRPr="00DE7B59" w:rsidRDefault="00571463" w:rsidP="0052255C">
            <w:pPr>
              <w:pStyle w:val="TAN"/>
            </w:pPr>
            <w:r w:rsidRPr="00DE7B59">
              <w:rPr>
                <w:lang w:eastAsia="en-US"/>
              </w:rPr>
              <w:t>Note 3:</w:t>
            </w:r>
            <w:r w:rsidRPr="00DE7B59">
              <w:rPr>
                <w:lang w:eastAsia="en-US"/>
              </w:rPr>
              <w:tab/>
            </w:r>
            <w:r w:rsidRPr="00DE7B59">
              <w:rPr>
                <w:rFonts w:eastAsia="DengXian"/>
                <w:lang w:eastAsia="zh-CN"/>
              </w:rPr>
              <w:t>Usage of correct redundancy version is implicitly checked upon correct decoding by the SS of the UE UL transmission</w:t>
            </w:r>
            <w:r w:rsidRPr="00DE7B59">
              <w:t>.</w:t>
            </w:r>
          </w:p>
          <w:p w14:paraId="58AE4625" w14:textId="77777777" w:rsidR="00571463" w:rsidRPr="00DE7B59" w:rsidRDefault="00571463" w:rsidP="0052255C">
            <w:pPr>
              <w:pStyle w:val="TAN"/>
            </w:pPr>
            <w:r w:rsidRPr="00DE7B59">
              <w:rPr>
                <w:lang w:eastAsia="en-US"/>
              </w:rPr>
              <w:t>Note 4:</w:t>
            </w:r>
            <w:r w:rsidRPr="00DE7B59">
              <w:rPr>
                <w:lang w:eastAsia="en-US"/>
              </w:rPr>
              <w:tab/>
            </w:r>
            <w:r w:rsidRPr="00DE7B59">
              <w:rPr>
                <w:rFonts w:eastAsia="DengXian"/>
              </w:rPr>
              <w:t xml:space="preserve">The </w:t>
            </w:r>
            <w:r w:rsidRPr="00DE7B59">
              <w:rPr>
                <w:rFonts w:eastAsia="DengXian"/>
                <w:lang w:eastAsia="zh-CN"/>
              </w:rPr>
              <w:t xml:space="preserve">redundancy version for the UL transmission is set in the following order {0, 2, 3, 1} according to </w:t>
            </w:r>
            <w:r w:rsidRPr="00DE7B59">
              <w:t>repK-RV</w:t>
            </w:r>
            <w:r w:rsidRPr="00DE7B59">
              <w:rPr>
                <w:rFonts w:eastAsia="DengXian"/>
                <w:lang w:eastAsia="zh-CN"/>
              </w:rPr>
              <w:t>. Usage of correct redundancy version is implicitly checked upon correct decoding by the SS of the UE UL transmission.</w:t>
            </w:r>
          </w:p>
        </w:tc>
      </w:tr>
    </w:tbl>
    <w:p w14:paraId="1A039106" w14:textId="77777777" w:rsidR="0068448D" w:rsidRPr="00DE7B59" w:rsidRDefault="0068448D" w:rsidP="0068448D">
      <w:pPr>
        <w:rPr>
          <w:rFonts w:eastAsia="DengXian"/>
        </w:rPr>
      </w:pPr>
    </w:p>
    <w:p w14:paraId="15DF4ADB" w14:textId="77777777" w:rsidR="0068448D" w:rsidRPr="00DE7B59" w:rsidRDefault="0068448D" w:rsidP="00E13EC1">
      <w:pPr>
        <w:pStyle w:val="H6"/>
        <w:rPr>
          <w:rFonts w:eastAsia="DengXian"/>
        </w:rPr>
      </w:pPr>
      <w:r w:rsidRPr="00DE7B59">
        <w:rPr>
          <w:rFonts w:eastAsia="DengXian"/>
        </w:rPr>
        <w:t>7.1.1.3.15.1.3.3</w:t>
      </w:r>
      <w:r w:rsidRPr="00DE7B59">
        <w:rPr>
          <w:rFonts w:eastAsia="DengXian"/>
        </w:rPr>
        <w:tab/>
        <w:t>Specific message contents</w:t>
      </w:r>
    </w:p>
    <w:p w14:paraId="32476576" w14:textId="77777777" w:rsidR="0068448D" w:rsidRPr="00DE7B59" w:rsidRDefault="0068448D" w:rsidP="00E13EC1">
      <w:pPr>
        <w:pStyle w:val="TH"/>
        <w:rPr>
          <w:rFonts w:eastAsia="DengXian"/>
        </w:rPr>
      </w:pPr>
      <w:r w:rsidRPr="00DE7B59">
        <w:rPr>
          <w:rFonts w:eastAsia="DengXian"/>
        </w:rPr>
        <w:t xml:space="preserve">Table 7.1.1.3.15.1.3.3-1: </w:t>
      </w:r>
      <w:r w:rsidRPr="00DE7B59">
        <w:rPr>
          <w:rFonts w:eastAsia="DengXian"/>
          <w:i/>
          <w:iCs/>
        </w:rPr>
        <w:t>RRCReconfiguration</w:t>
      </w:r>
      <w:r w:rsidRPr="00DE7B59">
        <w:rPr>
          <w:rFonts w:eastAsia="DengXian"/>
          <w:i/>
        </w:rPr>
        <w:t xml:space="preserve"> </w:t>
      </w:r>
      <w:r w:rsidRPr="00DE7B59">
        <w:rPr>
          <w:rFonts w:eastAsia="DengXian"/>
        </w:rPr>
        <w:t>(Step 1, Table 7.1.1.3.15.1.3.2-1)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7E6683D"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80C38A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4FCE38C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39B285"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2614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B774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37CA4E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27A857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644F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6444361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DBCB6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16E6FD" w14:textId="77777777" w:rsidR="0068448D" w:rsidRPr="00DE7B59" w:rsidRDefault="0068448D">
            <w:pPr>
              <w:keepNext/>
              <w:keepLines/>
              <w:spacing w:after="0"/>
              <w:rPr>
                <w:rFonts w:ascii="Arial" w:eastAsia="DengXian" w:hAnsi="Arial"/>
                <w:sz w:val="18"/>
              </w:rPr>
            </w:pPr>
          </w:p>
        </w:tc>
      </w:tr>
      <w:tr w:rsidR="0068448D" w:rsidRPr="00DE7B59" w14:paraId="173C61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211B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11EDAD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BF12B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3F1604" w14:textId="77777777" w:rsidR="0068448D" w:rsidRPr="00DE7B59" w:rsidRDefault="0068448D">
            <w:pPr>
              <w:keepNext/>
              <w:keepLines/>
              <w:spacing w:after="0"/>
              <w:rPr>
                <w:rFonts w:ascii="Arial" w:eastAsia="DengXian" w:hAnsi="Arial"/>
                <w:sz w:val="18"/>
              </w:rPr>
            </w:pPr>
          </w:p>
        </w:tc>
      </w:tr>
      <w:tr w:rsidR="0068448D" w:rsidRPr="00DE7B59" w14:paraId="15DAB8A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6ED77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14CC50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304EE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4EDF56" w14:textId="77777777" w:rsidR="0068448D" w:rsidRPr="00DE7B59" w:rsidRDefault="0068448D">
            <w:pPr>
              <w:keepNext/>
              <w:keepLines/>
              <w:spacing w:after="0"/>
              <w:rPr>
                <w:rFonts w:ascii="Arial" w:eastAsia="DengXian" w:hAnsi="Arial"/>
                <w:sz w:val="18"/>
              </w:rPr>
            </w:pPr>
          </w:p>
        </w:tc>
      </w:tr>
      <w:tr w:rsidR="0068448D" w:rsidRPr="00DE7B59" w14:paraId="251BCD02" w14:textId="77777777" w:rsidTr="0068448D">
        <w:tc>
          <w:tcPr>
            <w:tcW w:w="4535" w:type="dxa"/>
            <w:tcBorders>
              <w:top w:val="single" w:sz="4" w:space="0" w:color="auto"/>
              <w:left w:val="single" w:sz="4" w:space="0" w:color="auto"/>
              <w:bottom w:val="nil"/>
              <w:right w:val="single" w:sz="4" w:space="0" w:color="auto"/>
            </w:tcBorders>
            <w:hideMark/>
          </w:tcPr>
          <w:p w14:paraId="02EB241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1D4EB3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04F5FF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hideMark/>
          </w:tcPr>
          <w:p w14:paraId="7020605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057394F3" w14:textId="77777777" w:rsidTr="0068448D">
        <w:tc>
          <w:tcPr>
            <w:tcW w:w="4535" w:type="dxa"/>
            <w:tcBorders>
              <w:top w:val="nil"/>
              <w:left w:val="single" w:sz="4" w:space="0" w:color="auto"/>
              <w:bottom w:val="single" w:sz="4" w:space="0" w:color="auto"/>
              <w:right w:val="single" w:sz="4" w:space="0" w:color="auto"/>
            </w:tcBorders>
          </w:tcPr>
          <w:p w14:paraId="36948797"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B2278B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47E85B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4DC60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5524C16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5D1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BF3F61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34037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B7651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01673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1C8B6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1D838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F4ABA9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0E5EF3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704F88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8555A1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4D6EA00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7FE7E7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tcPr>
          <w:p w14:paraId="69477FF6" w14:textId="77777777" w:rsidR="0068448D" w:rsidRPr="00DE7B59" w:rsidRDefault="0068448D">
            <w:pPr>
              <w:keepNext/>
              <w:keepLines/>
              <w:spacing w:after="0"/>
              <w:rPr>
                <w:rFonts w:ascii="Arial" w:eastAsia="DengXian" w:hAnsi="Arial"/>
                <w:sz w:val="18"/>
                <w:lang w:eastAsia="zh-CN"/>
              </w:rPr>
            </w:pPr>
          </w:p>
        </w:tc>
      </w:tr>
      <w:tr w:rsidR="0068448D" w:rsidRPr="00DE7B59" w14:paraId="6F330D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C0208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AD8748"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12BA8A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0E94E" w14:textId="77777777" w:rsidR="0068448D" w:rsidRPr="00DE7B59" w:rsidRDefault="0068448D">
            <w:pPr>
              <w:keepNext/>
              <w:keepLines/>
              <w:spacing w:after="0"/>
              <w:rPr>
                <w:rFonts w:ascii="Arial" w:eastAsia="DengXian" w:hAnsi="Arial"/>
                <w:sz w:val="18"/>
                <w:lang w:eastAsia="zh-CN"/>
              </w:rPr>
            </w:pPr>
          </w:p>
        </w:tc>
      </w:tr>
      <w:tr w:rsidR="0068448D" w:rsidRPr="00DE7B59" w14:paraId="1E64EBD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9548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1868B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7579E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D1D1A8" w14:textId="77777777" w:rsidR="0068448D" w:rsidRPr="00DE7B59" w:rsidRDefault="0068448D">
            <w:pPr>
              <w:keepNext/>
              <w:keepLines/>
              <w:spacing w:after="0"/>
              <w:rPr>
                <w:rFonts w:ascii="Arial" w:eastAsia="DengXian" w:hAnsi="Arial"/>
                <w:sz w:val="18"/>
              </w:rPr>
            </w:pPr>
          </w:p>
        </w:tc>
      </w:tr>
      <w:tr w:rsidR="0068448D" w:rsidRPr="00DE7B59" w14:paraId="41C067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0B8F18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21667A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93B14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41C5A" w14:textId="77777777" w:rsidR="0068448D" w:rsidRPr="00DE7B59" w:rsidRDefault="0068448D">
            <w:pPr>
              <w:keepNext/>
              <w:keepLines/>
              <w:spacing w:after="0"/>
              <w:rPr>
                <w:rFonts w:ascii="Arial" w:eastAsia="DengXian" w:hAnsi="Arial"/>
                <w:sz w:val="18"/>
              </w:rPr>
            </w:pPr>
          </w:p>
        </w:tc>
      </w:tr>
      <w:tr w:rsidR="0068448D" w:rsidRPr="00DE7B59" w14:paraId="758E8A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49226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9B9092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A016AC"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929C9A" w14:textId="77777777" w:rsidR="0068448D" w:rsidRPr="00DE7B59" w:rsidRDefault="0068448D">
            <w:pPr>
              <w:keepNext/>
              <w:keepLines/>
              <w:spacing w:after="0"/>
              <w:rPr>
                <w:rFonts w:ascii="Arial" w:eastAsia="DengXian" w:hAnsi="Arial"/>
                <w:sz w:val="18"/>
              </w:rPr>
            </w:pPr>
          </w:p>
        </w:tc>
      </w:tr>
    </w:tbl>
    <w:p w14:paraId="786F9F8E" w14:textId="77777777" w:rsidR="0068448D" w:rsidRPr="00DE7B59" w:rsidRDefault="0068448D" w:rsidP="0068448D">
      <w:pPr>
        <w:rPr>
          <w:rFonts w:eastAsia="DengXian"/>
        </w:rPr>
      </w:pPr>
    </w:p>
    <w:p w14:paraId="6D48F6B4" w14:textId="77777777" w:rsidR="0068448D" w:rsidRPr="00DE7B59" w:rsidRDefault="0068448D" w:rsidP="00E13EC1">
      <w:pPr>
        <w:pStyle w:val="TH"/>
        <w:rPr>
          <w:rFonts w:eastAsia="DengXian"/>
          <w:lang w:eastAsia="zh-CN"/>
        </w:rPr>
      </w:pPr>
      <w:r w:rsidRPr="00DE7B59">
        <w:rPr>
          <w:rFonts w:eastAsia="DengXian"/>
        </w:rPr>
        <w:t xml:space="preserve">Table 7.1.1.3.15.1.3.3-2: </w:t>
      </w:r>
      <w:r w:rsidRPr="00DE7B59">
        <w:rPr>
          <w:rFonts w:eastAsia="DengXian"/>
          <w:i/>
          <w:iCs/>
        </w:rPr>
        <w:t>CellGroupConfig</w:t>
      </w:r>
      <w:r w:rsidRPr="00DE7B59">
        <w:rPr>
          <w:rFonts w:eastAsia="DengXian"/>
        </w:rPr>
        <w:t xml:space="preserve"> (Table 7.1.1.3.15.1.3.3-1)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1E272CB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32D5BC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495461A5"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B94F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EA6D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266A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F926D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C6A671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D8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10C9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DFA5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8C500" w14:textId="77777777" w:rsidR="0068448D" w:rsidRPr="00DE7B59" w:rsidRDefault="0068448D">
            <w:pPr>
              <w:keepNext/>
              <w:keepLines/>
              <w:spacing w:after="0"/>
              <w:rPr>
                <w:rFonts w:ascii="Arial" w:eastAsia="DengXian" w:hAnsi="Arial"/>
                <w:sz w:val="18"/>
              </w:rPr>
            </w:pPr>
          </w:p>
        </w:tc>
      </w:tr>
      <w:tr w:rsidR="0068448D" w:rsidRPr="00DE7B59" w14:paraId="137FB0BB"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901D2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B7C2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FA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F8C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053CFB6"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AB9F85"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383E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7BB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7E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431256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467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5CF4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0FEA"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83E14" w14:textId="77777777" w:rsidR="0068448D" w:rsidRPr="00DE7B59" w:rsidRDefault="0068448D">
            <w:pPr>
              <w:keepNext/>
              <w:keepLines/>
              <w:spacing w:after="0"/>
              <w:rPr>
                <w:rFonts w:ascii="Arial" w:eastAsia="DengXian" w:hAnsi="Arial"/>
                <w:sz w:val="18"/>
              </w:rPr>
            </w:pPr>
          </w:p>
        </w:tc>
      </w:tr>
      <w:tr w:rsidR="0068448D" w:rsidRPr="00DE7B59" w14:paraId="5BD340F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1870F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EC2D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8768"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5629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2A034032"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6F6FCF"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147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560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3593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2120327D"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2792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DE55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337B4"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CE815" w14:textId="77777777" w:rsidR="0068448D" w:rsidRPr="00DE7B59" w:rsidRDefault="0068448D">
            <w:pPr>
              <w:keepNext/>
              <w:keepLines/>
              <w:spacing w:after="0"/>
              <w:rPr>
                <w:rFonts w:ascii="Arial" w:eastAsia="DengXian" w:hAnsi="Arial"/>
                <w:sz w:val="18"/>
              </w:rPr>
            </w:pPr>
          </w:p>
        </w:tc>
      </w:tr>
      <w:tr w:rsidR="0068448D" w:rsidRPr="00DE7B59" w14:paraId="06B77B3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DBC7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470B5"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4A83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74038" w14:textId="77777777" w:rsidR="0068448D" w:rsidRPr="00DE7B59" w:rsidRDefault="0068448D">
            <w:pPr>
              <w:keepNext/>
              <w:keepLines/>
              <w:spacing w:after="0"/>
              <w:rPr>
                <w:rFonts w:ascii="Arial" w:eastAsia="DengXian" w:hAnsi="Arial"/>
                <w:sz w:val="18"/>
              </w:rPr>
            </w:pPr>
          </w:p>
        </w:tc>
      </w:tr>
      <w:tr w:rsidR="0068448D" w:rsidRPr="00DE7B59" w14:paraId="38DDD64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DA7E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FC72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7E26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59550" w14:textId="77777777" w:rsidR="0068448D" w:rsidRPr="00DE7B59" w:rsidRDefault="0068448D">
            <w:pPr>
              <w:keepNext/>
              <w:keepLines/>
              <w:spacing w:after="0"/>
              <w:rPr>
                <w:rFonts w:ascii="Arial" w:eastAsia="DengXian" w:hAnsi="Arial"/>
                <w:sz w:val="18"/>
              </w:rPr>
            </w:pPr>
          </w:p>
        </w:tc>
      </w:tr>
      <w:tr w:rsidR="0068448D" w:rsidRPr="00DE7B59" w14:paraId="2276C6F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19BA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D7BA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CDC80"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41502" w14:textId="77777777" w:rsidR="0068448D" w:rsidRPr="00DE7B59" w:rsidRDefault="0068448D">
            <w:pPr>
              <w:keepNext/>
              <w:keepLines/>
              <w:spacing w:after="0"/>
              <w:rPr>
                <w:rFonts w:ascii="Arial" w:eastAsia="DengXian" w:hAnsi="Arial"/>
                <w:sz w:val="18"/>
              </w:rPr>
            </w:pPr>
          </w:p>
        </w:tc>
      </w:tr>
      <w:tr w:rsidR="0068448D" w:rsidRPr="00DE7B59" w14:paraId="323D1B1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BD86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8FB98"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8E7C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1D820" w14:textId="77777777" w:rsidR="0068448D" w:rsidRPr="00DE7B59" w:rsidRDefault="0068448D">
            <w:pPr>
              <w:keepNext/>
              <w:keepLines/>
              <w:spacing w:after="0"/>
              <w:rPr>
                <w:rFonts w:ascii="Arial" w:eastAsia="DengXian" w:hAnsi="Arial"/>
                <w:sz w:val="18"/>
              </w:rPr>
            </w:pPr>
          </w:p>
        </w:tc>
      </w:tr>
    </w:tbl>
    <w:p w14:paraId="6D44340A" w14:textId="77777777" w:rsidR="0068448D" w:rsidRPr="00DE7B59" w:rsidRDefault="0068448D" w:rsidP="0068448D">
      <w:pPr>
        <w:rPr>
          <w:rFonts w:eastAsia="DengXian"/>
        </w:rPr>
      </w:pPr>
    </w:p>
    <w:p w14:paraId="6C8D4DCE" w14:textId="77777777" w:rsidR="0068448D" w:rsidRPr="00DE7B59" w:rsidRDefault="0068448D" w:rsidP="00E13EC1">
      <w:pPr>
        <w:pStyle w:val="TH"/>
        <w:rPr>
          <w:rFonts w:eastAsia="DengXian"/>
          <w:i/>
        </w:rPr>
      </w:pPr>
      <w:r w:rsidRPr="00DE7B59">
        <w:rPr>
          <w:rFonts w:eastAsia="DengXian"/>
        </w:rPr>
        <w:t xml:space="preserve">Table 7.1.1.3.15.1.3.3-3: </w:t>
      </w:r>
      <w:r w:rsidRPr="00DE7B59">
        <w:rPr>
          <w:rFonts w:eastAsia="DengXian"/>
          <w:i/>
        </w:rPr>
        <w:t>ServingCellConfig</w:t>
      </w:r>
      <w:r w:rsidRPr="00DE7B59">
        <w:rPr>
          <w:rFonts w:eastAsia="DengXian"/>
          <w:lang w:eastAsia="de-DE"/>
        </w:rPr>
        <w:t xml:space="preserve"> (</w:t>
      </w:r>
      <w:r w:rsidRPr="00DE7B59">
        <w:rPr>
          <w:rFonts w:eastAsia="DengXian"/>
        </w:rPr>
        <w:t>Table 7.1.1.3.15.1.3.3-2</w:t>
      </w:r>
      <w:r w:rsidRPr="00DE7B59">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795C31FC"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3EEC08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23D8935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0F68CE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94E0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82DB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220152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3A98F4B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69A764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EB99A8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16A011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B987BA" w14:textId="77777777" w:rsidR="0068448D" w:rsidRPr="00DE7B59" w:rsidRDefault="0068448D">
            <w:pPr>
              <w:keepNext/>
              <w:keepLines/>
              <w:spacing w:after="0"/>
              <w:rPr>
                <w:rFonts w:ascii="Arial" w:eastAsia="DengXian" w:hAnsi="Arial"/>
                <w:sz w:val="18"/>
              </w:rPr>
            </w:pPr>
          </w:p>
        </w:tc>
      </w:tr>
      <w:tr w:rsidR="0068448D" w:rsidRPr="00DE7B59" w14:paraId="5F0B78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8F1CE6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F8813C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6C2C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F1886C" w14:textId="77777777" w:rsidR="0068448D" w:rsidRPr="00DE7B59" w:rsidRDefault="0068448D">
            <w:pPr>
              <w:keepNext/>
              <w:keepLines/>
              <w:spacing w:after="0"/>
              <w:rPr>
                <w:rFonts w:ascii="Arial" w:eastAsia="DengXian" w:hAnsi="Arial"/>
                <w:sz w:val="18"/>
              </w:rPr>
            </w:pPr>
          </w:p>
        </w:tc>
      </w:tr>
      <w:tr w:rsidR="0068448D" w:rsidRPr="00DE7B59" w14:paraId="5972C5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628AA2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113606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66DE1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61C295" w14:textId="77777777" w:rsidR="0068448D" w:rsidRPr="00DE7B59" w:rsidRDefault="0068448D">
            <w:pPr>
              <w:keepNext/>
              <w:keepLines/>
              <w:spacing w:after="0"/>
              <w:rPr>
                <w:rFonts w:ascii="Arial" w:eastAsia="DengXian" w:hAnsi="Arial"/>
                <w:sz w:val="18"/>
              </w:rPr>
            </w:pPr>
          </w:p>
        </w:tc>
      </w:tr>
      <w:tr w:rsidR="0068448D" w:rsidRPr="00DE7B59" w14:paraId="670F8C0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31D935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0A950B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8A182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CC84CD" w14:textId="77777777" w:rsidR="0068448D" w:rsidRPr="00DE7B59" w:rsidRDefault="0068448D">
            <w:pPr>
              <w:keepNext/>
              <w:keepLines/>
              <w:spacing w:after="0"/>
              <w:rPr>
                <w:rFonts w:ascii="Arial" w:eastAsia="DengXian" w:hAnsi="Arial"/>
                <w:sz w:val="18"/>
              </w:rPr>
            </w:pPr>
          </w:p>
        </w:tc>
      </w:tr>
      <w:tr w:rsidR="0068448D" w:rsidRPr="00DE7B59" w14:paraId="4619E9F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A7AF2E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C5816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12A9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B160D" w14:textId="77777777" w:rsidR="0068448D" w:rsidRPr="00DE7B59" w:rsidRDefault="0068448D">
            <w:pPr>
              <w:keepNext/>
              <w:keepLines/>
              <w:spacing w:after="0"/>
              <w:rPr>
                <w:rFonts w:ascii="Arial" w:eastAsia="DengXian" w:hAnsi="Arial"/>
                <w:sz w:val="18"/>
              </w:rPr>
            </w:pPr>
          </w:p>
        </w:tc>
      </w:tr>
      <w:tr w:rsidR="0068448D" w:rsidRPr="00DE7B59" w14:paraId="5B0C40A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B3131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955F7D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12C94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C17E04" w14:textId="77777777" w:rsidR="0068448D" w:rsidRPr="00DE7B59" w:rsidRDefault="0068448D">
            <w:pPr>
              <w:keepNext/>
              <w:keepLines/>
              <w:spacing w:after="0"/>
              <w:rPr>
                <w:rFonts w:ascii="Arial" w:eastAsia="DengXian" w:hAnsi="Arial"/>
                <w:sz w:val="18"/>
              </w:rPr>
            </w:pPr>
          </w:p>
        </w:tc>
      </w:tr>
      <w:tr w:rsidR="0068448D" w:rsidRPr="00DE7B59" w14:paraId="56EAD8B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018774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5A371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A34A5F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7.1.1.3.15.1.3.3-4</w:t>
            </w:r>
          </w:p>
        </w:tc>
        <w:tc>
          <w:tcPr>
            <w:tcW w:w="1245" w:type="dxa"/>
            <w:tcBorders>
              <w:top w:val="single" w:sz="4" w:space="0" w:color="auto"/>
              <w:left w:val="single" w:sz="4" w:space="0" w:color="auto"/>
              <w:bottom w:val="single" w:sz="4" w:space="0" w:color="auto"/>
              <w:right w:val="single" w:sz="4" w:space="0" w:color="auto"/>
            </w:tcBorders>
          </w:tcPr>
          <w:p w14:paraId="40CEC1BA" w14:textId="77777777" w:rsidR="0068448D" w:rsidRPr="00DE7B59" w:rsidRDefault="0068448D">
            <w:pPr>
              <w:keepNext/>
              <w:keepLines/>
              <w:spacing w:after="0"/>
              <w:rPr>
                <w:rFonts w:ascii="Arial" w:eastAsia="DengXian" w:hAnsi="Arial"/>
                <w:sz w:val="18"/>
              </w:rPr>
            </w:pPr>
          </w:p>
        </w:tc>
      </w:tr>
      <w:tr w:rsidR="0068448D" w:rsidRPr="00DE7B59" w14:paraId="72F9AA4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967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603CE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B0E29F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BADDC" w14:textId="77777777" w:rsidR="0068448D" w:rsidRPr="00DE7B59" w:rsidRDefault="0068448D">
            <w:pPr>
              <w:keepNext/>
              <w:keepLines/>
              <w:spacing w:after="0"/>
              <w:rPr>
                <w:rFonts w:ascii="Arial" w:eastAsia="DengXian" w:hAnsi="Arial"/>
                <w:sz w:val="18"/>
              </w:rPr>
            </w:pPr>
          </w:p>
        </w:tc>
      </w:tr>
      <w:tr w:rsidR="0068448D" w:rsidRPr="00DE7B59" w14:paraId="7751182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F078D4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C41BA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65084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B008E" w14:textId="77777777" w:rsidR="0068448D" w:rsidRPr="00DE7B59" w:rsidRDefault="0068448D">
            <w:pPr>
              <w:keepNext/>
              <w:keepLines/>
              <w:spacing w:after="0"/>
              <w:rPr>
                <w:rFonts w:ascii="Arial" w:eastAsia="DengXian" w:hAnsi="Arial"/>
                <w:sz w:val="18"/>
              </w:rPr>
            </w:pPr>
          </w:p>
        </w:tc>
      </w:tr>
      <w:tr w:rsidR="0068448D" w:rsidRPr="00DE7B59" w14:paraId="307094D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D17B44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6CFA2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C5F16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CAD594" w14:textId="77777777" w:rsidR="0068448D" w:rsidRPr="00DE7B59" w:rsidRDefault="0068448D">
            <w:pPr>
              <w:keepNext/>
              <w:keepLines/>
              <w:spacing w:after="0"/>
              <w:rPr>
                <w:rFonts w:ascii="Arial" w:eastAsia="DengXian" w:hAnsi="Arial"/>
                <w:sz w:val="18"/>
              </w:rPr>
            </w:pPr>
          </w:p>
        </w:tc>
      </w:tr>
      <w:tr w:rsidR="0068448D" w:rsidRPr="00DE7B59" w14:paraId="18E7AAA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09C7C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144108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00A02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0CBE27" w14:textId="77777777" w:rsidR="0068448D" w:rsidRPr="00DE7B59" w:rsidRDefault="0068448D">
            <w:pPr>
              <w:keepNext/>
              <w:keepLines/>
              <w:spacing w:after="0"/>
              <w:rPr>
                <w:rFonts w:ascii="Arial" w:eastAsia="DengXian" w:hAnsi="Arial"/>
                <w:sz w:val="18"/>
              </w:rPr>
            </w:pPr>
          </w:p>
        </w:tc>
      </w:tr>
      <w:tr w:rsidR="0068448D" w:rsidRPr="00DE7B59" w14:paraId="534441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B4D6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D25DF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510B9F8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7.1.1.3.15.1.3.3-5</w:t>
            </w:r>
          </w:p>
        </w:tc>
        <w:tc>
          <w:tcPr>
            <w:tcW w:w="1245" w:type="dxa"/>
            <w:tcBorders>
              <w:top w:val="single" w:sz="4" w:space="0" w:color="auto"/>
              <w:left w:val="single" w:sz="4" w:space="0" w:color="auto"/>
              <w:bottom w:val="single" w:sz="4" w:space="0" w:color="auto"/>
              <w:right w:val="single" w:sz="4" w:space="0" w:color="auto"/>
            </w:tcBorders>
          </w:tcPr>
          <w:p w14:paraId="45F496A6" w14:textId="77777777" w:rsidR="0068448D" w:rsidRPr="00DE7B59" w:rsidRDefault="0068448D">
            <w:pPr>
              <w:keepNext/>
              <w:keepLines/>
              <w:spacing w:after="0"/>
              <w:rPr>
                <w:rFonts w:ascii="Arial" w:eastAsia="DengXian" w:hAnsi="Arial"/>
                <w:sz w:val="18"/>
              </w:rPr>
            </w:pPr>
          </w:p>
        </w:tc>
      </w:tr>
      <w:tr w:rsidR="0068448D" w:rsidRPr="00DE7B59" w14:paraId="51609A5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9204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D4A74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2165D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4BF0C5" w14:textId="77777777" w:rsidR="0068448D" w:rsidRPr="00DE7B59" w:rsidRDefault="0068448D">
            <w:pPr>
              <w:keepNext/>
              <w:keepLines/>
              <w:spacing w:after="0"/>
              <w:rPr>
                <w:rFonts w:ascii="Arial" w:eastAsia="DengXian" w:hAnsi="Arial"/>
                <w:sz w:val="18"/>
              </w:rPr>
            </w:pPr>
          </w:p>
        </w:tc>
      </w:tr>
      <w:tr w:rsidR="0068448D" w:rsidRPr="00DE7B59" w14:paraId="4B8898C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20E079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45519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57063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97258F" w14:textId="77777777" w:rsidR="0068448D" w:rsidRPr="00DE7B59" w:rsidRDefault="0068448D">
            <w:pPr>
              <w:keepNext/>
              <w:keepLines/>
              <w:spacing w:after="0"/>
              <w:rPr>
                <w:rFonts w:ascii="Arial" w:eastAsia="DengXian" w:hAnsi="Arial"/>
                <w:sz w:val="18"/>
              </w:rPr>
            </w:pPr>
          </w:p>
        </w:tc>
      </w:tr>
      <w:tr w:rsidR="0068448D" w:rsidRPr="00DE7B59" w14:paraId="5360A6D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25A864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DE262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6AE0F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3721" w14:textId="77777777" w:rsidR="0068448D" w:rsidRPr="00DE7B59" w:rsidRDefault="0068448D">
            <w:pPr>
              <w:keepNext/>
              <w:keepLines/>
              <w:spacing w:after="0"/>
              <w:rPr>
                <w:rFonts w:ascii="Arial" w:eastAsia="DengXian" w:hAnsi="Arial"/>
                <w:sz w:val="18"/>
              </w:rPr>
            </w:pPr>
          </w:p>
        </w:tc>
      </w:tr>
      <w:tr w:rsidR="0068448D" w:rsidRPr="00DE7B59" w14:paraId="557E1E3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3DED1B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548E0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D8F72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8EB337" w14:textId="77777777" w:rsidR="0068448D" w:rsidRPr="00DE7B59" w:rsidRDefault="0068448D">
            <w:pPr>
              <w:keepNext/>
              <w:keepLines/>
              <w:spacing w:after="0"/>
              <w:rPr>
                <w:rFonts w:ascii="Arial" w:eastAsia="DengXian" w:hAnsi="Arial"/>
                <w:sz w:val="18"/>
              </w:rPr>
            </w:pPr>
          </w:p>
        </w:tc>
      </w:tr>
    </w:tbl>
    <w:p w14:paraId="625A30FE" w14:textId="77777777" w:rsidR="0068448D" w:rsidRPr="00DE7B59" w:rsidRDefault="0068448D" w:rsidP="0068448D">
      <w:pPr>
        <w:rPr>
          <w:rFonts w:eastAsia="DengXian"/>
          <w:lang w:eastAsia="sv-SE"/>
        </w:rPr>
      </w:pPr>
    </w:p>
    <w:p w14:paraId="39167AA2" w14:textId="77777777" w:rsidR="0068448D" w:rsidRPr="00DE7B59" w:rsidRDefault="0068448D" w:rsidP="0068448D">
      <w:pPr>
        <w:pStyle w:val="TH"/>
        <w:rPr>
          <w:rFonts w:eastAsia="SimSun"/>
          <w:lang w:eastAsia="en-US"/>
        </w:rPr>
      </w:pPr>
      <w:r w:rsidRPr="00DE7B59">
        <w:t xml:space="preserve">Table 7.1.1.3.15.1.3.3-4: </w:t>
      </w:r>
      <w:r w:rsidRPr="00DE7B59">
        <w:rPr>
          <w:i/>
        </w:rPr>
        <w:t xml:space="preserve">PUSCH-TimeDomainResourceAllocationList </w:t>
      </w:r>
      <w:r w:rsidRPr="00DE7B59">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8EB3B3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E6B6415" w14:textId="77777777" w:rsidR="0068448D" w:rsidRPr="00DE7B59" w:rsidRDefault="0068448D">
            <w:pPr>
              <w:pStyle w:val="TAH"/>
              <w:jc w:val="left"/>
              <w:rPr>
                <w:b w:val="0"/>
              </w:rPr>
            </w:pPr>
            <w:r w:rsidRPr="00DE7B59">
              <w:rPr>
                <w:b w:val="0"/>
              </w:rPr>
              <w:t>Derivation Path: TS 38.508-1 [4], Table 4.6.3-122A</w:t>
            </w:r>
          </w:p>
        </w:tc>
      </w:tr>
      <w:tr w:rsidR="0068448D" w:rsidRPr="00DE7B59" w14:paraId="62A7B90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34A9E2B"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A2A986"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B4E1B3F"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E78281C" w14:textId="77777777" w:rsidR="0068448D" w:rsidRPr="00DE7B59" w:rsidRDefault="0068448D">
            <w:pPr>
              <w:pStyle w:val="TAH"/>
            </w:pPr>
            <w:r w:rsidRPr="00DE7B59">
              <w:t>Condition</w:t>
            </w:r>
          </w:p>
        </w:tc>
      </w:tr>
      <w:tr w:rsidR="0068448D" w:rsidRPr="00DE7B59" w14:paraId="5C3222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7208F3" w14:textId="774E0ECF"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CCE3016"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1D17A5B8"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F3D42A3" w14:textId="77777777" w:rsidR="0068448D" w:rsidRPr="00DE7B59" w:rsidRDefault="0068448D">
            <w:pPr>
              <w:pStyle w:val="TAL"/>
            </w:pPr>
          </w:p>
        </w:tc>
      </w:tr>
      <w:tr w:rsidR="0068448D" w:rsidRPr="00DE7B59" w14:paraId="349D266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A72FBC0" w14:textId="77777777" w:rsidR="0068448D" w:rsidRPr="00DE7B59" w:rsidRDefault="0068448D">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830AED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AF7F5C"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2DB5DAF1" w14:textId="77777777" w:rsidR="0068448D" w:rsidRPr="00DE7B59" w:rsidRDefault="0068448D">
            <w:pPr>
              <w:pStyle w:val="TAL"/>
            </w:pPr>
          </w:p>
        </w:tc>
      </w:tr>
      <w:tr w:rsidR="0068448D" w:rsidRPr="00DE7B59" w14:paraId="333E4267" w14:textId="77777777" w:rsidTr="0068448D">
        <w:tc>
          <w:tcPr>
            <w:tcW w:w="4535" w:type="dxa"/>
            <w:tcBorders>
              <w:top w:val="single" w:sz="4" w:space="0" w:color="auto"/>
              <w:left w:val="single" w:sz="4" w:space="0" w:color="auto"/>
              <w:bottom w:val="nil"/>
              <w:right w:val="single" w:sz="4" w:space="0" w:color="auto"/>
            </w:tcBorders>
            <w:hideMark/>
          </w:tcPr>
          <w:p w14:paraId="0BD6B82D"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76454C3"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F14A27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A8AE95" w14:textId="77777777" w:rsidR="0068448D" w:rsidRPr="00DE7B59" w:rsidRDefault="0068448D">
            <w:pPr>
              <w:pStyle w:val="TAL"/>
            </w:pPr>
          </w:p>
        </w:tc>
      </w:tr>
      <w:tr w:rsidR="0068448D" w:rsidRPr="00DE7B59" w14:paraId="4569F567" w14:textId="77777777" w:rsidTr="0068448D">
        <w:tc>
          <w:tcPr>
            <w:tcW w:w="4535" w:type="dxa"/>
            <w:tcBorders>
              <w:top w:val="single" w:sz="4" w:space="0" w:color="auto"/>
              <w:left w:val="single" w:sz="4" w:space="0" w:color="auto"/>
              <w:bottom w:val="nil"/>
              <w:right w:val="single" w:sz="4" w:space="0" w:color="auto"/>
            </w:tcBorders>
            <w:hideMark/>
          </w:tcPr>
          <w:p w14:paraId="76862CB3"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146DD394"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45A94AE"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206AEBA" w14:textId="77777777" w:rsidR="0068448D" w:rsidRPr="00DE7B59" w:rsidRDefault="0068448D">
            <w:pPr>
              <w:pStyle w:val="TAL"/>
              <w:rPr>
                <w:lang w:eastAsia="en-US"/>
              </w:rPr>
            </w:pPr>
          </w:p>
        </w:tc>
      </w:tr>
      <w:tr w:rsidR="0068448D" w:rsidRPr="00DE7B59" w14:paraId="6E929DB9" w14:textId="77777777" w:rsidTr="0068448D">
        <w:tc>
          <w:tcPr>
            <w:tcW w:w="4535" w:type="dxa"/>
            <w:tcBorders>
              <w:top w:val="single" w:sz="4" w:space="0" w:color="auto"/>
              <w:left w:val="single" w:sz="4" w:space="0" w:color="auto"/>
              <w:bottom w:val="nil"/>
              <w:right w:val="single" w:sz="4" w:space="0" w:color="auto"/>
            </w:tcBorders>
            <w:hideMark/>
          </w:tcPr>
          <w:p w14:paraId="0CF85679" w14:textId="77777777" w:rsidR="0068448D" w:rsidRPr="00DE7B59" w:rsidRDefault="0068448D">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2E1A2292" w14:textId="77777777" w:rsidR="0068448D" w:rsidRPr="00DE7B59" w:rsidRDefault="0068448D">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3BAD00DF"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074FF0" w14:textId="77777777" w:rsidR="0068448D" w:rsidRPr="00DE7B59" w:rsidRDefault="0068448D">
            <w:pPr>
              <w:pStyle w:val="TAL"/>
            </w:pPr>
          </w:p>
        </w:tc>
      </w:tr>
      <w:tr w:rsidR="0068448D" w:rsidRPr="00DE7B59" w14:paraId="6948F755" w14:textId="77777777" w:rsidTr="0068448D">
        <w:tc>
          <w:tcPr>
            <w:tcW w:w="4535" w:type="dxa"/>
            <w:tcBorders>
              <w:top w:val="single" w:sz="4" w:space="0" w:color="auto"/>
              <w:left w:val="single" w:sz="4" w:space="0" w:color="auto"/>
              <w:bottom w:val="nil"/>
              <w:right w:val="single" w:sz="4" w:space="0" w:color="auto"/>
            </w:tcBorders>
            <w:hideMark/>
          </w:tcPr>
          <w:p w14:paraId="09B9C602"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EE01A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3C370F0"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D08346" w14:textId="77777777" w:rsidR="0068448D" w:rsidRPr="00DE7B59" w:rsidRDefault="0068448D">
            <w:pPr>
              <w:pStyle w:val="TAL"/>
            </w:pPr>
          </w:p>
        </w:tc>
      </w:tr>
      <w:tr w:rsidR="0068448D" w:rsidRPr="00DE7B59" w14:paraId="1516D691" w14:textId="77777777" w:rsidTr="0068448D">
        <w:tc>
          <w:tcPr>
            <w:tcW w:w="4535" w:type="dxa"/>
            <w:tcBorders>
              <w:top w:val="single" w:sz="4" w:space="0" w:color="auto"/>
              <w:left w:val="single" w:sz="4" w:space="0" w:color="auto"/>
              <w:bottom w:val="nil"/>
              <w:right w:val="single" w:sz="4" w:space="0" w:color="auto"/>
            </w:tcBorders>
            <w:hideMark/>
          </w:tcPr>
          <w:p w14:paraId="2F456F1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C39ED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0B37C"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E263AD" w14:textId="77777777" w:rsidR="0068448D" w:rsidRPr="00DE7B59" w:rsidRDefault="0068448D">
            <w:pPr>
              <w:pStyle w:val="TAL"/>
            </w:pPr>
          </w:p>
        </w:tc>
      </w:tr>
      <w:tr w:rsidR="0068448D" w:rsidRPr="00DE7B59" w14:paraId="1F966D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8322FC0"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85E9FA2"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11EDD3F"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81A9A19" w14:textId="77777777" w:rsidR="0068448D" w:rsidRPr="00DE7B59" w:rsidRDefault="0068448D">
            <w:pPr>
              <w:pStyle w:val="TAL"/>
            </w:pPr>
          </w:p>
        </w:tc>
      </w:tr>
      <w:tr w:rsidR="0068448D" w:rsidRPr="00DE7B59" w14:paraId="03F8628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EA049E"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4C00F77"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71E41EB"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ED38740" w14:textId="77777777" w:rsidR="0068448D" w:rsidRPr="00DE7B59" w:rsidRDefault="0068448D">
            <w:pPr>
              <w:pStyle w:val="TAL"/>
            </w:pPr>
          </w:p>
        </w:tc>
      </w:tr>
      <w:tr w:rsidR="0068448D" w:rsidRPr="00DE7B59" w14:paraId="43F29B34" w14:textId="77777777" w:rsidTr="0068448D">
        <w:tc>
          <w:tcPr>
            <w:tcW w:w="4535" w:type="dxa"/>
            <w:tcBorders>
              <w:top w:val="single" w:sz="4" w:space="0" w:color="auto"/>
              <w:left w:val="single" w:sz="4" w:space="0" w:color="auto"/>
              <w:bottom w:val="nil"/>
              <w:right w:val="single" w:sz="4" w:space="0" w:color="auto"/>
            </w:tcBorders>
            <w:hideMark/>
          </w:tcPr>
          <w:p w14:paraId="6AE91C20"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0BE8E938"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147CAE9"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3FFDA6" w14:textId="77777777" w:rsidR="0068448D" w:rsidRPr="00DE7B59" w:rsidRDefault="0068448D">
            <w:pPr>
              <w:pStyle w:val="TAL"/>
            </w:pPr>
          </w:p>
        </w:tc>
      </w:tr>
      <w:tr w:rsidR="0068448D" w:rsidRPr="00DE7B59" w14:paraId="38BB2DC8" w14:textId="77777777" w:rsidTr="0068448D">
        <w:tc>
          <w:tcPr>
            <w:tcW w:w="4535" w:type="dxa"/>
            <w:tcBorders>
              <w:top w:val="single" w:sz="4" w:space="0" w:color="auto"/>
              <w:left w:val="single" w:sz="4" w:space="0" w:color="auto"/>
              <w:bottom w:val="nil"/>
              <w:right w:val="single" w:sz="4" w:space="0" w:color="auto"/>
            </w:tcBorders>
            <w:hideMark/>
          </w:tcPr>
          <w:p w14:paraId="4D38ED49"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1BF3E9BB"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75A6719"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3224D0" w14:textId="77777777" w:rsidR="0068448D" w:rsidRPr="00DE7B59" w:rsidRDefault="0068448D">
            <w:pPr>
              <w:pStyle w:val="TAL"/>
              <w:rPr>
                <w:lang w:eastAsia="en-US"/>
              </w:rPr>
            </w:pPr>
          </w:p>
        </w:tc>
      </w:tr>
      <w:tr w:rsidR="0068448D" w:rsidRPr="00DE7B59" w14:paraId="0F299DCE" w14:textId="77777777" w:rsidTr="0068448D">
        <w:tc>
          <w:tcPr>
            <w:tcW w:w="4535" w:type="dxa"/>
            <w:tcBorders>
              <w:top w:val="single" w:sz="4" w:space="0" w:color="auto"/>
              <w:left w:val="single" w:sz="4" w:space="0" w:color="auto"/>
              <w:bottom w:val="nil"/>
              <w:right w:val="single" w:sz="4" w:space="0" w:color="auto"/>
            </w:tcBorders>
            <w:hideMark/>
          </w:tcPr>
          <w:p w14:paraId="7FD832E9" w14:textId="77777777" w:rsidR="0068448D" w:rsidRPr="00DE7B59" w:rsidRDefault="0068448D">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24260C02" w14:textId="77777777" w:rsidR="0068448D" w:rsidRPr="00DE7B59" w:rsidRDefault="0068448D">
            <w:pPr>
              <w:pStyle w:val="TAL"/>
              <w:rPr>
                <w:lang w:eastAsia="zh-CN"/>
              </w:rPr>
            </w:pPr>
            <w:r w:rsidRPr="00DE7B59">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62A769D6"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943106" w14:textId="77777777" w:rsidR="0068448D" w:rsidRPr="00DE7B59" w:rsidRDefault="0068448D">
            <w:pPr>
              <w:pStyle w:val="TAL"/>
            </w:pPr>
          </w:p>
        </w:tc>
      </w:tr>
      <w:tr w:rsidR="0068448D" w:rsidRPr="00DE7B59" w14:paraId="6243B9C0" w14:textId="77777777" w:rsidTr="0068448D">
        <w:tc>
          <w:tcPr>
            <w:tcW w:w="4535" w:type="dxa"/>
            <w:tcBorders>
              <w:top w:val="single" w:sz="4" w:space="0" w:color="auto"/>
              <w:left w:val="single" w:sz="4" w:space="0" w:color="auto"/>
              <w:bottom w:val="nil"/>
              <w:right w:val="single" w:sz="4" w:space="0" w:color="auto"/>
            </w:tcBorders>
            <w:hideMark/>
          </w:tcPr>
          <w:p w14:paraId="4A97AD85"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E89E4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20E121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9E570" w14:textId="77777777" w:rsidR="0068448D" w:rsidRPr="00DE7B59" w:rsidRDefault="0068448D">
            <w:pPr>
              <w:pStyle w:val="TAL"/>
            </w:pPr>
          </w:p>
        </w:tc>
      </w:tr>
      <w:tr w:rsidR="0068448D" w:rsidRPr="00DE7B59" w14:paraId="68D6053E" w14:textId="77777777" w:rsidTr="0068448D">
        <w:tc>
          <w:tcPr>
            <w:tcW w:w="4535" w:type="dxa"/>
            <w:tcBorders>
              <w:top w:val="single" w:sz="4" w:space="0" w:color="auto"/>
              <w:left w:val="single" w:sz="4" w:space="0" w:color="auto"/>
              <w:bottom w:val="nil"/>
              <w:right w:val="single" w:sz="4" w:space="0" w:color="auto"/>
            </w:tcBorders>
            <w:hideMark/>
          </w:tcPr>
          <w:p w14:paraId="5B39E034"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B027B"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C7B0F7B"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0DE9FB" w14:textId="77777777" w:rsidR="0068448D" w:rsidRPr="00DE7B59" w:rsidRDefault="0068448D">
            <w:pPr>
              <w:pStyle w:val="TAL"/>
            </w:pPr>
          </w:p>
        </w:tc>
      </w:tr>
      <w:tr w:rsidR="0068448D" w:rsidRPr="00DE7B59" w14:paraId="2F1344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940B2A"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B7D3CD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E933A2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12AB94C" w14:textId="77777777" w:rsidR="0068448D" w:rsidRPr="00DE7B59" w:rsidRDefault="0068448D">
            <w:pPr>
              <w:pStyle w:val="TAL"/>
            </w:pPr>
          </w:p>
        </w:tc>
      </w:tr>
      <w:tr w:rsidR="0068448D" w:rsidRPr="00DE7B59" w14:paraId="44B4765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46C615"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329D2A4"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82D490"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7421833B" w14:textId="77777777" w:rsidR="0068448D" w:rsidRPr="00DE7B59" w:rsidRDefault="0068448D">
            <w:pPr>
              <w:pStyle w:val="TAL"/>
            </w:pPr>
          </w:p>
        </w:tc>
      </w:tr>
    </w:tbl>
    <w:p w14:paraId="5A2D47B7" w14:textId="77777777" w:rsidR="0068448D" w:rsidRPr="00DE7B59" w:rsidRDefault="0068448D" w:rsidP="0068448D">
      <w:pPr>
        <w:rPr>
          <w:rFonts w:eastAsia="DengXian"/>
          <w:lang w:eastAsia="sv-SE"/>
        </w:rPr>
      </w:pPr>
    </w:p>
    <w:p w14:paraId="16251C56" w14:textId="77777777" w:rsidR="0068448D" w:rsidRPr="00DE7B59" w:rsidRDefault="0068448D" w:rsidP="0068448D">
      <w:pPr>
        <w:pStyle w:val="TH"/>
        <w:rPr>
          <w:rFonts w:eastAsia="SimSun"/>
          <w:lang w:eastAsia="en-US"/>
        </w:rPr>
      </w:pPr>
      <w:r w:rsidRPr="00DE7B59">
        <w:t xml:space="preserve">Table 7.1.1.3.15.1.3.3-5: </w:t>
      </w:r>
      <w:r w:rsidRPr="00DE7B59">
        <w:rPr>
          <w:i/>
        </w:rPr>
        <w:t xml:space="preserve">ConfiguredGrantConfig </w:t>
      </w:r>
      <w:r w:rsidRPr="00DE7B59">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F557E2E"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8BCD574"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w:t>
            </w:r>
          </w:p>
        </w:tc>
      </w:tr>
      <w:tr w:rsidR="0068448D" w:rsidRPr="00DE7B59" w14:paraId="03A542C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DD6B002"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2B1BF5"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8109"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64F19FF"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0BE16F5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FF786C"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BBC6E9"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CAC645"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24EE95" w14:textId="77777777" w:rsidR="0068448D" w:rsidRPr="00DE7B59" w:rsidRDefault="0068448D">
            <w:pPr>
              <w:keepNext/>
              <w:keepLines/>
              <w:spacing w:after="0"/>
              <w:rPr>
                <w:rFonts w:ascii="Arial" w:hAnsi="Arial"/>
                <w:sz w:val="18"/>
              </w:rPr>
            </w:pPr>
          </w:p>
        </w:tc>
      </w:tr>
      <w:tr w:rsidR="0068448D" w:rsidRPr="00DE7B59" w14:paraId="73CF694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27A4D8D"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8FE035A"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13D3411B"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755F22" w14:textId="77777777" w:rsidR="0068448D" w:rsidRPr="00DE7B59" w:rsidRDefault="0068448D">
            <w:pPr>
              <w:keepNext/>
              <w:keepLines/>
              <w:spacing w:after="0"/>
              <w:rPr>
                <w:rFonts w:ascii="Arial" w:hAnsi="Arial"/>
                <w:sz w:val="18"/>
              </w:rPr>
            </w:pPr>
          </w:p>
        </w:tc>
      </w:tr>
      <w:tr w:rsidR="0068448D" w:rsidRPr="00DE7B59" w14:paraId="00D89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7069F08"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540FF8CE" w14:textId="77777777" w:rsidR="0068448D" w:rsidRPr="00DE7B59" w:rsidRDefault="0068448D">
            <w:pPr>
              <w:keepNext/>
              <w:keepLines/>
              <w:spacing w:after="0"/>
              <w:rPr>
                <w:rFonts w:ascii="Arial" w:hAnsi="Arial"/>
                <w:sz w:val="18"/>
                <w:lang w:eastAsia="en-US"/>
              </w:rPr>
            </w:pPr>
            <w:r w:rsidRPr="00DE7B59">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03C8DD44"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DD38CB" w14:textId="77777777" w:rsidR="0068448D" w:rsidRPr="00DE7B59" w:rsidRDefault="0068448D">
            <w:pPr>
              <w:keepNext/>
              <w:keepLines/>
              <w:spacing w:after="0"/>
              <w:rPr>
                <w:rFonts w:ascii="Arial" w:hAnsi="Arial"/>
                <w:sz w:val="18"/>
              </w:rPr>
            </w:pPr>
          </w:p>
        </w:tc>
      </w:tr>
      <w:tr w:rsidR="0068448D" w:rsidRPr="00DE7B59" w14:paraId="0ED0B3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0CC190C" w14:textId="77777777" w:rsidR="0068448D" w:rsidRPr="00DE7B59" w:rsidRDefault="0068448D">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E99CEF"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3624F3"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344F3D" w14:textId="77777777" w:rsidR="0068448D" w:rsidRPr="00DE7B59" w:rsidRDefault="0068448D">
            <w:pPr>
              <w:keepNext/>
              <w:keepLines/>
              <w:spacing w:after="0"/>
              <w:rPr>
                <w:rFonts w:ascii="Arial" w:hAnsi="Arial"/>
                <w:sz w:val="18"/>
              </w:rPr>
            </w:pPr>
          </w:p>
        </w:tc>
      </w:tr>
    </w:tbl>
    <w:p w14:paraId="777F1A88" w14:textId="77777777" w:rsidR="0068448D" w:rsidRPr="00DE7B59" w:rsidRDefault="0068448D" w:rsidP="0068448D">
      <w:pPr>
        <w:rPr>
          <w:rFonts w:eastAsia="DengXian"/>
          <w:lang w:eastAsia="sv-SE"/>
        </w:rPr>
      </w:pPr>
    </w:p>
    <w:p w14:paraId="6229C260" w14:textId="5DDC8EBF" w:rsidR="0068448D" w:rsidRPr="00DE7B59" w:rsidRDefault="0068448D" w:rsidP="0068448D">
      <w:pPr>
        <w:pStyle w:val="TH"/>
        <w:rPr>
          <w:rFonts w:eastAsia="SimSun"/>
          <w:lang w:eastAsia="en-US"/>
        </w:rPr>
      </w:pPr>
      <w:r w:rsidRPr="00DE7B59">
        <w:t>Table 7.1.1.3.15.1.3.3-6: Physical layer parameters for DCI format 0_1 (Step</w:t>
      </w:r>
      <w:r w:rsidR="00F1650E" w:rsidRPr="00DE7B59">
        <w:t>s</w:t>
      </w:r>
      <w:r w:rsidRPr="00DE7B59">
        <w:t xml:space="preserve"> 5 &amp; 8, Table 7.1.1.3.15.1.3.2-1)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24099B61"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7712B729"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24AB110C" w14:textId="77777777" w:rsidTr="0068448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F9A98E7"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08E8A665"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0442750"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31A511DD" w14:textId="77777777" w:rsidR="0068448D" w:rsidRPr="00DE7B59" w:rsidRDefault="0068448D">
            <w:pPr>
              <w:pStyle w:val="TAH"/>
            </w:pPr>
            <w:r w:rsidRPr="00DE7B59">
              <w:t>Condition</w:t>
            </w:r>
          </w:p>
        </w:tc>
      </w:tr>
      <w:tr w:rsidR="0068448D" w:rsidRPr="00DE7B59" w14:paraId="0FC2C8B5" w14:textId="77777777" w:rsidTr="0068448D">
        <w:trPr>
          <w:cantSplit/>
          <w:trHeight w:val="57"/>
          <w:jc w:val="center"/>
        </w:trPr>
        <w:tc>
          <w:tcPr>
            <w:tcW w:w="3060" w:type="dxa"/>
            <w:tcBorders>
              <w:top w:val="single" w:sz="4" w:space="0" w:color="auto"/>
              <w:left w:val="single" w:sz="4" w:space="0" w:color="auto"/>
              <w:bottom w:val="nil"/>
              <w:right w:val="single" w:sz="4" w:space="0" w:color="auto"/>
            </w:tcBorders>
            <w:hideMark/>
          </w:tcPr>
          <w:p w14:paraId="51B9B0F5"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5BC6784D"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6801FEE2"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hideMark/>
          </w:tcPr>
          <w:p w14:paraId="2F9C06EF" w14:textId="77777777" w:rsidR="0068448D" w:rsidRPr="00DE7B59" w:rsidRDefault="0068448D">
            <w:pPr>
              <w:pStyle w:val="TAC"/>
              <w:jc w:val="left"/>
              <w:rPr>
                <w:lang w:eastAsia="zh-CN"/>
              </w:rPr>
            </w:pPr>
            <w:r w:rsidRPr="00DE7B59">
              <w:rPr>
                <w:lang w:eastAsia="zh-CN"/>
              </w:rPr>
              <w:t>Step 5</w:t>
            </w:r>
          </w:p>
        </w:tc>
      </w:tr>
      <w:tr w:rsidR="0068448D" w:rsidRPr="00DE7B59" w14:paraId="3C51B751" w14:textId="77777777" w:rsidTr="0068448D">
        <w:trPr>
          <w:cantSplit/>
          <w:trHeight w:val="57"/>
          <w:jc w:val="center"/>
        </w:trPr>
        <w:tc>
          <w:tcPr>
            <w:tcW w:w="3060" w:type="dxa"/>
            <w:tcBorders>
              <w:top w:val="nil"/>
              <w:left w:val="single" w:sz="4" w:space="0" w:color="auto"/>
              <w:bottom w:val="single" w:sz="4" w:space="0" w:color="auto"/>
              <w:right w:val="single" w:sz="4" w:space="0" w:color="auto"/>
            </w:tcBorders>
          </w:tcPr>
          <w:p w14:paraId="3E9A7EFA" w14:textId="77777777" w:rsidR="0068448D" w:rsidRPr="00DE7B59"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480611A4" w14:textId="77777777" w:rsidR="0068448D" w:rsidRPr="00DE7B59" w:rsidRDefault="0068448D">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2BDF8BBC" w14:textId="77777777" w:rsidR="0068448D" w:rsidRPr="00DE7B59" w:rsidRDefault="0068448D">
            <w:pPr>
              <w:pStyle w:val="TAC"/>
            </w:pPr>
            <w:r w:rsidRPr="00DE7B59">
              <w:t>“1”</w:t>
            </w:r>
          </w:p>
        </w:tc>
        <w:tc>
          <w:tcPr>
            <w:tcW w:w="1380" w:type="dxa"/>
            <w:tcBorders>
              <w:top w:val="nil"/>
              <w:left w:val="nil"/>
              <w:bottom w:val="single" w:sz="4" w:space="0" w:color="auto"/>
              <w:right w:val="single" w:sz="4" w:space="0" w:color="auto"/>
            </w:tcBorders>
            <w:hideMark/>
          </w:tcPr>
          <w:p w14:paraId="3A0065E4" w14:textId="77777777" w:rsidR="0068448D" w:rsidRPr="00DE7B59" w:rsidRDefault="0068448D">
            <w:pPr>
              <w:pStyle w:val="TAC"/>
              <w:jc w:val="left"/>
              <w:rPr>
                <w:lang w:eastAsia="zh-CN"/>
              </w:rPr>
            </w:pPr>
            <w:r w:rsidRPr="00DE7B59">
              <w:rPr>
                <w:lang w:eastAsia="zh-CN"/>
              </w:rPr>
              <w:t>Step 8</w:t>
            </w:r>
          </w:p>
        </w:tc>
      </w:tr>
    </w:tbl>
    <w:p w14:paraId="25F26FF3" w14:textId="77777777" w:rsidR="0068448D" w:rsidRPr="00DE7B59" w:rsidRDefault="0068448D" w:rsidP="0068448D">
      <w:pPr>
        <w:rPr>
          <w:lang w:eastAsia="en-US"/>
        </w:rPr>
      </w:pPr>
    </w:p>
    <w:p w14:paraId="3220CFA3" w14:textId="77777777" w:rsidR="00DA3359" w:rsidRPr="00DE7B59" w:rsidRDefault="00DA3359" w:rsidP="00E13EC1">
      <w:pPr>
        <w:pStyle w:val="Heading6"/>
        <w:rPr>
          <w:lang w:eastAsia="zh-CN"/>
        </w:rPr>
      </w:pPr>
      <w:r w:rsidRPr="00DE7B59">
        <w:rPr>
          <w:lang w:eastAsia="zh-CN"/>
        </w:rPr>
        <w:t>7.1.1.3.15.2</w:t>
      </w:r>
      <w:r w:rsidRPr="00DE7B59">
        <w:rPr>
          <w:lang w:eastAsia="zh-CN"/>
        </w:rPr>
        <w:tab/>
        <w:t>Correct Handling of UL HARQ process / TBoMS procedure / Repetition of TBoMS</w:t>
      </w:r>
    </w:p>
    <w:p w14:paraId="2FCA6CDE" w14:textId="77777777" w:rsidR="00DA3359" w:rsidRPr="00DE7B59" w:rsidRDefault="00DA3359" w:rsidP="00E13EC1">
      <w:pPr>
        <w:pStyle w:val="H6"/>
        <w:rPr>
          <w:rFonts w:eastAsia="DengXian"/>
        </w:rPr>
      </w:pPr>
      <w:r w:rsidRPr="00DE7B59">
        <w:rPr>
          <w:rFonts w:eastAsia="DengXian"/>
        </w:rPr>
        <w:t>7.1.1.3.15.2.1</w:t>
      </w:r>
      <w:r w:rsidRPr="00DE7B59">
        <w:rPr>
          <w:rFonts w:eastAsia="DengXian"/>
        </w:rPr>
        <w:tab/>
        <w:t>Test Purpose (TP)</w:t>
      </w:r>
    </w:p>
    <w:p w14:paraId="03BF5386" w14:textId="77777777" w:rsidR="00DA3359" w:rsidRPr="00DE7B59" w:rsidRDefault="00DA3359" w:rsidP="00E13EC1">
      <w:pPr>
        <w:pStyle w:val="H6"/>
        <w:rPr>
          <w:rFonts w:eastAsia="DengXian"/>
        </w:rPr>
      </w:pPr>
      <w:r w:rsidRPr="00DE7B59">
        <w:rPr>
          <w:rFonts w:eastAsia="DengXian"/>
        </w:rPr>
        <w:t>(1)</w:t>
      </w:r>
    </w:p>
    <w:p w14:paraId="5DF3EB1C" w14:textId="2D177AB9" w:rsidR="00DA3359" w:rsidRPr="00DE7B59" w:rsidRDefault="00DA3359" w:rsidP="00E13EC1">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repetition of TBoMS}</w:t>
      </w:r>
    </w:p>
    <w:p w14:paraId="718F6A2F" w14:textId="77777777" w:rsidR="00DA3359" w:rsidRPr="00DE7B59" w:rsidRDefault="00DA3359" w:rsidP="00E13EC1">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25E98530" w14:textId="78CBC952"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UL Grant with toggled NDI </w:t>
      </w:r>
      <w:r w:rsidR="00D83E4A" w:rsidRPr="00DE7B59">
        <w:rPr>
          <w:rFonts w:eastAsia="DengXian"/>
          <w:noProof w:val="0"/>
        </w:rPr>
        <w:t xml:space="preserve">indicating </w:t>
      </w:r>
      <w:r w:rsidRPr="00DE7B59">
        <w:rPr>
          <w:rFonts w:eastAsia="DengXian"/>
          <w:noProof w:val="0"/>
        </w:rPr>
        <w:t>TBoMS transmission and repetition }</w:t>
      </w:r>
    </w:p>
    <w:p w14:paraId="0AA73C83"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14:paraId="4CC9184C" w14:textId="77777777" w:rsidR="00DA3359" w:rsidRPr="00DE7B59" w:rsidRDefault="00DA3359" w:rsidP="00E13EC1">
      <w:pPr>
        <w:pStyle w:val="PL"/>
        <w:rPr>
          <w:rFonts w:eastAsia="DengXian"/>
          <w:noProof w:val="0"/>
        </w:rPr>
      </w:pPr>
      <w:r w:rsidRPr="00DE7B59">
        <w:rPr>
          <w:rFonts w:eastAsia="DengXian"/>
          <w:noProof w:val="0"/>
        </w:rPr>
        <w:t xml:space="preserve">            }</w:t>
      </w:r>
    </w:p>
    <w:p w14:paraId="59B609FA" w14:textId="77777777" w:rsidR="00DA3359" w:rsidRPr="00DE7B59" w:rsidRDefault="00DA3359" w:rsidP="00E13EC1">
      <w:pPr>
        <w:pStyle w:val="PL"/>
        <w:rPr>
          <w:rFonts w:eastAsia="DengXian"/>
          <w:noProof w:val="0"/>
        </w:rPr>
      </w:pPr>
    </w:p>
    <w:p w14:paraId="37A9AB04" w14:textId="77777777" w:rsidR="00DA3359" w:rsidRPr="00DE7B59" w:rsidRDefault="00DA3359" w:rsidP="00E13EC1">
      <w:pPr>
        <w:pStyle w:val="H6"/>
        <w:rPr>
          <w:rFonts w:eastAsia="DengXian"/>
        </w:rPr>
      </w:pPr>
      <w:r w:rsidRPr="00DE7B59">
        <w:rPr>
          <w:rFonts w:eastAsia="DengXian"/>
        </w:rPr>
        <w:t>(2)</w:t>
      </w:r>
    </w:p>
    <w:p w14:paraId="03128136" w14:textId="3CF73EE2" w:rsidR="00DA3359" w:rsidRPr="00DE7B59" w:rsidRDefault="00DA3359" w:rsidP="00E13EC1">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repetition of TBoMS}</w:t>
      </w:r>
    </w:p>
    <w:p w14:paraId="77F3B667" w14:textId="77777777" w:rsidR="00DA3359" w:rsidRPr="00DE7B59" w:rsidRDefault="00DA3359" w:rsidP="00E13EC1">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5BA979B1"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DCI activating Type 2 configured grant which indicates TBoMS transmission and repK }</w:t>
      </w:r>
    </w:p>
    <w:p w14:paraId="0FAE57D7"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then repeats the MAC PDU in repK-1 times after first transmission and selects the redundancy version correctly. Each transmission uses numberOfSlotsTBoMS available slots }</w:t>
      </w:r>
    </w:p>
    <w:p w14:paraId="2E6C9318" w14:textId="77777777" w:rsidR="00DA3359" w:rsidRPr="00DE7B59" w:rsidRDefault="00DA3359" w:rsidP="00E13EC1">
      <w:pPr>
        <w:pStyle w:val="PL"/>
        <w:rPr>
          <w:rFonts w:eastAsia="DengXian"/>
          <w:noProof w:val="0"/>
        </w:rPr>
      </w:pPr>
      <w:r w:rsidRPr="00DE7B59">
        <w:rPr>
          <w:rFonts w:eastAsia="DengXian"/>
          <w:noProof w:val="0"/>
        </w:rPr>
        <w:t xml:space="preserve">            }</w:t>
      </w:r>
    </w:p>
    <w:p w14:paraId="1653DE35" w14:textId="77777777" w:rsidR="00DA3359" w:rsidRPr="00DE7B59" w:rsidRDefault="00DA3359" w:rsidP="00E13EC1">
      <w:pPr>
        <w:pStyle w:val="PL"/>
        <w:rPr>
          <w:rFonts w:eastAsia="DengXian"/>
          <w:noProof w:val="0"/>
        </w:rPr>
      </w:pPr>
    </w:p>
    <w:p w14:paraId="2A804C9B" w14:textId="77777777" w:rsidR="00DA3359" w:rsidRPr="00DE7B59" w:rsidRDefault="00DA3359" w:rsidP="00E13EC1">
      <w:pPr>
        <w:pStyle w:val="H6"/>
        <w:rPr>
          <w:rFonts w:eastAsia="DengXian"/>
        </w:rPr>
      </w:pPr>
      <w:r w:rsidRPr="00DE7B59">
        <w:rPr>
          <w:rFonts w:eastAsia="DengXian"/>
        </w:rPr>
        <w:t>7.1.1.3.15.2.2</w:t>
      </w:r>
      <w:r w:rsidRPr="00DE7B59">
        <w:rPr>
          <w:rFonts w:eastAsia="DengXian"/>
        </w:rPr>
        <w:tab/>
        <w:t>Conformance requirements</w:t>
      </w:r>
    </w:p>
    <w:p w14:paraId="17079660" w14:textId="77777777" w:rsidR="00DA3359" w:rsidRPr="00DE7B59" w:rsidRDefault="00DA3359" w:rsidP="00DA3359">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19209FF8" w14:textId="77777777" w:rsidR="00DA3359" w:rsidRPr="00DE7B59" w:rsidRDefault="00DA3359" w:rsidP="00DA3359">
      <w:pPr>
        <w:rPr>
          <w:rFonts w:eastAsia="DengXian"/>
          <w:lang w:eastAsia="sv-SE"/>
        </w:rPr>
      </w:pPr>
      <w:r w:rsidRPr="00DE7B59">
        <w:rPr>
          <w:rFonts w:eastAsia="DengXian"/>
          <w:lang w:eastAsia="sv-SE"/>
        </w:rPr>
        <w:t>[TS 38.214, clause 6.1.2.1]</w:t>
      </w:r>
    </w:p>
    <w:p w14:paraId="13A59E53" w14:textId="77777777" w:rsidR="00DA3359" w:rsidRPr="00DE7B59" w:rsidRDefault="00DA3359" w:rsidP="00DA3359">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53B79697" w14:textId="77777777" w:rsidR="00DA3359" w:rsidRPr="00DE7B59" w:rsidRDefault="00DA3359" w:rsidP="00DA3359">
      <w:r w:rsidRPr="00DE7B59">
        <w:t>…</w:t>
      </w:r>
    </w:p>
    <w:p w14:paraId="451900C9" w14:textId="77777777" w:rsidR="00DA3359" w:rsidRPr="00DE7B59" w:rsidRDefault="00DA3359" w:rsidP="00DA3359">
      <w:pPr>
        <w:pStyle w:val="B1"/>
        <w:rPr>
          <w:color w:val="000000"/>
        </w:rPr>
      </w:pPr>
      <w:r w:rsidRPr="00DE7B59">
        <w:rPr>
          <w:color w:val="000000"/>
        </w:rPr>
        <w:t>-</w:t>
      </w:r>
      <w:r w:rsidRPr="00DE7B59">
        <w:rPr>
          <w:color w:val="000000"/>
        </w:rPr>
        <w:tab/>
        <w:t xml:space="preserve">For PUSCH repetition Type A and TB processing over multiple slots, the starting symbol </w:t>
      </w:r>
      <w:r w:rsidRPr="00DE7B59">
        <w:rPr>
          <w:i/>
          <w:color w:val="000000"/>
        </w:rPr>
        <w:t xml:space="preserve">S </w:t>
      </w:r>
      <w:r w:rsidRPr="00DE7B59">
        <w:rPr>
          <w:color w:val="000000"/>
        </w:rPr>
        <w:t xml:space="preserve">relative to the start of the slot, and the number of consecutive symbols </w:t>
      </w:r>
      <w:r w:rsidRPr="00DE7B59">
        <w:rPr>
          <w:i/>
          <w:color w:val="000000"/>
        </w:rPr>
        <w:t>L</w:t>
      </w:r>
      <w:r w:rsidRPr="00DE7B59">
        <w:rPr>
          <w:color w:val="000000"/>
        </w:rPr>
        <w:t xml:space="preserve"> counting from the symbol </w:t>
      </w:r>
      <w:r w:rsidRPr="00DE7B59">
        <w:rPr>
          <w:i/>
          <w:color w:val="000000"/>
        </w:rPr>
        <w:t>S</w:t>
      </w:r>
      <w:r w:rsidRPr="00DE7B59">
        <w:rPr>
          <w:color w:val="000000"/>
        </w:rPr>
        <w:t xml:space="preserve"> allocated for the PUSCH are determined from the start and length indicator</w:t>
      </w:r>
      <w:r w:rsidRPr="00DE7B59">
        <w:rPr>
          <w:i/>
          <w:color w:val="000000"/>
        </w:rPr>
        <w:t xml:space="preserve"> SLIV</w:t>
      </w:r>
      <w:r w:rsidRPr="00DE7B59">
        <w:rPr>
          <w:color w:val="000000"/>
        </w:rPr>
        <w:t xml:space="preserve"> of the indexed row:</w:t>
      </w:r>
    </w:p>
    <w:p w14:paraId="6B40085E" w14:textId="77777777" w:rsidR="00DA3359" w:rsidRPr="00DE7B59" w:rsidRDefault="00DA3359" w:rsidP="00DA3359">
      <w:pPr>
        <w:ind w:left="852" w:firstLine="284"/>
        <w:rPr>
          <w:color w:val="000000"/>
          <w:lang w:eastAsia="ko-KR"/>
        </w:rPr>
      </w:pPr>
      <w:r w:rsidRPr="00DE7B59">
        <w:rPr>
          <w:color w:val="000000"/>
          <w:lang w:eastAsia="ko-KR"/>
        </w:rPr>
        <w:t xml:space="preserve">if </w:t>
      </w:r>
      <w:r w:rsidRPr="00DE7B59">
        <w:rPr>
          <w:rFonts w:eastAsia="SimSun"/>
          <w:color w:val="000000"/>
          <w:position w:val="-10"/>
          <w:lang w:eastAsia="ja-JP"/>
        </w:rPr>
        <w:object w:dxaOrig="885" w:dyaOrig="285" w14:anchorId="56E800ED">
          <v:shape id="_x0000_i1153" type="#_x0000_t75" style="width:44.25pt;height:14.25pt" o:ole="">
            <v:imagedata r:id="rId28" o:title=""/>
          </v:shape>
          <o:OLEObject Type="Embed" ProgID="Equation.3" ShapeID="_x0000_i1153" DrawAspect="Content" ObjectID="_1806324921" r:id="rId70"/>
        </w:object>
      </w:r>
      <w:r w:rsidRPr="00DE7B59">
        <w:rPr>
          <w:color w:val="000000"/>
          <w:lang w:eastAsia="ko-KR"/>
        </w:rPr>
        <w:t xml:space="preserve"> then</w:t>
      </w:r>
    </w:p>
    <w:p w14:paraId="128DE6D4" w14:textId="77777777" w:rsidR="00DA3359" w:rsidRPr="00DE7B59" w:rsidRDefault="00DA3359" w:rsidP="00DA3359">
      <w:pPr>
        <w:ind w:left="1136" w:firstLine="284"/>
        <w:rPr>
          <w:color w:val="000000"/>
          <w:lang w:eastAsia="ko-KR"/>
        </w:rPr>
      </w:pPr>
      <w:r w:rsidRPr="00DE7B59">
        <w:rPr>
          <w:rFonts w:eastAsia="SimSun"/>
          <w:color w:val="000000"/>
          <w:position w:val="-10"/>
          <w:lang w:eastAsia="ja-JP"/>
        </w:rPr>
        <w:object w:dxaOrig="1875" w:dyaOrig="285" w14:anchorId="1D786821">
          <v:shape id="_x0000_i1154" type="#_x0000_t75" style="width:93.75pt;height:14.25pt" o:ole="">
            <v:imagedata r:id="rId29" o:title=""/>
          </v:shape>
          <o:OLEObject Type="Embed" ProgID="Equation.3" ShapeID="_x0000_i1154" DrawAspect="Content" ObjectID="_1806324922" r:id="rId71"/>
        </w:object>
      </w:r>
    </w:p>
    <w:p w14:paraId="68DCFD0C" w14:textId="77777777" w:rsidR="00DA3359" w:rsidRPr="00DE7B59" w:rsidRDefault="00DA3359" w:rsidP="00DA3359">
      <w:pPr>
        <w:ind w:left="852" w:firstLine="284"/>
        <w:rPr>
          <w:color w:val="000000"/>
          <w:lang w:eastAsia="ko-KR"/>
        </w:rPr>
      </w:pPr>
      <w:r w:rsidRPr="00DE7B59">
        <w:rPr>
          <w:color w:val="000000"/>
          <w:lang w:eastAsia="ko-KR"/>
        </w:rPr>
        <w:t xml:space="preserve">else </w:t>
      </w:r>
    </w:p>
    <w:p w14:paraId="00E4B1BF" w14:textId="77777777" w:rsidR="00DA3359" w:rsidRPr="00DE7B59" w:rsidRDefault="00DA3359" w:rsidP="00DA3359">
      <w:pPr>
        <w:ind w:left="1136" w:firstLine="284"/>
        <w:rPr>
          <w:color w:val="000000"/>
          <w:lang w:eastAsia="ja-JP"/>
        </w:rPr>
      </w:pPr>
      <w:r w:rsidRPr="00DE7B59">
        <w:rPr>
          <w:rFonts w:eastAsia="SimSun"/>
          <w:color w:val="000000"/>
          <w:position w:val="-10"/>
          <w:lang w:eastAsia="ja-JP"/>
        </w:rPr>
        <w:object w:dxaOrig="2880" w:dyaOrig="285" w14:anchorId="2F3F8046">
          <v:shape id="_x0000_i1155" type="#_x0000_t75" style="width:2in;height:14.25pt" o:ole="">
            <v:imagedata r:id="rId30" o:title=""/>
          </v:shape>
          <o:OLEObject Type="Embed" ProgID="Equation.3" ShapeID="_x0000_i1155" DrawAspect="Content" ObjectID="_1806324923" r:id="rId72"/>
        </w:object>
      </w:r>
    </w:p>
    <w:p w14:paraId="60838D94" w14:textId="77777777" w:rsidR="00DA3359" w:rsidRPr="00DE7B59" w:rsidRDefault="00DA3359" w:rsidP="00DA3359">
      <w:pPr>
        <w:ind w:left="852"/>
        <w:rPr>
          <w:color w:val="000000"/>
          <w:lang w:eastAsia="ja-JP"/>
        </w:rPr>
      </w:pPr>
      <w:r w:rsidRPr="00DE7B59">
        <w:rPr>
          <w:color w:val="000000"/>
        </w:rPr>
        <w:t>where</w:t>
      </w:r>
      <w:r w:rsidRPr="00DE7B59">
        <w:rPr>
          <w:rFonts w:eastAsia="SimSun"/>
          <w:color w:val="000000"/>
          <w:position w:val="-6"/>
          <w:lang w:eastAsia="ja-JP"/>
        </w:rPr>
        <w:object w:dxaOrig="1155" w:dyaOrig="285" w14:anchorId="3228BF71">
          <v:shape id="_x0000_i1156" type="#_x0000_t75" style="width:58.5pt;height:14.25pt" o:ole="">
            <v:imagedata r:id="rId31" o:title=""/>
          </v:shape>
          <o:OLEObject Type="Embed" ProgID="Equation.3" ShapeID="_x0000_i1156" DrawAspect="Content" ObjectID="_1806324924" r:id="rId73"/>
        </w:object>
      </w:r>
      <w:r w:rsidRPr="00DE7B59">
        <w:rPr>
          <w:color w:val="000000"/>
          <w:lang w:eastAsia="ja-JP"/>
        </w:rPr>
        <w:t>, and</w:t>
      </w:r>
    </w:p>
    <w:p w14:paraId="31DB5284" w14:textId="77777777" w:rsidR="00DA3359" w:rsidRPr="00DE7B59" w:rsidRDefault="00DA3359" w:rsidP="00DA3359">
      <w:pPr>
        <w:pStyle w:val="B1"/>
        <w:rPr>
          <w:color w:val="000000"/>
          <w:lang w:eastAsia="en-US"/>
        </w:rPr>
      </w:pPr>
      <w:r w:rsidRPr="00DE7B59">
        <w:t>…</w:t>
      </w:r>
    </w:p>
    <w:p w14:paraId="45F95889" w14:textId="77777777" w:rsidR="00DA3359" w:rsidRPr="00DE7B59" w:rsidRDefault="00DA3359" w:rsidP="00DA3359">
      <w:pPr>
        <w:pStyle w:val="B1"/>
        <w:rPr>
          <w:color w:val="000000"/>
        </w:rPr>
      </w:pPr>
      <w:r w:rsidRPr="00DE7B59">
        <w:rPr>
          <w:color w:val="000000"/>
        </w:rPr>
        <w:t>-</w:t>
      </w:r>
      <w:r w:rsidRPr="00DE7B59">
        <w:rPr>
          <w:color w:val="000000"/>
        </w:rPr>
        <w:tab/>
        <w:t xml:space="preserve">For PUSCH repetition Type A and TB processing over multiple slots, the PUSCH mapping type is set to Type A or Type B as defined in Clause 6.4.1.1.3 of [4, TS 38.211] as given by the indexed row. </w:t>
      </w:r>
    </w:p>
    <w:p w14:paraId="09C65DA9" w14:textId="77777777" w:rsidR="00DA3359" w:rsidRPr="00DE7B59" w:rsidRDefault="00DA3359" w:rsidP="00DA3359">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1A03C05D" w14:textId="77777777" w:rsidR="00DA3359" w:rsidRPr="00DE7B59" w:rsidRDefault="00DA3359" w:rsidP="00DA3359">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A3359" w:rsidRPr="00DE7B59" w14:paraId="5D65975F" w14:textId="77777777" w:rsidTr="00DA3359">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CF76A75" w14:textId="77777777" w:rsidR="00DA3359" w:rsidRPr="00DE7B59" w:rsidRDefault="00DA3359">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ABBC698" w14:textId="77777777" w:rsidR="00DA3359" w:rsidRPr="00DE7B59" w:rsidRDefault="00DA3359">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0BEA8FB" w14:textId="77777777" w:rsidR="00DA3359" w:rsidRPr="00DE7B59" w:rsidRDefault="00DA3359">
            <w:pPr>
              <w:pStyle w:val="TAH"/>
              <w:rPr>
                <w:rFonts w:eastAsia="Batang"/>
                <w:color w:val="000000"/>
              </w:rPr>
            </w:pPr>
            <w:r w:rsidRPr="00DE7B59">
              <w:rPr>
                <w:rFonts w:eastAsia="Batang"/>
                <w:color w:val="000000"/>
              </w:rPr>
              <w:t>Extended cyclic prefix</w:t>
            </w:r>
          </w:p>
        </w:tc>
      </w:tr>
      <w:tr w:rsidR="00DA3359" w:rsidRPr="00DE7B59" w14:paraId="25B34ADD" w14:textId="77777777" w:rsidTr="00DA335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D10D3" w14:textId="77777777" w:rsidR="00DA3359" w:rsidRPr="00DE7B59" w:rsidRDefault="00DA3359">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C2B250C" w14:textId="77777777" w:rsidR="00DA3359" w:rsidRPr="00DE7B59" w:rsidRDefault="00DA3359">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E39389E" w14:textId="77777777" w:rsidR="00DA3359" w:rsidRPr="00DE7B59" w:rsidRDefault="00DA3359">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43DD799" w14:textId="77777777" w:rsidR="00DA3359" w:rsidRPr="00DE7B59" w:rsidRDefault="00DA3359">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2384C606" w14:textId="77777777" w:rsidR="00DA3359" w:rsidRPr="00DE7B59" w:rsidRDefault="00DA3359">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7ADABEC" w14:textId="77777777" w:rsidR="00DA3359" w:rsidRPr="00DE7B59" w:rsidRDefault="00DA3359">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1CA94B1D" w14:textId="77777777" w:rsidR="00DA3359" w:rsidRPr="00DE7B59" w:rsidRDefault="00DA3359">
            <w:pPr>
              <w:pStyle w:val="TAH"/>
              <w:rPr>
                <w:rFonts w:eastAsia="Batang"/>
                <w:i/>
                <w:color w:val="000000"/>
              </w:rPr>
            </w:pPr>
            <w:r w:rsidRPr="00DE7B59">
              <w:rPr>
                <w:rFonts w:eastAsia="Batang"/>
                <w:i/>
                <w:color w:val="000000"/>
              </w:rPr>
              <w:t>S+L</w:t>
            </w:r>
          </w:p>
        </w:tc>
      </w:tr>
      <w:tr w:rsidR="00DA3359" w:rsidRPr="00DE7B59" w14:paraId="38AA5C7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6A4BC405" w14:textId="77777777" w:rsidR="00DA3359" w:rsidRPr="00DE7B59" w:rsidRDefault="00DA3359">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7ABD572" w14:textId="77777777" w:rsidR="00DA3359" w:rsidRPr="00DE7B59" w:rsidRDefault="00DA3359">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6286A42" w14:textId="77777777" w:rsidR="00DA3359" w:rsidRPr="00DE7B59" w:rsidRDefault="00DA3359">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7811290" w14:textId="77777777" w:rsidR="00DA3359" w:rsidRPr="00DE7B59" w:rsidRDefault="00DA3359">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1DB1D4B6" w14:textId="77777777" w:rsidR="00DA3359" w:rsidRPr="00DE7B59" w:rsidRDefault="00DA3359">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A3A1F03" w14:textId="77777777" w:rsidR="00DA3359" w:rsidRPr="00DE7B59" w:rsidRDefault="00DA3359">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32C48836" w14:textId="77777777" w:rsidR="00DA3359" w:rsidRPr="00DE7B59" w:rsidRDefault="00DA3359">
            <w:pPr>
              <w:pStyle w:val="TAC"/>
              <w:rPr>
                <w:rFonts w:eastAsia="Batang"/>
                <w:color w:val="000000"/>
              </w:rPr>
            </w:pPr>
            <w:r w:rsidRPr="00DE7B59">
              <w:rPr>
                <w:rFonts w:eastAsia="Batang"/>
                <w:color w:val="000000"/>
              </w:rPr>
              <w:t>{4,…,12}</w:t>
            </w:r>
          </w:p>
        </w:tc>
      </w:tr>
      <w:tr w:rsidR="00DA3359" w:rsidRPr="00DE7B59" w14:paraId="283EE9D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7AA9AA00" w14:textId="77777777" w:rsidR="00DA3359" w:rsidRPr="00DE7B59" w:rsidRDefault="00DA3359">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59EBB65D" w14:textId="77777777" w:rsidR="00DA3359" w:rsidRPr="00DE7B59" w:rsidRDefault="00DA3359">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2BFEB12" w14:textId="77777777" w:rsidR="00DA3359" w:rsidRPr="00DE7B59" w:rsidRDefault="00DA3359">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57A9F0D9" w14:textId="77777777" w:rsidR="00DA3359" w:rsidRPr="00DE7B59" w:rsidRDefault="00DA3359">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2D899079" w14:textId="77777777" w:rsidR="00DA3359" w:rsidRPr="00DE7B59" w:rsidRDefault="00DA3359">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1782B0E" w14:textId="77777777" w:rsidR="00DA3359" w:rsidRPr="00DE7B59" w:rsidRDefault="00DA3359">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A187B4C" w14:textId="77777777" w:rsidR="00DA3359" w:rsidRPr="00DE7B59" w:rsidRDefault="00DA3359">
            <w:pPr>
              <w:pStyle w:val="TAC"/>
              <w:rPr>
                <w:rFonts w:eastAsia="Batang"/>
                <w:color w:val="000000"/>
              </w:rPr>
            </w:pPr>
            <w:r w:rsidRPr="00DE7B59">
              <w:rPr>
                <w:rFonts w:eastAsia="Batang"/>
                <w:color w:val="000000"/>
              </w:rPr>
              <w:t>{1,…,12} for repetition Type A, {1,…,23} for repetition Type B</w:t>
            </w:r>
          </w:p>
        </w:tc>
      </w:tr>
    </w:tbl>
    <w:p w14:paraId="109D2DFB" w14:textId="77777777" w:rsidR="00DA3359" w:rsidRPr="00DE7B59" w:rsidRDefault="00DA3359" w:rsidP="00DA3359">
      <w:pPr>
        <w:rPr>
          <w:rFonts w:eastAsia="SimSun"/>
          <w:lang w:eastAsia="en-US"/>
        </w:rPr>
      </w:pPr>
    </w:p>
    <w:p w14:paraId="78F99FFE" w14:textId="77777777" w:rsidR="00DA3359" w:rsidRPr="00DE7B59" w:rsidRDefault="00DA3359" w:rsidP="00DA3359">
      <w:pPr>
        <w:spacing w:before="240"/>
      </w:pPr>
      <w:r w:rsidRPr="00DE7B59">
        <w:rPr>
          <w:color w:val="000000"/>
        </w:rPr>
        <w:t xml:space="preserve">For TB processing over multiple slots, </w:t>
      </w:r>
      <w:r w:rsidRPr="00DE7B59">
        <w:t>when transmitting PUSCH scheduled by DCI format 0_1 or 0_2 in PDCCH with CRC scrambled with C-RNTI, MCS-C-RNTI, or CS-RNTI with NDI=1,</w:t>
      </w:r>
    </w:p>
    <w:p w14:paraId="1B7BBAC1" w14:textId="77777777" w:rsidR="00DA3359" w:rsidRPr="00DE7B59" w:rsidRDefault="00DA3359" w:rsidP="00DA3359">
      <w:pPr>
        <w:spacing w:before="240"/>
        <w:ind w:left="567" w:hanging="283"/>
      </w:pPr>
      <w:r w:rsidRPr="00DE7B59">
        <w:t>-</w:t>
      </w:r>
      <w:r w:rsidRPr="00DE7B59">
        <w:tab/>
        <w:t xml:space="preserve">the number of slots used for TBS determination </w:t>
      </w:r>
      <w:r w:rsidRPr="00DE7B59">
        <w:rPr>
          <w:i/>
          <w:iCs/>
        </w:rPr>
        <w:t>N</w:t>
      </w:r>
      <w:r w:rsidRPr="00DE7B59">
        <w:t xml:space="preserve"> is indicated by </w:t>
      </w:r>
      <w:r w:rsidRPr="00DE7B59">
        <w:rPr>
          <w:i/>
          <w:iCs/>
        </w:rPr>
        <w:t>numberOfSlotsTBoMS.</w:t>
      </w:r>
    </w:p>
    <w:p w14:paraId="74B82BBE" w14:textId="77777777" w:rsidR="00DA3359" w:rsidRPr="00DE7B59" w:rsidRDefault="00DA3359" w:rsidP="00DA3359">
      <w:pPr>
        <w:spacing w:before="240"/>
        <w:ind w:left="567" w:hanging="283"/>
      </w:pPr>
      <w:r w:rsidRPr="00DE7B59">
        <w:t>-</w:t>
      </w:r>
      <w:r w:rsidRPr="00DE7B59">
        <w:tab/>
        <w:t xml:space="preserve">the number of repetitions </w:t>
      </w:r>
      <w:r w:rsidRPr="00DE7B59">
        <w:rPr>
          <w:i/>
        </w:rPr>
        <w:t>K</w:t>
      </w:r>
      <w:r w:rsidRPr="00DE7B59">
        <w:t xml:space="preserve"> of the number of slots </w:t>
      </w:r>
      <w:r w:rsidRPr="00DE7B59">
        <w:rPr>
          <w:i/>
          <w:iCs/>
        </w:rPr>
        <w:t>N</w:t>
      </w:r>
      <w:r w:rsidRPr="00DE7B59">
        <w:t xml:space="preserve"> used for TBS determination is determined as </w:t>
      </w:r>
    </w:p>
    <w:p w14:paraId="5873099D" w14:textId="77777777" w:rsidR="00DA3359" w:rsidRPr="00DE7B59" w:rsidRDefault="00DA3359" w:rsidP="00DA3359">
      <w:pPr>
        <w:spacing w:before="240"/>
        <w:ind w:left="848" w:hanging="280"/>
      </w:pPr>
      <w:r w:rsidRPr="00DE7B59">
        <w:t>-</w:t>
      </w:r>
      <w:r w:rsidRPr="00DE7B59">
        <w:tab/>
        <w:t xml:space="preserve">if </w:t>
      </w:r>
      <w:r w:rsidRPr="00DE7B59">
        <w:rPr>
          <w:i/>
          <w:iCs/>
        </w:rPr>
        <w:t>numberOfRepetitions</w:t>
      </w:r>
      <w:r w:rsidRPr="00DE7B59">
        <w:t xml:space="preserve"> is present in the resource allocation table, the number of repetitions </w:t>
      </w:r>
      <w:r w:rsidRPr="00DE7B59">
        <w:rPr>
          <w:i/>
          <w:iCs/>
        </w:rPr>
        <w:t>K</w:t>
      </w:r>
      <w:r w:rsidRPr="00DE7B59">
        <w:t xml:space="preserve"> is equal to </w:t>
      </w:r>
      <w:r w:rsidRPr="00DE7B59">
        <w:rPr>
          <w:i/>
          <w:iCs/>
        </w:rPr>
        <w:t>numberOfRepetitions</w:t>
      </w:r>
      <w:r w:rsidRPr="00DE7B59">
        <w:t>;</w:t>
      </w:r>
    </w:p>
    <w:p w14:paraId="5044B3F6" w14:textId="77777777" w:rsidR="00DA3359" w:rsidRPr="00DE7B59" w:rsidRDefault="00DA3359" w:rsidP="00DA3359">
      <w:pPr>
        <w:spacing w:before="240"/>
        <w:ind w:left="848" w:hanging="280"/>
      </w:pPr>
      <w:r w:rsidRPr="00DE7B59">
        <w:t>-</w:t>
      </w:r>
      <w:r w:rsidRPr="00DE7B59">
        <w:tab/>
        <w:t xml:space="preserve">otherwise, </w:t>
      </w:r>
      <w:r w:rsidRPr="00DE7B59">
        <w:rPr>
          <w:i/>
        </w:rPr>
        <w:t>K=1</w:t>
      </w:r>
      <w:r w:rsidRPr="00DE7B59">
        <w:t>.</w:t>
      </w:r>
    </w:p>
    <w:p w14:paraId="76B8BBBB" w14:textId="743433BF" w:rsidR="00DA3359" w:rsidRPr="00DE7B59" w:rsidRDefault="00DA3359" w:rsidP="00DA3359">
      <w:pPr>
        <w:spacing w:before="240"/>
        <w:ind w:left="567" w:hanging="283"/>
      </w:pPr>
      <w:r w:rsidRPr="00DE7B59">
        <w:t>-</w:t>
      </w:r>
      <w:r w:rsidRPr="00DE7B59">
        <w:tab/>
        <w:t xml:space="preserve">when the UE supports repetition of TB processing over multiple slots, the UE does not expect that </w:t>
      </w:r>
      <m:oMath>
        <m:r>
          <w:rPr>
            <w:rFonts w:ascii="Cambria Math" w:hAnsi="Cambria Math"/>
          </w:rPr>
          <m:t>N∙K</m:t>
        </m:r>
      </m:oMath>
      <w:r w:rsidRPr="00DE7B59">
        <w:t xml:space="preserve"> is larger than 32.</w:t>
      </w:r>
    </w:p>
    <w:p w14:paraId="2806ED32" w14:textId="77777777" w:rsidR="00DA3359" w:rsidRPr="00DE7B59" w:rsidRDefault="00DA3359" w:rsidP="00DA3359">
      <w:pPr>
        <w:rPr>
          <w:lang w:eastAsia="zh-CN"/>
        </w:rPr>
      </w:pPr>
      <w:r w:rsidRPr="00DE7B59">
        <w:rPr>
          <w:lang w:eastAsia="zh-CN"/>
        </w:rPr>
        <w:t>…</w:t>
      </w:r>
    </w:p>
    <w:p w14:paraId="2CC65F2C" w14:textId="77777777" w:rsidR="00DA3359" w:rsidRPr="00DE7B59" w:rsidRDefault="00DA3359" w:rsidP="00DA3359">
      <w:pPr>
        <w:rPr>
          <w:lang w:eastAsia="en-US"/>
        </w:rPr>
      </w:pPr>
      <w:r w:rsidRPr="00DE7B59">
        <w:t>For unpaired spectrum:</w:t>
      </w:r>
    </w:p>
    <w:p w14:paraId="513DE3D0" w14:textId="77777777" w:rsidR="00DA3359" w:rsidRPr="00DE7B59" w:rsidRDefault="00DA3359" w:rsidP="00DA3359">
      <w:pPr>
        <w:pStyle w:val="B1"/>
        <w:rPr>
          <w:color w:val="000000"/>
          <w:lang w:eastAsia="zh-CN"/>
        </w:rPr>
      </w:pPr>
      <w:r w:rsidRPr="00DE7B59">
        <w:rPr>
          <w:color w:val="000000"/>
          <w:lang w:eastAsia="zh-CN"/>
        </w:rPr>
        <w:t>…</w:t>
      </w:r>
    </w:p>
    <w:p w14:paraId="4E5991AE" w14:textId="11B229D0" w:rsidR="00DA3359" w:rsidRPr="00DE7B59" w:rsidRDefault="00DA3359" w:rsidP="00DA3359">
      <w:pPr>
        <w:pStyle w:val="B1"/>
        <w:rPr>
          <w:lang w:eastAsia="en-US"/>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scheduled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5D36A85C" w14:textId="7AFADB1D" w:rsidR="00DA3359" w:rsidRPr="00DE7B59" w:rsidRDefault="00DA3359" w:rsidP="00DA3359">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14E5BDB2" w14:textId="77777777" w:rsidR="00DA3359" w:rsidRPr="00DE7B59" w:rsidRDefault="00DA3359" w:rsidP="00DA3359">
      <w:pPr>
        <w:ind w:left="568" w:hanging="284"/>
      </w:pPr>
      <w:r w:rsidRPr="00DE7B59">
        <w:t>…</w:t>
      </w:r>
    </w:p>
    <w:p w14:paraId="4CAB1B32" w14:textId="77777777" w:rsidR="00DA3359" w:rsidRPr="00DE7B59" w:rsidRDefault="00DA3359" w:rsidP="00DA3359">
      <w:r w:rsidRPr="00DE7B59">
        <w:t>For paired spectrum and SUL band:</w:t>
      </w:r>
    </w:p>
    <w:p w14:paraId="5B3F3C95" w14:textId="04B4DD7A" w:rsidR="00DA3359" w:rsidRPr="00DE7B59" w:rsidRDefault="00DA3359" w:rsidP="00DA3359">
      <w:pPr>
        <w:pStyle w:val="B1"/>
      </w:pPr>
      <w:r w:rsidRPr="00DE7B59">
        <w:t>-</w:t>
      </w:r>
      <w:r w:rsidRPr="00DE7B59">
        <w:tab/>
        <w:t xml:space="preserve">The UE determines </w:t>
      </w:r>
      <m:oMath>
        <m:r>
          <w:rPr>
            <w:rFonts w:ascii="Cambria Math" w:hAnsi="Cambria Math"/>
          </w:rPr>
          <m:t>N∙K</m:t>
        </m:r>
      </m:oMath>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2403FDCB" w14:textId="77777777" w:rsidR="00DA3359" w:rsidRPr="00DE7B59" w:rsidRDefault="00DA3359" w:rsidP="00DA3359">
      <w:pPr>
        <w:pStyle w:val="B1"/>
        <w:rPr>
          <w:lang w:eastAsia="zh-CN"/>
        </w:rPr>
      </w:pPr>
      <w:r w:rsidRPr="00DE7B59">
        <w:rPr>
          <w:lang w:eastAsia="zh-CN"/>
        </w:rPr>
        <w:t>…</w:t>
      </w:r>
      <w:r w:rsidRPr="00DE7B59">
        <w:rPr>
          <w:rFonts w:eastAsia="Batang"/>
        </w:rPr>
        <w:t xml:space="preserve"> </w:t>
      </w:r>
    </w:p>
    <w:p w14:paraId="482C0A2B" w14:textId="383E524B" w:rsidR="00DA3359" w:rsidRPr="00DE7B59" w:rsidRDefault="00DA3359" w:rsidP="00DA3359">
      <w:pPr>
        <w:rPr>
          <w:rFonts w:eastAsia="Batang"/>
          <w:b/>
          <w:kern w:val="24"/>
          <w:lang w:eastAsia="en-US"/>
        </w:rPr>
      </w:pPr>
      <w:r w:rsidRPr="00DE7B59">
        <w:rPr>
          <w:rFonts w:eastAsia="Batang"/>
          <w:kern w:val="24"/>
        </w:rPr>
        <w:t xml:space="preserve">If a UE would transmit a </w:t>
      </w:r>
      <w:r w:rsidRPr="00DE7B59">
        <w:t>PUSCH of PUSCH repetition Type A</w:t>
      </w:r>
      <w:r w:rsidRPr="00DE7B59">
        <w:rPr>
          <w:rFonts w:eastAsia="Batang"/>
          <w:kern w:val="24"/>
        </w:rPr>
        <w:t xml:space="preserve"> when </w:t>
      </w:r>
      <w:r w:rsidRPr="00DE7B59">
        <w:rPr>
          <w:i/>
          <w:iCs/>
        </w:rPr>
        <w:t>AvailableSlotCounting</w:t>
      </w:r>
      <w:r w:rsidRPr="00DE7B59">
        <w:t xml:space="preserve"> is enabled</w:t>
      </w:r>
      <w:r w:rsidRPr="00DE7B59">
        <w:rPr>
          <w:rFonts w:eastAsia="Batang"/>
          <w:kern w:val="24"/>
        </w:rPr>
        <w:t xml:space="preserve"> and </w:t>
      </w:r>
      <w:r w:rsidRPr="00DE7B59">
        <w:rPr>
          <w:color w:val="000000"/>
        </w:rPr>
        <w:t>K&gt;1</w:t>
      </w:r>
      <w:r w:rsidRPr="00DE7B59">
        <w:rPr>
          <w:rFonts w:eastAsia="Batang"/>
          <w:color w:val="000000"/>
          <w:kern w:val="24"/>
        </w:rPr>
        <w:t xml:space="preserve"> or </w:t>
      </w:r>
      <w:r w:rsidRPr="00DE7B59">
        <w:rPr>
          <w:color w:val="000000"/>
        </w:rPr>
        <w:t>a TB processing over multiple slots</w:t>
      </w:r>
      <w:r w:rsidRPr="00DE7B59">
        <w:rPr>
          <w:rFonts w:eastAsia="Batang"/>
          <w:kern w:val="24"/>
        </w:rPr>
        <w:t xml:space="preserve"> over </w:t>
      </w:r>
      <m:oMath>
        <m:r>
          <w:rPr>
            <w:rFonts w:ascii="Cambria Math" w:hAnsi="Cambria Math"/>
          </w:rPr>
          <m:t>N∙K</m:t>
        </m:r>
      </m:oMath>
      <w:r w:rsidRPr="00DE7B59">
        <w:rPr>
          <w:rFonts w:eastAsia="Batang"/>
          <w:i/>
          <w:kern w:val="24"/>
        </w:rPr>
        <w:t xml:space="preserve"> </w:t>
      </w:r>
      <w:r w:rsidRPr="00DE7B59">
        <w:rPr>
          <w:rFonts w:eastAsia="Batang"/>
          <w:kern w:val="24"/>
        </w:rPr>
        <w:t xml:space="preserve">slots, and the UE does not transmit the </w:t>
      </w:r>
      <w:r w:rsidRPr="00DE7B59">
        <w:t>PUSCH of a TB processing over multiple slots or the PUSCH repetition Type A</w:t>
      </w:r>
      <w:r w:rsidRPr="00DE7B59">
        <w:rPr>
          <w:rFonts w:eastAsia="Batang"/>
          <w:kern w:val="24"/>
        </w:rPr>
        <w:t xml:space="preserve"> in a slot from the </w:t>
      </w:r>
      <m:oMath>
        <m:r>
          <w:rPr>
            <w:rFonts w:ascii="Cambria Math" w:hAnsi="Cambria Math"/>
          </w:rPr>
          <m:t>N∙K</m:t>
        </m:r>
      </m:oMath>
      <w:r w:rsidRPr="00DE7B59">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DE7B59">
        <w:rPr>
          <w:rFonts w:eastAsia="Batang"/>
          <w:i/>
          <w:kern w:val="24"/>
        </w:rPr>
        <w:t xml:space="preserve"> </w:t>
      </w:r>
      <w:r w:rsidRPr="00DE7B59">
        <w:rPr>
          <w:rFonts w:eastAsia="Batang"/>
          <w:kern w:val="24"/>
        </w:rPr>
        <w:t>slots.</w:t>
      </w:r>
    </w:p>
    <w:p w14:paraId="5C8F0104" w14:textId="77777777" w:rsidR="00DA3359" w:rsidRPr="00DE7B59" w:rsidRDefault="00DA3359" w:rsidP="00DA3359">
      <w:pPr>
        <w:spacing w:before="240"/>
        <w:rPr>
          <w:rFonts w:eastAsia="SimSun"/>
        </w:rPr>
      </w:pPr>
      <w:r w:rsidRPr="00DE7B59">
        <w:t>For TB processing over multiple slots:</w:t>
      </w:r>
    </w:p>
    <w:p w14:paraId="7526D7C8" w14:textId="61032B88" w:rsidR="00DA3359" w:rsidRPr="00DE7B59" w:rsidRDefault="00DA3359" w:rsidP="00DA3359">
      <w:pPr>
        <w:pStyle w:val="B1"/>
      </w:pPr>
      <w:r w:rsidRPr="00DE7B59">
        <w:t>-</w:t>
      </w:r>
      <w:r w:rsidRPr="00DE7B59">
        <w:tab/>
        <w:t xml:space="preserve">For unpaired spectrum, the same symbol allocation is applied across the </w:t>
      </w:r>
      <m:oMath>
        <m:r>
          <w:rPr>
            <w:rFonts w:ascii="Cambria Math" w:hAnsi="Cambria Math"/>
          </w:rPr>
          <m:t>N∙K</m:t>
        </m:r>
      </m:oMath>
      <w:r w:rsidRPr="00DE7B59">
        <w:t xml:space="preserve"> slots determined for the PUSCH transmission and the PUSCH is limited to a single transmission layer. The UE shall transmit the TB across the </w:t>
      </w:r>
      <m:oMath>
        <m:r>
          <w:rPr>
            <w:rFonts w:ascii="Cambria Math" w:hAnsi="Cambria Math"/>
          </w:rPr>
          <m:t>N∙K</m:t>
        </m:r>
      </m:oMath>
      <w:r w:rsidRPr="00DE7B59">
        <w:rPr>
          <w:i/>
        </w:rPr>
        <w:t xml:space="preserve"> </w:t>
      </w:r>
      <w:r w:rsidRPr="00DE7B59">
        <w:t xml:space="preserve">slots determined for the PUSCH transmission, applying the same symbol allocation in each slot. </w:t>
      </w:r>
    </w:p>
    <w:p w14:paraId="6E3111FC" w14:textId="7E9078C0" w:rsidR="00DA3359" w:rsidRPr="00DE7B59" w:rsidRDefault="00DA3359" w:rsidP="00DA3359">
      <w:pPr>
        <w:pStyle w:val="B1"/>
      </w:pPr>
      <w:r w:rsidRPr="00DE7B59">
        <w:t>-</w:t>
      </w:r>
      <w:r w:rsidRPr="00DE7B59">
        <w:tab/>
        <w:t xml:space="preserve">For paired spectrum or supplementary uplink band, the same symbol allocation is applied across the </w:t>
      </w:r>
      <m:oMath>
        <m:r>
          <w:rPr>
            <w:rFonts w:ascii="Cambria Math" w:hAnsi="Cambria Math"/>
          </w:rPr>
          <m:t>N∙K</m:t>
        </m:r>
      </m:oMath>
      <w:r w:rsidRPr="00DE7B59">
        <w:t xml:space="preserve"> consecutive slots and the PUSCH is limited to a single transmission layer. The UE shall transmit the TB across the </w:t>
      </w:r>
      <m:oMath>
        <m:r>
          <w:rPr>
            <w:rFonts w:ascii="Cambria Math" w:hAnsi="Cambria Math"/>
          </w:rPr>
          <m:t>N∙K</m:t>
        </m:r>
      </m:oMath>
      <w:r w:rsidRPr="00DE7B59">
        <w:t xml:space="preserve"> consecutive slots applying the same symbol allocation in each slot.</w:t>
      </w:r>
    </w:p>
    <w:p w14:paraId="6B8BD3F9" w14:textId="77777777" w:rsidR="00DA3359" w:rsidRPr="00DE7B59" w:rsidRDefault="00DA3359" w:rsidP="00DA3359">
      <w:pPr>
        <w:pStyle w:val="B1"/>
      </w:pPr>
      <w:r w:rsidRPr="00DE7B59">
        <w:rPr>
          <w:lang w:eastAsia="zh-CN"/>
        </w:rPr>
        <w:t>…</w:t>
      </w:r>
    </w:p>
    <w:p w14:paraId="6E4FF928" w14:textId="077559D6" w:rsidR="00DA3359" w:rsidRPr="00DE7B59" w:rsidRDefault="00DA3359" w:rsidP="00DA3359">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m:oMath>
        <m:r>
          <w:rPr>
            <w:rFonts w:ascii="Cambria Math" w:hAnsi="Cambria Math"/>
          </w:rPr>
          <m:t>N∙K</m:t>
        </m:r>
      </m:oMath>
      <w:r w:rsidRPr="00DE7B59">
        <w:rPr>
          <w:i/>
          <w:iCs/>
        </w:rPr>
        <w:t xml:space="preserve"> </w:t>
      </w:r>
      <w:r w:rsidRPr="00DE7B59">
        <w:t xml:space="preserve">-1, is determined according to table 6.1.2.1-2. </w:t>
      </w:r>
    </w:p>
    <w:p w14:paraId="0D165D8F" w14:textId="77777777" w:rsidR="00DA3359" w:rsidRPr="00DE7B59" w:rsidRDefault="00DA3359" w:rsidP="00DA3359">
      <w:pPr>
        <w:spacing w:before="240"/>
      </w:pPr>
      <w:r w:rsidRPr="00DE7B59">
        <w:t>…</w:t>
      </w:r>
    </w:p>
    <w:p w14:paraId="2E0FEB53" w14:textId="77777777" w:rsidR="00DA3359" w:rsidRPr="00DE7B59" w:rsidRDefault="00DA3359" w:rsidP="00DA3359">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2ACAB8C9"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C3A7B8" w14:textId="77777777" w:rsidR="00DA3359" w:rsidRPr="00DE7B59" w:rsidRDefault="00DA3359"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74060C24" w14:textId="77777777" w:rsidR="00DA3359" w:rsidRPr="00DE7B59" w:rsidRDefault="00DA3359"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76D1199A"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4EA51E" w14:textId="77777777" w:rsidR="00DA3359" w:rsidRPr="00DE7B59" w:rsidRDefault="00DA3359"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A212ACB"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5737EBF"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AD2266D"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B18F08D"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594B303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ED0149E"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B3CBFD"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A5738A"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94E4BAD"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BB9FDD1" w14:textId="77777777" w:rsidR="00DA3359" w:rsidRPr="00DE7B59" w:rsidRDefault="00DA3359" w:rsidP="00AD7B1D">
            <w:pPr>
              <w:pStyle w:val="TAC"/>
              <w:rPr>
                <w:rFonts w:eastAsia="Batang"/>
                <w:color w:val="000000"/>
              </w:rPr>
            </w:pPr>
            <w:r w:rsidRPr="00DE7B59">
              <w:rPr>
                <w:rFonts w:eastAsia="Batang"/>
                <w:color w:val="000000"/>
              </w:rPr>
              <w:t>1</w:t>
            </w:r>
          </w:p>
        </w:tc>
      </w:tr>
      <w:tr w:rsidR="00C270D6" w:rsidRPr="00DE7B59" w14:paraId="1EEC4AD4"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484859E"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B06D29E"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FCAD788"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3BB57F9"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2A9D96" w14:textId="77777777" w:rsidR="00DA3359" w:rsidRPr="00DE7B59" w:rsidRDefault="00DA3359" w:rsidP="00AD7B1D">
            <w:pPr>
              <w:pStyle w:val="TAC"/>
              <w:rPr>
                <w:rFonts w:eastAsia="Batang"/>
                <w:color w:val="000000"/>
              </w:rPr>
            </w:pPr>
            <w:r w:rsidRPr="00DE7B59">
              <w:rPr>
                <w:rFonts w:eastAsia="Batang"/>
                <w:color w:val="000000"/>
              </w:rPr>
              <w:t>0</w:t>
            </w:r>
          </w:p>
        </w:tc>
      </w:tr>
      <w:tr w:rsidR="00C270D6" w:rsidRPr="00DE7B59" w14:paraId="4A55688B"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9FF577E"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3CC6A9F"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23142D"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0C9E7F3"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CD43ACE" w14:textId="77777777" w:rsidR="00DA3359" w:rsidRPr="00DE7B59" w:rsidRDefault="00DA3359" w:rsidP="00AD7B1D">
            <w:pPr>
              <w:pStyle w:val="TAC"/>
              <w:rPr>
                <w:rFonts w:eastAsia="Batang"/>
                <w:color w:val="000000"/>
              </w:rPr>
            </w:pPr>
            <w:r w:rsidRPr="00DE7B59">
              <w:rPr>
                <w:rFonts w:eastAsia="Batang"/>
                <w:color w:val="000000"/>
              </w:rPr>
              <w:t>2</w:t>
            </w:r>
          </w:p>
        </w:tc>
      </w:tr>
      <w:tr w:rsidR="00C270D6" w:rsidRPr="00DE7B59" w14:paraId="0D3254C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F813860"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B5C76D2"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4715C0"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31A612F"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60F1A6B" w14:textId="77777777" w:rsidR="00DA3359" w:rsidRPr="00DE7B59" w:rsidRDefault="00DA3359" w:rsidP="00AD7B1D">
            <w:pPr>
              <w:pStyle w:val="TAC"/>
              <w:rPr>
                <w:rFonts w:eastAsia="Batang"/>
                <w:color w:val="000000"/>
              </w:rPr>
            </w:pPr>
            <w:r w:rsidRPr="00DE7B59">
              <w:rPr>
                <w:rFonts w:eastAsia="Batang"/>
                <w:color w:val="000000"/>
              </w:rPr>
              <w:t>3</w:t>
            </w:r>
          </w:p>
        </w:tc>
      </w:tr>
    </w:tbl>
    <w:p w14:paraId="6FD49288" w14:textId="77777777" w:rsidR="00DA3359" w:rsidRPr="00DE7B59" w:rsidRDefault="00DA3359" w:rsidP="00DA3359">
      <w:pPr>
        <w:rPr>
          <w:rFonts w:eastAsia="SimSun"/>
          <w:lang w:eastAsia="en-US"/>
        </w:rPr>
      </w:pPr>
    </w:p>
    <w:p w14:paraId="490660F8" w14:textId="77777777" w:rsidR="00DA3359" w:rsidRPr="00DE7B59" w:rsidRDefault="00DA3359" w:rsidP="00DA3359">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14C2E3C9" w14:textId="77777777" w:rsidR="00DA3359" w:rsidRPr="00DE7B59" w:rsidRDefault="00DA3359" w:rsidP="00DA3359">
      <w:pPr>
        <w:rPr>
          <w:rFonts w:eastAsia="DengXian"/>
          <w:lang w:eastAsia="sv-SE"/>
        </w:rPr>
      </w:pPr>
      <w:r w:rsidRPr="00DE7B59">
        <w:rPr>
          <w:rFonts w:eastAsia="DengXian"/>
          <w:lang w:eastAsia="sv-SE"/>
        </w:rPr>
        <w:t>[TS 38.214, clause 6.1.2.3]</w:t>
      </w:r>
    </w:p>
    <w:p w14:paraId="13A959C2" w14:textId="77777777" w:rsidR="00DA3359" w:rsidRPr="00DE7B59" w:rsidRDefault="00DA3359" w:rsidP="00DA3359">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62E522BE" w14:textId="77777777" w:rsidR="00DA3359" w:rsidRPr="00DE7B59" w:rsidRDefault="00DA3359" w:rsidP="00DA3359">
      <w:pPr>
        <w:pStyle w:val="B1"/>
        <w:rPr>
          <w:lang w:eastAsia="zh-CN"/>
        </w:rPr>
      </w:pPr>
      <w:r w:rsidRPr="00DE7B59">
        <w:t>…</w:t>
      </w:r>
    </w:p>
    <w:p w14:paraId="0B72C6DE" w14:textId="77777777" w:rsidR="00DA3359" w:rsidRPr="00DE7B59" w:rsidRDefault="00DA3359" w:rsidP="00DA3359">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4D43DF15" w14:textId="77777777" w:rsidR="00DA3359" w:rsidRPr="00DE7B59" w:rsidRDefault="00DA3359" w:rsidP="00DA3359">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3FD1F774" w14:textId="77777777" w:rsidR="00DA3359" w:rsidRPr="00DE7B59" w:rsidRDefault="00DA3359" w:rsidP="00DA3359">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750EFA46" w14:textId="77777777" w:rsidR="00DA3359" w:rsidRPr="00DE7B59" w:rsidRDefault="00DA3359" w:rsidP="00DA3359">
      <w:pPr>
        <w:rPr>
          <w:lang w:eastAsia="zh-CN"/>
        </w:rPr>
      </w:pPr>
      <w:r w:rsidRPr="00DE7B59">
        <w:rPr>
          <w:lang w:eastAsia="zh-CN"/>
        </w:rPr>
        <w:t>…</w:t>
      </w:r>
    </w:p>
    <w:p w14:paraId="5AA4472A" w14:textId="77777777" w:rsidR="00DA3359" w:rsidRPr="00DE7B59" w:rsidRDefault="00DA3359" w:rsidP="00DA3359">
      <w:pPr>
        <w:rPr>
          <w:color w:val="000000"/>
          <w:lang w:eastAsia="en-US"/>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6B4AFA49" w14:textId="77777777" w:rsidR="00DA3359" w:rsidRPr="00DE7B59" w:rsidRDefault="00DA3359" w:rsidP="00DA3359">
      <w:pPr>
        <w:rPr>
          <w:rFonts w:ascii="Calibri" w:hAnsi="Calibri" w:cs="Calibri"/>
          <w:color w:val="000000"/>
          <w:sz w:val="22"/>
          <w:szCs w:val="22"/>
        </w:rPr>
      </w:pPr>
      <w:r w:rsidRPr="00DE7B59">
        <w:rPr>
          <w:color w:val="000000"/>
          <w:lang w:eastAsia="zh-CN"/>
        </w:rPr>
        <w:t>…</w:t>
      </w:r>
    </w:p>
    <w:p w14:paraId="3670AF2B" w14:textId="77777777" w:rsidR="00DA3359" w:rsidRPr="00DE7B59" w:rsidRDefault="00DA3359" w:rsidP="00DA3359">
      <w:pPr>
        <w:rPr>
          <w:rFonts w:eastAsia="DengXian"/>
          <w:lang w:eastAsia="sv-SE"/>
        </w:rPr>
      </w:pPr>
      <w:r w:rsidRPr="00DE7B59">
        <w:rPr>
          <w:rFonts w:eastAsia="DengXian"/>
          <w:lang w:eastAsia="sv-SE"/>
        </w:rPr>
        <w:t>[TS 38.214, clause 6.1.2.3.3]</w:t>
      </w:r>
    </w:p>
    <w:p w14:paraId="1BFCC6C9" w14:textId="77777777" w:rsidR="00DA3359" w:rsidRPr="00DE7B59" w:rsidRDefault="00DA3359" w:rsidP="00DA3359">
      <w:pPr>
        <w:rPr>
          <w:rFonts w:eastAsia="SimSun"/>
          <w:lang w:eastAsia="en-US"/>
        </w:rPr>
      </w:pPr>
      <w:r w:rsidRPr="00DE7B59">
        <w:t xml:space="preserve">The procedures described in this clause apply to PUSCH transmissions of TB processing over multiple slots with a Type 2 configured grant. </w:t>
      </w:r>
    </w:p>
    <w:p w14:paraId="4B62CF68" w14:textId="57957636" w:rsidR="00DA3359" w:rsidRPr="00DE7B59" w:rsidRDefault="00DA3359" w:rsidP="00DA3359">
      <w:r w:rsidRPr="00DE7B59">
        <w:t xml:space="preserve">The higher layer parameter </w:t>
      </w:r>
      <w:r w:rsidRPr="00DE7B59">
        <w:rPr>
          <w:i/>
        </w:rPr>
        <w:t>repK-RV</w:t>
      </w:r>
      <w:r w:rsidRPr="00DE7B59">
        <w:t xml:space="preserve"> defines the redundancy version pattern to be applied to the repetitions. If the parameter </w:t>
      </w:r>
      <w:r w:rsidRPr="00DE7B59">
        <w:rPr>
          <w:i/>
        </w:rPr>
        <w:t>repK-RV</w:t>
      </w:r>
      <w:r w:rsidRPr="00DE7B59">
        <w:t xml:space="preserve"> is not provided in the </w:t>
      </w:r>
      <w:r w:rsidRPr="00DE7B59">
        <w:rPr>
          <w:i/>
        </w:rPr>
        <w:t>configuredGrantConfig</w:t>
      </w:r>
      <w:r w:rsidRPr="00DE7B59">
        <w:t xml:space="preserve">, the redundancy version for uplink transmissions with a configured grant shall be set to 0. </w:t>
      </w:r>
      <w:r w:rsidRPr="00DE7B59">
        <w:rPr>
          <w:color w:val="000000"/>
        </w:rPr>
        <w:t xml:space="preserve">If the parameter </w:t>
      </w:r>
      <w:r w:rsidRPr="00DE7B59">
        <w:rPr>
          <w:i/>
          <w:color w:val="000000"/>
        </w:rPr>
        <w:t>repK-RV</w:t>
      </w:r>
      <w:r w:rsidRPr="00DE7B59">
        <w:rPr>
          <w:color w:val="000000"/>
        </w:rPr>
        <w:t xml:space="preserve"> is provided in the </w:t>
      </w:r>
      <w:r w:rsidRPr="00DE7B59">
        <w:rPr>
          <w:i/>
          <w:color w:val="000000"/>
        </w:rPr>
        <w:t>configuredGrantConfig</w:t>
      </w:r>
      <w:r w:rsidRPr="00DE7B59">
        <w:rPr>
          <w:color w:val="000000"/>
        </w:rPr>
        <w:t>,</w:t>
      </w:r>
      <w:r w:rsidRPr="00DE7B59">
        <w:t xml:space="preserve"> the </w:t>
      </w:r>
      <w:r w:rsidRPr="00DE7B59">
        <w:rPr>
          <w:i/>
        </w:rPr>
        <w:t>n</w:t>
      </w:r>
      <w:r w:rsidRPr="00DE7B59">
        <w:t xml:space="preserve">th transmission occasion among </w:t>
      </w:r>
      <m:oMath>
        <m:r>
          <w:rPr>
            <w:rFonts w:ascii="Cambria Math" w:hAnsi="Cambria Math"/>
          </w:rPr>
          <m:t>N∙K</m:t>
        </m:r>
      </m:oMath>
      <w:r w:rsidRPr="00DE7B59">
        <w:rPr>
          <w:i/>
          <w:iCs/>
        </w:rPr>
        <w:t xml:space="preserve"> </w:t>
      </w:r>
      <w:r w:rsidRPr="00DE7B59">
        <w:t xml:space="preserve">transmissions occasions, </w:t>
      </w:r>
      <w:r w:rsidRPr="00DE7B59">
        <w:rPr>
          <w:i/>
        </w:rPr>
        <w:t>n</w:t>
      </w:r>
      <w:r w:rsidRPr="00DE7B59">
        <w:t xml:space="preserve">=0,1, …, </w:t>
      </w:r>
      <m:oMath>
        <m:r>
          <w:rPr>
            <w:rFonts w:ascii="Cambria Math" w:hAnsi="Cambria Math"/>
          </w:rPr>
          <m:t>N∙K</m:t>
        </m:r>
      </m:oMath>
      <w:r w:rsidRPr="00DE7B59">
        <w:rPr>
          <w:i/>
          <w:iCs/>
        </w:rPr>
        <w:t xml:space="preserve"> </w:t>
      </w:r>
      <w:r w:rsidRPr="00DE7B59">
        <w:rPr>
          <w:i/>
        </w:rPr>
        <w:t>-1</w:t>
      </w:r>
      <w:r w:rsidRPr="00DE7B59">
        <w:t xml:space="preserve">, is associated with </w:t>
      </w:r>
      <w:r w:rsidRPr="00DE7B59">
        <w:rPr>
          <w:i/>
        </w:rPr>
        <w:t>(mod((n-mod(n, N))/N,4)+1)</w:t>
      </w:r>
      <w:r w:rsidRPr="00DE7B59">
        <w:rPr>
          <w:i/>
          <w:vertAlign w:val="superscript"/>
        </w:rPr>
        <w:t>th</w:t>
      </w:r>
      <w:r w:rsidRPr="00DE7B59">
        <w:t xml:space="preserve"> value in the configured RV sequence. When </w:t>
      </w:r>
      <w:r w:rsidRPr="00DE7B59">
        <w:rPr>
          <w:i/>
          <w:iCs/>
        </w:rPr>
        <w:t>K</w:t>
      </w:r>
      <w:r w:rsidRPr="00DE7B59">
        <w:t xml:space="preserve">=1, or when </w:t>
      </w:r>
      <w:r w:rsidRPr="00DE7B59">
        <w:rPr>
          <w:i/>
          <w:iCs/>
        </w:rPr>
        <w:t>K</w:t>
      </w:r>
      <w:r w:rsidRPr="00DE7B59">
        <w:t xml:space="preserve">&gt;1 and the configured grant configuration is configured with startingFromRV0 set to 'off', the initial transmission of the transport block may only start at the first transmission occasion of the </w:t>
      </w:r>
      <m:oMath>
        <m:r>
          <w:rPr>
            <w:rFonts w:ascii="Cambria Math" w:hAnsi="Cambria Math"/>
          </w:rPr>
          <m:t>N∙K</m:t>
        </m:r>
      </m:oMath>
      <w:r w:rsidRPr="00DE7B59">
        <w:t xml:space="preserve"> transmission occasions. Otherwise, the initial transmission of the transport block may start at</w:t>
      </w:r>
    </w:p>
    <w:p w14:paraId="28BBA013" w14:textId="1BE4E99C" w:rsidR="00DA3359" w:rsidRPr="00DE7B59" w:rsidRDefault="00DA3359" w:rsidP="00DA3359">
      <w:pPr>
        <w:pStyle w:val="B1"/>
      </w:pPr>
      <w:r w:rsidRPr="00DE7B59">
        <w:t>-</w:t>
      </w:r>
      <w:r w:rsidRPr="00DE7B59">
        <w:tab/>
        <w:t xml:space="preserve">The first transmission occasion of the </w:t>
      </w:r>
      <m:oMath>
        <m:r>
          <w:rPr>
            <w:rFonts w:ascii="Cambria Math" w:hAnsi="Cambria Math"/>
          </w:rPr>
          <m:t>N∙K</m:t>
        </m:r>
      </m:oMath>
      <w:r w:rsidRPr="00DE7B59">
        <w:t xml:space="preserve"> transmission occasions if the configured RV sequence is {0,2,3,1}.</w:t>
      </w:r>
    </w:p>
    <w:p w14:paraId="40F8C3D5" w14:textId="77777777" w:rsidR="00DA3359" w:rsidRPr="00DE7B59" w:rsidRDefault="00DA3359" w:rsidP="00DA3359">
      <w:pPr>
        <w:pStyle w:val="B1"/>
      </w:pPr>
      <w:r w:rsidRPr="00DE7B59">
        <w:t>-</w:t>
      </w:r>
      <w:r w:rsidRPr="00DE7B59">
        <w:tab/>
        <w:t>Any transmission occasion n associated with RV=0, and for which n mod N =0, if the configured RV sequence is {0,3,0,3} or {0,0,0,0}.</w:t>
      </w:r>
    </w:p>
    <w:p w14:paraId="227D8E6F" w14:textId="37E2D70B" w:rsidR="00DA3359" w:rsidRPr="00DE7B59" w:rsidRDefault="00DA3359" w:rsidP="00DA3359">
      <w:r w:rsidRPr="00DE7B59">
        <w:t xml:space="preserve">The UE is not expected to be configured with the time duration for </w:t>
      </w:r>
      <m:oMath>
        <m:r>
          <w:rPr>
            <w:rFonts w:ascii="Cambria Math" w:hAnsi="Cambria Math"/>
          </w:rPr>
          <m:t>N∙K</m:t>
        </m:r>
      </m:oMath>
      <w:r w:rsidRPr="00DE7B59">
        <w:t xml:space="preserve"> transmissions larger than the time duration derived by the periodicity </w:t>
      </w:r>
      <w:r w:rsidRPr="00DE7B59">
        <w:rPr>
          <w:i/>
        </w:rPr>
        <w:t>P</w:t>
      </w:r>
      <w:r w:rsidRPr="00DE7B59">
        <w:t xml:space="preserve">. If the UE determines that, for a transmission occasion, the number of symbols available in a slot for the PUSCH transmission of TB processing over multiple slots is smaller than transmission duration </w:t>
      </w:r>
      <w:r w:rsidRPr="00DE7B59">
        <w:rPr>
          <w:i/>
        </w:rPr>
        <w:t>L</w:t>
      </w:r>
      <w:r w:rsidRPr="00DE7B59">
        <w:t>, the UE does not transmit the PUSCH in the transmission occasion.</w:t>
      </w:r>
    </w:p>
    <w:p w14:paraId="45CDF9D0" w14:textId="77777777" w:rsidR="00DA3359" w:rsidRPr="00DE7B59" w:rsidRDefault="00DA3359" w:rsidP="00DA3359">
      <w:pPr>
        <w:rPr>
          <w:color w:val="000000"/>
        </w:rPr>
      </w:pPr>
      <w:r w:rsidRPr="00DE7B59">
        <w:rPr>
          <w:color w:val="000000"/>
        </w:rPr>
        <w:t>For unpaired spectrum:</w:t>
      </w:r>
    </w:p>
    <w:p w14:paraId="09F570F7" w14:textId="1460A4E1" w:rsidR="00DA3359" w:rsidRPr="00DE7B59" w:rsidRDefault="00DA3359" w:rsidP="00DA3359">
      <w:pPr>
        <w:pStyle w:val="B1"/>
        <w:rPr>
          <w:rFonts w:eastAsia="SimSun"/>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with a Type 2 configured grant activated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27FB6363" w14:textId="5AA20415" w:rsidR="00DA3359" w:rsidRPr="00DE7B59" w:rsidRDefault="00DA3359" w:rsidP="00DA3359">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72209485" w14:textId="77777777" w:rsidR="00DA3359" w:rsidRPr="00DE7B59" w:rsidRDefault="00DA3359" w:rsidP="00DA3359">
      <w:pPr>
        <w:rPr>
          <w:color w:val="000000"/>
        </w:rPr>
      </w:pPr>
      <w:r w:rsidRPr="00DE7B59">
        <w:rPr>
          <w:color w:val="000000"/>
        </w:rPr>
        <w:t>For paired spectrum and SUL band:</w:t>
      </w:r>
    </w:p>
    <w:p w14:paraId="66EE9E10" w14:textId="14838A40" w:rsidR="00DA3359" w:rsidRPr="00DE7B59" w:rsidRDefault="00DA3359" w:rsidP="00DA3359">
      <w:pPr>
        <w:pStyle w:val="B1"/>
        <w:rPr>
          <w:rFonts w:eastAsia="SimSun"/>
        </w:rPr>
      </w:pPr>
      <w:r w:rsidRPr="00DE7B59">
        <w:t>-</w:t>
      </w:r>
      <w:r w:rsidRPr="00DE7B59">
        <w:tab/>
        <w:t xml:space="preserve">The UE determines </w:t>
      </w:r>
      <m:oMath>
        <m:r>
          <w:rPr>
            <w:rFonts w:ascii="Cambria Math" w:hAnsi="Cambria Math"/>
          </w:rPr>
          <m:t>N∙K</m:t>
        </m:r>
      </m:oMath>
      <w:r w:rsidRPr="00DE7B59">
        <w:t xml:space="preserve"> consecutive slots for a PUSCH transmission of TB processing over multiple slots with a Type 2 configured grant activated by DCI format 0_1 or 0_2, based on the TDRA information field value in the DCI format 0_1 or 0_2.</w:t>
      </w:r>
    </w:p>
    <w:p w14:paraId="6B32AD71" w14:textId="0D1A9BD8" w:rsidR="00DA3359" w:rsidRPr="00DE7B59" w:rsidRDefault="00DA3359" w:rsidP="00DA3359">
      <w:pPr>
        <w:pStyle w:val="B1"/>
      </w:pPr>
      <w:r w:rsidRPr="00DE7B59">
        <w:t>-</w:t>
      </w:r>
      <w:r w:rsidRPr="00DE7B59">
        <w:tab/>
        <w:t xml:space="preserve">For the case of a reduced capability half-duplex UE, the UE determines </w:t>
      </w:r>
      <m:oMath>
        <m:r>
          <w:rPr>
            <w:rFonts w:ascii="Cambria Math" w:hAnsi="Cambria Math"/>
          </w:rPr>
          <m:t>N∙K</m:t>
        </m:r>
      </m:oMath>
      <w:r w:rsidRPr="00DE7B59">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DE7B59">
        <w:t xml:space="preserve"> slots if at least one of the symbols indicated by the indexed row of the used resource allocation table in the slot does not start or end at least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Rx-Tx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DE7B59">
        <w:t xml:space="preserve"> or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DE7B59">
        <w:t xml:space="preserve">, respectively, from the last or first symbol of an SS/PBCH block with index provided by </w:t>
      </w:r>
      <w:r w:rsidRPr="00DE7B59">
        <w:rPr>
          <w:i/>
          <w:iCs/>
        </w:rPr>
        <w:t>ssb-PositionsInBurst</w:t>
      </w:r>
      <w:r w:rsidRPr="00DE7B59">
        <w:t>.</w:t>
      </w:r>
    </w:p>
    <w:p w14:paraId="1234BBE5" w14:textId="50D96EA8" w:rsidR="00DA3359" w:rsidRPr="00DE7B59" w:rsidRDefault="00DA3359" w:rsidP="00DA3359">
      <w:r w:rsidRPr="00DE7B59">
        <w:t xml:space="preserve">For </w:t>
      </w:r>
      <w:r w:rsidRPr="00DE7B59">
        <w:rPr>
          <w:color w:val="000000"/>
        </w:rPr>
        <w:t>Type 2 PUSCH transmission with a configured grant of TB processing over multiple slots</w:t>
      </w:r>
      <w:r w:rsidRPr="00DE7B59">
        <w:rPr>
          <w:i/>
          <w:iCs/>
        </w:rPr>
        <w:t>,</w:t>
      </w:r>
      <w:r w:rsidRPr="00DE7B59">
        <w:t xml:space="preserve"> the UE shall transmit the TB across the </w:t>
      </w:r>
      <m:oMath>
        <m:r>
          <w:rPr>
            <w:rFonts w:ascii="Cambria Math" w:hAnsi="Cambria Math"/>
          </w:rPr>
          <m:t>N∙K</m:t>
        </m:r>
      </m:oMath>
      <w:r w:rsidRPr="00DE7B59">
        <w:t xml:space="preserve"> slots determined for the PUSCH transmission applying the same symbol allocation in each slot. </w:t>
      </w:r>
      <w:r w:rsidRPr="00DE7B59">
        <w:rPr>
          <w:color w:val="000000"/>
        </w:rPr>
        <w:t>A Type 2 PUSCH transmission with a configured grant of TB processing over multiple slots is omitted in a slot according to the conditions in Clause 9, Clause 11.1, Clause 11.2A, Clause 15 and Clause 17.2 of [6, TS 38.213].</w:t>
      </w:r>
    </w:p>
    <w:p w14:paraId="0C18ECC7" w14:textId="77777777" w:rsidR="00DA3359" w:rsidRPr="00DE7B59" w:rsidRDefault="00DA3359" w:rsidP="00DA3359">
      <w:pPr>
        <w:rPr>
          <w:rFonts w:eastAsia="DengXian"/>
          <w:lang w:eastAsia="sv-SE"/>
        </w:rPr>
      </w:pPr>
      <w:r w:rsidRPr="00DE7B59">
        <w:rPr>
          <w:rFonts w:eastAsia="DengXian"/>
          <w:lang w:eastAsia="sv-SE"/>
        </w:rPr>
        <w:t>[TS 38.214, clause 6.1.4]</w:t>
      </w:r>
    </w:p>
    <w:p w14:paraId="334044B1" w14:textId="77777777" w:rsidR="00DA3359" w:rsidRPr="00DE7B59" w:rsidRDefault="00DA3359" w:rsidP="00DA3359">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43980F32"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60452CDD">
          <v:shape id="_x0000_i1157"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58D6F9D1">
          <v:shape id="_x0000_i1158"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3B8BC349"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7BCFA45A"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[check the "CSI request" bit field]</w:t>
      </w:r>
    </w:p>
    <w:p w14:paraId="67E112EB" w14:textId="77777777" w:rsidR="00DA3359" w:rsidRPr="00DE7B59" w:rsidRDefault="00DA3359" w:rsidP="00DA3359">
      <w:pPr>
        <w:rPr>
          <w:rFonts w:eastAsia="DengXian"/>
        </w:rPr>
      </w:pPr>
      <w:r w:rsidRPr="00DE7B59">
        <w:rPr>
          <w:rFonts w:eastAsia="DengXian"/>
        </w:rPr>
        <w:t>and second</w:t>
      </w:r>
    </w:p>
    <w:p w14:paraId="409FB5E3" w14:textId="77777777" w:rsidR="00DA3359" w:rsidRPr="00DE7B59" w:rsidRDefault="00DA3359" w:rsidP="00DA3359">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A3AB778">
          <v:shape id="_x0000_i1159"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499D49B0">
          <v:shape id="_x0000_i1160"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4A118A40" w14:textId="77777777" w:rsidR="00DA3359" w:rsidRPr="00DE7B59" w:rsidRDefault="00DA3359" w:rsidP="00DA3359">
      <w:pPr>
        <w:rPr>
          <w:rFonts w:eastAsia="DengXian"/>
          <w:lang w:eastAsia="sv-SE"/>
        </w:rPr>
      </w:pPr>
      <w:r w:rsidRPr="00DE7B59">
        <w:rPr>
          <w:rFonts w:eastAsia="DengXian"/>
          <w:lang w:eastAsia="sv-SE"/>
        </w:rPr>
        <w:t>[TS 38.321, clause 5.4.1]</w:t>
      </w:r>
    </w:p>
    <w:p w14:paraId="1DF1895A" w14:textId="77777777" w:rsidR="00DA3359" w:rsidRPr="00DE7B59" w:rsidRDefault="00DA3359" w:rsidP="00DA3359">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562EFBD7" w14:textId="77777777" w:rsidR="00DA3359" w:rsidRPr="00DE7B59" w:rsidRDefault="00DA3359" w:rsidP="00DA3359">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63803F25" w14:textId="77777777" w:rsidR="00DA3359" w:rsidRPr="00DE7B59" w:rsidRDefault="00DA3359" w:rsidP="00DA3359">
      <w:pPr>
        <w:pStyle w:val="B1"/>
      </w:pPr>
      <w:r w:rsidRPr="00DE7B59">
        <w:rPr>
          <w:lang w:eastAsia="ko-KR"/>
        </w:rPr>
        <w:t>1&gt;</w:t>
      </w:r>
      <w:r w:rsidRPr="00DE7B59">
        <w:tab/>
        <w:t>if an uplink grant for this Serving Cell has been received on the PDCCH for the MAC entity's C-RNTI or Temporary C-RNTI; or</w:t>
      </w:r>
    </w:p>
    <w:p w14:paraId="4A0358B0" w14:textId="77777777" w:rsidR="00DA3359" w:rsidRPr="00DE7B59" w:rsidRDefault="00DA3359" w:rsidP="00DA3359">
      <w:pPr>
        <w:pStyle w:val="B1"/>
      </w:pPr>
      <w:r w:rsidRPr="00DE7B59">
        <w:rPr>
          <w:lang w:eastAsia="ko-KR"/>
        </w:rPr>
        <w:t>…</w:t>
      </w:r>
    </w:p>
    <w:p w14:paraId="7D6E4781" w14:textId="77777777" w:rsidR="00DA3359" w:rsidRPr="00DE7B59" w:rsidRDefault="00DA3359" w:rsidP="00DA3359">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ABA0B77" w14:textId="77777777" w:rsidR="00DA3359" w:rsidRPr="00DE7B59" w:rsidRDefault="00DA3359" w:rsidP="00DA3359">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1E56816A" w14:textId="77777777" w:rsidR="00DA3359" w:rsidRPr="00DE7B59" w:rsidRDefault="00DA3359" w:rsidP="00DA3359">
      <w:pPr>
        <w:pStyle w:val="B2"/>
        <w:rPr>
          <w:lang w:eastAsia="ko-KR"/>
        </w:rPr>
      </w:pPr>
      <w:r w:rsidRPr="00DE7B59">
        <w:rPr>
          <w:lang w:eastAsia="ko-KR"/>
        </w:rPr>
        <w:t>…</w:t>
      </w:r>
    </w:p>
    <w:p w14:paraId="77AF8749" w14:textId="77777777" w:rsidR="00DA3359" w:rsidRPr="00DE7B59" w:rsidRDefault="00DA3359" w:rsidP="00DA3359">
      <w:pPr>
        <w:pStyle w:val="B2"/>
        <w:rPr>
          <w:lang w:eastAsia="en-US"/>
        </w:rPr>
      </w:pPr>
      <w:r w:rsidRPr="00DE7B59">
        <w:rPr>
          <w:lang w:eastAsia="ko-KR"/>
        </w:rPr>
        <w:t>2&gt;</w:t>
      </w:r>
      <w:r w:rsidRPr="00DE7B59">
        <w:tab/>
        <w:t>deliver the uplink grant and the associated HARQ information to the HARQ entity.</w:t>
      </w:r>
    </w:p>
    <w:p w14:paraId="23E5FC2C" w14:textId="77777777" w:rsidR="00DA3359" w:rsidRPr="00DE7B59" w:rsidRDefault="00DA3359" w:rsidP="00DA3359">
      <w:pPr>
        <w:pStyle w:val="B1"/>
        <w:rPr>
          <w:lang w:eastAsia="ko-KR"/>
        </w:rPr>
      </w:pPr>
      <w:r w:rsidRPr="00DE7B59">
        <w:rPr>
          <w:lang w:eastAsia="ko-KR"/>
        </w:rPr>
        <w:t>…</w:t>
      </w:r>
    </w:p>
    <w:p w14:paraId="4907F92D" w14:textId="77777777" w:rsidR="00DA3359" w:rsidRPr="00DE7B59" w:rsidRDefault="00DA3359" w:rsidP="00DA3359">
      <w:pPr>
        <w:rPr>
          <w:rFonts w:eastAsia="DengXian"/>
          <w:lang w:eastAsia="sv-SE"/>
        </w:rPr>
      </w:pPr>
      <w:r w:rsidRPr="00DE7B59">
        <w:rPr>
          <w:rFonts w:eastAsia="DengXian"/>
          <w:lang w:eastAsia="sv-SE"/>
        </w:rPr>
        <w:t>[TS 38.321, clause 5.4.2.1]</w:t>
      </w:r>
    </w:p>
    <w:p w14:paraId="51EF2157" w14:textId="77777777" w:rsidR="00DA3359" w:rsidRPr="00DE7B59" w:rsidRDefault="00DA3359" w:rsidP="00DA3359">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which maintains a number of parallel HARQ processes.</w:t>
      </w:r>
    </w:p>
    <w:p w14:paraId="5DDEF952" w14:textId="77777777" w:rsidR="00DA3359" w:rsidRPr="00DE7B59" w:rsidRDefault="00DA3359" w:rsidP="00DA3359">
      <w:pPr>
        <w:rPr>
          <w:lang w:eastAsia="ko-KR"/>
        </w:rPr>
      </w:pPr>
      <w:r w:rsidRPr="00DE7B59">
        <w:rPr>
          <w:lang w:eastAsia="ko-KR"/>
        </w:rPr>
        <w:t>The number of parallel UL HARQ processes per HARQ entity is specified in TS 38.214 [7].</w:t>
      </w:r>
    </w:p>
    <w:p w14:paraId="4E0F9C26" w14:textId="77777777" w:rsidR="00DA3359" w:rsidRPr="00DE7B59" w:rsidRDefault="00DA3359" w:rsidP="00DA3359">
      <w:pPr>
        <w:rPr>
          <w:lang w:eastAsia="ko-KR"/>
        </w:rPr>
      </w:pPr>
      <w:r w:rsidRPr="00DE7B59">
        <w:rPr>
          <w:lang w:eastAsia="ko-KR"/>
        </w:rPr>
        <w:t>Each HARQ process supports one TB.</w:t>
      </w:r>
    </w:p>
    <w:p w14:paraId="47E64415" w14:textId="77777777" w:rsidR="00DA3359" w:rsidRPr="00DE7B59" w:rsidRDefault="00DA3359" w:rsidP="00DA3359">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7CEB125" w14:textId="77777777" w:rsidR="00DA3359" w:rsidRPr="00DE7B59" w:rsidRDefault="00DA3359" w:rsidP="00DA3359">
      <w:pPr>
        <w:rPr>
          <w:lang w:eastAsia="ko-KR"/>
        </w:rPr>
      </w:pPr>
      <w:r w:rsidRPr="00DE7B59">
        <w:rPr>
          <w:lang w:eastAsia="ko-KR"/>
        </w:rPr>
        <w:t>…</w:t>
      </w:r>
    </w:p>
    <w:p w14:paraId="7F6EB845" w14:textId="77777777" w:rsidR="00DA3359" w:rsidRPr="00DE7B59" w:rsidRDefault="00DA3359" w:rsidP="00DA3359">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55A03B7B" w14:textId="77777777" w:rsidR="00DA3359" w:rsidRPr="00DE7B59" w:rsidRDefault="00DA3359" w:rsidP="00DA3359">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7F16C6CE" w14:textId="77777777" w:rsidR="00DA3359" w:rsidRPr="00DE7B59" w:rsidRDefault="00DA3359" w:rsidP="00DA3359">
      <w:pPr>
        <w:ind w:left="568" w:hanging="284"/>
        <w:rPr>
          <w:lang w:eastAsia="ko-KR"/>
        </w:rPr>
      </w:pPr>
      <w:r w:rsidRPr="00DE7B59">
        <w:rPr>
          <w:lang w:eastAsia="ko-KR"/>
        </w:rPr>
        <w:t>…</w:t>
      </w:r>
    </w:p>
    <w:p w14:paraId="27D5C6F9" w14:textId="77777777" w:rsidR="00DA3359" w:rsidRPr="00DE7B59" w:rsidRDefault="00DA3359" w:rsidP="00DA3359">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4F3EF4EE" w14:textId="77777777" w:rsidR="00DA3359" w:rsidRPr="00DE7B59" w:rsidRDefault="00DA3359" w:rsidP="00DA3359">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3D472A53" w14:textId="77777777" w:rsidR="00DA3359" w:rsidRPr="00DE7B59" w:rsidRDefault="00DA3359" w:rsidP="00DA3359">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6E2F8026" w14:textId="77777777" w:rsidR="00DA3359" w:rsidRPr="00DE7B59" w:rsidRDefault="00DA3359" w:rsidP="00DA3359">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2F543561" w14:textId="77777777" w:rsidR="00DA3359" w:rsidRPr="00DE7B59" w:rsidRDefault="00DA3359" w:rsidP="00DA3359">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4C90A294" w14:textId="77777777" w:rsidR="00DA3359" w:rsidRPr="00DE7B59" w:rsidRDefault="00DA3359" w:rsidP="00DA3359">
      <w:pPr>
        <w:ind w:left="851" w:hanging="284"/>
        <w:rPr>
          <w:lang w:eastAsia="zh-CN"/>
        </w:rPr>
      </w:pPr>
      <w:r w:rsidRPr="00DE7B59">
        <w:rPr>
          <w:lang w:eastAsia="zh-CN"/>
        </w:rPr>
        <w:t>…</w:t>
      </w:r>
    </w:p>
    <w:p w14:paraId="63B9E786" w14:textId="77777777" w:rsidR="00DA3359" w:rsidRPr="00DE7B59" w:rsidRDefault="00DA3359" w:rsidP="00DA3359">
      <w:pPr>
        <w:ind w:left="1135" w:hanging="284"/>
        <w:rPr>
          <w:lang w:eastAsia="ja-JP"/>
        </w:rPr>
      </w:pPr>
      <w:r w:rsidRPr="00DE7B59">
        <w:rPr>
          <w:lang w:eastAsia="ko-KR"/>
        </w:rPr>
        <w:t>3&gt;</w:t>
      </w:r>
      <w:r w:rsidRPr="00DE7B59">
        <w:rPr>
          <w:lang w:eastAsia="zh-CN"/>
        </w:rPr>
        <w:tab/>
        <w:t>if a MAC PDU to transmit has been obtained:</w:t>
      </w:r>
    </w:p>
    <w:p w14:paraId="6DF3DEC3" w14:textId="77777777" w:rsidR="00DA3359" w:rsidRPr="00DE7B59" w:rsidRDefault="00DA3359" w:rsidP="00DA3359">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FB5CBF0" w14:textId="77777777" w:rsidR="00DA3359" w:rsidRPr="00DE7B59" w:rsidRDefault="00DA3359" w:rsidP="00DA3359">
      <w:pPr>
        <w:ind w:left="1418" w:hanging="284"/>
        <w:rPr>
          <w:lang w:eastAsia="ko-KR"/>
        </w:rPr>
      </w:pPr>
      <w:r w:rsidRPr="00DE7B59">
        <w:rPr>
          <w:lang w:eastAsia="ko-KR"/>
        </w:rPr>
        <w:t>4&gt;</w:t>
      </w:r>
      <w:r w:rsidRPr="00DE7B59">
        <w:rPr>
          <w:lang w:eastAsia="ko-KR"/>
        </w:rPr>
        <w:tab/>
        <w:t>if the uplink grant is a prioritized uplink grant:</w:t>
      </w:r>
    </w:p>
    <w:p w14:paraId="3C5D7BA6" w14:textId="77777777" w:rsidR="00DA3359" w:rsidRPr="00DE7B59" w:rsidRDefault="00DA3359" w:rsidP="00DA3359">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695D5164" w14:textId="77777777" w:rsidR="00DA3359" w:rsidRPr="00DE7B59" w:rsidRDefault="00DA3359" w:rsidP="00DA3359">
      <w:pPr>
        <w:ind w:left="1702" w:hanging="284"/>
        <w:rPr>
          <w:lang w:eastAsia="ko-KR"/>
        </w:rPr>
      </w:pPr>
      <w:r w:rsidRPr="00DE7B59">
        <w:rPr>
          <w:lang w:eastAsia="ko-KR"/>
        </w:rPr>
        <w:t>5&gt;</w:t>
      </w:r>
      <w:r w:rsidRPr="00DE7B59">
        <w:rPr>
          <w:lang w:eastAsia="ja-JP"/>
        </w:rPr>
        <w:tab/>
        <w:t>instruct the identified HARQ process to trigger a new transmission;</w:t>
      </w:r>
    </w:p>
    <w:p w14:paraId="3C084B1C" w14:textId="77777777" w:rsidR="00DA3359" w:rsidRPr="00DE7B59" w:rsidRDefault="00DA3359" w:rsidP="00DA3359">
      <w:pPr>
        <w:ind w:left="1702" w:hanging="284"/>
        <w:rPr>
          <w:lang w:eastAsia="ko-KR"/>
        </w:rPr>
      </w:pPr>
      <w:r w:rsidRPr="00DE7B59">
        <w:rPr>
          <w:lang w:eastAsia="ko-KR"/>
        </w:rPr>
        <w:t>…</w:t>
      </w:r>
    </w:p>
    <w:p w14:paraId="25364C96" w14:textId="77777777" w:rsidR="00DA3359" w:rsidRPr="00DE7B59" w:rsidRDefault="00DA3359" w:rsidP="00DA3359">
      <w:pPr>
        <w:ind w:left="851" w:hanging="284"/>
        <w:rPr>
          <w:lang w:eastAsia="ja-JP"/>
        </w:rPr>
      </w:pPr>
      <w:r w:rsidRPr="00DE7B59">
        <w:rPr>
          <w:lang w:eastAsia="ko-KR"/>
        </w:rPr>
        <w:t>2&gt;</w:t>
      </w:r>
      <w:r w:rsidRPr="00DE7B59">
        <w:rPr>
          <w:lang w:eastAsia="ja-JP"/>
        </w:rPr>
        <w:tab/>
        <w:t>else (i.e. retransmission):</w:t>
      </w:r>
    </w:p>
    <w:p w14:paraId="2F24E10C" w14:textId="77777777" w:rsidR="00DA3359" w:rsidRPr="00DE7B59" w:rsidRDefault="00DA3359" w:rsidP="00DA3359">
      <w:pPr>
        <w:ind w:left="1135" w:hanging="284"/>
        <w:rPr>
          <w:lang w:eastAsia="ko-KR"/>
        </w:rPr>
      </w:pPr>
      <w:r w:rsidRPr="00DE7B59">
        <w:rPr>
          <w:lang w:eastAsia="ko-KR"/>
        </w:rPr>
        <w:t>…</w:t>
      </w:r>
    </w:p>
    <w:p w14:paraId="34DA58EF" w14:textId="77777777" w:rsidR="00DA3359" w:rsidRPr="00DE7B59" w:rsidRDefault="00DA3359" w:rsidP="00DA3359">
      <w:pPr>
        <w:ind w:left="1135" w:hanging="284"/>
        <w:rPr>
          <w:lang w:eastAsia="ko-KR"/>
        </w:rPr>
      </w:pPr>
      <w:r w:rsidRPr="00DE7B59">
        <w:rPr>
          <w:lang w:eastAsia="ko-KR"/>
        </w:rPr>
        <w:t>3&gt;</w:t>
      </w:r>
      <w:r w:rsidRPr="00DE7B59">
        <w:rPr>
          <w:lang w:eastAsia="ko-KR"/>
        </w:rPr>
        <w:tab/>
        <w:t>else:</w:t>
      </w:r>
    </w:p>
    <w:p w14:paraId="37929EEB" w14:textId="77777777" w:rsidR="00DA3359" w:rsidRPr="00DE7B59" w:rsidRDefault="00DA3359" w:rsidP="00DA3359">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0EE76BE6" w14:textId="77777777" w:rsidR="00DA3359" w:rsidRPr="00DE7B59" w:rsidRDefault="00DA3359" w:rsidP="00DA3359">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5F2317D1" w14:textId="77777777" w:rsidR="00DA3359" w:rsidRPr="00DE7B59" w:rsidRDefault="00DA3359" w:rsidP="00DA3359">
      <w:pPr>
        <w:ind w:left="1418" w:hanging="284"/>
        <w:rPr>
          <w:rFonts w:eastAsia="MS Mincho"/>
          <w:lang w:eastAsia="ja-JP"/>
        </w:rPr>
      </w:pPr>
      <w:r w:rsidRPr="00DE7B59">
        <w:rPr>
          <w:rFonts w:ascii="SimSun" w:hAnsi="SimSun" w:cs="SimSun"/>
          <w:lang w:eastAsia="zh-CN"/>
        </w:rPr>
        <w:t>…</w:t>
      </w:r>
      <w:r w:rsidRPr="00DE7B59">
        <w:rPr>
          <w:lang w:eastAsia="ko-KR"/>
        </w:rPr>
        <w:t>.</w:t>
      </w:r>
    </w:p>
    <w:p w14:paraId="60558EC8" w14:textId="77777777" w:rsidR="00DA3359" w:rsidRPr="00DE7B59" w:rsidRDefault="00DA3359" w:rsidP="00DA3359">
      <w:pPr>
        <w:rPr>
          <w:rFonts w:eastAsia="DengXian"/>
          <w:lang w:eastAsia="sv-SE"/>
        </w:rPr>
      </w:pPr>
      <w:r w:rsidRPr="00DE7B59">
        <w:rPr>
          <w:rFonts w:eastAsia="DengXian"/>
          <w:lang w:eastAsia="sv-SE"/>
        </w:rPr>
        <w:t>[TS 38.321, clause 5.4.2.2]</w:t>
      </w:r>
    </w:p>
    <w:p w14:paraId="4D537109" w14:textId="77777777" w:rsidR="00DA3359" w:rsidRPr="00DE7B59" w:rsidRDefault="00DA3359" w:rsidP="00DA3359">
      <w:pPr>
        <w:rPr>
          <w:rFonts w:eastAsia="SimSun"/>
          <w:lang w:eastAsia="en-US"/>
        </w:rPr>
      </w:pPr>
      <w:r w:rsidRPr="00DE7B59">
        <w:t>Each HARQ process is associated with a HARQ buffer.</w:t>
      </w:r>
    </w:p>
    <w:p w14:paraId="15245311" w14:textId="77777777" w:rsidR="00DA3359" w:rsidRPr="00DE7B59" w:rsidRDefault="00DA3359" w:rsidP="00DA3359">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2D938320" w14:textId="77777777" w:rsidR="00DA3359" w:rsidRPr="00DE7B59" w:rsidRDefault="00DA3359" w:rsidP="00DA3359">
      <w:r w:rsidRPr="00DE7B59">
        <w:rPr>
          <w:lang w:eastAsia="zh-CN"/>
        </w:rPr>
        <w:t>…</w:t>
      </w:r>
    </w:p>
    <w:p w14:paraId="0F1A3533" w14:textId="77777777" w:rsidR="00DA3359" w:rsidRPr="00DE7B59" w:rsidRDefault="00DA3359" w:rsidP="00DA3359">
      <w:r w:rsidRPr="00DE7B59">
        <w:t>If the HARQ entity requests a new transmission</w:t>
      </w:r>
      <w:r w:rsidRPr="00DE7B59">
        <w:rPr>
          <w:lang w:eastAsia="ko-KR"/>
        </w:rPr>
        <w:t xml:space="preserve"> for a TB</w:t>
      </w:r>
      <w:r w:rsidRPr="00DE7B59">
        <w:t>, the HARQ process shall:</w:t>
      </w:r>
    </w:p>
    <w:p w14:paraId="7B779F72" w14:textId="77777777" w:rsidR="00DA3359" w:rsidRPr="00DE7B59" w:rsidRDefault="00DA3359" w:rsidP="00DA3359">
      <w:pPr>
        <w:pStyle w:val="B1"/>
      </w:pPr>
      <w:r w:rsidRPr="00DE7B59">
        <w:rPr>
          <w:lang w:eastAsia="ko-KR"/>
        </w:rPr>
        <w:t>1&gt;</w:t>
      </w:r>
      <w:r w:rsidRPr="00DE7B59">
        <w:tab/>
        <w:t>store the MAC PDU in the associated HARQ buffer;</w:t>
      </w:r>
    </w:p>
    <w:p w14:paraId="372CC1EA" w14:textId="77777777" w:rsidR="00DA3359" w:rsidRPr="00DE7B59" w:rsidRDefault="00DA3359" w:rsidP="00DA3359">
      <w:pPr>
        <w:pStyle w:val="B1"/>
      </w:pPr>
      <w:r w:rsidRPr="00DE7B59">
        <w:rPr>
          <w:lang w:eastAsia="ko-KR"/>
        </w:rPr>
        <w:t>1&gt;</w:t>
      </w:r>
      <w:r w:rsidRPr="00DE7B59">
        <w:tab/>
        <w:t>store the uplink grant received from the HARQ entity;</w:t>
      </w:r>
    </w:p>
    <w:p w14:paraId="4B17FE41" w14:textId="77777777" w:rsidR="00DA3359" w:rsidRPr="00DE7B59" w:rsidRDefault="00DA3359" w:rsidP="00DA3359">
      <w:pPr>
        <w:pStyle w:val="B1"/>
      </w:pPr>
      <w:r w:rsidRPr="00DE7B59">
        <w:rPr>
          <w:lang w:eastAsia="ko-KR"/>
        </w:rPr>
        <w:t>1&gt;</w:t>
      </w:r>
      <w:r w:rsidRPr="00DE7B59">
        <w:tab/>
        <w:t>generate a transmission as described below.</w:t>
      </w:r>
    </w:p>
    <w:p w14:paraId="7281F20E" w14:textId="77777777" w:rsidR="00DA3359" w:rsidRPr="00DE7B59" w:rsidRDefault="00DA3359" w:rsidP="00DA3359">
      <w:r w:rsidRPr="00DE7B59">
        <w:t>If the HARQ entity requests a retransmission</w:t>
      </w:r>
      <w:r w:rsidRPr="00DE7B59">
        <w:rPr>
          <w:lang w:eastAsia="ko-KR"/>
        </w:rPr>
        <w:t xml:space="preserve"> for a TB</w:t>
      </w:r>
      <w:r w:rsidRPr="00DE7B59">
        <w:t>, the HARQ process shall:</w:t>
      </w:r>
    </w:p>
    <w:p w14:paraId="7E2FF93F" w14:textId="77777777" w:rsidR="00DA3359" w:rsidRPr="00DE7B59" w:rsidRDefault="00DA3359" w:rsidP="00DA3359">
      <w:pPr>
        <w:pStyle w:val="B1"/>
      </w:pPr>
      <w:r w:rsidRPr="00DE7B59">
        <w:rPr>
          <w:lang w:eastAsia="ko-KR"/>
        </w:rPr>
        <w:t>1&gt;</w:t>
      </w:r>
      <w:r w:rsidRPr="00DE7B59">
        <w:tab/>
        <w:t>store the uplink grant received from the HARQ entity;</w:t>
      </w:r>
    </w:p>
    <w:p w14:paraId="1179D0F6" w14:textId="77777777" w:rsidR="00DA3359" w:rsidRPr="00DE7B59" w:rsidRDefault="00DA3359" w:rsidP="00DA3359">
      <w:pPr>
        <w:pStyle w:val="B1"/>
      </w:pPr>
      <w:r w:rsidRPr="00DE7B59">
        <w:rPr>
          <w:lang w:eastAsia="ko-KR"/>
        </w:rPr>
        <w:t>1&gt;</w:t>
      </w:r>
      <w:r w:rsidRPr="00DE7B59">
        <w:tab/>
        <w:t>generate a transmission as described below.</w:t>
      </w:r>
    </w:p>
    <w:p w14:paraId="09523693" w14:textId="77777777" w:rsidR="00DA3359" w:rsidRPr="00DE7B59" w:rsidRDefault="00DA3359" w:rsidP="00DA3359">
      <w:r w:rsidRPr="00DE7B59">
        <w:t>To generate a transmission</w:t>
      </w:r>
      <w:r w:rsidRPr="00DE7B59">
        <w:rPr>
          <w:lang w:eastAsia="ko-KR"/>
        </w:rPr>
        <w:t xml:space="preserve"> for a TB</w:t>
      </w:r>
      <w:r w:rsidRPr="00DE7B59">
        <w:t>, the HARQ process shall:</w:t>
      </w:r>
    </w:p>
    <w:p w14:paraId="32046AA3" w14:textId="77777777" w:rsidR="00DA3359" w:rsidRPr="00DE7B59" w:rsidRDefault="00DA3359" w:rsidP="00DA3359">
      <w:pPr>
        <w:pStyle w:val="B1"/>
      </w:pPr>
      <w:r w:rsidRPr="00DE7B59">
        <w:rPr>
          <w:lang w:eastAsia="ko-KR"/>
        </w:rPr>
        <w:t>…</w:t>
      </w:r>
    </w:p>
    <w:p w14:paraId="6E7BC2C2" w14:textId="77777777" w:rsidR="00DA3359" w:rsidRPr="00DE7B59" w:rsidRDefault="00DA3359" w:rsidP="00DA3359">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1CEB7AA0" w14:textId="77777777" w:rsidR="00DA3359" w:rsidRPr="00DE7B59" w:rsidRDefault="00DA3359" w:rsidP="00DA3359">
      <w:pPr>
        <w:pStyle w:val="B2"/>
        <w:rPr>
          <w:lang w:eastAsia="en-US"/>
        </w:rPr>
      </w:pPr>
      <w:r w:rsidRPr="00DE7B59">
        <w:t>2&gt;</w:t>
      </w:r>
      <w:r w:rsidRPr="00DE7B59">
        <w:tab/>
        <w:t>if there are neither NR sidelink transmission nor transmission of V2X sidelink communication at the time of the transmission; or</w:t>
      </w:r>
    </w:p>
    <w:p w14:paraId="10CC0034" w14:textId="77777777" w:rsidR="00DA3359" w:rsidRPr="00DE7B59" w:rsidRDefault="00DA3359" w:rsidP="00DA3359">
      <w:pPr>
        <w:pStyle w:val="B2"/>
      </w:pPr>
      <w:r w:rsidRPr="00DE7B59">
        <w:t>…</w:t>
      </w:r>
    </w:p>
    <w:p w14:paraId="7D308794" w14:textId="77777777" w:rsidR="00DA3359" w:rsidRPr="00DE7B59" w:rsidRDefault="00DA3359" w:rsidP="00DA3359">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9CE3DEA" w14:textId="77777777" w:rsidR="00DA3359" w:rsidRPr="00DE7B59" w:rsidRDefault="00DA3359" w:rsidP="00DA3359">
      <w:pPr>
        <w:rPr>
          <w:lang w:eastAsia="zh-CN"/>
        </w:rPr>
      </w:pPr>
      <w:r w:rsidRPr="00DE7B59">
        <w:rPr>
          <w:lang w:eastAsia="zh-CN"/>
        </w:rPr>
        <w:t>…</w:t>
      </w:r>
    </w:p>
    <w:p w14:paraId="082A0B4F" w14:textId="77777777" w:rsidR="00DA3359" w:rsidRPr="00DE7B59" w:rsidRDefault="00DA3359" w:rsidP="00E13EC1">
      <w:pPr>
        <w:pStyle w:val="H6"/>
        <w:rPr>
          <w:rFonts w:eastAsia="DengXian"/>
        </w:rPr>
      </w:pPr>
      <w:r w:rsidRPr="00DE7B59">
        <w:rPr>
          <w:rFonts w:eastAsia="DengXian"/>
        </w:rPr>
        <w:t>7.1.1.3.15.2.3</w:t>
      </w:r>
      <w:r w:rsidRPr="00DE7B59">
        <w:rPr>
          <w:rFonts w:eastAsia="DengXian"/>
        </w:rPr>
        <w:tab/>
        <w:t>Test description</w:t>
      </w:r>
    </w:p>
    <w:p w14:paraId="50008C3F" w14:textId="77777777" w:rsidR="00DA3359" w:rsidRPr="00DE7B59" w:rsidRDefault="00DA3359" w:rsidP="00E13EC1">
      <w:pPr>
        <w:pStyle w:val="H6"/>
        <w:rPr>
          <w:rFonts w:eastAsia="DengXian"/>
        </w:rPr>
      </w:pPr>
      <w:r w:rsidRPr="00DE7B59">
        <w:rPr>
          <w:rFonts w:eastAsia="DengXian"/>
        </w:rPr>
        <w:t>7.1.1.3.15.2.3.1</w:t>
      </w:r>
      <w:r w:rsidRPr="00DE7B59">
        <w:rPr>
          <w:rFonts w:eastAsia="DengXian"/>
        </w:rPr>
        <w:tab/>
        <w:t>Pre-test conditions</w:t>
      </w:r>
    </w:p>
    <w:p w14:paraId="40112FB8" w14:textId="77777777" w:rsidR="00DA3359" w:rsidRPr="00DE7B59" w:rsidRDefault="00DA3359" w:rsidP="00DA3359">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7.1.1.3.15.2.3.1-1.</w:t>
      </w:r>
    </w:p>
    <w:p w14:paraId="6E606FB8" w14:textId="77777777" w:rsidR="00DA3359" w:rsidRPr="00DE7B59" w:rsidRDefault="00DA3359" w:rsidP="00E13EC1">
      <w:pPr>
        <w:pStyle w:val="TH"/>
        <w:rPr>
          <w:rFonts w:eastAsia="DengXian"/>
          <w:lang w:eastAsia="sv-SE"/>
        </w:rPr>
      </w:pPr>
      <w:r w:rsidRPr="00DE7B59">
        <w:rPr>
          <w:rFonts w:eastAsia="DengXian"/>
          <w:lang w:eastAsia="sv-SE"/>
        </w:rPr>
        <w:t>Table 7.1.1.3.15.2.3.1-1: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DA3359" w:rsidRPr="00DE7B59" w14:paraId="149196B4" w14:textId="77777777" w:rsidTr="00DA3359">
        <w:tc>
          <w:tcPr>
            <w:tcW w:w="4560" w:type="dxa"/>
            <w:tcBorders>
              <w:top w:val="single" w:sz="4" w:space="0" w:color="auto"/>
              <w:left w:val="single" w:sz="4" w:space="0" w:color="auto"/>
              <w:bottom w:val="single" w:sz="4" w:space="0" w:color="auto"/>
              <w:right w:val="single" w:sz="4" w:space="0" w:color="auto"/>
            </w:tcBorders>
            <w:hideMark/>
          </w:tcPr>
          <w:p w14:paraId="04AAE9CC" w14:textId="77777777" w:rsidR="00DA3359" w:rsidRPr="00DE7B59" w:rsidRDefault="00DA3359">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BD7E5A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ms80</w:t>
            </w:r>
          </w:p>
        </w:tc>
      </w:tr>
    </w:tbl>
    <w:p w14:paraId="304F2DDD" w14:textId="77777777" w:rsidR="00DA3359" w:rsidRPr="00DE7B59" w:rsidRDefault="00DA3359" w:rsidP="00DA3359">
      <w:pPr>
        <w:rPr>
          <w:rFonts w:eastAsia="DengXian"/>
          <w:lang w:eastAsia="sv-SE"/>
        </w:rPr>
      </w:pPr>
    </w:p>
    <w:p w14:paraId="689F5325" w14:textId="77777777" w:rsidR="00DA3359" w:rsidRPr="00DE7B59" w:rsidRDefault="00DA3359" w:rsidP="00E13EC1">
      <w:pPr>
        <w:pStyle w:val="H6"/>
        <w:rPr>
          <w:rFonts w:eastAsia="DengXian"/>
        </w:rPr>
      </w:pPr>
      <w:r w:rsidRPr="00DE7B59">
        <w:rPr>
          <w:rFonts w:eastAsia="DengXian"/>
        </w:rPr>
        <w:t>7.1.1.3.15.2.3.2</w:t>
      </w:r>
      <w:r w:rsidRPr="00DE7B59">
        <w:rPr>
          <w:rFonts w:eastAsia="DengXian"/>
        </w:rPr>
        <w:tab/>
        <w:t>Test procedure sequence</w:t>
      </w:r>
    </w:p>
    <w:p w14:paraId="4345A6CE" w14:textId="77777777" w:rsidR="00DA3359" w:rsidRPr="00DE7B59" w:rsidRDefault="00DA3359" w:rsidP="00E13EC1">
      <w:pPr>
        <w:pStyle w:val="TH"/>
        <w:rPr>
          <w:rFonts w:eastAsia="DengXian"/>
        </w:rPr>
      </w:pPr>
      <w:r w:rsidRPr="00DE7B59">
        <w:rPr>
          <w:rFonts w:eastAsia="DengXian"/>
        </w:rPr>
        <w:t>Table 7.1.1.3.15.2.3.2-1: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3359" w:rsidRPr="00DE7B59" w14:paraId="33B1F1F5" w14:textId="77777777" w:rsidTr="00622E6C">
        <w:tc>
          <w:tcPr>
            <w:tcW w:w="649" w:type="dxa"/>
            <w:tcBorders>
              <w:top w:val="single" w:sz="4" w:space="0" w:color="auto"/>
              <w:left w:val="single" w:sz="4" w:space="0" w:color="auto"/>
              <w:bottom w:val="nil"/>
              <w:right w:val="single" w:sz="4" w:space="0" w:color="auto"/>
            </w:tcBorders>
            <w:hideMark/>
          </w:tcPr>
          <w:p w14:paraId="621D0A0C" w14:textId="77777777" w:rsidR="00DA3359" w:rsidRPr="00DE7B59" w:rsidRDefault="00DA3359">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0F1746B4"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0020CA"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1EF69E1B"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761C388A"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Verdict</w:t>
            </w:r>
          </w:p>
        </w:tc>
      </w:tr>
      <w:tr w:rsidR="00DA3359" w:rsidRPr="00DE7B59" w14:paraId="32EF2167" w14:textId="77777777" w:rsidTr="00622E6C">
        <w:tc>
          <w:tcPr>
            <w:tcW w:w="649" w:type="dxa"/>
            <w:tcBorders>
              <w:top w:val="nil"/>
              <w:left w:val="single" w:sz="4" w:space="0" w:color="auto"/>
              <w:bottom w:val="single" w:sz="4" w:space="0" w:color="auto"/>
              <w:right w:val="single" w:sz="4" w:space="0" w:color="auto"/>
            </w:tcBorders>
          </w:tcPr>
          <w:p w14:paraId="4C9C062A" w14:textId="77777777" w:rsidR="00DA3359" w:rsidRPr="00DE7B59" w:rsidRDefault="00DA3359">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18A56203" w14:textId="77777777" w:rsidR="00DA3359" w:rsidRPr="00DE7B59" w:rsidRDefault="00DA3359">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BADBE0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35F90BE"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3440BB71" w14:textId="77777777" w:rsidR="00DA3359" w:rsidRPr="00DE7B59" w:rsidRDefault="00DA3359">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2639F9D" w14:textId="77777777" w:rsidR="00DA3359" w:rsidRPr="00DE7B59" w:rsidRDefault="00DA3359">
            <w:pPr>
              <w:keepNext/>
              <w:keepLines/>
              <w:spacing w:after="0"/>
              <w:jc w:val="center"/>
              <w:rPr>
                <w:rFonts w:ascii="Arial" w:eastAsia="DengXian" w:hAnsi="Arial"/>
                <w:b/>
                <w:sz w:val="18"/>
              </w:rPr>
            </w:pPr>
          </w:p>
        </w:tc>
      </w:tr>
      <w:tr w:rsidR="00DA3359" w:rsidRPr="00DE7B59" w14:paraId="40C6CDA4" w14:textId="77777777" w:rsidTr="00622E6C">
        <w:tc>
          <w:tcPr>
            <w:tcW w:w="649" w:type="dxa"/>
            <w:tcBorders>
              <w:top w:val="nil"/>
              <w:left w:val="single" w:sz="4" w:space="0" w:color="auto"/>
              <w:bottom w:val="single" w:sz="4" w:space="0" w:color="auto"/>
              <w:right w:val="single" w:sz="4" w:space="0" w:color="auto"/>
            </w:tcBorders>
            <w:hideMark/>
          </w:tcPr>
          <w:p w14:paraId="1AE13E51" w14:textId="77777777" w:rsidR="00DA3359" w:rsidRPr="00DE7B59" w:rsidRDefault="00DA3359" w:rsidP="00E13EC1">
            <w:pPr>
              <w:pStyle w:val="TAC"/>
              <w:rPr>
                <w:rFonts w:eastAsia="DengXian"/>
              </w:rPr>
            </w:pPr>
            <w:r w:rsidRPr="00DE7B59">
              <w:rPr>
                <w:rFonts w:eastAsia="DengXian"/>
              </w:rPr>
              <w:t>1</w:t>
            </w:r>
          </w:p>
        </w:tc>
        <w:tc>
          <w:tcPr>
            <w:tcW w:w="3970" w:type="dxa"/>
            <w:tcBorders>
              <w:top w:val="nil"/>
              <w:left w:val="single" w:sz="4" w:space="0" w:color="auto"/>
              <w:bottom w:val="single" w:sz="4" w:space="0" w:color="auto"/>
              <w:right w:val="single" w:sz="4" w:space="0" w:color="auto"/>
            </w:tcBorders>
          </w:tcPr>
          <w:p w14:paraId="66A1133F" w14:textId="77777777" w:rsidR="003235AF" w:rsidRPr="00DE7B59" w:rsidRDefault="00DA3359" w:rsidP="00E13EC1">
            <w:pPr>
              <w:pStyle w:val="TAL"/>
              <w:rPr>
                <w:rFonts w:eastAsia="DengXian"/>
              </w:rPr>
            </w:pPr>
            <w:r w:rsidRPr="00DE7B59">
              <w:rPr>
                <w:rFonts w:eastAsia="DengXian"/>
              </w:rPr>
              <w:t xml:space="preserve">SS transmits an RRCReconfiguration message to config </w:t>
            </w:r>
            <w:r w:rsidRPr="00DE7B59">
              <w:rPr>
                <w:rFonts w:eastAsia="DengXian"/>
                <w:lang w:eastAsia="zh-CN"/>
              </w:rPr>
              <w:t>Type</w:t>
            </w:r>
            <w:r w:rsidRPr="00DE7B59">
              <w:rPr>
                <w:rFonts w:eastAsia="DengXian"/>
              </w:rPr>
              <w:t xml:space="preserve"> 2 configured grant </w:t>
            </w:r>
            <w:r w:rsidRPr="00DE7B59">
              <w:rPr>
                <w:rFonts w:eastAsia="DengXian"/>
                <w:lang w:eastAsia="zh-CN"/>
              </w:rPr>
              <w:t>with</w:t>
            </w:r>
            <w:r w:rsidRPr="00DE7B59">
              <w:rPr>
                <w:rFonts w:eastAsia="DengXian"/>
              </w:rPr>
              <w:t xml:space="preserve"> </w:t>
            </w:r>
            <w:r w:rsidRPr="00DE7B59">
              <w:rPr>
                <w:rFonts w:eastAsia="DengXian"/>
                <w:lang w:eastAsia="zh-CN"/>
              </w:rPr>
              <w:t>repK</w:t>
            </w:r>
            <w:r w:rsidRPr="00DE7B59">
              <w:rPr>
                <w:rFonts w:eastAsia="DengXian"/>
              </w:rPr>
              <w:t xml:space="preserve"> and PUSCH TDRA table including numberOfSlotsTBoMS-r17 and numberOfRepetitions.</w:t>
            </w:r>
          </w:p>
          <w:p w14:paraId="7E43F564" w14:textId="71084DE4" w:rsidR="00DA3359" w:rsidRPr="00DE7B59" w:rsidRDefault="009C45F4" w:rsidP="00E13EC1">
            <w:pPr>
              <w:pStyle w:val="TAL"/>
              <w:rPr>
                <w:rFonts w:eastAsia="DengXian"/>
                <w:lang w:eastAsia="en-US"/>
              </w:rPr>
            </w:pPr>
            <w:r w:rsidRPr="00DE7B59">
              <w:rPr>
                <w:rFonts w:eastAsia="DengXian"/>
              </w:rPr>
              <w:t>Note 1</w:t>
            </w:r>
          </w:p>
        </w:tc>
        <w:tc>
          <w:tcPr>
            <w:tcW w:w="709" w:type="dxa"/>
            <w:tcBorders>
              <w:top w:val="single" w:sz="4" w:space="0" w:color="auto"/>
              <w:left w:val="single" w:sz="4" w:space="0" w:color="auto"/>
              <w:bottom w:val="single" w:sz="4" w:space="0" w:color="auto"/>
              <w:right w:val="single" w:sz="4" w:space="0" w:color="auto"/>
            </w:tcBorders>
            <w:hideMark/>
          </w:tcPr>
          <w:p w14:paraId="102A0B78"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806C419" w14:textId="77777777" w:rsidR="00DA3359" w:rsidRPr="00DE7B59" w:rsidRDefault="00DA3359" w:rsidP="00E13EC1">
            <w:pPr>
              <w:pStyle w:val="TAL"/>
              <w:rPr>
                <w:rFonts w:eastAsia="DengXian"/>
              </w:rPr>
            </w:pPr>
            <w:r w:rsidRPr="00DE7B59">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769DD430" w14:textId="77777777" w:rsidR="00DA3359" w:rsidRPr="00DE7B59" w:rsidRDefault="00DA3359"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1FE21EDD" w14:textId="77777777" w:rsidR="00DA3359" w:rsidRPr="00DE7B59" w:rsidRDefault="00DA3359" w:rsidP="00E13EC1">
            <w:pPr>
              <w:pStyle w:val="TAC"/>
              <w:rPr>
                <w:rFonts w:eastAsia="DengXian"/>
              </w:rPr>
            </w:pPr>
            <w:r w:rsidRPr="00DE7B59">
              <w:rPr>
                <w:rFonts w:eastAsia="DengXian"/>
              </w:rPr>
              <w:t>-</w:t>
            </w:r>
          </w:p>
        </w:tc>
      </w:tr>
      <w:tr w:rsidR="00DA3359" w:rsidRPr="00DE7B59" w14:paraId="559811B6" w14:textId="77777777" w:rsidTr="00622E6C">
        <w:tc>
          <w:tcPr>
            <w:tcW w:w="649" w:type="dxa"/>
            <w:tcBorders>
              <w:top w:val="nil"/>
              <w:left w:val="single" w:sz="4" w:space="0" w:color="auto"/>
              <w:bottom w:val="single" w:sz="4" w:space="0" w:color="auto"/>
              <w:right w:val="single" w:sz="4" w:space="0" w:color="auto"/>
            </w:tcBorders>
            <w:hideMark/>
          </w:tcPr>
          <w:p w14:paraId="25CBDFC0" w14:textId="77777777" w:rsidR="00DA3359" w:rsidRPr="00DE7B59" w:rsidRDefault="00DA3359" w:rsidP="00E13EC1">
            <w:pPr>
              <w:pStyle w:val="TAC"/>
              <w:rPr>
                <w:rFonts w:eastAsia="DengXian"/>
              </w:rPr>
            </w:pPr>
            <w:r w:rsidRPr="00DE7B59">
              <w:rPr>
                <w:rFonts w:eastAsia="DengXian"/>
              </w:rPr>
              <w:t>2</w:t>
            </w:r>
          </w:p>
        </w:tc>
        <w:tc>
          <w:tcPr>
            <w:tcW w:w="3970" w:type="dxa"/>
            <w:tcBorders>
              <w:top w:val="nil"/>
              <w:left w:val="single" w:sz="4" w:space="0" w:color="auto"/>
              <w:bottom w:val="single" w:sz="4" w:space="0" w:color="auto"/>
              <w:right w:val="single" w:sz="4" w:space="0" w:color="auto"/>
            </w:tcBorders>
          </w:tcPr>
          <w:p w14:paraId="27D571A5" w14:textId="2E627334" w:rsidR="00DA3359" w:rsidRPr="00DE7B59" w:rsidRDefault="00DA3359" w:rsidP="00E13EC1">
            <w:pPr>
              <w:pStyle w:val="TAL"/>
              <w:rPr>
                <w:rFonts w:eastAsia="DengXian"/>
                <w:lang w:eastAsia="zh-CN"/>
              </w:rPr>
            </w:pPr>
            <w:r w:rsidRPr="00DE7B59">
              <w:rPr>
                <w:rFonts w:eastAsia="DengXian"/>
                <w:lang w:eastAsia="zh-CN"/>
              </w:rPr>
              <w:t>UE transmits an RRCReconfigurationComplete message</w:t>
            </w:r>
            <w:r w:rsidRPr="00DE7B59">
              <w:rPr>
                <w:rFonts w:eastAsia="DengXian"/>
              </w:rPr>
              <w:t>.</w:t>
            </w:r>
            <w:r w:rsidR="00622E6C" w:rsidRPr="00DE7B59">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42759936" w14:textId="77777777" w:rsidR="00DA3359" w:rsidRPr="00DE7B59" w:rsidRDefault="00DA3359"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4839764" w14:textId="77777777" w:rsidR="00DA3359" w:rsidRPr="00DE7B59" w:rsidRDefault="00DA3359" w:rsidP="00E13EC1">
            <w:pPr>
              <w:pStyle w:val="TAL"/>
              <w:rPr>
                <w:rFonts w:eastAsia="DengXian"/>
              </w:rPr>
            </w:pPr>
            <w:r w:rsidRPr="00DE7B59">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753AAF3" w14:textId="77777777" w:rsidR="00DA3359" w:rsidRPr="00DE7B59" w:rsidRDefault="00DA3359"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1FD1FB07" w14:textId="77777777" w:rsidR="00DA3359" w:rsidRPr="00DE7B59" w:rsidRDefault="00DA3359" w:rsidP="00E13EC1">
            <w:pPr>
              <w:pStyle w:val="TAC"/>
              <w:rPr>
                <w:rFonts w:eastAsia="DengXian"/>
              </w:rPr>
            </w:pPr>
            <w:r w:rsidRPr="00DE7B59">
              <w:rPr>
                <w:rFonts w:eastAsia="DengXian"/>
              </w:rPr>
              <w:t>-</w:t>
            </w:r>
          </w:p>
        </w:tc>
      </w:tr>
      <w:tr w:rsidR="00DA3359" w:rsidRPr="00DE7B59" w14:paraId="5305F315"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5EC489C" w14:textId="77777777" w:rsidR="00DA3359" w:rsidRPr="00DE7B59" w:rsidRDefault="00DA3359" w:rsidP="00E13EC1">
            <w:pPr>
              <w:pStyle w:val="TAC"/>
              <w:rPr>
                <w:rFonts w:eastAsia="DengXian"/>
                <w:lang w:eastAsia="en-US"/>
              </w:rPr>
            </w:pPr>
            <w:r w:rsidRPr="00DE7B59">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14AA6C2E" w14:textId="77777777" w:rsidR="00DA3359" w:rsidRPr="00DE7B59" w:rsidRDefault="00DA3359"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904DC94"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7A8EF89F"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9E4EA50"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3DFDF753" w14:textId="77777777" w:rsidR="00DA3359" w:rsidRPr="00DE7B59" w:rsidRDefault="00DA3359" w:rsidP="00E13EC1">
            <w:pPr>
              <w:pStyle w:val="TAC"/>
              <w:rPr>
                <w:rFonts w:eastAsia="DengXian"/>
              </w:rPr>
            </w:pPr>
            <w:r w:rsidRPr="00DE7B59">
              <w:rPr>
                <w:rFonts w:eastAsia="DengXian"/>
              </w:rPr>
              <w:t>-</w:t>
            </w:r>
          </w:p>
        </w:tc>
      </w:tr>
      <w:tr w:rsidR="00DA3359" w:rsidRPr="00DE7B59" w14:paraId="1E5687C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64B54DB" w14:textId="77777777" w:rsidR="00DA3359" w:rsidRPr="00DE7B59" w:rsidRDefault="00DA3359" w:rsidP="00E13EC1">
            <w:pPr>
              <w:pStyle w:val="TAC"/>
              <w:rPr>
                <w:rFonts w:eastAsia="DengXian"/>
              </w:rPr>
            </w:pPr>
            <w:r w:rsidRPr="00DE7B59">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33032270" w14:textId="77777777" w:rsidR="00DA3359" w:rsidRPr="00DE7B59" w:rsidRDefault="00DA3359" w:rsidP="00E13EC1">
            <w:pPr>
              <w:pStyle w:val="TAL"/>
              <w:rPr>
                <w:rFonts w:eastAsia="DengXian"/>
              </w:rPr>
            </w:pPr>
            <w:r w:rsidRPr="00DE7B59">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1A4CE41A" w14:textId="77777777" w:rsidR="00DA3359" w:rsidRPr="00DE7B59" w:rsidRDefault="00DA3359"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12D782E1" w14:textId="77777777" w:rsidR="00DA3359" w:rsidRPr="00DE7B59" w:rsidRDefault="00DA3359" w:rsidP="00E13EC1">
            <w:pPr>
              <w:pStyle w:val="TAL"/>
              <w:rPr>
                <w:rFonts w:eastAsia="DengXian"/>
              </w:rPr>
            </w:pPr>
            <w:r w:rsidRPr="00DE7B59">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70C4A583"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30E8023" w14:textId="77777777" w:rsidR="00DA3359" w:rsidRPr="00DE7B59" w:rsidRDefault="00DA3359" w:rsidP="00E13EC1">
            <w:pPr>
              <w:pStyle w:val="TAC"/>
              <w:rPr>
                <w:rFonts w:eastAsia="DengXian"/>
              </w:rPr>
            </w:pPr>
            <w:r w:rsidRPr="00DE7B59">
              <w:rPr>
                <w:rFonts w:eastAsia="DengXian"/>
              </w:rPr>
              <w:t>-</w:t>
            </w:r>
          </w:p>
        </w:tc>
      </w:tr>
      <w:tr w:rsidR="00DA3359" w:rsidRPr="00DE7B59" w14:paraId="69A82C0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8A36E39" w14:textId="77777777" w:rsidR="00DA3359" w:rsidRPr="00DE7B59" w:rsidRDefault="00DA3359" w:rsidP="00E13EC1">
            <w:pPr>
              <w:pStyle w:val="TAC"/>
              <w:rPr>
                <w:rFonts w:eastAsia="DengXian"/>
              </w:rPr>
            </w:pPr>
            <w:r w:rsidRPr="00DE7B59">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30C882DC" w14:textId="77777777" w:rsidR="00DA3359" w:rsidRPr="00DE7B59" w:rsidRDefault="00DA3359" w:rsidP="00E13EC1">
            <w:pPr>
              <w:pStyle w:val="TAL"/>
              <w:rPr>
                <w:rFonts w:eastAsia="DengXian"/>
              </w:rPr>
            </w:pPr>
            <w:r w:rsidRPr="00DE7B59">
              <w:rPr>
                <w:rFonts w:eastAsia="DengXian"/>
              </w:rPr>
              <w:t>The SS allocate</w:t>
            </w:r>
            <w:r w:rsidRPr="00DE7B59">
              <w:rPr>
                <w:rFonts w:eastAsia="DengXian"/>
                <w:lang w:eastAsia="zh-CN"/>
              </w:rPr>
              <w:t>s an</w:t>
            </w:r>
            <w:r w:rsidRPr="00DE7B59">
              <w:rPr>
                <w:rFonts w:eastAsia="DengXian"/>
              </w:rPr>
              <w:t xml:space="preserve"> UL Grant in slot n which satisfies following conditions:</w:t>
            </w:r>
          </w:p>
          <w:p w14:paraId="1750F908" w14:textId="3560106A"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sufficient to transmit the MAC SDU to loop back in 4 slots;</w:t>
            </w:r>
          </w:p>
          <w:p w14:paraId="5EDF5750" w14:textId="3CCEFD1F"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NDI indicates new transmission;</w:t>
            </w:r>
          </w:p>
          <w:p w14:paraId="39257BB8" w14:textId="78CB670D"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RV indicates rv</w:t>
            </w:r>
            <w:r w:rsidR="00DA3359" w:rsidRPr="00DE7B59">
              <w:rPr>
                <w:rFonts w:eastAsia="DengXian"/>
                <w:vertAlign w:val="superscript"/>
                <w:lang w:eastAsia="zh-CN"/>
              </w:rPr>
              <w:t xml:space="preserve">ID </w:t>
            </w:r>
            <w:r w:rsidR="00DA3359" w:rsidRPr="00DE7B59">
              <w:rPr>
                <w:rFonts w:eastAsia="DengXian"/>
                <w:lang w:eastAsia="zh-CN"/>
              </w:rPr>
              <w:t>= 0;</w:t>
            </w:r>
          </w:p>
          <w:p w14:paraId="6E080BA5" w14:textId="7CEB73DB"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 xml:space="preserve">TDRA </w:t>
            </w:r>
            <w:r w:rsidR="00622E6C" w:rsidRPr="00DE7B59">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45B3B5EC"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1A56F7AD" w14:textId="77777777" w:rsidR="00DA3359" w:rsidRPr="00DE7B59" w:rsidRDefault="00DA3359"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56872A1"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302489A" w14:textId="77777777" w:rsidR="00DA3359" w:rsidRPr="00DE7B59" w:rsidRDefault="00DA3359" w:rsidP="00E13EC1">
            <w:pPr>
              <w:pStyle w:val="TAC"/>
              <w:rPr>
                <w:rFonts w:eastAsia="DengXian"/>
              </w:rPr>
            </w:pPr>
            <w:r w:rsidRPr="00DE7B59">
              <w:rPr>
                <w:rFonts w:eastAsia="DengXian"/>
              </w:rPr>
              <w:t>-</w:t>
            </w:r>
          </w:p>
        </w:tc>
      </w:tr>
      <w:tr w:rsidR="00DA3359" w:rsidRPr="00DE7B59" w14:paraId="266E9827"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3AE4B47" w14:textId="77777777" w:rsidR="00DA3359" w:rsidRPr="00DE7B59" w:rsidRDefault="00DA3359" w:rsidP="00E13EC1">
            <w:pPr>
              <w:pStyle w:val="TAC"/>
              <w:rPr>
                <w:rFonts w:eastAsia="DengXian"/>
              </w:rPr>
            </w:pPr>
            <w:r w:rsidRPr="00DE7B59">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AF1CEDA" w14:textId="77777777" w:rsidR="003235AF" w:rsidRPr="00DE7B59" w:rsidRDefault="00DA3359" w:rsidP="00E13EC1">
            <w:pPr>
              <w:pStyle w:val="TAL"/>
              <w:rPr>
                <w:rFonts w:eastAsia="DengXian"/>
                <w:lang w:eastAsia="zh-CN"/>
              </w:rPr>
            </w:pPr>
            <w:r w:rsidRPr="00DE7B59">
              <w:rPr>
                <w:rFonts w:eastAsia="DengXian"/>
              </w:rPr>
              <w:t xml:space="preserve">Check: Does the UE transmit a MAC PDU including one RLC SDU, in HARQ process 1, RV 0, and in 4 slots suitable for UL transmission which start from n+4, and repeat </w:t>
            </w:r>
            <w:r w:rsidRPr="00DE7B59">
              <w:rPr>
                <w:rFonts w:eastAsia="DengXian"/>
                <w:lang w:eastAsia="zh-CN"/>
              </w:rPr>
              <w:t>transmitting</w:t>
            </w:r>
            <w:r w:rsidRPr="00DE7B59">
              <w:rPr>
                <w:rFonts w:eastAsia="DengXian"/>
              </w:rPr>
              <w:t xml:space="preserve"> this MAC PDU 7 times, each on 4 slots suitable for UL transmission</w:t>
            </w:r>
            <w:r w:rsidRPr="00DE7B59">
              <w:rPr>
                <w:rFonts w:eastAsia="DengXian"/>
                <w:lang w:eastAsia="zh-CN"/>
              </w:rPr>
              <w:t xml:space="preserve"> and with same resource allocation but different redundancy version?</w:t>
            </w:r>
          </w:p>
          <w:p w14:paraId="29919322" w14:textId="59916C3A" w:rsidR="00DA3359" w:rsidRPr="00DE7B59" w:rsidRDefault="00622E6C" w:rsidP="00E13EC1">
            <w:pPr>
              <w:pStyle w:val="TAL"/>
              <w:rPr>
                <w:rFonts w:eastAsia="DengXian"/>
                <w:lang w:eastAsia="zh-CN"/>
              </w:rPr>
            </w:pPr>
            <w:r w:rsidRPr="00DE7B59">
              <w:rPr>
                <w:rFonts w:eastAsia="DengXian"/>
                <w:lang w:eastAsia="zh-CN"/>
              </w:rPr>
              <w:t>Note 3</w:t>
            </w:r>
          </w:p>
        </w:tc>
        <w:tc>
          <w:tcPr>
            <w:tcW w:w="709" w:type="dxa"/>
            <w:tcBorders>
              <w:top w:val="single" w:sz="4" w:space="0" w:color="auto"/>
              <w:left w:val="single" w:sz="4" w:space="0" w:color="auto"/>
              <w:bottom w:val="single" w:sz="4" w:space="0" w:color="auto"/>
              <w:right w:val="single" w:sz="4" w:space="0" w:color="auto"/>
            </w:tcBorders>
            <w:hideMark/>
          </w:tcPr>
          <w:p w14:paraId="50C63A9F" w14:textId="77777777" w:rsidR="00DA3359" w:rsidRPr="00DE7B59" w:rsidRDefault="00DA3359"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FC3B33C"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1BFFDF4" w14:textId="77777777" w:rsidR="00DA3359" w:rsidRPr="00DE7B59" w:rsidRDefault="00DA3359" w:rsidP="00E13EC1">
            <w:pPr>
              <w:pStyle w:val="TAC"/>
              <w:rPr>
                <w:rFonts w:eastAsia="DengXian"/>
              </w:rPr>
            </w:pPr>
            <w:r w:rsidRPr="00DE7B59">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D7E6ED3" w14:textId="77777777" w:rsidR="00DA3359" w:rsidRPr="00DE7B59" w:rsidRDefault="00DA3359" w:rsidP="00E13EC1">
            <w:pPr>
              <w:pStyle w:val="TAC"/>
              <w:rPr>
                <w:rFonts w:eastAsia="DengXian"/>
              </w:rPr>
            </w:pPr>
            <w:r w:rsidRPr="00DE7B59">
              <w:rPr>
                <w:rFonts w:eastAsia="DengXian"/>
              </w:rPr>
              <w:t>P</w:t>
            </w:r>
          </w:p>
        </w:tc>
      </w:tr>
      <w:tr w:rsidR="00DA3359" w:rsidRPr="00DE7B59" w14:paraId="020CD9FA"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BCFE19D" w14:textId="77777777" w:rsidR="00DA3359" w:rsidRPr="00DE7B59" w:rsidRDefault="00DA3359" w:rsidP="00E13EC1">
            <w:pPr>
              <w:pStyle w:val="TAC"/>
              <w:rPr>
                <w:rFonts w:eastAsia="DengXian"/>
              </w:rPr>
            </w:pPr>
            <w:r w:rsidRPr="00DE7B59">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710F2EE1" w14:textId="4765AFFF" w:rsidR="00DA3359" w:rsidRPr="00DE7B59" w:rsidRDefault="00DA3359" w:rsidP="00E13EC1">
            <w:pPr>
              <w:pStyle w:val="TAL"/>
              <w:rPr>
                <w:rFonts w:eastAsia="DengXian"/>
              </w:rPr>
            </w:pPr>
            <w:r w:rsidRPr="00DE7B59">
              <w:rPr>
                <w:rFonts w:eastAsia="DengXian"/>
              </w:rPr>
              <w:t xml:space="preserve">SS transmits a MAC PDU containing an RLC STATUS PDU acknowledging the reception of the AMD PDU in step </w:t>
            </w:r>
            <w:r w:rsidR="00622E6C" w:rsidRPr="00DE7B59">
              <w:rPr>
                <w:rFonts w:eastAsia="DengXian"/>
              </w:rPr>
              <w:t>6</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6E866ED6"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65706BF" w14:textId="77777777" w:rsidR="00DA3359" w:rsidRPr="00DE7B59" w:rsidRDefault="00DA3359"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3AAA2BB"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0431B581" w14:textId="77777777" w:rsidR="00DA3359" w:rsidRPr="00DE7B59" w:rsidRDefault="00DA3359" w:rsidP="00E13EC1">
            <w:pPr>
              <w:pStyle w:val="TAC"/>
              <w:rPr>
                <w:rFonts w:eastAsia="DengXian"/>
              </w:rPr>
            </w:pPr>
          </w:p>
        </w:tc>
      </w:tr>
      <w:tr w:rsidR="00DA3359" w:rsidRPr="00DE7B59" w14:paraId="47C9500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2130391" w14:textId="77777777" w:rsidR="00DA3359" w:rsidRPr="00DE7B59" w:rsidRDefault="00DA3359" w:rsidP="00E13EC1">
            <w:pPr>
              <w:pStyle w:val="TAC"/>
              <w:rPr>
                <w:rFonts w:eastAsia="DengXian"/>
                <w:lang w:eastAsia="zh-CN"/>
              </w:rPr>
            </w:pPr>
            <w:r w:rsidRPr="00DE7B59">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E7CB0E9" w14:textId="77777777" w:rsidR="00DA3359" w:rsidRPr="00DE7B59" w:rsidRDefault="00DA3359" w:rsidP="00E13EC1">
            <w:pPr>
              <w:pStyle w:val="TAL"/>
              <w:rPr>
                <w:rFonts w:eastAsia="DengXian"/>
                <w:lang w:eastAsia="zh-CN"/>
              </w:rPr>
            </w:pPr>
            <w:r w:rsidRPr="00DE7B59">
              <w:rPr>
                <w:rFonts w:eastAsia="DengXian"/>
                <w:lang w:eastAsia="zh-CN"/>
              </w:rPr>
              <w:t>The SS sends a DCI to activate the configured grant which satisfies following conditions:</w:t>
            </w:r>
          </w:p>
          <w:p w14:paraId="409BC651" w14:textId="1B268B73"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sufficient to transmit the MAC SDU to loop back in 2 slots.</w:t>
            </w:r>
          </w:p>
          <w:p w14:paraId="3313EC04" w14:textId="51721BAB"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 xml:space="preserve">TDRA </w:t>
            </w:r>
            <w:r w:rsidR="00622E6C" w:rsidRPr="00DE7B59">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1E522016"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FA59C2C" w14:textId="77777777" w:rsidR="00DA3359" w:rsidRPr="00DE7B59" w:rsidRDefault="00DA3359"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F6515F5" w14:textId="77777777" w:rsidR="00DA3359" w:rsidRPr="00DE7B59" w:rsidRDefault="00DA3359"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040826E8" w14:textId="77777777" w:rsidR="00DA3359" w:rsidRPr="00DE7B59" w:rsidRDefault="00DA3359" w:rsidP="00E13EC1">
            <w:pPr>
              <w:pStyle w:val="TAC"/>
              <w:rPr>
                <w:rFonts w:eastAsia="DengXian"/>
              </w:rPr>
            </w:pPr>
            <w:r w:rsidRPr="00DE7B59">
              <w:rPr>
                <w:rFonts w:eastAsia="DengXian"/>
              </w:rPr>
              <w:t>-</w:t>
            </w:r>
          </w:p>
        </w:tc>
      </w:tr>
      <w:tr w:rsidR="00DA3359" w:rsidRPr="00DE7B59" w14:paraId="785D4EC8"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110FC36F" w14:textId="77777777" w:rsidR="00DA3359" w:rsidRPr="00DE7B59" w:rsidRDefault="00DA3359" w:rsidP="00E13EC1">
            <w:pPr>
              <w:pStyle w:val="TAC"/>
              <w:rPr>
                <w:rFonts w:eastAsia="DengXian"/>
                <w:lang w:eastAsia="zh-CN"/>
              </w:rPr>
            </w:pPr>
            <w:r w:rsidRPr="00DE7B59">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24C93738" w14:textId="77777777" w:rsidR="00DA3359" w:rsidRPr="00DE7B59" w:rsidRDefault="00DA3359"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658142B"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C0A91A3"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C81CFCB" w14:textId="77777777" w:rsidR="00DA3359" w:rsidRPr="00DE7B59" w:rsidRDefault="00DA3359"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B0D4D59" w14:textId="77777777" w:rsidR="00DA3359" w:rsidRPr="00DE7B59" w:rsidRDefault="00DA3359" w:rsidP="00E13EC1">
            <w:pPr>
              <w:pStyle w:val="TAC"/>
              <w:rPr>
                <w:rFonts w:eastAsia="DengXian"/>
              </w:rPr>
            </w:pPr>
            <w:r w:rsidRPr="00DE7B59">
              <w:rPr>
                <w:rFonts w:eastAsia="DengXian"/>
              </w:rPr>
              <w:t>-</w:t>
            </w:r>
          </w:p>
        </w:tc>
      </w:tr>
      <w:tr w:rsidR="00DA3359" w:rsidRPr="00DE7B59" w14:paraId="6A61188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EA44DD0" w14:textId="77777777" w:rsidR="00DA3359" w:rsidRPr="00DE7B59" w:rsidRDefault="00DA3359" w:rsidP="00E13EC1">
            <w:pPr>
              <w:pStyle w:val="TAC"/>
              <w:rPr>
                <w:rFonts w:eastAsia="DengXian"/>
                <w:lang w:eastAsia="zh-CN"/>
              </w:rPr>
            </w:pPr>
            <w:r w:rsidRPr="00DE7B59">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2C6CACF3" w14:textId="78993AD6" w:rsidR="00DA3359" w:rsidRPr="00DE7B59" w:rsidRDefault="00DA3359" w:rsidP="00E13EC1">
            <w:pPr>
              <w:pStyle w:val="TAL"/>
              <w:rPr>
                <w:rFonts w:eastAsia="DengXian"/>
                <w:lang w:eastAsia="zh-CN"/>
              </w:rPr>
            </w:pPr>
            <w:r w:rsidRPr="00DE7B59">
              <w:rPr>
                <w:rFonts w:eastAsia="DengXian"/>
              </w:rPr>
              <w:t>Check: Does the UE transmit a MAC PDU including one RLC SDU in 2 slots associated with RV0 and suitable for UL transmission</w:t>
            </w:r>
            <w:r w:rsidRPr="00DE7B59">
              <w:rPr>
                <w:rFonts w:eastAsia="DengXian"/>
                <w:lang w:eastAsia="zh-CN"/>
              </w:rPr>
              <w:t xml:space="preserve">? </w:t>
            </w:r>
            <w:r w:rsidRPr="00DE7B59">
              <w:rPr>
                <w:rFonts w:eastAsia="DengXian"/>
              </w:rPr>
              <w:t xml:space="preserve">and repeat </w:t>
            </w:r>
            <w:r w:rsidRPr="00DE7B59">
              <w:rPr>
                <w:rFonts w:eastAsia="DengXian"/>
                <w:lang w:eastAsia="zh-CN"/>
              </w:rPr>
              <w:t>transmitting</w:t>
            </w:r>
            <w:r w:rsidRPr="00DE7B59">
              <w:rPr>
                <w:rFonts w:eastAsia="DengXian"/>
              </w:rPr>
              <w:t xml:space="preserve"> this MAC PDU 15 times, each on 2 slots suitable for UL transmission</w:t>
            </w:r>
            <w:r w:rsidRPr="00DE7B59">
              <w:rPr>
                <w:rFonts w:eastAsia="DengXian"/>
                <w:lang w:eastAsia="zh-CN"/>
              </w:rPr>
              <w:t xml:space="preserve"> and with same resource allocation but different redundancy version?</w:t>
            </w:r>
            <w:r w:rsidR="00622E6C" w:rsidRPr="00DE7B59">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6033BD58" w14:textId="77777777" w:rsidR="00DA3359" w:rsidRPr="00DE7B59" w:rsidRDefault="00DA3359"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BF3B55B"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F813C7A" w14:textId="77777777" w:rsidR="00DA3359" w:rsidRPr="00DE7B59" w:rsidRDefault="00DA3359" w:rsidP="00E13EC1">
            <w:pPr>
              <w:pStyle w:val="TAC"/>
              <w:rPr>
                <w:rFonts w:eastAsia="DengXian"/>
                <w:lang w:eastAsia="en-US"/>
              </w:rPr>
            </w:pPr>
            <w:r w:rsidRPr="00DE7B59">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6BF9D4AE" w14:textId="77777777" w:rsidR="00DA3359" w:rsidRPr="00DE7B59" w:rsidRDefault="00DA3359" w:rsidP="00E13EC1">
            <w:pPr>
              <w:pStyle w:val="TAC"/>
              <w:rPr>
                <w:rFonts w:eastAsia="DengXian"/>
              </w:rPr>
            </w:pPr>
            <w:r w:rsidRPr="00DE7B59">
              <w:rPr>
                <w:rFonts w:eastAsia="DengXian"/>
              </w:rPr>
              <w:t>P</w:t>
            </w:r>
          </w:p>
        </w:tc>
      </w:tr>
      <w:tr w:rsidR="00DA3359" w:rsidRPr="00DE7B59" w14:paraId="15357142"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9F72D64" w14:textId="77777777" w:rsidR="00DA3359" w:rsidRPr="00DE7B59" w:rsidRDefault="00DA3359" w:rsidP="00E13EC1">
            <w:pPr>
              <w:pStyle w:val="TAC"/>
              <w:rPr>
                <w:rFonts w:eastAsia="DengXian"/>
                <w:lang w:eastAsia="zh-CN"/>
              </w:rPr>
            </w:pPr>
            <w:r w:rsidRPr="00DE7B59">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0A952535" w14:textId="435B6805" w:rsidR="00DA3359" w:rsidRPr="00DE7B59" w:rsidRDefault="00DA3359" w:rsidP="00E13EC1">
            <w:pPr>
              <w:pStyle w:val="TAL"/>
              <w:rPr>
                <w:rFonts w:eastAsia="DengXian"/>
                <w:lang w:eastAsia="en-US"/>
              </w:rPr>
            </w:pPr>
            <w:r w:rsidRPr="00DE7B59">
              <w:rPr>
                <w:rFonts w:eastAsia="DengXian"/>
              </w:rPr>
              <w:t xml:space="preserve">SS transmits a MAC PDU containing an RLC STATUS PDU acknowledging the reception of the AMD PDU in step </w:t>
            </w:r>
            <w:r w:rsidR="00622E6C" w:rsidRPr="00DE7B59">
              <w:rPr>
                <w:rFonts w:eastAsia="DengXian"/>
              </w:rPr>
              <w:t>10</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16C1077F"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649512E" w14:textId="77777777" w:rsidR="00DA3359" w:rsidRPr="00DE7B59" w:rsidRDefault="00DA3359"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5BC1479"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B6A39BA" w14:textId="77777777" w:rsidR="00DA3359" w:rsidRPr="00DE7B59" w:rsidRDefault="00DA3359" w:rsidP="00E13EC1">
            <w:pPr>
              <w:pStyle w:val="TAC"/>
              <w:rPr>
                <w:rFonts w:eastAsia="DengXian"/>
              </w:rPr>
            </w:pPr>
          </w:p>
        </w:tc>
      </w:tr>
      <w:tr w:rsidR="00622E6C" w:rsidRPr="00DE7B59" w14:paraId="163FA545" w14:textId="77777777" w:rsidTr="00622E6C">
        <w:tc>
          <w:tcPr>
            <w:tcW w:w="9765" w:type="dxa"/>
            <w:gridSpan w:val="6"/>
            <w:tcBorders>
              <w:top w:val="single" w:sz="4" w:space="0" w:color="auto"/>
              <w:left w:val="single" w:sz="4" w:space="0" w:color="auto"/>
              <w:bottom w:val="single" w:sz="4" w:space="0" w:color="auto"/>
              <w:right w:val="single" w:sz="4" w:space="0" w:color="auto"/>
            </w:tcBorders>
          </w:tcPr>
          <w:p w14:paraId="34D1FEE0" w14:textId="77777777" w:rsidR="00622E6C" w:rsidRPr="00DE7B59" w:rsidRDefault="00622E6C" w:rsidP="00622E6C">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36.508 [7], Table 4.6.1-8 using condition </w:t>
            </w:r>
            <w:r w:rsidRPr="00DE7B59">
              <w:t>EN-DC_PSCell_HO AND RBConfig_NoKeyChange.</w:t>
            </w:r>
          </w:p>
          <w:p w14:paraId="772BA36D" w14:textId="77777777" w:rsidR="00622E6C" w:rsidRPr="00DE7B59" w:rsidRDefault="00622E6C" w:rsidP="00622E6C">
            <w:pPr>
              <w:pStyle w:val="TAN"/>
            </w:pPr>
            <w:r w:rsidRPr="00DE7B59">
              <w:rPr>
                <w:lang w:eastAsia="en-US"/>
              </w:rPr>
              <w:t>Note 2:</w:t>
            </w:r>
            <w:r w:rsidRPr="00DE7B59">
              <w:rPr>
                <w:lang w:eastAsia="en-US"/>
              </w:rPr>
              <w:tab/>
              <w:t>For EN-DC the NR RRCReconfigurationComplete message is contained in RRCConnectionReconfigurationComplete</w:t>
            </w:r>
            <w:r w:rsidRPr="00DE7B59">
              <w:t>.</w:t>
            </w:r>
          </w:p>
          <w:p w14:paraId="60297472" w14:textId="00D69462" w:rsidR="00622E6C" w:rsidRPr="00DE7B59" w:rsidRDefault="00622E6C" w:rsidP="00622E6C">
            <w:pPr>
              <w:pStyle w:val="TAN"/>
              <w:rPr>
                <w:rFonts w:eastAsia="DengXian"/>
                <w:lang w:eastAsia="zh-CN"/>
              </w:rPr>
            </w:pPr>
            <w:r w:rsidRPr="00DE7B59">
              <w:rPr>
                <w:lang w:eastAsia="en-US"/>
              </w:rPr>
              <w:t>Note 3:</w:t>
            </w:r>
            <w:r w:rsidRPr="00DE7B59">
              <w:rPr>
                <w:lang w:eastAsia="en-US"/>
              </w:rPr>
              <w:tab/>
            </w:r>
            <w:r w:rsidRPr="00DE7B59">
              <w:rPr>
                <w:rFonts w:eastAsia="DengXian"/>
              </w:rPr>
              <w:t xml:space="preserve">The </w:t>
            </w:r>
            <w:r w:rsidRPr="00DE7B59">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p w14:paraId="3FDCD762" w14:textId="31653054" w:rsidR="00622E6C" w:rsidRPr="00DE7B59" w:rsidRDefault="00622E6C" w:rsidP="00622E6C">
            <w:pPr>
              <w:pStyle w:val="TAN"/>
              <w:rPr>
                <w:rFonts w:eastAsia="DengXian"/>
              </w:rPr>
            </w:pPr>
            <w:r w:rsidRPr="00DE7B59">
              <w:rPr>
                <w:lang w:eastAsia="en-US"/>
              </w:rPr>
              <w:t>Note 4:</w:t>
            </w:r>
            <w:r w:rsidRPr="00DE7B59">
              <w:rPr>
                <w:lang w:eastAsia="en-US"/>
              </w:rPr>
              <w:tab/>
            </w:r>
            <w:r w:rsidRPr="00DE7B59">
              <w:rPr>
                <w:rFonts w:eastAsia="DengXian"/>
              </w:rPr>
              <w:t xml:space="preserve">The </w:t>
            </w:r>
            <w:r w:rsidRPr="00DE7B59">
              <w:rPr>
                <w:rFonts w:eastAsia="DengXian"/>
                <w:lang w:eastAsia="zh-CN"/>
              </w:rPr>
              <w:t xml:space="preserve">redundancy version for the UL transmission is set in the following order {0, 2, 3, 1} according to </w:t>
            </w:r>
            <w:r w:rsidRPr="00DE7B59">
              <w:t>repK-RV</w:t>
            </w:r>
            <w:r w:rsidRPr="00DE7B59">
              <w:rPr>
                <w:rFonts w:eastAsia="DengXian"/>
                <w:lang w:eastAsia="zh-CN"/>
              </w:rPr>
              <w:t>. Usage of correct redundancy version is implicitly checked upon correct decoding by the SS of the UE UL transmission.</w:t>
            </w:r>
          </w:p>
        </w:tc>
      </w:tr>
    </w:tbl>
    <w:p w14:paraId="3E46BEE7" w14:textId="77777777" w:rsidR="00DA3359" w:rsidRPr="00DE7B59" w:rsidRDefault="00DA3359" w:rsidP="00DA3359">
      <w:pPr>
        <w:rPr>
          <w:rFonts w:eastAsia="DengXian"/>
        </w:rPr>
      </w:pPr>
    </w:p>
    <w:p w14:paraId="3B167A29" w14:textId="77777777" w:rsidR="00DA3359" w:rsidRPr="00DE7B59" w:rsidRDefault="00DA3359" w:rsidP="00E13EC1">
      <w:pPr>
        <w:pStyle w:val="H6"/>
        <w:rPr>
          <w:rFonts w:eastAsia="DengXian"/>
        </w:rPr>
      </w:pPr>
      <w:r w:rsidRPr="00DE7B59">
        <w:rPr>
          <w:rFonts w:eastAsia="DengXian"/>
        </w:rPr>
        <w:t>7.1.1.3.15.2.3.3</w:t>
      </w:r>
      <w:r w:rsidRPr="00DE7B59">
        <w:rPr>
          <w:rFonts w:eastAsia="DengXian"/>
        </w:rPr>
        <w:tab/>
        <w:t>Specific message contents</w:t>
      </w:r>
    </w:p>
    <w:p w14:paraId="6859535B" w14:textId="77777777" w:rsidR="00DA3359" w:rsidRPr="00DE7B59" w:rsidRDefault="00DA3359" w:rsidP="00E13EC1">
      <w:pPr>
        <w:pStyle w:val="TH"/>
        <w:rPr>
          <w:rFonts w:eastAsia="DengXian"/>
        </w:rPr>
      </w:pPr>
      <w:r w:rsidRPr="00DE7B59">
        <w:rPr>
          <w:rFonts w:eastAsia="DengXian"/>
        </w:rPr>
        <w:t xml:space="preserve">Table 7.1.1.3.15.2.3.3-1: </w:t>
      </w:r>
      <w:r w:rsidRPr="00DE7B59">
        <w:rPr>
          <w:rFonts w:eastAsia="DengXian"/>
          <w:i/>
          <w:iCs/>
        </w:rPr>
        <w:t>RRCReconfiguration</w:t>
      </w:r>
      <w:r w:rsidRPr="00DE7B59">
        <w:rPr>
          <w:rFonts w:eastAsia="DengXian"/>
          <w:i/>
        </w:rPr>
        <w:t xml:space="preserve"> </w:t>
      </w:r>
      <w:r w:rsidRPr="00DE7B59">
        <w:rPr>
          <w:rFonts w:eastAsia="DengXian"/>
        </w:rPr>
        <w:t>(Step 1, Table 7.1.1.3.15.2.3.2-1)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307436A8"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5DFA971"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DA3359" w:rsidRPr="00DE7B59" w14:paraId="12DF48E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561A65E" w14:textId="77777777" w:rsidR="00DA3359" w:rsidRPr="00DE7B59" w:rsidRDefault="00DA3359">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384E19"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18E8EE"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3ACAFC2"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3FD650A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AFD35F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F0D03D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598CF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821116" w14:textId="77777777" w:rsidR="00DA3359" w:rsidRPr="00DE7B59" w:rsidRDefault="00DA3359">
            <w:pPr>
              <w:keepNext/>
              <w:keepLines/>
              <w:spacing w:after="0"/>
              <w:rPr>
                <w:rFonts w:ascii="Arial" w:eastAsia="DengXian" w:hAnsi="Arial"/>
                <w:sz w:val="18"/>
              </w:rPr>
            </w:pPr>
          </w:p>
        </w:tc>
      </w:tr>
      <w:tr w:rsidR="00DA3359" w:rsidRPr="00DE7B59" w14:paraId="09CB7BE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BE12AC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833D84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FD2BE1"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893BE3" w14:textId="77777777" w:rsidR="00DA3359" w:rsidRPr="00DE7B59" w:rsidRDefault="00DA3359">
            <w:pPr>
              <w:keepNext/>
              <w:keepLines/>
              <w:spacing w:after="0"/>
              <w:rPr>
                <w:rFonts w:ascii="Arial" w:eastAsia="DengXian" w:hAnsi="Arial"/>
                <w:sz w:val="18"/>
              </w:rPr>
            </w:pPr>
          </w:p>
        </w:tc>
      </w:tr>
      <w:tr w:rsidR="00DA3359" w:rsidRPr="00DE7B59" w14:paraId="03733565"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E5D6AA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0D0FCF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C85F623"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406519" w14:textId="77777777" w:rsidR="00DA3359" w:rsidRPr="00DE7B59" w:rsidRDefault="00DA3359">
            <w:pPr>
              <w:keepNext/>
              <w:keepLines/>
              <w:spacing w:after="0"/>
              <w:rPr>
                <w:rFonts w:ascii="Arial" w:eastAsia="DengXian" w:hAnsi="Arial"/>
                <w:sz w:val="18"/>
              </w:rPr>
            </w:pPr>
          </w:p>
        </w:tc>
      </w:tr>
      <w:tr w:rsidR="00DA3359" w:rsidRPr="00DE7B59" w14:paraId="549B822A" w14:textId="77777777" w:rsidTr="00DA3359">
        <w:tc>
          <w:tcPr>
            <w:tcW w:w="4535" w:type="dxa"/>
            <w:tcBorders>
              <w:top w:val="single" w:sz="4" w:space="0" w:color="auto"/>
              <w:left w:val="single" w:sz="4" w:space="0" w:color="auto"/>
              <w:bottom w:val="nil"/>
              <w:right w:val="single" w:sz="4" w:space="0" w:color="auto"/>
            </w:tcBorders>
            <w:hideMark/>
          </w:tcPr>
          <w:p w14:paraId="75D417D7"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4A37D2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6F0435B9"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hideMark/>
          </w:tcPr>
          <w:p w14:paraId="0F8DF92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EN-DC</w:t>
            </w:r>
          </w:p>
        </w:tc>
      </w:tr>
      <w:tr w:rsidR="00DA3359" w:rsidRPr="00DE7B59" w14:paraId="2364F994" w14:textId="77777777" w:rsidTr="00DA3359">
        <w:tc>
          <w:tcPr>
            <w:tcW w:w="4535" w:type="dxa"/>
            <w:tcBorders>
              <w:top w:val="nil"/>
              <w:left w:val="single" w:sz="4" w:space="0" w:color="auto"/>
              <w:bottom w:val="single" w:sz="4" w:space="0" w:color="auto"/>
              <w:right w:val="single" w:sz="4" w:space="0" w:color="auto"/>
            </w:tcBorders>
          </w:tcPr>
          <w:p w14:paraId="6CDD65EA" w14:textId="77777777" w:rsidR="00DA3359" w:rsidRPr="00DE7B59" w:rsidRDefault="00DA3359">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49BA7FD"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28850A0"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28A016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38F761F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3C773D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5B3C71D"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A6C71"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84EFAC6"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EN-DC</w:t>
            </w:r>
          </w:p>
        </w:tc>
      </w:tr>
      <w:tr w:rsidR="00DA3359" w:rsidRPr="00DE7B59" w14:paraId="62066DA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575E0A7"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63828AF" w14:textId="77777777" w:rsidR="00DA3359" w:rsidRPr="00DE7B59"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37D7607"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F25A3B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52E7413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BA9BFA4"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2A29C8D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0B179B"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tcPr>
          <w:p w14:paraId="649568ED" w14:textId="77777777" w:rsidR="00DA3359" w:rsidRPr="00DE7B59" w:rsidRDefault="00DA3359">
            <w:pPr>
              <w:keepNext/>
              <w:keepLines/>
              <w:spacing w:after="0"/>
              <w:rPr>
                <w:rFonts w:ascii="Arial" w:eastAsia="DengXian" w:hAnsi="Arial"/>
                <w:sz w:val="18"/>
                <w:lang w:eastAsia="zh-CN"/>
              </w:rPr>
            </w:pPr>
          </w:p>
        </w:tc>
      </w:tr>
      <w:tr w:rsidR="00DA3359" w:rsidRPr="00DE7B59" w14:paraId="07BD7624"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CBD8AC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821683" w14:textId="77777777" w:rsidR="00DA3359" w:rsidRPr="00DE7B59"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3FA68318"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0011F2" w14:textId="77777777" w:rsidR="00DA3359" w:rsidRPr="00DE7B59" w:rsidRDefault="00DA3359">
            <w:pPr>
              <w:keepNext/>
              <w:keepLines/>
              <w:spacing w:after="0"/>
              <w:rPr>
                <w:rFonts w:ascii="Arial" w:eastAsia="DengXian" w:hAnsi="Arial"/>
                <w:sz w:val="18"/>
                <w:lang w:eastAsia="zh-CN"/>
              </w:rPr>
            </w:pPr>
          </w:p>
        </w:tc>
      </w:tr>
      <w:tr w:rsidR="00DA3359" w:rsidRPr="00DE7B59" w14:paraId="2738E74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A69F50F"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9D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7FB28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F1B851" w14:textId="77777777" w:rsidR="00DA3359" w:rsidRPr="00DE7B59" w:rsidRDefault="00DA3359">
            <w:pPr>
              <w:keepNext/>
              <w:keepLines/>
              <w:spacing w:after="0"/>
              <w:rPr>
                <w:rFonts w:ascii="Arial" w:eastAsia="DengXian" w:hAnsi="Arial"/>
                <w:sz w:val="18"/>
              </w:rPr>
            </w:pPr>
          </w:p>
        </w:tc>
      </w:tr>
      <w:tr w:rsidR="00DA3359" w:rsidRPr="00DE7B59" w14:paraId="084EE5E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D0C4469"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A958E4"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4207B"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1EFFF9" w14:textId="77777777" w:rsidR="00DA3359" w:rsidRPr="00DE7B59" w:rsidRDefault="00DA3359">
            <w:pPr>
              <w:keepNext/>
              <w:keepLines/>
              <w:spacing w:after="0"/>
              <w:rPr>
                <w:rFonts w:ascii="Arial" w:eastAsia="DengXian" w:hAnsi="Arial"/>
                <w:sz w:val="18"/>
              </w:rPr>
            </w:pPr>
          </w:p>
        </w:tc>
      </w:tr>
      <w:tr w:rsidR="00DA3359" w:rsidRPr="00DE7B59" w14:paraId="05C18DA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5D583DC"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B3085AE"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856098"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D76EC7" w14:textId="77777777" w:rsidR="00DA3359" w:rsidRPr="00DE7B59" w:rsidRDefault="00DA3359">
            <w:pPr>
              <w:keepNext/>
              <w:keepLines/>
              <w:spacing w:after="0"/>
              <w:rPr>
                <w:rFonts w:ascii="Arial" w:eastAsia="DengXian" w:hAnsi="Arial"/>
                <w:sz w:val="18"/>
              </w:rPr>
            </w:pPr>
          </w:p>
        </w:tc>
      </w:tr>
    </w:tbl>
    <w:p w14:paraId="6D650754" w14:textId="77777777" w:rsidR="00DA3359" w:rsidRPr="00DE7B59" w:rsidRDefault="00DA3359" w:rsidP="00DA3359">
      <w:pPr>
        <w:rPr>
          <w:rFonts w:eastAsia="DengXian"/>
        </w:rPr>
      </w:pPr>
    </w:p>
    <w:p w14:paraId="57D7076B" w14:textId="77777777" w:rsidR="00DA3359" w:rsidRPr="00DE7B59" w:rsidRDefault="00DA3359" w:rsidP="00E13EC1">
      <w:pPr>
        <w:pStyle w:val="TH"/>
        <w:rPr>
          <w:rFonts w:eastAsia="DengXian"/>
          <w:lang w:eastAsia="zh-CN"/>
        </w:rPr>
      </w:pPr>
      <w:r w:rsidRPr="00DE7B59">
        <w:rPr>
          <w:rFonts w:eastAsia="DengXian"/>
        </w:rPr>
        <w:t xml:space="preserve">Table 7.1.1.3.15.2.3.3-2: </w:t>
      </w:r>
      <w:r w:rsidRPr="00DE7B59">
        <w:rPr>
          <w:rFonts w:eastAsia="DengXian"/>
          <w:i/>
          <w:iCs/>
        </w:rPr>
        <w:t>CellGroupConfig</w:t>
      </w:r>
      <w:r w:rsidRPr="00DE7B59">
        <w:rPr>
          <w:rFonts w:eastAsia="DengXian"/>
        </w:rPr>
        <w:t xml:space="preserve"> (Table 7.1.1.3.15.2.3.3-1)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DA3359" w:rsidRPr="00DE7B59" w14:paraId="2F5FAEB9" w14:textId="77777777" w:rsidTr="00DA3359">
        <w:tc>
          <w:tcPr>
            <w:tcW w:w="9939" w:type="dxa"/>
            <w:gridSpan w:val="4"/>
            <w:tcBorders>
              <w:top w:val="single" w:sz="4" w:space="0" w:color="000000"/>
              <w:left w:val="single" w:sz="4" w:space="0" w:color="000000"/>
              <w:bottom w:val="single" w:sz="4" w:space="0" w:color="000000"/>
              <w:right w:val="single" w:sz="4" w:space="0" w:color="000000"/>
            </w:tcBorders>
            <w:hideMark/>
          </w:tcPr>
          <w:p w14:paraId="6F446EE8"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DA3359" w:rsidRPr="00DE7B59" w14:paraId="68C1503A"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EAD2D"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6532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063F8"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7FD67"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4A65560D"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FABF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610D4"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081E2"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3B861" w14:textId="77777777" w:rsidR="00DA3359" w:rsidRPr="00DE7B59" w:rsidRDefault="00DA3359">
            <w:pPr>
              <w:keepNext/>
              <w:keepLines/>
              <w:spacing w:after="0"/>
              <w:rPr>
                <w:rFonts w:ascii="Arial" w:eastAsia="DengXian" w:hAnsi="Arial"/>
                <w:sz w:val="18"/>
              </w:rPr>
            </w:pPr>
          </w:p>
        </w:tc>
      </w:tr>
      <w:tr w:rsidR="00DA3359" w:rsidRPr="00DE7B59" w14:paraId="1FDC6CD7"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CA31162"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E9C38"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BCBFD"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D72DE"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77548C1E"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64844CD" w14:textId="77777777" w:rsidR="00DA3359" w:rsidRPr="00DE7B59"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45E5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4F338"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398A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EN-DC</w:t>
            </w:r>
          </w:p>
        </w:tc>
      </w:tr>
      <w:tr w:rsidR="00DA3359" w:rsidRPr="00DE7B59" w14:paraId="27F4EE59"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05D5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A0251"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8EE2"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12E95" w14:textId="77777777" w:rsidR="00DA3359" w:rsidRPr="00DE7B59" w:rsidRDefault="00DA3359">
            <w:pPr>
              <w:keepNext/>
              <w:keepLines/>
              <w:spacing w:after="0"/>
              <w:rPr>
                <w:rFonts w:ascii="Arial" w:eastAsia="DengXian" w:hAnsi="Arial"/>
                <w:sz w:val="18"/>
              </w:rPr>
            </w:pPr>
          </w:p>
        </w:tc>
      </w:tr>
      <w:tr w:rsidR="00DA3359" w:rsidRPr="00DE7B59" w14:paraId="33565259"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7A6890D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87C84"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D9EA8"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C708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NR</w:t>
            </w:r>
          </w:p>
        </w:tc>
      </w:tr>
      <w:tr w:rsidR="00DA3359" w:rsidRPr="00DE7B59" w14:paraId="0622A198"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A1EF9C" w14:textId="77777777" w:rsidR="00DA3359" w:rsidRPr="00DE7B59"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1EDE5"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022D7"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551DF"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EN-DC</w:t>
            </w:r>
          </w:p>
        </w:tc>
      </w:tr>
      <w:tr w:rsidR="00DA3359" w:rsidRPr="00DE7B59" w14:paraId="6393FD20"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E05ED"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660C4"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B08DC"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FA89B" w14:textId="77777777" w:rsidR="00DA3359" w:rsidRPr="00DE7B59" w:rsidRDefault="00DA3359">
            <w:pPr>
              <w:keepNext/>
              <w:keepLines/>
              <w:spacing w:after="0"/>
              <w:rPr>
                <w:rFonts w:ascii="Arial" w:eastAsia="DengXian" w:hAnsi="Arial"/>
                <w:sz w:val="18"/>
              </w:rPr>
            </w:pPr>
          </w:p>
        </w:tc>
      </w:tr>
      <w:tr w:rsidR="00DA3359" w:rsidRPr="00DE7B59" w14:paraId="0499B8EC"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2A505"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175FA" w14:textId="77777777" w:rsidR="00DA3359" w:rsidRPr="00DE7B59" w:rsidRDefault="00DA3359">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466"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648F4" w14:textId="77777777" w:rsidR="00DA3359" w:rsidRPr="00DE7B59" w:rsidRDefault="00DA3359">
            <w:pPr>
              <w:keepNext/>
              <w:keepLines/>
              <w:spacing w:after="0"/>
              <w:rPr>
                <w:rFonts w:ascii="Arial" w:eastAsia="DengXian" w:hAnsi="Arial"/>
                <w:sz w:val="18"/>
              </w:rPr>
            </w:pPr>
          </w:p>
        </w:tc>
      </w:tr>
      <w:tr w:rsidR="00DA3359" w:rsidRPr="00DE7B59" w14:paraId="46A3D7C1"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7E80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C905B"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AE807"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3F67D" w14:textId="77777777" w:rsidR="00DA3359" w:rsidRPr="00DE7B59" w:rsidRDefault="00DA3359">
            <w:pPr>
              <w:keepNext/>
              <w:keepLines/>
              <w:spacing w:after="0"/>
              <w:rPr>
                <w:rFonts w:ascii="Arial" w:eastAsia="DengXian" w:hAnsi="Arial"/>
                <w:sz w:val="18"/>
              </w:rPr>
            </w:pPr>
          </w:p>
        </w:tc>
      </w:tr>
      <w:tr w:rsidR="00DA3359" w:rsidRPr="00DE7B59" w14:paraId="157ED844"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8D662"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188A"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B1CAE"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8220B" w14:textId="77777777" w:rsidR="00DA3359" w:rsidRPr="00DE7B59" w:rsidRDefault="00DA3359">
            <w:pPr>
              <w:keepNext/>
              <w:keepLines/>
              <w:spacing w:after="0"/>
              <w:rPr>
                <w:rFonts w:ascii="Arial" w:eastAsia="DengXian" w:hAnsi="Arial"/>
                <w:sz w:val="18"/>
              </w:rPr>
            </w:pPr>
          </w:p>
        </w:tc>
      </w:tr>
      <w:tr w:rsidR="00DA3359" w:rsidRPr="00DE7B59" w14:paraId="60D54B16"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B5B2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3E432"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61886"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795A8" w14:textId="77777777" w:rsidR="00DA3359" w:rsidRPr="00DE7B59" w:rsidRDefault="00DA3359">
            <w:pPr>
              <w:keepNext/>
              <w:keepLines/>
              <w:spacing w:after="0"/>
              <w:rPr>
                <w:rFonts w:ascii="Arial" w:eastAsia="DengXian" w:hAnsi="Arial"/>
                <w:sz w:val="18"/>
              </w:rPr>
            </w:pPr>
          </w:p>
        </w:tc>
      </w:tr>
    </w:tbl>
    <w:p w14:paraId="71AE6AE6" w14:textId="77777777" w:rsidR="00DA3359" w:rsidRPr="00DE7B59" w:rsidRDefault="00DA3359" w:rsidP="00DA3359">
      <w:pPr>
        <w:rPr>
          <w:rFonts w:eastAsia="DengXian"/>
        </w:rPr>
      </w:pPr>
    </w:p>
    <w:p w14:paraId="4B47E693" w14:textId="77777777" w:rsidR="00DA3359" w:rsidRPr="00DE7B59" w:rsidRDefault="00DA3359" w:rsidP="00E13EC1">
      <w:pPr>
        <w:pStyle w:val="TH"/>
        <w:rPr>
          <w:rFonts w:eastAsia="DengXian"/>
          <w:i/>
        </w:rPr>
      </w:pPr>
      <w:r w:rsidRPr="00DE7B59">
        <w:rPr>
          <w:rFonts w:eastAsia="DengXian"/>
        </w:rPr>
        <w:t xml:space="preserve">Table 7.1.1.3.15.2.3.3-3: </w:t>
      </w:r>
      <w:r w:rsidRPr="00DE7B59">
        <w:rPr>
          <w:rFonts w:eastAsia="DengXian"/>
          <w:i/>
        </w:rPr>
        <w:t>ServingCellConfig</w:t>
      </w:r>
      <w:r w:rsidRPr="00DE7B59">
        <w:rPr>
          <w:rFonts w:eastAsia="DengXian"/>
          <w:lang w:eastAsia="de-DE"/>
        </w:rPr>
        <w:t xml:space="preserve"> (</w:t>
      </w:r>
      <w:r w:rsidRPr="00DE7B59">
        <w:rPr>
          <w:rFonts w:eastAsia="DengXian"/>
        </w:rPr>
        <w:t>Table 7.1.1.3.15.2.3.3-2</w:t>
      </w:r>
      <w:r w:rsidRPr="00DE7B59">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7012DC0D"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20657A55"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DA3359" w:rsidRPr="00DE7B59" w14:paraId="1E9EAC5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E90E260"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4935E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574CD"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7E9172"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414718A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8473FA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060E724"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90403F"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FD8794" w14:textId="77777777" w:rsidR="00DA3359" w:rsidRPr="00DE7B59" w:rsidRDefault="00DA3359">
            <w:pPr>
              <w:keepNext/>
              <w:keepLines/>
              <w:spacing w:after="0"/>
              <w:rPr>
                <w:rFonts w:ascii="Arial" w:eastAsia="DengXian" w:hAnsi="Arial"/>
                <w:sz w:val="18"/>
              </w:rPr>
            </w:pPr>
          </w:p>
        </w:tc>
      </w:tr>
      <w:tr w:rsidR="00DA3359" w:rsidRPr="00DE7B59" w14:paraId="66872DE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8A6B8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C4B18B7"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800110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9B0121" w14:textId="77777777" w:rsidR="00DA3359" w:rsidRPr="00DE7B59" w:rsidRDefault="00DA3359">
            <w:pPr>
              <w:keepNext/>
              <w:keepLines/>
              <w:spacing w:after="0"/>
              <w:rPr>
                <w:rFonts w:ascii="Arial" w:eastAsia="DengXian" w:hAnsi="Arial"/>
                <w:sz w:val="18"/>
              </w:rPr>
            </w:pPr>
          </w:p>
        </w:tc>
      </w:tr>
      <w:tr w:rsidR="00DA3359" w:rsidRPr="00DE7B59" w14:paraId="4800A0C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F995E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03F83FE5"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B7F59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5604BD" w14:textId="77777777" w:rsidR="00DA3359" w:rsidRPr="00DE7B59" w:rsidRDefault="00DA3359">
            <w:pPr>
              <w:keepNext/>
              <w:keepLines/>
              <w:spacing w:after="0"/>
              <w:rPr>
                <w:rFonts w:ascii="Arial" w:eastAsia="DengXian" w:hAnsi="Arial"/>
                <w:sz w:val="18"/>
              </w:rPr>
            </w:pPr>
          </w:p>
        </w:tc>
      </w:tr>
      <w:tr w:rsidR="00DA3359" w:rsidRPr="00DE7B59" w14:paraId="3467972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B259FA7"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D6AB8F0"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9EE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E34AD" w14:textId="77777777" w:rsidR="00DA3359" w:rsidRPr="00DE7B59" w:rsidRDefault="00DA3359">
            <w:pPr>
              <w:keepNext/>
              <w:keepLines/>
              <w:spacing w:after="0"/>
              <w:rPr>
                <w:rFonts w:ascii="Arial" w:eastAsia="DengXian" w:hAnsi="Arial"/>
                <w:sz w:val="18"/>
              </w:rPr>
            </w:pPr>
          </w:p>
        </w:tc>
      </w:tr>
      <w:tr w:rsidR="00DA3359" w:rsidRPr="00DE7B59" w14:paraId="660C03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51DB55E"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FC38B9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CF4C1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A7E515" w14:textId="77777777" w:rsidR="00DA3359" w:rsidRPr="00DE7B59" w:rsidRDefault="00DA3359">
            <w:pPr>
              <w:keepNext/>
              <w:keepLines/>
              <w:spacing w:after="0"/>
              <w:rPr>
                <w:rFonts w:ascii="Arial" w:eastAsia="DengXian" w:hAnsi="Arial"/>
                <w:sz w:val="18"/>
              </w:rPr>
            </w:pPr>
          </w:p>
        </w:tc>
      </w:tr>
      <w:tr w:rsidR="00DA3359" w:rsidRPr="00DE7B59" w14:paraId="7266A52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5EF8AD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01AF04B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53F45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4324" w14:textId="77777777" w:rsidR="00DA3359" w:rsidRPr="00DE7B59" w:rsidRDefault="00DA3359">
            <w:pPr>
              <w:keepNext/>
              <w:keepLines/>
              <w:spacing w:after="0"/>
              <w:rPr>
                <w:rFonts w:ascii="Arial" w:eastAsia="DengXian" w:hAnsi="Arial"/>
                <w:sz w:val="18"/>
              </w:rPr>
            </w:pPr>
          </w:p>
        </w:tc>
      </w:tr>
      <w:tr w:rsidR="00DA3359" w:rsidRPr="00DE7B59" w14:paraId="198AB1C7"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6D9AFC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839B94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9853A38"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7.1.1.3.15.2.3.3-4</w:t>
            </w:r>
          </w:p>
        </w:tc>
        <w:tc>
          <w:tcPr>
            <w:tcW w:w="1245" w:type="dxa"/>
            <w:tcBorders>
              <w:top w:val="single" w:sz="4" w:space="0" w:color="auto"/>
              <w:left w:val="single" w:sz="4" w:space="0" w:color="auto"/>
              <w:bottom w:val="single" w:sz="4" w:space="0" w:color="auto"/>
              <w:right w:val="single" w:sz="4" w:space="0" w:color="auto"/>
            </w:tcBorders>
          </w:tcPr>
          <w:p w14:paraId="3717725A" w14:textId="77777777" w:rsidR="00DA3359" w:rsidRPr="00DE7B59" w:rsidRDefault="00DA3359">
            <w:pPr>
              <w:keepNext/>
              <w:keepLines/>
              <w:spacing w:after="0"/>
              <w:rPr>
                <w:rFonts w:ascii="Arial" w:eastAsia="DengXian" w:hAnsi="Arial"/>
                <w:sz w:val="18"/>
              </w:rPr>
            </w:pPr>
          </w:p>
        </w:tc>
      </w:tr>
      <w:tr w:rsidR="00DA3359" w:rsidRPr="00DE7B59" w14:paraId="57A1534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8D2D2E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F260F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7F4E55"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ECE1DA" w14:textId="77777777" w:rsidR="00DA3359" w:rsidRPr="00DE7B59" w:rsidRDefault="00DA3359">
            <w:pPr>
              <w:keepNext/>
              <w:keepLines/>
              <w:spacing w:after="0"/>
              <w:rPr>
                <w:rFonts w:ascii="Arial" w:eastAsia="DengXian" w:hAnsi="Arial"/>
                <w:sz w:val="18"/>
              </w:rPr>
            </w:pPr>
          </w:p>
        </w:tc>
      </w:tr>
      <w:tr w:rsidR="00DA3359" w:rsidRPr="00DE7B59" w14:paraId="2122CFD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3044732"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2C2DC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59C69"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AE55EB" w14:textId="77777777" w:rsidR="00DA3359" w:rsidRPr="00DE7B59" w:rsidRDefault="00DA3359">
            <w:pPr>
              <w:keepNext/>
              <w:keepLines/>
              <w:spacing w:after="0"/>
              <w:rPr>
                <w:rFonts w:ascii="Arial" w:eastAsia="DengXian" w:hAnsi="Arial"/>
                <w:sz w:val="18"/>
              </w:rPr>
            </w:pPr>
          </w:p>
        </w:tc>
      </w:tr>
      <w:tr w:rsidR="00DA3359" w:rsidRPr="00DE7B59" w14:paraId="3BEFE2F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F8B6EA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320BB76"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C45997"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ADA06A" w14:textId="77777777" w:rsidR="00DA3359" w:rsidRPr="00DE7B59" w:rsidRDefault="00DA3359">
            <w:pPr>
              <w:keepNext/>
              <w:keepLines/>
              <w:spacing w:after="0"/>
              <w:rPr>
                <w:rFonts w:ascii="Arial" w:eastAsia="DengXian" w:hAnsi="Arial"/>
                <w:sz w:val="18"/>
              </w:rPr>
            </w:pPr>
          </w:p>
        </w:tc>
      </w:tr>
      <w:tr w:rsidR="00DA3359" w:rsidRPr="00DE7B59" w14:paraId="2F27B90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E2089F"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0671AA2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98A342"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BBEAB3" w14:textId="77777777" w:rsidR="00DA3359" w:rsidRPr="00DE7B59" w:rsidRDefault="00DA3359">
            <w:pPr>
              <w:keepNext/>
              <w:keepLines/>
              <w:spacing w:after="0"/>
              <w:rPr>
                <w:rFonts w:ascii="Arial" w:eastAsia="DengXian" w:hAnsi="Arial"/>
                <w:sz w:val="18"/>
              </w:rPr>
            </w:pPr>
          </w:p>
        </w:tc>
      </w:tr>
      <w:tr w:rsidR="00DA3359" w:rsidRPr="00DE7B59" w14:paraId="58BB6BCE"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1F33AB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B21005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0C15B18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7.1.1.3.15.2.3.3-5</w:t>
            </w:r>
          </w:p>
        </w:tc>
        <w:tc>
          <w:tcPr>
            <w:tcW w:w="1245" w:type="dxa"/>
            <w:tcBorders>
              <w:top w:val="single" w:sz="4" w:space="0" w:color="auto"/>
              <w:left w:val="single" w:sz="4" w:space="0" w:color="auto"/>
              <w:bottom w:val="single" w:sz="4" w:space="0" w:color="auto"/>
              <w:right w:val="single" w:sz="4" w:space="0" w:color="auto"/>
            </w:tcBorders>
          </w:tcPr>
          <w:p w14:paraId="3747CE20" w14:textId="77777777" w:rsidR="00DA3359" w:rsidRPr="00DE7B59" w:rsidRDefault="00DA3359">
            <w:pPr>
              <w:keepNext/>
              <w:keepLines/>
              <w:spacing w:after="0"/>
              <w:rPr>
                <w:rFonts w:ascii="Arial" w:eastAsia="DengXian" w:hAnsi="Arial"/>
                <w:sz w:val="18"/>
              </w:rPr>
            </w:pPr>
          </w:p>
        </w:tc>
      </w:tr>
      <w:tr w:rsidR="00DA3359" w:rsidRPr="00DE7B59" w14:paraId="37FE06BA"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92390EF"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7BE528"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3228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2127BA" w14:textId="77777777" w:rsidR="00DA3359" w:rsidRPr="00DE7B59" w:rsidRDefault="00DA3359">
            <w:pPr>
              <w:keepNext/>
              <w:keepLines/>
              <w:spacing w:after="0"/>
              <w:rPr>
                <w:rFonts w:ascii="Arial" w:eastAsia="DengXian" w:hAnsi="Arial"/>
                <w:sz w:val="18"/>
              </w:rPr>
            </w:pPr>
          </w:p>
        </w:tc>
      </w:tr>
      <w:tr w:rsidR="00DA3359" w:rsidRPr="00DE7B59" w14:paraId="167CF9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754E69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1EDA3C"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A73684"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E35691" w14:textId="77777777" w:rsidR="00DA3359" w:rsidRPr="00DE7B59" w:rsidRDefault="00DA3359">
            <w:pPr>
              <w:keepNext/>
              <w:keepLines/>
              <w:spacing w:after="0"/>
              <w:rPr>
                <w:rFonts w:ascii="Arial" w:eastAsia="DengXian" w:hAnsi="Arial"/>
                <w:sz w:val="18"/>
              </w:rPr>
            </w:pPr>
          </w:p>
        </w:tc>
      </w:tr>
      <w:tr w:rsidR="00DA3359" w:rsidRPr="00DE7B59" w14:paraId="263610C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36D412C"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6A0FF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F2A462"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992BE8" w14:textId="77777777" w:rsidR="00DA3359" w:rsidRPr="00DE7B59" w:rsidRDefault="00DA3359">
            <w:pPr>
              <w:keepNext/>
              <w:keepLines/>
              <w:spacing w:after="0"/>
              <w:rPr>
                <w:rFonts w:ascii="Arial" w:eastAsia="DengXian" w:hAnsi="Arial"/>
                <w:sz w:val="18"/>
              </w:rPr>
            </w:pPr>
          </w:p>
        </w:tc>
      </w:tr>
      <w:tr w:rsidR="00DA3359" w:rsidRPr="00DE7B59" w14:paraId="137F0E6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32DEC8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D68DF2"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102D2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A1BA90" w14:textId="77777777" w:rsidR="00DA3359" w:rsidRPr="00DE7B59" w:rsidRDefault="00DA3359">
            <w:pPr>
              <w:keepNext/>
              <w:keepLines/>
              <w:spacing w:after="0"/>
              <w:rPr>
                <w:rFonts w:ascii="Arial" w:eastAsia="DengXian" w:hAnsi="Arial"/>
                <w:sz w:val="18"/>
              </w:rPr>
            </w:pPr>
          </w:p>
        </w:tc>
      </w:tr>
    </w:tbl>
    <w:p w14:paraId="0C57D159" w14:textId="77777777" w:rsidR="00DA3359" w:rsidRPr="00DE7B59" w:rsidRDefault="00DA3359" w:rsidP="00DA3359">
      <w:pPr>
        <w:rPr>
          <w:rFonts w:eastAsia="DengXian"/>
          <w:lang w:eastAsia="sv-SE"/>
        </w:rPr>
      </w:pPr>
    </w:p>
    <w:p w14:paraId="2006ED98" w14:textId="77777777" w:rsidR="00DA3359" w:rsidRPr="00DE7B59" w:rsidRDefault="00DA3359" w:rsidP="00DA3359">
      <w:pPr>
        <w:pStyle w:val="TH"/>
        <w:rPr>
          <w:rFonts w:eastAsia="SimSun"/>
          <w:lang w:eastAsia="en-US"/>
        </w:rPr>
      </w:pPr>
      <w:r w:rsidRPr="00DE7B59">
        <w:t xml:space="preserve">Table 7.1.1.3.15.2.3.3-4: </w:t>
      </w:r>
      <w:r w:rsidRPr="00DE7B59">
        <w:rPr>
          <w:i/>
        </w:rPr>
        <w:t xml:space="preserve">PUSCH-TimeDomainResourceAllocationList </w:t>
      </w:r>
      <w:r w:rsidRPr="00DE7B59">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531F47D9"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4D5A4C7" w14:textId="77777777" w:rsidR="00DA3359" w:rsidRPr="00DE7B59" w:rsidRDefault="00DA3359">
            <w:pPr>
              <w:pStyle w:val="TAH"/>
              <w:jc w:val="left"/>
              <w:rPr>
                <w:b w:val="0"/>
              </w:rPr>
            </w:pPr>
            <w:r w:rsidRPr="00DE7B59">
              <w:rPr>
                <w:b w:val="0"/>
              </w:rPr>
              <w:t>Derivation Path: TS 38.508-1 [4], Table 4.6.3-122A</w:t>
            </w:r>
          </w:p>
        </w:tc>
      </w:tr>
      <w:tr w:rsidR="00DA3359" w:rsidRPr="00DE7B59" w14:paraId="1EA437D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2143CB3" w14:textId="77777777" w:rsidR="00DA3359" w:rsidRPr="00DE7B59" w:rsidRDefault="00DA3359">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699C50" w14:textId="77777777" w:rsidR="00DA3359" w:rsidRPr="00DE7B59" w:rsidRDefault="00DA3359">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279E5127" w14:textId="77777777" w:rsidR="00DA3359" w:rsidRPr="00DE7B59" w:rsidRDefault="00DA3359">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F9BFF75" w14:textId="77777777" w:rsidR="00DA3359" w:rsidRPr="00DE7B59" w:rsidRDefault="00DA3359">
            <w:pPr>
              <w:pStyle w:val="TAH"/>
            </w:pPr>
            <w:r w:rsidRPr="00DE7B59">
              <w:t>Condition</w:t>
            </w:r>
          </w:p>
        </w:tc>
      </w:tr>
      <w:tr w:rsidR="00DA3359" w:rsidRPr="00DE7B59" w14:paraId="4CCE85C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CFF3B8D" w14:textId="3B926E2A" w:rsidR="00DA3359" w:rsidRPr="00DE7B59" w:rsidRDefault="00DA3359">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69C6126" w14:textId="77777777" w:rsidR="00DA3359" w:rsidRPr="00DE7B59" w:rsidRDefault="00DA3359">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3847A8E0"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30266A73" w14:textId="77777777" w:rsidR="00DA3359" w:rsidRPr="00DE7B59" w:rsidRDefault="00DA3359">
            <w:pPr>
              <w:pStyle w:val="TAL"/>
            </w:pPr>
          </w:p>
        </w:tc>
      </w:tr>
      <w:tr w:rsidR="00DA3359" w:rsidRPr="00DE7B59" w14:paraId="0C48268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9EF38DA" w14:textId="77777777" w:rsidR="00DA3359" w:rsidRPr="00DE7B59" w:rsidRDefault="00DA3359">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964CBF3"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AF1116E" w14:textId="77777777" w:rsidR="00DA3359" w:rsidRPr="00DE7B59" w:rsidRDefault="00DA3359">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D366EDE" w14:textId="77777777" w:rsidR="00DA3359" w:rsidRPr="00DE7B59" w:rsidRDefault="00DA3359">
            <w:pPr>
              <w:pStyle w:val="TAL"/>
            </w:pPr>
          </w:p>
        </w:tc>
      </w:tr>
      <w:tr w:rsidR="00DA3359" w:rsidRPr="00DE7B59" w14:paraId="7D5DB52D" w14:textId="77777777" w:rsidTr="00DA3359">
        <w:tc>
          <w:tcPr>
            <w:tcW w:w="4535" w:type="dxa"/>
            <w:tcBorders>
              <w:top w:val="single" w:sz="4" w:space="0" w:color="auto"/>
              <w:left w:val="single" w:sz="4" w:space="0" w:color="auto"/>
              <w:bottom w:val="nil"/>
              <w:right w:val="single" w:sz="4" w:space="0" w:color="auto"/>
            </w:tcBorders>
            <w:hideMark/>
          </w:tcPr>
          <w:p w14:paraId="46FB91EA" w14:textId="77777777" w:rsidR="00DA3359" w:rsidRPr="00DE7B59" w:rsidRDefault="00DA3359">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C199BAB" w14:textId="77777777" w:rsidR="00DA3359" w:rsidRPr="00DE7B59" w:rsidRDefault="00DA3359">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D75CAE9"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F613AD" w14:textId="77777777" w:rsidR="00DA3359" w:rsidRPr="00DE7B59" w:rsidRDefault="00DA3359">
            <w:pPr>
              <w:pStyle w:val="TAL"/>
            </w:pPr>
          </w:p>
        </w:tc>
      </w:tr>
      <w:tr w:rsidR="00DA3359" w:rsidRPr="00DE7B59" w14:paraId="48224B28" w14:textId="77777777" w:rsidTr="00DA3359">
        <w:tc>
          <w:tcPr>
            <w:tcW w:w="4535" w:type="dxa"/>
            <w:tcBorders>
              <w:top w:val="single" w:sz="4" w:space="0" w:color="auto"/>
              <w:left w:val="single" w:sz="4" w:space="0" w:color="auto"/>
              <w:bottom w:val="nil"/>
              <w:right w:val="single" w:sz="4" w:space="0" w:color="auto"/>
            </w:tcBorders>
            <w:hideMark/>
          </w:tcPr>
          <w:p w14:paraId="0EFC7DC1" w14:textId="77777777" w:rsidR="00DA3359" w:rsidRPr="00DE7B59" w:rsidRDefault="00DA3359">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0771191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8DBBE14" w14:textId="77777777" w:rsidR="00DA3359" w:rsidRPr="00DE7B59" w:rsidRDefault="00DA3359">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117C661" w14:textId="77777777" w:rsidR="00DA3359" w:rsidRPr="00DE7B59" w:rsidRDefault="00DA3359">
            <w:pPr>
              <w:pStyle w:val="TAL"/>
              <w:rPr>
                <w:lang w:eastAsia="en-US"/>
              </w:rPr>
            </w:pPr>
          </w:p>
        </w:tc>
      </w:tr>
      <w:tr w:rsidR="00DA3359" w:rsidRPr="00DE7B59" w14:paraId="30B50EEA" w14:textId="77777777" w:rsidTr="00DA3359">
        <w:tc>
          <w:tcPr>
            <w:tcW w:w="4535" w:type="dxa"/>
            <w:tcBorders>
              <w:top w:val="single" w:sz="4" w:space="0" w:color="auto"/>
              <w:left w:val="single" w:sz="4" w:space="0" w:color="auto"/>
              <w:bottom w:val="nil"/>
              <w:right w:val="single" w:sz="4" w:space="0" w:color="auto"/>
            </w:tcBorders>
            <w:hideMark/>
          </w:tcPr>
          <w:p w14:paraId="66AA2827" w14:textId="77777777" w:rsidR="00DA3359" w:rsidRPr="00DE7B59" w:rsidRDefault="00DA3359">
            <w:pPr>
              <w:pStyle w:val="TAL"/>
              <w:rPr>
                <w:lang w:eastAsia="zh-CN"/>
              </w:rPr>
            </w:pPr>
            <w:r w:rsidRPr="00DE7B59">
              <w:rPr>
                <w:lang w:eastAsia="zh-CN"/>
              </w:rPr>
              <w:t xml:space="preserve">        </w:t>
            </w:r>
            <w:r w:rsidRPr="00DE7B59">
              <w:t>numberOfRepetitions-r16</w:t>
            </w:r>
          </w:p>
        </w:tc>
        <w:tc>
          <w:tcPr>
            <w:tcW w:w="2267" w:type="dxa"/>
            <w:tcBorders>
              <w:top w:val="single" w:sz="4" w:space="0" w:color="auto"/>
              <w:left w:val="single" w:sz="4" w:space="0" w:color="auto"/>
              <w:bottom w:val="single" w:sz="4" w:space="0" w:color="auto"/>
              <w:right w:val="single" w:sz="4" w:space="0" w:color="auto"/>
            </w:tcBorders>
            <w:hideMark/>
          </w:tcPr>
          <w:p w14:paraId="28D34C37" w14:textId="77777777" w:rsidR="00DA3359" w:rsidRPr="00DE7B59" w:rsidRDefault="00DA3359">
            <w:pPr>
              <w:pStyle w:val="TAL"/>
              <w:rPr>
                <w:lang w:eastAsia="zh-CN"/>
              </w:rPr>
            </w:pPr>
            <w:r w:rsidRPr="00DE7B59">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4D1FB0F9" w14:textId="77777777" w:rsidR="00DA3359" w:rsidRPr="00DE7B59" w:rsidRDefault="00DA3359">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D515E0" w14:textId="77777777" w:rsidR="00DA3359" w:rsidRPr="00DE7B59" w:rsidRDefault="00DA3359">
            <w:pPr>
              <w:pStyle w:val="TAL"/>
              <w:rPr>
                <w:lang w:eastAsia="en-US"/>
              </w:rPr>
            </w:pPr>
          </w:p>
        </w:tc>
      </w:tr>
      <w:tr w:rsidR="00DA3359" w:rsidRPr="00DE7B59" w14:paraId="5CB4108E" w14:textId="77777777" w:rsidTr="00DA3359">
        <w:tc>
          <w:tcPr>
            <w:tcW w:w="4535" w:type="dxa"/>
            <w:tcBorders>
              <w:top w:val="single" w:sz="4" w:space="0" w:color="auto"/>
              <w:left w:val="single" w:sz="4" w:space="0" w:color="auto"/>
              <w:bottom w:val="nil"/>
              <w:right w:val="single" w:sz="4" w:space="0" w:color="auto"/>
            </w:tcBorders>
            <w:hideMark/>
          </w:tcPr>
          <w:p w14:paraId="2D09E700" w14:textId="77777777" w:rsidR="00DA3359" w:rsidRPr="00DE7B59" w:rsidRDefault="00DA3359">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6FEFA31E" w14:textId="77777777" w:rsidR="00DA3359" w:rsidRPr="00DE7B59" w:rsidRDefault="00DA3359">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751B7F9"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0BB1E2" w14:textId="77777777" w:rsidR="00DA3359" w:rsidRPr="00DE7B59" w:rsidRDefault="00DA3359">
            <w:pPr>
              <w:pStyle w:val="TAL"/>
            </w:pPr>
          </w:p>
        </w:tc>
      </w:tr>
      <w:tr w:rsidR="00DA3359" w:rsidRPr="00DE7B59" w14:paraId="57122DA6" w14:textId="77777777" w:rsidTr="00DA3359">
        <w:tc>
          <w:tcPr>
            <w:tcW w:w="4535" w:type="dxa"/>
            <w:tcBorders>
              <w:top w:val="single" w:sz="4" w:space="0" w:color="auto"/>
              <w:left w:val="single" w:sz="4" w:space="0" w:color="auto"/>
              <w:bottom w:val="nil"/>
              <w:right w:val="single" w:sz="4" w:space="0" w:color="auto"/>
            </w:tcBorders>
            <w:hideMark/>
          </w:tcPr>
          <w:p w14:paraId="02EBEF55"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4937E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F1FF86"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E46C0D" w14:textId="77777777" w:rsidR="00DA3359" w:rsidRPr="00DE7B59" w:rsidRDefault="00DA3359">
            <w:pPr>
              <w:pStyle w:val="TAL"/>
            </w:pPr>
          </w:p>
        </w:tc>
      </w:tr>
      <w:tr w:rsidR="00DA3359" w:rsidRPr="00DE7B59" w14:paraId="00C46366" w14:textId="77777777" w:rsidTr="00DA3359">
        <w:tc>
          <w:tcPr>
            <w:tcW w:w="4535" w:type="dxa"/>
            <w:tcBorders>
              <w:top w:val="single" w:sz="4" w:space="0" w:color="auto"/>
              <w:left w:val="single" w:sz="4" w:space="0" w:color="auto"/>
              <w:bottom w:val="nil"/>
              <w:right w:val="single" w:sz="4" w:space="0" w:color="auto"/>
            </w:tcBorders>
            <w:hideMark/>
          </w:tcPr>
          <w:p w14:paraId="6F6E2E1E"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EC158E"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03CEB7"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E0C23" w14:textId="77777777" w:rsidR="00DA3359" w:rsidRPr="00DE7B59" w:rsidRDefault="00DA3359">
            <w:pPr>
              <w:pStyle w:val="TAL"/>
            </w:pPr>
          </w:p>
        </w:tc>
      </w:tr>
      <w:tr w:rsidR="00DA3359" w:rsidRPr="00DE7B59" w14:paraId="7B16C91B"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925FAE1" w14:textId="77777777" w:rsidR="00DA3359" w:rsidRPr="00DE7B59" w:rsidRDefault="00DA3359">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1162D69"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AD8BF72"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08352D48" w14:textId="77777777" w:rsidR="00DA3359" w:rsidRPr="00DE7B59" w:rsidRDefault="00DA3359">
            <w:pPr>
              <w:pStyle w:val="TAL"/>
            </w:pPr>
          </w:p>
        </w:tc>
      </w:tr>
      <w:tr w:rsidR="00DA3359" w:rsidRPr="00DE7B59" w14:paraId="50C79C7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42DFDDE" w14:textId="77777777" w:rsidR="00DA3359" w:rsidRPr="00DE7B59" w:rsidRDefault="00DA3359">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37102D7"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186E01B" w14:textId="77777777" w:rsidR="00DA3359" w:rsidRPr="00DE7B59" w:rsidRDefault="00DA3359">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E5011CC" w14:textId="77777777" w:rsidR="00DA3359" w:rsidRPr="00DE7B59" w:rsidRDefault="00DA3359">
            <w:pPr>
              <w:pStyle w:val="TAL"/>
            </w:pPr>
          </w:p>
        </w:tc>
      </w:tr>
      <w:tr w:rsidR="00DA3359" w:rsidRPr="00DE7B59" w14:paraId="687E95D0" w14:textId="77777777" w:rsidTr="00DA3359">
        <w:tc>
          <w:tcPr>
            <w:tcW w:w="4535" w:type="dxa"/>
            <w:tcBorders>
              <w:top w:val="single" w:sz="4" w:space="0" w:color="auto"/>
              <w:left w:val="single" w:sz="4" w:space="0" w:color="auto"/>
              <w:bottom w:val="nil"/>
              <w:right w:val="single" w:sz="4" w:space="0" w:color="auto"/>
            </w:tcBorders>
            <w:hideMark/>
          </w:tcPr>
          <w:p w14:paraId="14CA9960" w14:textId="77777777" w:rsidR="00DA3359" w:rsidRPr="00DE7B59" w:rsidRDefault="00DA3359">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B6AB7B7" w14:textId="77777777" w:rsidR="00DA3359" w:rsidRPr="00DE7B59" w:rsidRDefault="00DA3359">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816B808"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9EC87F" w14:textId="77777777" w:rsidR="00DA3359" w:rsidRPr="00DE7B59" w:rsidRDefault="00DA3359">
            <w:pPr>
              <w:pStyle w:val="TAL"/>
            </w:pPr>
          </w:p>
        </w:tc>
      </w:tr>
      <w:tr w:rsidR="00DA3359" w:rsidRPr="00DE7B59" w14:paraId="78DE94AA" w14:textId="77777777" w:rsidTr="00DA3359">
        <w:tc>
          <w:tcPr>
            <w:tcW w:w="4535" w:type="dxa"/>
            <w:tcBorders>
              <w:top w:val="single" w:sz="4" w:space="0" w:color="auto"/>
              <w:left w:val="single" w:sz="4" w:space="0" w:color="auto"/>
              <w:bottom w:val="nil"/>
              <w:right w:val="single" w:sz="4" w:space="0" w:color="auto"/>
            </w:tcBorders>
            <w:hideMark/>
          </w:tcPr>
          <w:p w14:paraId="5B46390F" w14:textId="77777777" w:rsidR="00DA3359" w:rsidRPr="00DE7B59" w:rsidRDefault="00DA3359">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007CEE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698BD85" w14:textId="77777777" w:rsidR="00DA3359" w:rsidRPr="00DE7B59" w:rsidRDefault="00DA3359">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CAB761A" w14:textId="77777777" w:rsidR="00DA3359" w:rsidRPr="00DE7B59" w:rsidRDefault="00DA3359">
            <w:pPr>
              <w:pStyle w:val="TAL"/>
              <w:rPr>
                <w:lang w:eastAsia="en-US"/>
              </w:rPr>
            </w:pPr>
          </w:p>
        </w:tc>
      </w:tr>
      <w:tr w:rsidR="00DA3359" w:rsidRPr="00DE7B59" w14:paraId="2CEF6F8D" w14:textId="77777777" w:rsidTr="00DA3359">
        <w:tc>
          <w:tcPr>
            <w:tcW w:w="4535" w:type="dxa"/>
            <w:tcBorders>
              <w:top w:val="single" w:sz="4" w:space="0" w:color="auto"/>
              <w:left w:val="single" w:sz="4" w:space="0" w:color="auto"/>
              <w:bottom w:val="nil"/>
              <w:right w:val="single" w:sz="4" w:space="0" w:color="auto"/>
            </w:tcBorders>
            <w:hideMark/>
          </w:tcPr>
          <w:p w14:paraId="0DFA3A11" w14:textId="77777777" w:rsidR="00DA3359" w:rsidRPr="00DE7B59" w:rsidRDefault="00DA3359">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53925ED7" w14:textId="77777777" w:rsidR="00DA3359" w:rsidRPr="00DE7B59" w:rsidRDefault="00DA3359">
            <w:pPr>
              <w:pStyle w:val="TAL"/>
              <w:rPr>
                <w:lang w:eastAsia="zh-CN"/>
              </w:rPr>
            </w:pPr>
            <w:r w:rsidRPr="00DE7B59">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314D2E94"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00C0C0" w14:textId="77777777" w:rsidR="00DA3359" w:rsidRPr="00DE7B59" w:rsidRDefault="00DA3359">
            <w:pPr>
              <w:pStyle w:val="TAL"/>
            </w:pPr>
          </w:p>
        </w:tc>
      </w:tr>
      <w:tr w:rsidR="00DA3359" w:rsidRPr="00DE7B59" w14:paraId="2A6ED6A7" w14:textId="77777777" w:rsidTr="00DA3359">
        <w:tc>
          <w:tcPr>
            <w:tcW w:w="4535" w:type="dxa"/>
            <w:tcBorders>
              <w:top w:val="single" w:sz="4" w:space="0" w:color="auto"/>
              <w:left w:val="single" w:sz="4" w:space="0" w:color="auto"/>
              <w:bottom w:val="nil"/>
              <w:right w:val="single" w:sz="4" w:space="0" w:color="auto"/>
            </w:tcBorders>
            <w:hideMark/>
          </w:tcPr>
          <w:p w14:paraId="789739FA"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98302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7BCCE3"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00B51" w14:textId="77777777" w:rsidR="00DA3359" w:rsidRPr="00DE7B59" w:rsidRDefault="00DA3359">
            <w:pPr>
              <w:pStyle w:val="TAL"/>
            </w:pPr>
          </w:p>
        </w:tc>
      </w:tr>
      <w:tr w:rsidR="00DA3359" w:rsidRPr="00DE7B59" w14:paraId="5754A6D0" w14:textId="77777777" w:rsidTr="00DA3359">
        <w:tc>
          <w:tcPr>
            <w:tcW w:w="4535" w:type="dxa"/>
            <w:tcBorders>
              <w:top w:val="single" w:sz="4" w:space="0" w:color="auto"/>
              <w:left w:val="single" w:sz="4" w:space="0" w:color="auto"/>
              <w:bottom w:val="nil"/>
              <w:right w:val="single" w:sz="4" w:space="0" w:color="auto"/>
            </w:tcBorders>
            <w:hideMark/>
          </w:tcPr>
          <w:p w14:paraId="792D8F4B"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DF2D26"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D40338"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8C2AD8" w14:textId="77777777" w:rsidR="00DA3359" w:rsidRPr="00DE7B59" w:rsidRDefault="00DA3359">
            <w:pPr>
              <w:pStyle w:val="TAL"/>
            </w:pPr>
          </w:p>
        </w:tc>
      </w:tr>
      <w:tr w:rsidR="00DA3359" w:rsidRPr="00DE7B59" w14:paraId="750029C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5906DA0" w14:textId="77777777" w:rsidR="00DA3359" w:rsidRPr="00DE7B59" w:rsidRDefault="00DA3359">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0CA7AD3"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22D6D97B"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2761FBA8" w14:textId="77777777" w:rsidR="00DA3359" w:rsidRPr="00DE7B59" w:rsidRDefault="00DA3359">
            <w:pPr>
              <w:pStyle w:val="TAL"/>
            </w:pPr>
          </w:p>
        </w:tc>
      </w:tr>
      <w:tr w:rsidR="00DA3359" w:rsidRPr="00DE7B59" w14:paraId="0DABD4B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50B282" w14:textId="77777777" w:rsidR="00DA3359" w:rsidRPr="00DE7B59" w:rsidRDefault="00DA3359">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0CDCE3A5"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115F02F"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11ABFA3E" w14:textId="77777777" w:rsidR="00DA3359" w:rsidRPr="00DE7B59" w:rsidRDefault="00DA3359">
            <w:pPr>
              <w:pStyle w:val="TAL"/>
            </w:pPr>
          </w:p>
        </w:tc>
      </w:tr>
    </w:tbl>
    <w:p w14:paraId="140C7987" w14:textId="77777777" w:rsidR="00DA3359" w:rsidRPr="00DE7B59" w:rsidRDefault="00DA3359" w:rsidP="00DA3359">
      <w:pPr>
        <w:rPr>
          <w:rFonts w:eastAsia="DengXian"/>
          <w:lang w:eastAsia="sv-SE"/>
        </w:rPr>
      </w:pPr>
    </w:p>
    <w:p w14:paraId="3D9EEBFC" w14:textId="77777777" w:rsidR="00DA3359" w:rsidRPr="00DE7B59" w:rsidRDefault="00DA3359" w:rsidP="00DA3359">
      <w:pPr>
        <w:pStyle w:val="TH"/>
        <w:rPr>
          <w:rFonts w:eastAsia="SimSun"/>
          <w:lang w:eastAsia="en-US"/>
        </w:rPr>
      </w:pPr>
      <w:r w:rsidRPr="00DE7B59">
        <w:t xml:space="preserve">Table 7.1.1.3.15.2.3.3-5: </w:t>
      </w:r>
      <w:r w:rsidRPr="00DE7B59">
        <w:rPr>
          <w:i/>
        </w:rPr>
        <w:t xml:space="preserve">ConfiguredGrantConfig </w:t>
      </w:r>
      <w:r w:rsidRPr="00DE7B59">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0BDE1EF3"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14D00861" w14:textId="77777777" w:rsidR="00DA3359" w:rsidRPr="00DE7B59" w:rsidRDefault="00DA3359">
            <w:pPr>
              <w:keepNext/>
              <w:keepLines/>
              <w:spacing w:after="0"/>
              <w:rPr>
                <w:rFonts w:ascii="Arial" w:hAnsi="Arial"/>
                <w:sz w:val="18"/>
              </w:rPr>
            </w:pPr>
            <w:r w:rsidRPr="00DE7B59">
              <w:rPr>
                <w:rFonts w:ascii="Arial" w:hAnsi="Arial"/>
                <w:sz w:val="18"/>
              </w:rPr>
              <w:t>Derivation Path: TS 38.508-1 [4], Table 4.6.3-26</w:t>
            </w:r>
          </w:p>
        </w:tc>
      </w:tr>
      <w:tr w:rsidR="00DA3359" w:rsidRPr="00DE7B59" w14:paraId="219D1693"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355FC1C" w14:textId="77777777" w:rsidR="00DA3359" w:rsidRPr="00DE7B59" w:rsidRDefault="00DA3359">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B5A1F9" w14:textId="77777777" w:rsidR="00DA3359" w:rsidRPr="00DE7B59" w:rsidRDefault="00DA3359">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13CB8F" w14:textId="77777777" w:rsidR="00DA3359" w:rsidRPr="00DE7B59" w:rsidRDefault="00DA3359">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D7521C3" w14:textId="77777777" w:rsidR="00DA3359" w:rsidRPr="00DE7B59" w:rsidRDefault="00DA3359">
            <w:pPr>
              <w:keepNext/>
              <w:keepLines/>
              <w:spacing w:after="0"/>
              <w:jc w:val="center"/>
              <w:rPr>
                <w:rFonts w:ascii="Arial" w:hAnsi="Arial"/>
                <w:b/>
                <w:sz w:val="18"/>
              </w:rPr>
            </w:pPr>
            <w:r w:rsidRPr="00DE7B59">
              <w:rPr>
                <w:rFonts w:ascii="Arial" w:hAnsi="Arial"/>
                <w:b/>
                <w:sz w:val="18"/>
              </w:rPr>
              <w:t>Condition</w:t>
            </w:r>
          </w:p>
        </w:tc>
      </w:tr>
      <w:tr w:rsidR="00DA3359" w:rsidRPr="00DE7B59" w14:paraId="2E4B4C8F"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77CBFD" w14:textId="77777777" w:rsidR="00DA3359" w:rsidRPr="00DE7B59" w:rsidRDefault="00DA3359">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D9606E" w14:textId="77777777" w:rsidR="00DA3359" w:rsidRPr="00DE7B59"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554CA6"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6A83B3" w14:textId="77777777" w:rsidR="00DA3359" w:rsidRPr="00DE7B59" w:rsidRDefault="00DA3359">
            <w:pPr>
              <w:keepNext/>
              <w:keepLines/>
              <w:spacing w:after="0"/>
              <w:rPr>
                <w:rFonts w:ascii="Arial" w:hAnsi="Arial"/>
                <w:sz w:val="18"/>
              </w:rPr>
            </w:pPr>
          </w:p>
        </w:tc>
      </w:tr>
      <w:tr w:rsidR="00DA3359" w:rsidRPr="00DE7B59" w14:paraId="4C1B22AD"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9C4DE52" w14:textId="77777777" w:rsidR="00DA3359" w:rsidRPr="00DE7B59" w:rsidRDefault="00DA3359">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3091B77F" w14:textId="77777777" w:rsidR="00DA3359" w:rsidRPr="00DE7B59" w:rsidRDefault="00DA3359">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61395675"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B69FBE" w14:textId="77777777" w:rsidR="00DA3359" w:rsidRPr="00DE7B59" w:rsidRDefault="00DA3359">
            <w:pPr>
              <w:keepNext/>
              <w:keepLines/>
              <w:spacing w:after="0"/>
              <w:rPr>
                <w:rFonts w:ascii="Arial" w:hAnsi="Arial"/>
                <w:sz w:val="18"/>
              </w:rPr>
            </w:pPr>
          </w:p>
        </w:tc>
      </w:tr>
      <w:tr w:rsidR="00DA3359" w:rsidRPr="00DE7B59" w14:paraId="1943DE5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80E1AFE"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602E5B70"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6D76B75E" w14:textId="77777777" w:rsidR="00DA3359" w:rsidRPr="00DE7B59" w:rsidRDefault="00DA3359">
            <w:pPr>
              <w:keepNext/>
              <w:keepLines/>
              <w:spacing w:after="0"/>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658FA0" w14:textId="77777777" w:rsidR="00DA3359" w:rsidRPr="00DE7B59" w:rsidRDefault="00DA3359">
            <w:pPr>
              <w:keepNext/>
              <w:keepLines/>
              <w:spacing w:after="0"/>
              <w:rPr>
                <w:rFonts w:ascii="Arial" w:hAnsi="Arial"/>
                <w:sz w:val="18"/>
              </w:rPr>
            </w:pPr>
          </w:p>
        </w:tc>
      </w:tr>
      <w:tr w:rsidR="00DA3359" w:rsidRPr="00DE7B59" w14:paraId="3D5CEDD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BB59B20"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610D0D90" w14:textId="77777777" w:rsidR="00DA3359" w:rsidRPr="00DE7B59" w:rsidRDefault="00DA3359">
            <w:pPr>
              <w:keepNext/>
              <w:keepLines/>
              <w:spacing w:after="0"/>
              <w:rPr>
                <w:rFonts w:ascii="Arial" w:hAnsi="Arial"/>
                <w:sz w:val="18"/>
                <w:lang w:eastAsia="en-US"/>
              </w:rPr>
            </w:pPr>
            <w:r w:rsidRPr="00DE7B59">
              <w:rPr>
                <w:rFonts w:ascii="Arial" w:hAnsi="Arial"/>
                <w:sz w:val="18"/>
              </w:rPr>
              <w:t>n16</w:t>
            </w:r>
          </w:p>
        </w:tc>
        <w:tc>
          <w:tcPr>
            <w:tcW w:w="1700" w:type="dxa"/>
            <w:tcBorders>
              <w:top w:val="single" w:sz="4" w:space="0" w:color="auto"/>
              <w:left w:val="single" w:sz="4" w:space="0" w:color="auto"/>
              <w:bottom w:val="single" w:sz="4" w:space="0" w:color="auto"/>
              <w:right w:val="single" w:sz="4" w:space="0" w:color="auto"/>
            </w:tcBorders>
          </w:tcPr>
          <w:p w14:paraId="4CCE3F94"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69EAAF" w14:textId="77777777" w:rsidR="00DA3359" w:rsidRPr="00DE7B59" w:rsidRDefault="00DA3359">
            <w:pPr>
              <w:keepNext/>
              <w:keepLines/>
              <w:spacing w:after="0"/>
              <w:rPr>
                <w:rFonts w:ascii="Arial" w:hAnsi="Arial"/>
                <w:sz w:val="18"/>
              </w:rPr>
            </w:pPr>
          </w:p>
        </w:tc>
      </w:tr>
      <w:tr w:rsidR="00DA3359" w:rsidRPr="00DE7B59" w14:paraId="2D64A18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11D9977" w14:textId="77777777" w:rsidR="00DA3359" w:rsidRPr="00DE7B59" w:rsidRDefault="00DA3359">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79538D4" w14:textId="77777777" w:rsidR="00DA3359" w:rsidRPr="00DE7B59"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B20B9D"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43D68" w14:textId="77777777" w:rsidR="00DA3359" w:rsidRPr="00DE7B59" w:rsidRDefault="00DA3359">
            <w:pPr>
              <w:keepNext/>
              <w:keepLines/>
              <w:spacing w:after="0"/>
              <w:rPr>
                <w:rFonts w:ascii="Arial" w:hAnsi="Arial"/>
                <w:sz w:val="18"/>
              </w:rPr>
            </w:pPr>
          </w:p>
        </w:tc>
      </w:tr>
    </w:tbl>
    <w:p w14:paraId="0895EE0C" w14:textId="77777777" w:rsidR="00DA3359" w:rsidRPr="00DE7B59" w:rsidRDefault="00DA3359" w:rsidP="00DA3359">
      <w:pPr>
        <w:rPr>
          <w:rFonts w:eastAsia="DengXian"/>
          <w:lang w:eastAsia="sv-SE"/>
        </w:rPr>
      </w:pPr>
    </w:p>
    <w:p w14:paraId="7AD9FDB3" w14:textId="33389B91" w:rsidR="00DA3359" w:rsidRPr="00DE7B59" w:rsidRDefault="00DA3359" w:rsidP="00DA3359">
      <w:pPr>
        <w:pStyle w:val="TH"/>
        <w:rPr>
          <w:rFonts w:eastAsia="SimSun"/>
          <w:lang w:eastAsia="en-US"/>
        </w:rPr>
      </w:pPr>
      <w:r w:rsidRPr="00DE7B59">
        <w:t>Table 7.1.1.3.15.2.3.3-6: Physical layer parameters for DCI format 0_1 (Step</w:t>
      </w:r>
      <w:r w:rsidR="00F1650E" w:rsidRPr="00DE7B59">
        <w:t>s</w:t>
      </w:r>
      <w:r w:rsidRPr="00DE7B59">
        <w:t xml:space="preserve"> 5 &amp; 8, Table 7.1.1.3.15.2.3.2-1)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DA3359" w:rsidRPr="00DE7B59" w14:paraId="0900FE7F" w14:textId="77777777" w:rsidTr="00DA3359">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17E6B6D6" w14:textId="77777777" w:rsidR="00DA3359" w:rsidRPr="00DE7B59" w:rsidRDefault="00DA3359">
            <w:pPr>
              <w:pStyle w:val="TAH"/>
              <w:jc w:val="left"/>
              <w:rPr>
                <w:b w:val="0"/>
                <w:lang w:eastAsia="zh-CN"/>
              </w:rPr>
            </w:pPr>
            <w:r w:rsidRPr="00DE7B59">
              <w:rPr>
                <w:b w:val="0"/>
                <w:lang w:eastAsia="zh-CN"/>
              </w:rPr>
              <w:t xml:space="preserve">Derivation path: TS 38.508-1 [4] </w:t>
            </w:r>
            <w:r w:rsidRPr="00DE7B59">
              <w:rPr>
                <w:b w:val="0"/>
              </w:rPr>
              <w:t>Table 4.3.6.1.1.2-1</w:t>
            </w:r>
          </w:p>
        </w:tc>
      </w:tr>
      <w:tr w:rsidR="00DA3359" w:rsidRPr="00DE7B59" w14:paraId="738291CA" w14:textId="77777777" w:rsidTr="00DA3359">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062FFDF2" w14:textId="77777777" w:rsidR="00DA3359" w:rsidRPr="00DE7B59" w:rsidRDefault="00DA3359">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7A2DDC0A" w14:textId="77777777" w:rsidR="00DA3359" w:rsidRPr="00DE7B59" w:rsidRDefault="00DA3359">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4C5F7580" w14:textId="77777777" w:rsidR="00DA3359" w:rsidRPr="00DE7B59" w:rsidRDefault="00DA3359">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052B91BC" w14:textId="77777777" w:rsidR="00DA3359" w:rsidRPr="00DE7B59" w:rsidRDefault="00DA3359">
            <w:pPr>
              <w:pStyle w:val="TAH"/>
            </w:pPr>
            <w:r w:rsidRPr="00DE7B59">
              <w:t>Condition</w:t>
            </w:r>
          </w:p>
        </w:tc>
      </w:tr>
      <w:tr w:rsidR="00DA3359" w:rsidRPr="00DE7B59" w14:paraId="0583ED23" w14:textId="77777777" w:rsidTr="00DA3359">
        <w:trPr>
          <w:cantSplit/>
          <w:trHeight w:val="57"/>
          <w:jc w:val="center"/>
        </w:trPr>
        <w:tc>
          <w:tcPr>
            <w:tcW w:w="3060" w:type="dxa"/>
            <w:tcBorders>
              <w:top w:val="single" w:sz="4" w:space="0" w:color="auto"/>
              <w:left w:val="single" w:sz="4" w:space="0" w:color="auto"/>
              <w:bottom w:val="nil"/>
              <w:right w:val="single" w:sz="4" w:space="0" w:color="auto"/>
            </w:tcBorders>
            <w:hideMark/>
          </w:tcPr>
          <w:p w14:paraId="731FF0EF" w14:textId="77777777" w:rsidR="00DA3359" w:rsidRPr="00DE7B59" w:rsidRDefault="00DA3359">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2B6AF916" w14:textId="77777777" w:rsidR="00DA3359" w:rsidRPr="00DE7B59" w:rsidRDefault="00DA3359">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41E28900" w14:textId="77777777" w:rsidR="00DA3359" w:rsidRPr="00DE7B59" w:rsidRDefault="00DA3359">
            <w:pPr>
              <w:pStyle w:val="TAC"/>
            </w:pPr>
            <w:r w:rsidRPr="00DE7B59">
              <w:t>“0”</w:t>
            </w:r>
          </w:p>
        </w:tc>
        <w:tc>
          <w:tcPr>
            <w:tcW w:w="1380" w:type="dxa"/>
            <w:tcBorders>
              <w:top w:val="nil"/>
              <w:left w:val="nil"/>
              <w:bottom w:val="single" w:sz="4" w:space="0" w:color="auto"/>
              <w:right w:val="single" w:sz="4" w:space="0" w:color="auto"/>
            </w:tcBorders>
            <w:hideMark/>
          </w:tcPr>
          <w:p w14:paraId="2AAE8DD5" w14:textId="77777777" w:rsidR="00DA3359" w:rsidRPr="00DE7B59" w:rsidRDefault="00DA3359">
            <w:pPr>
              <w:pStyle w:val="TAC"/>
              <w:jc w:val="left"/>
              <w:rPr>
                <w:lang w:eastAsia="zh-CN"/>
              </w:rPr>
            </w:pPr>
            <w:r w:rsidRPr="00DE7B59">
              <w:rPr>
                <w:lang w:eastAsia="zh-CN"/>
              </w:rPr>
              <w:t>Step 5</w:t>
            </w:r>
          </w:p>
        </w:tc>
      </w:tr>
      <w:tr w:rsidR="00DA3359" w:rsidRPr="00DE7B59" w14:paraId="6E3BD82D" w14:textId="77777777" w:rsidTr="00DA3359">
        <w:trPr>
          <w:cantSplit/>
          <w:trHeight w:val="57"/>
          <w:jc w:val="center"/>
        </w:trPr>
        <w:tc>
          <w:tcPr>
            <w:tcW w:w="3060" w:type="dxa"/>
            <w:tcBorders>
              <w:top w:val="nil"/>
              <w:left w:val="single" w:sz="4" w:space="0" w:color="auto"/>
              <w:bottom w:val="single" w:sz="4" w:space="0" w:color="auto"/>
              <w:right w:val="single" w:sz="4" w:space="0" w:color="auto"/>
            </w:tcBorders>
          </w:tcPr>
          <w:p w14:paraId="312D1981" w14:textId="77777777" w:rsidR="00DA3359" w:rsidRPr="00DE7B59" w:rsidRDefault="00DA3359">
            <w:pPr>
              <w:pStyle w:val="TAL"/>
              <w:rPr>
                <w:lang w:eastAsia="zh-CN"/>
              </w:rPr>
            </w:pPr>
          </w:p>
        </w:tc>
        <w:tc>
          <w:tcPr>
            <w:tcW w:w="4023" w:type="dxa"/>
            <w:tcBorders>
              <w:top w:val="nil"/>
              <w:left w:val="nil"/>
              <w:bottom w:val="single" w:sz="4" w:space="0" w:color="auto"/>
              <w:right w:val="single" w:sz="4" w:space="0" w:color="auto"/>
            </w:tcBorders>
            <w:noWrap/>
            <w:hideMark/>
          </w:tcPr>
          <w:p w14:paraId="2A382FC6" w14:textId="77777777" w:rsidR="00DA3359" w:rsidRPr="00DE7B59" w:rsidRDefault="00DA3359">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488D8477" w14:textId="77777777" w:rsidR="00DA3359" w:rsidRPr="00DE7B59" w:rsidRDefault="00DA3359">
            <w:pPr>
              <w:pStyle w:val="TAC"/>
            </w:pPr>
            <w:r w:rsidRPr="00DE7B59">
              <w:t>“1”</w:t>
            </w:r>
          </w:p>
        </w:tc>
        <w:tc>
          <w:tcPr>
            <w:tcW w:w="1380" w:type="dxa"/>
            <w:tcBorders>
              <w:top w:val="nil"/>
              <w:left w:val="nil"/>
              <w:bottom w:val="single" w:sz="4" w:space="0" w:color="auto"/>
              <w:right w:val="single" w:sz="4" w:space="0" w:color="auto"/>
            </w:tcBorders>
            <w:hideMark/>
          </w:tcPr>
          <w:p w14:paraId="781F9248" w14:textId="77777777" w:rsidR="00DA3359" w:rsidRPr="00DE7B59" w:rsidRDefault="00DA3359">
            <w:pPr>
              <w:pStyle w:val="TAC"/>
              <w:jc w:val="left"/>
              <w:rPr>
                <w:lang w:eastAsia="zh-CN"/>
              </w:rPr>
            </w:pPr>
            <w:r w:rsidRPr="00DE7B59">
              <w:rPr>
                <w:lang w:eastAsia="zh-CN"/>
              </w:rPr>
              <w:t>Step 8</w:t>
            </w:r>
          </w:p>
        </w:tc>
      </w:tr>
    </w:tbl>
    <w:p w14:paraId="08E138A7" w14:textId="77777777" w:rsidR="00DA3359" w:rsidRPr="00DE7B59" w:rsidRDefault="00DA3359" w:rsidP="00DA3359">
      <w:pPr>
        <w:rPr>
          <w:lang w:eastAsia="en-US"/>
        </w:rPr>
      </w:pPr>
    </w:p>
    <w:p w14:paraId="20C30887" w14:textId="3DA9BB97" w:rsidR="00DB633B" w:rsidRPr="00DE7B59" w:rsidRDefault="00DB633B" w:rsidP="00DB633B">
      <w:pPr>
        <w:pStyle w:val="Heading5"/>
      </w:pPr>
      <w:r w:rsidRPr="00DE7B59">
        <w:t>7.1.1.3.16</w:t>
      </w:r>
      <w:r w:rsidRPr="00DE7B59">
        <w:tab/>
        <w:t>Correct Handling of UL grant / DRB configured with survival time</w:t>
      </w:r>
    </w:p>
    <w:p w14:paraId="752AF995" w14:textId="77777777" w:rsidR="00DB633B" w:rsidRPr="00DE7B59" w:rsidRDefault="00DB633B" w:rsidP="00DB633B">
      <w:pPr>
        <w:pStyle w:val="Heading6"/>
      </w:pPr>
      <w:r w:rsidRPr="00DE7B59">
        <w:t>7.1.1.3.16.1</w:t>
      </w:r>
      <w:r w:rsidRPr="00DE7B59">
        <w:tab/>
        <w:t>Correct Handling of UL grant / DRB configured with survival time / Split DRB</w:t>
      </w:r>
    </w:p>
    <w:p w14:paraId="0CB5C178" w14:textId="77777777" w:rsidR="00DB633B" w:rsidRPr="00DE7B59" w:rsidRDefault="00DB633B" w:rsidP="00DB633B">
      <w:pPr>
        <w:pStyle w:val="H6"/>
      </w:pPr>
      <w:r w:rsidRPr="00DE7B59">
        <w:t>7.1.1.3.16.1.1</w:t>
      </w:r>
      <w:r w:rsidRPr="00DE7B59">
        <w:tab/>
        <w:t>Test Purpose (TP)</w:t>
      </w:r>
    </w:p>
    <w:p w14:paraId="33CBC148" w14:textId="77777777" w:rsidR="00DB633B" w:rsidRPr="00DE7B59" w:rsidRDefault="00DB633B" w:rsidP="00DB633B">
      <w:pPr>
        <w:pStyle w:val="H6"/>
      </w:pPr>
      <w:r w:rsidRPr="00DE7B59">
        <w:t>(1)</w:t>
      </w:r>
    </w:p>
    <w:p w14:paraId="2AC2B2D6" w14:textId="77777777" w:rsidR="00DB633B" w:rsidRPr="00DE7B59" w:rsidRDefault="00DB633B" w:rsidP="00DB633B">
      <w:pPr>
        <w:pStyle w:val="PL"/>
        <w:rPr>
          <w:rFonts w:eastAsia="MS Gothic"/>
          <w:noProof w:val="0"/>
        </w:rPr>
      </w:pPr>
      <w:r w:rsidRPr="00DE7B59">
        <w:rPr>
          <w:rFonts w:eastAsia="MS Gothic"/>
          <w:b/>
          <w:noProof w:val="0"/>
        </w:rPr>
        <w:t>with</w:t>
      </w:r>
      <w:r w:rsidRPr="00DE7B59">
        <w:rPr>
          <w:rFonts w:eastAsia="MS Gothic"/>
          <w:noProof w:val="0"/>
        </w:rPr>
        <w:t xml:space="preserve"> { UE in NR RRC_CONNECTED state</w:t>
      </w:r>
      <w:r w:rsidRPr="00DE7B59">
        <w:rPr>
          <w:noProof w:val="0"/>
          <w:lang w:eastAsia="zh-CN"/>
        </w:rPr>
        <w:t xml:space="preserve"> to a serving cell with running </w:t>
      </w:r>
      <w:r w:rsidRPr="00DE7B59">
        <w:rPr>
          <w:i/>
          <w:noProof w:val="0"/>
        </w:rPr>
        <w:t>timeAlignmentTimer</w:t>
      </w:r>
      <w:r w:rsidRPr="00DE7B59">
        <w:rPr>
          <w:noProof w:val="0"/>
          <w:lang w:eastAsia="zh-CN"/>
        </w:rPr>
        <w:t xml:space="preserve"> and having split DRB configured with </w:t>
      </w:r>
      <w:r w:rsidRPr="00DE7B59">
        <w:rPr>
          <w:i/>
          <w:noProof w:val="0"/>
          <w:lang w:eastAsia="ko-KR"/>
        </w:rPr>
        <w:t>survivalTimeStateSupport</w:t>
      </w:r>
      <w:r w:rsidRPr="00DE7B59">
        <w:rPr>
          <w:noProof w:val="0"/>
          <w:lang w:eastAsia="zh-CN"/>
        </w:rPr>
        <w:t xml:space="preserve"> and PDCP duplication configured </w:t>
      </w:r>
      <w:r w:rsidRPr="00DE7B59">
        <w:rPr>
          <w:rFonts w:eastAsia="MS Gothic"/>
          <w:noProof w:val="0"/>
        </w:rPr>
        <w:t>}</w:t>
      </w:r>
    </w:p>
    <w:p w14:paraId="0A5380C1" w14:textId="77777777" w:rsidR="00DB633B" w:rsidRPr="00DE7B59" w:rsidRDefault="00DB633B" w:rsidP="00DB633B">
      <w:pPr>
        <w:pStyle w:val="PL"/>
        <w:rPr>
          <w:rFonts w:eastAsia="MS Gothic"/>
          <w:noProof w:val="0"/>
        </w:rPr>
      </w:pPr>
      <w:r w:rsidRPr="00DE7B59">
        <w:rPr>
          <w:rFonts w:eastAsia="MS Gothic"/>
          <w:b/>
          <w:noProof w:val="0"/>
        </w:rPr>
        <w:t>ensure that</w:t>
      </w:r>
      <w:r w:rsidRPr="00DE7B59">
        <w:rPr>
          <w:rFonts w:eastAsia="MS Gothic"/>
          <w:noProof w:val="0"/>
        </w:rPr>
        <w:t xml:space="preserve"> {</w:t>
      </w:r>
    </w:p>
    <w:p w14:paraId="407F2AC1" w14:textId="77777777" w:rsidR="00DB633B" w:rsidRPr="00DE7B59" w:rsidRDefault="00DB633B" w:rsidP="00DB633B">
      <w:pPr>
        <w:pStyle w:val="PL"/>
        <w:rPr>
          <w:noProof w:val="0"/>
          <w:lang w:eastAsia="zh-CN"/>
        </w:rPr>
      </w:pPr>
      <w:r w:rsidRPr="00DE7B59">
        <w:rPr>
          <w:rFonts w:eastAsia="MS Gothic"/>
          <w:noProof w:val="0"/>
        </w:rPr>
        <w:t xml:space="preserve">  </w:t>
      </w:r>
      <w:r w:rsidRPr="00DE7B59">
        <w:rPr>
          <w:rFonts w:eastAsia="MS Gothic"/>
          <w:b/>
          <w:noProof w:val="0"/>
        </w:rPr>
        <w:t>when</w:t>
      </w:r>
      <w:r w:rsidRPr="00DE7B59">
        <w:rPr>
          <w:rFonts w:eastAsia="MS Gothic"/>
          <w:noProof w:val="0"/>
        </w:rPr>
        <w:t xml:space="preserve"> { </w:t>
      </w:r>
      <w:r w:rsidRPr="00DE7B59">
        <w:rPr>
          <w:noProof w:val="0"/>
        </w:rPr>
        <w:t>UE receives uplink grant addressed to CS-RNTI with NDI=1 for a logical channel associated with the split DRB</w:t>
      </w:r>
      <w:r w:rsidRPr="00DE7B59">
        <w:rPr>
          <w:rFonts w:eastAsia="MS Gothic"/>
          <w:noProof w:val="0"/>
        </w:rPr>
        <w:t xml:space="preserve"> </w:t>
      </w:r>
      <w:r w:rsidRPr="00DE7B59">
        <w:rPr>
          <w:noProof w:val="0"/>
          <w:lang w:eastAsia="zh-CN"/>
        </w:rPr>
        <w:t>}</w:t>
      </w:r>
    </w:p>
    <w:p w14:paraId="69980241" w14:textId="77777777" w:rsidR="00DB633B" w:rsidRPr="00DE7B59" w:rsidRDefault="00DB633B" w:rsidP="00DB633B">
      <w:pPr>
        <w:pStyle w:val="PL"/>
        <w:rPr>
          <w:noProof w:val="0"/>
        </w:rPr>
      </w:pPr>
      <w:r w:rsidRPr="00DE7B59">
        <w:rPr>
          <w:rFonts w:eastAsia="MS Gothic"/>
          <w:b/>
          <w:noProof w:val="0"/>
        </w:rPr>
        <w:t xml:space="preserve">    then</w:t>
      </w:r>
      <w:r w:rsidRPr="00DE7B59">
        <w:rPr>
          <w:rFonts w:eastAsia="MS Gothic"/>
          <w:noProof w:val="0"/>
        </w:rPr>
        <w:t xml:space="preserve"> {</w:t>
      </w:r>
      <w:r w:rsidRPr="00DE7B59">
        <w:rPr>
          <w:noProof w:val="0"/>
        </w:rPr>
        <w:t xml:space="preserve"> UE activates PDCP duplication for all RLC entities of the split DRB }</w:t>
      </w:r>
    </w:p>
    <w:p w14:paraId="079B7725" w14:textId="77777777" w:rsidR="00DB633B" w:rsidRPr="00DE7B59" w:rsidRDefault="00DB633B" w:rsidP="00DB633B">
      <w:pPr>
        <w:pStyle w:val="PL"/>
        <w:rPr>
          <w:noProof w:val="0"/>
        </w:rPr>
      </w:pPr>
      <w:r w:rsidRPr="00DE7B59">
        <w:rPr>
          <w:noProof w:val="0"/>
        </w:rPr>
        <w:t xml:space="preserve">            }</w:t>
      </w:r>
    </w:p>
    <w:p w14:paraId="72367FC2" w14:textId="77777777" w:rsidR="00DB633B" w:rsidRPr="00DE7B59" w:rsidRDefault="00DB633B" w:rsidP="00DB633B">
      <w:pPr>
        <w:pStyle w:val="PL"/>
        <w:rPr>
          <w:noProof w:val="0"/>
        </w:rPr>
      </w:pPr>
    </w:p>
    <w:p w14:paraId="2FD033F5" w14:textId="77777777" w:rsidR="00DB633B" w:rsidRPr="00DE7B59" w:rsidRDefault="00DB633B" w:rsidP="00DB633B">
      <w:pPr>
        <w:pStyle w:val="H6"/>
      </w:pPr>
      <w:r w:rsidRPr="00DE7B59">
        <w:t>7.1.1.3.16.1.2</w:t>
      </w:r>
      <w:r w:rsidRPr="00DE7B59">
        <w:tab/>
        <w:t>Conformance requirements</w:t>
      </w:r>
    </w:p>
    <w:p w14:paraId="616608DB" w14:textId="77777777" w:rsidR="00DB633B" w:rsidRPr="00DE7B59" w:rsidRDefault="00DB633B" w:rsidP="00DB633B">
      <w:r w:rsidRPr="00DE7B59">
        <w:t>References: The conformance requirements covered in the current TC is specified in: TS 38.321 clause 5.4.1 and 5.10. Unless otherwise stated, these are Rel-17 features.</w:t>
      </w:r>
    </w:p>
    <w:p w14:paraId="226EA502" w14:textId="77777777" w:rsidR="00DB633B" w:rsidRPr="00DE7B59" w:rsidRDefault="00DB633B" w:rsidP="00DB633B">
      <w:r w:rsidRPr="00DE7B59">
        <w:t>[TS 38.321, clause 5.4.1]</w:t>
      </w:r>
    </w:p>
    <w:p w14:paraId="09BD0357" w14:textId="77777777" w:rsidR="00DB633B" w:rsidRPr="00DE7B59" w:rsidRDefault="00DB633B" w:rsidP="00DB633B">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3335CA44" w14:textId="77777777" w:rsidR="00DB633B" w:rsidRPr="00DE7B59" w:rsidRDefault="00DB633B" w:rsidP="00DB633B">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319D6C3E" w14:textId="77777777" w:rsidR="00DB633B" w:rsidRPr="00DE7B59" w:rsidRDefault="00DB633B" w:rsidP="00DB633B">
      <w:pPr>
        <w:pStyle w:val="B2"/>
        <w:rPr>
          <w:lang w:eastAsia="ko-KR"/>
        </w:rPr>
      </w:pPr>
      <w:r w:rsidRPr="00DE7B59">
        <w:rPr>
          <w:lang w:eastAsia="ko-KR"/>
        </w:rPr>
        <w:t>2&gt;</w:t>
      </w:r>
      <w:r w:rsidRPr="00DE7B59">
        <w:rPr>
          <w:lang w:eastAsia="ko-KR"/>
        </w:rPr>
        <w:tab/>
        <w:t>if the NDI in the received HARQ information is 1:</w:t>
      </w:r>
    </w:p>
    <w:p w14:paraId="7F4E62AF" w14:textId="77777777" w:rsidR="00DB633B" w:rsidRPr="00DE7B59" w:rsidRDefault="00DB633B" w:rsidP="00DB633B">
      <w:pPr>
        <w:pStyle w:val="B3"/>
        <w:rPr>
          <w:lang w:eastAsia="ko-KR"/>
        </w:rPr>
      </w:pPr>
      <w:r w:rsidRPr="00DE7B59">
        <w:rPr>
          <w:lang w:eastAsia="ko-KR"/>
        </w:rPr>
        <w:t>3&gt;</w:t>
      </w:r>
      <w:r w:rsidRPr="00DE7B59">
        <w:rPr>
          <w:lang w:eastAsia="ko-KR"/>
        </w:rPr>
        <w:tab/>
        <w:t xml:space="preserve">if a logical channel associated with a DRB configured with </w:t>
      </w:r>
      <w:r w:rsidRPr="00DE7B59">
        <w:rPr>
          <w:i/>
          <w:lang w:eastAsia="ko-KR"/>
        </w:rPr>
        <w:t>survivalTimeStateSupport</w:t>
      </w:r>
      <w:r w:rsidRPr="00DE7B59">
        <w:rPr>
          <w:lang w:eastAsia="ko-KR"/>
        </w:rPr>
        <w:t xml:space="preserve"> is multiplexed in the MAC PDU stored in the HARQ buffer for the corresponding HARQ process:</w:t>
      </w:r>
    </w:p>
    <w:p w14:paraId="386CB194" w14:textId="29F4D22E" w:rsidR="00DB633B" w:rsidRPr="00DE7B59" w:rsidRDefault="00DB633B" w:rsidP="00DB633B">
      <w:pPr>
        <w:pStyle w:val="B4"/>
        <w:rPr>
          <w:lang w:eastAsia="ko-KR"/>
        </w:rPr>
      </w:pPr>
      <w:r w:rsidRPr="00DE7B59">
        <w:rPr>
          <w:lang w:eastAsia="ko-KR"/>
        </w:rPr>
        <w:t>4&gt;</w:t>
      </w:r>
      <w:r w:rsidRPr="00DE7B59">
        <w:rPr>
          <w:lang w:eastAsia="ko-KR"/>
        </w:rPr>
        <w:tab/>
        <w:t>trigger activation of PDCP duplication for all configured RLC entities of the DRB.</w:t>
      </w:r>
    </w:p>
    <w:p w14:paraId="3CE55BA6" w14:textId="77777777" w:rsidR="00DB633B" w:rsidRPr="00DE7B59" w:rsidRDefault="00DB633B" w:rsidP="00DB633B">
      <w:r w:rsidRPr="00DE7B59">
        <w:t>[TS 38.321, clause 5.10]</w:t>
      </w:r>
    </w:p>
    <w:p w14:paraId="45F9C3D3" w14:textId="77777777" w:rsidR="00DB633B" w:rsidRPr="00DE7B59" w:rsidRDefault="00DB633B" w:rsidP="00DB633B">
      <w:pPr>
        <w:rPr>
          <w:lang w:eastAsia="ko-KR"/>
        </w:rPr>
      </w:pPr>
      <w:r w:rsidRPr="00DE7B59">
        <w:rPr>
          <w:lang w:eastAsia="ko-KR"/>
        </w:rPr>
        <w:t>If one or more DRBs are configured with PDCP duplication, the network may activate and deactivate the PDCP duplication for all or a subset of associated RLC entities</w:t>
      </w:r>
      <w:r w:rsidRPr="00DE7B59">
        <w:rPr>
          <w:rFonts w:eastAsia="Malgun Gothic"/>
          <w:lang w:eastAsia="ko-KR"/>
        </w:rPr>
        <w:t xml:space="preserve"> </w:t>
      </w:r>
      <w:r w:rsidRPr="00DE7B59">
        <w:rPr>
          <w:lang w:eastAsia="ko-KR"/>
        </w:rPr>
        <w:t>for the configured DRB(s).</w:t>
      </w:r>
    </w:p>
    <w:p w14:paraId="19DA4B4C" w14:textId="77777777" w:rsidR="00DB633B" w:rsidRPr="00DE7B59" w:rsidRDefault="00DB633B" w:rsidP="00DB633B">
      <w:pPr>
        <w:rPr>
          <w:lang w:eastAsia="ko-KR"/>
        </w:rPr>
      </w:pPr>
      <w:r w:rsidRPr="00DE7B59">
        <w:rPr>
          <w:lang w:eastAsia="ko-KR"/>
        </w:rPr>
        <w:t>The PDCP duplication for all associated RLC entities for the configured DRB(s) is activated by:</w:t>
      </w:r>
    </w:p>
    <w:p w14:paraId="66876DAF" w14:textId="77777777" w:rsidR="00DB633B" w:rsidRPr="00DE7B59" w:rsidRDefault="00DB633B" w:rsidP="00DB633B">
      <w:pPr>
        <w:pStyle w:val="B1"/>
        <w:rPr>
          <w:lang w:eastAsia="ko-KR"/>
        </w:rPr>
      </w:pPr>
      <w:r w:rsidRPr="00DE7B59">
        <w:rPr>
          <w:lang w:eastAsia="ko-KR"/>
        </w:rPr>
        <w:t>-</w:t>
      </w:r>
      <w:r w:rsidRPr="00DE7B59">
        <w:rPr>
          <w:lang w:eastAsia="ko-KR"/>
        </w:rPr>
        <w:tab/>
        <w:t xml:space="preserve">receiving an uplink grant addressed to CS-RNTI with NDI=1 for a logical channel associated with the DRB configured with </w:t>
      </w:r>
      <w:r w:rsidRPr="00DE7B59">
        <w:rPr>
          <w:i/>
          <w:iCs/>
          <w:lang w:eastAsia="ko-KR"/>
        </w:rPr>
        <w:t>survivalTimeStateSupport</w:t>
      </w:r>
      <w:r w:rsidRPr="00DE7B59">
        <w:rPr>
          <w:lang w:eastAsia="ko-KR"/>
        </w:rPr>
        <w:t>, described in clause 5.4.1.</w:t>
      </w:r>
    </w:p>
    <w:p w14:paraId="7487D2EC" w14:textId="77777777" w:rsidR="00DB633B" w:rsidRPr="00DE7B59" w:rsidRDefault="00DB633B" w:rsidP="00DB633B">
      <w:pPr>
        <w:rPr>
          <w:lang w:eastAsia="ko-KR"/>
        </w:rPr>
      </w:pPr>
      <w:r w:rsidRPr="00DE7B59">
        <w:t xml:space="preserve">The </w:t>
      </w:r>
      <w:r w:rsidRPr="00DE7B59">
        <w:rPr>
          <w:lang w:eastAsia="zh-CN"/>
        </w:rPr>
        <w:t>MAC entity</w:t>
      </w:r>
      <w:r w:rsidRPr="00DE7B59">
        <w:t xml:space="preserve"> shall </w:t>
      </w:r>
      <w:r w:rsidRPr="00DE7B59">
        <w:rPr>
          <w:lang w:eastAsia="ko-KR"/>
        </w:rPr>
        <w:t>for each DRB configured with PDCP duplication</w:t>
      </w:r>
      <w:r w:rsidRPr="00DE7B59">
        <w:t>:</w:t>
      </w:r>
    </w:p>
    <w:p w14:paraId="19B3ADB5" w14:textId="77777777" w:rsidR="00DB633B" w:rsidRPr="00DE7B59" w:rsidRDefault="00DB633B" w:rsidP="00DB633B">
      <w:pPr>
        <w:pStyle w:val="B1"/>
      </w:pPr>
      <w:r w:rsidRPr="00DE7B59">
        <w:rPr>
          <w:lang w:eastAsia="ko-KR"/>
        </w:rPr>
        <w:t>1&gt;</w:t>
      </w:r>
      <w:r w:rsidRPr="00DE7B59">
        <w:tab/>
        <w:t xml:space="preserve">if activation of a </w:t>
      </w:r>
      <w:r w:rsidRPr="00DE7B59">
        <w:rPr>
          <w:lang w:eastAsia="ko-KR"/>
        </w:rPr>
        <w:t>PDCP duplication for all configured RLC entities</w:t>
      </w:r>
      <w:r w:rsidRPr="00DE7B59">
        <w:t xml:space="preserve"> is triggered for the DRB as specified in clause 5.4.1:</w:t>
      </w:r>
    </w:p>
    <w:p w14:paraId="4E1D71E4" w14:textId="315B5322" w:rsidR="00DB633B" w:rsidRPr="00DE7B59" w:rsidRDefault="00DB633B" w:rsidP="00DB633B">
      <w:pPr>
        <w:pStyle w:val="B2"/>
        <w:rPr>
          <w:lang w:eastAsia="ko-KR"/>
        </w:rPr>
      </w:pPr>
      <w:r w:rsidRPr="00DE7B59">
        <w:rPr>
          <w:lang w:eastAsia="ko-KR"/>
        </w:rPr>
        <w:t>2&gt;</w:t>
      </w:r>
      <w:r w:rsidRPr="00DE7B59">
        <w:tab/>
        <w:t xml:space="preserve">indicate the activation of </w:t>
      </w:r>
      <w:r w:rsidRPr="00DE7B59">
        <w:rPr>
          <w:lang w:eastAsia="ko-KR"/>
        </w:rPr>
        <w:t>PDCP duplication for all configured RLC entities of the DRB to</w:t>
      </w:r>
      <w:r w:rsidRPr="00DE7B59">
        <w:t xml:space="preserve"> upper layers.</w:t>
      </w:r>
    </w:p>
    <w:p w14:paraId="5AA722E6" w14:textId="77777777" w:rsidR="00DB633B" w:rsidRPr="00DE7B59" w:rsidRDefault="00DB633B" w:rsidP="00DB633B">
      <w:pPr>
        <w:pStyle w:val="H6"/>
      </w:pPr>
      <w:r w:rsidRPr="00DE7B59">
        <w:t>7.1.1.3.16.1.3</w:t>
      </w:r>
      <w:r w:rsidRPr="00DE7B59">
        <w:tab/>
        <w:t>Test Description</w:t>
      </w:r>
    </w:p>
    <w:p w14:paraId="58F2C10C" w14:textId="77777777" w:rsidR="00DB633B" w:rsidRPr="00DE7B59" w:rsidRDefault="00DB633B" w:rsidP="00DB633B">
      <w:pPr>
        <w:pStyle w:val="H6"/>
      </w:pPr>
      <w:r w:rsidRPr="00DE7B59">
        <w:t>7.1.1.3.16.1.3.1</w:t>
      </w:r>
      <w:r w:rsidRPr="00DE7B59">
        <w:tab/>
        <w:t>Pre-test conditions</w:t>
      </w:r>
    </w:p>
    <w:p w14:paraId="73E4CDFC" w14:textId="61055D6E" w:rsidR="00DB633B" w:rsidRPr="00DE7B59" w:rsidRDefault="00DB633B" w:rsidP="00DB633B">
      <w:r w:rsidRPr="00DE7B59">
        <w:t>Pre-test conditions as in clause 7.1.3.0 with execution conditions pc_NG_RAN_NR and Connectivity (NR-DC) with following exceptions.</w:t>
      </w:r>
    </w:p>
    <w:p w14:paraId="2BBF3A94" w14:textId="77777777" w:rsidR="00DB633B" w:rsidRPr="00DE7B59" w:rsidRDefault="00DB633B" w:rsidP="00DB633B">
      <w:pPr>
        <w:pStyle w:val="H6"/>
      </w:pPr>
      <w:r w:rsidRPr="00DE7B59">
        <w:t>System Simulator:</w:t>
      </w:r>
    </w:p>
    <w:p w14:paraId="62370752" w14:textId="77777777" w:rsidR="00DB633B" w:rsidRPr="00DE7B59" w:rsidRDefault="00DB633B" w:rsidP="00DB633B">
      <w:pPr>
        <w:pStyle w:val="B1"/>
      </w:pPr>
      <w:r w:rsidRPr="00DE7B59">
        <w:t>-</w:t>
      </w:r>
      <w:r w:rsidRPr="00DE7B59">
        <w:tab/>
        <w:t>None.</w:t>
      </w:r>
    </w:p>
    <w:p w14:paraId="7420C088" w14:textId="77777777" w:rsidR="00DB633B" w:rsidRPr="00DE7B59" w:rsidRDefault="00DB633B" w:rsidP="00DB633B">
      <w:pPr>
        <w:pStyle w:val="H6"/>
      </w:pPr>
      <w:r w:rsidRPr="00DE7B59">
        <w:t>UE:</w:t>
      </w:r>
    </w:p>
    <w:p w14:paraId="27872941" w14:textId="77777777" w:rsidR="00DB633B" w:rsidRPr="00DE7B59" w:rsidRDefault="00DB633B" w:rsidP="00DB633B">
      <w:pPr>
        <w:pStyle w:val="B1"/>
      </w:pPr>
      <w:r w:rsidRPr="00DE7B59">
        <w:t>-</w:t>
      </w:r>
      <w:r w:rsidRPr="00DE7B59">
        <w:tab/>
        <w:t>None.</w:t>
      </w:r>
    </w:p>
    <w:p w14:paraId="0746623B" w14:textId="77777777" w:rsidR="00DB633B" w:rsidRPr="00DE7B59" w:rsidRDefault="00DB633B" w:rsidP="00DB633B">
      <w:pPr>
        <w:pStyle w:val="H6"/>
      </w:pPr>
      <w:r w:rsidRPr="00DE7B59">
        <w:t>Preamble:</w:t>
      </w:r>
    </w:p>
    <w:p w14:paraId="32332D14" w14:textId="1FF41311" w:rsidR="00DB633B" w:rsidRPr="00DE7B59" w:rsidRDefault="00DB633B" w:rsidP="00DB633B">
      <w:pPr>
        <w:pStyle w:val="B1"/>
      </w:pPr>
      <w:r w:rsidRPr="00DE7B59">
        <w:t>-</w:t>
      </w:r>
      <w:r w:rsidRPr="00DE7B59">
        <w:tab/>
        <w:t>Generic procedure parameters: Bearers (MCG(s) and split).</w:t>
      </w:r>
    </w:p>
    <w:p w14:paraId="70552238" w14:textId="77777777" w:rsidR="00DB633B" w:rsidRPr="00DE7B59" w:rsidRDefault="00DB633B" w:rsidP="00DB633B">
      <w:pPr>
        <w:pStyle w:val="H6"/>
      </w:pPr>
      <w:r w:rsidRPr="00DE7B59">
        <w:t>7.1.1.3.16.1.3.2</w:t>
      </w:r>
      <w:r w:rsidRPr="00DE7B59">
        <w:tab/>
        <w:t>Test procedure sequence</w:t>
      </w:r>
    </w:p>
    <w:p w14:paraId="0D0EA2E7" w14:textId="77777777" w:rsidR="00DB633B" w:rsidRPr="00DE7B59" w:rsidRDefault="00DB633B" w:rsidP="00DB633B">
      <w:pPr>
        <w:pStyle w:val="TH"/>
      </w:pPr>
      <w:r w:rsidRPr="00DE7B59">
        <w:t>Table 7.1.1.3.16.1.3.2-1: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B633B" w:rsidRPr="00DE7B59" w14:paraId="11FB5AA1" w14:textId="77777777" w:rsidTr="00AB7AF6">
        <w:tc>
          <w:tcPr>
            <w:tcW w:w="648" w:type="dxa"/>
            <w:tcBorders>
              <w:bottom w:val="nil"/>
            </w:tcBorders>
          </w:tcPr>
          <w:p w14:paraId="058C2268" w14:textId="77777777" w:rsidR="00DB633B" w:rsidRPr="00DE7B59" w:rsidRDefault="00DB633B" w:rsidP="00AB7AF6">
            <w:pPr>
              <w:pStyle w:val="TAH"/>
            </w:pPr>
            <w:r w:rsidRPr="00DE7B59">
              <w:t>St</w:t>
            </w:r>
          </w:p>
        </w:tc>
        <w:tc>
          <w:tcPr>
            <w:tcW w:w="3969" w:type="dxa"/>
            <w:tcBorders>
              <w:bottom w:val="nil"/>
            </w:tcBorders>
          </w:tcPr>
          <w:p w14:paraId="6C10A2E1" w14:textId="77777777" w:rsidR="00DB633B" w:rsidRPr="00DE7B59" w:rsidRDefault="00DB633B" w:rsidP="00AB7AF6">
            <w:pPr>
              <w:pStyle w:val="TAH"/>
            </w:pPr>
            <w:r w:rsidRPr="00DE7B59">
              <w:t>Procedure</w:t>
            </w:r>
          </w:p>
        </w:tc>
        <w:tc>
          <w:tcPr>
            <w:tcW w:w="3686" w:type="dxa"/>
            <w:gridSpan w:val="2"/>
          </w:tcPr>
          <w:p w14:paraId="55458D4B" w14:textId="77777777" w:rsidR="00DB633B" w:rsidRPr="00DE7B59" w:rsidRDefault="00DB633B" w:rsidP="00AB7AF6">
            <w:pPr>
              <w:pStyle w:val="TAH"/>
            </w:pPr>
            <w:r w:rsidRPr="00DE7B59">
              <w:t>Message Sequence</w:t>
            </w:r>
          </w:p>
        </w:tc>
        <w:tc>
          <w:tcPr>
            <w:tcW w:w="567" w:type="dxa"/>
            <w:tcBorders>
              <w:bottom w:val="nil"/>
            </w:tcBorders>
          </w:tcPr>
          <w:p w14:paraId="684A6450" w14:textId="77777777" w:rsidR="00DB633B" w:rsidRPr="00DE7B59" w:rsidRDefault="00DB633B" w:rsidP="00AB7AF6">
            <w:pPr>
              <w:pStyle w:val="TAH"/>
            </w:pPr>
            <w:r w:rsidRPr="00DE7B59">
              <w:t>TP</w:t>
            </w:r>
          </w:p>
        </w:tc>
        <w:tc>
          <w:tcPr>
            <w:tcW w:w="892" w:type="dxa"/>
            <w:tcBorders>
              <w:bottom w:val="nil"/>
            </w:tcBorders>
          </w:tcPr>
          <w:p w14:paraId="08F74AC0" w14:textId="77777777" w:rsidR="00DB633B" w:rsidRPr="00DE7B59" w:rsidRDefault="00DB633B" w:rsidP="00AB7AF6">
            <w:pPr>
              <w:pStyle w:val="TAH"/>
            </w:pPr>
            <w:r w:rsidRPr="00DE7B59">
              <w:t>Verdict</w:t>
            </w:r>
          </w:p>
        </w:tc>
      </w:tr>
      <w:tr w:rsidR="00DB633B" w:rsidRPr="00DE7B59" w14:paraId="79D8FF25" w14:textId="77777777" w:rsidTr="00AB7AF6">
        <w:tc>
          <w:tcPr>
            <w:tcW w:w="648" w:type="dxa"/>
            <w:tcBorders>
              <w:top w:val="nil"/>
            </w:tcBorders>
          </w:tcPr>
          <w:p w14:paraId="72D092C6" w14:textId="77777777" w:rsidR="00DB633B" w:rsidRPr="00DE7B59" w:rsidRDefault="00DB633B" w:rsidP="00AB7AF6">
            <w:pPr>
              <w:pStyle w:val="TAH"/>
            </w:pPr>
          </w:p>
        </w:tc>
        <w:tc>
          <w:tcPr>
            <w:tcW w:w="3969" w:type="dxa"/>
            <w:tcBorders>
              <w:top w:val="nil"/>
            </w:tcBorders>
          </w:tcPr>
          <w:p w14:paraId="469BB04A" w14:textId="77777777" w:rsidR="00DB633B" w:rsidRPr="00DE7B59" w:rsidRDefault="00DB633B" w:rsidP="00AB7AF6">
            <w:pPr>
              <w:pStyle w:val="TAH"/>
            </w:pPr>
          </w:p>
        </w:tc>
        <w:tc>
          <w:tcPr>
            <w:tcW w:w="709" w:type="dxa"/>
          </w:tcPr>
          <w:p w14:paraId="5DC6D22F" w14:textId="77777777" w:rsidR="00DB633B" w:rsidRPr="00DE7B59" w:rsidRDefault="00DB633B" w:rsidP="00AB7AF6">
            <w:pPr>
              <w:pStyle w:val="TAH"/>
            </w:pPr>
            <w:r w:rsidRPr="00DE7B59">
              <w:t>U - S</w:t>
            </w:r>
          </w:p>
        </w:tc>
        <w:tc>
          <w:tcPr>
            <w:tcW w:w="2977" w:type="dxa"/>
          </w:tcPr>
          <w:p w14:paraId="2F7A43F8" w14:textId="77777777" w:rsidR="00DB633B" w:rsidRPr="00DE7B59" w:rsidRDefault="00DB633B" w:rsidP="00AB7AF6">
            <w:pPr>
              <w:pStyle w:val="TAH"/>
            </w:pPr>
            <w:r w:rsidRPr="00DE7B59">
              <w:t>Message</w:t>
            </w:r>
          </w:p>
        </w:tc>
        <w:tc>
          <w:tcPr>
            <w:tcW w:w="567" w:type="dxa"/>
            <w:tcBorders>
              <w:top w:val="nil"/>
            </w:tcBorders>
          </w:tcPr>
          <w:p w14:paraId="008E5458" w14:textId="77777777" w:rsidR="00DB633B" w:rsidRPr="00DE7B59" w:rsidRDefault="00DB633B" w:rsidP="00AB7AF6">
            <w:pPr>
              <w:pStyle w:val="TAH"/>
            </w:pPr>
          </w:p>
        </w:tc>
        <w:tc>
          <w:tcPr>
            <w:tcW w:w="892" w:type="dxa"/>
            <w:tcBorders>
              <w:top w:val="nil"/>
            </w:tcBorders>
          </w:tcPr>
          <w:p w14:paraId="6F465FE0" w14:textId="77777777" w:rsidR="00DB633B" w:rsidRPr="00DE7B59" w:rsidRDefault="00DB633B" w:rsidP="00AB7AF6">
            <w:pPr>
              <w:pStyle w:val="TAH"/>
            </w:pPr>
          </w:p>
        </w:tc>
      </w:tr>
      <w:tr w:rsidR="00DB633B" w:rsidRPr="00DE7B59" w14:paraId="468BF463" w14:textId="77777777" w:rsidTr="00AB7AF6">
        <w:tc>
          <w:tcPr>
            <w:tcW w:w="648" w:type="dxa"/>
          </w:tcPr>
          <w:p w14:paraId="14C1340B" w14:textId="77777777" w:rsidR="00DB633B" w:rsidRPr="00DE7B59" w:rsidRDefault="00DB633B" w:rsidP="00AB7AF6">
            <w:pPr>
              <w:pStyle w:val="TAC"/>
            </w:pPr>
            <w:r w:rsidRPr="00DE7B59">
              <w:t>1</w:t>
            </w:r>
          </w:p>
        </w:tc>
        <w:tc>
          <w:tcPr>
            <w:tcW w:w="3969" w:type="dxa"/>
          </w:tcPr>
          <w:p w14:paraId="52F63860" w14:textId="77777777" w:rsidR="00DB633B" w:rsidRPr="00DE7B59" w:rsidRDefault="00DB633B" w:rsidP="00AB7AF6">
            <w:pPr>
              <w:pStyle w:val="TAL"/>
            </w:pPr>
            <w:r w:rsidRPr="00DE7B59">
              <w:t>The SS sends a PDCP Data PDU on the split DRB on the AM RLC primary entity.</w:t>
            </w:r>
          </w:p>
        </w:tc>
        <w:tc>
          <w:tcPr>
            <w:tcW w:w="709" w:type="dxa"/>
          </w:tcPr>
          <w:p w14:paraId="4ADDA56C" w14:textId="77777777" w:rsidR="00DB633B" w:rsidRPr="00DE7B59" w:rsidRDefault="00DB633B" w:rsidP="00AB7AF6">
            <w:pPr>
              <w:pStyle w:val="TAC"/>
            </w:pPr>
            <w:r w:rsidRPr="00DE7B59">
              <w:t>&lt;--</w:t>
            </w:r>
          </w:p>
        </w:tc>
        <w:tc>
          <w:tcPr>
            <w:tcW w:w="2977" w:type="dxa"/>
          </w:tcPr>
          <w:p w14:paraId="34200550" w14:textId="77777777" w:rsidR="00DB633B" w:rsidRPr="00DE7B59" w:rsidRDefault="00DB633B" w:rsidP="00AB7AF6">
            <w:pPr>
              <w:pStyle w:val="TAL"/>
            </w:pPr>
            <w:r w:rsidRPr="00DE7B59">
              <w:t>PDCP DATA PDU</w:t>
            </w:r>
          </w:p>
        </w:tc>
        <w:tc>
          <w:tcPr>
            <w:tcW w:w="567" w:type="dxa"/>
          </w:tcPr>
          <w:p w14:paraId="4B78A92D" w14:textId="77777777" w:rsidR="00DB633B" w:rsidRPr="00DE7B59" w:rsidRDefault="00DB633B" w:rsidP="00AB7AF6">
            <w:pPr>
              <w:pStyle w:val="TAC"/>
            </w:pPr>
            <w:r w:rsidRPr="00DE7B59">
              <w:t>-</w:t>
            </w:r>
          </w:p>
        </w:tc>
        <w:tc>
          <w:tcPr>
            <w:tcW w:w="892" w:type="dxa"/>
          </w:tcPr>
          <w:p w14:paraId="6EFEF864" w14:textId="77777777" w:rsidR="00DB633B" w:rsidRPr="00DE7B59" w:rsidRDefault="00DB633B" w:rsidP="00AB7AF6">
            <w:pPr>
              <w:pStyle w:val="TAC"/>
            </w:pPr>
            <w:r w:rsidRPr="00DE7B59">
              <w:t>-</w:t>
            </w:r>
          </w:p>
        </w:tc>
      </w:tr>
      <w:tr w:rsidR="00DB633B" w:rsidRPr="00DE7B59" w14:paraId="0B2CBB1D" w14:textId="77777777" w:rsidTr="00AB7AF6">
        <w:tc>
          <w:tcPr>
            <w:tcW w:w="648" w:type="dxa"/>
          </w:tcPr>
          <w:p w14:paraId="022B4EB6" w14:textId="77777777" w:rsidR="00DB633B" w:rsidRPr="00DE7B59" w:rsidRDefault="00DB633B" w:rsidP="00AB7AF6">
            <w:pPr>
              <w:pStyle w:val="TAC"/>
            </w:pPr>
            <w:r w:rsidRPr="00DE7B59">
              <w:t>2</w:t>
            </w:r>
          </w:p>
        </w:tc>
        <w:tc>
          <w:tcPr>
            <w:tcW w:w="3969" w:type="dxa"/>
          </w:tcPr>
          <w:p w14:paraId="5277604D" w14:textId="77777777" w:rsidR="00DB633B" w:rsidRPr="00DE7B59" w:rsidRDefault="00DB633B" w:rsidP="00AB7AF6">
            <w:pPr>
              <w:pStyle w:val="TAL"/>
            </w:pPr>
            <w:r w:rsidRPr="00DE7B59">
              <w:t xml:space="preserve">SS allocates an UL Grant with the CS-RNTI assigned to the UE with NDI=1 for the AM RLC primary entity. </w:t>
            </w:r>
            <w:r w:rsidRPr="00DE7B59">
              <w:rPr>
                <w:rStyle w:val="ui-provider"/>
              </w:rPr>
              <w:t>The SS UL grant allocation for the AM RLC secondary entity is not impacted.</w:t>
            </w:r>
          </w:p>
        </w:tc>
        <w:tc>
          <w:tcPr>
            <w:tcW w:w="709" w:type="dxa"/>
          </w:tcPr>
          <w:p w14:paraId="48B64F0E" w14:textId="77777777" w:rsidR="00DB633B" w:rsidRPr="00DE7B59" w:rsidRDefault="00DB633B" w:rsidP="00AB7AF6">
            <w:pPr>
              <w:pStyle w:val="TAC"/>
            </w:pPr>
            <w:r w:rsidRPr="00DE7B59">
              <w:t>&lt;--</w:t>
            </w:r>
          </w:p>
        </w:tc>
        <w:tc>
          <w:tcPr>
            <w:tcW w:w="2977" w:type="dxa"/>
          </w:tcPr>
          <w:p w14:paraId="150397D7" w14:textId="77777777" w:rsidR="00DB633B" w:rsidRPr="00DE7B59" w:rsidRDefault="00DB633B" w:rsidP="00AB7AF6">
            <w:pPr>
              <w:pStyle w:val="TAL"/>
            </w:pPr>
            <w:r w:rsidRPr="00DE7B59">
              <w:t>(UL Grant (CS-RNTI and NDI=1))</w:t>
            </w:r>
          </w:p>
        </w:tc>
        <w:tc>
          <w:tcPr>
            <w:tcW w:w="567" w:type="dxa"/>
          </w:tcPr>
          <w:p w14:paraId="45E4DF15" w14:textId="77777777" w:rsidR="00DB633B" w:rsidRPr="00DE7B59" w:rsidRDefault="00DB633B" w:rsidP="00AB7AF6">
            <w:pPr>
              <w:pStyle w:val="TAC"/>
            </w:pPr>
            <w:r w:rsidRPr="00DE7B59">
              <w:t>-</w:t>
            </w:r>
          </w:p>
        </w:tc>
        <w:tc>
          <w:tcPr>
            <w:tcW w:w="892" w:type="dxa"/>
          </w:tcPr>
          <w:p w14:paraId="784F0982" w14:textId="77777777" w:rsidR="00DB633B" w:rsidRPr="00DE7B59" w:rsidRDefault="00DB633B" w:rsidP="00AB7AF6">
            <w:pPr>
              <w:pStyle w:val="TAC"/>
            </w:pPr>
            <w:r w:rsidRPr="00DE7B59">
              <w:t>-</w:t>
            </w:r>
          </w:p>
        </w:tc>
      </w:tr>
      <w:tr w:rsidR="00DB633B" w:rsidRPr="00DE7B59" w14:paraId="17A7D2C3" w14:textId="77777777" w:rsidTr="00AB7AF6">
        <w:tc>
          <w:tcPr>
            <w:tcW w:w="648" w:type="dxa"/>
          </w:tcPr>
          <w:p w14:paraId="4E12F6D0" w14:textId="77777777" w:rsidR="00DB633B" w:rsidRPr="00DE7B59" w:rsidRDefault="00DB633B" w:rsidP="00AB7AF6">
            <w:pPr>
              <w:pStyle w:val="TAC"/>
            </w:pPr>
            <w:r w:rsidRPr="00DE7B59">
              <w:t>-</w:t>
            </w:r>
          </w:p>
        </w:tc>
        <w:tc>
          <w:tcPr>
            <w:tcW w:w="3969" w:type="dxa"/>
          </w:tcPr>
          <w:p w14:paraId="48937B01" w14:textId="77777777" w:rsidR="00DB633B" w:rsidRPr="00DE7B59" w:rsidRDefault="00DB633B" w:rsidP="00AB7AF6">
            <w:pPr>
              <w:pStyle w:val="TAL"/>
            </w:pPr>
            <w:r w:rsidRPr="00DE7B59">
              <w:t>EXCEPTION: Steps 3 and 4 below may occur in any sequence</w:t>
            </w:r>
          </w:p>
        </w:tc>
        <w:tc>
          <w:tcPr>
            <w:tcW w:w="709" w:type="dxa"/>
          </w:tcPr>
          <w:p w14:paraId="5CE2AF5A" w14:textId="77777777" w:rsidR="00DB633B" w:rsidRPr="00DE7B59" w:rsidRDefault="00DB633B" w:rsidP="00AB7AF6">
            <w:pPr>
              <w:pStyle w:val="TAC"/>
            </w:pPr>
            <w:r w:rsidRPr="00DE7B59">
              <w:t>-</w:t>
            </w:r>
          </w:p>
        </w:tc>
        <w:tc>
          <w:tcPr>
            <w:tcW w:w="2977" w:type="dxa"/>
          </w:tcPr>
          <w:p w14:paraId="7F6DEF4D" w14:textId="77777777" w:rsidR="00DB633B" w:rsidRPr="00DE7B59" w:rsidRDefault="00DB633B" w:rsidP="00AB7AF6">
            <w:pPr>
              <w:pStyle w:val="TAL"/>
            </w:pPr>
            <w:r w:rsidRPr="00DE7B59">
              <w:t>-</w:t>
            </w:r>
          </w:p>
        </w:tc>
        <w:tc>
          <w:tcPr>
            <w:tcW w:w="567" w:type="dxa"/>
          </w:tcPr>
          <w:p w14:paraId="3782547C" w14:textId="77777777" w:rsidR="00DB633B" w:rsidRPr="00DE7B59" w:rsidRDefault="00DB633B" w:rsidP="00AB7AF6">
            <w:pPr>
              <w:pStyle w:val="TAC"/>
            </w:pPr>
            <w:r w:rsidRPr="00DE7B59">
              <w:t>-</w:t>
            </w:r>
          </w:p>
        </w:tc>
        <w:tc>
          <w:tcPr>
            <w:tcW w:w="892" w:type="dxa"/>
          </w:tcPr>
          <w:p w14:paraId="1DEFE819" w14:textId="77777777" w:rsidR="00DB633B" w:rsidRPr="00DE7B59" w:rsidRDefault="00DB633B" w:rsidP="00AB7AF6">
            <w:pPr>
              <w:pStyle w:val="TAC"/>
            </w:pPr>
            <w:r w:rsidRPr="00DE7B59">
              <w:t>-</w:t>
            </w:r>
          </w:p>
        </w:tc>
      </w:tr>
      <w:tr w:rsidR="00DB633B" w:rsidRPr="00DE7B59" w14:paraId="4D189E14" w14:textId="77777777" w:rsidTr="00AB7AF6">
        <w:tc>
          <w:tcPr>
            <w:tcW w:w="648" w:type="dxa"/>
          </w:tcPr>
          <w:p w14:paraId="1C4D47DA" w14:textId="77777777" w:rsidR="00DB633B" w:rsidRPr="00DE7B59" w:rsidRDefault="00DB633B" w:rsidP="00AB7AF6">
            <w:pPr>
              <w:pStyle w:val="TAC"/>
            </w:pPr>
            <w:r w:rsidRPr="00DE7B59">
              <w:t>3</w:t>
            </w:r>
          </w:p>
        </w:tc>
        <w:tc>
          <w:tcPr>
            <w:tcW w:w="3969" w:type="dxa"/>
          </w:tcPr>
          <w:p w14:paraId="5BCA34D6" w14:textId="77777777" w:rsidR="00DB633B" w:rsidRPr="00DE7B59" w:rsidRDefault="00DB633B" w:rsidP="00AB7AF6">
            <w:pPr>
              <w:pStyle w:val="TAL"/>
            </w:pPr>
            <w:r w:rsidRPr="00DE7B59">
              <w:t>C</w:t>
            </w:r>
            <w:r w:rsidRPr="00DE7B59">
              <w:rPr>
                <w:lang w:eastAsia="zh-CN"/>
              </w:rPr>
              <w:t>heck</w:t>
            </w:r>
            <w:r w:rsidRPr="00DE7B59">
              <w:t>: Does UE transmit a PDCP Data PDU on the AM RLC primary entity?</w:t>
            </w:r>
          </w:p>
        </w:tc>
        <w:tc>
          <w:tcPr>
            <w:tcW w:w="709" w:type="dxa"/>
          </w:tcPr>
          <w:p w14:paraId="7759C9E2" w14:textId="77777777" w:rsidR="00DB633B" w:rsidRPr="00DE7B59" w:rsidRDefault="00DB633B" w:rsidP="00AB7AF6">
            <w:pPr>
              <w:pStyle w:val="TAC"/>
            </w:pPr>
            <w:r w:rsidRPr="00DE7B59">
              <w:t>--&gt;</w:t>
            </w:r>
          </w:p>
        </w:tc>
        <w:tc>
          <w:tcPr>
            <w:tcW w:w="2977" w:type="dxa"/>
          </w:tcPr>
          <w:p w14:paraId="4AA2E2A1" w14:textId="77777777" w:rsidR="00DB633B" w:rsidRPr="00DE7B59" w:rsidRDefault="00DB633B" w:rsidP="00AB7AF6">
            <w:pPr>
              <w:pStyle w:val="TAL"/>
            </w:pPr>
            <w:r w:rsidRPr="00DE7B59">
              <w:t>PDCP DATA PDU</w:t>
            </w:r>
          </w:p>
        </w:tc>
        <w:tc>
          <w:tcPr>
            <w:tcW w:w="567" w:type="dxa"/>
          </w:tcPr>
          <w:p w14:paraId="65DD1A52" w14:textId="77777777" w:rsidR="00DB633B" w:rsidRPr="00DE7B59" w:rsidRDefault="00DB633B" w:rsidP="00AB7AF6">
            <w:pPr>
              <w:pStyle w:val="TAC"/>
            </w:pPr>
            <w:r w:rsidRPr="00DE7B59">
              <w:t>1</w:t>
            </w:r>
          </w:p>
        </w:tc>
        <w:tc>
          <w:tcPr>
            <w:tcW w:w="892" w:type="dxa"/>
          </w:tcPr>
          <w:p w14:paraId="6E47A1D7" w14:textId="77777777" w:rsidR="00DB633B" w:rsidRPr="00DE7B59" w:rsidRDefault="00DB633B" w:rsidP="00AB7AF6">
            <w:pPr>
              <w:pStyle w:val="TAC"/>
            </w:pPr>
            <w:r w:rsidRPr="00DE7B59">
              <w:t>P</w:t>
            </w:r>
          </w:p>
        </w:tc>
      </w:tr>
      <w:tr w:rsidR="00DB633B" w:rsidRPr="00DE7B59" w14:paraId="3183C7E1" w14:textId="77777777" w:rsidTr="00AB7AF6">
        <w:tc>
          <w:tcPr>
            <w:tcW w:w="648" w:type="dxa"/>
          </w:tcPr>
          <w:p w14:paraId="44755189" w14:textId="77777777" w:rsidR="00DB633B" w:rsidRPr="00DE7B59" w:rsidRDefault="00DB633B" w:rsidP="00AB7AF6">
            <w:pPr>
              <w:pStyle w:val="TAC"/>
            </w:pPr>
            <w:r w:rsidRPr="00DE7B59">
              <w:t>4</w:t>
            </w:r>
          </w:p>
        </w:tc>
        <w:tc>
          <w:tcPr>
            <w:tcW w:w="3969" w:type="dxa"/>
          </w:tcPr>
          <w:p w14:paraId="63C5E0AA" w14:textId="77777777" w:rsidR="00DB633B" w:rsidRPr="00DE7B59" w:rsidRDefault="00DB633B" w:rsidP="00AB7AF6">
            <w:pPr>
              <w:pStyle w:val="TAL"/>
            </w:pPr>
            <w:r w:rsidRPr="00DE7B59">
              <w:t>C</w:t>
            </w:r>
            <w:r w:rsidRPr="00DE7B59">
              <w:rPr>
                <w:lang w:eastAsia="zh-CN"/>
              </w:rPr>
              <w:t>heck</w:t>
            </w:r>
            <w:r w:rsidRPr="00DE7B59">
              <w:t>: Does UE transmit a PDCP Data PDU on the AM RLC secondary entity?</w:t>
            </w:r>
          </w:p>
        </w:tc>
        <w:tc>
          <w:tcPr>
            <w:tcW w:w="709" w:type="dxa"/>
          </w:tcPr>
          <w:p w14:paraId="3948C92D" w14:textId="77777777" w:rsidR="00DB633B" w:rsidRPr="00DE7B59" w:rsidRDefault="00DB633B" w:rsidP="00AB7AF6">
            <w:pPr>
              <w:pStyle w:val="TAC"/>
            </w:pPr>
            <w:r w:rsidRPr="00DE7B59">
              <w:t>--&gt;</w:t>
            </w:r>
          </w:p>
        </w:tc>
        <w:tc>
          <w:tcPr>
            <w:tcW w:w="2977" w:type="dxa"/>
          </w:tcPr>
          <w:p w14:paraId="385AA102" w14:textId="77777777" w:rsidR="00DB633B" w:rsidRPr="00DE7B59" w:rsidRDefault="00DB633B" w:rsidP="00AB7AF6">
            <w:pPr>
              <w:pStyle w:val="TAL"/>
            </w:pPr>
            <w:r w:rsidRPr="00DE7B59">
              <w:t>PDCP DATA PDU</w:t>
            </w:r>
          </w:p>
        </w:tc>
        <w:tc>
          <w:tcPr>
            <w:tcW w:w="567" w:type="dxa"/>
          </w:tcPr>
          <w:p w14:paraId="07DFA584" w14:textId="77777777" w:rsidR="00DB633B" w:rsidRPr="00DE7B59" w:rsidRDefault="00DB633B" w:rsidP="00AB7AF6">
            <w:pPr>
              <w:pStyle w:val="TAC"/>
            </w:pPr>
            <w:r w:rsidRPr="00DE7B59">
              <w:t>1</w:t>
            </w:r>
          </w:p>
        </w:tc>
        <w:tc>
          <w:tcPr>
            <w:tcW w:w="892" w:type="dxa"/>
          </w:tcPr>
          <w:p w14:paraId="29DD7FFD" w14:textId="77777777" w:rsidR="00DB633B" w:rsidRPr="00DE7B59" w:rsidRDefault="00DB633B" w:rsidP="00AB7AF6">
            <w:pPr>
              <w:pStyle w:val="TAC"/>
            </w:pPr>
            <w:r w:rsidRPr="00DE7B59">
              <w:t>P</w:t>
            </w:r>
          </w:p>
        </w:tc>
      </w:tr>
    </w:tbl>
    <w:p w14:paraId="2797DAB5" w14:textId="77777777" w:rsidR="00DB633B" w:rsidRPr="00DE7B59" w:rsidRDefault="00DB633B" w:rsidP="00DB633B"/>
    <w:p w14:paraId="07AE0EAD" w14:textId="77777777" w:rsidR="00DB633B" w:rsidRPr="00DE7B59" w:rsidRDefault="00DB633B" w:rsidP="00DB633B">
      <w:pPr>
        <w:pStyle w:val="H6"/>
      </w:pPr>
      <w:r w:rsidRPr="00DE7B59">
        <w:t>7.1.1.3.16.1.3.3</w:t>
      </w:r>
      <w:r w:rsidRPr="00DE7B59">
        <w:rPr>
          <w:snapToGrid w:val="0"/>
        </w:rPr>
        <w:tab/>
        <w:t>Specific message contents</w:t>
      </w:r>
    </w:p>
    <w:p w14:paraId="3B75A9D0" w14:textId="77777777" w:rsidR="00DB633B" w:rsidRPr="00DE7B59" w:rsidRDefault="00DB633B" w:rsidP="00DB633B">
      <w:pPr>
        <w:pStyle w:val="TH"/>
      </w:pPr>
      <w:r w:rsidRPr="00DE7B59">
        <w:t xml:space="preserve">Table 7.1.1.3.16.1.3.3-1: </w:t>
      </w:r>
      <w:r w:rsidRPr="00DE7B59">
        <w:rPr>
          <w:i/>
          <w:iCs/>
        </w:rPr>
        <w:t>PDCP-Config</w:t>
      </w:r>
      <w:r w:rsidRPr="00DE7B59">
        <w:t xml:space="preserve"> (Preamble)</w:t>
      </w:r>
    </w:p>
    <w:tbl>
      <w:tblPr>
        <w:tblW w:w="9776" w:type="dxa"/>
        <w:tblLayout w:type="fixed"/>
        <w:tblLook w:val="04A0" w:firstRow="1" w:lastRow="0" w:firstColumn="1" w:lastColumn="0" w:noHBand="0" w:noVBand="1"/>
      </w:tblPr>
      <w:tblGrid>
        <w:gridCol w:w="4535"/>
        <w:gridCol w:w="2267"/>
        <w:gridCol w:w="1700"/>
        <w:gridCol w:w="1274"/>
      </w:tblGrid>
      <w:tr w:rsidR="00DB633B" w:rsidRPr="00DE7B59" w14:paraId="23D9E74E"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C00556C" w14:textId="77777777" w:rsidR="00DB633B" w:rsidRPr="00DE7B59" w:rsidRDefault="00DB633B" w:rsidP="00AB7AF6">
            <w:pPr>
              <w:pStyle w:val="TAL"/>
            </w:pPr>
            <w:r w:rsidRPr="00DE7B59">
              <w:t>Derivation Path: 38.508-1 [4], Table 4.6.3-99 with condition NR_split</w:t>
            </w:r>
          </w:p>
        </w:tc>
      </w:tr>
      <w:tr w:rsidR="00DB633B" w:rsidRPr="00DE7B59" w14:paraId="0B24D0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98B515B" w14:textId="77777777" w:rsidR="00DB633B" w:rsidRPr="00DE7B59" w:rsidRDefault="00DB633B"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D0ED6" w14:textId="77777777" w:rsidR="00DB633B" w:rsidRPr="00DE7B59" w:rsidRDefault="00DB633B"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FEF0E79" w14:textId="77777777" w:rsidR="00DB633B" w:rsidRPr="00DE7B59" w:rsidRDefault="00DB633B"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310AECA2" w14:textId="77777777" w:rsidR="00DB633B" w:rsidRPr="00DE7B59" w:rsidRDefault="00DB633B" w:rsidP="00AB7AF6">
            <w:pPr>
              <w:pStyle w:val="TAH"/>
            </w:pPr>
            <w:r w:rsidRPr="00DE7B59">
              <w:t>Condition</w:t>
            </w:r>
          </w:p>
        </w:tc>
      </w:tr>
      <w:tr w:rsidR="00DB633B" w:rsidRPr="00DE7B59" w14:paraId="4B25388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1E6FF847" w14:textId="77777777" w:rsidR="00DB633B" w:rsidRPr="00DE7B59" w:rsidRDefault="00DB633B" w:rsidP="00AB7AF6">
            <w:pPr>
              <w:pStyle w:val="TAL"/>
            </w:pPr>
            <w:r w:rsidRPr="00DE7B59">
              <w:t xml:space="preserve">PDCP-Config ::= </w:t>
            </w:r>
            <w:r w:rsidRPr="00DE7B59">
              <w:rPr>
                <w:snapToGrid w:val="0"/>
              </w:rPr>
              <w:t xml:space="preserve">SEQUENCE </w:t>
            </w:r>
            <w:r w:rsidRPr="00DE7B59">
              <w:t>{</w:t>
            </w:r>
          </w:p>
        </w:tc>
        <w:tc>
          <w:tcPr>
            <w:tcW w:w="2267" w:type="dxa"/>
          </w:tcPr>
          <w:p w14:paraId="48949003" w14:textId="77777777" w:rsidR="00DB633B" w:rsidRPr="00DE7B59" w:rsidRDefault="00DB633B" w:rsidP="00AB7AF6">
            <w:pPr>
              <w:pStyle w:val="TAL"/>
            </w:pPr>
          </w:p>
        </w:tc>
        <w:tc>
          <w:tcPr>
            <w:tcW w:w="1700" w:type="dxa"/>
          </w:tcPr>
          <w:p w14:paraId="0665A33A" w14:textId="77777777" w:rsidR="00DB633B" w:rsidRPr="00DE7B59" w:rsidRDefault="00DB633B" w:rsidP="00AB7AF6">
            <w:pPr>
              <w:pStyle w:val="TAL"/>
            </w:pPr>
          </w:p>
        </w:tc>
        <w:tc>
          <w:tcPr>
            <w:tcW w:w="1274" w:type="dxa"/>
          </w:tcPr>
          <w:p w14:paraId="04339D46" w14:textId="77777777" w:rsidR="00DB633B" w:rsidRPr="00DE7B59" w:rsidRDefault="00DB633B" w:rsidP="00AB7AF6">
            <w:pPr>
              <w:pStyle w:val="TAL"/>
            </w:pPr>
          </w:p>
        </w:tc>
      </w:tr>
      <w:tr w:rsidR="00DB633B" w:rsidRPr="00DE7B59" w14:paraId="601EA65C" w14:textId="77777777" w:rsidTr="00AB7AF6">
        <w:tc>
          <w:tcPr>
            <w:tcW w:w="4535" w:type="dxa"/>
            <w:tcBorders>
              <w:top w:val="single" w:sz="4" w:space="0" w:color="auto"/>
              <w:left w:val="single" w:sz="4" w:space="0" w:color="auto"/>
              <w:bottom w:val="single" w:sz="4" w:space="0" w:color="auto"/>
              <w:right w:val="single" w:sz="4" w:space="0" w:color="auto"/>
            </w:tcBorders>
          </w:tcPr>
          <w:p w14:paraId="6DF78D47" w14:textId="77777777" w:rsidR="00DB633B" w:rsidRPr="00DE7B59" w:rsidRDefault="00DB633B" w:rsidP="00AB7AF6">
            <w:pPr>
              <w:pStyle w:val="TAL"/>
            </w:pPr>
            <w:r w:rsidRPr="00DE7B59">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4CF3D9FF" w14:textId="77777777" w:rsidR="00DB633B" w:rsidRPr="00DE7B59" w:rsidRDefault="00DB633B" w:rsidP="00AB7AF6">
            <w:pPr>
              <w:pStyle w:val="TAL"/>
            </w:pPr>
            <w:r w:rsidRPr="00DE7B59">
              <w:t>true</w:t>
            </w:r>
          </w:p>
        </w:tc>
        <w:tc>
          <w:tcPr>
            <w:tcW w:w="1700" w:type="dxa"/>
            <w:tcBorders>
              <w:top w:val="single" w:sz="4" w:space="0" w:color="auto"/>
              <w:left w:val="single" w:sz="4" w:space="0" w:color="auto"/>
              <w:bottom w:val="single" w:sz="4" w:space="0" w:color="auto"/>
              <w:right w:val="single" w:sz="4" w:space="0" w:color="auto"/>
            </w:tcBorders>
          </w:tcPr>
          <w:p w14:paraId="41FEF98F" w14:textId="77777777" w:rsidR="00DB633B" w:rsidRPr="00DE7B59"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B8A855" w14:textId="77777777" w:rsidR="00DB633B" w:rsidRPr="00DE7B59" w:rsidRDefault="00DB633B" w:rsidP="00AB7AF6">
            <w:pPr>
              <w:pStyle w:val="TAL"/>
            </w:pPr>
          </w:p>
        </w:tc>
      </w:tr>
      <w:tr w:rsidR="00DB633B" w:rsidRPr="00DE7B59" w14:paraId="4EB3852C" w14:textId="77777777" w:rsidTr="00AB7AF6">
        <w:tc>
          <w:tcPr>
            <w:tcW w:w="4535" w:type="dxa"/>
            <w:tcBorders>
              <w:top w:val="single" w:sz="4" w:space="0" w:color="auto"/>
              <w:left w:val="single" w:sz="4" w:space="0" w:color="auto"/>
              <w:bottom w:val="single" w:sz="4" w:space="0" w:color="auto"/>
              <w:right w:val="single" w:sz="4" w:space="0" w:color="auto"/>
            </w:tcBorders>
          </w:tcPr>
          <w:p w14:paraId="12E0FD67" w14:textId="77777777" w:rsidR="00DB633B" w:rsidRPr="00DE7B59" w:rsidRDefault="00DB633B"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5C66140F" w14:textId="77777777" w:rsidR="00DB633B" w:rsidRPr="00DE7B59" w:rsidRDefault="00DB633B"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31C73C4" w14:textId="77777777" w:rsidR="00DB633B" w:rsidRPr="00DE7B59"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5920AC3" w14:textId="77777777" w:rsidR="00DB633B" w:rsidRPr="00DE7B59" w:rsidRDefault="00DB633B" w:rsidP="00AB7AF6">
            <w:pPr>
              <w:pStyle w:val="TAL"/>
            </w:pPr>
          </w:p>
        </w:tc>
      </w:tr>
    </w:tbl>
    <w:p w14:paraId="5808DAE0" w14:textId="77777777" w:rsidR="00DB633B" w:rsidRPr="00DE7B59" w:rsidRDefault="00DB633B" w:rsidP="00DB633B"/>
    <w:p w14:paraId="528589F8" w14:textId="77777777" w:rsidR="005A74F8" w:rsidRPr="00DE7B59" w:rsidRDefault="005A74F8" w:rsidP="005A74F8">
      <w:pPr>
        <w:pStyle w:val="Heading6"/>
      </w:pPr>
      <w:r w:rsidRPr="00DE7B59">
        <w:t>7.1.1.3.16.2</w:t>
      </w:r>
      <w:r w:rsidRPr="00DE7B59">
        <w:tab/>
        <w:t>Correct Handling of UL grant / DRB configured with survival time / MCG or SCG DRB / Intra-band contiguous CA</w:t>
      </w:r>
    </w:p>
    <w:p w14:paraId="680ACB07" w14:textId="77777777" w:rsidR="005A74F8" w:rsidRPr="00DE7B59" w:rsidRDefault="005A74F8" w:rsidP="005A74F8">
      <w:pPr>
        <w:pStyle w:val="H6"/>
      </w:pPr>
      <w:r w:rsidRPr="00DE7B59">
        <w:t>7.1.1.3.16.2.1</w:t>
      </w:r>
      <w:r w:rsidRPr="00DE7B59">
        <w:tab/>
        <w:t>Test Purpose (TP)</w:t>
      </w:r>
    </w:p>
    <w:p w14:paraId="011BC6E1" w14:textId="77777777" w:rsidR="005A74F8" w:rsidRPr="00DE7B59" w:rsidRDefault="005A74F8" w:rsidP="005A74F8">
      <w:pPr>
        <w:pStyle w:val="H6"/>
      </w:pPr>
      <w:r w:rsidRPr="00DE7B59">
        <w:t>(1)</w:t>
      </w:r>
    </w:p>
    <w:p w14:paraId="21A95878" w14:textId="77777777" w:rsidR="005A74F8" w:rsidRPr="00DE7B59" w:rsidRDefault="005A74F8" w:rsidP="005A74F8">
      <w:pPr>
        <w:pStyle w:val="PL"/>
        <w:rPr>
          <w:rFonts w:eastAsia="MS Gothic"/>
          <w:noProof w:val="0"/>
        </w:rPr>
      </w:pPr>
      <w:r w:rsidRPr="00DE7B59">
        <w:rPr>
          <w:rFonts w:eastAsia="MS Gothic"/>
          <w:b/>
          <w:noProof w:val="0"/>
        </w:rPr>
        <w:t>with</w:t>
      </w:r>
      <w:r w:rsidRPr="00DE7B59">
        <w:rPr>
          <w:rFonts w:eastAsia="MS Gothic"/>
          <w:noProof w:val="0"/>
        </w:rPr>
        <w:t xml:space="preserve"> { UE in NR RRC_CONNECTED state</w:t>
      </w:r>
      <w:r w:rsidRPr="00DE7B59">
        <w:rPr>
          <w:noProof w:val="0"/>
          <w:lang w:eastAsia="zh-CN"/>
        </w:rPr>
        <w:t xml:space="preserve"> to a serving cell with running </w:t>
      </w:r>
      <w:r w:rsidRPr="00DE7B59">
        <w:rPr>
          <w:i/>
          <w:noProof w:val="0"/>
        </w:rPr>
        <w:t>timeAlignmentTimer</w:t>
      </w:r>
      <w:r w:rsidRPr="00DE7B59">
        <w:rPr>
          <w:noProof w:val="0"/>
          <w:lang w:eastAsia="zh-CN"/>
        </w:rPr>
        <w:t xml:space="preserve"> and having DRB configured with </w:t>
      </w:r>
      <w:r w:rsidRPr="00DE7B59">
        <w:rPr>
          <w:i/>
          <w:noProof w:val="0"/>
          <w:lang w:eastAsia="ko-KR"/>
        </w:rPr>
        <w:t>survivalTimeStateSupport</w:t>
      </w:r>
      <w:r w:rsidRPr="00DE7B59">
        <w:rPr>
          <w:noProof w:val="0"/>
          <w:lang w:eastAsia="zh-CN"/>
        </w:rPr>
        <w:t xml:space="preserve"> and PDCP CA duplication configured </w:t>
      </w:r>
      <w:r w:rsidRPr="00DE7B59">
        <w:rPr>
          <w:rFonts w:eastAsia="MS Gothic"/>
          <w:noProof w:val="0"/>
        </w:rPr>
        <w:t>}</w:t>
      </w:r>
    </w:p>
    <w:p w14:paraId="78B3A5F2" w14:textId="77777777" w:rsidR="005A74F8" w:rsidRPr="00DE7B59" w:rsidRDefault="005A74F8" w:rsidP="005A74F8">
      <w:pPr>
        <w:pStyle w:val="PL"/>
        <w:rPr>
          <w:rFonts w:eastAsia="MS Gothic"/>
          <w:noProof w:val="0"/>
        </w:rPr>
      </w:pPr>
      <w:r w:rsidRPr="00DE7B59">
        <w:rPr>
          <w:rFonts w:eastAsia="MS Gothic"/>
          <w:b/>
          <w:noProof w:val="0"/>
        </w:rPr>
        <w:t>ensure that</w:t>
      </w:r>
      <w:r w:rsidRPr="00DE7B59">
        <w:rPr>
          <w:rFonts w:eastAsia="MS Gothic"/>
          <w:noProof w:val="0"/>
        </w:rPr>
        <w:t xml:space="preserve"> {</w:t>
      </w:r>
    </w:p>
    <w:p w14:paraId="1EF21CA8" w14:textId="77777777" w:rsidR="005A74F8" w:rsidRPr="00DE7B59" w:rsidRDefault="005A74F8" w:rsidP="005A74F8">
      <w:pPr>
        <w:pStyle w:val="PL"/>
        <w:rPr>
          <w:noProof w:val="0"/>
          <w:lang w:eastAsia="zh-CN"/>
        </w:rPr>
      </w:pPr>
      <w:r w:rsidRPr="00DE7B59">
        <w:rPr>
          <w:rFonts w:eastAsia="MS Gothic"/>
          <w:noProof w:val="0"/>
        </w:rPr>
        <w:t xml:space="preserve">  </w:t>
      </w:r>
      <w:r w:rsidRPr="00DE7B59">
        <w:rPr>
          <w:rFonts w:eastAsia="MS Gothic"/>
          <w:b/>
          <w:noProof w:val="0"/>
        </w:rPr>
        <w:t>when</w:t>
      </w:r>
      <w:r w:rsidRPr="00DE7B59">
        <w:rPr>
          <w:rFonts w:eastAsia="MS Gothic"/>
          <w:noProof w:val="0"/>
        </w:rPr>
        <w:t xml:space="preserve"> { </w:t>
      </w:r>
      <w:r w:rsidRPr="00DE7B59">
        <w:rPr>
          <w:noProof w:val="0"/>
        </w:rPr>
        <w:t>UE receives uplink grant addressed to CS-RNTI with NDI=1 for a logical channel associated with the DRB</w:t>
      </w:r>
      <w:r w:rsidRPr="00DE7B59">
        <w:rPr>
          <w:rFonts w:eastAsia="MS Gothic"/>
          <w:noProof w:val="0"/>
        </w:rPr>
        <w:t xml:space="preserve"> </w:t>
      </w:r>
      <w:r w:rsidRPr="00DE7B59">
        <w:rPr>
          <w:noProof w:val="0"/>
          <w:lang w:eastAsia="zh-CN"/>
        </w:rPr>
        <w:t>}</w:t>
      </w:r>
    </w:p>
    <w:p w14:paraId="49420BE8" w14:textId="77777777" w:rsidR="005A74F8" w:rsidRPr="00DE7B59" w:rsidRDefault="005A74F8" w:rsidP="005A74F8">
      <w:pPr>
        <w:pStyle w:val="PL"/>
        <w:rPr>
          <w:noProof w:val="0"/>
        </w:rPr>
      </w:pPr>
      <w:r w:rsidRPr="00DE7B59">
        <w:rPr>
          <w:rFonts w:eastAsia="MS Gothic"/>
          <w:b/>
          <w:noProof w:val="0"/>
        </w:rPr>
        <w:t xml:space="preserve">    then</w:t>
      </w:r>
      <w:r w:rsidRPr="00DE7B59">
        <w:rPr>
          <w:rFonts w:eastAsia="MS Gothic"/>
          <w:noProof w:val="0"/>
        </w:rPr>
        <w:t xml:space="preserve"> {</w:t>
      </w:r>
      <w:r w:rsidRPr="00DE7B59">
        <w:rPr>
          <w:noProof w:val="0"/>
        </w:rPr>
        <w:t xml:space="preserve"> UE activates PDCP duplication for all RLC entities of the DRB }</w:t>
      </w:r>
    </w:p>
    <w:p w14:paraId="05CFA9F0" w14:textId="77777777" w:rsidR="005A74F8" w:rsidRPr="00DE7B59" w:rsidRDefault="005A74F8" w:rsidP="005A74F8">
      <w:pPr>
        <w:pStyle w:val="PL"/>
        <w:rPr>
          <w:noProof w:val="0"/>
        </w:rPr>
      </w:pPr>
      <w:r w:rsidRPr="00DE7B59">
        <w:rPr>
          <w:noProof w:val="0"/>
        </w:rPr>
        <w:t xml:space="preserve">            }</w:t>
      </w:r>
    </w:p>
    <w:p w14:paraId="0AB709D3" w14:textId="77777777" w:rsidR="005A74F8" w:rsidRPr="00DE7B59" w:rsidRDefault="005A74F8" w:rsidP="005A74F8">
      <w:pPr>
        <w:pStyle w:val="PL"/>
        <w:rPr>
          <w:noProof w:val="0"/>
        </w:rPr>
      </w:pPr>
    </w:p>
    <w:p w14:paraId="2B008885" w14:textId="77777777" w:rsidR="005A74F8" w:rsidRPr="00DE7B59" w:rsidRDefault="005A74F8" w:rsidP="005A74F8">
      <w:pPr>
        <w:pStyle w:val="H6"/>
      </w:pPr>
      <w:r w:rsidRPr="00DE7B59">
        <w:t>7.1.1.3.16.2.2</w:t>
      </w:r>
      <w:r w:rsidRPr="00DE7B59">
        <w:tab/>
        <w:t>Conformance requirements</w:t>
      </w:r>
    </w:p>
    <w:p w14:paraId="4E8217E1" w14:textId="77777777" w:rsidR="005A74F8" w:rsidRPr="00DE7B59" w:rsidRDefault="005A74F8" w:rsidP="005A74F8">
      <w:r w:rsidRPr="00DE7B59">
        <w:t>References: The conformance requirements covered in the current TC is specified in: TS 38.321 clause 5.4.1 and 5.10. Unless otherwise stated, these are Rel-17 features.</w:t>
      </w:r>
    </w:p>
    <w:p w14:paraId="6FDAEA1A" w14:textId="77777777" w:rsidR="005A74F8" w:rsidRPr="00DE7B59" w:rsidRDefault="005A74F8" w:rsidP="005A74F8">
      <w:r w:rsidRPr="00DE7B59">
        <w:t>[TS 38.321, clause 5.4.1]</w:t>
      </w:r>
    </w:p>
    <w:p w14:paraId="3C53DFB5" w14:textId="77777777" w:rsidR="005A74F8" w:rsidRPr="00DE7B59" w:rsidRDefault="005A74F8" w:rsidP="005A74F8">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78B9EAC2" w14:textId="77777777" w:rsidR="005A74F8" w:rsidRPr="00DE7B59" w:rsidRDefault="005A74F8" w:rsidP="005A74F8">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0F7003AC" w14:textId="77777777" w:rsidR="005A74F8" w:rsidRPr="00DE7B59" w:rsidRDefault="005A74F8" w:rsidP="005A74F8">
      <w:pPr>
        <w:pStyle w:val="B2"/>
        <w:rPr>
          <w:lang w:eastAsia="ko-KR"/>
        </w:rPr>
      </w:pPr>
      <w:r w:rsidRPr="00DE7B59">
        <w:rPr>
          <w:lang w:eastAsia="ko-KR"/>
        </w:rPr>
        <w:t>2&gt;</w:t>
      </w:r>
      <w:r w:rsidRPr="00DE7B59">
        <w:rPr>
          <w:lang w:eastAsia="ko-KR"/>
        </w:rPr>
        <w:tab/>
        <w:t>if the NDI in the received HARQ information is 1:</w:t>
      </w:r>
    </w:p>
    <w:p w14:paraId="5749A63D" w14:textId="77777777" w:rsidR="005A74F8" w:rsidRPr="00DE7B59" w:rsidRDefault="005A74F8" w:rsidP="005A74F8">
      <w:pPr>
        <w:pStyle w:val="B3"/>
        <w:rPr>
          <w:lang w:eastAsia="ko-KR"/>
        </w:rPr>
      </w:pPr>
      <w:r w:rsidRPr="00DE7B59">
        <w:rPr>
          <w:lang w:eastAsia="ko-KR"/>
        </w:rPr>
        <w:t>3&gt;</w:t>
      </w:r>
      <w:r w:rsidRPr="00DE7B59">
        <w:rPr>
          <w:lang w:eastAsia="ko-KR"/>
        </w:rPr>
        <w:tab/>
        <w:t xml:space="preserve">if a logical channel associated with a DRB configured with </w:t>
      </w:r>
      <w:r w:rsidRPr="00DE7B59">
        <w:rPr>
          <w:i/>
          <w:lang w:eastAsia="ko-KR"/>
        </w:rPr>
        <w:t>survivalTimeStateSupport</w:t>
      </w:r>
      <w:r w:rsidRPr="00DE7B59">
        <w:rPr>
          <w:lang w:eastAsia="ko-KR"/>
        </w:rPr>
        <w:t xml:space="preserve"> is multiplexed in the MAC PDU stored in the HARQ buffer for the corresponding HARQ process:</w:t>
      </w:r>
    </w:p>
    <w:p w14:paraId="7A4474F8" w14:textId="0E328A9F" w:rsidR="005A74F8" w:rsidRPr="00DE7B59" w:rsidRDefault="005A74F8" w:rsidP="005A74F8">
      <w:pPr>
        <w:pStyle w:val="B4"/>
        <w:rPr>
          <w:lang w:eastAsia="ko-KR"/>
        </w:rPr>
      </w:pPr>
      <w:r w:rsidRPr="00DE7B59">
        <w:rPr>
          <w:lang w:eastAsia="ko-KR"/>
        </w:rPr>
        <w:t>4&gt;</w:t>
      </w:r>
      <w:r w:rsidRPr="00DE7B59">
        <w:rPr>
          <w:lang w:eastAsia="ko-KR"/>
        </w:rPr>
        <w:tab/>
        <w:t>trigger activation of PDCP duplication for all configured RLC entities of the DRB.</w:t>
      </w:r>
    </w:p>
    <w:p w14:paraId="2F4839FE" w14:textId="77777777" w:rsidR="005A74F8" w:rsidRPr="00DE7B59" w:rsidRDefault="005A74F8" w:rsidP="005A74F8">
      <w:r w:rsidRPr="00DE7B59">
        <w:t>[TS 38.321, clause 5.10]</w:t>
      </w:r>
    </w:p>
    <w:p w14:paraId="00E58E55" w14:textId="77777777" w:rsidR="005A74F8" w:rsidRPr="00DE7B59" w:rsidRDefault="005A74F8" w:rsidP="005A74F8">
      <w:pPr>
        <w:rPr>
          <w:lang w:eastAsia="ko-KR"/>
        </w:rPr>
      </w:pPr>
      <w:r w:rsidRPr="00DE7B59">
        <w:rPr>
          <w:lang w:eastAsia="ko-KR"/>
        </w:rPr>
        <w:t>If one or more DRBs are configured with PDCP duplication, the network may activate and deactivate the PDCP duplication for all or a subset of associated RLC entities</w:t>
      </w:r>
      <w:r w:rsidRPr="00DE7B59">
        <w:rPr>
          <w:rFonts w:eastAsia="Malgun Gothic"/>
          <w:lang w:eastAsia="ko-KR"/>
        </w:rPr>
        <w:t xml:space="preserve"> </w:t>
      </w:r>
      <w:r w:rsidRPr="00DE7B59">
        <w:rPr>
          <w:lang w:eastAsia="ko-KR"/>
        </w:rPr>
        <w:t>for the configured DRB(s).</w:t>
      </w:r>
    </w:p>
    <w:p w14:paraId="01920A2E" w14:textId="77777777" w:rsidR="005A74F8" w:rsidRPr="00DE7B59" w:rsidRDefault="005A74F8" w:rsidP="005A74F8">
      <w:pPr>
        <w:rPr>
          <w:lang w:eastAsia="ko-KR"/>
        </w:rPr>
      </w:pPr>
      <w:bookmarkStart w:id="65" w:name="_Hlk101775690"/>
      <w:r w:rsidRPr="00DE7B59">
        <w:rPr>
          <w:lang w:eastAsia="ko-KR"/>
        </w:rPr>
        <w:t>The PDCP duplication for all associated RLC entities for the configured DRB(s) is activated by:</w:t>
      </w:r>
      <w:bookmarkEnd w:id="65"/>
    </w:p>
    <w:p w14:paraId="5A9D3C22" w14:textId="77777777" w:rsidR="005A74F8" w:rsidRPr="00DE7B59" w:rsidRDefault="005A74F8" w:rsidP="005A74F8">
      <w:pPr>
        <w:pStyle w:val="B1"/>
        <w:rPr>
          <w:lang w:eastAsia="ko-KR"/>
        </w:rPr>
      </w:pPr>
      <w:r w:rsidRPr="00DE7B59">
        <w:rPr>
          <w:lang w:eastAsia="ko-KR"/>
        </w:rPr>
        <w:t>-</w:t>
      </w:r>
      <w:r w:rsidRPr="00DE7B59">
        <w:rPr>
          <w:lang w:eastAsia="ko-KR"/>
        </w:rPr>
        <w:tab/>
        <w:t xml:space="preserve">receiving an uplink grant addressed to CS-RNTI with NDI=1 for a logical channel associated with the DRB configured with </w:t>
      </w:r>
      <w:r w:rsidRPr="00DE7B59">
        <w:rPr>
          <w:i/>
          <w:iCs/>
          <w:lang w:eastAsia="ko-KR"/>
        </w:rPr>
        <w:t>survivalTimeStateSupport</w:t>
      </w:r>
      <w:r w:rsidRPr="00DE7B59">
        <w:rPr>
          <w:lang w:eastAsia="ko-KR"/>
        </w:rPr>
        <w:t>, described in clause 5.4.1.</w:t>
      </w:r>
    </w:p>
    <w:p w14:paraId="5D18DD3F" w14:textId="77777777" w:rsidR="005A74F8" w:rsidRPr="00DE7B59" w:rsidRDefault="005A74F8" w:rsidP="005A74F8">
      <w:pPr>
        <w:rPr>
          <w:lang w:eastAsia="ko-KR"/>
        </w:rPr>
      </w:pPr>
      <w:r w:rsidRPr="00DE7B59">
        <w:t xml:space="preserve">The </w:t>
      </w:r>
      <w:r w:rsidRPr="00DE7B59">
        <w:rPr>
          <w:lang w:eastAsia="zh-CN"/>
        </w:rPr>
        <w:t>MAC entity</w:t>
      </w:r>
      <w:r w:rsidRPr="00DE7B59">
        <w:t xml:space="preserve"> shall </w:t>
      </w:r>
      <w:r w:rsidRPr="00DE7B59">
        <w:rPr>
          <w:lang w:eastAsia="ko-KR"/>
        </w:rPr>
        <w:t>for each DRB configured with PDCP duplication</w:t>
      </w:r>
      <w:r w:rsidRPr="00DE7B59">
        <w:t>:</w:t>
      </w:r>
    </w:p>
    <w:p w14:paraId="1DEC92E7" w14:textId="77777777" w:rsidR="005A74F8" w:rsidRPr="00DE7B59" w:rsidRDefault="005A74F8" w:rsidP="005A74F8">
      <w:pPr>
        <w:pStyle w:val="B1"/>
      </w:pPr>
      <w:r w:rsidRPr="00DE7B59">
        <w:rPr>
          <w:lang w:eastAsia="ko-KR"/>
        </w:rPr>
        <w:t>1&gt;</w:t>
      </w:r>
      <w:r w:rsidRPr="00DE7B59">
        <w:tab/>
        <w:t xml:space="preserve">if activation of a </w:t>
      </w:r>
      <w:r w:rsidRPr="00DE7B59">
        <w:rPr>
          <w:lang w:eastAsia="ko-KR"/>
        </w:rPr>
        <w:t>PDCP duplication for all configured RLC entities</w:t>
      </w:r>
      <w:r w:rsidRPr="00DE7B59">
        <w:t xml:space="preserve"> is triggered for the DRB as specified in clause 5.4.1:</w:t>
      </w:r>
    </w:p>
    <w:p w14:paraId="153BFC01" w14:textId="6927F5E3" w:rsidR="005A74F8" w:rsidRPr="00DE7B59" w:rsidRDefault="005A74F8" w:rsidP="005A74F8">
      <w:pPr>
        <w:pStyle w:val="B2"/>
        <w:rPr>
          <w:lang w:eastAsia="ko-KR"/>
        </w:rPr>
      </w:pPr>
      <w:r w:rsidRPr="00DE7B59">
        <w:rPr>
          <w:lang w:eastAsia="ko-KR"/>
        </w:rPr>
        <w:t>2&gt;</w:t>
      </w:r>
      <w:r w:rsidRPr="00DE7B59">
        <w:tab/>
        <w:t xml:space="preserve">indicate the activation of </w:t>
      </w:r>
      <w:r w:rsidRPr="00DE7B59">
        <w:rPr>
          <w:lang w:eastAsia="ko-KR"/>
        </w:rPr>
        <w:t>PDCP duplication for all configured RLC entities of the DRB to</w:t>
      </w:r>
      <w:r w:rsidRPr="00DE7B59">
        <w:t xml:space="preserve"> upper layers.</w:t>
      </w:r>
    </w:p>
    <w:p w14:paraId="393F7E7E" w14:textId="77777777" w:rsidR="005A74F8" w:rsidRPr="00DE7B59" w:rsidRDefault="005A74F8" w:rsidP="005A74F8">
      <w:pPr>
        <w:pStyle w:val="H6"/>
      </w:pPr>
      <w:r w:rsidRPr="00DE7B59">
        <w:t>7.1.1.3.16.2.3</w:t>
      </w:r>
      <w:r w:rsidRPr="00DE7B59">
        <w:tab/>
        <w:t>Test Description</w:t>
      </w:r>
    </w:p>
    <w:p w14:paraId="53E4703A" w14:textId="77777777" w:rsidR="005A74F8" w:rsidRPr="00DE7B59" w:rsidRDefault="005A74F8" w:rsidP="005A74F8">
      <w:pPr>
        <w:pStyle w:val="H6"/>
      </w:pPr>
      <w:r w:rsidRPr="00DE7B59">
        <w:t>7.1.1.3.16.2.3.1</w:t>
      </w:r>
      <w:r w:rsidRPr="00DE7B59">
        <w:tab/>
        <w:t>Pre-test conditions</w:t>
      </w:r>
    </w:p>
    <w:p w14:paraId="7DB253B5" w14:textId="6C584C35" w:rsidR="005A74F8" w:rsidRPr="00DE7B59" w:rsidRDefault="005A74F8" w:rsidP="005A74F8">
      <w:r w:rsidRPr="00DE7B59">
        <w:t xml:space="preserve">Pre test conditions as in clause 7.1.3.0 with execution conditions pc_NG_RAN_NR with following </w:t>
      </w:r>
      <w:r w:rsidR="00DE0B89" w:rsidRPr="00DE7B59">
        <w:t>exceptions</w:t>
      </w:r>
      <w:r w:rsidRPr="00DE7B59">
        <w:t>.</w:t>
      </w:r>
    </w:p>
    <w:p w14:paraId="3D424383" w14:textId="77777777" w:rsidR="005A74F8" w:rsidRPr="00DE7B59" w:rsidRDefault="005A74F8" w:rsidP="005A74F8">
      <w:pPr>
        <w:pStyle w:val="H6"/>
      </w:pPr>
      <w:r w:rsidRPr="00DE7B59">
        <w:t>System Simulator:</w:t>
      </w:r>
    </w:p>
    <w:p w14:paraId="3224BCB3" w14:textId="77777777" w:rsidR="005A74F8" w:rsidRPr="00DE7B59" w:rsidRDefault="005A74F8" w:rsidP="005A74F8">
      <w:pPr>
        <w:pStyle w:val="B1"/>
      </w:pPr>
      <w:r w:rsidRPr="00DE7B59">
        <w:t>-</w:t>
      </w:r>
      <w:r w:rsidRPr="00DE7B59">
        <w:tab/>
        <w:t>NR Cell 3, SCell suitable for intra band contiguous CA.</w:t>
      </w:r>
    </w:p>
    <w:p w14:paraId="4667FD23" w14:textId="77777777" w:rsidR="005A74F8" w:rsidRPr="00DE7B59" w:rsidRDefault="005A74F8" w:rsidP="005A74F8">
      <w:pPr>
        <w:pStyle w:val="H6"/>
      </w:pPr>
      <w:r w:rsidRPr="00DE7B59">
        <w:t>UE:</w:t>
      </w:r>
    </w:p>
    <w:p w14:paraId="1E6706F3" w14:textId="77777777" w:rsidR="005A74F8" w:rsidRPr="00DE7B59" w:rsidRDefault="005A74F8" w:rsidP="005A74F8">
      <w:pPr>
        <w:pStyle w:val="B1"/>
      </w:pPr>
      <w:r w:rsidRPr="00DE7B59">
        <w:t>-</w:t>
      </w:r>
      <w:r w:rsidRPr="00DE7B59">
        <w:tab/>
        <w:t>None.</w:t>
      </w:r>
    </w:p>
    <w:p w14:paraId="71826CF2" w14:textId="77777777" w:rsidR="005A74F8" w:rsidRPr="00DE7B59" w:rsidRDefault="005A74F8" w:rsidP="005A74F8">
      <w:pPr>
        <w:pStyle w:val="H6"/>
      </w:pPr>
      <w:r w:rsidRPr="00DE7B59">
        <w:t>Preamble:</w:t>
      </w:r>
    </w:p>
    <w:p w14:paraId="339A637F" w14:textId="77777777" w:rsidR="005A74F8" w:rsidRPr="00DE7B59" w:rsidRDefault="005A74F8" w:rsidP="005A74F8">
      <w:pPr>
        <w:pStyle w:val="B1"/>
      </w:pPr>
      <w:r w:rsidRPr="00DE7B59">
        <w:t>-</w:t>
      </w:r>
      <w:r w:rsidRPr="00DE7B59">
        <w:tab/>
        <w:t>None.</w:t>
      </w:r>
    </w:p>
    <w:p w14:paraId="44E7C20C" w14:textId="77777777" w:rsidR="005A74F8" w:rsidRPr="00DE7B59" w:rsidRDefault="005A74F8" w:rsidP="005A74F8">
      <w:pPr>
        <w:pStyle w:val="H6"/>
      </w:pPr>
      <w:r w:rsidRPr="00DE7B59">
        <w:t>7.1.1.3.16.2.3.2</w:t>
      </w:r>
      <w:r w:rsidRPr="00DE7B59">
        <w:tab/>
        <w:t>Test procedure sequence</w:t>
      </w:r>
    </w:p>
    <w:p w14:paraId="0A0C2812" w14:textId="77777777" w:rsidR="005A74F8" w:rsidRPr="00DE7B59" w:rsidRDefault="005A74F8" w:rsidP="005A74F8">
      <w:pPr>
        <w:pStyle w:val="TH"/>
      </w:pPr>
      <w:r w:rsidRPr="00DE7B59">
        <w:t>Table 7.1.1.3.16.2.3.2-1: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A74F8" w:rsidRPr="00DE7B59" w14:paraId="4973D756" w14:textId="77777777" w:rsidTr="00AB7AF6">
        <w:tc>
          <w:tcPr>
            <w:tcW w:w="648" w:type="dxa"/>
            <w:tcBorders>
              <w:bottom w:val="nil"/>
            </w:tcBorders>
          </w:tcPr>
          <w:p w14:paraId="0F69E8A0" w14:textId="77777777" w:rsidR="005A74F8" w:rsidRPr="00DE7B59" w:rsidRDefault="005A74F8" w:rsidP="00AB7AF6">
            <w:pPr>
              <w:pStyle w:val="TAH"/>
            </w:pPr>
            <w:r w:rsidRPr="00DE7B59">
              <w:t>St</w:t>
            </w:r>
          </w:p>
        </w:tc>
        <w:tc>
          <w:tcPr>
            <w:tcW w:w="3969" w:type="dxa"/>
            <w:tcBorders>
              <w:bottom w:val="nil"/>
            </w:tcBorders>
          </w:tcPr>
          <w:p w14:paraId="6D0DEA6F" w14:textId="77777777" w:rsidR="005A74F8" w:rsidRPr="00DE7B59" w:rsidRDefault="005A74F8" w:rsidP="00AB7AF6">
            <w:pPr>
              <w:pStyle w:val="TAH"/>
            </w:pPr>
            <w:r w:rsidRPr="00DE7B59">
              <w:t>Procedure</w:t>
            </w:r>
          </w:p>
        </w:tc>
        <w:tc>
          <w:tcPr>
            <w:tcW w:w="3686" w:type="dxa"/>
            <w:gridSpan w:val="2"/>
          </w:tcPr>
          <w:p w14:paraId="49E799E3" w14:textId="77777777" w:rsidR="005A74F8" w:rsidRPr="00DE7B59" w:rsidRDefault="005A74F8" w:rsidP="00AB7AF6">
            <w:pPr>
              <w:pStyle w:val="TAH"/>
            </w:pPr>
            <w:r w:rsidRPr="00DE7B59">
              <w:t>Message Sequence</w:t>
            </w:r>
          </w:p>
        </w:tc>
        <w:tc>
          <w:tcPr>
            <w:tcW w:w="567" w:type="dxa"/>
            <w:tcBorders>
              <w:bottom w:val="nil"/>
            </w:tcBorders>
          </w:tcPr>
          <w:p w14:paraId="55077327" w14:textId="77777777" w:rsidR="005A74F8" w:rsidRPr="00DE7B59" w:rsidRDefault="005A74F8" w:rsidP="00AB7AF6">
            <w:pPr>
              <w:pStyle w:val="TAH"/>
            </w:pPr>
            <w:r w:rsidRPr="00DE7B59">
              <w:t>TP</w:t>
            </w:r>
          </w:p>
        </w:tc>
        <w:tc>
          <w:tcPr>
            <w:tcW w:w="892" w:type="dxa"/>
            <w:tcBorders>
              <w:bottom w:val="nil"/>
            </w:tcBorders>
          </w:tcPr>
          <w:p w14:paraId="19D98945" w14:textId="77777777" w:rsidR="005A74F8" w:rsidRPr="00DE7B59" w:rsidRDefault="005A74F8" w:rsidP="00AB7AF6">
            <w:pPr>
              <w:pStyle w:val="TAH"/>
            </w:pPr>
            <w:r w:rsidRPr="00DE7B59">
              <w:t>Verdict</w:t>
            </w:r>
          </w:p>
        </w:tc>
      </w:tr>
      <w:tr w:rsidR="005A74F8" w:rsidRPr="00DE7B59" w14:paraId="2AFB302E" w14:textId="77777777" w:rsidTr="00AB7AF6">
        <w:tc>
          <w:tcPr>
            <w:tcW w:w="648" w:type="dxa"/>
            <w:tcBorders>
              <w:top w:val="nil"/>
            </w:tcBorders>
          </w:tcPr>
          <w:p w14:paraId="7C18CBB7" w14:textId="77777777" w:rsidR="005A74F8" w:rsidRPr="00DE7B59" w:rsidRDefault="005A74F8" w:rsidP="00AB7AF6">
            <w:pPr>
              <w:pStyle w:val="TAH"/>
            </w:pPr>
          </w:p>
        </w:tc>
        <w:tc>
          <w:tcPr>
            <w:tcW w:w="3969" w:type="dxa"/>
            <w:tcBorders>
              <w:top w:val="nil"/>
            </w:tcBorders>
          </w:tcPr>
          <w:p w14:paraId="5E4C24A3" w14:textId="77777777" w:rsidR="005A74F8" w:rsidRPr="00DE7B59" w:rsidRDefault="005A74F8" w:rsidP="00AB7AF6">
            <w:pPr>
              <w:pStyle w:val="TAH"/>
            </w:pPr>
          </w:p>
        </w:tc>
        <w:tc>
          <w:tcPr>
            <w:tcW w:w="709" w:type="dxa"/>
          </w:tcPr>
          <w:p w14:paraId="2A26767B" w14:textId="77777777" w:rsidR="005A74F8" w:rsidRPr="00DE7B59" w:rsidRDefault="005A74F8" w:rsidP="00AB7AF6">
            <w:pPr>
              <w:pStyle w:val="TAH"/>
            </w:pPr>
            <w:r w:rsidRPr="00DE7B59">
              <w:t>U - S</w:t>
            </w:r>
          </w:p>
        </w:tc>
        <w:tc>
          <w:tcPr>
            <w:tcW w:w="2977" w:type="dxa"/>
          </w:tcPr>
          <w:p w14:paraId="209C0A6D" w14:textId="77777777" w:rsidR="005A74F8" w:rsidRPr="00DE7B59" w:rsidRDefault="005A74F8" w:rsidP="00AB7AF6">
            <w:pPr>
              <w:pStyle w:val="TAH"/>
            </w:pPr>
            <w:r w:rsidRPr="00DE7B59">
              <w:t>Message</w:t>
            </w:r>
          </w:p>
        </w:tc>
        <w:tc>
          <w:tcPr>
            <w:tcW w:w="567" w:type="dxa"/>
            <w:tcBorders>
              <w:top w:val="nil"/>
            </w:tcBorders>
          </w:tcPr>
          <w:p w14:paraId="1D48C4DA" w14:textId="77777777" w:rsidR="005A74F8" w:rsidRPr="00DE7B59" w:rsidRDefault="005A74F8" w:rsidP="00AB7AF6">
            <w:pPr>
              <w:pStyle w:val="TAH"/>
            </w:pPr>
          </w:p>
        </w:tc>
        <w:tc>
          <w:tcPr>
            <w:tcW w:w="892" w:type="dxa"/>
            <w:tcBorders>
              <w:top w:val="nil"/>
            </w:tcBorders>
          </w:tcPr>
          <w:p w14:paraId="0BB49D17" w14:textId="77777777" w:rsidR="005A74F8" w:rsidRPr="00DE7B59" w:rsidRDefault="005A74F8" w:rsidP="00AB7AF6">
            <w:pPr>
              <w:pStyle w:val="TAH"/>
            </w:pPr>
          </w:p>
        </w:tc>
      </w:tr>
      <w:tr w:rsidR="005A74F8" w:rsidRPr="00DE7B59" w14:paraId="2B37B764" w14:textId="77777777" w:rsidTr="00AB7AF6">
        <w:tc>
          <w:tcPr>
            <w:tcW w:w="648" w:type="dxa"/>
          </w:tcPr>
          <w:p w14:paraId="017430BA" w14:textId="77777777" w:rsidR="005A74F8" w:rsidRPr="00DE7B59" w:rsidRDefault="005A74F8" w:rsidP="00AB7AF6">
            <w:pPr>
              <w:pStyle w:val="TAC"/>
            </w:pPr>
            <w:r w:rsidRPr="00DE7B59">
              <w:t>1</w:t>
            </w:r>
          </w:p>
        </w:tc>
        <w:tc>
          <w:tcPr>
            <w:tcW w:w="3969" w:type="dxa"/>
          </w:tcPr>
          <w:p w14:paraId="617E0524" w14:textId="77777777" w:rsidR="005A74F8" w:rsidRPr="00DE7B59" w:rsidRDefault="005A74F8" w:rsidP="00AB7AF6">
            <w:pPr>
              <w:pStyle w:val="TAL"/>
            </w:pPr>
            <w:r w:rsidRPr="00DE7B59">
              <w:t>The SS transmits an NR</w:t>
            </w:r>
            <w:r w:rsidRPr="00DE7B59">
              <w:rPr>
                <w:i/>
              </w:rPr>
              <w:t xml:space="preserve"> RRCReconfiguration</w:t>
            </w:r>
            <w:r w:rsidRPr="00DE7B59">
              <w:t xml:space="preserve"> message to add SCells, to configure</w:t>
            </w:r>
            <w:r w:rsidRPr="00DE7B59">
              <w:rPr>
                <w:lang w:eastAsia="zh-CN"/>
              </w:rPr>
              <w:t xml:space="preserve"> parameters for</w:t>
            </w:r>
            <w:r w:rsidRPr="00DE7B59">
              <w:t xml:space="preserve"> PDCP CA duplication and configure DRB with survival time</w:t>
            </w:r>
          </w:p>
        </w:tc>
        <w:tc>
          <w:tcPr>
            <w:tcW w:w="709" w:type="dxa"/>
          </w:tcPr>
          <w:p w14:paraId="3A983169" w14:textId="77777777" w:rsidR="005A74F8" w:rsidRPr="00DE7B59" w:rsidRDefault="005A74F8" w:rsidP="00AB7AF6">
            <w:pPr>
              <w:pStyle w:val="TAC"/>
            </w:pPr>
            <w:r w:rsidRPr="00DE7B59">
              <w:t>&lt;--</w:t>
            </w:r>
          </w:p>
        </w:tc>
        <w:tc>
          <w:tcPr>
            <w:tcW w:w="2977" w:type="dxa"/>
          </w:tcPr>
          <w:p w14:paraId="7BAC6DB2" w14:textId="77777777" w:rsidR="005A74F8" w:rsidRPr="00DE7B59" w:rsidRDefault="005A74F8" w:rsidP="00AB7AF6">
            <w:pPr>
              <w:pStyle w:val="TAL"/>
            </w:pPr>
            <w:r w:rsidRPr="00DE7B59">
              <w:rPr>
                <w:i/>
              </w:rPr>
              <w:t>RRCReconfiguration</w:t>
            </w:r>
          </w:p>
        </w:tc>
        <w:tc>
          <w:tcPr>
            <w:tcW w:w="567" w:type="dxa"/>
          </w:tcPr>
          <w:p w14:paraId="20F93CBA" w14:textId="77777777" w:rsidR="005A74F8" w:rsidRPr="00DE7B59" w:rsidRDefault="005A74F8" w:rsidP="00AB7AF6">
            <w:pPr>
              <w:pStyle w:val="TAC"/>
            </w:pPr>
            <w:r w:rsidRPr="00DE7B59">
              <w:t>-</w:t>
            </w:r>
          </w:p>
        </w:tc>
        <w:tc>
          <w:tcPr>
            <w:tcW w:w="892" w:type="dxa"/>
          </w:tcPr>
          <w:p w14:paraId="149B772D" w14:textId="77777777" w:rsidR="005A74F8" w:rsidRPr="00DE7B59" w:rsidRDefault="005A74F8" w:rsidP="00AB7AF6">
            <w:pPr>
              <w:pStyle w:val="TAC"/>
            </w:pPr>
            <w:r w:rsidRPr="00DE7B59">
              <w:t>-</w:t>
            </w:r>
          </w:p>
        </w:tc>
      </w:tr>
      <w:tr w:rsidR="005A74F8" w:rsidRPr="00DE7B59" w14:paraId="1FF8B5E0" w14:textId="77777777" w:rsidTr="00AB7AF6">
        <w:tc>
          <w:tcPr>
            <w:tcW w:w="648" w:type="dxa"/>
          </w:tcPr>
          <w:p w14:paraId="13833A18" w14:textId="77777777" w:rsidR="005A74F8" w:rsidRPr="00DE7B59" w:rsidRDefault="005A74F8" w:rsidP="00AB7AF6">
            <w:pPr>
              <w:pStyle w:val="TAC"/>
            </w:pPr>
            <w:r w:rsidRPr="00DE7B59">
              <w:t>2</w:t>
            </w:r>
          </w:p>
        </w:tc>
        <w:tc>
          <w:tcPr>
            <w:tcW w:w="3969" w:type="dxa"/>
          </w:tcPr>
          <w:p w14:paraId="2C585820" w14:textId="77777777" w:rsidR="005A74F8" w:rsidRPr="00DE7B59" w:rsidRDefault="005A74F8" w:rsidP="00AB7AF6">
            <w:pPr>
              <w:pStyle w:val="TAL"/>
            </w:pPr>
            <w:r w:rsidRPr="00DE7B59">
              <w:rPr>
                <w:lang w:eastAsia="zh-CN"/>
              </w:rPr>
              <w:t xml:space="preserve">UE transmits </w:t>
            </w:r>
            <w:r w:rsidRPr="00DE7B59">
              <w:t>NR</w:t>
            </w:r>
            <w:r w:rsidRPr="00DE7B59">
              <w:rPr>
                <w:i/>
              </w:rPr>
              <w:t xml:space="preserve"> RRCReconfigurationComplete</w:t>
            </w:r>
            <w:r w:rsidRPr="00DE7B59">
              <w:rPr>
                <w:lang w:eastAsia="zh-CN"/>
              </w:rPr>
              <w:t xml:space="preserve"> </w:t>
            </w:r>
            <w:r w:rsidRPr="00DE7B59">
              <w:t>message.</w:t>
            </w:r>
          </w:p>
        </w:tc>
        <w:tc>
          <w:tcPr>
            <w:tcW w:w="709" w:type="dxa"/>
          </w:tcPr>
          <w:p w14:paraId="5439A04F" w14:textId="77777777" w:rsidR="005A74F8" w:rsidRPr="00DE7B59" w:rsidRDefault="005A74F8" w:rsidP="00AB7AF6">
            <w:pPr>
              <w:pStyle w:val="TAC"/>
            </w:pPr>
            <w:r w:rsidRPr="00DE7B59">
              <w:t>--&gt;</w:t>
            </w:r>
          </w:p>
        </w:tc>
        <w:tc>
          <w:tcPr>
            <w:tcW w:w="2977" w:type="dxa"/>
          </w:tcPr>
          <w:p w14:paraId="41C7EAFD" w14:textId="77777777" w:rsidR="005A74F8" w:rsidRPr="00DE7B59" w:rsidRDefault="005A74F8" w:rsidP="00AB7AF6">
            <w:pPr>
              <w:pStyle w:val="TAL"/>
            </w:pPr>
            <w:r w:rsidRPr="00DE7B59">
              <w:rPr>
                <w:i/>
              </w:rPr>
              <w:t>RRCReconfigurationComplete</w:t>
            </w:r>
          </w:p>
        </w:tc>
        <w:tc>
          <w:tcPr>
            <w:tcW w:w="567" w:type="dxa"/>
          </w:tcPr>
          <w:p w14:paraId="2D8EC227" w14:textId="77777777" w:rsidR="005A74F8" w:rsidRPr="00DE7B59" w:rsidRDefault="005A74F8" w:rsidP="00AB7AF6">
            <w:pPr>
              <w:pStyle w:val="TAC"/>
            </w:pPr>
            <w:r w:rsidRPr="00DE7B59">
              <w:t>-</w:t>
            </w:r>
          </w:p>
        </w:tc>
        <w:tc>
          <w:tcPr>
            <w:tcW w:w="892" w:type="dxa"/>
          </w:tcPr>
          <w:p w14:paraId="58BB2EA1" w14:textId="77777777" w:rsidR="005A74F8" w:rsidRPr="00DE7B59" w:rsidRDefault="005A74F8" w:rsidP="00AB7AF6">
            <w:pPr>
              <w:pStyle w:val="TAC"/>
            </w:pPr>
            <w:r w:rsidRPr="00DE7B59">
              <w:t>-</w:t>
            </w:r>
          </w:p>
        </w:tc>
      </w:tr>
      <w:tr w:rsidR="005A74F8" w:rsidRPr="00DE7B59" w14:paraId="768EF67E" w14:textId="77777777" w:rsidTr="00AB7AF6">
        <w:tc>
          <w:tcPr>
            <w:tcW w:w="648" w:type="dxa"/>
          </w:tcPr>
          <w:p w14:paraId="23660E9F" w14:textId="77777777" w:rsidR="005A74F8" w:rsidRPr="00DE7B59" w:rsidRDefault="005A74F8" w:rsidP="00AB7AF6">
            <w:pPr>
              <w:pStyle w:val="TAC"/>
            </w:pPr>
            <w:r w:rsidRPr="00DE7B59">
              <w:t>3</w:t>
            </w:r>
          </w:p>
        </w:tc>
        <w:tc>
          <w:tcPr>
            <w:tcW w:w="3969" w:type="dxa"/>
          </w:tcPr>
          <w:p w14:paraId="1D4B9EBD" w14:textId="77777777" w:rsidR="005A74F8" w:rsidRPr="00DE7B59" w:rsidRDefault="005A74F8" w:rsidP="00AB7AF6">
            <w:pPr>
              <w:pStyle w:val="TAL"/>
              <w:rPr>
                <w:lang w:eastAsia="zh-CN"/>
              </w:rPr>
            </w:pPr>
            <w:r w:rsidRPr="00DE7B59">
              <w:rPr>
                <w:lang w:eastAsia="zh-CN"/>
              </w:rPr>
              <w:t xml:space="preserve">The SS transmits a </w:t>
            </w:r>
            <w:r w:rsidRPr="00DE7B59">
              <w:rPr>
                <w:lang w:eastAsia="ko-KR"/>
              </w:rPr>
              <w:t xml:space="preserve">SCell </w:t>
            </w:r>
            <w:r w:rsidRPr="00DE7B59">
              <w:t>Activation MAC-</w:t>
            </w:r>
            <w:r w:rsidRPr="00DE7B59">
              <w:rPr>
                <w:lang w:eastAsia="ko-KR"/>
              </w:rPr>
              <w:t>CE</w:t>
            </w:r>
            <w:r w:rsidRPr="00DE7B59">
              <w:rPr>
                <w:lang w:eastAsia="zh-CN"/>
              </w:rPr>
              <w:t xml:space="preserve"> on PCell (NR Cell 1) to activate NR SCell (NR Cell 3).</w:t>
            </w:r>
          </w:p>
        </w:tc>
        <w:tc>
          <w:tcPr>
            <w:tcW w:w="709" w:type="dxa"/>
          </w:tcPr>
          <w:p w14:paraId="79157C3E" w14:textId="77777777" w:rsidR="005A74F8" w:rsidRPr="00DE7B59" w:rsidRDefault="005A74F8" w:rsidP="00AB7AF6">
            <w:pPr>
              <w:pStyle w:val="TAC"/>
            </w:pPr>
            <w:r w:rsidRPr="00DE7B59">
              <w:t>&lt;--</w:t>
            </w:r>
          </w:p>
        </w:tc>
        <w:tc>
          <w:tcPr>
            <w:tcW w:w="2977" w:type="dxa"/>
          </w:tcPr>
          <w:p w14:paraId="484C5095" w14:textId="77777777" w:rsidR="005A74F8" w:rsidRPr="00DE7B59" w:rsidRDefault="005A74F8" w:rsidP="00AB7AF6">
            <w:pPr>
              <w:pStyle w:val="TAL"/>
              <w:rPr>
                <w:i/>
              </w:rPr>
            </w:pPr>
            <w:r w:rsidRPr="00DE7B59">
              <w:t>MAC PDU (SCell Activation/Deactivation MAC CE of one octet (C</w:t>
            </w:r>
            <w:r w:rsidRPr="00DE7B59">
              <w:rPr>
                <w:vertAlign w:val="subscript"/>
              </w:rPr>
              <w:t>1</w:t>
            </w:r>
            <w:r w:rsidRPr="00DE7B59">
              <w:t>=1))</w:t>
            </w:r>
          </w:p>
        </w:tc>
        <w:tc>
          <w:tcPr>
            <w:tcW w:w="567" w:type="dxa"/>
          </w:tcPr>
          <w:p w14:paraId="32BC39EC" w14:textId="77777777" w:rsidR="005A74F8" w:rsidRPr="00DE7B59" w:rsidRDefault="005A74F8" w:rsidP="00AB7AF6">
            <w:pPr>
              <w:pStyle w:val="TAC"/>
            </w:pPr>
            <w:r w:rsidRPr="00DE7B59">
              <w:t>-</w:t>
            </w:r>
          </w:p>
        </w:tc>
        <w:tc>
          <w:tcPr>
            <w:tcW w:w="892" w:type="dxa"/>
          </w:tcPr>
          <w:p w14:paraId="7A06EBBF" w14:textId="77777777" w:rsidR="005A74F8" w:rsidRPr="00DE7B59" w:rsidRDefault="005A74F8" w:rsidP="00AB7AF6">
            <w:pPr>
              <w:pStyle w:val="TAC"/>
            </w:pPr>
            <w:r w:rsidRPr="00DE7B59">
              <w:t>-</w:t>
            </w:r>
          </w:p>
        </w:tc>
      </w:tr>
      <w:tr w:rsidR="005A74F8" w:rsidRPr="00DE7B59" w14:paraId="4799B829" w14:textId="77777777" w:rsidTr="00AB7AF6">
        <w:tc>
          <w:tcPr>
            <w:tcW w:w="648" w:type="dxa"/>
          </w:tcPr>
          <w:p w14:paraId="65934691" w14:textId="77777777" w:rsidR="005A74F8" w:rsidRPr="00DE7B59" w:rsidRDefault="005A74F8" w:rsidP="00AB7AF6">
            <w:pPr>
              <w:pStyle w:val="TAC"/>
            </w:pPr>
            <w:r w:rsidRPr="00DE7B59">
              <w:t>4</w:t>
            </w:r>
          </w:p>
        </w:tc>
        <w:tc>
          <w:tcPr>
            <w:tcW w:w="3969" w:type="dxa"/>
          </w:tcPr>
          <w:p w14:paraId="5E07202F" w14:textId="77777777" w:rsidR="005A74F8" w:rsidRPr="00DE7B59" w:rsidRDefault="005A74F8" w:rsidP="00AB7AF6">
            <w:pPr>
              <w:pStyle w:val="TAL"/>
              <w:rPr>
                <w:lang w:eastAsia="zh-CN"/>
              </w:rPr>
            </w:pPr>
            <w:r w:rsidRPr="00DE7B59">
              <w:t>The SS sends a PDCP Data PDU on the DRB on the AM RLC primary entity.</w:t>
            </w:r>
          </w:p>
        </w:tc>
        <w:tc>
          <w:tcPr>
            <w:tcW w:w="709" w:type="dxa"/>
          </w:tcPr>
          <w:p w14:paraId="526AA069" w14:textId="77777777" w:rsidR="005A74F8" w:rsidRPr="00DE7B59" w:rsidRDefault="005A74F8" w:rsidP="00AB7AF6">
            <w:pPr>
              <w:pStyle w:val="TAC"/>
            </w:pPr>
            <w:r w:rsidRPr="00DE7B59">
              <w:t>&lt;--</w:t>
            </w:r>
          </w:p>
        </w:tc>
        <w:tc>
          <w:tcPr>
            <w:tcW w:w="2977" w:type="dxa"/>
          </w:tcPr>
          <w:p w14:paraId="5F98C737" w14:textId="77777777" w:rsidR="005A74F8" w:rsidRPr="00DE7B59" w:rsidRDefault="005A74F8" w:rsidP="00AB7AF6">
            <w:pPr>
              <w:pStyle w:val="TAL"/>
            </w:pPr>
            <w:r w:rsidRPr="00DE7B59">
              <w:t>PDCP DATA PDU</w:t>
            </w:r>
          </w:p>
        </w:tc>
        <w:tc>
          <w:tcPr>
            <w:tcW w:w="567" w:type="dxa"/>
          </w:tcPr>
          <w:p w14:paraId="031F787A" w14:textId="77777777" w:rsidR="005A74F8" w:rsidRPr="00DE7B59" w:rsidRDefault="005A74F8" w:rsidP="00AB7AF6">
            <w:pPr>
              <w:pStyle w:val="TAC"/>
            </w:pPr>
            <w:r w:rsidRPr="00DE7B59">
              <w:t>-</w:t>
            </w:r>
          </w:p>
        </w:tc>
        <w:tc>
          <w:tcPr>
            <w:tcW w:w="892" w:type="dxa"/>
          </w:tcPr>
          <w:p w14:paraId="695D9E95" w14:textId="77777777" w:rsidR="005A74F8" w:rsidRPr="00DE7B59" w:rsidRDefault="005A74F8" w:rsidP="00AB7AF6">
            <w:pPr>
              <w:pStyle w:val="TAC"/>
            </w:pPr>
            <w:r w:rsidRPr="00DE7B59">
              <w:t>-</w:t>
            </w:r>
          </w:p>
        </w:tc>
      </w:tr>
      <w:tr w:rsidR="005A74F8" w:rsidRPr="00DE7B59" w14:paraId="11496166" w14:textId="77777777" w:rsidTr="00AB7AF6">
        <w:tc>
          <w:tcPr>
            <w:tcW w:w="648" w:type="dxa"/>
          </w:tcPr>
          <w:p w14:paraId="6F3ADB4D" w14:textId="77777777" w:rsidR="005A74F8" w:rsidRPr="00DE7B59" w:rsidRDefault="005A74F8" w:rsidP="00AB7AF6">
            <w:pPr>
              <w:pStyle w:val="TAC"/>
            </w:pPr>
            <w:r w:rsidRPr="00DE7B59">
              <w:t>5</w:t>
            </w:r>
          </w:p>
        </w:tc>
        <w:tc>
          <w:tcPr>
            <w:tcW w:w="3969" w:type="dxa"/>
          </w:tcPr>
          <w:p w14:paraId="3FFC1415" w14:textId="77777777" w:rsidR="005A74F8" w:rsidRPr="00DE7B59" w:rsidRDefault="005A74F8" w:rsidP="00AB7AF6">
            <w:pPr>
              <w:pStyle w:val="TAL"/>
            </w:pPr>
            <w:r w:rsidRPr="00DE7B59">
              <w:t xml:space="preserve">SS transmits an UL Grant with the CS-RNTI assigned to the UE with NDI=1 on the AM RLC primary entity. </w:t>
            </w:r>
            <w:r w:rsidRPr="00DE7B59">
              <w:rPr>
                <w:rStyle w:val="ui-provider"/>
              </w:rPr>
              <w:t>The SS UL grant allocation for the AM RLC secondary entity is not impacted.</w:t>
            </w:r>
          </w:p>
        </w:tc>
        <w:tc>
          <w:tcPr>
            <w:tcW w:w="709" w:type="dxa"/>
          </w:tcPr>
          <w:p w14:paraId="449B2DE3" w14:textId="77777777" w:rsidR="005A74F8" w:rsidRPr="00DE7B59" w:rsidRDefault="005A74F8" w:rsidP="00AB7AF6">
            <w:pPr>
              <w:pStyle w:val="TAC"/>
            </w:pPr>
            <w:r w:rsidRPr="00DE7B59">
              <w:t>&lt;--</w:t>
            </w:r>
          </w:p>
        </w:tc>
        <w:tc>
          <w:tcPr>
            <w:tcW w:w="2977" w:type="dxa"/>
          </w:tcPr>
          <w:p w14:paraId="103C4984" w14:textId="77777777" w:rsidR="005A74F8" w:rsidRPr="00DE7B59" w:rsidRDefault="005A74F8" w:rsidP="00AB7AF6">
            <w:pPr>
              <w:pStyle w:val="TAL"/>
            </w:pPr>
            <w:r w:rsidRPr="00DE7B59">
              <w:t>(UL Grant (CS-RNTI and NDI=1))</w:t>
            </w:r>
          </w:p>
        </w:tc>
        <w:tc>
          <w:tcPr>
            <w:tcW w:w="567" w:type="dxa"/>
          </w:tcPr>
          <w:p w14:paraId="73DCFD94" w14:textId="77777777" w:rsidR="005A74F8" w:rsidRPr="00DE7B59" w:rsidRDefault="005A74F8" w:rsidP="00AB7AF6">
            <w:pPr>
              <w:pStyle w:val="TAC"/>
            </w:pPr>
            <w:r w:rsidRPr="00DE7B59">
              <w:t>-</w:t>
            </w:r>
          </w:p>
        </w:tc>
        <w:tc>
          <w:tcPr>
            <w:tcW w:w="892" w:type="dxa"/>
          </w:tcPr>
          <w:p w14:paraId="7FF9128B" w14:textId="77777777" w:rsidR="005A74F8" w:rsidRPr="00DE7B59" w:rsidRDefault="005A74F8" w:rsidP="00AB7AF6">
            <w:pPr>
              <w:pStyle w:val="TAC"/>
            </w:pPr>
            <w:r w:rsidRPr="00DE7B59">
              <w:t>-</w:t>
            </w:r>
          </w:p>
        </w:tc>
      </w:tr>
      <w:tr w:rsidR="005A74F8" w:rsidRPr="00DE7B59" w14:paraId="76F74079" w14:textId="77777777" w:rsidTr="00AB7AF6">
        <w:tc>
          <w:tcPr>
            <w:tcW w:w="648" w:type="dxa"/>
          </w:tcPr>
          <w:p w14:paraId="472A461E" w14:textId="77777777" w:rsidR="005A74F8" w:rsidRPr="00DE7B59" w:rsidRDefault="005A74F8" w:rsidP="00AB7AF6">
            <w:pPr>
              <w:pStyle w:val="TAC"/>
            </w:pPr>
            <w:r w:rsidRPr="00DE7B59">
              <w:t>-</w:t>
            </w:r>
          </w:p>
        </w:tc>
        <w:tc>
          <w:tcPr>
            <w:tcW w:w="3969" w:type="dxa"/>
          </w:tcPr>
          <w:p w14:paraId="3BD0D25A" w14:textId="77777777" w:rsidR="005A74F8" w:rsidRPr="00DE7B59" w:rsidRDefault="005A74F8" w:rsidP="00AB7AF6">
            <w:pPr>
              <w:pStyle w:val="TAL"/>
            </w:pPr>
            <w:r w:rsidRPr="00DE7B59">
              <w:t>EXCEPTION: Steps 6 and 7 below may occur in any sequence</w:t>
            </w:r>
          </w:p>
        </w:tc>
        <w:tc>
          <w:tcPr>
            <w:tcW w:w="709" w:type="dxa"/>
          </w:tcPr>
          <w:p w14:paraId="55229E49" w14:textId="77777777" w:rsidR="005A74F8" w:rsidRPr="00DE7B59" w:rsidRDefault="005A74F8" w:rsidP="00AB7AF6">
            <w:pPr>
              <w:pStyle w:val="TAC"/>
            </w:pPr>
            <w:r w:rsidRPr="00DE7B59">
              <w:t>-</w:t>
            </w:r>
          </w:p>
        </w:tc>
        <w:tc>
          <w:tcPr>
            <w:tcW w:w="2977" w:type="dxa"/>
          </w:tcPr>
          <w:p w14:paraId="2C1F3D53" w14:textId="77777777" w:rsidR="005A74F8" w:rsidRPr="00DE7B59" w:rsidRDefault="005A74F8" w:rsidP="00AB7AF6">
            <w:pPr>
              <w:pStyle w:val="TAL"/>
            </w:pPr>
            <w:r w:rsidRPr="00DE7B59">
              <w:t>-</w:t>
            </w:r>
          </w:p>
        </w:tc>
        <w:tc>
          <w:tcPr>
            <w:tcW w:w="567" w:type="dxa"/>
          </w:tcPr>
          <w:p w14:paraId="458054B8" w14:textId="77777777" w:rsidR="005A74F8" w:rsidRPr="00DE7B59" w:rsidRDefault="005A74F8" w:rsidP="00AB7AF6">
            <w:pPr>
              <w:pStyle w:val="TAC"/>
            </w:pPr>
            <w:r w:rsidRPr="00DE7B59">
              <w:t>-</w:t>
            </w:r>
          </w:p>
        </w:tc>
        <w:tc>
          <w:tcPr>
            <w:tcW w:w="892" w:type="dxa"/>
          </w:tcPr>
          <w:p w14:paraId="673F0031" w14:textId="77777777" w:rsidR="005A74F8" w:rsidRPr="00DE7B59" w:rsidRDefault="005A74F8" w:rsidP="00AB7AF6">
            <w:pPr>
              <w:pStyle w:val="TAC"/>
            </w:pPr>
            <w:r w:rsidRPr="00DE7B59">
              <w:t>-</w:t>
            </w:r>
          </w:p>
        </w:tc>
      </w:tr>
      <w:tr w:rsidR="005A74F8" w:rsidRPr="00DE7B59" w14:paraId="76EF0485" w14:textId="77777777" w:rsidTr="00AB7AF6">
        <w:tc>
          <w:tcPr>
            <w:tcW w:w="648" w:type="dxa"/>
          </w:tcPr>
          <w:p w14:paraId="067158A6" w14:textId="77777777" w:rsidR="005A74F8" w:rsidRPr="00DE7B59" w:rsidRDefault="005A74F8" w:rsidP="00AB7AF6">
            <w:pPr>
              <w:pStyle w:val="TAC"/>
            </w:pPr>
            <w:r w:rsidRPr="00DE7B59">
              <w:t>6</w:t>
            </w:r>
          </w:p>
        </w:tc>
        <w:tc>
          <w:tcPr>
            <w:tcW w:w="3969" w:type="dxa"/>
          </w:tcPr>
          <w:p w14:paraId="456280FE" w14:textId="77777777" w:rsidR="005A74F8" w:rsidRPr="00DE7B59" w:rsidRDefault="005A74F8" w:rsidP="00AB7AF6">
            <w:pPr>
              <w:pStyle w:val="TAL"/>
            </w:pPr>
            <w:r w:rsidRPr="00DE7B59">
              <w:t>C</w:t>
            </w:r>
            <w:r w:rsidRPr="00DE7B59">
              <w:rPr>
                <w:lang w:eastAsia="zh-CN"/>
              </w:rPr>
              <w:t>heck</w:t>
            </w:r>
            <w:r w:rsidRPr="00DE7B59">
              <w:t>: Does UE transmit a PDCP Data PDU on the AM RLC primary entity?</w:t>
            </w:r>
          </w:p>
        </w:tc>
        <w:tc>
          <w:tcPr>
            <w:tcW w:w="709" w:type="dxa"/>
          </w:tcPr>
          <w:p w14:paraId="6EFB5BF3" w14:textId="77777777" w:rsidR="005A74F8" w:rsidRPr="00DE7B59" w:rsidRDefault="005A74F8" w:rsidP="00AB7AF6">
            <w:pPr>
              <w:pStyle w:val="TAC"/>
            </w:pPr>
            <w:r w:rsidRPr="00DE7B59">
              <w:t>--&gt;</w:t>
            </w:r>
          </w:p>
        </w:tc>
        <w:tc>
          <w:tcPr>
            <w:tcW w:w="2977" w:type="dxa"/>
          </w:tcPr>
          <w:p w14:paraId="3C0364A6" w14:textId="77777777" w:rsidR="005A74F8" w:rsidRPr="00DE7B59" w:rsidRDefault="005A74F8" w:rsidP="00AB7AF6">
            <w:pPr>
              <w:pStyle w:val="TAL"/>
            </w:pPr>
            <w:r w:rsidRPr="00DE7B59">
              <w:t>PDCP DATA PDU</w:t>
            </w:r>
          </w:p>
        </w:tc>
        <w:tc>
          <w:tcPr>
            <w:tcW w:w="567" w:type="dxa"/>
          </w:tcPr>
          <w:p w14:paraId="69391961" w14:textId="77777777" w:rsidR="005A74F8" w:rsidRPr="00DE7B59" w:rsidRDefault="005A74F8" w:rsidP="00AB7AF6">
            <w:pPr>
              <w:pStyle w:val="TAC"/>
            </w:pPr>
            <w:r w:rsidRPr="00DE7B59">
              <w:t>1</w:t>
            </w:r>
          </w:p>
        </w:tc>
        <w:tc>
          <w:tcPr>
            <w:tcW w:w="892" w:type="dxa"/>
          </w:tcPr>
          <w:p w14:paraId="4E8F9FB7" w14:textId="77777777" w:rsidR="005A74F8" w:rsidRPr="00DE7B59" w:rsidRDefault="005A74F8" w:rsidP="00AB7AF6">
            <w:pPr>
              <w:pStyle w:val="TAC"/>
            </w:pPr>
            <w:r w:rsidRPr="00DE7B59">
              <w:t>P</w:t>
            </w:r>
          </w:p>
        </w:tc>
      </w:tr>
      <w:tr w:rsidR="005A74F8" w:rsidRPr="00DE7B59" w14:paraId="774D89DD" w14:textId="77777777" w:rsidTr="00AB7AF6">
        <w:tc>
          <w:tcPr>
            <w:tcW w:w="648" w:type="dxa"/>
          </w:tcPr>
          <w:p w14:paraId="4A8D68BD" w14:textId="77777777" w:rsidR="005A74F8" w:rsidRPr="00DE7B59" w:rsidRDefault="005A74F8" w:rsidP="00AB7AF6">
            <w:pPr>
              <w:pStyle w:val="TAC"/>
            </w:pPr>
            <w:r w:rsidRPr="00DE7B59">
              <w:t>7</w:t>
            </w:r>
          </w:p>
        </w:tc>
        <w:tc>
          <w:tcPr>
            <w:tcW w:w="3969" w:type="dxa"/>
          </w:tcPr>
          <w:p w14:paraId="2DF7EF68" w14:textId="77777777" w:rsidR="005A74F8" w:rsidRPr="00DE7B59" w:rsidRDefault="005A74F8" w:rsidP="00AB7AF6">
            <w:pPr>
              <w:pStyle w:val="TAL"/>
            </w:pPr>
            <w:r w:rsidRPr="00DE7B59">
              <w:t>C</w:t>
            </w:r>
            <w:r w:rsidRPr="00DE7B59">
              <w:rPr>
                <w:lang w:eastAsia="zh-CN"/>
              </w:rPr>
              <w:t>heck</w:t>
            </w:r>
            <w:r w:rsidRPr="00DE7B59">
              <w:t>: Does UE transmit a PDCP Data PDU on the AM RLC secondary entity?</w:t>
            </w:r>
          </w:p>
        </w:tc>
        <w:tc>
          <w:tcPr>
            <w:tcW w:w="709" w:type="dxa"/>
          </w:tcPr>
          <w:p w14:paraId="1BA82CF8" w14:textId="77777777" w:rsidR="005A74F8" w:rsidRPr="00DE7B59" w:rsidRDefault="005A74F8" w:rsidP="00AB7AF6">
            <w:pPr>
              <w:pStyle w:val="TAC"/>
            </w:pPr>
            <w:r w:rsidRPr="00DE7B59">
              <w:t>--&gt;</w:t>
            </w:r>
          </w:p>
        </w:tc>
        <w:tc>
          <w:tcPr>
            <w:tcW w:w="2977" w:type="dxa"/>
          </w:tcPr>
          <w:p w14:paraId="1DD1E4D0" w14:textId="77777777" w:rsidR="005A74F8" w:rsidRPr="00DE7B59" w:rsidRDefault="005A74F8" w:rsidP="00AB7AF6">
            <w:pPr>
              <w:pStyle w:val="TAL"/>
            </w:pPr>
            <w:r w:rsidRPr="00DE7B59">
              <w:t>PDCP DATA PDU</w:t>
            </w:r>
          </w:p>
        </w:tc>
        <w:tc>
          <w:tcPr>
            <w:tcW w:w="567" w:type="dxa"/>
          </w:tcPr>
          <w:p w14:paraId="1843B451" w14:textId="77777777" w:rsidR="005A74F8" w:rsidRPr="00DE7B59" w:rsidRDefault="005A74F8" w:rsidP="00AB7AF6">
            <w:pPr>
              <w:pStyle w:val="TAC"/>
            </w:pPr>
            <w:r w:rsidRPr="00DE7B59">
              <w:t>1</w:t>
            </w:r>
          </w:p>
        </w:tc>
        <w:tc>
          <w:tcPr>
            <w:tcW w:w="892" w:type="dxa"/>
          </w:tcPr>
          <w:p w14:paraId="7869361A" w14:textId="77777777" w:rsidR="005A74F8" w:rsidRPr="00DE7B59" w:rsidRDefault="005A74F8" w:rsidP="00AB7AF6">
            <w:pPr>
              <w:pStyle w:val="TAC"/>
            </w:pPr>
            <w:r w:rsidRPr="00DE7B59">
              <w:t>P</w:t>
            </w:r>
          </w:p>
        </w:tc>
      </w:tr>
    </w:tbl>
    <w:p w14:paraId="053AA59A" w14:textId="77777777" w:rsidR="005A74F8" w:rsidRPr="00DE7B59" w:rsidRDefault="005A74F8" w:rsidP="005A74F8"/>
    <w:p w14:paraId="35EFAB03" w14:textId="77777777" w:rsidR="005A74F8" w:rsidRPr="00DE7B59" w:rsidRDefault="005A74F8" w:rsidP="005A74F8">
      <w:pPr>
        <w:pStyle w:val="H6"/>
        <w:rPr>
          <w:snapToGrid w:val="0"/>
        </w:rPr>
      </w:pPr>
      <w:r w:rsidRPr="00DE7B59">
        <w:t>7.1.1.3.16.2.3.3</w:t>
      </w:r>
      <w:r w:rsidRPr="00DE7B59">
        <w:rPr>
          <w:snapToGrid w:val="0"/>
        </w:rPr>
        <w:tab/>
        <w:t>Specific message contents</w:t>
      </w:r>
    </w:p>
    <w:p w14:paraId="4680500E" w14:textId="77777777" w:rsidR="005A74F8" w:rsidRPr="00DE7B59" w:rsidRDefault="005A74F8" w:rsidP="005A74F8">
      <w:pPr>
        <w:pStyle w:val="TH"/>
      </w:pPr>
      <w:r w:rsidRPr="00DE7B59">
        <w:t xml:space="preserve">Table 7.1.1.3.16.2.3.3-1: </w:t>
      </w:r>
      <w:r w:rsidRPr="00DE7B59">
        <w:rPr>
          <w:i/>
        </w:rPr>
        <w:t>RRCReconfiguration</w:t>
      </w:r>
      <w:r w:rsidRPr="00DE7B59">
        <w:t xml:space="preserve"> (Step1, Table 7.1.1.3.16.2.3.2-1)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E98216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438C0B3E" w14:textId="77777777" w:rsidR="005A74F8" w:rsidRPr="00DE7B59" w:rsidRDefault="005A74F8" w:rsidP="00AB7AF6">
            <w:pPr>
              <w:pStyle w:val="TAL"/>
            </w:pPr>
            <w:r w:rsidRPr="00DE7B59">
              <w:t>Derivation Path: 38.508-1 [4], Table 4.6.1-13: RRCReconfiguration with condition SCell_add</w:t>
            </w:r>
          </w:p>
        </w:tc>
      </w:tr>
      <w:tr w:rsidR="005A74F8" w:rsidRPr="00DE7B59" w14:paraId="4605F24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46BBD1"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A038BC"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06AD6F26"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468DB92E" w14:textId="77777777" w:rsidR="005A74F8" w:rsidRPr="00DE7B59" w:rsidRDefault="005A74F8" w:rsidP="00AB7AF6">
            <w:pPr>
              <w:pStyle w:val="TAH"/>
            </w:pPr>
            <w:r w:rsidRPr="00DE7B59">
              <w:t>Condition</w:t>
            </w:r>
          </w:p>
        </w:tc>
      </w:tr>
      <w:tr w:rsidR="005A74F8" w:rsidRPr="00DE7B59" w14:paraId="17C58948"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6D2C5C17" w14:textId="77777777" w:rsidR="005A74F8" w:rsidRPr="00DE7B59" w:rsidRDefault="005A74F8" w:rsidP="00AB7AF6">
            <w:pPr>
              <w:pStyle w:val="TAL"/>
            </w:pPr>
            <w:r w:rsidRPr="00DE7B59">
              <w:t>RRCReconfiguration ::= SEQUENCE {</w:t>
            </w:r>
          </w:p>
        </w:tc>
        <w:tc>
          <w:tcPr>
            <w:tcW w:w="2267" w:type="dxa"/>
          </w:tcPr>
          <w:p w14:paraId="59D5D770" w14:textId="77777777" w:rsidR="005A74F8" w:rsidRPr="00DE7B59" w:rsidRDefault="005A74F8" w:rsidP="00AB7AF6">
            <w:pPr>
              <w:pStyle w:val="TAL"/>
            </w:pPr>
          </w:p>
        </w:tc>
        <w:tc>
          <w:tcPr>
            <w:tcW w:w="1700" w:type="dxa"/>
          </w:tcPr>
          <w:p w14:paraId="7BB6D1E7" w14:textId="77777777" w:rsidR="005A74F8" w:rsidRPr="00DE7B59" w:rsidRDefault="005A74F8" w:rsidP="00AB7AF6">
            <w:pPr>
              <w:pStyle w:val="TAL"/>
            </w:pPr>
          </w:p>
        </w:tc>
        <w:tc>
          <w:tcPr>
            <w:tcW w:w="1274" w:type="dxa"/>
          </w:tcPr>
          <w:p w14:paraId="2F9F928A" w14:textId="77777777" w:rsidR="005A74F8" w:rsidRPr="00DE7B59" w:rsidRDefault="005A74F8" w:rsidP="00AB7AF6">
            <w:pPr>
              <w:pStyle w:val="TAL"/>
            </w:pPr>
          </w:p>
        </w:tc>
      </w:tr>
      <w:tr w:rsidR="005A74F8" w:rsidRPr="00DE7B59" w14:paraId="185EA361" w14:textId="77777777" w:rsidTr="00AB7AF6">
        <w:tc>
          <w:tcPr>
            <w:tcW w:w="4535" w:type="dxa"/>
            <w:tcBorders>
              <w:top w:val="single" w:sz="4" w:space="0" w:color="auto"/>
              <w:left w:val="single" w:sz="4" w:space="0" w:color="auto"/>
              <w:bottom w:val="single" w:sz="4" w:space="0" w:color="auto"/>
              <w:right w:val="single" w:sz="4" w:space="0" w:color="auto"/>
            </w:tcBorders>
          </w:tcPr>
          <w:p w14:paraId="10305E22" w14:textId="77777777" w:rsidR="005A74F8" w:rsidRPr="00DE7B59" w:rsidRDefault="005A74F8" w:rsidP="00AB7AF6">
            <w:pPr>
              <w:pStyle w:val="TAL"/>
            </w:pPr>
            <w:r w:rsidRPr="00DE7B5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A98031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BA45F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91A132F" w14:textId="77777777" w:rsidR="005A74F8" w:rsidRPr="00DE7B59" w:rsidRDefault="005A74F8" w:rsidP="00AB7AF6">
            <w:pPr>
              <w:pStyle w:val="TAL"/>
            </w:pPr>
          </w:p>
        </w:tc>
      </w:tr>
      <w:tr w:rsidR="005A74F8" w:rsidRPr="00DE7B59" w14:paraId="1141A8A1" w14:textId="77777777" w:rsidTr="00AB7AF6">
        <w:tc>
          <w:tcPr>
            <w:tcW w:w="4535" w:type="dxa"/>
            <w:tcBorders>
              <w:top w:val="single" w:sz="4" w:space="0" w:color="auto"/>
              <w:left w:val="single" w:sz="4" w:space="0" w:color="auto"/>
              <w:bottom w:val="single" w:sz="4" w:space="0" w:color="auto"/>
              <w:right w:val="single" w:sz="4" w:space="0" w:color="auto"/>
            </w:tcBorders>
          </w:tcPr>
          <w:p w14:paraId="01AE87A6" w14:textId="77777777" w:rsidR="005A74F8" w:rsidRPr="00DE7B59" w:rsidRDefault="005A74F8" w:rsidP="00AB7AF6">
            <w:pPr>
              <w:pStyle w:val="TAL"/>
            </w:pPr>
            <w:r w:rsidRPr="00DE7B59">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96A2C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0EE897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1CE31E" w14:textId="77777777" w:rsidR="005A74F8" w:rsidRPr="00DE7B59" w:rsidRDefault="005A74F8" w:rsidP="00AB7AF6">
            <w:pPr>
              <w:pStyle w:val="TAL"/>
            </w:pPr>
          </w:p>
        </w:tc>
      </w:tr>
      <w:tr w:rsidR="005A74F8" w:rsidRPr="00DE7B59" w14:paraId="3AC9A5E4" w14:textId="77777777" w:rsidTr="00AB7AF6">
        <w:tc>
          <w:tcPr>
            <w:tcW w:w="4535" w:type="dxa"/>
            <w:tcBorders>
              <w:top w:val="single" w:sz="4" w:space="0" w:color="auto"/>
              <w:left w:val="single" w:sz="4" w:space="0" w:color="auto"/>
              <w:bottom w:val="single" w:sz="4" w:space="0" w:color="auto"/>
              <w:right w:val="single" w:sz="4" w:space="0" w:color="auto"/>
            </w:tcBorders>
          </w:tcPr>
          <w:p w14:paraId="1EEEDAD8" w14:textId="77777777" w:rsidR="005A74F8" w:rsidRPr="00DE7B59" w:rsidRDefault="005A74F8" w:rsidP="00AB7AF6">
            <w:pPr>
              <w:pStyle w:val="TAL"/>
            </w:pPr>
            <w:r w:rsidRPr="00DE7B59">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4C4E4657" w14:textId="77777777" w:rsidR="005A74F8" w:rsidRPr="00DE7B59" w:rsidRDefault="005A74F8" w:rsidP="00AB7AF6">
            <w:pPr>
              <w:pStyle w:val="TAL"/>
            </w:pPr>
            <w:r w:rsidRPr="00DE7B59">
              <w:t>RadioBearerConfig</w:t>
            </w:r>
          </w:p>
        </w:tc>
        <w:tc>
          <w:tcPr>
            <w:tcW w:w="1700" w:type="dxa"/>
            <w:tcBorders>
              <w:top w:val="single" w:sz="4" w:space="0" w:color="auto"/>
              <w:left w:val="single" w:sz="4" w:space="0" w:color="auto"/>
              <w:bottom w:val="single" w:sz="4" w:space="0" w:color="auto"/>
              <w:right w:val="single" w:sz="4" w:space="0" w:color="auto"/>
            </w:tcBorders>
          </w:tcPr>
          <w:p w14:paraId="71ED687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3BCCCC62" w14:textId="77777777" w:rsidR="005A74F8" w:rsidRPr="00DE7B59" w:rsidRDefault="005A74F8" w:rsidP="00AB7AF6">
            <w:pPr>
              <w:pStyle w:val="TAL"/>
            </w:pPr>
          </w:p>
        </w:tc>
      </w:tr>
      <w:tr w:rsidR="005A74F8" w:rsidRPr="00DE7B59" w14:paraId="35BCAC0F" w14:textId="77777777" w:rsidTr="00AB7AF6">
        <w:tc>
          <w:tcPr>
            <w:tcW w:w="4535" w:type="dxa"/>
            <w:tcBorders>
              <w:top w:val="single" w:sz="4" w:space="0" w:color="auto"/>
              <w:left w:val="single" w:sz="4" w:space="0" w:color="auto"/>
              <w:bottom w:val="single" w:sz="4" w:space="0" w:color="auto"/>
              <w:right w:val="single" w:sz="4" w:space="0" w:color="auto"/>
            </w:tcBorders>
          </w:tcPr>
          <w:p w14:paraId="64EDF0F2"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7415AF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14AA00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6E9E32A" w14:textId="77777777" w:rsidR="005A74F8" w:rsidRPr="00DE7B59" w:rsidRDefault="005A74F8" w:rsidP="00AB7AF6">
            <w:pPr>
              <w:pStyle w:val="TAL"/>
            </w:pPr>
          </w:p>
        </w:tc>
      </w:tr>
      <w:tr w:rsidR="005A74F8" w:rsidRPr="00DE7B59" w14:paraId="4EB15F17" w14:textId="77777777" w:rsidTr="00AB7AF6">
        <w:tc>
          <w:tcPr>
            <w:tcW w:w="4535" w:type="dxa"/>
            <w:tcBorders>
              <w:top w:val="single" w:sz="4" w:space="0" w:color="auto"/>
              <w:left w:val="single" w:sz="4" w:space="0" w:color="auto"/>
              <w:bottom w:val="single" w:sz="4" w:space="0" w:color="auto"/>
              <w:right w:val="single" w:sz="4" w:space="0" w:color="auto"/>
            </w:tcBorders>
          </w:tcPr>
          <w:p w14:paraId="22218136"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A66AC36"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FE98B4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90FFC7" w14:textId="77777777" w:rsidR="005A74F8" w:rsidRPr="00DE7B59" w:rsidRDefault="005A74F8" w:rsidP="00AB7AF6">
            <w:pPr>
              <w:pStyle w:val="TAL"/>
            </w:pPr>
          </w:p>
        </w:tc>
      </w:tr>
      <w:tr w:rsidR="005A74F8" w:rsidRPr="00DE7B59" w14:paraId="15D3BA80" w14:textId="77777777" w:rsidTr="00AB7AF6">
        <w:tc>
          <w:tcPr>
            <w:tcW w:w="4535" w:type="dxa"/>
            <w:tcBorders>
              <w:top w:val="single" w:sz="4" w:space="0" w:color="auto"/>
              <w:left w:val="single" w:sz="4" w:space="0" w:color="auto"/>
              <w:bottom w:val="single" w:sz="4" w:space="0" w:color="auto"/>
              <w:right w:val="single" w:sz="4" w:space="0" w:color="auto"/>
            </w:tcBorders>
          </w:tcPr>
          <w:p w14:paraId="0599E17B"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7B6BE347"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4FB1273"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EFFC920" w14:textId="77777777" w:rsidR="005A74F8" w:rsidRPr="00DE7B59" w:rsidRDefault="005A74F8" w:rsidP="00AB7AF6">
            <w:pPr>
              <w:pStyle w:val="TAL"/>
            </w:pPr>
          </w:p>
        </w:tc>
      </w:tr>
    </w:tbl>
    <w:p w14:paraId="76A68D39" w14:textId="77777777" w:rsidR="005A74F8" w:rsidRPr="00DE7B59" w:rsidRDefault="005A74F8" w:rsidP="005A74F8"/>
    <w:p w14:paraId="6E84C3E8" w14:textId="77777777" w:rsidR="005A74F8" w:rsidRPr="00DE7B59" w:rsidRDefault="005A74F8" w:rsidP="005A74F8">
      <w:pPr>
        <w:pStyle w:val="TH"/>
      </w:pPr>
      <w:r w:rsidRPr="00DE7B59">
        <w:t xml:space="preserve">Table 7.1.1.3.16.2.3.3-2: </w:t>
      </w:r>
      <w:r w:rsidRPr="00DE7B59">
        <w:rPr>
          <w:i/>
          <w:iCs/>
        </w:rPr>
        <w:t>RadioBearerConfig</w:t>
      </w:r>
      <w:r w:rsidRPr="00DE7B59">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588F43C2"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65C9363" w14:textId="77777777" w:rsidR="005A74F8" w:rsidRPr="00DE7B59" w:rsidRDefault="005A74F8" w:rsidP="00AB7AF6">
            <w:pPr>
              <w:pStyle w:val="TAL"/>
            </w:pPr>
            <w:r w:rsidRPr="00DE7B59">
              <w:t xml:space="preserve">Derivation Path: 38.508-1 [4], Table 4.6.3-132: </w:t>
            </w:r>
            <w:r w:rsidRPr="00DE7B59">
              <w:rPr>
                <w:i/>
              </w:rPr>
              <w:t>RadioBearerConfig</w:t>
            </w:r>
          </w:p>
        </w:tc>
      </w:tr>
      <w:tr w:rsidR="005A74F8" w:rsidRPr="00DE7B59" w14:paraId="72E50C7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B2760FE"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C098E4"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7B6012C"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1C57E47B" w14:textId="77777777" w:rsidR="005A74F8" w:rsidRPr="00DE7B59" w:rsidRDefault="005A74F8" w:rsidP="00AB7AF6">
            <w:pPr>
              <w:pStyle w:val="TAH"/>
            </w:pPr>
            <w:r w:rsidRPr="00DE7B59">
              <w:t>Condition</w:t>
            </w:r>
          </w:p>
        </w:tc>
      </w:tr>
      <w:tr w:rsidR="005A74F8" w:rsidRPr="00DE7B59" w14:paraId="6001D71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81CEE07" w14:textId="77777777" w:rsidR="005A74F8" w:rsidRPr="00DE7B59" w:rsidRDefault="005A74F8" w:rsidP="00AB7AF6">
            <w:pPr>
              <w:pStyle w:val="TAL"/>
            </w:pPr>
            <w:r w:rsidRPr="00DE7B59">
              <w:t xml:space="preserve">RadioBearerConfig ::= </w:t>
            </w:r>
            <w:r w:rsidRPr="00DE7B59">
              <w:rPr>
                <w:snapToGrid w:val="0"/>
              </w:rPr>
              <w:t xml:space="preserve">SEQUENCE </w:t>
            </w:r>
            <w:r w:rsidRPr="00DE7B59">
              <w:t>{</w:t>
            </w:r>
          </w:p>
        </w:tc>
        <w:tc>
          <w:tcPr>
            <w:tcW w:w="2267" w:type="dxa"/>
          </w:tcPr>
          <w:p w14:paraId="68E45B7B" w14:textId="77777777" w:rsidR="005A74F8" w:rsidRPr="00DE7B59" w:rsidRDefault="005A74F8" w:rsidP="00AB7AF6">
            <w:pPr>
              <w:pStyle w:val="TAL"/>
            </w:pPr>
          </w:p>
        </w:tc>
        <w:tc>
          <w:tcPr>
            <w:tcW w:w="1700" w:type="dxa"/>
          </w:tcPr>
          <w:p w14:paraId="1B966ED4" w14:textId="77777777" w:rsidR="005A74F8" w:rsidRPr="00DE7B59" w:rsidRDefault="005A74F8" w:rsidP="00AB7AF6">
            <w:pPr>
              <w:pStyle w:val="TAL"/>
            </w:pPr>
          </w:p>
        </w:tc>
        <w:tc>
          <w:tcPr>
            <w:tcW w:w="1274" w:type="dxa"/>
          </w:tcPr>
          <w:p w14:paraId="75267921" w14:textId="77777777" w:rsidR="005A74F8" w:rsidRPr="00DE7B59" w:rsidRDefault="005A74F8" w:rsidP="00AB7AF6">
            <w:pPr>
              <w:pStyle w:val="TAL"/>
            </w:pPr>
          </w:p>
        </w:tc>
      </w:tr>
      <w:tr w:rsidR="005A74F8" w:rsidRPr="00DE7B59" w14:paraId="6B55A85A"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A51047" w14:textId="77777777" w:rsidR="005A74F8" w:rsidRPr="00DE7B59" w:rsidRDefault="005A74F8" w:rsidP="00AB7AF6">
            <w:pPr>
              <w:pStyle w:val="TAL"/>
            </w:pPr>
            <w:r w:rsidRPr="00DE7B59">
              <w:t xml:space="preserve">  drb-ToAddModList SEQUENCE (SIZE (1..maxDRB)) OF DRB-ToAddMod {</w:t>
            </w:r>
          </w:p>
        </w:tc>
        <w:tc>
          <w:tcPr>
            <w:tcW w:w="2267" w:type="dxa"/>
          </w:tcPr>
          <w:p w14:paraId="746E50DA" w14:textId="77777777" w:rsidR="005A74F8" w:rsidRPr="00DE7B59" w:rsidRDefault="005A74F8" w:rsidP="00AB7AF6">
            <w:pPr>
              <w:pStyle w:val="TAL"/>
            </w:pPr>
            <w:r w:rsidRPr="00DE7B59">
              <w:t>1 entry</w:t>
            </w:r>
          </w:p>
        </w:tc>
        <w:tc>
          <w:tcPr>
            <w:tcW w:w="1700" w:type="dxa"/>
          </w:tcPr>
          <w:p w14:paraId="4720ABF6" w14:textId="77777777" w:rsidR="005A74F8" w:rsidRPr="00DE7B59" w:rsidRDefault="005A74F8" w:rsidP="00AB7AF6">
            <w:pPr>
              <w:pStyle w:val="TAL"/>
            </w:pPr>
          </w:p>
        </w:tc>
        <w:tc>
          <w:tcPr>
            <w:tcW w:w="1274" w:type="dxa"/>
          </w:tcPr>
          <w:p w14:paraId="4B71E471" w14:textId="77777777" w:rsidR="005A74F8" w:rsidRPr="00DE7B59" w:rsidRDefault="005A74F8" w:rsidP="00AB7AF6">
            <w:pPr>
              <w:pStyle w:val="TAL"/>
            </w:pPr>
          </w:p>
        </w:tc>
      </w:tr>
      <w:tr w:rsidR="005A74F8" w:rsidRPr="00DE7B59" w14:paraId="6A37F0F8" w14:textId="77777777" w:rsidTr="00AB7AF6">
        <w:tc>
          <w:tcPr>
            <w:tcW w:w="4535" w:type="dxa"/>
            <w:tcBorders>
              <w:top w:val="single" w:sz="4" w:space="0" w:color="auto"/>
              <w:left w:val="single" w:sz="4" w:space="0" w:color="auto"/>
              <w:bottom w:val="single" w:sz="4" w:space="0" w:color="auto"/>
              <w:right w:val="single" w:sz="4" w:space="0" w:color="auto"/>
            </w:tcBorders>
          </w:tcPr>
          <w:p w14:paraId="502874B6" w14:textId="77777777" w:rsidR="005A74F8" w:rsidRPr="00DE7B59" w:rsidRDefault="005A74F8" w:rsidP="00AB7AF6">
            <w:pPr>
              <w:pStyle w:val="TAL"/>
            </w:pPr>
            <w:r w:rsidRPr="00DE7B59">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3B12593D"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9F63AF2"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06404230" w14:textId="77777777" w:rsidR="005A74F8" w:rsidRPr="00DE7B59" w:rsidRDefault="005A74F8" w:rsidP="00AB7AF6">
            <w:pPr>
              <w:pStyle w:val="TAL"/>
            </w:pPr>
          </w:p>
        </w:tc>
      </w:tr>
      <w:tr w:rsidR="005A74F8" w:rsidRPr="00DE7B59" w14:paraId="2CA6FBDF" w14:textId="77777777" w:rsidTr="00AB7AF6">
        <w:tc>
          <w:tcPr>
            <w:tcW w:w="4535" w:type="dxa"/>
            <w:tcBorders>
              <w:top w:val="single" w:sz="4" w:space="0" w:color="auto"/>
              <w:left w:val="single" w:sz="4" w:space="0" w:color="auto"/>
              <w:bottom w:val="single" w:sz="4" w:space="0" w:color="auto"/>
              <w:right w:val="single" w:sz="4" w:space="0" w:color="auto"/>
            </w:tcBorders>
          </w:tcPr>
          <w:p w14:paraId="7F244982" w14:textId="77777777" w:rsidR="005A74F8" w:rsidRPr="00DE7B59" w:rsidRDefault="005A74F8" w:rsidP="00AB7AF6">
            <w:pPr>
              <w:pStyle w:val="TAL"/>
            </w:pPr>
            <w:r w:rsidRPr="00DE7B59">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2E250440" w14:textId="77777777" w:rsidR="005A74F8" w:rsidRPr="00DE7B59" w:rsidRDefault="005A74F8" w:rsidP="00AB7AF6">
            <w:pPr>
              <w:pStyle w:val="TAL"/>
            </w:pPr>
            <w:r w:rsidRPr="00DE7B59">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5D20E73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51F168" w14:textId="77777777" w:rsidR="005A74F8" w:rsidRPr="00DE7B59" w:rsidRDefault="005A74F8" w:rsidP="00AB7AF6">
            <w:pPr>
              <w:pStyle w:val="TAL"/>
            </w:pPr>
          </w:p>
        </w:tc>
      </w:tr>
      <w:tr w:rsidR="005A74F8" w:rsidRPr="00DE7B59" w14:paraId="1491BAE2" w14:textId="77777777" w:rsidTr="00AB7AF6">
        <w:tc>
          <w:tcPr>
            <w:tcW w:w="4535" w:type="dxa"/>
            <w:tcBorders>
              <w:top w:val="single" w:sz="4" w:space="0" w:color="auto"/>
              <w:left w:val="single" w:sz="4" w:space="0" w:color="auto"/>
              <w:bottom w:val="single" w:sz="4" w:space="0" w:color="auto"/>
              <w:right w:val="single" w:sz="4" w:space="0" w:color="auto"/>
            </w:tcBorders>
          </w:tcPr>
          <w:p w14:paraId="1D1972BB" w14:textId="77777777" w:rsidR="005A74F8" w:rsidRPr="00DE7B59" w:rsidRDefault="005A74F8" w:rsidP="00AB7AF6">
            <w:pPr>
              <w:pStyle w:val="TAL"/>
            </w:pPr>
            <w:r w:rsidRPr="00DE7B59">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745325CE" w14:textId="77777777" w:rsidR="005A74F8" w:rsidRPr="00DE7B59" w:rsidRDefault="005A74F8" w:rsidP="00AB7AF6">
            <w:pPr>
              <w:pStyle w:val="TAL"/>
              <w:rPr>
                <w:lang w:eastAsia="zh-CN"/>
              </w:rPr>
            </w:pPr>
            <w:r w:rsidRPr="00DE7B59">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4DE40AE"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641BF7" w14:textId="77777777" w:rsidR="005A74F8" w:rsidRPr="00DE7B59" w:rsidRDefault="005A74F8" w:rsidP="00AB7AF6">
            <w:pPr>
              <w:pStyle w:val="TAL"/>
            </w:pPr>
          </w:p>
        </w:tc>
      </w:tr>
      <w:tr w:rsidR="005A74F8" w:rsidRPr="00DE7B59" w14:paraId="447BDB4D" w14:textId="77777777" w:rsidTr="00AB7AF6">
        <w:tc>
          <w:tcPr>
            <w:tcW w:w="4535" w:type="dxa"/>
            <w:tcBorders>
              <w:top w:val="single" w:sz="4" w:space="0" w:color="auto"/>
              <w:left w:val="single" w:sz="4" w:space="0" w:color="auto"/>
              <w:bottom w:val="single" w:sz="4" w:space="0" w:color="auto"/>
              <w:right w:val="single" w:sz="4" w:space="0" w:color="auto"/>
            </w:tcBorders>
          </w:tcPr>
          <w:p w14:paraId="35BB3603" w14:textId="77777777" w:rsidR="005A74F8" w:rsidRPr="00DE7B59" w:rsidRDefault="005A74F8" w:rsidP="00AB7AF6">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A13D69F"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61D812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F19F60" w14:textId="77777777" w:rsidR="005A74F8" w:rsidRPr="00DE7B59" w:rsidRDefault="005A74F8" w:rsidP="00AB7AF6">
            <w:pPr>
              <w:pStyle w:val="TAL"/>
            </w:pPr>
          </w:p>
        </w:tc>
      </w:tr>
      <w:tr w:rsidR="005A74F8" w:rsidRPr="00DE7B59" w14:paraId="273110E5" w14:textId="77777777" w:rsidTr="00AB7AF6">
        <w:tc>
          <w:tcPr>
            <w:tcW w:w="4535" w:type="dxa"/>
            <w:tcBorders>
              <w:top w:val="single" w:sz="4" w:space="0" w:color="auto"/>
              <w:left w:val="single" w:sz="4" w:space="0" w:color="auto"/>
              <w:bottom w:val="single" w:sz="4" w:space="0" w:color="auto"/>
              <w:right w:val="single" w:sz="4" w:space="0" w:color="auto"/>
            </w:tcBorders>
          </w:tcPr>
          <w:p w14:paraId="5E98E001"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9D667B2"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154EFA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79D6C4" w14:textId="77777777" w:rsidR="005A74F8" w:rsidRPr="00DE7B59" w:rsidRDefault="005A74F8" w:rsidP="00AB7AF6">
            <w:pPr>
              <w:pStyle w:val="TAL"/>
            </w:pPr>
          </w:p>
        </w:tc>
      </w:tr>
      <w:tr w:rsidR="008942BC" w:rsidRPr="00DE7B59" w14:paraId="3A87E2CD" w14:textId="77777777" w:rsidTr="003E0FFA">
        <w:tc>
          <w:tcPr>
            <w:tcW w:w="4535" w:type="dxa"/>
            <w:tcBorders>
              <w:top w:val="single" w:sz="4" w:space="0" w:color="auto"/>
              <w:left w:val="single" w:sz="4" w:space="0" w:color="auto"/>
              <w:bottom w:val="single" w:sz="4" w:space="0" w:color="auto"/>
              <w:right w:val="single" w:sz="4" w:space="0" w:color="auto"/>
            </w:tcBorders>
          </w:tcPr>
          <w:p w14:paraId="761551D9" w14:textId="77777777" w:rsidR="008942BC" w:rsidRPr="00DE7B59" w:rsidRDefault="008942BC" w:rsidP="003E0FFA">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2AF1F03D"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1E9A181F"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189C2D70" w14:textId="77777777" w:rsidR="008942BC" w:rsidRPr="00DE7B59" w:rsidRDefault="008942BC" w:rsidP="003E0FFA">
            <w:pPr>
              <w:pStyle w:val="TAL"/>
            </w:pPr>
          </w:p>
        </w:tc>
      </w:tr>
    </w:tbl>
    <w:p w14:paraId="66C357CA" w14:textId="77777777" w:rsidR="005A74F8" w:rsidRPr="00DE7B59" w:rsidRDefault="005A74F8" w:rsidP="005A74F8"/>
    <w:p w14:paraId="6F0BBCC4" w14:textId="77777777" w:rsidR="005A74F8" w:rsidRPr="00DE7B59" w:rsidRDefault="005A74F8" w:rsidP="005A74F8">
      <w:pPr>
        <w:pStyle w:val="TH"/>
      </w:pPr>
      <w:r w:rsidRPr="00DE7B59">
        <w:t xml:space="preserve">Table 7.1.1.3.16.2.3.3-3: </w:t>
      </w:r>
      <w:r w:rsidRPr="00DE7B59">
        <w:rPr>
          <w:i/>
          <w:iCs/>
        </w:rPr>
        <w:t>PDCP-Config</w:t>
      </w:r>
      <w:r w:rsidRPr="00DE7B59">
        <w:t xml:space="preserve"> (Table 7.1.1.3.16.2.3.3-2)</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166E8E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3055A9FC" w14:textId="77777777" w:rsidR="005A74F8" w:rsidRPr="00DE7B59" w:rsidRDefault="005A74F8" w:rsidP="00AB7AF6">
            <w:pPr>
              <w:pStyle w:val="TAL"/>
            </w:pPr>
            <w:r w:rsidRPr="00DE7B59">
              <w:t>Derivation Path: 38.508-1 [4], Table 4.6.3-99</w:t>
            </w:r>
          </w:p>
        </w:tc>
      </w:tr>
      <w:tr w:rsidR="005A74F8" w:rsidRPr="00DE7B59" w14:paraId="49F3028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020D9C"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0E0C8"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14C1A97"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0FA50D11" w14:textId="77777777" w:rsidR="005A74F8" w:rsidRPr="00DE7B59" w:rsidRDefault="005A74F8" w:rsidP="00AB7AF6">
            <w:pPr>
              <w:pStyle w:val="TAH"/>
            </w:pPr>
            <w:r w:rsidRPr="00DE7B59">
              <w:t>Condition</w:t>
            </w:r>
          </w:p>
        </w:tc>
      </w:tr>
      <w:tr w:rsidR="005A74F8" w:rsidRPr="00DE7B59" w14:paraId="7F234B42"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0AB55F46" w14:textId="77777777" w:rsidR="005A74F8" w:rsidRPr="00DE7B59" w:rsidRDefault="005A74F8" w:rsidP="00AB7AF6">
            <w:pPr>
              <w:pStyle w:val="TAL"/>
            </w:pPr>
            <w:r w:rsidRPr="00DE7B59">
              <w:t xml:space="preserve">PDCP-Config ::= </w:t>
            </w:r>
            <w:r w:rsidRPr="00DE7B59">
              <w:rPr>
                <w:snapToGrid w:val="0"/>
              </w:rPr>
              <w:t xml:space="preserve">SEQUENCE </w:t>
            </w:r>
            <w:r w:rsidRPr="00DE7B59">
              <w:t>{</w:t>
            </w:r>
          </w:p>
        </w:tc>
        <w:tc>
          <w:tcPr>
            <w:tcW w:w="2267" w:type="dxa"/>
          </w:tcPr>
          <w:p w14:paraId="6B14AC8F" w14:textId="77777777" w:rsidR="005A74F8" w:rsidRPr="00DE7B59" w:rsidRDefault="005A74F8" w:rsidP="00AB7AF6">
            <w:pPr>
              <w:pStyle w:val="TAL"/>
            </w:pPr>
          </w:p>
        </w:tc>
        <w:tc>
          <w:tcPr>
            <w:tcW w:w="1700" w:type="dxa"/>
          </w:tcPr>
          <w:p w14:paraId="132CE9A1" w14:textId="77777777" w:rsidR="005A74F8" w:rsidRPr="00DE7B59" w:rsidRDefault="005A74F8" w:rsidP="00AB7AF6">
            <w:pPr>
              <w:pStyle w:val="TAL"/>
            </w:pPr>
          </w:p>
        </w:tc>
        <w:tc>
          <w:tcPr>
            <w:tcW w:w="1274" w:type="dxa"/>
          </w:tcPr>
          <w:p w14:paraId="3D0B8CBF" w14:textId="77777777" w:rsidR="005A74F8" w:rsidRPr="00DE7B59" w:rsidRDefault="005A74F8" w:rsidP="00AB7AF6">
            <w:pPr>
              <w:pStyle w:val="TAL"/>
            </w:pPr>
          </w:p>
        </w:tc>
      </w:tr>
      <w:tr w:rsidR="005A74F8" w:rsidRPr="00DE7B59" w14:paraId="5F807DBC"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2C2F4608" w14:textId="76FFB3F3" w:rsidR="005A74F8" w:rsidRPr="00DE7B59" w:rsidRDefault="005A74F8" w:rsidP="00AB7AF6">
            <w:pPr>
              <w:pStyle w:val="TAL"/>
            </w:pPr>
            <w:r w:rsidRPr="00DE7B59">
              <w:t xml:space="preserve">  moreThanOneRLC SEQUENCE {</w:t>
            </w:r>
          </w:p>
        </w:tc>
        <w:tc>
          <w:tcPr>
            <w:tcW w:w="2267" w:type="dxa"/>
          </w:tcPr>
          <w:p w14:paraId="2C9E6AA3" w14:textId="77777777" w:rsidR="005A74F8" w:rsidRPr="00DE7B59" w:rsidRDefault="005A74F8" w:rsidP="00AB7AF6">
            <w:pPr>
              <w:pStyle w:val="TAL"/>
            </w:pPr>
          </w:p>
        </w:tc>
        <w:tc>
          <w:tcPr>
            <w:tcW w:w="1700" w:type="dxa"/>
          </w:tcPr>
          <w:p w14:paraId="546DBEDD" w14:textId="77777777" w:rsidR="005A74F8" w:rsidRPr="00DE7B59" w:rsidRDefault="005A74F8" w:rsidP="00AB7AF6">
            <w:pPr>
              <w:pStyle w:val="TAL"/>
            </w:pPr>
          </w:p>
        </w:tc>
        <w:tc>
          <w:tcPr>
            <w:tcW w:w="1274" w:type="dxa"/>
          </w:tcPr>
          <w:p w14:paraId="11400159" w14:textId="77777777" w:rsidR="005A74F8" w:rsidRPr="00DE7B59" w:rsidRDefault="005A74F8" w:rsidP="00AB7AF6">
            <w:pPr>
              <w:pStyle w:val="TAL"/>
            </w:pPr>
          </w:p>
        </w:tc>
      </w:tr>
      <w:tr w:rsidR="005A74F8" w:rsidRPr="00DE7B59" w14:paraId="0CA9200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F647D4C" w14:textId="77777777" w:rsidR="005A74F8" w:rsidRPr="00DE7B59" w:rsidRDefault="005A74F8" w:rsidP="00AB7AF6">
            <w:pPr>
              <w:pStyle w:val="TAL"/>
            </w:pPr>
            <w:r w:rsidRPr="00DE7B59">
              <w:t xml:space="preserve">    primaryPath SEQUENCE {</w:t>
            </w:r>
          </w:p>
        </w:tc>
        <w:tc>
          <w:tcPr>
            <w:tcW w:w="2267" w:type="dxa"/>
          </w:tcPr>
          <w:p w14:paraId="2D27AAF2" w14:textId="77777777" w:rsidR="005A74F8" w:rsidRPr="00DE7B59" w:rsidRDefault="005A74F8" w:rsidP="00AB7AF6">
            <w:pPr>
              <w:pStyle w:val="TAL"/>
            </w:pPr>
          </w:p>
        </w:tc>
        <w:tc>
          <w:tcPr>
            <w:tcW w:w="1700" w:type="dxa"/>
          </w:tcPr>
          <w:p w14:paraId="65D5D3B0" w14:textId="77777777" w:rsidR="005A74F8" w:rsidRPr="00DE7B59" w:rsidRDefault="005A74F8" w:rsidP="00AB7AF6">
            <w:pPr>
              <w:pStyle w:val="TAL"/>
            </w:pPr>
          </w:p>
        </w:tc>
        <w:tc>
          <w:tcPr>
            <w:tcW w:w="1274" w:type="dxa"/>
          </w:tcPr>
          <w:p w14:paraId="5726F59B" w14:textId="77777777" w:rsidR="005A74F8" w:rsidRPr="00DE7B59" w:rsidRDefault="005A74F8" w:rsidP="00AB7AF6">
            <w:pPr>
              <w:pStyle w:val="TAL"/>
            </w:pPr>
          </w:p>
        </w:tc>
      </w:tr>
      <w:tr w:rsidR="005A74F8" w:rsidRPr="00DE7B59" w14:paraId="492C569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F3DF1B9" w14:textId="77777777" w:rsidR="005A74F8" w:rsidRPr="00DE7B59" w:rsidRDefault="005A74F8" w:rsidP="00AB7AF6">
            <w:pPr>
              <w:pStyle w:val="TAL"/>
            </w:pPr>
            <w:r w:rsidRPr="00DE7B59">
              <w:t xml:space="preserve">      cellGroup</w:t>
            </w:r>
          </w:p>
        </w:tc>
        <w:tc>
          <w:tcPr>
            <w:tcW w:w="2267" w:type="dxa"/>
          </w:tcPr>
          <w:p w14:paraId="166F2FDC" w14:textId="77777777" w:rsidR="005A74F8" w:rsidRPr="00DE7B59" w:rsidRDefault="005A74F8" w:rsidP="00AB7AF6">
            <w:pPr>
              <w:pStyle w:val="TAL"/>
            </w:pPr>
            <w:r w:rsidRPr="00DE7B59">
              <w:t>0</w:t>
            </w:r>
          </w:p>
        </w:tc>
        <w:tc>
          <w:tcPr>
            <w:tcW w:w="1700" w:type="dxa"/>
          </w:tcPr>
          <w:p w14:paraId="428BC2BE" w14:textId="77777777" w:rsidR="005A74F8" w:rsidRPr="00DE7B59" w:rsidRDefault="005A74F8" w:rsidP="00AB7AF6">
            <w:pPr>
              <w:pStyle w:val="TAL"/>
            </w:pPr>
          </w:p>
        </w:tc>
        <w:tc>
          <w:tcPr>
            <w:tcW w:w="1274" w:type="dxa"/>
          </w:tcPr>
          <w:p w14:paraId="06BAD93B" w14:textId="77777777" w:rsidR="005A74F8" w:rsidRPr="00DE7B59" w:rsidRDefault="005A74F8" w:rsidP="00AB7AF6">
            <w:pPr>
              <w:pStyle w:val="TAL"/>
            </w:pPr>
          </w:p>
        </w:tc>
      </w:tr>
      <w:tr w:rsidR="005A74F8" w:rsidRPr="00DE7B59" w14:paraId="79B5734F"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503CF5A" w14:textId="77777777" w:rsidR="005A74F8" w:rsidRPr="00DE7B59" w:rsidRDefault="005A74F8" w:rsidP="00AB7AF6">
            <w:pPr>
              <w:pStyle w:val="TAL"/>
            </w:pPr>
            <w:r w:rsidRPr="00DE7B59">
              <w:t xml:space="preserve">      logicalChannel</w:t>
            </w:r>
          </w:p>
        </w:tc>
        <w:tc>
          <w:tcPr>
            <w:tcW w:w="2267" w:type="dxa"/>
          </w:tcPr>
          <w:p w14:paraId="3E369560" w14:textId="77777777" w:rsidR="005A74F8" w:rsidRPr="00DE7B59" w:rsidRDefault="005A74F8" w:rsidP="00AB7AF6">
            <w:pPr>
              <w:pStyle w:val="TAL"/>
            </w:pPr>
            <w:r w:rsidRPr="00DE7B59">
              <w:t>LogicalChannelIdentity</w:t>
            </w:r>
          </w:p>
        </w:tc>
        <w:tc>
          <w:tcPr>
            <w:tcW w:w="1700" w:type="dxa"/>
          </w:tcPr>
          <w:p w14:paraId="4F0D4A02" w14:textId="77777777" w:rsidR="005A74F8" w:rsidRPr="00DE7B59" w:rsidRDefault="005A74F8" w:rsidP="00AB7AF6">
            <w:pPr>
              <w:pStyle w:val="TAL"/>
            </w:pPr>
          </w:p>
        </w:tc>
        <w:tc>
          <w:tcPr>
            <w:tcW w:w="1274" w:type="dxa"/>
          </w:tcPr>
          <w:p w14:paraId="4BDD092A" w14:textId="77777777" w:rsidR="005A74F8" w:rsidRPr="00DE7B59" w:rsidRDefault="005A74F8" w:rsidP="00AB7AF6">
            <w:pPr>
              <w:pStyle w:val="TAL"/>
            </w:pPr>
          </w:p>
        </w:tc>
      </w:tr>
      <w:tr w:rsidR="005A74F8" w:rsidRPr="00DE7B59" w14:paraId="06A5FFD9"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15A2D9" w14:textId="77777777" w:rsidR="005A74F8" w:rsidRPr="00DE7B59" w:rsidRDefault="005A74F8" w:rsidP="00AB7AF6">
            <w:pPr>
              <w:pStyle w:val="TAL"/>
            </w:pPr>
            <w:r w:rsidRPr="00DE7B59">
              <w:t xml:space="preserve">    }</w:t>
            </w:r>
          </w:p>
        </w:tc>
        <w:tc>
          <w:tcPr>
            <w:tcW w:w="2267" w:type="dxa"/>
          </w:tcPr>
          <w:p w14:paraId="76153020" w14:textId="77777777" w:rsidR="005A74F8" w:rsidRPr="00DE7B59" w:rsidRDefault="005A74F8" w:rsidP="00AB7AF6">
            <w:pPr>
              <w:pStyle w:val="TAL"/>
            </w:pPr>
          </w:p>
        </w:tc>
        <w:tc>
          <w:tcPr>
            <w:tcW w:w="1700" w:type="dxa"/>
          </w:tcPr>
          <w:p w14:paraId="25E43EE7" w14:textId="77777777" w:rsidR="005A74F8" w:rsidRPr="00DE7B59" w:rsidRDefault="005A74F8" w:rsidP="00AB7AF6">
            <w:pPr>
              <w:pStyle w:val="TAL"/>
            </w:pPr>
          </w:p>
        </w:tc>
        <w:tc>
          <w:tcPr>
            <w:tcW w:w="1274" w:type="dxa"/>
          </w:tcPr>
          <w:p w14:paraId="404DE063" w14:textId="77777777" w:rsidR="005A74F8" w:rsidRPr="00DE7B59" w:rsidRDefault="005A74F8" w:rsidP="00AB7AF6">
            <w:pPr>
              <w:pStyle w:val="TAL"/>
            </w:pPr>
          </w:p>
        </w:tc>
      </w:tr>
      <w:tr w:rsidR="005A74F8" w:rsidRPr="00DE7B59" w14:paraId="47A233A5" w14:textId="77777777" w:rsidTr="00AB7AF6">
        <w:tc>
          <w:tcPr>
            <w:tcW w:w="4535" w:type="dxa"/>
            <w:tcBorders>
              <w:top w:val="single" w:sz="4" w:space="0" w:color="auto"/>
              <w:left w:val="single" w:sz="4" w:space="0" w:color="auto"/>
              <w:bottom w:val="single" w:sz="4" w:space="0" w:color="auto"/>
              <w:right w:val="single" w:sz="4" w:space="0" w:color="auto"/>
            </w:tcBorders>
          </w:tcPr>
          <w:p w14:paraId="2954DF0E" w14:textId="77777777" w:rsidR="005A74F8" w:rsidRPr="00DE7B59" w:rsidRDefault="005A74F8" w:rsidP="00AB7AF6">
            <w:pPr>
              <w:pStyle w:val="TAL"/>
            </w:pPr>
            <w:r w:rsidRPr="00DE7B59">
              <w:t xml:space="preserve">    pdcp-Duplication</w:t>
            </w:r>
          </w:p>
        </w:tc>
        <w:tc>
          <w:tcPr>
            <w:tcW w:w="2267" w:type="dxa"/>
            <w:tcBorders>
              <w:top w:val="single" w:sz="4" w:space="0" w:color="auto"/>
              <w:left w:val="single" w:sz="4" w:space="0" w:color="auto"/>
              <w:bottom w:val="single" w:sz="4" w:space="0" w:color="auto"/>
              <w:right w:val="single" w:sz="4" w:space="0" w:color="auto"/>
            </w:tcBorders>
          </w:tcPr>
          <w:p w14:paraId="37FDF0E8" w14:textId="77777777" w:rsidR="005A74F8" w:rsidRPr="00DE7B59" w:rsidRDefault="005A74F8" w:rsidP="00AB7AF6">
            <w:pPr>
              <w:pStyle w:val="TAL"/>
            </w:pPr>
            <w:r w:rsidRPr="00DE7B59">
              <w:t>false</w:t>
            </w:r>
          </w:p>
        </w:tc>
        <w:tc>
          <w:tcPr>
            <w:tcW w:w="1700" w:type="dxa"/>
            <w:tcBorders>
              <w:top w:val="single" w:sz="4" w:space="0" w:color="auto"/>
              <w:left w:val="single" w:sz="4" w:space="0" w:color="auto"/>
              <w:bottom w:val="single" w:sz="4" w:space="0" w:color="auto"/>
              <w:right w:val="single" w:sz="4" w:space="0" w:color="auto"/>
            </w:tcBorders>
          </w:tcPr>
          <w:p w14:paraId="240FBF7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B2FE649" w14:textId="77777777" w:rsidR="005A74F8" w:rsidRPr="00DE7B59" w:rsidRDefault="005A74F8" w:rsidP="00AB7AF6">
            <w:pPr>
              <w:pStyle w:val="TAL"/>
            </w:pPr>
          </w:p>
        </w:tc>
      </w:tr>
      <w:tr w:rsidR="005A74F8" w:rsidRPr="00DE7B59" w14:paraId="3E574205" w14:textId="77777777" w:rsidTr="00AB7AF6">
        <w:tc>
          <w:tcPr>
            <w:tcW w:w="4535" w:type="dxa"/>
            <w:tcBorders>
              <w:top w:val="single" w:sz="4" w:space="0" w:color="auto"/>
              <w:left w:val="single" w:sz="4" w:space="0" w:color="auto"/>
              <w:bottom w:val="single" w:sz="4" w:space="0" w:color="auto"/>
              <w:right w:val="single" w:sz="4" w:space="0" w:color="auto"/>
            </w:tcBorders>
          </w:tcPr>
          <w:p w14:paraId="34A41277"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5652AB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523520A"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70F3B01" w14:textId="77777777" w:rsidR="005A74F8" w:rsidRPr="00DE7B59" w:rsidRDefault="005A74F8" w:rsidP="00AB7AF6">
            <w:pPr>
              <w:pStyle w:val="TAL"/>
            </w:pPr>
          </w:p>
        </w:tc>
      </w:tr>
      <w:tr w:rsidR="005A74F8" w:rsidRPr="00DE7B59" w14:paraId="0A707F91" w14:textId="77777777" w:rsidTr="00AB7AF6">
        <w:tc>
          <w:tcPr>
            <w:tcW w:w="4535" w:type="dxa"/>
            <w:tcBorders>
              <w:top w:val="single" w:sz="4" w:space="0" w:color="auto"/>
              <w:left w:val="single" w:sz="4" w:space="0" w:color="auto"/>
              <w:bottom w:val="single" w:sz="4" w:space="0" w:color="auto"/>
              <w:right w:val="single" w:sz="4" w:space="0" w:color="auto"/>
            </w:tcBorders>
          </w:tcPr>
          <w:p w14:paraId="348C9D8C" w14:textId="77777777" w:rsidR="005A74F8" w:rsidRPr="00DE7B59" w:rsidRDefault="005A74F8" w:rsidP="00AB7AF6">
            <w:pPr>
              <w:pStyle w:val="TAL"/>
            </w:pPr>
            <w:r w:rsidRPr="00DE7B59">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1184D4A3" w14:textId="77777777" w:rsidR="005A74F8" w:rsidRPr="00DE7B59" w:rsidRDefault="005A74F8" w:rsidP="00AB7AF6">
            <w:pPr>
              <w:pStyle w:val="TAL"/>
            </w:pPr>
            <w:r w:rsidRPr="00DE7B59">
              <w:t>true</w:t>
            </w:r>
          </w:p>
        </w:tc>
        <w:tc>
          <w:tcPr>
            <w:tcW w:w="1700" w:type="dxa"/>
            <w:tcBorders>
              <w:top w:val="single" w:sz="4" w:space="0" w:color="auto"/>
              <w:left w:val="single" w:sz="4" w:space="0" w:color="auto"/>
              <w:bottom w:val="single" w:sz="4" w:space="0" w:color="auto"/>
              <w:right w:val="single" w:sz="4" w:space="0" w:color="auto"/>
            </w:tcBorders>
          </w:tcPr>
          <w:p w14:paraId="2FDE1D5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718B8A5" w14:textId="77777777" w:rsidR="005A74F8" w:rsidRPr="00DE7B59" w:rsidRDefault="005A74F8" w:rsidP="00AB7AF6">
            <w:pPr>
              <w:pStyle w:val="TAL"/>
            </w:pPr>
          </w:p>
        </w:tc>
      </w:tr>
      <w:tr w:rsidR="005A74F8" w:rsidRPr="00DE7B59" w14:paraId="509C73D4" w14:textId="77777777" w:rsidTr="00AB7AF6">
        <w:tc>
          <w:tcPr>
            <w:tcW w:w="4535" w:type="dxa"/>
            <w:tcBorders>
              <w:top w:val="single" w:sz="4" w:space="0" w:color="auto"/>
              <w:left w:val="single" w:sz="4" w:space="0" w:color="auto"/>
              <w:bottom w:val="single" w:sz="4" w:space="0" w:color="auto"/>
              <w:right w:val="single" w:sz="4" w:space="0" w:color="auto"/>
            </w:tcBorders>
          </w:tcPr>
          <w:p w14:paraId="18DA8744"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1283E7EA"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64B5ED"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7A42E98" w14:textId="77777777" w:rsidR="005A74F8" w:rsidRPr="00DE7B59" w:rsidRDefault="005A74F8" w:rsidP="00AB7AF6">
            <w:pPr>
              <w:pStyle w:val="TAL"/>
            </w:pPr>
          </w:p>
        </w:tc>
      </w:tr>
    </w:tbl>
    <w:p w14:paraId="1D147A76" w14:textId="77777777" w:rsidR="005A74F8" w:rsidRPr="00DE7B59" w:rsidRDefault="005A74F8" w:rsidP="005A74F8"/>
    <w:p w14:paraId="35AAD0AB" w14:textId="77777777" w:rsidR="005A74F8" w:rsidRPr="00DE7B59" w:rsidRDefault="005A74F8" w:rsidP="005A74F8">
      <w:pPr>
        <w:pStyle w:val="TH"/>
      </w:pPr>
      <w:r w:rsidRPr="00DE7B59">
        <w:t xml:space="preserve">Table 7.1.1.3.16.2.3.3-4: </w:t>
      </w:r>
      <w:r w:rsidRPr="00DE7B59">
        <w:rPr>
          <w:i/>
        </w:rPr>
        <w:t>CellGroupConfig</w:t>
      </w:r>
      <w:r w:rsidRPr="00DE7B59">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19A178A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513F4C1" w14:textId="77777777" w:rsidR="005A74F8" w:rsidRPr="00DE7B59" w:rsidRDefault="005A74F8" w:rsidP="00AB7AF6">
            <w:pPr>
              <w:pStyle w:val="TAL"/>
            </w:pPr>
            <w:r w:rsidRPr="00DE7B59">
              <w:t xml:space="preserve">Derivation Path: 38.508-1 [4], Table 4.6.3-19: </w:t>
            </w:r>
            <w:r w:rsidRPr="00DE7B59">
              <w:rPr>
                <w:i/>
              </w:rPr>
              <w:t>CellGroupConfig</w:t>
            </w:r>
            <w:r w:rsidRPr="00DE7B59">
              <w:t xml:space="preserve"> with condition SCell_add</w:t>
            </w:r>
          </w:p>
        </w:tc>
      </w:tr>
      <w:tr w:rsidR="005A74F8" w:rsidRPr="00DE7B59" w14:paraId="0E5E4C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29DEE0A"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C1D3E4"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29EABF00"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2DAE2F6E" w14:textId="77777777" w:rsidR="005A74F8" w:rsidRPr="00DE7B59" w:rsidRDefault="005A74F8" w:rsidP="00AB7AF6">
            <w:pPr>
              <w:pStyle w:val="TAH"/>
            </w:pPr>
            <w:r w:rsidRPr="00DE7B59">
              <w:t>Condition</w:t>
            </w:r>
          </w:p>
        </w:tc>
      </w:tr>
      <w:tr w:rsidR="005A74F8" w:rsidRPr="00DE7B59" w14:paraId="13764D99" w14:textId="77777777" w:rsidTr="00AB7AF6">
        <w:tc>
          <w:tcPr>
            <w:tcW w:w="4535" w:type="dxa"/>
            <w:tcBorders>
              <w:top w:val="single" w:sz="4" w:space="0" w:color="auto"/>
              <w:left w:val="single" w:sz="4" w:space="0" w:color="auto"/>
              <w:bottom w:val="single" w:sz="4" w:space="0" w:color="auto"/>
              <w:right w:val="single" w:sz="4" w:space="0" w:color="auto"/>
            </w:tcBorders>
          </w:tcPr>
          <w:p w14:paraId="52BA0241" w14:textId="77777777" w:rsidR="005A74F8" w:rsidRPr="00DE7B59" w:rsidRDefault="005A74F8" w:rsidP="00AB7AF6">
            <w:pPr>
              <w:pStyle w:val="TAL"/>
            </w:pPr>
            <w:r w:rsidRPr="00DE7B5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44F54F8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1F7E42E"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F963CB" w14:textId="77777777" w:rsidR="005A74F8" w:rsidRPr="00DE7B59" w:rsidRDefault="005A74F8" w:rsidP="00AB7AF6">
            <w:pPr>
              <w:pStyle w:val="TAL"/>
            </w:pPr>
          </w:p>
        </w:tc>
      </w:tr>
      <w:tr w:rsidR="005A74F8" w:rsidRPr="00DE7B59" w14:paraId="3A33365F" w14:textId="77777777" w:rsidTr="00AB7AF6">
        <w:tc>
          <w:tcPr>
            <w:tcW w:w="4535" w:type="dxa"/>
            <w:tcBorders>
              <w:top w:val="single" w:sz="4" w:space="0" w:color="auto"/>
              <w:left w:val="single" w:sz="4" w:space="0" w:color="auto"/>
              <w:bottom w:val="single" w:sz="4" w:space="0" w:color="auto"/>
              <w:right w:val="single" w:sz="4" w:space="0" w:color="auto"/>
            </w:tcBorders>
          </w:tcPr>
          <w:p w14:paraId="3C8B9AF5" w14:textId="77777777" w:rsidR="005A74F8" w:rsidRPr="00DE7B59" w:rsidRDefault="005A74F8" w:rsidP="00AB7AF6">
            <w:pPr>
              <w:pStyle w:val="TAL"/>
            </w:pPr>
            <w:r w:rsidRPr="00DE7B59">
              <w:t xml:space="preserve">  rlc-BearerToAddModList SEQUENCE (SIZE(1..maxLCH)) OF RLC-BearerConfig {</w:t>
            </w:r>
          </w:p>
        </w:tc>
        <w:tc>
          <w:tcPr>
            <w:tcW w:w="2267" w:type="dxa"/>
            <w:tcBorders>
              <w:top w:val="single" w:sz="4" w:space="0" w:color="auto"/>
              <w:left w:val="single" w:sz="4" w:space="0" w:color="auto"/>
              <w:bottom w:val="single" w:sz="4" w:space="0" w:color="auto"/>
              <w:right w:val="single" w:sz="4" w:space="0" w:color="auto"/>
            </w:tcBorders>
          </w:tcPr>
          <w:p w14:paraId="52C48191" w14:textId="77777777" w:rsidR="005A74F8" w:rsidRPr="00DE7B59" w:rsidRDefault="005A74F8" w:rsidP="00AB7AF6">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57AB8C5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B33B853" w14:textId="77777777" w:rsidR="005A74F8" w:rsidRPr="00DE7B59" w:rsidRDefault="005A74F8" w:rsidP="00AB7AF6">
            <w:pPr>
              <w:pStyle w:val="TAL"/>
            </w:pPr>
          </w:p>
        </w:tc>
      </w:tr>
      <w:tr w:rsidR="005A74F8" w:rsidRPr="00DE7B59" w14:paraId="5794E313" w14:textId="77777777" w:rsidTr="00AB7AF6">
        <w:tc>
          <w:tcPr>
            <w:tcW w:w="4535" w:type="dxa"/>
            <w:tcBorders>
              <w:top w:val="single" w:sz="4" w:space="0" w:color="auto"/>
              <w:left w:val="single" w:sz="4" w:space="0" w:color="auto"/>
              <w:bottom w:val="single" w:sz="4" w:space="0" w:color="auto"/>
              <w:right w:val="single" w:sz="4" w:space="0" w:color="auto"/>
            </w:tcBorders>
          </w:tcPr>
          <w:p w14:paraId="59B9BBD8" w14:textId="77777777" w:rsidR="005A74F8" w:rsidRPr="00DE7B59" w:rsidRDefault="005A74F8" w:rsidP="00AB7AF6">
            <w:pPr>
              <w:pStyle w:val="TAL"/>
            </w:pPr>
            <w:r w:rsidRPr="00DE7B59">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4568256F" w14:textId="77777777" w:rsidR="005A74F8" w:rsidRPr="00DE7B59" w:rsidRDefault="005A74F8" w:rsidP="00AB7AF6">
            <w:pPr>
              <w:pStyle w:val="TAL"/>
            </w:pPr>
            <w:r w:rsidRPr="00DE7B59">
              <w:t>RLC-BearerConfig-1</w:t>
            </w:r>
          </w:p>
        </w:tc>
        <w:tc>
          <w:tcPr>
            <w:tcW w:w="1700" w:type="dxa"/>
            <w:tcBorders>
              <w:top w:val="single" w:sz="4" w:space="0" w:color="auto"/>
              <w:left w:val="single" w:sz="4" w:space="0" w:color="auto"/>
              <w:bottom w:val="single" w:sz="4" w:space="0" w:color="auto"/>
              <w:right w:val="single" w:sz="4" w:space="0" w:color="auto"/>
            </w:tcBorders>
          </w:tcPr>
          <w:p w14:paraId="4770F69B"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53B165A2" w14:textId="77777777" w:rsidR="005A74F8" w:rsidRPr="00DE7B59" w:rsidRDefault="005A74F8" w:rsidP="00AB7AF6">
            <w:pPr>
              <w:pStyle w:val="TAL"/>
            </w:pPr>
          </w:p>
        </w:tc>
      </w:tr>
      <w:tr w:rsidR="005A74F8" w:rsidRPr="00DE7B59" w14:paraId="501AB43D" w14:textId="77777777" w:rsidTr="00AB7AF6">
        <w:tc>
          <w:tcPr>
            <w:tcW w:w="4535" w:type="dxa"/>
            <w:tcBorders>
              <w:top w:val="single" w:sz="4" w:space="0" w:color="auto"/>
              <w:left w:val="single" w:sz="4" w:space="0" w:color="auto"/>
              <w:bottom w:val="single" w:sz="4" w:space="0" w:color="auto"/>
              <w:right w:val="single" w:sz="4" w:space="0" w:color="auto"/>
            </w:tcBorders>
          </w:tcPr>
          <w:p w14:paraId="05D826F9" w14:textId="77777777" w:rsidR="005A74F8" w:rsidRPr="00DE7B59" w:rsidRDefault="005A74F8" w:rsidP="00AB7AF6">
            <w:pPr>
              <w:pStyle w:val="TAL"/>
            </w:pPr>
            <w:r w:rsidRPr="00DE7B59">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505BD47B" w14:textId="77777777" w:rsidR="005A74F8" w:rsidRPr="00DE7B59" w:rsidRDefault="005A74F8" w:rsidP="00AB7AF6">
            <w:pPr>
              <w:pStyle w:val="TAL"/>
            </w:pPr>
            <w:r w:rsidRPr="00DE7B59">
              <w:t>RLC-BearerConfig-2</w:t>
            </w:r>
          </w:p>
        </w:tc>
        <w:tc>
          <w:tcPr>
            <w:tcW w:w="1700" w:type="dxa"/>
            <w:tcBorders>
              <w:top w:val="single" w:sz="4" w:space="0" w:color="auto"/>
              <w:left w:val="single" w:sz="4" w:space="0" w:color="auto"/>
              <w:bottom w:val="single" w:sz="4" w:space="0" w:color="auto"/>
              <w:right w:val="single" w:sz="4" w:space="0" w:color="auto"/>
            </w:tcBorders>
          </w:tcPr>
          <w:p w14:paraId="6DF34B19" w14:textId="77777777" w:rsidR="005A74F8" w:rsidRPr="00DE7B59" w:rsidRDefault="005A74F8" w:rsidP="00AB7AF6">
            <w:pPr>
              <w:pStyle w:val="TAL"/>
            </w:pPr>
            <w:r w:rsidRPr="00DE7B59">
              <w:t>entry 2</w:t>
            </w:r>
          </w:p>
        </w:tc>
        <w:tc>
          <w:tcPr>
            <w:tcW w:w="1274" w:type="dxa"/>
            <w:tcBorders>
              <w:top w:val="single" w:sz="4" w:space="0" w:color="auto"/>
              <w:left w:val="single" w:sz="4" w:space="0" w:color="auto"/>
              <w:bottom w:val="single" w:sz="4" w:space="0" w:color="auto"/>
              <w:right w:val="single" w:sz="4" w:space="0" w:color="auto"/>
            </w:tcBorders>
          </w:tcPr>
          <w:p w14:paraId="2994E4CF" w14:textId="77777777" w:rsidR="005A74F8" w:rsidRPr="00DE7B59" w:rsidRDefault="005A74F8" w:rsidP="00AB7AF6">
            <w:pPr>
              <w:pStyle w:val="TAL"/>
            </w:pPr>
          </w:p>
        </w:tc>
      </w:tr>
      <w:tr w:rsidR="005A74F8" w:rsidRPr="00DE7B59" w14:paraId="62BF3BC4" w14:textId="77777777" w:rsidTr="00AB7AF6">
        <w:tc>
          <w:tcPr>
            <w:tcW w:w="4535" w:type="dxa"/>
            <w:tcBorders>
              <w:top w:val="single" w:sz="4" w:space="0" w:color="auto"/>
              <w:left w:val="single" w:sz="4" w:space="0" w:color="auto"/>
              <w:bottom w:val="single" w:sz="4" w:space="0" w:color="auto"/>
              <w:right w:val="single" w:sz="4" w:space="0" w:color="auto"/>
            </w:tcBorders>
          </w:tcPr>
          <w:p w14:paraId="2B81563D"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BD61FFB"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0958E0B"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76F5C5" w14:textId="77777777" w:rsidR="005A74F8" w:rsidRPr="00DE7B59" w:rsidRDefault="005A74F8" w:rsidP="00AB7AF6">
            <w:pPr>
              <w:pStyle w:val="TAL"/>
            </w:pPr>
          </w:p>
        </w:tc>
      </w:tr>
      <w:tr w:rsidR="005A74F8" w:rsidRPr="00DE7B59" w14:paraId="48C096A7" w14:textId="77777777" w:rsidTr="00AB7AF6">
        <w:tc>
          <w:tcPr>
            <w:tcW w:w="4535" w:type="dxa"/>
            <w:tcBorders>
              <w:top w:val="single" w:sz="4" w:space="0" w:color="auto"/>
              <w:left w:val="single" w:sz="4" w:space="0" w:color="auto"/>
              <w:bottom w:val="single" w:sz="4" w:space="0" w:color="auto"/>
              <w:right w:val="single" w:sz="4" w:space="0" w:color="auto"/>
            </w:tcBorders>
          </w:tcPr>
          <w:p w14:paraId="5D64B230" w14:textId="0BEE1093" w:rsidR="005A74F8" w:rsidRPr="00DE7B59" w:rsidRDefault="008942BC" w:rsidP="00AB7AF6">
            <w:pPr>
              <w:pStyle w:val="TAL"/>
            </w:pPr>
            <w:r w:rsidRPr="00DE7B59">
              <w:rPr>
                <w:rFonts w:eastAsia="SimSun"/>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14D02C"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883280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A3CB72" w14:textId="77777777" w:rsidR="005A74F8" w:rsidRPr="00DE7B59" w:rsidRDefault="005A74F8" w:rsidP="00AB7AF6">
            <w:pPr>
              <w:pStyle w:val="TAL"/>
            </w:pPr>
          </w:p>
        </w:tc>
      </w:tr>
    </w:tbl>
    <w:p w14:paraId="1F604E06" w14:textId="77777777" w:rsidR="005A74F8" w:rsidRPr="00DE7B59" w:rsidRDefault="005A74F8" w:rsidP="005A74F8"/>
    <w:p w14:paraId="4C9E0F5A" w14:textId="77777777" w:rsidR="005A74F8" w:rsidRPr="00DE7B59" w:rsidRDefault="005A74F8" w:rsidP="005A74F8">
      <w:pPr>
        <w:pStyle w:val="TH"/>
      </w:pPr>
      <w:r w:rsidRPr="00DE7B59">
        <w:t xml:space="preserve">Table 7.1.1.3.16.2.3.3-5: </w:t>
      </w:r>
      <w:r w:rsidRPr="00DE7B59">
        <w:rPr>
          <w:i/>
        </w:rPr>
        <w:t>RLC-BearerConfig-1</w:t>
      </w:r>
      <w:r w:rsidRPr="00DE7B59">
        <w:t xml:space="preserve"> (Table 7.1.1.3.16.2.3.3-4)</w:t>
      </w:r>
    </w:p>
    <w:tbl>
      <w:tblPr>
        <w:tblW w:w="9776" w:type="dxa"/>
        <w:tblLayout w:type="fixed"/>
        <w:tblLook w:val="04A0" w:firstRow="1" w:lastRow="0" w:firstColumn="1" w:lastColumn="0" w:noHBand="0" w:noVBand="1"/>
      </w:tblPr>
      <w:tblGrid>
        <w:gridCol w:w="9776"/>
      </w:tblGrid>
      <w:tr w:rsidR="005A74F8" w:rsidRPr="00DE7B59" w14:paraId="6475B787" w14:textId="77777777" w:rsidTr="00AB7AF6">
        <w:tc>
          <w:tcPr>
            <w:tcW w:w="9776" w:type="dxa"/>
            <w:tcBorders>
              <w:top w:val="single" w:sz="4" w:space="0" w:color="auto"/>
              <w:left w:val="single" w:sz="4" w:space="0" w:color="auto"/>
              <w:bottom w:val="single" w:sz="4" w:space="0" w:color="auto"/>
              <w:right w:val="single" w:sz="4" w:space="0" w:color="auto"/>
            </w:tcBorders>
            <w:hideMark/>
          </w:tcPr>
          <w:p w14:paraId="66BFBAFF" w14:textId="77777777" w:rsidR="005A74F8" w:rsidRPr="00DE7B59" w:rsidRDefault="005A74F8" w:rsidP="00AB7AF6">
            <w:pPr>
              <w:pStyle w:val="TAL"/>
              <w:rPr>
                <w:iCs/>
              </w:rPr>
            </w:pPr>
            <w:r w:rsidRPr="00DE7B59">
              <w:t xml:space="preserve">Derivation Path: 38.508-1 [4], Table 4.6.3-148: </w:t>
            </w:r>
            <w:r w:rsidRPr="00DE7B59">
              <w:rPr>
                <w:i/>
              </w:rPr>
              <w:t>RLC-BearerConfig</w:t>
            </w:r>
            <w:r w:rsidRPr="00DE7B59">
              <w:rPr>
                <w:iCs/>
              </w:rPr>
              <w:t xml:space="preserve"> with condition AM</w:t>
            </w:r>
          </w:p>
        </w:tc>
      </w:tr>
    </w:tbl>
    <w:p w14:paraId="130EAFA8" w14:textId="77777777" w:rsidR="005A74F8" w:rsidRPr="00DE7B59" w:rsidRDefault="005A74F8" w:rsidP="005A74F8"/>
    <w:p w14:paraId="35756BF1" w14:textId="77777777" w:rsidR="005A74F8" w:rsidRPr="00DE7B59" w:rsidRDefault="005A74F8" w:rsidP="005A74F8">
      <w:pPr>
        <w:pStyle w:val="TH"/>
      </w:pPr>
      <w:r w:rsidRPr="00DE7B59">
        <w:t xml:space="preserve">Table 7.1.1.3.16.2.3.3-6: </w:t>
      </w:r>
      <w:r w:rsidRPr="00DE7B59">
        <w:rPr>
          <w:i/>
        </w:rPr>
        <w:t>LogicalChannelConfig</w:t>
      </w:r>
      <w:r w:rsidRPr="00DE7B59">
        <w:t xml:space="preserve"> (Table 7.1.1.3.16.2.3.3-5)</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3B8970FD"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4BAC0F5" w14:textId="77777777" w:rsidR="005A74F8" w:rsidRPr="00DE7B59" w:rsidRDefault="005A74F8" w:rsidP="00AB7AF6">
            <w:pPr>
              <w:pStyle w:val="TAL"/>
              <w:rPr>
                <w:iCs/>
              </w:rPr>
            </w:pPr>
            <w:r w:rsidRPr="00DE7B59">
              <w:t xml:space="preserve">Derivation Path: 38.508-1 [4], Table 4.6.3-66: </w:t>
            </w:r>
            <w:r w:rsidRPr="00DE7B59">
              <w:rPr>
                <w:i/>
              </w:rPr>
              <w:t>LogicalChannelConfig</w:t>
            </w:r>
            <w:r w:rsidRPr="00DE7B59">
              <w:rPr>
                <w:iCs/>
              </w:rPr>
              <w:t xml:space="preserve"> with condition HI</w:t>
            </w:r>
          </w:p>
        </w:tc>
      </w:tr>
      <w:tr w:rsidR="005A74F8" w:rsidRPr="00DE7B59" w14:paraId="71088BD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2C068A9"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7BF190"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0FEEF6CF"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5D7F2057" w14:textId="77777777" w:rsidR="005A74F8" w:rsidRPr="00DE7B59" w:rsidRDefault="005A74F8" w:rsidP="00AB7AF6">
            <w:pPr>
              <w:pStyle w:val="TAH"/>
            </w:pPr>
            <w:r w:rsidRPr="00DE7B59">
              <w:t>Condition</w:t>
            </w:r>
          </w:p>
        </w:tc>
      </w:tr>
      <w:tr w:rsidR="005A74F8" w:rsidRPr="00DE7B59" w14:paraId="2DDDAD5D" w14:textId="77777777" w:rsidTr="00AB7AF6">
        <w:tc>
          <w:tcPr>
            <w:tcW w:w="4535" w:type="dxa"/>
            <w:tcBorders>
              <w:top w:val="single" w:sz="4" w:space="0" w:color="auto"/>
              <w:left w:val="single" w:sz="4" w:space="0" w:color="auto"/>
              <w:bottom w:val="single" w:sz="4" w:space="0" w:color="auto"/>
              <w:right w:val="single" w:sz="4" w:space="0" w:color="auto"/>
            </w:tcBorders>
          </w:tcPr>
          <w:p w14:paraId="6FE96F99" w14:textId="77777777" w:rsidR="005A74F8" w:rsidRPr="00DE7B59" w:rsidRDefault="005A74F8" w:rsidP="00AB7AF6">
            <w:pPr>
              <w:pStyle w:val="TAL"/>
            </w:pPr>
            <w:r w:rsidRPr="00DE7B59">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696B3F49"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267B35A"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F5869BF" w14:textId="77777777" w:rsidR="005A74F8" w:rsidRPr="00DE7B59" w:rsidRDefault="005A74F8" w:rsidP="00AB7AF6">
            <w:pPr>
              <w:pStyle w:val="TAL"/>
            </w:pPr>
          </w:p>
        </w:tc>
      </w:tr>
      <w:tr w:rsidR="005A74F8" w:rsidRPr="00DE7B59" w14:paraId="0077AB2D" w14:textId="77777777" w:rsidTr="00AB7AF6">
        <w:tc>
          <w:tcPr>
            <w:tcW w:w="4535" w:type="dxa"/>
            <w:tcBorders>
              <w:top w:val="single" w:sz="4" w:space="0" w:color="auto"/>
              <w:left w:val="single" w:sz="4" w:space="0" w:color="auto"/>
              <w:bottom w:val="single" w:sz="4" w:space="0" w:color="auto"/>
              <w:right w:val="single" w:sz="4" w:space="0" w:color="auto"/>
            </w:tcBorders>
          </w:tcPr>
          <w:p w14:paraId="2C508EB2" w14:textId="77777777" w:rsidR="005A74F8" w:rsidRPr="00DE7B59" w:rsidRDefault="005A74F8" w:rsidP="00AB7AF6">
            <w:pPr>
              <w:pStyle w:val="TAL"/>
            </w:pPr>
            <w:r w:rsidRPr="00DE7B59">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297F0833"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96A559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F6212CA" w14:textId="77777777" w:rsidR="005A74F8" w:rsidRPr="00DE7B59" w:rsidRDefault="005A74F8" w:rsidP="00AB7AF6">
            <w:pPr>
              <w:pStyle w:val="TAL"/>
            </w:pPr>
          </w:p>
        </w:tc>
      </w:tr>
      <w:tr w:rsidR="005A74F8" w:rsidRPr="00DE7B59" w14:paraId="23C2C499" w14:textId="77777777" w:rsidTr="00AB7AF6">
        <w:tc>
          <w:tcPr>
            <w:tcW w:w="4535" w:type="dxa"/>
            <w:tcBorders>
              <w:top w:val="single" w:sz="4" w:space="0" w:color="auto"/>
              <w:left w:val="single" w:sz="4" w:space="0" w:color="auto"/>
              <w:bottom w:val="single" w:sz="4" w:space="0" w:color="auto"/>
              <w:right w:val="single" w:sz="4" w:space="0" w:color="auto"/>
            </w:tcBorders>
          </w:tcPr>
          <w:p w14:paraId="09EE7E05" w14:textId="77777777" w:rsidR="005A74F8" w:rsidRPr="00DE7B59" w:rsidRDefault="005A74F8" w:rsidP="00AB7AF6">
            <w:pPr>
              <w:pStyle w:val="TAL"/>
            </w:pPr>
            <w:r w:rsidRPr="00DE7B59">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D6540CA" w14:textId="77777777" w:rsidR="005A74F8" w:rsidRPr="00DE7B59" w:rsidRDefault="005A74F8" w:rsidP="00AB7AF6">
            <w:pPr>
              <w:pStyle w:val="TAL"/>
            </w:pPr>
            <w:r w:rsidRPr="00DE7B59">
              <w:t>1 entry</w:t>
            </w:r>
          </w:p>
        </w:tc>
        <w:tc>
          <w:tcPr>
            <w:tcW w:w="1700" w:type="dxa"/>
            <w:tcBorders>
              <w:top w:val="single" w:sz="4" w:space="0" w:color="auto"/>
              <w:left w:val="single" w:sz="4" w:space="0" w:color="auto"/>
              <w:bottom w:val="single" w:sz="4" w:space="0" w:color="auto"/>
              <w:right w:val="single" w:sz="4" w:space="0" w:color="auto"/>
            </w:tcBorders>
          </w:tcPr>
          <w:p w14:paraId="5073427C"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0CA80F9" w14:textId="77777777" w:rsidR="005A74F8" w:rsidRPr="00DE7B59" w:rsidRDefault="005A74F8" w:rsidP="00AB7AF6">
            <w:pPr>
              <w:pStyle w:val="TAL"/>
            </w:pPr>
          </w:p>
        </w:tc>
      </w:tr>
      <w:tr w:rsidR="005A74F8" w:rsidRPr="00DE7B59" w14:paraId="4E3550A2" w14:textId="77777777" w:rsidTr="00AB7AF6">
        <w:tc>
          <w:tcPr>
            <w:tcW w:w="4535" w:type="dxa"/>
            <w:tcBorders>
              <w:top w:val="single" w:sz="4" w:space="0" w:color="auto"/>
              <w:left w:val="single" w:sz="4" w:space="0" w:color="auto"/>
              <w:bottom w:val="single" w:sz="4" w:space="0" w:color="auto"/>
              <w:right w:val="single" w:sz="4" w:space="0" w:color="auto"/>
            </w:tcBorders>
          </w:tcPr>
          <w:p w14:paraId="01FCEA0B" w14:textId="77777777" w:rsidR="005A74F8" w:rsidRPr="00DE7B59" w:rsidRDefault="005A74F8" w:rsidP="00AB7AF6">
            <w:pPr>
              <w:pStyle w:val="TAL"/>
            </w:pPr>
            <w:r w:rsidRPr="00DE7B59">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5EAB4DE9" w14:textId="77777777" w:rsidR="005A74F8" w:rsidRPr="00DE7B59" w:rsidRDefault="005A74F8" w:rsidP="00AB7AF6">
            <w:pPr>
              <w:pStyle w:val="TAL"/>
            </w:pPr>
            <w:r w:rsidRPr="00DE7B59">
              <w:t>ServCellIndex of PCell</w:t>
            </w:r>
          </w:p>
        </w:tc>
        <w:tc>
          <w:tcPr>
            <w:tcW w:w="1700" w:type="dxa"/>
            <w:tcBorders>
              <w:top w:val="single" w:sz="4" w:space="0" w:color="auto"/>
              <w:left w:val="single" w:sz="4" w:space="0" w:color="auto"/>
              <w:bottom w:val="single" w:sz="4" w:space="0" w:color="auto"/>
              <w:right w:val="single" w:sz="4" w:space="0" w:color="auto"/>
            </w:tcBorders>
          </w:tcPr>
          <w:p w14:paraId="6CD8BA09"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5165ECAC" w14:textId="77777777" w:rsidR="005A74F8" w:rsidRPr="00DE7B59" w:rsidRDefault="005A74F8" w:rsidP="00AB7AF6">
            <w:pPr>
              <w:pStyle w:val="TAL"/>
            </w:pPr>
          </w:p>
        </w:tc>
      </w:tr>
      <w:tr w:rsidR="008942BC" w:rsidRPr="00DE7B59" w14:paraId="08A23C4F" w14:textId="77777777" w:rsidTr="003E0FFA">
        <w:tc>
          <w:tcPr>
            <w:tcW w:w="4535" w:type="dxa"/>
            <w:tcBorders>
              <w:top w:val="single" w:sz="4" w:space="0" w:color="auto"/>
              <w:left w:val="single" w:sz="4" w:space="0" w:color="auto"/>
              <w:bottom w:val="single" w:sz="4" w:space="0" w:color="auto"/>
              <w:right w:val="single" w:sz="4" w:space="0" w:color="auto"/>
            </w:tcBorders>
          </w:tcPr>
          <w:p w14:paraId="690D1D63" w14:textId="77777777" w:rsidR="008942BC" w:rsidRPr="00DE7B59" w:rsidRDefault="008942BC" w:rsidP="003E0FFA">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72D4073"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5E0E3B51"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63066D76" w14:textId="77777777" w:rsidR="008942BC" w:rsidRPr="00DE7B59" w:rsidRDefault="008942BC" w:rsidP="003E0FFA">
            <w:pPr>
              <w:pStyle w:val="TAL"/>
            </w:pPr>
          </w:p>
        </w:tc>
      </w:tr>
      <w:tr w:rsidR="005A74F8" w:rsidRPr="00DE7B59" w14:paraId="17F1E634" w14:textId="77777777" w:rsidTr="00AB7AF6">
        <w:tc>
          <w:tcPr>
            <w:tcW w:w="4535" w:type="dxa"/>
            <w:tcBorders>
              <w:top w:val="single" w:sz="4" w:space="0" w:color="auto"/>
              <w:left w:val="single" w:sz="4" w:space="0" w:color="auto"/>
              <w:bottom w:val="single" w:sz="4" w:space="0" w:color="auto"/>
              <w:right w:val="single" w:sz="4" w:space="0" w:color="auto"/>
            </w:tcBorders>
          </w:tcPr>
          <w:p w14:paraId="6E6341FF"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0E7CA18"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74101AB"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E9B5D7" w14:textId="77777777" w:rsidR="005A74F8" w:rsidRPr="00DE7B59" w:rsidRDefault="005A74F8" w:rsidP="00AB7AF6">
            <w:pPr>
              <w:pStyle w:val="TAL"/>
            </w:pPr>
          </w:p>
        </w:tc>
      </w:tr>
      <w:tr w:rsidR="005A74F8" w:rsidRPr="00DE7B59" w14:paraId="204E01DF" w14:textId="77777777" w:rsidTr="00AB7AF6">
        <w:tc>
          <w:tcPr>
            <w:tcW w:w="4535" w:type="dxa"/>
            <w:tcBorders>
              <w:top w:val="single" w:sz="4" w:space="0" w:color="auto"/>
              <w:left w:val="single" w:sz="4" w:space="0" w:color="auto"/>
              <w:bottom w:val="single" w:sz="4" w:space="0" w:color="auto"/>
              <w:right w:val="single" w:sz="4" w:space="0" w:color="auto"/>
            </w:tcBorders>
          </w:tcPr>
          <w:p w14:paraId="36191E5A"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7CAE24C7"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C5EE7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7591A2D" w14:textId="77777777" w:rsidR="005A74F8" w:rsidRPr="00DE7B59" w:rsidRDefault="005A74F8" w:rsidP="00AB7AF6">
            <w:pPr>
              <w:pStyle w:val="TAL"/>
            </w:pPr>
          </w:p>
        </w:tc>
      </w:tr>
    </w:tbl>
    <w:p w14:paraId="6BAA9376" w14:textId="77777777" w:rsidR="005A74F8" w:rsidRPr="00DE7B59" w:rsidRDefault="005A74F8" w:rsidP="005A74F8"/>
    <w:p w14:paraId="09E812B4" w14:textId="77777777" w:rsidR="005A74F8" w:rsidRPr="00DE7B59" w:rsidRDefault="005A74F8" w:rsidP="005A74F8">
      <w:pPr>
        <w:pStyle w:val="TH"/>
      </w:pPr>
      <w:r w:rsidRPr="00DE7B59">
        <w:t xml:space="preserve">Table 7.1.1.3.16.2.3.3-7: </w:t>
      </w:r>
      <w:r w:rsidRPr="00DE7B59">
        <w:rPr>
          <w:i/>
        </w:rPr>
        <w:t>RLC-BearerConfig-2</w:t>
      </w:r>
      <w:r w:rsidRPr="00DE7B59">
        <w:t xml:space="preserve"> (Table 7.1.1.3.16.2.3.3-4)</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46C4DAB"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722282F" w14:textId="77777777" w:rsidR="005A74F8" w:rsidRPr="00DE7B59" w:rsidRDefault="005A74F8" w:rsidP="00AB7AF6">
            <w:pPr>
              <w:pStyle w:val="TAL"/>
              <w:rPr>
                <w:iCs/>
              </w:rPr>
            </w:pPr>
            <w:r w:rsidRPr="00DE7B59">
              <w:t xml:space="preserve">Derivation Path: 38.508-1 [4], Table 4.6.3-148: </w:t>
            </w:r>
            <w:r w:rsidRPr="00DE7B59">
              <w:rPr>
                <w:i/>
              </w:rPr>
              <w:t>RLC-BearerConfig</w:t>
            </w:r>
            <w:r w:rsidRPr="00DE7B59">
              <w:rPr>
                <w:iCs/>
              </w:rPr>
              <w:t xml:space="preserve"> with condition AM</w:t>
            </w:r>
          </w:p>
        </w:tc>
      </w:tr>
      <w:tr w:rsidR="005A74F8" w:rsidRPr="00DE7B59" w14:paraId="783485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EC749C"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425631"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EF1879E"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72EC8EF0" w14:textId="77777777" w:rsidR="005A74F8" w:rsidRPr="00DE7B59" w:rsidRDefault="005A74F8" w:rsidP="00AB7AF6">
            <w:pPr>
              <w:pStyle w:val="TAH"/>
            </w:pPr>
            <w:r w:rsidRPr="00DE7B59">
              <w:t>Condition</w:t>
            </w:r>
          </w:p>
        </w:tc>
      </w:tr>
      <w:tr w:rsidR="005A74F8" w:rsidRPr="00DE7B59" w14:paraId="1A6CD86D" w14:textId="77777777" w:rsidTr="00AB7AF6">
        <w:tc>
          <w:tcPr>
            <w:tcW w:w="4535" w:type="dxa"/>
            <w:tcBorders>
              <w:top w:val="single" w:sz="4" w:space="0" w:color="auto"/>
              <w:left w:val="single" w:sz="4" w:space="0" w:color="auto"/>
              <w:bottom w:val="single" w:sz="4" w:space="0" w:color="auto"/>
              <w:right w:val="single" w:sz="4" w:space="0" w:color="auto"/>
            </w:tcBorders>
          </w:tcPr>
          <w:p w14:paraId="11F334BB" w14:textId="77777777" w:rsidR="005A74F8" w:rsidRPr="00DE7B59" w:rsidRDefault="005A74F8" w:rsidP="00AB7AF6">
            <w:pPr>
              <w:pStyle w:val="TAL"/>
            </w:pPr>
            <w:r w:rsidRPr="00DE7B59">
              <w:t>RLC-BearerConfig ::= SEQUENCE {</w:t>
            </w:r>
          </w:p>
        </w:tc>
        <w:tc>
          <w:tcPr>
            <w:tcW w:w="2267" w:type="dxa"/>
            <w:tcBorders>
              <w:top w:val="single" w:sz="4" w:space="0" w:color="auto"/>
              <w:left w:val="single" w:sz="4" w:space="0" w:color="auto"/>
              <w:bottom w:val="single" w:sz="4" w:space="0" w:color="auto"/>
              <w:right w:val="single" w:sz="4" w:space="0" w:color="auto"/>
            </w:tcBorders>
          </w:tcPr>
          <w:p w14:paraId="3A3AB5B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958ECE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85ADE3" w14:textId="77777777" w:rsidR="005A74F8" w:rsidRPr="00DE7B59" w:rsidRDefault="005A74F8" w:rsidP="00AB7AF6">
            <w:pPr>
              <w:pStyle w:val="TAL"/>
            </w:pPr>
          </w:p>
        </w:tc>
      </w:tr>
      <w:tr w:rsidR="005A74F8" w:rsidRPr="00DE7B59" w14:paraId="103274DE" w14:textId="77777777" w:rsidTr="00AB7AF6">
        <w:tc>
          <w:tcPr>
            <w:tcW w:w="4535" w:type="dxa"/>
            <w:tcBorders>
              <w:top w:val="single" w:sz="4" w:space="0" w:color="auto"/>
              <w:left w:val="single" w:sz="4" w:space="0" w:color="auto"/>
              <w:bottom w:val="single" w:sz="4" w:space="0" w:color="auto"/>
              <w:right w:val="single" w:sz="4" w:space="0" w:color="auto"/>
            </w:tcBorders>
          </w:tcPr>
          <w:p w14:paraId="5CB783D8" w14:textId="77777777" w:rsidR="005A74F8" w:rsidRPr="00DE7B59" w:rsidRDefault="005A74F8" w:rsidP="00AB7AF6">
            <w:pPr>
              <w:pStyle w:val="TAL"/>
            </w:pPr>
            <w:r w:rsidRPr="00DE7B59">
              <w:t xml:space="preserve">  logicalChannelIdentity</w:t>
            </w:r>
          </w:p>
        </w:tc>
        <w:tc>
          <w:tcPr>
            <w:tcW w:w="2267" w:type="dxa"/>
            <w:tcBorders>
              <w:top w:val="single" w:sz="4" w:space="0" w:color="auto"/>
              <w:left w:val="single" w:sz="4" w:space="0" w:color="auto"/>
              <w:bottom w:val="single" w:sz="4" w:space="0" w:color="auto"/>
              <w:right w:val="single" w:sz="4" w:space="0" w:color="auto"/>
            </w:tcBorders>
          </w:tcPr>
          <w:p w14:paraId="0749E2CB" w14:textId="77777777" w:rsidR="005A74F8" w:rsidRPr="00DE7B59" w:rsidRDefault="005A74F8" w:rsidP="00AB7AF6">
            <w:pPr>
              <w:pStyle w:val="TAL"/>
            </w:pPr>
            <w:r w:rsidRPr="00DE7B59">
              <w:t>LogicalChannelIdentity with condition DRBj+1</w:t>
            </w:r>
          </w:p>
        </w:tc>
        <w:tc>
          <w:tcPr>
            <w:tcW w:w="1700" w:type="dxa"/>
            <w:tcBorders>
              <w:top w:val="single" w:sz="4" w:space="0" w:color="auto"/>
              <w:left w:val="single" w:sz="4" w:space="0" w:color="auto"/>
              <w:bottom w:val="single" w:sz="4" w:space="0" w:color="auto"/>
              <w:right w:val="single" w:sz="4" w:space="0" w:color="auto"/>
            </w:tcBorders>
          </w:tcPr>
          <w:p w14:paraId="388E39B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34A3079" w14:textId="77777777" w:rsidR="005A74F8" w:rsidRPr="00DE7B59" w:rsidRDefault="005A74F8" w:rsidP="00AB7AF6">
            <w:pPr>
              <w:pStyle w:val="TAL"/>
            </w:pPr>
          </w:p>
        </w:tc>
      </w:tr>
      <w:tr w:rsidR="005A74F8" w:rsidRPr="00DE7B59" w14:paraId="08BE0454" w14:textId="77777777" w:rsidTr="00AB7AF6">
        <w:tc>
          <w:tcPr>
            <w:tcW w:w="4535" w:type="dxa"/>
            <w:tcBorders>
              <w:top w:val="single" w:sz="4" w:space="0" w:color="auto"/>
              <w:left w:val="single" w:sz="4" w:space="0" w:color="auto"/>
              <w:bottom w:val="single" w:sz="4" w:space="0" w:color="auto"/>
              <w:right w:val="single" w:sz="4" w:space="0" w:color="auto"/>
            </w:tcBorders>
          </w:tcPr>
          <w:p w14:paraId="7ABA1321" w14:textId="77777777" w:rsidR="005A74F8" w:rsidRPr="00DE7B59" w:rsidRDefault="005A74F8" w:rsidP="00AB7AF6">
            <w:pPr>
              <w:pStyle w:val="TAL"/>
            </w:pPr>
            <w:r w:rsidRPr="00DE7B59">
              <w:t xml:space="preserve">  servedRadioBearer CHOICE {</w:t>
            </w:r>
          </w:p>
        </w:tc>
        <w:tc>
          <w:tcPr>
            <w:tcW w:w="2267" w:type="dxa"/>
            <w:tcBorders>
              <w:top w:val="single" w:sz="4" w:space="0" w:color="auto"/>
              <w:left w:val="single" w:sz="4" w:space="0" w:color="auto"/>
              <w:bottom w:val="single" w:sz="4" w:space="0" w:color="auto"/>
              <w:right w:val="single" w:sz="4" w:space="0" w:color="auto"/>
            </w:tcBorders>
          </w:tcPr>
          <w:p w14:paraId="4F7CD8D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3969F4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468EFA2" w14:textId="77777777" w:rsidR="005A74F8" w:rsidRPr="00DE7B59" w:rsidRDefault="005A74F8" w:rsidP="00AB7AF6">
            <w:pPr>
              <w:pStyle w:val="TAL"/>
            </w:pPr>
          </w:p>
        </w:tc>
      </w:tr>
      <w:tr w:rsidR="005A74F8" w:rsidRPr="00DE7B59" w14:paraId="3E6EFB24" w14:textId="77777777" w:rsidTr="00AB7AF6">
        <w:tc>
          <w:tcPr>
            <w:tcW w:w="4535" w:type="dxa"/>
            <w:tcBorders>
              <w:top w:val="single" w:sz="4" w:space="0" w:color="auto"/>
              <w:left w:val="single" w:sz="4" w:space="0" w:color="auto"/>
              <w:bottom w:val="single" w:sz="4" w:space="0" w:color="auto"/>
              <w:right w:val="single" w:sz="4" w:space="0" w:color="auto"/>
            </w:tcBorders>
          </w:tcPr>
          <w:p w14:paraId="7CB8C242" w14:textId="77777777" w:rsidR="005A74F8" w:rsidRPr="00DE7B59" w:rsidRDefault="005A74F8" w:rsidP="00AB7AF6">
            <w:pPr>
              <w:pStyle w:val="TAL"/>
            </w:pPr>
            <w:r w:rsidRPr="00DE7B59">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57016393" w14:textId="77777777" w:rsidR="005A74F8" w:rsidRPr="00DE7B59" w:rsidRDefault="005A74F8" w:rsidP="00AB7AF6">
            <w:pPr>
              <w:pStyle w:val="TAL"/>
            </w:pPr>
            <w:r w:rsidRPr="00DE7B59">
              <w:t>DRB-Identity with condition DRBj</w:t>
            </w:r>
          </w:p>
        </w:tc>
        <w:tc>
          <w:tcPr>
            <w:tcW w:w="1700" w:type="dxa"/>
            <w:tcBorders>
              <w:top w:val="single" w:sz="4" w:space="0" w:color="auto"/>
              <w:left w:val="single" w:sz="4" w:space="0" w:color="auto"/>
              <w:bottom w:val="single" w:sz="4" w:space="0" w:color="auto"/>
              <w:right w:val="single" w:sz="4" w:space="0" w:color="auto"/>
            </w:tcBorders>
          </w:tcPr>
          <w:p w14:paraId="6B55D325"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6921CFD" w14:textId="77777777" w:rsidR="005A74F8" w:rsidRPr="00DE7B59" w:rsidRDefault="005A74F8" w:rsidP="00AB7AF6">
            <w:pPr>
              <w:pStyle w:val="TAL"/>
            </w:pPr>
          </w:p>
        </w:tc>
      </w:tr>
      <w:tr w:rsidR="005A74F8" w:rsidRPr="00DE7B59" w14:paraId="5358A388" w14:textId="77777777" w:rsidTr="00AB7AF6">
        <w:tc>
          <w:tcPr>
            <w:tcW w:w="4535" w:type="dxa"/>
            <w:tcBorders>
              <w:top w:val="single" w:sz="4" w:space="0" w:color="auto"/>
              <w:left w:val="single" w:sz="4" w:space="0" w:color="auto"/>
              <w:bottom w:val="single" w:sz="4" w:space="0" w:color="auto"/>
              <w:right w:val="single" w:sz="4" w:space="0" w:color="auto"/>
            </w:tcBorders>
          </w:tcPr>
          <w:p w14:paraId="42A556C4"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BFE6A01" w14:textId="77777777" w:rsidR="005A74F8" w:rsidRPr="00DE7B59" w:rsidDel="00714507"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35892C"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2DC2A8A" w14:textId="77777777" w:rsidR="005A74F8" w:rsidRPr="00DE7B59" w:rsidRDefault="005A74F8" w:rsidP="00AB7AF6">
            <w:pPr>
              <w:pStyle w:val="TAL"/>
            </w:pPr>
          </w:p>
        </w:tc>
      </w:tr>
      <w:tr w:rsidR="005A74F8" w:rsidRPr="00DE7B59" w14:paraId="1AB7E7C6" w14:textId="77777777" w:rsidTr="00AB7AF6">
        <w:tc>
          <w:tcPr>
            <w:tcW w:w="4535" w:type="dxa"/>
            <w:tcBorders>
              <w:top w:val="single" w:sz="4" w:space="0" w:color="auto"/>
              <w:left w:val="single" w:sz="4" w:space="0" w:color="auto"/>
              <w:bottom w:val="single" w:sz="4" w:space="0" w:color="auto"/>
              <w:right w:val="single" w:sz="4" w:space="0" w:color="auto"/>
            </w:tcBorders>
          </w:tcPr>
          <w:p w14:paraId="0A86897B"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654DB78"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07475BD"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ED5CA1F" w14:textId="77777777" w:rsidR="005A74F8" w:rsidRPr="00DE7B59" w:rsidRDefault="005A74F8" w:rsidP="00AB7AF6">
            <w:pPr>
              <w:pStyle w:val="TAL"/>
            </w:pPr>
          </w:p>
        </w:tc>
      </w:tr>
    </w:tbl>
    <w:p w14:paraId="1C43489C" w14:textId="77777777" w:rsidR="005A74F8" w:rsidRPr="00DE7B59" w:rsidRDefault="005A74F8" w:rsidP="005A74F8"/>
    <w:p w14:paraId="5C454C8E" w14:textId="77777777" w:rsidR="005A74F8" w:rsidRPr="00DE7B59" w:rsidRDefault="005A74F8" w:rsidP="005A74F8">
      <w:pPr>
        <w:pStyle w:val="TH"/>
      </w:pPr>
      <w:r w:rsidRPr="00DE7B59">
        <w:t xml:space="preserve">Table 7.1.1.3.16.2.3.3-8: </w:t>
      </w:r>
      <w:r w:rsidRPr="00DE7B59">
        <w:rPr>
          <w:i/>
        </w:rPr>
        <w:t>LogicalChannelConfig</w:t>
      </w:r>
      <w:r w:rsidRPr="00DE7B59">
        <w:t xml:space="preserve"> (Table 7.1.1.3.16.2.3.3-7)</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5A2F6AC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6996D327" w14:textId="77777777" w:rsidR="005A74F8" w:rsidRPr="00DE7B59" w:rsidRDefault="005A74F8" w:rsidP="00AB7AF6">
            <w:pPr>
              <w:pStyle w:val="TAL"/>
              <w:rPr>
                <w:iCs/>
              </w:rPr>
            </w:pPr>
            <w:r w:rsidRPr="00DE7B59">
              <w:t xml:space="preserve">Derivation Path: 38.508-1 [4], Table 4.6.3-66: </w:t>
            </w:r>
            <w:r w:rsidRPr="00DE7B59">
              <w:rPr>
                <w:i/>
              </w:rPr>
              <w:t>LogicalChannelConfig</w:t>
            </w:r>
            <w:r w:rsidRPr="00DE7B59">
              <w:rPr>
                <w:iCs/>
              </w:rPr>
              <w:t xml:space="preserve"> with condition HI</w:t>
            </w:r>
          </w:p>
        </w:tc>
      </w:tr>
      <w:tr w:rsidR="005A74F8" w:rsidRPr="00DE7B59" w14:paraId="2896C4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81FB4BF"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65F189"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8EFC8B3"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41F329C8" w14:textId="77777777" w:rsidR="005A74F8" w:rsidRPr="00DE7B59" w:rsidRDefault="005A74F8" w:rsidP="00AB7AF6">
            <w:pPr>
              <w:pStyle w:val="TAH"/>
            </w:pPr>
            <w:r w:rsidRPr="00DE7B59">
              <w:t>Condition</w:t>
            </w:r>
          </w:p>
        </w:tc>
      </w:tr>
      <w:tr w:rsidR="005A74F8" w:rsidRPr="00DE7B59" w14:paraId="5D45191C" w14:textId="77777777" w:rsidTr="00AB7AF6">
        <w:tc>
          <w:tcPr>
            <w:tcW w:w="4535" w:type="dxa"/>
            <w:tcBorders>
              <w:top w:val="single" w:sz="4" w:space="0" w:color="auto"/>
              <w:left w:val="single" w:sz="4" w:space="0" w:color="auto"/>
              <w:bottom w:val="single" w:sz="4" w:space="0" w:color="auto"/>
              <w:right w:val="single" w:sz="4" w:space="0" w:color="auto"/>
            </w:tcBorders>
          </w:tcPr>
          <w:p w14:paraId="3B043E0C" w14:textId="77777777" w:rsidR="005A74F8" w:rsidRPr="00DE7B59" w:rsidRDefault="005A74F8" w:rsidP="00AB7AF6">
            <w:pPr>
              <w:pStyle w:val="TAL"/>
            </w:pPr>
            <w:r w:rsidRPr="00DE7B59">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2CCD2F59"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9E2CC4"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D284754" w14:textId="77777777" w:rsidR="005A74F8" w:rsidRPr="00DE7B59" w:rsidRDefault="005A74F8" w:rsidP="00AB7AF6">
            <w:pPr>
              <w:pStyle w:val="TAL"/>
            </w:pPr>
          </w:p>
        </w:tc>
      </w:tr>
      <w:tr w:rsidR="005A74F8" w:rsidRPr="00DE7B59" w14:paraId="42574C02" w14:textId="77777777" w:rsidTr="00AB7AF6">
        <w:tc>
          <w:tcPr>
            <w:tcW w:w="4535" w:type="dxa"/>
            <w:tcBorders>
              <w:top w:val="single" w:sz="4" w:space="0" w:color="auto"/>
              <w:left w:val="single" w:sz="4" w:space="0" w:color="auto"/>
              <w:bottom w:val="single" w:sz="4" w:space="0" w:color="auto"/>
              <w:right w:val="single" w:sz="4" w:space="0" w:color="auto"/>
            </w:tcBorders>
          </w:tcPr>
          <w:p w14:paraId="3EE13ED5" w14:textId="77777777" w:rsidR="005A74F8" w:rsidRPr="00DE7B59" w:rsidRDefault="005A74F8" w:rsidP="00AB7AF6">
            <w:pPr>
              <w:pStyle w:val="TAL"/>
            </w:pPr>
            <w:r w:rsidRPr="00DE7B59">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62344E4A"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BAC4FB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C7AE95B" w14:textId="77777777" w:rsidR="005A74F8" w:rsidRPr="00DE7B59" w:rsidRDefault="005A74F8" w:rsidP="00AB7AF6">
            <w:pPr>
              <w:pStyle w:val="TAL"/>
            </w:pPr>
          </w:p>
        </w:tc>
      </w:tr>
      <w:tr w:rsidR="005A74F8" w:rsidRPr="00DE7B59" w14:paraId="2C5EF7B9" w14:textId="77777777" w:rsidTr="00AB7AF6">
        <w:tc>
          <w:tcPr>
            <w:tcW w:w="4535" w:type="dxa"/>
            <w:tcBorders>
              <w:top w:val="single" w:sz="4" w:space="0" w:color="auto"/>
              <w:left w:val="single" w:sz="4" w:space="0" w:color="auto"/>
              <w:bottom w:val="single" w:sz="4" w:space="0" w:color="auto"/>
              <w:right w:val="single" w:sz="4" w:space="0" w:color="auto"/>
            </w:tcBorders>
          </w:tcPr>
          <w:p w14:paraId="2A0BBD9F" w14:textId="77777777" w:rsidR="005A74F8" w:rsidRPr="00DE7B59" w:rsidRDefault="005A74F8" w:rsidP="00AB7AF6">
            <w:pPr>
              <w:pStyle w:val="TAL"/>
            </w:pPr>
            <w:r w:rsidRPr="00DE7B59">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F764EE3" w14:textId="77777777" w:rsidR="005A74F8" w:rsidRPr="00DE7B59" w:rsidRDefault="005A74F8" w:rsidP="00AB7AF6">
            <w:pPr>
              <w:pStyle w:val="TAL"/>
            </w:pPr>
            <w:r w:rsidRPr="00DE7B59">
              <w:t>1 entry</w:t>
            </w:r>
          </w:p>
        </w:tc>
        <w:tc>
          <w:tcPr>
            <w:tcW w:w="1700" w:type="dxa"/>
            <w:tcBorders>
              <w:top w:val="single" w:sz="4" w:space="0" w:color="auto"/>
              <w:left w:val="single" w:sz="4" w:space="0" w:color="auto"/>
              <w:bottom w:val="single" w:sz="4" w:space="0" w:color="auto"/>
              <w:right w:val="single" w:sz="4" w:space="0" w:color="auto"/>
            </w:tcBorders>
          </w:tcPr>
          <w:p w14:paraId="18BD10F1"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83FA30D" w14:textId="77777777" w:rsidR="005A74F8" w:rsidRPr="00DE7B59" w:rsidRDefault="005A74F8" w:rsidP="00AB7AF6">
            <w:pPr>
              <w:pStyle w:val="TAL"/>
            </w:pPr>
          </w:p>
        </w:tc>
      </w:tr>
      <w:tr w:rsidR="005A74F8" w:rsidRPr="00DE7B59" w14:paraId="04B2B61A" w14:textId="77777777" w:rsidTr="00AB7AF6">
        <w:tc>
          <w:tcPr>
            <w:tcW w:w="4535" w:type="dxa"/>
            <w:tcBorders>
              <w:top w:val="single" w:sz="4" w:space="0" w:color="auto"/>
              <w:left w:val="single" w:sz="4" w:space="0" w:color="auto"/>
              <w:bottom w:val="single" w:sz="4" w:space="0" w:color="auto"/>
              <w:right w:val="single" w:sz="4" w:space="0" w:color="auto"/>
            </w:tcBorders>
          </w:tcPr>
          <w:p w14:paraId="5252516B" w14:textId="77777777" w:rsidR="005A74F8" w:rsidRPr="00DE7B59" w:rsidRDefault="005A74F8" w:rsidP="00AB7AF6">
            <w:pPr>
              <w:pStyle w:val="TAL"/>
            </w:pPr>
            <w:r w:rsidRPr="00DE7B59">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3B0A4E36" w14:textId="77777777" w:rsidR="005A74F8" w:rsidRPr="00DE7B59" w:rsidRDefault="005A74F8" w:rsidP="00AB7AF6">
            <w:pPr>
              <w:pStyle w:val="TAL"/>
            </w:pPr>
            <w:r w:rsidRPr="00DE7B59">
              <w:t>ServCellIndex of SCell</w:t>
            </w:r>
          </w:p>
        </w:tc>
        <w:tc>
          <w:tcPr>
            <w:tcW w:w="1700" w:type="dxa"/>
            <w:tcBorders>
              <w:top w:val="single" w:sz="4" w:space="0" w:color="auto"/>
              <w:left w:val="single" w:sz="4" w:space="0" w:color="auto"/>
              <w:bottom w:val="single" w:sz="4" w:space="0" w:color="auto"/>
              <w:right w:val="single" w:sz="4" w:space="0" w:color="auto"/>
            </w:tcBorders>
          </w:tcPr>
          <w:p w14:paraId="15674D61"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37103AF6" w14:textId="77777777" w:rsidR="005A74F8" w:rsidRPr="00DE7B59" w:rsidRDefault="005A74F8" w:rsidP="00AB7AF6">
            <w:pPr>
              <w:pStyle w:val="TAL"/>
            </w:pPr>
          </w:p>
        </w:tc>
      </w:tr>
      <w:tr w:rsidR="008942BC" w:rsidRPr="00DE7B59" w14:paraId="339536BB" w14:textId="77777777" w:rsidTr="003E0FFA">
        <w:tc>
          <w:tcPr>
            <w:tcW w:w="4535" w:type="dxa"/>
            <w:tcBorders>
              <w:top w:val="single" w:sz="4" w:space="0" w:color="auto"/>
              <w:left w:val="single" w:sz="4" w:space="0" w:color="auto"/>
              <w:bottom w:val="single" w:sz="4" w:space="0" w:color="auto"/>
              <w:right w:val="single" w:sz="4" w:space="0" w:color="auto"/>
            </w:tcBorders>
          </w:tcPr>
          <w:p w14:paraId="02B0A08A" w14:textId="77777777" w:rsidR="008942BC" w:rsidRPr="00DE7B59" w:rsidRDefault="008942BC" w:rsidP="003E0FFA">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0B916B"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4FD6940F"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75FADA4A" w14:textId="77777777" w:rsidR="008942BC" w:rsidRPr="00DE7B59" w:rsidRDefault="008942BC" w:rsidP="003E0FFA">
            <w:pPr>
              <w:pStyle w:val="TAL"/>
            </w:pPr>
          </w:p>
        </w:tc>
      </w:tr>
      <w:tr w:rsidR="005A74F8" w:rsidRPr="00DE7B59" w14:paraId="1BCC81EE" w14:textId="77777777" w:rsidTr="00AB7AF6">
        <w:tc>
          <w:tcPr>
            <w:tcW w:w="4535" w:type="dxa"/>
            <w:tcBorders>
              <w:top w:val="single" w:sz="4" w:space="0" w:color="auto"/>
              <w:left w:val="single" w:sz="4" w:space="0" w:color="auto"/>
              <w:bottom w:val="single" w:sz="4" w:space="0" w:color="auto"/>
              <w:right w:val="single" w:sz="4" w:space="0" w:color="auto"/>
            </w:tcBorders>
          </w:tcPr>
          <w:p w14:paraId="5700C8E7"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4282E5E"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87ADE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285EE1" w14:textId="77777777" w:rsidR="005A74F8" w:rsidRPr="00DE7B59" w:rsidRDefault="005A74F8" w:rsidP="00AB7AF6">
            <w:pPr>
              <w:pStyle w:val="TAL"/>
            </w:pPr>
          </w:p>
        </w:tc>
      </w:tr>
      <w:tr w:rsidR="005A74F8" w:rsidRPr="00DE7B59" w14:paraId="4D477802" w14:textId="77777777" w:rsidTr="00AB7AF6">
        <w:tc>
          <w:tcPr>
            <w:tcW w:w="4535" w:type="dxa"/>
            <w:tcBorders>
              <w:top w:val="single" w:sz="4" w:space="0" w:color="auto"/>
              <w:left w:val="single" w:sz="4" w:space="0" w:color="auto"/>
              <w:bottom w:val="single" w:sz="4" w:space="0" w:color="auto"/>
              <w:right w:val="single" w:sz="4" w:space="0" w:color="auto"/>
            </w:tcBorders>
          </w:tcPr>
          <w:p w14:paraId="0FA1570A"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B94CA5D"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24204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2F85E53" w14:textId="77777777" w:rsidR="005A74F8" w:rsidRPr="00DE7B59" w:rsidRDefault="005A74F8" w:rsidP="00AB7AF6">
            <w:pPr>
              <w:pStyle w:val="TAL"/>
            </w:pPr>
          </w:p>
        </w:tc>
      </w:tr>
    </w:tbl>
    <w:p w14:paraId="49D3C71B" w14:textId="77777777" w:rsidR="005A74F8" w:rsidRPr="00DE7B59" w:rsidRDefault="005A74F8" w:rsidP="005A74F8"/>
    <w:p w14:paraId="17F1E481" w14:textId="77777777" w:rsidR="005A74F8" w:rsidRPr="00DE7B59" w:rsidRDefault="005A74F8" w:rsidP="005A74F8">
      <w:pPr>
        <w:pStyle w:val="Heading6"/>
      </w:pPr>
      <w:r w:rsidRPr="00DE7B59">
        <w:t>7.1.1.3.16.3</w:t>
      </w:r>
      <w:r w:rsidRPr="00DE7B59">
        <w:tab/>
        <w:t>Correct Handling of UL grant / DRB configured with survival time / MCG or SCG DRB / Intra-band non-contiguous CA</w:t>
      </w:r>
    </w:p>
    <w:p w14:paraId="35D7EEFF" w14:textId="77777777" w:rsidR="005A74F8" w:rsidRPr="00DE7B59" w:rsidRDefault="005A74F8" w:rsidP="005A74F8">
      <w:pPr>
        <w:pStyle w:val="H6"/>
      </w:pPr>
      <w:r w:rsidRPr="00DE7B59">
        <w:t>7.1.1.3.16.3.1</w:t>
      </w:r>
      <w:r w:rsidRPr="00DE7B59">
        <w:tab/>
        <w:t>Test Purpose (TP)</w:t>
      </w:r>
    </w:p>
    <w:p w14:paraId="37F88713" w14:textId="77777777" w:rsidR="005A74F8" w:rsidRPr="00DE7B59" w:rsidRDefault="005A74F8" w:rsidP="005A74F8">
      <w:pPr>
        <w:pStyle w:val="PL"/>
        <w:rPr>
          <w:rFonts w:ascii="Times New Roman" w:hAnsi="Times New Roman"/>
          <w:noProof w:val="0"/>
          <w:sz w:val="20"/>
        </w:rPr>
      </w:pPr>
      <w:r w:rsidRPr="00DE7B59">
        <w:rPr>
          <w:rFonts w:ascii="Times New Roman" w:hAnsi="Times New Roman"/>
          <w:noProof w:val="0"/>
          <w:sz w:val="20"/>
        </w:rPr>
        <w:t>Same as TC 7.1.1.3.16.2 but applied to Intra-band non-contiguous CA.</w:t>
      </w:r>
    </w:p>
    <w:p w14:paraId="5462C6F5" w14:textId="77777777" w:rsidR="005A74F8" w:rsidRPr="00DE7B59" w:rsidRDefault="005A74F8" w:rsidP="005A74F8">
      <w:pPr>
        <w:pStyle w:val="H6"/>
      </w:pPr>
      <w:r w:rsidRPr="00DE7B59">
        <w:t>7.1.1.3.16.3.2</w:t>
      </w:r>
      <w:r w:rsidRPr="00DE7B59">
        <w:tab/>
        <w:t>Conformance requirements</w:t>
      </w:r>
    </w:p>
    <w:p w14:paraId="6C7783C9" w14:textId="77777777" w:rsidR="005A74F8" w:rsidRPr="00DE7B59" w:rsidRDefault="005A74F8" w:rsidP="005A74F8">
      <w:r w:rsidRPr="00DE7B59">
        <w:t>Same as TC 7.1.1.3.16.2 but applied to Intra-band non-contiguous CA.</w:t>
      </w:r>
    </w:p>
    <w:p w14:paraId="4007AD9B" w14:textId="77777777" w:rsidR="005A74F8" w:rsidRPr="00DE7B59" w:rsidRDefault="005A74F8" w:rsidP="005A74F8">
      <w:pPr>
        <w:pStyle w:val="H6"/>
      </w:pPr>
      <w:r w:rsidRPr="00DE7B59">
        <w:t>7.1.1.3.16.3.3</w:t>
      </w:r>
      <w:r w:rsidRPr="00DE7B59">
        <w:tab/>
        <w:t>Test Description</w:t>
      </w:r>
    </w:p>
    <w:p w14:paraId="019BE941" w14:textId="77777777" w:rsidR="005A74F8" w:rsidRPr="00DE7B59" w:rsidRDefault="005A74F8" w:rsidP="005A74F8">
      <w:pPr>
        <w:pStyle w:val="H6"/>
      </w:pPr>
      <w:r w:rsidRPr="00DE7B59">
        <w:t>7.1.1.3.16.3.3.1</w:t>
      </w:r>
      <w:r w:rsidRPr="00DE7B59">
        <w:tab/>
        <w:t>Pre-test conditions</w:t>
      </w:r>
    </w:p>
    <w:p w14:paraId="5550233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7E634B65" w14:textId="77777777" w:rsidR="005A74F8" w:rsidRPr="00DE7B59" w:rsidRDefault="005A74F8" w:rsidP="005A74F8">
      <w:pPr>
        <w:pStyle w:val="B1"/>
        <w:rPr>
          <w:lang w:eastAsia="en-US"/>
        </w:rPr>
      </w:pPr>
      <w:r w:rsidRPr="00DE7B59">
        <w:t>-</w:t>
      </w:r>
      <w:r w:rsidRPr="00DE7B59">
        <w:tab/>
        <w:t>CA configuration: Intra-band non-contiguous replaces Intra-band Contiguous CA</w:t>
      </w:r>
    </w:p>
    <w:p w14:paraId="42504E43" w14:textId="77777777" w:rsidR="005A74F8" w:rsidRPr="00DE7B59" w:rsidRDefault="005A74F8" w:rsidP="005A74F8">
      <w:pPr>
        <w:pStyle w:val="H6"/>
      </w:pPr>
      <w:r w:rsidRPr="00DE7B59">
        <w:t>7.1.1.3.16.3.3.2</w:t>
      </w:r>
      <w:r w:rsidRPr="00DE7B59">
        <w:tab/>
        <w:t>Test procedure sequence</w:t>
      </w:r>
    </w:p>
    <w:p w14:paraId="1DD741D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6604FB31" w14:textId="77777777" w:rsidR="005A74F8" w:rsidRPr="00DE7B59" w:rsidRDefault="005A74F8" w:rsidP="005A74F8">
      <w:pPr>
        <w:rPr>
          <w:lang w:eastAsia="en-US"/>
        </w:rPr>
      </w:pPr>
      <w:r w:rsidRPr="00DE7B59">
        <w:t>-</w:t>
      </w:r>
      <w:r w:rsidRPr="00DE7B59">
        <w:tab/>
        <w:t>CA configuration: Intra-band non-contiguous replaces Intra-band Contiguous CA</w:t>
      </w:r>
    </w:p>
    <w:p w14:paraId="682561D6" w14:textId="77777777" w:rsidR="005A74F8" w:rsidRPr="00DE7B59" w:rsidRDefault="005A74F8" w:rsidP="005A74F8">
      <w:pPr>
        <w:pStyle w:val="H6"/>
        <w:rPr>
          <w:snapToGrid w:val="0"/>
        </w:rPr>
      </w:pPr>
      <w:r w:rsidRPr="00DE7B59">
        <w:t>7.1.1.3.16.3.3.3</w:t>
      </w:r>
      <w:r w:rsidRPr="00DE7B59">
        <w:rPr>
          <w:snapToGrid w:val="0"/>
        </w:rPr>
        <w:tab/>
        <w:t>Specific message contents</w:t>
      </w:r>
    </w:p>
    <w:p w14:paraId="7D27432D"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66491FE3" w14:textId="77777777" w:rsidR="005A74F8" w:rsidRPr="00DE7B59" w:rsidRDefault="005A74F8" w:rsidP="005A74F8">
      <w:pPr>
        <w:rPr>
          <w:lang w:eastAsia="en-US"/>
        </w:rPr>
      </w:pPr>
      <w:r w:rsidRPr="00DE7B59">
        <w:t>-</w:t>
      </w:r>
      <w:r w:rsidRPr="00DE7B59">
        <w:tab/>
        <w:t>CA configuration: Intra-band non-contiguous replaces Intra-band Contiguous CA</w:t>
      </w:r>
    </w:p>
    <w:p w14:paraId="695DD3FF" w14:textId="77777777" w:rsidR="005A74F8" w:rsidRPr="00DE7B59" w:rsidRDefault="005A74F8" w:rsidP="005A74F8">
      <w:pPr>
        <w:pStyle w:val="Heading6"/>
      </w:pPr>
      <w:r w:rsidRPr="00DE7B59">
        <w:t>7.1.1.3.16.4</w:t>
      </w:r>
      <w:r w:rsidRPr="00DE7B59">
        <w:tab/>
        <w:t>Correct Handling of UL grant / DRB configured with survival time / MCG or SCG DRB / Inter-band CA</w:t>
      </w:r>
    </w:p>
    <w:p w14:paraId="4F9AC257" w14:textId="77777777" w:rsidR="005A74F8" w:rsidRPr="00DE7B59" w:rsidRDefault="005A74F8" w:rsidP="005A74F8">
      <w:pPr>
        <w:pStyle w:val="H6"/>
      </w:pPr>
      <w:r w:rsidRPr="00DE7B59">
        <w:t>7.1.1.3.16.4.1</w:t>
      </w:r>
      <w:r w:rsidRPr="00DE7B59">
        <w:tab/>
        <w:t>Test Purpose (TP)</w:t>
      </w:r>
    </w:p>
    <w:p w14:paraId="7F1E623D" w14:textId="77777777" w:rsidR="005A74F8" w:rsidRPr="00DE7B59" w:rsidRDefault="005A74F8" w:rsidP="005A74F8">
      <w:pPr>
        <w:pStyle w:val="PL"/>
        <w:rPr>
          <w:rFonts w:ascii="Times New Roman" w:hAnsi="Times New Roman"/>
          <w:noProof w:val="0"/>
          <w:sz w:val="20"/>
        </w:rPr>
      </w:pPr>
      <w:r w:rsidRPr="00DE7B59">
        <w:rPr>
          <w:rFonts w:ascii="Times New Roman" w:hAnsi="Times New Roman"/>
          <w:noProof w:val="0"/>
          <w:sz w:val="20"/>
        </w:rPr>
        <w:t>Same as TC 7.1.1.3.16.2 but applied to Inter-band CA.</w:t>
      </w:r>
    </w:p>
    <w:p w14:paraId="4BABA7CF" w14:textId="77777777" w:rsidR="005A74F8" w:rsidRPr="00DE7B59" w:rsidRDefault="005A74F8" w:rsidP="005A74F8">
      <w:pPr>
        <w:pStyle w:val="H6"/>
      </w:pPr>
      <w:r w:rsidRPr="00DE7B59">
        <w:t>7.1.1.3.16.4.2</w:t>
      </w:r>
      <w:r w:rsidRPr="00DE7B59">
        <w:tab/>
        <w:t>Conformance requirements</w:t>
      </w:r>
    </w:p>
    <w:p w14:paraId="13518E89" w14:textId="77777777" w:rsidR="005A74F8" w:rsidRPr="00DE7B59" w:rsidRDefault="005A74F8" w:rsidP="005A74F8">
      <w:r w:rsidRPr="00DE7B59">
        <w:t>Same as TC 7.1.1.3.16.2 but applied to Inter-band CA.</w:t>
      </w:r>
    </w:p>
    <w:p w14:paraId="3AD5EB8C" w14:textId="77777777" w:rsidR="005A74F8" w:rsidRPr="00DE7B59" w:rsidRDefault="005A74F8" w:rsidP="005A74F8">
      <w:pPr>
        <w:pStyle w:val="H6"/>
      </w:pPr>
      <w:r w:rsidRPr="00DE7B59">
        <w:t>7.1.1.3.16.4.3</w:t>
      </w:r>
      <w:r w:rsidRPr="00DE7B59">
        <w:tab/>
        <w:t>Test Description</w:t>
      </w:r>
    </w:p>
    <w:p w14:paraId="3BBA222A" w14:textId="77777777" w:rsidR="005A74F8" w:rsidRPr="00DE7B59" w:rsidRDefault="005A74F8" w:rsidP="005A74F8">
      <w:pPr>
        <w:pStyle w:val="H6"/>
      </w:pPr>
      <w:r w:rsidRPr="00DE7B59">
        <w:t>7.1.1.3.16.4.3.1</w:t>
      </w:r>
      <w:r w:rsidRPr="00DE7B59">
        <w:tab/>
        <w:t>Pre-test conditions</w:t>
      </w:r>
    </w:p>
    <w:p w14:paraId="6EBD89F5"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78628100" w14:textId="77777777" w:rsidR="005A74F8" w:rsidRPr="00DE7B59" w:rsidRDefault="005A74F8" w:rsidP="005A74F8">
      <w:pPr>
        <w:pStyle w:val="B1"/>
      </w:pPr>
      <w:r w:rsidRPr="00DE7B59">
        <w:t>-</w:t>
      </w:r>
      <w:r w:rsidRPr="00DE7B59">
        <w:tab/>
        <w:t>CA configuration: Inter-band replaces Intra-band Contiguous CA</w:t>
      </w:r>
    </w:p>
    <w:p w14:paraId="75FBC6B9" w14:textId="77777777" w:rsidR="005A74F8" w:rsidRPr="00DE7B59" w:rsidRDefault="005A74F8" w:rsidP="005A74F8">
      <w:pPr>
        <w:pStyle w:val="B1"/>
      </w:pPr>
      <w:r w:rsidRPr="00DE7B59">
        <w:t>-</w:t>
      </w:r>
      <w:r w:rsidRPr="00DE7B59">
        <w:tab/>
        <w:t>Cells configuration: NR Cell 10 replaces NR Cell 3</w:t>
      </w:r>
    </w:p>
    <w:p w14:paraId="57038C6F" w14:textId="77777777" w:rsidR="005A74F8" w:rsidRPr="00DE7B59" w:rsidRDefault="005A74F8" w:rsidP="005A74F8">
      <w:pPr>
        <w:pStyle w:val="H6"/>
      </w:pPr>
      <w:r w:rsidRPr="00DE7B59">
        <w:t>7.1.1.3.16.4.3.2</w:t>
      </w:r>
      <w:r w:rsidRPr="00DE7B59">
        <w:tab/>
        <w:t>Test procedure sequence</w:t>
      </w:r>
    </w:p>
    <w:p w14:paraId="3E2F677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3BA07A8C" w14:textId="77777777" w:rsidR="005A74F8" w:rsidRPr="00DE7B59" w:rsidRDefault="005A74F8" w:rsidP="005A74F8">
      <w:r w:rsidRPr="00DE7B59">
        <w:t>-</w:t>
      </w:r>
      <w:r w:rsidRPr="00DE7B59">
        <w:tab/>
        <w:t>CA configuration: Inter-band replaces Intra-band Contiguous CA</w:t>
      </w:r>
    </w:p>
    <w:p w14:paraId="168A298C" w14:textId="77777777" w:rsidR="005A74F8" w:rsidRPr="00DE7B59" w:rsidRDefault="005A74F8" w:rsidP="005A74F8">
      <w:pPr>
        <w:pStyle w:val="H6"/>
        <w:rPr>
          <w:snapToGrid w:val="0"/>
        </w:rPr>
      </w:pPr>
      <w:r w:rsidRPr="00DE7B59">
        <w:t>7.1.1.3.16.4.3.3</w:t>
      </w:r>
      <w:r w:rsidRPr="00DE7B59">
        <w:rPr>
          <w:snapToGrid w:val="0"/>
        </w:rPr>
        <w:tab/>
        <w:t>Specific message contents</w:t>
      </w:r>
    </w:p>
    <w:p w14:paraId="4D68ADC9"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43DFCE43" w14:textId="77777777" w:rsidR="005A74F8" w:rsidRPr="00DE7B59" w:rsidRDefault="005A74F8" w:rsidP="005A74F8">
      <w:r w:rsidRPr="00DE7B59">
        <w:t>-</w:t>
      </w:r>
      <w:r w:rsidRPr="00DE7B59">
        <w:tab/>
        <w:t>CA configuration: Inter-band replaces Intra-band Contiguous CA</w:t>
      </w:r>
    </w:p>
    <w:p w14:paraId="0A4EC306" w14:textId="77777777" w:rsidR="008F3B53" w:rsidRPr="00DE7B59" w:rsidRDefault="008F3B53" w:rsidP="008F3B53">
      <w:pPr>
        <w:pStyle w:val="Heading5"/>
        <w:rPr>
          <w:rStyle w:val="Heading5Char2"/>
          <w:rFonts w:eastAsiaTheme="majorEastAsia"/>
        </w:rPr>
      </w:pPr>
      <w:r w:rsidRPr="00DE7B59">
        <w:rPr>
          <w:rStyle w:val="Heading5Char2"/>
          <w:rFonts w:eastAsia="SimSun"/>
        </w:rPr>
        <w:t>7.1.1.3.17</w:t>
      </w:r>
      <w:r w:rsidRPr="00DE7B59">
        <w:rPr>
          <w:rStyle w:val="Heading5Char2"/>
          <w:rFonts w:eastAsia="SimSun"/>
        </w:rPr>
        <w:tab/>
        <w:t>Correct Handling of UL HARQ process / PUSCH Repetition / Multi-TRP</w:t>
      </w:r>
    </w:p>
    <w:p w14:paraId="0A9C6771" w14:textId="77777777" w:rsidR="008F3B53" w:rsidRPr="00DE7B59" w:rsidRDefault="008F3B53" w:rsidP="00D450E9">
      <w:pPr>
        <w:pStyle w:val="Heading6"/>
        <w:rPr>
          <w:rStyle w:val="Heading6Char6"/>
          <w:rFonts w:eastAsia="MS Mincho"/>
        </w:rPr>
      </w:pPr>
      <w:r w:rsidRPr="00DE7B59">
        <w:rPr>
          <w:rStyle w:val="Heading6Char6"/>
        </w:rPr>
        <w:t>7.1.1.3.17.1</w:t>
      </w:r>
      <w:r w:rsidRPr="00DE7B59">
        <w:rPr>
          <w:rStyle w:val="Heading6Char6"/>
        </w:rPr>
        <w:tab/>
        <w:t>Correct Handling of UL HARQ process / PUSCH Repetition / Multi-TRP / PUSCH Repetition Type A / dynamic grant</w:t>
      </w:r>
    </w:p>
    <w:p w14:paraId="2D391E9D" w14:textId="77777777" w:rsidR="008F3B53" w:rsidRPr="00DE7B59" w:rsidRDefault="008F3B53" w:rsidP="008F3B53">
      <w:pPr>
        <w:pStyle w:val="H6"/>
      </w:pPr>
      <w:r w:rsidRPr="00DE7B59">
        <w:t>7.1.1.3.17.1.1</w:t>
      </w:r>
      <w:r w:rsidRPr="00DE7B59">
        <w:tab/>
        <w:t>Test Purpose (TP)</w:t>
      </w:r>
    </w:p>
    <w:p w14:paraId="0358283C" w14:textId="77777777" w:rsidR="008F3B53" w:rsidRPr="00DE7B59" w:rsidRDefault="008F3B53" w:rsidP="008F3B53">
      <w:pPr>
        <w:pStyle w:val="H6"/>
      </w:pPr>
      <w:r w:rsidRPr="00DE7B59">
        <w:t>(1)</w:t>
      </w:r>
    </w:p>
    <w:p w14:paraId="680C25F0" w14:textId="77777777" w:rsidR="008F3B53" w:rsidRPr="00DE7B59" w:rsidRDefault="008F3B53" w:rsidP="008F3B53">
      <w:pPr>
        <w:pStyle w:val="PL"/>
        <w:rPr>
          <w:noProof w:val="0"/>
        </w:rPr>
      </w:pPr>
      <w:r w:rsidRPr="00DE7B59">
        <w:rPr>
          <w:b/>
          <w:bCs/>
          <w:noProof w:val="0"/>
        </w:rPr>
        <w:t>with</w:t>
      </w:r>
      <w:r w:rsidRPr="00DE7B59">
        <w:rPr>
          <w:noProof w:val="0"/>
        </w:rPr>
        <w:t xml:space="preserve"> { UE in RRC_CONNECTED state and supporting mTRP PUSCH Type A repetitions, and configured with two SRS resource sets with 'usage' set to 'codebook' and PUSCH Aggregation &gt; 2 }</w:t>
      </w:r>
    </w:p>
    <w:p w14:paraId="35186578" w14:textId="77777777" w:rsidR="008F3B53" w:rsidRPr="00DE7B59" w:rsidRDefault="008F3B53" w:rsidP="008F3B53">
      <w:pPr>
        <w:pStyle w:val="PL"/>
        <w:rPr>
          <w:noProof w:val="0"/>
        </w:rPr>
      </w:pPr>
      <w:r w:rsidRPr="00DE7B59">
        <w:rPr>
          <w:b/>
          <w:bCs/>
          <w:noProof w:val="0"/>
        </w:rPr>
        <w:t>ensure that</w:t>
      </w:r>
      <w:r w:rsidRPr="00DE7B59">
        <w:rPr>
          <w:noProof w:val="0"/>
        </w:rPr>
        <w:t xml:space="preserve"> {</w:t>
      </w:r>
    </w:p>
    <w:p w14:paraId="03F97B0C" w14:textId="126DB2E6" w:rsidR="008F3B53" w:rsidRPr="00DE7B59" w:rsidRDefault="008F3B53" w:rsidP="008F3B53">
      <w:pPr>
        <w:pStyle w:val="PL"/>
        <w:rPr>
          <w:noProof w:val="0"/>
        </w:rPr>
      </w:pPr>
      <w:r w:rsidRPr="00DE7B59">
        <w:rPr>
          <w:noProof w:val="0"/>
        </w:rPr>
        <w:t xml:space="preserve">  </w:t>
      </w:r>
      <w:r w:rsidRPr="00DE7B59">
        <w:rPr>
          <w:b/>
          <w:bCs/>
          <w:noProof w:val="0"/>
        </w:rPr>
        <w:t>when</w:t>
      </w:r>
      <w:r w:rsidRPr="00DE7B59">
        <w:rPr>
          <w:noProof w:val="0"/>
        </w:rPr>
        <w:t xml:space="preserve"> { UE has data available for transmission, UE receives an UL Grant with toggled NDI which indicates codepoint "10", and the UL grant includes </w:t>
      </w:r>
      <w:r w:rsidR="000E0D43" w:rsidRPr="00DE7B59">
        <w:rPr>
          <w:noProof w:val="0"/>
        </w:rPr>
        <w:t>'</w:t>
      </w:r>
      <w:r w:rsidRPr="00DE7B59">
        <w:rPr>
          <w:noProof w:val="0"/>
        </w:rPr>
        <w:t>Second Precoding information</w:t>
      </w:r>
      <w:r w:rsidR="000E0D43" w:rsidRPr="00DE7B59">
        <w:rPr>
          <w:noProof w:val="0"/>
        </w:rPr>
        <w:t>'</w:t>
      </w:r>
      <w:r w:rsidRPr="00DE7B59">
        <w:rPr>
          <w:noProof w:val="0"/>
        </w:rPr>
        <w:t xml:space="preserve"> }</w:t>
      </w:r>
    </w:p>
    <w:p w14:paraId="14F235A8" w14:textId="65E2A1F4" w:rsidR="008F3B53" w:rsidRPr="00DE7B59" w:rsidRDefault="008F3B53" w:rsidP="008F3B53">
      <w:pPr>
        <w:pStyle w:val="PL"/>
        <w:rPr>
          <w:noProof w:val="0"/>
        </w:rPr>
      </w:pPr>
      <w:r w:rsidRPr="00DE7B59">
        <w:rPr>
          <w:noProof w:val="0"/>
        </w:rPr>
        <w:t xml:space="preserve">    </w:t>
      </w:r>
      <w:r w:rsidRPr="00DE7B59">
        <w:rPr>
          <w:b/>
          <w:bCs/>
          <w:noProof w:val="0"/>
        </w:rPr>
        <w:t>then</w:t>
      </w:r>
      <w:r w:rsidRPr="00DE7B59">
        <w:rPr>
          <w:noProof w:val="0"/>
        </w:rPr>
        <w:t xml:space="preserve"> { UE transmits two new MAC PDUs and repeats sending the MAC PDUs according to </w:t>
      </w:r>
      <w:r w:rsidR="000E0D43" w:rsidRPr="00DE7B59">
        <w:rPr>
          <w:noProof w:val="0"/>
        </w:rPr>
        <w:t>'</w:t>
      </w:r>
      <w:r w:rsidRPr="00DE7B59">
        <w:rPr>
          <w:noProof w:val="0"/>
        </w:rPr>
        <w:t>cyclicMapping pattern</w:t>
      </w:r>
      <w:r w:rsidR="000E0D43" w:rsidRPr="00DE7B59">
        <w:rPr>
          <w:noProof w:val="0"/>
        </w:rPr>
        <w:t>'</w:t>
      </w:r>
      <w:r w:rsidRPr="00DE7B59">
        <w:rPr>
          <w:noProof w:val="0"/>
        </w:rPr>
        <w:t xml:space="preserve"> or </w:t>
      </w:r>
      <w:r w:rsidR="000E0D43" w:rsidRPr="00DE7B59">
        <w:rPr>
          <w:noProof w:val="0"/>
        </w:rPr>
        <w:t>'</w:t>
      </w:r>
      <w:r w:rsidRPr="00DE7B59">
        <w:rPr>
          <w:noProof w:val="0"/>
        </w:rPr>
        <w:t>sequentialMapping pattern</w:t>
      </w:r>
      <w:r w:rsidR="000E0D43" w:rsidRPr="00DE7B59">
        <w:rPr>
          <w:noProof w:val="0"/>
        </w:rPr>
        <w:t>'</w:t>
      </w:r>
      <w:r w:rsidRPr="00DE7B59">
        <w:rPr>
          <w:noProof w:val="0"/>
        </w:rPr>
        <w:t xml:space="preserve"> </w:t>
      </w:r>
      <w:r w:rsidR="000E0D43" w:rsidRPr="00DE7B59">
        <w:rPr>
          <w:noProof w:val="0"/>
        </w:rPr>
        <w:t xml:space="preserve">configured </w:t>
      </w:r>
      <w:r w:rsidRPr="00DE7B59">
        <w:rPr>
          <w:noProof w:val="0"/>
        </w:rPr>
        <w:t>as per UE's capability, and the layer of transmission is according to ‘Precoding information and number of layers’</w:t>
      </w:r>
      <w:r w:rsidRPr="00DE7B59">
        <w:rPr>
          <w:noProof w:val="0"/>
          <w:lang w:eastAsia="zh-CN"/>
        </w:rPr>
        <w:t xml:space="preserve">, and the </w:t>
      </w:r>
      <w:r w:rsidRPr="00DE7B59">
        <w:rPr>
          <w:noProof w:val="0"/>
        </w:rPr>
        <w:t>redundancy versions of PUSCH transmission associated with first and second SRS resource are selected correctly. }</w:t>
      </w:r>
    </w:p>
    <w:p w14:paraId="2B012DA6" w14:textId="77777777" w:rsidR="008F3B53" w:rsidRPr="00DE7B59" w:rsidRDefault="008F3B53" w:rsidP="008F3B53">
      <w:pPr>
        <w:pStyle w:val="PL"/>
        <w:rPr>
          <w:noProof w:val="0"/>
        </w:rPr>
      </w:pPr>
      <w:r w:rsidRPr="00DE7B59">
        <w:rPr>
          <w:noProof w:val="0"/>
        </w:rPr>
        <w:t xml:space="preserve">            }</w:t>
      </w:r>
    </w:p>
    <w:p w14:paraId="55455FFB" w14:textId="77777777" w:rsidR="008F3B53" w:rsidRPr="00DE7B59" w:rsidRDefault="008F3B53" w:rsidP="008F3B53">
      <w:pPr>
        <w:pStyle w:val="PL"/>
        <w:rPr>
          <w:noProof w:val="0"/>
        </w:rPr>
      </w:pPr>
    </w:p>
    <w:p w14:paraId="6740F4F2" w14:textId="77777777" w:rsidR="008F3B53" w:rsidRPr="00DE7B59" w:rsidRDefault="008F3B53" w:rsidP="008F3B53">
      <w:pPr>
        <w:pStyle w:val="H6"/>
        <w:rPr>
          <w:b/>
        </w:rPr>
      </w:pPr>
      <w:r w:rsidRPr="00DE7B59">
        <w:t>(2)</w:t>
      </w:r>
    </w:p>
    <w:p w14:paraId="4201D83B" w14:textId="77777777" w:rsidR="008F3B53" w:rsidRPr="00DE7B59" w:rsidRDefault="008F3B53" w:rsidP="008F3B53">
      <w:pPr>
        <w:pStyle w:val="PL"/>
        <w:rPr>
          <w:noProof w:val="0"/>
        </w:rPr>
      </w:pPr>
      <w:r w:rsidRPr="00DE7B59">
        <w:rPr>
          <w:b/>
          <w:bCs/>
          <w:noProof w:val="0"/>
        </w:rPr>
        <w:t>with</w:t>
      </w:r>
      <w:r w:rsidRPr="00DE7B59">
        <w:rPr>
          <w:noProof w:val="0"/>
        </w:rPr>
        <w:t xml:space="preserve"> { UE in RRC_CONNECTED state and supporting mTRP PUSCH Type A repetitions, and configured with two SRS resource sets with 'usage' set to 'codebook' and PUSCH Aggregation &gt; 2, and the MAC entity is configured with twoPHRMode }</w:t>
      </w:r>
    </w:p>
    <w:p w14:paraId="5BD133FC" w14:textId="77777777" w:rsidR="008F3B53" w:rsidRPr="00DE7B59" w:rsidRDefault="008F3B53" w:rsidP="008F3B53">
      <w:pPr>
        <w:pStyle w:val="PL"/>
        <w:rPr>
          <w:noProof w:val="0"/>
        </w:rPr>
      </w:pPr>
      <w:r w:rsidRPr="00DE7B59">
        <w:rPr>
          <w:b/>
          <w:bCs/>
          <w:noProof w:val="0"/>
        </w:rPr>
        <w:t>ensure that</w:t>
      </w:r>
      <w:r w:rsidRPr="00DE7B59">
        <w:rPr>
          <w:noProof w:val="0"/>
        </w:rPr>
        <w:t xml:space="preserve"> {</w:t>
      </w:r>
    </w:p>
    <w:p w14:paraId="03C4419D" w14:textId="77777777" w:rsidR="008F3B53" w:rsidRPr="00DE7B59" w:rsidRDefault="008F3B53" w:rsidP="008F3B53">
      <w:pPr>
        <w:pStyle w:val="PL"/>
        <w:rPr>
          <w:noProof w:val="0"/>
        </w:rPr>
      </w:pPr>
      <w:r w:rsidRPr="00DE7B59">
        <w:rPr>
          <w:noProof w:val="0"/>
        </w:rPr>
        <w:t xml:space="preserve">  </w:t>
      </w:r>
      <w:r w:rsidRPr="00DE7B59">
        <w:rPr>
          <w:b/>
          <w:bCs/>
          <w:noProof w:val="0"/>
        </w:rPr>
        <w:t>when</w:t>
      </w:r>
      <w:r w:rsidRPr="00DE7B59">
        <w:rPr>
          <w:noProof w:val="0"/>
        </w:rPr>
        <w:t xml:space="preserve"> { phr-PeriodicTimer expires }</w:t>
      </w:r>
    </w:p>
    <w:p w14:paraId="1B15C934" w14:textId="77777777" w:rsidR="008F3B53" w:rsidRPr="00DE7B59" w:rsidRDefault="008F3B53" w:rsidP="008F3B53">
      <w:pPr>
        <w:pStyle w:val="PL"/>
        <w:rPr>
          <w:noProof w:val="0"/>
        </w:rPr>
      </w:pPr>
      <w:r w:rsidRPr="00DE7B59">
        <w:rPr>
          <w:noProof w:val="0"/>
        </w:rPr>
        <w:t xml:space="preserve">    </w:t>
      </w:r>
      <w:r w:rsidRPr="00DE7B59">
        <w:rPr>
          <w:b/>
          <w:bCs/>
          <w:noProof w:val="0"/>
        </w:rPr>
        <w:t>then</w:t>
      </w:r>
      <w:r w:rsidRPr="00DE7B59">
        <w:rPr>
          <w:noProof w:val="0"/>
        </w:rPr>
        <w:t xml:space="preserve"> { UE transmits an Enhanced Single entry PHR including two values of power headroom. }</w:t>
      </w:r>
    </w:p>
    <w:p w14:paraId="2DD486F7" w14:textId="77777777" w:rsidR="008F3B53" w:rsidRPr="00DE7B59" w:rsidRDefault="008F3B53" w:rsidP="008F3B53">
      <w:pPr>
        <w:pStyle w:val="PL"/>
        <w:rPr>
          <w:b/>
          <w:noProof w:val="0"/>
        </w:rPr>
      </w:pPr>
      <w:r w:rsidRPr="00DE7B59">
        <w:rPr>
          <w:noProof w:val="0"/>
        </w:rPr>
        <w:t xml:space="preserve">            }</w:t>
      </w:r>
    </w:p>
    <w:p w14:paraId="4D4A789D" w14:textId="77777777" w:rsidR="008F3B53" w:rsidRPr="00DE7B59" w:rsidRDefault="008F3B53" w:rsidP="008F3B53">
      <w:pPr>
        <w:pStyle w:val="PL"/>
        <w:rPr>
          <w:noProof w:val="0"/>
        </w:rPr>
      </w:pPr>
    </w:p>
    <w:p w14:paraId="3D01F26E" w14:textId="77777777" w:rsidR="008F3B53" w:rsidRPr="00DE7B59" w:rsidRDefault="008F3B53" w:rsidP="008F3B53">
      <w:pPr>
        <w:pStyle w:val="H6"/>
      </w:pPr>
      <w:r w:rsidRPr="00DE7B59">
        <w:t>7.1.1.3.17.1.2</w:t>
      </w:r>
      <w:r w:rsidRPr="00DE7B59">
        <w:tab/>
        <w:t>Conformance requirements</w:t>
      </w:r>
    </w:p>
    <w:p w14:paraId="0EBE462C" w14:textId="5092C6B1" w:rsidR="008F3B53" w:rsidRPr="00DE7B59" w:rsidRDefault="008F3B53" w:rsidP="008F3B53">
      <w:pPr>
        <w:rPr>
          <w:lang w:eastAsia="sv-SE"/>
        </w:rPr>
      </w:pPr>
      <w:r w:rsidRPr="00DE7B59">
        <w:rPr>
          <w:lang w:eastAsia="sv-SE"/>
        </w:rPr>
        <w:t xml:space="preserve">References: The conformance requirements covered in the present TC are specified in: TS 38.214 clause 6.1.2.1, TS 38.212 clause 7.3.1.1.2, TS 38.213 clause 7.7.1 and </w:t>
      </w:r>
      <w:r w:rsidRPr="00DE7B59">
        <w:rPr>
          <w:lang w:eastAsia="zh-CN"/>
        </w:rPr>
        <w:t>TS</w:t>
      </w:r>
      <w:r w:rsidRPr="00DE7B59">
        <w:rPr>
          <w:lang w:eastAsia="sv-SE"/>
        </w:rPr>
        <w:t xml:space="preserve"> 38.321 5.4.6, 6.1.3.50</w:t>
      </w:r>
      <w:r w:rsidRPr="00DE7B59">
        <w:rPr>
          <w:lang w:eastAsia="zh-CN"/>
        </w:rPr>
        <w:t>.</w:t>
      </w:r>
      <w:r w:rsidRPr="00DE7B59">
        <w:rPr>
          <w:lang w:eastAsia="sv-SE"/>
        </w:rPr>
        <w:t xml:space="preserve"> </w:t>
      </w:r>
      <w:r w:rsidRPr="00DE7B59">
        <w:t>Unless otherwise stated these are Rel-1</w:t>
      </w:r>
      <w:r w:rsidR="00320B84" w:rsidRPr="00DE7B59">
        <w:t>7</w:t>
      </w:r>
      <w:r w:rsidRPr="00DE7B59">
        <w:t xml:space="preserve"> requirements.</w:t>
      </w:r>
    </w:p>
    <w:p w14:paraId="3496C227" w14:textId="77777777" w:rsidR="008F3B53" w:rsidRPr="00DE7B59" w:rsidRDefault="008F3B53" w:rsidP="008F3B53">
      <w:pPr>
        <w:rPr>
          <w:lang w:eastAsia="sv-SE"/>
        </w:rPr>
      </w:pPr>
      <w:r w:rsidRPr="00DE7B59">
        <w:rPr>
          <w:lang w:eastAsia="sv-SE"/>
        </w:rPr>
        <w:t>[TS 38.214, clause 6.1.2.1]</w:t>
      </w:r>
    </w:p>
    <w:p w14:paraId="16A3268A" w14:textId="77777777" w:rsidR="008F3B53" w:rsidRPr="00DE7B59" w:rsidRDefault="008F3B53" w:rsidP="008F3B53">
      <w:pPr>
        <w:spacing w:before="240"/>
      </w:pPr>
      <w:r w:rsidRPr="00DE7B59">
        <w:rPr>
          <w:color w:val="000000"/>
        </w:rPr>
        <w:t xml:space="preserve">When two SRS resource sets are configured 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color w:val="000000"/>
        </w:rPr>
        <w:t xml:space="preserve">with higher layer parameter </w:t>
      </w:r>
      <w:r w:rsidRPr="00DE7B59">
        <w:rPr>
          <w:i/>
          <w:color w:val="000000"/>
        </w:rPr>
        <w:t xml:space="preserve">usage </w:t>
      </w:r>
      <w:r w:rsidRPr="00DE7B59">
        <w:rPr>
          <w:color w:val="000000"/>
        </w:rPr>
        <w:t xml:space="preserve">in </w:t>
      </w:r>
      <w:r w:rsidRPr="00DE7B59">
        <w:rPr>
          <w:i/>
          <w:color w:val="000000"/>
        </w:rPr>
        <w:t>SRS-ResourceSet</w:t>
      </w:r>
      <w:r w:rsidRPr="00DE7B59">
        <w:rPr>
          <w:color w:val="000000"/>
        </w:rPr>
        <w:t xml:space="preserve"> set to 'codebook' or 'noncodebook', 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and the association of the first and second SRS resource set </w:t>
      </w:r>
      <w:r w:rsidRPr="00DE7B59">
        <w:rPr>
          <w:color w:val="000000"/>
        </w:rPr>
        <w:t xml:space="preserve">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iCs/>
          <w:color w:val="000000"/>
        </w:rPr>
        <w:t>to</w:t>
      </w:r>
      <w:r w:rsidRPr="00DE7B59">
        <w:rPr>
          <w:i/>
          <w:color w:val="000000"/>
        </w:rPr>
        <w:t xml:space="preserve"> </w:t>
      </w:r>
      <w:r w:rsidRPr="00DE7B59">
        <w:t>each slot is determined as follows:</w:t>
      </w:r>
    </w:p>
    <w:p w14:paraId="0C0A43D8" w14:textId="77777777" w:rsidR="008F3B53" w:rsidRPr="00DE7B59" w:rsidRDefault="008F3B53" w:rsidP="008F3B53">
      <w:pPr>
        <w:pStyle w:val="B1"/>
        <w:rPr>
          <w:rFonts w:eastAsia="Batang"/>
        </w:rPr>
      </w:pPr>
      <w:r w:rsidRPr="00DE7B59">
        <w:t>-</w:t>
      </w:r>
      <w:r w:rsidRPr="00DE7B59">
        <w:tab/>
        <w:t xml:space="preserve">if a DCI format 0_1 or DCI format 0_2 indicates codepoint "00" for the </w:t>
      </w:r>
      <w:r w:rsidRPr="00DE7B59">
        <w:rPr>
          <w:i/>
          <w:iCs/>
        </w:rPr>
        <w:t>SRS resource set indicator</w:t>
      </w:r>
      <w:r w:rsidRPr="00DE7B59">
        <w:t xml:space="preserve">, </w:t>
      </w:r>
      <w:r w:rsidRPr="00DE7B59">
        <w:rPr>
          <w:rFonts w:eastAsia="Batang"/>
        </w:rPr>
        <w:t xml:space="preserve">the first SRS resource set is associated with all </w:t>
      </w:r>
      <w:r w:rsidRPr="00DE7B59">
        <w:t>K consecutive slots,</w:t>
      </w:r>
    </w:p>
    <w:p w14:paraId="00D9626E" w14:textId="77777777" w:rsidR="008F3B53" w:rsidRPr="00DE7B59" w:rsidRDefault="008F3B53" w:rsidP="008F3B53">
      <w:pPr>
        <w:pStyle w:val="B1"/>
        <w:rPr>
          <w:rFonts w:eastAsia="Batang"/>
        </w:rPr>
      </w:pPr>
      <w:r w:rsidRPr="00DE7B59">
        <w:t>-</w:t>
      </w:r>
      <w:r w:rsidRPr="00DE7B59">
        <w:tab/>
        <w:t xml:space="preserve">if a DCI format 0_1 or DCI format 0_2 indicates codepoint "01" for the </w:t>
      </w:r>
      <w:r w:rsidRPr="00DE7B59">
        <w:rPr>
          <w:i/>
          <w:iCs/>
        </w:rPr>
        <w:t>SRS resource set indicator</w:t>
      </w:r>
      <w:r w:rsidRPr="00DE7B59">
        <w:t xml:space="preserve">, </w:t>
      </w:r>
      <w:r w:rsidRPr="00DE7B59">
        <w:rPr>
          <w:rFonts w:eastAsia="Batang"/>
        </w:rPr>
        <w:t xml:space="preserve">the second SRS resource set is associated with all </w:t>
      </w:r>
      <w:r w:rsidRPr="00DE7B59">
        <w:t>K consecutive slots,</w:t>
      </w:r>
    </w:p>
    <w:p w14:paraId="2EA1C8D7" w14:textId="77777777" w:rsidR="008F3B53" w:rsidRPr="00DE7B59" w:rsidRDefault="008F3B53" w:rsidP="008F3B53">
      <w:pPr>
        <w:pStyle w:val="B1"/>
        <w:rPr>
          <w:rFonts w:eastAsia="Batang"/>
        </w:rPr>
      </w:pPr>
      <w:r w:rsidRPr="00DE7B59">
        <w:t>-</w:t>
      </w:r>
      <w:r w:rsidRPr="00DE7B59">
        <w:tab/>
        <w:t xml:space="preserve">if a DCI format 0_1 or DCI format 0_2 indicates codepoint "10" for the </w:t>
      </w:r>
      <w:r w:rsidRPr="00DE7B59">
        <w:rPr>
          <w:i/>
          <w:iCs/>
        </w:rPr>
        <w:t>SRS resource set indicator</w:t>
      </w:r>
      <w:r w:rsidRPr="00DE7B59">
        <w:t xml:space="preserve">, </w:t>
      </w:r>
      <w:r w:rsidRPr="00DE7B59">
        <w:rPr>
          <w:rFonts w:eastAsia="Batang"/>
        </w:rPr>
        <w:t>the first and second SRS resource set association to K</w:t>
      </w:r>
      <w:r w:rsidRPr="00DE7B59">
        <w:t xml:space="preserve"> consecutive slots is determined as follows: </w:t>
      </w:r>
    </w:p>
    <w:p w14:paraId="0FA2A066" w14:textId="77777777" w:rsidR="008F3B53" w:rsidRPr="00DE7B59" w:rsidRDefault="008F3B53" w:rsidP="008F3B53">
      <w:pPr>
        <w:pStyle w:val="B2"/>
        <w:rPr>
          <w:rFonts w:eastAsia="Batang"/>
        </w:rPr>
      </w:pPr>
      <w:r w:rsidRPr="00DE7B59">
        <w:t>-</w:t>
      </w:r>
      <w:r w:rsidRPr="00DE7B59">
        <w:tab/>
        <w:t xml:space="preserve">When K = 2, the first and second SRS resource sets are applied to the first and second slot of 2 consecutive slots, respectively.  </w:t>
      </w:r>
    </w:p>
    <w:p w14:paraId="6CF0222F"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first and second SRS resource sets are applied to the first and second slot of K consecutive slots, respectively, and the same SRS resource set mapping pattern continues to the remaining slots of K consecutive slots. </w:t>
      </w:r>
    </w:p>
    <w:p w14:paraId="535C6550"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1AA79671" w14:textId="77777777" w:rsidR="008F3B53" w:rsidRPr="00DE7B59" w:rsidRDefault="008F3B53" w:rsidP="008F3B53">
      <w:pPr>
        <w:pStyle w:val="B1"/>
        <w:rPr>
          <w:rFonts w:eastAsia="Batang"/>
        </w:rPr>
      </w:pPr>
      <w:r w:rsidRPr="00DE7B59">
        <w:t>-</w:t>
      </w:r>
      <w:r w:rsidRPr="00DE7B59">
        <w:tab/>
        <w:t xml:space="preserve">Otherwise, a DCI format 0_1 or DCI format 0_2 indicates codepoint "11" for the </w:t>
      </w:r>
      <w:r w:rsidRPr="00DE7B59">
        <w:rPr>
          <w:i/>
          <w:iCs/>
        </w:rPr>
        <w:t>SRS resource set indicator</w:t>
      </w:r>
      <w:r w:rsidRPr="00DE7B59">
        <w:t xml:space="preserve">, and </w:t>
      </w:r>
      <w:r w:rsidRPr="00DE7B59">
        <w:rPr>
          <w:rFonts w:eastAsia="Batang"/>
        </w:rPr>
        <w:t>the first and second SRS resource set association to K</w:t>
      </w:r>
      <w:r w:rsidRPr="00DE7B59">
        <w:t xml:space="preserve"> consecutive slots is determined as follows, </w:t>
      </w:r>
    </w:p>
    <w:p w14:paraId="2A432181" w14:textId="77777777" w:rsidR="008F3B53" w:rsidRPr="00DE7B59" w:rsidRDefault="008F3B53" w:rsidP="008F3B53">
      <w:pPr>
        <w:pStyle w:val="B2"/>
        <w:rPr>
          <w:rFonts w:eastAsia="Batang"/>
        </w:rPr>
      </w:pPr>
      <w:r w:rsidRPr="00DE7B59">
        <w:t>-</w:t>
      </w:r>
      <w:r w:rsidRPr="00DE7B59">
        <w:tab/>
        <w:t xml:space="preserve">When K = 2, the second and first SRS resource set are applied to the first and second slot of 2 consecutive slots, respectively.  </w:t>
      </w:r>
    </w:p>
    <w:p w14:paraId="6C690B08"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second and first SRS resource sets are applied to the first and second slot of K consecutive slots, respectively, and the same SRS resource set mapping pattern continues to the remaining slots of the K consecutive slots. </w:t>
      </w:r>
    </w:p>
    <w:p w14:paraId="14D92274" w14:textId="77777777" w:rsidR="008F3B53" w:rsidRPr="00DE7B59" w:rsidRDefault="008F3B53" w:rsidP="008F3B53">
      <w:pPr>
        <w:pStyle w:val="B2"/>
        <w:rPr>
          <w:rFonts w:eastAsia="Batang"/>
          <w:lang w:eastAsia="x-none"/>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690B6905" w14:textId="77777777" w:rsidR="008F3B53" w:rsidRPr="00DE7B59" w:rsidRDefault="008F3B53" w:rsidP="008F3B53">
      <w:r w:rsidRPr="00DE7B59">
        <w:t xml:space="preserve">For PUSCH repetition Type B, when two SRS resource sets are configured in </w:t>
      </w:r>
      <w:r w:rsidRPr="00DE7B59">
        <w:rPr>
          <w:i/>
        </w:rPr>
        <w:t>srs-ResourceSetToAddModList</w:t>
      </w:r>
      <w:r w:rsidRPr="00DE7B59">
        <w:t xml:space="preserve"> or </w:t>
      </w:r>
      <w:r w:rsidRPr="00DE7B59">
        <w:rPr>
          <w:i/>
        </w:rPr>
        <w:t xml:space="preserve">srs-ResourceSetToAddModListDCI-0-2 </w:t>
      </w:r>
      <w:r w:rsidRPr="00DE7B59">
        <w:t xml:space="preserve">with higher layer parameter </w:t>
      </w:r>
      <w:r w:rsidRPr="00DE7B59">
        <w:rPr>
          <w:i/>
        </w:rPr>
        <w:t xml:space="preserve">usage </w:t>
      </w:r>
      <w:r w:rsidRPr="00DE7B59">
        <w:t xml:space="preserve">in </w:t>
      </w:r>
      <w:r w:rsidRPr="00DE7B59">
        <w:rPr>
          <w:i/>
        </w:rPr>
        <w:t>SRS-ResourceSet</w:t>
      </w:r>
      <w:r w:rsidRPr="00DE7B59">
        <w:t xml:space="preserve"> set to 'codebook' or 'noncodebook', the SRS resource set association to nominal PUSCH repetitions follows the same method as SRS resource set association to slots in PUSCH Type A repetition by considering nominal repetitions instead of slots. </w:t>
      </w:r>
    </w:p>
    <w:p w14:paraId="75C8DD73" w14:textId="2A970284" w:rsidR="008F3B53" w:rsidRPr="00DE7B59" w:rsidRDefault="008F3B53" w:rsidP="008F3B53">
      <w:pPr>
        <w:rPr>
          <w:rFonts w:eastAsia="PMingLiU"/>
        </w:rPr>
      </w:pPr>
      <w:r w:rsidRPr="00DE7B59">
        <w:t xml:space="preserve">For both PUSCH repetition Type A and PUSCH repetition Type B, when a DCI format 0_1 or DCI format 0_2 indicates codepoint "10" or "11" for the </w:t>
      </w:r>
      <w:r w:rsidRPr="00DE7B59">
        <w:rPr>
          <w:i/>
          <w:iCs/>
        </w:rPr>
        <w:t>SRS resource set indicator</w:t>
      </w:r>
      <w:r w:rsidRPr="00DE7B59">
        <w:t xml:space="preserve">, the redundancy version to be applied on the </w:t>
      </w:r>
      <w:r w:rsidRPr="00DE7B59">
        <w:rPr>
          <w:i/>
        </w:rPr>
        <w:t>n</w:t>
      </w:r>
      <w:r w:rsidRPr="00DE7B59">
        <w:t>th transmission occasion (for PUSCH repetition Type A) of the TB, where n = 0, 1, …</w:t>
      </w:r>
      <w:r w:rsidRPr="00DE7B59">
        <w:rPr>
          <w:i/>
        </w:rPr>
        <w:t xml:space="preserve"> K</w:t>
      </w:r>
      <w:r w:rsidRPr="00DE7B59">
        <w:t xml:space="preserve">-1, or </w:t>
      </w:r>
      <w:r w:rsidRPr="00DE7B59">
        <w:rPr>
          <w:i/>
        </w:rPr>
        <w:t>n</w:t>
      </w:r>
      <w:r w:rsidRPr="00DE7B59">
        <w:t xml:space="preserve">th actual repetition (for PUSCH repetition Type B, with the counting including the actual repetitions that are omitted) is determined according to Table 6.1.2.1-2 and Table 6.1.2.1-3. </w:t>
      </w:r>
      <w:r w:rsidRPr="00DE7B59">
        <w:rPr>
          <w:lang w:eastAsia="x-none"/>
        </w:rPr>
        <w:t xml:space="preserve">For all PUSCH repetitions </w:t>
      </w:r>
      <w:r w:rsidRPr="00DE7B59">
        <w:rPr>
          <w:rFonts w:eastAsia="PMingLiU"/>
        </w:rPr>
        <w:t>associated</w:t>
      </w:r>
      <w:r w:rsidRPr="00DE7B59">
        <w:rPr>
          <w:lang w:eastAsia="x-none"/>
        </w:rPr>
        <w:t xml:space="preserve"> with the SRS resource set of the first transmission occasion or actual repetition, t</w:t>
      </w:r>
      <w:r w:rsidRPr="00DE7B59">
        <w:t>he redundancy version to be applied is derived according to Table 6.1.2.1-2</w:t>
      </w:r>
      <w:r w:rsidRPr="00DE7B59">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DE7B59">
        <w:rPr>
          <w:lang w:eastAsia="x-none"/>
        </w:rPr>
        <w:t xml:space="preserve">PUSCH transmission occasions or actual repetitions that are </w:t>
      </w:r>
      <w:r w:rsidRPr="00DE7B59">
        <w:rPr>
          <w:rFonts w:eastAsia="PMingLiU"/>
        </w:rPr>
        <w:t xml:space="preserve">associated </w:t>
      </w:r>
      <w:r w:rsidRPr="00DE7B59">
        <w:rPr>
          <w:lang w:eastAsia="x-none"/>
        </w:rPr>
        <w:t>with an SRS resource set other than the SRS resource set of the first transmission occasion or actual repetition</w:t>
      </w:r>
      <w:r w:rsidRPr="00DE7B59">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DE7B59">
        <w:t xml:space="preserve">is configured by higher layer parameter </w:t>
      </w:r>
      <w:r w:rsidRPr="00DE7B59">
        <w:rPr>
          <w:i/>
        </w:rPr>
        <w:t>sequenceOffsetforRV</w:t>
      </w:r>
      <w:r w:rsidRPr="00DE7B59">
        <w:t xml:space="preserve"> in </w:t>
      </w:r>
      <w:r w:rsidRPr="00DE7B59">
        <w:rPr>
          <w:i/>
          <w:iCs/>
        </w:rPr>
        <w:t>PUSCH-Config</w:t>
      </w:r>
      <w:r w:rsidRPr="00DE7B59">
        <w:t xml:space="preserve"> and</w:t>
      </w:r>
      <w:r w:rsidRPr="00DE7B59">
        <w:rPr>
          <w:rFonts w:eastAsia="PMingLiU"/>
        </w:rPr>
        <w:t xml:space="preserve"> </w:t>
      </w:r>
      <m:oMath>
        <m:r>
          <w:rPr>
            <w:rFonts w:ascii="Cambria Math" w:eastAsia="PMingLiU" w:hAnsi="Cambria Math"/>
          </w:rPr>
          <m:t>n</m:t>
        </m:r>
      </m:oMath>
      <w:r w:rsidRPr="00DE7B59">
        <w:rPr>
          <w:rFonts w:eastAsia="PMingLiU"/>
        </w:rPr>
        <w:t xml:space="preserve"> is counted only considering PUSCH transmission occasions or actual repetitions that are not associated with the SRS resource set of the first transmission occasion or actual repetition.</w:t>
      </w:r>
    </w:p>
    <w:p w14:paraId="35E46F8D" w14:textId="77777777" w:rsidR="008F3B53" w:rsidRPr="00DE7B59" w:rsidRDefault="008F3B53" w:rsidP="008F3B53">
      <w:pPr>
        <w:pStyle w:val="TH"/>
        <w:rPr>
          <w:color w:val="000000"/>
        </w:rPr>
      </w:pPr>
      <w:r w:rsidRPr="00DE7B59">
        <w:rPr>
          <w:color w:val="000000"/>
        </w:rPr>
        <w:t>Table 6.1.2.1-3: App</w:t>
      </w:r>
      <w:r w:rsidRPr="00DE7B59">
        <w:rPr>
          <w:rFonts w:cs="Arial"/>
          <w:color w:val="000000"/>
        </w:rPr>
        <w:t xml:space="preserve">lied redundancy version for </w:t>
      </w:r>
      <w:r w:rsidRPr="00DE7B59">
        <w:rPr>
          <w:rFonts w:eastAsia="PMingLiU" w:cs="Arial"/>
        </w:rPr>
        <w:t xml:space="preserve">the other SRS resource set (SRS resource set not associated with the first transmission occasion or actual repetition) </w:t>
      </w:r>
      <w:r w:rsidRPr="00DE7B59">
        <w:rPr>
          <w:rFonts w:cs="Arial"/>
          <w:color w:val="000000"/>
        </w:rPr>
        <w:t xml:space="preserve">when </w:t>
      </w:r>
      <w:r w:rsidRPr="00DE7B59">
        <w:rPr>
          <w:i/>
        </w:rPr>
        <w:t>sequenceOffsetforRV</w:t>
      </w:r>
      <w:r w:rsidRPr="00DE7B59">
        <w:rPr>
          <w:rFonts w:ascii="Times New Roman" w:eastAsia="PMingLiU" w:hAnsi="Times New Roman"/>
        </w:rPr>
        <w:t xml:space="preserve"> </w:t>
      </w:r>
      <w:r w:rsidRPr="00DE7B59">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F3B53" w:rsidRPr="00DE7B59" w14:paraId="096DBC68" w14:textId="77777777" w:rsidTr="00B734C2">
        <w:tc>
          <w:tcPr>
            <w:tcW w:w="2263" w:type="dxa"/>
            <w:vMerge w:val="restart"/>
          </w:tcPr>
          <w:p w14:paraId="179847EC" w14:textId="77777777" w:rsidR="008F3B53" w:rsidRPr="00DE7B59" w:rsidRDefault="008F3B53"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Pr>
          <w:p w14:paraId="480BD817" w14:textId="77777777" w:rsidR="008F3B53" w:rsidRPr="00DE7B59" w:rsidRDefault="008F3B53"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 </w:t>
            </w:r>
          </w:p>
        </w:tc>
      </w:tr>
      <w:tr w:rsidR="008F3B53" w:rsidRPr="00DE7B59" w14:paraId="0C82A0F0" w14:textId="77777777" w:rsidTr="00B734C2">
        <w:tc>
          <w:tcPr>
            <w:tcW w:w="2263" w:type="dxa"/>
            <w:vMerge/>
          </w:tcPr>
          <w:p w14:paraId="51E19149" w14:textId="77777777" w:rsidR="008F3B53" w:rsidRPr="00DE7B59" w:rsidRDefault="008F3B53" w:rsidP="00B734C2">
            <w:pPr>
              <w:pStyle w:val="TAH"/>
              <w:rPr>
                <w:rFonts w:eastAsia="Batang"/>
                <w:color w:val="000000"/>
              </w:rPr>
            </w:pPr>
          </w:p>
        </w:tc>
        <w:tc>
          <w:tcPr>
            <w:tcW w:w="1701" w:type="dxa"/>
          </w:tcPr>
          <w:p w14:paraId="558F7D80"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0</w:t>
            </w:r>
          </w:p>
        </w:tc>
        <w:tc>
          <w:tcPr>
            <w:tcW w:w="1701" w:type="dxa"/>
          </w:tcPr>
          <w:p w14:paraId="7CCE8B7C"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1</w:t>
            </w:r>
          </w:p>
        </w:tc>
        <w:tc>
          <w:tcPr>
            <w:tcW w:w="1701" w:type="dxa"/>
          </w:tcPr>
          <w:p w14:paraId="1ACA1B25"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2</w:t>
            </w:r>
          </w:p>
        </w:tc>
        <w:tc>
          <w:tcPr>
            <w:tcW w:w="1701" w:type="dxa"/>
          </w:tcPr>
          <w:p w14:paraId="56802119"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3</w:t>
            </w:r>
          </w:p>
        </w:tc>
      </w:tr>
      <w:tr w:rsidR="008F3B53" w:rsidRPr="00DE7B59" w14:paraId="1EE9C301" w14:textId="77777777" w:rsidTr="00B734C2">
        <w:tc>
          <w:tcPr>
            <w:tcW w:w="2263" w:type="dxa"/>
          </w:tcPr>
          <w:p w14:paraId="0A64DD66"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0</m:t>
                </m:r>
              </m:oMath>
            </m:oMathPara>
          </w:p>
        </w:tc>
        <w:tc>
          <w:tcPr>
            <w:tcW w:w="1701" w:type="dxa"/>
          </w:tcPr>
          <w:p w14:paraId="5A8E4D19"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0309705"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31E539E"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D7A7BBC"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57A24184" w14:textId="77777777" w:rsidTr="00B734C2">
        <w:tc>
          <w:tcPr>
            <w:tcW w:w="2263" w:type="dxa"/>
          </w:tcPr>
          <w:p w14:paraId="08EAB078"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2</m:t>
                </m:r>
              </m:oMath>
            </m:oMathPara>
          </w:p>
        </w:tc>
        <w:tc>
          <w:tcPr>
            <w:tcW w:w="1701" w:type="dxa"/>
          </w:tcPr>
          <w:p w14:paraId="2E809A6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6B10F3B"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1A216CA"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250FA61"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58A310D6" w14:textId="77777777" w:rsidTr="00B734C2">
        <w:tc>
          <w:tcPr>
            <w:tcW w:w="2263" w:type="dxa"/>
          </w:tcPr>
          <w:p w14:paraId="06B83C79"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3</m:t>
                </m:r>
              </m:oMath>
            </m:oMathPara>
          </w:p>
        </w:tc>
        <w:tc>
          <w:tcPr>
            <w:tcW w:w="1701" w:type="dxa"/>
          </w:tcPr>
          <w:p w14:paraId="64F4A76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8C7E6A7"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47E85747"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7692AFE"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2B9AAB4B" w14:textId="77777777" w:rsidTr="00B734C2">
        <w:tc>
          <w:tcPr>
            <w:tcW w:w="2263" w:type="dxa"/>
          </w:tcPr>
          <w:p w14:paraId="02C9D549" w14:textId="77777777" w:rsidR="008F3B53" w:rsidRPr="00DE7B59" w:rsidRDefault="008F3B53" w:rsidP="004263C1">
            <w:pPr>
              <w:pStyle w:val="TAC"/>
              <w:rPr>
                <w:rFonts w:eastAsia="Batang"/>
                <w:color w:val="000000"/>
              </w:rPr>
            </w:pPr>
            <m:oMathPara>
              <m:oMath>
                <m:r>
                  <m:rPr>
                    <m:sty m:val="p"/>
                  </m:rPr>
                  <w:rPr>
                    <w:rFonts w:ascii="Cambria Math" w:eastAsia="Batang" w:hAnsi="Cambria Math"/>
                    <w:color w:val="000000"/>
                  </w:rPr>
                  <m:t>1</m:t>
                </m:r>
              </m:oMath>
            </m:oMathPara>
          </w:p>
        </w:tc>
        <w:tc>
          <w:tcPr>
            <w:tcW w:w="1701" w:type="dxa"/>
          </w:tcPr>
          <w:p w14:paraId="14080872"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338B65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1B8DA11"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B926E35"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67AA2406" w14:textId="77777777" w:rsidR="008F3B53" w:rsidRPr="00DE7B59" w:rsidRDefault="008F3B53" w:rsidP="008F3B53"/>
    <w:p w14:paraId="0534FAD6" w14:textId="77777777" w:rsidR="008F3B53" w:rsidRPr="00DE7B59" w:rsidRDefault="008F3B53" w:rsidP="008F3B53">
      <w:pPr>
        <w:rPr>
          <w:lang w:eastAsia="sv-SE"/>
        </w:rPr>
      </w:pPr>
      <w:r w:rsidRPr="00DE7B59">
        <w:rPr>
          <w:lang w:eastAsia="sv-SE"/>
        </w:rPr>
        <w:t>[TS 38.213, clause 7.1]</w:t>
      </w:r>
    </w:p>
    <w:p w14:paraId="5C87927F" w14:textId="77777777" w:rsidR="008F3B53" w:rsidRPr="00DE7B59" w:rsidRDefault="008F3B53" w:rsidP="008F3B53">
      <w:pPr>
        <w:pStyle w:val="B2"/>
        <w:rPr>
          <w:lang w:eastAsia="zh-CN"/>
        </w:rPr>
      </w:pPr>
      <w:r w:rsidRPr="00DE7B59">
        <w:t>-</w:t>
      </w:r>
      <w:r w:rsidRPr="00DE7B59">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is provided by </w:t>
      </w:r>
      <w:r w:rsidRPr="00DE7B59">
        <w:rPr>
          <w:i/>
        </w:rPr>
        <w:t xml:space="preserve">p0-NominalWithGrant, </w:t>
      </w:r>
      <w:r w:rsidRPr="00DE7B59">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DE7B59">
        <w:t xml:space="preserve"> if </w:t>
      </w:r>
      <w:r w:rsidRPr="00DE7B59">
        <w:rPr>
          <w:i/>
        </w:rPr>
        <w:t>p0-NominalWith</w:t>
      </w:r>
      <w:r w:rsidRPr="00DE7B59" w:rsidDel="003D475F">
        <w:rPr>
          <w:i/>
        </w:rPr>
        <w:t>Grant</w:t>
      </w:r>
      <w:r w:rsidRPr="00DE7B59">
        <w:t xml:space="preserve"> is not provided, for each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r w:rsidRPr="00DE7B59">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DE7B59">
        <w:t xml:space="preserve">values are provided by a set of </w:t>
      </w:r>
      <w:r w:rsidRPr="00DE7B59">
        <w:rPr>
          <w:i/>
        </w:rPr>
        <w:t>p0</w:t>
      </w:r>
      <w:r w:rsidRPr="00DE7B59" w:rsidDel="000E4EAF">
        <w:rPr>
          <w:i/>
        </w:rPr>
        <w:t xml:space="preserve"> </w:t>
      </w:r>
      <w:r w:rsidRPr="00DE7B59">
        <w:t xml:space="preserve">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580BF929" w14:textId="77777777" w:rsidR="008F3B53" w:rsidRPr="00DE7B59" w:rsidRDefault="008F3B53" w:rsidP="008F3B53">
      <w:pPr>
        <w:pStyle w:val="B3"/>
      </w:pPr>
      <w:r w:rsidRPr="00DE7B59">
        <w:rPr>
          <w:lang w:eastAsia="zh-CN"/>
        </w:rPr>
        <w:t>-</w:t>
      </w:r>
      <w:r w:rsidRPr="00DE7B59">
        <w:rPr>
          <w:lang w:eastAsia="zh-CN"/>
        </w:rPr>
        <w:tab/>
        <w:t xml:space="preserve">If the UE is provided by </w:t>
      </w:r>
      <w:r w:rsidRPr="00DE7B59">
        <w:rPr>
          <w:i/>
        </w:rPr>
        <w:t>SRI-PUSCH-PowerControl</w:t>
      </w:r>
      <w:r w:rsidRPr="00DE7B59">
        <w:t xml:space="preserve"> more than one values of </w:t>
      </w:r>
      <w:r w:rsidRPr="00DE7B59">
        <w:rPr>
          <w:i/>
        </w:rPr>
        <w:t>p0-PUSCH-AlphaSetId</w:t>
      </w:r>
      <w:r w:rsidRPr="00DE7B59">
        <w:t xml:space="preserve"> and if a DCI format scheduling the PUSCH transmission includes an SRI field,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in the DCI format [5, TS 38.212]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 that is mapped to the SRI field value. </w:t>
      </w:r>
      <w:r w:rsidRPr="00DE7B59">
        <w:rPr>
          <w:lang w:eastAsia="zh-CN"/>
        </w:rPr>
        <w:t>I</w:t>
      </w:r>
      <w:r w:rsidRPr="00DE7B59">
        <w:t xml:space="preserve">f </w:t>
      </w:r>
      <w:r w:rsidRPr="00DE7B59">
        <w:rPr>
          <w:lang w:eastAsia="zh-CN"/>
        </w:rPr>
        <w:t xml:space="preserve">the UE is provided by </w:t>
      </w:r>
      <w:r w:rsidRPr="00DE7B59">
        <w:rPr>
          <w:i/>
        </w:rPr>
        <w:t>SRI-PUSCH-PowerControl</w:t>
      </w:r>
      <w:r w:rsidRPr="00DE7B59">
        <w:t xml:space="preserve"> more than one values of </w:t>
      </w:r>
      <w:r w:rsidRPr="00DE7B59">
        <w:rPr>
          <w:i/>
        </w:rPr>
        <w:t>p0-PUSCH-AlphaSetId</w:t>
      </w:r>
      <w:r w:rsidRPr="00DE7B59">
        <w:t xml:space="preserve"> </w:t>
      </w:r>
    </w:p>
    <w:p w14:paraId="5E6290BB" w14:textId="77777777" w:rsidR="008F3B53" w:rsidRPr="00DE7B59" w:rsidRDefault="008F3B53" w:rsidP="008F3B53">
      <w:pPr>
        <w:pStyle w:val="B4"/>
        <w:ind w:left="1420"/>
      </w:pPr>
      <w:r w:rsidRPr="00DE7B59">
        <w:t>-</w:t>
      </w:r>
      <w:r w:rsidRPr="00DE7B59">
        <w:tab/>
        <w:t xml:space="preserve">if the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 'codebook'</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two SRI fields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values that are mapped to the values of the first and second SRI fields, respectively.</w:t>
      </w:r>
    </w:p>
    <w:p w14:paraId="065732EC" w14:textId="77777777" w:rsidR="008F3B53" w:rsidRPr="00DE7B59" w:rsidRDefault="008F3B53" w:rsidP="008F3B53">
      <w:pPr>
        <w:pStyle w:val="B3"/>
      </w:pPr>
      <w:r w:rsidRPr="00DE7B59">
        <w:rPr>
          <w:lang w:eastAsia="zh-CN"/>
        </w:rPr>
        <w:t>…</w:t>
      </w:r>
    </w:p>
    <w:p w14:paraId="5A494B2B" w14:textId="77777777" w:rsidR="008F3B53" w:rsidRPr="00DE7B59" w:rsidRDefault="008F3B53" w:rsidP="008F3B53">
      <w:pPr>
        <w:pStyle w:val="B1"/>
      </w:pPr>
      <w:r w:rsidRPr="00DE7B59">
        <w:rPr>
          <w:rFonts w:eastAsia="Malgun Gothic"/>
        </w:rPr>
        <w:t>-</w:t>
      </w:r>
      <w:r w:rsidRPr="00DE7B59">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48D59CBE" w14:textId="77777777" w:rsidR="008F3B53" w:rsidRPr="00DE7B59" w:rsidRDefault="008F3B53" w:rsidP="008F3B53">
      <w:pPr>
        <w:pStyle w:val="B2"/>
        <w:rPr>
          <w:lang w:eastAsia="zh-CN"/>
        </w:rPr>
      </w:pPr>
      <w:r w:rsidRPr="00DE7B59">
        <w:rPr>
          <w:lang w:eastAsia="zh-CN"/>
        </w:rPr>
        <w:t>…</w:t>
      </w:r>
    </w:p>
    <w:p w14:paraId="45EB02FC" w14:textId="77777777" w:rsidR="008F3B53" w:rsidRPr="00DE7B59" w:rsidRDefault="008F3B53" w:rsidP="008F3B53">
      <w:pPr>
        <w:pStyle w:val="B2"/>
      </w:pPr>
      <w:r w:rsidRPr="00DE7B59">
        <w:t>-</w:t>
      </w:r>
      <w:r w:rsidRPr="00DE7B59">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values are provided by a set of </w:t>
      </w:r>
      <w:r w:rsidRPr="00DE7B59">
        <w:rPr>
          <w:i/>
        </w:rPr>
        <w:t>alpha</w:t>
      </w:r>
      <w:r w:rsidRPr="00DE7B59">
        <w:t xml:space="preserve"> 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63DE4ED8" w14:textId="77777777" w:rsidR="008F3B53" w:rsidRPr="00DE7B59" w:rsidRDefault="008F3B53" w:rsidP="008F3B53">
      <w:pPr>
        <w:pStyle w:val="B3"/>
        <w:rPr>
          <w:lang w:eastAsia="zh-CN"/>
        </w:rPr>
      </w:pPr>
      <w:r w:rsidRPr="00DE7B59">
        <w:rPr>
          <w:lang w:eastAsia="zh-CN"/>
        </w:rPr>
        <w:t>-</w:t>
      </w:r>
      <w:r w:rsidRPr="00DE7B59">
        <w:rPr>
          <w:lang w:eastAsia="zh-CN"/>
        </w:rPr>
        <w:tab/>
        <w:t xml:space="preserve">If the UE is provided </w:t>
      </w:r>
      <w:r w:rsidRPr="00DE7B59">
        <w:rPr>
          <w:i/>
        </w:rPr>
        <w:t>SRI-PUSCH-PowerControl</w:t>
      </w:r>
      <w:r w:rsidRPr="00DE7B59">
        <w:t xml:space="preserve"> and more than one values of </w:t>
      </w:r>
      <w:r w:rsidRPr="00DE7B59">
        <w:rPr>
          <w:i/>
        </w:rPr>
        <w:t>p0-PUSCH-AlphaSetId</w:t>
      </w:r>
      <w:r w:rsidRPr="00DE7B59">
        <w:rPr>
          <w:iCs/>
        </w:rPr>
        <w:t xml:space="preserve"> in </w:t>
      </w:r>
      <w:r w:rsidRPr="00DE7B59">
        <w:rPr>
          <w:i/>
        </w:rPr>
        <w:t>p0-AlphaSets</w:t>
      </w:r>
      <w:r w:rsidRPr="00DE7B59">
        <w:t>,</w:t>
      </w:r>
    </w:p>
    <w:p w14:paraId="62839161" w14:textId="77777777" w:rsidR="008F3B53" w:rsidRPr="00DE7B59" w:rsidRDefault="008F3B53" w:rsidP="008F3B53">
      <w:pPr>
        <w:pStyle w:val="B4"/>
        <w:rPr>
          <w:iCs/>
        </w:rPr>
      </w:pPr>
      <w:r w:rsidRPr="00DE7B59">
        <w:rPr>
          <w:lang w:eastAsia="zh-CN"/>
        </w:rPr>
        <w:t>-</w:t>
      </w:r>
      <w:r w:rsidRPr="00DE7B59">
        <w:rPr>
          <w:lang w:eastAsia="zh-CN"/>
        </w:rPr>
        <w:tab/>
        <w:t xml:space="preserve">if </w:t>
      </w:r>
      <w:r w:rsidRPr="00DE7B59">
        <w:t xml:space="preserve">a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the UE obtains a mapping from </w:t>
      </w:r>
      <w:r w:rsidRPr="00DE7B59">
        <w:rPr>
          <w:i/>
        </w:rPr>
        <w:t>sri-PUSCH-PowerControlId</w:t>
      </w:r>
      <w:r w:rsidRPr="00DE7B59">
        <w:rPr>
          <w:iCs/>
        </w:rPr>
        <w:t xml:space="preserve"> in </w:t>
      </w:r>
      <w:r w:rsidRPr="00DE7B59">
        <w:rPr>
          <w:i/>
        </w:rPr>
        <w:t>SRI-PUSCH-PowerControl</w:t>
      </w:r>
      <w:r w:rsidRPr="00DE7B59">
        <w:rPr>
          <w:iCs/>
        </w:rPr>
        <w:t xml:space="preserve"> between a set of values for </w:t>
      </w:r>
    </w:p>
    <w:p w14:paraId="6C6D1911" w14:textId="77777777" w:rsidR="008F3B53" w:rsidRPr="00DE7B59" w:rsidRDefault="008F3B53" w:rsidP="008F3B53">
      <w:pPr>
        <w:pStyle w:val="B5"/>
      </w:pPr>
      <w:r w:rsidRPr="00DE7B59">
        <w:t>-</w:t>
      </w:r>
      <w:r w:rsidRPr="00DE7B59">
        <w:tab/>
        <w:t xml:space="preserve">the two SRI fields and a set of indexes provided by </w:t>
      </w:r>
      <w:r w:rsidRPr="00DE7B59">
        <w:rPr>
          <w:i/>
        </w:rPr>
        <w:t>P0-PUSCH-AlphaSetId</w:t>
      </w:r>
      <w:r w:rsidRPr="00DE7B59">
        <w:t xml:space="preserve"> that map to </w:t>
      </w:r>
      <w:r w:rsidRPr="00DE7B59">
        <w:rPr>
          <w:i/>
        </w:rPr>
        <w:t>P0-PUSCH-AlphaSet</w:t>
      </w:r>
      <w:r w:rsidRPr="00DE7B59">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from the </w:t>
      </w:r>
      <w:r w:rsidRPr="00DE7B59">
        <w:rPr>
          <w:i/>
        </w:rPr>
        <w:t>P0-PUSCH-AlphaSetID</w:t>
      </w:r>
      <w:r w:rsidRPr="00DE7B59">
        <w:t xml:space="preserve"> values that are mapped to the values of the first and second SRI field values, respectively.</w:t>
      </w:r>
    </w:p>
    <w:p w14:paraId="3067916B" w14:textId="77777777" w:rsidR="008F3B53" w:rsidRPr="00DE7B59" w:rsidRDefault="008F3B53" w:rsidP="008F3B53">
      <w:pPr>
        <w:pStyle w:val="B4"/>
      </w:pPr>
      <w:r w:rsidRPr="00DE7B59">
        <w:rPr>
          <w:lang w:eastAsia="zh-CN"/>
        </w:rPr>
        <w:t>…</w:t>
      </w:r>
    </w:p>
    <w:p w14:paraId="1042939C" w14:textId="77777777" w:rsidR="008F3B53" w:rsidRPr="00DE7B59" w:rsidRDefault="008F3B53" w:rsidP="008F3B53">
      <w:pPr>
        <w:pStyle w:val="B1"/>
      </w:pPr>
      <w:r w:rsidRPr="00DE7B59">
        <w:t>-</w:t>
      </w:r>
      <w:r w:rsidRPr="00DE7B59">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E7B59">
        <w:t xml:space="preserve"> is a downlink pathloss estimate </w:t>
      </w:r>
      <w:r w:rsidRPr="00DE7B59">
        <w:rPr>
          <w:rFonts w:eastAsia="MS Mincho"/>
        </w:rPr>
        <w:t xml:space="preserve">in dB </w:t>
      </w:r>
      <w:r w:rsidRPr="00DE7B59">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iCs/>
        </w:rPr>
        <w:t xml:space="preserve"> </w:t>
      </w:r>
      <w:r w:rsidRPr="00DE7B59">
        <w:t>for the active DL BWP, as described in clause 12,</w:t>
      </w:r>
      <w:r w:rsidRPr="00DE7B59">
        <w:rPr>
          <w:iCs/>
        </w:rPr>
        <w:t xml:space="preserve"> of carrier </w:t>
      </w:r>
      <m:oMath>
        <m:r>
          <w:rPr>
            <w:rFonts w:ascii="Cambria Math" w:eastAsia="MS Mincho" w:hAnsi="Cambria Math"/>
          </w:rPr>
          <m:t>f</m:t>
        </m:r>
      </m:oMath>
      <w:r w:rsidRPr="00DE7B59">
        <w:rPr>
          <w:iCs/>
        </w:rPr>
        <w:t xml:space="preserve"> of</w:t>
      </w:r>
      <w:r w:rsidRPr="00DE7B59">
        <w:t xml:space="preserve"> serving cell </w:t>
      </w:r>
      <m:oMath>
        <m:r>
          <w:rPr>
            <w:rFonts w:ascii="Cambria Math" w:eastAsia="MS Mincho" w:hAnsi="Cambria Math"/>
          </w:rPr>
          <m:t>c</m:t>
        </m:r>
      </m:oMath>
    </w:p>
    <w:p w14:paraId="65258410" w14:textId="77777777" w:rsidR="008F3B53" w:rsidRPr="00DE7B59" w:rsidRDefault="008F3B53" w:rsidP="008F3B53">
      <w:pPr>
        <w:pStyle w:val="B2"/>
      </w:pPr>
      <w:r w:rsidRPr="00DE7B59">
        <w:t>…</w:t>
      </w:r>
    </w:p>
    <w:p w14:paraId="6B484316" w14:textId="77777777" w:rsidR="008F3B53" w:rsidRPr="00DE7B59" w:rsidRDefault="008F3B53" w:rsidP="008F3B53">
      <w:pPr>
        <w:pStyle w:val="B2"/>
      </w:pPr>
      <w:r w:rsidRPr="00DE7B59">
        <w:rPr>
          <w:lang w:eastAsia="zh-CN"/>
        </w:rPr>
        <w:t>-</w:t>
      </w:r>
      <w:r w:rsidRPr="00DE7B59">
        <w:rPr>
          <w:lang w:eastAsia="zh-CN"/>
        </w:rPr>
        <w:tab/>
        <w:t xml:space="preserve">If the UE is provided </w:t>
      </w:r>
      <w:r w:rsidRPr="00DE7B59">
        <w:rPr>
          <w:i/>
        </w:rPr>
        <w:t>SRI-PUSCH-PowerControl</w:t>
      </w:r>
      <w:r w:rsidRPr="00DE7B59">
        <w:rPr>
          <w:iCs/>
        </w:rPr>
        <w:t xml:space="preserve"> </w:t>
      </w:r>
      <w:r w:rsidRPr="00DE7B59">
        <w:t xml:space="preserve">and more than one values of </w:t>
      </w:r>
      <w:r w:rsidRPr="00DE7B59">
        <w:rPr>
          <w:i/>
        </w:rPr>
        <w:t>PUSCH-PathlossReferenceRS-Id</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or for first and second SRI fields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values for a first SRI field and values associated with a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in a DCI format scheduling the PUSCH transmission and a set of </w:t>
      </w:r>
      <w:r w:rsidRPr="00DE7B59">
        <w:rPr>
          <w:i/>
        </w:rPr>
        <w:t>PUSCH-PathlossReferenceRS-Id</w:t>
      </w:r>
      <w:r w:rsidRPr="00DE7B59">
        <w:rPr>
          <w:rFonts w:eastAsia="MS Mincho"/>
        </w:rPr>
        <w:t xml:space="preserve"> values</w:t>
      </w:r>
      <w:r w:rsidRPr="00DE7B59">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 xml:space="preserve">, or </w:t>
      </w:r>
      <w:r w:rsidRPr="00DE7B59">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w:t>
      </w:r>
      <w:r w:rsidRPr="00DE7B59">
        <w:rPr>
          <w:iCs/>
        </w:rPr>
        <w:t xml:space="preserve"> </w:t>
      </w:r>
      <w:r w:rsidRPr="00DE7B59">
        <w:t xml:space="preserve">from the value of </w:t>
      </w:r>
      <w:r w:rsidRPr="00DE7B59">
        <w:rPr>
          <w:rFonts w:eastAsia="MS Mincho"/>
          <w:i/>
        </w:rPr>
        <w:t>PUSCH-PathlossReferenceRS-Id</w:t>
      </w:r>
      <w:r w:rsidRPr="00DE7B59">
        <w:rPr>
          <w:rFonts w:eastAsia="MS Mincho"/>
        </w:rPr>
        <w:t xml:space="preserve"> </w:t>
      </w:r>
      <w:r w:rsidRPr="00DE7B59">
        <w:t xml:space="preserve">that is mapped to the SRI field value,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and second SRI field values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SRI field value and a value associated with the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w:t>
      </w:r>
    </w:p>
    <w:p w14:paraId="4E4284B3" w14:textId="77777777" w:rsidR="008F3B53" w:rsidRPr="00DE7B59" w:rsidRDefault="008F3B53" w:rsidP="008F3B53">
      <w:pPr>
        <w:pStyle w:val="B2"/>
        <w:ind w:left="567" w:firstLine="0"/>
        <w:rPr>
          <w:i/>
          <w:iCs/>
        </w:rPr>
      </w:pPr>
      <w:r w:rsidRPr="00DE7B59">
        <w:t>where the RS resource is either on serving cell</w:t>
      </w:r>
      <w:r w:rsidRPr="00DE7B59">
        <w:rPr>
          <w:i/>
        </w:rPr>
        <w:t xml:space="preserve"> </w:t>
      </w:r>
      <m:oMath>
        <m:r>
          <w:rPr>
            <w:rFonts w:ascii="Cambria Math" w:eastAsia="MS Mincho" w:hAnsi="Cambria Math"/>
          </w:rPr>
          <m:t>c</m:t>
        </m:r>
      </m:oMath>
      <w:r w:rsidRPr="00DE7B59">
        <w:t xml:space="preserve"> or, if provided, on a serving cell indicated by a value of </w:t>
      </w:r>
      <w:r w:rsidRPr="00DE7B59">
        <w:rPr>
          <w:i/>
          <w:iCs/>
        </w:rPr>
        <w:t>pathlossReferenceLinking</w:t>
      </w:r>
    </w:p>
    <w:p w14:paraId="68E99B78" w14:textId="77777777" w:rsidR="008F3B53" w:rsidRPr="00DE7B59" w:rsidRDefault="008F3B53" w:rsidP="008F3B53">
      <w:pPr>
        <w:pStyle w:val="B1"/>
        <w:rPr>
          <w:lang w:eastAsia="zh-CN"/>
        </w:rPr>
      </w:pPr>
      <w:r w:rsidRPr="00DE7B59">
        <w:rPr>
          <w:lang w:eastAsia="zh-CN"/>
        </w:rPr>
        <w:t>…</w:t>
      </w:r>
    </w:p>
    <w:p w14:paraId="64FE3FA1" w14:textId="77777777" w:rsidR="008F3B53" w:rsidRPr="00DE7B59" w:rsidRDefault="008F3B53" w:rsidP="008F3B53">
      <w:pPr>
        <w:pStyle w:val="B1"/>
        <w:ind w:left="284" w:firstLine="0"/>
      </w:pPr>
      <w:r w:rsidRPr="00DE7B59">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DE7B59">
        <w:t xml:space="preserve"> if </w:t>
      </w:r>
      <w:r w:rsidRPr="00DE7B59">
        <w:rPr>
          <w:i/>
          <w:iCs/>
        </w:rPr>
        <w:t>twoPUSCH-PC-AdjustmentStates</w:t>
      </w:r>
      <w:r w:rsidRPr="00DE7B59">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w:t>
      </w:r>
    </w:p>
    <w:p w14:paraId="08DBF90E" w14:textId="77777777" w:rsidR="008F3B53" w:rsidRPr="00DE7B59" w:rsidRDefault="008F3B53" w:rsidP="008F3B53"/>
    <w:p w14:paraId="79EE4155" w14:textId="77777777" w:rsidR="008F3B53" w:rsidRPr="00DE7B59" w:rsidRDefault="008F3B53" w:rsidP="008F3B53">
      <w:pPr>
        <w:rPr>
          <w:lang w:eastAsia="sv-SE"/>
        </w:rPr>
      </w:pPr>
      <w:r w:rsidRPr="00DE7B59">
        <w:rPr>
          <w:lang w:eastAsia="sv-SE"/>
        </w:rPr>
        <w:t>[TS 38.212, clause 7.3.1.1.2]</w:t>
      </w:r>
    </w:p>
    <w:p w14:paraId="444D635F" w14:textId="77777777" w:rsidR="008F3B53" w:rsidRPr="00DE7B59" w:rsidRDefault="008F3B53" w:rsidP="008F3B53">
      <w:pPr>
        <w:pStyle w:val="B1"/>
      </w:pPr>
      <w:r w:rsidRPr="00DE7B59">
        <w:t>-</w:t>
      </w:r>
      <w:r w:rsidRPr="00DE7B59">
        <w:rPr>
          <w:lang w:eastAsia="zh-CN"/>
        </w:rPr>
        <w:tab/>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w:t>
      </w:r>
    </w:p>
    <w:p w14:paraId="67EA1956" w14:textId="77777777" w:rsidR="008F3B53" w:rsidRPr="00DE7B59" w:rsidRDefault="008F3B53" w:rsidP="008F3B53">
      <w:pPr>
        <w:pStyle w:val="B1"/>
        <w:rPr>
          <w:lang w:eastAsia="zh-CN"/>
        </w:rPr>
      </w:pPr>
      <w:r w:rsidRPr="00DE7B59">
        <w:t>-</w:t>
      </w:r>
      <w:r w:rsidRPr="00DE7B59">
        <w:rPr>
          <w:lang w:eastAsia="zh-CN"/>
        </w:rPr>
        <w:tab/>
        <w:t xml:space="preserve">Second </w:t>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 xml:space="preserve">] if higher layer parameter </w:t>
      </w:r>
      <w:r w:rsidRPr="00DE7B59">
        <w:rPr>
          <w:i/>
        </w:rPr>
        <w:t>SecondTPCFieldDCI-0-1</w:t>
      </w:r>
      <w:r w:rsidRPr="00DE7B59">
        <w:t xml:space="preserve"> is configured; 0 bit otherwise.</w:t>
      </w:r>
    </w:p>
    <w:p w14:paraId="1ADAF2AD" w14:textId="77777777" w:rsidR="008F3B53" w:rsidRPr="00DE7B59" w:rsidRDefault="008F3B53" w:rsidP="008F3B53">
      <w:pPr>
        <w:pStyle w:val="B1"/>
      </w:pPr>
      <w:r w:rsidRPr="00DE7B59">
        <w:t>-</w:t>
      </w:r>
      <w:r w:rsidRPr="00DE7B59">
        <w:tab/>
      </w:r>
      <w:r w:rsidRPr="00DE7B59">
        <w:rPr>
          <w:lang w:eastAsia="zh-CN"/>
        </w:rPr>
        <w:t>SRS resource set indicator</w:t>
      </w:r>
      <w:r w:rsidRPr="00DE7B59">
        <w:t xml:space="preserve"> – 0 or 2 bits</w:t>
      </w:r>
    </w:p>
    <w:p w14:paraId="5C9CA90B" w14:textId="77777777" w:rsidR="008F3B53" w:rsidRPr="00DE7B59" w:rsidRDefault="008F3B53" w:rsidP="008F3B53">
      <w:pPr>
        <w:pStyle w:val="B2"/>
      </w:pPr>
      <w:r w:rsidRPr="00DE7B59">
        <w:t>-</w:t>
      </w:r>
      <w:r w:rsidRPr="00DE7B59">
        <w:tab/>
        <w:t xml:space="preserve">2 bits according to Table 7.3.1.1.2-36 if </w:t>
      </w:r>
    </w:p>
    <w:p w14:paraId="010DEECE" w14:textId="77777777" w:rsidR="008F3B53" w:rsidRPr="00DE7B59" w:rsidRDefault="008F3B53" w:rsidP="008F3B53">
      <w:pPr>
        <w:pStyle w:val="B3"/>
        <w:rPr>
          <w:lang w:eastAsia="zh-CN"/>
        </w:rPr>
      </w:pPr>
      <w:r w:rsidRPr="00DE7B59">
        <w:rPr>
          <w:lang w:eastAsia="zh-CN"/>
        </w:rPr>
        <w:t>-</w:t>
      </w:r>
      <w:r w:rsidRPr="00DE7B59">
        <w:rPr>
          <w:lang w:eastAsia="zh-CN"/>
        </w:rPr>
        <w:tab/>
      </w:r>
      <w:r w:rsidRPr="00DE7B59">
        <w:rPr>
          <w:i/>
        </w:rPr>
        <w:t>txConfig</w:t>
      </w:r>
      <w:r w:rsidRPr="00DE7B59">
        <w:rPr>
          <w:i/>
          <w:lang w:eastAsia="zh-CN"/>
        </w:rPr>
        <w:t xml:space="preserve"> =</w:t>
      </w:r>
      <w:r w:rsidRPr="00DE7B59">
        <w:rPr>
          <w:i/>
        </w:rPr>
        <w:t xml:space="preserve"> nonCodeBook</w:t>
      </w:r>
      <w:r w:rsidRPr="00DE7B59">
        <w:rPr>
          <w:lang w:eastAsia="zh-CN"/>
        </w:rPr>
        <w:t xml:space="preserve">, and there are two SRS resource sets configured by </w:t>
      </w:r>
      <w:r w:rsidRPr="00DE7B59">
        <w:rPr>
          <w:i/>
        </w:rPr>
        <w:t xml:space="preserve">srs-ResourceSetToAddModList </w:t>
      </w:r>
      <w:r w:rsidRPr="00DE7B59">
        <w:t xml:space="preserve">and associated with </w:t>
      </w:r>
      <w:r w:rsidRPr="00DE7B59">
        <w:rPr>
          <w:lang w:eastAsia="zh-CN"/>
        </w:rPr>
        <w:t xml:space="preserve">the </w:t>
      </w:r>
      <w:r w:rsidRPr="00DE7B59">
        <w:rPr>
          <w:i/>
        </w:rPr>
        <w:t>usage</w:t>
      </w:r>
      <w:r w:rsidRPr="00DE7B59">
        <w:t xml:space="preserve"> </w:t>
      </w:r>
      <w:r w:rsidRPr="00DE7B59">
        <w:rPr>
          <w:lang w:eastAsia="zh-CN"/>
        </w:rPr>
        <w:t>of value</w:t>
      </w:r>
      <w:r w:rsidRPr="00DE7B59">
        <w:t xml:space="preserve"> '</w:t>
      </w:r>
      <w:r w:rsidRPr="00DE7B59">
        <w:rPr>
          <w:i/>
        </w:rPr>
        <w:t>nonCodeBook</w:t>
      </w:r>
      <w:r w:rsidRPr="00DE7B59">
        <w:t>', or</w:t>
      </w:r>
    </w:p>
    <w:p w14:paraId="0E8F0638" w14:textId="77777777" w:rsidR="008F3B53" w:rsidRPr="00DE7B59" w:rsidRDefault="008F3B53" w:rsidP="008F3B53">
      <w:pPr>
        <w:pStyle w:val="B1"/>
        <w:ind w:left="1134"/>
      </w:pPr>
      <w:r w:rsidRPr="00DE7B59">
        <w:rPr>
          <w:lang w:eastAsia="zh-CN"/>
        </w:rPr>
        <w:t>-</w:t>
      </w:r>
      <w:r w:rsidRPr="00DE7B59">
        <w:rPr>
          <w:lang w:eastAsia="zh-CN"/>
        </w:rPr>
        <w:tab/>
      </w:r>
      <w:r w:rsidRPr="00DE7B59">
        <w:rPr>
          <w:i/>
          <w:lang w:eastAsia="zh-CN"/>
        </w:rPr>
        <w:t>txConfig</w:t>
      </w:r>
      <w:r w:rsidRPr="00DE7B59">
        <w:rPr>
          <w:lang w:eastAsia="zh-CN"/>
        </w:rPr>
        <w:t>=</w:t>
      </w:r>
      <w:r w:rsidRPr="00DE7B59">
        <w:rPr>
          <w:i/>
          <w:lang w:eastAsia="zh-CN"/>
        </w:rPr>
        <w:t>codebook</w:t>
      </w:r>
      <w:r w:rsidRPr="00DE7B59">
        <w:rPr>
          <w:lang w:eastAsia="zh-CN"/>
        </w:rPr>
        <w:t xml:space="preserve">, and there are two SRS resource sets configured by </w:t>
      </w:r>
      <w:r w:rsidRPr="00DE7B59">
        <w:rPr>
          <w:i/>
        </w:rPr>
        <w:t>srs-ResourceSetToAddModList</w:t>
      </w:r>
      <w:r w:rsidRPr="00DE7B59">
        <w:t xml:space="preserve"> and associated with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w:t>
      </w:r>
    </w:p>
    <w:p w14:paraId="1FEE3A5C" w14:textId="77777777" w:rsidR="008F3B53" w:rsidRPr="00DE7B59" w:rsidRDefault="008F3B53" w:rsidP="008F3B53">
      <w:pPr>
        <w:pStyle w:val="B2"/>
      </w:pPr>
      <w:r w:rsidRPr="00DE7B59">
        <w:t>-</w:t>
      </w:r>
      <w:r w:rsidRPr="00DE7B59">
        <w:tab/>
        <w:t>0 bit otherwise.</w:t>
      </w:r>
    </w:p>
    <w:p w14:paraId="11419A41" w14:textId="77777777" w:rsidR="008F3B53" w:rsidRPr="00DE7B59" w:rsidRDefault="008F3B53" w:rsidP="008F3B53">
      <w:pPr>
        <w:pStyle w:val="B1"/>
        <w:rPr>
          <w:lang w:eastAsia="zh-CN"/>
        </w:rPr>
      </w:pPr>
      <w:r w:rsidRPr="00DE7B59">
        <w:t>-</w:t>
      </w:r>
      <w:r w:rsidRPr="00DE7B59">
        <w:tab/>
      </w:r>
      <w:r w:rsidRPr="00DE7B59">
        <w:rPr>
          <w:lang w:eastAsia="zh-CN"/>
        </w:rPr>
        <w:t>SRS resource indicator</w:t>
      </w:r>
      <w:r w:rsidRPr="00DE7B59">
        <w:t xml:space="preserve"> –</w:t>
      </w:r>
      <w:r w:rsidRPr="00DE7B59">
        <w:rPr>
          <w:position w:val="-34"/>
        </w:rPr>
        <w:object w:dxaOrig="2600" w:dyaOrig="800" w14:anchorId="169CFB7A">
          <v:shape id="_x0000_i1161" type="#_x0000_t75" style="width:120pt;height:36pt" o:ole="">
            <v:imagedata r:id="rId74" o:title=""/>
          </v:shape>
          <o:OLEObject Type="Embed" ProgID="Equation.3" ShapeID="_x0000_i1161" DrawAspect="Content" ObjectID="_1806324925" r:id="rId75"/>
        </w:object>
      </w:r>
      <w:r w:rsidRPr="00DE7B59">
        <w:rPr>
          <w:lang w:eastAsia="zh-CN"/>
        </w:rPr>
        <w:t xml:space="preserve"> or </w:t>
      </w:r>
      <w:r w:rsidRPr="00DE7B59">
        <w:rPr>
          <w:position w:val="-12"/>
        </w:rPr>
        <w:object w:dxaOrig="1260" w:dyaOrig="360" w14:anchorId="1F6842B3">
          <v:shape id="_x0000_i1162" type="#_x0000_t75" style="width:57.75pt;height:17.25pt" o:ole="">
            <v:imagedata r:id="rId76" o:title=""/>
          </v:shape>
          <o:OLEObject Type="Embed" ProgID="Equation.3" ShapeID="_x0000_i1162" DrawAspect="Content" ObjectID="_1806324926" r:id="rId77"/>
        </w:object>
      </w:r>
      <w:r w:rsidRPr="00DE7B59">
        <w:t xml:space="preserve"> bits</w:t>
      </w:r>
      <w:r w:rsidRPr="00DE7B59">
        <w:rPr>
          <w:lang w:eastAsia="zh-CN"/>
        </w:rPr>
        <w:t xml:space="preserve">, where </w:t>
      </w:r>
      <w:r w:rsidRPr="00DE7B59">
        <w:rPr>
          <w:position w:val="-12"/>
        </w:rPr>
        <w:object w:dxaOrig="499" w:dyaOrig="360" w14:anchorId="7DD39C86">
          <v:shape id="_x0000_i1163" type="#_x0000_t75" style="width:24pt;height:17.25pt" o:ole="">
            <v:imagedata r:id="rId78" o:title=""/>
          </v:shape>
          <o:OLEObject Type="Embed" ProgID="Equation.3" ShapeID="_x0000_i1163" DrawAspect="Content" ObjectID="_1806324927" r:id="rId79"/>
        </w:object>
      </w:r>
      <w:r w:rsidRPr="00DE7B59">
        <w:rPr>
          <w:lang w:eastAsia="zh-CN"/>
        </w:rPr>
        <w:t xml:space="preserve"> is the number of configured SRS resources </w:t>
      </w:r>
      <w:r w:rsidRPr="00DE7B59">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DE7B59">
        <w:t xml:space="preserve"> </w:t>
      </w:r>
      <w:r w:rsidRPr="00DE7B59">
        <w:rPr>
          <w:lang w:eastAsia="zh-CN"/>
        </w:rPr>
        <w:t xml:space="preserve">is the number of configured SRS resources </w:t>
      </w:r>
      <w:r w:rsidRPr="00DE7B59">
        <w:t xml:space="preserve">in the SRS resource set configured by higher layer parameter </w:t>
      </w:r>
      <w:r w:rsidRPr="00DE7B59">
        <w:rPr>
          <w:i/>
        </w:rPr>
        <w:t>srs-ResourceSetToAddModList</w:t>
      </w:r>
      <w:r w:rsidRPr="00DE7B59">
        <w:t xml:space="preserve"> and associated with </w:t>
      </w:r>
      <w:r w:rsidRPr="00DE7B59">
        <w:rPr>
          <w:lang w:eastAsia="zh-CN"/>
        </w:rPr>
        <w:t xml:space="preserve">the </w:t>
      </w:r>
      <w:r w:rsidRPr="00DE7B59">
        <w:t>higher</w:t>
      </w:r>
      <w:r w:rsidRPr="00DE7B59">
        <w:rPr>
          <w:lang w:eastAsia="zh-CN"/>
        </w:rPr>
        <w:t xml:space="preserve"> </w:t>
      </w:r>
      <w:r w:rsidRPr="00DE7B59">
        <w:t xml:space="preserve">layer parameter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 or '</w:t>
      </w:r>
      <w:r w:rsidRPr="00DE7B59">
        <w:rPr>
          <w:i/>
        </w:rPr>
        <w:t>nonCodeBook</w:t>
      </w:r>
      <w:r w:rsidRPr="00DE7B59">
        <w:t>'</w:t>
      </w:r>
      <w:r w:rsidRPr="00DE7B59">
        <w:rPr>
          <w:lang w:eastAsia="zh-CN"/>
        </w:rPr>
        <w:t xml:space="preserve">, </w:t>
      </w:r>
    </w:p>
    <w:p w14:paraId="1CC75BA3" w14:textId="77777777" w:rsidR="008F3B53" w:rsidRPr="00DE7B59" w:rsidRDefault="008F3B53" w:rsidP="008F3B53">
      <w:pPr>
        <w:pStyle w:val="B2"/>
        <w:rPr>
          <w:lang w:eastAsia="zh-CN"/>
        </w:rPr>
      </w:pPr>
      <w:r w:rsidRPr="00DE7B59">
        <w:rPr>
          <w:lang w:eastAsia="zh-CN"/>
        </w:rPr>
        <w:t>…</w:t>
      </w:r>
    </w:p>
    <w:p w14:paraId="271337E6" w14:textId="77777777" w:rsidR="008F3B53" w:rsidRPr="00DE7B59" w:rsidRDefault="008F3B53" w:rsidP="008F3B53">
      <w:pPr>
        <w:pStyle w:val="B1"/>
        <w:rPr>
          <w:lang w:eastAsia="zh-CN"/>
        </w:rPr>
      </w:pPr>
      <w:r w:rsidRPr="00DE7B59">
        <w:t>-</w:t>
      </w:r>
      <w:r w:rsidRPr="00DE7B59">
        <w:tab/>
        <w:t xml:space="preserve">Second </w:t>
      </w:r>
      <w:r w:rsidRPr="00DE7B59">
        <w:rPr>
          <w:lang w:eastAsia="zh-CN"/>
        </w:rPr>
        <w:t>SRS resource indicator</w:t>
      </w:r>
      <w:r w:rsidRPr="00DE7B59">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or</w:t>
      </w:r>
      <w:r w:rsidRPr="00DE7B59">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t xml:space="preserve"> bits</w:t>
      </w:r>
      <w:r w:rsidRPr="00DE7B59">
        <w:rPr>
          <w:lang w:eastAsia="zh-CN"/>
        </w:rPr>
        <w:t>,</w:t>
      </w:r>
    </w:p>
    <w:p w14:paraId="27542CD0" w14:textId="77777777" w:rsidR="008F3B53" w:rsidRPr="00DE7B59" w:rsidRDefault="008F3B53" w:rsidP="008F3B53">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 xml:space="preserve"> bits according to Tables 7.3.1.1.2-28/29A/30A/31A with the same number of layers indicated by SRS resource indicator field if the higher layer parameter </w:t>
      </w:r>
      <w:r w:rsidRPr="00DE7B59">
        <w:rPr>
          <w:i/>
        </w:rPr>
        <w:t>txConfig</w:t>
      </w:r>
      <w:r w:rsidRPr="00DE7B59">
        <w:rPr>
          <w:i/>
          <w:lang w:eastAsia="zh-CN"/>
        </w:rPr>
        <w:t xml:space="preserve"> = nonC</w:t>
      </w:r>
      <w:r w:rsidRPr="00DE7B59">
        <w:rPr>
          <w:i/>
          <w:lang w:eastAsia="ja-JP"/>
        </w:rPr>
        <w:t>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r w:rsidRPr="00DE7B59">
        <w:t xml:space="preserve"> </w:t>
      </w:r>
      <w:r w:rsidRPr="00DE7B59">
        <w:rPr>
          <w:lang w:eastAsia="zh-CN"/>
        </w:rPr>
        <w:t>and</w:t>
      </w:r>
    </w:p>
    <w:p w14:paraId="6347F6DF" w14:textId="77777777" w:rsidR="008F3B53" w:rsidRPr="00DE7B59" w:rsidRDefault="008F3B53" w:rsidP="008F3B53">
      <w:pPr>
        <w:pStyle w:val="B3"/>
        <w:rPr>
          <w:lang w:eastAsia="zh-CN"/>
        </w:rPr>
      </w:pPr>
      <w:r w:rsidRPr="00DE7B59">
        <w:rPr>
          <w:lang w:eastAsia="zh-CN"/>
        </w:rPr>
        <w:t>-</w:t>
      </w:r>
      <w:r w:rsidRPr="00DE7B59">
        <w:rPr>
          <w:lang w:eastAsia="zh-CN"/>
        </w:rPr>
        <w:tab/>
        <w:t xml:space="preserve">if UE supports operation with </w:t>
      </w:r>
      <w:r w:rsidRPr="00DE7B59">
        <w:rPr>
          <w:i/>
          <w:lang w:eastAsia="zh-CN"/>
        </w:rPr>
        <w:t>maxMIMO-Layers</w:t>
      </w:r>
      <w:r w:rsidRPr="00DE7B59">
        <w:rPr>
          <w:lang w:eastAsia="zh-CN"/>
        </w:rPr>
        <w:t xml:space="preserve"> and the higher layer parameter </w:t>
      </w:r>
      <w:r w:rsidRPr="00DE7B59">
        <w:rPr>
          <w:i/>
          <w:iCs/>
          <w:lang w:eastAsia="zh-CN"/>
        </w:rPr>
        <w:t xml:space="preserve">maxMIMO-Layers </w:t>
      </w:r>
      <w:r w:rsidRPr="00DE7B59">
        <w:rPr>
          <w:iCs/>
          <w:lang w:eastAsia="zh-CN"/>
        </w:rPr>
        <w:t>of</w:t>
      </w:r>
      <w:r w:rsidRPr="00DE7B59">
        <w:rPr>
          <w:i/>
          <w:iCs/>
          <w:lang w:eastAsia="zh-CN"/>
        </w:rPr>
        <w:t xml:space="preserve"> PUSCH-ServingCellConfig</w:t>
      </w:r>
      <w:r w:rsidRPr="00DE7B59">
        <w:rPr>
          <w:lang w:eastAsia="zh-CN"/>
        </w:rPr>
        <w:t xml:space="preserve"> of the serving cell is configured, </w:t>
      </w:r>
      <w:r w:rsidRPr="00DE7B59">
        <w:rPr>
          <w:i/>
          <w:lang w:eastAsia="zh-CN"/>
        </w:rPr>
        <w:t>L</w:t>
      </w:r>
      <w:r w:rsidRPr="00DE7B59">
        <w:rPr>
          <w:i/>
          <w:vertAlign w:val="subscript"/>
          <w:lang w:eastAsia="zh-CN"/>
        </w:rPr>
        <w:t>max</w:t>
      </w:r>
      <w:r w:rsidRPr="00DE7B59">
        <w:rPr>
          <w:lang w:eastAsia="zh-CN"/>
        </w:rPr>
        <w:t xml:space="preserve"> is given by that parameter </w:t>
      </w:r>
    </w:p>
    <w:p w14:paraId="5AD6C042" w14:textId="77777777" w:rsidR="008F3B53" w:rsidRPr="00DE7B59" w:rsidRDefault="008F3B53" w:rsidP="008F3B53">
      <w:pPr>
        <w:pStyle w:val="B3"/>
        <w:rPr>
          <w:lang w:eastAsia="zh-CN"/>
        </w:rPr>
      </w:pPr>
      <w:r w:rsidRPr="00DE7B59">
        <w:rPr>
          <w:lang w:eastAsia="zh-CN"/>
        </w:rPr>
        <w:t>-</w:t>
      </w:r>
      <w:r w:rsidRPr="00DE7B59">
        <w:rPr>
          <w:lang w:eastAsia="zh-CN"/>
        </w:rPr>
        <w:tab/>
        <w:t xml:space="preserve">otherwise, </w:t>
      </w:r>
      <w:r w:rsidRPr="00DE7B59">
        <w:rPr>
          <w:i/>
          <w:lang w:eastAsia="zh-CN"/>
        </w:rPr>
        <w:t>L</w:t>
      </w:r>
      <w:r w:rsidRPr="00DE7B59">
        <w:rPr>
          <w:i/>
          <w:vertAlign w:val="subscript"/>
          <w:lang w:eastAsia="zh-CN"/>
        </w:rPr>
        <w:t>max</w:t>
      </w:r>
      <w:r w:rsidRPr="00DE7B59">
        <w:rPr>
          <w:lang w:eastAsia="zh-CN"/>
        </w:rPr>
        <w:t xml:space="preserve"> is given by the maximum number of layers for PUSCH supported by the UE for the serving cell for non-codebook based operation.</w:t>
      </w:r>
    </w:p>
    <w:p w14:paraId="7B9A9411" w14:textId="77777777" w:rsidR="008F3B53" w:rsidRPr="00DE7B59" w:rsidRDefault="008F3B53" w:rsidP="008F3B53">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rPr>
          <w:lang w:eastAsia="zh-CN"/>
        </w:rPr>
        <w:t xml:space="preserve"> bits according to Tables 7.3.1.1.2-32, 7.3.1.1.2-32A and 7.3.1.1.2-32B if the higher layer parameter </w:t>
      </w:r>
      <w:r w:rsidRPr="00DE7B59">
        <w:rPr>
          <w:i/>
        </w:rPr>
        <w:t>txConfig</w:t>
      </w:r>
      <w:r w:rsidRPr="00DE7B59">
        <w:rPr>
          <w:i/>
          <w:lang w:eastAsia="zh-CN"/>
        </w:rPr>
        <w:t xml:space="preserve"> = </w:t>
      </w:r>
      <w:r w:rsidRPr="00DE7B59">
        <w:rPr>
          <w:i/>
          <w:lang w:eastAsia="ja-JP"/>
        </w:rPr>
        <w:t>codebook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p>
    <w:p w14:paraId="742F462F" w14:textId="77777777" w:rsidR="008F3B53" w:rsidRPr="00DE7B59" w:rsidRDefault="008F3B53" w:rsidP="008F3B53">
      <w:pPr>
        <w:pStyle w:val="B2"/>
        <w:rPr>
          <w:lang w:eastAsia="zh-CN"/>
        </w:rPr>
      </w:pPr>
      <w:r w:rsidRPr="00DE7B59">
        <w:rPr>
          <w:lang w:eastAsia="zh-CN"/>
        </w:rPr>
        <w:t>-</w:t>
      </w:r>
      <w:r w:rsidRPr="00DE7B59">
        <w:rPr>
          <w:lang w:eastAsia="zh-CN"/>
        </w:rPr>
        <w:tab/>
      </w:r>
      <w:r w:rsidRPr="00DE7B59">
        <w:t>0 bit otherwise.</w:t>
      </w:r>
    </w:p>
    <w:p w14:paraId="54A47C93" w14:textId="77777777" w:rsidR="008F3B53" w:rsidRPr="00DE7B59" w:rsidRDefault="008F3B53" w:rsidP="008F3B53">
      <w:pPr>
        <w:pStyle w:val="B1"/>
        <w:rPr>
          <w:lang w:eastAsia="zh-CN"/>
        </w:rPr>
      </w:pPr>
      <w:r w:rsidRPr="00DE7B59">
        <w:t>-</w:t>
      </w:r>
      <w:r w:rsidRPr="00DE7B59">
        <w:rPr>
          <w:lang w:eastAsia="zh-CN"/>
        </w:rPr>
        <w:tab/>
      </w:r>
      <w:r w:rsidRPr="00DE7B59">
        <w:t xml:space="preserve">Precoding information and number of layers – </w:t>
      </w:r>
      <w:r w:rsidRPr="00DE7B59">
        <w:rPr>
          <w:lang w:eastAsia="zh-CN"/>
        </w:rPr>
        <w:t>number of bits determined by the following:</w:t>
      </w:r>
    </w:p>
    <w:p w14:paraId="454BE4D9" w14:textId="77777777" w:rsidR="008F3B53" w:rsidRPr="00DE7B59" w:rsidRDefault="008F3B53" w:rsidP="008F3B53">
      <w:pPr>
        <w:pStyle w:val="B1"/>
        <w:ind w:hanging="202"/>
        <w:rPr>
          <w:lang w:eastAsia="zh-CN"/>
        </w:rPr>
      </w:pPr>
      <w:r w:rsidRPr="00DE7B59">
        <w:rPr>
          <w:lang w:eastAsia="zh-CN"/>
        </w:rPr>
        <w:t>…</w:t>
      </w:r>
    </w:p>
    <w:p w14:paraId="0B9743AF" w14:textId="77777777" w:rsidR="008F3B53" w:rsidRPr="00DE7B59" w:rsidRDefault="008F3B53" w:rsidP="008F3B53">
      <w:pPr>
        <w:pStyle w:val="B1"/>
        <w:ind w:leftChars="183" w:left="367" w:hanging="1"/>
        <w:rPr>
          <w:lang w:eastAsia="zh-CN"/>
        </w:rPr>
      </w:pPr>
      <w:r w:rsidRPr="00DE7B59">
        <w:t>-</w:t>
      </w:r>
      <w:r w:rsidRPr="00DE7B59">
        <w:rPr>
          <w:lang w:eastAsia="zh-CN"/>
        </w:rPr>
        <w:tab/>
        <w:t xml:space="preserve">Second </w:t>
      </w:r>
      <w:r w:rsidRPr="00DE7B59">
        <w:t xml:space="preserve">Precoding information – </w:t>
      </w:r>
      <w:r w:rsidRPr="00DE7B59">
        <w:rPr>
          <w:lang w:eastAsia="zh-CN"/>
        </w:rPr>
        <w:t>number of bits determined by the following:</w:t>
      </w:r>
    </w:p>
    <w:p w14:paraId="450C44CD" w14:textId="77777777" w:rsidR="008F3B53" w:rsidRPr="00DE7B59" w:rsidRDefault="008F3B53" w:rsidP="008F3B53">
      <w:pPr>
        <w:pStyle w:val="B2"/>
        <w:rPr>
          <w:lang w:eastAsia="zh-CN"/>
        </w:rPr>
      </w:pPr>
      <w:r w:rsidRPr="00DE7B59">
        <w:rPr>
          <w:lang w:eastAsia="zh-CN"/>
        </w:rPr>
        <w:t>-</w:t>
      </w:r>
      <w:r w:rsidRPr="00DE7B59">
        <w:rPr>
          <w:lang w:eastAsia="zh-CN"/>
        </w:rPr>
        <w:tab/>
        <w:t>0 bits if SRS resource set indicator field is not present;</w:t>
      </w:r>
    </w:p>
    <w:p w14:paraId="02B8371B" w14:textId="77777777" w:rsidR="008F3B53" w:rsidRPr="00DE7B59" w:rsidRDefault="008F3B53" w:rsidP="008F3B53">
      <w:pPr>
        <w:pStyle w:val="B2"/>
        <w:rPr>
          <w:lang w:eastAsia="zh-CN"/>
        </w:rPr>
      </w:pPr>
      <w:r w:rsidRPr="00DE7B59">
        <w:rPr>
          <w:lang w:eastAsia="zh-CN"/>
        </w:rPr>
        <w:t>-</w:t>
      </w:r>
      <w:r w:rsidRPr="00DE7B59">
        <w:rPr>
          <w:lang w:eastAsia="zh-CN"/>
        </w:rPr>
        <w:tab/>
        <w:t xml:space="preserve">0 bits if the higher layer parameter </w:t>
      </w:r>
      <w:r w:rsidRPr="00DE7B59">
        <w:rPr>
          <w:i/>
        </w:rPr>
        <w:t>txConfig</w:t>
      </w:r>
      <w:r w:rsidRPr="00DE7B59">
        <w:rPr>
          <w:i/>
          <w:lang w:eastAsia="zh-CN"/>
        </w:rPr>
        <w:t xml:space="preserve"> = nonCodeBook</w:t>
      </w:r>
      <w:r w:rsidRPr="00DE7B59">
        <w:rPr>
          <w:lang w:eastAsia="zh-CN"/>
        </w:rPr>
        <w:t>;</w:t>
      </w:r>
    </w:p>
    <w:p w14:paraId="7026B6FC" w14:textId="77777777" w:rsidR="008F3B53" w:rsidRPr="00DE7B59" w:rsidRDefault="008F3B53" w:rsidP="008F3B53">
      <w:pPr>
        <w:pStyle w:val="B2"/>
        <w:rPr>
          <w:lang w:eastAsia="zh-CN"/>
        </w:rPr>
      </w:pPr>
      <w:r w:rsidRPr="00DE7B59">
        <w:rPr>
          <w:lang w:eastAsia="zh-CN"/>
        </w:rPr>
        <w:t>-</w:t>
      </w:r>
      <w:r w:rsidRPr="00DE7B59">
        <w:rPr>
          <w:lang w:eastAsia="zh-CN"/>
        </w:rPr>
        <w:tab/>
        <w:t xml:space="preserve">0 bits for 1 antenna port and if the higher layer parameter </w:t>
      </w:r>
      <w:r w:rsidRPr="00DE7B59">
        <w:rPr>
          <w:i/>
        </w:rPr>
        <w:t>txConfig</w:t>
      </w:r>
      <w:r w:rsidRPr="00DE7B59">
        <w:rPr>
          <w:i/>
          <w:lang w:eastAsia="zh-CN"/>
        </w:rPr>
        <w:t xml:space="preserve"> = codebook</w:t>
      </w:r>
      <w:r w:rsidRPr="00DE7B59">
        <w:rPr>
          <w:lang w:eastAsia="zh-CN"/>
        </w:rPr>
        <w:t>;</w:t>
      </w:r>
    </w:p>
    <w:p w14:paraId="1846D9E3" w14:textId="77777777" w:rsidR="008F3B53" w:rsidRPr="00DE7B59" w:rsidRDefault="008F3B53" w:rsidP="008F3B53">
      <w:pPr>
        <w:pStyle w:val="B2"/>
        <w:rPr>
          <w:iCs/>
          <w:lang w:eastAsia="zh-CN"/>
        </w:rPr>
      </w:pPr>
      <w:r w:rsidRPr="00DE7B59">
        <w:rPr>
          <w:lang w:eastAsia="zh-CN"/>
        </w:rPr>
        <w:t>-</w:t>
      </w:r>
      <w:r w:rsidRPr="00DE7B59">
        <w:rPr>
          <w:lang w:eastAsia="zh-CN"/>
        </w:rPr>
        <w:tab/>
        <w:t>3, 4, or 5 bits according to Table 7.3.1.1.2</w:t>
      </w:r>
      <w:r w:rsidRPr="00DE7B59">
        <w:t>-</w:t>
      </w:r>
      <w:r w:rsidRPr="00DE7B59">
        <w:rPr>
          <w:lang w:eastAsia="zh-CN"/>
        </w:rPr>
        <w:t>2C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
          <w:iCs/>
          <w:lang w:eastAsia="zh-CN"/>
        </w:rPr>
        <w:t xml:space="preserve">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and</w:t>
      </w:r>
      <w:r w:rsidRPr="00DE7B59">
        <w:rPr>
          <w:lang w:eastAsia="zh-CN"/>
        </w:rPr>
        <w:t xml:space="preserve"> </w:t>
      </w:r>
      <w:r w:rsidRPr="00DE7B59">
        <w:rPr>
          <w:i/>
          <w:iCs/>
          <w:lang w:eastAsia="zh-CN"/>
        </w:rPr>
        <w:t>codebookSubset</w:t>
      </w:r>
      <w:r w:rsidRPr="00DE7B59">
        <w:rPr>
          <w:iCs/>
          <w:lang w:eastAsia="zh-CN"/>
        </w:rPr>
        <w:t xml:space="preserve">; </w:t>
      </w:r>
    </w:p>
    <w:p w14:paraId="71219914" w14:textId="77777777" w:rsidR="008F3B53" w:rsidRPr="00DE7B59" w:rsidRDefault="008F3B53" w:rsidP="008F3B53">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2D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 xml:space="preserve">, maxRank=2, </w:t>
      </w:r>
      <w:r w:rsidRPr="00DE7B59">
        <w:rPr>
          <w:lang w:eastAsia="zh-CN"/>
        </w:rPr>
        <w:t>transform precoder is disabled</w:t>
      </w:r>
      <w:r w:rsidRPr="00DE7B59">
        <w:rPr>
          <w:iCs/>
          <w:lang w:eastAsia="zh-CN"/>
        </w:rPr>
        <w:t xml:space="preserve">, </w:t>
      </w:r>
      <w:r w:rsidRPr="00DE7B59">
        <w:rPr>
          <w:lang w:eastAsia="zh-CN"/>
        </w:rPr>
        <w:t>and according to the values of higher layer parameter</w:t>
      </w:r>
      <w:r w:rsidRPr="00DE7B59">
        <w:rPr>
          <w:i/>
          <w:iCs/>
          <w:lang w:eastAsia="zh-CN"/>
        </w:rPr>
        <w:t xml:space="preserve"> codebookSubset</w:t>
      </w:r>
      <w:r w:rsidRPr="00DE7B59">
        <w:rPr>
          <w:iCs/>
          <w:lang w:eastAsia="zh-CN"/>
        </w:rPr>
        <w:t>;</w:t>
      </w:r>
    </w:p>
    <w:p w14:paraId="30FA7646" w14:textId="77777777" w:rsidR="008F3B53" w:rsidRPr="00DE7B59" w:rsidRDefault="008F3B53" w:rsidP="008F3B53">
      <w:pPr>
        <w:pStyle w:val="B2"/>
        <w:rPr>
          <w:lang w:eastAsia="zh-CN"/>
        </w:rPr>
      </w:pPr>
      <w:r w:rsidRPr="00DE7B59">
        <w:rPr>
          <w:lang w:eastAsia="zh-CN"/>
        </w:rPr>
        <w:t>-</w:t>
      </w:r>
      <w:r w:rsidRPr="00DE7B59">
        <w:rPr>
          <w:lang w:eastAsia="zh-CN"/>
        </w:rPr>
        <w:tab/>
        <w:t>3 or 4 bits according to Table 7.3.1.1.2</w:t>
      </w:r>
      <w:r w:rsidRPr="00DE7B59">
        <w:t>-</w:t>
      </w:r>
      <w:r w:rsidRPr="00DE7B59">
        <w:rPr>
          <w:lang w:eastAsia="zh-CN"/>
        </w:rPr>
        <w:t>2E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i/>
          <w:iCs/>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w:t>
      </w:r>
      <w:r w:rsidRPr="00DE7B59">
        <w:rPr>
          <w:lang w:eastAsia="zh-CN"/>
        </w:rPr>
        <w:t xml:space="preserve"> </w:t>
      </w:r>
      <w:r w:rsidRPr="00DE7B59">
        <w:rPr>
          <w:i/>
          <w:iCs/>
          <w:lang w:eastAsia="zh-CN"/>
        </w:rPr>
        <w:t>maxRank=3 or 4,</w:t>
      </w:r>
      <w:r w:rsidRPr="00DE7B59">
        <w:rPr>
          <w:lang w:eastAsia="zh-CN"/>
        </w:rPr>
        <w:t xml:space="preserve"> transform precoder is disabled, and according to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13982563" w14:textId="77777777" w:rsidR="008F3B53" w:rsidRPr="00DE7B59" w:rsidRDefault="008F3B53" w:rsidP="008F3B53">
      <w:pPr>
        <w:pStyle w:val="B2"/>
        <w:rPr>
          <w:iCs/>
          <w:lang w:eastAsia="zh-CN"/>
        </w:rPr>
      </w:pPr>
      <w:r w:rsidRPr="00DE7B59">
        <w:rPr>
          <w:lang w:eastAsia="zh-CN"/>
        </w:rPr>
        <w:t>-</w:t>
      </w:r>
      <w:r w:rsidRPr="00DE7B59">
        <w:rPr>
          <w:lang w:eastAsia="zh-CN"/>
        </w:rPr>
        <w:tab/>
        <w:t>2, 4, or 5 bits according to Table 7.3.1.1.2</w:t>
      </w:r>
      <w:r w:rsidRPr="00DE7B59">
        <w:t>-</w:t>
      </w:r>
      <w:r w:rsidRPr="00DE7B59">
        <w:rPr>
          <w:lang w:eastAsia="zh-CN"/>
        </w:rPr>
        <w:t>3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 xml:space="preserve">fullpowerMode2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4EDF0528" w14:textId="77777777" w:rsidR="008F3B53" w:rsidRPr="00DE7B59" w:rsidRDefault="008F3B53" w:rsidP="008F3B53">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3A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5CD5A03A" w14:textId="77777777" w:rsidR="008F3B53" w:rsidRPr="00DE7B59" w:rsidRDefault="008F3B53" w:rsidP="008F3B53">
      <w:pPr>
        <w:pStyle w:val="B2"/>
        <w:rPr>
          <w:iCs/>
          <w:lang w:eastAsia="zh-CN"/>
        </w:rPr>
      </w:pPr>
      <w:r w:rsidRPr="00DE7B59">
        <w:rPr>
          <w:iCs/>
          <w:lang w:eastAsia="zh-CN"/>
        </w:rPr>
        <w:t>-</w:t>
      </w:r>
      <w:r w:rsidRPr="00DE7B59">
        <w:rPr>
          <w:iCs/>
          <w:lang w:eastAsia="zh-CN"/>
        </w:rPr>
        <w:tab/>
        <w:t xml:space="preserve">1 or 3 bits </w:t>
      </w:r>
      <w:r w:rsidRPr="00DE7B59">
        <w:rPr>
          <w:lang w:eastAsia="zh-CN"/>
        </w:rPr>
        <w:t>according to</w:t>
      </w:r>
      <w:r w:rsidRPr="00DE7B59">
        <w:rPr>
          <w:iCs/>
          <w:lang w:eastAsia="zh-CN"/>
        </w:rPr>
        <w:t xml:space="preserve"> Table7.3.1.1.2-4B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0A70C2F7" w14:textId="77777777" w:rsidR="008F3B53" w:rsidRPr="00DE7B59" w:rsidRDefault="008F3B53" w:rsidP="008F3B53">
      <w:pPr>
        <w:pStyle w:val="B2"/>
        <w:rPr>
          <w:iCs/>
          <w:lang w:eastAsia="zh-CN"/>
        </w:rPr>
      </w:pPr>
      <w:r w:rsidRPr="00DE7B59">
        <w:rPr>
          <w:lang w:eastAsia="zh-CN"/>
        </w:rPr>
        <w:t>-</w:t>
      </w:r>
      <w:r w:rsidRPr="00DE7B59">
        <w:rPr>
          <w:lang w:eastAsia="zh-CN"/>
        </w:rPr>
        <w:tab/>
        <w:t>2 bits according to Table 7.3.1.1.2</w:t>
      </w:r>
      <w:r w:rsidRPr="00DE7B59">
        <w:t>-</w:t>
      </w:r>
      <w:r w:rsidRPr="00DE7B59">
        <w:rPr>
          <w:lang w:eastAsia="zh-CN"/>
        </w:rPr>
        <w:t>4C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lang w:eastAsia="zh-CN"/>
        </w:rPr>
        <w:t xml:space="preserve">transform precoder is disabled, </w:t>
      </w:r>
      <w:r w:rsidRPr="00DE7B59">
        <w:rPr>
          <w:i/>
          <w:iCs/>
          <w:lang w:eastAsia="zh-CN"/>
        </w:rPr>
        <w:t>maxRank=2</w:t>
      </w:r>
      <w:r w:rsidRPr="00DE7B59">
        <w:rPr>
          <w:iCs/>
          <w:lang w:eastAsia="zh-CN"/>
        </w:rPr>
        <w:t xml:space="preserve">, and </w:t>
      </w:r>
      <w:r w:rsidRPr="00DE7B59">
        <w:rPr>
          <w:i/>
          <w:iCs/>
          <w:lang w:eastAsia="zh-CN"/>
        </w:rPr>
        <w:t>codebookSubset=nonCoherent</w:t>
      </w:r>
      <w:r w:rsidRPr="00DE7B59">
        <w:rPr>
          <w:iCs/>
          <w:lang w:eastAsia="zh-CN"/>
        </w:rPr>
        <w:t>;</w:t>
      </w:r>
    </w:p>
    <w:p w14:paraId="22F434CE" w14:textId="77777777" w:rsidR="008F3B53" w:rsidRPr="00DE7B59" w:rsidRDefault="008F3B53" w:rsidP="008F3B53">
      <w:pPr>
        <w:pStyle w:val="B2"/>
        <w:rPr>
          <w:lang w:eastAsia="zh-CN"/>
        </w:rPr>
      </w:pPr>
      <w:r w:rsidRPr="00DE7B59">
        <w:rPr>
          <w:iCs/>
          <w:lang w:eastAsia="zh-CN"/>
        </w:rPr>
        <w:t>-</w:t>
      </w:r>
      <w:r w:rsidRPr="00DE7B59">
        <w:rPr>
          <w:iCs/>
          <w:lang w:eastAsia="zh-CN"/>
        </w:rPr>
        <w:tab/>
        <w:t xml:space="preserve">1 or 3 bits according to Table7.3.1.1.2-5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lang w:eastAsia="zh-CN"/>
        </w:rPr>
        <w:t xml:space="preserve">; </w:t>
      </w:r>
    </w:p>
    <w:p w14:paraId="0D9A89B9" w14:textId="77777777" w:rsidR="008F3B53" w:rsidRPr="00DE7B59" w:rsidRDefault="008F3B53" w:rsidP="008F3B53">
      <w:pPr>
        <w:pStyle w:val="B2"/>
        <w:ind w:leftChars="283" w:left="848" w:hangingChars="141" w:hanging="282"/>
        <w:rPr>
          <w:iCs/>
          <w:lang w:eastAsia="zh-CN"/>
        </w:rPr>
      </w:pPr>
      <w:r w:rsidRPr="00DE7B59">
        <w:rPr>
          <w:lang w:eastAsia="zh-CN"/>
        </w:rPr>
        <w:t>-</w:t>
      </w:r>
      <w:r w:rsidRPr="00DE7B59">
        <w:rPr>
          <w:lang w:eastAsia="zh-CN"/>
        </w:rPr>
        <w:tab/>
        <w:t>2 bits according to Table 7.3.1.1.2</w:t>
      </w:r>
      <w:r w:rsidRPr="00DE7B59">
        <w:t>-</w:t>
      </w:r>
      <w:r w:rsidRPr="00DE7B59">
        <w:rPr>
          <w:lang w:eastAsia="zh-CN"/>
        </w:rPr>
        <w:t>5A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7CA22B3C" w14:textId="77777777" w:rsidR="008F3B53" w:rsidRPr="00DE7B59" w:rsidRDefault="008F3B53" w:rsidP="008F3B53">
      <w:pPr>
        <w:jc w:val="both"/>
        <w:rPr>
          <w:lang w:eastAsia="zh-CN"/>
        </w:rPr>
      </w:pPr>
      <w:r w:rsidRPr="00DE7B59">
        <w:rPr>
          <w:lang w:eastAsia="zh-CN"/>
        </w:rPr>
        <w:t>…</w:t>
      </w:r>
    </w:p>
    <w:p w14:paraId="7461A35D" w14:textId="77777777" w:rsidR="008F3B53" w:rsidRPr="00DE7B59" w:rsidRDefault="008F3B53" w:rsidP="008F3B53">
      <w:pPr>
        <w:pStyle w:val="TH"/>
        <w:rPr>
          <w:lang w:eastAsia="zh-CN"/>
        </w:rPr>
      </w:pPr>
      <w:r w:rsidRPr="00DE7B59">
        <w:t xml:space="preserve">Table </w:t>
      </w:r>
      <w:r w:rsidRPr="00DE7B59">
        <w:rPr>
          <w:lang w:eastAsia="zh-CN"/>
        </w:rPr>
        <w:t>7.3.1.1.2</w:t>
      </w:r>
      <w:r w:rsidRPr="00DE7B59">
        <w:t>-</w:t>
      </w:r>
      <w:r w:rsidRPr="00DE7B59">
        <w:rPr>
          <w:lang w:eastAsia="zh-CN"/>
        </w:rPr>
        <w:t>4B: Second p</w:t>
      </w:r>
      <w:r w:rsidRPr="00DE7B59">
        <w:t>recoding information</w:t>
      </w:r>
      <w:r w:rsidRPr="00DE7B59">
        <w:rPr>
          <w:lang w:eastAsia="zh-CN"/>
        </w:rPr>
        <w:t xml:space="preserve">, for 2 antenna ports, if </w:t>
      </w:r>
      <w:r w:rsidRPr="00DE7B59">
        <w:t>transform</w:t>
      </w:r>
      <w:r w:rsidRPr="00DE7B59">
        <w:rPr>
          <w:lang w:eastAsia="zh-CN"/>
        </w:rPr>
        <w:t xml:space="preserve"> p</w:t>
      </w:r>
      <w:r w:rsidRPr="00DE7B59">
        <w:t>recoder</w:t>
      </w:r>
      <w:r w:rsidRPr="00DE7B59">
        <w:rPr>
          <w:lang w:eastAsia="zh-CN"/>
        </w:rPr>
        <w:t xml:space="preserve"> is disabled,</w:t>
      </w:r>
      <w:r w:rsidRPr="00DE7B59">
        <w:rPr>
          <w:iCs/>
          <w:lang w:eastAsia="zh-CN"/>
        </w:rPr>
        <w:t xml:space="preserve"> </w:t>
      </w:r>
      <w:r w:rsidRPr="00DE7B59">
        <w:rPr>
          <w:i/>
          <w:iCs/>
          <w:lang w:eastAsia="zh-CN"/>
        </w:rPr>
        <w:t>maxRank</w:t>
      </w:r>
      <w:r w:rsidRPr="00DE7B59">
        <w:rPr>
          <w:iCs/>
          <w:lang w:eastAsia="zh-CN"/>
        </w:rPr>
        <w:t xml:space="preserve"> = 2, and </w:t>
      </w:r>
      <w:r w:rsidRPr="00DE7B59">
        <w:rPr>
          <w:i/>
          <w:iCs/>
        </w:rPr>
        <w:t xml:space="preserve">ul-FullPowerTransmission </w:t>
      </w:r>
      <w:r w:rsidRPr="00DE7B59">
        <w:rPr>
          <w:iCs/>
          <w:lang w:eastAsia="zh-CN"/>
        </w:rPr>
        <w:t xml:space="preserve">is not configured or configured to </w:t>
      </w:r>
      <w:r w:rsidRPr="00DE7B59">
        <w:rPr>
          <w:i/>
          <w:iCs/>
        </w:rPr>
        <w:t>fullpowerMode</w:t>
      </w:r>
      <w:r w:rsidRPr="00DE7B59">
        <w:rPr>
          <w:i/>
          <w:iCs/>
          <w:lang w:eastAsia="zh-CN"/>
        </w:rPr>
        <w:t xml:space="preserve">2 </w:t>
      </w:r>
      <w:r w:rsidRPr="00DE7B59">
        <w:rPr>
          <w:iCs/>
          <w:lang w:eastAsia="zh-CN"/>
        </w:rPr>
        <w:t xml:space="preserve">or configured to </w:t>
      </w:r>
      <w:r w:rsidRPr="00DE7B59">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F3B53" w:rsidRPr="00DE7B59" w14:paraId="0E46D542" w14:textId="77777777" w:rsidTr="00B734C2">
        <w:trPr>
          <w:trHeight w:val="424"/>
          <w:jc w:val="center"/>
        </w:trPr>
        <w:tc>
          <w:tcPr>
            <w:tcW w:w="867" w:type="dxa"/>
            <w:shd w:val="clear" w:color="auto" w:fill="D9D9D9"/>
            <w:vAlign w:val="center"/>
          </w:tcPr>
          <w:p w14:paraId="60C52FAD" w14:textId="77777777" w:rsidR="008F3B53" w:rsidRPr="00DE7B59" w:rsidRDefault="008F3B53" w:rsidP="00B734C2">
            <w:pPr>
              <w:pStyle w:val="TAC"/>
              <w:rPr>
                <w:lang w:eastAsia="zh-CN"/>
              </w:rPr>
            </w:pPr>
            <w:r w:rsidRPr="00DE7B59">
              <w:rPr>
                <w:lang w:eastAsia="zh-CN"/>
              </w:rPr>
              <w:t>Bit field mapped to index</w:t>
            </w:r>
          </w:p>
        </w:tc>
        <w:tc>
          <w:tcPr>
            <w:tcW w:w="2758" w:type="dxa"/>
            <w:shd w:val="clear" w:color="auto" w:fill="D9D9D9"/>
            <w:vAlign w:val="center"/>
          </w:tcPr>
          <w:p w14:paraId="07C2FAA9" w14:textId="77777777" w:rsidR="008F3B53" w:rsidRPr="00DE7B59" w:rsidRDefault="008F3B53" w:rsidP="00B734C2">
            <w:pPr>
              <w:pStyle w:val="TAC"/>
              <w:rPr>
                <w:lang w:eastAsia="zh-CN"/>
              </w:rPr>
            </w:pPr>
            <w:r w:rsidRPr="00DE7B59">
              <w:rPr>
                <w:i/>
                <w:lang w:eastAsia="zh-CN"/>
              </w:rPr>
              <w:t>codebookSubset</w:t>
            </w:r>
            <w:r w:rsidRPr="00DE7B59">
              <w:rPr>
                <w:lang w:eastAsia="zh-CN"/>
              </w:rPr>
              <w:t xml:space="preserve"> = </w:t>
            </w:r>
            <w:r w:rsidRPr="00DE7B59">
              <w:rPr>
                <w:i/>
                <w:lang w:eastAsia="zh-CN"/>
              </w:rPr>
              <w:t>fullyAndPartialAndNonCoherent</w:t>
            </w:r>
          </w:p>
        </w:tc>
        <w:tc>
          <w:tcPr>
            <w:tcW w:w="867" w:type="dxa"/>
            <w:shd w:val="clear" w:color="auto" w:fill="D9D9D9"/>
            <w:vAlign w:val="center"/>
          </w:tcPr>
          <w:p w14:paraId="5E16CDB4" w14:textId="77777777" w:rsidR="008F3B53" w:rsidRPr="00DE7B59" w:rsidRDefault="008F3B53" w:rsidP="00B734C2">
            <w:pPr>
              <w:pStyle w:val="TAC"/>
              <w:rPr>
                <w:lang w:eastAsia="zh-CN"/>
              </w:rPr>
            </w:pPr>
            <w:r w:rsidRPr="00DE7B59">
              <w:rPr>
                <w:lang w:eastAsia="zh-CN"/>
              </w:rPr>
              <w:t>Bit field mapped to index</w:t>
            </w:r>
          </w:p>
        </w:tc>
        <w:tc>
          <w:tcPr>
            <w:tcW w:w="3079" w:type="dxa"/>
            <w:shd w:val="clear" w:color="auto" w:fill="D9D9D9"/>
            <w:vAlign w:val="center"/>
          </w:tcPr>
          <w:p w14:paraId="2BDE67F4" w14:textId="77777777" w:rsidR="008F3B53" w:rsidRPr="00DE7B59" w:rsidRDefault="008F3B53" w:rsidP="00B734C2">
            <w:pPr>
              <w:pStyle w:val="TAC"/>
              <w:rPr>
                <w:lang w:eastAsia="zh-CN"/>
              </w:rPr>
            </w:pPr>
            <w:r w:rsidRPr="00DE7B59">
              <w:rPr>
                <w:i/>
                <w:lang w:eastAsia="zh-CN"/>
              </w:rPr>
              <w:t>codebookSubset</w:t>
            </w:r>
            <w:r w:rsidRPr="00DE7B59">
              <w:rPr>
                <w:lang w:eastAsia="zh-CN"/>
              </w:rPr>
              <w:t xml:space="preserve"> = </w:t>
            </w:r>
            <w:r w:rsidRPr="00DE7B59">
              <w:rPr>
                <w:i/>
                <w:lang w:eastAsia="zh-CN"/>
              </w:rPr>
              <w:t>nonCoherent</w:t>
            </w:r>
          </w:p>
        </w:tc>
      </w:tr>
      <w:tr w:rsidR="008F3B53" w:rsidRPr="00DE7B59" w14:paraId="151D2329" w14:textId="77777777" w:rsidTr="00B734C2">
        <w:trPr>
          <w:jc w:val="center"/>
        </w:trPr>
        <w:tc>
          <w:tcPr>
            <w:tcW w:w="867" w:type="dxa"/>
            <w:shd w:val="clear" w:color="auto" w:fill="D9D9D9"/>
          </w:tcPr>
          <w:p w14:paraId="4E7001BE" w14:textId="77777777" w:rsidR="008F3B53" w:rsidRPr="00DE7B59" w:rsidRDefault="008F3B53" w:rsidP="00B734C2">
            <w:pPr>
              <w:pStyle w:val="TAC"/>
              <w:rPr>
                <w:lang w:eastAsia="zh-CN"/>
              </w:rPr>
            </w:pPr>
            <w:r w:rsidRPr="00DE7B59">
              <w:t>0</w:t>
            </w:r>
          </w:p>
        </w:tc>
        <w:tc>
          <w:tcPr>
            <w:tcW w:w="2758" w:type="dxa"/>
            <w:shd w:val="clear" w:color="auto" w:fill="auto"/>
          </w:tcPr>
          <w:p w14:paraId="39FFBBC7" w14:textId="77777777" w:rsidR="008F3B53" w:rsidRPr="00DE7B59" w:rsidRDefault="008F3B53" w:rsidP="00B734C2">
            <w:pPr>
              <w:pStyle w:val="TAC"/>
              <w:rPr>
                <w:lang w:eastAsia="zh-CN"/>
              </w:rPr>
            </w:pPr>
            <w:r w:rsidRPr="00DE7B59">
              <w:t>1 layer: TPMI=0</w:t>
            </w:r>
          </w:p>
        </w:tc>
        <w:tc>
          <w:tcPr>
            <w:tcW w:w="867" w:type="dxa"/>
            <w:shd w:val="clear" w:color="auto" w:fill="D9D9D9"/>
          </w:tcPr>
          <w:p w14:paraId="22D38E65" w14:textId="77777777" w:rsidR="008F3B53" w:rsidRPr="00DE7B59" w:rsidRDefault="008F3B53" w:rsidP="00B734C2">
            <w:pPr>
              <w:pStyle w:val="TAC"/>
            </w:pPr>
            <w:r w:rsidRPr="00DE7B59">
              <w:t>0</w:t>
            </w:r>
          </w:p>
        </w:tc>
        <w:tc>
          <w:tcPr>
            <w:tcW w:w="3079" w:type="dxa"/>
          </w:tcPr>
          <w:p w14:paraId="290A8F03" w14:textId="77777777" w:rsidR="008F3B53" w:rsidRPr="00DE7B59" w:rsidRDefault="008F3B53" w:rsidP="00B734C2">
            <w:pPr>
              <w:pStyle w:val="TAC"/>
              <w:rPr>
                <w:lang w:eastAsia="zh-CN"/>
              </w:rPr>
            </w:pPr>
            <w:r w:rsidRPr="00DE7B59">
              <w:t>1 layer: TPMI=0</w:t>
            </w:r>
          </w:p>
        </w:tc>
      </w:tr>
      <w:tr w:rsidR="008F3B53" w:rsidRPr="00DE7B59" w14:paraId="2CC29045" w14:textId="77777777" w:rsidTr="00B734C2">
        <w:trPr>
          <w:jc w:val="center"/>
        </w:trPr>
        <w:tc>
          <w:tcPr>
            <w:tcW w:w="867" w:type="dxa"/>
            <w:shd w:val="clear" w:color="auto" w:fill="D9D9D9"/>
            <w:vAlign w:val="center"/>
          </w:tcPr>
          <w:p w14:paraId="19DA90CC" w14:textId="77777777" w:rsidR="008F3B53" w:rsidRPr="00DE7B59" w:rsidRDefault="008F3B53" w:rsidP="00B734C2">
            <w:pPr>
              <w:pStyle w:val="TAC"/>
              <w:rPr>
                <w:lang w:eastAsia="zh-CN"/>
              </w:rPr>
            </w:pPr>
            <w:r w:rsidRPr="00DE7B59">
              <w:rPr>
                <w:lang w:eastAsia="zh-CN"/>
              </w:rPr>
              <w:t>1</w:t>
            </w:r>
          </w:p>
        </w:tc>
        <w:tc>
          <w:tcPr>
            <w:tcW w:w="2758" w:type="dxa"/>
            <w:shd w:val="clear" w:color="auto" w:fill="auto"/>
            <w:vAlign w:val="center"/>
          </w:tcPr>
          <w:p w14:paraId="70F19EB9" w14:textId="77777777" w:rsidR="008F3B53" w:rsidRPr="00DE7B59" w:rsidRDefault="008F3B53" w:rsidP="00B734C2">
            <w:pPr>
              <w:pStyle w:val="TAC"/>
              <w:rPr>
                <w:lang w:eastAsia="zh-CN"/>
              </w:rPr>
            </w:pPr>
            <w:r w:rsidRPr="00DE7B59">
              <w:t>1 layer: TPMI=1</w:t>
            </w:r>
          </w:p>
        </w:tc>
        <w:tc>
          <w:tcPr>
            <w:tcW w:w="867" w:type="dxa"/>
            <w:shd w:val="clear" w:color="auto" w:fill="D9D9D9"/>
            <w:vAlign w:val="center"/>
          </w:tcPr>
          <w:p w14:paraId="00631D64" w14:textId="77777777" w:rsidR="008F3B53" w:rsidRPr="00DE7B59" w:rsidRDefault="008F3B53" w:rsidP="00B734C2">
            <w:pPr>
              <w:pStyle w:val="TAC"/>
            </w:pPr>
            <w:r w:rsidRPr="00DE7B59">
              <w:rPr>
                <w:lang w:eastAsia="zh-CN"/>
              </w:rPr>
              <w:t>1</w:t>
            </w:r>
          </w:p>
        </w:tc>
        <w:tc>
          <w:tcPr>
            <w:tcW w:w="3079" w:type="dxa"/>
            <w:vAlign w:val="center"/>
          </w:tcPr>
          <w:p w14:paraId="756B344E" w14:textId="77777777" w:rsidR="008F3B53" w:rsidRPr="00DE7B59" w:rsidRDefault="008F3B53" w:rsidP="00B734C2">
            <w:pPr>
              <w:pStyle w:val="TAC"/>
              <w:rPr>
                <w:lang w:eastAsia="zh-CN"/>
              </w:rPr>
            </w:pPr>
            <w:r w:rsidRPr="00DE7B59">
              <w:t>1 layer: TPMI=1</w:t>
            </w:r>
          </w:p>
        </w:tc>
      </w:tr>
      <w:tr w:rsidR="008F3B53" w:rsidRPr="00DE7B59" w14:paraId="0C3D71F2" w14:textId="77777777" w:rsidTr="00B734C2">
        <w:trPr>
          <w:jc w:val="center"/>
        </w:trPr>
        <w:tc>
          <w:tcPr>
            <w:tcW w:w="867" w:type="dxa"/>
            <w:shd w:val="clear" w:color="auto" w:fill="D9D9D9"/>
            <w:vAlign w:val="center"/>
          </w:tcPr>
          <w:p w14:paraId="3F257990" w14:textId="77777777" w:rsidR="008F3B53" w:rsidRPr="00DE7B59" w:rsidRDefault="008F3B53" w:rsidP="00B734C2">
            <w:pPr>
              <w:pStyle w:val="TAC"/>
              <w:rPr>
                <w:lang w:eastAsia="zh-CN"/>
              </w:rPr>
            </w:pPr>
            <w:r w:rsidRPr="00DE7B59">
              <w:rPr>
                <w:lang w:eastAsia="zh-CN"/>
              </w:rPr>
              <w:t>…</w:t>
            </w:r>
          </w:p>
        </w:tc>
        <w:tc>
          <w:tcPr>
            <w:tcW w:w="2758" w:type="dxa"/>
            <w:shd w:val="clear" w:color="auto" w:fill="auto"/>
            <w:vAlign w:val="center"/>
          </w:tcPr>
          <w:p w14:paraId="1BB562A1" w14:textId="77777777" w:rsidR="008F3B53" w:rsidRPr="00DE7B59" w:rsidRDefault="008F3B53" w:rsidP="00B734C2">
            <w:pPr>
              <w:pStyle w:val="TAC"/>
              <w:rPr>
                <w:lang w:eastAsia="zh-CN"/>
              </w:rPr>
            </w:pPr>
            <w:r w:rsidRPr="00DE7B59">
              <w:rPr>
                <w:lang w:eastAsia="zh-CN"/>
              </w:rPr>
              <w:t>…</w:t>
            </w:r>
          </w:p>
        </w:tc>
        <w:tc>
          <w:tcPr>
            <w:tcW w:w="867" w:type="dxa"/>
            <w:shd w:val="clear" w:color="auto" w:fill="D9D9D9"/>
            <w:vAlign w:val="center"/>
          </w:tcPr>
          <w:p w14:paraId="189581BF" w14:textId="77777777" w:rsidR="008F3B53" w:rsidRPr="00DE7B59" w:rsidRDefault="008F3B53" w:rsidP="00B734C2">
            <w:pPr>
              <w:pStyle w:val="TAC"/>
              <w:rPr>
                <w:lang w:eastAsia="zh-CN"/>
              </w:rPr>
            </w:pPr>
            <w:r w:rsidRPr="00DE7B59">
              <w:rPr>
                <w:lang w:eastAsia="zh-CN"/>
              </w:rPr>
              <w:t>0</w:t>
            </w:r>
          </w:p>
        </w:tc>
        <w:tc>
          <w:tcPr>
            <w:tcW w:w="3079" w:type="dxa"/>
            <w:vAlign w:val="center"/>
          </w:tcPr>
          <w:p w14:paraId="3A9F4C43"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r>
      <w:tr w:rsidR="008F3B53" w:rsidRPr="00DE7B59" w14:paraId="6DCBBF70" w14:textId="77777777" w:rsidTr="00B734C2">
        <w:trPr>
          <w:jc w:val="center"/>
        </w:trPr>
        <w:tc>
          <w:tcPr>
            <w:tcW w:w="867" w:type="dxa"/>
            <w:shd w:val="clear" w:color="auto" w:fill="D9D9D9"/>
          </w:tcPr>
          <w:p w14:paraId="2C490EF5" w14:textId="77777777" w:rsidR="008F3B53" w:rsidRPr="00DE7B59" w:rsidRDefault="008F3B53" w:rsidP="00B734C2">
            <w:pPr>
              <w:pStyle w:val="TAC"/>
              <w:rPr>
                <w:lang w:eastAsia="zh-CN"/>
              </w:rPr>
            </w:pPr>
            <w:r w:rsidRPr="00DE7B59">
              <w:rPr>
                <w:lang w:eastAsia="zh-CN"/>
              </w:rPr>
              <w:t>5</w:t>
            </w:r>
          </w:p>
        </w:tc>
        <w:tc>
          <w:tcPr>
            <w:tcW w:w="2758" w:type="dxa"/>
            <w:shd w:val="clear" w:color="auto" w:fill="auto"/>
          </w:tcPr>
          <w:p w14:paraId="09CF8FC5" w14:textId="77777777" w:rsidR="008F3B53" w:rsidRPr="00DE7B59" w:rsidRDefault="008F3B53" w:rsidP="00B734C2">
            <w:pPr>
              <w:pStyle w:val="TAC"/>
              <w:rPr>
                <w:lang w:eastAsia="zh-CN"/>
              </w:rPr>
            </w:pPr>
            <w:r w:rsidRPr="00DE7B59">
              <w:t>1 layer: TPMI=</w:t>
            </w:r>
            <w:r w:rsidRPr="00DE7B59">
              <w:rPr>
                <w:lang w:eastAsia="zh-CN"/>
              </w:rPr>
              <w:t>5</w:t>
            </w:r>
          </w:p>
        </w:tc>
        <w:tc>
          <w:tcPr>
            <w:tcW w:w="867" w:type="dxa"/>
            <w:shd w:val="clear" w:color="auto" w:fill="D9D9D9"/>
            <w:vAlign w:val="center"/>
          </w:tcPr>
          <w:p w14:paraId="7ACB25F8" w14:textId="77777777" w:rsidR="008F3B53" w:rsidRPr="00DE7B59" w:rsidRDefault="008F3B53" w:rsidP="00B734C2">
            <w:pPr>
              <w:pStyle w:val="TAC"/>
            </w:pPr>
            <w:r w:rsidRPr="00DE7B59">
              <w:rPr>
                <w:lang w:eastAsia="zh-CN"/>
              </w:rPr>
              <w:t>1</w:t>
            </w:r>
          </w:p>
        </w:tc>
        <w:tc>
          <w:tcPr>
            <w:tcW w:w="3079" w:type="dxa"/>
            <w:vAlign w:val="center"/>
          </w:tcPr>
          <w:p w14:paraId="5E7C9E24" w14:textId="77777777" w:rsidR="008F3B53" w:rsidRPr="00DE7B59" w:rsidRDefault="008F3B53" w:rsidP="00B734C2">
            <w:pPr>
              <w:pStyle w:val="TAC"/>
              <w:rPr>
                <w:lang w:eastAsia="zh-CN"/>
              </w:rPr>
            </w:pPr>
            <w:r w:rsidRPr="00DE7B59">
              <w:rPr>
                <w:lang w:eastAsia="zh-CN"/>
              </w:rPr>
              <w:t>2 layers: reserved</w:t>
            </w:r>
          </w:p>
        </w:tc>
      </w:tr>
      <w:tr w:rsidR="008F3B53" w:rsidRPr="00DE7B59" w14:paraId="7022D272" w14:textId="77777777" w:rsidTr="00B734C2">
        <w:trPr>
          <w:jc w:val="center"/>
        </w:trPr>
        <w:tc>
          <w:tcPr>
            <w:tcW w:w="867" w:type="dxa"/>
            <w:shd w:val="clear" w:color="auto" w:fill="D9D9D9"/>
          </w:tcPr>
          <w:p w14:paraId="3C7C2F43" w14:textId="77777777" w:rsidR="008F3B53" w:rsidRPr="00DE7B59" w:rsidRDefault="008F3B53" w:rsidP="00B734C2">
            <w:pPr>
              <w:pStyle w:val="TAC"/>
              <w:rPr>
                <w:lang w:eastAsia="zh-CN"/>
              </w:rPr>
            </w:pPr>
            <w:r w:rsidRPr="00DE7B59">
              <w:rPr>
                <w:lang w:eastAsia="zh-CN"/>
              </w:rPr>
              <w:t>6-7</w:t>
            </w:r>
          </w:p>
        </w:tc>
        <w:tc>
          <w:tcPr>
            <w:tcW w:w="2758" w:type="dxa"/>
            <w:shd w:val="clear" w:color="auto" w:fill="auto"/>
          </w:tcPr>
          <w:p w14:paraId="032DF5AF" w14:textId="77777777" w:rsidR="008F3B53" w:rsidRPr="00DE7B59" w:rsidRDefault="008F3B53" w:rsidP="00B734C2">
            <w:pPr>
              <w:pStyle w:val="TAC"/>
              <w:rPr>
                <w:lang w:eastAsia="zh-CN"/>
              </w:rPr>
            </w:pPr>
            <w:r w:rsidRPr="00DE7B59">
              <w:rPr>
                <w:lang w:eastAsia="zh-CN"/>
              </w:rPr>
              <w:t>1 layer: reserved</w:t>
            </w:r>
          </w:p>
        </w:tc>
        <w:tc>
          <w:tcPr>
            <w:tcW w:w="867" w:type="dxa"/>
            <w:shd w:val="clear" w:color="auto" w:fill="D9D9D9"/>
          </w:tcPr>
          <w:p w14:paraId="1536F3F9" w14:textId="77777777" w:rsidR="008F3B53" w:rsidRPr="00DE7B59" w:rsidRDefault="008F3B53" w:rsidP="00B734C2">
            <w:pPr>
              <w:pStyle w:val="TAC"/>
              <w:rPr>
                <w:lang w:eastAsia="zh-CN"/>
              </w:rPr>
            </w:pPr>
          </w:p>
        </w:tc>
        <w:tc>
          <w:tcPr>
            <w:tcW w:w="3079" w:type="dxa"/>
          </w:tcPr>
          <w:p w14:paraId="783A502D" w14:textId="77777777" w:rsidR="008F3B53" w:rsidRPr="00DE7B59" w:rsidRDefault="008F3B53" w:rsidP="00B734C2">
            <w:pPr>
              <w:pStyle w:val="TAC"/>
              <w:rPr>
                <w:lang w:eastAsia="zh-CN"/>
              </w:rPr>
            </w:pPr>
          </w:p>
        </w:tc>
      </w:tr>
      <w:tr w:rsidR="008F3B53" w:rsidRPr="00DE7B59" w14:paraId="303FF08B" w14:textId="77777777" w:rsidTr="00B734C2">
        <w:trPr>
          <w:jc w:val="center"/>
        </w:trPr>
        <w:tc>
          <w:tcPr>
            <w:tcW w:w="867" w:type="dxa"/>
            <w:shd w:val="clear" w:color="auto" w:fill="D9D9D9"/>
            <w:vAlign w:val="center"/>
          </w:tcPr>
          <w:p w14:paraId="02F04240" w14:textId="77777777" w:rsidR="008F3B53" w:rsidRPr="00DE7B59" w:rsidRDefault="008F3B53" w:rsidP="00B734C2">
            <w:pPr>
              <w:pStyle w:val="TAC"/>
              <w:rPr>
                <w:lang w:eastAsia="zh-CN"/>
              </w:rPr>
            </w:pPr>
            <w:r w:rsidRPr="00DE7B59">
              <w:rPr>
                <w:lang w:eastAsia="zh-CN"/>
              </w:rPr>
              <w:t>0</w:t>
            </w:r>
          </w:p>
        </w:tc>
        <w:tc>
          <w:tcPr>
            <w:tcW w:w="2758" w:type="dxa"/>
            <w:shd w:val="clear" w:color="auto" w:fill="auto"/>
            <w:vAlign w:val="center"/>
          </w:tcPr>
          <w:p w14:paraId="562A34D7"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c>
          <w:tcPr>
            <w:tcW w:w="867" w:type="dxa"/>
            <w:shd w:val="clear" w:color="auto" w:fill="D9D9D9"/>
          </w:tcPr>
          <w:p w14:paraId="2C3A00AA" w14:textId="77777777" w:rsidR="008F3B53" w:rsidRPr="00DE7B59" w:rsidRDefault="008F3B53" w:rsidP="00B734C2">
            <w:pPr>
              <w:pStyle w:val="TAC"/>
              <w:rPr>
                <w:lang w:eastAsia="zh-CN"/>
              </w:rPr>
            </w:pPr>
          </w:p>
        </w:tc>
        <w:tc>
          <w:tcPr>
            <w:tcW w:w="3079" w:type="dxa"/>
          </w:tcPr>
          <w:p w14:paraId="48383B18" w14:textId="77777777" w:rsidR="008F3B53" w:rsidRPr="00DE7B59" w:rsidRDefault="008F3B53" w:rsidP="00B734C2">
            <w:pPr>
              <w:pStyle w:val="TAC"/>
              <w:rPr>
                <w:lang w:eastAsia="zh-CN"/>
              </w:rPr>
            </w:pPr>
          </w:p>
        </w:tc>
      </w:tr>
      <w:tr w:rsidR="008F3B53" w:rsidRPr="00DE7B59" w14:paraId="203B0FAF" w14:textId="77777777" w:rsidTr="00B734C2">
        <w:trPr>
          <w:jc w:val="center"/>
        </w:trPr>
        <w:tc>
          <w:tcPr>
            <w:tcW w:w="867" w:type="dxa"/>
            <w:shd w:val="clear" w:color="auto" w:fill="D9D9D9"/>
          </w:tcPr>
          <w:p w14:paraId="1FFBE2C2" w14:textId="77777777" w:rsidR="008F3B53" w:rsidRPr="00DE7B59" w:rsidRDefault="008F3B53" w:rsidP="00B734C2">
            <w:pPr>
              <w:pStyle w:val="TAC"/>
              <w:rPr>
                <w:lang w:eastAsia="zh-CN"/>
              </w:rPr>
            </w:pPr>
            <w:r w:rsidRPr="00DE7B59">
              <w:rPr>
                <w:lang w:eastAsia="zh-CN"/>
              </w:rPr>
              <w:t>…</w:t>
            </w:r>
          </w:p>
        </w:tc>
        <w:tc>
          <w:tcPr>
            <w:tcW w:w="2758" w:type="dxa"/>
            <w:shd w:val="clear" w:color="auto" w:fill="auto"/>
          </w:tcPr>
          <w:p w14:paraId="1D36F349" w14:textId="77777777" w:rsidR="008F3B53" w:rsidRPr="00DE7B59" w:rsidRDefault="008F3B53" w:rsidP="00B734C2">
            <w:pPr>
              <w:pStyle w:val="TAC"/>
              <w:rPr>
                <w:lang w:eastAsia="zh-CN"/>
              </w:rPr>
            </w:pPr>
            <w:r w:rsidRPr="00DE7B59">
              <w:rPr>
                <w:lang w:eastAsia="zh-CN"/>
              </w:rPr>
              <w:t>…</w:t>
            </w:r>
          </w:p>
        </w:tc>
        <w:tc>
          <w:tcPr>
            <w:tcW w:w="867" w:type="dxa"/>
            <w:shd w:val="clear" w:color="auto" w:fill="D9D9D9"/>
          </w:tcPr>
          <w:p w14:paraId="602003F2" w14:textId="77777777" w:rsidR="008F3B53" w:rsidRPr="00DE7B59" w:rsidRDefault="008F3B53" w:rsidP="00B734C2">
            <w:pPr>
              <w:pStyle w:val="TAC"/>
              <w:rPr>
                <w:lang w:eastAsia="zh-CN"/>
              </w:rPr>
            </w:pPr>
          </w:p>
        </w:tc>
        <w:tc>
          <w:tcPr>
            <w:tcW w:w="3079" w:type="dxa"/>
          </w:tcPr>
          <w:p w14:paraId="47443F3E" w14:textId="77777777" w:rsidR="008F3B53" w:rsidRPr="00DE7B59" w:rsidRDefault="008F3B53" w:rsidP="00B734C2">
            <w:pPr>
              <w:pStyle w:val="TAC"/>
              <w:rPr>
                <w:lang w:eastAsia="zh-CN"/>
              </w:rPr>
            </w:pPr>
          </w:p>
        </w:tc>
      </w:tr>
      <w:tr w:rsidR="008F3B53" w:rsidRPr="00DE7B59" w14:paraId="0FF714DF" w14:textId="77777777" w:rsidTr="00B734C2">
        <w:trPr>
          <w:jc w:val="center"/>
        </w:trPr>
        <w:tc>
          <w:tcPr>
            <w:tcW w:w="867" w:type="dxa"/>
            <w:shd w:val="clear" w:color="auto" w:fill="D9D9D9"/>
          </w:tcPr>
          <w:p w14:paraId="14D55E1B" w14:textId="77777777" w:rsidR="008F3B53" w:rsidRPr="00DE7B59" w:rsidRDefault="008F3B53" w:rsidP="00B734C2">
            <w:pPr>
              <w:pStyle w:val="TAC"/>
              <w:rPr>
                <w:lang w:eastAsia="zh-CN"/>
              </w:rPr>
            </w:pPr>
            <w:r w:rsidRPr="00DE7B59">
              <w:rPr>
                <w:lang w:eastAsia="zh-CN"/>
              </w:rPr>
              <w:t>2</w:t>
            </w:r>
          </w:p>
        </w:tc>
        <w:tc>
          <w:tcPr>
            <w:tcW w:w="2758" w:type="dxa"/>
            <w:shd w:val="clear" w:color="auto" w:fill="auto"/>
          </w:tcPr>
          <w:p w14:paraId="5887E7C1"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2</w:t>
            </w:r>
          </w:p>
        </w:tc>
        <w:tc>
          <w:tcPr>
            <w:tcW w:w="867" w:type="dxa"/>
            <w:shd w:val="clear" w:color="auto" w:fill="D9D9D9"/>
          </w:tcPr>
          <w:p w14:paraId="70D2CEEC" w14:textId="77777777" w:rsidR="008F3B53" w:rsidRPr="00DE7B59" w:rsidRDefault="008F3B53" w:rsidP="00B734C2">
            <w:pPr>
              <w:pStyle w:val="TAC"/>
              <w:rPr>
                <w:lang w:eastAsia="zh-CN"/>
              </w:rPr>
            </w:pPr>
          </w:p>
        </w:tc>
        <w:tc>
          <w:tcPr>
            <w:tcW w:w="3079" w:type="dxa"/>
          </w:tcPr>
          <w:p w14:paraId="62591E95" w14:textId="77777777" w:rsidR="008F3B53" w:rsidRPr="00DE7B59" w:rsidRDefault="008F3B53" w:rsidP="00B734C2">
            <w:pPr>
              <w:pStyle w:val="TAC"/>
              <w:rPr>
                <w:lang w:eastAsia="zh-CN"/>
              </w:rPr>
            </w:pPr>
          </w:p>
        </w:tc>
      </w:tr>
      <w:tr w:rsidR="008F3B53" w:rsidRPr="00DE7B59" w14:paraId="071EB47B" w14:textId="77777777" w:rsidTr="00B734C2">
        <w:trPr>
          <w:jc w:val="center"/>
        </w:trPr>
        <w:tc>
          <w:tcPr>
            <w:tcW w:w="867" w:type="dxa"/>
            <w:shd w:val="clear" w:color="auto" w:fill="D9D9D9"/>
          </w:tcPr>
          <w:p w14:paraId="14E86137" w14:textId="77777777" w:rsidR="008F3B53" w:rsidRPr="00DE7B59" w:rsidRDefault="008F3B53" w:rsidP="00B734C2">
            <w:pPr>
              <w:pStyle w:val="TAC"/>
              <w:rPr>
                <w:lang w:eastAsia="zh-CN"/>
              </w:rPr>
            </w:pPr>
            <w:r w:rsidRPr="00DE7B59">
              <w:rPr>
                <w:lang w:eastAsia="zh-CN"/>
              </w:rPr>
              <w:t>3-7</w:t>
            </w:r>
          </w:p>
        </w:tc>
        <w:tc>
          <w:tcPr>
            <w:tcW w:w="2758" w:type="dxa"/>
            <w:shd w:val="clear" w:color="auto" w:fill="auto"/>
          </w:tcPr>
          <w:p w14:paraId="31E64948" w14:textId="77777777" w:rsidR="008F3B53" w:rsidRPr="00DE7B59" w:rsidRDefault="008F3B53" w:rsidP="00B734C2">
            <w:pPr>
              <w:pStyle w:val="TAC"/>
            </w:pPr>
            <w:r w:rsidRPr="00DE7B59">
              <w:rPr>
                <w:lang w:eastAsia="zh-CN"/>
              </w:rPr>
              <w:t>2 layers: reserved</w:t>
            </w:r>
          </w:p>
        </w:tc>
        <w:tc>
          <w:tcPr>
            <w:tcW w:w="867" w:type="dxa"/>
            <w:shd w:val="clear" w:color="auto" w:fill="D9D9D9"/>
          </w:tcPr>
          <w:p w14:paraId="6A9621E0" w14:textId="77777777" w:rsidR="008F3B53" w:rsidRPr="00DE7B59" w:rsidRDefault="008F3B53" w:rsidP="00B734C2">
            <w:pPr>
              <w:pStyle w:val="TAC"/>
              <w:rPr>
                <w:lang w:eastAsia="zh-CN"/>
              </w:rPr>
            </w:pPr>
          </w:p>
        </w:tc>
        <w:tc>
          <w:tcPr>
            <w:tcW w:w="3079" w:type="dxa"/>
          </w:tcPr>
          <w:p w14:paraId="1C9E7C99" w14:textId="77777777" w:rsidR="008F3B53" w:rsidRPr="00DE7B59" w:rsidRDefault="008F3B53" w:rsidP="00B734C2">
            <w:pPr>
              <w:pStyle w:val="TAC"/>
              <w:rPr>
                <w:lang w:eastAsia="zh-CN"/>
              </w:rPr>
            </w:pPr>
          </w:p>
        </w:tc>
      </w:tr>
    </w:tbl>
    <w:p w14:paraId="3FFE7D51" w14:textId="77777777" w:rsidR="008F3B53" w:rsidRPr="00DE7B59" w:rsidRDefault="008F3B53" w:rsidP="008F3B53">
      <w:pPr>
        <w:jc w:val="both"/>
      </w:pPr>
    </w:p>
    <w:p w14:paraId="211A73D4" w14:textId="77777777" w:rsidR="008F3B53" w:rsidRPr="00DE7B59" w:rsidRDefault="008F3B53" w:rsidP="008F3B53">
      <w:pPr>
        <w:rPr>
          <w:lang w:eastAsia="sv-SE"/>
        </w:rPr>
      </w:pPr>
      <w:r w:rsidRPr="00DE7B59">
        <w:rPr>
          <w:lang w:eastAsia="sv-SE"/>
        </w:rPr>
        <w:t>[TS 38.321, clause 5.4.6]</w:t>
      </w:r>
    </w:p>
    <w:p w14:paraId="0EDA58F8" w14:textId="77777777" w:rsidR="008F3B53" w:rsidRPr="00DE7B59" w:rsidRDefault="008F3B53" w:rsidP="008F3B53">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as a result of LCP as defined in clause 5.4.3.1:</w:t>
      </w:r>
    </w:p>
    <w:p w14:paraId="6993EA79" w14:textId="77777777" w:rsidR="008F3B53" w:rsidRPr="00DE7B59" w:rsidRDefault="008F3B53" w:rsidP="008F3B53">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6A970FA0" w14:textId="77777777" w:rsidR="008F3B53" w:rsidRPr="00DE7B59" w:rsidRDefault="008F3B53" w:rsidP="008F3B53">
      <w:pPr>
        <w:pStyle w:val="B3"/>
        <w:rPr>
          <w:lang w:eastAsia="ko-KR"/>
        </w:rPr>
      </w:pPr>
      <w:r w:rsidRPr="00DE7B59">
        <w:rPr>
          <w:lang w:eastAsia="ko-KR"/>
        </w:rPr>
        <w:t>3&gt;</w:t>
      </w:r>
      <w:r w:rsidRPr="00DE7B59">
        <w:rPr>
          <w:lang w:eastAsia="ko-KR"/>
        </w:rPr>
        <w:tab/>
        <w:t>for each activated Serving Cell with configured uplink associated with any MAC entity</w:t>
      </w:r>
      <w:r w:rsidRPr="00DE7B59">
        <w:rPr>
          <w:lang w:eastAsia="zh-CN"/>
        </w:rPr>
        <w:t xml:space="preserve"> of which the active DL BWP</w:t>
      </w:r>
      <w:r w:rsidRPr="00DE7B59">
        <w:rPr>
          <w:lang w:eastAsia="ko-KR"/>
        </w:rPr>
        <w:t xml:space="preserve"> is not dormant BWP; and</w:t>
      </w:r>
    </w:p>
    <w:p w14:paraId="403F6E01" w14:textId="77777777" w:rsidR="008F3B53" w:rsidRPr="00DE7B59" w:rsidRDefault="008F3B53" w:rsidP="008F3B53">
      <w:pPr>
        <w:pStyle w:val="B3"/>
        <w:rPr>
          <w:lang w:eastAsia="ko-KR"/>
        </w:rPr>
      </w:pPr>
      <w:r w:rsidRPr="00DE7B59">
        <w:rPr>
          <w:lang w:eastAsia="ko-KR"/>
        </w:rPr>
        <w:t>3&gt;</w:t>
      </w:r>
      <w:r w:rsidRPr="00DE7B59">
        <w:rPr>
          <w:lang w:eastAsia="ko-KR"/>
        </w:rPr>
        <w:tab/>
        <w:t>for each activated Serving Cell with configured uplink associated with E-UTRA MAC entity:</w:t>
      </w:r>
    </w:p>
    <w:p w14:paraId="5C6BE006" w14:textId="77777777" w:rsidR="008F3B53" w:rsidRPr="00DE7B59" w:rsidRDefault="008F3B53" w:rsidP="008F3B53">
      <w:pPr>
        <w:pStyle w:val="B4"/>
        <w:rPr>
          <w:lang w:eastAsia="ko-KR"/>
        </w:rPr>
      </w:pPr>
      <w:r w:rsidRPr="00DE7B59">
        <w:rPr>
          <w:lang w:eastAsia="ko-KR"/>
        </w:rPr>
        <w:t>4&gt;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317E20D8" w14:textId="77777777" w:rsidR="008F3B53" w:rsidRPr="00DE7B59" w:rsidRDefault="008F3B53" w:rsidP="008F3B53">
      <w:pPr>
        <w:pStyle w:val="B5"/>
        <w:rPr>
          <w:lang w:eastAsia="ko-KR"/>
        </w:rPr>
      </w:pPr>
      <w:r w:rsidRPr="00DE7B59">
        <w:rPr>
          <w:lang w:eastAsia="ko-KR"/>
        </w:rPr>
        <w:t>5&gt;</w:t>
      </w:r>
      <w:r w:rsidRPr="00DE7B59">
        <w:rPr>
          <w:lang w:eastAsia="ko-KR"/>
        </w:rPr>
        <w:tab/>
        <w:t>if this Serving Cell is configured with multiple TRP PUSCH repetition and the MAC entity this Serving Cell</w:t>
      </w:r>
      <w:r w:rsidRPr="00DE7B59">
        <w:rPr>
          <w:lang w:eastAsia="zh-CN"/>
        </w:rPr>
        <w:t xml:space="preserve"> belongs to</w:t>
      </w:r>
      <w:r w:rsidRPr="00DE7B59">
        <w:rPr>
          <w:lang w:eastAsia="ko-KR"/>
        </w:rPr>
        <w:t xml:space="preserve"> is configured with </w:t>
      </w:r>
      <w:r w:rsidRPr="00DE7B59">
        <w:rPr>
          <w:i/>
          <w:iCs/>
        </w:rPr>
        <w:t>twoPHRMode</w:t>
      </w:r>
      <w:r w:rsidRPr="00DE7B59">
        <w:rPr>
          <w:lang w:eastAsia="ko-KR"/>
        </w:rPr>
        <w:t>:</w:t>
      </w:r>
    </w:p>
    <w:p w14:paraId="4EBED011" w14:textId="77777777" w:rsidR="008F3B53" w:rsidRPr="00DE7B59" w:rsidRDefault="008F3B53" w:rsidP="008F3B53">
      <w:pPr>
        <w:pStyle w:val="B5"/>
        <w:ind w:left="1988"/>
        <w:rPr>
          <w:lang w:eastAsia="ko-KR"/>
        </w:rPr>
      </w:pPr>
      <w:r w:rsidRPr="00DE7B59">
        <w:rPr>
          <w:lang w:eastAsia="ko-KR"/>
        </w:rPr>
        <w:t>6&gt;</w:t>
      </w:r>
      <w:r w:rsidRPr="00DE7B59">
        <w:rPr>
          <w:lang w:eastAsia="ko-KR"/>
        </w:rPr>
        <w:tab/>
        <w:t>obtain two values of the Type 1 or the value of Type 3 power headroom for the corresponding uplink carrier as specified in clause 7.7 of TS 38.213 [6] for NR Serving Cell.</w:t>
      </w:r>
    </w:p>
    <w:p w14:paraId="0940EE9A" w14:textId="77777777" w:rsidR="008F3B53" w:rsidRPr="00DE7B59" w:rsidRDefault="008F3B53" w:rsidP="008F3B53">
      <w:pPr>
        <w:pStyle w:val="B5"/>
        <w:rPr>
          <w:lang w:eastAsia="ko-KR"/>
        </w:rPr>
      </w:pPr>
      <w:r w:rsidRPr="00DE7B59">
        <w:rPr>
          <w:lang w:eastAsia="ko-KR"/>
        </w:rPr>
        <w:t>5&gt;</w:t>
      </w:r>
      <w:r w:rsidRPr="00DE7B59">
        <w:rPr>
          <w:lang w:eastAsia="ko-KR"/>
        </w:rPr>
        <w:tab/>
        <w:t>else:</w:t>
      </w:r>
    </w:p>
    <w:p w14:paraId="1B0E35EE" w14:textId="77777777" w:rsidR="008F3B53" w:rsidRPr="00DE7B59" w:rsidRDefault="008F3B53" w:rsidP="008F3B53">
      <w:pPr>
        <w:pStyle w:val="B5"/>
        <w:ind w:left="1988"/>
        <w:rPr>
          <w:lang w:eastAsia="ko-KR"/>
        </w:rPr>
      </w:pPr>
      <w:r w:rsidRPr="00DE7B59">
        <w:rPr>
          <w:lang w:eastAsia="ko-KR"/>
        </w:rPr>
        <w:t>6&gt;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0B37B6D8" w14:textId="77777777" w:rsidR="008F3B53" w:rsidRPr="00DE7B59" w:rsidRDefault="008F3B53" w:rsidP="008F3B53">
      <w:pPr>
        <w:pStyle w:val="B4"/>
        <w:rPr>
          <w:lang w:eastAsia="ko-KR"/>
        </w:rPr>
      </w:pPr>
      <w:r w:rsidRPr="00DE7B59">
        <w:rPr>
          <w:lang w:eastAsia="ko-KR"/>
        </w:rPr>
        <w:t>4&gt;</w:t>
      </w:r>
      <w:r w:rsidRPr="00DE7B59">
        <w:rPr>
          <w:lang w:eastAsia="ko-KR"/>
        </w:rPr>
        <w:tab/>
        <w:t xml:space="preserve">else (i.e. </w:t>
      </w:r>
      <w:r w:rsidRPr="00DE7B59">
        <w:t>this MAC entity is not configured with</w:t>
      </w:r>
      <w:r w:rsidRPr="00DE7B59">
        <w:rPr>
          <w:iCs/>
        </w:rPr>
        <w:t xml:space="preserve"> </w:t>
      </w:r>
      <w:r w:rsidRPr="00DE7B59">
        <w:rPr>
          <w:i/>
          <w:iCs/>
        </w:rPr>
        <w:t>twoPHRMode</w:t>
      </w:r>
      <w:r w:rsidRPr="00DE7B59">
        <w:rPr>
          <w:iCs/>
        </w:rPr>
        <w:t>)</w:t>
      </w:r>
      <w:r w:rsidRPr="00DE7B59">
        <w:rPr>
          <w:lang w:eastAsia="ko-KR"/>
        </w:rPr>
        <w:t>:</w:t>
      </w:r>
    </w:p>
    <w:p w14:paraId="736E259A" w14:textId="77777777" w:rsidR="008F3B53" w:rsidRPr="00DE7B59" w:rsidRDefault="008F3B53" w:rsidP="008F3B53">
      <w:pPr>
        <w:pStyle w:val="B5"/>
        <w:rPr>
          <w:lang w:eastAsia="ko-KR"/>
        </w:rPr>
      </w:pPr>
      <w:r w:rsidRPr="00DE7B59">
        <w:rPr>
          <w:lang w:eastAsia="ko-KR"/>
        </w:rPr>
        <w:t>…</w:t>
      </w:r>
    </w:p>
    <w:p w14:paraId="63A57A6E" w14:textId="77777777" w:rsidR="008F3B53" w:rsidRPr="00DE7B59" w:rsidRDefault="008F3B53" w:rsidP="008F3B53">
      <w:pPr>
        <w:pStyle w:val="B3"/>
      </w:pPr>
      <w:r w:rsidRPr="00DE7B59">
        <w:rPr>
          <w:lang w:eastAsia="ko-KR"/>
        </w:rPr>
        <w:t>3&gt;</w:t>
      </w:r>
      <w:r w:rsidRPr="00DE7B59">
        <w:tab/>
        <w:t>instruct the Multiplexing and Assembly procedure to generate and transmit the Enhanced Multiple entry PHR as defined in clause 6.1.3.49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Multiple Entry PHR for multiple TRP MAC CE as defined in clause 6.1.3.51 if this MAC entity is configured with </w:t>
      </w:r>
      <w:r w:rsidRPr="00DE7B59">
        <w:rPr>
          <w:i/>
          <w:iCs/>
        </w:rPr>
        <w:t>twoPHRMode</w:t>
      </w:r>
      <w:r w:rsidRPr="00DE7B59">
        <w:t xml:space="preserve"> or the Multiple Entry PHR MAC </w:t>
      </w:r>
      <w:r w:rsidRPr="00DE7B59">
        <w:rPr>
          <w:lang w:eastAsia="ko-KR"/>
        </w:rPr>
        <w:t>CE</w:t>
      </w:r>
      <w:r w:rsidRPr="00DE7B59">
        <w:t xml:space="preserve"> as defined in clause 6.1.3.</w:t>
      </w:r>
      <w:r w:rsidRPr="00DE7B59">
        <w:rPr>
          <w:lang w:eastAsia="ko-KR"/>
        </w:rPr>
        <w:t>9</w:t>
      </w:r>
      <w:r w:rsidRPr="00DE7B59">
        <w:t xml:space="preserve"> otherwise based on the values reported by the physical layer.</w:t>
      </w:r>
    </w:p>
    <w:p w14:paraId="5E56C6F8" w14:textId="77777777" w:rsidR="008F3B53" w:rsidRPr="00DE7B59" w:rsidRDefault="008F3B53" w:rsidP="008F3B53">
      <w:pPr>
        <w:pStyle w:val="B2"/>
      </w:pPr>
      <w:r w:rsidRPr="00DE7B59">
        <w:rPr>
          <w:lang w:eastAsia="ko-KR"/>
        </w:rPr>
        <w:t>2&gt;</w:t>
      </w:r>
      <w:r w:rsidRPr="00DE7B59">
        <w:tab/>
        <w:t>else</w:t>
      </w:r>
      <w:r w:rsidRPr="00DE7B59">
        <w:rPr>
          <w:lang w:eastAsia="ko-KR"/>
        </w:rPr>
        <w:t xml:space="preserve"> (i.e. Single Entry PHR format is used)</w:t>
      </w:r>
      <w:r w:rsidRPr="00DE7B59">
        <w:t>:</w:t>
      </w:r>
    </w:p>
    <w:p w14:paraId="421BFF58" w14:textId="77777777" w:rsidR="008F3B53" w:rsidRPr="00DE7B59" w:rsidRDefault="008F3B53" w:rsidP="008F3B53">
      <w:pPr>
        <w:pStyle w:val="B3"/>
        <w:rPr>
          <w:lang w:eastAsia="ko-KR"/>
        </w:rPr>
      </w:pPr>
      <w:r w:rsidRPr="00DE7B59">
        <w:rPr>
          <w:lang w:eastAsia="ko-KR"/>
        </w:rPr>
        <w:t>3&gt;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471FB859" w14:textId="77777777" w:rsidR="008F3B53" w:rsidRPr="00DE7B59" w:rsidRDefault="008F3B53" w:rsidP="008F3B53">
      <w:pPr>
        <w:pStyle w:val="B4"/>
      </w:pPr>
      <w:r w:rsidRPr="00DE7B59">
        <w:rPr>
          <w:lang w:eastAsia="ko-KR"/>
        </w:rPr>
        <w:t>4&gt;</w:t>
      </w:r>
      <w:r w:rsidRPr="00DE7B59">
        <w:tab/>
        <w:t>obtain two values of the Type 1 power headroom from the physical layer</w:t>
      </w:r>
      <w:r w:rsidRPr="00DE7B59">
        <w:rPr>
          <w:lang w:eastAsia="ko-KR"/>
        </w:rPr>
        <w:t xml:space="preserve"> for the corresponding uplink carrier of the PCell</w:t>
      </w:r>
      <w:r w:rsidRPr="00DE7B59">
        <w:t>.</w:t>
      </w:r>
    </w:p>
    <w:p w14:paraId="26EFFEF5" w14:textId="77777777" w:rsidR="008F3B53" w:rsidRPr="00DE7B59" w:rsidRDefault="008F3B53" w:rsidP="008F3B53">
      <w:pPr>
        <w:pStyle w:val="B3"/>
        <w:rPr>
          <w:lang w:eastAsia="ko-KR"/>
        </w:rPr>
      </w:pPr>
      <w:r w:rsidRPr="00DE7B59">
        <w:rPr>
          <w:lang w:eastAsia="ko-KR"/>
        </w:rPr>
        <w:t>3&gt;</w:t>
      </w:r>
      <w:r w:rsidRPr="00DE7B59">
        <w:rPr>
          <w:lang w:eastAsia="ko-KR"/>
        </w:rPr>
        <w:tab/>
        <w:t>else:</w:t>
      </w:r>
    </w:p>
    <w:p w14:paraId="6014C190" w14:textId="77777777" w:rsidR="008F3B53" w:rsidRPr="00DE7B59" w:rsidRDefault="008F3B53" w:rsidP="008F3B53">
      <w:pPr>
        <w:pStyle w:val="B4"/>
      </w:pPr>
      <w:r w:rsidRPr="00DE7B59">
        <w:rPr>
          <w:lang w:eastAsia="ko-KR"/>
        </w:rPr>
        <w:t>4&gt;</w:t>
      </w:r>
      <w:r w:rsidRPr="00DE7B59">
        <w:tab/>
        <w:t>obtain the value of the Type 1 power headroom from the physical layer</w:t>
      </w:r>
      <w:r w:rsidRPr="00DE7B59">
        <w:rPr>
          <w:lang w:eastAsia="ko-KR"/>
        </w:rPr>
        <w:t xml:space="preserve"> for the corresponding uplink carrier of the PCell</w:t>
      </w:r>
      <w:r w:rsidRPr="00DE7B59">
        <w:t>.</w:t>
      </w:r>
    </w:p>
    <w:p w14:paraId="175292DF" w14:textId="77777777" w:rsidR="008F3B53" w:rsidRPr="00DE7B59" w:rsidRDefault="008F3B53" w:rsidP="008F3B53">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55D93B85" w14:textId="77777777" w:rsidR="008F3B53" w:rsidRPr="00DE7B59" w:rsidRDefault="008F3B53" w:rsidP="008F3B53">
      <w:pPr>
        <w:pStyle w:val="B4"/>
        <w:rPr>
          <w:lang w:eastAsia="zh-CN"/>
        </w:rPr>
      </w:pPr>
      <w:r w:rsidRPr="00DE7B59">
        <w:rPr>
          <w:lang w:eastAsia="zh-CN"/>
        </w:rPr>
        <w:t>…</w:t>
      </w:r>
    </w:p>
    <w:p w14:paraId="09CD343D" w14:textId="77777777" w:rsidR="008F3B53" w:rsidRPr="00DE7B59" w:rsidRDefault="008F3B53" w:rsidP="008F3B53">
      <w:pPr>
        <w:pStyle w:val="B3"/>
      </w:pPr>
      <w:r w:rsidRPr="00DE7B59">
        <w:rPr>
          <w:lang w:eastAsia="ko-KR"/>
        </w:rPr>
        <w:t>3&gt;</w:t>
      </w:r>
      <w:r w:rsidRPr="00DE7B59">
        <w:tab/>
        <w:t>instruct the Multiplexing and Assembly procedure to generate and transmit the Enhanced Single entry PHR as defined in clause 6.1.3.48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Single Entry PHR for multiple TRP MAC </w:t>
      </w:r>
      <w:r w:rsidRPr="00DE7B59">
        <w:rPr>
          <w:lang w:eastAsia="ko-KR"/>
        </w:rPr>
        <w:t>CE</w:t>
      </w:r>
      <w:r w:rsidRPr="00DE7B59">
        <w:t xml:space="preserve"> as defined in clause 6.1.3.50 if this MAC entity is configured with </w:t>
      </w:r>
      <w:r w:rsidRPr="00DE7B59">
        <w:rPr>
          <w:i/>
          <w:iCs/>
        </w:rPr>
        <w:t>twoPHRMode</w:t>
      </w:r>
      <w:r w:rsidRPr="00DE7B59">
        <w:t xml:space="preserve"> or the Single Entry PHR MAC </w:t>
      </w:r>
      <w:r w:rsidRPr="00DE7B59">
        <w:rPr>
          <w:lang w:eastAsia="ko-KR"/>
        </w:rPr>
        <w:t>CE</w:t>
      </w:r>
      <w:r w:rsidRPr="00DE7B59">
        <w:t xml:space="preserve"> as defined in clause 6.1.3.</w:t>
      </w:r>
      <w:r w:rsidRPr="00DE7B59">
        <w:rPr>
          <w:lang w:eastAsia="ko-KR"/>
        </w:rPr>
        <w:t>8</w:t>
      </w:r>
      <w:r w:rsidRPr="00DE7B59">
        <w:t xml:space="preserve"> otherwise based on the values reported by the physical layer.</w:t>
      </w:r>
    </w:p>
    <w:p w14:paraId="2059B040" w14:textId="77777777" w:rsidR="008F3B53" w:rsidRPr="00DE7B59" w:rsidRDefault="008F3B53" w:rsidP="008F3B53">
      <w:pPr>
        <w:rPr>
          <w:lang w:eastAsia="sv-SE"/>
        </w:rPr>
      </w:pPr>
      <w:r w:rsidRPr="00DE7B59">
        <w:rPr>
          <w:lang w:eastAsia="sv-SE"/>
        </w:rPr>
        <w:t>[TS 38.321, clause 6.1.3.50]</w:t>
      </w:r>
    </w:p>
    <w:p w14:paraId="2BCB418C" w14:textId="77777777" w:rsidR="008F3B53" w:rsidRPr="00DE7B59" w:rsidRDefault="008F3B53" w:rsidP="008F3B53">
      <w:r w:rsidRPr="00DE7B59">
        <w:t>The Enhanced Single Entry PHR for multiple TRP MAC CE is identified by a MAC subheader with eLCID as specified in Table 6.2.1-2b.</w:t>
      </w:r>
    </w:p>
    <w:p w14:paraId="2F9E577A" w14:textId="77777777" w:rsidR="008F3B53" w:rsidRPr="00DE7B59" w:rsidRDefault="008F3B53" w:rsidP="008F3B53">
      <w:r w:rsidRPr="00DE7B59">
        <w:t>The two PHs together with one P</w:t>
      </w:r>
      <w:r w:rsidRPr="00DE7B59">
        <w:rPr>
          <w:vertAlign w:val="subscript"/>
        </w:rPr>
        <w:t>CMAX,f,c</w:t>
      </w:r>
      <w:r w:rsidRPr="00DE7B59">
        <w:t xml:space="preserve"> for the Serving Cell are reported if UE is configured with </w:t>
      </w:r>
      <w:r w:rsidRPr="00DE7B59">
        <w:rPr>
          <w:i/>
          <w:iCs/>
        </w:rPr>
        <w:t>twoPHRMode</w:t>
      </w:r>
      <w:r w:rsidRPr="00DE7B59">
        <w:t xml:space="preserve"> with the multiple TRP PUSCH repetition feature is configured.</w:t>
      </w:r>
    </w:p>
    <w:p w14:paraId="688E9EF6" w14:textId="77777777" w:rsidR="008F3B53" w:rsidRPr="00DE7B59" w:rsidRDefault="008F3B53" w:rsidP="008F3B53">
      <w:r w:rsidRPr="00DE7B59">
        <w:t>It has a fixed size and consists of three octets defined as follows (Figure 6.1.3.50-1):</w:t>
      </w:r>
    </w:p>
    <w:p w14:paraId="427533AF" w14:textId="77777777" w:rsidR="008F3B53" w:rsidRPr="00DE7B59" w:rsidRDefault="008F3B53" w:rsidP="008F3B53">
      <w:pPr>
        <w:pStyle w:val="B1"/>
      </w:pPr>
      <w:r w:rsidRPr="00DE7B59">
        <w:t>-</w:t>
      </w:r>
      <w:r w:rsidRPr="00DE7B59">
        <w:tab/>
        <w:t>R: Reserved bit, set to 0;</w:t>
      </w:r>
    </w:p>
    <w:p w14:paraId="254CA521" w14:textId="77777777" w:rsidR="008F3B53" w:rsidRPr="00DE7B59" w:rsidRDefault="008F3B53" w:rsidP="008F3B53">
      <w:pPr>
        <w:pStyle w:val="B1"/>
      </w:pPr>
      <w:r w:rsidRPr="00DE7B59">
        <w:t>-</w:t>
      </w:r>
      <w:r w:rsidRPr="00DE7B59">
        <w:tab/>
        <w:t xml:space="preserve">Power Headroom i (PH i): This field indicates the power headroom level, </w:t>
      </w:r>
      <w:r w:rsidRPr="00DE7B59">
        <w:rPr>
          <w:lang w:eastAsia="zh-CN"/>
        </w:rPr>
        <w:t xml:space="preserve">where PH 1 is associated with the </w:t>
      </w:r>
      <w:r w:rsidRPr="00DE7B59">
        <w:rPr>
          <w:i/>
          <w:lang w:eastAsia="zh-CN"/>
        </w:rPr>
        <w:t>SRS-ResourceSet</w:t>
      </w:r>
      <w:r w:rsidRPr="00DE7B59">
        <w:rPr>
          <w:lang w:eastAsia="zh-CN"/>
        </w:rPr>
        <w:t xml:space="preserve"> with a lower </w:t>
      </w:r>
      <w:r w:rsidRPr="00DE7B59">
        <w:rPr>
          <w:i/>
          <w:lang w:eastAsia="zh-CN"/>
        </w:rPr>
        <w:t>srs-ResourceSetId</w:t>
      </w:r>
      <w:r w:rsidRPr="00DE7B59">
        <w:rPr>
          <w:lang w:eastAsia="zh-CN"/>
        </w:rPr>
        <w:t xml:space="preserve"> and PH 2 is associated with the SRS-ResourceSet with a higher </w:t>
      </w:r>
      <w:r w:rsidRPr="00DE7B59">
        <w:rPr>
          <w:i/>
          <w:lang w:eastAsia="zh-CN"/>
        </w:rPr>
        <w:t>srs-ResourceSetId</w:t>
      </w:r>
      <w:r w:rsidRPr="00DE7B59">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0867B3B1" w14:textId="77777777" w:rsidR="008F3B53" w:rsidRPr="00DE7B59" w:rsidRDefault="008F3B53" w:rsidP="008F3B53">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0D653278" w14:textId="77777777" w:rsidR="008F3B53" w:rsidRPr="00DE7B59" w:rsidRDefault="008F3B53" w:rsidP="008F3B53">
      <w:pPr>
        <w:pStyle w:val="B1"/>
      </w:pPr>
      <w:r w:rsidRPr="00DE7B59">
        <w:t>-</w:t>
      </w:r>
      <w:r w:rsidRPr="00DE7B59">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7E4DDCAA" w14:textId="77777777" w:rsidR="008F3B53" w:rsidRPr="00DE7B59" w:rsidRDefault="008F3B53" w:rsidP="008F3B53">
      <w:pPr>
        <w:pStyle w:val="B1"/>
      </w:pPr>
      <w:r w:rsidRPr="00DE7B59">
        <w:t>-</w:t>
      </w:r>
      <w:r w:rsidRPr="00DE7B59">
        <w:tab/>
        <w:t>P</w:t>
      </w:r>
      <w:r w:rsidRPr="00DE7B59">
        <w:rPr>
          <w:vertAlign w:val="subscript"/>
        </w:rPr>
        <w:t>CMAX,f,c</w:t>
      </w:r>
      <w:r w:rsidRPr="00DE7B59">
        <w:t>: This field indicates the P</w:t>
      </w:r>
      <w:r w:rsidRPr="00DE7B59">
        <w:rPr>
          <w:vertAlign w:val="subscript"/>
        </w:rPr>
        <w:t>CMAX,f,c</w:t>
      </w:r>
      <w:r w:rsidRPr="00DE7B59">
        <w:t xml:space="preserve"> (as specified in TS 38.213 [6]) used for calculation of the preceding PH fields. The reported P</w:t>
      </w:r>
      <w:r w:rsidRPr="00DE7B59">
        <w:rPr>
          <w:vertAlign w:val="subscript"/>
        </w:rPr>
        <w:t>CMAX,f,c</w:t>
      </w:r>
      <w:r w:rsidRPr="00DE7B59">
        <w:t xml:space="preserve"> and the corresponding nominal UE transmit power levels are shown in Table 6.1.3.8-2 (the corresponding measured values in dBm are specified in TS 38.133 [11]);</w:t>
      </w:r>
    </w:p>
    <w:p w14:paraId="0C175302" w14:textId="77777777" w:rsidR="008F3B53" w:rsidRPr="00DE7B59" w:rsidRDefault="008F3B53" w:rsidP="008F3B53">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75D820E8" w14:textId="77777777" w:rsidR="008F3B53" w:rsidRPr="00DE7B59" w:rsidRDefault="008F3B53" w:rsidP="008F3B53">
      <w:pPr>
        <w:pStyle w:val="TH"/>
      </w:pPr>
      <w:r w:rsidRPr="00DE7B59">
        <w:object w:dxaOrig="5700" w:dyaOrig="2161" w14:anchorId="3A28B62B">
          <v:shape id="_x0000_i1164" type="#_x0000_t75" style="width:286.5pt;height:108pt" o:ole="">
            <v:imagedata r:id="rId80" o:title=""/>
          </v:shape>
          <o:OLEObject Type="Embed" ProgID="Visio.Drawing.15" ShapeID="_x0000_i1164" DrawAspect="Content" ObjectID="_1806324928" r:id="rId81"/>
        </w:object>
      </w:r>
    </w:p>
    <w:p w14:paraId="7F73526C" w14:textId="77777777" w:rsidR="008F3B53" w:rsidRPr="00DE7B59" w:rsidRDefault="008F3B53" w:rsidP="008F3B53">
      <w:pPr>
        <w:pStyle w:val="TF"/>
      </w:pPr>
      <w:r w:rsidRPr="00DE7B59">
        <w:t>Figure 6.1.3.50-1: Enhanced Single Entry PHR for multiple TRP MAC CE</w:t>
      </w:r>
    </w:p>
    <w:p w14:paraId="7B7D99F8" w14:textId="77777777" w:rsidR="008F3B53" w:rsidRPr="00DE7B59" w:rsidRDefault="008F3B53" w:rsidP="008F3B53">
      <w:pPr>
        <w:rPr>
          <w:lang w:eastAsia="sv-SE"/>
        </w:rPr>
      </w:pPr>
    </w:p>
    <w:p w14:paraId="062DFA0A" w14:textId="2BCD3BD8" w:rsidR="008F3B53" w:rsidRPr="00DE7B59" w:rsidRDefault="008F3B53" w:rsidP="008F3B53">
      <w:pPr>
        <w:rPr>
          <w:lang w:eastAsia="sv-SE"/>
        </w:rPr>
      </w:pPr>
      <w:r w:rsidRPr="00DE7B59">
        <w:rPr>
          <w:lang w:eastAsia="sv-SE"/>
        </w:rPr>
        <w:t>[TS 38.321, clause 6.1.3.51]</w:t>
      </w:r>
    </w:p>
    <w:p w14:paraId="2CDE0E67" w14:textId="77777777" w:rsidR="008F3B53" w:rsidRPr="00DE7B59" w:rsidRDefault="008F3B53" w:rsidP="008F3B53">
      <w:r w:rsidRPr="00DE7B59">
        <w:t>The Enhanced Multiple Entry PHR for multiple TRP MAC CE is identified by a MAC subheader with eLCID as specified in Table 6.2.1-2b.</w:t>
      </w:r>
    </w:p>
    <w:p w14:paraId="5DDB44CE" w14:textId="77777777" w:rsidR="008F3B53" w:rsidRPr="00DE7B59" w:rsidRDefault="008F3B53" w:rsidP="008F3B53">
      <w:r w:rsidRPr="00DE7B59">
        <w:t>It has a variable size, and includes the bitmaps, a Type 2 PH field and an octet containing the associated P</w:t>
      </w:r>
      <w:r w:rsidRPr="00DE7B59">
        <w:rPr>
          <w:vertAlign w:val="subscript"/>
        </w:rPr>
        <w:t>CMAX,f,c</w:t>
      </w:r>
      <w:r w:rsidRPr="00DE7B59">
        <w:t xml:space="preserve"> field (if reported) for SpCell of the other MAC entity, a Type 1 PH field and an octet containing the associated P</w:t>
      </w:r>
      <w:r w:rsidRPr="00DE7B59">
        <w:rPr>
          <w:vertAlign w:val="subscript"/>
        </w:rPr>
        <w:t>CMAX,f,c</w:t>
      </w:r>
      <w:r w:rsidRPr="00DE7B59">
        <w:t xml:space="preserve"> field (if reported) for the PCell. It further includes, in ascending order based on the </w:t>
      </w:r>
      <w:r w:rsidRPr="00DE7B59">
        <w:rPr>
          <w:i/>
          <w:iCs/>
        </w:rPr>
        <w:t>ServCellIndex</w:t>
      </w:r>
      <w:r w:rsidRPr="00DE7B59">
        <w:t>, one or multiple of Type X PH fields and octets containing the associated P</w:t>
      </w:r>
      <w:r w:rsidRPr="00DE7B59">
        <w:rPr>
          <w:vertAlign w:val="subscript"/>
        </w:rPr>
        <w:t>CMAX,f,c</w:t>
      </w:r>
      <w:r w:rsidRPr="00DE7B59">
        <w:t xml:space="preserve"> fields (if reported) for Serving Cells other than PCell indicated in the bitmap for indicating the presence of PH(s). X is either 1 or 3 according to TS 38.213 [6] and TS 36.213 [17].</w:t>
      </w:r>
    </w:p>
    <w:p w14:paraId="3FEB864D" w14:textId="77777777" w:rsidR="008F3B53" w:rsidRPr="00DE7B59" w:rsidRDefault="008F3B53" w:rsidP="008F3B53">
      <w:r w:rsidRPr="00DE7B59">
        <w:t xml:space="preserve">The presence of Type 2 PH field for SpCell of the other MAC entity is configured by </w:t>
      </w:r>
      <w:r w:rsidRPr="00DE7B59">
        <w:rPr>
          <w:i/>
          <w:iCs/>
        </w:rPr>
        <w:t>phr-Type2OtherCell</w:t>
      </w:r>
      <w:r w:rsidRPr="00DE7B59">
        <w:t xml:space="preserve"> with value </w:t>
      </w:r>
      <w:r w:rsidRPr="00DE7B59">
        <w:rPr>
          <w:i/>
          <w:iCs/>
        </w:rPr>
        <w:t>true</w:t>
      </w:r>
      <w:r w:rsidRPr="00DE7B59">
        <w:t>.</w:t>
      </w:r>
    </w:p>
    <w:p w14:paraId="498C0E4A" w14:textId="77777777" w:rsidR="008F3B53" w:rsidRPr="00DE7B59" w:rsidRDefault="008F3B53" w:rsidP="008F3B53">
      <w:r w:rsidRPr="00DE7B59">
        <w:t xml:space="preserve">A single octet bitmap is used for indicating the presence of PH(s) per Serving Cell when the highest </w:t>
      </w:r>
      <w:r w:rsidRPr="00DE7B59">
        <w:rPr>
          <w:i/>
          <w:iCs/>
        </w:rPr>
        <w:t>ServCellIndex</w:t>
      </w:r>
      <w:r w:rsidRPr="00DE7B59">
        <w:t xml:space="preserve"> of Serving Cell with configured uplink is less than 8, otherwise four octets are used.</w:t>
      </w:r>
    </w:p>
    <w:p w14:paraId="1D0D1051" w14:textId="77777777" w:rsidR="008F3B53" w:rsidRPr="00DE7B59" w:rsidRDefault="008F3B53" w:rsidP="008F3B53">
      <w:r w:rsidRPr="00DE7B59">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937A854" w14:textId="77777777" w:rsidR="008F3B53" w:rsidRPr="00DE7B59" w:rsidRDefault="008F3B53" w:rsidP="008F3B53">
      <w:r w:rsidRPr="00DE7B59">
        <w:t>For a band combination in which the UE does not support dynamic power sharing, the UE may omit the octets containing Power Headroom field and P</w:t>
      </w:r>
      <w:r w:rsidRPr="00DE7B59">
        <w:rPr>
          <w:vertAlign w:val="subscript"/>
        </w:rPr>
        <w:t>CMAX,f,c</w:t>
      </w:r>
      <w:r w:rsidRPr="00DE7B59">
        <w:t xml:space="preserve"> field for Serving Cells in the other MAC entity except for the PCell in the other MAC entity and the reported values of Power Headroom and P</w:t>
      </w:r>
      <w:r w:rsidRPr="00DE7B59">
        <w:rPr>
          <w:vertAlign w:val="subscript"/>
        </w:rPr>
        <w:t>CMAX,f,c</w:t>
      </w:r>
      <w:r w:rsidRPr="00DE7B59">
        <w:t xml:space="preserve"> for the PCell are up to UE implementation.</w:t>
      </w:r>
    </w:p>
    <w:p w14:paraId="07415B23" w14:textId="77777777" w:rsidR="008F3B53" w:rsidRPr="00DE7B59" w:rsidRDefault="008F3B53" w:rsidP="008F3B53">
      <w:r w:rsidRPr="00DE7B59">
        <w:t>The two PHs together with one P</w:t>
      </w:r>
      <w:r w:rsidRPr="00DE7B59">
        <w:rPr>
          <w:vertAlign w:val="subscript"/>
        </w:rPr>
        <w:t>CMAX,f,c</w:t>
      </w:r>
      <w:r w:rsidRPr="00DE7B59">
        <w:t xml:space="preserve"> for the Serving Cell configured with the multiple TRP PUSCH repetition feature is configured are reported if the MAC entity is configured with </w:t>
      </w:r>
      <w:r w:rsidRPr="00DE7B59">
        <w:rPr>
          <w:i/>
          <w:iCs/>
        </w:rPr>
        <w:t>twoPHRMode</w:t>
      </w:r>
      <w:r w:rsidRPr="00DE7B59">
        <w:t>.</w:t>
      </w:r>
    </w:p>
    <w:p w14:paraId="7151FF2A" w14:textId="77777777" w:rsidR="008F3B53" w:rsidRPr="00DE7B59" w:rsidRDefault="008F3B53" w:rsidP="008F3B53">
      <w:r w:rsidRPr="00DE7B59">
        <w:t>The Enhanced Multiple Entry PHR for multiple TRP MAC CEs are defined as follows:</w:t>
      </w:r>
    </w:p>
    <w:p w14:paraId="71B6E9F6" w14:textId="77777777" w:rsidR="008F3B53" w:rsidRPr="00DE7B59" w:rsidRDefault="008F3B53" w:rsidP="008F3B53">
      <w:pPr>
        <w:pStyle w:val="B1"/>
      </w:pPr>
      <w:r w:rsidRPr="00DE7B59">
        <w:t>-</w:t>
      </w:r>
      <w:r w:rsidRPr="00DE7B59">
        <w:tab/>
        <w:t>C</w:t>
      </w:r>
      <w:r w:rsidRPr="00DE7B59">
        <w:rPr>
          <w:vertAlign w:val="subscript"/>
        </w:rPr>
        <w:t>i</w:t>
      </w:r>
      <w:r w:rsidRPr="00DE7B59">
        <w:t xml:space="preserve">: This field indicates the presence of PH field(s) for the Serving Cell with </w:t>
      </w:r>
      <w:r w:rsidRPr="00DE7B59">
        <w:rPr>
          <w:i/>
          <w:iCs/>
        </w:rPr>
        <w:t>ServCellIndex</w:t>
      </w:r>
      <w:r w:rsidRPr="00DE7B59">
        <w:t xml:space="preserve"> i as specified in TS 38.331 [5]. The C</w:t>
      </w:r>
      <w:r w:rsidRPr="00DE7B59">
        <w:rPr>
          <w:vertAlign w:val="subscript"/>
        </w:rPr>
        <w:t>i</w:t>
      </w:r>
      <w:r w:rsidRPr="00DE7B59">
        <w:t xml:space="preserve"> field set to 1 indicates that PH field(s) for the Serving Cell with </w:t>
      </w:r>
      <w:r w:rsidRPr="00DE7B59">
        <w:rPr>
          <w:i/>
          <w:iCs/>
        </w:rPr>
        <w:t>ServCellIndex</w:t>
      </w:r>
      <w:r w:rsidRPr="00DE7B59">
        <w:t xml:space="preserve"> i is reported. The C</w:t>
      </w:r>
      <w:r w:rsidRPr="00DE7B59">
        <w:rPr>
          <w:vertAlign w:val="subscript"/>
        </w:rPr>
        <w:t>i</w:t>
      </w:r>
      <w:r w:rsidRPr="00DE7B59">
        <w:t xml:space="preserve"> field set to 0 indicates that a PH field for the Serving Cell with </w:t>
      </w:r>
      <w:r w:rsidRPr="00DE7B59">
        <w:rPr>
          <w:i/>
          <w:iCs/>
        </w:rPr>
        <w:t>ServCellIndex</w:t>
      </w:r>
      <w:r w:rsidRPr="00DE7B59">
        <w:t xml:space="preserve"> i is not reported;</w:t>
      </w:r>
    </w:p>
    <w:p w14:paraId="113A7E60" w14:textId="77777777" w:rsidR="008F3B53" w:rsidRPr="00DE7B59" w:rsidRDefault="008F3B53" w:rsidP="008F3B53">
      <w:pPr>
        <w:pStyle w:val="B1"/>
      </w:pPr>
      <w:r w:rsidRPr="00DE7B59">
        <w:t>-</w:t>
      </w:r>
      <w:r w:rsidRPr="00DE7B59">
        <w:tab/>
        <w:t>R: Reserved bit, set to 0;</w:t>
      </w:r>
    </w:p>
    <w:p w14:paraId="0C0EF408" w14:textId="77777777" w:rsidR="008F3B53" w:rsidRPr="00DE7B59" w:rsidRDefault="008F3B53" w:rsidP="008F3B53">
      <w:pPr>
        <w:pStyle w:val="B1"/>
      </w:pPr>
      <w:r w:rsidRPr="00DE7B59">
        <w:t>-</w:t>
      </w:r>
      <w:r w:rsidRPr="00DE7B59">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rPr>
        <w:t>CMAX,f,c</w:t>
      </w:r>
      <w:r w:rsidRPr="00DE7B59">
        <w:t xml:space="preserve"> field and the MPE field, and all of the V field(s) for the Serving Cell set to 1 indicates that the octet containing the associated P</w:t>
      </w:r>
      <w:r w:rsidRPr="00DE7B59">
        <w:rPr>
          <w:vertAlign w:val="subscript"/>
        </w:rPr>
        <w:t>CMAX,f,c</w:t>
      </w:r>
      <w:r w:rsidRPr="00DE7B59">
        <w:t xml:space="preserve"> field and the MPE field is omitted;</w:t>
      </w:r>
    </w:p>
    <w:p w14:paraId="34B49180" w14:textId="77777777" w:rsidR="008F3B53" w:rsidRPr="00DE7B59" w:rsidRDefault="008F3B53" w:rsidP="008F3B53">
      <w:pPr>
        <w:pStyle w:val="B1"/>
      </w:pPr>
      <w:r w:rsidRPr="00DE7B59">
        <w:t>-</w:t>
      </w:r>
      <w:r w:rsidRPr="00DE7B59">
        <w:tab/>
        <w:t xml:space="preserve">Power Headroom i (PH i): This field indicates the power headroom level, where PH 1 is associated with the </w:t>
      </w:r>
      <w:r w:rsidRPr="00DE7B59">
        <w:rPr>
          <w:i/>
        </w:rPr>
        <w:t>SRS-ResourceSet</w:t>
      </w:r>
      <w:r w:rsidRPr="00DE7B59">
        <w:t xml:space="preserve"> with a lower </w:t>
      </w:r>
      <w:r w:rsidRPr="00DE7B59">
        <w:rPr>
          <w:i/>
          <w:iCs/>
        </w:rPr>
        <w:t>srs-ResourceSetI</w:t>
      </w:r>
      <w:r w:rsidRPr="00DE7B59">
        <w:rPr>
          <w:i/>
          <w:iCs/>
          <w:lang w:eastAsia="zh-CN"/>
        </w:rPr>
        <w:t>d</w:t>
      </w:r>
      <w:r w:rsidRPr="00DE7B59">
        <w:t xml:space="preserve"> and PH 2 is associated with the SRS-ResourceSet with a higher </w:t>
      </w:r>
      <w:r w:rsidRPr="00DE7B59">
        <w:rPr>
          <w:i/>
          <w:iCs/>
        </w:rPr>
        <w:t>srs-ResourceSetI</w:t>
      </w:r>
      <w:r w:rsidRPr="00DE7B59">
        <w:rPr>
          <w:i/>
          <w:iCs/>
          <w:lang w:eastAsia="zh-CN"/>
        </w:rPr>
        <w:t>d</w:t>
      </w:r>
      <w:r w:rsidRPr="00DE7B59">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3EB6FE" w14:textId="77777777" w:rsidR="008F3B53" w:rsidRPr="00DE7B59" w:rsidRDefault="008F3B53" w:rsidP="008F3B53">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16FED96F" w14:textId="77777777" w:rsidR="008F3B53" w:rsidRPr="00DE7B59" w:rsidRDefault="008F3B53" w:rsidP="008F3B53">
      <w:pPr>
        <w:pStyle w:val="B1"/>
      </w:pPr>
      <w:r w:rsidRPr="00DE7B59">
        <w:t>-</w:t>
      </w:r>
      <w:r w:rsidRPr="00DE7B59">
        <w:tab/>
        <w:t>P</w:t>
      </w:r>
      <w:r w:rsidRPr="00DE7B59">
        <w:rPr>
          <w:vertAlign w:val="subscript"/>
        </w:rPr>
        <w:t>CMAX,f,c</w:t>
      </w:r>
      <w:r w:rsidRPr="00DE7B59">
        <w:t>: If present, this field indicates the P</w:t>
      </w:r>
      <w:r w:rsidRPr="00DE7B59">
        <w:rPr>
          <w:vertAlign w:val="subscript"/>
        </w:rPr>
        <w:t>CMAX,f,c</w:t>
      </w:r>
      <w:r w:rsidRPr="00DE7B59">
        <w:t xml:space="preserve"> (as specified in TS 38.213 [6]) for the NR Serving Cell and the P</w:t>
      </w:r>
      <w:r w:rsidRPr="00DE7B59">
        <w:rPr>
          <w:vertAlign w:val="subscript"/>
        </w:rPr>
        <w:t>CMAX,c</w:t>
      </w:r>
      <w:r w:rsidRPr="00DE7B59">
        <w:t xml:space="preserve"> or P̃</w:t>
      </w:r>
      <w:r w:rsidRPr="00DE7B59">
        <w:rPr>
          <w:vertAlign w:val="subscript"/>
        </w:rPr>
        <w:t>CMAX,c</w:t>
      </w:r>
      <w:r w:rsidRPr="00DE7B59">
        <w:t xml:space="preserve"> (as specified in TS 36.213 [17]) for the E-UTRA Serving Cell used for calculation of the preceding PH field. The reported P</w:t>
      </w:r>
      <w:r w:rsidRPr="00DE7B59">
        <w:rPr>
          <w:vertAlign w:val="subscript"/>
        </w:rPr>
        <w:t>CMAX,f,c</w:t>
      </w:r>
      <w:r w:rsidRPr="00DE7B59">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9E842C7" w14:textId="77777777" w:rsidR="008F3B53" w:rsidRPr="00DE7B59" w:rsidRDefault="008F3B53" w:rsidP="008F3B53">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6E56A2C2" w14:textId="77777777" w:rsidR="008F3B53" w:rsidRPr="00DE7B59" w:rsidRDefault="008F3B53" w:rsidP="008F3B53">
      <w:pPr>
        <w:pStyle w:val="TH"/>
      </w:pPr>
      <w:r w:rsidRPr="00DE7B59">
        <w:object w:dxaOrig="5715" w:dyaOrig="8415" w14:anchorId="46E16244">
          <v:shape id="_x0000_i1165" type="#_x0000_t75" style="width:286.5pt;height:421.5pt" o:ole="">
            <v:imagedata r:id="rId82" o:title=""/>
          </v:shape>
          <o:OLEObject Type="Embed" ProgID="Visio.Drawing.15" ShapeID="_x0000_i1165" DrawAspect="Content" ObjectID="_1806324929" r:id="rId83"/>
        </w:object>
      </w:r>
    </w:p>
    <w:p w14:paraId="0CAEDDD9" w14:textId="77777777" w:rsidR="008F3B53" w:rsidRPr="00DE7B59" w:rsidRDefault="008F3B53" w:rsidP="008F3B53">
      <w:pPr>
        <w:pStyle w:val="TF"/>
      </w:pPr>
      <w:r w:rsidRPr="00DE7B59">
        <w:t>Figure 6.1.3.51-1: Enhanced Multiple Entry PHR for multiple TRP MAC CE with the highest ServCellIndex of Serving Cell with configured uplink is less than 8</w:t>
      </w:r>
    </w:p>
    <w:p w14:paraId="2B817A91" w14:textId="77777777" w:rsidR="008F3B53" w:rsidRPr="00DE7B59" w:rsidRDefault="008F3B53" w:rsidP="008F3B53">
      <w:pPr>
        <w:pStyle w:val="TH"/>
      </w:pPr>
      <w:r w:rsidRPr="00DE7B59">
        <w:object w:dxaOrig="5715" w:dyaOrig="10111" w14:anchorId="4F83B1F4">
          <v:shape id="_x0000_i1166" type="#_x0000_t75" style="width:286.5pt;height:506.25pt" o:ole="">
            <v:imagedata r:id="rId84" o:title=""/>
          </v:shape>
          <o:OLEObject Type="Embed" ProgID="Visio.Drawing.15" ShapeID="_x0000_i1166" DrawAspect="Content" ObjectID="_1806324930" r:id="rId85"/>
        </w:object>
      </w:r>
    </w:p>
    <w:p w14:paraId="2147D103" w14:textId="77777777" w:rsidR="008F3B53" w:rsidRPr="00DE7B59" w:rsidRDefault="008F3B53" w:rsidP="008F3B53">
      <w:pPr>
        <w:pStyle w:val="TF"/>
      </w:pPr>
      <w:r w:rsidRPr="00DE7B59">
        <w:t>Figure 6.1.3.51-2: Enhanced Multiple Entry PHR for multiple TRP MAC CE with the highest ServCellIndex of Serving Cell with configured uplink is equal to or higher than 8</w:t>
      </w:r>
    </w:p>
    <w:p w14:paraId="30BB6522" w14:textId="77777777" w:rsidR="008F3B53" w:rsidRPr="00DE7B59" w:rsidRDefault="008F3B53" w:rsidP="008F3B53"/>
    <w:p w14:paraId="5B2A2CBD" w14:textId="77777777" w:rsidR="008F3B53" w:rsidRPr="00DE7B59" w:rsidRDefault="008F3B53" w:rsidP="008F3B53">
      <w:pPr>
        <w:pStyle w:val="H6"/>
      </w:pPr>
      <w:r w:rsidRPr="00DE7B59">
        <w:t>7.1.1.3.17.1.3</w:t>
      </w:r>
      <w:r w:rsidRPr="00DE7B59">
        <w:tab/>
        <w:t>Test description</w:t>
      </w:r>
    </w:p>
    <w:p w14:paraId="7C0347E4" w14:textId="77777777" w:rsidR="008F3B53" w:rsidRPr="00DE7B59" w:rsidRDefault="008F3B53" w:rsidP="008F3B53">
      <w:pPr>
        <w:pStyle w:val="H6"/>
      </w:pPr>
      <w:r w:rsidRPr="00DE7B59">
        <w:t>7.1.1.3.17.1.3.1</w:t>
      </w:r>
      <w:r w:rsidRPr="00DE7B59">
        <w:tab/>
        <w:t>Pre-test conditions</w:t>
      </w:r>
    </w:p>
    <w:p w14:paraId="24E9F1FC" w14:textId="77777777" w:rsidR="008F3B53" w:rsidRPr="00DE7B59" w:rsidRDefault="008F3B53" w:rsidP="008F3B53">
      <w:pPr>
        <w:rPr>
          <w:lang w:eastAsia="sv-SE"/>
        </w:rPr>
      </w:pPr>
      <w:r w:rsidRPr="00DE7B59">
        <w:rPr>
          <w:lang w:eastAsia="sv-SE"/>
        </w:rPr>
        <w:t xml:space="preserve">Same Pre-test conditions as in clause 7.1.1.0 </w:t>
      </w:r>
      <w:r w:rsidRPr="00DE7B59">
        <w:t>except that DRB is configured in RLC AM mode</w:t>
      </w:r>
      <w:r w:rsidRPr="00DE7B59">
        <w:rPr>
          <w:lang w:eastAsia="sv-SE"/>
        </w:rPr>
        <w:t xml:space="preserve"> according to Table 7.1.1.3.17.1.3.1-1.</w:t>
      </w:r>
    </w:p>
    <w:p w14:paraId="3DF529A3" w14:textId="77777777" w:rsidR="008F3B53" w:rsidRPr="00DE7B59" w:rsidRDefault="008F3B53" w:rsidP="008F3B53">
      <w:pPr>
        <w:pStyle w:val="TH"/>
        <w:rPr>
          <w:lang w:eastAsia="sv-SE"/>
        </w:rPr>
      </w:pPr>
      <w:r w:rsidRPr="00DE7B59">
        <w:rPr>
          <w:lang w:eastAsia="sv-SE"/>
        </w:rPr>
        <w:t>Table 7.1.1.3.17.1.3.1-1: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F3B53" w:rsidRPr="00DE7B59" w14:paraId="07B24583" w14:textId="77777777" w:rsidTr="00B734C2">
        <w:tc>
          <w:tcPr>
            <w:tcW w:w="4560" w:type="dxa"/>
            <w:tcBorders>
              <w:top w:val="single" w:sz="4" w:space="0" w:color="auto"/>
              <w:left w:val="single" w:sz="4" w:space="0" w:color="auto"/>
              <w:bottom w:val="single" w:sz="4" w:space="0" w:color="auto"/>
              <w:right w:val="single" w:sz="4" w:space="0" w:color="auto"/>
            </w:tcBorders>
            <w:hideMark/>
          </w:tcPr>
          <w:p w14:paraId="014B2AEF" w14:textId="77777777" w:rsidR="008F3B53" w:rsidRPr="00DE7B59" w:rsidRDefault="008F3B53" w:rsidP="00B734C2">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BBAC8B3" w14:textId="77777777" w:rsidR="008F3B53" w:rsidRPr="00DE7B59" w:rsidRDefault="008F3B53" w:rsidP="00B734C2">
            <w:pPr>
              <w:pStyle w:val="TAL"/>
            </w:pPr>
            <w:r w:rsidRPr="00DE7B59">
              <w:t>ms80</w:t>
            </w:r>
          </w:p>
        </w:tc>
      </w:tr>
    </w:tbl>
    <w:p w14:paraId="5D21604B" w14:textId="77777777" w:rsidR="008F3B53" w:rsidRPr="00DE7B59" w:rsidRDefault="008F3B53" w:rsidP="008F3B53">
      <w:pPr>
        <w:rPr>
          <w:lang w:eastAsia="sv-SE"/>
        </w:rPr>
      </w:pPr>
    </w:p>
    <w:p w14:paraId="647815CE" w14:textId="77777777" w:rsidR="008F3B53" w:rsidRPr="00DE7B59" w:rsidRDefault="008F3B53" w:rsidP="008F3B53">
      <w:pPr>
        <w:pStyle w:val="H6"/>
      </w:pPr>
      <w:r w:rsidRPr="00DE7B59">
        <w:t>7.1.1.3.17.1.3.2</w:t>
      </w:r>
      <w:r w:rsidRPr="00DE7B59">
        <w:tab/>
        <w:t>Test procedure sequence</w:t>
      </w:r>
    </w:p>
    <w:p w14:paraId="6DE963A3" w14:textId="77777777" w:rsidR="008F3B53" w:rsidRPr="00DE7B59" w:rsidRDefault="008F3B53" w:rsidP="008F3B53">
      <w:pPr>
        <w:pStyle w:val="TH"/>
      </w:pPr>
      <w:r w:rsidRPr="00DE7B59">
        <w:t>Table 7.1.1.3.17.1.3.2-1: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F3B53" w:rsidRPr="00DE7B59" w14:paraId="484FD9D5" w14:textId="77777777" w:rsidTr="00B734C2">
        <w:trPr>
          <w:cantSplit/>
        </w:trPr>
        <w:tc>
          <w:tcPr>
            <w:tcW w:w="514" w:type="dxa"/>
            <w:tcBorders>
              <w:top w:val="single" w:sz="4" w:space="0" w:color="auto"/>
              <w:left w:val="single" w:sz="4" w:space="0" w:color="auto"/>
              <w:right w:val="single" w:sz="4" w:space="0" w:color="auto"/>
            </w:tcBorders>
          </w:tcPr>
          <w:p w14:paraId="2DA06252" w14:textId="77777777" w:rsidR="008F3B53" w:rsidRPr="00DE7B59" w:rsidRDefault="008F3B53" w:rsidP="00B734C2">
            <w:pPr>
              <w:pStyle w:val="TAH"/>
            </w:pPr>
            <w:r w:rsidRPr="00DE7B59">
              <w:t>St</w:t>
            </w:r>
          </w:p>
        </w:tc>
        <w:tc>
          <w:tcPr>
            <w:tcW w:w="2919" w:type="dxa"/>
            <w:tcBorders>
              <w:top w:val="single" w:sz="4" w:space="0" w:color="auto"/>
              <w:left w:val="single" w:sz="4" w:space="0" w:color="auto"/>
              <w:right w:val="single" w:sz="4" w:space="0" w:color="auto"/>
            </w:tcBorders>
          </w:tcPr>
          <w:p w14:paraId="7CE8B23C" w14:textId="77777777" w:rsidR="008F3B53" w:rsidRPr="00DE7B59" w:rsidRDefault="008F3B53" w:rsidP="00B734C2">
            <w:pPr>
              <w:pStyle w:val="TAH"/>
            </w:pPr>
            <w:r w:rsidRPr="00DE7B59">
              <w:t>Procedure</w:t>
            </w:r>
          </w:p>
        </w:tc>
        <w:tc>
          <w:tcPr>
            <w:tcW w:w="3410" w:type="dxa"/>
            <w:gridSpan w:val="2"/>
            <w:tcBorders>
              <w:top w:val="single" w:sz="4" w:space="0" w:color="auto"/>
              <w:left w:val="single" w:sz="4" w:space="0" w:color="auto"/>
              <w:bottom w:val="single" w:sz="4" w:space="0" w:color="auto"/>
              <w:right w:val="single" w:sz="4" w:space="0" w:color="auto"/>
            </w:tcBorders>
          </w:tcPr>
          <w:p w14:paraId="060AAED2" w14:textId="77777777" w:rsidR="008F3B53" w:rsidRPr="00DE7B59" w:rsidRDefault="008F3B53" w:rsidP="00B734C2">
            <w:pPr>
              <w:pStyle w:val="TAH"/>
            </w:pPr>
            <w:r w:rsidRPr="00DE7B59">
              <w:t>Message Sequence</w:t>
            </w:r>
          </w:p>
        </w:tc>
        <w:tc>
          <w:tcPr>
            <w:tcW w:w="547" w:type="dxa"/>
            <w:vMerge w:val="restart"/>
            <w:tcBorders>
              <w:top w:val="single" w:sz="4" w:space="0" w:color="auto"/>
              <w:left w:val="single" w:sz="4" w:space="0" w:color="auto"/>
              <w:right w:val="single" w:sz="4" w:space="0" w:color="auto"/>
            </w:tcBorders>
          </w:tcPr>
          <w:p w14:paraId="62E16E0D" w14:textId="77777777" w:rsidR="008F3B53" w:rsidRPr="00DE7B59" w:rsidRDefault="008F3B53" w:rsidP="00B734C2">
            <w:pPr>
              <w:pStyle w:val="TAH"/>
            </w:pPr>
            <w:r w:rsidRPr="00DE7B59">
              <w:t>TP</w:t>
            </w:r>
          </w:p>
        </w:tc>
        <w:tc>
          <w:tcPr>
            <w:tcW w:w="1790" w:type="dxa"/>
            <w:vMerge w:val="restart"/>
            <w:tcBorders>
              <w:top w:val="single" w:sz="4" w:space="0" w:color="auto"/>
              <w:left w:val="single" w:sz="4" w:space="0" w:color="auto"/>
              <w:right w:val="single" w:sz="4" w:space="0" w:color="auto"/>
            </w:tcBorders>
          </w:tcPr>
          <w:p w14:paraId="7D47D8A9" w14:textId="77777777" w:rsidR="008F3B53" w:rsidRPr="00DE7B59" w:rsidRDefault="008F3B53" w:rsidP="00B734C2">
            <w:pPr>
              <w:pStyle w:val="TAH"/>
            </w:pPr>
            <w:r w:rsidRPr="00DE7B59">
              <w:t>Verdict</w:t>
            </w:r>
          </w:p>
        </w:tc>
      </w:tr>
      <w:tr w:rsidR="008F3B53" w:rsidRPr="00DE7B59" w14:paraId="43140348" w14:textId="77777777" w:rsidTr="00B734C2">
        <w:trPr>
          <w:cantSplit/>
        </w:trPr>
        <w:tc>
          <w:tcPr>
            <w:tcW w:w="514" w:type="dxa"/>
            <w:tcBorders>
              <w:left w:val="single" w:sz="4" w:space="0" w:color="auto"/>
              <w:bottom w:val="single" w:sz="4" w:space="0" w:color="auto"/>
              <w:right w:val="single" w:sz="4" w:space="0" w:color="auto"/>
            </w:tcBorders>
          </w:tcPr>
          <w:p w14:paraId="3A64A5C2" w14:textId="77777777" w:rsidR="008F3B53" w:rsidRPr="00DE7B59" w:rsidRDefault="008F3B53" w:rsidP="00B734C2">
            <w:pPr>
              <w:pStyle w:val="TAH"/>
            </w:pPr>
          </w:p>
        </w:tc>
        <w:tc>
          <w:tcPr>
            <w:tcW w:w="2919" w:type="dxa"/>
            <w:tcBorders>
              <w:left w:val="single" w:sz="4" w:space="0" w:color="auto"/>
              <w:bottom w:val="single" w:sz="4" w:space="0" w:color="auto"/>
              <w:right w:val="single" w:sz="4" w:space="0" w:color="auto"/>
            </w:tcBorders>
          </w:tcPr>
          <w:p w14:paraId="4237D419" w14:textId="77777777" w:rsidR="008F3B53" w:rsidRPr="00DE7B59" w:rsidRDefault="008F3B53" w:rsidP="00B734C2">
            <w:pPr>
              <w:pStyle w:val="TAH"/>
            </w:pPr>
          </w:p>
        </w:tc>
        <w:tc>
          <w:tcPr>
            <w:tcW w:w="654" w:type="dxa"/>
            <w:tcBorders>
              <w:top w:val="single" w:sz="4" w:space="0" w:color="auto"/>
              <w:left w:val="single" w:sz="4" w:space="0" w:color="auto"/>
              <w:bottom w:val="single" w:sz="4" w:space="0" w:color="auto"/>
              <w:right w:val="single" w:sz="4" w:space="0" w:color="auto"/>
            </w:tcBorders>
          </w:tcPr>
          <w:p w14:paraId="72D0AE00" w14:textId="77777777" w:rsidR="008F3B53" w:rsidRPr="00DE7B59" w:rsidRDefault="008F3B53" w:rsidP="00B734C2">
            <w:pPr>
              <w:pStyle w:val="TAH"/>
            </w:pPr>
            <w:r w:rsidRPr="00DE7B59">
              <w:t>U - S</w:t>
            </w:r>
          </w:p>
        </w:tc>
        <w:tc>
          <w:tcPr>
            <w:tcW w:w="2756" w:type="dxa"/>
            <w:tcBorders>
              <w:top w:val="single" w:sz="4" w:space="0" w:color="auto"/>
              <w:left w:val="single" w:sz="4" w:space="0" w:color="auto"/>
              <w:bottom w:val="single" w:sz="4" w:space="0" w:color="auto"/>
              <w:right w:val="single" w:sz="4" w:space="0" w:color="auto"/>
            </w:tcBorders>
          </w:tcPr>
          <w:p w14:paraId="4AB03DEB" w14:textId="77777777" w:rsidR="008F3B53" w:rsidRPr="00DE7B59" w:rsidRDefault="008F3B53" w:rsidP="00B734C2">
            <w:pPr>
              <w:pStyle w:val="TAH"/>
            </w:pPr>
            <w:r w:rsidRPr="00DE7B59">
              <w:t>Message</w:t>
            </w:r>
          </w:p>
        </w:tc>
        <w:tc>
          <w:tcPr>
            <w:tcW w:w="547" w:type="dxa"/>
            <w:vMerge/>
            <w:tcBorders>
              <w:left w:val="single" w:sz="4" w:space="0" w:color="auto"/>
              <w:bottom w:val="single" w:sz="4" w:space="0" w:color="auto"/>
              <w:right w:val="single" w:sz="4" w:space="0" w:color="auto"/>
            </w:tcBorders>
          </w:tcPr>
          <w:p w14:paraId="66444D64" w14:textId="77777777" w:rsidR="008F3B53" w:rsidRPr="00DE7B59" w:rsidRDefault="008F3B53" w:rsidP="00B734C2">
            <w:pPr>
              <w:pStyle w:val="TAH"/>
            </w:pPr>
          </w:p>
        </w:tc>
        <w:tc>
          <w:tcPr>
            <w:tcW w:w="1790" w:type="dxa"/>
            <w:vMerge/>
            <w:tcBorders>
              <w:left w:val="single" w:sz="4" w:space="0" w:color="auto"/>
              <w:bottom w:val="single" w:sz="4" w:space="0" w:color="auto"/>
              <w:right w:val="single" w:sz="4" w:space="0" w:color="auto"/>
            </w:tcBorders>
          </w:tcPr>
          <w:p w14:paraId="6559DA2E" w14:textId="77777777" w:rsidR="008F3B53" w:rsidRPr="00DE7B59" w:rsidRDefault="008F3B53" w:rsidP="00B734C2">
            <w:pPr>
              <w:pStyle w:val="TAH"/>
            </w:pPr>
          </w:p>
        </w:tc>
      </w:tr>
      <w:tr w:rsidR="008F3B53" w:rsidRPr="00DE7B59" w14:paraId="314101F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1CEC28F" w14:textId="77777777" w:rsidR="008F3B53" w:rsidRPr="00DE7B59" w:rsidRDefault="008F3B53" w:rsidP="00B734C2">
            <w:pPr>
              <w:pStyle w:val="TAC"/>
            </w:pPr>
            <w:r w:rsidRPr="00DE7B59">
              <w:t>1</w:t>
            </w:r>
          </w:p>
        </w:tc>
        <w:tc>
          <w:tcPr>
            <w:tcW w:w="2919" w:type="dxa"/>
            <w:tcBorders>
              <w:top w:val="single" w:sz="4" w:space="0" w:color="auto"/>
              <w:left w:val="single" w:sz="4" w:space="0" w:color="auto"/>
              <w:bottom w:val="single" w:sz="4" w:space="0" w:color="auto"/>
              <w:right w:val="single" w:sz="4" w:space="0" w:color="auto"/>
            </w:tcBorders>
          </w:tcPr>
          <w:p w14:paraId="240AED40" w14:textId="4D296E4D" w:rsidR="008F3B53" w:rsidRPr="00DE7B59" w:rsidRDefault="008F3B53" w:rsidP="00B734C2">
            <w:pPr>
              <w:pStyle w:val="TAL"/>
            </w:pPr>
            <w:r w:rsidRPr="00DE7B59">
              <w:t xml:space="preserve">SS transmits in the indicated downlink assignment an NR RRCReconfiguration </w:t>
            </w:r>
            <w:r w:rsidRPr="00DE7B59">
              <w:rPr>
                <w:lang w:eastAsia="zh-CN"/>
              </w:rPr>
              <w:t>with</w:t>
            </w:r>
            <w:r w:rsidRPr="00DE7B59">
              <w:t xml:space="preserve"> sequential mapping </w:t>
            </w:r>
            <w:r w:rsidR="000E0D43" w:rsidRPr="00DE7B59">
              <w:t xml:space="preserve">pattern </w:t>
            </w:r>
            <w:r w:rsidRPr="00DE7B59">
              <w:t>configured</w:t>
            </w:r>
            <w:r w:rsidRPr="00DE7B59">
              <w:rPr>
                <w:lang w:eastAsia="zh-CN"/>
              </w:rPr>
              <w:t xml:space="preserve"> as per Table 7.1.1.3.17.1.3.3-5</w:t>
            </w:r>
            <w:r w:rsidRPr="00DE7B59">
              <w:t>. (Note 1)</w:t>
            </w:r>
          </w:p>
        </w:tc>
        <w:tc>
          <w:tcPr>
            <w:tcW w:w="654" w:type="dxa"/>
            <w:tcBorders>
              <w:top w:val="single" w:sz="4" w:space="0" w:color="auto"/>
              <w:left w:val="single" w:sz="4" w:space="0" w:color="auto"/>
              <w:bottom w:val="single" w:sz="4" w:space="0" w:color="auto"/>
              <w:right w:val="single" w:sz="4" w:space="0" w:color="auto"/>
            </w:tcBorders>
          </w:tcPr>
          <w:p w14:paraId="523C691F"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72999EEE" w14:textId="29DD4BE5" w:rsidR="008F3B53" w:rsidRPr="00DE7B59" w:rsidRDefault="00320B84" w:rsidP="00B734C2">
            <w:pPr>
              <w:pStyle w:val="TAL"/>
              <w:rPr>
                <w:i/>
                <w:iCs/>
              </w:rPr>
            </w:pPr>
            <w:r w:rsidRPr="00DE7B59">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0A72F40B"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7090CE7" w14:textId="77777777" w:rsidR="008F3B53" w:rsidRPr="00DE7B59" w:rsidRDefault="008F3B53" w:rsidP="00B734C2">
            <w:pPr>
              <w:pStyle w:val="TAC"/>
            </w:pPr>
            <w:r w:rsidRPr="00DE7B59">
              <w:t>-</w:t>
            </w:r>
          </w:p>
        </w:tc>
      </w:tr>
      <w:tr w:rsidR="008F3B53" w:rsidRPr="00DE7B59" w14:paraId="44AE801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25F61B5B" w14:textId="77777777" w:rsidR="008F3B53" w:rsidRPr="00DE7B59" w:rsidRDefault="008F3B53" w:rsidP="00B734C2">
            <w:pPr>
              <w:pStyle w:val="TAC"/>
            </w:pPr>
            <w:r w:rsidRPr="00DE7B59">
              <w:t>2</w:t>
            </w:r>
          </w:p>
        </w:tc>
        <w:tc>
          <w:tcPr>
            <w:tcW w:w="2919" w:type="dxa"/>
            <w:tcBorders>
              <w:top w:val="single" w:sz="4" w:space="0" w:color="auto"/>
              <w:left w:val="single" w:sz="4" w:space="0" w:color="auto"/>
              <w:bottom w:val="single" w:sz="4" w:space="0" w:color="auto"/>
              <w:right w:val="single" w:sz="4" w:space="0" w:color="auto"/>
            </w:tcBorders>
          </w:tcPr>
          <w:p w14:paraId="6D8440BB" w14:textId="77777777" w:rsidR="008F3B53" w:rsidRPr="00DE7B59" w:rsidRDefault="008F3B53" w:rsidP="00B734C2">
            <w:pPr>
              <w:pStyle w:val="TAL"/>
            </w:pPr>
            <w:r w:rsidRPr="00DE7B59">
              <w:rPr>
                <w:lang w:eastAsia="zh-CN"/>
              </w:rPr>
              <w:t xml:space="preserve">UE transmits NR </w:t>
            </w:r>
            <w:r w:rsidRPr="00DE7B59">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05B43B80"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E5B50D3" w14:textId="29B550A2" w:rsidR="008F3B53" w:rsidRPr="00DE7B59" w:rsidRDefault="00320B84" w:rsidP="00B734C2">
            <w:pPr>
              <w:pStyle w:val="TAL"/>
              <w:rPr>
                <w:i/>
                <w:iCs/>
              </w:rPr>
            </w:pPr>
            <w:r w:rsidRPr="00DE7B59">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403898C0"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5648DF61" w14:textId="77777777" w:rsidR="008F3B53" w:rsidRPr="00DE7B59" w:rsidRDefault="008F3B53" w:rsidP="00B734C2">
            <w:pPr>
              <w:pStyle w:val="TAC"/>
            </w:pPr>
            <w:r w:rsidRPr="00DE7B59">
              <w:t>-</w:t>
            </w:r>
          </w:p>
        </w:tc>
      </w:tr>
      <w:tr w:rsidR="008F3B53" w:rsidRPr="00DE7B59" w14:paraId="268AF126"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574520F" w14:textId="77777777" w:rsidR="008F3B53" w:rsidRPr="00DE7B59" w:rsidRDefault="008F3B53" w:rsidP="00B734C2">
            <w:pPr>
              <w:pStyle w:val="TAC"/>
            </w:pPr>
            <w:r w:rsidRPr="00DE7B59">
              <w:t>3</w:t>
            </w:r>
          </w:p>
        </w:tc>
        <w:tc>
          <w:tcPr>
            <w:tcW w:w="2919" w:type="dxa"/>
            <w:tcBorders>
              <w:top w:val="single" w:sz="4" w:space="0" w:color="auto"/>
              <w:left w:val="single" w:sz="4" w:space="0" w:color="auto"/>
              <w:bottom w:val="single" w:sz="4" w:space="0" w:color="auto"/>
              <w:right w:val="single" w:sz="4" w:space="0" w:color="auto"/>
            </w:tcBorders>
          </w:tcPr>
          <w:p w14:paraId="0A7CFEA4" w14:textId="77777777" w:rsidR="008F3B53" w:rsidRPr="00DE7B59" w:rsidRDefault="008F3B53" w:rsidP="00B734C2">
            <w:pPr>
              <w:pStyle w:val="TAL"/>
            </w:pPr>
            <w:r w:rsidRPr="00DE7B59">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78419059"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064B9E12"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DFBD635"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1557589" w14:textId="77777777" w:rsidR="008F3B53" w:rsidRPr="00DE7B59" w:rsidRDefault="008F3B53" w:rsidP="00B734C2">
            <w:pPr>
              <w:pStyle w:val="TAC"/>
            </w:pPr>
            <w:r w:rsidRPr="00DE7B59">
              <w:t>-</w:t>
            </w:r>
          </w:p>
        </w:tc>
      </w:tr>
      <w:tr w:rsidR="008F3B53" w:rsidRPr="00DE7B59" w14:paraId="0B23F34A"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B51F341" w14:textId="77777777" w:rsidR="008F3B53" w:rsidRPr="00DE7B59" w:rsidRDefault="008F3B53" w:rsidP="00B734C2">
            <w:pPr>
              <w:pStyle w:val="TAC"/>
            </w:pPr>
            <w:r w:rsidRPr="00DE7B59">
              <w:t>4</w:t>
            </w:r>
          </w:p>
        </w:tc>
        <w:tc>
          <w:tcPr>
            <w:tcW w:w="2919" w:type="dxa"/>
            <w:tcBorders>
              <w:top w:val="single" w:sz="4" w:space="0" w:color="auto"/>
              <w:left w:val="single" w:sz="4" w:space="0" w:color="auto"/>
              <w:bottom w:val="single" w:sz="4" w:space="0" w:color="auto"/>
              <w:right w:val="single" w:sz="4" w:space="0" w:color="auto"/>
            </w:tcBorders>
          </w:tcPr>
          <w:p w14:paraId="51EDE425" w14:textId="77777777" w:rsidR="008F3B53" w:rsidRPr="00DE7B59" w:rsidRDefault="008F3B53" w:rsidP="00B734C2">
            <w:pPr>
              <w:pStyle w:val="TAL"/>
            </w:pPr>
            <w:r w:rsidRPr="00DE7B59">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2E564FFC"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404749A5" w14:textId="77777777" w:rsidR="008F3B53" w:rsidRPr="00DE7B59" w:rsidRDefault="008F3B53" w:rsidP="00B734C2">
            <w:pPr>
              <w:pStyle w:val="TAL"/>
            </w:pPr>
            <w:r w:rsidRPr="00DE7B59">
              <w:t>(SR)</w:t>
            </w:r>
          </w:p>
        </w:tc>
        <w:tc>
          <w:tcPr>
            <w:tcW w:w="547" w:type="dxa"/>
            <w:tcBorders>
              <w:top w:val="single" w:sz="4" w:space="0" w:color="auto"/>
              <w:left w:val="single" w:sz="4" w:space="0" w:color="auto"/>
              <w:bottom w:val="single" w:sz="4" w:space="0" w:color="auto"/>
              <w:right w:val="single" w:sz="4" w:space="0" w:color="auto"/>
            </w:tcBorders>
          </w:tcPr>
          <w:p w14:paraId="09E10348"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8478773" w14:textId="77777777" w:rsidR="008F3B53" w:rsidRPr="00DE7B59" w:rsidRDefault="008F3B53" w:rsidP="00B734C2">
            <w:pPr>
              <w:pStyle w:val="TAC"/>
            </w:pPr>
            <w:r w:rsidRPr="00DE7B59">
              <w:t>-</w:t>
            </w:r>
          </w:p>
        </w:tc>
      </w:tr>
      <w:tr w:rsidR="008F3B53" w:rsidRPr="00DE7B59" w14:paraId="22EBF1E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D390D4F" w14:textId="77777777" w:rsidR="008F3B53" w:rsidRPr="00DE7B59" w:rsidRDefault="008F3B53" w:rsidP="00B734C2">
            <w:pPr>
              <w:pStyle w:val="TAC"/>
            </w:pPr>
            <w:r w:rsidRPr="00DE7B59">
              <w:t>5</w:t>
            </w:r>
          </w:p>
        </w:tc>
        <w:tc>
          <w:tcPr>
            <w:tcW w:w="2919" w:type="dxa"/>
            <w:tcBorders>
              <w:top w:val="single" w:sz="4" w:space="0" w:color="auto"/>
              <w:left w:val="single" w:sz="4" w:space="0" w:color="auto"/>
              <w:bottom w:val="single" w:sz="4" w:space="0" w:color="auto"/>
              <w:right w:val="single" w:sz="4" w:space="0" w:color="auto"/>
            </w:tcBorders>
          </w:tcPr>
          <w:p w14:paraId="10C08F15" w14:textId="5B3A9C06" w:rsidR="008F3B53" w:rsidRPr="00DE7B59" w:rsidRDefault="008F3B53" w:rsidP="00B734C2">
            <w:pPr>
              <w:pStyle w:val="TAL"/>
            </w:pPr>
            <w:r w:rsidRPr="00DE7B59">
              <w:t>The SS allocate</w:t>
            </w:r>
            <w:r w:rsidRPr="00DE7B59">
              <w:rPr>
                <w:lang w:eastAsia="zh-CN"/>
              </w:rPr>
              <w:t>s an</w:t>
            </w:r>
            <w:r w:rsidRPr="00DE7B59">
              <w:t xml:space="preserve"> UL Grant, sufficient for one RLC SDU to be looped back in a slot n, NDI indicates new transmission, DCI scheduling the PUSCH indicates rv</w:t>
            </w:r>
            <w:r w:rsidRPr="00DE7B59">
              <w:rPr>
                <w:vertAlign w:val="superscript"/>
              </w:rPr>
              <w:t xml:space="preserve">ID </w:t>
            </w:r>
            <w:r w:rsidRPr="00DE7B59">
              <w:t>= 0.</w:t>
            </w:r>
          </w:p>
        </w:tc>
        <w:tc>
          <w:tcPr>
            <w:tcW w:w="654" w:type="dxa"/>
            <w:tcBorders>
              <w:top w:val="single" w:sz="4" w:space="0" w:color="auto"/>
              <w:left w:val="single" w:sz="4" w:space="0" w:color="auto"/>
              <w:bottom w:val="single" w:sz="4" w:space="0" w:color="auto"/>
              <w:right w:val="single" w:sz="4" w:space="0" w:color="auto"/>
            </w:tcBorders>
          </w:tcPr>
          <w:p w14:paraId="463DC403"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4A958773" w14:textId="77777777" w:rsidR="008F3B53" w:rsidRPr="00DE7B59" w:rsidRDefault="008F3B53" w:rsidP="00B734C2">
            <w:pPr>
              <w:pStyle w:val="TAL"/>
            </w:pPr>
            <w:r w:rsidRPr="00DE7B59">
              <w:t>UL Grant</w:t>
            </w:r>
          </w:p>
        </w:tc>
        <w:tc>
          <w:tcPr>
            <w:tcW w:w="547" w:type="dxa"/>
            <w:tcBorders>
              <w:top w:val="single" w:sz="4" w:space="0" w:color="auto"/>
              <w:left w:val="single" w:sz="4" w:space="0" w:color="auto"/>
              <w:bottom w:val="single" w:sz="4" w:space="0" w:color="auto"/>
              <w:right w:val="single" w:sz="4" w:space="0" w:color="auto"/>
            </w:tcBorders>
          </w:tcPr>
          <w:p w14:paraId="657A10E1"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6E67A3B" w14:textId="77777777" w:rsidR="008F3B53" w:rsidRPr="00DE7B59" w:rsidRDefault="008F3B53" w:rsidP="00B734C2">
            <w:pPr>
              <w:pStyle w:val="TAC"/>
            </w:pPr>
            <w:r w:rsidRPr="00DE7B59">
              <w:t>-</w:t>
            </w:r>
          </w:p>
        </w:tc>
      </w:tr>
      <w:tr w:rsidR="008F3B53" w:rsidRPr="00DE7B59" w14:paraId="5F1A55F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0AB841B" w14:textId="77777777" w:rsidR="008F3B53" w:rsidRPr="00DE7B59" w:rsidRDefault="008F3B53" w:rsidP="00B734C2">
            <w:pPr>
              <w:pStyle w:val="TAC"/>
            </w:pPr>
            <w:r w:rsidRPr="00DE7B59">
              <w:t>6</w:t>
            </w:r>
          </w:p>
        </w:tc>
        <w:tc>
          <w:tcPr>
            <w:tcW w:w="2919" w:type="dxa"/>
            <w:tcBorders>
              <w:top w:val="single" w:sz="4" w:space="0" w:color="auto"/>
              <w:left w:val="single" w:sz="4" w:space="0" w:color="auto"/>
              <w:bottom w:val="single" w:sz="4" w:space="0" w:color="auto"/>
              <w:right w:val="single" w:sz="4" w:space="0" w:color="auto"/>
            </w:tcBorders>
          </w:tcPr>
          <w:p w14:paraId="5EF7D633" w14:textId="72806EF0" w:rsidR="008F3B53" w:rsidRPr="00DE7B59" w:rsidRDefault="008F3B53" w:rsidP="00B734C2">
            <w:pPr>
              <w:pStyle w:val="TAL"/>
            </w:pPr>
            <w:r w:rsidRPr="00DE7B59">
              <w:t>Check: Does the UE transmit a MAC PDU including one RLC SDU, in slot n+4 and repeats</w:t>
            </w:r>
            <w:r w:rsidRPr="00DE7B59">
              <w:rPr>
                <w:lang w:eastAsia="zh-CN"/>
              </w:rPr>
              <w:t xml:space="preserve"> in following </w:t>
            </w:r>
            <w:r w:rsidRPr="00DE7B59">
              <w:t xml:space="preserve">pusch-AggregationFactor-1 </w:t>
            </w:r>
            <w:r w:rsidRPr="00DE7B59">
              <w:rPr>
                <w:lang w:eastAsia="zh-CN"/>
              </w:rPr>
              <w:t>slots</w:t>
            </w:r>
            <w:r w:rsidRPr="00DE7B59">
              <w:t xml:space="preserve"> </w:t>
            </w:r>
            <w:r w:rsidRPr="00DE7B59">
              <w:rPr>
                <w:lang w:eastAsia="zh-CN"/>
              </w:rPr>
              <w:t>with same resource allocation but different redundancy version</w:t>
            </w:r>
            <w:r w:rsidR="00320B84" w:rsidRPr="00DE7B59">
              <w:rPr>
                <w:lang w:eastAsia="zh-CN"/>
              </w:rPr>
              <w:t>?</w:t>
            </w:r>
            <w:r w:rsidRPr="00DE7B59">
              <w:t xml:space="preserve"> (Note 3) (Note 4)</w:t>
            </w:r>
          </w:p>
        </w:tc>
        <w:tc>
          <w:tcPr>
            <w:tcW w:w="654" w:type="dxa"/>
            <w:tcBorders>
              <w:top w:val="single" w:sz="4" w:space="0" w:color="auto"/>
              <w:left w:val="single" w:sz="4" w:space="0" w:color="auto"/>
              <w:bottom w:val="single" w:sz="4" w:space="0" w:color="auto"/>
              <w:right w:val="single" w:sz="4" w:space="0" w:color="auto"/>
            </w:tcBorders>
          </w:tcPr>
          <w:p w14:paraId="64E14CEC"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3250F73E"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6729C283" w14:textId="77777777" w:rsidR="008F3B53" w:rsidRPr="00DE7B59" w:rsidRDefault="008F3B53"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4818163F" w14:textId="77777777" w:rsidR="008F3B53" w:rsidRPr="00DE7B59" w:rsidRDefault="008F3B53" w:rsidP="00B734C2">
            <w:pPr>
              <w:pStyle w:val="TAC"/>
            </w:pPr>
            <w:r w:rsidRPr="00DE7B59">
              <w:t>P</w:t>
            </w:r>
          </w:p>
        </w:tc>
      </w:tr>
      <w:tr w:rsidR="008F3B53" w:rsidRPr="00DE7B59" w14:paraId="50601A3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061A25B" w14:textId="77777777" w:rsidR="008F3B53" w:rsidRPr="00DE7B59" w:rsidRDefault="008F3B53" w:rsidP="00B734C2">
            <w:pPr>
              <w:pStyle w:val="TAC"/>
            </w:pPr>
            <w:r w:rsidRPr="00DE7B59">
              <w:t>7</w:t>
            </w:r>
          </w:p>
        </w:tc>
        <w:tc>
          <w:tcPr>
            <w:tcW w:w="2919" w:type="dxa"/>
            <w:tcBorders>
              <w:top w:val="single" w:sz="4" w:space="0" w:color="auto"/>
              <w:left w:val="single" w:sz="4" w:space="0" w:color="auto"/>
              <w:bottom w:val="single" w:sz="4" w:space="0" w:color="auto"/>
              <w:right w:val="single" w:sz="4" w:space="0" w:color="auto"/>
            </w:tcBorders>
          </w:tcPr>
          <w:p w14:paraId="0C9E2F90" w14:textId="77777777" w:rsidR="008F3B53" w:rsidRPr="00DE7B59" w:rsidRDefault="008F3B53" w:rsidP="00B734C2">
            <w:pPr>
              <w:pStyle w:val="TAL"/>
            </w:pPr>
            <w:r w:rsidRPr="00DE7B59">
              <w:t>SS transmits a MAC PDU containing an RLC STATUS PDU acknowledging the reception of the AMD PDU in step 6.</w:t>
            </w:r>
          </w:p>
        </w:tc>
        <w:tc>
          <w:tcPr>
            <w:tcW w:w="654" w:type="dxa"/>
            <w:tcBorders>
              <w:top w:val="single" w:sz="4" w:space="0" w:color="auto"/>
              <w:left w:val="single" w:sz="4" w:space="0" w:color="auto"/>
              <w:bottom w:val="single" w:sz="4" w:space="0" w:color="auto"/>
              <w:right w:val="single" w:sz="4" w:space="0" w:color="auto"/>
            </w:tcBorders>
          </w:tcPr>
          <w:p w14:paraId="2B936B20"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51816CDC" w14:textId="77777777" w:rsidR="008F3B53" w:rsidRPr="00DE7B59" w:rsidRDefault="008F3B53"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6D3A23A3"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A761DBF" w14:textId="07C65275" w:rsidR="008F3B53" w:rsidRPr="00DE7B59" w:rsidRDefault="00320B84" w:rsidP="00B734C2">
            <w:pPr>
              <w:pStyle w:val="TAC"/>
            </w:pPr>
            <w:r w:rsidRPr="00DE7B59">
              <w:t>-</w:t>
            </w:r>
          </w:p>
        </w:tc>
      </w:tr>
      <w:tr w:rsidR="008F3B53" w:rsidRPr="00DE7B59" w14:paraId="4D1E294C"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1DA135C" w14:textId="3A649980" w:rsidR="008F3B53" w:rsidRPr="00DE7B59" w:rsidRDefault="008F3B53" w:rsidP="00B734C2">
            <w:pPr>
              <w:pStyle w:val="TAC"/>
              <w:rPr>
                <w:lang w:eastAsia="zh-CN"/>
              </w:rPr>
            </w:pPr>
            <w:r w:rsidRPr="00DE7B59">
              <w:rPr>
                <w:lang w:eastAsia="zh-CN"/>
              </w:rPr>
              <w:t>8</w:t>
            </w:r>
            <w:r w:rsidR="000E0D43" w:rsidRPr="00DE7B59">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76257B6C" w14:textId="2D2C8E40" w:rsidR="008F3B53" w:rsidRPr="00DE7B59" w:rsidRDefault="008F3B53" w:rsidP="00B734C2">
            <w:pPr>
              <w:pStyle w:val="TAL"/>
              <w:rPr>
                <w:lang w:eastAsia="zh-CN"/>
              </w:rPr>
            </w:pPr>
            <w:r w:rsidRPr="00DE7B59">
              <w:rPr>
                <w:lang w:eastAsia="zh-CN"/>
              </w:rPr>
              <w:t xml:space="preserve">If UE supports pc_mtrpPuschCyclicMapping_r17, repeat steps 1 to 5 with cyclic mapping </w:t>
            </w:r>
            <w:r w:rsidR="000E0D43" w:rsidRPr="00DE7B59">
              <w:rPr>
                <w:lang w:eastAsia="zh-CN"/>
              </w:rPr>
              <w:t xml:space="preserve">pattern </w:t>
            </w:r>
            <w:r w:rsidRPr="00DE7B59">
              <w:rPr>
                <w:lang w:eastAsia="zh-CN"/>
              </w:rPr>
              <w:t xml:space="preserve">configured </w:t>
            </w:r>
            <w:r w:rsidR="000E0D43" w:rsidRPr="00DE7B59">
              <w:rPr>
                <w:lang w:eastAsia="zh-CN"/>
              </w:rPr>
              <w:t xml:space="preserve">(in step 1) </w:t>
            </w:r>
            <w:r w:rsidRPr="00DE7B59">
              <w:rPr>
                <w:lang w:eastAsia="zh-CN"/>
              </w:rPr>
              <w:t>as per Table 7.1.1.3.17.1.3.3-5.</w:t>
            </w:r>
          </w:p>
        </w:tc>
        <w:tc>
          <w:tcPr>
            <w:tcW w:w="654" w:type="dxa"/>
            <w:tcBorders>
              <w:top w:val="single" w:sz="4" w:space="0" w:color="auto"/>
              <w:left w:val="single" w:sz="4" w:space="0" w:color="auto"/>
              <w:bottom w:val="single" w:sz="4" w:space="0" w:color="auto"/>
              <w:right w:val="single" w:sz="4" w:space="0" w:color="auto"/>
            </w:tcBorders>
          </w:tcPr>
          <w:p w14:paraId="16FCD79F" w14:textId="3C78F9EB" w:rsidR="008F3B53"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CE8AC20" w14:textId="0B55C6C8" w:rsidR="008F3B53"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05203EC4" w14:textId="634F18C3"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4114917C" w14:textId="1697091B" w:rsidR="008F3B53" w:rsidRPr="00DE7B59" w:rsidRDefault="00320B84" w:rsidP="00B734C2">
            <w:pPr>
              <w:pStyle w:val="TAC"/>
            </w:pPr>
            <w:r w:rsidRPr="00DE7B59">
              <w:t>-</w:t>
            </w:r>
          </w:p>
        </w:tc>
      </w:tr>
      <w:tr w:rsidR="008F3B53" w:rsidRPr="00DE7B59" w14:paraId="43C5BD7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9232DFD" w14:textId="442CE872" w:rsidR="008F3B53" w:rsidRPr="00DE7B59" w:rsidRDefault="000E0D43" w:rsidP="00B734C2">
            <w:pPr>
              <w:pStyle w:val="TAC"/>
            </w:pPr>
            <w:r w:rsidRPr="00DE7B59">
              <w:t>13</w:t>
            </w:r>
          </w:p>
        </w:tc>
        <w:tc>
          <w:tcPr>
            <w:tcW w:w="2919" w:type="dxa"/>
            <w:tcBorders>
              <w:top w:val="single" w:sz="4" w:space="0" w:color="auto"/>
              <w:left w:val="single" w:sz="4" w:space="0" w:color="auto"/>
              <w:bottom w:val="single" w:sz="4" w:space="0" w:color="auto"/>
              <w:right w:val="single" w:sz="4" w:space="0" w:color="auto"/>
            </w:tcBorders>
          </w:tcPr>
          <w:p w14:paraId="75A81388" w14:textId="48185905" w:rsidR="008F3B53" w:rsidRPr="00DE7B59" w:rsidRDefault="008F3B53" w:rsidP="00B734C2">
            <w:pPr>
              <w:pStyle w:val="TAL"/>
            </w:pPr>
            <w:r w:rsidRPr="00DE7B59">
              <w:t xml:space="preserve">Check: Does the UE transmit a MAC PDU including one RLC SDU, in HARQ process 1 and in slot n+4 and repeats </w:t>
            </w:r>
            <w:r w:rsidRPr="00DE7B59">
              <w:rPr>
                <w:lang w:eastAsia="zh-CN"/>
              </w:rPr>
              <w:t xml:space="preserve">in following </w:t>
            </w:r>
            <w:r w:rsidRPr="00DE7B59">
              <w:t xml:space="preserve">pusch-AggregationFactor-1 </w:t>
            </w:r>
            <w:r w:rsidRPr="00DE7B59">
              <w:rPr>
                <w:lang w:eastAsia="zh-CN"/>
              </w:rPr>
              <w:t>slots</w:t>
            </w:r>
            <w:r w:rsidRPr="00DE7B59">
              <w:t xml:space="preserve"> </w:t>
            </w:r>
            <w:r w:rsidRPr="00DE7B59">
              <w:rPr>
                <w:lang w:eastAsia="zh-CN"/>
              </w:rPr>
              <w:t>with same resource allocation but different redundancy version</w:t>
            </w:r>
            <w:r w:rsidR="00320B84" w:rsidRPr="00DE7B59">
              <w:rPr>
                <w:lang w:eastAsia="zh-CN"/>
              </w:rPr>
              <w:t>?</w:t>
            </w:r>
            <w:r w:rsidRPr="00DE7B59">
              <w:t xml:space="preserve"> (Note 3) (Note 5)</w:t>
            </w:r>
          </w:p>
        </w:tc>
        <w:tc>
          <w:tcPr>
            <w:tcW w:w="654" w:type="dxa"/>
            <w:tcBorders>
              <w:top w:val="single" w:sz="4" w:space="0" w:color="auto"/>
              <w:left w:val="single" w:sz="4" w:space="0" w:color="auto"/>
              <w:bottom w:val="single" w:sz="4" w:space="0" w:color="auto"/>
              <w:right w:val="single" w:sz="4" w:space="0" w:color="auto"/>
            </w:tcBorders>
          </w:tcPr>
          <w:p w14:paraId="4C023354"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0B77FF27"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5842249" w14:textId="77777777" w:rsidR="008F3B53" w:rsidRPr="00DE7B59" w:rsidRDefault="008F3B53"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0923F6F5" w14:textId="77777777" w:rsidR="008F3B53" w:rsidRPr="00DE7B59" w:rsidRDefault="008F3B53" w:rsidP="00B734C2">
            <w:pPr>
              <w:pStyle w:val="TAC"/>
            </w:pPr>
            <w:r w:rsidRPr="00DE7B59">
              <w:t>P</w:t>
            </w:r>
          </w:p>
        </w:tc>
      </w:tr>
      <w:tr w:rsidR="008F3B53" w:rsidRPr="00DE7B59" w14:paraId="488748C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4025B5F" w14:textId="09DE2F9D" w:rsidR="008F3B53" w:rsidRPr="00DE7B59" w:rsidRDefault="000E0D43" w:rsidP="00B734C2">
            <w:pPr>
              <w:pStyle w:val="TAC"/>
            </w:pPr>
            <w:r w:rsidRPr="00DE7B59">
              <w:t>14</w:t>
            </w:r>
          </w:p>
        </w:tc>
        <w:tc>
          <w:tcPr>
            <w:tcW w:w="2919" w:type="dxa"/>
            <w:tcBorders>
              <w:top w:val="single" w:sz="4" w:space="0" w:color="auto"/>
              <w:left w:val="single" w:sz="4" w:space="0" w:color="auto"/>
              <w:bottom w:val="single" w:sz="4" w:space="0" w:color="auto"/>
              <w:right w:val="single" w:sz="4" w:space="0" w:color="auto"/>
            </w:tcBorders>
          </w:tcPr>
          <w:p w14:paraId="3977F685" w14:textId="77777777" w:rsidR="008F3B53" w:rsidRPr="00DE7B59" w:rsidRDefault="008F3B53" w:rsidP="00B734C2">
            <w:pPr>
              <w:pStyle w:val="TAL"/>
            </w:pPr>
            <w:r w:rsidRPr="00DE7B59">
              <w:t>SS transmits a MAC PDU containing an RLC STATUS PDU acknowledging the reception of the AMD PDU in step 9.</w:t>
            </w:r>
          </w:p>
        </w:tc>
        <w:tc>
          <w:tcPr>
            <w:tcW w:w="654" w:type="dxa"/>
            <w:tcBorders>
              <w:top w:val="single" w:sz="4" w:space="0" w:color="auto"/>
              <w:left w:val="single" w:sz="4" w:space="0" w:color="auto"/>
              <w:bottom w:val="single" w:sz="4" w:space="0" w:color="auto"/>
              <w:right w:val="single" w:sz="4" w:space="0" w:color="auto"/>
            </w:tcBorders>
          </w:tcPr>
          <w:p w14:paraId="4A393032"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0EFACCE0" w14:textId="77777777" w:rsidR="008F3B53" w:rsidRPr="00DE7B59" w:rsidRDefault="008F3B53"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469277A1" w14:textId="3F33EF40"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C04358C" w14:textId="17DB7CDD" w:rsidR="008F3B53" w:rsidRPr="00DE7B59" w:rsidRDefault="00320B84" w:rsidP="00B734C2">
            <w:pPr>
              <w:pStyle w:val="TAC"/>
            </w:pPr>
            <w:r w:rsidRPr="00DE7B59">
              <w:t>-</w:t>
            </w:r>
          </w:p>
        </w:tc>
      </w:tr>
      <w:tr w:rsidR="008F3B53" w:rsidRPr="00DE7B59" w14:paraId="775AF000"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900AD94" w14:textId="5902D707" w:rsidR="008F3B53" w:rsidRPr="00DE7B59" w:rsidRDefault="00320B84" w:rsidP="00B734C2">
            <w:pPr>
              <w:pStyle w:val="TAC"/>
            </w:pPr>
            <w:r w:rsidRPr="00DE7B59">
              <w:t>-</w:t>
            </w:r>
          </w:p>
        </w:tc>
        <w:tc>
          <w:tcPr>
            <w:tcW w:w="2919" w:type="dxa"/>
            <w:tcBorders>
              <w:top w:val="single" w:sz="4" w:space="0" w:color="auto"/>
              <w:left w:val="single" w:sz="4" w:space="0" w:color="auto"/>
              <w:bottom w:val="single" w:sz="4" w:space="0" w:color="auto"/>
              <w:right w:val="single" w:sz="4" w:space="0" w:color="auto"/>
            </w:tcBorders>
          </w:tcPr>
          <w:p w14:paraId="7A0FB6B7" w14:textId="2BD5577A" w:rsidR="008F3B53" w:rsidRPr="00DE7B59" w:rsidRDefault="008F3B53" w:rsidP="00B734C2">
            <w:pPr>
              <w:pStyle w:val="TAL"/>
              <w:rPr>
                <w:lang w:eastAsia="zh-CN"/>
              </w:rPr>
            </w:pPr>
            <w:r w:rsidRPr="00DE7B59">
              <w:rPr>
                <w:lang w:eastAsia="zh-CN"/>
              </w:rPr>
              <w:t xml:space="preserve">Execute steps </w:t>
            </w:r>
            <w:r w:rsidR="000E0D43" w:rsidRPr="00DE7B59">
              <w:rPr>
                <w:lang w:eastAsia="zh-CN"/>
              </w:rPr>
              <w:t>15-18</w:t>
            </w:r>
            <w:r w:rsidRPr="00DE7B59">
              <w:rPr>
                <w:lang w:eastAsia="zh-CN"/>
              </w:rPr>
              <w:t xml:space="preserve"> if UE supports </w:t>
            </w:r>
            <w:r w:rsidRPr="00DE7B59">
              <w:rPr>
                <w:lang w:eastAsia="zh-CN" w:bidi="ar"/>
              </w:rPr>
              <w:t>pc_mtrpPuschTwoPhrReporting_r17</w:t>
            </w:r>
            <w:r w:rsidR="00320B84" w:rsidRPr="00DE7B59">
              <w:rPr>
                <w:lang w:eastAsia="zh-CN" w:bidi="ar"/>
              </w:rPr>
              <w:t>.</w:t>
            </w:r>
          </w:p>
        </w:tc>
        <w:tc>
          <w:tcPr>
            <w:tcW w:w="654" w:type="dxa"/>
            <w:tcBorders>
              <w:top w:val="single" w:sz="4" w:space="0" w:color="auto"/>
              <w:left w:val="single" w:sz="4" w:space="0" w:color="auto"/>
              <w:bottom w:val="single" w:sz="4" w:space="0" w:color="auto"/>
              <w:right w:val="single" w:sz="4" w:space="0" w:color="auto"/>
            </w:tcBorders>
          </w:tcPr>
          <w:p w14:paraId="47E19446" w14:textId="15D630AE" w:rsidR="008F3B53"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34021CC5" w14:textId="1997E84D" w:rsidR="008F3B53"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50167527" w14:textId="6CD553A1"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08992CDE" w14:textId="70638791" w:rsidR="008F3B53" w:rsidRPr="00DE7B59" w:rsidRDefault="00320B84" w:rsidP="00B734C2">
            <w:pPr>
              <w:pStyle w:val="TAC"/>
            </w:pPr>
            <w:r w:rsidRPr="00DE7B59">
              <w:t>-</w:t>
            </w:r>
          </w:p>
        </w:tc>
      </w:tr>
      <w:tr w:rsidR="008F3B53" w:rsidRPr="00DE7B59" w14:paraId="13692E02"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2DEF0BC" w14:textId="3289BB10" w:rsidR="008F3B53" w:rsidRPr="00DE7B59" w:rsidRDefault="000E0D43" w:rsidP="00B734C2">
            <w:pPr>
              <w:pStyle w:val="TAC"/>
            </w:pPr>
            <w:r w:rsidRPr="00DE7B59">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3DC6073B" w14:textId="4DFDC1BC" w:rsidR="008F3B53" w:rsidRPr="00DE7B59" w:rsidRDefault="008F3B53" w:rsidP="00B734C2">
            <w:pPr>
              <w:pStyle w:val="TAL"/>
            </w:pPr>
            <w:r w:rsidRPr="00DE7B59">
              <w:t xml:space="preserve">SS transmits NR </w:t>
            </w:r>
            <w:r w:rsidRPr="00DE7B59">
              <w:rPr>
                <w:i/>
              </w:rPr>
              <w:t>RRCReconfiguration</w:t>
            </w:r>
            <w:r w:rsidR="00320B84" w:rsidRPr="00DE7B59">
              <w:rPr>
                <w:i/>
              </w:rPr>
              <w:t xml:space="preserve"> </w:t>
            </w:r>
            <w:r w:rsidRPr="00DE7B59">
              <w:t>message to configure specific</w:t>
            </w:r>
            <w:r w:rsidRPr="00DE7B59">
              <w:rPr>
                <w:lang w:eastAsia="zh-CN"/>
              </w:rPr>
              <w:t xml:space="preserve"> </w:t>
            </w:r>
            <w:r w:rsidRPr="00DE7B59">
              <w:t>Power Headroom parameters for NR Cell</w:t>
            </w:r>
            <w:r w:rsidRPr="00DE7B59">
              <w:rPr>
                <w:lang w:eastAsia="zh-CN"/>
              </w:rPr>
              <w:t>.</w:t>
            </w:r>
            <w:r w:rsidRPr="00DE7B59">
              <w:t xml:space="preserve"> (Note 1)</w:t>
            </w:r>
          </w:p>
        </w:tc>
        <w:tc>
          <w:tcPr>
            <w:tcW w:w="654" w:type="dxa"/>
            <w:tcBorders>
              <w:top w:val="single" w:sz="4" w:space="0" w:color="auto"/>
              <w:left w:val="single" w:sz="4" w:space="0" w:color="auto"/>
              <w:bottom w:val="single" w:sz="4" w:space="0" w:color="auto"/>
              <w:right w:val="single" w:sz="4" w:space="0" w:color="auto"/>
            </w:tcBorders>
          </w:tcPr>
          <w:p w14:paraId="71103F58"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175B0CCE" w14:textId="77777777" w:rsidR="008F3B53" w:rsidRPr="00DE7B59" w:rsidRDefault="008F3B53" w:rsidP="00B734C2">
            <w:pPr>
              <w:pStyle w:val="TAL"/>
            </w:pPr>
            <w:r w:rsidRPr="00DE7B59">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1B06FBCD"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5F6AD74" w14:textId="77777777" w:rsidR="008F3B53" w:rsidRPr="00DE7B59" w:rsidRDefault="008F3B53" w:rsidP="00B734C2">
            <w:pPr>
              <w:pStyle w:val="TAC"/>
            </w:pPr>
            <w:r w:rsidRPr="00DE7B59">
              <w:t>-</w:t>
            </w:r>
          </w:p>
        </w:tc>
      </w:tr>
      <w:tr w:rsidR="008F3B53" w:rsidRPr="00DE7B59" w14:paraId="115B3BA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4516C7BC" w14:textId="68DA232F" w:rsidR="008F3B53" w:rsidRPr="00DE7B59" w:rsidRDefault="000E0D43" w:rsidP="00B734C2">
            <w:pPr>
              <w:pStyle w:val="TAC"/>
            </w:pPr>
            <w:r w:rsidRPr="00DE7B59">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15F95C4E" w14:textId="77777777" w:rsidR="008F3B53" w:rsidRPr="00DE7B59" w:rsidRDefault="008F3B53" w:rsidP="00B734C2">
            <w:pPr>
              <w:pStyle w:val="TAL"/>
            </w:pPr>
            <w:r w:rsidRPr="00DE7B59">
              <w:t>Check: does the UE transmit a MAC PDU containing enhanced Power Headroom MAC Control Element for multiple TRP?</w:t>
            </w:r>
          </w:p>
          <w:p w14:paraId="1A56CA1F" w14:textId="77777777" w:rsidR="008F3B53" w:rsidRPr="00DE7B59" w:rsidRDefault="008F3B53" w:rsidP="00B734C2">
            <w:pPr>
              <w:pStyle w:val="TAL"/>
            </w:pPr>
            <w:r w:rsidRPr="00DE7B59">
              <w:t>(Note 6, 7)</w:t>
            </w:r>
          </w:p>
        </w:tc>
        <w:tc>
          <w:tcPr>
            <w:tcW w:w="654" w:type="dxa"/>
            <w:tcBorders>
              <w:top w:val="single" w:sz="4" w:space="0" w:color="auto"/>
              <w:left w:val="single" w:sz="4" w:space="0" w:color="auto"/>
              <w:bottom w:val="single" w:sz="4" w:space="0" w:color="auto"/>
              <w:right w:val="single" w:sz="4" w:space="0" w:color="auto"/>
            </w:tcBorders>
          </w:tcPr>
          <w:p w14:paraId="0E94BA11"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7AB2D77E"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3A01FB41" w14:textId="77777777" w:rsidR="008F3B53" w:rsidRPr="00DE7B59" w:rsidRDefault="008F3B53"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7910B777" w14:textId="77777777" w:rsidR="008F3B53" w:rsidRPr="00DE7B59" w:rsidRDefault="008F3B53" w:rsidP="00B734C2">
            <w:pPr>
              <w:pStyle w:val="TAC"/>
            </w:pPr>
            <w:r w:rsidRPr="00DE7B59">
              <w:t>P</w:t>
            </w:r>
          </w:p>
        </w:tc>
      </w:tr>
      <w:tr w:rsidR="008F3B53" w:rsidRPr="00DE7B59" w14:paraId="16543BE5"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40D47F7" w14:textId="1384C221" w:rsidR="008F3B53" w:rsidRPr="00DE7B59" w:rsidRDefault="000E0D43" w:rsidP="00B734C2">
            <w:pPr>
              <w:pStyle w:val="TAC"/>
            </w:pPr>
            <w:r w:rsidRPr="00DE7B59">
              <w:t>17</w:t>
            </w:r>
          </w:p>
        </w:tc>
        <w:tc>
          <w:tcPr>
            <w:tcW w:w="2919" w:type="dxa"/>
            <w:tcBorders>
              <w:top w:val="single" w:sz="4" w:space="0" w:color="auto"/>
              <w:left w:val="single" w:sz="4" w:space="0" w:color="auto"/>
              <w:bottom w:val="single" w:sz="4" w:space="0" w:color="auto"/>
              <w:right w:val="single" w:sz="4" w:space="0" w:color="auto"/>
            </w:tcBorders>
          </w:tcPr>
          <w:p w14:paraId="3C8ED30E" w14:textId="77777777" w:rsidR="008F3B53" w:rsidRPr="00DE7B59" w:rsidRDefault="008F3B53" w:rsidP="00B734C2">
            <w:pPr>
              <w:pStyle w:val="TAL"/>
            </w:pPr>
            <w:r w:rsidRPr="00DE7B59">
              <w:t xml:space="preserve">The UE transmits an NR </w:t>
            </w:r>
            <w:r w:rsidRPr="00DE7B59">
              <w:rPr>
                <w:i/>
                <w:iCs/>
              </w:rPr>
              <w:t>RRCReconfigurationComplete</w:t>
            </w:r>
            <w:r w:rsidRPr="00DE7B59">
              <w:t xml:space="preserve"> message to confirm the setup of Power Headroom parameters.</w:t>
            </w:r>
          </w:p>
          <w:p w14:paraId="4E439188" w14:textId="77777777" w:rsidR="008F3B53" w:rsidRPr="00DE7B59" w:rsidRDefault="008F3B53" w:rsidP="00B734C2">
            <w:pPr>
              <w:pStyle w:val="TAL"/>
            </w:pPr>
            <w:r w:rsidRPr="00DE7B59">
              <w:t>(Note 6,2)</w:t>
            </w:r>
          </w:p>
        </w:tc>
        <w:tc>
          <w:tcPr>
            <w:tcW w:w="654" w:type="dxa"/>
            <w:tcBorders>
              <w:top w:val="single" w:sz="4" w:space="0" w:color="auto"/>
              <w:left w:val="single" w:sz="4" w:space="0" w:color="auto"/>
              <w:bottom w:val="single" w:sz="4" w:space="0" w:color="auto"/>
              <w:right w:val="single" w:sz="4" w:space="0" w:color="auto"/>
            </w:tcBorders>
          </w:tcPr>
          <w:p w14:paraId="1132F942"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B910D33" w14:textId="77777777" w:rsidR="008F3B53" w:rsidRPr="00DE7B59" w:rsidRDefault="008F3B53" w:rsidP="00B734C2">
            <w:pPr>
              <w:pStyle w:val="TAL"/>
            </w:pPr>
            <w:r w:rsidRPr="00DE7B59">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6B44E85"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3E351ADC" w14:textId="77777777" w:rsidR="008F3B53" w:rsidRPr="00DE7B59" w:rsidRDefault="008F3B53" w:rsidP="00B734C2">
            <w:pPr>
              <w:pStyle w:val="TAC"/>
            </w:pPr>
            <w:r w:rsidRPr="00DE7B59">
              <w:t>-</w:t>
            </w:r>
          </w:p>
        </w:tc>
      </w:tr>
      <w:tr w:rsidR="008F3B53" w:rsidRPr="00DE7B59" w14:paraId="02D4FC7B"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88A8F17" w14:textId="67182FB9" w:rsidR="008F3B53" w:rsidRPr="00DE7B59" w:rsidRDefault="000E0D43" w:rsidP="00B734C2">
            <w:pPr>
              <w:pStyle w:val="TAC"/>
            </w:pPr>
            <w:r w:rsidRPr="00DE7B59">
              <w:t>18</w:t>
            </w:r>
          </w:p>
        </w:tc>
        <w:tc>
          <w:tcPr>
            <w:tcW w:w="2919" w:type="dxa"/>
            <w:tcBorders>
              <w:top w:val="single" w:sz="4" w:space="0" w:color="auto"/>
              <w:left w:val="single" w:sz="4" w:space="0" w:color="auto"/>
              <w:bottom w:val="single" w:sz="4" w:space="0" w:color="auto"/>
              <w:right w:val="single" w:sz="4" w:space="0" w:color="auto"/>
            </w:tcBorders>
          </w:tcPr>
          <w:p w14:paraId="36A04976" w14:textId="77777777" w:rsidR="008F3B53" w:rsidRPr="00DE7B59" w:rsidRDefault="008F3B53" w:rsidP="00B734C2">
            <w:pPr>
              <w:pStyle w:val="TAL"/>
            </w:pPr>
            <w:r w:rsidRPr="00DE7B59">
              <w:t xml:space="preserve">Check: does the UE transmit a MAC PDU containing </w:t>
            </w:r>
            <w:r w:rsidRPr="00DE7B59">
              <w:rPr>
                <w:lang w:eastAsia="zh-CN"/>
              </w:rPr>
              <w:t>an</w:t>
            </w:r>
            <w:r w:rsidRPr="00DE7B59">
              <w:t xml:space="preserve"> enhanced Power Headroom MAC Control Element for multiple TRP 500ms after step 13?</w:t>
            </w:r>
            <w:r w:rsidRPr="00DE7B59">
              <w:rPr>
                <w:lang w:eastAsia="zh-CN"/>
              </w:rPr>
              <w:t xml:space="preserve"> (Note 7)</w:t>
            </w:r>
          </w:p>
        </w:tc>
        <w:tc>
          <w:tcPr>
            <w:tcW w:w="654" w:type="dxa"/>
            <w:tcBorders>
              <w:top w:val="single" w:sz="4" w:space="0" w:color="auto"/>
              <w:left w:val="single" w:sz="4" w:space="0" w:color="auto"/>
              <w:bottom w:val="single" w:sz="4" w:space="0" w:color="auto"/>
              <w:right w:val="single" w:sz="4" w:space="0" w:color="auto"/>
            </w:tcBorders>
          </w:tcPr>
          <w:p w14:paraId="3E2F011E"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C4AC027"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4ABA735B" w14:textId="77777777" w:rsidR="008F3B53" w:rsidRPr="00DE7B59" w:rsidRDefault="008F3B53"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6DE84611" w14:textId="77777777" w:rsidR="008F3B53" w:rsidRPr="00DE7B59" w:rsidRDefault="008F3B53" w:rsidP="00B734C2">
            <w:pPr>
              <w:pStyle w:val="TAC"/>
            </w:pPr>
            <w:r w:rsidRPr="00DE7B59">
              <w:t>P</w:t>
            </w:r>
          </w:p>
        </w:tc>
      </w:tr>
      <w:tr w:rsidR="008F3B53" w:rsidRPr="00DE7B59" w14:paraId="6D64D90F" w14:textId="77777777" w:rsidTr="00B734C2">
        <w:trPr>
          <w:cantSplit/>
        </w:trPr>
        <w:tc>
          <w:tcPr>
            <w:tcW w:w="9180" w:type="dxa"/>
            <w:gridSpan w:val="6"/>
            <w:tcBorders>
              <w:top w:val="single" w:sz="4" w:space="0" w:color="auto"/>
              <w:left w:val="single" w:sz="4" w:space="0" w:color="auto"/>
              <w:bottom w:val="single" w:sz="4" w:space="0" w:color="auto"/>
              <w:right w:val="single" w:sz="4" w:space="0" w:color="auto"/>
            </w:tcBorders>
          </w:tcPr>
          <w:p w14:paraId="3FE6A95D" w14:textId="77777777" w:rsidR="008F3B53" w:rsidRPr="00DE7B59" w:rsidRDefault="008F3B53" w:rsidP="00B734C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0EFC34D9" w14:textId="77777777" w:rsidR="008F3B53" w:rsidRPr="00DE7B59" w:rsidRDefault="008F3B53" w:rsidP="00B734C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7C842E10" w14:textId="77777777" w:rsidR="008F3B53" w:rsidRPr="00DE7B59" w:rsidRDefault="008F3B53" w:rsidP="00B734C2">
            <w:pPr>
              <w:pStyle w:val="TAN"/>
              <w:rPr>
                <w:lang w:eastAsia="zh-CN"/>
              </w:rPr>
            </w:pPr>
            <w:r w:rsidRPr="00DE7B59">
              <w:rPr>
                <w:lang w:eastAsia="zh-CN"/>
              </w:rPr>
              <w:t>Note 3:</w:t>
            </w:r>
            <w:r w:rsidRPr="00DE7B59">
              <w:rPr>
                <w:lang w:eastAsia="zh-CN"/>
              </w:rPr>
              <w:tab/>
              <w:t xml:space="preserve">Checking the UE uses correct redundancy version and UE decides the number of layer of all transmission according to the ‘Precoding information and number of layers’ implicitly upon correctly decoding by the SS of the UE UL repetitions. </w:t>
            </w:r>
          </w:p>
          <w:p w14:paraId="75E815B8" w14:textId="77777777" w:rsidR="008F3B53" w:rsidRPr="00DE7B59" w:rsidRDefault="008F3B53" w:rsidP="00B734C2">
            <w:pPr>
              <w:pStyle w:val="TAN"/>
              <w:rPr>
                <w:lang w:eastAsia="zh-CN"/>
              </w:rPr>
            </w:pPr>
            <w:r w:rsidRPr="00DE7B59">
              <w:t>Note 4:</w:t>
            </w:r>
            <w:r w:rsidRPr="00DE7B59">
              <w:tab/>
              <w:t xml:space="preserve">The </w:t>
            </w:r>
            <w:r w:rsidRPr="00DE7B59">
              <w:rPr>
                <w:lang w:eastAsia="zh-CN"/>
              </w:rPr>
              <w:t>redundancy version for the first transmission and all possible repetitions are set in the following order {0, 2, 1, 3} according to TS 38.214 [15] Table 6.1.2.1-2 and Table 6.1.2.1-3, first row.</w:t>
            </w:r>
          </w:p>
          <w:p w14:paraId="63962210" w14:textId="77777777" w:rsidR="008F3B53" w:rsidRPr="00DE7B59" w:rsidRDefault="008F3B53" w:rsidP="00B734C2">
            <w:pPr>
              <w:pStyle w:val="TAN"/>
              <w:rPr>
                <w:lang w:eastAsia="zh-CN"/>
              </w:rPr>
            </w:pPr>
            <w:r w:rsidRPr="00DE7B59">
              <w:t>Note 5:</w:t>
            </w:r>
            <w:r w:rsidRPr="00DE7B59">
              <w:tab/>
              <w:t xml:space="preserve">The </w:t>
            </w:r>
            <w:r w:rsidRPr="00DE7B59">
              <w:rPr>
                <w:lang w:eastAsia="zh-CN"/>
              </w:rPr>
              <w:t>redundancy version for the first transmission and all possible repetitions are set in the following order {0, 1, 2, 3} according to TS 38.214 [15] Table 6.1.2.1-2 and Table 6.1.2.1-3, first row.</w:t>
            </w:r>
          </w:p>
          <w:p w14:paraId="11A5A126" w14:textId="5D78DE94" w:rsidR="008F3B53" w:rsidRPr="00DE7B59" w:rsidRDefault="008F3B53" w:rsidP="00B734C2">
            <w:pPr>
              <w:pStyle w:val="TAN"/>
              <w:rPr>
                <w:lang w:eastAsia="zh-CN"/>
              </w:rPr>
            </w:pPr>
            <w:r w:rsidRPr="00DE7B59">
              <w:t xml:space="preserve">Note </w:t>
            </w:r>
            <w:r w:rsidRPr="00DE7B59">
              <w:rPr>
                <w:lang w:eastAsia="zh-CN"/>
              </w:rPr>
              <w:t>6</w:t>
            </w:r>
            <w:r w:rsidRPr="00DE7B59">
              <w:t>:</w:t>
            </w:r>
            <w:r w:rsidRPr="00DE7B59">
              <w:tab/>
              <w:t xml:space="preserve">Steps </w:t>
            </w:r>
            <w:r w:rsidR="000E0D43" w:rsidRPr="00DE7B59">
              <w:t xml:space="preserve">16 </w:t>
            </w:r>
            <w:r w:rsidRPr="00DE7B59">
              <w:t xml:space="preserve">and </w:t>
            </w:r>
            <w:r w:rsidR="000E0D43" w:rsidRPr="00DE7B59">
              <w:t xml:space="preserve">18 </w:t>
            </w:r>
            <w:r w:rsidRPr="00DE7B59">
              <w:t>can happen in any order.</w:t>
            </w:r>
          </w:p>
          <w:p w14:paraId="1A23E069" w14:textId="77777777" w:rsidR="008F3B53" w:rsidRPr="00DE7B59" w:rsidRDefault="008F3B53" w:rsidP="00B734C2">
            <w:pPr>
              <w:pStyle w:val="TAN"/>
            </w:pPr>
            <w:r w:rsidRPr="00DE7B59">
              <w:t>Note 7:</w:t>
            </w:r>
            <w:r w:rsidRPr="00DE7B59">
              <w:tab/>
              <w:t>For NR5GC the received MAC PDU will contain Enhanced Single Entry PHR for multiple TRP MAC CE. For EN-DC/NE-DC the received MAC PDU will contain Enhanced Multiple Entry PHR for multiple TRP MAC CE.</w:t>
            </w:r>
          </w:p>
        </w:tc>
      </w:tr>
    </w:tbl>
    <w:p w14:paraId="50E80823" w14:textId="77777777" w:rsidR="008F3B53" w:rsidRPr="00DE7B59" w:rsidRDefault="008F3B53" w:rsidP="008F3B53"/>
    <w:p w14:paraId="708D11EF" w14:textId="77777777" w:rsidR="008F3B53" w:rsidRPr="00DE7B59" w:rsidRDefault="008F3B53" w:rsidP="008F3B53">
      <w:pPr>
        <w:pStyle w:val="H6"/>
      </w:pPr>
      <w:r w:rsidRPr="00DE7B59">
        <w:t>7.1.1.3.17.1.3.3</w:t>
      </w:r>
      <w:r w:rsidRPr="00DE7B59">
        <w:tab/>
        <w:t>Specific message contents</w:t>
      </w:r>
    </w:p>
    <w:p w14:paraId="6EF5FB40" w14:textId="77777777" w:rsidR="008F3B53" w:rsidRPr="00DE7B59" w:rsidRDefault="008F3B53" w:rsidP="008F3B53">
      <w:pPr>
        <w:pStyle w:val="TH"/>
      </w:pPr>
      <w:r w:rsidRPr="00DE7B59">
        <w:t xml:space="preserve">Table 7.1.1.3.17.1.3.3-0: </w:t>
      </w:r>
      <w:r w:rsidRPr="00DE7B59">
        <w:rPr>
          <w:i/>
        </w:rPr>
        <w:t xml:space="preserve">ServingCellConfigCommon </w:t>
      </w:r>
      <w:r w:rsidRPr="00DE7B59">
        <w:rPr>
          <w:lang w:eastAsia="zh-CN"/>
        </w:rPr>
        <w:t>(</w:t>
      </w:r>
      <w:r w:rsidRPr="00DE7B59">
        <w:t>Pre-test conditions</w:t>
      </w:r>
      <w:r w:rsidRPr="00DE7B59">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gridCol w:w="1134"/>
        <w:gridCol w:w="1837"/>
      </w:tblGrid>
      <w:tr w:rsidR="008F3B53" w:rsidRPr="00DE7B59" w14:paraId="4B959D3B" w14:textId="77777777" w:rsidTr="00B734C2">
        <w:tc>
          <w:tcPr>
            <w:tcW w:w="9629" w:type="dxa"/>
            <w:gridSpan w:val="4"/>
            <w:tcBorders>
              <w:top w:val="single" w:sz="4" w:space="0" w:color="auto"/>
              <w:left w:val="single" w:sz="4" w:space="0" w:color="auto"/>
              <w:bottom w:val="single" w:sz="4" w:space="0" w:color="auto"/>
              <w:right w:val="single" w:sz="4" w:space="0" w:color="auto"/>
            </w:tcBorders>
            <w:hideMark/>
          </w:tcPr>
          <w:p w14:paraId="6DB4C926" w14:textId="21640F1C" w:rsidR="008F3B53" w:rsidRPr="00DE7B59" w:rsidRDefault="008F3B53" w:rsidP="00B734C2">
            <w:pPr>
              <w:pStyle w:val="TAH"/>
              <w:jc w:val="left"/>
              <w:rPr>
                <w:b w:val="0"/>
              </w:rPr>
            </w:pPr>
            <w:r w:rsidRPr="00DE7B59">
              <w:rPr>
                <w:b w:val="0"/>
              </w:rPr>
              <w:t xml:space="preserve">Derivation Path: </w:t>
            </w:r>
            <w:r w:rsidR="00320B84" w:rsidRPr="00DE7B59">
              <w:rPr>
                <w:b w:val="0"/>
              </w:rPr>
              <w:t xml:space="preserve">TS </w:t>
            </w:r>
            <w:r w:rsidRPr="00DE7B59">
              <w:rPr>
                <w:b w:val="0"/>
              </w:rPr>
              <w:t>38.508-1 [4], Table 4.6.1-168</w:t>
            </w:r>
          </w:p>
        </w:tc>
      </w:tr>
      <w:tr w:rsidR="008F3B53" w:rsidRPr="00DE7B59" w14:paraId="6BEEC968"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45BDC5F6" w14:textId="77777777" w:rsidR="008F3B53" w:rsidRPr="00DE7B59" w:rsidRDefault="008F3B53" w:rsidP="00B734C2">
            <w:pPr>
              <w:pStyle w:val="TAH"/>
            </w:pPr>
            <w:r w:rsidRPr="00DE7B59">
              <w:t>Information Element</w:t>
            </w:r>
          </w:p>
        </w:tc>
        <w:tc>
          <w:tcPr>
            <w:tcW w:w="3119" w:type="dxa"/>
            <w:tcBorders>
              <w:top w:val="single" w:sz="4" w:space="0" w:color="auto"/>
              <w:left w:val="single" w:sz="4" w:space="0" w:color="auto"/>
              <w:bottom w:val="single" w:sz="4" w:space="0" w:color="auto"/>
              <w:right w:val="single" w:sz="4" w:space="0" w:color="auto"/>
            </w:tcBorders>
            <w:hideMark/>
          </w:tcPr>
          <w:p w14:paraId="1C604CEE" w14:textId="77777777" w:rsidR="008F3B53" w:rsidRPr="00DE7B59" w:rsidRDefault="008F3B53" w:rsidP="00B734C2">
            <w:pPr>
              <w:pStyle w:val="TAH"/>
            </w:pPr>
            <w:r w:rsidRPr="00DE7B59">
              <w:t>Value/remark</w:t>
            </w:r>
          </w:p>
        </w:tc>
        <w:tc>
          <w:tcPr>
            <w:tcW w:w="1134" w:type="dxa"/>
            <w:tcBorders>
              <w:top w:val="single" w:sz="4" w:space="0" w:color="auto"/>
              <w:left w:val="single" w:sz="4" w:space="0" w:color="auto"/>
              <w:bottom w:val="single" w:sz="4" w:space="0" w:color="auto"/>
              <w:right w:val="single" w:sz="4" w:space="0" w:color="auto"/>
            </w:tcBorders>
            <w:hideMark/>
          </w:tcPr>
          <w:p w14:paraId="357402C7" w14:textId="77777777" w:rsidR="008F3B53" w:rsidRPr="00DE7B59" w:rsidRDefault="008F3B53" w:rsidP="00B734C2">
            <w:pPr>
              <w:pStyle w:val="TAH"/>
            </w:pPr>
            <w:r w:rsidRPr="00DE7B59">
              <w:t>Comment</w:t>
            </w:r>
          </w:p>
        </w:tc>
        <w:tc>
          <w:tcPr>
            <w:tcW w:w="1837" w:type="dxa"/>
            <w:tcBorders>
              <w:top w:val="single" w:sz="4" w:space="0" w:color="auto"/>
              <w:left w:val="single" w:sz="4" w:space="0" w:color="auto"/>
              <w:bottom w:val="single" w:sz="4" w:space="0" w:color="auto"/>
              <w:right w:val="single" w:sz="4" w:space="0" w:color="auto"/>
            </w:tcBorders>
            <w:hideMark/>
          </w:tcPr>
          <w:p w14:paraId="3E9B6E99" w14:textId="77777777" w:rsidR="008F3B53" w:rsidRPr="00DE7B59" w:rsidRDefault="008F3B53" w:rsidP="00B734C2">
            <w:pPr>
              <w:pStyle w:val="TAH"/>
            </w:pPr>
            <w:r w:rsidRPr="00DE7B59">
              <w:t>Condition</w:t>
            </w:r>
          </w:p>
        </w:tc>
      </w:tr>
      <w:tr w:rsidR="008F3B53" w:rsidRPr="00DE7B59" w14:paraId="0E67136E"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42B19537" w14:textId="77777777" w:rsidR="008F3B53" w:rsidRPr="00DE7B59" w:rsidRDefault="008F3B53" w:rsidP="00B734C2">
            <w:pPr>
              <w:pStyle w:val="TAL"/>
            </w:pPr>
            <w:r w:rsidRPr="00DE7B59">
              <w:t>ServingCellConfigCommon ::= SEQUENCE {</w:t>
            </w:r>
          </w:p>
        </w:tc>
        <w:tc>
          <w:tcPr>
            <w:tcW w:w="3119" w:type="dxa"/>
            <w:tcBorders>
              <w:top w:val="single" w:sz="4" w:space="0" w:color="auto"/>
              <w:left w:val="single" w:sz="4" w:space="0" w:color="auto"/>
              <w:bottom w:val="single" w:sz="4" w:space="0" w:color="auto"/>
              <w:right w:val="single" w:sz="4" w:space="0" w:color="auto"/>
            </w:tcBorders>
          </w:tcPr>
          <w:p w14:paraId="31B63154"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358F2EE5"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5106D6B1" w14:textId="77777777" w:rsidR="008F3B53" w:rsidRPr="00DE7B59" w:rsidRDefault="008F3B53" w:rsidP="00B734C2">
            <w:pPr>
              <w:pStyle w:val="TAL"/>
            </w:pPr>
          </w:p>
        </w:tc>
      </w:tr>
      <w:tr w:rsidR="008F3B53" w:rsidRPr="00DE7B59" w14:paraId="1C4DECB7"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23610F3F" w14:textId="77777777" w:rsidR="008F3B53" w:rsidRPr="00DE7B59" w:rsidRDefault="008F3B53" w:rsidP="00B734C2">
            <w:pPr>
              <w:pStyle w:val="TAL"/>
            </w:pPr>
            <w:r w:rsidRPr="00DE7B59">
              <w:t xml:space="preserve">  ssb-PositionsInBurst CHOICE {</w:t>
            </w:r>
          </w:p>
        </w:tc>
        <w:tc>
          <w:tcPr>
            <w:tcW w:w="3119" w:type="dxa"/>
            <w:tcBorders>
              <w:top w:val="single" w:sz="4" w:space="0" w:color="auto"/>
              <w:left w:val="single" w:sz="4" w:space="0" w:color="auto"/>
              <w:bottom w:val="single" w:sz="4" w:space="0" w:color="auto"/>
              <w:right w:val="single" w:sz="4" w:space="0" w:color="auto"/>
            </w:tcBorders>
          </w:tcPr>
          <w:p w14:paraId="5D92A4C6"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5DC8254E"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624C1852" w14:textId="77777777" w:rsidR="008F3B53" w:rsidRPr="00DE7B59" w:rsidRDefault="008F3B53" w:rsidP="00B734C2">
            <w:pPr>
              <w:pStyle w:val="TAL"/>
            </w:pPr>
          </w:p>
        </w:tc>
      </w:tr>
      <w:tr w:rsidR="008F3B53" w:rsidRPr="00DE7B59" w14:paraId="416DA97D" w14:textId="77777777" w:rsidTr="00B734C2">
        <w:tc>
          <w:tcPr>
            <w:tcW w:w="3539" w:type="dxa"/>
            <w:tcBorders>
              <w:top w:val="single" w:sz="4" w:space="0" w:color="auto"/>
              <w:left w:val="single" w:sz="4" w:space="0" w:color="auto"/>
              <w:bottom w:val="nil"/>
              <w:right w:val="single" w:sz="4" w:space="0" w:color="auto"/>
            </w:tcBorders>
            <w:hideMark/>
          </w:tcPr>
          <w:p w14:paraId="747EE3AC" w14:textId="77777777" w:rsidR="008F3B53" w:rsidRPr="00DE7B59" w:rsidRDefault="008F3B53" w:rsidP="00B734C2">
            <w:pPr>
              <w:pStyle w:val="TAL"/>
            </w:pPr>
            <w:r w:rsidRPr="00DE7B59">
              <w:t xml:space="preserve">    shortBitmap</w:t>
            </w:r>
          </w:p>
        </w:tc>
        <w:tc>
          <w:tcPr>
            <w:tcW w:w="3119" w:type="dxa"/>
            <w:tcBorders>
              <w:top w:val="single" w:sz="4" w:space="0" w:color="auto"/>
              <w:left w:val="single" w:sz="4" w:space="0" w:color="auto"/>
              <w:bottom w:val="single" w:sz="4" w:space="0" w:color="auto"/>
              <w:right w:val="single" w:sz="4" w:space="0" w:color="auto"/>
            </w:tcBorders>
            <w:hideMark/>
          </w:tcPr>
          <w:p w14:paraId="42F12A5B" w14:textId="77777777" w:rsidR="008F3B53" w:rsidRPr="00DE7B59" w:rsidRDefault="008F3B53" w:rsidP="00B734C2">
            <w:pPr>
              <w:pStyle w:val="TAL"/>
            </w:pPr>
            <w:r w:rsidRPr="00DE7B59">
              <w:t>1100</w:t>
            </w:r>
          </w:p>
        </w:tc>
        <w:tc>
          <w:tcPr>
            <w:tcW w:w="1134" w:type="dxa"/>
            <w:tcBorders>
              <w:top w:val="single" w:sz="4" w:space="0" w:color="auto"/>
              <w:left w:val="single" w:sz="4" w:space="0" w:color="auto"/>
              <w:bottom w:val="single" w:sz="4" w:space="0" w:color="auto"/>
              <w:right w:val="single" w:sz="4" w:space="0" w:color="auto"/>
            </w:tcBorders>
          </w:tcPr>
          <w:p w14:paraId="38F2BC0D"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3251424" w14:textId="77777777" w:rsidR="008F3B53" w:rsidRPr="00DE7B59" w:rsidRDefault="008F3B53" w:rsidP="00B734C2">
            <w:pPr>
              <w:pStyle w:val="TAL"/>
            </w:pPr>
            <w:r w:rsidRPr="00DE7B59">
              <w:t>FR1 AND</w:t>
            </w:r>
          </w:p>
          <w:p w14:paraId="5082859D" w14:textId="77777777" w:rsidR="008F3B53" w:rsidRPr="00DE7B59" w:rsidRDefault="008F3B53" w:rsidP="00B734C2">
            <w:pPr>
              <w:pStyle w:val="TAL"/>
            </w:pPr>
            <w:r w:rsidRPr="00DE7B59">
              <w:t>(1.88GHz&lt;FREQ&lt;=3GHz</w:t>
            </w:r>
          </w:p>
          <w:p w14:paraId="3A4CBE63" w14:textId="77777777" w:rsidR="008F3B53" w:rsidRPr="00DE7B59" w:rsidRDefault="008F3B53" w:rsidP="00B734C2">
            <w:pPr>
              <w:pStyle w:val="TAL"/>
            </w:pPr>
            <w:r w:rsidRPr="00DE7B59">
              <w:t>AND (FDD OR (TDD AND SCS15)) OR</w:t>
            </w:r>
          </w:p>
          <w:p w14:paraId="2D30BA73" w14:textId="77777777" w:rsidR="008F3B53" w:rsidRPr="00DE7B59" w:rsidRDefault="008F3B53" w:rsidP="00B734C2">
            <w:pPr>
              <w:pStyle w:val="TAL"/>
            </w:pPr>
            <w:r w:rsidRPr="00DE7B59">
              <w:t>FREQ&lt;=1.88GHZ)</w:t>
            </w:r>
          </w:p>
        </w:tc>
      </w:tr>
      <w:tr w:rsidR="008F3B53" w:rsidRPr="00DE7B59" w14:paraId="00309273" w14:textId="77777777" w:rsidTr="00B734C2">
        <w:tc>
          <w:tcPr>
            <w:tcW w:w="3539" w:type="dxa"/>
            <w:tcBorders>
              <w:top w:val="single" w:sz="4" w:space="0" w:color="auto"/>
              <w:left w:val="single" w:sz="4" w:space="0" w:color="auto"/>
              <w:bottom w:val="nil"/>
              <w:right w:val="single" w:sz="4" w:space="0" w:color="auto"/>
            </w:tcBorders>
            <w:hideMark/>
          </w:tcPr>
          <w:p w14:paraId="270C06D7" w14:textId="77777777" w:rsidR="008F3B53" w:rsidRPr="00DE7B59" w:rsidRDefault="008F3B53" w:rsidP="00B734C2">
            <w:pPr>
              <w:pStyle w:val="TAL"/>
            </w:pPr>
            <w:r w:rsidRPr="00DE7B59">
              <w:t xml:space="preserve">    mediumBitmap</w:t>
            </w:r>
          </w:p>
        </w:tc>
        <w:tc>
          <w:tcPr>
            <w:tcW w:w="3119" w:type="dxa"/>
            <w:tcBorders>
              <w:top w:val="single" w:sz="4" w:space="0" w:color="auto"/>
              <w:left w:val="single" w:sz="4" w:space="0" w:color="auto"/>
              <w:bottom w:val="single" w:sz="4" w:space="0" w:color="auto"/>
              <w:right w:val="single" w:sz="4" w:space="0" w:color="auto"/>
            </w:tcBorders>
            <w:hideMark/>
          </w:tcPr>
          <w:p w14:paraId="136F2533" w14:textId="77777777" w:rsidR="008F3B53" w:rsidRPr="00DE7B59" w:rsidRDefault="008F3B53" w:rsidP="00B734C2">
            <w:pPr>
              <w:pStyle w:val="TAL"/>
            </w:pPr>
            <w:r w:rsidRPr="00DE7B59">
              <w:t>11000000</w:t>
            </w:r>
          </w:p>
        </w:tc>
        <w:tc>
          <w:tcPr>
            <w:tcW w:w="1134" w:type="dxa"/>
            <w:tcBorders>
              <w:top w:val="single" w:sz="4" w:space="0" w:color="auto"/>
              <w:left w:val="single" w:sz="4" w:space="0" w:color="auto"/>
              <w:bottom w:val="single" w:sz="4" w:space="0" w:color="auto"/>
              <w:right w:val="single" w:sz="4" w:space="0" w:color="auto"/>
            </w:tcBorders>
          </w:tcPr>
          <w:p w14:paraId="29F2C6C2"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61BFC0EA" w14:textId="77777777" w:rsidR="008F3B53" w:rsidRPr="00DE7B59" w:rsidRDefault="008F3B53" w:rsidP="00B734C2">
            <w:pPr>
              <w:pStyle w:val="TAL"/>
            </w:pPr>
            <w:r w:rsidRPr="00DE7B59">
              <w:t>FR1 AND</w:t>
            </w:r>
          </w:p>
          <w:p w14:paraId="1458B2F1" w14:textId="77777777" w:rsidR="008F3B53" w:rsidRPr="00DE7B59" w:rsidRDefault="008F3B53" w:rsidP="00B734C2">
            <w:pPr>
              <w:pStyle w:val="TAL"/>
            </w:pPr>
            <w:r w:rsidRPr="00DE7B59">
              <w:t>(1.88GHz&lt;FREQ&lt;=3GHz</w:t>
            </w:r>
          </w:p>
          <w:p w14:paraId="29D58A8A" w14:textId="77777777" w:rsidR="008F3B53" w:rsidRPr="00DE7B59" w:rsidRDefault="008F3B53" w:rsidP="00B734C2">
            <w:pPr>
              <w:pStyle w:val="TAL"/>
            </w:pPr>
            <w:r w:rsidRPr="00DE7B59">
              <w:t>AND (TDD AND SCS30) OR FREQ&gt;3GHz)</w:t>
            </w:r>
          </w:p>
        </w:tc>
      </w:tr>
      <w:tr w:rsidR="008F3B53" w:rsidRPr="00DE7B59" w14:paraId="6EDB86E8" w14:textId="77777777" w:rsidTr="00B734C2">
        <w:tc>
          <w:tcPr>
            <w:tcW w:w="3539" w:type="dxa"/>
            <w:tcBorders>
              <w:top w:val="single" w:sz="4" w:space="0" w:color="auto"/>
              <w:left w:val="single" w:sz="4" w:space="0" w:color="auto"/>
              <w:bottom w:val="nil"/>
              <w:right w:val="single" w:sz="4" w:space="0" w:color="auto"/>
            </w:tcBorders>
            <w:hideMark/>
          </w:tcPr>
          <w:p w14:paraId="626EEFBC" w14:textId="77777777" w:rsidR="008F3B53" w:rsidRPr="00DE7B59" w:rsidRDefault="008F3B53" w:rsidP="00B734C2">
            <w:pPr>
              <w:pStyle w:val="TAL"/>
            </w:pPr>
            <w:r w:rsidRPr="00DE7B59">
              <w:t xml:space="preserve">    longBitmap</w:t>
            </w:r>
          </w:p>
        </w:tc>
        <w:tc>
          <w:tcPr>
            <w:tcW w:w="3119" w:type="dxa"/>
            <w:tcBorders>
              <w:top w:val="single" w:sz="4" w:space="0" w:color="auto"/>
              <w:left w:val="single" w:sz="4" w:space="0" w:color="auto"/>
              <w:bottom w:val="single" w:sz="4" w:space="0" w:color="auto"/>
              <w:right w:val="single" w:sz="4" w:space="0" w:color="auto"/>
            </w:tcBorders>
            <w:hideMark/>
          </w:tcPr>
          <w:p w14:paraId="54EFF4B6" w14:textId="77777777" w:rsidR="008F3B53" w:rsidRPr="00DE7B59" w:rsidRDefault="008F3B53" w:rsidP="00B734C2">
            <w:pPr>
              <w:pStyle w:val="TAL"/>
            </w:pPr>
            <w:r w:rsidRPr="00DE7B59">
              <w:t>1100000000000000000000000000000000000000000000000000000000000000</w:t>
            </w:r>
          </w:p>
        </w:tc>
        <w:tc>
          <w:tcPr>
            <w:tcW w:w="1134" w:type="dxa"/>
            <w:tcBorders>
              <w:top w:val="single" w:sz="4" w:space="0" w:color="auto"/>
              <w:left w:val="single" w:sz="4" w:space="0" w:color="auto"/>
              <w:bottom w:val="single" w:sz="4" w:space="0" w:color="auto"/>
              <w:right w:val="single" w:sz="4" w:space="0" w:color="auto"/>
            </w:tcBorders>
          </w:tcPr>
          <w:p w14:paraId="148BC42F"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0F1FF49" w14:textId="77777777" w:rsidR="008F3B53" w:rsidRPr="00DE7B59" w:rsidRDefault="008F3B53" w:rsidP="00B734C2">
            <w:pPr>
              <w:pStyle w:val="TAL"/>
            </w:pPr>
            <w:r w:rsidRPr="00DE7B59">
              <w:t>FR2</w:t>
            </w:r>
          </w:p>
        </w:tc>
      </w:tr>
      <w:tr w:rsidR="008F3B53" w:rsidRPr="00DE7B59" w14:paraId="35219C5E"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76D367FE" w14:textId="77777777" w:rsidR="008F3B53" w:rsidRPr="00DE7B59" w:rsidRDefault="008F3B53" w:rsidP="00B734C2">
            <w:pPr>
              <w:pStyle w:val="TAL"/>
            </w:pPr>
            <w:r w:rsidRPr="00DE7B59">
              <w:t xml:space="preserve">  }</w:t>
            </w:r>
          </w:p>
        </w:tc>
        <w:tc>
          <w:tcPr>
            <w:tcW w:w="3119" w:type="dxa"/>
            <w:tcBorders>
              <w:top w:val="single" w:sz="4" w:space="0" w:color="auto"/>
              <w:left w:val="single" w:sz="4" w:space="0" w:color="auto"/>
              <w:bottom w:val="single" w:sz="4" w:space="0" w:color="auto"/>
              <w:right w:val="single" w:sz="4" w:space="0" w:color="auto"/>
            </w:tcBorders>
          </w:tcPr>
          <w:p w14:paraId="274962E7"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4563F37C"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2680C566" w14:textId="77777777" w:rsidR="008F3B53" w:rsidRPr="00DE7B59" w:rsidRDefault="008F3B53" w:rsidP="00B734C2">
            <w:pPr>
              <w:pStyle w:val="TAL"/>
            </w:pPr>
          </w:p>
        </w:tc>
      </w:tr>
      <w:tr w:rsidR="008F3B53" w:rsidRPr="00DE7B59" w14:paraId="6AE39B62"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65789278" w14:textId="77777777" w:rsidR="008F3B53" w:rsidRPr="00DE7B59" w:rsidRDefault="008F3B53" w:rsidP="00B734C2">
            <w:pPr>
              <w:pStyle w:val="TAL"/>
            </w:pPr>
            <w:r w:rsidRPr="00DE7B59">
              <w:t>}</w:t>
            </w:r>
          </w:p>
        </w:tc>
        <w:tc>
          <w:tcPr>
            <w:tcW w:w="3119" w:type="dxa"/>
            <w:tcBorders>
              <w:top w:val="single" w:sz="4" w:space="0" w:color="auto"/>
              <w:left w:val="single" w:sz="4" w:space="0" w:color="auto"/>
              <w:bottom w:val="single" w:sz="4" w:space="0" w:color="auto"/>
              <w:right w:val="single" w:sz="4" w:space="0" w:color="auto"/>
            </w:tcBorders>
          </w:tcPr>
          <w:p w14:paraId="5D97FB01"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2A854768"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561125CA" w14:textId="77777777" w:rsidR="008F3B53" w:rsidRPr="00DE7B59" w:rsidRDefault="008F3B53" w:rsidP="00B734C2">
            <w:pPr>
              <w:pStyle w:val="TAL"/>
            </w:pPr>
          </w:p>
        </w:tc>
      </w:tr>
    </w:tbl>
    <w:p w14:paraId="38CCF91C" w14:textId="77777777" w:rsidR="008F3B53" w:rsidRPr="00DE7B59" w:rsidRDefault="008F3B53" w:rsidP="008F3B53"/>
    <w:p w14:paraId="2A7D806A" w14:textId="4BD54FFA" w:rsidR="008F3B53" w:rsidRPr="00DE7B59" w:rsidRDefault="008F3B53" w:rsidP="008F3B53">
      <w:pPr>
        <w:pStyle w:val="TH"/>
      </w:pPr>
      <w:r w:rsidRPr="00DE7B59">
        <w:t xml:space="preserve">Table 7.1.1.3.17.1.3.3-1: </w:t>
      </w:r>
      <w:r w:rsidRPr="00DE7B59">
        <w:rPr>
          <w:i/>
          <w:iCs/>
        </w:rPr>
        <w:t>RRCReconfiguration</w:t>
      </w:r>
      <w:r w:rsidRPr="00DE7B59">
        <w:rPr>
          <w:i/>
        </w:rPr>
        <w:t xml:space="preserve"> </w:t>
      </w:r>
      <w:r w:rsidRPr="00DE7B59">
        <w:t>(step</w:t>
      </w:r>
      <w:r w:rsidR="00320B84" w:rsidRPr="00DE7B59">
        <w:t>s</w:t>
      </w:r>
      <w:r w:rsidRPr="00DE7B59">
        <w:t xml:space="preserve"> 1 and 8, Table 7.1.1.3.17.1.3.2-1)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38A7C01B" w14:textId="77777777" w:rsidTr="00B734C2">
        <w:tc>
          <w:tcPr>
            <w:tcW w:w="9747" w:type="dxa"/>
            <w:gridSpan w:val="4"/>
          </w:tcPr>
          <w:p w14:paraId="2BB422CC" w14:textId="51BFE490"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F3B53" w:rsidRPr="00DE7B59" w14:paraId="350E4845" w14:textId="77777777" w:rsidTr="00B734C2">
        <w:tc>
          <w:tcPr>
            <w:tcW w:w="4535" w:type="dxa"/>
          </w:tcPr>
          <w:p w14:paraId="1681970A" w14:textId="77777777" w:rsidR="008F3B53" w:rsidRPr="00DE7B59" w:rsidRDefault="008F3B53" w:rsidP="00B734C2">
            <w:pPr>
              <w:pStyle w:val="TAH"/>
            </w:pPr>
            <w:r w:rsidRPr="00DE7B59">
              <w:t>Information Element</w:t>
            </w:r>
          </w:p>
        </w:tc>
        <w:tc>
          <w:tcPr>
            <w:tcW w:w="2267" w:type="dxa"/>
          </w:tcPr>
          <w:p w14:paraId="048C1C33" w14:textId="77777777" w:rsidR="008F3B53" w:rsidRPr="00DE7B59" w:rsidRDefault="008F3B53" w:rsidP="00B734C2">
            <w:pPr>
              <w:pStyle w:val="TAH"/>
            </w:pPr>
            <w:r w:rsidRPr="00DE7B59">
              <w:t>Value/remark</w:t>
            </w:r>
          </w:p>
        </w:tc>
        <w:tc>
          <w:tcPr>
            <w:tcW w:w="1700" w:type="dxa"/>
          </w:tcPr>
          <w:p w14:paraId="0E228189" w14:textId="77777777" w:rsidR="008F3B53" w:rsidRPr="00DE7B59" w:rsidRDefault="008F3B53" w:rsidP="00B734C2">
            <w:pPr>
              <w:pStyle w:val="TAH"/>
            </w:pPr>
            <w:r w:rsidRPr="00DE7B59">
              <w:t>Comment</w:t>
            </w:r>
          </w:p>
        </w:tc>
        <w:tc>
          <w:tcPr>
            <w:tcW w:w="1245" w:type="dxa"/>
          </w:tcPr>
          <w:p w14:paraId="5CD0104D" w14:textId="77777777" w:rsidR="008F3B53" w:rsidRPr="00DE7B59" w:rsidRDefault="008F3B53" w:rsidP="00B734C2">
            <w:pPr>
              <w:pStyle w:val="TAH"/>
            </w:pPr>
            <w:r w:rsidRPr="00DE7B59">
              <w:t>Condition</w:t>
            </w:r>
          </w:p>
        </w:tc>
      </w:tr>
      <w:tr w:rsidR="008F3B53" w:rsidRPr="00DE7B59" w14:paraId="0288D9F6" w14:textId="77777777" w:rsidTr="00B734C2">
        <w:tc>
          <w:tcPr>
            <w:tcW w:w="4535" w:type="dxa"/>
          </w:tcPr>
          <w:p w14:paraId="7FF740ED" w14:textId="77777777" w:rsidR="008F3B53" w:rsidRPr="00DE7B59" w:rsidRDefault="008F3B53" w:rsidP="00B734C2">
            <w:pPr>
              <w:pStyle w:val="TAL"/>
            </w:pPr>
            <w:r w:rsidRPr="00DE7B59">
              <w:t>RRCReconfiguration ::= SEQUENCE {</w:t>
            </w:r>
          </w:p>
        </w:tc>
        <w:tc>
          <w:tcPr>
            <w:tcW w:w="2267" w:type="dxa"/>
          </w:tcPr>
          <w:p w14:paraId="4B82B756" w14:textId="77777777" w:rsidR="008F3B53" w:rsidRPr="00DE7B59" w:rsidRDefault="008F3B53" w:rsidP="00B734C2">
            <w:pPr>
              <w:pStyle w:val="TAL"/>
            </w:pPr>
          </w:p>
        </w:tc>
        <w:tc>
          <w:tcPr>
            <w:tcW w:w="1700" w:type="dxa"/>
          </w:tcPr>
          <w:p w14:paraId="70C0462A" w14:textId="77777777" w:rsidR="008F3B53" w:rsidRPr="00DE7B59" w:rsidRDefault="008F3B53" w:rsidP="00B734C2">
            <w:pPr>
              <w:pStyle w:val="TAL"/>
            </w:pPr>
          </w:p>
        </w:tc>
        <w:tc>
          <w:tcPr>
            <w:tcW w:w="1245" w:type="dxa"/>
          </w:tcPr>
          <w:p w14:paraId="1B50B6FD" w14:textId="77777777" w:rsidR="008F3B53" w:rsidRPr="00DE7B59" w:rsidRDefault="008F3B53" w:rsidP="00B734C2">
            <w:pPr>
              <w:pStyle w:val="TAL"/>
            </w:pPr>
          </w:p>
        </w:tc>
      </w:tr>
      <w:tr w:rsidR="008F3B53" w:rsidRPr="00DE7B59" w14:paraId="4143C1EB" w14:textId="77777777" w:rsidTr="00B734C2">
        <w:tc>
          <w:tcPr>
            <w:tcW w:w="4535" w:type="dxa"/>
          </w:tcPr>
          <w:p w14:paraId="571E61DF" w14:textId="77777777" w:rsidR="008F3B53" w:rsidRPr="00DE7B59" w:rsidRDefault="008F3B53" w:rsidP="00B734C2">
            <w:pPr>
              <w:pStyle w:val="TAL"/>
            </w:pPr>
            <w:r w:rsidRPr="00DE7B59">
              <w:t xml:space="preserve">  criticalExtensions CHOICE {</w:t>
            </w:r>
          </w:p>
        </w:tc>
        <w:tc>
          <w:tcPr>
            <w:tcW w:w="2267" w:type="dxa"/>
          </w:tcPr>
          <w:p w14:paraId="439D87FF" w14:textId="77777777" w:rsidR="008F3B53" w:rsidRPr="00DE7B59" w:rsidRDefault="008F3B53" w:rsidP="00B734C2">
            <w:pPr>
              <w:pStyle w:val="TAL"/>
            </w:pPr>
          </w:p>
        </w:tc>
        <w:tc>
          <w:tcPr>
            <w:tcW w:w="1700" w:type="dxa"/>
          </w:tcPr>
          <w:p w14:paraId="0D772645" w14:textId="77777777" w:rsidR="008F3B53" w:rsidRPr="00DE7B59" w:rsidRDefault="008F3B53" w:rsidP="00B734C2">
            <w:pPr>
              <w:pStyle w:val="TAL"/>
            </w:pPr>
          </w:p>
        </w:tc>
        <w:tc>
          <w:tcPr>
            <w:tcW w:w="1245" w:type="dxa"/>
          </w:tcPr>
          <w:p w14:paraId="2F03D65F" w14:textId="77777777" w:rsidR="008F3B53" w:rsidRPr="00DE7B59" w:rsidRDefault="008F3B53" w:rsidP="00B734C2">
            <w:pPr>
              <w:pStyle w:val="TAL"/>
            </w:pPr>
          </w:p>
        </w:tc>
      </w:tr>
      <w:tr w:rsidR="008F3B53" w:rsidRPr="00DE7B59" w14:paraId="36015957" w14:textId="77777777" w:rsidTr="00B734C2">
        <w:tc>
          <w:tcPr>
            <w:tcW w:w="4535" w:type="dxa"/>
            <w:tcBorders>
              <w:bottom w:val="single" w:sz="4" w:space="0" w:color="auto"/>
            </w:tcBorders>
          </w:tcPr>
          <w:p w14:paraId="5F73322E" w14:textId="77777777" w:rsidR="008F3B53" w:rsidRPr="00DE7B59" w:rsidRDefault="008F3B53" w:rsidP="00B734C2">
            <w:pPr>
              <w:pStyle w:val="TAL"/>
            </w:pPr>
            <w:r w:rsidRPr="00DE7B59">
              <w:t xml:space="preserve">    rrcReconfiguration SEQUENCE {</w:t>
            </w:r>
          </w:p>
        </w:tc>
        <w:tc>
          <w:tcPr>
            <w:tcW w:w="2267" w:type="dxa"/>
          </w:tcPr>
          <w:p w14:paraId="6158F86F" w14:textId="77777777" w:rsidR="008F3B53" w:rsidRPr="00DE7B59" w:rsidRDefault="008F3B53" w:rsidP="00B734C2">
            <w:pPr>
              <w:pStyle w:val="TAL"/>
            </w:pPr>
          </w:p>
        </w:tc>
        <w:tc>
          <w:tcPr>
            <w:tcW w:w="1700" w:type="dxa"/>
          </w:tcPr>
          <w:p w14:paraId="2D3F9F7B" w14:textId="77777777" w:rsidR="008F3B53" w:rsidRPr="00DE7B59" w:rsidRDefault="008F3B53" w:rsidP="00B734C2">
            <w:pPr>
              <w:pStyle w:val="TAL"/>
            </w:pPr>
          </w:p>
        </w:tc>
        <w:tc>
          <w:tcPr>
            <w:tcW w:w="1245" w:type="dxa"/>
          </w:tcPr>
          <w:p w14:paraId="7CD5ED66" w14:textId="77777777" w:rsidR="008F3B53" w:rsidRPr="00DE7B59" w:rsidRDefault="008F3B53" w:rsidP="00B734C2">
            <w:pPr>
              <w:pStyle w:val="TAL"/>
            </w:pPr>
          </w:p>
        </w:tc>
      </w:tr>
      <w:tr w:rsidR="008F3B53" w:rsidRPr="00DE7B59" w14:paraId="20AC1E06" w14:textId="77777777" w:rsidTr="00B734C2">
        <w:tc>
          <w:tcPr>
            <w:tcW w:w="4535" w:type="dxa"/>
            <w:tcBorders>
              <w:bottom w:val="single" w:sz="4" w:space="0" w:color="auto"/>
            </w:tcBorders>
          </w:tcPr>
          <w:p w14:paraId="6CCD3F09" w14:textId="77777777" w:rsidR="008F3B53" w:rsidRPr="00DE7B59" w:rsidRDefault="008F3B53" w:rsidP="00B734C2">
            <w:pPr>
              <w:pStyle w:val="TAL"/>
            </w:pPr>
            <w:r w:rsidRPr="00DE7B59">
              <w:t xml:space="preserve">      secondaryCellGroup</w:t>
            </w:r>
          </w:p>
        </w:tc>
        <w:tc>
          <w:tcPr>
            <w:tcW w:w="2267" w:type="dxa"/>
          </w:tcPr>
          <w:p w14:paraId="18F833B5" w14:textId="77777777" w:rsidR="008F3B53" w:rsidRPr="00DE7B59" w:rsidRDefault="008F3B53" w:rsidP="00B734C2">
            <w:pPr>
              <w:pStyle w:val="TAL"/>
            </w:pPr>
            <w:r w:rsidRPr="00DE7B59">
              <w:t>CellGroupConfig</w:t>
            </w:r>
          </w:p>
        </w:tc>
        <w:tc>
          <w:tcPr>
            <w:tcW w:w="1700" w:type="dxa"/>
          </w:tcPr>
          <w:p w14:paraId="04E46EEA" w14:textId="77777777" w:rsidR="008F3B53" w:rsidRPr="00DE7B59" w:rsidRDefault="008F3B53" w:rsidP="00B734C2">
            <w:pPr>
              <w:pStyle w:val="TAL"/>
            </w:pPr>
            <w:r w:rsidRPr="00DE7B59">
              <w:t>OCTET STRING (CONTAINING CellGroupConfig)</w:t>
            </w:r>
          </w:p>
        </w:tc>
        <w:tc>
          <w:tcPr>
            <w:tcW w:w="1245" w:type="dxa"/>
          </w:tcPr>
          <w:p w14:paraId="4A7FB769" w14:textId="77777777" w:rsidR="008F3B53" w:rsidRPr="00DE7B59" w:rsidRDefault="008F3B53" w:rsidP="00B734C2">
            <w:pPr>
              <w:pStyle w:val="TAL"/>
            </w:pPr>
            <w:r w:rsidRPr="00DE7B59">
              <w:rPr>
                <w:lang w:eastAsia="zh-CN"/>
              </w:rPr>
              <w:t>EN-DC</w:t>
            </w:r>
          </w:p>
        </w:tc>
      </w:tr>
      <w:tr w:rsidR="00320B84" w:rsidRPr="00DE7B59" w14:paraId="17D16770" w14:textId="77777777" w:rsidTr="00B734C2">
        <w:tc>
          <w:tcPr>
            <w:tcW w:w="4535" w:type="dxa"/>
            <w:tcBorders>
              <w:bottom w:val="single" w:sz="4" w:space="0" w:color="auto"/>
            </w:tcBorders>
          </w:tcPr>
          <w:p w14:paraId="2DE74384" w14:textId="55040F94" w:rsidR="00320B84" w:rsidRPr="00DE7B59" w:rsidRDefault="00320B84" w:rsidP="00320B84">
            <w:pPr>
              <w:pStyle w:val="TAL"/>
            </w:pPr>
            <w:r w:rsidRPr="00DE7B59">
              <w:t xml:space="preserve">      nonCriticalExtension SEQUENCE { </w:t>
            </w:r>
          </w:p>
        </w:tc>
        <w:tc>
          <w:tcPr>
            <w:tcW w:w="2267" w:type="dxa"/>
          </w:tcPr>
          <w:p w14:paraId="1C15EFE1" w14:textId="77777777" w:rsidR="00320B84" w:rsidRPr="00DE7B59" w:rsidRDefault="00320B84" w:rsidP="00320B84">
            <w:pPr>
              <w:pStyle w:val="TAL"/>
            </w:pPr>
          </w:p>
        </w:tc>
        <w:tc>
          <w:tcPr>
            <w:tcW w:w="1700" w:type="dxa"/>
          </w:tcPr>
          <w:p w14:paraId="10A044D0" w14:textId="77777777" w:rsidR="00320B84" w:rsidRPr="00DE7B59" w:rsidRDefault="00320B84" w:rsidP="00320B84">
            <w:pPr>
              <w:pStyle w:val="TAL"/>
            </w:pPr>
          </w:p>
        </w:tc>
        <w:tc>
          <w:tcPr>
            <w:tcW w:w="1245" w:type="dxa"/>
          </w:tcPr>
          <w:p w14:paraId="6F7C8A45" w14:textId="17D69069" w:rsidR="00320B84" w:rsidRPr="00DE7B59" w:rsidRDefault="00320B84" w:rsidP="00320B84">
            <w:pPr>
              <w:pStyle w:val="TAL"/>
              <w:rPr>
                <w:lang w:eastAsia="zh-CN"/>
              </w:rPr>
            </w:pPr>
            <w:r w:rsidRPr="00DE7B59">
              <w:t>NR</w:t>
            </w:r>
          </w:p>
        </w:tc>
      </w:tr>
      <w:tr w:rsidR="008F3B53" w:rsidRPr="00DE7B59" w14:paraId="1390CF63" w14:textId="77777777" w:rsidTr="00B734C2">
        <w:tc>
          <w:tcPr>
            <w:tcW w:w="4535" w:type="dxa"/>
            <w:tcBorders>
              <w:bottom w:val="single" w:sz="4" w:space="0" w:color="auto"/>
            </w:tcBorders>
          </w:tcPr>
          <w:p w14:paraId="7F047B39" w14:textId="6645F8EE" w:rsidR="008F3B53" w:rsidRPr="00DE7B59" w:rsidRDefault="008F3B53" w:rsidP="00B734C2">
            <w:pPr>
              <w:pStyle w:val="TAL"/>
              <w:rPr>
                <w:lang w:eastAsia="zh-CN"/>
              </w:rPr>
            </w:pPr>
            <w:r w:rsidRPr="00DE7B59">
              <w:rPr>
                <w:lang w:eastAsia="zh-CN"/>
              </w:rPr>
              <w:t xml:space="preserve">      </w:t>
            </w:r>
            <w:r w:rsidR="00320B84" w:rsidRPr="00DE7B59">
              <w:rPr>
                <w:lang w:eastAsia="zh-CN"/>
              </w:rPr>
              <w:t xml:space="preserve">  </w:t>
            </w:r>
            <w:r w:rsidRPr="00DE7B59">
              <w:rPr>
                <w:lang w:eastAsia="zh-CN"/>
              </w:rPr>
              <w:t>masterCellGroup</w:t>
            </w:r>
          </w:p>
        </w:tc>
        <w:tc>
          <w:tcPr>
            <w:tcW w:w="2267" w:type="dxa"/>
          </w:tcPr>
          <w:p w14:paraId="69F82BE5" w14:textId="77777777" w:rsidR="008F3B53" w:rsidRPr="00DE7B59" w:rsidRDefault="008F3B53" w:rsidP="00B734C2">
            <w:pPr>
              <w:pStyle w:val="TAL"/>
            </w:pPr>
            <w:r w:rsidRPr="00DE7B59">
              <w:t>CellGroupConfig</w:t>
            </w:r>
          </w:p>
        </w:tc>
        <w:tc>
          <w:tcPr>
            <w:tcW w:w="1700" w:type="dxa"/>
          </w:tcPr>
          <w:p w14:paraId="70B8E97F" w14:textId="77777777" w:rsidR="008F3B53" w:rsidRPr="00DE7B59" w:rsidRDefault="008F3B53" w:rsidP="00B734C2">
            <w:pPr>
              <w:pStyle w:val="TAL"/>
            </w:pPr>
          </w:p>
        </w:tc>
        <w:tc>
          <w:tcPr>
            <w:tcW w:w="1245" w:type="dxa"/>
          </w:tcPr>
          <w:p w14:paraId="00E2B044" w14:textId="77777777" w:rsidR="008F3B53" w:rsidRPr="00DE7B59" w:rsidRDefault="008F3B53" w:rsidP="00B734C2">
            <w:pPr>
              <w:pStyle w:val="TAL"/>
            </w:pPr>
          </w:p>
        </w:tc>
      </w:tr>
      <w:tr w:rsidR="00320B84" w:rsidRPr="00DE7B59" w14:paraId="1147F0E0" w14:textId="77777777" w:rsidTr="00B734C2">
        <w:tc>
          <w:tcPr>
            <w:tcW w:w="4535" w:type="dxa"/>
            <w:tcBorders>
              <w:bottom w:val="single" w:sz="4" w:space="0" w:color="auto"/>
            </w:tcBorders>
          </w:tcPr>
          <w:p w14:paraId="5A5A2AE9" w14:textId="3329063D" w:rsidR="00320B84" w:rsidRPr="00DE7B59" w:rsidRDefault="00320B84" w:rsidP="00320B84">
            <w:pPr>
              <w:pStyle w:val="TAL"/>
              <w:rPr>
                <w:lang w:eastAsia="zh-CN"/>
              </w:rPr>
            </w:pPr>
            <w:r w:rsidRPr="00DE7B59">
              <w:rPr>
                <w:lang w:eastAsia="zh-CN"/>
              </w:rPr>
              <w:t xml:space="preserve">      }</w:t>
            </w:r>
          </w:p>
        </w:tc>
        <w:tc>
          <w:tcPr>
            <w:tcW w:w="2267" w:type="dxa"/>
          </w:tcPr>
          <w:p w14:paraId="502D140B" w14:textId="77777777" w:rsidR="00320B84" w:rsidRPr="00DE7B59" w:rsidRDefault="00320B84" w:rsidP="00320B84">
            <w:pPr>
              <w:pStyle w:val="TAL"/>
            </w:pPr>
          </w:p>
        </w:tc>
        <w:tc>
          <w:tcPr>
            <w:tcW w:w="1700" w:type="dxa"/>
          </w:tcPr>
          <w:p w14:paraId="6C66DD4F" w14:textId="77777777" w:rsidR="00320B84" w:rsidRPr="00DE7B59" w:rsidRDefault="00320B84" w:rsidP="00320B84">
            <w:pPr>
              <w:pStyle w:val="TAL"/>
            </w:pPr>
          </w:p>
        </w:tc>
        <w:tc>
          <w:tcPr>
            <w:tcW w:w="1245" w:type="dxa"/>
          </w:tcPr>
          <w:p w14:paraId="41450E72" w14:textId="77777777" w:rsidR="00320B84" w:rsidRPr="00DE7B59" w:rsidRDefault="00320B84" w:rsidP="00320B84">
            <w:pPr>
              <w:pStyle w:val="TAL"/>
            </w:pPr>
          </w:p>
        </w:tc>
      </w:tr>
      <w:tr w:rsidR="008F3B53" w:rsidRPr="00DE7B59" w14:paraId="135ABDA7" w14:textId="77777777" w:rsidTr="00B734C2">
        <w:tc>
          <w:tcPr>
            <w:tcW w:w="4535" w:type="dxa"/>
            <w:tcBorders>
              <w:bottom w:val="single" w:sz="4" w:space="0" w:color="auto"/>
            </w:tcBorders>
          </w:tcPr>
          <w:p w14:paraId="3570C2A9" w14:textId="77777777" w:rsidR="008F3B53" w:rsidRPr="00DE7B59" w:rsidRDefault="008F3B53" w:rsidP="00B734C2">
            <w:pPr>
              <w:pStyle w:val="TAL"/>
              <w:rPr>
                <w:lang w:eastAsia="zh-CN"/>
              </w:rPr>
            </w:pPr>
            <w:r w:rsidRPr="00DE7B59">
              <w:rPr>
                <w:lang w:eastAsia="zh-CN"/>
              </w:rPr>
              <w:t xml:space="preserve">    }</w:t>
            </w:r>
          </w:p>
        </w:tc>
        <w:tc>
          <w:tcPr>
            <w:tcW w:w="2267" w:type="dxa"/>
          </w:tcPr>
          <w:p w14:paraId="41E8AD7E" w14:textId="77777777" w:rsidR="008F3B53" w:rsidRPr="00DE7B59" w:rsidRDefault="008F3B53" w:rsidP="00B734C2">
            <w:pPr>
              <w:pStyle w:val="TAL"/>
            </w:pPr>
          </w:p>
        </w:tc>
        <w:tc>
          <w:tcPr>
            <w:tcW w:w="1700" w:type="dxa"/>
          </w:tcPr>
          <w:p w14:paraId="16547FB6" w14:textId="77777777" w:rsidR="008F3B53" w:rsidRPr="00DE7B59" w:rsidRDefault="008F3B53" w:rsidP="00B734C2">
            <w:pPr>
              <w:pStyle w:val="TAL"/>
            </w:pPr>
          </w:p>
        </w:tc>
        <w:tc>
          <w:tcPr>
            <w:tcW w:w="1245" w:type="dxa"/>
          </w:tcPr>
          <w:p w14:paraId="42B420CA" w14:textId="77777777" w:rsidR="008F3B53" w:rsidRPr="00DE7B59" w:rsidRDefault="008F3B53" w:rsidP="00B734C2">
            <w:pPr>
              <w:pStyle w:val="TAL"/>
            </w:pPr>
          </w:p>
        </w:tc>
      </w:tr>
      <w:tr w:rsidR="008F3B53" w:rsidRPr="00DE7B59" w14:paraId="6E275BBD" w14:textId="77777777" w:rsidTr="00B734C2">
        <w:tc>
          <w:tcPr>
            <w:tcW w:w="4535" w:type="dxa"/>
            <w:tcBorders>
              <w:bottom w:val="single" w:sz="4" w:space="0" w:color="auto"/>
            </w:tcBorders>
          </w:tcPr>
          <w:p w14:paraId="1B2A6219" w14:textId="77777777" w:rsidR="008F3B53" w:rsidRPr="00DE7B59" w:rsidRDefault="008F3B53" w:rsidP="00B734C2">
            <w:pPr>
              <w:pStyle w:val="TAL"/>
            </w:pPr>
            <w:r w:rsidRPr="00DE7B59">
              <w:t xml:space="preserve">  }</w:t>
            </w:r>
          </w:p>
        </w:tc>
        <w:tc>
          <w:tcPr>
            <w:tcW w:w="2267" w:type="dxa"/>
          </w:tcPr>
          <w:p w14:paraId="440215ED" w14:textId="77777777" w:rsidR="008F3B53" w:rsidRPr="00DE7B59" w:rsidRDefault="008F3B53" w:rsidP="00B734C2">
            <w:pPr>
              <w:pStyle w:val="TAL"/>
            </w:pPr>
          </w:p>
        </w:tc>
        <w:tc>
          <w:tcPr>
            <w:tcW w:w="1700" w:type="dxa"/>
          </w:tcPr>
          <w:p w14:paraId="1F0FEB75" w14:textId="77777777" w:rsidR="008F3B53" w:rsidRPr="00DE7B59" w:rsidRDefault="008F3B53" w:rsidP="00B734C2">
            <w:pPr>
              <w:pStyle w:val="TAL"/>
            </w:pPr>
          </w:p>
        </w:tc>
        <w:tc>
          <w:tcPr>
            <w:tcW w:w="1245" w:type="dxa"/>
          </w:tcPr>
          <w:p w14:paraId="40C8B07C" w14:textId="77777777" w:rsidR="008F3B53" w:rsidRPr="00DE7B59" w:rsidRDefault="008F3B53" w:rsidP="00B734C2">
            <w:pPr>
              <w:pStyle w:val="TAL"/>
            </w:pPr>
          </w:p>
        </w:tc>
      </w:tr>
      <w:tr w:rsidR="008F3B53" w:rsidRPr="00DE7B59" w14:paraId="7046F0F9" w14:textId="77777777" w:rsidTr="00B734C2">
        <w:tc>
          <w:tcPr>
            <w:tcW w:w="4535" w:type="dxa"/>
            <w:tcBorders>
              <w:bottom w:val="single" w:sz="4" w:space="0" w:color="auto"/>
            </w:tcBorders>
          </w:tcPr>
          <w:p w14:paraId="76F74191" w14:textId="77777777" w:rsidR="008F3B53" w:rsidRPr="00DE7B59" w:rsidRDefault="008F3B53" w:rsidP="00B734C2">
            <w:pPr>
              <w:pStyle w:val="TAL"/>
            </w:pPr>
            <w:r w:rsidRPr="00DE7B59">
              <w:t>}</w:t>
            </w:r>
          </w:p>
        </w:tc>
        <w:tc>
          <w:tcPr>
            <w:tcW w:w="2267" w:type="dxa"/>
          </w:tcPr>
          <w:p w14:paraId="069B44B3" w14:textId="77777777" w:rsidR="008F3B53" w:rsidRPr="00DE7B59" w:rsidRDefault="008F3B53" w:rsidP="00B734C2">
            <w:pPr>
              <w:pStyle w:val="TAL"/>
            </w:pPr>
          </w:p>
        </w:tc>
        <w:tc>
          <w:tcPr>
            <w:tcW w:w="1700" w:type="dxa"/>
          </w:tcPr>
          <w:p w14:paraId="0DA74599" w14:textId="77777777" w:rsidR="008F3B53" w:rsidRPr="00DE7B59" w:rsidRDefault="008F3B53" w:rsidP="00B734C2">
            <w:pPr>
              <w:pStyle w:val="TAL"/>
            </w:pPr>
          </w:p>
        </w:tc>
        <w:tc>
          <w:tcPr>
            <w:tcW w:w="1245" w:type="dxa"/>
          </w:tcPr>
          <w:p w14:paraId="6525A565" w14:textId="77777777" w:rsidR="008F3B53" w:rsidRPr="00DE7B59" w:rsidRDefault="008F3B53" w:rsidP="00B734C2">
            <w:pPr>
              <w:pStyle w:val="TAL"/>
            </w:pPr>
          </w:p>
        </w:tc>
      </w:tr>
    </w:tbl>
    <w:p w14:paraId="6C978620" w14:textId="77777777" w:rsidR="008F3B53" w:rsidRPr="00DE7B59" w:rsidRDefault="008F3B53" w:rsidP="008F3B53"/>
    <w:p w14:paraId="0C017BA1" w14:textId="1E5E6EAB" w:rsidR="008F3B53" w:rsidRPr="00DE7B59" w:rsidRDefault="008F3B53" w:rsidP="008F3B53">
      <w:pPr>
        <w:pStyle w:val="TH"/>
        <w:rPr>
          <w:lang w:eastAsia="zh-CN"/>
        </w:rPr>
      </w:pPr>
      <w:r w:rsidRPr="00DE7B59">
        <w:t xml:space="preserve">Table 7.1.1.3.17.1.3.3-2: </w:t>
      </w:r>
      <w:r w:rsidRPr="00DE7B59">
        <w:rPr>
          <w:i/>
          <w:iCs/>
        </w:rPr>
        <w:t>CellGroupConfig</w:t>
      </w:r>
      <w:r w:rsidRPr="00DE7B59">
        <w:t xml:space="preserve"> (Table 7.1.1.3.17.1.3.3-1)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DE7B59" w14:paraId="39B78593" w14:textId="77777777" w:rsidTr="00B734C2">
        <w:tc>
          <w:tcPr>
            <w:tcW w:w="9939" w:type="dxa"/>
            <w:gridSpan w:val="4"/>
          </w:tcPr>
          <w:p w14:paraId="2FF088A9" w14:textId="53F80981"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4.6.3-19</w:t>
            </w:r>
          </w:p>
        </w:tc>
      </w:tr>
      <w:tr w:rsidR="008F3B53" w:rsidRPr="00DE7B59" w14:paraId="2D348E1C" w14:textId="77777777" w:rsidTr="00B734C2">
        <w:tblPrEx>
          <w:tblCellMar>
            <w:left w:w="108" w:type="dxa"/>
            <w:right w:w="108" w:type="dxa"/>
          </w:tblCellMar>
        </w:tblPrEx>
        <w:tc>
          <w:tcPr>
            <w:tcW w:w="4722" w:type="dxa"/>
            <w:shd w:val="clear" w:color="auto" w:fill="auto"/>
          </w:tcPr>
          <w:p w14:paraId="508C2B7F" w14:textId="77777777" w:rsidR="008F3B53" w:rsidRPr="00DE7B59" w:rsidRDefault="008F3B53" w:rsidP="00B734C2">
            <w:pPr>
              <w:pStyle w:val="TAH"/>
            </w:pPr>
            <w:r w:rsidRPr="00DE7B59">
              <w:t>Information Element</w:t>
            </w:r>
          </w:p>
        </w:tc>
        <w:tc>
          <w:tcPr>
            <w:tcW w:w="2267" w:type="dxa"/>
            <w:shd w:val="clear" w:color="auto" w:fill="auto"/>
          </w:tcPr>
          <w:p w14:paraId="2C6D91D6" w14:textId="77777777" w:rsidR="008F3B53" w:rsidRPr="00DE7B59" w:rsidRDefault="008F3B53" w:rsidP="00B734C2">
            <w:pPr>
              <w:pStyle w:val="TAH"/>
            </w:pPr>
            <w:r w:rsidRPr="00DE7B59">
              <w:t>Value/remark</w:t>
            </w:r>
          </w:p>
        </w:tc>
        <w:tc>
          <w:tcPr>
            <w:tcW w:w="1700" w:type="dxa"/>
            <w:shd w:val="clear" w:color="auto" w:fill="auto"/>
          </w:tcPr>
          <w:p w14:paraId="02808B66" w14:textId="77777777" w:rsidR="008F3B53" w:rsidRPr="00DE7B59" w:rsidRDefault="008F3B53" w:rsidP="00B734C2">
            <w:pPr>
              <w:pStyle w:val="TAH"/>
            </w:pPr>
            <w:r w:rsidRPr="00DE7B59">
              <w:t>Comment</w:t>
            </w:r>
          </w:p>
        </w:tc>
        <w:tc>
          <w:tcPr>
            <w:tcW w:w="1250" w:type="dxa"/>
            <w:shd w:val="clear" w:color="auto" w:fill="auto"/>
          </w:tcPr>
          <w:p w14:paraId="18707491" w14:textId="77777777" w:rsidR="008F3B53" w:rsidRPr="00DE7B59" w:rsidRDefault="008F3B53" w:rsidP="00B734C2">
            <w:pPr>
              <w:pStyle w:val="TAH"/>
            </w:pPr>
            <w:r w:rsidRPr="00DE7B59">
              <w:t>Condition</w:t>
            </w:r>
          </w:p>
        </w:tc>
      </w:tr>
      <w:tr w:rsidR="008F3B53" w:rsidRPr="00DE7B59" w14:paraId="3D2E1072" w14:textId="77777777" w:rsidTr="00B734C2">
        <w:tblPrEx>
          <w:tblCellMar>
            <w:left w:w="108" w:type="dxa"/>
            <w:right w:w="108" w:type="dxa"/>
          </w:tblCellMar>
        </w:tblPrEx>
        <w:tc>
          <w:tcPr>
            <w:tcW w:w="4722" w:type="dxa"/>
            <w:shd w:val="clear" w:color="auto" w:fill="auto"/>
          </w:tcPr>
          <w:p w14:paraId="543C91D3" w14:textId="77777777" w:rsidR="008F3B53" w:rsidRPr="00DE7B59" w:rsidRDefault="008F3B53" w:rsidP="00B734C2">
            <w:pPr>
              <w:pStyle w:val="TAL"/>
            </w:pPr>
            <w:r w:rsidRPr="00DE7B59">
              <w:t>CellGroupConfig::= SEQUENCE {</w:t>
            </w:r>
          </w:p>
        </w:tc>
        <w:tc>
          <w:tcPr>
            <w:tcW w:w="2267" w:type="dxa"/>
            <w:shd w:val="clear" w:color="auto" w:fill="auto"/>
          </w:tcPr>
          <w:p w14:paraId="32B33AB2" w14:textId="77777777" w:rsidR="008F3B53" w:rsidRPr="00DE7B59" w:rsidRDefault="008F3B53" w:rsidP="00B734C2">
            <w:pPr>
              <w:pStyle w:val="TAL"/>
            </w:pPr>
          </w:p>
        </w:tc>
        <w:tc>
          <w:tcPr>
            <w:tcW w:w="1700" w:type="dxa"/>
            <w:shd w:val="clear" w:color="auto" w:fill="auto"/>
          </w:tcPr>
          <w:p w14:paraId="20DF9FD9" w14:textId="77777777" w:rsidR="008F3B53" w:rsidRPr="00DE7B59" w:rsidRDefault="008F3B53" w:rsidP="00B734C2">
            <w:pPr>
              <w:pStyle w:val="TAL"/>
            </w:pPr>
          </w:p>
        </w:tc>
        <w:tc>
          <w:tcPr>
            <w:tcW w:w="1250" w:type="dxa"/>
            <w:shd w:val="clear" w:color="auto" w:fill="auto"/>
          </w:tcPr>
          <w:p w14:paraId="3E0411DD" w14:textId="77777777" w:rsidR="008F3B53" w:rsidRPr="00DE7B59" w:rsidRDefault="008F3B53" w:rsidP="00B734C2">
            <w:pPr>
              <w:pStyle w:val="TAL"/>
            </w:pPr>
          </w:p>
        </w:tc>
      </w:tr>
      <w:tr w:rsidR="008F3B53" w:rsidRPr="00DE7B59" w14:paraId="31D7B174" w14:textId="77777777" w:rsidTr="00B734C2">
        <w:tblPrEx>
          <w:tblCellMar>
            <w:left w:w="108" w:type="dxa"/>
            <w:right w:w="108" w:type="dxa"/>
          </w:tblCellMar>
        </w:tblPrEx>
        <w:tc>
          <w:tcPr>
            <w:tcW w:w="4722" w:type="dxa"/>
            <w:tcBorders>
              <w:bottom w:val="nil"/>
            </w:tcBorders>
            <w:shd w:val="clear" w:color="auto" w:fill="auto"/>
          </w:tcPr>
          <w:p w14:paraId="2B39B1FE" w14:textId="77777777" w:rsidR="008F3B53" w:rsidRPr="00DE7B59" w:rsidRDefault="008F3B53" w:rsidP="00B734C2">
            <w:pPr>
              <w:pStyle w:val="TAL"/>
            </w:pPr>
            <w:r w:rsidRPr="00DE7B59">
              <w:t xml:space="preserve">  cellGroupId</w:t>
            </w:r>
          </w:p>
        </w:tc>
        <w:tc>
          <w:tcPr>
            <w:tcW w:w="2267" w:type="dxa"/>
            <w:shd w:val="clear" w:color="auto" w:fill="auto"/>
          </w:tcPr>
          <w:p w14:paraId="5F6E292D" w14:textId="77777777" w:rsidR="008F3B53" w:rsidRPr="00DE7B59" w:rsidRDefault="008F3B53" w:rsidP="00B734C2">
            <w:pPr>
              <w:pStyle w:val="TAL"/>
              <w:rPr>
                <w:lang w:eastAsia="zh-CN"/>
              </w:rPr>
            </w:pPr>
            <w:r w:rsidRPr="00DE7B59">
              <w:rPr>
                <w:lang w:eastAsia="zh-CN"/>
              </w:rPr>
              <w:t>0</w:t>
            </w:r>
          </w:p>
        </w:tc>
        <w:tc>
          <w:tcPr>
            <w:tcW w:w="1700" w:type="dxa"/>
            <w:shd w:val="clear" w:color="auto" w:fill="auto"/>
          </w:tcPr>
          <w:p w14:paraId="202E7D44" w14:textId="77777777" w:rsidR="008F3B53" w:rsidRPr="00DE7B59" w:rsidRDefault="008F3B53" w:rsidP="00B734C2">
            <w:pPr>
              <w:pStyle w:val="TAL"/>
            </w:pPr>
          </w:p>
        </w:tc>
        <w:tc>
          <w:tcPr>
            <w:tcW w:w="1250" w:type="dxa"/>
            <w:shd w:val="clear" w:color="auto" w:fill="auto"/>
          </w:tcPr>
          <w:p w14:paraId="32884BFB" w14:textId="77777777" w:rsidR="008F3B53" w:rsidRPr="00DE7B59" w:rsidRDefault="008F3B53" w:rsidP="00B734C2">
            <w:pPr>
              <w:pStyle w:val="TAL"/>
            </w:pPr>
          </w:p>
        </w:tc>
      </w:tr>
      <w:tr w:rsidR="008F3B53" w:rsidRPr="00DE7B59" w14:paraId="6971EF44" w14:textId="77777777" w:rsidTr="00B734C2">
        <w:tblPrEx>
          <w:tblCellMar>
            <w:left w:w="108" w:type="dxa"/>
            <w:right w:w="108" w:type="dxa"/>
          </w:tblCellMar>
        </w:tblPrEx>
        <w:tc>
          <w:tcPr>
            <w:tcW w:w="4722" w:type="dxa"/>
            <w:tcBorders>
              <w:top w:val="nil"/>
            </w:tcBorders>
            <w:shd w:val="clear" w:color="auto" w:fill="auto"/>
          </w:tcPr>
          <w:p w14:paraId="3ABF7DBE" w14:textId="77777777" w:rsidR="008F3B53" w:rsidRPr="00DE7B59" w:rsidRDefault="008F3B53" w:rsidP="00B734C2">
            <w:pPr>
              <w:pStyle w:val="TAL"/>
            </w:pPr>
          </w:p>
        </w:tc>
        <w:tc>
          <w:tcPr>
            <w:tcW w:w="2267" w:type="dxa"/>
            <w:shd w:val="clear" w:color="auto" w:fill="auto"/>
          </w:tcPr>
          <w:p w14:paraId="5F47AA41" w14:textId="77777777" w:rsidR="008F3B53" w:rsidRPr="00DE7B59" w:rsidRDefault="008F3B53" w:rsidP="00B734C2">
            <w:pPr>
              <w:pStyle w:val="TAL"/>
              <w:rPr>
                <w:lang w:eastAsia="zh-CN"/>
              </w:rPr>
            </w:pPr>
            <w:r w:rsidRPr="00DE7B59">
              <w:rPr>
                <w:lang w:eastAsia="zh-CN"/>
              </w:rPr>
              <w:t>1</w:t>
            </w:r>
          </w:p>
        </w:tc>
        <w:tc>
          <w:tcPr>
            <w:tcW w:w="1700" w:type="dxa"/>
            <w:shd w:val="clear" w:color="auto" w:fill="auto"/>
          </w:tcPr>
          <w:p w14:paraId="5B5B5D59" w14:textId="77777777" w:rsidR="008F3B53" w:rsidRPr="00DE7B59" w:rsidRDefault="008F3B53" w:rsidP="00B734C2">
            <w:pPr>
              <w:pStyle w:val="TAL"/>
            </w:pPr>
          </w:p>
        </w:tc>
        <w:tc>
          <w:tcPr>
            <w:tcW w:w="1250" w:type="dxa"/>
            <w:shd w:val="clear" w:color="auto" w:fill="auto"/>
          </w:tcPr>
          <w:p w14:paraId="5B190216" w14:textId="77777777" w:rsidR="008F3B53" w:rsidRPr="00DE7B59" w:rsidRDefault="008F3B53" w:rsidP="00B734C2">
            <w:pPr>
              <w:pStyle w:val="TAL"/>
            </w:pPr>
            <w:r w:rsidRPr="00DE7B59">
              <w:t>EN-DC</w:t>
            </w:r>
          </w:p>
        </w:tc>
      </w:tr>
      <w:tr w:rsidR="008F3B53" w:rsidRPr="00DE7B59" w14:paraId="16387000" w14:textId="77777777" w:rsidTr="00B734C2">
        <w:tblPrEx>
          <w:tblCellMar>
            <w:left w:w="108" w:type="dxa"/>
            <w:right w:w="108" w:type="dxa"/>
          </w:tblCellMar>
        </w:tblPrEx>
        <w:tc>
          <w:tcPr>
            <w:tcW w:w="4722" w:type="dxa"/>
            <w:shd w:val="clear" w:color="auto" w:fill="auto"/>
          </w:tcPr>
          <w:p w14:paraId="52F4E569" w14:textId="77777777" w:rsidR="008F3B53" w:rsidRPr="00DE7B59" w:rsidRDefault="008F3B53" w:rsidP="00B734C2">
            <w:pPr>
              <w:pStyle w:val="TAL"/>
            </w:pPr>
            <w:r w:rsidRPr="00DE7B59">
              <w:t xml:space="preserve">  spCellConfig SEQUENCE {</w:t>
            </w:r>
          </w:p>
        </w:tc>
        <w:tc>
          <w:tcPr>
            <w:tcW w:w="2267" w:type="dxa"/>
            <w:shd w:val="clear" w:color="auto" w:fill="auto"/>
          </w:tcPr>
          <w:p w14:paraId="1811C197" w14:textId="77777777" w:rsidR="008F3B53" w:rsidRPr="00DE7B59" w:rsidRDefault="008F3B53" w:rsidP="00B734C2">
            <w:pPr>
              <w:pStyle w:val="TAL"/>
            </w:pPr>
          </w:p>
        </w:tc>
        <w:tc>
          <w:tcPr>
            <w:tcW w:w="1700" w:type="dxa"/>
            <w:shd w:val="clear" w:color="auto" w:fill="auto"/>
          </w:tcPr>
          <w:p w14:paraId="7C3C8C87" w14:textId="77777777" w:rsidR="008F3B53" w:rsidRPr="00DE7B59" w:rsidDel="00D63DD8" w:rsidRDefault="008F3B53" w:rsidP="00B734C2">
            <w:pPr>
              <w:pStyle w:val="TAL"/>
            </w:pPr>
          </w:p>
        </w:tc>
        <w:tc>
          <w:tcPr>
            <w:tcW w:w="1250" w:type="dxa"/>
            <w:shd w:val="clear" w:color="auto" w:fill="auto"/>
          </w:tcPr>
          <w:p w14:paraId="39E80C9B" w14:textId="77777777" w:rsidR="008F3B53" w:rsidRPr="00DE7B59" w:rsidRDefault="008F3B53" w:rsidP="00B734C2">
            <w:pPr>
              <w:pStyle w:val="TAL"/>
            </w:pPr>
          </w:p>
        </w:tc>
      </w:tr>
      <w:tr w:rsidR="008F3B53" w:rsidRPr="00DE7B59" w14:paraId="30FF35E0" w14:textId="77777777" w:rsidTr="00B734C2">
        <w:tblPrEx>
          <w:tblCellMar>
            <w:left w:w="108" w:type="dxa"/>
            <w:right w:w="108" w:type="dxa"/>
          </w:tblCellMar>
        </w:tblPrEx>
        <w:tc>
          <w:tcPr>
            <w:tcW w:w="4722" w:type="dxa"/>
            <w:shd w:val="clear" w:color="auto" w:fill="auto"/>
          </w:tcPr>
          <w:p w14:paraId="0E2D73BD" w14:textId="27C85B48" w:rsidR="008F3B53" w:rsidRPr="00DE7B59" w:rsidRDefault="008F3B53" w:rsidP="00B734C2">
            <w:pPr>
              <w:pStyle w:val="TAL"/>
            </w:pPr>
            <w:r w:rsidRPr="00DE7B59">
              <w:t xml:space="preserve">    spCellConfigDedicated</w:t>
            </w:r>
          </w:p>
        </w:tc>
        <w:tc>
          <w:tcPr>
            <w:tcW w:w="2267" w:type="dxa"/>
            <w:shd w:val="clear" w:color="auto" w:fill="auto"/>
          </w:tcPr>
          <w:p w14:paraId="00BDD4EF" w14:textId="23B75275" w:rsidR="008F3B53" w:rsidRPr="00DE7B59" w:rsidRDefault="00320B84" w:rsidP="00B734C2">
            <w:pPr>
              <w:pStyle w:val="TAL"/>
            </w:pPr>
            <w:r w:rsidRPr="00DE7B59">
              <w:t>ServingCellConfig</w:t>
            </w:r>
          </w:p>
        </w:tc>
        <w:tc>
          <w:tcPr>
            <w:tcW w:w="1700" w:type="dxa"/>
            <w:shd w:val="clear" w:color="auto" w:fill="auto"/>
          </w:tcPr>
          <w:p w14:paraId="0D9E7BF1" w14:textId="77777777" w:rsidR="008F3B53" w:rsidRPr="00DE7B59" w:rsidRDefault="008F3B53" w:rsidP="00B734C2">
            <w:pPr>
              <w:pStyle w:val="TAL"/>
            </w:pPr>
          </w:p>
        </w:tc>
        <w:tc>
          <w:tcPr>
            <w:tcW w:w="1250" w:type="dxa"/>
            <w:shd w:val="clear" w:color="auto" w:fill="auto"/>
          </w:tcPr>
          <w:p w14:paraId="140578FD" w14:textId="77777777" w:rsidR="008F3B53" w:rsidRPr="00DE7B59" w:rsidRDefault="008F3B53" w:rsidP="00B734C2">
            <w:pPr>
              <w:pStyle w:val="TAL"/>
            </w:pPr>
          </w:p>
        </w:tc>
      </w:tr>
      <w:tr w:rsidR="008F3B53" w:rsidRPr="00DE7B59" w14:paraId="6A6ACAF1" w14:textId="77777777" w:rsidTr="00B734C2">
        <w:tblPrEx>
          <w:tblCellMar>
            <w:left w:w="108" w:type="dxa"/>
            <w:right w:w="108" w:type="dxa"/>
          </w:tblCellMar>
        </w:tblPrEx>
        <w:tc>
          <w:tcPr>
            <w:tcW w:w="4722" w:type="dxa"/>
            <w:shd w:val="clear" w:color="auto" w:fill="auto"/>
          </w:tcPr>
          <w:p w14:paraId="32457166"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2D1C26FB" w14:textId="77777777" w:rsidR="008F3B53" w:rsidRPr="00DE7B59" w:rsidRDefault="008F3B53" w:rsidP="00B734C2">
            <w:pPr>
              <w:pStyle w:val="TAL"/>
            </w:pPr>
          </w:p>
        </w:tc>
        <w:tc>
          <w:tcPr>
            <w:tcW w:w="1700" w:type="dxa"/>
            <w:shd w:val="clear" w:color="auto" w:fill="auto"/>
          </w:tcPr>
          <w:p w14:paraId="2C102541" w14:textId="77777777" w:rsidR="008F3B53" w:rsidRPr="00DE7B59" w:rsidDel="00D63DD8" w:rsidRDefault="008F3B53" w:rsidP="00B734C2">
            <w:pPr>
              <w:pStyle w:val="TAL"/>
            </w:pPr>
          </w:p>
        </w:tc>
        <w:tc>
          <w:tcPr>
            <w:tcW w:w="1250" w:type="dxa"/>
            <w:shd w:val="clear" w:color="auto" w:fill="auto"/>
          </w:tcPr>
          <w:p w14:paraId="0271FFB1" w14:textId="77777777" w:rsidR="008F3B53" w:rsidRPr="00DE7B59" w:rsidRDefault="008F3B53" w:rsidP="00B734C2">
            <w:pPr>
              <w:pStyle w:val="TAL"/>
            </w:pPr>
          </w:p>
        </w:tc>
      </w:tr>
      <w:tr w:rsidR="008F3B53" w:rsidRPr="00DE7B59" w14:paraId="182077C1" w14:textId="77777777" w:rsidTr="00B734C2">
        <w:tblPrEx>
          <w:tblCellMar>
            <w:left w:w="108" w:type="dxa"/>
            <w:right w:w="108" w:type="dxa"/>
          </w:tblCellMar>
        </w:tblPrEx>
        <w:tc>
          <w:tcPr>
            <w:tcW w:w="4722" w:type="dxa"/>
            <w:shd w:val="clear" w:color="auto" w:fill="auto"/>
          </w:tcPr>
          <w:p w14:paraId="1DF86EC0" w14:textId="77777777" w:rsidR="008F3B53" w:rsidRPr="00DE7B59" w:rsidRDefault="008F3B53" w:rsidP="00B734C2">
            <w:pPr>
              <w:pStyle w:val="TAL"/>
            </w:pPr>
            <w:r w:rsidRPr="00DE7B59">
              <w:rPr>
                <w:lang w:eastAsia="zh-CN"/>
              </w:rPr>
              <w:t>}</w:t>
            </w:r>
          </w:p>
        </w:tc>
        <w:tc>
          <w:tcPr>
            <w:tcW w:w="2267" w:type="dxa"/>
            <w:shd w:val="clear" w:color="auto" w:fill="auto"/>
          </w:tcPr>
          <w:p w14:paraId="5EBD7525" w14:textId="77777777" w:rsidR="008F3B53" w:rsidRPr="00DE7B59" w:rsidRDefault="008F3B53" w:rsidP="00B734C2">
            <w:pPr>
              <w:pStyle w:val="TAL"/>
            </w:pPr>
          </w:p>
        </w:tc>
        <w:tc>
          <w:tcPr>
            <w:tcW w:w="1700" w:type="dxa"/>
            <w:shd w:val="clear" w:color="auto" w:fill="auto"/>
          </w:tcPr>
          <w:p w14:paraId="2543EB87" w14:textId="77777777" w:rsidR="008F3B53" w:rsidRPr="00DE7B59" w:rsidDel="00D63DD8" w:rsidRDefault="008F3B53" w:rsidP="00B734C2">
            <w:pPr>
              <w:pStyle w:val="TAL"/>
            </w:pPr>
          </w:p>
        </w:tc>
        <w:tc>
          <w:tcPr>
            <w:tcW w:w="1250" w:type="dxa"/>
            <w:shd w:val="clear" w:color="auto" w:fill="auto"/>
          </w:tcPr>
          <w:p w14:paraId="39AF60C7" w14:textId="77777777" w:rsidR="008F3B53" w:rsidRPr="00DE7B59" w:rsidRDefault="008F3B53" w:rsidP="00B734C2">
            <w:pPr>
              <w:pStyle w:val="TAL"/>
            </w:pPr>
          </w:p>
        </w:tc>
      </w:tr>
    </w:tbl>
    <w:p w14:paraId="309EE934" w14:textId="77777777" w:rsidR="008F3B53" w:rsidRPr="00DE7B59" w:rsidRDefault="008F3B53" w:rsidP="008F3B53"/>
    <w:p w14:paraId="5B652B4F" w14:textId="7F7CE932" w:rsidR="008F3B53" w:rsidRPr="00DE7B59" w:rsidRDefault="008F3B53" w:rsidP="008F3B53">
      <w:pPr>
        <w:pStyle w:val="TH"/>
        <w:rPr>
          <w:i/>
        </w:rPr>
      </w:pPr>
      <w:r w:rsidRPr="00DE7B59">
        <w:t xml:space="preserve">Table 7.1.1.3.17.1.3.3-3: </w:t>
      </w:r>
      <w:r w:rsidRPr="00DE7B59">
        <w:rPr>
          <w:i/>
        </w:rPr>
        <w:t>ServingCellConfig</w:t>
      </w:r>
      <w:r w:rsidRPr="00DE7B59">
        <w:rPr>
          <w:lang w:eastAsia="de-DE"/>
        </w:rPr>
        <w:t xml:space="preserve"> (</w:t>
      </w:r>
      <w:r w:rsidRPr="00DE7B59">
        <w:t>Table 7.1.1.3.17.1.3.3-2</w:t>
      </w:r>
      <w:r w:rsidRPr="00DE7B59">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25A39017" w14:textId="77777777" w:rsidTr="00B734C2">
        <w:tc>
          <w:tcPr>
            <w:tcW w:w="9747" w:type="dxa"/>
            <w:gridSpan w:val="4"/>
          </w:tcPr>
          <w:p w14:paraId="533B511C"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4.6.3-167</w:t>
            </w:r>
          </w:p>
        </w:tc>
      </w:tr>
      <w:tr w:rsidR="008F3B53" w:rsidRPr="00DE7B59" w14:paraId="60A3AFF7" w14:textId="77777777" w:rsidTr="00B734C2">
        <w:tc>
          <w:tcPr>
            <w:tcW w:w="4535" w:type="dxa"/>
          </w:tcPr>
          <w:p w14:paraId="0EDB91EF"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187A2D8E"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22326F1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03DD6CC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248F5442" w14:textId="77777777" w:rsidTr="00B734C2">
        <w:tc>
          <w:tcPr>
            <w:tcW w:w="4535" w:type="dxa"/>
          </w:tcPr>
          <w:p w14:paraId="02A2791E" w14:textId="77777777" w:rsidR="008F3B53" w:rsidRPr="00DE7B59" w:rsidRDefault="008F3B53" w:rsidP="00B734C2">
            <w:pPr>
              <w:keepNext/>
              <w:keepLines/>
              <w:spacing w:after="0"/>
              <w:rPr>
                <w:rFonts w:ascii="Arial" w:hAnsi="Arial"/>
                <w:sz w:val="18"/>
              </w:rPr>
            </w:pPr>
            <w:r w:rsidRPr="00DE7B59">
              <w:rPr>
                <w:rFonts w:ascii="Arial" w:hAnsi="Arial"/>
                <w:sz w:val="18"/>
              </w:rPr>
              <w:t>ServingCellConfig ::= SEQUENCE {</w:t>
            </w:r>
          </w:p>
        </w:tc>
        <w:tc>
          <w:tcPr>
            <w:tcW w:w="2267" w:type="dxa"/>
          </w:tcPr>
          <w:p w14:paraId="2E0D13F8" w14:textId="77777777" w:rsidR="008F3B53" w:rsidRPr="00DE7B59" w:rsidRDefault="008F3B53" w:rsidP="00B734C2">
            <w:pPr>
              <w:keepNext/>
              <w:keepLines/>
              <w:spacing w:after="0"/>
              <w:rPr>
                <w:rFonts w:ascii="Arial" w:hAnsi="Arial"/>
                <w:sz w:val="18"/>
              </w:rPr>
            </w:pPr>
          </w:p>
        </w:tc>
        <w:tc>
          <w:tcPr>
            <w:tcW w:w="1700" w:type="dxa"/>
          </w:tcPr>
          <w:p w14:paraId="46C3E10B" w14:textId="77777777" w:rsidR="008F3B53" w:rsidRPr="00DE7B59" w:rsidRDefault="008F3B53" w:rsidP="00B734C2">
            <w:pPr>
              <w:keepNext/>
              <w:keepLines/>
              <w:spacing w:after="0"/>
              <w:rPr>
                <w:rFonts w:ascii="Arial" w:hAnsi="Arial"/>
                <w:sz w:val="18"/>
              </w:rPr>
            </w:pPr>
          </w:p>
        </w:tc>
        <w:tc>
          <w:tcPr>
            <w:tcW w:w="1245" w:type="dxa"/>
          </w:tcPr>
          <w:p w14:paraId="639D4C91" w14:textId="77777777" w:rsidR="008F3B53" w:rsidRPr="00DE7B59" w:rsidRDefault="008F3B53" w:rsidP="00B734C2">
            <w:pPr>
              <w:keepNext/>
              <w:keepLines/>
              <w:spacing w:after="0"/>
              <w:rPr>
                <w:rFonts w:ascii="Arial" w:hAnsi="Arial"/>
                <w:sz w:val="18"/>
              </w:rPr>
            </w:pPr>
          </w:p>
        </w:tc>
      </w:tr>
      <w:tr w:rsidR="008F3B53" w:rsidRPr="00DE7B59" w14:paraId="41CF850B" w14:textId="77777777" w:rsidTr="00B734C2">
        <w:tc>
          <w:tcPr>
            <w:tcW w:w="4535" w:type="dxa"/>
          </w:tcPr>
          <w:p w14:paraId="29A02BF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uplinkConfig SEQUENCE {</w:t>
            </w:r>
          </w:p>
        </w:tc>
        <w:tc>
          <w:tcPr>
            <w:tcW w:w="2267" w:type="dxa"/>
          </w:tcPr>
          <w:p w14:paraId="00C2665D" w14:textId="77777777" w:rsidR="008F3B53" w:rsidRPr="00DE7B59" w:rsidRDefault="008F3B53" w:rsidP="00B734C2">
            <w:pPr>
              <w:keepNext/>
              <w:keepLines/>
              <w:spacing w:after="0"/>
              <w:rPr>
                <w:rFonts w:ascii="Arial" w:hAnsi="Arial"/>
                <w:sz w:val="18"/>
              </w:rPr>
            </w:pPr>
          </w:p>
        </w:tc>
        <w:tc>
          <w:tcPr>
            <w:tcW w:w="1700" w:type="dxa"/>
          </w:tcPr>
          <w:p w14:paraId="3CDDBEE6" w14:textId="77777777" w:rsidR="008F3B53" w:rsidRPr="00DE7B59" w:rsidRDefault="008F3B53" w:rsidP="00B734C2">
            <w:pPr>
              <w:keepNext/>
              <w:keepLines/>
              <w:spacing w:after="0"/>
              <w:rPr>
                <w:rFonts w:ascii="Arial" w:hAnsi="Arial"/>
                <w:sz w:val="18"/>
              </w:rPr>
            </w:pPr>
          </w:p>
        </w:tc>
        <w:tc>
          <w:tcPr>
            <w:tcW w:w="1245" w:type="dxa"/>
          </w:tcPr>
          <w:p w14:paraId="21F1517A" w14:textId="77777777" w:rsidR="008F3B53" w:rsidRPr="00DE7B59" w:rsidRDefault="008F3B53" w:rsidP="00B734C2">
            <w:pPr>
              <w:keepNext/>
              <w:keepLines/>
              <w:spacing w:after="0"/>
              <w:rPr>
                <w:rFonts w:ascii="Arial" w:hAnsi="Arial"/>
                <w:sz w:val="18"/>
              </w:rPr>
            </w:pPr>
          </w:p>
        </w:tc>
      </w:tr>
      <w:tr w:rsidR="008F3B53" w:rsidRPr="00DE7B59" w14:paraId="40965198" w14:textId="77777777" w:rsidTr="00B734C2">
        <w:tc>
          <w:tcPr>
            <w:tcW w:w="4535" w:type="dxa"/>
          </w:tcPr>
          <w:p w14:paraId="512FDB0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initialUplinkBWP</w:t>
            </w:r>
          </w:p>
        </w:tc>
        <w:tc>
          <w:tcPr>
            <w:tcW w:w="2267" w:type="dxa"/>
          </w:tcPr>
          <w:p w14:paraId="33F261D4" w14:textId="77777777" w:rsidR="008F3B53" w:rsidRPr="00DE7B59" w:rsidRDefault="008F3B53" w:rsidP="00B734C2">
            <w:pPr>
              <w:keepNext/>
              <w:keepLines/>
              <w:spacing w:after="0"/>
              <w:rPr>
                <w:rFonts w:ascii="Arial" w:hAnsi="Arial"/>
                <w:sz w:val="18"/>
              </w:rPr>
            </w:pPr>
            <w:r w:rsidRPr="00DE7B59">
              <w:rPr>
                <w:rFonts w:ascii="Arial" w:hAnsi="Arial"/>
                <w:sz w:val="18"/>
              </w:rPr>
              <w:t>BWP-UplinkDedicated</w:t>
            </w:r>
          </w:p>
        </w:tc>
        <w:tc>
          <w:tcPr>
            <w:tcW w:w="1700" w:type="dxa"/>
          </w:tcPr>
          <w:p w14:paraId="749FC406" w14:textId="77777777" w:rsidR="008F3B53" w:rsidRPr="00DE7B59" w:rsidRDefault="008F3B53" w:rsidP="00B734C2">
            <w:pPr>
              <w:keepNext/>
              <w:keepLines/>
              <w:spacing w:after="0"/>
              <w:rPr>
                <w:rFonts w:ascii="Arial" w:hAnsi="Arial"/>
                <w:sz w:val="18"/>
              </w:rPr>
            </w:pPr>
          </w:p>
        </w:tc>
        <w:tc>
          <w:tcPr>
            <w:tcW w:w="1245" w:type="dxa"/>
          </w:tcPr>
          <w:p w14:paraId="30301B5B" w14:textId="77777777" w:rsidR="008F3B53" w:rsidRPr="00DE7B59" w:rsidRDefault="008F3B53" w:rsidP="00B734C2">
            <w:pPr>
              <w:keepNext/>
              <w:keepLines/>
              <w:spacing w:after="0"/>
              <w:rPr>
                <w:rFonts w:ascii="Arial" w:hAnsi="Arial"/>
                <w:sz w:val="18"/>
              </w:rPr>
            </w:pPr>
          </w:p>
        </w:tc>
      </w:tr>
      <w:tr w:rsidR="008F3B53" w:rsidRPr="00DE7B59" w14:paraId="02ECFDD4" w14:textId="77777777" w:rsidTr="00B734C2">
        <w:tc>
          <w:tcPr>
            <w:tcW w:w="4535" w:type="dxa"/>
          </w:tcPr>
          <w:p w14:paraId="61C4FE6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67" w:type="dxa"/>
          </w:tcPr>
          <w:p w14:paraId="5D606226" w14:textId="77777777" w:rsidR="008F3B53" w:rsidRPr="00DE7B59" w:rsidRDefault="008F3B53" w:rsidP="00B734C2">
            <w:pPr>
              <w:keepNext/>
              <w:keepLines/>
              <w:spacing w:after="0"/>
              <w:rPr>
                <w:rFonts w:ascii="Arial" w:hAnsi="Arial"/>
                <w:sz w:val="18"/>
              </w:rPr>
            </w:pPr>
          </w:p>
        </w:tc>
        <w:tc>
          <w:tcPr>
            <w:tcW w:w="1700" w:type="dxa"/>
          </w:tcPr>
          <w:p w14:paraId="55A23680" w14:textId="77777777" w:rsidR="008F3B53" w:rsidRPr="00DE7B59" w:rsidRDefault="008F3B53" w:rsidP="00B734C2">
            <w:pPr>
              <w:keepNext/>
              <w:keepLines/>
              <w:spacing w:after="0"/>
              <w:rPr>
                <w:rFonts w:ascii="Arial" w:hAnsi="Arial"/>
                <w:sz w:val="18"/>
              </w:rPr>
            </w:pPr>
          </w:p>
        </w:tc>
        <w:tc>
          <w:tcPr>
            <w:tcW w:w="1245" w:type="dxa"/>
          </w:tcPr>
          <w:p w14:paraId="4B11BF84" w14:textId="77777777" w:rsidR="008F3B53" w:rsidRPr="00DE7B59" w:rsidRDefault="008F3B53" w:rsidP="00B734C2">
            <w:pPr>
              <w:keepNext/>
              <w:keepLines/>
              <w:spacing w:after="0"/>
              <w:rPr>
                <w:rFonts w:ascii="Arial" w:hAnsi="Arial"/>
                <w:sz w:val="18"/>
              </w:rPr>
            </w:pPr>
          </w:p>
        </w:tc>
      </w:tr>
      <w:tr w:rsidR="008F3B53" w:rsidRPr="00DE7B59" w14:paraId="60932712" w14:textId="77777777" w:rsidTr="00B734C2">
        <w:tc>
          <w:tcPr>
            <w:tcW w:w="4535" w:type="dxa"/>
            <w:tcBorders>
              <w:bottom w:val="single" w:sz="4" w:space="0" w:color="auto"/>
            </w:tcBorders>
          </w:tcPr>
          <w:p w14:paraId="58D25D72"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67" w:type="dxa"/>
          </w:tcPr>
          <w:p w14:paraId="1957B76F" w14:textId="77777777" w:rsidR="008F3B53" w:rsidRPr="00DE7B59" w:rsidRDefault="008F3B53" w:rsidP="00B734C2">
            <w:pPr>
              <w:keepNext/>
              <w:keepLines/>
              <w:spacing w:after="0"/>
              <w:rPr>
                <w:rFonts w:ascii="Arial" w:hAnsi="Arial"/>
                <w:sz w:val="18"/>
              </w:rPr>
            </w:pPr>
          </w:p>
        </w:tc>
        <w:tc>
          <w:tcPr>
            <w:tcW w:w="1700" w:type="dxa"/>
          </w:tcPr>
          <w:p w14:paraId="5524DFB6" w14:textId="77777777" w:rsidR="008F3B53" w:rsidRPr="00DE7B59" w:rsidRDefault="008F3B53" w:rsidP="00B734C2">
            <w:pPr>
              <w:keepNext/>
              <w:keepLines/>
              <w:spacing w:after="0"/>
              <w:rPr>
                <w:rFonts w:ascii="Arial" w:hAnsi="Arial"/>
                <w:sz w:val="18"/>
              </w:rPr>
            </w:pPr>
          </w:p>
        </w:tc>
        <w:tc>
          <w:tcPr>
            <w:tcW w:w="1245" w:type="dxa"/>
          </w:tcPr>
          <w:p w14:paraId="02A7206A" w14:textId="77777777" w:rsidR="008F3B53" w:rsidRPr="00DE7B59" w:rsidRDefault="008F3B53" w:rsidP="00B734C2">
            <w:pPr>
              <w:keepNext/>
              <w:keepLines/>
              <w:spacing w:after="0"/>
              <w:rPr>
                <w:rFonts w:ascii="Arial" w:hAnsi="Arial"/>
                <w:sz w:val="18"/>
              </w:rPr>
            </w:pPr>
          </w:p>
        </w:tc>
      </w:tr>
    </w:tbl>
    <w:p w14:paraId="084ECFF6" w14:textId="77777777" w:rsidR="008F3B53" w:rsidRPr="00DE7B59" w:rsidRDefault="008F3B53" w:rsidP="008F3B53">
      <w:pPr>
        <w:rPr>
          <w:lang w:eastAsia="sv-SE"/>
        </w:rPr>
      </w:pPr>
    </w:p>
    <w:p w14:paraId="528CC27E" w14:textId="77777777" w:rsidR="008F3B53" w:rsidRPr="00DE7B59" w:rsidRDefault="008F3B53" w:rsidP="008F3B53">
      <w:pPr>
        <w:pStyle w:val="TH"/>
        <w:rPr>
          <w:i/>
        </w:rPr>
      </w:pPr>
      <w:r w:rsidRPr="00DE7B59">
        <w:t xml:space="preserve">Table 7.1.1.3.17.1.3.3-4: </w:t>
      </w:r>
      <w:r w:rsidRPr="00DE7B59">
        <w:rPr>
          <w:i/>
        </w:rPr>
        <w:t>BWP-UplinkDedicated</w:t>
      </w:r>
      <w:r w:rsidRPr="00DE7B59">
        <w:t xml:space="preserve"> (Table 7.1.1.3.17.1.3.3-3)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28255770" w14:textId="77777777" w:rsidTr="00B734C2">
        <w:tc>
          <w:tcPr>
            <w:tcW w:w="9747" w:type="dxa"/>
            <w:gridSpan w:val="4"/>
          </w:tcPr>
          <w:p w14:paraId="7D0E4977"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4.6.3-11</w:t>
            </w:r>
          </w:p>
        </w:tc>
      </w:tr>
      <w:tr w:rsidR="008F3B53" w:rsidRPr="00DE7B59" w14:paraId="537294E0" w14:textId="77777777" w:rsidTr="00B734C2">
        <w:tc>
          <w:tcPr>
            <w:tcW w:w="4535" w:type="dxa"/>
          </w:tcPr>
          <w:p w14:paraId="3B982B3F"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57BFD545"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7565998C"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55C075C3"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45D3ED5B" w14:textId="77777777" w:rsidTr="00B734C2">
        <w:tc>
          <w:tcPr>
            <w:tcW w:w="4535" w:type="dxa"/>
          </w:tcPr>
          <w:p w14:paraId="6DC649D0" w14:textId="77777777" w:rsidR="008F3B53" w:rsidRPr="00DE7B59" w:rsidRDefault="008F3B53" w:rsidP="00B734C2">
            <w:pPr>
              <w:keepNext/>
              <w:keepLines/>
              <w:spacing w:after="0"/>
              <w:rPr>
                <w:rFonts w:ascii="Arial" w:hAnsi="Arial"/>
                <w:sz w:val="18"/>
              </w:rPr>
            </w:pPr>
            <w:r w:rsidRPr="00DE7B59">
              <w:rPr>
                <w:rFonts w:ascii="Arial" w:hAnsi="Arial"/>
                <w:sz w:val="18"/>
              </w:rPr>
              <w:t>BWP-UplinkDedicated ::= SEQUENCE {</w:t>
            </w:r>
          </w:p>
        </w:tc>
        <w:tc>
          <w:tcPr>
            <w:tcW w:w="2267" w:type="dxa"/>
          </w:tcPr>
          <w:p w14:paraId="6B0A94BD" w14:textId="77777777" w:rsidR="008F3B53" w:rsidRPr="00DE7B59" w:rsidRDefault="008F3B53" w:rsidP="00B734C2">
            <w:pPr>
              <w:keepNext/>
              <w:keepLines/>
              <w:spacing w:after="0"/>
              <w:rPr>
                <w:rFonts w:ascii="Arial" w:hAnsi="Arial"/>
                <w:sz w:val="18"/>
              </w:rPr>
            </w:pPr>
          </w:p>
        </w:tc>
        <w:tc>
          <w:tcPr>
            <w:tcW w:w="1700" w:type="dxa"/>
          </w:tcPr>
          <w:p w14:paraId="0FF91152" w14:textId="77777777" w:rsidR="008F3B53" w:rsidRPr="00DE7B59" w:rsidRDefault="008F3B53" w:rsidP="00B734C2">
            <w:pPr>
              <w:keepNext/>
              <w:keepLines/>
              <w:spacing w:after="0"/>
              <w:rPr>
                <w:rFonts w:ascii="Arial" w:hAnsi="Arial"/>
                <w:sz w:val="18"/>
              </w:rPr>
            </w:pPr>
          </w:p>
        </w:tc>
        <w:tc>
          <w:tcPr>
            <w:tcW w:w="1245" w:type="dxa"/>
          </w:tcPr>
          <w:p w14:paraId="611A379A" w14:textId="77777777" w:rsidR="008F3B53" w:rsidRPr="00DE7B59" w:rsidRDefault="008F3B53" w:rsidP="00B734C2">
            <w:pPr>
              <w:keepNext/>
              <w:keepLines/>
              <w:spacing w:after="0"/>
              <w:rPr>
                <w:rFonts w:ascii="Arial" w:hAnsi="Arial"/>
                <w:sz w:val="18"/>
              </w:rPr>
            </w:pPr>
          </w:p>
        </w:tc>
      </w:tr>
      <w:tr w:rsidR="008F3B53" w:rsidRPr="00DE7B59" w14:paraId="0009B809" w14:textId="77777777" w:rsidTr="00B734C2">
        <w:tc>
          <w:tcPr>
            <w:tcW w:w="4535" w:type="dxa"/>
          </w:tcPr>
          <w:p w14:paraId="6E4590C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pusch-Config CHOICE {</w:t>
            </w:r>
          </w:p>
        </w:tc>
        <w:tc>
          <w:tcPr>
            <w:tcW w:w="2267" w:type="dxa"/>
          </w:tcPr>
          <w:p w14:paraId="7DD0F304" w14:textId="77777777" w:rsidR="008F3B53" w:rsidRPr="00DE7B59" w:rsidRDefault="008F3B53" w:rsidP="00B734C2">
            <w:pPr>
              <w:keepNext/>
              <w:keepLines/>
              <w:spacing w:after="0"/>
              <w:rPr>
                <w:rFonts w:ascii="Arial" w:hAnsi="Arial"/>
                <w:sz w:val="18"/>
              </w:rPr>
            </w:pPr>
          </w:p>
        </w:tc>
        <w:tc>
          <w:tcPr>
            <w:tcW w:w="1700" w:type="dxa"/>
          </w:tcPr>
          <w:p w14:paraId="5407EC0B" w14:textId="77777777" w:rsidR="008F3B53" w:rsidRPr="00DE7B59" w:rsidRDefault="008F3B53" w:rsidP="00B734C2">
            <w:pPr>
              <w:keepNext/>
              <w:keepLines/>
              <w:spacing w:after="0"/>
              <w:rPr>
                <w:rFonts w:ascii="Arial" w:hAnsi="Arial"/>
                <w:sz w:val="18"/>
              </w:rPr>
            </w:pPr>
          </w:p>
        </w:tc>
        <w:tc>
          <w:tcPr>
            <w:tcW w:w="1245" w:type="dxa"/>
          </w:tcPr>
          <w:p w14:paraId="4EF74B1F" w14:textId="77777777" w:rsidR="008F3B53" w:rsidRPr="00DE7B59" w:rsidRDefault="008F3B53" w:rsidP="00B734C2">
            <w:pPr>
              <w:keepNext/>
              <w:keepLines/>
              <w:spacing w:after="0"/>
              <w:rPr>
                <w:rFonts w:ascii="Arial" w:hAnsi="Arial"/>
                <w:sz w:val="18"/>
              </w:rPr>
            </w:pPr>
          </w:p>
        </w:tc>
      </w:tr>
      <w:tr w:rsidR="008F3B53" w:rsidRPr="00DE7B59" w14:paraId="76EDD935" w14:textId="77777777" w:rsidTr="00B734C2">
        <w:tc>
          <w:tcPr>
            <w:tcW w:w="4535" w:type="dxa"/>
          </w:tcPr>
          <w:p w14:paraId="0FE5E799" w14:textId="77777777" w:rsidR="008F3B53" w:rsidRPr="00DE7B59" w:rsidDel="00560D52" w:rsidRDefault="008F3B53" w:rsidP="00B734C2">
            <w:pPr>
              <w:keepNext/>
              <w:keepLines/>
              <w:spacing w:after="0"/>
              <w:rPr>
                <w:rFonts w:ascii="Arial" w:hAnsi="Arial"/>
                <w:sz w:val="18"/>
              </w:rPr>
            </w:pPr>
            <w:r w:rsidRPr="00DE7B59">
              <w:rPr>
                <w:rFonts w:ascii="Arial" w:hAnsi="Arial"/>
                <w:sz w:val="18"/>
              </w:rPr>
              <w:t xml:space="preserve">    setup</w:t>
            </w:r>
          </w:p>
        </w:tc>
        <w:tc>
          <w:tcPr>
            <w:tcW w:w="2267" w:type="dxa"/>
          </w:tcPr>
          <w:p w14:paraId="01F28026" w14:textId="77777777" w:rsidR="008F3B53" w:rsidRPr="00DE7B59" w:rsidRDefault="008F3B53" w:rsidP="00B734C2">
            <w:pPr>
              <w:keepNext/>
              <w:keepLines/>
              <w:spacing w:after="0"/>
              <w:rPr>
                <w:rFonts w:ascii="Arial" w:hAnsi="Arial"/>
                <w:sz w:val="18"/>
              </w:rPr>
            </w:pPr>
            <w:r w:rsidRPr="00DE7B59">
              <w:rPr>
                <w:rFonts w:ascii="Arial" w:hAnsi="Arial"/>
                <w:sz w:val="18"/>
              </w:rPr>
              <w:t>PUSCH-Config</w:t>
            </w:r>
          </w:p>
        </w:tc>
        <w:tc>
          <w:tcPr>
            <w:tcW w:w="1700" w:type="dxa"/>
          </w:tcPr>
          <w:p w14:paraId="4F2AEF57" w14:textId="77777777" w:rsidR="008F3B53" w:rsidRPr="00DE7B59" w:rsidRDefault="008F3B53" w:rsidP="00B734C2">
            <w:pPr>
              <w:keepNext/>
              <w:keepLines/>
              <w:spacing w:after="0"/>
              <w:rPr>
                <w:rFonts w:ascii="Arial" w:hAnsi="Arial"/>
                <w:sz w:val="18"/>
              </w:rPr>
            </w:pPr>
          </w:p>
        </w:tc>
        <w:tc>
          <w:tcPr>
            <w:tcW w:w="1245" w:type="dxa"/>
          </w:tcPr>
          <w:p w14:paraId="3D2CB378" w14:textId="77777777" w:rsidR="008F3B53" w:rsidRPr="00DE7B59" w:rsidRDefault="008F3B53" w:rsidP="00B734C2">
            <w:pPr>
              <w:keepNext/>
              <w:keepLines/>
              <w:spacing w:after="0"/>
              <w:rPr>
                <w:rFonts w:ascii="Arial" w:hAnsi="Arial"/>
                <w:sz w:val="18"/>
              </w:rPr>
            </w:pPr>
          </w:p>
        </w:tc>
      </w:tr>
      <w:tr w:rsidR="008F3B53" w:rsidRPr="00DE7B59" w14:paraId="02095EBD" w14:textId="77777777" w:rsidTr="00B734C2">
        <w:tc>
          <w:tcPr>
            <w:tcW w:w="4535" w:type="dxa"/>
          </w:tcPr>
          <w:p w14:paraId="1DB2C58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67" w:type="dxa"/>
          </w:tcPr>
          <w:p w14:paraId="6E51C9CD" w14:textId="77777777" w:rsidR="008F3B53" w:rsidRPr="00DE7B59" w:rsidRDefault="008F3B53" w:rsidP="00B734C2">
            <w:pPr>
              <w:keepNext/>
              <w:keepLines/>
              <w:spacing w:after="0"/>
              <w:rPr>
                <w:rFonts w:ascii="Arial" w:hAnsi="Arial"/>
                <w:sz w:val="18"/>
              </w:rPr>
            </w:pPr>
          </w:p>
        </w:tc>
        <w:tc>
          <w:tcPr>
            <w:tcW w:w="1700" w:type="dxa"/>
          </w:tcPr>
          <w:p w14:paraId="52B7A8EB" w14:textId="77777777" w:rsidR="008F3B53" w:rsidRPr="00DE7B59" w:rsidRDefault="008F3B53" w:rsidP="00B734C2">
            <w:pPr>
              <w:keepNext/>
              <w:keepLines/>
              <w:spacing w:after="0"/>
              <w:rPr>
                <w:rFonts w:ascii="Arial" w:hAnsi="Arial"/>
                <w:sz w:val="18"/>
              </w:rPr>
            </w:pPr>
          </w:p>
        </w:tc>
        <w:tc>
          <w:tcPr>
            <w:tcW w:w="1245" w:type="dxa"/>
          </w:tcPr>
          <w:p w14:paraId="6AD82B7E" w14:textId="77777777" w:rsidR="008F3B53" w:rsidRPr="00DE7B59" w:rsidRDefault="008F3B53" w:rsidP="00B734C2">
            <w:pPr>
              <w:keepNext/>
              <w:keepLines/>
              <w:spacing w:after="0"/>
              <w:rPr>
                <w:rFonts w:ascii="Arial" w:hAnsi="Arial"/>
                <w:sz w:val="18"/>
              </w:rPr>
            </w:pPr>
          </w:p>
        </w:tc>
      </w:tr>
      <w:tr w:rsidR="008F3B53" w:rsidRPr="00DE7B59" w14:paraId="6BF12F60" w14:textId="77777777" w:rsidTr="00B734C2">
        <w:tc>
          <w:tcPr>
            <w:tcW w:w="4535" w:type="dxa"/>
            <w:tcBorders>
              <w:bottom w:val="single" w:sz="4" w:space="0" w:color="auto"/>
            </w:tcBorders>
          </w:tcPr>
          <w:p w14:paraId="3C8423BF"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67" w:type="dxa"/>
          </w:tcPr>
          <w:p w14:paraId="345C1AE0" w14:textId="77777777" w:rsidR="008F3B53" w:rsidRPr="00DE7B59" w:rsidRDefault="008F3B53" w:rsidP="00B734C2">
            <w:pPr>
              <w:keepNext/>
              <w:keepLines/>
              <w:spacing w:after="0"/>
              <w:rPr>
                <w:rFonts w:ascii="Arial" w:hAnsi="Arial"/>
                <w:sz w:val="18"/>
              </w:rPr>
            </w:pPr>
          </w:p>
        </w:tc>
        <w:tc>
          <w:tcPr>
            <w:tcW w:w="1700" w:type="dxa"/>
          </w:tcPr>
          <w:p w14:paraId="4C7FCE9A" w14:textId="77777777" w:rsidR="008F3B53" w:rsidRPr="00DE7B59" w:rsidRDefault="008F3B53" w:rsidP="00B734C2">
            <w:pPr>
              <w:keepNext/>
              <w:keepLines/>
              <w:spacing w:after="0"/>
              <w:rPr>
                <w:rFonts w:ascii="Arial" w:hAnsi="Arial"/>
                <w:sz w:val="18"/>
              </w:rPr>
            </w:pPr>
          </w:p>
        </w:tc>
        <w:tc>
          <w:tcPr>
            <w:tcW w:w="1245" w:type="dxa"/>
          </w:tcPr>
          <w:p w14:paraId="5E25D1DF" w14:textId="77777777" w:rsidR="008F3B53" w:rsidRPr="00DE7B59" w:rsidRDefault="008F3B53" w:rsidP="00B734C2">
            <w:pPr>
              <w:keepNext/>
              <w:keepLines/>
              <w:spacing w:after="0"/>
              <w:rPr>
                <w:rFonts w:ascii="Arial" w:hAnsi="Arial"/>
                <w:sz w:val="18"/>
              </w:rPr>
            </w:pPr>
          </w:p>
        </w:tc>
      </w:tr>
    </w:tbl>
    <w:p w14:paraId="1EB36E23" w14:textId="77777777" w:rsidR="008F3B53" w:rsidRPr="00DE7B59" w:rsidRDefault="008F3B53" w:rsidP="008F3B53"/>
    <w:p w14:paraId="6494FCB8" w14:textId="6C488ACF" w:rsidR="008F3B53" w:rsidRPr="00DE7B59" w:rsidRDefault="008F3B53" w:rsidP="008F3B53">
      <w:pPr>
        <w:pStyle w:val="TH"/>
        <w:rPr>
          <w:i/>
        </w:rPr>
      </w:pPr>
      <w:r w:rsidRPr="00DE7B59">
        <w:t xml:space="preserve">Table 7.1.1.3.17.1.3.3-5: </w:t>
      </w:r>
      <w:r w:rsidRPr="00DE7B59">
        <w:rPr>
          <w:i/>
        </w:rPr>
        <w:t>PUSCH-Config</w:t>
      </w:r>
      <w:r w:rsidRPr="00DE7B59">
        <w:t xml:space="preserve"> (Table 7.1.1.3.17.1.3.3-4)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F3B53" w:rsidRPr="00DE7B59" w14:paraId="77175E63" w14:textId="77777777" w:rsidTr="00B734C2">
        <w:tc>
          <w:tcPr>
            <w:tcW w:w="9747" w:type="dxa"/>
            <w:gridSpan w:val="4"/>
          </w:tcPr>
          <w:p w14:paraId="42B00E0A"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4.6.3-118</w:t>
            </w:r>
          </w:p>
        </w:tc>
      </w:tr>
      <w:tr w:rsidR="008F3B53" w:rsidRPr="00DE7B59" w14:paraId="5CB3CD80" w14:textId="77777777" w:rsidTr="00B734C2">
        <w:tc>
          <w:tcPr>
            <w:tcW w:w="3611" w:type="dxa"/>
          </w:tcPr>
          <w:p w14:paraId="568CE41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337" w:type="dxa"/>
          </w:tcPr>
          <w:p w14:paraId="761818F4"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193" w:type="dxa"/>
          </w:tcPr>
          <w:p w14:paraId="1582427A"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2606" w:type="dxa"/>
          </w:tcPr>
          <w:p w14:paraId="413D0349"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600FE4F8" w14:textId="77777777" w:rsidTr="00B734C2">
        <w:tc>
          <w:tcPr>
            <w:tcW w:w="3611" w:type="dxa"/>
          </w:tcPr>
          <w:p w14:paraId="78DF9A5D" w14:textId="77777777" w:rsidR="008F3B53" w:rsidRPr="00DE7B59" w:rsidRDefault="008F3B53" w:rsidP="00B734C2">
            <w:pPr>
              <w:keepNext/>
              <w:keepLines/>
              <w:spacing w:after="0"/>
              <w:rPr>
                <w:rFonts w:ascii="Arial" w:hAnsi="Arial"/>
                <w:sz w:val="18"/>
              </w:rPr>
            </w:pPr>
            <w:r w:rsidRPr="00DE7B59">
              <w:rPr>
                <w:rFonts w:ascii="Arial" w:hAnsi="Arial"/>
                <w:sz w:val="18"/>
              </w:rPr>
              <w:t>PUSCH-Config ::= SEQUENCE {</w:t>
            </w:r>
          </w:p>
        </w:tc>
        <w:tc>
          <w:tcPr>
            <w:tcW w:w="2337" w:type="dxa"/>
          </w:tcPr>
          <w:p w14:paraId="3531CD15" w14:textId="77777777" w:rsidR="008F3B53" w:rsidRPr="00DE7B59" w:rsidRDefault="008F3B53" w:rsidP="00B734C2">
            <w:pPr>
              <w:keepNext/>
              <w:keepLines/>
              <w:spacing w:after="0"/>
              <w:rPr>
                <w:rFonts w:ascii="Arial" w:hAnsi="Arial"/>
                <w:sz w:val="18"/>
              </w:rPr>
            </w:pPr>
          </w:p>
        </w:tc>
        <w:tc>
          <w:tcPr>
            <w:tcW w:w="1193" w:type="dxa"/>
          </w:tcPr>
          <w:p w14:paraId="52957CAA" w14:textId="77777777" w:rsidR="008F3B53" w:rsidRPr="00DE7B59" w:rsidRDefault="008F3B53" w:rsidP="00B734C2">
            <w:pPr>
              <w:keepNext/>
              <w:keepLines/>
              <w:spacing w:after="0"/>
              <w:rPr>
                <w:rFonts w:ascii="Arial" w:hAnsi="Arial"/>
                <w:sz w:val="18"/>
              </w:rPr>
            </w:pPr>
          </w:p>
        </w:tc>
        <w:tc>
          <w:tcPr>
            <w:tcW w:w="2606" w:type="dxa"/>
          </w:tcPr>
          <w:p w14:paraId="4BDC5E06" w14:textId="77777777" w:rsidR="008F3B53" w:rsidRPr="00DE7B59" w:rsidRDefault="008F3B53" w:rsidP="00B734C2">
            <w:pPr>
              <w:keepNext/>
              <w:keepLines/>
              <w:spacing w:after="0"/>
              <w:rPr>
                <w:rFonts w:ascii="Arial" w:hAnsi="Arial"/>
                <w:sz w:val="18"/>
              </w:rPr>
            </w:pPr>
          </w:p>
        </w:tc>
      </w:tr>
      <w:tr w:rsidR="008F3B53" w:rsidRPr="00DE7B59" w14:paraId="1FCDEAF2" w14:textId="77777777" w:rsidTr="00B734C2">
        <w:tc>
          <w:tcPr>
            <w:tcW w:w="3611" w:type="dxa"/>
          </w:tcPr>
          <w:p w14:paraId="5CCFE14C" w14:textId="77777777" w:rsidR="008F3B53" w:rsidRPr="00DE7B59" w:rsidRDefault="008F3B53" w:rsidP="00B734C2">
            <w:pPr>
              <w:pStyle w:val="TAL"/>
            </w:pPr>
            <w:r w:rsidRPr="00DE7B59">
              <w:rPr>
                <w:rStyle w:val="apple-converted-space"/>
              </w:rPr>
              <w:t xml:space="preserve">  dmrs-UplinkForPUSCH-MappingTypeB CHOICE {</w:t>
            </w:r>
          </w:p>
        </w:tc>
        <w:tc>
          <w:tcPr>
            <w:tcW w:w="2337" w:type="dxa"/>
          </w:tcPr>
          <w:p w14:paraId="2E030D55" w14:textId="77777777" w:rsidR="008F3B53" w:rsidRPr="00DE7B59" w:rsidRDefault="008F3B53" w:rsidP="00B734C2">
            <w:pPr>
              <w:pStyle w:val="TAL"/>
            </w:pPr>
          </w:p>
        </w:tc>
        <w:tc>
          <w:tcPr>
            <w:tcW w:w="1193" w:type="dxa"/>
          </w:tcPr>
          <w:p w14:paraId="46233EDC" w14:textId="77777777" w:rsidR="008F3B53" w:rsidRPr="00DE7B59" w:rsidRDefault="008F3B53" w:rsidP="00B734C2">
            <w:pPr>
              <w:pStyle w:val="TAL"/>
            </w:pPr>
          </w:p>
        </w:tc>
        <w:tc>
          <w:tcPr>
            <w:tcW w:w="2606" w:type="dxa"/>
          </w:tcPr>
          <w:p w14:paraId="512F549D" w14:textId="77777777" w:rsidR="008F3B53" w:rsidRPr="00DE7B59" w:rsidRDefault="008F3B53" w:rsidP="00B734C2">
            <w:pPr>
              <w:pStyle w:val="TAL"/>
            </w:pPr>
          </w:p>
        </w:tc>
      </w:tr>
      <w:tr w:rsidR="008F3B53" w:rsidRPr="00DE7B59" w14:paraId="5BA883CD" w14:textId="77777777" w:rsidTr="00B734C2">
        <w:tc>
          <w:tcPr>
            <w:tcW w:w="3611" w:type="dxa"/>
          </w:tcPr>
          <w:p w14:paraId="39BB0C92" w14:textId="77777777" w:rsidR="008F3B53" w:rsidRPr="00DE7B59" w:rsidRDefault="008F3B53" w:rsidP="00B734C2">
            <w:pPr>
              <w:pStyle w:val="TAL"/>
            </w:pPr>
            <w:r w:rsidRPr="00DE7B59">
              <w:t xml:space="preserve">    setup</w:t>
            </w:r>
          </w:p>
        </w:tc>
        <w:tc>
          <w:tcPr>
            <w:tcW w:w="2337" w:type="dxa"/>
          </w:tcPr>
          <w:p w14:paraId="57DE21E4" w14:textId="77777777" w:rsidR="008F3B53" w:rsidRPr="00DE7B59" w:rsidRDefault="008F3B53" w:rsidP="00B734C2">
            <w:pPr>
              <w:pStyle w:val="TAL"/>
            </w:pPr>
            <w:r w:rsidRPr="00DE7B59">
              <w:t>DMRS-UplinkConfig</w:t>
            </w:r>
          </w:p>
        </w:tc>
        <w:tc>
          <w:tcPr>
            <w:tcW w:w="1193" w:type="dxa"/>
          </w:tcPr>
          <w:p w14:paraId="7FC71465" w14:textId="77777777" w:rsidR="008F3B53" w:rsidRPr="00DE7B59" w:rsidRDefault="008F3B53" w:rsidP="00B734C2">
            <w:pPr>
              <w:pStyle w:val="TAL"/>
            </w:pPr>
          </w:p>
        </w:tc>
        <w:tc>
          <w:tcPr>
            <w:tcW w:w="2606" w:type="dxa"/>
          </w:tcPr>
          <w:p w14:paraId="13666E77" w14:textId="77777777" w:rsidR="008F3B53" w:rsidRPr="00DE7B59" w:rsidRDefault="008F3B53" w:rsidP="00B734C2">
            <w:pPr>
              <w:pStyle w:val="TAL"/>
            </w:pPr>
          </w:p>
        </w:tc>
      </w:tr>
      <w:tr w:rsidR="008F3B53" w:rsidRPr="00DE7B59" w14:paraId="32DC5E1A" w14:textId="77777777" w:rsidTr="00B734C2">
        <w:tc>
          <w:tcPr>
            <w:tcW w:w="3611" w:type="dxa"/>
            <w:tcBorders>
              <w:bottom w:val="single" w:sz="4" w:space="0" w:color="auto"/>
            </w:tcBorders>
          </w:tcPr>
          <w:p w14:paraId="6AD52EA1" w14:textId="77777777" w:rsidR="008F3B53" w:rsidRPr="00DE7B59" w:rsidRDefault="008F3B53" w:rsidP="00B734C2">
            <w:pPr>
              <w:pStyle w:val="TAL"/>
            </w:pPr>
            <w:r w:rsidRPr="00DE7B59">
              <w:t xml:space="preserve">  }</w:t>
            </w:r>
          </w:p>
        </w:tc>
        <w:tc>
          <w:tcPr>
            <w:tcW w:w="2337" w:type="dxa"/>
          </w:tcPr>
          <w:p w14:paraId="0F6ACA8E" w14:textId="77777777" w:rsidR="008F3B53" w:rsidRPr="00DE7B59" w:rsidRDefault="008F3B53" w:rsidP="00B734C2">
            <w:pPr>
              <w:pStyle w:val="TAL"/>
            </w:pPr>
          </w:p>
        </w:tc>
        <w:tc>
          <w:tcPr>
            <w:tcW w:w="1193" w:type="dxa"/>
          </w:tcPr>
          <w:p w14:paraId="0EE96B00" w14:textId="77777777" w:rsidR="008F3B53" w:rsidRPr="00DE7B59" w:rsidRDefault="008F3B53" w:rsidP="00B734C2">
            <w:pPr>
              <w:pStyle w:val="TAL"/>
            </w:pPr>
          </w:p>
        </w:tc>
        <w:tc>
          <w:tcPr>
            <w:tcW w:w="2606" w:type="dxa"/>
          </w:tcPr>
          <w:p w14:paraId="2BBAA86E" w14:textId="77777777" w:rsidR="008F3B53" w:rsidRPr="00DE7B59" w:rsidRDefault="008F3B53" w:rsidP="00B734C2">
            <w:pPr>
              <w:pStyle w:val="TAL"/>
            </w:pPr>
          </w:p>
        </w:tc>
      </w:tr>
      <w:tr w:rsidR="008F3B53" w:rsidRPr="00DE7B59" w14:paraId="3830637E" w14:textId="77777777" w:rsidTr="00B734C2">
        <w:tc>
          <w:tcPr>
            <w:tcW w:w="3611" w:type="dxa"/>
            <w:tcBorders>
              <w:bottom w:val="nil"/>
            </w:tcBorders>
          </w:tcPr>
          <w:p w14:paraId="4B12D2A0" w14:textId="77777777" w:rsidR="008F3B53" w:rsidRPr="00DE7B59" w:rsidRDefault="008F3B53" w:rsidP="00B734C2">
            <w:pPr>
              <w:pStyle w:val="TAL"/>
            </w:pPr>
            <w:r w:rsidRPr="00DE7B59">
              <w:t xml:space="preserve">  pusch-AggregationFactor</w:t>
            </w:r>
          </w:p>
        </w:tc>
        <w:tc>
          <w:tcPr>
            <w:tcW w:w="2337" w:type="dxa"/>
          </w:tcPr>
          <w:p w14:paraId="2C273365" w14:textId="77777777" w:rsidR="008F3B53" w:rsidRPr="00DE7B59" w:rsidRDefault="008F3B53" w:rsidP="00B734C2">
            <w:pPr>
              <w:pStyle w:val="TAL"/>
            </w:pPr>
            <w:r w:rsidRPr="00DE7B59">
              <w:t>n4</w:t>
            </w:r>
          </w:p>
        </w:tc>
        <w:tc>
          <w:tcPr>
            <w:tcW w:w="1193" w:type="dxa"/>
          </w:tcPr>
          <w:p w14:paraId="76EB7969" w14:textId="77777777" w:rsidR="008F3B53" w:rsidRPr="00DE7B59" w:rsidRDefault="008F3B53" w:rsidP="00B734C2">
            <w:pPr>
              <w:pStyle w:val="TAL"/>
            </w:pPr>
          </w:p>
        </w:tc>
        <w:tc>
          <w:tcPr>
            <w:tcW w:w="2606" w:type="dxa"/>
          </w:tcPr>
          <w:p w14:paraId="429DBB8A" w14:textId="77777777" w:rsidR="008F3B53" w:rsidRPr="00DE7B59" w:rsidRDefault="008F3B53" w:rsidP="00B734C2">
            <w:pPr>
              <w:pStyle w:val="TAL"/>
            </w:pPr>
          </w:p>
        </w:tc>
      </w:tr>
      <w:tr w:rsidR="008F3B53" w:rsidRPr="00DE7B59" w14:paraId="07FB01DA" w14:textId="77777777" w:rsidTr="00B734C2">
        <w:tc>
          <w:tcPr>
            <w:tcW w:w="3611" w:type="dxa"/>
            <w:tcBorders>
              <w:top w:val="nil"/>
            </w:tcBorders>
          </w:tcPr>
          <w:p w14:paraId="3365A1C1" w14:textId="77777777" w:rsidR="008F3B53" w:rsidRPr="00DE7B59" w:rsidRDefault="008F3B53" w:rsidP="00B734C2">
            <w:pPr>
              <w:pStyle w:val="TAL"/>
            </w:pPr>
          </w:p>
        </w:tc>
        <w:tc>
          <w:tcPr>
            <w:tcW w:w="2337" w:type="dxa"/>
          </w:tcPr>
          <w:p w14:paraId="5CFB3FCE" w14:textId="77777777" w:rsidR="008F3B53" w:rsidRPr="00DE7B59" w:rsidRDefault="008F3B53" w:rsidP="00B734C2">
            <w:pPr>
              <w:pStyle w:val="TAL"/>
            </w:pPr>
            <w:r w:rsidRPr="00DE7B59">
              <w:t>n8</w:t>
            </w:r>
          </w:p>
        </w:tc>
        <w:tc>
          <w:tcPr>
            <w:tcW w:w="1193" w:type="dxa"/>
          </w:tcPr>
          <w:p w14:paraId="2DCBA1BF" w14:textId="77777777" w:rsidR="008F3B53" w:rsidRPr="00DE7B59" w:rsidRDefault="008F3B53" w:rsidP="00B734C2">
            <w:pPr>
              <w:pStyle w:val="TAL"/>
            </w:pPr>
          </w:p>
        </w:tc>
        <w:tc>
          <w:tcPr>
            <w:tcW w:w="2606" w:type="dxa"/>
          </w:tcPr>
          <w:p w14:paraId="7808E30A" w14:textId="77777777" w:rsidR="008F3B53" w:rsidRPr="00DE7B59" w:rsidRDefault="008F3B53" w:rsidP="00B734C2">
            <w:pPr>
              <w:pStyle w:val="TAL"/>
            </w:pPr>
            <w:r w:rsidRPr="00DE7B59">
              <w:rPr>
                <w:rFonts w:cs="Arial"/>
                <w:szCs w:val="18"/>
              </w:rPr>
              <w:t>(TDD AND SCS15) OR FR2</w:t>
            </w:r>
          </w:p>
        </w:tc>
      </w:tr>
      <w:tr w:rsidR="008F3B53" w:rsidRPr="00DE7B59" w14:paraId="4965BB1B" w14:textId="77777777" w:rsidTr="00B734C2">
        <w:tc>
          <w:tcPr>
            <w:tcW w:w="3611" w:type="dxa"/>
          </w:tcPr>
          <w:p w14:paraId="4382CE8E" w14:textId="77777777" w:rsidR="008F3B53" w:rsidRPr="00DE7B59" w:rsidRDefault="008F3B53" w:rsidP="00B734C2">
            <w:pPr>
              <w:pStyle w:val="TAL"/>
            </w:pPr>
            <w:r w:rsidRPr="00DE7B59">
              <w:t xml:space="preserve">  pusch-PowerControl</w:t>
            </w:r>
          </w:p>
        </w:tc>
        <w:tc>
          <w:tcPr>
            <w:tcW w:w="2337" w:type="dxa"/>
          </w:tcPr>
          <w:p w14:paraId="0C3AE692" w14:textId="77777777" w:rsidR="008F3B53" w:rsidRPr="00DE7B59" w:rsidRDefault="008F3B53" w:rsidP="00B734C2">
            <w:pPr>
              <w:pStyle w:val="TAL"/>
            </w:pPr>
            <w:r w:rsidRPr="00DE7B59">
              <w:t>PUSCH-PowerControl</w:t>
            </w:r>
          </w:p>
        </w:tc>
        <w:tc>
          <w:tcPr>
            <w:tcW w:w="1193" w:type="dxa"/>
          </w:tcPr>
          <w:p w14:paraId="4AAC1F5E" w14:textId="77777777" w:rsidR="008F3B53" w:rsidRPr="00DE7B59" w:rsidRDefault="008F3B53" w:rsidP="00B734C2">
            <w:pPr>
              <w:pStyle w:val="TAL"/>
            </w:pPr>
          </w:p>
        </w:tc>
        <w:tc>
          <w:tcPr>
            <w:tcW w:w="2606" w:type="dxa"/>
          </w:tcPr>
          <w:p w14:paraId="483C390E" w14:textId="77777777" w:rsidR="008F3B53" w:rsidRPr="00DE7B59" w:rsidRDefault="008F3B53" w:rsidP="00B734C2">
            <w:pPr>
              <w:pStyle w:val="TAL"/>
            </w:pPr>
          </w:p>
        </w:tc>
      </w:tr>
      <w:tr w:rsidR="008F3B53" w:rsidRPr="00DE7B59" w14:paraId="2E235F77" w14:textId="77777777" w:rsidTr="00B734C2">
        <w:tc>
          <w:tcPr>
            <w:tcW w:w="3611" w:type="dxa"/>
          </w:tcPr>
          <w:p w14:paraId="5EC7DFA9" w14:textId="77777777" w:rsidR="008F3B53" w:rsidRPr="00DE7B59" w:rsidRDefault="008F3B53" w:rsidP="00B734C2">
            <w:pPr>
              <w:keepNext/>
              <w:keepLines/>
              <w:spacing w:after="0"/>
              <w:rPr>
                <w:rFonts w:ascii="Arial" w:hAnsi="Arial" w:cs="Arial"/>
                <w:sz w:val="18"/>
                <w:szCs w:val="18"/>
              </w:rPr>
            </w:pPr>
            <w:r w:rsidRPr="00DE7B59">
              <w:rPr>
                <w:rFonts w:ascii="Arial" w:hAnsi="Arial" w:cs="Arial"/>
                <w:sz w:val="18"/>
                <w:szCs w:val="18"/>
              </w:rPr>
              <w:t xml:space="preserve">  pusch-RepTypeIndicatorDCI-0-1-r16</w:t>
            </w:r>
          </w:p>
        </w:tc>
        <w:tc>
          <w:tcPr>
            <w:tcW w:w="2337" w:type="dxa"/>
          </w:tcPr>
          <w:p w14:paraId="34DC42F7" w14:textId="77777777" w:rsidR="008F3B53" w:rsidRPr="00DE7B59" w:rsidRDefault="008F3B53" w:rsidP="00B734C2">
            <w:pPr>
              <w:keepNext/>
              <w:keepLines/>
              <w:spacing w:after="0"/>
              <w:rPr>
                <w:rFonts w:ascii="Arial" w:hAnsi="Arial" w:cs="Arial"/>
                <w:sz w:val="18"/>
                <w:szCs w:val="18"/>
              </w:rPr>
            </w:pPr>
            <w:r w:rsidRPr="00DE7B59">
              <w:rPr>
                <w:rFonts w:ascii="Arial" w:hAnsi="Arial" w:cs="Arial"/>
                <w:sz w:val="18"/>
                <w:szCs w:val="18"/>
              </w:rPr>
              <w:t>pusch-RepTypeA</w:t>
            </w:r>
          </w:p>
        </w:tc>
        <w:tc>
          <w:tcPr>
            <w:tcW w:w="1193" w:type="dxa"/>
          </w:tcPr>
          <w:p w14:paraId="0101DF24" w14:textId="77777777" w:rsidR="008F3B53" w:rsidRPr="00DE7B59" w:rsidRDefault="008F3B53" w:rsidP="00B734C2">
            <w:pPr>
              <w:keepNext/>
              <w:keepLines/>
              <w:spacing w:after="0"/>
              <w:rPr>
                <w:rFonts w:ascii="Arial" w:hAnsi="Arial"/>
                <w:sz w:val="18"/>
              </w:rPr>
            </w:pPr>
          </w:p>
        </w:tc>
        <w:tc>
          <w:tcPr>
            <w:tcW w:w="2606" w:type="dxa"/>
          </w:tcPr>
          <w:p w14:paraId="3FDA20A6" w14:textId="77777777" w:rsidR="008F3B53" w:rsidRPr="00DE7B59" w:rsidRDefault="008F3B53" w:rsidP="00B734C2">
            <w:pPr>
              <w:keepNext/>
              <w:keepLines/>
              <w:spacing w:after="0"/>
              <w:rPr>
                <w:rFonts w:ascii="Arial" w:hAnsi="Arial"/>
                <w:sz w:val="18"/>
              </w:rPr>
            </w:pPr>
          </w:p>
        </w:tc>
      </w:tr>
      <w:tr w:rsidR="008F3B53" w:rsidRPr="00DE7B59" w14:paraId="3EECDB13" w14:textId="77777777" w:rsidTr="00B734C2">
        <w:tc>
          <w:tcPr>
            <w:tcW w:w="3611" w:type="dxa"/>
            <w:tcBorders>
              <w:bottom w:val="nil"/>
            </w:tcBorders>
          </w:tcPr>
          <w:p w14:paraId="1E123166"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mappingPattern-r17</w:t>
            </w:r>
          </w:p>
        </w:tc>
        <w:tc>
          <w:tcPr>
            <w:tcW w:w="2337" w:type="dxa"/>
          </w:tcPr>
          <w:p w14:paraId="3AFDCF60" w14:textId="77777777" w:rsidR="008F3B53" w:rsidRPr="00DE7B59" w:rsidRDefault="008F3B53" w:rsidP="00B734C2">
            <w:pPr>
              <w:pStyle w:val="TAL"/>
              <w:rPr>
                <w:rFonts w:cs="Arial"/>
                <w:szCs w:val="18"/>
              </w:rPr>
            </w:pPr>
            <w:r w:rsidRPr="00DE7B59">
              <w:t>cyclicMapping</w:t>
            </w:r>
          </w:p>
        </w:tc>
        <w:tc>
          <w:tcPr>
            <w:tcW w:w="1193" w:type="dxa"/>
          </w:tcPr>
          <w:p w14:paraId="36096DFE" w14:textId="77777777" w:rsidR="008F3B53" w:rsidRPr="00DE7B59" w:rsidRDefault="008F3B53" w:rsidP="00B734C2">
            <w:pPr>
              <w:pStyle w:val="TAL"/>
            </w:pPr>
          </w:p>
        </w:tc>
        <w:tc>
          <w:tcPr>
            <w:tcW w:w="2606" w:type="dxa"/>
          </w:tcPr>
          <w:p w14:paraId="22CD7421" w14:textId="760B2370" w:rsidR="008F3B53" w:rsidRPr="00DE7B59" w:rsidRDefault="008F3B53" w:rsidP="00B734C2">
            <w:pPr>
              <w:pStyle w:val="TAL"/>
              <w:rPr>
                <w:lang w:eastAsia="zh-CN"/>
              </w:rPr>
            </w:pPr>
            <w:r w:rsidRPr="00DE7B59">
              <w:rPr>
                <w:lang w:eastAsia="zh-CN"/>
              </w:rPr>
              <w:t>pc_mtrpPuschCyclicMapping_r17</w:t>
            </w:r>
          </w:p>
        </w:tc>
      </w:tr>
      <w:tr w:rsidR="008F3B53" w:rsidRPr="00DE7B59" w14:paraId="1E4A270F" w14:textId="77777777" w:rsidTr="00B734C2">
        <w:tc>
          <w:tcPr>
            <w:tcW w:w="3611" w:type="dxa"/>
            <w:tcBorders>
              <w:top w:val="nil"/>
            </w:tcBorders>
          </w:tcPr>
          <w:p w14:paraId="1F9D2D83" w14:textId="77777777" w:rsidR="008F3B53" w:rsidRPr="00DE7B59" w:rsidRDefault="008F3B53" w:rsidP="00B734C2">
            <w:pPr>
              <w:pStyle w:val="TAL"/>
              <w:rPr>
                <w:rFonts w:cs="Arial"/>
                <w:szCs w:val="18"/>
                <w:lang w:eastAsia="zh-CN"/>
              </w:rPr>
            </w:pPr>
          </w:p>
        </w:tc>
        <w:tc>
          <w:tcPr>
            <w:tcW w:w="2337" w:type="dxa"/>
          </w:tcPr>
          <w:p w14:paraId="6BE7CA9C" w14:textId="77777777" w:rsidR="008F3B53" w:rsidRPr="00DE7B59" w:rsidRDefault="008F3B53" w:rsidP="00B734C2">
            <w:pPr>
              <w:pStyle w:val="TAL"/>
              <w:rPr>
                <w:lang w:eastAsia="zh-CN"/>
              </w:rPr>
            </w:pPr>
            <w:r w:rsidRPr="00DE7B59">
              <w:rPr>
                <w:lang w:eastAsia="zh-CN"/>
              </w:rPr>
              <w:t>sequentialMapping</w:t>
            </w:r>
          </w:p>
        </w:tc>
        <w:tc>
          <w:tcPr>
            <w:tcW w:w="1193" w:type="dxa"/>
          </w:tcPr>
          <w:p w14:paraId="3654C293" w14:textId="77777777" w:rsidR="008F3B53" w:rsidRPr="00DE7B59" w:rsidRDefault="008F3B53" w:rsidP="00B734C2">
            <w:pPr>
              <w:pStyle w:val="TAL"/>
            </w:pPr>
          </w:p>
        </w:tc>
        <w:tc>
          <w:tcPr>
            <w:tcW w:w="2606" w:type="dxa"/>
          </w:tcPr>
          <w:p w14:paraId="6CB95DA3" w14:textId="77777777" w:rsidR="008F3B53" w:rsidRPr="00DE7B59" w:rsidRDefault="008F3B53" w:rsidP="00B734C2">
            <w:pPr>
              <w:pStyle w:val="TAL"/>
            </w:pPr>
          </w:p>
        </w:tc>
      </w:tr>
      <w:tr w:rsidR="008F3B53" w:rsidRPr="00DE7B59" w14:paraId="231F04FC" w14:textId="77777777" w:rsidTr="00B734C2">
        <w:tc>
          <w:tcPr>
            <w:tcW w:w="3611" w:type="dxa"/>
          </w:tcPr>
          <w:p w14:paraId="1DC93335"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secondTPCFieldDCI-0-1-r17</w:t>
            </w:r>
          </w:p>
        </w:tc>
        <w:tc>
          <w:tcPr>
            <w:tcW w:w="2337" w:type="dxa"/>
          </w:tcPr>
          <w:p w14:paraId="4ABE3A0A" w14:textId="77777777" w:rsidR="008F3B53" w:rsidRPr="00DE7B59" w:rsidRDefault="008F3B53" w:rsidP="00B734C2">
            <w:pPr>
              <w:pStyle w:val="TAL"/>
              <w:rPr>
                <w:rFonts w:cs="Arial"/>
                <w:szCs w:val="18"/>
              </w:rPr>
            </w:pPr>
            <w:r w:rsidRPr="00DE7B59">
              <w:rPr>
                <w:rFonts w:cs="Arial"/>
                <w:szCs w:val="18"/>
              </w:rPr>
              <w:t>Not present</w:t>
            </w:r>
          </w:p>
        </w:tc>
        <w:tc>
          <w:tcPr>
            <w:tcW w:w="1193" w:type="dxa"/>
          </w:tcPr>
          <w:p w14:paraId="7EC57DE7" w14:textId="77777777" w:rsidR="008F3B53" w:rsidRPr="00DE7B59" w:rsidRDefault="008F3B53" w:rsidP="00B734C2">
            <w:pPr>
              <w:pStyle w:val="TAL"/>
            </w:pPr>
          </w:p>
        </w:tc>
        <w:tc>
          <w:tcPr>
            <w:tcW w:w="2606" w:type="dxa"/>
          </w:tcPr>
          <w:p w14:paraId="797BF2D0" w14:textId="77777777" w:rsidR="008F3B53" w:rsidRPr="00DE7B59" w:rsidRDefault="008F3B53" w:rsidP="00B734C2">
            <w:pPr>
              <w:pStyle w:val="TAL"/>
            </w:pPr>
          </w:p>
        </w:tc>
      </w:tr>
      <w:tr w:rsidR="008F3B53" w:rsidRPr="00DE7B59" w14:paraId="4E0D0B83" w14:textId="77777777" w:rsidTr="00B734C2">
        <w:tc>
          <w:tcPr>
            <w:tcW w:w="3611" w:type="dxa"/>
          </w:tcPr>
          <w:p w14:paraId="780EEEEA"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secondTPCFieldDCI-0-2-r17</w:t>
            </w:r>
          </w:p>
        </w:tc>
        <w:tc>
          <w:tcPr>
            <w:tcW w:w="2337" w:type="dxa"/>
          </w:tcPr>
          <w:p w14:paraId="6FF09020" w14:textId="77777777" w:rsidR="008F3B53" w:rsidRPr="00DE7B59" w:rsidRDefault="008F3B53" w:rsidP="00B734C2">
            <w:pPr>
              <w:pStyle w:val="TAL"/>
              <w:rPr>
                <w:rFonts w:cs="Arial"/>
                <w:szCs w:val="18"/>
              </w:rPr>
            </w:pPr>
            <w:r w:rsidRPr="00DE7B59">
              <w:rPr>
                <w:rFonts w:cs="Arial"/>
                <w:szCs w:val="18"/>
              </w:rPr>
              <w:t>Not present</w:t>
            </w:r>
          </w:p>
        </w:tc>
        <w:tc>
          <w:tcPr>
            <w:tcW w:w="1193" w:type="dxa"/>
          </w:tcPr>
          <w:p w14:paraId="7AD6050C" w14:textId="77777777" w:rsidR="008F3B53" w:rsidRPr="00DE7B59" w:rsidRDefault="008F3B53" w:rsidP="00B734C2">
            <w:pPr>
              <w:pStyle w:val="TAL"/>
            </w:pPr>
          </w:p>
        </w:tc>
        <w:tc>
          <w:tcPr>
            <w:tcW w:w="2606" w:type="dxa"/>
          </w:tcPr>
          <w:p w14:paraId="7F8C8D13" w14:textId="77777777" w:rsidR="008F3B53" w:rsidRPr="00DE7B59" w:rsidRDefault="008F3B53" w:rsidP="00B734C2">
            <w:pPr>
              <w:pStyle w:val="TAL"/>
            </w:pPr>
          </w:p>
        </w:tc>
      </w:tr>
      <w:tr w:rsidR="008F3B53" w:rsidRPr="00DE7B59" w14:paraId="0595639B" w14:textId="77777777" w:rsidTr="00B734C2">
        <w:tc>
          <w:tcPr>
            <w:tcW w:w="3611" w:type="dxa"/>
          </w:tcPr>
          <w:p w14:paraId="657F72EF"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sequenceOffsetForRV-r17</w:t>
            </w:r>
          </w:p>
        </w:tc>
        <w:tc>
          <w:tcPr>
            <w:tcW w:w="2337" w:type="dxa"/>
          </w:tcPr>
          <w:p w14:paraId="65692C90" w14:textId="77777777" w:rsidR="008F3B53" w:rsidRPr="00DE7B59" w:rsidRDefault="008F3B53" w:rsidP="00B734C2">
            <w:pPr>
              <w:pStyle w:val="TAL"/>
              <w:rPr>
                <w:rFonts w:cs="Arial"/>
                <w:szCs w:val="18"/>
                <w:lang w:eastAsia="zh-CN"/>
              </w:rPr>
            </w:pPr>
            <w:r w:rsidRPr="00DE7B59">
              <w:rPr>
                <w:rFonts w:cs="Arial"/>
                <w:szCs w:val="18"/>
                <w:lang w:eastAsia="zh-CN"/>
              </w:rPr>
              <w:t>1</w:t>
            </w:r>
          </w:p>
        </w:tc>
        <w:tc>
          <w:tcPr>
            <w:tcW w:w="1193" w:type="dxa"/>
          </w:tcPr>
          <w:p w14:paraId="0EDF862E" w14:textId="77777777" w:rsidR="008F3B53" w:rsidRPr="00DE7B59" w:rsidRDefault="008F3B53" w:rsidP="00B734C2">
            <w:pPr>
              <w:pStyle w:val="TAL"/>
            </w:pPr>
          </w:p>
        </w:tc>
        <w:tc>
          <w:tcPr>
            <w:tcW w:w="2606" w:type="dxa"/>
          </w:tcPr>
          <w:p w14:paraId="302B3B79" w14:textId="77777777" w:rsidR="008F3B53" w:rsidRPr="00DE7B59" w:rsidRDefault="008F3B53" w:rsidP="00B734C2">
            <w:pPr>
              <w:pStyle w:val="TAL"/>
            </w:pPr>
          </w:p>
        </w:tc>
      </w:tr>
      <w:tr w:rsidR="008F3B53" w:rsidRPr="00DE7B59" w14:paraId="0BE9246C" w14:textId="77777777" w:rsidTr="00B734C2">
        <w:tc>
          <w:tcPr>
            <w:tcW w:w="3611" w:type="dxa"/>
            <w:tcBorders>
              <w:bottom w:val="single" w:sz="4" w:space="0" w:color="auto"/>
            </w:tcBorders>
          </w:tcPr>
          <w:p w14:paraId="02642758"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337" w:type="dxa"/>
          </w:tcPr>
          <w:p w14:paraId="57460B99" w14:textId="77777777" w:rsidR="008F3B53" w:rsidRPr="00DE7B59" w:rsidRDefault="008F3B53" w:rsidP="00B734C2">
            <w:pPr>
              <w:keepNext/>
              <w:keepLines/>
              <w:spacing w:after="0"/>
              <w:rPr>
                <w:rFonts w:ascii="Arial" w:hAnsi="Arial"/>
                <w:sz w:val="18"/>
              </w:rPr>
            </w:pPr>
          </w:p>
        </w:tc>
        <w:tc>
          <w:tcPr>
            <w:tcW w:w="1193" w:type="dxa"/>
          </w:tcPr>
          <w:p w14:paraId="3537C201" w14:textId="77777777" w:rsidR="008F3B53" w:rsidRPr="00DE7B59" w:rsidRDefault="008F3B53" w:rsidP="00B734C2">
            <w:pPr>
              <w:keepNext/>
              <w:keepLines/>
              <w:spacing w:after="0"/>
              <w:rPr>
                <w:rFonts w:ascii="Arial" w:hAnsi="Arial"/>
                <w:sz w:val="18"/>
              </w:rPr>
            </w:pPr>
          </w:p>
        </w:tc>
        <w:tc>
          <w:tcPr>
            <w:tcW w:w="2606" w:type="dxa"/>
          </w:tcPr>
          <w:p w14:paraId="371A6D8A" w14:textId="77777777" w:rsidR="008F3B53" w:rsidRPr="00DE7B59" w:rsidRDefault="008F3B53" w:rsidP="00B734C2">
            <w:pPr>
              <w:keepNext/>
              <w:keepLines/>
              <w:spacing w:after="0"/>
              <w:rPr>
                <w:rFonts w:ascii="Arial" w:hAnsi="Arial"/>
                <w:sz w:val="18"/>
              </w:rPr>
            </w:pPr>
          </w:p>
        </w:tc>
      </w:tr>
    </w:tbl>
    <w:p w14:paraId="0A26FC2F" w14:textId="77777777" w:rsidR="008F3B53" w:rsidRPr="00DE7B59" w:rsidRDefault="008F3B53" w:rsidP="008F3B53">
      <w:pPr>
        <w:rPr>
          <w:sz w:val="22"/>
        </w:rPr>
      </w:pPr>
    </w:p>
    <w:p w14:paraId="727EC3DE" w14:textId="77777777" w:rsidR="008F3B53" w:rsidRPr="00DE7B59" w:rsidRDefault="008F3B53" w:rsidP="008F3B53">
      <w:pPr>
        <w:pStyle w:val="TH"/>
      </w:pPr>
      <w:r w:rsidRPr="00DE7B59">
        <w:t xml:space="preserve">Table 7.1.1.3.17.1.3.3-6: </w:t>
      </w:r>
      <w:r w:rsidRPr="00DE7B59">
        <w:rPr>
          <w:i/>
        </w:rPr>
        <w:t xml:space="preserve">DMRS-UplinkConfig </w:t>
      </w:r>
      <w:r w:rsidRPr="00DE7B59">
        <w:t>(Table 7.1.1.3.17.1.3.3-5)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F3B53" w:rsidRPr="00DE7B59" w14:paraId="4D1A3F6A" w14:textId="77777777" w:rsidTr="00B734C2">
        <w:tc>
          <w:tcPr>
            <w:tcW w:w="9747" w:type="dxa"/>
          </w:tcPr>
          <w:p w14:paraId="042CFE09" w14:textId="77777777" w:rsidR="008F3B53" w:rsidRPr="00DE7B59" w:rsidRDefault="008F3B53" w:rsidP="00B734C2">
            <w:pPr>
              <w:pStyle w:val="TAL"/>
            </w:pPr>
            <w:r w:rsidRPr="00DE7B59">
              <w:t>Derivation Path: TS 38.</w:t>
            </w:r>
            <w:r w:rsidRPr="00DE7B59">
              <w:rPr>
                <w:bCs/>
              </w:rPr>
              <w:t>508-1 [4],</w:t>
            </w:r>
            <w:r w:rsidRPr="00DE7B59">
              <w:t xml:space="preserve"> Table 4.6.3-51</w:t>
            </w:r>
          </w:p>
        </w:tc>
      </w:tr>
    </w:tbl>
    <w:p w14:paraId="02FF9C6E" w14:textId="77777777" w:rsidR="008F3B53" w:rsidRPr="00DE7B59" w:rsidRDefault="008F3B53" w:rsidP="008F3B53">
      <w:pPr>
        <w:rPr>
          <w:sz w:val="22"/>
        </w:rPr>
      </w:pPr>
    </w:p>
    <w:p w14:paraId="2320D00D" w14:textId="77777777" w:rsidR="008F3B53" w:rsidRPr="00DE7B59" w:rsidRDefault="008F3B53" w:rsidP="008F3B53">
      <w:pPr>
        <w:pStyle w:val="TH"/>
      </w:pPr>
      <w:r w:rsidRPr="00DE7B59">
        <w:t xml:space="preserve">Table 7.1.1.3.17.1.3.3-7: </w:t>
      </w:r>
      <w:r w:rsidRPr="00DE7B59">
        <w:rPr>
          <w:i/>
        </w:rPr>
        <w:t xml:space="preserve">PUSCH-PowerControl </w:t>
      </w:r>
      <w:r w:rsidRPr="00DE7B59">
        <w:t>(Table 7.1.1.3.17.1.3.3-5)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F3B53" w:rsidRPr="00DE7B59" w14:paraId="1B63BF70" w14:textId="77777777" w:rsidTr="00B734C2">
        <w:tc>
          <w:tcPr>
            <w:tcW w:w="9747" w:type="dxa"/>
            <w:gridSpan w:val="4"/>
            <w:tcBorders>
              <w:top w:val="single" w:sz="4" w:space="0" w:color="auto"/>
              <w:left w:val="single" w:sz="4" w:space="0" w:color="auto"/>
              <w:bottom w:val="single" w:sz="4" w:space="0" w:color="auto"/>
              <w:right w:val="single" w:sz="4" w:space="0" w:color="auto"/>
            </w:tcBorders>
            <w:hideMark/>
          </w:tcPr>
          <w:p w14:paraId="3CDA3D05" w14:textId="77777777" w:rsidR="008F3B53" w:rsidRPr="00DE7B59" w:rsidRDefault="008F3B53" w:rsidP="00B734C2">
            <w:pPr>
              <w:pStyle w:val="TAH"/>
              <w:jc w:val="left"/>
              <w:rPr>
                <w:b w:val="0"/>
              </w:rPr>
            </w:pPr>
            <w:r w:rsidRPr="00DE7B59">
              <w:rPr>
                <w:b w:val="0"/>
              </w:rPr>
              <w:t>Derivation Path: TS 38.508-1 [4], Table 4.6.3-120</w:t>
            </w:r>
          </w:p>
        </w:tc>
      </w:tr>
      <w:tr w:rsidR="008F3B53" w:rsidRPr="00DE7B59" w14:paraId="48B02D6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CB3DE43" w14:textId="77777777" w:rsidR="008F3B53" w:rsidRPr="00DE7B59" w:rsidRDefault="008F3B53" w:rsidP="00B734C2">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2A17A" w14:textId="77777777" w:rsidR="008F3B53" w:rsidRPr="00DE7B59" w:rsidRDefault="008F3B53" w:rsidP="00B734C2">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1D9D02A" w14:textId="77777777" w:rsidR="008F3B53" w:rsidRPr="00DE7B59" w:rsidRDefault="008F3B53" w:rsidP="00B734C2">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6C13A50F" w14:textId="77777777" w:rsidR="008F3B53" w:rsidRPr="00DE7B59" w:rsidRDefault="008F3B53" w:rsidP="00B734C2">
            <w:pPr>
              <w:pStyle w:val="TAH"/>
            </w:pPr>
            <w:r w:rsidRPr="00DE7B59">
              <w:t>Condition</w:t>
            </w:r>
          </w:p>
        </w:tc>
      </w:tr>
      <w:tr w:rsidR="008F3B53" w:rsidRPr="00DE7B59" w14:paraId="5B8866A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9CBADE7" w14:textId="77777777" w:rsidR="008F3B53" w:rsidRPr="00DE7B59" w:rsidRDefault="008F3B53" w:rsidP="00B734C2">
            <w:pPr>
              <w:pStyle w:val="TAL"/>
            </w:pPr>
            <w:r w:rsidRPr="00DE7B59">
              <w:t xml:space="preserve">PUSCH-PowerControl ::=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05DB41B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7742E2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F1B0B2C" w14:textId="77777777" w:rsidR="008F3B53" w:rsidRPr="00DE7B59" w:rsidRDefault="008F3B53" w:rsidP="00B734C2">
            <w:pPr>
              <w:pStyle w:val="TAL"/>
            </w:pPr>
          </w:p>
        </w:tc>
      </w:tr>
      <w:tr w:rsidR="008F3B53" w:rsidRPr="00DE7B59" w14:paraId="199DD11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AD631EA" w14:textId="77777777" w:rsidR="008F3B53" w:rsidRPr="00DE7B59" w:rsidRDefault="008F3B53" w:rsidP="00B734C2">
            <w:pPr>
              <w:pStyle w:val="TAL"/>
            </w:pPr>
            <w:r w:rsidRPr="00DE7B59">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645A86A"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595AAC2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8AE5C8" w14:textId="77777777" w:rsidR="008F3B53" w:rsidRPr="00DE7B59" w:rsidRDefault="008F3B53" w:rsidP="00B734C2">
            <w:pPr>
              <w:pStyle w:val="TAL"/>
            </w:pPr>
          </w:p>
        </w:tc>
      </w:tr>
      <w:tr w:rsidR="008F3B53" w:rsidRPr="00DE7B59" w14:paraId="69B291B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66A67D8" w14:textId="77777777" w:rsidR="008F3B53" w:rsidRPr="00DE7B59" w:rsidRDefault="008F3B53" w:rsidP="00B734C2">
            <w:pPr>
              <w:pStyle w:val="TAL"/>
            </w:pPr>
            <w:r w:rsidRPr="00DE7B59">
              <w:t xml:space="preserve">    P0-PUSCH-AlphaSet[1]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B1EAE2C"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0CAC9E"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847130C" w14:textId="77777777" w:rsidR="008F3B53" w:rsidRPr="00DE7B59" w:rsidRDefault="008F3B53" w:rsidP="00B734C2">
            <w:pPr>
              <w:pStyle w:val="TAL"/>
            </w:pPr>
          </w:p>
        </w:tc>
      </w:tr>
      <w:tr w:rsidR="008F3B53" w:rsidRPr="00DE7B59" w14:paraId="3E6E480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28C2772" w14:textId="77777777" w:rsidR="008F3B53" w:rsidRPr="00DE7B59" w:rsidRDefault="008F3B53"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55D1E25B"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6FE5A1C3"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77BAB7A" w14:textId="77777777" w:rsidR="008F3B53" w:rsidRPr="00DE7B59" w:rsidRDefault="008F3B53" w:rsidP="00B734C2">
            <w:pPr>
              <w:pStyle w:val="TAL"/>
            </w:pPr>
          </w:p>
        </w:tc>
      </w:tr>
      <w:tr w:rsidR="008F3B53" w:rsidRPr="00DE7B59" w14:paraId="58E66F5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7CF07AC" w14:textId="77777777" w:rsidR="008F3B53" w:rsidRPr="00DE7B59" w:rsidRDefault="008F3B53"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4C660901"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01745C0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7FC661E" w14:textId="77777777" w:rsidR="008F3B53" w:rsidRPr="00DE7B59" w:rsidRDefault="008F3B53" w:rsidP="00B734C2">
            <w:pPr>
              <w:pStyle w:val="TAL"/>
            </w:pPr>
          </w:p>
        </w:tc>
      </w:tr>
      <w:tr w:rsidR="008F3B53" w:rsidRPr="00DE7B59" w14:paraId="2BA2A3A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B4ACEED" w14:textId="77777777" w:rsidR="008F3B53" w:rsidRPr="00DE7B59" w:rsidRDefault="008F3B53"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1FF11DE9" w14:textId="77777777" w:rsidR="008F3B53" w:rsidRPr="00DE7B59" w:rsidRDefault="008F3B53"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001535E3"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8C0E875" w14:textId="77777777" w:rsidR="008F3B53" w:rsidRPr="00DE7B59" w:rsidRDefault="008F3B53" w:rsidP="00B734C2">
            <w:pPr>
              <w:pStyle w:val="TAL"/>
            </w:pPr>
          </w:p>
        </w:tc>
      </w:tr>
      <w:tr w:rsidR="008F3B53" w:rsidRPr="00DE7B59" w14:paraId="62A822F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96DFCC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B879C2A"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C7EB56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400ED9A" w14:textId="77777777" w:rsidR="008F3B53" w:rsidRPr="00DE7B59" w:rsidRDefault="008F3B53" w:rsidP="00B734C2">
            <w:pPr>
              <w:pStyle w:val="TAL"/>
            </w:pPr>
          </w:p>
        </w:tc>
      </w:tr>
      <w:tr w:rsidR="008F3B53" w:rsidRPr="00DE7B59" w14:paraId="1A56F54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751EE23" w14:textId="77777777" w:rsidR="008F3B53" w:rsidRPr="00DE7B59" w:rsidRDefault="008F3B53" w:rsidP="00B734C2">
            <w:pPr>
              <w:pStyle w:val="TAL"/>
            </w:pPr>
            <w:r w:rsidRPr="00DE7B59">
              <w:t xml:space="preserve">    P0-PUSCH-AlphaSet[2]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D29AC7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2C99BA8"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B655ABE" w14:textId="77777777" w:rsidR="008F3B53" w:rsidRPr="00DE7B59" w:rsidRDefault="008F3B53" w:rsidP="00B734C2">
            <w:pPr>
              <w:pStyle w:val="TAL"/>
            </w:pPr>
          </w:p>
        </w:tc>
      </w:tr>
      <w:tr w:rsidR="008F3B53" w:rsidRPr="00DE7B59" w14:paraId="3F9D651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50C7EDC" w14:textId="77777777" w:rsidR="008F3B53" w:rsidRPr="00DE7B59" w:rsidRDefault="008F3B53"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B6B7E23"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05D2D1B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3C53560" w14:textId="77777777" w:rsidR="008F3B53" w:rsidRPr="00DE7B59" w:rsidRDefault="008F3B53" w:rsidP="00B734C2">
            <w:pPr>
              <w:pStyle w:val="TAL"/>
            </w:pPr>
          </w:p>
        </w:tc>
      </w:tr>
      <w:tr w:rsidR="008F3B53" w:rsidRPr="00DE7B59" w14:paraId="4871BF3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43AF1B4" w14:textId="77777777" w:rsidR="008F3B53" w:rsidRPr="00DE7B59" w:rsidRDefault="008F3B53"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34574688" w14:textId="77777777" w:rsidR="008F3B53" w:rsidRPr="00DE7B59" w:rsidRDefault="008F3B53" w:rsidP="00B734C2">
            <w:pPr>
              <w:pStyle w:val="TAL"/>
            </w:pPr>
            <w:r w:rsidRPr="00DE7B59">
              <w:t>-20</w:t>
            </w:r>
          </w:p>
        </w:tc>
        <w:tc>
          <w:tcPr>
            <w:tcW w:w="1700" w:type="dxa"/>
            <w:tcBorders>
              <w:top w:val="single" w:sz="4" w:space="0" w:color="auto"/>
              <w:left w:val="single" w:sz="4" w:space="0" w:color="auto"/>
              <w:bottom w:val="single" w:sz="4" w:space="0" w:color="auto"/>
              <w:right w:val="single" w:sz="4" w:space="0" w:color="auto"/>
            </w:tcBorders>
          </w:tcPr>
          <w:p w14:paraId="1339957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327C9B4" w14:textId="77777777" w:rsidR="008F3B53" w:rsidRPr="00DE7B59" w:rsidRDefault="008F3B53" w:rsidP="00B734C2">
            <w:pPr>
              <w:pStyle w:val="TAL"/>
            </w:pPr>
          </w:p>
        </w:tc>
      </w:tr>
      <w:tr w:rsidR="008F3B53" w:rsidRPr="00DE7B59" w14:paraId="073B2CE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EC10C4D" w14:textId="77777777" w:rsidR="008F3B53" w:rsidRPr="00DE7B59" w:rsidRDefault="008F3B53"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5F01BAB7" w14:textId="77777777" w:rsidR="008F3B53" w:rsidRPr="00DE7B59" w:rsidRDefault="008F3B53"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6064E90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A4C96A0" w14:textId="77777777" w:rsidR="008F3B53" w:rsidRPr="00DE7B59" w:rsidRDefault="008F3B53" w:rsidP="00B734C2">
            <w:pPr>
              <w:pStyle w:val="TAL"/>
            </w:pPr>
          </w:p>
        </w:tc>
      </w:tr>
      <w:tr w:rsidR="008F3B53" w:rsidRPr="00DE7B59" w14:paraId="0E9EDBF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435626C"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F0D82EF"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464B90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71C2AB2" w14:textId="77777777" w:rsidR="008F3B53" w:rsidRPr="00DE7B59" w:rsidRDefault="008F3B53" w:rsidP="00B734C2">
            <w:pPr>
              <w:pStyle w:val="TAL"/>
            </w:pPr>
          </w:p>
        </w:tc>
      </w:tr>
      <w:tr w:rsidR="008F3B53" w:rsidRPr="00DE7B59" w14:paraId="7551EF4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F6A2CFB"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74CA29B"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206CCE1"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9EEB2E6" w14:textId="77777777" w:rsidR="008F3B53" w:rsidRPr="00DE7B59" w:rsidRDefault="008F3B53" w:rsidP="00B734C2">
            <w:pPr>
              <w:pStyle w:val="TAL"/>
            </w:pPr>
          </w:p>
        </w:tc>
      </w:tr>
      <w:tr w:rsidR="008F3B53" w:rsidRPr="00DE7B59" w14:paraId="61CF86A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3547850" w14:textId="77777777" w:rsidR="008F3B53" w:rsidRPr="00DE7B59" w:rsidRDefault="008F3B53" w:rsidP="00B734C2">
            <w:pPr>
              <w:pStyle w:val="TAL"/>
            </w:pPr>
            <w:r w:rsidRPr="00DE7B59">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3A987DE3"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07224BB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9BFE561" w14:textId="77777777" w:rsidR="008F3B53" w:rsidRPr="00DE7B59" w:rsidRDefault="008F3B53" w:rsidP="00B734C2">
            <w:pPr>
              <w:pStyle w:val="TAL"/>
            </w:pPr>
          </w:p>
        </w:tc>
      </w:tr>
      <w:tr w:rsidR="008F3B53" w:rsidRPr="00DE7B59" w14:paraId="51EAC70C"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16E0C16" w14:textId="77777777" w:rsidR="008F3B53" w:rsidRPr="00DE7B59" w:rsidRDefault="008F3B53" w:rsidP="00B734C2">
            <w:pPr>
              <w:pStyle w:val="TAL"/>
            </w:pPr>
            <w:r w:rsidRPr="00DE7B59">
              <w:t xml:space="preserve">    PUSCH-PathlossReferenceRS[1]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25D28A2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90AABD9"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96F67B8" w14:textId="77777777" w:rsidR="008F3B53" w:rsidRPr="00DE7B59" w:rsidRDefault="008F3B53" w:rsidP="00B734C2">
            <w:pPr>
              <w:pStyle w:val="TAL"/>
            </w:pPr>
          </w:p>
        </w:tc>
      </w:tr>
      <w:tr w:rsidR="008F3B53" w:rsidRPr="00DE7B59" w14:paraId="696E20C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6E302F5" w14:textId="77777777" w:rsidR="008F3B53" w:rsidRPr="00DE7B59" w:rsidRDefault="008F3B53"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3DF5448D"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05539D0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3BB09A6" w14:textId="77777777" w:rsidR="008F3B53" w:rsidRPr="00DE7B59" w:rsidRDefault="008F3B53" w:rsidP="00B734C2">
            <w:pPr>
              <w:pStyle w:val="TAL"/>
            </w:pPr>
          </w:p>
        </w:tc>
      </w:tr>
      <w:tr w:rsidR="008F3B53" w:rsidRPr="00DE7B59" w14:paraId="0B11AF4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0ECA60C" w14:textId="77777777" w:rsidR="008F3B53" w:rsidRPr="00DE7B59" w:rsidRDefault="008F3B53"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51AAEAD5"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4FFCA5E"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4033B96" w14:textId="77777777" w:rsidR="008F3B53" w:rsidRPr="00DE7B59" w:rsidRDefault="008F3B53" w:rsidP="00B734C2">
            <w:pPr>
              <w:pStyle w:val="TAL"/>
            </w:pPr>
          </w:p>
        </w:tc>
      </w:tr>
      <w:tr w:rsidR="008F3B53" w:rsidRPr="00DE7B59" w14:paraId="35F82BD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07D0836" w14:textId="77777777" w:rsidR="008F3B53" w:rsidRPr="00DE7B59" w:rsidRDefault="008F3B53"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7B0D0EB"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754B7DE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C2A8333" w14:textId="77777777" w:rsidR="008F3B53" w:rsidRPr="00DE7B59" w:rsidRDefault="008F3B53" w:rsidP="00B734C2">
            <w:pPr>
              <w:pStyle w:val="TAL"/>
            </w:pPr>
          </w:p>
        </w:tc>
      </w:tr>
      <w:tr w:rsidR="008F3B53" w:rsidRPr="00DE7B59" w14:paraId="4614045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CB6E21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F0CB0BF"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4E57D29"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2FF4557" w14:textId="77777777" w:rsidR="008F3B53" w:rsidRPr="00DE7B59" w:rsidRDefault="008F3B53" w:rsidP="00B734C2">
            <w:pPr>
              <w:pStyle w:val="TAL"/>
            </w:pPr>
          </w:p>
        </w:tc>
      </w:tr>
      <w:tr w:rsidR="008F3B53" w:rsidRPr="00DE7B59" w14:paraId="78253A1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8F6EFBF"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4583514"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6F8E6B4"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5B76832" w14:textId="77777777" w:rsidR="008F3B53" w:rsidRPr="00DE7B59" w:rsidRDefault="008F3B53" w:rsidP="00B734C2">
            <w:pPr>
              <w:pStyle w:val="TAL"/>
            </w:pPr>
          </w:p>
        </w:tc>
      </w:tr>
      <w:tr w:rsidR="008F3B53" w:rsidRPr="00DE7B59" w14:paraId="4E84E5C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31EB08" w14:textId="77777777" w:rsidR="008F3B53" w:rsidRPr="00DE7B59" w:rsidRDefault="008F3B53" w:rsidP="00B734C2">
            <w:pPr>
              <w:pStyle w:val="TAL"/>
            </w:pPr>
            <w:r w:rsidRPr="00DE7B59">
              <w:t xml:space="preserve">    PUSCH-PathlossReferenceRS[2]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1125CC2"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87D69ED"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E556EB5" w14:textId="77777777" w:rsidR="008F3B53" w:rsidRPr="00DE7B59" w:rsidRDefault="008F3B53" w:rsidP="00B734C2">
            <w:pPr>
              <w:pStyle w:val="TAL"/>
            </w:pPr>
          </w:p>
        </w:tc>
      </w:tr>
      <w:tr w:rsidR="008F3B53" w:rsidRPr="00DE7B59" w14:paraId="136007D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B6FDCD5" w14:textId="77777777" w:rsidR="008F3B53" w:rsidRPr="00DE7B59" w:rsidRDefault="008F3B53"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D77B38A"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242F9F0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1F3DC87" w14:textId="77777777" w:rsidR="008F3B53" w:rsidRPr="00DE7B59" w:rsidRDefault="008F3B53" w:rsidP="00B734C2">
            <w:pPr>
              <w:pStyle w:val="TAL"/>
            </w:pPr>
          </w:p>
        </w:tc>
      </w:tr>
      <w:tr w:rsidR="008F3B53" w:rsidRPr="00DE7B59" w14:paraId="16A50C8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61A03BE" w14:textId="77777777" w:rsidR="008F3B53" w:rsidRPr="00DE7B59" w:rsidRDefault="008F3B53"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0E9027"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CBCF2D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7BE3286" w14:textId="77777777" w:rsidR="008F3B53" w:rsidRPr="00DE7B59" w:rsidRDefault="008F3B53" w:rsidP="00B734C2">
            <w:pPr>
              <w:pStyle w:val="TAL"/>
            </w:pPr>
          </w:p>
        </w:tc>
      </w:tr>
      <w:tr w:rsidR="008F3B53" w:rsidRPr="00DE7B59" w14:paraId="41B1831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4DE8CAE" w14:textId="77777777" w:rsidR="008F3B53" w:rsidRPr="00DE7B59" w:rsidRDefault="008F3B53"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8C7CFCA"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247B7DC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0943B3E" w14:textId="77777777" w:rsidR="008F3B53" w:rsidRPr="00DE7B59" w:rsidRDefault="008F3B53" w:rsidP="00B734C2">
            <w:pPr>
              <w:pStyle w:val="TAL"/>
            </w:pPr>
          </w:p>
        </w:tc>
      </w:tr>
      <w:tr w:rsidR="008F3B53" w:rsidRPr="00DE7B59" w14:paraId="7E80F76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1FF6485"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DC0279E"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5FBCC86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861798D" w14:textId="77777777" w:rsidR="008F3B53" w:rsidRPr="00DE7B59" w:rsidRDefault="008F3B53" w:rsidP="00B734C2">
            <w:pPr>
              <w:pStyle w:val="TAL"/>
            </w:pPr>
          </w:p>
        </w:tc>
      </w:tr>
      <w:tr w:rsidR="008F3B53" w:rsidRPr="00DE7B59" w14:paraId="1D11506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4A01AD0"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D3162B8"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AA51FC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BC12E12" w14:textId="77777777" w:rsidR="008F3B53" w:rsidRPr="00DE7B59" w:rsidRDefault="008F3B53" w:rsidP="00B734C2">
            <w:pPr>
              <w:pStyle w:val="TAL"/>
            </w:pPr>
          </w:p>
        </w:tc>
      </w:tr>
      <w:tr w:rsidR="008F3B53" w:rsidRPr="00DE7B59" w14:paraId="14B6845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C45DCB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F31A19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E10E56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93DD8E4" w14:textId="77777777" w:rsidR="008F3B53" w:rsidRPr="00DE7B59" w:rsidRDefault="008F3B53" w:rsidP="00B734C2">
            <w:pPr>
              <w:pStyle w:val="TAL"/>
            </w:pPr>
          </w:p>
        </w:tc>
      </w:tr>
      <w:tr w:rsidR="008F3B53" w:rsidRPr="00DE7B59" w14:paraId="0DD39BC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8FEB09A" w14:textId="77777777" w:rsidR="008F3B53" w:rsidRPr="00DE7B59" w:rsidRDefault="008F3B53" w:rsidP="00B734C2">
            <w:pPr>
              <w:pStyle w:val="TAL"/>
            </w:pPr>
            <w:r w:rsidRPr="00DE7B59">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1DC9DEFC"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647C379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C6EB2F2" w14:textId="77777777" w:rsidR="008F3B53" w:rsidRPr="00DE7B59" w:rsidRDefault="008F3B53" w:rsidP="00B734C2">
            <w:pPr>
              <w:pStyle w:val="TAL"/>
            </w:pPr>
          </w:p>
        </w:tc>
      </w:tr>
      <w:tr w:rsidR="008F3B53" w:rsidRPr="00DE7B59" w14:paraId="74D3147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A0BB4B4" w14:textId="77777777" w:rsidR="008F3B53" w:rsidRPr="00DE7B59" w:rsidRDefault="008F3B53" w:rsidP="00B734C2">
            <w:pPr>
              <w:pStyle w:val="TAL"/>
            </w:pPr>
            <w:r w:rsidRPr="00DE7B59">
              <w:t xml:space="preserve">    SRI-PUSCH-PowerControl[1]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E20129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F760359"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D6B34BD" w14:textId="77777777" w:rsidR="008F3B53" w:rsidRPr="00DE7B59" w:rsidRDefault="008F3B53" w:rsidP="00B734C2">
            <w:pPr>
              <w:pStyle w:val="TAL"/>
            </w:pPr>
          </w:p>
        </w:tc>
      </w:tr>
      <w:tr w:rsidR="008F3B53" w:rsidRPr="00DE7B59" w14:paraId="3C5865C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0C52951" w14:textId="77777777" w:rsidR="008F3B53" w:rsidRPr="00DE7B59" w:rsidRDefault="008F3B53"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06CEEDA8"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4B8008B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9DB47A6" w14:textId="77777777" w:rsidR="008F3B53" w:rsidRPr="00DE7B59" w:rsidRDefault="008F3B53" w:rsidP="00B734C2">
            <w:pPr>
              <w:pStyle w:val="TAL"/>
            </w:pPr>
          </w:p>
        </w:tc>
      </w:tr>
      <w:tr w:rsidR="008F3B53" w:rsidRPr="00DE7B59" w14:paraId="21DCE2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644444D" w14:textId="77777777" w:rsidR="008F3B53" w:rsidRPr="00DE7B59" w:rsidRDefault="008F3B53"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3FD17BD"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F84785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80A654B" w14:textId="77777777" w:rsidR="008F3B53" w:rsidRPr="00DE7B59" w:rsidRDefault="008F3B53" w:rsidP="00B734C2">
            <w:pPr>
              <w:pStyle w:val="TAL"/>
            </w:pPr>
          </w:p>
        </w:tc>
      </w:tr>
      <w:tr w:rsidR="008F3B53" w:rsidRPr="00DE7B59" w14:paraId="7B41588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1E89824" w14:textId="77777777" w:rsidR="008F3B53" w:rsidRPr="00DE7B59" w:rsidRDefault="008F3B53"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43217DA9"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76DE9B6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4FCA48B" w14:textId="77777777" w:rsidR="008F3B53" w:rsidRPr="00DE7B59" w:rsidRDefault="008F3B53" w:rsidP="00B734C2">
            <w:pPr>
              <w:pStyle w:val="TAL"/>
            </w:pPr>
          </w:p>
        </w:tc>
      </w:tr>
      <w:tr w:rsidR="008F3B53" w:rsidRPr="00DE7B59" w14:paraId="0ECD431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4ED88A3" w14:textId="77777777" w:rsidR="008F3B53" w:rsidRPr="00DE7B59" w:rsidRDefault="008F3B53"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79F902E" w14:textId="77777777" w:rsidR="008F3B53" w:rsidRPr="00DE7B59" w:rsidRDefault="008F3B53" w:rsidP="00B734C2">
            <w:pPr>
              <w:pStyle w:val="TAL"/>
            </w:pPr>
            <w:r w:rsidRPr="00DE7B59">
              <w:t>i0</w:t>
            </w:r>
          </w:p>
        </w:tc>
        <w:tc>
          <w:tcPr>
            <w:tcW w:w="1700" w:type="dxa"/>
            <w:tcBorders>
              <w:top w:val="single" w:sz="4" w:space="0" w:color="auto"/>
              <w:left w:val="single" w:sz="4" w:space="0" w:color="auto"/>
              <w:bottom w:val="single" w:sz="4" w:space="0" w:color="auto"/>
              <w:right w:val="single" w:sz="4" w:space="0" w:color="auto"/>
            </w:tcBorders>
          </w:tcPr>
          <w:p w14:paraId="3F6B330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E91EA11" w14:textId="77777777" w:rsidR="008F3B53" w:rsidRPr="00DE7B59" w:rsidRDefault="008F3B53" w:rsidP="00B734C2">
            <w:pPr>
              <w:pStyle w:val="TAL"/>
            </w:pPr>
          </w:p>
        </w:tc>
      </w:tr>
      <w:tr w:rsidR="008F3B53" w:rsidRPr="00DE7B59" w14:paraId="33B437B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39312E1"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C483FEA"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AC8EFB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9A1151F" w14:textId="77777777" w:rsidR="008F3B53" w:rsidRPr="00DE7B59" w:rsidRDefault="008F3B53" w:rsidP="00B734C2">
            <w:pPr>
              <w:pStyle w:val="TAL"/>
            </w:pPr>
          </w:p>
        </w:tc>
      </w:tr>
      <w:tr w:rsidR="008F3B53" w:rsidRPr="00DE7B59" w14:paraId="1172C75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3C9CE88" w14:textId="77777777" w:rsidR="008F3B53" w:rsidRPr="00DE7B59" w:rsidRDefault="008F3B53" w:rsidP="00B734C2">
            <w:pPr>
              <w:pStyle w:val="TAL"/>
            </w:pPr>
            <w:r w:rsidRPr="00DE7B59">
              <w:t xml:space="preserve">    SRI-PUSCH-PowerControl[2]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1004FE97"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A7AFC3"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7E0E9B8F" w14:textId="77777777" w:rsidR="008F3B53" w:rsidRPr="00DE7B59" w:rsidRDefault="008F3B53" w:rsidP="00B734C2">
            <w:pPr>
              <w:pStyle w:val="TAL"/>
            </w:pPr>
          </w:p>
        </w:tc>
      </w:tr>
      <w:tr w:rsidR="008F3B53" w:rsidRPr="00DE7B59" w14:paraId="1880EC8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B564153" w14:textId="77777777" w:rsidR="008F3B53" w:rsidRPr="00DE7B59" w:rsidRDefault="008F3B53"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3714FC7F"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3B276AFB"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23FE6AA" w14:textId="77777777" w:rsidR="008F3B53" w:rsidRPr="00DE7B59" w:rsidRDefault="008F3B53" w:rsidP="00B734C2">
            <w:pPr>
              <w:pStyle w:val="TAL"/>
            </w:pPr>
          </w:p>
        </w:tc>
      </w:tr>
      <w:tr w:rsidR="008F3B53" w:rsidRPr="00DE7B59" w14:paraId="324D0B4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4FF2973" w14:textId="77777777" w:rsidR="008F3B53" w:rsidRPr="00DE7B59" w:rsidRDefault="008F3B53"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BE5E6E8"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6DD8531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EF82FC3" w14:textId="77777777" w:rsidR="008F3B53" w:rsidRPr="00DE7B59" w:rsidRDefault="008F3B53" w:rsidP="00B734C2">
            <w:pPr>
              <w:pStyle w:val="TAL"/>
            </w:pPr>
          </w:p>
        </w:tc>
      </w:tr>
      <w:tr w:rsidR="008F3B53" w:rsidRPr="00DE7B59" w14:paraId="541BA00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0B78368" w14:textId="77777777" w:rsidR="008F3B53" w:rsidRPr="00DE7B59" w:rsidRDefault="008F3B53"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2B38FEFB"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449AA0A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B10F1DD" w14:textId="77777777" w:rsidR="008F3B53" w:rsidRPr="00DE7B59" w:rsidRDefault="008F3B53" w:rsidP="00B734C2">
            <w:pPr>
              <w:pStyle w:val="TAL"/>
            </w:pPr>
          </w:p>
        </w:tc>
      </w:tr>
      <w:tr w:rsidR="008F3B53" w:rsidRPr="00DE7B59" w14:paraId="210335C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2D6E005" w14:textId="77777777" w:rsidR="008F3B53" w:rsidRPr="00DE7B59" w:rsidRDefault="008F3B53"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485CF17D" w14:textId="245B7EB1" w:rsidR="008F3B53" w:rsidRPr="00DE7B59" w:rsidRDefault="00320B84" w:rsidP="00B734C2">
            <w:pPr>
              <w:pStyle w:val="TAL"/>
            </w:pPr>
            <w:r w:rsidRPr="00DE7B59">
              <w:t>i</w:t>
            </w:r>
            <w:r w:rsidR="008F3B53" w:rsidRPr="00DE7B59">
              <w:t>1</w:t>
            </w:r>
          </w:p>
        </w:tc>
        <w:tc>
          <w:tcPr>
            <w:tcW w:w="1700" w:type="dxa"/>
            <w:tcBorders>
              <w:top w:val="single" w:sz="4" w:space="0" w:color="auto"/>
              <w:left w:val="single" w:sz="4" w:space="0" w:color="auto"/>
              <w:bottom w:val="single" w:sz="4" w:space="0" w:color="auto"/>
              <w:right w:val="single" w:sz="4" w:space="0" w:color="auto"/>
            </w:tcBorders>
          </w:tcPr>
          <w:p w14:paraId="30A921C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38283B2" w14:textId="77777777" w:rsidR="008F3B53" w:rsidRPr="00DE7B59" w:rsidRDefault="008F3B53" w:rsidP="00B734C2">
            <w:pPr>
              <w:pStyle w:val="TAL"/>
            </w:pPr>
          </w:p>
        </w:tc>
      </w:tr>
      <w:tr w:rsidR="008F3B53" w:rsidRPr="00DE7B59" w14:paraId="2703AF3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33305A3"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76BF8BC"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43218D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0EEDF92" w14:textId="77777777" w:rsidR="008F3B53" w:rsidRPr="00DE7B59" w:rsidRDefault="008F3B53" w:rsidP="00B734C2">
            <w:pPr>
              <w:pStyle w:val="TAL"/>
            </w:pPr>
          </w:p>
        </w:tc>
      </w:tr>
      <w:tr w:rsidR="008F3B53" w:rsidRPr="00DE7B59" w14:paraId="7CE6C0A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364CBC2"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CE9ACF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B9D514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D42F611" w14:textId="77777777" w:rsidR="008F3B53" w:rsidRPr="00DE7B59" w:rsidRDefault="008F3B53" w:rsidP="00B734C2">
            <w:pPr>
              <w:pStyle w:val="TAL"/>
            </w:pPr>
          </w:p>
        </w:tc>
      </w:tr>
      <w:tr w:rsidR="008F3B53" w:rsidRPr="00DE7B59" w14:paraId="7EFCEA1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B7944F2" w14:textId="77777777" w:rsidR="008F3B53" w:rsidRPr="00DE7B59" w:rsidRDefault="008F3B53" w:rsidP="00B734C2">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656CB0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AB6F66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8188041" w14:textId="77777777" w:rsidR="008F3B53" w:rsidRPr="00DE7B59" w:rsidRDefault="008F3B53" w:rsidP="00B734C2">
            <w:pPr>
              <w:pStyle w:val="TAL"/>
            </w:pPr>
          </w:p>
        </w:tc>
      </w:tr>
    </w:tbl>
    <w:p w14:paraId="47AE7D0E" w14:textId="77777777" w:rsidR="008F3B53" w:rsidRPr="00DE7B59" w:rsidRDefault="008F3B53" w:rsidP="008F3B53">
      <w:pPr>
        <w:rPr>
          <w:sz w:val="22"/>
        </w:rPr>
      </w:pPr>
    </w:p>
    <w:p w14:paraId="0C005B2E" w14:textId="77777777" w:rsidR="008F3B53" w:rsidRPr="00DE7B59" w:rsidRDefault="008F3B53" w:rsidP="008F3B53">
      <w:pPr>
        <w:pStyle w:val="TH"/>
      </w:pPr>
      <w:r w:rsidRPr="00DE7B59">
        <w:t xml:space="preserve">Table 7.1.1.3.17.1.3.3-8: </w:t>
      </w:r>
      <w:r w:rsidRPr="00DE7B59">
        <w:rPr>
          <w:i/>
        </w:rPr>
        <w:t xml:space="preserve">SRS-Config </w:t>
      </w:r>
      <w:r w:rsidRPr="00DE7B59">
        <w:t>(Table 7.1.1.3.17.1.3.3-4)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F3B53" w:rsidRPr="00DE7B59" w14:paraId="6E0D900C" w14:textId="77777777" w:rsidTr="00B734C2">
        <w:tc>
          <w:tcPr>
            <w:tcW w:w="9750" w:type="dxa"/>
            <w:gridSpan w:val="4"/>
            <w:tcBorders>
              <w:top w:val="single" w:sz="4" w:space="0" w:color="auto"/>
              <w:left w:val="single" w:sz="4" w:space="0" w:color="auto"/>
              <w:bottom w:val="single" w:sz="4" w:space="0" w:color="auto"/>
              <w:right w:val="single" w:sz="4" w:space="0" w:color="auto"/>
            </w:tcBorders>
            <w:hideMark/>
          </w:tcPr>
          <w:p w14:paraId="04B6A611"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4.6.3-182</w:t>
            </w:r>
          </w:p>
        </w:tc>
      </w:tr>
      <w:tr w:rsidR="008F3B53" w:rsidRPr="00DE7B59" w14:paraId="75D779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5C0D34"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7B734CA5"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11503E18"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4E6AE4C7"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6A6AA5A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671504" w14:textId="77777777" w:rsidR="008F3B53" w:rsidRPr="00DE7B59" w:rsidRDefault="008F3B53" w:rsidP="00B734C2">
            <w:pPr>
              <w:keepNext/>
              <w:keepLines/>
              <w:spacing w:after="0"/>
              <w:rPr>
                <w:rFonts w:ascii="Arial" w:hAnsi="Arial"/>
                <w:sz w:val="18"/>
              </w:rPr>
            </w:pPr>
            <w:r w:rsidRPr="00DE7B59">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1B9E18F1"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B2F8AE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F07FFC" w14:textId="77777777" w:rsidR="008F3B53" w:rsidRPr="00DE7B59" w:rsidRDefault="008F3B53" w:rsidP="00B734C2">
            <w:pPr>
              <w:keepNext/>
              <w:keepLines/>
              <w:spacing w:after="0"/>
              <w:rPr>
                <w:rFonts w:ascii="Arial" w:hAnsi="Arial"/>
                <w:sz w:val="18"/>
              </w:rPr>
            </w:pPr>
          </w:p>
        </w:tc>
      </w:tr>
      <w:tr w:rsidR="008F3B53" w:rsidRPr="00DE7B59" w14:paraId="3727773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86135C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645A06A3"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CBD7D2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76DDCB" w14:textId="77777777" w:rsidR="008F3B53" w:rsidRPr="00DE7B59" w:rsidRDefault="008F3B53" w:rsidP="00B734C2">
            <w:pPr>
              <w:keepNext/>
              <w:keepLines/>
              <w:spacing w:after="0"/>
              <w:rPr>
                <w:rFonts w:ascii="Arial" w:hAnsi="Arial"/>
                <w:sz w:val="18"/>
              </w:rPr>
            </w:pPr>
          </w:p>
        </w:tc>
      </w:tr>
      <w:tr w:rsidR="008F3B53" w:rsidRPr="00DE7B59" w14:paraId="3F0EBB8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0150A8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424130C3" w14:textId="77777777" w:rsidR="008F3B53" w:rsidRPr="00DE7B59" w:rsidRDefault="008F3B53"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59F8754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B7A3AC" w14:textId="77777777" w:rsidR="008F3B53" w:rsidRPr="00DE7B59" w:rsidRDefault="008F3B53" w:rsidP="00B734C2">
            <w:pPr>
              <w:keepNext/>
              <w:keepLines/>
              <w:spacing w:after="0"/>
              <w:rPr>
                <w:rFonts w:ascii="Arial" w:hAnsi="Arial"/>
                <w:sz w:val="18"/>
              </w:rPr>
            </w:pPr>
          </w:p>
        </w:tc>
      </w:tr>
      <w:tr w:rsidR="008F3B53" w:rsidRPr="00DE7B59" w14:paraId="25714A8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33CECC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43556E9B"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3F810CFF"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4DC6090" w14:textId="77777777" w:rsidR="008F3B53" w:rsidRPr="00DE7B59" w:rsidRDefault="008F3B53" w:rsidP="00B734C2">
            <w:pPr>
              <w:keepNext/>
              <w:keepLines/>
              <w:spacing w:after="0"/>
              <w:rPr>
                <w:rFonts w:ascii="Arial" w:hAnsi="Arial"/>
                <w:sz w:val="18"/>
              </w:rPr>
            </w:pPr>
          </w:p>
        </w:tc>
      </w:tr>
      <w:tr w:rsidR="008F3B53" w:rsidRPr="00DE7B59" w14:paraId="2EFB679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646060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4762D9BE"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830A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7E6BD4" w14:textId="77777777" w:rsidR="008F3B53" w:rsidRPr="00DE7B59" w:rsidRDefault="008F3B53" w:rsidP="00B734C2">
            <w:pPr>
              <w:keepNext/>
              <w:keepLines/>
              <w:spacing w:after="0"/>
              <w:rPr>
                <w:rFonts w:ascii="Arial" w:hAnsi="Arial"/>
                <w:sz w:val="18"/>
              </w:rPr>
            </w:pPr>
          </w:p>
        </w:tc>
      </w:tr>
      <w:tr w:rsidR="008F3B53" w:rsidRPr="00DE7B59" w14:paraId="33D2AD8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DC252A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22E9334C" w14:textId="77777777" w:rsidR="008F3B53" w:rsidRPr="00DE7B59" w:rsidRDefault="008F3B53"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61BCA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8F4EE7" w14:textId="77777777" w:rsidR="008F3B53" w:rsidRPr="00DE7B59" w:rsidRDefault="008F3B53" w:rsidP="00B734C2">
            <w:pPr>
              <w:keepNext/>
              <w:keepLines/>
              <w:spacing w:after="0"/>
              <w:rPr>
                <w:rFonts w:ascii="Arial" w:hAnsi="Arial"/>
                <w:sz w:val="18"/>
              </w:rPr>
            </w:pPr>
          </w:p>
        </w:tc>
      </w:tr>
      <w:tr w:rsidR="008F3B53" w:rsidRPr="00DE7B59" w14:paraId="26B687D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5854C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3BB87736"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EC21933"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74D9769" w14:textId="77777777" w:rsidR="008F3B53" w:rsidRPr="00DE7B59" w:rsidRDefault="008F3B53" w:rsidP="00B734C2">
            <w:pPr>
              <w:keepNext/>
              <w:keepLines/>
              <w:spacing w:after="0"/>
              <w:rPr>
                <w:rFonts w:ascii="Arial" w:hAnsi="Arial"/>
                <w:sz w:val="18"/>
              </w:rPr>
            </w:pPr>
          </w:p>
        </w:tc>
      </w:tr>
      <w:tr w:rsidR="008F3B53" w:rsidRPr="00DE7B59" w14:paraId="385954C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85FDC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665776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DA1DE5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DC87FA" w14:textId="77777777" w:rsidR="008F3B53" w:rsidRPr="00DE7B59" w:rsidRDefault="008F3B53" w:rsidP="00B734C2">
            <w:pPr>
              <w:keepNext/>
              <w:keepLines/>
              <w:spacing w:after="0"/>
              <w:rPr>
                <w:rFonts w:ascii="Arial" w:hAnsi="Arial"/>
                <w:sz w:val="18"/>
              </w:rPr>
            </w:pPr>
          </w:p>
        </w:tc>
      </w:tr>
      <w:tr w:rsidR="008F3B53" w:rsidRPr="00DE7B59" w14:paraId="5883E11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15BFF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B723BA0"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8663B4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BBCB9" w14:textId="77777777" w:rsidR="008F3B53" w:rsidRPr="00DE7B59" w:rsidRDefault="008F3B53" w:rsidP="00B734C2">
            <w:pPr>
              <w:keepNext/>
              <w:keepLines/>
              <w:spacing w:after="0"/>
              <w:rPr>
                <w:rFonts w:ascii="Arial" w:hAnsi="Arial"/>
                <w:sz w:val="18"/>
              </w:rPr>
            </w:pPr>
          </w:p>
        </w:tc>
      </w:tr>
      <w:tr w:rsidR="008F3B53" w:rsidRPr="00DE7B59" w14:paraId="7032317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5E3D8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786BB45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F26C4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31F289" w14:textId="77777777" w:rsidR="008F3B53" w:rsidRPr="00DE7B59" w:rsidRDefault="008F3B53" w:rsidP="00B734C2">
            <w:pPr>
              <w:keepNext/>
              <w:keepLines/>
              <w:spacing w:after="0"/>
              <w:rPr>
                <w:rFonts w:ascii="Arial" w:hAnsi="Arial"/>
                <w:sz w:val="18"/>
              </w:rPr>
            </w:pPr>
          </w:p>
        </w:tc>
      </w:tr>
      <w:tr w:rsidR="008F3B53" w:rsidRPr="00DE7B59" w14:paraId="7B5D9E5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0A03E7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E89BA98"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4C81EC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509B2B" w14:textId="77777777" w:rsidR="008F3B53" w:rsidRPr="00DE7B59" w:rsidRDefault="008F3B53" w:rsidP="00B734C2">
            <w:pPr>
              <w:keepNext/>
              <w:keepLines/>
              <w:spacing w:after="0"/>
              <w:rPr>
                <w:rFonts w:ascii="Arial" w:hAnsi="Arial"/>
                <w:sz w:val="18"/>
              </w:rPr>
            </w:pPr>
          </w:p>
        </w:tc>
      </w:tr>
      <w:tr w:rsidR="008F3B53" w:rsidRPr="00DE7B59" w14:paraId="7E04D3C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190EBD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3FB373FD"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2757A3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DD7601" w14:textId="77777777" w:rsidR="008F3B53" w:rsidRPr="00DE7B59" w:rsidRDefault="008F3B53" w:rsidP="00B734C2">
            <w:pPr>
              <w:keepNext/>
              <w:keepLines/>
              <w:spacing w:after="0"/>
              <w:rPr>
                <w:rFonts w:ascii="Arial" w:hAnsi="Arial"/>
                <w:sz w:val="18"/>
              </w:rPr>
            </w:pPr>
          </w:p>
        </w:tc>
      </w:tr>
      <w:tr w:rsidR="008F3B53" w:rsidRPr="00DE7B59" w14:paraId="0A29D75B" w14:textId="77777777" w:rsidTr="00B734C2">
        <w:tc>
          <w:tcPr>
            <w:tcW w:w="4418" w:type="dxa"/>
            <w:tcBorders>
              <w:top w:val="single" w:sz="4" w:space="0" w:color="auto"/>
              <w:left w:val="single" w:sz="4" w:space="0" w:color="auto"/>
              <w:bottom w:val="nil"/>
              <w:right w:val="single" w:sz="4" w:space="0" w:color="auto"/>
            </w:tcBorders>
            <w:hideMark/>
          </w:tcPr>
          <w:p w14:paraId="1A3DB4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C43E8F9" w14:textId="77777777" w:rsidR="008F3B53" w:rsidRPr="00DE7B59" w:rsidRDefault="008F3B53"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44D86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D261CC1" w14:textId="77777777" w:rsidR="008F3B53" w:rsidRPr="00DE7B59" w:rsidRDefault="008F3B53" w:rsidP="00B734C2">
            <w:pPr>
              <w:keepNext/>
              <w:keepLines/>
              <w:spacing w:after="0"/>
              <w:rPr>
                <w:rFonts w:ascii="Arial" w:hAnsi="Arial"/>
                <w:sz w:val="18"/>
              </w:rPr>
            </w:pPr>
            <w:r w:rsidRPr="00DE7B59">
              <w:rPr>
                <w:rFonts w:ascii="Arial" w:hAnsi="Arial"/>
                <w:sz w:val="18"/>
              </w:rPr>
              <w:t>FR1</w:t>
            </w:r>
          </w:p>
        </w:tc>
      </w:tr>
      <w:tr w:rsidR="008F3B53" w:rsidRPr="00DE7B59" w14:paraId="195BD469" w14:textId="77777777" w:rsidTr="00B734C2">
        <w:tc>
          <w:tcPr>
            <w:tcW w:w="4418" w:type="dxa"/>
            <w:tcBorders>
              <w:top w:val="nil"/>
              <w:left w:val="single" w:sz="4" w:space="0" w:color="auto"/>
              <w:bottom w:val="single" w:sz="4" w:space="0" w:color="auto"/>
              <w:right w:val="single" w:sz="4" w:space="0" w:color="auto"/>
            </w:tcBorders>
          </w:tcPr>
          <w:p w14:paraId="02377D3A"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5CBD245" w14:textId="77777777" w:rsidR="008F3B53" w:rsidRPr="00DE7B59" w:rsidRDefault="008F3B53"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74E5D6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46171E9" w14:textId="77777777" w:rsidR="008F3B53" w:rsidRPr="00DE7B59" w:rsidRDefault="008F3B53" w:rsidP="00B734C2">
            <w:pPr>
              <w:keepNext/>
              <w:keepLines/>
              <w:spacing w:after="0"/>
              <w:rPr>
                <w:rFonts w:ascii="Arial" w:hAnsi="Arial"/>
                <w:sz w:val="18"/>
              </w:rPr>
            </w:pPr>
            <w:r w:rsidRPr="00DE7B59">
              <w:rPr>
                <w:rFonts w:ascii="Arial" w:hAnsi="Arial"/>
                <w:sz w:val="18"/>
              </w:rPr>
              <w:t>FR2</w:t>
            </w:r>
          </w:p>
        </w:tc>
      </w:tr>
      <w:tr w:rsidR="008F3B53" w:rsidRPr="00DE7B59" w14:paraId="2B10262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2F06EA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CD2B4F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756AE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940852" w14:textId="77777777" w:rsidR="008F3B53" w:rsidRPr="00DE7B59" w:rsidRDefault="008F3B53" w:rsidP="00B734C2">
            <w:pPr>
              <w:keepNext/>
              <w:keepLines/>
              <w:spacing w:after="0"/>
              <w:rPr>
                <w:rFonts w:ascii="Arial" w:hAnsi="Arial"/>
                <w:sz w:val="18"/>
              </w:rPr>
            </w:pPr>
          </w:p>
        </w:tc>
      </w:tr>
      <w:tr w:rsidR="008F3B53" w:rsidRPr="00DE7B59" w14:paraId="699779E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594836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0F89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7CD258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2564C4" w14:textId="77777777" w:rsidR="008F3B53" w:rsidRPr="00DE7B59" w:rsidRDefault="008F3B53" w:rsidP="00B734C2">
            <w:pPr>
              <w:keepNext/>
              <w:keepLines/>
              <w:spacing w:after="0"/>
              <w:rPr>
                <w:rFonts w:ascii="Arial" w:hAnsi="Arial"/>
                <w:sz w:val="18"/>
              </w:rPr>
            </w:pPr>
          </w:p>
        </w:tc>
      </w:tr>
      <w:tr w:rsidR="008F3B53" w:rsidRPr="00DE7B59" w14:paraId="5167CAD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32DB1A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3B04EF64" w14:textId="77777777" w:rsidR="008F3B53" w:rsidRPr="00DE7B59" w:rsidRDefault="008F3B53"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760B1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D1A53" w14:textId="77777777" w:rsidR="008F3B53" w:rsidRPr="00DE7B59" w:rsidRDefault="008F3B53" w:rsidP="00B734C2">
            <w:pPr>
              <w:keepNext/>
              <w:keepLines/>
              <w:spacing w:after="0"/>
              <w:rPr>
                <w:rFonts w:ascii="Arial" w:hAnsi="Arial"/>
                <w:sz w:val="18"/>
              </w:rPr>
            </w:pPr>
          </w:p>
        </w:tc>
      </w:tr>
      <w:tr w:rsidR="008F3B53" w:rsidRPr="00DE7B59" w14:paraId="2C2F46A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DCF75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590993A7" w14:textId="77777777" w:rsidR="008F3B53" w:rsidRPr="00DE7B59" w:rsidRDefault="008F3B53"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5F725FB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CE8E20" w14:textId="77777777" w:rsidR="008F3B53" w:rsidRPr="00DE7B59" w:rsidRDefault="008F3B53" w:rsidP="00B734C2">
            <w:pPr>
              <w:keepNext/>
              <w:keepLines/>
              <w:spacing w:after="0"/>
              <w:rPr>
                <w:rFonts w:ascii="Arial" w:hAnsi="Arial"/>
                <w:sz w:val="18"/>
              </w:rPr>
            </w:pPr>
          </w:p>
        </w:tc>
      </w:tr>
      <w:tr w:rsidR="008F3B53" w:rsidRPr="00DE7B59" w14:paraId="3A2857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CB562A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4595BA04"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C0E0B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1CE15D4" w14:textId="77777777" w:rsidR="008F3B53" w:rsidRPr="00DE7B59" w:rsidRDefault="008F3B53" w:rsidP="00B734C2">
            <w:pPr>
              <w:keepNext/>
              <w:keepLines/>
              <w:spacing w:after="0"/>
              <w:rPr>
                <w:rFonts w:ascii="Arial" w:hAnsi="Arial"/>
                <w:sz w:val="18"/>
              </w:rPr>
            </w:pPr>
          </w:p>
        </w:tc>
      </w:tr>
      <w:tr w:rsidR="008F3B53" w:rsidRPr="00DE7B59" w14:paraId="01FF719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8A75DE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7C96CB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55C52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1C8089E" w14:textId="77777777" w:rsidR="008F3B53" w:rsidRPr="00DE7B59" w:rsidRDefault="008F3B53" w:rsidP="00B734C2">
            <w:pPr>
              <w:keepNext/>
              <w:keepLines/>
              <w:spacing w:after="0"/>
              <w:rPr>
                <w:rFonts w:ascii="Arial" w:hAnsi="Arial"/>
                <w:sz w:val="18"/>
              </w:rPr>
            </w:pPr>
          </w:p>
        </w:tc>
      </w:tr>
      <w:tr w:rsidR="008F3B53" w:rsidRPr="00DE7B59" w14:paraId="67CFD3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B464D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68CBF63" w14:textId="77777777" w:rsidR="008F3B53" w:rsidRPr="00DE7B59" w:rsidRDefault="008F3B53"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6096DD1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AC373D" w14:textId="77777777" w:rsidR="008F3B53" w:rsidRPr="00DE7B59" w:rsidRDefault="008F3B53" w:rsidP="00B734C2">
            <w:pPr>
              <w:keepNext/>
              <w:keepLines/>
              <w:spacing w:after="0"/>
              <w:rPr>
                <w:rFonts w:ascii="Arial" w:hAnsi="Arial"/>
                <w:sz w:val="18"/>
              </w:rPr>
            </w:pPr>
          </w:p>
        </w:tc>
      </w:tr>
      <w:tr w:rsidR="008F3B53" w:rsidRPr="00DE7B59" w14:paraId="0F3AF87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ADEE83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480574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A241C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C30F9F" w14:textId="77777777" w:rsidR="008F3B53" w:rsidRPr="00DE7B59" w:rsidRDefault="008F3B53" w:rsidP="00B734C2">
            <w:pPr>
              <w:keepNext/>
              <w:keepLines/>
              <w:spacing w:after="0"/>
              <w:rPr>
                <w:rFonts w:ascii="Arial" w:hAnsi="Arial"/>
                <w:sz w:val="18"/>
              </w:rPr>
            </w:pPr>
          </w:p>
        </w:tc>
      </w:tr>
      <w:tr w:rsidR="008F3B53" w:rsidRPr="00DE7B59" w14:paraId="0F9A25B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459CAE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63CB2264"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F341E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4F4A4" w14:textId="77777777" w:rsidR="008F3B53" w:rsidRPr="00DE7B59" w:rsidRDefault="008F3B53" w:rsidP="00B734C2">
            <w:pPr>
              <w:keepNext/>
              <w:keepLines/>
              <w:spacing w:after="0"/>
              <w:rPr>
                <w:rFonts w:ascii="Arial" w:hAnsi="Arial"/>
                <w:sz w:val="18"/>
              </w:rPr>
            </w:pPr>
          </w:p>
        </w:tc>
      </w:tr>
      <w:tr w:rsidR="008F3B53" w:rsidRPr="00DE7B59" w14:paraId="0CA5C2F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7A61B8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79C98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360E1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C6BF4D" w14:textId="77777777" w:rsidR="008F3B53" w:rsidRPr="00DE7B59" w:rsidRDefault="008F3B53" w:rsidP="00B734C2">
            <w:pPr>
              <w:keepNext/>
              <w:keepLines/>
              <w:spacing w:after="0"/>
              <w:rPr>
                <w:rFonts w:ascii="Arial" w:hAnsi="Arial"/>
                <w:sz w:val="18"/>
              </w:rPr>
            </w:pPr>
          </w:p>
        </w:tc>
      </w:tr>
      <w:tr w:rsidR="008F3B53" w:rsidRPr="00DE7B59" w14:paraId="55D66F56" w14:textId="77777777" w:rsidTr="00B734C2">
        <w:tc>
          <w:tcPr>
            <w:tcW w:w="4418" w:type="dxa"/>
            <w:tcBorders>
              <w:top w:val="single" w:sz="4" w:space="0" w:color="auto"/>
              <w:left w:val="single" w:sz="4" w:space="0" w:color="auto"/>
              <w:bottom w:val="single" w:sz="4" w:space="0" w:color="auto"/>
              <w:right w:val="single" w:sz="4" w:space="0" w:color="auto"/>
            </w:tcBorders>
          </w:tcPr>
          <w:p w14:paraId="4E3651D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14EE1DC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F8A353" w14:textId="77777777" w:rsidR="008F3B53" w:rsidRPr="00DE7B59" w:rsidRDefault="008F3B53"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169E66B2" w14:textId="77777777" w:rsidR="008F3B53" w:rsidRPr="00DE7B59" w:rsidRDefault="008F3B53" w:rsidP="00B734C2">
            <w:pPr>
              <w:keepNext/>
              <w:keepLines/>
              <w:spacing w:after="0"/>
              <w:rPr>
                <w:rFonts w:ascii="Arial" w:hAnsi="Arial"/>
                <w:sz w:val="18"/>
              </w:rPr>
            </w:pPr>
          </w:p>
        </w:tc>
      </w:tr>
      <w:tr w:rsidR="008F3B53" w:rsidRPr="00DE7B59" w14:paraId="549E8AD6" w14:textId="77777777" w:rsidTr="00B734C2">
        <w:tc>
          <w:tcPr>
            <w:tcW w:w="4418" w:type="dxa"/>
            <w:tcBorders>
              <w:top w:val="single" w:sz="4" w:space="0" w:color="auto"/>
              <w:left w:val="single" w:sz="4" w:space="0" w:color="auto"/>
              <w:bottom w:val="single" w:sz="4" w:space="0" w:color="auto"/>
              <w:right w:val="single" w:sz="4" w:space="0" w:color="auto"/>
            </w:tcBorders>
          </w:tcPr>
          <w:p w14:paraId="1E7A2A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4FC43964"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5DA858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422BFF" w14:textId="77777777" w:rsidR="008F3B53" w:rsidRPr="00DE7B59" w:rsidRDefault="008F3B53" w:rsidP="00B734C2">
            <w:pPr>
              <w:keepNext/>
              <w:keepLines/>
              <w:spacing w:after="0"/>
              <w:rPr>
                <w:rFonts w:ascii="Arial" w:hAnsi="Arial"/>
                <w:sz w:val="18"/>
              </w:rPr>
            </w:pPr>
          </w:p>
        </w:tc>
      </w:tr>
      <w:tr w:rsidR="008F3B53" w:rsidRPr="00DE7B59" w14:paraId="30B833B4" w14:textId="77777777" w:rsidTr="00B734C2">
        <w:tc>
          <w:tcPr>
            <w:tcW w:w="4418" w:type="dxa"/>
            <w:tcBorders>
              <w:top w:val="single" w:sz="4" w:space="0" w:color="auto"/>
              <w:left w:val="single" w:sz="4" w:space="0" w:color="auto"/>
              <w:bottom w:val="single" w:sz="4" w:space="0" w:color="auto"/>
              <w:right w:val="single" w:sz="4" w:space="0" w:color="auto"/>
            </w:tcBorders>
          </w:tcPr>
          <w:p w14:paraId="61410C3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177F2122" w14:textId="77777777" w:rsidR="008F3B53" w:rsidRPr="00DE7B59" w:rsidRDefault="008F3B53"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0326C5D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18043DD" w14:textId="77777777" w:rsidR="008F3B53" w:rsidRPr="00DE7B59" w:rsidRDefault="008F3B53" w:rsidP="00B734C2">
            <w:pPr>
              <w:keepNext/>
              <w:keepLines/>
              <w:spacing w:after="0"/>
              <w:rPr>
                <w:rFonts w:ascii="Arial" w:hAnsi="Arial"/>
                <w:sz w:val="18"/>
              </w:rPr>
            </w:pPr>
          </w:p>
        </w:tc>
      </w:tr>
      <w:tr w:rsidR="008F3B53" w:rsidRPr="00DE7B59" w14:paraId="073CE0A6" w14:textId="77777777" w:rsidTr="00B734C2">
        <w:tc>
          <w:tcPr>
            <w:tcW w:w="4418" w:type="dxa"/>
            <w:tcBorders>
              <w:top w:val="single" w:sz="4" w:space="0" w:color="auto"/>
              <w:left w:val="single" w:sz="4" w:space="0" w:color="auto"/>
              <w:bottom w:val="single" w:sz="4" w:space="0" w:color="auto"/>
              <w:right w:val="single" w:sz="4" w:space="0" w:color="auto"/>
            </w:tcBorders>
          </w:tcPr>
          <w:p w14:paraId="25A456A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2C9C27CF"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DAFECB3"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11895EF" w14:textId="77777777" w:rsidR="008F3B53" w:rsidRPr="00DE7B59" w:rsidRDefault="008F3B53" w:rsidP="00B734C2">
            <w:pPr>
              <w:keepNext/>
              <w:keepLines/>
              <w:spacing w:after="0"/>
              <w:rPr>
                <w:rFonts w:ascii="Arial" w:hAnsi="Arial"/>
                <w:sz w:val="18"/>
              </w:rPr>
            </w:pPr>
          </w:p>
        </w:tc>
      </w:tr>
      <w:tr w:rsidR="008F3B53" w:rsidRPr="00DE7B59" w14:paraId="7D9A8730" w14:textId="77777777" w:rsidTr="00B734C2">
        <w:tc>
          <w:tcPr>
            <w:tcW w:w="4418" w:type="dxa"/>
            <w:tcBorders>
              <w:top w:val="single" w:sz="4" w:space="0" w:color="auto"/>
              <w:left w:val="single" w:sz="4" w:space="0" w:color="auto"/>
              <w:bottom w:val="single" w:sz="4" w:space="0" w:color="auto"/>
              <w:right w:val="single" w:sz="4" w:space="0" w:color="auto"/>
            </w:tcBorders>
          </w:tcPr>
          <w:p w14:paraId="4582E63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9C6C8B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A0FBEB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1389CD" w14:textId="77777777" w:rsidR="008F3B53" w:rsidRPr="00DE7B59" w:rsidRDefault="008F3B53" w:rsidP="00B734C2">
            <w:pPr>
              <w:keepNext/>
              <w:keepLines/>
              <w:spacing w:after="0"/>
              <w:rPr>
                <w:rFonts w:ascii="Arial" w:hAnsi="Arial"/>
                <w:sz w:val="18"/>
              </w:rPr>
            </w:pPr>
          </w:p>
        </w:tc>
      </w:tr>
      <w:tr w:rsidR="008F3B53" w:rsidRPr="00DE7B59" w14:paraId="6D8C8A39" w14:textId="77777777" w:rsidTr="00B734C2">
        <w:tc>
          <w:tcPr>
            <w:tcW w:w="4418" w:type="dxa"/>
            <w:tcBorders>
              <w:top w:val="single" w:sz="4" w:space="0" w:color="auto"/>
              <w:left w:val="single" w:sz="4" w:space="0" w:color="auto"/>
              <w:bottom w:val="single" w:sz="4" w:space="0" w:color="auto"/>
              <w:right w:val="single" w:sz="4" w:space="0" w:color="auto"/>
            </w:tcBorders>
          </w:tcPr>
          <w:p w14:paraId="2C41373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5CF13AA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D63556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6CF6618" w14:textId="77777777" w:rsidR="008F3B53" w:rsidRPr="00DE7B59" w:rsidRDefault="008F3B53" w:rsidP="00B734C2">
            <w:pPr>
              <w:keepNext/>
              <w:keepLines/>
              <w:spacing w:after="0"/>
              <w:rPr>
                <w:rFonts w:ascii="Arial" w:hAnsi="Arial"/>
                <w:sz w:val="18"/>
              </w:rPr>
            </w:pPr>
          </w:p>
        </w:tc>
      </w:tr>
      <w:tr w:rsidR="008F3B53" w:rsidRPr="00DE7B59" w14:paraId="25DE0487" w14:textId="77777777" w:rsidTr="00B734C2">
        <w:tc>
          <w:tcPr>
            <w:tcW w:w="4418" w:type="dxa"/>
            <w:tcBorders>
              <w:top w:val="single" w:sz="4" w:space="0" w:color="auto"/>
              <w:left w:val="single" w:sz="4" w:space="0" w:color="auto"/>
              <w:bottom w:val="single" w:sz="4" w:space="0" w:color="auto"/>
              <w:right w:val="single" w:sz="4" w:space="0" w:color="auto"/>
            </w:tcBorders>
          </w:tcPr>
          <w:p w14:paraId="439F8EF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B3B6C1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1AFC06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75BCF0" w14:textId="77777777" w:rsidR="008F3B53" w:rsidRPr="00DE7B59" w:rsidRDefault="008F3B53" w:rsidP="00B734C2">
            <w:pPr>
              <w:keepNext/>
              <w:keepLines/>
              <w:spacing w:after="0"/>
              <w:rPr>
                <w:rFonts w:ascii="Arial" w:hAnsi="Arial"/>
                <w:sz w:val="18"/>
              </w:rPr>
            </w:pPr>
          </w:p>
        </w:tc>
      </w:tr>
      <w:tr w:rsidR="008F3B53" w:rsidRPr="00DE7B59" w14:paraId="107361F4" w14:textId="77777777" w:rsidTr="00B734C2">
        <w:tc>
          <w:tcPr>
            <w:tcW w:w="4418" w:type="dxa"/>
            <w:tcBorders>
              <w:top w:val="single" w:sz="4" w:space="0" w:color="auto"/>
              <w:left w:val="single" w:sz="4" w:space="0" w:color="auto"/>
              <w:bottom w:val="single" w:sz="4" w:space="0" w:color="auto"/>
              <w:right w:val="single" w:sz="4" w:space="0" w:color="auto"/>
            </w:tcBorders>
          </w:tcPr>
          <w:p w14:paraId="5160718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7BEF401F"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247BD26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44B8D4" w14:textId="77777777" w:rsidR="008F3B53" w:rsidRPr="00DE7B59" w:rsidRDefault="008F3B53" w:rsidP="00B734C2">
            <w:pPr>
              <w:keepNext/>
              <w:keepLines/>
              <w:spacing w:after="0"/>
              <w:rPr>
                <w:rFonts w:ascii="Arial" w:hAnsi="Arial"/>
                <w:sz w:val="18"/>
              </w:rPr>
            </w:pPr>
          </w:p>
        </w:tc>
      </w:tr>
      <w:tr w:rsidR="008F3B53" w:rsidRPr="00DE7B59" w14:paraId="5FF0E6DA" w14:textId="77777777" w:rsidTr="00B734C2">
        <w:tc>
          <w:tcPr>
            <w:tcW w:w="4418" w:type="dxa"/>
            <w:tcBorders>
              <w:top w:val="single" w:sz="4" w:space="0" w:color="auto"/>
              <w:left w:val="single" w:sz="4" w:space="0" w:color="auto"/>
              <w:bottom w:val="single" w:sz="4" w:space="0" w:color="auto"/>
              <w:right w:val="single" w:sz="4" w:space="0" w:color="auto"/>
            </w:tcBorders>
          </w:tcPr>
          <w:p w14:paraId="3581855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44E42654"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F9F3D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FFBC8B" w14:textId="77777777" w:rsidR="008F3B53" w:rsidRPr="00DE7B59" w:rsidRDefault="008F3B53" w:rsidP="00B734C2">
            <w:pPr>
              <w:keepNext/>
              <w:keepLines/>
              <w:spacing w:after="0"/>
              <w:rPr>
                <w:rFonts w:ascii="Arial" w:hAnsi="Arial"/>
                <w:sz w:val="18"/>
              </w:rPr>
            </w:pPr>
          </w:p>
        </w:tc>
      </w:tr>
      <w:tr w:rsidR="008F3B53" w:rsidRPr="00DE7B59" w14:paraId="1BE2EB06" w14:textId="77777777" w:rsidTr="00B734C2">
        <w:tc>
          <w:tcPr>
            <w:tcW w:w="4418" w:type="dxa"/>
            <w:tcBorders>
              <w:top w:val="single" w:sz="4" w:space="0" w:color="auto"/>
              <w:left w:val="single" w:sz="4" w:space="0" w:color="auto"/>
              <w:bottom w:val="single" w:sz="4" w:space="0" w:color="auto"/>
              <w:right w:val="single" w:sz="4" w:space="0" w:color="auto"/>
            </w:tcBorders>
          </w:tcPr>
          <w:p w14:paraId="37D5288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07810CD4" w14:textId="77777777" w:rsidR="008F3B53" w:rsidRPr="00DE7B59" w:rsidRDefault="008F3B53"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7CD5DA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E8CF9" w14:textId="77777777" w:rsidR="008F3B53" w:rsidRPr="00DE7B59" w:rsidRDefault="008F3B53" w:rsidP="00B734C2">
            <w:pPr>
              <w:keepNext/>
              <w:keepLines/>
              <w:spacing w:after="0"/>
              <w:rPr>
                <w:rFonts w:ascii="Arial" w:hAnsi="Arial"/>
                <w:sz w:val="18"/>
              </w:rPr>
            </w:pPr>
            <w:r w:rsidRPr="00DE7B59">
              <w:rPr>
                <w:rFonts w:ascii="Arial" w:hAnsi="Arial"/>
                <w:sz w:val="18"/>
              </w:rPr>
              <w:t>FR1</w:t>
            </w:r>
          </w:p>
        </w:tc>
      </w:tr>
      <w:tr w:rsidR="008F3B53" w:rsidRPr="00DE7B59" w14:paraId="77AFE14F" w14:textId="77777777" w:rsidTr="00B734C2">
        <w:tc>
          <w:tcPr>
            <w:tcW w:w="4418" w:type="dxa"/>
            <w:tcBorders>
              <w:top w:val="single" w:sz="4" w:space="0" w:color="auto"/>
              <w:left w:val="single" w:sz="4" w:space="0" w:color="auto"/>
              <w:bottom w:val="single" w:sz="4" w:space="0" w:color="auto"/>
              <w:right w:val="single" w:sz="4" w:space="0" w:color="auto"/>
            </w:tcBorders>
          </w:tcPr>
          <w:p w14:paraId="6B5F125A"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39500A58" w14:textId="77777777" w:rsidR="008F3B53" w:rsidRPr="00DE7B59" w:rsidRDefault="008F3B53"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4EA9B15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05AC4D" w14:textId="77777777" w:rsidR="008F3B53" w:rsidRPr="00DE7B59" w:rsidRDefault="008F3B53" w:rsidP="00B734C2">
            <w:pPr>
              <w:keepNext/>
              <w:keepLines/>
              <w:spacing w:after="0"/>
              <w:rPr>
                <w:rFonts w:ascii="Arial" w:hAnsi="Arial"/>
                <w:sz w:val="18"/>
              </w:rPr>
            </w:pPr>
            <w:r w:rsidRPr="00DE7B59">
              <w:rPr>
                <w:rFonts w:ascii="Arial" w:hAnsi="Arial"/>
                <w:sz w:val="18"/>
              </w:rPr>
              <w:t>FR2</w:t>
            </w:r>
          </w:p>
        </w:tc>
      </w:tr>
      <w:tr w:rsidR="008F3B53" w:rsidRPr="00DE7B59" w14:paraId="7180C319" w14:textId="77777777" w:rsidTr="00B734C2">
        <w:tc>
          <w:tcPr>
            <w:tcW w:w="4418" w:type="dxa"/>
            <w:tcBorders>
              <w:top w:val="single" w:sz="4" w:space="0" w:color="auto"/>
              <w:left w:val="single" w:sz="4" w:space="0" w:color="auto"/>
              <w:bottom w:val="single" w:sz="4" w:space="0" w:color="auto"/>
              <w:right w:val="single" w:sz="4" w:space="0" w:color="auto"/>
            </w:tcBorders>
          </w:tcPr>
          <w:p w14:paraId="31637DA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0D81D2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31E7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D145EAC" w14:textId="77777777" w:rsidR="008F3B53" w:rsidRPr="00DE7B59" w:rsidRDefault="008F3B53" w:rsidP="00B734C2">
            <w:pPr>
              <w:keepNext/>
              <w:keepLines/>
              <w:spacing w:after="0"/>
              <w:rPr>
                <w:rFonts w:ascii="Arial" w:hAnsi="Arial"/>
                <w:sz w:val="18"/>
              </w:rPr>
            </w:pPr>
          </w:p>
        </w:tc>
      </w:tr>
      <w:tr w:rsidR="008F3B53" w:rsidRPr="00DE7B59" w14:paraId="2B08011D" w14:textId="77777777" w:rsidTr="00B734C2">
        <w:tc>
          <w:tcPr>
            <w:tcW w:w="4418" w:type="dxa"/>
            <w:tcBorders>
              <w:top w:val="single" w:sz="4" w:space="0" w:color="auto"/>
              <w:left w:val="single" w:sz="4" w:space="0" w:color="auto"/>
              <w:bottom w:val="single" w:sz="4" w:space="0" w:color="auto"/>
              <w:right w:val="single" w:sz="4" w:space="0" w:color="auto"/>
            </w:tcBorders>
          </w:tcPr>
          <w:p w14:paraId="73C9956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74C1D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3C5A7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66BA5B" w14:textId="77777777" w:rsidR="008F3B53" w:rsidRPr="00DE7B59" w:rsidRDefault="008F3B53" w:rsidP="00B734C2">
            <w:pPr>
              <w:keepNext/>
              <w:keepLines/>
              <w:spacing w:after="0"/>
              <w:rPr>
                <w:rFonts w:ascii="Arial" w:hAnsi="Arial"/>
                <w:sz w:val="18"/>
              </w:rPr>
            </w:pPr>
          </w:p>
        </w:tc>
      </w:tr>
      <w:tr w:rsidR="008F3B53" w:rsidRPr="00DE7B59" w14:paraId="09DFDAEA" w14:textId="77777777" w:rsidTr="00B734C2">
        <w:tc>
          <w:tcPr>
            <w:tcW w:w="4418" w:type="dxa"/>
            <w:tcBorders>
              <w:top w:val="single" w:sz="4" w:space="0" w:color="auto"/>
              <w:left w:val="single" w:sz="4" w:space="0" w:color="auto"/>
              <w:bottom w:val="single" w:sz="4" w:space="0" w:color="auto"/>
              <w:right w:val="single" w:sz="4" w:space="0" w:color="auto"/>
            </w:tcBorders>
          </w:tcPr>
          <w:p w14:paraId="6D1F770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6B25F193" w14:textId="77777777" w:rsidR="008F3B53" w:rsidRPr="00DE7B59" w:rsidRDefault="008F3B53"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29B190D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C0F1686" w14:textId="77777777" w:rsidR="008F3B53" w:rsidRPr="00DE7B59" w:rsidRDefault="008F3B53" w:rsidP="00B734C2">
            <w:pPr>
              <w:keepNext/>
              <w:keepLines/>
              <w:spacing w:after="0"/>
              <w:rPr>
                <w:rFonts w:ascii="Arial" w:hAnsi="Arial"/>
                <w:sz w:val="18"/>
              </w:rPr>
            </w:pPr>
          </w:p>
        </w:tc>
      </w:tr>
      <w:tr w:rsidR="008F3B53" w:rsidRPr="00DE7B59" w14:paraId="616F00E6" w14:textId="77777777" w:rsidTr="00B734C2">
        <w:tc>
          <w:tcPr>
            <w:tcW w:w="4418" w:type="dxa"/>
            <w:tcBorders>
              <w:top w:val="single" w:sz="4" w:space="0" w:color="auto"/>
              <w:left w:val="single" w:sz="4" w:space="0" w:color="auto"/>
              <w:bottom w:val="single" w:sz="4" w:space="0" w:color="auto"/>
              <w:right w:val="single" w:sz="4" w:space="0" w:color="auto"/>
            </w:tcBorders>
          </w:tcPr>
          <w:p w14:paraId="6BDDFA6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3DDB3DFF" w14:textId="77777777" w:rsidR="008F3B53" w:rsidRPr="00DE7B59" w:rsidRDefault="008F3B53"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EE622B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CDF64E" w14:textId="77777777" w:rsidR="008F3B53" w:rsidRPr="00DE7B59" w:rsidRDefault="008F3B53" w:rsidP="00B734C2">
            <w:pPr>
              <w:keepNext/>
              <w:keepLines/>
              <w:spacing w:after="0"/>
              <w:rPr>
                <w:rFonts w:ascii="Arial" w:hAnsi="Arial"/>
                <w:sz w:val="18"/>
              </w:rPr>
            </w:pPr>
          </w:p>
        </w:tc>
      </w:tr>
      <w:tr w:rsidR="008F3B53" w:rsidRPr="00DE7B59" w14:paraId="1995E908" w14:textId="77777777" w:rsidTr="00B734C2">
        <w:tc>
          <w:tcPr>
            <w:tcW w:w="4418" w:type="dxa"/>
            <w:tcBorders>
              <w:top w:val="single" w:sz="4" w:space="0" w:color="auto"/>
              <w:left w:val="single" w:sz="4" w:space="0" w:color="auto"/>
              <w:bottom w:val="single" w:sz="4" w:space="0" w:color="auto"/>
              <w:right w:val="single" w:sz="4" w:space="0" w:color="auto"/>
            </w:tcBorders>
          </w:tcPr>
          <w:p w14:paraId="7A826D6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78AC70FE"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A77B94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0BE67C" w14:textId="77777777" w:rsidR="008F3B53" w:rsidRPr="00DE7B59" w:rsidRDefault="008F3B53" w:rsidP="00B734C2">
            <w:pPr>
              <w:keepNext/>
              <w:keepLines/>
              <w:spacing w:after="0"/>
              <w:rPr>
                <w:rFonts w:ascii="Arial" w:hAnsi="Arial"/>
                <w:sz w:val="18"/>
              </w:rPr>
            </w:pPr>
          </w:p>
        </w:tc>
      </w:tr>
      <w:tr w:rsidR="008F3B53" w:rsidRPr="00DE7B59" w14:paraId="465C84F3" w14:textId="77777777" w:rsidTr="00B734C2">
        <w:tc>
          <w:tcPr>
            <w:tcW w:w="4418" w:type="dxa"/>
            <w:tcBorders>
              <w:top w:val="single" w:sz="4" w:space="0" w:color="auto"/>
              <w:left w:val="single" w:sz="4" w:space="0" w:color="auto"/>
              <w:bottom w:val="single" w:sz="4" w:space="0" w:color="auto"/>
              <w:right w:val="single" w:sz="4" w:space="0" w:color="auto"/>
            </w:tcBorders>
          </w:tcPr>
          <w:p w14:paraId="2719A46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1DC5151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C67E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E8283D" w14:textId="77777777" w:rsidR="008F3B53" w:rsidRPr="00DE7B59" w:rsidRDefault="008F3B53" w:rsidP="00B734C2">
            <w:pPr>
              <w:keepNext/>
              <w:keepLines/>
              <w:spacing w:after="0"/>
              <w:rPr>
                <w:rFonts w:ascii="Arial" w:hAnsi="Arial"/>
                <w:sz w:val="18"/>
              </w:rPr>
            </w:pPr>
          </w:p>
        </w:tc>
      </w:tr>
      <w:tr w:rsidR="008F3B53" w:rsidRPr="00DE7B59" w14:paraId="11D45A51" w14:textId="77777777" w:rsidTr="00B734C2">
        <w:tc>
          <w:tcPr>
            <w:tcW w:w="4418" w:type="dxa"/>
            <w:tcBorders>
              <w:top w:val="single" w:sz="4" w:space="0" w:color="auto"/>
              <w:left w:val="single" w:sz="4" w:space="0" w:color="auto"/>
              <w:bottom w:val="single" w:sz="4" w:space="0" w:color="auto"/>
              <w:right w:val="single" w:sz="4" w:space="0" w:color="auto"/>
            </w:tcBorders>
          </w:tcPr>
          <w:p w14:paraId="6665417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558DF867" w14:textId="77777777" w:rsidR="008F3B53" w:rsidRPr="00DE7B59" w:rsidRDefault="008F3B53"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427F76C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FBED89" w14:textId="77777777" w:rsidR="008F3B53" w:rsidRPr="00DE7B59" w:rsidRDefault="008F3B53" w:rsidP="00B734C2">
            <w:pPr>
              <w:keepNext/>
              <w:keepLines/>
              <w:spacing w:after="0"/>
              <w:rPr>
                <w:rFonts w:ascii="Arial" w:hAnsi="Arial"/>
                <w:sz w:val="18"/>
              </w:rPr>
            </w:pPr>
          </w:p>
        </w:tc>
      </w:tr>
      <w:tr w:rsidR="008F3B53" w:rsidRPr="00DE7B59" w14:paraId="76F962C0" w14:textId="77777777" w:rsidTr="00B734C2">
        <w:tc>
          <w:tcPr>
            <w:tcW w:w="4418" w:type="dxa"/>
            <w:tcBorders>
              <w:top w:val="single" w:sz="4" w:space="0" w:color="auto"/>
              <w:left w:val="single" w:sz="4" w:space="0" w:color="auto"/>
              <w:bottom w:val="single" w:sz="4" w:space="0" w:color="auto"/>
              <w:right w:val="single" w:sz="4" w:space="0" w:color="auto"/>
            </w:tcBorders>
          </w:tcPr>
          <w:p w14:paraId="1A999C1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205B67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03679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D69405" w14:textId="77777777" w:rsidR="008F3B53" w:rsidRPr="00DE7B59" w:rsidRDefault="008F3B53" w:rsidP="00B734C2">
            <w:pPr>
              <w:keepNext/>
              <w:keepLines/>
              <w:spacing w:after="0"/>
              <w:rPr>
                <w:rFonts w:ascii="Arial" w:hAnsi="Arial"/>
                <w:sz w:val="18"/>
              </w:rPr>
            </w:pPr>
          </w:p>
        </w:tc>
      </w:tr>
      <w:tr w:rsidR="008F3B53" w:rsidRPr="00DE7B59" w14:paraId="2D92F66E" w14:textId="77777777" w:rsidTr="00B734C2">
        <w:tc>
          <w:tcPr>
            <w:tcW w:w="4418" w:type="dxa"/>
            <w:tcBorders>
              <w:top w:val="single" w:sz="4" w:space="0" w:color="auto"/>
              <w:left w:val="single" w:sz="4" w:space="0" w:color="auto"/>
              <w:bottom w:val="single" w:sz="4" w:space="0" w:color="auto"/>
              <w:right w:val="single" w:sz="4" w:space="0" w:color="auto"/>
            </w:tcBorders>
          </w:tcPr>
          <w:p w14:paraId="584E4D4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4EF825AA"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9C86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1A8CA8" w14:textId="77777777" w:rsidR="008F3B53" w:rsidRPr="00DE7B59" w:rsidRDefault="008F3B53" w:rsidP="00B734C2">
            <w:pPr>
              <w:keepNext/>
              <w:keepLines/>
              <w:spacing w:after="0"/>
              <w:rPr>
                <w:rFonts w:ascii="Arial" w:hAnsi="Arial"/>
                <w:sz w:val="18"/>
              </w:rPr>
            </w:pPr>
          </w:p>
        </w:tc>
      </w:tr>
      <w:tr w:rsidR="008F3B53" w:rsidRPr="00DE7B59" w14:paraId="6C54CBD0" w14:textId="77777777" w:rsidTr="00B734C2">
        <w:tc>
          <w:tcPr>
            <w:tcW w:w="4418" w:type="dxa"/>
            <w:tcBorders>
              <w:top w:val="single" w:sz="4" w:space="0" w:color="auto"/>
              <w:left w:val="single" w:sz="4" w:space="0" w:color="auto"/>
              <w:bottom w:val="single" w:sz="4" w:space="0" w:color="auto"/>
              <w:right w:val="single" w:sz="4" w:space="0" w:color="auto"/>
            </w:tcBorders>
          </w:tcPr>
          <w:p w14:paraId="7A0494E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CD2466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9E4A70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E892CE" w14:textId="77777777" w:rsidR="008F3B53" w:rsidRPr="00DE7B59" w:rsidRDefault="008F3B53" w:rsidP="00B734C2">
            <w:pPr>
              <w:keepNext/>
              <w:keepLines/>
              <w:spacing w:after="0"/>
              <w:rPr>
                <w:rFonts w:ascii="Arial" w:hAnsi="Arial"/>
                <w:sz w:val="18"/>
              </w:rPr>
            </w:pPr>
          </w:p>
        </w:tc>
      </w:tr>
      <w:tr w:rsidR="008F3B53" w:rsidRPr="00DE7B59" w14:paraId="261D1DC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1BE8B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5BC965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E169B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A17BF4" w14:textId="77777777" w:rsidR="008F3B53" w:rsidRPr="00DE7B59" w:rsidRDefault="008F3B53" w:rsidP="00B734C2">
            <w:pPr>
              <w:keepNext/>
              <w:keepLines/>
              <w:spacing w:after="0"/>
              <w:rPr>
                <w:rFonts w:ascii="Arial" w:hAnsi="Arial"/>
                <w:sz w:val="18"/>
              </w:rPr>
            </w:pPr>
          </w:p>
        </w:tc>
      </w:tr>
      <w:tr w:rsidR="008F3B53" w:rsidRPr="00DE7B59" w14:paraId="3061C58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60B2DF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35EFF137"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105AE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068D26" w14:textId="77777777" w:rsidR="008F3B53" w:rsidRPr="00DE7B59" w:rsidRDefault="008F3B53" w:rsidP="00B734C2">
            <w:pPr>
              <w:keepNext/>
              <w:keepLines/>
              <w:spacing w:after="0"/>
              <w:rPr>
                <w:rFonts w:ascii="Arial" w:hAnsi="Arial"/>
                <w:sz w:val="18"/>
              </w:rPr>
            </w:pPr>
          </w:p>
        </w:tc>
      </w:tr>
      <w:tr w:rsidR="008F3B53" w:rsidRPr="00DE7B59" w14:paraId="663950A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E43E1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1C2DBA1D" w14:textId="77777777" w:rsidR="008F3B53" w:rsidRPr="00DE7B59" w:rsidRDefault="008F3B53"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149BD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EE54D6" w14:textId="77777777" w:rsidR="008F3B53" w:rsidRPr="00DE7B59" w:rsidRDefault="008F3B53" w:rsidP="00B734C2">
            <w:pPr>
              <w:keepNext/>
              <w:keepLines/>
              <w:spacing w:after="0"/>
              <w:rPr>
                <w:rFonts w:ascii="Arial" w:hAnsi="Arial"/>
                <w:sz w:val="18"/>
              </w:rPr>
            </w:pPr>
          </w:p>
        </w:tc>
      </w:tr>
      <w:tr w:rsidR="008F3B53" w:rsidRPr="00DE7B59" w14:paraId="0DC5BD9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D74E3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1E0550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62A6DC4"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34C1E6F3" w14:textId="77777777" w:rsidR="008F3B53" w:rsidRPr="00DE7B59" w:rsidRDefault="008F3B53" w:rsidP="00B734C2">
            <w:pPr>
              <w:keepNext/>
              <w:keepLines/>
              <w:spacing w:after="0"/>
              <w:rPr>
                <w:rFonts w:ascii="Arial" w:hAnsi="Arial"/>
                <w:sz w:val="18"/>
              </w:rPr>
            </w:pPr>
          </w:p>
        </w:tc>
      </w:tr>
      <w:tr w:rsidR="008F3B53" w:rsidRPr="00DE7B59" w14:paraId="430450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06FE0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054B5664"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3DEEB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FB47F6" w14:textId="77777777" w:rsidR="008F3B53" w:rsidRPr="00DE7B59" w:rsidRDefault="008F3B53" w:rsidP="00B734C2">
            <w:pPr>
              <w:keepNext/>
              <w:keepLines/>
              <w:spacing w:after="0"/>
              <w:rPr>
                <w:rFonts w:ascii="Arial" w:hAnsi="Arial"/>
                <w:sz w:val="18"/>
              </w:rPr>
            </w:pPr>
          </w:p>
        </w:tc>
      </w:tr>
      <w:tr w:rsidR="008F3B53" w:rsidRPr="00DE7B59" w14:paraId="4BBF4B68" w14:textId="77777777" w:rsidTr="00B734C2">
        <w:tc>
          <w:tcPr>
            <w:tcW w:w="4418" w:type="dxa"/>
            <w:tcBorders>
              <w:top w:val="single" w:sz="4" w:space="0" w:color="auto"/>
              <w:left w:val="single" w:sz="4" w:space="0" w:color="auto"/>
              <w:bottom w:val="nil"/>
              <w:right w:val="single" w:sz="4" w:space="0" w:color="auto"/>
            </w:tcBorders>
            <w:hideMark/>
          </w:tcPr>
          <w:p w14:paraId="1789931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13DB79C6" w14:textId="77777777" w:rsidR="008F3B53" w:rsidRPr="00DE7B59" w:rsidRDefault="008F3B53"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65DB53C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2AEC7D" w14:textId="77777777" w:rsidR="008F3B53" w:rsidRPr="00DE7B59" w:rsidRDefault="008F3B53" w:rsidP="00B734C2">
            <w:pPr>
              <w:keepNext/>
              <w:keepLines/>
              <w:spacing w:after="0"/>
              <w:rPr>
                <w:rFonts w:ascii="Arial" w:hAnsi="Arial"/>
                <w:sz w:val="18"/>
              </w:rPr>
            </w:pPr>
            <w:r w:rsidRPr="00DE7B59">
              <w:rPr>
                <w:rFonts w:ascii="Arial" w:hAnsi="Arial"/>
                <w:sz w:val="18"/>
              </w:rPr>
              <w:t>pc_nrMIMO_CB_PUSCH</w:t>
            </w:r>
          </w:p>
        </w:tc>
      </w:tr>
      <w:tr w:rsidR="008F3B53" w:rsidRPr="00DE7B59" w14:paraId="677CCA8D" w14:textId="77777777" w:rsidTr="00B734C2">
        <w:tc>
          <w:tcPr>
            <w:tcW w:w="4418" w:type="dxa"/>
            <w:tcBorders>
              <w:top w:val="nil"/>
              <w:left w:val="single" w:sz="4" w:space="0" w:color="auto"/>
              <w:bottom w:val="single" w:sz="4" w:space="0" w:color="auto"/>
              <w:right w:val="single" w:sz="4" w:space="0" w:color="auto"/>
            </w:tcBorders>
          </w:tcPr>
          <w:p w14:paraId="04BCA003"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5354A7" w14:textId="77777777" w:rsidR="008F3B53" w:rsidRPr="00DE7B59" w:rsidRDefault="008F3B53"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3EE3620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434C52B" w14:textId="77777777" w:rsidR="008F3B53" w:rsidRPr="00DE7B59" w:rsidRDefault="008F3B53" w:rsidP="00B734C2">
            <w:pPr>
              <w:keepNext/>
              <w:keepLines/>
              <w:spacing w:after="0"/>
              <w:rPr>
                <w:rFonts w:ascii="Arial" w:hAnsi="Arial"/>
                <w:sz w:val="18"/>
              </w:rPr>
            </w:pPr>
          </w:p>
        </w:tc>
      </w:tr>
      <w:tr w:rsidR="008F3B53" w:rsidRPr="00DE7B59" w14:paraId="14963F9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9736B7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1BEDE7A8"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0DCD97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8EB3D9" w14:textId="77777777" w:rsidR="008F3B53" w:rsidRPr="00DE7B59" w:rsidRDefault="008F3B53" w:rsidP="00B734C2">
            <w:pPr>
              <w:keepNext/>
              <w:keepLines/>
              <w:spacing w:after="0"/>
              <w:rPr>
                <w:rFonts w:ascii="Arial" w:hAnsi="Arial"/>
                <w:sz w:val="18"/>
              </w:rPr>
            </w:pPr>
          </w:p>
        </w:tc>
      </w:tr>
      <w:tr w:rsidR="008F3B53" w:rsidRPr="00DE7B59" w14:paraId="7B3DA0C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3130AD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6C943C7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070F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5A24AB" w14:textId="77777777" w:rsidR="008F3B53" w:rsidRPr="00DE7B59" w:rsidRDefault="008F3B53" w:rsidP="00B734C2">
            <w:pPr>
              <w:keepNext/>
              <w:keepLines/>
              <w:spacing w:after="0"/>
              <w:rPr>
                <w:rFonts w:ascii="Arial" w:hAnsi="Arial"/>
                <w:sz w:val="18"/>
              </w:rPr>
            </w:pPr>
          </w:p>
        </w:tc>
      </w:tr>
      <w:tr w:rsidR="008F3B53" w:rsidRPr="00DE7B59" w14:paraId="299EA2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64D67B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291336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6D87F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056273" w14:textId="77777777" w:rsidR="008F3B53" w:rsidRPr="00DE7B59" w:rsidRDefault="008F3B53" w:rsidP="00B734C2">
            <w:pPr>
              <w:keepNext/>
              <w:keepLines/>
              <w:spacing w:after="0"/>
              <w:rPr>
                <w:rFonts w:ascii="Arial" w:hAnsi="Arial"/>
                <w:sz w:val="18"/>
              </w:rPr>
            </w:pPr>
          </w:p>
        </w:tc>
      </w:tr>
      <w:tr w:rsidR="008F3B53" w:rsidRPr="00DE7B59" w14:paraId="12860D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5C4691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1B007565"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BA4559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A748102" w14:textId="77777777" w:rsidR="008F3B53" w:rsidRPr="00DE7B59" w:rsidRDefault="008F3B53" w:rsidP="00B734C2">
            <w:pPr>
              <w:keepNext/>
              <w:keepLines/>
              <w:spacing w:after="0"/>
              <w:rPr>
                <w:rFonts w:ascii="Arial" w:hAnsi="Arial"/>
                <w:sz w:val="18"/>
              </w:rPr>
            </w:pPr>
          </w:p>
        </w:tc>
      </w:tr>
      <w:tr w:rsidR="008F3B53" w:rsidRPr="00DE7B59" w14:paraId="4DEEAC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BADD30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168684F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1A70EF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F68F92" w14:textId="77777777" w:rsidR="008F3B53" w:rsidRPr="00DE7B59" w:rsidRDefault="008F3B53" w:rsidP="00B734C2">
            <w:pPr>
              <w:keepNext/>
              <w:keepLines/>
              <w:spacing w:after="0"/>
              <w:rPr>
                <w:rFonts w:ascii="Arial" w:hAnsi="Arial"/>
                <w:sz w:val="18"/>
              </w:rPr>
            </w:pPr>
          </w:p>
        </w:tc>
      </w:tr>
      <w:tr w:rsidR="008F3B53" w:rsidRPr="00DE7B59" w14:paraId="3B5B331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85AC4D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D3F539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17775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ED5CE62" w14:textId="77777777" w:rsidR="008F3B53" w:rsidRPr="00DE7B59" w:rsidRDefault="008F3B53" w:rsidP="00B734C2">
            <w:pPr>
              <w:keepNext/>
              <w:keepLines/>
              <w:spacing w:after="0"/>
              <w:rPr>
                <w:rFonts w:ascii="Arial" w:hAnsi="Arial"/>
                <w:sz w:val="18"/>
              </w:rPr>
            </w:pPr>
          </w:p>
        </w:tc>
      </w:tr>
      <w:tr w:rsidR="008F3B53" w:rsidRPr="00DE7B59" w14:paraId="0E5D94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C3904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30A5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2FE8C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01A682" w14:textId="77777777" w:rsidR="008F3B53" w:rsidRPr="00DE7B59" w:rsidRDefault="008F3B53" w:rsidP="00B734C2">
            <w:pPr>
              <w:keepNext/>
              <w:keepLines/>
              <w:spacing w:after="0"/>
              <w:rPr>
                <w:rFonts w:ascii="Arial" w:hAnsi="Arial"/>
                <w:sz w:val="18"/>
              </w:rPr>
            </w:pPr>
          </w:p>
        </w:tc>
      </w:tr>
      <w:tr w:rsidR="008F3B53" w:rsidRPr="00DE7B59" w14:paraId="3C0FDF8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703CED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2822FE3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17EBA2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92D68" w14:textId="77777777" w:rsidR="008F3B53" w:rsidRPr="00DE7B59" w:rsidRDefault="008F3B53" w:rsidP="00B734C2">
            <w:pPr>
              <w:keepNext/>
              <w:keepLines/>
              <w:spacing w:after="0"/>
              <w:rPr>
                <w:rFonts w:ascii="Arial" w:hAnsi="Arial"/>
                <w:sz w:val="18"/>
              </w:rPr>
            </w:pPr>
          </w:p>
        </w:tc>
      </w:tr>
      <w:tr w:rsidR="008F3B53" w:rsidRPr="00DE7B59" w14:paraId="549B6D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7FFE5D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F220742"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77D3C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90806B" w14:textId="77777777" w:rsidR="008F3B53" w:rsidRPr="00DE7B59" w:rsidRDefault="008F3B53" w:rsidP="00B734C2">
            <w:pPr>
              <w:keepNext/>
              <w:keepLines/>
              <w:spacing w:after="0"/>
              <w:rPr>
                <w:rFonts w:ascii="Arial" w:hAnsi="Arial"/>
                <w:sz w:val="18"/>
              </w:rPr>
            </w:pPr>
          </w:p>
        </w:tc>
      </w:tr>
      <w:tr w:rsidR="008F3B53" w:rsidRPr="00DE7B59" w14:paraId="1D53E4E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9C77F0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256165EC"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248FC6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C11BCA" w14:textId="77777777" w:rsidR="008F3B53" w:rsidRPr="00DE7B59" w:rsidRDefault="008F3B53" w:rsidP="00B734C2">
            <w:pPr>
              <w:keepNext/>
              <w:keepLines/>
              <w:spacing w:after="0"/>
              <w:rPr>
                <w:rFonts w:ascii="Arial" w:hAnsi="Arial"/>
                <w:sz w:val="18"/>
              </w:rPr>
            </w:pPr>
          </w:p>
        </w:tc>
      </w:tr>
      <w:tr w:rsidR="008F3B53" w:rsidRPr="00DE7B59" w14:paraId="7936F35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682626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43066230"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6F1919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6A687A" w14:textId="77777777" w:rsidR="008F3B53" w:rsidRPr="00DE7B59" w:rsidRDefault="008F3B53" w:rsidP="00B734C2">
            <w:pPr>
              <w:keepNext/>
              <w:keepLines/>
              <w:spacing w:after="0"/>
              <w:rPr>
                <w:rFonts w:ascii="Arial" w:hAnsi="Arial"/>
                <w:sz w:val="18"/>
              </w:rPr>
            </w:pPr>
          </w:p>
        </w:tc>
      </w:tr>
      <w:tr w:rsidR="008F3B53" w:rsidRPr="00DE7B59" w14:paraId="46754EA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2388A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3E8CB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CA83F3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8DDD72" w14:textId="77777777" w:rsidR="008F3B53" w:rsidRPr="00DE7B59" w:rsidRDefault="008F3B53" w:rsidP="00B734C2">
            <w:pPr>
              <w:keepNext/>
              <w:keepLines/>
              <w:spacing w:after="0"/>
              <w:rPr>
                <w:rFonts w:ascii="Arial" w:hAnsi="Arial"/>
                <w:sz w:val="18"/>
              </w:rPr>
            </w:pPr>
          </w:p>
        </w:tc>
      </w:tr>
      <w:tr w:rsidR="008F3B53" w:rsidRPr="00DE7B59" w14:paraId="071098F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D5760C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3C2821F6"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AAB9D4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BD8E80" w14:textId="77777777" w:rsidR="008F3B53" w:rsidRPr="00DE7B59" w:rsidRDefault="008F3B53" w:rsidP="00B734C2">
            <w:pPr>
              <w:keepNext/>
              <w:keepLines/>
              <w:spacing w:after="0"/>
              <w:rPr>
                <w:rFonts w:ascii="Arial" w:hAnsi="Arial"/>
                <w:sz w:val="18"/>
              </w:rPr>
            </w:pPr>
          </w:p>
        </w:tc>
      </w:tr>
      <w:tr w:rsidR="008F3B53" w:rsidRPr="00DE7B59" w14:paraId="75659E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C84A9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78E2520D"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D72BCB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E0228" w14:textId="77777777" w:rsidR="008F3B53" w:rsidRPr="00DE7B59" w:rsidRDefault="008F3B53" w:rsidP="00B734C2">
            <w:pPr>
              <w:keepNext/>
              <w:keepLines/>
              <w:spacing w:after="0"/>
              <w:rPr>
                <w:rFonts w:ascii="Arial" w:hAnsi="Arial"/>
                <w:sz w:val="18"/>
              </w:rPr>
            </w:pPr>
          </w:p>
        </w:tc>
      </w:tr>
      <w:tr w:rsidR="008F3B53" w:rsidRPr="00DE7B59" w14:paraId="3A4419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76239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D41612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038FF9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134D1" w14:textId="77777777" w:rsidR="008F3B53" w:rsidRPr="00DE7B59" w:rsidRDefault="008F3B53" w:rsidP="00B734C2">
            <w:pPr>
              <w:keepNext/>
              <w:keepLines/>
              <w:spacing w:after="0"/>
              <w:rPr>
                <w:rFonts w:ascii="Arial" w:hAnsi="Arial"/>
                <w:sz w:val="18"/>
              </w:rPr>
            </w:pPr>
          </w:p>
        </w:tc>
      </w:tr>
      <w:tr w:rsidR="008F3B53" w:rsidRPr="00DE7B59" w14:paraId="2FE5AEBA" w14:textId="77777777" w:rsidTr="00B734C2">
        <w:tc>
          <w:tcPr>
            <w:tcW w:w="4418" w:type="dxa"/>
            <w:tcBorders>
              <w:top w:val="single" w:sz="4" w:space="0" w:color="auto"/>
              <w:left w:val="single" w:sz="4" w:space="0" w:color="auto"/>
              <w:bottom w:val="nil"/>
              <w:right w:val="single" w:sz="4" w:space="0" w:color="auto"/>
            </w:tcBorders>
            <w:hideMark/>
          </w:tcPr>
          <w:p w14:paraId="618AB37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211329E2"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3A742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87E194" w14:textId="77777777" w:rsidR="008F3B53" w:rsidRPr="00DE7B59" w:rsidRDefault="008F3B53" w:rsidP="00B734C2">
            <w:pPr>
              <w:keepNext/>
              <w:keepLines/>
              <w:spacing w:after="0"/>
              <w:rPr>
                <w:rFonts w:ascii="Arial" w:hAnsi="Arial"/>
                <w:sz w:val="18"/>
              </w:rPr>
            </w:pPr>
          </w:p>
        </w:tc>
      </w:tr>
      <w:tr w:rsidR="008F3B53" w:rsidRPr="00DE7B59" w14:paraId="592A92D2" w14:textId="77777777" w:rsidTr="00B734C2">
        <w:tc>
          <w:tcPr>
            <w:tcW w:w="4418" w:type="dxa"/>
            <w:tcBorders>
              <w:top w:val="nil"/>
              <w:left w:val="single" w:sz="4" w:space="0" w:color="auto"/>
              <w:bottom w:val="nil"/>
              <w:right w:val="single" w:sz="4" w:space="0" w:color="auto"/>
            </w:tcBorders>
          </w:tcPr>
          <w:p w14:paraId="196CE5BF"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1B69181" w14:textId="77777777" w:rsidR="008F3B53" w:rsidRPr="00DE7B59" w:rsidRDefault="008F3B53"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53F8AF6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66E8680" w14:textId="77777777" w:rsidR="008F3B53" w:rsidRPr="00DE7B59" w:rsidRDefault="008F3B53" w:rsidP="00B734C2">
            <w:pPr>
              <w:keepNext/>
              <w:keepLines/>
              <w:spacing w:after="0"/>
              <w:rPr>
                <w:rFonts w:ascii="Arial" w:hAnsi="Arial"/>
                <w:sz w:val="18"/>
              </w:rPr>
            </w:pPr>
            <w:r w:rsidRPr="00DE7B59">
              <w:rPr>
                <w:rFonts w:ascii="Arial" w:hAnsi="Arial"/>
                <w:sz w:val="18"/>
              </w:rPr>
              <w:t>FR1_100MHz</w:t>
            </w:r>
          </w:p>
        </w:tc>
      </w:tr>
      <w:tr w:rsidR="008F3B53" w:rsidRPr="00DE7B59" w14:paraId="409E85A3" w14:textId="77777777" w:rsidTr="00B734C2">
        <w:tc>
          <w:tcPr>
            <w:tcW w:w="4418" w:type="dxa"/>
            <w:tcBorders>
              <w:top w:val="nil"/>
              <w:left w:val="single" w:sz="4" w:space="0" w:color="auto"/>
              <w:bottom w:val="nil"/>
              <w:right w:val="single" w:sz="4" w:space="0" w:color="auto"/>
            </w:tcBorders>
          </w:tcPr>
          <w:p w14:paraId="514F7694"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084E201" w14:textId="77777777" w:rsidR="008F3B53" w:rsidRPr="00DE7B59" w:rsidRDefault="008F3B53"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4DF433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742167F8" w14:textId="77777777" w:rsidR="008F3B53" w:rsidRPr="00DE7B59" w:rsidRDefault="008F3B53" w:rsidP="00B734C2">
            <w:pPr>
              <w:keepNext/>
              <w:keepLines/>
              <w:spacing w:after="0"/>
              <w:rPr>
                <w:rFonts w:ascii="Arial" w:hAnsi="Arial"/>
                <w:sz w:val="18"/>
              </w:rPr>
            </w:pPr>
            <w:r w:rsidRPr="00DE7B59">
              <w:rPr>
                <w:rFonts w:ascii="Arial" w:hAnsi="Arial"/>
                <w:sz w:val="18"/>
              </w:rPr>
              <w:t>FR2_100MHz</w:t>
            </w:r>
          </w:p>
        </w:tc>
      </w:tr>
      <w:tr w:rsidR="008F3B53" w:rsidRPr="00DE7B59" w14:paraId="5D3FEB8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C79917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ECE2E2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6CCDF7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A6921B" w14:textId="77777777" w:rsidR="008F3B53" w:rsidRPr="00DE7B59" w:rsidRDefault="008F3B53" w:rsidP="00B734C2">
            <w:pPr>
              <w:keepNext/>
              <w:keepLines/>
              <w:spacing w:after="0"/>
              <w:rPr>
                <w:rFonts w:ascii="Arial" w:hAnsi="Arial"/>
                <w:sz w:val="18"/>
              </w:rPr>
            </w:pPr>
          </w:p>
        </w:tc>
      </w:tr>
      <w:tr w:rsidR="008F3B53" w:rsidRPr="00DE7B59" w14:paraId="7CF32D9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3B6C1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AAE843A"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135ED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2A39AA" w14:textId="77777777" w:rsidR="008F3B53" w:rsidRPr="00DE7B59" w:rsidRDefault="008F3B53" w:rsidP="00B734C2">
            <w:pPr>
              <w:keepNext/>
              <w:keepLines/>
              <w:spacing w:after="0"/>
              <w:rPr>
                <w:rFonts w:ascii="Arial" w:hAnsi="Arial"/>
                <w:sz w:val="18"/>
              </w:rPr>
            </w:pPr>
          </w:p>
        </w:tc>
      </w:tr>
      <w:tr w:rsidR="008F3B53" w:rsidRPr="00DE7B59" w14:paraId="6AFE626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829A75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0697F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1B2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D337AE4" w14:textId="77777777" w:rsidR="008F3B53" w:rsidRPr="00DE7B59" w:rsidRDefault="008F3B53" w:rsidP="00B734C2">
            <w:pPr>
              <w:keepNext/>
              <w:keepLines/>
              <w:spacing w:after="0"/>
              <w:rPr>
                <w:rFonts w:ascii="Arial" w:hAnsi="Arial"/>
                <w:sz w:val="18"/>
              </w:rPr>
            </w:pPr>
          </w:p>
        </w:tc>
      </w:tr>
      <w:tr w:rsidR="008F3B53" w:rsidRPr="00DE7B59" w14:paraId="6FB51DD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12FB7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F46C90C" w14:textId="77777777" w:rsidR="008F3B53" w:rsidRPr="00DE7B59" w:rsidRDefault="008F3B53"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199B94A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A25C21" w14:textId="77777777" w:rsidR="008F3B53" w:rsidRPr="00DE7B59" w:rsidRDefault="008F3B53" w:rsidP="00B734C2">
            <w:pPr>
              <w:keepNext/>
              <w:keepLines/>
              <w:spacing w:after="0"/>
              <w:rPr>
                <w:rFonts w:ascii="Arial" w:hAnsi="Arial"/>
                <w:sz w:val="18"/>
              </w:rPr>
            </w:pPr>
          </w:p>
        </w:tc>
      </w:tr>
      <w:tr w:rsidR="008F3B53" w:rsidRPr="00DE7B59" w14:paraId="7FD033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2461E9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70F69E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5DC85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DB5EC9" w14:textId="77777777" w:rsidR="008F3B53" w:rsidRPr="00DE7B59" w:rsidRDefault="008F3B53" w:rsidP="00B734C2">
            <w:pPr>
              <w:keepNext/>
              <w:keepLines/>
              <w:spacing w:after="0"/>
              <w:rPr>
                <w:rFonts w:ascii="Arial" w:hAnsi="Arial"/>
                <w:sz w:val="18"/>
              </w:rPr>
            </w:pPr>
          </w:p>
        </w:tc>
      </w:tr>
      <w:tr w:rsidR="008F3B53" w:rsidRPr="00DE7B59" w14:paraId="730DA46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47AC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5B34C0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A797CC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1B54B12" w14:textId="77777777" w:rsidR="008F3B53" w:rsidRPr="00DE7B59" w:rsidRDefault="008F3B53" w:rsidP="00B734C2">
            <w:pPr>
              <w:keepNext/>
              <w:keepLines/>
              <w:spacing w:after="0"/>
              <w:rPr>
                <w:rFonts w:ascii="Arial" w:hAnsi="Arial"/>
                <w:sz w:val="18"/>
              </w:rPr>
            </w:pPr>
          </w:p>
        </w:tc>
      </w:tr>
      <w:tr w:rsidR="008F3B53" w:rsidRPr="00DE7B59" w14:paraId="44947CA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D695D2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E27C20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4BD2D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E59BBD" w14:textId="77777777" w:rsidR="008F3B53" w:rsidRPr="00DE7B59" w:rsidRDefault="008F3B53" w:rsidP="00B734C2">
            <w:pPr>
              <w:keepNext/>
              <w:keepLines/>
              <w:spacing w:after="0"/>
              <w:rPr>
                <w:rFonts w:ascii="Arial" w:hAnsi="Arial"/>
                <w:sz w:val="18"/>
              </w:rPr>
            </w:pPr>
          </w:p>
        </w:tc>
      </w:tr>
      <w:tr w:rsidR="008F3B53" w:rsidRPr="00DE7B59" w14:paraId="1482361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F7DCD3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83738BB"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988582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EAA40BB" w14:textId="77777777" w:rsidR="008F3B53" w:rsidRPr="00DE7B59" w:rsidRDefault="008F3B53" w:rsidP="00B734C2">
            <w:pPr>
              <w:keepNext/>
              <w:keepLines/>
              <w:spacing w:after="0"/>
              <w:rPr>
                <w:rFonts w:ascii="Arial" w:hAnsi="Arial"/>
                <w:sz w:val="18"/>
              </w:rPr>
            </w:pPr>
          </w:p>
        </w:tc>
      </w:tr>
      <w:tr w:rsidR="008F3B53" w:rsidRPr="00DE7B59" w14:paraId="156A60A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2625A2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7228D09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D850C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FED95" w14:textId="77777777" w:rsidR="008F3B53" w:rsidRPr="00DE7B59" w:rsidRDefault="008F3B53" w:rsidP="00B734C2">
            <w:pPr>
              <w:keepNext/>
              <w:keepLines/>
              <w:spacing w:after="0"/>
              <w:rPr>
                <w:rFonts w:ascii="Arial" w:hAnsi="Arial"/>
                <w:sz w:val="18"/>
              </w:rPr>
            </w:pPr>
          </w:p>
        </w:tc>
      </w:tr>
      <w:tr w:rsidR="008F3B53" w:rsidRPr="00DE7B59" w14:paraId="72716D8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0B5D6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80B3E1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259D3F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2696BB" w14:textId="77777777" w:rsidR="008F3B53" w:rsidRPr="00DE7B59" w:rsidRDefault="008F3B53" w:rsidP="00B734C2">
            <w:pPr>
              <w:keepNext/>
              <w:keepLines/>
              <w:spacing w:after="0"/>
              <w:rPr>
                <w:rFonts w:ascii="Arial" w:hAnsi="Arial"/>
                <w:sz w:val="18"/>
              </w:rPr>
            </w:pPr>
          </w:p>
        </w:tc>
      </w:tr>
      <w:tr w:rsidR="008F3B53" w:rsidRPr="00DE7B59" w14:paraId="77A40FA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482EB7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2D8F3860"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A728B0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4D32D6" w14:textId="77777777" w:rsidR="008F3B53" w:rsidRPr="00DE7B59" w:rsidRDefault="008F3B53" w:rsidP="00B734C2">
            <w:pPr>
              <w:keepNext/>
              <w:keepLines/>
              <w:spacing w:after="0"/>
              <w:rPr>
                <w:rFonts w:ascii="Arial" w:hAnsi="Arial"/>
                <w:sz w:val="18"/>
              </w:rPr>
            </w:pPr>
          </w:p>
        </w:tc>
      </w:tr>
      <w:tr w:rsidR="008F3B53" w:rsidRPr="00DE7B59" w14:paraId="3A67706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F9B10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6508D29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832F7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BFB3F4" w14:textId="77777777" w:rsidR="008F3B53" w:rsidRPr="00DE7B59" w:rsidRDefault="008F3B53" w:rsidP="00B734C2">
            <w:pPr>
              <w:keepNext/>
              <w:keepLines/>
              <w:spacing w:after="0"/>
              <w:rPr>
                <w:rFonts w:ascii="Arial" w:hAnsi="Arial"/>
                <w:sz w:val="18"/>
              </w:rPr>
            </w:pPr>
          </w:p>
        </w:tc>
      </w:tr>
      <w:tr w:rsidR="008F3B53" w:rsidRPr="00DE7B59" w14:paraId="4D78AF2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510F2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19BFAAFB"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90F282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84A9F4" w14:textId="77777777" w:rsidR="008F3B53" w:rsidRPr="00DE7B59" w:rsidRDefault="008F3B53" w:rsidP="00B734C2">
            <w:pPr>
              <w:keepNext/>
              <w:keepLines/>
              <w:spacing w:after="0"/>
              <w:rPr>
                <w:rFonts w:ascii="Arial" w:hAnsi="Arial"/>
                <w:sz w:val="18"/>
              </w:rPr>
            </w:pPr>
          </w:p>
        </w:tc>
      </w:tr>
      <w:tr w:rsidR="008F3B53" w:rsidRPr="00DE7B59" w14:paraId="2B01B93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E58B1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615FC9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487599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7859715" w14:textId="77777777" w:rsidR="008F3B53" w:rsidRPr="00DE7B59" w:rsidRDefault="008F3B53" w:rsidP="00B734C2">
            <w:pPr>
              <w:keepNext/>
              <w:keepLines/>
              <w:spacing w:after="0"/>
              <w:rPr>
                <w:rFonts w:ascii="Arial" w:hAnsi="Arial"/>
                <w:sz w:val="18"/>
              </w:rPr>
            </w:pPr>
          </w:p>
        </w:tc>
      </w:tr>
      <w:tr w:rsidR="008F3B53" w:rsidRPr="00DE7B59" w14:paraId="5CFDB58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2AB8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DFC05A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125F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B4AB4" w14:textId="77777777" w:rsidR="008F3B53" w:rsidRPr="00DE7B59" w:rsidRDefault="008F3B53" w:rsidP="00B734C2">
            <w:pPr>
              <w:keepNext/>
              <w:keepLines/>
              <w:spacing w:after="0"/>
              <w:rPr>
                <w:rFonts w:ascii="Arial" w:hAnsi="Arial"/>
                <w:sz w:val="18"/>
              </w:rPr>
            </w:pPr>
          </w:p>
        </w:tc>
      </w:tr>
      <w:tr w:rsidR="008F3B53" w:rsidRPr="00DE7B59" w14:paraId="10071C4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29E99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F30EC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8A1E9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C35E58" w14:textId="77777777" w:rsidR="008F3B53" w:rsidRPr="00DE7B59" w:rsidRDefault="008F3B53" w:rsidP="00B734C2">
            <w:pPr>
              <w:keepNext/>
              <w:keepLines/>
              <w:spacing w:after="0"/>
              <w:rPr>
                <w:rFonts w:ascii="Arial" w:hAnsi="Arial"/>
                <w:sz w:val="18"/>
              </w:rPr>
            </w:pPr>
          </w:p>
        </w:tc>
      </w:tr>
      <w:tr w:rsidR="008F3B53" w:rsidRPr="00DE7B59" w14:paraId="388F1C0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BD3AB9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026BF3F1"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027A1DBA" w14:textId="77777777" w:rsidR="008F3B53" w:rsidRPr="00DE7B59" w:rsidRDefault="008F3B53"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21D30C64" w14:textId="77777777" w:rsidR="008F3B53" w:rsidRPr="00DE7B59" w:rsidRDefault="008F3B53" w:rsidP="00B734C2">
            <w:pPr>
              <w:keepNext/>
              <w:keepLines/>
              <w:spacing w:after="0"/>
              <w:rPr>
                <w:rFonts w:ascii="Arial" w:hAnsi="Arial"/>
                <w:sz w:val="18"/>
              </w:rPr>
            </w:pPr>
          </w:p>
        </w:tc>
      </w:tr>
      <w:tr w:rsidR="008F3B53" w:rsidRPr="00DE7B59" w14:paraId="136354D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534457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158B94C"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3C969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EB0674" w14:textId="77777777" w:rsidR="008F3B53" w:rsidRPr="00DE7B59" w:rsidRDefault="008F3B53" w:rsidP="00B734C2">
            <w:pPr>
              <w:keepNext/>
              <w:keepLines/>
              <w:spacing w:after="0"/>
              <w:rPr>
                <w:rFonts w:ascii="Arial" w:hAnsi="Arial"/>
                <w:sz w:val="18"/>
              </w:rPr>
            </w:pPr>
          </w:p>
        </w:tc>
      </w:tr>
      <w:tr w:rsidR="008F3B53" w:rsidRPr="00DE7B59" w14:paraId="55337280" w14:textId="77777777" w:rsidTr="00B734C2">
        <w:tc>
          <w:tcPr>
            <w:tcW w:w="4418" w:type="dxa"/>
            <w:tcBorders>
              <w:top w:val="single" w:sz="4" w:space="0" w:color="auto"/>
              <w:left w:val="single" w:sz="4" w:space="0" w:color="auto"/>
              <w:bottom w:val="nil"/>
              <w:right w:val="single" w:sz="4" w:space="0" w:color="auto"/>
            </w:tcBorders>
            <w:hideMark/>
          </w:tcPr>
          <w:p w14:paraId="64BAF85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73D56CC7" w14:textId="77777777" w:rsidR="008F3B53" w:rsidRPr="00DE7B59" w:rsidRDefault="008F3B53"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5DBB0C5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BD493B5" w14:textId="77777777" w:rsidR="008F3B53" w:rsidRPr="00DE7B59" w:rsidRDefault="008F3B53" w:rsidP="00B734C2">
            <w:pPr>
              <w:keepNext/>
              <w:keepLines/>
              <w:spacing w:after="0"/>
              <w:rPr>
                <w:rFonts w:ascii="Arial" w:hAnsi="Arial"/>
                <w:sz w:val="18"/>
              </w:rPr>
            </w:pPr>
            <w:r w:rsidRPr="00DE7B59">
              <w:rPr>
                <w:rFonts w:ascii="Arial" w:hAnsi="Arial"/>
                <w:sz w:val="18"/>
              </w:rPr>
              <w:t>pc_nrMIMO_CB_PUSCH</w:t>
            </w:r>
          </w:p>
        </w:tc>
      </w:tr>
      <w:tr w:rsidR="008F3B53" w:rsidRPr="00DE7B59" w14:paraId="5CE62719" w14:textId="77777777" w:rsidTr="00B734C2">
        <w:tc>
          <w:tcPr>
            <w:tcW w:w="4418" w:type="dxa"/>
            <w:tcBorders>
              <w:top w:val="nil"/>
              <w:left w:val="single" w:sz="4" w:space="0" w:color="auto"/>
              <w:bottom w:val="single" w:sz="4" w:space="0" w:color="auto"/>
              <w:right w:val="single" w:sz="4" w:space="0" w:color="auto"/>
            </w:tcBorders>
          </w:tcPr>
          <w:p w14:paraId="31BC7A22"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6A637D4" w14:textId="77777777" w:rsidR="008F3B53" w:rsidRPr="00DE7B59" w:rsidRDefault="008F3B53"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1B892D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E50463" w14:textId="77777777" w:rsidR="008F3B53" w:rsidRPr="00DE7B59" w:rsidRDefault="008F3B53" w:rsidP="00B734C2">
            <w:pPr>
              <w:keepNext/>
              <w:keepLines/>
              <w:spacing w:after="0"/>
              <w:rPr>
                <w:rFonts w:ascii="Arial" w:hAnsi="Arial"/>
                <w:sz w:val="18"/>
              </w:rPr>
            </w:pPr>
          </w:p>
        </w:tc>
      </w:tr>
      <w:tr w:rsidR="008F3B53" w:rsidRPr="00DE7B59" w14:paraId="764DE29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476E1D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5FC1F2CE"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E8CA78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504701D" w14:textId="77777777" w:rsidR="008F3B53" w:rsidRPr="00DE7B59" w:rsidRDefault="008F3B53" w:rsidP="00B734C2">
            <w:pPr>
              <w:keepNext/>
              <w:keepLines/>
              <w:spacing w:after="0"/>
              <w:rPr>
                <w:rFonts w:ascii="Arial" w:hAnsi="Arial"/>
                <w:sz w:val="18"/>
              </w:rPr>
            </w:pPr>
          </w:p>
        </w:tc>
      </w:tr>
      <w:tr w:rsidR="008F3B53" w:rsidRPr="00DE7B59" w14:paraId="2F7420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4FAEE2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498F67F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9577F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27AF13" w14:textId="77777777" w:rsidR="008F3B53" w:rsidRPr="00DE7B59" w:rsidRDefault="008F3B53" w:rsidP="00B734C2">
            <w:pPr>
              <w:keepNext/>
              <w:keepLines/>
              <w:spacing w:after="0"/>
              <w:rPr>
                <w:rFonts w:ascii="Arial" w:hAnsi="Arial"/>
                <w:sz w:val="18"/>
              </w:rPr>
            </w:pPr>
          </w:p>
        </w:tc>
      </w:tr>
      <w:tr w:rsidR="008F3B53" w:rsidRPr="00DE7B59" w14:paraId="676D350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1B3B7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50C4A8F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392945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51EFE6" w14:textId="77777777" w:rsidR="008F3B53" w:rsidRPr="00DE7B59" w:rsidRDefault="008F3B53" w:rsidP="00B734C2">
            <w:pPr>
              <w:keepNext/>
              <w:keepLines/>
              <w:spacing w:after="0"/>
              <w:rPr>
                <w:rFonts w:ascii="Arial" w:hAnsi="Arial"/>
                <w:sz w:val="18"/>
              </w:rPr>
            </w:pPr>
          </w:p>
        </w:tc>
      </w:tr>
      <w:tr w:rsidR="008F3B53" w:rsidRPr="00DE7B59" w14:paraId="6E74D7B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3982BA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5FCF84E6"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72A669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AE6C12" w14:textId="77777777" w:rsidR="008F3B53" w:rsidRPr="00DE7B59" w:rsidRDefault="008F3B53" w:rsidP="00B734C2">
            <w:pPr>
              <w:keepNext/>
              <w:keepLines/>
              <w:spacing w:after="0"/>
              <w:rPr>
                <w:rFonts w:ascii="Arial" w:hAnsi="Arial"/>
                <w:sz w:val="18"/>
              </w:rPr>
            </w:pPr>
          </w:p>
        </w:tc>
      </w:tr>
      <w:tr w:rsidR="008F3B53" w:rsidRPr="00DE7B59" w14:paraId="32C4569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385486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7B3749B1"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31306E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FDCD93" w14:textId="77777777" w:rsidR="008F3B53" w:rsidRPr="00DE7B59" w:rsidRDefault="008F3B53" w:rsidP="00B734C2">
            <w:pPr>
              <w:keepNext/>
              <w:keepLines/>
              <w:spacing w:after="0"/>
              <w:rPr>
                <w:rFonts w:ascii="Arial" w:hAnsi="Arial"/>
                <w:sz w:val="18"/>
              </w:rPr>
            </w:pPr>
          </w:p>
        </w:tc>
      </w:tr>
      <w:tr w:rsidR="008F3B53" w:rsidRPr="00DE7B59" w14:paraId="47FA39F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39F48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66E8EA"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20214E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4E7B43D" w14:textId="77777777" w:rsidR="008F3B53" w:rsidRPr="00DE7B59" w:rsidRDefault="008F3B53" w:rsidP="00B734C2">
            <w:pPr>
              <w:keepNext/>
              <w:keepLines/>
              <w:spacing w:after="0"/>
              <w:rPr>
                <w:rFonts w:ascii="Arial" w:hAnsi="Arial"/>
                <w:sz w:val="18"/>
              </w:rPr>
            </w:pPr>
          </w:p>
        </w:tc>
      </w:tr>
      <w:tr w:rsidR="008F3B53" w:rsidRPr="00DE7B59" w14:paraId="76D11E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58F70B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AE49D4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71D95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AB11A8" w14:textId="77777777" w:rsidR="008F3B53" w:rsidRPr="00DE7B59" w:rsidRDefault="008F3B53" w:rsidP="00B734C2">
            <w:pPr>
              <w:keepNext/>
              <w:keepLines/>
              <w:spacing w:after="0"/>
              <w:rPr>
                <w:rFonts w:ascii="Arial" w:hAnsi="Arial"/>
                <w:sz w:val="18"/>
              </w:rPr>
            </w:pPr>
          </w:p>
        </w:tc>
      </w:tr>
      <w:tr w:rsidR="008F3B53" w:rsidRPr="00DE7B59" w14:paraId="7B91E37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F9DC7C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7305828A"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56DEE4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5A12D9" w14:textId="77777777" w:rsidR="008F3B53" w:rsidRPr="00DE7B59" w:rsidRDefault="008F3B53" w:rsidP="00B734C2">
            <w:pPr>
              <w:keepNext/>
              <w:keepLines/>
              <w:spacing w:after="0"/>
              <w:rPr>
                <w:rFonts w:ascii="Arial" w:hAnsi="Arial"/>
                <w:sz w:val="18"/>
              </w:rPr>
            </w:pPr>
          </w:p>
        </w:tc>
      </w:tr>
      <w:tr w:rsidR="008F3B53" w:rsidRPr="00DE7B59" w14:paraId="3AF2F3E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6D1891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4F84AD8A"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0268D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7CD48C" w14:textId="77777777" w:rsidR="008F3B53" w:rsidRPr="00DE7B59" w:rsidRDefault="008F3B53" w:rsidP="00B734C2">
            <w:pPr>
              <w:keepNext/>
              <w:keepLines/>
              <w:spacing w:after="0"/>
              <w:rPr>
                <w:rFonts w:ascii="Arial" w:hAnsi="Arial"/>
                <w:sz w:val="18"/>
              </w:rPr>
            </w:pPr>
          </w:p>
        </w:tc>
      </w:tr>
      <w:tr w:rsidR="008F3B53" w:rsidRPr="00DE7B59" w14:paraId="2CFFC5A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838DC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2E1FEBA"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2F608B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B8A0DC" w14:textId="77777777" w:rsidR="008F3B53" w:rsidRPr="00DE7B59" w:rsidRDefault="008F3B53" w:rsidP="00B734C2">
            <w:pPr>
              <w:keepNext/>
              <w:keepLines/>
              <w:spacing w:after="0"/>
              <w:rPr>
                <w:rFonts w:ascii="Arial" w:hAnsi="Arial"/>
                <w:sz w:val="18"/>
              </w:rPr>
            </w:pPr>
          </w:p>
        </w:tc>
      </w:tr>
      <w:tr w:rsidR="008F3B53" w:rsidRPr="00DE7B59" w14:paraId="3E1C0AC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4D83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17C1B462"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D31C4F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5E9F8E" w14:textId="77777777" w:rsidR="008F3B53" w:rsidRPr="00DE7B59" w:rsidRDefault="008F3B53" w:rsidP="00B734C2">
            <w:pPr>
              <w:keepNext/>
              <w:keepLines/>
              <w:spacing w:after="0"/>
              <w:rPr>
                <w:rFonts w:ascii="Arial" w:hAnsi="Arial"/>
                <w:sz w:val="18"/>
              </w:rPr>
            </w:pPr>
          </w:p>
        </w:tc>
      </w:tr>
      <w:tr w:rsidR="008F3B53" w:rsidRPr="00DE7B59" w14:paraId="1B2B216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4D6B92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C89075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EBAB7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1CB3D0" w14:textId="77777777" w:rsidR="008F3B53" w:rsidRPr="00DE7B59" w:rsidRDefault="008F3B53" w:rsidP="00B734C2">
            <w:pPr>
              <w:keepNext/>
              <w:keepLines/>
              <w:spacing w:after="0"/>
              <w:rPr>
                <w:rFonts w:ascii="Arial" w:hAnsi="Arial"/>
                <w:sz w:val="18"/>
              </w:rPr>
            </w:pPr>
          </w:p>
        </w:tc>
      </w:tr>
      <w:tr w:rsidR="008F3B53" w:rsidRPr="00DE7B59" w14:paraId="662D42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AC78E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53A62621"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811AA6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8C26F1B" w14:textId="77777777" w:rsidR="008F3B53" w:rsidRPr="00DE7B59" w:rsidRDefault="008F3B53" w:rsidP="00B734C2">
            <w:pPr>
              <w:keepNext/>
              <w:keepLines/>
              <w:spacing w:after="0"/>
              <w:rPr>
                <w:rFonts w:ascii="Arial" w:hAnsi="Arial"/>
                <w:sz w:val="18"/>
              </w:rPr>
            </w:pPr>
          </w:p>
        </w:tc>
      </w:tr>
      <w:tr w:rsidR="008F3B53" w:rsidRPr="00DE7B59" w14:paraId="3C627F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50198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F11D5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4FED098"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953015" w14:textId="77777777" w:rsidR="008F3B53" w:rsidRPr="00DE7B59" w:rsidRDefault="008F3B53" w:rsidP="00B734C2">
            <w:pPr>
              <w:keepNext/>
              <w:keepLines/>
              <w:spacing w:after="0"/>
              <w:rPr>
                <w:rFonts w:ascii="Arial" w:hAnsi="Arial"/>
                <w:sz w:val="18"/>
              </w:rPr>
            </w:pPr>
          </w:p>
        </w:tc>
      </w:tr>
      <w:tr w:rsidR="008F3B53" w:rsidRPr="00DE7B59" w14:paraId="779F181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CDC42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55EAB620"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859DF0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CE4E50" w14:textId="77777777" w:rsidR="008F3B53" w:rsidRPr="00DE7B59" w:rsidRDefault="008F3B53" w:rsidP="00B734C2">
            <w:pPr>
              <w:keepNext/>
              <w:keepLines/>
              <w:spacing w:after="0"/>
              <w:rPr>
                <w:rFonts w:ascii="Arial" w:hAnsi="Arial"/>
                <w:sz w:val="18"/>
              </w:rPr>
            </w:pPr>
          </w:p>
        </w:tc>
      </w:tr>
      <w:tr w:rsidR="008F3B53" w:rsidRPr="00DE7B59" w14:paraId="0DA782DF" w14:textId="77777777" w:rsidTr="00B734C2">
        <w:tc>
          <w:tcPr>
            <w:tcW w:w="4418" w:type="dxa"/>
            <w:tcBorders>
              <w:top w:val="single" w:sz="4" w:space="0" w:color="auto"/>
              <w:left w:val="single" w:sz="4" w:space="0" w:color="auto"/>
              <w:bottom w:val="nil"/>
              <w:right w:val="single" w:sz="4" w:space="0" w:color="auto"/>
            </w:tcBorders>
            <w:hideMark/>
          </w:tcPr>
          <w:p w14:paraId="2D6B4F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08D75BA5"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8E37BB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0F07B5" w14:textId="77777777" w:rsidR="008F3B53" w:rsidRPr="00DE7B59" w:rsidRDefault="008F3B53" w:rsidP="00B734C2">
            <w:pPr>
              <w:keepNext/>
              <w:keepLines/>
              <w:spacing w:after="0"/>
              <w:rPr>
                <w:rFonts w:ascii="Arial" w:hAnsi="Arial"/>
                <w:sz w:val="18"/>
              </w:rPr>
            </w:pPr>
          </w:p>
        </w:tc>
      </w:tr>
      <w:tr w:rsidR="008F3B53" w:rsidRPr="00DE7B59" w14:paraId="197E26A9" w14:textId="77777777" w:rsidTr="00B734C2">
        <w:tc>
          <w:tcPr>
            <w:tcW w:w="4418" w:type="dxa"/>
            <w:tcBorders>
              <w:top w:val="nil"/>
              <w:left w:val="single" w:sz="4" w:space="0" w:color="auto"/>
              <w:bottom w:val="nil"/>
              <w:right w:val="single" w:sz="4" w:space="0" w:color="auto"/>
            </w:tcBorders>
          </w:tcPr>
          <w:p w14:paraId="6E546FDD"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8545CBC" w14:textId="77777777" w:rsidR="008F3B53" w:rsidRPr="00DE7B59" w:rsidRDefault="008F3B53"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17765E0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3031D0C" w14:textId="77777777" w:rsidR="008F3B53" w:rsidRPr="00DE7B59" w:rsidRDefault="008F3B53" w:rsidP="00B734C2">
            <w:pPr>
              <w:keepNext/>
              <w:keepLines/>
              <w:spacing w:after="0"/>
              <w:rPr>
                <w:rFonts w:ascii="Arial" w:hAnsi="Arial"/>
                <w:sz w:val="18"/>
              </w:rPr>
            </w:pPr>
            <w:r w:rsidRPr="00DE7B59">
              <w:rPr>
                <w:rFonts w:ascii="Arial" w:hAnsi="Arial"/>
                <w:sz w:val="18"/>
              </w:rPr>
              <w:t>FR1_100MHz</w:t>
            </w:r>
          </w:p>
        </w:tc>
      </w:tr>
      <w:tr w:rsidR="008F3B53" w:rsidRPr="00DE7B59" w14:paraId="6BF74FE2" w14:textId="77777777" w:rsidTr="00B734C2">
        <w:tc>
          <w:tcPr>
            <w:tcW w:w="4418" w:type="dxa"/>
            <w:tcBorders>
              <w:top w:val="nil"/>
              <w:left w:val="single" w:sz="4" w:space="0" w:color="auto"/>
              <w:bottom w:val="nil"/>
              <w:right w:val="single" w:sz="4" w:space="0" w:color="auto"/>
            </w:tcBorders>
          </w:tcPr>
          <w:p w14:paraId="179DD7F2"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D721B62" w14:textId="77777777" w:rsidR="008F3B53" w:rsidRPr="00DE7B59" w:rsidRDefault="008F3B53"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D91487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9967446" w14:textId="77777777" w:rsidR="008F3B53" w:rsidRPr="00DE7B59" w:rsidRDefault="008F3B53" w:rsidP="00B734C2">
            <w:pPr>
              <w:keepNext/>
              <w:keepLines/>
              <w:spacing w:after="0"/>
              <w:rPr>
                <w:rFonts w:ascii="Arial" w:hAnsi="Arial"/>
                <w:sz w:val="18"/>
              </w:rPr>
            </w:pPr>
            <w:r w:rsidRPr="00DE7B59">
              <w:rPr>
                <w:rFonts w:ascii="Arial" w:hAnsi="Arial"/>
                <w:sz w:val="18"/>
              </w:rPr>
              <w:t>FR2_100MHz</w:t>
            </w:r>
          </w:p>
        </w:tc>
      </w:tr>
      <w:tr w:rsidR="008F3B53" w:rsidRPr="00DE7B59" w14:paraId="21E8BD42" w14:textId="77777777" w:rsidTr="00B734C2">
        <w:tc>
          <w:tcPr>
            <w:tcW w:w="4418" w:type="dxa"/>
            <w:tcBorders>
              <w:top w:val="nil"/>
              <w:left w:val="single" w:sz="4" w:space="0" w:color="auto"/>
              <w:bottom w:val="single" w:sz="4" w:space="0" w:color="auto"/>
              <w:right w:val="single" w:sz="4" w:space="0" w:color="auto"/>
            </w:tcBorders>
          </w:tcPr>
          <w:p w14:paraId="09C0829F" w14:textId="77777777" w:rsidR="008F3B53" w:rsidRPr="00DE7B59" w:rsidRDefault="008F3B53" w:rsidP="00B734C2">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95FC86E" w14:textId="77777777" w:rsidR="008F3B53" w:rsidRPr="00DE7B59" w:rsidRDefault="008F3B53" w:rsidP="00B734C2">
            <w:pPr>
              <w:keepNext/>
              <w:keepLines/>
              <w:spacing w:after="0"/>
              <w:rPr>
                <w:rFonts w:ascii="Arial" w:eastAsia="MS Mincho" w:hAnsi="Arial"/>
                <w:sz w:val="18"/>
              </w:rPr>
            </w:pPr>
            <w:r w:rsidRPr="00DE7B59">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A99066B" w14:textId="77777777" w:rsidR="008F3B53" w:rsidRPr="00DE7B59" w:rsidRDefault="008F3B53" w:rsidP="00B734C2">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B980446" w14:textId="77777777" w:rsidR="008F3B53" w:rsidRPr="00DE7B59" w:rsidRDefault="008F3B53" w:rsidP="00B734C2">
            <w:pPr>
              <w:keepNext/>
              <w:keepLines/>
              <w:spacing w:after="0"/>
              <w:rPr>
                <w:rFonts w:ascii="Arial" w:eastAsia="MS Mincho" w:hAnsi="Arial"/>
                <w:sz w:val="18"/>
              </w:rPr>
            </w:pPr>
            <w:r w:rsidRPr="00DE7B59">
              <w:rPr>
                <w:rFonts w:ascii="Arial" w:eastAsia="MS Mincho" w:hAnsi="Arial"/>
                <w:sz w:val="18"/>
              </w:rPr>
              <w:t>FR2_MBWP</w:t>
            </w:r>
          </w:p>
        </w:tc>
      </w:tr>
      <w:tr w:rsidR="008F3B53" w:rsidRPr="00DE7B59" w14:paraId="5EE6C4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B15FE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47B9BD7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A7862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D372C5" w14:textId="77777777" w:rsidR="008F3B53" w:rsidRPr="00DE7B59" w:rsidRDefault="008F3B53" w:rsidP="00B734C2">
            <w:pPr>
              <w:keepNext/>
              <w:keepLines/>
              <w:spacing w:after="0"/>
              <w:rPr>
                <w:rFonts w:ascii="Arial" w:hAnsi="Arial"/>
                <w:sz w:val="18"/>
              </w:rPr>
            </w:pPr>
          </w:p>
        </w:tc>
      </w:tr>
      <w:tr w:rsidR="008F3B53" w:rsidRPr="00DE7B59" w14:paraId="35A67E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00358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6111832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E27C6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6CCB0C6" w14:textId="77777777" w:rsidR="008F3B53" w:rsidRPr="00DE7B59" w:rsidRDefault="008F3B53" w:rsidP="00B734C2">
            <w:pPr>
              <w:keepNext/>
              <w:keepLines/>
              <w:spacing w:after="0"/>
              <w:rPr>
                <w:rFonts w:ascii="Arial" w:hAnsi="Arial"/>
                <w:sz w:val="18"/>
              </w:rPr>
            </w:pPr>
          </w:p>
        </w:tc>
      </w:tr>
      <w:tr w:rsidR="008F3B53" w:rsidRPr="00DE7B59" w14:paraId="58958AF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F5F887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F02EC3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2CA92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2635A8D" w14:textId="77777777" w:rsidR="008F3B53" w:rsidRPr="00DE7B59" w:rsidRDefault="008F3B53" w:rsidP="00B734C2">
            <w:pPr>
              <w:keepNext/>
              <w:keepLines/>
              <w:spacing w:after="0"/>
              <w:rPr>
                <w:rFonts w:ascii="Arial" w:hAnsi="Arial"/>
                <w:sz w:val="18"/>
              </w:rPr>
            </w:pPr>
          </w:p>
        </w:tc>
      </w:tr>
      <w:tr w:rsidR="008F3B53" w:rsidRPr="00DE7B59" w14:paraId="2AB0D6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012B5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53E80A2F" w14:textId="77777777" w:rsidR="008F3B53" w:rsidRPr="00DE7B59" w:rsidRDefault="008F3B53"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7DB90C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4EFF9D" w14:textId="77777777" w:rsidR="008F3B53" w:rsidRPr="00DE7B59" w:rsidRDefault="008F3B53" w:rsidP="00B734C2">
            <w:pPr>
              <w:keepNext/>
              <w:keepLines/>
              <w:spacing w:after="0"/>
              <w:rPr>
                <w:rFonts w:ascii="Arial" w:hAnsi="Arial"/>
                <w:sz w:val="18"/>
              </w:rPr>
            </w:pPr>
          </w:p>
        </w:tc>
      </w:tr>
      <w:tr w:rsidR="008F3B53" w:rsidRPr="00DE7B59" w14:paraId="60A99E7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D1508E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0B04A67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C72334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26697C" w14:textId="77777777" w:rsidR="008F3B53" w:rsidRPr="00DE7B59" w:rsidRDefault="008F3B53" w:rsidP="00B734C2">
            <w:pPr>
              <w:keepNext/>
              <w:keepLines/>
              <w:spacing w:after="0"/>
              <w:rPr>
                <w:rFonts w:ascii="Arial" w:hAnsi="Arial"/>
                <w:sz w:val="18"/>
              </w:rPr>
            </w:pPr>
          </w:p>
        </w:tc>
      </w:tr>
      <w:tr w:rsidR="008F3B53" w:rsidRPr="00DE7B59" w14:paraId="6A944BD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308AE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F4D93A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E27A3A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BCFF21" w14:textId="77777777" w:rsidR="008F3B53" w:rsidRPr="00DE7B59" w:rsidRDefault="008F3B53" w:rsidP="00B734C2">
            <w:pPr>
              <w:keepNext/>
              <w:keepLines/>
              <w:spacing w:after="0"/>
              <w:rPr>
                <w:rFonts w:ascii="Arial" w:hAnsi="Arial"/>
                <w:sz w:val="18"/>
              </w:rPr>
            </w:pPr>
          </w:p>
        </w:tc>
      </w:tr>
      <w:tr w:rsidR="008F3B53" w:rsidRPr="00DE7B59" w14:paraId="1FB631F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2E291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3EAEA6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62EB70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313474" w14:textId="77777777" w:rsidR="008F3B53" w:rsidRPr="00DE7B59" w:rsidRDefault="008F3B53" w:rsidP="00B734C2">
            <w:pPr>
              <w:keepNext/>
              <w:keepLines/>
              <w:spacing w:after="0"/>
              <w:rPr>
                <w:rFonts w:ascii="Arial" w:hAnsi="Arial"/>
                <w:sz w:val="18"/>
              </w:rPr>
            </w:pPr>
          </w:p>
        </w:tc>
      </w:tr>
      <w:tr w:rsidR="008F3B53" w:rsidRPr="00DE7B59" w14:paraId="4FEC9DF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BA792D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6B83DB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24242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8C502E" w14:textId="77777777" w:rsidR="008F3B53" w:rsidRPr="00DE7B59" w:rsidRDefault="008F3B53" w:rsidP="00B734C2">
            <w:pPr>
              <w:keepNext/>
              <w:keepLines/>
              <w:spacing w:after="0"/>
              <w:rPr>
                <w:rFonts w:ascii="Arial" w:hAnsi="Arial"/>
                <w:sz w:val="18"/>
              </w:rPr>
            </w:pPr>
          </w:p>
        </w:tc>
      </w:tr>
      <w:tr w:rsidR="008F3B53" w:rsidRPr="00DE7B59" w14:paraId="31435E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761CB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2537C96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83768F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C283B4" w14:textId="77777777" w:rsidR="008F3B53" w:rsidRPr="00DE7B59" w:rsidRDefault="008F3B53" w:rsidP="00B734C2">
            <w:pPr>
              <w:keepNext/>
              <w:keepLines/>
              <w:spacing w:after="0"/>
              <w:rPr>
                <w:rFonts w:ascii="Arial" w:hAnsi="Arial"/>
                <w:sz w:val="18"/>
              </w:rPr>
            </w:pPr>
          </w:p>
        </w:tc>
      </w:tr>
      <w:tr w:rsidR="008F3B53" w:rsidRPr="00DE7B59" w14:paraId="234A59E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0805FE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57ECEBC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1EF61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D45EEC" w14:textId="77777777" w:rsidR="008F3B53" w:rsidRPr="00DE7B59" w:rsidRDefault="008F3B53" w:rsidP="00B734C2">
            <w:pPr>
              <w:keepNext/>
              <w:keepLines/>
              <w:spacing w:after="0"/>
              <w:rPr>
                <w:rFonts w:ascii="Arial" w:hAnsi="Arial"/>
                <w:sz w:val="18"/>
              </w:rPr>
            </w:pPr>
          </w:p>
        </w:tc>
      </w:tr>
      <w:tr w:rsidR="008F3B53" w:rsidRPr="00DE7B59" w14:paraId="3743BBA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67C86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068047A7"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498D8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C79FA1" w14:textId="77777777" w:rsidR="008F3B53" w:rsidRPr="00DE7B59" w:rsidRDefault="008F3B53" w:rsidP="00B734C2">
            <w:pPr>
              <w:keepNext/>
              <w:keepLines/>
              <w:spacing w:after="0"/>
              <w:rPr>
                <w:rFonts w:ascii="Arial" w:hAnsi="Arial"/>
                <w:sz w:val="18"/>
              </w:rPr>
            </w:pPr>
          </w:p>
        </w:tc>
      </w:tr>
      <w:tr w:rsidR="008F3B53" w:rsidRPr="00DE7B59" w14:paraId="034C721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83EB0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2BDC968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87A63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7005869" w14:textId="77777777" w:rsidR="008F3B53" w:rsidRPr="00DE7B59" w:rsidRDefault="008F3B53" w:rsidP="00B734C2">
            <w:pPr>
              <w:keepNext/>
              <w:keepLines/>
              <w:spacing w:after="0"/>
              <w:rPr>
                <w:rFonts w:ascii="Arial" w:hAnsi="Arial"/>
                <w:sz w:val="18"/>
              </w:rPr>
            </w:pPr>
          </w:p>
        </w:tc>
      </w:tr>
      <w:tr w:rsidR="008F3B53" w:rsidRPr="00DE7B59" w14:paraId="2AA03A8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6C27E5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E75346A"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1686D1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E2E2076" w14:textId="77777777" w:rsidR="008F3B53" w:rsidRPr="00DE7B59" w:rsidRDefault="008F3B53" w:rsidP="00B734C2">
            <w:pPr>
              <w:keepNext/>
              <w:keepLines/>
              <w:spacing w:after="0"/>
              <w:rPr>
                <w:rFonts w:ascii="Arial" w:hAnsi="Arial"/>
                <w:sz w:val="18"/>
              </w:rPr>
            </w:pPr>
          </w:p>
        </w:tc>
      </w:tr>
      <w:tr w:rsidR="008F3B53" w:rsidRPr="00DE7B59" w14:paraId="60A4840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FF29AA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92395F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53CFF6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1E9770" w14:textId="77777777" w:rsidR="008F3B53" w:rsidRPr="00DE7B59" w:rsidRDefault="008F3B53" w:rsidP="00B734C2">
            <w:pPr>
              <w:keepNext/>
              <w:keepLines/>
              <w:spacing w:after="0"/>
              <w:rPr>
                <w:rFonts w:ascii="Arial" w:hAnsi="Arial"/>
                <w:sz w:val="18"/>
              </w:rPr>
            </w:pPr>
          </w:p>
        </w:tc>
      </w:tr>
      <w:tr w:rsidR="008F3B53" w:rsidRPr="00DE7B59" w14:paraId="629A9A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6A8A9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C54831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1363CA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C1EC80" w14:textId="77777777" w:rsidR="008F3B53" w:rsidRPr="00DE7B59" w:rsidRDefault="008F3B53" w:rsidP="00B734C2">
            <w:pPr>
              <w:keepNext/>
              <w:keepLines/>
              <w:spacing w:after="0"/>
              <w:rPr>
                <w:rFonts w:ascii="Arial" w:hAnsi="Arial"/>
                <w:sz w:val="18"/>
              </w:rPr>
            </w:pPr>
          </w:p>
        </w:tc>
      </w:tr>
      <w:tr w:rsidR="008F3B53" w:rsidRPr="00DE7B59" w14:paraId="7CC0D01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24431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A2DF37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FE2D61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3C9F87" w14:textId="77777777" w:rsidR="008F3B53" w:rsidRPr="00DE7B59" w:rsidRDefault="008F3B53" w:rsidP="00B734C2">
            <w:pPr>
              <w:keepNext/>
              <w:keepLines/>
              <w:spacing w:after="0"/>
              <w:rPr>
                <w:rFonts w:ascii="Arial" w:hAnsi="Arial"/>
                <w:sz w:val="18"/>
              </w:rPr>
            </w:pPr>
          </w:p>
        </w:tc>
      </w:tr>
      <w:tr w:rsidR="008F3B53" w:rsidRPr="00DE7B59" w14:paraId="35173B5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BFBD83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A2E2D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E52DA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5D19C" w14:textId="77777777" w:rsidR="008F3B53" w:rsidRPr="00DE7B59" w:rsidRDefault="008F3B53" w:rsidP="00B734C2">
            <w:pPr>
              <w:keepNext/>
              <w:keepLines/>
              <w:spacing w:after="0"/>
              <w:rPr>
                <w:rFonts w:ascii="Arial" w:hAnsi="Arial"/>
                <w:sz w:val="18"/>
              </w:rPr>
            </w:pPr>
          </w:p>
        </w:tc>
      </w:tr>
      <w:tr w:rsidR="008F3B53" w:rsidRPr="00DE7B59" w14:paraId="14B4FF7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74D5BF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DCEE6C1"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5775EE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F80366F" w14:textId="77777777" w:rsidR="008F3B53" w:rsidRPr="00DE7B59" w:rsidRDefault="008F3B53" w:rsidP="00B734C2">
            <w:pPr>
              <w:keepNext/>
              <w:keepLines/>
              <w:spacing w:after="0"/>
              <w:rPr>
                <w:rFonts w:ascii="Arial" w:hAnsi="Arial"/>
                <w:sz w:val="18"/>
              </w:rPr>
            </w:pPr>
          </w:p>
        </w:tc>
      </w:tr>
      <w:tr w:rsidR="008F3B53" w:rsidRPr="00DE7B59" w14:paraId="3AD9651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EBA3CF7"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49C1D8C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A6065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4CF17E" w14:textId="77777777" w:rsidR="008F3B53" w:rsidRPr="00DE7B59" w:rsidRDefault="008F3B53" w:rsidP="00B734C2">
            <w:pPr>
              <w:keepNext/>
              <w:keepLines/>
              <w:spacing w:after="0"/>
              <w:rPr>
                <w:rFonts w:ascii="Arial" w:hAnsi="Arial"/>
                <w:sz w:val="18"/>
              </w:rPr>
            </w:pPr>
          </w:p>
        </w:tc>
      </w:tr>
    </w:tbl>
    <w:p w14:paraId="4107CFA3" w14:textId="77777777" w:rsidR="008F3B53" w:rsidRPr="00DE7B59" w:rsidRDefault="008F3B53" w:rsidP="008F3B53">
      <w:pPr>
        <w:rPr>
          <w:sz w:val="22"/>
        </w:rPr>
      </w:pPr>
    </w:p>
    <w:p w14:paraId="63B58777" w14:textId="00FFCCEE" w:rsidR="008F3B53" w:rsidRPr="00DE7B59" w:rsidRDefault="008F3B53" w:rsidP="008F3B53">
      <w:pPr>
        <w:pStyle w:val="TH"/>
      </w:pPr>
      <w:r w:rsidRPr="00DE7B59">
        <w:t>Table 7.1.1.3.17.1.3.3-</w:t>
      </w:r>
      <w:r w:rsidRPr="00DE7B59">
        <w:rPr>
          <w:lang w:eastAsia="zh-CN"/>
        </w:rPr>
        <w:t>9</w:t>
      </w:r>
      <w:r w:rsidRPr="00DE7B59">
        <w:t>: RRCReconfiguration</w:t>
      </w:r>
      <w:r w:rsidRPr="00DE7B59">
        <w:rPr>
          <w:i/>
        </w:rPr>
        <w:t xml:space="preserve"> </w:t>
      </w:r>
      <w:r w:rsidRPr="00DE7B59">
        <w:t xml:space="preserve">(step </w:t>
      </w:r>
      <w:r w:rsidR="000E0D43" w:rsidRPr="00DE7B59">
        <w:t>15</w:t>
      </w:r>
      <w:r w:rsidR="00320B84" w:rsidRPr="00DE7B59">
        <w:t>,</w:t>
      </w:r>
      <w:r w:rsidRPr="00DE7B59">
        <w:t xml:space="preserve"> Table 7.1.1.3.17.1.3.2-1)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0C1BC24C" w14:textId="77777777" w:rsidTr="00B734C2">
        <w:tc>
          <w:tcPr>
            <w:tcW w:w="9747" w:type="dxa"/>
            <w:gridSpan w:val="4"/>
          </w:tcPr>
          <w:p w14:paraId="461AC59C" w14:textId="54670285"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F3B53" w:rsidRPr="00DE7B59" w14:paraId="49736BCA" w14:textId="77777777" w:rsidTr="00B734C2">
        <w:tc>
          <w:tcPr>
            <w:tcW w:w="4535" w:type="dxa"/>
          </w:tcPr>
          <w:p w14:paraId="1FF9A22C" w14:textId="77777777" w:rsidR="008F3B53" w:rsidRPr="00DE7B59" w:rsidRDefault="008F3B53" w:rsidP="00B734C2">
            <w:pPr>
              <w:pStyle w:val="TAH"/>
            </w:pPr>
            <w:r w:rsidRPr="00DE7B59">
              <w:t>Information Element</w:t>
            </w:r>
          </w:p>
        </w:tc>
        <w:tc>
          <w:tcPr>
            <w:tcW w:w="2267" w:type="dxa"/>
          </w:tcPr>
          <w:p w14:paraId="46CF2D2D" w14:textId="77777777" w:rsidR="008F3B53" w:rsidRPr="00DE7B59" w:rsidRDefault="008F3B53" w:rsidP="00B734C2">
            <w:pPr>
              <w:pStyle w:val="TAH"/>
            </w:pPr>
            <w:r w:rsidRPr="00DE7B59">
              <w:t>Value/remark</w:t>
            </w:r>
          </w:p>
        </w:tc>
        <w:tc>
          <w:tcPr>
            <w:tcW w:w="1700" w:type="dxa"/>
          </w:tcPr>
          <w:p w14:paraId="15050439" w14:textId="77777777" w:rsidR="008F3B53" w:rsidRPr="00DE7B59" w:rsidRDefault="008F3B53" w:rsidP="00B734C2">
            <w:pPr>
              <w:pStyle w:val="TAH"/>
            </w:pPr>
            <w:r w:rsidRPr="00DE7B59">
              <w:t>Comment</w:t>
            </w:r>
          </w:p>
        </w:tc>
        <w:tc>
          <w:tcPr>
            <w:tcW w:w="1245" w:type="dxa"/>
          </w:tcPr>
          <w:p w14:paraId="7C7FAF42" w14:textId="77777777" w:rsidR="008F3B53" w:rsidRPr="00DE7B59" w:rsidRDefault="008F3B53" w:rsidP="00B734C2">
            <w:pPr>
              <w:pStyle w:val="TAH"/>
            </w:pPr>
            <w:r w:rsidRPr="00DE7B59">
              <w:t>Condition</w:t>
            </w:r>
          </w:p>
        </w:tc>
      </w:tr>
      <w:tr w:rsidR="008F3B53" w:rsidRPr="00DE7B59" w14:paraId="3E8103F6" w14:textId="77777777" w:rsidTr="00B734C2">
        <w:tc>
          <w:tcPr>
            <w:tcW w:w="4535" w:type="dxa"/>
          </w:tcPr>
          <w:p w14:paraId="6BFB051D" w14:textId="77777777" w:rsidR="008F3B53" w:rsidRPr="00DE7B59" w:rsidRDefault="008F3B53" w:rsidP="00B734C2">
            <w:pPr>
              <w:pStyle w:val="TAL"/>
            </w:pPr>
            <w:r w:rsidRPr="00DE7B59">
              <w:t>RRCReconfiguration ::= SEQUENCE {</w:t>
            </w:r>
          </w:p>
        </w:tc>
        <w:tc>
          <w:tcPr>
            <w:tcW w:w="2267" w:type="dxa"/>
          </w:tcPr>
          <w:p w14:paraId="1800167C" w14:textId="77777777" w:rsidR="008F3B53" w:rsidRPr="00DE7B59" w:rsidRDefault="008F3B53" w:rsidP="00B734C2">
            <w:pPr>
              <w:pStyle w:val="TAL"/>
            </w:pPr>
          </w:p>
        </w:tc>
        <w:tc>
          <w:tcPr>
            <w:tcW w:w="1700" w:type="dxa"/>
          </w:tcPr>
          <w:p w14:paraId="566B4AB8" w14:textId="77777777" w:rsidR="008F3B53" w:rsidRPr="00DE7B59" w:rsidRDefault="008F3B53" w:rsidP="00B734C2">
            <w:pPr>
              <w:pStyle w:val="TAL"/>
            </w:pPr>
          </w:p>
        </w:tc>
        <w:tc>
          <w:tcPr>
            <w:tcW w:w="1245" w:type="dxa"/>
          </w:tcPr>
          <w:p w14:paraId="6D1E4D1B" w14:textId="77777777" w:rsidR="008F3B53" w:rsidRPr="00DE7B59" w:rsidRDefault="008F3B53" w:rsidP="00B734C2">
            <w:pPr>
              <w:pStyle w:val="TAL"/>
            </w:pPr>
          </w:p>
        </w:tc>
      </w:tr>
      <w:tr w:rsidR="008F3B53" w:rsidRPr="00DE7B59" w14:paraId="3691DB55" w14:textId="77777777" w:rsidTr="00B734C2">
        <w:tc>
          <w:tcPr>
            <w:tcW w:w="4535" w:type="dxa"/>
          </w:tcPr>
          <w:p w14:paraId="7681D7A5" w14:textId="77777777" w:rsidR="008F3B53" w:rsidRPr="00DE7B59" w:rsidRDefault="008F3B53" w:rsidP="00B734C2">
            <w:pPr>
              <w:pStyle w:val="TAL"/>
            </w:pPr>
            <w:r w:rsidRPr="00DE7B59">
              <w:t xml:space="preserve">  criticalExtensions CHOICE {</w:t>
            </w:r>
          </w:p>
        </w:tc>
        <w:tc>
          <w:tcPr>
            <w:tcW w:w="2267" w:type="dxa"/>
          </w:tcPr>
          <w:p w14:paraId="6E3AC8A1" w14:textId="77777777" w:rsidR="008F3B53" w:rsidRPr="00DE7B59" w:rsidRDefault="008F3B53" w:rsidP="00B734C2">
            <w:pPr>
              <w:pStyle w:val="TAL"/>
            </w:pPr>
          </w:p>
        </w:tc>
        <w:tc>
          <w:tcPr>
            <w:tcW w:w="1700" w:type="dxa"/>
          </w:tcPr>
          <w:p w14:paraId="602FB3B6" w14:textId="77777777" w:rsidR="008F3B53" w:rsidRPr="00DE7B59" w:rsidRDefault="008F3B53" w:rsidP="00B734C2">
            <w:pPr>
              <w:pStyle w:val="TAL"/>
            </w:pPr>
          </w:p>
        </w:tc>
        <w:tc>
          <w:tcPr>
            <w:tcW w:w="1245" w:type="dxa"/>
          </w:tcPr>
          <w:p w14:paraId="210E2443" w14:textId="77777777" w:rsidR="008F3B53" w:rsidRPr="00DE7B59" w:rsidRDefault="008F3B53" w:rsidP="00B734C2">
            <w:pPr>
              <w:pStyle w:val="TAL"/>
            </w:pPr>
          </w:p>
        </w:tc>
      </w:tr>
      <w:tr w:rsidR="008F3B53" w:rsidRPr="00DE7B59" w14:paraId="1039E09D" w14:textId="77777777" w:rsidTr="00B734C2">
        <w:tc>
          <w:tcPr>
            <w:tcW w:w="4535" w:type="dxa"/>
            <w:tcBorders>
              <w:bottom w:val="single" w:sz="4" w:space="0" w:color="auto"/>
            </w:tcBorders>
          </w:tcPr>
          <w:p w14:paraId="1498202D" w14:textId="77777777" w:rsidR="008F3B53" w:rsidRPr="00DE7B59" w:rsidRDefault="008F3B53" w:rsidP="00B734C2">
            <w:pPr>
              <w:pStyle w:val="TAL"/>
            </w:pPr>
            <w:r w:rsidRPr="00DE7B59">
              <w:t xml:space="preserve">    rrcReconfiguration SEQUENCE {</w:t>
            </w:r>
          </w:p>
        </w:tc>
        <w:tc>
          <w:tcPr>
            <w:tcW w:w="2267" w:type="dxa"/>
          </w:tcPr>
          <w:p w14:paraId="2B171F16" w14:textId="77777777" w:rsidR="008F3B53" w:rsidRPr="00DE7B59" w:rsidRDefault="008F3B53" w:rsidP="00B734C2">
            <w:pPr>
              <w:pStyle w:val="TAL"/>
            </w:pPr>
          </w:p>
        </w:tc>
        <w:tc>
          <w:tcPr>
            <w:tcW w:w="1700" w:type="dxa"/>
          </w:tcPr>
          <w:p w14:paraId="3110666F" w14:textId="77777777" w:rsidR="008F3B53" w:rsidRPr="00DE7B59" w:rsidRDefault="008F3B53" w:rsidP="00B734C2">
            <w:pPr>
              <w:pStyle w:val="TAL"/>
            </w:pPr>
          </w:p>
        </w:tc>
        <w:tc>
          <w:tcPr>
            <w:tcW w:w="1245" w:type="dxa"/>
          </w:tcPr>
          <w:p w14:paraId="5D368930" w14:textId="77777777" w:rsidR="008F3B53" w:rsidRPr="00DE7B59" w:rsidRDefault="008F3B53" w:rsidP="00B734C2">
            <w:pPr>
              <w:pStyle w:val="TAL"/>
            </w:pPr>
          </w:p>
        </w:tc>
      </w:tr>
      <w:tr w:rsidR="008F3B53" w:rsidRPr="00DE7B59" w14:paraId="1632A415" w14:textId="77777777" w:rsidTr="00B734C2">
        <w:tc>
          <w:tcPr>
            <w:tcW w:w="4535" w:type="dxa"/>
            <w:tcBorders>
              <w:bottom w:val="single" w:sz="4" w:space="0" w:color="auto"/>
            </w:tcBorders>
          </w:tcPr>
          <w:p w14:paraId="176AA946" w14:textId="77777777" w:rsidR="008F3B53" w:rsidRPr="00DE7B59" w:rsidRDefault="008F3B53" w:rsidP="00B734C2">
            <w:pPr>
              <w:pStyle w:val="TAL"/>
            </w:pPr>
            <w:r w:rsidRPr="00DE7B59">
              <w:t xml:space="preserve">      secondaryCellGroup</w:t>
            </w:r>
          </w:p>
        </w:tc>
        <w:tc>
          <w:tcPr>
            <w:tcW w:w="2267" w:type="dxa"/>
          </w:tcPr>
          <w:p w14:paraId="71ECABC8" w14:textId="77777777" w:rsidR="008F3B53" w:rsidRPr="00DE7B59" w:rsidRDefault="008F3B53" w:rsidP="00B734C2">
            <w:pPr>
              <w:pStyle w:val="TAL"/>
            </w:pPr>
            <w:r w:rsidRPr="00DE7B59">
              <w:t>CellGroupConfig</w:t>
            </w:r>
          </w:p>
        </w:tc>
        <w:tc>
          <w:tcPr>
            <w:tcW w:w="1700" w:type="dxa"/>
          </w:tcPr>
          <w:p w14:paraId="1F871131" w14:textId="77777777" w:rsidR="008F3B53" w:rsidRPr="00DE7B59" w:rsidRDefault="008F3B53" w:rsidP="00B734C2">
            <w:pPr>
              <w:pStyle w:val="TAL"/>
            </w:pPr>
            <w:r w:rsidRPr="00DE7B59">
              <w:t>OCTET STRING (CONTAINING CellGroupConfig)</w:t>
            </w:r>
          </w:p>
        </w:tc>
        <w:tc>
          <w:tcPr>
            <w:tcW w:w="1245" w:type="dxa"/>
          </w:tcPr>
          <w:p w14:paraId="1BAB5042" w14:textId="77777777" w:rsidR="008F3B53" w:rsidRPr="00DE7B59" w:rsidRDefault="008F3B53" w:rsidP="00B734C2">
            <w:pPr>
              <w:pStyle w:val="TAL"/>
            </w:pPr>
            <w:r w:rsidRPr="00DE7B59">
              <w:rPr>
                <w:lang w:eastAsia="zh-CN"/>
              </w:rPr>
              <w:t>EN-DC</w:t>
            </w:r>
          </w:p>
        </w:tc>
      </w:tr>
      <w:tr w:rsidR="008F3B53" w:rsidRPr="00DE7B59" w14:paraId="39B845AA" w14:textId="77777777" w:rsidTr="00B734C2">
        <w:tc>
          <w:tcPr>
            <w:tcW w:w="4535" w:type="dxa"/>
            <w:tcBorders>
              <w:bottom w:val="single" w:sz="4" w:space="0" w:color="auto"/>
            </w:tcBorders>
          </w:tcPr>
          <w:p w14:paraId="2FCD84A2" w14:textId="77777777" w:rsidR="008F3B53" w:rsidRPr="00DE7B59" w:rsidRDefault="008F3B53" w:rsidP="00B734C2">
            <w:pPr>
              <w:pStyle w:val="TAL"/>
            </w:pPr>
            <w:r w:rsidRPr="00DE7B59">
              <w:t xml:space="preserve">      nonCriticalExtension SEQUENCE {</w:t>
            </w:r>
          </w:p>
        </w:tc>
        <w:tc>
          <w:tcPr>
            <w:tcW w:w="2267" w:type="dxa"/>
          </w:tcPr>
          <w:p w14:paraId="7A660DDE" w14:textId="77777777" w:rsidR="008F3B53" w:rsidRPr="00DE7B59" w:rsidRDefault="008F3B53" w:rsidP="00B734C2">
            <w:pPr>
              <w:pStyle w:val="TAL"/>
            </w:pPr>
          </w:p>
        </w:tc>
        <w:tc>
          <w:tcPr>
            <w:tcW w:w="1700" w:type="dxa"/>
          </w:tcPr>
          <w:p w14:paraId="382F07BE" w14:textId="77777777" w:rsidR="008F3B53" w:rsidRPr="00DE7B59" w:rsidRDefault="008F3B53" w:rsidP="00B734C2">
            <w:pPr>
              <w:pStyle w:val="TAL"/>
            </w:pPr>
          </w:p>
        </w:tc>
        <w:tc>
          <w:tcPr>
            <w:tcW w:w="1245" w:type="dxa"/>
          </w:tcPr>
          <w:p w14:paraId="7F48D4DE" w14:textId="77777777" w:rsidR="008F3B53" w:rsidRPr="00DE7B59" w:rsidRDefault="008F3B53" w:rsidP="00B734C2">
            <w:pPr>
              <w:pStyle w:val="TAL"/>
              <w:rPr>
                <w:lang w:eastAsia="zh-CN"/>
              </w:rPr>
            </w:pPr>
            <w:r w:rsidRPr="00DE7B59">
              <w:rPr>
                <w:lang w:eastAsia="zh-CN"/>
              </w:rPr>
              <w:t>NR</w:t>
            </w:r>
          </w:p>
          <w:p w14:paraId="281B487A" w14:textId="77777777" w:rsidR="008F3B53" w:rsidRPr="00DE7B59" w:rsidRDefault="008F3B53" w:rsidP="00B734C2">
            <w:pPr>
              <w:pStyle w:val="TAL"/>
              <w:rPr>
                <w:lang w:eastAsia="zh-CN"/>
              </w:rPr>
            </w:pPr>
            <w:r w:rsidRPr="00DE7B59">
              <w:rPr>
                <w:lang w:eastAsia="zh-CN"/>
              </w:rPr>
              <w:t>NE-DC</w:t>
            </w:r>
          </w:p>
        </w:tc>
      </w:tr>
      <w:tr w:rsidR="008F3B53" w:rsidRPr="00DE7B59" w14:paraId="6A9E5456" w14:textId="77777777" w:rsidTr="00B734C2">
        <w:tc>
          <w:tcPr>
            <w:tcW w:w="4535" w:type="dxa"/>
            <w:tcBorders>
              <w:bottom w:val="single" w:sz="4" w:space="0" w:color="auto"/>
            </w:tcBorders>
          </w:tcPr>
          <w:p w14:paraId="6D556053" w14:textId="77777777" w:rsidR="008F3B53" w:rsidRPr="00DE7B59" w:rsidRDefault="008F3B53" w:rsidP="00B734C2">
            <w:pPr>
              <w:pStyle w:val="TAL"/>
            </w:pPr>
            <w:r w:rsidRPr="00DE7B59">
              <w:t xml:space="preserve">        masterCellGroup</w:t>
            </w:r>
          </w:p>
        </w:tc>
        <w:tc>
          <w:tcPr>
            <w:tcW w:w="2267" w:type="dxa"/>
          </w:tcPr>
          <w:p w14:paraId="7F5D3A9F" w14:textId="77777777" w:rsidR="008F3B53" w:rsidRPr="00DE7B59" w:rsidRDefault="008F3B53" w:rsidP="00B734C2">
            <w:pPr>
              <w:pStyle w:val="TAL"/>
            </w:pPr>
            <w:r w:rsidRPr="00DE7B59">
              <w:t>CellGroupConfig</w:t>
            </w:r>
          </w:p>
        </w:tc>
        <w:tc>
          <w:tcPr>
            <w:tcW w:w="1700" w:type="dxa"/>
          </w:tcPr>
          <w:p w14:paraId="369EEA50" w14:textId="77777777" w:rsidR="008F3B53" w:rsidRPr="00DE7B59" w:rsidRDefault="008F3B53" w:rsidP="00B734C2">
            <w:pPr>
              <w:pStyle w:val="TAL"/>
            </w:pPr>
            <w:r w:rsidRPr="00DE7B59">
              <w:t>OCTET STRING (CONTAINING CellGroupConfig)</w:t>
            </w:r>
          </w:p>
        </w:tc>
        <w:tc>
          <w:tcPr>
            <w:tcW w:w="1245" w:type="dxa"/>
          </w:tcPr>
          <w:p w14:paraId="098FBEFB" w14:textId="77777777" w:rsidR="008F3B53" w:rsidRPr="00DE7B59" w:rsidRDefault="008F3B53" w:rsidP="00B734C2">
            <w:pPr>
              <w:pStyle w:val="TAL"/>
              <w:rPr>
                <w:lang w:eastAsia="zh-CN"/>
              </w:rPr>
            </w:pPr>
          </w:p>
        </w:tc>
      </w:tr>
      <w:tr w:rsidR="008F3B53" w:rsidRPr="00DE7B59" w14:paraId="6512315C" w14:textId="77777777" w:rsidTr="00B734C2">
        <w:tc>
          <w:tcPr>
            <w:tcW w:w="4535" w:type="dxa"/>
            <w:tcBorders>
              <w:bottom w:val="single" w:sz="4" w:space="0" w:color="auto"/>
            </w:tcBorders>
          </w:tcPr>
          <w:p w14:paraId="57164713" w14:textId="77777777" w:rsidR="008F3B53" w:rsidRPr="00DE7B59" w:rsidRDefault="008F3B53" w:rsidP="00B734C2">
            <w:pPr>
              <w:pStyle w:val="TAL"/>
              <w:rPr>
                <w:lang w:eastAsia="zh-CN"/>
              </w:rPr>
            </w:pPr>
            <w:r w:rsidRPr="00DE7B59">
              <w:rPr>
                <w:lang w:eastAsia="zh-CN"/>
              </w:rPr>
              <w:t xml:space="preserve">      }</w:t>
            </w:r>
          </w:p>
        </w:tc>
        <w:tc>
          <w:tcPr>
            <w:tcW w:w="2267" w:type="dxa"/>
          </w:tcPr>
          <w:p w14:paraId="0CB189F5" w14:textId="77777777" w:rsidR="008F3B53" w:rsidRPr="00DE7B59" w:rsidRDefault="008F3B53" w:rsidP="00B734C2">
            <w:pPr>
              <w:pStyle w:val="TAL"/>
            </w:pPr>
          </w:p>
        </w:tc>
        <w:tc>
          <w:tcPr>
            <w:tcW w:w="1700" w:type="dxa"/>
          </w:tcPr>
          <w:p w14:paraId="12063E9E" w14:textId="77777777" w:rsidR="008F3B53" w:rsidRPr="00DE7B59" w:rsidRDefault="008F3B53" w:rsidP="00B734C2">
            <w:pPr>
              <w:pStyle w:val="TAL"/>
            </w:pPr>
          </w:p>
        </w:tc>
        <w:tc>
          <w:tcPr>
            <w:tcW w:w="1245" w:type="dxa"/>
          </w:tcPr>
          <w:p w14:paraId="149CF93C" w14:textId="77777777" w:rsidR="008F3B53" w:rsidRPr="00DE7B59" w:rsidRDefault="008F3B53" w:rsidP="00B734C2">
            <w:pPr>
              <w:pStyle w:val="TAL"/>
              <w:rPr>
                <w:lang w:eastAsia="zh-CN"/>
              </w:rPr>
            </w:pPr>
          </w:p>
        </w:tc>
      </w:tr>
      <w:tr w:rsidR="008F3B53" w:rsidRPr="00DE7B59" w14:paraId="67F779F6" w14:textId="77777777" w:rsidTr="00B734C2">
        <w:tc>
          <w:tcPr>
            <w:tcW w:w="4535" w:type="dxa"/>
            <w:tcBorders>
              <w:bottom w:val="single" w:sz="4" w:space="0" w:color="auto"/>
            </w:tcBorders>
          </w:tcPr>
          <w:p w14:paraId="05FC89F7" w14:textId="77777777" w:rsidR="008F3B53" w:rsidRPr="00DE7B59" w:rsidRDefault="008F3B53" w:rsidP="00B734C2">
            <w:pPr>
              <w:pStyle w:val="TAL"/>
            </w:pPr>
            <w:r w:rsidRPr="00DE7B59">
              <w:t xml:space="preserve">    }</w:t>
            </w:r>
          </w:p>
        </w:tc>
        <w:tc>
          <w:tcPr>
            <w:tcW w:w="2267" w:type="dxa"/>
          </w:tcPr>
          <w:p w14:paraId="44457FA7" w14:textId="77777777" w:rsidR="008F3B53" w:rsidRPr="00DE7B59" w:rsidRDefault="008F3B53" w:rsidP="00B734C2">
            <w:pPr>
              <w:pStyle w:val="TAL"/>
            </w:pPr>
          </w:p>
        </w:tc>
        <w:tc>
          <w:tcPr>
            <w:tcW w:w="1700" w:type="dxa"/>
          </w:tcPr>
          <w:p w14:paraId="393F08FA" w14:textId="77777777" w:rsidR="008F3B53" w:rsidRPr="00DE7B59" w:rsidRDefault="008F3B53" w:rsidP="00B734C2">
            <w:pPr>
              <w:pStyle w:val="TAL"/>
            </w:pPr>
          </w:p>
        </w:tc>
        <w:tc>
          <w:tcPr>
            <w:tcW w:w="1245" w:type="dxa"/>
          </w:tcPr>
          <w:p w14:paraId="42483A75" w14:textId="77777777" w:rsidR="008F3B53" w:rsidRPr="00DE7B59" w:rsidRDefault="008F3B53" w:rsidP="00B734C2">
            <w:pPr>
              <w:pStyle w:val="TAL"/>
            </w:pPr>
          </w:p>
        </w:tc>
      </w:tr>
      <w:tr w:rsidR="008F3B53" w:rsidRPr="00DE7B59" w14:paraId="78ABC453" w14:textId="77777777" w:rsidTr="00B734C2">
        <w:tc>
          <w:tcPr>
            <w:tcW w:w="4535" w:type="dxa"/>
            <w:tcBorders>
              <w:bottom w:val="single" w:sz="4" w:space="0" w:color="auto"/>
            </w:tcBorders>
          </w:tcPr>
          <w:p w14:paraId="1C0EBBF2" w14:textId="77777777" w:rsidR="008F3B53" w:rsidRPr="00DE7B59" w:rsidRDefault="008F3B53" w:rsidP="00B734C2">
            <w:pPr>
              <w:pStyle w:val="TAL"/>
            </w:pPr>
            <w:r w:rsidRPr="00DE7B59">
              <w:t xml:space="preserve">  }</w:t>
            </w:r>
          </w:p>
        </w:tc>
        <w:tc>
          <w:tcPr>
            <w:tcW w:w="2267" w:type="dxa"/>
          </w:tcPr>
          <w:p w14:paraId="7C4CE3C4" w14:textId="77777777" w:rsidR="008F3B53" w:rsidRPr="00DE7B59" w:rsidRDefault="008F3B53" w:rsidP="00B734C2">
            <w:pPr>
              <w:pStyle w:val="TAL"/>
            </w:pPr>
          </w:p>
        </w:tc>
        <w:tc>
          <w:tcPr>
            <w:tcW w:w="1700" w:type="dxa"/>
          </w:tcPr>
          <w:p w14:paraId="2CCAC087" w14:textId="77777777" w:rsidR="008F3B53" w:rsidRPr="00DE7B59" w:rsidRDefault="008F3B53" w:rsidP="00B734C2">
            <w:pPr>
              <w:pStyle w:val="TAL"/>
            </w:pPr>
          </w:p>
        </w:tc>
        <w:tc>
          <w:tcPr>
            <w:tcW w:w="1245" w:type="dxa"/>
          </w:tcPr>
          <w:p w14:paraId="7948CB4A" w14:textId="77777777" w:rsidR="008F3B53" w:rsidRPr="00DE7B59" w:rsidRDefault="008F3B53" w:rsidP="00B734C2">
            <w:pPr>
              <w:pStyle w:val="TAL"/>
            </w:pPr>
          </w:p>
        </w:tc>
      </w:tr>
      <w:tr w:rsidR="008F3B53" w:rsidRPr="00DE7B59" w14:paraId="56C5DE61" w14:textId="77777777" w:rsidTr="00B734C2">
        <w:tc>
          <w:tcPr>
            <w:tcW w:w="4535" w:type="dxa"/>
            <w:tcBorders>
              <w:bottom w:val="single" w:sz="4" w:space="0" w:color="auto"/>
            </w:tcBorders>
          </w:tcPr>
          <w:p w14:paraId="70979A76" w14:textId="77777777" w:rsidR="008F3B53" w:rsidRPr="00DE7B59" w:rsidRDefault="008F3B53" w:rsidP="00B734C2">
            <w:pPr>
              <w:pStyle w:val="TAL"/>
            </w:pPr>
            <w:r w:rsidRPr="00DE7B59">
              <w:t>}</w:t>
            </w:r>
          </w:p>
        </w:tc>
        <w:tc>
          <w:tcPr>
            <w:tcW w:w="2267" w:type="dxa"/>
          </w:tcPr>
          <w:p w14:paraId="030D99E1" w14:textId="77777777" w:rsidR="008F3B53" w:rsidRPr="00DE7B59" w:rsidRDefault="008F3B53" w:rsidP="00B734C2">
            <w:pPr>
              <w:pStyle w:val="TAL"/>
            </w:pPr>
          </w:p>
        </w:tc>
        <w:tc>
          <w:tcPr>
            <w:tcW w:w="1700" w:type="dxa"/>
          </w:tcPr>
          <w:p w14:paraId="3BD50DB4" w14:textId="77777777" w:rsidR="008F3B53" w:rsidRPr="00DE7B59" w:rsidRDefault="008F3B53" w:rsidP="00B734C2">
            <w:pPr>
              <w:pStyle w:val="TAL"/>
            </w:pPr>
          </w:p>
        </w:tc>
        <w:tc>
          <w:tcPr>
            <w:tcW w:w="1245" w:type="dxa"/>
          </w:tcPr>
          <w:p w14:paraId="777B785F" w14:textId="77777777" w:rsidR="008F3B53" w:rsidRPr="00DE7B59" w:rsidRDefault="008F3B53" w:rsidP="00B734C2">
            <w:pPr>
              <w:pStyle w:val="TAL"/>
            </w:pPr>
          </w:p>
        </w:tc>
      </w:tr>
    </w:tbl>
    <w:p w14:paraId="7FF11177" w14:textId="77777777" w:rsidR="008F3B53" w:rsidRPr="00DE7B59" w:rsidRDefault="008F3B53" w:rsidP="008F3B53"/>
    <w:p w14:paraId="5E380774" w14:textId="77777777" w:rsidR="008F3B53" w:rsidRPr="00DE7B59" w:rsidRDefault="008F3B53" w:rsidP="008F3B53">
      <w:pPr>
        <w:pStyle w:val="TH"/>
        <w:rPr>
          <w:lang w:eastAsia="zh-CN"/>
        </w:rPr>
      </w:pPr>
      <w:r w:rsidRPr="00DE7B59">
        <w:t>Table 7.1.1.3.17.1.3.3-</w:t>
      </w:r>
      <w:r w:rsidRPr="00DE7B59">
        <w:rPr>
          <w:lang w:eastAsia="zh-CN"/>
        </w:rPr>
        <w:t>10</w:t>
      </w:r>
      <w:r w:rsidRPr="00DE7B59">
        <w:t>: CellGroupConfig (Table 7.1.1.3.17.1.3.3-</w:t>
      </w:r>
      <w:r w:rsidRPr="00DE7B59">
        <w:rPr>
          <w:lang w:eastAsia="zh-CN"/>
        </w:rPr>
        <w:t>9</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DE7B59" w14:paraId="01DEDF72" w14:textId="77777777" w:rsidTr="00B734C2">
        <w:tc>
          <w:tcPr>
            <w:tcW w:w="9939" w:type="dxa"/>
            <w:gridSpan w:val="4"/>
          </w:tcPr>
          <w:p w14:paraId="2682C57C" w14:textId="32CEC86B"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4.6.3-19</w:t>
            </w:r>
          </w:p>
        </w:tc>
      </w:tr>
      <w:tr w:rsidR="008F3B53" w:rsidRPr="00DE7B59" w14:paraId="357D601A" w14:textId="77777777" w:rsidTr="00B734C2">
        <w:tblPrEx>
          <w:tblCellMar>
            <w:left w:w="108" w:type="dxa"/>
            <w:right w:w="108" w:type="dxa"/>
          </w:tblCellMar>
        </w:tblPrEx>
        <w:tc>
          <w:tcPr>
            <w:tcW w:w="4722" w:type="dxa"/>
            <w:shd w:val="clear" w:color="auto" w:fill="auto"/>
          </w:tcPr>
          <w:p w14:paraId="5E2ED122" w14:textId="77777777" w:rsidR="008F3B53" w:rsidRPr="00DE7B59" w:rsidRDefault="008F3B53" w:rsidP="00B734C2">
            <w:pPr>
              <w:pStyle w:val="TAH"/>
            </w:pPr>
            <w:r w:rsidRPr="00DE7B59">
              <w:t>Information Element</w:t>
            </w:r>
          </w:p>
        </w:tc>
        <w:tc>
          <w:tcPr>
            <w:tcW w:w="2267" w:type="dxa"/>
            <w:shd w:val="clear" w:color="auto" w:fill="auto"/>
          </w:tcPr>
          <w:p w14:paraId="4519F273" w14:textId="77777777" w:rsidR="008F3B53" w:rsidRPr="00DE7B59" w:rsidRDefault="008F3B53" w:rsidP="00B734C2">
            <w:pPr>
              <w:pStyle w:val="TAH"/>
            </w:pPr>
            <w:r w:rsidRPr="00DE7B59">
              <w:t>Value/remark</w:t>
            </w:r>
          </w:p>
        </w:tc>
        <w:tc>
          <w:tcPr>
            <w:tcW w:w="1700" w:type="dxa"/>
            <w:shd w:val="clear" w:color="auto" w:fill="auto"/>
          </w:tcPr>
          <w:p w14:paraId="0F77023E" w14:textId="77777777" w:rsidR="008F3B53" w:rsidRPr="00DE7B59" w:rsidRDefault="008F3B53" w:rsidP="00B734C2">
            <w:pPr>
              <w:pStyle w:val="TAH"/>
            </w:pPr>
            <w:r w:rsidRPr="00DE7B59">
              <w:t>Comment</w:t>
            </w:r>
          </w:p>
        </w:tc>
        <w:tc>
          <w:tcPr>
            <w:tcW w:w="1250" w:type="dxa"/>
            <w:shd w:val="clear" w:color="auto" w:fill="auto"/>
          </w:tcPr>
          <w:p w14:paraId="639DBD8B" w14:textId="77777777" w:rsidR="008F3B53" w:rsidRPr="00DE7B59" w:rsidRDefault="008F3B53" w:rsidP="00B734C2">
            <w:pPr>
              <w:pStyle w:val="TAH"/>
            </w:pPr>
            <w:r w:rsidRPr="00DE7B59">
              <w:t>Condition</w:t>
            </w:r>
          </w:p>
        </w:tc>
      </w:tr>
      <w:tr w:rsidR="008F3B53" w:rsidRPr="00DE7B59" w14:paraId="37B98BAD" w14:textId="77777777" w:rsidTr="00B734C2">
        <w:tblPrEx>
          <w:tblCellMar>
            <w:left w:w="108" w:type="dxa"/>
            <w:right w:w="108" w:type="dxa"/>
          </w:tblCellMar>
        </w:tblPrEx>
        <w:tc>
          <w:tcPr>
            <w:tcW w:w="4722" w:type="dxa"/>
            <w:shd w:val="clear" w:color="auto" w:fill="auto"/>
          </w:tcPr>
          <w:p w14:paraId="25DCA0C9" w14:textId="77777777" w:rsidR="008F3B53" w:rsidRPr="00DE7B59" w:rsidRDefault="008F3B53" w:rsidP="00B734C2">
            <w:pPr>
              <w:pStyle w:val="TAL"/>
            </w:pPr>
            <w:r w:rsidRPr="00DE7B59">
              <w:t>cellGroupConfig::= SEQUENCE {</w:t>
            </w:r>
          </w:p>
        </w:tc>
        <w:tc>
          <w:tcPr>
            <w:tcW w:w="2267" w:type="dxa"/>
            <w:shd w:val="clear" w:color="auto" w:fill="auto"/>
          </w:tcPr>
          <w:p w14:paraId="1C11029B" w14:textId="77777777" w:rsidR="008F3B53" w:rsidRPr="00DE7B59" w:rsidRDefault="008F3B53" w:rsidP="00B734C2">
            <w:pPr>
              <w:pStyle w:val="TAL"/>
            </w:pPr>
          </w:p>
        </w:tc>
        <w:tc>
          <w:tcPr>
            <w:tcW w:w="1700" w:type="dxa"/>
            <w:shd w:val="clear" w:color="auto" w:fill="auto"/>
          </w:tcPr>
          <w:p w14:paraId="539DC801" w14:textId="77777777" w:rsidR="008F3B53" w:rsidRPr="00DE7B59" w:rsidRDefault="008F3B53" w:rsidP="00B734C2">
            <w:pPr>
              <w:pStyle w:val="TAL"/>
            </w:pPr>
          </w:p>
        </w:tc>
        <w:tc>
          <w:tcPr>
            <w:tcW w:w="1250" w:type="dxa"/>
            <w:shd w:val="clear" w:color="auto" w:fill="auto"/>
          </w:tcPr>
          <w:p w14:paraId="670EA414" w14:textId="77777777" w:rsidR="008F3B53" w:rsidRPr="00DE7B59" w:rsidRDefault="008F3B53" w:rsidP="00B734C2">
            <w:pPr>
              <w:pStyle w:val="TAL"/>
            </w:pPr>
          </w:p>
        </w:tc>
      </w:tr>
      <w:tr w:rsidR="008F3B53" w:rsidRPr="00DE7B59" w14:paraId="067A6CD5" w14:textId="77777777" w:rsidTr="00B734C2">
        <w:tblPrEx>
          <w:tblCellMar>
            <w:left w:w="108" w:type="dxa"/>
            <w:right w:w="108" w:type="dxa"/>
          </w:tblCellMar>
        </w:tblPrEx>
        <w:tc>
          <w:tcPr>
            <w:tcW w:w="4722" w:type="dxa"/>
            <w:shd w:val="clear" w:color="auto" w:fill="auto"/>
          </w:tcPr>
          <w:p w14:paraId="643041B7" w14:textId="77777777" w:rsidR="008F3B53" w:rsidRPr="00DE7B59" w:rsidRDefault="008F3B53" w:rsidP="00B734C2">
            <w:pPr>
              <w:pStyle w:val="TAL"/>
            </w:pPr>
            <w:r w:rsidRPr="00DE7B59">
              <w:t xml:space="preserve">  mac-CellGroupConfig SEQUENCE {</w:t>
            </w:r>
          </w:p>
        </w:tc>
        <w:tc>
          <w:tcPr>
            <w:tcW w:w="2267" w:type="dxa"/>
            <w:shd w:val="clear" w:color="auto" w:fill="auto"/>
          </w:tcPr>
          <w:p w14:paraId="2A55E977" w14:textId="77777777" w:rsidR="008F3B53" w:rsidRPr="00DE7B59" w:rsidRDefault="008F3B53" w:rsidP="00B734C2">
            <w:pPr>
              <w:pStyle w:val="TAL"/>
            </w:pPr>
          </w:p>
        </w:tc>
        <w:tc>
          <w:tcPr>
            <w:tcW w:w="1700" w:type="dxa"/>
            <w:shd w:val="clear" w:color="auto" w:fill="auto"/>
          </w:tcPr>
          <w:p w14:paraId="3CEA47DB" w14:textId="77777777" w:rsidR="008F3B53" w:rsidRPr="00DE7B59" w:rsidDel="00D63DD8" w:rsidRDefault="008F3B53" w:rsidP="00B734C2">
            <w:pPr>
              <w:pStyle w:val="TAL"/>
            </w:pPr>
          </w:p>
        </w:tc>
        <w:tc>
          <w:tcPr>
            <w:tcW w:w="1250" w:type="dxa"/>
            <w:shd w:val="clear" w:color="auto" w:fill="auto"/>
          </w:tcPr>
          <w:p w14:paraId="02D37D4C" w14:textId="77777777" w:rsidR="008F3B53" w:rsidRPr="00DE7B59" w:rsidRDefault="008F3B53" w:rsidP="00B734C2">
            <w:pPr>
              <w:pStyle w:val="TAL"/>
            </w:pPr>
          </w:p>
        </w:tc>
      </w:tr>
      <w:tr w:rsidR="008F3B53" w:rsidRPr="00DE7B59" w14:paraId="7B02F7E9" w14:textId="77777777" w:rsidTr="00B734C2">
        <w:tblPrEx>
          <w:tblCellMar>
            <w:left w:w="108" w:type="dxa"/>
            <w:right w:w="108" w:type="dxa"/>
          </w:tblCellMar>
        </w:tblPrEx>
        <w:tc>
          <w:tcPr>
            <w:tcW w:w="4722" w:type="dxa"/>
            <w:shd w:val="clear" w:color="auto" w:fill="auto"/>
          </w:tcPr>
          <w:p w14:paraId="21ADDEE8" w14:textId="77777777" w:rsidR="008F3B53" w:rsidRPr="00DE7B59" w:rsidRDefault="008F3B53" w:rsidP="00B734C2">
            <w:pPr>
              <w:pStyle w:val="TAL"/>
            </w:pPr>
            <w:r w:rsidRPr="00DE7B59">
              <w:t xml:space="preserve">    phr-Confi</w:t>
            </w:r>
            <w:r w:rsidRPr="00DE7B59">
              <w:rPr>
                <w:lang w:eastAsia="zh-CN"/>
              </w:rPr>
              <w:t>g</w:t>
            </w:r>
            <w:r w:rsidRPr="00DE7B59">
              <w:t xml:space="preserve"> CHOICE {</w:t>
            </w:r>
          </w:p>
        </w:tc>
        <w:tc>
          <w:tcPr>
            <w:tcW w:w="2267" w:type="dxa"/>
            <w:shd w:val="clear" w:color="auto" w:fill="auto"/>
          </w:tcPr>
          <w:p w14:paraId="264D253E" w14:textId="77777777" w:rsidR="008F3B53" w:rsidRPr="00DE7B59" w:rsidRDefault="008F3B53" w:rsidP="00B734C2">
            <w:pPr>
              <w:pStyle w:val="TAL"/>
            </w:pPr>
          </w:p>
        </w:tc>
        <w:tc>
          <w:tcPr>
            <w:tcW w:w="1700" w:type="dxa"/>
            <w:shd w:val="clear" w:color="auto" w:fill="auto"/>
          </w:tcPr>
          <w:p w14:paraId="789A843D" w14:textId="77777777" w:rsidR="008F3B53" w:rsidRPr="00DE7B59" w:rsidRDefault="008F3B53" w:rsidP="00B734C2">
            <w:pPr>
              <w:pStyle w:val="TAL"/>
            </w:pPr>
          </w:p>
        </w:tc>
        <w:tc>
          <w:tcPr>
            <w:tcW w:w="1250" w:type="dxa"/>
            <w:shd w:val="clear" w:color="auto" w:fill="auto"/>
          </w:tcPr>
          <w:p w14:paraId="5AD01002" w14:textId="77777777" w:rsidR="008F3B53" w:rsidRPr="00DE7B59" w:rsidRDefault="008F3B53" w:rsidP="00B734C2">
            <w:pPr>
              <w:pStyle w:val="TAL"/>
            </w:pPr>
          </w:p>
        </w:tc>
      </w:tr>
      <w:tr w:rsidR="008F3B53" w:rsidRPr="00DE7B59" w14:paraId="6AEB698E" w14:textId="77777777" w:rsidTr="00B734C2">
        <w:tblPrEx>
          <w:tblCellMar>
            <w:left w:w="108" w:type="dxa"/>
            <w:right w:w="108" w:type="dxa"/>
          </w:tblCellMar>
        </w:tblPrEx>
        <w:tc>
          <w:tcPr>
            <w:tcW w:w="4722" w:type="dxa"/>
            <w:shd w:val="clear" w:color="auto" w:fill="auto"/>
          </w:tcPr>
          <w:p w14:paraId="3BEDA805" w14:textId="77777777" w:rsidR="008F3B53" w:rsidRPr="00DE7B59" w:rsidRDefault="008F3B53" w:rsidP="00B734C2">
            <w:pPr>
              <w:pStyle w:val="TAL"/>
            </w:pPr>
            <w:r w:rsidRPr="00DE7B59">
              <w:t xml:space="preserve">      setup SEQUENCE {</w:t>
            </w:r>
          </w:p>
        </w:tc>
        <w:tc>
          <w:tcPr>
            <w:tcW w:w="2267" w:type="dxa"/>
            <w:shd w:val="clear" w:color="auto" w:fill="auto"/>
          </w:tcPr>
          <w:p w14:paraId="2753A3C1" w14:textId="77777777" w:rsidR="008F3B53" w:rsidRPr="00DE7B59" w:rsidRDefault="008F3B53" w:rsidP="00B734C2">
            <w:pPr>
              <w:pStyle w:val="TAL"/>
            </w:pPr>
          </w:p>
        </w:tc>
        <w:tc>
          <w:tcPr>
            <w:tcW w:w="1700" w:type="dxa"/>
            <w:shd w:val="clear" w:color="auto" w:fill="auto"/>
          </w:tcPr>
          <w:p w14:paraId="4EBDF815" w14:textId="77777777" w:rsidR="008F3B53" w:rsidRPr="00DE7B59" w:rsidRDefault="008F3B53" w:rsidP="00B734C2">
            <w:pPr>
              <w:pStyle w:val="TAL"/>
            </w:pPr>
          </w:p>
        </w:tc>
        <w:tc>
          <w:tcPr>
            <w:tcW w:w="1250" w:type="dxa"/>
            <w:shd w:val="clear" w:color="auto" w:fill="auto"/>
          </w:tcPr>
          <w:p w14:paraId="68E316B7" w14:textId="77777777" w:rsidR="008F3B53" w:rsidRPr="00DE7B59" w:rsidRDefault="008F3B53" w:rsidP="00B734C2">
            <w:pPr>
              <w:pStyle w:val="TAL"/>
            </w:pPr>
          </w:p>
        </w:tc>
      </w:tr>
      <w:tr w:rsidR="008F3B53" w:rsidRPr="00DE7B59" w14:paraId="72E6A19F" w14:textId="77777777" w:rsidTr="00B734C2">
        <w:tblPrEx>
          <w:tblCellMar>
            <w:left w:w="108" w:type="dxa"/>
            <w:right w:w="108" w:type="dxa"/>
          </w:tblCellMar>
        </w:tblPrEx>
        <w:tc>
          <w:tcPr>
            <w:tcW w:w="4722" w:type="dxa"/>
            <w:shd w:val="clear" w:color="auto" w:fill="auto"/>
          </w:tcPr>
          <w:p w14:paraId="643D6F2F" w14:textId="77777777" w:rsidR="008F3B53" w:rsidRPr="00DE7B59" w:rsidRDefault="008F3B53" w:rsidP="00B734C2">
            <w:pPr>
              <w:pStyle w:val="TAL"/>
            </w:pPr>
            <w:r w:rsidRPr="00DE7B59">
              <w:t xml:space="preserve">     </w:t>
            </w:r>
            <w:r w:rsidRPr="00DE7B59">
              <w:rPr>
                <w:lang w:eastAsia="zh-CN"/>
              </w:rPr>
              <w:t xml:space="preserve">   </w:t>
            </w:r>
            <w:r w:rsidRPr="00DE7B59">
              <w:t>phr-PeriodicTimer</w:t>
            </w:r>
          </w:p>
        </w:tc>
        <w:tc>
          <w:tcPr>
            <w:tcW w:w="2267" w:type="dxa"/>
            <w:shd w:val="clear" w:color="auto" w:fill="auto"/>
          </w:tcPr>
          <w:p w14:paraId="23DF4EFE" w14:textId="77777777" w:rsidR="008F3B53" w:rsidRPr="00DE7B59" w:rsidRDefault="008F3B53" w:rsidP="00B734C2">
            <w:pPr>
              <w:pStyle w:val="TAL"/>
              <w:rPr>
                <w:lang w:eastAsia="zh-CN"/>
              </w:rPr>
            </w:pPr>
            <w:r w:rsidRPr="00DE7B59">
              <w:rPr>
                <w:lang w:eastAsia="zh-CN"/>
              </w:rPr>
              <w:t>sf500</w:t>
            </w:r>
          </w:p>
        </w:tc>
        <w:tc>
          <w:tcPr>
            <w:tcW w:w="1700" w:type="dxa"/>
            <w:shd w:val="clear" w:color="auto" w:fill="auto"/>
          </w:tcPr>
          <w:p w14:paraId="48E635D9" w14:textId="77777777" w:rsidR="008F3B53" w:rsidRPr="00DE7B59" w:rsidRDefault="008F3B53" w:rsidP="00B734C2">
            <w:pPr>
              <w:pStyle w:val="TAL"/>
            </w:pPr>
          </w:p>
        </w:tc>
        <w:tc>
          <w:tcPr>
            <w:tcW w:w="1250" w:type="dxa"/>
            <w:shd w:val="clear" w:color="auto" w:fill="auto"/>
          </w:tcPr>
          <w:p w14:paraId="42AC9BED" w14:textId="77777777" w:rsidR="008F3B53" w:rsidRPr="00DE7B59" w:rsidRDefault="008F3B53" w:rsidP="00B734C2">
            <w:pPr>
              <w:pStyle w:val="TAL"/>
            </w:pPr>
          </w:p>
        </w:tc>
      </w:tr>
      <w:tr w:rsidR="008F3B53" w:rsidRPr="00DE7B59" w14:paraId="6E052885" w14:textId="77777777" w:rsidTr="00B734C2">
        <w:tblPrEx>
          <w:tblCellMar>
            <w:left w:w="108" w:type="dxa"/>
            <w:right w:w="108" w:type="dxa"/>
          </w:tblCellMar>
        </w:tblPrEx>
        <w:tc>
          <w:tcPr>
            <w:tcW w:w="4722" w:type="dxa"/>
            <w:shd w:val="clear" w:color="auto" w:fill="auto"/>
          </w:tcPr>
          <w:p w14:paraId="14D33864" w14:textId="77777777" w:rsidR="008F3B53" w:rsidRPr="00DE7B59" w:rsidRDefault="008F3B53" w:rsidP="00B734C2">
            <w:pPr>
              <w:pStyle w:val="TAL"/>
            </w:pPr>
            <w:r w:rsidRPr="00DE7B59">
              <w:t xml:space="preserve">     </w:t>
            </w:r>
            <w:r w:rsidRPr="00DE7B59">
              <w:rPr>
                <w:lang w:eastAsia="zh-CN"/>
              </w:rPr>
              <w:t xml:space="preserve">   </w:t>
            </w:r>
            <w:r w:rsidRPr="00DE7B59">
              <w:t>phr-ProhibitTimer</w:t>
            </w:r>
          </w:p>
        </w:tc>
        <w:tc>
          <w:tcPr>
            <w:tcW w:w="2267" w:type="dxa"/>
            <w:shd w:val="clear" w:color="auto" w:fill="auto"/>
          </w:tcPr>
          <w:p w14:paraId="06270FE6" w14:textId="77777777" w:rsidR="008F3B53" w:rsidRPr="00DE7B59" w:rsidRDefault="008F3B53" w:rsidP="00B734C2">
            <w:pPr>
              <w:pStyle w:val="TAL"/>
              <w:rPr>
                <w:lang w:eastAsia="zh-CN"/>
              </w:rPr>
            </w:pPr>
            <w:r w:rsidRPr="00DE7B59">
              <w:rPr>
                <w:lang w:eastAsia="zh-CN"/>
              </w:rPr>
              <w:t>sf1000</w:t>
            </w:r>
          </w:p>
        </w:tc>
        <w:tc>
          <w:tcPr>
            <w:tcW w:w="1700" w:type="dxa"/>
            <w:shd w:val="clear" w:color="auto" w:fill="auto"/>
          </w:tcPr>
          <w:p w14:paraId="2399AD8B" w14:textId="77777777" w:rsidR="008F3B53" w:rsidRPr="00DE7B59" w:rsidRDefault="008F3B53" w:rsidP="00B734C2">
            <w:pPr>
              <w:pStyle w:val="TAL"/>
            </w:pPr>
          </w:p>
        </w:tc>
        <w:tc>
          <w:tcPr>
            <w:tcW w:w="1250" w:type="dxa"/>
            <w:shd w:val="clear" w:color="auto" w:fill="auto"/>
          </w:tcPr>
          <w:p w14:paraId="59A36FCE" w14:textId="77777777" w:rsidR="008F3B53" w:rsidRPr="00DE7B59" w:rsidRDefault="008F3B53" w:rsidP="00B734C2">
            <w:pPr>
              <w:pStyle w:val="TAL"/>
            </w:pPr>
          </w:p>
        </w:tc>
      </w:tr>
      <w:tr w:rsidR="008F3B53" w:rsidRPr="00DE7B59" w14:paraId="2E47BF59" w14:textId="77777777" w:rsidTr="00B734C2">
        <w:tblPrEx>
          <w:tblCellMar>
            <w:left w:w="108" w:type="dxa"/>
            <w:right w:w="108" w:type="dxa"/>
          </w:tblCellMar>
        </w:tblPrEx>
        <w:tc>
          <w:tcPr>
            <w:tcW w:w="4722" w:type="dxa"/>
            <w:shd w:val="clear" w:color="auto" w:fill="auto"/>
          </w:tcPr>
          <w:p w14:paraId="56F06BBA" w14:textId="77777777" w:rsidR="008F3B53" w:rsidRPr="00DE7B59" w:rsidRDefault="008F3B53" w:rsidP="00B734C2">
            <w:pPr>
              <w:pStyle w:val="TAL"/>
            </w:pPr>
            <w:r w:rsidRPr="00DE7B59">
              <w:t xml:space="preserve">     </w:t>
            </w:r>
            <w:r w:rsidRPr="00DE7B59">
              <w:rPr>
                <w:lang w:eastAsia="zh-CN"/>
              </w:rPr>
              <w:t xml:space="preserve">   </w:t>
            </w:r>
            <w:r w:rsidRPr="00DE7B59">
              <w:t>phr-Tx-PowerFactorChange</w:t>
            </w:r>
          </w:p>
        </w:tc>
        <w:tc>
          <w:tcPr>
            <w:tcW w:w="2267" w:type="dxa"/>
            <w:shd w:val="clear" w:color="auto" w:fill="auto"/>
          </w:tcPr>
          <w:p w14:paraId="6061B0AF" w14:textId="77777777" w:rsidR="008F3B53" w:rsidRPr="00DE7B59" w:rsidRDefault="008F3B53" w:rsidP="00B734C2">
            <w:pPr>
              <w:pStyle w:val="TAL"/>
              <w:rPr>
                <w:lang w:eastAsia="zh-CN"/>
              </w:rPr>
            </w:pPr>
            <w:r w:rsidRPr="00DE7B59">
              <w:rPr>
                <w:lang w:eastAsia="zh-CN"/>
              </w:rPr>
              <w:t>infinity</w:t>
            </w:r>
          </w:p>
        </w:tc>
        <w:tc>
          <w:tcPr>
            <w:tcW w:w="1700" w:type="dxa"/>
            <w:shd w:val="clear" w:color="auto" w:fill="auto"/>
          </w:tcPr>
          <w:p w14:paraId="1EC41BEB" w14:textId="77777777" w:rsidR="008F3B53" w:rsidRPr="00DE7B59" w:rsidRDefault="008F3B53" w:rsidP="00B734C2">
            <w:pPr>
              <w:pStyle w:val="TAL"/>
            </w:pPr>
          </w:p>
        </w:tc>
        <w:tc>
          <w:tcPr>
            <w:tcW w:w="1250" w:type="dxa"/>
            <w:shd w:val="clear" w:color="auto" w:fill="auto"/>
          </w:tcPr>
          <w:p w14:paraId="646FC0E3" w14:textId="77777777" w:rsidR="008F3B53" w:rsidRPr="00DE7B59" w:rsidRDefault="008F3B53" w:rsidP="00B734C2">
            <w:pPr>
              <w:pStyle w:val="TAL"/>
            </w:pPr>
          </w:p>
        </w:tc>
      </w:tr>
      <w:tr w:rsidR="008F3B53" w:rsidRPr="00DE7B59" w14:paraId="6D180CF5" w14:textId="77777777" w:rsidTr="00B734C2">
        <w:tblPrEx>
          <w:tblCellMar>
            <w:left w:w="108" w:type="dxa"/>
            <w:right w:w="108" w:type="dxa"/>
          </w:tblCellMar>
        </w:tblPrEx>
        <w:tc>
          <w:tcPr>
            <w:tcW w:w="4722" w:type="dxa"/>
            <w:shd w:val="clear" w:color="auto" w:fill="auto"/>
          </w:tcPr>
          <w:p w14:paraId="11848EFA" w14:textId="77777777" w:rsidR="008F3B53" w:rsidRPr="00DE7B59" w:rsidRDefault="008F3B53" w:rsidP="00B734C2">
            <w:pPr>
              <w:pStyle w:val="TAL"/>
            </w:pPr>
            <w:r w:rsidRPr="00DE7B59">
              <w:t xml:space="preserve">     </w:t>
            </w:r>
            <w:r w:rsidRPr="00DE7B59">
              <w:rPr>
                <w:lang w:eastAsia="zh-CN"/>
              </w:rPr>
              <w:t xml:space="preserve">   </w:t>
            </w:r>
            <w:r w:rsidRPr="00DE7B59">
              <w:t>multiplePHR</w:t>
            </w:r>
          </w:p>
        </w:tc>
        <w:tc>
          <w:tcPr>
            <w:tcW w:w="2267" w:type="dxa"/>
            <w:shd w:val="clear" w:color="auto" w:fill="auto"/>
          </w:tcPr>
          <w:p w14:paraId="256DD7E7" w14:textId="77777777" w:rsidR="008F3B53" w:rsidRPr="00DE7B59" w:rsidRDefault="008F3B53" w:rsidP="00B734C2">
            <w:pPr>
              <w:pStyle w:val="TAL"/>
            </w:pPr>
            <w:r w:rsidRPr="00DE7B59">
              <w:rPr>
                <w:lang w:eastAsia="zh-CN"/>
              </w:rPr>
              <w:t>false</w:t>
            </w:r>
          </w:p>
        </w:tc>
        <w:tc>
          <w:tcPr>
            <w:tcW w:w="1700" w:type="dxa"/>
            <w:shd w:val="clear" w:color="auto" w:fill="auto"/>
          </w:tcPr>
          <w:p w14:paraId="02006C8C" w14:textId="77777777" w:rsidR="008F3B53" w:rsidRPr="00DE7B59" w:rsidRDefault="008F3B53" w:rsidP="00B734C2">
            <w:pPr>
              <w:pStyle w:val="TAL"/>
            </w:pPr>
          </w:p>
        </w:tc>
        <w:tc>
          <w:tcPr>
            <w:tcW w:w="1250" w:type="dxa"/>
            <w:shd w:val="clear" w:color="auto" w:fill="auto"/>
          </w:tcPr>
          <w:p w14:paraId="6550F01A" w14:textId="77777777" w:rsidR="008F3B53" w:rsidRPr="00DE7B59" w:rsidRDefault="008F3B53" w:rsidP="00B734C2">
            <w:pPr>
              <w:pStyle w:val="TAL"/>
            </w:pPr>
          </w:p>
        </w:tc>
      </w:tr>
      <w:tr w:rsidR="008F3B53" w:rsidRPr="00DE7B59" w14:paraId="7FDE072F" w14:textId="77777777" w:rsidTr="00B734C2">
        <w:tblPrEx>
          <w:tblCellMar>
            <w:left w:w="108" w:type="dxa"/>
            <w:right w:w="108" w:type="dxa"/>
          </w:tblCellMar>
        </w:tblPrEx>
        <w:tc>
          <w:tcPr>
            <w:tcW w:w="4722" w:type="dxa"/>
            <w:shd w:val="clear" w:color="auto" w:fill="auto"/>
          </w:tcPr>
          <w:p w14:paraId="4EB5F8FB" w14:textId="77777777" w:rsidR="008F3B53" w:rsidRPr="00DE7B59" w:rsidRDefault="008F3B53" w:rsidP="00B734C2">
            <w:pPr>
              <w:pStyle w:val="TAL"/>
            </w:pPr>
            <w:r w:rsidRPr="00DE7B59">
              <w:t xml:space="preserve">        multiplePHR</w:t>
            </w:r>
          </w:p>
        </w:tc>
        <w:tc>
          <w:tcPr>
            <w:tcW w:w="2267" w:type="dxa"/>
            <w:shd w:val="clear" w:color="auto" w:fill="auto"/>
          </w:tcPr>
          <w:p w14:paraId="361D9744" w14:textId="77777777" w:rsidR="008F3B53" w:rsidRPr="00DE7B59" w:rsidRDefault="008F3B53" w:rsidP="00B734C2">
            <w:pPr>
              <w:pStyle w:val="TAL"/>
              <w:rPr>
                <w:lang w:eastAsia="zh-CN"/>
              </w:rPr>
            </w:pPr>
            <w:r w:rsidRPr="00DE7B59">
              <w:rPr>
                <w:lang w:eastAsia="zh-CN"/>
              </w:rPr>
              <w:t>true</w:t>
            </w:r>
          </w:p>
        </w:tc>
        <w:tc>
          <w:tcPr>
            <w:tcW w:w="1700" w:type="dxa"/>
            <w:shd w:val="clear" w:color="auto" w:fill="auto"/>
          </w:tcPr>
          <w:p w14:paraId="2840DCA1" w14:textId="77777777" w:rsidR="008F3B53" w:rsidRPr="00DE7B59" w:rsidRDefault="008F3B53" w:rsidP="00B734C2">
            <w:pPr>
              <w:pStyle w:val="TAL"/>
            </w:pPr>
          </w:p>
        </w:tc>
        <w:tc>
          <w:tcPr>
            <w:tcW w:w="1250" w:type="dxa"/>
            <w:shd w:val="clear" w:color="auto" w:fill="auto"/>
          </w:tcPr>
          <w:p w14:paraId="5B5CC68E" w14:textId="77777777" w:rsidR="008F3B53" w:rsidRPr="00DE7B59" w:rsidRDefault="008F3B53" w:rsidP="00B734C2">
            <w:pPr>
              <w:pStyle w:val="TAL"/>
            </w:pPr>
            <w:r w:rsidRPr="00DE7B59">
              <w:t>EN-DC</w:t>
            </w:r>
          </w:p>
          <w:p w14:paraId="113A2D06" w14:textId="77777777" w:rsidR="008F3B53" w:rsidRPr="00DE7B59" w:rsidRDefault="008F3B53" w:rsidP="00B734C2">
            <w:pPr>
              <w:pStyle w:val="TAL"/>
            </w:pPr>
            <w:r w:rsidRPr="00DE7B59">
              <w:t>NE-DC</w:t>
            </w:r>
          </w:p>
        </w:tc>
      </w:tr>
      <w:tr w:rsidR="008F3B53" w:rsidRPr="00DE7B59" w14:paraId="4FB256A4" w14:textId="77777777" w:rsidTr="00B734C2">
        <w:tblPrEx>
          <w:tblCellMar>
            <w:left w:w="108" w:type="dxa"/>
            <w:right w:w="108" w:type="dxa"/>
          </w:tblCellMar>
        </w:tblPrEx>
        <w:tc>
          <w:tcPr>
            <w:tcW w:w="4722" w:type="dxa"/>
            <w:shd w:val="clear" w:color="auto" w:fill="auto"/>
          </w:tcPr>
          <w:p w14:paraId="03C68546" w14:textId="77777777" w:rsidR="008F3B53" w:rsidRPr="00DE7B59" w:rsidRDefault="008F3B53" w:rsidP="00B734C2">
            <w:pPr>
              <w:pStyle w:val="TAL"/>
              <w:rPr>
                <w:lang w:eastAsia="zh-CN"/>
              </w:rPr>
            </w:pPr>
            <w:r w:rsidRPr="00DE7B59">
              <w:rPr>
                <w:lang w:eastAsia="zh-CN"/>
              </w:rPr>
              <w:t xml:space="preserve">        </w:t>
            </w:r>
            <w:r w:rsidRPr="00DE7B59">
              <w:t>phr-Type2PCell</w:t>
            </w:r>
          </w:p>
        </w:tc>
        <w:tc>
          <w:tcPr>
            <w:tcW w:w="2267" w:type="dxa"/>
            <w:shd w:val="clear" w:color="auto" w:fill="auto"/>
          </w:tcPr>
          <w:p w14:paraId="71F370D2" w14:textId="77777777" w:rsidR="008F3B53" w:rsidRPr="00DE7B59" w:rsidRDefault="008F3B53" w:rsidP="00B734C2">
            <w:pPr>
              <w:pStyle w:val="TAL"/>
            </w:pPr>
            <w:r w:rsidRPr="00DE7B59">
              <w:rPr>
                <w:lang w:eastAsia="zh-CN"/>
              </w:rPr>
              <w:t>false</w:t>
            </w:r>
          </w:p>
        </w:tc>
        <w:tc>
          <w:tcPr>
            <w:tcW w:w="1700" w:type="dxa"/>
            <w:shd w:val="clear" w:color="auto" w:fill="auto"/>
          </w:tcPr>
          <w:p w14:paraId="233C1071" w14:textId="77777777" w:rsidR="008F3B53" w:rsidRPr="00DE7B59" w:rsidRDefault="008F3B53" w:rsidP="00B734C2">
            <w:pPr>
              <w:pStyle w:val="TAL"/>
            </w:pPr>
          </w:p>
        </w:tc>
        <w:tc>
          <w:tcPr>
            <w:tcW w:w="1250" w:type="dxa"/>
            <w:shd w:val="clear" w:color="auto" w:fill="auto"/>
          </w:tcPr>
          <w:p w14:paraId="524F851C" w14:textId="77777777" w:rsidR="008F3B53" w:rsidRPr="00DE7B59" w:rsidRDefault="008F3B53" w:rsidP="00B734C2">
            <w:pPr>
              <w:pStyle w:val="TAL"/>
            </w:pPr>
          </w:p>
        </w:tc>
      </w:tr>
      <w:tr w:rsidR="008F3B53" w:rsidRPr="00DE7B59" w14:paraId="12E2EDAF" w14:textId="77777777" w:rsidTr="00B734C2">
        <w:tblPrEx>
          <w:tblCellMar>
            <w:left w:w="108" w:type="dxa"/>
            <w:right w:w="108" w:type="dxa"/>
          </w:tblCellMar>
        </w:tblPrEx>
        <w:tc>
          <w:tcPr>
            <w:tcW w:w="4722" w:type="dxa"/>
            <w:shd w:val="clear" w:color="auto" w:fill="auto"/>
          </w:tcPr>
          <w:p w14:paraId="07B2B8C2" w14:textId="77777777" w:rsidR="008F3B53" w:rsidRPr="00DE7B59" w:rsidRDefault="008F3B53" w:rsidP="00B734C2">
            <w:pPr>
              <w:pStyle w:val="TAL"/>
              <w:rPr>
                <w:lang w:eastAsia="zh-CN"/>
              </w:rPr>
            </w:pPr>
            <w:r w:rsidRPr="00DE7B59">
              <w:rPr>
                <w:lang w:eastAsia="zh-CN"/>
              </w:rPr>
              <w:t xml:space="preserve">        </w:t>
            </w:r>
            <w:r w:rsidRPr="00DE7B59">
              <w:t>phr-Type2OtherCell</w:t>
            </w:r>
          </w:p>
        </w:tc>
        <w:tc>
          <w:tcPr>
            <w:tcW w:w="2267" w:type="dxa"/>
            <w:shd w:val="clear" w:color="auto" w:fill="auto"/>
          </w:tcPr>
          <w:p w14:paraId="6E66A285" w14:textId="77777777" w:rsidR="008F3B53" w:rsidRPr="00DE7B59" w:rsidRDefault="008F3B53" w:rsidP="00B734C2">
            <w:pPr>
              <w:pStyle w:val="TAL"/>
              <w:rPr>
                <w:lang w:eastAsia="zh-CN"/>
              </w:rPr>
            </w:pPr>
            <w:r w:rsidRPr="00DE7B59">
              <w:rPr>
                <w:lang w:eastAsia="zh-CN"/>
              </w:rPr>
              <w:t>false</w:t>
            </w:r>
          </w:p>
        </w:tc>
        <w:tc>
          <w:tcPr>
            <w:tcW w:w="1700" w:type="dxa"/>
            <w:shd w:val="clear" w:color="auto" w:fill="auto"/>
          </w:tcPr>
          <w:p w14:paraId="7275C36C" w14:textId="77777777" w:rsidR="008F3B53" w:rsidRPr="00DE7B59" w:rsidRDefault="008F3B53" w:rsidP="00B734C2">
            <w:pPr>
              <w:pStyle w:val="TAL"/>
            </w:pPr>
          </w:p>
        </w:tc>
        <w:tc>
          <w:tcPr>
            <w:tcW w:w="1250" w:type="dxa"/>
            <w:shd w:val="clear" w:color="auto" w:fill="auto"/>
          </w:tcPr>
          <w:p w14:paraId="2AD6F0DC" w14:textId="77777777" w:rsidR="008F3B53" w:rsidRPr="00DE7B59" w:rsidRDefault="008F3B53" w:rsidP="00B734C2">
            <w:pPr>
              <w:pStyle w:val="TAL"/>
            </w:pPr>
          </w:p>
        </w:tc>
      </w:tr>
      <w:tr w:rsidR="008F3B53" w:rsidRPr="00DE7B59" w14:paraId="794BBF9A" w14:textId="77777777" w:rsidTr="00B734C2">
        <w:tblPrEx>
          <w:tblCellMar>
            <w:left w:w="108" w:type="dxa"/>
            <w:right w:w="108" w:type="dxa"/>
          </w:tblCellMar>
        </w:tblPrEx>
        <w:tc>
          <w:tcPr>
            <w:tcW w:w="4722" w:type="dxa"/>
            <w:shd w:val="clear" w:color="auto" w:fill="auto"/>
          </w:tcPr>
          <w:p w14:paraId="26C50A2C" w14:textId="77777777" w:rsidR="008F3B53" w:rsidRPr="00DE7B59" w:rsidRDefault="008F3B53" w:rsidP="00B734C2">
            <w:pPr>
              <w:pStyle w:val="TAL"/>
              <w:rPr>
                <w:lang w:eastAsia="zh-CN"/>
              </w:rPr>
            </w:pPr>
            <w:r w:rsidRPr="00DE7B59">
              <w:rPr>
                <w:lang w:eastAsia="zh-CN"/>
              </w:rPr>
              <w:t xml:space="preserve">        </w:t>
            </w:r>
            <w:r w:rsidRPr="00DE7B59">
              <w:t>phr-ModeOtherCG</w:t>
            </w:r>
          </w:p>
        </w:tc>
        <w:tc>
          <w:tcPr>
            <w:tcW w:w="2267" w:type="dxa"/>
            <w:shd w:val="clear" w:color="auto" w:fill="auto"/>
          </w:tcPr>
          <w:p w14:paraId="70240B47" w14:textId="77777777" w:rsidR="008F3B53" w:rsidRPr="00DE7B59" w:rsidRDefault="008F3B53" w:rsidP="00B734C2">
            <w:pPr>
              <w:pStyle w:val="TAL"/>
              <w:rPr>
                <w:lang w:eastAsia="zh-CN"/>
              </w:rPr>
            </w:pPr>
            <w:r w:rsidRPr="00DE7B59">
              <w:rPr>
                <w:lang w:eastAsia="zh-CN"/>
              </w:rPr>
              <w:t>real</w:t>
            </w:r>
          </w:p>
        </w:tc>
        <w:tc>
          <w:tcPr>
            <w:tcW w:w="1700" w:type="dxa"/>
            <w:shd w:val="clear" w:color="auto" w:fill="auto"/>
          </w:tcPr>
          <w:p w14:paraId="31D1A612" w14:textId="77777777" w:rsidR="008F3B53" w:rsidRPr="00DE7B59" w:rsidRDefault="008F3B53" w:rsidP="00B734C2">
            <w:pPr>
              <w:pStyle w:val="TAL"/>
            </w:pPr>
          </w:p>
        </w:tc>
        <w:tc>
          <w:tcPr>
            <w:tcW w:w="1250" w:type="dxa"/>
            <w:shd w:val="clear" w:color="auto" w:fill="auto"/>
          </w:tcPr>
          <w:p w14:paraId="52DCBD01" w14:textId="77777777" w:rsidR="008F3B53" w:rsidRPr="00DE7B59" w:rsidRDefault="008F3B53" w:rsidP="00B734C2">
            <w:pPr>
              <w:pStyle w:val="TAL"/>
            </w:pPr>
          </w:p>
        </w:tc>
      </w:tr>
      <w:tr w:rsidR="008F3B53" w:rsidRPr="00DE7B59" w14:paraId="00BE3F61" w14:textId="77777777" w:rsidTr="00B734C2">
        <w:tblPrEx>
          <w:tblCellMar>
            <w:left w:w="108" w:type="dxa"/>
            <w:right w:w="108" w:type="dxa"/>
          </w:tblCellMar>
        </w:tblPrEx>
        <w:tc>
          <w:tcPr>
            <w:tcW w:w="4722" w:type="dxa"/>
            <w:shd w:val="clear" w:color="auto" w:fill="auto"/>
          </w:tcPr>
          <w:p w14:paraId="6A027AE4" w14:textId="77777777" w:rsidR="008F3B53" w:rsidRPr="00DE7B59" w:rsidRDefault="008F3B53" w:rsidP="00B734C2">
            <w:pPr>
              <w:pStyle w:val="TAL"/>
              <w:rPr>
                <w:lang w:eastAsia="zh-CN"/>
              </w:rPr>
            </w:pPr>
            <w:r w:rsidRPr="00DE7B59">
              <w:rPr>
                <w:lang w:eastAsia="zh-CN"/>
              </w:rPr>
              <w:t xml:space="preserve">        mpe-Reporting-FR2-r17</w:t>
            </w:r>
          </w:p>
        </w:tc>
        <w:tc>
          <w:tcPr>
            <w:tcW w:w="2267" w:type="dxa"/>
            <w:shd w:val="clear" w:color="auto" w:fill="auto"/>
          </w:tcPr>
          <w:p w14:paraId="7C317815" w14:textId="77777777" w:rsidR="008F3B53" w:rsidRPr="00DE7B59" w:rsidRDefault="008F3B53" w:rsidP="00B734C2">
            <w:pPr>
              <w:pStyle w:val="TAL"/>
              <w:rPr>
                <w:lang w:eastAsia="zh-CN"/>
              </w:rPr>
            </w:pPr>
            <w:r w:rsidRPr="00DE7B59">
              <w:rPr>
                <w:lang w:eastAsia="zh-CN"/>
              </w:rPr>
              <w:t>Not present</w:t>
            </w:r>
          </w:p>
        </w:tc>
        <w:tc>
          <w:tcPr>
            <w:tcW w:w="1700" w:type="dxa"/>
            <w:shd w:val="clear" w:color="auto" w:fill="auto"/>
          </w:tcPr>
          <w:p w14:paraId="10D8B61E" w14:textId="77777777" w:rsidR="008F3B53" w:rsidRPr="00DE7B59" w:rsidRDefault="008F3B53" w:rsidP="00B734C2">
            <w:pPr>
              <w:pStyle w:val="TAL"/>
            </w:pPr>
          </w:p>
        </w:tc>
        <w:tc>
          <w:tcPr>
            <w:tcW w:w="1250" w:type="dxa"/>
            <w:shd w:val="clear" w:color="auto" w:fill="auto"/>
          </w:tcPr>
          <w:p w14:paraId="64CF535F" w14:textId="77777777" w:rsidR="008F3B53" w:rsidRPr="00DE7B59" w:rsidRDefault="008F3B53" w:rsidP="00B734C2">
            <w:pPr>
              <w:pStyle w:val="TAL"/>
            </w:pPr>
          </w:p>
        </w:tc>
      </w:tr>
      <w:tr w:rsidR="008F3B53" w:rsidRPr="00DE7B59" w14:paraId="11B66605" w14:textId="77777777" w:rsidTr="00B734C2">
        <w:tblPrEx>
          <w:tblCellMar>
            <w:left w:w="108" w:type="dxa"/>
            <w:right w:w="108" w:type="dxa"/>
          </w:tblCellMar>
        </w:tblPrEx>
        <w:tc>
          <w:tcPr>
            <w:tcW w:w="4722" w:type="dxa"/>
            <w:shd w:val="clear" w:color="auto" w:fill="auto"/>
          </w:tcPr>
          <w:p w14:paraId="1D9213E1" w14:textId="77777777" w:rsidR="008F3B53" w:rsidRPr="00DE7B59" w:rsidRDefault="008F3B53" w:rsidP="00B734C2">
            <w:pPr>
              <w:pStyle w:val="TAL"/>
              <w:rPr>
                <w:lang w:eastAsia="zh-CN"/>
              </w:rPr>
            </w:pPr>
            <w:r w:rsidRPr="00DE7B59">
              <w:rPr>
                <w:lang w:eastAsia="zh-CN"/>
              </w:rPr>
              <w:t xml:space="preserve">        twoPHRMode-r17</w:t>
            </w:r>
          </w:p>
        </w:tc>
        <w:tc>
          <w:tcPr>
            <w:tcW w:w="2267" w:type="dxa"/>
            <w:shd w:val="clear" w:color="auto" w:fill="auto"/>
          </w:tcPr>
          <w:p w14:paraId="08115597" w14:textId="77777777" w:rsidR="008F3B53" w:rsidRPr="00DE7B59" w:rsidRDefault="008F3B53" w:rsidP="00B734C2">
            <w:pPr>
              <w:pStyle w:val="TAL"/>
              <w:rPr>
                <w:lang w:eastAsia="zh-CN"/>
              </w:rPr>
            </w:pPr>
            <w:r w:rsidRPr="00DE7B59">
              <w:t>enabled</w:t>
            </w:r>
          </w:p>
        </w:tc>
        <w:tc>
          <w:tcPr>
            <w:tcW w:w="1700" w:type="dxa"/>
            <w:shd w:val="clear" w:color="auto" w:fill="auto"/>
          </w:tcPr>
          <w:p w14:paraId="1C0D3F56" w14:textId="77777777" w:rsidR="008F3B53" w:rsidRPr="00DE7B59" w:rsidRDefault="008F3B53" w:rsidP="00B734C2">
            <w:pPr>
              <w:pStyle w:val="TAL"/>
            </w:pPr>
          </w:p>
        </w:tc>
        <w:tc>
          <w:tcPr>
            <w:tcW w:w="1250" w:type="dxa"/>
            <w:shd w:val="clear" w:color="auto" w:fill="auto"/>
          </w:tcPr>
          <w:p w14:paraId="43438E49" w14:textId="77777777" w:rsidR="008F3B53" w:rsidRPr="00DE7B59" w:rsidRDefault="008F3B53" w:rsidP="00B734C2">
            <w:pPr>
              <w:pStyle w:val="TAL"/>
            </w:pPr>
          </w:p>
        </w:tc>
      </w:tr>
      <w:tr w:rsidR="008F3B53" w:rsidRPr="00DE7B59" w14:paraId="69F7E14C" w14:textId="77777777" w:rsidTr="00B734C2">
        <w:tblPrEx>
          <w:tblCellMar>
            <w:left w:w="108" w:type="dxa"/>
            <w:right w:w="108" w:type="dxa"/>
          </w:tblCellMar>
        </w:tblPrEx>
        <w:tc>
          <w:tcPr>
            <w:tcW w:w="4722" w:type="dxa"/>
            <w:shd w:val="clear" w:color="auto" w:fill="auto"/>
          </w:tcPr>
          <w:p w14:paraId="1D74815F"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1993CBCB" w14:textId="77777777" w:rsidR="008F3B53" w:rsidRPr="00DE7B59" w:rsidRDefault="008F3B53" w:rsidP="00B734C2">
            <w:pPr>
              <w:pStyle w:val="TAL"/>
              <w:rPr>
                <w:lang w:eastAsia="zh-CN"/>
              </w:rPr>
            </w:pPr>
          </w:p>
        </w:tc>
        <w:tc>
          <w:tcPr>
            <w:tcW w:w="1700" w:type="dxa"/>
            <w:shd w:val="clear" w:color="auto" w:fill="auto"/>
          </w:tcPr>
          <w:p w14:paraId="55FDD9A6" w14:textId="77777777" w:rsidR="008F3B53" w:rsidRPr="00DE7B59" w:rsidRDefault="008F3B53" w:rsidP="00B734C2">
            <w:pPr>
              <w:pStyle w:val="TAL"/>
            </w:pPr>
          </w:p>
        </w:tc>
        <w:tc>
          <w:tcPr>
            <w:tcW w:w="1250" w:type="dxa"/>
            <w:shd w:val="clear" w:color="auto" w:fill="auto"/>
          </w:tcPr>
          <w:p w14:paraId="0693AA46" w14:textId="77777777" w:rsidR="008F3B53" w:rsidRPr="00DE7B59" w:rsidRDefault="008F3B53" w:rsidP="00B734C2">
            <w:pPr>
              <w:pStyle w:val="TAL"/>
            </w:pPr>
          </w:p>
        </w:tc>
      </w:tr>
      <w:tr w:rsidR="008F3B53" w:rsidRPr="00DE7B59" w14:paraId="1A1ACAC6" w14:textId="77777777" w:rsidTr="00B734C2">
        <w:tblPrEx>
          <w:tblCellMar>
            <w:left w:w="108" w:type="dxa"/>
            <w:right w:w="108" w:type="dxa"/>
          </w:tblCellMar>
        </w:tblPrEx>
        <w:tc>
          <w:tcPr>
            <w:tcW w:w="4722" w:type="dxa"/>
            <w:shd w:val="clear" w:color="auto" w:fill="auto"/>
          </w:tcPr>
          <w:p w14:paraId="658AFE58" w14:textId="77777777" w:rsidR="008F3B53" w:rsidRPr="00DE7B59" w:rsidRDefault="008F3B53" w:rsidP="00B734C2">
            <w:pPr>
              <w:pStyle w:val="TAL"/>
            </w:pPr>
            <w:r w:rsidRPr="00DE7B59">
              <w:t xml:space="preserve">    }</w:t>
            </w:r>
          </w:p>
        </w:tc>
        <w:tc>
          <w:tcPr>
            <w:tcW w:w="2267" w:type="dxa"/>
            <w:shd w:val="clear" w:color="auto" w:fill="auto"/>
          </w:tcPr>
          <w:p w14:paraId="204C58BA" w14:textId="77777777" w:rsidR="008F3B53" w:rsidRPr="00DE7B59" w:rsidRDefault="008F3B53" w:rsidP="00B734C2">
            <w:pPr>
              <w:pStyle w:val="TAL"/>
            </w:pPr>
          </w:p>
        </w:tc>
        <w:tc>
          <w:tcPr>
            <w:tcW w:w="1700" w:type="dxa"/>
            <w:shd w:val="clear" w:color="auto" w:fill="auto"/>
          </w:tcPr>
          <w:p w14:paraId="2BF49A7C" w14:textId="77777777" w:rsidR="008F3B53" w:rsidRPr="00DE7B59" w:rsidRDefault="008F3B53" w:rsidP="00B734C2">
            <w:pPr>
              <w:pStyle w:val="TAL"/>
            </w:pPr>
          </w:p>
        </w:tc>
        <w:tc>
          <w:tcPr>
            <w:tcW w:w="1250" w:type="dxa"/>
            <w:shd w:val="clear" w:color="auto" w:fill="auto"/>
          </w:tcPr>
          <w:p w14:paraId="61D74263" w14:textId="77777777" w:rsidR="008F3B53" w:rsidRPr="00DE7B59" w:rsidRDefault="008F3B53" w:rsidP="00B734C2">
            <w:pPr>
              <w:pStyle w:val="TAL"/>
            </w:pPr>
          </w:p>
        </w:tc>
      </w:tr>
      <w:tr w:rsidR="008F3B53" w:rsidRPr="00DE7B59" w14:paraId="44856FA0" w14:textId="77777777" w:rsidTr="00B734C2">
        <w:tblPrEx>
          <w:tblCellMar>
            <w:left w:w="108" w:type="dxa"/>
            <w:right w:w="108" w:type="dxa"/>
          </w:tblCellMar>
        </w:tblPrEx>
        <w:tc>
          <w:tcPr>
            <w:tcW w:w="4722" w:type="dxa"/>
            <w:shd w:val="clear" w:color="auto" w:fill="auto"/>
          </w:tcPr>
          <w:p w14:paraId="10E1DC9C"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43D8F582" w14:textId="77777777" w:rsidR="008F3B53" w:rsidRPr="00DE7B59" w:rsidRDefault="008F3B53" w:rsidP="00B734C2">
            <w:pPr>
              <w:pStyle w:val="TAL"/>
            </w:pPr>
          </w:p>
        </w:tc>
        <w:tc>
          <w:tcPr>
            <w:tcW w:w="1700" w:type="dxa"/>
            <w:shd w:val="clear" w:color="auto" w:fill="auto"/>
          </w:tcPr>
          <w:p w14:paraId="754F55D6" w14:textId="77777777" w:rsidR="008F3B53" w:rsidRPr="00DE7B59" w:rsidDel="00D63DD8" w:rsidRDefault="008F3B53" w:rsidP="00B734C2">
            <w:pPr>
              <w:pStyle w:val="TAL"/>
            </w:pPr>
          </w:p>
        </w:tc>
        <w:tc>
          <w:tcPr>
            <w:tcW w:w="1250" w:type="dxa"/>
            <w:shd w:val="clear" w:color="auto" w:fill="auto"/>
          </w:tcPr>
          <w:p w14:paraId="7F9CFC3B" w14:textId="77777777" w:rsidR="008F3B53" w:rsidRPr="00DE7B59" w:rsidRDefault="008F3B53" w:rsidP="00B734C2">
            <w:pPr>
              <w:pStyle w:val="TAL"/>
            </w:pPr>
          </w:p>
        </w:tc>
      </w:tr>
      <w:tr w:rsidR="008F3B53" w:rsidRPr="00DE7B59" w14:paraId="24598F4F" w14:textId="77777777" w:rsidTr="00B734C2">
        <w:tblPrEx>
          <w:tblCellMar>
            <w:left w:w="108" w:type="dxa"/>
            <w:right w:w="108" w:type="dxa"/>
          </w:tblCellMar>
        </w:tblPrEx>
        <w:tc>
          <w:tcPr>
            <w:tcW w:w="4722" w:type="dxa"/>
            <w:shd w:val="clear" w:color="auto" w:fill="auto"/>
          </w:tcPr>
          <w:p w14:paraId="4E182145" w14:textId="77777777" w:rsidR="008F3B53" w:rsidRPr="00DE7B59" w:rsidRDefault="008F3B53" w:rsidP="00B734C2">
            <w:pPr>
              <w:pStyle w:val="TAL"/>
            </w:pPr>
            <w:r w:rsidRPr="00DE7B59">
              <w:rPr>
                <w:lang w:eastAsia="zh-CN"/>
              </w:rPr>
              <w:t>}</w:t>
            </w:r>
          </w:p>
        </w:tc>
        <w:tc>
          <w:tcPr>
            <w:tcW w:w="2267" w:type="dxa"/>
            <w:shd w:val="clear" w:color="auto" w:fill="auto"/>
          </w:tcPr>
          <w:p w14:paraId="0EC12D3C" w14:textId="77777777" w:rsidR="008F3B53" w:rsidRPr="00DE7B59" w:rsidRDefault="008F3B53" w:rsidP="00B734C2">
            <w:pPr>
              <w:pStyle w:val="TAL"/>
            </w:pPr>
          </w:p>
        </w:tc>
        <w:tc>
          <w:tcPr>
            <w:tcW w:w="1700" w:type="dxa"/>
            <w:shd w:val="clear" w:color="auto" w:fill="auto"/>
          </w:tcPr>
          <w:p w14:paraId="23F1101E" w14:textId="77777777" w:rsidR="008F3B53" w:rsidRPr="00DE7B59" w:rsidDel="00D63DD8" w:rsidRDefault="008F3B53" w:rsidP="00B734C2">
            <w:pPr>
              <w:pStyle w:val="TAL"/>
            </w:pPr>
          </w:p>
        </w:tc>
        <w:tc>
          <w:tcPr>
            <w:tcW w:w="1250" w:type="dxa"/>
            <w:shd w:val="clear" w:color="auto" w:fill="auto"/>
          </w:tcPr>
          <w:p w14:paraId="72042703" w14:textId="77777777" w:rsidR="008F3B53" w:rsidRPr="00DE7B59" w:rsidRDefault="008F3B53" w:rsidP="00B734C2">
            <w:pPr>
              <w:pStyle w:val="TAL"/>
            </w:pPr>
          </w:p>
        </w:tc>
      </w:tr>
    </w:tbl>
    <w:p w14:paraId="1ADB8EDC" w14:textId="77777777" w:rsidR="008F3B53" w:rsidRPr="00DE7B59" w:rsidRDefault="008F3B53" w:rsidP="008F3B53">
      <w:pPr>
        <w:rPr>
          <w:lang w:eastAsia="zh-CN"/>
        </w:rPr>
      </w:pPr>
    </w:p>
    <w:p w14:paraId="74045A7F" w14:textId="70656EEB" w:rsidR="008F3B53" w:rsidRPr="00DE7B59" w:rsidRDefault="008F3B53" w:rsidP="008F3B53">
      <w:pPr>
        <w:pStyle w:val="TH"/>
      </w:pPr>
      <w:r w:rsidRPr="00DE7B59">
        <w:t>Table 7.1.1.3.17.1.3.3-11: Physical layer parameters for DCI format 0_1 (Step</w:t>
      </w:r>
      <w:r w:rsidR="00320B84" w:rsidRPr="00DE7B59">
        <w:t>s</w:t>
      </w:r>
      <w:r w:rsidRPr="00DE7B59">
        <w:t xml:space="preserve"> 5, 8, Table 7.1.1.3.17.1.3.2-1)</w:t>
      </w:r>
    </w:p>
    <w:tbl>
      <w:tblPr>
        <w:tblW w:w="10341" w:type="dxa"/>
        <w:jc w:val="center"/>
        <w:tblCellMar>
          <w:left w:w="99" w:type="dxa"/>
          <w:right w:w="99" w:type="dxa"/>
        </w:tblCellMar>
        <w:tblLook w:val="04A0" w:firstRow="1" w:lastRow="0" w:firstColumn="1" w:lastColumn="0" w:noHBand="0" w:noVBand="1"/>
      </w:tblPr>
      <w:tblGrid>
        <w:gridCol w:w="3060"/>
        <w:gridCol w:w="4023"/>
        <w:gridCol w:w="1559"/>
        <w:gridCol w:w="2219"/>
      </w:tblGrid>
      <w:tr w:rsidR="008F3B53" w:rsidRPr="00DE7B59" w14:paraId="28B2C569" w14:textId="77777777" w:rsidTr="00B734C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6610AC66" w14:textId="77777777" w:rsidR="008F3B53" w:rsidRPr="00DE7B59" w:rsidRDefault="008F3B53" w:rsidP="00B734C2">
            <w:pPr>
              <w:pStyle w:val="TAH"/>
              <w:jc w:val="left"/>
              <w:rPr>
                <w:b w:val="0"/>
                <w:lang w:eastAsia="zh-CN"/>
              </w:rPr>
            </w:pPr>
            <w:r w:rsidRPr="00DE7B59">
              <w:rPr>
                <w:b w:val="0"/>
                <w:lang w:eastAsia="zh-CN"/>
              </w:rPr>
              <w:t xml:space="preserve">Derivation path: TS 38.508-1 [4] </w:t>
            </w:r>
            <w:r w:rsidRPr="00DE7B59">
              <w:rPr>
                <w:b w:val="0"/>
              </w:rPr>
              <w:t>Table 4.3.6.1.1.2-1</w:t>
            </w:r>
          </w:p>
        </w:tc>
      </w:tr>
      <w:tr w:rsidR="008F3B53" w:rsidRPr="00DE7B59" w14:paraId="27A7FAF6"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6D4C0663" w14:textId="77777777" w:rsidR="008F3B53" w:rsidRPr="00DE7B59" w:rsidRDefault="008F3B53" w:rsidP="00B734C2">
            <w:pPr>
              <w:pStyle w:val="TAH"/>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189DFB7A" w14:textId="77777777" w:rsidR="008F3B53" w:rsidRPr="00DE7B59" w:rsidRDefault="008F3B53" w:rsidP="00B734C2">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7FC5465E" w14:textId="77777777" w:rsidR="008F3B53" w:rsidRPr="00DE7B59" w:rsidRDefault="008F3B53" w:rsidP="00B734C2">
            <w:pPr>
              <w:pStyle w:val="TAH"/>
            </w:pPr>
            <w:r w:rsidRPr="00DE7B59">
              <w:t>Value in binary</w:t>
            </w:r>
          </w:p>
        </w:tc>
        <w:tc>
          <w:tcPr>
            <w:tcW w:w="1699" w:type="dxa"/>
            <w:tcBorders>
              <w:top w:val="single" w:sz="4" w:space="0" w:color="auto"/>
              <w:left w:val="nil"/>
              <w:bottom w:val="single" w:sz="4" w:space="0" w:color="auto"/>
              <w:right w:val="single" w:sz="4" w:space="0" w:color="auto"/>
            </w:tcBorders>
            <w:hideMark/>
          </w:tcPr>
          <w:p w14:paraId="4E297630" w14:textId="77777777" w:rsidR="008F3B53" w:rsidRPr="00DE7B59" w:rsidRDefault="008F3B53" w:rsidP="00B734C2">
            <w:pPr>
              <w:pStyle w:val="TAH"/>
            </w:pPr>
            <w:r w:rsidRPr="00DE7B59">
              <w:t>Condition</w:t>
            </w:r>
          </w:p>
        </w:tc>
      </w:tr>
      <w:tr w:rsidR="008F3B53" w:rsidRPr="00DE7B59" w14:paraId="24ED278C"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72537BF1" w14:textId="77777777" w:rsidR="008F3B53" w:rsidRPr="00DE7B59" w:rsidRDefault="008F3B53" w:rsidP="00B734C2">
            <w:pPr>
              <w:pStyle w:val="TAL"/>
              <w:rPr>
                <w:lang w:eastAsia="zh-CN"/>
              </w:rPr>
            </w:pPr>
            <w:r w:rsidRPr="00DE7B59">
              <w:t>TPC command for scheduled PUSCH</w:t>
            </w:r>
          </w:p>
        </w:tc>
        <w:tc>
          <w:tcPr>
            <w:tcW w:w="4023" w:type="dxa"/>
            <w:tcBorders>
              <w:top w:val="nil"/>
              <w:left w:val="nil"/>
              <w:bottom w:val="single" w:sz="4" w:space="0" w:color="auto"/>
              <w:right w:val="single" w:sz="4" w:space="0" w:color="auto"/>
            </w:tcBorders>
            <w:noWrap/>
            <w:hideMark/>
          </w:tcPr>
          <w:p w14:paraId="07C6BED2" w14:textId="77777777" w:rsidR="008F3B53" w:rsidRPr="00DE7B59" w:rsidRDefault="008F3B53"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hideMark/>
          </w:tcPr>
          <w:p w14:paraId="6E9331EA" w14:textId="77777777" w:rsidR="008F3B53" w:rsidRPr="00DE7B59" w:rsidRDefault="008F3B53" w:rsidP="00B734C2">
            <w:pPr>
              <w:pStyle w:val="TAC"/>
            </w:pPr>
            <w:r w:rsidRPr="00DE7B59">
              <w:t>“01”</w:t>
            </w:r>
          </w:p>
        </w:tc>
        <w:tc>
          <w:tcPr>
            <w:tcW w:w="1699" w:type="dxa"/>
            <w:tcBorders>
              <w:top w:val="nil"/>
              <w:left w:val="nil"/>
              <w:bottom w:val="single" w:sz="4" w:space="0" w:color="auto"/>
              <w:right w:val="single" w:sz="4" w:space="0" w:color="auto"/>
            </w:tcBorders>
            <w:hideMark/>
          </w:tcPr>
          <w:p w14:paraId="1FEEBD9E" w14:textId="77777777" w:rsidR="008F3B53" w:rsidRPr="00DE7B59" w:rsidRDefault="008F3B53" w:rsidP="00B734C2">
            <w:pPr>
              <w:pStyle w:val="TAC"/>
              <w:jc w:val="left"/>
              <w:rPr>
                <w:lang w:eastAsia="zh-CN"/>
              </w:rPr>
            </w:pPr>
          </w:p>
        </w:tc>
      </w:tr>
      <w:tr w:rsidR="008F3B53" w:rsidRPr="00DE7B59" w14:paraId="347E1868"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912F4D6" w14:textId="77777777" w:rsidR="008F3B53" w:rsidRPr="00DE7B59" w:rsidRDefault="008F3B53" w:rsidP="00B734C2">
            <w:pPr>
              <w:pStyle w:val="TAL"/>
            </w:pPr>
            <w:r w:rsidRPr="00DE7B59">
              <w:rPr>
                <w:lang w:eastAsia="zh-CN"/>
              </w:rPr>
              <w:t xml:space="preserve">Second </w:t>
            </w:r>
            <w:r w:rsidRPr="00DE7B59">
              <w:t>TPC command for scheduled PUSCH</w:t>
            </w:r>
          </w:p>
        </w:tc>
        <w:tc>
          <w:tcPr>
            <w:tcW w:w="4023" w:type="dxa"/>
            <w:tcBorders>
              <w:top w:val="nil"/>
              <w:left w:val="nil"/>
              <w:bottom w:val="single" w:sz="4" w:space="0" w:color="auto"/>
              <w:right w:val="single" w:sz="4" w:space="0" w:color="auto"/>
            </w:tcBorders>
            <w:noWrap/>
          </w:tcPr>
          <w:p w14:paraId="27477A74" w14:textId="77777777" w:rsidR="008F3B53" w:rsidRPr="00DE7B59" w:rsidRDefault="008F3B53"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tcPr>
          <w:p w14:paraId="7C317D44" w14:textId="77777777" w:rsidR="008F3B53" w:rsidRPr="00DE7B59" w:rsidRDefault="008F3B53" w:rsidP="00B734C2">
            <w:pPr>
              <w:pStyle w:val="TAC"/>
            </w:pPr>
            <w:r w:rsidRPr="00DE7B59">
              <w:t>“01”</w:t>
            </w:r>
          </w:p>
        </w:tc>
        <w:tc>
          <w:tcPr>
            <w:tcW w:w="1699" w:type="dxa"/>
            <w:tcBorders>
              <w:top w:val="nil"/>
              <w:left w:val="nil"/>
              <w:bottom w:val="single" w:sz="4" w:space="0" w:color="auto"/>
              <w:right w:val="single" w:sz="4" w:space="0" w:color="auto"/>
            </w:tcBorders>
          </w:tcPr>
          <w:p w14:paraId="119FA4B3" w14:textId="77777777" w:rsidR="008F3B53" w:rsidRPr="00DE7B59" w:rsidRDefault="008F3B53" w:rsidP="00B734C2">
            <w:pPr>
              <w:pStyle w:val="TAC"/>
              <w:jc w:val="left"/>
              <w:rPr>
                <w:lang w:eastAsia="zh-CN"/>
              </w:rPr>
            </w:pPr>
          </w:p>
        </w:tc>
      </w:tr>
      <w:tr w:rsidR="008F3B53" w:rsidRPr="00DE7B59" w14:paraId="6B0FE90C"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47B1C28" w14:textId="77777777" w:rsidR="008F3B53" w:rsidRPr="00DE7B59" w:rsidRDefault="008F3B53" w:rsidP="00B734C2">
            <w:pPr>
              <w:pStyle w:val="TAL"/>
              <w:rPr>
                <w:lang w:eastAsia="zh-CN"/>
              </w:rPr>
            </w:pPr>
            <w:r w:rsidRPr="00DE7B59">
              <w:rPr>
                <w:lang w:eastAsia="zh-CN"/>
              </w:rPr>
              <w:t>SRS resource set indicator</w:t>
            </w:r>
          </w:p>
        </w:tc>
        <w:tc>
          <w:tcPr>
            <w:tcW w:w="4023" w:type="dxa"/>
            <w:tcBorders>
              <w:top w:val="nil"/>
              <w:left w:val="nil"/>
              <w:bottom w:val="single" w:sz="4" w:space="0" w:color="auto"/>
              <w:right w:val="single" w:sz="4" w:space="0" w:color="auto"/>
            </w:tcBorders>
            <w:noWrap/>
          </w:tcPr>
          <w:p w14:paraId="61F40438" w14:textId="77777777" w:rsidR="008F3B53" w:rsidRPr="00DE7B59" w:rsidRDefault="008F3B53" w:rsidP="00B734C2">
            <w:pPr>
              <w:pStyle w:val="TAL"/>
              <w:rPr>
                <w:lang w:eastAsia="zh-CN"/>
              </w:rPr>
            </w:pPr>
            <w:r w:rsidRPr="00DE7B59">
              <w:rPr>
                <w:lang w:eastAsia="zh-CN"/>
              </w:rPr>
              <w:t xml:space="preserve">2 as per </w:t>
            </w:r>
            <w:r w:rsidRPr="00DE7B59">
              <w:t>Table 7.3.1.1.2-36 in TS 38.212 [27]</w:t>
            </w:r>
          </w:p>
        </w:tc>
        <w:tc>
          <w:tcPr>
            <w:tcW w:w="1559" w:type="dxa"/>
            <w:tcBorders>
              <w:top w:val="nil"/>
              <w:left w:val="nil"/>
              <w:bottom w:val="single" w:sz="4" w:space="0" w:color="auto"/>
              <w:right w:val="single" w:sz="4" w:space="0" w:color="auto"/>
            </w:tcBorders>
            <w:noWrap/>
          </w:tcPr>
          <w:p w14:paraId="6952C271" w14:textId="77777777" w:rsidR="008F3B53" w:rsidRPr="00DE7B59" w:rsidRDefault="008F3B53" w:rsidP="00B734C2">
            <w:pPr>
              <w:pStyle w:val="TAC"/>
            </w:pPr>
            <w:r w:rsidRPr="00DE7B59">
              <w:t>“10”</w:t>
            </w:r>
          </w:p>
        </w:tc>
        <w:tc>
          <w:tcPr>
            <w:tcW w:w="1699" w:type="dxa"/>
            <w:tcBorders>
              <w:top w:val="nil"/>
              <w:left w:val="nil"/>
              <w:bottom w:val="single" w:sz="4" w:space="0" w:color="auto"/>
              <w:right w:val="single" w:sz="4" w:space="0" w:color="auto"/>
            </w:tcBorders>
          </w:tcPr>
          <w:p w14:paraId="26FA4AAF" w14:textId="77777777" w:rsidR="008F3B53" w:rsidRPr="00DE7B59" w:rsidRDefault="008F3B53" w:rsidP="00B734C2">
            <w:pPr>
              <w:pStyle w:val="TAC"/>
              <w:jc w:val="left"/>
              <w:rPr>
                <w:lang w:eastAsia="zh-CN"/>
              </w:rPr>
            </w:pPr>
          </w:p>
        </w:tc>
      </w:tr>
      <w:tr w:rsidR="008F3B53" w:rsidRPr="00DE7B59" w14:paraId="44CB30C7"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5C6C6A84" w14:textId="77777777" w:rsidR="008F3B53" w:rsidRPr="00DE7B59" w:rsidRDefault="008F3B53" w:rsidP="00B734C2">
            <w:pPr>
              <w:pStyle w:val="TAL"/>
              <w:rPr>
                <w:lang w:eastAsia="zh-CN"/>
              </w:rPr>
            </w:pPr>
            <w:r w:rsidRPr="00DE7B59">
              <w:rPr>
                <w:lang w:eastAsia="zh-CN"/>
              </w:rPr>
              <w:t>SRS resource indicator</w:t>
            </w:r>
          </w:p>
        </w:tc>
        <w:tc>
          <w:tcPr>
            <w:tcW w:w="4023" w:type="dxa"/>
            <w:tcBorders>
              <w:top w:val="nil"/>
              <w:left w:val="nil"/>
              <w:bottom w:val="single" w:sz="4" w:space="0" w:color="auto"/>
              <w:right w:val="single" w:sz="4" w:space="0" w:color="auto"/>
            </w:tcBorders>
            <w:noWrap/>
            <w:hideMark/>
          </w:tcPr>
          <w:p w14:paraId="463F3F37" w14:textId="77777777" w:rsidR="008F3B53" w:rsidRPr="00DE7B59" w:rsidRDefault="008F3B53" w:rsidP="00B734C2">
            <w:pPr>
              <w:pStyle w:val="TAL"/>
            </w:pPr>
            <w:r w:rsidRPr="00DE7B59">
              <w:t>0</w:t>
            </w:r>
          </w:p>
        </w:tc>
        <w:tc>
          <w:tcPr>
            <w:tcW w:w="1559" w:type="dxa"/>
            <w:tcBorders>
              <w:top w:val="nil"/>
              <w:left w:val="nil"/>
              <w:bottom w:val="single" w:sz="4" w:space="0" w:color="auto"/>
              <w:right w:val="single" w:sz="4" w:space="0" w:color="auto"/>
            </w:tcBorders>
            <w:noWrap/>
            <w:hideMark/>
          </w:tcPr>
          <w:p w14:paraId="03690517" w14:textId="77777777" w:rsidR="008F3B53" w:rsidRPr="00DE7B59" w:rsidRDefault="008F3B53" w:rsidP="00B734C2">
            <w:pPr>
              <w:pStyle w:val="TAC"/>
              <w:rPr>
                <w:lang w:eastAsia="zh-CN"/>
              </w:rPr>
            </w:pPr>
            <w:r w:rsidRPr="00DE7B59">
              <w:t>“0”</w:t>
            </w:r>
          </w:p>
        </w:tc>
        <w:tc>
          <w:tcPr>
            <w:tcW w:w="1699" w:type="dxa"/>
            <w:tcBorders>
              <w:top w:val="nil"/>
              <w:left w:val="nil"/>
              <w:bottom w:val="single" w:sz="4" w:space="0" w:color="auto"/>
              <w:right w:val="single" w:sz="4" w:space="0" w:color="auto"/>
            </w:tcBorders>
            <w:hideMark/>
          </w:tcPr>
          <w:p w14:paraId="6EF4EA3E" w14:textId="77777777" w:rsidR="008F3B53" w:rsidRPr="00DE7B59" w:rsidRDefault="008F3B53" w:rsidP="00B734C2">
            <w:pPr>
              <w:pStyle w:val="TAC"/>
              <w:jc w:val="left"/>
              <w:rPr>
                <w:lang w:eastAsia="zh-CN"/>
              </w:rPr>
            </w:pPr>
          </w:p>
        </w:tc>
      </w:tr>
      <w:tr w:rsidR="008F3B53" w:rsidRPr="00DE7B59" w14:paraId="4A98C7D6"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421B1DA1" w14:textId="77777777" w:rsidR="008F3B53" w:rsidRPr="00DE7B59" w:rsidRDefault="008F3B53" w:rsidP="00B734C2">
            <w:pPr>
              <w:pStyle w:val="TAL"/>
              <w:rPr>
                <w:lang w:eastAsia="zh-CN"/>
              </w:rPr>
            </w:pPr>
            <w:r w:rsidRPr="00DE7B59">
              <w:t xml:space="preserve">Second </w:t>
            </w:r>
            <w:r w:rsidRPr="00DE7B59">
              <w:rPr>
                <w:lang w:eastAsia="zh-CN"/>
              </w:rPr>
              <w:t>SRS resource indicator</w:t>
            </w:r>
          </w:p>
        </w:tc>
        <w:tc>
          <w:tcPr>
            <w:tcW w:w="4023" w:type="dxa"/>
            <w:tcBorders>
              <w:top w:val="nil"/>
              <w:left w:val="nil"/>
              <w:bottom w:val="single" w:sz="4" w:space="0" w:color="auto"/>
              <w:right w:val="single" w:sz="4" w:space="0" w:color="auto"/>
            </w:tcBorders>
            <w:noWrap/>
          </w:tcPr>
          <w:p w14:paraId="254C9370" w14:textId="77777777" w:rsidR="008F3B53" w:rsidRPr="00DE7B59" w:rsidRDefault="008F3B53" w:rsidP="00B734C2">
            <w:pPr>
              <w:pStyle w:val="TAL"/>
            </w:pPr>
            <w:r w:rsidRPr="00DE7B59">
              <w:t>1</w:t>
            </w:r>
          </w:p>
        </w:tc>
        <w:tc>
          <w:tcPr>
            <w:tcW w:w="1559" w:type="dxa"/>
            <w:tcBorders>
              <w:top w:val="nil"/>
              <w:left w:val="nil"/>
              <w:bottom w:val="single" w:sz="4" w:space="0" w:color="auto"/>
              <w:right w:val="single" w:sz="4" w:space="0" w:color="auto"/>
            </w:tcBorders>
            <w:noWrap/>
          </w:tcPr>
          <w:p w14:paraId="05C10363" w14:textId="77777777" w:rsidR="008F3B53" w:rsidRPr="00DE7B59" w:rsidRDefault="008F3B53" w:rsidP="00B734C2">
            <w:pPr>
              <w:pStyle w:val="TAC"/>
            </w:pPr>
            <w:r w:rsidRPr="00DE7B59">
              <w:t>“1”</w:t>
            </w:r>
          </w:p>
        </w:tc>
        <w:tc>
          <w:tcPr>
            <w:tcW w:w="1699" w:type="dxa"/>
            <w:tcBorders>
              <w:top w:val="nil"/>
              <w:left w:val="nil"/>
              <w:bottom w:val="single" w:sz="4" w:space="0" w:color="auto"/>
              <w:right w:val="single" w:sz="4" w:space="0" w:color="auto"/>
            </w:tcBorders>
          </w:tcPr>
          <w:p w14:paraId="58AB9C51" w14:textId="77777777" w:rsidR="008F3B53" w:rsidRPr="00DE7B59" w:rsidRDefault="008F3B53" w:rsidP="00B734C2">
            <w:pPr>
              <w:pStyle w:val="TAC"/>
              <w:jc w:val="left"/>
              <w:rPr>
                <w:lang w:eastAsia="zh-CN"/>
              </w:rPr>
            </w:pPr>
          </w:p>
        </w:tc>
      </w:tr>
      <w:tr w:rsidR="008F3B53" w:rsidRPr="00DE7B59" w14:paraId="3C313AC9" w14:textId="77777777" w:rsidTr="00B734C2">
        <w:trPr>
          <w:cantSplit/>
          <w:trHeight w:val="57"/>
          <w:jc w:val="center"/>
        </w:trPr>
        <w:tc>
          <w:tcPr>
            <w:tcW w:w="3060" w:type="dxa"/>
            <w:tcBorders>
              <w:top w:val="single" w:sz="4" w:space="0" w:color="auto"/>
              <w:left w:val="single" w:sz="4" w:space="0" w:color="auto"/>
              <w:right w:val="single" w:sz="4" w:space="0" w:color="auto"/>
            </w:tcBorders>
            <w:hideMark/>
          </w:tcPr>
          <w:p w14:paraId="6237329C" w14:textId="77777777" w:rsidR="008F3B53" w:rsidRPr="00DE7B59" w:rsidRDefault="008F3B53" w:rsidP="00B734C2">
            <w:pPr>
              <w:pStyle w:val="TAL"/>
            </w:pPr>
            <w:r w:rsidRPr="00DE7B59">
              <w:t>Precoding information and number of layers</w:t>
            </w:r>
          </w:p>
        </w:tc>
        <w:tc>
          <w:tcPr>
            <w:tcW w:w="4023" w:type="dxa"/>
            <w:tcBorders>
              <w:top w:val="nil"/>
              <w:left w:val="nil"/>
              <w:bottom w:val="single" w:sz="4" w:space="0" w:color="auto"/>
              <w:right w:val="single" w:sz="4" w:space="0" w:color="auto"/>
            </w:tcBorders>
            <w:noWrap/>
            <w:hideMark/>
          </w:tcPr>
          <w:p w14:paraId="7A9D6AA7" w14:textId="77777777" w:rsidR="008F3B53" w:rsidRPr="00DE7B59" w:rsidRDefault="008F3B53" w:rsidP="00B734C2">
            <w:pPr>
              <w:pStyle w:val="TAL"/>
            </w:pPr>
            <w:r w:rsidRPr="00DE7B59">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04117CA9" w14:textId="77777777" w:rsidR="008F3B53" w:rsidRPr="00DE7B59" w:rsidRDefault="008F3B53" w:rsidP="00B734C2">
            <w:pPr>
              <w:pStyle w:val="TAC"/>
              <w:rPr>
                <w:lang w:eastAsia="zh-CN"/>
              </w:rPr>
            </w:pPr>
            <w:r w:rsidRPr="00DE7B59">
              <w:t>-</w:t>
            </w:r>
          </w:p>
        </w:tc>
        <w:tc>
          <w:tcPr>
            <w:tcW w:w="1699" w:type="dxa"/>
            <w:tcBorders>
              <w:top w:val="nil"/>
              <w:left w:val="nil"/>
              <w:bottom w:val="single" w:sz="4" w:space="0" w:color="auto"/>
              <w:right w:val="single" w:sz="4" w:space="0" w:color="auto"/>
            </w:tcBorders>
            <w:hideMark/>
          </w:tcPr>
          <w:p w14:paraId="2DE819C4" w14:textId="77777777" w:rsidR="008F3B53" w:rsidRPr="00DE7B59" w:rsidRDefault="008F3B53" w:rsidP="00B734C2">
            <w:pPr>
              <w:pStyle w:val="TAC"/>
              <w:jc w:val="left"/>
            </w:pPr>
          </w:p>
        </w:tc>
      </w:tr>
      <w:tr w:rsidR="008F3B53" w:rsidRPr="00DE7B59" w14:paraId="74221E3B"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47A90EE8" w14:textId="77777777" w:rsidR="008F3B53" w:rsidRPr="00DE7B59" w:rsidRDefault="008F3B53" w:rsidP="00B734C2">
            <w:pPr>
              <w:pStyle w:val="TAL"/>
            </w:pPr>
          </w:p>
        </w:tc>
        <w:tc>
          <w:tcPr>
            <w:tcW w:w="4023" w:type="dxa"/>
            <w:tcBorders>
              <w:top w:val="single" w:sz="4" w:space="0" w:color="auto"/>
              <w:left w:val="nil"/>
              <w:bottom w:val="single" w:sz="4" w:space="0" w:color="auto"/>
              <w:right w:val="single" w:sz="4" w:space="0" w:color="auto"/>
            </w:tcBorders>
            <w:noWrap/>
            <w:hideMark/>
          </w:tcPr>
          <w:p w14:paraId="3BADA49C" w14:textId="77777777" w:rsidR="008F3B53" w:rsidRPr="00DE7B59" w:rsidRDefault="008F3B53" w:rsidP="00B734C2">
            <w:pPr>
              <w:pStyle w:val="TAL"/>
            </w:pPr>
            <w:r w:rsidRPr="00DE7B59">
              <w:t>2</w:t>
            </w:r>
          </w:p>
        </w:tc>
        <w:tc>
          <w:tcPr>
            <w:tcW w:w="1559" w:type="dxa"/>
            <w:tcBorders>
              <w:top w:val="single" w:sz="4" w:space="0" w:color="auto"/>
              <w:left w:val="nil"/>
              <w:bottom w:val="single" w:sz="4" w:space="0" w:color="auto"/>
              <w:right w:val="single" w:sz="4" w:space="0" w:color="auto"/>
            </w:tcBorders>
            <w:noWrap/>
            <w:hideMark/>
          </w:tcPr>
          <w:p w14:paraId="0F90D5B5" w14:textId="77777777" w:rsidR="008F3B53" w:rsidRPr="00DE7B59" w:rsidRDefault="008F3B53" w:rsidP="00B734C2">
            <w:pPr>
              <w:pStyle w:val="TAC"/>
              <w:rPr>
                <w:lang w:eastAsia="zh-CN"/>
              </w:rPr>
            </w:pPr>
            <w:r w:rsidRPr="00DE7B59">
              <w:t>“10”</w:t>
            </w:r>
          </w:p>
        </w:tc>
        <w:tc>
          <w:tcPr>
            <w:tcW w:w="1699" w:type="dxa"/>
            <w:tcBorders>
              <w:top w:val="single" w:sz="4" w:space="0" w:color="auto"/>
              <w:left w:val="nil"/>
              <w:bottom w:val="single" w:sz="4" w:space="0" w:color="auto"/>
              <w:right w:val="single" w:sz="4" w:space="0" w:color="auto"/>
            </w:tcBorders>
            <w:hideMark/>
          </w:tcPr>
          <w:p w14:paraId="42633CD9" w14:textId="77777777" w:rsidR="008F3B53" w:rsidRPr="00DE7B59" w:rsidRDefault="008F3B53" w:rsidP="00B734C2">
            <w:pPr>
              <w:pStyle w:val="TAC"/>
              <w:jc w:val="left"/>
              <w:rPr>
                <w:lang w:eastAsia="zh-CN"/>
              </w:rPr>
            </w:pPr>
            <w:r w:rsidRPr="00DE7B59">
              <w:t>pc_nrMIMO_CB_PUSCH</w:t>
            </w:r>
          </w:p>
        </w:tc>
      </w:tr>
      <w:tr w:rsidR="008F3B53" w:rsidRPr="00DE7B59" w14:paraId="32F22383" w14:textId="77777777" w:rsidTr="00B734C2">
        <w:trPr>
          <w:cantSplit/>
          <w:trHeight w:val="57"/>
          <w:jc w:val="center"/>
        </w:trPr>
        <w:tc>
          <w:tcPr>
            <w:tcW w:w="3060" w:type="dxa"/>
            <w:tcBorders>
              <w:top w:val="single" w:sz="4" w:space="0" w:color="auto"/>
              <w:left w:val="single" w:sz="4" w:space="0" w:color="auto"/>
              <w:right w:val="single" w:sz="4" w:space="0" w:color="auto"/>
            </w:tcBorders>
          </w:tcPr>
          <w:p w14:paraId="5BEEAF9F" w14:textId="77777777" w:rsidR="008F3B53" w:rsidRPr="00DE7B59" w:rsidRDefault="008F3B53" w:rsidP="00B734C2">
            <w:pPr>
              <w:pStyle w:val="TAL"/>
            </w:pPr>
            <w:r w:rsidRPr="00DE7B59">
              <w:rPr>
                <w:lang w:eastAsia="zh-CN"/>
              </w:rPr>
              <w:t xml:space="preserve">Second </w:t>
            </w:r>
            <w:r w:rsidRPr="00DE7B59">
              <w:t>Precoding information</w:t>
            </w:r>
          </w:p>
        </w:tc>
        <w:tc>
          <w:tcPr>
            <w:tcW w:w="4023" w:type="dxa"/>
            <w:tcBorders>
              <w:top w:val="single" w:sz="4" w:space="0" w:color="auto"/>
              <w:left w:val="nil"/>
              <w:bottom w:val="single" w:sz="4" w:space="0" w:color="auto"/>
              <w:right w:val="single" w:sz="4" w:space="0" w:color="auto"/>
            </w:tcBorders>
            <w:noWrap/>
          </w:tcPr>
          <w:p w14:paraId="6ED46011" w14:textId="77777777" w:rsidR="008F3B53" w:rsidRPr="00DE7B59" w:rsidRDefault="008F3B53" w:rsidP="00B734C2">
            <w:pPr>
              <w:pStyle w:val="TAL"/>
            </w:pPr>
            <w:r w:rsidRPr="00DE7B59">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64766F4C" w14:textId="77777777" w:rsidR="008F3B53" w:rsidRPr="00DE7B59" w:rsidRDefault="008F3B53" w:rsidP="00B734C2">
            <w:pPr>
              <w:pStyle w:val="TAC"/>
              <w:rPr>
                <w:lang w:eastAsia="zh-CN"/>
              </w:rPr>
            </w:pPr>
            <w:r w:rsidRPr="00DE7B59">
              <w:t>-</w:t>
            </w:r>
          </w:p>
        </w:tc>
        <w:tc>
          <w:tcPr>
            <w:tcW w:w="1699" w:type="dxa"/>
            <w:tcBorders>
              <w:top w:val="single" w:sz="4" w:space="0" w:color="auto"/>
              <w:left w:val="nil"/>
              <w:bottom w:val="single" w:sz="4" w:space="0" w:color="auto"/>
              <w:right w:val="single" w:sz="4" w:space="0" w:color="auto"/>
            </w:tcBorders>
          </w:tcPr>
          <w:p w14:paraId="2E98B205" w14:textId="77777777" w:rsidR="008F3B53" w:rsidRPr="00DE7B59" w:rsidRDefault="008F3B53" w:rsidP="00B734C2">
            <w:pPr>
              <w:pStyle w:val="TAC"/>
              <w:jc w:val="left"/>
              <w:rPr>
                <w:lang w:eastAsia="zh-CN"/>
              </w:rPr>
            </w:pPr>
          </w:p>
        </w:tc>
      </w:tr>
      <w:tr w:rsidR="008F3B53" w:rsidRPr="00DE7B59" w14:paraId="4225D8AC"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0E492D30" w14:textId="77777777" w:rsidR="008F3B53" w:rsidRPr="00DE7B59" w:rsidRDefault="008F3B53" w:rsidP="00B734C2">
            <w:pPr>
              <w:pStyle w:val="TAL"/>
            </w:pPr>
          </w:p>
        </w:tc>
        <w:tc>
          <w:tcPr>
            <w:tcW w:w="4023" w:type="dxa"/>
            <w:tcBorders>
              <w:top w:val="single" w:sz="4" w:space="0" w:color="auto"/>
              <w:left w:val="nil"/>
              <w:bottom w:val="single" w:sz="4" w:space="0" w:color="auto"/>
              <w:right w:val="single" w:sz="4" w:space="0" w:color="auto"/>
            </w:tcBorders>
            <w:noWrap/>
          </w:tcPr>
          <w:p w14:paraId="285740B0" w14:textId="77777777" w:rsidR="008F3B53" w:rsidRPr="00DE7B59" w:rsidRDefault="008F3B53" w:rsidP="00B734C2">
            <w:pPr>
              <w:pStyle w:val="TAL"/>
            </w:pPr>
            <w:r w:rsidRPr="00DE7B59">
              <w:t>0</w:t>
            </w:r>
          </w:p>
        </w:tc>
        <w:tc>
          <w:tcPr>
            <w:tcW w:w="1559" w:type="dxa"/>
            <w:tcBorders>
              <w:top w:val="single" w:sz="4" w:space="0" w:color="auto"/>
              <w:left w:val="nil"/>
              <w:bottom w:val="single" w:sz="4" w:space="0" w:color="auto"/>
              <w:right w:val="single" w:sz="4" w:space="0" w:color="auto"/>
            </w:tcBorders>
            <w:noWrap/>
          </w:tcPr>
          <w:p w14:paraId="365966E5" w14:textId="77777777" w:rsidR="008F3B53" w:rsidRPr="00DE7B59" w:rsidRDefault="008F3B53" w:rsidP="00B734C2">
            <w:pPr>
              <w:pStyle w:val="TAC"/>
              <w:rPr>
                <w:lang w:eastAsia="zh-CN"/>
              </w:rPr>
            </w:pPr>
            <w:r w:rsidRPr="00DE7B59">
              <w:t>“00”</w:t>
            </w:r>
          </w:p>
        </w:tc>
        <w:tc>
          <w:tcPr>
            <w:tcW w:w="1699" w:type="dxa"/>
            <w:tcBorders>
              <w:top w:val="single" w:sz="4" w:space="0" w:color="auto"/>
              <w:left w:val="nil"/>
              <w:bottom w:val="single" w:sz="4" w:space="0" w:color="auto"/>
              <w:right w:val="single" w:sz="4" w:space="0" w:color="auto"/>
            </w:tcBorders>
          </w:tcPr>
          <w:p w14:paraId="1ECD398F" w14:textId="77777777" w:rsidR="008F3B53" w:rsidRPr="00DE7B59" w:rsidRDefault="008F3B53" w:rsidP="00B734C2">
            <w:pPr>
              <w:pStyle w:val="TAC"/>
              <w:jc w:val="left"/>
              <w:rPr>
                <w:lang w:eastAsia="zh-CN"/>
              </w:rPr>
            </w:pPr>
            <w:r w:rsidRPr="00DE7B59">
              <w:t>pc_nrMIMO_CB_PUSCH</w:t>
            </w:r>
          </w:p>
        </w:tc>
      </w:tr>
    </w:tbl>
    <w:p w14:paraId="40F62164" w14:textId="77777777" w:rsidR="008F3B53" w:rsidRPr="00DE7B59" w:rsidRDefault="008F3B53" w:rsidP="008F3B53"/>
    <w:p w14:paraId="55DF738D" w14:textId="77777777" w:rsidR="008E24D2" w:rsidRPr="00DE7B59" w:rsidRDefault="008E24D2" w:rsidP="00D450E9">
      <w:pPr>
        <w:pStyle w:val="Heading6"/>
        <w:rPr>
          <w:rStyle w:val="6Char1"/>
        </w:rPr>
      </w:pPr>
      <w:r w:rsidRPr="00DE7B59">
        <w:rPr>
          <w:lang w:eastAsia="zh-CN"/>
        </w:rPr>
        <w:t>7.1.1.3.17.2</w:t>
      </w:r>
      <w:r w:rsidRPr="00DE7B59">
        <w:rPr>
          <w:lang w:eastAsia="zh-CN"/>
        </w:rPr>
        <w:tab/>
        <w:t>Correct Handling of UL HARQ process / PUSCH Repetition / Multi-TRP / PUSCH Repetition Type B / dynamic grant</w:t>
      </w:r>
    </w:p>
    <w:p w14:paraId="7860BDCA" w14:textId="77777777" w:rsidR="008E24D2" w:rsidRPr="00DE7B59" w:rsidRDefault="008E24D2" w:rsidP="008E24D2">
      <w:pPr>
        <w:pStyle w:val="H6"/>
      </w:pPr>
      <w:r w:rsidRPr="00DE7B59">
        <w:t>7.1.1.3.17.2.1</w:t>
      </w:r>
      <w:r w:rsidRPr="00DE7B59">
        <w:tab/>
        <w:t>Test Purpose (TP)</w:t>
      </w:r>
    </w:p>
    <w:p w14:paraId="325DD8DB" w14:textId="77777777" w:rsidR="008E24D2" w:rsidRPr="00DE7B59" w:rsidRDefault="008E24D2" w:rsidP="008E24D2">
      <w:pPr>
        <w:pStyle w:val="H6"/>
      </w:pPr>
      <w:r w:rsidRPr="00DE7B59">
        <w:t>(1)</w:t>
      </w:r>
    </w:p>
    <w:p w14:paraId="555527BE" w14:textId="77777777" w:rsidR="008E24D2" w:rsidRPr="00DE7B59" w:rsidRDefault="008E24D2" w:rsidP="008E24D2">
      <w:pPr>
        <w:pStyle w:val="PL"/>
        <w:rPr>
          <w:noProof w:val="0"/>
        </w:rPr>
      </w:pPr>
      <w:r w:rsidRPr="00DE7B59">
        <w:rPr>
          <w:b/>
          <w:bCs/>
          <w:noProof w:val="0"/>
        </w:rPr>
        <w:t xml:space="preserve">with </w:t>
      </w:r>
      <w:r w:rsidRPr="00DE7B59">
        <w:rPr>
          <w:noProof w:val="0"/>
        </w:rPr>
        <w:t>{ UE in RRC_CONNECTED state and supporting mTRP PUSCH Type B repetitions, and configured with two SRS resource sets with 'usage' set to 'codebook' and number of repetition K &gt; 2 }</w:t>
      </w:r>
    </w:p>
    <w:p w14:paraId="3EE28A3A" w14:textId="77777777" w:rsidR="008E24D2" w:rsidRPr="00DE7B59" w:rsidRDefault="008E24D2" w:rsidP="008E24D2">
      <w:pPr>
        <w:pStyle w:val="PL"/>
        <w:rPr>
          <w:noProof w:val="0"/>
        </w:rPr>
      </w:pPr>
      <w:r w:rsidRPr="00DE7B59">
        <w:rPr>
          <w:b/>
          <w:bCs/>
          <w:noProof w:val="0"/>
        </w:rPr>
        <w:t xml:space="preserve">ensure that </w:t>
      </w:r>
      <w:r w:rsidRPr="00DE7B59">
        <w:rPr>
          <w:noProof w:val="0"/>
        </w:rPr>
        <w:t>{</w:t>
      </w:r>
    </w:p>
    <w:p w14:paraId="13DDA39F" w14:textId="51CDF86E" w:rsidR="008E24D2" w:rsidRPr="00DE7B59" w:rsidRDefault="008E24D2" w:rsidP="008E24D2">
      <w:pPr>
        <w:pStyle w:val="PL"/>
        <w:rPr>
          <w:noProof w:val="0"/>
        </w:rPr>
      </w:pPr>
      <w:r w:rsidRPr="00DE7B59">
        <w:rPr>
          <w:noProof w:val="0"/>
        </w:rPr>
        <w:t xml:space="preserve">  </w:t>
      </w:r>
      <w:r w:rsidRPr="00DE7B59">
        <w:rPr>
          <w:b/>
          <w:bCs/>
          <w:noProof w:val="0"/>
        </w:rPr>
        <w:t xml:space="preserve">when </w:t>
      </w:r>
      <w:r w:rsidRPr="00DE7B59">
        <w:rPr>
          <w:noProof w:val="0"/>
        </w:rPr>
        <w:t xml:space="preserve">{ UE has data available for transmission, UE receives an UL Grant with toggled NDI which indicates codepoint "10", and the UL grant includes </w:t>
      </w:r>
      <w:r w:rsidR="00FC565D" w:rsidRPr="00DE7B59">
        <w:rPr>
          <w:noProof w:val="0"/>
        </w:rPr>
        <w:t>'</w:t>
      </w:r>
      <w:r w:rsidRPr="00DE7B59">
        <w:rPr>
          <w:noProof w:val="0"/>
        </w:rPr>
        <w:t>Second Precoding information</w:t>
      </w:r>
      <w:r w:rsidR="00FC565D" w:rsidRPr="00DE7B59">
        <w:rPr>
          <w:noProof w:val="0"/>
        </w:rPr>
        <w:t>'</w:t>
      </w:r>
      <w:r w:rsidRPr="00DE7B59">
        <w:rPr>
          <w:noProof w:val="0"/>
        </w:rPr>
        <w:t xml:space="preserve"> }</w:t>
      </w:r>
    </w:p>
    <w:p w14:paraId="38DAC85B" w14:textId="1537A57B" w:rsidR="008E24D2" w:rsidRPr="00DE7B59" w:rsidRDefault="008E24D2" w:rsidP="008E24D2">
      <w:pPr>
        <w:pStyle w:val="PL"/>
        <w:rPr>
          <w:noProof w:val="0"/>
        </w:rPr>
      </w:pPr>
      <w:r w:rsidRPr="00DE7B59">
        <w:rPr>
          <w:noProof w:val="0"/>
        </w:rPr>
        <w:t xml:space="preserve">    </w:t>
      </w:r>
      <w:r w:rsidRPr="00DE7B59">
        <w:rPr>
          <w:b/>
          <w:bCs/>
          <w:noProof w:val="0"/>
        </w:rPr>
        <w:t xml:space="preserve">then </w:t>
      </w:r>
      <w:r w:rsidRPr="00DE7B59">
        <w:rPr>
          <w:noProof w:val="0"/>
        </w:rPr>
        <w:t xml:space="preserve">{ UE transmits two new MAC PDUs and repeats sending the MAC PDUs according to </w:t>
      </w:r>
      <w:r w:rsidR="00FC565D" w:rsidRPr="00DE7B59">
        <w:rPr>
          <w:noProof w:val="0"/>
        </w:rPr>
        <w:t>'</w:t>
      </w:r>
      <w:r w:rsidRPr="00DE7B59">
        <w:rPr>
          <w:noProof w:val="0"/>
        </w:rPr>
        <w:t>cyclicMapping pattern</w:t>
      </w:r>
      <w:r w:rsidR="00FC565D" w:rsidRPr="00DE7B59">
        <w:rPr>
          <w:noProof w:val="0"/>
        </w:rPr>
        <w:t>'</w:t>
      </w:r>
      <w:r w:rsidRPr="00DE7B59">
        <w:rPr>
          <w:noProof w:val="0"/>
        </w:rPr>
        <w:t xml:space="preserve"> or </w:t>
      </w:r>
      <w:r w:rsidR="00FC565D" w:rsidRPr="00DE7B59">
        <w:rPr>
          <w:noProof w:val="0"/>
        </w:rPr>
        <w:t>'</w:t>
      </w:r>
      <w:r w:rsidRPr="00DE7B59">
        <w:rPr>
          <w:noProof w:val="0"/>
        </w:rPr>
        <w:t>sequentialMapping pattern</w:t>
      </w:r>
      <w:r w:rsidR="00FC565D" w:rsidRPr="00DE7B59">
        <w:rPr>
          <w:noProof w:val="0"/>
        </w:rPr>
        <w:t>' configured</w:t>
      </w:r>
      <w:r w:rsidRPr="00DE7B59">
        <w:rPr>
          <w:noProof w:val="0"/>
        </w:rPr>
        <w:t xml:space="preserve"> as per UE's capability, and the layer of transmission is according to the Precoding information and number of layers</w:t>
      </w:r>
      <w:r w:rsidRPr="00DE7B59">
        <w:rPr>
          <w:noProof w:val="0"/>
          <w:lang w:eastAsia="zh-CN"/>
        </w:rPr>
        <w:t xml:space="preserve">, and the </w:t>
      </w:r>
      <w:r w:rsidRPr="00DE7B59">
        <w:rPr>
          <w:noProof w:val="0"/>
        </w:rPr>
        <w:t>redundancy versions of PUSCH transmission associated with first and second SRS resource are selected correctly. }</w:t>
      </w:r>
    </w:p>
    <w:p w14:paraId="3C450A60" w14:textId="77777777" w:rsidR="008E24D2" w:rsidRPr="00DE7B59" w:rsidRDefault="008E24D2" w:rsidP="008E24D2">
      <w:pPr>
        <w:pStyle w:val="PL"/>
        <w:rPr>
          <w:noProof w:val="0"/>
        </w:rPr>
      </w:pPr>
      <w:r w:rsidRPr="00DE7B59">
        <w:rPr>
          <w:noProof w:val="0"/>
        </w:rPr>
        <w:t xml:space="preserve">            }</w:t>
      </w:r>
    </w:p>
    <w:p w14:paraId="4F2A005F" w14:textId="77777777" w:rsidR="008E24D2" w:rsidRPr="00DE7B59" w:rsidRDefault="008E24D2" w:rsidP="008E24D2">
      <w:pPr>
        <w:pStyle w:val="PL"/>
        <w:rPr>
          <w:noProof w:val="0"/>
        </w:rPr>
      </w:pPr>
    </w:p>
    <w:p w14:paraId="3FABCB02" w14:textId="77777777" w:rsidR="008E24D2" w:rsidRPr="00DE7B59" w:rsidRDefault="008E24D2" w:rsidP="008E24D2">
      <w:pPr>
        <w:pStyle w:val="H6"/>
        <w:rPr>
          <w:b/>
        </w:rPr>
      </w:pPr>
      <w:r w:rsidRPr="00DE7B59">
        <w:t>(2)</w:t>
      </w:r>
    </w:p>
    <w:p w14:paraId="3C97E62A" w14:textId="77777777" w:rsidR="008E24D2" w:rsidRPr="00DE7B59" w:rsidRDefault="008E24D2" w:rsidP="008E24D2">
      <w:pPr>
        <w:pStyle w:val="PL"/>
        <w:rPr>
          <w:noProof w:val="0"/>
        </w:rPr>
      </w:pPr>
      <w:r w:rsidRPr="00DE7B59">
        <w:rPr>
          <w:b/>
          <w:bCs/>
          <w:noProof w:val="0"/>
        </w:rPr>
        <w:t xml:space="preserve">with </w:t>
      </w:r>
      <w:r w:rsidRPr="00DE7B59">
        <w:rPr>
          <w:noProof w:val="0"/>
        </w:rPr>
        <w:t>{ UE in RRC_CONNECTED state and supporting mTRP PUSCH Type B repetitions, and configured with two SRS resource sets with 'usage' set to 'codebook' and number of repetition K &gt; 2, and the MAC entity is configured with twoPHRMode }</w:t>
      </w:r>
    </w:p>
    <w:p w14:paraId="2A65BC51" w14:textId="77777777" w:rsidR="008E24D2" w:rsidRPr="00DE7B59" w:rsidRDefault="008E24D2" w:rsidP="008E24D2">
      <w:pPr>
        <w:pStyle w:val="PL"/>
        <w:rPr>
          <w:noProof w:val="0"/>
        </w:rPr>
      </w:pPr>
      <w:r w:rsidRPr="00DE7B59">
        <w:rPr>
          <w:b/>
          <w:bCs/>
          <w:noProof w:val="0"/>
        </w:rPr>
        <w:t xml:space="preserve">ensure that </w:t>
      </w:r>
      <w:r w:rsidRPr="00DE7B59">
        <w:rPr>
          <w:noProof w:val="0"/>
        </w:rPr>
        <w:t>{</w:t>
      </w:r>
    </w:p>
    <w:p w14:paraId="1BF627D9" w14:textId="77777777" w:rsidR="008E24D2" w:rsidRPr="00DE7B59" w:rsidRDefault="008E24D2" w:rsidP="008E24D2">
      <w:pPr>
        <w:pStyle w:val="PL"/>
        <w:rPr>
          <w:noProof w:val="0"/>
        </w:rPr>
      </w:pPr>
      <w:r w:rsidRPr="00DE7B59">
        <w:rPr>
          <w:noProof w:val="0"/>
        </w:rPr>
        <w:t xml:space="preserve">  </w:t>
      </w:r>
      <w:r w:rsidRPr="00DE7B59">
        <w:rPr>
          <w:b/>
          <w:bCs/>
          <w:noProof w:val="0"/>
        </w:rPr>
        <w:t xml:space="preserve">when </w:t>
      </w:r>
      <w:r w:rsidRPr="00DE7B59">
        <w:rPr>
          <w:noProof w:val="0"/>
        </w:rPr>
        <w:t>{ phr-PeriodicTimer expires }</w:t>
      </w:r>
    </w:p>
    <w:p w14:paraId="4D63810E" w14:textId="77777777" w:rsidR="008E24D2" w:rsidRPr="00DE7B59" w:rsidRDefault="008E24D2" w:rsidP="008E24D2">
      <w:pPr>
        <w:pStyle w:val="PL"/>
        <w:rPr>
          <w:noProof w:val="0"/>
        </w:rPr>
      </w:pPr>
      <w:r w:rsidRPr="00DE7B59">
        <w:rPr>
          <w:noProof w:val="0"/>
        </w:rPr>
        <w:t xml:space="preserve">    </w:t>
      </w:r>
      <w:r w:rsidRPr="00DE7B59">
        <w:rPr>
          <w:b/>
          <w:bCs/>
          <w:noProof w:val="0"/>
        </w:rPr>
        <w:t xml:space="preserve">then </w:t>
      </w:r>
      <w:r w:rsidRPr="00DE7B59">
        <w:rPr>
          <w:noProof w:val="0"/>
        </w:rPr>
        <w:t>{ UE transmits an Enhanced Single entry PHR including two values of power headroom. }</w:t>
      </w:r>
    </w:p>
    <w:p w14:paraId="7D5ACC06" w14:textId="77777777" w:rsidR="008E24D2" w:rsidRPr="00DE7B59" w:rsidRDefault="008E24D2" w:rsidP="008E24D2">
      <w:pPr>
        <w:pStyle w:val="PL"/>
        <w:rPr>
          <w:b/>
          <w:noProof w:val="0"/>
        </w:rPr>
      </w:pPr>
      <w:r w:rsidRPr="00DE7B59">
        <w:rPr>
          <w:noProof w:val="0"/>
        </w:rPr>
        <w:t xml:space="preserve">            }</w:t>
      </w:r>
    </w:p>
    <w:p w14:paraId="1F520F7F" w14:textId="77777777" w:rsidR="008E24D2" w:rsidRPr="00DE7B59" w:rsidRDefault="008E24D2" w:rsidP="008E24D2">
      <w:pPr>
        <w:pStyle w:val="PL"/>
        <w:rPr>
          <w:noProof w:val="0"/>
        </w:rPr>
      </w:pPr>
    </w:p>
    <w:p w14:paraId="2A2944CB" w14:textId="77777777" w:rsidR="008E24D2" w:rsidRPr="00DE7B59" w:rsidRDefault="008E24D2" w:rsidP="008E24D2">
      <w:pPr>
        <w:pStyle w:val="H6"/>
      </w:pPr>
      <w:r w:rsidRPr="00DE7B59">
        <w:t>7.1.1.3.17.2.2</w:t>
      </w:r>
      <w:r w:rsidRPr="00DE7B59">
        <w:tab/>
        <w:t>Conformance requirements</w:t>
      </w:r>
    </w:p>
    <w:p w14:paraId="0C40E86E" w14:textId="651821A4" w:rsidR="008E24D2" w:rsidRPr="00DE7B59" w:rsidRDefault="008E24D2" w:rsidP="008E24D2">
      <w:pPr>
        <w:rPr>
          <w:lang w:eastAsia="sv-SE"/>
        </w:rPr>
      </w:pPr>
      <w:r w:rsidRPr="00DE7B59">
        <w:rPr>
          <w:lang w:eastAsia="sv-SE"/>
        </w:rPr>
        <w:t xml:space="preserve">References: The conformance requirements covered in the present TC are specified in: TS 38.214 clause 6.1.2.1, TS 38.212 clause 7.3.1.1.2, TS 38.213 clause 7.7.1 and </w:t>
      </w:r>
      <w:r w:rsidRPr="00DE7B59">
        <w:rPr>
          <w:lang w:eastAsia="zh-CN"/>
        </w:rPr>
        <w:t>TS</w:t>
      </w:r>
      <w:r w:rsidRPr="00DE7B59">
        <w:rPr>
          <w:lang w:eastAsia="sv-SE"/>
        </w:rPr>
        <w:t xml:space="preserve"> 38.321 5.4.6, 6.1.3.50</w:t>
      </w:r>
      <w:r w:rsidRPr="00DE7B59">
        <w:rPr>
          <w:lang w:eastAsia="zh-CN"/>
        </w:rPr>
        <w:t>.</w:t>
      </w:r>
      <w:r w:rsidRPr="00DE7B59">
        <w:rPr>
          <w:lang w:eastAsia="sv-SE"/>
        </w:rPr>
        <w:t xml:space="preserve"> </w:t>
      </w:r>
      <w:r w:rsidRPr="00DE7B59">
        <w:t>Unless otherwise stated these are Rel-1</w:t>
      </w:r>
      <w:r w:rsidR="00320B84" w:rsidRPr="00DE7B59">
        <w:t>7</w:t>
      </w:r>
      <w:r w:rsidRPr="00DE7B59">
        <w:t xml:space="preserve"> requirements.</w:t>
      </w:r>
    </w:p>
    <w:p w14:paraId="31217EC8" w14:textId="77777777" w:rsidR="008E24D2" w:rsidRPr="00DE7B59" w:rsidRDefault="008E24D2" w:rsidP="008E24D2">
      <w:pPr>
        <w:rPr>
          <w:lang w:eastAsia="sv-SE"/>
        </w:rPr>
      </w:pPr>
      <w:r w:rsidRPr="00DE7B59">
        <w:rPr>
          <w:lang w:eastAsia="sv-SE"/>
        </w:rPr>
        <w:t>[TS 38.214, clause 6.1.2.1]</w:t>
      </w:r>
    </w:p>
    <w:p w14:paraId="6D0988AF" w14:textId="77777777" w:rsidR="008E24D2" w:rsidRPr="00DE7B59" w:rsidRDefault="008E24D2" w:rsidP="008E24D2">
      <w:pPr>
        <w:spacing w:before="240"/>
      </w:pPr>
      <w:r w:rsidRPr="00DE7B59">
        <w:rPr>
          <w:color w:val="000000"/>
        </w:rPr>
        <w:t xml:space="preserve">When two SRS resource sets are configured 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color w:val="000000"/>
        </w:rPr>
        <w:t xml:space="preserve">with higher layer parameter </w:t>
      </w:r>
      <w:r w:rsidRPr="00DE7B59">
        <w:rPr>
          <w:i/>
          <w:color w:val="000000"/>
        </w:rPr>
        <w:t xml:space="preserve">usage </w:t>
      </w:r>
      <w:r w:rsidRPr="00DE7B59">
        <w:rPr>
          <w:color w:val="000000"/>
        </w:rPr>
        <w:t xml:space="preserve">in </w:t>
      </w:r>
      <w:r w:rsidRPr="00DE7B59">
        <w:rPr>
          <w:i/>
          <w:color w:val="000000"/>
        </w:rPr>
        <w:t>SRS-ResourceSet</w:t>
      </w:r>
      <w:r w:rsidRPr="00DE7B59">
        <w:rPr>
          <w:color w:val="000000"/>
        </w:rPr>
        <w:t xml:space="preserve"> set to 'codebook' or 'noncodebook', 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and the association of the first and second SRS resource set </w:t>
      </w:r>
      <w:r w:rsidRPr="00DE7B59">
        <w:rPr>
          <w:color w:val="000000"/>
        </w:rPr>
        <w:t xml:space="preserve">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iCs/>
          <w:color w:val="000000"/>
        </w:rPr>
        <w:t>to</w:t>
      </w:r>
      <w:r w:rsidRPr="00DE7B59">
        <w:rPr>
          <w:i/>
          <w:color w:val="000000"/>
        </w:rPr>
        <w:t xml:space="preserve"> </w:t>
      </w:r>
      <w:r w:rsidRPr="00DE7B59">
        <w:t>each slot is determined as follows:</w:t>
      </w:r>
    </w:p>
    <w:p w14:paraId="21CD8D19" w14:textId="77777777" w:rsidR="008E24D2" w:rsidRPr="00DE7B59" w:rsidRDefault="008E24D2" w:rsidP="008E24D2">
      <w:pPr>
        <w:pStyle w:val="B1"/>
        <w:rPr>
          <w:rFonts w:eastAsia="Batang"/>
        </w:rPr>
      </w:pPr>
      <w:r w:rsidRPr="00DE7B59">
        <w:t>-</w:t>
      </w:r>
      <w:r w:rsidRPr="00DE7B59">
        <w:tab/>
        <w:t xml:space="preserve">if a DCI format 0_1 or DCI format 0_2 indicates codepoint "00" for the </w:t>
      </w:r>
      <w:r w:rsidRPr="00DE7B59">
        <w:rPr>
          <w:i/>
          <w:iCs/>
        </w:rPr>
        <w:t>SRS resource set indicator</w:t>
      </w:r>
      <w:r w:rsidRPr="00DE7B59">
        <w:t xml:space="preserve">, </w:t>
      </w:r>
      <w:r w:rsidRPr="00DE7B59">
        <w:rPr>
          <w:rFonts w:eastAsia="Batang"/>
        </w:rPr>
        <w:t xml:space="preserve">the first SRS resource set is associated with all </w:t>
      </w:r>
      <w:r w:rsidRPr="00DE7B59">
        <w:t>K consecutive slots,</w:t>
      </w:r>
    </w:p>
    <w:p w14:paraId="65AAC4BB" w14:textId="77777777" w:rsidR="008E24D2" w:rsidRPr="00DE7B59" w:rsidRDefault="008E24D2" w:rsidP="008E24D2">
      <w:pPr>
        <w:pStyle w:val="B1"/>
        <w:rPr>
          <w:rFonts w:eastAsia="Batang"/>
        </w:rPr>
      </w:pPr>
      <w:r w:rsidRPr="00DE7B59">
        <w:t>-</w:t>
      </w:r>
      <w:r w:rsidRPr="00DE7B59">
        <w:tab/>
        <w:t xml:space="preserve">if a DCI format 0_1 or DCI format 0_2 indicates codepoint "01" for the </w:t>
      </w:r>
      <w:r w:rsidRPr="00DE7B59">
        <w:rPr>
          <w:i/>
          <w:iCs/>
        </w:rPr>
        <w:t>SRS resource set indicator</w:t>
      </w:r>
      <w:r w:rsidRPr="00DE7B59">
        <w:t xml:space="preserve">, </w:t>
      </w:r>
      <w:r w:rsidRPr="00DE7B59">
        <w:rPr>
          <w:rFonts w:eastAsia="Batang"/>
        </w:rPr>
        <w:t xml:space="preserve">the second SRS resource set is associated with all </w:t>
      </w:r>
      <w:r w:rsidRPr="00DE7B59">
        <w:t>K consecutive slots,</w:t>
      </w:r>
    </w:p>
    <w:p w14:paraId="634A332A" w14:textId="77777777" w:rsidR="008E24D2" w:rsidRPr="00DE7B59" w:rsidRDefault="008E24D2" w:rsidP="008E24D2">
      <w:pPr>
        <w:pStyle w:val="B1"/>
        <w:rPr>
          <w:rFonts w:eastAsia="Batang"/>
        </w:rPr>
      </w:pPr>
      <w:r w:rsidRPr="00DE7B59">
        <w:t>-</w:t>
      </w:r>
      <w:r w:rsidRPr="00DE7B59">
        <w:tab/>
        <w:t xml:space="preserve">if a DCI format 0_1 or DCI format 0_2 indicates codepoint "10" for the </w:t>
      </w:r>
      <w:r w:rsidRPr="00DE7B59">
        <w:rPr>
          <w:i/>
          <w:iCs/>
        </w:rPr>
        <w:t>SRS resource set indicator</w:t>
      </w:r>
      <w:r w:rsidRPr="00DE7B59">
        <w:t xml:space="preserve">, </w:t>
      </w:r>
      <w:r w:rsidRPr="00DE7B59">
        <w:rPr>
          <w:rFonts w:eastAsia="Batang"/>
        </w:rPr>
        <w:t>the first and second SRS resource set association to K</w:t>
      </w:r>
      <w:r w:rsidRPr="00DE7B59">
        <w:t xml:space="preserve"> consecutive slots is determined as follows: </w:t>
      </w:r>
    </w:p>
    <w:p w14:paraId="3099CE6A" w14:textId="77777777" w:rsidR="008E24D2" w:rsidRPr="00DE7B59" w:rsidRDefault="008E24D2" w:rsidP="008E24D2">
      <w:pPr>
        <w:pStyle w:val="B2"/>
        <w:rPr>
          <w:rFonts w:eastAsia="Batang"/>
        </w:rPr>
      </w:pPr>
      <w:r w:rsidRPr="00DE7B59">
        <w:t>-</w:t>
      </w:r>
      <w:r w:rsidRPr="00DE7B59">
        <w:tab/>
        <w:t xml:space="preserve">When K = 2, the first and second SRS resource sets are applied to the first and second slot of 2 consecutive slots, respectively.  </w:t>
      </w:r>
    </w:p>
    <w:p w14:paraId="17909187"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first and second SRS resource sets are applied to the first and second slot of K consecutive slots, respectively, and the same SRS resource set mapping pattern continues to the remaining slots of K consecutive slots. </w:t>
      </w:r>
    </w:p>
    <w:p w14:paraId="202B936E"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42C39CF5" w14:textId="77777777" w:rsidR="008E24D2" w:rsidRPr="00DE7B59" w:rsidRDefault="008E24D2" w:rsidP="008E24D2">
      <w:pPr>
        <w:pStyle w:val="B1"/>
        <w:rPr>
          <w:rFonts w:eastAsia="Batang"/>
        </w:rPr>
      </w:pPr>
      <w:r w:rsidRPr="00DE7B59">
        <w:t>-</w:t>
      </w:r>
      <w:r w:rsidRPr="00DE7B59">
        <w:tab/>
        <w:t xml:space="preserve">Otherwise, a DCI format 0_1 or DCI format 0_2 indicates codepoint "11" for the </w:t>
      </w:r>
      <w:r w:rsidRPr="00DE7B59">
        <w:rPr>
          <w:i/>
          <w:iCs/>
        </w:rPr>
        <w:t>SRS resource set indicator</w:t>
      </w:r>
      <w:r w:rsidRPr="00DE7B59">
        <w:t xml:space="preserve">, and </w:t>
      </w:r>
      <w:r w:rsidRPr="00DE7B59">
        <w:rPr>
          <w:rFonts w:eastAsia="Batang"/>
        </w:rPr>
        <w:t>the first and second SRS resource set association to K</w:t>
      </w:r>
      <w:r w:rsidRPr="00DE7B59">
        <w:t xml:space="preserve"> consecutive slots is determined as follows, </w:t>
      </w:r>
    </w:p>
    <w:p w14:paraId="65692D1B" w14:textId="77777777" w:rsidR="008E24D2" w:rsidRPr="00DE7B59" w:rsidRDefault="008E24D2" w:rsidP="008E24D2">
      <w:pPr>
        <w:pStyle w:val="B2"/>
        <w:rPr>
          <w:rFonts w:eastAsia="Batang"/>
        </w:rPr>
      </w:pPr>
      <w:r w:rsidRPr="00DE7B59">
        <w:t>-</w:t>
      </w:r>
      <w:r w:rsidRPr="00DE7B59">
        <w:tab/>
        <w:t xml:space="preserve">When K = 2, the second and first SRS resource set are applied to the first and second slot of 2 consecutive slots, respectively.  </w:t>
      </w:r>
    </w:p>
    <w:p w14:paraId="0EF4574D"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second and first SRS resource sets are applied to the first and second slot of K consecutive slots, respectively, and the same SRS resource set mapping pattern continues to the remaining slots of the K consecutive slots. </w:t>
      </w:r>
    </w:p>
    <w:p w14:paraId="4EC5ED6E" w14:textId="77777777" w:rsidR="008E24D2" w:rsidRPr="00DE7B59" w:rsidRDefault="008E24D2" w:rsidP="008E24D2">
      <w:pPr>
        <w:pStyle w:val="B2"/>
        <w:rPr>
          <w:rFonts w:eastAsia="Batang"/>
          <w:lang w:eastAsia="x-none"/>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1A32613E" w14:textId="77777777" w:rsidR="008E24D2" w:rsidRPr="00DE7B59" w:rsidRDefault="008E24D2" w:rsidP="008E24D2">
      <w:r w:rsidRPr="00DE7B59">
        <w:t xml:space="preserve">For PUSCH repetition Type B, when two SRS resource sets are configured in </w:t>
      </w:r>
      <w:r w:rsidRPr="00DE7B59">
        <w:rPr>
          <w:i/>
        </w:rPr>
        <w:t>srs-ResourceSetToAddModList</w:t>
      </w:r>
      <w:r w:rsidRPr="00DE7B59">
        <w:t xml:space="preserve"> or </w:t>
      </w:r>
      <w:r w:rsidRPr="00DE7B59">
        <w:rPr>
          <w:i/>
        </w:rPr>
        <w:t xml:space="preserve">srs-ResourceSetToAddModListDCI-0-2 </w:t>
      </w:r>
      <w:r w:rsidRPr="00DE7B59">
        <w:t xml:space="preserve">with higher layer parameter </w:t>
      </w:r>
      <w:r w:rsidRPr="00DE7B59">
        <w:rPr>
          <w:i/>
        </w:rPr>
        <w:t xml:space="preserve">usage </w:t>
      </w:r>
      <w:r w:rsidRPr="00DE7B59">
        <w:t xml:space="preserve">in </w:t>
      </w:r>
      <w:r w:rsidRPr="00DE7B59">
        <w:rPr>
          <w:i/>
        </w:rPr>
        <w:t>SRS-ResourceSet</w:t>
      </w:r>
      <w:r w:rsidRPr="00DE7B59">
        <w:t xml:space="preserve"> set to 'codebook' or 'noncodebook', the SRS resource set association to nominal PUSCH repetitions follows the same method as SRS resource set association to slots in PUSCH Type A repetition by considering nominal repetitions instead of slots. </w:t>
      </w:r>
    </w:p>
    <w:p w14:paraId="19C9378E" w14:textId="77777777" w:rsidR="008E24D2" w:rsidRPr="00DE7B59" w:rsidRDefault="008E24D2" w:rsidP="008E24D2">
      <w:pPr>
        <w:rPr>
          <w:rFonts w:eastAsia="PMingLiU"/>
        </w:rPr>
      </w:pPr>
      <w:r w:rsidRPr="00DE7B59">
        <w:t xml:space="preserve">For both PUSCH repetition Type A and PUSCH repetition Type B, when a DCI format 0_1 or DCI format 0_2 indicates codepoint "10" or "11" for the </w:t>
      </w:r>
      <w:r w:rsidRPr="00DE7B59">
        <w:rPr>
          <w:i/>
          <w:iCs/>
        </w:rPr>
        <w:t>SRS resource set indicator</w:t>
      </w:r>
      <w:r w:rsidRPr="00DE7B59">
        <w:t xml:space="preserve">, the redundancy version to be applied on the </w:t>
      </w:r>
      <w:r w:rsidRPr="00DE7B59">
        <w:rPr>
          <w:i/>
        </w:rPr>
        <w:t>n</w:t>
      </w:r>
      <w:r w:rsidRPr="00DE7B59">
        <w:t>th transmission occasion (for PUSCH repetition Type A) of the TB, where n = 0, 1, …</w:t>
      </w:r>
      <w:r w:rsidRPr="00DE7B59">
        <w:rPr>
          <w:i/>
        </w:rPr>
        <w:t xml:space="preserve"> K</w:t>
      </w:r>
      <w:r w:rsidRPr="00DE7B59">
        <w:t xml:space="preserve">-1, or </w:t>
      </w:r>
      <w:r w:rsidRPr="00DE7B59">
        <w:rPr>
          <w:i/>
        </w:rPr>
        <w:t>n</w:t>
      </w:r>
      <w:r w:rsidRPr="00DE7B59">
        <w:t xml:space="preserve">th actual repetition (for PUSCH repetition Type B, with the counting including the actual repetitions that are omitted) is determined according to Table 6.1.2.1-2 and Table 6.1.2.1-3. </w:t>
      </w:r>
      <w:r w:rsidRPr="00DE7B59">
        <w:rPr>
          <w:lang w:eastAsia="x-none"/>
        </w:rPr>
        <w:t xml:space="preserve">For all PUSCH repetitions </w:t>
      </w:r>
      <w:r w:rsidRPr="00DE7B59">
        <w:rPr>
          <w:rFonts w:eastAsia="PMingLiU"/>
        </w:rPr>
        <w:t>associated</w:t>
      </w:r>
      <w:r w:rsidRPr="00DE7B59">
        <w:rPr>
          <w:lang w:eastAsia="x-none"/>
        </w:rPr>
        <w:t xml:space="preserve"> with the SRS resource set of the first transmission occasion or actual repetition, t</w:t>
      </w:r>
      <w:r w:rsidRPr="00DE7B59">
        <w:t>he redundancy version to be applied is derived according to Table 6.1.2.1-2</w:t>
      </w:r>
      <w:r w:rsidRPr="00DE7B59">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DE7B59">
        <w:rPr>
          <w:lang w:eastAsia="x-none"/>
        </w:rPr>
        <w:t xml:space="preserve">PUSCH transmission occasions or actual repetitions that are </w:t>
      </w:r>
      <w:r w:rsidRPr="00DE7B59">
        <w:rPr>
          <w:rFonts w:eastAsia="PMingLiU"/>
        </w:rPr>
        <w:t xml:space="preserve">associated </w:t>
      </w:r>
      <w:r w:rsidRPr="00DE7B59">
        <w:rPr>
          <w:lang w:eastAsia="x-none"/>
        </w:rPr>
        <w:t>with an SRS resource set other than the SRS resource set of the first transmission occasion or actual repetition</w:t>
      </w:r>
      <w:r w:rsidRPr="00DE7B59">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DE7B59">
        <w:t xml:space="preserve">is configured by higher layer parameter </w:t>
      </w:r>
      <w:r w:rsidRPr="00DE7B59">
        <w:rPr>
          <w:i/>
        </w:rPr>
        <w:t>sequenceOffsetforRV</w:t>
      </w:r>
      <w:r w:rsidRPr="00DE7B59">
        <w:t xml:space="preserve"> in </w:t>
      </w:r>
      <w:r w:rsidRPr="00DE7B59">
        <w:rPr>
          <w:i/>
          <w:iCs/>
        </w:rPr>
        <w:t>PUSCH-Config</w:t>
      </w:r>
      <w:r w:rsidRPr="00DE7B59">
        <w:t xml:space="preserve"> and</w:t>
      </w:r>
      <w:r w:rsidRPr="00DE7B59">
        <w:rPr>
          <w:rFonts w:eastAsia="PMingLiU"/>
        </w:rPr>
        <w:t xml:space="preserve"> </w:t>
      </w:r>
      <m:oMath>
        <m:r>
          <w:rPr>
            <w:rFonts w:ascii="Cambria Math" w:eastAsia="PMingLiU" w:hAnsi="Cambria Math"/>
          </w:rPr>
          <m:t>n</m:t>
        </m:r>
      </m:oMath>
      <w:r w:rsidRPr="00DE7B59">
        <w:rPr>
          <w:rFonts w:eastAsia="PMingLiU"/>
        </w:rPr>
        <w:t xml:space="preserve"> is counted only considering PUSCH transmission occasions or actual repetitions that are not associated with the SRS resource set of the first transmission occasion or actual repetition. </w:t>
      </w:r>
    </w:p>
    <w:p w14:paraId="5765069F" w14:textId="77777777" w:rsidR="008E24D2" w:rsidRPr="00DE7B59" w:rsidRDefault="008E24D2" w:rsidP="008E24D2">
      <w:pPr>
        <w:pStyle w:val="TH"/>
        <w:rPr>
          <w:color w:val="000000"/>
        </w:rPr>
      </w:pPr>
      <w:r w:rsidRPr="00DE7B59">
        <w:rPr>
          <w:color w:val="000000"/>
        </w:rPr>
        <w:t>Table 6.1.2.1-3: App</w:t>
      </w:r>
      <w:r w:rsidRPr="00DE7B59">
        <w:rPr>
          <w:rFonts w:cs="Arial"/>
          <w:color w:val="000000"/>
        </w:rPr>
        <w:t xml:space="preserve">lied redundancy version for </w:t>
      </w:r>
      <w:r w:rsidRPr="00DE7B59">
        <w:rPr>
          <w:rFonts w:eastAsia="PMingLiU" w:cs="Arial"/>
        </w:rPr>
        <w:t xml:space="preserve">the other SRS resource set (SRS resource set not associated with the first transmission occasion or actual repetition) </w:t>
      </w:r>
      <w:r w:rsidRPr="00DE7B59">
        <w:rPr>
          <w:rFonts w:cs="Arial"/>
          <w:color w:val="000000"/>
        </w:rPr>
        <w:t xml:space="preserve">when </w:t>
      </w:r>
      <w:r w:rsidRPr="00DE7B59">
        <w:rPr>
          <w:i/>
        </w:rPr>
        <w:t>sequenceOffsetforRV</w:t>
      </w:r>
      <w:r w:rsidRPr="00DE7B59">
        <w:rPr>
          <w:rFonts w:ascii="Times New Roman" w:eastAsia="PMingLiU" w:hAnsi="Times New Roman"/>
        </w:rPr>
        <w:t xml:space="preserve"> </w:t>
      </w:r>
      <w:r w:rsidRPr="00DE7B59">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E24D2" w:rsidRPr="00DE7B59" w14:paraId="5373C6B9" w14:textId="77777777" w:rsidTr="00B734C2">
        <w:tc>
          <w:tcPr>
            <w:tcW w:w="2263" w:type="dxa"/>
            <w:vMerge w:val="restart"/>
          </w:tcPr>
          <w:p w14:paraId="59BBD8E7" w14:textId="77777777" w:rsidR="008E24D2" w:rsidRPr="00DE7B59" w:rsidRDefault="008E24D2"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Pr>
          <w:p w14:paraId="167CF947" w14:textId="77777777" w:rsidR="008E24D2" w:rsidRPr="00DE7B59" w:rsidRDefault="008E24D2"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 </w:t>
            </w:r>
          </w:p>
        </w:tc>
      </w:tr>
      <w:tr w:rsidR="008E24D2" w:rsidRPr="00DE7B59" w14:paraId="6FF37F8D" w14:textId="77777777" w:rsidTr="00B734C2">
        <w:tc>
          <w:tcPr>
            <w:tcW w:w="2263" w:type="dxa"/>
            <w:vMerge/>
          </w:tcPr>
          <w:p w14:paraId="1B9B8E50" w14:textId="77777777" w:rsidR="008E24D2" w:rsidRPr="00DE7B59" w:rsidRDefault="008E24D2" w:rsidP="00B734C2">
            <w:pPr>
              <w:pStyle w:val="TAH"/>
              <w:rPr>
                <w:rFonts w:eastAsia="Batang"/>
                <w:color w:val="000000"/>
              </w:rPr>
            </w:pPr>
          </w:p>
        </w:tc>
        <w:tc>
          <w:tcPr>
            <w:tcW w:w="1701" w:type="dxa"/>
          </w:tcPr>
          <w:p w14:paraId="39AF4424"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0</w:t>
            </w:r>
          </w:p>
        </w:tc>
        <w:tc>
          <w:tcPr>
            <w:tcW w:w="1701" w:type="dxa"/>
          </w:tcPr>
          <w:p w14:paraId="13D5F1F2"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1</w:t>
            </w:r>
          </w:p>
        </w:tc>
        <w:tc>
          <w:tcPr>
            <w:tcW w:w="1701" w:type="dxa"/>
          </w:tcPr>
          <w:p w14:paraId="11AF94BA"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2</w:t>
            </w:r>
          </w:p>
        </w:tc>
        <w:tc>
          <w:tcPr>
            <w:tcW w:w="1701" w:type="dxa"/>
          </w:tcPr>
          <w:p w14:paraId="17E965CF"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3</w:t>
            </w:r>
          </w:p>
        </w:tc>
      </w:tr>
      <w:tr w:rsidR="008E24D2" w:rsidRPr="00DE7B59" w14:paraId="05D58014" w14:textId="77777777" w:rsidTr="00B734C2">
        <w:tc>
          <w:tcPr>
            <w:tcW w:w="2263" w:type="dxa"/>
          </w:tcPr>
          <w:p w14:paraId="6B713DC1" w14:textId="77777777" w:rsidR="008E24D2" w:rsidRPr="00DE7B59" w:rsidRDefault="008E24D2" w:rsidP="00B734C2">
            <w:pPr>
              <w:pStyle w:val="TAC"/>
              <w:ind w:firstLine="314"/>
              <w:rPr>
                <w:rFonts w:ascii="Cambria Math" w:eastAsia="Batang" w:hAnsi="Cambria Math"/>
                <w:i/>
                <w:color w:val="000000"/>
              </w:rPr>
            </w:pPr>
            <m:oMathPara>
              <m:oMath>
                <m:r>
                  <w:rPr>
                    <w:rFonts w:ascii="Cambria Math" w:eastAsia="PMingLiU" w:hAnsi="Cambria Math"/>
                    <w:sz w:val="20"/>
                  </w:rPr>
                  <m:t>0</m:t>
                </m:r>
              </m:oMath>
            </m:oMathPara>
          </w:p>
        </w:tc>
        <w:tc>
          <w:tcPr>
            <w:tcW w:w="1701" w:type="dxa"/>
          </w:tcPr>
          <w:p w14:paraId="725B06ED"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925AF01"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5B78B69"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D6C1104"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7A9890E0" w14:textId="77777777" w:rsidTr="00B734C2">
        <w:tc>
          <w:tcPr>
            <w:tcW w:w="2263" w:type="dxa"/>
          </w:tcPr>
          <w:p w14:paraId="6A9F2687" w14:textId="77777777" w:rsidR="008E24D2" w:rsidRPr="00DE7B59" w:rsidRDefault="008E24D2" w:rsidP="00B734C2">
            <w:pPr>
              <w:pStyle w:val="TAC"/>
              <w:rPr>
                <w:rFonts w:eastAsia="Batang"/>
                <w:color w:val="000000"/>
              </w:rPr>
            </w:pPr>
            <m:oMathPara>
              <m:oMath>
                <m:r>
                  <w:rPr>
                    <w:rFonts w:ascii="Cambria Math" w:eastAsia="PMingLiU" w:hAnsi="Cambria Math"/>
                    <w:sz w:val="20"/>
                  </w:rPr>
                  <m:t>2</m:t>
                </m:r>
              </m:oMath>
            </m:oMathPara>
          </w:p>
        </w:tc>
        <w:tc>
          <w:tcPr>
            <w:tcW w:w="1701" w:type="dxa"/>
          </w:tcPr>
          <w:p w14:paraId="7695E9C6"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70363DDF"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BF09868"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813CC7D"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253DC383" w14:textId="77777777" w:rsidTr="00B734C2">
        <w:tc>
          <w:tcPr>
            <w:tcW w:w="2263" w:type="dxa"/>
          </w:tcPr>
          <w:p w14:paraId="49FAEDCA" w14:textId="77777777" w:rsidR="008E24D2" w:rsidRPr="00DE7B59" w:rsidRDefault="008E24D2" w:rsidP="00B734C2">
            <w:pPr>
              <w:pStyle w:val="TAC"/>
              <w:rPr>
                <w:rFonts w:eastAsia="Batang"/>
                <w:color w:val="000000"/>
              </w:rPr>
            </w:pPr>
            <m:oMathPara>
              <m:oMath>
                <m:r>
                  <w:rPr>
                    <w:rFonts w:ascii="Cambria Math" w:eastAsia="PMingLiU" w:hAnsi="Cambria Math"/>
                    <w:sz w:val="20"/>
                  </w:rPr>
                  <m:t>3</m:t>
                </m:r>
              </m:oMath>
            </m:oMathPara>
          </w:p>
        </w:tc>
        <w:tc>
          <w:tcPr>
            <w:tcW w:w="1701" w:type="dxa"/>
          </w:tcPr>
          <w:p w14:paraId="3A814782"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CA11A00"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B6F2853"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26AC615"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61C46277" w14:textId="77777777" w:rsidTr="00B734C2">
        <w:tc>
          <w:tcPr>
            <w:tcW w:w="2263" w:type="dxa"/>
          </w:tcPr>
          <w:p w14:paraId="4D822EB0" w14:textId="77777777" w:rsidR="008E24D2" w:rsidRPr="00DE7B59" w:rsidRDefault="008E24D2" w:rsidP="00B734C2">
            <w:pPr>
              <w:pStyle w:val="TAC"/>
              <w:rPr>
                <w:rFonts w:eastAsia="Batang"/>
                <w:color w:val="000000"/>
              </w:rPr>
            </w:pPr>
            <m:oMathPara>
              <m:oMath>
                <m:r>
                  <w:rPr>
                    <w:rFonts w:ascii="Cambria Math" w:eastAsia="Batang" w:hAnsi="Cambria Math"/>
                    <w:color w:val="000000"/>
                  </w:rPr>
                  <m:t>1</m:t>
                </m:r>
              </m:oMath>
            </m:oMathPara>
          </w:p>
        </w:tc>
        <w:tc>
          <w:tcPr>
            <w:tcW w:w="1701" w:type="dxa"/>
          </w:tcPr>
          <w:p w14:paraId="1645F553"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4E12D66"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D975708"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51F2917E"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46026B50" w14:textId="77777777" w:rsidR="008E24D2" w:rsidRPr="00DE7B59" w:rsidRDefault="008E24D2" w:rsidP="008E24D2"/>
    <w:p w14:paraId="65DBAE1B" w14:textId="77777777" w:rsidR="008E24D2" w:rsidRPr="00DE7B59" w:rsidRDefault="008E24D2" w:rsidP="008E24D2">
      <w:pPr>
        <w:rPr>
          <w:lang w:eastAsia="sv-SE"/>
        </w:rPr>
      </w:pPr>
      <w:r w:rsidRPr="00DE7B59">
        <w:rPr>
          <w:lang w:eastAsia="sv-SE"/>
        </w:rPr>
        <w:t>[TS 38.213, clause 7.1]</w:t>
      </w:r>
    </w:p>
    <w:p w14:paraId="37B33E0A" w14:textId="77777777" w:rsidR="008E24D2" w:rsidRPr="00DE7B59" w:rsidRDefault="008E24D2" w:rsidP="008E24D2">
      <w:pPr>
        <w:pStyle w:val="B2"/>
        <w:rPr>
          <w:lang w:eastAsia="zh-CN"/>
        </w:rPr>
      </w:pPr>
      <w:r w:rsidRPr="00DE7B59">
        <w:t>-</w:t>
      </w:r>
      <w:r w:rsidRPr="00DE7B59">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is provided by </w:t>
      </w:r>
      <w:r w:rsidRPr="00DE7B59">
        <w:rPr>
          <w:i/>
        </w:rPr>
        <w:t xml:space="preserve">p0-NominalWithGrant, </w:t>
      </w:r>
      <w:r w:rsidRPr="00DE7B59">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DE7B59">
        <w:t xml:space="preserve"> if </w:t>
      </w:r>
      <w:r w:rsidRPr="00DE7B59">
        <w:rPr>
          <w:i/>
        </w:rPr>
        <w:t>p0-NominalWith</w:t>
      </w:r>
      <w:r w:rsidRPr="00DE7B59" w:rsidDel="003D475F">
        <w:rPr>
          <w:i/>
        </w:rPr>
        <w:t>Grant</w:t>
      </w:r>
      <w:r w:rsidRPr="00DE7B59">
        <w:t xml:space="preserve"> is not provided, for each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r w:rsidRPr="00DE7B59">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DE7B59">
        <w:t xml:space="preserve">values are provided by a set of </w:t>
      </w:r>
      <w:r w:rsidRPr="00DE7B59">
        <w:rPr>
          <w:i/>
        </w:rPr>
        <w:t>p0</w:t>
      </w:r>
      <w:r w:rsidRPr="00DE7B59" w:rsidDel="000E4EAF">
        <w:rPr>
          <w:i/>
        </w:rPr>
        <w:t xml:space="preserve"> </w:t>
      </w:r>
      <w:r w:rsidRPr="00DE7B59">
        <w:t xml:space="preserve">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725FE59D" w14:textId="77777777" w:rsidR="008E24D2" w:rsidRPr="00DE7B59" w:rsidRDefault="008E24D2" w:rsidP="008E24D2">
      <w:pPr>
        <w:pStyle w:val="B3"/>
      </w:pPr>
      <w:r w:rsidRPr="00DE7B59">
        <w:rPr>
          <w:lang w:eastAsia="zh-CN"/>
        </w:rPr>
        <w:t>-</w:t>
      </w:r>
      <w:r w:rsidRPr="00DE7B59">
        <w:rPr>
          <w:lang w:eastAsia="zh-CN"/>
        </w:rPr>
        <w:tab/>
        <w:t xml:space="preserve">If the UE is provided by </w:t>
      </w:r>
      <w:r w:rsidRPr="00DE7B59">
        <w:rPr>
          <w:i/>
        </w:rPr>
        <w:t>SRI-PUSCH-PowerControl</w:t>
      </w:r>
      <w:r w:rsidRPr="00DE7B59">
        <w:t xml:space="preserve"> more than one values of </w:t>
      </w:r>
      <w:r w:rsidRPr="00DE7B59">
        <w:rPr>
          <w:i/>
        </w:rPr>
        <w:t>p0-PUSCH-AlphaSetId</w:t>
      </w:r>
      <w:r w:rsidRPr="00DE7B59">
        <w:t xml:space="preserve"> and if a DCI format scheduling the PUSCH transmission includes an SRI field,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in the DCI format [5, TS 38.212]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 that is mapped to the SRI field value. </w:t>
      </w:r>
      <w:r w:rsidRPr="00DE7B59">
        <w:rPr>
          <w:lang w:eastAsia="zh-CN"/>
        </w:rPr>
        <w:t>I</w:t>
      </w:r>
      <w:r w:rsidRPr="00DE7B59">
        <w:t xml:space="preserve">f </w:t>
      </w:r>
      <w:r w:rsidRPr="00DE7B59">
        <w:rPr>
          <w:lang w:eastAsia="zh-CN"/>
        </w:rPr>
        <w:t xml:space="preserve">the UE is provided by </w:t>
      </w:r>
      <w:r w:rsidRPr="00DE7B59">
        <w:rPr>
          <w:i/>
        </w:rPr>
        <w:t>SRI-PUSCH-PowerControl</w:t>
      </w:r>
      <w:r w:rsidRPr="00DE7B59">
        <w:t xml:space="preserve"> more than one values of </w:t>
      </w:r>
      <w:r w:rsidRPr="00DE7B59">
        <w:rPr>
          <w:i/>
        </w:rPr>
        <w:t>p0-PUSCH-AlphaSetId</w:t>
      </w:r>
      <w:r w:rsidRPr="00DE7B59">
        <w:t xml:space="preserve"> </w:t>
      </w:r>
    </w:p>
    <w:p w14:paraId="63F8AC06" w14:textId="77777777" w:rsidR="008E24D2" w:rsidRPr="00DE7B59" w:rsidRDefault="008E24D2" w:rsidP="008E24D2">
      <w:pPr>
        <w:pStyle w:val="B4"/>
        <w:ind w:left="1420"/>
      </w:pPr>
      <w:r w:rsidRPr="00DE7B59">
        <w:t>-</w:t>
      </w:r>
      <w:r w:rsidRPr="00DE7B59">
        <w:tab/>
        <w:t xml:space="preserve">if the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 'codebook'</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two SRI fields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values that are mapped to the values of the first and second SRI fields, respectively.</w:t>
      </w:r>
    </w:p>
    <w:p w14:paraId="55EC42E9" w14:textId="77777777" w:rsidR="008E24D2" w:rsidRPr="00DE7B59" w:rsidRDefault="008E24D2" w:rsidP="008E24D2">
      <w:pPr>
        <w:pStyle w:val="B3"/>
      </w:pPr>
      <w:r w:rsidRPr="00DE7B59">
        <w:rPr>
          <w:lang w:eastAsia="zh-CN"/>
        </w:rPr>
        <w:t>…</w:t>
      </w:r>
    </w:p>
    <w:p w14:paraId="63CFD197" w14:textId="77777777" w:rsidR="008E24D2" w:rsidRPr="00DE7B59" w:rsidRDefault="008E24D2" w:rsidP="008E24D2">
      <w:pPr>
        <w:pStyle w:val="B1"/>
      </w:pPr>
      <w:r w:rsidRPr="00DE7B59">
        <w:rPr>
          <w:rFonts w:eastAsia="Malgun Gothic"/>
        </w:rPr>
        <w:t>-</w:t>
      </w:r>
      <w:r w:rsidRPr="00DE7B59">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36A86BBE" w14:textId="77777777" w:rsidR="008E24D2" w:rsidRPr="00DE7B59" w:rsidRDefault="008E24D2" w:rsidP="008E24D2">
      <w:pPr>
        <w:pStyle w:val="B2"/>
        <w:rPr>
          <w:lang w:eastAsia="zh-CN"/>
        </w:rPr>
      </w:pPr>
      <w:r w:rsidRPr="00DE7B59">
        <w:rPr>
          <w:lang w:eastAsia="zh-CN"/>
        </w:rPr>
        <w:t>…</w:t>
      </w:r>
    </w:p>
    <w:p w14:paraId="763A2259" w14:textId="77777777" w:rsidR="008E24D2" w:rsidRPr="00DE7B59" w:rsidRDefault="008E24D2" w:rsidP="008E24D2">
      <w:pPr>
        <w:pStyle w:val="B2"/>
      </w:pPr>
      <w:r w:rsidRPr="00DE7B59">
        <w:t>-</w:t>
      </w:r>
      <w:r w:rsidRPr="00DE7B59">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values are provided by a set of </w:t>
      </w:r>
      <w:r w:rsidRPr="00DE7B59">
        <w:rPr>
          <w:i/>
        </w:rPr>
        <w:t>alpha</w:t>
      </w:r>
      <w:r w:rsidRPr="00DE7B59">
        <w:t xml:space="preserve"> 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2F44B7BB" w14:textId="77777777" w:rsidR="008E24D2" w:rsidRPr="00DE7B59" w:rsidRDefault="008E24D2" w:rsidP="008E24D2">
      <w:pPr>
        <w:pStyle w:val="B3"/>
        <w:rPr>
          <w:lang w:eastAsia="zh-CN"/>
        </w:rPr>
      </w:pPr>
      <w:r w:rsidRPr="00DE7B59">
        <w:rPr>
          <w:lang w:eastAsia="zh-CN"/>
        </w:rPr>
        <w:t>-</w:t>
      </w:r>
      <w:r w:rsidRPr="00DE7B59">
        <w:rPr>
          <w:lang w:eastAsia="zh-CN"/>
        </w:rPr>
        <w:tab/>
        <w:t xml:space="preserve">If the UE is provided </w:t>
      </w:r>
      <w:r w:rsidRPr="00DE7B59">
        <w:rPr>
          <w:i/>
        </w:rPr>
        <w:t>SRI-PUSCH-PowerControl</w:t>
      </w:r>
      <w:r w:rsidRPr="00DE7B59">
        <w:t xml:space="preserve"> and more than one values of </w:t>
      </w:r>
      <w:r w:rsidRPr="00DE7B59">
        <w:rPr>
          <w:i/>
        </w:rPr>
        <w:t>p0-PUSCH-AlphaSetId</w:t>
      </w:r>
      <w:r w:rsidRPr="00DE7B59">
        <w:rPr>
          <w:iCs/>
        </w:rPr>
        <w:t xml:space="preserve"> in </w:t>
      </w:r>
      <w:r w:rsidRPr="00DE7B59">
        <w:rPr>
          <w:i/>
        </w:rPr>
        <w:t>p0-AlphaSets</w:t>
      </w:r>
      <w:r w:rsidRPr="00DE7B59">
        <w:t>,</w:t>
      </w:r>
    </w:p>
    <w:p w14:paraId="7A493D19" w14:textId="77777777" w:rsidR="008E24D2" w:rsidRPr="00DE7B59" w:rsidRDefault="008E24D2" w:rsidP="008E24D2">
      <w:pPr>
        <w:pStyle w:val="B4"/>
        <w:rPr>
          <w:iCs/>
        </w:rPr>
      </w:pPr>
      <w:r w:rsidRPr="00DE7B59">
        <w:rPr>
          <w:lang w:eastAsia="zh-CN"/>
        </w:rPr>
        <w:t>-</w:t>
      </w:r>
      <w:r w:rsidRPr="00DE7B59">
        <w:rPr>
          <w:lang w:eastAsia="zh-CN"/>
        </w:rPr>
        <w:tab/>
        <w:t xml:space="preserve">if </w:t>
      </w:r>
      <w:r w:rsidRPr="00DE7B59">
        <w:t xml:space="preserve">a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the UE obtains a mapping from </w:t>
      </w:r>
      <w:r w:rsidRPr="00DE7B59">
        <w:rPr>
          <w:i/>
        </w:rPr>
        <w:t>sri-PUSCH-PowerControlId</w:t>
      </w:r>
      <w:r w:rsidRPr="00DE7B59">
        <w:rPr>
          <w:iCs/>
        </w:rPr>
        <w:t xml:space="preserve"> in </w:t>
      </w:r>
      <w:r w:rsidRPr="00DE7B59">
        <w:rPr>
          <w:i/>
        </w:rPr>
        <w:t>SRI-PUSCH-PowerControl</w:t>
      </w:r>
      <w:r w:rsidRPr="00DE7B59">
        <w:rPr>
          <w:iCs/>
        </w:rPr>
        <w:t xml:space="preserve"> between a set of values for </w:t>
      </w:r>
    </w:p>
    <w:p w14:paraId="66B9E2D0" w14:textId="77777777" w:rsidR="008E24D2" w:rsidRPr="00DE7B59" w:rsidRDefault="008E24D2" w:rsidP="008E24D2">
      <w:pPr>
        <w:pStyle w:val="B5"/>
      </w:pPr>
      <w:r w:rsidRPr="00DE7B59">
        <w:t>-</w:t>
      </w:r>
      <w:r w:rsidRPr="00DE7B59">
        <w:tab/>
        <w:t xml:space="preserve">the two SRI fields and a set of indexes provided by </w:t>
      </w:r>
      <w:r w:rsidRPr="00DE7B59">
        <w:rPr>
          <w:i/>
        </w:rPr>
        <w:t>P0-PUSCH-AlphaSetId</w:t>
      </w:r>
      <w:r w:rsidRPr="00DE7B59">
        <w:t xml:space="preserve"> that map to </w:t>
      </w:r>
      <w:r w:rsidRPr="00DE7B59">
        <w:rPr>
          <w:i/>
        </w:rPr>
        <w:t>P0-PUSCH-AlphaSet</w:t>
      </w:r>
      <w:r w:rsidRPr="00DE7B59">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from the </w:t>
      </w:r>
      <w:r w:rsidRPr="00DE7B59">
        <w:rPr>
          <w:i/>
        </w:rPr>
        <w:t>P0-PUSCH-AlphaSetID</w:t>
      </w:r>
      <w:r w:rsidRPr="00DE7B59">
        <w:t xml:space="preserve"> values that are mapped to the values of the first and second SRI field values, respectively.</w:t>
      </w:r>
    </w:p>
    <w:p w14:paraId="043F33C9" w14:textId="77777777" w:rsidR="008E24D2" w:rsidRPr="00DE7B59" w:rsidRDefault="008E24D2" w:rsidP="008E24D2">
      <w:pPr>
        <w:pStyle w:val="B4"/>
      </w:pPr>
      <w:r w:rsidRPr="00DE7B59">
        <w:rPr>
          <w:lang w:eastAsia="zh-CN"/>
        </w:rPr>
        <w:t>…</w:t>
      </w:r>
    </w:p>
    <w:p w14:paraId="07B260EB" w14:textId="77777777" w:rsidR="008E24D2" w:rsidRPr="00DE7B59" w:rsidRDefault="008E24D2" w:rsidP="008E24D2">
      <w:pPr>
        <w:pStyle w:val="B1"/>
      </w:pPr>
      <w:r w:rsidRPr="00DE7B59">
        <w:t>-</w:t>
      </w:r>
      <w:r w:rsidRPr="00DE7B59">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E7B59">
        <w:t xml:space="preserve"> is a downlink pathloss estimate </w:t>
      </w:r>
      <w:r w:rsidRPr="00DE7B59">
        <w:rPr>
          <w:rFonts w:eastAsia="MS Mincho"/>
        </w:rPr>
        <w:t xml:space="preserve">in dB </w:t>
      </w:r>
      <w:r w:rsidRPr="00DE7B59">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iCs/>
        </w:rPr>
        <w:t xml:space="preserve"> </w:t>
      </w:r>
      <w:r w:rsidRPr="00DE7B59">
        <w:t>for the active DL BWP, as described in clause 12,</w:t>
      </w:r>
      <w:r w:rsidRPr="00DE7B59">
        <w:rPr>
          <w:iCs/>
        </w:rPr>
        <w:t xml:space="preserve"> of carrier </w:t>
      </w:r>
      <m:oMath>
        <m:r>
          <w:rPr>
            <w:rFonts w:ascii="Cambria Math" w:eastAsia="MS Mincho" w:hAnsi="Cambria Math"/>
          </w:rPr>
          <m:t>f</m:t>
        </m:r>
      </m:oMath>
      <w:r w:rsidRPr="00DE7B59">
        <w:rPr>
          <w:iCs/>
        </w:rPr>
        <w:t xml:space="preserve"> of</w:t>
      </w:r>
      <w:r w:rsidRPr="00DE7B59">
        <w:t xml:space="preserve"> serving cell </w:t>
      </w:r>
      <m:oMath>
        <m:r>
          <w:rPr>
            <w:rFonts w:ascii="Cambria Math" w:eastAsia="MS Mincho" w:hAnsi="Cambria Math"/>
          </w:rPr>
          <m:t>c</m:t>
        </m:r>
      </m:oMath>
    </w:p>
    <w:p w14:paraId="613CC201" w14:textId="77777777" w:rsidR="008E24D2" w:rsidRPr="00DE7B59" w:rsidRDefault="008E24D2" w:rsidP="008E24D2">
      <w:pPr>
        <w:pStyle w:val="B2"/>
      </w:pPr>
      <w:r w:rsidRPr="00DE7B59">
        <w:t>…</w:t>
      </w:r>
    </w:p>
    <w:p w14:paraId="72EB87C3" w14:textId="77777777" w:rsidR="008E24D2" w:rsidRPr="00DE7B59" w:rsidRDefault="008E24D2" w:rsidP="008E24D2">
      <w:pPr>
        <w:pStyle w:val="B2"/>
      </w:pPr>
      <w:r w:rsidRPr="00DE7B59">
        <w:rPr>
          <w:lang w:eastAsia="zh-CN"/>
        </w:rPr>
        <w:t>-</w:t>
      </w:r>
      <w:r w:rsidRPr="00DE7B59">
        <w:rPr>
          <w:lang w:eastAsia="zh-CN"/>
        </w:rPr>
        <w:tab/>
        <w:t xml:space="preserve">If the UE is provided </w:t>
      </w:r>
      <w:r w:rsidRPr="00DE7B59">
        <w:rPr>
          <w:i/>
        </w:rPr>
        <w:t>SRI-PUSCH-PowerControl</w:t>
      </w:r>
      <w:r w:rsidRPr="00DE7B59">
        <w:rPr>
          <w:iCs/>
        </w:rPr>
        <w:t xml:space="preserve"> </w:t>
      </w:r>
      <w:r w:rsidRPr="00DE7B59">
        <w:t xml:space="preserve">and more than one values of </w:t>
      </w:r>
      <w:r w:rsidRPr="00DE7B59">
        <w:rPr>
          <w:i/>
        </w:rPr>
        <w:t>PUSCH-PathlossReferenceRS-Id</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or for first and second SRI fields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values for a first SRI field and values associated with a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in a DCI format scheduling the PUSCH transmission and a set of </w:t>
      </w:r>
      <w:r w:rsidRPr="00DE7B59">
        <w:rPr>
          <w:i/>
        </w:rPr>
        <w:t>PUSCH-PathlossReferenceRS-Id</w:t>
      </w:r>
      <w:r w:rsidRPr="00DE7B59">
        <w:rPr>
          <w:rFonts w:eastAsia="MS Mincho"/>
        </w:rPr>
        <w:t xml:space="preserve"> values</w:t>
      </w:r>
      <w:r w:rsidRPr="00DE7B59">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 xml:space="preserve">, or </w:t>
      </w:r>
      <w:r w:rsidRPr="00DE7B59">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w:t>
      </w:r>
      <w:r w:rsidRPr="00DE7B59">
        <w:rPr>
          <w:iCs/>
        </w:rPr>
        <w:t xml:space="preserve"> </w:t>
      </w:r>
      <w:r w:rsidRPr="00DE7B59">
        <w:t xml:space="preserve">from the value of </w:t>
      </w:r>
      <w:r w:rsidRPr="00DE7B59">
        <w:rPr>
          <w:rFonts w:eastAsia="MS Mincho"/>
          <w:i/>
        </w:rPr>
        <w:t>PUSCH-PathlossReferenceRS-Id</w:t>
      </w:r>
      <w:r w:rsidRPr="00DE7B59">
        <w:rPr>
          <w:rFonts w:eastAsia="MS Mincho"/>
        </w:rPr>
        <w:t xml:space="preserve"> </w:t>
      </w:r>
      <w:r w:rsidRPr="00DE7B59">
        <w:t xml:space="preserve">that is mapped to the SRI field value,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and second SRI field values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SRI field value and a value associated with the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w:t>
      </w:r>
    </w:p>
    <w:p w14:paraId="50C43727" w14:textId="77777777" w:rsidR="008E24D2" w:rsidRPr="00DE7B59" w:rsidRDefault="008E24D2" w:rsidP="008E24D2">
      <w:pPr>
        <w:pStyle w:val="B2"/>
        <w:ind w:left="567" w:firstLine="0"/>
        <w:rPr>
          <w:i/>
          <w:iCs/>
        </w:rPr>
      </w:pPr>
      <w:r w:rsidRPr="00DE7B59">
        <w:t>where the RS resource is either on serving cell</w:t>
      </w:r>
      <w:r w:rsidRPr="00DE7B59">
        <w:rPr>
          <w:i/>
        </w:rPr>
        <w:t xml:space="preserve"> </w:t>
      </w:r>
      <m:oMath>
        <m:r>
          <w:rPr>
            <w:rFonts w:ascii="Cambria Math" w:eastAsia="MS Mincho" w:hAnsi="Cambria Math"/>
          </w:rPr>
          <m:t>c</m:t>
        </m:r>
      </m:oMath>
      <w:r w:rsidRPr="00DE7B59">
        <w:t xml:space="preserve"> or, if provided, on a serving cell indicated by a value of </w:t>
      </w:r>
      <w:r w:rsidRPr="00DE7B59">
        <w:rPr>
          <w:i/>
          <w:iCs/>
        </w:rPr>
        <w:t>pathlossReferenceLinking</w:t>
      </w:r>
    </w:p>
    <w:p w14:paraId="1284C1FD" w14:textId="77777777" w:rsidR="008E24D2" w:rsidRPr="00DE7B59" w:rsidRDefault="008E24D2" w:rsidP="008E24D2">
      <w:pPr>
        <w:pStyle w:val="B1"/>
        <w:rPr>
          <w:lang w:eastAsia="zh-CN"/>
        </w:rPr>
      </w:pPr>
      <w:r w:rsidRPr="00DE7B59">
        <w:rPr>
          <w:lang w:eastAsia="zh-CN"/>
        </w:rPr>
        <w:t>…</w:t>
      </w:r>
    </w:p>
    <w:p w14:paraId="0F3CAED5" w14:textId="5CE788A3" w:rsidR="008E24D2" w:rsidRPr="00DE7B59" w:rsidRDefault="008E24D2" w:rsidP="008E24D2">
      <w:pPr>
        <w:pStyle w:val="B1"/>
        <w:ind w:left="284" w:firstLine="0"/>
      </w:pPr>
      <w:r w:rsidRPr="00DE7B59">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DE7B59">
        <w:t xml:space="preserve"> if </w:t>
      </w:r>
      <w:r w:rsidRPr="00DE7B59">
        <w:rPr>
          <w:i/>
          <w:iCs/>
        </w:rPr>
        <w:t>twoPUSCH-PC-AdjustmentStates</w:t>
      </w:r>
      <w:r w:rsidRPr="00DE7B59">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w:t>
      </w:r>
    </w:p>
    <w:p w14:paraId="260BE56A" w14:textId="77777777" w:rsidR="008E24D2" w:rsidRPr="00DE7B59" w:rsidRDefault="008E24D2" w:rsidP="008E24D2">
      <w:pPr>
        <w:rPr>
          <w:lang w:eastAsia="sv-SE"/>
        </w:rPr>
      </w:pPr>
      <w:r w:rsidRPr="00DE7B59">
        <w:rPr>
          <w:lang w:eastAsia="sv-SE"/>
        </w:rPr>
        <w:t>[TS 38.212, clause 7.3.1.1.2]</w:t>
      </w:r>
    </w:p>
    <w:p w14:paraId="316CEAA7" w14:textId="77777777" w:rsidR="008E24D2" w:rsidRPr="00DE7B59" w:rsidRDefault="008E24D2" w:rsidP="008E24D2">
      <w:pPr>
        <w:pStyle w:val="B1"/>
      </w:pPr>
      <w:r w:rsidRPr="00DE7B59">
        <w:t>-</w:t>
      </w:r>
      <w:r w:rsidRPr="00DE7B59">
        <w:rPr>
          <w:lang w:eastAsia="zh-CN"/>
        </w:rPr>
        <w:tab/>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w:t>
      </w:r>
    </w:p>
    <w:p w14:paraId="3A72C5A9" w14:textId="77777777" w:rsidR="008E24D2" w:rsidRPr="00DE7B59" w:rsidRDefault="008E24D2" w:rsidP="008E24D2">
      <w:pPr>
        <w:pStyle w:val="B1"/>
        <w:rPr>
          <w:lang w:eastAsia="zh-CN"/>
        </w:rPr>
      </w:pPr>
      <w:r w:rsidRPr="00DE7B59">
        <w:t>-</w:t>
      </w:r>
      <w:r w:rsidRPr="00DE7B59">
        <w:rPr>
          <w:lang w:eastAsia="zh-CN"/>
        </w:rPr>
        <w:tab/>
        <w:t xml:space="preserve">Second </w:t>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 xml:space="preserve">] if higher layer parameter </w:t>
      </w:r>
      <w:r w:rsidRPr="00DE7B59">
        <w:rPr>
          <w:i/>
        </w:rPr>
        <w:t>SecondTPCFieldDCI-0-1</w:t>
      </w:r>
      <w:r w:rsidRPr="00DE7B59">
        <w:t xml:space="preserve"> is configured; 0 bit otherwise.</w:t>
      </w:r>
    </w:p>
    <w:p w14:paraId="6015B8B0" w14:textId="77777777" w:rsidR="008E24D2" w:rsidRPr="00DE7B59" w:rsidRDefault="008E24D2" w:rsidP="008E24D2">
      <w:pPr>
        <w:pStyle w:val="B1"/>
      </w:pPr>
      <w:r w:rsidRPr="00DE7B59">
        <w:t>-</w:t>
      </w:r>
      <w:r w:rsidRPr="00DE7B59">
        <w:tab/>
      </w:r>
      <w:r w:rsidRPr="00DE7B59">
        <w:rPr>
          <w:lang w:eastAsia="zh-CN"/>
        </w:rPr>
        <w:t>SRS resource set indicator</w:t>
      </w:r>
      <w:r w:rsidRPr="00DE7B59">
        <w:t xml:space="preserve"> – 0 or 2 bits</w:t>
      </w:r>
    </w:p>
    <w:p w14:paraId="3C5B1F0A" w14:textId="77777777" w:rsidR="008E24D2" w:rsidRPr="00DE7B59" w:rsidRDefault="008E24D2" w:rsidP="008E24D2">
      <w:pPr>
        <w:pStyle w:val="B2"/>
      </w:pPr>
      <w:r w:rsidRPr="00DE7B59">
        <w:t>-</w:t>
      </w:r>
      <w:r w:rsidRPr="00DE7B59">
        <w:tab/>
        <w:t xml:space="preserve">2 bits according to Table 7.3.1.1.2-36 if </w:t>
      </w:r>
    </w:p>
    <w:p w14:paraId="0EC29A14" w14:textId="77777777" w:rsidR="008E24D2" w:rsidRPr="00DE7B59" w:rsidRDefault="008E24D2" w:rsidP="008E24D2">
      <w:pPr>
        <w:pStyle w:val="B3"/>
        <w:rPr>
          <w:lang w:eastAsia="zh-CN"/>
        </w:rPr>
      </w:pPr>
      <w:r w:rsidRPr="00DE7B59">
        <w:rPr>
          <w:lang w:eastAsia="zh-CN"/>
        </w:rPr>
        <w:t>-</w:t>
      </w:r>
      <w:r w:rsidRPr="00DE7B59">
        <w:rPr>
          <w:lang w:eastAsia="zh-CN"/>
        </w:rPr>
        <w:tab/>
      </w:r>
      <w:r w:rsidRPr="00DE7B59">
        <w:rPr>
          <w:i/>
        </w:rPr>
        <w:t>txConfig</w:t>
      </w:r>
      <w:r w:rsidRPr="00DE7B59">
        <w:rPr>
          <w:i/>
          <w:lang w:eastAsia="zh-CN"/>
        </w:rPr>
        <w:t xml:space="preserve"> =</w:t>
      </w:r>
      <w:r w:rsidRPr="00DE7B59">
        <w:rPr>
          <w:i/>
        </w:rPr>
        <w:t xml:space="preserve"> nonCodeBook</w:t>
      </w:r>
      <w:r w:rsidRPr="00DE7B59">
        <w:rPr>
          <w:lang w:eastAsia="zh-CN"/>
        </w:rPr>
        <w:t xml:space="preserve">, and there are two SRS resource sets configured by </w:t>
      </w:r>
      <w:r w:rsidRPr="00DE7B59">
        <w:rPr>
          <w:i/>
        </w:rPr>
        <w:t xml:space="preserve">srs-ResourceSetToAddModList </w:t>
      </w:r>
      <w:r w:rsidRPr="00DE7B59">
        <w:t xml:space="preserve">and associated with </w:t>
      </w:r>
      <w:r w:rsidRPr="00DE7B59">
        <w:rPr>
          <w:lang w:eastAsia="zh-CN"/>
        </w:rPr>
        <w:t xml:space="preserve">the </w:t>
      </w:r>
      <w:r w:rsidRPr="00DE7B59">
        <w:rPr>
          <w:i/>
        </w:rPr>
        <w:t>usage</w:t>
      </w:r>
      <w:r w:rsidRPr="00DE7B59">
        <w:t xml:space="preserve"> </w:t>
      </w:r>
      <w:r w:rsidRPr="00DE7B59">
        <w:rPr>
          <w:lang w:eastAsia="zh-CN"/>
        </w:rPr>
        <w:t>of value</w:t>
      </w:r>
      <w:r w:rsidRPr="00DE7B59">
        <w:t xml:space="preserve"> '</w:t>
      </w:r>
      <w:r w:rsidRPr="00DE7B59">
        <w:rPr>
          <w:i/>
        </w:rPr>
        <w:t>nonCodeBook</w:t>
      </w:r>
      <w:r w:rsidRPr="00DE7B59">
        <w:t>', or</w:t>
      </w:r>
    </w:p>
    <w:p w14:paraId="5A9DA3C4" w14:textId="77777777" w:rsidR="008E24D2" w:rsidRPr="00DE7B59" w:rsidRDefault="008E24D2" w:rsidP="008E24D2">
      <w:pPr>
        <w:pStyle w:val="B1"/>
        <w:ind w:left="1134"/>
      </w:pPr>
      <w:r w:rsidRPr="00DE7B59">
        <w:rPr>
          <w:lang w:eastAsia="zh-CN"/>
        </w:rPr>
        <w:t>-</w:t>
      </w:r>
      <w:r w:rsidRPr="00DE7B59">
        <w:rPr>
          <w:lang w:eastAsia="zh-CN"/>
        </w:rPr>
        <w:tab/>
      </w:r>
      <w:r w:rsidRPr="00DE7B59">
        <w:rPr>
          <w:i/>
          <w:lang w:eastAsia="zh-CN"/>
        </w:rPr>
        <w:t>txConfig</w:t>
      </w:r>
      <w:r w:rsidRPr="00DE7B59">
        <w:rPr>
          <w:lang w:eastAsia="zh-CN"/>
        </w:rPr>
        <w:t>=</w:t>
      </w:r>
      <w:r w:rsidRPr="00DE7B59">
        <w:rPr>
          <w:i/>
          <w:lang w:eastAsia="zh-CN"/>
        </w:rPr>
        <w:t>codebook</w:t>
      </w:r>
      <w:r w:rsidRPr="00DE7B59">
        <w:rPr>
          <w:lang w:eastAsia="zh-CN"/>
        </w:rPr>
        <w:t xml:space="preserve">, and there are two SRS resource sets configured by </w:t>
      </w:r>
      <w:r w:rsidRPr="00DE7B59">
        <w:rPr>
          <w:i/>
        </w:rPr>
        <w:t>srs-ResourceSetToAddModList</w:t>
      </w:r>
      <w:r w:rsidRPr="00DE7B59">
        <w:t xml:space="preserve"> and associated with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w:t>
      </w:r>
    </w:p>
    <w:p w14:paraId="6CA08060" w14:textId="77777777" w:rsidR="008E24D2" w:rsidRPr="00DE7B59" w:rsidRDefault="008E24D2" w:rsidP="008E24D2">
      <w:pPr>
        <w:pStyle w:val="B2"/>
      </w:pPr>
      <w:r w:rsidRPr="00DE7B59">
        <w:t>-</w:t>
      </w:r>
      <w:r w:rsidRPr="00DE7B59">
        <w:tab/>
        <w:t>0 bit otherwise.</w:t>
      </w:r>
    </w:p>
    <w:p w14:paraId="6469CB79" w14:textId="77777777" w:rsidR="008E24D2" w:rsidRPr="00DE7B59" w:rsidRDefault="008E24D2" w:rsidP="008E24D2">
      <w:pPr>
        <w:pStyle w:val="B1"/>
        <w:rPr>
          <w:lang w:eastAsia="zh-CN"/>
        </w:rPr>
      </w:pPr>
      <w:r w:rsidRPr="00DE7B59">
        <w:t>-</w:t>
      </w:r>
      <w:r w:rsidRPr="00DE7B59">
        <w:tab/>
      </w:r>
      <w:r w:rsidRPr="00DE7B59">
        <w:rPr>
          <w:lang w:eastAsia="zh-CN"/>
        </w:rPr>
        <w:t>SRS resource indicator</w:t>
      </w:r>
      <w:r w:rsidRPr="00DE7B59">
        <w:t xml:space="preserve"> –</w:t>
      </w:r>
      <w:r w:rsidRPr="00DE7B59">
        <w:rPr>
          <w:position w:val="-34"/>
        </w:rPr>
        <w:object w:dxaOrig="2600" w:dyaOrig="800" w14:anchorId="5E3F9753">
          <v:shape id="_x0000_i1167" type="#_x0000_t75" style="width:120pt;height:36pt" o:ole="">
            <v:imagedata r:id="rId74" o:title=""/>
          </v:shape>
          <o:OLEObject Type="Embed" ProgID="Equation.3" ShapeID="_x0000_i1167" DrawAspect="Content" ObjectID="_1806324931" r:id="rId86"/>
        </w:object>
      </w:r>
      <w:r w:rsidRPr="00DE7B59">
        <w:rPr>
          <w:lang w:eastAsia="zh-CN"/>
        </w:rPr>
        <w:t xml:space="preserve"> or </w:t>
      </w:r>
      <w:r w:rsidRPr="00DE7B59">
        <w:rPr>
          <w:position w:val="-12"/>
        </w:rPr>
        <w:object w:dxaOrig="1260" w:dyaOrig="360" w14:anchorId="489D2178">
          <v:shape id="_x0000_i1168" type="#_x0000_t75" style="width:57.75pt;height:17.25pt" o:ole="">
            <v:imagedata r:id="rId76" o:title=""/>
          </v:shape>
          <o:OLEObject Type="Embed" ProgID="Equation.3" ShapeID="_x0000_i1168" DrawAspect="Content" ObjectID="_1806324932" r:id="rId87"/>
        </w:object>
      </w:r>
      <w:r w:rsidRPr="00DE7B59">
        <w:t xml:space="preserve"> bits</w:t>
      </w:r>
      <w:r w:rsidRPr="00DE7B59">
        <w:rPr>
          <w:lang w:eastAsia="zh-CN"/>
        </w:rPr>
        <w:t xml:space="preserve">, where </w:t>
      </w:r>
      <w:r w:rsidRPr="00DE7B59">
        <w:rPr>
          <w:position w:val="-12"/>
        </w:rPr>
        <w:object w:dxaOrig="499" w:dyaOrig="360" w14:anchorId="4F19DC06">
          <v:shape id="_x0000_i1169" type="#_x0000_t75" style="width:24pt;height:17.25pt" o:ole="">
            <v:imagedata r:id="rId78" o:title=""/>
          </v:shape>
          <o:OLEObject Type="Embed" ProgID="Equation.3" ShapeID="_x0000_i1169" DrawAspect="Content" ObjectID="_1806324933" r:id="rId88"/>
        </w:object>
      </w:r>
      <w:r w:rsidRPr="00DE7B59">
        <w:rPr>
          <w:lang w:eastAsia="zh-CN"/>
        </w:rPr>
        <w:t xml:space="preserve"> is the number of configured SRS resources </w:t>
      </w:r>
      <w:r w:rsidRPr="00DE7B59">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DE7B59">
        <w:t xml:space="preserve"> </w:t>
      </w:r>
      <w:r w:rsidRPr="00DE7B59">
        <w:rPr>
          <w:lang w:eastAsia="zh-CN"/>
        </w:rPr>
        <w:t xml:space="preserve">is the number of configured SRS resources </w:t>
      </w:r>
      <w:r w:rsidRPr="00DE7B59">
        <w:t xml:space="preserve">in the SRS resource set configured by higher layer parameter </w:t>
      </w:r>
      <w:r w:rsidRPr="00DE7B59">
        <w:rPr>
          <w:i/>
        </w:rPr>
        <w:t>srs-ResourceSetToAddModList</w:t>
      </w:r>
      <w:r w:rsidRPr="00DE7B59">
        <w:t xml:space="preserve"> and associated with </w:t>
      </w:r>
      <w:r w:rsidRPr="00DE7B59">
        <w:rPr>
          <w:lang w:eastAsia="zh-CN"/>
        </w:rPr>
        <w:t xml:space="preserve">the </w:t>
      </w:r>
      <w:r w:rsidRPr="00DE7B59">
        <w:t>higher</w:t>
      </w:r>
      <w:r w:rsidRPr="00DE7B59">
        <w:rPr>
          <w:lang w:eastAsia="zh-CN"/>
        </w:rPr>
        <w:t xml:space="preserve"> </w:t>
      </w:r>
      <w:r w:rsidRPr="00DE7B59">
        <w:t xml:space="preserve">layer parameter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 or '</w:t>
      </w:r>
      <w:r w:rsidRPr="00DE7B59">
        <w:rPr>
          <w:i/>
        </w:rPr>
        <w:t>nonCodeBook</w:t>
      </w:r>
      <w:r w:rsidRPr="00DE7B59">
        <w:t>'</w:t>
      </w:r>
      <w:r w:rsidRPr="00DE7B59">
        <w:rPr>
          <w:lang w:eastAsia="zh-CN"/>
        </w:rPr>
        <w:t xml:space="preserve">, </w:t>
      </w:r>
    </w:p>
    <w:p w14:paraId="49AFD0AD" w14:textId="77777777" w:rsidR="008E24D2" w:rsidRPr="00DE7B59" w:rsidRDefault="008E24D2" w:rsidP="008E24D2">
      <w:pPr>
        <w:pStyle w:val="B2"/>
        <w:rPr>
          <w:lang w:eastAsia="zh-CN"/>
        </w:rPr>
      </w:pPr>
      <w:r w:rsidRPr="00DE7B59">
        <w:rPr>
          <w:lang w:eastAsia="zh-CN"/>
        </w:rPr>
        <w:t>…</w:t>
      </w:r>
    </w:p>
    <w:p w14:paraId="78E55004" w14:textId="77777777" w:rsidR="008E24D2" w:rsidRPr="00DE7B59" w:rsidRDefault="008E24D2" w:rsidP="008E24D2">
      <w:pPr>
        <w:pStyle w:val="B1"/>
        <w:rPr>
          <w:lang w:eastAsia="zh-CN"/>
        </w:rPr>
      </w:pPr>
      <w:r w:rsidRPr="00DE7B59">
        <w:t>-</w:t>
      </w:r>
      <w:r w:rsidRPr="00DE7B59">
        <w:tab/>
        <w:t xml:space="preserve">Second </w:t>
      </w:r>
      <w:r w:rsidRPr="00DE7B59">
        <w:rPr>
          <w:lang w:eastAsia="zh-CN"/>
        </w:rPr>
        <w:t>SRS resource indicator</w:t>
      </w:r>
      <w:r w:rsidRPr="00DE7B59">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or</w:t>
      </w:r>
      <w:r w:rsidRPr="00DE7B59">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t xml:space="preserve"> bits</w:t>
      </w:r>
      <w:r w:rsidRPr="00DE7B59">
        <w:rPr>
          <w:lang w:eastAsia="zh-CN"/>
        </w:rPr>
        <w:t>,</w:t>
      </w:r>
    </w:p>
    <w:p w14:paraId="103B9B1F" w14:textId="77777777" w:rsidR="008E24D2" w:rsidRPr="00DE7B59" w:rsidRDefault="008E24D2" w:rsidP="008E24D2">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 xml:space="preserve"> bits according to Tables 7.3.1.1.2-28/29A/30A/31A with the same number of layers indicated by SRS resource indicator field if the higher layer parameter </w:t>
      </w:r>
      <w:r w:rsidRPr="00DE7B59">
        <w:rPr>
          <w:i/>
        </w:rPr>
        <w:t>txConfig</w:t>
      </w:r>
      <w:r w:rsidRPr="00DE7B59">
        <w:rPr>
          <w:i/>
          <w:lang w:eastAsia="zh-CN"/>
        </w:rPr>
        <w:t xml:space="preserve"> = nonC</w:t>
      </w:r>
      <w:r w:rsidRPr="00DE7B59">
        <w:rPr>
          <w:i/>
          <w:lang w:eastAsia="ja-JP"/>
        </w:rPr>
        <w:t>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r w:rsidRPr="00DE7B59">
        <w:t xml:space="preserve"> </w:t>
      </w:r>
      <w:r w:rsidRPr="00DE7B59">
        <w:rPr>
          <w:lang w:eastAsia="zh-CN"/>
        </w:rPr>
        <w:t>and</w:t>
      </w:r>
    </w:p>
    <w:p w14:paraId="59BABCDE" w14:textId="77777777" w:rsidR="008E24D2" w:rsidRPr="00DE7B59" w:rsidRDefault="008E24D2" w:rsidP="008E24D2">
      <w:pPr>
        <w:pStyle w:val="B3"/>
        <w:rPr>
          <w:lang w:eastAsia="zh-CN"/>
        </w:rPr>
      </w:pPr>
      <w:r w:rsidRPr="00DE7B59">
        <w:rPr>
          <w:lang w:eastAsia="zh-CN"/>
        </w:rPr>
        <w:t>-</w:t>
      </w:r>
      <w:r w:rsidRPr="00DE7B59">
        <w:rPr>
          <w:lang w:eastAsia="zh-CN"/>
        </w:rPr>
        <w:tab/>
        <w:t xml:space="preserve">if UE supports operation with </w:t>
      </w:r>
      <w:r w:rsidRPr="00DE7B59">
        <w:rPr>
          <w:i/>
          <w:lang w:eastAsia="zh-CN"/>
        </w:rPr>
        <w:t>maxMIMO-Layers</w:t>
      </w:r>
      <w:r w:rsidRPr="00DE7B59">
        <w:rPr>
          <w:lang w:eastAsia="zh-CN"/>
        </w:rPr>
        <w:t xml:space="preserve"> and the higher layer parameter </w:t>
      </w:r>
      <w:r w:rsidRPr="00DE7B59">
        <w:rPr>
          <w:i/>
          <w:iCs/>
          <w:lang w:eastAsia="zh-CN"/>
        </w:rPr>
        <w:t xml:space="preserve">maxMIMO-Layers </w:t>
      </w:r>
      <w:r w:rsidRPr="00DE7B59">
        <w:rPr>
          <w:iCs/>
          <w:lang w:eastAsia="zh-CN"/>
        </w:rPr>
        <w:t>of</w:t>
      </w:r>
      <w:r w:rsidRPr="00DE7B59">
        <w:rPr>
          <w:i/>
          <w:iCs/>
          <w:lang w:eastAsia="zh-CN"/>
        </w:rPr>
        <w:t xml:space="preserve"> PUSCH-ServingCellConfig</w:t>
      </w:r>
      <w:r w:rsidRPr="00DE7B59">
        <w:rPr>
          <w:lang w:eastAsia="zh-CN"/>
        </w:rPr>
        <w:t xml:space="preserve"> of the serving cell is configured, </w:t>
      </w:r>
      <w:r w:rsidRPr="00DE7B59">
        <w:rPr>
          <w:i/>
          <w:lang w:eastAsia="zh-CN"/>
        </w:rPr>
        <w:t>L</w:t>
      </w:r>
      <w:r w:rsidRPr="00DE7B59">
        <w:rPr>
          <w:i/>
          <w:vertAlign w:val="subscript"/>
          <w:lang w:eastAsia="zh-CN"/>
        </w:rPr>
        <w:t>max</w:t>
      </w:r>
      <w:r w:rsidRPr="00DE7B59">
        <w:rPr>
          <w:lang w:eastAsia="zh-CN"/>
        </w:rPr>
        <w:t xml:space="preserve"> is given by that parameter </w:t>
      </w:r>
    </w:p>
    <w:p w14:paraId="6BEC6ADC" w14:textId="77777777" w:rsidR="008E24D2" w:rsidRPr="00DE7B59" w:rsidRDefault="008E24D2" w:rsidP="008E24D2">
      <w:pPr>
        <w:pStyle w:val="B3"/>
        <w:rPr>
          <w:lang w:eastAsia="zh-CN"/>
        </w:rPr>
      </w:pPr>
      <w:r w:rsidRPr="00DE7B59">
        <w:rPr>
          <w:lang w:eastAsia="zh-CN"/>
        </w:rPr>
        <w:t>-</w:t>
      </w:r>
      <w:r w:rsidRPr="00DE7B59">
        <w:rPr>
          <w:lang w:eastAsia="zh-CN"/>
        </w:rPr>
        <w:tab/>
        <w:t xml:space="preserve">otherwise, </w:t>
      </w:r>
      <w:r w:rsidRPr="00DE7B59">
        <w:rPr>
          <w:i/>
          <w:lang w:eastAsia="zh-CN"/>
        </w:rPr>
        <w:t>L</w:t>
      </w:r>
      <w:r w:rsidRPr="00DE7B59">
        <w:rPr>
          <w:i/>
          <w:vertAlign w:val="subscript"/>
          <w:lang w:eastAsia="zh-CN"/>
        </w:rPr>
        <w:t>max</w:t>
      </w:r>
      <w:r w:rsidRPr="00DE7B59">
        <w:rPr>
          <w:lang w:eastAsia="zh-CN"/>
        </w:rPr>
        <w:t xml:space="preserve"> is given by the maximum number of layers for PUSCH supported by the UE for the serving cell for non-codebook based operation.</w:t>
      </w:r>
    </w:p>
    <w:p w14:paraId="67CC6E6F" w14:textId="77777777" w:rsidR="008E24D2" w:rsidRPr="00DE7B59" w:rsidRDefault="008E24D2" w:rsidP="008E24D2">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rPr>
          <w:lang w:eastAsia="zh-CN"/>
        </w:rPr>
        <w:t xml:space="preserve"> bits according to Tables 7.3.1.1.2-32, 7.3.1.1.2-32A and 7.3.1.1.2-32B if the higher layer parameter </w:t>
      </w:r>
      <w:r w:rsidRPr="00DE7B59">
        <w:rPr>
          <w:i/>
        </w:rPr>
        <w:t>txConfig</w:t>
      </w:r>
      <w:r w:rsidRPr="00DE7B59">
        <w:rPr>
          <w:i/>
          <w:lang w:eastAsia="zh-CN"/>
        </w:rPr>
        <w:t xml:space="preserve"> = </w:t>
      </w:r>
      <w:r w:rsidRPr="00DE7B59">
        <w:rPr>
          <w:i/>
          <w:lang w:eastAsia="ja-JP"/>
        </w:rPr>
        <w:t>codebook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p>
    <w:p w14:paraId="28B5838C" w14:textId="77777777" w:rsidR="008E24D2" w:rsidRPr="00DE7B59" w:rsidRDefault="008E24D2" w:rsidP="008E24D2">
      <w:pPr>
        <w:pStyle w:val="B2"/>
        <w:rPr>
          <w:lang w:eastAsia="zh-CN"/>
        </w:rPr>
      </w:pPr>
      <w:r w:rsidRPr="00DE7B59">
        <w:rPr>
          <w:lang w:eastAsia="zh-CN"/>
        </w:rPr>
        <w:t>-</w:t>
      </w:r>
      <w:r w:rsidRPr="00DE7B59">
        <w:rPr>
          <w:lang w:eastAsia="zh-CN"/>
        </w:rPr>
        <w:tab/>
      </w:r>
      <w:r w:rsidRPr="00DE7B59">
        <w:t>0 bit otherwise.</w:t>
      </w:r>
    </w:p>
    <w:p w14:paraId="568468ED" w14:textId="77777777" w:rsidR="008E24D2" w:rsidRPr="00DE7B59" w:rsidRDefault="008E24D2" w:rsidP="008E24D2">
      <w:pPr>
        <w:pStyle w:val="B1"/>
        <w:rPr>
          <w:lang w:eastAsia="zh-CN"/>
        </w:rPr>
      </w:pPr>
      <w:r w:rsidRPr="00DE7B59">
        <w:t>-</w:t>
      </w:r>
      <w:r w:rsidRPr="00DE7B59">
        <w:rPr>
          <w:lang w:eastAsia="zh-CN"/>
        </w:rPr>
        <w:tab/>
      </w:r>
      <w:r w:rsidRPr="00DE7B59">
        <w:t xml:space="preserve">Precoding information and number of layers – </w:t>
      </w:r>
      <w:r w:rsidRPr="00DE7B59">
        <w:rPr>
          <w:lang w:eastAsia="zh-CN"/>
        </w:rPr>
        <w:t>number of bits determined by the following:</w:t>
      </w:r>
    </w:p>
    <w:p w14:paraId="30BA287C" w14:textId="77777777" w:rsidR="008E24D2" w:rsidRPr="00DE7B59" w:rsidRDefault="008E24D2" w:rsidP="008E24D2">
      <w:pPr>
        <w:pStyle w:val="B1"/>
        <w:ind w:hanging="202"/>
        <w:rPr>
          <w:lang w:eastAsia="zh-CN"/>
        </w:rPr>
      </w:pPr>
      <w:r w:rsidRPr="00DE7B59">
        <w:rPr>
          <w:lang w:eastAsia="zh-CN"/>
        </w:rPr>
        <w:t>…</w:t>
      </w:r>
    </w:p>
    <w:p w14:paraId="70AFF576" w14:textId="77777777" w:rsidR="008E24D2" w:rsidRPr="00DE7B59" w:rsidRDefault="008E24D2" w:rsidP="008E24D2">
      <w:pPr>
        <w:pStyle w:val="B1"/>
        <w:ind w:leftChars="183" w:left="367" w:hanging="1"/>
        <w:rPr>
          <w:lang w:eastAsia="zh-CN"/>
        </w:rPr>
      </w:pPr>
      <w:r w:rsidRPr="00DE7B59">
        <w:t>-</w:t>
      </w:r>
      <w:r w:rsidRPr="00DE7B59">
        <w:rPr>
          <w:lang w:eastAsia="zh-CN"/>
        </w:rPr>
        <w:tab/>
        <w:t xml:space="preserve">Second </w:t>
      </w:r>
      <w:r w:rsidRPr="00DE7B59">
        <w:t xml:space="preserve">Precoding information – </w:t>
      </w:r>
      <w:r w:rsidRPr="00DE7B59">
        <w:rPr>
          <w:lang w:eastAsia="zh-CN"/>
        </w:rPr>
        <w:t>number of bits determined by the following:</w:t>
      </w:r>
    </w:p>
    <w:p w14:paraId="29689698" w14:textId="77777777" w:rsidR="008E24D2" w:rsidRPr="00DE7B59" w:rsidRDefault="008E24D2" w:rsidP="008E24D2">
      <w:pPr>
        <w:pStyle w:val="B2"/>
        <w:rPr>
          <w:lang w:eastAsia="zh-CN"/>
        </w:rPr>
      </w:pPr>
      <w:r w:rsidRPr="00DE7B59">
        <w:rPr>
          <w:lang w:eastAsia="zh-CN"/>
        </w:rPr>
        <w:t>-</w:t>
      </w:r>
      <w:r w:rsidRPr="00DE7B59">
        <w:rPr>
          <w:lang w:eastAsia="zh-CN"/>
        </w:rPr>
        <w:tab/>
        <w:t>0 bits if SRS resource set indicator field is not present;</w:t>
      </w:r>
    </w:p>
    <w:p w14:paraId="2C662042" w14:textId="77777777" w:rsidR="008E24D2" w:rsidRPr="00DE7B59" w:rsidRDefault="008E24D2" w:rsidP="008E24D2">
      <w:pPr>
        <w:pStyle w:val="B2"/>
        <w:rPr>
          <w:lang w:eastAsia="zh-CN"/>
        </w:rPr>
      </w:pPr>
      <w:r w:rsidRPr="00DE7B59">
        <w:rPr>
          <w:lang w:eastAsia="zh-CN"/>
        </w:rPr>
        <w:t>-</w:t>
      </w:r>
      <w:r w:rsidRPr="00DE7B59">
        <w:rPr>
          <w:lang w:eastAsia="zh-CN"/>
        </w:rPr>
        <w:tab/>
        <w:t xml:space="preserve">0 bits if the higher layer parameter </w:t>
      </w:r>
      <w:r w:rsidRPr="00DE7B59">
        <w:rPr>
          <w:i/>
        </w:rPr>
        <w:t>txConfig</w:t>
      </w:r>
      <w:r w:rsidRPr="00DE7B59">
        <w:rPr>
          <w:i/>
          <w:lang w:eastAsia="zh-CN"/>
        </w:rPr>
        <w:t xml:space="preserve"> = nonCodeBook</w:t>
      </w:r>
      <w:r w:rsidRPr="00DE7B59">
        <w:rPr>
          <w:lang w:eastAsia="zh-CN"/>
        </w:rPr>
        <w:t>;</w:t>
      </w:r>
    </w:p>
    <w:p w14:paraId="64F0520D" w14:textId="77777777" w:rsidR="008E24D2" w:rsidRPr="00DE7B59" w:rsidRDefault="008E24D2" w:rsidP="008E24D2">
      <w:pPr>
        <w:pStyle w:val="B2"/>
        <w:rPr>
          <w:lang w:eastAsia="zh-CN"/>
        </w:rPr>
      </w:pPr>
      <w:r w:rsidRPr="00DE7B59">
        <w:rPr>
          <w:lang w:eastAsia="zh-CN"/>
        </w:rPr>
        <w:t>-</w:t>
      </w:r>
      <w:r w:rsidRPr="00DE7B59">
        <w:rPr>
          <w:lang w:eastAsia="zh-CN"/>
        </w:rPr>
        <w:tab/>
        <w:t xml:space="preserve">0 bits for 1 antenna port and if the higher layer parameter </w:t>
      </w:r>
      <w:r w:rsidRPr="00DE7B59">
        <w:rPr>
          <w:i/>
        </w:rPr>
        <w:t>txConfig</w:t>
      </w:r>
      <w:r w:rsidRPr="00DE7B59">
        <w:rPr>
          <w:i/>
          <w:lang w:eastAsia="zh-CN"/>
        </w:rPr>
        <w:t xml:space="preserve"> = codebook</w:t>
      </w:r>
      <w:r w:rsidRPr="00DE7B59">
        <w:rPr>
          <w:lang w:eastAsia="zh-CN"/>
        </w:rPr>
        <w:t>;</w:t>
      </w:r>
    </w:p>
    <w:p w14:paraId="7288A0E6" w14:textId="77777777" w:rsidR="008E24D2" w:rsidRPr="00DE7B59" w:rsidRDefault="008E24D2" w:rsidP="008E24D2">
      <w:pPr>
        <w:pStyle w:val="B2"/>
        <w:rPr>
          <w:iCs/>
          <w:lang w:eastAsia="zh-CN"/>
        </w:rPr>
      </w:pPr>
      <w:r w:rsidRPr="00DE7B59">
        <w:rPr>
          <w:lang w:eastAsia="zh-CN"/>
        </w:rPr>
        <w:t>-</w:t>
      </w:r>
      <w:r w:rsidRPr="00DE7B59">
        <w:rPr>
          <w:lang w:eastAsia="zh-CN"/>
        </w:rPr>
        <w:tab/>
        <w:t>3, 4, or 5 bits according to Table 7.3.1.1.2</w:t>
      </w:r>
      <w:r w:rsidRPr="00DE7B59">
        <w:t>-</w:t>
      </w:r>
      <w:r w:rsidRPr="00DE7B59">
        <w:rPr>
          <w:lang w:eastAsia="zh-CN"/>
        </w:rPr>
        <w:t>2C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
          <w:iCs/>
          <w:lang w:eastAsia="zh-CN"/>
        </w:rPr>
        <w:t xml:space="preserve">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and</w:t>
      </w:r>
      <w:r w:rsidRPr="00DE7B59">
        <w:rPr>
          <w:lang w:eastAsia="zh-CN"/>
        </w:rPr>
        <w:t xml:space="preserve"> </w:t>
      </w:r>
      <w:r w:rsidRPr="00DE7B59">
        <w:rPr>
          <w:i/>
          <w:iCs/>
          <w:lang w:eastAsia="zh-CN"/>
        </w:rPr>
        <w:t>codebookSubset</w:t>
      </w:r>
      <w:r w:rsidRPr="00DE7B59">
        <w:rPr>
          <w:iCs/>
          <w:lang w:eastAsia="zh-CN"/>
        </w:rPr>
        <w:t xml:space="preserve">; </w:t>
      </w:r>
    </w:p>
    <w:p w14:paraId="7E919222" w14:textId="77777777" w:rsidR="008E24D2" w:rsidRPr="00DE7B59" w:rsidRDefault="008E24D2" w:rsidP="008E24D2">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2D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 xml:space="preserve">, maxRank=2, </w:t>
      </w:r>
      <w:r w:rsidRPr="00DE7B59">
        <w:rPr>
          <w:lang w:eastAsia="zh-CN"/>
        </w:rPr>
        <w:t>transform precoder is disabled</w:t>
      </w:r>
      <w:r w:rsidRPr="00DE7B59">
        <w:rPr>
          <w:iCs/>
          <w:lang w:eastAsia="zh-CN"/>
        </w:rPr>
        <w:t xml:space="preserve">, </w:t>
      </w:r>
      <w:r w:rsidRPr="00DE7B59">
        <w:rPr>
          <w:lang w:eastAsia="zh-CN"/>
        </w:rPr>
        <w:t>and according to the values of higher layer parameter</w:t>
      </w:r>
      <w:r w:rsidRPr="00DE7B59">
        <w:rPr>
          <w:i/>
          <w:iCs/>
          <w:lang w:eastAsia="zh-CN"/>
        </w:rPr>
        <w:t xml:space="preserve"> codebookSubset</w:t>
      </w:r>
      <w:r w:rsidRPr="00DE7B59">
        <w:rPr>
          <w:iCs/>
          <w:lang w:eastAsia="zh-CN"/>
        </w:rPr>
        <w:t>;</w:t>
      </w:r>
    </w:p>
    <w:p w14:paraId="31A028D9" w14:textId="77777777" w:rsidR="008E24D2" w:rsidRPr="00DE7B59" w:rsidRDefault="008E24D2" w:rsidP="008E24D2">
      <w:pPr>
        <w:pStyle w:val="B2"/>
        <w:rPr>
          <w:lang w:eastAsia="zh-CN"/>
        </w:rPr>
      </w:pPr>
      <w:r w:rsidRPr="00DE7B59">
        <w:rPr>
          <w:lang w:eastAsia="zh-CN"/>
        </w:rPr>
        <w:t>-</w:t>
      </w:r>
      <w:r w:rsidRPr="00DE7B59">
        <w:rPr>
          <w:lang w:eastAsia="zh-CN"/>
        </w:rPr>
        <w:tab/>
        <w:t>3 or 4 bits according to Table 7.3.1.1.2</w:t>
      </w:r>
      <w:r w:rsidRPr="00DE7B59">
        <w:t>-</w:t>
      </w:r>
      <w:r w:rsidRPr="00DE7B59">
        <w:rPr>
          <w:lang w:eastAsia="zh-CN"/>
        </w:rPr>
        <w:t>2E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i/>
          <w:iCs/>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w:t>
      </w:r>
      <w:r w:rsidRPr="00DE7B59">
        <w:rPr>
          <w:lang w:eastAsia="zh-CN"/>
        </w:rPr>
        <w:t xml:space="preserve"> </w:t>
      </w:r>
      <w:r w:rsidRPr="00DE7B59">
        <w:rPr>
          <w:i/>
          <w:iCs/>
          <w:lang w:eastAsia="zh-CN"/>
        </w:rPr>
        <w:t>maxRank=3 or 4,</w:t>
      </w:r>
      <w:r w:rsidRPr="00DE7B59">
        <w:rPr>
          <w:lang w:eastAsia="zh-CN"/>
        </w:rPr>
        <w:t xml:space="preserve"> transform precoder is disabled, and according to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684BE878" w14:textId="77777777" w:rsidR="008E24D2" w:rsidRPr="00DE7B59" w:rsidRDefault="008E24D2" w:rsidP="008E24D2">
      <w:pPr>
        <w:pStyle w:val="B2"/>
        <w:rPr>
          <w:iCs/>
          <w:lang w:eastAsia="zh-CN"/>
        </w:rPr>
      </w:pPr>
      <w:r w:rsidRPr="00DE7B59">
        <w:rPr>
          <w:lang w:eastAsia="zh-CN"/>
        </w:rPr>
        <w:t>-</w:t>
      </w:r>
      <w:r w:rsidRPr="00DE7B59">
        <w:rPr>
          <w:lang w:eastAsia="zh-CN"/>
        </w:rPr>
        <w:tab/>
        <w:t>2, 4, or 5 bits according to Table 7.3.1.1.2</w:t>
      </w:r>
      <w:r w:rsidRPr="00DE7B59">
        <w:t>-</w:t>
      </w:r>
      <w:r w:rsidRPr="00DE7B59">
        <w:rPr>
          <w:lang w:eastAsia="zh-CN"/>
        </w:rPr>
        <w:t>3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 xml:space="preserve">fullpowerMode2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4322230D" w14:textId="77777777" w:rsidR="008E24D2" w:rsidRPr="00DE7B59" w:rsidRDefault="008E24D2" w:rsidP="008E24D2">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3A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0FA7934D" w14:textId="77777777" w:rsidR="008E24D2" w:rsidRPr="00DE7B59" w:rsidRDefault="008E24D2" w:rsidP="008E24D2">
      <w:pPr>
        <w:pStyle w:val="B2"/>
        <w:rPr>
          <w:iCs/>
          <w:lang w:eastAsia="zh-CN"/>
        </w:rPr>
      </w:pPr>
      <w:r w:rsidRPr="00DE7B59">
        <w:rPr>
          <w:iCs/>
          <w:lang w:eastAsia="zh-CN"/>
        </w:rPr>
        <w:t>-</w:t>
      </w:r>
      <w:r w:rsidRPr="00DE7B59">
        <w:rPr>
          <w:iCs/>
          <w:lang w:eastAsia="zh-CN"/>
        </w:rPr>
        <w:tab/>
        <w:t xml:space="preserve">1 or 3 bits </w:t>
      </w:r>
      <w:r w:rsidRPr="00DE7B59">
        <w:rPr>
          <w:lang w:eastAsia="zh-CN"/>
        </w:rPr>
        <w:t>according to</w:t>
      </w:r>
      <w:r w:rsidRPr="00DE7B59">
        <w:rPr>
          <w:iCs/>
          <w:lang w:eastAsia="zh-CN"/>
        </w:rPr>
        <w:t xml:space="preserve"> Table7.3.1.1.2-4B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2ACAA1D4" w14:textId="77777777" w:rsidR="008E24D2" w:rsidRPr="00DE7B59" w:rsidRDefault="008E24D2" w:rsidP="008E24D2">
      <w:pPr>
        <w:pStyle w:val="B2"/>
        <w:rPr>
          <w:iCs/>
          <w:lang w:eastAsia="zh-CN"/>
        </w:rPr>
      </w:pPr>
      <w:r w:rsidRPr="00DE7B59">
        <w:rPr>
          <w:lang w:eastAsia="zh-CN"/>
        </w:rPr>
        <w:t>-</w:t>
      </w:r>
      <w:r w:rsidRPr="00DE7B59">
        <w:rPr>
          <w:lang w:eastAsia="zh-CN"/>
        </w:rPr>
        <w:tab/>
        <w:t>2 bits according to Table 7.3.1.1.2</w:t>
      </w:r>
      <w:r w:rsidRPr="00DE7B59">
        <w:t>-</w:t>
      </w:r>
      <w:r w:rsidRPr="00DE7B59">
        <w:rPr>
          <w:lang w:eastAsia="zh-CN"/>
        </w:rPr>
        <w:t>4C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lang w:eastAsia="zh-CN"/>
        </w:rPr>
        <w:t xml:space="preserve">transform precoder is disabled, </w:t>
      </w:r>
      <w:r w:rsidRPr="00DE7B59">
        <w:rPr>
          <w:i/>
          <w:iCs/>
          <w:lang w:eastAsia="zh-CN"/>
        </w:rPr>
        <w:t>maxRank=2</w:t>
      </w:r>
      <w:r w:rsidRPr="00DE7B59">
        <w:rPr>
          <w:iCs/>
          <w:lang w:eastAsia="zh-CN"/>
        </w:rPr>
        <w:t xml:space="preserve">, and </w:t>
      </w:r>
      <w:r w:rsidRPr="00DE7B59">
        <w:rPr>
          <w:i/>
          <w:iCs/>
          <w:lang w:eastAsia="zh-CN"/>
        </w:rPr>
        <w:t>codebookSubset=nonCoherent</w:t>
      </w:r>
      <w:r w:rsidRPr="00DE7B59">
        <w:rPr>
          <w:iCs/>
          <w:lang w:eastAsia="zh-CN"/>
        </w:rPr>
        <w:t>;</w:t>
      </w:r>
    </w:p>
    <w:p w14:paraId="3AAF05FA" w14:textId="77777777" w:rsidR="008E24D2" w:rsidRPr="00DE7B59" w:rsidRDefault="008E24D2" w:rsidP="008E24D2">
      <w:pPr>
        <w:pStyle w:val="B2"/>
        <w:rPr>
          <w:lang w:eastAsia="zh-CN"/>
        </w:rPr>
      </w:pPr>
      <w:r w:rsidRPr="00DE7B59">
        <w:rPr>
          <w:iCs/>
          <w:lang w:eastAsia="zh-CN"/>
        </w:rPr>
        <w:t>-</w:t>
      </w:r>
      <w:r w:rsidRPr="00DE7B59">
        <w:rPr>
          <w:iCs/>
          <w:lang w:eastAsia="zh-CN"/>
        </w:rPr>
        <w:tab/>
        <w:t xml:space="preserve">1 or 3 bits according to Table7.3.1.1.2-5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lang w:eastAsia="zh-CN"/>
        </w:rPr>
        <w:t xml:space="preserve">; </w:t>
      </w:r>
    </w:p>
    <w:p w14:paraId="678517FE" w14:textId="77777777" w:rsidR="008E24D2" w:rsidRPr="00DE7B59" w:rsidRDefault="008E24D2" w:rsidP="008E24D2">
      <w:pPr>
        <w:pStyle w:val="B2"/>
        <w:ind w:leftChars="283" w:left="848" w:hangingChars="141" w:hanging="282"/>
        <w:rPr>
          <w:iCs/>
          <w:lang w:eastAsia="zh-CN"/>
        </w:rPr>
      </w:pPr>
      <w:r w:rsidRPr="00DE7B59">
        <w:rPr>
          <w:lang w:eastAsia="zh-CN"/>
        </w:rPr>
        <w:t>-</w:t>
      </w:r>
      <w:r w:rsidRPr="00DE7B59">
        <w:rPr>
          <w:lang w:eastAsia="zh-CN"/>
        </w:rPr>
        <w:tab/>
        <w:t>2 bits according to Table 7.3.1.1.2</w:t>
      </w:r>
      <w:r w:rsidRPr="00DE7B59">
        <w:t>-</w:t>
      </w:r>
      <w:r w:rsidRPr="00DE7B59">
        <w:rPr>
          <w:lang w:eastAsia="zh-CN"/>
        </w:rPr>
        <w:t>5A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77F652BF" w14:textId="77777777" w:rsidR="008E24D2" w:rsidRPr="00DE7B59" w:rsidRDefault="008E24D2" w:rsidP="008E24D2">
      <w:pPr>
        <w:jc w:val="both"/>
        <w:rPr>
          <w:lang w:eastAsia="zh-CN"/>
        </w:rPr>
      </w:pPr>
      <w:r w:rsidRPr="00DE7B59">
        <w:rPr>
          <w:lang w:eastAsia="zh-CN"/>
        </w:rPr>
        <w:t>…</w:t>
      </w:r>
    </w:p>
    <w:p w14:paraId="3FD163AC" w14:textId="77777777" w:rsidR="008E24D2" w:rsidRPr="00DE7B59" w:rsidRDefault="008E24D2" w:rsidP="008E24D2">
      <w:pPr>
        <w:pStyle w:val="TH"/>
        <w:rPr>
          <w:lang w:eastAsia="zh-CN"/>
        </w:rPr>
      </w:pPr>
      <w:r w:rsidRPr="00DE7B59">
        <w:t xml:space="preserve">Table </w:t>
      </w:r>
      <w:r w:rsidRPr="00DE7B59">
        <w:rPr>
          <w:lang w:eastAsia="zh-CN"/>
        </w:rPr>
        <w:t>7.3.1.1.2</w:t>
      </w:r>
      <w:r w:rsidRPr="00DE7B59">
        <w:t>-</w:t>
      </w:r>
      <w:r w:rsidRPr="00DE7B59">
        <w:rPr>
          <w:lang w:eastAsia="zh-CN"/>
        </w:rPr>
        <w:t>4B: Second p</w:t>
      </w:r>
      <w:r w:rsidRPr="00DE7B59">
        <w:t>recoding information</w:t>
      </w:r>
      <w:r w:rsidRPr="00DE7B59">
        <w:rPr>
          <w:lang w:eastAsia="zh-CN"/>
        </w:rPr>
        <w:t xml:space="preserve">, for 2 antenna ports, if </w:t>
      </w:r>
      <w:r w:rsidRPr="00DE7B59">
        <w:t>transform</w:t>
      </w:r>
      <w:r w:rsidRPr="00DE7B59">
        <w:rPr>
          <w:lang w:eastAsia="zh-CN"/>
        </w:rPr>
        <w:t xml:space="preserve"> p</w:t>
      </w:r>
      <w:r w:rsidRPr="00DE7B59">
        <w:t>recoder</w:t>
      </w:r>
      <w:r w:rsidRPr="00DE7B59">
        <w:rPr>
          <w:lang w:eastAsia="zh-CN"/>
        </w:rPr>
        <w:t xml:space="preserve"> is disabled,</w:t>
      </w:r>
      <w:r w:rsidRPr="00DE7B59">
        <w:rPr>
          <w:iCs/>
          <w:lang w:eastAsia="zh-CN"/>
        </w:rPr>
        <w:t xml:space="preserve"> </w:t>
      </w:r>
      <w:r w:rsidRPr="00DE7B59">
        <w:rPr>
          <w:i/>
          <w:iCs/>
          <w:lang w:eastAsia="zh-CN"/>
        </w:rPr>
        <w:t>maxRank</w:t>
      </w:r>
      <w:r w:rsidRPr="00DE7B59">
        <w:rPr>
          <w:iCs/>
          <w:lang w:eastAsia="zh-CN"/>
        </w:rPr>
        <w:t xml:space="preserve"> = 2, and </w:t>
      </w:r>
      <w:r w:rsidRPr="00DE7B59">
        <w:rPr>
          <w:i/>
          <w:iCs/>
        </w:rPr>
        <w:t xml:space="preserve">ul-FullPowerTransmission </w:t>
      </w:r>
      <w:r w:rsidRPr="00DE7B59">
        <w:rPr>
          <w:iCs/>
          <w:lang w:eastAsia="zh-CN"/>
        </w:rPr>
        <w:t xml:space="preserve">is not configured or configured to </w:t>
      </w:r>
      <w:r w:rsidRPr="00DE7B59">
        <w:rPr>
          <w:i/>
          <w:iCs/>
        </w:rPr>
        <w:t>fullpowerMode</w:t>
      </w:r>
      <w:r w:rsidRPr="00DE7B59">
        <w:rPr>
          <w:i/>
          <w:iCs/>
          <w:lang w:eastAsia="zh-CN"/>
        </w:rPr>
        <w:t xml:space="preserve">2 </w:t>
      </w:r>
      <w:r w:rsidRPr="00DE7B59">
        <w:rPr>
          <w:iCs/>
          <w:lang w:eastAsia="zh-CN"/>
        </w:rPr>
        <w:t xml:space="preserve">or configured to </w:t>
      </w:r>
      <w:r w:rsidRPr="00DE7B59">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E24D2" w:rsidRPr="00DE7B59" w14:paraId="7FD8F42F" w14:textId="77777777" w:rsidTr="00B734C2">
        <w:trPr>
          <w:trHeight w:val="424"/>
          <w:jc w:val="center"/>
        </w:trPr>
        <w:tc>
          <w:tcPr>
            <w:tcW w:w="867" w:type="dxa"/>
            <w:shd w:val="clear" w:color="auto" w:fill="D9D9D9"/>
            <w:vAlign w:val="center"/>
          </w:tcPr>
          <w:p w14:paraId="5EE981BE" w14:textId="77777777" w:rsidR="008E24D2" w:rsidRPr="00DE7B59" w:rsidRDefault="008E24D2" w:rsidP="00B734C2">
            <w:pPr>
              <w:pStyle w:val="TAC"/>
              <w:rPr>
                <w:lang w:eastAsia="zh-CN"/>
              </w:rPr>
            </w:pPr>
            <w:r w:rsidRPr="00DE7B59">
              <w:rPr>
                <w:lang w:eastAsia="zh-CN"/>
              </w:rPr>
              <w:t>Bit field mapped to index</w:t>
            </w:r>
          </w:p>
        </w:tc>
        <w:tc>
          <w:tcPr>
            <w:tcW w:w="2758" w:type="dxa"/>
            <w:shd w:val="clear" w:color="auto" w:fill="D9D9D9"/>
            <w:vAlign w:val="center"/>
          </w:tcPr>
          <w:p w14:paraId="3F234212" w14:textId="77777777" w:rsidR="008E24D2" w:rsidRPr="00DE7B59" w:rsidRDefault="008E24D2" w:rsidP="00B734C2">
            <w:pPr>
              <w:pStyle w:val="TAC"/>
              <w:rPr>
                <w:lang w:eastAsia="zh-CN"/>
              </w:rPr>
            </w:pPr>
            <w:r w:rsidRPr="00DE7B59">
              <w:rPr>
                <w:i/>
                <w:lang w:eastAsia="zh-CN"/>
              </w:rPr>
              <w:t>codebookSubset</w:t>
            </w:r>
            <w:r w:rsidRPr="00DE7B59">
              <w:rPr>
                <w:lang w:eastAsia="zh-CN"/>
              </w:rPr>
              <w:t xml:space="preserve"> = </w:t>
            </w:r>
            <w:r w:rsidRPr="00DE7B59">
              <w:rPr>
                <w:i/>
                <w:lang w:eastAsia="zh-CN"/>
              </w:rPr>
              <w:t>fullyAndPartialAndNonCoherent</w:t>
            </w:r>
          </w:p>
        </w:tc>
        <w:tc>
          <w:tcPr>
            <w:tcW w:w="867" w:type="dxa"/>
            <w:shd w:val="clear" w:color="auto" w:fill="D9D9D9"/>
            <w:vAlign w:val="center"/>
          </w:tcPr>
          <w:p w14:paraId="46AA8388" w14:textId="77777777" w:rsidR="008E24D2" w:rsidRPr="00DE7B59" w:rsidRDefault="008E24D2" w:rsidP="00B734C2">
            <w:pPr>
              <w:pStyle w:val="TAC"/>
              <w:rPr>
                <w:lang w:eastAsia="zh-CN"/>
              </w:rPr>
            </w:pPr>
            <w:r w:rsidRPr="00DE7B59">
              <w:rPr>
                <w:lang w:eastAsia="zh-CN"/>
              </w:rPr>
              <w:t>Bit field mapped to index</w:t>
            </w:r>
          </w:p>
        </w:tc>
        <w:tc>
          <w:tcPr>
            <w:tcW w:w="3079" w:type="dxa"/>
            <w:shd w:val="clear" w:color="auto" w:fill="D9D9D9"/>
            <w:vAlign w:val="center"/>
          </w:tcPr>
          <w:p w14:paraId="1684CDD4" w14:textId="77777777" w:rsidR="008E24D2" w:rsidRPr="00DE7B59" w:rsidRDefault="008E24D2" w:rsidP="00B734C2">
            <w:pPr>
              <w:pStyle w:val="TAC"/>
              <w:rPr>
                <w:lang w:eastAsia="zh-CN"/>
              </w:rPr>
            </w:pPr>
            <w:r w:rsidRPr="00DE7B59">
              <w:rPr>
                <w:i/>
                <w:lang w:eastAsia="zh-CN"/>
              </w:rPr>
              <w:t>codebookSubset</w:t>
            </w:r>
            <w:r w:rsidRPr="00DE7B59">
              <w:rPr>
                <w:lang w:eastAsia="zh-CN"/>
              </w:rPr>
              <w:t xml:space="preserve"> = </w:t>
            </w:r>
            <w:r w:rsidRPr="00DE7B59">
              <w:rPr>
                <w:i/>
                <w:lang w:eastAsia="zh-CN"/>
              </w:rPr>
              <w:t>nonCoherent</w:t>
            </w:r>
          </w:p>
        </w:tc>
      </w:tr>
      <w:tr w:rsidR="008E24D2" w:rsidRPr="00DE7B59" w14:paraId="612A17B0" w14:textId="77777777" w:rsidTr="00B734C2">
        <w:trPr>
          <w:jc w:val="center"/>
        </w:trPr>
        <w:tc>
          <w:tcPr>
            <w:tcW w:w="867" w:type="dxa"/>
            <w:shd w:val="clear" w:color="auto" w:fill="D9D9D9"/>
          </w:tcPr>
          <w:p w14:paraId="411CBBCA" w14:textId="77777777" w:rsidR="008E24D2" w:rsidRPr="00DE7B59" w:rsidRDefault="008E24D2" w:rsidP="00B734C2">
            <w:pPr>
              <w:pStyle w:val="TAC"/>
              <w:rPr>
                <w:lang w:eastAsia="zh-CN"/>
              </w:rPr>
            </w:pPr>
            <w:r w:rsidRPr="00DE7B59">
              <w:t>0</w:t>
            </w:r>
          </w:p>
        </w:tc>
        <w:tc>
          <w:tcPr>
            <w:tcW w:w="2758" w:type="dxa"/>
            <w:shd w:val="clear" w:color="auto" w:fill="auto"/>
          </w:tcPr>
          <w:p w14:paraId="065D1305" w14:textId="77777777" w:rsidR="008E24D2" w:rsidRPr="00DE7B59" w:rsidRDefault="008E24D2" w:rsidP="00B734C2">
            <w:pPr>
              <w:pStyle w:val="TAC"/>
              <w:rPr>
                <w:lang w:eastAsia="zh-CN"/>
              </w:rPr>
            </w:pPr>
            <w:r w:rsidRPr="00DE7B59">
              <w:t>1 layer: TPMI=0</w:t>
            </w:r>
          </w:p>
        </w:tc>
        <w:tc>
          <w:tcPr>
            <w:tcW w:w="867" w:type="dxa"/>
            <w:shd w:val="clear" w:color="auto" w:fill="D9D9D9"/>
          </w:tcPr>
          <w:p w14:paraId="3BAF6A1A" w14:textId="77777777" w:rsidR="008E24D2" w:rsidRPr="00DE7B59" w:rsidRDefault="008E24D2" w:rsidP="00B734C2">
            <w:pPr>
              <w:pStyle w:val="TAC"/>
            </w:pPr>
            <w:r w:rsidRPr="00DE7B59">
              <w:t>0</w:t>
            </w:r>
          </w:p>
        </w:tc>
        <w:tc>
          <w:tcPr>
            <w:tcW w:w="3079" w:type="dxa"/>
          </w:tcPr>
          <w:p w14:paraId="538645A1" w14:textId="77777777" w:rsidR="008E24D2" w:rsidRPr="00DE7B59" w:rsidRDefault="008E24D2" w:rsidP="00B734C2">
            <w:pPr>
              <w:pStyle w:val="TAC"/>
              <w:rPr>
                <w:lang w:eastAsia="zh-CN"/>
              </w:rPr>
            </w:pPr>
            <w:r w:rsidRPr="00DE7B59">
              <w:t>1 layer: TPMI=0</w:t>
            </w:r>
          </w:p>
        </w:tc>
      </w:tr>
      <w:tr w:rsidR="008E24D2" w:rsidRPr="00DE7B59" w14:paraId="629B4155" w14:textId="77777777" w:rsidTr="00B734C2">
        <w:trPr>
          <w:jc w:val="center"/>
        </w:trPr>
        <w:tc>
          <w:tcPr>
            <w:tcW w:w="867" w:type="dxa"/>
            <w:shd w:val="clear" w:color="auto" w:fill="D9D9D9"/>
            <w:vAlign w:val="center"/>
          </w:tcPr>
          <w:p w14:paraId="26DBB1DA" w14:textId="77777777" w:rsidR="008E24D2" w:rsidRPr="00DE7B59" w:rsidRDefault="008E24D2" w:rsidP="00B734C2">
            <w:pPr>
              <w:pStyle w:val="TAC"/>
              <w:rPr>
                <w:lang w:eastAsia="zh-CN"/>
              </w:rPr>
            </w:pPr>
            <w:r w:rsidRPr="00DE7B59">
              <w:rPr>
                <w:lang w:eastAsia="zh-CN"/>
              </w:rPr>
              <w:t>1</w:t>
            </w:r>
          </w:p>
        </w:tc>
        <w:tc>
          <w:tcPr>
            <w:tcW w:w="2758" w:type="dxa"/>
            <w:shd w:val="clear" w:color="auto" w:fill="auto"/>
            <w:vAlign w:val="center"/>
          </w:tcPr>
          <w:p w14:paraId="5542B5C9" w14:textId="77777777" w:rsidR="008E24D2" w:rsidRPr="00DE7B59" w:rsidRDefault="008E24D2" w:rsidP="00B734C2">
            <w:pPr>
              <w:pStyle w:val="TAC"/>
              <w:rPr>
                <w:lang w:eastAsia="zh-CN"/>
              </w:rPr>
            </w:pPr>
            <w:r w:rsidRPr="00DE7B59">
              <w:t>1 layer: TPMI=1</w:t>
            </w:r>
          </w:p>
        </w:tc>
        <w:tc>
          <w:tcPr>
            <w:tcW w:w="867" w:type="dxa"/>
            <w:shd w:val="clear" w:color="auto" w:fill="D9D9D9"/>
            <w:vAlign w:val="center"/>
          </w:tcPr>
          <w:p w14:paraId="7B44C5B2" w14:textId="77777777" w:rsidR="008E24D2" w:rsidRPr="00DE7B59" w:rsidRDefault="008E24D2" w:rsidP="00B734C2">
            <w:pPr>
              <w:pStyle w:val="TAC"/>
            </w:pPr>
            <w:r w:rsidRPr="00DE7B59">
              <w:rPr>
                <w:lang w:eastAsia="zh-CN"/>
              </w:rPr>
              <w:t>1</w:t>
            </w:r>
          </w:p>
        </w:tc>
        <w:tc>
          <w:tcPr>
            <w:tcW w:w="3079" w:type="dxa"/>
            <w:vAlign w:val="center"/>
          </w:tcPr>
          <w:p w14:paraId="18612A2A" w14:textId="77777777" w:rsidR="008E24D2" w:rsidRPr="00DE7B59" w:rsidRDefault="008E24D2" w:rsidP="00B734C2">
            <w:pPr>
              <w:pStyle w:val="TAC"/>
              <w:rPr>
                <w:lang w:eastAsia="zh-CN"/>
              </w:rPr>
            </w:pPr>
            <w:r w:rsidRPr="00DE7B59">
              <w:t>1 layer: TPMI=1</w:t>
            </w:r>
          </w:p>
        </w:tc>
      </w:tr>
      <w:tr w:rsidR="008E24D2" w:rsidRPr="00DE7B59" w14:paraId="17E17432" w14:textId="77777777" w:rsidTr="00B734C2">
        <w:trPr>
          <w:jc w:val="center"/>
        </w:trPr>
        <w:tc>
          <w:tcPr>
            <w:tcW w:w="867" w:type="dxa"/>
            <w:shd w:val="clear" w:color="auto" w:fill="D9D9D9"/>
            <w:vAlign w:val="center"/>
          </w:tcPr>
          <w:p w14:paraId="79263CEE" w14:textId="77777777" w:rsidR="008E24D2" w:rsidRPr="00DE7B59" w:rsidRDefault="008E24D2" w:rsidP="00B734C2">
            <w:pPr>
              <w:pStyle w:val="TAC"/>
              <w:rPr>
                <w:lang w:eastAsia="zh-CN"/>
              </w:rPr>
            </w:pPr>
            <w:r w:rsidRPr="00DE7B59">
              <w:rPr>
                <w:lang w:eastAsia="zh-CN"/>
              </w:rPr>
              <w:t>…</w:t>
            </w:r>
          </w:p>
        </w:tc>
        <w:tc>
          <w:tcPr>
            <w:tcW w:w="2758" w:type="dxa"/>
            <w:shd w:val="clear" w:color="auto" w:fill="auto"/>
            <w:vAlign w:val="center"/>
          </w:tcPr>
          <w:p w14:paraId="4AFC7B9C" w14:textId="77777777" w:rsidR="008E24D2" w:rsidRPr="00DE7B59" w:rsidRDefault="008E24D2" w:rsidP="00B734C2">
            <w:pPr>
              <w:pStyle w:val="TAC"/>
              <w:rPr>
                <w:lang w:eastAsia="zh-CN"/>
              </w:rPr>
            </w:pPr>
            <w:r w:rsidRPr="00DE7B59">
              <w:rPr>
                <w:lang w:eastAsia="zh-CN"/>
              </w:rPr>
              <w:t>…</w:t>
            </w:r>
          </w:p>
        </w:tc>
        <w:tc>
          <w:tcPr>
            <w:tcW w:w="867" w:type="dxa"/>
            <w:shd w:val="clear" w:color="auto" w:fill="D9D9D9"/>
            <w:vAlign w:val="center"/>
          </w:tcPr>
          <w:p w14:paraId="531EE0F8" w14:textId="77777777" w:rsidR="008E24D2" w:rsidRPr="00DE7B59" w:rsidRDefault="008E24D2" w:rsidP="00B734C2">
            <w:pPr>
              <w:pStyle w:val="TAC"/>
              <w:rPr>
                <w:lang w:eastAsia="zh-CN"/>
              </w:rPr>
            </w:pPr>
            <w:r w:rsidRPr="00DE7B59">
              <w:rPr>
                <w:lang w:eastAsia="zh-CN"/>
              </w:rPr>
              <w:t>0</w:t>
            </w:r>
          </w:p>
        </w:tc>
        <w:tc>
          <w:tcPr>
            <w:tcW w:w="3079" w:type="dxa"/>
            <w:vAlign w:val="center"/>
          </w:tcPr>
          <w:p w14:paraId="62A96701"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r>
      <w:tr w:rsidR="008E24D2" w:rsidRPr="00DE7B59" w14:paraId="050DC0EC" w14:textId="77777777" w:rsidTr="00B734C2">
        <w:trPr>
          <w:jc w:val="center"/>
        </w:trPr>
        <w:tc>
          <w:tcPr>
            <w:tcW w:w="867" w:type="dxa"/>
            <w:shd w:val="clear" w:color="auto" w:fill="D9D9D9"/>
          </w:tcPr>
          <w:p w14:paraId="3F336C0B" w14:textId="77777777" w:rsidR="008E24D2" w:rsidRPr="00DE7B59" w:rsidRDefault="008E24D2" w:rsidP="00B734C2">
            <w:pPr>
              <w:pStyle w:val="TAC"/>
              <w:rPr>
                <w:lang w:eastAsia="zh-CN"/>
              </w:rPr>
            </w:pPr>
            <w:r w:rsidRPr="00DE7B59">
              <w:rPr>
                <w:lang w:eastAsia="zh-CN"/>
              </w:rPr>
              <w:t>5</w:t>
            </w:r>
          </w:p>
        </w:tc>
        <w:tc>
          <w:tcPr>
            <w:tcW w:w="2758" w:type="dxa"/>
            <w:shd w:val="clear" w:color="auto" w:fill="auto"/>
          </w:tcPr>
          <w:p w14:paraId="32C4BF95" w14:textId="77777777" w:rsidR="008E24D2" w:rsidRPr="00DE7B59" w:rsidRDefault="008E24D2" w:rsidP="00B734C2">
            <w:pPr>
              <w:pStyle w:val="TAC"/>
              <w:rPr>
                <w:lang w:eastAsia="zh-CN"/>
              </w:rPr>
            </w:pPr>
            <w:r w:rsidRPr="00DE7B59">
              <w:t>1 layer: TPMI=</w:t>
            </w:r>
            <w:r w:rsidRPr="00DE7B59">
              <w:rPr>
                <w:lang w:eastAsia="zh-CN"/>
              </w:rPr>
              <w:t>5</w:t>
            </w:r>
          </w:p>
        </w:tc>
        <w:tc>
          <w:tcPr>
            <w:tcW w:w="867" w:type="dxa"/>
            <w:shd w:val="clear" w:color="auto" w:fill="D9D9D9"/>
            <w:vAlign w:val="center"/>
          </w:tcPr>
          <w:p w14:paraId="40F68BF3" w14:textId="77777777" w:rsidR="008E24D2" w:rsidRPr="00DE7B59" w:rsidRDefault="008E24D2" w:rsidP="00B734C2">
            <w:pPr>
              <w:pStyle w:val="TAC"/>
            </w:pPr>
            <w:r w:rsidRPr="00DE7B59">
              <w:rPr>
                <w:lang w:eastAsia="zh-CN"/>
              </w:rPr>
              <w:t>1</w:t>
            </w:r>
          </w:p>
        </w:tc>
        <w:tc>
          <w:tcPr>
            <w:tcW w:w="3079" w:type="dxa"/>
            <w:vAlign w:val="center"/>
          </w:tcPr>
          <w:p w14:paraId="4D63B46E" w14:textId="77777777" w:rsidR="008E24D2" w:rsidRPr="00DE7B59" w:rsidRDefault="008E24D2" w:rsidP="00B734C2">
            <w:pPr>
              <w:pStyle w:val="TAC"/>
              <w:rPr>
                <w:lang w:eastAsia="zh-CN"/>
              </w:rPr>
            </w:pPr>
            <w:r w:rsidRPr="00DE7B59">
              <w:rPr>
                <w:lang w:eastAsia="zh-CN"/>
              </w:rPr>
              <w:t>2 layers: reserved</w:t>
            </w:r>
          </w:p>
        </w:tc>
      </w:tr>
      <w:tr w:rsidR="008E24D2" w:rsidRPr="00DE7B59" w14:paraId="53CF37C5" w14:textId="77777777" w:rsidTr="00B734C2">
        <w:trPr>
          <w:jc w:val="center"/>
        </w:trPr>
        <w:tc>
          <w:tcPr>
            <w:tcW w:w="867" w:type="dxa"/>
            <w:shd w:val="clear" w:color="auto" w:fill="D9D9D9"/>
          </w:tcPr>
          <w:p w14:paraId="7BAED2DB" w14:textId="77777777" w:rsidR="008E24D2" w:rsidRPr="00DE7B59" w:rsidRDefault="008E24D2" w:rsidP="00B734C2">
            <w:pPr>
              <w:pStyle w:val="TAC"/>
              <w:rPr>
                <w:lang w:eastAsia="zh-CN"/>
              </w:rPr>
            </w:pPr>
            <w:r w:rsidRPr="00DE7B59">
              <w:rPr>
                <w:lang w:eastAsia="zh-CN"/>
              </w:rPr>
              <w:t>6-7</w:t>
            </w:r>
          </w:p>
        </w:tc>
        <w:tc>
          <w:tcPr>
            <w:tcW w:w="2758" w:type="dxa"/>
            <w:shd w:val="clear" w:color="auto" w:fill="auto"/>
          </w:tcPr>
          <w:p w14:paraId="7CDC1371" w14:textId="77777777" w:rsidR="008E24D2" w:rsidRPr="00DE7B59" w:rsidRDefault="008E24D2" w:rsidP="00B734C2">
            <w:pPr>
              <w:pStyle w:val="TAC"/>
              <w:rPr>
                <w:lang w:eastAsia="zh-CN"/>
              </w:rPr>
            </w:pPr>
            <w:r w:rsidRPr="00DE7B59">
              <w:rPr>
                <w:lang w:eastAsia="zh-CN"/>
              </w:rPr>
              <w:t>1 layer: reserved</w:t>
            </w:r>
          </w:p>
        </w:tc>
        <w:tc>
          <w:tcPr>
            <w:tcW w:w="867" w:type="dxa"/>
            <w:shd w:val="clear" w:color="auto" w:fill="D9D9D9"/>
          </w:tcPr>
          <w:p w14:paraId="21E2C7DE" w14:textId="77777777" w:rsidR="008E24D2" w:rsidRPr="00DE7B59" w:rsidRDefault="008E24D2" w:rsidP="00B734C2">
            <w:pPr>
              <w:pStyle w:val="TAC"/>
              <w:rPr>
                <w:lang w:eastAsia="zh-CN"/>
              </w:rPr>
            </w:pPr>
          </w:p>
        </w:tc>
        <w:tc>
          <w:tcPr>
            <w:tcW w:w="3079" w:type="dxa"/>
          </w:tcPr>
          <w:p w14:paraId="141A6632" w14:textId="77777777" w:rsidR="008E24D2" w:rsidRPr="00DE7B59" w:rsidRDefault="008E24D2" w:rsidP="00B734C2">
            <w:pPr>
              <w:pStyle w:val="TAC"/>
              <w:rPr>
                <w:lang w:eastAsia="zh-CN"/>
              </w:rPr>
            </w:pPr>
          </w:p>
        </w:tc>
      </w:tr>
      <w:tr w:rsidR="008E24D2" w:rsidRPr="00DE7B59" w14:paraId="5A7CDEA8" w14:textId="77777777" w:rsidTr="00B734C2">
        <w:trPr>
          <w:jc w:val="center"/>
        </w:trPr>
        <w:tc>
          <w:tcPr>
            <w:tcW w:w="867" w:type="dxa"/>
            <w:shd w:val="clear" w:color="auto" w:fill="D9D9D9"/>
            <w:vAlign w:val="center"/>
          </w:tcPr>
          <w:p w14:paraId="4F9B75D4" w14:textId="77777777" w:rsidR="008E24D2" w:rsidRPr="00DE7B59" w:rsidRDefault="008E24D2" w:rsidP="00B734C2">
            <w:pPr>
              <w:pStyle w:val="TAC"/>
              <w:rPr>
                <w:lang w:eastAsia="zh-CN"/>
              </w:rPr>
            </w:pPr>
            <w:r w:rsidRPr="00DE7B59">
              <w:rPr>
                <w:lang w:eastAsia="zh-CN"/>
              </w:rPr>
              <w:t>0</w:t>
            </w:r>
          </w:p>
        </w:tc>
        <w:tc>
          <w:tcPr>
            <w:tcW w:w="2758" w:type="dxa"/>
            <w:shd w:val="clear" w:color="auto" w:fill="auto"/>
            <w:vAlign w:val="center"/>
          </w:tcPr>
          <w:p w14:paraId="1A042A1F"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c>
          <w:tcPr>
            <w:tcW w:w="867" w:type="dxa"/>
            <w:shd w:val="clear" w:color="auto" w:fill="D9D9D9"/>
          </w:tcPr>
          <w:p w14:paraId="2CD0B484" w14:textId="77777777" w:rsidR="008E24D2" w:rsidRPr="00DE7B59" w:rsidRDefault="008E24D2" w:rsidP="00B734C2">
            <w:pPr>
              <w:pStyle w:val="TAC"/>
              <w:rPr>
                <w:lang w:eastAsia="zh-CN"/>
              </w:rPr>
            </w:pPr>
          </w:p>
        </w:tc>
        <w:tc>
          <w:tcPr>
            <w:tcW w:w="3079" w:type="dxa"/>
          </w:tcPr>
          <w:p w14:paraId="5DA9E9D8" w14:textId="77777777" w:rsidR="008E24D2" w:rsidRPr="00DE7B59" w:rsidRDefault="008E24D2" w:rsidP="00B734C2">
            <w:pPr>
              <w:pStyle w:val="TAC"/>
              <w:rPr>
                <w:lang w:eastAsia="zh-CN"/>
              </w:rPr>
            </w:pPr>
          </w:p>
        </w:tc>
      </w:tr>
      <w:tr w:rsidR="008E24D2" w:rsidRPr="00DE7B59" w14:paraId="67634F46" w14:textId="77777777" w:rsidTr="00B734C2">
        <w:trPr>
          <w:jc w:val="center"/>
        </w:trPr>
        <w:tc>
          <w:tcPr>
            <w:tcW w:w="867" w:type="dxa"/>
            <w:shd w:val="clear" w:color="auto" w:fill="D9D9D9"/>
          </w:tcPr>
          <w:p w14:paraId="0376AF0C" w14:textId="77777777" w:rsidR="008E24D2" w:rsidRPr="00DE7B59" w:rsidRDefault="008E24D2" w:rsidP="00B734C2">
            <w:pPr>
              <w:pStyle w:val="TAC"/>
              <w:rPr>
                <w:lang w:eastAsia="zh-CN"/>
              </w:rPr>
            </w:pPr>
            <w:r w:rsidRPr="00DE7B59">
              <w:rPr>
                <w:lang w:eastAsia="zh-CN"/>
              </w:rPr>
              <w:t>…</w:t>
            </w:r>
          </w:p>
        </w:tc>
        <w:tc>
          <w:tcPr>
            <w:tcW w:w="2758" w:type="dxa"/>
            <w:shd w:val="clear" w:color="auto" w:fill="auto"/>
          </w:tcPr>
          <w:p w14:paraId="7B2614EE" w14:textId="77777777" w:rsidR="008E24D2" w:rsidRPr="00DE7B59" w:rsidRDefault="008E24D2" w:rsidP="00B734C2">
            <w:pPr>
              <w:pStyle w:val="TAC"/>
              <w:rPr>
                <w:lang w:eastAsia="zh-CN"/>
              </w:rPr>
            </w:pPr>
            <w:r w:rsidRPr="00DE7B59">
              <w:rPr>
                <w:lang w:eastAsia="zh-CN"/>
              </w:rPr>
              <w:t>…</w:t>
            </w:r>
          </w:p>
        </w:tc>
        <w:tc>
          <w:tcPr>
            <w:tcW w:w="867" w:type="dxa"/>
            <w:shd w:val="clear" w:color="auto" w:fill="D9D9D9"/>
          </w:tcPr>
          <w:p w14:paraId="7EFDE9CA" w14:textId="77777777" w:rsidR="008E24D2" w:rsidRPr="00DE7B59" w:rsidRDefault="008E24D2" w:rsidP="00B734C2">
            <w:pPr>
              <w:pStyle w:val="TAC"/>
              <w:rPr>
                <w:lang w:eastAsia="zh-CN"/>
              </w:rPr>
            </w:pPr>
          </w:p>
        </w:tc>
        <w:tc>
          <w:tcPr>
            <w:tcW w:w="3079" w:type="dxa"/>
          </w:tcPr>
          <w:p w14:paraId="6DFEE9FC" w14:textId="77777777" w:rsidR="008E24D2" w:rsidRPr="00DE7B59" w:rsidRDefault="008E24D2" w:rsidP="00B734C2">
            <w:pPr>
              <w:pStyle w:val="TAC"/>
              <w:rPr>
                <w:lang w:eastAsia="zh-CN"/>
              </w:rPr>
            </w:pPr>
          </w:p>
        </w:tc>
      </w:tr>
      <w:tr w:rsidR="008E24D2" w:rsidRPr="00DE7B59" w14:paraId="66A0E9EF" w14:textId="77777777" w:rsidTr="00B734C2">
        <w:trPr>
          <w:jc w:val="center"/>
        </w:trPr>
        <w:tc>
          <w:tcPr>
            <w:tcW w:w="867" w:type="dxa"/>
            <w:shd w:val="clear" w:color="auto" w:fill="D9D9D9"/>
          </w:tcPr>
          <w:p w14:paraId="67E50B77" w14:textId="77777777" w:rsidR="008E24D2" w:rsidRPr="00DE7B59" w:rsidRDefault="008E24D2" w:rsidP="00B734C2">
            <w:pPr>
              <w:pStyle w:val="TAC"/>
              <w:rPr>
                <w:lang w:eastAsia="zh-CN"/>
              </w:rPr>
            </w:pPr>
            <w:r w:rsidRPr="00DE7B59">
              <w:rPr>
                <w:lang w:eastAsia="zh-CN"/>
              </w:rPr>
              <w:t>2</w:t>
            </w:r>
          </w:p>
        </w:tc>
        <w:tc>
          <w:tcPr>
            <w:tcW w:w="2758" w:type="dxa"/>
            <w:shd w:val="clear" w:color="auto" w:fill="auto"/>
          </w:tcPr>
          <w:p w14:paraId="58F5C8AB"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2</w:t>
            </w:r>
          </w:p>
        </w:tc>
        <w:tc>
          <w:tcPr>
            <w:tcW w:w="867" w:type="dxa"/>
            <w:shd w:val="clear" w:color="auto" w:fill="D9D9D9"/>
          </w:tcPr>
          <w:p w14:paraId="68202C4C" w14:textId="77777777" w:rsidR="008E24D2" w:rsidRPr="00DE7B59" w:rsidRDefault="008E24D2" w:rsidP="00B734C2">
            <w:pPr>
              <w:pStyle w:val="TAC"/>
              <w:rPr>
                <w:lang w:eastAsia="zh-CN"/>
              </w:rPr>
            </w:pPr>
          </w:p>
        </w:tc>
        <w:tc>
          <w:tcPr>
            <w:tcW w:w="3079" w:type="dxa"/>
          </w:tcPr>
          <w:p w14:paraId="35505A31" w14:textId="77777777" w:rsidR="008E24D2" w:rsidRPr="00DE7B59" w:rsidRDefault="008E24D2" w:rsidP="00B734C2">
            <w:pPr>
              <w:pStyle w:val="TAC"/>
              <w:rPr>
                <w:lang w:eastAsia="zh-CN"/>
              </w:rPr>
            </w:pPr>
          </w:p>
        </w:tc>
      </w:tr>
      <w:tr w:rsidR="008E24D2" w:rsidRPr="00DE7B59" w14:paraId="2681180D" w14:textId="77777777" w:rsidTr="00B734C2">
        <w:trPr>
          <w:jc w:val="center"/>
        </w:trPr>
        <w:tc>
          <w:tcPr>
            <w:tcW w:w="867" w:type="dxa"/>
            <w:shd w:val="clear" w:color="auto" w:fill="D9D9D9"/>
          </w:tcPr>
          <w:p w14:paraId="463B5163" w14:textId="77777777" w:rsidR="008E24D2" w:rsidRPr="00DE7B59" w:rsidRDefault="008E24D2" w:rsidP="00B734C2">
            <w:pPr>
              <w:pStyle w:val="TAC"/>
              <w:rPr>
                <w:lang w:eastAsia="zh-CN"/>
              </w:rPr>
            </w:pPr>
            <w:r w:rsidRPr="00DE7B59">
              <w:rPr>
                <w:lang w:eastAsia="zh-CN"/>
              </w:rPr>
              <w:t>3-7</w:t>
            </w:r>
          </w:p>
        </w:tc>
        <w:tc>
          <w:tcPr>
            <w:tcW w:w="2758" w:type="dxa"/>
            <w:shd w:val="clear" w:color="auto" w:fill="auto"/>
          </w:tcPr>
          <w:p w14:paraId="6CAE1B74" w14:textId="77777777" w:rsidR="008E24D2" w:rsidRPr="00DE7B59" w:rsidRDefault="008E24D2" w:rsidP="00B734C2">
            <w:pPr>
              <w:pStyle w:val="TAC"/>
            </w:pPr>
            <w:r w:rsidRPr="00DE7B59">
              <w:rPr>
                <w:lang w:eastAsia="zh-CN"/>
              </w:rPr>
              <w:t>2 layers: reserved</w:t>
            </w:r>
          </w:p>
        </w:tc>
        <w:tc>
          <w:tcPr>
            <w:tcW w:w="867" w:type="dxa"/>
            <w:shd w:val="clear" w:color="auto" w:fill="D9D9D9"/>
          </w:tcPr>
          <w:p w14:paraId="6E601ED5" w14:textId="77777777" w:rsidR="008E24D2" w:rsidRPr="00DE7B59" w:rsidRDefault="008E24D2" w:rsidP="00B734C2">
            <w:pPr>
              <w:pStyle w:val="TAC"/>
              <w:rPr>
                <w:lang w:eastAsia="zh-CN"/>
              </w:rPr>
            </w:pPr>
          </w:p>
        </w:tc>
        <w:tc>
          <w:tcPr>
            <w:tcW w:w="3079" w:type="dxa"/>
          </w:tcPr>
          <w:p w14:paraId="788BCE95" w14:textId="77777777" w:rsidR="008E24D2" w:rsidRPr="00DE7B59" w:rsidRDefault="008E24D2" w:rsidP="00B734C2">
            <w:pPr>
              <w:pStyle w:val="TAC"/>
              <w:rPr>
                <w:lang w:eastAsia="zh-CN"/>
              </w:rPr>
            </w:pPr>
          </w:p>
        </w:tc>
      </w:tr>
    </w:tbl>
    <w:p w14:paraId="4184702E" w14:textId="77777777" w:rsidR="008E24D2" w:rsidRPr="00DE7B59" w:rsidRDefault="008E24D2" w:rsidP="008E24D2">
      <w:pPr>
        <w:jc w:val="both"/>
      </w:pPr>
    </w:p>
    <w:p w14:paraId="10D07D2A" w14:textId="77777777" w:rsidR="008E24D2" w:rsidRPr="00DE7B59" w:rsidRDefault="008E24D2" w:rsidP="008E24D2">
      <w:pPr>
        <w:rPr>
          <w:lang w:eastAsia="sv-SE"/>
        </w:rPr>
      </w:pPr>
      <w:r w:rsidRPr="00DE7B59">
        <w:rPr>
          <w:lang w:eastAsia="sv-SE"/>
        </w:rPr>
        <w:t>[TS 38.321, clause 5.4.6]</w:t>
      </w:r>
    </w:p>
    <w:p w14:paraId="295E6FAD" w14:textId="77777777" w:rsidR="008E24D2" w:rsidRPr="00DE7B59" w:rsidRDefault="008E24D2" w:rsidP="008E24D2">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as a result of LCP as defined in clause 5.4.3.1:</w:t>
      </w:r>
    </w:p>
    <w:p w14:paraId="26EF1B43" w14:textId="77777777" w:rsidR="008E24D2" w:rsidRPr="00DE7B59" w:rsidRDefault="008E24D2" w:rsidP="008E24D2">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3DF5A3E5" w14:textId="77777777" w:rsidR="008E24D2" w:rsidRPr="00DE7B59" w:rsidRDefault="008E24D2" w:rsidP="008E24D2">
      <w:pPr>
        <w:pStyle w:val="B3"/>
        <w:rPr>
          <w:lang w:eastAsia="ko-KR"/>
        </w:rPr>
      </w:pPr>
      <w:r w:rsidRPr="00DE7B59">
        <w:rPr>
          <w:lang w:eastAsia="ko-KR"/>
        </w:rPr>
        <w:t>3&gt;</w:t>
      </w:r>
      <w:r w:rsidRPr="00DE7B59">
        <w:rPr>
          <w:lang w:eastAsia="ko-KR"/>
        </w:rPr>
        <w:tab/>
        <w:t>for each activated Serving Cell with configured uplink associated with any MAC entity</w:t>
      </w:r>
      <w:r w:rsidRPr="00DE7B59">
        <w:rPr>
          <w:lang w:eastAsia="zh-CN"/>
        </w:rPr>
        <w:t xml:space="preserve"> of which the active DL BWP</w:t>
      </w:r>
      <w:r w:rsidRPr="00DE7B59">
        <w:rPr>
          <w:lang w:eastAsia="ko-KR"/>
        </w:rPr>
        <w:t xml:space="preserve"> is not dormant BWP; and</w:t>
      </w:r>
    </w:p>
    <w:p w14:paraId="139D57C5" w14:textId="77777777" w:rsidR="008E24D2" w:rsidRPr="00DE7B59" w:rsidRDefault="008E24D2" w:rsidP="008E24D2">
      <w:pPr>
        <w:pStyle w:val="B3"/>
        <w:rPr>
          <w:lang w:eastAsia="ko-KR"/>
        </w:rPr>
      </w:pPr>
      <w:r w:rsidRPr="00DE7B59">
        <w:rPr>
          <w:lang w:eastAsia="ko-KR"/>
        </w:rPr>
        <w:t>3&gt;</w:t>
      </w:r>
      <w:r w:rsidRPr="00DE7B59">
        <w:rPr>
          <w:lang w:eastAsia="ko-KR"/>
        </w:rPr>
        <w:tab/>
        <w:t>for each activated Serving Cell with configured uplink associated with E-UTRA MAC entity:</w:t>
      </w:r>
    </w:p>
    <w:p w14:paraId="163CD04C" w14:textId="77777777" w:rsidR="008E24D2" w:rsidRPr="00DE7B59" w:rsidRDefault="008E24D2" w:rsidP="008E24D2">
      <w:pPr>
        <w:pStyle w:val="B4"/>
        <w:rPr>
          <w:lang w:eastAsia="ko-KR"/>
        </w:rPr>
      </w:pPr>
      <w:r w:rsidRPr="00DE7B59">
        <w:rPr>
          <w:lang w:eastAsia="ko-KR"/>
        </w:rPr>
        <w:t>4&gt;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360FC223" w14:textId="77777777" w:rsidR="008E24D2" w:rsidRPr="00DE7B59" w:rsidRDefault="008E24D2" w:rsidP="008E24D2">
      <w:pPr>
        <w:pStyle w:val="B5"/>
        <w:rPr>
          <w:lang w:eastAsia="ko-KR"/>
        </w:rPr>
      </w:pPr>
      <w:r w:rsidRPr="00DE7B59">
        <w:rPr>
          <w:lang w:eastAsia="ko-KR"/>
        </w:rPr>
        <w:t>5&gt;</w:t>
      </w:r>
      <w:r w:rsidRPr="00DE7B59">
        <w:rPr>
          <w:lang w:eastAsia="ko-KR"/>
        </w:rPr>
        <w:tab/>
        <w:t>if this Serving Cell is configured with multiple TRP PUSCH repetition and the MAC entity this Serving Cell</w:t>
      </w:r>
      <w:r w:rsidRPr="00DE7B59">
        <w:rPr>
          <w:lang w:eastAsia="zh-CN"/>
        </w:rPr>
        <w:t xml:space="preserve"> belongs to</w:t>
      </w:r>
      <w:r w:rsidRPr="00DE7B59">
        <w:rPr>
          <w:lang w:eastAsia="ko-KR"/>
        </w:rPr>
        <w:t xml:space="preserve"> is configured with </w:t>
      </w:r>
      <w:r w:rsidRPr="00DE7B59">
        <w:rPr>
          <w:i/>
          <w:iCs/>
        </w:rPr>
        <w:t>twoPHRMode</w:t>
      </w:r>
      <w:r w:rsidRPr="00DE7B59">
        <w:rPr>
          <w:lang w:eastAsia="ko-KR"/>
        </w:rPr>
        <w:t>:</w:t>
      </w:r>
    </w:p>
    <w:p w14:paraId="159779FB" w14:textId="77777777" w:rsidR="008E24D2" w:rsidRPr="00DE7B59" w:rsidRDefault="008E24D2" w:rsidP="008E24D2">
      <w:pPr>
        <w:pStyle w:val="B5"/>
        <w:ind w:left="1988"/>
        <w:rPr>
          <w:lang w:eastAsia="ko-KR"/>
        </w:rPr>
      </w:pPr>
      <w:r w:rsidRPr="00DE7B59">
        <w:rPr>
          <w:lang w:eastAsia="ko-KR"/>
        </w:rPr>
        <w:t>6&gt;</w:t>
      </w:r>
      <w:r w:rsidRPr="00DE7B59">
        <w:rPr>
          <w:lang w:eastAsia="ko-KR"/>
        </w:rPr>
        <w:tab/>
        <w:t>obtain two values of the Type 1 or the value of Type 3 power headroom for the corresponding uplink carrier as specified in clause 7.7 of TS 38.213 [6] for NR Serving Cell.</w:t>
      </w:r>
    </w:p>
    <w:p w14:paraId="6F2F4DAD" w14:textId="77777777" w:rsidR="008E24D2" w:rsidRPr="00DE7B59" w:rsidRDefault="008E24D2" w:rsidP="008E24D2">
      <w:pPr>
        <w:pStyle w:val="B5"/>
        <w:rPr>
          <w:lang w:eastAsia="ko-KR"/>
        </w:rPr>
      </w:pPr>
      <w:r w:rsidRPr="00DE7B59">
        <w:rPr>
          <w:lang w:eastAsia="ko-KR"/>
        </w:rPr>
        <w:t>5&gt;</w:t>
      </w:r>
      <w:r w:rsidRPr="00DE7B59">
        <w:rPr>
          <w:lang w:eastAsia="ko-KR"/>
        </w:rPr>
        <w:tab/>
        <w:t>else:</w:t>
      </w:r>
    </w:p>
    <w:p w14:paraId="04C3C83C" w14:textId="77777777" w:rsidR="008E24D2" w:rsidRPr="00DE7B59" w:rsidRDefault="008E24D2" w:rsidP="008E24D2">
      <w:pPr>
        <w:pStyle w:val="B5"/>
        <w:ind w:left="1988"/>
        <w:rPr>
          <w:lang w:eastAsia="ko-KR"/>
        </w:rPr>
      </w:pPr>
      <w:r w:rsidRPr="00DE7B59">
        <w:rPr>
          <w:lang w:eastAsia="ko-KR"/>
        </w:rPr>
        <w:t>6&gt;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65E545F0" w14:textId="77777777" w:rsidR="008E24D2" w:rsidRPr="00DE7B59" w:rsidRDefault="008E24D2" w:rsidP="008E24D2">
      <w:pPr>
        <w:pStyle w:val="B4"/>
        <w:rPr>
          <w:lang w:eastAsia="ko-KR"/>
        </w:rPr>
      </w:pPr>
      <w:r w:rsidRPr="00DE7B59">
        <w:rPr>
          <w:lang w:eastAsia="ko-KR"/>
        </w:rPr>
        <w:t>4&gt;</w:t>
      </w:r>
      <w:r w:rsidRPr="00DE7B59">
        <w:rPr>
          <w:lang w:eastAsia="ko-KR"/>
        </w:rPr>
        <w:tab/>
        <w:t xml:space="preserve">else (i.e. </w:t>
      </w:r>
      <w:r w:rsidRPr="00DE7B59">
        <w:t>this MAC entity is not configured with</w:t>
      </w:r>
      <w:r w:rsidRPr="00DE7B59">
        <w:rPr>
          <w:iCs/>
        </w:rPr>
        <w:t xml:space="preserve"> </w:t>
      </w:r>
      <w:r w:rsidRPr="00DE7B59">
        <w:rPr>
          <w:i/>
          <w:iCs/>
        </w:rPr>
        <w:t>twoPHRMode</w:t>
      </w:r>
      <w:r w:rsidRPr="00DE7B59">
        <w:rPr>
          <w:iCs/>
        </w:rPr>
        <w:t>)</w:t>
      </w:r>
      <w:r w:rsidRPr="00DE7B59">
        <w:rPr>
          <w:lang w:eastAsia="ko-KR"/>
        </w:rPr>
        <w:t>:</w:t>
      </w:r>
    </w:p>
    <w:p w14:paraId="27B90578" w14:textId="77777777" w:rsidR="008E24D2" w:rsidRPr="00DE7B59" w:rsidRDefault="008E24D2" w:rsidP="008E24D2">
      <w:pPr>
        <w:pStyle w:val="B5"/>
        <w:rPr>
          <w:lang w:eastAsia="ko-KR"/>
        </w:rPr>
      </w:pPr>
      <w:r w:rsidRPr="00DE7B59">
        <w:rPr>
          <w:lang w:eastAsia="ko-KR"/>
        </w:rPr>
        <w:t>…</w:t>
      </w:r>
    </w:p>
    <w:p w14:paraId="00139B0C" w14:textId="77777777" w:rsidR="008E24D2" w:rsidRPr="00DE7B59" w:rsidRDefault="008E24D2" w:rsidP="008E24D2">
      <w:pPr>
        <w:pStyle w:val="B3"/>
      </w:pPr>
      <w:r w:rsidRPr="00DE7B59">
        <w:rPr>
          <w:lang w:eastAsia="ko-KR"/>
        </w:rPr>
        <w:t>3&gt;</w:t>
      </w:r>
      <w:r w:rsidRPr="00DE7B59">
        <w:tab/>
        <w:t>instruct the Multiplexing and Assembly procedure to generate and transmit the Enhanced Multiple entry PHR as defined in clause 6.1.3.49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Multiple Entry PHR for multiple TRP MAC CE as defined in clause 6.1.3.51 if this MAC entity is configured with </w:t>
      </w:r>
      <w:r w:rsidRPr="00DE7B59">
        <w:rPr>
          <w:i/>
          <w:iCs/>
        </w:rPr>
        <w:t>twoPHRMode</w:t>
      </w:r>
      <w:r w:rsidRPr="00DE7B59">
        <w:t xml:space="preserve"> or the Multiple Entry PHR MAC </w:t>
      </w:r>
      <w:r w:rsidRPr="00DE7B59">
        <w:rPr>
          <w:lang w:eastAsia="ko-KR"/>
        </w:rPr>
        <w:t>CE</w:t>
      </w:r>
      <w:r w:rsidRPr="00DE7B59">
        <w:t xml:space="preserve"> as defined in clause 6.1.3.</w:t>
      </w:r>
      <w:r w:rsidRPr="00DE7B59">
        <w:rPr>
          <w:lang w:eastAsia="ko-KR"/>
        </w:rPr>
        <w:t>9</w:t>
      </w:r>
      <w:r w:rsidRPr="00DE7B59">
        <w:t xml:space="preserve"> otherwise based on the values reported by the physical layer.</w:t>
      </w:r>
    </w:p>
    <w:p w14:paraId="0B2FD5A8" w14:textId="77777777" w:rsidR="008E24D2" w:rsidRPr="00DE7B59" w:rsidRDefault="008E24D2" w:rsidP="008E24D2">
      <w:pPr>
        <w:pStyle w:val="B2"/>
      </w:pPr>
      <w:r w:rsidRPr="00DE7B59">
        <w:rPr>
          <w:lang w:eastAsia="ko-KR"/>
        </w:rPr>
        <w:t>2&gt;</w:t>
      </w:r>
      <w:r w:rsidRPr="00DE7B59">
        <w:tab/>
        <w:t>else</w:t>
      </w:r>
      <w:r w:rsidRPr="00DE7B59">
        <w:rPr>
          <w:lang w:eastAsia="ko-KR"/>
        </w:rPr>
        <w:t xml:space="preserve"> (i.e. Single Entry PHR format is used)</w:t>
      </w:r>
      <w:r w:rsidRPr="00DE7B59">
        <w:t>:</w:t>
      </w:r>
    </w:p>
    <w:p w14:paraId="45244DA6" w14:textId="77777777" w:rsidR="008E24D2" w:rsidRPr="00DE7B59" w:rsidRDefault="008E24D2" w:rsidP="008E24D2">
      <w:pPr>
        <w:pStyle w:val="B3"/>
        <w:rPr>
          <w:lang w:eastAsia="ko-KR"/>
        </w:rPr>
      </w:pPr>
      <w:r w:rsidRPr="00DE7B59">
        <w:rPr>
          <w:lang w:eastAsia="ko-KR"/>
        </w:rPr>
        <w:t>3&gt;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1CC3A29B" w14:textId="77777777" w:rsidR="008E24D2" w:rsidRPr="00DE7B59" w:rsidRDefault="008E24D2" w:rsidP="008E24D2">
      <w:pPr>
        <w:pStyle w:val="B4"/>
      </w:pPr>
      <w:r w:rsidRPr="00DE7B59">
        <w:rPr>
          <w:lang w:eastAsia="ko-KR"/>
        </w:rPr>
        <w:t>4&gt;</w:t>
      </w:r>
      <w:r w:rsidRPr="00DE7B59">
        <w:tab/>
        <w:t>obtain two values of the Type 1 power headroom from the physical layer</w:t>
      </w:r>
      <w:r w:rsidRPr="00DE7B59">
        <w:rPr>
          <w:lang w:eastAsia="ko-KR"/>
        </w:rPr>
        <w:t xml:space="preserve"> for the corresponding uplink carrier of the PCell</w:t>
      </w:r>
      <w:r w:rsidRPr="00DE7B59">
        <w:t>.</w:t>
      </w:r>
    </w:p>
    <w:p w14:paraId="1841D8A5" w14:textId="77777777" w:rsidR="008E24D2" w:rsidRPr="00DE7B59" w:rsidRDefault="008E24D2" w:rsidP="008E24D2">
      <w:pPr>
        <w:pStyle w:val="B3"/>
        <w:rPr>
          <w:lang w:eastAsia="ko-KR"/>
        </w:rPr>
      </w:pPr>
      <w:r w:rsidRPr="00DE7B59">
        <w:rPr>
          <w:lang w:eastAsia="ko-KR"/>
        </w:rPr>
        <w:t>3&gt;</w:t>
      </w:r>
      <w:r w:rsidRPr="00DE7B59">
        <w:rPr>
          <w:lang w:eastAsia="ko-KR"/>
        </w:rPr>
        <w:tab/>
        <w:t>else:</w:t>
      </w:r>
    </w:p>
    <w:p w14:paraId="3120FE98" w14:textId="77777777" w:rsidR="008E24D2" w:rsidRPr="00DE7B59" w:rsidRDefault="008E24D2" w:rsidP="008E24D2">
      <w:pPr>
        <w:pStyle w:val="B4"/>
      </w:pPr>
      <w:r w:rsidRPr="00DE7B59">
        <w:rPr>
          <w:lang w:eastAsia="ko-KR"/>
        </w:rPr>
        <w:t>4&gt;</w:t>
      </w:r>
      <w:r w:rsidRPr="00DE7B59">
        <w:tab/>
        <w:t>obtain the value of the Type 1 power headroom from the physical layer</w:t>
      </w:r>
      <w:r w:rsidRPr="00DE7B59">
        <w:rPr>
          <w:lang w:eastAsia="ko-KR"/>
        </w:rPr>
        <w:t xml:space="preserve"> for the corresponding uplink carrier of the PCell</w:t>
      </w:r>
      <w:r w:rsidRPr="00DE7B59">
        <w:t>.</w:t>
      </w:r>
    </w:p>
    <w:p w14:paraId="59D3E017" w14:textId="77777777" w:rsidR="008E24D2" w:rsidRPr="00DE7B59" w:rsidRDefault="008E24D2" w:rsidP="008E24D2">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3048A826" w14:textId="77777777" w:rsidR="008E24D2" w:rsidRPr="00DE7B59" w:rsidRDefault="008E24D2" w:rsidP="008E24D2">
      <w:pPr>
        <w:pStyle w:val="B4"/>
        <w:rPr>
          <w:lang w:eastAsia="zh-CN"/>
        </w:rPr>
      </w:pPr>
      <w:r w:rsidRPr="00DE7B59">
        <w:rPr>
          <w:lang w:eastAsia="zh-CN"/>
        </w:rPr>
        <w:t>…</w:t>
      </w:r>
    </w:p>
    <w:p w14:paraId="6E6792D1" w14:textId="77777777" w:rsidR="008E24D2" w:rsidRPr="00DE7B59" w:rsidRDefault="008E24D2" w:rsidP="008E24D2">
      <w:pPr>
        <w:pStyle w:val="B3"/>
      </w:pPr>
      <w:r w:rsidRPr="00DE7B59">
        <w:rPr>
          <w:lang w:eastAsia="ko-KR"/>
        </w:rPr>
        <w:t>3&gt;</w:t>
      </w:r>
      <w:r w:rsidRPr="00DE7B59">
        <w:tab/>
        <w:t>instruct the Multiplexing and Assembly procedure to generate and transmit the Enhanced Single entry PHR as defined in clause 6.1.3.48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Single Entry PHR for multiple TRP MAC </w:t>
      </w:r>
      <w:r w:rsidRPr="00DE7B59">
        <w:rPr>
          <w:lang w:eastAsia="ko-KR"/>
        </w:rPr>
        <w:t>CE</w:t>
      </w:r>
      <w:r w:rsidRPr="00DE7B59">
        <w:t xml:space="preserve"> as defined in clause 6.1.3.50 if this MAC entity is configured with </w:t>
      </w:r>
      <w:r w:rsidRPr="00DE7B59">
        <w:rPr>
          <w:i/>
          <w:iCs/>
        </w:rPr>
        <w:t>twoPHRMode</w:t>
      </w:r>
      <w:r w:rsidRPr="00DE7B59">
        <w:t xml:space="preserve"> or the Single Entry PHR MAC </w:t>
      </w:r>
      <w:r w:rsidRPr="00DE7B59">
        <w:rPr>
          <w:lang w:eastAsia="ko-KR"/>
        </w:rPr>
        <w:t>CE</w:t>
      </w:r>
      <w:r w:rsidRPr="00DE7B59">
        <w:t xml:space="preserve"> as defined in clause 6.1.3.</w:t>
      </w:r>
      <w:r w:rsidRPr="00DE7B59">
        <w:rPr>
          <w:lang w:eastAsia="ko-KR"/>
        </w:rPr>
        <w:t>8</w:t>
      </w:r>
      <w:r w:rsidRPr="00DE7B59">
        <w:t xml:space="preserve"> otherwise based on the values reported by the physical layer.</w:t>
      </w:r>
    </w:p>
    <w:p w14:paraId="1678540A" w14:textId="77777777" w:rsidR="008E24D2" w:rsidRPr="00DE7B59" w:rsidRDefault="008E24D2" w:rsidP="008E24D2">
      <w:pPr>
        <w:rPr>
          <w:lang w:eastAsia="sv-SE"/>
        </w:rPr>
      </w:pPr>
      <w:r w:rsidRPr="00DE7B59">
        <w:rPr>
          <w:lang w:eastAsia="sv-SE"/>
        </w:rPr>
        <w:t>[TS 38.321, clause 6.1.3.50]</w:t>
      </w:r>
    </w:p>
    <w:p w14:paraId="213CBDB4" w14:textId="77777777" w:rsidR="008E24D2" w:rsidRPr="00DE7B59" w:rsidRDefault="008E24D2" w:rsidP="008E24D2">
      <w:r w:rsidRPr="00DE7B59">
        <w:t>The Enhanced Single Entry PHR for multiple TRP MAC CE is identified by a MAC subheader with eLCID as specified in Table 6.2.1-2b.</w:t>
      </w:r>
    </w:p>
    <w:p w14:paraId="32467377" w14:textId="77777777" w:rsidR="008E24D2" w:rsidRPr="00DE7B59" w:rsidRDefault="008E24D2" w:rsidP="008E24D2">
      <w:r w:rsidRPr="00DE7B59">
        <w:t>The two PHs together with one P</w:t>
      </w:r>
      <w:r w:rsidRPr="00DE7B59">
        <w:rPr>
          <w:vertAlign w:val="subscript"/>
        </w:rPr>
        <w:t>CMAX,f,c</w:t>
      </w:r>
      <w:r w:rsidRPr="00DE7B59">
        <w:t xml:space="preserve"> for the Serving Cell are reported if UE is configured with </w:t>
      </w:r>
      <w:r w:rsidRPr="00DE7B59">
        <w:rPr>
          <w:i/>
          <w:iCs/>
        </w:rPr>
        <w:t>twoPHRMode</w:t>
      </w:r>
      <w:r w:rsidRPr="00DE7B59">
        <w:t xml:space="preserve"> with the multiple TRP PUSCH repetition feature is configured.</w:t>
      </w:r>
    </w:p>
    <w:p w14:paraId="53C8643C" w14:textId="77777777" w:rsidR="008E24D2" w:rsidRPr="00DE7B59" w:rsidRDefault="008E24D2" w:rsidP="008E24D2">
      <w:r w:rsidRPr="00DE7B59">
        <w:t>It has a fixed size and consists of three octets defined as follows (Figure 6.1.3.50-1):</w:t>
      </w:r>
    </w:p>
    <w:p w14:paraId="49BA40FD" w14:textId="77777777" w:rsidR="008E24D2" w:rsidRPr="00DE7B59" w:rsidRDefault="008E24D2" w:rsidP="008E24D2">
      <w:pPr>
        <w:pStyle w:val="B1"/>
      </w:pPr>
      <w:r w:rsidRPr="00DE7B59">
        <w:t>-</w:t>
      </w:r>
      <w:r w:rsidRPr="00DE7B59">
        <w:tab/>
        <w:t>R: Reserved bit, set to 0;</w:t>
      </w:r>
    </w:p>
    <w:p w14:paraId="095C1908" w14:textId="77777777" w:rsidR="008E24D2" w:rsidRPr="00DE7B59" w:rsidRDefault="008E24D2" w:rsidP="008E24D2">
      <w:pPr>
        <w:pStyle w:val="B1"/>
      </w:pPr>
      <w:r w:rsidRPr="00DE7B59">
        <w:t>-</w:t>
      </w:r>
      <w:r w:rsidRPr="00DE7B59">
        <w:tab/>
        <w:t xml:space="preserve">Power Headroom i (PH i): This field indicates the power headroom level, </w:t>
      </w:r>
      <w:r w:rsidRPr="00DE7B59">
        <w:rPr>
          <w:lang w:eastAsia="zh-CN"/>
        </w:rPr>
        <w:t xml:space="preserve">where PH 1 is associated with the </w:t>
      </w:r>
      <w:r w:rsidRPr="00DE7B59">
        <w:rPr>
          <w:i/>
          <w:lang w:eastAsia="zh-CN"/>
        </w:rPr>
        <w:t>SRS-ResourceSet</w:t>
      </w:r>
      <w:r w:rsidRPr="00DE7B59">
        <w:rPr>
          <w:lang w:eastAsia="zh-CN"/>
        </w:rPr>
        <w:t xml:space="preserve"> with a lower </w:t>
      </w:r>
      <w:r w:rsidRPr="00DE7B59">
        <w:rPr>
          <w:i/>
          <w:lang w:eastAsia="zh-CN"/>
        </w:rPr>
        <w:t>srs-ResourceSetId</w:t>
      </w:r>
      <w:r w:rsidRPr="00DE7B59">
        <w:rPr>
          <w:lang w:eastAsia="zh-CN"/>
        </w:rPr>
        <w:t xml:space="preserve"> and PH 2 is associated with the SRS-ResourceSet with a higher </w:t>
      </w:r>
      <w:r w:rsidRPr="00DE7B59">
        <w:rPr>
          <w:i/>
          <w:lang w:eastAsia="zh-CN"/>
        </w:rPr>
        <w:t>srs-ResourceSetId</w:t>
      </w:r>
      <w:r w:rsidRPr="00DE7B59">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2D3909B2" w14:textId="77777777" w:rsidR="008E24D2" w:rsidRPr="00DE7B59" w:rsidRDefault="008E24D2" w:rsidP="008E24D2">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0035B794" w14:textId="77777777" w:rsidR="008E24D2" w:rsidRPr="00DE7B59" w:rsidRDefault="008E24D2" w:rsidP="008E24D2">
      <w:pPr>
        <w:pStyle w:val="B1"/>
      </w:pPr>
      <w:r w:rsidRPr="00DE7B59">
        <w:t>-</w:t>
      </w:r>
      <w:r w:rsidRPr="00DE7B59">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7D047F0" w14:textId="77777777" w:rsidR="008E24D2" w:rsidRPr="00DE7B59" w:rsidRDefault="008E24D2" w:rsidP="008E24D2">
      <w:pPr>
        <w:pStyle w:val="B1"/>
      </w:pPr>
      <w:r w:rsidRPr="00DE7B59">
        <w:t>-</w:t>
      </w:r>
      <w:r w:rsidRPr="00DE7B59">
        <w:tab/>
        <w:t>P</w:t>
      </w:r>
      <w:r w:rsidRPr="00DE7B59">
        <w:rPr>
          <w:vertAlign w:val="subscript"/>
        </w:rPr>
        <w:t>CMAX,f,c</w:t>
      </w:r>
      <w:r w:rsidRPr="00DE7B59">
        <w:t>: This field indicates the P</w:t>
      </w:r>
      <w:r w:rsidRPr="00DE7B59">
        <w:rPr>
          <w:vertAlign w:val="subscript"/>
        </w:rPr>
        <w:t>CMAX,f,c</w:t>
      </w:r>
      <w:r w:rsidRPr="00DE7B59">
        <w:t xml:space="preserve"> (as specified in TS 38.213 [6]) used for calculation of the preceding PH fields. The reported P</w:t>
      </w:r>
      <w:r w:rsidRPr="00DE7B59">
        <w:rPr>
          <w:vertAlign w:val="subscript"/>
        </w:rPr>
        <w:t>CMAX,f,c</w:t>
      </w:r>
      <w:r w:rsidRPr="00DE7B59">
        <w:t xml:space="preserve"> and the corresponding nominal UE transmit power levels are shown in Table 6.1.3.8-2 (the corresponding measured values in dBm are specified in TS 38.133 [11]);</w:t>
      </w:r>
    </w:p>
    <w:p w14:paraId="7C648B3E" w14:textId="77777777" w:rsidR="008E24D2" w:rsidRPr="00DE7B59" w:rsidRDefault="008E24D2" w:rsidP="008E24D2">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383EB592" w14:textId="77777777" w:rsidR="008E24D2" w:rsidRPr="00DE7B59" w:rsidRDefault="008E24D2" w:rsidP="008E24D2">
      <w:pPr>
        <w:pStyle w:val="TH"/>
      </w:pPr>
      <w:r w:rsidRPr="00DE7B59">
        <w:object w:dxaOrig="5700" w:dyaOrig="2161" w14:anchorId="2E1AAD72">
          <v:shape id="_x0000_i1170" type="#_x0000_t75" style="width:286.5pt;height:108pt" o:ole="">
            <v:imagedata r:id="rId80" o:title=""/>
          </v:shape>
          <o:OLEObject Type="Embed" ProgID="Visio.Drawing.15" ShapeID="_x0000_i1170" DrawAspect="Content" ObjectID="_1806324934" r:id="rId89"/>
        </w:object>
      </w:r>
    </w:p>
    <w:p w14:paraId="58C8792E" w14:textId="77777777" w:rsidR="008E24D2" w:rsidRPr="00DE7B59" w:rsidRDefault="008E24D2" w:rsidP="008E24D2">
      <w:pPr>
        <w:pStyle w:val="TF"/>
      </w:pPr>
      <w:r w:rsidRPr="00DE7B59">
        <w:t>Figure 6.1.3.50-1: Enhanced Single Entry PHR for multiple TRP MAC CE</w:t>
      </w:r>
    </w:p>
    <w:p w14:paraId="6FFC77B7" w14:textId="77777777" w:rsidR="008E24D2" w:rsidRPr="00DE7B59" w:rsidRDefault="008E24D2" w:rsidP="008E24D2">
      <w:pPr>
        <w:rPr>
          <w:lang w:eastAsia="sv-SE"/>
        </w:rPr>
      </w:pPr>
    </w:p>
    <w:p w14:paraId="1DDDBD11" w14:textId="40F772D0" w:rsidR="008E24D2" w:rsidRPr="00DE7B59" w:rsidRDefault="008E24D2" w:rsidP="008E24D2">
      <w:pPr>
        <w:rPr>
          <w:lang w:eastAsia="sv-SE"/>
        </w:rPr>
      </w:pPr>
      <w:r w:rsidRPr="00DE7B59">
        <w:rPr>
          <w:lang w:eastAsia="sv-SE"/>
        </w:rPr>
        <w:t>[TS 38.321, clause 6.1.3.51]</w:t>
      </w:r>
    </w:p>
    <w:p w14:paraId="5EAB0978" w14:textId="77777777" w:rsidR="008E24D2" w:rsidRPr="00DE7B59" w:rsidRDefault="008E24D2" w:rsidP="008E24D2">
      <w:r w:rsidRPr="00DE7B59">
        <w:t>The Enhanced Multiple Entry PHR for multiple TRP MAC CE is identified by a MAC subheader with eLCID as specified in Table 6.2.1-2b.</w:t>
      </w:r>
    </w:p>
    <w:p w14:paraId="629727B1" w14:textId="77777777" w:rsidR="008E24D2" w:rsidRPr="00DE7B59" w:rsidRDefault="008E24D2" w:rsidP="008E24D2">
      <w:r w:rsidRPr="00DE7B59">
        <w:t>It has a variable size, and includes the bitmaps, a Type 2 PH field and an octet containing the associated P</w:t>
      </w:r>
      <w:r w:rsidRPr="00DE7B59">
        <w:rPr>
          <w:vertAlign w:val="subscript"/>
        </w:rPr>
        <w:t>CMAX,f,c</w:t>
      </w:r>
      <w:r w:rsidRPr="00DE7B59">
        <w:t xml:space="preserve"> field (if reported) for SpCell of the other MAC entity, a Type 1 PH field and an octet containing the associated P</w:t>
      </w:r>
      <w:r w:rsidRPr="00DE7B59">
        <w:rPr>
          <w:vertAlign w:val="subscript"/>
        </w:rPr>
        <w:t>CMAX,f,c</w:t>
      </w:r>
      <w:r w:rsidRPr="00DE7B59">
        <w:t xml:space="preserve"> field (if reported) for the PCell. It further includes, in ascending order based on the </w:t>
      </w:r>
      <w:r w:rsidRPr="00DE7B59">
        <w:rPr>
          <w:i/>
          <w:iCs/>
        </w:rPr>
        <w:t>ServCellIndex</w:t>
      </w:r>
      <w:r w:rsidRPr="00DE7B59">
        <w:t>, one or multiple of Type X PH fields and octets containing the associated P</w:t>
      </w:r>
      <w:r w:rsidRPr="00DE7B59">
        <w:rPr>
          <w:vertAlign w:val="subscript"/>
        </w:rPr>
        <w:t>CMAX,f,c</w:t>
      </w:r>
      <w:r w:rsidRPr="00DE7B59">
        <w:t xml:space="preserve"> fields (if reported) for Serving Cells other than PCell indicated in the bitmap for indicating the presence of PH(s). X is either 1 or 3 according to TS 38.213 [6] and TS 36.213 [17].</w:t>
      </w:r>
    </w:p>
    <w:p w14:paraId="5BDAAF1B" w14:textId="77777777" w:rsidR="008E24D2" w:rsidRPr="00DE7B59" w:rsidRDefault="008E24D2" w:rsidP="008E24D2">
      <w:r w:rsidRPr="00DE7B59">
        <w:t xml:space="preserve">The presence of Type 2 PH field for SpCell of the other MAC entity is configured by </w:t>
      </w:r>
      <w:r w:rsidRPr="00DE7B59">
        <w:rPr>
          <w:i/>
          <w:iCs/>
        </w:rPr>
        <w:t>phr-Type2OtherCell</w:t>
      </w:r>
      <w:r w:rsidRPr="00DE7B59">
        <w:t xml:space="preserve"> with value </w:t>
      </w:r>
      <w:r w:rsidRPr="00DE7B59">
        <w:rPr>
          <w:i/>
          <w:iCs/>
        </w:rPr>
        <w:t>true</w:t>
      </w:r>
      <w:r w:rsidRPr="00DE7B59">
        <w:t>.</w:t>
      </w:r>
    </w:p>
    <w:p w14:paraId="6F7C77AC" w14:textId="77777777" w:rsidR="008E24D2" w:rsidRPr="00DE7B59" w:rsidRDefault="008E24D2" w:rsidP="008E24D2">
      <w:r w:rsidRPr="00DE7B59">
        <w:t xml:space="preserve">A single octet bitmap is used for indicating the presence of PH(s) per Serving Cell when the highest </w:t>
      </w:r>
      <w:r w:rsidRPr="00DE7B59">
        <w:rPr>
          <w:i/>
          <w:iCs/>
        </w:rPr>
        <w:t>ServCellIndex</w:t>
      </w:r>
      <w:r w:rsidRPr="00DE7B59">
        <w:t xml:space="preserve"> of Serving Cell with configured uplink is less than 8, otherwise four octets are used.</w:t>
      </w:r>
    </w:p>
    <w:p w14:paraId="1507EBA9" w14:textId="77777777" w:rsidR="008E24D2" w:rsidRPr="00DE7B59" w:rsidRDefault="008E24D2" w:rsidP="008E24D2">
      <w:r w:rsidRPr="00DE7B59">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BE874B4" w14:textId="77777777" w:rsidR="008E24D2" w:rsidRPr="00DE7B59" w:rsidRDefault="008E24D2" w:rsidP="008E24D2">
      <w:r w:rsidRPr="00DE7B59">
        <w:t>For a band combination in which the UE does not support dynamic power sharing, the UE may omit the octets containing Power Headroom field and P</w:t>
      </w:r>
      <w:r w:rsidRPr="00DE7B59">
        <w:rPr>
          <w:vertAlign w:val="subscript"/>
        </w:rPr>
        <w:t>CMAX,f,c</w:t>
      </w:r>
      <w:r w:rsidRPr="00DE7B59">
        <w:t xml:space="preserve"> field for Serving Cells in the other MAC entity except for the PCell in the other MAC entity and the reported values of Power Headroom and P</w:t>
      </w:r>
      <w:r w:rsidRPr="00DE7B59">
        <w:rPr>
          <w:vertAlign w:val="subscript"/>
        </w:rPr>
        <w:t>CMAX,f,c</w:t>
      </w:r>
      <w:r w:rsidRPr="00DE7B59">
        <w:t xml:space="preserve"> for the PCell are up to UE implementation.</w:t>
      </w:r>
    </w:p>
    <w:p w14:paraId="4FD21414" w14:textId="77777777" w:rsidR="008E24D2" w:rsidRPr="00DE7B59" w:rsidRDefault="008E24D2" w:rsidP="008E24D2">
      <w:r w:rsidRPr="00DE7B59">
        <w:t>The two PHs together with one P</w:t>
      </w:r>
      <w:r w:rsidRPr="00DE7B59">
        <w:rPr>
          <w:vertAlign w:val="subscript"/>
        </w:rPr>
        <w:t>CMAX,f,c</w:t>
      </w:r>
      <w:r w:rsidRPr="00DE7B59">
        <w:t xml:space="preserve"> for the Serving Cell configured with the multiple TRP PUSCH repetition feature is configured are reported if the MAC entity is configured with </w:t>
      </w:r>
      <w:r w:rsidRPr="00DE7B59">
        <w:rPr>
          <w:i/>
          <w:iCs/>
        </w:rPr>
        <w:t>twoPHRMode</w:t>
      </w:r>
      <w:r w:rsidRPr="00DE7B59">
        <w:t>.</w:t>
      </w:r>
    </w:p>
    <w:p w14:paraId="49591251" w14:textId="77777777" w:rsidR="008E24D2" w:rsidRPr="00DE7B59" w:rsidRDefault="008E24D2" w:rsidP="008E24D2">
      <w:r w:rsidRPr="00DE7B59">
        <w:t>The Enhanced Multiple Entry PHR for multiple TRP MAC CEs are defined as follows:</w:t>
      </w:r>
    </w:p>
    <w:p w14:paraId="7920791A" w14:textId="77777777" w:rsidR="008E24D2" w:rsidRPr="00DE7B59" w:rsidRDefault="008E24D2" w:rsidP="008E24D2">
      <w:pPr>
        <w:pStyle w:val="B1"/>
      </w:pPr>
      <w:r w:rsidRPr="00DE7B59">
        <w:t>-</w:t>
      </w:r>
      <w:r w:rsidRPr="00DE7B59">
        <w:tab/>
        <w:t>C</w:t>
      </w:r>
      <w:r w:rsidRPr="00DE7B59">
        <w:rPr>
          <w:vertAlign w:val="subscript"/>
        </w:rPr>
        <w:t>i</w:t>
      </w:r>
      <w:r w:rsidRPr="00DE7B59">
        <w:t xml:space="preserve">: This field indicates the presence of PH field(s) for the Serving Cell with </w:t>
      </w:r>
      <w:r w:rsidRPr="00DE7B59">
        <w:rPr>
          <w:i/>
          <w:iCs/>
        </w:rPr>
        <w:t>ServCellIndex</w:t>
      </w:r>
      <w:r w:rsidRPr="00DE7B59">
        <w:t xml:space="preserve"> i as specified in TS 38.331 [5]. The C</w:t>
      </w:r>
      <w:r w:rsidRPr="00DE7B59">
        <w:rPr>
          <w:vertAlign w:val="subscript"/>
        </w:rPr>
        <w:t>i</w:t>
      </w:r>
      <w:r w:rsidRPr="00DE7B59">
        <w:t xml:space="preserve"> field set to 1 indicates that PH field(s) for the Serving Cell with </w:t>
      </w:r>
      <w:r w:rsidRPr="00DE7B59">
        <w:rPr>
          <w:i/>
          <w:iCs/>
        </w:rPr>
        <w:t>ServCellIndex</w:t>
      </w:r>
      <w:r w:rsidRPr="00DE7B59">
        <w:t xml:space="preserve"> i is reported. The C</w:t>
      </w:r>
      <w:r w:rsidRPr="00DE7B59">
        <w:rPr>
          <w:vertAlign w:val="subscript"/>
        </w:rPr>
        <w:t>i</w:t>
      </w:r>
      <w:r w:rsidRPr="00DE7B59">
        <w:t xml:space="preserve"> field set to 0 indicates that a PH field for the Serving Cell with </w:t>
      </w:r>
      <w:r w:rsidRPr="00DE7B59">
        <w:rPr>
          <w:i/>
          <w:iCs/>
        </w:rPr>
        <w:t>ServCellIndex</w:t>
      </w:r>
      <w:r w:rsidRPr="00DE7B59">
        <w:t xml:space="preserve"> i is not reported;</w:t>
      </w:r>
    </w:p>
    <w:p w14:paraId="6DD2C5D1" w14:textId="77777777" w:rsidR="008E24D2" w:rsidRPr="00DE7B59" w:rsidRDefault="008E24D2" w:rsidP="008E24D2">
      <w:pPr>
        <w:pStyle w:val="B1"/>
      </w:pPr>
      <w:r w:rsidRPr="00DE7B59">
        <w:t>-</w:t>
      </w:r>
      <w:r w:rsidRPr="00DE7B59">
        <w:tab/>
        <w:t>R: Reserved bit, set to 0;</w:t>
      </w:r>
    </w:p>
    <w:p w14:paraId="49FBC801" w14:textId="77777777" w:rsidR="008E24D2" w:rsidRPr="00DE7B59" w:rsidRDefault="008E24D2" w:rsidP="008E24D2">
      <w:pPr>
        <w:pStyle w:val="B1"/>
      </w:pPr>
      <w:r w:rsidRPr="00DE7B59">
        <w:t>-</w:t>
      </w:r>
      <w:r w:rsidRPr="00DE7B59">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rPr>
        <w:t>CMAX,f,c</w:t>
      </w:r>
      <w:r w:rsidRPr="00DE7B59">
        <w:t xml:space="preserve"> field and the MPE field, and all of the V field(s) for the Serving Cell set to 1 indicates that the octet containing the associated P</w:t>
      </w:r>
      <w:r w:rsidRPr="00DE7B59">
        <w:rPr>
          <w:vertAlign w:val="subscript"/>
        </w:rPr>
        <w:t>CMAX,f,c</w:t>
      </w:r>
      <w:r w:rsidRPr="00DE7B59">
        <w:t xml:space="preserve"> field and the MPE field is omitted;</w:t>
      </w:r>
    </w:p>
    <w:p w14:paraId="5B34A98D" w14:textId="77777777" w:rsidR="008E24D2" w:rsidRPr="00DE7B59" w:rsidRDefault="008E24D2" w:rsidP="008E24D2">
      <w:pPr>
        <w:pStyle w:val="B1"/>
      </w:pPr>
      <w:r w:rsidRPr="00DE7B59">
        <w:t>-</w:t>
      </w:r>
      <w:r w:rsidRPr="00DE7B59">
        <w:tab/>
        <w:t xml:space="preserve">Power Headroom i (PH i): This field indicates the power headroom level, where PH 1 is associated with the </w:t>
      </w:r>
      <w:r w:rsidRPr="00DE7B59">
        <w:rPr>
          <w:i/>
        </w:rPr>
        <w:t>SRS-ResourceSet</w:t>
      </w:r>
      <w:r w:rsidRPr="00DE7B59">
        <w:t xml:space="preserve"> with a lower </w:t>
      </w:r>
      <w:r w:rsidRPr="00DE7B59">
        <w:rPr>
          <w:i/>
          <w:iCs/>
        </w:rPr>
        <w:t>srs-ResourceSetI</w:t>
      </w:r>
      <w:r w:rsidRPr="00DE7B59">
        <w:rPr>
          <w:i/>
          <w:iCs/>
          <w:lang w:eastAsia="zh-CN"/>
        </w:rPr>
        <w:t>d</w:t>
      </w:r>
      <w:r w:rsidRPr="00DE7B59">
        <w:t xml:space="preserve"> and PH 2 is associated with the SRS-ResourceSet with a higher </w:t>
      </w:r>
      <w:r w:rsidRPr="00DE7B59">
        <w:rPr>
          <w:i/>
          <w:iCs/>
        </w:rPr>
        <w:t>srs-ResourceSetI</w:t>
      </w:r>
      <w:r w:rsidRPr="00DE7B59">
        <w:rPr>
          <w:i/>
          <w:iCs/>
          <w:lang w:eastAsia="zh-CN"/>
        </w:rPr>
        <w:t>d</w:t>
      </w:r>
      <w:r w:rsidRPr="00DE7B59">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59623D" w14:textId="77777777" w:rsidR="008E24D2" w:rsidRPr="00DE7B59" w:rsidRDefault="008E24D2" w:rsidP="008E24D2">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161A73BD" w14:textId="77777777" w:rsidR="008E24D2" w:rsidRPr="00DE7B59" w:rsidRDefault="008E24D2" w:rsidP="008E24D2">
      <w:pPr>
        <w:pStyle w:val="B1"/>
      </w:pPr>
      <w:r w:rsidRPr="00DE7B59">
        <w:t>-</w:t>
      </w:r>
      <w:r w:rsidRPr="00DE7B59">
        <w:tab/>
        <w:t>P</w:t>
      </w:r>
      <w:r w:rsidRPr="00DE7B59">
        <w:rPr>
          <w:vertAlign w:val="subscript"/>
        </w:rPr>
        <w:t>CMAX,f,c</w:t>
      </w:r>
      <w:r w:rsidRPr="00DE7B59">
        <w:t>: If present, this field indicates the P</w:t>
      </w:r>
      <w:r w:rsidRPr="00DE7B59">
        <w:rPr>
          <w:vertAlign w:val="subscript"/>
        </w:rPr>
        <w:t>CMAX,f,c</w:t>
      </w:r>
      <w:r w:rsidRPr="00DE7B59">
        <w:t xml:space="preserve"> (as specified in TS 38.213 [6]) for the NR Serving Cell and the P</w:t>
      </w:r>
      <w:r w:rsidRPr="00DE7B59">
        <w:rPr>
          <w:vertAlign w:val="subscript"/>
        </w:rPr>
        <w:t>CMAX,c</w:t>
      </w:r>
      <w:r w:rsidRPr="00DE7B59">
        <w:t xml:space="preserve"> or P̃</w:t>
      </w:r>
      <w:r w:rsidRPr="00DE7B59">
        <w:rPr>
          <w:vertAlign w:val="subscript"/>
        </w:rPr>
        <w:t>CMAX,c</w:t>
      </w:r>
      <w:r w:rsidRPr="00DE7B59">
        <w:t xml:space="preserve"> (as specified in TS 36.213 [17]) for the E-UTRA Serving Cell used for calculation of the preceding PH field. The reported P</w:t>
      </w:r>
      <w:r w:rsidRPr="00DE7B59">
        <w:rPr>
          <w:vertAlign w:val="subscript"/>
        </w:rPr>
        <w:t>CMAX,f,c</w:t>
      </w:r>
      <w:r w:rsidRPr="00DE7B59">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FD6C845" w14:textId="77777777" w:rsidR="008E24D2" w:rsidRPr="00DE7B59" w:rsidRDefault="008E24D2" w:rsidP="008E24D2">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3DCDB1CB" w14:textId="77777777" w:rsidR="008E24D2" w:rsidRPr="00DE7B59" w:rsidRDefault="008E24D2" w:rsidP="008E24D2">
      <w:pPr>
        <w:pStyle w:val="TH"/>
      </w:pPr>
      <w:r w:rsidRPr="00DE7B59">
        <w:object w:dxaOrig="5715" w:dyaOrig="8415" w14:anchorId="507CAB08">
          <v:shape id="_x0000_i1171" type="#_x0000_t75" style="width:286.5pt;height:421.5pt" o:ole="">
            <v:imagedata r:id="rId82" o:title=""/>
          </v:shape>
          <o:OLEObject Type="Embed" ProgID="Visio.Drawing.15" ShapeID="_x0000_i1171" DrawAspect="Content" ObjectID="_1806324935" r:id="rId90"/>
        </w:object>
      </w:r>
    </w:p>
    <w:p w14:paraId="172A9177" w14:textId="77777777" w:rsidR="008E24D2" w:rsidRPr="00DE7B59" w:rsidRDefault="008E24D2" w:rsidP="008E24D2">
      <w:pPr>
        <w:pStyle w:val="TF"/>
      </w:pPr>
      <w:r w:rsidRPr="00DE7B59">
        <w:t>Figure 6.1.3.51-1: Enhanced Multiple Entry PHR for multiple TRP MAC CE with the highest ServCellIndex of Serving Cell with configured uplink is less than 8</w:t>
      </w:r>
    </w:p>
    <w:p w14:paraId="571B381A" w14:textId="77777777" w:rsidR="008E24D2" w:rsidRPr="00DE7B59" w:rsidRDefault="008E24D2" w:rsidP="008E24D2">
      <w:pPr>
        <w:pStyle w:val="TH"/>
      </w:pPr>
      <w:r w:rsidRPr="00DE7B59">
        <w:object w:dxaOrig="5715" w:dyaOrig="10111" w14:anchorId="59BA29B9">
          <v:shape id="_x0000_i1172" type="#_x0000_t75" style="width:286.5pt;height:506.25pt" o:ole="">
            <v:imagedata r:id="rId84" o:title=""/>
          </v:shape>
          <o:OLEObject Type="Embed" ProgID="Visio.Drawing.15" ShapeID="_x0000_i1172" DrawAspect="Content" ObjectID="_1806324936" r:id="rId91"/>
        </w:object>
      </w:r>
    </w:p>
    <w:p w14:paraId="4A442E49" w14:textId="77777777" w:rsidR="008E24D2" w:rsidRPr="00DE7B59" w:rsidRDefault="008E24D2" w:rsidP="008E24D2">
      <w:pPr>
        <w:pStyle w:val="TF"/>
      </w:pPr>
      <w:r w:rsidRPr="00DE7B59">
        <w:t>Figure 6.1.3.51-2: Enhanced Multiple Entry PHR for multiple TRP MAC CE with the highest ServCellIndex of Serving Cell with configured uplink is equal to or higher than 8</w:t>
      </w:r>
    </w:p>
    <w:p w14:paraId="66C5BB60" w14:textId="77777777" w:rsidR="008E24D2" w:rsidRPr="00DE7B59" w:rsidRDefault="008E24D2" w:rsidP="008E24D2"/>
    <w:p w14:paraId="34B0957D" w14:textId="77777777" w:rsidR="008E24D2" w:rsidRPr="00DE7B59" w:rsidRDefault="008E24D2" w:rsidP="008E24D2">
      <w:pPr>
        <w:pStyle w:val="H6"/>
      </w:pPr>
      <w:r w:rsidRPr="00DE7B59">
        <w:t>7.1.1.3.17.2.3</w:t>
      </w:r>
      <w:r w:rsidRPr="00DE7B59">
        <w:tab/>
        <w:t>Test description</w:t>
      </w:r>
    </w:p>
    <w:p w14:paraId="7563B69F" w14:textId="77777777" w:rsidR="008E24D2" w:rsidRPr="00DE7B59" w:rsidRDefault="008E24D2" w:rsidP="008E24D2">
      <w:pPr>
        <w:pStyle w:val="H6"/>
      </w:pPr>
      <w:r w:rsidRPr="00DE7B59">
        <w:t>7.1.1.3.17.2.3.1</w:t>
      </w:r>
      <w:r w:rsidRPr="00DE7B59">
        <w:tab/>
        <w:t>Pre-test conditions</w:t>
      </w:r>
    </w:p>
    <w:p w14:paraId="0D61E647" w14:textId="77777777" w:rsidR="008E24D2" w:rsidRPr="00DE7B59" w:rsidRDefault="008E24D2" w:rsidP="008E24D2">
      <w:pPr>
        <w:rPr>
          <w:lang w:eastAsia="sv-SE"/>
        </w:rPr>
      </w:pPr>
      <w:r w:rsidRPr="00DE7B59">
        <w:rPr>
          <w:lang w:eastAsia="sv-SE"/>
        </w:rPr>
        <w:t xml:space="preserve">Same Pre-test conditions as in clause 7.1.1.0 </w:t>
      </w:r>
      <w:r w:rsidRPr="00DE7B59">
        <w:t>except that DRB is configured in RLC AM mode</w:t>
      </w:r>
      <w:r w:rsidRPr="00DE7B59">
        <w:rPr>
          <w:lang w:eastAsia="sv-SE"/>
        </w:rPr>
        <w:t xml:space="preserve"> according to Table 7.1.1.3.17.2.3.1-1.</w:t>
      </w:r>
    </w:p>
    <w:p w14:paraId="7FCBF6A6" w14:textId="77777777" w:rsidR="008E24D2" w:rsidRPr="00DE7B59" w:rsidRDefault="008E24D2" w:rsidP="008E24D2">
      <w:pPr>
        <w:pStyle w:val="TH"/>
        <w:rPr>
          <w:lang w:eastAsia="sv-SE"/>
        </w:rPr>
      </w:pPr>
      <w:r w:rsidRPr="00DE7B59">
        <w:rPr>
          <w:lang w:eastAsia="sv-SE"/>
        </w:rPr>
        <w:t>Table 7.1.1.3.17.2.3.1-1: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E24D2" w:rsidRPr="00DE7B59" w14:paraId="51540CBB" w14:textId="77777777" w:rsidTr="00B734C2">
        <w:tc>
          <w:tcPr>
            <w:tcW w:w="4560" w:type="dxa"/>
            <w:tcBorders>
              <w:top w:val="single" w:sz="4" w:space="0" w:color="auto"/>
              <w:left w:val="single" w:sz="4" w:space="0" w:color="auto"/>
              <w:bottom w:val="single" w:sz="4" w:space="0" w:color="auto"/>
              <w:right w:val="single" w:sz="4" w:space="0" w:color="auto"/>
            </w:tcBorders>
            <w:hideMark/>
          </w:tcPr>
          <w:p w14:paraId="4EC23BBC" w14:textId="77777777" w:rsidR="008E24D2" w:rsidRPr="00DE7B59" w:rsidRDefault="008E24D2" w:rsidP="00B734C2">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C7A77D6" w14:textId="77777777" w:rsidR="008E24D2" w:rsidRPr="00DE7B59" w:rsidRDefault="008E24D2" w:rsidP="00B734C2">
            <w:pPr>
              <w:pStyle w:val="TAL"/>
            </w:pPr>
            <w:r w:rsidRPr="00DE7B59">
              <w:t>ms80</w:t>
            </w:r>
          </w:p>
        </w:tc>
      </w:tr>
    </w:tbl>
    <w:p w14:paraId="2079406C" w14:textId="77777777" w:rsidR="008E24D2" w:rsidRPr="00DE7B59" w:rsidRDefault="008E24D2" w:rsidP="008E24D2">
      <w:pPr>
        <w:rPr>
          <w:lang w:eastAsia="sv-SE"/>
        </w:rPr>
      </w:pPr>
    </w:p>
    <w:p w14:paraId="66A92495" w14:textId="77777777" w:rsidR="008E24D2" w:rsidRPr="00DE7B59" w:rsidRDefault="008E24D2" w:rsidP="008E24D2">
      <w:pPr>
        <w:pStyle w:val="H6"/>
      </w:pPr>
      <w:r w:rsidRPr="00DE7B59">
        <w:t>7.1.1.3.17.2.3.2</w:t>
      </w:r>
      <w:r w:rsidRPr="00DE7B59">
        <w:tab/>
        <w:t>Test procedure sequence</w:t>
      </w:r>
    </w:p>
    <w:p w14:paraId="01ED4E8F" w14:textId="77777777" w:rsidR="008E24D2" w:rsidRPr="00DE7B59" w:rsidRDefault="008E24D2" w:rsidP="008E24D2">
      <w:pPr>
        <w:pStyle w:val="TH"/>
      </w:pPr>
      <w:r w:rsidRPr="00DE7B59">
        <w:t>Table 7.1.1.3.17.2.3.2-1: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E24D2" w:rsidRPr="00DE7B59" w14:paraId="3614B9D2" w14:textId="77777777" w:rsidTr="00B734C2">
        <w:trPr>
          <w:cantSplit/>
        </w:trPr>
        <w:tc>
          <w:tcPr>
            <w:tcW w:w="514" w:type="dxa"/>
            <w:tcBorders>
              <w:top w:val="single" w:sz="4" w:space="0" w:color="auto"/>
              <w:left w:val="single" w:sz="4" w:space="0" w:color="auto"/>
              <w:right w:val="single" w:sz="4" w:space="0" w:color="auto"/>
            </w:tcBorders>
          </w:tcPr>
          <w:p w14:paraId="07EB830B" w14:textId="77777777" w:rsidR="008E24D2" w:rsidRPr="00DE7B59" w:rsidRDefault="008E24D2" w:rsidP="00B734C2">
            <w:pPr>
              <w:pStyle w:val="TAH"/>
            </w:pPr>
            <w:r w:rsidRPr="00DE7B59">
              <w:t>St</w:t>
            </w:r>
          </w:p>
        </w:tc>
        <w:tc>
          <w:tcPr>
            <w:tcW w:w="2919" w:type="dxa"/>
            <w:tcBorders>
              <w:top w:val="single" w:sz="4" w:space="0" w:color="auto"/>
              <w:left w:val="single" w:sz="4" w:space="0" w:color="auto"/>
              <w:right w:val="single" w:sz="4" w:space="0" w:color="auto"/>
            </w:tcBorders>
          </w:tcPr>
          <w:p w14:paraId="710EEE39" w14:textId="77777777" w:rsidR="008E24D2" w:rsidRPr="00DE7B59" w:rsidRDefault="008E24D2" w:rsidP="00B734C2">
            <w:pPr>
              <w:pStyle w:val="TAH"/>
            </w:pPr>
            <w:r w:rsidRPr="00DE7B59">
              <w:t>Procedure</w:t>
            </w:r>
          </w:p>
        </w:tc>
        <w:tc>
          <w:tcPr>
            <w:tcW w:w="3410" w:type="dxa"/>
            <w:gridSpan w:val="2"/>
            <w:tcBorders>
              <w:top w:val="single" w:sz="4" w:space="0" w:color="auto"/>
              <w:left w:val="single" w:sz="4" w:space="0" w:color="auto"/>
              <w:bottom w:val="single" w:sz="4" w:space="0" w:color="auto"/>
              <w:right w:val="single" w:sz="4" w:space="0" w:color="auto"/>
            </w:tcBorders>
          </w:tcPr>
          <w:p w14:paraId="64D5FE80" w14:textId="77777777" w:rsidR="008E24D2" w:rsidRPr="00DE7B59" w:rsidRDefault="008E24D2" w:rsidP="00B734C2">
            <w:pPr>
              <w:pStyle w:val="TAH"/>
            </w:pPr>
            <w:r w:rsidRPr="00DE7B59">
              <w:t>Message Sequence</w:t>
            </w:r>
          </w:p>
        </w:tc>
        <w:tc>
          <w:tcPr>
            <w:tcW w:w="547" w:type="dxa"/>
            <w:vMerge w:val="restart"/>
            <w:tcBorders>
              <w:top w:val="single" w:sz="4" w:space="0" w:color="auto"/>
              <w:left w:val="single" w:sz="4" w:space="0" w:color="auto"/>
              <w:right w:val="single" w:sz="4" w:space="0" w:color="auto"/>
            </w:tcBorders>
          </w:tcPr>
          <w:p w14:paraId="00916486" w14:textId="77777777" w:rsidR="008E24D2" w:rsidRPr="00DE7B59" w:rsidRDefault="008E24D2" w:rsidP="00B734C2">
            <w:pPr>
              <w:pStyle w:val="TAH"/>
            </w:pPr>
            <w:r w:rsidRPr="00DE7B59">
              <w:t>TP</w:t>
            </w:r>
          </w:p>
        </w:tc>
        <w:tc>
          <w:tcPr>
            <w:tcW w:w="1790" w:type="dxa"/>
            <w:vMerge w:val="restart"/>
            <w:tcBorders>
              <w:top w:val="single" w:sz="4" w:space="0" w:color="auto"/>
              <w:left w:val="single" w:sz="4" w:space="0" w:color="auto"/>
              <w:right w:val="single" w:sz="4" w:space="0" w:color="auto"/>
            </w:tcBorders>
          </w:tcPr>
          <w:p w14:paraId="64CA0AFF" w14:textId="77777777" w:rsidR="008E24D2" w:rsidRPr="00DE7B59" w:rsidRDefault="008E24D2" w:rsidP="00B734C2">
            <w:pPr>
              <w:pStyle w:val="TAH"/>
            </w:pPr>
            <w:r w:rsidRPr="00DE7B59">
              <w:t>Verdict</w:t>
            </w:r>
          </w:p>
        </w:tc>
      </w:tr>
      <w:tr w:rsidR="008E24D2" w:rsidRPr="00DE7B59" w14:paraId="3F1D8183" w14:textId="77777777" w:rsidTr="00B734C2">
        <w:trPr>
          <w:cantSplit/>
        </w:trPr>
        <w:tc>
          <w:tcPr>
            <w:tcW w:w="514" w:type="dxa"/>
            <w:tcBorders>
              <w:left w:val="single" w:sz="4" w:space="0" w:color="auto"/>
              <w:bottom w:val="single" w:sz="4" w:space="0" w:color="auto"/>
              <w:right w:val="single" w:sz="4" w:space="0" w:color="auto"/>
            </w:tcBorders>
          </w:tcPr>
          <w:p w14:paraId="542982C8" w14:textId="77777777" w:rsidR="008E24D2" w:rsidRPr="00DE7B59" w:rsidRDefault="008E24D2" w:rsidP="00B734C2">
            <w:pPr>
              <w:pStyle w:val="TAH"/>
            </w:pPr>
          </w:p>
        </w:tc>
        <w:tc>
          <w:tcPr>
            <w:tcW w:w="2919" w:type="dxa"/>
            <w:tcBorders>
              <w:left w:val="single" w:sz="4" w:space="0" w:color="auto"/>
              <w:bottom w:val="single" w:sz="4" w:space="0" w:color="auto"/>
              <w:right w:val="single" w:sz="4" w:space="0" w:color="auto"/>
            </w:tcBorders>
          </w:tcPr>
          <w:p w14:paraId="578B1629" w14:textId="77777777" w:rsidR="008E24D2" w:rsidRPr="00DE7B59" w:rsidRDefault="008E24D2" w:rsidP="00B734C2">
            <w:pPr>
              <w:pStyle w:val="TAH"/>
            </w:pPr>
          </w:p>
        </w:tc>
        <w:tc>
          <w:tcPr>
            <w:tcW w:w="654" w:type="dxa"/>
            <w:tcBorders>
              <w:top w:val="single" w:sz="4" w:space="0" w:color="auto"/>
              <w:left w:val="single" w:sz="4" w:space="0" w:color="auto"/>
              <w:bottom w:val="single" w:sz="4" w:space="0" w:color="auto"/>
              <w:right w:val="single" w:sz="4" w:space="0" w:color="auto"/>
            </w:tcBorders>
          </w:tcPr>
          <w:p w14:paraId="0DDE0521" w14:textId="77777777" w:rsidR="008E24D2" w:rsidRPr="00DE7B59" w:rsidRDefault="008E24D2" w:rsidP="00B734C2">
            <w:pPr>
              <w:pStyle w:val="TAH"/>
            </w:pPr>
            <w:r w:rsidRPr="00DE7B59">
              <w:t>U - S</w:t>
            </w:r>
          </w:p>
        </w:tc>
        <w:tc>
          <w:tcPr>
            <w:tcW w:w="2756" w:type="dxa"/>
            <w:tcBorders>
              <w:top w:val="single" w:sz="4" w:space="0" w:color="auto"/>
              <w:left w:val="single" w:sz="4" w:space="0" w:color="auto"/>
              <w:bottom w:val="single" w:sz="4" w:space="0" w:color="auto"/>
              <w:right w:val="single" w:sz="4" w:space="0" w:color="auto"/>
            </w:tcBorders>
          </w:tcPr>
          <w:p w14:paraId="19777B7D" w14:textId="77777777" w:rsidR="008E24D2" w:rsidRPr="00DE7B59" w:rsidRDefault="008E24D2" w:rsidP="00B734C2">
            <w:pPr>
              <w:pStyle w:val="TAH"/>
            </w:pPr>
            <w:r w:rsidRPr="00DE7B59">
              <w:t>Message</w:t>
            </w:r>
          </w:p>
        </w:tc>
        <w:tc>
          <w:tcPr>
            <w:tcW w:w="547" w:type="dxa"/>
            <w:vMerge/>
            <w:tcBorders>
              <w:left w:val="single" w:sz="4" w:space="0" w:color="auto"/>
              <w:bottom w:val="single" w:sz="4" w:space="0" w:color="auto"/>
              <w:right w:val="single" w:sz="4" w:space="0" w:color="auto"/>
            </w:tcBorders>
          </w:tcPr>
          <w:p w14:paraId="17C91C3E" w14:textId="77777777" w:rsidR="008E24D2" w:rsidRPr="00DE7B59" w:rsidRDefault="008E24D2" w:rsidP="00B734C2">
            <w:pPr>
              <w:pStyle w:val="TAH"/>
            </w:pPr>
          </w:p>
        </w:tc>
        <w:tc>
          <w:tcPr>
            <w:tcW w:w="1790" w:type="dxa"/>
            <w:vMerge/>
            <w:tcBorders>
              <w:left w:val="single" w:sz="4" w:space="0" w:color="auto"/>
              <w:bottom w:val="single" w:sz="4" w:space="0" w:color="auto"/>
              <w:right w:val="single" w:sz="4" w:space="0" w:color="auto"/>
            </w:tcBorders>
          </w:tcPr>
          <w:p w14:paraId="194D21FC" w14:textId="77777777" w:rsidR="008E24D2" w:rsidRPr="00DE7B59" w:rsidRDefault="008E24D2" w:rsidP="00B734C2">
            <w:pPr>
              <w:pStyle w:val="TAH"/>
            </w:pPr>
          </w:p>
        </w:tc>
      </w:tr>
      <w:tr w:rsidR="008E24D2" w:rsidRPr="00DE7B59" w14:paraId="5E2E220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9FE4492" w14:textId="77777777" w:rsidR="008E24D2" w:rsidRPr="00DE7B59" w:rsidRDefault="008E24D2" w:rsidP="00B734C2">
            <w:pPr>
              <w:pStyle w:val="TAC"/>
            </w:pPr>
            <w:r w:rsidRPr="00DE7B59">
              <w:t>1</w:t>
            </w:r>
          </w:p>
        </w:tc>
        <w:tc>
          <w:tcPr>
            <w:tcW w:w="2919" w:type="dxa"/>
            <w:tcBorders>
              <w:top w:val="single" w:sz="4" w:space="0" w:color="auto"/>
              <w:left w:val="single" w:sz="4" w:space="0" w:color="auto"/>
              <w:bottom w:val="single" w:sz="4" w:space="0" w:color="auto"/>
              <w:right w:val="single" w:sz="4" w:space="0" w:color="auto"/>
            </w:tcBorders>
          </w:tcPr>
          <w:p w14:paraId="5A9987E7" w14:textId="11D6D5F5" w:rsidR="008E24D2" w:rsidRPr="00DE7B59" w:rsidRDefault="008E24D2" w:rsidP="00B734C2">
            <w:pPr>
              <w:pStyle w:val="TAL"/>
            </w:pPr>
            <w:r w:rsidRPr="00DE7B59">
              <w:t xml:space="preserve">SS transmits in the indicated downlink assignment an NR RRCReconfiguration </w:t>
            </w:r>
            <w:r w:rsidRPr="00DE7B59">
              <w:rPr>
                <w:lang w:eastAsia="zh-CN"/>
              </w:rPr>
              <w:t>with</w:t>
            </w:r>
            <w:r w:rsidRPr="00DE7B59">
              <w:t xml:space="preserve"> sequential mapping </w:t>
            </w:r>
            <w:r w:rsidR="00FC565D" w:rsidRPr="00DE7B59">
              <w:t xml:space="preserve">pattern </w:t>
            </w:r>
            <w:r w:rsidRPr="00DE7B59">
              <w:t>configured</w:t>
            </w:r>
            <w:r w:rsidRPr="00DE7B59">
              <w:rPr>
                <w:lang w:eastAsia="zh-CN"/>
              </w:rPr>
              <w:t xml:space="preserve"> as per Table 7.1.1.3.17.2.3.3-5</w:t>
            </w:r>
            <w:r w:rsidRPr="00DE7B59">
              <w:t>. (Note 1)</w:t>
            </w:r>
          </w:p>
        </w:tc>
        <w:tc>
          <w:tcPr>
            <w:tcW w:w="654" w:type="dxa"/>
            <w:tcBorders>
              <w:top w:val="single" w:sz="4" w:space="0" w:color="auto"/>
              <w:left w:val="single" w:sz="4" w:space="0" w:color="auto"/>
              <w:bottom w:val="single" w:sz="4" w:space="0" w:color="auto"/>
              <w:right w:val="single" w:sz="4" w:space="0" w:color="auto"/>
            </w:tcBorders>
          </w:tcPr>
          <w:p w14:paraId="4EFF9437"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DE5E004" w14:textId="69CF8C82" w:rsidR="008E24D2" w:rsidRPr="00DE7B59" w:rsidRDefault="00320B84" w:rsidP="00B734C2">
            <w:pPr>
              <w:pStyle w:val="TAL"/>
              <w:rPr>
                <w:i/>
                <w:iCs/>
              </w:rPr>
            </w:pPr>
            <w:r w:rsidRPr="00DE7B59">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36CFD1B8"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5DAD58A2" w14:textId="77777777" w:rsidR="008E24D2" w:rsidRPr="00DE7B59" w:rsidRDefault="008E24D2" w:rsidP="00B734C2">
            <w:pPr>
              <w:pStyle w:val="TAC"/>
            </w:pPr>
            <w:r w:rsidRPr="00DE7B59">
              <w:t>-</w:t>
            </w:r>
          </w:p>
        </w:tc>
      </w:tr>
      <w:tr w:rsidR="008E24D2" w:rsidRPr="00DE7B59" w14:paraId="257E427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2ADD5FCF" w14:textId="77777777" w:rsidR="008E24D2" w:rsidRPr="00DE7B59" w:rsidRDefault="008E24D2" w:rsidP="00B734C2">
            <w:pPr>
              <w:pStyle w:val="TAC"/>
            </w:pPr>
            <w:r w:rsidRPr="00DE7B59">
              <w:t>2</w:t>
            </w:r>
          </w:p>
        </w:tc>
        <w:tc>
          <w:tcPr>
            <w:tcW w:w="2919" w:type="dxa"/>
            <w:tcBorders>
              <w:top w:val="single" w:sz="4" w:space="0" w:color="auto"/>
              <w:left w:val="single" w:sz="4" w:space="0" w:color="auto"/>
              <w:bottom w:val="single" w:sz="4" w:space="0" w:color="auto"/>
              <w:right w:val="single" w:sz="4" w:space="0" w:color="auto"/>
            </w:tcBorders>
          </w:tcPr>
          <w:p w14:paraId="09B1512F" w14:textId="77777777" w:rsidR="008E24D2" w:rsidRPr="00DE7B59" w:rsidRDefault="008E24D2" w:rsidP="00B734C2">
            <w:pPr>
              <w:pStyle w:val="TAL"/>
            </w:pPr>
            <w:r w:rsidRPr="00DE7B59">
              <w:rPr>
                <w:lang w:eastAsia="zh-CN"/>
              </w:rPr>
              <w:t xml:space="preserve">UE transmits NR </w:t>
            </w:r>
            <w:r w:rsidRPr="00DE7B59">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72842866"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530ED753" w14:textId="5A4E41B3" w:rsidR="008E24D2" w:rsidRPr="00DE7B59" w:rsidRDefault="00320B84" w:rsidP="00B734C2">
            <w:pPr>
              <w:pStyle w:val="TAL"/>
              <w:rPr>
                <w:i/>
                <w:iCs/>
              </w:rPr>
            </w:pPr>
            <w:r w:rsidRPr="00DE7B59">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7B67782B"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4B7A14D6" w14:textId="77777777" w:rsidR="008E24D2" w:rsidRPr="00DE7B59" w:rsidRDefault="008E24D2" w:rsidP="00B734C2">
            <w:pPr>
              <w:pStyle w:val="TAC"/>
            </w:pPr>
            <w:r w:rsidRPr="00DE7B59">
              <w:t>-</w:t>
            </w:r>
          </w:p>
        </w:tc>
      </w:tr>
      <w:tr w:rsidR="008E24D2" w:rsidRPr="00DE7B59" w14:paraId="6F881F9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7C89835" w14:textId="77777777" w:rsidR="008E24D2" w:rsidRPr="00DE7B59" w:rsidRDefault="008E24D2" w:rsidP="00B734C2">
            <w:pPr>
              <w:pStyle w:val="TAC"/>
            </w:pPr>
            <w:r w:rsidRPr="00DE7B59">
              <w:t>3</w:t>
            </w:r>
          </w:p>
        </w:tc>
        <w:tc>
          <w:tcPr>
            <w:tcW w:w="2919" w:type="dxa"/>
            <w:tcBorders>
              <w:top w:val="single" w:sz="4" w:space="0" w:color="auto"/>
              <w:left w:val="single" w:sz="4" w:space="0" w:color="auto"/>
              <w:bottom w:val="single" w:sz="4" w:space="0" w:color="auto"/>
              <w:right w:val="single" w:sz="4" w:space="0" w:color="auto"/>
            </w:tcBorders>
          </w:tcPr>
          <w:p w14:paraId="6584264F" w14:textId="77777777" w:rsidR="008E24D2" w:rsidRPr="00DE7B59" w:rsidRDefault="008E24D2" w:rsidP="00B734C2">
            <w:pPr>
              <w:pStyle w:val="TAL"/>
            </w:pPr>
            <w:r w:rsidRPr="00DE7B59">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19BE84AF"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CF4FB33"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D55B443"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BF134EB" w14:textId="77777777" w:rsidR="008E24D2" w:rsidRPr="00DE7B59" w:rsidRDefault="008E24D2" w:rsidP="00B734C2">
            <w:pPr>
              <w:pStyle w:val="TAC"/>
            </w:pPr>
            <w:r w:rsidRPr="00DE7B59">
              <w:t>-</w:t>
            </w:r>
          </w:p>
        </w:tc>
      </w:tr>
      <w:tr w:rsidR="008E24D2" w:rsidRPr="00DE7B59" w14:paraId="6DE64A72"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431E12A" w14:textId="77777777" w:rsidR="008E24D2" w:rsidRPr="00DE7B59" w:rsidRDefault="008E24D2" w:rsidP="00B734C2">
            <w:pPr>
              <w:pStyle w:val="TAC"/>
            </w:pPr>
            <w:r w:rsidRPr="00DE7B59">
              <w:t>4</w:t>
            </w:r>
          </w:p>
        </w:tc>
        <w:tc>
          <w:tcPr>
            <w:tcW w:w="2919" w:type="dxa"/>
            <w:tcBorders>
              <w:top w:val="single" w:sz="4" w:space="0" w:color="auto"/>
              <w:left w:val="single" w:sz="4" w:space="0" w:color="auto"/>
              <w:bottom w:val="single" w:sz="4" w:space="0" w:color="auto"/>
              <w:right w:val="single" w:sz="4" w:space="0" w:color="auto"/>
            </w:tcBorders>
          </w:tcPr>
          <w:p w14:paraId="1897F056" w14:textId="77777777" w:rsidR="008E24D2" w:rsidRPr="00DE7B59" w:rsidRDefault="008E24D2" w:rsidP="00B734C2">
            <w:pPr>
              <w:pStyle w:val="TAL"/>
            </w:pPr>
            <w:r w:rsidRPr="00DE7B59">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17EBD22F"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4CEB1EBA" w14:textId="77777777" w:rsidR="008E24D2" w:rsidRPr="00DE7B59" w:rsidRDefault="008E24D2" w:rsidP="00B734C2">
            <w:pPr>
              <w:pStyle w:val="TAL"/>
            </w:pPr>
            <w:r w:rsidRPr="00DE7B59">
              <w:t>(SR)</w:t>
            </w:r>
          </w:p>
        </w:tc>
        <w:tc>
          <w:tcPr>
            <w:tcW w:w="547" w:type="dxa"/>
            <w:tcBorders>
              <w:top w:val="single" w:sz="4" w:space="0" w:color="auto"/>
              <w:left w:val="single" w:sz="4" w:space="0" w:color="auto"/>
              <w:bottom w:val="single" w:sz="4" w:space="0" w:color="auto"/>
              <w:right w:val="single" w:sz="4" w:space="0" w:color="auto"/>
            </w:tcBorders>
          </w:tcPr>
          <w:p w14:paraId="7306B49C"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34BCC37" w14:textId="77777777" w:rsidR="008E24D2" w:rsidRPr="00DE7B59" w:rsidRDefault="008E24D2" w:rsidP="00B734C2">
            <w:pPr>
              <w:pStyle w:val="TAC"/>
            </w:pPr>
            <w:r w:rsidRPr="00DE7B59">
              <w:t>-</w:t>
            </w:r>
          </w:p>
        </w:tc>
      </w:tr>
      <w:tr w:rsidR="008E24D2" w:rsidRPr="00DE7B59" w14:paraId="0465512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6C2E9E8" w14:textId="77777777" w:rsidR="008E24D2" w:rsidRPr="00DE7B59" w:rsidRDefault="008E24D2" w:rsidP="00B734C2">
            <w:pPr>
              <w:pStyle w:val="TAC"/>
            </w:pPr>
            <w:r w:rsidRPr="00DE7B59">
              <w:t>5</w:t>
            </w:r>
          </w:p>
        </w:tc>
        <w:tc>
          <w:tcPr>
            <w:tcW w:w="2919" w:type="dxa"/>
            <w:tcBorders>
              <w:top w:val="single" w:sz="4" w:space="0" w:color="auto"/>
              <w:left w:val="single" w:sz="4" w:space="0" w:color="auto"/>
              <w:bottom w:val="single" w:sz="4" w:space="0" w:color="auto"/>
              <w:right w:val="single" w:sz="4" w:space="0" w:color="auto"/>
            </w:tcBorders>
          </w:tcPr>
          <w:p w14:paraId="6E9431BC" w14:textId="7E5D30DE" w:rsidR="008E24D2" w:rsidRPr="00DE7B59" w:rsidRDefault="008E24D2" w:rsidP="00B734C2">
            <w:pPr>
              <w:pStyle w:val="TAL"/>
            </w:pPr>
            <w:r w:rsidRPr="00DE7B59">
              <w:t>The SS allocate</w:t>
            </w:r>
            <w:r w:rsidRPr="00DE7B59">
              <w:rPr>
                <w:lang w:eastAsia="zh-CN"/>
              </w:rPr>
              <w:t>s an</w:t>
            </w:r>
            <w:r w:rsidRPr="00DE7B59">
              <w:t xml:space="preserve"> UL Grant sufficient for one RLC SDU to be looped back in a slot n, NDI indicates new transmission, DCI scheduling the PUSCH indicates rv</w:t>
            </w:r>
            <w:r w:rsidRPr="00DE7B59">
              <w:rPr>
                <w:vertAlign w:val="superscript"/>
              </w:rPr>
              <w:t xml:space="preserve">ID </w:t>
            </w:r>
            <w:r w:rsidRPr="00DE7B59">
              <w:t>= 0 and i</w:t>
            </w:r>
            <w:r w:rsidRPr="00DE7B59">
              <w:rPr>
                <w:lang w:eastAsia="zh-CN"/>
              </w:rPr>
              <w:t>nvalid symbol pattern indicator set to 1</w:t>
            </w:r>
            <w:r w:rsidRPr="00DE7B59">
              <w:t>. The slot n is selected such that slot n+k2-r16 is the first UL slot in subframe m satisfying (m mod 20) = 9 for SCS=15kHz (except for HD_FDD) and SCS=120kHz and</w:t>
            </w:r>
          </w:p>
          <w:p w14:paraId="4644EBF0" w14:textId="77777777" w:rsidR="008E24D2" w:rsidRPr="00DE7B59" w:rsidRDefault="008E24D2" w:rsidP="00B734C2">
            <w:pPr>
              <w:pStyle w:val="TAL"/>
            </w:pPr>
            <w:r w:rsidRPr="00DE7B59">
              <w:t>(m mod 20) = 8 for SCS=30kHz and HD_FDD. (Note 4) (Note 5) (Note 6)</w:t>
            </w:r>
          </w:p>
        </w:tc>
        <w:tc>
          <w:tcPr>
            <w:tcW w:w="654" w:type="dxa"/>
            <w:tcBorders>
              <w:top w:val="single" w:sz="4" w:space="0" w:color="auto"/>
              <w:left w:val="single" w:sz="4" w:space="0" w:color="auto"/>
              <w:bottom w:val="single" w:sz="4" w:space="0" w:color="auto"/>
              <w:right w:val="single" w:sz="4" w:space="0" w:color="auto"/>
            </w:tcBorders>
          </w:tcPr>
          <w:p w14:paraId="5D1C2CBA"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1CECD3E8" w14:textId="77777777" w:rsidR="008E24D2" w:rsidRPr="00DE7B59" w:rsidRDefault="008E24D2" w:rsidP="00B734C2">
            <w:pPr>
              <w:pStyle w:val="TAL"/>
            </w:pPr>
            <w:r w:rsidRPr="00DE7B59">
              <w:t>UL Grant</w:t>
            </w:r>
          </w:p>
        </w:tc>
        <w:tc>
          <w:tcPr>
            <w:tcW w:w="547" w:type="dxa"/>
            <w:tcBorders>
              <w:top w:val="single" w:sz="4" w:space="0" w:color="auto"/>
              <w:left w:val="single" w:sz="4" w:space="0" w:color="auto"/>
              <w:bottom w:val="single" w:sz="4" w:space="0" w:color="auto"/>
              <w:right w:val="single" w:sz="4" w:space="0" w:color="auto"/>
            </w:tcBorders>
          </w:tcPr>
          <w:p w14:paraId="448A3A2E"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05E6DAD2" w14:textId="77777777" w:rsidR="008E24D2" w:rsidRPr="00DE7B59" w:rsidRDefault="008E24D2" w:rsidP="00B734C2">
            <w:pPr>
              <w:pStyle w:val="TAC"/>
            </w:pPr>
            <w:r w:rsidRPr="00DE7B59">
              <w:t>-</w:t>
            </w:r>
          </w:p>
        </w:tc>
      </w:tr>
      <w:tr w:rsidR="008E24D2" w:rsidRPr="00DE7B59" w14:paraId="702D494A"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DE80F9A" w14:textId="77777777" w:rsidR="008E24D2" w:rsidRPr="00DE7B59" w:rsidRDefault="008E24D2" w:rsidP="00B734C2">
            <w:pPr>
              <w:pStyle w:val="TAC"/>
            </w:pPr>
            <w:r w:rsidRPr="00DE7B59">
              <w:t>6</w:t>
            </w:r>
          </w:p>
        </w:tc>
        <w:tc>
          <w:tcPr>
            <w:tcW w:w="2919" w:type="dxa"/>
            <w:tcBorders>
              <w:top w:val="single" w:sz="4" w:space="0" w:color="auto"/>
              <w:left w:val="single" w:sz="4" w:space="0" w:color="auto"/>
              <w:bottom w:val="single" w:sz="4" w:space="0" w:color="auto"/>
              <w:right w:val="single" w:sz="4" w:space="0" w:color="auto"/>
            </w:tcBorders>
          </w:tcPr>
          <w:p w14:paraId="0AAB6223" w14:textId="5828B7FF" w:rsidR="008E24D2" w:rsidRPr="00DE7B59" w:rsidRDefault="008E24D2" w:rsidP="00B734C2">
            <w:pPr>
              <w:pStyle w:val="TAL"/>
            </w:pPr>
            <w:r w:rsidRPr="00DE7B59">
              <w:t xml:space="preserve">Check: Does the UE transmit a MAC PDU including one RLC SDU, in slot n+4 and repeats in actual repetitions </w:t>
            </w:r>
            <w:r w:rsidRPr="00DE7B59">
              <w:rPr>
                <w:lang w:eastAsia="zh-CN"/>
              </w:rPr>
              <w:t>with same resource allocation but different redundancy version</w:t>
            </w:r>
            <w:r w:rsidRPr="00DE7B59">
              <w:t xml:space="preserve"> according to Table 7.1.1.3.17.2.3.2-2 for sequentialMapping</w:t>
            </w:r>
            <w:r w:rsidRPr="00DE7B59">
              <w:rPr>
                <w:lang w:eastAsia="zh-CN"/>
              </w:rPr>
              <w:t xml:space="preserve">, if </w:t>
            </w:r>
            <w:r w:rsidRPr="00DE7B59">
              <w:t>the slot can be used for uplink transmission</w:t>
            </w:r>
            <w:r w:rsidR="00320B84" w:rsidRPr="00DE7B59">
              <w:t>?</w:t>
            </w:r>
            <w:r w:rsidRPr="00DE7B59">
              <w:t xml:space="preserve"> (Note 3)</w:t>
            </w:r>
          </w:p>
        </w:tc>
        <w:tc>
          <w:tcPr>
            <w:tcW w:w="654" w:type="dxa"/>
            <w:tcBorders>
              <w:top w:val="single" w:sz="4" w:space="0" w:color="auto"/>
              <w:left w:val="single" w:sz="4" w:space="0" w:color="auto"/>
              <w:bottom w:val="single" w:sz="4" w:space="0" w:color="auto"/>
              <w:right w:val="single" w:sz="4" w:space="0" w:color="auto"/>
            </w:tcBorders>
          </w:tcPr>
          <w:p w14:paraId="6BE08E5C"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0C261B9"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5C2BCB40" w14:textId="77777777" w:rsidR="008E24D2" w:rsidRPr="00DE7B59" w:rsidRDefault="008E24D2"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17213650" w14:textId="77777777" w:rsidR="008E24D2" w:rsidRPr="00DE7B59" w:rsidRDefault="008E24D2" w:rsidP="00B734C2">
            <w:pPr>
              <w:pStyle w:val="TAC"/>
            </w:pPr>
            <w:r w:rsidRPr="00DE7B59">
              <w:t>P</w:t>
            </w:r>
          </w:p>
        </w:tc>
      </w:tr>
      <w:tr w:rsidR="008E24D2" w:rsidRPr="00DE7B59" w14:paraId="47AA3436"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4619EDC" w14:textId="77777777" w:rsidR="008E24D2" w:rsidRPr="00DE7B59" w:rsidRDefault="008E24D2" w:rsidP="00B734C2">
            <w:pPr>
              <w:pStyle w:val="TAC"/>
            </w:pPr>
            <w:r w:rsidRPr="00DE7B59">
              <w:t>7</w:t>
            </w:r>
          </w:p>
        </w:tc>
        <w:tc>
          <w:tcPr>
            <w:tcW w:w="2919" w:type="dxa"/>
            <w:tcBorders>
              <w:top w:val="single" w:sz="4" w:space="0" w:color="auto"/>
              <w:left w:val="single" w:sz="4" w:space="0" w:color="auto"/>
              <w:bottom w:val="single" w:sz="4" w:space="0" w:color="auto"/>
              <w:right w:val="single" w:sz="4" w:space="0" w:color="auto"/>
            </w:tcBorders>
          </w:tcPr>
          <w:p w14:paraId="001824E2" w14:textId="073B4E24" w:rsidR="008E24D2" w:rsidRPr="00DE7B59" w:rsidRDefault="008E24D2" w:rsidP="00B734C2">
            <w:pPr>
              <w:pStyle w:val="TAL"/>
            </w:pPr>
            <w:r w:rsidRPr="00DE7B59">
              <w:t xml:space="preserve">SS transmits a MAC PDU containing an RLC STATUS PDU acknowledging the reception of the AMD PDU in step </w:t>
            </w:r>
            <w:r w:rsidR="00320B84" w:rsidRPr="00DE7B59">
              <w:t>6</w:t>
            </w:r>
            <w:r w:rsidRPr="00DE7B59">
              <w:t>.</w:t>
            </w:r>
          </w:p>
        </w:tc>
        <w:tc>
          <w:tcPr>
            <w:tcW w:w="654" w:type="dxa"/>
            <w:tcBorders>
              <w:top w:val="single" w:sz="4" w:space="0" w:color="auto"/>
              <w:left w:val="single" w:sz="4" w:space="0" w:color="auto"/>
              <w:bottom w:val="single" w:sz="4" w:space="0" w:color="auto"/>
              <w:right w:val="single" w:sz="4" w:space="0" w:color="auto"/>
            </w:tcBorders>
          </w:tcPr>
          <w:p w14:paraId="394BA61A"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26300F89" w14:textId="77777777" w:rsidR="008E24D2" w:rsidRPr="00DE7B59" w:rsidRDefault="008E24D2"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1CD0C4F3"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0207160" w14:textId="03EBA9EB" w:rsidR="008E24D2" w:rsidRPr="00DE7B59" w:rsidRDefault="00320B84" w:rsidP="00B734C2">
            <w:pPr>
              <w:pStyle w:val="TAC"/>
            </w:pPr>
            <w:r w:rsidRPr="00DE7B59">
              <w:t>-</w:t>
            </w:r>
          </w:p>
        </w:tc>
      </w:tr>
      <w:tr w:rsidR="008E24D2" w:rsidRPr="00DE7B59" w14:paraId="4B97B55B"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7A1C844" w14:textId="162E5562" w:rsidR="008E24D2" w:rsidRPr="00DE7B59" w:rsidRDefault="008E24D2" w:rsidP="00B734C2">
            <w:pPr>
              <w:pStyle w:val="TAC"/>
              <w:rPr>
                <w:lang w:eastAsia="zh-CN"/>
              </w:rPr>
            </w:pPr>
            <w:r w:rsidRPr="00DE7B59">
              <w:rPr>
                <w:lang w:eastAsia="zh-CN"/>
              </w:rPr>
              <w:t>8</w:t>
            </w:r>
            <w:r w:rsidR="00FC565D" w:rsidRPr="00DE7B59">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448CD1F0" w14:textId="53711213" w:rsidR="008E24D2" w:rsidRPr="00DE7B59" w:rsidRDefault="008E24D2" w:rsidP="00B734C2">
            <w:pPr>
              <w:pStyle w:val="TAL"/>
              <w:rPr>
                <w:lang w:eastAsia="zh-CN"/>
              </w:rPr>
            </w:pPr>
            <w:r w:rsidRPr="00DE7B59">
              <w:rPr>
                <w:lang w:eastAsia="zh-CN"/>
              </w:rPr>
              <w:t xml:space="preserve">If UE supports pc_ mtrpPuschCyclicMapping_r17, repeat steps 1 to 5 with cyclic mapping </w:t>
            </w:r>
            <w:r w:rsidR="00FC565D" w:rsidRPr="00DE7B59">
              <w:rPr>
                <w:lang w:eastAsia="zh-CN"/>
              </w:rPr>
              <w:t xml:space="preserve">pattern </w:t>
            </w:r>
            <w:r w:rsidRPr="00DE7B59">
              <w:rPr>
                <w:lang w:eastAsia="zh-CN"/>
              </w:rPr>
              <w:t xml:space="preserve">configured </w:t>
            </w:r>
            <w:r w:rsidR="00FC565D" w:rsidRPr="00DE7B59">
              <w:rPr>
                <w:lang w:eastAsia="zh-CN"/>
              </w:rPr>
              <w:t xml:space="preserve">(in step 1) </w:t>
            </w:r>
            <w:r w:rsidRPr="00DE7B59">
              <w:rPr>
                <w:lang w:eastAsia="zh-CN"/>
              </w:rPr>
              <w:t>as per Table 7.1.1.3.17.2.3.3-5.</w:t>
            </w:r>
          </w:p>
        </w:tc>
        <w:tc>
          <w:tcPr>
            <w:tcW w:w="654" w:type="dxa"/>
            <w:tcBorders>
              <w:top w:val="single" w:sz="4" w:space="0" w:color="auto"/>
              <w:left w:val="single" w:sz="4" w:space="0" w:color="auto"/>
              <w:bottom w:val="single" w:sz="4" w:space="0" w:color="auto"/>
              <w:right w:val="single" w:sz="4" w:space="0" w:color="auto"/>
            </w:tcBorders>
          </w:tcPr>
          <w:p w14:paraId="695EB9FA" w14:textId="2B6D51A1" w:rsidR="008E24D2"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211AB32" w14:textId="509F674A" w:rsidR="008E24D2"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2AE19547" w14:textId="67A99F8A"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2B287EDD" w14:textId="23649841" w:rsidR="008E24D2" w:rsidRPr="00DE7B59" w:rsidRDefault="00320B84" w:rsidP="00B734C2">
            <w:pPr>
              <w:pStyle w:val="TAC"/>
            </w:pPr>
            <w:r w:rsidRPr="00DE7B59">
              <w:t>-</w:t>
            </w:r>
          </w:p>
        </w:tc>
      </w:tr>
      <w:tr w:rsidR="008E24D2" w:rsidRPr="00DE7B59" w14:paraId="42E49E0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615526E" w14:textId="2D279B83" w:rsidR="008E24D2" w:rsidRPr="00DE7B59" w:rsidRDefault="00FC565D" w:rsidP="00B734C2">
            <w:pPr>
              <w:pStyle w:val="TAC"/>
            </w:pPr>
            <w:r w:rsidRPr="00DE7B59">
              <w:t>13</w:t>
            </w:r>
          </w:p>
        </w:tc>
        <w:tc>
          <w:tcPr>
            <w:tcW w:w="2919" w:type="dxa"/>
            <w:tcBorders>
              <w:top w:val="single" w:sz="4" w:space="0" w:color="auto"/>
              <w:left w:val="single" w:sz="4" w:space="0" w:color="auto"/>
              <w:bottom w:val="single" w:sz="4" w:space="0" w:color="auto"/>
              <w:right w:val="single" w:sz="4" w:space="0" w:color="auto"/>
            </w:tcBorders>
          </w:tcPr>
          <w:p w14:paraId="4B080ECA" w14:textId="6930B9A8" w:rsidR="008E24D2" w:rsidRPr="00DE7B59" w:rsidRDefault="008E24D2" w:rsidP="00B734C2">
            <w:pPr>
              <w:pStyle w:val="TAL"/>
            </w:pPr>
            <w:r w:rsidRPr="00DE7B59">
              <w:t xml:space="preserve">Check: Does the UE transmit a MAC PDU including one RLC SDU, in HARQ process 1 and in slot n+4 and repeats in actual repetitions </w:t>
            </w:r>
            <w:r w:rsidRPr="00DE7B59">
              <w:rPr>
                <w:lang w:eastAsia="zh-CN"/>
              </w:rPr>
              <w:t>with same resource allocation but different redundancy version</w:t>
            </w:r>
            <w:r w:rsidRPr="00DE7B59">
              <w:t xml:space="preserve"> according to Table 7.1.1.3.17.2.3.2-3 for cyclicMapping</w:t>
            </w:r>
            <w:r w:rsidRPr="00DE7B59">
              <w:rPr>
                <w:lang w:eastAsia="zh-CN"/>
              </w:rPr>
              <w:t xml:space="preserve">, if </w:t>
            </w:r>
            <w:r w:rsidRPr="00DE7B59">
              <w:t>the slot can be used for uplink transmission</w:t>
            </w:r>
            <w:r w:rsidR="00320B84" w:rsidRPr="00DE7B59">
              <w:t>?</w:t>
            </w:r>
            <w:r w:rsidRPr="00DE7B59">
              <w:t xml:space="preserve"> (Note 3)</w:t>
            </w:r>
          </w:p>
        </w:tc>
        <w:tc>
          <w:tcPr>
            <w:tcW w:w="654" w:type="dxa"/>
            <w:tcBorders>
              <w:top w:val="single" w:sz="4" w:space="0" w:color="auto"/>
              <w:left w:val="single" w:sz="4" w:space="0" w:color="auto"/>
              <w:bottom w:val="single" w:sz="4" w:space="0" w:color="auto"/>
              <w:right w:val="single" w:sz="4" w:space="0" w:color="auto"/>
            </w:tcBorders>
          </w:tcPr>
          <w:p w14:paraId="0F2C4A81"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3132F8A7"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0B79E494" w14:textId="77777777" w:rsidR="008E24D2" w:rsidRPr="00DE7B59" w:rsidRDefault="008E24D2"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5E42C74C" w14:textId="77777777" w:rsidR="008E24D2" w:rsidRPr="00DE7B59" w:rsidRDefault="008E24D2" w:rsidP="00B734C2">
            <w:pPr>
              <w:pStyle w:val="TAC"/>
            </w:pPr>
            <w:r w:rsidRPr="00DE7B59">
              <w:t>P</w:t>
            </w:r>
          </w:p>
        </w:tc>
      </w:tr>
      <w:tr w:rsidR="008E24D2" w:rsidRPr="00DE7B59" w14:paraId="72ED65B1"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78F5034" w14:textId="6385BD51" w:rsidR="008E24D2" w:rsidRPr="00DE7B59" w:rsidRDefault="00FC565D" w:rsidP="00B734C2">
            <w:pPr>
              <w:pStyle w:val="TAC"/>
            </w:pPr>
            <w:r w:rsidRPr="00DE7B59">
              <w:t>14</w:t>
            </w:r>
          </w:p>
        </w:tc>
        <w:tc>
          <w:tcPr>
            <w:tcW w:w="2919" w:type="dxa"/>
            <w:tcBorders>
              <w:top w:val="single" w:sz="4" w:space="0" w:color="auto"/>
              <w:left w:val="single" w:sz="4" w:space="0" w:color="auto"/>
              <w:bottom w:val="single" w:sz="4" w:space="0" w:color="auto"/>
              <w:right w:val="single" w:sz="4" w:space="0" w:color="auto"/>
            </w:tcBorders>
          </w:tcPr>
          <w:p w14:paraId="3004B6AE" w14:textId="77777777" w:rsidR="008E24D2" w:rsidRPr="00DE7B59" w:rsidRDefault="008E24D2" w:rsidP="00B734C2">
            <w:pPr>
              <w:pStyle w:val="TAL"/>
            </w:pPr>
            <w:r w:rsidRPr="00DE7B59">
              <w:t>SS transmits a MAC PDU containing an RLC STATUS PDU acknowledging the reception of the AMD PDU.</w:t>
            </w:r>
          </w:p>
        </w:tc>
        <w:tc>
          <w:tcPr>
            <w:tcW w:w="654" w:type="dxa"/>
            <w:tcBorders>
              <w:top w:val="single" w:sz="4" w:space="0" w:color="auto"/>
              <w:left w:val="single" w:sz="4" w:space="0" w:color="auto"/>
              <w:bottom w:val="single" w:sz="4" w:space="0" w:color="auto"/>
              <w:right w:val="single" w:sz="4" w:space="0" w:color="auto"/>
            </w:tcBorders>
          </w:tcPr>
          <w:p w14:paraId="3FE0F83E"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4A043DB" w14:textId="77777777" w:rsidR="008E24D2" w:rsidRPr="00DE7B59" w:rsidRDefault="008E24D2"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03580087" w14:textId="38E56EE6"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218F7F5" w14:textId="59E4DF3A" w:rsidR="008E24D2" w:rsidRPr="00DE7B59" w:rsidRDefault="00320B84" w:rsidP="00B734C2">
            <w:pPr>
              <w:pStyle w:val="TAC"/>
            </w:pPr>
            <w:r w:rsidRPr="00DE7B59">
              <w:t>-</w:t>
            </w:r>
          </w:p>
        </w:tc>
      </w:tr>
      <w:tr w:rsidR="008E24D2" w:rsidRPr="00DE7B59" w14:paraId="76555B80"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8632287" w14:textId="39F2E16D" w:rsidR="008E24D2" w:rsidRPr="00DE7B59" w:rsidRDefault="00320B84" w:rsidP="00B734C2">
            <w:pPr>
              <w:pStyle w:val="TAC"/>
            </w:pPr>
            <w:r w:rsidRPr="00DE7B59">
              <w:t>-</w:t>
            </w:r>
          </w:p>
        </w:tc>
        <w:tc>
          <w:tcPr>
            <w:tcW w:w="2919" w:type="dxa"/>
            <w:tcBorders>
              <w:top w:val="single" w:sz="4" w:space="0" w:color="auto"/>
              <w:left w:val="single" w:sz="4" w:space="0" w:color="auto"/>
              <w:bottom w:val="single" w:sz="4" w:space="0" w:color="auto"/>
              <w:right w:val="single" w:sz="4" w:space="0" w:color="auto"/>
            </w:tcBorders>
          </w:tcPr>
          <w:p w14:paraId="2E3045D3" w14:textId="0C435061" w:rsidR="008E24D2" w:rsidRPr="00DE7B59" w:rsidRDefault="008E24D2" w:rsidP="00B734C2">
            <w:pPr>
              <w:pStyle w:val="TAL"/>
              <w:rPr>
                <w:lang w:eastAsia="zh-CN"/>
              </w:rPr>
            </w:pPr>
            <w:r w:rsidRPr="00DE7B59">
              <w:rPr>
                <w:lang w:eastAsia="zh-CN"/>
              </w:rPr>
              <w:t xml:space="preserve">Execute steps </w:t>
            </w:r>
            <w:r w:rsidR="00FC565D" w:rsidRPr="00DE7B59">
              <w:rPr>
                <w:lang w:eastAsia="zh-CN"/>
              </w:rPr>
              <w:t>15-18</w:t>
            </w:r>
            <w:r w:rsidRPr="00DE7B59">
              <w:rPr>
                <w:lang w:eastAsia="zh-CN"/>
              </w:rPr>
              <w:t xml:space="preserve"> if UE supports </w:t>
            </w:r>
            <w:r w:rsidRPr="00DE7B59">
              <w:rPr>
                <w:lang w:eastAsia="zh-CN" w:bidi="ar"/>
              </w:rPr>
              <w:t>pc_mtrpPuschTwoPhrReporting_r17</w:t>
            </w:r>
          </w:p>
        </w:tc>
        <w:tc>
          <w:tcPr>
            <w:tcW w:w="654" w:type="dxa"/>
            <w:tcBorders>
              <w:top w:val="single" w:sz="4" w:space="0" w:color="auto"/>
              <w:left w:val="single" w:sz="4" w:space="0" w:color="auto"/>
              <w:bottom w:val="single" w:sz="4" w:space="0" w:color="auto"/>
              <w:right w:val="single" w:sz="4" w:space="0" w:color="auto"/>
            </w:tcBorders>
          </w:tcPr>
          <w:p w14:paraId="0CF36CA6" w14:textId="3DC83086" w:rsidR="008E24D2"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19BCA3C" w14:textId="6AE63367" w:rsidR="008E24D2"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00AA46E7" w14:textId="0ECE4BBA"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F6EBD00" w14:textId="4C011B18" w:rsidR="008E24D2" w:rsidRPr="00DE7B59" w:rsidRDefault="00320B84" w:rsidP="00B734C2">
            <w:pPr>
              <w:pStyle w:val="TAC"/>
            </w:pPr>
            <w:r w:rsidRPr="00DE7B59">
              <w:t>-</w:t>
            </w:r>
          </w:p>
        </w:tc>
      </w:tr>
      <w:tr w:rsidR="008E24D2" w:rsidRPr="00DE7B59" w14:paraId="6A68A735"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9F88D36" w14:textId="0D6F4C45" w:rsidR="008E24D2" w:rsidRPr="00DE7B59" w:rsidRDefault="00FC565D" w:rsidP="00B734C2">
            <w:pPr>
              <w:pStyle w:val="TAC"/>
            </w:pPr>
            <w:r w:rsidRPr="00DE7B59">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1F4E1391" w14:textId="12FB1469" w:rsidR="008E24D2" w:rsidRPr="00DE7B59" w:rsidRDefault="008E24D2" w:rsidP="00B734C2">
            <w:pPr>
              <w:pStyle w:val="TAL"/>
            </w:pPr>
            <w:r w:rsidRPr="00DE7B59">
              <w:t xml:space="preserve">SS transmits NR </w:t>
            </w:r>
            <w:r w:rsidRPr="00DE7B59">
              <w:rPr>
                <w:i/>
              </w:rPr>
              <w:t>RRCReconfiguration</w:t>
            </w:r>
            <w:r w:rsidR="00320B84" w:rsidRPr="00DE7B59">
              <w:rPr>
                <w:i/>
              </w:rPr>
              <w:t xml:space="preserve"> </w:t>
            </w:r>
            <w:r w:rsidRPr="00DE7B59">
              <w:t>message to configure specific</w:t>
            </w:r>
            <w:r w:rsidRPr="00DE7B59">
              <w:rPr>
                <w:lang w:eastAsia="zh-CN"/>
              </w:rPr>
              <w:t xml:space="preserve"> </w:t>
            </w:r>
            <w:r w:rsidRPr="00DE7B59">
              <w:t>Power Headroom parameters for NR Cell</w:t>
            </w:r>
            <w:r w:rsidRPr="00DE7B59">
              <w:rPr>
                <w:lang w:eastAsia="zh-CN"/>
              </w:rPr>
              <w:t>.</w:t>
            </w:r>
            <w:r w:rsidRPr="00DE7B59">
              <w:t xml:space="preserve"> (Note 1)</w:t>
            </w:r>
          </w:p>
        </w:tc>
        <w:tc>
          <w:tcPr>
            <w:tcW w:w="654" w:type="dxa"/>
            <w:tcBorders>
              <w:top w:val="single" w:sz="4" w:space="0" w:color="auto"/>
              <w:left w:val="single" w:sz="4" w:space="0" w:color="auto"/>
              <w:bottom w:val="single" w:sz="4" w:space="0" w:color="auto"/>
              <w:right w:val="single" w:sz="4" w:space="0" w:color="auto"/>
            </w:tcBorders>
          </w:tcPr>
          <w:p w14:paraId="115173B0"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7CCFE623" w14:textId="77777777" w:rsidR="008E24D2" w:rsidRPr="00DE7B59" w:rsidRDefault="008E24D2" w:rsidP="00B734C2">
            <w:pPr>
              <w:pStyle w:val="TAL"/>
            </w:pPr>
            <w:r w:rsidRPr="00DE7B59">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4EBCC1F1"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3A69081A" w14:textId="77777777" w:rsidR="008E24D2" w:rsidRPr="00DE7B59" w:rsidRDefault="008E24D2" w:rsidP="00B734C2">
            <w:pPr>
              <w:pStyle w:val="TAC"/>
            </w:pPr>
            <w:r w:rsidRPr="00DE7B59">
              <w:t>-</w:t>
            </w:r>
          </w:p>
        </w:tc>
      </w:tr>
      <w:tr w:rsidR="008E24D2" w:rsidRPr="00DE7B59" w14:paraId="06393D01"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4BE38D52" w14:textId="01CD9AEF" w:rsidR="008E24D2" w:rsidRPr="00DE7B59" w:rsidRDefault="00FC565D" w:rsidP="00B734C2">
            <w:pPr>
              <w:pStyle w:val="TAC"/>
            </w:pPr>
            <w:r w:rsidRPr="00DE7B59">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73B1604C" w14:textId="77777777" w:rsidR="008E24D2" w:rsidRPr="00DE7B59" w:rsidRDefault="008E24D2" w:rsidP="00B734C2">
            <w:pPr>
              <w:pStyle w:val="TAL"/>
            </w:pPr>
            <w:r w:rsidRPr="00DE7B59">
              <w:t>Check: does the UE transmit a MAC PDU containing enhanced Power Headroom MAC Control Element for multiple TRP?</w:t>
            </w:r>
          </w:p>
          <w:p w14:paraId="76C837D2" w14:textId="77777777" w:rsidR="008E24D2" w:rsidRPr="00DE7B59" w:rsidRDefault="008E24D2" w:rsidP="00B734C2">
            <w:pPr>
              <w:pStyle w:val="TAL"/>
            </w:pPr>
            <w:r w:rsidRPr="00DE7B59">
              <w:t>(Note 7, 8)</w:t>
            </w:r>
          </w:p>
        </w:tc>
        <w:tc>
          <w:tcPr>
            <w:tcW w:w="654" w:type="dxa"/>
            <w:tcBorders>
              <w:top w:val="single" w:sz="4" w:space="0" w:color="auto"/>
              <w:left w:val="single" w:sz="4" w:space="0" w:color="auto"/>
              <w:bottom w:val="single" w:sz="4" w:space="0" w:color="auto"/>
              <w:right w:val="single" w:sz="4" w:space="0" w:color="auto"/>
            </w:tcBorders>
          </w:tcPr>
          <w:p w14:paraId="7A126900"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F530CA1"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2018380F" w14:textId="77777777" w:rsidR="008E24D2" w:rsidRPr="00DE7B59" w:rsidRDefault="008E24D2"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5C2B5A6F" w14:textId="77777777" w:rsidR="008E24D2" w:rsidRPr="00DE7B59" w:rsidRDefault="008E24D2" w:rsidP="00B734C2">
            <w:pPr>
              <w:pStyle w:val="TAC"/>
            </w:pPr>
            <w:r w:rsidRPr="00DE7B59">
              <w:t>P</w:t>
            </w:r>
          </w:p>
        </w:tc>
      </w:tr>
      <w:tr w:rsidR="008E24D2" w:rsidRPr="00DE7B59" w14:paraId="1EA9A78C"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CE5F952" w14:textId="47BD6837" w:rsidR="008E24D2" w:rsidRPr="00DE7B59" w:rsidRDefault="00FC565D" w:rsidP="00B734C2">
            <w:pPr>
              <w:pStyle w:val="TAC"/>
            </w:pPr>
            <w:r w:rsidRPr="00DE7B59">
              <w:t>17</w:t>
            </w:r>
          </w:p>
        </w:tc>
        <w:tc>
          <w:tcPr>
            <w:tcW w:w="2919" w:type="dxa"/>
            <w:tcBorders>
              <w:top w:val="single" w:sz="4" w:space="0" w:color="auto"/>
              <w:left w:val="single" w:sz="4" w:space="0" w:color="auto"/>
              <w:bottom w:val="single" w:sz="4" w:space="0" w:color="auto"/>
              <w:right w:val="single" w:sz="4" w:space="0" w:color="auto"/>
            </w:tcBorders>
          </w:tcPr>
          <w:p w14:paraId="7D9AB433" w14:textId="77777777" w:rsidR="008E24D2" w:rsidRPr="00DE7B59" w:rsidRDefault="008E24D2" w:rsidP="00B734C2">
            <w:pPr>
              <w:pStyle w:val="TAL"/>
            </w:pPr>
            <w:r w:rsidRPr="00DE7B59">
              <w:t xml:space="preserve">The UE transmits an NR </w:t>
            </w:r>
            <w:r w:rsidRPr="00DE7B59">
              <w:rPr>
                <w:i/>
                <w:iCs/>
              </w:rPr>
              <w:t>RRCReconfigurationComplete</w:t>
            </w:r>
            <w:r w:rsidRPr="00DE7B59">
              <w:t xml:space="preserve"> message to confirm the setup of Power Headroom parameters.</w:t>
            </w:r>
          </w:p>
          <w:p w14:paraId="32FFFA92" w14:textId="77777777" w:rsidR="008E24D2" w:rsidRPr="00DE7B59" w:rsidRDefault="008E24D2" w:rsidP="00B734C2">
            <w:pPr>
              <w:pStyle w:val="TAL"/>
            </w:pPr>
            <w:r w:rsidRPr="00DE7B59">
              <w:t>(Note 7,2)</w:t>
            </w:r>
          </w:p>
        </w:tc>
        <w:tc>
          <w:tcPr>
            <w:tcW w:w="654" w:type="dxa"/>
            <w:tcBorders>
              <w:top w:val="single" w:sz="4" w:space="0" w:color="auto"/>
              <w:left w:val="single" w:sz="4" w:space="0" w:color="auto"/>
              <w:bottom w:val="single" w:sz="4" w:space="0" w:color="auto"/>
              <w:right w:val="single" w:sz="4" w:space="0" w:color="auto"/>
            </w:tcBorders>
          </w:tcPr>
          <w:p w14:paraId="213C7833"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7DC091B" w14:textId="77777777" w:rsidR="008E24D2" w:rsidRPr="00DE7B59" w:rsidRDefault="008E24D2" w:rsidP="00B734C2">
            <w:pPr>
              <w:pStyle w:val="TAL"/>
            </w:pPr>
            <w:r w:rsidRPr="00DE7B59">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F561CB6"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5984C07" w14:textId="77777777" w:rsidR="008E24D2" w:rsidRPr="00DE7B59" w:rsidRDefault="008E24D2" w:rsidP="00B734C2">
            <w:pPr>
              <w:pStyle w:val="TAC"/>
            </w:pPr>
            <w:r w:rsidRPr="00DE7B59">
              <w:t>-</w:t>
            </w:r>
          </w:p>
        </w:tc>
      </w:tr>
      <w:tr w:rsidR="008E24D2" w:rsidRPr="00DE7B59" w14:paraId="0513FED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D8D7B20" w14:textId="4853D1F6" w:rsidR="008E24D2" w:rsidRPr="00DE7B59" w:rsidRDefault="00FC565D" w:rsidP="00B734C2">
            <w:pPr>
              <w:pStyle w:val="TAC"/>
            </w:pPr>
            <w:r w:rsidRPr="00DE7B59">
              <w:t>18</w:t>
            </w:r>
          </w:p>
        </w:tc>
        <w:tc>
          <w:tcPr>
            <w:tcW w:w="2919" w:type="dxa"/>
            <w:tcBorders>
              <w:top w:val="single" w:sz="4" w:space="0" w:color="auto"/>
              <w:left w:val="single" w:sz="4" w:space="0" w:color="auto"/>
              <w:bottom w:val="single" w:sz="4" w:space="0" w:color="auto"/>
              <w:right w:val="single" w:sz="4" w:space="0" w:color="auto"/>
            </w:tcBorders>
          </w:tcPr>
          <w:p w14:paraId="67B96F96" w14:textId="77777777" w:rsidR="008E24D2" w:rsidRPr="00DE7B59" w:rsidRDefault="008E24D2" w:rsidP="00B734C2">
            <w:pPr>
              <w:pStyle w:val="TAL"/>
            </w:pPr>
            <w:r w:rsidRPr="00DE7B59">
              <w:t xml:space="preserve">Check: does the UE transmit a MAC PDU containing </w:t>
            </w:r>
            <w:r w:rsidRPr="00DE7B59">
              <w:rPr>
                <w:lang w:eastAsia="zh-CN"/>
              </w:rPr>
              <w:t>an</w:t>
            </w:r>
            <w:r w:rsidRPr="00DE7B59">
              <w:t xml:space="preserve"> enhanced Power Headroom MAC Control Element for multiple TRP 500ms after step 13?</w:t>
            </w:r>
            <w:r w:rsidRPr="00DE7B59">
              <w:rPr>
                <w:lang w:eastAsia="zh-CN"/>
              </w:rPr>
              <w:t xml:space="preserve"> (Note 8)</w:t>
            </w:r>
          </w:p>
        </w:tc>
        <w:tc>
          <w:tcPr>
            <w:tcW w:w="654" w:type="dxa"/>
            <w:tcBorders>
              <w:top w:val="single" w:sz="4" w:space="0" w:color="auto"/>
              <w:left w:val="single" w:sz="4" w:space="0" w:color="auto"/>
              <w:bottom w:val="single" w:sz="4" w:space="0" w:color="auto"/>
              <w:right w:val="single" w:sz="4" w:space="0" w:color="auto"/>
            </w:tcBorders>
          </w:tcPr>
          <w:p w14:paraId="4FFABC29"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1115599"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710DAD37" w14:textId="77777777" w:rsidR="008E24D2" w:rsidRPr="00DE7B59" w:rsidRDefault="008E24D2"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34BB00A1" w14:textId="77777777" w:rsidR="008E24D2" w:rsidRPr="00DE7B59" w:rsidRDefault="008E24D2" w:rsidP="00B734C2">
            <w:pPr>
              <w:pStyle w:val="TAC"/>
            </w:pPr>
            <w:r w:rsidRPr="00DE7B59">
              <w:t>P</w:t>
            </w:r>
          </w:p>
        </w:tc>
      </w:tr>
      <w:tr w:rsidR="008E24D2" w:rsidRPr="00DE7B59" w14:paraId="1CB61C5F" w14:textId="77777777" w:rsidTr="00B734C2">
        <w:trPr>
          <w:cantSplit/>
        </w:trPr>
        <w:tc>
          <w:tcPr>
            <w:tcW w:w="9180" w:type="dxa"/>
            <w:gridSpan w:val="6"/>
            <w:tcBorders>
              <w:top w:val="single" w:sz="4" w:space="0" w:color="auto"/>
              <w:left w:val="single" w:sz="4" w:space="0" w:color="auto"/>
              <w:bottom w:val="single" w:sz="4" w:space="0" w:color="auto"/>
              <w:right w:val="single" w:sz="4" w:space="0" w:color="auto"/>
            </w:tcBorders>
          </w:tcPr>
          <w:p w14:paraId="6B23B26D" w14:textId="77777777" w:rsidR="008E24D2" w:rsidRPr="00DE7B59" w:rsidRDefault="008E24D2" w:rsidP="00B734C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5380EE44" w14:textId="77777777" w:rsidR="008E24D2" w:rsidRPr="00DE7B59" w:rsidRDefault="008E24D2" w:rsidP="00B734C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14418B7C" w14:textId="77777777" w:rsidR="008E24D2" w:rsidRPr="00DE7B59" w:rsidRDefault="008E24D2" w:rsidP="00B734C2">
            <w:pPr>
              <w:pStyle w:val="TAN"/>
              <w:rPr>
                <w:lang w:eastAsia="zh-CN"/>
              </w:rPr>
            </w:pPr>
            <w:r w:rsidRPr="00DE7B59">
              <w:rPr>
                <w:lang w:eastAsia="zh-CN"/>
              </w:rPr>
              <w:t>Note 3:</w:t>
            </w:r>
            <w:r w:rsidRPr="00DE7B59">
              <w:rPr>
                <w:lang w:eastAsia="zh-CN"/>
              </w:rPr>
              <w:tab/>
              <w:t>Checking the UE uses correct redundancy version and UE decides the number of layer of all transmission according to the ‘Precoding information and number of layers’ implicitly upon correctly decoding by the SS of the UE UL repetitions.</w:t>
            </w:r>
          </w:p>
          <w:p w14:paraId="3190D34A" w14:textId="77777777" w:rsidR="008E24D2" w:rsidRPr="00DE7B59" w:rsidRDefault="008E24D2" w:rsidP="00B734C2">
            <w:pPr>
              <w:pStyle w:val="TAN"/>
            </w:pPr>
            <w:r w:rsidRPr="00DE7B59">
              <w:rPr>
                <w:lang w:eastAsia="zh-CN"/>
              </w:rPr>
              <w:t>Note 4:</w:t>
            </w:r>
            <w:r w:rsidRPr="00DE7B59">
              <w:rPr>
                <w:lang w:eastAsia="zh-CN"/>
              </w:rPr>
              <w:tab/>
            </w:r>
            <w:r w:rsidRPr="00DE7B59">
              <w:t>The UL grant is set to 384 bits: L</w:t>
            </w:r>
            <w:r w:rsidRPr="00DE7B59">
              <w:rPr>
                <w:vertAlign w:val="subscript"/>
              </w:rPr>
              <w:t>RBs</w:t>
            </w:r>
            <w:r w:rsidRPr="00DE7B59">
              <w:t xml:space="preserve"> = 24 &amp; I</w:t>
            </w:r>
            <w:r w:rsidRPr="00DE7B59">
              <w:rPr>
                <w:vertAlign w:val="subscript"/>
              </w:rPr>
              <w:t>MCS</w:t>
            </w:r>
            <w:r w:rsidRPr="00DE7B59">
              <w:t xml:space="preserve"> = 2 (with PUSCH-duration=4 and PUSCH mapping Type B).</w:t>
            </w:r>
          </w:p>
          <w:p w14:paraId="1C067D0D" w14:textId="77777777" w:rsidR="008E24D2" w:rsidRPr="00DE7B59" w:rsidRDefault="008E24D2" w:rsidP="00B734C2">
            <w:pPr>
              <w:pStyle w:val="TAN"/>
            </w:pPr>
            <w:r w:rsidRPr="00DE7B59">
              <w:t>Note 5:</w:t>
            </w:r>
            <w:r w:rsidRPr="00DE7B59">
              <w:tab/>
              <w:t>HD_FDD means pc_halfDuplexFDD_TypeA_RedCap_r17=true (i.e HD_FDD UE are performing test on FDD band).</w:t>
            </w:r>
          </w:p>
          <w:p w14:paraId="3FF813EB" w14:textId="77777777" w:rsidR="008E24D2" w:rsidRPr="00DE7B59" w:rsidRDefault="008E24D2" w:rsidP="00B734C2">
            <w:pPr>
              <w:pStyle w:val="TAN"/>
            </w:pPr>
            <w:r w:rsidRPr="00DE7B59">
              <w:t>Note 6:</w:t>
            </w:r>
            <w:r w:rsidRPr="00DE7B59">
              <w:tab/>
              <w:t>k2-r16 is configured in Table 7.1.1.3.17.2.3.3-3.</w:t>
            </w:r>
          </w:p>
          <w:p w14:paraId="2B21010E" w14:textId="762B4547" w:rsidR="008E24D2" w:rsidRPr="00DE7B59" w:rsidRDefault="008E24D2" w:rsidP="00B734C2">
            <w:pPr>
              <w:pStyle w:val="TAN"/>
              <w:rPr>
                <w:lang w:eastAsia="zh-CN"/>
              </w:rPr>
            </w:pPr>
            <w:r w:rsidRPr="00DE7B59">
              <w:t xml:space="preserve">Note </w:t>
            </w:r>
            <w:r w:rsidRPr="00DE7B59">
              <w:rPr>
                <w:lang w:eastAsia="zh-CN"/>
              </w:rPr>
              <w:t>7</w:t>
            </w:r>
            <w:r w:rsidRPr="00DE7B59">
              <w:t>:</w:t>
            </w:r>
            <w:r w:rsidRPr="00DE7B59">
              <w:tab/>
              <w:t xml:space="preserve">Steps </w:t>
            </w:r>
            <w:r w:rsidR="00FC565D" w:rsidRPr="00DE7B59">
              <w:t xml:space="preserve">16 </w:t>
            </w:r>
            <w:r w:rsidRPr="00DE7B59">
              <w:t xml:space="preserve">and </w:t>
            </w:r>
            <w:r w:rsidR="00FC565D" w:rsidRPr="00DE7B59">
              <w:t xml:space="preserve">17 </w:t>
            </w:r>
            <w:r w:rsidRPr="00DE7B59">
              <w:t>can happen in any order.</w:t>
            </w:r>
          </w:p>
          <w:p w14:paraId="2C323208" w14:textId="77777777" w:rsidR="008E24D2" w:rsidRPr="00DE7B59" w:rsidRDefault="008E24D2" w:rsidP="00B734C2">
            <w:pPr>
              <w:pStyle w:val="TAN"/>
            </w:pPr>
            <w:r w:rsidRPr="00DE7B59">
              <w:t>Note 8:</w:t>
            </w:r>
            <w:r w:rsidRPr="00DE7B59">
              <w:tab/>
              <w:t>For NR5GC the received MAC PDU will contain Enhanced Single Entry PHR for multiple TRP MAC CE. For EN-DC/NE-DC the received MAC PDU will contain Enhanced Multiple Entry PHR for multiple TRP MAC CE.</w:t>
            </w:r>
          </w:p>
        </w:tc>
      </w:tr>
    </w:tbl>
    <w:p w14:paraId="116B3C96" w14:textId="77777777" w:rsidR="008E24D2" w:rsidRPr="00DE7B59" w:rsidRDefault="008E24D2" w:rsidP="008E24D2"/>
    <w:p w14:paraId="59FFF253" w14:textId="77777777" w:rsidR="008E24D2" w:rsidRPr="00DE7B59" w:rsidRDefault="008E24D2" w:rsidP="008E24D2">
      <w:pPr>
        <w:pStyle w:val="TH"/>
      </w:pPr>
      <w:r w:rsidRPr="00DE7B59">
        <w:t>Table 7.1.1.3.17.2.3.2-2: Transmitted actual repetition and redundancy version in each nominal repetition for sequentialMapping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026"/>
        <w:gridCol w:w="2126"/>
        <w:gridCol w:w="1985"/>
        <w:gridCol w:w="1979"/>
      </w:tblGrid>
      <w:tr w:rsidR="008E24D2" w:rsidRPr="00DE7B59" w14:paraId="55B1C2EE" w14:textId="77777777" w:rsidTr="00B734C2">
        <w:trPr>
          <w:jc w:val="center"/>
        </w:trPr>
        <w:tc>
          <w:tcPr>
            <w:tcW w:w="0" w:type="auto"/>
            <w:shd w:val="clear" w:color="auto" w:fill="auto"/>
          </w:tcPr>
          <w:p w14:paraId="4B003DF5" w14:textId="77777777" w:rsidR="008E24D2" w:rsidRPr="00DE7B59" w:rsidRDefault="008E24D2" w:rsidP="00B734C2">
            <w:pPr>
              <w:pStyle w:val="TAH"/>
              <w:rPr>
                <w:lang w:eastAsia="sv-SE"/>
              </w:rPr>
            </w:pPr>
          </w:p>
        </w:tc>
        <w:tc>
          <w:tcPr>
            <w:tcW w:w="2026" w:type="dxa"/>
            <w:shd w:val="clear" w:color="auto" w:fill="auto"/>
          </w:tcPr>
          <w:p w14:paraId="6355B7BE" w14:textId="77777777" w:rsidR="008E24D2" w:rsidRPr="00DE7B59" w:rsidRDefault="008E24D2" w:rsidP="00B734C2">
            <w:pPr>
              <w:pStyle w:val="TAH"/>
            </w:pPr>
            <w:r w:rsidRPr="00DE7B59">
              <w:t>Nominal repetition 0</w:t>
            </w:r>
          </w:p>
          <w:p w14:paraId="6A76E8C2" w14:textId="77777777" w:rsidR="008E24D2" w:rsidRPr="00DE7B59" w:rsidRDefault="008E24D2" w:rsidP="00B734C2">
            <w:pPr>
              <w:pStyle w:val="TAH"/>
            </w:pPr>
            <w:r w:rsidRPr="00DE7B59">
              <w:t>(NOTE 1, 8)</w:t>
            </w:r>
          </w:p>
        </w:tc>
        <w:tc>
          <w:tcPr>
            <w:tcW w:w="2126" w:type="dxa"/>
            <w:shd w:val="clear" w:color="auto" w:fill="auto"/>
          </w:tcPr>
          <w:p w14:paraId="6ECC5A87" w14:textId="77777777" w:rsidR="008E24D2" w:rsidRPr="00DE7B59" w:rsidRDefault="008E24D2" w:rsidP="00B734C2">
            <w:pPr>
              <w:pStyle w:val="TAH"/>
            </w:pPr>
            <w:r w:rsidRPr="00DE7B59">
              <w:t>Nominal repetition 1</w:t>
            </w:r>
          </w:p>
          <w:p w14:paraId="30B9D725" w14:textId="77777777" w:rsidR="008E24D2" w:rsidRPr="00DE7B59" w:rsidRDefault="008E24D2" w:rsidP="00B734C2">
            <w:pPr>
              <w:pStyle w:val="TAH"/>
              <w:rPr>
                <w:lang w:eastAsia="sv-SE"/>
              </w:rPr>
            </w:pPr>
            <w:r w:rsidRPr="00DE7B59">
              <w:t>(NOTE 1, 8)</w:t>
            </w:r>
          </w:p>
        </w:tc>
        <w:tc>
          <w:tcPr>
            <w:tcW w:w="1985" w:type="dxa"/>
            <w:shd w:val="clear" w:color="auto" w:fill="auto"/>
          </w:tcPr>
          <w:p w14:paraId="647F61B5" w14:textId="77777777" w:rsidR="008E24D2" w:rsidRPr="00DE7B59" w:rsidRDefault="008E24D2" w:rsidP="00B734C2">
            <w:pPr>
              <w:pStyle w:val="TAH"/>
            </w:pPr>
            <w:r w:rsidRPr="00DE7B59">
              <w:t>Nominal repetition 2</w:t>
            </w:r>
          </w:p>
          <w:p w14:paraId="05D45099" w14:textId="77777777" w:rsidR="008E24D2" w:rsidRPr="00DE7B59" w:rsidRDefault="008E24D2" w:rsidP="00B734C2">
            <w:pPr>
              <w:pStyle w:val="TAH"/>
              <w:rPr>
                <w:lang w:eastAsia="sv-SE"/>
              </w:rPr>
            </w:pPr>
            <w:r w:rsidRPr="00DE7B59">
              <w:t>(NOTE 2, 9)</w:t>
            </w:r>
          </w:p>
        </w:tc>
        <w:tc>
          <w:tcPr>
            <w:tcW w:w="1979" w:type="dxa"/>
            <w:shd w:val="clear" w:color="auto" w:fill="auto"/>
          </w:tcPr>
          <w:p w14:paraId="3D24AA04" w14:textId="77777777" w:rsidR="008E24D2" w:rsidRPr="00DE7B59" w:rsidRDefault="008E24D2" w:rsidP="00B734C2">
            <w:pPr>
              <w:pStyle w:val="TAH"/>
            </w:pPr>
            <w:r w:rsidRPr="00DE7B59">
              <w:t>Nominal repetition 3</w:t>
            </w:r>
          </w:p>
          <w:p w14:paraId="429B2A47" w14:textId="77777777" w:rsidR="008E24D2" w:rsidRPr="00DE7B59" w:rsidRDefault="008E24D2" w:rsidP="00B734C2">
            <w:pPr>
              <w:pStyle w:val="TAH"/>
              <w:rPr>
                <w:lang w:eastAsia="sv-SE"/>
              </w:rPr>
            </w:pPr>
            <w:r w:rsidRPr="00DE7B59">
              <w:t>(NOTE 3, 9)</w:t>
            </w:r>
          </w:p>
        </w:tc>
      </w:tr>
      <w:tr w:rsidR="008E24D2" w:rsidRPr="00DE7B59" w14:paraId="3D1AC89D" w14:textId="77777777" w:rsidTr="00B734C2">
        <w:trPr>
          <w:trHeight w:val="772"/>
          <w:jc w:val="center"/>
        </w:trPr>
        <w:tc>
          <w:tcPr>
            <w:tcW w:w="0" w:type="auto"/>
            <w:shd w:val="clear" w:color="auto" w:fill="auto"/>
          </w:tcPr>
          <w:p w14:paraId="1F8FF5D6" w14:textId="77777777" w:rsidR="008E24D2" w:rsidRPr="00DE7B59" w:rsidRDefault="008E24D2" w:rsidP="00B734C2">
            <w:pPr>
              <w:pStyle w:val="TAH"/>
            </w:pPr>
            <w:r w:rsidRPr="00DE7B59">
              <w:t>FR1 TDD SCS=15kHz</w:t>
            </w:r>
          </w:p>
        </w:tc>
        <w:tc>
          <w:tcPr>
            <w:tcW w:w="2026" w:type="dxa"/>
            <w:shd w:val="clear" w:color="auto" w:fill="auto"/>
          </w:tcPr>
          <w:p w14:paraId="70D6D041" w14:textId="77777777" w:rsidR="008E24D2" w:rsidRPr="00DE7B59" w:rsidRDefault="008E24D2" w:rsidP="00B734C2">
            <w:pPr>
              <w:pStyle w:val="TAL"/>
            </w:pPr>
            <w:r w:rsidRPr="00DE7B59">
              <w:t xml:space="preserve">Actual repetition 0 </w:t>
            </w:r>
          </w:p>
          <w:p w14:paraId="7C0052AF"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370F431" w14:textId="77777777" w:rsidR="008E24D2" w:rsidRPr="00DE7B59" w:rsidRDefault="008E24D2" w:rsidP="00B734C2">
            <w:pPr>
              <w:pStyle w:val="TAL"/>
            </w:pPr>
            <w:r w:rsidRPr="00DE7B59">
              <w:t xml:space="preserve">Actual repetition 0 </w:t>
            </w:r>
          </w:p>
          <w:p w14:paraId="0F54D5F1"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44A045BC" w14:textId="77777777" w:rsidR="008E24D2" w:rsidRPr="00DE7B59" w:rsidRDefault="008E24D2" w:rsidP="00B734C2">
            <w:pPr>
              <w:pStyle w:val="TAL"/>
            </w:pPr>
            <w:r w:rsidRPr="00DE7B59">
              <w:t>N/A (NOTE 4, 5)</w:t>
            </w:r>
          </w:p>
        </w:tc>
        <w:tc>
          <w:tcPr>
            <w:tcW w:w="1979" w:type="dxa"/>
            <w:shd w:val="clear" w:color="auto" w:fill="auto"/>
          </w:tcPr>
          <w:p w14:paraId="53A00634" w14:textId="77777777" w:rsidR="008E24D2" w:rsidRPr="00DE7B59" w:rsidRDefault="008E24D2" w:rsidP="00B734C2">
            <w:pPr>
              <w:pStyle w:val="TAL"/>
            </w:pPr>
            <w:r w:rsidRPr="00DE7B59">
              <w:t>N/A (NOTE 6)</w:t>
            </w:r>
          </w:p>
        </w:tc>
      </w:tr>
      <w:tr w:rsidR="008E24D2" w:rsidRPr="00DE7B59" w14:paraId="029F4AB6" w14:textId="77777777" w:rsidTr="00B734C2">
        <w:trPr>
          <w:trHeight w:val="772"/>
          <w:jc w:val="center"/>
        </w:trPr>
        <w:tc>
          <w:tcPr>
            <w:tcW w:w="0" w:type="auto"/>
            <w:shd w:val="clear" w:color="auto" w:fill="auto"/>
          </w:tcPr>
          <w:p w14:paraId="478F1310" w14:textId="77777777" w:rsidR="008E24D2" w:rsidRPr="00DE7B59" w:rsidRDefault="008E24D2" w:rsidP="00B734C2">
            <w:pPr>
              <w:pStyle w:val="TAH"/>
            </w:pPr>
            <w:r w:rsidRPr="00DE7B59">
              <w:t>FR1 FDD SCS=15kHz</w:t>
            </w:r>
          </w:p>
        </w:tc>
        <w:tc>
          <w:tcPr>
            <w:tcW w:w="2026" w:type="dxa"/>
            <w:shd w:val="clear" w:color="auto" w:fill="auto"/>
          </w:tcPr>
          <w:p w14:paraId="56DB3975" w14:textId="77777777" w:rsidR="008E24D2" w:rsidRPr="00DE7B59" w:rsidRDefault="008E24D2" w:rsidP="00B734C2">
            <w:pPr>
              <w:pStyle w:val="TAL"/>
            </w:pPr>
            <w:r w:rsidRPr="00DE7B59">
              <w:t xml:space="preserve">Actual repetition 0 </w:t>
            </w:r>
          </w:p>
          <w:p w14:paraId="333825E1"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0C12038E" w14:textId="77777777" w:rsidR="008E24D2" w:rsidRPr="00DE7B59" w:rsidRDefault="008E24D2" w:rsidP="00B734C2">
            <w:pPr>
              <w:pStyle w:val="TAL"/>
            </w:pPr>
            <w:r w:rsidRPr="00DE7B59">
              <w:t xml:space="preserve">Actual repetition 0 </w:t>
            </w:r>
          </w:p>
          <w:p w14:paraId="2A1F17C2"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05DF37A9" w14:textId="77777777" w:rsidR="008E24D2" w:rsidRPr="00DE7B59" w:rsidRDefault="008E24D2" w:rsidP="00B734C2">
            <w:pPr>
              <w:pStyle w:val="TAL"/>
            </w:pPr>
            <w:r w:rsidRPr="00DE7B59">
              <w:t xml:space="preserve">Actual repetition 1 (NOTE 4, 7) </w:t>
            </w:r>
          </w:p>
          <w:p w14:paraId="5F66FB20"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0CBCE554" w14:textId="77777777" w:rsidR="008E24D2" w:rsidRPr="00DE7B59" w:rsidRDefault="008E24D2" w:rsidP="00B734C2">
            <w:pPr>
              <w:pStyle w:val="TAL"/>
            </w:pPr>
            <w:r w:rsidRPr="00DE7B59">
              <w:t xml:space="preserve">Actual repetition 0 </w:t>
            </w:r>
          </w:p>
          <w:p w14:paraId="45B66DCE"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r>
      <w:tr w:rsidR="008E24D2" w:rsidRPr="00DE7B59" w14:paraId="1A62EB7D" w14:textId="77777777" w:rsidTr="00B734C2">
        <w:trPr>
          <w:jc w:val="center"/>
        </w:trPr>
        <w:tc>
          <w:tcPr>
            <w:tcW w:w="0" w:type="auto"/>
            <w:shd w:val="clear" w:color="auto" w:fill="auto"/>
          </w:tcPr>
          <w:p w14:paraId="3401D78C" w14:textId="77777777" w:rsidR="008E24D2" w:rsidRPr="00DE7B59" w:rsidRDefault="008E24D2" w:rsidP="00B734C2">
            <w:pPr>
              <w:pStyle w:val="TAH"/>
              <w:rPr>
                <w:lang w:eastAsia="sv-SE"/>
              </w:rPr>
            </w:pPr>
            <w:r w:rsidRPr="00DE7B59">
              <w:t>FR1 TDD SCS=30kHz</w:t>
            </w:r>
          </w:p>
        </w:tc>
        <w:tc>
          <w:tcPr>
            <w:tcW w:w="2026" w:type="dxa"/>
            <w:shd w:val="clear" w:color="auto" w:fill="auto"/>
          </w:tcPr>
          <w:p w14:paraId="45B6EEE0" w14:textId="77777777" w:rsidR="008E24D2" w:rsidRPr="00DE7B59" w:rsidRDefault="008E24D2" w:rsidP="00B734C2">
            <w:pPr>
              <w:pStyle w:val="TAL"/>
            </w:pPr>
            <w:r w:rsidRPr="00DE7B59">
              <w:t xml:space="preserve">Actual repetition 0 </w:t>
            </w:r>
          </w:p>
          <w:p w14:paraId="15F6F021"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D66D2EB" w14:textId="77777777" w:rsidR="008E24D2" w:rsidRPr="00DE7B59" w:rsidRDefault="008E24D2" w:rsidP="00B734C2">
            <w:pPr>
              <w:pStyle w:val="TAL"/>
            </w:pPr>
            <w:r w:rsidRPr="00DE7B59">
              <w:t xml:space="preserve">Actual repetition 0 </w:t>
            </w:r>
          </w:p>
          <w:p w14:paraId="2CB64C4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6899F206" w14:textId="77777777" w:rsidR="008E24D2" w:rsidRPr="00DE7B59" w:rsidRDefault="008E24D2" w:rsidP="00B734C2">
            <w:pPr>
              <w:pStyle w:val="TAL"/>
            </w:pPr>
            <w:r w:rsidRPr="00DE7B59">
              <w:t xml:space="preserve">Actual repetition 1 (NOTE 4) </w:t>
            </w:r>
          </w:p>
          <w:p w14:paraId="74E6B807"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522EDB4E" w14:textId="77777777" w:rsidR="008E24D2" w:rsidRPr="00DE7B59" w:rsidRDefault="008E24D2" w:rsidP="00B734C2">
            <w:pPr>
              <w:pStyle w:val="TAL"/>
            </w:pPr>
            <w:r w:rsidRPr="00DE7B59">
              <w:t xml:space="preserve">Actual repetition 0 </w:t>
            </w:r>
          </w:p>
          <w:p w14:paraId="6AA0156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r>
      <w:tr w:rsidR="008E24D2" w:rsidRPr="00DE7B59" w14:paraId="47FE67E1" w14:textId="77777777" w:rsidTr="00B734C2">
        <w:trPr>
          <w:jc w:val="center"/>
        </w:trPr>
        <w:tc>
          <w:tcPr>
            <w:tcW w:w="0" w:type="auto"/>
            <w:shd w:val="clear" w:color="auto" w:fill="auto"/>
          </w:tcPr>
          <w:p w14:paraId="5FF0DBAC" w14:textId="77777777" w:rsidR="008E24D2" w:rsidRPr="00DE7B59" w:rsidRDefault="008E24D2" w:rsidP="00B734C2">
            <w:pPr>
              <w:pStyle w:val="TAH"/>
              <w:rPr>
                <w:lang w:eastAsia="sv-SE"/>
              </w:rPr>
            </w:pPr>
            <w:r w:rsidRPr="00DE7B59">
              <w:t>FR2 SCS=120kHz</w:t>
            </w:r>
          </w:p>
        </w:tc>
        <w:tc>
          <w:tcPr>
            <w:tcW w:w="2026" w:type="dxa"/>
            <w:shd w:val="clear" w:color="auto" w:fill="auto"/>
          </w:tcPr>
          <w:p w14:paraId="36283757" w14:textId="77777777" w:rsidR="008E24D2" w:rsidRPr="00DE7B59" w:rsidRDefault="008E24D2" w:rsidP="00B734C2">
            <w:pPr>
              <w:pStyle w:val="TAL"/>
            </w:pPr>
            <w:r w:rsidRPr="00DE7B59">
              <w:t xml:space="preserve">Actual repetition 0 </w:t>
            </w:r>
          </w:p>
          <w:p w14:paraId="3FDFE6F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0BAD3E59" w14:textId="77777777" w:rsidR="008E24D2" w:rsidRPr="00DE7B59" w:rsidRDefault="008E24D2" w:rsidP="00B734C2">
            <w:pPr>
              <w:pStyle w:val="TAL"/>
            </w:pPr>
            <w:r w:rsidRPr="00DE7B59">
              <w:t xml:space="preserve">Actual repetition 0 </w:t>
            </w:r>
          </w:p>
          <w:p w14:paraId="103D85EC"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23475AF2" w14:textId="77777777" w:rsidR="008E24D2" w:rsidRPr="00DE7B59" w:rsidRDefault="008E24D2" w:rsidP="00B734C2">
            <w:pPr>
              <w:pStyle w:val="TAL"/>
              <w:rPr>
                <w:lang w:eastAsia="sv-SE"/>
              </w:rPr>
            </w:pPr>
            <w:r w:rsidRPr="00DE7B59">
              <w:t>N/A (NOTE 4, 5)</w:t>
            </w:r>
          </w:p>
        </w:tc>
        <w:tc>
          <w:tcPr>
            <w:tcW w:w="1979" w:type="dxa"/>
            <w:shd w:val="clear" w:color="auto" w:fill="auto"/>
          </w:tcPr>
          <w:p w14:paraId="0378AFD6" w14:textId="77777777" w:rsidR="008E24D2" w:rsidRPr="00DE7B59" w:rsidRDefault="008E24D2" w:rsidP="00B734C2">
            <w:pPr>
              <w:pStyle w:val="TAL"/>
              <w:rPr>
                <w:lang w:eastAsia="sv-SE"/>
              </w:rPr>
            </w:pPr>
            <w:r w:rsidRPr="00DE7B59">
              <w:t>N/A (NOTE 6)</w:t>
            </w:r>
          </w:p>
        </w:tc>
      </w:tr>
      <w:tr w:rsidR="008E24D2" w:rsidRPr="00DE7B59" w14:paraId="5A19DEC1" w14:textId="77777777" w:rsidTr="00B734C2">
        <w:trPr>
          <w:jc w:val="center"/>
        </w:trPr>
        <w:tc>
          <w:tcPr>
            <w:tcW w:w="9629" w:type="dxa"/>
            <w:gridSpan w:val="5"/>
            <w:shd w:val="clear" w:color="auto" w:fill="auto"/>
          </w:tcPr>
          <w:p w14:paraId="05E3F2FE" w14:textId="77777777" w:rsidR="008E24D2" w:rsidRPr="00DE7B59" w:rsidRDefault="008E24D2" w:rsidP="00B734C2">
            <w:pPr>
              <w:pStyle w:val="TAN"/>
            </w:pPr>
            <w:r w:rsidRPr="00DE7B59">
              <w:t>NOTE 1:</w:t>
            </w:r>
            <w:r w:rsidRPr="00DE7B59">
              <w:tab/>
              <w:t>The nominal repetition is in slot n+k2-r16 and only one actual repetition expected.</w:t>
            </w:r>
          </w:p>
          <w:p w14:paraId="14ED9BFE" w14:textId="77777777" w:rsidR="008E24D2" w:rsidRPr="00DE7B59" w:rsidRDefault="008E24D2" w:rsidP="00B734C2">
            <w:pPr>
              <w:pStyle w:val="TAN"/>
            </w:pPr>
            <w:r w:rsidRPr="00DE7B59">
              <w:t>NOTE 2:</w:t>
            </w:r>
            <w:r w:rsidRPr="00DE7B59">
              <w:tab/>
              <w:t>The nominal repetition is split into two actual repetitions in slot n+ k2-r16 and n+ k2-r16+1 respectively.</w:t>
            </w:r>
          </w:p>
          <w:p w14:paraId="7A862F12" w14:textId="77777777" w:rsidR="008E24D2" w:rsidRPr="00DE7B59" w:rsidRDefault="008E24D2" w:rsidP="00B734C2">
            <w:pPr>
              <w:pStyle w:val="TAN"/>
            </w:pPr>
            <w:r w:rsidRPr="00DE7B59">
              <w:t>NOTE 3:</w:t>
            </w:r>
            <w:r w:rsidRPr="00DE7B59">
              <w:tab/>
              <w:t>The nominal repetition is in slot n+ k2-r16+1 and only one actual repetition expected.</w:t>
            </w:r>
          </w:p>
          <w:p w14:paraId="08C8B08A" w14:textId="77777777" w:rsidR="008E24D2" w:rsidRPr="00DE7B59" w:rsidRDefault="008E24D2" w:rsidP="00B734C2">
            <w:pPr>
              <w:pStyle w:val="TAN"/>
            </w:pPr>
            <w:r w:rsidRPr="00DE7B59">
              <w:t>NOTE 4:</w:t>
            </w:r>
            <w:r w:rsidRPr="00DE7B59">
              <w:tab/>
              <w:t>The actual repetition 0 is skipped due to only 1 valid symbol left according to invalidSymbolPattern-r16.</w:t>
            </w:r>
          </w:p>
          <w:p w14:paraId="1629604C" w14:textId="77777777" w:rsidR="008E24D2" w:rsidRPr="00DE7B59" w:rsidRDefault="008E24D2" w:rsidP="00B734C2">
            <w:pPr>
              <w:pStyle w:val="TAN"/>
            </w:pPr>
            <w:r w:rsidRPr="00DE7B59">
              <w:t>NOTE 5:</w:t>
            </w:r>
            <w:r w:rsidRPr="00DE7B59">
              <w:tab/>
              <w:t>The actual repetition 1 is skipped due to being located in DL symbols</w:t>
            </w:r>
          </w:p>
          <w:p w14:paraId="4C6005FF" w14:textId="77777777" w:rsidR="008E24D2" w:rsidRPr="00DE7B59" w:rsidRDefault="008E24D2" w:rsidP="00B734C2">
            <w:pPr>
              <w:pStyle w:val="TAN"/>
            </w:pPr>
            <w:r w:rsidRPr="00DE7B59">
              <w:t>NOTE 6:</w:t>
            </w:r>
            <w:r w:rsidRPr="00DE7B59">
              <w:tab/>
              <w:t>The actual repetition 0 is skipped due to being located in DL symbols</w:t>
            </w:r>
          </w:p>
          <w:p w14:paraId="1AD2DEEE" w14:textId="77777777" w:rsidR="008E24D2" w:rsidRPr="00DE7B59" w:rsidRDefault="008E24D2" w:rsidP="00B734C2">
            <w:pPr>
              <w:pStyle w:val="TAN"/>
            </w:pPr>
            <w:r w:rsidRPr="00DE7B59">
              <w:t>NOTE 7:</w:t>
            </w:r>
            <w:r w:rsidRPr="00DE7B59">
              <w:tab/>
              <w:t xml:space="preserve">The SS may not be able to decode the MAC PDU and may only detect a CRC error as there are less symbols available for transmission of the TBS </w:t>
            </w:r>
          </w:p>
          <w:p w14:paraId="26BF1B64" w14:textId="77777777" w:rsidR="008E24D2" w:rsidRPr="00DE7B59" w:rsidRDefault="008E24D2" w:rsidP="00B734C2">
            <w:pPr>
              <w:pStyle w:val="TAN"/>
            </w:pPr>
            <w:r w:rsidRPr="00DE7B59">
              <w:rPr>
                <w:lang w:eastAsia="zh-CN"/>
              </w:rPr>
              <w:t>NOTE 8:</w:t>
            </w:r>
            <w:r w:rsidRPr="00DE7B59">
              <w:t xml:space="preserve"> </w:t>
            </w:r>
            <w:r w:rsidRPr="00DE7B59">
              <w:tab/>
              <w:t>Associated with the SRS resource set 0.</w:t>
            </w:r>
          </w:p>
          <w:p w14:paraId="0C8A9762" w14:textId="77777777" w:rsidR="008E24D2" w:rsidRPr="00DE7B59" w:rsidRDefault="008E24D2" w:rsidP="00B734C2">
            <w:pPr>
              <w:pStyle w:val="TAN"/>
              <w:rPr>
                <w:lang w:eastAsia="zh-CN"/>
              </w:rPr>
            </w:pPr>
            <w:r w:rsidRPr="00DE7B59">
              <w:rPr>
                <w:lang w:eastAsia="zh-CN"/>
              </w:rPr>
              <w:t>NOTE 9:</w:t>
            </w:r>
            <w:r w:rsidRPr="00DE7B59">
              <w:t xml:space="preserve"> </w:t>
            </w:r>
            <w:r w:rsidRPr="00DE7B59">
              <w:tab/>
              <w:t>Associated with the SRS resource set 1.</w:t>
            </w:r>
          </w:p>
          <w:p w14:paraId="3BDE4C17" w14:textId="77777777" w:rsidR="008E24D2" w:rsidRPr="00DE7B59" w:rsidRDefault="008E24D2" w:rsidP="00B734C2">
            <w:pPr>
              <w:pStyle w:val="TAN"/>
            </w:pPr>
            <w:r w:rsidRPr="00DE7B59">
              <w:t>NOTE 10:</w:t>
            </w:r>
            <w:r w:rsidRPr="00DE7B59">
              <w:tab/>
              <w:t xml:space="preserve">The redundancy versions are decided according to </w:t>
            </w:r>
            <w:r w:rsidRPr="00DE7B59">
              <w:rPr>
                <w:lang w:eastAsia="zh-CN"/>
              </w:rPr>
              <w:t>TS 38.214 [15] Table 6.1.2.1-2 and Table 6.1.2.1-3.</w:t>
            </w:r>
          </w:p>
        </w:tc>
      </w:tr>
    </w:tbl>
    <w:p w14:paraId="2D836822" w14:textId="77777777" w:rsidR="008E24D2" w:rsidRPr="00DE7B59" w:rsidRDefault="008E24D2" w:rsidP="008E24D2"/>
    <w:p w14:paraId="253EA7E9" w14:textId="77777777" w:rsidR="008E24D2" w:rsidRPr="00DE7B59" w:rsidRDefault="008E24D2" w:rsidP="008E24D2">
      <w:pPr>
        <w:pStyle w:val="TH"/>
      </w:pPr>
      <w:r w:rsidRPr="00DE7B59">
        <w:t>Table 7.1.1.3.17.2.3.2-3: Transmitted actual repetition and redundancy version in each nominal repetition for cyclicMapping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026"/>
        <w:gridCol w:w="2126"/>
        <w:gridCol w:w="1985"/>
        <w:gridCol w:w="1979"/>
      </w:tblGrid>
      <w:tr w:rsidR="008E24D2" w:rsidRPr="00DE7B59" w14:paraId="36F1DABB" w14:textId="77777777" w:rsidTr="00B734C2">
        <w:trPr>
          <w:jc w:val="center"/>
        </w:trPr>
        <w:tc>
          <w:tcPr>
            <w:tcW w:w="0" w:type="auto"/>
            <w:shd w:val="clear" w:color="auto" w:fill="auto"/>
          </w:tcPr>
          <w:p w14:paraId="6FBC5B07" w14:textId="77777777" w:rsidR="008E24D2" w:rsidRPr="00DE7B59" w:rsidRDefault="008E24D2" w:rsidP="00B734C2">
            <w:pPr>
              <w:pStyle w:val="TAH"/>
              <w:rPr>
                <w:lang w:eastAsia="sv-SE"/>
              </w:rPr>
            </w:pPr>
          </w:p>
        </w:tc>
        <w:tc>
          <w:tcPr>
            <w:tcW w:w="2026" w:type="dxa"/>
            <w:shd w:val="clear" w:color="auto" w:fill="auto"/>
          </w:tcPr>
          <w:p w14:paraId="27FCFD07" w14:textId="77777777" w:rsidR="008E24D2" w:rsidRPr="00DE7B59" w:rsidRDefault="008E24D2" w:rsidP="00B734C2">
            <w:pPr>
              <w:pStyle w:val="TAH"/>
            </w:pPr>
            <w:r w:rsidRPr="00DE7B59">
              <w:t>Nominal repetition 0</w:t>
            </w:r>
          </w:p>
          <w:p w14:paraId="2F83B529" w14:textId="77777777" w:rsidR="008E24D2" w:rsidRPr="00DE7B59" w:rsidRDefault="008E24D2" w:rsidP="00B734C2">
            <w:pPr>
              <w:pStyle w:val="TAH"/>
            </w:pPr>
            <w:r w:rsidRPr="00DE7B59">
              <w:t>(NOTE 1, 8)</w:t>
            </w:r>
          </w:p>
        </w:tc>
        <w:tc>
          <w:tcPr>
            <w:tcW w:w="2126" w:type="dxa"/>
            <w:shd w:val="clear" w:color="auto" w:fill="auto"/>
          </w:tcPr>
          <w:p w14:paraId="6AC9A189" w14:textId="77777777" w:rsidR="008E24D2" w:rsidRPr="00DE7B59" w:rsidRDefault="008E24D2" w:rsidP="00B734C2">
            <w:pPr>
              <w:pStyle w:val="TAH"/>
            </w:pPr>
            <w:r w:rsidRPr="00DE7B59">
              <w:t>Nominal repetition 1</w:t>
            </w:r>
          </w:p>
          <w:p w14:paraId="5446F516" w14:textId="77777777" w:rsidR="008E24D2" w:rsidRPr="00DE7B59" w:rsidRDefault="008E24D2" w:rsidP="00B734C2">
            <w:pPr>
              <w:pStyle w:val="TAH"/>
              <w:rPr>
                <w:lang w:eastAsia="sv-SE"/>
              </w:rPr>
            </w:pPr>
            <w:r w:rsidRPr="00DE7B59">
              <w:t>(NOTE 1, 9)</w:t>
            </w:r>
          </w:p>
        </w:tc>
        <w:tc>
          <w:tcPr>
            <w:tcW w:w="1985" w:type="dxa"/>
            <w:shd w:val="clear" w:color="auto" w:fill="auto"/>
          </w:tcPr>
          <w:p w14:paraId="4135319F" w14:textId="77777777" w:rsidR="008E24D2" w:rsidRPr="00DE7B59" w:rsidRDefault="008E24D2" w:rsidP="00B734C2">
            <w:pPr>
              <w:pStyle w:val="TAH"/>
            </w:pPr>
            <w:r w:rsidRPr="00DE7B59">
              <w:t>Nominal repetition 2</w:t>
            </w:r>
          </w:p>
          <w:p w14:paraId="30BD786E" w14:textId="77777777" w:rsidR="008E24D2" w:rsidRPr="00DE7B59" w:rsidRDefault="008E24D2" w:rsidP="00B734C2">
            <w:pPr>
              <w:pStyle w:val="TAH"/>
              <w:rPr>
                <w:lang w:eastAsia="sv-SE"/>
              </w:rPr>
            </w:pPr>
            <w:r w:rsidRPr="00DE7B59">
              <w:t>(NOTE 2, 8)</w:t>
            </w:r>
          </w:p>
        </w:tc>
        <w:tc>
          <w:tcPr>
            <w:tcW w:w="1979" w:type="dxa"/>
            <w:shd w:val="clear" w:color="auto" w:fill="auto"/>
          </w:tcPr>
          <w:p w14:paraId="6FC1DB5D" w14:textId="77777777" w:rsidR="008E24D2" w:rsidRPr="00DE7B59" w:rsidRDefault="008E24D2" w:rsidP="00B734C2">
            <w:pPr>
              <w:pStyle w:val="TAH"/>
            </w:pPr>
            <w:r w:rsidRPr="00DE7B59">
              <w:t>Nominal repetition 3</w:t>
            </w:r>
          </w:p>
          <w:p w14:paraId="7B0982F5" w14:textId="77777777" w:rsidR="008E24D2" w:rsidRPr="00DE7B59" w:rsidRDefault="008E24D2" w:rsidP="00B734C2">
            <w:pPr>
              <w:pStyle w:val="TAH"/>
              <w:rPr>
                <w:lang w:eastAsia="sv-SE"/>
              </w:rPr>
            </w:pPr>
            <w:r w:rsidRPr="00DE7B59">
              <w:t>(NOTE 3, 9)</w:t>
            </w:r>
          </w:p>
        </w:tc>
      </w:tr>
      <w:tr w:rsidR="008E24D2" w:rsidRPr="00DE7B59" w14:paraId="35241625" w14:textId="77777777" w:rsidTr="00B734C2">
        <w:trPr>
          <w:trHeight w:val="772"/>
          <w:jc w:val="center"/>
        </w:trPr>
        <w:tc>
          <w:tcPr>
            <w:tcW w:w="0" w:type="auto"/>
            <w:shd w:val="clear" w:color="auto" w:fill="auto"/>
          </w:tcPr>
          <w:p w14:paraId="7760F6CC" w14:textId="77777777" w:rsidR="008E24D2" w:rsidRPr="00DE7B59" w:rsidRDefault="008E24D2" w:rsidP="00B734C2">
            <w:pPr>
              <w:pStyle w:val="TAH"/>
            </w:pPr>
            <w:r w:rsidRPr="00DE7B59">
              <w:t>FR1 TDD SCS=15kHz</w:t>
            </w:r>
          </w:p>
        </w:tc>
        <w:tc>
          <w:tcPr>
            <w:tcW w:w="2026" w:type="dxa"/>
            <w:shd w:val="clear" w:color="auto" w:fill="auto"/>
          </w:tcPr>
          <w:p w14:paraId="5DE8D928" w14:textId="77777777" w:rsidR="008E24D2" w:rsidRPr="00DE7B59" w:rsidRDefault="008E24D2" w:rsidP="00B734C2">
            <w:pPr>
              <w:pStyle w:val="TAL"/>
            </w:pPr>
            <w:r w:rsidRPr="00DE7B59">
              <w:t>Actual repetition 0</w:t>
            </w:r>
          </w:p>
          <w:p w14:paraId="48DFC6D8"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4BDC3B36" w14:textId="77777777" w:rsidR="008E24D2" w:rsidRPr="00DE7B59" w:rsidRDefault="008E24D2" w:rsidP="00B734C2">
            <w:pPr>
              <w:pStyle w:val="TAL"/>
            </w:pPr>
            <w:r w:rsidRPr="00DE7B59">
              <w:t>Actual repetition 0</w:t>
            </w:r>
          </w:p>
          <w:p w14:paraId="5AD8724A"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3CA55B66" w14:textId="77777777" w:rsidR="008E24D2" w:rsidRPr="00DE7B59" w:rsidRDefault="008E24D2" w:rsidP="00B734C2">
            <w:pPr>
              <w:pStyle w:val="TAL"/>
            </w:pPr>
            <w:r w:rsidRPr="00DE7B59">
              <w:t xml:space="preserve">N/A (NOTE 4, 5) </w:t>
            </w:r>
          </w:p>
        </w:tc>
        <w:tc>
          <w:tcPr>
            <w:tcW w:w="1979" w:type="dxa"/>
            <w:shd w:val="clear" w:color="auto" w:fill="auto"/>
          </w:tcPr>
          <w:p w14:paraId="2EB01BB7" w14:textId="77777777" w:rsidR="008E24D2" w:rsidRPr="00DE7B59" w:rsidRDefault="008E24D2" w:rsidP="00B734C2">
            <w:pPr>
              <w:pStyle w:val="TAL"/>
            </w:pPr>
            <w:r w:rsidRPr="00DE7B59">
              <w:t xml:space="preserve">N/A (NOTE 6) </w:t>
            </w:r>
          </w:p>
        </w:tc>
      </w:tr>
      <w:tr w:rsidR="008E24D2" w:rsidRPr="00DE7B59" w14:paraId="5CF2C2E5" w14:textId="77777777" w:rsidTr="00B734C2">
        <w:trPr>
          <w:trHeight w:val="772"/>
          <w:jc w:val="center"/>
        </w:trPr>
        <w:tc>
          <w:tcPr>
            <w:tcW w:w="0" w:type="auto"/>
            <w:shd w:val="clear" w:color="auto" w:fill="auto"/>
          </w:tcPr>
          <w:p w14:paraId="44725B0A" w14:textId="77777777" w:rsidR="008E24D2" w:rsidRPr="00DE7B59" w:rsidRDefault="008E24D2" w:rsidP="00B734C2">
            <w:pPr>
              <w:pStyle w:val="TAH"/>
            </w:pPr>
            <w:r w:rsidRPr="00DE7B59">
              <w:t>FR1 FDD SCS=15kHz</w:t>
            </w:r>
          </w:p>
        </w:tc>
        <w:tc>
          <w:tcPr>
            <w:tcW w:w="2026" w:type="dxa"/>
            <w:shd w:val="clear" w:color="auto" w:fill="auto"/>
          </w:tcPr>
          <w:p w14:paraId="721B610D" w14:textId="77777777" w:rsidR="008E24D2" w:rsidRPr="00DE7B59" w:rsidRDefault="008E24D2" w:rsidP="00B734C2">
            <w:pPr>
              <w:pStyle w:val="TAL"/>
            </w:pPr>
            <w:r w:rsidRPr="00DE7B59">
              <w:t xml:space="preserve">Actual repetition 0 </w:t>
            </w:r>
          </w:p>
          <w:p w14:paraId="1F67286F"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5386F5C7" w14:textId="77777777" w:rsidR="008E24D2" w:rsidRPr="00DE7B59" w:rsidRDefault="008E24D2" w:rsidP="00B734C2">
            <w:pPr>
              <w:pStyle w:val="TAL"/>
            </w:pPr>
            <w:r w:rsidRPr="00DE7B59">
              <w:t xml:space="preserve">Actual repetition 0 </w:t>
            </w:r>
          </w:p>
          <w:p w14:paraId="7B8FA9C2"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517068D8" w14:textId="77777777" w:rsidR="008E24D2" w:rsidRPr="00DE7B59" w:rsidRDefault="008E24D2" w:rsidP="00B734C2">
            <w:pPr>
              <w:pStyle w:val="TAL"/>
            </w:pPr>
            <w:r w:rsidRPr="00DE7B59">
              <w:t xml:space="preserve">Actual repetition 1 </w:t>
            </w:r>
          </w:p>
          <w:p w14:paraId="6072F990"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 (NOTE 4, 7)</w:t>
            </w:r>
          </w:p>
        </w:tc>
        <w:tc>
          <w:tcPr>
            <w:tcW w:w="1979" w:type="dxa"/>
            <w:shd w:val="clear" w:color="auto" w:fill="auto"/>
          </w:tcPr>
          <w:p w14:paraId="35DCF403" w14:textId="77777777" w:rsidR="008E24D2" w:rsidRPr="00DE7B59" w:rsidRDefault="008E24D2" w:rsidP="00B734C2">
            <w:pPr>
              <w:pStyle w:val="TAL"/>
            </w:pPr>
            <w:r w:rsidRPr="00DE7B59">
              <w:t xml:space="preserve">Actual repetition 0 </w:t>
            </w:r>
          </w:p>
          <w:p w14:paraId="7889E3BD"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w:t>
            </w:r>
          </w:p>
        </w:tc>
      </w:tr>
      <w:tr w:rsidR="008E24D2" w:rsidRPr="00DE7B59" w14:paraId="4D34C0F6" w14:textId="77777777" w:rsidTr="00B734C2">
        <w:trPr>
          <w:jc w:val="center"/>
        </w:trPr>
        <w:tc>
          <w:tcPr>
            <w:tcW w:w="0" w:type="auto"/>
            <w:shd w:val="clear" w:color="auto" w:fill="auto"/>
          </w:tcPr>
          <w:p w14:paraId="682BA122" w14:textId="77777777" w:rsidR="008E24D2" w:rsidRPr="00DE7B59" w:rsidRDefault="008E24D2" w:rsidP="00B734C2">
            <w:pPr>
              <w:pStyle w:val="TAH"/>
              <w:rPr>
                <w:lang w:eastAsia="sv-SE"/>
              </w:rPr>
            </w:pPr>
            <w:r w:rsidRPr="00DE7B59">
              <w:t>FR1 TDD SCS=30kHz</w:t>
            </w:r>
          </w:p>
        </w:tc>
        <w:tc>
          <w:tcPr>
            <w:tcW w:w="2026" w:type="dxa"/>
            <w:shd w:val="clear" w:color="auto" w:fill="auto"/>
          </w:tcPr>
          <w:p w14:paraId="6CD17C4D" w14:textId="77777777" w:rsidR="008E24D2" w:rsidRPr="00DE7B59" w:rsidRDefault="008E24D2" w:rsidP="00B734C2">
            <w:pPr>
              <w:pStyle w:val="TAL"/>
            </w:pPr>
            <w:r w:rsidRPr="00DE7B59">
              <w:t xml:space="preserve">Actual repetition 0 </w:t>
            </w:r>
          </w:p>
          <w:p w14:paraId="3B9A85D7"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20D6A4A" w14:textId="77777777" w:rsidR="008E24D2" w:rsidRPr="00DE7B59" w:rsidRDefault="008E24D2" w:rsidP="00B734C2">
            <w:pPr>
              <w:pStyle w:val="TAL"/>
            </w:pPr>
            <w:r w:rsidRPr="00DE7B59">
              <w:t xml:space="preserve">Actual repetition 0 </w:t>
            </w:r>
          </w:p>
          <w:p w14:paraId="47B362E9"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47E6702B" w14:textId="77777777" w:rsidR="008E24D2" w:rsidRPr="00DE7B59" w:rsidRDefault="008E24D2" w:rsidP="00B734C2">
            <w:pPr>
              <w:pStyle w:val="TAL"/>
            </w:pPr>
            <w:r w:rsidRPr="00DE7B59">
              <w:t xml:space="preserve">Actual repetition 1 (NOTE 4) </w:t>
            </w:r>
          </w:p>
          <w:p w14:paraId="6E69EE32"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70E3E66D" w14:textId="77777777" w:rsidR="008E24D2" w:rsidRPr="00DE7B59" w:rsidRDefault="008E24D2" w:rsidP="00B734C2">
            <w:pPr>
              <w:pStyle w:val="TAL"/>
            </w:pPr>
            <w:r w:rsidRPr="00DE7B59">
              <w:t xml:space="preserve">Actual repetition 0 </w:t>
            </w:r>
          </w:p>
          <w:p w14:paraId="720BE3F2"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r>
      <w:tr w:rsidR="008E24D2" w:rsidRPr="00DE7B59" w14:paraId="60E17385" w14:textId="77777777" w:rsidTr="00B734C2">
        <w:trPr>
          <w:jc w:val="center"/>
        </w:trPr>
        <w:tc>
          <w:tcPr>
            <w:tcW w:w="0" w:type="auto"/>
            <w:shd w:val="clear" w:color="auto" w:fill="auto"/>
          </w:tcPr>
          <w:p w14:paraId="7BDB758E" w14:textId="77777777" w:rsidR="008E24D2" w:rsidRPr="00DE7B59" w:rsidRDefault="008E24D2" w:rsidP="00B734C2">
            <w:pPr>
              <w:pStyle w:val="TAH"/>
              <w:rPr>
                <w:lang w:eastAsia="sv-SE"/>
              </w:rPr>
            </w:pPr>
            <w:r w:rsidRPr="00DE7B59">
              <w:t>FR2 SCS=120kHz</w:t>
            </w:r>
          </w:p>
        </w:tc>
        <w:tc>
          <w:tcPr>
            <w:tcW w:w="2026" w:type="dxa"/>
            <w:shd w:val="clear" w:color="auto" w:fill="auto"/>
          </w:tcPr>
          <w:p w14:paraId="2D39C0C6" w14:textId="77777777" w:rsidR="008E24D2" w:rsidRPr="00DE7B59" w:rsidRDefault="008E24D2" w:rsidP="00B734C2">
            <w:pPr>
              <w:pStyle w:val="TAL"/>
            </w:pPr>
            <w:r w:rsidRPr="00DE7B59">
              <w:t xml:space="preserve">Actual repetition 0 </w:t>
            </w:r>
          </w:p>
          <w:p w14:paraId="1BA52CE5"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2AB8132D" w14:textId="77777777" w:rsidR="008E24D2" w:rsidRPr="00DE7B59" w:rsidRDefault="008E24D2" w:rsidP="00B734C2">
            <w:pPr>
              <w:pStyle w:val="TAL"/>
            </w:pPr>
            <w:r w:rsidRPr="00DE7B59">
              <w:t xml:space="preserve">Actual repetition 0 </w:t>
            </w:r>
          </w:p>
          <w:p w14:paraId="72C471D9"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75507D20" w14:textId="77777777" w:rsidR="008E24D2" w:rsidRPr="00DE7B59" w:rsidRDefault="008E24D2" w:rsidP="00B734C2">
            <w:pPr>
              <w:pStyle w:val="TAL"/>
              <w:rPr>
                <w:lang w:eastAsia="sv-SE"/>
              </w:rPr>
            </w:pPr>
            <w:r w:rsidRPr="00DE7B59">
              <w:t xml:space="preserve">N/A (NOTE 4, 5) </w:t>
            </w:r>
          </w:p>
        </w:tc>
        <w:tc>
          <w:tcPr>
            <w:tcW w:w="1979" w:type="dxa"/>
            <w:shd w:val="clear" w:color="auto" w:fill="auto"/>
          </w:tcPr>
          <w:p w14:paraId="2BDD3906" w14:textId="77777777" w:rsidR="008E24D2" w:rsidRPr="00DE7B59" w:rsidRDefault="008E24D2" w:rsidP="00B734C2">
            <w:pPr>
              <w:pStyle w:val="TAL"/>
              <w:rPr>
                <w:lang w:eastAsia="sv-SE"/>
              </w:rPr>
            </w:pPr>
            <w:r w:rsidRPr="00DE7B59">
              <w:t xml:space="preserve">N/A (NOTE 6) </w:t>
            </w:r>
          </w:p>
        </w:tc>
      </w:tr>
      <w:tr w:rsidR="008E24D2" w:rsidRPr="00DE7B59" w14:paraId="3EA0318B" w14:textId="77777777" w:rsidTr="00B734C2">
        <w:trPr>
          <w:jc w:val="center"/>
        </w:trPr>
        <w:tc>
          <w:tcPr>
            <w:tcW w:w="9629" w:type="dxa"/>
            <w:gridSpan w:val="5"/>
            <w:shd w:val="clear" w:color="auto" w:fill="auto"/>
          </w:tcPr>
          <w:p w14:paraId="44199513" w14:textId="77777777" w:rsidR="008E24D2" w:rsidRPr="00DE7B59" w:rsidRDefault="008E24D2" w:rsidP="00B734C2">
            <w:pPr>
              <w:pStyle w:val="TAN"/>
            </w:pPr>
            <w:r w:rsidRPr="00DE7B59">
              <w:t>NOTE 1:</w:t>
            </w:r>
            <w:r w:rsidRPr="00DE7B59">
              <w:tab/>
              <w:t>The nominal repetition is in slot n+k2-r16 and only one actual repetition expected.</w:t>
            </w:r>
          </w:p>
          <w:p w14:paraId="2478D8FD" w14:textId="77777777" w:rsidR="008E24D2" w:rsidRPr="00DE7B59" w:rsidRDefault="008E24D2" w:rsidP="00B734C2">
            <w:pPr>
              <w:pStyle w:val="TAN"/>
            </w:pPr>
            <w:r w:rsidRPr="00DE7B59">
              <w:t>NOTE 2:</w:t>
            </w:r>
            <w:r w:rsidRPr="00DE7B59">
              <w:tab/>
              <w:t>The nominal repetition is split into two actual repetitions in slot n+ k2-r16 and n+ k2-r16+1 respectively.</w:t>
            </w:r>
          </w:p>
          <w:p w14:paraId="4B2928A4" w14:textId="77777777" w:rsidR="008E24D2" w:rsidRPr="00DE7B59" w:rsidRDefault="008E24D2" w:rsidP="00B734C2">
            <w:pPr>
              <w:pStyle w:val="TAN"/>
            </w:pPr>
            <w:r w:rsidRPr="00DE7B59">
              <w:t>NOTE 3:</w:t>
            </w:r>
            <w:r w:rsidRPr="00DE7B59">
              <w:tab/>
              <w:t>The nominal repetition is in slot n+ k2-r16+1 and only one actual repetition expected.</w:t>
            </w:r>
          </w:p>
          <w:p w14:paraId="05090767" w14:textId="77777777" w:rsidR="008E24D2" w:rsidRPr="00DE7B59" w:rsidRDefault="008E24D2" w:rsidP="00B734C2">
            <w:pPr>
              <w:pStyle w:val="TAN"/>
            </w:pPr>
            <w:r w:rsidRPr="00DE7B59">
              <w:t>NOTE 4:</w:t>
            </w:r>
            <w:r w:rsidRPr="00DE7B59">
              <w:tab/>
              <w:t>The actual repetition 0 is skipped due to only 1 valid symbol left according to invalidSymbolPattern-r16.</w:t>
            </w:r>
          </w:p>
          <w:p w14:paraId="466DBC81" w14:textId="77777777" w:rsidR="008E24D2" w:rsidRPr="00DE7B59" w:rsidRDefault="008E24D2" w:rsidP="00B734C2">
            <w:pPr>
              <w:pStyle w:val="TAN"/>
            </w:pPr>
            <w:r w:rsidRPr="00DE7B59">
              <w:t>NOTE 5:</w:t>
            </w:r>
            <w:r w:rsidRPr="00DE7B59">
              <w:tab/>
              <w:t>The actual repetition 1 is skipped due to being located in DL symbols</w:t>
            </w:r>
          </w:p>
          <w:p w14:paraId="7AE582A4" w14:textId="77777777" w:rsidR="008E24D2" w:rsidRPr="00DE7B59" w:rsidRDefault="008E24D2" w:rsidP="00B734C2">
            <w:pPr>
              <w:pStyle w:val="TAN"/>
            </w:pPr>
            <w:r w:rsidRPr="00DE7B59">
              <w:t>NOTE 6:</w:t>
            </w:r>
            <w:r w:rsidRPr="00DE7B59">
              <w:tab/>
              <w:t>The actual repetition 0 is skipped due to being located in DL symbols</w:t>
            </w:r>
          </w:p>
          <w:p w14:paraId="51D1CF5A" w14:textId="77777777" w:rsidR="008E24D2" w:rsidRPr="00DE7B59" w:rsidRDefault="008E24D2" w:rsidP="00B734C2">
            <w:pPr>
              <w:pStyle w:val="TAN"/>
            </w:pPr>
            <w:r w:rsidRPr="00DE7B59">
              <w:t>NOTE 7:</w:t>
            </w:r>
            <w:r w:rsidRPr="00DE7B59">
              <w:tab/>
              <w:t>The SS may not be able to decode the MAC PDU and may only detect a CRC error as there are less symbols available for transmission of the TBS</w:t>
            </w:r>
          </w:p>
          <w:p w14:paraId="790CA09C" w14:textId="77777777" w:rsidR="008E24D2" w:rsidRPr="00DE7B59" w:rsidRDefault="008E24D2" w:rsidP="00B734C2">
            <w:pPr>
              <w:pStyle w:val="TAN"/>
            </w:pPr>
            <w:r w:rsidRPr="00DE7B59">
              <w:rPr>
                <w:lang w:eastAsia="zh-CN"/>
              </w:rPr>
              <w:t>NOTE 8:</w:t>
            </w:r>
            <w:r w:rsidRPr="00DE7B59">
              <w:t xml:space="preserve"> </w:t>
            </w:r>
            <w:r w:rsidRPr="00DE7B59">
              <w:tab/>
              <w:t>Associated with the SRS resource set 0.</w:t>
            </w:r>
          </w:p>
          <w:p w14:paraId="747A769B" w14:textId="77777777" w:rsidR="008E24D2" w:rsidRPr="00DE7B59" w:rsidRDefault="008E24D2" w:rsidP="00B734C2">
            <w:pPr>
              <w:pStyle w:val="TAN"/>
              <w:rPr>
                <w:lang w:eastAsia="zh-CN"/>
              </w:rPr>
            </w:pPr>
            <w:r w:rsidRPr="00DE7B59">
              <w:rPr>
                <w:lang w:eastAsia="zh-CN"/>
              </w:rPr>
              <w:t>NOTE 9:</w:t>
            </w:r>
            <w:r w:rsidRPr="00DE7B59">
              <w:t xml:space="preserve"> </w:t>
            </w:r>
            <w:r w:rsidRPr="00DE7B59">
              <w:tab/>
              <w:t>Associated with the SRS resource set 1.</w:t>
            </w:r>
          </w:p>
          <w:p w14:paraId="192514EB" w14:textId="77777777" w:rsidR="008E24D2" w:rsidRPr="00DE7B59" w:rsidRDefault="008E24D2" w:rsidP="00B734C2">
            <w:pPr>
              <w:pStyle w:val="TAN"/>
            </w:pPr>
            <w:r w:rsidRPr="00DE7B59">
              <w:t>NOTE 10:</w:t>
            </w:r>
            <w:r w:rsidRPr="00DE7B59">
              <w:tab/>
              <w:t xml:space="preserve">The redundancy versions are decided according to </w:t>
            </w:r>
            <w:r w:rsidRPr="00DE7B59">
              <w:rPr>
                <w:lang w:eastAsia="zh-CN"/>
              </w:rPr>
              <w:t>TS 38.214 [15] Table 6.1.2.1-2 and Table 6.1.2.1-3.</w:t>
            </w:r>
          </w:p>
        </w:tc>
      </w:tr>
    </w:tbl>
    <w:p w14:paraId="229987DA" w14:textId="77777777" w:rsidR="008E24D2" w:rsidRPr="00DE7B59" w:rsidRDefault="008E24D2" w:rsidP="008E24D2"/>
    <w:p w14:paraId="76FD6E50" w14:textId="77777777" w:rsidR="008E24D2" w:rsidRPr="00DE7B59" w:rsidRDefault="008E24D2" w:rsidP="008E24D2">
      <w:pPr>
        <w:pStyle w:val="H6"/>
      </w:pPr>
      <w:r w:rsidRPr="00DE7B59">
        <w:t>7.1.1.3.17.2.3.3</w:t>
      </w:r>
      <w:r w:rsidRPr="00DE7B59">
        <w:tab/>
        <w:t>Specific message contents</w:t>
      </w:r>
    </w:p>
    <w:p w14:paraId="737DF523" w14:textId="77777777" w:rsidR="008E24D2" w:rsidRPr="00DE7B59" w:rsidRDefault="008E24D2" w:rsidP="008E24D2">
      <w:pPr>
        <w:pStyle w:val="TH"/>
      </w:pPr>
      <w:r w:rsidRPr="00DE7B59">
        <w:t xml:space="preserve">Table 7.1.1.3.17.2.3.3-0: </w:t>
      </w:r>
      <w:r w:rsidRPr="00DE7B59">
        <w:rPr>
          <w:i/>
        </w:rPr>
        <w:t xml:space="preserve">ServingCellConfigCommon </w:t>
      </w:r>
      <w:r w:rsidRPr="00DE7B59">
        <w:rPr>
          <w:lang w:eastAsia="zh-CN"/>
        </w:rPr>
        <w:t>(</w:t>
      </w:r>
      <w:r w:rsidRPr="00DE7B59">
        <w:t>Pre-test conditions</w:t>
      </w:r>
      <w:r w:rsidRPr="00DE7B5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2815"/>
        <w:gridCol w:w="1293"/>
        <w:gridCol w:w="3369"/>
      </w:tblGrid>
      <w:tr w:rsidR="008E24D2" w:rsidRPr="00DE7B59" w14:paraId="18EE189C" w14:textId="77777777" w:rsidTr="00B85908">
        <w:tc>
          <w:tcPr>
            <w:tcW w:w="5000" w:type="pct"/>
            <w:gridSpan w:val="4"/>
            <w:tcBorders>
              <w:top w:val="single" w:sz="4" w:space="0" w:color="auto"/>
              <w:left w:val="single" w:sz="4" w:space="0" w:color="auto"/>
              <w:bottom w:val="single" w:sz="4" w:space="0" w:color="auto"/>
              <w:right w:val="single" w:sz="4" w:space="0" w:color="auto"/>
            </w:tcBorders>
            <w:hideMark/>
          </w:tcPr>
          <w:p w14:paraId="42322624" w14:textId="10C0B7FF" w:rsidR="008E24D2" w:rsidRPr="00DE7B59" w:rsidRDefault="008E24D2" w:rsidP="00B734C2">
            <w:pPr>
              <w:pStyle w:val="TAH"/>
              <w:jc w:val="left"/>
              <w:rPr>
                <w:b w:val="0"/>
              </w:rPr>
            </w:pPr>
            <w:r w:rsidRPr="00DE7B59">
              <w:rPr>
                <w:b w:val="0"/>
              </w:rPr>
              <w:t xml:space="preserve">Derivation Path: </w:t>
            </w:r>
            <w:r w:rsidR="00320B84" w:rsidRPr="00DE7B59">
              <w:rPr>
                <w:b w:val="0"/>
              </w:rPr>
              <w:t xml:space="preserve">TS </w:t>
            </w:r>
            <w:r w:rsidRPr="00DE7B59">
              <w:rPr>
                <w:b w:val="0"/>
              </w:rPr>
              <w:t>38.508-1 [4], Table 4.6.1-168</w:t>
            </w:r>
          </w:p>
        </w:tc>
      </w:tr>
      <w:tr w:rsidR="008E24D2" w:rsidRPr="00DE7B59" w14:paraId="55FE803A"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0132D0DF" w14:textId="77777777" w:rsidR="008E24D2" w:rsidRPr="00DE7B59" w:rsidRDefault="008E24D2" w:rsidP="00B734C2">
            <w:pPr>
              <w:pStyle w:val="TAH"/>
            </w:pPr>
            <w:r w:rsidRPr="00DE7B59">
              <w:t>Information Element</w:t>
            </w:r>
          </w:p>
        </w:tc>
        <w:tc>
          <w:tcPr>
            <w:tcW w:w="1428" w:type="pct"/>
            <w:tcBorders>
              <w:top w:val="single" w:sz="4" w:space="0" w:color="auto"/>
              <w:left w:val="single" w:sz="4" w:space="0" w:color="auto"/>
              <w:bottom w:val="single" w:sz="4" w:space="0" w:color="auto"/>
              <w:right w:val="single" w:sz="4" w:space="0" w:color="auto"/>
            </w:tcBorders>
            <w:hideMark/>
          </w:tcPr>
          <w:p w14:paraId="1583B755" w14:textId="77777777" w:rsidR="008E24D2" w:rsidRPr="00DE7B59" w:rsidRDefault="008E24D2" w:rsidP="00B734C2">
            <w:pPr>
              <w:pStyle w:val="TAH"/>
            </w:pPr>
            <w:r w:rsidRPr="00DE7B59">
              <w:t>Value/remark</w:t>
            </w:r>
          </w:p>
        </w:tc>
        <w:tc>
          <w:tcPr>
            <w:tcW w:w="656" w:type="pct"/>
            <w:tcBorders>
              <w:top w:val="single" w:sz="4" w:space="0" w:color="auto"/>
              <w:left w:val="single" w:sz="4" w:space="0" w:color="auto"/>
              <w:bottom w:val="single" w:sz="4" w:space="0" w:color="auto"/>
              <w:right w:val="single" w:sz="4" w:space="0" w:color="auto"/>
            </w:tcBorders>
            <w:hideMark/>
          </w:tcPr>
          <w:p w14:paraId="791CF3D2" w14:textId="77777777" w:rsidR="008E24D2" w:rsidRPr="00DE7B59" w:rsidRDefault="008E24D2" w:rsidP="00B734C2">
            <w:pPr>
              <w:pStyle w:val="TAH"/>
            </w:pPr>
            <w:r w:rsidRPr="00DE7B59">
              <w:t>Comment</w:t>
            </w:r>
          </w:p>
        </w:tc>
        <w:tc>
          <w:tcPr>
            <w:tcW w:w="1709" w:type="pct"/>
            <w:tcBorders>
              <w:top w:val="single" w:sz="4" w:space="0" w:color="auto"/>
              <w:left w:val="single" w:sz="4" w:space="0" w:color="auto"/>
              <w:bottom w:val="single" w:sz="4" w:space="0" w:color="auto"/>
              <w:right w:val="single" w:sz="4" w:space="0" w:color="auto"/>
            </w:tcBorders>
            <w:hideMark/>
          </w:tcPr>
          <w:p w14:paraId="66C2B09E" w14:textId="77777777" w:rsidR="008E24D2" w:rsidRPr="00DE7B59" w:rsidRDefault="008E24D2" w:rsidP="00B734C2">
            <w:pPr>
              <w:pStyle w:val="TAH"/>
            </w:pPr>
            <w:r w:rsidRPr="00DE7B59">
              <w:t>Condition</w:t>
            </w:r>
          </w:p>
        </w:tc>
      </w:tr>
      <w:tr w:rsidR="008E24D2" w:rsidRPr="00DE7B59" w14:paraId="51E68140"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F8A2151" w14:textId="77777777" w:rsidR="008E24D2" w:rsidRPr="00DE7B59" w:rsidRDefault="008E24D2" w:rsidP="00B734C2">
            <w:pPr>
              <w:pStyle w:val="TAL"/>
            </w:pPr>
            <w:r w:rsidRPr="00DE7B59">
              <w:t>ServingCellConfigCommon ::= SEQUENCE {</w:t>
            </w:r>
          </w:p>
        </w:tc>
        <w:tc>
          <w:tcPr>
            <w:tcW w:w="1428" w:type="pct"/>
            <w:tcBorders>
              <w:top w:val="single" w:sz="4" w:space="0" w:color="auto"/>
              <w:left w:val="single" w:sz="4" w:space="0" w:color="auto"/>
              <w:bottom w:val="single" w:sz="4" w:space="0" w:color="auto"/>
              <w:right w:val="single" w:sz="4" w:space="0" w:color="auto"/>
            </w:tcBorders>
          </w:tcPr>
          <w:p w14:paraId="112CD7A7"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0059D021"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109226C8" w14:textId="77777777" w:rsidR="008E24D2" w:rsidRPr="00DE7B59" w:rsidRDefault="008E24D2" w:rsidP="00B734C2">
            <w:pPr>
              <w:pStyle w:val="TAL"/>
            </w:pPr>
          </w:p>
        </w:tc>
      </w:tr>
      <w:tr w:rsidR="008E24D2" w:rsidRPr="00DE7B59" w14:paraId="4C4737A6"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2F95E1C" w14:textId="77777777" w:rsidR="008E24D2" w:rsidRPr="00DE7B59" w:rsidRDefault="008E24D2" w:rsidP="00B734C2">
            <w:pPr>
              <w:pStyle w:val="TAL"/>
            </w:pPr>
            <w:r w:rsidRPr="00DE7B59">
              <w:t xml:space="preserve">  ssb-PositionsInBurst CHOICE {</w:t>
            </w:r>
          </w:p>
        </w:tc>
        <w:tc>
          <w:tcPr>
            <w:tcW w:w="1428" w:type="pct"/>
            <w:tcBorders>
              <w:top w:val="single" w:sz="4" w:space="0" w:color="auto"/>
              <w:left w:val="single" w:sz="4" w:space="0" w:color="auto"/>
              <w:bottom w:val="single" w:sz="4" w:space="0" w:color="auto"/>
              <w:right w:val="single" w:sz="4" w:space="0" w:color="auto"/>
            </w:tcBorders>
          </w:tcPr>
          <w:p w14:paraId="039C0668"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13AE7A08"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278C4BDD" w14:textId="77777777" w:rsidR="008E24D2" w:rsidRPr="00DE7B59" w:rsidRDefault="008E24D2" w:rsidP="00B734C2">
            <w:pPr>
              <w:pStyle w:val="TAL"/>
            </w:pPr>
          </w:p>
        </w:tc>
      </w:tr>
      <w:tr w:rsidR="008E24D2" w:rsidRPr="00DE7B59" w14:paraId="389A589E" w14:textId="77777777" w:rsidTr="00B85908">
        <w:tc>
          <w:tcPr>
            <w:tcW w:w="1207" w:type="pct"/>
            <w:tcBorders>
              <w:top w:val="single" w:sz="4" w:space="0" w:color="auto"/>
              <w:left w:val="single" w:sz="4" w:space="0" w:color="auto"/>
              <w:bottom w:val="nil"/>
              <w:right w:val="single" w:sz="4" w:space="0" w:color="auto"/>
            </w:tcBorders>
            <w:hideMark/>
          </w:tcPr>
          <w:p w14:paraId="632EB764" w14:textId="77777777" w:rsidR="008E24D2" w:rsidRPr="00DE7B59" w:rsidRDefault="008E24D2" w:rsidP="00B734C2">
            <w:pPr>
              <w:pStyle w:val="TAL"/>
            </w:pPr>
            <w:r w:rsidRPr="00DE7B59">
              <w:t xml:space="preserve">    shortBitmap</w:t>
            </w:r>
          </w:p>
        </w:tc>
        <w:tc>
          <w:tcPr>
            <w:tcW w:w="1428" w:type="pct"/>
            <w:tcBorders>
              <w:top w:val="single" w:sz="4" w:space="0" w:color="auto"/>
              <w:left w:val="single" w:sz="4" w:space="0" w:color="auto"/>
              <w:bottom w:val="single" w:sz="4" w:space="0" w:color="auto"/>
              <w:right w:val="single" w:sz="4" w:space="0" w:color="auto"/>
            </w:tcBorders>
            <w:hideMark/>
          </w:tcPr>
          <w:p w14:paraId="123E5A3D" w14:textId="77777777" w:rsidR="008E24D2" w:rsidRPr="00DE7B59" w:rsidRDefault="008E24D2" w:rsidP="00B734C2">
            <w:pPr>
              <w:pStyle w:val="TAL"/>
            </w:pPr>
            <w:r w:rsidRPr="00DE7B59">
              <w:t>1100</w:t>
            </w:r>
          </w:p>
        </w:tc>
        <w:tc>
          <w:tcPr>
            <w:tcW w:w="656" w:type="pct"/>
            <w:tcBorders>
              <w:top w:val="single" w:sz="4" w:space="0" w:color="auto"/>
              <w:left w:val="single" w:sz="4" w:space="0" w:color="auto"/>
              <w:bottom w:val="single" w:sz="4" w:space="0" w:color="auto"/>
              <w:right w:val="single" w:sz="4" w:space="0" w:color="auto"/>
            </w:tcBorders>
          </w:tcPr>
          <w:p w14:paraId="7D1880A4"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300C1368" w14:textId="77777777" w:rsidR="008E24D2" w:rsidRPr="00DE7B59" w:rsidRDefault="008E24D2" w:rsidP="00B734C2">
            <w:pPr>
              <w:pStyle w:val="TAL"/>
            </w:pPr>
            <w:r w:rsidRPr="00DE7B59">
              <w:t>FR1 AND</w:t>
            </w:r>
          </w:p>
          <w:p w14:paraId="5A515220" w14:textId="77777777" w:rsidR="008E24D2" w:rsidRPr="00DE7B59" w:rsidRDefault="008E24D2" w:rsidP="00B734C2">
            <w:pPr>
              <w:pStyle w:val="TAL"/>
            </w:pPr>
            <w:r w:rsidRPr="00DE7B59">
              <w:t>(1.88GHz&lt;FREQ&lt;=3GHz</w:t>
            </w:r>
          </w:p>
          <w:p w14:paraId="7CC86B31" w14:textId="77777777" w:rsidR="008E24D2" w:rsidRPr="00DE7B59" w:rsidRDefault="008E24D2" w:rsidP="00B734C2">
            <w:pPr>
              <w:pStyle w:val="TAL"/>
            </w:pPr>
            <w:r w:rsidRPr="00DE7B59">
              <w:t>AND (FDD OR (TDD AND SCS15)) OR</w:t>
            </w:r>
          </w:p>
          <w:p w14:paraId="2FC52146" w14:textId="77777777" w:rsidR="008E24D2" w:rsidRPr="00DE7B59" w:rsidRDefault="008E24D2" w:rsidP="00B734C2">
            <w:pPr>
              <w:pStyle w:val="TAL"/>
            </w:pPr>
            <w:r w:rsidRPr="00DE7B59">
              <w:t>FREQ&lt;=1.88GHZ)</w:t>
            </w:r>
          </w:p>
        </w:tc>
      </w:tr>
      <w:tr w:rsidR="008E24D2" w:rsidRPr="00DE7B59" w14:paraId="448699E7" w14:textId="77777777" w:rsidTr="00B85908">
        <w:tc>
          <w:tcPr>
            <w:tcW w:w="1207" w:type="pct"/>
            <w:tcBorders>
              <w:top w:val="single" w:sz="4" w:space="0" w:color="auto"/>
              <w:left w:val="single" w:sz="4" w:space="0" w:color="auto"/>
              <w:bottom w:val="nil"/>
              <w:right w:val="single" w:sz="4" w:space="0" w:color="auto"/>
            </w:tcBorders>
            <w:hideMark/>
          </w:tcPr>
          <w:p w14:paraId="1446653E" w14:textId="77777777" w:rsidR="008E24D2" w:rsidRPr="00DE7B59" w:rsidRDefault="008E24D2" w:rsidP="00B734C2">
            <w:pPr>
              <w:pStyle w:val="TAL"/>
            </w:pPr>
            <w:r w:rsidRPr="00DE7B59">
              <w:t xml:space="preserve">    mediumBitmap</w:t>
            </w:r>
          </w:p>
        </w:tc>
        <w:tc>
          <w:tcPr>
            <w:tcW w:w="1428" w:type="pct"/>
            <w:tcBorders>
              <w:top w:val="single" w:sz="4" w:space="0" w:color="auto"/>
              <w:left w:val="single" w:sz="4" w:space="0" w:color="auto"/>
              <w:bottom w:val="single" w:sz="4" w:space="0" w:color="auto"/>
              <w:right w:val="single" w:sz="4" w:space="0" w:color="auto"/>
            </w:tcBorders>
            <w:hideMark/>
          </w:tcPr>
          <w:p w14:paraId="6BA6A5B5" w14:textId="77777777" w:rsidR="008E24D2" w:rsidRPr="00DE7B59" w:rsidRDefault="008E24D2" w:rsidP="00B734C2">
            <w:pPr>
              <w:pStyle w:val="TAL"/>
            </w:pPr>
            <w:r w:rsidRPr="00DE7B59">
              <w:t>11000000</w:t>
            </w:r>
          </w:p>
        </w:tc>
        <w:tc>
          <w:tcPr>
            <w:tcW w:w="656" w:type="pct"/>
            <w:tcBorders>
              <w:top w:val="single" w:sz="4" w:space="0" w:color="auto"/>
              <w:left w:val="single" w:sz="4" w:space="0" w:color="auto"/>
              <w:bottom w:val="single" w:sz="4" w:space="0" w:color="auto"/>
              <w:right w:val="single" w:sz="4" w:space="0" w:color="auto"/>
            </w:tcBorders>
          </w:tcPr>
          <w:p w14:paraId="732FF4B5"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11CBA996" w14:textId="77777777" w:rsidR="008E24D2" w:rsidRPr="00DE7B59" w:rsidRDefault="008E24D2" w:rsidP="00B734C2">
            <w:pPr>
              <w:pStyle w:val="TAL"/>
            </w:pPr>
            <w:r w:rsidRPr="00DE7B59">
              <w:t>FR1 AND</w:t>
            </w:r>
          </w:p>
          <w:p w14:paraId="4D358D46" w14:textId="77777777" w:rsidR="008E24D2" w:rsidRPr="00DE7B59" w:rsidRDefault="008E24D2" w:rsidP="00B734C2">
            <w:pPr>
              <w:pStyle w:val="TAL"/>
            </w:pPr>
            <w:r w:rsidRPr="00DE7B59">
              <w:t>(1.88GHz&lt;FREQ&lt;=3GHz</w:t>
            </w:r>
          </w:p>
          <w:p w14:paraId="1A798F99" w14:textId="77777777" w:rsidR="008E24D2" w:rsidRPr="00DE7B59" w:rsidRDefault="008E24D2" w:rsidP="00B734C2">
            <w:pPr>
              <w:pStyle w:val="TAL"/>
            </w:pPr>
            <w:r w:rsidRPr="00DE7B59">
              <w:t>AND (TDD AND SCS30) OR FREQ&gt;3GHz)</w:t>
            </w:r>
          </w:p>
        </w:tc>
      </w:tr>
      <w:tr w:rsidR="008E24D2" w:rsidRPr="00DE7B59" w14:paraId="114ED77D" w14:textId="77777777" w:rsidTr="00B85908">
        <w:tc>
          <w:tcPr>
            <w:tcW w:w="1207" w:type="pct"/>
            <w:tcBorders>
              <w:top w:val="single" w:sz="4" w:space="0" w:color="auto"/>
              <w:left w:val="single" w:sz="4" w:space="0" w:color="auto"/>
              <w:bottom w:val="nil"/>
              <w:right w:val="single" w:sz="4" w:space="0" w:color="auto"/>
            </w:tcBorders>
            <w:hideMark/>
          </w:tcPr>
          <w:p w14:paraId="7ACB0B08" w14:textId="77777777" w:rsidR="008E24D2" w:rsidRPr="00DE7B59" w:rsidRDefault="008E24D2" w:rsidP="00B734C2">
            <w:pPr>
              <w:pStyle w:val="TAL"/>
            </w:pPr>
            <w:r w:rsidRPr="00DE7B59">
              <w:t xml:space="preserve">    longBitmap</w:t>
            </w:r>
          </w:p>
        </w:tc>
        <w:tc>
          <w:tcPr>
            <w:tcW w:w="1428" w:type="pct"/>
            <w:tcBorders>
              <w:top w:val="single" w:sz="4" w:space="0" w:color="auto"/>
              <w:left w:val="single" w:sz="4" w:space="0" w:color="auto"/>
              <w:bottom w:val="single" w:sz="4" w:space="0" w:color="auto"/>
              <w:right w:val="single" w:sz="4" w:space="0" w:color="auto"/>
            </w:tcBorders>
            <w:hideMark/>
          </w:tcPr>
          <w:p w14:paraId="5A73231F" w14:textId="77777777" w:rsidR="008E24D2" w:rsidRPr="00DE7B59" w:rsidRDefault="008E24D2" w:rsidP="00B734C2">
            <w:pPr>
              <w:pStyle w:val="TAL"/>
            </w:pPr>
            <w:r w:rsidRPr="00DE7B59">
              <w:t>1100000000000000000000000000000000000000000000000000000000000000</w:t>
            </w:r>
          </w:p>
        </w:tc>
        <w:tc>
          <w:tcPr>
            <w:tcW w:w="656" w:type="pct"/>
            <w:tcBorders>
              <w:top w:val="single" w:sz="4" w:space="0" w:color="auto"/>
              <w:left w:val="single" w:sz="4" w:space="0" w:color="auto"/>
              <w:bottom w:val="single" w:sz="4" w:space="0" w:color="auto"/>
              <w:right w:val="single" w:sz="4" w:space="0" w:color="auto"/>
            </w:tcBorders>
          </w:tcPr>
          <w:p w14:paraId="0E1747CA"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2E29B699" w14:textId="77777777" w:rsidR="008E24D2" w:rsidRPr="00DE7B59" w:rsidRDefault="008E24D2" w:rsidP="00B734C2">
            <w:pPr>
              <w:pStyle w:val="TAL"/>
            </w:pPr>
            <w:r w:rsidRPr="00DE7B59">
              <w:t>FR2</w:t>
            </w:r>
          </w:p>
        </w:tc>
      </w:tr>
      <w:tr w:rsidR="008E24D2" w:rsidRPr="00DE7B59" w14:paraId="14FD0D65"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8AD89F7" w14:textId="77777777" w:rsidR="008E24D2" w:rsidRPr="00DE7B59" w:rsidRDefault="008E24D2" w:rsidP="00B734C2">
            <w:pPr>
              <w:pStyle w:val="TAL"/>
            </w:pPr>
            <w:r w:rsidRPr="00DE7B59">
              <w:t xml:space="preserve">  }</w:t>
            </w:r>
          </w:p>
        </w:tc>
        <w:tc>
          <w:tcPr>
            <w:tcW w:w="1428" w:type="pct"/>
            <w:tcBorders>
              <w:top w:val="single" w:sz="4" w:space="0" w:color="auto"/>
              <w:left w:val="single" w:sz="4" w:space="0" w:color="auto"/>
              <w:bottom w:val="single" w:sz="4" w:space="0" w:color="auto"/>
              <w:right w:val="single" w:sz="4" w:space="0" w:color="auto"/>
            </w:tcBorders>
          </w:tcPr>
          <w:p w14:paraId="54927B02"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1285D100"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32AF953D" w14:textId="77777777" w:rsidR="008E24D2" w:rsidRPr="00DE7B59" w:rsidRDefault="008E24D2" w:rsidP="00B734C2">
            <w:pPr>
              <w:pStyle w:val="TAL"/>
            </w:pPr>
          </w:p>
        </w:tc>
      </w:tr>
      <w:tr w:rsidR="008E24D2" w:rsidRPr="00DE7B59" w14:paraId="4A963CFE"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4AF79310" w14:textId="77777777" w:rsidR="008E24D2" w:rsidRPr="00DE7B59" w:rsidRDefault="008E24D2" w:rsidP="00B734C2">
            <w:pPr>
              <w:pStyle w:val="TAL"/>
            </w:pPr>
            <w:r w:rsidRPr="00DE7B59">
              <w:t>}</w:t>
            </w:r>
          </w:p>
        </w:tc>
        <w:tc>
          <w:tcPr>
            <w:tcW w:w="1428" w:type="pct"/>
            <w:tcBorders>
              <w:top w:val="single" w:sz="4" w:space="0" w:color="auto"/>
              <w:left w:val="single" w:sz="4" w:space="0" w:color="auto"/>
              <w:bottom w:val="single" w:sz="4" w:space="0" w:color="auto"/>
              <w:right w:val="single" w:sz="4" w:space="0" w:color="auto"/>
            </w:tcBorders>
          </w:tcPr>
          <w:p w14:paraId="16D1AF92"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054936F4"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64CDE9FB" w14:textId="77777777" w:rsidR="008E24D2" w:rsidRPr="00DE7B59" w:rsidRDefault="008E24D2" w:rsidP="00B734C2">
            <w:pPr>
              <w:pStyle w:val="TAL"/>
            </w:pPr>
          </w:p>
        </w:tc>
      </w:tr>
    </w:tbl>
    <w:p w14:paraId="00AEAAF4" w14:textId="77777777" w:rsidR="008E24D2" w:rsidRPr="00DE7B59" w:rsidRDefault="008E24D2" w:rsidP="008E24D2"/>
    <w:p w14:paraId="47E0FB7A" w14:textId="608F360E" w:rsidR="008E24D2" w:rsidRPr="00DE7B59" w:rsidRDefault="008E24D2" w:rsidP="008E24D2">
      <w:pPr>
        <w:pStyle w:val="TH"/>
      </w:pPr>
      <w:r w:rsidRPr="00DE7B59">
        <w:t xml:space="preserve">Table 7.1.1.3.17.2.3.3-1: </w:t>
      </w:r>
      <w:r w:rsidRPr="00DE7B59">
        <w:rPr>
          <w:i/>
          <w:iCs/>
        </w:rPr>
        <w:t>RRCReconfiguration</w:t>
      </w:r>
      <w:r w:rsidRPr="00DE7B59">
        <w:rPr>
          <w:i/>
        </w:rPr>
        <w:t xml:space="preserve"> </w:t>
      </w:r>
      <w:r w:rsidRPr="00DE7B59">
        <w:t>(step</w:t>
      </w:r>
      <w:r w:rsidR="00320B84" w:rsidRPr="00DE7B59">
        <w:t>s</w:t>
      </w:r>
      <w:r w:rsidRPr="00DE7B59">
        <w:t xml:space="preserve"> 1 and 8, Table 7.1.1.3.17.2.3.2-1)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259CF6B" w14:textId="77777777" w:rsidTr="00B734C2">
        <w:tc>
          <w:tcPr>
            <w:tcW w:w="9747" w:type="dxa"/>
            <w:gridSpan w:val="4"/>
          </w:tcPr>
          <w:p w14:paraId="1D1C50F0" w14:textId="65C2AF3A" w:rsidR="008E24D2" w:rsidRPr="00DE7B59" w:rsidRDefault="008E24D2"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E24D2" w:rsidRPr="00DE7B59" w14:paraId="2FB50179" w14:textId="77777777" w:rsidTr="00B734C2">
        <w:tc>
          <w:tcPr>
            <w:tcW w:w="4535" w:type="dxa"/>
          </w:tcPr>
          <w:p w14:paraId="2A77199C" w14:textId="77777777" w:rsidR="008E24D2" w:rsidRPr="00DE7B59" w:rsidRDefault="008E24D2" w:rsidP="00B734C2">
            <w:pPr>
              <w:pStyle w:val="TAH"/>
            </w:pPr>
            <w:r w:rsidRPr="00DE7B59">
              <w:t>Information Element</w:t>
            </w:r>
          </w:p>
        </w:tc>
        <w:tc>
          <w:tcPr>
            <w:tcW w:w="2267" w:type="dxa"/>
          </w:tcPr>
          <w:p w14:paraId="361E3211" w14:textId="77777777" w:rsidR="008E24D2" w:rsidRPr="00DE7B59" w:rsidRDefault="008E24D2" w:rsidP="00B734C2">
            <w:pPr>
              <w:pStyle w:val="TAH"/>
            </w:pPr>
            <w:r w:rsidRPr="00DE7B59">
              <w:t>Value/remark</w:t>
            </w:r>
          </w:p>
        </w:tc>
        <w:tc>
          <w:tcPr>
            <w:tcW w:w="1700" w:type="dxa"/>
          </w:tcPr>
          <w:p w14:paraId="3F737916" w14:textId="77777777" w:rsidR="008E24D2" w:rsidRPr="00DE7B59" w:rsidRDefault="008E24D2" w:rsidP="00B734C2">
            <w:pPr>
              <w:pStyle w:val="TAH"/>
            </w:pPr>
            <w:r w:rsidRPr="00DE7B59">
              <w:t>Comment</w:t>
            </w:r>
          </w:p>
        </w:tc>
        <w:tc>
          <w:tcPr>
            <w:tcW w:w="1245" w:type="dxa"/>
          </w:tcPr>
          <w:p w14:paraId="4BF922B3" w14:textId="77777777" w:rsidR="008E24D2" w:rsidRPr="00DE7B59" w:rsidRDefault="008E24D2" w:rsidP="00B734C2">
            <w:pPr>
              <w:pStyle w:val="TAH"/>
            </w:pPr>
            <w:r w:rsidRPr="00DE7B59">
              <w:t>Condition</w:t>
            </w:r>
          </w:p>
        </w:tc>
      </w:tr>
      <w:tr w:rsidR="008E24D2" w:rsidRPr="00DE7B59" w14:paraId="251F8744" w14:textId="77777777" w:rsidTr="00B734C2">
        <w:tc>
          <w:tcPr>
            <w:tcW w:w="4535" w:type="dxa"/>
          </w:tcPr>
          <w:p w14:paraId="4E064DA2" w14:textId="77777777" w:rsidR="008E24D2" w:rsidRPr="00DE7B59" w:rsidRDefault="008E24D2" w:rsidP="00B734C2">
            <w:pPr>
              <w:pStyle w:val="TAL"/>
            </w:pPr>
            <w:r w:rsidRPr="00DE7B59">
              <w:t>RRCReconfiguration ::= SEQUENCE {</w:t>
            </w:r>
          </w:p>
        </w:tc>
        <w:tc>
          <w:tcPr>
            <w:tcW w:w="2267" w:type="dxa"/>
          </w:tcPr>
          <w:p w14:paraId="62DD0F0D" w14:textId="77777777" w:rsidR="008E24D2" w:rsidRPr="00DE7B59" w:rsidRDefault="008E24D2" w:rsidP="00B734C2">
            <w:pPr>
              <w:pStyle w:val="TAL"/>
            </w:pPr>
          </w:p>
        </w:tc>
        <w:tc>
          <w:tcPr>
            <w:tcW w:w="1700" w:type="dxa"/>
          </w:tcPr>
          <w:p w14:paraId="55973F56" w14:textId="77777777" w:rsidR="008E24D2" w:rsidRPr="00DE7B59" w:rsidRDefault="008E24D2" w:rsidP="00B734C2">
            <w:pPr>
              <w:pStyle w:val="TAL"/>
            </w:pPr>
          </w:p>
        </w:tc>
        <w:tc>
          <w:tcPr>
            <w:tcW w:w="1245" w:type="dxa"/>
          </w:tcPr>
          <w:p w14:paraId="2665A960" w14:textId="77777777" w:rsidR="008E24D2" w:rsidRPr="00DE7B59" w:rsidRDefault="008E24D2" w:rsidP="00B734C2">
            <w:pPr>
              <w:pStyle w:val="TAL"/>
            </w:pPr>
          </w:p>
        </w:tc>
      </w:tr>
      <w:tr w:rsidR="008E24D2" w:rsidRPr="00DE7B59" w14:paraId="02C6D8F4" w14:textId="77777777" w:rsidTr="00B734C2">
        <w:tc>
          <w:tcPr>
            <w:tcW w:w="4535" w:type="dxa"/>
          </w:tcPr>
          <w:p w14:paraId="459508CE" w14:textId="77777777" w:rsidR="008E24D2" w:rsidRPr="00DE7B59" w:rsidRDefault="008E24D2" w:rsidP="00B734C2">
            <w:pPr>
              <w:pStyle w:val="TAL"/>
            </w:pPr>
            <w:r w:rsidRPr="00DE7B59">
              <w:t xml:space="preserve">  criticalExtensions CHOICE {</w:t>
            </w:r>
          </w:p>
        </w:tc>
        <w:tc>
          <w:tcPr>
            <w:tcW w:w="2267" w:type="dxa"/>
          </w:tcPr>
          <w:p w14:paraId="017F9D28" w14:textId="77777777" w:rsidR="008E24D2" w:rsidRPr="00DE7B59" w:rsidRDefault="008E24D2" w:rsidP="00B734C2">
            <w:pPr>
              <w:pStyle w:val="TAL"/>
            </w:pPr>
          </w:p>
        </w:tc>
        <w:tc>
          <w:tcPr>
            <w:tcW w:w="1700" w:type="dxa"/>
          </w:tcPr>
          <w:p w14:paraId="17BCC49A" w14:textId="77777777" w:rsidR="008E24D2" w:rsidRPr="00DE7B59" w:rsidRDefault="008E24D2" w:rsidP="00B734C2">
            <w:pPr>
              <w:pStyle w:val="TAL"/>
            </w:pPr>
          </w:p>
        </w:tc>
        <w:tc>
          <w:tcPr>
            <w:tcW w:w="1245" w:type="dxa"/>
          </w:tcPr>
          <w:p w14:paraId="3FCEFCD9" w14:textId="77777777" w:rsidR="008E24D2" w:rsidRPr="00DE7B59" w:rsidRDefault="008E24D2" w:rsidP="00B734C2">
            <w:pPr>
              <w:pStyle w:val="TAL"/>
            </w:pPr>
          </w:p>
        </w:tc>
      </w:tr>
      <w:tr w:rsidR="008E24D2" w:rsidRPr="00DE7B59" w14:paraId="100CFEDC" w14:textId="77777777" w:rsidTr="00B734C2">
        <w:tc>
          <w:tcPr>
            <w:tcW w:w="4535" w:type="dxa"/>
            <w:tcBorders>
              <w:bottom w:val="single" w:sz="4" w:space="0" w:color="auto"/>
            </w:tcBorders>
          </w:tcPr>
          <w:p w14:paraId="217DC8C8" w14:textId="77777777" w:rsidR="008E24D2" w:rsidRPr="00DE7B59" w:rsidRDefault="008E24D2" w:rsidP="00B734C2">
            <w:pPr>
              <w:pStyle w:val="TAL"/>
            </w:pPr>
            <w:r w:rsidRPr="00DE7B59">
              <w:t xml:space="preserve">    rrcReconfiguration SEQUENCE {</w:t>
            </w:r>
          </w:p>
        </w:tc>
        <w:tc>
          <w:tcPr>
            <w:tcW w:w="2267" w:type="dxa"/>
          </w:tcPr>
          <w:p w14:paraId="718C66B7" w14:textId="77777777" w:rsidR="008E24D2" w:rsidRPr="00DE7B59" w:rsidRDefault="008E24D2" w:rsidP="00B734C2">
            <w:pPr>
              <w:pStyle w:val="TAL"/>
            </w:pPr>
          </w:p>
        </w:tc>
        <w:tc>
          <w:tcPr>
            <w:tcW w:w="1700" w:type="dxa"/>
          </w:tcPr>
          <w:p w14:paraId="324D64F4" w14:textId="77777777" w:rsidR="008E24D2" w:rsidRPr="00DE7B59" w:rsidRDefault="008E24D2" w:rsidP="00B734C2">
            <w:pPr>
              <w:pStyle w:val="TAL"/>
            </w:pPr>
          </w:p>
        </w:tc>
        <w:tc>
          <w:tcPr>
            <w:tcW w:w="1245" w:type="dxa"/>
          </w:tcPr>
          <w:p w14:paraId="5E26C2D3" w14:textId="77777777" w:rsidR="008E24D2" w:rsidRPr="00DE7B59" w:rsidRDefault="008E24D2" w:rsidP="00B734C2">
            <w:pPr>
              <w:pStyle w:val="TAL"/>
            </w:pPr>
          </w:p>
        </w:tc>
      </w:tr>
      <w:tr w:rsidR="008E24D2" w:rsidRPr="00DE7B59" w14:paraId="34FCFB16" w14:textId="77777777" w:rsidTr="00B734C2">
        <w:tc>
          <w:tcPr>
            <w:tcW w:w="4535" w:type="dxa"/>
            <w:tcBorders>
              <w:bottom w:val="single" w:sz="4" w:space="0" w:color="auto"/>
            </w:tcBorders>
          </w:tcPr>
          <w:p w14:paraId="5D99E81B" w14:textId="77777777" w:rsidR="008E24D2" w:rsidRPr="00DE7B59" w:rsidRDefault="008E24D2" w:rsidP="00B734C2">
            <w:pPr>
              <w:pStyle w:val="TAL"/>
            </w:pPr>
            <w:r w:rsidRPr="00DE7B59">
              <w:t xml:space="preserve">      secondaryCellGroup</w:t>
            </w:r>
          </w:p>
        </w:tc>
        <w:tc>
          <w:tcPr>
            <w:tcW w:w="2267" w:type="dxa"/>
          </w:tcPr>
          <w:p w14:paraId="746A37C3" w14:textId="77777777" w:rsidR="008E24D2" w:rsidRPr="00DE7B59" w:rsidRDefault="008E24D2" w:rsidP="00B734C2">
            <w:pPr>
              <w:pStyle w:val="TAL"/>
            </w:pPr>
            <w:r w:rsidRPr="00DE7B59">
              <w:t>CellGroupConfig</w:t>
            </w:r>
          </w:p>
        </w:tc>
        <w:tc>
          <w:tcPr>
            <w:tcW w:w="1700" w:type="dxa"/>
          </w:tcPr>
          <w:p w14:paraId="29EA1985" w14:textId="77777777" w:rsidR="008E24D2" w:rsidRPr="00DE7B59" w:rsidRDefault="008E24D2" w:rsidP="00B734C2">
            <w:pPr>
              <w:pStyle w:val="TAL"/>
            </w:pPr>
            <w:r w:rsidRPr="00DE7B59">
              <w:t>OCTET STRING (CONTAINING CellGroupConfig)</w:t>
            </w:r>
          </w:p>
        </w:tc>
        <w:tc>
          <w:tcPr>
            <w:tcW w:w="1245" w:type="dxa"/>
          </w:tcPr>
          <w:p w14:paraId="14E1C987" w14:textId="77777777" w:rsidR="008E24D2" w:rsidRPr="00DE7B59" w:rsidRDefault="008E24D2" w:rsidP="00B734C2">
            <w:pPr>
              <w:pStyle w:val="TAL"/>
            </w:pPr>
            <w:r w:rsidRPr="00DE7B59">
              <w:rPr>
                <w:lang w:eastAsia="zh-CN"/>
              </w:rPr>
              <w:t>EN-DC</w:t>
            </w:r>
          </w:p>
        </w:tc>
      </w:tr>
      <w:tr w:rsidR="00320B84" w:rsidRPr="00DE7B59" w14:paraId="7F1FA804" w14:textId="77777777" w:rsidTr="00B734C2">
        <w:tc>
          <w:tcPr>
            <w:tcW w:w="4535" w:type="dxa"/>
            <w:tcBorders>
              <w:bottom w:val="single" w:sz="4" w:space="0" w:color="auto"/>
            </w:tcBorders>
          </w:tcPr>
          <w:p w14:paraId="16C72523" w14:textId="7EB083FB" w:rsidR="00320B84" w:rsidRPr="00DE7B59" w:rsidRDefault="00320B84" w:rsidP="00320B84">
            <w:pPr>
              <w:pStyle w:val="TAL"/>
            </w:pPr>
            <w:r w:rsidRPr="00DE7B59">
              <w:t xml:space="preserve">      nonCriticalExtension SEQUENCE {</w:t>
            </w:r>
          </w:p>
        </w:tc>
        <w:tc>
          <w:tcPr>
            <w:tcW w:w="2267" w:type="dxa"/>
          </w:tcPr>
          <w:p w14:paraId="70E876AB" w14:textId="77777777" w:rsidR="00320B84" w:rsidRPr="00DE7B59" w:rsidRDefault="00320B84" w:rsidP="00320B84">
            <w:pPr>
              <w:pStyle w:val="TAL"/>
            </w:pPr>
          </w:p>
        </w:tc>
        <w:tc>
          <w:tcPr>
            <w:tcW w:w="1700" w:type="dxa"/>
          </w:tcPr>
          <w:p w14:paraId="211D7EDA" w14:textId="77777777" w:rsidR="00320B84" w:rsidRPr="00DE7B59" w:rsidRDefault="00320B84" w:rsidP="00320B84">
            <w:pPr>
              <w:pStyle w:val="TAL"/>
            </w:pPr>
          </w:p>
        </w:tc>
        <w:tc>
          <w:tcPr>
            <w:tcW w:w="1245" w:type="dxa"/>
          </w:tcPr>
          <w:p w14:paraId="03982713" w14:textId="54C42DA4" w:rsidR="00320B84" w:rsidRPr="00DE7B59" w:rsidRDefault="00320B84" w:rsidP="00320B84">
            <w:pPr>
              <w:pStyle w:val="TAL"/>
              <w:rPr>
                <w:lang w:eastAsia="zh-CN"/>
              </w:rPr>
            </w:pPr>
            <w:r w:rsidRPr="00DE7B59">
              <w:rPr>
                <w:lang w:eastAsia="zh-CN"/>
              </w:rPr>
              <w:t>NR</w:t>
            </w:r>
          </w:p>
        </w:tc>
      </w:tr>
      <w:tr w:rsidR="008E24D2" w:rsidRPr="00DE7B59" w14:paraId="4B6068F4" w14:textId="77777777" w:rsidTr="00B734C2">
        <w:tc>
          <w:tcPr>
            <w:tcW w:w="4535" w:type="dxa"/>
            <w:tcBorders>
              <w:bottom w:val="single" w:sz="4" w:space="0" w:color="auto"/>
            </w:tcBorders>
          </w:tcPr>
          <w:p w14:paraId="4C1F006E" w14:textId="23F31B51" w:rsidR="008E24D2" w:rsidRPr="00DE7B59" w:rsidRDefault="008E24D2" w:rsidP="00B734C2">
            <w:pPr>
              <w:pStyle w:val="TAL"/>
              <w:rPr>
                <w:lang w:eastAsia="zh-CN"/>
              </w:rPr>
            </w:pPr>
            <w:r w:rsidRPr="00DE7B59">
              <w:rPr>
                <w:lang w:eastAsia="zh-CN"/>
              </w:rPr>
              <w:t xml:space="preserve">      </w:t>
            </w:r>
            <w:r w:rsidR="00320B84" w:rsidRPr="00DE7B59">
              <w:rPr>
                <w:lang w:eastAsia="zh-CN"/>
              </w:rPr>
              <w:t xml:space="preserve">  </w:t>
            </w:r>
            <w:r w:rsidRPr="00DE7B59">
              <w:rPr>
                <w:lang w:eastAsia="zh-CN"/>
              </w:rPr>
              <w:t>masterCellGroup</w:t>
            </w:r>
          </w:p>
        </w:tc>
        <w:tc>
          <w:tcPr>
            <w:tcW w:w="2267" w:type="dxa"/>
          </w:tcPr>
          <w:p w14:paraId="5C6064B6" w14:textId="77777777" w:rsidR="008E24D2" w:rsidRPr="00DE7B59" w:rsidRDefault="008E24D2" w:rsidP="00B734C2">
            <w:pPr>
              <w:pStyle w:val="TAL"/>
            </w:pPr>
            <w:r w:rsidRPr="00DE7B59">
              <w:t>CellGroupConfig</w:t>
            </w:r>
          </w:p>
        </w:tc>
        <w:tc>
          <w:tcPr>
            <w:tcW w:w="1700" w:type="dxa"/>
          </w:tcPr>
          <w:p w14:paraId="79047168" w14:textId="77777777" w:rsidR="008E24D2" w:rsidRPr="00DE7B59" w:rsidRDefault="008E24D2" w:rsidP="00B734C2">
            <w:pPr>
              <w:pStyle w:val="TAL"/>
            </w:pPr>
          </w:p>
        </w:tc>
        <w:tc>
          <w:tcPr>
            <w:tcW w:w="1245" w:type="dxa"/>
          </w:tcPr>
          <w:p w14:paraId="3A7F9413" w14:textId="77777777" w:rsidR="008E24D2" w:rsidRPr="00DE7B59" w:rsidRDefault="008E24D2" w:rsidP="00B734C2">
            <w:pPr>
              <w:pStyle w:val="TAL"/>
            </w:pPr>
          </w:p>
        </w:tc>
      </w:tr>
      <w:tr w:rsidR="00320B84" w:rsidRPr="00DE7B59" w14:paraId="6CB7A80F" w14:textId="77777777" w:rsidTr="00B734C2">
        <w:tc>
          <w:tcPr>
            <w:tcW w:w="4535" w:type="dxa"/>
            <w:tcBorders>
              <w:bottom w:val="single" w:sz="4" w:space="0" w:color="auto"/>
            </w:tcBorders>
          </w:tcPr>
          <w:p w14:paraId="3A28F1A9" w14:textId="7493AF70" w:rsidR="00320B84" w:rsidRPr="00DE7B59" w:rsidRDefault="00320B84" w:rsidP="00320B84">
            <w:pPr>
              <w:pStyle w:val="TAL"/>
              <w:rPr>
                <w:lang w:eastAsia="zh-CN"/>
              </w:rPr>
            </w:pPr>
            <w:r w:rsidRPr="00DE7B59">
              <w:t xml:space="preserve">      }</w:t>
            </w:r>
          </w:p>
        </w:tc>
        <w:tc>
          <w:tcPr>
            <w:tcW w:w="2267" w:type="dxa"/>
          </w:tcPr>
          <w:p w14:paraId="4FCBB1D7" w14:textId="77777777" w:rsidR="00320B84" w:rsidRPr="00DE7B59" w:rsidRDefault="00320B84" w:rsidP="00320B84">
            <w:pPr>
              <w:pStyle w:val="TAL"/>
            </w:pPr>
          </w:p>
        </w:tc>
        <w:tc>
          <w:tcPr>
            <w:tcW w:w="1700" w:type="dxa"/>
          </w:tcPr>
          <w:p w14:paraId="54726FF4" w14:textId="77777777" w:rsidR="00320B84" w:rsidRPr="00DE7B59" w:rsidRDefault="00320B84" w:rsidP="00320B84">
            <w:pPr>
              <w:pStyle w:val="TAL"/>
            </w:pPr>
          </w:p>
        </w:tc>
        <w:tc>
          <w:tcPr>
            <w:tcW w:w="1245" w:type="dxa"/>
          </w:tcPr>
          <w:p w14:paraId="453DBE3B" w14:textId="77777777" w:rsidR="00320B84" w:rsidRPr="00DE7B59" w:rsidRDefault="00320B84" w:rsidP="00320B84">
            <w:pPr>
              <w:pStyle w:val="TAL"/>
            </w:pPr>
          </w:p>
        </w:tc>
      </w:tr>
      <w:tr w:rsidR="008E24D2" w:rsidRPr="00DE7B59" w14:paraId="6681541E" w14:textId="77777777" w:rsidTr="00B734C2">
        <w:tc>
          <w:tcPr>
            <w:tcW w:w="4535" w:type="dxa"/>
            <w:tcBorders>
              <w:bottom w:val="single" w:sz="4" w:space="0" w:color="auto"/>
            </w:tcBorders>
          </w:tcPr>
          <w:p w14:paraId="4CA7407E" w14:textId="77777777" w:rsidR="008E24D2" w:rsidRPr="00DE7B59" w:rsidRDefault="008E24D2" w:rsidP="00B734C2">
            <w:pPr>
              <w:pStyle w:val="TAL"/>
              <w:rPr>
                <w:lang w:eastAsia="zh-CN"/>
              </w:rPr>
            </w:pPr>
            <w:r w:rsidRPr="00DE7B59">
              <w:rPr>
                <w:lang w:eastAsia="zh-CN"/>
              </w:rPr>
              <w:t xml:space="preserve">    }</w:t>
            </w:r>
          </w:p>
        </w:tc>
        <w:tc>
          <w:tcPr>
            <w:tcW w:w="2267" w:type="dxa"/>
          </w:tcPr>
          <w:p w14:paraId="4761F22C" w14:textId="77777777" w:rsidR="008E24D2" w:rsidRPr="00DE7B59" w:rsidRDefault="008E24D2" w:rsidP="00B734C2">
            <w:pPr>
              <w:pStyle w:val="TAL"/>
            </w:pPr>
          </w:p>
        </w:tc>
        <w:tc>
          <w:tcPr>
            <w:tcW w:w="1700" w:type="dxa"/>
          </w:tcPr>
          <w:p w14:paraId="13945801" w14:textId="77777777" w:rsidR="008E24D2" w:rsidRPr="00DE7B59" w:rsidRDefault="008E24D2" w:rsidP="00B734C2">
            <w:pPr>
              <w:pStyle w:val="TAL"/>
            </w:pPr>
          </w:p>
        </w:tc>
        <w:tc>
          <w:tcPr>
            <w:tcW w:w="1245" w:type="dxa"/>
          </w:tcPr>
          <w:p w14:paraId="3D00E5EC" w14:textId="77777777" w:rsidR="008E24D2" w:rsidRPr="00DE7B59" w:rsidRDefault="008E24D2" w:rsidP="00B734C2">
            <w:pPr>
              <w:pStyle w:val="TAL"/>
            </w:pPr>
          </w:p>
        </w:tc>
      </w:tr>
      <w:tr w:rsidR="008E24D2" w:rsidRPr="00DE7B59" w14:paraId="7DD25FA2" w14:textId="77777777" w:rsidTr="00B734C2">
        <w:tc>
          <w:tcPr>
            <w:tcW w:w="4535" w:type="dxa"/>
            <w:tcBorders>
              <w:bottom w:val="single" w:sz="4" w:space="0" w:color="auto"/>
            </w:tcBorders>
          </w:tcPr>
          <w:p w14:paraId="0A84E462" w14:textId="77777777" w:rsidR="008E24D2" w:rsidRPr="00DE7B59" w:rsidRDefault="008E24D2" w:rsidP="00B734C2">
            <w:pPr>
              <w:pStyle w:val="TAL"/>
            </w:pPr>
            <w:r w:rsidRPr="00DE7B59">
              <w:t xml:space="preserve">  }</w:t>
            </w:r>
          </w:p>
        </w:tc>
        <w:tc>
          <w:tcPr>
            <w:tcW w:w="2267" w:type="dxa"/>
          </w:tcPr>
          <w:p w14:paraId="273A4325" w14:textId="77777777" w:rsidR="008E24D2" w:rsidRPr="00DE7B59" w:rsidRDefault="008E24D2" w:rsidP="00B734C2">
            <w:pPr>
              <w:pStyle w:val="TAL"/>
            </w:pPr>
          </w:p>
        </w:tc>
        <w:tc>
          <w:tcPr>
            <w:tcW w:w="1700" w:type="dxa"/>
          </w:tcPr>
          <w:p w14:paraId="012E971F" w14:textId="77777777" w:rsidR="008E24D2" w:rsidRPr="00DE7B59" w:rsidRDefault="008E24D2" w:rsidP="00B734C2">
            <w:pPr>
              <w:pStyle w:val="TAL"/>
            </w:pPr>
          </w:p>
        </w:tc>
        <w:tc>
          <w:tcPr>
            <w:tcW w:w="1245" w:type="dxa"/>
          </w:tcPr>
          <w:p w14:paraId="736827F9" w14:textId="77777777" w:rsidR="008E24D2" w:rsidRPr="00DE7B59" w:rsidRDefault="008E24D2" w:rsidP="00B734C2">
            <w:pPr>
              <w:pStyle w:val="TAL"/>
            </w:pPr>
          </w:p>
        </w:tc>
      </w:tr>
      <w:tr w:rsidR="008E24D2" w:rsidRPr="00DE7B59" w14:paraId="23354398" w14:textId="77777777" w:rsidTr="00B734C2">
        <w:tc>
          <w:tcPr>
            <w:tcW w:w="4535" w:type="dxa"/>
            <w:tcBorders>
              <w:bottom w:val="single" w:sz="4" w:space="0" w:color="auto"/>
            </w:tcBorders>
          </w:tcPr>
          <w:p w14:paraId="0AABD00D" w14:textId="77777777" w:rsidR="008E24D2" w:rsidRPr="00DE7B59" w:rsidRDefault="008E24D2" w:rsidP="00B734C2">
            <w:pPr>
              <w:pStyle w:val="TAL"/>
            </w:pPr>
            <w:r w:rsidRPr="00DE7B59">
              <w:t>}</w:t>
            </w:r>
          </w:p>
        </w:tc>
        <w:tc>
          <w:tcPr>
            <w:tcW w:w="2267" w:type="dxa"/>
          </w:tcPr>
          <w:p w14:paraId="7C59427C" w14:textId="77777777" w:rsidR="008E24D2" w:rsidRPr="00DE7B59" w:rsidRDefault="008E24D2" w:rsidP="00B734C2">
            <w:pPr>
              <w:pStyle w:val="TAL"/>
            </w:pPr>
          </w:p>
        </w:tc>
        <w:tc>
          <w:tcPr>
            <w:tcW w:w="1700" w:type="dxa"/>
          </w:tcPr>
          <w:p w14:paraId="07587EFE" w14:textId="77777777" w:rsidR="008E24D2" w:rsidRPr="00DE7B59" w:rsidRDefault="008E24D2" w:rsidP="00B734C2">
            <w:pPr>
              <w:pStyle w:val="TAL"/>
            </w:pPr>
          </w:p>
        </w:tc>
        <w:tc>
          <w:tcPr>
            <w:tcW w:w="1245" w:type="dxa"/>
          </w:tcPr>
          <w:p w14:paraId="690C9822" w14:textId="77777777" w:rsidR="008E24D2" w:rsidRPr="00DE7B59" w:rsidRDefault="008E24D2" w:rsidP="00B734C2">
            <w:pPr>
              <w:pStyle w:val="TAL"/>
            </w:pPr>
          </w:p>
        </w:tc>
      </w:tr>
    </w:tbl>
    <w:p w14:paraId="4D6EDFA1" w14:textId="77777777" w:rsidR="008E24D2" w:rsidRPr="00DE7B59" w:rsidRDefault="008E24D2" w:rsidP="008E24D2"/>
    <w:p w14:paraId="31861348" w14:textId="5202F87E" w:rsidR="008E24D2" w:rsidRPr="00DE7B59" w:rsidRDefault="008E24D2" w:rsidP="008E24D2">
      <w:pPr>
        <w:pStyle w:val="TH"/>
        <w:rPr>
          <w:lang w:eastAsia="zh-CN"/>
        </w:rPr>
      </w:pPr>
      <w:r w:rsidRPr="00DE7B59">
        <w:t xml:space="preserve">Table 7.1.1.3.17.2.3.3-2: </w:t>
      </w:r>
      <w:r w:rsidRPr="00DE7B59">
        <w:rPr>
          <w:i/>
          <w:iCs/>
        </w:rPr>
        <w:t>CellGroupConfig</w:t>
      </w:r>
      <w:r w:rsidRPr="00DE7B59">
        <w:t xml:space="preserve"> (Table 7.1.1.3.17.2.3.3-1)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DE7B59" w14:paraId="0052A9CC" w14:textId="77777777" w:rsidTr="00B734C2">
        <w:tc>
          <w:tcPr>
            <w:tcW w:w="9939" w:type="dxa"/>
            <w:gridSpan w:val="4"/>
          </w:tcPr>
          <w:p w14:paraId="7F9E8B4B" w14:textId="1675A38E"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4.6.3-19</w:t>
            </w:r>
          </w:p>
        </w:tc>
      </w:tr>
      <w:tr w:rsidR="008E24D2" w:rsidRPr="00DE7B59" w14:paraId="0C1CE584" w14:textId="77777777" w:rsidTr="00B734C2">
        <w:tblPrEx>
          <w:tblCellMar>
            <w:left w:w="108" w:type="dxa"/>
            <w:right w:w="108" w:type="dxa"/>
          </w:tblCellMar>
        </w:tblPrEx>
        <w:tc>
          <w:tcPr>
            <w:tcW w:w="4722" w:type="dxa"/>
            <w:shd w:val="clear" w:color="auto" w:fill="auto"/>
          </w:tcPr>
          <w:p w14:paraId="7E4899CC" w14:textId="77777777" w:rsidR="008E24D2" w:rsidRPr="00DE7B59" w:rsidRDefault="008E24D2" w:rsidP="00B734C2">
            <w:pPr>
              <w:pStyle w:val="TAH"/>
            </w:pPr>
            <w:r w:rsidRPr="00DE7B59">
              <w:t>Information Element</w:t>
            </w:r>
          </w:p>
        </w:tc>
        <w:tc>
          <w:tcPr>
            <w:tcW w:w="2267" w:type="dxa"/>
            <w:shd w:val="clear" w:color="auto" w:fill="auto"/>
          </w:tcPr>
          <w:p w14:paraId="42412B22" w14:textId="77777777" w:rsidR="008E24D2" w:rsidRPr="00DE7B59" w:rsidRDefault="008E24D2" w:rsidP="00B734C2">
            <w:pPr>
              <w:pStyle w:val="TAH"/>
            </w:pPr>
            <w:r w:rsidRPr="00DE7B59">
              <w:t>Value/remark</w:t>
            </w:r>
          </w:p>
        </w:tc>
        <w:tc>
          <w:tcPr>
            <w:tcW w:w="1700" w:type="dxa"/>
            <w:shd w:val="clear" w:color="auto" w:fill="auto"/>
          </w:tcPr>
          <w:p w14:paraId="5920A186" w14:textId="77777777" w:rsidR="008E24D2" w:rsidRPr="00DE7B59" w:rsidRDefault="008E24D2" w:rsidP="00B734C2">
            <w:pPr>
              <w:pStyle w:val="TAH"/>
            </w:pPr>
            <w:r w:rsidRPr="00DE7B59">
              <w:t>Comment</w:t>
            </w:r>
          </w:p>
        </w:tc>
        <w:tc>
          <w:tcPr>
            <w:tcW w:w="1250" w:type="dxa"/>
            <w:shd w:val="clear" w:color="auto" w:fill="auto"/>
          </w:tcPr>
          <w:p w14:paraId="53E17A47" w14:textId="77777777" w:rsidR="008E24D2" w:rsidRPr="00DE7B59" w:rsidRDefault="008E24D2" w:rsidP="00B734C2">
            <w:pPr>
              <w:pStyle w:val="TAH"/>
            </w:pPr>
            <w:r w:rsidRPr="00DE7B59">
              <w:t>Condition</w:t>
            </w:r>
          </w:p>
        </w:tc>
      </w:tr>
      <w:tr w:rsidR="008E24D2" w:rsidRPr="00DE7B59" w14:paraId="134376AA" w14:textId="77777777" w:rsidTr="00B734C2">
        <w:tblPrEx>
          <w:tblCellMar>
            <w:left w:w="108" w:type="dxa"/>
            <w:right w:w="108" w:type="dxa"/>
          </w:tblCellMar>
        </w:tblPrEx>
        <w:tc>
          <w:tcPr>
            <w:tcW w:w="4722" w:type="dxa"/>
            <w:shd w:val="clear" w:color="auto" w:fill="auto"/>
          </w:tcPr>
          <w:p w14:paraId="4B9DA5C3" w14:textId="77777777" w:rsidR="008E24D2" w:rsidRPr="00DE7B59" w:rsidRDefault="008E24D2" w:rsidP="00B734C2">
            <w:pPr>
              <w:pStyle w:val="TAL"/>
            </w:pPr>
            <w:r w:rsidRPr="00DE7B59">
              <w:t>CellGroupConfig::= SEQUENCE {</w:t>
            </w:r>
          </w:p>
        </w:tc>
        <w:tc>
          <w:tcPr>
            <w:tcW w:w="2267" w:type="dxa"/>
            <w:shd w:val="clear" w:color="auto" w:fill="auto"/>
          </w:tcPr>
          <w:p w14:paraId="79ECF524" w14:textId="77777777" w:rsidR="008E24D2" w:rsidRPr="00DE7B59" w:rsidRDefault="008E24D2" w:rsidP="00B734C2">
            <w:pPr>
              <w:pStyle w:val="TAL"/>
            </w:pPr>
          </w:p>
        </w:tc>
        <w:tc>
          <w:tcPr>
            <w:tcW w:w="1700" w:type="dxa"/>
            <w:shd w:val="clear" w:color="auto" w:fill="auto"/>
          </w:tcPr>
          <w:p w14:paraId="128554FA" w14:textId="77777777" w:rsidR="008E24D2" w:rsidRPr="00DE7B59" w:rsidRDefault="008E24D2" w:rsidP="00B734C2">
            <w:pPr>
              <w:pStyle w:val="TAL"/>
            </w:pPr>
          </w:p>
        </w:tc>
        <w:tc>
          <w:tcPr>
            <w:tcW w:w="1250" w:type="dxa"/>
            <w:shd w:val="clear" w:color="auto" w:fill="auto"/>
          </w:tcPr>
          <w:p w14:paraId="2019A7B4" w14:textId="77777777" w:rsidR="008E24D2" w:rsidRPr="00DE7B59" w:rsidRDefault="008E24D2" w:rsidP="00B734C2">
            <w:pPr>
              <w:pStyle w:val="TAL"/>
            </w:pPr>
          </w:p>
        </w:tc>
      </w:tr>
      <w:tr w:rsidR="008E24D2" w:rsidRPr="00DE7B59" w14:paraId="7A4CC039" w14:textId="77777777" w:rsidTr="00B734C2">
        <w:tblPrEx>
          <w:tblCellMar>
            <w:left w:w="108" w:type="dxa"/>
            <w:right w:w="108" w:type="dxa"/>
          </w:tblCellMar>
        </w:tblPrEx>
        <w:tc>
          <w:tcPr>
            <w:tcW w:w="4722" w:type="dxa"/>
            <w:tcBorders>
              <w:bottom w:val="nil"/>
            </w:tcBorders>
            <w:shd w:val="clear" w:color="auto" w:fill="auto"/>
          </w:tcPr>
          <w:p w14:paraId="1E2C1C2B" w14:textId="77777777" w:rsidR="008E24D2" w:rsidRPr="00DE7B59" w:rsidRDefault="008E24D2" w:rsidP="00B734C2">
            <w:pPr>
              <w:pStyle w:val="TAL"/>
            </w:pPr>
            <w:r w:rsidRPr="00DE7B59">
              <w:t xml:space="preserve">  cellGroupId</w:t>
            </w:r>
          </w:p>
        </w:tc>
        <w:tc>
          <w:tcPr>
            <w:tcW w:w="2267" w:type="dxa"/>
            <w:shd w:val="clear" w:color="auto" w:fill="auto"/>
          </w:tcPr>
          <w:p w14:paraId="1D41713E" w14:textId="77777777" w:rsidR="008E24D2" w:rsidRPr="00DE7B59" w:rsidRDefault="008E24D2" w:rsidP="00B734C2">
            <w:pPr>
              <w:pStyle w:val="TAL"/>
              <w:rPr>
                <w:lang w:eastAsia="zh-CN"/>
              </w:rPr>
            </w:pPr>
            <w:r w:rsidRPr="00DE7B59">
              <w:rPr>
                <w:lang w:eastAsia="zh-CN"/>
              </w:rPr>
              <w:t>0</w:t>
            </w:r>
          </w:p>
        </w:tc>
        <w:tc>
          <w:tcPr>
            <w:tcW w:w="1700" w:type="dxa"/>
            <w:shd w:val="clear" w:color="auto" w:fill="auto"/>
          </w:tcPr>
          <w:p w14:paraId="72A22645" w14:textId="77777777" w:rsidR="008E24D2" w:rsidRPr="00DE7B59" w:rsidRDefault="008E24D2" w:rsidP="00B734C2">
            <w:pPr>
              <w:pStyle w:val="TAL"/>
            </w:pPr>
          </w:p>
        </w:tc>
        <w:tc>
          <w:tcPr>
            <w:tcW w:w="1250" w:type="dxa"/>
            <w:shd w:val="clear" w:color="auto" w:fill="auto"/>
          </w:tcPr>
          <w:p w14:paraId="51A32199" w14:textId="77777777" w:rsidR="008E24D2" w:rsidRPr="00DE7B59" w:rsidRDefault="008E24D2" w:rsidP="00B734C2">
            <w:pPr>
              <w:pStyle w:val="TAL"/>
            </w:pPr>
          </w:p>
        </w:tc>
      </w:tr>
      <w:tr w:rsidR="008E24D2" w:rsidRPr="00DE7B59" w14:paraId="029584AE" w14:textId="77777777" w:rsidTr="00B734C2">
        <w:tblPrEx>
          <w:tblCellMar>
            <w:left w:w="108" w:type="dxa"/>
            <w:right w:w="108" w:type="dxa"/>
          </w:tblCellMar>
        </w:tblPrEx>
        <w:tc>
          <w:tcPr>
            <w:tcW w:w="4722" w:type="dxa"/>
            <w:tcBorders>
              <w:top w:val="nil"/>
            </w:tcBorders>
            <w:shd w:val="clear" w:color="auto" w:fill="auto"/>
          </w:tcPr>
          <w:p w14:paraId="6D773C25" w14:textId="77777777" w:rsidR="008E24D2" w:rsidRPr="00DE7B59" w:rsidRDefault="008E24D2" w:rsidP="00B734C2">
            <w:pPr>
              <w:pStyle w:val="TAL"/>
            </w:pPr>
          </w:p>
        </w:tc>
        <w:tc>
          <w:tcPr>
            <w:tcW w:w="2267" w:type="dxa"/>
            <w:shd w:val="clear" w:color="auto" w:fill="auto"/>
          </w:tcPr>
          <w:p w14:paraId="124B57F2" w14:textId="77777777" w:rsidR="008E24D2" w:rsidRPr="00DE7B59" w:rsidRDefault="008E24D2" w:rsidP="00B734C2">
            <w:pPr>
              <w:pStyle w:val="TAL"/>
              <w:rPr>
                <w:lang w:eastAsia="zh-CN"/>
              </w:rPr>
            </w:pPr>
            <w:r w:rsidRPr="00DE7B59">
              <w:rPr>
                <w:lang w:eastAsia="zh-CN"/>
              </w:rPr>
              <w:t>1</w:t>
            </w:r>
          </w:p>
        </w:tc>
        <w:tc>
          <w:tcPr>
            <w:tcW w:w="1700" w:type="dxa"/>
            <w:shd w:val="clear" w:color="auto" w:fill="auto"/>
          </w:tcPr>
          <w:p w14:paraId="6F79A62B" w14:textId="77777777" w:rsidR="008E24D2" w:rsidRPr="00DE7B59" w:rsidRDefault="008E24D2" w:rsidP="00B734C2">
            <w:pPr>
              <w:pStyle w:val="TAL"/>
            </w:pPr>
          </w:p>
        </w:tc>
        <w:tc>
          <w:tcPr>
            <w:tcW w:w="1250" w:type="dxa"/>
            <w:shd w:val="clear" w:color="auto" w:fill="auto"/>
          </w:tcPr>
          <w:p w14:paraId="28E8B5DC" w14:textId="77777777" w:rsidR="008E24D2" w:rsidRPr="00DE7B59" w:rsidRDefault="008E24D2" w:rsidP="00B734C2">
            <w:pPr>
              <w:pStyle w:val="TAL"/>
            </w:pPr>
            <w:r w:rsidRPr="00DE7B59">
              <w:t>EN-DC</w:t>
            </w:r>
          </w:p>
        </w:tc>
      </w:tr>
      <w:tr w:rsidR="008E24D2" w:rsidRPr="00DE7B59" w14:paraId="707DE1B4" w14:textId="77777777" w:rsidTr="00B734C2">
        <w:tblPrEx>
          <w:tblCellMar>
            <w:left w:w="108" w:type="dxa"/>
            <w:right w:w="108" w:type="dxa"/>
          </w:tblCellMar>
        </w:tblPrEx>
        <w:tc>
          <w:tcPr>
            <w:tcW w:w="4722" w:type="dxa"/>
            <w:shd w:val="clear" w:color="auto" w:fill="auto"/>
          </w:tcPr>
          <w:p w14:paraId="3D0FACD3" w14:textId="77777777" w:rsidR="008E24D2" w:rsidRPr="00DE7B59" w:rsidRDefault="008E24D2" w:rsidP="00B734C2">
            <w:pPr>
              <w:pStyle w:val="TAL"/>
            </w:pPr>
            <w:r w:rsidRPr="00DE7B59">
              <w:t xml:space="preserve">  spCellConfig SEQUENCE {</w:t>
            </w:r>
          </w:p>
        </w:tc>
        <w:tc>
          <w:tcPr>
            <w:tcW w:w="2267" w:type="dxa"/>
            <w:shd w:val="clear" w:color="auto" w:fill="auto"/>
          </w:tcPr>
          <w:p w14:paraId="1D65FB8A" w14:textId="77777777" w:rsidR="008E24D2" w:rsidRPr="00DE7B59" w:rsidRDefault="008E24D2" w:rsidP="00B734C2">
            <w:pPr>
              <w:pStyle w:val="TAL"/>
            </w:pPr>
          </w:p>
        </w:tc>
        <w:tc>
          <w:tcPr>
            <w:tcW w:w="1700" w:type="dxa"/>
            <w:shd w:val="clear" w:color="auto" w:fill="auto"/>
          </w:tcPr>
          <w:p w14:paraId="6C6FA24A" w14:textId="77777777" w:rsidR="008E24D2" w:rsidRPr="00DE7B59" w:rsidDel="00D63DD8" w:rsidRDefault="008E24D2" w:rsidP="00B734C2">
            <w:pPr>
              <w:pStyle w:val="TAL"/>
            </w:pPr>
          </w:p>
        </w:tc>
        <w:tc>
          <w:tcPr>
            <w:tcW w:w="1250" w:type="dxa"/>
            <w:shd w:val="clear" w:color="auto" w:fill="auto"/>
          </w:tcPr>
          <w:p w14:paraId="11B1E3D3" w14:textId="77777777" w:rsidR="008E24D2" w:rsidRPr="00DE7B59" w:rsidRDefault="008E24D2" w:rsidP="00B734C2">
            <w:pPr>
              <w:pStyle w:val="TAL"/>
            </w:pPr>
          </w:p>
        </w:tc>
      </w:tr>
      <w:tr w:rsidR="008E24D2" w:rsidRPr="00DE7B59" w14:paraId="408FBE46" w14:textId="77777777" w:rsidTr="00B734C2">
        <w:tblPrEx>
          <w:tblCellMar>
            <w:left w:w="108" w:type="dxa"/>
            <w:right w:w="108" w:type="dxa"/>
          </w:tblCellMar>
        </w:tblPrEx>
        <w:tc>
          <w:tcPr>
            <w:tcW w:w="4722" w:type="dxa"/>
            <w:shd w:val="clear" w:color="auto" w:fill="auto"/>
          </w:tcPr>
          <w:p w14:paraId="28489E3E" w14:textId="5703E2F9" w:rsidR="008E24D2" w:rsidRPr="00DE7B59" w:rsidRDefault="008E24D2" w:rsidP="00B734C2">
            <w:pPr>
              <w:pStyle w:val="TAL"/>
            </w:pPr>
            <w:r w:rsidRPr="00DE7B59">
              <w:t xml:space="preserve">    spCellConfigDedicated</w:t>
            </w:r>
          </w:p>
        </w:tc>
        <w:tc>
          <w:tcPr>
            <w:tcW w:w="2267" w:type="dxa"/>
            <w:shd w:val="clear" w:color="auto" w:fill="auto"/>
          </w:tcPr>
          <w:p w14:paraId="04EB8113" w14:textId="57593BFA" w:rsidR="008E24D2" w:rsidRPr="00DE7B59" w:rsidRDefault="00A9652D" w:rsidP="00B734C2">
            <w:pPr>
              <w:pStyle w:val="TAL"/>
            </w:pPr>
            <w:r w:rsidRPr="00DE7B59">
              <w:t>ServingCellConfig</w:t>
            </w:r>
          </w:p>
        </w:tc>
        <w:tc>
          <w:tcPr>
            <w:tcW w:w="1700" w:type="dxa"/>
            <w:shd w:val="clear" w:color="auto" w:fill="auto"/>
          </w:tcPr>
          <w:p w14:paraId="59C3737E" w14:textId="77777777" w:rsidR="008E24D2" w:rsidRPr="00DE7B59" w:rsidRDefault="008E24D2" w:rsidP="00B734C2">
            <w:pPr>
              <w:pStyle w:val="TAL"/>
            </w:pPr>
          </w:p>
        </w:tc>
        <w:tc>
          <w:tcPr>
            <w:tcW w:w="1250" w:type="dxa"/>
            <w:shd w:val="clear" w:color="auto" w:fill="auto"/>
          </w:tcPr>
          <w:p w14:paraId="3A328E74" w14:textId="77777777" w:rsidR="008E24D2" w:rsidRPr="00DE7B59" w:rsidRDefault="008E24D2" w:rsidP="00B734C2">
            <w:pPr>
              <w:pStyle w:val="TAL"/>
            </w:pPr>
          </w:p>
        </w:tc>
      </w:tr>
      <w:tr w:rsidR="008E24D2" w:rsidRPr="00DE7B59" w14:paraId="03746557" w14:textId="77777777" w:rsidTr="00B734C2">
        <w:tblPrEx>
          <w:tblCellMar>
            <w:left w:w="108" w:type="dxa"/>
            <w:right w:w="108" w:type="dxa"/>
          </w:tblCellMar>
        </w:tblPrEx>
        <w:tc>
          <w:tcPr>
            <w:tcW w:w="4722" w:type="dxa"/>
            <w:shd w:val="clear" w:color="auto" w:fill="auto"/>
          </w:tcPr>
          <w:p w14:paraId="70482096"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1A171C45" w14:textId="77777777" w:rsidR="008E24D2" w:rsidRPr="00DE7B59" w:rsidRDefault="008E24D2" w:rsidP="00B734C2">
            <w:pPr>
              <w:pStyle w:val="TAL"/>
            </w:pPr>
          </w:p>
        </w:tc>
        <w:tc>
          <w:tcPr>
            <w:tcW w:w="1700" w:type="dxa"/>
            <w:shd w:val="clear" w:color="auto" w:fill="auto"/>
          </w:tcPr>
          <w:p w14:paraId="03A44DA0" w14:textId="77777777" w:rsidR="008E24D2" w:rsidRPr="00DE7B59" w:rsidDel="00D63DD8" w:rsidRDefault="008E24D2" w:rsidP="00B734C2">
            <w:pPr>
              <w:pStyle w:val="TAL"/>
            </w:pPr>
          </w:p>
        </w:tc>
        <w:tc>
          <w:tcPr>
            <w:tcW w:w="1250" w:type="dxa"/>
            <w:shd w:val="clear" w:color="auto" w:fill="auto"/>
          </w:tcPr>
          <w:p w14:paraId="51429C56" w14:textId="77777777" w:rsidR="008E24D2" w:rsidRPr="00DE7B59" w:rsidRDefault="008E24D2" w:rsidP="00B734C2">
            <w:pPr>
              <w:pStyle w:val="TAL"/>
            </w:pPr>
          </w:p>
        </w:tc>
      </w:tr>
      <w:tr w:rsidR="008E24D2" w:rsidRPr="00DE7B59" w14:paraId="2A999820" w14:textId="77777777" w:rsidTr="00B734C2">
        <w:tblPrEx>
          <w:tblCellMar>
            <w:left w:w="108" w:type="dxa"/>
            <w:right w:w="108" w:type="dxa"/>
          </w:tblCellMar>
        </w:tblPrEx>
        <w:tc>
          <w:tcPr>
            <w:tcW w:w="4722" w:type="dxa"/>
            <w:shd w:val="clear" w:color="auto" w:fill="auto"/>
          </w:tcPr>
          <w:p w14:paraId="236062C5" w14:textId="77777777" w:rsidR="008E24D2" w:rsidRPr="00DE7B59" w:rsidRDefault="008E24D2" w:rsidP="00B734C2">
            <w:pPr>
              <w:pStyle w:val="TAL"/>
            </w:pPr>
            <w:r w:rsidRPr="00DE7B59">
              <w:rPr>
                <w:lang w:eastAsia="zh-CN"/>
              </w:rPr>
              <w:t>}</w:t>
            </w:r>
          </w:p>
        </w:tc>
        <w:tc>
          <w:tcPr>
            <w:tcW w:w="2267" w:type="dxa"/>
            <w:shd w:val="clear" w:color="auto" w:fill="auto"/>
          </w:tcPr>
          <w:p w14:paraId="43B9E0D4" w14:textId="77777777" w:rsidR="008E24D2" w:rsidRPr="00DE7B59" w:rsidRDefault="008E24D2" w:rsidP="00B734C2">
            <w:pPr>
              <w:pStyle w:val="TAL"/>
            </w:pPr>
          </w:p>
        </w:tc>
        <w:tc>
          <w:tcPr>
            <w:tcW w:w="1700" w:type="dxa"/>
            <w:shd w:val="clear" w:color="auto" w:fill="auto"/>
          </w:tcPr>
          <w:p w14:paraId="4CF306DF" w14:textId="77777777" w:rsidR="008E24D2" w:rsidRPr="00DE7B59" w:rsidDel="00D63DD8" w:rsidRDefault="008E24D2" w:rsidP="00B734C2">
            <w:pPr>
              <w:pStyle w:val="TAL"/>
            </w:pPr>
          </w:p>
        </w:tc>
        <w:tc>
          <w:tcPr>
            <w:tcW w:w="1250" w:type="dxa"/>
            <w:shd w:val="clear" w:color="auto" w:fill="auto"/>
          </w:tcPr>
          <w:p w14:paraId="225B7B65" w14:textId="77777777" w:rsidR="008E24D2" w:rsidRPr="00DE7B59" w:rsidRDefault="008E24D2" w:rsidP="00B734C2">
            <w:pPr>
              <w:pStyle w:val="TAL"/>
            </w:pPr>
          </w:p>
        </w:tc>
      </w:tr>
    </w:tbl>
    <w:p w14:paraId="616DD392" w14:textId="77777777" w:rsidR="008E24D2" w:rsidRPr="00DE7B59" w:rsidRDefault="008E24D2" w:rsidP="008E24D2"/>
    <w:p w14:paraId="4D5A80F9" w14:textId="3C9667BB" w:rsidR="008E24D2" w:rsidRPr="00DE7B59" w:rsidRDefault="008E24D2" w:rsidP="008E24D2">
      <w:pPr>
        <w:pStyle w:val="TH"/>
        <w:rPr>
          <w:i/>
        </w:rPr>
      </w:pPr>
      <w:r w:rsidRPr="00DE7B59">
        <w:t xml:space="preserve">Table 7.1.1.3.17.2.3.3-3: </w:t>
      </w:r>
      <w:r w:rsidRPr="00DE7B59">
        <w:rPr>
          <w:i/>
        </w:rPr>
        <w:t>ServingCellConfig</w:t>
      </w:r>
      <w:r w:rsidRPr="00DE7B59">
        <w:rPr>
          <w:lang w:eastAsia="de-DE"/>
        </w:rPr>
        <w:t xml:space="preserve"> (</w:t>
      </w:r>
      <w:r w:rsidRPr="00DE7B59">
        <w:t>Table 7.1.1.3.17.2.3.3-2</w:t>
      </w:r>
      <w:r w:rsidRPr="00DE7B59">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7C132C28" w14:textId="77777777" w:rsidTr="00B734C2">
        <w:tc>
          <w:tcPr>
            <w:tcW w:w="9747" w:type="dxa"/>
            <w:gridSpan w:val="4"/>
          </w:tcPr>
          <w:p w14:paraId="2412B0BE"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4.6.3-167</w:t>
            </w:r>
          </w:p>
        </w:tc>
      </w:tr>
      <w:tr w:rsidR="008E24D2" w:rsidRPr="00DE7B59" w14:paraId="41C44727" w14:textId="77777777" w:rsidTr="00B734C2">
        <w:tc>
          <w:tcPr>
            <w:tcW w:w="4535" w:type="dxa"/>
          </w:tcPr>
          <w:p w14:paraId="0691F126"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27DCE099"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5FA12459"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43FC5135"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69D00B6A" w14:textId="77777777" w:rsidTr="00B734C2">
        <w:tc>
          <w:tcPr>
            <w:tcW w:w="4535" w:type="dxa"/>
          </w:tcPr>
          <w:p w14:paraId="21EA8866" w14:textId="77777777" w:rsidR="008E24D2" w:rsidRPr="00DE7B59" w:rsidRDefault="008E24D2" w:rsidP="00B734C2">
            <w:pPr>
              <w:keepNext/>
              <w:keepLines/>
              <w:spacing w:after="0"/>
              <w:rPr>
                <w:rFonts w:ascii="Arial" w:hAnsi="Arial"/>
                <w:sz w:val="18"/>
              </w:rPr>
            </w:pPr>
            <w:r w:rsidRPr="00DE7B59">
              <w:rPr>
                <w:rFonts w:ascii="Arial" w:hAnsi="Arial"/>
                <w:sz w:val="18"/>
              </w:rPr>
              <w:t>ServingCellConfig ::= SEQUENCE {</w:t>
            </w:r>
          </w:p>
        </w:tc>
        <w:tc>
          <w:tcPr>
            <w:tcW w:w="2267" w:type="dxa"/>
          </w:tcPr>
          <w:p w14:paraId="3D7F73BE" w14:textId="77777777" w:rsidR="008E24D2" w:rsidRPr="00DE7B59" w:rsidRDefault="008E24D2" w:rsidP="00B734C2">
            <w:pPr>
              <w:keepNext/>
              <w:keepLines/>
              <w:spacing w:after="0"/>
              <w:rPr>
                <w:rFonts w:ascii="Arial" w:hAnsi="Arial"/>
                <w:sz w:val="18"/>
              </w:rPr>
            </w:pPr>
          </w:p>
        </w:tc>
        <w:tc>
          <w:tcPr>
            <w:tcW w:w="1700" w:type="dxa"/>
          </w:tcPr>
          <w:p w14:paraId="5D880CD3" w14:textId="77777777" w:rsidR="008E24D2" w:rsidRPr="00DE7B59" w:rsidRDefault="008E24D2" w:rsidP="00B734C2">
            <w:pPr>
              <w:keepNext/>
              <w:keepLines/>
              <w:spacing w:after="0"/>
              <w:rPr>
                <w:rFonts w:ascii="Arial" w:hAnsi="Arial"/>
                <w:sz w:val="18"/>
              </w:rPr>
            </w:pPr>
          </w:p>
        </w:tc>
        <w:tc>
          <w:tcPr>
            <w:tcW w:w="1245" w:type="dxa"/>
          </w:tcPr>
          <w:p w14:paraId="4760DB76" w14:textId="77777777" w:rsidR="008E24D2" w:rsidRPr="00DE7B59" w:rsidRDefault="008E24D2" w:rsidP="00B734C2">
            <w:pPr>
              <w:keepNext/>
              <w:keepLines/>
              <w:spacing w:after="0"/>
              <w:rPr>
                <w:rFonts w:ascii="Arial" w:hAnsi="Arial"/>
                <w:sz w:val="18"/>
              </w:rPr>
            </w:pPr>
          </w:p>
        </w:tc>
      </w:tr>
      <w:tr w:rsidR="008E24D2" w:rsidRPr="00DE7B59" w14:paraId="433460CE" w14:textId="77777777" w:rsidTr="00B734C2">
        <w:tc>
          <w:tcPr>
            <w:tcW w:w="4535" w:type="dxa"/>
          </w:tcPr>
          <w:p w14:paraId="6D52E1A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uplinkConfig SEQUENCE {</w:t>
            </w:r>
          </w:p>
        </w:tc>
        <w:tc>
          <w:tcPr>
            <w:tcW w:w="2267" w:type="dxa"/>
          </w:tcPr>
          <w:p w14:paraId="1FA6F4EC" w14:textId="77777777" w:rsidR="008E24D2" w:rsidRPr="00DE7B59" w:rsidRDefault="008E24D2" w:rsidP="00B734C2">
            <w:pPr>
              <w:keepNext/>
              <w:keepLines/>
              <w:spacing w:after="0"/>
              <w:rPr>
                <w:rFonts w:ascii="Arial" w:hAnsi="Arial"/>
                <w:sz w:val="18"/>
              </w:rPr>
            </w:pPr>
          </w:p>
        </w:tc>
        <w:tc>
          <w:tcPr>
            <w:tcW w:w="1700" w:type="dxa"/>
          </w:tcPr>
          <w:p w14:paraId="630EB8F4" w14:textId="77777777" w:rsidR="008E24D2" w:rsidRPr="00DE7B59" w:rsidRDefault="008E24D2" w:rsidP="00B734C2">
            <w:pPr>
              <w:keepNext/>
              <w:keepLines/>
              <w:spacing w:after="0"/>
              <w:rPr>
                <w:rFonts w:ascii="Arial" w:hAnsi="Arial"/>
                <w:sz w:val="18"/>
              </w:rPr>
            </w:pPr>
          </w:p>
        </w:tc>
        <w:tc>
          <w:tcPr>
            <w:tcW w:w="1245" w:type="dxa"/>
          </w:tcPr>
          <w:p w14:paraId="46DA63D3" w14:textId="77777777" w:rsidR="008E24D2" w:rsidRPr="00DE7B59" w:rsidRDefault="008E24D2" w:rsidP="00B734C2">
            <w:pPr>
              <w:keepNext/>
              <w:keepLines/>
              <w:spacing w:after="0"/>
              <w:rPr>
                <w:rFonts w:ascii="Arial" w:hAnsi="Arial"/>
                <w:sz w:val="18"/>
              </w:rPr>
            </w:pPr>
          </w:p>
        </w:tc>
      </w:tr>
      <w:tr w:rsidR="008E24D2" w:rsidRPr="00DE7B59" w14:paraId="6E207AFD" w14:textId="77777777" w:rsidTr="00B734C2">
        <w:tc>
          <w:tcPr>
            <w:tcW w:w="4535" w:type="dxa"/>
          </w:tcPr>
          <w:p w14:paraId="4B729FC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initialUplinkBWP</w:t>
            </w:r>
          </w:p>
        </w:tc>
        <w:tc>
          <w:tcPr>
            <w:tcW w:w="2267" w:type="dxa"/>
          </w:tcPr>
          <w:p w14:paraId="07690A3D" w14:textId="77777777" w:rsidR="008E24D2" w:rsidRPr="00DE7B59" w:rsidRDefault="008E24D2" w:rsidP="00B734C2">
            <w:pPr>
              <w:keepNext/>
              <w:keepLines/>
              <w:spacing w:after="0"/>
              <w:rPr>
                <w:rFonts w:ascii="Arial" w:hAnsi="Arial"/>
                <w:sz w:val="18"/>
              </w:rPr>
            </w:pPr>
            <w:r w:rsidRPr="00DE7B59">
              <w:rPr>
                <w:rFonts w:ascii="Arial" w:hAnsi="Arial"/>
                <w:sz w:val="18"/>
              </w:rPr>
              <w:t>BWP-UplinkDedicated</w:t>
            </w:r>
          </w:p>
        </w:tc>
        <w:tc>
          <w:tcPr>
            <w:tcW w:w="1700" w:type="dxa"/>
          </w:tcPr>
          <w:p w14:paraId="63BA7151" w14:textId="77777777" w:rsidR="008E24D2" w:rsidRPr="00DE7B59" w:rsidRDefault="008E24D2" w:rsidP="00B734C2">
            <w:pPr>
              <w:keepNext/>
              <w:keepLines/>
              <w:spacing w:after="0"/>
              <w:rPr>
                <w:rFonts w:ascii="Arial" w:hAnsi="Arial"/>
                <w:sz w:val="18"/>
              </w:rPr>
            </w:pPr>
          </w:p>
        </w:tc>
        <w:tc>
          <w:tcPr>
            <w:tcW w:w="1245" w:type="dxa"/>
          </w:tcPr>
          <w:p w14:paraId="029A223F" w14:textId="77777777" w:rsidR="008E24D2" w:rsidRPr="00DE7B59" w:rsidRDefault="008E24D2" w:rsidP="00B734C2">
            <w:pPr>
              <w:keepNext/>
              <w:keepLines/>
              <w:spacing w:after="0"/>
              <w:rPr>
                <w:rFonts w:ascii="Arial" w:hAnsi="Arial"/>
                <w:sz w:val="18"/>
              </w:rPr>
            </w:pPr>
          </w:p>
        </w:tc>
      </w:tr>
      <w:tr w:rsidR="008E24D2" w:rsidRPr="00DE7B59" w14:paraId="57441DEA" w14:textId="77777777" w:rsidTr="00B734C2">
        <w:tc>
          <w:tcPr>
            <w:tcW w:w="4535" w:type="dxa"/>
          </w:tcPr>
          <w:p w14:paraId="6F1B2D4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67" w:type="dxa"/>
          </w:tcPr>
          <w:p w14:paraId="00A4E6D2" w14:textId="77777777" w:rsidR="008E24D2" w:rsidRPr="00DE7B59" w:rsidRDefault="008E24D2" w:rsidP="00B734C2">
            <w:pPr>
              <w:keepNext/>
              <w:keepLines/>
              <w:spacing w:after="0"/>
              <w:rPr>
                <w:rFonts w:ascii="Arial" w:hAnsi="Arial"/>
                <w:sz w:val="18"/>
              </w:rPr>
            </w:pPr>
          </w:p>
        </w:tc>
        <w:tc>
          <w:tcPr>
            <w:tcW w:w="1700" w:type="dxa"/>
          </w:tcPr>
          <w:p w14:paraId="5137BAAA" w14:textId="77777777" w:rsidR="008E24D2" w:rsidRPr="00DE7B59" w:rsidRDefault="008E24D2" w:rsidP="00B734C2">
            <w:pPr>
              <w:keepNext/>
              <w:keepLines/>
              <w:spacing w:after="0"/>
              <w:rPr>
                <w:rFonts w:ascii="Arial" w:hAnsi="Arial"/>
                <w:sz w:val="18"/>
              </w:rPr>
            </w:pPr>
          </w:p>
        </w:tc>
        <w:tc>
          <w:tcPr>
            <w:tcW w:w="1245" w:type="dxa"/>
          </w:tcPr>
          <w:p w14:paraId="6200E453" w14:textId="77777777" w:rsidR="008E24D2" w:rsidRPr="00DE7B59" w:rsidRDefault="008E24D2" w:rsidP="00B734C2">
            <w:pPr>
              <w:keepNext/>
              <w:keepLines/>
              <w:spacing w:after="0"/>
              <w:rPr>
                <w:rFonts w:ascii="Arial" w:hAnsi="Arial"/>
                <w:sz w:val="18"/>
              </w:rPr>
            </w:pPr>
          </w:p>
        </w:tc>
      </w:tr>
      <w:tr w:rsidR="008E24D2" w:rsidRPr="00DE7B59" w14:paraId="45AFFE3F" w14:textId="77777777" w:rsidTr="00B734C2">
        <w:tc>
          <w:tcPr>
            <w:tcW w:w="4535" w:type="dxa"/>
            <w:tcBorders>
              <w:bottom w:val="single" w:sz="4" w:space="0" w:color="auto"/>
            </w:tcBorders>
          </w:tcPr>
          <w:p w14:paraId="6B3C8B13"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67" w:type="dxa"/>
          </w:tcPr>
          <w:p w14:paraId="0CB0356B" w14:textId="77777777" w:rsidR="008E24D2" w:rsidRPr="00DE7B59" w:rsidRDefault="008E24D2" w:rsidP="00B734C2">
            <w:pPr>
              <w:keepNext/>
              <w:keepLines/>
              <w:spacing w:after="0"/>
              <w:rPr>
                <w:rFonts w:ascii="Arial" w:hAnsi="Arial"/>
                <w:sz w:val="18"/>
              </w:rPr>
            </w:pPr>
          </w:p>
        </w:tc>
        <w:tc>
          <w:tcPr>
            <w:tcW w:w="1700" w:type="dxa"/>
          </w:tcPr>
          <w:p w14:paraId="5EFDF15B" w14:textId="77777777" w:rsidR="008E24D2" w:rsidRPr="00DE7B59" w:rsidRDefault="008E24D2" w:rsidP="00B734C2">
            <w:pPr>
              <w:keepNext/>
              <w:keepLines/>
              <w:spacing w:after="0"/>
              <w:rPr>
                <w:rFonts w:ascii="Arial" w:hAnsi="Arial"/>
                <w:sz w:val="18"/>
              </w:rPr>
            </w:pPr>
          </w:p>
        </w:tc>
        <w:tc>
          <w:tcPr>
            <w:tcW w:w="1245" w:type="dxa"/>
          </w:tcPr>
          <w:p w14:paraId="4F2125B2" w14:textId="77777777" w:rsidR="008E24D2" w:rsidRPr="00DE7B59" w:rsidRDefault="008E24D2" w:rsidP="00B734C2">
            <w:pPr>
              <w:keepNext/>
              <w:keepLines/>
              <w:spacing w:after="0"/>
              <w:rPr>
                <w:rFonts w:ascii="Arial" w:hAnsi="Arial"/>
                <w:sz w:val="18"/>
              </w:rPr>
            </w:pPr>
          </w:p>
        </w:tc>
      </w:tr>
    </w:tbl>
    <w:p w14:paraId="0BB995E6" w14:textId="77777777" w:rsidR="008E24D2" w:rsidRPr="00DE7B59" w:rsidRDefault="008E24D2" w:rsidP="008E24D2">
      <w:pPr>
        <w:rPr>
          <w:lang w:eastAsia="sv-SE"/>
        </w:rPr>
      </w:pPr>
    </w:p>
    <w:p w14:paraId="69B85851" w14:textId="77777777" w:rsidR="008E24D2" w:rsidRPr="00DE7B59" w:rsidRDefault="008E24D2" w:rsidP="008E24D2">
      <w:pPr>
        <w:pStyle w:val="TH"/>
        <w:rPr>
          <w:i/>
        </w:rPr>
      </w:pPr>
      <w:r w:rsidRPr="00DE7B59">
        <w:t xml:space="preserve">Table 7.1.1.3.17.2.3.3-4: </w:t>
      </w:r>
      <w:r w:rsidRPr="00DE7B59">
        <w:rPr>
          <w:i/>
        </w:rPr>
        <w:t>BWP-UplinkDedicated</w:t>
      </w:r>
      <w:r w:rsidRPr="00DE7B59">
        <w:t xml:space="preserve"> (Table 7.1.1.3.17.2.3.3-3)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EBDFD39" w14:textId="77777777" w:rsidTr="00B734C2">
        <w:tc>
          <w:tcPr>
            <w:tcW w:w="9747" w:type="dxa"/>
            <w:gridSpan w:val="4"/>
          </w:tcPr>
          <w:p w14:paraId="60210B5E"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4.6.3-11</w:t>
            </w:r>
          </w:p>
        </w:tc>
      </w:tr>
      <w:tr w:rsidR="008E24D2" w:rsidRPr="00DE7B59" w14:paraId="478FA973" w14:textId="77777777" w:rsidTr="00B734C2">
        <w:tc>
          <w:tcPr>
            <w:tcW w:w="4535" w:type="dxa"/>
          </w:tcPr>
          <w:p w14:paraId="09A85904"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1A6B91BF"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2BC31512"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760C0E5B"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48455A8E" w14:textId="77777777" w:rsidTr="00B734C2">
        <w:tc>
          <w:tcPr>
            <w:tcW w:w="4535" w:type="dxa"/>
          </w:tcPr>
          <w:p w14:paraId="6D648C4C" w14:textId="77777777" w:rsidR="008E24D2" w:rsidRPr="00DE7B59" w:rsidRDefault="008E24D2" w:rsidP="00B734C2">
            <w:pPr>
              <w:keepNext/>
              <w:keepLines/>
              <w:spacing w:after="0"/>
              <w:rPr>
                <w:rFonts w:ascii="Arial" w:hAnsi="Arial"/>
                <w:sz w:val="18"/>
              </w:rPr>
            </w:pPr>
            <w:r w:rsidRPr="00DE7B59">
              <w:rPr>
                <w:rFonts w:ascii="Arial" w:hAnsi="Arial"/>
                <w:sz w:val="18"/>
              </w:rPr>
              <w:t>BWP-UplinkDedicated ::= SEQUENCE {</w:t>
            </w:r>
          </w:p>
        </w:tc>
        <w:tc>
          <w:tcPr>
            <w:tcW w:w="2267" w:type="dxa"/>
          </w:tcPr>
          <w:p w14:paraId="4567328D" w14:textId="77777777" w:rsidR="008E24D2" w:rsidRPr="00DE7B59" w:rsidRDefault="008E24D2" w:rsidP="00B734C2">
            <w:pPr>
              <w:keepNext/>
              <w:keepLines/>
              <w:spacing w:after="0"/>
              <w:rPr>
                <w:rFonts w:ascii="Arial" w:hAnsi="Arial"/>
                <w:sz w:val="18"/>
              </w:rPr>
            </w:pPr>
          </w:p>
        </w:tc>
        <w:tc>
          <w:tcPr>
            <w:tcW w:w="1700" w:type="dxa"/>
          </w:tcPr>
          <w:p w14:paraId="230B1747" w14:textId="77777777" w:rsidR="008E24D2" w:rsidRPr="00DE7B59" w:rsidRDefault="008E24D2" w:rsidP="00B734C2">
            <w:pPr>
              <w:keepNext/>
              <w:keepLines/>
              <w:spacing w:after="0"/>
              <w:rPr>
                <w:rFonts w:ascii="Arial" w:hAnsi="Arial"/>
                <w:sz w:val="18"/>
              </w:rPr>
            </w:pPr>
          </w:p>
        </w:tc>
        <w:tc>
          <w:tcPr>
            <w:tcW w:w="1245" w:type="dxa"/>
          </w:tcPr>
          <w:p w14:paraId="7B88C047" w14:textId="77777777" w:rsidR="008E24D2" w:rsidRPr="00DE7B59" w:rsidRDefault="008E24D2" w:rsidP="00B734C2">
            <w:pPr>
              <w:keepNext/>
              <w:keepLines/>
              <w:spacing w:after="0"/>
              <w:rPr>
                <w:rFonts w:ascii="Arial" w:hAnsi="Arial"/>
                <w:sz w:val="18"/>
              </w:rPr>
            </w:pPr>
          </w:p>
        </w:tc>
      </w:tr>
      <w:tr w:rsidR="008E24D2" w:rsidRPr="00DE7B59" w14:paraId="55A6B53C" w14:textId="77777777" w:rsidTr="00B734C2">
        <w:tc>
          <w:tcPr>
            <w:tcW w:w="4535" w:type="dxa"/>
          </w:tcPr>
          <w:p w14:paraId="27AFCFA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pusch-Config CHOICE {</w:t>
            </w:r>
          </w:p>
        </w:tc>
        <w:tc>
          <w:tcPr>
            <w:tcW w:w="2267" w:type="dxa"/>
          </w:tcPr>
          <w:p w14:paraId="1EBF14BD" w14:textId="77777777" w:rsidR="008E24D2" w:rsidRPr="00DE7B59" w:rsidRDefault="008E24D2" w:rsidP="00B734C2">
            <w:pPr>
              <w:keepNext/>
              <w:keepLines/>
              <w:spacing w:after="0"/>
              <w:rPr>
                <w:rFonts w:ascii="Arial" w:hAnsi="Arial"/>
                <w:sz w:val="18"/>
              </w:rPr>
            </w:pPr>
          </w:p>
        </w:tc>
        <w:tc>
          <w:tcPr>
            <w:tcW w:w="1700" w:type="dxa"/>
          </w:tcPr>
          <w:p w14:paraId="238B57ED" w14:textId="77777777" w:rsidR="008E24D2" w:rsidRPr="00DE7B59" w:rsidRDefault="008E24D2" w:rsidP="00B734C2">
            <w:pPr>
              <w:keepNext/>
              <w:keepLines/>
              <w:spacing w:after="0"/>
              <w:rPr>
                <w:rFonts w:ascii="Arial" w:hAnsi="Arial"/>
                <w:sz w:val="18"/>
              </w:rPr>
            </w:pPr>
          </w:p>
        </w:tc>
        <w:tc>
          <w:tcPr>
            <w:tcW w:w="1245" w:type="dxa"/>
          </w:tcPr>
          <w:p w14:paraId="33B8DA98" w14:textId="77777777" w:rsidR="008E24D2" w:rsidRPr="00DE7B59" w:rsidRDefault="008E24D2" w:rsidP="00B734C2">
            <w:pPr>
              <w:keepNext/>
              <w:keepLines/>
              <w:spacing w:after="0"/>
              <w:rPr>
                <w:rFonts w:ascii="Arial" w:hAnsi="Arial"/>
                <w:sz w:val="18"/>
              </w:rPr>
            </w:pPr>
          </w:p>
        </w:tc>
      </w:tr>
      <w:tr w:rsidR="008E24D2" w:rsidRPr="00DE7B59" w14:paraId="4E48C305" w14:textId="77777777" w:rsidTr="00B734C2">
        <w:tc>
          <w:tcPr>
            <w:tcW w:w="4535" w:type="dxa"/>
          </w:tcPr>
          <w:p w14:paraId="7783AB97" w14:textId="77777777" w:rsidR="008E24D2" w:rsidRPr="00DE7B59" w:rsidDel="00560D52" w:rsidRDefault="008E24D2" w:rsidP="00B734C2">
            <w:pPr>
              <w:keepNext/>
              <w:keepLines/>
              <w:spacing w:after="0"/>
              <w:rPr>
                <w:rFonts w:ascii="Arial" w:hAnsi="Arial"/>
                <w:sz w:val="18"/>
              </w:rPr>
            </w:pPr>
            <w:r w:rsidRPr="00DE7B59">
              <w:rPr>
                <w:rFonts w:ascii="Arial" w:hAnsi="Arial"/>
                <w:sz w:val="18"/>
              </w:rPr>
              <w:t xml:space="preserve">    setup</w:t>
            </w:r>
          </w:p>
        </w:tc>
        <w:tc>
          <w:tcPr>
            <w:tcW w:w="2267" w:type="dxa"/>
          </w:tcPr>
          <w:p w14:paraId="115AB62C" w14:textId="77777777" w:rsidR="008E24D2" w:rsidRPr="00DE7B59" w:rsidRDefault="008E24D2" w:rsidP="00B734C2">
            <w:pPr>
              <w:keepNext/>
              <w:keepLines/>
              <w:spacing w:after="0"/>
              <w:rPr>
                <w:rFonts w:ascii="Arial" w:hAnsi="Arial"/>
                <w:sz w:val="18"/>
              </w:rPr>
            </w:pPr>
            <w:r w:rsidRPr="00DE7B59">
              <w:rPr>
                <w:rFonts w:ascii="Arial" w:hAnsi="Arial"/>
                <w:sz w:val="18"/>
              </w:rPr>
              <w:t>PUSCH-Config</w:t>
            </w:r>
          </w:p>
        </w:tc>
        <w:tc>
          <w:tcPr>
            <w:tcW w:w="1700" w:type="dxa"/>
          </w:tcPr>
          <w:p w14:paraId="600B6244" w14:textId="77777777" w:rsidR="008E24D2" w:rsidRPr="00DE7B59" w:rsidRDefault="008E24D2" w:rsidP="00B734C2">
            <w:pPr>
              <w:keepNext/>
              <w:keepLines/>
              <w:spacing w:after="0"/>
              <w:rPr>
                <w:rFonts w:ascii="Arial" w:hAnsi="Arial"/>
                <w:sz w:val="18"/>
              </w:rPr>
            </w:pPr>
          </w:p>
        </w:tc>
        <w:tc>
          <w:tcPr>
            <w:tcW w:w="1245" w:type="dxa"/>
          </w:tcPr>
          <w:p w14:paraId="2FC5B1F5" w14:textId="77777777" w:rsidR="008E24D2" w:rsidRPr="00DE7B59" w:rsidRDefault="008E24D2" w:rsidP="00B734C2">
            <w:pPr>
              <w:keepNext/>
              <w:keepLines/>
              <w:spacing w:after="0"/>
              <w:rPr>
                <w:rFonts w:ascii="Arial" w:hAnsi="Arial"/>
                <w:sz w:val="18"/>
              </w:rPr>
            </w:pPr>
          </w:p>
        </w:tc>
      </w:tr>
      <w:tr w:rsidR="008E24D2" w:rsidRPr="00DE7B59" w14:paraId="3B8A6578" w14:textId="77777777" w:rsidTr="00B734C2">
        <w:tc>
          <w:tcPr>
            <w:tcW w:w="4535" w:type="dxa"/>
          </w:tcPr>
          <w:p w14:paraId="586E677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67" w:type="dxa"/>
          </w:tcPr>
          <w:p w14:paraId="1E831E9D" w14:textId="77777777" w:rsidR="008E24D2" w:rsidRPr="00DE7B59" w:rsidRDefault="008E24D2" w:rsidP="00B734C2">
            <w:pPr>
              <w:keepNext/>
              <w:keepLines/>
              <w:spacing w:after="0"/>
              <w:rPr>
                <w:rFonts w:ascii="Arial" w:hAnsi="Arial"/>
                <w:sz w:val="18"/>
              </w:rPr>
            </w:pPr>
          </w:p>
        </w:tc>
        <w:tc>
          <w:tcPr>
            <w:tcW w:w="1700" w:type="dxa"/>
          </w:tcPr>
          <w:p w14:paraId="273A283B" w14:textId="77777777" w:rsidR="008E24D2" w:rsidRPr="00DE7B59" w:rsidRDefault="008E24D2" w:rsidP="00B734C2">
            <w:pPr>
              <w:keepNext/>
              <w:keepLines/>
              <w:spacing w:after="0"/>
              <w:rPr>
                <w:rFonts w:ascii="Arial" w:hAnsi="Arial"/>
                <w:sz w:val="18"/>
              </w:rPr>
            </w:pPr>
          </w:p>
        </w:tc>
        <w:tc>
          <w:tcPr>
            <w:tcW w:w="1245" w:type="dxa"/>
          </w:tcPr>
          <w:p w14:paraId="7D2625F0" w14:textId="77777777" w:rsidR="008E24D2" w:rsidRPr="00DE7B59" w:rsidRDefault="008E24D2" w:rsidP="00B734C2">
            <w:pPr>
              <w:keepNext/>
              <w:keepLines/>
              <w:spacing w:after="0"/>
              <w:rPr>
                <w:rFonts w:ascii="Arial" w:hAnsi="Arial"/>
                <w:sz w:val="18"/>
              </w:rPr>
            </w:pPr>
          </w:p>
        </w:tc>
      </w:tr>
      <w:tr w:rsidR="008E24D2" w:rsidRPr="00DE7B59" w14:paraId="718BD83B" w14:textId="77777777" w:rsidTr="00B734C2">
        <w:tc>
          <w:tcPr>
            <w:tcW w:w="4535" w:type="dxa"/>
            <w:tcBorders>
              <w:bottom w:val="single" w:sz="4" w:space="0" w:color="auto"/>
            </w:tcBorders>
          </w:tcPr>
          <w:p w14:paraId="47637B0B"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67" w:type="dxa"/>
          </w:tcPr>
          <w:p w14:paraId="4E7435A7" w14:textId="77777777" w:rsidR="008E24D2" w:rsidRPr="00DE7B59" w:rsidRDefault="008E24D2" w:rsidP="00B734C2">
            <w:pPr>
              <w:keepNext/>
              <w:keepLines/>
              <w:spacing w:after="0"/>
              <w:rPr>
                <w:rFonts w:ascii="Arial" w:hAnsi="Arial"/>
                <w:sz w:val="18"/>
              </w:rPr>
            </w:pPr>
          </w:p>
        </w:tc>
        <w:tc>
          <w:tcPr>
            <w:tcW w:w="1700" w:type="dxa"/>
          </w:tcPr>
          <w:p w14:paraId="5B3B2DA5" w14:textId="77777777" w:rsidR="008E24D2" w:rsidRPr="00DE7B59" w:rsidRDefault="008E24D2" w:rsidP="00B734C2">
            <w:pPr>
              <w:keepNext/>
              <w:keepLines/>
              <w:spacing w:after="0"/>
              <w:rPr>
                <w:rFonts w:ascii="Arial" w:hAnsi="Arial"/>
                <w:sz w:val="18"/>
              </w:rPr>
            </w:pPr>
          </w:p>
        </w:tc>
        <w:tc>
          <w:tcPr>
            <w:tcW w:w="1245" w:type="dxa"/>
          </w:tcPr>
          <w:p w14:paraId="0852F4F4" w14:textId="77777777" w:rsidR="008E24D2" w:rsidRPr="00DE7B59" w:rsidRDefault="008E24D2" w:rsidP="00B734C2">
            <w:pPr>
              <w:keepNext/>
              <w:keepLines/>
              <w:spacing w:after="0"/>
              <w:rPr>
                <w:rFonts w:ascii="Arial" w:hAnsi="Arial"/>
                <w:sz w:val="18"/>
              </w:rPr>
            </w:pPr>
          </w:p>
        </w:tc>
      </w:tr>
    </w:tbl>
    <w:p w14:paraId="1CF333FD" w14:textId="77777777" w:rsidR="008E24D2" w:rsidRPr="00DE7B59" w:rsidRDefault="008E24D2" w:rsidP="008E24D2"/>
    <w:p w14:paraId="391E41C2" w14:textId="77777777" w:rsidR="008E24D2" w:rsidRPr="00DE7B59" w:rsidRDefault="008E24D2" w:rsidP="008E24D2">
      <w:pPr>
        <w:pStyle w:val="TH"/>
        <w:rPr>
          <w:i/>
        </w:rPr>
      </w:pPr>
      <w:r w:rsidRPr="00DE7B59">
        <w:t xml:space="preserve">Table 7.1.1.3.17.2.3.3-5 </w:t>
      </w:r>
      <w:r w:rsidRPr="00DE7B59">
        <w:rPr>
          <w:i/>
        </w:rPr>
        <w:t>PUSCH-Config</w:t>
      </w:r>
      <w:r w:rsidRPr="00DE7B59">
        <w:t xml:space="preserve"> (Table 7.1.1.3.17.2.3.3-4)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E24D2" w:rsidRPr="00DE7B59" w14:paraId="600B5ABE" w14:textId="77777777" w:rsidTr="00B734C2">
        <w:tc>
          <w:tcPr>
            <w:tcW w:w="9747" w:type="dxa"/>
            <w:gridSpan w:val="4"/>
          </w:tcPr>
          <w:p w14:paraId="58CD88F1"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4.6.3-118</w:t>
            </w:r>
          </w:p>
        </w:tc>
      </w:tr>
      <w:tr w:rsidR="008E24D2" w:rsidRPr="00DE7B59" w14:paraId="53248062" w14:textId="77777777" w:rsidTr="00B734C2">
        <w:tc>
          <w:tcPr>
            <w:tcW w:w="3611" w:type="dxa"/>
          </w:tcPr>
          <w:p w14:paraId="2EA51905"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337" w:type="dxa"/>
          </w:tcPr>
          <w:p w14:paraId="0EBDA12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193" w:type="dxa"/>
          </w:tcPr>
          <w:p w14:paraId="1BDCCBF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2606" w:type="dxa"/>
          </w:tcPr>
          <w:p w14:paraId="008A4277"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2665B77F" w14:textId="77777777" w:rsidTr="00B734C2">
        <w:tc>
          <w:tcPr>
            <w:tcW w:w="3611" w:type="dxa"/>
          </w:tcPr>
          <w:p w14:paraId="3A5E0F70" w14:textId="77777777" w:rsidR="008E24D2" w:rsidRPr="00DE7B59" w:rsidRDefault="008E24D2" w:rsidP="00B734C2">
            <w:pPr>
              <w:keepNext/>
              <w:keepLines/>
              <w:spacing w:after="0"/>
              <w:rPr>
                <w:rFonts w:ascii="Arial" w:hAnsi="Arial"/>
                <w:sz w:val="18"/>
              </w:rPr>
            </w:pPr>
            <w:r w:rsidRPr="00DE7B59">
              <w:rPr>
                <w:rFonts w:ascii="Arial" w:hAnsi="Arial"/>
                <w:sz w:val="18"/>
              </w:rPr>
              <w:t>PUSCH-Config ::= SEQUENCE {</w:t>
            </w:r>
          </w:p>
        </w:tc>
        <w:tc>
          <w:tcPr>
            <w:tcW w:w="2337" w:type="dxa"/>
          </w:tcPr>
          <w:p w14:paraId="458306D7" w14:textId="77777777" w:rsidR="008E24D2" w:rsidRPr="00DE7B59" w:rsidRDefault="008E24D2" w:rsidP="00B734C2">
            <w:pPr>
              <w:keepNext/>
              <w:keepLines/>
              <w:spacing w:after="0"/>
              <w:rPr>
                <w:rFonts w:ascii="Arial" w:hAnsi="Arial"/>
                <w:sz w:val="18"/>
              </w:rPr>
            </w:pPr>
          </w:p>
        </w:tc>
        <w:tc>
          <w:tcPr>
            <w:tcW w:w="1193" w:type="dxa"/>
          </w:tcPr>
          <w:p w14:paraId="4EAA4710" w14:textId="77777777" w:rsidR="008E24D2" w:rsidRPr="00DE7B59" w:rsidRDefault="008E24D2" w:rsidP="00B734C2">
            <w:pPr>
              <w:keepNext/>
              <w:keepLines/>
              <w:spacing w:after="0"/>
              <w:rPr>
                <w:rFonts w:ascii="Arial" w:hAnsi="Arial"/>
                <w:sz w:val="18"/>
              </w:rPr>
            </w:pPr>
          </w:p>
        </w:tc>
        <w:tc>
          <w:tcPr>
            <w:tcW w:w="2606" w:type="dxa"/>
          </w:tcPr>
          <w:p w14:paraId="75750C4C" w14:textId="77777777" w:rsidR="008E24D2" w:rsidRPr="00DE7B59" w:rsidRDefault="008E24D2" w:rsidP="00B734C2">
            <w:pPr>
              <w:keepNext/>
              <w:keepLines/>
              <w:spacing w:after="0"/>
              <w:rPr>
                <w:rFonts w:ascii="Arial" w:hAnsi="Arial"/>
                <w:sz w:val="18"/>
              </w:rPr>
            </w:pPr>
          </w:p>
        </w:tc>
      </w:tr>
      <w:tr w:rsidR="008E24D2" w:rsidRPr="00DE7B59" w14:paraId="6D7725E5" w14:textId="77777777" w:rsidTr="00B734C2">
        <w:tc>
          <w:tcPr>
            <w:tcW w:w="3611" w:type="dxa"/>
          </w:tcPr>
          <w:p w14:paraId="273D4E97" w14:textId="77777777" w:rsidR="008E24D2" w:rsidRPr="00DE7B59" w:rsidRDefault="008E24D2" w:rsidP="00B734C2">
            <w:pPr>
              <w:pStyle w:val="TAL"/>
            </w:pPr>
            <w:r w:rsidRPr="00DE7B59">
              <w:rPr>
                <w:rStyle w:val="apple-converted-space"/>
              </w:rPr>
              <w:t xml:space="preserve">  dmrs-UplinkForPUSCH-MappingTypeB CHOICE {</w:t>
            </w:r>
          </w:p>
        </w:tc>
        <w:tc>
          <w:tcPr>
            <w:tcW w:w="2337" w:type="dxa"/>
          </w:tcPr>
          <w:p w14:paraId="75FCCD52" w14:textId="77777777" w:rsidR="008E24D2" w:rsidRPr="00DE7B59" w:rsidRDefault="008E24D2" w:rsidP="00B734C2">
            <w:pPr>
              <w:pStyle w:val="TAL"/>
            </w:pPr>
          </w:p>
        </w:tc>
        <w:tc>
          <w:tcPr>
            <w:tcW w:w="1193" w:type="dxa"/>
          </w:tcPr>
          <w:p w14:paraId="7E5DB427" w14:textId="77777777" w:rsidR="008E24D2" w:rsidRPr="00DE7B59" w:rsidRDefault="008E24D2" w:rsidP="00B734C2">
            <w:pPr>
              <w:pStyle w:val="TAL"/>
            </w:pPr>
          </w:p>
        </w:tc>
        <w:tc>
          <w:tcPr>
            <w:tcW w:w="2606" w:type="dxa"/>
          </w:tcPr>
          <w:p w14:paraId="6BD535A0" w14:textId="77777777" w:rsidR="008E24D2" w:rsidRPr="00DE7B59" w:rsidRDefault="008E24D2" w:rsidP="00B734C2">
            <w:pPr>
              <w:pStyle w:val="TAL"/>
            </w:pPr>
          </w:p>
        </w:tc>
      </w:tr>
      <w:tr w:rsidR="008E24D2" w:rsidRPr="00DE7B59" w14:paraId="1315FA1A" w14:textId="77777777" w:rsidTr="00B734C2">
        <w:tc>
          <w:tcPr>
            <w:tcW w:w="3611" w:type="dxa"/>
          </w:tcPr>
          <w:p w14:paraId="0EF5BC41" w14:textId="77777777" w:rsidR="008E24D2" w:rsidRPr="00DE7B59" w:rsidRDefault="008E24D2" w:rsidP="00B734C2">
            <w:pPr>
              <w:pStyle w:val="TAL"/>
            </w:pPr>
            <w:r w:rsidRPr="00DE7B59">
              <w:t xml:space="preserve">    setup</w:t>
            </w:r>
          </w:p>
        </w:tc>
        <w:tc>
          <w:tcPr>
            <w:tcW w:w="2337" w:type="dxa"/>
          </w:tcPr>
          <w:p w14:paraId="0443B90C" w14:textId="77777777" w:rsidR="008E24D2" w:rsidRPr="00DE7B59" w:rsidRDefault="008E24D2" w:rsidP="00B734C2">
            <w:pPr>
              <w:pStyle w:val="TAL"/>
            </w:pPr>
            <w:r w:rsidRPr="00DE7B59">
              <w:t>DMRS-UplinkConfig</w:t>
            </w:r>
          </w:p>
        </w:tc>
        <w:tc>
          <w:tcPr>
            <w:tcW w:w="1193" w:type="dxa"/>
          </w:tcPr>
          <w:p w14:paraId="351EB403" w14:textId="77777777" w:rsidR="008E24D2" w:rsidRPr="00DE7B59" w:rsidRDefault="008E24D2" w:rsidP="00B734C2">
            <w:pPr>
              <w:pStyle w:val="TAL"/>
            </w:pPr>
          </w:p>
        </w:tc>
        <w:tc>
          <w:tcPr>
            <w:tcW w:w="2606" w:type="dxa"/>
          </w:tcPr>
          <w:p w14:paraId="75ECA8D5" w14:textId="77777777" w:rsidR="008E24D2" w:rsidRPr="00DE7B59" w:rsidRDefault="008E24D2" w:rsidP="00B734C2">
            <w:pPr>
              <w:pStyle w:val="TAL"/>
            </w:pPr>
          </w:p>
        </w:tc>
      </w:tr>
      <w:tr w:rsidR="008E24D2" w:rsidRPr="00DE7B59" w14:paraId="33D84D8C" w14:textId="77777777" w:rsidTr="00B734C2">
        <w:tc>
          <w:tcPr>
            <w:tcW w:w="3611" w:type="dxa"/>
          </w:tcPr>
          <w:p w14:paraId="4D2881B3" w14:textId="77777777" w:rsidR="008E24D2" w:rsidRPr="00DE7B59" w:rsidRDefault="008E24D2" w:rsidP="00B734C2">
            <w:pPr>
              <w:pStyle w:val="TAL"/>
            </w:pPr>
            <w:r w:rsidRPr="00DE7B59">
              <w:t xml:space="preserve">  }</w:t>
            </w:r>
          </w:p>
        </w:tc>
        <w:tc>
          <w:tcPr>
            <w:tcW w:w="2337" w:type="dxa"/>
          </w:tcPr>
          <w:p w14:paraId="26048A18" w14:textId="77777777" w:rsidR="008E24D2" w:rsidRPr="00DE7B59" w:rsidRDefault="008E24D2" w:rsidP="00B734C2">
            <w:pPr>
              <w:pStyle w:val="TAL"/>
            </w:pPr>
          </w:p>
        </w:tc>
        <w:tc>
          <w:tcPr>
            <w:tcW w:w="1193" w:type="dxa"/>
          </w:tcPr>
          <w:p w14:paraId="17327AEF" w14:textId="77777777" w:rsidR="008E24D2" w:rsidRPr="00DE7B59" w:rsidRDefault="008E24D2" w:rsidP="00B734C2">
            <w:pPr>
              <w:pStyle w:val="TAL"/>
            </w:pPr>
          </w:p>
        </w:tc>
        <w:tc>
          <w:tcPr>
            <w:tcW w:w="2606" w:type="dxa"/>
          </w:tcPr>
          <w:p w14:paraId="06A2EFDB" w14:textId="77777777" w:rsidR="008E24D2" w:rsidRPr="00DE7B59" w:rsidRDefault="008E24D2" w:rsidP="00B734C2">
            <w:pPr>
              <w:pStyle w:val="TAL"/>
            </w:pPr>
          </w:p>
        </w:tc>
      </w:tr>
      <w:tr w:rsidR="008E24D2" w:rsidRPr="00DE7B59" w14:paraId="447D7A6F" w14:textId="77777777" w:rsidTr="00B734C2">
        <w:tc>
          <w:tcPr>
            <w:tcW w:w="3611" w:type="dxa"/>
          </w:tcPr>
          <w:p w14:paraId="0C23B50D" w14:textId="77777777" w:rsidR="008E24D2" w:rsidRPr="00DE7B59" w:rsidRDefault="008E24D2" w:rsidP="00B734C2">
            <w:pPr>
              <w:pStyle w:val="TAL"/>
            </w:pPr>
            <w:r w:rsidRPr="00DE7B59">
              <w:t xml:space="preserve">  pusch-PowerControl</w:t>
            </w:r>
          </w:p>
        </w:tc>
        <w:tc>
          <w:tcPr>
            <w:tcW w:w="2337" w:type="dxa"/>
          </w:tcPr>
          <w:p w14:paraId="50E5683F" w14:textId="77777777" w:rsidR="008E24D2" w:rsidRPr="00DE7B59" w:rsidRDefault="008E24D2" w:rsidP="00B734C2">
            <w:pPr>
              <w:pStyle w:val="TAL"/>
            </w:pPr>
            <w:r w:rsidRPr="00DE7B59">
              <w:t>PUSCH-PowerControl</w:t>
            </w:r>
          </w:p>
        </w:tc>
        <w:tc>
          <w:tcPr>
            <w:tcW w:w="1193" w:type="dxa"/>
          </w:tcPr>
          <w:p w14:paraId="0BDD1F64" w14:textId="77777777" w:rsidR="008E24D2" w:rsidRPr="00DE7B59" w:rsidRDefault="008E24D2" w:rsidP="00B734C2">
            <w:pPr>
              <w:pStyle w:val="TAL"/>
            </w:pPr>
          </w:p>
        </w:tc>
        <w:tc>
          <w:tcPr>
            <w:tcW w:w="2606" w:type="dxa"/>
          </w:tcPr>
          <w:p w14:paraId="3D0A0563" w14:textId="77777777" w:rsidR="008E24D2" w:rsidRPr="00DE7B59" w:rsidRDefault="008E24D2" w:rsidP="00B734C2">
            <w:pPr>
              <w:pStyle w:val="TAL"/>
            </w:pPr>
          </w:p>
        </w:tc>
      </w:tr>
      <w:tr w:rsidR="008E24D2" w:rsidRPr="00DE7B59" w:rsidDel="001A4123" w14:paraId="403344D1" w14:textId="77777777" w:rsidTr="00B734C2">
        <w:tc>
          <w:tcPr>
            <w:tcW w:w="3611" w:type="dxa"/>
          </w:tcPr>
          <w:p w14:paraId="1CCEDB81" w14:textId="77777777" w:rsidR="008E24D2" w:rsidRPr="00DE7B59" w:rsidDel="001A4123" w:rsidRDefault="008E24D2" w:rsidP="00B734C2">
            <w:pPr>
              <w:pStyle w:val="TAL"/>
            </w:pPr>
            <w:r w:rsidRPr="00DE7B59">
              <w:t xml:space="preserve">  pusch-TimeDomainAllocationListDCI-0-1-r16 CHOICE {</w:t>
            </w:r>
          </w:p>
        </w:tc>
        <w:tc>
          <w:tcPr>
            <w:tcW w:w="2337" w:type="dxa"/>
          </w:tcPr>
          <w:p w14:paraId="46C79BE9" w14:textId="77777777" w:rsidR="008E24D2" w:rsidRPr="00DE7B59" w:rsidDel="001A4123" w:rsidRDefault="008E24D2" w:rsidP="00B734C2">
            <w:pPr>
              <w:pStyle w:val="TAL"/>
            </w:pPr>
          </w:p>
        </w:tc>
        <w:tc>
          <w:tcPr>
            <w:tcW w:w="1193" w:type="dxa"/>
          </w:tcPr>
          <w:p w14:paraId="72B50E63" w14:textId="77777777" w:rsidR="008E24D2" w:rsidRPr="00DE7B59" w:rsidDel="001A4123" w:rsidRDefault="008E24D2" w:rsidP="00B734C2">
            <w:pPr>
              <w:pStyle w:val="TAL"/>
            </w:pPr>
          </w:p>
        </w:tc>
        <w:tc>
          <w:tcPr>
            <w:tcW w:w="2606" w:type="dxa"/>
          </w:tcPr>
          <w:p w14:paraId="26F5D684" w14:textId="77777777" w:rsidR="008E24D2" w:rsidRPr="00DE7B59" w:rsidDel="001A4123" w:rsidRDefault="008E24D2" w:rsidP="00B734C2">
            <w:pPr>
              <w:pStyle w:val="TAL"/>
            </w:pPr>
          </w:p>
        </w:tc>
      </w:tr>
      <w:tr w:rsidR="008E24D2" w:rsidRPr="00DE7B59" w:rsidDel="001A4123" w14:paraId="5E70A19E" w14:textId="77777777" w:rsidTr="00B734C2">
        <w:tc>
          <w:tcPr>
            <w:tcW w:w="3611" w:type="dxa"/>
          </w:tcPr>
          <w:p w14:paraId="09E3EEFB" w14:textId="77777777" w:rsidR="008E24D2" w:rsidRPr="00DE7B59" w:rsidDel="001A4123" w:rsidRDefault="008E24D2" w:rsidP="00B734C2">
            <w:pPr>
              <w:pStyle w:val="TAL"/>
            </w:pPr>
            <w:r w:rsidRPr="00DE7B59">
              <w:t xml:space="preserve">    setup SEQUENCE (SIZE(1..maxNrofUL-Allocations-r16)) OF SEQUENCE {</w:t>
            </w:r>
          </w:p>
        </w:tc>
        <w:tc>
          <w:tcPr>
            <w:tcW w:w="2337" w:type="dxa"/>
          </w:tcPr>
          <w:p w14:paraId="0853B9A0" w14:textId="77777777" w:rsidR="008E24D2" w:rsidRPr="00DE7B59" w:rsidDel="001A4123" w:rsidRDefault="008E24D2" w:rsidP="00B734C2">
            <w:pPr>
              <w:pStyle w:val="TAL"/>
            </w:pPr>
            <w:r w:rsidRPr="00DE7B59">
              <w:t>1 entry</w:t>
            </w:r>
          </w:p>
        </w:tc>
        <w:tc>
          <w:tcPr>
            <w:tcW w:w="1193" w:type="dxa"/>
          </w:tcPr>
          <w:p w14:paraId="0F04E993" w14:textId="77777777" w:rsidR="008E24D2" w:rsidRPr="00DE7B59" w:rsidDel="001A4123" w:rsidRDefault="008E24D2" w:rsidP="00B734C2">
            <w:pPr>
              <w:pStyle w:val="TAL"/>
            </w:pPr>
          </w:p>
        </w:tc>
        <w:tc>
          <w:tcPr>
            <w:tcW w:w="2606" w:type="dxa"/>
          </w:tcPr>
          <w:p w14:paraId="4A815397" w14:textId="77777777" w:rsidR="008E24D2" w:rsidRPr="00DE7B59" w:rsidDel="001A4123" w:rsidRDefault="008E24D2" w:rsidP="00B734C2">
            <w:pPr>
              <w:pStyle w:val="TAL"/>
            </w:pPr>
          </w:p>
        </w:tc>
      </w:tr>
      <w:tr w:rsidR="008E24D2" w:rsidRPr="00DE7B59" w:rsidDel="001A4123" w14:paraId="52F61BE3" w14:textId="77777777" w:rsidTr="00B734C2">
        <w:tc>
          <w:tcPr>
            <w:tcW w:w="3611" w:type="dxa"/>
            <w:tcBorders>
              <w:bottom w:val="nil"/>
            </w:tcBorders>
          </w:tcPr>
          <w:p w14:paraId="21F51B78" w14:textId="77777777" w:rsidR="008E24D2" w:rsidRPr="00DE7B59" w:rsidDel="001A4123" w:rsidRDefault="008E24D2" w:rsidP="00B734C2">
            <w:pPr>
              <w:pStyle w:val="TAL"/>
            </w:pPr>
            <w:r w:rsidRPr="00DE7B59">
              <w:t xml:space="preserve">      k2-r16[1]</w:t>
            </w:r>
          </w:p>
        </w:tc>
        <w:tc>
          <w:tcPr>
            <w:tcW w:w="2337" w:type="dxa"/>
          </w:tcPr>
          <w:p w14:paraId="532B81BD" w14:textId="77777777" w:rsidR="008E24D2" w:rsidRPr="00DE7B59" w:rsidDel="001A4123" w:rsidRDefault="008E24D2" w:rsidP="00B734C2">
            <w:pPr>
              <w:pStyle w:val="TAL"/>
            </w:pPr>
            <w:r w:rsidRPr="00DE7B59">
              <w:t>4</w:t>
            </w:r>
          </w:p>
        </w:tc>
        <w:tc>
          <w:tcPr>
            <w:tcW w:w="1193" w:type="dxa"/>
          </w:tcPr>
          <w:p w14:paraId="471D23E0" w14:textId="77777777" w:rsidR="008E24D2" w:rsidRPr="00DE7B59" w:rsidDel="001A4123" w:rsidRDefault="008E24D2" w:rsidP="00B734C2">
            <w:pPr>
              <w:pStyle w:val="TAL"/>
            </w:pPr>
          </w:p>
        </w:tc>
        <w:tc>
          <w:tcPr>
            <w:tcW w:w="2606" w:type="dxa"/>
          </w:tcPr>
          <w:p w14:paraId="43F617A6" w14:textId="77777777" w:rsidR="008E24D2" w:rsidRPr="00DE7B59" w:rsidDel="001A4123" w:rsidRDefault="008E24D2" w:rsidP="00B734C2">
            <w:pPr>
              <w:pStyle w:val="TAL"/>
            </w:pPr>
          </w:p>
        </w:tc>
      </w:tr>
      <w:tr w:rsidR="008E24D2" w:rsidRPr="00DE7B59" w:rsidDel="001A4123" w14:paraId="1AD3F995" w14:textId="77777777" w:rsidTr="00B734C2">
        <w:tc>
          <w:tcPr>
            <w:tcW w:w="3611" w:type="dxa"/>
            <w:tcBorders>
              <w:top w:val="nil"/>
            </w:tcBorders>
          </w:tcPr>
          <w:p w14:paraId="4698B279" w14:textId="77777777" w:rsidR="008E24D2" w:rsidRPr="00DE7B59" w:rsidRDefault="008E24D2" w:rsidP="00B734C2">
            <w:pPr>
              <w:pStyle w:val="TAL"/>
            </w:pPr>
          </w:p>
        </w:tc>
        <w:tc>
          <w:tcPr>
            <w:tcW w:w="2337" w:type="dxa"/>
          </w:tcPr>
          <w:p w14:paraId="6B03B215" w14:textId="77777777" w:rsidR="008E24D2" w:rsidRPr="00DE7B59" w:rsidRDefault="008E24D2" w:rsidP="00B734C2">
            <w:pPr>
              <w:pStyle w:val="TAL"/>
            </w:pPr>
            <w:r w:rsidRPr="00DE7B59">
              <w:rPr>
                <w:lang w:eastAsia="zh-CN"/>
              </w:rPr>
              <w:t>3</w:t>
            </w:r>
          </w:p>
        </w:tc>
        <w:tc>
          <w:tcPr>
            <w:tcW w:w="1193" w:type="dxa"/>
          </w:tcPr>
          <w:p w14:paraId="07D3BF93" w14:textId="77777777" w:rsidR="008E24D2" w:rsidRPr="00DE7B59" w:rsidDel="001A4123" w:rsidRDefault="008E24D2" w:rsidP="00B734C2">
            <w:pPr>
              <w:pStyle w:val="TAL"/>
            </w:pPr>
          </w:p>
        </w:tc>
        <w:tc>
          <w:tcPr>
            <w:tcW w:w="2606" w:type="dxa"/>
          </w:tcPr>
          <w:p w14:paraId="61692C43" w14:textId="77777777" w:rsidR="008E24D2" w:rsidRPr="00DE7B59" w:rsidDel="001A4123" w:rsidRDefault="008E24D2" w:rsidP="00B734C2">
            <w:pPr>
              <w:pStyle w:val="TAL"/>
            </w:pPr>
            <w:r w:rsidRPr="00DE7B59">
              <w:rPr>
                <w:lang w:eastAsia="zh-CN"/>
              </w:rPr>
              <w:t>HD_FDD</w:t>
            </w:r>
          </w:p>
        </w:tc>
      </w:tr>
      <w:tr w:rsidR="008E24D2" w:rsidRPr="00DE7B59" w:rsidDel="001A4123" w14:paraId="38D2F7E1" w14:textId="77777777" w:rsidTr="00B734C2">
        <w:tc>
          <w:tcPr>
            <w:tcW w:w="3611" w:type="dxa"/>
          </w:tcPr>
          <w:p w14:paraId="511A8A8A" w14:textId="77777777" w:rsidR="008E24D2" w:rsidRPr="00DE7B59" w:rsidDel="001A4123" w:rsidRDefault="008E24D2" w:rsidP="00B734C2">
            <w:pPr>
              <w:pStyle w:val="TAL"/>
            </w:pPr>
            <w:r w:rsidRPr="00DE7B59">
              <w:t xml:space="preserve">      puschAllocationList-r16[1] SEQUENCE (SIZE(1..maxNrofMultiplePUSCHs-r16)) OF SEQUENCE {</w:t>
            </w:r>
          </w:p>
        </w:tc>
        <w:tc>
          <w:tcPr>
            <w:tcW w:w="2337" w:type="dxa"/>
          </w:tcPr>
          <w:p w14:paraId="0241BFEE" w14:textId="77777777" w:rsidR="008E24D2" w:rsidRPr="00DE7B59" w:rsidDel="001A4123" w:rsidRDefault="008E24D2" w:rsidP="00B734C2">
            <w:pPr>
              <w:pStyle w:val="TAL"/>
            </w:pPr>
            <w:r w:rsidRPr="00DE7B59">
              <w:t>1 entry</w:t>
            </w:r>
          </w:p>
        </w:tc>
        <w:tc>
          <w:tcPr>
            <w:tcW w:w="1193" w:type="dxa"/>
          </w:tcPr>
          <w:p w14:paraId="2F6CC13D" w14:textId="77777777" w:rsidR="008E24D2" w:rsidRPr="00DE7B59" w:rsidDel="001A4123" w:rsidRDefault="008E24D2" w:rsidP="00B734C2">
            <w:pPr>
              <w:pStyle w:val="TAL"/>
            </w:pPr>
          </w:p>
        </w:tc>
        <w:tc>
          <w:tcPr>
            <w:tcW w:w="2606" w:type="dxa"/>
          </w:tcPr>
          <w:p w14:paraId="7A3E0857" w14:textId="77777777" w:rsidR="008E24D2" w:rsidRPr="00DE7B59" w:rsidDel="001A4123" w:rsidRDefault="008E24D2" w:rsidP="00B734C2">
            <w:pPr>
              <w:pStyle w:val="TAL"/>
            </w:pPr>
          </w:p>
        </w:tc>
      </w:tr>
      <w:tr w:rsidR="008E24D2" w:rsidRPr="00DE7B59" w:rsidDel="001A4123" w14:paraId="34470110" w14:textId="77777777" w:rsidTr="00B734C2">
        <w:tc>
          <w:tcPr>
            <w:tcW w:w="3611" w:type="dxa"/>
          </w:tcPr>
          <w:p w14:paraId="107C3966" w14:textId="77777777" w:rsidR="008E24D2" w:rsidRPr="00DE7B59" w:rsidDel="001A4123" w:rsidRDefault="008E24D2" w:rsidP="00B734C2">
            <w:pPr>
              <w:pStyle w:val="TAL"/>
            </w:pPr>
            <w:r w:rsidRPr="00DE7B59">
              <w:t xml:space="preserve">        mappingType-r16[1]</w:t>
            </w:r>
          </w:p>
        </w:tc>
        <w:tc>
          <w:tcPr>
            <w:tcW w:w="2337" w:type="dxa"/>
          </w:tcPr>
          <w:p w14:paraId="08B2BC8C" w14:textId="77777777" w:rsidR="008E24D2" w:rsidRPr="00DE7B59" w:rsidDel="001A4123" w:rsidRDefault="008E24D2" w:rsidP="00B734C2">
            <w:pPr>
              <w:pStyle w:val="TAL"/>
            </w:pPr>
            <w:r w:rsidRPr="00DE7B59">
              <w:t>Not present</w:t>
            </w:r>
          </w:p>
        </w:tc>
        <w:tc>
          <w:tcPr>
            <w:tcW w:w="1193" w:type="dxa"/>
          </w:tcPr>
          <w:p w14:paraId="4BF80D11" w14:textId="77777777" w:rsidR="008E24D2" w:rsidRPr="00DE7B59" w:rsidDel="001A4123" w:rsidRDefault="008E24D2" w:rsidP="00B734C2">
            <w:pPr>
              <w:pStyle w:val="TAL"/>
            </w:pPr>
          </w:p>
        </w:tc>
        <w:tc>
          <w:tcPr>
            <w:tcW w:w="2606" w:type="dxa"/>
          </w:tcPr>
          <w:p w14:paraId="061A2696" w14:textId="77777777" w:rsidR="008E24D2" w:rsidRPr="00DE7B59" w:rsidDel="001A4123" w:rsidRDefault="008E24D2" w:rsidP="00B734C2">
            <w:pPr>
              <w:pStyle w:val="TAL"/>
            </w:pPr>
          </w:p>
        </w:tc>
      </w:tr>
      <w:tr w:rsidR="008E24D2" w:rsidRPr="00DE7B59" w:rsidDel="001A4123" w14:paraId="59D71F4F" w14:textId="77777777" w:rsidTr="00B734C2">
        <w:tc>
          <w:tcPr>
            <w:tcW w:w="3611" w:type="dxa"/>
          </w:tcPr>
          <w:p w14:paraId="2300A1F9" w14:textId="77777777" w:rsidR="008E24D2" w:rsidRPr="00DE7B59" w:rsidDel="001A4123" w:rsidRDefault="008E24D2" w:rsidP="00B734C2">
            <w:pPr>
              <w:pStyle w:val="TAL"/>
            </w:pPr>
            <w:r w:rsidRPr="00DE7B59">
              <w:t xml:space="preserve">        startSymbolAndLength-r16[1]</w:t>
            </w:r>
          </w:p>
        </w:tc>
        <w:tc>
          <w:tcPr>
            <w:tcW w:w="2337" w:type="dxa"/>
          </w:tcPr>
          <w:p w14:paraId="6A529B28" w14:textId="77777777" w:rsidR="008E24D2" w:rsidRPr="00DE7B59" w:rsidDel="001A4123" w:rsidRDefault="008E24D2" w:rsidP="00B734C2">
            <w:pPr>
              <w:pStyle w:val="TAL"/>
            </w:pPr>
            <w:r w:rsidRPr="00DE7B59">
              <w:t>Not present</w:t>
            </w:r>
          </w:p>
        </w:tc>
        <w:tc>
          <w:tcPr>
            <w:tcW w:w="1193" w:type="dxa"/>
          </w:tcPr>
          <w:p w14:paraId="7E17353B" w14:textId="77777777" w:rsidR="008E24D2" w:rsidRPr="00DE7B59" w:rsidDel="001A4123" w:rsidRDefault="008E24D2" w:rsidP="00B734C2">
            <w:pPr>
              <w:pStyle w:val="TAL"/>
            </w:pPr>
          </w:p>
        </w:tc>
        <w:tc>
          <w:tcPr>
            <w:tcW w:w="2606" w:type="dxa"/>
          </w:tcPr>
          <w:p w14:paraId="5B620142" w14:textId="77777777" w:rsidR="008E24D2" w:rsidRPr="00DE7B59" w:rsidDel="001A4123" w:rsidRDefault="008E24D2" w:rsidP="00B734C2">
            <w:pPr>
              <w:pStyle w:val="TAL"/>
            </w:pPr>
          </w:p>
        </w:tc>
      </w:tr>
      <w:tr w:rsidR="008E24D2" w:rsidRPr="00DE7B59" w:rsidDel="001A4123" w14:paraId="4436F2E1" w14:textId="77777777" w:rsidTr="00B734C2">
        <w:tc>
          <w:tcPr>
            <w:tcW w:w="3611" w:type="dxa"/>
          </w:tcPr>
          <w:p w14:paraId="2CD90DD7" w14:textId="77777777" w:rsidR="008E24D2" w:rsidRPr="00DE7B59" w:rsidDel="001A4123" w:rsidRDefault="008E24D2" w:rsidP="00B734C2">
            <w:pPr>
              <w:pStyle w:val="TAL"/>
            </w:pPr>
            <w:r w:rsidRPr="00DE7B59">
              <w:t xml:space="preserve">        startSymbol-r16[1]</w:t>
            </w:r>
          </w:p>
        </w:tc>
        <w:tc>
          <w:tcPr>
            <w:tcW w:w="2337" w:type="dxa"/>
          </w:tcPr>
          <w:p w14:paraId="1DF4B96A" w14:textId="77777777" w:rsidR="008E24D2" w:rsidRPr="00DE7B59" w:rsidDel="001A4123" w:rsidRDefault="008E24D2" w:rsidP="00B734C2">
            <w:pPr>
              <w:pStyle w:val="TAL"/>
            </w:pPr>
            <w:r w:rsidRPr="00DE7B59">
              <w:t>4</w:t>
            </w:r>
          </w:p>
        </w:tc>
        <w:tc>
          <w:tcPr>
            <w:tcW w:w="1193" w:type="dxa"/>
          </w:tcPr>
          <w:p w14:paraId="5079D5D9" w14:textId="77777777" w:rsidR="008E24D2" w:rsidRPr="00DE7B59" w:rsidDel="001A4123" w:rsidRDefault="008E24D2" w:rsidP="00B734C2">
            <w:pPr>
              <w:pStyle w:val="TAL"/>
            </w:pPr>
          </w:p>
        </w:tc>
        <w:tc>
          <w:tcPr>
            <w:tcW w:w="2606" w:type="dxa"/>
          </w:tcPr>
          <w:p w14:paraId="6D0DC477" w14:textId="77777777" w:rsidR="008E24D2" w:rsidRPr="00DE7B59" w:rsidDel="001A4123" w:rsidRDefault="008E24D2" w:rsidP="00B734C2">
            <w:pPr>
              <w:pStyle w:val="TAL"/>
            </w:pPr>
          </w:p>
        </w:tc>
      </w:tr>
      <w:tr w:rsidR="008E24D2" w:rsidRPr="00DE7B59" w:rsidDel="001A4123" w14:paraId="74B438AA" w14:textId="77777777" w:rsidTr="00B734C2">
        <w:tc>
          <w:tcPr>
            <w:tcW w:w="3611" w:type="dxa"/>
          </w:tcPr>
          <w:p w14:paraId="0B108014" w14:textId="77777777" w:rsidR="008E24D2" w:rsidRPr="00DE7B59" w:rsidDel="001A4123" w:rsidRDefault="008E24D2" w:rsidP="00B734C2">
            <w:pPr>
              <w:pStyle w:val="TAL"/>
            </w:pPr>
            <w:r w:rsidRPr="00DE7B59">
              <w:t xml:space="preserve">        length-r16[1]</w:t>
            </w:r>
          </w:p>
        </w:tc>
        <w:tc>
          <w:tcPr>
            <w:tcW w:w="2337" w:type="dxa"/>
          </w:tcPr>
          <w:p w14:paraId="130E26AE" w14:textId="77777777" w:rsidR="008E24D2" w:rsidRPr="00DE7B59" w:rsidDel="001A4123" w:rsidRDefault="008E24D2" w:rsidP="00B734C2">
            <w:pPr>
              <w:pStyle w:val="TAL"/>
            </w:pPr>
            <w:r w:rsidRPr="00DE7B59">
              <w:t>4</w:t>
            </w:r>
          </w:p>
        </w:tc>
        <w:tc>
          <w:tcPr>
            <w:tcW w:w="1193" w:type="dxa"/>
          </w:tcPr>
          <w:p w14:paraId="20EEA985" w14:textId="77777777" w:rsidR="008E24D2" w:rsidRPr="00DE7B59" w:rsidDel="001A4123" w:rsidRDefault="008E24D2" w:rsidP="00B734C2">
            <w:pPr>
              <w:pStyle w:val="TAL"/>
            </w:pPr>
          </w:p>
        </w:tc>
        <w:tc>
          <w:tcPr>
            <w:tcW w:w="2606" w:type="dxa"/>
          </w:tcPr>
          <w:p w14:paraId="7EEA11A7" w14:textId="77777777" w:rsidR="008E24D2" w:rsidRPr="00DE7B59" w:rsidDel="001A4123" w:rsidRDefault="008E24D2" w:rsidP="00B734C2">
            <w:pPr>
              <w:pStyle w:val="TAL"/>
            </w:pPr>
          </w:p>
        </w:tc>
      </w:tr>
      <w:tr w:rsidR="008E24D2" w:rsidRPr="00DE7B59" w:rsidDel="001A4123" w14:paraId="4257A00A" w14:textId="77777777" w:rsidTr="00B734C2">
        <w:tc>
          <w:tcPr>
            <w:tcW w:w="3611" w:type="dxa"/>
          </w:tcPr>
          <w:p w14:paraId="40EEBB7B" w14:textId="77777777" w:rsidR="008E24D2" w:rsidRPr="00DE7B59" w:rsidDel="001A4123" w:rsidRDefault="008E24D2" w:rsidP="00B734C2">
            <w:pPr>
              <w:pStyle w:val="TAL"/>
            </w:pPr>
            <w:r w:rsidRPr="00DE7B59">
              <w:t xml:space="preserve">        numberOfRepetitions-r16[1]</w:t>
            </w:r>
          </w:p>
        </w:tc>
        <w:tc>
          <w:tcPr>
            <w:tcW w:w="2337" w:type="dxa"/>
          </w:tcPr>
          <w:p w14:paraId="219B42EA" w14:textId="77777777" w:rsidR="008E24D2" w:rsidRPr="00DE7B59" w:rsidDel="001A4123" w:rsidRDefault="008E24D2" w:rsidP="00B734C2">
            <w:pPr>
              <w:pStyle w:val="TAL"/>
            </w:pPr>
            <w:r w:rsidRPr="00DE7B59">
              <w:t>n4</w:t>
            </w:r>
          </w:p>
        </w:tc>
        <w:tc>
          <w:tcPr>
            <w:tcW w:w="1193" w:type="dxa"/>
          </w:tcPr>
          <w:p w14:paraId="5C62CDB1" w14:textId="77777777" w:rsidR="008E24D2" w:rsidRPr="00DE7B59" w:rsidDel="001A4123" w:rsidRDefault="008E24D2" w:rsidP="00B734C2">
            <w:pPr>
              <w:pStyle w:val="TAL"/>
            </w:pPr>
          </w:p>
        </w:tc>
        <w:tc>
          <w:tcPr>
            <w:tcW w:w="2606" w:type="dxa"/>
          </w:tcPr>
          <w:p w14:paraId="5579F277" w14:textId="77777777" w:rsidR="008E24D2" w:rsidRPr="00DE7B59" w:rsidDel="001A4123" w:rsidRDefault="008E24D2" w:rsidP="00B734C2">
            <w:pPr>
              <w:pStyle w:val="TAL"/>
            </w:pPr>
          </w:p>
        </w:tc>
      </w:tr>
      <w:tr w:rsidR="008E24D2" w:rsidRPr="00DE7B59" w:rsidDel="001A4123" w14:paraId="064030F9" w14:textId="77777777" w:rsidTr="00B734C2">
        <w:tc>
          <w:tcPr>
            <w:tcW w:w="3611" w:type="dxa"/>
          </w:tcPr>
          <w:p w14:paraId="36A36D2F" w14:textId="77777777" w:rsidR="008E24D2" w:rsidRPr="00DE7B59" w:rsidDel="001A4123" w:rsidRDefault="008E24D2" w:rsidP="00B734C2">
            <w:pPr>
              <w:pStyle w:val="TAL"/>
            </w:pPr>
            <w:r w:rsidRPr="00DE7B59">
              <w:t xml:space="preserve">      }</w:t>
            </w:r>
          </w:p>
        </w:tc>
        <w:tc>
          <w:tcPr>
            <w:tcW w:w="2337" w:type="dxa"/>
          </w:tcPr>
          <w:p w14:paraId="36A07DD7" w14:textId="77777777" w:rsidR="008E24D2" w:rsidRPr="00DE7B59" w:rsidDel="001A4123" w:rsidRDefault="008E24D2" w:rsidP="00B734C2">
            <w:pPr>
              <w:pStyle w:val="TAL"/>
            </w:pPr>
          </w:p>
        </w:tc>
        <w:tc>
          <w:tcPr>
            <w:tcW w:w="1193" w:type="dxa"/>
          </w:tcPr>
          <w:p w14:paraId="46086BCF" w14:textId="77777777" w:rsidR="008E24D2" w:rsidRPr="00DE7B59" w:rsidDel="001A4123" w:rsidRDefault="008E24D2" w:rsidP="00B734C2">
            <w:pPr>
              <w:pStyle w:val="TAL"/>
            </w:pPr>
          </w:p>
        </w:tc>
        <w:tc>
          <w:tcPr>
            <w:tcW w:w="2606" w:type="dxa"/>
          </w:tcPr>
          <w:p w14:paraId="4C1CC1B6" w14:textId="77777777" w:rsidR="008E24D2" w:rsidRPr="00DE7B59" w:rsidDel="001A4123" w:rsidRDefault="008E24D2" w:rsidP="00B734C2">
            <w:pPr>
              <w:pStyle w:val="TAL"/>
            </w:pPr>
          </w:p>
        </w:tc>
      </w:tr>
      <w:tr w:rsidR="008E24D2" w:rsidRPr="00DE7B59" w:rsidDel="001A4123" w14:paraId="373495CB" w14:textId="77777777" w:rsidTr="00B734C2">
        <w:tc>
          <w:tcPr>
            <w:tcW w:w="3611" w:type="dxa"/>
          </w:tcPr>
          <w:p w14:paraId="67A3695E" w14:textId="77777777" w:rsidR="008E24D2" w:rsidRPr="00DE7B59" w:rsidDel="001A4123" w:rsidRDefault="008E24D2" w:rsidP="00B734C2">
            <w:pPr>
              <w:pStyle w:val="TAL"/>
            </w:pPr>
            <w:r w:rsidRPr="00DE7B59">
              <w:t xml:space="preserve">    }</w:t>
            </w:r>
          </w:p>
        </w:tc>
        <w:tc>
          <w:tcPr>
            <w:tcW w:w="2337" w:type="dxa"/>
          </w:tcPr>
          <w:p w14:paraId="030E1BBC" w14:textId="77777777" w:rsidR="008E24D2" w:rsidRPr="00DE7B59" w:rsidDel="001A4123" w:rsidRDefault="008E24D2" w:rsidP="00B734C2">
            <w:pPr>
              <w:pStyle w:val="TAL"/>
            </w:pPr>
          </w:p>
        </w:tc>
        <w:tc>
          <w:tcPr>
            <w:tcW w:w="1193" w:type="dxa"/>
          </w:tcPr>
          <w:p w14:paraId="4F4AB3F1" w14:textId="77777777" w:rsidR="008E24D2" w:rsidRPr="00DE7B59" w:rsidDel="001A4123" w:rsidRDefault="008E24D2" w:rsidP="00B734C2">
            <w:pPr>
              <w:pStyle w:val="TAL"/>
            </w:pPr>
          </w:p>
        </w:tc>
        <w:tc>
          <w:tcPr>
            <w:tcW w:w="2606" w:type="dxa"/>
          </w:tcPr>
          <w:p w14:paraId="7FE60AAD" w14:textId="77777777" w:rsidR="008E24D2" w:rsidRPr="00DE7B59" w:rsidDel="001A4123" w:rsidRDefault="008E24D2" w:rsidP="00B734C2">
            <w:pPr>
              <w:pStyle w:val="TAL"/>
            </w:pPr>
          </w:p>
        </w:tc>
      </w:tr>
      <w:tr w:rsidR="008E24D2" w:rsidRPr="00DE7B59" w:rsidDel="001A4123" w14:paraId="147C4CFE" w14:textId="77777777" w:rsidTr="00B734C2">
        <w:tc>
          <w:tcPr>
            <w:tcW w:w="3611" w:type="dxa"/>
          </w:tcPr>
          <w:p w14:paraId="77636BD4" w14:textId="77777777" w:rsidR="008E24D2" w:rsidRPr="00DE7B59" w:rsidDel="001A4123" w:rsidRDefault="008E24D2" w:rsidP="00B734C2">
            <w:pPr>
              <w:pStyle w:val="TAL"/>
            </w:pPr>
            <w:r w:rsidRPr="00DE7B59">
              <w:t xml:space="preserve">  }</w:t>
            </w:r>
          </w:p>
        </w:tc>
        <w:tc>
          <w:tcPr>
            <w:tcW w:w="2337" w:type="dxa"/>
          </w:tcPr>
          <w:p w14:paraId="3C2C911D" w14:textId="77777777" w:rsidR="008E24D2" w:rsidRPr="00DE7B59" w:rsidDel="001A4123" w:rsidRDefault="008E24D2" w:rsidP="00B734C2">
            <w:pPr>
              <w:pStyle w:val="TAL"/>
            </w:pPr>
          </w:p>
        </w:tc>
        <w:tc>
          <w:tcPr>
            <w:tcW w:w="1193" w:type="dxa"/>
          </w:tcPr>
          <w:p w14:paraId="14C7CAFF" w14:textId="77777777" w:rsidR="008E24D2" w:rsidRPr="00DE7B59" w:rsidDel="001A4123" w:rsidRDefault="008E24D2" w:rsidP="00B734C2">
            <w:pPr>
              <w:pStyle w:val="TAL"/>
            </w:pPr>
          </w:p>
        </w:tc>
        <w:tc>
          <w:tcPr>
            <w:tcW w:w="2606" w:type="dxa"/>
          </w:tcPr>
          <w:p w14:paraId="4FC35AB9" w14:textId="77777777" w:rsidR="008E24D2" w:rsidRPr="00DE7B59" w:rsidDel="001A4123" w:rsidRDefault="008E24D2" w:rsidP="00B734C2">
            <w:pPr>
              <w:pStyle w:val="TAL"/>
            </w:pPr>
          </w:p>
        </w:tc>
      </w:tr>
      <w:tr w:rsidR="008E24D2" w:rsidRPr="00DE7B59" w:rsidDel="001A4123" w14:paraId="79E2CF16" w14:textId="77777777" w:rsidTr="00B734C2">
        <w:tc>
          <w:tcPr>
            <w:tcW w:w="3611" w:type="dxa"/>
          </w:tcPr>
          <w:p w14:paraId="7FA26152" w14:textId="77777777" w:rsidR="008E24D2" w:rsidRPr="00DE7B59" w:rsidDel="001A4123" w:rsidRDefault="008E24D2" w:rsidP="00B734C2">
            <w:pPr>
              <w:pStyle w:val="TAL"/>
            </w:pPr>
            <w:r w:rsidRPr="00DE7B59">
              <w:t xml:space="preserve">  invalidSymbolPatternIndicatorDCI-0-1-r16</w:t>
            </w:r>
          </w:p>
        </w:tc>
        <w:tc>
          <w:tcPr>
            <w:tcW w:w="2337" w:type="dxa"/>
          </w:tcPr>
          <w:p w14:paraId="137C77B6" w14:textId="77777777" w:rsidR="008E24D2" w:rsidRPr="00DE7B59" w:rsidDel="001A4123" w:rsidRDefault="008E24D2" w:rsidP="00B734C2">
            <w:pPr>
              <w:pStyle w:val="TAL"/>
            </w:pPr>
            <w:r w:rsidRPr="00DE7B59">
              <w:t>enabled</w:t>
            </w:r>
          </w:p>
        </w:tc>
        <w:tc>
          <w:tcPr>
            <w:tcW w:w="1193" w:type="dxa"/>
          </w:tcPr>
          <w:p w14:paraId="29092A68" w14:textId="77777777" w:rsidR="008E24D2" w:rsidRPr="00DE7B59" w:rsidDel="001A4123" w:rsidRDefault="008E24D2" w:rsidP="00B734C2">
            <w:pPr>
              <w:pStyle w:val="TAL"/>
            </w:pPr>
          </w:p>
        </w:tc>
        <w:tc>
          <w:tcPr>
            <w:tcW w:w="2606" w:type="dxa"/>
          </w:tcPr>
          <w:p w14:paraId="5FAC8E7A" w14:textId="77777777" w:rsidR="008E24D2" w:rsidRPr="00DE7B59" w:rsidDel="001A4123" w:rsidRDefault="008E24D2" w:rsidP="00B734C2">
            <w:pPr>
              <w:pStyle w:val="TAL"/>
            </w:pPr>
          </w:p>
        </w:tc>
      </w:tr>
      <w:tr w:rsidR="008E24D2" w:rsidRPr="00DE7B59" w14:paraId="529E4826" w14:textId="77777777" w:rsidTr="00B734C2">
        <w:tc>
          <w:tcPr>
            <w:tcW w:w="3611" w:type="dxa"/>
          </w:tcPr>
          <w:p w14:paraId="0D2F66FF" w14:textId="77777777" w:rsidR="008E24D2" w:rsidRPr="00DE7B59" w:rsidRDefault="008E24D2" w:rsidP="00B734C2">
            <w:pPr>
              <w:keepNext/>
              <w:keepLines/>
              <w:spacing w:after="0"/>
              <w:rPr>
                <w:rFonts w:ascii="Arial" w:hAnsi="Arial" w:cs="Arial"/>
                <w:sz w:val="18"/>
                <w:szCs w:val="18"/>
              </w:rPr>
            </w:pPr>
            <w:r w:rsidRPr="00DE7B59">
              <w:rPr>
                <w:rFonts w:ascii="Arial" w:hAnsi="Arial" w:cs="Arial"/>
                <w:sz w:val="18"/>
                <w:szCs w:val="18"/>
              </w:rPr>
              <w:t xml:space="preserve">  pusch-RepTypeIndicatorDCI-0-1-r16</w:t>
            </w:r>
          </w:p>
        </w:tc>
        <w:tc>
          <w:tcPr>
            <w:tcW w:w="2337" w:type="dxa"/>
          </w:tcPr>
          <w:p w14:paraId="6E8EFC9B" w14:textId="77777777" w:rsidR="008E24D2" w:rsidRPr="00DE7B59" w:rsidRDefault="008E24D2" w:rsidP="00B734C2">
            <w:pPr>
              <w:keepNext/>
              <w:keepLines/>
              <w:spacing w:after="0"/>
              <w:rPr>
                <w:rFonts w:ascii="Arial" w:hAnsi="Arial" w:cs="Arial"/>
                <w:sz w:val="18"/>
                <w:szCs w:val="18"/>
              </w:rPr>
            </w:pPr>
            <w:r w:rsidRPr="00DE7B59">
              <w:rPr>
                <w:rFonts w:ascii="Arial" w:hAnsi="Arial" w:cs="Arial"/>
                <w:sz w:val="18"/>
                <w:szCs w:val="18"/>
              </w:rPr>
              <w:t>pusch-RepTypeB</w:t>
            </w:r>
          </w:p>
        </w:tc>
        <w:tc>
          <w:tcPr>
            <w:tcW w:w="1193" w:type="dxa"/>
          </w:tcPr>
          <w:p w14:paraId="7E7DBA72" w14:textId="77777777" w:rsidR="008E24D2" w:rsidRPr="00DE7B59" w:rsidRDefault="008E24D2" w:rsidP="00B734C2">
            <w:pPr>
              <w:keepNext/>
              <w:keepLines/>
              <w:spacing w:after="0"/>
              <w:rPr>
                <w:rFonts w:ascii="Arial" w:hAnsi="Arial"/>
                <w:sz w:val="18"/>
              </w:rPr>
            </w:pPr>
          </w:p>
        </w:tc>
        <w:tc>
          <w:tcPr>
            <w:tcW w:w="2606" w:type="dxa"/>
          </w:tcPr>
          <w:p w14:paraId="3866963C" w14:textId="77777777" w:rsidR="008E24D2" w:rsidRPr="00DE7B59" w:rsidRDefault="008E24D2" w:rsidP="00B734C2">
            <w:pPr>
              <w:keepNext/>
              <w:keepLines/>
              <w:spacing w:after="0"/>
              <w:rPr>
                <w:rFonts w:ascii="Arial" w:hAnsi="Arial"/>
                <w:sz w:val="18"/>
              </w:rPr>
            </w:pPr>
          </w:p>
        </w:tc>
      </w:tr>
      <w:tr w:rsidR="008E24D2" w:rsidRPr="00DE7B59" w14:paraId="50B7E5BF" w14:textId="77777777" w:rsidTr="00B734C2">
        <w:tc>
          <w:tcPr>
            <w:tcW w:w="3611" w:type="dxa"/>
          </w:tcPr>
          <w:p w14:paraId="1D42B72B" w14:textId="77777777" w:rsidR="008E24D2" w:rsidRPr="00DE7B59" w:rsidRDefault="008E24D2" w:rsidP="00B734C2">
            <w:pPr>
              <w:pStyle w:val="TAL"/>
              <w:rPr>
                <w:rFonts w:cs="Arial"/>
                <w:szCs w:val="18"/>
              </w:rPr>
            </w:pPr>
            <w:r w:rsidRPr="00DE7B59">
              <w:rPr>
                <w:rFonts w:cs="Arial"/>
                <w:szCs w:val="18"/>
              </w:rPr>
              <w:t xml:space="preserve">  </w:t>
            </w:r>
            <w:r w:rsidRPr="00DE7B59">
              <w:t>invalidSymbolPattern-r16 SEQUENCE {</w:t>
            </w:r>
          </w:p>
        </w:tc>
        <w:tc>
          <w:tcPr>
            <w:tcW w:w="2337" w:type="dxa"/>
          </w:tcPr>
          <w:p w14:paraId="2379AC89" w14:textId="77777777" w:rsidR="008E24D2" w:rsidRPr="00DE7B59" w:rsidRDefault="008E24D2" w:rsidP="00B734C2">
            <w:pPr>
              <w:pStyle w:val="TAL"/>
              <w:rPr>
                <w:rFonts w:cs="Arial"/>
                <w:szCs w:val="18"/>
              </w:rPr>
            </w:pPr>
          </w:p>
        </w:tc>
        <w:tc>
          <w:tcPr>
            <w:tcW w:w="1193" w:type="dxa"/>
          </w:tcPr>
          <w:p w14:paraId="0DDCDB4A" w14:textId="77777777" w:rsidR="008E24D2" w:rsidRPr="00DE7B59" w:rsidRDefault="008E24D2" w:rsidP="00B734C2">
            <w:pPr>
              <w:pStyle w:val="TAL"/>
            </w:pPr>
          </w:p>
        </w:tc>
        <w:tc>
          <w:tcPr>
            <w:tcW w:w="2606" w:type="dxa"/>
          </w:tcPr>
          <w:p w14:paraId="6CD55F5A" w14:textId="77777777" w:rsidR="008E24D2" w:rsidRPr="00DE7B59" w:rsidRDefault="008E24D2" w:rsidP="00B734C2">
            <w:pPr>
              <w:pStyle w:val="TAL"/>
            </w:pPr>
          </w:p>
        </w:tc>
      </w:tr>
      <w:tr w:rsidR="008E24D2" w:rsidRPr="00DE7B59" w14:paraId="65CD3D53" w14:textId="77777777" w:rsidTr="00B734C2">
        <w:tc>
          <w:tcPr>
            <w:tcW w:w="3611" w:type="dxa"/>
          </w:tcPr>
          <w:p w14:paraId="39F5B983" w14:textId="77777777" w:rsidR="008E24D2" w:rsidRPr="00DE7B59" w:rsidRDefault="008E24D2" w:rsidP="00B734C2">
            <w:pPr>
              <w:pStyle w:val="TAL"/>
              <w:rPr>
                <w:rFonts w:cs="Arial"/>
                <w:szCs w:val="18"/>
              </w:rPr>
            </w:pPr>
            <w:r w:rsidRPr="00DE7B59">
              <w:rPr>
                <w:rFonts w:cs="Arial"/>
                <w:szCs w:val="18"/>
              </w:rPr>
              <w:t xml:space="preserve">    symbols-r16 CHOICE {</w:t>
            </w:r>
          </w:p>
        </w:tc>
        <w:tc>
          <w:tcPr>
            <w:tcW w:w="2337" w:type="dxa"/>
          </w:tcPr>
          <w:p w14:paraId="22DAAA5D" w14:textId="77777777" w:rsidR="008E24D2" w:rsidRPr="00DE7B59" w:rsidRDefault="008E24D2" w:rsidP="00B734C2">
            <w:pPr>
              <w:pStyle w:val="TAL"/>
              <w:rPr>
                <w:rFonts w:cs="Arial"/>
                <w:szCs w:val="18"/>
              </w:rPr>
            </w:pPr>
          </w:p>
        </w:tc>
        <w:tc>
          <w:tcPr>
            <w:tcW w:w="1193" w:type="dxa"/>
          </w:tcPr>
          <w:p w14:paraId="39C6681C" w14:textId="77777777" w:rsidR="008E24D2" w:rsidRPr="00DE7B59" w:rsidRDefault="008E24D2" w:rsidP="00B734C2">
            <w:pPr>
              <w:pStyle w:val="TAL"/>
            </w:pPr>
          </w:p>
        </w:tc>
        <w:tc>
          <w:tcPr>
            <w:tcW w:w="2606" w:type="dxa"/>
          </w:tcPr>
          <w:p w14:paraId="0B94C81A" w14:textId="77777777" w:rsidR="008E24D2" w:rsidRPr="00DE7B59" w:rsidRDefault="008E24D2" w:rsidP="00B734C2">
            <w:pPr>
              <w:pStyle w:val="TAL"/>
            </w:pPr>
          </w:p>
        </w:tc>
      </w:tr>
      <w:tr w:rsidR="008E24D2" w:rsidRPr="00DE7B59" w14:paraId="5149D3FB" w14:textId="77777777" w:rsidTr="00B734C2">
        <w:tc>
          <w:tcPr>
            <w:tcW w:w="3611" w:type="dxa"/>
          </w:tcPr>
          <w:p w14:paraId="0DB6759E" w14:textId="77777777" w:rsidR="008E24D2" w:rsidRPr="00DE7B59" w:rsidRDefault="008E24D2" w:rsidP="00B734C2">
            <w:pPr>
              <w:pStyle w:val="TAL"/>
              <w:rPr>
                <w:rFonts w:cs="Arial"/>
                <w:szCs w:val="18"/>
              </w:rPr>
            </w:pPr>
            <w:r w:rsidRPr="00DE7B59">
              <w:rPr>
                <w:rFonts w:cs="Arial"/>
                <w:szCs w:val="18"/>
              </w:rPr>
              <w:t xml:space="preserve">      oneSlot</w:t>
            </w:r>
          </w:p>
        </w:tc>
        <w:tc>
          <w:tcPr>
            <w:tcW w:w="2337" w:type="dxa"/>
          </w:tcPr>
          <w:p w14:paraId="2BCAE76C" w14:textId="77777777" w:rsidR="008E24D2" w:rsidRPr="00DE7B59" w:rsidRDefault="008E24D2" w:rsidP="00B734C2">
            <w:pPr>
              <w:pStyle w:val="TAL"/>
              <w:rPr>
                <w:rFonts w:cs="Arial"/>
                <w:szCs w:val="18"/>
              </w:rPr>
            </w:pPr>
            <w:r w:rsidRPr="00DE7B59">
              <w:rPr>
                <w:rFonts w:cs="Arial"/>
                <w:szCs w:val="18"/>
              </w:rPr>
              <w:t>00000000000001</w:t>
            </w:r>
          </w:p>
        </w:tc>
        <w:tc>
          <w:tcPr>
            <w:tcW w:w="1193" w:type="dxa"/>
          </w:tcPr>
          <w:p w14:paraId="221CD67B" w14:textId="77777777" w:rsidR="008E24D2" w:rsidRPr="00DE7B59" w:rsidRDefault="008E24D2" w:rsidP="00B734C2">
            <w:pPr>
              <w:pStyle w:val="TAL"/>
            </w:pPr>
          </w:p>
        </w:tc>
        <w:tc>
          <w:tcPr>
            <w:tcW w:w="2606" w:type="dxa"/>
          </w:tcPr>
          <w:p w14:paraId="475CE1A8" w14:textId="77777777" w:rsidR="008E24D2" w:rsidRPr="00DE7B59" w:rsidRDefault="008E24D2" w:rsidP="00B734C2">
            <w:pPr>
              <w:pStyle w:val="TAL"/>
            </w:pPr>
          </w:p>
        </w:tc>
      </w:tr>
      <w:tr w:rsidR="008E24D2" w:rsidRPr="00DE7B59" w14:paraId="58F23F56" w14:textId="77777777" w:rsidTr="00B734C2">
        <w:tc>
          <w:tcPr>
            <w:tcW w:w="3611" w:type="dxa"/>
          </w:tcPr>
          <w:p w14:paraId="185617E2" w14:textId="77777777" w:rsidR="008E24D2" w:rsidRPr="00DE7B59" w:rsidRDefault="008E24D2" w:rsidP="00B734C2">
            <w:pPr>
              <w:pStyle w:val="TAL"/>
              <w:rPr>
                <w:rFonts w:cs="Arial"/>
                <w:szCs w:val="18"/>
              </w:rPr>
            </w:pPr>
            <w:r w:rsidRPr="00DE7B59">
              <w:t xml:space="preserve">    }</w:t>
            </w:r>
          </w:p>
        </w:tc>
        <w:tc>
          <w:tcPr>
            <w:tcW w:w="2337" w:type="dxa"/>
          </w:tcPr>
          <w:p w14:paraId="39DEE875" w14:textId="77777777" w:rsidR="008E24D2" w:rsidRPr="00DE7B59" w:rsidRDefault="008E24D2" w:rsidP="00B734C2">
            <w:pPr>
              <w:pStyle w:val="TAL"/>
              <w:rPr>
                <w:rFonts w:cs="Arial"/>
                <w:szCs w:val="18"/>
              </w:rPr>
            </w:pPr>
          </w:p>
        </w:tc>
        <w:tc>
          <w:tcPr>
            <w:tcW w:w="1193" w:type="dxa"/>
          </w:tcPr>
          <w:p w14:paraId="3788A28D" w14:textId="77777777" w:rsidR="008E24D2" w:rsidRPr="00DE7B59" w:rsidRDefault="008E24D2" w:rsidP="00B734C2">
            <w:pPr>
              <w:pStyle w:val="TAL"/>
            </w:pPr>
          </w:p>
        </w:tc>
        <w:tc>
          <w:tcPr>
            <w:tcW w:w="2606" w:type="dxa"/>
          </w:tcPr>
          <w:p w14:paraId="0FD0D118" w14:textId="77777777" w:rsidR="008E24D2" w:rsidRPr="00DE7B59" w:rsidRDefault="008E24D2" w:rsidP="00B734C2">
            <w:pPr>
              <w:pStyle w:val="TAL"/>
            </w:pPr>
          </w:p>
        </w:tc>
      </w:tr>
      <w:tr w:rsidR="008E24D2" w:rsidRPr="00DE7B59" w14:paraId="5A5ECE5D" w14:textId="77777777" w:rsidTr="00B734C2">
        <w:tc>
          <w:tcPr>
            <w:tcW w:w="3611" w:type="dxa"/>
          </w:tcPr>
          <w:p w14:paraId="6074BA3B" w14:textId="77777777" w:rsidR="008E24D2" w:rsidRPr="00DE7B59" w:rsidRDefault="008E24D2" w:rsidP="00B734C2">
            <w:pPr>
              <w:pStyle w:val="TAL"/>
              <w:rPr>
                <w:rFonts w:cs="Arial"/>
                <w:szCs w:val="18"/>
              </w:rPr>
            </w:pPr>
            <w:r w:rsidRPr="00DE7B59">
              <w:rPr>
                <w:rFonts w:cs="Arial"/>
                <w:szCs w:val="18"/>
              </w:rPr>
              <w:t xml:space="preserve">    periodicityAndPattern-r16</w:t>
            </w:r>
          </w:p>
        </w:tc>
        <w:tc>
          <w:tcPr>
            <w:tcW w:w="2337" w:type="dxa"/>
          </w:tcPr>
          <w:p w14:paraId="79194A2A"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5A3F1A34" w14:textId="77777777" w:rsidR="008E24D2" w:rsidRPr="00DE7B59" w:rsidRDefault="008E24D2" w:rsidP="00B734C2">
            <w:pPr>
              <w:pStyle w:val="TAL"/>
            </w:pPr>
          </w:p>
        </w:tc>
        <w:tc>
          <w:tcPr>
            <w:tcW w:w="2606" w:type="dxa"/>
          </w:tcPr>
          <w:p w14:paraId="41DD1AED" w14:textId="77777777" w:rsidR="008E24D2" w:rsidRPr="00DE7B59" w:rsidRDefault="008E24D2" w:rsidP="00B734C2">
            <w:pPr>
              <w:pStyle w:val="TAL"/>
            </w:pPr>
          </w:p>
        </w:tc>
      </w:tr>
      <w:tr w:rsidR="008E24D2" w:rsidRPr="00DE7B59" w14:paraId="0005B175" w14:textId="77777777" w:rsidTr="00B734C2">
        <w:tc>
          <w:tcPr>
            <w:tcW w:w="3611" w:type="dxa"/>
          </w:tcPr>
          <w:p w14:paraId="021F9E94" w14:textId="77777777" w:rsidR="008E24D2" w:rsidRPr="00DE7B59" w:rsidRDefault="008E24D2" w:rsidP="00B734C2">
            <w:pPr>
              <w:pStyle w:val="TAL"/>
              <w:rPr>
                <w:rFonts w:cs="Arial"/>
                <w:szCs w:val="18"/>
              </w:rPr>
            </w:pPr>
            <w:r w:rsidRPr="00DE7B59">
              <w:rPr>
                <w:rFonts w:cs="Arial"/>
                <w:szCs w:val="18"/>
              </w:rPr>
              <w:t xml:space="preserve">  }</w:t>
            </w:r>
          </w:p>
        </w:tc>
        <w:tc>
          <w:tcPr>
            <w:tcW w:w="2337" w:type="dxa"/>
          </w:tcPr>
          <w:p w14:paraId="1213509C" w14:textId="77777777" w:rsidR="008E24D2" w:rsidRPr="00DE7B59" w:rsidRDefault="008E24D2" w:rsidP="00B734C2">
            <w:pPr>
              <w:pStyle w:val="TAL"/>
              <w:rPr>
                <w:rFonts w:cs="Arial"/>
                <w:szCs w:val="18"/>
              </w:rPr>
            </w:pPr>
          </w:p>
        </w:tc>
        <w:tc>
          <w:tcPr>
            <w:tcW w:w="1193" w:type="dxa"/>
          </w:tcPr>
          <w:p w14:paraId="0A083709" w14:textId="77777777" w:rsidR="008E24D2" w:rsidRPr="00DE7B59" w:rsidRDefault="008E24D2" w:rsidP="00B734C2">
            <w:pPr>
              <w:pStyle w:val="TAL"/>
            </w:pPr>
          </w:p>
        </w:tc>
        <w:tc>
          <w:tcPr>
            <w:tcW w:w="2606" w:type="dxa"/>
          </w:tcPr>
          <w:p w14:paraId="78340DE3" w14:textId="77777777" w:rsidR="008E24D2" w:rsidRPr="00DE7B59" w:rsidRDefault="008E24D2" w:rsidP="00B734C2">
            <w:pPr>
              <w:pStyle w:val="TAL"/>
            </w:pPr>
          </w:p>
        </w:tc>
      </w:tr>
      <w:tr w:rsidR="008E24D2" w:rsidRPr="00DE7B59" w14:paraId="753C7639" w14:textId="77777777" w:rsidTr="00B734C2">
        <w:tc>
          <w:tcPr>
            <w:tcW w:w="3611" w:type="dxa"/>
            <w:tcBorders>
              <w:bottom w:val="nil"/>
            </w:tcBorders>
          </w:tcPr>
          <w:p w14:paraId="75758FDF"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mappingPattern-r17</w:t>
            </w:r>
          </w:p>
        </w:tc>
        <w:tc>
          <w:tcPr>
            <w:tcW w:w="2337" w:type="dxa"/>
          </w:tcPr>
          <w:p w14:paraId="3A1D4AF6" w14:textId="77777777" w:rsidR="008E24D2" w:rsidRPr="00DE7B59" w:rsidRDefault="008E24D2" w:rsidP="00B734C2">
            <w:pPr>
              <w:pStyle w:val="TAL"/>
              <w:rPr>
                <w:rFonts w:cs="Arial"/>
                <w:szCs w:val="18"/>
              </w:rPr>
            </w:pPr>
            <w:r w:rsidRPr="00DE7B59">
              <w:t>cyclicMapping</w:t>
            </w:r>
          </w:p>
        </w:tc>
        <w:tc>
          <w:tcPr>
            <w:tcW w:w="1193" w:type="dxa"/>
          </w:tcPr>
          <w:p w14:paraId="10D184D4" w14:textId="77777777" w:rsidR="008E24D2" w:rsidRPr="00DE7B59" w:rsidRDefault="008E24D2" w:rsidP="00B734C2">
            <w:pPr>
              <w:pStyle w:val="TAL"/>
            </w:pPr>
          </w:p>
        </w:tc>
        <w:tc>
          <w:tcPr>
            <w:tcW w:w="2606" w:type="dxa"/>
          </w:tcPr>
          <w:p w14:paraId="50E17B1A" w14:textId="71163F3B" w:rsidR="008E24D2" w:rsidRPr="00DE7B59" w:rsidRDefault="008E24D2" w:rsidP="00B734C2">
            <w:pPr>
              <w:pStyle w:val="TAL"/>
              <w:rPr>
                <w:lang w:eastAsia="zh-CN"/>
              </w:rPr>
            </w:pPr>
            <w:r w:rsidRPr="00DE7B59">
              <w:rPr>
                <w:lang w:eastAsia="zh-CN"/>
              </w:rPr>
              <w:t>pc_mtrpPuschCyclicMapping_r17</w:t>
            </w:r>
          </w:p>
        </w:tc>
      </w:tr>
      <w:tr w:rsidR="008E24D2" w:rsidRPr="00DE7B59" w14:paraId="40415EAB" w14:textId="77777777" w:rsidTr="00B734C2">
        <w:tc>
          <w:tcPr>
            <w:tcW w:w="3611" w:type="dxa"/>
            <w:tcBorders>
              <w:top w:val="nil"/>
            </w:tcBorders>
          </w:tcPr>
          <w:p w14:paraId="2B906A7C" w14:textId="77777777" w:rsidR="008E24D2" w:rsidRPr="00DE7B59" w:rsidRDefault="008E24D2" w:rsidP="00B734C2">
            <w:pPr>
              <w:pStyle w:val="TAL"/>
              <w:rPr>
                <w:rFonts w:cs="Arial"/>
                <w:szCs w:val="18"/>
                <w:lang w:eastAsia="zh-CN"/>
              </w:rPr>
            </w:pPr>
          </w:p>
        </w:tc>
        <w:tc>
          <w:tcPr>
            <w:tcW w:w="2337" w:type="dxa"/>
          </w:tcPr>
          <w:p w14:paraId="5E51E199" w14:textId="77777777" w:rsidR="008E24D2" w:rsidRPr="00DE7B59" w:rsidRDefault="008E24D2" w:rsidP="00B734C2">
            <w:pPr>
              <w:pStyle w:val="TAL"/>
              <w:rPr>
                <w:lang w:eastAsia="zh-CN"/>
              </w:rPr>
            </w:pPr>
            <w:r w:rsidRPr="00DE7B59">
              <w:rPr>
                <w:lang w:eastAsia="zh-CN"/>
              </w:rPr>
              <w:t>sequentialMapping</w:t>
            </w:r>
          </w:p>
        </w:tc>
        <w:tc>
          <w:tcPr>
            <w:tcW w:w="1193" w:type="dxa"/>
          </w:tcPr>
          <w:p w14:paraId="0648A086" w14:textId="77777777" w:rsidR="008E24D2" w:rsidRPr="00DE7B59" w:rsidRDefault="008E24D2" w:rsidP="00B734C2">
            <w:pPr>
              <w:pStyle w:val="TAL"/>
            </w:pPr>
          </w:p>
        </w:tc>
        <w:tc>
          <w:tcPr>
            <w:tcW w:w="2606" w:type="dxa"/>
          </w:tcPr>
          <w:p w14:paraId="2B42E469" w14:textId="77777777" w:rsidR="008E24D2" w:rsidRPr="00DE7B59" w:rsidRDefault="008E24D2" w:rsidP="00B734C2">
            <w:pPr>
              <w:pStyle w:val="TAL"/>
            </w:pPr>
          </w:p>
        </w:tc>
      </w:tr>
      <w:tr w:rsidR="008E24D2" w:rsidRPr="00DE7B59" w14:paraId="34B6AC6E" w14:textId="77777777" w:rsidTr="00B734C2">
        <w:tc>
          <w:tcPr>
            <w:tcW w:w="3611" w:type="dxa"/>
          </w:tcPr>
          <w:p w14:paraId="26D9ADC0"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secondTPCFieldDCI-0-1-r17</w:t>
            </w:r>
          </w:p>
        </w:tc>
        <w:tc>
          <w:tcPr>
            <w:tcW w:w="2337" w:type="dxa"/>
          </w:tcPr>
          <w:p w14:paraId="07EB5A3F"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6AF1DEE7" w14:textId="77777777" w:rsidR="008E24D2" w:rsidRPr="00DE7B59" w:rsidRDefault="008E24D2" w:rsidP="00B734C2">
            <w:pPr>
              <w:pStyle w:val="TAL"/>
            </w:pPr>
          </w:p>
        </w:tc>
        <w:tc>
          <w:tcPr>
            <w:tcW w:w="2606" w:type="dxa"/>
          </w:tcPr>
          <w:p w14:paraId="5C0130B6" w14:textId="77777777" w:rsidR="008E24D2" w:rsidRPr="00DE7B59" w:rsidRDefault="008E24D2" w:rsidP="00B734C2">
            <w:pPr>
              <w:pStyle w:val="TAL"/>
            </w:pPr>
          </w:p>
        </w:tc>
      </w:tr>
      <w:tr w:rsidR="008E24D2" w:rsidRPr="00DE7B59" w14:paraId="41687745" w14:textId="77777777" w:rsidTr="00B734C2">
        <w:tc>
          <w:tcPr>
            <w:tcW w:w="3611" w:type="dxa"/>
          </w:tcPr>
          <w:p w14:paraId="5F01CA88"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secondTPCFieldDCI-0-2-r17</w:t>
            </w:r>
          </w:p>
        </w:tc>
        <w:tc>
          <w:tcPr>
            <w:tcW w:w="2337" w:type="dxa"/>
          </w:tcPr>
          <w:p w14:paraId="62C3A3B0"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066B8071" w14:textId="77777777" w:rsidR="008E24D2" w:rsidRPr="00DE7B59" w:rsidRDefault="008E24D2" w:rsidP="00B734C2">
            <w:pPr>
              <w:pStyle w:val="TAL"/>
            </w:pPr>
          </w:p>
        </w:tc>
        <w:tc>
          <w:tcPr>
            <w:tcW w:w="2606" w:type="dxa"/>
          </w:tcPr>
          <w:p w14:paraId="652B18EF" w14:textId="77777777" w:rsidR="008E24D2" w:rsidRPr="00DE7B59" w:rsidRDefault="008E24D2" w:rsidP="00B734C2">
            <w:pPr>
              <w:pStyle w:val="TAL"/>
            </w:pPr>
          </w:p>
        </w:tc>
      </w:tr>
      <w:tr w:rsidR="008E24D2" w:rsidRPr="00DE7B59" w14:paraId="12DA03D0" w14:textId="77777777" w:rsidTr="00B734C2">
        <w:tc>
          <w:tcPr>
            <w:tcW w:w="3611" w:type="dxa"/>
          </w:tcPr>
          <w:p w14:paraId="5FB461DD"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sequenceOffsetForRV-r17</w:t>
            </w:r>
          </w:p>
        </w:tc>
        <w:tc>
          <w:tcPr>
            <w:tcW w:w="2337" w:type="dxa"/>
          </w:tcPr>
          <w:p w14:paraId="261B4649" w14:textId="77777777" w:rsidR="008E24D2" w:rsidRPr="00DE7B59" w:rsidRDefault="008E24D2" w:rsidP="00B734C2">
            <w:pPr>
              <w:pStyle w:val="TAL"/>
              <w:rPr>
                <w:rFonts w:cs="Arial"/>
                <w:szCs w:val="18"/>
                <w:lang w:eastAsia="zh-CN"/>
              </w:rPr>
            </w:pPr>
            <w:r w:rsidRPr="00DE7B59">
              <w:rPr>
                <w:rFonts w:cs="Arial"/>
                <w:szCs w:val="18"/>
                <w:lang w:eastAsia="zh-CN"/>
              </w:rPr>
              <w:t>1</w:t>
            </w:r>
          </w:p>
        </w:tc>
        <w:tc>
          <w:tcPr>
            <w:tcW w:w="1193" w:type="dxa"/>
          </w:tcPr>
          <w:p w14:paraId="7F6420AD" w14:textId="77777777" w:rsidR="008E24D2" w:rsidRPr="00DE7B59" w:rsidRDefault="008E24D2" w:rsidP="00B734C2">
            <w:pPr>
              <w:pStyle w:val="TAL"/>
            </w:pPr>
          </w:p>
        </w:tc>
        <w:tc>
          <w:tcPr>
            <w:tcW w:w="2606" w:type="dxa"/>
          </w:tcPr>
          <w:p w14:paraId="3F469BF6" w14:textId="77777777" w:rsidR="008E24D2" w:rsidRPr="00DE7B59" w:rsidRDefault="008E24D2" w:rsidP="00B734C2">
            <w:pPr>
              <w:pStyle w:val="TAL"/>
            </w:pPr>
          </w:p>
        </w:tc>
      </w:tr>
      <w:tr w:rsidR="008E24D2" w:rsidRPr="00DE7B59" w14:paraId="38010561" w14:textId="77777777" w:rsidTr="00B734C2">
        <w:tc>
          <w:tcPr>
            <w:tcW w:w="3611" w:type="dxa"/>
            <w:tcBorders>
              <w:bottom w:val="single" w:sz="4" w:space="0" w:color="auto"/>
            </w:tcBorders>
          </w:tcPr>
          <w:p w14:paraId="3B19AE7B"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337" w:type="dxa"/>
          </w:tcPr>
          <w:p w14:paraId="63476D36" w14:textId="77777777" w:rsidR="008E24D2" w:rsidRPr="00DE7B59" w:rsidRDefault="008E24D2" w:rsidP="00B734C2">
            <w:pPr>
              <w:keepNext/>
              <w:keepLines/>
              <w:spacing w:after="0"/>
              <w:rPr>
                <w:rFonts w:ascii="Arial" w:hAnsi="Arial"/>
                <w:sz w:val="18"/>
              </w:rPr>
            </w:pPr>
          </w:p>
        </w:tc>
        <w:tc>
          <w:tcPr>
            <w:tcW w:w="1193" w:type="dxa"/>
          </w:tcPr>
          <w:p w14:paraId="4635AA3A" w14:textId="77777777" w:rsidR="008E24D2" w:rsidRPr="00DE7B59" w:rsidRDefault="008E24D2" w:rsidP="00B734C2">
            <w:pPr>
              <w:keepNext/>
              <w:keepLines/>
              <w:spacing w:after="0"/>
              <w:rPr>
                <w:rFonts w:ascii="Arial" w:hAnsi="Arial"/>
                <w:sz w:val="18"/>
              </w:rPr>
            </w:pPr>
          </w:p>
        </w:tc>
        <w:tc>
          <w:tcPr>
            <w:tcW w:w="2606" w:type="dxa"/>
          </w:tcPr>
          <w:p w14:paraId="13D04558" w14:textId="77777777" w:rsidR="008E24D2" w:rsidRPr="00DE7B59" w:rsidRDefault="008E24D2" w:rsidP="00B734C2">
            <w:pPr>
              <w:keepNext/>
              <w:keepLines/>
              <w:spacing w:after="0"/>
              <w:rPr>
                <w:rFonts w:ascii="Arial" w:hAnsi="Arial"/>
                <w:sz w:val="18"/>
              </w:rPr>
            </w:pPr>
          </w:p>
        </w:tc>
      </w:tr>
    </w:tbl>
    <w:p w14:paraId="1A382DDC" w14:textId="77777777" w:rsidR="008E24D2" w:rsidRPr="00DE7B59" w:rsidRDefault="008E24D2" w:rsidP="008E24D2">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E24D2" w:rsidRPr="00DE7B59" w14:paraId="0CB3DF51" w14:textId="77777777" w:rsidTr="00B734C2">
        <w:tc>
          <w:tcPr>
            <w:tcW w:w="3936" w:type="dxa"/>
          </w:tcPr>
          <w:p w14:paraId="78441FAB" w14:textId="77777777" w:rsidR="008E24D2" w:rsidRPr="00DE7B59" w:rsidRDefault="008E24D2" w:rsidP="00B734C2">
            <w:pPr>
              <w:pStyle w:val="TAH"/>
            </w:pPr>
            <w:r w:rsidRPr="00DE7B59">
              <w:t>Condition</w:t>
            </w:r>
          </w:p>
        </w:tc>
        <w:tc>
          <w:tcPr>
            <w:tcW w:w="5811" w:type="dxa"/>
          </w:tcPr>
          <w:p w14:paraId="687FDFA6" w14:textId="77777777" w:rsidR="008E24D2" w:rsidRPr="00DE7B59" w:rsidRDefault="008E24D2" w:rsidP="00B734C2">
            <w:pPr>
              <w:pStyle w:val="TAH"/>
            </w:pPr>
            <w:r w:rsidRPr="00DE7B59">
              <w:t>Explanation</w:t>
            </w:r>
          </w:p>
        </w:tc>
      </w:tr>
      <w:tr w:rsidR="008E24D2" w:rsidRPr="00DE7B59" w14:paraId="02E2B1DD" w14:textId="77777777" w:rsidTr="00B734C2">
        <w:tc>
          <w:tcPr>
            <w:tcW w:w="3936" w:type="dxa"/>
          </w:tcPr>
          <w:p w14:paraId="6B8ACB23" w14:textId="77777777" w:rsidR="008E24D2" w:rsidRPr="00DE7B59" w:rsidRDefault="008E24D2" w:rsidP="00B734C2">
            <w:pPr>
              <w:pStyle w:val="TAL"/>
            </w:pPr>
            <w:r w:rsidRPr="00DE7B59">
              <w:rPr>
                <w:lang w:eastAsia="zh-CN"/>
              </w:rPr>
              <w:t>HD_FDD</w:t>
            </w:r>
          </w:p>
        </w:tc>
        <w:tc>
          <w:tcPr>
            <w:tcW w:w="5811" w:type="dxa"/>
          </w:tcPr>
          <w:p w14:paraId="469FFE11" w14:textId="77777777" w:rsidR="008E24D2" w:rsidRPr="00DE7B59" w:rsidRDefault="008E24D2" w:rsidP="00B734C2">
            <w:pPr>
              <w:pStyle w:val="TAL"/>
            </w:pPr>
            <w:r w:rsidRPr="00DE7B59">
              <w:rPr>
                <w:lang w:eastAsia="zh-CN"/>
              </w:rPr>
              <w:t>pc_halfDuplexFDD_TypeA_RedCap_r17 (i.e HD_FDD UE are performing test on FDD band)</w:t>
            </w:r>
          </w:p>
        </w:tc>
      </w:tr>
    </w:tbl>
    <w:p w14:paraId="4DCE1D09" w14:textId="77777777" w:rsidR="008E24D2" w:rsidRPr="00DE7B59" w:rsidRDefault="008E24D2" w:rsidP="008E24D2"/>
    <w:p w14:paraId="773CD37C" w14:textId="77777777" w:rsidR="008E24D2" w:rsidRPr="00DE7B59" w:rsidRDefault="008E24D2" w:rsidP="008E24D2">
      <w:pPr>
        <w:pStyle w:val="TH"/>
      </w:pPr>
      <w:r w:rsidRPr="00DE7B59">
        <w:t xml:space="preserve">Table 7.1.1.3.17.2.3.3-6: </w:t>
      </w:r>
      <w:r w:rsidRPr="00DE7B59">
        <w:rPr>
          <w:i/>
        </w:rPr>
        <w:t xml:space="preserve">DMRS-UplinkConfig </w:t>
      </w:r>
      <w:r w:rsidRPr="00DE7B59">
        <w:t>(Table 7.1.1.3.17.2.3.3-5)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E24D2" w:rsidRPr="00DE7B59" w14:paraId="198C711F" w14:textId="77777777" w:rsidTr="00B734C2">
        <w:tc>
          <w:tcPr>
            <w:tcW w:w="9747" w:type="dxa"/>
          </w:tcPr>
          <w:p w14:paraId="738A3E7F" w14:textId="77777777" w:rsidR="008E24D2" w:rsidRPr="00DE7B59" w:rsidRDefault="008E24D2" w:rsidP="00B734C2">
            <w:pPr>
              <w:pStyle w:val="TAL"/>
            </w:pPr>
            <w:r w:rsidRPr="00DE7B59">
              <w:t>Derivation Path: TS 38.</w:t>
            </w:r>
            <w:r w:rsidRPr="00DE7B59">
              <w:rPr>
                <w:bCs/>
              </w:rPr>
              <w:t>508-1 [4],</w:t>
            </w:r>
            <w:r w:rsidRPr="00DE7B59">
              <w:t xml:space="preserve"> Table 4.6.3-51</w:t>
            </w:r>
          </w:p>
        </w:tc>
      </w:tr>
    </w:tbl>
    <w:p w14:paraId="3BDC63CA" w14:textId="77777777" w:rsidR="008E24D2" w:rsidRPr="00DE7B59" w:rsidRDefault="008E24D2" w:rsidP="008E24D2">
      <w:pPr>
        <w:rPr>
          <w:sz w:val="22"/>
        </w:rPr>
      </w:pPr>
    </w:p>
    <w:p w14:paraId="10ED18B3" w14:textId="77777777" w:rsidR="008E24D2" w:rsidRPr="00DE7B59" w:rsidRDefault="008E24D2" w:rsidP="008E24D2">
      <w:pPr>
        <w:pStyle w:val="TH"/>
      </w:pPr>
      <w:r w:rsidRPr="00DE7B59">
        <w:t xml:space="preserve">Table 7.1.1.3.17.2.3.3-7: </w:t>
      </w:r>
      <w:r w:rsidRPr="00DE7B59">
        <w:rPr>
          <w:i/>
        </w:rPr>
        <w:t xml:space="preserve">PUSCH-PowerControl </w:t>
      </w:r>
      <w:r w:rsidRPr="00DE7B59">
        <w:t>(Table 7.1.1.3.17.2.3.3-5)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24D2" w:rsidRPr="00DE7B59" w14:paraId="11FDBB06" w14:textId="77777777" w:rsidTr="00B734C2">
        <w:tc>
          <w:tcPr>
            <w:tcW w:w="9747" w:type="dxa"/>
            <w:gridSpan w:val="4"/>
            <w:tcBorders>
              <w:top w:val="single" w:sz="4" w:space="0" w:color="auto"/>
              <w:left w:val="single" w:sz="4" w:space="0" w:color="auto"/>
              <w:bottom w:val="single" w:sz="4" w:space="0" w:color="auto"/>
              <w:right w:val="single" w:sz="4" w:space="0" w:color="auto"/>
            </w:tcBorders>
            <w:hideMark/>
          </w:tcPr>
          <w:p w14:paraId="72D9361C" w14:textId="77777777" w:rsidR="008E24D2" w:rsidRPr="00DE7B59" w:rsidRDefault="008E24D2" w:rsidP="00B734C2">
            <w:pPr>
              <w:pStyle w:val="TAH"/>
              <w:jc w:val="left"/>
              <w:rPr>
                <w:b w:val="0"/>
              </w:rPr>
            </w:pPr>
            <w:r w:rsidRPr="00DE7B59">
              <w:rPr>
                <w:b w:val="0"/>
              </w:rPr>
              <w:t>Derivation Path: TS 38.508-1 [4], Table 4.6.3-120</w:t>
            </w:r>
          </w:p>
        </w:tc>
      </w:tr>
      <w:tr w:rsidR="008E24D2" w:rsidRPr="00DE7B59" w14:paraId="5F08702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DFC898E" w14:textId="77777777" w:rsidR="008E24D2" w:rsidRPr="00DE7B59" w:rsidRDefault="008E24D2" w:rsidP="00B734C2">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35E526" w14:textId="77777777" w:rsidR="008E24D2" w:rsidRPr="00DE7B59" w:rsidRDefault="008E24D2" w:rsidP="00B734C2">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6AA4D777" w14:textId="77777777" w:rsidR="008E24D2" w:rsidRPr="00DE7B59" w:rsidRDefault="008E24D2" w:rsidP="00B734C2">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50EAE964" w14:textId="77777777" w:rsidR="008E24D2" w:rsidRPr="00DE7B59" w:rsidRDefault="008E24D2" w:rsidP="00B734C2">
            <w:pPr>
              <w:pStyle w:val="TAH"/>
            </w:pPr>
            <w:r w:rsidRPr="00DE7B59">
              <w:t>Condition</w:t>
            </w:r>
          </w:p>
        </w:tc>
      </w:tr>
      <w:tr w:rsidR="008E24D2" w:rsidRPr="00DE7B59" w14:paraId="222B249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1C3654D" w14:textId="77777777" w:rsidR="008E24D2" w:rsidRPr="00DE7B59" w:rsidRDefault="008E24D2" w:rsidP="00B734C2">
            <w:pPr>
              <w:pStyle w:val="TAL"/>
            </w:pPr>
            <w:r w:rsidRPr="00DE7B59">
              <w:t xml:space="preserve">PUSCH-PowerControl ::=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201232B6"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5302DA1"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4537E8F" w14:textId="77777777" w:rsidR="008E24D2" w:rsidRPr="00DE7B59" w:rsidRDefault="008E24D2" w:rsidP="00B734C2">
            <w:pPr>
              <w:pStyle w:val="TAL"/>
            </w:pPr>
          </w:p>
        </w:tc>
      </w:tr>
      <w:tr w:rsidR="008E24D2" w:rsidRPr="00DE7B59" w14:paraId="2E59EE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C26A8BD" w14:textId="77777777" w:rsidR="008E24D2" w:rsidRPr="00DE7B59" w:rsidRDefault="008E24D2" w:rsidP="00B734C2">
            <w:pPr>
              <w:pStyle w:val="TAL"/>
            </w:pPr>
            <w:r w:rsidRPr="00DE7B59">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224413D"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63E78E42"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54976A8" w14:textId="77777777" w:rsidR="008E24D2" w:rsidRPr="00DE7B59" w:rsidRDefault="008E24D2" w:rsidP="00B734C2">
            <w:pPr>
              <w:pStyle w:val="TAL"/>
            </w:pPr>
          </w:p>
        </w:tc>
      </w:tr>
      <w:tr w:rsidR="008E24D2" w:rsidRPr="00DE7B59" w14:paraId="2C5C0F7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B1E0021" w14:textId="77777777" w:rsidR="008E24D2" w:rsidRPr="00DE7B59" w:rsidRDefault="008E24D2" w:rsidP="00B734C2">
            <w:pPr>
              <w:pStyle w:val="TAL"/>
            </w:pPr>
            <w:r w:rsidRPr="00DE7B59">
              <w:t xml:space="preserve">    P0-PUSCH-AlphaSet[1]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8F7D4F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6B205E9"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669990FC" w14:textId="77777777" w:rsidR="008E24D2" w:rsidRPr="00DE7B59" w:rsidRDefault="008E24D2" w:rsidP="00B734C2">
            <w:pPr>
              <w:pStyle w:val="TAL"/>
            </w:pPr>
          </w:p>
        </w:tc>
      </w:tr>
      <w:tr w:rsidR="008E24D2" w:rsidRPr="00DE7B59" w14:paraId="1AD6581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2CAA5CB" w14:textId="77777777" w:rsidR="008E24D2" w:rsidRPr="00DE7B59" w:rsidRDefault="008E24D2"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3473ADC"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EA9C2CB"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1A2BA6A" w14:textId="77777777" w:rsidR="008E24D2" w:rsidRPr="00DE7B59" w:rsidRDefault="008E24D2" w:rsidP="00B734C2">
            <w:pPr>
              <w:pStyle w:val="TAL"/>
            </w:pPr>
          </w:p>
        </w:tc>
      </w:tr>
      <w:tr w:rsidR="008E24D2" w:rsidRPr="00DE7B59" w14:paraId="34B7D33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BFE2D31" w14:textId="77777777" w:rsidR="008E24D2" w:rsidRPr="00DE7B59" w:rsidRDefault="008E24D2"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51188B8A"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5AE05B3"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01D7253" w14:textId="77777777" w:rsidR="008E24D2" w:rsidRPr="00DE7B59" w:rsidRDefault="008E24D2" w:rsidP="00B734C2">
            <w:pPr>
              <w:pStyle w:val="TAL"/>
            </w:pPr>
          </w:p>
        </w:tc>
      </w:tr>
      <w:tr w:rsidR="008E24D2" w:rsidRPr="00DE7B59" w14:paraId="56D31B2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B2F9305" w14:textId="77777777" w:rsidR="008E24D2" w:rsidRPr="00DE7B59" w:rsidRDefault="008E24D2"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3B27E1B6" w14:textId="77777777" w:rsidR="008E24D2" w:rsidRPr="00DE7B59" w:rsidRDefault="008E24D2"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040AD41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E7843F0" w14:textId="77777777" w:rsidR="008E24D2" w:rsidRPr="00DE7B59" w:rsidRDefault="008E24D2" w:rsidP="00B734C2">
            <w:pPr>
              <w:pStyle w:val="TAL"/>
            </w:pPr>
          </w:p>
        </w:tc>
      </w:tr>
      <w:tr w:rsidR="008E24D2" w:rsidRPr="00DE7B59" w14:paraId="15909D7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BC4FC75"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16002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A1198F0"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024F9D1" w14:textId="77777777" w:rsidR="008E24D2" w:rsidRPr="00DE7B59" w:rsidRDefault="008E24D2" w:rsidP="00B734C2">
            <w:pPr>
              <w:pStyle w:val="TAL"/>
            </w:pPr>
          </w:p>
        </w:tc>
      </w:tr>
      <w:tr w:rsidR="008E24D2" w:rsidRPr="00DE7B59" w14:paraId="21F53A9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7F5D690" w14:textId="77777777" w:rsidR="008E24D2" w:rsidRPr="00DE7B59" w:rsidRDefault="008E24D2" w:rsidP="00B734C2">
            <w:pPr>
              <w:pStyle w:val="TAL"/>
            </w:pPr>
            <w:r w:rsidRPr="00DE7B59">
              <w:t xml:space="preserve">    P0-PUSCH-AlphaSet[2]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D35479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007B681"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2F1667B" w14:textId="77777777" w:rsidR="008E24D2" w:rsidRPr="00DE7B59" w:rsidRDefault="008E24D2" w:rsidP="00B734C2">
            <w:pPr>
              <w:pStyle w:val="TAL"/>
            </w:pPr>
          </w:p>
        </w:tc>
      </w:tr>
      <w:tr w:rsidR="008E24D2" w:rsidRPr="00DE7B59" w14:paraId="511BFB1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7D4F497" w14:textId="77777777" w:rsidR="008E24D2" w:rsidRPr="00DE7B59" w:rsidRDefault="008E24D2"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FB820DF"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75D1C09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AD60F77" w14:textId="77777777" w:rsidR="008E24D2" w:rsidRPr="00DE7B59" w:rsidRDefault="008E24D2" w:rsidP="00B734C2">
            <w:pPr>
              <w:pStyle w:val="TAL"/>
            </w:pPr>
          </w:p>
        </w:tc>
      </w:tr>
      <w:tr w:rsidR="008E24D2" w:rsidRPr="00DE7B59" w14:paraId="47F0D05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97D2176" w14:textId="77777777" w:rsidR="008E24D2" w:rsidRPr="00DE7B59" w:rsidRDefault="008E24D2"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10797FDD" w14:textId="77777777" w:rsidR="008E24D2" w:rsidRPr="00DE7B59" w:rsidRDefault="008E24D2" w:rsidP="00B734C2">
            <w:pPr>
              <w:pStyle w:val="TAL"/>
            </w:pPr>
            <w:r w:rsidRPr="00DE7B59">
              <w:t>-20</w:t>
            </w:r>
          </w:p>
        </w:tc>
        <w:tc>
          <w:tcPr>
            <w:tcW w:w="1700" w:type="dxa"/>
            <w:tcBorders>
              <w:top w:val="single" w:sz="4" w:space="0" w:color="auto"/>
              <w:left w:val="single" w:sz="4" w:space="0" w:color="auto"/>
              <w:bottom w:val="single" w:sz="4" w:space="0" w:color="auto"/>
              <w:right w:val="single" w:sz="4" w:space="0" w:color="auto"/>
            </w:tcBorders>
          </w:tcPr>
          <w:p w14:paraId="202B0C8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E8BE584" w14:textId="77777777" w:rsidR="008E24D2" w:rsidRPr="00DE7B59" w:rsidRDefault="008E24D2" w:rsidP="00B734C2">
            <w:pPr>
              <w:pStyle w:val="TAL"/>
            </w:pPr>
          </w:p>
        </w:tc>
      </w:tr>
      <w:tr w:rsidR="008E24D2" w:rsidRPr="00DE7B59" w14:paraId="4DE78F0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C74ABAF" w14:textId="77777777" w:rsidR="008E24D2" w:rsidRPr="00DE7B59" w:rsidRDefault="008E24D2"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22EB46DF" w14:textId="77777777" w:rsidR="008E24D2" w:rsidRPr="00DE7B59" w:rsidRDefault="008E24D2"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370A9AE0"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CE45041" w14:textId="77777777" w:rsidR="008E24D2" w:rsidRPr="00DE7B59" w:rsidRDefault="008E24D2" w:rsidP="00B734C2">
            <w:pPr>
              <w:pStyle w:val="TAL"/>
            </w:pPr>
          </w:p>
        </w:tc>
      </w:tr>
      <w:tr w:rsidR="008E24D2" w:rsidRPr="00DE7B59" w14:paraId="2E69F7E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66C8F9"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D38D29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7F3FEC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816E1D" w14:textId="77777777" w:rsidR="008E24D2" w:rsidRPr="00DE7B59" w:rsidRDefault="008E24D2" w:rsidP="00B734C2">
            <w:pPr>
              <w:pStyle w:val="TAL"/>
            </w:pPr>
          </w:p>
        </w:tc>
      </w:tr>
      <w:tr w:rsidR="008E24D2" w:rsidRPr="00DE7B59" w14:paraId="22199D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257F039"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2A780F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F0C524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6BD9569" w14:textId="77777777" w:rsidR="008E24D2" w:rsidRPr="00DE7B59" w:rsidRDefault="008E24D2" w:rsidP="00B734C2">
            <w:pPr>
              <w:pStyle w:val="TAL"/>
            </w:pPr>
          </w:p>
        </w:tc>
      </w:tr>
      <w:tr w:rsidR="008E24D2" w:rsidRPr="00DE7B59" w14:paraId="2BCFC76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BB3BF94" w14:textId="77777777" w:rsidR="008E24D2" w:rsidRPr="00DE7B59" w:rsidRDefault="008E24D2" w:rsidP="00B734C2">
            <w:pPr>
              <w:pStyle w:val="TAL"/>
            </w:pPr>
            <w:r w:rsidRPr="00DE7B59">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49C9643C"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4E1738F9"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BF186DD" w14:textId="77777777" w:rsidR="008E24D2" w:rsidRPr="00DE7B59" w:rsidRDefault="008E24D2" w:rsidP="00B734C2">
            <w:pPr>
              <w:pStyle w:val="TAL"/>
            </w:pPr>
          </w:p>
        </w:tc>
      </w:tr>
      <w:tr w:rsidR="008E24D2" w:rsidRPr="00DE7B59" w14:paraId="0C5522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D2131F3" w14:textId="77777777" w:rsidR="008E24D2" w:rsidRPr="00DE7B59" w:rsidRDefault="008E24D2" w:rsidP="00B734C2">
            <w:pPr>
              <w:pStyle w:val="TAL"/>
            </w:pPr>
            <w:r w:rsidRPr="00DE7B59">
              <w:t xml:space="preserve">    PUSCH-PathlossReferenceRS[1]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D86235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05FE24"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6F3A6DC" w14:textId="77777777" w:rsidR="008E24D2" w:rsidRPr="00DE7B59" w:rsidRDefault="008E24D2" w:rsidP="00B734C2">
            <w:pPr>
              <w:pStyle w:val="TAL"/>
            </w:pPr>
          </w:p>
        </w:tc>
      </w:tr>
      <w:tr w:rsidR="008E24D2" w:rsidRPr="00DE7B59" w14:paraId="1368F92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917C8DB" w14:textId="77777777" w:rsidR="008E24D2" w:rsidRPr="00DE7B59" w:rsidRDefault="008E24D2"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081580B"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5D1B79B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218FB2F" w14:textId="77777777" w:rsidR="008E24D2" w:rsidRPr="00DE7B59" w:rsidRDefault="008E24D2" w:rsidP="00B734C2">
            <w:pPr>
              <w:pStyle w:val="TAL"/>
            </w:pPr>
          </w:p>
        </w:tc>
      </w:tr>
      <w:tr w:rsidR="008E24D2" w:rsidRPr="00DE7B59" w14:paraId="71381D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D2B97DA" w14:textId="77777777" w:rsidR="008E24D2" w:rsidRPr="00DE7B59" w:rsidRDefault="008E24D2"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4C6D5DA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AAE0F1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2855C71" w14:textId="77777777" w:rsidR="008E24D2" w:rsidRPr="00DE7B59" w:rsidRDefault="008E24D2" w:rsidP="00B734C2">
            <w:pPr>
              <w:pStyle w:val="TAL"/>
            </w:pPr>
          </w:p>
        </w:tc>
      </w:tr>
      <w:tr w:rsidR="008E24D2" w:rsidRPr="00DE7B59" w14:paraId="39B2188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0C8693E" w14:textId="77777777" w:rsidR="008E24D2" w:rsidRPr="00DE7B59" w:rsidRDefault="008E24D2"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37A1C67"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EA0940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15CA1A5" w14:textId="77777777" w:rsidR="008E24D2" w:rsidRPr="00DE7B59" w:rsidRDefault="008E24D2" w:rsidP="00B734C2">
            <w:pPr>
              <w:pStyle w:val="TAL"/>
            </w:pPr>
          </w:p>
        </w:tc>
      </w:tr>
      <w:tr w:rsidR="008E24D2" w:rsidRPr="00DE7B59" w14:paraId="5EC530B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062AD03"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493FCA4"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C50146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72B2F5F" w14:textId="77777777" w:rsidR="008E24D2" w:rsidRPr="00DE7B59" w:rsidRDefault="008E24D2" w:rsidP="00B734C2">
            <w:pPr>
              <w:pStyle w:val="TAL"/>
            </w:pPr>
          </w:p>
        </w:tc>
      </w:tr>
      <w:tr w:rsidR="008E24D2" w:rsidRPr="00DE7B59" w14:paraId="1092F22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DE9E6B1"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143FFD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8BA0E3B"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4C0B957" w14:textId="77777777" w:rsidR="008E24D2" w:rsidRPr="00DE7B59" w:rsidRDefault="008E24D2" w:rsidP="00B734C2">
            <w:pPr>
              <w:pStyle w:val="TAL"/>
            </w:pPr>
          </w:p>
        </w:tc>
      </w:tr>
      <w:tr w:rsidR="008E24D2" w:rsidRPr="00DE7B59" w14:paraId="236695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060C12B" w14:textId="77777777" w:rsidR="008E24D2" w:rsidRPr="00DE7B59" w:rsidRDefault="008E24D2" w:rsidP="00B734C2">
            <w:pPr>
              <w:pStyle w:val="TAL"/>
            </w:pPr>
            <w:r w:rsidRPr="00DE7B59">
              <w:t xml:space="preserve">    PUSCH-PathlossReferenceRS[2]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ADF8A41"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CC7AE5C"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378FBF5" w14:textId="77777777" w:rsidR="008E24D2" w:rsidRPr="00DE7B59" w:rsidRDefault="008E24D2" w:rsidP="00B734C2">
            <w:pPr>
              <w:pStyle w:val="TAL"/>
            </w:pPr>
          </w:p>
        </w:tc>
      </w:tr>
      <w:tr w:rsidR="008E24D2" w:rsidRPr="00DE7B59" w14:paraId="3249BD1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179DC99" w14:textId="77777777" w:rsidR="008E24D2" w:rsidRPr="00DE7B59" w:rsidRDefault="008E24D2"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B10B393"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3AC5C7A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88FC74" w14:textId="77777777" w:rsidR="008E24D2" w:rsidRPr="00DE7B59" w:rsidRDefault="008E24D2" w:rsidP="00B734C2">
            <w:pPr>
              <w:pStyle w:val="TAL"/>
            </w:pPr>
          </w:p>
        </w:tc>
      </w:tr>
      <w:tr w:rsidR="008E24D2" w:rsidRPr="00DE7B59" w14:paraId="403766D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1E8EC9B" w14:textId="77777777" w:rsidR="008E24D2" w:rsidRPr="00DE7B59" w:rsidRDefault="008E24D2"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6FC9E5C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F81CE1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1CC9330" w14:textId="77777777" w:rsidR="008E24D2" w:rsidRPr="00DE7B59" w:rsidRDefault="008E24D2" w:rsidP="00B734C2">
            <w:pPr>
              <w:pStyle w:val="TAL"/>
            </w:pPr>
          </w:p>
        </w:tc>
      </w:tr>
      <w:tr w:rsidR="008E24D2" w:rsidRPr="00DE7B59" w14:paraId="76C3C7F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8701341" w14:textId="77777777" w:rsidR="008E24D2" w:rsidRPr="00DE7B59" w:rsidRDefault="008E24D2"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E9F6859"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7472FFF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AD27447" w14:textId="77777777" w:rsidR="008E24D2" w:rsidRPr="00DE7B59" w:rsidRDefault="008E24D2" w:rsidP="00B734C2">
            <w:pPr>
              <w:pStyle w:val="TAL"/>
            </w:pPr>
          </w:p>
        </w:tc>
      </w:tr>
      <w:tr w:rsidR="008E24D2" w:rsidRPr="00DE7B59" w14:paraId="4FBA87A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FDC5362"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277B70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55B5A557"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494E8FA" w14:textId="77777777" w:rsidR="008E24D2" w:rsidRPr="00DE7B59" w:rsidRDefault="008E24D2" w:rsidP="00B734C2">
            <w:pPr>
              <w:pStyle w:val="TAL"/>
            </w:pPr>
          </w:p>
        </w:tc>
      </w:tr>
      <w:tr w:rsidR="008E24D2" w:rsidRPr="00DE7B59" w14:paraId="2E6811B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1F2DA6C"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CB2496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EB620DF"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C17F6E9" w14:textId="77777777" w:rsidR="008E24D2" w:rsidRPr="00DE7B59" w:rsidRDefault="008E24D2" w:rsidP="00B734C2">
            <w:pPr>
              <w:pStyle w:val="TAL"/>
            </w:pPr>
          </w:p>
        </w:tc>
      </w:tr>
      <w:tr w:rsidR="008E24D2" w:rsidRPr="00DE7B59" w14:paraId="5FE466D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97BDDAF"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F484B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2949A99"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9FBE747" w14:textId="77777777" w:rsidR="008E24D2" w:rsidRPr="00DE7B59" w:rsidRDefault="008E24D2" w:rsidP="00B734C2">
            <w:pPr>
              <w:pStyle w:val="TAL"/>
            </w:pPr>
          </w:p>
        </w:tc>
      </w:tr>
      <w:tr w:rsidR="008E24D2" w:rsidRPr="00DE7B59" w14:paraId="572D853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849E3A0" w14:textId="77777777" w:rsidR="008E24D2" w:rsidRPr="00DE7B59" w:rsidRDefault="008E24D2" w:rsidP="00B734C2">
            <w:pPr>
              <w:pStyle w:val="TAL"/>
            </w:pPr>
            <w:r w:rsidRPr="00DE7B59">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25AE60B2"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2DC051E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612B81A" w14:textId="77777777" w:rsidR="008E24D2" w:rsidRPr="00DE7B59" w:rsidRDefault="008E24D2" w:rsidP="00B734C2">
            <w:pPr>
              <w:pStyle w:val="TAL"/>
            </w:pPr>
          </w:p>
        </w:tc>
      </w:tr>
      <w:tr w:rsidR="008E24D2" w:rsidRPr="00DE7B59" w14:paraId="4206830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85CDC5D" w14:textId="77777777" w:rsidR="008E24D2" w:rsidRPr="00DE7B59" w:rsidRDefault="008E24D2" w:rsidP="00B734C2">
            <w:pPr>
              <w:pStyle w:val="TAL"/>
            </w:pPr>
            <w:r w:rsidRPr="00DE7B59">
              <w:t xml:space="preserve">    SRI-PUSCH-PowerControl[1]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D7E8A8A"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95B729"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CA07071" w14:textId="77777777" w:rsidR="008E24D2" w:rsidRPr="00DE7B59" w:rsidRDefault="008E24D2" w:rsidP="00B734C2">
            <w:pPr>
              <w:pStyle w:val="TAL"/>
            </w:pPr>
          </w:p>
        </w:tc>
      </w:tr>
      <w:tr w:rsidR="008E24D2" w:rsidRPr="00DE7B59" w14:paraId="7B06987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EDCA30B" w14:textId="77777777" w:rsidR="008E24D2" w:rsidRPr="00DE7B59" w:rsidRDefault="008E24D2"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4167A321"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FEA036D"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F924FA8" w14:textId="77777777" w:rsidR="008E24D2" w:rsidRPr="00DE7B59" w:rsidRDefault="008E24D2" w:rsidP="00B734C2">
            <w:pPr>
              <w:pStyle w:val="TAL"/>
            </w:pPr>
          </w:p>
        </w:tc>
      </w:tr>
      <w:tr w:rsidR="008E24D2" w:rsidRPr="00DE7B59" w14:paraId="057F3C2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136B5D" w14:textId="77777777" w:rsidR="008E24D2" w:rsidRPr="00DE7B59" w:rsidRDefault="008E24D2"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4F0AA4BA"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665E5A8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CC3902F" w14:textId="77777777" w:rsidR="008E24D2" w:rsidRPr="00DE7B59" w:rsidRDefault="008E24D2" w:rsidP="00B734C2">
            <w:pPr>
              <w:pStyle w:val="TAL"/>
            </w:pPr>
          </w:p>
        </w:tc>
      </w:tr>
      <w:tr w:rsidR="008E24D2" w:rsidRPr="00DE7B59" w14:paraId="0B53F75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D349A22" w14:textId="77777777" w:rsidR="008E24D2" w:rsidRPr="00DE7B59" w:rsidRDefault="008E24D2"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6609F9FE"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7C877F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B00245" w14:textId="77777777" w:rsidR="008E24D2" w:rsidRPr="00DE7B59" w:rsidRDefault="008E24D2" w:rsidP="00B734C2">
            <w:pPr>
              <w:pStyle w:val="TAL"/>
            </w:pPr>
          </w:p>
        </w:tc>
      </w:tr>
      <w:tr w:rsidR="008E24D2" w:rsidRPr="00DE7B59" w14:paraId="7E93EFF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F44C27D" w14:textId="77777777" w:rsidR="008E24D2" w:rsidRPr="00DE7B59" w:rsidRDefault="008E24D2"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BE5EEE0" w14:textId="77777777" w:rsidR="008E24D2" w:rsidRPr="00DE7B59" w:rsidRDefault="008E24D2" w:rsidP="00B734C2">
            <w:pPr>
              <w:pStyle w:val="TAL"/>
            </w:pPr>
            <w:r w:rsidRPr="00DE7B59">
              <w:t>i0</w:t>
            </w:r>
          </w:p>
        </w:tc>
        <w:tc>
          <w:tcPr>
            <w:tcW w:w="1700" w:type="dxa"/>
            <w:tcBorders>
              <w:top w:val="single" w:sz="4" w:space="0" w:color="auto"/>
              <w:left w:val="single" w:sz="4" w:space="0" w:color="auto"/>
              <w:bottom w:val="single" w:sz="4" w:space="0" w:color="auto"/>
              <w:right w:val="single" w:sz="4" w:space="0" w:color="auto"/>
            </w:tcBorders>
          </w:tcPr>
          <w:p w14:paraId="3F0A13C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0A61583" w14:textId="77777777" w:rsidR="008E24D2" w:rsidRPr="00DE7B59" w:rsidRDefault="008E24D2" w:rsidP="00B734C2">
            <w:pPr>
              <w:pStyle w:val="TAL"/>
            </w:pPr>
          </w:p>
        </w:tc>
      </w:tr>
      <w:tr w:rsidR="008E24D2" w:rsidRPr="00DE7B59" w14:paraId="5C78629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C6AE654"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C12D7B0"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9E97D7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D7F01E5" w14:textId="77777777" w:rsidR="008E24D2" w:rsidRPr="00DE7B59" w:rsidRDefault="008E24D2" w:rsidP="00B734C2">
            <w:pPr>
              <w:pStyle w:val="TAL"/>
            </w:pPr>
          </w:p>
        </w:tc>
      </w:tr>
      <w:tr w:rsidR="008E24D2" w:rsidRPr="00DE7B59" w14:paraId="128D173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16A2D3F" w14:textId="77777777" w:rsidR="008E24D2" w:rsidRPr="00DE7B59" w:rsidRDefault="008E24D2" w:rsidP="00B734C2">
            <w:pPr>
              <w:pStyle w:val="TAL"/>
            </w:pPr>
            <w:r w:rsidRPr="00DE7B59">
              <w:t xml:space="preserve">    SRI-PUSCH-PowerControl[2]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315671D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597E5F"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7051F0BB" w14:textId="77777777" w:rsidR="008E24D2" w:rsidRPr="00DE7B59" w:rsidRDefault="008E24D2" w:rsidP="00B734C2">
            <w:pPr>
              <w:pStyle w:val="TAL"/>
            </w:pPr>
          </w:p>
        </w:tc>
      </w:tr>
      <w:tr w:rsidR="008E24D2" w:rsidRPr="00DE7B59" w14:paraId="2CEA85C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9BF83F3" w14:textId="77777777" w:rsidR="008E24D2" w:rsidRPr="00DE7B59" w:rsidRDefault="008E24D2"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5335D040"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52831252"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962C349" w14:textId="77777777" w:rsidR="008E24D2" w:rsidRPr="00DE7B59" w:rsidRDefault="008E24D2" w:rsidP="00B734C2">
            <w:pPr>
              <w:pStyle w:val="TAL"/>
            </w:pPr>
          </w:p>
        </w:tc>
      </w:tr>
      <w:tr w:rsidR="008E24D2" w:rsidRPr="00DE7B59" w14:paraId="369AB99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C1B47B0" w14:textId="77777777" w:rsidR="008E24D2" w:rsidRPr="00DE7B59" w:rsidRDefault="008E24D2"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7D99F257"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15F2F7C8"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5187705" w14:textId="77777777" w:rsidR="008E24D2" w:rsidRPr="00DE7B59" w:rsidRDefault="008E24D2" w:rsidP="00B734C2">
            <w:pPr>
              <w:pStyle w:val="TAL"/>
            </w:pPr>
          </w:p>
        </w:tc>
      </w:tr>
      <w:tr w:rsidR="008E24D2" w:rsidRPr="00DE7B59" w14:paraId="38DCBB2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8CF5163" w14:textId="77777777" w:rsidR="008E24D2" w:rsidRPr="00DE7B59" w:rsidRDefault="008E24D2"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74723A3F"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5D3189A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7BCFB9" w14:textId="77777777" w:rsidR="008E24D2" w:rsidRPr="00DE7B59" w:rsidRDefault="008E24D2" w:rsidP="00B734C2">
            <w:pPr>
              <w:pStyle w:val="TAL"/>
            </w:pPr>
          </w:p>
        </w:tc>
      </w:tr>
      <w:tr w:rsidR="008E24D2" w:rsidRPr="00DE7B59" w14:paraId="496C4FA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705BECA" w14:textId="77777777" w:rsidR="008E24D2" w:rsidRPr="00DE7B59" w:rsidRDefault="008E24D2"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0274EE27" w14:textId="7D84B384" w:rsidR="008E24D2" w:rsidRPr="00DE7B59" w:rsidRDefault="00A9652D" w:rsidP="00B734C2">
            <w:pPr>
              <w:pStyle w:val="TAL"/>
            </w:pPr>
            <w:r w:rsidRPr="00DE7B59">
              <w:t>i</w:t>
            </w:r>
            <w:r w:rsidR="008E24D2" w:rsidRPr="00DE7B59">
              <w:t>1</w:t>
            </w:r>
          </w:p>
        </w:tc>
        <w:tc>
          <w:tcPr>
            <w:tcW w:w="1700" w:type="dxa"/>
            <w:tcBorders>
              <w:top w:val="single" w:sz="4" w:space="0" w:color="auto"/>
              <w:left w:val="single" w:sz="4" w:space="0" w:color="auto"/>
              <w:bottom w:val="single" w:sz="4" w:space="0" w:color="auto"/>
              <w:right w:val="single" w:sz="4" w:space="0" w:color="auto"/>
            </w:tcBorders>
          </w:tcPr>
          <w:p w14:paraId="5AE10C6F"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A6D5FF" w14:textId="77777777" w:rsidR="008E24D2" w:rsidRPr="00DE7B59" w:rsidRDefault="008E24D2" w:rsidP="00B734C2">
            <w:pPr>
              <w:pStyle w:val="TAL"/>
            </w:pPr>
          </w:p>
        </w:tc>
      </w:tr>
      <w:tr w:rsidR="008E24D2" w:rsidRPr="00DE7B59" w14:paraId="08DABC2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B39C151"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1BA2AF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E0F7788"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2699DE1" w14:textId="77777777" w:rsidR="008E24D2" w:rsidRPr="00DE7B59" w:rsidRDefault="008E24D2" w:rsidP="00B734C2">
            <w:pPr>
              <w:pStyle w:val="TAL"/>
            </w:pPr>
          </w:p>
        </w:tc>
      </w:tr>
      <w:tr w:rsidR="008E24D2" w:rsidRPr="00DE7B59" w14:paraId="70CED61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A70B780"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13C7E1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8BE3B5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4F6F2D6" w14:textId="77777777" w:rsidR="008E24D2" w:rsidRPr="00DE7B59" w:rsidRDefault="008E24D2" w:rsidP="00B734C2">
            <w:pPr>
              <w:pStyle w:val="TAL"/>
            </w:pPr>
          </w:p>
        </w:tc>
      </w:tr>
      <w:tr w:rsidR="008E24D2" w:rsidRPr="00DE7B59" w14:paraId="300F407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9F8A5E5" w14:textId="77777777" w:rsidR="008E24D2" w:rsidRPr="00DE7B59" w:rsidRDefault="008E24D2" w:rsidP="00B734C2">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301252B"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DFBE0CD"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2EBEDD2" w14:textId="77777777" w:rsidR="008E24D2" w:rsidRPr="00DE7B59" w:rsidRDefault="008E24D2" w:rsidP="00B734C2">
            <w:pPr>
              <w:pStyle w:val="TAL"/>
            </w:pPr>
          </w:p>
        </w:tc>
      </w:tr>
    </w:tbl>
    <w:p w14:paraId="542A0C3F" w14:textId="77777777" w:rsidR="008E24D2" w:rsidRPr="00DE7B59" w:rsidRDefault="008E24D2" w:rsidP="008E24D2">
      <w:pPr>
        <w:rPr>
          <w:sz w:val="22"/>
        </w:rPr>
      </w:pPr>
    </w:p>
    <w:p w14:paraId="6C24C1FF" w14:textId="77777777" w:rsidR="008E24D2" w:rsidRPr="00DE7B59" w:rsidRDefault="008E24D2" w:rsidP="008E24D2">
      <w:pPr>
        <w:pStyle w:val="TH"/>
      </w:pPr>
      <w:r w:rsidRPr="00DE7B59">
        <w:t xml:space="preserve">Table 7.1.1.3.17.2.3.3-8: </w:t>
      </w:r>
      <w:r w:rsidRPr="00DE7B59">
        <w:rPr>
          <w:i/>
        </w:rPr>
        <w:t xml:space="preserve">SRS-Config </w:t>
      </w:r>
      <w:r w:rsidRPr="00DE7B59">
        <w:t>(Table 7.1.1.3.17.2.3.3-4)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E24D2" w:rsidRPr="00DE7B59" w14:paraId="20975744" w14:textId="77777777" w:rsidTr="00B734C2">
        <w:tc>
          <w:tcPr>
            <w:tcW w:w="9750" w:type="dxa"/>
            <w:gridSpan w:val="4"/>
            <w:tcBorders>
              <w:top w:val="single" w:sz="4" w:space="0" w:color="auto"/>
              <w:left w:val="single" w:sz="4" w:space="0" w:color="auto"/>
              <w:bottom w:val="single" w:sz="4" w:space="0" w:color="auto"/>
              <w:right w:val="single" w:sz="4" w:space="0" w:color="auto"/>
            </w:tcBorders>
            <w:hideMark/>
          </w:tcPr>
          <w:p w14:paraId="5933502B"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4.6.3-182</w:t>
            </w:r>
          </w:p>
        </w:tc>
      </w:tr>
      <w:tr w:rsidR="008E24D2" w:rsidRPr="00DE7B59" w14:paraId="7A7BA6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8FB96C7"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16D450A6"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6A26A98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6843575E"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6CF2F1D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4AECE1E" w14:textId="77777777" w:rsidR="008E24D2" w:rsidRPr="00DE7B59" w:rsidRDefault="008E24D2" w:rsidP="00B734C2">
            <w:pPr>
              <w:keepNext/>
              <w:keepLines/>
              <w:spacing w:after="0"/>
              <w:rPr>
                <w:rFonts w:ascii="Arial" w:hAnsi="Arial"/>
                <w:sz w:val="18"/>
              </w:rPr>
            </w:pPr>
            <w:r w:rsidRPr="00DE7B59">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7126447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1D74E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A9C81" w14:textId="77777777" w:rsidR="008E24D2" w:rsidRPr="00DE7B59" w:rsidRDefault="008E24D2" w:rsidP="00B734C2">
            <w:pPr>
              <w:keepNext/>
              <w:keepLines/>
              <w:spacing w:after="0"/>
              <w:rPr>
                <w:rFonts w:ascii="Arial" w:hAnsi="Arial"/>
                <w:sz w:val="18"/>
              </w:rPr>
            </w:pPr>
          </w:p>
        </w:tc>
      </w:tr>
      <w:tr w:rsidR="008E24D2" w:rsidRPr="00DE7B59" w14:paraId="53E56FA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35351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7742F87D"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F43CFA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81A6B6" w14:textId="77777777" w:rsidR="008E24D2" w:rsidRPr="00DE7B59" w:rsidRDefault="008E24D2" w:rsidP="00B734C2">
            <w:pPr>
              <w:keepNext/>
              <w:keepLines/>
              <w:spacing w:after="0"/>
              <w:rPr>
                <w:rFonts w:ascii="Arial" w:hAnsi="Arial"/>
                <w:sz w:val="18"/>
              </w:rPr>
            </w:pPr>
          </w:p>
        </w:tc>
      </w:tr>
      <w:tr w:rsidR="008E24D2" w:rsidRPr="00DE7B59" w14:paraId="7838AFA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3FA3EB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524446B9" w14:textId="77777777" w:rsidR="008E24D2" w:rsidRPr="00DE7B59" w:rsidRDefault="008E24D2"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059FE0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740035" w14:textId="77777777" w:rsidR="008E24D2" w:rsidRPr="00DE7B59" w:rsidRDefault="008E24D2" w:rsidP="00B734C2">
            <w:pPr>
              <w:keepNext/>
              <w:keepLines/>
              <w:spacing w:after="0"/>
              <w:rPr>
                <w:rFonts w:ascii="Arial" w:hAnsi="Arial"/>
                <w:sz w:val="18"/>
              </w:rPr>
            </w:pPr>
          </w:p>
        </w:tc>
      </w:tr>
      <w:tr w:rsidR="008E24D2" w:rsidRPr="00DE7B59" w14:paraId="7F37B23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B818B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7E9956B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BA148DB"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574DC63" w14:textId="77777777" w:rsidR="008E24D2" w:rsidRPr="00DE7B59" w:rsidRDefault="008E24D2" w:rsidP="00B734C2">
            <w:pPr>
              <w:keepNext/>
              <w:keepLines/>
              <w:spacing w:after="0"/>
              <w:rPr>
                <w:rFonts w:ascii="Arial" w:hAnsi="Arial"/>
                <w:sz w:val="18"/>
              </w:rPr>
            </w:pPr>
          </w:p>
        </w:tc>
      </w:tr>
      <w:tr w:rsidR="008E24D2" w:rsidRPr="00DE7B59" w14:paraId="4102EFF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BC78D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5774A50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EAC31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4C5919" w14:textId="77777777" w:rsidR="008E24D2" w:rsidRPr="00DE7B59" w:rsidRDefault="008E24D2" w:rsidP="00B734C2">
            <w:pPr>
              <w:keepNext/>
              <w:keepLines/>
              <w:spacing w:after="0"/>
              <w:rPr>
                <w:rFonts w:ascii="Arial" w:hAnsi="Arial"/>
                <w:sz w:val="18"/>
              </w:rPr>
            </w:pPr>
          </w:p>
        </w:tc>
      </w:tr>
      <w:tr w:rsidR="008E24D2" w:rsidRPr="00DE7B59" w14:paraId="78FC96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8BBE4E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4B49C238" w14:textId="77777777" w:rsidR="008E24D2" w:rsidRPr="00DE7B59" w:rsidRDefault="008E24D2"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ACB6A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E93755" w14:textId="77777777" w:rsidR="008E24D2" w:rsidRPr="00DE7B59" w:rsidRDefault="008E24D2" w:rsidP="00B734C2">
            <w:pPr>
              <w:keepNext/>
              <w:keepLines/>
              <w:spacing w:after="0"/>
              <w:rPr>
                <w:rFonts w:ascii="Arial" w:hAnsi="Arial"/>
                <w:sz w:val="18"/>
              </w:rPr>
            </w:pPr>
          </w:p>
        </w:tc>
      </w:tr>
      <w:tr w:rsidR="008E24D2" w:rsidRPr="00DE7B59" w14:paraId="693847C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D38487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4340C2B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679C264"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82331BF" w14:textId="77777777" w:rsidR="008E24D2" w:rsidRPr="00DE7B59" w:rsidRDefault="008E24D2" w:rsidP="00B734C2">
            <w:pPr>
              <w:keepNext/>
              <w:keepLines/>
              <w:spacing w:after="0"/>
              <w:rPr>
                <w:rFonts w:ascii="Arial" w:hAnsi="Arial"/>
                <w:sz w:val="18"/>
              </w:rPr>
            </w:pPr>
          </w:p>
        </w:tc>
      </w:tr>
      <w:tr w:rsidR="008E24D2" w:rsidRPr="00DE7B59" w14:paraId="7FD70DB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F274E0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E9321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A347EF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F8A4CD" w14:textId="77777777" w:rsidR="008E24D2" w:rsidRPr="00DE7B59" w:rsidRDefault="008E24D2" w:rsidP="00B734C2">
            <w:pPr>
              <w:keepNext/>
              <w:keepLines/>
              <w:spacing w:after="0"/>
              <w:rPr>
                <w:rFonts w:ascii="Arial" w:hAnsi="Arial"/>
                <w:sz w:val="18"/>
              </w:rPr>
            </w:pPr>
          </w:p>
        </w:tc>
      </w:tr>
      <w:tr w:rsidR="008E24D2" w:rsidRPr="00DE7B59" w14:paraId="43E67E0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36C72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88305B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57E787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E088A1" w14:textId="77777777" w:rsidR="008E24D2" w:rsidRPr="00DE7B59" w:rsidRDefault="008E24D2" w:rsidP="00B734C2">
            <w:pPr>
              <w:keepNext/>
              <w:keepLines/>
              <w:spacing w:after="0"/>
              <w:rPr>
                <w:rFonts w:ascii="Arial" w:hAnsi="Arial"/>
                <w:sz w:val="18"/>
              </w:rPr>
            </w:pPr>
          </w:p>
        </w:tc>
      </w:tr>
      <w:tr w:rsidR="008E24D2" w:rsidRPr="00DE7B59" w14:paraId="2505CA0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7E925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1EC0D06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06B25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F487AD" w14:textId="77777777" w:rsidR="008E24D2" w:rsidRPr="00DE7B59" w:rsidRDefault="008E24D2" w:rsidP="00B734C2">
            <w:pPr>
              <w:keepNext/>
              <w:keepLines/>
              <w:spacing w:after="0"/>
              <w:rPr>
                <w:rFonts w:ascii="Arial" w:hAnsi="Arial"/>
                <w:sz w:val="18"/>
              </w:rPr>
            </w:pPr>
          </w:p>
        </w:tc>
      </w:tr>
      <w:tr w:rsidR="008E24D2" w:rsidRPr="00DE7B59" w14:paraId="469DAC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A24EBC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576EF37"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5EC3DF5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5C7FC0" w14:textId="77777777" w:rsidR="008E24D2" w:rsidRPr="00DE7B59" w:rsidRDefault="008E24D2" w:rsidP="00B734C2">
            <w:pPr>
              <w:keepNext/>
              <w:keepLines/>
              <w:spacing w:after="0"/>
              <w:rPr>
                <w:rFonts w:ascii="Arial" w:hAnsi="Arial"/>
                <w:sz w:val="18"/>
              </w:rPr>
            </w:pPr>
          </w:p>
        </w:tc>
      </w:tr>
      <w:tr w:rsidR="008E24D2" w:rsidRPr="00DE7B59" w14:paraId="441AE56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EEF2A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4EE0CAB0"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C94B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2BF1F" w14:textId="77777777" w:rsidR="008E24D2" w:rsidRPr="00DE7B59" w:rsidRDefault="008E24D2" w:rsidP="00B734C2">
            <w:pPr>
              <w:keepNext/>
              <w:keepLines/>
              <w:spacing w:after="0"/>
              <w:rPr>
                <w:rFonts w:ascii="Arial" w:hAnsi="Arial"/>
                <w:sz w:val="18"/>
              </w:rPr>
            </w:pPr>
          </w:p>
        </w:tc>
      </w:tr>
      <w:tr w:rsidR="008E24D2" w:rsidRPr="00DE7B59" w14:paraId="6189DEF5" w14:textId="77777777" w:rsidTr="00B734C2">
        <w:tc>
          <w:tcPr>
            <w:tcW w:w="4418" w:type="dxa"/>
            <w:tcBorders>
              <w:top w:val="single" w:sz="4" w:space="0" w:color="auto"/>
              <w:left w:val="single" w:sz="4" w:space="0" w:color="auto"/>
              <w:bottom w:val="nil"/>
              <w:right w:val="single" w:sz="4" w:space="0" w:color="auto"/>
            </w:tcBorders>
            <w:hideMark/>
          </w:tcPr>
          <w:p w14:paraId="56DF4B6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F5D787A" w14:textId="77777777" w:rsidR="008E24D2" w:rsidRPr="00DE7B59" w:rsidRDefault="008E24D2"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4FE3BF0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F246028" w14:textId="77777777" w:rsidR="008E24D2" w:rsidRPr="00DE7B59" w:rsidRDefault="008E24D2" w:rsidP="00B734C2">
            <w:pPr>
              <w:keepNext/>
              <w:keepLines/>
              <w:spacing w:after="0"/>
              <w:rPr>
                <w:rFonts w:ascii="Arial" w:hAnsi="Arial"/>
                <w:sz w:val="18"/>
              </w:rPr>
            </w:pPr>
            <w:r w:rsidRPr="00DE7B59">
              <w:rPr>
                <w:rFonts w:ascii="Arial" w:hAnsi="Arial"/>
                <w:sz w:val="18"/>
              </w:rPr>
              <w:t>FR1</w:t>
            </w:r>
          </w:p>
        </w:tc>
      </w:tr>
      <w:tr w:rsidR="008E24D2" w:rsidRPr="00DE7B59" w14:paraId="71857CB8" w14:textId="77777777" w:rsidTr="00B734C2">
        <w:tc>
          <w:tcPr>
            <w:tcW w:w="4418" w:type="dxa"/>
            <w:tcBorders>
              <w:top w:val="nil"/>
              <w:left w:val="single" w:sz="4" w:space="0" w:color="auto"/>
              <w:bottom w:val="single" w:sz="4" w:space="0" w:color="auto"/>
              <w:right w:val="single" w:sz="4" w:space="0" w:color="auto"/>
            </w:tcBorders>
          </w:tcPr>
          <w:p w14:paraId="013B43BC"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9A237E5" w14:textId="77777777" w:rsidR="008E24D2" w:rsidRPr="00DE7B59" w:rsidRDefault="008E24D2"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3F4739A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7BFC29" w14:textId="77777777" w:rsidR="008E24D2" w:rsidRPr="00DE7B59" w:rsidRDefault="008E24D2" w:rsidP="00B734C2">
            <w:pPr>
              <w:keepNext/>
              <w:keepLines/>
              <w:spacing w:after="0"/>
              <w:rPr>
                <w:rFonts w:ascii="Arial" w:hAnsi="Arial"/>
                <w:sz w:val="18"/>
              </w:rPr>
            </w:pPr>
            <w:r w:rsidRPr="00DE7B59">
              <w:rPr>
                <w:rFonts w:ascii="Arial" w:hAnsi="Arial"/>
                <w:sz w:val="18"/>
              </w:rPr>
              <w:t>FR2</w:t>
            </w:r>
          </w:p>
        </w:tc>
      </w:tr>
      <w:tr w:rsidR="008E24D2" w:rsidRPr="00DE7B59" w14:paraId="3040E5C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0E982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FEFED0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2641B3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754E11" w14:textId="77777777" w:rsidR="008E24D2" w:rsidRPr="00DE7B59" w:rsidRDefault="008E24D2" w:rsidP="00B734C2">
            <w:pPr>
              <w:keepNext/>
              <w:keepLines/>
              <w:spacing w:after="0"/>
              <w:rPr>
                <w:rFonts w:ascii="Arial" w:hAnsi="Arial"/>
                <w:sz w:val="18"/>
              </w:rPr>
            </w:pPr>
          </w:p>
        </w:tc>
      </w:tr>
      <w:tr w:rsidR="008E24D2" w:rsidRPr="00DE7B59" w14:paraId="6894879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4BACF1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A7851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EAA889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48027E" w14:textId="77777777" w:rsidR="008E24D2" w:rsidRPr="00DE7B59" w:rsidRDefault="008E24D2" w:rsidP="00B734C2">
            <w:pPr>
              <w:keepNext/>
              <w:keepLines/>
              <w:spacing w:after="0"/>
              <w:rPr>
                <w:rFonts w:ascii="Arial" w:hAnsi="Arial"/>
                <w:sz w:val="18"/>
              </w:rPr>
            </w:pPr>
          </w:p>
        </w:tc>
      </w:tr>
      <w:tr w:rsidR="008E24D2" w:rsidRPr="00DE7B59" w14:paraId="62C0DCE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522BAA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406013E7" w14:textId="77777777" w:rsidR="008E24D2" w:rsidRPr="00DE7B59" w:rsidRDefault="008E24D2"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0E8605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C4676F" w14:textId="77777777" w:rsidR="008E24D2" w:rsidRPr="00DE7B59" w:rsidRDefault="008E24D2" w:rsidP="00B734C2">
            <w:pPr>
              <w:keepNext/>
              <w:keepLines/>
              <w:spacing w:after="0"/>
              <w:rPr>
                <w:rFonts w:ascii="Arial" w:hAnsi="Arial"/>
                <w:sz w:val="18"/>
              </w:rPr>
            </w:pPr>
          </w:p>
        </w:tc>
      </w:tr>
      <w:tr w:rsidR="008E24D2" w:rsidRPr="00DE7B59" w14:paraId="7D8700B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BE739A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109B63D5" w14:textId="77777777" w:rsidR="008E24D2" w:rsidRPr="00DE7B59" w:rsidRDefault="008E24D2"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3451A3A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FFAC6F" w14:textId="77777777" w:rsidR="008E24D2" w:rsidRPr="00DE7B59" w:rsidRDefault="008E24D2" w:rsidP="00B734C2">
            <w:pPr>
              <w:keepNext/>
              <w:keepLines/>
              <w:spacing w:after="0"/>
              <w:rPr>
                <w:rFonts w:ascii="Arial" w:hAnsi="Arial"/>
                <w:sz w:val="18"/>
              </w:rPr>
            </w:pPr>
          </w:p>
        </w:tc>
      </w:tr>
      <w:tr w:rsidR="008E24D2" w:rsidRPr="00DE7B59" w14:paraId="45A4573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32E63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1EB58F6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A9B8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3DB70D" w14:textId="77777777" w:rsidR="008E24D2" w:rsidRPr="00DE7B59" w:rsidRDefault="008E24D2" w:rsidP="00B734C2">
            <w:pPr>
              <w:keepNext/>
              <w:keepLines/>
              <w:spacing w:after="0"/>
              <w:rPr>
                <w:rFonts w:ascii="Arial" w:hAnsi="Arial"/>
                <w:sz w:val="18"/>
              </w:rPr>
            </w:pPr>
          </w:p>
        </w:tc>
      </w:tr>
      <w:tr w:rsidR="008E24D2" w:rsidRPr="00DE7B59" w14:paraId="4A5C94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B2F5F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892801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89B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8D7F62" w14:textId="77777777" w:rsidR="008E24D2" w:rsidRPr="00DE7B59" w:rsidRDefault="008E24D2" w:rsidP="00B734C2">
            <w:pPr>
              <w:keepNext/>
              <w:keepLines/>
              <w:spacing w:after="0"/>
              <w:rPr>
                <w:rFonts w:ascii="Arial" w:hAnsi="Arial"/>
                <w:sz w:val="18"/>
              </w:rPr>
            </w:pPr>
          </w:p>
        </w:tc>
      </w:tr>
      <w:tr w:rsidR="008E24D2" w:rsidRPr="00DE7B59" w14:paraId="4B5DFF2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CC3E59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624BA925" w14:textId="77777777" w:rsidR="008E24D2" w:rsidRPr="00DE7B59" w:rsidRDefault="008E24D2"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0BA4E1B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74B559" w14:textId="77777777" w:rsidR="008E24D2" w:rsidRPr="00DE7B59" w:rsidRDefault="008E24D2" w:rsidP="00B734C2">
            <w:pPr>
              <w:keepNext/>
              <w:keepLines/>
              <w:spacing w:after="0"/>
              <w:rPr>
                <w:rFonts w:ascii="Arial" w:hAnsi="Arial"/>
                <w:sz w:val="18"/>
              </w:rPr>
            </w:pPr>
          </w:p>
        </w:tc>
      </w:tr>
      <w:tr w:rsidR="008E24D2" w:rsidRPr="00DE7B59" w14:paraId="1B0B6A6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0137E7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6E7BDF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36FE76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0C39A0" w14:textId="77777777" w:rsidR="008E24D2" w:rsidRPr="00DE7B59" w:rsidRDefault="008E24D2" w:rsidP="00B734C2">
            <w:pPr>
              <w:keepNext/>
              <w:keepLines/>
              <w:spacing w:after="0"/>
              <w:rPr>
                <w:rFonts w:ascii="Arial" w:hAnsi="Arial"/>
                <w:sz w:val="18"/>
              </w:rPr>
            </w:pPr>
          </w:p>
        </w:tc>
      </w:tr>
      <w:tr w:rsidR="008E24D2" w:rsidRPr="00DE7B59" w14:paraId="4B8683D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FD722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5911AE6A"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65D0DB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342CE" w14:textId="77777777" w:rsidR="008E24D2" w:rsidRPr="00DE7B59" w:rsidRDefault="008E24D2" w:rsidP="00B734C2">
            <w:pPr>
              <w:keepNext/>
              <w:keepLines/>
              <w:spacing w:after="0"/>
              <w:rPr>
                <w:rFonts w:ascii="Arial" w:hAnsi="Arial"/>
                <w:sz w:val="18"/>
              </w:rPr>
            </w:pPr>
          </w:p>
        </w:tc>
      </w:tr>
      <w:tr w:rsidR="008E24D2" w:rsidRPr="00DE7B59" w14:paraId="54A52EE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27CD95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AB0A0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AD124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A2124F" w14:textId="77777777" w:rsidR="008E24D2" w:rsidRPr="00DE7B59" w:rsidRDefault="008E24D2" w:rsidP="00B734C2">
            <w:pPr>
              <w:keepNext/>
              <w:keepLines/>
              <w:spacing w:after="0"/>
              <w:rPr>
                <w:rFonts w:ascii="Arial" w:hAnsi="Arial"/>
                <w:sz w:val="18"/>
              </w:rPr>
            </w:pPr>
          </w:p>
        </w:tc>
      </w:tr>
      <w:tr w:rsidR="008E24D2" w:rsidRPr="00DE7B59" w14:paraId="0F31FC44" w14:textId="77777777" w:rsidTr="00B734C2">
        <w:tc>
          <w:tcPr>
            <w:tcW w:w="4418" w:type="dxa"/>
            <w:tcBorders>
              <w:top w:val="single" w:sz="4" w:space="0" w:color="auto"/>
              <w:left w:val="single" w:sz="4" w:space="0" w:color="auto"/>
              <w:bottom w:val="single" w:sz="4" w:space="0" w:color="auto"/>
              <w:right w:val="single" w:sz="4" w:space="0" w:color="auto"/>
            </w:tcBorders>
          </w:tcPr>
          <w:p w14:paraId="600605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621B482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BACA0DE" w14:textId="77777777" w:rsidR="008E24D2" w:rsidRPr="00DE7B59" w:rsidRDefault="008E24D2"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8A4392B" w14:textId="77777777" w:rsidR="008E24D2" w:rsidRPr="00DE7B59" w:rsidRDefault="008E24D2" w:rsidP="00B734C2">
            <w:pPr>
              <w:keepNext/>
              <w:keepLines/>
              <w:spacing w:after="0"/>
              <w:rPr>
                <w:rFonts w:ascii="Arial" w:hAnsi="Arial"/>
                <w:sz w:val="18"/>
              </w:rPr>
            </w:pPr>
          </w:p>
        </w:tc>
      </w:tr>
      <w:tr w:rsidR="008E24D2" w:rsidRPr="00DE7B59" w14:paraId="16D2677D" w14:textId="77777777" w:rsidTr="00B734C2">
        <w:tc>
          <w:tcPr>
            <w:tcW w:w="4418" w:type="dxa"/>
            <w:tcBorders>
              <w:top w:val="single" w:sz="4" w:space="0" w:color="auto"/>
              <w:left w:val="single" w:sz="4" w:space="0" w:color="auto"/>
              <w:bottom w:val="single" w:sz="4" w:space="0" w:color="auto"/>
              <w:right w:val="single" w:sz="4" w:space="0" w:color="auto"/>
            </w:tcBorders>
          </w:tcPr>
          <w:p w14:paraId="0BA787C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3510DDA5"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6313E28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CE70C60" w14:textId="77777777" w:rsidR="008E24D2" w:rsidRPr="00DE7B59" w:rsidRDefault="008E24D2" w:rsidP="00B734C2">
            <w:pPr>
              <w:keepNext/>
              <w:keepLines/>
              <w:spacing w:after="0"/>
              <w:rPr>
                <w:rFonts w:ascii="Arial" w:hAnsi="Arial"/>
                <w:sz w:val="18"/>
              </w:rPr>
            </w:pPr>
          </w:p>
        </w:tc>
      </w:tr>
      <w:tr w:rsidR="008E24D2" w:rsidRPr="00DE7B59" w14:paraId="1B6A04E5" w14:textId="77777777" w:rsidTr="00B734C2">
        <w:tc>
          <w:tcPr>
            <w:tcW w:w="4418" w:type="dxa"/>
            <w:tcBorders>
              <w:top w:val="single" w:sz="4" w:space="0" w:color="auto"/>
              <w:left w:val="single" w:sz="4" w:space="0" w:color="auto"/>
              <w:bottom w:val="single" w:sz="4" w:space="0" w:color="auto"/>
              <w:right w:val="single" w:sz="4" w:space="0" w:color="auto"/>
            </w:tcBorders>
          </w:tcPr>
          <w:p w14:paraId="20D8EB1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3CC0CD64" w14:textId="77777777" w:rsidR="008E24D2" w:rsidRPr="00DE7B59" w:rsidRDefault="008E24D2"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4B9459F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BE3AC" w14:textId="77777777" w:rsidR="008E24D2" w:rsidRPr="00DE7B59" w:rsidRDefault="008E24D2" w:rsidP="00B734C2">
            <w:pPr>
              <w:keepNext/>
              <w:keepLines/>
              <w:spacing w:after="0"/>
              <w:rPr>
                <w:rFonts w:ascii="Arial" w:hAnsi="Arial"/>
                <w:sz w:val="18"/>
              </w:rPr>
            </w:pPr>
          </w:p>
        </w:tc>
      </w:tr>
      <w:tr w:rsidR="008E24D2" w:rsidRPr="00DE7B59" w14:paraId="02DA35DD" w14:textId="77777777" w:rsidTr="00B734C2">
        <w:tc>
          <w:tcPr>
            <w:tcW w:w="4418" w:type="dxa"/>
            <w:tcBorders>
              <w:top w:val="single" w:sz="4" w:space="0" w:color="auto"/>
              <w:left w:val="single" w:sz="4" w:space="0" w:color="auto"/>
              <w:bottom w:val="single" w:sz="4" w:space="0" w:color="auto"/>
              <w:right w:val="single" w:sz="4" w:space="0" w:color="auto"/>
            </w:tcBorders>
          </w:tcPr>
          <w:p w14:paraId="4D4A7CA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3D9C62F0"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38C7657"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EA4C9B0" w14:textId="77777777" w:rsidR="008E24D2" w:rsidRPr="00DE7B59" w:rsidRDefault="008E24D2" w:rsidP="00B734C2">
            <w:pPr>
              <w:keepNext/>
              <w:keepLines/>
              <w:spacing w:after="0"/>
              <w:rPr>
                <w:rFonts w:ascii="Arial" w:hAnsi="Arial"/>
                <w:sz w:val="18"/>
              </w:rPr>
            </w:pPr>
          </w:p>
        </w:tc>
      </w:tr>
      <w:tr w:rsidR="008E24D2" w:rsidRPr="00DE7B59" w14:paraId="02E3A897" w14:textId="77777777" w:rsidTr="00B734C2">
        <w:tc>
          <w:tcPr>
            <w:tcW w:w="4418" w:type="dxa"/>
            <w:tcBorders>
              <w:top w:val="single" w:sz="4" w:space="0" w:color="auto"/>
              <w:left w:val="single" w:sz="4" w:space="0" w:color="auto"/>
              <w:bottom w:val="single" w:sz="4" w:space="0" w:color="auto"/>
              <w:right w:val="single" w:sz="4" w:space="0" w:color="auto"/>
            </w:tcBorders>
          </w:tcPr>
          <w:p w14:paraId="0851195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46892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07BC5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D19F94" w14:textId="77777777" w:rsidR="008E24D2" w:rsidRPr="00DE7B59" w:rsidRDefault="008E24D2" w:rsidP="00B734C2">
            <w:pPr>
              <w:keepNext/>
              <w:keepLines/>
              <w:spacing w:after="0"/>
              <w:rPr>
                <w:rFonts w:ascii="Arial" w:hAnsi="Arial"/>
                <w:sz w:val="18"/>
              </w:rPr>
            </w:pPr>
          </w:p>
        </w:tc>
      </w:tr>
      <w:tr w:rsidR="008E24D2" w:rsidRPr="00DE7B59" w14:paraId="3C78AF69" w14:textId="77777777" w:rsidTr="00B734C2">
        <w:tc>
          <w:tcPr>
            <w:tcW w:w="4418" w:type="dxa"/>
            <w:tcBorders>
              <w:top w:val="single" w:sz="4" w:space="0" w:color="auto"/>
              <w:left w:val="single" w:sz="4" w:space="0" w:color="auto"/>
              <w:bottom w:val="single" w:sz="4" w:space="0" w:color="auto"/>
              <w:right w:val="single" w:sz="4" w:space="0" w:color="auto"/>
            </w:tcBorders>
          </w:tcPr>
          <w:p w14:paraId="72C768B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7084536"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5423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E59B04" w14:textId="77777777" w:rsidR="008E24D2" w:rsidRPr="00DE7B59" w:rsidRDefault="008E24D2" w:rsidP="00B734C2">
            <w:pPr>
              <w:keepNext/>
              <w:keepLines/>
              <w:spacing w:after="0"/>
              <w:rPr>
                <w:rFonts w:ascii="Arial" w:hAnsi="Arial"/>
                <w:sz w:val="18"/>
              </w:rPr>
            </w:pPr>
          </w:p>
        </w:tc>
      </w:tr>
      <w:tr w:rsidR="008E24D2" w:rsidRPr="00DE7B59" w14:paraId="4B6D75E8" w14:textId="77777777" w:rsidTr="00B734C2">
        <w:tc>
          <w:tcPr>
            <w:tcW w:w="4418" w:type="dxa"/>
            <w:tcBorders>
              <w:top w:val="single" w:sz="4" w:space="0" w:color="auto"/>
              <w:left w:val="single" w:sz="4" w:space="0" w:color="auto"/>
              <w:bottom w:val="single" w:sz="4" w:space="0" w:color="auto"/>
              <w:right w:val="single" w:sz="4" w:space="0" w:color="auto"/>
            </w:tcBorders>
          </w:tcPr>
          <w:p w14:paraId="7CEE298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7BB3C5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5AC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A5F9D1" w14:textId="77777777" w:rsidR="008E24D2" w:rsidRPr="00DE7B59" w:rsidRDefault="008E24D2" w:rsidP="00B734C2">
            <w:pPr>
              <w:keepNext/>
              <w:keepLines/>
              <w:spacing w:after="0"/>
              <w:rPr>
                <w:rFonts w:ascii="Arial" w:hAnsi="Arial"/>
                <w:sz w:val="18"/>
              </w:rPr>
            </w:pPr>
          </w:p>
        </w:tc>
      </w:tr>
      <w:tr w:rsidR="008E24D2" w:rsidRPr="00DE7B59" w14:paraId="78A43BF8" w14:textId="77777777" w:rsidTr="00B734C2">
        <w:tc>
          <w:tcPr>
            <w:tcW w:w="4418" w:type="dxa"/>
            <w:tcBorders>
              <w:top w:val="single" w:sz="4" w:space="0" w:color="auto"/>
              <w:left w:val="single" w:sz="4" w:space="0" w:color="auto"/>
              <w:bottom w:val="single" w:sz="4" w:space="0" w:color="auto"/>
              <w:right w:val="single" w:sz="4" w:space="0" w:color="auto"/>
            </w:tcBorders>
          </w:tcPr>
          <w:p w14:paraId="41511A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5F7FE14E"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7F34B7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A233A6" w14:textId="77777777" w:rsidR="008E24D2" w:rsidRPr="00DE7B59" w:rsidRDefault="008E24D2" w:rsidP="00B734C2">
            <w:pPr>
              <w:keepNext/>
              <w:keepLines/>
              <w:spacing w:after="0"/>
              <w:rPr>
                <w:rFonts w:ascii="Arial" w:hAnsi="Arial"/>
                <w:sz w:val="18"/>
              </w:rPr>
            </w:pPr>
          </w:p>
        </w:tc>
      </w:tr>
      <w:tr w:rsidR="008E24D2" w:rsidRPr="00DE7B59" w14:paraId="5925B7EA" w14:textId="77777777" w:rsidTr="00B734C2">
        <w:tc>
          <w:tcPr>
            <w:tcW w:w="4418" w:type="dxa"/>
            <w:tcBorders>
              <w:top w:val="single" w:sz="4" w:space="0" w:color="auto"/>
              <w:left w:val="single" w:sz="4" w:space="0" w:color="auto"/>
              <w:bottom w:val="single" w:sz="4" w:space="0" w:color="auto"/>
              <w:right w:val="single" w:sz="4" w:space="0" w:color="auto"/>
            </w:tcBorders>
          </w:tcPr>
          <w:p w14:paraId="4F9DA30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6D84798B"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E37AB3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FBE57" w14:textId="77777777" w:rsidR="008E24D2" w:rsidRPr="00DE7B59" w:rsidRDefault="008E24D2" w:rsidP="00B734C2">
            <w:pPr>
              <w:keepNext/>
              <w:keepLines/>
              <w:spacing w:after="0"/>
              <w:rPr>
                <w:rFonts w:ascii="Arial" w:hAnsi="Arial"/>
                <w:sz w:val="18"/>
              </w:rPr>
            </w:pPr>
          </w:p>
        </w:tc>
      </w:tr>
      <w:tr w:rsidR="008E24D2" w:rsidRPr="00DE7B59" w14:paraId="6A58EA54" w14:textId="77777777" w:rsidTr="00A9652D">
        <w:tc>
          <w:tcPr>
            <w:tcW w:w="4418" w:type="dxa"/>
            <w:tcBorders>
              <w:top w:val="single" w:sz="4" w:space="0" w:color="auto"/>
              <w:left w:val="single" w:sz="4" w:space="0" w:color="auto"/>
              <w:bottom w:val="nil"/>
              <w:right w:val="single" w:sz="4" w:space="0" w:color="auto"/>
            </w:tcBorders>
          </w:tcPr>
          <w:p w14:paraId="170D819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7C3097A6" w14:textId="77777777" w:rsidR="008E24D2" w:rsidRPr="00DE7B59" w:rsidRDefault="008E24D2"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F36C4C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28ABF0" w14:textId="77777777" w:rsidR="008E24D2" w:rsidRPr="00DE7B59" w:rsidRDefault="008E24D2" w:rsidP="00B734C2">
            <w:pPr>
              <w:keepNext/>
              <w:keepLines/>
              <w:spacing w:after="0"/>
              <w:rPr>
                <w:rFonts w:ascii="Arial" w:hAnsi="Arial"/>
                <w:sz w:val="18"/>
              </w:rPr>
            </w:pPr>
            <w:r w:rsidRPr="00DE7B59">
              <w:rPr>
                <w:rFonts w:ascii="Arial" w:hAnsi="Arial"/>
                <w:sz w:val="18"/>
              </w:rPr>
              <w:t>FR1</w:t>
            </w:r>
          </w:p>
        </w:tc>
      </w:tr>
      <w:tr w:rsidR="008E24D2" w:rsidRPr="00DE7B59" w14:paraId="7DA6BC5A" w14:textId="77777777" w:rsidTr="00A9652D">
        <w:tc>
          <w:tcPr>
            <w:tcW w:w="4418" w:type="dxa"/>
            <w:tcBorders>
              <w:top w:val="nil"/>
              <w:left w:val="single" w:sz="4" w:space="0" w:color="auto"/>
              <w:bottom w:val="single" w:sz="4" w:space="0" w:color="auto"/>
              <w:right w:val="single" w:sz="4" w:space="0" w:color="auto"/>
            </w:tcBorders>
          </w:tcPr>
          <w:p w14:paraId="7022980A"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7A2FBDAD" w14:textId="77777777" w:rsidR="008E24D2" w:rsidRPr="00DE7B59" w:rsidRDefault="008E24D2"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48C946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260550" w14:textId="77777777" w:rsidR="008E24D2" w:rsidRPr="00DE7B59" w:rsidRDefault="008E24D2" w:rsidP="00B734C2">
            <w:pPr>
              <w:keepNext/>
              <w:keepLines/>
              <w:spacing w:after="0"/>
              <w:rPr>
                <w:rFonts w:ascii="Arial" w:hAnsi="Arial"/>
                <w:sz w:val="18"/>
              </w:rPr>
            </w:pPr>
            <w:r w:rsidRPr="00DE7B59">
              <w:rPr>
                <w:rFonts w:ascii="Arial" w:hAnsi="Arial"/>
                <w:sz w:val="18"/>
              </w:rPr>
              <w:t>FR2</w:t>
            </w:r>
          </w:p>
        </w:tc>
      </w:tr>
      <w:tr w:rsidR="008E24D2" w:rsidRPr="00DE7B59" w14:paraId="14067FBD" w14:textId="77777777" w:rsidTr="00B734C2">
        <w:tc>
          <w:tcPr>
            <w:tcW w:w="4418" w:type="dxa"/>
            <w:tcBorders>
              <w:top w:val="single" w:sz="4" w:space="0" w:color="auto"/>
              <w:left w:val="single" w:sz="4" w:space="0" w:color="auto"/>
              <w:bottom w:val="single" w:sz="4" w:space="0" w:color="auto"/>
              <w:right w:val="single" w:sz="4" w:space="0" w:color="auto"/>
            </w:tcBorders>
          </w:tcPr>
          <w:p w14:paraId="0094D74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913D878"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964625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1D7460" w14:textId="77777777" w:rsidR="008E24D2" w:rsidRPr="00DE7B59" w:rsidRDefault="008E24D2" w:rsidP="00B734C2">
            <w:pPr>
              <w:keepNext/>
              <w:keepLines/>
              <w:spacing w:after="0"/>
              <w:rPr>
                <w:rFonts w:ascii="Arial" w:hAnsi="Arial"/>
                <w:sz w:val="18"/>
              </w:rPr>
            </w:pPr>
          </w:p>
        </w:tc>
      </w:tr>
      <w:tr w:rsidR="008E24D2" w:rsidRPr="00DE7B59" w14:paraId="5F0C15B0" w14:textId="77777777" w:rsidTr="00B734C2">
        <w:tc>
          <w:tcPr>
            <w:tcW w:w="4418" w:type="dxa"/>
            <w:tcBorders>
              <w:top w:val="single" w:sz="4" w:space="0" w:color="auto"/>
              <w:left w:val="single" w:sz="4" w:space="0" w:color="auto"/>
              <w:bottom w:val="single" w:sz="4" w:space="0" w:color="auto"/>
              <w:right w:val="single" w:sz="4" w:space="0" w:color="auto"/>
            </w:tcBorders>
          </w:tcPr>
          <w:p w14:paraId="585F289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5A5D64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1ACB1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EF2FDD" w14:textId="77777777" w:rsidR="008E24D2" w:rsidRPr="00DE7B59" w:rsidRDefault="008E24D2" w:rsidP="00B734C2">
            <w:pPr>
              <w:keepNext/>
              <w:keepLines/>
              <w:spacing w:after="0"/>
              <w:rPr>
                <w:rFonts w:ascii="Arial" w:hAnsi="Arial"/>
                <w:sz w:val="18"/>
              </w:rPr>
            </w:pPr>
          </w:p>
        </w:tc>
      </w:tr>
      <w:tr w:rsidR="008E24D2" w:rsidRPr="00DE7B59" w14:paraId="204D6F39" w14:textId="77777777" w:rsidTr="00B734C2">
        <w:tc>
          <w:tcPr>
            <w:tcW w:w="4418" w:type="dxa"/>
            <w:tcBorders>
              <w:top w:val="single" w:sz="4" w:space="0" w:color="auto"/>
              <w:left w:val="single" w:sz="4" w:space="0" w:color="auto"/>
              <w:bottom w:val="single" w:sz="4" w:space="0" w:color="auto"/>
              <w:right w:val="single" w:sz="4" w:space="0" w:color="auto"/>
            </w:tcBorders>
          </w:tcPr>
          <w:p w14:paraId="6DA8EA0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04283B96" w14:textId="77777777" w:rsidR="008E24D2" w:rsidRPr="00DE7B59" w:rsidRDefault="008E24D2"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16829FF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C3FA298" w14:textId="77777777" w:rsidR="008E24D2" w:rsidRPr="00DE7B59" w:rsidRDefault="008E24D2" w:rsidP="00B734C2">
            <w:pPr>
              <w:keepNext/>
              <w:keepLines/>
              <w:spacing w:after="0"/>
              <w:rPr>
                <w:rFonts w:ascii="Arial" w:hAnsi="Arial"/>
                <w:sz w:val="18"/>
              </w:rPr>
            </w:pPr>
          </w:p>
        </w:tc>
      </w:tr>
      <w:tr w:rsidR="008E24D2" w:rsidRPr="00DE7B59" w14:paraId="6F905A6A" w14:textId="77777777" w:rsidTr="00B734C2">
        <w:tc>
          <w:tcPr>
            <w:tcW w:w="4418" w:type="dxa"/>
            <w:tcBorders>
              <w:top w:val="single" w:sz="4" w:space="0" w:color="auto"/>
              <w:left w:val="single" w:sz="4" w:space="0" w:color="auto"/>
              <w:bottom w:val="single" w:sz="4" w:space="0" w:color="auto"/>
              <w:right w:val="single" w:sz="4" w:space="0" w:color="auto"/>
            </w:tcBorders>
          </w:tcPr>
          <w:p w14:paraId="55B0948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723FE3EC" w14:textId="77777777" w:rsidR="008E24D2" w:rsidRPr="00DE7B59" w:rsidRDefault="008E24D2"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817DAD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33E2CA" w14:textId="77777777" w:rsidR="008E24D2" w:rsidRPr="00DE7B59" w:rsidRDefault="008E24D2" w:rsidP="00B734C2">
            <w:pPr>
              <w:keepNext/>
              <w:keepLines/>
              <w:spacing w:after="0"/>
              <w:rPr>
                <w:rFonts w:ascii="Arial" w:hAnsi="Arial"/>
                <w:sz w:val="18"/>
              </w:rPr>
            </w:pPr>
          </w:p>
        </w:tc>
      </w:tr>
      <w:tr w:rsidR="008E24D2" w:rsidRPr="00DE7B59" w14:paraId="39E6E288" w14:textId="77777777" w:rsidTr="00B734C2">
        <w:tc>
          <w:tcPr>
            <w:tcW w:w="4418" w:type="dxa"/>
            <w:tcBorders>
              <w:top w:val="single" w:sz="4" w:space="0" w:color="auto"/>
              <w:left w:val="single" w:sz="4" w:space="0" w:color="auto"/>
              <w:bottom w:val="single" w:sz="4" w:space="0" w:color="auto"/>
              <w:right w:val="single" w:sz="4" w:space="0" w:color="auto"/>
            </w:tcBorders>
          </w:tcPr>
          <w:p w14:paraId="0FE9781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0AB0CD45"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BF8B6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E540F97" w14:textId="77777777" w:rsidR="008E24D2" w:rsidRPr="00DE7B59" w:rsidRDefault="008E24D2" w:rsidP="00B734C2">
            <w:pPr>
              <w:keepNext/>
              <w:keepLines/>
              <w:spacing w:after="0"/>
              <w:rPr>
                <w:rFonts w:ascii="Arial" w:hAnsi="Arial"/>
                <w:sz w:val="18"/>
              </w:rPr>
            </w:pPr>
          </w:p>
        </w:tc>
      </w:tr>
      <w:tr w:rsidR="008E24D2" w:rsidRPr="00DE7B59" w14:paraId="2C2EA99B" w14:textId="77777777" w:rsidTr="00B734C2">
        <w:tc>
          <w:tcPr>
            <w:tcW w:w="4418" w:type="dxa"/>
            <w:tcBorders>
              <w:top w:val="single" w:sz="4" w:space="0" w:color="auto"/>
              <w:left w:val="single" w:sz="4" w:space="0" w:color="auto"/>
              <w:bottom w:val="single" w:sz="4" w:space="0" w:color="auto"/>
              <w:right w:val="single" w:sz="4" w:space="0" w:color="auto"/>
            </w:tcBorders>
          </w:tcPr>
          <w:p w14:paraId="698D4A9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6C73F5E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AE41D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1A11D" w14:textId="77777777" w:rsidR="008E24D2" w:rsidRPr="00DE7B59" w:rsidRDefault="008E24D2" w:rsidP="00B734C2">
            <w:pPr>
              <w:keepNext/>
              <w:keepLines/>
              <w:spacing w:after="0"/>
              <w:rPr>
                <w:rFonts w:ascii="Arial" w:hAnsi="Arial"/>
                <w:sz w:val="18"/>
              </w:rPr>
            </w:pPr>
          </w:p>
        </w:tc>
      </w:tr>
      <w:tr w:rsidR="008E24D2" w:rsidRPr="00DE7B59" w14:paraId="59DCB115" w14:textId="77777777" w:rsidTr="00B734C2">
        <w:tc>
          <w:tcPr>
            <w:tcW w:w="4418" w:type="dxa"/>
            <w:tcBorders>
              <w:top w:val="single" w:sz="4" w:space="0" w:color="auto"/>
              <w:left w:val="single" w:sz="4" w:space="0" w:color="auto"/>
              <w:bottom w:val="single" w:sz="4" w:space="0" w:color="auto"/>
              <w:right w:val="single" w:sz="4" w:space="0" w:color="auto"/>
            </w:tcBorders>
          </w:tcPr>
          <w:p w14:paraId="152D718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0B6845AC" w14:textId="77777777" w:rsidR="008E24D2" w:rsidRPr="00DE7B59" w:rsidRDefault="008E24D2"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3A4588D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A054AA" w14:textId="77777777" w:rsidR="008E24D2" w:rsidRPr="00DE7B59" w:rsidRDefault="008E24D2" w:rsidP="00B734C2">
            <w:pPr>
              <w:keepNext/>
              <w:keepLines/>
              <w:spacing w:after="0"/>
              <w:rPr>
                <w:rFonts w:ascii="Arial" w:hAnsi="Arial"/>
                <w:sz w:val="18"/>
              </w:rPr>
            </w:pPr>
          </w:p>
        </w:tc>
      </w:tr>
      <w:tr w:rsidR="008E24D2" w:rsidRPr="00DE7B59" w14:paraId="46420C09" w14:textId="77777777" w:rsidTr="00B734C2">
        <w:tc>
          <w:tcPr>
            <w:tcW w:w="4418" w:type="dxa"/>
            <w:tcBorders>
              <w:top w:val="single" w:sz="4" w:space="0" w:color="auto"/>
              <w:left w:val="single" w:sz="4" w:space="0" w:color="auto"/>
              <w:bottom w:val="single" w:sz="4" w:space="0" w:color="auto"/>
              <w:right w:val="single" w:sz="4" w:space="0" w:color="auto"/>
            </w:tcBorders>
          </w:tcPr>
          <w:p w14:paraId="02825CB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E2C2D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CEF15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0E8CF3" w14:textId="77777777" w:rsidR="008E24D2" w:rsidRPr="00DE7B59" w:rsidRDefault="008E24D2" w:rsidP="00B734C2">
            <w:pPr>
              <w:keepNext/>
              <w:keepLines/>
              <w:spacing w:after="0"/>
              <w:rPr>
                <w:rFonts w:ascii="Arial" w:hAnsi="Arial"/>
                <w:sz w:val="18"/>
              </w:rPr>
            </w:pPr>
          </w:p>
        </w:tc>
      </w:tr>
      <w:tr w:rsidR="008E24D2" w:rsidRPr="00DE7B59" w14:paraId="0DC8F79E" w14:textId="77777777" w:rsidTr="00B734C2">
        <w:tc>
          <w:tcPr>
            <w:tcW w:w="4418" w:type="dxa"/>
            <w:tcBorders>
              <w:top w:val="single" w:sz="4" w:space="0" w:color="auto"/>
              <w:left w:val="single" w:sz="4" w:space="0" w:color="auto"/>
              <w:bottom w:val="single" w:sz="4" w:space="0" w:color="auto"/>
              <w:right w:val="single" w:sz="4" w:space="0" w:color="auto"/>
            </w:tcBorders>
          </w:tcPr>
          <w:p w14:paraId="6ED4933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6C210FBA"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B6555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9E0240" w14:textId="77777777" w:rsidR="008E24D2" w:rsidRPr="00DE7B59" w:rsidRDefault="008E24D2" w:rsidP="00B734C2">
            <w:pPr>
              <w:keepNext/>
              <w:keepLines/>
              <w:spacing w:after="0"/>
              <w:rPr>
                <w:rFonts w:ascii="Arial" w:hAnsi="Arial"/>
                <w:sz w:val="18"/>
              </w:rPr>
            </w:pPr>
          </w:p>
        </w:tc>
      </w:tr>
      <w:tr w:rsidR="008E24D2" w:rsidRPr="00DE7B59" w14:paraId="0EFF045C" w14:textId="77777777" w:rsidTr="00B734C2">
        <w:tc>
          <w:tcPr>
            <w:tcW w:w="4418" w:type="dxa"/>
            <w:tcBorders>
              <w:top w:val="single" w:sz="4" w:space="0" w:color="auto"/>
              <w:left w:val="single" w:sz="4" w:space="0" w:color="auto"/>
              <w:bottom w:val="single" w:sz="4" w:space="0" w:color="auto"/>
              <w:right w:val="single" w:sz="4" w:space="0" w:color="auto"/>
            </w:tcBorders>
          </w:tcPr>
          <w:p w14:paraId="71D01BD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CA320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2EECFE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AA86B8" w14:textId="77777777" w:rsidR="008E24D2" w:rsidRPr="00DE7B59" w:rsidRDefault="008E24D2" w:rsidP="00B734C2">
            <w:pPr>
              <w:keepNext/>
              <w:keepLines/>
              <w:spacing w:after="0"/>
              <w:rPr>
                <w:rFonts w:ascii="Arial" w:hAnsi="Arial"/>
                <w:sz w:val="18"/>
              </w:rPr>
            </w:pPr>
          </w:p>
        </w:tc>
      </w:tr>
      <w:tr w:rsidR="008E24D2" w:rsidRPr="00DE7B59" w14:paraId="54ED710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856FAC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BDFE82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7DA190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EFAEE" w14:textId="77777777" w:rsidR="008E24D2" w:rsidRPr="00DE7B59" w:rsidRDefault="008E24D2" w:rsidP="00B734C2">
            <w:pPr>
              <w:keepNext/>
              <w:keepLines/>
              <w:spacing w:after="0"/>
              <w:rPr>
                <w:rFonts w:ascii="Arial" w:hAnsi="Arial"/>
                <w:sz w:val="18"/>
              </w:rPr>
            </w:pPr>
          </w:p>
        </w:tc>
      </w:tr>
      <w:tr w:rsidR="008E24D2" w:rsidRPr="00DE7B59" w14:paraId="7466B3E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16CB7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6988D34C"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11EEB7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3D154B" w14:textId="77777777" w:rsidR="008E24D2" w:rsidRPr="00DE7B59" w:rsidRDefault="008E24D2" w:rsidP="00B734C2">
            <w:pPr>
              <w:keepNext/>
              <w:keepLines/>
              <w:spacing w:after="0"/>
              <w:rPr>
                <w:rFonts w:ascii="Arial" w:hAnsi="Arial"/>
                <w:sz w:val="18"/>
              </w:rPr>
            </w:pPr>
          </w:p>
        </w:tc>
      </w:tr>
      <w:tr w:rsidR="008E24D2" w:rsidRPr="00DE7B59" w14:paraId="74D2870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30FFCE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37662A6C" w14:textId="77777777" w:rsidR="008E24D2" w:rsidRPr="00DE7B59" w:rsidRDefault="008E24D2"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6576386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5F29C8" w14:textId="77777777" w:rsidR="008E24D2" w:rsidRPr="00DE7B59" w:rsidRDefault="008E24D2" w:rsidP="00B734C2">
            <w:pPr>
              <w:keepNext/>
              <w:keepLines/>
              <w:spacing w:after="0"/>
              <w:rPr>
                <w:rFonts w:ascii="Arial" w:hAnsi="Arial"/>
                <w:sz w:val="18"/>
              </w:rPr>
            </w:pPr>
          </w:p>
        </w:tc>
      </w:tr>
      <w:tr w:rsidR="008E24D2" w:rsidRPr="00DE7B59" w14:paraId="435C515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B92887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F8AC36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197735C4"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0D565089" w14:textId="77777777" w:rsidR="008E24D2" w:rsidRPr="00DE7B59" w:rsidRDefault="008E24D2" w:rsidP="00B734C2">
            <w:pPr>
              <w:keepNext/>
              <w:keepLines/>
              <w:spacing w:after="0"/>
              <w:rPr>
                <w:rFonts w:ascii="Arial" w:hAnsi="Arial"/>
                <w:sz w:val="18"/>
              </w:rPr>
            </w:pPr>
          </w:p>
        </w:tc>
      </w:tr>
      <w:tr w:rsidR="008E24D2" w:rsidRPr="00DE7B59" w14:paraId="0D3D0DC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7A8571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021A57C"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5D64C4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83B05" w14:textId="77777777" w:rsidR="008E24D2" w:rsidRPr="00DE7B59" w:rsidRDefault="008E24D2" w:rsidP="00B734C2">
            <w:pPr>
              <w:keepNext/>
              <w:keepLines/>
              <w:spacing w:after="0"/>
              <w:rPr>
                <w:rFonts w:ascii="Arial" w:hAnsi="Arial"/>
                <w:sz w:val="18"/>
              </w:rPr>
            </w:pPr>
          </w:p>
        </w:tc>
      </w:tr>
      <w:tr w:rsidR="008E24D2" w:rsidRPr="00DE7B59" w14:paraId="24D88811" w14:textId="77777777" w:rsidTr="00B734C2">
        <w:tc>
          <w:tcPr>
            <w:tcW w:w="4418" w:type="dxa"/>
            <w:tcBorders>
              <w:top w:val="single" w:sz="4" w:space="0" w:color="auto"/>
              <w:left w:val="single" w:sz="4" w:space="0" w:color="auto"/>
              <w:bottom w:val="nil"/>
              <w:right w:val="single" w:sz="4" w:space="0" w:color="auto"/>
            </w:tcBorders>
            <w:hideMark/>
          </w:tcPr>
          <w:p w14:paraId="7A455DE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52308158" w14:textId="77777777" w:rsidR="008E24D2" w:rsidRPr="00DE7B59" w:rsidRDefault="008E24D2"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29DEF4B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9600CD0" w14:textId="77777777" w:rsidR="008E24D2" w:rsidRPr="00DE7B59" w:rsidRDefault="008E24D2" w:rsidP="00B734C2">
            <w:pPr>
              <w:keepNext/>
              <w:keepLines/>
              <w:spacing w:after="0"/>
              <w:rPr>
                <w:rFonts w:ascii="Arial" w:hAnsi="Arial"/>
                <w:sz w:val="18"/>
              </w:rPr>
            </w:pPr>
            <w:r w:rsidRPr="00DE7B59">
              <w:rPr>
                <w:rFonts w:ascii="Arial" w:hAnsi="Arial"/>
                <w:sz w:val="18"/>
              </w:rPr>
              <w:t>pc_nrMIMO_CB_PUSCH</w:t>
            </w:r>
          </w:p>
        </w:tc>
      </w:tr>
      <w:tr w:rsidR="008E24D2" w:rsidRPr="00DE7B59" w14:paraId="2A56A116" w14:textId="77777777" w:rsidTr="00B734C2">
        <w:tc>
          <w:tcPr>
            <w:tcW w:w="4418" w:type="dxa"/>
            <w:tcBorders>
              <w:top w:val="nil"/>
              <w:left w:val="single" w:sz="4" w:space="0" w:color="auto"/>
              <w:bottom w:val="single" w:sz="4" w:space="0" w:color="auto"/>
              <w:right w:val="single" w:sz="4" w:space="0" w:color="auto"/>
            </w:tcBorders>
          </w:tcPr>
          <w:p w14:paraId="21E8BB5C"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8688153" w14:textId="77777777" w:rsidR="008E24D2" w:rsidRPr="00DE7B59" w:rsidRDefault="008E24D2"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C36433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8BE5F31" w14:textId="77777777" w:rsidR="008E24D2" w:rsidRPr="00DE7B59" w:rsidRDefault="008E24D2" w:rsidP="00B734C2">
            <w:pPr>
              <w:keepNext/>
              <w:keepLines/>
              <w:spacing w:after="0"/>
              <w:rPr>
                <w:rFonts w:ascii="Arial" w:hAnsi="Arial"/>
                <w:sz w:val="18"/>
              </w:rPr>
            </w:pPr>
          </w:p>
        </w:tc>
      </w:tr>
      <w:tr w:rsidR="008E24D2" w:rsidRPr="00DE7B59" w14:paraId="577F6A4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86E8B0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3D7802E"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D5D1DE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503149" w14:textId="77777777" w:rsidR="008E24D2" w:rsidRPr="00DE7B59" w:rsidRDefault="008E24D2" w:rsidP="00B734C2">
            <w:pPr>
              <w:keepNext/>
              <w:keepLines/>
              <w:spacing w:after="0"/>
              <w:rPr>
                <w:rFonts w:ascii="Arial" w:hAnsi="Arial"/>
                <w:sz w:val="18"/>
              </w:rPr>
            </w:pPr>
          </w:p>
        </w:tc>
      </w:tr>
      <w:tr w:rsidR="008E24D2" w:rsidRPr="00DE7B59" w14:paraId="0DB14F8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E1C03F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3D04DE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94A765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A70AD" w14:textId="77777777" w:rsidR="008E24D2" w:rsidRPr="00DE7B59" w:rsidRDefault="008E24D2" w:rsidP="00B734C2">
            <w:pPr>
              <w:keepNext/>
              <w:keepLines/>
              <w:spacing w:after="0"/>
              <w:rPr>
                <w:rFonts w:ascii="Arial" w:hAnsi="Arial"/>
                <w:sz w:val="18"/>
              </w:rPr>
            </w:pPr>
          </w:p>
        </w:tc>
      </w:tr>
      <w:tr w:rsidR="008E24D2" w:rsidRPr="00DE7B59" w14:paraId="508565D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43B33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4E40583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8632F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5F0666" w14:textId="77777777" w:rsidR="008E24D2" w:rsidRPr="00DE7B59" w:rsidRDefault="008E24D2" w:rsidP="00B734C2">
            <w:pPr>
              <w:keepNext/>
              <w:keepLines/>
              <w:spacing w:after="0"/>
              <w:rPr>
                <w:rFonts w:ascii="Arial" w:hAnsi="Arial"/>
                <w:sz w:val="18"/>
              </w:rPr>
            </w:pPr>
          </w:p>
        </w:tc>
      </w:tr>
      <w:tr w:rsidR="008E24D2" w:rsidRPr="00DE7B59" w14:paraId="20AF32D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8A20EA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6C18F30F"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43170D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30BF9" w14:textId="77777777" w:rsidR="008E24D2" w:rsidRPr="00DE7B59" w:rsidRDefault="008E24D2" w:rsidP="00B734C2">
            <w:pPr>
              <w:keepNext/>
              <w:keepLines/>
              <w:spacing w:after="0"/>
              <w:rPr>
                <w:rFonts w:ascii="Arial" w:hAnsi="Arial"/>
                <w:sz w:val="18"/>
              </w:rPr>
            </w:pPr>
          </w:p>
        </w:tc>
      </w:tr>
      <w:tr w:rsidR="008E24D2" w:rsidRPr="00DE7B59" w14:paraId="0A3C31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3D29D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517B9DA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E5C33D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D719C" w14:textId="77777777" w:rsidR="008E24D2" w:rsidRPr="00DE7B59" w:rsidRDefault="008E24D2" w:rsidP="00B734C2">
            <w:pPr>
              <w:keepNext/>
              <w:keepLines/>
              <w:spacing w:after="0"/>
              <w:rPr>
                <w:rFonts w:ascii="Arial" w:hAnsi="Arial"/>
                <w:sz w:val="18"/>
              </w:rPr>
            </w:pPr>
          </w:p>
        </w:tc>
      </w:tr>
      <w:tr w:rsidR="008E24D2" w:rsidRPr="00DE7B59" w14:paraId="4F07C3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243244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4D3E4D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FFF9D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202A68" w14:textId="77777777" w:rsidR="008E24D2" w:rsidRPr="00DE7B59" w:rsidRDefault="008E24D2" w:rsidP="00B734C2">
            <w:pPr>
              <w:keepNext/>
              <w:keepLines/>
              <w:spacing w:after="0"/>
              <w:rPr>
                <w:rFonts w:ascii="Arial" w:hAnsi="Arial"/>
                <w:sz w:val="18"/>
              </w:rPr>
            </w:pPr>
          </w:p>
        </w:tc>
      </w:tr>
      <w:tr w:rsidR="008E24D2" w:rsidRPr="00DE7B59" w14:paraId="738A410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DC53E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A8C03E9"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7EDBA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CB576" w14:textId="77777777" w:rsidR="008E24D2" w:rsidRPr="00DE7B59" w:rsidRDefault="008E24D2" w:rsidP="00B734C2">
            <w:pPr>
              <w:keepNext/>
              <w:keepLines/>
              <w:spacing w:after="0"/>
              <w:rPr>
                <w:rFonts w:ascii="Arial" w:hAnsi="Arial"/>
                <w:sz w:val="18"/>
              </w:rPr>
            </w:pPr>
          </w:p>
        </w:tc>
      </w:tr>
      <w:tr w:rsidR="008E24D2" w:rsidRPr="00DE7B59" w14:paraId="28CB6CD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ED056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34F611D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167C5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AD8B71" w14:textId="77777777" w:rsidR="008E24D2" w:rsidRPr="00DE7B59" w:rsidRDefault="008E24D2" w:rsidP="00B734C2">
            <w:pPr>
              <w:keepNext/>
              <w:keepLines/>
              <w:spacing w:after="0"/>
              <w:rPr>
                <w:rFonts w:ascii="Arial" w:hAnsi="Arial"/>
                <w:sz w:val="18"/>
              </w:rPr>
            </w:pPr>
          </w:p>
        </w:tc>
      </w:tr>
      <w:tr w:rsidR="008E24D2" w:rsidRPr="00DE7B59" w14:paraId="183FCB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1AE7B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66393EFC"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D32370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757CC1" w14:textId="77777777" w:rsidR="008E24D2" w:rsidRPr="00DE7B59" w:rsidRDefault="008E24D2" w:rsidP="00B734C2">
            <w:pPr>
              <w:keepNext/>
              <w:keepLines/>
              <w:spacing w:after="0"/>
              <w:rPr>
                <w:rFonts w:ascii="Arial" w:hAnsi="Arial"/>
                <w:sz w:val="18"/>
              </w:rPr>
            </w:pPr>
          </w:p>
        </w:tc>
      </w:tr>
      <w:tr w:rsidR="008E24D2" w:rsidRPr="00DE7B59" w14:paraId="36839B6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28059A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0FC7232"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1FB5E5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249562" w14:textId="77777777" w:rsidR="008E24D2" w:rsidRPr="00DE7B59" w:rsidRDefault="008E24D2" w:rsidP="00B734C2">
            <w:pPr>
              <w:keepNext/>
              <w:keepLines/>
              <w:spacing w:after="0"/>
              <w:rPr>
                <w:rFonts w:ascii="Arial" w:hAnsi="Arial"/>
                <w:sz w:val="18"/>
              </w:rPr>
            </w:pPr>
          </w:p>
        </w:tc>
      </w:tr>
      <w:tr w:rsidR="008E24D2" w:rsidRPr="00DE7B59" w14:paraId="37EF33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ECBCB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2210A893"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41FDF0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BCD2CA" w14:textId="77777777" w:rsidR="008E24D2" w:rsidRPr="00DE7B59" w:rsidRDefault="008E24D2" w:rsidP="00B734C2">
            <w:pPr>
              <w:keepNext/>
              <w:keepLines/>
              <w:spacing w:after="0"/>
              <w:rPr>
                <w:rFonts w:ascii="Arial" w:hAnsi="Arial"/>
                <w:sz w:val="18"/>
              </w:rPr>
            </w:pPr>
          </w:p>
        </w:tc>
      </w:tr>
      <w:tr w:rsidR="008E24D2" w:rsidRPr="00DE7B59" w14:paraId="654783A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E9A5DF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1415E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499809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FE7A8E7" w14:textId="77777777" w:rsidR="008E24D2" w:rsidRPr="00DE7B59" w:rsidRDefault="008E24D2" w:rsidP="00B734C2">
            <w:pPr>
              <w:keepNext/>
              <w:keepLines/>
              <w:spacing w:after="0"/>
              <w:rPr>
                <w:rFonts w:ascii="Arial" w:hAnsi="Arial"/>
                <w:sz w:val="18"/>
              </w:rPr>
            </w:pPr>
          </w:p>
        </w:tc>
      </w:tr>
      <w:tr w:rsidR="008E24D2" w:rsidRPr="00DE7B59" w14:paraId="6F014AB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392806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655988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CC894E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066944" w14:textId="77777777" w:rsidR="008E24D2" w:rsidRPr="00DE7B59" w:rsidRDefault="008E24D2" w:rsidP="00B734C2">
            <w:pPr>
              <w:keepNext/>
              <w:keepLines/>
              <w:spacing w:after="0"/>
              <w:rPr>
                <w:rFonts w:ascii="Arial" w:hAnsi="Arial"/>
                <w:sz w:val="18"/>
              </w:rPr>
            </w:pPr>
          </w:p>
        </w:tc>
      </w:tr>
      <w:tr w:rsidR="008E24D2" w:rsidRPr="00DE7B59" w14:paraId="556DAA6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9D2A6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6B6F662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BAE2E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3D7992" w14:textId="77777777" w:rsidR="008E24D2" w:rsidRPr="00DE7B59" w:rsidRDefault="008E24D2" w:rsidP="00B734C2">
            <w:pPr>
              <w:keepNext/>
              <w:keepLines/>
              <w:spacing w:after="0"/>
              <w:rPr>
                <w:rFonts w:ascii="Arial" w:hAnsi="Arial"/>
                <w:sz w:val="18"/>
              </w:rPr>
            </w:pPr>
          </w:p>
        </w:tc>
      </w:tr>
      <w:tr w:rsidR="008E24D2" w:rsidRPr="00DE7B59" w14:paraId="07D5F02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2F45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F978F85"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469943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670274" w14:textId="77777777" w:rsidR="008E24D2" w:rsidRPr="00DE7B59" w:rsidRDefault="008E24D2" w:rsidP="00B734C2">
            <w:pPr>
              <w:keepNext/>
              <w:keepLines/>
              <w:spacing w:after="0"/>
              <w:rPr>
                <w:rFonts w:ascii="Arial" w:hAnsi="Arial"/>
                <w:sz w:val="18"/>
              </w:rPr>
            </w:pPr>
          </w:p>
        </w:tc>
      </w:tr>
      <w:tr w:rsidR="008E24D2" w:rsidRPr="00DE7B59" w14:paraId="1B869FAD" w14:textId="77777777" w:rsidTr="00B734C2">
        <w:tc>
          <w:tcPr>
            <w:tcW w:w="4418" w:type="dxa"/>
            <w:tcBorders>
              <w:top w:val="single" w:sz="4" w:space="0" w:color="auto"/>
              <w:left w:val="single" w:sz="4" w:space="0" w:color="auto"/>
              <w:bottom w:val="nil"/>
              <w:right w:val="single" w:sz="4" w:space="0" w:color="auto"/>
            </w:tcBorders>
            <w:hideMark/>
          </w:tcPr>
          <w:p w14:paraId="356A39F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473DBA7A"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627B1B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D87ED5" w14:textId="77777777" w:rsidR="008E24D2" w:rsidRPr="00DE7B59" w:rsidRDefault="008E24D2" w:rsidP="00B734C2">
            <w:pPr>
              <w:keepNext/>
              <w:keepLines/>
              <w:spacing w:after="0"/>
              <w:rPr>
                <w:rFonts w:ascii="Arial" w:hAnsi="Arial"/>
                <w:sz w:val="18"/>
              </w:rPr>
            </w:pPr>
          </w:p>
        </w:tc>
      </w:tr>
      <w:tr w:rsidR="008E24D2" w:rsidRPr="00DE7B59" w14:paraId="3445514F" w14:textId="77777777" w:rsidTr="00B734C2">
        <w:tc>
          <w:tcPr>
            <w:tcW w:w="4418" w:type="dxa"/>
            <w:tcBorders>
              <w:top w:val="nil"/>
              <w:left w:val="single" w:sz="4" w:space="0" w:color="auto"/>
              <w:bottom w:val="nil"/>
              <w:right w:val="single" w:sz="4" w:space="0" w:color="auto"/>
            </w:tcBorders>
          </w:tcPr>
          <w:p w14:paraId="16A871B6"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71F1FFE" w14:textId="77777777" w:rsidR="008E24D2" w:rsidRPr="00DE7B59" w:rsidRDefault="008E24D2"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601B3B0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FB52B28" w14:textId="77777777" w:rsidR="008E24D2" w:rsidRPr="00DE7B59" w:rsidRDefault="008E24D2" w:rsidP="00B734C2">
            <w:pPr>
              <w:keepNext/>
              <w:keepLines/>
              <w:spacing w:after="0"/>
              <w:rPr>
                <w:rFonts w:ascii="Arial" w:hAnsi="Arial"/>
                <w:sz w:val="18"/>
              </w:rPr>
            </w:pPr>
            <w:r w:rsidRPr="00DE7B59">
              <w:rPr>
                <w:rFonts w:ascii="Arial" w:hAnsi="Arial"/>
                <w:sz w:val="18"/>
              </w:rPr>
              <w:t>FR1_100MHz</w:t>
            </w:r>
          </w:p>
        </w:tc>
      </w:tr>
      <w:tr w:rsidR="008E24D2" w:rsidRPr="00DE7B59" w14:paraId="5BFA778E" w14:textId="77777777" w:rsidTr="00B734C2">
        <w:tc>
          <w:tcPr>
            <w:tcW w:w="4418" w:type="dxa"/>
            <w:tcBorders>
              <w:top w:val="nil"/>
              <w:left w:val="single" w:sz="4" w:space="0" w:color="auto"/>
              <w:bottom w:val="nil"/>
              <w:right w:val="single" w:sz="4" w:space="0" w:color="auto"/>
            </w:tcBorders>
          </w:tcPr>
          <w:p w14:paraId="624D0AE1"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0A74902" w14:textId="77777777" w:rsidR="008E24D2" w:rsidRPr="00DE7B59" w:rsidRDefault="008E24D2"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6CA8A17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C469CCF" w14:textId="77777777" w:rsidR="008E24D2" w:rsidRPr="00DE7B59" w:rsidRDefault="008E24D2" w:rsidP="00B734C2">
            <w:pPr>
              <w:keepNext/>
              <w:keepLines/>
              <w:spacing w:after="0"/>
              <w:rPr>
                <w:rFonts w:ascii="Arial" w:hAnsi="Arial"/>
                <w:sz w:val="18"/>
              </w:rPr>
            </w:pPr>
            <w:r w:rsidRPr="00DE7B59">
              <w:rPr>
                <w:rFonts w:ascii="Arial" w:hAnsi="Arial"/>
                <w:sz w:val="18"/>
              </w:rPr>
              <w:t>FR2_100MHz</w:t>
            </w:r>
          </w:p>
        </w:tc>
      </w:tr>
      <w:tr w:rsidR="008E24D2" w:rsidRPr="00DE7B59" w14:paraId="055A119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2C971E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5248E2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6E4E1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B61BED" w14:textId="77777777" w:rsidR="008E24D2" w:rsidRPr="00DE7B59" w:rsidRDefault="008E24D2" w:rsidP="00B734C2">
            <w:pPr>
              <w:keepNext/>
              <w:keepLines/>
              <w:spacing w:after="0"/>
              <w:rPr>
                <w:rFonts w:ascii="Arial" w:hAnsi="Arial"/>
                <w:sz w:val="18"/>
              </w:rPr>
            </w:pPr>
          </w:p>
        </w:tc>
      </w:tr>
      <w:tr w:rsidR="008E24D2" w:rsidRPr="00DE7B59" w14:paraId="4C2A6A7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61941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97A0B3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A0D424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B47CF3" w14:textId="77777777" w:rsidR="008E24D2" w:rsidRPr="00DE7B59" w:rsidRDefault="008E24D2" w:rsidP="00B734C2">
            <w:pPr>
              <w:keepNext/>
              <w:keepLines/>
              <w:spacing w:after="0"/>
              <w:rPr>
                <w:rFonts w:ascii="Arial" w:hAnsi="Arial"/>
                <w:sz w:val="18"/>
              </w:rPr>
            </w:pPr>
          </w:p>
        </w:tc>
      </w:tr>
      <w:tr w:rsidR="008E24D2" w:rsidRPr="00DE7B59" w14:paraId="125E27D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244330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D6733F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B40838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03EB13" w14:textId="77777777" w:rsidR="008E24D2" w:rsidRPr="00DE7B59" w:rsidRDefault="008E24D2" w:rsidP="00B734C2">
            <w:pPr>
              <w:keepNext/>
              <w:keepLines/>
              <w:spacing w:after="0"/>
              <w:rPr>
                <w:rFonts w:ascii="Arial" w:hAnsi="Arial"/>
                <w:sz w:val="18"/>
              </w:rPr>
            </w:pPr>
          </w:p>
        </w:tc>
      </w:tr>
      <w:tr w:rsidR="008E24D2" w:rsidRPr="00DE7B59" w14:paraId="2E7503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2B718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AAFC6CD" w14:textId="77777777" w:rsidR="008E24D2" w:rsidRPr="00DE7B59" w:rsidRDefault="008E24D2"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46A702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5C6AAC" w14:textId="77777777" w:rsidR="008E24D2" w:rsidRPr="00DE7B59" w:rsidRDefault="008E24D2" w:rsidP="00B734C2">
            <w:pPr>
              <w:keepNext/>
              <w:keepLines/>
              <w:spacing w:after="0"/>
              <w:rPr>
                <w:rFonts w:ascii="Arial" w:hAnsi="Arial"/>
                <w:sz w:val="18"/>
              </w:rPr>
            </w:pPr>
          </w:p>
        </w:tc>
      </w:tr>
      <w:tr w:rsidR="008E24D2" w:rsidRPr="00DE7B59" w14:paraId="2B8FAAD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A0C915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F319F5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B983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F96B20" w14:textId="77777777" w:rsidR="008E24D2" w:rsidRPr="00DE7B59" w:rsidRDefault="008E24D2" w:rsidP="00B734C2">
            <w:pPr>
              <w:keepNext/>
              <w:keepLines/>
              <w:spacing w:after="0"/>
              <w:rPr>
                <w:rFonts w:ascii="Arial" w:hAnsi="Arial"/>
                <w:sz w:val="18"/>
              </w:rPr>
            </w:pPr>
          </w:p>
        </w:tc>
      </w:tr>
      <w:tr w:rsidR="008E24D2" w:rsidRPr="00DE7B59" w14:paraId="2989A2A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9958C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32EF11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39BA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2661FB" w14:textId="77777777" w:rsidR="008E24D2" w:rsidRPr="00DE7B59" w:rsidRDefault="008E24D2" w:rsidP="00B734C2">
            <w:pPr>
              <w:keepNext/>
              <w:keepLines/>
              <w:spacing w:after="0"/>
              <w:rPr>
                <w:rFonts w:ascii="Arial" w:hAnsi="Arial"/>
                <w:sz w:val="18"/>
              </w:rPr>
            </w:pPr>
          </w:p>
        </w:tc>
      </w:tr>
      <w:tr w:rsidR="008E24D2" w:rsidRPr="00DE7B59" w14:paraId="3773644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03139D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B855CF4"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4BC0A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2B83FE" w14:textId="77777777" w:rsidR="008E24D2" w:rsidRPr="00DE7B59" w:rsidRDefault="008E24D2" w:rsidP="00B734C2">
            <w:pPr>
              <w:keepNext/>
              <w:keepLines/>
              <w:spacing w:after="0"/>
              <w:rPr>
                <w:rFonts w:ascii="Arial" w:hAnsi="Arial"/>
                <w:sz w:val="18"/>
              </w:rPr>
            </w:pPr>
          </w:p>
        </w:tc>
      </w:tr>
      <w:tr w:rsidR="008E24D2" w:rsidRPr="00DE7B59" w14:paraId="378B583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DA590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952CB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CE2436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F4079BF" w14:textId="77777777" w:rsidR="008E24D2" w:rsidRPr="00DE7B59" w:rsidRDefault="008E24D2" w:rsidP="00B734C2">
            <w:pPr>
              <w:keepNext/>
              <w:keepLines/>
              <w:spacing w:after="0"/>
              <w:rPr>
                <w:rFonts w:ascii="Arial" w:hAnsi="Arial"/>
                <w:sz w:val="18"/>
              </w:rPr>
            </w:pPr>
          </w:p>
        </w:tc>
      </w:tr>
      <w:tr w:rsidR="008E24D2" w:rsidRPr="00DE7B59" w14:paraId="1CA52C1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C35EC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D174E8F"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2D973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0E2B6F" w14:textId="77777777" w:rsidR="008E24D2" w:rsidRPr="00DE7B59" w:rsidRDefault="008E24D2" w:rsidP="00B734C2">
            <w:pPr>
              <w:keepNext/>
              <w:keepLines/>
              <w:spacing w:after="0"/>
              <w:rPr>
                <w:rFonts w:ascii="Arial" w:hAnsi="Arial"/>
                <w:sz w:val="18"/>
              </w:rPr>
            </w:pPr>
          </w:p>
        </w:tc>
      </w:tr>
      <w:tr w:rsidR="008E24D2" w:rsidRPr="00DE7B59" w14:paraId="2CFC03B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7998EB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9045E24"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79C613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4B8362" w14:textId="77777777" w:rsidR="008E24D2" w:rsidRPr="00DE7B59" w:rsidRDefault="008E24D2" w:rsidP="00B734C2">
            <w:pPr>
              <w:keepNext/>
              <w:keepLines/>
              <w:spacing w:after="0"/>
              <w:rPr>
                <w:rFonts w:ascii="Arial" w:hAnsi="Arial"/>
                <w:sz w:val="18"/>
              </w:rPr>
            </w:pPr>
          </w:p>
        </w:tc>
      </w:tr>
      <w:tr w:rsidR="008E24D2" w:rsidRPr="00DE7B59" w14:paraId="1768E0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B28724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39B40679"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6928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F360BA0" w14:textId="77777777" w:rsidR="008E24D2" w:rsidRPr="00DE7B59" w:rsidRDefault="008E24D2" w:rsidP="00B734C2">
            <w:pPr>
              <w:keepNext/>
              <w:keepLines/>
              <w:spacing w:after="0"/>
              <w:rPr>
                <w:rFonts w:ascii="Arial" w:hAnsi="Arial"/>
                <w:sz w:val="18"/>
              </w:rPr>
            </w:pPr>
          </w:p>
        </w:tc>
      </w:tr>
      <w:tr w:rsidR="008E24D2" w:rsidRPr="00DE7B59" w14:paraId="071DB2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77882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5DAE002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7B6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159C6" w14:textId="77777777" w:rsidR="008E24D2" w:rsidRPr="00DE7B59" w:rsidRDefault="008E24D2" w:rsidP="00B734C2">
            <w:pPr>
              <w:keepNext/>
              <w:keepLines/>
              <w:spacing w:after="0"/>
              <w:rPr>
                <w:rFonts w:ascii="Arial" w:hAnsi="Arial"/>
                <w:sz w:val="18"/>
              </w:rPr>
            </w:pPr>
          </w:p>
        </w:tc>
      </w:tr>
      <w:tr w:rsidR="008E24D2" w:rsidRPr="00DE7B59" w14:paraId="230B1F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654E0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5E6FB4B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E74BD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99C39" w14:textId="77777777" w:rsidR="008E24D2" w:rsidRPr="00DE7B59" w:rsidRDefault="008E24D2" w:rsidP="00B734C2">
            <w:pPr>
              <w:keepNext/>
              <w:keepLines/>
              <w:spacing w:after="0"/>
              <w:rPr>
                <w:rFonts w:ascii="Arial" w:hAnsi="Arial"/>
                <w:sz w:val="18"/>
              </w:rPr>
            </w:pPr>
          </w:p>
        </w:tc>
      </w:tr>
      <w:tr w:rsidR="008E24D2" w:rsidRPr="00DE7B59" w14:paraId="167ABA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BA032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718F95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2356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ACE930" w14:textId="77777777" w:rsidR="008E24D2" w:rsidRPr="00DE7B59" w:rsidRDefault="008E24D2" w:rsidP="00B734C2">
            <w:pPr>
              <w:keepNext/>
              <w:keepLines/>
              <w:spacing w:after="0"/>
              <w:rPr>
                <w:rFonts w:ascii="Arial" w:hAnsi="Arial"/>
                <w:sz w:val="18"/>
              </w:rPr>
            </w:pPr>
          </w:p>
        </w:tc>
      </w:tr>
      <w:tr w:rsidR="008E24D2" w:rsidRPr="00DE7B59" w14:paraId="60A8344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D44D46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494F93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2287FD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BCB63E" w14:textId="77777777" w:rsidR="008E24D2" w:rsidRPr="00DE7B59" w:rsidRDefault="008E24D2" w:rsidP="00B734C2">
            <w:pPr>
              <w:keepNext/>
              <w:keepLines/>
              <w:spacing w:after="0"/>
              <w:rPr>
                <w:rFonts w:ascii="Arial" w:hAnsi="Arial"/>
                <w:sz w:val="18"/>
              </w:rPr>
            </w:pPr>
          </w:p>
        </w:tc>
      </w:tr>
      <w:tr w:rsidR="008E24D2" w:rsidRPr="00DE7B59" w14:paraId="76FA8EB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FEA53C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B9C8D7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EB494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67BE41" w14:textId="77777777" w:rsidR="008E24D2" w:rsidRPr="00DE7B59" w:rsidRDefault="008E24D2" w:rsidP="00B734C2">
            <w:pPr>
              <w:keepNext/>
              <w:keepLines/>
              <w:spacing w:after="0"/>
              <w:rPr>
                <w:rFonts w:ascii="Arial" w:hAnsi="Arial"/>
                <w:sz w:val="18"/>
              </w:rPr>
            </w:pPr>
          </w:p>
        </w:tc>
      </w:tr>
      <w:tr w:rsidR="008E24D2" w:rsidRPr="00DE7B59" w14:paraId="5473BD0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540F64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2835549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20FA16CB" w14:textId="77777777" w:rsidR="008E24D2" w:rsidRPr="00DE7B59" w:rsidRDefault="008E24D2"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549349A" w14:textId="77777777" w:rsidR="008E24D2" w:rsidRPr="00DE7B59" w:rsidRDefault="008E24D2" w:rsidP="00B734C2">
            <w:pPr>
              <w:keepNext/>
              <w:keepLines/>
              <w:spacing w:after="0"/>
              <w:rPr>
                <w:rFonts w:ascii="Arial" w:hAnsi="Arial"/>
                <w:sz w:val="18"/>
              </w:rPr>
            </w:pPr>
          </w:p>
        </w:tc>
      </w:tr>
      <w:tr w:rsidR="008E24D2" w:rsidRPr="00DE7B59" w14:paraId="639C630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27A18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466C14FA"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6D945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E16995" w14:textId="77777777" w:rsidR="008E24D2" w:rsidRPr="00DE7B59" w:rsidRDefault="008E24D2" w:rsidP="00B734C2">
            <w:pPr>
              <w:keepNext/>
              <w:keepLines/>
              <w:spacing w:after="0"/>
              <w:rPr>
                <w:rFonts w:ascii="Arial" w:hAnsi="Arial"/>
                <w:sz w:val="18"/>
              </w:rPr>
            </w:pPr>
          </w:p>
        </w:tc>
      </w:tr>
      <w:tr w:rsidR="008E24D2" w:rsidRPr="00DE7B59" w14:paraId="4C677629" w14:textId="77777777" w:rsidTr="00B734C2">
        <w:tc>
          <w:tcPr>
            <w:tcW w:w="4418" w:type="dxa"/>
            <w:tcBorders>
              <w:top w:val="single" w:sz="4" w:space="0" w:color="auto"/>
              <w:left w:val="single" w:sz="4" w:space="0" w:color="auto"/>
              <w:bottom w:val="nil"/>
              <w:right w:val="single" w:sz="4" w:space="0" w:color="auto"/>
            </w:tcBorders>
            <w:hideMark/>
          </w:tcPr>
          <w:p w14:paraId="018EEA2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62BA2E10" w14:textId="77777777" w:rsidR="008E24D2" w:rsidRPr="00DE7B59" w:rsidRDefault="008E24D2"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1B860FB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11637CD" w14:textId="77777777" w:rsidR="008E24D2" w:rsidRPr="00DE7B59" w:rsidRDefault="008E24D2" w:rsidP="00B734C2">
            <w:pPr>
              <w:keepNext/>
              <w:keepLines/>
              <w:spacing w:after="0"/>
              <w:rPr>
                <w:rFonts w:ascii="Arial" w:hAnsi="Arial"/>
                <w:sz w:val="18"/>
              </w:rPr>
            </w:pPr>
            <w:r w:rsidRPr="00DE7B59">
              <w:rPr>
                <w:rFonts w:ascii="Arial" w:hAnsi="Arial"/>
                <w:sz w:val="18"/>
              </w:rPr>
              <w:t>pc_nrMIMO_CB_PUSCH</w:t>
            </w:r>
          </w:p>
        </w:tc>
      </w:tr>
      <w:tr w:rsidR="008E24D2" w:rsidRPr="00DE7B59" w14:paraId="168DB514" w14:textId="77777777" w:rsidTr="00B734C2">
        <w:tc>
          <w:tcPr>
            <w:tcW w:w="4418" w:type="dxa"/>
            <w:tcBorders>
              <w:top w:val="nil"/>
              <w:left w:val="single" w:sz="4" w:space="0" w:color="auto"/>
              <w:bottom w:val="single" w:sz="4" w:space="0" w:color="auto"/>
              <w:right w:val="single" w:sz="4" w:space="0" w:color="auto"/>
            </w:tcBorders>
          </w:tcPr>
          <w:p w14:paraId="382CCFB3"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A28CBF0" w14:textId="77777777" w:rsidR="008E24D2" w:rsidRPr="00DE7B59" w:rsidRDefault="008E24D2"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7A247BB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4AB3143" w14:textId="77777777" w:rsidR="008E24D2" w:rsidRPr="00DE7B59" w:rsidRDefault="008E24D2" w:rsidP="00B734C2">
            <w:pPr>
              <w:keepNext/>
              <w:keepLines/>
              <w:spacing w:after="0"/>
              <w:rPr>
                <w:rFonts w:ascii="Arial" w:hAnsi="Arial"/>
                <w:sz w:val="18"/>
              </w:rPr>
            </w:pPr>
          </w:p>
        </w:tc>
      </w:tr>
      <w:tr w:rsidR="008E24D2" w:rsidRPr="00DE7B59" w14:paraId="1CB05BB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5687CA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483224F"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5C7EC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B73670" w14:textId="77777777" w:rsidR="008E24D2" w:rsidRPr="00DE7B59" w:rsidRDefault="008E24D2" w:rsidP="00B734C2">
            <w:pPr>
              <w:keepNext/>
              <w:keepLines/>
              <w:spacing w:after="0"/>
              <w:rPr>
                <w:rFonts w:ascii="Arial" w:hAnsi="Arial"/>
                <w:sz w:val="18"/>
              </w:rPr>
            </w:pPr>
          </w:p>
        </w:tc>
      </w:tr>
      <w:tr w:rsidR="008E24D2" w:rsidRPr="00DE7B59" w14:paraId="34EF63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BBBDE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171C7E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50F83A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95143" w14:textId="77777777" w:rsidR="008E24D2" w:rsidRPr="00DE7B59" w:rsidRDefault="008E24D2" w:rsidP="00B734C2">
            <w:pPr>
              <w:keepNext/>
              <w:keepLines/>
              <w:spacing w:after="0"/>
              <w:rPr>
                <w:rFonts w:ascii="Arial" w:hAnsi="Arial"/>
                <w:sz w:val="18"/>
              </w:rPr>
            </w:pPr>
          </w:p>
        </w:tc>
      </w:tr>
      <w:tr w:rsidR="008E24D2" w:rsidRPr="00DE7B59" w14:paraId="1CDCB56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ED3034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032D4E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91D73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9EFBAC4" w14:textId="77777777" w:rsidR="008E24D2" w:rsidRPr="00DE7B59" w:rsidRDefault="008E24D2" w:rsidP="00B734C2">
            <w:pPr>
              <w:keepNext/>
              <w:keepLines/>
              <w:spacing w:after="0"/>
              <w:rPr>
                <w:rFonts w:ascii="Arial" w:hAnsi="Arial"/>
                <w:sz w:val="18"/>
              </w:rPr>
            </w:pPr>
          </w:p>
        </w:tc>
      </w:tr>
      <w:tr w:rsidR="008E24D2" w:rsidRPr="00DE7B59" w14:paraId="4BE87A3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A277C0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37CE8D1C"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0A08403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945E09" w14:textId="77777777" w:rsidR="008E24D2" w:rsidRPr="00DE7B59" w:rsidRDefault="008E24D2" w:rsidP="00B734C2">
            <w:pPr>
              <w:keepNext/>
              <w:keepLines/>
              <w:spacing w:after="0"/>
              <w:rPr>
                <w:rFonts w:ascii="Arial" w:hAnsi="Arial"/>
                <w:sz w:val="18"/>
              </w:rPr>
            </w:pPr>
          </w:p>
        </w:tc>
      </w:tr>
      <w:tr w:rsidR="008E24D2" w:rsidRPr="00DE7B59" w14:paraId="791F5FF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0A5DFC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6685E36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971BCA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5F7BDB" w14:textId="77777777" w:rsidR="008E24D2" w:rsidRPr="00DE7B59" w:rsidRDefault="008E24D2" w:rsidP="00B734C2">
            <w:pPr>
              <w:keepNext/>
              <w:keepLines/>
              <w:spacing w:after="0"/>
              <w:rPr>
                <w:rFonts w:ascii="Arial" w:hAnsi="Arial"/>
                <w:sz w:val="18"/>
              </w:rPr>
            </w:pPr>
          </w:p>
        </w:tc>
      </w:tr>
      <w:tr w:rsidR="008E24D2" w:rsidRPr="00DE7B59" w14:paraId="4AA8E49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B0832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5A470D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08ADE9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8A6748" w14:textId="77777777" w:rsidR="008E24D2" w:rsidRPr="00DE7B59" w:rsidRDefault="008E24D2" w:rsidP="00B734C2">
            <w:pPr>
              <w:keepNext/>
              <w:keepLines/>
              <w:spacing w:after="0"/>
              <w:rPr>
                <w:rFonts w:ascii="Arial" w:hAnsi="Arial"/>
                <w:sz w:val="18"/>
              </w:rPr>
            </w:pPr>
          </w:p>
        </w:tc>
      </w:tr>
      <w:tr w:rsidR="008E24D2" w:rsidRPr="00DE7B59" w14:paraId="011C2E0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56278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03677F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A56BD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25FB08" w14:textId="77777777" w:rsidR="008E24D2" w:rsidRPr="00DE7B59" w:rsidRDefault="008E24D2" w:rsidP="00B734C2">
            <w:pPr>
              <w:keepNext/>
              <w:keepLines/>
              <w:spacing w:after="0"/>
              <w:rPr>
                <w:rFonts w:ascii="Arial" w:hAnsi="Arial"/>
                <w:sz w:val="18"/>
              </w:rPr>
            </w:pPr>
          </w:p>
        </w:tc>
      </w:tr>
      <w:tr w:rsidR="008E24D2" w:rsidRPr="00DE7B59" w14:paraId="1950332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1ED7B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0746C6D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14754B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88A3640" w14:textId="77777777" w:rsidR="008E24D2" w:rsidRPr="00DE7B59" w:rsidRDefault="008E24D2" w:rsidP="00B734C2">
            <w:pPr>
              <w:keepNext/>
              <w:keepLines/>
              <w:spacing w:after="0"/>
              <w:rPr>
                <w:rFonts w:ascii="Arial" w:hAnsi="Arial"/>
                <w:sz w:val="18"/>
              </w:rPr>
            </w:pPr>
          </w:p>
        </w:tc>
      </w:tr>
      <w:tr w:rsidR="008E24D2" w:rsidRPr="00DE7B59" w14:paraId="3854874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C658D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84A5658"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DF309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B5789F7" w14:textId="77777777" w:rsidR="008E24D2" w:rsidRPr="00DE7B59" w:rsidRDefault="008E24D2" w:rsidP="00B734C2">
            <w:pPr>
              <w:keepNext/>
              <w:keepLines/>
              <w:spacing w:after="0"/>
              <w:rPr>
                <w:rFonts w:ascii="Arial" w:hAnsi="Arial"/>
                <w:sz w:val="18"/>
              </w:rPr>
            </w:pPr>
          </w:p>
        </w:tc>
      </w:tr>
      <w:tr w:rsidR="008E24D2" w:rsidRPr="00DE7B59" w14:paraId="4AEE8C3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DD73BC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651D6B4E"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34AA6EA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638B95" w14:textId="77777777" w:rsidR="008E24D2" w:rsidRPr="00DE7B59" w:rsidRDefault="008E24D2" w:rsidP="00B734C2">
            <w:pPr>
              <w:keepNext/>
              <w:keepLines/>
              <w:spacing w:after="0"/>
              <w:rPr>
                <w:rFonts w:ascii="Arial" w:hAnsi="Arial"/>
                <w:sz w:val="18"/>
              </w:rPr>
            </w:pPr>
          </w:p>
        </w:tc>
      </w:tr>
      <w:tr w:rsidR="008E24D2" w:rsidRPr="00DE7B59" w14:paraId="7558007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86504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07C2B160"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531B73D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7A8EA" w14:textId="77777777" w:rsidR="008E24D2" w:rsidRPr="00DE7B59" w:rsidRDefault="008E24D2" w:rsidP="00B734C2">
            <w:pPr>
              <w:keepNext/>
              <w:keepLines/>
              <w:spacing w:after="0"/>
              <w:rPr>
                <w:rFonts w:ascii="Arial" w:hAnsi="Arial"/>
                <w:sz w:val="18"/>
              </w:rPr>
            </w:pPr>
          </w:p>
        </w:tc>
      </w:tr>
      <w:tr w:rsidR="008E24D2" w:rsidRPr="00DE7B59" w14:paraId="3750B4D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1768F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922B65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3BA86B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5CFFE04" w14:textId="77777777" w:rsidR="008E24D2" w:rsidRPr="00DE7B59" w:rsidRDefault="008E24D2" w:rsidP="00B734C2">
            <w:pPr>
              <w:keepNext/>
              <w:keepLines/>
              <w:spacing w:after="0"/>
              <w:rPr>
                <w:rFonts w:ascii="Arial" w:hAnsi="Arial"/>
                <w:sz w:val="18"/>
              </w:rPr>
            </w:pPr>
          </w:p>
        </w:tc>
      </w:tr>
      <w:tr w:rsidR="008E24D2" w:rsidRPr="00DE7B59" w14:paraId="279327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E37AB8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8BD003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5BDF61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971F29" w14:textId="77777777" w:rsidR="008E24D2" w:rsidRPr="00DE7B59" w:rsidRDefault="008E24D2" w:rsidP="00B734C2">
            <w:pPr>
              <w:keepNext/>
              <w:keepLines/>
              <w:spacing w:after="0"/>
              <w:rPr>
                <w:rFonts w:ascii="Arial" w:hAnsi="Arial"/>
                <w:sz w:val="18"/>
              </w:rPr>
            </w:pPr>
          </w:p>
        </w:tc>
      </w:tr>
      <w:tr w:rsidR="008E24D2" w:rsidRPr="00DE7B59" w14:paraId="4553F8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370C77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A0AB1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D09E8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5E363F" w14:textId="77777777" w:rsidR="008E24D2" w:rsidRPr="00DE7B59" w:rsidRDefault="008E24D2" w:rsidP="00B734C2">
            <w:pPr>
              <w:keepNext/>
              <w:keepLines/>
              <w:spacing w:after="0"/>
              <w:rPr>
                <w:rFonts w:ascii="Arial" w:hAnsi="Arial"/>
                <w:sz w:val="18"/>
              </w:rPr>
            </w:pPr>
          </w:p>
        </w:tc>
      </w:tr>
      <w:tr w:rsidR="008E24D2" w:rsidRPr="00DE7B59" w14:paraId="2B50C9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66FE9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2742F806"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31C4F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35EEA56" w14:textId="77777777" w:rsidR="008E24D2" w:rsidRPr="00DE7B59" w:rsidRDefault="008E24D2" w:rsidP="00B734C2">
            <w:pPr>
              <w:keepNext/>
              <w:keepLines/>
              <w:spacing w:after="0"/>
              <w:rPr>
                <w:rFonts w:ascii="Arial" w:hAnsi="Arial"/>
                <w:sz w:val="18"/>
              </w:rPr>
            </w:pPr>
          </w:p>
        </w:tc>
      </w:tr>
      <w:tr w:rsidR="008E24D2" w:rsidRPr="00DE7B59" w14:paraId="10A2DE5A" w14:textId="77777777" w:rsidTr="00B734C2">
        <w:tc>
          <w:tcPr>
            <w:tcW w:w="4418" w:type="dxa"/>
            <w:tcBorders>
              <w:top w:val="single" w:sz="4" w:space="0" w:color="auto"/>
              <w:left w:val="single" w:sz="4" w:space="0" w:color="auto"/>
              <w:bottom w:val="nil"/>
              <w:right w:val="single" w:sz="4" w:space="0" w:color="auto"/>
            </w:tcBorders>
            <w:hideMark/>
          </w:tcPr>
          <w:p w14:paraId="5551C83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3D79FE0E"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C143B6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378980" w14:textId="77777777" w:rsidR="008E24D2" w:rsidRPr="00DE7B59" w:rsidRDefault="008E24D2" w:rsidP="00B734C2">
            <w:pPr>
              <w:keepNext/>
              <w:keepLines/>
              <w:spacing w:after="0"/>
              <w:rPr>
                <w:rFonts w:ascii="Arial" w:hAnsi="Arial"/>
                <w:sz w:val="18"/>
              </w:rPr>
            </w:pPr>
          </w:p>
        </w:tc>
      </w:tr>
      <w:tr w:rsidR="008E24D2" w:rsidRPr="00DE7B59" w14:paraId="3AF0F50C" w14:textId="77777777" w:rsidTr="00B734C2">
        <w:tc>
          <w:tcPr>
            <w:tcW w:w="4418" w:type="dxa"/>
            <w:tcBorders>
              <w:top w:val="nil"/>
              <w:left w:val="single" w:sz="4" w:space="0" w:color="auto"/>
              <w:bottom w:val="nil"/>
              <w:right w:val="single" w:sz="4" w:space="0" w:color="auto"/>
            </w:tcBorders>
          </w:tcPr>
          <w:p w14:paraId="5338D712"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69FA61B" w14:textId="77777777" w:rsidR="008E24D2" w:rsidRPr="00DE7B59" w:rsidRDefault="008E24D2"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75B4281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B738CE5" w14:textId="77777777" w:rsidR="008E24D2" w:rsidRPr="00DE7B59" w:rsidRDefault="008E24D2" w:rsidP="00B734C2">
            <w:pPr>
              <w:keepNext/>
              <w:keepLines/>
              <w:spacing w:after="0"/>
              <w:rPr>
                <w:rFonts w:ascii="Arial" w:hAnsi="Arial"/>
                <w:sz w:val="18"/>
              </w:rPr>
            </w:pPr>
            <w:r w:rsidRPr="00DE7B59">
              <w:rPr>
                <w:rFonts w:ascii="Arial" w:hAnsi="Arial"/>
                <w:sz w:val="18"/>
              </w:rPr>
              <w:t>FR1_100MHz</w:t>
            </w:r>
          </w:p>
        </w:tc>
      </w:tr>
      <w:tr w:rsidR="008E24D2" w:rsidRPr="00DE7B59" w14:paraId="5F3A9DDD" w14:textId="77777777" w:rsidTr="00B734C2">
        <w:tc>
          <w:tcPr>
            <w:tcW w:w="4418" w:type="dxa"/>
            <w:tcBorders>
              <w:top w:val="nil"/>
              <w:left w:val="single" w:sz="4" w:space="0" w:color="auto"/>
              <w:bottom w:val="nil"/>
              <w:right w:val="single" w:sz="4" w:space="0" w:color="auto"/>
            </w:tcBorders>
          </w:tcPr>
          <w:p w14:paraId="48F5AE9E"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438B466" w14:textId="77777777" w:rsidR="008E24D2" w:rsidRPr="00DE7B59" w:rsidRDefault="008E24D2"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5E6D6E1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7255BAC" w14:textId="77777777" w:rsidR="008E24D2" w:rsidRPr="00DE7B59" w:rsidRDefault="008E24D2" w:rsidP="00B734C2">
            <w:pPr>
              <w:keepNext/>
              <w:keepLines/>
              <w:spacing w:after="0"/>
              <w:rPr>
                <w:rFonts w:ascii="Arial" w:hAnsi="Arial"/>
                <w:sz w:val="18"/>
              </w:rPr>
            </w:pPr>
            <w:r w:rsidRPr="00DE7B59">
              <w:rPr>
                <w:rFonts w:ascii="Arial" w:hAnsi="Arial"/>
                <w:sz w:val="18"/>
              </w:rPr>
              <w:t>FR2_100MHz</w:t>
            </w:r>
          </w:p>
        </w:tc>
      </w:tr>
      <w:tr w:rsidR="008E24D2" w:rsidRPr="00DE7B59" w14:paraId="77CB3396" w14:textId="77777777" w:rsidTr="00B734C2">
        <w:tc>
          <w:tcPr>
            <w:tcW w:w="4418" w:type="dxa"/>
            <w:tcBorders>
              <w:top w:val="nil"/>
              <w:left w:val="single" w:sz="4" w:space="0" w:color="auto"/>
              <w:bottom w:val="single" w:sz="4" w:space="0" w:color="auto"/>
              <w:right w:val="single" w:sz="4" w:space="0" w:color="auto"/>
            </w:tcBorders>
          </w:tcPr>
          <w:p w14:paraId="66C712F4" w14:textId="77777777" w:rsidR="008E24D2" w:rsidRPr="00DE7B59" w:rsidRDefault="008E24D2" w:rsidP="00B734C2">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E2F1B84" w14:textId="77777777" w:rsidR="008E24D2" w:rsidRPr="00DE7B59" w:rsidRDefault="008E24D2" w:rsidP="00B734C2">
            <w:pPr>
              <w:keepNext/>
              <w:keepLines/>
              <w:spacing w:after="0"/>
              <w:rPr>
                <w:rFonts w:ascii="Arial" w:eastAsia="MS Mincho" w:hAnsi="Arial"/>
                <w:sz w:val="18"/>
              </w:rPr>
            </w:pPr>
            <w:r w:rsidRPr="00DE7B59">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03F80F9" w14:textId="77777777" w:rsidR="008E24D2" w:rsidRPr="00DE7B59" w:rsidRDefault="008E24D2" w:rsidP="00B734C2">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F43D18F" w14:textId="77777777" w:rsidR="008E24D2" w:rsidRPr="00DE7B59" w:rsidRDefault="008E24D2" w:rsidP="00B734C2">
            <w:pPr>
              <w:keepNext/>
              <w:keepLines/>
              <w:spacing w:after="0"/>
              <w:rPr>
                <w:rFonts w:ascii="Arial" w:eastAsia="MS Mincho" w:hAnsi="Arial"/>
                <w:sz w:val="18"/>
              </w:rPr>
            </w:pPr>
            <w:r w:rsidRPr="00DE7B59">
              <w:rPr>
                <w:rFonts w:ascii="Arial" w:eastAsia="MS Mincho" w:hAnsi="Arial"/>
                <w:sz w:val="18"/>
              </w:rPr>
              <w:t>FR2_MBWP</w:t>
            </w:r>
          </w:p>
        </w:tc>
      </w:tr>
      <w:tr w:rsidR="008E24D2" w:rsidRPr="00DE7B59" w14:paraId="2AC09DE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986FD2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5AA9836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21D0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370B7E" w14:textId="77777777" w:rsidR="008E24D2" w:rsidRPr="00DE7B59" w:rsidRDefault="008E24D2" w:rsidP="00B734C2">
            <w:pPr>
              <w:keepNext/>
              <w:keepLines/>
              <w:spacing w:after="0"/>
              <w:rPr>
                <w:rFonts w:ascii="Arial" w:hAnsi="Arial"/>
                <w:sz w:val="18"/>
              </w:rPr>
            </w:pPr>
          </w:p>
        </w:tc>
      </w:tr>
      <w:tr w:rsidR="008E24D2" w:rsidRPr="00DE7B59" w14:paraId="5D8C024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A76FC3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01B78F0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9F68B0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F9D8E" w14:textId="77777777" w:rsidR="008E24D2" w:rsidRPr="00DE7B59" w:rsidRDefault="008E24D2" w:rsidP="00B734C2">
            <w:pPr>
              <w:keepNext/>
              <w:keepLines/>
              <w:spacing w:after="0"/>
              <w:rPr>
                <w:rFonts w:ascii="Arial" w:hAnsi="Arial"/>
                <w:sz w:val="18"/>
              </w:rPr>
            </w:pPr>
          </w:p>
        </w:tc>
      </w:tr>
      <w:tr w:rsidR="008E24D2" w:rsidRPr="00DE7B59" w14:paraId="48C5605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F3FAE9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919B71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A90C35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A2DB56" w14:textId="77777777" w:rsidR="008E24D2" w:rsidRPr="00DE7B59" w:rsidRDefault="008E24D2" w:rsidP="00B734C2">
            <w:pPr>
              <w:keepNext/>
              <w:keepLines/>
              <w:spacing w:after="0"/>
              <w:rPr>
                <w:rFonts w:ascii="Arial" w:hAnsi="Arial"/>
                <w:sz w:val="18"/>
              </w:rPr>
            </w:pPr>
          </w:p>
        </w:tc>
      </w:tr>
      <w:tr w:rsidR="008E24D2" w:rsidRPr="00DE7B59" w14:paraId="0DA438B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70CB07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1CDA58B7" w14:textId="77777777" w:rsidR="008E24D2" w:rsidRPr="00DE7B59" w:rsidRDefault="008E24D2"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7F8A20A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1354AC" w14:textId="77777777" w:rsidR="008E24D2" w:rsidRPr="00DE7B59" w:rsidRDefault="008E24D2" w:rsidP="00B734C2">
            <w:pPr>
              <w:keepNext/>
              <w:keepLines/>
              <w:spacing w:after="0"/>
              <w:rPr>
                <w:rFonts w:ascii="Arial" w:hAnsi="Arial"/>
                <w:sz w:val="18"/>
              </w:rPr>
            </w:pPr>
          </w:p>
        </w:tc>
      </w:tr>
      <w:tr w:rsidR="008E24D2" w:rsidRPr="00DE7B59" w14:paraId="1C3D4B8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02032B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E46BB2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A876A6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0A3FC5" w14:textId="77777777" w:rsidR="008E24D2" w:rsidRPr="00DE7B59" w:rsidRDefault="008E24D2" w:rsidP="00B734C2">
            <w:pPr>
              <w:keepNext/>
              <w:keepLines/>
              <w:spacing w:after="0"/>
              <w:rPr>
                <w:rFonts w:ascii="Arial" w:hAnsi="Arial"/>
                <w:sz w:val="18"/>
              </w:rPr>
            </w:pPr>
          </w:p>
        </w:tc>
      </w:tr>
      <w:tr w:rsidR="008E24D2" w:rsidRPr="00DE7B59" w14:paraId="78891B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8811A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D1AEF3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D57007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B8E07E" w14:textId="77777777" w:rsidR="008E24D2" w:rsidRPr="00DE7B59" w:rsidRDefault="008E24D2" w:rsidP="00B734C2">
            <w:pPr>
              <w:keepNext/>
              <w:keepLines/>
              <w:spacing w:after="0"/>
              <w:rPr>
                <w:rFonts w:ascii="Arial" w:hAnsi="Arial"/>
                <w:sz w:val="18"/>
              </w:rPr>
            </w:pPr>
          </w:p>
        </w:tc>
      </w:tr>
      <w:tr w:rsidR="008E24D2" w:rsidRPr="00DE7B59" w14:paraId="6E797D7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00A73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1ACBD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0B6E3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903622" w14:textId="77777777" w:rsidR="008E24D2" w:rsidRPr="00DE7B59" w:rsidRDefault="008E24D2" w:rsidP="00B734C2">
            <w:pPr>
              <w:keepNext/>
              <w:keepLines/>
              <w:spacing w:after="0"/>
              <w:rPr>
                <w:rFonts w:ascii="Arial" w:hAnsi="Arial"/>
                <w:sz w:val="18"/>
              </w:rPr>
            </w:pPr>
          </w:p>
        </w:tc>
      </w:tr>
      <w:tr w:rsidR="008E24D2" w:rsidRPr="00DE7B59" w14:paraId="283B17C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5CED9C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B8687A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31001D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246B73" w14:textId="77777777" w:rsidR="008E24D2" w:rsidRPr="00DE7B59" w:rsidRDefault="008E24D2" w:rsidP="00B734C2">
            <w:pPr>
              <w:keepNext/>
              <w:keepLines/>
              <w:spacing w:after="0"/>
              <w:rPr>
                <w:rFonts w:ascii="Arial" w:hAnsi="Arial"/>
                <w:sz w:val="18"/>
              </w:rPr>
            </w:pPr>
          </w:p>
        </w:tc>
      </w:tr>
      <w:tr w:rsidR="008E24D2" w:rsidRPr="00DE7B59" w14:paraId="48DDDA2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E0B466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19941A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F7861E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51E57E" w14:textId="77777777" w:rsidR="008E24D2" w:rsidRPr="00DE7B59" w:rsidRDefault="008E24D2" w:rsidP="00B734C2">
            <w:pPr>
              <w:keepNext/>
              <w:keepLines/>
              <w:spacing w:after="0"/>
              <w:rPr>
                <w:rFonts w:ascii="Arial" w:hAnsi="Arial"/>
                <w:sz w:val="18"/>
              </w:rPr>
            </w:pPr>
          </w:p>
        </w:tc>
      </w:tr>
      <w:tr w:rsidR="008E24D2" w:rsidRPr="00DE7B59" w14:paraId="6D771FA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207F48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063C7C0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96F70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46C819" w14:textId="77777777" w:rsidR="008E24D2" w:rsidRPr="00DE7B59" w:rsidRDefault="008E24D2" w:rsidP="00B734C2">
            <w:pPr>
              <w:keepNext/>
              <w:keepLines/>
              <w:spacing w:after="0"/>
              <w:rPr>
                <w:rFonts w:ascii="Arial" w:hAnsi="Arial"/>
                <w:sz w:val="18"/>
              </w:rPr>
            </w:pPr>
          </w:p>
        </w:tc>
      </w:tr>
      <w:tr w:rsidR="008E24D2" w:rsidRPr="00DE7B59" w14:paraId="4A14F58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E0628D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1D591ADE"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E6885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68F52" w14:textId="77777777" w:rsidR="008E24D2" w:rsidRPr="00DE7B59" w:rsidRDefault="008E24D2" w:rsidP="00B734C2">
            <w:pPr>
              <w:keepNext/>
              <w:keepLines/>
              <w:spacing w:after="0"/>
              <w:rPr>
                <w:rFonts w:ascii="Arial" w:hAnsi="Arial"/>
                <w:sz w:val="18"/>
              </w:rPr>
            </w:pPr>
          </w:p>
        </w:tc>
      </w:tr>
      <w:tr w:rsidR="008E24D2" w:rsidRPr="00DE7B59" w14:paraId="315E9F6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11B695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33A45A9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34FB1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92B60B" w14:textId="77777777" w:rsidR="008E24D2" w:rsidRPr="00DE7B59" w:rsidRDefault="008E24D2" w:rsidP="00B734C2">
            <w:pPr>
              <w:keepNext/>
              <w:keepLines/>
              <w:spacing w:after="0"/>
              <w:rPr>
                <w:rFonts w:ascii="Arial" w:hAnsi="Arial"/>
                <w:sz w:val="18"/>
              </w:rPr>
            </w:pPr>
          </w:p>
        </w:tc>
      </w:tr>
      <w:tr w:rsidR="008E24D2" w:rsidRPr="00DE7B59" w14:paraId="1BB7990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1649B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70162799"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1CFA150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05EF3C" w14:textId="77777777" w:rsidR="008E24D2" w:rsidRPr="00DE7B59" w:rsidRDefault="008E24D2" w:rsidP="00B734C2">
            <w:pPr>
              <w:keepNext/>
              <w:keepLines/>
              <w:spacing w:after="0"/>
              <w:rPr>
                <w:rFonts w:ascii="Arial" w:hAnsi="Arial"/>
                <w:sz w:val="18"/>
              </w:rPr>
            </w:pPr>
          </w:p>
        </w:tc>
      </w:tr>
      <w:tr w:rsidR="008E24D2" w:rsidRPr="00DE7B59" w14:paraId="2C2EEA8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D767F4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5FDA98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F5E494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2E3EDF" w14:textId="77777777" w:rsidR="008E24D2" w:rsidRPr="00DE7B59" w:rsidRDefault="008E24D2" w:rsidP="00B734C2">
            <w:pPr>
              <w:keepNext/>
              <w:keepLines/>
              <w:spacing w:after="0"/>
              <w:rPr>
                <w:rFonts w:ascii="Arial" w:hAnsi="Arial"/>
                <w:sz w:val="18"/>
              </w:rPr>
            </w:pPr>
          </w:p>
        </w:tc>
      </w:tr>
      <w:tr w:rsidR="008E24D2" w:rsidRPr="00DE7B59" w14:paraId="0A0C14F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EE8C85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3597B8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E4DB6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C21E2A" w14:textId="77777777" w:rsidR="008E24D2" w:rsidRPr="00DE7B59" w:rsidRDefault="008E24D2" w:rsidP="00B734C2">
            <w:pPr>
              <w:keepNext/>
              <w:keepLines/>
              <w:spacing w:after="0"/>
              <w:rPr>
                <w:rFonts w:ascii="Arial" w:hAnsi="Arial"/>
                <w:sz w:val="18"/>
              </w:rPr>
            </w:pPr>
          </w:p>
        </w:tc>
      </w:tr>
      <w:tr w:rsidR="008E24D2" w:rsidRPr="00DE7B59" w14:paraId="3B6116E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8DFEB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70521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60955D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2F79D0" w14:textId="77777777" w:rsidR="008E24D2" w:rsidRPr="00DE7B59" w:rsidRDefault="008E24D2" w:rsidP="00B734C2">
            <w:pPr>
              <w:keepNext/>
              <w:keepLines/>
              <w:spacing w:after="0"/>
              <w:rPr>
                <w:rFonts w:ascii="Arial" w:hAnsi="Arial"/>
                <w:sz w:val="18"/>
              </w:rPr>
            </w:pPr>
          </w:p>
        </w:tc>
      </w:tr>
      <w:tr w:rsidR="008E24D2" w:rsidRPr="00DE7B59" w14:paraId="5ED4BA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B761F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43561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DEA4A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5FDE02" w14:textId="77777777" w:rsidR="008E24D2" w:rsidRPr="00DE7B59" w:rsidRDefault="008E24D2" w:rsidP="00B734C2">
            <w:pPr>
              <w:keepNext/>
              <w:keepLines/>
              <w:spacing w:after="0"/>
              <w:rPr>
                <w:rFonts w:ascii="Arial" w:hAnsi="Arial"/>
                <w:sz w:val="18"/>
              </w:rPr>
            </w:pPr>
          </w:p>
        </w:tc>
      </w:tr>
      <w:tr w:rsidR="008E24D2" w:rsidRPr="00DE7B59" w14:paraId="4379E26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0F670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3EF2FA2"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03426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A16459F" w14:textId="77777777" w:rsidR="008E24D2" w:rsidRPr="00DE7B59" w:rsidRDefault="008E24D2" w:rsidP="00B734C2">
            <w:pPr>
              <w:keepNext/>
              <w:keepLines/>
              <w:spacing w:after="0"/>
              <w:rPr>
                <w:rFonts w:ascii="Arial" w:hAnsi="Arial"/>
                <w:sz w:val="18"/>
              </w:rPr>
            </w:pPr>
          </w:p>
        </w:tc>
      </w:tr>
      <w:tr w:rsidR="008E24D2" w:rsidRPr="00DE7B59" w14:paraId="1948463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5EFEDE0"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50857D65"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286F6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475302" w14:textId="77777777" w:rsidR="008E24D2" w:rsidRPr="00DE7B59" w:rsidRDefault="008E24D2" w:rsidP="00B734C2">
            <w:pPr>
              <w:keepNext/>
              <w:keepLines/>
              <w:spacing w:after="0"/>
              <w:rPr>
                <w:rFonts w:ascii="Arial" w:hAnsi="Arial"/>
                <w:sz w:val="18"/>
              </w:rPr>
            </w:pPr>
          </w:p>
        </w:tc>
      </w:tr>
    </w:tbl>
    <w:p w14:paraId="04BAD207" w14:textId="77777777" w:rsidR="008E24D2" w:rsidRPr="00DE7B59" w:rsidRDefault="008E24D2" w:rsidP="008E24D2">
      <w:pPr>
        <w:rPr>
          <w:sz w:val="22"/>
        </w:rPr>
      </w:pPr>
    </w:p>
    <w:p w14:paraId="0E17F771" w14:textId="64444B9A" w:rsidR="008E24D2" w:rsidRPr="00DE7B59" w:rsidRDefault="008E24D2" w:rsidP="008E24D2">
      <w:pPr>
        <w:pStyle w:val="TH"/>
      </w:pPr>
      <w:r w:rsidRPr="00DE7B59">
        <w:t>Table 7.1.1.3.17.2.3.3-</w:t>
      </w:r>
      <w:r w:rsidRPr="00DE7B59">
        <w:rPr>
          <w:lang w:eastAsia="zh-CN"/>
        </w:rPr>
        <w:t>9</w:t>
      </w:r>
      <w:r w:rsidRPr="00DE7B59">
        <w:t>: RRCReconfiguration</w:t>
      </w:r>
      <w:r w:rsidRPr="00DE7B59">
        <w:rPr>
          <w:i/>
        </w:rPr>
        <w:t xml:space="preserve"> </w:t>
      </w:r>
      <w:r w:rsidRPr="00DE7B59">
        <w:t>(step 12</w:t>
      </w:r>
      <w:r w:rsidR="00A9652D" w:rsidRPr="00DE7B59">
        <w:t>,</w:t>
      </w:r>
      <w:r w:rsidRPr="00DE7B59">
        <w:t xml:space="preserve"> Table 7.1.1.3.17</w:t>
      </w:r>
      <w:r w:rsidRPr="00DE7B59">
        <w:rPr>
          <w:lang w:eastAsia="zh-CN"/>
        </w:rPr>
        <w:t>.2</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49E86EA" w14:textId="77777777" w:rsidTr="00B734C2">
        <w:tc>
          <w:tcPr>
            <w:tcW w:w="9747" w:type="dxa"/>
            <w:gridSpan w:val="4"/>
          </w:tcPr>
          <w:p w14:paraId="487C5390" w14:textId="6A9B00CB"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4.6.1-13</w:t>
            </w:r>
          </w:p>
        </w:tc>
      </w:tr>
      <w:tr w:rsidR="008E24D2" w:rsidRPr="00DE7B59" w14:paraId="055105E5" w14:textId="77777777" w:rsidTr="00B734C2">
        <w:tc>
          <w:tcPr>
            <w:tcW w:w="4535" w:type="dxa"/>
          </w:tcPr>
          <w:p w14:paraId="30AAA36A" w14:textId="77777777" w:rsidR="008E24D2" w:rsidRPr="00DE7B59" w:rsidRDefault="008E24D2" w:rsidP="00B734C2">
            <w:pPr>
              <w:pStyle w:val="TAH"/>
            </w:pPr>
            <w:r w:rsidRPr="00DE7B59">
              <w:t>Information Element</w:t>
            </w:r>
          </w:p>
        </w:tc>
        <w:tc>
          <w:tcPr>
            <w:tcW w:w="2267" w:type="dxa"/>
          </w:tcPr>
          <w:p w14:paraId="1D4BDC45" w14:textId="77777777" w:rsidR="008E24D2" w:rsidRPr="00DE7B59" w:rsidRDefault="008E24D2" w:rsidP="00B734C2">
            <w:pPr>
              <w:pStyle w:val="TAH"/>
            </w:pPr>
            <w:r w:rsidRPr="00DE7B59">
              <w:t>Value/remark</w:t>
            </w:r>
          </w:p>
        </w:tc>
        <w:tc>
          <w:tcPr>
            <w:tcW w:w="1700" w:type="dxa"/>
          </w:tcPr>
          <w:p w14:paraId="024E16D7" w14:textId="77777777" w:rsidR="008E24D2" w:rsidRPr="00DE7B59" w:rsidRDefault="008E24D2" w:rsidP="00B734C2">
            <w:pPr>
              <w:pStyle w:val="TAH"/>
            </w:pPr>
            <w:r w:rsidRPr="00DE7B59">
              <w:t>Comment</w:t>
            </w:r>
          </w:p>
        </w:tc>
        <w:tc>
          <w:tcPr>
            <w:tcW w:w="1245" w:type="dxa"/>
          </w:tcPr>
          <w:p w14:paraId="08CEEC6F" w14:textId="77777777" w:rsidR="008E24D2" w:rsidRPr="00DE7B59" w:rsidRDefault="008E24D2" w:rsidP="00B734C2">
            <w:pPr>
              <w:pStyle w:val="TAH"/>
            </w:pPr>
            <w:r w:rsidRPr="00DE7B59">
              <w:t>Condition</w:t>
            </w:r>
          </w:p>
        </w:tc>
      </w:tr>
      <w:tr w:rsidR="008E24D2" w:rsidRPr="00DE7B59" w14:paraId="21256644" w14:textId="77777777" w:rsidTr="00B734C2">
        <w:tc>
          <w:tcPr>
            <w:tcW w:w="4535" w:type="dxa"/>
          </w:tcPr>
          <w:p w14:paraId="105BC2B4" w14:textId="77777777" w:rsidR="008E24D2" w:rsidRPr="00DE7B59" w:rsidRDefault="008E24D2" w:rsidP="00B734C2">
            <w:pPr>
              <w:pStyle w:val="TAL"/>
            </w:pPr>
            <w:r w:rsidRPr="00DE7B59">
              <w:t>RRCReconfiguration ::= SEQUENCE {</w:t>
            </w:r>
          </w:p>
        </w:tc>
        <w:tc>
          <w:tcPr>
            <w:tcW w:w="2267" w:type="dxa"/>
          </w:tcPr>
          <w:p w14:paraId="2B493788" w14:textId="77777777" w:rsidR="008E24D2" w:rsidRPr="00DE7B59" w:rsidRDefault="008E24D2" w:rsidP="00B734C2">
            <w:pPr>
              <w:pStyle w:val="TAL"/>
            </w:pPr>
          </w:p>
        </w:tc>
        <w:tc>
          <w:tcPr>
            <w:tcW w:w="1700" w:type="dxa"/>
          </w:tcPr>
          <w:p w14:paraId="32E41B92" w14:textId="77777777" w:rsidR="008E24D2" w:rsidRPr="00DE7B59" w:rsidRDefault="008E24D2" w:rsidP="00B734C2">
            <w:pPr>
              <w:pStyle w:val="TAL"/>
            </w:pPr>
          </w:p>
        </w:tc>
        <w:tc>
          <w:tcPr>
            <w:tcW w:w="1245" w:type="dxa"/>
          </w:tcPr>
          <w:p w14:paraId="74028E99" w14:textId="77777777" w:rsidR="008E24D2" w:rsidRPr="00DE7B59" w:rsidRDefault="008E24D2" w:rsidP="00B734C2">
            <w:pPr>
              <w:pStyle w:val="TAL"/>
            </w:pPr>
          </w:p>
        </w:tc>
      </w:tr>
      <w:tr w:rsidR="008E24D2" w:rsidRPr="00DE7B59" w14:paraId="4EBA7051" w14:textId="77777777" w:rsidTr="00B734C2">
        <w:tc>
          <w:tcPr>
            <w:tcW w:w="4535" w:type="dxa"/>
          </w:tcPr>
          <w:p w14:paraId="32D0FAB9" w14:textId="77777777" w:rsidR="008E24D2" w:rsidRPr="00DE7B59" w:rsidRDefault="008E24D2" w:rsidP="00B734C2">
            <w:pPr>
              <w:pStyle w:val="TAL"/>
            </w:pPr>
            <w:r w:rsidRPr="00DE7B59">
              <w:t xml:space="preserve">  criticalExtensions CHOICE {</w:t>
            </w:r>
          </w:p>
        </w:tc>
        <w:tc>
          <w:tcPr>
            <w:tcW w:w="2267" w:type="dxa"/>
          </w:tcPr>
          <w:p w14:paraId="162F51A4" w14:textId="77777777" w:rsidR="008E24D2" w:rsidRPr="00DE7B59" w:rsidRDefault="008E24D2" w:rsidP="00B734C2">
            <w:pPr>
              <w:pStyle w:val="TAL"/>
            </w:pPr>
          </w:p>
        </w:tc>
        <w:tc>
          <w:tcPr>
            <w:tcW w:w="1700" w:type="dxa"/>
          </w:tcPr>
          <w:p w14:paraId="305BD087" w14:textId="77777777" w:rsidR="008E24D2" w:rsidRPr="00DE7B59" w:rsidRDefault="008E24D2" w:rsidP="00B734C2">
            <w:pPr>
              <w:pStyle w:val="TAL"/>
            </w:pPr>
          </w:p>
        </w:tc>
        <w:tc>
          <w:tcPr>
            <w:tcW w:w="1245" w:type="dxa"/>
          </w:tcPr>
          <w:p w14:paraId="4D5B9D9D" w14:textId="77777777" w:rsidR="008E24D2" w:rsidRPr="00DE7B59" w:rsidRDefault="008E24D2" w:rsidP="00B734C2">
            <w:pPr>
              <w:pStyle w:val="TAL"/>
            </w:pPr>
          </w:p>
        </w:tc>
      </w:tr>
      <w:tr w:rsidR="008E24D2" w:rsidRPr="00DE7B59" w14:paraId="4E4AF355" w14:textId="77777777" w:rsidTr="00B734C2">
        <w:tc>
          <w:tcPr>
            <w:tcW w:w="4535" w:type="dxa"/>
            <w:tcBorders>
              <w:bottom w:val="single" w:sz="4" w:space="0" w:color="auto"/>
            </w:tcBorders>
          </w:tcPr>
          <w:p w14:paraId="6173BCEC" w14:textId="77777777" w:rsidR="008E24D2" w:rsidRPr="00DE7B59" w:rsidRDefault="008E24D2" w:rsidP="00B734C2">
            <w:pPr>
              <w:pStyle w:val="TAL"/>
            </w:pPr>
            <w:r w:rsidRPr="00DE7B59">
              <w:t xml:space="preserve">    rrcReconfiguration SEQUENCE {</w:t>
            </w:r>
          </w:p>
        </w:tc>
        <w:tc>
          <w:tcPr>
            <w:tcW w:w="2267" w:type="dxa"/>
          </w:tcPr>
          <w:p w14:paraId="3023A059" w14:textId="77777777" w:rsidR="008E24D2" w:rsidRPr="00DE7B59" w:rsidRDefault="008E24D2" w:rsidP="00B734C2">
            <w:pPr>
              <w:pStyle w:val="TAL"/>
            </w:pPr>
          </w:p>
        </w:tc>
        <w:tc>
          <w:tcPr>
            <w:tcW w:w="1700" w:type="dxa"/>
          </w:tcPr>
          <w:p w14:paraId="61CB3E69" w14:textId="77777777" w:rsidR="008E24D2" w:rsidRPr="00DE7B59" w:rsidRDefault="008E24D2" w:rsidP="00B734C2">
            <w:pPr>
              <w:pStyle w:val="TAL"/>
            </w:pPr>
          </w:p>
        </w:tc>
        <w:tc>
          <w:tcPr>
            <w:tcW w:w="1245" w:type="dxa"/>
          </w:tcPr>
          <w:p w14:paraId="4D26384E" w14:textId="77777777" w:rsidR="008E24D2" w:rsidRPr="00DE7B59" w:rsidRDefault="008E24D2" w:rsidP="00B734C2">
            <w:pPr>
              <w:pStyle w:val="TAL"/>
            </w:pPr>
          </w:p>
        </w:tc>
      </w:tr>
      <w:tr w:rsidR="008E24D2" w:rsidRPr="00DE7B59" w14:paraId="41D83E3D" w14:textId="77777777" w:rsidTr="00B734C2">
        <w:tc>
          <w:tcPr>
            <w:tcW w:w="4535" w:type="dxa"/>
            <w:tcBorders>
              <w:bottom w:val="single" w:sz="4" w:space="0" w:color="auto"/>
            </w:tcBorders>
          </w:tcPr>
          <w:p w14:paraId="2C65EC68" w14:textId="77777777" w:rsidR="008E24D2" w:rsidRPr="00DE7B59" w:rsidRDefault="008E24D2" w:rsidP="00B734C2">
            <w:pPr>
              <w:pStyle w:val="TAL"/>
            </w:pPr>
            <w:r w:rsidRPr="00DE7B59">
              <w:t xml:space="preserve">      secondaryCellGroup</w:t>
            </w:r>
          </w:p>
        </w:tc>
        <w:tc>
          <w:tcPr>
            <w:tcW w:w="2267" w:type="dxa"/>
          </w:tcPr>
          <w:p w14:paraId="5D2B142B" w14:textId="77777777" w:rsidR="008E24D2" w:rsidRPr="00DE7B59" w:rsidRDefault="008E24D2" w:rsidP="00B734C2">
            <w:pPr>
              <w:pStyle w:val="TAL"/>
            </w:pPr>
            <w:r w:rsidRPr="00DE7B59">
              <w:t>CellGroupConfig</w:t>
            </w:r>
          </w:p>
        </w:tc>
        <w:tc>
          <w:tcPr>
            <w:tcW w:w="1700" w:type="dxa"/>
          </w:tcPr>
          <w:p w14:paraId="58B18CE9" w14:textId="77777777" w:rsidR="008E24D2" w:rsidRPr="00DE7B59" w:rsidRDefault="008E24D2" w:rsidP="00B734C2">
            <w:pPr>
              <w:pStyle w:val="TAL"/>
            </w:pPr>
            <w:r w:rsidRPr="00DE7B59">
              <w:t>OCTET STRING (CONTAINING CellGroupConfig)</w:t>
            </w:r>
          </w:p>
        </w:tc>
        <w:tc>
          <w:tcPr>
            <w:tcW w:w="1245" w:type="dxa"/>
          </w:tcPr>
          <w:p w14:paraId="2E77B7F0" w14:textId="77777777" w:rsidR="008E24D2" w:rsidRPr="00DE7B59" w:rsidRDefault="008E24D2" w:rsidP="00B734C2">
            <w:pPr>
              <w:pStyle w:val="TAL"/>
            </w:pPr>
            <w:r w:rsidRPr="00DE7B59">
              <w:rPr>
                <w:lang w:eastAsia="zh-CN"/>
              </w:rPr>
              <w:t>EN-DC</w:t>
            </w:r>
          </w:p>
        </w:tc>
      </w:tr>
      <w:tr w:rsidR="008E24D2" w:rsidRPr="00DE7B59" w14:paraId="74710882" w14:textId="77777777" w:rsidTr="00B734C2">
        <w:tc>
          <w:tcPr>
            <w:tcW w:w="4535" w:type="dxa"/>
            <w:tcBorders>
              <w:bottom w:val="single" w:sz="4" w:space="0" w:color="auto"/>
            </w:tcBorders>
          </w:tcPr>
          <w:p w14:paraId="1FD89203" w14:textId="77777777" w:rsidR="008E24D2" w:rsidRPr="00DE7B59" w:rsidRDefault="008E24D2" w:rsidP="00B734C2">
            <w:pPr>
              <w:pStyle w:val="TAL"/>
            </w:pPr>
            <w:r w:rsidRPr="00DE7B59">
              <w:t xml:space="preserve">      nonCriticalExtension SEQUENCE {</w:t>
            </w:r>
          </w:p>
        </w:tc>
        <w:tc>
          <w:tcPr>
            <w:tcW w:w="2267" w:type="dxa"/>
          </w:tcPr>
          <w:p w14:paraId="52664D7D" w14:textId="77777777" w:rsidR="008E24D2" w:rsidRPr="00DE7B59" w:rsidRDefault="008E24D2" w:rsidP="00B734C2">
            <w:pPr>
              <w:pStyle w:val="TAL"/>
            </w:pPr>
          </w:p>
        </w:tc>
        <w:tc>
          <w:tcPr>
            <w:tcW w:w="1700" w:type="dxa"/>
          </w:tcPr>
          <w:p w14:paraId="39B78A6E" w14:textId="77777777" w:rsidR="008E24D2" w:rsidRPr="00DE7B59" w:rsidRDefault="008E24D2" w:rsidP="00B734C2">
            <w:pPr>
              <w:pStyle w:val="TAL"/>
            </w:pPr>
          </w:p>
        </w:tc>
        <w:tc>
          <w:tcPr>
            <w:tcW w:w="1245" w:type="dxa"/>
          </w:tcPr>
          <w:p w14:paraId="51466584" w14:textId="77777777" w:rsidR="008E24D2" w:rsidRPr="00DE7B59" w:rsidRDefault="008E24D2" w:rsidP="00B734C2">
            <w:pPr>
              <w:pStyle w:val="TAL"/>
              <w:rPr>
                <w:lang w:eastAsia="zh-CN"/>
              </w:rPr>
            </w:pPr>
            <w:r w:rsidRPr="00DE7B59">
              <w:rPr>
                <w:lang w:eastAsia="zh-CN"/>
              </w:rPr>
              <w:t>NR</w:t>
            </w:r>
          </w:p>
          <w:p w14:paraId="14B164B4" w14:textId="77777777" w:rsidR="008E24D2" w:rsidRPr="00DE7B59" w:rsidRDefault="008E24D2" w:rsidP="00B734C2">
            <w:pPr>
              <w:pStyle w:val="TAL"/>
              <w:rPr>
                <w:lang w:eastAsia="zh-CN"/>
              </w:rPr>
            </w:pPr>
            <w:r w:rsidRPr="00DE7B59">
              <w:rPr>
                <w:lang w:eastAsia="zh-CN"/>
              </w:rPr>
              <w:t>NE-DC</w:t>
            </w:r>
          </w:p>
        </w:tc>
      </w:tr>
      <w:tr w:rsidR="008E24D2" w:rsidRPr="00DE7B59" w14:paraId="743F72FB" w14:textId="77777777" w:rsidTr="00B734C2">
        <w:tc>
          <w:tcPr>
            <w:tcW w:w="4535" w:type="dxa"/>
            <w:tcBorders>
              <w:bottom w:val="single" w:sz="4" w:space="0" w:color="auto"/>
            </w:tcBorders>
          </w:tcPr>
          <w:p w14:paraId="2F604921" w14:textId="77777777" w:rsidR="008E24D2" w:rsidRPr="00DE7B59" w:rsidRDefault="008E24D2" w:rsidP="00B734C2">
            <w:pPr>
              <w:pStyle w:val="TAL"/>
            </w:pPr>
            <w:r w:rsidRPr="00DE7B59">
              <w:t xml:space="preserve">        masterCellGroup</w:t>
            </w:r>
          </w:p>
        </w:tc>
        <w:tc>
          <w:tcPr>
            <w:tcW w:w="2267" w:type="dxa"/>
          </w:tcPr>
          <w:p w14:paraId="1BE25207" w14:textId="77777777" w:rsidR="008E24D2" w:rsidRPr="00DE7B59" w:rsidRDefault="008E24D2" w:rsidP="00B734C2">
            <w:pPr>
              <w:pStyle w:val="TAL"/>
            </w:pPr>
            <w:r w:rsidRPr="00DE7B59">
              <w:t>CellGroupConfig</w:t>
            </w:r>
          </w:p>
        </w:tc>
        <w:tc>
          <w:tcPr>
            <w:tcW w:w="1700" w:type="dxa"/>
          </w:tcPr>
          <w:p w14:paraId="5471A49E" w14:textId="77777777" w:rsidR="008E24D2" w:rsidRPr="00DE7B59" w:rsidRDefault="008E24D2" w:rsidP="00B734C2">
            <w:pPr>
              <w:pStyle w:val="TAL"/>
            </w:pPr>
            <w:r w:rsidRPr="00DE7B59">
              <w:t>OCTET STRING (CONTAINING CellGroupConfig)</w:t>
            </w:r>
          </w:p>
        </w:tc>
        <w:tc>
          <w:tcPr>
            <w:tcW w:w="1245" w:type="dxa"/>
          </w:tcPr>
          <w:p w14:paraId="26C52594" w14:textId="77777777" w:rsidR="008E24D2" w:rsidRPr="00DE7B59" w:rsidRDefault="008E24D2" w:rsidP="00B734C2">
            <w:pPr>
              <w:pStyle w:val="TAL"/>
              <w:rPr>
                <w:lang w:eastAsia="zh-CN"/>
              </w:rPr>
            </w:pPr>
          </w:p>
        </w:tc>
      </w:tr>
      <w:tr w:rsidR="008E24D2" w:rsidRPr="00DE7B59" w14:paraId="3A6126B9" w14:textId="77777777" w:rsidTr="00B734C2">
        <w:tc>
          <w:tcPr>
            <w:tcW w:w="4535" w:type="dxa"/>
            <w:tcBorders>
              <w:bottom w:val="single" w:sz="4" w:space="0" w:color="auto"/>
            </w:tcBorders>
          </w:tcPr>
          <w:p w14:paraId="412B0DAE" w14:textId="77777777" w:rsidR="008E24D2" w:rsidRPr="00DE7B59" w:rsidRDefault="008E24D2" w:rsidP="00B734C2">
            <w:pPr>
              <w:pStyle w:val="TAL"/>
              <w:rPr>
                <w:lang w:eastAsia="zh-CN"/>
              </w:rPr>
            </w:pPr>
            <w:r w:rsidRPr="00DE7B59">
              <w:rPr>
                <w:lang w:eastAsia="zh-CN"/>
              </w:rPr>
              <w:t xml:space="preserve">      }</w:t>
            </w:r>
          </w:p>
        </w:tc>
        <w:tc>
          <w:tcPr>
            <w:tcW w:w="2267" w:type="dxa"/>
          </w:tcPr>
          <w:p w14:paraId="2BB8A7DA" w14:textId="77777777" w:rsidR="008E24D2" w:rsidRPr="00DE7B59" w:rsidRDefault="008E24D2" w:rsidP="00B734C2">
            <w:pPr>
              <w:pStyle w:val="TAL"/>
            </w:pPr>
          </w:p>
        </w:tc>
        <w:tc>
          <w:tcPr>
            <w:tcW w:w="1700" w:type="dxa"/>
          </w:tcPr>
          <w:p w14:paraId="660C0F4A" w14:textId="77777777" w:rsidR="008E24D2" w:rsidRPr="00DE7B59" w:rsidRDefault="008E24D2" w:rsidP="00B734C2">
            <w:pPr>
              <w:pStyle w:val="TAL"/>
            </w:pPr>
          </w:p>
        </w:tc>
        <w:tc>
          <w:tcPr>
            <w:tcW w:w="1245" w:type="dxa"/>
          </w:tcPr>
          <w:p w14:paraId="77B37374" w14:textId="77777777" w:rsidR="008E24D2" w:rsidRPr="00DE7B59" w:rsidRDefault="008E24D2" w:rsidP="00B734C2">
            <w:pPr>
              <w:pStyle w:val="TAL"/>
              <w:rPr>
                <w:lang w:eastAsia="zh-CN"/>
              </w:rPr>
            </w:pPr>
          </w:p>
        </w:tc>
      </w:tr>
      <w:tr w:rsidR="008E24D2" w:rsidRPr="00DE7B59" w14:paraId="4F80B5BF" w14:textId="77777777" w:rsidTr="00B734C2">
        <w:tc>
          <w:tcPr>
            <w:tcW w:w="4535" w:type="dxa"/>
            <w:tcBorders>
              <w:bottom w:val="single" w:sz="4" w:space="0" w:color="auto"/>
            </w:tcBorders>
          </w:tcPr>
          <w:p w14:paraId="3C174B2B" w14:textId="77777777" w:rsidR="008E24D2" w:rsidRPr="00DE7B59" w:rsidRDefault="008E24D2" w:rsidP="00B734C2">
            <w:pPr>
              <w:pStyle w:val="TAL"/>
            </w:pPr>
            <w:r w:rsidRPr="00DE7B59">
              <w:t xml:space="preserve">    }</w:t>
            </w:r>
          </w:p>
        </w:tc>
        <w:tc>
          <w:tcPr>
            <w:tcW w:w="2267" w:type="dxa"/>
          </w:tcPr>
          <w:p w14:paraId="64AB80CB" w14:textId="77777777" w:rsidR="008E24D2" w:rsidRPr="00DE7B59" w:rsidRDefault="008E24D2" w:rsidP="00B734C2">
            <w:pPr>
              <w:pStyle w:val="TAL"/>
            </w:pPr>
          </w:p>
        </w:tc>
        <w:tc>
          <w:tcPr>
            <w:tcW w:w="1700" w:type="dxa"/>
          </w:tcPr>
          <w:p w14:paraId="2278D339" w14:textId="77777777" w:rsidR="008E24D2" w:rsidRPr="00DE7B59" w:rsidRDefault="008E24D2" w:rsidP="00B734C2">
            <w:pPr>
              <w:pStyle w:val="TAL"/>
            </w:pPr>
          </w:p>
        </w:tc>
        <w:tc>
          <w:tcPr>
            <w:tcW w:w="1245" w:type="dxa"/>
          </w:tcPr>
          <w:p w14:paraId="104C05A1" w14:textId="77777777" w:rsidR="008E24D2" w:rsidRPr="00DE7B59" w:rsidRDefault="008E24D2" w:rsidP="00B734C2">
            <w:pPr>
              <w:pStyle w:val="TAL"/>
            </w:pPr>
          </w:p>
        </w:tc>
      </w:tr>
      <w:tr w:rsidR="008E24D2" w:rsidRPr="00DE7B59" w14:paraId="20F69CB8" w14:textId="77777777" w:rsidTr="00B734C2">
        <w:tc>
          <w:tcPr>
            <w:tcW w:w="4535" w:type="dxa"/>
            <w:tcBorders>
              <w:bottom w:val="single" w:sz="4" w:space="0" w:color="auto"/>
            </w:tcBorders>
          </w:tcPr>
          <w:p w14:paraId="17C94C70" w14:textId="77777777" w:rsidR="008E24D2" w:rsidRPr="00DE7B59" w:rsidRDefault="008E24D2" w:rsidP="00B734C2">
            <w:pPr>
              <w:pStyle w:val="TAL"/>
            </w:pPr>
            <w:r w:rsidRPr="00DE7B59">
              <w:t xml:space="preserve">  }</w:t>
            </w:r>
          </w:p>
        </w:tc>
        <w:tc>
          <w:tcPr>
            <w:tcW w:w="2267" w:type="dxa"/>
          </w:tcPr>
          <w:p w14:paraId="20861551" w14:textId="77777777" w:rsidR="008E24D2" w:rsidRPr="00DE7B59" w:rsidRDefault="008E24D2" w:rsidP="00B734C2">
            <w:pPr>
              <w:pStyle w:val="TAL"/>
            </w:pPr>
          </w:p>
        </w:tc>
        <w:tc>
          <w:tcPr>
            <w:tcW w:w="1700" w:type="dxa"/>
          </w:tcPr>
          <w:p w14:paraId="52EC99D8" w14:textId="77777777" w:rsidR="008E24D2" w:rsidRPr="00DE7B59" w:rsidRDefault="008E24D2" w:rsidP="00B734C2">
            <w:pPr>
              <w:pStyle w:val="TAL"/>
            </w:pPr>
          </w:p>
        </w:tc>
        <w:tc>
          <w:tcPr>
            <w:tcW w:w="1245" w:type="dxa"/>
          </w:tcPr>
          <w:p w14:paraId="59D6D001" w14:textId="77777777" w:rsidR="008E24D2" w:rsidRPr="00DE7B59" w:rsidRDefault="008E24D2" w:rsidP="00B734C2">
            <w:pPr>
              <w:pStyle w:val="TAL"/>
            </w:pPr>
          </w:p>
        </w:tc>
      </w:tr>
      <w:tr w:rsidR="008E24D2" w:rsidRPr="00DE7B59" w14:paraId="65934A85" w14:textId="77777777" w:rsidTr="00B734C2">
        <w:tc>
          <w:tcPr>
            <w:tcW w:w="4535" w:type="dxa"/>
            <w:tcBorders>
              <w:bottom w:val="single" w:sz="4" w:space="0" w:color="auto"/>
            </w:tcBorders>
          </w:tcPr>
          <w:p w14:paraId="2FE6F6F7" w14:textId="77777777" w:rsidR="008E24D2" w:rsidRPr="00DE7B59" w:rsidRDefault="008E24D2" w:rsidP="00B734C2">
            <w:pPr>
              <w:pStyle w:val="TAL"/>
            </w:pPr>
            <w:r w:rsidRPr="00DE7B59">
              <w:t>}</w:t>
            </w:r>
          </w:p>
        </w:tc>
        <w:tc>
          <w:tcPr>
            <w:tcW w:w="2267" w:type="dxa"/>
          </w:tcPr>
          <w:p w14:paraId="4A9D3D71" w14:textId="77777777" w:rsidR="008E24D2" w:rsidRPr="00DE7B59" w:rsidRDefault="008E24D2" w:rsidP="00B734C2">
            <w:pPr>
              <w:pStyle w:val="TAL"/>
            </w:pPr>
          </w:p>
        </w:tc>
        <w:tc>
          <w:tcPr>
            <w:tcW w:w="1700" w:type="dxa"/>
          </w:tcPr>
          <w:p w14:paraId="0D4AFE7B" w14:textId="77777777" w:rsidR="008E24D2" w:rsidRPr="00DE7B59" w:rsidRDefault="008E24D2" w:rsidP="00B734C2">
            <w:pPr>
              <w:pStyle w:val="TAL"/>
            </w:pPr>
          </w:p>
        </w:tc>
        <w:tc>
          <w:tcPr>
            <w:tcW w:w="1245" w:type="dxa"/>
          </w:tcPr>
          <w:p w14:paraId="111173C7" w14:textId="77777777" w:rsidR="008E24D2" w:rsidRPr="00DE7B59" w:rsidRDefault="008E24D2" w:rsidP="00B734C2">
            <w:pPr>
              <w:pStyle w:val="TAL"/>
            </w:pPr>
          </w:p>
        </w:tc>
      </w:tr>
    </w:tbl>
    <w:p w14:paraId="5E9EB71E" w14:textId="77777777" w:rsidR="008E24D2" w:rsidRPr="00DE7B59" w:rsidRDefault="008E24D2" w:rsidP="008E24D2"/>
    <w:p w14:paraId="09E3DBD5" w14:textId="77777777" w:rsidR="008E24D2" w:rsidRPr="00DE7B59" w:rsidRDefault="008E24D2" w:rsidP="008E24D2">
      <w:pPr>
        <w:pStyle w:val="TH"/>
        <w:rPr>
          <w:lang w:eastAsia="zh-CN"/>
        </w:rPr>
      </w:pPr>
      <w:r w:rsidRPr="00DE7B59">
        <w:t>Table 7.1.1.3.17.2.3.3-</w:t>
      </w:r>
      <w:r w:rsidRPr="00DE7B59">
        <w:rPr>
          <w:lang w:eastAsia="zh-CN"/>
        </w:rPr>
        <w:t>10</w:t>
      </w:r>
      <w:r w:rsidRPr="00DE7B59">
        <w:t>: CellGroupConfig (Table 7.1.1.3.17.2.3.3-</w:t>
      </w:r>
      <w:r w:rsidRPr="00DE7B59">
        <w:rPr>
          <w:lang w:eastAsia="zh-CN"/>
        </w:rPr>
        <w:t>9</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DE7B59" w14:paraId="7DC00175" w14:textId="77777777" w:rsidTr="00B734C2">
        <w:tc>
          <w:tcPr>
            <w:tcW w:w="9939" w:type="dxa"/>
            <w:gridSpan w:val="4"/>
          </w:tcPr>
          <w:p w14:paraId="05753D5E" w14:textId="5F18E0FD"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4.6.3-19</w:t>
            </w:r>
          </w:p>
        </w:tc>
      </w:tr>
      <w:tr w:rsidR="008E24D2" w:rsidRPr="00DE7B59" w14:paraId="4614D29B" w14:textId="77777777" w:rsidTr="00B734C2">
        <w:tblPrEx>
          <w:tblCellMar>
            <w:left w:w="108" w:type="dxa"/>
            <w:right w:w="108" w:type="dxa"/>
          </w:tblCellMar>
        </w:tblPrEx>
        <w:tc>
          <w:tcPr>
            <w:tcW w:w="4722" w:type="dxa"/>
            <w:shd w:val="clear" w:color="auto" w:fill="auto"/>
          </w:tcPr>
          <w:p w14:paraId="4A04DC31" w14:textId="77777777" w:rsidR="008E24D2" w:rsidRPr="00DE7B59" w:rsidRDefault="008E24D2" w:rsidP="00B734C2">
            <w:pPr>
              <w:pStyle w:val="TAH"/>
            </w:pPr>
            <w:r w:rsidRPr="00DE7B59">
              <w:t>Information Element</w:t>
            </w:r>
          </w:p>
        </w:tc>
        <w:tc>
          <w:tcPr>
            <w:tcW w:w="2267" w:type="dxa"/>
            <w:shd w:val="clear" w:color="auto" w:fill="auto"/>
          </w:tcPr>
          <w:p w14:paraId="378012DA" w14:textId="77777777" w:rsidR="008E24D2" w:rsidRPr="00DE7B59" w:rsidRDefault="008E24D2" w:rsidP="00B734C2">
            <w:pPr>
              <w:pStyle w:val="TAH"/>
            </w:pPr>
            <w:r w:rsidRPr="00DE7B59">
              <w:t>Value/remark</w:t>
            </w:r>
          </w:p>
        </w:tc>
        <w:tc>
          <w:tcPr>
            <w:tcW w:w="1700" w:type="dxa"/>
            <w:shd w:val="clear" w:color="auto" w:fill="auto"/>
          </w:tcPr>
          <w:p w14:paraId="476000DF" w14:textId="77777777" w:rsidR="008E24D2" w:rsidRPr="00DE7B59" w:rsidRDefault="008E24D2" w:rsidP="00B734C2">
            <w:pPr>
              <w:pStyle w:val="TAH"/>
            </w:pPr>
            <w:r w:rsidRPr="00DE7B59">
              <w:t>Comment</w:t>
            </w:r>
          </w:p>
        </w:tc>
        <w:tc>
          <w:tcPr>
            <w:tcW w:w="1250" w:type="dxa"/>
            <w:shd w:val="clear" w:color="auto" w:fill="auto"/>
          </w:tcPr>
          <w:p w14:paraId="490E5662" w14:textId="77777777" w:rsidR="008E24D2" w:rsidRPr="00DE7B59" w:rsidRDefault="008E24D2" w:rsidP="00B734C2">
            <w:pPr>
              <w:pStyle w:val="TAH"/>
            </w:pPr>
            <w:r w:rsidRPr="00DE7B59">
              <w:t>Condition</w:t>
            </w:r>
          </w:p>
        </w:tc>
      </w:tr>
      <w:tr w:rsidR="008E24D2" w:rsidRPr="00DE7B59" w14:paraId="646285AD" w14:textId="77777777" w:rsidTr="00B734C2">
        <w:tblPrEx>
          <w:tblCellMar>
            <w:left w:w="108" w:type="dxa"/>
            <w:right w:w="108" w:type="dxa"/>
          </w:tblCellMar>
        </w:tblPrEx>
        <w:tc>
          <w:tcPr>
            <w:tcW w:w="4722" w:type="dxa"/>
            <w:shd w:val="clear" w:color="auto" w:fill="auto"/>
          </w:tcPr>
          <w:p w14:paraId="27E05874" w14:textId="77777777" w:rsidR="008E24D2" w:rsidRPr="00DE7B59" w:rsidRDefault="008E24D2" w:rsidP="00B734C2">
            <w:pPr>
              <w:pStyle w:val="TAL"/>
            </w:pPr>
            <w:r w:rsidRPr="00DE7B59">
              <w:t>cellGroupConfig::= SEQUENCE {</w:t>
            </w:r>
          </w:p>
        </w:tc>
        <w:tc>
          <w:tcPr>
            <w:tcW w:w="2267" w:type="dxa"/>
            <w:shd w:val="clear" w:color="auto" w:fill="auto"/>
          </w:tcPr>
          <w:p w14:paraId="64AE334E" w14:textId="77777777" w:rsidR="008E24D2" w:rsidRPr="00DE7B59" w:rsidRDefault="008E24D2" w:rsidP="00B734C2">
            <w:pPr>
              <w:pStyle w:val="TAL"/>
            </w:pPr>
          </w:p>
        </w:tc>
        <w:tc>
          <w:tcPr>
            <w:tcW w:w="1700" w:type="dxa"/>
            <w:shd w:val="clear" w:color="auto" w:fill="auto"/>
          </w:tcPr>
          <w:p w14:paraId="09F31706" w14:textId="77777777" w:rsidR="008E24D2" w:rsidRPr="00DE7B59" w:rsidRDefault="008E24D2" w:rsidP="00B734C2">
            <w:pPr>
              <w:pStyle w:val="TAL"/>
            </w:pPr>
          </w:p>
        </w:tc>
        <w:tc>
          <w:tcPr>
            <w:tcW w:w="1250" w:type="dxa"/>
            <w:shd w:val="clear" w:color="auto" w:fill="auto"/>
          </w:tcPr>
          <w:p w14:paraId="4DC6F2EE" w14:textId="77777777" w:rsidR="008E24D2" w:rsidRPr="00DE7B59" w:rsidRDefault="008E24D2" w:rsidP="00B734C2">
            <w:pPr>
              <w:pStyle w:val="TAL"/>
            </w:pPr>
          </w:p>
        </w:tc>
      </w:tr>
      <w:tr w:rsidR="008E24D2" w:rsidRPr="00DE7B59" w14:paraId="57742919" w14:textId="77777777" w:rsidTr="00B734C2">
        <w:tblPrEx>
          <w:tblCellMar>
            <w:left w:w="108" w:type="dxa"/>
            <w:right w:w="108" w:type="dxa"/>
          </w:tblCellMar>
        </w:tblPrEx>
        <w:tc>
          <w:tcPr>
            <w:tcW w:w="4722" w:type="dxa"/>
            <w:shd w:val="clear" w:color="auto" w:fill="auto"/>
          </w:tcPr>
          <w:p w14:paraId="32AF294C" w14:textId="77777777" w:rsidR="008E24D2" w:rsidRPr="00DE7B59" w:rsidRDefault="008E24D2" w:rsidP="00B734C2">
            <w:pPr>
              <w:pStyle w:val="TAL"/>
            </w:pPr>
            <w:r w:rsidRPr="00DE7B59">
              <w:t xml:space="preserve">  mac-CellGroupConfig SEQUENCE {</w:t>
            </w:r>
          </w:p>
        </w:tc>
        <w:tc>
          <w:tcPr>
            <w:tcW w:w="2267" w:type="dxa"/>
            <w:shd w:val="clear" w:color="auto" w:fill="auto"/>
          </w:tcPr>
          <w:p w14:paraId="04D00E39" w14:textId="77777777" w:rsidR="008E24D2" w:rsidRPr="00DE7B59" w:rsidRDefault="008E24D2" w:rsidP="00B734C2">
            <w:pPr>
              <w:pStyle w:val="TAL"/>
            </w:pPr>
          </w:p>
        </w:tc>
        <w:tc>
          <w:tcPr>
            <w:tcW w:w="1700" w:type="dxa"/>
            <w:shd w:val="clear" w:color="auto" w:fill="auto"/>
          </w:tcPr>
          <w:p w14:paraId="3CBE4A5E" w14:textId="77777777" w:rsidR="008E24D2" w:rsidRPr="00DE7B59" w:rsidDel="00D63DD8" w:rsidRDefault="008E24D2" w:rsidP="00B734C2">
            <w:pPr>
              <w:pStyle w:val="TAL"/>
            </w:pPr>
          </w:p>
        </w:tc>
        <w:tc>
          <w:tcPr>
            <w:tcW w:w="1250" w:type="dxa"/>
            <w:shd w:val="clear" w:color="auto" w:fill="auto"/>
          </w:tcPr>
          <w:p w14:paraId="6B37D1AF" w14:textId="77777777" w:rsidR="008E24D2" w:rsidRPr="00DE7B59" w:rsidRDefault="008E24D2" w:rsidP="00B734C2">
            <w:pPr>
              <w:pStyle w:val="TAL"/>
            </w:pPr>
          </w:p>
        </w:tc>
      </w:tr>
      <w:tr w:rsidR="008E24D2" w:rsidRPr="00DE7B59" w14:paraId="5446A7F1" w14:textId="77777777" w:rsidTr="00B734C2">
        <w:tblPrEx>
          <w:tblCellMar>
            <w:left w:w="108" w:type="dxa"/>
            <w:right w:w="108" w:type="dxa"/>
          </w:tblCellMar>
        </w:tblPrEx>
        <w:tc>
          <w:tcPr>
            <w:tcW w:w="4722" w:type="dxa"/>
            <w:shd w:val="clear" w:color="auto" w:fill="auto"/>
          </w:tcPr>
          <w:p w14:paraId="1E598E1C" w14:textId="77777777" w:rsidR="008E24D2" w:rsidRPr="00DE7B59" w:rsidRDefault="008E24D2" w:rsidP="00B734C2">
            <w:pPr>
              <w:pStyle w:val="TAL"/>
            </w:pPr>
            <w:r w:rsidRPr="00DE7B59">
              <w:t xml:space="preserve">    phr-Confi</w:t>
            </w:r>
            <w:r w:rsidRPr="00DE7B59">
              <w:rPr>
                <w:lang w:eastAsia="zh-CN"/>
              </w:rPr>
              <w:t>g</w:t>
            </w:r>
            <w:r w:rsidRPr="00DE7B59">
              <w:t xml:space="preserve"> CHOICE {</w:t>
            </w:r>
          </w:p>
        </w:tc>
        <w:tc>
          <w:tcPr>
            <w:tcW w:w="2267" w:type="dxa"/>
            <w:shd w:val="clear" w:color="auto" w:fill="auto"/>
          </w:tcPr>
          <w:p w14:paraId="6CAD7C78" w14:textId="77777777" w:rsidR="008E24D2" w:rsidRPr="00DE7B59" w:rsidRDefault="008E24D2" w:rsidP="00B734C2">
            <w:pPr>
              <w:pStyle w:val="TAL"/>
            </w:pPr>
          </w:p>
        </w:tc>
        <w:tc>
          <w:tcPr>
            <w:tcW w:w="1700" w:type="dxa"/>
            <w:shd w:val="clear" w:color="auto" w:fill="auto"/>
          </w:tcPr>
          <w:p w14:paraId="568CFF8E" w14:textId="77777777" w:rsidR="008E24D2" w:rsidRPr="00DE7B59" w:rsidRDefault="008E24D2" w:rsidP="00B734C2">
            <w:pPr>
              <w:pStyle w:val="TAL"/>
            </w:pPr>
          </w:p>
        </w:tc>
        <w:tc>
          <w:tcPr>
            <w:tcW w:w="1250" w:type="dxa"/>
            <w:shd w:val="clear" w:color="auto" w:fill="auto"/>
          </w:tcPr>
          <w:p w14:paraId="7A34BD14" w14:textId="77777777" w:rsidR="008E24D2" w:rsidRPr="00DE7B59" w:rsidRDefault="008E24D2" w:rsidP="00B734C2">
            <w:pPr>
              <w:pStyle w:val="TAL"/>
            </w:pPr>
          </w:p>
        </w:tc>
      </w:tr>
      <w:tr w:rsidR="008E24D2" w:rsidRPr="00DE7B59" w14:paraId="454237C1" w14:textId="77777777" w:rsidTr="00B734C2">
        <w:tblPrEx>
          <w:tblCellMar>
            <w:left w:w="108" w:type="dxa"/>
            <w:right w:w="108" w:type="dxa"/>
          </w:tblCellMar>
        </w:tblPrEx>
        <w:tc>
          <w:tcPr>
            <w:tcW w:w="4722" w:type="dxa"/>
            <w:shd w:val="clear" w:color="auto" w:fill="auto"/>
          </w:tcPr>
          <w:p w14:paraId="35A5B62C" w14:textId="77777777" w:rsidR="008E24D2" w:rsidRPr="00DE7B59" w:rsidRDefault="008E24D2" w:rsidP="00B734C2">
            <w:pPr>
              <w:pStyle w:val="TAL"/>
            </w:pPr>
            <w:r w:rsidRPr="00DE7B59">
              <w:t xml:space="preserve">      setup SEQUENCE {</w:t>
            </w:r>
          </w:p>
        </w:tc>
        <w:tc>
          <w:tcPr>
            <w:tcW w:w="2267" w:type="dxa"/>
            <w:shd w:val="clear" w:color="auto" w:fill="auto"/>
          </w:tcPr>
          <w:p w14:paraId="314A85DC" w14:textId="77777777" w:rsidR="008E24D2" w:rsidRPr="00DE7B59" w:rsidRDefault="008E24D2" w:rsidP="00B734C2">
            <w:pPr>
              <w:pStyle w:val="TAL"/>
            </w:pPr>
          </w:p>
        </w:tc>
        <w:tc>
          <w:tcPr>
            <w:tcW w:w="1700" w:type="dxa"/>
            <w:shd w:val="clear" w:color="auto" w:fill="auto"/>
          </w:tcPr>
          <w:p w14:paraId="12FE1487" w14:textId="77777777" w:rsidR="008E24D2" w:rsidRPr="00DE7B59" w:rsidRDefault="008E24D2" w:rsidP="00B734C2">
            <w:pPr>
              <w:pStyle w:val="TAL"/>
            </w:pPr>
          </w:p>
        </w:tc>
        <w:tc>
          <w:tcPr>
            <w:tcW w:w="1250" w:type="dxa"/>
            <w:shd w:val="clear" w:color="auto" w:fill="auto"/>
          </w:tcPr>
          <w:p w14:paraId="38663D16" w14:textId="77777777" w:rsidR="008E24D2" w:rsidRPr="00DE7B59" w:rsidRDefault="008E24D2" w:rsidP="00B734C2">
            <w:pPr>
              <w:pStyle w:val="TAL"/>
            </w:pPr>
          </w:p>
        </w:tc>
      </w:tr>
      <w:tr w:rsidR="008E24D2" w:rsidRPr="00DE7B59" w14:paraId="3C60DD16" w14:textId="77777777" w:rsidTr="00B734C2">
        <w:tblPrEx>
          <w:tblCellMar>
            <w:left w:w="108" w:type="dxa"/>
            <w:right w:w="108" w:type="dxa"/>
          </w:tblCellMar>
        </w:tblPrEx>
        <w:tc>
          <w:tcPr>
            <w:tcW w:w="4722" w:type="dxa"/>
            <w:shd w:val="clear" w:color="auto" w:fill="auto"/>
          </w:tcPr>
          <w:p w14:paraId="1861BAE3" w14:textId="77777777" w:rsidR="008E24D2" w:rsidRPr="00DE7B59" w:rsidRDefault="008E24D2" w:rsidP="00B734C2">
            <w:pPr>
              <w:pStyle w:val="TAL"/>
            </w:pPr>
            <w:r w:rsidRPr="00DE7B59">
              <w:t xml:space="preserve">     </w:t>
            </w:r>
            <w:r w:rsidRPr="00DE7B59">
              <w:rPr>
                <w:lang w:eastAsia="zh-CN"/>
              </w:rPr>
              <w:t xml:space="preserve">   </w:t>
            </w:r>
            <w:r w:rsidRPr="00DE7B59">
              <w:t>phr-PeriodicTimer</w:t>
            </w:r>
          </w:p>
        </w:tc>
        <w:tc>
          <w:tcPr>
            <w:tcW w:w="2267" w:type="dxa"/>
            <w:shd w:val="clear" w:color="auto" w:fill="auto"/>
          </w:tcPr>
          <w:p w14:paraId="784B4CC9" w14:textId="77777777" w:rsidR="008E24D2" w:rsidRPr="00DE7B59" w:rsidRDefault="008E24D2" w:rsidP="00B734C2">
            <w:pPr>
              <w:pStyle w:val="TAL"/>
              <w:rPr>
                <w:lang w:eastAsia="zh-CN"/>
              </w:rPr>
            </w:pPr>
            <w:r w:rsidRPr="00DE7B59">
              <w:rPr>
                <w:lang w:eastAsia="zh-CN"/>
              </w:rPr>
              <w:t>sf500</w:t>
            </w:r>
          </w:p>
        </w:tc>
        <w:tc>
          <w:tcPr>
            <w:tcW w:w="1700" w:type="dxa"/>
            <w:shd w:val="clear" w:color="auto" w:fill="auto"/>
          </w:tcPr>
          <w:p w14:paraId="7BCDAF4E" w14:textId="77777777" w:rsidR="008E24D2" w:rsidRPr="00DE7B59" w:rsidRDefault="008E24D2" w:rsidP="00B734C2">
            <w:pPr>
              <w:pStyle w:val="TAL"/>
            </w:pPr>
          </w:p>
        </w:tc>
        <w:tc>
          <w:tcPr>
            <w:tcW w:w="1250" w:type="dxa"/>
            <w:shd w:val="clear" w:color="auto" w:fill="auto"/>
          </w:tcPr>
          <w:p w14:paraId="1CCB3FF2" w14:textId="77777777" w:rsidR="008E24D2" w:rsidRPr="00DE7B59" w:rsidRDefault="008E24D2" w:rsidP="00B734C2">
            <w:pPr>
              <w:pStyle w:val="TAL"/>
            </w:pPr>
          </w:p>
        </w:tc>
      </w:tr>
      <w:tr w:rsidR="008E24D2" w:rsidRPr="00DE7B59" w14:paraId="5407661B" w14:textId="77777777" w:rsidTr="00B734C2">
        <w:tblPrEx>
          <w:tblCellMar>
            <w:left w:w="108" w:type="dxa"/>
            <w:right w:w="108" w:type="dxa"/>
          </w:tblCellMar>
        </w:tblPrEx>
        <w:tc>
          <w:tcPr>
            <w:tcW w:w="4722" w:type="dxa"/>
            <w:shd w:val="clear" w:color="auto" w:fill="auto"/>
          </w:tcPr>
          <w:p w14:paraId="6B0E7B58" w14:textId="77777777" w:rsidR="008E24D2" w:rsidRPr="00DE7B59" w:rsidRDefault="008E24D2" w:rsidP="00B734C2">
            <w:pPr>
              <w:pStyle w:val="TAL"/>
            </w:pPr>
            <w:r w:rsidRPr="00DE7B59">
              <w:t xml:space="preserve">     </w:t>
            </w:r>
            <w:r w:rsidRPr="00DE7B59">
              <w:rPr>
                <w:lang w:eastAsia="zh-CN"/>
              </w:rPr>
              <w:t xml:space="preserve">   </w:t>
            </w:r>
            <w:r w:rsidRPr="00DE7B59">
              <w:t>phr-ProhibitTimer</w:t>
            </w:r>
          </w:p>
        </w:tc>
        <w:tc>
          <w:tcPr>
            <w:tcW w:w="2267" w:type="dxa"/>
            <w:shd w:val="clear" w:color="auto" w:fill="auto"/>
          </w:tcPr>
          <w:p w14:paraId="259EBD75" w14:textId="77777777" w:rsidR="008E24D2" w:rsidRPr="00DE7B59" w:rsidRDefault="008E24D2" w:rsidP="00B734C2">
            <w:pPr>
              <w:pStyle w:val="TAL"/>
              <w:rPr>
                <w:lang w:eastAsia="zh-CN"/>
              </w:rPr>
            </w:pPr>
            <w:r w:rsidRPr="00DE7B59">
              <w:rPr>
                <w:lang w:eastAsia="zh-CN"/>
              </w:rPr>
              <w:t>sf1000</w:t>
            </w:r>
          </w:p>
        </w:tc>
        <w:tc>
          <w:tcPr>
            <w:tcW w:w="1700" w:type="dxa"/>
            <w:shd w:val="clear" w:color="auto" w:fill="auto"/>
          </w:tcPr>
          <w:p w14:paraId="55D6E6ED" w14:textId="77777777" w:rsidR="008E24D2" w:rsidRPr="00DE7B59" w:rsidRDefault="008E24D2" w:rsidP="00B734C2">
            <w:pPr>
              <w:pStyle w:val="TAL"/>
            </w:pPr>
          </w:p>
        </w:tc>
        <w:tc>
          <w:tcPr>
            <w:tcW w:w="1250" w:type="dxa"/>
            <w:shd w:val="clear" w:color="auto" w:fill="auto"/>
          </w:tcPr>
          <w:p w14:paraId="3065FF7F" w14:textId="77777777" w:rsidR="008E24D2" w:rsidRPr="00DE7B59" w:rsidRDefault="008E24D2" w:rsidP="00B734C2">
            <w:pPr>
              <w:pStyle w:val="TAL"/>
            </w:pPr>
          </w:p>
        </w:tc>
      </w:tr>
      <w:tr w:rsidR="008E24D2" w:rsidRPr="00DE7B59" w14:paraId="0551FB00" w14:textId="77777777" w:rsidTr="00B734C2">
        <w:tblPrEx>
          <w:tblCellMar>
            <w:left w:w="108" w:type="dxa"/>
            <w:right w:w="108" w:type="dxa"/>
          </w:tblCellMar>
        </w:tblPrEx>
        <w:tc>
          <w:tcPr>
            <w:tcW w:w="4722" w:type="dxa"/>
            <w:shd w:val="clear" w:color="auto" w:fill="auto"/>
          </w:tcPr>
          <w:p w14:paraId="3AE4F1C6" w14:textId="77777777" w:rsidR="008E24D2" w:rsidRPr="00DE7B59" w:rsidRDefault="008E24D2" w:rsidP="00B734C2">
            <w:pPr>
              <w:pStyle w:val="TAL"/>
            </w:pPr>
            <w:r w:rsidRPr="00DE7B59">
              <w:t xml:space="preserve">     </w:t>
            </w:r>
            <w:r w:rsidRPr="00DE7B59">
              <w:rPr>
                <w:lang w:eastAsia="zh-CN"/>
              </w:rPr>
              <w:t xml:space="preserve">   </w:t>
            </w:r>
            <w:r w:rsidRPr="00DE7B59">
              <w:t>phr-Tx-PowerFactorChange</w:t>
            </w:r>
          </w:p>
        </w:tc>
        <w:tc>
          <w:tcPr>
            <w:tcW w:w="2267" w:type="dxa"/>
            <w:shd w:val="clear" w:color="auto" w:fill="auto"/>
          </w:tcPr>
          <w:p w14:paraId="7C1C1C35" w14:textId="77777777" w:rsidR="008E24D2" w:rsidRPr="00DE7B59" w:rsidRDefault="008E24D2" w:rsidP="00B734C2">
            <w:pPr>
              <w:pStyle w:val="TAL"/>
              <w:rPr>
                <w:lang w:eastAsia="zh-CN"/>
              </w:rPr>
            </w:pPr>
            <w:r w:rsidRPr="00DE7B59">
              <w:rPr>
                <w:lang w:eastAsia="zh-CN"/>
              </w:rPr>
              <w:t>infinity</w:t>
            </w:r>
          </w:p>
        </w:tc>
        <w:tc>
          <w:tcPr>
            <w:tcW w:w="1700" w:type="dxa"/>
            <w:shd w:val="clear" w:color="auto" w:fill="auto"/>
          </w:tcPr>
          <w:p w14:paraId="5D7310F1" w14:textId="77777777" w:rsidR="008E24D2" w:rsidRPr="00DE7B59" w:rsidRDefault="008E24D2" w:rsidP="00B734C2">
            <w:pPr>
              <w:pStyle w:val="TAL"/>
            </w:pPr>
          </w:p>
        </w:tc>
        <w:tc>
          <w:tcPr>
            <w:tcW w:w="1250" w:type="dxa"/>
            <w:shd w:val="clear" w:color="auto" w:fill="auto"/>
          </w:tcPr>
          <w:p w14:paraId="225DD8C6" w14:textId="77777777" w:rsidR="008E24D2" w:rsidRPr="00DE7B59" w:rsidRDefault="008E24D2" w:rsidP="00B734C2">
            <w:pPr>
              <w:pStyle w:val="TAL"/>
            </w:pPr>
          </w:p>
        </w:tc>
      </w:tr>
      <w:tr w:rsidR="008E24D2" w:rsidRPr="00DE7B59" w14:paraId="0ABEE4D9" w14:textId="77777777" w:rsidTr="00B734C2">
        <w:tblPrEx>
          <w:tblCellMar>
            <w:left w:w="108" w:type="dxa"/>
            <w:right w:w="108" w:type="dxa"/>
          </w:tblCellMar>
        </w:tblPrEx>
        <w:tc>
          <w:tcPr>
            <w:tcW w:w="4722" w:type="dxa"/>
            <w:shd w:val="clear" w:color="auto" w:fill="auto"/>
          </w:tcPr>
          <w:p w14:paraId="3516E506" w14:textId="77777777" w:rsidR="008E24D2" w:rsidRPr="00DE7B59" w:rsidRDefault="008E24D2" w:rsidP="00B734C2">
            <w:pPr>
              <w:pStyle w:val="TAL"/>
            </w:pPr>
            <w:r w:rsidRPr="00DE7B59">
              <w:t xml:space="preserve">     </w:t>
            </w:r>
            <w:r w:rsidRPr="00DE7B59">
              <w:rPr>
                <w:lang w:eastAsia="zh-CN"/>
              </w:rPr>
              <w:t xml:space="preserve">   </w:t>
            </w:r>
            <w:r w:rsidRPr="00DE7B59">
              <w:t>multiplePHR</w:t>
            </w:r>
          </w:p>
        </w:tc>
        <w:tc>
          <w:tcPr>
            <w:tcW w:w="2267" w:type="dxa"/>
            <w:shd w:val="clear" w:color="auto" w:fill="auto"/>
          </w:tcPr>
          <w:p w14:paraId="4A5CEF98" w14:textId="77777777" w:rsidR="008E24D2" w:rsidRPr="00DE7B59" w:rsidRDefault="008E24D2" w:rsidP="00B734C2">
            <w:pPr>
              <w:pStyle w:val="TAL"/>
            </w:pPr>
            <w:r w:rsidRPr="00DE7B59">
              <w:rPr>
                <w:lang w:eastAsia="zh-CN"/>
              </w:rPr>
              <w:t>false</w:t>
            </w:r>
          </w:p>
        </w:tc>
        <w:tc>
          <w:tcPr>
            <w:tcW w:w="1700" w:type="dxa"/>
            <w:shd w:val="clear" w:color="auto" w:fill="auto"/>
          </w:tcPr>
          <w:p w14:paraId="6A6080F1" w14:textId="77777777" w:rsidR="008E24D2" w:rsidRPr="00DE7B59" w:rsidRDefault="008E24D2" w:rsidP="00B734C2">
            <w:pPr>
              <w:pStyle w:val="TAL"/>
            </w:pPr>
          </w:p>
        </w:tc>
        <w:tc>
          <w:tcPr>
            <w:tcW w:w="1250" w:type="dxa"/>
            <w:shd w:val="clear" w:color="auto" w:fill="auto"/>
          </w:tcPr>
          <w:p w14:paraId="133F9EE1" w14:textId="77777777" w:rsidR="008E24D2" w:rsidRPr="00DE7B59" w:rsidRDefault="008E24D2" w:rsidP="00B734C2">
            <w:pPr>
              <w:pStyle w:val="TAL"/>
            </w:pPr>
          </w:p>
        </w:tc>
      </w:tr>
      <w:tr w:rsidR="008E24D2" w:rsidRPr="00DE7B59" w14:paraId="3F41CF16" w14:textId="77777777" w:rsidTr="00B734C2">
        <w:tblPrEx>
          <w:tblCellMar>
            <w:left w:w="108" w:type="dxa"/>
            <w:right w:w="108" w:type="dxa"/>
          </w:tblCellMar>
        </w:tblPrEx>
        <w:tc>
          <w:tcPr>
            <w:tcW w:w="4722" w:type="dxa"/>
            <w:shd w:val="clear" w:color="auto" w:fill="auto"/>
          </w:tcPr>
          <w:p w14:paraId="585E1AC5" w14:textId="77777777" w:rsidR="008E24D2" w:rsidRPr="00DE7B59" w:rsidRDefault="008E24D2" w:rsidP="00B734C2">
            <w:pPr>
              <w:pStyle w:val="TAL"/>
            </w:pPr>
            <w:r w:rsidRPr="00DE7B59">
              <w:t xml:space="preserve">        multiplePHR</w:t>
            </w:r>
          </w:p>
        </w:tc>
        <w:tc>
          <w:tcPr>
            <w:tcW w:w="2267" w:type="dxa"/>
            <w:shd w:val="clear" w:color="auto" w:fill="auto"/>
          </w:tcPr>
          <w:p w14:paraId="2D35CB6A" w14:textId="77777777" w:rsidR="008E24D2" w:rsidRPr="00DE7B59" w:rsidRDefault="008E24D2" w:rsidP="00B734C2">
            <w:pPr>
              <w:pStyle w:val="TAL"/>
              <w:rPr>
                <w:lang w:eastAsia="zh-CN"/>
              </w:rPr>
            </w:pPr>
            <w:r w:rsidRPr="00DE7B59">
              <w:rPr>
                <w:lang w:eastAsia="zh-CN"/>
              </w:rPr>
              <w:t>true</w:t>
            </w:r>
          </w:p>
        </w:tc>
        <w:tc>
          <w:tcPr>
            <w:tcW w:w="1700" w:type="dxa"/>
            <w:shd w:val="clear" w:color="auto" w:fill="auto"/>
          </w:tcPr>
          <w:p w14:paraId="03C95ECE" w14:textId="77777777" w:rsidR="008E24D2" w:rsidRPr="00DE7B59" w:rsidRDefault="008E24D2" w:rsidP="00B734C2">
            <w:pPr>
              <w:pStyle w:val="TAL"/>
            </w:pPr>
          </w:p>
        </w:tc>
        <w:tc>
          <w:tcPr>
            <w:tcW w:w="1250" w:type="dxa"/>
            <w:shd w:val="clear" w:color="auto" w:fill="auto"/>
          </w:tcPr>
          <w:p w14:paraId="5F46A847" w14:textId="77777777" w:rsidR="008E24D2" w:rsidRPr="00DE7B59" w:rsidRDefault="008E24D2" w:rsidP="00B734C2">
            <w:pPr>
              <w:pStyle w:val="TAL"/>
            </w:pPr>
            <w:r w:rsidRPr="00DE7B59">
              <w:t>EN-DC</w:t>
            </w:r>
          </w:p>
          <w:p w14:paraId="34B28269" w14:textId="77777777" w:rsidR="008E24D2" w:rsidRPr="00DE7B59" w:rsidRDefault="008E24D2" w:rsidP="00B734C2">
            <w:pPr>
              <w:pStyle w:val="TAL"/>
            </w:pPr>
            <w:r w:rsidRPr="00DE7B59">
              <w:t>NE-DC</w:t>
            </w:r>
          </w:p>
        </w:tc>
      </w:tr>
      <w:tr w:rsidR="008E24D2" w:rsidRPr="00DE7B59" w14:paraId="36836E6D" w14:textId="77777777" w:rsidTr="00B734C2">
        <w:tblPrEx>
          <w:tblCellMar>
            <w:left w:w="108" w:type="dxa"/>
            <w:right w:w="108" w:type="dxa"/>
          </w:tblCellMar>
        </w:tblPrEx>
        <w:tc>
          <w:tcPr>
            <w:tcW w:w="4722" w:type="dxa"/>
            <w:shd w:val="clear" w:color="auto" w:fill="auto"/>
          </w:tcPr>
          <w:p w14:paraId="5AB249C5" w14:textId="77777777" w:rsidR="008E24D2" w:rsidRPr="00DE7B59" w:rsidRDefault="008E24D2" w:rsidP="00B734C2">
            <w:pPr>
              <w:pStyle w:val="TAL"/>
              <w:rPr>
                <w:lang w:eastAsia="zh-CN"/>
              </w:rPr>
            </w:pPr>
            <w:r w:rsidRPr="00DE7B59">
              <w:rPr>
                <w:lang w:eastAsia="zh-CN"/>
              </w:rPr>
              <w:t xml:space="preserve">        </w:t>
            </w:r>
            <w:r w:rsidRPr="00DE7B59">
              <w:t>phr-Type2PCell</w:t>
            </w:r>
          </w:p>
        </w:tc>
        <w:tc>
          <w:tcPr>
            <w:tcW w:w="2267" w:type="dxa"/>
            <w:shd w:val="clear" w:color="auto" w:fill="auto"/>
          </w:tcPr>
          <w:p w14:paraId="04C4EF0D" w14:textId="77777777" w:rsidR="008E24D2" w:rsidRPr="00DE7B59" w:rsidRDefault="008E24D2" w:rsidP="00B734C2">
            <w:pPr>
              <w:pStyle w:val="TAL"/>
            </w:pPr>
            <w:r w:rsidRPr="00DE7B59">
              <w:rPr>
                <w:lang w:eastAsia="zh-CN"/>
              </w:rPr>
              <w:t>false</w:t>
            </w:r>
          </w:p>
        </w:tc>
        <w:tc>
          <w:tcPr>
            <w:tcW w:w="1700" w:type="dxa"/>
            <w:shd w:val="clear" w:color="auto" w:fill="auto"/>
          </w:tcPr>
          <w:p w14:paraId="12136918" w14:textId="77777777" w:rsidR="008E24D2" w:rsidRPr="00DE7B59" w:rsidRDefault="008E24D2" w:rsidP="00B734C2">
            <w:pPr>
              <w:pStyle w:val="TAL"/>
            </w:pPr>
          </w:p>
        </w:tc>
        <w:tc>
          <w:tcPr>
            <w:tcW w:w="1250" w:type="dxa"/>
            <w:shd w:val="clear" w:color="auto" w:fill="auto"/>
          </w:tcPr>
          <w:p w14:paraId="0DB36702" w14:textId="77777777" w:rsidR="008E24D2" w:rsidRPr="00DE7B59" w:rsidRDefault="008E24D2" w:rsidP="00B734C2">
            <w:pPr>
              <w:pStyle w:val="TAL"/>
            </w:pPr>
          </w:p>
        </w:tc>
      </w:tr>
      <w:tr w:rsidR="008E24D2" w:rsidRPr="00DE7B59" w14:paraId="1245A146" w14:textId="77777777" w:rsidTr="00B734C2">
        <w:tblPrEx>
          <w:tblCellMar>
            <w:left w:w="108" w:type="dxa"/>
            <w:right w:w="108" w:type="dxa"/>
          </w:tblCellMar>
        </w:tblPrEx>
        <w:tc>
          <w:tcPr>
            <w:tcW w:w="4722" w:type="dxa"/>
            <w:shd w:val="clear" w:color="auto" w:fill="auto"/>
          </w:tcPr>
          <w:p w14:paraId="6B301600" w14:textId="77777777" w:rsidR="008E24D2" w:rsidRPr="00DE7B59" w:rsidRDefault="008E24D2" w:rsidP="00B734C2">
            <w:pPr>
              <w:pStyle w:val="TAL"/>
              <w:rPr>
                <w:lang w:eastAsia="zh-CN"/>
              </w:rPr>
            </w:pPr>
            <w:r w:rsidRPr="00DE7B59">
              <w:rPr>
                <w:lang w:eastAsia="zh-CN"/>
              </w:rPr>
              <w:t xml:space="preserve">        </w:t>
            </w:r>
            <w:r w:rsidRPr="00DE7B59">
              <w:t>phr-Type2OtherCell</w:t>
            </w:r>
          </w:p>
        </w:tc>
        <w:tc>
          <w:tcPr>
            <w:tcW w:w="2267" w:type="dxa"/>
            <w:shd w:val="clear" w:color="auto" w:fill="auto"/>
          </w:tcPr>
          <w:p w14:paraId="2EC8E600" w14:textId="77777777" w:rsidR="008E24D2" w:rsidRPr="00DE7B59" w:rsidRDefault="008E24D2" w:rsidP="00B734C2">
            <w:pPr>
              <w:pStyle w:val="TAL"/>
              <w:rPr>
                <w:lang w:eastAsia="zh-CN"/>
              </w:rPr>
            </w:pPr>
            <w:r w:rsidRPr="00DE7B59">
              <w:rPr>
                <w:lang w:eastAsia="zh-CN"/>
              </w:rPr>
              <w:t>false</w:t>
            </w:r>
          </w:p>
        </w:tc>
        <w:tc>
          <w:tcPr>
            <w:tcW w:w="1700" w:type="dxa"/>
            <w:shd w:val="clear" w:color="auto" w:fill="auto"/>
          </w:tcPr>
          <w:p w14:paraId="6C2C6C55" w14:textId="77777777" w:rsidR="008E24D2" w:rsidRPr="00DE7B59" w:rsidRDefault="008E24D2" w:rsidP="00B734C2">
            <w:pPr>
              <w:pStyle w:val="TAL"/>
            </w:pPr>
          </w:p>
        </w:tc>
        <w:tc>
          <w:tcPr>
            <w:tcW w:w="1250" w:type="dxa"/>
            <w:shd w:val="clear" w:color="auto" w:fill="auto"/>
          </w:tcPr>
          <w:p w14:paraId="7F44ED04" w14:textId="77777777" w:rsidR="008E24D2" w:rsidRPr="00DE7B59" w:rsidRDefault="008E24D2" w:rsidP="00B734C2">
            <w:pPr>
              <w:pStyle w:val="TAL"/>
            </w:pPr>
          </w:p>
        </w:tc>
      </w:tr>
      <w:tr w:rsidR="008E24D2" w:rsidRPr="00DE7B59" w14:paraId="7739EF9C" w14:textId="77777777" w:rsidTr="00B734C2">
        <w:tblPrEx>
          <w:tblCellMar>
            <w:left w:w="108" w:type="dxa"/>
            <w:right w:w="108" w:type="dxa"/>
          </w:tblCellMar>
        </w:tblPrEx>
        <w:tc>
          <w:tcPr>
            <w:tcW w:w="4722" w:type="dxa"/>
            <w:shd w:val="clear" w:color="auto" w:fill="auto"/>
          </w:tcPr>
          <w:p w14:paraId="1448C6C9" w14:textId="77777777" w:rsidR="008E24D2" w:rsidRPr="00DE7B59" w:rsidRDefault="008E24D2" w:rsidP="00B734C2">
            <w:pPr>
              <w:pStyle w:val="TAL"/>
              <w:rPr>
                <w:lang w:eastAsia="zh-CN"/>
              </w:rPr>
            </w:pPr>
            <w:r w:rsidRPr="00DE7B59">
              <w:rPr>
                <w:lang w:eastAsia="zh-CN"/>
              </w:rPr>
              <w:t xml:space="preserve">        </w:t>
            </w:r>
            <w:r w:rsidRPr="00DE7B59">
              <w:t>phr-ModeOtherCG</w:t>
            </w:r>
          </w:p>
        </w:tc>
        <w:tc>
          <w:tcPr>
            <w:tcW w:w="2267" w:type="dxa"/>
            <w:shd w:val="clear" w:color="auto" w:fill="auto"/>
          </w:tcPr>
          <w:p w14:paraId="46FEC404" w14:textId="77777777" w:rsidR="008E24D2" w:rsidRPr="00DE7B59" w:rsidRDefault="008E24D2" w:rsidP="00B734C2">
            <w:pPr>
              <w:pStyle w:val="TAL"/>
              <w:rPr>
                <w:lang w:eastAsia="zh-CN"/>
              </w:rPr>
            </w:pPr>
            <w:r w:rsidRPr="00DE7B59">
              <w:rPr>
                <w:lang w:eastAsia="zh-CN"/>
              </w:rPr>
              <w:t>real</w:t>
            </w:r>
          </w:p>
        </w:tc>
        <w:tc>
          <w:tcPr>
            <w:tcW w:w="1700" w:type="dxa"/>
            <w:shd w:val="clear" w:color="auto" w:fill="auto"/>
          </w:tcPr>
          <w:p w14:paraId="36B2B3BB" w14:textId="77777777" w:rsidR="008E24D2" w:rsidRPr="00DE7B59" w:rsidRDefault="008E24D2" w:rsidP="00B734C2">
            <w:pPr>
              <w:pStyle w:val="TAL"/>
            </w:pPr>
          </w:p>
        </w:tc>
        <w:tc>
          <w:tcPr>
            <w:tcW w:w="1250" w:type="dxa"/>
            <w:shd w:val="clear" w:color="auto" w:fill="auto"/>
          </w:tcPr>
          <w:p w14:paraId="00A5E474" w14:textId="77777777" w:rsidR="008E24D2" w:rsidRPr="00DE7B59" w:rsidRDefault="008E24D2" w:rsidP="00B734C2">
            <w:pPr>
              <w:pStyle w:val="TAL"/>
            </w:pPr>
          </w:p>
        </w:tc>
      </w:tr>
      <w:tr w:rsidR="008E24D2" w:rsidRPr="00DE7B59" w14:paraId="48CA6C05" w14:textId="77777777" w:rsidTr="00B734C2">
        <w:tblPrEx>
          <w:tblCellMar>
            <w:left w:w="108" w:type="dxa"/>
            <w:right w:w="108" w:type="dxa"/>
          </w:tblCellMar>
        </w:tblPrEx>
        <w:tc>
          <w:tcPr>
            <w:tcW w:w="4722" w:type="dxa"/>
            <w:shd w:val="clear" w:color="auto" w:fill="auto"/>
          </w:tcPr>
          <w:p w14:paraId="04AA19BB" w14:textId="77777777" w:rsidR="008E24D2" w:rsidRPr="00DE7B59" w:rsidRDefault="008E24D2" w:rsidP="00B734C2">
            <w:pPr>
              <w:pStyle w:val="TAL"/>
              <w:rPr>
                <w:lang w:eastAsia="zh-CN"/>
              </w:rPr>
            </w:pPr>
            <w:r w:rsidRPr="00DE7B59">
              <w:rPr>
                <w:lang w:eastAsia="zh-CN"/>
              </w:rPr>
              <w:t xml:space="preserve">        mpe-Reporting-FR2-r17</w:t>
            </w:r>
          </w:p>
        </w:tc>
        <w:tc>
          <w:tcPr>
            <w:tcW w:w="2267" w:type="dxa"/>
            <w:shd w:val="clear" w:color="auto" w:fill="auto"/>
          </w:tcPr>
          <w:p w14:paraId="0CA9C2B9" w14:textId="77777777" w:rsidR="008E24D2" w:rsidRPr="00DE7B59" w:rsidRDefault="008E24D2" w:rsidP="00B734C2">
            <w:pPr>
              <w:pStyle w:val="TAL"/>
              <w:rPr>
                <w:lang w:eastAsia="zh-CN"/>
              </w:rPr>
            </w:pPr>
            <w:r w:rsidRPr="00DE7B59">
              <w:rPr>
                <w:lang w:eastAsia="zh-CN"/>
              </w:rPr>
              <w:t>Not present</w:t>
            </w:r>
          </w:p>
        </w:tc>
        <w:tc>
          <w:tcPr>
            <w:tcW w:w="1700" w:type="dxa"/>
            <w:shd w:val="clear" w:color="auto" w:fill="auto"/>
          </w:tcPr>
          <w:p w14:paraId="679FF7FD" w14:textId="77777777" w:rsidR="008E24D2" w:rsidRPr="00DE7B59" w:rsidRDefault="008E24D2" w:rsidP="00B734C2">
            <w:pPr>
              <w:pStyle w:val="TAL"/>
            </w:pPr>
          </w:p>
        </w:tc>
        <w:tc>
          <w:tcPr>
            <w:tcW w:w="1250" w:type="dxa"/>
            <w:shd w:val="clear" w:color="auto" w:fill="auto"/>
          </w:tcPr>
          <w:p w14:paraId="7EF99B5E" w14:textId="77777777" w:rsidR="008E24D2" w:rsidRPr="00DE7B59" w:rsidRDefault="008E24D2" w:rsidP="00B734C2">
            <w:pPr>
              <w:pStyle w:val="TAL"/>
            </w:pPr>
          </w:p>
        </w:tc>
      </w:tr>
      <w:tr w:rsidR="008E24D2" w:rsidRPr="00DE7B59" w14:paraId="4BE323FF" w14:textId="77777777" w:rsidTr="00B734C2">
        <w:tblPrEx>
          <w:tblCellMar>
            <w:left w:w="108" w:type="dxa"/>
            <w:right w:w="108" w:type="dxa"/>
          </w:tblCellMar>
        </w:tblPrEx>
        <w:tc>
          <w:tcPr>
            <w:tcW w:w="4722" w:type="dxa"/>
            <w:shd w:val="clear" w:color="auto" w:fill="auto"/>
          </w:tcPr>
          <w:p w14:paraId="189ED3DC" w14:textId="77777777" w:rsidR="008E24D2" w:rsidRPr="00DE7B59" w:rsidRDefault="008E24D2" w:rsidP="00B734C2">
            <w:pPr>
              <w:pStyle w:val="TAL"/>
              <w:rPr>
                <w:lang w:eastAsia="zh-CN"/>
              </w:rPr>
            </w:pPr>
            <w:r w:rsidRPr="00DE7B59">
              <w:rPr>
                <w:lang w:eastAsia="zh-CN"/>
              </w:rPr>
              <w:t xml:space="preserve">        twoPHRMode-r17</w:t>
            </w:r>
          </w:p>
        </w:tc>
        <w:tc>
          <w:tcPr>
            <w:tcW w:w="2267" w:type="dxa"/>
            <w:shd w:val="clear" w:color="auto" w:fill="auto"/>
          </w:tcPr>
          <w:p w14:paraId="203262CF" w14:textId="77777777" w:rsidR="008E24D2" w:rsidRPr="00DE7B59" w:rsidRDefault="008E24D2" w:rsidP="00B734C2">
            <w:pPr>
              <w:pStyle w:val="TAL"/>
              <w:rPr>
                <w:lang w:eastAsia="zh-CN"/>
              </w:rPr>
            </w:pPr>
            <w:r w:rsidRPr="00DE7B59">
              <w:t>enabled</w:t>
            </w:r>
          </w:p>
        </w:tc>
        <w:tc>
          <w:tcPr>
            <w:tcW w:w="1700" w:type="dxa"/>
            <w:shd w:val="clear" w:color="auto" w:fill="auto"/>
          </w:tcPr>
          <w:p w14:paraId="48056867" w14:textId="77777777" w:rsidR="008E24D2" w:rsidRPr="00DE7B59" w:rsidRDefault="008E24D2" w:rsidP="00B734C2">
            <w:pPr>
              <w:pStyle w:val="TAL"/>
            </w:pPr>
          </w:p>
        </w:tc>
        <w:tc>
          <w:tcPr>
            <w:tcW w:w="1250" w:type="dxa"/>
            <w:shd w:val="clear" w:color="auto" w:fill="auto"/>
          </w:tcPr>
          <w:p w14:paraId="12832305" w14:textId="77777777" w:rsidR="008E24D2" w:rsidRPr="00DE7B59" w:rsidRDefault="008E24D2" w:rsidP="00B734C2">
            <w:pPr>
              <w:pStyle w:val="TAL"/>
            </w:pPr>
          </w:p>
        </w:tc>
      </w:tr>
      <w:tr w:rsidR="008E24D2" w:rsidRPr="00DE7B59" w14:paraId="7A253C4B" w14:textId="77777777" w:rsidTr="00B734C2">
        <w:tblPrEx>
          <w:tblCellMar>
            <w:left w:w="108" w:type="dxa"/>
            <w:right w:w="108" w:type="dxa"/>
          </w:tblCellMar>
        </w:tblPrEx>
        <w:tc>
          <w:tcPr>
            <w:tcW w:w="4722" w:type="dxa"/>
            <w:shd w:val="clear" w:color="auto" w:fill="auto"/>
          </w:tcPr>
          <w:p w14:paraId="63E8DBC8"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774461F1" w14:textId="77777777" w:rsidR="008E24D2" w:rsidRPr="00DE7B59" w:rsidRDefault="008E24D2" w:rsidP="00B734C2">
            <w:pPr>
              <w:pStyle w:val="TAL"/>
              <w:rPr>
                <w:lang w:eastAsia="zh-CN"/>
              </w:rPr>
            </w:pPr>
          </w:p>
        </w:tc>
        <w:tc>
          <w:tcPr>
            <w:tcW w:w="1700" w:type="dxa"/>
            <w:shd w:val="clear" w:color="auto" w:fill="auto"/>
          </w:tcPr>
          <w:p w14:paraId="156E5609" w14:textId="77777777" w:rsidR="008E24D2" w:rsidRPr="00DE7B59" w:rsidRDefault="008E24D2" w:rsidP="00B734C2">
            <w:pPr>
              <w:pStyle w:val="TAL"/>
            </w:pPr>
          </w:p>
        </w:tc>
        <w:tc>
          <w:tcPr>
            <w:tcW w:w="1250" w:type="dxa"/>
            <w:shd w:val="clear" w:color="auto" w:fill="auto"/>
          </w:tcPr>
          <w:p w14:paraId="44E757EF" w14:textId="77777777" w:rsidR="008E24D2" w:rsidRPr="00DE7B59" w:rsidRDefault="008E24D2" w:rsidP="00B734C2">
            <w:pPr>
              <w:pStyle w:val="TAL"/>
            </w:pPr>
          </w:p>
        </w:tc>
      </w:tr>
      <w:tr w:rsidR="008E24D2" w:rsidRPr="00DE7B59" w14:paraId="7FA92C6E" w14:textId="77777777" w:rsidTr="00B734C2">
        <w:tblPrEx>
          <w:tblCellMar>
            <w:left w:w="108" w:type="dxa"/>
            <w:right w:w="108" w:type="dxa"/>
          </w:tblCellMar>
        </w:tblPrEx>
        <w:tc>
          <w:tcPr>
            <w:tcW w:w="4722" w:type="dxa"/>
            <w:shd w:val="clear" w:color="auto" w:fill="auto"/>
          </w:tcPr>
          <w:p w14:paraId="01870C99" w14:textId="77777777" w:rsidR="008E24D2" w:rsidRPr="00DE7B59" w:rsidRDefault="008E24D2" w:rsidP="00B734C2">
            <w:pPr>
              <w:pStyle w:val="TAL"/>
            </w:pPr>
            <w:r w:rsidRPr="00DE7B59">
              <w:t xml:space="preserve">    }</w:t>
            </w:r>
          </w:p>
        </w:tc>
        <w:tc>
          <w:tcPr>
            <w:tcW w:w="2267" w:type="dxa"/>
            <w:shd w:val="clear" w:color="auto" w:fill="auto"/>
          </w:tcPr>
          <w:p w14:paraId="34FB0D18" w14:textId="77777777" w:rsidR="008E24D2" w:rsidRPr="00DE7B59" w:rsidRDefault="008E24D2" w:rsidP="00B734C2">
            <w:pPr>
              <w:pStyle w:val="TAL"/>
            </w:pPr>
          </w:p>
        </w:tc>
        <w:tc>
          <w:tcPr>
            <w:tcW w:w="1700" w:type="dxa"/>
            <w:shd w:val="clear" w:color="auto" w:fill="auto"/>
          </w:tcPr>
          <w:p w14:paraId="1E321E73" w14:textId="77777777" w:rsidR="008E24D2" w:rsidRPr="00DE7B59" w:rsidRDefault="008E24D2" w:rsidP="00B734C2">
            <w:pPr>
              <w:pStyle w:val="TAL"/>
            </w:pPr>
          </w:p>
        </w:tc>
        <w:tc>
          <w:tcPr>
            <w:tcW w:w="1250" w:type="dxa"/>
            <w:shd w:val="clear" w:color="auto" w:fill="auto"/>
          </w:tcPr>
          <w:p w14:paraId="03C6E0C2" w14:textId="77777777" w:rsidR="008E24D2" w:rsidRPr="00DE7B59" w:rsidRDefault="008E24D2" w:rsidP="00B734C2">
            <w:pPr>
              <w:pStyle w:val="TAL"/>
            </w:pPr>
          </w:p>
        </w:tc>
      </w:tr>
      <w:tr w:rsidR="008E24D2" w:rsidRPr="00DE7B59" w14:paraId="402B5B9B" w14:textId="77777777" w:rsidTr="00B734C2">
        <w:tblPrEx>
          <w:tblCellMar>
            <w:left w:w="108" w:type="dxa"/>
            <w:right w:w="108" w:type="dxa"/>
          </w:tblCellMar>
        </w:tblPrEx>
        <w:tc>
          <w:tcPr>
            <w:tcW w:w="4722" w:type="dxa"/>
            <w:shd w:val="clear" w:color="auto" w:fill="auto"/>
          </w:tcPr>
          <w:p w14:paraId="181A7821"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4A7F451B" w14:textId="77777777" w:rsidR="008E24D2" w:rsidRPr="00DE7B59" w:rsidRDefault="008E24D2" w:rsidP="00B734C2">
            <w:pPr>
              <w:pStyle w:val="TAL"/>
            </w:pPr>
          </w:p>
        </w:tc>
        <w:tc>
          <w:tcPr>
            <w:tcW w:w="1700" w:type="dxa"/>
            <w:shd w:val="clear" w:color="auto" w:fill="auto"/>
          </w:tcPr>
          <w:p w14:paraId="0F8B02B7" w14:textId="77777777" w:rsidR="008E24D2" w:rsidRPr="00DE7B59" w:rsidDel="00D63DD8" w:rsidRDefault="008E24D2" w:rsidP="00B734C2">
            <w:pPr>
              <w:pStyle w:val="TAL"/>
            </w:pPr>
          </w:p>
        </w:tc>
        <w:tc>
          <w:tcPr>
            <w:tcW w:w="1250" w:type="dxa"/>
            <w:shd w:val="clear" w:color="auto" w:fill="auto"/>
          </w:tcPr>
          <w:p w14:paraId="62F3DB27" w14:textId="77777777" w:rsidR="008E24D2" w:rsidRPr="00DE7B59" w:rsidRDefault="008E24D2" w:rsidP="00B734C2">
            <w:pPr>
              <w:pStyle w:val="TAL"/>
            </w:pPr>
          </w:p>
        </w:tc>
      </w:tr>
      <w:tr w:rsidR="008E24D2" w:rsidRPr="00DE7B59" w14:paraId="204F63A5" w14:textId="77777777" w:rsidTr="00B734C2">
        <w:tblPrEx>
          <w:tblCellMar>
            <w:left w:w="108" w:type="dxa"/>
            <w:right w:w="108" w:type="dxa"/>
          </w:tblCellMar>
        </w:tblPrEx>
        <w:tc>
          <w:tcPr>
            <w:tcW w:w="4722" w:type="dxa"/>
            <w:shd w:val="clear" w:color="auto" w:fill="auto"/>
          </w:tcPr>
          <w:p w14:paraId="5A662D7D" w14:textId="77777777" w:rsidR="008E24D2" w:rsidRPr="00DE7B59" w:rsidRDefault="008E24D2" w:rsidP="00B734C2">
            <w:pPr>
              <w:pStyle w:val="TAL"/>
            </w:pPr>
            <w:r w:rsidRPr="00DE7B59">
              <w:rPr>
                <w:lang w:eastAsia="zh-CN"/>
              </w:rPr>
              <w:t>}</w:t>
            </w:r>
          </w:p>
        </w:tc>
        <w:tc>
          <w:tcPr>
            <w:tcW w:w="2267" w:type="dxa"/>
            <w:shd w:val="clear" w:color="auto" w:fill="auto"/>
          </w:tcPr>
          <w:p w14:paraId="1CEBE8A2" w14:textId="77777777" w:rsidR="008E24D2" w:rsidRPr="00DE7B59" w:rsidRDefault="008E24D2" w:rsidP="00B734C2">
            <w:pPr>
              <w:pStyle w:val="TAL"/>
            </w:pPr>
          </w:p>
        </w:tc>
        <w:tc>
          <w:tcPr>
            <w:tcW w:w="1700" w:type="dxa"/>
            <w:shd w:val="clear" w:color="auto" w:fill="auto"/>
          </w:tcPr>
          <w:p w14:paraId="214848A0" w14:textId="77777777" w:rsidR="008E24D2" w:rsidRPr="00DE7B59" w:rsidDel="00D63DD8" w:rsidRDefault="008E24D2" w:rsidP="00B734C2">
            <w:pPr>
              <w:pStyle w:val="TAL"/>
            </w:pPr>
          </w:p>
        </w:tc>
        <w:tc>
          <w:tcPr>
            <w:tcW w:w="1250" w:type="dxa"/>
            <w:shd w:val="clear" w:color="auto" w:fill="auto"/>
          </w:tcPr>
          <w:p w14:paraId="6D16D752" w14:textId="77777777" w:rsidR="008E24D2" w:rsidRPr="00DE7B59" w:rsidRDefault="008E24D2" w:rsidP="00B734C2">
            <w:pPr>
              <w:pStyle w:val="TAL"/>
            </w:pPr>
          </w:p>
        </w:tc>
      </w:tr>
    </w:tbl>
    <w:p w14:paraId="20AE785A" w14:textId="77777777" w:rsidR="008E24D2" w:rsidRPr="00DE7B59" w:rsidRDefault="008E24D2" w:rsidP="008E24D2">
      <w:pPr>
        <w:rPr>
          <w:lang w:eastAsia="zh-CN"/>
        </w:rPr>
      </w:pPr>
    </w:p>
    <w:p w14:paraId="604BCC24" w14:textId="750DB19F" w:rsidR="008E24D2" w:rsidRPr="00DE7B59" w:rsidRDefault="008E24D2" w:rsidP="008E24D2">
      <w:pPr>
        <w:pStyle w:val="TH"/>
      </w:pPr>
      <w:r w:rsidRPr="00DE7B59">
        <w:t>Table 7.1.1.3.17.2.3.3-11: Physical layer parameters for DCI format 0_1 (Step</w:t>
      </w:r>
      <w:r w:rsidR="00A9652D" w:rsidRPr="00DE7B59">
        <w:t>s</w:t>
      </w:r>
      <w:r w:rsidRPr="00DE7B59">
        <w:t xml:space="preserve"> 5, 8, Table 7.1.1.3.17.2.3.2-1)</w:t>
      </w:r>
    </w:p>
    <w:tbl>
      <w:tblPr>
        <w:tblW w:w="10341" w:type="dxa"/>
        <w:jc w:val="center"/>
        <w:tblCellMar>
          <w:left w:w="99" w:type="dxa"/>
          <w:right w:w="99" w:type="dxa"/>
        </w:tblCellMar>
        <w:tblLook w:val="04A0" w:firstRow="1" w:lastRow="0" w:firstColumn="1" w:lastColumn="0" w:noHBand="0" w:noVBand="1"/>
      </w:tblPr>
      <w:tblGrid>
        <w:gridCol w:w="3060"/>
        <w:gridCol w:w="4023"/>
        <w:gridCol w:w="1559"/>
        <w:gridCol w:w="2219"/>
      </w:tblGrid>
      <w:tr w:rsidR="008E24D2" w:rsidRPr="00DE7B59" w14:paraId="6D851FA0" w14:textId="77777777" w:rsidTr="00B734C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56E36ACD" w14:textId="77777777" w:rsidR="008E24D2" w:rsidRPr="00DE7B59" w:rsidRDefault="008E24D2" w:rsidP="00B734C2">
            <w:pPr>
              <w:pStyle w:val="TAH"/>
              <w:jc w:val="left"/>
              <w:rPr>
                <w:b w:val="0"/>
                <w:lang w:eastAsia="zh-CN"/>
              </w:rPr>
            </w:pPr>
            <w:r w:rsidRPr="00DE7B59">
              <w:rPr>
                <w:b w:val="0"/>
                <w:lang w:eastAsia="zh-CN"/>
              </w:rPr>
              <w:t xml:space="preserve">Derivation path: TS 38.508-1 [4] </w:t>
            </w:r>
            <w:r w:rsidRPr="00DE7B59">
              <w:rPr>
                <w:b w:val="0"/>
              </w:rPr>
              <w:t>Table 4.3.6.1.1.2-1</w:t>
            </w:r>
          </w:p>
        </w:tc>
      </w:tr>
      <w:tr w:rsidR="008E24D2" w:rsidRPr="00DE7B59" w14:paraId="52784A24"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271B1F35" w14:textId="77777777" w:rsidR="008E24D2" w:rsidRPr="00DE7B59" w:rsidRDefault="008E24D2" w:rsidP="00B734C2">
            <w:pPr>
              <w:pStyle w:val="TAH"/>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56890540" w14:textId="77777777" w:rsidR="008E24D2" w:rsidRPr="00DE7B59" w:rsidRDefault="008E24D2" w:rsidP="00B734C2">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19B4FA6" w14:textId="77777777" w:rsidR="008E24D2" w:rsidRPr="00DE7B59" w:rsidRDefault="008E24D2" w:rsidP="00B734C2">
            <w:pPr>
              <w:pStyle w:val="TAH"/>
            </w:pPr>
            <w:r w:rsidRPr="00DE7B59">
              <w:t>Value in binary</w:t>
            </w:r>
          </w:p>
        </w:tc>
        <w:tc>
          <w:tcPr>
            <w:tcW w:w="1699" w:type="dxa"/>
            <w:tcBorders>
              <w:top w:val="single" w:sz="4" w:space="0" w:color="auto"/>
              <w:left w:val="nil"/>
              <w:bottom w:val="single" w:sz="4" w:space="0" w:color="auto"/>
              <w:right w:val="single" w:sz="4" w:space="0" w:color="auto"/>
            </w:tcBorders>
            <w:hideMark/>
          </w:tcPr>
          <w:p w14:paraId="1E4B869F" w14:textId="77777777" w:rsidR="008E24D2" w:rsidRPr="00DE7B59" w:rsidRDefault="008E24D2" w:rsidP="00B734C2">
            <w:pPr>
              <w:pStyle w:val="TAH"/>
            </w:pPr>
            <w:r w:rsidRPr="00DE7B59">
              <w:t>Condition</w:t>
            </w:r>
          </w:p>
        </w:tc>
      </w:tr>
      <w:tr w:rsidR="008E24D2" w:rsidRPr="00DE7B59" w14:paraId="11A9D540"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6BC132BF" w14:textId="77777777" w:rsidR="008E24D2" w:rsidRPr="00DE7B59" w:rsidRDefault="008E24D2" w:rsidP="00B734C2">
            <w:pPr>
              <w:pStyle w:val="TAL"/>
              <w:rPr>
                <w:lang w:eastAsia="zh-CN"/>
              </w:rPr>
            </w:pPr>
            <w:r w:rsidRPr="00DE7B59">
              <w:t>TPC command for scheduled PUSCH</w:t>
            </w:r>
          </w:p>
        </w:tc>
        <w:tc>
          <w:tcPr>
            <w:tcW w:w="4023" w:type="dxa"/>
            <w:tcBorders>
              <w:top w:val="nil"/>
              <w:left w:val="nil"/>
              <w:bottom w:val="single" w:sz="4" w:space="0" w:color="auto"/>
              <w:right w:val="single" w:sz="4" w:space="0" w:color="auto"/>
            </w:tcBorders>
            <w:noWrap/>
            <w:hideMark/>
          </w:tcPr>
          <w:p w14:paraId="6DC4CA43" w14:textId="77777777" w:rsidR="008E24D2" w:rsidRPr="00DE7B59" w:rsidRDefault="008E24D2"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hideMark/>
          </w:tcPr>
          <w:p w14:paraId="3190565D" w14:textId="77777777" w:rsidR="008E24D2" w:rsidRPr="00DE7B59" w:rsidRDefault="008E24D2" w:rsidP="00B734C2">
            <w:pPr>
              <w:pStyle w:val="TAC"/>
            </w:pPr>
            <w:r w:rsidRPr="00DE7B59">
              <w:t>“01”</w:t>
            </w:r>
          </w:p>
        </w:tc>
        <w:tc>
          <w:tcPr>
            <w:tcW w:w="1699" w:type="dxa"/>
            <w:tcBorders>
              <w:top w:val="nil"/>
              <w:left w:val="nil"/>
              <w:bottom w:val="single" w:sz="4" w:space="0" w:color="auto"/>
              <w:right w:val="single" w:sz="4" w:space="0" w:color="auto"/>
            </w:tcBorders>
            <w:hideMark/>
          </w:tcPr>
          <w:p w14:paraId="094E0887" w14:textId="77777777" w:rsidR="008E24D2" w:rsidRPr="00DE7B59" w:rsidRDefault="008E24D2" w:rsidP="00B734C2">
            <w:pPr>
              <w:pStyle w:val="TAC"/>
              <w:jc w:val="left"/>
              <w:rPr>
                <w:lang w:eastAsia="zh-CN"/>
              </w:rPr>
            </w:pPr>
          </w:p>
        </w:tc>
      </w:tr>
      <w:tr w:rsidR="008E24D2" w:rsidRPr="00DE7B59" w14:paraId="35BFA898"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B66A030" w14:textId="77777777" w:rsidR="008E24D2" w:rsidRPr="00DE7B59" w:rsidRDefault="008E24D2" w:rsidP="00B734C2">
            <w:pPr>
              <w:pStyle w:val="TAL"/>
            </w:pPr>
            <w:r w:rsidRPr="00DE7B59">
              <w:rPr>
                <w:lang w:eastAsia="zh-CN"/>
              </w:rPr>
              <w:t xml:space="preserve">Second </w:t>
            </w:r>
            <w:r w:rsidRPr="00DE7B59">
              <w:t>TPC command for scheduled PUSCH</w:t>
            </w:r>
          </w:p>
        </w:tc>
        <w:tc>
          <w:tcPr>
            <w:tcW w:w="4023" w:type="dxa"/>
            <w:tcBorders>
              <w:top w:val="nil"/>
              <w:left w:val="nil"/>
              <w:bottom w:val="single" w:sz="4" w:space="0" w:color="auto"/>
              <w:right w:val="single" w:sz="4" w:space="0" w:color="auto"/>
            </w:tcBorders>
            <w:noWrap/>
          </w:tcPr>
          <w:p w14:paraId="6B1C2428" w14:textId="77777777" w:rsidR="008E24D2" w:rsidRPr="00DE7B59" w:rsidRDefault="008E24D2"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tcPr>
          <w:p w14:paraId="31A400C1" w14:textId="77777777" w:rsidR="008E24D2" w:rsidRPr="00DE7B59" w:rsidRDefault="008E24D2" w:rsidP="00B734C2">
            <w:pPr>
              <w:pStyle w:val="TAC"/>
            </w:pPr>
            <w:r w:rsidRPr="00DE7B59">
              <w:t>“01”</w:t>
            </w:r>
          </w:p>
        </w:tc>
        <w:tc>
          <w:tcPr>
            <w:tcW w:w="1699" w:type="dxa"/>
            <w:tcBorders>
              <w:top w:val="nil"/>
              <w:left w:val="nil"/>
              <w:bottom w:val="single" w:sz="4" w:space="0" w:color="auto"/>
              <w:right w:val="single" w:sz="4" w:space="0" w:color="auto"/>
            </w:tcBorders>
          </w:tcPr>
          <w:p w14:paraId="7BBDA714" w14:textId="77777777" w:rsidR="008E24D2" w:rsidRPr="00DE7B59" w:rsidRDefault="008E24D2" w:rsidP="00B734C2">
            <w:pPr>
              <w:pStyle w:val="TAC"/>
              <w:jc w:val="left"/>
              <w:rPr>
                <w:lang w:eastAsia="zh-CN"/>
              </w:rPr>
            </w:pPr>
          </w:p>
        </w:tc>
      </w:tr>
      <w:tr w:rsidR="008E24D2" w:rsidRPr="00DE7B59" w14:paraId="31D20C2D"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4B3B2A7" w14:textId="77777777" w:rsidR="008E24D2" w:rsidRPr="00DE7B59" w:rsidRDefault="008E24D2" w:rsidP="00B734C2">
            <w:pPr>
              <w:pStyle w:val="TAL"/>
              <w:rPr>
                <w:lang w:eastAsia="zh-CN"/>
              </w:rPr>
            </w:pPr>
            <w:r w:rsidRPr="00DE7B59">
              <w:rPr>
                <w:lang w:eastAsia="zh-CN"/>
              </w:rPr>
              <w:t>SRS resource set indicator</w:t>
            </w:r>
          </w:p>
        </w:tc>
        <w:tc>
          <w:tcPr>
            <w:tcW w:w="4023" w:type="dxa"/>
            <w:tcBorders>
              <w:top w:val="nil"/>
              <w:left w:val="nil"/>
              <w:bottom w:val="single" w:sz="4" w:space="0" w:color="auto"/>
              <w:right w:val="single" w:sz="4" w:space="0" w:color="auto"/>
            </w:tcBorders>
            <w:noWrap/>
          </w:tcPr>
          <w:p w14:paraId="4CD96591" w14:textId="77777777" w:rsidR="008E24D2" w:rsidRPr="00DE7B59" w:rsidRDefault="008E24D2" w:rsidP="00B734C2">
            <w:pPr>
              <w:pStyle w:val="TAL"/>
              <w:rPr>
                <w:lang w:eastAsia="zh-CN"/>
              </w:rPr>
            </w:pPr>
            <w:r w:rsidRPr="00DE7B59">
              <w:rPr>
                <w:lang w:eastAsia="zh-CN"/>
              </w:rPr>
              <w:t xml:space="preserve">2 as per </w:t>
            </w:r>
            <w:r w:rsidRPr="00DE7B59">
              <w:t>Table 7.3.1.1.2-36 in TS 38.212 [27]</w:t>
            </w:r>
          </w:p>
        </w:tc>
        <w:tc>
          <w:tcPr>
            <w:tcW w:w="1559" w:type="dxa"/>
            <w:tcBorders>
              <w:top w:val="nil"/>
              <w:left w:val="nil"/>
              <w:bottom w:val="single" w:sz="4" w:space="0" w:color="auto"/>
              <w:right w:val="single" w:sz="4" w:space="0" w:color="auto"/>
            </w:tcBorders>
            <w:noWrap/>
          </w:tcPr>
          <w:p w14:paraId="4B1A4EA8" w14:textId="77777777" w:rsidR="008E24D2" w:rsidRPr="00DE7B59" w:rsidRDefault="008E24D2" w:rsidP="00B734C2">
            <w:pPr>
              <w:pStyle w:val="TAC"/>
            </w:pPr>
            <w:r w:rsidRPr="00DE7B59">
              <w:t>“10”</w:t>
            </w:r>
          </w:p>
        </w:tc>
        <w:tc>
          <w:tcPr>
            <w:tcW w:w="1699" w:type="dxa"/>
            <w:tcBorders>
              <w:top w:val="nil"/>
              <w:left w:val="nil"/>
              <w:bottom w:val="single" w:sz="4" w:space="0" w:color="auto"/>
              <w:right w:val="single" w:sz="4" w:space="0" w:color="auto"/>
            </w:tcBorders>
          </w:tcPr>
          <w:p w14:paraId="4B485AD9" w14:textId="77777777" w:rsidR="008E24D2" w:rsidRPr="00DE7B59" w:rsidRDefault="008E24D2" w:rsidP="00B734C2">
            <w:pPr>
              <w:pStyle w:val="TAC"/>
              <w:jc w:val="left"/>
              <w:rPr>
                <w:lang w:eastAsia="zh-CN"/>
              </w:rPr>
            </w:pPr>
          </w:p>
        </w:tc>
      </w:tr>
      <w:tr w:rsidR="008E24D2" w:rsidRPr="00DE7B59" w14:paraId="4A0405ED"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229EFEA" w14:textId="77777777" w:rsidR="008E24D2" w:rsidRPr="00DE7B59" w:rsidRDefault="008E24D2" w:rsidP="00B734C2">
            <w:pPr>
              <w:pStyle w:val="TAL"/>
              <w:rPr>
                <w:lang w:eastAsia="zh-CN"/>
              </w:rPr>
            </w:pPr>
            <w:r w:rsidRPr="00DE7B59">
              <w:rPr>
                <w:lang w:eastAsia="zh-CN"/>
              </w:rPr>
              <w:t>SRS resource indicator</w:t>
            </w:r>
          </w:p>
        </w:tc>
        <w:tc>
          <w:tcPr>
            <w:tcW w:w="4023" w:type="dxa"/>
            <w:tcBorders>
              <w:top w:val="nil"/>
              <w:left w:val="nil"/>
              <w:bottom w:val="single" w:sz="4" w:space="0" w:color="auto"/>
              <w:right w:val="single" w:sz="4" w:space="0" w:color="auto"/>
            </w:tcBorders>
            <w:noWrap/>
            <w:hideMark/>
          </w:tcPr>
          <w:p w14:paraId="7DE5CE7A" w14:textId="77777777" w:rsidR="008E24D2" w:rsidRPr="00DE7B59" w:rsidRDefault="008E24D2" w:rsidP="00B734C2">
            <w:pPr>
              <w:pStyle w:val="TAL"/>
            </w:pPr>
            <w:r w:rsidRPr="00DE7B59">
              <w:t>0</w:t>
            </w:r>
          </w:p>
        </w:tc>
        <w:tc>
          <w:tcPr>
            <w:tcW w:w="1559" w:type="dxa"/>
            <w:tcBorders>
              <w:top w:val="nil"/>
              <w:left w:val="nil"/>
              <w:bottom w:val="single" w:sz="4" w:space="0" w:color="auto"/>
              <w:right w:val="single" w:sz="4" w:space="0" w:color="auto"/>
            </w:tcBorders>
            <w:noWrap/>
            <w:hideMark/>
          </w:tcPr>
          <w:p w14:paraId="742F22CA" w14:textId="77777777" w:rsidR="008E24D2" w:rsidRPr="00DE7B59" w:rsidRDefault="008E24D2" w:rsidP="00B734C2">
            <w:pPr>
              <w:pStyle w:val="TAC"/>
              <w:rPr>
                <w:lang w:eastAsia="zh-CN"/>
              </w:rPr>
            </w:pPr>
            <w:r w:rsidRPr="00DE7B59">
              <w:t>“0”</w:t>
            </w:r>
          </w:p>
        </w:tc>
        <w:tc>
          <w:tcPr>
            <w:tcW w:w="1699" w:type="dxa"/>
            <w:tcBorders>
              <w:top w:val="nil"/>
              <w:left w:val="nil"/>
              <w:bottom w:val="single" w:sz="4" w:space="0" w:color="auto"/>
              <w:right w:val="single" w:sz="4" w:space="0" w:color="auto"/>
            </w:tcBorders>
            <w:hideMark/>
          </w:tcPr>
          <w:p w14:paraId="4F56A4FB" w14:textId="77777777" w:rsidR="008E24D2" w:rsidRPr="00DE7B59" w:rsidRDefault="008E24D2" w:rsidP="00B734C2">
            <w:pPr>
              <w:pStyle w:val="TAC"/>
              <w:jc w:val="left"/>
              <w:rPr>
                <w:lang w:eastAsia="zh-CN"/>
              </w:rPr>
            </w:pPr>
          </w:p>
        </w:tc>
      </w:tr>
      <w:tr w:rsidR="008E24D2" w:rsidRPr="00DE7B59" w14:paraId="241CCC00"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7643FA6" w14:textId="77777777" w:rsidR="008E24D2" w:rsidRPr="00DE7B59" w:rsidRDefault="008E24D2" w:rsidP="00B734C2">
            <w:pPr>
              <w:pStyle w:val="TAL"/>
              <w:rPr>
                <w:lang w:eastAsia="zh-CN"/>
              </w:rPr>
            </w:pPr>
            <w:r w:rsidRPr="00DE7B59">
              <w:t xml:space="preserve">Second </w:t>
            </w:r>
            <w:r w:rsidRPr="00DE7B59">
              <w:rPr>
                <w:lang w:eastAsia="zh-CN"/>
              </w:rPr>
              <w:t>SRS resource indicator</w:t>
            </w:r>
          </w:p>
        </w:tc>
        <w:tc>
          <w:tcPr>
            <w:tcW w:w="4023" w:type="dxa"/>
            <w:tcBorders>
              <w:top w:val="nil"/>
              <w:left w:val="nil"/>
              <w:bottom w:val="single" w:sz="4" w:space="0" w:color="auto"/>
              <w:right w:val="single" w:sz="4" w:space="0" w:color="auto"/>
            </w:tcBorders>
            <w:noWrap/>
          </w:tcPr>
          <w:p w14:paraId="7BEA8204" w14:textId="77777777" w:rsidR="008E24D2" w:rsidRPr="00DE7B59" w:rsidRDefault="008E24D2" w:rsidP="00B734C2">
            <w:pPr>
              <w:pStyle w:val="TAL"/>
            </w:pPr>
            <w:r w:rsidRPr="00DE7B59">
              <w:t>1</w:t>
            </w:r>
          </w:p>
        </w:tc>
        <w:tc>
          <w:tcPr>
            <w:tcW w:w="1559" w:type="dxa"/>
            <w:tcBorders>
              <w:top w:val="nil"/>
              <w:left w:val="nil"/>
              <w:bottom w:val="single" w:sz="4" w:space="0" w:color="auto"/>
              <w:right w:val="single" w:sz="4" w:space="0" w:color="auto"/>
            </w:tcBorders>
            <w:noWrap/>
          </w:tcPr>
          <w:p w14:paraId="6E8AD4ED" w14:textId="77777777" w:rsidR="008E24D2" w:rsidRPr="00DE7B59" w:rsidRDefault="008E24D2" w:rsidP="00B734C2">
            <w:pPr>
              <w:pStyle w:val="TAC"/>
            </w:pPr>
            <w:r w:rsidRPr="00DE7B59">
              <w:t>“1”</w:t>
            </w:r>
          </w:p>
        </w:tc>
        <w:tc>
          <w:tcPr>
            <w:tcW w:w="1699" w:type="dxa"/>
            <w:tcBorders>
              <w:top w:val="nil"/>
              <w:left w:val="nil"/>
              <w:bottom w:val="single" w:sz="4" w:space="0" w:color="auto"/>
              <w:right w:val="single" w:sz="4" w:space="0" w:color="auto"/>
            </w:tcBorders>
          </w:tcPr>
          <w:p w14:paraId="5F178381" w14:textId="77777777" w:rsidR="008E24D2" w:rsidRPr="00DE7B59" w:rsidRDefault="008E24D2" w:rsidP="00B734C2">
            <w:pPr>
              <w:pStyle w:val="TAC"/>
              <w:jc w:val="left"/>
              <w:rPr>
                <w:lang w:eastAsia="zh-CN"/>
              </w:rPr>
            </w:pPr>
          </w:p>
        </w:tc>
      </w:tr>
      <w:tr w:rsidR="008E24D2" w:rsidRPr="00DE7B59" w14:paraId="315B8AAE" w14:textId="77777777" w:rsidTr="00B734C2">
        <w:trPr>
          <w:cantSplit/>
          <w:trHeight w:val="57"/>
          <w:jc w:val="center"/>
        </w:trPr>
        <w:tc>
          <w:tcPr>
            <w:tcW w:w="3060" w:type="dxa"/>
            <w:tcBorders>
              <w:top w:val="single" w:sz="4" w:space="0" w:color="auto"/>
              <w:left w:val="single" w:sz="4" w:space="0" w:color="auto"/>
              <w:right w:val="single" w:sz="4" w:space="0" w:color="auto"/>
            </w:tcBorders>
            <w:hideMark/>
          </w:tcPr>
          <w:p w14:paraId="7FCAD132" w14:textId="77777777" w:rsidR="008E24D2" w:rsidRPr="00DE7B59" w:rsidRDefault="008E24D2" w:rsidP="00B734C2">
            <w:pPr>
              <w:pStyle w:val="TAL"/>
            </w:pPr>
            <w:r w:rsidRPr="00DE7B59">
              <w:t>Precoding information and number of layers</w:t>
            </w:r>
          </w:p>
        </w:tc>
        <w:tc>
          <w:tcPr>
            <w:tcW w:w="4023" w:type="dxa"/>
            <w:tcBorders>
              <w:top w:val="nil"/>
              <w:left w:val="nil"/>
              <w:bottom w:val="single" w:sz="4" w:space="0" w:color="auto"/>
              <w:right w:val="single" w:sz="4" w:space="0" w:color="auto"/>
            </w:tcBorders>
            <w:noWrap/>
            <w:hideMark/>
          </w:tcPr>
          <w:p w14:paraId="22C86A05" w14:textId="77777777" w:rsidR="008E24D2" w:rsidRPr="00DE7B59" w:rsidRDefault="008E24D2" w:rsidP="00B734C2">
            <w:pPr>
              <w:pStyle w:val="TAL"/>
            </w:pPr>
            <w:r w:rsidRPr="00DE7B59">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7D980938" w14:textId="77777777" w:rsidR="008E24D2" w:rsidRPr="00DE7B59" w:rsidRDefault="008E24D2" w:rsidP="00B734C2">
            <w:pPr>
              <w:pStyle w:val="TAC"/>
              <w:rPr>
                <w:lang w:eastAsia="zh-CN"/>
              </w:rPr>
            </w:pPr>
            <w:r w:rsidRPr="00DE7B59">
              <w:t>-</w:t>
            </w:r>
          </w:p>
        </w:tc>
        <w:tc>
          <w:tcPr>
            <w:tcW w:w="1699" w:type="dxa"/>
            <w:tcBorders>
              <w:top w:val="nil"/>
              <w:left w:val="nil"/>
              <w:bottom w:val="single" w:sz="4" w:space="0" w:color="auto"/>
              <w:right w:val="single" w:sz="4" w:space="0" w:color="auto"/>
            </w:tcBorders>
            <w:hideMark/>
          </w:tcPr>
          <w:p w14:paraId="4CA6AD84" w14:textId="77777777" w:rsidR="008E24D2" w:rsidRPr="00DE7B59" w:rsidRDefault="008E24D2" w:rsidP="00B734C2">
            <w:pPr>
              <w:pStyle w:val="TAC"/>
              <w:jc w:val="left"/>
            </w:pPr>
          </w:p>
        </w:tc>
      </w:tr>
      <w:tr w:rsidR="008E24D2" w:rsidRPr="00DE7B59" w14:paraId="32E31F1B"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1FE3F401" w14:textId="77777777" w:rsidR="008E24D2" w:rsidRPr="00DE7B59" w:rsidRDefault="008E24D2" w:rsidP="00B734C2">
            <w:pPr>
              <w:pStyle w:val="TAL"/>
            </w:pPr>
          </w:p>
        </w:tc>
        <w:tc>
          <w:tcPr>
            <w:tcW w:w="4023" w:type="dxa"/>
            <w:tcBorders>
              <w:top w:val="single" w:sz="4" w:space="0" w:color="auto"/>
              <w:left w:val="nil"/>
              <w:bottom w:val="single" w:sz="4" w:space="0" w:color="auto"/>
              <w:right w:val="single" w:sz="4" w:space="0" w:color="auto"/>
            </w:tcBorders>
            <w:noWrap/>
            <w:hideMark/>
          </w:tcPr>
          <w:p w14:paraId="07148616" w14:textId="77777777" w:rsidR="008E24D2" w:rsidRPr="00DE7B59" w:rsidRDefault="008E24D2" w:rsidP="00B734C2">
            <w:pPr>
              <w:pStyle w:val="TAL"/>
            </w:pPr>
            <w:r w:rsidRPr="00DE7B59">
              <w:t>2</w:t>
            </w:r>
          </w:p>
        </w:tc>
        <w:tc>
          <w:tcPr>
            <w:tcW w:w="1559" w:type="dxa"/>
            <w:tcBorders>
              <w:top w:val="single" w:sz="4" w:space="0" w:color="auto"/>
              <w:left w:val="nil"/>
              <w:bottom w:val="single" w:sz="4" w:space="0" w:color="auto"/>
              <w:right w:val="single" w:sz="4" w:space="0" w:color="auto"/>
            </w:tcBorders>
            <w:noWrap/>
            <w:hideMark/>
          </w:tcPr>
          <w:p w14:paraId="3968A48D" w14:textId="77777777" w:rsidR="008E24D2" w:rsidRPr="00DE7B59" w:rsidRDefault="008E24D2" w:rsidP="00B734C2">
            <w:pPr>
              <w:pStyle w:val="TAC"/>
              <w:rPr>
                <w:lang w:eastAsia="zh-CN"/>
              </w:rPr>
            </w:pPr>
            <w:r w:rsidRPr="00DE7B59">
              <w:t>“10”</w:t>
            </w:r>
          </w:p>
        </w:tc>
        <w:tc>
          <w:tcPr>
            <w:tcW w:w="1699" w:type="dxa"/>
            <w:tcBorders>
              <w:top w:val="single" w:sz="4" w:space="0" w:color="auto"/>
              <w:left w:val="nil"/>
              <w:bottom w:val="single" w:sz="4" w:space="0" w:color="auto"/>
              <w:right w:val="single" w:sz="4" w:space="0" w:color="auto"/>
            </w:tcBorders>
            <w:hideMark/>
          </w:tcPr>
          <w:p w14:paraId="7E7D95A7" w14:textId="77777777" w:rsidR="008E24D2" w:rsidRPr="00DE7B59" w:rsidRDefault="008E24D2" w:rsidP="00B734C2">
            <w:pPr>
              <w:pStyle w:val="TAC"/>
              <w:jc w:val="left"/>
              <w:rPr>
                <w:lang w:eastAsia="zh-CN"/>
              </w:rPr>
            </w:pPr>
            <w:r w:rsidRPr="00DE7B59">
              <w:t>pc_nrMIMO_CB_PUSCH</w:t>
            </w:r>
          </w:p>
        </w:tc>
      </w:tr>
      <w:tr w:rsidR="008E24D2" w:rsidRPr="00DE7B59" w14:paraId="7A06BD23" w14:textId="77777777" w:rsidTr="00B734C2">
        <w:trPr>
          <w:cantSplit/>
          <w:trHeight w:val="57"/>
          <w:jc w:val="center"/>
        </w:trPr>
        <w:tc>
          <w:tcPr>
            <w:tcW w:w="3060" w:type="dxa"/>
            <w:tcBorders>
              <w:top w:val="single" w:sz="4" w:space="0" w:color="auto"/>
              <w:left w:val="single" w:sz="4" w:space="0" w:color="auto"/>
              <w:right w:val="single" w:sz="4" w:space="0" w:color="auto"/>
            </w:tcBorders>
          </w:tcPr>
          <w:p w14:paraId="4E2D16F7" w14:textId="77777777" w:rsidR="008E24D2" w:rsidRPr="00DE7B59" w:rsidRDefault="008E24D2" w:rsidP="00B734C2">
            <w:pPr>
              <w:pStyle w:val="TAL"/>
            </w:pPr>
            <w:r w:rsidRPr="00DE7B59">
              <w:rPr>
                <w:lang w:eastAsia="zh-CN"/>
              </w:rPr>
              <w:t xml:space="preserve">Second </w:t>
            </w:r>
            <w:r w:rsidRPr="00DE7B59">
              <w:t>Precoding information</w:t>
            </w:r>
          </w:p>
        </w:tc>
        <w:tc>
          <w:tcPr>
            <w:tcW w:w="4023" w:type="dxa"/>
            <w:tcBorders>
              <w:top w:val="single" w:sz="4" w:space="0" w:color="auto"/>
              <w:left w:val="nil"/>
              <w:bottom w:val="single" w:sz="4" w:space="0" w:color="auto"/>
              <w:right w:val="single" w:sz="4" w:space="0" w:color="auto"/>
            </w:tcBorders>
            <w:noWrap/>
          </w:tcPr>
          <w:p w14:paraId="32D6D880" w14:textId="77777777" w:rsidR="008E24D2" w:rsidRPr="00DE7B59" w:rsidRDefault="008E24D2" w:rsidP="00B734C2">
            <w:pPr>
              <w:pStyle w:val="TAL"/>
            </w:pPr>
            <w:r w:rsidRPr="00DE7B59">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773C6703" w14:textId="77777777" w:rsidR="008E24D2" w:rsidRPr="00DE7B59" w:rsidRDefault="008E24D2" w:rsidP="00B734C2">
            <w:pPr>
              <w:pStyle w:val="TAC"/>
              <w:rPr>
                <w:lang w:eastAsia="zh-CN"/>
              </w:rPr>
            </w:pPr>
            <w:r w:rsidRPr="00DE7B59">
              <w:t>-</w:t>
            </w:r>
          </w:p>
        </w:tc>
        <w:tc>
          <w:tcPr>
            <w:tcW w:w="1699" w:type="dxa"/>
            <w:tcBorders>
              <w:top w:val="single" w:sz="4" w:space="0" w:color="auto"/>
              <w:left w:val="nil"/>
              <w:bottom w:val="single" w:sz="4" w:space="0" w:color="auto"/>
              <w:right w:val="single" w:sz="4" w:space="0" w:color="auto"/>
            </w:tcBorders>
          </w:tcPr>
          <w:p w14:paraId="6348C6FD" w14:textId="77777777" w:rsidR="008E24D2" w:rsidRPr="00DE7B59" w:rsidRDefault="008E24D2" w:rsidP="00B734C2">
            <w:pPr>
              <w:pStyle w:val="TAC"/>
              <w:jc w:val="left"/>
              <w:rPr>
                <w:lang w:eastAsia="zh-CN"/>
              </w:rPr>
            </w:pPr>
          </w:p>
        </w:tc>
      </w:tr>
      <w:tr w:rsidR="008E24D2" w:rsidRPr="00DE7B59" w14:paraId="423127B3"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6F92D0C3" w14:textId="77777777" w:rsidR="008E24D2" w:rsidRPr="00DE7B59" w:rsidRDefault="008E24D2" w:rsidP="00B734C2">
            <w:pPr>
              <w:pStyle w:val="TAL"/>
            </w:pPr>
          </w:p>
        </w:tc>
        <w:tc>
          <w:tcPr>
            <w:tcW w:w="4023" w:type="dxa"/>
            <w:tcBorders>
              <w:top w:val="single" w:sz="4" w:space="0" w:color="auto"/>
              <w:left w:val="nil"/>
              <w:bottom w:val="single" w:sz="4" w:space="0" w:color="auto"/>
              <w:right w:val="single" w:sz="4" w:space="0" w:color="auto"/>
            </w:tcBorders>
            <w:noWrap/>
          </w:tcPr>
          <w:p w14:paraId="6E5FBC27" w14:textId="77777777" w:rsidR="008E24D2" w:rsidRPr="00DE7B59" w:rsidRDefault="008E24D2" w:rsidP="00B734C2">
            <w:pPr>
              <w:pStyle w:val="TAL"/>
            </w:pPr>
            <w:r w:rsidRPr="00DE7B59">
              <w:t>0</w:t>
            </w:r>
          </w:p>
        </w:tc>
        <w:tc>
          <w:tcPr>
            <w:tcW w:w="1559" w:type="dxa"/>
            <w:tcBorders>
              <w:top w:val="single" w:sz="4" w:space="0" w:color="auto"/>
              <w:left w:val="nil"/>
              <w:bottom w:val="single" w:sz="4" w:space="0" w:color="auto"/>
              <w:right w:val="single" w:sz="4" w:space="0" w:color="auto"/>
            </w:tcBorders>
            <w:noWrap/>
          </w:tcPr>
          <w:p w14:paraId="69C212FC" w14:textId="77777777" w:rsidR="008E24D2" w:rsidRPr="00DE7B59" w:rsidRDefault="008E24D2" w:rsidP="00B734C2">
            <w:pPr>
              <w:pStyle w:val="TAC"/>
              <w:rPr>
                <w:lang w:eastAsia="zh-CN"/>
              </w:rPr>
            </w:pPr>
            <w:r w:rsidRPr="00DE7B59">
              <w:t>“00”</w:t>
            </w:r>
          </w:p>
        </w:tc>
        <w:tc>
          <w:tcPr>
            <w:tcW w:w="1699" w:type="dxa"/>
            <w:tcBorders>
              <w:top w:val="single" w:sz="4" w:space="0" w:color="auto"/>
              <w:left w:val="nil"/>
              <w:bottom w:val="single" w:sz="4" w:space="0" w:color="auto"/>
              <w:right w:val="single" w:sz="4" w:space="0" w:color="auto"/>
            </w:tcBorders>
          </w:tcPr>
          <w:p w14:paraId="555F4043" w14:textId="77777777" w:rsidR="008E24D2" w:rsidRPr="00DE7B59" w:rsidRDefault="008E24D2" w:rsidP="00B734C2">
            <w:pPr>
              <w:pStyle w:val="TAC"/>
              <w:jc w:val="left"/>
              <w:rPr>
                <w:lang w:eastAsia="zh-CN"/>
              </w:rPr>
            </w:pPr>
            <w:r w:rsidRPr="00DE7B59">
              <w:t>pc_nrMIMO_CB_PUSCH</w:t>
            </w:r>
          </w:p>
        </w:tc>
      </w:tr>
    </w:tbl>
    <w:p w14:paraId="72CCE44D" w14:textId="77777777" w:rsidR="008E24D2" w:rsidRPr="00DE7B59" w:rsidRDefault="008E24D2" w:rsidP="008E24D2"/>
    <w:p w14:paraId="0897DB14" w14:textId="443FFDE9" w:rsidR="00335A31" w:rsidRPr="00DE7B59" w:rsidRDefault="00335A31" w:rsidP="00335A31">
      <w:pPr>
        <w:pStyle w:val="Heading5"/>
      </w:pPr>
      <w:r w:rsidRPr="00DE7B59">
        <w:t>7.1.1.3.18</w:t>
      </w:r>
      <w:r w:rsidRPr="00DE7B59">
        <w:tab/>
        <w:t xml:space="preserve">Correct </w:t>
      </w:r>
      <w:r w:rsidR="00F97ABD" w:rsidRPr="00DE7B59">
        <w:t>H</w:t>
      </w:r>
      <w:r w:rsidRPr="00DE7B59">
        <w:t>andling of MAC control information / Buffer status / UL data arrive in the UE Tx buffer / Refined BSR</w:t>
      </w:r>
    </w:p>
    <w:p w14:paraId="44BC4A22" w14:textId="77777777" w:rsidR="00335A31" w:rsidRPr="00DE7B59" w:rsidRDefault="00335A31" w:rsidP="00335A31">
      <w:pPr>
        <w:pStyle w:val="H6"/>
      </w:pPr>
      <w:r w:rsidRPr="00DE7B59">
        <w:t>7.1.1.3.18.1</w:t>
      </w:r>
      <w:r w:rsidRPr="00DE7B59">
        <w:tab/>
        <w:t>Test Purpose (TP)</w:t>
      </w:r>
    </w:p>
    <w:p w14:paraId="0674D937" w14:textId="77777777" w:rsidR="00335A31" w:rsidRPr="00DE7B59" w:rsidRDefault="00335A31" w:rsidP="00335A31">
      <w:pPr>
        <w:pStyle w:val="H6"/>
      </w:pPr>
      <w:r w:rsidRPr="00DE7B59">
        <w:t>(1)</w:t>
      </w:r>
    </w:p>
    <w:p w14:paraId="4BBDC4CF"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 }</w:t>
      </w:r>
    </w:p>
    <w:p w14:paraId="4A340B05"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4997A624"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is within the buffer sizes specified in Table 6.1.3.1-3}</w:t>
      </w:r>
    </w:p>
    <w:p w14:paraId="59CD9F6C"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Refined BSR"}</w:t>
      </w:r>
    </w:p>
    <w:p w14:paraId="4069E51A" w14:textId="77777777" w:rsidR="00335A31" w:rsidRPr="00DE7B59" w:rsidRDefault="00335A31" w:rsidP="00335A31">
      <w:pPr>
        <w:pStyle w:val="PL"/>
        <w:rPr>
          <w:noProof w:val="0"/>
        </w:rPr>
      </w:pPr>
      <w:r w:rsidRPr="00DE7B59">
        <w:rPr>
          <w:noProof w:val="0"/>
        </w:rPr>
        <w:t xml:space="preserve">            }</w:t>
      </w:r>
    </w:p>
    <w:p w14:paraId="3986DB61" w14:textId="77777777" w:rsidR="00335A31" w:rsidRPr="00DE7B59" w:rsidRDefault="00335A31" w:rsidP="00335A31">
      <w:pPr>
        <w:pStyle w:val="PL"/>
        <w:rPr>
          <w:noProof w:val="0"/>
        </w:rPr>
      </w:pPr>
    </w:p>
    <w:p w14:paraId="059AF647" w14:textId="77777777" w:rsidR="00335A31" w:rsidRPr="00DE7B59" w:rsidRDefault="00335A31" w:rsidP="00335A31">
      <w:pPr>
        <w:pStyle w:val="H6"/>
      </w:pPr>
      <w:r w:rsidRPr="00DE7B59">
        <w:t>(2)</w:t>
      </w:r>
    </w:p>
    <w:p w14:paraId="24E6B3B2"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41888C74"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2E812159"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when the MAC PDU containing the BSR is to be built is greater than the largest buffer size specified in Table 6.1.3.1-3}</w:t>
      </w:r>
    </w:p>
    <w:p w14:paraId="2AE919B1"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BSR"}</w:t>
      </w:r>
    </w:p>
    <w:p w14:paraId="4B8B6448" w14:textId="77777777" w:rsidR="00335A31" w:rsidRPr="00DE7B59" w:rsidRDefault="00335A31" w:rsidP="00335A31">
      <w:pPr>
        <w:pStyle w:val="PL"/>
        <w:rPr>
          <w:noProof w:val="0"/>
        </w:rPr>
      </w:pPr>
      <w:r w:rsidRPr="00DE7B59">
        <w:rPr>
          <w:noProof w:val="0"/>
        </w:rPr>
        <w:t xml:space="preserve">            }</w:t>
      </w:r>
    </w:p>
    <w:p w14:paraId="3D92F4D9" w14:textId="77777777" w:rsidR="00335A31" w:rsidRPr="00DE7B59" w:rsidRDefault="00335A31" w:rsidP="00335A31">
      <w:pPr>
        <w:pStyle w:val="PL"/>
        <w:rPr>
          <w:noProof w:val="0"/>
        </w:rPr>
      </w:pPr>
    </w:p>
    <w:p w14:paraId="49C808BD" w14:textId="77777777" w:rsidR="00335A31" w:rsidRPr="00DE7B59" w:rsidRDefault="00335A31" w:rsidP="00335A31">
      <w:pPr>
        <w:pStyle w:val="H6"/>
      </w:pPr>
      <w:r w:rsidRPr="00DE7B59">
        <w:t>(3)</w:t>
      </w:r>
    </w:p>
    <w:p w14:paraId="1A0427AF"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2C732311"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58150962"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when the MAC PDU containing the BSR is to be built is smaller than the smallest buffer size specified in Table 6.1.3.1-3}</w:t>
      </w:r>
    </w:p>
    <w:p w14:paraId="3A15D602"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short BSR"}</w:t>
      </w:r>
    </w:p>
    <w:p w14:paraId="72BFE9A8" w14:textId="77777777" w:rsidR="00335A31" w:rsidRPr="00DE7B59" w:rsidRDefault="00335A31" w:rsidP="00335A31">
      <w:pPr>
        <w:pStyle w:val="PL"/>
        <w:rPr>
          <w:noProof w:val="0"/>
        </w:rPr>
      </w:pPr>
      <w:r w:rsidRPr="00DE7B59">
        <w:rPr>
          <w:noProof w:val="0"/>
        </w:rPr>
        <w:t xml:space="preserve">            }</w:t>
      </w:r>
    </w:p>
    <w:p w14:paraId="4773D78E" w14:textId="77777777" w:rsidR="00335A31" w:rsidRPr="00DE7B59" w:rsidRDefault="00335A31" w:rsidP="00335A31">
      <w:pPr>
        <w:pStyle w:val="PL"/>
        <w:rPr>
          <w:noProof w:val="0"/>
        </w:rPr>
      </w:pPr>
    </w:p>
    <w:p w14:paraId="42213070" w14:textId="77777777" w:rsidR="00335A31" w:rsidRPr="00DE7B59" w:rsidRDefault="00335A31" w:rsidP="00335A31">
      <w:pPr>
        <w:pStyle w:val="H6"/>
      </w:pPr>
      <w:r w:rsidRPr="00DE7B59">
        <w:t>7.1.1.3.18.2</w:t>
      </w:r>
      <w:r w:rsidRPr="00DE7B59">
        <w:tab/>
        <w:t>Conformance requirements</w:t>
      </w:r>
    </w:p>
    <w:p w14:paraId="0E4C07F7" w14:textId="77777777" w:rsidR="00335A31" w:rsidRPr="00DE7B59" w:rsidRDefault="00335A31" w:rsidP="00335A31">
      <w:r w:rsidRPr="00DE7B59">
        <w:t>References: The conformance requirements covered in the present TC are specified in: 3GPP TS 38.321, clause 5.2.4.6 and TS 38.331, clause 6.3.1 5. Unless otherwise stated these are Rel-18 requirements.</w:t>
      </w:r>
    </w:p>
    <w:p w14:paraId="15DA48F4" w14:textId="77777777" w:rsidR="00335A31" w:rsidRPr="00DE7B59" w:rsidRDefault="00335A31" w:rsidP="00335A31">
      <w:r w:rsidRPr="00DE7B59">
        <w:t>[TS 38.321, clause 5.4.5]</w:t>
      </w:r>
    </w:p>
    <w:p w14:paraId="722D7149" w14:textId="77777777" w:rsidR="00335A31" w:rsidRPr="00DE7B59" w:rsidRDefault="00335A31" w:rsidP="00335A31">
      <w:r w:rsidRPr="00DE7B59">
        <w:t>…</w:t>
      </w:r>
    </w:p>
    <w:p w14:paraId="545FE3A5" w14:textId="77777777" w:rsidR="00335A31" w:rsidRPr="00DE7B59" w:rsidRDefault="00335A31" w:rsidP="00335A31">
      <w:pPr>
        <w:rPr>
          <w:lang w:eastAsia="ko-KR"/>
        </w:rPr>
      </w:pPr>
      <w:r w:rsidRPr="00DE7B59">
        <w:t xml:space="preserve">For Regular and Periodic BSR, the MAC entity for which </w:t>
      </w:r>
      <w:r w:rsidRPr="00DE7B59">
        <w:rPr>
          <w:i/>
        </w:rPr>
        <w:t>logicalChannelGroupIAB-Ext</w:t>
      </w:r>
      <w:r w:rsidRPr="00DE7B59">
        <w:t xml:space="preserve"> is not configured by upper layers shall</w:t>
      </w:r>
      <w:r w:rsidRPr="00DE7B59">
        <w:rPr>
          <w:lang w:eastAsia="ko-KR"/>
        </w:rPr>
        <w:t>:</w:t>
      </w:r>
    </w:p>
    <w:p w14:paraId="7DAD20F5" w14:textId="77777777" w:rsidR="00335A31" w:rsidRPr="00DE7B59" w:rsidRDefault="00335A31" w:rsidP="00335A31">
      <w:pPr>
        <w:pStyle w:val="B1"/>
        <w:rPr>
          <w:lang w:eastAsia="ko-KR"/>
        </w:rPr>
      </w:pPr>
      <w:r w:rsidRPr="00DE7B59">
        <w:rPr>
          <w:lang w:eastAsia="ko-KR"/>
        </w:rPr>
        <w:t>1&gt;</w:t>
      </w:r>
      <w:r w:rsidRPr="00DE7B59">
        <w:rPr>
          <w:lang w:eastAsia="ko-KR"/>
        </w:rPr>
        <w:tab/>
        <w:t xml:space="preserve">if for at least one LCG configured with </w:t>
      </w:r>
      <w:r w:rsidRPr="00DE7B59">
        <w:rPr>
          <w:i/>
          <w:iCs/>
          <w:lang w:eastAsia="ko-KR"/>
        </w:rPr>
        <w:t>additionalBS-TableAllowed,</w:t>
      </w:r>
      <w:r w:rsidRPr="00DE7B59">
        <w:rPr>
          <w:lang w:eastAsia="ko-KR"/>
        </w:rPr>
        <w:t xml:space="preserve"> the amount of UL data available for transmission when the MAC PDU containing the BSR is to be built is within the buffer sizes specified in Table 6.1.3.1-3:</w:t>
      </w:r>
    </w:p>
    <w:p w14:paraId="75D6460B" w14:textId="77777777" w:rsidR="00335A31" w:rsidRPr="00DE7B59" w:rsidRDefault="00335A31" w:rsidP="00335A31">
      <w:pPr>
        <w:pStyle w:val="B2"/>
        <w:rPr>
          <w:lang w:eastAsia="ko-KR"/>
        </w:rPr>
      </w:pPr>
      <w:r w:rsidRPr="00DE7B59">
        <w:rPr>
          <w:lang w:eastAsia="ko-KR"/>
        </w:rPr>
        <w:t>2&gt;</w:t>
      </w:r>
      <w:r w:rsidRPr="00DE7B59">
        <w:rPr>
          <w:lang w:eastAsia="ko-KR"/>
        </w:rPr>
        <w:tab/>
        <w:t>report Refined Long BSR for all LCGs which have data available for transmission;</w:t>
      </w:r>
    </w:p>
    <w:p w14:paraId="384A1BB1" w14:textId="77777777" w:rsidR="00335A31" w:rsidRPr="00DE7B59" w:rsidRDefault="00335A31" w:rsidP="00335A31">
      <w:pPr>
        <w:pStyle w:val="B1"/>
        <w:rPr>
          <w:lang w:eastAsia="ko-KR"/>
        </w:rPr>
      </w:pPr>
      <w:r w:rsidRPr="00DE7B59">
        <w:rPr>
          <w:lang w:eastAsia="ko-KR"/>
        </w:rPr>
        <w:t>1&gt;</w:t>
      </w:r>
      <w:r w:rsidRPr="00DE7B59">
        <w:rPr>
          <w:lang w:eastAsia="ko-KR"/>
        </w:rPr>
        <w:tab/>
        <w:t>else:</w:t>
      </w:r>
    </w:p>
    <w:p w14:paraId="0E152D58" w14:textId="77777777" w:rsidR="00335A31" w:rsidRPr="00DE7B59" w:rsidRDefault="00335A31" w:rsidP="00335A31">
      <w:pPr>
        <w:pStyle w:val="B2"/>
        <w:rPr>
          <w:lang w:eastAsia="ko-KR"/>
        </w:rPr>
      </w:pPr>
      <w:r w:rsidRPr="00DE7B59">
        <w:rPr>
          <w:lang w:eastAsia="ko-KR"/>
        </w:rPr>
        <w:t>2&gt;</w:t>
      </w:r>
      <w:r w:rsidRPr="00DE7B59">
        <w:rPr>
          <w:lang w:eastAsia="ko-KR"/>
        </w:rPr>
        <w:tab/>
        <w:t>if more than one LCG has data available for transmission when the MAC PDU containing the BSR is to be built:</w:t>
      </w:r>
    </w:p>
    <w:p w14:paraId="5D794CDA" w14:textId="77777777" w:rsidR="00335A31" w:rsidRPr="00DE7B59" w:rsidRDefault="00335A31" w:rsidP="00335A31">
      <w:pPr>
        <w:pStyle w:val="B3"/>
        <w:rPr>
          <w:lang w:eastAsia="ko-KR"/>
        </w:rPr>
      </w:pPr>
      <w:r w:rsidRPr="00DE7B59">
        <w:rPr>
          <w:lang w:eastAsia="ko-KR"/>
        </w:rPr>
        <w:t>3&gt;</w:t>
      </w:r>
      <w:r w:rsidRPr="00DE7B59">
        <w:rPr>
          <w:lang w:eastAsia="ko-KR"/>
        </w:rPr>
        <w:tab/>
        <w:t>report Long BSR for all LCGs which have data available for transmission.</w:t>
      </w:r>
    </w:p>
    <w:p w14:paraId="118636C4" w14:textId="77777777" w:rsidR="00335A31" w:rsidRPr="00DE7B59" w:rsidRDefault="00335A31" w:rsidP="00335A31">
      <w:pPr>
        <w:pStyle w:val="B2"/>
        <w:rPr>
          <w:lang w:eastAsia="ko-KR"/>
        </w:rPr>
      </w:pPr>
      <w:r w:rsidRPr="00DE7B59">
        <w:rPr>
          <w:lang w:eastAsia="ko-KR"/>
        </w:rPr>
        <w:t>2&gt;</w:t>
      </w:r>
      <w:r w:rsidRPr="00DE7B59">
        <w:rPr>
          <w:lang w:eastAsia="ko-KR"/>
        </w:rPr>
        <w:tab/>
        <w:t xml:space="preserve">else if one LCG has data available and is configured with </w:t>
      </w:r>
      <w:r w:rsidRPr="00DE7B59">
        <w:rPr>
          <w:i/>
          <w:iCs/>
          <w:lang w:eastAsia="ko-KR"/>
        </w:rPr>
        <w:t>additionalBS-TableAllowed</w:t>
      </w:r>
      <w:r w:rsidRPr="00DE7B59">
        <w:rPr>
          <w:lang w:eastAsia="ko-KR"/>
        </w:rPr>
        <w:t xml:space="preserve"> and the amount of UL data available for transmission when the MAC PDU containing the BSR is to be built is greater than the largest buffer size specified in Table 6.1.3.1-3:</w:t>
      </w:r>
    </w:p>
    <w:p w14:paraId="64EFC26F" w14:textId="77777777" w:rsidR="00335A31" w:rsidRPr="00DE7B59" w:rsidRDefault="00335A31" w:rsidP="00335A31">
      <w:pPr>
        <w:pStyle w:val="B3"/>
        <w:rPr>
          <w:lang w:eastAsia="ko-KR"/>
        </w:rPr>
      </w:pPr>
      <w:r w:rsidRPr="00DE7B59">
        <w:rPr>
          <w:lang w:eastAsia="ko-KR"/>
        </w:rPr>
        <w:t>3&gt;</w:t>
      </w:r>
      <w:r w:rsidRPr="00DE7B59">
        <w:rPr>
          <w:lang w:eastAsia="ko-KR"/>
        </w:rPr>
        <w:tab/>
        <w:t>report Long BSR.</w:t>
      </w:r>
    </w:p>
    <w:p w14:paraId="5D03163B" w14:textId="77777777" w:rsidR="00335A31" w:rsidRPr="00DE7B59" w:rsidRDefault="00335A31" w:rsidP="00335A31">
      <w:pPr>
        <w:pStyle w:val="B2"/>
        <w:rPr>
          <w:lang w:eastAsia="ko-KR"/>
        </w:rPr>
      </w:pPr>
      <w:r w:rsidRPr="00DE7B59">
        <w:rPr>
          <w:lang w:eastAsia="ko-KR"/>
        </w:rPr>
        <w:t>2&gt;</w:t>
      </w:r>
      <w:r w:rsidRPr="00DE7B59">
        <w:rPr>
          <w:lang w:eastAsia="ko-KR"/>
        </w:rPr>
        <w:tab/>
        <w:t>else:</w:t>
      </w:r>
    </w:p>
    <w:p w14:paraId="5A78C394" w14:textId="77777777" w:rsidR="00335A31" w:rsidRPr="00DE7B59" w:rsidRDefault="00335A31" w:rsidP="00335A31">
      <w:pPr>
        <w:pStyle w:val="B3"/>
        <w:rPr>
          <w:lang w:eastAsia="ko-KR"/>
        </w:rPr>
      </w:pPr>
      <w:r w:rsidRPr="00DE7B59">
        <w:rPr>
          <w:lang w:eastAsia="ko-KR"/>
        </w:rPr>
        <w:t>3&gt;</w:t>
      </w:r>
      <w:r w:rsidRPr="00DE7B59">
        <w:rPr>
          <w:lang w:eastAsia="ko-KR"/>
        </w:rPr>
        <w:tab/>
        <w:t>report Short BSR.</w:t>
      </w:r>
    </w:p>
    <w:p w14:paraId="65F3DF0D" w14:textId="77777777" w:rsidR="00335A31" w:rsidRPr="00DE7B59" w:rsidRDefault="00335A31" w:rsidP="00335A31">
      <w:r w:rsidRPr="00DE7B59">
        <w:t>[TS 38.321, clause 6.1.3.1]</w:t>
      </w:r>
    </w:p>
    <w:p w14:paraId="57C0F134" w14:textId="77777777" w:rsidR="00335A31" w:rsidRPr="00DE7B59" w:rsidRDefault="00335A31" w:rsidP="00335A31">
      <w:pPr>
        <w:rPr>
          <w:lang w:eastAsia="ko-KR"/>
        </w:rPr>
      </w:pPr>
      <w:r w:rsidRPr="00DE7B59">
        <w:rPr>
          <w:lang w:eastAsia="ko-KR"/>
        </w:rPr>
        <w:t>Buffer Status Report (BSR) MAC CEs consist of either:</w:t>
      </w:r>
    </w:p>
    <w:p w14:paraId="1FF23EEB" w14:textId="77777777" w:rsidR="00335A31" w:rsidRPr="00DE7B59" w:rsidRDefault="00335A31" w:rsidP="00335A31">
      <w:pPr>
        <w:pStyle w:val="B1"/>
        <w:rPr>
          <w:lang w:eastAsia="ko-KR"/>
        </w:rPr>
      </w:pPr>
      <w:r w:rsidRPr="00DE7B59">
        <w:rPr>
          <w:lang w:eastAsia="ko-KR"/>
        </w:rPr>
        <w:t>-</w:t>
      </w:r>
      <w:r w:rsidRPr="00DE7B59">
        <w:rPr>
          <w:lang w:eastAsia="ko-KR"/>
        </w:rPr>
        <w:tab/>
        <w:t>Short BSR format (fixed size); or</w:t>
      </w:r>
    </w:p>
    <w:p w14:paraId="2B648DD8" w14:textId="77777777" w:rsidR="00335A31" w:rsidRPr="00DE7B59" w:rsidRDefault="00335A31" w:rsidP="00335A31">
      <w:pPr>
        <w:pStyle w:val="B1"/>
        <w:rPr>
          <w:lang w:eastAsia="ko-KR"/>
        </w:rPr>
      </w:pPr>
      <w:r w:rsidRPr="00DE7B59">
        <w:rPr>
          <w:lang w:eastAsia="ko-KR"/>
        </w:rPr>
        <w:t>-</w:t>
      </w:r>
      <w:r w:rsidRPr="00DE7B59">
        <w:rPr>
          <w:lang w:eastAsia="ko-KR"/>
        </w:rPr>
        <w:tab/>
        <w:t>Extended Short BSR format (fixed size); or</w:t>
      </w:r>
    </w:p>
    <w:p w14:paraId="4BA27474" w14:textId="77777777" w:rsidR="00335A31" w:rsidRPr="00DE7B59" w:rsidRDefault="00335A31" w:rsidP="00335A31">
      <w:pPr>
        <w:pStyle w:val="B1"/>
        <w:rPr>
          <w:lang w:eastAsia="ko-KR"/>
        </w:rPr>
      </w:pPr>
      <w:r w:rsidRPr="00DE7B59">
        <w:rPr>
          <w:lang w:eastAsia="ko-KR"/>
        </w:rPr>
        <w:t>-</w:t>
      </w:r>
      <w:r w:rsidRPr="00DE7B59">
        <w:rPr>
          <w:lang w:eastAsia="ko-KR"/>
        </w:rPr>
        <w:tab/>
        <w:t>Long BSR format (variable size); or</w:t>
      </w:r>
    </w:p>
    <w:p w14:paraId="325A6FF1" w14:textId="77777777" w:rsidR="00335A31" w:rsidRPr="00DE7B59" w:rsidRDefault="00335A31" w:rsidP="00335A31">
      <w:pPr>
        <w:pStyle w:val="B1"/>
        <w:rPr>
          <w:lang w:eastAsia="ko-KR"/>
        </w:rPr>
      </w:pPr>
      <w:r w:rsidRPr="00DE7B59">
        <w:rPr>
          <w:lang w:eastAsia="ko-KR"/>
        </w:rPr>
        <w:t>-</w:t>
      </w:r>
      <w:r w:rsidRPr="00DE7B59">
        <w:rPr>
          <w:lang w:eastAsia="ko-KR"/>
        </w:rPr>
        <w:tab/>
        <w:t>Refined Long BSR format (variable size); or</w:t>
      </w:r>
    </w:p>
    <w:p w14:paraId="5285364F" w14:textId="77777777" w:rsidR="00335A31" w:rsidRPr="00DE7B59" w:rsidRDefault="00335A31" w:rsidP="00335A31">
      <w:pPr>
        <w:pStyle w:val="B1"/>
        <w:rPr>
          <w:lang w:eastAsia="ko-KR"/>
        </w:rPr>
      </w:pPr>
      <w:r w:rsidRPr="00DE7B59">
        <w:rPr>
          <w:lang w:eastAsia="ko-KR"/>
        </w:rPr>
        <w:t>-</w:t>
      </w:r>
      <w:r w:rsidRPr="00DE7B59">
        <w:rPr>
          <w:lang w:eastAsia="ko-KR"/>
        </w:rPr>
        <w:tab/>
        <w:t>Extended Long BSR format (variable size); or</w:t>
      </w:r>
    </w:p>
    <w:p w14:paraId="5B8152A8" w14:textId="77777777" w:rsidR="00335A31" w:rsidRPr="00DE7B59" w:rsidRDefault="00335A31" w:rsidP="00335A31">
      <w:pPr>
        <w:pStyle w:val="B1"/>
        <w:rPr>
          <w:lang w:eastAsia="ko-KR"/>
        </w:rPr>
      </w:pPr>
      <w:r w:rsidRPr="00DE7B59">
        <w:rPr>
          <w:lang w:eastAsia="ko-KR"/>
        </w:rPr>
        <w:t>-</w:t>
      </w:r>
      <w:r w:rsidRPr="00DE7B59">
        <w:rPr>
          <w:lang w:eastAsia="ko-KR"/>
        </w:rPr>
        <w:tab/>
        <w:t>Short Truncated BSR format (fixed size); or</w:t>
      </w:r>
    </w:p>
    <w:p w14:paraId="0B4CEEB2" w14:textId="77777777" w:rsidR="00335A31" w:rsidRPr="00DE7B59" w:rsidRDefault="00335A31" w:rsidP="00335A31">
      <w:pPr>
        <w:pStyle w:val="B1"/>
        <w:rPr>
          <w:lang w:eastAsia="ko-KR"/>
        </w:rPr>
      </w:pPr>
      <w:r w:rsidRPr="00DE7B59">
        <w:rPr>
          <w:lang w:eastAsia="ko-KR"/>
        </w:rPr>
        <w:t>-</w:t>
      </w:r>
      <w:r w:rsidRPr="00DE7B59">
        <w:rPr>
          <w:lang w:eastAsia="ko-KR"/>
        </w:rPr>
        <w:tab/>
        <w:t>Extended Short Truncated BSR format (fixed size); or</w:t>
      </w:r>
    </w:p>
    <w:p w14:paraId="216DD937" w14:textId="77777777" w:rsidR="00335A31" w:rsidRPr="00DE7B59" w:rsidRDefault="00335A31" w:rsidP="00335A31">
      <w:pPr>
        <w:pStyle w:val="B1"/>
        <w:rPr>
          <w:lang w:eastAsia="ko-KR"/>
        </w:rPr>
      </w:pPr>
      <w:r w:rsidRPr="00DE7B59">
        <w:rPr>
          <w:lang w:eastAsia="ko-KR"/>
        </w:rPr>
        <w:t>-</w:t>
      </w:r>
      <w:r w:rsidRPr="00DE7B59">
        <w:rPr>
          <w:lang w:eastAsia="ko-KR"/>
        </w:rPr>
        <w:tab/>
        <w:t>Long Truncated BSR format (variable size); or</w:t>
      </w:r>
    </w:p>
    <w:p w14:paraId="0E32CF73" w14:textId="77777777" w:rsidR="00335A31" w:rsidRPr="00DE7B59" w:rsidRDefault="00335A31" w:rsidP="00335A31">
      <w:pPr>
        <w:pStyle w:val="B1"/>
        <w:rPr>
          <w:lang w:eastAsia="ko-KR"/>
        </w:rPr>
      </w:pPr>
      <w:r w:rsidRPr="00DE7B59">
        <w:rPr>
          <w:lang w:eastAsia="ko-KR"/>
        </w:rPr>
        <w:t>-</w:t>
      </w:r>
      <w:r w:rsidRPr="00DE7B59">
        <w:rPr>
          <w:lang w:eastAsia="ko-KR"/>
        </w:rPr>
        <w:tab/>
        <w:t>Extended Long Truncated BSR format (variable size).</w:t>
      </w:r>
    </w:p>
    <w:p w14:paraId="4E4D38A8" w14:textId="77777777" w:rsidR="00335A31" w:rsidRPr="00DE7B59" w:rsidRDefault="00335A31" w:rsidP="00335A31">
      <w:pPr>
        <w:rPr>
          <w:rFonts w:eastAsia="Malgun Gothic"/>
          <w:lang w:eastAsia="ko-KR"/>
        </w:rPr>
      </w:pPr>
      <w:r w:rsidRPr="00DE7B59">
        <w:rPr>
          <w:rFonts w:eastAsia="Malgun Gothic"/>
          <w:lang w:eastAsia="ko-KR"/>
        </w:rPr>
        <w:t>Pre-emptive BSR MAC CE consists of:</w:t>
      </w:r>
    </w:p>
    <w:p w14:paraId="0383629F" w14:textId="77777777" w:rsidR="00335A31" w:rsidRPr="00DE7B59" w:rsidRDefault="00335A31" w:rsidP="00335A31">
      <w:pPr>
        <w:pStyle w:val="B1"/>
        <w:rPr>
          <w:rFonts w:eastAsia="Malgun Gothic"/>
          <w:lang w:eastAsia="ko-KR"/>
        </w:rPr>
      </w:pPr>
      <w:r w:rsidRPr="00DE7B59">
        <w:rPr>
          <w:rFonts w:eastAsia="Malgun Gothic"/>
          <w:lang w:eastAsia="ko-KR"/>
        </w:rPr>
        <w:t>-</w:t>
      </w:r>
      <w:r w:rsidRPr="00DE7B59">
        <w:rPr>
          <w:rFonts w:eastAsia="Malgun Gothic"/>
          <w:lang w:eastAsia="ko-KR"/>
        </w:rPr>
        <w:tab/>
        <w:t>Pre-emptive BSR format (variable size</w:t>
      </w:r>
      <w:r w:rsidRPr="00DE7B59">
        <w:rPr>
          <w:lang w:eastAsia="ko-KR"/>
        </w:rPr>
        <w:t>)</w:t>
      </w:r>
      <w:r w:rsidRPr="00DE7B59">
        <w:rPr>
          <w:rFonts w:eastAsia="Malgun Gothic"/>
          <w:lang w:eastAsia="ko-KR"/>
        </w:rPr>
        <w:t>; or</w:t>
      </w:r>
    </w:p>
    <w:p w14:paraId="626B1C37" w14:textId="77777777" w:rsidR="00335A31" w:rsidRPr="00DE7B59" w:rsidRDefault="00335A31" w:rsidP="00335A31">
      <w:pPr>
        <w:pStyle w:val="B1"/>
        <w:rPr>
          <w:lang w:eastAsia="ko-KR"/>
        </w:rPr>
      </w:pPr>
      <w:r w:rsidRPr="00DE7B59">
        <w:rPr>
          <w:rFonts w:eastAsia="Malgun Gothic"/>
          <w:lang w:eastAsia="ko-KR"/>
        </w:rPr>
        <w:t>-</w:t>
      </w:r>
      <w:r w:rsidRPr="00DE7B59">
        <w:rPr>
          <w:rFonts w:eastAsia="Malgun Gothic"/>
          <w:lang w:eastAsia="ko-KR"/>
        </w:rPr>
        <w:tab/>
        <w:t>Extended Pre-emptive BSR format (variable size</w:t>
      </w:r>
      <w:r w:rsidRPr="00DE7B59">
        <w:rPr>
          <w:lang w:eastAsia="ko-KR"/>
        </w:rPr>
        <w:t>).</w:t>
      </w:r>
    </w:p>
    <w:p w14:paraId="42265B7F" w14:textId="77777777" w:rsidR="00335A31" w:rsidRPr="00DE7B59" w:rsidRDefault="00335A31" w:rsidP="00335A31">
      <w:pPr>
        <w:rPr>
          <w:lang w:eastAsia="ko-KR"/>
        </w:rPr>
      </w:pPr>
      <w:r w:rsidRPr="00DE7B59">
        <w:rPr>
          <w:lang w:eastAsia="ko-KR"/>
        </w:rPr>
        <w:t>The BSR formats are identified by MAC subheaders with LCIDs as specified in Table 6.2.1-2.</w:t>
      </w:r>
    </w:p>
    <w:p w14:paraId="5490F818" w14:textId="77777777" w:rsidR="00335A31" w:rsidRPr="00DE7B59" w:rsidRDefault="00335A31" w:rsidP="00335A31">
      <w:pPr>
        <w:rPr>
          <w:lang w:eastAsia="ko-KR"/>
        </w:rPr>
      </w:pPr>
      <w:r w:rsidRPr="00DE7B59">
        <w:rPr>
          <w:lang w:eastAsia="ko-KR"/>
        </w:rPr>
        <w:t>The Refined Long BSR format, Extended BSR formats and Pre-emptive BSR format are identified by MAC subheaders with eLCIDs as specified in Table 6.2.1-2b.</w:t>
      </w:r>
    </w:p>
    <w:p w14:paraId="588A8C34" w14:textId="77777777" w:rsidR="00335A31" w:rsidRPr="00DE7B59" w:rsidRDefault="00335A31" w:rsidP="00335A31">
      <w:pPr>
        <w:rPr>
          <w:lang w:eastAsia="ko-KR"/>
        </w:rPr>
      </w:pPr>
      <w:r w:rsidRPr="00DE7B59">
        <w:rPr>
          <w:lang w:eastAsia="ko-KR"/>
        </w:rPr>
        <w:t>The fields in the BSR MAC CE are defined as follows:</w:t>
      </w:r>
    </w:p>
    <w:p w14:paraId="56319EC6" w14:textId="77777777" w:rsidR="00335A31" w:rsidRPr="00DE7B59" w:rsidRDefault="00335A31" w:rsidP="00335A31">
      <w:pPr>
        <w:pStyle w:val="B1"/>
        <w:rPr>
          <w:lang w:eastAsia="ko-KR"/>
        </w:rPr>
      </w:pPr>
      <w:r w:rsidRPr="00DE7B59">
        <w:rPr>
          <w:lang w:eastAsia="ko-KR"/>
        </w:rPr>
        <w:t>-</w:t>
      </w:r>
      <w:r w:rsidRPr="00DE7B59">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48A503BF" w14:textId="77777777" w:rsidR="00335A31" w:rsidRPr="00DE7B59" w:rsidRDefault="00335A31" w:rsidP="00335A31">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DE7B59">
        <w:rPr>
          <w:vertAlign w:val="subscript"/>
          <w:lang w:eastAsia="ko-KR"/>
        </w:rPr>
        <w:t>i</w:t>
      </w:r>
      <w:r w:rsidRPr="00DE7B59">
        <w:rPr>
          <w:lang w:eastAsia="ko-KR"/>
        </w:rPr>
        <w:t xml:space="preserve"> field set to 1 indicates that the Buffer Size field for the logical channel group i is reported. The LCG</w:t>
      </w:r>
      <w:r w:rsidRPr="00DE7B59">
        <w:rPr>
          <w:vertAlign w:val="subscript"/>
          <w:lang w:eastAsia="ko-KR"/>
        </w:rPr>
        <w:t>i</w:t>
      </w:r>
      <w:r w:rsidRPr="00DE7B59">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DE7B59">
        <w:rPr>
          <w:vertAlign w:val="subscript"/>
          <w:lang w:eastAsia="ko-KR"/>
        </w:rPr>
        <w:t>i</w:t>
      </w:r>
      <w:r w:rsidRPr="00DE7B59">
        <w:rPr>
          <w:lang w:eastAsia="ko-KR"/>
        </w:rPr>
        <w:t xml:space="preserve"> field set to 1 indicates that logical channel group i has data available. The LCG</w:t>
      </w:r>
      <w:r w:rsidRPr="00DE7B59">
        <w:rPr>
          <w:vertAlign w:val="subscript"/>
          <w:lang w:eastAsia="ko-KR"/>
        </w:rPr>
        <w:t>i</w:t>
      </w:r>
      <w:r w:rsidRPr="00DE7B59">
        <w:rPr>
          <w:lang w:eastAsia="ko-KR"/>
        </w:rPr>
        <w:t xml:space="preserve"> field set to 0 indicates that logical channel group i does not have data available;</w:t>
      </w:r>
    </w:p>
    <w:p w14:paraId="7D8D8CDA" w14:textId="77777777" w:rsidR="00335A31" w:rsidRPr="00DE7B59" w:rsidRDefault="00335A31" w:rsidP="00335A31">
      <w:pPr>
        <w:pStyle w:val="B1"/>
        <w:rPr>
          <w:lang w:eastAsia="ko-KR"/>
        </w:rPr>
      </w:pPr>
      <w:r w:rsidRPr="00DE7B59">
        <w:rPr>
          <w:lang w:eastAsia="ko-KR"/>
        </w:rPr>
        <w:t>-</w:t>
      </w:r>
      <w:r w:rsidRPr="00DE7B59">
        <w:rPr>
          <w:lang w:eastAsia="ko-KR"/>
        </w:rPr>
        <w:tab/>
        <w:t>BT</w:t>
      </w:r>
      <w:r w:rsidRPr="00DE7B59">
        <w:rPr>
          <w:vertAlign w:val="subscript"/>
          <w:lang w:eastAsia="ko-KR"/>
        </w:rPr>
        <w:t>i</w:t>
      </w:r>
      <w:r w:rsidRPr="00DE7B59">
        <w:rPr>
          <w:lang w:eastAsia="ko-KR"/>
        </w:rPr>
        <w:t>: This field is included only in the Refined Long BSR format. This field is present only if the corresponding LCG</w:t>
      </w:r>
      <w:r w:rsidRPr="00DE7B59">
        <w:rPr>
          <w:vertAlign w:val="subscript"/>
          <w:lang w:eastAsia="ko-KR"/>
        </w:rPr>
        <w:t>i</w:t>
      </w:r>
      <w:r w:rsidRPr="00DE7B59">
        <w:rPr>
          <w:lang w:eastAsia="ko-KR"/>
        </w:rPr>
        <w:t xml:space="preserve"> is set to 1; otherwise, this field is reserved and set to 0. If present, this field indicates which buffer size table is used to set the Buffer Size field for the logical channel group i. The BT</w:t>
      </w:r>
      <w:r w:rsidRPr="00DE7B59">
        <w:rPr>
          <w:vertAlign w:val="subscript"/>
          <w:lang w:eastAsia="ko-KR"/>
        </w:rPr>
        <w:t>i</w:t>
      </w:r>
      <w:r w:rsidRPr="00DE7B59">
        <w:rPr>
          <w:lang w:eastAsia="ko-KR"/>
        </w:rPr>
        <w:t xml:space="preserve"> field set to 1 indicates that the buffer size table specified in Table 6.1.3.1-3 is used for the logical channel group i. The BT</w:t>
      </w:r>
      <w:r w:rsidRPr="00DE7B59">
        <w:rPr>
          <w:vertAlign w:val="subscript"/>
          <w:lang w:eastAsia="ko-KR"/>
        </w:rPr>
        <w:t>i</w:t>
      </w:r>
      <w:r w:rsidRPr="00DE7B59">
        <w:rPr>
          <w:lang w:eastAsia="ko-KR"/>
        </w:rPr>
        <w:t xml:space="preserve"> field set to 0 indicates that the buffer size table specified in Table 6.1.3.1-2 is used for the logical channel group i;</w:t>
      </w:r>
    </w:p>
    <w:p w14:paraId="3A617890" w14:textId="77777777" w:rsidR="00335A31" w:rsidRPr="00DE7B59" w:rsidRDefault="00335A31" w:rsidP="00335A31">
      <w:pPr>
        <w:pStyle w:val="B1"/>
        <w:rPr>
          <w:lang w:eastAsia="ko-KR"/>
        </w:rPr>
      </w:pPr>
      <w:r w:rsidRPr="00DE7B59">
        <w:rPr>
          <w:lang w:eastAsia="ko-KR"/>
        </w:rPr>
        <w:t>-</w:t>
      </w:r>
      <w:r w:rsidRPr="00DE7B5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DE7B59">
        <w:rPr>
          <w:i/>
          <w:iCs/>
          <w:lang w:eastAsia="ko-KR"/>
        </w:rPr>
        <w:t>additionalBS-TableAllowed</w:t>
      </w:r>
      <w:r w:rsidRPr="00DE7B59">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DE7B59">
        <w:rPr>
          <w:vertAlign w:val="subscript"/>
          <w:lang w:eastAsia="ko-KR"/>
        </w:rPr>
        <w:t>i</w:t>
      </w:r>
      <w:r w:rsidRPr="00DE7B59">
        <w:rPr>
          <w:lang w:eastAsia="ko-KR"/>
        </w:rPr>
        <w:t>. For the Long Truncated BSR format and the Extended Long Truncated format the number of Buffer Size fields included is maximised, while not exceeding the number of padding bits.</w:t>
      </w:r>
      <w:r w:rsidRPr="00DE7B59">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5AFF68"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1</w:t>
      </w:r>
      <w:r w:rsidRPr="00DE7B59">
        <w:rPr>
          <w:rFonts w:eastAsia="Malgun Gothic"/>
          <w:lang w:eastAsia="ko-KR"/>
        </w:rPr>
        <w:t>:</w:t>
      </w:r>
      <w:r w:rsidRPr="00DE7B59">
        <w:rPr>
          <w:rFonts w:eastAsia="Malgun Gothic"/>
          <w:lang w:eastAsia="ko-KR"/>
        </w:rPr>
        <w:tab/>
        <w:t>For the Pre-emptive BSR, if configured, the LCGs to be reported, the expected data volume calculation, the exact time to report Pre-emptive BSR and the associated LCH are left to implementation.</w:t>
      </w:r>
    </w:p>
    <w:p w14:paraId="6605237A"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2</w:t>
      </w:r>
      <w:r w:rsidRPr="00DE7B59">
        <w:rPr>
          <w:rFonts w:eastAsia="Malgun Gothic"/>
          <w:lang w:eastAsia="ko-KR"/>
        </w:rPr>
        <w:t>:</w:t>
      </w:r>
      <w:r w:rsidRPr="00DE7B5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6E2EF255" w14:textId="77777777" w:rsidR="00335A31" w:rsidRPr="00DE7B59" w:rsidRDefault="00335A31" w:rsidP="00335A31">
      <w:pPr>
        <w:pStyle w:val="NO"/>
        <w:rPr>
          <w:lang w:eastAsia="ko-KR"/>
        </w:rPr>
      </w:pPr>
      <w:r w:rsidRPr="00DE7B59">
        <w:rPr>
          <w:lang w:eastAsia="ko-KR"/>
        </w:rPr>
        <w:t>NOTE 3:</w:t>
      </w:r>
      <w:r w:rsidRPr="00DE7B59">
        <w:rPr>
          <w:lang w:eastAsia="ko-KR"/>
        </w:rPr>
        <w:tab/>
        <w:t>The number of the Buffer Size fields in the Long BSR, Extended Long BSR, Long Truncated BSR, and Extended Long Truncated BSR format can be zero.</w:t>
      </w:r>
    </w:p>
    <w:p w14:paraId="1A13A01E" w14:textId="77777777" w:rsidR="00335A31" w:rsidRPr="00DE7B59" w:rsidRDefault="00335A31" w:rsidP="00335A31">
      <w:pPr>
        <w:pStyle w:val="NO"/>
        <w:rPr>
          <w:lang w:eastAsia="ko-KR"/>
        </w:rPr>
      </w:pPr>
      <w:r w:rsidRPr="00DE7B59">
        <w:rPr>
          <w:lang w:eastAsia="ko-KR"/>
        </w:rPr>
        <w:t>NOTE 4:</w:t>
      </w:r>
      <w:r w:rsidRPr="00DE7B59">
        <w:rPr>
          <w:lang w:eastAsia="ko-KR"/>
        </w:rPr>
        <w:tab/>
        <w:t>The Extended versions of the BSR formats can only be used by IAB nodes.</w:t>
      </w:r>
    </w:p>
    <w:p w14:paraId="7DF24E79" w14:textId="77777777" w:rsidR="00335A31" w:rsidRPr="00DE7B59" w:rsidRDefault="00335A31" w:rsidP="00335A31">
      <w:pPr>
        <w:pStyle w:val="NO"/>
        <w:rPr>
          <w:lang w:eastAsia="ko-KR"/>
        </w:rPr>
      </w:pPr>
      <w:r w:rsidRPr="00DE7B59">
        <w:rPr>
          <w:lang w:eastAsia="ko-KR"/>
        </w:rPr>
        <w:t>...</w:t>
      </w:r>
    </w:p>
    <w:p w14:paraId="53B98545" w14:textId="77777777" w:rsidR="00335A31" w:rsidRPr="00DE7B59" w:rsidRDefault="00335A31" w:rsidP="00335A31">
      <w:pPr>
        <w:pStyle w:val="TF"/>
        <w:jc w:val="left"/>
      </w:pPr>
      <w:r w:rsidRPr="00DE7B59">
        <w:rPr>
          <w:lang w:eastAsia="ko-KR"/>
        </w:rPr>
        <w:t>…</w:t>
      </w:r>
      <w:r w:rsidRPr="00DE7B59">
        <w:object w:dxaOrig="5715" w:dyaOrig="3886" w14:anchorId="1069846D">
          <v:shape id="_x0000_i1173" type="#_x0000_t75" style="width:285.75pt;height:194.25pt" o:ole="">
            <v:imagedata r:id="rId92" o:title=""/>
          </v:shape>
          <o:OLEObject Type="Embed" ProgID="Visio.Drawing.15" ShapeID="_x0000_i1173" DrawAspect="Content" ObjectID="_1806324937" r:id="rId93"/>
        </w:object>
      </w:r>
    </w:p>
    <w:p w14:paraId="0F3A9816" w14:textId="77777777" w:rsidR="00335A31" w:rsidRPr="00DE7B59" w:rsidRDefault="00335A31" w:rsidP="00335A31">
      <w:pPr>
        <w:pStyle w:val="TF"/>
        <w:rPr>
          <w:lang w:eastAsia="ko-KR"/>
        </w:rPr>
      </w:pPr>
      <w:r w:rsidRPr="00DE7B59">
        <w:t>Figure 6.1.3.1</w:t>
      </w:r>
      <w:r w:rsidRPr="00DE7B59">
        <w:rPr>
          <w:b w:val="0"/>
          <w:bCs/>
        </w:rPr>
        <w:t>-</w:t>
      </w:r>
      <w:r w:rsidRPr="00DE7B59">
        <w:t>5: Refined Long BSR MAC CE</w:t>
      </w:r>
    </w:p>
    <w:p w14:paraId="55E94CAC" w14:textId="77777777" w:rsidR="00335A31" w:rsidRPr="00DE7B59" w:rsidRDefault="00335A31" w:rsidP="00335A31">
      <w:pPr>
        <w:rPr>
          <w:lang w:eastAsia="ko-KR"/>
        </w:rPr>
      </w:pPr>
      <w:r w:rsidRPr="00DE7B59">
        <w:rPr>
          <w:lang w:eastAsia="ko-KR"/>
        </w:rPr>
        <w:t>…</w:t>
      </w:r>
    </w:p>
    <w:p w14:paraId="722F43AA" w14:textId="77777777" w:rsidR="00335A31" w:rsidRPr="00DE7B59" w:rsidRDefault="00335A31" w:rsidP="00335A31">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DE7B59" w14:paraId="05F557DF" w14:textId="77777777" w:rsidTr="005A53D1">
        <w:trPr>
          <w:jc w:val="center"/>
        </w:trPr>
        <w:tc>
          <w:tcPr>
            <w:tcW w:w="719" w:type="dxa"/>
            <w:noWrap/>
          </w:tcPr>
          <w:p w14:paraId="1A43C127" w14:textId="77777777" w:rsidR="00335A31" w:rsidRPr="00DE7B59" w:rsidRDefault="00335A31" w:rsidP="005A53D1">
            <w:pPr>
              <w:pStyle w:val="TAH"/>
              <w:rPr>
                <w:lang w:eastAsia="ko-KR"/>
              </w:rPr>
            </w:pPr>
            <w:r w:rsidRPr="00DE7B59">
              <w:rPr>
                <w:bCs/>
                <w:lang w:eastAsia="ko-KR"/>
              </w:rPr>
              <w:t>Index</w:t>
            </w:r>
          </w:p>
        </w:tc>
        <w:tc>
          <w:tcPr>
            <w:tcW w:w="1827" w:type="dxa"/>
            <w:noWrap/>
          </w:tcPr>
          <w:p w14:paraId="3455BA54" w14:textId="77777777" w:rsidR="00335A31" w:rsidRPr="00DE7B59" w:rsidRDefault="00335A31" w:rsidP="005A53D1">
            <w:pPr>
              <w:pStyle w:val="TAH"/>
              <w:rPr>
                <w:lang w:eastAsia="ko-KR"/>
              </w:rPr>
            </w:pPr>
            <w:r w:rsidRPr="00DE7B59">
              <w:rPr>
                <w:bCs/>
                <w:lang w:eastAsia="ko-KR"/>
              </w:rPr>
              <w:t>BS value</w:t>
            </w:r>
          </w:p>
        </w:tc>
        <w:tc>
          <w:tcPr>
            <w:tcW w:w="992" w:type="dxa"/>
            <w:noWrap/>
          </w:tcPr>
          <w:p w14:paraId="57D9F517" w14:textId="77777777" w:rsidR="00335A31" w:rsidRPr="00DE7B59" w:rsidRDefault="00335A31" w:rsidP="005A53D1">
            <w:pPr>
              <w:pStyle w:val="TAH"/>
              <w:rPr>
                <w:lang w:eastAsia="ko-KR"/>
              </w:rPr>
            </w:pPr>
            <w:r w:rsidRPr="00DE7B59">
              <w:rPr>
                <w:bCs/>
                <w:lang w:eastAsia="ko-KR"/>
              </w:rPr>
              <w:t>Index</w:t>
            </w:r>
          </w:p>
        </w:tc>
        <w:tc>
          <w:tcPr>
            <w:tcW w:w="1276" w:type="dxa"/>
            <w:noWrap/>
          </w:tcPr>
          <w:p w14:paraId="5F9C659F" w14:textId="77777777" w:rsidR="00335A31" w:rsidRPr="00DE7B59" w:rsidRDefault="00335A31" w:rsidP="005A53D1">
            <w:pPr>
              <w:pStyle w:val="TAH"/>
              <w:rPr>
                <w:lang w:eastAsia="ko-KR"/>
              </w:rPr>
            </w:pPr>
            <w:r w:rsidRPr="00DE7B59">
              <w:rPr>
                <w:bCs/>
                <w:lang w:eastAsia="ko-KR"/>
              </w:rPr>
              <w:t>BS value</w:t>
            </w:r>
          </w:p>
        </w:tc>
        <w:tc>
          <w:tcPr>
            <w:tcW w:w="853" w:type="dxa"/>
            <w:noWrap/>
          </w:tcPr>
          <w:p w14:paraId="0DF35EAE" w14:textId="77777777" w:rsidR="00335A31" w:rsidRPr="00DE7B59" w:rsidRDefault="00335A31" w:rsidP="005A53D1">
            <w:pPr>
              <w:pStyle w:val="TAH"/>
              <w:rPr>
                <w:lang w:eastAsia="ko-KR"/>
              </w:rPr>
            </w:pPr>
            <w:r w:rsidRPr="00DE7B59">
              <w:rPr>
                <w:bCs/>
                <w:lang w:eastAsia="ko-KR"/>
              </w:rPr>
              <w:t>Index</w:t>
            </w:r>
          </w:p>
        </w:tc>
        <w:tc>
          <w:tcPr>
            <w:tcW w:w="1275" w:type="dxa"/>
            <w:noWrap/>
          </w:tcPr>
          <w:p w14:paraId="4C83EB7D" w14:textId="77777777" w:rsidR="00335A31" w:rsidRPr="00DE7B59" w:rsidRDefault="00335A31" w:rsidP="005A53D1">
            <w:pPr>
              <w:pStyle w:val="TAH"/>
              <w:rPr>
                <w:lang w:eastAsia="ko-KR"/>
              </w:rPr>
            </w:pPr>
            <w:r w:rsidRPr="00DE7B59">
              <w:rPr>
                <w:bCs/>
                <w:lang w:eastAsia="ko-KR"/>
              </w:rPr>
              <w:t>BS Value</w:t>
            </w:r>
          </w:p>
        </w:tc>
        <w:tc>
          <w:tcPr>
            <w:tcW w:w="709" w:type="dxa"/>
            <w:noWrap/>
          </w:tcPr>
          <w:p w14:paraId="7BEDEFAD" w14:textId="77777777" w:rsidR="00335A31" w:rsidRPr="00DE7B59" w:rsidRDefault="00335A31" w:rsidP="005A53D1">
            <w:pPr>
              <w:pStyle w:val="TAH"/>
              <w:rPr>
                <w:lang w:eastAsia="ko-KR"/>
              </w:rPr>
            </w:pPr>
            <w:r w:rsidRPr="00DE7B59">
              <w:rPr>
                <w:bCs/>
                <w:lang w:eastAsia="ko-KR"/>
              </w:rPr>
              <w:t>Index</w:t>
            </w:r>
          </w:p>
        </w:tc>
        <w:tc>
          <w:tcPr>
            <w:tcW w:w="1132" w:type="dxa"/>
            <w:noWrap/>
          </w:tcPr>
          <w:p w14:paraId="7210B4CF" w14:textId="77777777" w:rsidR="00335A31" w:rsidRPr="00DE7B59" w:rsidRDefault="00335A31" w:rsidP="005A53D1">
            <w:pPr>
              <w:pStyle w:val="TAH"/>
              <w:rPr>
                <w:lang w:eastAsia="ko-KR"/>
              </w:rPr>
            </w:pPr>
            <w:r w:rsidRPr="00DE7B59">
              <w:rPr>
                <w:bCs/>
                <w:lang w:eastAsia="ko-KR"/>
              </w:rPr>
              <w:t>BS Value</w:t>
            </w:r>
          </w:p>
        </w:tc>
      </w:tr>
      <w:tr w:rsidR="00335A31" w:rsidRPr="00DE7B59" w14:paraId="22A8F286" w14:textId="77777777" w:rsidTr="005A53D1">
        <w:trPr>
          <w:jc w:val="center"/>
        </w:trPr>
        <w:tc>
          <w:tcPr>
            <w:tcW w:w="719" w:type="dxa"/>
            <w:noWrap/>
            <w:hideMark/>
          </w:tcPr>
          <w:p w14:paraId="3038C46E" w14:textId="77777777" w:rsidR="00335A31" w:rsidRPr="00DE7B59" w:rsidRDefault="00335A31" w:rsidP="005A53D1">
            <w:pPr>
              <w:pStyle w:val="TAL"/>
              <w:jc w:val="center"/>
              <w:rPr>
                <w:lang w:eastAsia="ko-KR"/>
              </w:rPr>
            </w:pPr>
            <w:r w:rsidRPr="00DE7B59">
              <w:rPr>
                <w:lang w:eastAsia="ko-KR"/>
              </w:rPr>
              <w:t>0</w:t>
            </w:r>
          </w:p>
        </w:tc>
        <w:tc>
          <w:tcPr>
            <w:tcW w:w="1827" w:type="dxa"/>
            <w:noWrap/>
            <w:hideMark/>
          </w:tcPr>
          <w:p w14:paraId="0CD46F34" w14:textId="77777777" w:rsidR="00335A31" w:rsidRPr="00DE7B59" w:rsidRDefault="00335A31" w:rsidP="005A53D1">
            <w:pPr>
              <w:pStyle w:val="TAL"/>
              <w:jc w:val="center"/>
              <w:rPr>
                <w:lang w:eastAsia="ko-KR"/>
              </w:rPr>
            </w:pPr>
            <w:r w:rsidRPr="00DE7B59">
              <w:rPr>
                <w:lang w:eastAsia="ko-KR"/>
              </w:rPr>
              <w:t>&gt; 4751 and ≤ 5000</w:t>
            </w:r>
          </w:p>
        </w:tc>
        <w:tc>
          <w:tcPr>
            <w:tcW w:w="992" w:type="dxa"/>
            <w:noWrap/>
            <w:hideMark/>
          </w:tcPr>
          <w:p w14:paraId="4CBADD0E" w14:textId="77777777" w:rsidR="00335A31" w:rsidRPr="00DE7B59" w:rsidRDefault="00335A31" w:rsidP="005A53D1">
            <w:pPr>
              <w:pStyle w:val="TAL"/>
              <w:jc w:val="center"/>
              <w:rPr>
                <w:lang w:eastAsia="ko-KR"/>
              </w:rPr>
            </w:pPr>
            <w:r w:rsidRPr="00DE7B59">
              <w:rPr>
                <w:lang w:eastAsia="ko-KR"/>
              </w:rPr>
              <w:t>64</w:t>
            </w:r>
          </w:p>
        </w:tc>
        <w:tc>
          <w:tcPr>
            <w:tcW w:w="1276" w:type="dxa"/>
            <w:noWrap/>
            <w:hideMark/>
          </w:tcPr>
          <w:p w14:paraId="37BF40A5" w14:textId="77777777" w:rsidR="00335A31" w:rsidRPr="00DE7B59" w:rsidRDefault="00335A31" w:rsidP="005A53D1">
            <w:pPr>
              <w:pStyle w:val="TAL"/>
              <w:jc w:val="center"/>
              <w:rPr>
                <w:lang w:eastAsia="ko-KR"/>
              </w:rPr>
            </w:pPr>
            <w:r w:rsidRPr="00DE7B59">
              <w:rPr>
                <w:lang w:eastAsia="ko-KR"/>
              </w:rPr>
              <w:t>≤ 17584</w:t>
            </w:r>
          </w:p>
        </w:tc>
        <w:tc>
          <w:tcPr>
            <w:tcW w:w="853" w:type="dxa"/>
            <w:noWrap/>
            <w:hideMark/>
          </w:tcPr>
          <w:p w14:paraId="3F1FDC9F" w14:textId="77777777" w:rsidR="00335A31" w:rsidRPr="00DE7B59" w:rsidRDefault="00335A31" w:rsidP="005A53D1">
            <w:pPr>
              <w:pStyle w:val="TAL"/>
              <w:jc w:val="center"/>
              <w:rPr>
                <w:lang w:eastAsia="ko-KR"/>
              </w:rPr>
            </w:pPr>
            <w:r w:rsidRPr="00DE7B59">
              <w:rPr>
                <w:lang w:eastAsia="ko-KR"/>
              </w:rPr>
              <w:t>128</w:t>
            </w:r>
          </w:p>
        </w:tc>
        <w:tc>
          <w:tcPr>
            <w:tcW w:w="1275" w:type="dxa"/>
            <w:noWrap/>
            <w:hideMark/>
          </w:tcPr>
          <w:p w14:paraId="445FA211" w14:textId="77777777" w:rsidR="00335A31" w:rsidRPr="00DE7B59" w:rsidRDefault="00335A31" w:rsidP="005A53D1">
            <w:pPr>
              <w:pStyle w:val="TAL"/>
              <w:jc w:val="center"/>
              <w:rPr>
                <w:lang w:eastAsia="ko-KR"/>
              </w:rPr>
            </w:pPr>
            <w:r w:rsidRPr="00DE7B59">
              <w:rPr>
                <w:lang w:eastAsia="ko-KR"/>
              </w:rPr>
              <w:t>≤ 61841</w:t>
            </w:r>
          </w:p>
        </w:tc>
        <w:tc>
          <w:tcPr>
            <w:tcW w:w="709" w:type="dxa"/>
            <w:noWrap/>
            <w:hideMark/>
          </w:tcPr>
          <w:p w14:paraId="23D94C01" w14:textId="77777777" w:rsidR="00335A31" w:rsidRPr="00DE7B59" w:rsidRDefault="00335A31" w:rsidP="005A53D1">
            <w:pPr>
              <w:pStyle w:val="TAL"/>
              <w:jc w:val="center"/>
              <w:rPr>
                <w:lang w:eastAsia="ko-KR"/>
              </w:rPr>
            </w:pPr>
            <w:r w:rsidRPr="00DE7B59">
              <w:rPr>
                <w:lang w:eastAsia="ko-KR"/>
              </w:rPr>
              <w:t>192</w:t>
            </w:r>
          </w:p>
        </w:tc>
        <w:tc>
          <w:tcPr>
            <w:tcW w:w="1132" w:type="dxa"/>
            <w:noWrap/>
            <w:hideMark/>
          </w:tcPr>
          <w:p w14:paraId="6245966E" w14:textId="77777777" w:rsidR="00335A31" w:rsidRPr="00DE7B59" w:rsidRDefault="00335A31" w:rsidP="005A53D1">
            <w:pPr>
              <w:pStyle w:val="TAL"/>
              <w:jc w:val="center"/>
              <w:rPr>
                <w:lang w:eastAsia="ko-KR"/>
              </w:rPr>
            </w:pPr>
            <w:r w:rsidRPr="00DE7B59">
              <w:rPr>
                <w:lang w:eastAsia="ko-KR"/>
              </w:rPr>
              <w:t>≤ 217489</w:t>
            </w:r>
          </w:p>
        </w:tc>
      </w:tr>
      <w:tr w:rsidR="00335A31" w:rsidRPr="00DE7B59" w14:paraId="5EE3F2B1" w14:textId="77777777" w:rsidTr="005A53D1">
        <w:trPr>
          <w:jc w:val="center"/>
        </w:trPr>
        <w:tc>
          <w:tcPr>
            <w:tcW w:w="719" w:type="dxa"/>
            <w:noWrap/>
            <w:hideMark/>
          </w:tcPr>
          <w:p w14:paraId="466CBC1F" w14:textId="77777777" w:rsidR="00335A31" w:rsidRPr="00DE7B59" w:rsidRDefault="00335A31" w:rsidP="005A53D1">
            <w:pPr>
              <w:pStyle w:val="TAL"/>
              <w:jc w:val="center"/>
              <w:rPr>
                <w:lang w:eastAsia="ko-KR"/>
              </w:rPr>
            </w:pPr>
            <w:r w:rsidRPr="00DE7B59">
              <w:rPr>
                <w:lang w:eastAsia="ko-KR"/>
              </w:rPr>
              <w:t>1</w:t>
            </w:r>
          </w:p>
        </w:tc>
        <w:tc>
          <w:tcPr>
            <w:tcW w:w="1827" w:type="dxa"/>
            <w:noWrap/>
            <w:hideMark/>
          </w:tcPr>
          <w:p w14:paraId="5479C900" w14:textId="77777777" w:rsidR="00335A31" w:rsidRPr="00DE7B59" w:rsidRDefault="00335A31" w:rsidP="005A53D1">
            <w:pPr>
              <w:pStyle w:val="TAL"/>
              <w:jc w:val="center"/>
              <w:rPr>
                <w:lang w:eastAsia="ko-KR"/>
              </w:rPr>
            </w:pPr>
            <w:r w:rsidRPr="00DE7B59">
              <w:rPr>
                <w:lang w:eastAsia="ko-KR"/>
              </w:rPr>
              <w:t>≤ 5099</w:t>
            </w:r>
          </w:p>
        </w:tc>
        <w:tc>
          <w:tcPr>
            <w:tcW w:w="992" w:type="dxa"/>
            <w:noWrap/>
            <w:hideMark/>
          </w:tcPr>
          <w:p w14:paraId="5F20F9BD" w14:textId="77777777" w:rsidR="00335A31" w:rsidRPr="00DE7B59" w:rsidRDefault="00335A31" w:rsidP="005A53D1">
            <w:pPr>
              <w:pStyle w:val="TAL"/>
              <w:jc w:val="center"/>
              <w:rPr>
                <w:lang w:eastAsia="ko-KR"/>
              </w:rPr>
            </w:pPr>
            <w:r w:rsidRPr="00DE7B59">
              <w:rPr>
                <w:lang w:eastAsia="ko-KR"/>
              </w:rPr>
              <w:t>65</w:t>
            </w:r>
          </w:p>
        </w:tc>
        <w:tc>
          <w:tcPr>
            <w:tcW w:w="1276" w:type="dxa"/>
            <w:noWrap/>
            <w:hideMark/>
          </w:tcPr>
          <w:p w14:paraId="0F19A15A" w14:textId="77777777" w:rsidR="00335A31" w:rsidRPr="00DE7B59" w:rsidRDefault="00335A31" w:rsidP="005A53D1">
            <w:pPr>
              <w:pStyle w:val="TAL"/>
              <w:jc w:val="center"/>
              <w:rPr>
                <w:lang w:eastAsia="ko-KR"/>
              </w:rPr>
            </w:pPr>
            <w:r w:rsidRPr="00DE7B59">
              <w:rPr>
                <w:lang w:eastAsia="ko-KR"/>
              </w:rPr>
              <w:t>≤ 17933</w:t>
            </w:r>
          </w:p>
        </w:tc>
        <w:tc>
          <w:tcPr>
            <w:tcW w:w="853" w:type="dxa"/>
            <w:noWrap/>
            <w:hideMark/>
          </w:tcPr>
          <w:p w14:paraId="654FBD6E" w14:textId="77777777" w:rsidR="00335A31" w:rsidRPr="00DE7B59" w:rsidRDefault="00335A31" w:rsidP="005A53D1">
            <w:pPr>
              <w:pStyle w:val="TAL"/>
              <w:jc w:val="center"/>
              <w:rPr>
                <w:lang w:eastAsia="ko-KR"/>
              </w:rPr>
            </w:pPr>
            <w:r w:rsidRPr="00DE7B59">
              <w:rPr>
                <w:lang w:eastAsia="ko-KR"/>
              </w:rPr>
              <w:t>129</w:t>
            </w:r>
          </w:p>
        </w:tc>
        <w:tc>
          <w:tcPr>
            <w:tcW w:w="1275" w:type="dxa"/>
            <w:noWrap/>
            <w:hideMark/>
          </w:tcPr>
          <w:p w14:paraId="3F230698" w14:textId="77777777" w:rsidR="00335A31" w:rsidRPr="00DE7B59" w:rsidRDefault="00335A31" w:rsidP="005A53D1">
            <w:pPr>
              <w:pStyle w:val="TAL"/>
              <w:jc w:val="center"/>
              <w:rPr>
                <w:lang w:eastAsia="ko-KR"/>
              </w:rPr>
            </w:pPr>
            <w:r w:rsidRPr="00DE7B59">
              <w:rPr>
                <w:lang w:eastAsia="ko-KR"/>
              </w:rPr>
              <w:t>≤ 63069</w:t>
            </w:r>
          </w:p>
        </w:tc>
        <w:tc>
          <w:tcPr>
            <w:tcW w:w="709" w:type="dxa"/>
            <w:noWrap/>
            <w:hideMark/>
          </w:tcPr>
          <w:p w14:paraId="3DC0C2B2" w14:textId="77777777" w:rsidR="00335A31" w:rsidRPr="00DE7B59" w:rsidRDefault="00335A31" w:rsidP="005A53D1">
            <w:pPr>
              <w:pStyle w:val="TAL"/>
              <w:jc w:val="center"/>
              <w:rPr>
                <w:lang w:eastAsia="ko-KR"/>
              </w:rPr>
            </w:pPr>
            <w:r w:rsidRPr="00DE7B59">
              <w:rPr>
                <w:lang w:eastAsia="ko-KR"/>
              </w:rPr>
              <w:t>193</w:t>
            </w:r>
          </w:p>
        </w:tc>
        <w:tc>
          <w:tcPr>
            <w:tcW w:w="1132" w:type="dxa"/>
            <w:noWrap/>
            <w:hideMark/>
          </w:tcPr>
          <w:p w14:paraId="26F9F976" w14:textId="77777777" w:rsidR="00335A31" w:rsidRPr="00DE7B59" w:rsidRDefault="00335A31" w:rsidP="005A53D1">
            <w:pPr>
              <w:pStyle w:val="TAL"/>
              <w:jc w:val="center"/>
              <w:rPr>
                <w:lang w:eastAsia="ko-KR"/>
              </w:rPr>
            </w:pPr>
            <w:r w:rsidRPr="00DE7B59">
              <w:rPr>
                <w:lang w:eastAsia="ko-KR"/>
              </w:rPr>
              <w:t>≤ 221805</w:t>
            </w:r>
          </w:p>
        </w:tc>
      </w:tr>
      <w:tr w:rsidR="00335A31" w:rsidRPr="00DE7B59" w14:paraId="292FDC50" w14:textId="77777777" w:rsidTr="005A53D1">
        <w:trPr>
          <w:jc w:val="center"/>
        </w:trPr>
        <w:tc>
          <w:tcPr>
            <w:tcW w:w="719" w:type="dxa"/>
            <w:noWrap/>
            <w:hideMark/>
          </w:tcPr>
          <w:p w14:paraId="69E24D6F" w14:textId="77777777" w:rsidR="00335A31" w:rsidRPr="00DE7B59" w:rsidRDefault="00335A31" w:rsidP="005A53D1">
            <w:pPr>
              <w:pStyle w:val="TAL"/>
              <w:jc w:val="center"/>
              <w:rPr>
                <w:lang w:eastAsia="ko-KR"/>
              </w:rPr>
            </w:pPr>
            <w:r w:rsidRPr="00DE7B59">
              <w:rPr>
                <w:lang w:eastAsia="ko-KR"/>
              </w:rPr>
              <w:t>2</w:t>
            </w:r>
          </w:p>
        </w:tc>
        <w:tc>
          <w:tcPr>
            <w:tcW w:w="1827" w:type="dxa"/>
            <w:noWrap/>
            <w:hideMark/>
          </w:tcPr>
          <w:p w14:paraId="29C19310" w14:textId="77777777" w:rsidR="00335A31" w:rsidRPr="00DE7B59" w:rsidRDefault="00335A31" w:rsidP="005A53D1">
            <w:pPr>
              <w:pStyle w:val="TAL"/>
              <w:jc w:val="center"/>
              <w:rPr>
                <w:lang w:eastAsia="ko-KR"/>
              </w:rPr>
            </w:pPr>
            <w:r w:rsidRPr="00DE7B59">
              <w:rPr>
                <w:lang w:eastAsia="ko-KR"/>
              </w:rPr>
              <w:t>≤ 5200</w:t>
            </w:r>
          </w:p>
        </w:tc>
        <w:tc>
          <w:tcPr>
            <w:tcW w:w="992" w:type="dxa"/>
            <w:noWrap/>
            <w:hideMark/>
          </w:tcPr>
          <w:p w14:paraId="02338A55" w14:textId="77777777" w:rsidR="00335A31" w:rsidRPr="00DE7B59" w:rsidRDefault="00335A31" w:rsidP="005A53D1">
            <w:pPr>
              <w:pStyle w:val="TAL"/>
              <w:jc w:val="center"/>
              <w:rPr>
                <w:lang w:eastAsia="ko-KR"/>
              </w:rPr>
            </w:pPr>
            <w:r w:rsidRPr="00DE7B59">
              <w:rPr>
                <w:lang w:eastAsia="ko-KR"/>
              </w:rPr>
              <w:t>66</w:t>
            </w:r>
          </w:p>
        </w:tc>
        <w:tc>
          <w:tcPr>
            <w:tcW w:w="1276" w:type="dxa"/>
            <w:noWrap/>
            <w:hideMark/>
          </w:tcPr>
          <w:p w14:paraId="0E4E973A" w14:textId="77777777" w:rsidR="00335A31" w:rsidRPr="00DE7B59" w:rsidRDefault="00335A31" w:rsidP="005A53D1">
            <w:pPr>
              <w:pStyle w:val="TAL"/>
              <w:jc w:val="center"/>
              <w:rPr>
                <w:lang w:eastAsia="ko-KR"/>
              </w:rPr>
            </w:pPr>
            <w:r w:rsidRPr="00DE7B59">
              <w:rPr>
                <w:lang w:eastAsia="ko-KR"/>
              </w:rPr>
              <w:t>≤ 18289</w:t>
            </w:r>
          </w:p>
        </w:tc>
        <w:tc>
          <w:tcPr>
            <w:tcW w:w="853" w:type="dxa"/>
            <w:noWrap/>
            <w:hideMark/>
          </w:tcPr>
          <w:p w14:paraId="780C5653" w14:textId="77777777" w:rsidR="00335A31" w:rsidRPr="00DE7B59" w:rsidRDefault="00335A31" w:rsidP="005A53D1">
            <w:pPr>
              <w:pStyle w:val="TAL"/>
              <w:jc w:val="center"/>
              <w:rPr>
                <w:lang w:eastAsia="ko-KR"/>
              </w:rPr>
            </w:pPr>
            <w:r w:rsidRPr="00DE7B59">
              <w:rPr>
                <w:lang w:eastAsia="ko-KR"/>
              </w:rPr>
              <w:t>130</w:t>
            </w:r>
          </w:p>
        </w:tc>
        <w:tc>
          <w:tcPr>
            <w:tcW w:w="1275" w:type="dxa"/>
            <w:noWrap/>
            <w:hideMark/>
          </w:tcPr>
          <w:p w14:paraId="0C589F39" w14:textId="77777777" w:rsidR="00335A31" w:rsidRPr="00DE7B59" w:rsidRDefault="00335A31" w:rsidP="005A53D1">
            <w:pPr>
              <w:pStyle w:val="TAL"/>
              <w:jc w:val="center"/>
              <w:rPr>
                <w:lang w:eastAsia="ko-KR"/>
              </w:rPr>
            </w:pPr>
            <w:r w:rsidRPr="00DE7B59">
              <w:rPr>
                <w:lang w:eastAsia="ko-KR"/>
              </w:rPr>
              <w:t>≤ 64320</w:t>
            </w:r>
          </w:p>
        </w:tc>
        <w:tc>
          <w:tcPr>
            <w:tcW w:w="709" w:type="dxa"/>
            <w:noWrap/>
            <w:hideMark/>
          </w:tcPr>
          <w:p w14:paraId="3EE104EE" w14:textId="77777777" w:rsidR="00335A31" w:rsidRPr="00DE7B59" w:rsidRDefault="00335A31" w:rsidP="005A53D1">
            <w:pPr>
              <w:pStyle w:val="TAL"/>
              <w:jc w:val="center"/>
              <w:rPr>
                <w:lang w:eastAsia="ko-KR"/>
              </w:rPr>
            </w:pPr>
            <w:r w:rsidRPr="00DE7B59">
              <w:rPr>
                <w:lang w:eastAsia="ko-KR"/>
              </w:rPr>
              <w:t>194</w:t>
            </w:r>
          </w:p>
        </w:tc>
        <w:tc>
          <w:tcPr>
            <w:tcW w:w="1132" w:type="dxa"/>
            <w:noWrap/>
            <w:hideMark/>
          </w:tcPr>
          <w:p w14:paraId="5986F347" w14:textId="77777777" w:rsidR="00335A31" w:rsidRPr="00DE7B59" w:rsidRDefault="00335A31" w:rsidP="005A53D1">
            <w:pPr>
              <w:pStyle w:val="TAL"/>
              <w:jc w:val="center"/>
              <w:rPr>
                <w:lang w:eastAsia="ko-KR"/>
              </w:rPr>
            </w:pPr>
            <w:r w:rsidRPr="00DE7B59">
              <w:rPr>
                <w:lang w:eastAsia="ko-KR"/>
              </w:rPr>
              <w:t>≤ 226207</w:t>
            </w:r>
          </w:p>
        </w:tc>
      </w:tr>
      <w:tr w:rsidR="00335A31" w:rsidRPr="00DE7B59" w14:paraId="68F7EE01" w14:textId="77777777" w:rsidTr="005A53D1">
        <w:trPr>
          <w:jc w:val="center"/>
        </w:trPr>
        <w:tc>
          <w:tcPr>
            <w:tcW w:w="719" w:type="dxa"/>
            <w:noWrap/>
            <w:hideMark/>
          </w:tcPr>
          <w:p w14:paraId="2C23A3A8" w14:textId="77777777" w:rsidR="00335A31" w:rsidRPr="00DE7B59" w:rsidRDefault="00335A31" w:rsidP="005A53D1">
            <w:pPr>
              <w:pStyle w:val="TAL"/>
              <w:jc w:val="center"/>
              <w:rPr>
                <w:lang w:eastAsia="ko-KR"/>
              </w:rPr>
            </w:pPr>
            <w:r w:rsidRPr="00DE7B59">
              <w:rPr>
                <w:lang w:eastAsia="ko-KR"/>
              </w:rPr>
              <w:t>3</w:t>
            </w:r>
          </w:p>
        </w:tc>
        <w:tc>
          <w:tcPr>
            <w:tcW w:w="1827" w:type="dxa"/>
            <w:noWrap/>
            <w:hideMark/>
          </w:tcPr>
          <w:p w14:paraId="6E4A3F84" w14:textId="77777777" w:rsidR="00335A31" w:rsidRPr="00DE7B59" w:rsidRDefault="00335A31" w:rsidP="005A53D1">
            <w:pPr>
              <w:pStyle w:val="TAL"/>
              <w:jc w:val="center"/>
              <w:rPr>
                <w:lang w:eastAsia="ko-KR"/>
              </w:rPr>
            </w:pPr>
            <w:r w:rsidRPr="00DE7B59">
              <w:rPr>
                <w:lang w:eastAsia="ko-KR"/>
              </w:rPr>
              <w:t>≤ 5303</w:t>
            </w:r>
          </w:p>
        </w:tc>
        <w:tc>
          <w:tcPr>
            <w:tcW w:w="992" w:type="dxa"/>
            <w:noWrap/>
            <w:hideMark/>
          </w:tcPr>
          <w:p w14:paraId="3173A2D7" w14:textId="77777777" w:rsidR="00335A31" w:rsidRPr="00DE7B59" w:rsidRDefault="00335A31" w:rsidP="005A53D1">
            <w:pPr>
              <w:pStyle w:val="TAL"/>
              <w:jc w:val="center"/>
              <w:rPr>
                <w:lang w:eastAsia="ko-KR"/>
              </w:rPr>
            </w:pPr>
            <w:r w:rsidRPr="00DE7B59">
              <w:rPr>
                <w:lang w:eastAsia="ko-KR"/>
              </w:rPr>
              <w:t>67</w:t>
            </w:r>
          </w:p>
        </w:tc>
        <w:tc>
          <w:tcPr>
            <w:tcW w:w="1276" w:type="dxa"/>
            <w:noWrap/>
            <w:hideMark/>
          </w:tcPr>
          <w:p w14:paraId="3C3ADD8F" w14:textId="77777777" w:rsidR="00335A31" w:rsidRPr="00DE7B59" w:rsidRDefault="00335A31" w:rsidP="005A53D1">
            <w:pPr>
              <w:pStyle w:val="TAL"/>
              <w:jc w:val="center"/>
              <w:rPr>
                <w:lang w:eastAsia="ko-KR"/>
              </w:rPr>
            </w:pPr>
            <w:r w:rsidRPr="00DE7B59">
              <w:rPr>
                <w:lang w:eastAsia="ko-KR"/>
              </w:rPr>
              <w:t>≤ 18652</w:t>
            </w:r>
          </w:p>
        </w:tc>
        <w:tc>
          <w:tcPr>
            <w:tcW w:w="853" w:type="dxa"/>
            <w:noWrap/>
            <w:hideMark/>
          </w:tcPr>
          <w:p w14:paraId="39528D6B" w14:textId="77777777" w:rsidR="00335A31" w:rsidRPr="00DE7B59" w:rsidRDefault="00335A31" w:rsidP="005A53D1">
            <w:pPr>
              <w:pStyle w:val="TAL"/>
              <w:jc w:val="center"/>
              <w:rPr>
                <w:lang w:eastAsia="ko-KR"/>
              </w:rPr>
            </w:pPr>
            <w:r w:rsidRPr="00DE7B59">
              <w:rPr>
                <w:lang w:eastAsia="ko-KR"/>
              </w:rPr>
              <w:t>131</w:t>
            </w:r>
          </w:p>
        </w:tc>
        <w:tc>
          <w:tcPr>
            <w:tcW w:w="1275" w:type="dxa"/>
            <w:noWrap/>
            <w:hideMark/>
          </w:tcPr>
          <w:p w14:paraId="2F080CE0" w14:textId="77777777" w:rsidR="00335A31" w:rsidRPr="00DE7B59" w:rsidRDefault="00335A31" w:rsidP="005A53D1">
            <w:pPr>
              <w:pStyle w:val="TAL"/>
              <w:jc w:val="center"/>
              <w:rPr>
                <w:lang w:eastAsia="ko-KR"/>
              </w:rPr>
            </w:pPr>
            <w:r w:rsidRPr="00DE7B59">
              <w:rPr>
                <w:lang w:eastAsia="ko-KR"/>
              </w:rPr>
              <w:t>≤ 65596</w:t>
            </w:r>
          </w:p>
        </w:tc>
        <w:tc>
          <w:tcPr>
            <w:tcW w:w="709" w:type="dxa"/>
            <w:noWrap/>
            <w:hideMark/>
          </w:tcPr>
          <w:p w14:paraId="62E2C065" w14:textId="77777777" w:rsidR="00335A31" w:rsidRPr="00DE7B59" w:rsidRDefault="00335A31" w:rsidP="005A53D1">
            <w:pPr>
              <w:pStyle w:val="TAL"/>
              <w:jc w:val="center"/>
              <w:rPr>
                <w:lang w:eastAsia="ko-KR"/>
              </w:rPr>
            </w:pPr>
            <w:r w:rsidRPr="00DE7B59">
              <w:rPr>
                <w:lang w:eastAsia="ko-KR"/>
              </w:rPr>
              <w:t>195</w:t>
            </w:r>
          </w:p>
        </w:tc>
        <w:tc>
          <w:tcPr>
            <w:tcW w:w="1132" w:type="dxa"/>
            <w:noWrap/>
            <w:hideMark/>
          </w:tcPr>
          <w:p w14:paraId="2FFBC66C" w14:textId="77777777" w:rsidR="00335A31" w:rsidRPr="00DE7B59" w:rsidRDefault="00335A31" w:rsidP="005A53D1">
            <w:pPr>
              <w:pStyle w:val="TAL"/>
              <w:jc w:val="center"/>
              <w:rPr>
                <w:lang w:eastAsia="ko-KR"/>
              </w:rPr>
            </w:pPr>
            <w:r w:rsidRPr="00DE7B59">
              <w:rPr>
                <w:lang w:eastAsia="ko-KR"/>
              </w:rPr>
              <w:t>≤ 230695</w:t>
            </w:r>
          </w:p>
        </w:tc>
      </w:tr>
      <w:tr w:rsidR="00335A31" w:rsidRPr="00DE7B59" w14:paraId="5E129B6D" w14:textId="77777777" w:rsidTr="005A53D1">
        <w:trPr>
          <w:jc w:val="center"/>
        </w:trPr>
        <w:tc>
          <w:tcPr>
            <w:tcW w:w="719" w:type="dxa"/>
            <w:noWrap/>
            <w:hideMark/>
          </w:tcPr>
          <w:p w14:paraId="0A72953A" w14:textId="77777777" w:rsidR="00335A31" w:rsidRPr="00DE7B59" w:rsidRDefault="00335A31" w:rsidP="005A53D1">
            <w:pPr>
              <w:pStyle w:val="TAL"/>
              <w:jc w:val="center"/>
              <w:rPr>
                <w:lang w:eastAsia="ko-KR"/>
              </w:rPr>
            </w:pPr>
            <w:r w:rsidRPr="00DE7B59">
              <w:rPr>
                <w:lang w:eastAsia="ko-KR"/>
              </w:rPr>
              <w:t>4</w:t>
            </w:r>
          </w:p>
        </w:tc>
        <w:tc>
          <w:tcPr>
            <w:tcW w:w="1827" w:type="dxa"/>
            <w:noWrap/>
            <w:hideMark/>
          </w:tcPr>
          <w:p w14:paraId="68D38505" w14:textId="77777777" w:rsidR="00335A31" w:rsidRPr="00DE7B59" w:rsidRDefault="00335A31" w:rsidP="005A53D1">
            <w:pPr>
              <w:pStyle w:val="TAL"/>
              <w:jc w:val="center"/>
              <w:rPr>
                <w:lang w:eastAsia="ko-KR"/>
              </w:rPr>
            </w:pPr>
            <w:r w:rsidRPr="00DE7B59">
              <w:rPr>
                <w:lang w:eastAsia="ko-KR"/>
              </w:rPr>
              <w:t>≤ 5408</w:t>
            </w:r>
          </w:p>
        </w:tc>
        <w:tc>
          <w:tcPr>
            <w:tcW w:w="992" w:type="dxa"/>
            <w:noWrap/>
            <w:hideMark/>
          </w:tcPr>
          <w:p w14:paraId="15A2FE70" w14:textId="77777777" w:rsidR="00335A31" w:rsidRPr="00DE7B59" w:rsidRDefault="00335A31" w:rsidP="005A53D1">
            <w:pPr>
              <w:pStyle w:val="TAL"/>
              <w:jc w:val="center"/>
              <w:rPr>
                <w:lang w:eastAsia="ko-KR"/>
              </w:rPr>
            </w:pPr>
            <w:r w:rsidRPr="00DE7B59">
              <w:rPr>
                <w:lang w:eastAsia="ko-KR"/>
              </w:rPr>
              <w:t>68</w:t>
            </w:r>
          </w:p>
        </w:tc>
        <w:tc>
          <w:tcPr>
            <w:tcW w:w="1276" w:type="dxa"/>
            <w:noWrap/>
            <w:hideMark/>
          </w:tcPr>
          <w:p w14:paraId="2907DE90" w14:textId="77777777" w:rsidR="00335A31" w:rsidRPr="00DE7B59" w:rsidRDefault="00335A31" w:rsidP="005A53D1">
            <w:pPr>
              <w:pStyle w:val="TAL"/>
              <w:jc w:val="center"/>
              <w:rPr>
                <w:lang w:eastAsia="ko-KR"/>
              </w:rPr>
            </w:pPr>
            <w:r w:rsidRPr="00DE7B59">
              <w:rPr>
                <w:lang w:eastAsia="ko-KR"/>
              </w:rPr>
              <w:t>≤ 19022</w:t>
            </w:r>
          </w:p>
        </w:tc>
        <w:tc>
          <w:tcPr>
            <w:tcW w:w="853" w:type="dxa"/>
            <w:noWrap/>
            <w:hideMark/>
          </w:tcPr>
          <w:p w14:paraId="2DF205EB" w14:textId="77777777" w:rsidR="00335A31" w:rsidRPr="00DE7B59" w:rsidRDefault="00335A31" w:rsidP="005A53D1">
            <w:pPr>
              <w:pStyle w:val="TAL"/>
              <w:jc w:val="center"/>
              <w:rPr>
                <w:lang w:eastAsia="ko-KR"/>
              </w:rPr>
            </w:pPr>
            <w:r w:rsidRPr="00DE7B59">
              <w:rPr>
                <w:lang w:eastAsia="ko-KR"/>
              </w:rPr>
              <w:t>132</w:t>
            </w:r>
          </w:p>
        </w:tc>
        <w:tc>
          <w:tcPr>
            <w:tcW w:w="1275" w:type="dxa"/>
            <w:noWrap/>
            <w:hideMark/>
          </w:tcPr>
          <w:p w14:paraId="38D9C66A" w14:textId="77777777" w:rsidR="00335A31" w:rsidRPr="00DE7B59" w:rsidRDefault="00335A31" w:rsidP="005A53D1">
            <w:pPr>
              <w:pStyle w:val="TAL"/>
              <w:jc w:val="center"/>
              <w:rPr>
                <w:lang w:eastAsia="ko-KR"/>
              </w:rPr>
            </w:pPr>
            <w:r w:rsidRPr="00DE7B59">
              <w:rPr>
                <w:lang w:eastAsia="ko-KR"/>
              </w:rPr>
              <w:t>≤ 66898</w:t>
            </w:r>
          </w:p>
        </w:tc>
        <w:tc>
          <w:tcPr>
            <w:tcW w:w="709" w:type="dxa"/>
            <w:noWrap/>
            <w:hideMark/>
          </w:tcPr>
          <w:p w14:paraId="159D9346" w14:textId="77777777" w:rsidR="00335A31" w:rsidRPr="00DE7B59" w:rsidRDefault="00335A31" w:rsidP="005A53D1">
            <w:pPr>
              <w:pStyle w:val="TAL"/>
              <w:jc w:val="center"/>
              <w:rPr>
                <w:lang w:eastAsia="ko-KR"/>
              </w:rPr>
            </w:pPr>
            <w:r w:rsidRPr="00DE7B59">
              <w:rPr>
                <w:lang w:eastAsia="ko-KR"/>
              </w:rPr>
              <w:t>196</w:t>
            </w:r>
          </w:p>
        </w:tc>
        <w:tc>
          <w:tcPr>
            <w:tcW w:w="1132" w:type="dxa"/>
            <w:noWrap/>
            <w:hideMark/>
          </w:tcPr>
          <w:p w14:paraId="592791D6" w14:textId="77777777" w:rsidR="00335A31" w:rsidRPr="00DE7B59" w:rsidRDefault="00335A31" w:rsidP="005A53D1">
            <w:pPr>
              <w:pStyle w:val="TAL"/>
              <w:jc w:val="center"/>
              <w:rPr>
                <w:lang w:eastAsia="ko-KR"/>
              </w:rPr>
            </w:pPr>
            <w:r w:rsidRPr="00DE7B59">
              <w:rPr>
                <w:lang w:eastAsia="ko-KR"/>
              </w:rPr>
              <w:t>≤ 235273</w:t>
            </w:r>
          </w:p>
        </w:tc>
      </w:tr>
      <w:tr w:rsidR="00335A31" w:rsidRPr="00DE7B59" w14:paraId="2C337EDE" w14:textId="77777777" w:rsidTr="005A53D1">
        <w:trPr>
          <w:jc w:val="center"/>
        </w:trPr>
        <w:tc>
          <w:tcPr>
            <w:tcW w:w="719" w:type="dxa"/>
            <w:noWrap/>
            <w:hideMark/>
          </w:tcPr>
          <w:p w14:paraId="0AE198E4" w14:textId="77777777" w:rsidR="00335A31" w:rsidRPr="00DE7B59" w:rsidRDefault="00335A31" w:rsidP="005A53D1">
            <w:pPr>
              <w:pStyle w:val="TAL"/>
              <w:jc w:val="center"/>
              <w:rPr>
                <w:lang w:eastAsia="ko-KR"/>
              </w:rPr>
            </w:pPr>
            <w:r w:rsidRPr="00DE7B59">
              <w:rPr>
                <w:lang w:eastAsia="ko-KR"/>
              </w:rPr>
              <w:t>5</w:t>
            </w:r>
          </w:p>
        </w:tc>
        <w:tc>
          <w:tcPr>
            <w:tcW w:w="1827" w:type="dxa"/>
            <w:noWrap/>
            <w:hideMark/>
          </w:tcPr>
          <w:p w14:paraId="0BB312B6" w14:textId="77777777" w:rsidR="00335A31" w:rsidRPr="00DE7B59" w:rsidRDefault="00335A31" w:rsidP="005A53D1">
            <w:pPr>
              <w:pStyle w:val="TAL"/>
              <w:jc w:val="center"/>
              <w:rPr>
                <w:lang w:eastAsia="ko-KR"/>
              </w:rPr>
            </w:pPr>
            <w:r w:rsidRPr="00DE7B59">
              <w:rPr>
                <w:lang w:eastAsia="ko-KR"/>
              </w:rPr>
              <w:t>≤ 5516</w:t>
            </w:r>
          </w:p>
        </w:tc>
        <w:tc>
          <w:tcPr>
            <w:tcW w:w="992" w:type="dxa"/>
            <w:noWrap/>
            <w:hideMark/>
          </w:tcPr>
          <w:p w14:paraId="6FE18636" w14:textId="77777777" w:rsidR="00335A31" w:rsidRPr="00DE7B59" w:rsidRDefault="00335A31" w:rsidP="005A53D1">
            <w:pPr>
              <w:pStyle w:val="TAL"/>
              <w:jc w:val="center"/>
              <w:rPr>
                <w:lang w:eastAsia="ko-KR"/>
              </w:rPr>
            </w:pPr>
            <w:r w:rsidRPr="00DE7B59">
              <w:rPr>
                <w:lang w:eastAsia="ko-KR"/>
              </w:rPr>
              <w:t>69</w:t>
            </w:r>
          </w:p>
        </w:tc>
        <w:tc>
          <w:tcPr>
            <w:tcW w:w="1276" w:type="dxa"/>
            <w:noWrap/>
            <w:hideMark/>
          </w:tcPr>
          <w:p w14:paraId="39E6CB5D" w14:textId="77777777" w:rsidR="00335A31" w:rsidRPr="00DE7B59" w:rsidRDefault="00335A31" w:rsidP="005A53D1">
            <w:pPr>
              <w:pStyle w:val="TAL"/>
              <w:jc w:val="center"/>
              <w:rPr>
                <w:lang w:eastAsia="ko-KR"/>
              </w:rPr>
            </w:pPr>
            <w:r w:rsidRPr="00DE7B59">
              <w:rPr>
                <w:lang w:eastAsia="ko-KR"/>
              </w:rPr>
              <w:t>≤ 19399</w:t>
            </w:r>
          </w:p>
        </w:tc>
        <w:tc>
          <w:tcPr>
            <w:tcW w:w="853" w:type="dxa"/>
            <w:noWrap/>
            <w:hideMark/>
          </w:tcPr>
          <w:p w14:paraId="66149177" w14:textId="77777777" w:rsidR="00335A31" w:rsidRPr="00DE7B59" w:rsidRDefault="00335A31" w:rsidP="005A53D1">
            <w:pPr>
              <w:pStyle w:val="TAL"/>
              <w:jc w:val="center"/>
              <w:rPr>
                <w:lang w:eastAsia="ko-KR"/>
              </w:rPr>
            </w:pPr>
            <w:r w:rsidRPr="00DE7B59">
              <w:rPr>
                <w:lang w:eastAsia="ko-KR"/>
              </w:rPr>
              <w:t>133</w:t>
            </w:r>
          </w:p>
        </w:tc>
        <w:tc>
          <w:tcPr>
            <w:tcW w:w="1275" w:type="dxa"/>
            <w:noWrap/>
            <w:hideMark/>
          </w:tcPr>
          <w:p w14:paraId="3E1D6489" w14:textId="77777777" w:rsidR="00335A31" w:rsidRPr="00DE7B59" w:rsidRDefault="00335A31" w:rsidP="005A53D1">
            <w:pPr>
              <w:pStyle w:val="TAL"/>
              <w:jc w:val="center"/>
              <w:rPr>
                <w:lang w:eastAsia="ko-KR"/>
              </w:rPr>
            </w:pPr>
            <w:r w:rsidRPr="00DE7B59">
              <w:rPr>
                <w:lang w:eastAsia="ko-KR"/>
              </w:rPr>
              <w:t>≤ 68226</w:t>
            </w:r>
          </w:p>
        </w:tc>
        <w:tc>
          <w:tcPr>
            <w:tcW w:w="709" w:type="dxa"/>
            <w:noWrap/>
            <w:hideMark/>
          </w:tcPr>
          <w:p w14:paraId="08A6C19A" w14:textId="77777777" w:rsidR="00335A31" w:rsidRPr="00DE7B59" w:rsidRDefault="00335A31" w:rsidP="005A53D1">
            <w:pPr>
              <w:pStyle w:val="TAL"/>
              <w:jc w:val="center"/>
              <w:rPr>
                <w:lang w:eastAsia="ko-KR"/>
              </w:rPr>
            </w:pPr>
            <w:r w:rsidRPr="00DE7B59">
              <w:rPr>
                <w:lang w:eastAsia="ko-KR"/>
              </w:rPr>
              <w:t>197</w:t>
            </w:r>
          </w:p>
        </w:tc>
        <w:tc>
          <w:tcPr>
            <w:tcW w:w="1132" w:type="dxa"/>
            <w:noWrap/>
            <w:hideMark/>
          </w:tcPr>
          <w:p w14:paraId="005DDEA8" w14:textId="77777777" w:rsidR="00335A31" w:rsidRPr="00DE7B59" w:rsidRDefault="00335A31" w:rsidP="005A53D1">
            <w:pPr>
              <w:pStyle w:val="TAL"/>
              <w:jc w:val="center"/>
              <w:rPr>
                <w:lang w:eastAsia="ko-KR"/>
              </w:rPr>
            </w:pPr>
            <w:r w:rsidRPr="00DE7B59">
              <w:rPr>
                <w:lang w:eastAsia="ko-KR"/>
              </w:rPr>
              <w:t>≤ 239942</w:t>
            </w:r>
          </w:p>
        </w:tc>
      </w:tr>
      <w:tr w:rsidR="00335A31" w:rsidRPr="00DE7B59" w14:paraId="78686AE5" w14:textId="77777777" w:rsidTr="005A53D1">
        <w:trPr>
          <w:jc w:val="center"/>
        </w:trPr>
        <w:tc>
          <w:tcPr>
            <w:tcW w:w="719" w:type="dxa"/>
            <w:noWrap/>
            <w:hideMark/>
          </w:tcPr>
          <w:p w14:paraId="4E96C817" w14:textId="77777777" w:rsidR="00335A31" w:rsidRPr="00DE7B59" w:rsidRDefault="00335A31" w:rsidP="005A53D1">
            <w:pPr>
              <w:pStyle w:val="TAL"/>
              <w:jc w:val="center"/>
              <w:rPr>
                <w:lang w:eastAsia="ko-KR"/>
              </w:rPr>
            </w:pPr>
            <w:r w:rsidRPr="00DE7B59">
              <w:rPr>
                <w:lang w:eastAsia="ko-KR"/>
              </w:rPr>
              <w:t>6</w:t>
            </w:r>
          </w:p>
        </w:tc>
        <w:tc>
          <w:tcPr>
            <w:tcW w:w="1827" w:type="dxa"/>
            <w:noWrap/>
            <w:hideMark/>
          </w:tcPr>
          <w:p w14:paraId="0987007D" w14:textId="77777777" w:rsidR="00335A31" w:rsidRPr="00DE7B59" w:rsidRDefault="00335A31" w:rsidP="005A53D1">
            <w:pPr>
              <w:pStyle w:val="TAL"/>
              <w:jc w:val="center"/>
              <w:rPr>
                <w:lang w:eastAsia="ko-KR"/>
              </w:rPr>
            </w:pPr>
            <w:r w:rsidRPr="00DE7B59">
              <w:rPr>
                <w:lang w:eastAsia="ko-KR"/>
              </w:rPr>
              <w:t>≤ 5625</w:t>
            </w:r>
          </w:p>
        </w:tc>
        <w:tc>
          <w:tcPr>
            <w:tcW w:w="992" w:type="dxa"/>
            <w:noWrap/>
            <w:hideMark/>
          </w:tcPr>
          <w:p w14:paraId="1B2A5EA1" w14:textId="77777777" w:rsidR="00335A31" w:rsidRPr="00DE7B59" w:rsidRDefault="00335A31" w:rsidP="005A53D1">
            <w:pPr>
              <w:pStyle w:val="TAL"/>
              <w:jc w:val="center"/>
              <w:rPr>
                <w:lang w:eastAsia="ko-KR"/>
              </w:rPr>
            </w:pPr>
            <w:r w:rsidRPr="00DE7B59">
              <w:rPr>
                <w:lang w:eastAsia="ko-KR"/>
              </w:rPr>
              <w:t>70</w:t>
            </w:r>
          </w:p>
        </w:tc>
        <w:tc>
          <w:tcPr>
            <w:tcW w:w="1276" w:type="dxa"/>
            <w:noWrap/>
            <w:hideMark/>
          </w:tcPr>
          <w:p w14:paraId="437D0833" w14:textId="77777777" w:rsidR="00335A31" w:rsidRPr="00DE7B59" w:rsidRDefault="00335A31" w:rsidP="005A53D1">
            <w:pPr>
              <w:pStyle w:val="TAL"/>
              <w:jc w:val="center"/>
              <w:rPr>
                <w:lang w:eastAsia="ko-KR"/>
              </w:rPr>
            </w:pPr>
            <w:r w:rsidRPr="00DE7B59">
              <w:rPr>
                <w:lang w:eastAsia="ko-KR"/>
              </w:rPr>
              <w:t>≤ 19784</w:t>
            </w:r>
          </w:p>
        </w:tc>
        <w:tc>
          <w:tcPr>
            <w:tcW w:w="853" w:type="dxa"/>
            <w:noWrap/>
            <w:hideMark/>
          </w:tcPr>
          <w:p w14:paraId="2EB071D5" w14:textId="77777777" w:rsidR="00335A31" w:rsidRPr="00DE7B59" w:rsidRDefault="00335A31" w:rsidP="005A53D1">
            <w:pPr>
              <w:pStyle w:val="TAL"/>
              <w:jc w:val="center"/>
              <w:rPr>
                <w:lang w:eastAsia="ko-KR"/>
              </w:rPr>
            </w:pPr>
            <w:r w:rsidRPr="00DE7B59">
              <w:rPr>
                <w:lang w:eastAsia="ko-KR"/>
              </w:rPr>
              <w:t>134</w:t>
            </w:r>
          </w:p>
        </w:tc>
        <w:tc>
          <w:tcPr>
            <w:tcW w:w="1275" w:type="dxa"/>
            <w:noWrap/>
            <w:hideMark/>
          </w:tcPr>
          <w:p w14:paraId="420BC209" w14:textId="77777777" w:rsidR="00335A31" w:rsidRPr="00DE7B59" w:rsidRDefault="00335A31" w:rsidP="005A53D1">
            <w:pPr>
              <w:pStyle w:val="TAL"/>
              <w:jc w:val="center"/>
              <w:rPr>
                <w:lang w:eastAsia="ko-KR"/>
              </w:rPr>
            </w:pPr>
            <w:r w:rsidRPr="00DE7B59">
              <w:rPr>
                <w:lang w:eastAsia="ko-KR"/>
              </w:rPr>
              <w:t>≤ 69580</w:t>
            </w:r>
          </w:p>
        </w:tc>
        <w:tc>
          <w:tcPr>
            <w:tcW w:w="709" w:type="dxa"/>
            <w:noWrap/>
            <w:hideMark/>
          </w:tcPr>
          <w:p w14:paraId="581F9BF3" w14:textId="77777777" w:rsidR="00335A31" w:rsidRPr="00DE7B59" w:rsidRDefault="00335A31" w:rsidP="005A53D1">
            <w:pPr>
              <w:pStyle w:val="TAL"/>
              <w:jc w:val="center"/>
              <w:rPr>
                <w:lang w:eastAsia="ko-KR"/>
              </w:rPr>
            </w:pPr>
            <w:r w:rsidRPr="00DE7B59">
              <w:rPr>
                <w:lang w:eastAsia="ko-KR"/>
              </w:rPr>
              <w:t>198</w:t>
            </w:r>
          </w:p>
        </w:tc>
        <w:tc>
          <w:tcPr>
            <w:tcW w:w="1132" w:type="dxa"/>
            <w:noWrap/>
            <w:hideMark/>
          </w:tcPr>
          <w:p w14:paraId="4FAE9A75" w14:textId="77777777" w:rsidR="00335A31" w:rsidRPr="00DE7B59" w:rsidRDefault="00335A31" w:rsidP="005A53D1">
            <w:pPr>
              <w:pStyle w:val="TAL"/>
              <w:jc w:val="center"/>
              <w:rPr>
                <w:lang w:eastAsia="ko-KR"/>
              </w:rPr>
            </w:pPr>
            <w:r w:rsidRPr="00DE7B59">
              <w:rPr>
                <w:lang w:eastAsia="ko-KR"/>
              </w:rPr>
              <w:t>≤ 244703</w:t>
            </w:r>
          </w:p>
        </w:tc>
      </w:tr>
      <w:tr w:rsidR="00335A31" w:rsidRPr="00DE7B59" w14:paraId="596ADBAA" w14:textId="77777777" w:rsidTr="005A53D1">
        <w:trPr>
          <w:jc w:val="center"/>
        </w:trPr>
        <w:tc>
          <w:tcPr>
            <w:tcW w:w="719" w:type="dxa"/>
            <w:noWrap/>
            <w:hideMark/>
          </w:tcPr>
          <w:p w14:paraId="58D9BEB6" w14:textId="77777777" w:rsidR="00335A31" w:rsidRPr="00DE7B59" w:rsidRDefault="00335A31" w:rsidP="005A53D1">
            <w:pPr>
              <w:pStyle w:val="TAL"/>
              <w:jc w:val="center"/>
              <w:rPr>
                <w:lang w:eastAsia="ko-KR"/>
              </w:rPr>
            </w:pPr>
            <w:r w:rsidRPr="00DE7B59">
              <w:rPr>
                <w:lang w:eastAsia="ko-KR"/>
              </w:rPr>
              <w:t>7</w:t>
            </w:r>
          </w:p>
        </w:tc>
        <w:tc>
          <w:tcPr>
            <w:tcW w:w="1827" w:type="dxa"/>
            <w:noWrap/>
            <w:hideMark/>
          </w:tcPr>
          <w:p w14:paraId="34763F22" w14:textId="77777777" w:rsidR="00335A31" w:rsidRPr="00DE7B59" w:rsidRDefault="00335A31" w:rsidP="005A53D1">
            <w:pPr>
              <w:pStyle w:val="TAL"/>
              <w:jc w:val="center"/>
              <w:rPr>
                <w:lang w:eastAsia="ko-KR"/>
              </w:rPr>
            </w:pPr>
            <w:r w:rsidRPr="00DE7B59">
              <w:rPr>
                <w:lang w:eastAsia="ko-KR"/>
              </w:rPr>
              <w:t>≤ 5737</w:t>
            </w:r>
          </w:p>
        </w:tc>
        <w:tc>
          <w:tcPr>
            <w:tcW w:w="992" w:type="dxa"/>
            <w:noWrap/>
            <w:hideMark/>
          </w:tcPr>
          <w:p w14:paraId="3760CE39" w14:textId="77777777" w:rsidR="00335A31" w:rsidRPr="00DE7B59" w:rsidRDefault="00335A31" w:rsidP="005A53D1">
            <w:pPr>
              <w:pStyle w:val="TAL"/>
              <w:jc w:val="center"/>
              <w:rPr>
                <w:lang w:eastAsia="ko-KR"/>
              </w:rPr>
            </w:pPr>
            <w:r w:rsidRPr="00DE7B59">
              <w:rPr>
                <w:lang w:eastAsia="ko-KR"/>
              </w:rPr>
              <w:t>71</w:t>
            </w:r>
          </w:p>
        </w:tc>
        <w:tc>
          <w:tcPr>
            <w:tcW w:w="1276" w:type="dxa"/>
            <w:noWrap/>
            <w:hideMark/>
          </w:tcPr>
          <w:p w14:paraId="17D43681" w14:textId="77777777" w:rsidR="00335A31" w:rsidRPr="00DE7B59" w:rsidRDefault="00335A31" w:rsidP="005A53D1">
            <w:pPr>
              <w:pStyle w:val="TAL"/>
              <w:jc w:val="center"/>
              <w:rPr>
                <w:lang w:eastAsia="ko-KR"/>
              </w:rPr>
            </w:pPr>
            <w:r w:rsidRPr="00DE7B59">
              <w:rPr>
                <w:lang w:eastAsia="ko-KR"/>
              </w:rPr>
              <w:t>≤ 20177</w:t>
            </w:r>
          </w:p>
        </w:tc>
        <w:tc>
          <w:tcPr>
            <w:tcW w:w="853" w:type="dxa"/>
            <w:noWrap/>
            <w:hideMark/>
          </w:tcPr>
          <w:p w14:paraId="433BA584" w14:textId="77777777" w:rsidR="00335A31" w:rsidRPr="00DE7B59" w:rsidRDefault="00335A31" w:rsidP="005A53D1">
            <w:pPr>
              <w:pStyle w:val="TAL"/>
              <w:jc w:val="center"/>
              <w:rPr>
                <w:lang w:eastAsia="ko-KR"/>
              </w:rPr>
            </w:pPr>
            <w:r w:rsidRPr="00DE7B59">
              <w:rPr>
                <w:lang w:eastAsia="ko-KR"/>
              </w:rPr>
              <w:t>135</w:t>
            </w:r>
          </w:p>
        </w:tc>
        <w:tc>
          <w:tcPr>
            <w:tcW w:w="1275" w:type="dxa"/>
            <w:noWrap/>
            <w:hideMark/>
          </w:tcPr>
          <w:p w14:paraId="62498AB3" w14:textId="77777777" w:rsidR="00335A31" w:rsidRPr="00DE7B59" w:rsidRDefault="00335A31" w:rsidP="005A53D1">
            <w:pPr>
              <w:pStyle w:val="TAL"/>
              <w:jc w:val="center"/>
              <w:rPr>
                <w:lang w:eastAsia="ko-KR"/>
              </w:rPr>
            </w:pPr>
            <w:r w:rsidRPr="00DE7B59">
              <w:rPr>
                <w:lang w:eastAsia="ko-KR"/>
              </w:rPr>
              <w:t>≤ 70960</w:t>
            </w:r>
          </w:p>
        </w:tc>
        <w:tc>
          <w:tcPr>
            <w:tcW w:w="709" w:type="dxa"/>
            <w:noWrap/>
            <w:hideMark/>
          </w:tcPr>
          <w:p w14:paraId="3A5AD563" w14:textId="77777777" w:rsidR="00335A31" w:rsidRPr="00DE7B59" w:rsidRDefault="00335A31" w:rsidP="005A53D1">
            <w:pPr>
              <w:pStyle w:val="TAL"/>
              <w:jc w:val="center"/>
              <w:rPr>
                <w:lang w:eastAsia="ko-KR"/>
              </w:rPr>
            </w:pPr>
            <w:r w:rsidRPr="00DE7B59">
              <w:rPr>
                <w:lang w:eastAsia="ko-KR"/>
              </w:rPr>
              <w:t>199</w:t>
            </w:r>
          </w:p>
        </w:tc>
        <w:tc>
          <w:tcPr>
            <w:tcW w:w="1132" w:type="dxa"/>
            <w:noWrap/>
            <w:hideMark/>
          </w:tcPr>
          <w:p w14:paraId="49B90112" w14:textId="77777777" w:rsidR="00335A31" w:rsidRPr="00DE7B59" w:rsidRDefault="00335A31" w:rsidP="005A53D1">
            <w:pPr>
              <w:pStyle w:val="TAL"/>
              <w:jc w:val="center"/>
              <w:rPr>
                <w:lang w:eastAsia="ko-KR"/>
              </w:rPr>
            </w:pPr>
            <w:r w:rsidRPr="00DE7B59">
              <w:rPr>
                <w:lang w:eastAsia="ko-KR"/>
              </w:rPr>
              <w:t>≤ 249559</w:t>
            </w:r>
          </w:p>
        </w:tc>
      </w:tr>
      <w:tr w:rsidR="00335A31" w:rsidRPr="00DE7B59" w14:paraId="4ED93659" w14:textId="77777777" w:rsidTr="005A53D1">
        <w:trPr>
          <w:jc w:val="center"/>
        </w:trPr>
        <w:tc>
          <w:tcPr>
            <w:tcW w:w="719" w:type="dxa"/>
            <w:noWrap/>
            <w:hideMark/>
          </w:tcPr>
          <w:p w14:paraId="7379F793" w14:textId="77777777" w:rsidR="00335A31" w:rsidRPr="00DE7B59" w:rsidRDefault="00335A31" w:rsidP="005A53D1">
            <w:pPr>
              <w:pStyle w:val="TAL"/>
              <w:jc w:val="center"/>
              <w:rPr>
                <w:lang w:eastAsia="ko-KR"/>
              </w:rPr>
            </w:pPr>
            <w:r w:rsidRPr="00DE7B59">
              <w:rPr>
                <w:lang w:eastAsia="ko-KR"/>
              </w:rPr>
              <w:t>8</w:t>
            </w:r>
          </w:p>
        </w:tc>
        <w:tc>
          <w:tcPr>
            <w:tcW w:w="1827" w:type="dxa"/>
            <w:noWrap/>
            <w:hideMark/>
          </w:tcPr>
          <w:p w14:paraId="291BB50B" w14:textId="77777777" w:rsidR="00335A31" w:rsidRPr="00DE7B59" w:rsidRDefault="00335A31" w:rsidP="005A53D1">
            <w:pPr>
              <w:pStyle w:val="TAL"/>
              <w:jc w:val="center"/>
              <w:rPr>
                <w:lang w:eastAsia="ko-KR"/>
              </w:rPr>
            </w:pPr>
            <w:r w:rsidRPr="00DE7B59">
              <w:rPr>
                <w:lang w:eastAsia="ko-KR"/>
              </w:rPr>
              <w:t>≤ 5851</w:t>
            </w:r>
          </w:p>
        </w:tc>
        <w:tc>
          <w:tcPr>
            <w:tcW w:w="992" w:type="dxa"/>
            <w:noWrap/>
            <w:hideMark/>
          </w:tcPr>
          <w:p w14:paraId="26FD3D8A" w14:textId="77777777" w:rsidR="00335A31" w:rsidRPr="00DE7B59" w:rsidRDefault="00335A31" w:rsidP="005A53D1">
            <w:pPr>
              <w:pStyle w:val="TAL"/>
              <w:jc w:val="center"/>
              <w:rPr>
                <w:lang w:eastAsia="ko-KR"/>
              </w:rPr>
            </w:pPr>
            <w:r w:rsidRPr="00DE7B59">
              <w:rPr>
                <w:lang w:eastAsia="ko-KR"/>
              </w:rPr>
              <w:t>72</w:t>
            </w:r>
          </w:p>
        </w:tc>
        <w:tc>
          <w:tcPr>
            <w:tcW w:w="1276" w:type="dxa"/>
            <w:noWrap/>
            <w:hideMark/>
          </w:tcPr>
          <w:p w14:paraId="5C2EA91A" w14:textId="77777777" w:rsidR="00335A31" w:rsidRPr="00DE7B59" w:rsidRDefault="00335A31" w:rsidP="005A53D1">
            <w:pPr>
              <w:pStyle w:val="TAL"/>
              <w:jc w:val="center"/>
              <w:rPr>
                <w:lang w:eastAsia="ko-KR"/>
              </w:rPr>
            </w:pPr>
            <w:r w:rsidRPr="00DE7B59">
              <w:rPr>
                <w:lang w:eastAsia="ko-KR"/>
              </w:rPr>
              <w:t>≤ 20577</w:t>
            </w:r>
          </w:p>
        </w:tc>
        <w:tc>
          <w:tcPr>
            <w:tcW w:w="853" w:type="dxa"/>
            <w:noWrap/>
            <w:hideMark/>
          </w:tcPr>
          <w:p w14:paraId="051A3FB6" w14:textId="77777777" w:rsidR="00335A31" w:rsidRPr="00DE7B59" w:rsidRDefault="00335A31" w:rsidP="005A53D1">
            <w:pPr>
              <w:pStyle w:val="TAL"/>
              <w:jc w:val="center"/>
              <w:rPr>
                <w:lang w:eastAsia="ko-KR"/>
              </w:rPr>
            </w:pPr>
            <w:r w:rsidRPr="00DE7B59">
              <w:rPr>
                <w:lang w:eastAsia="ko-KR"/>
              </w:rPr>
              <w:t>136</w:t>
            </w:r>
          </w:p>
        </w:tc>
        <w:tc>
          <w:tcPr>
            <w:tcW w:w="1275" w:type="dxa"/>
            <w:noWrap/>
            <w:hideMark/>
          </w:tcPr>
          <w:p w14:paraId="5B0AE6DB" w14:textId="77777777" w:rsidR="00335A31" w:rsidRPr="00DE7B59" w:rsidRDefault="00335A31" w:rsidP="005A53D1">
            <w:pPr>
              <w:pStyle w:val="TAL"/>
              <w:jc w:val="center"/>
              <w:rPr>
                <w:lang w:eastAsia="ko-KR"/>
              </w:rPr>
            </w:pPr>
            <w:r w:rsidRPr="00DE7B59">
              <w:rPr>
                <w:lang w:eastAsia="ko-KR"/>
              </w:rPr>
              <w:t>≤ 72368</w:t>
            </w:r>
          </w:p>
        </w:tc>
        <w:tc>
          <w:tcPr>
            <w:tcW w:w="709" w:type="dxa"/>
            <w:noWrap/>
            <w:hideMark/>
          </w:tcPr>
          <w:p w14:paraId="4C47532C" w14:textId="77777777" w:rsidR="00335A31" w:rsidRPr="00DE7B59" w:rsidRDefault="00335A31" w:rsidP="005A53D1">
            <w:pPr>
              <w:pStyle w:val="TAL"/>
              <w:jc w:val="center"/>
              <w:rPr>
                <w:lang w:eastAsia="ko-KR"/>
              </w:rPr>
            </w:pPr>
            <w:r w:rsidRPr="00DE7B59">
              <w:rPr>
                <w:lang w:eastAsia="ko-KR"/>
              </w:rPr>
              <w:t>200</w:t>
            </w:r>
          </w:p>
        </w:tc>
        <w:tc>
          <w:tcPr>
            <w:tcW w:w="1132" w:type="dxa"/>
            <w:noWrap/>
            <w:hideMark/>
          </w:tcPr>
          <w:p w14:paraId="674EA33D" w14:textId="77777777" w:rsidR="00335A31" w:rsidRPr="00DE7B59" w:rsidRDefault="00335A31" w:rsidP="005A53D1">
            <w:pPr>
              <w:pStyle w:val="TAL"/>
              <w:jc w:val="center"/>
              <w:rPr>
                <w:lang w:eastAsia="ko-KR"/>
              </w:rPr>
            </w:pPr>
            <w:r w:rsidRPr="00DE7B59">
              <w:rPr>
                <w:lang w:eastAsia="ko-KR"/>
              </w:rPr>
              <w:t>≤ 254511</w:t>
            </w:r>
          </w:p>
        </w:tc>
      </w:tr>
      <w:tr w:rsidR="00335A31" w:rsidRPr="00DE7B59" w14:paraId="2C02BF38" w14:textId="77777777" w:rsidTr="005A53D1">
        <w:trPr>
          <w:jc w:val="center"/>
        </w:trPr>
        <w:tc>
          <w:tcPr>
            <w:tcW w:w="719" w:type="dxa"/>
            <w:noWrap/>
            <w:hideMark/>
          </w:tcPr>
          <w:p w14:paraId="7E06D057" w14:textId="77777777" w:rsidR="00335A31" w:rsidRPr="00DE7B59" w:rsidRDefault="00335A31" w:rsidP="005A53D1">
            <w:pPr>
              <w:pStyle w:val="TAL"/>
              <w:jc w:val="center"/>
              <w:rPr>
                <w:lang w:eastAsia="ko-KR"/>
              </w:rPr>
            </w:pPr>
            <w:r w:rsidRPr="00DE7B59">
              <w:rPr>
                <w:lang w:eastAsia="ko-KR"/>
              </w:rPr>
              <w:t>9</w:t>
            </w:r>
          </w:p>
        </w:tc>
        <w:tc>
          <w:tcPr>
            <w:tcW w:w="1827" w:type="dxa"/>
            <w:noWrap/>
            <w:hideMark/>
          </w:tcPr>
          <w:p w14:paraId="66739BE7" w14:textId="77777777" w:rsidR="00335A31" w:rsidRPr="00DE7B59" w:rsidRDefault="00335A31" w:rsidP="005A53D1">
            <w:pPr>
              <w:pStyle w:val="TAL"/>
              <w:jc w:val="center"/>
              <w:rPr>
                <w:lang w:eastAsia="ko-KR"/>
              </w:rPr>
            </w:pPr>
            <w:r w:rsidRPr="00DE7B59">
              <w:rPr>
                <w:lang w:eastAsia="ko-KR"/>
              </w:rPr>
              <w:t>≤ 5967</w:t>
            </w:r>
          </w:p>
        </w:tc>
        <w:tc>
          <w:tcPr>
            <w:tcW w:w="992" w:type="dxa"/>
            <w:noWrap/>
            <w:hideMark/>
          </w:tcPr>
          <w:p w14:paraId="7C30E852" w14:textId="77777777" w:rsidR="00335A31" w:rsidRPr="00DE7B59" w:rsidRDefault="00335A31" w:rsidP="005A53D1">
            <w:pPr>
              <w:pStyle w:val="TAL"/>
              <w:jc w:val="center"/>
              <w:rPr>
                <w:lang w:eastAsia="ko-KR"/>
              </w:rPr>
            </w:pPr>
            <w:r w:rsidRPr="00DE7B59">
              <w:rPr>
                <w:lang w:eastAsia="ko-KR"/>
              </w:rPr>
              <w:t>73</w:t>
            </w:r>
          </w:p>
        </w:tc>
        <w:tc>
          <w:tcPr>
            <w:tcW w:w="1276" w:type="dxa"/>
            <w:noWrap/>
            <w:hideMark/>
          </w:tcPr>
          <w:p w14:paraId="7B4D9835" w14:textId="77777777" w:rsidR="00335A31" w:rsidRPr="00DE7B59" w:rsidRDefault="00335A31" w:rsidP="005A53D1">
            <w:pPr>
              <w:pStyle w:val="TAL"/>
              <w:jc w:val="center"/>
              <w:rPr>
                <w:lang w:eastAsia="ko-KR"/>
              </w:rPr>
            </w:pPr>
            <w:r w:rsidRPr="00DE7B59">
              <w:rPr>
                <w:lang w:eastAsia="ko-KR"/>
              </w:rPr>
              <w:t>≤ 20985</w:t>
            </w:r>
          </w:p>
        </w:tc>
        <w:tc>
          <w:tcPr>
            <w:tcW w:w="853" w:type="dxa"/>
            <w:noWrap/>
            <w:hideMark/>
          </w:tcPr>
          <w:p w14:paraId="6AD5245C" w14:textId="77777777" w:rsidR="00335A31" w:rsidRPr="00DE7B59" w:rsidRDefault="00335A31" w:rsidP="005A53D1">
            <w:pPr>
              <w:pStyle w:val="TAL"/>
              <w:jc w:val="center"/>
              <w:rPr>
                <w:lang w:eastAsia="ko-KR"/>
              </w:rPr>
            </w:pPr>
            <w:r w:rsidRPr="00DE7B59">
              <w:rPr>
                <w:lang w:eastAsia="ko-KR"/>
              </w:rPr>
              <w:t>137</w:t>
            </w:r>
          </w:p>
        </w:tc>
        <w:tc>
          <w:tcPr>
            <w:tcW w:w="1275" w:type="dxa"/>
            <w:noWrap/>
            <w:hideMark/>
          </w:tcPr>
          <w:p w14:paraId="0DE0C80C" w14:textId="77777777" w:rsidR="00335A31" w:rsidRPr="00DE7B59" w:rsidRDefault="00335A31" w:rsidP="005A53D1">
            <w:pPr>
              <w:pStyle w:val="TAL"/>
              <w:jc w:val="center"/>
              <w:rPr>
                <w:lang w:eastAsia="ko-KR"/>
              </w:rPr>
            </w:pPr>
            <w:r w:rsidRPr="00DE7B59">
              <w:rPr>
                <w:lang w:eastAsia="ko-KR"/>
              </w:rPr>
              <w:t>≤ 73804</w:t>
            </w:r>
          </w:p>
        </w:tc>
        <w:tc>
          <w:tcPr>
            <w:tcW w:w="709" w:type="dxa"/>
            <w:noWrap/>
            <w:hideMark/>
          </w:tcPr>
          <w:p w14:paraId="03673A1F" w14:textId="77777777" w:rsidR="00335A31" w:rsidRPr="00DE7B59" w:rsidRDefault="00335A31" w:rsidP="005A53D1">
            <w:pPr>
              <w:pStyle w:val="TAL"/>
              <w:jc w:val="center"/>
              <w:rPr>
                <w:lang w:eastAsia="ko-KR"/>
              </w:rPr>
            </w:pPr>
            <w:r w:rsidRPr="00DE7B59">
              <w:rPr>
                <w:lang w:eastAsia="ko-KR"/>
              </w:rPr>
              <w:t>201</w:t>
            </w:r>
          </w:p>
        </w:tc>
        <w:tc>
          <w:tcPr>
            <w:tcW w:w="1132" w:type="dxa"/>
            <w:noWrap/>
            <w:hideMark/>
          </w:tcPr>
          <w:p w14:paraId="2A2D6EDC" w14:textId="77777777" w:rsidR="00335A31" w:rsidRPr="00DE7B59" w:rsidRDefault="00335A31" w:rsidP="005A53D1">
            <w:pPr>
              <w:pStyle w:val="TAL"/>
              <w:jc w:val="center"/>
              <w:rPr>
                <w:lang w:eastAsia="ko-KR"/>
              </w:rPr>
            </w:pPr>
            <w:r w:rsidRPr="00DE7B59">
              <w:rPr>
                <w:lang w:eastAsia="ko-KR"/>
              </w:rPr>
              <w:t>≤ 259562</w:t>
            </w:r>
          </w:p>
        </w:tc>
      </w:tr>
      <w:tr w:rsidR="00335A31" w:rsidRPr="00DE7B59" w14:paraId="54808EBB" w14:textId="77777777" w:rsidTr="005A53D1">
        <w:trPr>
          <w:jc w:val="center"/>
        </w:trPr>
        <w:tc>
          <w:tcPr>
            <w:tcW w:w="719" w:type="dxa"/>
            <w:noWrap/>
            <w:hideMark/>
          </w:tcPr>
          <w:p w14:paraId="006EA442" w14:textId="77777777" w:rsidR="00335A31" w:rsidRPr="00DE7B59" w:rsidRDefault="00335A31" w:rsidP="005A53D1">
            <w:pPr>
              <w:pStyle w:val="TAL"/>
              <w:jc w:val="center"/>
              <w:rPr>
                <w:lang w:eastAsia="ko-KR"/>
              </w:rPr>
            </w:pPr>
            <w:r w:rsidRPr="00DE7B59">
              <w:rPr>
                <w:lang w:eastAsia="ko-KR"/>
              </w:rPr>
              <w:t>10</w:t>
            </w:r>
          </w:p>
        </w:tc>
        <w:tc>
          <w:tcPr>
            <w:tcW w:w="1827" w:type="dxa"/>
            <w:noWrap/>
            <w:hideMark/>
          </w:tcPr>
          <w:p w14:paraId="2FA03472" w14:textId="77777777" w:rsidR="00335A31" w:rsidRPr="00DE7B59" w:rsidRDefault="00335A31" w:rsidP="005A53D1">
            <w:pPr>
              <w:pStyle w:val="TAL"/>
              <w:jc w:val="center"/>
              <w:rPr>
                <w:lang w:eastAsia="ko-KR"/>
              </w:rPr>
            </w:pPr>
            <w:r w:rsidRPr="00DE7B59">
              <w:rPr>
                <w:lang w:eastAsia="ko-KR"/>
              </w:rPr>
              <w:t>≤ 6085</w:t>
            </w:r>
          </w:p>
        </w:tc>
        <w:tc>
          <w:tcPr>
            <w:tcW w:w="992" w:type="dxa"/>
            <w:noWrap/>
            <w:hideMark/>
          </w:tcPr>
          <w:p w14:paraId="3008C34C" w14:textId="77777777" w:rsidR="00335A31" w:rsidRPr="00DE7B59" w:rsidRDefault="00335A31" w:rsidP="005A53D1">
            <w:pPr>
              <w:pStyle w:val="TAL"/>
              <w:jc w:val="center"/>
              <w:rPr>
                <w:lang w:eastAsia="ko-KR"/>
              </w:rPr>
            </w:pPr>
            <w:r w:rsidRPr="00DE7B59">
              <w:rPr>
                <w:lang w:eastAsia="ko-KR"/>
              </w:rPr>
              <w:t>74</w:t>
            </w:r>
          </w:p>
        </w:tc>
        <w:tc>
          <w:tcPr>
            <w:tcW w:w="1276" w:type="dxa"/>
            <w:noWrap/>
            <w:hideMark/>
          </w:tcPr>
          <w:p w14:paraId="5B38FD55" w14:textId="77777777" w:rsidR="00335A31" w:rsidRPr="00DE7B59" w:rsidRDefault="00335A31" w:rsidP="005A53D1">
            <w:pPr>
              <w:pStyle w:val="TAL"/>
              <w:jc w:val="center"/>
              <w:rPr>
                <w:lang w:eastAsia="ko-KR"/>
              </w:rPr>
            </w:pPr>
            <w:r w:rsidRPr="00DE7B59">
              <w:rPr>
                <w:lang w:eastAsia="ko-KR"/>
              </w:rPr>
              <w:t>≤ 21402</w:t>
            </w:r>
          </w:p>
        </w:tc>
        <w:tc>
          <w:tcPr>
            <w:tcW w:w="853" w:type="dxa"/>
            <w:noWrap/>
            <w:hideMark/>
          </w:tcPr>
          <w:p w14:paraId="345B8959" w14:textId="77777777" w:rsidR="00335A31" w:rsidRPr="00DE7B59" w:rsidRDefault="00335A31" w:rsidP="005A53D1">
            <w:pPr>
              <w:pStyle w:val="TAL"/>
              <w:jc w:val="center"/>
              <w:rPr>
                <w:lang w:eastAsia="ko-KR"/>
              </w:rPr>
            </w:pPr>
            <w:r w:rsidRPr="00DE7B59">
              <w:rPr>
                <w:lang w:eastAsia="ko-KR"/>
              </w:rPr>
              <w:t>138</w:t>
            </w:r>
          </w:p>
        </w:tc>
        <w:tc>
          <w:tcPr>
            <w:tcW w:w="1275" w:type="dxa"/>
            <w:noWrap/>
            <w:hideMark/>
          </w:tcPr>
          <w:p w14:paraId="36B0E6DC" w14:textId="77777777" w:rsidR="00335A31" w:rsidRPr="00DE7B59" w:rsidRDefault="00335A31" w:rsidP="005A53D1">
            <w:pPr>
              <w:pStyle w:val="TAL"/>
              <w:jc w:val="center"/>
              <w:rPr>
                <w:lang w:eastAsia="ko-KR"/>
              </w:rPr>
            </w:pPr>
            <w:r w:rsidRPr="00DE7B59">
              <w:rPr>
                <w:lang w:eastAsia="ko-KR"/>
              </w:rPr>
              <w:t>≤ 75269</w:t>
            </w:r>
          </w:p>
        </w:tc>
        <w:tc>
          <w:tcPr>
            <w:tcW w:w="709" w:type="dxa"/>
            <w:noWrap/>
            <w:hideMark/>
          </w:tcPr>
          <w:p w14:paraId="3B95635C" w14:textId="77777777" w:rsidR="00335A31" w:rsidRPr="00DE7B59" w:rsidRDefault="00335A31" w:rsidP="005A53D1">
            <w:pPr>
              <w:pStyle w:val="TAL"/>
              <w:jc w:val="center"/>
              <w:rPr>
                <w:lang w:eastAsia="ko-KR"/>
              </w:rPr>
            </w:pPr>
            <w:r w:rsidRPr="00DE7B59">
              <w:rPr>
                <w:lang w:eastAsia="ko-KR"/>
              </w:rPr>
              <w:t>202</w:t>
            </w:r>
          </w:p>
        </w:tc>
        <w:tc>
          <w:tcPr>
            <w:tcW w:w="1132" w:type="dxa"/>
            <w:noWrap/>
            <w:hideMark/>
          </w:tcPr>
          <w:p w14:paraId="6D11874D" w14:textId="77777777" w:rsidR="00335A31" w:rsidRPr="00DE7B59" w:rsidRDefault="00335A31" w:rsidP="005A53D1">
            <w:pPr>
              <w:pStyle w:val="TAL"/>
              <w:jc w:val="center"/>
              <w:rPr>
                <w:lang w:eastAsia="ko-KR"/>
              </w:rPr>
            </w:pPr>
            <w:r w:rsidRPr="00DE7B59">
              <w:rPr>
                <w:lang w:eastAsia="ko-KR"/>
              </w:rPr>
              <w:t>≤ 264713</w:t>
            </w:r>
          </w:p>
        </w:tc>
      </w:tr>
      <w:tr w:rsidR="00335A31" w:rsidRPr="00DE7B59" w14:paraId="25AF1890" w14:textId="77777777" w:rsidTr="005A53D1">
        <w:trPr>
          <w:jc w:val="center"/>
        </w:trPr>
        <w:tc>
          <w:tcPr>
            <w:tcW w:w="719" w:type="dxa"/>
            <w:noWrap/>
            <w:hideMark/>
          </w:tcPr>
          <w:p w14:paraId="62F07C37" w14:textId="77777777" w:rsidR="00335A31" w:rsidRPr="00DE7B59" w:rsidRDefault="00335A31" w:rsidP="005A53D1">
            <w:pPr>
              <w:pStyle w:val="TAL"/>
              <w:jc w:val="center"/>
              <w:rPr>
                <w:lang w:eastAsia="ko-KR"/>
              </w:rPr>
            </w:pPr>
            <w:r w:rsidRPr="00DE7B59">
              <w:rPr>
                <w:lang w:eastAsia="ko-KR"/>
              </w:rPr>
              <w:t>11</w:t>
            </w:r>
          </w:p>
        </w:tc>
        <w:tc>
          <w:tcPr>
            <w:tcW w:w="1827" w:type="dxa"/>
            <w:noWrap/>
            <w:hideMark/>
          </w:tcPr>
          <w:p w14:paraId="3EDA337B" w14:textId="77777777" w:rsidR="00335A31" w:rsidRPr="00DE7B59" w:rsidRDefault="00335A31" w:rsidP="005A53D1">
            <w:pPr>
              <w:pStyle w:val="TAL"/>
              <w:jc w:val="center"/>
              <w:rPr>
                <w:lang w:eastAsia="ko-KR"/>
              </w:rPr>
            </w:pPr>
            <w:r w:rsidRPr="00DE7B59">
              <w:rPr>
                <w:lang w:eastAsia="ko-KR"/>
              </w:rPr>
              <w:t>≤ 6206</w:t>
            </w:r>
          </w:p>
        </w:tc>
        <w:tc>
          <w:tcPr>
            <w:tcW w:w="992" w:type="dxa"/>
            <w:noWrap/>
            <w:hideMark/>
          </w:tcPr>
          <w:p w14:paraId="53F5C5EE" w14:textId="77777777" w:rsidR="00335A31" w:rsidRPr="00DE7B59" w:rsidRDefault="00335A31" w:rsidP="005A53D1">
            <w:pPr>
              <w:pStyle w:val="TAL"/>
              <w:jc w:val="center"/>
              <w:rPr>
                <w:lang w:eastAsia="ko-KR"/>
              </w:rPr>
            </w:pPr>
            <w:r w:rsidRPr="00DE7B59">
              <w:rPr>
                <w:lang w:eastAsia="ko-KR"/>
              </w:rPr>
              <w:t>75</w:t>
            </w:r>
          </w:p>
        </w:tc>
        <w:tc>
          <w:tcPr>
            <w:tcW w:w="1276" w:type="dxa"/>
            <w:noWrap/>
            <w:hideMark/>
          </w:tcPr>
          <w:p w14:paraId="16B729E8" w14:textId="77777777" w:rsidR="00335A31" w:rsidRPr="00DE7B59" w:rsidRDefault="00335A31" w:rsidP="005A53D1">
            <w:pPr>
              <w:pStyle w:val="TAL"/>
              <w:jc w:val="center"/>
              <w:rPr>
                <w:lang w:eastAsia="ko-KR"/>
              </w:rPr>
            </w:pPr>
            <w:r w:rsidRPr="00DE7B59">
              <w:rPr>
                <w:lang w:eastAsia="ko-KR"/>
              </w:rPr>
              <w:t>≤ 21827</w:t>
            </w:r>
          </w:p>
        </w:tc>
        <w:tc>
          <w:tcPr>
            <w:tcW w:w="853" w:type="dxa"/>
            <w:noWrap/>
            <w:hideMark/>
          </w:tcPr>
          <w:p w14:paraId="0BCF7915" w14:textId="77777777" w:rsidR="00335A31" w:rsidRPr="00DE7B59" w:rsidRDefault="00335A31" w:rsidP="005A53D1">
            <w:pPr>
              <w:pStyle w:val="TAL"/>
              <w:jc w:val="center"/>
              <w:rPr>
                <w:lang w:eastAsia="ko-KR"/>
              </w:rPr>
            </w:pPr>
            <w:r w:rsidRPr="00DE7B59">
              <w:rPr>
                <w:lang w:eastAsia="ko-KR"/>
              </w:rPr>
              <w:t>139</w:t>
            </w:r>
          </w:p>
        </w:tc>
        <w:tc>
          <w:tcPr>
            <w:tcW w:w="1275" w:type="dxa"/>
            <w:noWrap/>
            <w:hideMark/>
          </w:tcPr>
          <w:p w14:paraId="3164DF44" w14:textId="77777777" w:rsidR="00335A31" w:rsidRPr="00DE7B59" w:rsidRDefault="00335A31" w:rsidP="005A53D1">
            <w:pPr>
              <w:pStyle w:val="TAL"/>
              <w:jc w:val="center"/>
              <w:rPr>
                <w:lang w:eastAsia="ko-KR"/>
              </w:rPr>
            </w:pPr>
            <w:r w:rsidRPr="00DE7B59">
              <w:rPr>
                <w:lang w:eastAsia="ko-KR"/>
              </w:rPr>
              <w:t>≤ 76763</w:t>
            </w:r>
          </w:p>
        </w:tc>
        <w:tc>
          <w:tcPr>
            <w:tcW w:w="709" w:type="dxa"/>
            <w:noWrap/>
            <w:hideMark/>
          </w:tcPr>
          <w:p w14:paraId="05D5F5DE" w14:textId="77777777" w:rsidR="00335A31" w:rsidRPr="00DE7B59" w:rsidRDefault="00335A31" w:rsidP="005A53D1">
            <w:pPr>
              <w:pStyle w:val="TAL"/>
              <w:jc w:val="center"/>
              <w:rPr>
                <w:lang w:eastAsia="ko-KR"/>
              </w:rPr>
            </w:pPr>
            <w:r w:rsidRPr="00DE7B59">
              <w:rPr>
                <w:lang w:eastAsia="ko-KR"/>
              </w:rPr>
              <w:t>203</w:t>
            </w:r>
          </w:p>
        </w:tc>
        <w:tc>
          <w:tcPr>
            <w:tcW w:w="1132" w:type="dxa"/>
            <w:noWrap/>
            <w:hideMark/>
          </w:tcPr>
          <w:p w14:paraId="7C460808" w14:textId="77777777" w:rsidR="00335A31" w:rsidRPr="00DE7B59" w:rsidRDefault="00335A31" w:rsidP="005A53D1">
            <w:pPr>
              <w:pStyle w:val="TAL"/>
              <w:jc w:val="center"/>
              <w:rPr>
                <w:lang w:eastAsia="ko-KR"/>
              </w:rPr>
            </w:pPr>
            <w:r w:rsidRPr="00DE7B59">
              <w:rPr>
                <w:lang w:eastAsia="ko-KR"/>
              </w:rPr>
              <w:t>≤ 269966</w:t>
            </w:r>
          </w:p>
        </w:tc>
      </w:tr>
      <w:tr w:rsidR="00335A31" w:rsidRPr="00DE7B59" w14:paraId="1D19CEDB" w14:textId="77777777" w:rsidTr="005A53D1">
        <w:trPr>
          <w:jc w:val="center"/>
        </w:trPr>
        <w:tc>
          <w:tcPr>
            <w:tcW w:w="719" w:type="dxa"/>
            <w:noWrap/>
            <w:hideMark/>
          </w:tcPr>
          <w:p w14:paraId="494E1751" w14:textId="77777777" w:rsidR="00335A31" w:rsidRPr="00DE7B59" w:rsidRDefault="00335A31" w:rsidP="005A53D1">
            <w:pPr>
              <w:pStyle w:val="TAL"/>
              <w:jc w:val="center"/>
              <w:rPr>
                <w:lang w:eastAsia="ko-KR"/>
              </w:rPr>
            </w:pPr>
            <w:r w:rsidRPr="00DE7B59">
              <w:rPr>
                <w:lang w:eastAsia="ko-KR"/>
              </w:rPr>
              <w:t>12</w:t>
            </w:r>
          </w:p>
        </w:tc>
        <w:tc>
          <w:tcPr>
            <w:tcW w:w="1827" w:type="dxa"/>
            <w:noWrap/>
            <w:hideMark/>
          </w:tcPr>
          <w:p w14:paraId="53E15172" w14:textId="77777777" w:rsidR="00335A31" w:rsidRPr="00DE7B59" w:rsidRDefault="00335A31" w:rsidP="005A53D1">
            <w:pPr>
              <w:pStyle w:val="TAL"/>
              <w:jc w:val="center"/>
              <w:rPr>
                <w:lang w:eastAsia="ko-KR"/>
              </w:rPr>
            </w:pPr>
            <w:r w:rsidRPr="00DE7B59">
              <w:rPr>
                <w:lang w:eastAsia="ko-KR"/>
              </w:rPr>
              <w:t>≤ 6329</w:t>
            </w:r>
          </w:p>
        </w:tc>
        <w:tc>
          <w:tcPr>
            <w:tcW w:w="992" w:type="dxa"/>
            <w:noWrap/>
            <w:hideMark/>
          </w:tcPr>
          <w:p w14:paraId="05FE6626" w14:textId="77777777" w:rsidR="00335A31" w:rsidRPr="00DE7B59" w:rsidRDefault="00335A31" w:rsidP="005A53D1">
            <w:pPr>
              <w:pStyle w:val="TAL"/>
              <w:jc w:val="center"/>
              <w:rPr>
                <w:lang w:eastAsia="ko-KR"/>
              </w:rPr>
            </w:pPr>
            <w:r w:rsidRPr="00DE7B59">
              <w:rPr>
                <w:lang w:eastAsia="ko-KR"/>
              </w:rPr>
              <w:t>76</w:t>
            </w:r>
          </w:p>
        </w:tc>
        <w:tc>
          <w:tcPr>
            <w:tcW w:w="1276" w:type="dxa"/>
            <w:noWrap/>
            <w:hideMark/>
          </w:tcPr>
          <w:p w14:paraId="0BA16A38" w14:textId="77777777" w:rsidR="00335A31" w:rsidRPr="00DE7B59" w:rsidRDefault="00335A31" w:rsidP="005A53D1">
            <w:pPr>
              <w:pStyle w:val="TAL"/>
              <w:jc w:val="center"/>
              <w:rPr>
                <w:lang w:eastAsia="ko-KR"/>
              </w:rPr>
            </w:pPr>
            <w:r w:rsidRPr="00DE7B59">
              <w:rPr>
                <w:lang w:eastAsia="ko-KR"/>
              </w:rPr>
              <w:t>≤ 22260</w:t>
            </w:r>
          </w:p>
        </w:tc>
        <w:tc>
          <w:tcPr>
            <w:tcW w:w="853" w:type="dxa"/>
            <w:noWrap/>
            <w:hideMark/>
          </w:tcPr>
          <w:p w14:paraId="4A74927A" w14:textId="77777777" w:rsidR="00335A31" w:rsidRPr="00DE7B59" w:rsidRDefault="00335A31" w:rsidP="005A53D1">
            <w:pPr>
              <w:pStyle w:val="TAL"/>
              <w:jc w:val="center"/>
              <w:rPr>
                <w:lang w:eastAsia="ko-KR"/>
              </w:rPr>
            </w:pPr>
            <w:r w:rsidRPr="00DE7B59">
              <w:rPr>
                <w:lang w:eastAsia="ko-KR"/>
              </w:rPr>
              <w:t>140</w:t>
            </w:r>
          </w:p>
        </w:tc>
        <w:tc>
          <w:tcPr>
            <w:tcW w:w="1275" w:type="dxa"/>
            <w:noWrap/>
            <w:hideMark/>
          </w:tcPr>
          <w:p w14:paraId="75242BA2" w14:textId="77777777" w:rsidR="00335A31" w:rsidRPr="00DE7B59" w:rsidRDefault="00335A31" w:rsidP="005A53D1">
            <w:pPr>
              <w:pStyle w:val="TAL"/>
              <w:jc w:val="center"/>
              <w:rPr>
                <w:lang w:eastAsia="ko-KR"/>
              </w:rPr>
            </w:pPr>
            <w:r w:rsidRPr="00DE7B59">
              <w:rPr>
                <w:lang w:eastAsia="ko-KR"/>
              </w:rPr>
              <w:t>≤ 78286</w:t>
            </w:r>
          </w:p>
        </w:tc>
        <w:tc>
          <w:tcPr>
            <w:tcW w:w="709" w:type="dxa"/>
            <w:noWrap/>
            <w:hideMark/>
          </w:tcPr>
          <w:p w14:paraId="07AAD37A" w14:textId="77777777" w:rsidR="00335A31" w:rsidRPr="00DE7B59" w:rsidRDefault="00335A31" w:rsidP="005A53D1">
            <w:pPr>
              <w:pStyle w:val="TAL"/>
              <w:jc w:val="center"/>
              <w:rPr>
                <w:lang w:eastAsia="ko-KR"/>
              </w:rPr>
            </w:pPr>
            <w:r w:rsidRPr="00DE7B59">
              <w:rPr>
                <w:lang w:eastAsia="ko-KR"/>
              </w:rPr>
              <w:t>204</w:t>
            </w:r>
          </w:p>
        </w:tc>
        <w:tc>
          <w:tcPr>
            <w:tcW w:w="1132" w:type="dxa"/>
            <w:noWrap/>
            <w:hideMark/>
          </w:tcPr>
          <w:p w14:paraId="3F7F98E8" w14:textId="77777777" w:rsidR="00335A31" w:rsidRPr="00DE7B59" w:rsidRDefault="00335A31" w:rsidP="005A53D1">
            <w:pPr>
              <w:pStyle w:val="TAL"/>
              <w:jc w:val="center"/>
              <w:rPr>
                <w:lang w:eastAsia="ko-KR"/>
              </w:rPr>
            </w:pPr>
            <w:r w:rsidRPr="00DE7B59">
              <w:rPr>
                <w:lang w:eastAsia="ko-KR"/>
              </w:rPr>
              <w:t>≤ 275323</w:t>
            </w:r>
          </w:p>
        </w:tc>
      </w:tr>
      <w:tr w:rsidR="00335A31" w:rsidRPr="00DE7B59" w14:paraId="59AF91BF" w14:textId="77777777" w:rsidTr="005A53D1">
        <w:trPr>
          <w:jc w:val="center"/>
        </w:trPr>
        <w:tc>
          <w:tcPr>
            <w:tcW w:w="719" w:type="dxa"/>
            <w:noWrap/>
            <w:hideMark/>
          </w:tcPr>
          <w:p w14:paraId="0221617B" w14:textId="77777777" w:rsidR="00335A31" w:rsidRPr="00DE7B59" w:rsidRDefault="00335A31" w:rsidP="005A53D1">
            <w:pPr>
              <w:pStyle w:val="TAL"/>
              <w:jc w:val="center"/>
              <w:rPr>
                <w:lang w:eastAsia="ko-KR"/>
              </w:rPr>
            </w:pPr>
            <w:r w:rsidRPr="00DE7B59">
              <w:rPr>
                <w:lang w:eastAsia="ko-KR"/>
              </w:rPr>
              <w:t>13</w:t>
            </w:r>
          </w:p>
        </w:tc>
        <w:tc>
          <w:tcPr>
            <w:tcW w:w="1827" w:type="dxa"/>
            <w:noWrap/>
            <w:hideMark/>
          </w:tcPr>
          <w:p w14:paraId="55A56ED1" w14:textId="77777777" w:rsidR="00335A31" w:rsidRPr="00DE7B59" w:rsidRDefault="00335A31" w:rsidP="005A53D1">
            <w:pPr>
              <w:pStyle w:val="TAL"/>
              <w:jc w:val="center"/>
              <w:rPr>
                <w:lang w:eastAsia="ko-KR"/>
              </w:rPr>
            </w:pPr>
            <w:r w:rsidRPr="00DE7B59">
              <w:rPr>
                <w:lang w:eastAsia="ko-KR"/>
              </w:rPr>
              <w:t>≤ 6455</w:t>
            </w:r>
          </w:p>
        </w:tc>
        <w:tc>
          <w:tcPr>
            <w:tcW w:w="992" w:type="dxa"/>
            <w:noWrap/>
            <w:hideMark/>
          </w:tcPr>
          <w:p w14:paraId="46993E8A" w14:textId="77777777" w:rsidR="00335A31" w:rsidRPr="00DE7B59" w:rsidRDefault="00335A31" w:rsidP="005A53D1">
            <w:pPr>
              <w:pStyle w:val="TAL"/>
              <w:jc w:val="center"/>
              <w:rPr>
                <w:lang w:eastAsia="ko-KR"/>
              </w:rPr>
            </w:pPr>
            <w:r w:rsidRPr="00DE7B59">
              <w:rPr>
                <w:lang w:eastAsia="ko-KR"/>
              </w:rPr>
              <w:t>77</w:t>
            </w:r>
          </w:p>
        </w:tc>
        <w:tc>
          <w:tcPr>
            <w:tcW w:w="1276" w:type="dxa"/>
            <w:noWrap/>
            <w:hideMark/>
          </w:tcPr>
          <w:p w14:paraId="00011339" w14:textId="77777777" w:rsidR="00335A31" w:rsidRPr="00DE7B59" w:rsidRDefault="00335A31" w:rsidP="005A53D1">
            <w:pPr>
              <w:pStyle w:val="TAL"/>
              <w:jc w:val="center"/>
              <w:rPr>
                <w:lang w:eastAsia="ko-KR"/>
              </w:rPr>
            </w:pPr>
            <w:r w:rsidRPr="00DE7B59">
              <w:rPr>
                <w:lang w:eastAsia="ko-KR"/>
              </w:rPr>
              <w:t>≤ 22702</w:t>
            </w:r>
          </w:p>
        </w:tc>
        <w:tc>
          <w:tcPr>
            <w:tcW w:w="853" w:type="dxa"/>
            <w:noWrap/>
            <w:hideMark/>
          </w:tcPr>
          <w:p w14:paraId="444B1213" w14:textId="77777777" w:rsidR="00335A31" w:rsidRPr="00DE7B59" w:rsidRDefault="00335A31" w:rsidP="005A53D1">
            <w:pPr>
              <w:pStyle w:val="TAL"/>
              <w:jc w:val="center"/>
              <w:rPr>
                <w:lang w:eastAsia="ko-KR"/>
              </w:rPr>
            </w:pPr>
            <w:r w:rsidRPr="00DE7B59">
              <w:rPr>
                <w:lang w:eastAsia="ko-KR"/>
              </w:rPr>
              <w:t>141</w:t>
            </w:r>
          </w:p>
        </w:tc>
        <w:tc>
          <w:tcPr>
            <w:tcW w:w="1275" w:type="dxa"/>
            <w:noWrap/>
            <w:hideMark/>
          </w:tcPr>
          <w:p w14:paraId="0F014EBB" w14:textId="77777777" w:rsidR="00335A31" w:rsidRPr="00DE7B59" w:rsidRDefault="00335A31" w:rsidP="005A53D1">
            <w:pPr>
              <w:pStyle w:val="TAL"/>
              <w:jc w:val="center"/>
              <w:rPr>
                <w:lang w:eastAsia="ko-KR"/>
              </w:rPr>
            </w:pPr>
            <w:r w:rsidRPr="00DE7B59">
              <w:rPr>
                <w:lang w:eastAsia="ko-KR"/>
              </w:rPr>
              <w:t>≤ 79839</w:t>
            </w:r>
          </w:p>
        </w:tc>
        <w:tc>
          <w:tcPr>
            <w:tcW w:w="709" w:type="dxa"/>
            <w:noWrap/>
            <w:hideMark/>
          </w:tcPr>
          <w:p w14:paraId="40360585" w14:textId="77777777" w:rsidR="00335A31" w:rsidRPr="00DE7B59" w:rsidRDefault="00335A31" w:rsidP="005A53D1">
            <w:pPr>
              <w:pStyle w:val="TAL"/>
              <w:jc w:val="center"/>
              <w:rPr>
                <w:lang w:eastAsia="ko-KR"/>
              </w:rPr>
            </w:pPr>
            <w:r w:rsidRPr="00DE7B59">
              <w:rPr>
                <w:lang w:eastAsia="ko-KR"/>
              </w:rPr>
              <w:t>205</w:t>
            </w:r>
          </w:p>
        </w:tc>
        <w:tc>
          <w:tcPr>
            <w:tcW w:w="1132" w:type="dxa"/>
            <w:noWrap/>
            <w:hideMark/>
          </w:tcPr>
          <w:p w14:paraId="737E91E2" w14:textId="77777777" w:rsidR="00335A31" w:rsidRPr="00DE7B59" w:rsidRDefault="00335A31" w:rsidP="005A53D1">
            <w:pPr>
              <w:pStyle w:val="TAL"/>
              <w:jc w:val="center"/>
              <w:rPr>
                <w:lang w:eastAsia="ko-KR"/>
              </w:rPr>
            </w:pPr>
            <w:r w:rsidRPr="00DE7B59">
              <w:rPr>
                <w:lang w:eastAsia="ko-KR"/>
              </w:rPr>
              <w:t>≤ 280786</w:t>
            </w:r>
          </w:p>
        </w:tc>
      </w:tr>
      <w:tr w:rsidR="00335A31" w:rsidRPr="00DE7B59" w14:paraId="2C994072" w14:textId="77777777" w:rsidTr="005A53D1">
        <w:trPr>
          <w:jc w:val="center"/>
        </w:trPr>
        <w:tc>
          <w:tcPr>
            <w:tcW w:w="719" w:type="dxa"/>
            <w:noWrap/>
            <w:hideMark/>
          </w:tcPr>
          <w:p w14:paraId="3F7735F6" w14:textId="77777777" w:rsidR="00335A31" w:rsidRPr="00DE7B59" w:rsidRDefault="00335A31" w:rsidP="005A53D1">
            <w:pPr>
              <w:pStyle w:val="TAL"/>
              <w:jc w:val="center"/>
              <w:rPr>
                <w:lang w:eastAsia="ko-KR"/>
              </w:rPr>
            </w:pPr>
            <w:r w:rsidRPr="00DE7B59">
              <w:rPr>
                <w:lang w:eastAsia="ko-KR"/>
              </w:rPr>
              <w:t>14</w:t>
            </w:r>
          </w:p>
        </w:tc>
        <w:tc>
          <w:tcPr>
            <w:tcW w:w="1827" w:type="dxa"/>
            <w:noWrap/>
            <w:hideMark/>
          </w:tcPr>
          <w:p w14:paraId="5B5DF595" w14:textId="77777777" w:rsidR="00335A31" w:rsidRPr="00DE7B59" w:rsidRDefault="00335A31" w:rsidP="005A53D1">
            <w:pPr>
              <w:pStyle w:val="TAL"/>
              <w:jc w:val="center"/>
              <w:rPr>
                <w:lang w:eastAsia="ko-KR"/>
              </w:rPr>
            </w:pPr>
            <w:r w:rsidRPr="00DE7B59">
              <w:rPr>
                <w:lang w:eastAsia="ko-KR"/>
              </w:rPr>
              <w:t>≤ 6583</w:t>
            </w:r>
          </w:p>
        </w:tc>
        <w:tc>
          <w:tcPr>
            <w:tcW w:w="992" w:type="dxa"/>
            <w:noWrap/>
            <w:hideMark/>
          </w:tcPr>
          <w:p w14:paraId="3EA33F74" w14:textId="77777777" w:rsidR="00335A31" w:rsidRPr="00DE7B59" w:rsidRDefault="00335A31" w:rsidP="005A53D1">
            <w:pPr>
              <w:pStyle w:val="TAL"/>
              <w:jc w:val="center"/>
              <w:rPr>
                <w:lang w:eastAsia="ko-KR"/>
              </w:rPr>
            </w:pPr>
            <w:r w:rsidRPr="00DE7B59">
              <w:rPr>
                <w:lang w:eastAsia="ko-KR"/>
              </w:rPr>
              <w:t>78</w:t>
            </w:r>
          </w:p>
        </w:tc>
        <w:tc>
          <w:tcPr>
            <w:tcW w:w="1276" w:type="dxa"/>
            <w:noWrap/>
            <w:hideMark/>
          </w:tcPr>
          <w:p w14:paraId="17C61551" w14:textId="77777777" w:rsidR="00335A31" w:rsidRPr="00DE7B59" w:rsidRDefault="00335A31" w:rsidP="005A53D1">
            <w:pPr>
              <w:pStyle w:val="TAL"/>
              <w:jc w:val="center"/>
              <w:rPr>
                <w:lang w:eastAsia="ko-KR"/>
              </w:rPr>
            </w:pPr>
            <w:r w:rsidRPr="00DE7B59">
              <w:rPr>
                <w:lang w:eastAsia="ko-KR"/>
              </w:rPr>
              <w:t>≤ 23152</w:t>
            </w:r>
          </w:p>
        </w:tc>
        <w:tc>
          <w:tcPr>
            <w:tcW w:w="853" w:type="dxa"/>
            <w:noWrap/>
            <w:hideMark/>
          </w:tcPr>
          <w:p w14:paraId="252C858A" w14:textId="77777777" w:rsidR="00335A31" w:rsidRPr="00DE7B59" w:rsidRDefault="00335A31" w:rsidP="005A53D1">
            <w:pPr>
              <w:pStyle w:val="TAL"/>
              <w:jc w:val="center"/>
              <w:rPr>
                <w:lang w:eastAsia="ko-KR"/>
              </w:rPr>
            </w:pPr>
            <w:r w:rsidRPr="00DE7B59">
              <w:rPr>
                <w:lang w:eastAsia="ko-KR"/>
              </w:rPr>
              <w:t>142</w:t>
            </w:r>
          </w:p>
        </w:tc>
        <w:tc>
          <w:tcPr>
            <w:tcW w:w="1275" w:type="dxa"/>
            <w:noWrap/>
            <w:hideMark/>
          </w:tcPr>
          <w:p w14:paraId="380BD30E" w14:textId="77777777" w:rsidR="00335A31" w:rsidRPr="00DE7B59" w:rsidRDefault="00335A31" w:rsidP="005A53D1">
            <w:pPr>
              <w:pStyle w:val="TAL"/>
              <w:jc w:val="center"/>
              <w:rPr>
                <w:lang w:eastAsia="ko-KR"/>
              </w:rPr>
            </w:pPr>
            <w:r w:rsidRPr="00DE7B59">
              <w:rPr>
                <w:lang w:eastAsia="ko-KR"/>
              </w:rPr>
              <w:t>≤ 81424</w:t>
            </w:r>
          </w:p>
        </w:tc>
        <w:tc>
          <w:tcPr>
            <w:tcW w:w="709" w:type="dxa"/>
            <w:noWrap/>
            <w:hideMark/>
          </w:tcPr>
          <w:p w14:paraId="38AC8459" w14:textId="77777777" w:rsidR="00335A31" w:rsidRPr="00DE7B59" w:rsidRDefault="00335A31" w:rsidP="005A53D1">
            <w:pPr>
              <w:pStyle w:val="TAL"/>
              <w:jc w:val="center"/>
              <w:rPr>
                <w:lang w:eastAsia="ko-KR"/>
              </w:rPr>
            </w:pPr>
            <w:r w:rsidRPr="00DE7B59">
              <w:rPr>
                <w:lang w:eastAsia="ko-KR"/>
              </w:rPr>
              <w:t>206</w:t>
            </w:r>
          </w:p>
        </w:tc>
        <w:tc>
          <w:tcPr>
            <w:tcW w:w="1132" w:type="dxa"/>
            <w:noWrap/>
            <w:hideMark/>
          </w:tcPr>
          <w:p w14:paraId="4D5E1004" w14:textId="77777777" w:rsidR="00335A31" w:rsidRPr="00DE7B59" w:rsidRDefault="00335A31" w:rsidP="005A53D1">
            <w:pPr>
              <w:pStyle w:val="TAL"/>
              <w:jc w:val="center"/>
              <w:rPr>
                <w:lang w:eastAsia="ko-KR"/>
              </w:rPr>
            </w:pPr>
            <w:r w:rsidRPr="00DE7B59">
              <w:rPr>
                <w:lang w:eastAsia="ko-KR"/>
              </w:rPr>
              <w:t>≤ 286358</w:t>
            </w:r>
          </w:p>
        </w:tc>
      </w:tr>
      <w:tr w:rsidR="00335A31" w:rsidRPr="00DE7B59" w14:paraId="38624C9B" w14:textId="77777777" w:rsidTr="005A53D1">
        <w:trPr>
          <w:jc w:val="center"/>
        </w:trPr>
        <w:tc>
          <w:tcPr>
            <w:tcW w:w="719" w:type="dxa"/>
            <w:noWrap/>
            <w:hideMark/>
          </w:tcPr>
          <w:p w14:paraId="0E4A2AD6" w14:textId="77777777" w:rsidR="00335A31" w:rsidRPr="00DE7B59" w:rsidRDefault="00335A31" w:rsidP="005A53D1">
            <w:pPr>
              <w:pStyle w:val="TAL"/>
              <w:jc w:val="center"/>
              <w:rPr>
                <w:lang w:eastAsia="ko-KR"/>
              </w:rPr>
            </w:pPr>
            <w:r w:rsidRPr="00DE7B59">
              <w:rPr>
                <w:lang w:eastAsia="ko-KR"/>
              </w:rPr>
              <w:t>15</w:t>
            </w:r>
          </w:p>
        </w:tc>
        <w:tc>
          <w:tcPr>
            <w:tcW w:w="1827" w:type="dxa"/>
            <w:noWrap/>
            <w:hideMark/>
          </w:tcPr>
          <w:p w14:paraId="4E5A09EA" w14:textId="77777777" w:rsidR="00335A31" w:rsidRPr="00DE7B59" w:rsidRDefault="00335A31" w:rsidP="005A53D1">
            <w:pPr>
              <w:pStyle w:val="TAL"/>
              <w:jc w:val="center"/>
              <w:rPr>
                <w:lang w:eastAsia="ko-KR"/>
              </w:rPr>
            </w:pPr>
            <w:r w:rsidRPr="00DE7B59">
              <w:rPr>
                <w:lang w:eastAsia="ko-KR"/>
              </w:rPr>
              <w:t>≤ 6713</w:t>
            </w:r>
          </w:p>
        </w:tc>
        <w:tc>
          <w:tcPr>
            <w:tcW w:w="992" w:type="dxa"/>
            <w:noWrap/>
            <w:hideMark/>
          </w:tcPr>
          <w:p w14:paraId="6F3B3C5B" w14:textId="77777777" w:rsidR="00335A31" w:rsidRPr="00DE7B59" w:rsidRDefault="00335A31" w:rsidP="005A53D1">
            <w:pPr>
              <w:pStyle w:val="TAL"/>
              <w:jc w:val="center"/>
              <w:rPr>
                <w:lang w:eastAsia="ko-KR"/>
              </w:rPr>
            </w:pPr>
            <w:r w:rsidRPr="00DE7B59">
              <w:rPr>
                <w:lang w:eastAsia="ko-KR"/>
              </w:rPr>
              <w:t>79</w:t>
            </w:r>
          </w:p>
        </w:tc>
        <w:tc>
          <w:tcPr>
            <w:tcW w:w="1276" w:type="dxa"/>
            <w:noWrap/>
            <w:hideMark/>
          </w:tcPr>
          <w:p w14:paraId="4E8773E8" w14:textId="77777777" w:rsidR="00335A31" w:rsidRPr="00DE7B59" w:rsidRDefault="00335A31" w:rsidP="005A53D1">
            <w:pPr>
              <w:pStyle w:val="TAL"/>
              <w:jc w:val="center"/>
              <w:rPr>
                <w:lang w:eastAsia="ko-KR"/>
              </w:rPr>
            </w:pPr>
            <w:r w:rsidRPr="00DE7B59">
              <w:rPr>
                <w:lang w:eastAsia="ko-KR"/>
              </w:rPr>
              <w:t>≤ 23611</w:t>
            </w:r>
          </w:p>
        </w:tc>
        <w:tc>
          <w:tcPr>
            <w:tcW w:w="853" w:type="dxa"/>
            <w:noWrap/>
            <w:hideMark/>
          </w:tcPr>
          <w:p w14:paraId="3D766712" w14:textId="77777777" w:rsidR="00335A31" w:rsidRPr="00DE7B59" w:rsidRDefault="00335A31" w:rsidP="005A53D1">
            <w:pPr>
              <w:pStyle w:val="TAL"/>
              <w:jc w:val="center"/>
              <w:rPr>
                <w:lang w:eastAsia="ko-KR"/>
              </w:rPr>
            </w:pPr>
            <w:r w:rsidRPr="00DE7B59">
              <w:rPr>
                <w:lang w:eastAsia="ko-KR"/>
              </w:rPr>
              <w:t>143</w:t>
            </w:r>
          </w:p>
        </w:tc>
        <w:tc>
          <w:tcPr>
            <w:tcW w:w="1275" w:type="dxa"/>
            <w:noWrap/>
            <w:hideMark/>
          </w:tcPr>
          <w:p w14:paraId="025CE493" w14:textId="77777777" w:rsidR="00335A31" w:rsidRPr="00DE7B59" w:rsidRDefault="00335A31" w:rsidP="005A53D1">
            <w:pPr>
              <w:pStyle w:val="TAL"/>
              <w:jc w:val="center"/>
              <w:rPr>
                <w:lang w:eastAsia="ko-KR"/>
              </w:rPr>
            </w:pPr>
            <w:r w:rsidRPr="00DE7B59">
              <w:rPr>
                <w:lang w:eastAsia="ko-KR"/>
              </w:rPr>
              <w:t>≤ 83040</w:t>
            </w:r>
          </w:p>
        </w:tc>
        <w:tc>
          <w:tcPr>
            <w:tcW w:w="709" w:type="dxa"/>
            <w:noWrap/>
            <w:hideMark/>
          </w:tcPr>
          <w:p w14:paraId="40B9965F" w14:textId="77777777" w:rsidR="00335A31" w:rsidRPr="00DE7B59" w:rsidRDefault="00335A31" w:rsidP="005A53D1">
            <w:pPr>
              <w:pStyle w:val="TAL"/>
              <w:jc w:val="center"/>
              <w:rPr>
                <w:lang w:eastAsia="ko-KR"/>
              </w:rPr>
            </w:pPr>
            <w:r w:rsidRPr="00DE7B59">
              <w:rPr>
                <w:lang w:eastAsia="ko-KR"/>
              </w:rPr>
              <w:t>207</w:t>
            </w:r>
          </w:p>
        </w:tc>
        <w:tc>
          <w:tcPr>
            <w:tcW w:w="1132" w:type="dxa"/>
            <w:noWrap/>
            <w:hideMark/>
          </w:tcPr>
          <w:p w14:paraId="2ACA927B" w14:textId="77777777" w:rsidR="00335A31" w:rsidRPr="00DE7B59" w:rsidRDefault="00335A31" w:rsidP="005A53D1">
            <w:pPr>
              <w:pStyle w:val="TAL"/>
              <w:jc w:val="center"/>
              <w:rPr>
                <w:lang w:eastAsia="ko-KR"/>
              </w:rPr>
            </w:pPr>
            <w:r w:rsidRPr="00DE7B59">
              <w:rPr>
                <w:lang w:eastAsia="ko-KR"/>
              </w:rPr>
              <w:t>≤ 292041</w:t>
            </w:r>
          </w:p>
        </w:tc>
      </w:tr>
      <w:tr w:rsidR="00335A31" w:rsidRPr="00DE7B59" w14:paraId="4C8E168C" w14:textId="77777777" w:rsidTr="005A53D1">
        <w:trPr>
          <w:jc w:val="center"/>
        </w:trPr>
        <w:tc>
          <w:tcPr>
            <w:tcW w:w="719" w:type="dxa"/>
            <w:noWrap/>
            <w:hideMark/>
          </w:tcPr>
          <w:p w14:paraId="2E219A92" w14:textId="77777777" w:rsidR="00335A31" w:rsidRPr="00DE7B59" w:rsidRDefault="00335A31" w:rsidP="005A53D1">
            <w:pPr>
              <w:pStyle w:val="TAL"/>
              <w:jc w:val="center"/>
              <w:rPr>
                <w:lang w:eastAsia="ko-KR"/>
              </w:rPr>
            </w:pPr>
            <w:r w:rsidRPr="00DE7B59">
              <w:rPr>
                <w:lang w:eastAsia="ko-KR"/>
              </w:rPr>
              <w:t>16</w:t>
            </w:r>
          </w:p>
        </w:tc>
        <w:tc>
          <w:tcPr>
            <w:tcW w:w="1827" w:type="dxa"/>
            <w:noWrap/>
            <w:hideMark/>
          </w:tcPr>
          <w:p w14:paraId="5A3398B9" w14:textId="77777777" w:rsidR="00335A31" w:rsidRPr="00DE7B59" w:rsidRDefault="00335A31" w:rsidP="005A53D1">
            <w:pPr>
              <w:pStyle w:val="TAL"/>
              <w:jc w:val="center"/>
              <w:rPr>
                <w:lang w:eastAsia="ko-KR"/>
              </w:rPr>
            </w:pPr>
            <w:r w:rsidRPr="00DE7B59">
              <w:rPr>
                <w:lang w:eastAsia="ko-KR"/>
              </w:rPr>
              <w:t>≤ 6847</w:t>
            </w:r>
          </w:p>
        </w:tc>
        <w:tc>
          <w:tcPr>
            <w:tcW w:w="992" w:type="dxa"/>
            <w:noWrap/>
            <w:hideMark/>
          </w:tcPr>
          <w:p w14:paraId="0876C834" w14:textId="77777777" w:rsidR="00335A31" w:rsidRPr="00DE7B59" w:rsidRDefault="00335A31" w:rsidP="005A53D1">
            <w:pPr>
              <w:pStyle w:val="TAL"/>
              <w:jc w:val="center"/>
              <w:rPr>
                <w:lang w:eastAsia="ko-KR"/>
              </w:rPr>
            </w:pPr>
            <w:r w:rsidRPr="00DE7B59">
              <w:rPr>
                <w:lang w:eastAsia="ko-KR"/>
              </w:rPr>
              <w:t>80</w:t>
            </w:r>
          </w:p>
        </w:tc>
        <w:tc>
          <w:tcPr>
            <w:tcW w:w="1276" w:type="dxa"/>
            <w:noWrap/>
            <w:hideMark/>
          </w:tcPr>
          <w:p w14:paraId="4FEB21F2" w14:textId="77777777" w:rsidR="00335A31" w:rsidRPr="00DE7B59" w:rsidRDefault="00335A31" w:rsidP="005A53D1">
            <w:pPr>
              <w:pStyle w:val="TAL"/>
              <w:jc w:val="center"/>
              <w:rPr>
                <w:lang w:eastAsia="ko-KR"/>
              </w:rPr>
            </w:pPr>
            <w:r w:rsidRPr="00DE7B59">
              <w:rPr>
                <w:lang w:eastAsia="ko-KR"/>
              </w:rPr>
              <w:t>≤ 24080</w:t>
            </w:r>
          </w:p>
        </w:tc>
        <w:tc>
          <w:tcPr>
            <w:tcW w:w="853" w:type="dxa"/>
            <w:noWrap/>
            <w:hideMark/>
          </w:tcPr>
          <w:p w14:paraId="0A821D74" w14:textId="77777777" w:rsidR="00335A31" w:rsidRPr="00DE7B59" w:rsidRDefault="00335A31" w:rsidP="005A53D1">
            <w:pPr>
              <w:pStyle w:val="TAL"/>
              <w:jc w:val="center"/>
              <w:rPr>
                <w:lang w:eastAsia="ko-KR"/>
              </w:rPr>
            </w:pPr>
            <w:r w:rsidRPr="00DE7B59">
              <w:rPr>
                <w:lang w:eastAsia="ko-KR"/>
              </w:rPr>
              <w:t>144</w:t>
            </w:r>
          </w:p>
        </w:tc>
        <w:tc>
          <w:tcPr>
            <w:tcW w:w="1275" w:type="dxa"/>
            <w:noWrap/>
            <w:hideMark/>
          </w:tcPr>
          <w:p w14:paraId="3CB0AB21" w14:textId="77777777" w:rsidR="00335A31" w:rsidRPr="00DE7B59" w:rsidRDefault="00335A31" w:rsidP="005A53D1">
            <w:pPr>
              <w:pStyle w:val="TAL"/>
              <w:jc w:val="center"/>
              <w:rPr>
                <w:lang w:eastAsia="ko-KR"/>
              </w:rPr>
            </w:pPr>
            <w:r w:rsidRPr="00DE7B59">
              <w:rPr>
                <w:lang w:eastAsia="ko-KR"/>
              </w:rPr>
              <w:t>≤ 84687</w:t>
            </w:r>
          </w:p>
        </w:tc>
        <w:tc>
          <w:tcPr>
            <w:tcW w:w="709" w:type="dxa"/>
            <w:noWrap/>
            <w:hideMark/>
          </w:tcPr>
          <w:p w14:paraId="60A1EF79" w14:textId="77777777" w:rsidR="00335A31" w:rsidRPr="00DE7B59" w:rsidRDefault="00335A31" w:rsidP="005A53D1">
            <w:pPr>
              <w:pStyle w:val="TAL"/>
              <w:jc w:val="center"/>
              <w:rPr>
                <w:lang w:eastAsia="ko-KR"/>
              </w:rPr>
            </w:pPr>
            <w:r w:rsidRPr="00DE7B59">
              <w:rPr>
                <w:lang w:eastAsia="ko-KR"/>
              </w:rPr>
              <w:t>208</w:t>
            </w:r>
          </w:p>
        </w:tc>
        <w:tc>
          <w:tcPr>
            <w:tcW w:w="1132" w:type="dxa"/>
            <w:noWrap/>
            <w:hideMark/>
          </w:tcPr>
          <w:p w14:paraId="3F6CD0AB" w14:textId="77777777" w:rsidR="00335A31" w:rsidRPr="00DE7B59" w:rsidRDefault="00335A31" w:rsidP="005A53D1">
            <w:pPr>
              <w:pStyle w:val="TAL"/>
              <w:jc w:val="center"/>
              <w:rPr>
                <w:lang w:eastAsia="ko-KR"/>
              </w:rPr>
            </w:pPr>
            <w:r w:rsidRPr="00DE7B59">
              <w:rPr>
                <w:lang w:eastAsia="ko-KR"/>
              </w:rPr>
              <w:t>≤ 297836</w:t>
            </w:r>
          </w:p>
        </w:tc>
      </w:tr>
      <w:tr w:rsidR="00335A31" w:rsidRPr="00DE7B59" w14:paraId="6C55ADF0" w14:textId="77777777" w:rsidTr="005A53D1">
        <w:trPr>
          <w:jc w:val="center"/>
        </w:trPr>
        <w:tc>
          <w:tcPr>
            <w:tcW w:w="719" w:type="dxa"/>
            <w:noWrap/>
            <w:hideMark/>
          </w:tcPr>
          <w:p w14:paraId="0203DE51" w14:textId="77777777" w:rsidR="00335A31" w:rsidRPr="00DE7B59" w:rsidRDefault="00335A31" w:rsidP="005A53D1">
            <w:pPr>
              <w:pStyle w:val="TAL"/>
              <w:jc w:val="center"/>
              <w:rPr>
                <w:lang w:eastAsia="ko-KR"/>
              </w:rPr>
            </w:pPr>
            <w:r w:rsidRPr="00DE7B59">
              <w:rPr>
                <w:lang w:eastAsia="ko-KR"/>
              </w:rPr>
              <w:t>17</w:t>
            </w:r>
          </w:p>
        </w:tc>
        <w:tc>
          <w:tcPr>
            <w:tcW w:w="1827" w:type="dxa"/>
            <w:noWrap/>
            <w:hideMark/>
          </w:tcPr>
          <w:p w14:paraId="69747AA7" w14:textId="77777777" w:rsidR="00335A31" w:rsidRPr="00DE7B59" w:rsidRDefault="00335A31" w:rsidP="005A53D1">
            <w:pPr>
              <w:pStyle w:val="TAL"/>
              <w:jc w:val="center"/>
              <w:rPr>
                <w:lang w:eastAsia="ko-KR"/>
              </w:rPr>
            </w:pPr>
            <w:r w:rsidRPr="00DE7B59">
              <w:rPr>
                <w:lang w:eastAsia="ko-KR"/>
              </w:rPr>
              <w:t>≤ 6983</w:t>
            </w:r>
          </w:p>
        </w:tc>
        <w:tc>
          <w:tcPr>
            <w:tcW w:w="992" w:type="dxa"/>
            <w:noWrap/>
            <w:hideMark/>
          </w:tcPr>
          <w:p w14:paraId="34923F79" w14:textId="77777777" w:rsidR="00335A31" w:rsidRPr="00DE7B59" w:rsidRDefault="00335A31" w:rsidP="005A53D1">
            <w:pPr>
              <w:pStyle w:val="TAL"/>
              <w:jc w:val="center"/>
              <w:rPr>
                <w:lang w:eastAsia="ko-KR"/>
              </w:rPr>
            </w:pPr>
            <w:r w:rsidRPr="00DE7B59">
              <w:rPr>
                <w:lang w:eastAsia="ko-KR"/>
              </w:rPr>
              <w:t>81</w:t>
            </w:r>
          </w:p>
        </w:tc>
        <w:tc>
          <w:tcPr>
            <w:tcW w:w="1276" w:type="dxa"/>
            <w:noWrap/>
            <w:hideMark/>
          </w:tcPr>
          <w:p w14:paraId="6999D787" w14:textId="77777777" w:rsidR="00335A31" w:rsidRPr="00DE7B59" w:rsidRDefault="00335A31" w:rsidP="005A53D1">
            <w:pPr>
              <w:pStyle w:val="TAL"/>
              <w:jc w:val="center"/>
              <w:rPr>
                <w:lang w:eastAsia="ko-KR"/>
              </w:rPr>
            </w:pPr>
            <w:r w:rsidRPr="00DE7B59">
              <w:rPr>
                <w:lang w:eastAsia="ko-KR"/>
              </w:rPr>
              <w:t>≤ 24558</w:t>
            </w:r>
          </w:p>
        </w:tc>
        <w:tc>
          <w:tcPr>
            <w:tcW w:w="853" w:type="dxa"/>
            <w:noWrap/>
            <w:hideMark/>
          </w:tcPr>
          <w:p w14:paraId="4DEE3653" w14:textId="77777777" w:rsidR="00335A31" w:rsidRPr="00DE7B59" w:rsidRDefault="00335A31" w:rsidP="005A53D1">
            <w:pPr>
              <w:pStyle w:val="TAL"/>
              <w:jc w:val="center"/>
              <w:rPr>
                <w:lang w:eastAsia="ko-KR"/>
              </w:rPr>
            </w:pPr>
            <w:r w:rsidRPr="00DE7B59">
              <w:rPr>
                <w:lang w:eastAsia="ko-KR"/>
              </w:rPr>
              <w:t>145</w:t>
            </w:r>
          </w:p>
        </w:tc>
        <w:tc>
          <w:tcPr>
            <w:tcW w:w="1275" w:type="dxa"/>
            <w:noWrap/>
            <w:hideMark/>
          </w:tcPr>
          <w:p w14:paraId="46A6F7A7" w14:textId="77777777" w:rsidR="00335A31" w:rsidRPr="00DE7B59" w:rsidRDefault="00335A31" w:rsidP="005A53D1">
            <w:pPr>
              <w:pStyle w:val="TAL"/>
              <w:jc w:val="center"/>
              <w:rPr>
                <w:lang w:eastAsia="ko-KR"/>
              </w:rPr>
            </w:pPr>
            <w:r w:rsidRPr="00DE7B59">
              <w:rPr>
                <w:lang w:eastAsia="ko-KR"/>
              </w:rPr>
              <w:t>≤ 86368</w:t>
            </w:r>
          </w:p>
        </w:tc>
        <w:tc>
          <w:tcPr>
            <w:tcW w:w="709" w:type="dxa"/>
            <w:noWrap/>
            <w:hideMark/>
          </w:tcPr>
          <w:p w14:paraId="0E7791EB" w14:textId="77777777" w:rsidR="00335A31" w:rsidRPr="00DE7B59" w:rsidRDefault="00335A31" w:rsidP="005A53D1">
            <w:pPr>
              <w:pStyle w:val="TAL"/>
              <w:jc w:val="center"/>
              <w:rPr>
                <w:lang w:eastAsia="ko-KR"/>
              </w:rPr>
            </w:pPr>
            <w:r w:rsidRPr="00DE7B59">
              <w:rPr>
                <w:lang w:eastAsia="ko-KR"/>
              </w:rPr>
              <w:t>209</w:t>
            </w:r>
          </w:p>
        </w:tc>
        <w:tc>
          <w:tcPr>
            <w:tcW w:w="1132" w:type="dxa"/>
            <w:noWrap/>
            <w:hideMark/>
          </w:tcPr>
          <w:p w14:paraId="1C25AC74" w14:textId="77777777" w:rsidR="00335A31" w:rsidRPr="00DE7B59" w:rsidRDefault="00335A31" w:rsidP="005A53D1">
            <w:pPr>
              <w:pStyle w:val="TAL"/>
              <w:jc w:val="center"/>
              <w:rPr>
                <w:lang w:eastAsia="ko-KR"/>
              </w:rPr>
            </w:pPr>
            <w:r w:rsidRPr="00DE7B59">
              <w:rPr>
                <w:lang w:eastAsia="ko-KR"/>
              </w:rPr>
              <w:t>≤ 303746</w:t>
            </w:r>
          </w:p>
        </w:tc>
      </w:tr>
      <w:tr w:rsidR="00335A31" w:rsidRPr="00DE7B59" w14:paraId="6978946B" w14:textId="77777777" w:rsidTr="005A53D1">
        <w:trPr>
          <w:jc w:val="center"/>
        </w:trPr>
        <w:tc>
          <w:tcPr>
            <w:tcW w:w="719" w:type="dxa"/>
            <w:noWrap/>
            <w:hideMark/>
          </w:tcPr>
          <w:p w14:paraId="2DFEBB30" w14:textId="77777777" w:rsidR="00335A31" w:rsidRPr="00DE7B59" w:rsidRDefault="00335A31" w:rsidP="005A53D1">
            <w:pPr>
              <w:pStyle w:val="TAL"/>
              <w:jc w:val="center"/>
              <w:rPr>
                <w:lang w:eastAsia="ko-KR"/>
              </w:rPr>
            </w:pPr>
            <w:r w:rsidRPr="00DE7B59">
              <w:rPr>
                <w:lang w:eastAsia="ko-KR"/>
              </w:rPr>
              <w:t>18</w:t>
            </w:r>
          </w:p>
        </w:tc>
        <w:tc>
          <w:tcPr>
            <w:tcW w:w="1827" w:type="dxa"/>
            <w:noWrap/>
            <w:hideMark/>
          </w:tcPr>
          <w:p w14:paraId="205FE29A" w14:textId="77777777" w:rsidR="00335A31" w:rsidRPr="00DE7B59" w:rsidRDefault="00335A31" w:rsidP="005A53D1">
            <w:pPr>
              <w:pStyle w:val="TAL"/>
              <w:jc w:val="center"/>
              <w:rPr>
                <w:lang w:eastAsia="ko-KR"/>
              </w:rPr>
            </w:pPr>
            <w:r w:rsidRPr="00DE7B59">
              <w:rPr>
                <w:lang w:eastAsia="ko-KR"/>
              </w:rPr>
              <w:t>≤ 7121</w:t>
            </w:r>
          </w:p>
        </w:tc>
        <w:tc>
          <w:tcPr>
            <w:tcW w:w="992" w:type="dxa"/>
            <w:noWrap/>
            <w:hideMark/>
          </w:tcPr>
          <w:p w14:paraId="1984F056" w14:textId="77777777" w:rsidR="00335A31" w:rsidRPr="00DE7B59" w:rsidRDefault="00335A31" w:rsidP="005A53D1">
            <w:pPr>
              <w:pStyle w:val="TAL"/>
              <w:jc w:val="center"/>
              <w:rPr>
                <w:lang w:eastAsia="ko-KR"/>
              </w:rPr>
            </w:pPr>
            <w:r w:rsidRPr="00DE7B59">
              <w:rPr>
                <w:lang w:eastAsia="ko-KR"/>
              </w:rPr>
              <w:t>82</w:t>
            </w:r>
          </w:p>
        </w:tc>
        <w:tc>
          <w:tcPr>
            <w:tcW w:w="1276" w:type="dxa"/>
            <w:noWrap/>
            <w:hideMark/>
          </w:tcPr>
          <w:p w14:paraId="1C04C42C" w14:textId="77777777" w:rsidR="00335A31" w:rsidRPr="00DE7B59" w:rsidRDefault="00335A31" w:rsidP="005A53D1">
            <w:pPr>
              <w:pStyle w:val="TAL"/>
              <w:jc w:val="center"/>
              <w:rPr>
                <w:lang w:eastAsia="ko-KR"/>
              </w:rPr>
            </w:pPr>
            <w:r w:rsidRPr="00DE7B59">
              <w:rPr>
                <w:lang w:eastAsia="ko-KR"/>
              </w:rPr>
              <w:t>≤ 25045</w:t>
            </w:r>
          </w:p>
        </w:tc>
        <w:tc>
          <w:tcPr>
            <w:tcW w:w="853" w:type="dxa"/>
            <w:noWrap/>
            <w:hideMark/>
          </w:tcPr>
          <w:p w14:paraId="7DE696E9" w14:textId="77777777" w:rsidR="00335A31" w:rsidRPr="00DE7B59" w:rsidRDefault="00335A31" w:rsidP="005A53D1">
            <w:pPr>
              <w:pStyle w:val="TAL"/>
              <w:jc w:val="center"/>
              <w:rPr>
                <w:lang w:eastAsia="ko-KR"/>
              </w:rPr>
            </w:pPr>
            <w:r w:rsidRPr="00DE7B59">
              <w:rPr>
                <w:lang w:eastAsia="ko-KR"/>
              </w:rPr>
              <w:t>146</w:t>
            </w:r>
          </w:p>
        </w:tc>
        <w:tc>
          <w:tcPr>
            <w:tcW w:w="1275" w:type="dxa"/>
            <w:noWrap/>
            <w:hideMark/>
          </w:tcPr>
          <w:p w14:paraId="12385B10" w14:textId="77777777" w:rsidR="00335A31" w:rsidRPr="00DE7B59" w:rsidRDefault="00335A31" w:rsidP="005A53D1">
            <w:pPr>
              <w:pStyle w:val="TAL"/>
              <w:jc w:val="center"/>
              <w:rPr>
                <w:lang w:eastAsia="ko-KR"/>
              </w:rPr>
            </w:pPr>
            <w:r w:rsidRPr="00DE7B59">
              <w:rPr>
                <w:lang w:eastAsia="ko-KR"/>
              </w:rPr>
              <w:t>≤ 88082</w:t>
            </w:r>
          </w:p>
        </w:tc>
        <w:tc>
          <w:tcPr>
            <w:tcW w:w="709" w:type="dxa"/>
            <w:noWrap/>
            <w:hideMark/>
          </w:tcPr>
          <w:p w14:paraId="170A3661" w14:textId="77777777" w:rsidR="00335A31" w:rsidRPr="00DE7B59" w:rsidRDefault="00335A31" w:rsidP="005A53D1">
            <w:pPr>
              <w:pStyle w:val="TAL"/>
              <w:jc w:val="center"/>
              <w:rPr>
                <w:lang w:eastAsia="ko-KR"/>
              </w:rPr>
            </w:pPr>
            <w:r w:rsidRPr="00DE7B59">
              <w:rPr>
                <w:lang w:eastAsia="ko-KR"/>
              </w:rPr>
              <w:t>210</w:t>
            </w:r>
          </w:p>
        </w:tc>
        <w:tc>
          <w:tcPr>
            <w:tcW w:w="1132" w:type="dxa"/>
            <w:noWrap/>
            <w:hideMark/>
          </w:tcPr>
          <w:p w14:paraId="7DD4D83D" w14:textId="77777777" w:rsidR="00335A31" w:rsidRPr="00DE7B59" w:rsidRDefault="00335A31" w:rsidP="005A53D1">
            <w:pPr>
              <w:pStyle w:val="TAL"/>
              <w:jc w:val="center"/>
              <w:rPr>
                <w:lang w:eastAsia="ko-KR"/>
              </w:rPr>
            </w:pPr>
            <w:r w:rsidRPr="00DE7B59">
              <w:rPr>
                <w:lang w:eastAsia="ko-KR"/>
              </w:rPr>
              <w:t>≤ 309774</w:t>
            </w:r>
          </w:p>
        </w:tc>
      </w:tr>
      <w:tr w:rsidR="00335A31" w:rsidRPr="00DE7B59" w14:paraId="39C28F58" w14:textId="77777777" w:rsidTr="005A53D1">
        <w:trPr>
          <w:jc w:val="center"/>
        </w:trPr>
        <w:tc>
          <w:tcPr>
            <w:tcW w:w="719" w:type="dxa"/>
            <w:noWrap/>
            <w:hideMark/>
          </w:tcPr>
          <w:p w14:paraId="51E2BB3D" w14:textId="77777777" w:rsidR="00335A31" w:rsidRPr="00DE7B59" w:rsidRDefault="00335A31" w:rsidP="005A53D1">
            <w:pPr>
              <w:pStyle w:val="TAL"/>
              <w:jc w:val="center"/>
              <w:rPr>
                <w:lang w:eastAsia="ko-KR"/>
              </w:rPr>
            </w:pPr>
            <w:r w:rsidRPr="00DE7B59">
              <w:rPr>
                <w:lang w:eastAsia="ko-KR"/>
              </w:rPr>
              <w:t>19</w:t>
            </w:r>
          </w:p>
        </w:tc>
        <w:tc>
          <w:tcPr>
            <w:tcW w:w="1827" w:type="dxa"/>
            <w:noWrap/>
            <w:hideMark/>
          </w:tcPr>
          <w:p w14:paraId="0236025C" w14:textId="77777777" w:rsidR="00335A31" w:rsidRPr="00DE7B59" w:rsidRDefault="00335A31" w:rsidP="005A53D1">
            <w:pPr>
              <w:pStyle w:val="TAL"/>
              <w:jc w:val="center"/>
              <w:rPr>
                <w:lang w:eastAsia="ko-KR"/>
              </w:rPr>
            </w:pPr>
            <w:r w:rsidRPr="00DE7B59">
              <w:rPr>
                <w:lang w:eastAsia="ko-KR"/>
              </w:rPr>
              <w:t>≤ 7262</w:t>
            </w:r>
          </w:p>
        </w:tc>
        <w:tc>
          <w:tcPr>
            <w:tcW w:w="992" w:type="dxa"/>
            <w:noWrap/>
            <w:hideMark/>
          </w:tcPr>
          <w:p w14:paraId="6D0525D0" w14:textId="77777777" w:rsidR="00335A31" w:rsidRPr="00DE7B59" w:rsidRDefault="00335A31" w:rsidP="005A53D1">
            <w:pPr>
              <w:pStyle w:val="TAL"/>
              <w:jc w:val="center"/>
              <w:rPr>
                <w:lang w:eastAsia="ko-KR"/>
              </w:rPr>
            </w:pPr>
            <w:r w:rsidRPr="00DE7B59">
              <w:rPr>
                <w:lang w:eastAsia="ko-KR"/>
              </w:rPr>
              <w:t>83</w:t>
            </w:r>
          </w:p>
        </w:tc>
        <w:tc>
          <w:tcPr>
            <w:tcW w:w="1276" w:type="dxa"/>
            <w:noWrap/>
            <w:hideMark/>
          </w:tcPr>
          <w:p w14:paraId="798884B6" w14:textId="77777777" w:rsidR="00335A31" w:rsidRPr="00DE7B59" w:rsidRDefault="00335A31" w:rsidP="005A53D1">
            <w:pPr>
              <w:pStyle w:val="TAL"/>
              <w:jc w:val="center"/>
              <w:rPr>
                <w:lang w:eastAsia="ko-KR"/>
              </w:rPr>
            </w:pPr>
            <w:r w:rsidRPr="00DE7B59">
              <w:rPr>
                <w:lang w:eastAsia="ko-KR"/>
              </w:rPr>
              <w:t>≤ 25542</w:t>
            </w:r>
          </w:p>
        </w:tc>
        <w:tc>
          <w:tcPr>
            <w:tcW w:w="853" w:type="dxa"/>
            <w:noWrap/>
            <w:hideMark/>
          </w:tcPr>
          <w:p w14:paraId="05583D78" w14:textId="77777777" w:rsidR="00335A31" w:rsidRPr="00DE7B59" w:rsidRDefault="00335A31" w:rsidP="005A53D1">
            <w:pPr>
              <w:pStyle w:val="TAL"/>
              <w:jc w:val="center"/>
              <w:rPr>
                <w:lang w:eastAsia="ko-KR"/>
              </w:rPr>
            </w:pPr>
            <w:r w:rsidRPr="00DE7B59">
              <w:rPr>
                <w:lang w:eastAsia="ko-KR"/>
              </w:rPr>
              <w:t>147</w:t>
            </w:r>
          </w:p>
        </w:tc>
        <w:tc>
          <w:tcPr>
            <w:tcW w:w="1275" w:type="dxa"/>
            <w:noWrap/>
            <w:hideMark/>
          </w:tcPr>
          <w:p w14:paraId="253AE81B" w14:textId="77777777" w:rsidR="00335A31" w:rsidRPr="00DE7B59" w:rsidRDefault="00335A31" w:rsidP="005A53D1">
            <w:pPr>
              <w:pStyle w:val="TAL"/>
              <w:jc w:val="center"/>
              <w:rPr>
                <w:lang w:eastAsia="ko-KR"/>
              </w:rPr>
            </w:pPr>
            <w:r w:rsidRPr="00DE7B59">
              <w:rPr>
                <w:lang w:eastAsia="ko-KR"/>
              </w:rPr>
              <w:t>≤ 89830</w:t>
            </w:r>
          </w:p>
        </w:tc>
        <w:tc>
          <w:tcPr>
            <w:tcW w:w="709" w:type="dxa"/>
            <w:noWrap/>
            <w:hideMark/>
          </w:tcPr>
          <w:p w14:paraId="5FE72089" w14:textId="77777777" w:rsidR="00335A31" w:rsidRPr="00DE7B59" w:rsidRDefault="00335A31" w:rsidP="005A53D1">
            <w:pPr>
              <w:pStyle w:val="TAL"/>
              <w:jc w:val="center"/>
              <w:rPr>
                <w:lang w:eastAsia="ko-KR"/>
              </w:rPr>
            </w:pPr>
            <w:r w:rsidRPr="00DE7B59">
              <w:rPr>
                <w:lang w:eastAsia="ko-KR"/>
              </w:rPr>
              <w:t>211</w:t>
            </w:r>
          </w:p>
        </w:tc>
        <w:tc>
          <w:tcPr>
            <w:tcW w:w="1132" w:type="dxa"/>
            <w:noWrap/>
            <w:hideMark/>
          </w:tcPr>
          <w:p w14:paraId="40D8019C" w14:textId="77777777" w:rsidR="00335A31" w:rsidRPr="00DE7B59" w:rsidRDefault="00335A31" w:rsidP="005A53D1">
            <w:pPr>
              <w:pStyle w:val="TAL"/>
              <w:jc w:val="center"/>
              <w:rPr>
                <w:lang w:eastAsia="ko-KR"/>
              </w:rPr>
            </w:pPr>
            <w:r w:rsidRPr="00DE7B59">
              <w:rPr>
                <w:lang w:eastAsia="ko-KR"/>
              </w:rPr>
              <w:t>≤ 315921</w:t>
            </w:r>
          </w:p>
        </w:tc>
      </w:tr>
      <w:tr w:rsidR="00335A31" w:rsidRPr="00DE7B59" w14:paraId="3FC94ACD" w14:textId="77777777" w:rsidTr="005A53D1">
        <w:trPr>
          <w:jc w:val="center"/>
        </w:trPr>
        <w:tc>
          <w:tcPr>
            <w:tcW w:w="719" w:type="dxa"/>
            <w:noWrap/>
            <w:hideMark/>
          </w:tcPr>
          <w:p w14:paraId="7801FC5B" w14:textId="77777777" w:rsidR="00335A31" w:rsidRPr="00DE7B59" w:rsidRDefault="00335A31" w:rsidP="005A53D1">
            <w:pPr>
              <w:pStyle w:val="TAL"/>
              <w:jc w:val="center"/>
              <w:rPr>
                <w:lang w:eastAsia="ko-KR"/>
              </w:rPr>
            </w:pPr>
            <w:r w:rsidRPr="00DE7B59">
              <w:rPr>
                <w:lang w:eastAsia="ko-KR"/>
              </w:rPr>
              <w:t>20</w:t>
            </w:r>
          </w:p>
        </w:tc>
        <w:tc>
          <w:tcPr>
            <w:tcW w:w="1827" w:type="dxa"/>
            <w:noWrap/>
            <w:hideMark/>
          </w:tcPr>
          <w:p w14:paraId="7F3B23A5" w14:textId="77777777" w:rsidR="00335A31" w:rsidRPr="00DE7B59" w:rsidRDefault="00335A31" w:rsidP="005A53D1">
            <w:pPr>
              <w:pStyle w:val="TAL"/>
              <w:jc w:val="center"/>
              <w:rPr>
                <w:lang w:eastAsia="ko-KR"/>
              </w:rPr>
            </w:pPr>
            <w:r w:rsidRPr="00DE7B59">
              <w:rPr>
                <w:lang w:eastAsia="ko-KR"/>
              </w:rPr>
              <w:t>≤ 7407</w:t>
            </w:r>
          </w:p>
        </w:tc>
        <w:tc>
          <w:tcPr>
            <w:tcW w:w="992" w:type="dxa"/>
            <w:noWrap/>
            <w:hideMark/>
          </w:tcPr>
          <w:p w14:paraId="1AD3630F" w14:textId="77777777" w:rsidR="00335A31" w:rsidRPr="00DE7B59" w:rsidRDefault="00335A31" w:rsidP="005A53D1">
            <w:pPr>
              <w:pStyle w:val="TAL"/>
              <w:jc w:val="center"/>
              <w:rPr>
                <w:lang w:eastAsia="ko-KR"/>
              </w:rPr>
            </w:pPr>
            <w:r w:rsidRPr="00DE7B59">
              <w:rPr>
                <w:lang w:eastAsia="ko-KR"/>
              </w:rPr>
              <w:t>84</w:t>
            </w:r>
          </w:p>
        </w:tc>
        <w:tc>
          <w:tcPr>
            <w:tcW w:w="1276" w:type="dxa"/>
            <w:noWrap/>
            <w:hideMark/>
          </w:tcPr>
          <w:p w14:paraId="3A8C0281" w14:textId="77777777" w:rsidR="00335A31" w:rsidRPr="00DE7B59" w:rsidRDefault="00335A31" w:rsidP="005A53D1">
            <w:pPr>
              <w:pStyle w:val="TAL"/>
              <w:jc w:val="center"/>
              <w:rPr>
                <w:lang w:eastAsia="ko-KR"/>
              </w:rPr>
            </w:pPr>
            <w:r w:rsidRPr="00DE7B59">
              <w:rPr>
                <w:lang w:eastAsia="ko-KR"/>
              </w:rPr>
              <w:t>≤ 26049</w:t>
            </w:r>
          </w:p>
        </w:tc>
        <w:tc>
          <w:tcPr>
            <w:tcW w:w="853" w:type="dxa"/>
            <w:noWrap/>
            <w:hideMark/>
          </w:tcPr>
          <w:p w14:paraId="2848D05A" w14:textId="77777777" w:rsidR="00335A31" w:rsidRPr="00DE7B59" w:rsidRDefault="00335A31" w:rsidP="005A53D1">
            <w:pPr>
              <w:pStyle w:val="TAL"/>
              <w:jc w:val="center"/>
              <w:rPr>
                <w:lang w:eastAsia="ko-KR"/>
              </w:rPr>
            </w:pPr>
            <w:r w:rsidRPr="00DE7B59">
              <w:rPr>
                <w:lang w:eastAsia="ko-KR"/>
              </w:rPr>
              <w:t>148</w:t>
            </w:r>
          </w:p>
        </w:tc>
        <w:tc>
          <w:tcPr>
            <w:tcW w:w="1275" w:type="dxa"/>
            <w:noWrap/>
            <w:hideMark/>
          </w:tcPr>
          <w:p w14:paraId="0C6DDD19" w14:textId="77777777" w:rsidR="00335A31" w:rsidRPr="00DE7B59" w:rsidRDefault="00335A31" w:rsidP="005A53D1">
            <w:pPr>
              <w:pStyle w:val="TAL"/>
              <w:jc w:val="center"/>
              <w:rPr>
                <w:lang w:eastAsia="ko-KR"/>
              </w:rPr>
            </w:pPr>
            <w:r w:rsidRPr="00DE7B59">
              <w:rPr>
                <w:lang w:eastAsia="ko-KR"/>
              </w:rPr>
              <w:t>≤ 91612</w:t>
            </w:r>
          </w:p>
        </w:tc>
        <w:tc>
          <w:tcPr>
            <w:tcW w:w="709" w:type="dxa"/>
            <w:noWrap/>
            <w:hideMark/>
          </w:tcPr>
          <w:p w14:paraId="6DC7B7BC" w14:textId="77777777" w:rsidR="00335A31" w:rsidRPr="00DE7B59" w:rsidRDefault="00335A31" w:rsidP="005A53D1">
            <w:pPr>
              <w:pStyle w:val="TAL"/>
              <w:jc w:val="center"/>
              <w:rPr>
                <w:lang w:eastAsia="ko-KR"/>
              </w:rPr>
            </w:pPr>
            <w:r w:rsidRPr="00DE7B59">
              <w:rPr>
                <w:lang w:eastAsia="ko-KR"/>
              </w:rPr>
              <w:t>212</w:t>
            </w:r>
          </w:p>
        </w:tc>
        <w:tc>
          <w:tcPr>
            <w:tcW w:w="1132" w:type="dxa"/>
            <w:noWrap/>
            <w:hideMark/>
          </w:tcPr>
          <w:p w14:paraId="21E09538" w14:textId="77777777" w:rsidR="00335A31" w:rsidRPr="00DE7B59" w:rsidRDefault="00335A31" w:rsidP="005A53D1">
            <w:pPr>
              <w:pStyle w:val="TAL"/>
              <w:jc w:val="center"/>
              <w:rPr>
                <w:lang w:eastAsia="ko-KR"/>
              </w:rPr>
            </w:pPr>
            <w:r w:rsidRPr="00DE7B59">
              <w:rPr>
                <w:lang w:eastAsia="ko-KR"/>
              </w:rPr>
              <w:t>≤ 322190</w:t>
            </w:r>
          </w:p>
        </w:tc>
      </w:tr>
      <w:tr w:rsidR="00335A31" w:rsidRPr="00DE7B59" w14:paraId="3D6AB176" w14:textId="77777777" w:rsidTr="005A53D1">
        <w:trPr>
          <w:jc w:val="center"/>
        </w:trPr>
        <w:tc>
          <w:tcPr>
            <w:tcW w:w="719" w:type="dxa"/>
            <w:noWrap/>
            <w:hideMark/>
          </w:tcPr>
          <w:p w14:paraId="284782ED" w14:textId="77777777" w:rsidR="00335A31" w:rsidRPr="00DE7B59" w:rsidRDefault="00335A31" w:rsidP="005A53D1">
            <w:pPr>
              <w:pStyle w:val="TAL"/>
              <w:jc w:val="center"/>
              <w:rPr>
                <w:lang w:eastAsia="ko-KR"/>
              </w:rPr>
            </w:pPr>
            <w:r w:rsidRPr="00DE7B59">
              <w:rPr>
                <w:lang w:eastAsia="ko-KR"/>
              </w:rPr>
              <w:t>21</w:t>
            </w:r>
          </w:p>
        </w:tc>
        <w:tc>
          <w:tcPr>
            <w:tcW w:w="1827" w:type="dxa"/>
            <w:noWrap/>
            <w:hideMark/>
          </w:tcPr>
          <w:p w14:paraId="5A767984" w14:textId="77777777" w:rsidR="00335A31" w:rsidRPr="00DE7B59" w:rsidRDefault="00335A31" w:rsidP="005A53D1">
            <w:pPr>
              <w:pStyle w:val="TAL"/>
              <w:jc w:val="center"/>
              <w:rPr>
                <w:lang w:eastAsia="ko-KR"/>
              </w:rPr>
            </w:pPr>
            <w:r w:rsidRPr="00DE7B59">
              <w:rPr>
                <w:lang w:eastAsia="ko-KR"/>
              </w:rPr>
              <w:t>≤ 7554</w:t>
            </w:r>
          </w:p>
        </w:tc>
        <w:tc>
          <w:tcPr>
            <w:tcW w:w="992" w:type="dxa"/>
            <w:noWrap/>
            <w:hideMark/>
          </w:tcPr>
          <w:p w14:paraId="0E20985E" w14:textId="77777777" w:rsidR="00335A31" w:rsidRPr="00DE7B59" w:rsidRDefault="00335A31" w:rsidP="005A53D1">
            <w:pPr>
              <w:pStyle w:val="TAL"/>
              <w:jc w:val="center"/>
              <w:rPr>
                <w:lang w:eastAsia="ko-KR"/>
              </w:rPr>
            </w:pPr>
            <w:r w:rsidRPr="00DE7B59">
              <w:rPr>
                <w:lang w:eastAsia="ko-KR"/>
              </w:rPr>
              <w:t>85</w:t>
            </w:r>
          </w:p>
        </w:tc>
        <w:tc>
          <w:tcPr>
            <w:tcW w:w="1276" w:type="dxa"/>
            <w:noWrap/>
            <w:hideMark/>
          </w:tcPr>
          <w:p w14:paraId="138218B5" w14:textId="77777777" w:rsidR="00335A31" w:rsidRPr="00DE7B59" w:rsidRDefault="00335A31" w:rsidP="005A53D1">
            <w:pPr>
              <w:pStyle w:val="TAL"/>
              <w:jc w:val="center"/>
              <w:rPr>
                <w:lang w:eastAsia="ko-KR"/>
              </w:rPr>
            </w:pPr>
            <w:r w:rsidRPr="00DE7B59">
              <w:rPr>
                <w:lang w:eastAsia="ko-KR"/>
              </w:rPr>
              <w:t>≤ 26566</w:t>
            </w:r>
          </w:p>
        </w:tc>
        <w:tc>
          <w:tcPr>
            <w:tcW w:w="853" w:type="dxa"/>
            <w:noWrap/>
            <w:hideMark/>
          </w:tcPr>
          <w:p w14:paraId="00FA80F8" w14:textId="77777777" w:rsidR="00335A31" w:rsidRPr="00DE7B59" w:rsidRDefault="00335A31" w:rsidP="005A53D1">
            <w:pPr>
              <w:pStyle w:val="TAL"/>
              <w:jc w:val="center"/>
              <w:rPr>
                <w:lang w:eastAsia="ko-KR"/>
              </w:rPr>
            </w:pPr>
            <w:r w:rsidRPr="00DE7B59">
              <w:rPr>
                <w:lang w:eastAsia="ko-KR"/>
              </w:rPr>
              <w:t>149</w:t>
            </w:r>
          </w:p>
        </w:tc>
        <w:tc>
          <w:tcPr>
            <w:tcW w:w="1275" w:type="dxa"/>
            <w:noWrap/>
            <w:hideMark/>
          </w:tcPr>
          <w:p w14:paraId="253259D3" w14:textId="77777777" w:rsidR="00335A31" w:rsidRPr="00DE7B59" w:rsidRDefault="00335A31" w:rsidP="005A53D1">
            <w:pPr>
              <w:pStyle w:val="TAL"/>
              <w:jc w:val="center"/>
              <w:rPr>
                <w:lang w:eastAsia="ko-KR"/>
              </w:rPr>
            </w:pPr>
            <w:r w:rsidRPr="00DE7B59">
              <w:rPr>
                <w:lang w:eastAsia="ko-KR"/>
              </w:rPr>
              <w:t>≤ 93430</w:t>
            </w:r>
          </w:p>
        </w:tc>
        <w:tc>
          <w:tcPr>
            <w:tcW w:w="709" w:type="dxa"/>
            <w:noWrap/>
            <w:hideMark/>
          </w:tcPr>
          <w:p w14:paraId="17ACC22E" w14:textId="77777777" w:rsidR="00335A31" w:rsidRPr="00DE7B59" w:rsidRDefault="00335A31" w:rsidP="005A53D1">
            <w:pPr>
              <w:pStyle w:val="TAL"/>
              <w:jc w:val="center"/>
              <w:rPr>
                <w:lang w:eastAsia="ko-KR"/>
              </w:rPr>
            </w:pPr>
            <w:r w:rsidRPr="00DE7B59">
              <w:rPr>
                <w:lang w:eastAsia="ko-KR"/>
              </w:rPr>
              <w:t>213</w:t>
            </w:r>
          </w:p>
        </w:tc>
        <w:tc>
          <w:tcPr>
            <w:tcW w:w="1132" w:type="dxa"/>
            <w:noWrap/>
            <w:hideMark/>
          </w:tcPr>
          <w:p w14:paraId="59A22B79" w14:textId="77777777" w:rsidR="00335A31" w:rsidRPr="00DE7B59" w:rsidRDefault="00335A31" w:rsidP="005A53D1">
            <w:pPr>
              <w:pStyle w:val="TAL"/>
              <w:jc w:val="center"/>
              <w:rPr>
                <w:lang w:eastAsia="ko-KR"/>
              </w:rPr>
            </w:pPr>
            <w:r w:rsidRPr="00DE7B59">
              <w:rPr>
                <w:lang w:eastAsia="ko-KR"/>
              </w:rPr>
              <w:t>≤ 328583</w:t>
            </w:r>
          </w:p>
        </w:tc>
      </w:tr>
      <w:tr w:rsidR="00335A31" w:rsidRPr="00DE7B59" w14:paraId="35E3B533" w14:textId="77777777" w:rsidTr="005A53D1">
        <w:trPr>
          <w:jc w:val="center"/>
        </w:trPr>
        <w:tc>
          <w:tcPr>
            <w:tcW w:w="719" w:type="dxa"/>
            <w:noWrap/>
            <w:hideMark/>
          </w:tcPr>
          <w:p w14:paraId="4126DE9F" w14:textId="77777777" w:rsidR="00335A31" w:rsidRPr="00DE7B59" w:rsidRDefault="00335A31" w:rsidP="005A53D1">
            <w:pPr>
              <w:pStyle w:val="TAL"/>
              <w:jc w:val="center"/>
              <w:rPr>
                <w:lang w:eastAsia="ko-KR"/>
              </w:rPr>
            </w:pPr>
            <w:r w:rsidRPr="00DE7B59">
              <w:rPr>
                <w:lang w:eastAsia="ko-KR"/>
              </w:rPr>
              <w:t>22</w:t>
            </w:r>
          </w:p>
        </w:tc>
        <w:tc>
          <w:tcPr>
            <w:tcW w:w="1827" w:type="dxa"/>
            <w:noWrap/>
            <w:hideMark/>
          </w:tcPr>
          <w:p w14:paraId="0B37630A" w14:textId="77777777" w:rsidR="00335A31" w:rsidRPr="00DE7B59" w:rsidRDefault="00335A31" w:rsidP="005A53D1">
            <w:pPr>
              <w:pStyle w:val="TAL"/>
              <w:jc w:val="center"/>
              <w:rPr>
                <w:lang w:eastAsia="ko-KR"/>
              </w:rPr>
            </w:pPr>
            <w:r w:rsidRPr="00DE7B59">
              <w:rPr>
                <w:lang w:eastAsia="ko-KR"/>
              </w:rPr>
              <w:t>≤ 7703</w:t>
            </w:r>
          </w:p>
        </w:tc>
        <w:tc>
          <w:tcPr>
            <w:tcW w:w="992" w:type="dxa"/>
            <w:noWrap/>
            <w:hideMark/>
          </w:tcPr>
          <w:p w14:paraId="66DF31F9" w14:textId="77777777" w:rsidR="00335A31" w:rsidRPr="00DE7B59" w:rsidRDefault="00335A31" w:rsidP="005A53D1">
            <w:pPr>
              <w:pStyle w:val="TAL"/>
              <w:jc w:val="center"/>
              <w:rPr>
                <w:lang w:eastAsia="ko-KR"/>
              </w:rPr>
            </w:pPr>
            <w:r w:rsidRPr="00DE7B59">
              <w:rPr>
                <w:lang w:eastAsia="ko-KR"/>
              </w:rPr>
              <w:t>86</w:t>
            </w:r>
          </w:p>
        </w:tc>
        <w:tc>
          <w:tcPr>
            <w:tcW w:w="1276" w:type="dxa"/>
            <w:noWrap/>
            <w:hideMark/>
          </w:tcPr>
          <w:p w14:paraId="1B8D1844" w14:textId="77777777" w:rsidR="00335A31" w:rsidRPr="00DE7B59" w:rsidRDefault="00335A31" w:rsidP="005A53D1">
            <w:pPr>
              <w:pStyle w:val="TAL"/>
              <w:jc w:val="center"/>
              <w:rPr>
                <w:lang w:eastAsia="ko-KR"/>
              </w:rPr>
            </w:pPr>
            <w:r w:rsidRPr="00DE7B59">
              <w:rPr>
                <w:lang w:eastAsia="ko-KR"/>
              </w:rPr>
              <w:t>≤ 27093</w:t>
            </w:r>
          </w:p>
        </w:tc>
        <w:tc>
          <w:tcPr>
            <w:tcW w:w="853" w:type="dxa"/>
            <w:noWrap/>
            <w:hideMark/>
          </w:tcPr>
          <w:p w14:paraId="0EE8B762" w14:textId="77777777" w:rsidR="00335A31" w:rsidRPr="00DE7B59" w:rsidRDefault="00335A31" w:rsidP="005A53D1">
            <w:pPr>
              <w:pStyle w:val="TAL"/>
              <w:jc w:val="center"/>
              <w:rPr>
                <w:lang w:eastAsia="ko-KR"/>
              </w:rPr>
            </w:pPr>
            <w:r w:rsidRPr="00DE7B59">
              <w:rPr>
                <w:lang w:eastAsia="ko-KR"/>
              </w:rPr>
              <w:t>150</w:t>
            </w:r>
          </w:p>
        </w:tc>
        <w:tc>
          <w:tcPr>
            <w:tcW w:w="1275" w:type="dxa"/>
            <w:noWrap/>
            <w:hideMark/>
          </w:tcPr>
          <w:p w14:paraId="10CFD371" w14:textId="77777777" w:rsidR="00335A31" w:rsidRPr="00DE7B59" w:rsidRDefault="00335A31" w:rsidP="005A53D1">
            <w:pPr>
              <w:pStyle w:val="TAL"/>
              <w:jc w:val="center"/>
              <w:rPr>
                <w:lang w:eastAsia="ko-KR"/>
              </w:rPr>
            </w:pPr>
            <w:r w:rsidRPr="00DE7B59">
              <w:rPr>
                <w:lang w:eastAsia="ko-KR"/>
              </w:rPr>
              <w:t>≤ 95284</w:t>
            </w:r>
          </w:p>
        </w:tc>
        <w:tc>
          <w:tcPr>
            <w:tcW w:w="709" w:type="dxa"/>
            <w:noWrap/>
            <w:hideMark/>
          </w:tcPr>
          <w:p w14:paraId="0FEF494E" w14:textId="77777777" w:rsidR="00335A31" w:rsidRPr="00DE7B59" w:rsidRDefault="00335A31" w:rsidP="005A53D1">
            <w:pPr>
              <w:pStyle w:val="TAL"/>
              <w:jc w:val="center"/>
              <w:rPr>
                <w:lang w:eastAsia="ko-KR"/>
              </w:rPr>
            </w:pPr>
            <w:r w:rsidRPr="00DE7B59">
              <w:rPr>
                <w:lang w:eastAsia="ko-KR"/>
              </w:rPr>
              <w:t>214</w:t>
            </w:r>
          </w:p>
        </w:tc>
        <w:tc>
          <w:tcPr>
            <w:tcW w:w="1132" w:type="dxa"/>
            <w:noWrap/>
            <w:hideMark/>
          </w:tcPr>
          <w:p w14:paraId="69DBF21A" w14:textId="77777777" w:rsidR="00335A31" w:rsidRPr="00DE7B59" w:rsidRDefault="00335A31" w:rsidP="005A53D1">
            <w:pPr>
              <w:pStyle w:val="TAL"/>
              <w:jc w:val="center"/>
              <w:rPr>
                <w:lang w:eastAsia="ko-KR"/>
              </w:rPr>
            </w:pPr>
            <w:r w:rsidRPr="00DE7B59">
              <w:rPr>
                <w:lang w:eastAsia="ko-KR"/>
              </w:rPr>
              <w:t>≤ 335104</w:t>
            </w:r>
          </w:p>
        </w:tc>
      </w:tr>
      <w:tr w:rsidR="00335A31" w:rsidRPr="00DE7B59" w14:paraId="3EE90496" w14:textId="77777777" w:rsidTr="005A53D1">
        <w:trPr>
          <w:jc w:val="center"/>
        </w:trPr>
        <w:tc>
          <w:tcPr>
            <w:tcW w:w="719" w:type="dxa"/>
            <w:noWrap/>
            <w:hideMark/>
          </w:tcPr>
          <w:p w14:paraId="7BAB32A0" w14:textId="77777777" w:rsidR="00335A31" w:rsidRPr="00DE7B59" w:rsidRDefault="00335A31" w:rsidP="005A53D1">
            <w:pPr>
              <w:pStyle w:val="TAL"/>
              <w:jc w:val="center"/>
              <w:rPr>
                <w:lang w:eastAsia="ko-KR"/>
              </w:rPr>
            </w:pPr>
            <w:r w:rsidRPr="00DE7B59">
              <w:rPr>
                <w:lang w:eastAsia="ko-KR"/>
              </w:rPr>
              <w:t>23</w:t>
            </w:r>
          </w:p>
        </w:tc>
        <w:tc>
          <w:tcPr>
            <w:tcW w:w="1827" w:type="dxa"/>
            <w:noWrap/>
            <w:hideMark/>
          </w:tcPr>
          <w:p w14:paraId="71C220CE" w14:textId="77777777" w:rsidR="00335A31" w:rsidRPr="00DE7B59" w:rsidRDefault="00335A31" w:rsidP="005A53D1">
            <w:pPr>
              <w:pStyle w:val="TAL"/>
              <w:jc w:val="center"/>
              <w:rPr>
                <w:lang w:eastAsia="ko-KR"/>
              </w:rPr>
            </w:pPr>
            <w:r w:rsidRPr="00DE7B59">
              <w:rPr>
                <w:lang w:eastAsia="ko-KR"/>
              </w:rPr>
              <w:t>≤ 7856</w:t>
            </w:r>
          </w:p>
        </w:tc>
        <w:tc>
          <w:tcPr>
            <w:tcW w:w="992" w:type="dxa"/>
            <w:noWrap/>
            <w:hideMark/>
          </w:tcPr>
          <w:p w14:paraId="3F716244" w14:textId="77777777" w:rsidR="00335A31" w:rsidRPr="00DE7B59" w:rsidRDefault="00335A31" w:rsidP="005A53D1">
            <w:pPr>
              <w:pStyle w:val="TAL"/>
              <w:jc w:val="center"/>
              <w:rPr>
                <w:lang w:eastAsia="ko-KR"/>
              </w:rPr>
            </w:pPr>
            <w:r w:rsidRPr="00DE7B59">
              <w:rPr>
                <w:lang w:eastAsia="ko-KR"/>
              </w:rPr>
              <w:t>87</w:t>
            </w:r>
          </w:p>
        </w:tc>
        <w:tc>
          <w:tcPr>
            <w:tcW w:w="1276" w:type="dxa"/>
            <w:noWrap/>
            <w:hideMark/>
          </w:tcPr>
          <w:p w14:paraId="7BD3A60A" w14:textId="77777777" w:rsidR="00335A31" w:rsidRPr="00DE7B59" w:rsidRDefault="00335A31" w:rsidP="005A53D1">
            <w:pPr>
              <w:pStyle w:val="TAL"/>
              <w:jc w:val="center"/>
              <w:rPr>
                <w:lang w:eastAsia="ko-KR"/>
              </w:rPr>
            </w:pPr>
            <w:r w:rsidRPr="00DE7B59">
              <w:rPr>
                <w:lang w:eastAsia="ko-KR"/>
              </w:rPr>
              <w:t>≤ 27631</w:t>
            </w:r>
          </w:p>
        </w:tc>
        <w:tc>
          <w:tcPr>
            <w:tcW w:w="853" w:type="dxa"/>
            <w:noWrap/>
            <w:hideMark/>
          </w:tcPr>
          <w:p w14:paraId="0195B796" w14:textId="77777777" w:rsidR="00335A31" w:rsidRPr="00DE7B59" w:rsidRDefault="00335A31" w:rsidP="005A53D1">
            <w:pPr>
              <w:pStyle w:val="TAL"/>
              <w:jc w:val="center"/>
              <w:rPr>
                <w:lang w:eastAsia="ko-KR"/>
              </w:rPr>
            </w:pPr>
            <w:r w:rsidRPr="00DE7B59">
              <w:rPr>
                <w:lang w:eastAsia="ko-KR"/>
              </w:rPr>
              <w:t>151</w:t>
            </w:r>
          </w:p>
        </w:tc>
        <w:tc>
          <w:tcPr>
            <w:tcW w:w="1275" w:type="dxa"/>
            <w:noWrap/>
            <w:hideMark/>
          </w:tcPr>
          <w:p w14:paraId="67B0A2F9" w14:textId="77777777" w:rsidR="00335A31" w:rsidRPr="00DE7B59" w:rsidRDefault="00335A31" w:rsidP="005A53D1">
            <w:pPr>
              <w:pStyle w:val="TAL"/>
              <w:jc w:val="center"/>
              <w:rPr>
                <w:lang w:eastAsia="ko-KR"/>
              </w:rPr>
            </w:pPr>
            <w:r w:rsidRPr="00DE7B59">
              <w:rPr>
                <w:lang w:eastAsia="ko-KR"/>
              </w:rPr>
              <w:t>≤ 97175</w:t>
            </w:r>
          </w:p>
        </w:tc>
        <w:tc>
          <w:tcPr>
            <w:tcW w:w="709" w:type="dxa"/>
            <w:noWrap/>
            <w:hideMark/>
          </w:tcPr>
          <w:p w14:paraId="7E690E1C" w14:textId="77777777" w:rsidR="00335A31" w:rsidRPr="00DE7B59" w:rsidRDefault="00335A31" w:rsidP="005A53D1">
            <w:pPr>
              <w:pStyle w:val="TAL"/>
              <w:jc w:val="center"/>
              <w:rPr>
                <w:lang w:eastAsia="ko-KR"/>
              </w:rPr>
            </w:pPr>
            <w:r w:rsidRPr="00DE7B59">
              <w:rPr>
                <w:lang w:eastAsia="ko-KR"/>
              </w:rPr>
              <w:t>215</w:t>
            </w:r>
          </w:p>
        </w:tc>
        <w:tc>
          <w:tcPr>
            <w:tcW w:w="1132" w:type="dxa"/>
            <w:noWrap/>
            <w:hideMark/>
          </w:tcPr>
          <w:p w14:paraId="1F4F43CE" w14:textId="77777777" w:rsidR="00335A31" w:rsidRPr="00DE7B59" w:rsidRDefault="00335A31" w:rsidP="005A53D1">
            <w:pPr>
              <w:pStyle w:val="TAL"/>
              <w:jc w:val="center"/>
              <w:rPr>
                <w:lang w:eastAsia="ko-KR"/>
              </w:rPr>
            </w:pPr>
            <w:r w:rsidRPr="00DE7B59">
              <w:rPr>
                <w:lang w:eastAsia="ko-KR"/>
              </w:rPr>
              <w:t>≤ 341754</w:t>
            </w:r>
          </w:p>
        </w:tc>
      </w:tr>
      <w:tr w:rsidR="00335A31" w:rsidRPr="00DE7B59" w14:paraId="74358815" w14:textId="77777777" w:rsidTr="005A53D1">
        <w:trPr>
          <w:jc w:val="center"/>
        </w:trPr>
        <w:tc>
          <w:tcPr>
            <w:tcW w:w="719" w:type="dxa"/>
            <w:noWrap/>
            <w:hideMark/>
          </w:tcPr>
          <w:p w14:paraId="0C61C4AA" w14:textId="77777777" w:rsidR="00335A31" w:rsidRPr="00DE7B59" w:rsidRDefault="00335A31" w:rsidP="005A53D1">
            <w:pPr>
              <w:pStyle w:val="TAL"/>
              <w:jc w:val="center"/>
              <w:rPr>
                <w:lang w:eastAsia="ko-KR"/>
              </w:rPr>
            </w:pPr>
            <w:r w:rsidRPr="00DE7B59">
              <w:rPr>
                <w:lang w:eastAsia="ko-KR"/>
              </w:rPr>
              <w:t>24</w:t>
            </w:r>
          </w:p>
        </w:tc>
        <w:tc>
          <w:tcPr>
            <w:tcW w:w="1827" w:type="dxa"/>
            <w:noWrap/>
            <w:hideMark/>
          </w:tcPr>
          <w:p w14:paraId="1DC25CE4" w14:textId="77777777" w:rsidR="00335A31" w:rsidRPr="00DE7B59" w:rsidRDefault="00335A31" w:rsidP="005A53D1">
            <w:pPr>
              <w:pStyle w:val="TAL"/>
              <w:jc w:val="center"/>
              <w:rPr>
                <w:lang w:eastAsia="ko-KR"/>
              </w:rPr>
            </w:pPr>
            <w:r w:rsidRPr="00DE7B59">
              <w:rPr>
                <w:lang w:eastAsia="ko-KR"/>
              </w:rPr>
              <w:t>≤ 8012</w:t>
            </w:r>
          </w:p>
        </w:tc>
        <w:tc>
          <w:tcPr>
            <w:tcW w:w="992" w:type="dxa"/>
            <w:noWrap/>
            <w:hideMark/>
          </w:tcPr>
          <w:p w14:paraId="447253F8" w14:textId="77777777" w:rsidR="00335A31" w:rsidRPr="00DE7B59" w:rsidRDefault="00335A31" w:rsidP="005A53D1">
            <w:pPr>
              <w:pStyle w:val="TAL"/>
              <w:jc w:val="center"/>
              <w:rPr>
                <w:lang w:eastAsia="ko-KR"/>
              </w:rPr>
            </w:pPr>
            <w:r w:rsidRPr="00DE7B59">
              <w:rPr>
                <w:lang w:eastAsia="ko-KR"/>
              </w:rPr>
              <w:t>88</w:t>
            </w:r>
          </w:p>
        </w:tc>
        <w:tc>
          <w:tcPr>
            <w:tcW w:w="1276" w:type="dxa"/>
            <w:noWrap/>
            <w:hideMark/>
          </w:tcPr>
          <w:p w14:paraId="710C3352" w14:textId="77777777" w:rsidR="00335A31" w:rsidRPr="00DE7B59" w:rsidRDefault="00335A31" w:rsidP="005A53D1">
            <w:pPr>
              <w:pStyle w:val="TAL"/>
              <w:jc w:val="center"/>
              <w:rPr>
                <w:lang w:eastAsia="ko-KR"/>
              </w:rPr>
            </w:pPr>
            <w:r w:rsidRPr="00DE7B59">
              <w:rPr>
                <w:lang w:eastAsia="ko-KR"/>
              </w:rPr>
              <w:t>≤ 28179</w:t>
            </w:r>
          </w:p>
        </w:tc>
        <w:tc>
          <w:tcPr>
            <w:tcW w:w="853" w:type="dxa"/>
            <w:noWrap/>
            <w:hideMark/>
          </w:tcPr>
          <w:p w14:paraId="7C19D602" w14:textId="77777777" w:rsidR="00335A31" w:rsidRPr="00DE7B59" w:rsidRDefault="00335A31" w:rsidP="005A53D1">
            <w:pPr>
              <w:pStyle w:val="TAL"/>
              <w:jc w:val="center"/>
              <w:rPr>
                <w:lang w:eastAsia="ko-KR"/>
              </w:rPr>
            </w:pPr>
            <w:r w:rsidRPr="00DE7B59">
              <w:rPr>
                <w:lang w:eastAsia="ko-KR"/>
              </w:rPr>
              <w:t>152</w:t>
            </w:r>
          </w:p>
        </w:tc>
        <w:tc>
          <w:tcPr>
            <w:tcW w:w="1275" w:type="dxa"/>
            <w:noWrap/>
            <w:hideMark/>
          </w:tcPr>
          <w:p w14:paraId="0634096F" w14:textId="77777777" w:rsidR="00335A31" w:rsidRPr="00DE7B59" w:rsidRDefault="00335A31" w:rsidP="005A53D1">
            <w:pPr>
              <w:pStyle w:val="TAL"/>
              <w:jc w:val="center"/>
              <w:rPr>
                <w:lang w:eastAsia="ko-KR"/>
              </w:rPr>
            </w:pPr>
            <w:r w:rsidRPr="00DE7B59">
              <w:rPr>
                <w:lang w:eastAsia="ko-KR"/>
              </w:rPr>
              <w:t>≤ 99103</w:t>
            </w:r>
          </w:p>
        </w:tc>
        <w:tc>
          <w:tcPr>
            <w:tcW w:w="709" w:type="dxa"/>
            <w:noWrap/>
            <w:hideMark/>
          </w:tcPr>
          <w:p w14:paraId="155AA0CC" w14:textId="77777777" w:rsidR="00335A31" w:rsidRPr="00DE7B59" w:rsidRDefault="00335A31" w:rsidP="005A53D1">
            <w:pPr>
              <w:pStyle w:val="TAL"/>
              <w:jc w:val="center"/>
              <w:rPr>
                <w:lang w:eastAsia="ko-KR"/>
              </w:rPr>
            </w:pPr>
            <w:r w:rsidRPr="00DE7B59">
              <w:rPr>
                <w:lang w:eastAsia="ko-KR"/>
              </w:rPr>
              <w:t>216</w:t>
            </w:r>
          </w:p>
        </w:tc>
        <w:tc>
          <w:tcPr>
            <w:tcW w:w="1132" w:type="dxa"/>
            <w:noWrap/>
            <w:hideMark/>
          </w:tcPr>
          <w:p w14:paraId="50D771CC" w14:textId="77777777" w:rsidR="00335A31" w:rsidRPr="00DE7B59" w:rsidRDefault="00335A31" w:rsidP="005A53D1">
            <w:pPr>
              <w:pStyle w:val="TAL"/>
              <w:jc w:val="center"/>
              <w:rPr>
                <w:lang w:eastAsia="ko-KR"/>
              </w:rPr>
            </w:pPr>
            <w:r w:rsidRPr="00DE7B59">
              <w:rPr>
                <w:lang w:eastAsia="ko-KR"/>
              </w:rPr>
              <w:t>≤ 348535</w:t>
            </w:r>
          </w:p>
        </w:tc>
      </w:tr>
      <w:tr w:rsidR="00335A31" w:rsidRPr="00DE7B59" w14:paraId="7B2B035C" w14:textId="77777777" w:rsidTr="005A53D1">
        <w:trPr>
          <w:jc w:val="center"/>
        </w:trPr>
        <w:tc>
          <w:tcPr>
            <w:tcW w:w="719" w:type="dxa"/>
            <w:noWrap/>
            <w:hideMark/>
          </w:tcPr>
          <w:p w14:paraId="44B279D3" w14:textId="77777777" w:rsidR="00335A31" w:rsidRPr="00DE7B59" w:rsidRDefault="00335A31" w:rsidP="005A53D1">
            <w:pPr>
              <w:pStyle w:val="TAL"/>
              <w:jc w:val="center"/>
              <w:rPr>
                <w:lang w:eastAsia="ko-KR"/>
              </w:rPr>
            </w:pPr>
            <w:r w:rsidRPr="00DE7B59">
              <w:rPr>
                <w:lang w:eastAsia="ko-KR"/>
              </w:rPr>
              <w:t>25</w:t>
            </w:r>
          </w:p>
        </w:tc>
        <w:tc>
          <w:tcPr>
            <w:tcW w:w="1827" w:type="dxa"/>
            <w:noWrap/>
            <w:hideMark/>
          </w:tcPr>
          <w:p w14:paraId="0DF87896" w14:textId="77777777" w:rsidR="00335A31" w:rsidRPr="00DE7B59" w:rsidRDefault="00335A31" w:rsidP="005A53D1">
            <w:pPr>
              <w:pStyle w:val="TAL"/>
              <w:jc w:val="center"/>
              <w:rPr>
                <w:lang w:eastAsia="ko-KR"/>
              </w:rPr>
            </w:pPr>
            <w:r w:rsidRPr="00DE7B59">
              <w:rPr>
                <w:lang w:eastAsia="ko-KR"/>
              </w:rPr>
              <w:t>≤ 8171</w:t>
            </w:r>
          </w:p>
        </w:tc>
        <w:tc>
          <w:tcPr>
            <w:tcW w:w="992" w:type="dxa"/>
            <w:noWrap/>
            <w:hideMark/>
          </w:tcPr>
          <w:p w14:paraId="1036B94F" w14:textId="77777777" w:rsidR="00335A31" w:rsidRPr="00DE7B59" w:rsidRDefault="00335A31" w:rsidP="005A53D1">
            <w:pPr>
              <w:pStyle w:val="TAL"/>
              <w:jc w:val="center"/>
              <w:rPr>
                <w:lang w:eastAsia="ko-KR"/>
              </w:rPr>
            </w:pPr>
            <w:r w:rsidRPr="00DE7B59">
              <w:rPr>
                <w:lang w:eastAsia="ko-KR"/>
              </w:rPr>
              <w:t>89</w:t>
            </w:r>
          </w:p>
        </w:tc>
        <w:tc>
          <w:tcPr>
            <w:tcW w:w="1276" w:type="dxa"/>
            <w:noWrap/>
            <w:hideMark/>
          </w:tcPr>
          <w:p w14:paraId="1E6FC2A0" w14:textId="77777777" w:rsidR="00335A31" w:rsidRPr="00DE7B59" w:rsidRDefault="00335A31" w:rsidP="005A53D1">
            <w:pPr>
              <w:pStyle w:val="TAL"/>
              <w:jc w:val="center"/>
              <w:rPr>
                <w:lang w:eastAsia="ko-KR"/>
              </w:rPr>
            </w:pPr>
            <w:r w:rsidRPr="00DE7B59">
              <w:rPr>
                <w:lang w:eastAsia="ko-KR"/>
              </w:rPr>
              <w:t>≤ 28738</w:t>
            </w:r>
          </w:p>
        </w:tc>
        <w:tc>
          <w:tcPr>
            <w:tcW w:w="853" w:type="dxa"/>
            <w:noWrap/>
            <w:hideMark/>
          </w:tcPr>
          <w:p w14:paraId="408A2D12" w14:textId="77777777" w:rsidR="00335A31" w:rsidRPr="00DE7B59" w:rsidRDefault="00335A31" w:rsidP="005A53D1">
            <w:pPr>
              <w:pStyle w:val="TAL"/>
              <w:jc w:val="center"/>
              <w:rPr>
                <w:lang w:eastAsia="ko-KR"/>
              </w:rPr>
            </w:pPr>
            <w:r w:rsidRPr="00DE7B59">
              <w:rPr>
                <w:lang w:eastAsia="ko-KR"/>
              </w:rPr>
              <w:t>153</w:t>
            </w:r>
          </w:p>
        </w:tc>
        <w:tc>
          <w:tcPr>
            <w:tcW w:w="1275" w:type="dxa"/>
            <w:noWrap/>
            <w:hideMark/>
          </w:tcPr>
          <w:p w14:paraId="0FEFE72E" w14:textId="77777777" w:rsidR="00335A31" w:rsidRPr="00DE7B59" w:rsidRDefault="00335A31" w:rsidP="005A53D1">
            <w:pPr>
              <w:pStyle w:val="TAL"/>
              <w:jc w:val="center"/>
              <w:rPr>
                <w:lang w:eastAsia="ko-KR"/>
              </w:rPr>
            </w:pPr>
            <w:r w:rsidRPr="00DE7B59">
              <w:rPr>
                <w:lang w:eastAsia="ko-KR"/>
              </w:rPr>
              <w:t>≤ 101070</w:t>
            </w:r>
          </w:p>
        </w:tc>
        <w:tc>
          <w:tcPr>
            <w:tcW w:w="709" w:type="dxa"/>
            <w:noWrap/>
            <w:hideMark/>
          </w:tcPr>
          <w:p w14:paraId="018488CF" w14:textId="77777777" w:rsidR="00335A31" w:rsidRPr="00DE7B59" w:rsidRDefault="00335A31" w:rsidP="005A53D1">
            <w:pPr>
              <w:pStyle w:val="TAL"/>
              <w:jc w:val="center"/>
              <w:rPr>
                <w:lang w:eastAsia="ko-KR"/>
              </w:rPr>
            </w:pPr>
            <w:r w:rsidRPr="00DE7B59">
              <w:rPr>
                <w:lang w:eastAsia="ko-KR"/>
              </w:rPr>
              <w:t>217</w:t>
            </w:r>
          </w:p>
        </w:tc>
        <w:tc>
          <w:tcPr>
            <w:tcW w:w="1132" w:type="dxa"/>
            <w:noWrap/>
            <w:hideMark/>
          </w:tcPr>
          <w:p w14:paraId="54813069" w14:textId="77777777" w:rsidR="00335A31" w:rsidRPr="00DE7B59" w:rsidRDefault="00335A31" w:rsidP="005A53D1">
            <w:pPr>
              <w:pStyle w:val="TAL"/>
              <w:jc w:val="center"/>
              <w:rPr>
                <w:lang w:eastAsia="ko-KR"/>
              </w:rPr>
            </w:pPr>
            <w:r w:rsidRPr="00DE7B59">
              <w:rPr>
                <w:lang w:eastAsia="ko-KR"/>
              </w:rPr>
              <w:t>≤ 355452</w:t>
            </w:r>
          </w:p>
        </w:tc>
      </w:tr>
      <w:tr w:rsidR="00335A31" w:rsidRPr="00DE7B59" w14:paraId="60FA4326" w14:textId="77777777" w:rsidTr="005A53D1">
        <w:trPr>
          <w:jc w:val="center"/>
        </w:trPr>
        <w:tc>
          <w:tcPr>
            <w:tcW w:w="719" w:type="dxa"/>
            <w:noWrap/>
            <w:hideMark/>
          </w:tcPr>
          <w:p w14:paraId="3C2CD636" w14:textId="77777777" w:rsidR="00335A31" w:rsidRPr="00DE7B59" w:rsidRDefault="00335A31" w:rsidP="005A53D1">
            <w:pPr>
              <w:pStyle w:val="TAL"/>
              <w:jc w:val="center"/>
              <w:rPr>
                <w:lang w:eastAsia="ko-KR"/>
              </w:rPr>
            </w:pPr>
            <w:r w:rsidRPr="00DE7B59">
              <w:rPr>
                <w:lang w:eastAsia="ko-KR"/>
              </w:rPr>
              <w:t>26</w:t>
            </w:r>
          </w:p>
        </w:tc>
        <w:tc>
          <w:tcPr>
            <w:tcW w:w="1827" w:type="dxa"/>
            <w:noWrap/>
            <w:hideMark/>
          </w:tcPr>
          <w:p w14:paraId="1F229DC7" w14:textId="77777777" w:rsidR="00335A31" w:rsidRPr="00DE7B59" w:rsidRDefault="00335A31" w:rsidP="005A53D1">
            <w:pPr>
              <w:pStyle w:val="TAL"/>
              <w:jc w:val="center"/>
              <w:rPr>
                <w:lang w:eastAsia="ko-KR"/>
              </w:rPr>
            </w:pPr>
            <w:r w:rsidRPr="00DE7B59">
              <w:rPr>
                <w:lang w:eastAsia="ko-KR"/>
              </w:rPr>
              <w:t>≤ 8333</w:t>
            </w:r>
          </w:p>
        </w:tc>
        <w:tc>
          <w:tcPr>
            <w:tcW w:w="992" w:type="dxa"/>
            <w:noWrap/>
            <w:hideMark/>
          </w:tcPr>
          <w:p w14:paraId="0E0B8BB3" w14:textId="77777777" w:rsidR="00335A31" w:rsidRPr="00DE7B59" w:rsidRDefault="00335A31" w:rsidP="005A53D1">
            <w:pPr>
              <w:pStyle w:val="TAL"/>
              <w:jc w:val="center"/>
              <w:rPr>
                <w:lang w:eastAsia="ko-KR"/>
              </w:rPr>
            </w:pPr>
            <w:r w:rsidRPr="00DE7B59">
              <w:rPr>
                <w:lang w:eastAsia="ko-KR"/>
              </w:rPr>
              <w:t>90</w:t>
            </w:r>
          </w:p>
        </w:tc>
        <w:tc>
          <w:tcPr>
            <w:tcW w:w="1276" w:type="dxa"/>
            <w:noWrap/>
            <w:hideMark/>
          </w:tcPr>
          <w:p w14:paraId="6BFB128A" w14:textId="77777777" w:rsidR="00335A31" w:rsidRPr="00DE7B59" w:rsidRDefault="00335A31" w:rsidP="005A53D1">
            <w:pPr>
              <w:pStyle w:val="TAL"/>
              <w:jc w:val="center"/>
              <w:rPr>
                <w:lang w:eastAsia="ko-KR"/>
              </w:rPr>
            </w:pPr>
            <w:r w:rsidRPr="00DE7B59">
              <w:rPr>
                <w:lang w:eastAsia="ko-KR"/>
              </w:rPr>
              <w:t>≤ 29309</w:t>
            </w:r>
          </w:p>
        </w:tc>
        <w:tc>
          <w:tcPr>
            <w:tcW w:w="853" w:type="dxa"/>
            <w:noWrap/>
            <w:hideMark/>
          </w:tcPr>
          <w:p w14:paraId="1A032109" w14:textId="77777777" w:rsidR="00335A31" w:rsidRPr="00DE7B59" w:rsidRDefault="00335A31" w:rsidP="005A53D1">
            <w:pPr>
              <w:pStyle w:val="TAL"/>
              <w:jc w:val="center"/>
              <w:rPr>
                <w:lang w:eastAsia="ko-KR"/>
              </w:rPr>
            </w:pPr>
            <w:r w:rsidRPr="00DE7B59">
              <w:rPr>
                <w:lang w:eastAsia="ko-KR"/>
              </w:rPr>
              <w:t>154</w:t>
            </w:r>
          </w:p>
        </w:tc>
        <w:tc>
          <w:tcPr>
            <w:tcW w:w="1275" w:type="dxa"/>
            <w:noWrap/>
            <w:hideMark/>
          </w:tcPr>
          <w:p w14:paraId="05171523" w14:textId="77777777" w:rsidR="00335A31" w:rsidRPr="00DE7B59" w:rsidRDefault="00335A31" w:rsidP="005A53D1">
            <w:pPr>
              <w:pStyle w:val="TAL"/>
              <w:jc w:val="center"/>
              <w:rPr>
                <w:lang w:eastAsia="ko-KR"/>
              </w:rPr>
            </w:pPr>
            <w:r w:rsidRPr="00DE7B59">
              <w:rPr>
                <w:lang w:eastAsia="ko-KR"/>
              </w:rPr>
              <w:t>≤ 103076</w:t>
            </w:r>
          </w:p>
        </w:tc>
        <w:tc>
          <w:tcPr>
            <w:tcW w:w="709" w:type="dxa"/>
            <w:noWrap/>
            <w:hideMark/>
          </w:tcPr>
          <w:p w14:paraId="6192A266" w14:textId="77777777" w:rsidR="00335A31" w:rsidRPr="00DE7B59" w:rsidRDefault="00335A31" w:rsidP="005A53D1">
            <w:pPr>
              <w:pStyle w:val="TAL"/>
              <w:jc w:val="center"/>
              <w:rPr>
                <w:lang w:eastAsia="ko-KR"/>
              </w:rPr>
            </w:pPr>
            <w:r w:rsidRPr="00DE7B59">
              <w:rPr>
                <w:lang w:eastAsia="ko-KR"/>
              </w:rPr>
              <w:t>218</w:t>
            </w:r>
          </w:p>
        </w:tc>
        <w:tc>
          <w:tcPr>
            <w:tcW w:w="1132" w:type="dxa"/>
            <w:noWrap/>
            <w:hideMark/>
          </w:tcPr>
          <w:p w14:paraId="516D1638" w14:textId="77777777" w:rsidR="00335A31" w:rsidRPr="00DE7B59" w:rsidRDefault="00335A31" w:rsidP="005A53D1">
            <w:pPr>
              <w:pStyle w:val="TAL"/>
              <w:jc w:val="center"/>
              <w:rPr>
                <w:lang w:eastAsia="ko-KR"/>
              </w:rPr>
            </w:pPr>
            <w:r w:rsidRPr="00DE7B59">
              <w:rPr>
                <w:lang w:eastAsia="ko-KR"/>
              </w:rPr>
              <w:t>≤ 362505</w:t>
            </w:r>
          </w:p>
        </w:tc>
      </w:tr>
      <w:tr w:rsidR="00335A31" w:rsidRPr="00DE7B59" w14:paraId="4951684C" w14:textId="77777777" w:rsidTr="005A53D1">
        <w:trPr>
          <w:jc w:val="center"/>
        </w:trPr>
        <w:tc>
          <w:tcPr>
            <w:tcW w:w="719" w:type="dxa"/>
            <w:noWrap/>
            <w:hideMark/>
          </w:tcPr>
          <w:p w14:paraId="7BEEFCB7" w14:textId="77777777" w:rsidR="00335A31" w:rsidRPr="00DE7B59" w:rsidRDefault="00335A31" w:rsidP="005A53D1">
            <w:pPr>
              <w:pStyle w:val="TAL"/>
              <w:jc w:val="center"/>
              <w:rPr>
                <w:lang w:eastAsia="ko-KR"/>
              </w:rPr>
            </w:pPr>
            <w:r w:rsidRPr="00DE7B59">
              <w:rPr>
                <w:lang w:eastAsia="ko-KR"/>
              </w:rPr>
              <w:t>27</w:t>
            </w:r>
          </w:p>
        </w:tc>
        <w:tc>
          <w:tcPr>
            <w:tcW w:w="1827" w:type="dxa"/>
            <w:noWrap/>
            <w:hideMark/>
          </w:tcPr>
          <w:p w14:paraId="1A61F89C" w14:textId="77777777" w:rsidR="00335A31" w:rsidRPr="00DE7B59" w:rsidRDefault="00335A31" w:rsidP="005A53D1">
            <w:pPr>
              <w:pStyle w:val="TAL"/>
              <w:jc w:val="center"/>
              <w:rPr>
                <w:lang w:eastAsia="ko-KR"/>
              </w:rPr>
            </w:pPr>
            <w:r w:rsidRPr="00DE7B59">
              <w:rPr>
                <w:lang w:eastAsia="ko-KR"/>
              </w:rPr>
              <w:t>≤ 8499</w:t>
            </w:r>
          </w:p>
        </w:tc>
        <w:tc>
          <w:tcPr>
            <w:tcW w:w="992" w:type="dxa"/>
            <w:noWrap/>
            <w:hideMark/>
          </w:tcPr>
          <w:p w14:paraId="3B8B4387" w14:textId="77777777" w:rsidR="00335A31" w:rsidRPr="00DE7B59" w:rsidRDefault="00335A31" w:rsidP="005A53D1">
            <w:pPr>
              <w:pStyle w:val="TAL"/>
              <w:jc w:val="center"/>
              <w:rPr>
                <w:lang w:eastAsia="ko-KR"/>
              </w:rPr>
            </w:pPr>
            <w:r w:rsidRPr="00DE7B59">
              <w:rPr>
                <w:lang w:eastAsia="ko-KR"/>
              </w:rPr>
              <w:t>91</w:t>
            </w:r>
          </w:p>
        </w:tc>
        <w:tc>
          <w:tcPr>
            <w:tcW w:w="1276" w:type="dxa"/>
            <w:noWrap/>
            <w:hideMark/>
          </w:tcPr>
          <w:p w14:paraId="68AA5720" w14:textId="77777777" w:rsidR="00335A31" w:rsidRPr="00DE7B59" w:rsidRDefault="00335A31" w:rsidP="005A53D1">
            <w:pPr>
              <w:pStyle w:val="TAL"/>
              <w:jc w:val="center"/>
              <w:rPr>
                <w:lang w:eastAsia="ko-KR"/>
              </w:rPr>
            </w:pPr>
            <w:r w:rsidRPr="00DE7B59">
              <w:rPr>
                <w:lang w:eastAsia="ko-KR"/>
              </w:rPr>
              <w:t>≤ 29890</w:t>
            </w:r>
          </w:p>
        </w:tc>
        <w:tc>
          <w:tcPr>
            <w:tcW w:w="853" w:type="dxa"/>
            <w:noWrap/>
            <w:hideMark/>
          </w:tcPr>
          <w:p w14:paraId="69DD5298" w14:textId="77777777" w:rsidR="00335A31" w:rsidRPr="00DE7B59" w:rsidRDefault="00335A31" w:rsidP="005A53D1">
            <w:pPr>
              <w:pStyle w:val="TAL"/>
              <w:jc w:val="center"/>
              <w:rPr>
                <w:lang w:eastAsia="ko-KR"/>
              </w:rPr>
            </w:pPr>
            <w:r w:rsidRPr="00DE7B59">
              <w:rPr>
                <w:lang w:eastAsia="ko-KR"/>
              </w:rPr>
              <w:t>155</w:t>
            </w:r>
          </w:p>
        </w:tc>
        <w:tc>
          <w:tcPr>
            <w:tcW w:w="1275" w:type="dxa"/>
            <w:noWrap/>
            <w:hideMark/>
          </w:tcPr>
          <w:p w14:paraId="6AB6879A" w14:textId="77777777" w:rsidR="00335A31" w:rsidRPr="00DE7B59" w:rsidRDefault="00335A31" w:rsidP="005A53D1">
            <w:pPr>
              <w:pStyle w:val="TAL"/>
              <w:jc w:val="center"/>
              <w:rPr>
                <w:lang w:eastAsia="ko-KR"/>
              </w:rPr>
            </w:pPr>
            <w:r w:rsidRPr="00DE7B59">
              <w:rPr>
                <w:lang w:eastAsia="ko-KR"/>
              </w:rPr>
              <w:t>≤ 105121</w:t>
            </w:r>
          </w:p>
        </w:tc>
        <w:tc>
          <w:tcPr>
            <w:tcW w:w="709" w:type="dxa"/>
            <w:noWrap/>
            <w:hideMark/>
          </w:tcPr>
          <w:p w14:paraId="777D1ED8" w14:textId="77777777" w:rsidR="00335A31" w:rsidRPr="00DE7B59" w:rsidRDefault="00335A31" w:rsidP="005A53D1">
            <w:pPr>
              <w:pStyle w:val="TAL"/>
              <w:jc w:val="center"/>
              <w:rPr>
                <w:lang w:eastAsia="ko-KR"/>
              </w:rPr>
            </w:pPr>
            <w:r w:rsidRPr="00DE7B59">
              <w:rPr>
                <w:lang w:eastAsia="ko-KR"/>
              </w:rPr>
              <w:t>219</w:t>
            </w:r>
          </w:p>
        </w:tc>
        <w:tc>
          <w:tcPr>
            <w:tcW w:w="1132" w:type="dxa"/>
            <w:noWrap/>
            <w:hideMark/>
          </w:tcPr>
          <w:p w14:paraId="161546FF" w14:textId="77777777" w:rsidR="00335A31" w:rsidRPr="00DE7B59" w:rsidRDefault="00335A31" w:rsidP="005A53D1">
            <w:pPr>
              <w:pStyle w:val="TAL"/>
              <w:jc w:val="center"/>
              <w:rPr>
                <w:lang w:eastAsia="ko-KR"/>
              </w:rPr>
            </w:pPr>
            <w:r w:rsidRPr="00DE7B59">
              <w:rPr>
                <w:lang w:eastAsia="ko-KR"/>
              </w:rPr>
              <w:t>≤ 369699</w:t>
            </w:r>
          </w:p>
        </w:tc>
      </w:tr>
      <w:tr w:rsidR="00335A31" w:rsidRPr="00DE7B59" w14:paraId="5C9B1986" w14:textId="77777777" w:rsidTr="005A53D1">
        <w:trPr>
          <w:jc w:val="center"/>
        </w:trPr>
        <w:tc>
          <w:tcPr>
            <w:tcW w:w="719" w:type="dxa"/>
            <w:noWrap/>
            <w:hideMark/>
          </w:tcPr>
          <w:p w14:paraId="531B0646" w14:textId="77777777" w:rsidR="00335A31" w:rsidRPr="00DE7B59" w:rsidRDefault="00335A31" w:rsidP="005A53D1">
            <w:pPr>
              <w:pStyle w:val="TAL"/>
              <w:jc w:val="center"/>
              <w:rPr>
                <w:lang w:eastAsia="ko-KR"/>
              </w:rPr>
            </w:pPr>
            <w:r w:rsidRPr="00DE7B59">
              <w:rPr>
                <w:lang w:eastAsia="ko-KR"/>
              </w:rPr>
              <w:t>28</w:t>
            </w:r>
          </w:p>
        </w:tc>
        <w:tc>
          <w:tcPr>
            <w:tcW w:w="1827" w:type="dxa"/>
            <w:noWrap/>
            <w:hideMark/>
          </w:tcPr>
          <w:p w14:paraId="4ECC7D07" w14:textId="77777777" w:rsidR="00335A31" w:rsidRPr="00DE7B59" w:rsidRDefault="00335A31" w:rsidP="005A53D1">
            <w:pPr>
              <w:pStyle w:val="TAL"/>
              <w:jc w:val="center"/>
              <w:rPr>
                <w:lang w:eastAsia="ko-KR"/>
              </w:rPr>
            </w:pPr>
            <w:r w:rsidRPr="00DE7B59">
              <w:rPr>
                <w:lang w:eastAsia="ko-KR"/>
              </w:rPr>
              <w:t>≤ 8667</w:t>
            </w:r>
          </w:p>
        </w:tc>
        <w:tc>
          <w:tcPr>
            <w:tcW w:w="992" w:type="dxa"/>
            <w:noWrap/>
            <w:hideMark/>
          </w:tcPr>
          <w:p w14:paraId="15E547F8" w14:textId="77777777" w:rsidR="00335A31" w:rsidRPr="00DE7B59" w:rsidRDefault="00335A31" w:rsidP="005A53D1">
            <w:pPr>
              <w:pStyle w:val="TAL"/>
              <w:jc w:val="center"/>
              <w:rPr>
                <w:lang w:eastAsia="ko-KR"/>
              </w:rPr>
            </w:pPr>
            <w:r w:rsidRPr="00DE7B59">
              <w:rPr>
                <w:lang w:eastAsia="ko-KR"/>
              </w:rPr>
              <w:t>92</w:t>
            </w:r>
          </w:p>
        </w:tc>
        <w:tc>
          <w:tcPr>
            <w:tcW w:w="1276" w:type="dxa"/>
            <w:noWrap/>
            <w:hideMark/>
          </w:tcPr>
          <w:p w14:paraId="1806A114" w14:textId="77777777" w:rsidR="00335A31" w:rsidRPr="00DE7B59" w:rsidRDefault="00335A31" w:rsidP="005A53D1">
            <w:pPr>
              <w:pStyle w:val="TAL"/>
              <w:jc w:val="center"/>
              <w:rPr>
                <w:lang w:eastAsia="ko-KR"/>
              </w:rPr>
            </w:pPr>
            <w:r w:rsidRPr="00DE7B59">
              <w:rPr>
                <w:lang w:eastAsia="ko-KR"/>
              </w:rPr>
              <w:t>≤ 30483</w:t>
            </w:r>
          </w:p>
        </w:tc>
        <w:tc>
          <w:tcPr>
            <w:tcW w:w="853" w:type="dxa"/>
            <w:noWrap/>
            <w:hideMark/>
          </w:tcPr>
          <w:p w14:paraId="515E47A5" w14:textId="77777777" w:rsidR="00335A31" w:rsidRPr="00DE7B59" w:rsidRDefault="00335A31" w:rsidP="005A53D1">
            <w:pPr>
              <w:pStyle w:val="TAL"/>
              <w:jc w:val="center"/>
              <w:rPr>
                <w:lang w:eastAsia="ko-KR"/>
              </w:rPr>
            </w:pPr>
            <w:r w:rsidRPr="00DE7B59">
              <w:rPr>
                <w:lang w:eastAsia="ko-KR"/>
              </w:rPr>
              <w:t>156</w:t>
            </w:r>
          </w:p>
        </w:tc>
        <w:tc>
          <w:tcPr>
            <w:tcW w:w="1275" w:type="dxa"/>
            <w:noWrap/>
            <w:hideMark/>
          </w:tcPr>
          <w:p w14:paraId="28EF5471" w14:textId="77777777" w:rsidR="00335A31" w:rsidRPr="00DE7B59" w:rsidRDefault="00335A31" w:rsidP="005A53D1">
            <w:pPr>
              <w:pStyle w:val="TAL"/>
              <w:jc w:val="center"/>
              <w:rPr>
                <w:lang w:eastAsia="ko-KR"/>
              </w:rPr>
            </w:pPr>
            <w:r w:rsidRPr="00DE7B59">
              <w:rPr>
                <w:lang w:eastAsia="ko-KR"/>
              </w:rPr>
              <w:t>≤ 107207</w:t>
            </w:r>
          </w:p>
        </w:tc>
        <w:tc>
          <w:tcPr>
            <w:tcW w:w="709" w:type="dxa"/>
            <w:noWrap/>
            <w:hideMark/>
          </w:tcPr>
          <w:p w14:paraId="0087422E" w14:textId="77777777" w:rsidR="00335A31" w:rsidRPr="00DE7B59" w:rsidRDefault="00335A31" w:rsidP="005A53D1">
            <w:pPr>
              <w:pStyle w:val="TAL"/>
              <w:jc w:val="center"/>
              <w:rPr>
                <w:lang w:eastAsia="ko-KR"/>
              </w:rPr>
            </w:pPr>
            <w:r w:rsidRPr="00DE7B59">
              <w:rPr>
                <w:lang w:eastAsia="ko-KR"/>
              </w:rPr>
              <w:t>220</w:t>
            </w:r>
          </w:p>
        </w:tc>
        <w:tc>
          <w:tcPr>
            <w:tcW w:w="1132" w:type="dxa"/>
            <w:noWrap/>
            <w:hideMark/>
          </w:tcPr>
          <w:p w14:paraId="60028AFE" w14:textId="77777777" w:rsidR="00335A31" w:rsidRPr="00DE7B59" w:rsidRDefault="00335A31" w:rsidP="005A53D1">
            <w:pPr>
              <w:pStyle w:val="TAL"/>
              <w:jc w:val="center"/>
              <w:rPr>
                <w:lang w:eastAsia="ko-KR"/>
              </w:rPr>
            </w:pPr>
            <w:r w:rsidRPr="00DE7B59">
              <w:rPr>
                <w:lang w:eastAsia="ko-KR"/>
              </w:rPr>
              <w:t>≤ 377035</w:t>
            </w:r>
          </w:p>
        </w:tc>
      </w:tr>
      <w:tr w:rsidR="00335A31" w:rsidRPr="00DE7B59" w14:paraId="65ACA34E" w14:textId="77777777" w:rsidTr="005A53D1">
        <w:trPr>
          <w:jc w:val="center"/>
        </w:trPr>
        <w:tc>
          <w:tcPr>
            <w:tcW w:w="719" w:type="dxa"/>
            <w:noWrap/>
            <w:hideMark/>
          </w:tcPr>
          <w:p w14:paraId="452F1A86" w14:textId="77777777" w:rsidR="00335A31" w:rsidRPr="00DE7B59" w:rsidRDefault="00335A31" w:rsidP="005A53D1">
            <w:pPr>
              <w:pStyle w:val="TAL"/>
              <w:jc w:val="center"/>
              <w:rPr>
                <w:lang w:eastAsia="ko-KR"/>
              </w:rPr>
            </w:pPr>
            <w:r w:rsidRPr="00DE7B59">
              <w:rPr>
                <w:lang w:eastAsia="ko-KR"/>
              </w:rPr>
              <w:t>29</w:t>
            </w:r>
          </w:p>
        </w:tc>
        <w:tc>
          <w:tcPr>
            <w:tcW w:w="1827" w:type="dxa"/>
            <w:noWrap/>
            <w:hideMark/>
          </w:tcPr>
          <w:p w14:paraId="3B194F49" w14:textId="77777777" w:rsidR="00335A31" w:rsidRPr="00DE7B59" w:rsidRDefault="00335A31" w:rsidP="005A53D1">
            <w:pPr>
              <w:pStyle w:val="TAL"/>
              <w:jc w:val="center"/>
              <w:rPr>
                <w:lang w:eastAsia="ko-KR"/>
              </w:rPr>
            </w:pPr>
            <w:r w:rsidRPr="00DE7B59">
              <w:rPr>
                <w:lang w:eastAsia="ko-KR"/>
              </w:rPr>
              <w:t>≤ 8839</w:t>
            </w:r>
          </w:p>
        </w:tc>
        <w:tc>
          <w:tcPr>
            <w:tcW w:w="992" w:type="dxa"/>
            <w:noWrap/>
            <w:hideMark/>
          </w:tcPr>
          <w:p w14:paraId="55037DBB" w14:textId="77777777" w:rsidR="00335A31" w:rsidRPr="00DE7B59" w:rsidRDefault="00335A31" w:rsidP="005A53D1">
            <w:pPr>
              <w:pStyle w:val="TAL"/>
              <w:jc w:val="center"/>
              <w:rPr>
                <w:lang w:eastAsia="ko-KR"/>
              </w:rPr>
            </w:pPr>
            <w:r w:rsidRPr="00DE7B59">
              <w:rPr>
                <w:lang w:eastAsia="ko-KR"/>
              </w:rPr>
              <w:t>93</w:t>
            </w:r>
          </w:p>
        </w:tc>
        <w:tc>
          <w:tcPr>
            <w:tcW w:w="1276" w:type="dxa"/>
            <w:noWrap/>
            <w:hideMark/>
          </w:tcPr>
          <w:p w14:paraId="01FB6374" w14:textId="77777777" w:rsidR="00335A31" w:rsidRPr="00DE7B59" w:rsidRDefault="00335A31" w:rsidP="005A53D1">
            <w:pPr>
              <w:pStyle w:val="TAL"/>
              <w:jc w:val="center"/>
              <w:rPr>
                <w:lang w:eastAsia="ko-KR"/>
              </w:rPr>
            </w:pPr>
            <w:r w:rsidRPr="00DE7B59">
              <w:rPr>
                <w:lang w:eastAsia="ko-KR"/>
              </w:rPr>
              <w:t>≤ 31088</w:t>
            </w:r>
          </w:p>
        </w:tc>
        <w:tc>
          <w:tcPr>
            <w:tcW w:w="853" w:type="dxa"/>
            <w:noWrap/>
            <w:hideMark/>
          </w:tcPr>
          <w:p w14:paraId="2422F790" w14:textId="77777777" w:rsidR="00335A31" w:rsidRPr="00DE7B59" w:rsidRDefault="00335A31" w:rsidP="005A53D1">
            <w:pPr>
              <w:pStyle w:val="TAL"/>
              <w:jc w:val="center"/>
              <w:rPr>
                <w:lang w:eastAsia="ko-KR"/>
              </w:rPr>
            </w:pPr>
            <w:r w:rsidRPr="00DE7B59">
              <w:rPr>
                <w:lang w:eastAsia="ko-KR"/>
              </w:rPr>
              <w:t>157</w:t>
            </w:r>
          </w:p>
        </w:tc>
        <w:tc>
          <w:tcPr>
            <w:tcW w:w="1275" w:type="dxa"/>
            <w:noWrap/>
            <w:hideMark/>
          </w:tcPr>
          <w:p w14:paraId="6C801F69" w14:textId="77777777" w:rsidR="00335A31" w:rsidRPr="00DE7B59" w:rsidRDefault="00335A31" w:rsidP="005A53D1">
            <w:pPr>
              <w:pStyle w:val="TAL"/>
              <w:jc w:val="center"/>
              <w:rPr>
                <w:lang w:eastAsia="ko-KR"/>
              </w:rPr>
            </w:pPr>
            <w:r w:rsidRPr="00DE7B59">
              <w:rPr>
                <w:lang w:eastAsia="ko-KR"/>
              </w:rPr>
              <w:t>≤ 109335</w:t>
            </w:r>
          </w:p>
        </w:tc>
        <w:tc>
          <w:tcPr>
            <w:tcW w:w="709" w:type="dxa"/>
            <w:noWrap/>
            <w:hideMark/>
          </w:tcPr>
          <w:p w14:paraId="0A41F6A9" w14:textId="77777777" w:rsidR="00335A31" w:rsidRPr="00DE7B59" w:rsidRDefault="00335A31" w:rsidP="005A53D1">
            <w:pPr>
              <w:pStyle w:val="TAL"/>
              <w:jc w:val="center"/>
              <w:rPr>
                <w:lang w:eastAsia="ko-KR"/>
              </w:rPr>
            </w:pPr>
            <w:r w:rsidRPr="00DE7B59">
              <w:rPr>
                <w:lang w:eastAsia="ko-KR"/>
              </w:rPr>
              <w:t>221</w:t>
            </w:r>
          </w:p>
        </w:tc>
        <w:tc>
          <w:tcPr>
            <w:tcW w:w="1132" w:type="dxa"/>
            <w:noWrap/>
            <w:hideMark/>
          </w:tcPr>
          <w:p w14:paraId="1FA05A15" w14:textId="77777777" w:rsidR="00335A31" w:rsidRPr="00DE7B59" w:rsidRDefault="00335A31" w:rsidP="005A53D1">
            <w:pPr>
              <w:pStyle w:val="TAL"/>
              <w:jc w:val="center"/>
              <w:rPr>
                <w:lang w:eastAsia="ko-KR"/>
              </w:rPr>
            </w:pPr>
            <w:r w:rsidRPr="00DE7B59">
              <w:rPr>
                <w:lang w:eastAsia="ko-KR"/>
              </w:rPr>
              <w:t>≤ 384517</w:t>
            </w:r>
          </w:p>
        </w:tc>
      </w:tr>
      <w:tr w:rsidR="00335A31" w:rsidRPr="00DE7B59" w14:paraId="0C5EF338" w14:textId="77777777" w:rsidTr="005A53D1">
        <w:trPr>
          <w:jc w:val="center"/>
        </w:trPr>
        <w:tc>
          <w:tcPr>
            <w:tcW w:w="719" w:type="dxa"/>
            <w:noWrap/>
            <w:hideMark/>
          </w:tcPr>
          <w:p w14:paraId="2B01D2B6" w14:textId="77777777" w:rsidR="00335A31" w:rsidRPr="00DE7B59" w:rsidRDefault="00335A31" w:rsidP="005A53D1">
            <w:pPr>
              <w:pStyle w:val="TAL"/>
              <w:jc w:val="center"/>
              <w:rPr>
                <w:lang w:eastAsia="ko-KR"/>
              </w:rPr>
            </w:pPr>
            <w:r w:rsidRPr="00DE7B59">
              <w:rPr>
                <w:lang w:eastAsia="ko-KR"/>
              </w:rPr>
              <w:t>30</w:t>
            </w:r>
          </w:p>
        </w:tc>
        <w:tc>
          <w:tcPr>
            <w:tcW w:w="1827" w:type="dxa"/>
            <w:noWrap/>
            <w:hideMark/>
          </w:tcPr>
          <w:p w14:paraId="7FFD4EC1" w14:textId="77777777" w:rsidR="00335A31" w:rsidRPr="00DE7B59" w:rsidRDefault="00335A31" w:rsidP="005A53D1">
            <w:pPr>
              <w:pStyle w:val="TAL"/>
              <w:jc w:val="center"/>
              <w:rPr>
                <w:lang w:eastAsia="ko-KR"/>
              </w:rPr>
            </w:pPr>
            <w:r w:rsidRPr="00DE7B59">
              <w:rPr>
                <w:lang w:eastAsia="ko-KR"/>
              </w:rPr>
              <w:t>≤ 9015</w:t>
            </w:r>
          </w:p>
        </w:tc>
        <w:tc>
          <w:tcPr>
            <w:tcW w:w="992" w:type="dxa"/>
            <w:noWrap/>
            <w:hideMark/>
          </w:tcPr>
          <w:p w14:paraId="33C33C9F" w14:textId="77777777" w:rsidR="00335A31" w:rsidRPr="00DE7B59" w:rsidRDefault="00335A31" w:rsidP="005A53D1">
            <w:pPr>
              <w:pStyle w:val="TAL"/>
              <w:jc w:val="center"/>
              <w:rPr>
                <w:lang w:eastAsia="ko-KR"/>
              </w:rPr>
            </w:pPr>
            <w:r w:rsidRPr="00DE7B59">
              <w:rPr>
                <w:lang w:eastAsia="ko-KR"/>
              </w:rPr>
              <w:t>94</w:t>
            </w:r>
          </w:p>
        </w:tc>
        <w:tc>
          <w:tcPr>
            <w:tcW w:w="1276" w:type="dxa"/>
            <w:noWrap/>
            <w:hideMark/>
          </w:tcPr>
          <w:p w14:paraId="63F97900" w14:textId="77777777" w:rsidR="00335A31" w:rsidRPr="00DE7B59" w:rsidRDefault="00335A31" w:rsidP="005A53D1">
            <w:pPr>
              <w:pStyle w:val="TAL"/>
              <w:jc w:val="center"/>
              <w:rPr>
                <w:lang w:eastAsia="ko-KR"/>
              </w:rPr>
            </w:pPr>
            <w:r w:rsidRPr="00DE7B59">
              <w:rPr>
                <w:lang w:eastAsia="ko-KR"/>
              </w:rPr>
              <w:t>≤ 31705</w:t>
            </w:r>
          </w:p>
        </w:tc>
        <w:tc>
          <w:tcPr>
            <w:tcW w:w="853" w:type="dxa"/>
            <w:noWrap/>
            <w:hideMark/>
          </w:tcPr>
          <w:p w14:paraId="74A3DBA6" w14:textId="77777777" w:rsidR="00335A31" w:rsidRPr="00DE7B59" w:rsidRDefault="00335A31" w:rsidP="005A53D1">
            <w:pPr>
              <w:pStyle w:val="TAL"/>
              <w:jc w:val="center"/>
              <w:rPr>
                <w:lang w:eastAsia="ko-KR"/>
              </w:rPr>
            </w:pPr>
            <w:r w:rsidRPr="00DE7B59">
              <w:rPr>
                <w:lang w:eastAsia="ko-KR"/>
              </w:rPr>
              <w:t>158</w:t>
            </w:r>
          </w:p>
        </w:tc>
        <w:tc>
          <w:tcPr>
            <w:tcW w:w="1275" w:type="dxa"/>
            <w:noWrap/>
            <w:hideMark/>
          </w:tcPr>
          <w:p w14:paraId="4D2E69AA" w14:textId="77777777" w:rsidR="00335A31" w:rsidRPr="00DE7B59" w:rsidRDefault="00335A31" w:rsidP="005A53D1">
            <w:pPr>
              <w:pStyle w:val="TAL"/>
              <w:jc w:val="center"/>
              <w:rPr>
                <w:lang w:eastAsia="ko-KR"/>
              </w:rPr>
            </w:pPr>
            <w:r w:rsidRPr="00DE7B59">
              <w:rPr>
                <w:lang w:eastAsia="ko-KR"/>
              </w:rPr>
              <w:t>≤ 111504</w:t>
            </w:r>
          </w:p>
        </w:tc>
        <w:tc>
          <w:tcPr>
            <w:tcW w:w="709" w:type="dxa"/>
            <w:noWrap/>
            <w:hideMark/>
          </w:tcPr>
          <w:p w14:paraId="08986A11" w14:textId="77777777" w:rsidR="00335A31" w:rsidRPr="00DE7B59" w:rsidRDefault="00335A31" w:rsidP="005A53D1">
            <w:pPr>
              <w:pStyle w:val="TAL"/>
              <w:jc w:val="center"/>
              <w:rPr>
                <w:lang w:eastAsia="ko-KR"/>
              </w:rPr>
            </w:pPr>
            <w:r w:rsidRPr="00DE7B59">
              <w:rPr>
                <w:lang w:eastAsia="ko-KR"/>
              </w:rPr>
              <w:t>222</w:t>
            </w:r>
          </w:p>
        </w:tc>
        <w:tc>
          <w:tcPr>
            <w:tcW w:w="1132" w:type="dxa"/>
            <w:noWrap/>
            <w:hideMark/>
          </w:tcPr>
          <w:p w14:paraId="5A29B058" w14:textId="77777777" w:rsidR="00335A31" w:rsidRPr="00DE7B59" w:rsidRDefault="00335A31" w:rsidP="005A53D1">
            <w:pPr>
              <w:pStyle w:val="TAL"/>
              <w:jc w:val="center"/>
              <w:rPr>
                <w:lang w:eastAsia="ko-KR"/>
              </w:rPr>
            </w:pPr>
            <w:r w:rsidRPr="00DE7B59">
              <w:rPr>
                <w:lang w:eastAsia="ko-KR"/>
              </w:rPr>
              <w:t>≤ 392147</w:t>
            </w:r>
          </w:p>
        </w:tc>
      </w:tr>
      <w:tr w:rsidR="00335A31" w:rsidRPr="00DE7B59" w14:paraId="7767ECFC" w14:textId="77777777" w:rsidTr="005A53D1">
        <w:trPr>
          <w:jc w:val="center"/>
        </w:trPr>
        <w:tc>
          <w:tcPr>
            <w:tcW w:w="719" w:type="dxa"/>
            <w:noWrap/>
            <w:hideMark/>
          </w:tcPr>
          <w:p w14:paraId="31A55741" w14:textId="77777777" w:rsidR="00335A31" w:rsidRPr="00DE7B59" w:rsidRDefault="00335A31" w:rsidP="005A53D1">
            <w:pPr>
              <w:pStyle w:val="TAL"/>
              <w:jc w:val="center"/>
              <w:rPr>
                <w:lang w:eastAsia="ko-KR"/>
              </w:rPr>
            </w:pPr>
            <w:r w:rsidRPr="00DE7B59">
              <w:rPr>
                <w:lang w:eastAsia="ko-KR"/>
              </w:rPr>
              <w:t>31</w:t>
            </w:r>
          </w:p>
        </w:tc>
        <w:tc>
          <w:tcPr>
            <w:tcW w:w="1827" w:type="dxa"/>
            <w:noWrap/>
            <w:hideMark/>
          </w:tcPr>
          <w:p w14:paraId="2F111D06" w14:textId="77777777" w:rsidR="00335A31" w:rsidRPr="00DE7B59" w:rsidRDefault="00335A31" w:rsidP="005A53D1">
            <w:pPr>
              <w:pStyle w:val="TAL"/>
              <w:jc w:val="center"/>
              <w:rPr>
                <w:lang w:eastAsia="ko-KR"/>
              </w:rPr>
            </w:pPr>
            <w:r w:rsidRPr="00DE7B59">
              <w:rPr>
                <w:lang w:eastAsia="ko-KR"/>
              </w:rPr>
              <w:t>≤ 9194</w:t>
            </w:r>
          </w:p>
        </w:tc>
        <w:tc>
          <w:tcPr>
            <w:tcW w:w="992" w:type="dxa"/>
            <w:noWrap/>
            <w:hideMark/>
          </w:tcPr>
          <w:p w14:paraId="3E9342CD" w14:textId="77777777" w:rsidR="00335A31" w:rsidRPr="00DE7B59" w:rsidRDefault="00335A31" w:rsidP="005A53D1">
            <w:pPr>
              <w:pStyle w:val="TAL"/>
              <w:jc w:val="center"/>
              <w:rPr>
                <w:lang w:eastAsia="ko-KR"/>
              </w:rPr>
            </w:pPr>
            <w:r w:rsidRPr="00DE7B59">
              <w:rPr>
                <w:lang w:eastAsia="ko-KR"/>
              </w:rPr>
              <w:t>95</w:t>
            </w:r>
          </w:p>
        </w:tc>
        <w:tc>
          <w:tcPr>
            <w:tcW w:w="1276" w:type="dxa"/>
            <w:noWrap/>
            <w:hideMark/>
          </w:tcPr>
          <w:p w14:paraId="32768139" w14:textId="77777777" w:rsidR="00335A31" w:rsidRPr="00DE7B59" w:rsidRDefault="00335A31" w:rsidP="005A53D1">
            <w:pPr>
              <w:pStyle w:val="TAL"/>
              <w:jc w:val="center"/>
              <w:rPr>
                <w:lang w:eastAsia="ko-KR"/>
              </w:rPr>
            </w:pPr>
            <w:r w:rsidRPr="00DE7B59">
              <w:rPr>
                <w:lang w:eastAsia="ko-KR"/>
              </w:rPr>
              <w:t>≤ 32334</w:t>
            </w:r>
          </w:p>
        </w:tc>
        <w:tc>
          <w:tcPr>
            <w:tcW w:w="853" w:type="dxa"/>
            <w:noWrap/>
            <w:hideMark/>
          </w:tcPr>
          <w:p w14:paraId="07483DE1" w14:textId="77777777" w:rsidR="00335A31" w:rsidRPr="00DE7B59" w:rsidRDefault="00335A31" w:rsidP="005A53D1">
            <w:pPr>
              <w:pStyle w:val="TAL"/>
              <w:jc w:val="center"/>
              <w:rPr>
                <w:lang w:eastAsia="ko-KR"/>
              </w:rPr>
            </w:pPr>
            <w:r w:rsidRPr="00DE7B59">
              <w:rPr>
                <w:lang w:eastAsia="ko-KR"/>
              </w:rPr>
              <w:t>159</w:t>
            </w:r>
          </w:p>
        </w:tc>
        <w:tc>
          <w:tcPr>
            <w:tcW w:w="1275" w:type="dxa"/>
            <w:noWrap/>
            <w:hideMark/>
          </w:tcPr>
          <w:p w14:paraId="797A8FDD" w14:textId="77777777" w:rsidR="00335A31" w:rsidRPr="00DE7B59" w:rsidRDefault="00335A31" w:rsidP="005A53D1">
            <w:pPr>
              <w:pStyle w:val="TAL"/>
              <w:jc w:val="center"/>
              <w:rPr>
                <w:lang w:eastAsia="ko-KR"/>
              </w:rPr>
            </w:pPr>
            <w:r w:rsidRPr="00DE7B59">
              <w:rPr>
                <w:lang w:eastAsia="ko-KR"/>
              </w:rPr>
              <w:t>≤ 113717</w:t>
            </w:r>
          </w:p>
        </w:tc>
        <w:tc>
          <w:tcPr>
            <w:tcW w:w="709" w:type="dxa"/>
            <w:noWrap/>
            <w:hideMark/>
          </w:tcPr>
          <w:p w14:paraId="6DEE1B27" w14:textId="77777777" w:rsidR="00335A31" w:rsidRPr="00DE7B59" w:rsidRDefault="00335A31" w:rsidP="005A53D1">
            <w:pPr>
              <w:pStyle w:val="TAL"/>
              <w:jc w:val="center"/>
              <w:rPr>
                <w:lang w:eastAsia="ko-KR"/>
              </w:rPr>
            </w:pPr>
            <w:r w:rsidRPr="00DE7B59">
              <w:rPr>
                <w:lang w:eastAsia="ko-KR"/>
              </w:rPr>
              <w:t>223</w:t>
            </w:r>
          </w:p>
        </w:tc>
        <w:tc>
          <w:tcPr>
            <w:tcW w:w="1132" w:type="dxa"/>
            <w:noWrap/>
            <w:hideMark/>
          </w:tcPr>
          <w:p w14:paraId="62948966" w14:textId="77777777" w:rsidR="00335A31" w:rsidRPr="00DE7B59" w:rsidRDefault="00335A31" w:rsidP="005A53D1">
            <w:pPr>
              <w:pStyle w:val="TAL"/>
              <w:jc w:val="center"/>
              <w:rPr>
                <w:lang w:eastAsia="ko-KR"/>
              </w:rPr>
            </w:pPr>
            <w:r w:rsidRPr="00DE7B59">
              <w:rPr>
                <w:lang w:eastAsia="ko-KR"/>
              </w:rPr>
              <w:t>≤ 399929</w:t>
            </w:r>
          </w:p>
        </w:tc>
      </w:tr>
      <w:tr w:rsidR="00335A31" w:rsidRPr="00DE7B59" w14:paraId="29A8F169" w14:textId="77777777" w:rsidTr="005A53D1">
        <w:trPr>
          <w:jc w:val="center"/>
        </w:trPr>
        <w:tc>
          <w:tcPr>
            <w:tcW w:w="719" w:type="dxa"/>
            <w:noWrap/>
            <w:hideMark/>
          </w:tcPr>
          <w:p w14:paraId="68FB8511" w14:textId="77777777" w:rsidR="00335A31" w:rsidRPr="00DE7B59" w:rsidRDefault="00335A31" w:rsidP="005A53D1">
            <w:pPr>
              <w:pStyle w:val="TAL"/>
              <w:jc w:val="center"/>
              <w:rPr>
                <w:lang w:eastAsia="ko-KR"/>
              </w:rPr>
            </w:pPr>
            <w:r w:rsidRPr="00DE7B59">
              <w:rPr>
                <w:lang w:eastAsia="ko-KR"/>
              </w:rPr>
              <w:t>32</w:t>
            </w:r>
          </w:p>
        </w:tc>
        <w:tc>
          <w:tcPr>
            <w:tcW w:w="1827" w:type="dxa"/>
            <w:noWrap/>
            <w:hideMark/>
          </w:tcPr>
          <w:p w14:paraId="142CD164" w14:textId="77777777" w:rsidR="00335A31" w:rsidRPr="00DE7B59" w:rsidRDefault="00335A31" w:rsidP="005A53D1">
            <w:pPr>
              <w:pStyle w:val="TAL"/>
              <w:jc w:val="center"/>
              <w:rPr>
                <w:lang w:eastAsia="ko-KR"/>
              </w:rPr>
            </w:pPr>
            <w:r w:rsidRPr="00DE7B59">
              <w:rPr>
                <w:lang w:eastAsia="ko-KR"/>
              </w:rPr>
              <w:t>≤ 9376</w:t>
            </w:r>
          </w:p>
        </w:tc>
        <w:tc>
          <w:tcPr>
            <w:tcW w:w="992" w:type="dxa"/>
            <w:noWrap/>
            <w:hideMark/>
          </w:tcPr>
          <w:p w14:paraId="1669B89B" w14:textId="77777777" w:rsidR="00335A31" w:rsidRPr="00DE7B59" w:rsidRDefault="00335A31" w:rsidP="005A53D1">
            <w:pPr>
              <w:pStyle w:val="TAL"/>
              <w:jc w:val="center"/>
              <w:rPr>
                <w:lang w:eastAsia="ko-KR"/>
              </w:rPr>
            </w:pPr>
            <w:r w:rsidRPr="00DE7B59">
              <w:rPr>
                <w:lang w:eastAsia="ko-KR"/>
              </w:rPr>
              <w:t>96</w:t>
            </w:r>
          </w:p>
        </w:tc>
        <w:tc>
          <w:tcPr>
            <w:tcW w:w="1276" w:type="dxa"/>
            <w:noWrap/>
            <w:hideMark/>
          </w:tcPr>
          <w:p w14:paraId="70DBCC86" w14:textId="77777777" w:rsidR="00335A31" w:rsidRPr="00DE7B59" w:rsidRDefault="00335A31" w:rsidP="005A53D1">
            <w:pPr>
              <w:pStyle w:val="TAL"/>
              <w:jc w:val="center"/>
              <w:rPr>
                <w:lang w:eastAsia="ko-KR"/>
              </w:rPr>
            </w:pPr>
            <w:r w:rsidRPr="00DE7B59">
              <w:rPr>
                <w:lang w:eastAsia="ko-KR"/>
              </w:rPr>
              <w:t>≤ 32976</w:t>
            </w:r>
          </w:p>
        </w:tc>
        <w:tc>
          <w:tcPr>
            <w:tcW w:w="853" w:type="dxa"/>
            <w:noWrap/>
            <w:hideMark/>
          </w:tcPr>
          <w:p w14:paraId="3B42360D" w14:textId="77777777" w:rsidR="00335A31" w:rsidRPr="00DE7B59" w:rsidRDefault="00335A31" w:rsidP="005A53D1">
            <w:pPr>
              <w:pStyle w:val="TAL"/>
              <w:jc w:val="center"/>
              <w:rPr>
                <w:lang w:eastAsia="ko-KR"/>
              </w:rPr>
            </w:pPr>
            <w:r w:rsidRPr="00DE7B59">
              <w:rPr>
                <w:lang w:eastAsia="ko-KR"/>
              </w:rPr>
              <w:t>160</w:t>
            </w:r>
          </w:p>
        </w:tc>
        <w:tc>
          <w:tcPr>
            <w:tcW w:w="1275" w:type="dxa"/>
            <w:noWrap/>
            <w:hideMark/>
          </w:tcPr>
          <w:p w14:paraId="762076D9" w14:textId="77777777" w:rsidR="00335A31" w:rsidRPr="00DE7B59" w:rsidRDefault="00335A31" w:rsidP="005A53D1">
            <w:pPr>
              <w:pStyle w:val="TAL"/>
              <w:jc w:val="center"/>
              <w:rPr>
                <w:lang w:eastAsia="ko-KR"/>
              </w:rPr>
            </w:pPr>
            <w:r w:rsidRPr="00DE7B59">
              <w:rPr>
                <w:lang w:eastAsia="ko-KR"/>
              </w:rPr>
              <w:t>≤ 115973</w:t>
            </w:r>
          </w:p>
        </w:tc>
        <w:tc>
          <w:tcPr>
            <w:tcW w:w="709" w:type="dxa"/>
            <w:noWrap/>
            <w:hideMark/>
          </w:tcPr>
          <w:p w14:paraId="567C52C6" w14:textId="77777777" w:rsidR="00335A31" w:rsidRPr="00DE7B59" w:rsidRDefault="00335A31" w:rsidP="005A53D1">
            <w:pPr>
              <w:pStyle w:val="TAL"/>
              <w:jc w:val="center"/>
              <w:rPr>
                <w:lang w:eastAsia="ko-KR"/>
              </w:rPr>
            </w:pPr>
            <w:r w:rsidRPr="00DE7B59">
              <w:rPr>
                <w:lang w:eastAsia="ko-KR"/>
              </w:rPr>
              <w:t>224</w:t>
            </w:r>
          </w:p>
        </w:tc>
        <w:tc>
          <w:tcPr>
            <w:tcW w:w="1132" w:type="dxa"/>
            <w:noWrap/>
            <w:hideMark/>
          </w:tcPr>
          <w:p w14:paraId="7A805E27" w14:textId="77777777" w:rsidR="00335A31" w:rsidRPr="00DE7B59" w:rsidRDefault="00335A31" w:rsidP="005A53D1">
            <w:pPr>
              <w:pStyle w:val="TAL"/>
              <w:jc w:val="center"/>
              <w:rPr>
                <w:lang w:eastAsia="ko-KR"/>
              </w:rPr>
            </w:pPr>
            <w:r w:rsidRPr="00DE7B59">
              <w:rPr>
                <w:lang w:eastAsia="ko-KR"/>
              </w:rPr>
              <w:t>≤ 407865</w:t>
            </w:r>
          </w:p>
        </w:tc>
      </w:tr>
      <w:tr w:rsidR="00335A31" w:rsidRPr="00DE7B59" w14:paraId="7D37A8D6" w14:textId="77777777" w:rsidTr="005A53D1">
        <w:trPr>
          <w:jc w:val="center"/>
        </w:trPr>
        <w:tc>
          <w:tcPr>
            <w:tcW w:w="719" w:type="dxa"/>
            <w:noWrap/>
            <w:hideMark/>
          </w:tcPr>
          <w:p w14:paraId="51420AB5" w14:textId="77777777" w:rsidR="00335A31" w:rsidRPr="00DE7B59" w:rsidRDefault="00335A31" w:rsidP="005A53D1">
            <w:pPr>
              <w:pStyle w:val="TAL"/>
              <w:jc w:val="center"/>
              <w:rPr>
                <w:lang w:eastAsia="ko-KR"/>
              </w:rPr>
            </w:pPr>
            <w:r w:rsidRPr="00DE7B59">
              <w:rPr>
                <w:lang w:eastAsia="ko-KR"/>
              </w:rPr>
              <w:t>33</w:t>
            </w:r>
          </w:p>
        </w:tc>
        <w:tc>
          <w:tcPr>
            <w:tcW w:w="1827" w:type="dxa"/>
            <w:noWrap/>
            <w:hideMark/>
          </w:tcPr>
          <w:p w14:paraId="6DA1991E" w14:textId="77777777" w:rsidR="00335A31" w:rsidRPr="00DE7B59" w:rsidRDefault="00335A31" w:rsidP="005A53D1">
            <w:pPr>
              <w:pStyle w:val="TAL"/>
              <w:jc w:val="center"/>
              <w:rPr>
                <w:lang w:eastAsia="ko-KR"/>
              </w:rPr>
            </w:pPr>
            <w:r w:rsidRPr="00DE7B59">
              <w:rPr>
                <w:lang w:eastAsia="ko-KR"/>
              </w:rPr>
              <w:t>≤ 9562</w:t>
            </w:r>
          </w:p>
        </w:tc>
        <w:tc>
          <w:tcPr>
            <w:tcW w:w="992" w:type="dxa"/>
            <w:noWrap/>
            <w:hideMark/>
          </w:tcPr>
          <w:p w14:paraId="6B7C0C28" w14:textId="77777777" w:rsidR="00335A31" w:rsidRPr="00DE7B59" w:rsidRDefault="00335A31" w:rsidP="005A53D1">
            <w:pPr>
              <w:pStyle w:val="TAL"/>
              <w:jc w:val="center"/>
              <w:rPr>
                <w:lang w:eastAsia="ko-KR"/>
              </w:rPr>
            </w:pPr>
            <w:r w:rsidRPr="00DE7B59">
              <w:rPr>
                <w:lang w:eastAsia="ko-KR"/>
              </w:rPr>
              <w:t>97</w:t>
            </w:r>
          </w:p>
        </w:tc>
        <w:tc>
          <w:tcPr>
            <w:tcW w:w="1276" w:type="dxa"/>
            <w:noWrap/>
            <w:hideMark/>
          </w:tcPr>
          <w:p w14:paraId="10EB48E7" w14:textId="77777777" w:rsidR="00335A31" w:rsidRPr="00DE7B59" w:rsidRDefault="00335A31" w:rsidP="005A53D1">
            <w:pPr>
              <w:pStyle w:val="TAL"/>
              <w:jc w:val="center"/>
              <w:rPr>
                <w:lang w:eastAsia="ko-KR"/>
              </w:rPr>
            </w:pPr>
            <w:r w:rsidRPr="00DE7B59">
              <w:rPr>
                <w:lang w:eastAsia="ko-KR"/>
              </w:rPr>
              <w:t>≤ 33630</w:t>
            </w:r>
          </w:p>
        </w:tc>
        <w:tc>
          <w:tcPr>
            <w:tcW w:w="853" w:type="dxa"/>
            <w:noWrap/>
            <w:hideMark/>
          </w:tcPr>
          <w:p w14:paraId="2D588ED3" w14:textId="77777777" w:rsidR="00335A31" w:rsidRPr="00DE7B59" w:rsidRDefault="00335A31" w:rsidP="005A53D1">
            <w:pPr>
              <w:pStyle w:val="TAL"/>
              <w:jc w:val="center"/>
              <w:rPr>
                <w:lang w:eastAsia="ko-KR"/>
              </w:rPr>
            </w:pPr>
            <w:r w:rsidRPr="00DE7B59">
              <w:rPr>
                <w:lang w:eastAsia="ko-KR"/>
              </w:rPr>
              <w:t>161</w:t>
            </w:r>
          </w:p>
        </w:tc>
        <w:tc>
          <w:tcPr>
            <w:tcW w:w="1275" w:type="dxa"/>
            <w:noWrap/>
            <w:hideMark/>
          </w:tcPr>
          <w:p w14:paraId="396C0460" w14:textId="77777777" w:rsidR="00335A31" w:rsidRPr="00DE7B59" w:rsidRDefault="00335A31" w:rsidP="005A53D1">
            <w:pPr>
              <w:pStyle w:val="TAL"/>
              <w:jc w:val="center"/>
              <w:rPr>
                <w:lang w:eastAsia="ko-KR"/>
              </w:rPr>
            </w:pPr>
            <w:r w:rsidRPr="00DE7B59">
              <w:rPr>
                <w:lang w:eastAsia="ko-KR"/>
              </w:rPr>
              <w:t>≤ 118275</w:t>
            </w:r>
          </w:p>
        </w:tc>
        <w:tc>
          <w:tcPr>
            <w:tcW w:w="709" w:type="dxa"/>
            <w:noWrap/>
            <w:hideMark/>
          </w:tcPr>
          <w:p w14:paraId="7FF0BAE7" w14:textId="77777777" w:rsidR="00335A31" w:rsidRPr="00DE7B59" w:rsidRDefault="00335A31" w:rsidP="005A53D1">
            <w:pPr>
              <w:pStyle w:val="TAL"/>
              <w:jc w:val="center"/>
              <w:rPr>
                <w:lang w:eastAsia="ko-KR"/>
              </w:rPr>
            </w:pPr>
            <w:r w:rsidRPr="00DE7B59">
              <w:rPr>
                <w:lang w:eastAsia="ko-KR"/>
              </w:rPr>
              <w:t>225</w:t>
            </w:r>
          </w:p>
        </w:tc>
        <w:tc>
          <w:tcPr>
            <w:tcW w:w="1132" w:type="dxa"/>
            <w:noWrap/>
            <w:hideMark/>
          </w:tcPr>
          <w:p w14:paraId="513F1C90" w14:textId="77777777" w:rsidR="00335A31" w:rsidRPr="00DE7B59" w:rsidRDefault="00335A31" w:rsidP="005A53D1">
            <w:pPr>
              <w:pStyle w:val="TAL"/>
              <w:jc w:val="center"/>
              <w:rPr>
                <w:lang w:eastAsia="ko-KR"/>
              </w:rPr>
            </w:pPr>
            <w:r w:rsidRPr="00DE7B59">
              <w:rPr>
                <w:lang w:eastAsia="ko-KR"/>
              </w:rPr>
              <w:t>≤ 415959</w:t>
            </w:r>
          </w:p>
        </w:tc>
      </w:tr>
      <w:tr w:rsidR="00335A31" w:rsidRPr="00DE7B59" w14:paraId="4C20A8BF" w14:textId="77777777" w:rsidTr="005A53D1">
        <w:trPr>
          <w:jc w:val="center"/>
        </w:trPr>
        <w:tc>
          <w:tcPr>
            <w:tcW w:w="719" w:type="dxa"/>
            <w:noWrap/>
            <w:hideMark/>
          </w:tcPr>
          <w:p w14:paraId="5B55027E" w14:textId="77777777" w:rsidR="00335A31" w:rsidRPr="00DE7B59" w:rsidRDefault="00335A31" w:rsidP="005A53D1">
            <w:pPr>
              <w:pStyle w:val="TAL"/>
              <w:jc w:val="center"/>
              <w:rPr>
                <w:lang w:eastAsia="ko-KR"/>
              </w:rPr>
            </w:pPr>
            <w:r w:rsidRPr="00DE7B59">
              <w:rPr>
                <w:lang w:eastAsia="ko-KR"/>
              </w:rPr>
              <w:t>34</w:t>
            </w:r>
          </w:p>
        </w:tc>
        <w:tc>
          <w:tcPr>
            <w:tcW w:w="1827" w:type="dxa"/>
            <w:noWrap/>
            <w:hideMark/>
          </w:tcPr>
          <w:p w14:paraId="674D7336" w14:textId="77777777" w:rsidR="00335A31" w:rsidRPr="00DE7B59" w:rsidRDefault="00335A31" w:rsidP="005A53D1">
            <w:pPr>
              <w:pStyle w:val="TAL"/>
              <w:jc w:val="center"/>
              <w:rPr>
                <w:lang w:eastAsia="ko-KR"/>
              </w:rPr>
            </w:pPr>
            <w:r w:rsidRPr="00DE7B59">
              <w:rPr>
                <w:lang w:eastAsia="ko-KR"/>
              </w:rPr>
              <w:t>≤ 9752</w:t>
            </w:r>
          </w:p>
        </w:tc>
        <w:tc>
          <w:tcPr>
            <w:tcW w:w="992" w:type="dxa"/>
            <w:noWrap/>
            <w:hideMark/>
          </w:tcPr>
          <w:p w14:paraId="2149DDD9" w14:textId="77777777" w:rsidR="00335A31" w:rsidRPr="00DE7B59" w:rsidRDefault="00335A31" w:rsidP="005A53D1">
            <w:pPr>
              <w:pStyle w:val="TAL"/>
              <w:jc w:val="center"/>
              <w:rPr>
                <w:lang w:eastAsia="ko-KR"/>
              </w:rPr>
            </w:pPr>
            <w:r w:rsidRPr="00DE7B59">
              <w:rPr>
                <w:lang w:eastAsia="ko-KR"/>
              </w:rPr>
              <w:t>98</w:t>
            </w:r>
          </w:p>
        </w:tc>
        <w:tc>
          <w:tcPr>
            <w:tcW w:w="1276" w:type="dxa"/>
            <w:noWrap/>
            <w:hideMark/>
          </w:tcPr>
          <w:p w14:paraId="29D091A5" w14:textId="77777777" w:rsidR="00335A31" w:rsidRPr="00DE7B59" w:rsidRDefault="00335A31" w:rsidP="005A53D1">
            <w:pPr>
              <w:pStyle w:val="TAL"/>
              <w:jc w:val="center"/>
              <w:rPr>
                <w:lang w:eastAsia="ko-KR"/>
              </w:rPr>
            </w:pPr>
            <w:r w:rsidRPr="00DE7B59">
              <w:rPr>
                <w:lang w:eastAsia="ko-KR"/>
              </w:rPr>
              <w:t>≤ 34298</w:t>
            </w:r>
          </w:p>
        </w:tc>
        <w:tc>
          <w:tcPr>
            <w:tcW w:w="853" w:type="dxa"/>
            <w:noWrap/>
            <w:hideMark/>
          </w:tcPr>
          <w:p w14:paraId="4170292E" w14:textId="77777777" w:rsidR="00335A31" w:rsidRPr="00DE7B59" w:rsidRDefault="00335A31" w:rsidP="005A53D1">
            <w:pPr>
              <w:pStyle w:val="TAL"/>
              <w:jc w:val="center"/>
              <w:rPr>
                <w:lang w:eastAsia="ko-KR"/>
              </w:rPr>
            </w:pPr>
            <w:r w:rsidRPr="00DE7B59">
              <w:rPr>
                <w:lang w:eastAsia="ko-KR"/>
              </w:rPr>
              <w:t>162</w:t>
            </w:r>
          </w:p>
        </w:tc>
        <w:tc>
          <w:tcPr>
            <w:tcW w:w="1275" w:type="dxa"/>
            <w:noWrap/>
            <w:hideMark/>
          </w:tcPr>
          <w:p w14:paraId="06E89312" w14:textId="77777777" w:rsidR="00335A31" w:rsidRPr="00DE7B59" w:rsidRDefault="00335A31" w:rsidP="005A53D1">
            <w:pPr>
              <w:pStyle w:val="TAL"/>
              <w:jc w:val="center"/>
              <w:rPr>
                <w:lang w:eastAsia="ko-KR"/>
              </w:rPr>
            </w:pPr>
            <w:r w:rsidRPr="00DE7B59">
              <w:rPr>
                <w:lang w:eastAsia="ko-KR"/>
              </w:rPr>
              <w:t>≤ 120622</w:t>
            </w:r>
          </w:p>
        </w:tc>
        <w:tc>
          <w:tcPr>
            <w:tcW w:w="709" w:type="dxa"/>
            <w:noWrap/>
            <w:hideMark/>
          </w:tcPr>
          <w:p w14:paraId="235EC659" w14:textId="77777777" w:rsidR="00335A31" w:rsidRPr="00DE7B59" w:rsidRDefault="00335A31" w:rsidP="005A53D1">
            <w:pPr>
              <w:pStyle w:val="TAL"/>
              <w:jc w:val="center"/>
              <w:rPr>
                <w:lang w:eastAsia="ko-KR"/>
              </w:rPr>
            </w:pPr>
            <w:r w:rsidRPr="00DE7B59">
              <w:rPr>
                <w:lang w:eastAsia="ko-KR"/>
              </w:rPr>
              <w:t>226</w:t>
            </w:r>
          </w:p>
        </w:tc>
        <w:tc>
          <w:tcPr>
            <w:tcW w:w="1132" w:type="dxa"/>
            <w:noWrap/>
            <w:hideMark/>
          </w:tcPr>
          <w:p w14:paraId="05EC0FA4" w14:textId="77777777" w:rsidR="00335A31" w:rsidRPr="00DE7B59" w:rsidRDefault="00335A31" w:rsidP="005A53D1">
            <w:pPr>
              <w:pStyle w:val="TAL"/>
              <w:jc w:val="center"/>
              <w:rPr>
                <w:lang w:eastAsia="ko-KR"/>
              </w:rPr>
            </w:pPr>
            <w:r w:rsidRPr="00DE7B59">
              <w:rPr>
                <w:lang w:eastAsia="ko-KR"/>
              </w:rPr>
              <w:t>≤ 424213</w:t>
            </w:r>
          </w:p>
        </w:tc>
      </w:tr>
      <w:tr w:rsidR="00335A31" w:rsidRPr="00DE7B59" w14:paraId="1458DB91" w14:textId="77777777" w:rsidTr="005A53D1">
        <w:trPr>
          <w:jc w:val="center"/>
        </w:trPr>
        <w:tc>
          <w:tcPr>
            <w:tcW w:w="719" w:type="dxa"/>
            <w:noWrap/>
            <w:hideMark/>
          </w:tcPr>
          <w:p w14:paraId="1BF67AA2" w14:textId="77777777" w:rsidR="00335A31" w:rsidRPr="00DE7B59" w:rsidRDefault="00335A31" w:rsidP="005A53D1">
            <w:pPr>
              <w:pStyle w:val="TAL"/>
              <w:jc w:val="center"/>
              <w:rPr>
                <w:lang w:eastAsia="ko-KR"/>
              </w:rPr>
            </w:pPr>
            <w:r w:rsidRPr="00DE7B59">
              <w:rPr>
                <w:lang w:eastAsia="ko-KR"/>
              </w:rPr>
              <w:t>35</w:t>
            </w:r>
          </w:p>
        </w:tc>
        <w:tc>
          <w:tcPr>
            <w:tcW w:w="1827" w:type="dxa"/>
            <w:noWrap/>
            <w:hideMark/>
          </w:tcPr>
          <w:p w14:paraId="59CB6B1F" w14:textId="77777777" w:rsidR="00335A31" w:rsidRPr="00DE7B59" w:rsidRDefault="00335A31" w:rsidP="005A53D1">
            <w:pPr>
              <w:pStyle w:val="TAL"/>
              <w:jc w:val="center"/>
              <w:rPr>
                <w:lang w:eastAsia="ko-KR"/>
              </w:rPr>
            </w:pPr>
            <w:r w:rsidRPr="00DE7B59">
              <w:rPr>
                <w:lang w:eastAsia="ko-KR"/>
              </w:rPr>
              <w:t>≤ 9946</w:t>
            </w:r>
          </w:p>
        </w:tc>
        <w:tc>
          <w:tcPr>
            <w:tcW w:w="992" w:type="dxa"/>
            <w:noWrap/>
            <w:hideMark/>
          </w:tcPr>
          <w:p w14:paraId="6BD96F08" w14:textId="77777777" w:rsidR="00335A31" w:rsidRPr="00DE7B59" w:rsidRDefault="00335A31" w:rsidP="005A53D1">
            <w:pPr>
              <w:pStyle w:val="TAL"/>
              <w:jc w:val="center"/>
              <w:rPr>
                <w:lang w:eastAsia="ko-KR"/>
              </w:rPr>
            </w:pPr>
            <w:r w:rsidRPr="00DE7B59">
              <w:rPr>
                <w:lang w:eastAsia="ko-KR"/>
              </w:rPr>
              <w:t>99</w:t>
            </w:r>
          </w:p>
        </w:tc>
        <w:tc>
          <w:tcPr>
            <w:tcW w:w="1276" w:type="dxa"/>
            <w:noWrap/>
            <w:hideMark/>
          </w:tcPr>
          <w:p w14:paraId="0F857FE5" w14:textId="77777777" w:rsidR="00335A31" w:rsidRPr="00DE7B59" w:rsidRDefault="00335A31" w:rsidP="005A53D1">
            <w:pPr>
              <w:pStyle w:val="TAL"/>
              <w:jc w:val="center"/>
              <w:rPr>
                <w:lang w:eastAsia="ko-KR"/>
              </w:rPr>
            </w:pPr>
            <w:r w:rsidRPr="00DE7B59">
              <w:rPr>
                <w:lang w:eastAsia="ko-KR"/>
              </w:rPr>
              <w:t>≤ 34978</w:t>
            </w:r>
          </w:p>
        </w:tc>
        <w:tc>
          <w:tcPr>
            <w:tcW w:w="853" w:type="dxa"/>
            <w:noWrap/>
            <w:hideMark/>
          </w:tcPr>
          <w:p w14:paraId="0F881C95" w14:textId="77777777" w:rsidR="00335A31" w:rsidRPr="00DE7B59" w:rsidRDefault="00335A31" w:rsidP="005A53D1">
            <w:pPr>
              <w:pStyle w:val="TAL"/>
              <w:jc w:val="center"/>
              <w:rPr>
                <w:lang w:eastAsia="ko-KR"/>
              </w:rPr>
            </w:pPr>
            <w:r w:rsidRPr="00DE7B59">
              <w:rPr>
                <w:lang w:eastAsia="ko-KR"/>
              </w:rPr>
              <w:t>163</w:t>
            </w:r>
          </w:p>
        </w:tc>
        <w:tc>
          <w:tcPr>
            <w:tcW w:w="1275" w:type="dxa"/>
            <w:noWrap/>
            <w:hideMark/>
          </w:tcPr>
          <w:p w14:paraId="73BD2FEE" w14:textId="77777777" w:rsidR="00335A31" w:rsidRPr="00DE7B59" w:rsidRDefault="00335A31" w:rsidP="005A53D1">
            <w:pPr>
              <w:pStyle w:val="TAL"/>
              <w:jc w:val="center"/>
              <w:rPr>
                <w:lang w:eastAsia="ko-KR"/>
              </w:rPr>
            </w:pPr>
            <w:r w:rsidRPr="00DE7B59">
              <w:rPr>
                <w:lang w:eastAsia="ko-KR"/>
              </w:rPr>
              <w:t>≤ 123016</w:t>
            </w:r>
          </w:p>
        </w:tc>
        <w:tc>
          <w:tcPr>
            <w:tcW w:w="709" w:type="dxa"/>
            <w:noWrap/>
            <w:hideMark/>
          </w:tcPr>
          <w:p w14:paraId="3BE4B951" w14:textId="77777777" w:rsidR="00335A31" w:rsidRPr="00DE7B59" w:rsidRDefault="00335A31" w:rsidP="005A53D1">
            <w:pPr>
              <w:pStyle w:val="TAL"/>
              <w:jc w:val="center"/>
              <w:rPr>
                <w:lang w:eastAsia="ko-KR"/>
              </w:rPr>
            </w:pPr>
            <w:r w:rsidRPr="00DE7B59">
              <w:rPr>
                <w:lang w:eastAsia="ko-KR"/>
              </w:rPr>
              <w:t>227</w:t>
            </w:r>
          </w:p>
        </w:tc>
        <w:tc>
          <w:tcPr>
            <w:tcW w:w="1132" w:type="dxa"/>
            <w:noWrap/>
            <w:hideMark/>
          </w:tcPr>
          <w:p w14:paraId="50A63C01" w14:textId="77777777" w:rsidR="00335A31" w:rsidRPr="00DE7B59" w:rsidRDefault="00335A31" w:rsidP="005A53D1">
            <w:pPr>
              <w:pStyle w:val="TAL"/>
              <w:jc w:val="center"/>
              <w:rPr>
                <w:lang w:eastAsia="ko-KR"/>
              </w:rPr>
            </w:pPr>
            <w:r w:rsidRPr="00DE7B59">
              <w:rPr>
                <w:lang w:eastAsia="ko-KR"/>
              </w:rPr>
              <w:t>≤ 432631</w:t>
            </w:r>
          </w:p>
        </w:tc>
      </w:tr>
      <w:tr w:rsidR="00335A31" w:rsidRPr="00DE7B59" w14:paraId="0EF7A787" w14:textId="77777777" w:rsidTr="005A53D1">
        <w:trPr>
          <w:jc w:val="center"/>
        </w:trPr>
        <w:tc>
          <w:tcPr>
            <w:tcW w:w="719" w:type="dxa"/>
            <w:noWrap/>
            <w:hideMark/>
          </w:tcPr>
          <w:p w14:paraId="2FEBFE0D" w14:textId="77777777" w:rsidR="00335A31" w:rsidRPr="00DE7B59" w:rsidRDefault="00335A31" w:rsidP="005A53D1">
            <w:pPr>
              <w:pStyle w:val="TAL"/>
              <w:jc w:val="center"/>
              <w:rPr>
                <w:lang w:eastAsia="ko-KR"/>
              </w:rPr>
            </w:pPr>
            <w:r w:rsidRPr="00DE7B59">
              <w:rPr>
                <w:lang w:eastAsia="ko-KR"/>
              </w:rPr>
              <w:t>36</w:t>
            </w:r>
          </w:p>
        </w:tc>
        <w:tc>
          <w:tcPr>
            <w:tcW w:w="1827" w:type="dxa"/>
            <w:noWrap/>
            <w:hideMark/>
          </w:tcPr>
          <w:p w14:paraId="0B7E114B" w14:textId="77777777" w:rsidR="00335A31" w:rsidRPr="00DE7B59" w:rsidRDefault="00335A31" w:rsidP="005A53D1">
            <w:pPr>
              <w:pStyle w:val="TAL"/>
              <w:jc w:val="center"/>
              <w:rPr>
                <w:lang w:eastAsia="ko-KR"/>
              </w:rPr>
            </w:pPr>
            <w:r w:rsidRPr="00DE7B59">
              <w:rPr>
                <w:lang w:eastAsia="ko-KR"/>
              </w:rPr>
              <w:t>≤ 10143</w:t>
            </w:r>
          </w:p>
        </w:tc>
        <w:tc>
          <w:tcPr>
            <w:tcW w:w="992" w:type="dxa"/>
            <w:noWrap/>
            <w:hideMark/>
          </w:tcPr>
          <w:p w14:paraId="7E6A122E" w14:textId="77777777" w:rsidR="00335A31" w:rsidRPr="00DE7B59" w:rsidRDefault="00335A31" w:rsidP="005A53D1">
            <w:pPr>
              <w:pStyle w:val="TAL"/>
              <w:jc w:val="center"/>
              <w:rPr>
                <w:lang w:eastAsia="ko-KR"/>
              </w:rPr>
            </w:pPr>
            <w:r w:rsidRPr="00DE7B59">
              <w:rPr>
                <w:lang w:eastAsia="ko-KR"/>
              </w:rPr>
              <w:t>100</w:t>
            </w:r>
          </w:p>
        </w:tc>
        <w:tc>
          <w:tcPr>
            <w:tcW w:w="1276" w:type="dxa"/>
            <w:noWrap/>
            <w:hideMark/>
          </w:tcPr>
          <w:p w14:paraId="464867CC" w14:textId="77777777" w:rsidR="00335A31" w:rsidRPr="00DE7B59" w:rsidRDefault="00335A31" w:rsidP="005A53D1">
            <w:pPr>
              <w:pStyle w:val="TAL"/>
              <w:jc w:val="center"/>
              <w:rPr>
                <w:lang w:eastAsia="ko-KR"/>
              </w:rPr>
            </w:pPr>
            <w:r w:rsidRPr="00DE7B59">
              <w:rPr>
                <w:lang w:eastAsia="ko-KR"/>
              </w:rPr>
              <w:t>≤ 35672</w:t>
            </w:r>
          </w:p>
        </w:tc>
        <w:tc>
          <w:tcPr>
            <w:tcW w:w="853" w:type="dxa"/>
            <w:noWrap/>
            <w:hideMark/>
          </w:tcPr>
          <w:p w14:paraId="62C2C4F7" w14:textId="77777777" w:rsidR="00335A31" w:rsidRPr="00DE7B59" w:rsidRDefault="00335A31" w:rsidP="005A53D1">
            <w:pPr>
              <w:pStyle w:val="TAL"/>
              <w:jc w:val="center"/>
              <w:rPr>
                <w:lang w:eastAsia="ko-KR"/>
              </w:rPr>
            </w:pPr>
            <w:r w:rsidRPr="00DE7B59">
              <w:rPr>
                <w:lang w:eastAsia="ko-KR"/>
              </w:rPr>
              <w:t>164</w:t>
            </w:r>
          </w:p>
        </w:tc>
        <w:tc>
          <w:tcPr>
            <w:tcW w:w="1275" w:type="dxa"/>
            <w:noWrap/>
            <w:hideMark/>
          </w:tcPr>
          <w:p w14:paraId="650B18FC" w14:textId="77777777" w:rsidR="00335A31" w:rsidRPr="00DE7B59" w:rsidRDefault="00335A31" w:rsidP="005A53D1">
            <w:pPr>
              <w:pStyle w:val="TAL"/>
              <w:jc w:val="center"/>
              <w:rPr>
                <w:lang w:eastAsia="ko-KR"/>
              </w:rPr>
            </w:pPr>
            <w:r w:rsidRPr="00DE7B59">
              <w:rPr>
                <w:lang w:eastAsia="ko-KR"/>
              </w:rPr>
              <w:t>≤ 125457</w:t>
            </w:r>
          </w:p>
        </w:tc>
        <w:tc>
          <w:tcPr>
            <w:tcW w:w="709" w:type="dxa"/>
            <w:noWrap/>
            <w:hideMark/>
          </w:tcPr>
          <w:p w14:paraId="75CA72E8" w14:textId="77777777" w:rsidR="00335A31" w:rsidRPr="00DE7B59" w:rsidRDefault="00335A31" w:rsidP="005A53D1">
            <w:pPr>
              <w:pStyle w:val="TAL"/>
              <w:jc w:val="center"/>
              <w:rPr>
                <w:lang w:eastAsia="ko-KR"/>
              </w:rPr>
            </w:pPr>
            <w:r w:rsidRPr="00DE7B59">
              <w:rPr>
                <w:lang w:eastAsia="ko-KR"/>
              </w:rPr>
              <w:t>228</w:t>
            </w:r>
          </w:p>
        </w:tc>
        <w:tc>
          <w:tcPr>
            <w:tcW w:w="1132" w:type="dxa"/>
            <w:noWrap/>
            <w:hideMark/>
          </w:tcPr>
          <w:p w14:paraId="72A715AE" w14:textId="77777777" w:rsidR="00335A31" w:rsidRPr="00DE7B59" w:rsidRDefault="00335A31" w:rsidP="005A53D1">
            <w:pPr>
              <w:pStyle w:val="TAL"/>
              <w:jc w:val="center"/>
              <w:rPr>
                <w:lang w:eastAsia="ko-KR"/>
              </w:rPr>
            </w:pPr>
            <w:r w:rsidRPr="00DE7B59">
              <w:rPr>
                <w:lang w:eastAsia="ko-KR"/>
              </w:rPr>
              <w:t>≤ 441216</w:t>
            </w:r>
          </w:p>
        </w:tc>
      </w:tr>
      <w:tr w:rsidR="00335A31" w:rsidRPr="00DE7B59" w14:paraId="3AEDE076" w14:textId="77777777" w:rsidTr="005A53D1">
        <w:trPr>
          <w:jc w:val="center"/>
        </w:trPr>
        <w:tc>
          <w:tcPr>
            <w:tcW w:w="719" w:type="dxa"/>
            <w:noWrap/>
            <w:hideMark/>
          </w:tcPr>
          <w:p w14:paraId="4DE2AE80" w14:textId="77777777" w:rsidR="00335A31" w:rsidRPr="00DE7B59" w:rsidRDefault="00335A31" w:rsidP="005A53D1">
            <w:pPr>
              <w:pStyle w:val="TAL"/>
              <w:jc w:val="center"/>
              <w:rPr>
                <w:lang w:eastAsia="ko-KR"/>
              </w:rPr>
            </w:pPr>
            <w:r w:rsidRPr="00DE7B59">
              <w:rPr>
                <w:lang w:eastAsia="ko-KR"/>
              </w:rPr>
              <w:t>37</w:t>
            </w:r>
          </w:p>
        </w:tc>
        <w:tc>
          <w:tcPr>
            <w:tcW w:w="1827" w:type="dxa"/>
            <w:noWrap/>
            <w:hideMark/>
          </w:tcPr>
          <w:p w14:paraId="0C4D30C8" w14:textId="77777777" w:rsidR="00335A31" w:rsidRPr="00DE7B59" w:rsidRDefault="00335A31" w:rsidP="005A53D1">
            <w:pPr>
              <w:pStyle w:val="TAL"/>
              <w:jc w:val="center"/>
              <w:rPr>
                <w:lang w:eastAsia="ko-KR"/>
              </w:rPr>
            </w:pPr>
            <w:r w:rsidRPr="00DE7B59">
              <w:rPr>
                <w:lang w:eastAsia="ko-KR"/>
              </w:rPr>
              <w:t>≤ 10344</w:t>
            </w:r>
          </w:p>
        </w:tc>
        <w:tc>
          <w:tcPr>
            <w:tcW w:w="992" w:type="dxa"/>
            <w:noWrap/>
            <w:hideMark/>
          </w:tcPr>
          <w:p w14:paraId="085518B0" w14:textId="77777777" w:rsidR="00335A31" w:rsidRPr="00DE7B59" w:rsidRDefault="00335A31" w:rsidP="005A53D1">
            <w:pPr>
              <w:pStyle w:val="TAL"/>
              <w:jc w:val="center"/>
              <w:rPr>
                <w:lang w:eastAsia="ko-KR"/>
              </w:rPr>
            </w:pPr>
            <w:r w:rsidRPr="00DE7B59">
              <w:rPr>
                <w:lang w:eastAsia="ko-KR"/>
              </w:rPr>
              <w:t>101</w:t>
            </w:r>
          </w:p>
        </w:tc>
        <w:tc>
          <w:tcPr>
            <w:tcW w:w="1276" w:type="dxa"/>
            <w:noWrap/>
            <w:hideMark/>
          </w:tcPr>
          <w:p w14:paraId="43A0DBF9" w14:textId="77777777" w:rsidR="00335A31" w:rsidRPr="00DE7B59" w:rsidRDefault="00335A31" w:rsidP="005A53D1">
            <w:pPr>
              <w:pStyle w:val="TAL"/>
              <w:jc w:val="center"/>
              <w:rPr>
                <w:lang w:eastAsia="ko-KR"/>
              </w:rPr>
            </w:pPr>
            <w:r w:rsidRPr="00DE7B59">
              <w:rPr>
                <w:lang w:eastAsia="ko-KR"/>
              </w:rPr>
              <w:t>≤ 36380</w:t>
            </w:r>
          </w:p>
        </w:tc>
        <w:tc>
          <w:tcPr>
            <w:tcW w:w="853" w:type="dxa"/>
            <w:noWrap/>
            <w:hideMark/>
          </w:tcPr>
          <w:p w14:paraId="0D23B69A" w14:textId="77777777" w:rsidR="00335A31" w:rsidRPr="00DE7B59" w:rsidRDefault="00335A31" w:rsidP="005A53D1">
            <w:pPr>
              <w:pStyle w:val="TAL"/>
              <w:jc w:val="center"/>
              <w:rPr>
                <w:lang w:eastAsia="ko-KR"/>
              </w:rPr>
            </w:pPr>
            <w:r w:rsidRPr="00DE7B59">
              <w:rPr>
                <w:lang w:eastAsia="ko-KR"/>
              </w:rPr>
              <w:t>165</w:t>
            </w:r>
          </w:p>
        </w:tc>
        <w:tc>
          <w:tcPr>
            <w:tcW w:w="1275" w:type="dxa"/>
            <w:noWrap/>
            <w:hideMark/>
          </w:tcPr>
          <w:p w14:paraId="2E20EEF0" w14:textId="77777777" w:rsidR="00335A31" w:rsidRPr="00DE7B59" w:rsidRDefault="00335A31" w:rsidP="005A53D1">
            <w:pPr>
              <w:pStyle w:val="TAL"/>
              <w:jc w:val="center"/>
              <w:rPr>
                <w:lang w:eastAsia="ko-KR"/>
              </w:rPr>
            </w:pPr>
            <w:r w:rsidRPr="00DE7B59">
              <w:rPr>
                <w:lang w:eastAsia="ko-KR"/>
              </w:rPr>
              <w:t>≤ 127946</w:t>
            </w:r>
          </w:p>
        </w:tc>
        <w:tc>
          <w:tcPr>
            <w:tcW w:w="709" w:type="dxa"/>
            <w:noWrap/>
            <w:hideMark/>
          </w:tcPr>
          <w:p w14:paraId="407B417B" w14:textId="77777777" w:rsidR="00335A31" w:rsidRPr="00DE7B59" w:rsidRDefault="00335A31" w:rsidP="005A53D1">
            <w:pPr>
              <w:pStyle w:val="TAL"/>
              <w:jc w:val="center"/>
              <w:rPr>
                <w:lang w:eastAsia="ko-KR"/>
              </w:rPr>
            </w:pPr>
            <w:r w:rsidRPr="00DE7B59">
              <w:rPr>
                <w:lang w:eastAsia="ko-KR"/>
              </w:rPr>
              <w:t>229</w:t>
            </w:r>
          </w:p>
        </w:tc>
        <w:tc>
          <w:tcPr>
            <w:tcW w:w="1132" w:type="dxa"/>
            <w:noWrap/>
            <w:hideMark/>
          </w:tcPr>
          <w:p w14:paraId="538BF2C9" w14:textId="77777777" w:rsidR="00335A31" w:rsidRPr="00DE7B59" w:rsidRDefault="00335A31" w:rsidP="005A53D1">
            <w:pPr>
              <w:pStyle w:val="TAL"/>
              <w:jc w:val="center"/>
              <w:rPr>
                <w:lang w:eastAsia="ko-KR"/>
              </w:rPr>
            </w:pPr>
            <w:r w:rsidRPr="00DE7B59">
              <w:rPr>
                <w:lang w:eastAsia="ko-KR"/>
              </w:rPr>
              <w:t>≤ 449971</w:t>
            </w:r>
          </w:p>
        </w:tc>
      </w:tr>
      <w:tr w:rsidR="00335A31" w:rsidRPr="00DE7B59" w14:paraId="0E13EDCF" w14:textId="77777777" w:rsidTr="005A53D1">
        <w:trPr>
          <w:jc w:val="center"/>
        </w:trPr>
        <w:tc>
          <w:tcPr>
            <w:tcW w:w="719" w:type="dxa"/>
            <w:noWrap/>
            <w:hideMark/>
          </w:tcPr>
          <w:p w14:paraId="52C8E7BB" w14:textId="77777777" w:rsidR="00335A31" w:rsidRPr="00DE7B59" w:rsidRDefault="00335A31" w:rsidP="005A53D1">
            <w:pPr>
              <w:pStyle w:val="TAL"/>
              <w:jc w:val="center"/>
              <w:rPr>
                <w:lang w:eastAsia="ko-KR"/>
              </w:rPr>
            </w:pPr>
            <w:r w:rsidRPr="00DE7B59">
              <w:rPr>
                <w:lang w:eastAsia="ko-KR"/>
              </w:rPr>
              <w:t>38</w:t>
            </w:r>
          </w:p>
        </w:tc>
        <w:tc>
          <w:tcPr>
            <w:tcW w:w="1827" w:type="dxa"/>
            <w:noWrap/>
            <w:hideMark/>
          </w:tcPr>
          <w:p w14:paraId="006EDB1C" w14:textId="77777777" w:rsidR="00335A31" w:rsidRPr="00DE7B59" w:rsidRDefault="00335A31" w:rsidP="005A53D1">
            <w:pPr>
              <w:pStyle w:val="TAL"/>
              <w:jc w:val="center"/>
              <w:rPr>
                <w:lang w:eastAsia="ko-KR"/>
              </w:rPr>
            </w:pPr>
            <w:r w:rsidRPr="00DE7B59">
              <w:rPr>
                <w:lang w:eastAsia="ko-KR"/>
              </w:rPr>
              <w:t>≤ 10549</w:t>
            </w:r>
          </w:p>
        </w:tc>
        <w:tc>
          <w:tcPr>
            <w:tcW w:w="992" w:type="dxa"/>
            <w:noWrap/>
            <w:hideMark/>
          </w:tcPr>
          <w:p w14:paraId="37D88369" w14:textId="77777777" w:rsidR="00335A31" w:rsidRPr="00DE7B59" w:rsidRDefault="00335A31" w:rsidP="005A53D1">
            <w:pPr>
              <w:pStyle w:val="TAL"/>
              <w:jc w:val="center"/>
              <w:rPr>
                <w:lang w:eastAsia="ko-KR"/>
              </w:rPr>
            </w:pPr>
            <w:r w:rsidRPr="00DE7B59">
              <w:rPr>
                <w:lang w:eastAsia="ko-KR"/>
              </w:rPr>
              <w:t>102</w:t>
            </w:r>
          </w:p>
        </w:tc>
        <w:tc>
          <w:tcPr>
            <w:tcW w:w="1276" w:type="dxa"/>
            <w:noWrap/>
            <w:hideMark/>
          </w:tcPr>
          <w:p w14:paraId="08361C81" w14:textId="77777777" w:rsidR="00335A31" w:rsidRPr="00DE7B59" w:rsidRDefault="00335A31" w:rsidP="005A53D1">
            <w:pPr>
              <w:pStyle w:val="TAL"/>
              <w:jc w:val="center"/>
              <w:rPr>
                <w:lang w:eastAsia="ko-KR"/>
              </w:rPr>
            </w:pPr>
            <w:r w:rsidRPr="00DE7B59">
              <w:rPr>
                <w:lang w:eastAsia="ko-KR"/>
              </w:rPr>
              <w:t>≤ 37102</w:t>
            </w:r>
          </w:p>
        </w:tc>
        <w:tc>
          <w:tcPr>
            <w:tcW w:w="853" w:type="dxa"/>
            <w:noWrap/>
            <w:hideMark/>
          </w:tcPr>
          <w:p w14:paraId="1EF03923" w14:textId="77777777" w:rsidR="00335A31" w:rsidRPr="00DE7B59" w:rsidRDefault="00335A31" w:rsidP="005A53D1">
            <w:pPr>
              <w:pStyle w:val="TAL"/>
              <w:jc w:val="center"/>
              <w:rPr>
                <w:lang w:eastAsia="ko-KR"/>
              </w:rPr>
            </w:pPr>
            <w:r w:rsidRPr="00DE7B59">
              <w:rPr>
                <w:lang w:eastAsia="ko-KR"/>
              </w:rPr>
              <w:t>166</w:t>
            </w:r>
          </w:p>
        </w:tc>
        <w:tc>
          <w:tcPr>
            <w:tcW w:w="1275" w:type="dxa"/>
            <w:noWrap/>
            <w:hideMark/>
          </w:tcPr>
          <w:p w14:paraId="00CCB701" w14:textId="77777777" w:rsidR="00335A31" w:rsidRPr="00DE7B59" w:rsidRDefault="00335A31" w:rsidP="005A53D1">
            <w:pPr>
              <w:pStyle w:val="TAL"/>
              <w:jc w:val="center"/>
              <w:rPr>
                <w:lang w:eastAsia="ko-KR"/>
              </w:rPr>
            </w:pPr>
            <w:r w:rsidRPr="00DE7B59">
              <w:rPr>
                <w:lang w:eastAsia="ko-KR"/>
              </w:rPr>
              <w:t>≤ 130485</w:t>
            </w:r>
          </w:p>
        </w:tc>
        <w:tc>
          <w:tcPr>
            <w:tcW w:w="709" w:type="dxa"/>
            <w:noWrap/>
            <w:hideMark/>
          </w:tcPr>
          <w:p w14:paraId="4895592F" w14:textId="77777777" w:rsidR="00335A31" w:rsidRPr="00DE7B59" w:rsidRDefault="00335A31" w:rsidP="005A53D1">
            <w:pPr>
              <w:pStyle w:val="TAL"/>
              <w:jc w:val="center"/>
              <w:rPr>
                <w:lang w:eastAsia="ko-KR"/>
              </w:rPr>
            </w:pPr>
            <w:r w:rsidRPr="00DE7B59">
              <w:rPr>
                <w:lang w:eastAsia="ko-KR"/>
              </w:rPr>
              <w:t>230</w:t>
            </w:r>
          </w:p>
        </w:tc>
        <w:tc>
          <w:tcPr>
            <w:tcW w:w="1132" w:type="dxa"/>
            <w:noWrap/>
            <w:hideMark/>
          </w:tcPr>
          <w:p w14:paraId="248B4648" w14:textId="77777777" w:rsidR="00335A31" w:rsidRPr="00DE7B59" w:rsidRDefault="00335A31" w:rsidP="005A53D1">
            <w:pPr>
              <w:pStyle w:val="TAL"/>
              <w:jc w:val="center"/>
              <w:rPr>
                <w:lang w:eastAsia="ko-KR"/>
              </w:rPr>
            </w:pPr>
            <w:r w:rsidRPr="00DE7B59">
              <w:rPr>
                <w:lang w:eastAsia="ko-KR"/>
              </w:rPr>
              <w:t>≤ 458900</w:t>
            </w:r>
          </w:p>
        </w:tc>
      </w:tr>
      <w:tr w:rsidR="00335A31" w:rsidRPr="00DE7B59" w14:paraId="5D1CBC90" w14:textId="77777777" w:rsidTr="005A53D1">
        <w:trPr>
          <w:jc w:val="center"/>
        </w:trPr>
        <w:tc>
          <w:tcPr>
            <w:tcW w:w="719" w:type="dxa"/>
            <w:noWrap/>
            <w:hideMark/>
          </w:tcPr>
          <w:p w14:paraId="2D96D3C6" w14:textId="77777777" w:rsidR="00335A31" w:rsidRPr="00DE7B59" w:rsidRDefault="00335A31" w:rsidP="005A53D1">
            <w:pPr>
              <w:pStyle w:val="TAL"/>
              <w:jc w:val="center"/>
              <w:rPr>
                <w:lang w:eastAsia="ko-KR"/>
              </w:rPr>
            </w:pPr>
            <w:r w:rsidRPr="00DE7B59">
              <w:rPr>
                <w:lang w:eastAsia="ko-KR"/>
              </w:rPr>
              <w:t>39</w:t>
            </w:r>
          </w:p>
        </w:tc>
        <w:tc>
          <w:tcPr>
            <w:tcW w:w="1827" w:type="dxa"/>
            <w:noWrap/>
            <w:hideMark/>
          </w:tcPr>
          <w:p w14:paraId="0E4727E7" w14:textId="77777777" w:rsidR="00335A31" w:rsidRPr="00DE7B59" w:rsidRDefault="00335A31" w:rsidP="005A53D1">
            <w:pPr>
              <w:pStyle w:val="TAL"/>
              <w:jc w:val="center"/>
              <w:rPr>
                <w:lang w:eastAsia="ko-KR"/>
              </w:rPr>
            </w:pPr>
            <w:r w:rsidRPr="00DE7B59">
              <w:rPr>
                <w:lang w:eastAsia="ko-KR"/>
              </w:rPr>
              <w:t>≤ 10759</w:t>
            </w:r>
          </w:p>
        </w:tc>
        <w:tc>
          <w:tcPr>
            <w:tcW w:w="992" w:type="dxa"/>
            <w:noWrap/>
            <w:hideMark/>
          </w:tcPr>
          <w:p w14:paraId="5AD27BA5" w14:textId="77777777" w:rsidR="00335A31" w:rsidRPr="00DE7B59" w:rsidRDefault="00335A31" w:rsidP="005A53D1">
            <w:pPr>
              <w:pStyle w:val="TAL"/>
              <w:jc w:val="center"/>
              <w:rPr>
                <w:lang w:eastAsia="ko-KR"/>
              </w:rPr>
            </w:pPr>
            <w:r w:rsidRPr="00DE7B59">
              <w:rPr>
                <w:lang w:eastAsia="ko-KR"/>
              </w:rPr>
              <w:t>103</w:t>
            </w:r>
          </w:p>
        </w:tc>
        <w:tc>
          <w:tcPr>
            <w:tcW w:w="1276" w:type="dxa"/>
            <w:noWrap/>
            <w:hideMark/>
          </w:tcPr>
          <w:p w14:paraId="57DE41A8" w14:textId="77777777" w:rsidR="00335A31" w:rsidRPr="00DE7B59" w:rsidRDefault="00335A31" w:rsidP="005A53D1">
            <w:pPr>
              <w:pStyle w:val="TAL"/>
              <w:jc w:val="center"/>
              <w:rPr>
                <w:lang w:eastAsia="ko-KR"/>
              </w:rPr>
            </w:pPr>
            <w:r w:rsidRPr="00DE7B59">
              <w:rPr>
                <w:lang w:eastAsia="ko-KR"/>
              </w:rPr>
              <w:t>≤ 37839</w:t>
            </w:r>
          </w:p>
        </w:tc>
        <w:tc>
          <w:tcPr>
            <w:tcW w:w="853" w:type="dxa"/>
            <w:noWrap/>
            <w:hideMark/>
          </w:tcPr>
          <w:p w14:paraId="0489A646" w14:textId="77777777" w:rsidR="00335A31" w:rsidRPr="00DE7B59" w:rsidRDefault="00335A31" w:rsidP="005A53D1">
            <w:pPr>
              <w:pStyle w:val="TAL"/>
              <w:jc w:val="center"/>
              <w:rPr>
                <w:lang w:eastAsia="ko-KR"/>
              </w:rPr>
            </w:pPr>
            <w:r w:rsidRPr="00DE7B59">
              <w:rPr>
                <w:lang w:eastAsia="ko-KR"/>
              </w:rPr>
              <w:t>167</w:t>
            </w:r>
          </w:p>
        </w:tc>
        <w:tc>
          <w:tcPr>
            <w:tcW w:w="1275" w:type="dxa"/>
            <w:noWrap/>
            <w:hideMark/>
          </w:tcPr>
          <w:p w14:paraId="2FBC6F8C" w14:textId="77777777" w:rsidR="00335A31" w:rsidRPr="00DE7B59" w:rsidRDefault="00335A31" w:rsidP="005A53D1">
            <w:pPr>
              <w:pStyle w:val="TAL"/>
              <w:jc w:val="center"/>
              <w:rPr>
                <w:lang w:eastAsia="ko-KR"/>
              </w:rPr>
            </w:pPr>
            <w:r w:rsidRPr="00DE7B59">
              <w:rPr>
                <w:lang w:eastAsia="ko-KR"/>
              </w:rPr>
              <w:t>≤ 133074</w:t>
            </w:r>
          </w:p>
        </w:tc>
        <w:tc>
          <w:tcPr>
            <w:tcW w:w="709" w:type="dxa"/>
            <w:noWrap/>
            <w:hideMark/>
          </w:tcPr>
          <w:p w14:paraId="6B101676" w14:textId="77777777" w:rsidR="00335A31" w:rsidRPr="00DE7B59" w:rsidRDefault="00335A31" w:rsidP="005A53D1">
            <w:pPr>
              <w:pStyle w:val="TAL"/>
              <w:jc w:val="center"/>
              <w:rPr>
                <w:lang w:eastAsia="ko-KR"/>
              </w:rPr>
            </w:pPr>
            <w:r w:rsidRPr="00DE7B59">
              <w:rPr>
                <w:lang w:eastAsia="ko-KR"/>
              </w:rPr>
              <w:t>231</w:t>
            </w:r>
          </w:p>
        </w:tc>
        <w:tc>
          <w:tcPr>
            <w:tcW w:w="1132" w:type="dxa"/>
            <w:noWrap/>
            <w:hideMark/>
          </w:tcPr>
          <w:p w14:paraId="633AAD71" w14:textId="77777777" w:rsidR="00335A31" w:rsidRPr="00DE7B59" w:rsidRDefault="00335A31" w:rsidP="005A53D1">
            <w:pPr>
              <w:pStyle w:val="TAL"/>
              <w:jc w:val="center"/>
              <w:rPr>
                <w:lang w:eastAsia="ko-KR"/>
              </w:rPr>
            </w:pPr>
            <w:r w:rsidRPr="00DE7B59">
              <w:rPr>
                <w:lang w:eastAsia="ko-KR"/>
              </w:rPr>
              <w:t>≤ 468007</w:t>
            </w:r>
          </w:p>
        </w:tc>
      </w:tr>
      <w:tr w:rsidR="00335A31" w:rsidRPr="00DE7B59" w14:paraId="2D4B7A66" w14:textId="77777777" w:rsidTr="005A53D1">
        <w:trPr>
          <w:jc w:val="center"/>
        </w:trPr>
        <w:tc>
          <w:tcPr>
            <w:tcW w:w="719" w:type="dxa"/>
            <w:noWrap/>
            <w:hideMark/>
          </w:tcPr>
          <w:p w14:paraId="327ACB76" w14:textId="77777777" w:rsidR="00335A31" w:rsidRPr="00DE7B59" w:rsidRDefault="00335A31" w:rsidP="005A53D1">
            <w:pPr>
              <w:pStyle w:val="TAL"/>
              <w:jc w:val="center"/>
              <w:rPr>
                <w:lang w:eastAsia="ko-KR"/>
              </w:rPr>
            </w:pPr>
            <w:r w:rsidRPr="00DE7B59">
              <w:rPr>
                <w:lang w:eastAsia="ko-KR"/>
              </w:rPr>
              <w:t>40</w:t>
            </w:r>
          </w:p>
        </w:tc>
        <w:tc>
          <w:tcPr>
            <w:tcW w:w="1827" w:type="dxa"/>
            <w:noWrap/>
            <w:hideMark/>
          </w:tcPr>
          <w:p w14:paraId="2BDC3DF8" w14:textId="77777777" w:rsidR="00335A31" w:rsidRPr="00DE7B59" w:rsidRDefault="00335A31" w:rsidP="005A53D1">
            <w:pPr>
              <w:pStyle w:val="TAL"/>
              <w:jc w:val="center"/>
              <w:rPr>
                <w:lang w:eastAsia="ko-KR"/>
              </w:rPr>
            </w:pPr>
            <w:r w:rsidRPr="00DE7B59">
              <w:rPr>
                <w:lang w:eastAsia="ko-KR"/>
              </w:rPr>
              <w:t>≤ 10972</w:t>
            </w:r>
          </w:p>
        </w:tc>
        <w:tc>
          <w:tcPr>
            <w:tcW w:w="992" w:type="dxa"/>
            <w:noWrap/>
            <w:hideMark/>
          </w:tcPr>
          <w:p w14:paraId="3B420D3D" w14:textId="77777777" w:rsidR="00335A31" w:rsidRPr="00DE7B59" w:rsidRDefault="00335A31" w:rsidP="005A53D1">
            <w:pPr>
              <w:pStyle w:val="TAL"/>
              <w:jc w:val="center"/>
              <w:rPr>
                <w:lang w:eastAsia="ko-KR"/>
              </w:rPr>
            </w:pPr>
            <w:r w:rsidRPr="00DE7B59">
              <w:rPr>
                <w:lang w:eastAsia="ko-KR"/>
              </w:rPr>
              <w:t>104</w:t>
            </w:r>
          </w:p>
        </w:tc>
        <w:tc>
          <w:tcPr>
            <w:tcW w:w="1276" w:type="dxa"/>
            <w:noWrap/>
            <w:hideMark/>
          </w:tcPr>
          <w:p w14:paraId="7002B533" w14:textId="77777777" w:rsidR="00335A31" w:rsidRPr="00DE7B59" w:rsidRDefault="00335A31" w:rsidP="005A53D1">
            <w:pPr>
              <w:pStyle w:val="TAL"/>
              <w:jc w:val="center"/>
              <w:rPr>
                <w:lang w:eastAsia="ko-KR"/>
              </w:rPr>
            </w:pPr>
            <w:r w:rsidRPr="00DE7B59">
              <w:rPr>
                <w:lang w:eastAsia="ko-KR"/>
              </w:rPr>
              <w:t>≤ 38589</w:t>
            </w:r>
          </w:p>
        </w:tc>
        <w:tc>
          <w:tcPr>
            <w:tcW w:w="853" w:type="dxa"/>
            <w:noWrap/>
            <w:hideMark/>
          </w:tcPr>
          <w:p w14:paraId="32EE4FC7" w14:textId="77777777" w:rsidR="00335A31" w:rsidRPr="00DE7B59" w:rsidRDefault="00335A31" w:rsidP="005A53D1">
            <w:pPr>
              <w:pStyle w:val="TAL"/>
              <w:jc w:val="center"/>
              <w:rPr>
                <w:lang w:eastAsia="ko-KR"/>
              </w:rPr>
            </w:pPr>
            <w:r w:rsidRPr="00DE7B59">
              <w:rPr>
                <w:lang w:eastAsia="ko-KR"/>
              </w:rPr>
              <w:t>168</w:t>
            </w:r>
          </w:p>
        </w:tc>
        <w:tc>
          <w:tcPr>
            <w:tcW w:w="1275" w:type="dxa"/>
            <w:noWrap/>
            <w:hideMark/>
          </w:tcPr>
          <w:p w14:paraId="7B774EA5" w14:textId="77777777" w:rsidR="00335A31" w:rsidRPr="00DE7B59" w:rsidRDefault="00335A31" w:rsidP="005A53D1">
            <w:pPr>
              <w:pStyle w:val="TAL"/>
              <w:jc w:val="center"/>
              <w:rPr>
                <w:lang w:eastAsia="ko-KR"/>
              </w:rPr>
            </w:pPr>
            <w:r w:rsidRPr="00DE7B59">
              <w:rPr>
                <w:lang w:eastAsia="ko-KR"/>
              </w:rPr>
              <w:t>≤ 135715</w:t>
            </w:r>
          </w:p>
        </w:tc>
        <w:tc>
          <w:tcPr>
            <w:tcW w:w="709" w:type="dxa"/>
            <w:noWrap/>
            <w:hideMark/>
          </w:tcPr>
          <w:p w14:paraId="2B11097A" w14:textId="77777777" w:rsidR="00335A31" w:rsidRPr="00DE7B59" w:rsidRDefault="00335A31" w:rsidP="005A53D1">
            <w:pPr>
              <w:pStyle w:val="TAL"/>
              <w:jc w:val="center"/>
              <w:rPr>
                <w:lang w:eastAsia="ko-KR"/>
              </w:rPr>
            </w:pPr>
            <w:r w:rsidRPr="00DE7B59">
              <w:rPr>
                <w:lang w:eastAsia="ko-KR"/>
              </w:rPr>
              <w:t>232</w:t>
            </w:r>
          </w:p>
        </w:tc>
        <w:tc>
          <w:tcPr>
            <w:tcW w:w="1132" w:type="dxa"/>
            <w:noWrap/>
            <w:hideMark/>
          </w:tcPr>
          <w:p w14:paraId="47A558C6" w14:textId="77777777" w:rsidR="00335A31" w:rsidRPr="00DE7B59" w:rsidRDefault="00335A31" w:rsidP="005A53D1">
            <w:pPr>
              <w:pStyle w:val="TAL"/>
              <w:jc w:val="center"/>
              <w:rPr>
                <w:lang w:eastAsia="ko-KR"/>
              </w:rPr>
            </w:pPr>
            <w:r w:rsidRPr="00DE7B59">
              <w:rPr>
                <w:lang w:eastAsia="ko-KR"/>
              </w:rPr>
              <w:t>≤ 477294</w:t>
            </w:r>
          </w:p>
        </w:tc>
      </w:tr>
      <w:tr w:rsidR="00335A31" w:rsidRPr="00DE7B59" w14:paraId="31A20762" w14:textId="77777777" w:rsidTr="005A53D1">
        <w:trPr>
          <w:jc w:val="center"/>
        </w:trPr>
        <w:tc>
          <w:tcPr>
            <w:tcW w:w="719" w:type="dxa"/>
            <w:noWrap/>
            <w:hideMark/>
          </w:tcPr>
          <w:p w14:paraId="43A3660F" w14:textId="77777777" w:rsidR="00335A31" w:rsidRPr="00DE7B59" w:rsidRDefault="00335A31" w:rsidP="005A53D1">
            <w:pPr>
              <w:pStyle w:val="TAL"/>
              <w:jc w:val="center"/>
              <w:rPr>
                <w:lang w:eastAsia="ko-KR"/>
              </w:rPr>
            </w:pPr>
            <w:r w:rsidRPr="00DE7B59">
              <w:rPr>
                <w:lang w:eastAsia="ko-KR"/>
              </w:rPr>
              <w:t>41</w:t>
            </w:r>
          </w:p>
        </w:tc>
        <w:tc>
          <w:tcPr>
            <w:tcW w:w="1827" w:type="dxa"/>
            <w:noWrap/>
            <w:hideMark/>
          </w:tcPr>
          <w:p w14:paraId="6E8F2078" w14:textId="77777777" w:rsidR="00335A31" w:rsidRPr="00DE7B59" w:rsidRDefault="00335A31" w:rsidP="005A53D1">
            <w:pPr>
              <w:pStyle w:val="TAL"/>
              <w:jc w:val="center"/>
              <w:rPr>
                <w:lang w:eastAsia="ko-KR"/>
              </w:rPr>
            </w:pPr>
            <w:r w:rsidRPr="00DE7B59">
              <w:rPr>
                <w:lang w:eastAsia="ko-KR"/>
              </w:rPr>
              <w:t>≤ 11190</w:t>
            </w:r>
          </w:p>
        </w:tc>
        <w:tc>
          <w:tcPr>
            <w:tcW w:w="992" w:type="dxa"/>
            <w:noWrap/>
            <w:hideMark/>
          </w:tcPr>
          <w:p w14:paraId="03DD7F54" w14:textId="77777777" w:rsidR="00335A31" w:rsidRPr="00DE7B59" w:rsidRDefault="00335A31" w:rsidP="005A53D1">
            <w:pPr>
              <w:pStyle w:val="TAL"/>
              <w:jc w:val="center"/>
              <w:rPr>
                <w:lang w:eastAsia="ko-KR"/>
              </w:rPr>
            </w:pPr>
            <w:r w:rsidRPr="00DE7B59">
              <w:rPr>
                <w:lang w:eastAsia="ko-KR"/>
              </w:rPr>
              <w:t>105</w:t>
            </w:r>
          </w:p>
        </w:tc>
        <w:tc>
          <w:tcPr>
            <w:tcW w:w="1276" w:type="dxa"/>
            <w:noWrap/>
            <w:hideMark/>
          </w:tcPr>
          <w:p w14:paraId="636A6400" w14:textId="77777777" w:rsidR="00335A31" w:rsidRPr="00DE7B59" w:rsidRDefault="00335A31" w:rsidP="005A53D1">
            <w:pPr>
              <w:pStyle w:val="TAL"/>
              <w:jc w:val="center"/>
              <w:rPr>
                <w:lang w:eastAsia="ko-KR"/>
              </w:rPr>
            </w:pPr>
            <w:r w:rsidRPr="00DE7B59">
              <w:rPr>
                <w:lang w:eastAsia="ko-KR"/>
              </w:rPr>
              <w:t>≤ 39355</w:t>
            </w:r>
          </w:p>
        </w:tc>
        <w:tc>
          <w:tcPr>
            <w:tcW w:w="853" w:type="dxa"/>
            <w:noWrap/>
            <w:hideMark/>
          </w:tcPr>
          <w:p w14:paraId="038B2D78" w14:textId="77777777" w:rsidR="00335A31" w:rsidRPr="00DE7B59" w:rsidRDefault="00335A31" w:rsidP="005A53D1">
            <w:pPr>
              <w:pStyle w:val="TAL"/>
              <w:jc w:val="center"/>
              <w:rPr>
                <w:lang w:eastAsia="ko-KR"/>
              </w:rPr>
            </w:pPr>
            <w:r w:rsidRPr="00DE7B59">
              <w:rPr>
                <w:lang w:eastAsia="ko-KR"/>
              </w:rPr>
              <w:t>169</w:t>
            </w:r>
          </w:p>
        </w:tc>
        <w:tc>
          <w:tcPr>
            <w:tcW w:w="1275" w:type="dxa"/>
            <w:noWrap/>
            <w:hideMark/>
          </w:tcPr>
          <w:p w14:paraId="0D5C036D" w14:textId="77777777" w:rsidR="00335A31" w:rsidRPr="00DE7B59" w:rsidRDefault="00335A31" w:rsidP="005A53D1">
            <w:pPr>
              <w:pStyle w:val="TAL"/>
              <w:jc w:val="center"/>
              <w:rPr>
                <w:lang w:eastAsia="ko-KR"/>
              </w:rPr>
            </w:pPr>
            <w:r w:rsidRPr="00DE7B59">
              <w:rPr>
                <w:lang w:eastAsia="ko-KR"/>
              </w:rPr>
              <w:t>≤ 138408</w:t>
            </w:r>
          </w:p>
        </w:tc>
        <w:tc>
          <w:tcPr>
            <w:tcW w:w="709" w:type="dxa"/>
            <w:noWrap/>
            <w:hideMark/>
          </w:tcPr>
          <w:p w14:paraId="1DFC343B" w14:textId="77777777" w:rsidR="00335A31" w:rsidRPr="00DE7B59" w:rsidRDefault="00335A31" w:rsidP="005A53D1">
            <w:pPr>
              <w:pStyle w:val="TAL"/>
              <w:jc w:val="center"/>
              <w:rPr>
                <w:lang w:eastAsia="ko-KR"/>
              </w:rPr>
            </w:pPr>
            <w:r w:rsidRPr="00DE7B59">
              <w:rPr>
                <w:lang w:eastAsia="ko-KR"/>
              </w:rPr>
              <w:t>233</w:t>
            </w:r>
          </w:p>
        </w:tc>
        <w:tc>
          <w:tcPr>
            <w:tcW w:w="1132" w:type="dxa"/>
            <w:noWrap/>
            <w:hideMark/>
          </w:tcPr>
          <w:p w14:paraId="6F6C87C8" w14:textId="77777777" w:rsidR="00335A31" w:rsidRPr="00DE7B59" w:rsidRDefault="00335A31" w:rsidP="005A53D1">
            <w:pPr>
              <w:pStyle w:val="TAL"/>
              <w:jc w:val="center"/>
              <w:rPr>
                <w:lang w:eastAsia="ko-KR"/>
              </w:rPr>
            </w:pPr>
            <w:r w:rsidRPr="00DE7B59">
              <w:rPr>
                <w:lang w:eastAsia="ko-KR"/>
              </w:rPr>
              <w:t>≤ 486765</w:t>
            </w:r>
          </w:p>
        </w:tc>
      </w:tr>
      <w:tr w:rsidR="00335A31" w:rsidRPr="00DE7B59" w14:paraId="6E0D2D09" w14:textId="77777777" w:rsidTr="005A53D1">
        <w:trPr>
          <w:jc w:val="center"/>
        </w:trPr>
        <w:tc>
          <w:tcPr>
            <w:tcW w:w="719" w:type="dxa"/>
            <w:noWrap/>
            <w:hideMark/>
          </w:tcPr>
          <w:p w14:paraId="3001FAAB" w14:textId="77777777" w:rsidR="00335A31" w:rsidRPr="00DE7B59" w:rsidRDefault="00335A31" w:rsidP="005A53D1">
            <w:pPr>
              <w:pStyle w:val="TAL"/>
              <w:jc w:val="center"/>
              <w:rPr>
                <w:lang w:eastAsia="ko-KR"/>
              </w:rPr>
            </w:pPr>
            <w:r w:rsidRPr="00DE7B59">
              <w:rPr>
                <w:lang w:eastAsia="ko-KR"/>
              </w:rPr>
              <w:t>42</w:t>
            </w:r>
          </w:p>
        </w:tc>
        <w:tc>
          <w:tcPr>
            <w:tcW w:w="1827" w:type="dxa"/>
            <w:noWrap/>
            <w:hideMark/>
          </w:tcPr>
          <w:p w14:paraId="56FA3136" w14:textId="77777777" w:rsidR="00335A31" w:rsidRPr="00DE7B59" w:rsidRDefault="00335A31" w:rsidP="005A53D1">
            <w:pPr>
              <w:pStyle w:val="TAL"/>
              <w:jc w:val="center"/>
              <w:rPr>
                <w:lang w:eastAsia="ko-KR"/>
              </w:rPr>
            </w:pPr>
            <w:r w:rsidRPr="00DE7B59">
              <w:rPr>
                <w:lang w:eastAsia="ko-KR"/>
              </w:rPr>
              <w:t>≤ 11412</w:t>
            </w:r>
          </w:p>
        </w:tc>
        <w:tc>
          <w:tcPr>
            <w:tcW w:w="992" w:type="dxa"/>
            <w:noWrap/>
            <w:hideMark/>
          </w:tcPr>
          <w:p w14:paraId="573EBC35" w14:textId="77777777" w:rsidR="00335A31" w:rsidRPr="00DE7B59" w:rsidRDefault="00335A31" w:rsidP="005A53D1">
            <w:pPr>
              <w:pStyle w:val="TAL"/>
              <w:jc w:val="center"/>
              <w:rPr>
                <w:lang w:eastAsia="ko-KR"/>
              </w:rPr>
            </w:pPr>
            <w:r w:rsidRPr="00DE7B59">
              <w:rPr>
                <w:lang w:eastAsia="ko-KR"/>
              </w:rPr>
              <w:t>106</w:t>
            </w:r>
          </w:p>
        </w:tc>
        <w:tc>
          <w:tcPr>
            <w:tcW w:w="1276" w:type="dxa"/>
            <w:noWrap/>
            <w:hideMark/>
          </w:tcPr>
          <w:p w14:paraId="1CC7240F" w14:textId="77777777" w:rsidR="00335A31" w:rsidRPr="00DE7B59" w:rsidRDefault="00335A31" w:rsidP="005A53D1">
            <w:pPr>
              <w:pStyle w:val="TAL"/>
              <w:jc w:val="center"/>
              <w:rPr>
                <w:lang w:eastAsia="ko-KR"/>
              </w:rPr>
            </w:pPr>
            <w:r w:rsidRPr="00DE7B59">
              <w:rPr>
                <w:lang w:eastAsia="ko-KR"/>
              </w:rPr>
              <w:t>≤ 40136</w:t>
            </w:r>
          </w:p>
        </w:tc>
        <w:tc>
          <w:tcPr>
            <w:tcW w:w="853" w:type="dxa"/>
            <w:noWrap/>
            <w:hideMark/>
          </w:tcPr>
          <w:p w14:paraId="1EBF0F05" w14:textId="77777777" w:rsidR="00335A31" w:rsidRPr="00DE7B59" w:rsidRDefault="00335A31" w:rsidP="005A53D1">
            <w:pPr>
              <w:pStyle w:val="TAL"/>
              <w:jc w:val="center"/>
              <w:rPr>
                <w:lang w:eastAsia="ko-KR"/>
              </w:rPr>
            </w:pPr>
            <w:r w:rsidRPr="00DE7B59">
              <w:rPr>
                <w:lang w:eastAsia="ko-KR"/>
              </w:rPr>
              <w:t>170</w:t>
            </w:r>
          </w:p>
        </w:tc>
        <w:tc>
          <w:tcPr>
            <w:tcW w:w="1275" w:type="dxa"/>
            <w:noWrap/>
            <w:hideMark/>
          </w:tcPr>
          <w:p w14:paraId="22AFF5CE" w14:textId="77777777" w:rsidR="00335A31" w:rsidRPr="00DE7B59" w:rsidRDefault="00335A31" w:rsidP="005A53D1">
            <w:pPr>
              <w:pStyle w:val="TAL"/>
              <w:jc w:val="center"/>
              <w:rPr>
                <w:lang w:eastAsia="ko-KR"/>
              </w:rPr>
            </w:pPr>
            <w:r w:rsidRPr="00DE7B59">
              <w:rPr>
                <w:lang w:eastAsia="ko-KR"/>
              </w:rPr>
              <w:t>≤ 141155</w:t>
            </w:r>
          </w:p>
        </w:tc>
        <w:tc>
          <w:tcPr>
            <w:tcW w:w="709" w:type="dxa"/>
            <w:noWrap/>
            <w:hideMark/>
          </w:tcPr>
          <w:p w14:paraId="5375A226" w14:textId="77777777" w:rsidR="00335A31" w:rsidRPr="00DE7B59" w:rsidRDefault="00335A31" w:rsidP="005A53D1">
            <w:pPr>
              <w:pStyle w:val="TAL"/>
              <w:jc w:val="center"/>
              <w:rPr>
                <w:lang w:eastAsia="ko-KR"/>
              </w:rPr>
            </w:pPr>
            <w:r w:rsidRPr="00DE7B59">
              <w:rPr>
                <w:lang w:eastAsia="ko-KR"/>
              </w:rPr>
              <w:t>234</w:t>
            </w:r>
          </w:p>
        </w:tc>
        <w:tc>
          <w:tcPr>
            <w:tcW w:w="1132" w:type="dxa"/>
            <w:noWrap/>
            <w:hideMark/>
          </w:tcPr>
          <w:p w14:paraId="62DA5C20" w14:textId="77777777" w:rsidR="00335A31" w:rsidRPr="00DE7B59" w:rsidRDefault="00335A31" w:rsidP="005A53D1">
            <w:pPr>
              <w:pStyle w:val="TAL"/>
              <w:jc w:val="center"/>
              <w:rPr>
                <w:lang w:eastAsia="ko-KR"/>
              </w:rPr>
            </w:pPr>
            <w:r w:rsidRPr="00DE7B59">
              <w:rPr>
                <w:lang w:eastAsia="ko-KR"/>
              </w:rPr>
              <w:t>≤ 496425</w:t>
            </w:r>
          </w:p>
        </w:tc>
      </w:tr>
      <w:tr w:rsidR="00335A31" w:rsidRPr="00DE7B59" w14:paraId="27568C52" w14:textId="77777777" w:rsidTr="005A53D1">
        <w:trPr>
          <w:jc w:val="center"/>
        </w:trPr>
        <w:tc>
          <w:tcPr>
            <w:tcW w:w="719" w:type="dxa"/>
            <w:noWrap/>
            <w:hideMark/>
          </w:tcPr>
          <w:p w14:paraId="0A85A450" w14:textId="77777777" w:rsidR="00335A31" w:rsidRPr="00DE7B59" w:rsidRDefault="00335A31" w:rsidP="005A53D1">
            <w:pPr>
              <w:pStyle w:val="TAL"/>
              <w:jc w:val="center"/>
              <w:rPr>
                <w:lang w:eastAsia="ko-KR"/>
              </w:rPr>
            </w:pPr>
            <w:r w:rsidRPr="00DE7B59">
              <w:rPr>
                <w:lang w:eastAsia="ko-KR"/>
              </w:rPr>
              <w:t>43</w:t>
            </w:r>
          </w:p>
        </w:tc>
        <w:tc>
          <w:tcPr>
            <w:tcW w:w="1827" w:type="dxa"/>
            <w:noWrap/>
            <w:hideMark/>
          </w:tcPr>
          <w:p w14:paraId="43FD5639" w14:textId="77777777" w:rsidR="00335A31" w:rsidRPr="00DE7B59" w:rsidRDefault="00335A31" w:rsidP="005A53D1">
            <w:pPr>
              <w:pStyle w:val="TAL"/>
              <w:jc w:val="center"/>
              <w:rPr>
                <w:lang w:eastAsia="ko-KR"/>
              </w:rPr>
            </w:pPr>
            <w:r w:rsidRPr="00DE7B59">
              <w:rPr>
                <w:lang w:eastAsia="ko-KR"/>
              </w:rPr>
              <w:t>≤ 11639</w:t>
            </w:r>
          </w:p>
        </w:tc>
        <w:tc>
          <w:tcPr>
            <w:tcW w:w="992" w:type="dxa"/>
            <w:noWrap/>
            <w:hideMark/>
          </w:tcPr>
          <w:p w14:paraId="68E19548" w14:textId="77777777" w:rsidR="00335A31" w:rsidRPr="00DE7B59" w:rsidRDefault="00335A31" w:rsidP="005A53D1">
            <w:pPr>
              <w:pStyle w:val="TAL"/>
              <w:jc w:val="center"/>
              <w:rPr>
                <w:lang w:eastAsia="ko-KR"/>
              </w:rPr>
            </w:pPr>
            <w:r w:rsidRPr="00DE7B59">
              <w:rPr>
                <w:lang w:eastAsia="ko-KR"/>
              </w:rPr>
              <w:t>107</w:t>
            </w:r>
          </w:p>
        </w:tc>
        <w:tc>
          <w:tcPr>
            <w:tcW w:w="1276" w:type="dxa"/>
            <w:noWrap/>
            <w:hideMark/>
          </w:tcPr>
          <w:p w14:paraId="3128DD6C" w14:textId="77777777" w:rsidR="00335A31" w:rsidRPr="00DE7B59" w:rsidRDefault="00335A31" w:rsidP="005A53D1">
            <w:pPr>
              <w:pStyle w:val="TAL"/>
              <w:jc w:val="center"/>
              <w:rPr>
                <w:lang w:eastAsia="ko-KR"/>
              </w:rPr>
            </w:pPr>
            <w:r w:rsidRPr="00DE7B59">
              <w:rPr>
                <w:lang w:eastAsia="ko-KR"/>
              </w:rPr>
              <w:t>≤ 40933</w:t>
            </w:r>
          </w:p>
        </w:tc>
        <w:tc>
          <w:tcPr>
            <w:tcW w:w="853" w:type="dxa"/>
            <w:noWrap/>
            <w:hideMark/>
          </w:tcPr>
          <w:p w14:paraId="07C35227" w14:textId="77777777" w:rsidR="00335A31" w:rsidRPr="00DE7B59" w:rsidRDefault="00335A31" w:rsidP="005A53D1">
            <w:pPr>
              <w:pStyle w:val="TAL"/>
              <w:jc w:val="center"/>
              <w:rPr>
                <w:lang w:eastAsia="ko-KR"/>
              </w:rPr>
            </w:pPr>
            <w:r w:rsidRPr="00DE7B59">
              <w:rPr>
                <w:lang w:eastAsia="ko-KR"/>
              </w:rPr>
              <w:t>171</w:t>
            </w:r>
          </w:p>
        </w:tc>
        <w:tc>
          <w:tcPr>
            <w:tcW w:w="1275" w:type="dxa"/>
            <w:noWrap/>
            <w:hideMark/>
          </w:tcPr>
          <w:p w14:paraId="6B335471" w14:textId="77777777" w:rsidR="00335A31" w:rsidRPr="00DE7B59" w:rsidRDefault="00335A31" w:rsidP="005A53D1">
            <w:pPr>
              <w:pStyle w:val="TAL"/>
              <w:jc w:val="center"/>
              <w:rPr>
                <w:lang w:eastAsia="ko-KR"/>
              </w:rPr>
            </w:pPr>
            <w:r w:rsidRPr="00DE7B59">
              <w:rPr>
                <w:lang w:eastAsia="ko-KR"/>
              </w:rPr>
              <w:t>≤ 143956</w:t>
            </w:r>
          </w:p>
        </w:tc>
        <w:tc>
          <w:tcPr>
            <w:tcW w:w="709" w:type="dxa"/>
            <w:noWrap/>
            <w:hideMark/>
          </w:tcPr>
          <w:p w14:paraId="2B3B6EAF" w14:textId="77777777" w:rsidR="00335A31" w:rsidRPr="00DE7B59" w:rsidRDefault="00335A31" w:rsidP="005A53D1">
            <w:pPr>
              <w:pStyle w:val="TAL"/>
              <w:jc w:val="center"/>
              <w:rPr>
                <w:lang w:eastAsia="ko-KR"/>
              </w:rPr>
            </w:pPr>
            <w:r w:rsidRPr="00DE7B59">
              <w:rPr>
                <w:lang w:eastAsia="ko-KR"/>
              </w:rPr>
              <w:t>235</w:t>
            </w:r>
          </w:p>
        </w:tc>
        <w:tc>
          <w:tcPr>
            <w:tcW w:w="1132" w:type="dxa"/>
            <w:noWrap/>
            <w:hideMark/>
          </w:tcPr>
          <w:p w14:paraId="2211FE53" w14:textId="77777777" w:rsidR="00335A31" w:rsidRPr="00DE7B59" w:rsidRDefault="00335A31" w:rsidP="005A53D1">
            <w:pPr>
              <w:pStyle w:val="TAL"/>
              <w:jc w:val="center"/>
              <w:rPr>
                <w:lang w:eastAsia="ko-KR"/>
              </w:rPr>
            </w:pPr>
            <w:r w:rsidRPr="00DE7B59">
              <w:rPr>
                <w:lang w:eastAsia="ko-KR"/>
              </w:rPr>
              <w:t>≤ 506276</w:t>
            </w:r>
          </w:p>
        </w:tc>
      </w:tr>
      <w:tr w:rsidR="00335A31" w:rsidRPr="00DE7B59" w14:paraId="28395EC6" w14:textId="77777777" w:rsidTr="005A53D1">
        <w:trPr>
          <w:jc w:val="center"/>
        </w:trPr>
        <w:tc>
          <w:tcPr>
            <w:tcW w:w="719" w:type="dxa"/>
            <w:noWrap/>
            <w:hideMark/>
          </w:tcPr>
          <w:p w14:paraId="3E51FB48" w14:textId="77777777" w:rsidR="00335A31" w:rsidRPr="00DE7B59" w:rsidRDefault="00335A31" w:rsidP="005A53D1">
            <w:pPr>
              <w:pStyle w:val="TAL"/>
              <w:jc w:val="center"/>
              <w:rPr>
                <w:lang w:eastAsia="ko-KR"/>
              </w:rPr>
            </w:pPr>
            <w:r w:rsidRPr="00DE7B59">
              <w:rPr>
                <w:lang w:eastAsia="ko-KR"/>
              </w:rPr>
              <w:t>44</w:t>
            </w:r>
          </w:p>
        </w:tc>
        <w:tc>
          <w:tcPr>
            <w:tcW w:w="1827" w:type="dxa"/>
            <w:noWrap/>
            <w:hideMark/>
          </w:tcPr>
          <w:p w14:paraId="6A21DCA9" w14:textId="77777777" w:rsidR="00335A31" w:rsidRPr="00DE7B59" w:rsidRDefault="00335A31" w:rsidP="005A53D1">
            <w:pPr>
              <w:pStyle w:val="TAL"/>
              <w:jc w:val="center"/>
              <w:rPr>
                <w:lang w:eastAsia="ko-KR"/>
              </w:rPr>
            </w:pPr>
            <w:r w:rsidRPr="00DE7B59">
              <w:rPr>
                <w:lang w:eastAsia="ko-KR"/>
              </w:rPr>
              <w:t>≤ 11870</w:t>
            </w:r>
          </w:p>
        </w:tc>
        <w:tc>
          <w:tcPr>
            <w:tcW w:w="992" w:type="dxa"/>
            <w:noWrap/>
            <w:hideMark/>
          </w:tcPr>
          <w:p w14:paraId="301B21A0" w14:textId="77777777" w:rsidR="00335A31" w:rsidRPr="00DE7B59" w:rsidRDefault="00335A31" w:rsidP="005A53D1">
            <w:pPr>
              <w:pStyle w:val="TAL"/>
              <w:jc w:val="center"/>
              <w:rPr>
                <w:lang w:eastAsia="ko-KR"/>
              </w:rPr>
            </w:pPr>
            <w:r w:rsidRPr="00DE7B59">
              <w:rPr>
                <w:lang w:eastAsia="ko-KR"/>
              </w:rPr>
              <w:t>108</w:t>
            </w:r>
          </w:p>
        </w:tc>
        <w:tc>
          <w:tcPr>
            <w:tcW w:w="1276" w:type="dxa"/>
            <w:noWrap/>
            <w:hideMark/>
          </w:tcPr>
          <w:p w14:paraId="1BE5D5FD" w14:textId="77777777" w:rsidR="00335A31" w:rsidRPr="00DE7B59" w:rsidRDefault="00335A31" w:rsidP="005A53D1">
            <w:pPr>
              <w:pStyle w:val="TAL"/>
              <w:jc w:val="center"/>
              <w:rPr>
                <w:lang w:eastAsia="ko-KR"/>
              </w:rPr>
            </w:pPr>
            <w:r w:rsidRPr="00DE7B59">
              <w:rPr>
                <w:lang w:eastAsia="ko-KR"/>
              </w:rPr>
              <w:t>≤ 41745</w:t>
            </w:r>
          </w:p>
        </w:tc>
        <w:tc>
          <w:tcPr>
            <w:tcW w:w="853" w:type="dxa"/>
            <w:noWrap/>
            <w:hideMark/>
          </w:tcPr>
          <w:p w14:paraId="5B4EFCBC" w14:textId="77777777" w:rsidR="00335A31" w:rsidRPr="00DE7B59" w:rsidRDefault="00335A31" w:rsidP="005A53D1">
            <w:pPr>
              <w:pStyle w:val="TAL"/>
              <w:jc w:val="center"/>
              <w:rPr>
                <w:lang w:eastAsia="ko-KR"/>
              </w:rPr>
            </w:pPr>
            <w:r w:rsidRPr="00DE7B59">
              <w:rPr>
                <w:lang w:eastAsia="ko-KR"/>
              </w:rPr>
              <w:t>172</w:t>
            </w:r>
          </w:p>
        </w:tc>
        <w:tc>
          <w:tcPr>
            <w:tcW w:w="1275" w:type="dxa"/>
            <w:noWrap/>
            <w:hideMark/>
          </w:tcPr>
          <w:p w14:paraId="0042B07C" w14:textId="77777777" w:rsidR="00335A31" w:rsidRPr="00DE7B59" w:rsidRDefault="00335A31" w:rsidP="005A53D1">
            <w:pPr>
              <w:pStyle w:val="TAL"/>
              <w:jc w:val="center"/>
              <w:rPr>
                <w:lang w:eastAsia="ko-KR"/>
              </w:rPr>
            </w:pPr>
            <w:r w:rsidRPr="00DE7B59">
              <w:rPr>
                <w:lang w:eastAsia="ko-KR"/>
              </w:rPr>
              <w:t>≤ 146813</w:t>
            </w:r>
          </w:p>
        </w:tc>
        <w:tc>
          <w:tcPr>
            <w:tcW w:w="709" w:type="dxa"/>
            <w:noWrap/>
            <w:hideMark/>
          </w:tcPr>
          <w:p w14:paraId="19794603" w14:textId="77777777" w:rsidR="00335A31" w:rsidRPr="00DE7B59" w:rsidRDefault="00335A31" w:rsidP="005A53D1">
            <w:pPr>
              <w:pStyle w:val="TAL"/>
              <w:jc w:val="center"/>
              <w:rPr>
                <w:lang w:eastAsia="ko-KR"/>
              </w:rPr>
            </w:pPr>
            <w:r w:rsidRPr="00DE7B59">
              <w:rPr>
                <w:lang w:eastAsia="ko-KR"/>
              </w:rPr>
              <w:t>236</w:t>
            </w:r>
          </w:p>
        </w:tc>
        <w:tc>
          <w:tcPr>
            <w:tcW w:w="1132" w:type="dxa"/>
            <w:noWrap/>
            <w:hideMark/>
          </w:tcPr>
          <w:p w14:paraId="5C7FA713" w14:textId="77777777" w:rsidR="00335A31" w:rsidRPr="00DE7B59" w:rsidRDefault="00335A31" w:rsidP="005A53D1">
            <w:pPr>
              <w:pStyle w:val="TAL"/>
              <w:jc w:val="center"/>
              <w:rPr>
                <w:lang w:eastAsia="ko-KR"/>
              </w:rPr>
            </w:pPr>
            <w:r w:rsidRPr="00DE7B59">
              <w:rPr>
                <w:lang w:eastAsia="ko-KR"/>
              </w:rPr>
              <w:t>≤ 516322</w:t>
            </w:r>
          </w:p>
        </w:tc>
      </w:tr>
      <w:tr w:rsidR="00335A31" w:rsidRPr="00DE7B59" w14:paraId="58995F96" w14:textId="77777777" w:rsidTr="005A53D1">
        <w:trPr>
          <w:jc w:val="center"/>
        </w:trPr>
        <w:tc>
          <w:tcPr>
            <w:tcW w:w="719" w:type="dxa"/>
            <w:noWrap/>
            <w:hideMark/>
          </w:tcPr>
          <w:p w14:paraId="3BF599F0" w14:textId="77777777" w:rsidR="00335A31" w:rsidRPr="00DE7B59" w:rsidRDefault="00335A31" w:rsidP="005A53D1">
            <w:pPr>
              <w:pStyle w:val="TAL"/>
              <w:jc w:val="center"/>
              <w:rPr>
                <w:lang w:eastAsia="ko-KR"/>
              </w:rPr>
            </w:pPr>
            <w:r w:rsidRPr="00DE7B59">
              <w:rPr>
                <w:lang w:eastAsia="ko-KR"/>
              </w:rPr>
              <w:t>45</w:t>
            </w:r>
          </w:p>
        </w:tc>
        <w:tc>
          <w:tcPr>
            <w:tcW w:w="1827" w:type="dxa"/>
            <w:noWrap/>
            <w:hideMark/>
          </w:tcPr>
          <w:p w14:paraId="581F5504" w14:textId="77777777" w:rsidR="00335A31" w:rsidRPr="00DE7B59" w:rsidRDefault="00335A31" w:rsidP="005A53D1">
            <w:pPr>
              <w:pStyle w:val="TAL"/>
              <w:jc w:val="center"/>
              <w:rPr>
                <w:lang w:eastAsia="ko-KR"/>
              </w:rPr>
            </w:pPr>
            <w:r w:rsidRPr="00DE7B59">
              <w:rPr>
                <w:lang w:eastAsia="ko-KR"/>
              </w:rPr>
              <w:t>≤ 12105</w:t>
            </w:r>
          </w:p>
        </w:tc>
        <w:tc>
          <w:tcPr>
            <w:tcW w:w="992" w:type="dxa"/>
            <w:noWrap/>
            <w:hideMark/>
          </w:tcPr>
          <w:p w14:paraId="450D6992" w14:textId="77777777" w:rsidR="00335A31" w:rsidRPr="00DE7B59" w:rsidRDefault="00335A31" w:rsidP="005A53D1">
            <w:pPr>
              <w:pStyle w:val="TAL"/>
              <w:jc w:val="center"/>
              <w:rPr>
                <w:lang w:eastAsia="ko-KR"/>
              </w:rPr>
            </w:pPr>
            <w:r w:rsidRPr="00DE7B59">
              <w:rPr>
                <w:lang w:eastAsia="ko-KR"/>
              </w:rPr>
              <w:t>109</w:t>
            </w:r>
          </w:p>
        </w:tc>
        <w:tc>
          <w:tcPr>
            <w:tcW w:w="1276" w:type="dxa"/>
            <w:noWrap/>
            <w:hideMark/>
          </w:tcPr>
          <w:p w14:paraId="2E97EE31" w14:textId="77777777" w:rsidR="00335A31" w:rsidRPr="00DE7B59" w:rsidRDefault="00335A31" w:rsidP="005A53D1">
            <w:pPr>
              <w:pStyle w:val="TAL"/>
              <w:jc w:val="center"/>
              <w:rPr>
                <w:lang w:eastAsia="ko-KR"/>
              </w:rPr>
            </w:pPr>
            <w:r w:rsidRPr="00DE7B59">
              <w:rPr>
                <w:lang w:eastAsia="ko-KR"/>
              </w:rPr>
              <w:t>≤ 42573</w:t>
            </w:r>
          </w:p>
        </w:tc>
        <w:tc>
          <w:tcPr>
            <w:tcW w:w="853" w:type="dxa"/>
            <w:noWrap/>
            <w:hideMark/>
          </w:tcPr>
          <w:p w14:paraId="159993B6" w14:textId="77777777" w:rsidR="00335A31" w:rsidRPr="00DE7B59" w:rsidRDefault="00335A31" w:rsidP="005A53D1">
            <w:pPr>
              <w:pStyle w:val="TAL"/>
              <w:jc w:val="center"/>
              <w:rPr>
                <w:lang w:eastAsia="ko-KR"/>
              </w:rPr>
            </w:pPr>
            <w:r w:rsidRPr="00DE7B59">
              <w:rPr>
                <w:lang w:eastAsia="ko-KR"/>
              </w:rPr>
              <w:t>173</w:t>
            </w:r>
          </w:p>
        </w:tc>
        <w:tc>
          <w:tcPr>
            <w:tcW w:w="1275" w:type="dxa"/>
            <w:noWrap/>
            <w:hideMark/>
          </w:tcPr>
          <w:p w14:paraId="3FC472A7" w14:textId="77777777" w:rsidR="00335A31" w:rsidRPr="00DE7B59" w:rsidRDefault="00335A31" w:rsidP="005A53D1">
            <w:pPr>
              <w:pStyle w:val="TAL"/>
              <w:jc w:val="center"/>
              <w:rPr>
                <w:lang w:eastAsia="ko-KR"/>
              </w:rPr>
            </w:pPr>
            <w:r w:rsidRPr="00DE7B59">
              <w:rPr>
                <w:lang w:eastAsia="ko-KR"/>
              </w:rPr>
              <w:t>≤ 149726</w:t>
            </w:r>
          </w:p>
        </w:tc>
        <w:tc>
          <w:tcPr>
            <w:tcW w:w="709" w:type="dxa"/>
            <w:noWrap/>
            <w:hideMark/>
          </w:tcPr>
          <w:p w14:paraId="6E6F39B8" w14:textId="77777777" w:rsidR="00335A31" w:rsidRPr="00DE7B59" w:rsidRDefault="00335A31" w:rsidP="005A53D1">
            <w:pPr>
              <w:pStyle w:val="TAL"/>
              <w:jc w:val="center"/>
              <w:rPr>
                <w:lang w:eastAsia="ko-KR"/>
              </w:rPr>
            </w:pPr>
            <w:r w:rsidRPr="00DE7B59">
              <w:rPr>
                <w:lang w:eastAsia="ko-KR"/>
              </w:rPr>
              <w:t>237</w:t>
            </w:r>
          </w:p>
        </w:tc>
        <w:tc>
          <w:tcPr>
            <w:tcW w:w="1132" w:type="dxa"/>
            <w:noWrap/>
            <w:hideMark/>
          </w:tcPr>
          <w:p w14:paraId="3C064BDE" w14:textId="77777777" w:rsidR="00335A31" w:rsidRPr="00DE7B59" w:rsidRDefault="00335A31" w:rsidP="005A53D1">
            <w:pPr>
              <w:pStyle w:val="TAL"/>
              <w:jc w:val="center"/>
              <w:rPr>
                <w:lang w:eastAsia="ko-KR"/>
              </w:rPr>
            </w:pPr>
            <w:r w:rsidRPr="00DE7B59">
              <w:rPr>
                <w:lang w:eastAsia="ko-KR"/>
              </w:rPr>
              <w:t>≤ 526568</w:t>
            </w:r>
          </w:p>
        </w:tc>
      </w:tr>
      <w:tr w:rsidR="00335A31" w:rsidRPr="00DE7B59" w14:paraId="63AC9018" w14:textId="77777777" w:rsidTr="005A53D1">
        <w:trPr>
          <w:jc w:val="center"/>
        </w:trPr>
        <w:tc>
          <w:tcPr>
            <w:tcW w:w="719" w:type="dxa"/>
            <w:noWrap/>
            <w:hideMark/>
          </w:tcPr>
          <w:p w14:paraId="0EF4D277" w14:textId="77777777" w:rsidR="00335A31" w:rsidRPr="00DE7B59" w:rsidRDefault="00335A31" w:rsidP="005A53D1">
            <w:pPr>
              <w:pStyle w:val="TAL"/>
              <w:jc w:val="center"/>
              <w:rPr>
                <w:lang w:eastAsia="ko-KR"/>
              </w:rPr>
            </w:pPr>
            <w:r w:rsidRPr="00DE7B59">
              <w:rPr>
                <w:lang w:eastAsia="ko-KR"/>
              </w:rPr>
              <w:t>46</w:t>
            </w:r>
          </w:p>
        </w:tc>
        <w:tc>
          <w:tcPr>
            <w:tcW w:w="1827" w:type="dxa"/>
            <w:noWrap/>
            <w:hideMark/>
          </w:tcPr>
          <w:p w14:paraId="613AD1F5" w14:textId="77777777" w:rsidR="00335A31" w:rsidRPr="00DE7B59" w:rsidRDefault="00335A31" w:rsidP="005A53D1">
            <w:pPr>
              <w:pStyle w:val="TAL"/>
              <w:jc w:val="center"/>
              <w:rPr>
                <w:lang w:eastAsia="ko-KR"/>
              </w:rPr>
            </w:pPr>
            <w:r w:rsidRPr="00DE7B59">
              <w:rPr>
                <w:lang w:eastAsia="ko-KR"/>
              </w:rPr>
              <w:t>≤ 12345</w:t>
            </w:r>
          </w:p>
        </w:tc>
        <w:tc>
          <w:tcPr>
            <w:tcW w:w="992" w:type="dxa"/>
            <w:noWrap/>
            <w:hideMark/>
          </w:tcPr>
          <w:p w14:paraId="28957CB9" w14:textId="77777777" w:rsidR="00335A31" w:rsidRPr="00DE7B59" w:rsidRDefault="00335A31" w:rsidP="005A53D1">
            <w:pPr>
              <w:pStyle w:val="TAL"/>
              <w:jc w:val="center"/>
              <w:rPr>
                <w:lang w:eastAsia="ko-KR"/>
              </w:rPr>
            </w:pPr>
            <w:r w:rsidRPr="00DE7B59">
              <w:rPr>
                <w:lang w:eastAsia="ko-KR"/>
              </w:rPr>
              <w:t>110</w:t>
            </w:r>
          </w:p>
        </w:tc>
        <w:tc>
          <w:tcPr>
            <w:tcW w:w="1276" w:type="dxa"/>
            <w:noWrap/>
            <w:hideMark/>
          </w:tcPr>
          <w:p w14:paraId="09DE7B16" w14:textId="77777777" w:rsidR="00335A31" w:rsidRPr="00DE7B59" w:rsidRDefault="00335A31" w:rsidP="005A53D1">
            <w:pPr>
              <w:pStyle w:val="TAL"/>
              <w:jc w:val="center"/>
              <w:rPr>
                <w:lang w:eastAsia="ko-KR"/>
              </w:rPr>
            </w:pPr>
            <w:r w:rsidRPr="00DE7B59">
              <w:rPr>
                <w:lang w:eastAsia="ko-KR"/>
              </w:rPr>
              <w:t>≤ 43418</w:t>
            </w:r>
          </w:p>
        </w:tc>
        <w:tc>
          <w:tcPr>
            <w:tcW w:w="853" w:type="dxa"/>
            <w:noWrap/>
            <w:hideMark/>
          </w:tcPr>
          <w:p w14:paraId="37249F1C" w14:textId="77777777" w:rsidR="00335A31" w:rsidRPr="00DE7B59" w:rsidRDefault="00335A31" w:rsidP="005A53D1">
            <w:pPr>
              <w:pStyle w:val="TAL"/>
              <w:jc w:val="center"/>
              <w:rPr>
                <w:lang w:eastAsia="ko-KR"/>
              </w:rPr>
            </w:pPr>
            <w:r w:rsidRPr="00DE7B59">
              <w:rPr>
                <w:lang w:eastAsia="ko-KR"/>
              </w:rPr>
              <w:t>174</w:t>
            </w:r>
          </w:p>
        </w:tc>
        <w:tc>
          <w:tcPr>
            <w:tcW w:w="1275" w:type="dxa"/>
            <w:noWrap/>
            <w:hideMark/>
          </w:tcPr>
          <w:p w14:paraId="12F8BDC8" w14:textId="77777777" w:rsidR="00335A31" w:rsidRPr="00DE7B59" w:rsidRDefault="00335A31" w:rsidP="005A53D1">
            <w:pPr>
              <w:pStyle w:val="TAL"/>
              <w:jc w:val="center"/>
              <w:rPr>
                <w:lang w:eastAsia="ko-KR"/>
              </w:rPr>
            </w:pPr>
            <w:r w:rsidRPr="00DE7B59">
              <w:rPr>
                <w:lang w:eastAsia="ko-KR"/>
              </w:rPr>
              <w:t>≤ 152697</w:t>
            </w:r>
          </w:p>
        </w:tc>
        <w:tc>
          <w:tcPr>
            <w:tcW w:w="709" w:type="dxa"/>
            <w:noWrap/>
            <w:hideMark/>
          </w:tcPr>
          <w:p w14:paraId="6B955581" w14:textId="77777777" w:rsidR="00335A31" w:rsidRPr="00DE7B59" w:rsidRDefault="00335A31" w:rsidP="005A53D1">
            <w:pPr>
              <w:pStyle w:val="TAL"/>
              <w:jc w:val="center"/>
              <w:rPr>
                <w:lang w:eastAsia="ko-KR"/>
              </w:rPr>
            </w:pPr>
            <w:r w:rsidRPr="00DE7B59">
              <w:rPr>
                <w:lang w:eastAsia="ko-KR"/>
              </w:rPr>
              <w:t>238</w:t>
            </w:r>
          </w:p>
        </w:tc>
        <w:tc>
          <w:tcPr>
            <w:tcW w:w="1132" w:type="dxa"/>
            <w:noWrap/>
            <w:hideMark/>
          </w:tcPr>
          <w:p w14:paraId="5AFE2A60" w14:textId="77777777" w:rsidR="00335A31" w:rsidRPr="00DE7B59" w:rsidRDefault="00335A31" w:rsidP="005A53D1">
            <w:pPr>
              <w:pStyle w:val="TAL"/>
              <w:jc w:val="center"/>
              <w:rPr>
                <w:lang w:eastAsia="ko-KR"/>
              </w:rPr>
            </w:pPr>
            <w:r w:rsidRPr="00DE7B59">
              <w:rPr>
                <w:lang w:eastAsia="ko-KR"/>
              </w:rPr>
              <w:t>≤ 537017</w:t>
            </w:r>
          </w:p>
        </w:tc>
      </w:tr>
      <w:tr w:rsidR="00335A31" w:rsidRPr="00DE7B59" w14:paraId="2FA4976E" w14:textId="77777777" w:rsidTr="005A53D1">
        <w:trPr>
          <w:jc w:val="center"/>
        </w:trPr>
        <w:tc>
          <w:tcPr>
            <w:tcW w:w="719" w:type="dxa"/>
            <w:noWrap/>
            <w:hideMark/>
          </w:tcPr>
          <w:p w14:paraId="6E20E625" w14:textId="77777777" w:rsidR="00335A31" w:rsidRPr="00DE7B59" w:rsidRDefault="00335A31" w:rsidP="005A53D1">
            <w:pPr>
              <w:pStyle w:val="TAL"/>
              <w:jc w:val="center"/>
              <w:rPr>
                <w:lang w:eastAsia="ko-KR"/>
              </w:rPr>
            </w:pPr>
            <w:r w:rsidRPr="00DE7B59">
              <w:rPr>
                <w:lang w:eastAsia="ko-KR"/>
              </w:rPr>
              <w:t>47</w:t>
            </w:r>
          </w:p>
        </w:tc>
        <w:tc>
          <w:tcPr>
            <w:tcW w:w="1827" w:type="dxa"/>
            <w:noWrap/>
            <w:hideMark/>
          </w:tcPr>
          <w:p w14:paraId="7F2A1C30" w14:textId="77777777" w:rsidR="00335A31" w:rsidRPr="00DE7B59" w:rsidRDefault="00335A31" w:rsidP="005A53D1">
            <w:pPr>
              <w:pStyle w:val="TAL"/>
              <w:jc w:val="center"/>
              <w:rPr>
                <w:lang w:eastAsia="ko-KR"/>
              </w:rPr>
            </w:pPr>
            <w:r w:rsidRPr="00DE7B59">
              <w:rPr>
                <w:lang w:eastAsia="ko-KR"/>
              </w:rPr>
              <w:t>≤ 12590</w:t>
            </w:r>
          </w:p>
        </w:tc>
        <w:tc>
          <w:tcPr>
            <w:tcW w:w="992" w:type="dxa"/>
            <w:noWrap/>
            <w:hideMark/>
          </w:tcPr>
          <w:p w14:paraId="0D885C4B" w14:textId="77777777" w:rsidR="00335A31" w:rsidRPr="00DE7B59" w:rsidRDefault="00335A31" w:rsidP="005A53D1">
            <w:pPr>
              <w:pStyle w:val="TAL"/>
              <w:jc w:val="center"/>
              <w:rPr>
                <w:lang w:eastAsia="ko-KR"/>
              </w:rPr>
            </w:pPr>
            <w:r w:rsidRPr="00DE7B59">
              <w:rPr>
                <w:lang w:eastAsia="ko-KR"/>
              </w:rPr>
              <w:t>111</w:t>
            </w:r>
          </w:p>
        </w:tc>
        <w:tc>
          <w:tcPr>
            <w:tcW w:w="1276" w:type="dxa"/>
            <w:noWrap/>
            <w:hideMark/>
          </w:tcPr>
          <w:p w14:paraId="434970A7" w14:textId="77777777" w:rsidR="00335A31" w:rsidRPr="00DE7B59" w:rsidRDefault="00335A31" w:rsidP="005A53D1">
            <w:pPr>
              <w:pStyle w:val="TAL"/>
              <w:jc w:val="center"/>
              <w:rPr>
                <w:lang w:eastAsia="ko-KR"/>
              </w:rPr>
            </w:pPr>
            <w:r w:rsidRPr="00DE7B59">
              <w:rPr>
                <w:lang w:eastAsia="ko-KR"/>
              </w:rPr>
              <w:t>≤ 44280</w:t>
            </w:r>
          </w:p>
        </w:tc>
        <w:tc>
          <w:tcPr>
            <w:tcW w:w="853" w:type="dxa"/>
            <w:noWrap/>
            <w:hideMark/>
          </w:tcPr>
          <w:p w14:paraId="7373947A" w14:textId="77777777" w:rsidR="00335A31" w:rsidRPr="00DE7B59" w:rsidRDefault="00335A31" w:rsidP="005A53D1">
            <w:pPr>
              <w:pStyle w:val="TAL"/>
              <w:jc w:val="center"/>
              <w:rPr>
                <w:lang w:eastAsia="ko-KR"/>
              </w:rPr>
            </w:pPr>
            <w:r w:rsidRPr="00DE7B59">
              <w:rPr>
                <w:lang w:eastAsia="ko-KR"/>
              </w:rPr>
              <w:t>175</w:t>
            </w:r>
          </w:p>
        </w:tc>
        <w:tc>
          <w:tcPr>
            <w:tcW w:w="1275" w:type="dxa"/>
            <w:noWrap/>
            <w:hideMark/>
          </w:tcPr>
          <w:p w14:paraId="3413F60C" w14:textId="77777777" w:rsidR="00335A31" w:rsidRPr="00DE7B59" w:rsidRDefault="00335A31" w:rsidP="005A53D1">
            <w:pPr>
              <w:pStyle w:val="TAL"/>
              <w:jc w:val="center"/>
              <w:rPr>
                <w:lang w:eastAsia="ko-KR"/>
              </w:rPr>
            </w:pPr>
            <w:r w:rsidRPr="00DE7B59">
              <w:rPr>
                <w:lang w:eastAsia="ko-KR"/>
              </w:rPr>
              <w:t>≤ 155727</w:t>
            </w:r>
          </w:p>
        </w:tc>
        <w:tc>
          <w:tcPr>
            <w:tcW w:w="709" w:type="dxa"/>
            <w:noWrap/>
            <w:hideMark/>
          </w:tcPr>
          <w:p w14:paraId="7CD2E939" w14:textId="77777777" w:rsidR="00335A31" w:rsidRPr="00DE7B59" w:rsidRDefault="00335A31" w:rsidP="005A53D1">
            <w:pPr>
              <w:pStyle w:val="TAL"/>
              <w:jc w:val="center"/>
              <w:rPr>
                <w:lang w:eastAsia="ko-KR"/>
              </w:rPr>
            </w:pPr>
            <w:r w:rsidRPr="00DE7B59">
              <w:rPr>
                <w:lang w:eastAsia="ko-KR"/>
              </w:rPr>
              <w:t>239</w:t>
            </w:r>
          </w:p>
        </w:tc>
        <w:tc>
          <w:tcPr>
            <w:tcW w:w="1132" w:type="dxa"/>
            <w:noWrap/>
            <w:hideMark/>
          </w:tcPr>
          <w:p w14:paraId="424A18C2" w14:textId="77777777" w:rsidR="00335A31" w:rsidRPr="00DE7B59" w:rsidRDefault="00335A31" w:rsidP="005A53D1">
            <w:pPr>
              <w:pStyle w:val="TAL"/>
              <w:jc w:val="center"/>
              <w:rPr>
                <w:lang w:eastAsia="ko-KR"/>
              </w:rPr>
            </w:pPr>
            <w:r w:rsidRPr="00DE7B59">
              <w:rPr>
                <w:lang w:eastAsia="ko-KR"/>
              </w:rPr>
              <w:t>≤ 547674</w:t>
            </w:r>
          </w:p>
        </w:tc>
      </w:tr>
      <w:tr w:rsidR="00335A31" w:rsidRPr="00DE7B59" w14:paraId="5EE6B058" w14:textId="77777777" w:rsidTr="005A53D1">
        <w:trPr>
          <w:jc w:val="center"/>
        </w:trPr>
        <w:tc>
          <w:tcPr>
            <w:tcW w:w="719" w:type="dxa"/>
            <w:noWrap/>
            <w:hideMark/>
          </w:tcPr>
          <w:p w14:paraId="58521F57" w14:textId="77777777" w:rsidR="00335A31" w:rsidRPr="00DE7B59" w:rsidRDefault="00335A31" w:rsidP="005A53D1">
            <w:pPr>
              <w:pStyle w:val="TAL"/>
              <w:jc w:val="center"/>
              <w:rPr>
                <w:lang w:eastAsia="ko-KR"/>
              </w:rPr>
            </w:pPr>
            <w:r w:rsidRPr="00DE7B59">
              <w:rPr>
                <w:lang w:eastAsia="ko-KR"/>
              </w:rPr>
              <w:t>48</w:t>
            </w:r>
          </w:p>
        </w:tc>
        <w:tc>
          <w:tcPr>
            <w:tcW w:w="1827" w:type="dxa"/>
            <w:noWrap/>
            <w:hideMark/>
          </w:tcPr>
          <w:p w14:paraId="61893847" w14:textId="77777777" w:rsidR="00335A31" w:rsidRPr="00DE7B59" w:rsidRDefault="00335A31" w:rsidP="005A53D1">
            <w:pPr>
              <w:pStyle w:val="TAL"/>
              <w:jc w:val="center"/>
              <w:rPr>
                <w:lang w:eastAsia="ko-KR"/>
              </w:rPr>
            </w:pPr>
            <w:r w:rsidRPr="00DE7B59">
              <w:rPr>
                <w:lang w:eastAsia="ko-KR"/>
              </w:rPr>
              <w:t>≤ 12840</w:t>
            </w:r>
          </w:p>
        </w:tc>
        <w:tc>
          <w:tcPr>
            <w:tcW w:w="992" w:type="dxa"/>
            <w:noWrap/>
            <w:hideMark/>
          </w:tcPr>
          <w:p w14:paraId="6840D64E" w14:textId="77777777" w:rsidR="00335A31" w:rsidRPr="00DE7B59" w:rsidRDefault="00335A31" w:rsidP="005A53D1">
            <w:pPr>
              <w:pStyle w:val="TAL"/>
              <w:jc w:val="center"/>
              <w:rPr>
                <w:lang w:eastAsia="ko-KR"/>
              </w:rPr>
            </w:pPr>
            <w:r w:rsidRPr="00DE7B59">
              <w:rPr>
                <w:lang w:eastAsia="ko-KR"/>
              </w:rPr>
              <w:t>112</w:t>
            </w:r>
          </w:p>
        </w:tc>
        <w:tc>
          <w:tcPr>
            <w:tcW w:w="1276" w:type="dxa"/>
            <w:noWrap/>
            <w:hideMark/>
          </w:tcPr>
          <w:p w14:paraId="1A6A585D" w14:textId="77777777" w:rsidR="00335A31" w:rsidRPr="00DE7B59" w:rsidRDefault="00335A31" w:rsidP="005A53D1">
            <w:pPr>
              <w:pStyle w:val="TAL"/>
              <w:jc w:val="center"/>
              <w:rPr>
                <w:lang w:eastAsia="ko-KR"/>
              </w:rPr>
            </w:pPr>
            <w:r w:rsidRPr="00DE7B59">
              <w:rPr>
                <w:lang w:eastAsia="ko-KR"/>
              </w:rPr>
              <w:t>≤ 45158</w:t>
            </w:r>
          </w:p>
        </w:tc>
        <w:tc>
          <w:tcPr>
            <w:tcW w:w="853" w:type="dxa"/>
            <w:noWrap/>
            <w:hideMark/>
          </w:tcPr>
          <w:p w14:paraId="7CCC9C15" w14:textId="77777777" w:rsidR="00335A31" w:rsidRPr="00DE7B59" w:rsidRDefault="00335A31" w:rsidP="005A53D1">
            <w:pPr>
              <w:pStyle w:val="TAL"/>
              <w:jc w:val="center"/>
              <w:rPr>
                <w:lang w:eastAsia="ko-KR"/>
              </w:rPr>
            </w:pPr>
            <w:r w:rsidRPr="00DE7B59">
              <w:rPr>
                <w:lang w:eastAsia="ko-KR"/>
              </w:rPr>
              <w:t>176</w:t>
            </w:r>
          </w:p>
        </w:tc>
        <w:tc>
          <w:tcPr>
            <w:tcW w:w="1275" w:type="dxa"/>
            <w:noWrap/>
            <w:hideMark/>
          </w:tcPr>
          <w:p w14:paraId="508CC997" w14:textId="77777777" w:rsidR="00335A31" w:rsidRPr="00DE7B59" w:rsidRDefault="00335A31" w:rsidP="005A53D1">
            <w:pPr>
              <w:pStyle w:val="TAL"/>
              <w:jc w:val="center"/>
              <w:rPr>
                <w:lang w:eastAsia="ko-KR"/>
              </w:rPr>
            </w:pPr>
            <w:r w:rsidRPr="00DE7B59">
              <w:rPr>
                <w:lang w:eastAsia="ko-KR"/>
              </w:rPr>
              <w:t>≤ 158817</w:t>
            </w:r>
          </w:p>
        </w:tc>
        <w:tc>
          <w:tcPr>
            <w:tcW w:w="709" w:type="dxa"/>
            <w:noWrap/>
            <w:hideMark/>
          </w:tcPr>
          <w:p w14:paraId="441E785A" w14:textId="77777777" w:rsidR="00335A31" w:rsidRPr="00DE7B59" w:rsidRDefault="00335A31" w:rsidP="005A53D1">
            <w:pPr>
              <w:pStyle w:val="TAL"/>
              <w:jc w:val="center"/>
              <w:rPr>
                <w:lang w:eastAsia="ko-KR"/>
              </w:rPr>
            </w:pPr>
            <w:r w:rsidRPr="00DE7B59">
              <w:rPr>
                <w:lang w:eastAsia="ko-KR"/>
              </w:rPr>
              <w:t>240</w:t>
            </w:r>
          </w:p>
        </w:tc>
        <w:tc>
          <w:tcPr>
            <w:tcW w:w="1132" w:type="dxa"/>
            <w:noWrap/>
            <w:hideMark/>
          </w:tcPr>
          <w:p w14:paraId="5FFBEE02" w14:textId="77777777" w:rsidR="00335A31" w:rsidRPr="00DE7B59" w:rsidRDefault="00335A31" w:rsidP="005A53D1">
            <w:pPr>
              <w:pStyle w:val="TAL"/>
              <w:jc w:val="center"/>
              <w:rPr>
                <w:lang w:eastAsia="ko-KR"/>
              </w:rPr>
            </w:pPr>
            <w:r w:rsidRPr="00DE7B59">
              <w:rPr>
                <w:lang w:eastAsia="ko-KR"/>
              </w:rPr>
              <w:t>≤ 558542</w:t>
            </w:r>
          </w:p>
        </w:tc>
      </w:tr>
      <w:tr w:rsidR="00335A31" w:rsidRPr="00DE7B59" w14:paraId="4A9B26E0" w14:textId="77777777" w:rsidTr="005A53D1">
        <w:trPr>
          <w:jc w:val="center"/>
        </w:trPr>
        <w:tc>
          <w:tcPr>
            <w:tcW w:w="719" w:type="dxa"/>
            <w:noWrap/>
            <w:hideMark/>
          </w:tcPr>
          <w:p w14:paraId="53081634" w14:textId="77777777" w:rsidR="00335A31" w:rsidRPr="00DE7B59" w:rsidRDefault="00335A31" w:rsidP="005A53D1">
            <w:pPr>
              <w:pStyle w:val="TAL"/>
              <w:jc w:val="center"/>
              <w:rPr>
                <w:lang w:eastAsia="ko-KR"/>
              </w:rPr>
            </w:pPr>
            <w:r w:rsidRPr="00DE7B59">
              <w:rPr>
                <w:lang w:eastAsia="ko-KR"/>
              </w:rPr>
              <w:t>49</w:t>
            </w:r>
          </w:p>
        </w:tc>
        <w:tc>
          <w:tcPr>
            <w:tcW w:w="1827" w:type="dxa"/>
            <w:noWrap/>
            <w:hideMark/>
          </w:tcPr>
          <w:p w14:paraId="7848BADA" w14:textId="77777777" w:rsidR="00335A31" w:rsidRPr="00DE7B59" w:rsidRDefault="00335A31" w:rsidP="005A53D1">
            <w:pPr>
              <w:pStyle w:val="TAL"/>
              <w:jc w:val="center"/>
              <w:rPr>
                <w:lang w:eastAsia="ko-KR"/>
              </w:rPr>
            </w:pPr>
            <w:r w:rsidRPr="00DE7B59">
              <w:rPr>
                <w:lang w:eastAsia="ko-KR"/>
              </w:rPr>
              <w:t>≤ 13095</w:t>
            </w:r>
          </w:p>
        </w:tc>
        <w:tc>
          <w:tcPr>
            <w:tcW w:w="992" w:type="dxa"/>
            <w:noWrap/>
            <w:hideMark/>
          </w:tcPr>
          <w:p w14:paraId="193547F7" w14:textId="77777777" w:rsidR="00335A31" w:rsidRPr="00DE7B59" w:rsidRDefault="00335A31" w:rsidP="005A53D1">
            <w:pPr>
              <w:pStyle w:val="TAL"/>
              <w:jc w:val="center"/>
              <w:rPr>
                <w:lang w:eastAsia="ko-KR"/>
              </w:rPr>
            </w:pPr>
            <w:r w:rsidRPr="00DE7B59">
              <w:rPr>
                <w:lang w:eastAsia="ko-KR"/>
              </w:rPr>
              <w:t>113</w:t>
            </w:r>
          </w:p>
        </w:tc>
        <w:tc>
          <w:tcPr>
            <w:tcW w:w="1276" w:type="dxa"/>
            <w:noWrap/>
            <w:hideMark/>
          </w:tcPr>
          <w:p w14:paraId="2C16917E" w14:textId="77777777" w:rsidR="00335A31" w:rsidRPr="00DE7B59" w:rsidRDefault="00335A31" w:rsidP="005A53D1">
            <w:pPr>
              <w:pStyle w:val="TAL"/>
              <w:jc w:val="center"/>
              <w:rPr>
                <w:lang w:eastAsia="ko-KR"/>
              </w:rPr>
            </w:pPr>
            <w:r w:rsidRPr="00DE7B59">
              <w:rPr>
                <w:lang w:eastAsia="ko-KR"/>
              </w:rPr>
              <w:t>≤ 46055</w:t>
            </w:r>
          </w:p>
        </w:tc>
        <w:tc>
          <w:tcPr>
            <w:tcW w:w="853" w:type="dxa"/>
            <w:noWrap/>
            <w:hideMark/>
          </w:tcPr>
          <w:p w14:paraId="78D8628A" w14:textId="77777777" w:rsidR="00335A31" w:rsidRPr="00DE7B59" w:rsidRDefault="00335A31" w:rsidP="005A53D1">
            <w:pPr>
              <w:pStyle w:val="TAL"/>
              <w:jc w:val="center"/>
              <w:rPr>
                <w:lang w:eastAsia="ko-KR"/>
              </w:rPr>
            </w:pPr>
            <w:r w:rsidRPr="00DE7B59">
              <w:rPr>
                <w:lang w:eastAsia="ko-KR"/>
              </w:rPr>
              <w:t>177</w:t>
            </w:r>
          </w:p>
        </w:tc>
        <w:tc>
          <w:tcPr>
            <w:tcW w:w="1275" w:type="dxa"/>
            <w:noWrap/>
            <w:hideMark/>
          </w:tcPr>
          <w:p w14:paraId="20494B2F" w14:textId="77777777" w:rsidR="00335A31" w:rsidRPr="00DE7B59" w:rsidRDefault="00335A31" w:rsidP="005A53D1">
            <w:pPr>
              <w:pStyle w:val="TAL"/>
              <w:jc w:val="center"/>
              <w:rPr>
                <w:lang w:eastAsia="ko-KR"/>
              </w:rPr>
            </w:pPr>
            <w:r w:rsidRPr="00DE7B59">
              <w:rPr>
                <w:lang w:eastAsia="ko-KR"/>
              </w:rPr>
              <w:t>≤ 161969</w:t>
            </w:r>
          </w:p>
        </w:tc>
        <w:tc>
          <w:tcPr>
            <w:tcW w:w="709" w:type="dxa"/>
            <w:noWrap/>
            <w:hideMark/>
          </w:tcPr>
          <w:p w14:paraId="36D61813" w14:textId="77777777" w:rsidR="00335A31" w:rsidRPr="00DE7B59" w:rsidRDefault="00335A31" w:rsidP="005A53D1">
            <w:pPr>
              <w:pStyle w:val="TAL"/>
              <w:jc w:val="center"/>
              <w:rPr>
                <w:lang w:eastAsia="ko-KR"/>
              </w:rPr>
            </w:pPr>
            <w:r w:rsidRPr="00DE7B59">
              <w:rPr>
                <w:lang w:eastAsia="ko-KR"/>
              </w:rPr>
              <w:t>241</w:t>
            </w:r>
          </w:p>
        </w:tc>
        <w:tc>
          <w:tcPr>
            <w:tcW w:w="1132" w:type="dxa"/>
            <w:noWrap/>
            <w:hideMark/>
          </w:tcPr>
          <w:p w14:paraId="4E666E1D" w14:textId="77777777" w:rsidR="00335A31" w:rsidRPr="00DE7B59" w:rsidRDefault="00335A31" w:rsidP="005A53D1">
            <w:pPr>
              <w:pStyle w:val="TAL"/>
              <w:jc w:val="center"/>
              <w:rPr>
                <w:lang w:eastAsia="ko-KR"/>
              </w:rPr>
            </w:pPr>
            <w:r w:rsidRPr="00DE7B59">
              <w:rPr>
                <w:lang w:eastAsia="ko-KR"/>
              </w:rPr>
              <w:t>≤ 569625</w:t>
            </w:r>
          </w:p>
        </w:tc>
      </w:tr>
      <w:tr w:rsidR="00335A31" w:rsidRPr="00DE7B59" w14:paraId="52CE120B" w14:textId="77777777" w:rsidTr="005A53D1">
        <w:trPr>
          <w:jc w:val="center"/>
        </w:trPr>
        <w:tc>
          <w:tcPr>
            <w:tcW w:w="719" w:type="dxa"/>
            <w:noWrap/>
            <w:hideMark/>
          </w:tcPr>
          <w:p w14:paraId="3D2F3F22" w14:textId="77777777" w:rsidR="00335A31" w:rsidRPr="00DE7B59" w:rsidRDefault="00335A31" w:rsidP="005A53D1">
            <w:pPr>
              <w:pStyle w:val="TAL"/>
              <w:jc w:val="center"/>
              <w:rPr>
                <w:lang w:eastAsia="ko-KR"/>
              </w:rPr>
            </w:pPr>
            <w:r w:rsidRPr="00DE7B59">
              <w:rPr>
                <w:lang w:eastAsia="ko-KR"/>
              </w:rPr>
              <w:t>50</w:t>
            </w:r>
          </w:p>
        </w:tc>
        <w:tc>
          <w:tcPr>
            <w:tcW w:w="1827" w:type="dxa"/>
            <w:noWrap/>
            <w:hideMark/>
          </w:tcPr>
          <w:p w14:paraId="5895DA6F" w14:textId="77777777" w:rsidR="00335A31" w:rsidRPr="00DE7B59" w:rsidRDefault="00335A31" w:rsidP="005A53D1">
            <w:pPr>
              <w:pStyle w:val="TAL"/>
              <w:jc w:val="center"/>
              <w:rPr>
                <w:lang w:eastAsia="ko-KR"/>
              </w:rPr>
            </w:pPr>
            <w:r w:rsidRPr="00DE7B59">
              <w:rPr>
                <w:lang w:eastAsia="ko-KR"/>
              </w:rPr>
              <w:t>≤ 13355</w:t>
            </w:r>
          </w:p>
        </w:tc>
        <w:tc>
          <w:tcPr>
            <w:tcW w:w="992" w:type="dxa"/>
            <w:noWrap/>
            <w:hideMark/>
          </w:tcPr>
          <w:p w14:paraId="07E9C16C" w14:textId="77777777" w:rsidR="00335A31" w:rsidRPr="00DE7B59" w:rsidRDefault="00335A31" w:rsidP="005A53D1">
            <w:pPr>
              <w:pStyle w:val="TAL"/>
              <w:jc w:val="center"/>
              <w:rPr>
                <w:lang w:eastAsia="ko-KR"/>
              </w:rPr>
            </w:pPr>
            <w:r w:rsidRPr="00DE7B59">
              <w:rPr>
                <w:lang w:eastAsia="ko-KR"/>
              </w:rPr>
              <w:t>114</w:t>
            </w:r>
          </w:p>
        </w:tc>
        <w:tc>
          <w:tcPr>
            <w:tcW w:w="1276" w:type="dxa"/>
            <w:noWrap/>
            <w:hideMark/>
          </w:tcPr>
          <w:p w14:paraId="2DAE11B2" w14:textId="77777777" w:rsidR="00335A31" w:rsidRPr="00DE7B59" w:rsidRDefault="00335A31" w:rsidP="005A53D1">
            <w:pPr>
              <w:pStyle w:val="TAL"/>
              <w:jc w:val="center"/>
              <w:rPr>
                <w:lang w:eastAsia="ko-KR"/>
              </w:rPr>
            </w:pPr>
            <w:r w:rsidRPr="00DE7B59">
              <w:rPr>
                <w:lang w:eastAsia="ko-KR"/>
              </w:rPr>
              <w:t>≤ 46968</w:t>
            </w:r>
          </w:p>
        </w:tc>
        <w:tc>
          <w:tcPr>
            <w:tcW w:w="853" w:type="dxa"/>
            <w:noWrap/>
            <w:hideMark/>
          </w:tcPr>
          <w:p w14:paraId="09E99BC1" w14:textId="77777777" w:rsidR="00335A31" w:rsidRPr="00DE7B59" w:rsidRDefault="00335A31" w:rsidP="005A53D1">
            <w:pPr>
              <w:pStyle w:val="TAL"/>
              <w:jc w:val="center"/>
              <w:rPr>
                <w:lang w:eastAsia="ko-KR"/>
              </w:rPr>
            </w:pPr>
            <w:r w:rsidRPr="00DE7B59">
              <w:rPr>
                <w:lang w:eastAsia="ko-KR"/>
              </w:rPr>
              <w:t>178</w:t>
            </w:r>
          </w:p>
        </w:tc>
        <w:tc>
          <w:tcPr>
            <w:tcW w:w="1275" w:type="dxa"/>
            <w:noWrap/>
            <w:hideMark/>
          </w:tcPr>
          <w:p w14:paraId="6208F688" w14:textId="77777777" w:rsidR="00335A31" w:rsidRPr="00DE7B59" w:rsidRDefault="00335A31" w:rsidP="005A53D1">
            <w:pPr>
              <w:pStyle w:val="TAL"/>
              <w:jc w:val="center"/>
              <w:rPr>
                <w:lang w:eastAsia="ko-KR"/>
              </w:rPr>
            </w:pPr>
            <w:r w:rsidRPr="00DE7B59">
              <w:rPr>
                <w:lang w:eastAsia="ko-KR"/>
              </w:rPr>
              <w:t>≤ 165183</w:t>
            </w:r>
          </w:p>
        </w:tc>
        <w:tc>
          <w:tcPr>
            <w:tcW w:w="709" w:type="dxa"/>
            <w:noWrap/>
            <w:hideMark/>
          </w:tcPr>
          <w:p w14:paraId="0CE69AD2" w14:textId="77777777" w:rsidR="00335A31" w:rsidRPr="00DE7B59" w:rsidRDefault="00335A31" w:rsidP="005A53D1">
            <w:pPr>
              <w:pStyle w:val="TAL"/>
              <w:jc w:val="center"/>
              <w:rPr>
                <w:lang w:eastAsia="ko-KR"/>
              </w:rPr>
            </w:pPr>
            <w:r w:rsidRPr="00DE7B59">
              <w:rPr>
                <w:lang w:eastAsia="ko-KR"/>
              </w:rPr>
              <w:t>242</w:t>
            </w:r>
          </w:p>
        </w:tc>
        <w:tc>
          <w:tcPr>
            <w:tcW w:w="1132" w:type="dxa"/>
            <w:noWrap/>
            <w:hideMark/>
          </w:tcPr>
          <w:p w14:paraId="05CE34D9" w14:textId="77777777" w:rsidR="00335A31" w:rsidRPr="00DE7B59" w:rsidRDefault="00335A31" w:rsidP="005A53D1">
            <w:pPr>
              <w:pStyle w:val="TAL"/>
              <w:jc w:val="center"/>
              <w:rPr>
                <w:lang w:eastAsia="ko-KR"/>
              </w:rPr>
            </w:pPr>
            <w:r w:rsidRPr="00DE7B59">
              <w:rPr>
                <w:lang w:eastAsia="ko-KR"/>
              </w:rPr>
              <w:t>≤ 580929</w:t>
            </w:r>
          </w:p>
        </w:tc>
      </w:tr>
      <w:tr w:rsidR="00335A31" w:rsidRPr="00DE7B59" w14:paraId="5695A21E" w14:textId="77777777" w:rsidTr="005A53D1">
        <w:trPr>
          <w:jc w:val="center"/>
        </w:trPr>
        <w:tc>
          <w:tcPr>
            <w:tcW w:w="719" w:type="dxa"/>
            <w:noWrap/>
            <w:hideMark/>
          </w:tcPr>
          <w:p w14:paraId="46970617" w14:textId="77777777" w:rsidR="00335A31" w:rsidRPr="00DE7B59" w:rsidRDefault="00335A31" w:rsidP="005A53D1">
            <w:pPr>
              <w:pStyle w:val="TAL"/>
              <w:jc w:val="center"/>
              <w:rPr>
                <w:lang w:eastAsia="ko-KR"/>
              </w:rPr>
            </w:pPr>
            <w:r w:rsidRPr="00DE7B59">
              <w:rPr>
                <w:lang w:eastAsia="ko-KR"/>
              </w:rPr>
              <w:t>51</w:t>
            </w:r>
          </w:p>
        </w:tc>
        <w:tc>
          <w:tcPr>
            <w:tcW w:w="1827" w:type="dxa"/>
            <w:noWrap/>
            <w:hideMark/>
          </w:tcPr>
          <w:p w14:paraId="2AD16EE2" w14:textId="77777777" w:rsidR="00335A31" w:rsidRPr="00DE7B59" w:rsidRDefault="00335A31" w:rsidP="005A53D1">
            <w:pPr>
              <w:pStyle w:val="TAL"/>
              <w:jc w:val="center"/>
              <w:rPr>
                <w:lang w:eastAsia="ko-KR"/>
              </w:rPr>
            </w:pPr>
            <w:r w:rsidRPr="00DE7B59">
              <w:rPr>
                <w:lang w:eastAsia="ko-KR"/>
              </w:rPr>
              <w:t>≤ 13620</w:t>
            </w:r>
          </w:p>
        </w:tc>
        <w:tc>
          <w:tcPr>
            <w:tcW w:w="992" w:type="dxa"/>
            <w:noWrap/>
            <w:hideMark/>
          </w:tcPr>
          <w:p w14:paraId="3F97955D" w14:textId="77777777" w:rsidR="00335A31" w:rsidRPr="00DE7B59" w:rsidRDefault="00335A31" w:rsidP="005A53D1">
            <w:pPr>
              <w:pStyle w:val="TAL"/>
              <w:jc w:val="center"/>
              <w:rPr>
                <w:lang w:eastAsia="ko-KR"/>
              </w:rPr>
            </w:pPr>
            <w:r w:rsidRPr="00DE7B59">
              <w:rPr>
                <w:lang w:eastAsia="ko-KR"/>
              </w:rPr>
              <w:t>115</w:t>
            </w:r>
          </w:p>
        </w:tc>
        <w:tc>
          <w:tcPr>
            <w:tcW w:w="1276" w:type="dxa"/>
            <w:noWrap/>
            <w:hideMark/>
          </w:tcPr>
          <w:p w14:paraId="3549F2A4" w14:textId="77777777" w:rsidR="00335A31" w:rsidRPr="00DE7B59" w:rsidRDefault="00335A31" w:rsidP="005A53D1">
            <w:pPr>
              <w:pStyle w:val="TAL"/>
              <w:jc w:val="center"/>
              <w:rPr>
                <w:lang w:eastAsia="ko-KR"/>
              </w:rPr>
            </w:pPr>
            <w:r w:rsidRPr="00DE7B59">
              <w:rPr>
                <w:lang w:eastAsia="ko-KR"/>
              </w:rPr>
              <w:t>≤ 47900</w:t>
            </w:r>
          </w:p>
        </w:tc>
        <w:tc>
          <w:tcPr>
            <w:tcW w:w="853" w:type="dxa"/>
            <w:noWrap/>
            <w:hideMark/>
          </w:tcPr>
          <w:p w14:paraId="70EE5FF5" w14:textId="77777777" w:rsidR="00335A31" w:rsidRPr="00DE7B59" w:rsidRDefault="00335A31" w:rsidP="005A53D1">
            <w:pPr>
              <w:pStyle w:val="TAL"/>
              <w:jc w:val="center"/>
              <w:rPr>
                <w:lang w:eastAsia="ko-KR"/>
              </w:rPr>
            </w:pPr>
            <w:r w:rsidRPr="00DE7B59">
              <w:rPr>
                <w:lang w:eastAsia="ko-KR"/>
              </w:rPr>
              <w:t>179</w:t>
            </w:r>
          </w:p>
        </w:tc>
        <w:tc>
          <w:tcPr>
            <w:tcW w:w="1275" w:type="dxa"/>
            <w:noWrap/>
            <w:hideMark/>
          </w:tcPr>
          <w:p w14:paraId="03E426CE" w14:textId="77777777" w:rsidR="00335A31" w:rsidRPr="00DE7B59" w:rsidRDefault="00335A31" w:rsidP="005A53D1">
            <w:pPr>
              <w:pStyle w:val="TAL"/>
              <w:jc w:val="center"/>
              <w:rPr>
                <w:lang w:eastAsia="ko-KR"/>
              </w:rPr>
            </w:pPr>
            <w:r w:rsidRPr="00DE7B59">
              <w:rPr>
                <w:lang w:eastAsia="ko-KR"/>
              </w:rPr>
              <w:t>≤ 168461</w:t>
            </w:r>
          </w:p>
        </w:tc>
        <w:tc>
          <w:tcPr>
            <w:tcW w:w="709" w:type="dxa"/>
            <w:noWrap/>
            <w:hideMark/>
          </w:tcPr>
          <w:p w14:paraId="62B1566B" w14:textId="77777777" w:rsidR="00335A31" w:rsidRPr="00DE7B59" w:rsidRDefault="00335A31" w:rsidP="005A53D1">
            <w:pPr>
              <w:pStyle w:val="TAL"/>
              <w:jc w:val="center"/>
              <w:rPr>
                <w:lang w:eastAsia="ko-KR"/>
              </w:rPr>
            </w:pPr>
            <w:r w:rsidRPr="00DE7B59">
              <w:rPr>
                <w:lang w:eastAsia="ko-KR"/>
              </w:rPr>
              <w:t>243</w:t>
            </w:r>
          </w:p>
        </w:tc>
        <w:tc>
          <w:tcPr>
            <w:tcW w:w="1132" w:type="dxa"/>
            <w:noWrap/>
            <w:hideMark/>
          </w:tcPr>
          <w:p w14:paraId="484D3FCE" w14:textId="77777777" w:rsidR="00335A31" w:rsidRPr="00DE7B59" w:rsidRDefault="00335A31" w:rsidP="005A53D1">
            <w:pPr>
              <w:pStyle w:val="TAL"/>
              <w:jc w:val="center"/>
              <w:rPr>
                <w:lang w:eastAsia="ko-KR"/>
              </w:rPr>
            </w:pPr>
            <w:r w:rsidRPr="00DE7B59">
              <w:rPr>
                <w:lang w:eastAsia="ko-KR"/>
              </w:rPr>
              <w:t>≤ 592457</w:t>
            </w:r>
          </w:p>
        </w:tc>
      </w:tr>
      <w:tr w:rsidR="00335A31" w:rsidRPr="00DE7B59" w14:paraId="53409867" w14:textId="77777777" w:rsidTr="005A53D1">
        <w:trPr>
          <w:jc w:val="center"/>
        </w:trPr>
        <w:tc>
          <w:tcPr>
            <w:tcW w:w="719" w:type="dxa"/>
            <w:noWrap/>
            <w:hideMark/>
          </w:tcPr>
          <w:p w14:paraId="45794266" w14:textId="77777777" w:rsidR="00335A31" w:rsidRPr="00DE7B59" w:rsidRDefault="00335A31" w:rsidP="005A53D1">
            <w:pPr>
              <w:pStyle w:val="TAL"/>
              <w:jc w:val="center"/>
              <w:rPr>
                <w:lang w:eastAsia="ko-KR"/>
              </w:rPr>
            </w:pPr>
            <w:r w:rsidRPr="00DE7B59">
              <w:rPr>
                <w:lang w:eastAsia="ko-KR"/>
              </w:rPr>
              <w:t>52</w:t>
            </w:r>
          </w:p>
        </w:tc>
        <w:tc>
          <w:tcPr>
            <w:tcW w:w="1827" w:type="dxa"/>
            <w:noWrap/>
            <w:hideMark/>
          </w:tcPr>
          <w:p w14:paraId="57F5134D" w14:textId="77777777" w:rsidR="00335A31" w:rsidRPr="00DE7B59" w:rsidRDefault="00335A31" w:rsidP="005A53D1">
            <w:pPr>
              <w:pStyle w:val="TAL"/>
              <w:jc w:val="center"/>
              <w:rPr>
                <w:lang w:eastAsia="ko-KR"/>
              </w:rPr>
            </w:pPr>
            <w:r w:rsidRPr="00DE7B59">
              <w:rPr>
                <w:lang w:eastAsia="ko-KR"/>
              </w:rPr>
              <w:t>≤ 13890</w:t>
            </w:r>
          </w:p>
        </w:tc>
        <w:tc>
          <w:tcPr>
            <w:tcW w:w="992" w:type="dxa"/>
            <w:noWrap/>
            <w:hideMark/>
          </w:tcPr>
          <w:p w14:paraId="6FF25F6A" w14:textId="77777777" w:rsidR="00335A31" w:rsidRPr="00DE7B59" w:rsidRDefault="00335A31" w:rsidP="005A53D1">
            <w:pPr>
              <w:pStyle w:val="TAL"/>
              <w:jc w:val="center"/>
              <w:rPr>
                <w:lang w:eastAsia="ko-KR"/>
              </w:rPr>
            </w:pPr>
            <w:r w:rsidRPr="00DE7B59">
              <w:rPr>
                <w:lang w:eastAsia="ko-KR"/>
              </w:rPr>
              <w:t>116</w:t>
            </w:r>
          </w:p>
        </w:tc>
        <w:tc>
          <w:tcPr>
            <w:tcW w:w="1276" w:type="dxa"/>
            <w:noWrap/>
            <w:hideMark/>
          </w:tcPr>
          <w:p w14:paraId="40435BAC" w14:textId="77777777" w:rsidR="00335A31" w:rsidRPr="00DE7B59" w:rsidRDefault="00335A31" w:rsidP="005A53D1">
            <w:pPr>
              <w:pStyle w:val="TAL"/>
              <w:jc w:val="center"/>
              <w:rPr>
                <w:lang w:eastAsia="ko-KR"/>
              </w:rPr>
            </w:pPr>
            <w:r w:rsidRPr="00DE7B59">
              <w:rPr>
                <w:lang w:eastAsia="ko-KR"/>
              </w:rPr>
              <w:t>≤ 48851</w:t>
            </w:r>
          </w:p>
        </w:tc>
        <w:tc>
          <w:tcPr>
            <w:tcW w:w="853" w:type="dxa"/>
            <w:noWrap/>
            <w:hideMark/>
          </w:tcPr>
          <w:p w14:paraId="73209A31" w14:textId="77777777" w:rsidR="00335A31" w:rsidRPr="00DE7B59" w:rsidRDefault="00335A31" w:rsidP="005A53D1">
            <w:pPr>
              <w:pStyle w:val="TAL"/>
              <w:jc w:val="center"/>
              <w:rPr>
                <w:lang w:eastAsia="ko-KR"/>
              </w:rPr>
            </w:pPr>
            <w:r w:rsidRPr="00DE7B59">
              <w:rPr>
                <w:lang w:eastAsia="ko-KR"/>
              </w:rPr>
              <w:t>180</w:t>
            </w:r>
          </w:p>
        </w:tc>
        <w:tc>
          <w:tcPr>
            <w:tcW w:w="1275" w:type="dxa"/>
            <w:noWrap/>
            <w:hideMark/>
          </w:tcPr>
          <w:p w14:paraId="44C8394B" w14:textId="77777777" w:rsidR="00335A31" w:rsidRPr="00DE7B59" w:rsidRDefault="00335A31" w:rsidP="005A53D1">
            <w:pPr>
              <w:pStyle w:val="TAL"/>
              <w:jc w:val="center"/>
              <w:rPr>
                <w:lang w:eastAsia="ko-KR"/>
              </w:rPr>
            </w:pPr>
            <w:r w:rsidRPr="00DE7B59">
              <w:rPr>
                <w:lang w:eastAsia="ko-KR"/>
              </w:rPr>
              <w:t>≤ 171804</w:t>
            </w:r>
          </w:p>
        </w:tc>
        <w:tc>
          <w:tcPr>
            <w:tcW w:w="709" w:type="dxa"/>
            <w:noWrap/>
            <w:hideMark/>
          </w:tcPr>
          <w:p w14:paraId="504AD6E0" w14:textId="77777777" w:rsidR="00335A31" w:rsidRPr="00DE7B59" w:rsidRDefault="00335A31" w:rsidP="005A53D1">
            <w:pPr>
              <w:pStyle w:val="TAL"/>
              <w:jc w:val="center"/>
              <w:rPr>
                <w:lang w:eastAsia="ko-KR"/>
              </w:rPr>
            </w:pPr>
            <w:r w:rsidRPr="00DE7B59">
              <w:rPr>
                <w:lang w:eastAsia="ko-KR"/>
              </w:rPr>
              <w:t>244</w:t>
            </w:r>
          </w:p>
        </w:tc>
        <w:tc>
          <w:tcPr>
            <w:tcW w:w="1132" w:type="dxa"/>
            <w:noWrap/>
            <w:hideMark/>
          </w:tcPr>
          <w:p w14:paraId="6222270A" w14:textId="77777777" w:rsidR="00335A31" w:rsidRPr="00DE7B59" w:rsidRDefault="00335A31" w:rsidP="005A53D1">
            <w:pPr>
              <w:pStyle w:val="TAL"/>
              <w:jc w:val="center"/>
              <w:rPr>
                <w:lang w:eastAsia="ko-KR"/>
              </w:rPr>
            </w:pPr>
            <w:r w:rsidRPr="00DE7B59">
              <w:rPr>
                <w:lang w:eastAsia="ko-KR"/>
              </w:rPr>
              <w:t>≤ 604213</w:t>
            </w:r>
          </w:p>
        </w:tc>
      </w:tr>
      <w:tr w:rsidR="00335A31" w:rsidRPr="00DE7B59" w14:paraId="5DB1125F" w14:textId="77777777" w:rsidTr="005A53D1">
        <w:trPr>
          <w:jc w:val="center"/>
        </w:trPr>
        <w:tc>
          <w:tcPr>
            <w:tcW w:w="719" w:type="dxa"/>
            <w:noWrap/>
            <w:hideMark/>
          </w:tcPr>
          <w:p w14:paraId="7023853A" w14:textId="77777777" w:rsidR="00335A31" w:rsidRPr="00DE7B59" w:rsidRDefault="00335A31" w:rsidP="005A53D1">
            <w:pPr>
              <w:pStyle w:val="TAL"/>
              <w:jc w:val="center"/>
              <w:rPr>
                <w:lang w:eastAsia="ko-KR"/>
              </w:rPr>
            </w:pPr>
            <w:r w:rsidRPr="00DE7B59">
              <w:rPr>
                <w:lang w:eastAsia="ko-KR"/>
              </w:rPr>
              <w:t>53</w:t>
            </w:r>
          </w:p>
        </w:tc>
        <w:tc>
          <w:tcPr>
            <w:tcW w:w="1827" w:type="dxa"/>
            <w:noWrap/>
            <w:hideMark/>
          </w:tcPr>
          <w:p w14:paraId="1DBAEBCC" w14:textId="77777777" w:rsidR="00335A31" w:rsidRPr="00DE7B59" w:rsidRDefault="00335A31" w:rsidP="005A53D1">
            <w:pPr>
              <w:pStyle w:val="TAL"/>
              <w:jc w:val="center"/>
              <w:rPr>
                <w:lang w:eastAsia="ko-KR"/>
              </w:rPr>
            </w:pPr>
            <w:r w:rsidRPr="00DE7B59">
              <w:rPr>
                <w:lang w:eastAsia="ko-KR"/>
              </w:rPr>
              <w:t>≤ 14166</w:t>
            </w:r>
          </w:p>
        </w:tc>
        <w:tc>
          <w:tcPr>
            <w:tcW w:w="992" w:type="dxa"/>
            <w:noWrap/>
            <w:hideMark/>
          </w:tcPr>
          <w:p w14:paraId="26F4AFFA" w14:textId="77777777" w:rsidR="00335A31" w:rsidRPr="00DE7B59" w:rsidRDefault="00335A31" w:rsidP="005A53D1">
            <w:pPr>
              <w:pStyle w:val="TAL"/>
              <w:jc w:val="center"/>
              <w:rPr>
                <w:lang w:eastAsia="ko-KR"/>
              </w:rPr>
            </w:pPr>
            <w:r w:rsidRPr="00DE7B59">
              <w:rPr>
                <w:lang w:eastAsia="ko-KR"/>
              </w:rPr>
              <w:t>117</w:t>
            </w:r>
          </w:p>
        </w:tc>
        <w:tc>
          <w:tcPr>
            <w:tcW w:w="1276" w:type="dxa"/>
            <w:noWrap/>
            <w:hideMark/>
          </w:tcPr>
          <w:p w14:paraId="140FCC82" w14:textId="77777777" w:rsidR="00335A31" w:rsidRPr="00DE7B59" w:rsidRDefault="00335A31" w:rsidP="005A53D1">
            <w:pPr>
              <w:pStyle w:val="TAL"/>
              <w:jc w:val="center"/>
              <w:rPr>
                <w:lang w:eastAsia="ko-KR"/>
              </w:rPr>
            </w:pPr>
            <w:r w:rsidRPr="00DE7B59">
              <w:rPr>
                <w:lang w:eastAsia="ko-KR"/>
              </w:rPr>
              <w:t>≤ 49820</w:t>
            </w:r>
          </w:p>
        </w:tc>
        <w:tc>
          <w:tcPr>
            <w:tcW w:w="853" w:type="dxa"/>
            <w:noWrap/>
            <w:hideMark/>
          </w:tcPr>
          <w:p w14:paraId="3D256407" w14:textId="77777777" w:rsidR="00335A31" w:rsidRPr="00DE7B59" w:rsidRDefault="00335A31" w:rsidP="005A53D1">
            <w:pPr>
              <w:pStyle w:val="TAL"/>
              <w:jc w:val="center"/>
              <w:rPr>
                <w:lang w:eastAsia="ko-KR"/>
              </w:rPr>
            </w:pPr>
            <w:r w:rsidRPr="00DE7B59">
              <w:rPr>
                <w:lang w:eastAsia="ko-KR"/>
              </w:rPr>
              <w:t>181</w:t>
            </w:r>
          </w:p>
        </w:tc>
        <w:tc>
          <w:tcPr>
            <w:tcW w:w="1275" w:type="dxa"/>
            <w:noWrap/>
            <w:hideMark/>
          </w:tcPr>
          <w:p w14:paraId="5E7B4159" w14:textId="77777777" w:rsidR="00335A31" w:rsidRPr="00DE7B59" w:rsidRDefault="00335A31" w:rsidP="005A53D1">
            <w:pPr>
              <w:pStyle w:val="TAL"/>
              <w:jc w:val="center"/>
              <w:rPr>
                <w:lang w:eastAsia="ko-KR"/>
              </w:rPr>
            </w:pPr>
            <w:r w:rsidRPr="00DE7B59">
              <w:rPr>
                <w:lang w:eastAsia="ko-KR"/>
              </w:rPr>
              <w:t>≤ 175213</w:t>
            </w:r>
          </w:p>
        </w:tc>
        <w:tc>
          <w:tcPr>
            <w:tcW w:w="709" w:type="dxa"/>
            <w:noWrap/>
            <w:hideMark/>
          </w:tcPr>
          <w:p w14:paraId="3986E73F" w14:textId="77777777" w:rsidR="00335A31" w:rsidRPr="00DE7B59" w:rsidRDefault="00335A31" w:rsidP="005A53D1">
            <w:pPr>
              <w:pStyle w:val="TAL"/>
              <w:jc w:val="center"/>
              <w:rPr>
                <w:lang w:eastAsia="ko-KR"/>
              </w:rPr>
            </w:pPr>
            <w:r w:rsidRPr="00DE7B59">
              <w:rPr>
                <w:lang w:eastAsia="ko-KR"/>
              </w:rPr>
              <w:t>245</w:t>
            </w:r>
          </w:p>
        </w:tc>
        <w:tc>
          <w:tcPr>
            <w:tcW w:w="1132" w:type="dxa"/>
            <w:noWrap/>
            <w:hideMark/>
          </w:tcPr>
          <w:p w14:paraId="076235A8" w14:textId="77777777" w:rsidR="00335A31" w:rsidRPr="00DE7B59" w:rsidRDefault="00335A31" w:rsidP="005A53D1">
            <w:pPr>
              <w:pStyle w:val="TAL"/>
              <w:jc w:val="center"/>
              <w:rPr>
                <w:lang w:eastAsia="ko-KR"/>
              </w:rPr>
            </w:pPr>
            <w:r w:rsidRPr="00DE7B59">
              <w:rPr>
                <w:lang w:eastAsia="ko-KR"/>
              </w:rPr>
              <w:t>≤ 616203</w:t>
            </w:r>
          </w:p>
        </w:tc>
      </w:tr>
      <w:tr w:rsidR="00335A31" w:rsidRPr="00DE7B59" w14:paraId="4D3C4946" w14:textId="77777777" w:rsidTr="005A53D1">
        <w:trPr>
          <w:jc w:val="center"/>
        </w:trPr>
        <w:tc>
          <w:tcPr>
            <w:tcW w:w="719" w:type="dxa"/>
            <w:noWrap/>
            <w:hideMark/>
          </w:tcPr>
          <w:p w14:paraId="6D1AA405" w14:textId="77777777" w:rsidR="00335A31" w:rsidRPr="00DE7B59" w:rsidRDefault="00335A31" w:rsidP="005A53D1">
            <w:pPr>
              <w:pStyle w:val="TAL"/>
              <w:jc w:val="center"/>
              <w:rPr>
                <w:lang w:eastAsia="ko-KR"/>
              </w:rPr>
            </w:pPr>
            <w:r w:rsidRPr="00DE7B59">
              <w:rPr>
                <w:lang w:eastAsia="ko-KR"/>
              </w:rPr>
              <w:t>54</w:t>
            </w:r>
          </w:p>
        </w:tc>
        <w:tc>
          <w:tcPr>
            <w:tcW w:w="1827" w:type="dxa"/>
            <w:noWrap/>
            <w:hideMark/>
          </w:tcPr>
          <w:p w14:paraId="32134808" w14:textId="77777777" w:rsidR="00335A31" w:rsidRPr="00DE7B59" w:rsidRDefault="00335A31" w:rsidP="005A53D1">
            <w:pPr>
              <w:pStyle w:val="TAL"/>
              <w:jc w:val="center"/>
              <w:rPr>
                <w:lang w:eastAsia="ko-KR"/>
              </w:rPr>
            </w:pPr>
            <w:r w:rsidRPr="00DE7B59">
              <w:rPr>
                <w:lang w:eastAsia="ko-KR"/>
              </w:rPr>
              <w:t>≤ 14447</w:t>
            </w:r>
          </w:p>
        </w:tc>
        <w:tc>
          <w:tcPr>
            <w:tcW w:w="992" w:type="dxa"/>
            <w:noWrap/>
            <w:hideMark/>
          </w:tcPr>
          <w:p w14:paraId="28BF2A42" w14:textId="77777777" w:rsidR="00335A31" w:rsidRPr="00DE7B59" w:rsidRDefault="00335A31" w:rsidP="005A53D1">
            <w:pPr>
              <w:pStyle w:val="TAL"/>
              <w:jc w:val="center"/>
              <w:rPr>
                <w:lang w:eastAsia="ko-KR"/>
              </w:rPr>
            </w:pPr>
            <w:r w:rsidRPr="00DE7B59">
              <w:rPr>
                <w:lang w:eastAsia="ko-KR"/>
              </w:rPr>
              <w:t>118</w:t>
            </w:r>
          </w:p>
        </w:tc>
        <w:tc>
          <w:tcPr>
            <w:tcW w:w="1276" w:type="dxa"/>
            <w:noWrap/>
            <w:hideMark/>
          </w:tcPr>
          <w:p w14:paraId="48C4E72A" w14:textId="77777777" w:rsidR="00335A31" w:rsidRPr="00DE7B59" w:rsidRDefault="00335A31" w:rsidP="005A53D1">
            <w:pPr>
              <w:pStyle w:val="TAL"/>
              <w:jc w:val="center"/>
              <w:rPr>
                <w:lang w:eastAsia="ko-KR"/>
              </w:rPr>
            </w:pPr>
            <w:r w:rsidRPr="00DE7B59">
              <w:rPr>
                <w:lang w:eastAsia="ko-KR"/>
              </w:rPr>
              <w:t>≤ 50809</w:t>
            </w:r>
          </w:p>
        </w:tc>
        <w:tc>
          <w:tcPr>
            <w:tcW w:w="853" w:type="dxa"/>
            <w:noWrap/>
            <w:hideMark/>
          </w:tcPr>
          <w:p w14:paraId="44E51125" w14:textId="77777777" w:rsidR="00335A31" w:rsidRPr="00DE7B59" w:rsidRDefault="00335A31" w:rsidP="005A53D1">
            <w:pPr>
              <w:pStyle w:val="TAL"/>
              <w:jc w:val="center"/>
              <w:rPr>
                <w:lang w:eastAsia="ko-KR"/>
              </w:rPr>
            </w:pPr>
            <w:r w:rsidRPr="00DE7B59">
              <w:rPr>
                <w:lang w:eastAsia="ko-KR"/>
              </w:rPr>
              <w:t>182</w:t>
            </w:r>
          </w:p>
        </w:tc>
        <w:tc>
          <w:tcPr>
            <w:tcW w:w="1275" w:type="dxa"/>
            <w:noWrap/>
            <w:hideMark/>
          </w:tcPr>
          <w:p w14:paraId="22CF9EF2" w14:textId="77777777" w:rsidR="00335A31" w:rsidRPr="00DE7B59" w:rsidRDefault="00335A31" w:rsidP="005A53D1">
            <w:pPr>
              <w:pStyle w:val="TAL"/>
              <w:jc w:val="center"/>
              <w:rPr>
                <w:lang w:eastAsia="ko-KR"/>
              </w:rPr>
            </w:pPr>
            <w:r w:rsidRPr="00DE7B59">
              <w:rPr>
                <w:lang w:eastAsia="ko-KR"/>
              </w:rPr>
              <w:t>≤ 178690</w:t>
            </w:r>
          </w:p>
        </w:tc>
        <w:tc>
          <w:tcPr>
            <w:tcW w:w="709" w:type="dxa"/>
            <w:noWrap/>
            <w:hideMark/>
          </w:tcPr>
          <w:p w14:paraId="12116FFA" w14:textId="77777777" w:rsidR="00335A31" w:rsidRPr="00DE7B59" w:rsidRDefault="00335A31" w:rsidP="005A53D1">
            <w:pPr>
              <w:pStyle w:val="TAL"/>
              <w:jc w:val="center"/>
              <w:rPr>
                <w:lang w:eastAsia="ko-KR"/>
              </w:rPr>
            </w:pPr>
            <w:r w:rsidRPr="00DE7B59">
              <w:rPr>
                <w:lang w:eastAsia="ko-KR"/>
              </w:rPr>
              <w:t>246</w:t>
            </w:r>
          </w:p>
        </w:tc>
        <w:tc>
          <w:tcPr>
            <w:tcW w:w="1132" w:type="dxa"/>
            <w:noWrap/>
            <w:hideMark/>
          </w:tcPr>
          <w:p w14:paraId="420176ED" w14:textId="77777777" w:rsidR="00335A31" w:rsidRPr="00DE7B59" w:rsidRDefault="00335A31" w:rsidP="005A53D1">
            <w:pPr>
              <w:pStyle w:val="TAL"/>
              <w:jc w:val="center"/>
              <w:rPr>
                <w:lang w:eastAsia="ko-KR"/>
              </w:rPr>
            </w:pPr>
            <w:r w:rsidRPr="00DE7B59">
              <w:rPr>
                <w:lang w:eastAsia="ko-KR"/>
              </w:rPr>
              <w:t>≤ 628431</w:t>
            </w:r>
          </w:p>
        </w:tc>
      </w:tr>
      <w:tr w:rsidR="00335A31" w:rsidRPr="00DE7B59" w14:paraId="0E42457D" w14:textId="77777777" w:rsidTr="005A53D1">
        <w:trPr>
          <w:jc w:val="center"/>
        </w:trPr>
        <w:tc>
          <w:tcPr>
            <w:tcW w:w="719" w:type="dxa"/>
            <w:noWrap/>
            <w:hideMark/>
          </w:tcPr>
          <w:p w14:paraId="1CD3E0D8" w14:textId="77777777" w:rsidR="00335A31" w:rsidRPr="00DE7B59" w:rsidRDefault="00335A31" w:rsidP="005A53D1">
            <w:pPr>
              <w:pStyle w:val="TAL"/>
              <w:jc w:val="center"/>
              <w:rPr>
                <w:lang w:eastAsia="ko-KR"/>
              </w:rPr>
            </w:pPr>
            <w:r w:rsidRPr="00DE7B59">
              <w:rPr>
                <w:lang w:eastAsia="ko-KR"/>
              </w:rPr>
              <w:t>55</w:t>
            </w:r>
          </w:p>
        </w:tc>
        <w:tc>
          <w:tcPr>
            <w:tcW w:w="1827" w:type="dxa"/>
            <w:noWrap/>
            <w:hideMark/>
          </w:tcPr>
          <w:p w14:paraId="07656CDA" w14:textId="77777777" w:rsidR="00335A31" w:rsidRPr="00DE7B59" w:rsidRDefault="00335A31" w:rsidP="005A53D1">
            <w:pPr>
              <w:pStyle w:val="TAL"/>
              <w:jc w:val="center"/>
              <w:rPr>
                <w:lang w:eastAsia="ko-KR"/>
              </w:rPr>
            </w:pPr>
            <w:r w:rsidRPr="00DE7B59">
              <w:rPr>
                <w:lang w:eastAsia="ko-KR"/>
              </w:rPr>
              <w:t>≤ 14734</w:t>
            </w:r>
          </w:p>
        </w:tc>
        <w:tc>
          <w:tcPr>
            <w:tcW w:w="992" w:type="dxa"/>
            <w:noWrap/>
            <w:hideMark/>
          </w:tcPr>
          <w:p w14:paraId="590DAB61" w14:textId="77777777" w:rsidR="00335A31" w:rsidRPr="00DE7B59" w:rsidRDefault="00335A31" w:rsidP="005A53D1">
            <w:pPr>
              <w:pStyle w:val="TAL"/>
              <w:jc w:val="center"/>
              <w:rPr>
                <w:lang w:eastAsia="ko-KR"/>
              </w:rPr>
            </w:pPr>
            <w:r w:rsidRPr="00DE7B59">
              <w:rPr>
                <w:lang w:eastAsia="ko-KR"/>
              </w:rPr>
              <w:t>119</w:t>
            </w:r>
          </w:p>
        </w:tc>
        <w:tc>
          <w:tcPr>
            <w:tcW w:w="1276" w:type="dxa"/>
            <w:noWrap/>
            <w:hideMark/>
          </w:tcPr>
          <w:p w14:paraId="7C748D50" w14:textId="77777777" w:rsidR="00335A31" w:rsidRPr="00DE7B59" w:rsidRDefault="00335A31" w:rsidP="005A53D1">
            <w:pPr>
              <w:pStyle w:val="TAL"/>
              <w:jc w:val="center"/>
              <w:rPr>
                <w:lang w:eastAsia="ko-KR"/>
              </w:rPr>
            </w:pPr>
            <w:r w:rsidRPr="00DE7B59">
              <w:rPr>
                <w:lang w:eastAsia="ko-KR"/>
              </w:rPr>
              <w:t>≤ 51817</w:t>
            </w:r>
          </w:p>
        </w:tc>
        <w:tc>
          <w:tcPr>
            <w:tcW w:w="853" w:type="dxa"/>
            <w:noWrap/>
            <w:hideMark/>
          </w:tcPr>
          <w:p w14:paraId="1E5E378A" w14:textId="77777777" w:rsidR="00335A31" w:rsidRPr="00DE7B59" w:rsidRDefault="00335A31" w:rsidP="005A53D1">
            <w:pPr>
              <w:pStyle w:val="TAL"/>
              <w:jc w:val="center"/>
              <w:rPr>
                <w:lang w:eastAsia="ko-KR"/>
              </w:rPr>
            </w:pPr>
            <w:r w:rsidRPr="00DE7B59">
              <w:rPr>
                <w:lang w:eastAsia="ko-KR"/>
              </w:rPr>
              <w:t>183</w:t>
            </w:r>
          </w:p>
        </w:tc>
        <w:tc>
          <w:tcPr>
            <w:tcW w:w="1275" w:type="dxa"/>
            <w:noWrap/>
            <w:hideMark/>
          </w:tcPr>
          <w:p w14:paraId="1F857E2E" w14:textId="77777777" w:rsidR="00335A31" w:rsidRPr="00DE7B59" w:rsidRDefault="00335A31" w:rsidP="005A53D1">
            <w:pPr>
              <w:pStyle w:val="TAL"/>
              <w:jc w:val="center"/>
              <w:rPr>
                <w:lang w:eastAsia="ko-KR"/>
              </w:rPr>
            </w:pPr>
            <w:r w:rsidRPr="00DE7B59">
              <w:rPr>
                <w:lang w:eastAsia="ko-KR"/>
              </w:rPr>
              <w:t>≤ 182236</w:t>
            </w:r>
          </w:p>
        </w:tc>
        <w:tc>
          <w:tcPr>
            <w:tcW w:w="709" w:type="dxa"/>
            <w:noWrap/>
            <w:hideMark/>
          </w:tcPr>
          <w:p w14:paraId="5F466467" w14:textId="77777777" w:rsidR="00335A31" w:rsidRPr="00DE7B59" w:rsidRDefault="00335A31" w:rsidP="005A53D1">
            <w:pPr>
              <w:pStyle w:val="TAL"/>
              <w:jc w:val="center"/>
              <w:rPr>
                <w:lang w:eastAsia="ko-KR"/>
              </w:rPr>
            </w:pPr>
            <w:r w:rsidRPr="00DE7B59">
              <w:rPr>
                <w:lang w:eastAsia="ko-KR"/>
              </w:rPr>
              <w:t>247</w:t>
            </w:r>
          </w:p>
        </w:tc>
        <w:tc>
          <w:tcPr>
            <w:tcW w:w="1132" w:type="dxa"/>
            <w:noWrap/>
            <w:hideMark/>
          </w:tcPr>
          <w:p w14:paraId="2A86BE60" w14:textId="77777777" w:rsidR="00335A31" w:rsidRPr="00DE7B59" w:rsidRDefault="00335A31" w:rsidP="005A53D1">
            <w:pPr>
              <w:pStyle w:val="TAL"/>
              <w:jc w:val="center"/>
              <w:rPr>
                <w:lang w:eastAsia="ko-KR"/>
              </w:rPr>
            </w:pPr>
            <w:r w:rsidRPr="00DE7B59">
              <w:rPr>
                <w:lang w:eastAsia="ko-KR"/>
              </w:rPr>
              <w:t>≤ 640902</w:t>
            </w:r>
          </w:p>
        </w:tc>
      </w:tr>
      <w:tr w:rsidR="00335A31" w:rsidRPr="00DE7B59" w14:paraId="2D83F18E" w14:textId="77777777" w:rsidTr="005A53D1">
        <w:trPr>
          <w:jc w:val="center"/>
        </w:trPr>
        <w:tc>
          <w:tcPr>
            <w:tcW w:w="719" w:type="dxa"/>
            <w:noWrap/>
            <w:hideMark/>
          </w:tcPr>
          <w:p w14:paraId="1F70935F" w14:textId="77777777" w:rsidR="00335A31" w:rsidRPr="00DE7B59" w:rsidRDefault="00335A31" w:rsidP="005A53D1">
            <w:pPr>
              <w:pStyle w:val="TAL"/>
              <w:jc w:val="center"/>
              <w:rPr>
                <w:lang w:eastAsia="ko-KR"/>
              </w:rPr>
            </w:pPr>
            <w:r w:rsidRPr="00DE7B59">
              <w:rPr>
                <w:lang w:eastAsia="ko-KR"/>
              </w:rPr>
              <w:t>56</w:t>
            </w:r>
          </w:p>
        </w:tc>
        <w:tc>
          <w:tcPr>
            <w:tcW w:w="1827" w:type="dxa"/>
            <w:noWrap/>
            <w:hideMark/>
          </w:tcPr>
          <w:p w14:paraId="3CD25783" w14:textId="77777777" w:rsidR="00335A31" w:rsidRPr="00DE7B59" w:rsidRDefault="00335A31" w:rsidP="005A53D1">
            <w:pPr>
              <w:pStyle w:val="TAL"/>
              <w:jc w:val="center"/>
              <w:rPr>
                <w:lang w:eastAsia="ko-KR"/>
              </w:rPr>
            </w:pPr>
            <w:r w:rsidRPr="00DE7B59">
              <w:rPr>
                <w:lang w:eastAsia="ko-KR"/>
              </w:rPr>
              <w:t>≤ 15026</w:t>
            </w:r>
          </w:p>
        </w:tc>
        <w:tc>
          <w:tcPr>
            <w:tcW w:w="992" w:type="dxa"/>
            <w:noWrap/>
            <w:hideMark/>
          </w:tcPr>
          <w:p w14:paraId="6C7418AD" w14:textId="77777777" w:rsidR="00335A31" w:rsidRPr="00DE7B59" w:rsidRDefault="00335A31" w:rsidP="005A53D1">
            <w:pPr>
              <w:pStyle w:val="TAL"/>
              <w:jc w:val="center"/>
              <w:rPr>
                <w:lang w:eastAsia="ko-KR"/>
              </w:rPr>
            </w:pPr>
            <w:r w:rsidRPr="00DE7B59">
              <w:rPr>
                <w:lang w:eastAsia="ko-KR"/>
              </w:rPr>
              <w:t>120</w:t>
            </w:r>
          </w:p>
        </w:tc>
        <w:tc>
          <w:tcPr>
            <w:tcW w:w="1276" w:type="dxa"/>
            <w:noWrap/>
            <w:hideMark/>
          </w:tcPr>
          <w:p w14:paraId="3CE387C1" w14:textId="77777777" w:rsidR="00335A31" w:rsidRPr="00DE7B59" w:rsidRDefault="00335A31" w:rsidP="005A53D1">
            <w:pPr>
              <w:pStyle w:val="TAL"/>
              <w:jc w:val="center"/>
              <w:rPr>
                <w:lang w:eastAsia="ko-KR"/>
              </w:rPr>
            </w:pPr>
            <w:r w:rsidRPr="00DE7B59">
              <w:rPr>
                <w:lang w:eastAsia="ko-KR"/>
              </w:rPr>
              <w:t>≤ 52846</w:t>
            </w:r>
          </w:p>
        </w:tc>
        <w:tc>
          <w:tcPr>
            <w:tcW w:w="853" w:type="dxa"/>
            <w:noWrap/>
            <w:hideMark/>
          </w:tcPr>
          <w:p w14:paraId="7FDBC7F5" w14:textId="77777777" w:rsidR="00335A31" w:rsidRPr="00DE7B59" w:rsidRDefault="00335A31" w:rsidP="005A53D1">
            <w:pPr>
              <w:pStyle w:val="TAL"/>
              <w:jc w:val="center"/>
              <w:rPr>
                <w:lang w:eastAsia="ko-KR"/>
              </w:rPr>
            </w:pPr>
            <w:r w:rsidRPr="00DE7B59">
              <w:rPr>
                <w:lang w:eastAsia="ko-KR"/>
              </w:rPr>
              <w:t>184</w:t>
            </w:r>
          </w:p>
        </w:tc>
        <w:tc>
          <w:tcPr>
            <w:tcW w:w="1275" w:type="dxa"/>
            <w:noWrap/>
            <w:hideMark/>
          </w:tcPr>
          <w:p w14:paraId="2D9301D5" w14:textId="77777777" w:rsidR="00335A31" w:rsidRPr="00DE7B59" w:rsidRDefault="00335A31" w:rsidP="005A53D1">
            <w:pPr>
              <w:pStyle w:val="TAL"/>
              <w:jc w:val="center"/>
              <w:rPr>
                <w:lang w:eastAsia="ko-KR"/>
              </w:rPr>
            </w:pPr>
            <w:r w:rsidRPr="00DE7B59">
              <w:rPr>
                <w:lang w:eastAsia="ko-KR"/>
              </w:rPr>
              <w:t>≤ 185852</w:t>
            </w:r>
          </w:p>
        </w:tc>
        <w:tc>
          <w:tcPr>
            <w:tcW w:w="709" w:type="dxa"/>
            <w:noWrap/>
            <w:hideMark/>
          </w:tcPr>
          <w:p w14:paraId="7BBA1DB8" w14:textId="77777777" w:rsidR="00335A31" w:rsidRPr="00DE7B59" w:rsidRDefault="00335A31" w:rsidP="005A53D1">
            <w:pPr>
              <w:pStyle w:val="TAL"/>
              <w:jc w:val="center"/>
              <w:rPr>
                <w:lang w:eastAsia="ko-KR"/>
              </w:rPr>
            </w:pPr>
            <w:r w:rsidRPr="00DE7B59">
              <w:rPr>
                <w:lang w:eastAsia="ko-KR"/>
              </w:rPr>
              <w:t>248</w:t>
            </w:r>
          </w:p>
        </w:tc>
        <w:tc>
          <w:tcPr>
            <w:tcW w:w="1132" w:type="dxa"/>
            <w:noWrap/>
            <w:hideMark/>
          </w:tcPr>
          <w:p w14:paraId="2E1317C7" w14:textId="77777777" w:rsidR="00335A31" w:rsidRPr="00DE7B59" w:rsidRDefault="00335A31" w:rsidP="005A53D1">
            <w:pPr>
              <w:pStyle w:val="TAL"/>
              <w:jc w:val="center"/>
              <w:rPr>
                <w:lang w:eastAsia="ko-KR"/>
              </w:rPr>
            </w:pPr>
            <w:r w:rsidRPr="00DE7B59">
              <w:rPr>
                <w:lang w:eastAsia="ko-KR"/>
              </w:rPr>
              <w:t>≤ 653620</w:t>
            </w:r>
          </w:p>
        </w:tc>
      </w:tr>
      <w:tr w:rsidR="00335A31" w:rsidRPr="00DE7B59" w14:paraId="1CC86141" w14:textId="77777777" w:rsidTr="005A53D1">
        <w:trPr>
          <w:jc w:val="center"/>
        </w:trPr>
        <w:tc>
          <w:tcPr>
            <w:tcW w:w="719" w:type="dxa"/>
            <w:noWrap/>
            <w:hideMark/>
          </w:tcPr>
          <w:p w14:paraId="39D69A45" w14:textId="77777777" w:rsidR="00335A31" w:rsidRPr="00DE7B59" w:rsidRDefault="00335A31" w:rsidP="005A53D1">
            <w:pPr>
              <w:pStyle w:val="TAL"/>
              <w:jc w:val="center"/>
              <w:rPr>
                <w:lang w:eastAsia="ko-KR"/>
              </w:rPr>
            </w:pPr>
            <w:r w:rsidRPr="00DE7B59">
              <w:rPr>
                <w:lang w:eastAsia="ko-KR"/>
              </w:rPr>
              <w:t>57</w:t>
            </w:r>
          </w:p>
        </w:tc>
        <w:tc>
          <w:tcPr>
            <w:tcW w:w="1827" w:type="dxa"/>
            <w:noWrap/>
            <w:hideMark/>
          </w:tcPr>
          <w:p w14:paraId="78E9200E" w14:textId="77777777" w:rsidR="00335A31" w:rsidRPr="00DE7B59" w:rsidRDefault="00335A31" w:rsidP="005A53D1">
            <w:pPr>
              <w:pStyle w:val="TAL"/>
              <w:jc w:val="center"/>
              <w:rPr>
                <w:lang w:eastAsia="ko-KR"/>
              </w:rPr>
            </w:pPr>
            <w:r w:rsidRPr="00DE7B59">
              <w:rPr>
                <w:lang w:eastAsia="ko-KR"/>
              </w:rPr>
              <w:t>≤ 15324</w:t>
            </w:r>
          </w:p>
        </w:tc>
        <w:tc>
          <w:tcPr>
            <w:tcW w:w="992" w:type="dxa"/>
            <w:noWrap/>
            <w:hideMark/>
          </w:tcPr>
          <w:p w14:paraId="227FB4DF" w14:textId="77777777" w:rsidR="00335A31" w:rsidRPr="00DE7B59" w:rsidRDefault="00335A31" w:rsidP="005A53D1">
            <w:pPr>
              <w:pStyle w:val="TAL"/>
              <w:jc w:val="center"/>
              <w:rPr>
                <w:lang w:eastAsia="ko-KR"/>
              </w:rPr>
            </w:pPr>
            <w:r w:rsidRPr="00DE7B59">
              <w:rPr>
                <w:lang w:eastAsia="ko-KR"/>
              </w:rPr>
              <w:t>121</w:t>
            </w:r>
          </w:p>
        </w:tc>
        <w:tc>
          <w:tcPr>
            <w:tcW w:w="1276" w:type="dxa"/>
            <w:noWrap/>
            <w:hideMark/>
          </w:tcPr>
          <w:p w14:paraId="184A8530" w14:textId="77777777" w:rsidR="00335A31" w:rsidRPr="00DE7B59" w:rsidRDefault="00335A31" w:rsidP="005A53D1">
            <w:pPr>
              <w:pStyle w:val="TAL"/>
              <w:jc w:val="center"/>
              <w:rPr>
                <w:lang w:eastAsia="ko-KR"/>
              </w:rPr>
            </w:pPr>
            <w:r w:rsidRPr="00DE7B59">
              <w:rPr>
                <w:lang w:eastAsia="ko-KR"/>
              </w:rPr>
              <w:t>≤ 53894</w:t>
            </w:r>
          </w:p>
        </w:tc>
        <w:tc>
          <w:tcPr>
            <w:tcW w:w="853" w:type="dxa"/>
            <w:noWrap/>
            <w:hideMark/>
          </w:tcPr>
          <w:p w14:paraId="7DE4426C" w14:textId="77777777" w:rsidR="00335A31" w:rsidRPr="00DE7B59" w:rsidRDefault="00335A31" w:rsidP="005A53D1">
            <w:pPr>
              <w:pStyle w:val="TAL"/>
              <w:jc w:val="center"/>
              <w:rPr>
                <w:lang w:eastAsia="ko-KR"/>
              </w:rPr>
            </w:pPr>
            <w:r w:rsidRPr="00DE7B59">
              <w:rPr>
                <w:lang w:eastAsia="ko-KR"/>
              </w:rPr>
              <w:t>185</w:t>
            </w:r>
          </w:p>
        </w:tc>
        <w:tc>
          <w:tcPr>
            <w:tcW w:w="1275" w:type="dxa"/>
            <w:noWrap/>
            <w:hideMark/>
          </w:tcPr>
          <w:p w14:paraId="38D52E15" w14:textId="77777777" w:rsidR="00335A31" w:rsidRPr="00DE7B59" w:rsidRDefault="00335A31" w:rsidP="005A53D1">
            <w:pPr>
              <w:pStyle w:val="TAL"/>
              <w:jc w:val="center"/>
              <w:rPr>
                <w:lang w:eastAsia="ko-KR"/>
              </w:rPr>
            </w:pPr>
            <w:r w:rsidRPr="00DE7B59">
              <w:rPr>
                <w:lang w:eastAsia="ko-KR"/>
              </w:rPr>
              <w:t>≤ 189540</w:t>
            </w:r>
          </w:p>
        </w:tc>
        <w:tc>
          <w:tcPr>
            <w:tcW w:w="709" w:type="dxa"/>
            <w:noWrap/>
            <w:hideMark/>
          </w:tcPr>
          <w:p w14:paraId="6555B76A" w14:textId="77777777" w:rsidR="00335A31" w:rsidRPr="00DE7B59" w:rsidRDefault="00335A31" w:rsidP="005A53D1">
            <w:pPr>
              <w:pStyle w:val="TAL"/>
              <w:jc w:val="center"/>
              <w:rPr>
                <w:lang w:eastAsia="ko-KR"/>
              </w:rPr>
            </w:pPr>
            <w:r w:rsidRPr="00DE7B59">
              <w:rPr>
                <w:lang w:eastAsia="ko-KR"/>
              </w:rPr>
              <w:t>249</w:t>
            </w:r>
          </w:p>
        </w:tc>
        <w:tc>
          <w:tcPr>
            <w:tcW w:w="1132" w:type="dxa"/>
            <w:noWrap/>
            <w:hideMark/>
          </w:tcPr>
          <w:p w14:paraId="246A4AE8" w14:textId="77777777" w:rsidR="00335A31" w:rsidRPr="00DE7B59" w:rsidRDefault="00335A31" w:rsidP="005A53D1">
            <w:pPr>
              <w:pStyle w:val="TAL"/>
              <w:jc w:val="center"/>
              <w:rPr>
                <w:lang w:eastAsia="ko-KR"/>
              </w:rPr>
            </w:pPr>
            <w:r w:rsidRPr="00DE7B59">
              <w:rPr>
                <w:lang w:eastAsia="ko-KR"/>
              </w:rPr>
              <w:t>≤ 666590</w:t>
            </w:r>
          </w:p>
        </w:tc>
      </w:tr>
      <w:tr w:rsidR="00335A31" w:rsidRPr="00DE7B59" w14:paraId="11EF37F2" w14:textId="77777777" w:rsidTr="005A53D1">
        <w:trPr>
          <w:jc w:val="center"/>
        </w:trPr>
        <w:tc>
          <w:tcPr>
            <w:tcW w:w="719" w:type="dxa"/>
            <w:noWrap/>
            <w:hideMark/>
          </w:tcPr>
          <w:p w14:paraId="4E47AC37" w14:textId="77777777" w:rsidR="00335A31" w:rsidRPr="00DE7B59" w:rsidRDefault="00335A31" w:rsidP="005A53D1">
            <w:pPr>
              <w:pStyle w:val="TAL"/>
              <w:jc w:val="center"/>
              <w:rPr>
                <w:lang w:eastAsia="ko-KR"/>
              </w:rPr>
            </w:pPr>
            <w:r w:rsidRPr="00DE7B59">
              <w:rPr>
                <w:lang w:eastAsia="ko-KR"/>
              </w:rPr>
              <w:t>58</w:t>
            </w:r>
          </w:p>
        </w:tc>
        <w:tc>
          <w:tcPr>
            <w:tcW w:w="1827" w:type="dxa"/>
            <w:noWrap/>
            <w:hideMark/>
          </w:tcPr>
          <w:p w14:paraId="2EA69D43" w14:textId="77777777" w:rsidR="00335A31" w:rsidRPr="00DE7B59" w:rsidRDefault="00335A31" w:rsidP="005A53D1">
            <w:pPr>
              <w:pStyle w:val="TAL"/>
              <w:jc w:val="center"/>
              <w:rPr>
                <w:lang w:eastAsia="ko-KR"/>
              </w:rPr>
            </w:pPr>
            <w:r w:rsidRPr="00DE7B59">
              <w:rPr>
                <w:lang w:eastAsia="ko-KR"/>
              </w:rPr>
              <w:t>≤ 15628</w:t>
            </w:r>
          </w:p>
        </w:tc>
        <w:tc>
          <w:tcPr>
            <w:tcW w:w="992" w:type="dxa"/>
            <w:noWrap/>
            <w:hideMark/>
          </w:tcPr>
          <w:p w14:paraId="48EBE0AA" w14:textId="77777777" w:rsidR="00335A31" w:rsidRPr="00DE7B59" w:rsidRDefault="00335A31" w:rsidP="005A53D1">
            <w:pPr>
              <w:pStyle w:val="TAL"/>
              <w:jc w:val="center"/>
              <w:rPr>
                <w:lang w:eastAsia="ko-KR"/>
              </w:rPr>
            </w:pPr>
            <w:r w:rsidRPr="00DE7B59">
              <w:rPr>
                <w:lang w:eastAsia="ko-KR"/>
              </w:rPr>
              <w:t>122</w:t>
            </w:r>
          </w:p>
        </w:tc>
        <w:tc>
          <w:tcPr>
            <w:tcW w:w="1276" w:type="dxa"/>
            <w:noWrap/>
            <w:hideMark/>
          </w:tcPr>
          <w:p w14:paraId="1C16C4FC" w14:textId="77777777" w:rsidR="00335A31" w:rsidRPr="00DE7B59" w:rsidRDefault="00335A31" w:rsidP="005A53D1">
            <w:pPr>
              <w:pStyle w:val="TAL"/>
              <w:jc w:val="center"/>
              <w:rPr>
                <w:lang w:eastAsia="ko-KR"/>
              </w:rPr>
            </w:pPr>
            <w:r w:rsidRPr="00DE7B59">
              <w:rPr>
                <w:lang w:eastAsia="ko-KR"/>
              </w:rPr>
              <w:t>≤ 54964</w:t>
            </w:r>
          </w:p>
        </w:tc>
        <w:tc>
          <w:tcPr>
            <w:tcW w:w="853" w:type="dxa"/>
            <w:noWrap/>
            <w:hideMark/>
          </w:tcPr>
          <w:p w14:paraId="308FA840" w14:textId="77777777" w:rsidR="00335A31" w:rsidRPr="00DE7B59" w:rsidRDefault="00335A31" w:rsidP="005A53D1">
            <w:pPr>
              <w:pStyle w:val="TAL"/>
              <w:jc w:val="center"/>
              <w:rPr>
                <w:lang w:eastAsia="ko-KR"/>
              </w:rPr>
            </w:pPr>
            <w:r w:rsidRPr="00DE7B59">
              <w:rPr>
                <w:lang w:eastAsia="ko-KR"/>
              </w:rPr>
              <w:t>186</w:t>
            </w:r>
          </w:p>
        </w:tc>
        <w:tc>
          <w:tcPr>
            <w:tcW w:w="1275" w:type="dxa"/>
            <w:noWrap/>
            <w:hideMark/>
          </w:tcPr>
          <w:p w14:paraId="12367BA4" w14:textId="77777777" w:rsidR="00335A31" w:rsidRPr="00DE7B59" w:rsidRDefault="00335A31" w:rsidP="005A53D1">
            <w:pPr>
              <w:pStyle w:val="TAL"/>
              <w:jc w:val="center"/>
              <w:rPr>
                <w:lang w:eastAsia="ko-KR"/>
              </w:rPr>
            </w:pPr>
            <w:r w:rsidRPr="00DE7B59">
              <w:rPr>
                <w:lang w:eastAsia="ko-KR"/>
              </w:rPr>
              <w:t>≤ 193302</w:t>
            </w:r>
          </w:p>
        </w:tc>
        <w:tc>
          <w:tcPr>
            <w:tcW w:w="709" w:type="dxa"/>
            <w:noWrap/>
            <w:hideMark/>
          </w:tcPr>
          <w:p w14:paraId="4F31F4A1" w14:textId="77777777" w:rsidR="00335A31" w:rsidRPr="00DE7B59" w:rsidRDefault="00335A31" w:rsidP="005A53D1">
            <w:pPr>
              <w:pStyle w:val="TAL"/>
              <w:jc w:val="center"/>
              <w:rPr>
                <w:lang w:eastAsia="ko-KR"/>
              </w:rPr>
            </w:pPr>
            <w:r w:rsidRPr="00DE7B59">
              <w:rPr>
                <w:lang w:eastAsia="ko-KR"/>
              </w:rPr>
              <w:t>250</w:t>
            </w:r>
          </w:p>
        </w:tc>
        <w:tc>
          <w:tcPr>
            <w:tcW w:w="1132" w:type="dxa"/>
            <w:noWrap/>
            <w:hideMark/>
          </w:tcPr>
          <w:p w14:paraId="4A82AB37" w14:textId="77777777" w:rsidR="00335A31" w:rsidRPr="00DE7B59" w:rsidRDefault="00335A31" w:rsidP="005A53D1">
            <w:pPr>
              <w:pStyle w:val="TAL"/>
              <w:jc w:val="center"/>
              <w:rPr>
                <w:lang w:eastAsia="ko-KR"/>
              </w:rPr>
            </w:pPr>
            <w:r w:rsidRPr="00DE7B59">
              <w:rPr>
                <w:lang w:eastAsia="ko-KR"/>
              </w:rPr>
              <w:t>≤ 679818</w:t>
            </w:r>
          </w:p>
        </w:tc>
      </w:tr>
      <w:tr w:rsidR="00335A31" w:rsidRPr="00DE7B59" w14:paraId="038C7126" w14:textId="77777777" w:rsidTr="005A53D1">
        <w:trPr>
          <w:jc w:val="center"/>
        </w:trPr>
        <w:tc>
          <w:tcPr>
            <w:tcW w:w="719" w:type="dxa"/>
            <w:noWrap/>
            <w:hideMark/>
          </w:tcPr>
          <w:p w14:paraId="21420606" w14:textId="77777777" w:rsidR="00335A31" w:rsidRPr="00DE7B59" w:rsidRDefault="00335A31" w:rsidP="005A53D1">
            <w:pPr>
              <w:pStyle w:val="TAL"/>
              <w:jc w:val="center"/>
              <w:rPr>
                <w:lang w:eastAsia="ko-KR"/>
              </w:rPr>
            </w:pPr>
            <w:r w:rsidRPr="00DE7B59">
              <w:rPr>
                <w:lang w:eastAsia="ko-KR"/>
              </w:rPr>
              <w:t>59</w:t>
            </w:r>
          </w:p>
        </w:tc>
        <w:tc>
          <w:tcPr>
            <w:tcW w:w="1827" w:type="dxa"/>
            <w:noWrap/>
            <w:hideMark/>
          </w:tcPr>
          <w:p w14:paraId="7CEDD61D" w14:textId="77777777" w:rsidR="00335A31" w:rsidRPr="00DE7B59" w:rsidRDefault="00335A31" w:rsidP="005A53D1">
            <w:pPr>
              <w:pStyle w:val="TAL"/>
              <w:jc w:val="center"/>
              <w:rPr>
                <w:lang w:eastAsia="ko-KR"/>
              </w:rPr>
            </w:pPr>
            <w:r w:rsidRPr="00DE7B59">
              <w:rPr>
                <w:lang w:eastAsia="ko-KR"/>
              </w:rPr>
              <w:t>≤ 15938</w:t>
            </w:r>
          </w:p>
        </w:tc>
        <w:tc>
          <w:tcPr>
            <w:tcW w:w="992" w:type="dxa"/>
            <w:noWrap/>
            <w:hideMark/>
          </w:tcPr>
          <w:p w14:paraId="4B3C10BE" w14:textId="77777777" w:rsidR="00335A31" w:rsidRPr="00DE7B59" w:rsidRDefault="00335A31" w:rsidP="005A53D1">
            <w:pPr>
              <w:pStyle w:val="TAL"/>
              <w:jc w:val="center"/>
              <w:rPr>
                <w:lang w:eastAsia="ko-KR"/>
              </w:rPr>
            </w:pPr>
            <w:r w:rsidRPr="00DE7B59">
              <w:rPr>
                <w:lang w:eastAsia="ko-KR"/>
              </w:rPr>
              <w:t>123</w:t>
            </w:r>
          </w:p>
        </w:tc>
        <w:tc>
          <w:tcPr>
            <w:tcW w:w="1276" w:type="dxa"/>
            <w:noWrap/>
            <w:hideMark/>
          </w:tcPr>
          <w:p w14:paraId="5A5B2CC0" w14:textId="77777777" w:rsidR="00335A31" w:rsidRPr="00DE7B59" w:rsidRDefault="00335A31" w:rsidP="005A53D1">
            <w:pPr>
              <w:pStyle w:val="TAL"/>
              <w:jc w:val="center"/>
              <w:rPr>
                <w:lang w:eastAsia="ko-KR"/>
              </w:rPr>
            </w:pPr>
            <w:r w:rsidRPr="00DE7B59">
              <w:rPr>
                <w:lang w:eastAsia="ko-KR"/>
              </w:rPr>
              <w:t>≤ 56054</w:t>
            </w:r>
          </w:p>
        </w:tc>
        <w:tc>
          <w:tcPr>
            <w:tcW w:w="853" w:type="dxa"/>
            <w:noWrap/>
            <w:hideMark/>
          </w:tcPr>
          <w:p w14:paraId="76D0B8E2" w14:textId="77777777" w:rsidR="00335A31" w:rsidRPr="00DE7B59" w:rsidRDefault="00335A31" w:rsidP="005A53D1">
            <w:pPr>
              <w:pStyle w:val="TAL"/>
              <w:jc w:val="center"/>
              <w:rPr>
                <w:lang w:eastAsia="ko-KR"/>
              </w:rPr>
            </w:pPr>
            <w:r w:rsidRPr="00DE7B59">
              <w:rPr>
                <w:lang w:eastAsia="ko-KR"/>
              </w:rPr>
              <w:t>187</w:t>
            </w:r>
          </w:p>
        </w:tc>
        <w:tc>
          <w:tcPr>
            <w:tcW w:w="1275" w:type="dxa"/>
            <w:noWrap/>
            <w:hideMark/>
          </w:tcPr>
          <w:p w14:paraId="4051AEF6" w14:textId="77777777" w:rsidR="00335A31" w:rsidRPr="00DE7B59" w:rsidRDefault="00335A31" w:rsidP="005A53D1">
            <w:pPr>
              <w:pStyle w:val="TAL"/>
              <w:jc w:val="center"/>
              <w:rPr>
                <w:lang w:eastAsia="ko-KR"/>
              </w:rPr>
            </w:pPr>
            <w:r w:rsidRPr="00DE7B59">
              <w:rPr>
                <w:lang w:eastAsia="ko-KR"/>
              </w:rPr>
              <w:t>≤ 197137</w:t>
            </w:r>
          </w:p>
        </w:tc>
        <w:tc>
          <w:tcPr>
            <w:tcW w:w="709" w:type="dxa"/>
            <w:noWrap/>
            <w:hideMark/>
          </w:tcPr>
          <w:p w14:paraId="18B1ECC2" w14:textId="77777777" w:rsidR="00335A31" w:rsidRPr="00DE7B59" w:rsidRDefault="00335A31" w:rsidP="005A53D1">
            <w:pPr>
              <w:pStyle w:val="TAL"/>
              <w:jc w:val="center"/>
              <w:rPr>
                <w:lang w:eastAsia="ko-KR"/>
              </w:rPr>
            </w:pPr>
            <w:r w:rsidRPr="00DE7B59">
              <w:rPr>
                <w:lang w:eastAsia="ko-KR"/>
              </w:rPr>
              <w:t>251</w:t>
            </w:r>
          </w:p>
        </w:tc>
        <w:tc>
          <w:tcPr>
            <w:tcW w:w="1132" w:type="dxa"/>
            <w:noWrap/>
            <w:hideMark/>
          </w:tcPr>
          <w:p w14:paraId="7CD49CB3" w14:textId="77777777" w:rsidR="00335A31" w:rsidRPr="00DE7B59" w:rsidRDefault="00335A31" w:rsidP="005A53D1">
            <w:pPr>
              <w:pStyle w:val="TAL"/>
              <w:jc w:val="center"/>
              <w:rPr>
                <w:lang w:eastAsia="ko-KR"/>
              </w:rPr>
            </w:pPr>
            <w:r w:rsidRPr="00DE7B59">
              <w:rPr>
                <w:lang w:eastAsia="ko-KR"/>
              </w:rPr>
              <w:t>≤ 693308</w:t>
            </w:r>
          </w:p>
        </w:tc>
      </w:tr>
      <w:tr w:rsidR="00335A31" w:rsidRPr="00DE7B59" w14:paraId="67657BE2" w14:textId="77777777" w:rsidTr="005A53D1">
        <w:trPr>
          <w:jc w:val="center"/>
        </w:trPr>
        <w:tc>
          <w:tcPr>
            <w:tcW w:w="719" w:type="dxa"/>
            <w:noWrap/>
            <w:hideMark/>
          </w:tcPr>
          <w:p w14:paraId="3DDD647E" w14:textId="77777777" w:rsidR="00335A31" w:rsidRPr="00DE7B59" w:rsidRDefault="00335A31" w:rsidP="005A53D1">
            <w:pPr>
              <w:pStyle w:val="TAL"/>
              <w:jc w:val="center"/>
              <w:rPr>
                <w:lang w:eastAsia="ko-KR"/>
              </w:rPr>
            </w:pPr>
            <w:r w:rsidRPr="00DE7B59">
              <w:rPr>
                <w:lang w:eastAsia="ko-KR"/>
              </w:rPr>
              <w:t>60</w:t>
            </w:r>
          </w:p>
        </w:tc>
        <w:tc>
          <w:tcPr>
            <w:tcW w:w="1827" w:type="dxa"/>
            <w:noWrap/>
            <w:hideMark/>
          </w:tcPr>
          <w:p w14:paraId="71651D9F" w14:textId="77777777" w:rsidR="00335A31" w:rsidRPr="00DE7B59" w:rsidRDefault="00335A31" w:rsidP="005A53D1">
            <w:pPr>
              <w:pStyle w:val="TAL"/>
              <w:jc w:val="center"/>
              <w:rPr>
                <w:lang w:eastAsia="ko-KR"/>
              </w:rPr>
            </w:pPr>
            <w:r w:rsidRPr="00DE7B59">
              <w:rPr>
                <w:lang w:eastAsia="ko-KR"/>
              </w:rPr>
              <w:t>≤ 16255</w:t>
            </w:r>
          </w:p>
        </w:tc>
        <w:tc>
          <w:tcPr>
            <w:tcW w:w="992" w:type="dxa"/>
            <w:noWrap/>
            <w:hideMark/>
          </w:tcPr>
          <w:p w14:paraId="4F2E5386" w14:textId="77777777" w:rsidR="00335A31" w:rsidRPr="00DE7B59" w:rsidRDefault="00335A31" w:rsidP="005A53D1">
            <w:pPr>
              <w:pStyle w:val="TAL"/>
              <w:jc w:val="center"/>
              <w:rPr>
                <w:lang w:eastAsia="ko-KR"/>
              </w:rPr>
            </w:pPr>
            <w:r w:rsidRPr="00DE7B59">
              <w:rPr>
                <w:lang w:eastAsia="ko-KR"/>
              </w:rPr>
              <w:t>124</w:t>
            </w:r>
          </w:p>
        </w:tc>
        <w:tc>
          <w:tcPr>
            <w:tcW w:w="1276" w:type="dxa"/>
            <w:noWrap/>
            <w:hideMark/>
          </w:tcPr>
          <w:p w14:paraId="3F4711C6" w14:textId="77777777" w:rsidR="00335A31" w:rsidRPr="00DE7B59" w:rsidRDefault="00335A31" w:rsidP="005A53D1">
            <w:pPr>
              <w:pStyle w:val="TAL"/>
              <w:jc w:val="center"/>
              <w:rPr>
                <w:lang w:eastAsia="ko-KR"/>
              </w:rPr>
            </w:pPr>
            <w:r w:rsidRPr="00DE7B59">
              <w:rPr>
                <w:lang w:eastAsia="ko-KR"/>
              </w:rPr>
              <w:t>≤ 57167</w:t>
            </w:r>
          </w:p>
        </w:tc>
        <w:tc>
          <w:tcPr>
            <w:tcW w:w="853" w:type="dxa"/>
            <w:noWrap/>
            <w:hideMark/>
          </w:tcPr>
          <w:p w14:paraId="2481A775" w14:textId="77777777" w:rsidR="00335A31" w:rsidRPr="00DE7B59" w:rsidRDefault="00335A31" w:rsidP="005A53D1">
            <w:pPr>
              <w:pStyle w:val="TAL"/>
              <w:jc w:val="center"/>
              <w:rPr>
                <w:lang w:eastAsia="ko-KR"/>
              </w:rPr>
            </w:pPr>
            <w:r w:rsidRPr="00DE7B59">
              <w:rPr>
                <w:lang w:eastAsia="ko-KR"/>
              </w:rPr>
              <w:t>188</w:t>
            </w:r>
          </w:p>
        </w:tc>
        <w:tc>
          <w:tcPr>
            <w:tcW w:w="1275" w:type="dxa"/>
            <w:noWrap/>
            <w:hideMark/>
          </w:tcPr>
          <w:p w14:paraId="1D01F4C5" w14:textId="77777777" w:rsidR="00335A31" w:rsidRPr="00DE7B59" w:rsidRDefault="00335A31" w:rsidP="005A53D1">
            <w:pPr>
              <w:pStyle w:val="TAL"/>
              <w:jc w:val="center"/>
              <w:rPr>
                <w:lang w:eastAsia="ko-KR"/>
              </w:rPr>
            </w:pPr>
            <w:r w:rsidRPr="00DE7B59">
              <w:rPr>
                <w:lang w:eastAsia="ko-KR"/>
              </w:rPr>
              <w:t>≤ 201049</w:t>
            </w:r>
          </w:p>
        </w:tc>
        <w:tc>
          <w:tcPr>
            <w:tcW w:w="709" w:type="dxa"/>
            <w:noWrap/>
            <w:hideMark/>
          </w:tcPr>
          <w:p w14:paraId="6F17E50F" w14:textId="77777777" w:rsidR="00335A31" w:rsidRPr="00DE7B59" w:rsidRDefault="00335A31" w:rsidP="005A53D1">
            <w:pPr>
              <w:pStyle w:val="TAL"/>
              <w:jc w:val="center"/>
              <w:rPr>
                <w:lang w:eastAsia="ko-KR"/>
              </w:rPr>
            </w:pPr>
            <w:r w:rsidRPr="00DE7B59">
              <w:rPr>
                <w:lang w:eastAsia="ko-KR"/>
              </w:rPr>
              <w:t>252</w:t>
            </w:r>
          </w:p>
        </w:tc>
        <w:tc>
          <w:tcPr>
            <w:tcW w:w="1132" w:type="dxa"/>
            <w:noWrap/>
            <w:hideMark/>
          </w:tcPr>
          <w:p w14:paraId="02BB52D6" w14:textId="77777777" w:rsidR="00335A31" w:rsidRPr="00DE7B59" w:rsidRDefault="00335A31" w:rsidP="005A53D1">
            <w:pPr>
              <w:pStyle w:val="TAL"/>
              <w:jc w:val="center"/>
              <w:rPr>
                <w:lang w:eastAsia="ko-KR"/>
              </w:rPr>
            </w:pPr>
            <w:r w:rsidRPr="00DE7B59">
              <w:rPr>
                <w:lang w:eastAsia="ko-KR"/>
              </w:rPr>
              <w:t>≤ 707066</w:t>
            </w:r>
          </w:p>
        </w:tc>
      </w:tr>
      <w:tr w:rsidR="00335A31" w:rsidRPr="00DE7B59" w14:paraId="616ECFC1" w14:textId="77777777" w:rsidTr="005A53D1">
        <w:trPr>
          <w:jc w:val="center"/>
        </w:trPr>
        <w:tc>
          <w:tcPr>
            <w:tcW w:w="719" w:type="dxa"/>
            <w:noWrap/>
            <w:hideMark/>
          </w:tcPr>
          <w:p w14:paraId="3B4E8A62" w14:textId="77777777" w:rsidR="00335A31" w:rsidRPr="00DE7B59" w:rsidRDefault="00335A31" w:rsidP="005A53D1">
            <w:pPr>
              <w:pStyle w:val="TAL"/>
              <w:jc w:val="center"/>
              <w:rPr>
                <w:lang w:eastAsia="ko-KR"/>
              </w:rPr>
            </w:pPr>
            <w:r w:rsidRPr="00DE7B59">
              <w:rPr>
                <w:lang w:eastAsia="ko-KR"/>
              </w:rPr>
              <w:t>61</w:t>
            </w:r>
          </w:p>
        </w:tc>
        <w:tc>
          <w:tcPr>
            <w:tcW w:w="1827" w:type="dxa"/>
            <w:noWrap/>
            <w:hideMark/>
          </w:tcPr>
          <w:p w14:paraId="4F1FB70E" w14:textId="77777777" w:rsidR="00335A31" w:rsidRPr="00DE7B59" w:rsidRDefault="00335A31" w:rsidP="005A53D1">
            <w:pPr>
              <w:pStyle w:val="TAL"/>
              <w:jc w:val="center"/>
              <w:rPr>
                <w:lang w:eastAsia="ko-KR"/>
              </w:rPr>
            </w:pPr>
            <w:r w:rsidRPr="00DE7B59">
              <w:rPr>
                <w:lang w:eastAsia="ko-KR"/>
              </w:rPr>
              <w:t>≤ 16577</w:t>
            </w:r>
          </w:p>
        </w:tc>
        <w:tc>
          <w:tcPr>
            <w:tcW w:w="992" w:type="dxa"/>
            <w:noWrap/>
            <w:hideMark/>
          </w:tcPr>
          <w:p w14:paraId="0EBE6BAE" w14:textId="77777777" w:rsidR="00335A31" w:rsidRPr="00DE7B59" w:rsidRDefault="00335A31" w:rsidP="005A53D1">
            <w:pPr>
              <w:pStyle w:val="TAL"/>
              <w:jc w:val="center"/>
              <w:rPr>
                <w:lang w:eastAsia="ko-KR"/>
              </w:rPr>
            </w:pPr>
            <w:r w:rsidRPr="00DE7B59">
              <w:rPr>
                <w:lang w:eastAsia="ko-KR"/>
              </w:rPr>
              <w:t>125</w:t>
            </w:r>
          </w:p>
        </w:tc>
        <w:tc>
          <w:tcPr>
            <w:tcW w:w="1276" w:type="dxa"/>
            <w:noWrap/>
            <w:hideMark/>
          </w:tcPr>
          <w:p w14:paraId="3A35B2A6" w14:textId="77777777" w:rsidR="00335A31" w:rsidRPr="00DE7B59" w:rsidRDefault="00335A31" w:rsidP="005A53D1">
            <w:pPr>
              <w:pStyle w:val="TAL"/>
              <w:jc w:val="center"/>
              <w:rPr>
                <w:lang w:eastAsia="ko-KR"/>
              </w:rPr>
            </w:pPr>
            <w:r w:rsidRPr="00DE7B59">
              <w:rPr>
                <w:lang w:eastAsia="ko-KR"/>
              </w:rPr>
              <w:t>≤ 58301</w:t>
            </w:r>
          </w:p>
        </w:tc>
        <w:tc>
          <w:tcPr>
            <w:tcW w:w="853" w:type="dxa"/>
            <w:noWrap/>
            <w:hideMark/>
          </w:tcPr>
          <w:p w14:paraId="39136C3D" w14:textId="77777777" w:rsidR="00335A31" w:rsidRPr="00DE7B59" w:rsidRDefault="00335A31" w:rsidP="005A53D1">
            <w:pPr>
              <w:pStyle w:val="TAL"/>
              <w:jc w:val="center"/>
              <w:rPr>
                <w:lang w:eastAsia="ko-KR"/>
              </w:rPr>
            </w:pPr>
            <w:r w:rsidRPr="00DE7B59">
              <w:rPr>
                <w:lang w:eastAsia="ko-KR"/>
              </w:rPr>
              <w:t>189</w:t>
            </w:r>
          </w:p>
        </w:tc>
        <w:tc>
          <w:tcPr>
            <w:tcW w:w="1275" w:type="dxa"/>
            <w:noWrap/>
            <w:hideMark/>
          </w:tcPr>
          <w:p w14:paraId="392C2326" w14:textId="77777777" w:rsidR="00335A31" w:rsidRPr="00DE7B59" w:rsidRDefault="00335A31" w:rsidP="005A53D1">
            <w:pPr>
              <w:pStyle w:val="TAL"/>
              <w:jc w:val="center"/>
              <w:rPr>
                <w:lang w:eastAsia="ko-KR"/>
              </w:rPr>
            </w:pPr>
            <w:r w:rsidRPr="00DE7B59">
              <w:rPr>
                <w:lang w:eastAsia="ko-KR"/>
              </w:rPr>
              <w:t>≤ 205039</w:t>
            </w:r>
          </w:p>
        </w:tc>
        <w:tc>
          <w:tcPr>
            <w:tcW w:w="709" w:type="dxa"/>
            <w:noWrap/>
            <w:hideMark/>
          </w:tcPr>
          <w:p w14:paraId="6D4D2B1D" w14:textId="77777777" w:rsidR="00335A31" w:rsidRPr="00DE7B59" w:rsidRDefault="00335A31" w:rsidP="005A53D1">
            <w:pPr>
              <w:pStyle w:val="TAL"/>
              <w:jc w:val="center"/>
              <w:rPr>
                <w:lang w:eastAsia="ko-KR"/>
              </w:rPr>
            </w:pPr>
            <w:r w:rsidRPr="00DE7B59">
              <w:rPr>
                <w:lang w:eastAsia="ko-KR"/>
              </w:rPr>
              <w:t>253</w:t>
            </w:r>
          </w:p>
        </w:tc>
        <w:tc>
          <w:tcPr>
            <w:tcW w:w="1132" w:type="dxa"/>
            <w:noWrap/>
            <w:hideMark/>
          </w:tcPr>
          <w:p w14:paraId="447BEE39" w14:textId="77777777" w:rsidR="00335A31" w:rsidRPr="00DE7B59" w:rsidRDefault="00335A31" w:rsidP="005A53D1">
            <w:pPr>
              <w:pStyle w:val="TAL"/>
              <w:jc w:val="center"/>
              <w:rPr>
                <w:lang w:eastAsia="ko-KR"/>
              </w:rPr>
            </w:pPr>
            <w:r w:rsidRPr="00DE7B59">
              <w:rPr>
                <w:lang w:eastAsia="ko-KR"/>
              </w:rPr>
              <w:t>≤ 721097</w:t>
            </w:r>
          </w:p>
        </w:tc>
      </w:tr>
      <w:tr w:rsidR="00335A31" w:rsidRPr="00DE7B59" w14:paraId="23DE29A4" w14:textId="77777777" w:rsidTr="005A53D1">
        <w:trPr>
          <w:jc w:val="center"/>
        </w:trPr>
        <w:tc>
          <w:tcPr>
            <w:tcW w:w="719" w:type="dxa"/>
            <w:noWrap/>
            <w:hideMark/>
          </w:tcPr>
          <w:p w14:paraId="73251127" w14:textId="77777777" w:rsidR="00335A31" w:rsidRPr="00DE7B59" w:rsidRDefault="00335A31" w:rsidP="005A53D1">
            <w:pPr>
              <w:pStyle w:val="TAL"/>
              <w:jc w:val="center"/>
              <w:rPr>
                <w:lang w:eastAsia="ko-KR"/>
              </w:rPr>
            </w:pPr>
            <w:r w:rsidRPr="00DE7B59">
              <w:rPr>
                <w:lang w:eastAsia="ko-KR"/>
              </w:rPr>
              <w:t>62</w:t>
            </w:r>
          </w:p>
        </w:tc>
        <w:tc>
          <w:tcPr>
            <w:tcW w:w="1827" w:type="dxa"/>
            <w:noWrap/>
            <w:hideMark/>
          </w:tcPr>
          <w:p w14:paraId="700FF08A" w14:textId="77777777" w:rsidR="00335A31" w:rsidRPr="00DE7B59" w:rsidRDefault="00335A31" w:rsidP="005A53D1">
            <w:pPr>
              <w:pStyle w:val="TAL"/>
              <w:jc w:val="center"/>
              <w:rPr>
                <w:lang w:eastAsia="ko-KR"/>
              </w:rPr>
            </w:pPr>
            <w:r w:rsidRPr="00DE7B59">
              <w:rPr>
                <w:lang w:eastAsia="ko-KR"/>
              </w:rPr>
              <w:t>≤ 16906</w:t>
            </w:r>
          </w:p>
        </w:tc>
        <w:tc>
          <w:tcPr>
            <w:tcW w:w="992" w:type="dxa"/>
            <w:noWrap/>
            <w:hideMark/>
          </w:tcPr>
          <w:p w14:paraId="2E8BC336" w14:textId="77777777" w:rsidR="00335A31" w:rsidRPr="00DE7B59" w:rsidRDefault="00335A31" w:rsidP="005A53D1">
            <w:pPr>
              <w:pStyle w:val="TAL"/>
              <w:jc w:val="center"/>
              <w:rPr>
                <w:lang w:eastAsia="ko-KR"/>
              </w:rPr>
            </w:pPr>
            <w:r w:rsidRPr="00DE7B59">
              <w:rPr>
                <w:lang w:eastAsia="ko-KR"/>
              </w:rPr>
              <w:t>126</w:t>
            </w:r>
          </w:p>
        </w:tc>
        <w:tc>
          <w:tcPr>
            <w:tcW w:w="1276" w:type="dxa"/>
            <w:noWrap/>
            <w:hideMark/>
          </w:tcPr>
          <w:p w14:paraId="42CCC9CE" w14:textId="77777777" w:rsidR="00335A31" w:rsidRPr="00DE7B59" w:rsidRDefault="00335A31" w:rsidP="005A53D1">
            <w:pPr>
              <w:pStyle w:val="TAL"/>
              <w:jc w:val="center"/>
              <w:rPr>
                <w:lang w:eastAsia="ko-KR"/>
              </w:rPr>
            </w:pPr>
            <w:r w:rsidRPr="00DE7B59">
              <w:rPr>
                <w:lang w:eastAsia="ko-KR"/>
              </w:rPr>
              <w:t>≤ 59458</w:t>
            </w:r>
          </w:p>
        </w:tc>
        <w:tc>
          <w:tcPr>
            <w:tcW w:w="853" w:type="dxa"/>
            <w:noWrap/>
            <w:hideMark/>
          </w:tcPr>
          <w:p w14:paraId="4566BFD9" w14:textId="77777777" w:rsidR="00335A31" w:rsidRPr="00DE7B59" w:rsidRDefault="00335A31" w:rsidP="005A53D1">
            <w:pPr>
              <w:pStyle w:val="TAL"/>
              <w:jc w:val="center"/>
              <w:rPr>
                <w:lang w:eastAsia="ko-KR"/>
              </w:rPr>
            </w:pPr>
            <w:r w:rsidRPr="00DE7B59">
              <w:rPr>
                <w:lang w:eastAsia="ko-KR"/>
              </w:rPr>
              <w:t>190</w:t>
            </w:r>
          </w:p>
        </w:tc>
        <w:tc>
          <w:tcPr>
            <w:tcW w:w="1275" w:type="dxa"/>
            <w:noWrap/>
            <w:hideMark/>
          </w:tcPr>
          <w:p w14:paraId="11DAC3C6" w14:textId="77777777" w:rsidR="00335A31" w:rsidRPr="00DE7B59" w:rsidRDefault="00335A31" w:rsidP="005A53D1">
            <w:pPr>
              <w:pStyle w:val="TAL"/>
              <w:jc w:val="center"/>
              <w:rPr>
                <w:lang w:eastAsia="ko-KR"/>
              </w:rPr>
            </w:pPr>
            <w:r w:rsidRPr="00DE7B59">
              <w:rPr>
                <w:lang w:eastAsia="ko-KR"/>
              </w:rPr>
              <w:t>≤ 209108</w:t>
            </w:r>
          </w:p>
        </w:tc>
        <w:tc>
          <w:tcPr>
            <w:tcW w:w="709" w:type="dxa"/>
            <w:noWrap/>
            <w:hideMark/>
          </w:tcPr>
          <w:p w14:paraId="1095318A" w14:textId="77777777" w:rsidR="00335A31" w:rsidRPr="00DE7B59" w:rsidRDefault="00335A31" w:rsidP="005A53D1">
            <w:pPr>
              <w:pStyle w:val="TAL"/>
              <w:jc w:val="center"/>
              <w:rPr>
                <w:lang w:eastAsia="ko-KR"/>
              </w:rPr>
            </w:pPr>
            <w:r w:rsidRPr="00DE7B59">
              <w:rPr>
                <w:lang w:eastAsia="ko-KR"/>
              </w:rPr>
              <w:t>254</w:t>
            </w:r>
          </w:p>
        </w:tc>
        <w:tc>
          <w:tcPr>
            <w:tcW w:w="1132" w:type="dxa"/>
            <w:noWrap/>
            <w:hideMark/>
          </w:tcPr>
          <w:p w14:paraId="469A2DDC" w14:textId="77777777" w:rsidR="00335A31" w:rsidRPr="00DE7B59" w:rsidRDefault="00335A31" w:rsidP="005A53D1">
            <w:pPr>
              <w:pStyle w:val="TAL"/>
              <w:jc w:val="center"/>
              <w:rPr>
                <w:lang w:eastAsia="ko-KR"/>
              </w:rPr>
            </w:pPr>
            <w:r w:rsidRPr="00DE7B59">
              <w:rPr>
                <w:lang w:eastAsia="ko-KR"/>
              </w:rPr>
              <w:t>≤ 735406</w:t>
            </w:r>
          </w:p>
        </w:tc>
      </w:tr>
      <w:tr w:rsidR="00335A31" w:rsidRPr="00DE7B59" w14:paraId="54BD02C2" w14:textId="77777777" w:rsidTr="005A53D1">
        <w:trPr>
          <w:jc w:val="center"/>
        </w:trPr>
        <w:tc>
          <w:tcPr>
            <w:tcW w:w="719" w:type="dxa"/>
            <w:noWrap/>
            <w:hideMark/>
          </w:tcPr>
          <w:p w14:paraId="1CF02E74" w14:textId="77777777" w:rsidR="00335A31" w:rsidRPr="00DE7B59" w:rsidRDefault="00335A31" w:rsidP="005A53D1">
            <w:pPr>
              <w:pStyle w:val="TAL"/>
              <w:jc w:val="center"/>
              <w:rPr>
                <w:lang w:eastAsia="ko-KR"/>
              </w:rPr>
            </w:pPr>
            <w:r w:rsidRPr="00DE7B59">
              <w:rPr>
                <w:lang w:eastAsia="ko-KR"/>
              </w:rPr>
              <w:t>63</w:t>
            </w:r>
          </w:p>
        </w:tc>
        <w:tc>
          <w:tcPr>
            <w:tcW w:w="1827" w:type="dxa"/>
            <w:noWrap/>
            <w:hideMark/>
          </w:tcPr>
          <w:p w14:paraId="4532E29F" w14:textId="77777777" w:rsidR="00335A31" w:rsidRPr="00DE7B59" w:rsidRDefault="00335A31" w:rsidP="005A53D1">
            <w:pPr>
              <w:pStyle w:val="TAL"/>
              <w:jc w:val="center"/>
              <w:rPr>
                <w:lang w:eastAsia="ko-KR"/>
              </w:rPr>
            </w:pPr>
            <w:r w:rsidRPr="00DE7B59">
              <w:rPr>
                <w:lang w:eastAsia="ko-KR"/>
              </w:rPr>
              <w:t>≤ 17242</w:t>
            </w:r>
          </w:p>
        </w:tc>
        <w:tc>
          <w:tcPr>
            <w:tcW w:w="992" w:type="dxa"/>
            <w:noWrap/>
            <w:hideMark/>
          </w:tcPr>
          <w:p w14:paraId="4C2CB65E" w14:textId="77777777" w:rsidR="00335A31" w:rsidRPr="00DE7B59" w:rsidRDefault="00335A31" w:rsidP="005A53D1">
            <w:pPr>
              <w:pStyle w:val="TAL"/>
              <w:jc w:val="center"/>
              <w:rPr>
                <w:lang w:eastAsia="ko-KR"/>
              </w:rPr>
            </w:pPr>
            <w:r w:rsidRPr="00DE7B59">
              <w:rPr>
                <w:lang w:eastAsia="ko-KR"/>
              </w:rPr>
              <w:t>127</w:t>
            </w:r>
          </w:p>
        </w:tc>
        <w:tc>
          <w:tcPr>
            <w:tcW w:w="1276" w:type="dxa"/>
            <w:noWrap/>
            <w:hideMark/>
          </w:tcPr>
          <w:p w14:paraId="6A5D0E5C" w14:textId="77777777" w:rsidR="00335A31" w:rsidRPr="00DE7B59" w:rsidRDefault="00335A31" w:rsidP="005A53D1">
            <w:pPr>
              <w:pStyle w:val="TAL"/>
              <w:jc w:val="center"/>
              <w:rPr>
                <w:lang w:eastAsia="ko-KR"/>
              </w:rPr>
            </w:pPr>
            <w:r w:rsidRPr="00DE7B59">
              <w:rPr>
                <w:lang w:eastAsia="ko-KR"/>
              </w:rPr>
              <w:t>≤ 60638</w:t>
            </w:r>
          </w:p>
        </w:tc>
        <w:tc>
          <w:tcPr>
            <w:tcW w:w="853" w:type="dxa"/>
            <w:noWrap/>
            <w:hideMark/>
          </w:tcPr>
          <w:p w14:paraId="0EFCD3F0" w14:textId="77777777" w:rsidR="00335A31" w:rsidRPr="00DE7B59" w:rsidRDefault="00335A31" w:rsidP="005A53D1">
            <w:pPr>
              <w:pStyle w:val="TAL"/>
              <w:jc w:val="center"/>
              <w:rPr>
                <w:lang w:eastAsia="ko-KR"/>
              </w:rPr>
            </w:pPr>
            <w:r w:rsidRPr="00DE7B59">
              <w:rPr>
                <w:lang w:eastAsia="ko-KR"/>
              </w:rPr>
              <w:t>191</w:t>
            </w:r>
          </w:p>
        </w:tc>
        <w:tc>
          <w:tcPr>
            <w:tcW w:w="1275" w:type="dxa"/>
            <w:noWrap/>
            <w:hideMark/>
          </w:tcPr>
          <w:p w14:paraId="145B62FA" w14:textId="77777777" w:rsidR="00335A31" w:rsidRPr="00DE7B59" w:rsidRDefault="00335A31" w:rsidP="005A53D1">
            <w:pPr>
              <w:pStyle w:val="TAL"/>
              <w:jc w:val="center"/>
              <w:rPr>
                <w:lang w:eastAsia="ko-KR"/>
              </w:rPr>
            </w:pPr>
            <w:r w:rsidRPr="00DE7B59">
              <w:rPr>
                <w:lang w:eastAsia="ko-KR"/>
              </w:rPr>
              <w:t>≤ 213257</w:t>
            </w:r>
          </w:p>
        </w:tc>
        <w:tc>
          <w:tcPr>
            <w:tcW w:w="709" w:type="dxa"/>
            <w:noWrap/>
            <w:hideMark/>
          </w:tcPr>
          <w:p w14:paraId="10F0BA8F" w14:textId="77777777" w:rsidR="00335A31" w:rsidRPr="00DE7B59" w:rsidRDefault="00335A31" w:rsidP="005A53D1">
            <w:pPr>
              <w:pStyle w:val="TAL"/>
              <w:jc w:val="center"/>
              <w:rPr>
                <w:lang w:eastAsia="ko-KR"/>
              </w:rPr>
            </w:pPr>
            <w:r w:rsidRPr="00DE7B59">
              <w:rPr>
                <w:lang w:eastAsia="ko-KR"/>
              </w:rPr>
              <w:t>255</w:t>
            </w:r>
          </w:p>
        </w:tc>
        <w:tc>
          <w:tcPr>
            <w:tcW w:w="1132" w:type="dxa"/>
            <w:noWrap/>
            <w:hideMark/>
          </w:tcPr>
          <w:p w14:paraId="7E31BA17" w14:textId="77777777" w:rsidR="00335A31" w:rsidRPr="00DE7B59" w:rsidRDefault="00335A31" w:rsidP="005A53D1">
            <w:pPr>
              <w:pStyle w:val="TAL"/>
              <w:jc w:val="center"/>
              <w:rPr>
                <w:lang w:eastAsia="ko-KR"/>
              </w:rPr>
            </w:pPr>
            <w:r w:rsidRPr="00DE7B59">
              <w:rPr>
                <w:lang w:eastAsia="ko-KR"/>
              </w:rPr>
              <w:t>≤ 750000</w:t>
            </w:r>
          </w:p>
        </w:tc>
      </w:tr>
    </w:tbl>
    <w:p w14:paraId="721FB6CC" w14:textId="77777777" w:rsidR="00335A31" w:rsidRPr="00DE7B59" w:rsidRDefault="00335A31" w:rsidP="00335A31">
      <w:r w:rsidRPr="00DE7B59">
        <w:t xml:space="preserve"> </w:t>
      </w:r>
    </w:p>
    <w:p w14:paraId="45B4A6A5" w14:textId="77777777" w:rsidR="00335A31" w:rsidRPr="00DE7B59" w:rsidRDefault="00335A31" w:rsidP="00335A31">
      <w:r w:rsidRPr="00DE7B59">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DE7B59" w14:paraId="217B96CA" w14:textId="77777777" w:rsidTr="005A53D1">
        <w:trPr>
          <w:cantSplit/>
        </w:trPr>
        <w:tc>
          <w:tcPr>
            <w:tcW w:w="14175" w:type="dxa"/>
            <w:tcBorders>
              <w:top w:val="single" w:sz="4" w:space="0" w:color="808080"/>
              <w:left w:val="single" w:sz="4" w:space="0" w:color="808080"/>
              <w:bottom w:val="single" w:sz="4" w:space="0" w:color="808080"/>
              <w:right w:val="single" w:sz="4" w:space="0" w:color="808080"/>
            </w:tcBorders>
          </w:tcPr>
          <w:p w14:paraId="3E69EF91" w14:textId="77777777" w:rsidR="00335A31" w:rsidRPr="00DE7B59" w:rsidRDefault="00335A31" w:rsidP="005A53D1">
            <w:pPr>
              <w:keepNext/>
              <w:keepLines/>
              <w:spacing w:after="0"/>
              <w:rPr>
                <w:rFonts w:ascii="Arial" w:hAnsi="Arial"/>
                <w:b/>
                <w:bCs/>
                <w:i/>
                <w:sz w:val="18"/>
              </w:rPr>
            </w:pPr>
            <w:r w:rsidRPr="00DE7B59">
              <w:rPr>
                <w:rFonts w:ascii="Arial" w:hAnsi="Arial"/>
                <w:b/>
                <w:bCs/>
                <w:i/>
                <w:sz w:val="18"/>
              </w:rPr>
              <w:t>accessAllowed2RxXR</w:t>
            </w:r>
          </w:p>
          <w:p w14:paraId="01186F89" w14:textId="77777777" w:rsidR="00335A31" w:rsidRPr="00DE7B59" w:rsidRDefault="00335A31" w:rsidP="005A53D1">
            <w:pPr>
              <w:keepNext/>
              <w:keepLines/>
              <w:spacing w:after="0"/>
              <w:rPr>
                <w:rFonts w:ascii="Arial" w:hAnsi="Arial"/>
                <w:b/>
                <w:bCs/>
                <w:i/>
                <w:sz w:val="18"/>
              </w:rPr>
            </w:pPr>
            <w:r w:rsidRPr="00DE7B59">
              <w:rPr>
                <w:rFonts w:ascii="Arial" w:hAnsi="Arial"/>
                <w:iCs/>
                <w:sz w:val="18"/>
              </w:rPr>
              <w:t>Indicates if the cells on the frequency support 2Rx XR UEs. If present, 2Rx XR UEs shall consider only these NR frequencies in cell reselection evaluation.</w:t>
            </w:r>
          </w:p>
        </w:tc>
      </w:tr>
    </w:tbl>
    <w:p w14:paraId="1D5489D2" w14:textId="77777777" w:rsidR="00335A31" w:rsidRPr="00DE7B59" w:rsidRDefault="00335A31" w:rsidP="00335A31"/>
    <w:p w14:paraId="4F37F260" w14:textId="77777777" w:rsidR="00335A31" w:rsidRPr="00DE7B59" w:rsidRDefault="00335A31" w:rsidP="00335A31">
      <w:pPr>
        <w:pStyle w:val="H6"/>
      </w:pPr>
      <w:r w:rsidRPr="00DE7B59">
        <w:t>7.1.1.3.18.3</w:t>
      </w:r>
      <w:r w:rsidRPr="00DE7B59">
        <w:tab/>
        <w:t>Test description</w:t>
      </w:r>
    </w:p>
    <w:p w14:paraId="305A2E19" w14:textId="77777777" w:rsidR="00335A31" w:rsidRPr="00DE7B59" w:rsidRDefault="00335A31" w:rsidP="00335A31">
      <w:pPr>
        <w:pStyle w:val="H6"/>
      </w:pPr>
      <w:r w:rsidRPr="00DE7B59">
        <w:t>7.1.1.3.18.3.1</w:t>
      </w:r>
      <w:r w:rsidRPr="00DE7B59">
        <w:tab/>
        <w:t>Pre-test conditions</w:t>
      </w:r>
    </w:p>
    <w:p w14:paraId="0EA72F61" w14:textId="77777777" w:rsidR="00335A31" w:rsidRPr="00DE7B59" w:rsidRDefault="00335A31" w:rsidP="00335A31">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7.1.1.3.18.3.1-1.</w:t>
      </w:r>
    </w:p>
    <w:p w14:paraId="3ED15BDA" w14:textId="77777777" w:rsidR="00335A31" w:rsidRPr="00DE7B59" w:rsidRDefault="00335A31" w:rsidP="00335A31">
      <w:pPr>
        <w:pStyle w:val="TH"/>
      </w:pPr>
      <w:r w:rsidRPr="00DE7B59">
        <w:t>Table 7.1.1.3.18.3</w:t>
      </w:r>
      <w:r w:rsidRPr="00DE7B59">
        <w:rPr>
          <w:lang w:eastAsia="sv-SE"/>
        </w:rPr>
        <w:t>.1-1</w:t>
      </w:r>
      <w:r w:rsidRPr="00DE7B59">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DE7B59" w14:paraId="4C715960" w14:textId="77777777" w:rsidTr="005A53D1">
        <w:trPr>
          <w:jc w:val="center"/>
        </w:trPr>
        <w:tc>
          <w:tcPr>
            <w:tcW w:w="2693" w:type="dxa"/>
          </w:tcPr>
          <w:p w14:paraId="00BD9C35" w14:textId="77777777" w:rsidR="00335A31" w:rsidRPr="00DE7B59" w:rsidRDefault="00335A31" w:rsidP="005A53D1">
            <w:pPr>
              <w:pStyle w:val="TAH"/>
              <w:rPr>
                <w:lang w:eastAsia="en-US"/>
              </w:rPr>
            </w:pPr>
            <w:r w:rsidRPr="00DE7B59">
              <w:rPr>
                <w:lang w:eastAsia="en-US"/>
              </w:rPr>
              <w:t>Parameter</w:t>
            </w:r>
          </w:p>
        </w:tc>
        <w:tc>
          <w:tcPr>
            <w:tcW w:w="2268" w:type="dxa"/>
          </w:tcPr>
          <w:p w14:paraId="051E40D9" w14:textId="77777777" w:rsidR="00335A31" w:rsidRPr="00DE7B59" w:rsidRDefault="00335A31" w:rsidP="005A53D1">
            <w:pPr>
              <w:pStyle w:val="TAH"/>
              <w:rPr>
                <w:lang w:eastAsia="en-US"/>
              </w:rPr>
            </w:pPr>
            <w:r w:rsidRPr="00DE7B59">
              <w:rPr>
                <w:lang w:eastAsia="en-US"/>
              </w:rPr>
              <w:t>Value DRB1</w:t>
            </w:r>
          </w:p>
        </w:tc>
        <w:tc>
          <w:tcPr>
            <w:tcW w:w="2268" w:type="dxa"/>
          </w:tcPr>
          <w:p w14:paraId="74AA8305" w14:textId="77777777" w:rsidR="00335A31" w:rsidRPr="00DE7B59" w:rsidRDefault="00335A31" w:rsidP="005A53D1">
            <w:pPr>
              <w:pStyle w:val="TAH"/>
              <w:rPr>
                <w:lang w:eastAsia="en-US"/>
              </w:rPr>
            </w:pPr>
            <w:r w:rsidRPr="00DE7B59">
              <w:rPr>
                <w:lang w:eastAsia="en-US"/>
              </w:rPr>
              <w:t>Value DRB2</w:t>
            </w:r>
          </w:p>
        </w:tc>
      </w:tr>
      <w:tr w:rsidR="00335A31" w:rsidRPr="00DE7B59" w14:paraId="2AB3F8B6" w14:textId="77777777" w:rsidTr="005A53D1">
        <w:trPr>
          <w:jc w:val="center"/>
        </w:trPr>
        <w:tc>
          <w:tcPr>
            <w:tcW w:w="2693" w:type="dxa"/>
          </w:tcPr>
          <w:p w14:paraId="337E8A86" w14:textId="77777777" w:rsidR="00335A31" w:rsidRPr="00DE7B59" w:rsidRDefault="00335A31" w:rsidP="005A53D1">
            <w:pPr>
              <w:pStyle w:val="TAL"/>
              <w:rPr>
                <w:lang w:eastAsia="en-US"/>
              </w:rPr>
            </w:pPr>
            <w:r w:rsidRPr="00DE7B59">
              <w:rPr>
                <w:lang w:eastAsia="en-US"/>
              </w:rPr>
              <w:t>LogicalChannelIdentity</w:t>
            </w:r>
          </w:p>
        </w:tc>
        <w:tc>
          <w:tcPr>
            <w:tcW w:w="2268" w:type="dxa"/>
          </w:tcPr>
          <w:p w14:paraId="1894F792" w14:textId="77777777" w:rsidR="00335A31" w:rsidRPr="00DE7B59" w:rsidRDefault="00335A31" w:rsidP="005A53D1">
            <w:pPr>
              <w:pStyle w:val="TAL"/>
              <w:rPr>
                <w:lang w:eastAsia="en-US"/>
              </w:rPr>
            </w:pPr>
            <w:r w:rsidRPr="00DE7B59">
              <w:t>LCH</w:t>
            </w:r>
            <w:r w:rsidRPr="00DE7B59">
              <w:rPr>
                <w:lang w:eastAsia="en-US"/>
              </w:rPr>
              <w:t>4</w:t>
            </w:r>
            <w:r w:rsidRPr="00DE7B59">
              <w:t>(DRB-Identity +3)</w:t>
            </w:r>
          </w:p>
        </w:tc>
        <w:tc>
          <w:tcPr>
            <w:tcW w:w="2268" w:type="dxa"/>
          </w:tcPr>
          <w:p w14:paraId="25EA5B0E" w14:textId="77777777" w:rsidR="00335A31" w:rsidRPr="00DE7B59" w:rsidRDefault="00335A31" w:rsidP="005A53D1">
            <w:pPr>
              <w:pStyle w:val="TAL"/>
              <w:rPr>
                <w:lang w:eastAsia="en-US"/>
              </w:rPr>
            </w:pPr>
            <w:r w:rsidRPr="00DE7B59">
              <w:t>LCH</w:t>
            </w:r>
            <w:r w:rsidRPr="00DE7B59">
              <w:rPr>
                <w:lang w:eastAsia="en-US"/>
              </w:rPr>
              <w:t>5</w:t>
            </w:r>
            <w:r w:rsidRPr="00DE7B59">
              <w:t>(DRB-Identity +3)</w:t>
            </w:r>
          </w:p>
        </w:tc>
      </w:tr>
      <w:tr w:rsidR="00335A31" w:rsidRPr="00DE7B59" w14:paraId="26E8C1CD" w14:textId="77777777" w:rsidTr="005A53D1">
        <w:trPr>
          <w:jc w:val="center"/>
        </w:trPr>
        <w:tc>
          <w:tcPr>
            <w:tcW w:w="2693" w:type="dxa"/>
          </w:tcPr>
          <w:p w14:paraId="555922AD" w14:textId="77777777" w:rsidR="00335A31" w:rsidRPr="00DE7B59" w:rsidRDefault="00335A31" w:rsidP="005A53D1">
            <w:pPr>
              <w:pStyle w:val="TAL"/>
              <w:rPr>
                <w:lang w:eastAsia="en-US"/>
              </w:rPr>
            </w:pPr>
            <w:r w:rsidRPr="00DE7B59">
              <w:rPr>
                <w:lang w:eastAsia="en-US"/>
              </w:rPr>
              <w:t>Priority</w:t>
            </w:r>
          </w:p>
        </w:tc>
        <w:tc>
          <w:tcPr>
            <w:tcW w:w="2268" w:type="dxa"/>
          </w:tcPr>
          <w:p w14:paraId="57942867" w14:textId="77777777" w:rsidR="00335A31" w:rsidRPr="00DE7B59" w:rsidRDefault="00335A31" w:rsidP="005A53D1">
            <w:pPr>
              <w:pStyle w:val="TAL"/>
              <w:rPr>
                <w:lang w:eastAsia="en-US"/>
              </w:rPr>
            </w:pPr>
            <w:r w:rsidRPr="00DE7B59">
              <w:rPr>
                <w:lang w:eastAsia="en-US"/>
              </w:rPr>
              <w:t>7</w:t>
            </w:r>
          </w:p>
        </w:tc>
        <w:tc>
          <w:tcPr>
            <w:tcW w:w="2268" w:type="dxa"/>
          </w:tcPr>
          <w:p w14:paraId="69DEE449" w14:textId="77777777" w:rsidR="00335A31" w:rsidRPr="00DE7B59" w:rsidRDefault="00335A31" w:rsidP="005A53D1">
            <w:pPr>
              <w:pStyle w:val="TAL"/>
              <w:rPr>
                <w:lang w:eastAsia="en-US"/>
              </w:rPr>
            </w:pPr>
            <w:r w:rsidRPr="00DE7B59">
              <w:rPr>
                <w:lang w:eastAsia="en-US"/>
              </w:rPr>
              <w:t>6</w:t>
            </w:r>
          </w:p>
        </w:tc>
      </w:tr>
      <w:tr w:rsidR="00335A31" w:rsidRPr="00DE7B59" w14:paraId="54A28957" w14:textId="77777777" w:rsidTr="005A53D1">
        <w:trPr>
          <w:jc w:val="center"/>
        </w:trPr>
        <w:tc>
          <w:tcPr>
            <w:tcW w:w="2693" w:type="dxa"/>
          </w:tcPr>
          <w:p w14:paraId="4A5FA3EC" w14:textId="77777777" w:rsidR="00335A31" w:rsidRPr="00DE7B59" w:rsidRDefault="00335A31" w:rsidP="005A53D1">
            <w:pPr>
              <w:pStyle w:val="TAL"/>
              <w:rPr>
                <w:lang w:eastAsia="en-US"/>
              </w:rPr>
            </w:pPr>
            <w:r w:rsidRPr="00DE7B59">
              <w:rPr>
                <w:lang w:eastAsia="en-US"/>
              </w:rPr>
              <w:t>prioritizedBitRate</w:t>
            </w:r>
          </w:p>
        </w:tc>
        <w:tc>
          <w:tcPr>
            <w:tcW w:w="2268" w:type="dxa"/>
          </w:tcPr>
          <w:p w14:paraId="52207564" w14:textId="77777777" w:rsidR="00335A31" w:rsidRPr="00DE7B59" w:rsidRDefault="00335A31" w:rsidP="005A53D1">
            <w:pPr>
              <w:pStyle w:val="TAL"/>
              <w:rPr>
                <w:lang w:eastAsia="en-US"/>
              </w:rPr>
            </w:pPr>
            <w:r w:rsidRPr="00DE7B59">
              <w:rPr>
                <w:lang w:eastAsia="en-US"/>
              </w:rPr>
              <w:t>0 kB/s</w:t>
            </w:r>
          </w:p>
        </w:tc>
        <w:tc>
          <w:tcPr>
            <w:tcW w:w="2268" w:type="dxa"/>
          </w:tcPr>
          <w:p w14:paraId="4244634E" w14:textId="77777777" w:rsidR="00335A31" w:rsidRPr="00DE7B59" w:rsidRDefault="00335A31" w:rsidP="005A53D1">
            <w:pPr>
              <w:pStyle w:val="TAL"/>
              <w:rPr>
                <w:lang w:eastAsia="en-US"/>
              </w:rPr>
            </w:pPr>
            <w:r w:rsidRPr="00DE7B59">
              <w:rPr>
                <w:lang w:eastAsia="en-US"/>
              </w:rPr>
              <w:t>0 kB/s</w:t>
            </w:r>
          </w:p>
        </w:tc>
      </w:tr>
      <w:tr w:rsidR="00335A31" w:rsidRPr="00DE7B59" w14:paraId="619A5279" w14:textId="77777777" w:rsidTr="005A53D1">
        <w:trPr>
          <w:jc w:val="center"/>
        </w:trPr>
        <w:tc>
          <w:tcPr>
            <w:tcW w:w="2693" w:type="dxa"/>
          </w:tcPr>
          <w:p w14:paraId="7A7BBEEB" w14:textId="77777777" w:rsidR="00335A31" w:rsidRPr="00DE7B59" w:rsidRDefault="00335A31" w:rsidP="005A53D1">
            <w:pPr>
              <w:pStyle w:val="TAL"/>
              <w:rPr>
                <w:lang w:eastAsia="en-US"/>
              </w:rPr>
            </w:pPr>
            <w:r w:rsidRPr="00DE7B59">
              <w:rPr>
                <w:lang w:eastAsia="en-US"/>
              </w:rPr>
              <w:t>logicalChannelGroup</w:t>
            </w:r>
          </w:p>
        </w:tc>
        <w:tc>
          <w:tcPr>
            <w:tcW w:w="2268" w:type="dxa"/>
          </w:tcPr>
          <w:p w14:paraId="78584849" w14:textId="77777777" w:rsidR="00335A31" w:rsidRPr="00DE7B59" w:rsidRDefault="00335A31" w:rsidP="005A53D1">
            <w:pPr>
              <w:pStyle w:val="TAL"/>
              <w:rPr>
                <w:lang w:eastAsia="en-US"/>
              </w:rPr>
            </w:pPr>
            <w:r w:rsidRPr="00DE7B59">
              <w:rPr>
                <w:lang w:eastAsia="en-US"/>
              </w:rPr>
              <w:t>2 (LCG ID#2)</w:t>
            </w:r>
          </w:p>
        </w:tc>
        <w:tc>
          <w:tcPr>
            <w:tcW w:w="2268" w:type="dxa"/>
          </w:tcPr>
          <w:p w14:paraId="6DDA0FBA" w14:textId="77777777" w:rsidR="00335A31" w:rsidRPr="00DE7B59" w:rsidRDefault="00335A31" w:rsidP="005A53D1">
            <w:pPr>
              <w:pStyle w:val="TAL"/>
              <w:rPr>
                <w:lang w:eastAsia="en-US"/>
              </w:rPr>
            </w:pPr>
            <w:r w:rsidRPr="00DE7B59">
              <w:rPr>
                <w:lang w:eastAsia="en-US"/>
              </w:rPr>
              <w:t>1 (LCG ID#1)</w:t>
            </w:r>
          </w:p>
        </w:tc>
      </w:tr>
      <w:tr w:rsidR="00335A31" w:rsidRPr="00DE7B59" w14:paraId="1B2E3ED1" w14:textId="77777777" w:rsidTr="005A53D1">
        <w:trPr>
          <w:jc w:val="center"/>
        </w:trPr>
        <w:tc>
          <w:tcPr>
            <w:tcW w:w="2693" w:type="dxa"/>
          </w:tcPr>
          <w:p w14:paraId="785AC831" w14:textId="77777777" w:rsidR="00335A31" w:rsidRPr="00DE7B59" w:rsidRDefault="00335A31" w:rsidP="005A53D1">
            <w:pPr>
              <w:pStyle w:val="TAL"/>
              <w:rPr>
                <w:lang w:eastAsia="en-US"/>
              </w:rPr>
            </w:pPr>
            <w:r w:rsidRPr="00DE7B59">
              <w:t>additionalBS-TableAllowed</w:t>
            </w:r>
          </w:p>
        </w:tc>
        <w:tc>
          <w:tcPr>
            <w:tcW w:w="2268" w:type="dxa"/>
          </w:tcPr>
          <w:p w14:paraId="4DBEF0A4" w14:textId="77777777" w:rsidR="00335A31" w:rsidRPr="00DE7B59" w:rsidRDefault="00335A31" w:rsidP="005A53D1">
            <w:pPr>
              <w:pStyle w:val="TAL"/>
              <w:rPr>
                <w:lang w:eastAsia="en-US"/>
              </w:rPr>
            </w:pPr>
            <w:r w:rsidRPr="00DE7B59">
              <w:rPr>
                <w:lang w:eastAsia="en-US"/>
              </w:rPr>
              <w:t>1</w:t>
            </w:r>
          </w:p>
        </w:tc>
        <w:tc>
          <w:tcPr>
            <w:tcW w:w="2268" w:type="dxa"/>
          </w:tcPr>
          <w:p w14:paraId="3122B2B3" w14:textId="77777777" w:rsidR="00335A31" w:rsidRPr="00DE7B59" w:rsidRDefault="00335A31" w:rsidP="005A53D1">
            <w:pPr>
              <w:pStyle w:val="TAL"/>
              <w:rPr>
                <w:lang w:eastAsia="en-US"/>
              </w:rPr>
            </w:pPr>
            <w:r w:rsidRPr="00DE7B59">
              <w:rPr>
                <w:lang w:eastAsia="en-US"/>
              </w:rPr>
              <w:t>0</w:t>
            </w:r>
          </w:p>
        </w:tc>
      </w:tr>
    </w:tbl>
    <w:p w14:paraId="582C9DD5" w14:textId="77777777" w:rsidR="00335A31" w:rsidRPr="00DE7B59" w:rsidRDefault="00335A31" w:rsidP="00335A31">
      <w:pPr>
        <w:rPr>
          <w:lang w:eastAsia="sv-SE"/>
        </w:rPr>
      </w:pPr>
    </w:p>
    <w:p w14:paraId="42AFE047" w14:textId="77777777" w:rsidR="00335A31" w:rsidRPr="00DE7B59" w:rsidRDefault="00335A31" w:rsidP="00335A31">
      <w:pPr>
        <w:pStyle w:val="H6"/>
      </w:pPr>
      <w:r w:rsidRPr="00DE7B59">
        <w:t>7.1.1.3.18.3.2</w:t>
      </w:r>
      <w:r w:rsidRPr="00DE7B59">
        <w:tab/>
        <w:t>Test procedure sequence</w:t>
      </w:r>
    </w:p>
    <w:p w14:paraId="703BCCD8" w14:textId="77777777" w:rsidR="00335A31" w:rsidRPr="00DE7B59" w:rsidRDefault="00335A31" w:rsidP="00335A31">
      <w:pPr>
        <w:pStyle w:val="TH"/>
      </w:pPr>
      <w:r w:rsidRPr="00DE7B59">
        <w:t>Table 7.1.1.3.18.3.2-1: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DE7B59" w14:paraId="5E02D934" w14:textId="77777777" w:rsidTr="005A53D1">
        <w:trPr>
          <w:cantSplit/>
        </w:trPr>
        <w:tc>
          <w:tcPr>
            <w:tcW w:w="534" w:type="dxa"/>
            <w:tcBorders>
              <w:top w:val="single" w:sz="4" w:space="0" w:color="auto"/>
              <w:bottom w:val="nil"/>
            </w:tcBorders>
          </w:tcPr>
          <w:p w14:paraId="412E7E7E" w14:textId="77777777" w:rsidR="00335A31" w:rsidRPr="00DE7B59" w:rsidRDefault="00335A31" w:rsidP="005A53D1">
            <w:pPr>
              <w:pStyle w:val="TAH"/>
              <w:rPr>
                <w:lang w:eastAsia="en-US"/>
              </w:rPr>
            </w:pPr>
            <w:r w:rsidRPr="00DE7B59">
              <w:rPr>
                <w:lang w:eastAsia="en-US"/>
              </w:rPr>
              <w:t>St</w:t>
            </w:r>
          </w:p>
        </w:tc>
        <w:tc>
          <w:tcPr>
            <w:tcW w:w="3969" w:type="dxa"/>
            <w:tcBorders>
              <w:top w:val="single" w:sz="4" w:space="0" w:color="auto"/>
              <w:bottom w:val="nil"/>
            </w:tcBorders>
          </w:tcPr>
          <w:p w14:paraId="2FB783B6" w14:textId="77777777" w:rsidR="00335A31" w:rsidRPr="00DE7B59" w:rsidRDefault="00335A31" w:rsidP="005A53D1">
            <w:pPr>
              <w:pStyle w:val="TAH"/>
              <w:rPr>
                <w:lang w:eastAsia="en-US"/>
              </w:rPr>
            </w:pPr>
            <w:r w:rsidRPr="00DE7B59">
              <w:rPr>
                <w:lang w:eastAsia="en-US"/>
              </w:rPr>
              <w:t>Procedure</w:t>
            </w:r>
          </w:p>
        </w:tc>
        <w:tc>
          <w:tcPr>
            <w:tcW w:w="3686" w:type="dxa"/>
            <w:gridSpan w:val="2"/>
            <w:tcBorders>
              <w:top w:val="single" w:sz="4" w:space="0" w:color="auto"/>
            </w:tcBorders>
          </w:tcPr>
          <w:p w14:paraId="2E44B216" w14:textId="77777777" w:rsidR="00335A31" w:rsidRPr="00DE7B59" w:rsidRDefault="00335A31" w:rsidP="005A53D1">
            <w:pPr>
              <w:pStyle w:val="TAH"/>
              <w:rPr>
                <w:lang w:eastAsia="en-US"/>
              </w:rPr>
            </w:pPr>
            <w:r w:rsidRPr="00DE7B59">
              <w:rPr>
                <w:lang w:eastAsia="en-US"/>
              </w:rPr>
              <w:t>Message Sequence</w:t>
            </w:r>
          </w:p>
        </w:tc>
        <w:tc>
          <w:tcPr>
            <w:tcW w:w="567" w:type="dxa"/>
            <w:tcBorders>
              <w:top w:val="single" w:sz="4" w:space="0" w:color="auto"/>
              <w:bottom w:val="nil"/>
            </w:tcBorders>
          </w:tcPr>
          <w:p w14:paraId="1C70CF16" w14:textId="77777777" w:rsidR="00335A31" w:rsidRPr="00DE7B59" w:rsidRDefault="00335A31" w:rsidP="005A53D1">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2EC53158" w14:textId="77777777" w:rsidR="00335A31" w:rsidRPr="00DE7B59" w:rsidRDefault="00335A31" w:rsidP="005A53D1">
            <w:pPr>
              <w:pStyle w:val="TAH"/>
              <w:rPr>
                <w:rFonts w:eastAsia="MS Gothic"/>
                <w:lang w:eastAsia="en-US"/>
              </w:rPr>
            </w:pPr>
            <w:r w:rsidRPr="00DE7B59">
              <w:rPr>
                <w:rFonts w:eastAsia="MS Gothic"/>
                <w:lang w:eastAsia="en-US"/>
              </w:rPr>
              <w:t>Verdict</w:t>
            </w:r>
          </w:p>
        </w:tc>
      </w:tr>
      <w:tr w:rsidR="00335A31" w:rsidRPr="00DE7B59" w14:paraId="60EB61ED" w14:textId="77777777" w:rsidTr="005A53D1">
        <w:trPr>
          <w:cantSplit/>
        </w:trPr>
        <w:tc>
          <w:tcPr>
            <w:tcW w:w="534" w:type="dxa"/>
            <w:tcBorders>
              <w:top w:val="nil"/>
            </w:tcBorders>
          </w:tcPr>
          <w:p w14:paraId="2E5390BC" w14:textId="77777777" w:rsidR="00335A31" w:rsidRPr="00DE7B59" w:rsidRDefault="00335A31" w:rsidP="005A53D1">
            <w:pPr>
              <w:pStyle w:val="TAH"/>
              <w:rPr>
                <w:rFonts w:eastAsia="MS Gothic"/>
                <w:lang w:eastAsia="en-US"/>
              </w:rPr>
            </w:pPr>
          </w:p>
        </w:tc>
        <w:tc>
          <w:tcPr>
            <w:tcW w:w="3969" w:type="dxa"/>
            <w:tcBorders>
              <w:top w:val="nil"/>
            </w:tcBorders>
          </w:tcPr>
          <w:p w14:paraId="56E444E7" w14:textId="77777777" w:rsidR="00335A31" w:rsidRPr="00DE7B59" w:rsidRDefault="00335A31" w:rsidP="005A53D1">
            <w:pPr>
              <w:pStyle w:val="TAH"/>
              <w:rPr>
                <w:rFonts w:eastAsia="MS Gothic"/>
                <w:lang w:eastAsia="en-US"/>
              </w:rPr>
            </w:pPr>
          </w:p>
        </w:tc>
        <w:tc>
          <w:tcPr>
            <w:tcW w:w="709" w:type="dxa"/>
            <w:tcBorders>
              <w:top w:val="nil"/>
            </w:tcBorders>
          </w:tcPr>
          <w:p w14:paraId="0E342C23" w14:textId="77777777" w:rsidR="00335A31" w:rsidRPr="00DE7B59" w:rsidRDefault="00335A31" w:rsidP="005A53D1">
            <w:pPr>
              <w:pStyle w:val="TAH"/>
              <w:rPr>
                <w:lang w:eastAsia="en-US"/>
              </w:rPr>
            </w:pPr>
            <w:r w:rsidRPr="00DE7B59">
              <w:rPr>
                <w:lang w:eastAsia="en-US"/>
              </w:rPr>
              <w:t>U - S</w:t>
            </w:r>
          </w:p>
        </w:tc>
        <w:tc>
          <w:tcPr>
            <w:tcW w:w="2977" w:type="dxa"/>
            <w:tcBorders>
              <w:top w:val="nil"/>
            </w:tcBorders>
          </w:tcPr>
          <w:p w14:paraId="028DE281" w14:textId="77777777" w:rsidR="00335A31" w:rsidRPr="00DE7B59" w:rsidRDefault="00335A31" w:rsidP="005A53D1">
            <w:pPr>
              <w:pStyle w:val="TAH"/>
              <w:rPr>
                <w:lang w:eastAsia="en-US"/>
              </w:rPr>
            </w:pPr>
            <w:r w:rsidRPr="00DE7B59">
              <w:rPr>
                <w:lang w:eastAsia="en-US"/>
              </w:rPr>
              <w:t>Message</w:t>
            </w:r>
          </w:p>
        </w:tc>
        <w:tc>
          <w:tcPr>
            <w:tcW w:w="567" w:type="dxa"/>
            <w:tcBorders>
              <w:top w:val="nil"/>
            </w:tcBorders>
          </w:tcPr>
          <w:p w14:paraId="183733A6" w14:textId="77777777" w:rsidR="00335A31" w:rsidRPr="00DE7B59" w:rsidRDefault="00335A31" w:rsidP="005A53D1">
            <w:pPr>
              <w:pStyle w:val="TAH"/>
              <w:rPr>
                <w:rFonts w:eastAsia="MS Gothic"/>
                <w:lang w:eastAsia="en-US"/>
              </w:rPr>
            </w:pPr>
          </w:p>
        </w:tc>
        <w:tc>
          <w:tcPr>
            <w:tcW w:w="850" w:type="dxa"/>
            <w:tcBorders>
              <w:top w:val="nil"/>
            </w:tcBorders>
          </w:tcPr>
          <w:p w14:paraId="18C53768" w14:textId="77777777" w:rsidR="00335A31" w:rsidRPr="00DE7B59" w:rsidRDefault="00335A31" w:rsidP="005A53D1">
            <w:pPr>
              <w:pStyle w:val="TAH"/>
              <w:rPr>
                <w:rFonts w:eastAsia="MS Gothic"/>
                <w:lang w:eastAsia="en-US"/>
              </w:rPr>
            </w:pPr>
          </w:p>
        </w:tc>
      </w:tr>
      <w:tr w:rsidR="00335A31" w:rsidRPr="00DE7B59" w14:paraId="24D32342" w14:textId="77777777" w:rsidTr="005A53D1">
        <w:trPr>
          <w:cantSplit/>
        </w:trPr>
        <w:tc>
          <w:tcPr>
            <w:tcW w:w="534" w:type="dxa"/>
          </w:tcPr>
          <w:p w14:paraId="4118B670" w14:textId="77777777" w:rsidR="00335A31" w:rsidRPr="00DE7B59" w:rsidRDefault="00335A31" w:rsidP="005A53D1">
            <w:pPr>
              <w:pStyle w:val="TAC"/>
              <w:rPr>
                <w:lang w:eastAsia="en-US"/>
              </w:rPr>
            </w:pPr>
            <w:r w:rsidRPr="00DE7B59">
              <w:rPr>
                <w:lang w:eastAsia="en-US"/>
              </w:rPr>
              <w:t>1</w:t>
            </w:r>
          </w:p>
        </w:tc>
        <w:tc>
          <w:tcPr>
            <w:tcW w:w="3969" w:type="dxa"/>
          </w:tcPr>
          <w:p w14:paraId="6C1BAB65" w14:textId="77777777" w:rsidR="00335A31" w:rsidRPr="00DE7B59" w:rsidRDefault="00335A31" w:rsidP="005A53D1">
            <w:pPr>
              <w:pStyle w:val="TAL"/>
              <w:rPr>
                <w:lang w:eastAsia="en-US"/>
              </w:rPr>
            </w:pPr>
            <w:r w:rsidRPr="00DE7B59">
              <w:rPr>
                <w:lang w:eastAsia="en-US"/>
              </w:rPr>
              <w:t xml:space="preserve">The SS ignores scheduling requests and does not allocate any uplink grant. </w:t>
            </w:r>
          </w:p>
        </w:tc>
        <w:tc>
          <w:tcPr>
            <w:tcW w:w="709" w:type="dxa"/>
          </w:tcPr>
          <w:p w14:paraId="7C8B312E" w14:textId="77777777" w:rsidR="00335A31" w:rsidRPr="00DE7B59" w:rsidRDefault="00335A31" w:rsidP="005A53D1">
            <w:pPr>
              <w:pStyle w:val="TAC"/>
              <w:rPr>
                <w:lang w:eastAsia="en-US"/>
              </w:rPr>
            </w:pPr>
            <w:r w:rsidRPr="00DE7B59">
              <w:rPr>
                <w:lang w:eastAsia="en-US"/>
              </w:rPr>
              <w:t>-</w:t>
            </w:r>
          </w:p>
        </w:tc>
        <w:tc>
          <w:tcPr>
            <w:tcW w:w="2977" w:type="dxa"/>
          </w:tcPr>
          <w:p w14:paraId="02EABCB5" w14:textId="77777777" w:rsidR="00335A31" w:rsidRPr="00DE7B59" w:rsidRDefault="00335A31" w:rsidP="005A53D1">
            <w:pPr>
              <w:pStyle w:val="TAL"/>
              <w:rPr>
                <w:lang w:eastAsia="en-US"/>
              </w:rPr>
            </w:pPr>
            <w:r w:rsidRPr="00DE7B59">
              <w:rPr>
                <w:lang w:eastAsia="en-US"/>
              </w:rPr>
              <w:t>-</w:t>
            </w:r>
          </w:p>
        </w:tc>
        <w:tc>
          <w:tcPr>
            <w:tcW w:w="567" w:type="dxa"/>
          </w:tcPr>
          <w:p w14:paraId="02561D23" w14:textId="77777777" w:rsidR="00335A31" w:rsidRPr="00DE7B59" w:rsidRDefault="00335A31" w:rsidP="005A53D1">
            <w:pPr>
              <w:pStyle w:val="TAC"/>
              <w:rPr>
                <w:lang w:eastAsia="en-US"/>
              </w:rPr>
            </w:pPr>
            <w:r w:rsidRPr="00DE7B59">
              <w:rPr>
                <w:lang w:eastAsia="en-US"/>
              </w:rPr>
              <w:t>-</w:t>
            </w:r>
          </w:p>
        </w:tc>
        <w:tc>
          <w:tcPr>
            <w:tcW w:w="850" w:type="dxa"/>
          </w:tcPr>
          <w:p w14:paraId="3CA86FBB" w14:textId="77777777" w:rsidR="00335A31" w:rsidRPr="00DE7B59" w:rsidRDefault="00335A31" w:rsidP="005A53D1">
            <w:pPr>
              <w:pStyle w:val="TAC"/>
              <w:rPr>
                <w:lang w:eastAsia="en-US"/>
              </w:rPr>
            </w:pPr>
            <w:r w:rsidRPr="00DE7B59">
              <w:rPr>
                <w:lang w:eastAsia="en-US"/>
              </w:rPr>
              <w:t>-</w:t>
            </w:r>
          </w:p>
        </w:tc>
      </w:tr>
      <w:tr w:rsidR="00335A31" w:rsidRPr="00DE7B59" w14:paraId="3F7CBFBB" w14:textId="77777777" w:rsidTr="005A53D1">
        <w:trPr>
          <w:cantSplit/>
        </w:trPr>
        <w:tc>
          <w:tcPr>
            <w:tcW w:w="534" w:type="dxa"/>
          </w:tcPr>
          <w:p w14:paraId="52FC745D" w14:textId="77777777" w:rsidR="00335A31" w:rsidRPr="00DE7B59" w:rsidRDefault="00335A31" w:rsidP="005A53D1">
            <w:pPr>
              <w:pStyle w:val="TAC"/>
              <w:rPr>
                <w:lang w:eastAsia="en-US"/>
              </w:rPr>
            </w:pPr>
            <w:r w:rsidRPr="00DE7B59">
              <w:rPr>
                <w:lang w:eastAsia="en-US"/>
              </w:rPr>
              <w:t>2</w:t>
            </w:r>
          </w:p>
        </w:tc>
        <w:tc>
          <w:tcPr>
            <w:tcW w:w="3969" w:type="dxa"/>
          </w:tcPr>
          <w:p w14:paraId="3A090860" w14:textId="77777777" w:rsidR="00335A31" w:rsidRPr="00DE7B59" w:rsidRDefault="00335A31" w:rsidP="005A53D1">
            <w:pPr>
              <w:pStyle w:val="TAL"/>
              <w:rPr>
                <w:lang w:eastAsia="en-US"/>
              </w:rPr>
            </w:pPr>
            <w:r w:rsidRPr="00DE7B59">
              <w:rPr>
                <w:lang w:eastAsia="en-US"/>
              </w:rPr>
              <w:t>The SS transmits a MAC PDU containing one RLC SDUs of size 2000 bytes on LC</w:t>
            </w:r>
            <w:r w:rsidRPr="00DE7B59">
              <w:t>H</w:t>
            </w:r>
            <w:r w:rsidRPr="00DE7B59">
              <w:rPr>
                <w:lang w:eastAsia="en-US"/>
              </w:rPr>
              <w:t>4 (&lt;</w:t>
            </w:r>
            <w:r w:rsidRPr="00DE7B59">
              <w:rPr>
                <w:lang w:eastAsia="ko-KR"/>
              </w:rPr>
              <w:t>4751 bytes)</w:t>
            </w:r>
          </w:p>
        </w:tc>
        <w:tc>
          <w:tcPr>
            <w:tcW w:w="709" w:type="dxa"/>
          </w:tcPr>
          <w:p w14:paraId="079316A2" w14:textId="77777777" w:rsidR="00335A31" w:rsidRPr="00DE7B59" w:rsidRDefault="00335A31" w:rsidP="005A53D1">
            <w:pPr>
              <w:pStyle w:val="TAC"/>
              <w:rPr>
                <w:lang w:eastAsia="en-US"/>
              </w:rPr>
            </w:pPr>
            <w:r w:rsidRPr="00DE7B59">
              <w:rPr>
                <w:lang w:eastAsia="en-US"/>
              </w:rPr>
              <w:t>&lt;--</w:t>
            </w:r>
          </w:p>
        </w:tc>
        <w:tc>
          <w:tcPr>
            <w:tcW w:w="2977" w:type="dxa"/>
          </w:tcPr>
          <w:p w14:paraId="30D7EA78"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664AB81C" w14:textId="77777777" w:rsidR="00335A31" w:rsidRPr="00DE7B59" w:rsidRDefault="00335A31" w:rsidP="005A53D1">
            <w:pPr>
              <w:pStyle w:val="TAC"/>
              <w:rPr>
                <w:lang w:eastAsia="en-US"/>
              </w:rPr>
            </w:pPr>
            <w:r w:rsidRPr="00DE7B59">
              <w:rPr>
                <w:lang w:eastAsia="en-US"/>
              </w:rPr>
              <w:t>-</w:t>
            </w:r>
          </w:p>
        </w:tc>
        <w:tc>
          <w:tcPr>
            <w:tcW w:w="850" w:type="dxa"/>
          </w:tcPr>
          <w:p w14:paraId="5B86050E" w14:textId="77777777" w:rsidR="00335A31" w:rsidRPr="00DE7B59" w:rsidRDefault="00335A31" w:rsidP="005A53D1">
            <w:pPr>
              <w:pStyle w:val="TAC"/>
              <w:rPr>
                <w:lang w:eastAsia="en-US"/>
              </w:rPr>
            </w:pPr>
            <w:r w:rsidRPr="00DE7B59">
              <w:rPr>
                <w:lang w:eastAsia="en-US"/>
              </w:rPr>
              <w:t>-</w:t>
            </w:r>
          </w:p>
        </w:tc>
      </w:tr>
      <w:tr w:rsidR="00335A31" w:rsidRPr="00DE7B59" w14:paraId="7DFAF90A" w14:textId="77777777" w:rsidTr="005A53D1">
        <w:trPr>
          <w:cantSplit/>
        </w:trPr>
        <w:tc>
          <w:tcPr>
            <w:tcW w:w="534" w:type="dxa"/>
          </w:tcPr>
          <w:p w14:paraId="2FD43403" w14:textId="77777777" w:rsidR="00335A31" w:rsidRPr="00DE7B59" w:rsidRDefault="00335A31" w:rsidP="005A53D1">
            <w:pPr>
              <w:pStyle w:val="TAC"/>
              <w:rPr>
                <w:lang w:eastAsia="en-US"/>
              </w:rPr>
            </w:pPr>
            <w:r w:rsidRPr="00DE7B59">
              <w:rPr>
                <w:lang w:eastAsia="en-US"/>
              </w:rPr>
              <w:t>3</w:t>
            </w:r>
          </w:p>
        </w:tc>
        <w:tc>
          <w:tcPr>
            <w:tcW w:w="3969" w:type="dxa"/>
          </w:tcPr>
          <w:p w14:paraId="7ADC3113"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6C53ABDF" w14:textId="77777777" w:rsidR="00335A31" w:rsidRPr="00DE7B59" w:rsidRDefault="00335A31" w:rsidP="005A53D1">
            <w:pPr>
              <w:pStyle w:val="TAC"/>
              <w:rPr>
                <w:lang w:eastAsia="en-US"/>
              </w:rPr>
            </w:pPr>
            <w:r w:rsidRPr="00DE7B59">
              <w:rPr>
                <w:lang w:eastAsia="en-US"/>
              </w:rPr>
              <w:t>&lt;--</w:t>
            </w:r>
          </w:p>
        </w:tc>
        <w:tc>
          <w:tcPr>
            <w:tcW w:w="2977" w:type="dxa"/>
          </w:tcPr>
          <w:p w14:paraId="60F58185" w14:textId="77777777" w:rsidR="00335A31" w:rsidRPr="00DE7B59" w:rsidRDefault="00335A31" w:rsidP="005A53D1">
            <w:pPr>
              <w:pStyle w:val="TAL"/>
              <w:rPr>
                <w:lang w:eastAsia="en-US"/>
              </w:rPr>
            </w:pPr>
            <w:r w:rsidRPr="00DE7B59">
              <w:rPr>
                <w:lang w:eastAsia="en-US"/>
              </w:rPr>
              <w:t>(UL Grant, 56 bits)</w:t>
            </w:r>
          </w:p>
        </w:tc>
        <w:tc>
          <w:tcPr>
            <w:tcW w:w="567" w:type="dxa"/>
          </w:tcPr>
          <w:p w14:paraId="4576C0BB" w14:textId="77777777" w:rsidR="00335A31" w:rsidRPr="00DE7B59" w:rsidRDefault="00335A31" w:rsidP="005A53D1">
            <w:pPr>
              <w:pStyle w:val="TAC"/>
              <w:rPr>
                <w:lang w:eastAsia="en-US"/>
              </w:rPr>
            </w:pPr>
            <w:r w:rsidRPr="00DE7B59">
              <w:rPr>
                <w:lang w:eastAsia="en-US"/>
              </w:rPr>
              <w:t>-</w:t>
            </w:r>
          </w:p>
        </w:tc>
        <w:tc>
          <w:tcPr>
            <w:tcW w:w="850" w:type="dxa"/>
          </w:tcPr>
          <w:p w14:paraId="77CC919C" w14:textId="77777777" w:rsidR="00335A31" w:rsidRPr="00DE7B59" w:rsidRDefault="00335A31" w:rsidP="005A53D1">
            <w:pPr>
              <w:pStyle w:val="TAC"/>
              <w:rPr>
                <w:lang w:eastAsia="en-US"/>
              </w:rPr>
            </w:pPr>
            <w:r w:rsidRPr="00DE7B59">
              <w:rPr>
                <w:lang w:eastAsia="en-US"/>
              </w:rPr>
              <w:t>-</w:t>
            </w:r>
          </w:p>
        </w:tc>
      </w:tr>
      <w:tr w:rsidR="00335A31" w:rsidRPr="00DE7B59" w14:paraId="3945AB38" w14:textId="77777777" w:rsidTr="005A53D1">
        <w:trPr>
          <w:cantSplit/>
        </w:trPr>
        <w:tc>
          <w:tcPr>
            <w:tcW w:w="534" w:type="dxa"/>
          </w:tcPr>
          <w:p w14:paraId="20310014" w14:textId="77777777" w:rsidR="00335A31" w:rsidRPr="00DE7B59" w:rsidRDefault="00335A31" w:rsidP="005A53D1">
            <w:pPr>
              <w:pStyle w:val="TAC"/>
              <w:rPr>
                <w:lang w:eastAsia="en-US"/>
              </w:rPr>
            </w:pPr>
            <w:r w:rsidRPr="00DE7B59">
              <w:rPr>
                <w:lang w:eastAsia="en-US"/>
              </w:rPr>
              <w:t>4</w:t>
            </w:r>
          </w:p>
        </w:tc>
        <w:tc>
          <w:tcPr>
            <w:tcW w:w="3969" w:type="dxa"/>
          </w:tcPr>
          <w:p w14:paraId="12DCB418" w14:textId="77777777" w:rsidR="00335A31" w:rsidRPr="00DE7B59" w:rsidRDefault="00335A31" w:rsidP="005A53D1">
            <w:pPr>
              <w:pStyle w:val="TAL"/>
              <w:rPr>
                <w:lang w:eastAsia="en-US"/>
              </w:rPr>
            </w:pPr>
            <w:r w:rsidRPr="00DE7B59">
              <w:rPr>
                <w:lang w:eastAsia="en-US"/>
              </w:rPr>
              <w:t>Check: Does the UE transmit a Short BSR with ‘LCG ID’ field set to ‘2’? (Note 2)</w:t>
            </w:r>
          </w:p>
        </w:tc>
        <w:tc>
          <w:tcPr>
            <w:tcW w:w="709" w:type="dxa"/>
          </w:tcPr>
          <w:p w14:paraId="37F5B25E" w14:textId="77777777" w:rsidR="00335A31" w:rsidRPr="00DE7B59" w:rsidRDefault="00335A31" w:rsidP="005A53D1">
            <w:pPr>
              <w:pStyle w:val="TAC"/>
              <w:rPr>
                <w:lang w:eastAsia="en-US"/>
              </w:rPr>
            </w:pPr>
            <w:r w:rsidRPr="00DE7B59">
              <w:rPr>
                <w:lang w:eastAsia="en-US"/>
              </w:rPr>
              <w:t>--&gt;</w:t>
            </w:r>
          </w:p>
        </w:tc>
        <w:tc>
          <w:tcPr>
            <w:tcW w:w="2977" w:type="dxa"/>
          </w:tcPr>
          <w:p w14:paraId="67C89C15" w14:textId="77777777" w:rsidR="00335A31" w:rsidRPr="00DE7B59" w:rsidRDefault="00335A31" w:rsidP="005A53D1">
            <w:pPr>
              <w:pStyle w:val="TAL"/>
              <w:rPr>
                <w:lang w:eastAsia="en-US"/>
              </w:rPr>
            </w:pPr>
            <w:r w:rsidRPr="00DE7B59">
              <w:rPr>
                <w:lang w:eastAsia="en-US"/>
              </w:rPr>
              <w:t>MAC PDU (MAC Short BSR (LCG ID=‘2’,))</w:t>
            </w:r>
          </w:p>
        </w:tc>
        <w:tc>
          <w:tcPr>
            <w:tcW w:w="567" w:type="dxa"/>
          </w:tcPr>
          <w:p w14:paraId="1618CCF7" w14:textId="77777777" w:rsidR="00335A31" w:rsidRPr="00DE7B59" w:rsidRDefault="00335A31" w:rsidP="005A53D1">
            <w:pPr>
              <w:pStyle w:val="TAC"/>
              <w:rPr>
                <w:lang w:eastAsia="en-US"/>
              </w:rPr>
            </w:pPr>
            <w:r w:rsidRPr="00DE7B59">
              <w:rPr>
                <w:lang w:eastAsia="en-US"/>
              </w:rPr>
              <w:t>3</w:t>
            </w:r>
          </w:p>
        </w:tc>
        <w:tc>
          <w:tcPr>
            <w:tcW w:w="850" w:type="dxa"/>
          </w:tcPr>
          <w:p w14:paraId="507BD275" w14:textId="77777777" w:rsidR="00335A31" w:rsidRPr="00DE7B59" w:rsidRDefault="00335A31" w:rsidP="005A53D1">
            <w:pPr>
              <w:pStyle w:val="TAC"/>
              <w:rPr>
                <w:lang w:eastAsia="en-US"/>
              </w:rPr>
            </w:pPr>
            <w:r w:rsidRPr="00DE7B59">
              <w:rPr>
                <w:lang w:eastAsia="en-US"/>
              </w:rPr>
              <w:t>P</w:t>
            </w:r>
          </w:p>
        </w:tc>
      </w:tr>
      <w:tr w:rsidR="00335A31" w:rsidRPr="00DE7B59" w14:paraId="6AEE36A5" w14:textId="77777777" w:rsidTr="005A53D1">
        <w:trPr>
          <w:cantSplit/>
        </w:trPr>
        <w:tc>
          <w:tcPr>
            <w:tcW w:w="534" w:type="dxa"/>
          </w:tcPr>
          <w:p w14:paraId="40C65F95" w14:textId="77777777" w:rsidR="00335A31" w:rsidRPr="00DE7B59" w:rsidRDefault="00335A31" w:rsidP="005A53D1">
            <w:pPr>
              <w:pStyle w:val="TAC"/>
              <w:rPr>
                <w:lang w:eastAsia="en-US"/>
              </w:rPr>
            </w:pPr>
            <w:r w:rsidRPr="00DE7B59">
              <w:rPr>
                <w:lang w:eastAsia="en-US"/>
              </w:rPr>
              <w:t>5</w:t>
            </w:r>
          </w:p>
        </w:tc>
        <w:tc>
          <w:tcPr>
            <w:tcW w:w="3969" w:type="dxa"/>
          </w:tcPr>
          <w:p w14:paraId="154DA19C" w14:textId="77777777" w:rsidR="00335A31" w:rsidRPr="00DE7B59" w:rsidRDefault="00335A31" w:rsidP="005A53D1">
            <w:pPr>
              <w:pStyle w:val="TAL"/>
              <w:rPr>
                <w:lang w:eastAsia="en-US"/>
              </w:rPr>
            </w:pPr>
            <w:r w:rsidRPr="00DE7B59">
              <w:rPr>
                <w:lang w:eastAsia="en-US"/>
              </w:rPr>
              <w:t>The SS transmits a MAC PDU containing one RLC SDUs of size 50000 bytes on LC</w:t>
            </w:r>
            <w:r w:rsidRPr="00DE7B59">
              <w:t>H</w:t>
            </w:r>
            <w:r w:rsidRPr="00DE7B59">
              <w:rPr>
                <w:lang w:eastAsia="en-US"/>
              </w:rPr>
              <w:t>4 (&lt;</w:t>
            </w:r>
            <w:r w:rsidRPr="00DE7B59">
              <w:rPr>
                <w:lang w:eastAsia="ko-KR"/>
              </w:rPr>
              <w:t>750000 bytes)</w:t>
            </w:r>
          </w:p>
        </w:tc>
        <w:tc>
          <w:tcPr>
            <w:tcW w:w="709" w:type="dxa"/>
          </w:tcPr>
          <w:p w14:paraId="5E3DA647" w14:textId="77777777" w:rsidR="00335A31" w:rsidRPr="00DE7B59" w:rsidRDefault="00335A31" w:rsidP="005A53D1">
            <w:pPr>
              <w:pStyle w:val="TAC"/>
              <w:rPr>
                <w:lang w:eastAsia="en-US"/>
              </w:rPr>
            </w:pPr>
            <w:r w:rsidRPr="00DE7B59">
              <w:rPr>
                <w:lang w:eastAsia="en-US"/>
              </w:rPr>
              <w:t>&lt;--</w:t>
            </w:r>
          </w:p>
        </w:tc>
        <w:tc>
          <w:tcPr>
            <w:tcW w:w="2977" w:type="dxa"/>
          </w:tcPr>
          <w:p w14:paraId="7E20CC01"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4B3F36E0" w14:textId="77777777" w:rsidR="00335A31" w:rsidRPr="00DE7B59" w:rsidRDefault="00335A31" w:rsidP="005A53D1">
            <w:pPr>
              <w:pStyle w:val="TAC"/>
              <w:rPr>
                <w:lang w:eastAsia="en-US"/>
              </w:rPr>
            </w:pPr>
            <w:r w:rsidRPr="00DE7B59">
              <w:rPr>
                <w:lang w:eastAsia="en-US"/>
              </w:rPr>
              <w:t>-</w:t>
            </w:r>
          </w:p>
        </w:tc>
        <w:tc>
          <w:tcPr>
            <w:tcW w:w="850" w:type="dxa"/>
          </w:tcPr>
          <w:p w14:paraId="53291A99" w14:textId="77777777" w:rsidR="00335A31" w:rsidRPr="00DE7B59" w:rsidRDefault="00335A31" w:rsidP="005A53D1">
            <w:pPr>
              <w:pStyle w:val="TAC"/>
              <w:rPr>
                <w:lang w:eastAsia="en-US"/>
              </w:rPr>
            </w:pPr>
            <w:r w:rsidRPr="00DE7B59">
              <w:rPr>
                <w:lang w:eastAsia="en-US"/>
              </w:rPr>
              <w:t>-</w:t>
            </w:r>
          </w:p>
        </w:tc>
      </w:tr>
      <w:tr w:rsidR="00335A31" w:rsidRPr="00DE7B59" w14:paraId="029BE5E9" w14:textId="77777777" w:rsidTr="005A53D1">
        <w:trPr>
          <w:cantSplit/>
        </w:trPr>
        <w:tc>
          <w:tcPr>
            <w:tcW w:w="534" w:type="dxa"/>
          </w:tcPr>
          <w:p w14:paraId="4FB35AB1" w14:textId="77777777" w:rsidR="00335A31" w:rsidRPr="00DE7B59" w:rsidRDefault="00335A31" w:rsidP="005A53D1">
            <w:pPr>
              <w:pStyle w:val="TAC"/>
              <w:rPr>
                <w:lang w:eastAsia="en-US"/>
              </w:rPr>
            </w:pPr>
            <w:r w:rsidRPr="00DE7B59">
              <w:rPr>
                <w:lang w:eastAsia="en-US"/>
              </w:rPr>
              <w:t>6</w:t>
            </w:r>
          </w:p>
        </w:tc>
        <w:tc>
          <w:tcPr>
            <w:tcW w:w="3969" w:type="dxa"/>
          </w:tcPr>
          <w:p w14:paraId="2EAB10CB" w14:textId="77777777" w:rsidR="00335A31" w:rsidRPr="00DE7B59" w:rsidRDefault="00335A31" w:rsidP="005A53D1">
            <w:pPr>
              <w:pStyle w:val="TAL"/>
              <w:rPr>
                <w:lang w:eastAsia="en-US"/>
              </w:rPr>
            </w:pPr>
            <w:r w:rsidRPr="00DE7B59">
              <w:rPr>
                <w:lang w:eastAsia="en-US"/>
              </w:rPr>
              <w:t>The SS transmits a MAC PDU containing one RLC SDUs of size 200 bytes on LC</w:t>
            </w:r>
            <w:r w:rsidRPr="00DE7B59">
              <w:t>H</w:t>
            </w:r>
            <w:r w:rsidRPr="00DE7B59">
              <w:rPr>
                <w:lang w:eastAsia="en-US"/>
              </w:rPr>
              <w:t>5 (&lt;</w:t>
            </w:r>
            <w:r w:rsidRPr="00DE7B59">
              <w:rPr>
                <w:lang w:eastAsia="ko-KR"/>
              </w:rPr>
              <w:t>4751 bytes)</w:t>
            </w:r>
          </w:p>
        </w:tc>
        <w:tc>
          <w:tcPr>
            <w:tcW w:w="709" w:type="dxa"/>
          </w:tcPr>
          <w:p w14:paraId="73B00313" w14:textId="77777777" w:rsidR="00335A31" w:rsidRPr="00DE7B59" w:rsidRDefault="00335A31" w:rsidP="005A53D1">
            <w:pPr>
              <w:pStyle w:val="TAC"/>
              <w:rPr>
                <w:lang w:eastAsia="en-US"/>
              </w:rPr>
            </w:pPr>
          </w:p>
        </w:tc>
        <w:tc>
          <w:tcPr>
            <w:tcW w:w="2977" w:type="dxa"/>
          </w:tcPr>
          <w:p w14:paraId="4272ED1C"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5)</w:t>
            </w:r>
          </w:p>
        </w:tc>
        <w:tc>
          <w:tcPr>
            <w:tcW w:w="567" w:type="dxa"/>
          </w:tcPr>
          <w:p w14:paraId="4DFF12BA" w14:textId="77777777" w:rsidR="00335A31" w:rsidRPr="00DE7B59" w:rsidRDefault="00335A31" w:rsidP="005A53D1">
            <w:pPr>
              <w:pStyle w:val="TAC"/>
              <w:rPr>
                <w:lang w:eastAsia="en-US"/>
              </w:rPr>
            </w:pPr>
            <w:r w:rsidRPr="00DE7B59">
              <w:rPr>
                <w:lang w:eastAsia="en-US"/>
              </w:rPr>
              <w:t>-</w:t>
            </w:r>
          </w:p>
        </w:tc>
        <w:tc>
          <w:tcPr>
            <w:tcW w:w="850" w:type="dxa"/>
          </w:tcPr>
          <w:p w14:paraId="4D7E5551" w14:textId="77777777" w:rsidR="00335A31" w:rsidRPr="00DE7B59" w:rsidRDefault="00335A31" w:rsidP="005A53D1">
            <w:pPr>
              <w:pStyle w:val="TAC"/>
              <w:rPr>
                <w:lang w:eastAsia="en-US"/>
              </w:rPr>
            </w:pPr>
            <w:r w:rsidRPr="00DE7B59">
              <w:rPr>
                <w:lang w:eastAsia="en-US"/>
              </w:rPr>
              <w:t>-</w:t>
            </w:r>
          </w:p>
        </w:tc>
      </w:tr>
      <w:tr w:rsidR="00335A31" w:rsidRPr="00DE7B59" w14:paraId="0B71916D" w14:textId="77777777" w:rsidTr="005A53D1">
        <w:trPr>
          <w:cantSplit/>
        </w:trPr>
        <w:tc>
          <w:tcPr>
            <w:tcW w:w="534" w:type="dxa"/>
          </w:tcPr>
          <w:p w14:paraId="31CFDB2F" w14:textId="77777777" w:rsidR="00335A31" w:rsidRPr="00DE7B59" w:rsidRDefault="00335A31" w:rsidP="005A53D1">
            <w:pPr>
              <w:pStyle w:val="TAC"/>
              <w:rPr>
                <w:lang w:eastAsia="en-US"/>
              </w:rPr>
            </w:pPr>
            <w:r w:rsidRPr="00DE7B59">
              <w:rPr>
                <w:lang w:eastAsia="en-US"/>
              </w:rPr>
              <w:t>7</w:t>
            </w:r>
          </w:p>
        </w:tc>
        <w:tc>
          <w:tcPr>
            <w:tcW w:w="3969" w:type="dxa"/>
          </w:tcPr>
          <w:p w14:paraId="0E18751E"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5B51BE9D" w14:textId="77777777" w:rsidR="00335A31" w:rsidRPr="00DE7B59" w:rsidRDefault="00335A31" w:rsidP="005A53D1">
            <w:pPr>
              <w:pStyle w:val="TAC"/>
              <w:rPr>
                <w:lang w:eastAsia="en-US"/>
              </w:rPr>
            </w:pPr>
            <w:r w:rsidRPr="00DE7B59">
              <w:rPr>
                <w:lang w:eastAsia="en-US"/>
              </w:rPr>
              <w:t>&lt;--</w:t>
            </w:r>
          </w:p>
        </w:tc>
        <w:tc>
          <w:tcPr>
            <w:tcW w:w="2977" w:type="dxa"/>
          </w:tcPr>
          <w:p w14:paraId="6A0A6825" w14:textId="77777777" w:rsidR="00335A31" w:rsidRPr="00DE7B59" w:rsidRDefault="00335A31" w:rsidP="005A53D1">
            <w:pPr>
              <w:pStyle w:val="TAL"/>
              <w:rPr>
                <w:lang w:eastAsia="en-US"/>
              </w:rPr>
            </w:pPr>
            <w:r w:rsidRPr="00DE7B59">
              <w:rPr>
                <w:lang w:eastAsia="en-US"/>
              </w:rPr>
              <w:t>(UL Grant, 56 bits)</w:t>
            </w:r>
          </w:p>
        </w:tc>
        <w:tc>
          <w:tcPr>
            <w:tcW w:w="567" w:type="dxa"/>
          </w:tcPr>
          <w:p w14:paraId="2C4A4EDA" w14:textId="77777777" w:rsidR="00335A31" w:rsidRPr="00DE7B59" w:rsidRDefault="00335A31" w:rsidP="005A53D1">
            <w:pPr>
              <w:pStyle w:val="TAC"/>
              <w:rPr>
                <w:lang w:eastAsia="en-US"/>
              </w:rPr>
            </w:pPr>
            <w:r w:rsidRPr="00DE7B59">
              <w:rPr>
                <w:lang w:eastAsia="en-US"/>
              </w:rPr>
              <w:t>-</w:t>
            </w:r>
          </w:p>
        </w:tc>
        <w:tc>
          <w:tcPr>
            <w:tcW w:w="850" w:type="dxa"/>
          </w:tcPr>
          <w:p w14:paraId="39BFBAE4" w14:textId="77777777" w:rsidR="00335A31" w:rsidRPr="00DE7B59" w:rsidRDefault="00335A31" w:rsidP="005A53D1">
            <w:pPr>
              <w:pStyle w:val="TAC"/>
              <w:rPr>
                <w:lang w:eastAsia="en-US"/>
              </w:rPr>
            </w:pPr>
            <w:r w:rsidRPr="00DE7B59">
              <w:rPr>
                <w:lang w:eastAsia="en-US"/>
              </w:rPr>
              <w:t>-</w:t>
            </w:r>
          </w:p>
        </w:tc>
      </w:tr>
      <w:tr w:rsidR="00335A31" w:rsidRPr="00DE7B59" w14:paraId="09F705D2" w14:textId="77777777" w:rsidTr="005A53D1">
        <w:trPr>
          <w:cantSplit/>
        </w:trPr>
        <w:tc>
          <w:tcPr>
            <w:tcW w:w="534" w:type="dxa"/>
          </w:tcPr>
          <w:p w14:paraId="1EE4B8D9" w14:textId="77777777" w:rsidR="00335A31" w:rsidRPr="00DE7B59" w:rsidRDefault="00335A31" w:rsidP="005A53D1">
            <w:pPr>
              <w:pStyle w:val="TAC"/>
              <w:rPr>
                <w:lang w:eastAsia="en-US"/>
              </w:rPr>
            </w:pPr>
            <w:r w:rsidRPr="00DE7B59">
              <w:rPr>
                <w:lang w:eastAsia="en-US"/>
              </w:rPr>
              <w:t>8</w:t>
            </w:r>
          </w:p>
        </w:tc>
        <w:tc>
          <w:tcPr>
            <w:tcW w:w="3969" w:type="dxa"/>
          </w:tcPr>
          <w:p w14:paraId="479423CA" w14:textId="77777777" w:rsidR="00335A31" w:rsidRPr="00DE7B59" w:rsidRDefault="00335A31" w:rsidP="005A53D1">
            <w:pPr>
              <w:pStyle w:val="TAL"/>
              <w:rPr>
                <w:lang w:eastAsia="en-US"/>
              </w:rPr>
            </w:pPr>
            <w:r w:rsidRPr="00DE7B59">
              <w:rPr>
                <w:lang w:eastAsia="en-US"/>
              </w:rPr>
              <w:t>Check: Does the UE transmit a Long Refined BSR with ‘LCG ID’ field set to ‘2’ and corresponding  ‘BT’ field set to ‘1’ &amp;  ‘LCG ID’ field set to ‘1’ and corresponding  ‘BT’ field set to ‘0’ ?</w:t>
            </w:r>
          </w:p>
        </w:tc>
        <w:tc>
          <w:tcPr>
            <w:tcW w:w="709" w:type="dxa"/>
          </w:tcPr>
          <w:p w14:paraId="192DD6C0" w14:textId="77777777" w:rsidR="00335A31" w:rsidRPr="00DE7B59" w:rsidRDefault="00335A31" w:rsidP="005A53D1">
            <w:pPr>
              <w:pStyle w:val="TAC"/>
              <w:rPr>
                <w:lang w:eastAsia="en-US"/>
              </w:rPr>
            </w:pPr>
            <w:r w:rsidRPr="00DE7B59">
              <w:rPr>
                <w:lang w:eastAsia="en-US"/>
              </w:rPr>
              <w:t>--&gt;</w:t>
            </w:r>
          </w:p>
        </w:tc>
        <w:tc>
          <w:tcPr>
            <w:tcW w:w="2977" w:type="dxa"/>
          </w:tcPr>
          <w:p w14:paraId="0E94397A" w14:textId="77777777" w:rsidR="00335A31" w:rsidRPr="00DE7B59" w:rsidRDefault="00335A31" w:rsidP="005A53D1">
            <w:pPr>
              <w:pStyle w:val="TAL"/>
              <w:rPr>
                <w:lang w:eastAsia="en-US"/>
              </w:rPr>
            </w:pPr>
            <w:r w:rsidRPr="00DE7B59">
              <w:rPr>
                <w:lang w:eastAsia="en-US"/>
              </w:rPr>
              <w:t>MAC PDU (MAC Long Refined BSR (LCG ID=‘2’, BT =’1’&amp; LCG ID=’1’, BT=’0’))</w:t>
            </w:r>
          </w:p>
        </w:tc>
        <w:tc>
          <w:tcPr>
            <w:tcW w:w="567" w:type="dxa"/>
          </w:tcPr>
          <w:p w14:paraId="676DB9DC" w14:textId="77777777" w:rsidR="00335A31" w:rsidRPr="00DE7B59" w:rsidRDefault="00335A31" w:rsidP="005A53D1">
            <w:pPr>
              <w:pStyle w:val="TAC"/>
              <w:rPr>
                <w:lang w:eastAsia="en-US"/>
              </w:rPr>
            </w:pPr>
            <w:r w:rsidRPr="00DE7B59">
              <w:rPr>
                <w:lang w:eastAsia="en-US"/>
              </w:rPr>
              <w:t>1</w:t>
            </w:r>
          </w:p>
        </w:tc>
        <w:tc>
          <w:tcPr>
            <w:tcW w:w="850" w:type="dxa"/>
          </w:tcPr>
          <w:p w14:paraId="77802421" w14:textId="77777777" w:rsidR="00335A31" w:rsidRPr="00DE7B59" w:rsidRDefault="00335A31" w:rsidP="005A53D1">
            <w:pPr>
              <w:pStyle w:val="TAC"/>
              <w:rPr>
                <w:lang w:eastAsia="en-US"/>
              </w:rPr>
            </w:pPr>
            <w:r w:rsidRPr="00DE7B59">
              <w:rPr>
                <w:lang w:eastAsia="en-US"/>
              </w:rPr>
              <w:t>P</w:t>
            </w:r>
          </w:p>
        </w:tc>
      </w:tr>
      <w:tr w:rsidR="00335A31" w:rsidRPr="00DE7B59" w14:paraId="59C45553" w14:textId="77777777" w:rsidTr="005A53D1">
        <w:trPr>
          <w:cantSplit/>
        </w:trPr>
        <w:tc>
          <w:tcPr>
            <w:tcW w:w="534" w:type="dxa"/>
          </w:tcPr>
          <w:p w14:paraId="64A6F844" w14:textId="77777777" w:rsidR="00335A31" w:rsidRPr="00DE7B59" w:rsidRDefault="00335A31" w:rsidP="005A53D1">
            <w:pPr>
              <w:pStyle w:val="TAC"/>
              <w:rPr>
                <w:lang w:eastAsia="en-US"/>
              </w:rPr>
            </w:pPr>
            <w:r w:rsidRPr="00DE7B59">
              <w:rPr>
                <w:lang w:eastAsia="en-US"/>
              </w:rPr>
              <w:t>9</w:t>
            </w:r>
          </w:p>
        </w:tc>
        <w:tc>
          <w:tcPr>
            <w:tcW w:w="3969" w:type="dxa"/>
          </w:tcPr>
          <w:p w14:paraId="748F44A2" w14:textId="77777777" w:rsidR="00335A31" w:rsidRPr="00DE7B59" w:rsidRDefault="00335A31" w:rsidP="005A53D1">
            <w:pPr>
              <w:pStyle w:val="TAL"/>
              <w:rPr>
                <w:lang w:eastAsia="en-US"/>
              </w:rPr>
            </w:pPr>
            <w:r w:rsidRPr="00DE7B59">
              <w:rPr>
                <w:lang w:eastAsia="en-US"/>
              </w:rPr>
              <w:t>The SS transmits a MAC PDU containing one RLC SDUs of size 30000 bytes on LC</w:t>
            </w:r>
            <w:r w:rsidRPr="00DE7B59">
              <w:t>H</w:t>
            </w:r>
            <w:r w:rsidRPr="00DE7B59">
              <w:rPr>
                <w:lang w:eastAsia="en-US"/>
              </w:rPr>
              <w:t>4 (&gt;</w:t>
            </w:r>
            <w:r w:rsidRPr="00DE7B59">
              <w:rPr>
                <w:lang w:eastAsia="ko-KR"/>
              </w:rPr>
              <w:t>750000 bytes)</w:t>
            </w:r>
          </w:p>
        </w:tc>
        <w:tc>
          <w:tcPr>
            <w:tcW w:w="709" w:type="dxa"/>
          </w:tcPr>
          <w:p w14:paraId="3748E553" w14:textId="77777777" w:rsidR="00335A31" w:rsidRPr="00DE7B59" w:rsidRDefault="00335A31" w:rsidP="005A53D1">
            <w:pPr>
              <w:pStyle w:val="TAC"/>
              <w:rPr>
                <w:lang w:eastAsia="en-US"/>
              </w:rPr>
            </w:pPr>
            <w:r w:rsidRPr="00DE7B59">
              <w:rPr>
                <w:lang w:eastAsia="en-US"/>
              </w:rPr>
              <w:t>&lt;--</w:t>
            </w:r>
          </w:p>
        </w:tc>
        <w:tc>
          <w:tcPr>
            <w:tcW w:w="2977" w:type="dxa"/>
          </w:tcPr>
          <w:p w14:paraId="02927F57"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492BEC72" w14:textId="77777777" w:rsidR="00335A31" w:rsidRPr="00DE7B59" w:rsidRDefault="00335A31" w:rsidP="005A53D1">
            <w:pPr>
              <w:pStyle w:val="TAC"/>
              <w:rPr>
                <w:lang w:eastAsia="en-US"/>
              </w:rPr>
            </w:pPr>
            <w:r w:rsidRPr="00DE7B59">
              <w:rPr>
                <w:lang w:eastAsia="en-US"/>
              </w:rPr>
              <w:t>-</w:t>
            </w:r>
          </w:p>
        </w:tc>
        <w:tc>
          <w:tcPr>
            <w:tcW w:w="850" w:type="dxa"/>
          </w:tcPr>
          <w:p w14:paraId="351AA1F7" w14:textId="77777777" w:rsidR="00335A31" w:rsidRPr="00DE7B59" w:rsidRDefault="00335A31" w:rsidP="005A53D1">
            <w:pPr>
              <w:pStyle w:val="TAC"/>
              <w:rPr>
                <w:lang w:eastAsia="en-US"/>
              </w:rPr>
            </w:pPr>
            <w:r w:rsidRPr="00DE7B59">
              <w:rPr>
                <w:lang w:eastAsia="en-US"/>
              </w:rPr>
              <w:t>-</w:t>
            </w:r>
          </w:p>
        </w:tc>
      </w:tr>
      <w:tr w:rsidR="00335A31" w:rsidRPr="00DE7B59" w14:paraId="73B560D6" w14:textId="77777777" w:rsidTr="005A53D1">
        <w:trPr>
          <w:cantSplit/>
        </w:trPr>
        <w:tc>
          <w:tcPr>
            <w:tcW w:w="534" w:type="dxa"/>
          </w:tcPr>
          <w:p w14:paraId="5C0A2DC3" w14:textId="77777777" w:rsidR="00335A31" w:rsidRPr="00DE7B59" w:rsidRDefault="00335A31" w:rsidP="005A53D1">
            <w:pPr>
              <w:pStyle w:val="TAC"/>
              <w:rPr>
                <w:lang w:eastAsia="en-US"/>
              </w:rPr>
            </w:pPr>
            <w:r w:rsidRPr="00DE7B59">
              <w:rPr>
                <w:lang w:eastAsia="en-US"/>
              </w:rPr>
              <w:t>10</w:t>
            </w:r>
          </w:p>
        </w:tc>
        <w:tc>
          <w:tcPr>
            <w:tcW w:w="3969" w:type="dxa"/>
          </w:tcPr>
          <w:p w14:paraId="0D8A7F2A"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153D2243" w14:textId="77777777" w:rsidR="00335A31" w:rsidRPr="00DE7B59" w:rsidRDefault="00335A31" w:rsidP="005A53D1">
            <w:pPr>
              <w:pStyle w:val="TAC"/>
              <w:rPr>
                <w:lang w:eastAsia="en-US"/>
              </w:rPr>
            </w:pPr>
            <w:r w:rsidRPr="00DE7B59">
              <w:rPr>
                <w:lang w:eastAsia="en-US"/>
              </w:rPr>
              <w:t>&lt;--</w:t>
            </w:r>
          </w:p>
        </w:tc>
        <w:tc>
          <w:tcPr>
            <w:tcW w:w="2977" w:type="dxa"/>
          </w:tcPr>
          <w:p w14:paraId="65581A10" w14:textId="77777777" w:rsidR="00335A31" w:rsidRPr="00DE7B59" w:rsidRDefault="00335A31" w:rsidP="005A53D1">
            <w:pPr>
              <w:pStyle w:val="TAL"/>
              <w:rPr>
                <w:lang w:eastAsia="en-US"/>
              </w:rPr>
            </w:pPr>
            <w:r w:rsidRPr="00DE7B59">
              <w:rPr>
                <w:lang w:eastAsia="en-US"/>
              </w:rPr>
              <w:t>(UL Grant, 56 bits)</w:t>
            </w:r>
          </w:p>
        </w:tc>
        <w:tc>
          <w:tcPr>
            <w:tcW w:w="567" w:type="dxa"/>
          </w:tcPr>
          <w:p w14:paraId="7FECBAB7" w14:textId="77777777" w:rsidR="00335A31" w:rsidRPr="00DE7B59" w:rsidRDefault="00335A31" w:rsidP="005A53D1">
            <w:pPr>
              <w:pStyle w:val="TAC"/>
              <w:rPr>
                <w:lang w:eastAsia="en-US"/>
              </w:rPr>
            </w:pPr>
            <w:r w:rsidRPr="00DE7B59">
              <w:rPr>
                <w:lang w:eastAsia="en-US"/>
              </w:rPr>
              <w:t>-</w:t>
            </w:r>
          </w:p>
        </w:tc>
        <w:tc>
          <w:tcPr>
            <w:tcW w:w="850" w:type="dxa"/>
          </w:tcPr>
          <w:p w14:paraId="37C3F5B1" w14:textId="77777777" w:rsidR="00335A31" w:rsidRPr="00DE7B59" w:rsidRDefault="00335A31" w:rsidP="005A53D1">
            <w:pPr>
              <w:pStyle w:val="TAC"/>
              <w:rPr>
                <w:lang w:eastAsia="en-US"/>
              </w:rPr>
            </w:pPr>
            <w:r w:rsidRPr="00DE7B59">
              <w:rPr>
                <w:lang w:eastAsia="en-US"/>
              </w:rPr>
              <w:t>-</w:t>
            </w:r>
          </w:p>
        </w:tc>
      </w:tr>
      <w:tr w:rsidR="00335A31" w:rsidRPr="00DE7B59" w14:paraId="0D80FAA7" w14:textId="77777777" w:rsidTr="005A53D1">
        <w:trPr>
          <w:cantSplit/>
        </w:trPr>
        <w:tc>
          <w:tcPr>
            <w:tcW w:w="534" w:type="dxa"/>
          </w:tcPr>
          <w:p w14:paraId="1050F445" w14:textId="77777777" w:rsidR="00335A31" w:rsidRPr="00DE7B59" w:rsidRDefault="00335A31" w:rsidP="005A53D1">
            <w:pPr>
              <w:pStyle w:val="TAC"/>
              <w:rPr>
                <w:lang w:eastAsia="en-US"/>
              </w:rPr>
            </w:pPr>
            <w:r w:rsidRPr="00DE7B59">
              <w:rPr>
                <w:lang w:eastAsia="en-US"/>
              </w:rPr>
              <w:t>11</w:t>
            </w:r>
          </w:p>
        </w:tc>
        <w:tc>
          <w:tcPr>
            <w:tcW w:w="3969" w:type="dxa"/>
          </w:tcPr>
          <w:p w14:paraId="0CB7BEBB" w14:textId="77777777" w:rsidR="00335A31" w:rsidRPr="00DE7B59" w:rsidRDefault="00335A31" w:rsidP="005A53D1">
            <w:pPr>
              <w:pStyle w:val="TAL"/>
              <w:rPr>
                <w:lang w:eastAsia="en-US"/>
              </w:rPr>
            </w:pPr>
            <w:r w:rsidRPr="00DE7B59">
              <w:rPr>
                <w:lang w:eastAsia="en-US"/>
              </w:rPr>
              <w:t>Check: Does the UE transmit a Long BSR with ‘LCG ID’ field set to ‘2’ &amp;  ‘LCG ID’ field set to ‘1’ ?</w:t>
            </w:r>
          </w:p>
        </w:tc>
        <w:tc>
          <w:tcPr>
            <w:tcW w:w="709" w:type="dxa"/>
          </w:tcPr>
          <w:p w14:paraId="001CC03D" w14:textId="77777777" w:rsidR="00335A31" w:rsidRPr="00DE7B59" w:rsidRDefault="00335A31" w:rsidP="005A53D1">
            <w:pPr>
              <w:pStyle w:val="TAC"/>
              <w:rPr>
                <w:lang w:eastAsia="en-US"/>
              </w:rPr>
            </w:pPr>
            <w:r w:rsidRPr="00DE7B59">
              <w:rPr>
                <w:lang w:eastAsia="en-US"/>
              </w:rPr>
              <w:t>--&gt;</w:t>
            </w:r>
          </w:p>
        </w:tc>
        <w:tc>
          <w:tcPr>
            <w:tcW w:w="2977" w:type="dxa"/>
          </w:tcPr>
          <w:p w14:paraId="6A078F64" w14:textId="77777777" w:rsidR="00335A31" w:rsidRPr="00DE7B59" w:rsidRDefault="00335A31" w:rsidP="005A53D1">
            <w:pPr>
              <w:pStyle w:val="TAL"/>
              <w:rPr>
                <w:lang w:eastAsia="en-US"/>
              </w:rPr>
            </w:pPr>
            <w:r w:rsidRPr="00DE7B59">
              <w:rPr>
                <w:lang w:eastAsia="en-US"/>
              </w:rPr>
              <w:t>MAC PDU (MAC Long BSR (LCG ID=‘2’&amp; LCG ID=’1’))</w:t>
            </w:r>
          </w:p>
        </w:tc>
        <w:tc>
          <w:tcPr>
            <w:tcW w:w="567" w:type="dxa"/>
          </w:tcPr>
          <w:p w14:paraId="3F14E81D" w14:textId="77777777" w:rsidR="00335A31" w:rsidRPr="00DE7B59" w:rsidRDefault="00335A31" w:rsidP="005A53D1">
            <w:pPr>
              <w:pStyle w:val="TAC"/>
              <w:rPr>
                <w:lang w:eastAsia="en-US"/>
              </w:rPr>
            </w:pPr>
            <w:r w:rsidRPr="00DE7B59">
              <w:rPr>
                <w:lang w:eastAsia="en-US"/>
              </w:rPr>
              <w:t>2</w:t>
            </w:r>
          </w:p>
        </w:tc>
        <w:tc>
          <w:tcPr>
            <w:tcW w:w="850" w:type="dxa"/>
          </w:tcPr>
          <w:p w14:paraId="20198145" w14:textId="77777777" w:rsidR="00335A31" w:rsidRPr="00DE7B59" w:rsidRDefault="00335A31" w:rsidP="005A53D1">
            <w:pPr>
              <w:pStyle w:val="TAC"/>
              <w:rPr>
                <w:lang w:eastAsia="en-US"/>
              </w:rPr>
            </w:pPr>
            <w:r w:rsidRPr="00DE7B59">
              <w:rPr>
                <w:lang w:eastAsia="en-US"/>
              </w:rPr>
              <w:t>P</w:t>
            </w:r>
          </w:p>
        </w:tc>
      </w:tr>
      <w:tr w:rsidR="00335A31" w:rsidRPr="00DE7B59" w14:paraId="7BA70A4A" w14:textId="77777777" w:rsidTr="005A53D1">
        <w:trPr>
          <w:cantSplit/>
        </w:trPr>
        <w:tc>
          <w:tcPr>
            <w:tcW w:w="534" w:type="dxa"/>
          </w:tcPr>
          <w:p w14:paraId="281C9031" w14:textId="77777777" w:rsidR="00335A31" w:rsidRPr="00DE7B59" w:rsidRDefault="00335A31" w:rsidP="005A53D1">
            <w:pPr>
              <w:pStyle w:val="TAC"/>
              <w:rPr>
                <w:lang w:eastAsia="en-US"/>
              </w:rPr>
            </w:pPr>
            <w:r w:rsidRPr="00DE7B59">
              <w:rPr>
                <w:lang w:eastAsia="en-US"/>
              </w:rPr>
              <w:t>12</w:t>
            </w:r>
          </w:p>
        </w:tc>
        <w:tc>
          <w:tcPr>
            <w:tcW w:w="3969" w:type="dxa"/>
          </w:tcPr>
          <w:p w14:paraId="6AD47221"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90000 bytes or more</w:t>
            </w:r>
            <w:r w:rsidRPr="00DE7B59">
              <w:rPr>
                <w:lang w:eastAsia="en-US"/>
              </w:rPr>
              <w:t>.</w:t>
            </w:r>
          </w:p>
        </w:tc>
        <w:tc>
          <w:tcPr>
            <w:tcW w:w="709" w:type="dxa"/>
          </w:tcPr>
          <w:p w14:paraId="732B3D05" w14:textId="77777777" w:rsidR="00335A31" w:rsidRPr="00DE7B59" w:rsidRDefault="00335A31" w:rsidP="005A53D1">
            <w:pPr>
              <w:pStyle w:val="TAC"/>
              <w:rPr>
                <w:lang w:eastAsia="en-US"/>
              </w:rPr>
            </w:pPr>
            <w:r w:rsidRPr="00DE7B59">
              <w:rPr>
                <w:lang w:eastAsia="en-US"/>
              </w:rPr>
              <w:t>&lt;--</w:t>
            </w:r>
          </w:p>
        </w:tc>
        <w:tc>
          <w:tcPr>
            <w:tcW w:w="2977" w:type="dxa"/>
          </w:tcPr>
          <w:p w14:paraId="5CD0CB58" w14:textId="77777777" w:rsidR="00335A31" w:rsidRPr="00DE7B59" w:rsidRDefault="00335A31" w:rsidP="005A53D1">
            <w:pPr>
              <w:pStyle w:val="TAL"/>
              <w:rPr>
                <w:lang w:eastAsia="en-US"/>
              </w:rPr>
            </w:pPr>
            <w:r w:rsidRPr="00DE7B59">
              <w:rPr>
                <w:lang w:eastAsia="en-US"/>
              </w:rPr>
              <w:t>(UL Grant)</w:t>
            </w:r>
          </w:p>
        </w:tc>
        <w:tc>
          <w:tcPr>
            <w:tcW w:w="567" w:type="dxa"/>
          </w:tcPr>
          <w:p w14:paraId="5115E9C7" w14:textId="77777777" w:rsidR="00335A31" w:rsidRPr="00DE7B59" w:rsidRDefault="00335A31" w:rsidP="005A53D1">
            <w:pPr>
              <w:pStyle w:val="TAC"/>
              <w:rPr>
                <w:lang w:eastAsia="en-US"/>
              </w:rPr>
            </w:pPr>
            <w:r w:rsidRPr="00DE7B59">
              <w:rPr>
                <w:lang w:eastAsia="en-US"/>
              </w:rPr>
              <w:t>-</w:t>
            </w:r>
          </w:p>
        </w:tc>
        <w:tc>
          <w:tcPr>
            <w:tcW w:w="850" w:type="dxa"/>
          </w:tcPr>
          <w:p w14:paraId="50B645F8" w14:textId="77777777" w:rsidR="00335A31" w:rsidRPr="00DE7B59" w:rsidRDefault="00335A31" w:rsidP="005A53D1">
            <w:pPr>
              <w:pStyle w:val="TAC"/>
              <w:rPr>
                <w:lang w:eastAsia="en-US"/>
              </w:rPr>
            </w:pPr>
            <w:r w:rsidRPr="00DE7B59">
              <w:rPr>
                <w:lang w:eastAsia="en-US"/>
              </w:rPr>
              <w:t>-</w:t>
            </w:r>
          </w:p>
        </w:tc>
      </w:tr>
      <w:tr w:rsidR="00335A31" w:rsidRPr="00DE7B59" w14:paraId="29E8BAEF" w14:textId="77777777" w:rsidTr="005A53D1">
        <w:trPr>
          <w:cantSplit/>
        </w:trPr>
        <w:tc>
          <w:tcPr>
            <w:tcW w:w="534" w:type="dxa"/>
          </w:tcPr>
          <w:p w14:paraId="5242B8DC" w14:textId="77777777" w:rsidR="00335A31" w:rsidRPr="00DE7B59" w:rsidRDefault="00335A31" w:rsidP="005A53D1">
            <w:pPr>
              <w:pStyle w:val="TAC"/>
              <w:rPr>
                <w:lang w:eastAsia="zh-CN"/>
              </w:rPr>
            </w:pPr>
            <w:r w:rsidRPr="00DE7B59">
              <w:rPr>
                <w:lang w:eastAsia="zh-CN"/>
              </w:rPr>
              <w:t>13</w:t>
            </w:r>
          </w:p>
        </w:tc>
        <w:tc>
          <w:tcPr>
            <w:tcW w:w="3969" w:type="dxa"/>
          </w:tcPr>
          <w:p w14:paraId="64BAB30D" w14:textId="77777777" w:rsidR="00335A31" w:rsidRPr="00DE7B59" w:rsidRDefault="00335A31" w:rsidP="005A53D1">
            <w:pPr>
              <w:pStyle w:val="TAL"/>
              <w:rPr>
                <w:lang w:eastAsia="zh-CN"/>
              </w:rPr>
            </w:pPr>
            <w:r w:rsidRPr="00DE7B59">
              <w:rPr>
                <w:lang w:eastAsia="en-US"/>
              </w:rPr>
              <w:t>The UE transmits a MAC PDU including 4 RLC SDUs looped back corresponding to steps 2, 5, 6 and 9.</w:t>
            </w:r>
          </w:p>
        </w:tc>
        <w:tc>
          <w:tcPr>
            <w:tcW w:w="709" w:type="dxa"/>
          </w:tcPr>
          <w:p w14:paraId="6973DF79" w14:textId="77777777" w:rsidR="00335A31" w:rsidRPr="00DE7B59" w:rsidRDefault="00335A31" w:rsidP="005A53D1">
            <w:pPr>
              <w:pStyle w:val="TAC"/>
              <w:rPr>
                <w:lang w:eastAsia="zh-CN"/>
              </w:rPr>
            </w:pPr>
            <w:r w:rsidRPr="00DE7B59">
              <w:rPr>
                <w:lang w:eastAsia="en-US"/>
              </w:rPr>
              <w:t>--&gt;</w:t>
            </w:r>
          </w:p>
        </w:tc>
        <w:tc>
          <w:tcPr>
            <w:tcW w:w="2977" w:type="dxa"/>
          </w:tcPr>
          <w:p w14:paraId="1D51186D" w14:textId="77777777" w:rsidR="00335A31" w:rsidRPr="00DE7B59" w:rsidRDefault="00335A31" w:rsidP="005A53D1">
            <w:pPr>
              <w:pStyle w:val="TAL"/>
              <w:rPr>
                <w:lang w:eastAsia="en-US"/>
              </w:rPr>
            </w:pPr>
            <w:r w:rsidRPr="00DE7B59">
              <w:rPr>
                <w:lang w:eastAsia="en-US"/>
              </w:rPr>
              <w:t xml:space="preserve">MAC PDU (3 MAC sub PDUs from </w:t>
            </w:r>
            <w:r w:rsidRPr="00DE7B59">
              <w:t>LCH</w:t>
            </w:r>
            <w:r w:rsidRPr="00DE7B59">
              <w:rPr>
                <w:lang w:eastAsia="en-US"/>
              </w:rPr>
              <w:t xml:space="preserve">4, 1 MAC sub PDU from </w:t>
            </w:r>
            <w:r w:rsidRPr="00DE7B59">
              <w:t>LCH</w:t>
            </w:r>
            <w:r w:rsidRPr="00DE7B59">
              <w:rPr>
                <w:lang w:eastAsia="en-US"/>
              </w:rPr>
              <w:t>5)</w:t>
            </w:r>
          </w:p>
        </w:tc>
        <w:tc>
          <w:tcPr>
            <w:tcW w:w="567" w:type="dxa"/>
          </w:tcPr>
          <w:p w14:paraId="4B22BD8D" w14:textId="77777777" w:rsidR="00335A31" w:rsidRPr="00DE7B59" w:rsidRDefault="00335A31" w:rsidP="005A53D1">
            <w:pPr>
              <w:pStyle w:val="TAC"/>
              <w:rPr>
                <w:lang w:eastAsia="en-US"/>
              </w:rPr>
            </w:pPr>
            <w:r w:rsidRPr="00DE7B59">
              <w:t>-</w:t>
            </w:r>
          </w:p>
        </w:tc>
        <w:tc>
          <w:tcPr>
            <w:tcW w:w="850" w:type="dxa"/>
          </w:tcPr>
          <w:p w14:paraId="0ECEADA8" w14:textId="77777777" w:rsidR="00335A31" w:rsidRPr="00DE7B59" w:rsidRDefault="00335A31" w:rsidP="005A53D1">
            <w:pPr>
              <w:pStyle w:val="TAC"/>
              <w:rPr>
                <w:lang w:eastAsia="zh-CN"/>
              </w:rPr>
            </w:pPr>
            <w:r w:rsidRPr="00DE7B59">
              <w:t>-</w:t>
            </w:r>
          </w:p>
        </w:tc>
      </w:tr>
      <w:tr w:rsidR="00335A31" w:rsidRPr="00DE7B59" w14:paraId="4070589C" w14:textId="77777777" w:rsidTr="005A53D1">
        <w:trPr>
          <w:cantSplit/>
        </w:trPr>
        <w:tc>
          <w:tcPr>
            <w:tcW w:w="534" w:type="dxa"/>
          </w:tcPr>
          <w:p w14:paraId="60581F71" w14:textId="77777777" w:rsidR="00335A31" w:rsidRPr="00DE7B59" w:rsidRDefault="00335A31" w:rsidP="005A53D1">
            <w:pPr>
              <w:pStyle w:val="TAC"/>
              <w:rPr>
                <w:lang w:eastAsia="zh-CN"/>
              </w:rPr>
            </w:pPr>
            <w:r w:rsidRPr="00DE7B59">
              <w:rPr>
                <w:lang w:eastAsia="zh-CN"/>
              </w:rPr>
              <w:t>14</w:t>
            </w:r>
          </w:p>
        </w:tc>
        <w:tc>
          <w:tcPr>
            <w:tcW w:w="3969" w:type="dxa"/>
          </w:tcPr>
          <w:p w14:paraId="2FBB09DE" w14:textId="77777777" w:rsidR="00335A31" w:rsidRPr="00DE7B59" w:rsidRDefault="00335A31" w:rsidP="005A53D1">
            <w:pPr>
              <w:pStyle w:val="TAL"/>
              <w:rPr>
                <w:lang w:eastAsia="zh-CN"/>
              </w:rPr>
            </w:pPr>
            <w:r w:rsidRPr="00DE7B59">
              <w:rPr>
                <w:lang w:eastAsia="en-US"/>
              </w:rPr>
              <w:t>SS transmits an RLC STATUS PDU to acknowledge correctly received data(LCID=’000100’)</w:t>
            </w:r>
          </w:p>
        </w:tc>
        <w:tc>
          <w:tcPr>
            <w:tcW w:w="709" w:type="dxa"/>
          </w:tcPr>
          <w:p w14:paraId="35765EFE" w14:textId="77777777" w:rsidR="00335A31" w:rsidRPr="00DE7B59" w:rsidRDefault="00335A31" w:rsidP="005A53D1">
            <w:pPr>
              <w:pStyle w:val="TAC"/>
              <w:rPr>
                <w:lang w:eastAsia="en-US"/>
              </w:rPr>
            </w:pPr>
            <w:r w:rsidRPr="00DE7B59">
              <w:rPr>
                <w:lang w:eastAsia="en-US"/>
              </w:rPr>
              <w:t>&lt;--</w:t>
            </w:r>
          </w:p>
        </w:tc>
        <w:tc>
          <w:tcPr>
            <w:tcW w:w="2977" w:type="dxa"/>
          </w:tcPr>
          <w:p w14:paraId="19270BD8" w14:textId="77777777" w:rsidR="00335A31" w:rsidRPr="00DE7B59" w:rsidRDefault="00335A31" w:rsidP="005A53D1">
            <w:pPr>
              <w:pStyle w:val="TAL"/>
              <w:rPr>
                <w:lang w:eastAsia="en-US"/>
              </w:rPr>
            </w:pPr>
            <w:r w:rsidRPr="00DE7B59">
              <w:rPr>
                <w:lang w:eastAsia="en-US"/>
              </w:rPr>
              <w:t>RLC STATUS PDU (ACK_SN=3)</w:t>
            </w:r>
          </w:p>
        </w:tc>
        <w:tc>
          <w:tcPr>
            <w:tcW w:w="567" w:type="dxa"/>
          </w:tcPr>
          <w:p w14:paraId="09FE2195" w14:textId="77777777" w:rsidR="00335A31" w:rsidRPr="00DE7B59" w:rsidRDefault="00335A31" w:rsidP="005A53D1">
            <w:pPr>
              <w:pStyle w:val="TAC"/>
              <w:rPr>
                <w:lang w:eastAsia="zh-CN"/>
              </w:rPr>
            </w:pPr>
            <w:r w:rsidRPr="00DE7B59">
              <w:rPr>
                <w:lang w:eastAsia="en-US"/>
              </w:rPr>
              <w:t>-</w:t>
            </w:r>
          </w:p>
        </w:tc>
        <w:tc>
          <w:tcPr>
            <w:tcW w:w="850" w:type="dxa"/>
          </w:tcPr>
          <w:p w14:paraId="755B08DF" w14:textId="77777777" w:rsidR="00335A31" w:rsidRPr="00DE7B59" w:rsidRDefault="00335A31" w:rsidP="005A53D1">
            <w:pPr>
              <w:pStyle w:val="TAC"/>
              <w:rPr>
                <w:lang w:eastAsia="zh-CN"/>
              </w:rPr>
            </w:pPr>
            <w:r w:rsidRPr="00DE7B59">
              <w:rPr>
                <w:lang w:eastAsia="en-US"/>
              </w:rPr>
              <w:t>-</w:t>
            </w:r>
          </w:p>
        </w:tc>
      </w:tr>
      <w:tr w:rsidR="00335A31" w:rsidRPr="00DE7B59" w14:paraId="4ED53C7B" w14:textId="77777777" w:rsidTr="005A53D1">
        <w:trPr>
          <w:cantSplit/>
        </w:trPr>
        <w:tc>
          <w:tcPr>
            <w:tcW w:w="534" w:type="dxa"/>
          </w:tcPr>
          <w:p w14:paraId="31042D6B" w14:textId="77777777" w:rsidR="00335A31" w:rsidRPr="00DE7B59" w:rsidRDefault="00335A31" w:rsidP="005A53D1">
            <w:pPr>
              <w:pStyle w:val="TAC"/>
              <w:rPr>
                <w:lang w:eastAsia="zh-CN"/>
              </w:rPr>
            </w:pPr>
            <w:r w:rsidRPr="00DE7B59">
              <w:rPr>
                <w:lang w:eastAsia="zh-CN"/>
              </w:rPr>
              <w:t>15</w:t>
            </w:r>
          </w:p>
        </w:tc>
        <w:tc>
          <w:tcPr>
            <w:tcW w:w="3969" w:type="dxa"/>
          </w:tcPr>
          <w:p w14:paraId="084F260F"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5F73CC2A" w14:textId="77777777" w:rsidR="00335A31" w:rsidRPr="00DE7B59" w:rsidRDefault="00335A31" w:rsidP="005A53D1">
            <w:pPr>
              <w:pStyle w:val="TAC"/>
              <w:rPr>
                <w:lang w:eastAsia="en-US"/>
              </w:rPr>
            </w:pPr>
            <w:r w:rsidRPr="00DE7B59">
              <w:rPr>
                <w:lang w:eastAsia="en-US"/>
              </w:rPr>
              <w:t>&lt;--</w:t>
            </w:r>
          </w:p>
        </w:tc>
        <w:tc>
          <w:tcPr>
            <w:tcW w:w="2977" w:type="dxa"/>
          </w:tcPr>
          <w:p w14:paraId="786C425E" w14:textId="77777777" w:rsidR="00335A31" w:rsidRPr="00DE7B59" w:rsidRDefault="00335A31" w:rsidP="005A53D1">
            <w:pPr>
              <w:pStyle w:val="TAL"/>
              <w:rPr>
                <w:lang w:eastAsia="en-US"/>
              </w:rPr>
            </w:pPr>
            <w:r w:rsidRPr="00DE7B59">
              <w:rPr>
                <w:lang w:eastAsia="en-US"/>
              </w:rPr>
              <w:t>RLC STATUS PDU (ACK_SN=1)</w:t>
            </w:r>
          </w:p>
        </w:tc>
        <w:tc>
          <w:tcPr>
            <w:tcW w:w="567" w:type="dxa"/>
          </w:tcPr>
          <w:p w14:paraId="6C3B0B8E" w14:textId="77777777" w:rsidR="00335A31" w:rsidRPr="00DE7B59" w:rsidRDefault="00335A31" w:rsidP="005A53D1">
            <w:pPr>
              <w:pStyle w:val="TAC"/>
              <w:rPr>
                <w:lang w:eastAsia="en-US"/>
              </w:rPr>
            </w:pPr>
            <w:r w:rsidRPr="00DE7B59">
              <w:rPr>
                <w:lang w:eastAsia="en-US"/>
              </w:rPr>
              <w:t>-</w:t>
            </w:r>
          </w:p>
        </w:tc>
        <w:tc>
          <w:tcPr>
            <w:tcW w:w="850" w:type="dxa"/>
          </w:tcPr>
          <w:p w14:paraId="303726B8" w14:textId="77777777" w:rsidR="00335A31" w:rsidRPr="00DE7B59" w:rsidRDefault="00335A31" w:rsidP="005A53D1">
            <w:pPr>
              <w:pStyle w:val="TAC"/>
              <w:rPr>
                <w:lang w:eastAsia="en-US"/>
              </w:rPr>
            </w:pPr>
            <w:r w:rsidRPr="00DE7B59">
              <w:rPr>
                <w:lang w:eastAsia="en-US"/>
              </w:rPr>
              <w:t>-</w:t>
            </w:r>
          </w:p>
        </w:tc>
      </w:tr>
      <w:tr w:rsidR="00335A31" w:rsidRPr="00DE7B59" w14:paraId="31BDC0A7" w14:textId="77777777" w:rsidTr="005A53D1">
        <w:trPr>
          <w:cantSplit/>
        </w:trPr>
        <w:tc>
          <w:tcPr>
            <w:tcW w:w="9606" w:type="dxa"/>
            <w:gridSpan w:val="6"/>
          </w:tcPr>
          <w:p w14:paraId="657E1A24" w14:textId="77777777" w:rsidR="00335A31" w:rsidRPr="00DE7B59" w:rsidRDefault="00335A31" w:rsidP="005A53D1">
            <w:pPr>
              <w:pStyle w:val="TAN"/>
              <w:rPr>
                <w:lang w:eastAsia="zh-CN"/>
              </w:rPr>
            </w:pPr>
            <w:r w:rsidRPr="00DE7B59">
              <w:rPr>
                <w:lang w:eastAsia="en-US"/>
              </w:rPr>
              <w:t>Note 1:</w:t>
            </w:r>
            <w:r w:rsidRPr="00DE7B59">
              <w:rPr>
                <w:lang w:eastAsia="en-US"/>
              </w:rPr>
              <w:tab/>
              <w:t>56 bits enables UE to transmit a MAC PDU with a 1 byte MAC BSR header and a Short BSR (1 byte) or a 2 bytes MAC BSR header and a Long BSR 3 bytes (with 2 LCG configured) or a 3 bytes MAC BSR header and a Long Refined BSR 4 bytes (with 2 LCG configured).</w:t>
            </w:r>
          </w:p>
        </w:tc>
      </w:tr>
    </w:tbl>
    <w:p w14:paraId="57949DE2" w14:textId="77777777" w:rsidR="00335A31" w:rsidRPr="00DE7B59" w:rsidRDefault="00335A31" w:rsidP="00335A31"/>
    <w:p w14:paraId="7B79D16C" w14:textId="77777777" w:rsidR="00335A31" w:rsidRPr="00DE7B59" w:rsidRDefault="00335A31" w:rsidP="00335A31">
      <w:pPr>
        <w:pStyle w:val="H6"/>
      </w:pPr>
      <w:r w:rsidRPr="00DE7B59">
        <w:t>7.1.1.3.18.3.3</w:t>
      </w:r>
      <w:r w:rsidRPr="00DE7B59">
        <w:tab/>
        <w:t>Specific message contents</w:t>
      </w:r>
    </w:p>
    <w:p w14:paraId="0B6412C6" w14:textId="77777777" w:rsidR="00335A31" w:rsidRPr="00DE7B59" w:rsidRDefault="00335A31" w:rsidP="00335A31">
      <w:r w:rsidRPr="00DE7B59">
        <w:rPr>
          <w:rFonts w:ascii="Arial" w:hAnsi="Arial"/>
        </w:rPr>
        <w:t>None</w:t>
      </w:r>
    </w:p>
    <w:p w14:paraId="1930F732" w14:textId="2BCBBD60" w:rsidR="00335A31" w:rsidRPr="00DE7B59" w:rsidRDefault="00335A31" w:rsidP="00335A31">
      <w:pPr>
        <w:pStyle w:val="Heading5"/>
      </w:pPr>
      <w:r w:rsidRPr="00DE7B59">
        <w:t>7.1.1.3.19</w:t>
      </w:r>
      <w:r w:rsidRPr="00DE7B59">
        <w:tab/>
        <w:t xml:space="preserve">Correct </w:t>
      </w:r>
      <w:r w:rsidR="00F97ABD" w:rsidRPr="00DE7B59">
        <w:t>H</w:t>
      </w:r>
      <w:r w:rsidRPr="00DE7B59">
        <w:t>andling of MAC control information / Buffer Status / UL resources are allocated / Refined BSR / Padding BSR</w:t>
      </w:r>
    </w:p>
    <w:p w14:paraId="0687F4A9" w14:textId="77777777" w:rsidR="00335A31" w:rsidRPr="00DE7B59" w:rsidRDefault="00335A31" w:rsidP="00335A31">
      <w:pPr>
        <w:pStyle w:val="H6"/>
      </w:pPr>
      <w:r w:rsidRPr="00DE7B59">
        <w:t>7.1.1.3.19.1</w:t>
      </w:r>
      <w:r w:rsidRPr="00DE7B59">
        <w:tab/>
        <w:t>Test Purpose (TP)</w:t>
      </w:r>
    </w:p>
    <w:p w14:paraId="28C1B36A" w14:textId="77777777" w:rsidR="00335A31" w:rsidRPr="00DE7B59" w:rsidRDefault="00335A31" w:rsidP="00335A31">
      <w:pPr>
        <w:pStyle w:val="H6"/>
      </w:pPr>
      <w:r w:rsidRPr="00DE7B59">
        <w:t>(1)</w:t>
      </w:r>
    </w:p>
    <w:p w14:paraId="2A0CAFF1"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 }</w:t>
      </w:r>
    </w:p>
    <w:p w14:paraId="43C68080"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313C8112"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UE transmits a MAC PDU and the number of padding bits is equal to or larger than the size of the Refined Long BSR plus its subheader and, for at least one LCG configured with additionalBS-TableAllowed, the amount of UL data available for transmission is within the buffer sizes specified in Table 6.1.3.1-3 }</w:t>
      </w:r>
    </w:p>
    <w:p w14:paraId="79306FD2"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Refined BSR"}</w:t>
      </w:r>
    </w:p>
    <w:p w14:paraId="523EB4CA" w14:textId="77777777" w:rsidR="00335A31" w:rsidRPr="00DE7B59" w:rsidRDefault="00335A31" w:rsidP="00335A31">
      <w:pPr>
        <w:pStyle w:val="PL"/>
        <w:rPr>
          <w:noProof w:val="0"/>
        </w:rPr>
      </w:pPr>
      <w:r w:rsidRPr="00DE7B59">
        <w:rPr>
          <w:noProof w:val="0"/>
        </w:rPr>
        <w:t xml:space="preserve">            }</w:t>
      </w:r>
    </w:p>
    <w:p w14:paraId="4AAA79A1" w14:textId="77777777" w:rsidR="00335A31" w:rsidRPr="00DE7B59" w:rsidRDefault="00335A31" w:rsidP="00335A31">
      <w:pPr>
        <w:pStyle w:val="PL"/>
        <w:rPr>
          <w:noProof w:val="0"/>
        </w:rPr>
      </w:pPr>
    </w:p>
    <w:p w14:paraId="090903F0" w14:textId="77777777" w:rsidR="00335A31" w:rsidRPr="00DE7B59" w:rsidRDefault="00335A31" w:rsidP="00335A31">
      <w:pPr>
        <w:pStyle w:val="H6"/>
      </w:pPr>
      <w:r w:rsidRPr="00DE7B59">
        <w:t>(2)</w:t>
      </w:r>
    </w:p>
    <w:p w14:paraId="39E8B7A0"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2FD939C3"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3B89B001"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UE transmits a MAC PDU and the number of padding bits is equal to or larger than the size of the Refined Long BSR plus its subheader and, for all the LCGs configured with additionalBS-TableAllowed, the amount of UL data available for transmission when the MAC PDU containing the BSR is to be built is less than the smallest buffer size specified in Table 6.1.3.1-3}</w:t>
      </w:r>
    </w:p>
    <w:p w14:paraId="2C31D8C0"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BSR"}</w:t>
      </w:r>
    </w:p>
    <w:p w14:paraId="0F55150B" w14:textId="77777777" w:rsidR="00335A31" w:rsidRPr="00DE7B59" w:rsidRDefault="00335A31" w:rsidP="00335A31">
      <w:pPr>
        <w:pStyle w:val="PL"/>
        <w:rPr>
          <w:noProof w:val="0"/>
        </w:rPr>
      </w:pPr>
      <w:r w:rsidRPr="00DE7B59">
        <w:rPr>
          <w:noProof w:val="0"/>
        </w:rPr>
        <w:t xml:space="preserve">            }</w:t>
      </w:r>
    </w:p>
    <w:p w14:paraId="4E1511ED" w14:textId="77777777" w:rsidR="00335A31" w:rsidRPr="00DE7B59" w:rsidRDefault="00335A31" w:rsidP="00335A31">
      <w:pPr>
        <w:pStyle w:val="PL"/>
        <w:rPr>
          <w:noProof w:val="0"/>
        </w:rPr>
      </w:pPr>
    </w:p>
    <w:p w14:paraId="195D7D27" w14:textId="77777777" w:rsidR="00335A31" w:rsidRPr="00DE7B59" w:rsidRDefault="00335A31" w:rsidP="00335A31">
      <w:pPr>
        <w:pStyle w:val="H6"/>
      </w:pPr>
      <w:r w:rsidRPr="00DE7B59">
        <w:t>7.1.1.3.19.2</w:t>
      </w:r>
      <w:r w:rsidRPr="00DE7B59">
        <w:tab/>
        <w:t>Conformance requirements</w:t>
      </w:r>
    </w:p>
    <w:p w14:paraId="329702A8" w14:textId="77777777" w:rsidR="00335A31" w:rsidRPr="00DE7B59" w:rsidRDefault="00335A31" w:rsidP="00335A31">
      <w:r w:rsidRPr="00DE7B59">
        <w:t>References: The conformance requirements covered in the present TC are specified in: 3GPP TS 38.321, clause 5.2.4.6 and TS 38.331, clause 6.3.1 5. Unless otherwise stated these are Rel-18 requirements.</w:t>
      </w:r>
    </w:p>
    <w:p w14:paraId="664DB76D" w14:textId="77777777" w:rsidR="00335A31" w:rsidRPr="00DE7B59" w:rsidRDefault="00335A31" w:rsidP="00335A31">
      <w:r w:rsidRPr="00DE7B59">
        <w:t>[TS 38.321, clause 5.4.5]</w:t>
      </w:r>
    </w:p>
    <w:p w14:paraId="4E82CCFA" w14:textId="77777777" w:rsidR="00335A31" w:rsidRPr="00DE7B59" w:rsidRDefault="00335A31" w:rsidP="00335A31">
      <w:r w:rsidRPr="00DE7B59">
        <w:t>…</w:t>
      </w:r>
    </w:p>
    <w:p w14:paraId="0AFE80BE" w14:textId="77777777" w:rsidR="00335A31" w:rsidRPr="00DE7B59" w:rsidRDefault="00335A31" w:rsidP="00335A31">
      <w:r w:rsidRPr="00DE7B59">
        <w:t xml:space="preserve">For Padding BSR, the MAC entity for which </w:t>
      </w:r>
      <w:r w:rsidRPr="00DE7B59">
        <w:rPr>
          <w:i/>
        </w:rPr>
        <w:t>logicalChannelGroupIAB-Ext</w:t>
      </w:r>
      <w:r w:rsidRPr="00DE7B59">
        <w:t xml:space="preserve"> is not configured by upper layers shall:</w:t>
      </w:r>
    </w:p>
    <w:p w14:paraId="609DBE68" w14:textId="77777777" w:rsidR="00335A31" w:rsidRPr="00DE7B59" w:rsidRDefault="00335A31" w:rsidP="00335A31">
      <w:pPr>
        <w:pStyle w:val="B1"/>
      </w:pPr>
      <w:r w:rsidRPr="00DE7B59">
        <w:rPr>
          <w:lang w:eastAsia="ko-KR"/>
        </w:rPr>
        <w:t>1&gt;</w:t>
      </w:r>
      <w:r w:rsidRPr="00DE7B59">
        <w:tab/>
        <w:t>if the number of padding bits is equal to or larger than the size of the Short BSR plus its subheader but smaller than the size of the Long BSR plus its subheader:</w:t>
      </w:r>
    </w:p>
    <w:p w14:paraId="1E9E7D44" w14:textId="77777777" w:rsidR="00335A31" w:rsidRPr="00DE7B59" w:rsidRDefault="00335A31" w:rsidP="00335A31">
      <w:pPr>
        <w:pStyle w:val="B2"/>
        <w:rPr>
          <w:lang w:eastAsia="ko-KR"/>
        </w:rPr>
      </w:pPr>
      <w:r w:rsidRPr="00DE7B59">
        <w:rPr>
          <w:lang w:eastAsia="ko-KR"/>
        </w:rPr>
        <w:t>2&gt;</w:t>
      </w:r>
      <w:r w:rsidRPr="00DE7B59">
        <w:tab/>
        <w:t xml:space="preserve">if more than one LCG has data </w:t>
      </w:r>
      <w:r w:rsidRPr="00DE7B59">
        <w:rPr>
          <w:lang w:eastAsia="zh-TW"/>
        </w:rPr>
        <w:t xml:space="preserve">available for transmission </w:t>
      </w:r>
      <w:r w:rsidRPr="00DE7B59">
        <w:rPr>
          <w:lang w:eastAsia="ko-KR"/>
        </w:rPr>
        <w:t>when</w:t>
      </w:r>
      <w:r w:rsidRPr="00DE7B59">
        <w:t xml:space="preserve"> the BSR is </w:t>
      </w:r>
      <w:r w:rsidRPr="00DE7B59">
        <w:rPr>
          <w:lang w:eastAsia="ko-KR"/>
        </w:rPr>
        <w:t xml:space="preserve">to be </w:t>
      </w:r>
      <w:r w:rsidRPr="00DE7B59">
        <w:t>built:</w:t>
      </w:r>
    </w:p>
    <w:p w14:paraId="4138593E" w14:textId="77777777" w:rsidR="00335A31" w:rsidRPr="00DE7B59" w:rsidRDefault="00335A31" w:rsidP="00335A31">
      <w:pPr>
        <w:pStyle w:val="B3"/>
        <w:rPr>
          <w:lang w:eastAsia="ko-KR"/>
        </w:rPr>
      </w:pPr>
      <w:r w:rsidRPr="00DE7B59">
        <w:rPr>
          <w:lang w:eastAsia="ko-KR"/>
        </w:rPr>
        <w:t>3&gt;</w:t>
      </w:r>
      <w:r w:rsidRPr="00DE7B59">
        <w:rPr>
          <w:lang w:eastAsia="ko-KR"/>
        </w:rPr>
        <w:tab/>
        <w:t>if the number of padding bits is equal to the size of the Short BSR plus its subheader:</w:t>
      </w:r>
    </w:p>
    <w:p w14:paraId="29C47A90" w14:textId="77777777" w:rsidR="00335A31" w:rsidRPr="00DE7B59" w:rsidRDefault="00335A31" w:rsidP="00335A31">
      <w:pPr>
        <w:pStyle w:val="B4"/>
      </w:pPr>
      <w:r w:rsidRPr="00DE7B59">
        <w:rPr>
          <w:lang w:eastAsia="ko-KR"/>
        </w:rPr>
        <w:t>4&gt;</w:t>
      </w:r>
      <w:r w:rsidRPr="00DE7B59">
        <w:rPr>
          <w:lang w:eastAsia="ko-KR"/>
        </w:rPr>
        <w:tab/>
      </w:r>
      <w:r w:rsidRPr="00DE7B59">
        <w:t xml:space="preserve">report </w:t>
      </w:r>
      <w:r w:rsidRPr="00DE7B59">
        <w:rPr>
          <w:lang w:eastAsia="ko-KR"/>
        </w:rPr>
        <w:t xml:space="preserve">Short </w:t>
      </w:r>
      <w:r w:rsidRPr="00DE7B59">
        <w:t>Truncated BSR of the LCG with the highest priority logical channel with data available for transmission.</w:t>
      </w:r>
    </w:p>
    <w:p w14:paraId="719EB463" w14:textId="77777777" w:rsidR="00335A31" w:rsidRPr="00DE7B59" w:rsidRDefault="00335A31" w:rsidP="00335A31">
      <w:pPr>
        <w:pStyle w:val="B3"/>
        <w:rPr>
          <w:lang w:eastAsia="ko-KR"/>
        </w:rPr>
      </w:pPr>
      <w:r w:rsidRPr="00DE7B59">
        <w:rPr>
          <w:lang w:eastAsia="ko-KR"/>
        </w:rPr>
        <w:t>3&gt;</w:t>
      </w:r>
      <w:r w:rsidRPr="00DE7B59">
        <w:rPr>
          <w:lang w:eastAsia="ko-KR"/>
        </w:rPr>
        <w:tab/>
        <w:t>else:</w:t>
      </w:r>
    </w:p>
    <w:p w14:paraId="707B1E24" w14:textId="77777777" w:rsidR="00335A31" w:rsidRPr="00DE7B59" w:rsidRDefault="00335A31" w:rsidP="00335A31">
      <w:pPr>
        <w:pStyle w:val="B4"/>
      </w:pPr>
      <w:r w:rsidRPr="00DE7B59">
        <w:rPr>
          <w:lang w:eastAsia="ko-KR"/>
        </w:rPr>
        <w:t>4&gt;</w:t>
      </w:r>
      <w:r w:rsidRPr="00DE7B59">
        <w:rPr>
          <w:lang w:eastAsia="ko-KR"/>
        </w:rPr>
        <w:tab/>
      </w:r>
      <w:r w:rsidRPr="00DE7B59">
        <w:t xml:space="preserve">report </w:t>
      </w:r>
      <w:r w:rsidRPr="00DE7B59">
        <w:rPr>
          <w:lang w:eastAsia="ko-KR"/>
        </w:rPr>
        <w:t xml:space="preserve">Long </w:t>
      </w:r>
      <w:r w:rsidRPr="00DE7B59">
        <w:t>Truncated BSR of the LCG</w:t>
      </w:r>
      <w:r w:rsidRPr="00DE7B59">
        <w:rPr>
          <w:lang w:eastAsia="ko-KR"/>
        </w:rPr>
        <w:t>(s)</w:t>
      </w:r>
      <w:r w:rsidRPr="00DE7B59">
        <w:t xml:space="preserve"> with the logical channels having data available for transmission following a decreasing order of the highest priority logical channel (with or without data available for transmission) in each of these LCG(s)</w:t>
      </w:r>
      <w:r w:rsidRPr="00DE7B59">
        <w:rPr>
          <w:lang w:eastAsia="ko-KR"/>
        </w:rPr>
        <w:t>, and in case of equal priority, in increasing order of LCGID</w:t>
      </w:r>
      <w:r w:rsidRPr="00DE7B59">
        <w:t>.</w:t>
      </w:r>
    </w:p>
    <w:p w14:paraId="3E4045BC" w14:textId="77777777" w:rsidR="00335A31" w:rsidRPr="00DE7B59" w:rsidRDefault="00335A31" w:rsidP="00335A31">
      <w:pPr>
        <w:pStyle w:val="B2"/>
        <w:rPr>
          <w:lang w:eastAsia="ko-KR"/>
        </w:rPr>
      </w:pPr>
      <w:r w:rsidRPr="00DE7B59">
        <w:rPr>
          <w:lang w:eastAsia="ko-KR"/>
        </w:rPr>
        <w:t>2&gt;</w:t>
      </w:r>
      <w:r w:rsidRPr="00DE7B59">
        <w:tab/>
        <w:t>else</w:t>
      </w:r>
      <w:r w:rsidRPr="00DE7B59">
        <w:rPr>
          <w:lang w:eastAsia="ko-KR"/>
        </w:rPr>
        <w:t>:</w:t>
      </w:r>
    </w:p>
    <w:p w14:paraId="42C02479" w14:textId="77777777" w:rsidR="00335A31" w:rsidRPr="00DE7B59" w:rsidRDefault="00335A31" w:rsidP="00335A31">
      <w:pPr>
        <w:pStyle w:val="B3"/>
        <w:rPr>
          <w:lang w:eastAsia="ko-KR"/>
        </w:rPr>
      </w:pPr>
      <w:r w:rsidRPr="00DE7B59">
        <w:rPr>
          <w:lang w:eastAsia="ko-KR"/>
        </w:rPr>
        <w:t>3&gt;</w:t>
      </w:r>
      <w:r w:rsidRPr="00DE7B59">
        <w:rPr>
          <w:lang w:eastAsia="ko-KR"/>
        </w:rPr>
        <w:tab/>
      </w:r>
      <w:r w:rsidRPr="00DE7B59">
        <w:t>report Short BSR</w:t>
      </w:r>
      <w:r w:rsidRPr="00DE7B59">
        <w:rPr>
          <w:lang w:eastAsia="ko-KR"/>
        </w:rPr>
        <w:t>.</w:t>
      </w:r>
    </w:p>
    <w:p w14:paraId="6044145D" w14:textId="77777777" w:rsidR="00335A31" w:rsidRPr="00DE7B59" w:rsidRDefault="00335A31" w:rsidP="00335A31">
      <w:pPr>
        <w:pStyle w:val="B1"/>
        <w:rPr>
          <w:lang w:eastAsia="ko-KR"/>
        </w:rPr>
      </w:pPr>
      <w:r w:rsidRPr="00DE7B59">
        <w:rPr>
          <w:lang w:eastAsia="ko-KR"/>
        </w:rPr>
        <w:t>1&gt;</w:t>
      </w:r>
      <w:r w:rsidRPr="00DE7B59">
        <w:rPr>
          <w:lang w:eastAsia="ko-KR"/>
        </w:rPr>
        <w:tab/>
        <w:t xml:space="preserve">else if for at least one LCG configured with </w:t>
      </w:r>
      <w:r w:rsidRPr="00DE7B59">
        <w:rPr>
          <w:i/>
          <w:iCs/>
          <w:lang w:eastAsia="ko-KR"/>
        </w:rPr>
        <w:t>additionalBS-TableAllowed</w:t>
      </w:r>
      <w:r w:rsidRPr="00DE7B59">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2ECE2EE5" w14:textId="77777777" w:rsidR="00335A31" w:rsidRPr="00DE7B59" w:rsidRDefault="00335A31" w:rsidP="00335A31">
      <w:pPr>
        <w:pStyle w:val="B2"/>
        <w:rPr>
          <w:lang w:eastAsia="ko-KR"/>
        </w:rPr>
      </w:pPr>
      <w:r w:rsidRPr="00DE7B59">
        <w:rPr>
          <w:lang w:eastAsia="ko-KR"/>
        </w:rPr>
        <w:t>2&gt;</w:t>
      </w:r>
      <w:r w:rsidRPr="00DE7B59">
        <w:rPr>
          <w:lang w:eastAsia="ko-KR"/>
        </w:rPr>
        <w:tab/>
        <w:t>report Refined Long BSR for all LCGs which have data available for transmission.</w:t>
      </w:r>
    </w:p>
    <w:p w14:paraId="36E9CB61" w14:textId="77777777" w:rsidR="00335A31" w:rsidRPr="00DE7B59" w:rsidRDefault="00335A31" w:rsidP="00335A31">
      <w:pPr>
        <w:pStyle w:val="B1"/>
        <w:rPr>
          <w:lang w:eastAsia="ko-KR"/>
        </w:rPr>
      </w:pPr>
      <w:r w:rsidRPr="00DE7B59">
        <w:rPr>
          <w:lang w:eastAsia="ko-KR"/>
        </w:rPr>
        <w:t>1&gt;</w:t>
      </w:r>
      <w:r w:rsidRPr="00DE7B59">
        <w:tab/>
        <w:t>else if the number of padding bits is equal to or larger than the size of the Long BSR plus its subheader</w:t>
      </w:r>
      <w:r w:rsidRPr="00DE7B59">
        <w:rPr>
          <w:lang w:eastAsia="ko-KR"/>
        </w:rPr>
        <w:t>:</w:t>
      </w:r>
    </w:p>
    <w:p w14:paraId="422C06F4" w14:textId="77777777" w:rsidR="00335A31" w:rsidRPr="00DE7B59" w:rsidRDefault="00335A31" w:rsidP="00335A31">
      <w:pPr>
        <w:pStyle w:val="B2"/>
      </w:pPr>
      <w:r w:rsidRPr="00DE7B59">
        <w:rPr>
          <w:lang w:eastAsia="ko-KR"/>
        </w:rPr>
        <w:t>2&gt;</w:t>
      </w:r>
      <w:r w:rsidRPr="00DE7B59">
        <w:rPr>
          <w:lang w:eastAsia="ko-KR"/>
        </w:rPr>
        <w:tab/>
      </w:r>
      <w:r w:rsidRPr="00DE7B59">
        <w:t>report Long BSR</w:t>
      </w:r>
      <w:r w:rsidRPr="00DE7B59">
        <w:rPr>
          <w:lang w:eastAsia="ko-KR"/>
        </w:rPr>
        <w:t xml:space="preserve"> for all LCGs which have data available for transmission</w:t>
      </w:r>
      <w:r w:rsidRPr="00DE7B59">
        <w:t>.</w:t>
      </w:r>
    </w:p>
    <w:p w14:paraId="2E1399C1" w14:textId="77777777" w:rsidR="00335A31" w:rsidRPr="00DE7B59" w:rsidRDefault="00335A31" w:rsidP="00335A31">
      <w:r w:rsidRPr="00DE7B59">
        <w:t>[TS 38.321, clause 6.1.3.1]</w:t>
      </w:r>
    </w:p>
    <w:p w14:paraId="40FE5628" w14:textId="77777777" w:rsidR="00335A31" w:rsidRPr="00DE7B59" w:rsidRDefault="00335A31" w:rsidP="00335A31">
      <w:pPr>
        <w:rPr>
          <w:lang w:eastAsia="ko-KR"/>
        </w:rPr>
      </w:pPr>
      <w:r w:rsidRPr="00DE7B59">
        <w:rPr>
          <w:lang w:eastAsia="ko-KR"/>
        </w:rPr>
        <w:t>Buffer Status Report (BSR) MAC CEs consist of either:</w:t>
      </w:r>
    </w:p>
    <w:p w14:paraId="783C1C96" w14:textId="77777777" w:rsidR="00335A31" w:rsidRPr="00DE7B59" w:rsidRDefault="00335A31" w:rsidP="00335A31">
      <w:pPr>
        <w:pStyle w:val="B1"/>
        <w:rPr>
          <w:lang w:eastAsia="ko-KR"/>
        </w:rPr>
      </w:pPr>
      <w:r w:rsidRPr="00DE7B59">
        <w:rPr>
          <w:lang w:eastAsia="ko-KR"/>
        </w:rPr>
        <w:t>-</w:t>
      </w:r>
      <w:r w:rsidRPr="00DE7B59">
        <w:rPr>
          <w:lang w:eastAsia="ko-KR"/>
        </w:rPr>
        <w:tab/>
        <w:t>Short BSR format (fixed size); or</w:t>
      </w:r>
    </w:p>
    <w:p w14:paraId="3521A173" w14:textId="77777777" w:rsidR="00335A31" w:rsidRPr="00DE7B59" w:rsidRDefault="00335A31" w:rsidP="00335A31">
      <w:pPr>
        <w:pStyle w:val="B1"/>
        <w:rPr>
          <w:lang w:eastAsia="ko-KR"/>
        </w:rPr>
      </w:pPr>
      <w:r w:rsidRPr="00DE7B59">
        <w:rPr>
          <w:lang w:eastAsia="ko-KR"/>
        </w:rPr>
        <w:t>-</w:t>
      </w:r>
      <w:r w:rsidRPr="00DE7B59">
        <w:rPr>
          <w:lang w:eastAsia="ko-KR"/>
        </w:rPr>
        <w:tab/>
        <w:t>Extended Short BSR format (fixed size); or</w:t>
      </w:r>
    </w:p>
    <w:p w14:paraId="663B9576" w14:textId="77777777" w:rsidR="00335A31" w:rsidRPr="00DE7B59" w:rsidRDefault="00335A31" w:rsidP="00335A31">
      <w:pPr>
        <w:pStyle w:val="B1"/>
        <w:rPr>
          <w:lang w:eastAsia="ko-KR"/>
        </w:rPr>
      </w:pPr>
      <w:r w:rsidRPr="00DE7B59">
        <w:rPr>
          <w:lang w:eastAsia="ko-KR"/>
        </w:rPr>
        <w:t>-</w:t>
      </w:r>
      <w:r w:rsidRPr="00DE7B59">
        <w:rPr>
          <w:lang w:eastAsia="ko-KR"/>
        </w:rPr>
        <w:tab/>
        <w:t>Long BSR format (variable size); or</w:t>
      </w:r>
    </w:p>
    <w:p w14:paraId="16E1C429" w14:textId="77777777" w:rsidR="00335A31" w:rsidRPr="00DE7B59" w:rsidRDefault="00335A31" w:rsidP="00335A31">
      <w:pPr>
        <w:pStyle w:val="B1"/>
        <w:rPr>
          <w:lang w:eastAsia="ko-KR"/>
        </w:rPr>
      </w:pPr>
      <w:r w:rsidRPr="00DE7B59">
        <w:rPr>
          <w:lang w:eastAsia="ko-KR"/>
        </w:rPr>
        <w:t>-</w:t>
      </w:r>
      <w:r w:rsidRPr="00DE7B59">
        <w:rPr>
          <w:lang w:eastAsia="ko-KR"/>
        </w:rPr>
        <w:tab/>
        <w:t>Refined Long BSR format (variable size); or</w:t>
      </w:r>
    </w:p>
    <w:p w14:paraId="6E2F08C5" w14:textId="77777777" w:rsidR="00335A31" w:rsidRPr="00DE7B59" w:rsidRDefault="00335A31" w:rsidP="00335A31">
      <w:pPr>
        <w:pStyle w:val="B1"/>
        <w:rPr>
          <w:lang w:eastAsia="ko-KR"/>
        </w:rPr>
      </w:pPr>
      <w:r w:rsidRPr="00DE7B59">
        <w:rPr>
          <w:lang w:eastAsia="ko-KR"/>
        </w:rPr>
        <w:t>-</w:t>
      </w:r>
      <w:r w:rsidRPr="00DE7B59">
        <w:rPr>
          <w:lang w:eastAsia="ko-KR"/>
        </w:rPr>
        <w:tab/>
        <w:t>Extended Long BSR format (variable size); or</w:t>
      </w:r>
    </w:p>
    <w:p w14:paraId="1D707065" w14:textId="77777777" w:rsidR="00335A31" w:rsidRPr="00DE7B59" w:rsidRDefault="00335A31" w:rsidP="00335A31">
      <w:pPr>
        <w:pStyle w:val="B1"/>
        <w:rPr>
          <w:lang w:eastAsia="ko-KR"/>
        </w:rPr>
      </w:pPr>
      <w:r w:rsidRPr="00DE7B59">
        <w:rPr>
          <w:lang w:eastAsia="ko-KR"/>
        </w:rPr>
        <w:t>-</w:t>
      </w:r>
      <w:r w:rsidRPr="00DE7B59">
        <w:rPr>
          <w:lang w:eastAsia="ko-KR"/>
        </w:rPr>
        <w:tab/>
        <w:t>Short Truncated BSR format (fixed size); or</w:t>
      </w:r>
    </w:p>
    <w:p w14:paraId="7D948BDC" w14:textId="77777777" w:rsidR="00335A31" w:rsidRPr="00DE7B59" w:rsidRDefault="00335A31" w:rsidP="00335A31">
      <w:pPr>
        <w:pStyle w:val="B1"/>
        <w:rPr>
          <w:lang w:eastAsia="ko-KR"/>
        </w:rPr>
      </w:pPr>
      <w:r w:rsidRPr="00DE7B59">
        <w:rPr>
          <w:lang w:eastAsia="ko-KR"/>
        </w:rPr>
        <w:t>-</w:t>
      </w:r>
      <w:r w:rsidRPr="00DE7B59">
        <w:rPr>
          <w:lang w:eastAsia="ko-KR"/>
        </w:rPr>
        <w:tab/>
        <w:t>Extended Short Truncated BSR format (fixed size); or</w:t>
      </w:r>
    </w:p>
    <w:p w14:paraId="46C66777" w14:textId="77777777" w:rsidR="00335A31" w:rsidRPr="00DE7B59" w:rsidRDefault="00335A31" w:rsidP="00335A31">
      <w:pPr>
        <w:pStyle w:val="B1"/>
        <w:rPr>
          <w:lang w:eastAsia="ko-KR"/>
        </w:rPr>
      </w:pPr>
      <w:r w:rsidRPr="00DE7B59">
        <w:rPr>
          <w:lang w:eastAsia="ko-KR"/>
        </w:rPr>
        <w:t>-</w:t>
      </w:r>
      <w:r w:rsidRPr="00DE7B59">
        <w:rPr>
          <w:lang w:eastAsia="ko-KR"/>
        </w:rPr>
        <w:tab/>
        <w:t>Long Truncated BSR format (variable size); or</w:t>
      </w:r>
    </w:p>
    <w:p w14:paraId="447C137A" w14:textId="77777777" w:rsidR="00335A31" w:rsidRPr="00DE7B59" w:rsidRDefault="00335A31" w:rsidP="00335A31">
      <w:pPr>
        <w:pStyle w:val="B1"/>
        <w:rPr>
          <w:lang w:eastAsia="ko-KR"/>
        </w:rPr>
      </w:pPr>
      <w:r w:rsidRPr="00DE7B59">
        <w:rPr>
          <w:lang w:eastAsia="ko-KR"/>
        </w:rPr>
        <w:t>-</w:t>
      </w:r>
      <w:r w:rsidRPr="00DE7B59">
        <w:rPr>
          <w:lang w:eastAsia="ko-KR"/>
        </w:rPr>
        <w:tab/>
        <w:t>Extended Long Truncated BSR format (variable size).</w:t>
      </w:r>
    </w:p>
    <w:p w14:paraId="67040197" w14:textId="77777777" w:rsidR="00335A31" w:rsidRPr="00DE7B59" w:rsidRDefault="00335A31" w:rsidP="00335A31">
      <w:pPr>
        <w:rPr>
          <w:rFonts w:eastAsia="Malgun Gothic"/>
          <w:lang w:eastAsia="ko-KR"/>
        </w:rPr>
      </w:pPr>
      <w:r w:rsidRPr="00DE7B59">
        <w:rPr>
          <w:rFonts w:eastAsia="Malgun Gothic"/>
          <w:lang w:eastAsia="ko-KR"/>
        </w:rPr>
        <w:t>Pre-emptive BSR MAC CE consists of:</w:t>
      </w:r>
    </w:p>
    <w:p w14:paraId="1FBDE8A1" w14:textId="77777777" w:rsidR="00335A31" w:rsidRPr="00DE7B59" w:rsidRDefault="00335A31" w:rsidP="00335A31">
      <w:pPr>
        <w:pStyle w:val="B1"/>
        <w:rPr>
          <w:rFonts w:eastAsia="Malgun Gothic"/>
          <w:lang w:eastAsia="ko-KR"/>
        </w:rPr>
      </w:pPr>
      <w:r w:rsidRPr="00DE7B59">
        <w:rPr>
          <w:rFonts w:eastAsia="Malgun Gothic"/>
          <w:lang w:eastAsia="ko-KR"/>
        </w:rPr>
        <w:t>-</w:t>
      </w:r>
      <w:r w:rsidRPr="00DE7B59">
        <w:rPr>
          <w:rFonts w:eastAsia="Malgun Gothic"/>
          <w:lang w:eastAsia="ko-KR"/>
        </w:rPr>
        <w:tab/>
        <w:t>Pre-emptive BSR format (variable size</w:t>
      </w:r>
      <w:r w:rsidRPr="00DE7B59">
        <w:rPr>
          <w:lang w:eastAsia="ko-KR"/>
        </w:rPr>
        <w:t>)</w:t>
      </w:r>
      <w:r w:rsidRPr="00DE7B59">
        <w:rPr>
          <w:rFonts w:eastAsia="Malgun Gothic"/>
          <w:lang w:eastAsia="ko-KR"/>
        </w:rPr>
        <w:t>; or</w:t>
      </w:r>
    </w:p>
    <w:p w14:paraId="53923C1B" w14:textId="77777777" w:rsidR="00335A31" w:rsidRPr="00DE7B59" w:rsidRDefault="00335A31" w:rsidP="00335A31">
      <w:pPr>
        <w:pStyle w:val="B1"/>
        <w:rPr>
          <w:lang w:eastAsia="ko-KR"/>
        </w:rPr>
      </w:pPr>
      <w:r w:rsidRPr="00DE7B59">
        <w:rPr>
          <w:rFonts w:eastAsia="Malgun Gothic"/>
          <w:lang w:eastAsia="ko-KR"/>
        </w:rPr>
        <w:t>-</w:t>
      </w:r>
      <w:r w:rsidRPr="00DE7B59">
        <w:rPr>
          <w:rFonts w:eastAsia="Malgun Gothic"/>
          <w:lang w:eastAsia="ko-KR"/>
        </w:rPr>
        <w:tab/>
        <w:t>Extended Pre-emptive BSR format (variable size</w:t>
      </w:r>
      <w:r w:rsidRPr="00DE7B59">
        <w:rPr>
          <w:lang w:eastAsia="ko-KR"/>
        </w:rPr>
        <w:t>).</w:t>
      </w:r>
    </w:p>
    <w:p w14:paraId="2C18CCEC" w14:textId="77777777" w:rsidR="00335A31" w:rsidRPr="00DE7B59" w:rsidRDefault="00335A31" w:rsidP="00335A31">
      <w:pPr>
        <w:rPr>
          <w:lang w:eastAsia="ko-KR"/>
        </w:rPr>
      </w:pPr>
      <w:r w:rsidRPr="00DE7B59">
        <w:rPr>
          <w:lang w:eastAsia="ko-KR"/>
        </w:rPr>
        <w:t>The BSR formats are identified by MAC subheaders with LCIDs as specified in Table 6.2.1-2.</w:t>
      </w:r>
    </w:p>
    <w:p w14:paraId="4E7A4FE7" w14:textId="77777777" w:rsidR="00335A31" w:rsidRPr="00DE7B59" w:rsidRDefault="00335A31" w:rsidP="00335A31">
      <w:pPr>
        <w:rPr>
          <w:lang w:eastAsia="ko-KR"/>
        </w:rPr>
      </w:pPr>
      <w:r w:rsidRPr="00DE7B59">
        <w:rPr>
          <w:lang w:eastAsia="ko-KR"/>
        </w:rPr>
        <w:t>The Refined Long BSR format, Extended BSR formats and Pre-emptive BSR format are identified by MAC subheaders with eLCIDs as specified in Table 6.2.1-2b.</w:t>
      </w:r>
    </w:p>
    <w:p w14:paraId="45582669" w14:textId="77777777" w:rsidR="00335A31" w:rsidRPr="00DE7B59" w:rsidRDefault="00335A31" w:rsidP="00335A31">
      <w:pPr>
        <w:rPr>
          <w:lang w:eastAsia="ko-KR"/>
        </w:rPr>
      </w:pPr>
      <w:r w:rsidRPr="00DE7B59">
        <w:rPr>
          <w:lang w:eastAsia="ko-KR"/>
        </w:rPr>
        <w:t>The fields in the BSR MAC CE are defined as follows:</w:t>
      </w:r>
    </w:p>
    <w:p w14:paraId="61C66DA6" w14:textId="77777777" w:rsidR="00335A31" w:rsidRPr="00DE7B59" w:rsidRDefault="00335A31" w:rsidP="00335A31">
      <w:pPr>
        <w:pStyle w:val="B1"/>
        <w:rPr>
          <w:lang w:eastAsia="ko-KR"/>
        </w:rPr>
      </w:pPr>
      <w:r w:rsidRPr="00DE7B59">
        <w:rPr>
          <w:lang w:eastAsia="ko-KR"/>
        </w:rPr>
        <w:t>-</w:t>
      </w:r>
      <w:r w:rsidRPr="00DE7B59">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4695B8A" w14:textId="77777777" w:rsidR="00335A31" w:rsidRPr="00DE7B59" w:rsidRDefault="00335A31" w:rsidP="00335A31">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DE7B59">
        <w:rPr>
          <w:vertAlign w:val="subscript"/>
          <w:lang w:eastAsia="ko-KR"/>
        </w:rPr>
        <w:t>i</w:t>
      </w:r>
      <w:r w:rsidRPr="00DE7B59">
        <w:rPr>
          <w:lang w:eastAsia="ko-KR"/>
        </w:rPr>
        <w:t xml:space="preserve"> field set to 1 indicates that the Buffer Size field for the logical channel group i is reported. The LCG</w:t>
      </w:r>
      <w:r w:rsidRPr="00DE7B59">
        <w:rPr>
          <w:vertAlign w:val="subscript"/>
          <w:lang w:eastAsia="ko-KR"/>
        </w:rPr>
        <w:t>i</w:t>
      </w:r>
      <w:r w:rsidRPr="00DE7B59">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DE7B59">
        <w:rPr>
          <w:vertAlign w:val="subscript"/>
          <w:lang w:eastAsia="ko-KR"/>
        </w:rPr>
        <w:t>i</w:t>
      </w:r>
      <w:r w:rsidRPr="00DE7B59">
        <w:rPr>
          <w:lang w:eastAsia="ko-KR"/>
        </w:rPr>
        <w:t xml:space="preserve"> field set to 1 indicates that logical channel group i has data available. The LCG</w:t>
      </w:r>
      <w:r w:rsidRPr="00DE7B59">
        <w:rPr>
          <w:vertAlign w:val="subscript"/>
          <w:lang w:eastAsia="ko-KR"/>
        </w:rPr>
        <w:t>i</w:t>
      </w:r>
      <w:r w:rsidRPr="00DE7B59">
        <w:rPr>
          <w:lang w:eastAsia="ko-KR"/>
        </w:rPr>
        <w:t xml:space="preserve"> field set to 0 indicates that logical channel group i does not have data available;</w:t>
      </w:r>
    </w:p>
    <w:p w14:paraId="28E975A1" w14:textId="77777777" w:rsidR="00335A31" w:rsidRPr="00DE7B59" w:rsidRDefault="00335A31" w:rsidP="00335A31">
      <w:pPr>
        <w:pStyle w:val="B1"/>
        <w:rPr>
          <w:lang w:eastAsia="ko-KR"/>
        </w:rPr>
      </w:pPr>
      <w:r w:rsidRPr="00DE7B59">
        <w:rPr>
          <w:lang w:eastAsia="ko-KR"/>
        </w:rPr>
        <w:t>-</w:t>
      </w:r>
      <w:r w:rsidRPr="00DE7B59">
        <w:rPr>
          <w:lang w:eastAsia="ko-KR"/>
        </w:rPr>
        <w:tab/>
        <w:t>BT</w:t>
      </w:r>
      <w:r w:rsidRPr="00DE7B59">
        <w:rPr>
          <w:vertAlign w:val="subscript"/>
          <w:lang w:eastAsia="ko-KR"/>
        </w:rPr>
        <w:t>i</w:t>
      </w:r>
      <w:r w:rsidRPr="00DE7B59">
        <w:rPr>
          <w:lang w:eastAsia="ko-KR"/>
        </w:rPr>
        <w:t>: This field is included only in the Refined Long BSR format. This field is present only if the corresponding LCG</w:t>
      </w:r>
      <w:r w:rsidRPr="00DE7B59">
        <w:rPr>
          <w:vertAlign w:val="subscript"/>
          <w:lang w:eastAsia="ko-KR"/>
        </w:rPr>
        <w:t>i</w:t>
      </w:r>
      <w:r w:rsidRPr="00DE7B59">
        <w:rPr>
          <w:lang w:eastAsia="ko-KR"/>
        </w:rPr>
        <w:t xml:space="preserve"> is set to 1; otherwise, this field is reserved and set to 0. If present, this field indicates which buffer size table is used to set the Buffer Size field for the logical channel group i. The BT</w:t>
      </w:r>
      <w:r w:rsidRPr="00DE7B59">
        <w:rPr>
          <w:vertAlign w:val="subscript"/>
          <w:lang w:eastAsia="ko-KR"/>
        </w:rPr>
        <w:t>i</w:t>
      </w:r>
      <w:r w:rsidRPr="00DE7B59">
        <w:rPr>
          <w:lang w:eastAsia="ko-KR"/>
        </w:rPr>
        <w:t xml:space="preserve"> field set to 1 indicates that the buffer size table specified in Table 6.1.3.1-3 is used for the logical channel group i. The BT</w:t>
      </w:r>
      <w:r w:rsidRPr="00DE7B59">
        <w:rPr>
          <w:vertAlign w:val="subscript"/>
          <w:lang w:eastAsia="ko-KR"/>
        </w:rPr>
        <w:t>i</w:t>
      </w:r>
      <w:r w:rsidRPr="00DE7B59">
        <w:rPr>
          <w:lang w:eastAsia="ko-KR"/>
        </w:rPr>
        <w:t xml:space="preserve"> field set to 0 indicates that the buffer size table specified in Table 6.1.3.1-2 is used for the logical channel group i;</w:t>
      </w:r>
    </w:p>
    <w:p w14:paraId="1F5279AE" w14:textId="77777777" w:rsidR="00335A31" w:rsidRPr="00DE7B59" w:rsidRDefault="00335A31" w:rsidP="00335A31">
      <w:pPr>
        <w:pStyle w:val="B1"/>
        <w:rPr>
          <w:lang w:eastAsia="ko-KR"/>
        </w:rPr>
      </w:pPr>
      <w:r w:rsidRPr="00DE7B59">
        <w:rPr>
          <w:lang w:eastAsia="ko-KR"/>
        </w:rPr>
        <w:t>-</w:t>
      </w:r>
      <w:r w:rsidRPr="00DE7B5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DE7B59">
        <w:rPr>
          <w:i/>
          <w:iCs/>
          <w:lang w:eastAsia="ko-KR"/>
        </w:rPr>
        <w:t>additionalBS-TableAllowed</w:t>
      </w:r>
      <w:r w:rsidRPr="00DE7B59">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DE7B59">
        <w:rPr>
          <w:vertAlign w:val="subscript"/>
          <w:lang w:eastAsia="ko-KR"/>
        </w:rPr>
        <w:t>i</w:t>
      </w:r>
      <w:r w:rsidRPr="00DE7B59">
        <w:rPr>
          <w:lang w:eastAsia="ko-KR"/>
        </w:rPr>
        <w:t>. For the Long Truncated BSR format and the Extended Long Truncated format the number of Buffer Size fields included is maximised, while not exceeding the number of padding bits.</w:t>
      </w:r>
      <w:r w:rsidRPr="00DE7B59">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12DA09"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1</w:t>
      </w:r>
      <w:r w:rsidRPr="00DE7B59">
        <w:rPr>
          <w:rFonts w:eastAsia="Malgun Gothic"/>
          <w:lang w:eastAsia="ko-KR"/>
        </w:rPr>
        <w:t>:</w:t>
      </w:r>
      <w:r w:rsidRPr="00DE7B59">
        <w:rPr>
          <w:rFonts w:eastAsia="Malgun Gothic"/>
          <w:lang w:eastAsia="ko-KR"/>
        </w:rPr>
        <w:tab/>
        <w:t>For the Pre-emptive BSR, if configured, the LCGs to be reported, the expected data volume calculation, the exact time to report Pre-emptive BSR and the associated LCH are left to implementation.</w:t>
      </w:r>
    </w:p>
    <w:p w14:paraId="00434C3D"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2</w:t>
      </w:r>
      <w:r w:rsidRPr="00DE7B59">
        <w:rPr>
          <w:rFonts w:eastAsia="Malgun Gothic"/>
          <w:lang w:eastAsia="ko-KR"/>
        </w:rPr>
        <w:t>:</w:t>
      </w:r>
      <w:r w:rsidRPr="00DE7B5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0D05FC8" w14:textId="77777777" w:rsidR="00335A31" w:rsidRPr="00DE7B59" w:rsidRDefault="00335A31" w:rsidP="00335A31">
      <w:pPr>
        <w:pStyle w:val="NO"/>
        <w:rPr>
          <w:lang w:eastAsia="ko-KR"/>
        </w:rPr>
      </w:pPr>
      <w:r w:rsidRPr="00DE7B59">
        <w:rPr>
          <w:lang w:eastAsia="ko-KR"/>
        </w:rPr>
        <w:t>NOTE 3:</w:t>
      </w:r>
      <w:r w:rsidRPr="00DE7B59">
        <w:rPr>
          <w:lang w:eastAsia="ko-KR"/>
        </w:rPr>
        <w:tab/>
        <w:t>The number of the Buffer Size fields in the Long BSR, Extended Long BSR, Long Truncated BSR, and Extended Long Truncated BSR format can be zero.</w:t>
      </w:r>
    </w:p>
    <w:p w14:paraId="44F74829" w14:textId="77777777" w:rsidR="00335A31" w:rsidRPr="00DE7B59" w:rsidRDefault="00335A31" w:rsidP="00335A31">
      <w:pPr>
        <w:pStyle w:val="NO"/>
        <w:rPr>
          <w:lang w:eastAsia="ko-KR"/>
        </w:rPr>
      </w:pPr>
      <w:r w:rsidRPr="00DE7B59">
        <w:rPr>
          <w:lang w:eastAsia="ko-KR"/>
        </w:rPr>
        <w:t>NOTE 4:</w:t>
      </w:r>
      <w:r w:rsidRPr="00DE7B59">
        <w:rPr>
          <w:lang w:eastAsia="ko-KR"/>
        </w:rPr>
        <w:tab/>
        <w:t>The Extended versions of the BSR formats can only be used by IAB nodes.</w:t>
      </w:r>
    </w:p>
    <w:p w14:paraId="5D982037" w14:textId="77777777" w:rsidR="00335A31" w:rsidRPr="00DE7B59" w:rsidRDefault="00335A31" w:rsidP="00335A31">
      <w:pPr>
        <w:pStyle w:val="NO"/>
        <w:rPr>
          <w:lang w:eastAsia="ko-KR"/>
        </w:rPr>
      </w:pPr>
      <w:r w:rsidRPr="00DE7B59">
        <w:rPr>
          <w:lang w:eastAsia="ko-KR"/>
        </w:rPr>
        <w:t>...</w:t>
      </w:r>
    </w:p>
    <w:p w14:paraId="3018B739" w14:textId="77777777" w:rsidR="00335A31" w:rsidRPr="00DE7B59" w:rsidRDefault="00335A31" w:rsidP="00335A31">
      <w:pPr>
        <w:pStyle w:val="TH"/>
      </w:pPr>
      <w:r w:rsidRPr="00DE7B59">
        <w:object w:dxaOrig="5715" w:dyaOrig="3886" w14:anchorId="3B09F8BA">
          <v:shape id="_x0000_i1174" type="#_x0000_t75" style="width:285.75pt;height:194.25pt" o:ole="">
            <v:imagedata r:id="rId92" o:title=""/>
          </v:shape>
          <o:OLEObject Type="Embed" ProgID="Visio.Drawing.15" ShapeID="_x0000_i1174" DrawAspect="Content" ObjectID="_1806324938" r:id="rId94"/>
        </w:object>
      </w:r>
    </w:p>
    <w:p w14:paraId="3F39C5FF" w14:textId="77777777" w:rsidR="00335A31" w:rsidRPr="00DE7B59" w:rsidRDefault="00335A31" w:rsidP="00335A31">
      <w:pPr>
        <w:pStyle w:val="TF"/>
        <w:rPr>
          <w:lang w:eastAsia="ko-KR"/>
        </w:rPr>
      </w:pPr>
      <w:r w:rsidRPr="00DE7B59">
        <w:t>Figure 6.1.3.1</w:t>
      </w:r>
      <w:r w:rsidRPr="00DE7B59">
        <w:rPr>
          <w:b w:val="0"/>
          <w:bCs/>
        </w:rPr>
        <w:t>-</w:t>
      </w:r>
      <w:r w:rsidRPr="00DE7B59">
        <w:t>5: Refined Long BSR MAC CE</w:t>
      </w:r>
    </w:p>
    <w:p w14:paraId="266D9BA2" w14:textId="77777777" w:rsidR="00335A31" w:rsidRPr="00DE7B59" w:rsidRDefault="00335A31" w:rsidP="00335A31">
      <w:pPr>
        <w:rPr>
          <w:lang w:eastAsia="ko-KR"/>
        </w:rPr>
      </w:pPr>
      <w:r w:rsidRPr="00DE7B59">
        <w:rPr>
          <w:lang w:eastAsia="ko-KR"/>
        </w:rPr>
        <w:t>…</w:t>
      </w:r>
    </w:p>
    <w:p w14:paraId="55F86114" w14:textId="77777777" w:rsidR="00335A31" w:rsidRPr="00DE7B59" w:rsidRDefault="00335A31" w:rsidP="00335A31">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DE7B59" w14:paraId="54AC3565" w14:textId="77777777" w:rsidTr="005A53D1">
        <w:trPr>
          <w:jc w:val="center"/>
        </w:trPr>
        <w:tc>
          <w:tcPr>
            <w:tcW w:w="719" w:type="dxa"/>
            <w:noWrap/>
          </w:tcPr>
          <w:p w14:paraId="34B12431" w14:textId="77777777" w:rsidR="00335A31" w:rsidRPr="00DE7B59" w:rsidRDefault="00335A31" w:rsidP="005A53D1">
            <w:pPr>
              <w:pStyle w:val="TAH"/>
              <w:rPr>
                <w:lang w:eastAsia="ko-KR"/>
              </w:rPr>
            </w:pPr>
            <w:r w:rsidRPr="00DE7B59">
              <w:rPr>
                <w:bCs/>
                <w:lang w:eastAsia="ko-KR"/>
              </w:rPr>
              <w:t>Index</w:t>
            </w:r>
          </w:p>
        </w:tc>
        <w:tc>
          <w:tcPr>
            <w:tcW w:w="1827" w:type="dxa"/>
            <w:noWrap/>
          </w:tcPr>
          <w:p w14:paraId="0AC6432C" w14:textId="77777777" w:rsidR="00335A31" w:rsidRPr="00DE7B59" w:rsidRDefault="00335A31" w:rsidP="005A53D1">
            <w:pPr>
              <w:pStyle w:val="TAH"/>
              <w:rPr>
                <w:lang w:eastAsia="ko-KR"/>
              </w:rPr>
            </w:pPr>
            <w:r w:rsidRPr="00DE7B59">
              <w:rPr>
                <w:bCs/>
                <w:lang w:eastAsia="ko-KR"/>
              </w:rPr>
              <w:t>BS value</w:t>
            </w:r>
          </w:p>
        </w:tc>
        <w:tc>
          <w:tcPr>
            <w:tcW w:w="992" w:type="dxa"/>
            <w:noWrap/>
          </w:tcPr>
          <w:p w14:paraId="730B9A84" w14:textId="77777777" w:rsidR="00335A31" w:rsidRPr="00DE7B59" w:rsidRDefault="00335A31" w:rsidP="005A53D1">
            <w:pPr>
              <w:pStyle w:val="TAH"/>
              <w:rPr>
                <w:lang w:eastAsia="ko-KR"/>
              </w:rPr>
            </w:pPr>
            <w:r w:rsidRPr="00DE7B59">
              <w:rPr>
                <w:bCs/>
                <w:lang w:eastAsia="ko-KR"/>
              </w:rPr>
              <w:t>Index</w:t>
            </w:r>
          </w:p>
        </w:tc>
        <w:tc>
          <w:tcPr>
            <w:tcW w:w="1276" w:type="dxa"/>
            <w:noWrap/>
          </w:tcPr>
          <w:p w14:paraId="1F33A840" w14:textId="77777777" w:rsidR="00335A31" w:rsidRPr="00DE7B59" w:rsidRDefault="00335A31" w:rsidP="005A53D1">
            <w:pPr>
              <w:pStyle w:val="TAH"/>
              <w:rPr>
                <w:lang w:eastAsia="ko-KR"/>
              </w:rPr>
            </w:pPr>
            <w:r w:rsidRPr="00DE7B59">
              <w:rPr>
                <w:bCs/>
                <w:lang w:eastAsia="ko-KR"/>
              </w:rPr>
              <w:t>BS value</w:t>
            </w:r>
          </w:p>
        </w:tc>
        <w:tc>
          <w:tcPr>
            <w:tcW w:w="853" w:type="dxa"/>
            <w:noWrap/>
          </w:tcPr>
          <w:p w14:paraId="1BCA611D" w14:textId="77777777" w:rsidR="00335A31" w:rsidRPr="00DE7B59" w:rsidRDefault="00335A31" w:rsidP="005A53D1">
            <w:pPr>
              <w:pStyle w:val="TAH"/>
              <w:rPr>
                <w:lang w:eastAsia="ko-KR"/>
              </w:rPr>
            </w:pPr>
            <w:r w:rsidRPr="00DE7B59">
              <w:rPr>
                <w:bCs/>
                <w:lang w:eastAsia="ko-KR"/>
              </w:rPr>
              <w:t>Index</w:t>
            </w:r>
          </w:p>
        </w:tc>
        <w:tc>
          <w:tcPr>
            <w:tcW w:w="1275" w:type="dxa"/>
            <w:noWrap/>
          </w:tcPr>
          <w:p w14:paraId="3DFC6269" w14:textId="77777777" w:rsidR="00335A31" w:rsidRPr="00DE7B59" w:rsidRDefault="00335A31" w:rsidP="005A53D1">
            <w:pPr>
              <w:pStyle w:val="TAH"/>
              <w:rPr>
                <w:lang w:eastAsia="ko-KR"/>
              </w:rPr>
            </w:pPr>
            <w:r w:rsidRPr="00DE7B59">
              <w:rPr>
                <w:bCs/>
                <w:lang w:eastAsia="ko-KR"/>
              </w:rPr>
              <w:t>BS Value</w:t>
            </w:r>
          </w:p>
        </w:tc>
        <w:tc>
          <w:tcPr>
            <w:tcW w:w="709" w:type="dxa"/>
            <w:noWrap/>
          </w:tcPr>
          <w:p w14:paraId="16583DEC" w14:textId="77777777" w:rsidR="00335A31" w:rsidRPr="00DE7B59" w:rsidRDefault="00335A31" w:rsidP="005A53D1">
            <w:pPr>
              <w:pStyle w:val="TAH"/>
              <w:rPr>
                <w:lang w:eastAsia="ko-KR"/>
              </w:rPr>
            </w:pPr>
            <w:r w:rsidRPr="00DE7B59">
              <w:rPr>
                <w:bCs/>
                <w:lang w:eastAsia="ko-KR"/>
              </w:rPr>
              <w:t>Index</w:t>
            </w:r>
          </w:p>
        </w:tc>
        <w:tc>
          <w:tcPr>
            <w:tcW w:w="1132" w:type="dxa"/>
            <w:noWrap/>
          </w:tcPr>
          <w:p w14:paraId="524C502A" w14:textId="77777777" w:rsidR="00335A31" w:rsidRPr="00DE7B59" w:rsidRDefault="00335A31" w:rsidP="005A53D1">
            <w:pPr>
              <w:pStyle w:val="TAH"/>
              <w:rPr>
                <w:lang w:eastAsia="ko-KR"/>
              </w:rPr>
            </w:pPr>
            <w:r w:rsidRPr="00DE7B59">
              <w:rPr>
                <w:bCs/>
                <w:lang w:eastAsia="ko-KR"/>
              </w:rPr>
              <w:t>BS Value</w:t>
            </w:r>
          </w:p>
        </w:tc>
      </w:tr>
      <w:tr w:rsidR="00335A31" w:rsidRPr="00DE7B59" w14:paraId="7C120BF0" w14:textId="77777777" w:rsidTr="005A53D1">
        <w:trPr>
          <w:jc w:val="center"/>
        </w:trPr>
        <w:tc>
          <w:tcPr>
            <w:tcW w:w="719" w:type="dxa"/>
            <w:noWrap/>
            <w:hideMark/>
          </w:tcPr>
          <w:p w14:paraId="6D89513C" w14:textId="77777777" w:rsidR="00335A31" w:rsidRPr="00DE7B59" w:rsidRDefault="00335A31" w:rsidP="005A53D1">
            <w:pPr>
              <w:pStyle w:val="TAL"/>
              <w:jc w:val="center"/>
              <w:rPr>
                <w:lang w:eastAsia="ko-KR"/>
              </w:rPr>
            </w:pPr>
            <w:r w:rsidRPr="00DE7B59">
              <w:rPr>
                <w:lang w:eastAsia="ko-KR"/>
              </w:rPr>
              <w:t>0</w:t>
            </w:r>
          </w:p>
        </w:tc>
        <w:tc>
          <w:tcPr>
            <w:tcW w:w="1827" w:type="dxa"/>
            <w:noWrap/>
            <w:hideMark/>
          </w:tcPr>
          <w:p w14:paraId="47FE5A11" w14:textId="77777777" w:rsidR="00335A31" w:rsidRPr="00DE7B59" w:rsidRDefault="00335A31" w:rsidP="005A53D1">
            <w:pPr>
              <w:pStyle w:val="TAL"/>
              <w:jc w:val="center"/>
              <w:rPr>
                <w:lang w:eastAsia="ko-KR"/>
              </w:rPr>
            </w:pPr>
            <w:r w:rsidRPr="00DE7B59">
              <w:rPr>
                <w:lang w:eastAsia="ko-KR"/>
              </w:rPr>
              <w:t>&gt; 4751 and ≤ 5000</w:t>
            </w:r>
          </w:p>
        </w:tc>
        <w:tc>
          <w:tcPr>
            <w:tcW w:w="992" w:type="dxa"/>
            <w:noWrap/>
            <w:hideMark/>
          </w:tcPr>
          <w:p w14:paraId="03D20DFA" w14:textId="77777777" w:rsidR="00335A31" w:rsidRPr="00DE7B59" w:rsidRDefault="00335A31" w:rsidP="005A53D1">
            <w:pPr>
              <w:pStyle w:val="TAL"/>
              <w:jc w:val="center"/>
              <w:rPr>
                <w:lang w:eastAsia="ko-KR"/>
              </w:rPr>
            </w:pPr>
            <w:r w:rsidRPr="00DE7B59">
              <w:rPr>
                <w:lang w:eastAsia="ko-KR"/>
              </w:rPr>
              <w:t>64</w:t>
            </w:r>
          </w:p>
        </w:tc>
        <w:tc>
          <w:tcPr>
            <w:tcW w:w="1276" w:type="dxa"/>
            <w:noWrap/>
            <w:hideMark/>
          </w:tcPr>
          <w:p w14:paraId="2C6EF475" w14:textId="77777777" w:rsidR="00335A31" w:rsidRPr="00DE7B59" w:rsidRDefault="00335A31" w:rsidP="005A53D1">
            <w:pPr>
              <w:pStyle w:val="TAL"/>
              <w:jc w:val="center"/>
              <w:rPr>
                <w:lang w:eastAsia="ko-KR"/>
              </w:rPr>
            </w:pPr>
            <w:r w:rsidRPr="00DE7B59">
              <w:rPr>
                <w:lang w:eastAsia="ko-KR"/>
              </w:rPr>
              <w:t>≤ 17584</w:t>
            </w:r>
          </w:p>
        </w:tc>
        <w:tc>
          <w:tcPr>
            <w:tcW w:w="853" w:type="dxa"/>
            <w:noWrap/>
            <w:hideMark/>
          </w:tcPr>
          <w:p w14:paraId="37A4EEAB" w14:textId="77777777" w:rsidR="00335A31" w:rsidRPr="00DE7B59" w:rsidRDefault="00335A31" w:rsidP="005A53D1">
            <w:pPr>
              <w:pStyle w:val="TAL"/>
              <w:jc w:val="center"/>
              <w:rPr>
                <w:lang w:eastAsia="ko-KR"/>
              </w:rPr>
            </w:pPr>
            <w:r w:rsidRPr="00DE7B59">
              <w:rPr>
                <w:lang w:eastAsia="ko-KR"/>
              </w:rPr>
              <w:t>128</w:t>
            </w:r>
          </w:p>
        </w:tc>
        <w:tc>
          <w:tcPr>
            <w:tcW w:w="1275" w:type="dxa"/>
            <w:noWrap/>
            <w:hideMark/>
          </w:tcPr>
          <w:p w14:paraId="4D64D882" w14:textId="77777777" w:rsidR="00335A31" w:rsidRPr="00DE7B59" w:rsidRDefault="00335A31" w:rsidP="005A53D1">
            <w:pPr>
              <w:pStyle w:val="TAL"/>
              <w:jc w:val="center"/>
              <w:rPr>
                <w:lang w:eastAsia="ko-KR"/>
              </w:rPr>
            </w:pPr>
            <w:r w:rsidRPr="00DE7B59">
              <w:rPr>
                <w:lang w:eastAsia="ko-KR"/>
              </w:rPr>
              <w:t>≤ 61841</w:t>
            </w:r>
          </w:p>
        </w:tc>
        <w:tc>
          <w:tcPr>
            <w:tcW w:w="709" w:type="dxa"/>
            <w:noWrap/>
            <w:hideMark/>
          </w:tcPr>
          <w:p w14:paraId="30D2CA85" w14:textId="77777777" w:rsidR="00335A31" w:rsidRPr="00DE7B59" w:rsidRDefault="00335A31" w:rsidP="005A53D1">
            <w:pPr>
              <w:pStyle w:val="TAL"/>
              <w:jc w:val="center"/>
              <w:rPr>
                <w:lang w:eastAsia="ko-KR"/>
              </w:rPr>
            </w:pPr>
            <w:r w:rsidRPr="00DE7B59">
              <w:rPr>
                <w:lang w:eastAsia="ko-KR"/>
              </w:rPr>
              <w:t>192</w:t>
            </w:r>
          </w:p>
        </w:tc>
        <w:tc>
          <w:tcPr>
            <w:tcW w:w="1132" w:type="dxa"/>
            <w:noWrap/>
            <w:hideMark/>
          </w:tcPr>
          <w:p w14:paraId="21B01B3F" w14:textId="77777777" w:rsidR="00335A31" w:rsidRPr="00DE7B59" w:rsidRDefault="00335A31" w:rsidP="005A53D1">
            <w:pPr>
              <w:pStyle w:val="TAL"/>
              <w:jc w:val="center"/>
              <w:rPr>
                <w:lang w:eastAsia="ko-KR"/>
              </w:rPr>
            </w:pPr>
            <w:r w:rsidRPr="00DE7B59">
              <w:rPr>
                <w:lang w:eastAsia="ko-KR"/>
              </w:rPr>
              <w:t>≤ 217489</w:t>
            </w:r>
          </w:p>
        </w:tc>
      </w:tr>
      <w:tr w:rsidR="00335A31" w:rsidRPr="00DE7B59" w14:paraId="297E8E3D" w14:textId="77777777" w:rsidTr="005A53D1">
        <w:trPr>
          <w:jc w:val="center"/>
        </w:trPr>
        <w:tc>
          <w:tcPr>
            <w:tcW w:w="719" w:type="dxa"/>
            <w:noWrap/>
            <w:hideMark/>
          </w:tcPr>
          <w:p w14:paraId="5B60DE09" w14:textId="77777777" w:rsidR="00335A31" w:rsidRPr="00DE7B59" w:rsidRDefault="00335A31" w:rsidP="005A53D1">
            <w:pPr>
              <w:pStyle w:val="TAL"/>
              <w:jc w:val="center"/>
              <w:rPr>
                <w:lang w:eastAsia="ko-KR"/>
              </w:rPr>
            </w:pPr>
            <w:r w:rsidRPr="00DE7B59">
              <w:rPr>
                <w:lang w:eastAsia="ko-KR"/>
              </w:rPr>
              <w:t>1</w:t>
            </w:r>
          </w:p>
        </w:tc>
        <w:tc>
          <w:tcPr>
            <w:tcW w:w="1827" w:type="dxa"/>
            <w:noWrap/>
            <w:hideMark/>
          </w:tcPr>
          <w:p w14:paraId="2E32F62F" w14:textId="77777777" w:rsidR="00335A31" w:rsidRPr="00DE7B59" w:rsidRDefault="00335A31" w:rsidP="005A53D1">
            <w:pPr>
              <w:pStyle w:val="TAL"/>
              <w:jc w:val="center"/>
              <w:rPr>
                <w:lang w:eastAsia="ko-KR"/>
              </w:rPr>
            </w:pPr>
            <w:r w:rsidRPr="00DE7B59">
              <w:rPr>
                <w:lang w:eastAsia="ko-KR"/>
              </w:rPr>
              <w:t>≤ 5099</w:t>
            </w:r>
          </w:p>
        </w:tc>
        <w:tc>
          <w:tcPr>
            <w:tcW w:w="992" w:type="dxa"/>
            <w:noWrap/>
            <w:hideMark/>
          </w:tcPr>
          <w:p w14:paraId="741B26AA" w14:textId="77777777" w:rsidR="00335A31" w:rsidRPr="00DE7B59" w:rsidRDefault="00335A31" w:rsidP="005A53D1">
            <w:pPr>
              <w:pStyle w:val="TAL"/>
              <w:jc w:val="center"/>
              <w:rPr>
                <w:lang w:eastAsia="ko-KR"/>
              </w:rPr>
            </w:pPr>
            <w:r w:rsidRPr="00DE7B59">
              <w:rPr>
                <w:lang w:eastAsia="ko-KR"/>
              </w:rPr>
              <w:t>65</w:t>
            </w:r>
          </w:p>
        </w:tc>
        <w:tc>
          <w:tcPr>
            <w:tcW w:w="1276" w:type="dxa"/>
            <w:noWrap/>
            <w:hideMark/>
          </w:tcPr>
          <w:p w14:paraId="50A72D6F" w14:textId="77777777" w:rsidR="00335A31" w:rsidRPr="00DE7B59" w:rsidRDefault="00335A31" w:rsidP="005A53D1">
            <w:pPr>
              <w:pStyle w:val="TAL"/>
              <w:jc w:val="center"/>
              <w:rPr>
                <w:lang w:eastAsia="ko-KR"/>
              </w:rPr>
            </w:pPr>
            <w:r w:rsidRPr="00DE7B59">
              <w:rPr>
                <w:lang w:eastAsia="ko-KR"/>
              </w:rPr>
              <w:t>≤ 17933</w:t>
            </w:r>
          </w:p>
        </w:tc>
        <w:tc>
          <w:tcPr>
            <w:tcW w:w="853" w:type="dxa"/>
            <w:noWrap/>
            <w:hideMark/>
          </w:tcPr>
          <w:p w14:paraId="3886E7E5" w14:textId="77777777" w:rsidR="00335A31" w:rsidRPr="00DE7B59" w:rsidRDefault="00335A31" w:rsidP="005A53D1">
            <w:pPr>
              <w:pStyle w:val="TAL"/>
              <w:jc w:val="center"/>
              <w:rPr>
                <w:lang w:eastAsia="ko-KR"/>
              </w:rPr>
            </w:pPr>
            <w:r w:rsidRPr="00DE7B59">
              <w:rPr>
                <w:lang w:eastAsia="ko-KR"/>
              </w:rPr>
              <w:t>129</w:t>
            </w:r>
          </w:p>
        </w:tc>
        <w:tc>
          <w:tcPr>
            <w:tcW w:w="1275" w:type="dxa"/>
            <w:noWrap/>
            <w:hideMark/>
          </w:tcPr>
          <w:p w14:paraId="2A7B1D9A" w14:textId="77777777" w:rsidR="00335A31" w:rsidRPr="00DE7B59" w:rsidRDefault="00335A31" w:rsidP="005A53D1">
            <w:pPr>
              <w:pStyle w:val="TAL"/>
              <w:jc w:val="center"/>
              <w:rPr>
                <w:lang w:eastAsia="ko-KR"/>
              </w:rPr>
            </w:pPr>
            <w:r w:rsidRPr="00DE7B59">
              <w:rPr>
                <w:lang w:eastAsia="ko-KR"/>
              </w:rPr>
              <w:t>≤ 63069</w:t>
            </w:r>
          </w:p>
        </w:tc>
        <w:tc>
          <w:tcPr>
            <w:tcW w:w="709" w:type="dxa"/>
            <w:noWrap/>
            <w:hideMark/>
          </w:tcPr>
          <w:p w14:paraId="502B5584" w14:textId="77777777" w:rsidR="00335A31" w:rsidRPr="00DE7B59" w:rsidRDefault="00335A31" w:rsidP="005A53D1">
            <w:pPr>
              <w:pStyle w:val="TAL"/>
              <w:jc w:val="center"/>
              <w:rPr>
                <w:lang w:eastAsia="ko-KR"/>
              </w:rPr>
            </w:pPr>
            <w:r w:rsidRPr="00DE7B59">
              <w:rPr>
                <w:lang w:eastAsia="ko-KR"/>
              </w:rPr>
              <w:t>193</w:t>
            </w:r>
          </w:p>
        </w:tc>
        <w:tc>
          <w:tcPr>
            <w:tcW w:w="1132" w:type="dxa"/>
            <w:noWrap/>
            <w:hideMark/>
          </w:tcPr>
          <w:p w14:paraId="297C881D" w14:textId="77777777" w:rsidR="00335A31" w:rsidRPr="00DE7B59" w:rsidRDefault="00335A31" w:rsidP="005A53D1">
            <w:pPr>
              <w:pStyle w:val="TAL"/>
              <w:jc w:val="center"/>
              <w:rPr>
                <w:lang w:eastAsia="ko-KR"/>
              </w:rPr>
            </w:pPr>
            <w:r w:rsidRPr="00DE7B59">
              <w:rPr>
                <w:lang w:eastAsia="ko-KR"/>
              </w:rPr>
              <w:t>≤ 221805</w:t>
            </w:r>
          </w:p>
        </w:tc>
      </w:tr>
      <w:tr w:rsidR="00335A31" w:rsidRPr="00DE7B59" w14:paraId="30B610B1" w14:textId="77777777" w:rsidTr="005A53D1">
        <w:trPr>
          <w:jc w:val="center"/>
        </w:trPr>
        <w:tc>
          <w:tcPr>
            <w:tcW w:w="719" w:type="dxa"/>
            <w:noWrap/>
            <w:hideMark/>
          </w:tcPr>
          <w:p w14:paraId="77237B7F" w14:textId="77777777" w:rsidR="00335A31" w:rsidRPr="00DE7B59" w:rsidRDefault="00335A31" w:rsidP="005A53D1">
            <w:pPr>
              <w:pStyle w:val="TAL"/>
              <w:jc w:val="center"/>
              <w:rPr>
                <w:lang w:eastAsia="ko-KR"/>
              </w:rPr>
            </w:pPr>
            <w:r w:rsidRPr="00DE7B59">
              <w:rPr>
                <w:lang w:eastAsia="ko-KR"/>
              </w:rPr>
              <w:t>2</w:t>
            </w:r>
          </w:p>
        </w:tc>
        <w:tc>
          <w:tcPr>
            <w:tcW w:w="1827" w:type="dxa"/>
            <w:noWrap/>
            <w:hideMark/>
          </w:tcPr>
          <w:p w14:paraId="27459FF7" w14:textId="77777777" w:rsidR="00335A31" w:rsidRPr="00DE7B59" w:rsidRDefault="00335A31" w:rsidP="005A53D1">
            <w:pPr>
              <w:pStyle w:val="TAL"/>
              <w:jc w:val="center"/>
              <w:rPr>
                <w:lang w:eastAsia="ko-KR"/>
              </w:rPr>
            </w:pPr>
            <w:r w:rsidRPr="00DE7B59">
              <w:rPr>
                <w:lang w:eastAsia="ko-KR"/>
              </w:rPr>
              <w:t>≤ 5200</w:t>
            </w:r>
          </w:p>
        </w:tc>
        <w:tc>
          <w:tcPr>
            <w:tcW w:w="992" w:type="dxa"/>
            <w:noWrap/>
            <w:hideMark/>
          </w:tcPr>
          <w:p w14:paraId="35167EB4" w14:textId="77777777" w:rsidR="00335A31" w:rsidRPr="00DE7B59" w:rsidRDefault="00335A31" w:rsidP="005A53D1">
            <w:pPr>
              <w:pStyle w:val="TAL"/>
              <w:jc w:val="center"/>
              <w:rPr>
                <w:lang w:eastAsia="ko-KR"/>
              </w:rPr>
            </w:pPr>
            <w:r w:rsidRPr="00DE7B59">
              <w:rPr>
                <w:lang w:eastAsia="ko-KR"/>
              </w:rPr>
              <w:t>66</w:t>
            </w:r>
          </w:p>
        </w:tc>
        <w:tc>
          <w:tcPr>
            <w:tcW w:w="1276" w:type="dxa"/>
            <w:noWrap/>
            <w:hideMark/>
          </w:tcPr>
          <w:p w14:paraId="3B078D2B" w14:textId="77777777" w:rsidR="00335A31" w:rsidRPr="00DE7B59" w:rsidRDefault="00335A31" w:rsidP="005A53D1">
            <w:pPr>
              <w:pStyle w:val="TAL"/>
              <w:jc w:val="center"/>
              <w:rPr>
                <w:lang w:eastAsia="ko-KR"/>
              </w:rPr>
            </w:pPr>
            <w:r w:rsidRPr="00DE7B59">
              <w:rPr>
                <w:lang w:eastAsia="ko-KR"/>
              </w:rPr>
              <w:t>≤ 18289</w:t>
            </w:r>
          </w:p>
        </w:tc>
        <w:tc>
          <w:tcPr>
            <w:tcW w:w="853" w:type="dxa"/>
            <w:noWrap/>
            <w:hideMark/>
          </w:tcPr>
          <w:p w14:paraId="2BBF72EE" w14:textId="77777777" w:rsidR="00335A31" w:rsidRPr="00DE7B59" w:rsidRDefault="00335A31" w:rsidP="005A53D1">
            <w:pPr>
              <w:pStyle w:val="TAL"/>
              <w:jc w:val="center"/>
              <w:rPr>
                <w:lang w:eastAsia="ko-KR"/>
              </w:rPr>
            </w:pPr>
            <w:r w:rsidRPr="00DE7B59">
              <w:rPr>
                <w:lang w:eastAsia="ko-KR"/>
              </w:rPr>
              <w:t>130</w:t>
            </w:r>
          </w:p>
        </w:tc>
        <w:tc>
          <w:tcPr>
            <w:tcW w:w="1275" w:type="dxa"/>
            <w:noWrap/>
            <w:hideMark/>
          </w:tcPr>
          <w:p w14:paraId="6AA8D2CD" w14:textId="77777777" w:rsidR="00335A31" w:rsidRPr="00DE7B59" w:rsidRDefault="00335A31" w:rsidP="005A53D1">
            <w:pPr>
              <w:pStyle w:val="TAL"/>
              <w:jc w:val="center"/>
              <w:rPr>
                <w:lang w:eastAsia="ko-KR"/>
              </w:rPr>
            </w:pPr>
            <w:r w:rsidRPr="00DE7B59">
              <w:rPr>
                <w:lang w:eastAsia="ko-KR"/>
              </w:rPr>
              <w:t>≤ 64320</w:t>
            </w:r>
          </w:p>
        </w:tc>
        <w:tc>
          <w:tcPr>
            <w:tcW w:w="709" w:type="dxa"/>
            <w:noWrap/>
            <w:hideMark/>
          </w:tcPr>
          <w:p w14:paraId="69ABE11B" w14:textId="77777777" w:rsidR="00335A31" w:rsidRPr="00DE7B59" w:rsidRDefault="00335A31" w:rsidP="005A53D1">
            <w:pPr>
              <w:pStyle w:val="TAL"/>
              <w:jc w:val="center"/>
              <w:rPr>
                <w:lang w:eastAsia="ko-KR"/>
              </w:rPr>
            </w:pPr>
            <w:r w:rsidRPr="00DE7B59">
              <w:rPr>
                <w:lang w:eastAsia="ko-KR"/>
              </w:rPr>
              <w:t>194</w:t>
            </w:r>
          </w:p>
        </w:tc>
        <w:tc>
          <w:tcPr>
            <w:tcW w:w="1132" w:type="dxa"/>
            <w:noWrap/>
            <w:hideMark/>
          </w:tcPr>
          <w:p w14:paraId="01E7B276" w14:textId="77777777" w:rsidR="00335A31" w:rsidRPr="00DE7B59" w:rsidRDefault="00335A31" w:rsidP="005A53D1">
            <w:pPr>
              <w:pStyle w:val="TAL"/>
              <w:jc w:val="center"/>
              <w:rPr>
                <w:lang w:eastAsia="ko-KR"/>
              </w:rPr>
            </w:pPr>
            <w:r w:rsidRPr="00DE7B59">
              <w:rPr>
                <w:lang w:eastAsia="ko-KR"/>
              </w:rPr>
              <w:t>≤ 226207</w:t>
            </w:r>
          </w:p>
        </w:tc>
      </w:tr>
      <w:tr w:rsidR="00335A31" w:rsidRPr="00DE7B59" w14:paraId="13B74E9D" w14:textId="77777777" w:rsidTr="005A53D1">
        <w:trPr>
          <w:jc w:val="center"/>
        </w:trPr>
        <w:tc>
          <w:tcPr>
            <w:tcW w:w="719" w:type="dxa"/>
            <w:noWrap/>
            <w:hideMark/>
          </w:tcPr>
          <w:p w14:paraId="53AB1624" w14:textId="77777777" w:rsidR="00335A31" w:rsidRPr="00DE7B59" w:rsidRDefault="00335A31" w:rsidP="005A53D1">
            <w:pPr>
              <w:pStyle w:val="TAL"/>
              <w:jc w:val="center"/>
              <w:rPr>
                <w:lang w:eastAsia="ko-KR"/>
              </w:rPr>
            </w:pPr>
            <w:r w:rsidRPr="00DE7B59">
              <w:rPr>
                <w:lang w:eastAsia="ko-KR"/>
              </w:rPr>
              <w:t>3</w:t>
            </w:r>
          </w:p>
        </w:tc>
        <w:tc>
          <w:tcPr>
            <w:tcW w:w="1827" w:type="dxa"/>
            <w:noWrap/>
            <w:hideMark/>
          </w:tcPr>
          <w:p w14:paraId="657D4AA1" w14:textId="77777777" w:rsidR="00335A31" w:rsidRPr="00DE7B59" w:rsidRDefault="00335A31" w:rsidP="005A53D1">
            <w:pPr>
              <w:pStyle w:val="TAL"/>
              <w:jc w:val="center"/>
              <w:rPr>
                <w:lang w:eastAsia="ko-KR"/>
              </w:rPr>
            </w:pPr>
            <w:r w:rsidRPr="00DE7B59">
              <w:rPr>
                <w:lang w:eastAsia="ko-KR"/>
              </w:rPr>
              <w:t>≤ 5303</w:t>
            </w:r>
          </w:p>
        </w:tc>
        <w:tc>
          <w:tcPr>
            <w:tcW w:w="992" w:type="dxa"/>
            <w:noWrap/>
            <w:hideMark/>
          </w:tcPr>
          <w:p w14:paraId="12A4DD61" w14:textId="77777777" w:rsidR="00335A31" w:rsidRPr="00DE7B59" w:rsidRDefault="00335A31" w:rsidP="005A53D1">
            <w:pPr>
              <w:pStyle w:val="TAL"/>
              <w:jc w:val="center"/>
              <w:rPr>
                <w:lang w:eastAsia="ko-KR"/>
              </w:rPr>
            </w:pPr>
            <w:r w:rsidRPr="00DE7B59">
              <w:rPr>
                <w:lang w:eastAsia="ko-KR"/>
              </w:rPr>
              <w:t>67</w:t>
            </w:r>
          </w:p>
        </w:tc>
        <w:tc>
          <w:tcPr>
            <w:tcW w:w="1276" w:type="dxa"/>
            <w:noWrap/>
            <w:hideMark/>
          </w:tcPr>
          <w:p w14:paraId="59CD9260" w14:textId="77777777" w:rsidR="00335A31" w:rsidRPr="00DE7B59" w:rsidRDefault="00335A31" w:rsidP="005A53D1">
            <w:pPr>
              <w:pStyle w:val="TAL"/>
              <w:jc w:val="center"/>
              <w:rPr>
                <w:lang w:eastAsia="ko-KR"/>
              </w:rPr>
            </w:pPr>
            <w:r w:rsidRPr="00DE7B59">
              <w:rPr>
                <w:lang w:eastAsia="ko-KR"/>
              </w:rPr>
              <w:t>≤ 18652</w:t>
            </w:r>
          </w:p>
        </w:tc>
        <w:tc>
          <w:tcPr>
            <w:tcW w:w="853" w:type="dxa"/>
            <w:noWrap/>
            <w:hideMark/>
          </w:tcPr>
          <w:p w14:paraId="3E75594C" w14:textId="77777777" w:rsidR="00335A31" w:rsidRPr="00DE7B59" w:rsidRDefault="00335A31" w:rsidP="005A53D1">
            <w:pPr>
              <w:pStyle w:val="TAL"/>
              <w:jc w:val="center"/>
              <w:rPr>
                <w:lang w:eastAsia="ko-KR"/>
              </w:rPr>
            </w:pPr>
            <w:r w:rsidRPr="00DE7B59">
              <w:rPr>
                <w:lang w:eastAsia="ko-KR"/>
              </w:rPr>
              <w:t>131</w:t>
            </w:r>
          </w:p>
        </w:tc>
        <w:tc>
          <w:tcPr>
            <w:tcW w:w="1275" w:type="dxa"/>
            <w:noWrap/>
            <w:hideMark/>
          </w:tcPr>
          <w:p w14:paraId="36EF8C15" w14:textId="77777777" w:rsidR="00335A31" w:rsidRPr="00DE7B59" w:rsidRDefault="00335A31" w:rsidP="005A53D1">
            <w:pPr>
              <w:pStyle w:val="TAL"/>
              <w:jc w:val="center"/>
              <w:rPr>
                <w:lang w:eastAsia="ko-KR"/>
              </w:rPr>
            </w:pPr>
            <w:r w:rsidRPr="00DE7B59">
              <w:rPr>
                <w:lang w:eastAsia="ko-KR"/>
              </w:rPr>
              <w:t>≤ 65596</w:t>
            </w:r>
          </w:p>
        </w:tc>
        <w:tc>
          <w:tcPr>
            <w:tcW w:w="709" w:type="dxa"/>
            <w:noWrap/>
            <w:hideMark/>
          </w:tcPr>
          <w:p w14:paraId="1EDDC272" w14:textId="77777777" w:rsidR="00335A31" w:rsidRPr="00DE7B59" w:rsidRDefault="00335A31" w:rsidP="005A53D1">
            <w:pPr>
              <w:pStyle w:val="TAL"/>
              <w:jc w:val="center"/>
              <w:rPr>
                <w:lang w:eastAsia="ko-KR"/>
              </w:rPr>
            </w:pPr>
            <w:r w:rsidRPr="00DE7B59">
              <w:rPr>
                <w:lang w:eastAsia="ko-KR"/>
              </w:rPr>
              <w:t>195</w:t>
            </w:r>
          </w:p>
        </w:tc>
        <w:tc>
          <w:tcPr>
            <w:tcW w:w="1132" w:type="dxa"/>
            <w:noWrap/>
            <w:hideMark/>
          </w:tcPr>
          <w:p w14:paraId="3C794776" w14:textId="77777777" w:rsidR="00335A31" w:rsidRPr="00DE7B59" w:rsidRDefault="00335A31" w:rsidP="005A53D1">
            <w:pPr>
              <w:pStyle w:val="TAL"/>
              <w:jc w:val="center"/>
              <w:rPr>
                <w:lang w:eastAsia="ko-KR"/>
              </w:rPr>
            </w:pPr>
            <w:r w:rsidRPr="00DE7B59">
              <w:rPr>
                <w:lang w:eastAsia="ko-KR"/>
              </w:rPr>
              <w:t>≤ 230695</w:t>
            </w:r>
          </w:p>
        </w:tc>
      </w:tr>
      <w:tr w:rsidR="00335A31" w:rsidRPr="00DE7B59" w14:paraId="09001865" w14:textId="77777777" w:rsidTr="005A53D1">
        <w:trPr>
          <w:jc w:val="center"/>
        </w:trPr>
        <w:tc>
          <w:tcPr>
            <w:tcW w:w="719" w:type="dxa"/>
            <w:noWrap/>
            <w:hideMark/>
          </w:tcPr>
          <w:p w14:paraId="7A4FA137" w14:textId="77777777" w:rsidR="00335A31" w:rsidRPr="00DE7B59" w:rsidRDefault="00335A31" w:rsidP="005A53D1">
            <w:pPr>
              <w:pStyle w:val="TAL"/>
              <w:jc w:val="center"/>
              <w:rPr>
                <w:lang w:eastAsia="ko-KR"/>
              </w:rPr>
            </w:pPr>
            <w:r w:rsidRPr="00DE7B59">
              <w:rPr>
                <w:lang w:eastAsia="ko-KR"/>
              </w:rPr>
              <w:t>4</w:t>
            </w:r>
          </w:p>
        </w:tc>
        <w:tc>
          <w:tcPr>
            <w:tcW w:w="1827" w:type="dxa"/>
            <w:noWrap/>
            <w:hideMark/>
          </w:tcPr>
          <w:p w14:paraId="5BE8C66C" w14:textId="77777777" w:rsidR="00335A31" w:rsidRPr="00DE7B59" w:rsidRDefault="00335A31" w:rsidP="005A53D1">
            <w:pPr>
              <w:pStyle w:val="TAL"/>
              <w:jc w:val="center"/>
              <w:rPr>
                <w:lang w:eastAsia="ko-KR"/>
              </w:rPr>
            </w:pPr>
            <w:r w:rsidRPr="00DE7B59">
              <w:rPr>
                <w:lang w:eastAsia="ko-KR"/>
              </w:rPr>
              <w:t>≤ 5408</w:t>
            </w:r>
          </w:p>
        </w:tc>
        <w:tc>
          <w:tcPr>
            <w:tcW w:w="992" w:type="dxa"/>
            <w:noWrap/>
            <w:hideMark/>
          </w:tcPr>
          <w:p w14:paraId="0C10F86D" w14:textId="77777777" w:rsidR="00335A31" w:rsidRPr="00DE7B59" w:rsidRDefault="00335A31" w:rsidP="005A53D1">
            <w:pPr>
              <w:pStyle w:val="TAL"/>
              <w:jc w:val="center"/>
              <w:rPr>
                <w:lang w:eastAsia="ko-KR"/>
              </w:rPr>
            </w:pPr>
            <w:r w:rsidRPr="00DE7B59">
              <w:rPr>
                <w:lang w:eastAsia="ko-KR"/>
              </w:rPr>
              <w:t>68</w:t>
            </w:r>
          </w:p>
        </w:tc>
        <w:tc>
          <w:tcPr>
            <w:tcW w:w="1276" w:type="dxa"/>
            <w:noWrap/>
            <w:hideMark/>
          </w:tcPr>
          <w:p w14:paraId="02172340" w14:textId="77777777" w:rsidR="00335A31" w:rsidRPr="00DE7B59" w:rsidRDefault="00335A31" w:rsidP="005A53D1">
            <w:pPr>
              <w:pStyle w:val="TAL"/>
              <w:jc w:val="center"/>
              <w:rPr>
                <w:lang w:eastAsia="ko-KR"/>
              </w:rPr>
            </w:pPr>
            <w:r w:rsidRPr="00DE7B59">
              <w:rPr>
                <w:lang w:eastAsia="ko-KR"/>
              </w:rPr>
              <w:t>≤ 19022</w:t>
            </w:r>
          </w:p>
        </w:tc>
        <w:tc>
          <w:tcPr>
            <w:tcW w:w="853" w:type="dxa"/>
            <w:noWrap/>
            <w:hideMark/>
          </w:tcPr>
          <w:p w14:paraId="4CB003D3" w14:textId="77777777" w:rsidR="00335A31" w:rsidRPr="00DE7B59" w:rsidRDefault="00335A31" w:rsidP="005A53D1">
            <w:pPr>
              <w:pStyle w:val="TAL"/>
              <w:jc w:val="center"/>
              <w:rPr>
                <w:lang w:eastAsia="ko-KR"/>
              </w:rPr>
            </w:pPr>
            <w:r w:rsidRPr="00DE7B59">
              <w:rPr>
                <w:lang w:eastAsia="ko-KR"/>
              </w:rPr>
              <w:t>132</w:t>
            </w:r>
          </w:p>
        </w:tc>
        <w:tc>
          <w:tcPr>
            <w:tcW w:w="1275" w:type="dxa"/>
            <w:noWrap/>
            <w:hideMark/>
          </w:tcPr>
          <w:p w14:paraId="178F8AA0" w14:textId="77777777" w:rsidR="00335A31" w:rsidRPr="00DE7B59" w:rsidRDefault="00335A31" w:rsidP="005A53D1">
            <w:pPr>
              <w:pStyle w:val="TAL"/>
              <w:jc w:val="center"/>
              <w:rPr>
                <w:lang w:eastAsia="ko-KR"/>
              </w:rPr>
            </w:pPr>
            <w:r w:rsidRPr="00DE7B59">
              <w:rPr>
                <w:lang w:eastAsia="ko-KR"/>
              </w:rPr>
              <w:t>≤ 66898</w:t>
            </w:r>
          </w:p>
        </w:tc>
        <w:tc>
          <w:tcPr>
            <w:tcW w:w="709" w:type="dxa"/>
            <w:noWrap/>
            <w:hideMark/>
          </w:tcPr>
          <w:p w14:paraId="78C5E5DA" w14:textId="77777777" w:rsidR="00335A31" w:rsidRPr="00DE7B59" w:rsidRDefault="00335A31" w:rsidP="005A53D1">
            <w:pPr>
              <w:pStyle w:val="TAL"/>
              <w:jc w:val="center"/>
              <w:rPr>
                <w:lang w:eastAsia="ko-KR"/>
              </w:rPr>
            </w:pPr>
            <w:r w:rsidRPr="00DE7B59">
              <w:rPr>
                <w:lang w:eastAsia="ko-KR"/>
              </w:rPr>
              <w:t>196</w:t>
            </w:r>
          </w:p>
        </w:tc>
        <w:tc>
          <w:tcPr>
            <w:tcW w:w="1132" w:type="dxa"/>
            <w:noWrap/>
            <w:hideMark/>
          </w:tcPr>
          <w:p w14:paraId="5B0FD235" w14:textId="77777777" w:rsidR="00335A31" w:rsidRPr="00DE7B59" w:rsidRDefault="00335A31" w:rsidP="005A53D1">
            <w:pPr>
              <w:pStyle w:val="TAL"/>
              <w:jc w:val="center"/>
              <w:rPr>
                <w:lang w:eastAsia="ko-KR"/>
              </w:rPr>
            </w:pPr>
            <w:r w:rsidRPr="00DE7B59">
              <w:rPr>
                <w:lang w:eastAsia="ko-KR"/>
              </w:rPr>
              <w:t>≤ 235273</w:t>
            </w:r>
          </w:p>
        </w:tc>
      </w:tr>
      <w:tr w:rsidR="00335A31" w:rsidRPr="00DE7B59" w14:paraId="5B7E0650" w14:textId="77777777" w:rsidTr="005A53D1">
        <w:trPr>
          <w:jc w:val="center"/>
        </w:trPr>
        <w:tc>
          <w:tcPr>
            <w:tcW w:w="719" w:type="dxa"/>
            <w:noWrap/>
            <w:hideMark/>
          </w:tcPr>
          <w:p w14:paraId="63B485B3" w14:textId="77777777" w:rsidR="00335A31" w:rsidRPr="00DE7B59" w:rsidRDefault="00335A31" w:rsidP="005A53D1">
            <w:pPr>
              <w:pStyle w:val="TAL"/>
              <w:jc w:val="center"/>
              <w:rPr>
                <w:lang w:eastAsia="ko-KR"/>
              </w:rPr>
            </w:pPr>
            <w:r w:rsidRPr="00DE7B59">
              <w:rPr>
                <w:lang w:eastAsia="ko-KR"/>
              </w:rPr>
              <w:t>5</w:t>
            </w:r>
          </w:p>
        </w:tc>
        <w:tc>
          <w:tcPr>
            <w:tcW w:w="1827" w:type="dxa"/>
            <w:noWrap/>
            <w:hideMark/>
          </w:tcPr>
          <w:p w14:paraId="1F7A07E9" w14:textId="77777777" w:rsidR="00335A31" w:rsidRPr="00DE7B59" w:rsidRDefault="00335A31" w:rsidP="005A53D1">
            <w:pPr>
              <w:pStyle w:val="TAL"/>
              <w:jc w:val="center"/>
              <w:rPr>
                <w:lang w:eastAsia="ko-KR"/>
              </w:rPr>
            </w:pPr>
            <w:r w:rsidRPr="00DE7B59">
              <w:rPr>
                <w:lang w:eastAsia="ko-KR"/>
              </w:rPr>
              <w:t>≤ 5516</w:t>
            </w:r>
          </w:p>
        </w:tc>
        <w:tc>
          <w:tcPr>
            <w:tcW w:w="992" w:type="dxa"/>
            <w:noWrap/>
            <w:hideMark/>
          </w:tcPr>
          <w:p w14:paraId="278E2DFE" w14:textId="77777777" w:rsidR="00335A31" w:rsidRPr="00DE7B59" w:rsidRDefault="00335A31" w:rsidP="005A53D1">
            <w:pPr>
              <w:pStyle w:val="TAL"/>
              <w:jc w:val="center"/>
              <w:rPr>
                <w:lang w:eastAsia="ko-KR"/>
              </w:rPr>
            </w:pPr>
            <w:r w:rsidRPr="00DE7B59">
              <w:rPr>
                <w:lang w:eastAsia="ko-KR"/>
              </w:rPr>
              <w:t>69</w:t>
            </w:r>
          </w:p>
        </w:tc>
        <w:tc>
          <w:tcPr>
            <w:tcW w:w="1276" w:type="dxa"/>
            <w:noWrap/>
            <w:hideMark/>
          </w:tcPr>
          <w:p w14:paraId="14873388" w14:textId="77777777" w:rsidR="00335A31" w:rsidRPr="00DE7B59" w:rsidRDefault="00335A31" w:rsidP="005A53D1">
            <w:pPr>
              <w:pStyle w:val="TAL"/>
              <w:jc w:val="center"/>
              <w:rPr>
                <w:lang w:eastAsia="ko-KR"/>
              </w:rPr>
            </w:pPr>
            <w:r w:rsidRPr="00DE7B59">
              <w:rPr>
                <w:lang w:eastAsia="ko-KR"/>
              </w:rPr>
              <w:t>≤ 19399</w:t>
            </w:r>
          </w:p>
        </w:tc>
        <w:tc>
          <w:tcPr>
            <w:tcW w:w="853" w:type="dxa"/>
            <w:noWrap/>
            <w:hideMark/>
          </w:tcPr>
          <w:p w14:paraId="21D09C1C" w14:textId="77777777" w:rsidR="00335A31" w:rsidRPr="00DE7B59" w:rsidRDefault="00335A31" w:rsidP="005A53D1">
            <w:pPr>
              <w:pStyle w:val="TAL"/>
              <w:jc w:val="center"/>
              <w:rPr>
                <w:lang w:eastAsia="ko-KR"/>
              </w:rPr>
            </w:pPr>
            <w:r w:rsidRPr="00DE7B59">
              <w:rPr>
                <w:lang w:eastAsia="ko-KR"/>
              </w:rPr>
              <w:t>133</w:t>
            </w:r>
          </w:p>
        </w:tc>
        <w:tc>
          <w:tcPr>
            <w:tcW w:w="1275" w:type="dxa"/>
            <w:noWrap/>
            <w:hideMark/>
          </w:tcPr>
          <w:p w14:paraId="5B019E62" w14:textId="77777777" w:rsidR="00335A31" w:rsidRPr="00DE7B59" w:rsidRDefault="00335A31" w:rsidP="005A53D1">
            <w:pPr>
              <w:pStyle w:val="TAL"/>
              <w:jc w:val="center"/>
              <w:rPr>
                <w:lang w:eastAsia="ko-KR"/>
              </w:rPr>
            </w:pPr>
            <w:r w:rsidRPr="00DE7B59">
              <w:rPr>
                <w:lang w:eastAsia="ko-KR"/>
              </w:rPr>
              <w:t>≤ 68226</w:t>
            </w:r>
          </w:p>
        </w:tc>
        <w:tc>
          <w:tcPr>
            <w:tcW w:w="709" w:type="dxa"/>
            <w:noWrap/>
            <w:hideMark/>
          </w:tcPr>
          <w:p w14:paraId="682608FD" w14:textId="77777777" w:rsidR="00335A31" w:rsidRPr="00DE7B59" w:rsidRDefault="00335A31" w:rsidP="005A53D1">
            <w:pPr>
              <w:pStyle w:val="TAL"/>
              <w:jc w:val="center"/>
              <w:rPr>
                <w:lang w:eastAsia="ko-KR"/>
              </w:rPr>
            </w:pPr>
            <w:r w:rsidRPr="00DE7B59">
              <w:rPr>
                <w:lang w:eastAsia="ko-KR"/>
              </w:rPr>
              <w:t>197</w:t>
            </w:r>
          </w:p>
        </w:tc>
        <w:tc>
          <w:tcPr>
            <w:tcW w:w="1132" w:type="dxa"/>
            <w:noWrap/>
            <w:hideMark/>
          </w:tcPr>
          <w:p w14:paraId="1633C7A0" w14:textId="77777777" w:rsidR="00335A31" w:rsidRPr="00DE7B59" w:rsidRDefault="00335A31" w:rsidP="005A53D1">
            <w:pPr>
              <w:pStyle w:val="TAL"/>
              <w:jc w:val="center"/>
              <w:rPr>
                <w:lang w:eastAsia="ko-KR"/>
              </w:rPr>
            </w:pPr>
            <w:r w:rsidRPr="00DE7B59">
              <w:rPr>
                <w:lang w:eastAsia="ko-KR"/>
              </w:rPr>
              <w:t>≤ 239942</w:t>
            </w:r>
          </w:p>
        </w:tc>
      </w:tr>
      <w:tr w:rsidR="00335A31" w:rsidRPr="00DE7B59" w14:paraId="7CDF95C6" w14:textId="77777777" w:rsidTr="005A53D1">
        <w:trPr>
          <w:jc w:val="center"/>
        </w:trPr>
        <w:tc>
          <w:tcPr>
            <w:tcW w:w="719" w:type="dxa"/>
            <w:noWrap/>
            <w:hideMark/>
          </w:tcPr>
          <w:p w14:paraId="0CC505F4" w14:textId="77777777" w:rsidR="00335A31" w:rsidRPr="00DE7B59" w:rsidRDefault="00335A31" w:rsidP="005A53D1">
            <w:pPr>
              <w:pStyle w:val="TAL"/>
              <w:jc w:val="center"/>
              <w:rPr>
                <w:lang w:eastAsia="ko-KR"/>
              </w:rPr>
            </w:pPr>
            <w:r w:rsidRPr="00DE7B59">
              <w:rPr>
                <w:lang w:eastAsia="ko-KR"/>
              </w:rPr>
              <w:t>6</w:t>
            </w:r>
          </w:p>
        </w:tc>
        <w:tc>
          <w:tcPr>
            <w:tcW w:w="1827" w:type="dxa"/>
            <w:noWrap/>
            <w:hideMark/>
          </w:tcPr>
          <w:p w14:paraId="7D8221C7" w14:textId="77777777" w:rsidR="00335A31" w:rsidRPr="00DE7B59" w:rsidRDefault="00335A31" w:rsidP="005A53D1">
            <w:pPr>
              <w:pStyle w:val="TAL"/>
              <w:jc w:val="center"/>
              <w:rPr>
                <w:lang w:eastAsia="ko-KR"/>
              </w:rPr>
            </w:pPr>
            <w:r w:rsidRPr="00DE7B59">
              <w:rPr>
                <w:lang w:eastAsia="ko-KR"/>
              </w:rPr>
              <w:t>≤ 5625</w:t>
            </w:r>
          </w:p>
        </w:tc>
        <w:tc>
          <w:tcPr>
            <w:tcW w:w="992" w:type="dxa"/>
            <w:noWrap/>
            <w:hideMark/>
          </w:tcPr>
          <w:p w14:paraId="0456BBB8" w14:textId="77777777" w:rsidR="00335A31" w:rsidRPr="00DE7B59" w:rsidRDefault="00335A31" w:rsidP="005A53D1">
            <w:pPr>
              <w:pStyle w:val="TAL"/>
              <w:jc w:val="center"/>
              <w:rPr>
                <w:lang w:eastAsia="ko-KR"/>
              </w:rPr>
            </w:pPr>
            <w:r w:rsidRPr="00DE7B59">
              <w:rPr>
                <w:lang w:eastAsia="ko-KR"/>
              </w:rPr>
              <w:t>70</w:t>
            </w:r>
          </w:p>
        </w:tc>
        <w:tc>
          <w:tcPr>
            <w:tcW w:w="1276" w:type="dxa"/>
            <w:noWrap/>
            <w:hideMark/>
          </w:tcPr>
          <w:p w14:paraId="0E6C2F07" w14:textId="77777777" w:rsidR="00335A31" w:rsidRPr="00DE7B59" w:rsidRDefault="00335A31" w:rsidP="005A53D1">
            <w:pPr>
              <w:pStyle w:val="TAL"/>
              <w:jc w:val="center"/>
              <w:rPr>
                <w:lang w:eastAsia="ko-KR"/>
              </w:rPr>
            </w:pPr>
            <w:r w:rsidRPr="00DE7B59">
              <w:rPr>
                <w:lang w:eastAsia="ko-KR"/>
              </w:rPr>
              <w:t>≤ 19784</w:t>
            </w:r>
          </w:p>
        </w:tc>
        <w:tc>
          <w:tcPr>
            <w:tcW w:w="853" w:type="dxa"/>
            <w:noWrap/>
            <w:hideMark/>
          </w:tcPr>
          <w:p w14:paraId="6754E752" w14:textId="77777777" w:rsidR="00335A31" w:rsidRPr="00DE7B59" w:rsidRDefault="00335A31" w:rsidP="005A53D1">
            <w:pPr>
              <w:pStyle w:val="TAL"/>
              <w:jc w:val="center"/>
              <w:rPr>
                <w:lang w:eastAsia="ko-KR"/>
              </w:rPr>
            </w:pPr>
            <w:r w:rsidRPr="00DE7B59">
              <w:rPr>
                <w:lang w:eastAsia="ko-KR"/>
              </w:rPr>
              <w:t>134</w:t>
            </w:r>
          </w:p>
        </w:tc>
        <w:tc>
          <w:tcPr>
            <w:tcW w:w="1275" w:type="dxa"/>
            <w:noWrap/>
            <w:hideMark/>
          </w:tcPr>
          <w:p w14:paraId="3F3B3571" w14:textId="77777777" w:rsidR="00335A31" w:rsidRPr="00DE7B59" w:rsidRDefault="00335A31" w:rsidP="005A53D1">
            <w:pPr>
              <w:pStyle w:val="TAL"/>
              <w:jc w:val="center"/>
              <w:rPr>
                <w:lang w:eastAsia="ko-KR"/>
              </w:rPr>
            </w:pPr>
            <w:r w:rsidRPr="00DE7B59">
              <w:rPr>
                <w:lang w:eastAsia="ko-KR"/>
              </w:rPr>
              <w:t>≤ 69580</w:t>
            </w:r>
          </w:p>
        </w:tc>
        <w:tc>
          <w:tcPr>
            <w:tcW w:w="709" w:type="dxa"/>
            <w:noWrap/>
            <w:hideMark/>
          </w:tcPr>
          <w:p w14:paraId="5D7E052B" w14:textId="77777777" w:rsidR="00335A31" w:rsidRPr="00DE7B59" w:rsidRDefault="00335A31" w:rsidP="005A53D1">
            <w:pPr>
              <w:pStyle w:val="TAL"/>
              <w:jc w:val="center"/>
              <w:rPr>
                <w:lang w:eastAsia="ko-KR"/>
              </w:rPr>
            </w:pPr>
            <w:r w:rsidRPr="00DE7B59">
              <w:rPr>
                <w:lang w:eastAsia="ko-KR"/>
              </w:rPr>
              <w:t>198</w:t>
            </w:r>
          </w:p>
        </w:tc>
        <w:tc>
          <w:tcPr>
            <w:tcW w:w="1132" w:type="dxa"/>
            <w:noWrap/>
            <w:hideMark/>
          </w:tcPr>
          <w:p w14:paraId="469929A6" w14:textId="77777777" w:rsidR="00335A31" w:rsidRPr="00DE7B59" w:rsidRDefault="00335A31" w:rsidP="005A53D1">
            <w:pPr>
              <w:pStyle w:val="TAL"/>
              <w:jc w:val="center"/>
              <w:rPr>
                <w:lang w:eastAsia="ko-KR"/>
              </w:rPr>
            </w:pPr>
            <w:r w:rsidRPr="00DE7B59">
              <w:rPr>
                <w:lang w:eastAsia="ko-KR"/>
              </w:rPr>
              <w:t>≤ 244703</w:t>
            </w:r>
          </w:p>
        </w:tc>
      </w:tr>
      <w:tr w:rsidR="00335A31" w:rsidRPr="00DE7B59" w14:paraId="14274122" w14:textId="77777777" w:rsidTr="005A53D1">
        <w:trPr>
          <w:jc w:val="center"/>
        </w:trPr>
        <w:tc>
          <w:tcPr>
            <w:tcW w:w="719" w:type="dxa"/>
            <w:noWrap/>
            <w:hideMark/>
          </w:tcPr>
          <w:p w14:paraId="2881D048" w14:textId="77777777" w:rsidR="00335A31" w:rsidRPr="00DE7B59" w:rsidRDefault="00335A31" w:rsidP="005A53D1">
            <w:pPr>
              <w:pStyle w:val="TAL"/>
              <w:jc w:val="center"/>
              <w:rPr>
                <w:lang w:eastAsia="ko-KR"/>
              </w:rPr>
            </w:pPr>
            <w:r w:rsidRPr="00DE7B59">
              <w:rPr>
                <w:lang w:eastAsia="ko-KR"/>
              </w:rPr>
              <w:t>7</w:t>
            </w:r>
          </w:p>
        </w:tc>
        <w:tc>
          <w:tcPr>
            <w:tcW w:w="1827" w:type="dxa"/>
            <w:noWrap/>
            <w:hideMark/>
          </w:tcPr>
          <w:p w14:paraId="17201DAB" w14:textId="77777777" w:rsidR="00335A31" w:rsidRPr="00DE7B59" w:rsidRDefault="00335A31" w:rsidP="005A53D1">
            <w:pPr>
              <w:pStyle w:val="TAL"/>
              <w:jc w:val="center"/>
              <w:rPr>
                <w:lang w:eastAsia="ko-KR"/>
              </w:rPr>
            </w:pPr>
            <w:r w:rsidRPr="00DE7B59">
              <w:rPr>
                <w:lang w:eastAsia="ko-KR"/>
              </w:rPr>
              <w:t>≤ 5737</w:t>
            </w:r>
          </w:p>
        </w:tc>
        <w:tc>
          <w:tcPr>
            <w:tcW w:w="992" w:type="dxa"/>
            <w:noWrap/>
            <w:hideMark/>
          </w:tcPr>
          <w:p w14:paraId="461EF5D9" w14:textId="77777777" w:rsidR="00335A31" w:rsidRPr="00DE7B59" w:rsidRDefault="00335A31" w:rsidP="005A53D1">
            <w:pPr>
              <w:pStyle w:val="TAL"/>
              <w:jc w:val="center"/>
              <w:rPr>
                <w:lang w:eastAsia="ko-KR"/>
              </w:rPr>
            </w:pPr>
            <w:r w:rsidRPr="00DE7B59">
              <w:rPr>
                <w:lang w:eastAsia="ko-KR"/>
              </w:rPr>
              <w:t>71</w:t>
            </w:r>
          </w:p>
        </w:tc>
        <w:tc>
          <w:tcPr>
            <w:tcW w:w="1276" w:type="dxa"/>
            <w:noWrap/>
            <w:hideMark/>
          </w:tcPr>
          <w:p w14:paraId="2CCA5FAC" w14:textId="77777777" w:rsidR="00335A31" w:rsidRPr="00DE7B59" w:rsidRDefault="00335A31" w:rsidP="005A53D1">
            <w:pPr>
              <w:pStyle w:val="TAL"/>
              <w:jc w:val="center"/>
              <w:rPr>
                <w:lang w:eastAsia="ko-KR"/>
              </w:rPr>
            </w:pPr>
            <w:r w:rsidRPr="00DE7B59">
              <w:rPr>
                <w:lang w:eastAsia="ko-KR"/>
              </w:rPr>
              <w:t>≤ 20177</w:t>
            </w:r>
          </w:p>
        </w:tc>
        <w:tc>
          <w:tcPr>
            <w:tcW w:w="853" w:type="dxa"/>
            <w:noWrap/>
            <w:hideMark/>
          </w:tcPr>
          <w:p w14:paraId="6AC51B27" w14:textId="77777777" w:rsidR="00335A31" w:rsidRPr="00DE7B59" w:rsidRDefault="00335A31" w:rsidP="005A53D1">
            <w:pPr>
              <w:pStyle w:val="TAL"/>
              <w:jc w:val="center"/>
              <w:rPr>
                <w:lang w:eastAsia="ko-KR"/>
              </w:rPr>
            </w:pPr>
            <w:r w:rsidRPr="00DE7B59">
              <w:rPr>
                <w:lang w:eastAsia="ko-KR"/>
              </w:rPr>
              <w:t>135</w:t>
            </w:r>
          </w:p>
        </w:tc>
        <w:tc>
          <w:tcPr>
            <w:tcW w:w="1275" w:type="dxa"/>
            <w:noWrap/>
            <w:hideMark/>
          </w:tcPr>
          <w:p w14:paraId="26AFA6EC" w14:textId="77777777" w:rsidR="00335A31" w:rsidRPr="00DE7B59" w:rsidRDefault="00335A31" w:rsidP="005A53D1">
            <w:pPr>
              <w:pStyle w:val="TAL"/>
              <w:jc w:val="center"/>
              <w:rPr>
                <w:lang w:eastAsia="ko-KR"/>
              </w:rPr>
            </w:pPr>
            <w:r w:rsidRPr="00DE7B59">
              <w:rPr>
                <w:lang w:eastAsia="ko-KR"/>
              </w:rPr>
              <w:t>≤ 70960</w:t>
            </w:r>
          </w:p>
        </w:tc>
        <w:tc>
          <w:tcPr>
            <w:tcW w:w="709" w:type="dxa"/>
            <w:noWrap/>
            <w:hideMark/>
          </w:tcPr>
          <w:p w14:paraId="3BA37A09" w14:textId="77777777" w:rsidR="00335A31" w:rsidRPr="00DE7B59" w:rsidRDefault="00335A31" w:rsidP="005A53D1">
            <w:pPr>
              <w:pStyle w:val="TAL"/>
              <w:jc w:val="center"/>
              <w:rPr>
                <w:lang w:eastAsia="ko-KR"/>
              </w:rPr>
            </w:pPr>
            <w:r w:rsidRPr="00DE7B59">
              <w:rPr>
                <w:lang w:eastAsia="ko-KR"/>
              </w:rPr>
              <w:t>199</w:t>
            </w:r>
          </w:p>
        </w:tc>
        <w:tc>
          <w:tcPr>
            <w:tcW w:w="1132" w:type="dxa"/>
            <w:noWrap/>
            <w:hideMark/>
          </w:tcPr>
          <w:p w14:paraId="098D7DFE" w14:textId="77777777" w:rsidR="00335A31" w:rsidRPr="00DE7B59" w:rsidRDefault="00335A31" w:rsidP="005A53D1">
            <w:pPr>
              <w:pStyle w:val="TAL"/>
              <w:jc w:val="center"/>
              <w:rPr>
                <w:lang w:eastAsia="ko-KR"/>
              </w:rPr>
            </w:pPr>
            <w:r w:rsidRPr="00DE7B59">
              <w:rPr>
                <w:lang w:eastAsia="ko-KR"/>
              </w:rPr>
              <w:t>≤ 249559</w:t>
            </w:r>
          </w:p>
        </w:tc>
      </w:tr>
      <w:tr w:rsidR="00335A31" w:rsidRPr="00DE7B59" w14:paraId="1D9A6FD1" w14:textId="77777777" w:rsidTr="005A53D1">
        <w:trPr>
          <w:jc w:val="center"/>
        </w:trPr>
        <w:tc>
          <w:tcPr>
            <w:tcW w:w="719" w:type="dxa"/>
            <w:noWrap/>
            <w:hideMark/>
          </w:tcPr>
          <w:p w14:paraId="40FA703F" w14:textId="77777777" w:rsidR="00335A31" w:rsidRPr="00DE7B59" w:rsidRDefault="00335A31" w:rsidP="005A53D1">
            <w:pPr>
              <w:pStyle w:val="TAL"/>
              <w:jc w:val="center"/>
              <w:rPr>
                <w:lang w:eastAsia="ko-KR"/>
              </w:rPr>
            </w:pPr>
            <w:r w:rsidRPr="00DE7B59">
              <w:rPr>
                <w:lang w:eastAsia="ko-KR"/>
              </w:rPr>
              <w:t>8</w:t>
            </w:r>
          </w:p>
        </w:tc>
        <w:tc>
          <w:tcPr>
            <w:tcW w:w="1827" w:type="dxa"/>
            <w:noWrap/>
            <w:hideMark/>
          </w:tcPr>
          <w:p w14:paraId="62B0F1E2" w14:textId="77777777" w:rsidR="00335A31" w:rsidRPr="00DE7B59" w:rsidRDefault="00335A31" w:rsidP="005A53D1">
            <w:pPr>
              <w:pStyle w:val="TAL"/>
              <w:jc w:val="center"/>
              <w:rPr>
                <w:lang w:eastAsia="ko-KR"/>
              </w:rPr>
            </w:pPr>
            <w:r w:rsidRPr="00DE7B59">
              <w:rPr>
                <w:lang w:eastAsia="ko-KR"/>
              </w:rPr>
              <w:t>≤ 5851</w:t>
            </w:r>
          </w:p>
        </w:tc>
        <w:tc>
          <w:tcPr>
            <w:tcW w:w="992" w:type="dxa"/>
            <w:noWrap/>
            <w:hideMark/>
          </w:tcPr>
          <w:p w14:paraId="393C5281" w14:textId="77777777" w:rsidR="00335A31" w:rsidRPr="00DE7B59" w:rsidRDefault="00335A31" w:rsidP="005A53D1">
            <w:pPr>
              <w:pStyle w:val="TAL"/>
              <w:jc w:val="center"/>
              <w:rPr>
                <w:lang w:eastAsia="ko-KR"/>
              </w:rPr>
            </w:pPr>
            <w:r w:rsidRPr="00DE7B59">
              <w:rPr>
                <w:lang w:eastAsia="ko-KR"/>
              </w:rPr>
              <w:t>72</w:t>
            </w:r>
          </w:p>
        </w:tc>
        <w:tc>
          <w:tcPr>
            <w:tcW w:w="1276" w:type="dxa"/>
            <w:noWrap/>
            <w:hideMark/>
          </w:tcPr>
          <w:p w14:paraId="5A35EBD0" w14:textId="77777777" w:rsidR="00335A31" w:rsidRPr="00DE7B59" w:rsidRDefault="00335A31" w:rsidP="005A53D1">
            <w:pPr>
              <w:pStyle w:val="TAL"/>
              <w:jc w:val="center"/>
              <w:rPr>
                <w:lang w:eastAsia="ko-KR"/>
              </w:rPr>
            </w:pPr>
            <w:r w:rsidRPr="00DE7B59">
              <w:rPr>
                <w:lang w:eastAsia="ko-KR"/>
              </w:rPr>
              <w:t>≤ 20577</w:t>
            </w:r>
          </w:p>
        </w:tc>
        <w:tc>
          <w:tcPr>
            <w:tcW w:w="853" w:type="dxa"/>
            <w:noWrap/>
            <w:hideMark/>
          </w:tcPr>
          <w:p w14:paraId="61A4794E" w14:textId="77777777" w:rsidR="00335A31" w:rsidRPr="00DE7B59" w:rsidRDefault="00335A31" w:rsidP="005A53D1">
            <w:pPr>
              <w:pStyle w:val="TAL"/>
              <w:jc w:val="center"/>
              <w:rPr>
                <w:lang w:eastAsia="ko-KR"/>
              </w:rPr>
            </w:pPr>
            <w:r w:rsidRPr="00DE7B59">
              <w:rPr>
                <w:lang w:eastAsia="ko-KR"/>
              </w:rPr>
              <w:t>136</w:t>
            </w:r>
          </w:p>
        </w:tc>
        <w:tc>
          <w:tcPr>
            <w:tcW w:w="1275" w:type="dxa"/>
            <w:noWrap/>
            <w:hideMark/>
          </w:tcPr>
          <w:p w14:paraId="7DCE9101" w14:textId="77777777" w:rsidR="00335A31" w:rsidRPr="00DE7B59" w:rsidRDefault="00335A31" w:rsidP="005A53D1">
            <w:pPr>
              <w:pStyle w:val="TAL"/>
              <w:jc w:val="center"/>
              <w:rPr>
                <w:lang w:eastAsia="ko-KR"/>
              </w:rPr>
            </w:pPr>
            <w:r w:rsidRPr="00DE7B59">
              <w:rPr>
                <w:lang w:eastAsia="ko-KR"/>
              </w:rPr>
              <w:t>≤ 72368</w:t>
            </w:r>
          </w:p>
        </w:tc>
        <w:tc>
          <w:tcPr>
            <w:tcW w:w="709" w:type="dxa"/>
            <w:noWrap/>
            <w:hideMark/>
          </w:tcPr>
          <w:p w14:paraId="789DD43D" w14:textId="77777777" w:rsidR="00335A31" w:rsidRPr="00DE7B59" w:rsidRDefault="00335A31" w:rsidP="005A53D1">
            <w:pPr>
              <w:pStyle w:val="TAL"/>
              <w:jc w:val="center"/>
              <w:rPr>
                <w:lang w:eastAsia="ko-KR"/>
              </w:rPr>
            </w:pPr>
            <w:r w:rsidRPr="00DE7B59">
              <w:rPr>
                <w:lang w:eastAsia="ko-KR"/>
              </w:rPr>
              <w:t>200</w:t>
            </w:r>
          </w:p>
        </w:tc>
        <w:tc>
          <w:tcPr>
            <w:tcW w:w="1132" w:type="dxa"/>
            <w:noWrap/>
            <w:hideMark/>
          </w:tcPr>
          <w:p w14:paraId="59E4122F" w14:textId="77777777" w:rsidR="00335A31" w:rsidRPr="00DE7B59" w:rsidRDefault="00335A31" w:rsidP="005A53D1">
            <w:pPr>
              <w:pStyle w:val="TAL"/>
              <w:jc w:val="center"/>
              <w:rPr>
                <w:lang w:eastAsia="ko-KR"/>
              </w:rPr>
            </w:pPr>
            <w:r w:rsidRPr="00DE7B59">
              <w:rPr>
                <w:lang w:eastAsia="ko-KR"/>
              </w:rPr>
              <w:t>≤ 254511</w:t>
            </w:r>
          </w:p>
        </w:tc>
      </w:tr>
      <w:tr w:rsidR="00335A31" w:rsidRPr="00DE7B59" w14:paraId="16D5A30C" w14:textId="77777777" w:rsidTr="005A53D1">
        <w:trPr>
          <w:jc w:val="center"/>
        </w:trPr>
        <w:tc>
          <w:tcPr>
            <w:tcW w:w="719" w:type="dxa"/>
            <w:noWrap/>
            <w:hideMark/>
          </w:tcPr>
          <w:p w14:paraId="48C05721" w14:textId="77777777" w:rsidR="00335A31" w:rsidRPr="00DE7B59" w:rsidRDefault="00335A31" w:rsidP="005A53D1">
            <w:pPr>
              <w:pStyle w:val="TAL"/>
              <w:jc w:val="center"/>
              <w:rPr>
                <w:lang w:eastAsia="ko-KR"/>
              </w:rPr>
            </w:pPr>
            <w:r w:rsidRPr="00DE7B59">
              <w:rPr>
                <w:lang w:eastAsia="ko-KR"/>
              </w:rPr>
              <w:t>9</w:t>
            </w:r>
          </w:p>
        </w:tc>
        <w:tc>
          <w:tcPr>
            <w:tcW w:w="1827" w:type="dxa"/>
            <w:noWrap/>
            <w:hideMark/>
          </w:tcPr>
          <w:p w14:paraId="15DB5B4B" w14:textId="77777777" w:rsidR="00335A31" w:rsidRPr="00DE7B59" w:rsidRDefault="00335A31" w:rsidP="005A53D1">
            <w:pPr>
              <w:pStyle w:val="TAL"/>
              <w:jc w:val="center"/>
              <w:rPr>
                <w:lang w:eastAsia="ko-KR"/>
              </w:rPr>
            </w:pPr>
            <w:r w:rsidRPr="00DE7B59">
              <w:rPr>
                <w:lang w:eastAsia="ko-KR"/>
              </w:rPr>
              <w:t>≤ 5967</w:t>
            </w:r>
          </w:p>
        </w:tc>
        <w:tc>
          <w:tcPr>
            <w:tcW w:w="992" w:type="dxa"/>
            <w:noWrap/>
            <w:hideMark/>
          </w:tcPr>
          <w:p w14:paraId="1B49F89B" w14:textId="77777777" w:rsidR="00335A31" w:rsidRPr="00DE7B59" w:rsidRDefault="00335A31" w:rsidP="005A53D1">
            <w:pPr>
              <w:pStyle w:val="TAL"/>
              <w:jc w:val="center"/>
              <w:rPr>
                <w:lang w:eastAsia="ko-KR"/>
              </w:rPr>
            </w:pPr>
            <w:r w:rsidRPr="00DE7B59">
              <w:rPr>
                <w:lang w:eastAsia="ko-KR"/>
              </w:rPr>
              <w:t>73</w:t>
            </w:r>
          </w:p>
        </w:tc>
        <w:tc>
          <w:tcPr>
            <w:tcW w:w="1276" w:type="dxa"/>
            <w:noWrap/>
            <w:hideMark/>
          </w:tcPr>
          <w:p w14:paraId="7FD31A29" w14:textId="77777777" w:rsidR="00335A31" w:rsidRPr="00DE7B59" w:rsidRDefault="00335A31" w:rsidP="005A53D1">
            <w:pPr>
              <w:pStyle w:val="TAL"/>
              <w:jc w:val="center"/>
              <w:rPr>
                <w:lang w:eastAsia="ko-KR"/>
              </w:rPr>
            </w:pPr>
            <w:r w:rsidRPr="00DE7B59">
              <w:rPr>
                <w:lang w:eastAsia="ko-KR"/>
              </w:rPr>
              <w:t>≤ 20985</w:t>
            </w:r>
          </w:p>
        </w:tc>
        <w:tc>
          <w:tcPr>
            <w:tcW w:w="853" w:type="dxa"/>
            <w:noWrap/>
            <w:hideMark/>
          </w:tcPr>
          <w:p w14:paraId="609F9E83" w14:textId="77777777" w:rsidR="00335A31" w:rsidRPr="00DE7B59" w:rsidRDefault="00335A31" w:rsidP="005A53D1">
            <w:pPr>
              <w:pStyle w:val="TAL"/>
              <w:jc w:val="center"/>
              <w:rPr>
                <w:lang w:eastAsia="ko-KR"/>
              </w:rPr>
            </w:pPr>
            <w:r w:rsidRPr="00DE7B59">
              <w:rPr>
                <w:lang w:eastAsia="ko-KR"/>
              </w:rPr>
              <w:t>137</w:t>
            </w:r>
          </w:p>
        </w:tc>
        <w:tc>
          <w:tcPr>
            <w:tcW w:w="1275" w:type="dxa"/>
            <w:noWrap/>
            <w:hideMark/>
          </w:tcPr>
          <w:p w14:paraId="6690FF19" w14:textId="77777777" w:rsidR="00335A31" w:rsidRPr="00DE7B59" w:rsidRDefault="00335A31" w:rsidP="005A53D1">
            <w:pPr>
              <w:pStyle w:val="TAL"/>
              <w:jc w:val="center"/>
              <w:rPr>
                <w:lang w:eastAsia="ko-KR"/>
              </w:rPr>
            </w:pPr>
            <w:r w:rsidRPr="00DE7B59">
              <w:rPr>
                <w:lang w:eastAsia="ko-KR"/>
              </w:rPr>
              <w:t>≤ 73804</w:t>
            </w:r>
          </w:p>
        </w:tc>
        <w:tc>
          <w:tcPr>
            <w:tcW w:w="709" w:type="dxa"/>
            <w:noWrap/>
            <w:hideMark/>
          </w:tcPr>
          <w:p w14:paraId="6397576B" w14:textId="77777777" w:rsidR="00335A31" w:rsidRPr="00DE7B59" w:rsidRDefault="00335A31" w:rsidP="005A53D1">
            <w:pPr>
              <w:pStyle w:val="TAL"/>
              <w:jc w:val="center"/>
              <w:rPr>
                <w:lang w:eastAsia="ko-KR"/>
              </w:rPr>
            </w:pPr>
            <w:r w:rsidRPr="00DE7B59">
              <w:rPr>
                <w:lang w:eastAsia="ko-KR"/>
              </w:rPr>
              <w:t>201</w:t>
            </w:r>
          </w:p>
        </w:tc>
        <w:tc>
          <w:tcPr>
            <w:tcW w:w="1132" w:type="dxa"/>
            <w:noWrap/>
            <w:hideMark/>
          </w:tcPr>
          <w:p w14:paraId="40018EF2" w14:textId="77777777" w:rsidR="00335A31" w:rsidRPr="00DE7B59" w:rsidRDefault="00335A31" w:rsidP="005A53D1">
            <w:pPr>
              <w:pStyle w:val="TAL"/>
              <w:jc w:val="center"/>
              <w:rPr>
                <w:lang w:eastAsia="ko-KR"/>
              </w:rPr>
            </w:pPr>
            <w:r w:rsidRPr="00DE7B59">
              <w:rPr>
                <w:lang w:eastAsia="ko-KR"/>
              </w:rPr>
              <w:t>≤ 259562</w:t>
            </w:r>
          </w:p>
        </w:tc>
      </w:tr>
      <w:tr w:rsidR="00335A31" w:rsidRPr="00DE7B59" w14:paraId="7DC59F65" w14:textId="77777777" w:rsidTr="005A53D1">
        <w:trPr>
          <w:jc w:val="center"/>
        </w:trPr>
        <w:tc>
          <w:tcPr>
            <w:tcW w:w="719" w:type="dxa"/>
            <w:noWrap/>
            <w:hideMark/>
          </w:tcPr>
          <w:p w14:paraId="1CDCC1A1" w14:textId="77777777" w:rsidR="00335A31" w:rsidRPr="00DE7B59" w:rsidRDefault="00335A31" w:rsidP="005A53D1">
            <w:pPr>
              <w:pStyle w:val="TAL"/>
              <w:jc w:val="center"/>
              <w:rPr>
                <w:lang w:eastAsia="ko-KR"/>
              </w:rPr>
            </w:pPr>
            <w:r w:rsidRPr="00DE7B59">
              <w:rPr>
                <w:lang w:eastAsia="ko-KR"/>
              </w:rPr>
              <w:t>10</w:t>
            </w:r>
          </w:p>
        </w:tc>
        <w:tc>
          <w:tcPr>
            <w:tcW w:w="1827" w:type="dxa"/>
            <w:noWrap/>
            <w:hideMark/>
          </w:tcPr>
          <w:p w14:paraId="5BFCEECA" w14:textId="77777777" w:rsidR="00335A31" w:rsidRPr="00DE7B59" w:rsidRDefault="00335A31" w:rsidP="005A53D1">
            <w:pPr>
              <w:pStyle w:val="TAL"/>
              <w:jc w:val="center"/>
              <w:rPr>
                <w:lang w:eastAsia="ko-KR"/>
              </w:rPr>
            </w:pPr>
            <w:r w:rsidRPr="00DE7B59">
              <w:rPr>
                <w:lang w:eastAsia="ko-KR"/>
              </w:rPr>
              <w:t>≤ 6085</w:t>
            </w:r>
          </w:p>
        </w:tc>
        <w:tc>
          <w:tcPr>
            <w:tcW w:w="992" w:type="dxa"/>
            <w:noWrap/>
            <w:hideMark/>
          </w:tcPr>
          <w:p w14:paraId="1161A928" w14:textId="77777777" w:rsidR="00335A31" w:rsidRPr="00DE7B59" w:rsidRDefault="00335A31" w:rsidP="005A53D1">
            <w:pPr>
              <w:pStyle w:val="TAL"/>
              <w:jc w:val="center"/>
              <w:rPr>
                <w:lang w:eastAsia="ko-KR"/>
              </w:rPr>
            </w:pPr>
            <w:r w:rsidRPr="00DE7B59">
              <w:rPr>
                <w:lang w:eastAsia="ko-KR"/>
              </w:rPr>
              <w:t>74</w:t>
            </w:r>
          </w:p>
        </w:tc>
        <w:tc>
          <w:tcPr>
            <w:tcW w:w="1276" w:type="dxa"/>
            <w:noWrap/>
            <w:hideMark/>
          </w:tcPr>
          <w:p w14:paraId="6AA31AFA" w14:textId="77777777" w:rsidR="00335A31" w:rsidRPr="00DE7B59" w:rsidRDefault="00335A31" w:rsidP="005A53D1">
            <w:pPr>
              <w:pStyle w:val="TAL"/>
              <w:jc w:val="center"/>
              <w:rPr>
                <w:lang w:eastAsia="ko-KR"/>
              </w:rPr>
            </w:pPr>
            <w:r w:rsidRPr="00DE7B59">
              <w:rPr>
                <w:lang w:eastAsia="ko-KR"/>
              </w:rPr>
              <w:t>≤ 21402</w:t>
            </w:r>
          </w:p>
        </w:tc>
        <w:tc>
          <w:tcPr>
            <w:tcW w:w="853" w:type="dxa"/>
            <w:noWrap/>
            <w:hideMark/>
          </w:tcPr>
          <w:p w14:paraId="0E4ED28C" w14:textId="77777777" w:rsidR="00335A31" w:rsidRPr="00DE7B59" w:rsidRDefault="00335A31" w:rsidP="005A53D1">
            <w:pPr>
              <w:pStyle w:val="TAL"/>
              <w:jc w:val="center"/>
              <w:rPr>
                <w:lang w:eastAsia="ko-KR"/>
              </w:rPr>
            </w:pPr>
            <w:r w:rsidRPr="00DE7B59">
              <w:rPr>
                <w:lang w:eastAsia="ko-KR"/>
              </w:rPr>
              <w:t>138</w:t>
            </w:r>
          </w:p>
        </w:tc>
        <w:tc>
          <w:tcPr>
            <w:tcW w:w="1275" w:type="dxa"/>
            <w:noWrap/>
            <w:hideMark/>
          </w:tcPr>
          <w:p w14:paraId="00F003A7" w14:textId="77777777" w:rsidR="00335A31" w:rsidRPr="00DE7B59" w:rsidRDefault="00335A31" w:rsidP="005A53D1">
            <w:pPr>
              <w:pStyle w:val="TAL"/>
              <w:jc w:val="center"/>
              <w:rPr>
                <w:lang w:eastAsia="ko-KR"/>
              </w:rPr>
            </w:pPr>
            <w:r w:rsidRPr="00DE7B59">
              <w:rPr>
                <w:lang w:eastAsia="ko-KR"/>
              </w:rPr>
              <w:t>≤ 75269</w:t>
            </w:r>
          </w:p>
        </w:tc>
        <w:tc>
          <w:tcPr>
            <w:tcW w:w="709" w:type="dxa"/>
            <w:noWrap/>
            <w:hideMark/>
          </w:tcPr>
          <w:p w14:paraId="12C8D964" w14:textId="77777777" w:rsidR="00335A31" w:rsidRPr="00DE7B59" w:rsidRDefault="00335A31" w:rsidP="005A53D1">
            <w:pPr>
              <w:pStyle w:val="TAL"/>
              <w:jc w:val="center"/>
              <w:rPr>
                <w:lang w:eastAsia="ko-KR"/>
              </w:rPr>
            </w:pPr>
            <w:r w:rsidRPr="00DE7B59">
              <w:rPr>
                <w:lang w:eastAsia="ko-KR"/>
              </w:rPr>
              <w:t>202</w:t>
            </w:r>
          </w:p>
        </w:tc>
        <w:tc>
          <w:tcPr>
            <w:tcW w:w="1132" w:type="dxa"/>
            <w:noWrap/>
            <w:hideMark/>
          </w:tcPr>
          <w:p w14:paraId="3E487BE4" w14:textId="77777777" w:rsidR="00335A31" w:rsidRPr="00DE7B59" w:rsidRDefault="00335A31" w:rsidP="005A53D1">
            <w:pPr>
              <w:pStyle w:val="TAL"/>
              <w:jc w:val="center"/>
              <w:rPr>
                <w:lang w:eastAsia="ko-KR"/>
              </w:rPr>
            </w:pPr>
            <w:r w:rsidRPr="00DE7B59">
              <w:rPr>
                <w:lang w:eastAsia="ko-KR"/>
              </w:rPr>
              <w:t>≤ 264713</w:t>
            </w:r>
          </w:p>
        </w:tc>
      </w:tr>
      <w:tr w:rsidR="00335A31" w:rsidRPr="00DE7B59" w14:paraId="047BD553" w14:textId="77777777" w:rsidTr="005A53D1">
        <w:trPr>
          <w:jc w:val="center"/>
        </w:trPr>
        <w:tc>
          <w:tcPr>
            <w:tcW w:w="719" w:type="dxa"/>
            <w:noWrap/>
            <w:hideMark/>
          </w:tcPr>
          <w:p w14:paraId="2180EBD1" w14:textId="77777777" w:rsidR="00335A31" w:rsidRPr="00DE7B59" w:rsidRDefault="00335A31" w:rsidP="005A53D1">
            <w:pPr>
              <w:pStyle w:val="TAL"/>
              <w:jc w:val="center"/>
              <w:rPr>
                <w:lang w:eastAsia="ko-KR"/>
              </w:rPr>
            </w:pPr>
            <w:r w:rsidRPr="00DE7B59">
              <w:rPr>
                <w:lang w:eastAsia="ko-KR"/>
              </w:rPr>
              <w:t>11</w:t>
            </w:r>
          </w:p>
        </w:tc>
        <w:tc>
          <w:tcPr>
            <w:tcW w:w="1827" w:type="dxa"/>
            <w:noWrap/>
            <w:hideMark/>
          </w:tcPr>
          <w:p w14:paraId="69E369CB" w14:textId="77777777" w:rsidR="00335A31" w:rsidRPr="00DE7B59" w:rsidRDefault="00335A31" w:rsidP="005A53D1">
            <w:pPr>
              <w:pStyle w:val="TAL"/>
              <w:jc w:val="center"/>
              <w:rPr>
                <w:lang w:eastAsia="ko-KR"/>
              </w:rPr>
            </w:pPr>
            <w:r w:rsidRPr="00DE7B59">
              <w:rPr>
                <w:lang w:eastAsia="ko-KR"/>
              </w:rPr>
              <w:t>≤ 6206</w:t>
            </w:r>
          </w:p>
        </w:tc>
        <w:tc>
          <w:tcPr>
            <w:tcW w:w="992" w:type="dxa"/>
            <w:noWrap/>
            <w:hideMark/>
          </w:tcPr>
          <w:p w14:paraId="545E8BC7" w14:textId="77777777" w:rsidR="00335A31" w:rsidRPr="00DE7B59" w:rsidRDefault="00335A31" w:rsidP="005A53D1">
            <w:pPr>
              <w:pStyle w:val="TAL"/>
              <w:jc w:val="center"/>
              <w:rPr>
                <w:lang w:eastAsia="ko-KR"/>
              </w:rPr>
            </w:pPr>
            <w:r w:rsidRPr="00DE7B59">
              <w:rPr>
                <w:lang w:eastAsia="ko-KR"/>
              </w:rPr>
              <w:t>75</w:t>
            </w:r>
          </w:p>
        </w:tc>
        <w:tc>
          <w:tcPr>
            <w:tcW w:w="1276" w:type="dxa"/>
            <w:noWrap/>
            <w:hideMark/>
          </w:tcPr>
          <w:p w14:paraId="4A2534DF" w14:textId="77777777" w:rsidR="00335A31" w:rsidRPr="00DE7B59" w:rsidRDefault="00335A31" w:rsidP="005A53D1">
            <w:pPr>
              <w:pStyle w:val="TAL"/>
              <w:jc w:val="center"/>
              <w:rPr>
                <w:lang w:eastAsia="ko-KR"/>
              </w:rPr>
            </w:pPr>
            <w:r w:rsidRPr="00DE7B59">
              <w:rPr>
                <w:lang w:eastAsia="ko-KR"/>
              </w:rPr>
              <w:t>≤ 21827</w:t>
            </w:r>
          </w:p>
        </w:tc>
        <w:tc>
          <w:tcPr>
            <w:tcW w:w="853" w:type="dxa"/>
            <w:noWrap/>
            <w:hideMark/>
          </w:tcPr>
          <w:p w14:paraId="106A3837" w14:textId="77777777" w:rsidR="00335A31" w:rsidRPr="00DE7B59" w:rsidRDefault="00335A31" w:rsidP="005A53D1">
            <w:pPr>
              <w:pStyle w:val="TAL"/>
              <w:jc w:val="center"/>
              <w:rPr>
                <w:lang w:eastAsia="ko-KR"/>
              </w:rPr>
            </w:pPr>
            <w:r w:rsidRPr="00DE7B59">
              <w:rPr>
                <w:lang w:eastAsia="ko-KR"/>
              </w:rPr>
              <w:t>139</w:t>
            </w:r>
          </w:p>
        </w:tc>
        <w:tc>
          <w:tcPr>
            <w:tcW w:w="1275" w:type="dxa"/>
            <w:noWrap/>
            <w:hideMark/>
          </w:tcPr>
          <w:p w14:paraId="55FB4A5B" w14:textId="77777777" w:rsidR="00335A31" w:rsidRPr="00DE7B59" w:rsidRDefault="00335A31" w:rsidP="005A53D1">
            <w:pPr>
              <w:pStyle w:val="TAL"/>
              <w:jc w:val="center"/>
              <w:rPr>
                <w:lang w:eastAsia="ko-KR"/>
              </w:rPr>
            </w:pPr>
            <w:r w:rsidRPr="00DE7B59">
              <w:rPr>
                <w:lang w:eastAsia="ko-KR"/>
              </w:rPr>
              <w:t>≤ 76763</w:t>
            </w:r>
          </w:p>
        </w:tc>
        <w:tc>
          <w:tcPr>
            <w:tcW w:w="709" w:type="dxa"/>
            <w:noWrap/>
            <w:hideMark/>
          </w:tcPr>
          <w:p w14:paraId="24605DA0" w14:textId="77777777" w:rsidR="00335A31" w:rsidRPr="00DE7B59" w:rsidRDefault="00335A31" w:rsidP="005A53D1">
            <w:pPr>
              <w:pStyle w:val="TAL"/>
              <w:jc w:val="center"/>
              <w:rPr>
                <w:lang w:eastAsia="ko-KR"/>
              </w:rPr>
            </w:pPr>
            <w:r w:rsidRPr="00DE7B59">
              <w:rPr>
                <w:lang w:eastAsia="ko-KR"/>
              </w:rPr>
              <w:t>203</w:t>
            </w:r>
          </w:p>
        </w:tc>
        <w:tc>
          <w:tcPr>
            <w:tcW w:w="1132" w:type="dxa"/>
            <w:noWrap/>
            <w:hideMark/>
          </w:tcPr>
          <w:p w14:paraId="1FF4916D" w14:textId="77777777" w:rsidR="00335A31" w:rsidRPr="00DE7B59" w:rsidRDefault="00335A31" w:rsidP="005A53D1">
            <w:pPr>
              <w:pStyle w:val="TAL"/>
              <w:jc w:val="center"/>
              <w:rPr>
                <w:lang w:eastAsia="ko-KR"/>
              </w:rPr>
            </w:pPr>
            <w:r w:rsidRPr="00DE7B59">
              <w:rPr>
                <w:lang w:eastAsia="ko-KR"/>
              </w:rPr>
              <w:t>≤ 269966</w:t>
            </w:r>
          </w:p>
        </w:tc>
      </w:tr>
      <w:tr w:rsidR="00335A31" w:rsidRPr="00DE7B59" w14:paraId="5B06E667" w14:textId="77777777" w:rsidTr="005A53D1">
        <w:trPr>
          <w:jc w:val="center"/>
        </w:trPr>
        <w:tc>
          <w:tcPr>
            <w:tcW w:w="719" w:type="dxa"/>
            <w:noWrap/>
            <w:hideMark/>
          </w:tcPr>
          <w:p w14:paraId="1DB372A6" w14:textId="77777777" w:rsidR="00335A31" w:rsidRPr="00DE7B59" w:rsidRDefault="00335A31" w:rsidP="005A53D1">
            <w:pPr>
              <w:pStyle w:val="TAL"/>
              <w:jc w:val="center"/>
              <w:rPr>
                <w:lang w:eastAsia="ko-KR"/>
              </w:rPr>
            </w:pPr>
            <w:r w:rsidRPr="00DE7B59">
              <w:rPr>
                <w:lang w:eastAsia="ko-KR"/>
              </w:rPr>
              <w:t>12</w:t>
            </w:r>
          </w:p>
        </w:tc>
        <w:tc>
          <w:tcPr>
            <w:tcW w:w="1827" w:type="dxa"/>
            <w:noWrap/>
            <w:hideMark/>
          </w:tcPr>
          <w:p w14:paraId="08420534" w14:textId="77777777" w:rsidR="00335A31" w:rsidRPr="00DE7B59" w:rsidRDefault="00335A31" w:rsidP="005A53D1">
            <w:pPr>
              <w:pStyle w:val="TAL"/>
              <w:jc w:val="center"/>
              <w:rPr>
                <w:lang w:eastAsia="ko-KR"/>
              </w:rPr>
            </w:pPr>
            <w:r w:rsidRPr="00DE7B59">
              <w:rPr>
                <w:lang w:eastAsia="ko-KR"/>
              </w:rPr>
              <w:t>≤ 6329</w:t>
            </w:r>
          </w:p>
        </w:tc>
        <w:tc>
          <w:tcPr>
            <w:tcW w:w="992" w:type="dxa"/>
            <w:noWrap/>
            <w:hideMark/>
          </w:tcPr>
          <w:p w14:paraId="67CE4686" w14:textId="77777777" w:rsidR="00335A31" w:rsidRPr="00DE7B59" w:rsidRDefault="00335A31" w:rsidP="005A53D1">
            <w:pPr>
              <w:pStyle w:val="TAL"/>
              <w:jc w:val="center"/>
              <w:rPr>
                <w:lang w:eastAsia="ko-KR"/>
              </w:rPr>
            </w:pPr>
            <w:r w:rsidRPr="00DE7B59">
              <w:rPr>
                <w:lang w:eastAsia="ko-KR"/>
              </w:rPr>
              <w:t>76</w:t>
            </w:r>
          </w:p>
        </w:tc>
        <w:tc>
          <w:tcPr>
            <w:tcW w:w="1276" w:type="dxa"/>
            <w:noWrap/>
            <w:hideMark/>
          </w:tcPr>
          <w:p w14:paraId="6F746A14" w14:textId="77777777" w:rsidR="00335A31" w:rsidRPr="00DE7B59" w:rsidRDefault="00335A31" w:rsidP="005A53D1">
            <w:pPr>
              <w:pStyle w:val="TAL"/>
              <w:jc w:val="center"/>
              <w:rPr>
                <w:lang w:eastAsia="ko-KR"/>
              </w:rPr>
            </w:pPr>
            <w:r w:rsidRPr="00DE7B59">
              <w:rPr>
                <w:lang w:eastAsia="ko-KR"/>
              </w:rPr>
              <w:t>≤ 22260</w:t>
            </w:r>
          </w:p>
        </w:tc>
        <w:tc>
          <w:tcPr>
            <w:tcW w:w="853" w:type="dxa"/>
            <w:noWrap/>
            <w:hideMark/>
          </w:tcPr>
          <w:p w14:paraId="60167494" w14:textId="77777777" w:rsidR="00335A31" w:rsidRPr="00DE7B59" w:rsidRDefault="00335A31" w:rsidP="005A53D1">
            <w:pPr>
              <w:pStyle w:val="TAL"/>
              <w:jc w:val="center"/>
              <w:rPr>
                <w:lang w:eastAsia="ko-KR"/>
              </w:rPr>
            </w:pPr>
            <w:r w:rsidRPr="00DE7B59">
              <w:rPr>
                <w:lang w:eastAsia="ko-KR"/>
              </w:rPr>
              <w:t>140</w:t>
            </w:r>
          </w:p>
        </w:tc>
        <w:tc>
          <w:tcPr>
            <w:tcW w:w="1275" w:type="dxa"/>
            <w:noWrap/>
            <w:hideMark/>
          </w:tcPr>
          <w:p w14:paraId="58834095" w14:textId="77777777" w:rsidR="00335A31" w:rsidRPr="00DE7B59" w:rsidRDefault="00335A31" w:rsidP="005A53D1">
            <w:pPr>
              <w:pStyle w:val="TAL"/>
              <w:jc w:val="center"/>
              <w:rPr>
                <w:lang w:eastAsia="ko-KR"/>
              </w:rPr>
            </w:pPr>
            <w:r w:rsidRPr="00DE7B59">
              <w:rPr>
                <w:lang w:eastAsia="ko-KR"/>
              </w:rPr>
              <w:t>≤ 78286</w:t>
            </w:r>
          </w:p>
        </w:tc>
        <w:tc>
          <w:tcPr>
            <w:tcW w:w="709" w:type="dxa"/>
            <w:noWrap/>
            <w:hideMark/>
          </w:tcPr>
          <w:p w14:paraId="3E5186C5" w14:textId="77777777" w:rsidR="00335A31" w:rsidRPr="00DE7B59" w:rsidRDefault="00335A31" w:rsidP="005A53D1">
            <w:pPr>
              <w:pStyle w:val="TAL"/>
              <w:jc w:val="center"/>
              <w:rPr>
                <w:lang w:eastAsia="ko-KR"/>
              </w:rPr>
            </w:pPr>
            <w:r w:rsidRPr="00DE7B59">
              <w:rPr>
                <w:lang w:eastAsia="ko-KR"/>
              </w:rPr>
              <w:t>204</w:t>
            </w:r>
          </w:p>
        </w:tc>
        <w:tc>
          <w:tcPr>
            <w:tcW w:w="1132" w:type="dxa"/>
            <w:noWrap/>
            <w:hideMark/>
          </w:tcPr>
          <w:p w14:paraId="58AC09F5" w14:textId="77777777" w:rsidR="00335A31" w:rsidRPr="00DE7B59" w:rsidRDefault="00335A31" w:rsidP="005A53D1">
            <w:pPr>
              <w:pStyle w:val="TAL"/>
              <w:jc w:val="center"/>
              <w:rPr>
                <w:lang w:eastAsia="ko-KR"/>
              </w:rPr>
            </w:pPr>
            <w:r w:rsidRPr="00DE7B59">
              <w:rPr>
                <w:lang w:eastAsia="ko-KR"/>
              </w:rPr>
              <w:t>≤ 275323</w:t>
            </w:r>
          </w:p>
        </w:tc>
      </w:tr>
      <w:tr w:rsidR="00335A31" w:rsidRPr="00DE7B59" w14:paraId="4E748436" w14:textId="77777777" w:rsidTr="005A53D1">
        <w:trPr>
          <w:jc w:val="center"/>
        </w:trPr>
        <w:tc>
          <w:tcPr>
            <w:tcW w:w="719" w:type="dxa"/>
            <w:noWrap/>
            <w:hideMark/>
          </w:tcPr>
          <w:p w14:paraId="32C1D490" w14:textId="77777777" w:rsidR="00335A31" w:rsidRPr="00DE7B59" w:rsidRDefault="00335A31" w:rsidP="005A53D1">
            <w:pPr>
              <w:pStyle w:val="TAL"/>
              <w:jc w:val="center"/>
              <w:rPr>
                <w:lang w:eastAsia="ko-KR"/>
              </w:rPr>
            </w:pPr>
            <w:r w:rsidRPr="00DE7B59">
              <w:rPr>
                <w:lang w:eastAsia="ko-KR"/>
              </w:rPr>
              <w:t>13</w:t>
            </w:r>
          </w:p>
        </w:tc>
        <w:tc>
          <w:tcPr>
            <w:tcW w:w="1827" w:type="dxa"/>
            <w:noWrap/>
            <w:hideMark/>
          </w:tcPr>
          <w:p w14:paraId="5104554E" w14:textId="77777777" w:rsidR="00335A31" w:rsidRPr="00DE7B59" w:rsidRDefault="00335A31" w:rsidP="005A53D1">
            <w:pPr>
              <w:pStyle w:val="TAL"/>
              <w:jc w:val="center"/>
              <w:rPr>
                <w:lang w:eastAsia="ko-KR"/>
              </w:rPr>
            </w:pPr>
            <w:r w:rsidRPr="00DE7B59">
              <w:rPr>
                <w:lang w:eastAsia="ko-KR"/>
              </w:rPr>
              <w:t>≤ 6455</w:t>
            </w:r>
          </w:p>
        </w:tc>
        <w:tc>
          <w:tcPr>
            <w:tcW w:w="992" w:type="dxa"/>
            <w:noWrap/>
            <w:hideMark/>
          </w:tcPr>
          <w:p w14:paraId="2E4965A2" w14:textId="77777777" w:rsidR="00335A31" w:rsidRPr="00DE7B59" w:rsidRDefault="00335A31" w:rsidP="005A53D1">
            <w:pPr>
              <w:pStyle w:val="TAL"/>
              <w:jc w:val="center"/>
              <w:rPr>
                <w:lang w:eastAsia="ko-KR"/>
              </w:rPr>
            </w:pPr>
            <w:r w:rsidRPr="00DE7B59">
              <w:rPr>
                <w:lang w:eastAsia="ko-KR"/>
              </w:rPr>
              <w:t>77</w:t>
            </w:r>
          </w:p>
        </w:tc>
        <w:tc>
          <w:tcPr>
            <w:tcW w:w="1276" w:type="dxa"/>
            <w:noWrap/>
            <w:hideMark/>
          </w:tcPr>
          <w:p w14:paraId="50CCB897" w14:textId="77777777" w:rsidR="00335A31" w:rsidRPr="00DE7B59" w:rsidRDefault="00335A31" w:rsidP="005A53D1">
            <w:pPr>
              <w:pStyle w:val="TAL"/>
              <w:jc w:val="center"/>
              <w:rPr>
                <w:lang w:eastAsia="ko-KR"/>
              </w:rPr>
            </w:pPr>
            <w:r w:rsidRPr="00DE7B59">
              <w:rPr>
                <w:lang w:eastAsia="ko-KR"/>
              </w:rPr>
              <w:t>≤ 22702</w:t>
            </w:r>
          </w:p>
        </w:tc>
        <w:tc>
          <w:tcPr>
            <w:tcW w:w="853" w:type="dxa"/>
            <w:noWrap/>
            <w:hideMark/>
          </w:tcPr>
          <w:p w14:paraId="58D2504C" w14:textId="77777777" w:rsidR="00335A31" w:rsidRPr="00DE7B59" w:rsidRDefault="00335A31" w:rsidP="005A53D1">
            <w:pPr>
              <w:pStyle w:val="TAL"/>
              <w:jc w:val="center"/>
              <w:rPr>
                <w:lang w:eastAsia="ko-KR"/>
              </w:rPr>
            </w:pPr>
            <w:r w:rsidRPr="00DE7B59">
              <w:rPr>
                <w:lang w:eastAsia="ko-KR"/>
              </w:rPr>
              <w:t>141</w:t>
            </w:r>
          </w:p>
        </w:tc>
        <w:tc>
          <w:tcPr>
            <w:tcW w:w="1275" w:type="dxa"/>
            <w:noWrap/>
            <w:hideMark/>
          </w:tcPr>
          <w:p w14:paraId="175F4C7A" w14:textId="77777777" w:rsidR="00335A31" w:rsidRPr="00DE7B59" w:rsidRDefault="00335A31" w:rsidP="005A53D1">
            <w:pPr>
              <w:pStyle w:val="TAL"/>
              <w:jc w:val="center"/>
              <w:rPr>
                <w:lang w:eastAsia="ko-KR"/>
              </w:rPr>
            </w:pPr>
            <w:r w:rsidRPr="00DE7B59">
              <w:rPr>
                <w:lang w:eastAsia="ko-KR"/>
              </w:rPr>
              <w:t>≤ 79839</w:t>
            </w:r>
          </w:p>
        </w:tc>
        <w:tc>
          <w:tcPr>
            <w:tcW w:w="709" w:type="dxa"/>
            <w:noWrap/>
            <w:hideMark/>
          </w:tcPr>
          <w:p w14:paraId="3E05A822" w14:textId="77777777" w:rsidR="00335A31" w:rsidRPr="00DE7B59" w:rsidRDefault="00335A31" w:rsidP="005A53D1">
            <w:pPr>
              <w:pStyle w:val="TAL"/>
              <w:jc w:val="center"/>
              <w:rPr>
                <w:lang w:eastAsia="ko-KR"/>
              </w:rPr>
            </w:pPr>
            <w:r w:rsidRPr="00DE7B59">
              <w:rPr>
                <w:lang w:eastAsia="ko-KR"/>
              </w:rPr>
              <w:t>205</w:t>
            </w:r>
          </w:p>
        </w:tc>
        <w:tc>
          <w:tcPr>
            <w:tcW w:w="1132" w:type="dxa"/>
            <w:noWrap/>
            <w:hideMark/>
          </w:tcPr>
          <w:p w14:paraId="7A0FE296" w14:textId="77777777" w:rsidR="00335A31" w:rsidRPr="00DE7B59" w:rsidRDefault="00335A31" w:rsidP="005A53D1">
            <w:pPr>
              <w:pStyle w:val="TAL"/>
              <w:jc w:val="center"/>
              <w:rPr>
                <w:lang w:eastAsia="ko-KR"/>
              </w:rPr>
            </w:pPr>
            <w:r w:rsidRPr="00DE7B59">
              <w:rPr>
                <w:lang w:eastAsia="ko-KR"/>
              </w:rPr>
              <w:t>≤ 280786</w:t>
            </w:r>
          </w:p>
        </w:tc>
      </w:tr>
      <w:tr w:rsidR="00335A31" w:rsidRPr="00DE7B59" w14:paraId="07F3CCCD" w14:textId="77777777" w:rsidTr="005A53D1">
        <w:trPr>
          <w:jc w:val="center"/>
        </w:trPr>
        <w:tc>
          <w:tcPr>
            <w:tcW w:w="719" w:type="dxa"/>
            <w:noWrap/>
            <w:hideMark/>
          </w:tcPr>
          <w:p w14:paraId="6700DEDC" w14:textId="77777777" w:rsidR="00335A31" w:rsidRPr="00DE7B59" w:rsidRDefault="00335A31" w:rsidP="005A53D1">
            <w:pPr>
              <w:pStyle w:val="TAL"/>
              <w:jc w:val="center"/>
              <w:rPr>
                <w:lang w:eastAsia="ko-KR"/>
              </w:rPr>
            </w:pPr>
            <w:r w:rsidRPr="00DE7B59">
              <w:rPr>
                <w:lang w:eastAsia="ko-KR"/>
              </w:rPr>
              <w:t>14</w:t>
            </w:r>
          </w:p>
        </w:tc>
        <w:tc>
          <w:tcPr>
            <w:tcW w:w="1827" w:type="dxa"/>
            <w:noWrap/>
            <w:hideMark/>
          </w:tcPr>
          <w:p w14:paraId="2772968F" w14:textId="77777777" w:rsidR="00335A31" w:rsidRPr="00DE7B59" w:rsidRDefault="00335A31" w:rsidP="005A53D1">
            <w:pPr>
              <w:pStyle w:val="TAL"/>
              <w:jc w:val="center"/>
              <w:rPr>
                <w:lang w:eastAsia="ko-KR"/>
              </w:rPr>
            </w:pPr>
            <w:r w:rsidRPr="00DE7B59">
              <w:rPr>
                <w:lang w:eastAsia="ko-KR"/>
              </w:rPr>
              <w:t>≤ 6583</w:t>
            </w:r>
          </w:p>
        </w:tc>
        <w:tc>
          <w:tcPr>
            <w:tcW w:w="992" w:type="dxa"/>
            <w:noWrap/>
            <w:hideMark/>
          </w:tcPr>
          <w:p w14:paraId="7206B05B" w14:textId="77777777" w:rsidR="00335A31" w:rsidRPr="00DE7B59" w:rsidRDefault="00335A31" w:rsidP="005A53D1">
            <w:pPr>
              <w:pStyle w:val="TAL"/>
              <w:jc w:val="center"/>
              <w:rPr>
                <w:lang w:eastAsia="ko-KR"/>
              </w:rPr>
            </w:pPr>
            <w:r w:rsidRPr="00DE7B59">
              <w:rPr>
                <w:lang w:eastAsia="ko-KR"/>
              </w:rPr>
              <w:t>78</w:t>
            </w:r>
          </w:p>
        </w:tc>
        <w:tc>
          <w:tcPr>
            <w:tcW w:w="1276" w:type="dxa"/>
            <w:noWrap/>
            <w:hideMark/>
          </w:tcPr>
          <w:p w14:paraId="05A88D0C" w14:textId="77777777" w:rsidR="00335A31" w:rsidRPr="00DE7B59" w:rsidRDefault="00335A31" w:rsidP="005A53D1">
            <w:pPr>
              <w:pStyle w:val="TAL"/>
              <w:jc w:val="center"/>
              <w:rPr>
                <w:lang w:eastAsia="ko-KR"/>
              </w:rPr>
            </w:pPr>
            <w:r w:rsidRPr="00DE7B59">
              <w:rPr>
                <w:lang w:eastAsia="ko-KR"/>
              </w:rPr>
              <w:t>≤ 23152</w:t>
            </w:r>
          </w:p>
        </w:tc>
        <w:tc>
          <w:tcPr>
            <w:tcW w:w="853" w:type="dxa"/>
            <w:noWrap/>
            <w:hideMark/>
          </w:tcPr>
          <w:p w14:paraId="2E37ADBF" w14:textId="77777777" w:rsidR="00335A31" w:rsidRPr="00DE7B59" w:rsidRDefault="00335A31" w:rsidP="005A53D1">
            <w:pPr>
              <w:pStyle w:val="TAL"/>
              <w:jc w:val="center"/>
              <w:rPr>
                <w:lang w:eastAsia="ko-KR"/>
              </w:rPr>
            </w:pPr>
            <w:r w:rsidRPr="00DE7B59">
              <w:rPr>
                <w:lang w:eastAsia="ko-KR"/>
              </w:rPr>
              <w:t>142</w:t>
            </w:r>
          </w:p>
        </w:tc>
        <w:tc>
          <w:tcPr>
            <w:tcW w:w="1275" w:type="dxa"/>
            <w:noWrap/>
            <w:hideMark/>
          </w:tcPr>
          <w:p w14:paraId="29114E8E" w14:textId="77777777" w:rsidR="00335A31" w:rsidRPr="00DE7B59" w:rsidRDefault="00335A31" w:rsidP="005A53D1">
            <w:pPr>
              <w:pStyle w:val="TAL"/>
              <w:jc w:val="center"/>
              <w:rPr>
                <w:lang w:eastAsia="ko-KR"/>
              </w:rPr>
            </w:pPr>
            <w:r w:rsidRPr="00DE7B59">
              <w:rPr>
                <w:lang w:eastAsia="ko-KR"/>
              </w:rPr>
              <w:t>≤ 81424</w:t>
            </w:r>
          </w:p>
        </w:tc>
        <w:tc>
          <w:tcPr>
            <w:tcW w:w="709" w:type="dxa"/>
            <w:noWrap/>
            <w:hideMark/>
          </w:tcPr>
          <w:p w14:paraId="17FF7315" w14:textId="77777777" w:rsidR="00335A31" w:rsidRPr="00DE7B59" w:rsidRDefault="00335A31" w:rsidP="005A53D1">
            <w:pPr>
              <w:pStyle w:val="TAL"/>
              <w:jc w:val="center"/>
              <w:rPr>
                <w:lang w:eastAsia="ko-KR"/>
              </w:rPr>
            </w:pPr>
            <w:r w:rsidRPr="00DE7B59">
              <w:rPr>
                <w:lang w:eastAsia="ko-KR"/>
              </w:rPr>
              <w:t>206</w:t>
            </w:r>
          </w:p>
        </w:tc>
        <w:tc>
          <w:tcPr>
            <w:tcW w:w="1132" w:type="dxa"/>
            <w:noWrap/>
            <w:hideMark/>
          </w:tcPr>
          <w:p w14:paraId="3DEEA9C5" w14:textId="77777777" w:rsidR="00335A31" w:rsidRPr="00DE7B59" w:rsidRDefault="00335A31" w:rsidP="005A53D1">
            <w:pPr>
              <w:pStyle w:val="TAL"/>
              <w:jc w:val="center"/>
              <w:rPr>
                <w:lang w:eastAsia="ko-KR"/>
              </w:rPr>
            </w:pPr>
            <w:r w:rsidRPr="00DE7B59">
              <w:rPr>
                <w:lang w:eastAsia="ko-KR"/>
              </w:rPr>
              <w:t>≤ 286358</w:t>
            </w:r>
          </w:p>
        </w:tc>
      </w:tr>
      <w:tr w:rsidR="00335A31" w:rsidRPr="00DE7B59" w14:paraId="636470C7" w14:textId="77777777" w:rsidTr="005A53D1">
        <w:trPr>
          <w:jc w:val="center"/>
        </w:trPr>
        <w:tc>
          <w:tcPr>
            <w:tcW w:w="719" w:type="dxa"/>
            <w:noWrap/>
            <w:hideMark/>
          </w:tcPr>
          <w:p w14:paraId="2F048CF8" w14:textId="77777777" w:rsidR="00335A31" w:rsidRPr="00DE7B59" w:rsidRDefault="00335A31" w:rsidP="005A53D1">
            <w:pPr>
              <w:pStyle w:val="TAL"/>
              <w:jc w:val="center"/>
              <w:rPr>
                <w:lang w:eastAsia="ko-KR"/>
              </w:rPr>
            </w:pPr>
            <w:r w:rsidRPr="00DE7B59">
              <w:rPr>
                <w:lang w:eastAsia="ko-KR"/>
              </w:rPr>
              <w:t>15</w:t>
            </w:r>
          </w:p>
        </w:tc>
        <w:tc>
          <w:tcPr>
            <w:tcW w:w="1827" w:type="dxa"/>
            <w:noWrap/>
            <w:hideMark/>
          </w:tcPr>
          <w:p w14:paraId="5CA0DE48" w14:textId="77777777" w:rsidR="00335A31" w:rsidRPr="00DE7B59" w:rsidRDefault="00335A31" w:rsidP="005A53D1">
            <w:pPr>
              <w:pStyle w:val="TAL"/>
              <w:jc w:val="center"/>
              <w:rPr>
                <w:lang w:eastAsia="ko-KR"/>
              </w:rPr>
            </w:pPr>
            <w:r w:rsidRPr="00DE7B59">
              <w:rPr>
                <w:lang w:eastAsia="ko-KR"/>
              </w:rPr>
              <w:t>≤ 6713</w:t>
            </w:r>
          </w:p>
        </w:tc>
        <w:tc>
          <w:tcPr>
            <w:tcW w:w="992" w:type="dxa"/>
            <w:noWrap/>
            <w:hideMark/>
          </w:tcPr>
          <w:p w14:paraId="227C6858" w14:textId="77777777" w:rsidR="00335A31" w:rsidRPr="00DE7B59" w:rsidRDefault="00335A31" w:rsidP="005A53D1">
            <w:pPr>
              <w:pStyle w:val="TAL"/>
              <w:jc w:val="center"/>
              <w:rPr>
                <w:lang w:eastAsia="ko-KR"/>
              </w:rPr>
            </w:pPr>
            <w:r w:rsidRPr="00DE7B59">
              <w:rPr>
                <w:lang w:eastAsia="ko-KR"/>
              </w:rPr>
              <w:t>79</w:t>
            </w:r>
          </w:p>
        </w:tc>
        <w:tc>
          <w:tcPr>
            <w:tcW w:w="1276" w:type="dxa"/>
            <w:noWrap/>
            <w:hideMark/>
          </w:tcPr>
          <w:p w14:paraId="19BBB8EF" w14:textId="77777777" w:rsidR="00335A31" w:rsidRPr="00DE7B59" w:rsidRDefault="00335A31" w:rsidP="005A53D1">
            <w:pPr>
              <w:pStyle w:val="TAL"/>
              <w:jc w:val="center"/>
              <w:rPr>
                <w:lang w:eastAsia="ko-KR"/>
              </w:rPr>
            </w:pPr>
            <w:r w:rsidRPr="00DE7B59">
              <w:rPr>
                <w:lang w:eastAsia="ko-KR"/>
              </w:rPr>
              <w:t>≤ 23611</w:t>
            </w:r>
          </w:p>
        </w:tc>
        <w:tc>
          <w:tcPr>
            <w:tcW w:w="853" w:type="dxa"/>
            <w:noWrap/>
            <w:hideMark/>
          </w:tcPr>
          <w:p w14:paraId="51B26ECE" w14:textId="77777777" w:rsidR="00335A31" w:rsidRPr="00DE7B59" w:rsidRDefault="00335A31" w:rsidP="005A53D1">
            <w:pPr>
              <w:pStyle w:val="TAL"/>
              <w:jc w:val="center"/>
              <w:rPr>
                <w:lang w:eastAsia="ko-KR"/>
              </w:rPr>
            </w:pPr>
            <w:r w:rsidRPr="00DE7B59">
              <w:rPr>
                <w:lang w:eastAsia="ko-KR"/>
              </w:rPr>
              <w:t>143</w:t>
            </w:r>
          </w:p>
        </w:tc>
        <w:tc>
          <w:tcPr>
            <w:tcW w:w="1275" w:type="dxa"/>
            <w:noWrap/>
            <w:hideMark/>
          </w:tcPr>
          <w:p w14:paraId="4551C7B3" w14:textId="77777777" w:rsidR="00335A31" w:rsidRPr="00DE7B59" w:rsidRDefault="00335A31" w:rsidP="005A53D1">
            <w:pPr>
              <w:pStyle w:val="TAL"/>
              <w:jc w:val="center"/>
              <w:rPr>
                <w:lang w:eastAsia="ko-KR"/>
              </w:rPr>
            </w:pPr>
            <w:r w:rsidRPr="00DE7B59">
              <w:rPr>
                <w:lang w:eastAsia="ko-KR"/>
              </w:rPr>
              <w:t>≤ 83040</w:t>
            </w:r>
          </w:p>
        </w:tc>
        <w:tc>
          <w:tcPr>
            <w:tcW w:w="709" w:type="dxa"/>
            <w:noWrap/>
            <w:hideMark/>
          </w:tcPr>
          <w:p w14:paraId="6D670952" w14:textId="77777777" w:rsidR="00335A31" w:rsidRPr="00DE7B59" w:rsidRDefault="00335A31" w:rsidP="005A53D1">
            <w:pPr>
              <w:pStyle w:val="TAL"/>
              <w:jc w:val="center"/>
              <w:rPr>
                <w:lang w:eastAsia="ko-KR"/>
              </w:rPr>
            </w:pPr>
            <w:r w:rsidRPr="00DE7B59">
              <w:rPr>
                <w:lang w:eastAsia="ko-KR"/>
              </w:rPr>
              <w:t>207</w:t>
            </w:r>
          </w:p>
        </w:tc>
        <w:tc>
          <w:tcPr>
            <w:tcW w:w="1132" w:type="dxa"/>
            <w:noWrap/>
            <w:hideMark/>
          </w:tcPr>
          <w:p w14:paraId="24DD9330" w14:textId="77777777" w:rsidR="00335A31" w:rsidRPr="00DE7B59" w:rsidRDefault="00335A31" w:rsidP="005A53D1">
            <w:pPr>
              <w:pStyle w:val="TAL"/>
              <w:jc w:val="center"/>
              <w:rPr>
                <w:lang w:eastAsia="ko-KR"/>
              </w:rPr>
            </w:pPr>
            <w:r w:rsidRPr="00DE7B59">
              <w:rPr>
                <w:lang w:eastAsia="ko-KR"/>
              </w:rPr>
              <w:t>≤ 292041</w:t>
            </w:r>
          </w:p>
        </w:tc>
      </w:tr>
      <w:tr w:rsidR="00335A31" w:rsidRPr="00DE7B59" w14:paraId="6EA97E15" w14:textId="77777777" w:rsidTr="005A53D1">
        <w:trPr>
          <w:jc w:val="center"/>
        </w:trPr>
        <w:tc>
          <w:tcPr>
            <w:tcW w:w="719" w:type="dxa"/>
            <w:noWrap/>
            <w:hideMark/>
          </w:tcPr>
          <w:p w14:paraId="1F47620E" w14:textId="77777777" w:rsidR="00335A31" w:rsidRPr="00DE7B59" w:rsidRDefault="00335A31" w:rsidP="005A53D1">
            <w:pPr>
              <w:pStyle w:val="TAL"/>
              <w:jc w:val="center"/>
              <w:rPr>
                <w:lang w:eastAsia="ko-KR"/>
              </w:rPr>
            </w:pPr>
            <w:r w:rsidRPr="00DE7B59">
              <w:rPr>
                <w:lang w:eastAsia="ko-KR"/>
              </w:rPr>
              <w:t>16</w:t>
            </w:r>
          </w:p>
        </w:tc>
        <w:tc>
          <w:tcPr>
            <w:tcW w:w="1827" w:type="dxa"/>
            <w:noWrap/>
            <w:hideMark/>
          </w:tcPr>
          <w:p w14:paraId="10896BCF" w14:textId="77777777" w:rsidR="00335A31" w:rsidRPr="00DE7B59" w:rsidRDefault="00335A31" w:rsidP="005A53D1">
            <w:pPr>
              <w:pStyle w:val="TAL"/>
              <w:jc w:val="center"/>
              <w:rPr>
                <w:lang w:eastAsia="ko-KR"/>
              </w:rPr>
            </w:pPr>
            <w:r w:rsidRPr="00DE7B59">
              <w:rPr>
                <w:lang w:eastAsia="ko-KR"/>
              </w:rPr>
              <w:t>≤ 6847</w:t>
            </w:r>
          </w:p>
        </w:tc>
        <w:tc>
          <w:tcPr>
            <w:tcW w:w="992" w:type="dxa"/>
            <w:noWrap/>
            <w:hideMark/>
          </w:tcPr>
          <w:p w14:paraId="02F9AAF0" w14:textId="77777777" w:rsidR="00335A31" w:rsidRPr="00DE7B59" w:rsidRDefault="00335A31" w:rsidP="005A53D1">
            <w:pPr>
              <w:pStyle w:val="TAL"/>
              <w:jc w:val="center"/>
              <w:rPr>
                <w:lang w:eastAsia="ko-KR"/>
              </w:rPr>
            </w:pPr>
            <w:r w:rsidRPr="00DE7B59">
              <w:rPr>
                <w:lang w:eastAsia="ko-KR"/>
              </w:rPr>
              <w:t>80</w:t>
            </w:r>
          </w:p>
        </w:tc>
        <w:tc>
          <w:tcPr>
            <w:tcW w:w="1276" w:type="dxa"/>
            <w:noWrap/>
            <w:hideMark/>
          </w:tcPr>
          <w:p w14:paraId="3F1F5848" w14:textId="77777777" w:rsidR="00335A31" w:rsidRPr="00DE7B59" w:rsidRDefault="00335A31" w:rsidP="005A53D1">
            <w:pPr>
              <w:pStyle w:val="TAL"/>
              <w:jc w:val="center"/>
              <w:rPr>
                <w:lang w:eastAsia="ko-KR"/>
              </w:rPr>
            </w:pPr>
            <w:r w:rsidRPr="00DE7B59">
              <w:rPr>
                <w:lang w:eastAsia="ko-KR"/>
              </w:rPr>
              <w:t>≤ 24080</w:t>
            </w:r>
          </w:p>
        </w:tc>
        <w:tc>
          <w:tcPr>
            <w:tcW w:w="853" w:type="dxa"/>
            <w:noWrap/>
            <w:hideMark/>
          </w:tcPr>
          <w:p w14:paraId="308AAA9C" w14:textId="77777777" w:rsidR="00335A31" w:rsidRPr="00DE7B59" w:rsidRDefault="00335A31" w:rsidP="005A53D1">
            <w:pPr>
              <w:pStyle w:val="TAL"/>
              <w:jc w:val="center"/>
              <w:rPr>
                <w:lang w:eastAsia="ko-KR"/>
              </w:rPr>
            </w:pPr>
            <w:r w:rsidRPr="00DE7B59">
              <w:rPr>
                <w:lang w:eastAsia="ko-KR"/>
              </w:rPr>
              <w:t>144</w:t>
            </w:r>
          </w:p>
        </w:tc>
        <w:tc>
          <w:tcPr>
            <w:tcW w:w="1275" w:type="dxa"/>
            <w:noWrap/>
            <w:hideMark/>
          </w:tcPr>
          <w:p w14:paraId="52BFF518" w14:textId="77777777" w:rsidR="00335A31" w:rsidRPr="00DE7B59" w:rsidRDefault="00335A31" w:rsidP="005A53D1">
            <w:pPr>
              <w:pStyle w:val="TAL"/>
              <w:jc w:val="center"/>
              <w:rPr>
                <w:lang w:eastAsia="ko-KR"/>
              </w:rPr>
            </w:pPr>
            <w:r w:rsidRPr="00DE7B59">
              <w:rPr>
                <w:lang w:eastAsia="ko-KR"/>
              </w:rPr>
              <w:t>≤ 84687</w:t>
            </w:r>
          </w:p>
        </w:tc>
        <w:tc>
          <w:tcPr>
            <w:tcW w:w="709" w:type="dxa"/>
            <w:noWrap/>
            <w:hideMark/>
          </w:tcPr>
          <w:p w14:paraId="292A6C11" w14:textId="77777777" w:rsidR="00335A31" w:rsidRPr="00DE7B59" w:rsidRDefault="00335A31" w:rsidP="005A53D1">
            <w:pPr>
              <w:pStyle w:val="TAL"/>
              <w:jc w:val="center"/>
              <w:rPr>
                <w:lang w:eastAsia="ko-KR"/>
              </w:rPr>
            </w:pPr>
            <w:r w:rsidRPr="00DE7B59">
              <w:rPr>
                <w:lang w:eastAsia="ko-KR"/>
              </w:rPr>
              <w:t>208</w:t>
            </w:r>
          </w:p>
        </w:tc>
        <w:tc>
          <w:tcPr>
            <w:tcW w:w="1132" w:type="dxa"/>
            <w:noWrap/>
            <w:hideMark/>
          </w:tcPr>
          <w:p w14:paraId="5B80938D" w14:textId="77777777" w:rsidR="00335A31" w:rsidRPr="00DE7B59" w:rsidRDefault="00335A31" w:rsidP="005A53D1">
            <w:pPr>
              <w:pStyle w:val="TAL"/>
              <w:jc w:val="center"/>
              <w:rPr>
                <w:lang w:eastAsia="ko-KR"/>
              </w:rPr>
            </w:pPr>
            <w:r w:rsidRPr="00DE7B59">
              <w:rPr>
                <w:lang w:eastAsia="ko-KR"/>
              </w:rPr>
              <w:t>≤ 297836</w:t>
            </w:r>
          </w:p>
        </w:tc>
      </w:tr>
      <w:tr w:rsidR="00335A31" w:rsidRPr="00DE7B59" w14:paraId="79EE3098" w14:textId="77777777" w:rsidTr="005A53D1">
        <w:trPr>
          <w:jc w:val="center"/>
        </w:trPr>
        <w:tc>
          <w:tcPr>
            <w:tcW w:w="719" w:type="dxa"/>
            <w:noWrap/>
            <w:hideMark/>
          </w:tcPr>
          <w:p w14:paraId="7756E11D" w14:textId="77777777" w:rsidR="00335A31" w:rsidRPr="00DE7B59" w:rsidRDefault="00335A31" w:rsidP="005A53D1">
            <w:pPr>
              <w:pStyle w:val="TAL"/>
              <w:jc w:val="center"/>
              <w:rPr>
                <w:lang w:eastAsia="ko-KR"/>
              </w:rPr>
            </w:pPr>
            <w:r w:rsidRPr="00DE7B59">
              <w:rPr>
                <w:lang w:eastAsia="ko-KR"/>
              </w:rPr>
              <w:t>17</w:t>
            </w:r>
          </w:p>
        </w:tc>
        <w:tc>
          <w:tcPr>
            <w:tcW w:w="1827" w:type="dxa"/>
            <w:noWrap/>
            <w:hideMark/>
          </w:tcPr>
          <w:p w14:paraId="5B070E8B" w14:textId="77777777" w:rsidR="00335A31" w:rsidRPr="00DE7B59" w:rsidRDefault="00335A31" w:rsidP="005A53D1">
            <w:pPr>
              <w:pStyle w:val="TAL"/>
              <w:jc w:val="center"/>
              <w:rPr>
                <w:lang w:eastAsia="ko-KR"/>
              </w:rPr>
            </w:pPr>
            <w:r w:rsidRPr="00DE7B59">
              <w:rPr>
                <w:lang w:eastAsia="ko-KR"/>
              </w:rPr>
              <w:t>≤ 6983</w:t>
            </w:r>
          </w:p>
        </w:tc>
        <w:tc>
          <w:tcPr>
            <w:tcW w:w="992" w:type="dxa"/>
            <w:noWrap/>
            <w:hideMark/>
          </w:tcPr>
          <w:p w14:paraId="38C5D1D3" w14:textId="77777777" w:rsidR="00335A31" w:rsidRPr="00DE7B59" w:rsidRDefault="00335A31" w:rsidP="005A53D1">
            <w:pPr>
              <w:pStyle w:val="TAL"/>
              <w:jc w:val="center"/>
              <w:rPr>
                <w:lang w:eastAsia="ko-KR"/>
              </w:rPr>
            </w:pPr>
            <w:r w:rsidRPr="00DE7B59">
              <w:rPr>
                <w:lang w:eastAsia="ko-KR"/>
              </w:rPr>
              <w:t>81</w:t>
            </w:r>
          </w:p>
        </w:tc>
        <w:tc>
          <w:tcPr>
            <w:tcW w:w="1276" w:type="dxa"/>
            <w:noWrap/>
            <w:hideMark/>
          </w:tcPr>
          <w:p w14:paraId="180F51A3" w14:textId="77777777" w:rsidR="00335A31" w:rsidRPr="00DE7B59" w:rsidRDefault="00335A31" w:rsidP="005A53D1">
            <w:pPr>
              <w:pStyle w:val="TAL"/>
              <w:jc w:val="center"/>
              <w:rPr>
                <w:lang w:eastAsia="ko-KR"/>
              </w:rPr>
            </w:pPr>
            <w:r w:rsidRPr="00DE7B59">
              <w:rPr>
                <w:lang w:eastAsia="ko-KR"/>
              </w:rPr>
              <w:t>≤ 24558</w:t>
            </w:r>
          </w:p>
        </w:tc>
        <w:tc>
          <w:tcPr>
            <w:tcW w:w="853" w:type="dxa"/>
            <w:noWrap/>
            <w:hideMark/>
          </w:tcPr>
          <w:p w14:paraId="1EBBA6B8" w14:textId="77777777" w:rsidR="00335A31" w:rsidRPr="00DE7B59" w:rsidRDefault="00335A31" w:rsidP="005A53D1">
            <w:pPr>
              <w:pStyle w:val="TAL"/>
              <w:jc w:val="center"/>
              <w:rPr>
                <w:lang w:eastAsia="ko-KR"/>
              </w:rPr>
            </w:pPr>
            <w:r w:rsidRPr="00DE7B59">
              <w:rPr>
                <w:lang w:eastAsia="ko-KR"/>
              </w:rPr>
              <w:t>145</w:t>
            </w:r>
          </w:p>
        </w:tc>
        <w:tc>
          <w:tcPr>
            <w:tcW w:w="1275" w:type="dxa"/>
            <w:noWrap/>
            <w:hideMark/>
          </w:tcPr>
          <w:p w14:paraId="1FF7A5C8" w14:textId="77777777" w:rsidR="00335A31" w:rsidRPr="00DE7B59" w:rsidRDefault="00335A31" w:rsidP="005A53D1">
            <w:pPr>
              <w:pStyle w:val="TAL"/>
              <w:jc w:val="center"/>
              <w:rPr>
                <w:lang w:eastAsia="ko-KR"/>
              </w:rPr>
            </w:pPr>
            <w:r w:rsidRPr="00DE7B59">
              <w:rPr>
                <w:lang w:eastAsia="ko-KR"/>
              </w:rPr>
              <w:t>≤ 86368</w:t>
            </w:r>
          </w:p>
        </w:tc>
        <w:tc>
          <w:tcPr>
            <w:tcW w:w="709" w:type="dxa"/>
            <w:noWrap/>
            <w:hideMark/>
          </w:tcPr>
          <w:p w14:paraId="7A9FA153" w14:textId="77777777" w:rsidR="00335A31" w:rsidRPr="00DE7B59" w:rsidRDefault="00335A31" w:rsidP="005A53D1">
            <w:pPr>
              <w:pStyle w:val="TAL"/>
              <w:jc w:val="center"/>
              <w:rPr>
                <w:lang w:eastAsia="ko-KR"/>
              </w:rPr>
            </w:pPr>
            <w:r w:rsidRPr="00DE7B59">
              <w:rPr>
                <w:lang w:eastAsia="ko-KR"/>
              </w:rPr>
              <w:t>209</w:t>
            </w:r>
          </w:p>
        </w:tc>
        <w:tc>
          <w:tcPr>
            <w:tcW w:w="1132" w:type="dxa"/>
            <w:noWrap/>
            <w:hideMark/>
          </w:tcPr>
          <w:p w14:paraId="58FCEBC8" w14:textId="77777777" w:rsidR="00335A31" w:rsidRPr="00DE7B59" w:rsidRDefault="00335A31" w:rsidP="005A53D1">
            <w:pPr>
              <w:pStyle w:val="TAL"/>
              <w:jc w:val="center"/>
              <w:rPr>
                <w:lang w:eastAsia="ko-KR"/>
              </w:rPr>
            </w:pPr>
            <w:r w:rsidRPr="00DE7B59">
              <w:rPr>
                <w:lang w:eastAsia="ko-KR"/>
              </w:rPr>
              <w:t>≤ 303746</w:t>
            </w:r>
          </w:p>
        </w:tc>
      </w:tr>
      <w:tr w:rsidR="00335A31" w:rsidRPr="00DE7B59" w14:paraId="1356ABE8" w14:textId="77777777" w:rsidTr="005A53D1">
        <w:trPr>
          <w:jc w:val="center"/>
        </w:trPr>
        <w:tc>
          <w:tcPr>
            <w:tcW w:w="719" w:type="dxa"/>
            <w:noWrap/>
            <w:hideMark/>
          </w:tcPr>
          <w:p w14:paraId="41CB285C" w14:textId="77777777" w:rsidR="00335A31" w:rsidRPr="00DE7B59" w:rsidRDefault="00335A31" w:rsidP="005A53D1">
            <w:pPr>
              <w:pStyle w:val="TAL"/>
              <w:jc w:val="center"/>
              <w:rPr>
                <w:lang w:eastAsia="ko-KR"/>
              </w:rPr>
            </w:pPr>
            <w:r w:rsidRPr="00DE7B59">
              <w:rPr>
                <w:lang w:eastAsia="ko-KR"/>
              </w:rPr>
              <w:t>18</w:t>
            </w:r>
          </w:p>
        </w:tc>
        <w:tc>
          <w:tcPr>
            <w:tcW w:w="1827" w:type="dxa"/>
            <w:noWrap/>
            <w:hideMark/>
          </w:tcPr>
          <w:p w14:paraId="29D8360D" w14:textId="77777777" w:rsidR="00335A31" w:rsidRPr="00DE7B59" w:rsidRDefault="00335A31" w:rsidP="005A53D1">
            <w:pPr>
              <w:pStyle w:val="TAL"/>
              <w:jc w:val="center"/>
              <w:rPr>
                <w:lang w:eastAsia="ko-KR"/>
              </w:rPr>
            </w:pPr>
            <w:r w:rsidRPr="00DE7B59">
              <w:rPr>
                <w:lang w:eastAsia="ko-KR"/>
              </w:rPr>
              <w:t>≤ 7121</w:t>
            </w:r>
          </w:p>
        </w:tc>
        <w:tc>
          <w:tcPr>
            <w:tcW w:w="992" w:type="dxa"/>
            <w:noWrap/>
            <w:hideMark/>
          </w:tcPr>
          <w:p w14:paraId="669E6863" w14:textId="77777777" w:rsidR="00335A31" w:rsidRPr="00DE7B59" w:rsidRDefault="00335A31" w:rsidP="005A53D1">
            <w:pPr>
              <w:pStyle w:val="TAL"/>
              <w:jc w:val="center"/>
              <w:rPr>
                <w:lang w:eastAsia="ko-KR"/>
              </w:rPr>
            </w:pPr>
            <w:r w:rsidRPr="00DE7B59">
              <w:rPr>
                <w:lang w:eastAsia="ko-KR"/>
              </w:rPr>
              <w:t>82</w:t>
            </w:r>
          </w:p>
        </w:tc>
        <w:tc>
          <w:tcPr>
            <w:tcW w:w="1276" w:type="dxa"/>
            <w:noWrap/>
            <w:hideMark/>
          </w:tcPr>
          <w:p w14:paraId="66178BBC" w14:textId="77777777" w:rsidR="00335A31" w:rsidRPr="00DE7B59" w:rsidRDefault="00335A31" w:rsidP="005A53D1">
            <w:pPr>
              <w:pStyle w:val="TAL"/>
              <w:jc w:val="center"/>
              <w:rPr>
                <w:lang w:eastAsia="ko-KR"/>
              </w:rPr>
            </w:pPr>
            <w:r w:rsidRPr="00DE7B59">
              <w:rPr>
                <w:lang w:eastAsia="ko-KR"/>
              </w:rPr>
              <w:t>≤ 25045</w:t>
            </w:r>
          </w:p>
        </w:tc>
        <w:tc>
          <w:tcPr>
            <w:tcW w:w="853" w:type="dxa"/>
            <w:noWrap/>
            <w:hideMark/>
          </w:tcPr>
          <w:p w14:paraId="3058891C" w14:textId="77777777" w:rsidR="00335A31" w:rsidRPr="00DE7B59" w:rsidRDefault="00335A31" w:rsidP="005A53D1">
            <w:pPr>
              <w:pStyle w:val="TAL"/>
              <w:jc w:val="center"/>
              <w:rPr>
                <w:lang w:eastAsia="ko-KR"/>
              </w:rPr>
            </w:pPr>
            <w:r w:rsidRPr="00DE7B59">
              <w:rPr>
                <w:lang w:eastAsia="ko-KR"/>
              </w:rPr>
              <w:t>146</w:t>
            </w:r>
          </w:p>
        </w:tc>
        <w:tc>
          <w:tcPr>
            <w:tcW w:w="1275" w:type="dxa"/>
            <w:noWrap/>
            <w:hideMark/>
          </w:tcPr>
          <w:p w14:paraId="4F90BA88" w14:textId="77777777" w:rsidR="00335A31" w:rsidRPr="00DE7B59" w:rsidRDefault="00335A31" w:rsidP="005A53D1">
            <w:pPr>
              <w:pStyle w:val="TAL"/>
              <w:jc w:val="center"/>
              <w:rPr>
                <w:lang w:eastAsia="ko-KR"/>
              </w:rPr>
            </w:pPr>
            <w:r w:rsidRPr="00DE7B59">
              <w:rPr>
                <w:lang w:eastAsia="ko-KR"/>
              </w:rPr>
              <w:t>≤ 88082</w:t>
            </w:r>
          </w:p>
        </w:tc>
        <w:tc>
          <w:tcPr>
            <w:tcW w:w="709" w:type="dxa"/>
            <w:noWrap/>
            <w:hideMark/>
          </w:tcPr>
          <w:p w14:paraId="7E50D88E" w14:textId="77777777" w:rsidR="00335A31" w:rsidRPr="00DE7B59" w:rsidRDefault="00335A31" w:rsidP="005A53D1">
            <w:pPr>
              <w:pStyle w:val="TAL"/>
              <w:jc w:val="center"/>
              <w:rPr>
                <w:lang w:eastAsia="ko-KR"/>
              </w:rPr>
            </w:pPr>
            <w:r w:rsidRPr="00DE7B59">
              <w:rPr>
                <w:lang w:eastAsia="ko-KR"/>
              </w:rPr>
              <w:t>210</w:t>
            </w:r>
          </w:p>
        </w:tc>
        <w:tc>
          <w:tcPr>
            <w:tcW w:w="1132" w:type="dxa"/>
            <w:noWrap/>
            <w:hideMark/>
          </w:tcPr>
          <w:p w14:paraId="7E90C807" w14:textId="77777777" w:rsidR="00335A31" w:rsidRPr="00DE7B59" w:rsidRDefault="00335A31" w:rsidP="005A53D1">
            <w:pPr>
              <w:pStyle w:val="TAL"/>
              <w:jc w:val="center"/>
              <w:rPr>
                <w:lang w:eastAsia="ko-KR"/>
              </w:rPr>
            </w:pPr>
            <w:r w:rsidRPr="00DE7B59">
              <w:rPr>
                <w:lang w:eastAsia="ko-KR"/>
              </w:rPr>
              <w:t>≤ 309774</w:t>
            </w:r>
          </w:p>
        </w:tc>
      </w:tr>
      <w:tr w:rsidR="00335A31" w:rsidRPr="00DE7B59" w14:paraId="0647A3A4" w14:textId="77777777" w:rsidTr="005A53D1">
        <w:trPr>
          <w:jc w:val="center"/>
        </w:trPr>
        <w:tc>
          <w:tcPr>
            <w:tcW w:w="719" w:type="dxa"/>
            <w:noWrap/>
            <w:hideMark/>
          </w:tcPr>
          <w:p w14:paraId="7F0DA464" w14:textId="77777777" w:rsidR="00335A31" w:rsidRPr="00DE7B59" w:rsidRDefault="00335A31" w:rsidP="005A53D1">
            <w:pPr>
              <w:pStyle w:val="TAL"/>
              <w:jc w:val="center"/>
              <w:rPr>
                <w:lang w:eastAsia="ko-KR"/>
              </w:rPr>
            </w:pPr>
            <w:r w:rsidRPr="00DE7B59">
              <w:rPr>
                <w:lang w:eastAsia="ko-KR"/>
              </w:rPr>
              <w:t>19</w:t>
            </w:r>
          </w:p>
        </w:tc>
        <w:tc>
          <w:tcPr>
            <w:tcW w:w="1827" w:type="dxa"/>
            <w:noWrap/>
            <w:hideMark/>
          </w:tcPr>
          <w:p w14:paraId="49688A9C" w14:textId="77777777" w:rsidR="00335A31" w:rsidRPr="00DE7B59" w:rsidRDefault="00335A31" w:rsidP="005A53D1">
            <w:pPr>
              <w:pStyle w:val="TAL"/>
              <w:jc w:val="center"/>
              <w:rPr>
                <w:lang w:eastAsia="ko-KR"/>
              </w:rPr>
            </w:pPr>
            <w:r w:rsidRPr="00DE7B59">
              <w:rPr>
                <w:lang w:eastAsia="ko-KR"/>
              </w:rPr>
              <w:t>≤ 7262</w:t>
            </w:r>
          </w:p>
        </w:tc>
        <w:tc>
          <w:tcPr>
            <w:tcW w:w="992" w:type="dxa"/>
            <w:noWrap/>
            <w:hideMark/>
          </w:tcPr>
          <w:p w14:paraId="4A9A6D4B" w14:textId="77777777" w:rsidR="00335A31" w:rsidRPr="00DE7B59" w:rsidRDefault="00335A31" w:rsidP="005A53D1">
            <w:pPr>
              <w:pStyle w:val="TAL"/>
              <w:jc w:val="center"/>
              <w:rPr>
                <w:lang w:eastAsia="ko-KR"/>
              </w:rPr>
            </w:pPr>
            <w:r w:rsidRPr="00DE7B59">
              <w:rPr>
                <w:lang w:eastAsia="ko-KR"/>
              </w:rPr>
              <w:t>83</w:t>
            </w:r>
          </w:p>
        </w:tc>
        <w:tc>
          <w:tcPr>
            <w:tcW w:w="1276" w:type="dxa"/>
            <w:noWrap/>
            <w:hideMark/>
          </w:tcPr>
          <w:p w14:paraId="215FC24B" w14:textId="77777777" w:rsidR="00335A31" w:rsidRPr="00DE7B59" w:rsidRDefault="00335A31" w:rsidP="005A53D1">
            <w:pPr>
              <w:pStyle w:val="TAL"/>
              <w:jc w:val="center"/>
              <w:rPr>
                <w:lang w:eastAsia="ko-KR"/>
              </w:rPr>
            </w:pPr>
            <w:r w:rsidRPr="00DE7B59">
              <w:rPr>
                <w:lang w:eastAsia="ko-KR"/>
              </w:rPr>
              <w:t>≤ 25542</w:t>
            </w:r>
          </w:p>
        </w:tc>
        <w:tc>
          <w:tcPr>
            <w:tcW w:w="853" w:type="dxa"/>
            <w:noWrap/>
            <w:hideMark/>
          </w:tcPr>
          <w:p w14:paraId="71AD8E3C" w14:textId="77777777" w:rsidR="00335A31" w:rsidRPr="00DE7B59" w:rsidRDefault="00335A31" w:rsidP="005A53D1">
            <w:pPr>
              <w:pStyle w:val="TAL"/>
              <w:jc w:val="center"/>
              <w:rPr>
                <w:lang w:eastAsia="ko-KR"/>
              </w:rPr>
            </w:pPr>
            <w:r w:rsidRPr="00DE7B59">
              <w:rPr>
                <w:lang w:eastAsia="ko-KR"/>
              </w:rPr>
              <w:t>147</w:t>
            </w:r>
          </w:p>
        </w:tc>
        <w:tc>
          <w:tcPr>
            <w:tcW w:w="1275" w:type="dxa"/>
            <w:noWrap/>
            <w:hideMark/>
          </w:tcPr>
          <w:p w14:paraId="2A368F94" w14:textId="77777777" w:rsidR="00335A31" w:rsidRPr="00DE7B59" w:rsidRDefault="00335A31" w:rsidP="005A53D1">
            <w:pPr>
              <w:pStyle w:val="TAL"/>
              <w:jc w:val="center"/>
              <w:rPr>
                <w:lang w:eastAsia="ko-KR"/>
              </w:rPr>
            </w:pPr>
            <w:r w:rsidRPr="00DE7B59">
              <w:rPr>
                <w:lang w:eastAsia="ko-KR"/>
              </w:rPr>
              <w:t>≤ 89830</w:t>
            </w:r>
          </w:p>
        </w:tc>
        <w:tc>
          <w:tcPr>
            <w:tcW w:w="709" w:type="dxa"/>
            <w:noWrap/>
            <w:hideMark/>
          </w:tcPr>
          <w:p w14:paraId="0A2EFD4E" w14:textId="77777777" w:rsidR="00335A31" w:rsidRPr="00DE7B59" w:rsidRDefault="00335A31" w:rsidP="005A53D1">
            <w:pPr>
              <w:pStyle w:val="TAL"/>
              <w:jc w:val="center"/>
              <w:rPr>
                <w:lang w:eastAsia="ko-KR"/>
              </w:rPr>
            </w:pPr>
            <w:r w:rsidRPr="00DE7B59">
              <w:rPr>
                <w:lang w:eastAsia="ko-KR"/>
              </w:rPr>
              <w:t>211</w:t>
            </w:r>
          </w:p>
        </w:tc>
        <w:tc>
          <w:tcPr>
            <w:tcW w:w="1132" w:type="dxa"/>
            <w:noWrap/>
            <w:hideMark/>
          </w:tcPr>
          <w:p w14:paraId="47B85953" w14:textId="77777777" w:rsidR="00335A31" w:rsidRPr="00DE7B59" w:rsidRDefault="00335A31" w:rsidP="005A53D1">
            <w:pPr>
              <w:pStyle w:val="TAL"/>
              <w:jc w:val="center"/>
              <w:rPr>
                <w:lang w:eastAsia="ko-KR"/>
              </w:rPr>
            </w:pPr>
            <w:r w:rsidRPr="00DE7B59">
              <w:rPr>
                <w:lang w:eastAsia="ko-KR"/>
              </w:rPr>
              <w:t>≤ 315921</w:t>
            </w:r>
          </w:p>
        </w:tc>
      </w:tr>
      <w:tr w:rsidR="00335A31" w:rsidRPr="00DE7B59" w14:paraId="26EFD1FD" w14:textId="77777777" w:rsidTr="005A53D1">
        <w:trPr>
          <w:jc w:val="center"/>
        </w:trPr>
        <w:tc>
          <w:tcPr>
            <w:tcW w:w="719" w:type="dxa"/>
            <w:noWrap/>
            <w:hideMark/>
          </w:tcPr>
          <w:p w14:paraId="055D7FEE" w14:textId="77777777" w:rsidR="00335A31" w:rsidRPr="00DE7B59" w:rsidRDefault="00335A31" w:rsidP="005A53D1">
            <w:pPr>
              <w:pStyle w:val="TAL"/>
              <w:jc w:val="center"/>
              <w:rPr>
                <w:lang w:eastAsia="ko-KR"/>
              </w:rPr>
            </w:pPr>
            <w:r w:rsidRPr="00DE7B59">
              <w:rPr>
                <w:lang w:eastAsia="ko-KR"/>
              </w:rPr>
              <w:t>20</w:t>
            </w:r>
          </w:p>
        </w:tc>
        <w:tc>
          <w:tcPr>
            <w:tcW w:w="1827" w:type="dxa"/>
            <w:noWrap/>
            <w:hideMark/>
          </w:tcPr>
          <w:p w14:paraId="6F018D86" w14:textId="77777777" w:rsidR="00335A31" w:rsidRPr="00DE7B59" w:rsidRDefault="00335A31" w:rsidP="005A53D1">
            <w:pPr>
              <w:pStyle w:val="TAL"/>
              <w:jc w:val="center"/>
              <w:rPr>
                <w:lang w:eastAsia="ko-KR"/>
              </w:rPr>
            </w:pPr>
            <w:r w:rsidRPr="00DE7B59">
              <w:rPr>
                <w:lang w:eastAsia="ko-KR"/>
              </w:rPr>
              <w:t>≤ 7407</w:t>
            </w:r>
          </w:p>
        </w:tc>
        <w:tc>
          <w:tcPr>
            <w:tcW w:w="992" w:type="dxa"/>
            <w:noWrap/>
            <w:hideMark/>
          </w:tcPr>
          <w:p w14:paraId="299F3322" w14:textId="77777777" w:rsidR="00335A31" w:rsidRPr="00DE7B59" w:rsidRDefault="00335A31" w:rsidP="005A53D1">
            <w:pPr>
              <w:pStyle w:val="TAL"/>
              <w:jc w:val="center"/>
              <w:rPr>
                <w:lang w:eastAsia="ko-KR"/>
              </w:rPr>
            </w:pPr>
            <w:r w:rsidRPr="00DE7B59">
              <w:rPr>
                <w:lang w:eastAsia="ko-KR"/>
              </w:rPr>
              <w:t>84</w:t>
            </w:r>
          </w:p>
        </w:tc>
        <w:tc>
          <w:tcPr>
            <w:tcW w:w="1276" w:type="dxa"/>
            <w:noWrap/>
            <w:hideMark/>
          </w:tcPr>
          <w:p w14:paraId="5B797717" w14:textId="77777777" w:rsidR="00335A31" w:rsidRPr="00DE7B59" w:rsidRDefault="00335A31" w:rsidP="005A53D1">
            <w:pPr>
              <w:pStyle w:val="TAL"/>
              <w:jc w:val="center"/>
              <w:rPr>
                <w:lang w:eastAsia="ko-KR"/>
              </w:rPr>
            </w:pPr>
            <w:r w:rsidRPr="00DE7B59">
              <w:rPr>
                <w:lang w:eastAsia="ko-KR"/>
              </w:rPr>
              <w:t>≤ 26049</w:t>
            </w:r>
          </w:p>
        </w:tc>
        <w:tc>
          <w:tcPr>
            <w:tcW w:w="853" w:type="dxa"/>
            <w:noWrap/>
            <w:hideMark/>
          </w:tcPr>
          <w:p w14:paraId="5DDAA218" w14:textId="77777777" w:rsidR="00335A31" w:rsidRPr="00DE7B59" w:rsidRDefault="00335A31" w:rsidP="005A53D1">
            <w:pPr>
              <w:pStyle w:val="TAL"/>
              <w:jc w:val="center"/>
              <w:rPr>
                <w:lang w:eastAsia="ko-KR"/>
              </w:rPr>
            </w:pPr>
            <w:r w:rsidRPr="00DE7B59">
              <w:rPr>
                <w:lang w:eastAsia="ko-KR"/>
              </w:rPr>
              <w:t>148</w:t>
            </w:r>
          </w:p>
        </w:tc>
        <w:tc>
          <w:tcPr>
            <w:tcW w:w="1275" w:type="dxa"/>
            <w:noWrap/>
            <w:hideMark/>
          </w:tcPr>
          <w:p w14:paraId="27894C69" w14:textId="77777777" w:rsidR="00335A31" w:rsidRPr="00DE7B59" w:rsidRDefault="00335A31" w:rsidP="005A53D1">
            <w:pPr>
              <w:pStyle w:val="TAL"/>
              <w:jc w:val="center"/>
              <w:rPr>
                <w:lang w:eastAsia="ko-KR"/>
              </w:rPr>
            </w:pPr>
            <w:r w:rsidRPr="00DE7B59">
              <w:rPr>
                <w:lang w:eastAsia="ko-KR"/>
              </w:rPr>
              <w:t>≤ 91612</w:t>
            </w:r>
          </w:p>
        </w:tc>
        <w:tc>
          <w:tcPr>
            <w:tcW w:w="709" w:type="dxa"/>
            <w:noWrap/>
            <w:hideMark/>
          </w:tcPr>
          <w:p w14:paraId="59451BE1" w14:textId="77777777" w:rsidR="00335A31" w:rsidRPr="00DE7B59" w:rsidRDefault="00335A31" w:rsidP="005A53D1">
            <w:pPr>
              <w:pStyle w:val="TAL"/>
              <w:jc w:val="center"/>
              <w:rPr>
                <w:lang w:eastAsia="ko-KR"/>
              </w:rPr>
            </w:pPr>
            <w:r w:rsidRPr="00DE7B59">
              <w:rPr>
                <w:lang w:eastAsia="ko-KR"/>
              </w:rPr>
              <w:t>212</w:t>
            </w:r>
          </w:p>
        </w:tc>
        <w:tc>
          <w:tcPr>
            <w:tcW w:w="1132" w:type="dxa"/>
            <w:noWrap/>
            <w:hideMark/>
          </w:tcPr>
          <w:p w14:paraId="4B4B685F" w14:textId="77777777" w:rsidR="00335A31" w:rsidRPr="00DE7B59" w:rsidRDefault="00335A31" w:rsidP="005A53D1">
            <w:pPr>
              <w:pStyle w:val="TAL"/>
              <w:jc w:val="center"/>
              <w:rPr>
                <w:lang w:eastAsia="ko-KR"/>
              </w:rPr>
            </w:pPr>
            <w:r w:rsidRPr="00DE7B59">
              <w:rPr>
                <w:lang w:eastAsia="ko-KR"/>
              </w:rPr>
              <w:t>≤ 322190</w:t>
            </w:r>
          </w:p>
        </w:tc>
      </w:tr>
      <w:tr w:rsidR="00335A31" w:rsidRPr="00DE7B59" w14:paraId="5BF68C2D" w14:textId="77777777" w:rsidTr="005A53D1">
        <w:trPr>
          <w:jc w:val="center"/>
        </w:trPr>
        <w:tc>
          <w:tcPr>
            <w:tcW w:w="719" w:type="dxa"/>
            <w:noWrap/>
            <w:hideMark/>
          </w:tcPr>
          <w:p w14:paraId="5957A9B4" w14:textId="77777777" w:rsidR="00335A31" w:rsidRPr="00DE7B59" w:rsidRDefault="00335A31" w:rsidP="005A53D1">
            <w:pPr>
              <w:pStyle w:val="TAL"/>
              <w:jc w:val="center"/>
              <w:rPr>
                <w:lang w:eastAsia="ko-KR"/>
              </w:rPr>
            </w:pPr>
            <w:r w:rsidRPr="00DE7B59">
              <w:rPr>
                <w:lang w:eastAsia="ko-KR"/>
              </w:rPr>
              <w:t>21</w:t>
            </w:r>
          </w:p>
        </w:tc>
        <w:tc>
          <w:tcPr>
            <w:tcW w:w="1827" w:type="dxa"/>
            <w:noWrap/>
            <w:hideMark/>
          </w:tcPr>
          <w:p w14:paraId="13165395" w14:textId="77777777" w:rsidR="00335A31" w:rsidRPr="00DE7B59" w:rsidRDefault="00335A31" w:rsidP="005A53D1">
            <w:pPr>
              <w:pStyle w:val="TAL"/>
              <w:jc w:val="center"/>
              <w:rPr>
                <w:lang w:eastAsia="ko-KR"/>
              </w:rPr>
            </w:pPr>
            <w:r w:rsidRPr="00DE7B59">
              <w:rPr>
                <w:lang w:eastAsia="ko-KR"/>
              </w:rPr>
              <w:t>≤ 7554</w:t>
            </w:r>
          </w:p>
        </w:tc>
        <w:tc>
          <w:tcPr>
            <w:tcW w:w="992" w:type="dxa"/>
            <w:noWrap/>
            <w:hideMark/>
          </w:tcPr>
          <w:p w14:paraId="5A9131E6" w14:textId="77777777" w:rsidR="00335A31" w:rsidRPr="00DE7B59" w:rsidRDefault="00335A31" w:rsidP="005A53D1">
            <w:pPr>
              <w:pStyle w:val="TAL"/>
              <w:jc w:val="center"/>
              <w:rPr>
                <w:lang w:eastAsia="ko-KR"/>
              </w:rPr>
            </w:pPr>
            <w:r w:rsidRPr="00DE7B59">
              <w:rPr>
                <w:lang w:eastAsia="ko-KR"/>
              </w:rPr>
              <w:t>85</w:t>
            </w:r>
          </w:p>
        </w:tc>
        <w:tc>
          <w:tcPr>
            <w:tcW w:w="1276" w:type="dxa"/>
            <w:noWrap/>
            <w:hideMark/>
          </w:tcPr>
          <w:p w14:paraId="0F343C4B" w14:textId="77777777" w:rsidR="00335A31" w:rsidRPr="00DE7B59" w:rsidRDefault="00335A31" w:rsidP="005A53D1">
            <w:pPr>
              <w:pStyle w:val="TAL"/>
              <w:jc w:val="center"/>
              <w:rPr>
                <w:lang w:eastAsia="ko-KR"/>
              </w:rPr>
            </w:pPr>
            <w:r w:rsidRPr="00DE7B59">
              <w:rPr>
                <w:lang w:eastAsia="ko-KR"/>
              </w:rPr>
              <w:t>≤ 26566</w:t>
            </w:r>
          </w:p>
        </w:tc>
        <w:tc>
          <w:tcPr>
            <w:tcW w:w="853" w:type="dxa"/>
            <w:noWrap/>
            <w:hideMark/>
          </w:tcPr>
          <w:p w14:paraId="61F9C6C3" w14:textId="77777777" w:rsidR="00335A31" w:rsidRPr="00DE7B59" w:rsidRDefault="00335A31" w:rsidP="005A53D1">
            <w:pPr>
              <w:pStyle w:val="TAL"/>
              <w:jc w:val="center"/>
              <w:rPr>
                <w:lang w:eastAsia="ko-KR"/>
              </w:rPr>
            </w:pPr>
            <w:r w:rsidRPr="00DE7B59">
              <w:rPr>
                <w:lang w:eastAsia="ko-KR"/>
              </w:rPr>
              <w:t>149</w:t>
            </w:r>
          </w:p>
        </w:tc>
        <w:tc>
          <w:tcPr>
            <w:tcW w:w="1275" w:type="dxa"/>
            <w:noWrap/>
            <w:hideMark/>
          </w:tcPr>
          <w:p w14:paraId="464B058D" w14:textId="77777777" w:rsidR="00335A31" w:rsidRPr="00DE7B59" w:rsidRDefault="00335A31" w:rsidP="005A53D1">
            <w:pPr>
              <w:pStyle w:val="TAL"/>
              <w:jc w:val="center"/>
              <w:rPr>
                <w:lang w:eastAsia="ko-KR"/>
              </w:rPr>
            </w:pPr>
            <w:r w:rsidRPr="00DE7B59">
              <w:rPr>
                <w:lang w:eastAsia="ko-KR"/>
              </w:rPr>
              <w:t>≤ 93430</w:t>
            </w:r>
          </w:p>
        </w:tc>
        <w:tc>
          <w:tcPr>
            <w:tcW w:w="709" w:type="dxa"/>
            <w:noWrap/>
            <w:hideMark/>
          </w:tcPr>
          <w:p w14:paraId="4720BC7A" w14:textId="77777777" w:rsidR="00335A31" w:rsidRPr="00DE7B59" w:rsidRDefault="00335A31" w:rsidP="005A53D1">
            <w:pPr>
              <w:pStyle w:val="TAL"/>
              <w:jc w:val="center"/>
              <w:rPr>
                <w:lang w:eastAsia="ko-KR"/>
              </w:rPr>
            </w:pPr>
            <w:r w:rsidRPr="00DE7B59">
              <w:rPr>
                <w:lang w:eastAsia="ko-KR"/>
              </w:rPr>
              <w:t>213</w:t>
            </w:r>
          </w:p>
        </w:tc>
        <w:tc>
          <w:tcPr>
            <w:tcW w:w="1132" w:type="dxa"/>
            <w:noWrap/>
            <w:hideMark/>
          </w:tcPr>
          <w:p w14:paraId="4DEB6E62" w14:textId="77777777" w:rsidR="00335A31" w:rsidRPr="00DE7B59" w:rsidRDefault="00335A31" w:rsidP="005A53D1">
            <w:pPr>
              <w:pStyle w:val="TAL"/>
              <w:jc w:val="center"/>
              <w:rPr>
                <w:lang w:eastAsia="ko-KR"/>
              </w:rPr>
            </w:pPr>
            <w:r w:rsidRPr="00DE7B59">
              <w:rPr>
                <w:lang w:eastAsia="ko-KR"/>
              </w:rPr>
              <w:t>≤ 328583</w:t>
            </w:r>
          </w:p>
        </w:tc>
      </w:tr>
      <w:tr w:rsidR="00335A31" w:rsidRPr="00DE7B59" w14:paraId="78BC2F69" w14:textId="77777777" w:rsidTr="005A53D1">
        <w:trPr>
          <w:jc w:val="center"/>
        </w:trPr>
        <w:tc>
          <w:tcPr>
            <w:tcW w:w="719" w:type="dxa"/>
            <w:noWrap/>
            <w:hideMark/>
          </w:tcPr>
          <w:p w14:paraId="1C6C8DBD" w14:textId="77777777" w:rsidR="00335A31" w:rsidRPr="00DE7B59" w:rsidRDefault="00335A31" w:rsidP="005A53D1">
            <w:pPr>
              <w:pStyle w:val="TAL"/>
              <w:jc w:val="center"/>
              <w:rPr>
                <w:lang w:eastAsia="ko-KR"/>
              </w:rPr>
            </w:pPr>
            <w:r w:rsidRPr="00DE7B59">
              <w:rPr>
                <w:lang w:eastAsia="ko-KR"/>
              </w:rPr>
              <w:t>22</w:t>
            </w:r>
          </w:p>
        </w:tc>
        <w:tc>
          <w:tcPr>
            <w:tcW w:w="1827" w:type="dxa"/>
            <w:noWrap/>
            <w:hideMark/>
          </w:tcPr>
          <w:p w14:paraId="0B865B03" w14:textId="77777777" w:rsidR="00335A31" w:rsidRPr="00DE7B59" w:rsidRDefault="00335A31" w:rsidP="005A53D1">
            <w:pPr>
              <w:pStyle w:val="TAL"/>
              <w:jc w:val="center"/>
              <w:rPr>
                <w:lang w:eastAsia="ko-KR"/>
              </w:rPr>
            </w:pPr>
            <w:r w:rsidRPr="00DE7B59">
              <w:rPr>
                <w:lang w:eastAsia="ko-KR"/>
              </w:rPr>
              <w:t>≤ 7703</w:t>
            </w:r>
          </w:p>
        </w:tc>
        <w:tc>
          <w:tcPr>
            <w:tcW w:w="992" w:type="dxa"/>
            <w:noWrap/>
            <w:hideMark/>
          </w:tcPr>
          <w:p w14:paraId="3C5E4347" w14:textId="77777777" w:rsidR="00335A31" w:rsidRPr="00DE7B59" w:rsidRDefault="00335A31" w:rsidP="005A53D1">
            <w:pPr>
              <w:pStyle w:val="TAL"/>
              <w:jc w:val="center"/>
              <w:rPr>
                <w:lang w:eastAsia="ko-KR"/>
              </w:rPr>
            </w:pPr>
            <w:r w:rsidRPr="00DE7B59">
              <w:rPr>
                <w:lang w:eastAsia="ko-KR"/>
              </w:rPr>
              <w:t>86</w:t>
            </w:r>
          </w:p>
        </w:tc>
        <w:tc>
          <w:tcPr>
            <w:tcW w:w="1276" w:type="dxa"/>
            <w:noWrap/>
            <w:hideMark/>
          </w:tcPr>
          <w:p w14:paraId="0747D5AF" w14:textId="77777777" w:rsidR="00335A31" w:rsidRPr="00DE7B59" w:rsidRDefault="00335A31" w:rsidP="005A53D1">
            <w:pPr>
              <w:pStyle w:val="TAL"/>
              <w:jc w:val="center"/>
              <w:rPr>
                <w:lang w:eastAsia="ko-KR"/>
              </w:rPr>
            </w:pPr>
            <w:r w:rsidRPr="00DE7B59">
              <w:rPr>
                <w:lang w:eastAsia="ko-KR"/>
              </w:rPr>
              <w:t>≤ 27093</w:t>
            </w:r>
          </w:p>
        </w:tc>
        <w:tc>
          <w:tcPr>
            <w:tcW w:w="853" w:type="dxa"/>
            <w:noWrap/>
            <w:hideMark/>
          </w:tcPr>
          <w:p w14:paraId="69DD5AB6" w14:textId="77777777" w:rsidR="00335A31" w:rsidRPr="00DE7B59" w:rsidRDefault="00335A31" w:rsidP="005A53D1">
            <w:pPr>
              <w:pStyle w:val="TAL"/>
              <w:jc w:val="center"/>
              <w:rPr>
                <w:lang w:eastAsia="ko-KR"/>
              </w:rPr>
            </w:pPr>
            <w:r w:rsidRPr="00DE7B59">
              <w:rPr>
                <w:lang w:eastAsia="ko-KR"/>
              </w:rPr>
              <w:t>150</w:t>
            </w:r>
          </w:p>
        </w:tc>
        <w:tc>
          <w:tcPr>
            <w:tcW w:w="1275" w:type="dxa"/>
            <w:noWrap/>
            <w:hideMark/>
          </w:tcPr>
          <w:p w14:paraId="6BEDE489" w14:textId="77777777" w:rsidR="00335A31" w:rsidRPr="00DE7B59" w:rsidRDefault="00335A31" w:rsidP="005A53D1">
            <w:pPr>
              <w:pStyle w:val="TAL"/>
              <w:jc w:val="center"/>
              <w:rPr>
                <w:lang w:eastAsia="ko-KR"/>
              </w:rPr>
            </w:pPr>
            <w:r w:rsidRPr="00DE7B59">
              <w:rPr>
                <w:lang w:eastAsia="ko-KR"/>
              </w:rPr>
              <w:t>≤ 95284</w:t>
            </w:r>
          </w:p>
        </w:tc>
        <w:tc>
          <w:tcPr>
            <w:tcW w:w="709" w:type="dxa"/>
            <w:noWrap/>
            <w:hideMark/>
          </w:tcPr>
          <w:p w14:paraId="2065559B" w14:textId="77777777" w:rsidR="00335A31" w:rsidRPr="00DE7B59" w:rsidRDefault="00335A31" w:rsidP="005A53D1">
            <w:pPr>
              <w:pStyle w:val="TAL"/>
              <w:jc w:val="center"/>
              <w:rPr>
                <w:lang w:eastAsia="ko-KR"/>
              </w:rPr>
            </w:pPr>
            <w:r w:rsidRPr="00DE7B59">
              <w:rPr>
                <w:lang w:eastAsia="ko-KR"/>
              </w:rPr>
              <w:t>214</w:t>
            </w:r>
          </w:p>
        </w:tc>
        <w:tc>
          <w:tcPr>
            <w:tcW w:w="1132" w:type="dxa"/>
            <w:noWrap/>
            <w:hideMark/>
          </w:tcPr>
          <w:p w14:paraId="6A91DC45" w14:textId="77777777" w:rsidR="00335A31" w:rsidRPr="00DE7B59" w:rsidRDefault="00335A31" w:rsidP="005A53D1">
            <w:pPr>
              <w:pStyle w:val="TAL"/>
              <w:jc w:val="center"/>
              <w:rPr>
                <w:lang w:eastAsia="ko-KR"/>
              </w:rPr>
            </w:pPr>
            <w:r w:rsidRPr="00DE7B59">
              <w:rPr>
                <w:lang w:eastAsia="ko-KR"/>
              </w:rPr>
              <w:t>≤ 335104</w:t>
            </w:r>
          </w:p>
        </w:tc>
      </w:tr>
      <w:tr w:rsidR="00335A31" w:rsidRPr="00DE7B59" w14:paraId="6B18E0A4" w14:textId="77777777" w:rsidTr="005A53D1">
        <w:trPr>
          <w:jc w:val="center"/>
        </w:trPr>
        <w:tc>
          <w:tcPr>
            <w:tcW w:w="719" w:type="dxa"/>
            <w:noWrap/>
            <w:hideMark/>
          </w:tcPr>
          <w:p w14:paraId="6673C202" w14:textId="77777777" w:rsidR="00335A31" w:rsidRPr="00DE7B59" w:rsidRDefault="00335A31" w:rsidP="005A53D1">
            <w:pPr>
              <w:pStyle w:val="TAL"/>
              <w:jc w:val="center"/>
              <w:rPr>
                <w:lang w:eastAsia="ko-KR"/>
              </w:rPr>
            </w:pPr>
            <w:r w:rsidRPr="00DE7B59">
              <w:rPr>
                <w:lang w:eastAsia="ko-KR"/>
              </w:rPr>
              <w:t>23</w:t>
            </w:r>
          </w:p>
        </w:tc>
        <w:tc>
          <w:tcPr>
            <w:tcW w:w="1827" w:type="dxa"/>
            <w:noWrap/>
            <w:hideMark/>
          </w:tcPr>
          <w:p w14:paraId="01E6B21A" w14:textId="77777777" w:rsidR="00335A31" w:rsidRPr="00DE7B59" w:rsidRDefault="00335A31" w:rsidP="005A53D1">
            <w:pPr>
              <w:pStyle w:val="TAL"/>
              <w:jc w:val="center"/>
              <w:rPr>
                <w:lang w:eastAsia="ko-KR"/>
              </w:rPr>
            </w:pPr>
            <w:r w:rsidRPr="00DE7B59">
              <w:rPr>
                <w:lang w:eastAsia="ko-KR"/>
              </w:rPr>
              <w:t>≤ 7856</w:t>
            </w:r>
          </w:p>
        </w:tc>
        <w:tc>
          <w:tcPr>
            <w:tcW w:w="992" w:type="dxa"/>
            <w:noWrap/>
            <w:hideMark/>
          </w:tcPr>
          <w:p w14:paraId="0A4B4E17" w14:textId="77777777" w:rsidR="00335A31" w:rsidRPr="00DE7B59" w:rsidRDefault="00335A31" w:rsidP="005A53D1">
            <w:pPr>
              <w:pStyle w:val="TAL"/>
              <w:jc w:val="center"/>
              <w:rPr>
                <w:lang w:eastAsia="ko-KR"/>
              </w:rPr>
            </w:pPr>
            <w:r w:rsidRPr="00DE7B59">
              <w:rPr>
                <w:lang w:eastAsia="ko-KR"/>
              </w:rPr>
              <w:t>87</w:t>
            </w:r>
          </w:p>
        </w:tc>
        <w:tc>
          <w:tcPr>
            <w:tcW w:w="1276" w:type="dxa"/>
            <w:noWrap/>
            <w:hideMark/>
          </w:tcPr>
          <w:p w14:paraId="05FF7625" w14:textId="77777777" w:rsidR="00335A31" w:rsidRPr="00DE7B59" w:rsidRDefault="00335A31" w:rsidP="005A53D1">
            <w:pPr>
              <w:pStyle w:val="TAL"/>
              <w:jc w:val="center"/>
              <w:rPr>
                <w:lang w:eastAsia="ko-KR"/>
              </w:rPr>
            </w:pPr>
            <w:r w:rsidRPr="00DE7B59">
              <w:rPr>
                <w:lang w:eastAsia="ko-KR"/>
              </w:rPr>
              <w:t>≤ 27631</w:t>
            </w:r>
          </w:p>
        </w:tc>
        <w:tc>
          <w:tcPr>
            <w:tcW w:w="853" w:type="dxa"/>
            <w:noWrap/>
            <w:hideMark/>
          </w:tcPr>
          <w:p w14:paraId="34640CE0" w14:textId="77777777" w:rsidR="00335A31" w:rsidRPr="00DE7B59" w:rsidRDefault="00335A31" w:rsidP="005A53D1">
            <w:pPr>
              <w:pStyle w:val="TAL"/>
              <w:jc w:val="center"/>
              <w:rPr>
                <w:lang w:eastAsia="ko-KR"/>
              </w:rPr>
            </w:pPr>
            <w:r w:rsidRPr="00DE7B59">
              <w:rPr>
                <w:lang w:eastAsia="ko-KR"/>
              </w:rPr>
              <w:t>151</w:t>
            </w:r>
          </w:p>
        </w:tc>
        <w:tc>
          <w:tcPr>
            <w:tcW w:w="1275" w:type="dxa"/>
            <w:noWrap/>
            <w:hideMark/>
          </w:tcPr>
          <w:p w14:paraId="7D4EB4BB" w14:textId="77777777" w:rsidR="00335A31" w:rsidRPr="00DE7B59" w:rsidRDefault="00335A31" w:rsidP="005A53D1">
            <w:pPr>
              <w:pStyle w:val="TAL"/>
              <w:jc w:val="center"/>
              <w:rPr>
                <w:lang w:eastAsia="ko-KR"/>
              </w:rPr>
            </w:pPr>
            <w:r w:rsidRPr="00DE7B59">
              <w:rPr>
                <w:lang w:eastAsia="ko-KR"/>
              </w:rPr>
              <w:t>≤ 97175</w:t>
            </w:r>
          </w:p>
        </w:tc>
        <w:tc>
          <w:tcPr>
            <w:tcW w:w="709" w:type="dxa"/>
            <w:noWrap/>
            <w:hideMark/>
          </w:tcPr>
          <w:p w14:paraId="4F786E8E" w14:textId="77777777" w:rsidR="00335A31" w:rsidRPr="00DE7B59" w:rsidRDefault="00335A31" w:rsidP="005A53D1">
            <w:pPr>
              <w:pStyle w:val="TAL"/>
              <w:jc w:val="center"/>
              <w:rPr>
                <w:lang w:eastAsia="ko-KR"/>
              </w:rPr>
            </w:pPr>
            <w:r w:rsidRPr="00DE7B59">
              <w:rPr>
                <w:lang w:eastAsia="ko-KR"/>
              </w:rPr>
              <w:t>215</w:t>
            </w:r>
          </w:p>
        </w:tc>
        <w:tc>
          <w:tcPr>
            <w:tcW w:w="1132" w:type="dxa"/>
            <w:noWrap/>
            <w:hideMark/>
          </w:tcPr>
          <w:p w14:paraId="5A362AE8" w14:textId="77777777" w:rsidR="00335A31" w:rsidRPr="00DE7B59" w:rsidRDefault="00335A31" w:rsidP="005A53D1">
            <w:pPr>
              <w:pStyle w:val="TAL"/>
              <w:jc w:val="center"/>
              <w:rPr>
                <w:lang w:eastAsia="ko-KR"/>
              </w:rPr>
            </w:pPr>
            <w:r w:rsidRPr="00DE7B59">
              <w:rPr>
                <w:lang w:eastAsia="ko-KR"/>
              </w:rPr>
              <w:t>≤ 341754</w:t>
            </w:r>
          </w:p>
        </w:tc>
      </w:tr>
      <w:tr w:rsidR="00335A31" w:rsidRPr="00DE7B59" w14:paraId="1243D9F5" w14:textId="77777777" w:rsidTr="005A53D1">
        <w:trPr>
          <w:jc w:val="center"/>
        </w:trPr>
        <w:tc>
          <w:tcPr>
            <w:tcW w:w="719" w:type="dxa"/>
            <w:noWrap/>
            <w:hideMark/>
          </w:tcPr>
          <w:p w14:paraId="346EF608" w14:textId="77777777" w:rsidR="00335A31" w:rsidRPr="00DE7B59" w:rsidRDefault="00335A31" w:rsidP="005A53D1">
            <w:pPr>
              <w:pStyle w:val="TAL"/>
              <w:jc w:val="center"/>
              <w:rPr>
                <w:lang w:eastAsia="ko-KR"/>
              </w:rPr>
            </w:pPr>
            <w:r w:rsidRPr="00DE7B59">
              <w:rPr>
                <w:lang w:eastAsia="ko-KR"/>
              </w:rPr>
              <w:t>24</w:t>
            </w:r>
          </w:p>
        </w:tc>
        <w:tc>
          <w:tcPr>
            <w:tcW w:w="1827" w:type="dxa"/>
            <w:noWrap/>
            <w:hideMark/>
          </w:tcPr>
          <w:p w14:paraId="1FE14D87" w14:textId="77777777" w:rsidR="00335A31" w:rsidRPr="00DE7B59" w:rsidRDefault="00335A31" w:rsidP="005A53D1">
            <w:pPr>
              <w:pStyle w:val="TAL"/>
              <w:jc w:val="center"/>
              <w:rPr>
                <w:lang w:eastAsia="ko-KR"/>
              </w:rPr>
            </w:pPr>
            <w:r w:rsidRPr="00DE7B59">
              <w:rPr>
                <w:lang w:eastAsia="ko-KR"/>
              </w:rPr>
              <w:t>≤ 8012</w:t>
            </w:r>
          </w:p>
        </w:tc>
        <w:tc>
          <w:tcPr>
            <w:tcW w:w="992" w:type="dxa"/>
            <w:noWrap/>
            <w:hideMark/>
          </w:tcPr>
          <w:p w14:paraId="2167E57F" w14:textId="77777777" w:rsidR="00335A31" w:rsidRPr="00DE7B59" w:rsidRDefault="00335A31" w:rsidP="005A53D1">
            <w:pPr>
              <w:pStyle w:val="TAL"/>
              <w:jc w:val="center"/>
              <w:rPr>
                <w:lang w:eastAsia="ko-KR"/>
              </w:rPr>
            </w:pPr>
            <w:r w:rsidRPr="00DE7B59">
              <w:rPr>
                <w:lang w:eastAsia="ko-KR"/>
              </w:rPr>
              <w:t>88</w:t>
            </w:r>
          </w:p>
        </w:tc>
        <w:tc>
          <w:tcPr>
            <w:tcW w:w="1276" w:type="dxa"/>
            <w:noWrap/>
            <w:hideMark/>
          </w:tcPr>
          <w:p w14:paraId="29DC0E7B" w14:textId="77777777" w:rsidR="00335A31" w:rsidRPr="00DE7B59" w:rsidRDefault="00335A31" w:rsidP="005A53D1">
            <w:pPr>
              <w:pStyle w:val="TAL"/>
              <w:jc w:val="center"/>
              <w:rPr>
                <w:lang w:eastAsia="ko-KR"/>
              </w:rPr>
            </w:pPr>
            <w:r w:rsidRPr="00DE7B59">
              <w:rPr>
                <w:lang w:eastAsia="ko-KR"/>
              </w:rPr>
              <w:t>≤ 28179</w:t>
            </w:r>
          </w:p>
        </w:tc>
        <w:tc>
          <w:tcPr>
            <w:tcW w:w="853" w:type="dxa"/>
            <w:noWrap/>
            <w:hideMark/>
          </w:tcPr>
          <w:p w14:paraId="7A245A40" w14:textId="77777777" w:rsidR="00335A31" w:rsidRPr="00DE7B59" w:rsidRDefault="00335A31" w:rsidP="005A53D1">
            <w:pPr>
              <w:pStyle w:val="TAL"/>
              <w:jc w:val="center"/>
              <w:rPr>
                <w:lang w:eastAsia="ko-KR"/>
              </w:rPr>
            </w:pPr>
            <w:r w:rsidRPr="00DE7B59">
              <w:rPr>
                <w:lang w:eastAsia="ko-KR"/>
              </w:rPr>
              <w:t>152</w:t>
            </w:r>
          </w:p>
        </w:tc>
        <w:tc>
          <w:tcPr>
            <w:tcW w:w="1275" w:type="dxa"/>
            <w:noWrap/>
            <w:hideMark/>
          </w:tcPr>
          <w:p w14:paraId="5FA733B9" w14:textId="77777777" w:rsidR="00335A31" w:rsidRPr="00DE7B59" w:rsidRDefault="00335A31" w:rsidP="005A53D1">
            <w:pPr>
              <w:pStyle w:val="TAL"/>
              <w:jc w:val="center"/>
              <w:rPr>
                <w:lang w:eastAsia="ko-KR"/>
              </w:rPr>
            </w:pPr>
            <w:r w:rsidRPr="00DE7B59">
              <w:rPr>
                <w:lang w:eastAsia="ko-KR"/>
              </w:rPr>
              <w:t>≤ 99103</w:t>
            </w:r>
          </w:p>
        </w:tc>
        <w:tc>
          <w:tcPr>
            <w:tcW w:w="709" w:type="dxa"/>
            <w:noWrap/>
            <w:hideMark/>
          </w:tcPr>
          <w:p w14:paraId="2C781E65" w14:textId="77777777" w:rsidR="00335A31" w:rsidRPr="00DE7B59" w:rsidRDefault="00335A31" w:rsidP="005A53D1">
            <w:pPr>
              <w:pStyle w:val="TAL"/>
              <w:jc w:val="center"/>
              <w:rPr>
                <w:lang w:eastAsia="ko-KR"/>
              </w:rPr>
            </w:pPr>
            <w:r w:rsidRPr="00DE7B59">
              <w:rPr>
                <w:lang w:eastAsia="ko-KR"/>
              </w:rPr>
              <w:t>216</w:t>
            </w:r>
          </w:p>
        </w:tc>
        <w:tc>
          <w:tcPr>
            <w:tcW w:w="1132" w:type="dxa"/>
            <w:noWrap/>
            <w:hideMark/>
          </w:tcPr>
          <w:p w14:paraId="1732C888" w14:textId="77777777" w:rsidR="00335A31" w:rsidRPr="00DE7B59" w:rsidRDefault="00335A31" w:rsidP="005A53D1">
            <w:pPr>
              <w:pStyle w:val="TAL"/>
              <w:jc w:val="center"/>
              <w:rPr>
                <w:lang w:eastAsia="ko-KR"/>
              </w:rPr>
            </w:pPr>
            <w:r w:rsidRPr="00DE7B59">
              <w:rPr>
                <w:lang w:eastAsia="ko-KR"/>
              </w:rPr>
              <w:t>≤ 348535</w:t>
            </w:r>
          </w:p>
        </w:tc>
      </w:tr>
      <w:tr w:rsidR="00335A31" w:rsidRPr="00DE7B59" w14:paraId="43AFA77D" w14:textId="77777777" w:rsidTr="005A53D1">
        <w:trPr>
          <w:jc w:val="center"/>
        </w:trPr>
        <w:tc>
          <w:tcPr>
            <w:tcW w:w="719" w:type="dxa"/>
            <w:noWrap/>
            <w:hideMark/>
          </w:tcPr>
          <w:p w14:paraId="500D4998" w14:textId="77777777" w:rsidR="00335A31" w:rsidRPr="00DE7B59" w:rsidRDefault="00335A31" w:rsidP="005A53D1">
            <w:pPr>
              <w:pStyle w:val="TAL"/>
              <w:jc w:val="center"/>
              <w:rPr>
                <w:lang w:eastAsia="ko-KR"/>
              </w:rPr>
            </w:pPr>
            <w:r w:rsidRPr="00DE7B59">
              <w:rPr>
                <w:lang w:eastAsia="ko-KR"/>
              </w:rPr>
              <w:t>25</w:t>
            </w:r>
          </w:p>
        </w:tc>
        <w:tc>
          <w:tcPr>
            <w:tcW w:w="1827" w:type="dxa"/>
            <w:noWrap/>
            <w:hideMark/>
          </w:tcPr>
          <w:p w14:paraId="28CD31E6" w14:textId="77777777" w:rsidR="00335A31" w:rsidRPr="00DE7B59" w:rsidRDefault="00335A31" w:rsidP="005A53D1">
            <w:pPr>
              <w:pStyle w:val="TAL"/>
              <w:jc w:val="center"/>
              <w:rPr>
                <w:lang w:eastAsia="ko-KR"/>
              </w:rPr>
            </w:pPr>
            <w:r w:rsidRPr="00DE7B59">
              <w:rPr>
                <w:lang w:eastAsia="ko-KR"/>
              </w:rPr>
              <w:t>≤ 8171</w:t>
            </w:r>
          </w:p>
        </w:tc>
        <w:tc>
          <w:tcPr>
            <w:tcW w:w="992" w:type="dxa"/>
            <w:noWrap/>
            <w:hideMark/>
          </w:tcPr>
          <w:p w14:paraId="63000AB0" w14:textId="77777777" w:rsidR="00335A31" w:rsidRPr="00DE7B59" w:rsidRDefault="00335A31" w:rsidP="005A53D1">
            <w:pPr>
              <w:pStyle w:val="TAL"/>
              <w:jc w:val="center"/>
              <w:rPr>
                <w:lang w:eastAsia="ko-KR"/>
              </w:rPr>
            </w:pPr>
            <w:r w:rsidRPr="00DE7B59">
              <w:rPr>
                <w:lang w:eastAsia="ko-KR"/>
              </w:rPr>
              <w:t>89</w:t>
            </w:r>
          </w:p>
        </w:tc>
        <w:tc>
          <w:tcPr>
            <w:tcW w:w="1276" w:type="dxa"/>
            <w:noWrap/>
            <w:hideMark/>
          </w:tcPr>
          <w:p w14:paraId="13A6DC61" w14:textId="77777777" w:rsidR="00335A31" w:rsidRPr="00DE7B59" w:rsidRDefault="00335A31" w:rsidP="005A53D1">
            <w:pPr>
              <w:pStyle w:val="TAL"/>
              <w:jc w:val="center"/>
              <w:rPr>
                <w:lang w:eastAsia="ko-KR"/>
              </w:rPr>
            </w:pPr>
            <w:r w:rsidRPr="00DE7B59">
              <w:rPr>
                <w:lang w:eastAsia="ko-KR"/>
              </w:rPr>
              <w:t>≤ 28738</w:t>
            </w:r>
          </w:p>
        </w:tc>
        <w:tc>
          <w:tcPr>
            <w:tcW w:w="853" w:type="dxa"/>
            <w:noWrap/>
            <w:hideMark/>
          </w:tcPr>
          <w:p w14:paraId="036131EF" w14:textId="77777777" w:rsidR="00335A31" w:rsidRPr="00DE7B59" w:rsidRDefault="00335A31" w:rsidP="005A53D1">
            <w:pPr>
              <w:pStyle w:val="TAL"/>
              <w:jc w:val="center"/>
              <w:rPr>
                <w:lang w:eastAsia="ko-KR"/>
              </w:rPr>
            </w:pPr>
            <w:r w:rsidRPr="00DE7B59">
              <w:rPr>
                <w:lang w:eastAsia="ko-KR"/>
              </w:rPr>
              <w:t>153</w:t>
            </w:r>
          </w:p>
        </w:tc>
        <w:tc>
          <w:tcPr>
            <w:tcW w:w="1275" w:type="dxa"/>
            <w:noWrap/>
            <w:hideMark/>
          </w:tcPr>
          <w:p w14:paraId="42C5563F" w14:textId="77777777" w:rsidR="00335A31" w:rsidRPr="00DE7B59" w:rsidRDefault="00335A31" w:rsidP="005A53D1">
            <w:pPr>
              <w:pStyle w:val="TAL"/>
              <w:jc w:val="center"/>
              <w:rPr>
                <w:lang w:eastAsia="ko-KR"/>
              </w:rPr>
            </w:pPr>
            <w:r w:rsidRPr="00DE7B59">
              <w:rPr>
                <w:lang w:eastAsia="ko-KR"/>
              </w:rPr>
              <w:t>≤ 101070</w:t>
            </w:r>
          </w:p>
        </w:tc>
        <w:tc>
          <w:tcPr>
            <w:tcW w:w="709" w:type="dxa"/>
            <w:noWrap/>
            <w:hideMark/>
          </w:tcPr>
          <w:p w14:paraId="278A801C" w14:textId="77777777" w:rsidR="00335A31" w:rsidRPr="00DE7B59" w:rsidRDefault="00335A31" w:rsidP="005A53D1">
            <w:pPr>
              <w:pStyle w:val="TAL"/>
              <w:jc w:val="center"/>
              <w:rPr>
                <w:lang w:eastAsia="ko-KR"/>
              </w:rPr>
            </w:pPr>
            <w:r w:rsidRPr="00DE7B59">
              <w:rPr>
                <w:lang w:eastAsia="ko-KR"/>
              </w:rPr>
              <w:t>217</w:t>
            </w:r>
          </w:p>
        </w:tc>
        <w:tc>
          <w:tcPr>
            <w:tcW w:w="1132" w:type="dxa"/>
            <w:noWrap/>
            <w:hideMark/>
          </w:tcPr>
          <w:p w14:paraId="0761881E" w14:textId="77777777" w:rsidR="00335A31" w:rsidRPr="00DE7B59" w:rsidRDefault="00335A31" w:rsidP="005A53D1">
            <w:pPr>
              <w:pStyle w:val="TAL"/>
              <w:jc w:val="center"/>
              <w:rPr>
                <w:lang w:eastAsia="ko-KR"/>
              </w:rPr>
            </w:pPr>
            <w:r w:rsidRPr="00DE7B59">
              <w:rPr>
                <w:lang w:eastAsia="ko-KR"/>
              </w:rPr>
              <w:t>≤ 355452</w:t>
            </w:r>
          </w:p>
        </w:tc>
      </w:tr>
      <w:tr w:rsidR="00335A31" w:rsidRPr="00DE7B59" w14:paraId="4BE67CE6" w14:textId="77777777" w:rsidTr="005A53D1">
        <w:trPr>
          <w:jc w:val="center"/>
        </w:trPr>
        <w:tc>
          <w:tcPr>
            <w:tcW w:w="719" w:type="dxa"/>
            <w:noWrap/>
            <w:hideMark/>
          </w:tcPr>
          <w:p w14:paraId="44B92FEA" w14:textId="77777777" w:rsidR="00335A31" w:rsidRPr="00DE7B59" w:rsidRDefault="00335A31" w:rsidP="005A53D1">
            <w:pPr>
              <w:pStyle w:val="TAL"/>
              <w:jc w:val="center"/>
              <w:rPr>
                <w:lang w:eastAsia="ko-KR"/>
              </w:rPr>
            </w:pPr>
            <w:r w:rsidRPr="00DE7B59">
              <w:rPr>
                <w:lang w:eastAsia="ko-KR"/>
              </w:rPr>
              <w:t>26</w:t>
            </w:r>
          </w:p>
        </w:tc>
        <w:tc>
          <w:tcPr>
            <w:tcW w:w="1827" w:type="dxa"/>
            <w:noWrap/>
            <w:hideMark/>
          </w:tcPr>
          <w:p w14:paraId="0F70051E" w14:textId="77777777" w:rsidR="00335A31" w:rsidRPr="00DE7B59" w:rsidRDefault="00335A31" w:rsidP="005A53D1">
            <w:pPr>
              <w:pStyle w:val="TAL"/>
              <w:jc w:val="center"/>
              <w:rPr>
                <w:lang w:eastAsia="ko-KR"/>
              </w:rPr>
            </w:pPr>
            <w:r w:rsidRPr="00DE7B59">
              <w:rPr>
                <w:lang w:eastAsia="ko-KR"/>
              </w:rPr>
              <w:t>≤ 8333</w:t>
            </w:r>
          </w:p>
        </w:tc>
        <w:tc>
          <w:tcPr>
            <w:tcW w:w="992" w:type="dxa"/>
            <w:noWrap/>
            <w:hideMark/>
          </w:tcPr>
          <w:p w14:paraId="578112F5" w14:textId="77777777" w:rsidR="00335A31" w:rsidRPr="00DE7B59" w:rsidRDefault="00335A31" w:rsidP="005A53D1">
            <w:pPr>
              <w:pStyle w:val="TAL"/>
              <w:jc w:val="center"/>
              <w:rPr>
                <w:lang w:eastAsia="ko-KR"/>
              </w:rPr>
            </w:pPr>
            <w:r w:rsidRPr="00DE7B59">
              <w:rPr>
                <w:lang w:eastAsia="ko-KR"/>
              </w:rPr>
              <w:t>90</w:t>
            </w:r>
          </w:p>
        </w:tc>
        <w:tc>
          <w:tcPr>
            <w:tcW w:w="1276" w:type="dxa"/>
            <w:noWrap/>
            <w:hideMark/>
          </w:tcPr>
          <w:p w14:paraId="0DC130A7" w14:textId="77777777" w:rsidR="00335A31" w:rsidRPr="00DE7B59" w:rsidRDefault="00335A31" w:rsidP="005A53D1">
            <w:pPr>
              <w:pStyle w:val="TAL"/>
              <w:jc w:val="center"/>
              <w:rPr>
                <w:lang w:eastAsia="ko-KR"/>
              </w:rPr>
            </w:pPr>
            <w:r w:rsidRPr="00DE7B59">
              <w:rPr>
                <w:lang w:eastAsia="ko-KR"/>
              </w:rPr>
              <w:t>≤ 29309</w:t>
            </w:r>
          </w:p>
        </w:tc>
        <w:tc>
          <w:tcPr>
            <w:tcW w:w="853" w:type="dxa"/>
            <w:noWrap/>
            <w:hideMark/>
          </w:tcPr>
          <w:p w14:paraId="47741C82" w14:textId="77777777" w:rsidR="00335A31" w:rsidRPr="00DE7B59" w:rsidRDefault="00335A31" w:rsidP="005A53D1">
            <w:pPr>
              <w:pStyle w:val="TAL"/>
              <w:jc w:val="center"/>
              <w:rPr>
                <w:lang w:eastAsia="ko-KR"/>
              </w:rPr>
            </w:pPr>
            <w:r w:rsidRPr="00DE7B59">
              <w:rPr>
                <w:lang w:eastAsia="ko-KR"/>
              </w:rPr>
              <w:t>154</w:t>
            </w:r>
          </w:p>
        </w:tc>
        <w:tc>
          <w:tcPr>
            <w:tcW w:w="1275" w:type="dxa"/>
            <w:noWrap/>
            <w:hideMark/>
          </w:tcPr>
          <w:p w14:paraId="4C7676A6" w14:textId="77777777" w:rsidR="00335A31" w:rsidRPr="00DE7B59" w:rsidRDefault="00335A31" w:rsidP="005A53D1">
            <w:pPr>
              <w:pStyle w:val="TAL"/>
              <w:jc w:val="center"/>
              <w:rPr>
                <w:lang w:eastAsia="ko-KR"/>
              </w:rPr>
            </w:pPr>
            <w:r w:rsidRPr="00DE7B59">
              <w:rPr>
                <w:lang w:eastAsia="ko-KR"/>
              </w:rPr>
              <w:t>≤ 103076</w:t>
            </w:r>
          </w:p>
        </w:tc>
        <w:tc>
          <w:tcPr>
            <w:tcW w:w="709" w:type="dxa"/>
            <w:noWrap/>
            <w:hideMark/>
          </w:tcPr>
          <w:p w14:paraId="77B2ACD2" w14:textId="77777777" w:rsidR="00335A31" w:rsidRPr="00DE7B59" w:rsidRDefault="00335A31" w:rsidP="005A53D1">
            <w:pPr>
              <w:pStyle w:val="TAL"/>
              <w:jc w:val="center"/>
              <w:rPr>
                <w:lang w:eastAsia="ko-KR"/>
              </w:rPr>
            </w:pPr>
            <w:r w:rsidRPr="00DE7B59">
              <w:rPr>
                <w:lang w:eastAsia="ko-KR"/>
              </w:rPr>
              <w:t>218</w:t>
            </w:r>
          </w:p>
        </w:tc>
        <w:tc>
          <w:tcPr>
            <w:tcW w:w="1132" w:type="dxa"/>
            <w:noWrap/>
            <w:hideMark/>
          </w:tcPr>
          <w:p w14:paraId="1C9CF16C" w14:textId="77777777" w:rsidR="00335A31" w:rsidRPr="00DE7B59" w:rsidRDefault="00335A31" w:rsidP="005A53D1">
            <w:pPr>
              <w:pStyle w:val="TAL"/>
              <w:jc w:val="center"/>
              <w:rPr>
                <w:lang w:eastAsia="ko-KR"/>
              </w:rPr>
            </w:pPr>
            <w:r w:rsidRPr="00DE7B59">
              <w:rPr>
                <w:lang w:eastAsia="ko-KR"/>
              </w:rPr>
              <w:t>≤ 362505</w:t>
            </w:r>
          </w:p>
        </w:tc>
      </w:tr>
      <w:tr w:rsidR="00335A31" w:rsidRPr="00DE7B59" w14:paraId="52658437" w14:textId="77777777" w:rsidTr="005A53D1">
        <w:trPr>
          <w:jc w:val="center"/>
        </w:trPr>
        <w:tc>
          <w:tcPr>
            <w:tcW w:w="719" w:type="dxa"/>
            <w:noWrap/>
            <w:hideMark/>
          </w:tcPr>
          <w:p w14:paraId="64525407" w14:textId="77777777" w:rsidR="00335A31" w:rsidRPr="00DE7B59" w:rsidRDefault="00335A31" w:rsidP="005A53D1">
            <w:pPr>
              <w:pStyle w:val="TAL"/>
              <w:jc w:val="center"/>
              <w:rPr>
                <w:lang w:eastAsia="ko-KR"/>
              </w:rPr>
            </w:pPr>
            <w:r w:rsidRPr="00DE7B59">
              <w:rPr>
                <w:lang w:eastAsia="ko-KR"/>
              </w:rPr>
              <w:t>27</w:t>
            </w:r>
          </w:p>
        </w:tc>
        <w:tc>
          <w:tcPr>
            <w:tcW w:w="1827" w:type="dxa"/>
            <w:noWrap/>
            <w:hideMark/>
          </w:tcPr>
          <w:p w14:paraId="456E6D87" w14:textId="77777777" w:rsidR="00335A31" w:rsidRPr="00DE7B59" w:rsidRDefault="00335A31" w:rsidP="005A53D1">
            <w:pPr>
              <w:pStyle w:val="TAL"/>
              <w:jc w:val="center"/>
              <w:rPr>
                <w:lang w:eastAsia="ko-KR"/>
              </w:rPr>
            </w:pPr>
            <w:r w:rsidRPr="00DE7B59">
              <w:rPr>
                <w:lang w:eastAsia="ko-KR"/>
              </w:rPr>
              <w:t>≤ 8499</w:t>
            </w:r>
          </w:p>
        </w:tc>
        <w:tc>
          <w:tcPr>
            <w:tcW w:w="992" w:type="dxa"/>
            <w:noWrap/>
            <w:hideMark/>
          </w:tcPr>
          <w:p w14:paraId="386CBDD8" w14:textId="77777777" w:rsidR="00335A31" w:rsidRPr="00DE7B59" w:rsidRDefault="00335A31" w:rsidP="005A53D1">
            <w:pPr>
              <w:pStyle w:val="TAL"/>
              <w:jc w:val="center"/>
              <w:rPr>
                <w:lang w:eastAsia="ko-KR"/>
              </w:rPr>
            </w:pPr>
            <w:r w:rsidRPr="00DE7B59">
              <w:rPr>
                <w:lang w:eastAsia="ko-KR"/>
              </w:rPr>
              <w:t>91</w:t>
            </w:r>
          </w:p>
        </w:tc>
        <w:tc>
          <w:tcPr>
            <w:tcW w:w="1276" w:type="dxa"/>
            <w:noWrap/>
            <w:hideMark/>
          </w:tcPr>
          <w:p w14:paraId="3EBBCD3A" w14:textId="77777777" w:rsidR="00335A31" w:rsidRPr="00DE7B59" w:rsidRDefault="00335A31" w:rsidP="005A53D1">
            <w:pPr>
              <w:pStyle w:val="TAL"/>
              <w:jc w:val="center"/>
              <w:rPr>
                <w:lang w:eastAsia="ko-KR"/>
              </w:rPr>
            </w:pPr>
            <w:r w:rsidRPr="00DE7B59">
              <w:rPr>
                <w:lang w:eastAsia="ko-KR"/>
              </w:rPr>
              <w:t>≤ 29890</w:t>
            </w:r>
          </w:p>
        </w:tc>
        <w:tc>
          <w:tcPr>
            <w:tcW w:w="853" w:type="dxa"/>
            <w:noWrap/>
            <w:hideMark/>
          </w:tcPr>
          <w:p w14:paraId="45BD0808" w14:textId="77777777" w:rsidR="00335A31" w:rsidRPr="00DE7B59" w:rsidRDefault="00335A31" w:rsidP="005A53D1">
            <w:pPr>
              <w:pStyle w:val="TAL"/>
              <w:jc w:val="center"/>
              <w:rPr>
                <w:lang w:eastAsia="ko-KR"/>
              </w:rPr>
            </w:pPr>
            <w:r w:rsidRPr="00DE7B59">
              <w:rPr>
                <w:lang w:eastAsia="ko-KR"/>
              </w:rPr>
              <w:t>155</w:t>
            </w:r>
          </w:p>
        </w:tc>
        <w:tc>
          <w:tcPr>
            <w:tcW w:w="1275" w:type="dxa"/>
            <w:noWrap/>
            <w:hideMark/>
          </w:tcPr>
          <w:p w14:paraId="7FE9EC33" w14:textId="77777777" w:rsidR="00335A31" w:rsidRPr="00DE7B59" w:rsidRDefault="00335A31" w:rsidP="005A53D1">
            <w:pPr>
              <w:pStyle w:val="TAL"/>
              <w:jc w:val="center"/>
              <w:rPr>
                <w:lang w:eastAsia="ko-KR"/>
              </w:rPr>
            </w:pPr>
            <w:r w:rsidRPr="00DE7B59">
              <w:rPr>
                <w:lang w:eastAsia="ko-KR"/>
              </w:rPr>
              <w:t>≤ 105121</w:t>
            </w:r>
          </w:p>
        </w:tc>
        <w:tc>
          <w:tcPr>
            <w:tcW w:w="709" w:type="dxa"/>
            <w:noWrap/>
            <w:hideMark/>
          </w:tcPr>
          <w:p w14:paraId="4C1763CD" w14:textId="77777777" w:rsidR="00335A31" w:rsidRPr="00DE7B59" w:rsidRDefault="00335A31" w:rsidP="005A53D1">
            <w:pPr>
              <w:pStyle w:val="TAL"/>
              <w:jc w:val="center"/>
              <w:rPr>
                <w:lang w:eastAsia="ko-KR"/>
              </w:rPr>
            </w:pPr>
            <w:r w:rsidRPr="00DE7B59">
              <w:rPr>
                <w:lang w:eastAsia="ko-KR"/>
              </w:rPr>
              <w:t>219</w:t>
            </w:r>
          </w:p>
        </w:tc>
        <w:tc>
          <w:tcPr>
            <w:tcW w:w="1132" w:type="dxa"/>
            <w:noWrap/>
            <w:hideMark/>
          </w:tcPr>
          <w:p w14:paraId="385C924E" w14:textId="77777777" w:rsidR="00335A31" w:rsidRPr="00DE7B59" w:rsidRDefault="00335A31" w:rsidP="005A53D1">
            <w:pPr>
              <w:pStyle w:val="TAL"/>
              <w:jc w:val="center"/>
              <w:rPr>
                <w:lang w:eastAsia="ko-KR"/>
              </w:rPr>
            </w:pPr>
            <w:r w:rsidRPr="00DE7B59">
              <w:rPr>
                <w:lang w:eastAsia="ko-KR"/>
              </w:rPr>
              <w:t>≤ 369699</w:t>
            </w:r>
          </w:p>
        </w:tc>
      </w:tr>
      <w:tr w:rsidR="00335A31" w:rsidRPr="00DE7B59" w14:paraId="68804562" w14:textId="77777777" w:rsidTr="005A53D1">
        <w:trPr>
          <w:jc w:val="center"/>
        </w:trPr>
        <w:tc>
          <w:tcPr>
            <w:tcW w:w="719" w:type="dxa"/>
            <w:noWrap/>
            <w:hideMark/>
          </w:tcPr>
          <w:p w14:paraId="1B8E0F92" w14:textId="77777777" w:rsidR="00335A31" w:rsidRPr="00DE7B59" w:rsidRDefault="00335A31" w:rsidP="005A53D1">
            <w:pPr>
              <w:pStyle w:val="TAL"/>
              <w:jc w:val="center"/>
              <w:rPr>
                <w:lang w:eastAsia="ko-KR"/>
              </w:rPr>
            </w:pPr>
            <w:r w:rsidRPr="00DE7B59">
              <w:rPr>
                <w:lang w:eastAsia="ko-KR"/>
              </w:rPr>
              <w:t>28</w:t>
            </w:r>
          </w:p>
        </w:tc>
        <w:tc>
          <w:tcPr>
            <w:tcW w:w="1827" w:type="dxa"/>
            <w:noWrap/>
            <w:hideMark/>
          </w:tcPr>
          <w:p w14:paraId="33F8027F" w14:textId="77777777" w:rsidR="00335A31" w:rsidRPr="00DE7B59" w:rsidRDefault="00335A31" w:rsidP="005A53D1">
            <w:pPr>
              <w:pStyle w:val="TAL"/>
              <w:jc w:val="center"/>
              <w:rPr>
                <w:lang w:eastAsia="ko-KR"/>
              </w:rPr>
            </w:pPr>
            <w:r w:rsidRPr="00DE7B59">
              <w:rPr>
                <w:lang w:eastAsia="ko-KR"/>
              </w:rPr>
              <w:t>≤ 8667</w:t>
            </w:r>
          </w:p>
        </w:tc>
        <w:tc>
          <w:tcPr>
            <w:tcW w:w="992" w:type="dxa"/>
            <w:noWrap/>
            <w:hideMark/>
          </w:tcPr>
          <w:p w14:paraId="4C848D4A" w14:textId="77777777" w:rsidR="00335A31" w:rsidRPr="00DE7B59" w:rsidRDefault="00335A31" w:rsidP="005A53D1">
            <w:pPr>
              <w:pStyle w:val="TAL"/>
              <w:jc w:val="center"/>
              <w:rPr>
                <w:lang w:eastAsia="ko-KR"/>
              </w:rPr>
            </w:pPr>
            <w:r w:rsidRPr="00DE7B59">
              <w:rPr>
                <w:lang w:eastAsia="ko-KR"/>
              </w:rPr>
              <w:t>92</w:t>
            </w:r>
          </w:p>
        </w:tc>
        <w:tc>
          <w:tcPr>
            <w:tcW w:w="1276" w:type="dxa"/>
            <w:noWrap/>
            <w:hideMark/>
          </w:tcPr>
          <w:p w14:paraId="142D30D8" w14:textId="77777777" w:rsidR="00335A31" w:rsidRPr="00DE7B59" w:rsidRDefault="00335A31" w:rsidP="005A53D1">
            <w:pPr>
              <w:pStyle w:val="TAL"/>
              <w:jc w:val="center"/>
              <w:rPr>
                <w:lang w:eastAsia="ko-KR"/>
              </w:rPr>
            </w:pPr>
            <w:r w:rsidRPr="00DE7B59">
              <w:rPr>
                <w:lang w:eastAsia="ko-KR"/>
              </w:rPr>
              <w:t>≤ 30483</w:t>
            </w:r>
          </w:p>
        </w:tc>
        <w:tc>
          <w:tcPr>
            <w:tcW w:w="853" w:type="dxa"/>
            <w:noWrap/>
            <w:hideMark/>
          </w:tcPr>
          <w:p w14:paraId="24B78398" w14:textId="77777777" w:rsidR="00335A31" w:rsidRPr="00DE7B59" w:rsidRDefault="00335A31" w:rsidP="005A53D1">
            <w:pPr>
              <w:pStyle w:val="TAL"/>
              <w:jc w:val="center"/>
              <w:rPr>
                <w:lang w:eastAsia="ko-KR"/>
              </w:rPr>
            </w:pPr>
            <w:r w:rsidRPr="00DE7B59">
              <w:rPr>
                <w:lang w:eastAsia="ko-KR"/>
              </w:rPr>
              <w:t>156</w:t>
            </w:r>
          </w:p>
        </w:tc>
        <w:tc>
          <w:tcPr>
            <w:tcW w:w="1275" w:type="dxa"/>
            <w:noWrap/>
            <w:hideMark/>
          </w:tcPr>
          <w:p w14:paraId="2F402FBE" w14:textId="77777777" w:rsidR="00335A31" w:rsidRPr="00DE7B59" w:rsidRDefault="00335A31" w:rsidP="005A53D1">
            <w:pPr>
              <w:pStyle w:val="TAL"/>
              <w:jc w:val="center"/>
              <w:rPr>
                <w:lang w:eastAsia="ko-KR"/>
              </w:rPr>
            </w:pPr>
            <w:r w:rsidRPr="00DE7B59">
              <w:rPr>
                <w:lang w:eastAsia="ko-KR"/>
              </w:rPr>
              <w:t>≤ 107207</w:t>
            </w:r>
          </w:p>
        </w:tc>
        <w:tc>
          <w:tcPr>
            <w:tcW w:w="709" w:type="dxa"/>
            <w:noWrap/>
            <w:hideMark/>
          </w:tcPr>
          <w:p w14:paraId="4C74577A" w14:textId="77777777" w:rsidR="00335A31" w:rsidRPr="00DE7B59" w:rsidRDefault="00335A31" w:rsidP="005A53D1">
            <w:pPr>
              <w:pStyle w:val="TAL"/>
              <w:jc w:val="center"/>
              <w:rPr>
                <w:lang w:eastAsia="ko-KR"/>
              </w:rPr>
            </w:pPr>
            <w:r w:rsidRPr="00DE7B59">
              <w:rPr>
                <w:lang w:eastAsia="ko-KR"/>
              </w:rPr>
              <w:t>220</w:t>
            </w:r>
          </w:p>
        </w:tc>
        <w:tc>
          <w:tcPr>
            <w:tcW w:w="1132" w:type="dxa"/>
            <w:noWrap/>
            <w:hideMark/>
          </w:tcPr>
          <w:p w14:paraId="264CB9CA" w14:textId="77777777" w:rsidR="00335A31" w:rsidRPr="00DE7B59" w:rsidRDefault="00335A31" w:rsidP="005A53D1">
            <w:pPr>
              <w:pStyle w:val="TAL"/>
              <w:jc w:val="center"/>
              <w:rPr>
                <w:lang w:eastAsia="ko-KR"/>
              </w:rPr>
            </w:pPr>
            <w:r w:rsidRPr="00DE7B59">
              <w:rPr>
                <w:lang w:eastAsia="ko-KR"/>
              </w:rPr>
              <w:t>≤ 377035</w:t>
            </w:r>
          </w:p>
        </w:tc>
      </w:tr>
      <w:tr w:rsidR="00335A31" w:rsidRPr="00DE7B59" w14:paraId="24FC2661" w14:textId="77777777" w:rsidTr="005A53D1">
        <w:trPr>
          <w:jc w:val="center"/>
        </w:trPr>
        <w:tc>
          <w:tcPr>
            <w:tcW w:w="719" w:type="dxa"/>
            <w:noWrap/>
            <w:hideMark/>
          </w:tcPr>
          <w:p w14:paraId="1BF2B9FD" w14:textId="77777777" w:rsidR="00335A31" w:rsidRPr="00DE7B59" w:rsidRDefault="00335A31" w:rsidP="005A53D1">
            <w:pPr>
              <w:pStyle w:val="TAL"/>
              <w:jc w:val="center"/>
              <w:rPr>
                <w:lang w:eastAsia="ko-KR"/>
              </w:rPr>
            </w:pPr>
            <w:r w:rsidRPr="00DE7B59">
              <w:rPr>
                <w:lang w:eastAsia="ko-KR"/>
              </w:rPr>
              <w:t>29</w:t>
            </w:r>
          </w:p>
        </w:tc>
        <w:tc>
          <w:tcPr>
            <w:tcW w:w="1827" w:type="dxa"/>
            <w:noWrap/>
            <w:hideMark/>
          </w:tcPr>
          <w:p w14:paraId="49D5DC47" w14:textId="77777777" w:rsidR="00335A31" w:rsidRPr="00DE7B59" w:rsidRDefault="00335A31" w:rsidP="005A53D1">
            <w:pPr>
              <w:pStyle w:val="TAL"/>
              <w:jc w:val="center"/>
              <w:rPr>
                <w:lang w:eastAsia="ko-KR"/>
              </w:rPr>
            </w:pPr>
            <w:r w:rsidRPr="00DE7B59">
              <w:rPr>
                <w:lang w:eastAsia="ko-KR"/>
              </w:rPr>
              <w:t>≤ 8839</w:t>
            </w:r>
          </w:p>
        </w:tc>
        <w:tc>
          <w:tcPr>
            <w:tcW w:w="992" w:type="dxa"/>
            <w:noWrap/>
            <w:hideMark/>
          </w:tcPr>
          <w:p w14:paraId="2C706091" w14:textId="77777777" w:rsidR="00335A31" w:rsidRPr="00DE7B59" w:rsidRDefault="00335A31" w:rsidP="005A53D1">
            <w:pPr>
              <w:pStyle w:val="TAL"/>
              <w:jc w:val="center"/>
              <w:rPr>
                <w:lang w:eastAsia="ko-KR"/>
              </w:rPr>
            </w:pPr>
            <w:r w:rsidRPr="00DE7B59">
              <w:rPr>
                <w:lang w:eastAsia="ko-KR"/>
              </w:rPr>
              <w:t>93</w:t>
            </w:r>
          </w:p>
        </w:tc>
        <w:tc>
          <w:tcPr>
            <w:tcW w:w="1276" w:type="dxa"/>
            <w:noWrap/>
            <w:hideMark/>
          </w:tcPr>
          <w:p w14:paraId="6E356D2B" w14:textId="77777777" w:rsidR="00335A31" w:rsidRPr="00DE7B59" w:rsidRDefault="00335A31" w:rsidP="005A53D1">
            <w:pPr>
              <w:pStyle w:val="TAL"/>
              <w:jc w:val="center"/>
              <w:rPr>
                <w:lang w:eastAsia="ko-KR"/>
              </w:rPr>
            </w:pPr>
            <w:r w:rsidRPr="00DE7B59">
              <w:rPr>
                <w:lang w:eastAsia="ko-KR"/>
              </w:rPr>
              <w:t>≤ 31088</w:t>
            </w:r>
          </w:p>
        </w:tc>
        <w:tc>
          <w:tcPr>
            <w:tcW w:w="853" w:type="dxa"/>
            <w:noWrap/>
            <w:hideMark/>
          </w:tcPr>
          <w:p w14:paraId="12AA0A4D" w14:textId="77777777" w:rsidR="00335A31" w:rsidRPr="00DE7B59" w:rsidRDefault="00335A31" w:rsidP="005A53D1">
            <w:pPr>
              <w:pStyle w:val="TAL"/>
              <w:jc w:val="center"/>
              <w:rPr>
                <w:lang w:eastAsia="ko-KR"/>
              </w:rPr>
            </w:pPr>
            <w:r w:rsidRPr="00DE7B59">
              <w:rPr>
                <w:lang w:eastAsia="ko-KR"/>
              </w:rPr>
              <w:t>157</w:t>
            </w:r>
          </w:p>
        </w:tc>
        <w:tc>
          <w:tcPr>
            <w:tcW w:w="1275" w:type="dxa"/>
            <w:noWrap/>
            <w:hideMark/>
          </w:tcPr>
          <w:p w14:paraId="2059F33B" w14:textId="77777777" w:rsidR="00335A31" w:rsidRPr="00DE7B59" w:rsidRDefault="00335A31" w:rsidP="005A53D1">
            <w:pPr>
              <w:pStyle w:val="TAL"/>
              <w:jc w:val="center"/>
              <w:rPr>
                <w:lang w:eastAsia="ko-KR"/>
              </w:rPr>
            </w:pPr>
            <w:r w:rsidRPr="00DE7B59">
              <w:rPr>
                <w:lang w:eastAsia="ko-KR"/>
              </w:rPr>
              <w:t>≤ 109335</w:t>
            </w:r>
          </w:p>
        </w:tc>
        <w:tc>
          <w:tcPr>
            <w:tcW w:w="709" w:type="dxa"/>
            <w:noWrap/>
            <w:hideMark/>
          </w:tcPr>
          <w:p w14:paraId="35D4EE4F" w14:textId="77777777" w:rsidR="00335A31" w:rsidRPr="00DE7B59" w:rsidRDefault="00335A31" w:rsidP="005A53D1">
            <w:pPr>
              <w:pStyle w:val="TAL"/>
              <w:jc w:val="center"/>
              <w:rPr>
                <w:lang w:eastAsia="ko-KR"/>
              </w:rPr>
            </w:pPr>
            <w:r w:rsidRPr="00DE7B59">
              <w:rPr>
                <w:lang w:eastAsia="ko-KR"/>
              </w:rPr>
              <w:t>221</w:t>
            </w:r>
          </w:p>
        </w:tc>
        <w:tc>
          <w:tcPr>
            <w:tcW w:w="1132" w:type="dxa"/>
            <w:noWrap/>
            <w:hideMark/>
          </w:tcPr>
          <w:p w14:paraId="44C7184D" w14:textId="77777777" w:rsidR="00335A31" w:rsidRPr="00DE7B59" w:rsidRDefault="00335A31" w:rsidP="005A53D1">
            <w:pPr>
              <w:pStyle w:val="TAL"/>
              <w:jc w:val="center"/>
              <w:rPr>
                <w:lang w:eastAsia="ko-KR"/>
              </w:rPr>
            </w:pPr>
            <w:r w:rsidRPr="00DE7B59">
              <w:rPr>
                <w:lang w:eastAsia="ko-KR"/>
              </w:rPr>
              <w:t>≤ 384517</w:t>
            </w:r>
          </w:p>
        </w:tc>
      </w:tr>
      <w:tr w:rsidR="00335A31" w:rsidRPr="00DE7B59" w14:paraId="7668B6D4" w14:textId="77777777" w:rsidTr="005A53D1">
        <w:trPr>
          <w:jc w:val="center"/>
        </w:trPr>
        <w:tc>
          <w:tcPr>
            <w:tcW w:w="719" w:type="dxa"/>
            <w:noWrap/>
            <w:hideMark/>
          </w:tcPr>
          <w:p w14:paraId="785919FF" w14:textId="77777777" w:rsidR="00335A31" w:rsidRPr="00DE7B59" w:rsidRDefault="00335A31" w:rsidP="005A53D1">
            <w:pPr>
              <w:pStyle w:val="TAL"/>
              <w:jc w:val="center"/>
              <w:rPr>
                <w:lang w:eastAsia="ko-KR"/>
              </w:rPr>
            </w:pPr>
            <w:r w:rsidRPr="00DE7B59">
              <w:rPr>
                <w:lang w:eastAsia="ko-KR"/>
              </w:rPr>
              <w:t>30</w:t>
            </w:r>
          </w:p>
        </w:tc>
        <w:tc>
          <w:tcPr>
            <w:tcW w:w="1827" w:type="dxa"/>
            <w:noWrap/>
            <w:hideMark/>
          </w:tcPr>
          <w:p w14:paraId="0D4745C6" w14:textId="77777777" w:rsidR="00335A31" w:rsidRPr="00DE7B59" w:rsidRDefault="00335A31" w:rsidP="005A53D1">
            <w:pPr>
              <w:pStyle w:val="TAL"/>
              <w:jc w:val="center"/>
              <w:rPr>
                <w:lang w:eastAsia="ko-KR"/>
              </w:rPr>
            </w:pPr>
            <w:r w:rsidRPr="00DE7B59">
              <w:rPr>
                <w:lang w:eastAsia="ko-KR"/>
              </w:rPr>
              <w:t>≤ 9015</w:t>
            </w:r>
          </w:p>
        </w:tc>
        <w:tc>
          <w:tcPr>
            <w:tcW w:w="992" w:type="dxa"/>
            <w:noWrap/>
            <w:hideMark/>
          </w:tcPr>
          <w:p w14:paraId="024C7368" w14:textId="77777777" w:rsidR="00335A31" w:rsidRPr="00DE7B59" w:rsidRDefault="00335A31" w:rsidP="005A53D1">
            <w:pPr>
              <w:pStyle w:val="TAL"/>
              <w:jc w:val="center"/>
              <w:rPr>
                <w:lang w:eastAsia="ko-KR"/>
              </w:rPr>
            </w:pPr>
            <w:r w:rsidRPr="00DE7B59">
              <w:rPr>
                <w:lang w:eastAsia="ko-KR"/>
              </w:rPr>
              <w:t>94</w:t>
            </w:r>
          </w:p>
        </w:tc>
        <w:tc>
          <w:tcPr>
            <w:tcW w:w="1276" w:type="dxa"/>
            <w:noWrap/>
            <w:hideMark/>
          </w:tcPr>
          <w:p w14:paraId="49F41248" w14:textId="77777777" w:rsidR="00335A31" w:rsidRPr="00DE7B59" w:rsidRDefault="00335A31" w:rsidP="005A53D1">
            <w:pPr>
              <w:pStyle w:val="TAL"/>
              <w:jc w:val="center"/>
              <w:rPr>
                <w:lang w:eastAsia="ko-KR"/>
              </w:rPr>
            </w:pPr>
            <w:r w:rsidRPr="00DE7B59">
              <w:rPr>
                <w:lang w:eastAsia="ko-KR"/>
              </w:rPr>
              <w:t>≤ 31705</w:t>
            </w:r>
          </w:p>
        </w:tc>
        <w:tc>
          <w:tcPr>
            <w:tcW w:w="853" w:type="dxa"/>
            <w:noWrap/>
            <w:hideMark/>
          </w:tcPr>
          <w:p w14:paraId="336E2229" w14:textId="77777777" w:rsidR="00335A31" w:rsidRPr="00DE7B59" w:rsidRDefault="00335A31" w:rsidP="005A53D1">
            <w:pPr>
              <w:pStyle w:val="TAL"/>
              <w:jc w:val="center"/>
              <w:rPr>
                <w:lang w:eastAsia="ko-KR"/>
              </w:rPr>
            </w:pPr>
            <w:r w:rsidRPr="00DE7B59">
              <w:rPr>
                <w:lang w:eastAsia="ko-KR"/>
              </w:rPr>
              <w:t>158</w:t>
            </w:r>
          </w:p>
        </w:tc>
        <w:tc>
          <w:tcPr>
            <w:tcW w:w="1275" w:type="dxa"/>
            <w:noWrap/>
            <w:hideMark/>
          </w:tcPr>
          <w:p w14:paraId="23214CBF" w14:textId="77777777" w:rsidR="00335A31" w:rsidRPr="00DE7B59" w:rsidRDefault="00335A31" w:rsidP="005A53D1">
            <w:pPr>
              <w:pStyle w:val="TAL"/>
              <w:jc w:val="center"/>
              <w:rPr>
                <w:lang w:eastAsia="ko-KR"/>
              </w:rPr>
            </w:pPr>
            <w:r w:rsidRPr="00DE7B59">
              <w:rPr>
                <w:lang w:eastAsia="ko-KR"/>
              </w:rPr>
              <w:t>≤ 111504</w:t>
            </w:r>
          </w:p>
        </w:tc>
        <w:tc>
          <w:tcPr>
            <w:tcW w:w="709" w:type="dxa"/>
            <w:noWrap/>
            <w:hideMark/>
          </w:tcPr>
          <w:p w14:paraId="4F8A0AA9" w14:textId="77777777" w:rsidR="00335A31" w:rsidRPr="00DE7B59" w:rsidRDefault="00335A31" w:rsidP="005A53D1">
            <w:pPr>
              <w:pStyle w:val="TAL"/>
              <w:jc w:val="center"/>
              <w:rPr>
                <w:lang w:eastAsia="ko-KR"/>
              </w:rPr>
            </w:pPr>
            <w:r w:rsidRPr="00DE7B59">
              <w:rPr>
                <w:lang w:eastAsia="ko-KR"/>
              </w:rPr>
              <w:t>222</w:t>
            </w:r>
          </w:p>
        </w:tc>
        <w:tc>
          <w:tcPr>
            <w:tcW w:w="1132" w:type="dxa"/>
            <w:noWrap/>
            <w:hideMark/>
          </w:tcPr>
          <w:p w14:paraId="7DC7D5F9" w14:textId="77777777" w:rsidR="00335A31" w:rsidRPr="00DE7B59" w:rsidRDefault="00335A31" w:rsidP="005A53D1">
            <w:pPr>
              <w:pStyle w:val="TAL"/>
              <w:jc w:val="center"/>
              <w:rPr>
                <w:lang w:eastAsia="ko-KR"/>
              </w:rPr>
            </w:pPr>
            <w:r w:rsidRPr="00DE7B59">
              <w:rPr>
                <w:lang w:eastAsia="ko-KR"/>
              </w:rPr>
              <w:t>≤ 392147</w:t>
            </w:r>
          </w:p>
        </w:tc>
      </w:tr>
      <w:tr w:rsidR="00335A31" w:rsidRPr="00DE7B59" w14:paraId="200FF5AA" w14:textId="77777777" w:rsidTr="005A53D1">
        <w:trPr>
          <w:jc w:val="center"/>
        </w:trPr>
        <w:tc>
          <w:tcPr>
            <w:tcW w:w="719" w:type="dxa"/>
            <w:noWrap/>
            <w:hideMark/>
          </w:tcPr>
          <w:p w14:paraId="2A3AC925" w14:textId="77777777" w:rsidR="00335A31" w:rsidRPr="00DE7B59" w:rsidRDefault="00335A31" w:rsidP="005A53D1">
            <w:pPr>
              <w:pStyle w:val="TAL"/>
              <w:jc w:val="center"/>
              <w:rPr>
                <w:lang w:eastAsia="ko-KR"/>
              </w:rPr>
            </w:pPr>
            <w:r w:rsidRPr="00DE7B59">
              <w:rPr>
                <w:lang w:eastAsia="ko-KR"/>
              </w:rPr>
              <w:t>31</w:t>
            </w:r>
          </w:p>
        </w:tc>
        <w:tc>
          <w:tcPr>
            <w:tcW w:w="1827" w:type="dxa"/>
            <w:noWrap/>
            <w:hideMark/>
          </w:tcPr>
          <w:p w14:paraId="2C435A19" w14:textId="77777777" w:rsidR="00335A31" w:rsidRPr="00DE7B59" w:rsidRDefault="00335A31" w:rsidP="005A53D1">
            <w:pPr>
              <w:pStyle w:val="TAL"/>
              <w:jc w:val="center"/>
              <w:rPr>
                <w:lang w:eastAsia="ko-KR"/>
              </w:rPr>
            </w:pPr>
            <w:r w:rsidRPr="00DE7B59">
              <w:rPr>
                <w:lang w:eastAsia="ko-KR"/>
              </w:rPr>
              <w:t>≤ 9194</w:t>
            </w:r>
          </w:p>
        </w:tc>
        <w:tc>
          <w:tcPr>
            <w:tcW w:w="992" w:type="dxa"/>
            <w:noWrap/>
            <w:hideMark/>
          </w:tcPr>
          <w:p w14:paraId="2EE439C4" w14:textId="77777777" w:rsidR="00335A31" w:rsidRPr="00DE7B59" w:rsidRDefault="00335A31" w:rsidP="005A53D1">
            <w:pPr>
              <w:pStyle w:val="TAL"/>
              <w:jc w:val="center"/>
              <w:rPr>
                <w:lang w:eastAsia="ko-KR"/>
              </w:rPr>
            </w:pPr>
            <w:r w:rsidRPr="00DE7B59">
              <w:rPr>
                <w:lang w:eastAsia="ko-KR"/>
              </w:rPr>
              <w:t>95</w:t>
            </w:r>
          </w:p>
        </w:tc>
        <w:tc>
          <w:tcPr>
            <w:tcW w:w="1276" w:type="dxa"/>
            <w:noWrap/>
            <w:hideMark/>
          </w:tcPr>
          <w:p w14:paraId="0488CF07" w14:textId="77777777" w:rsidR="00335A31" w:rsidRPr="00DE7B59" w:rsidRDefault="00335A31" w:rsidP="005A53D1">
            <w:pPr>
              <w:pStyle w:val="TAL"/>
              <w:jc w:val="center"/>
              <w:rPr>
                <w:lang w:eastAsia="ko-KR"/>
              </w:rPr>
            </w:pPr>
            <w:r w:rsidRPr="00DE7B59">
              <w:rPr>
                <w:lang w:eastAsia="ko-KR"/>
              </w:rPr>
              <w:t>≤ 32334</w:t>
            </w:r>
          </w:p>
        </w:tc>
        <w:tc>
          <w:tcPr>
            <w:tcW w:w="853" w:type="dxa"/>
            <w:noWrap/>
            <w:hideMark/>
          </w:tcPr>
          <w:p w14:paraId="0F7AE336" w14:textId="77777777" w:rsidR="00335A31" w:rsidRPr="00DE7B59" w:rsidRDefault="00335A31" w:rsidP="005A53D1">
            <w:pPr>
              <w:pStyle w:val="TAL"/>
              <w:jc w:val="center"/>
              <w:rPr>
                <w:lang w:eastAsia="ko-KR"/>
              </w:rPr>
            </w:pPr>
            <w:r w:rsidRPr="00DE7B59">
              <w:rPr>
                <w:lang w:eastAsia="ko-KR"/>
              </w:rPr>
              <w:t>159</w:t>
            </w:r>
          </w:p>
        </w:tc>
        <w:tc>
          <w:tcPr>
            <w:tcW w:w="1275" w:type="dxa"/>
            <w:noWrap/>
            <w:hideMark/>
          </w:tcPr>
          <w:p w14:paraId="786B53C6" w14:textId="77777777" w:rsidR="00335A31" w:rsidRPr="00DE7B59" w:rsidRDefault="00335A31" w:rsidP="005A53D1">
            <w:pPr>
              <w:pStyle w:val="TAL"/>
              <w:jc w:val="center"/>
              <w:rPr>
                <w:lang w:eastAsia="ko-KR"/>
              </w:rPr>
            </w:pPr>
            <w:r w:rsidRPr="00DE7B59">
              <w:rPr>
                <w:lang w:eastAsia="ko-KR"/>
              </w:rPr>
              <w:t>≤ 113717</w:t>
            </w:r>
          </w:p>
        </w:tc>
        <w:tc>
          <w:tcPr>
            <w:tcW w:w="709" w:type="dxa"/>
            <w:noWrap/>
            <w:hideMark/>
          </w:tcPr>
          <w:p w14:paraId="4879C5DF" w14:textId="77777777" w:rsidR="00335A31" w:rsidRPr="00DE7B59" w:rsidRDefault="00335A31" w:rsidP="005A53D1">
            <w:pPr>
              <w:pStyle w:val="TAL"/>
              <w:jc w:val="center"/>
              <w:rPr>
                <w:lang w:eastAsia="ko-KR"/>
              </w:rPr>
            </w:pPr>
            <w:r w:rsidRPr="00DE7B59">
              <w:rPr>
                <w:lang w:eastAsia="ko-KR"/>
              </w:rPr>
              <w:t>223</w:t>
            </w:r>
          </w:p>
        </w:tc>
        <w:tc>
          <w:tcPr>
            <w:tcW w:w="1132" w:type="dxa"/>
            <w:noWrap/>
            <w:hideMark/>
          </w:tcPr>
          <w:p w14:paraId="02A8C811" w14:textId="77777777" w:rsidR="00335A31" w:rsidRPr="00DE7B59" w:rsidRDefault="00335A31" w:rsidP="005A53D1">
            <w:pPr>
              <w:pStyle w:val="TAL"/>
              <w:jc w:val="center"/>
              <w:rPr>
                <w:lang w:eastAsia="ko-KR"/>
              </w:rPr>
            </w:pPr>
            <w:r w:rsidRPr="00DE7B59">
              <w:rPr>
                <w:lang w:eastAsia="ko-KR"/>
              </w:rPr>
              <w:t>≤ 399929</w:t>
            </w:r>
          </w:p>
        </w:tc>
      </w:tr>
      <w:tr w:rsidR="00335A31" w:rsidRPr="00DE7B59" w14:paraId="4B7BD668" w14:textId="77777777" w:rsidTr="005A53D1">
        <w:trPr>
          <w:jc w:val="center"/>
        </w:trPr>
        <w:tc>
          <w:tcPr>
            <w:tcW w:w="719" w:type="dxa"/>
            <w:noWrap/>
            <w:hideMark/>
          </w:tcPr>
          <w:p w14:paraId="1F504B29" w14:textId="77777777" w:rsidR="00335A31" w:rsidRPr="00DE7B59" w:rsidRDefault="00335A31" w:rsidP="005A53D1">
            <w:pPr>
              <w:pStyle w:val="TAL"/>
              <w:jc w:val="center"/>
              <w:rPr>
                <w:lang w:eastAsia="ko-KR"/>
              </w:rPr>
            </w:pPr>
            <w:r w:rsidRPr="00DE7B59">
              <w:rPr>
                <w:lang w:eastAsia="ko-KR"/>
              </w:rPr>
              <w:t>32</w:t>
            </w:r>
          </w:p>
        </w:tc>
        <w:tc>
          <w:tcPr>
            <w:tcW w:w="1827" w:type="dxa"/>
            <w:noWrap/>
            <w:hideMark/>
          </w:tcPr>
          <w:p w14:paraId="66602A8D" w14:textId="77777777" w:rsidR="00335A31" w:rsidRPr="00DE7B59" w:rsidRDefault="00335A31" w:rsidP="005A53D1">
            <w:pPr>
              <w:pStyle w:val="TAL"/>
              <w:jc w:val="center"/>
              <w:rPr>
                <w:lang w:eastAsia="ko-KR"/>
              </w:rPr>
            </w:pPr>
            <w:r w:rsidRPr="00DE7B59">
              <w:rPr>
                <w:lang w:eastAsia="ko-KR"/>
              </w:rPr>
              <w:t>≤ 9376</w:t>
            </w:r>
          </w:p>
        </w:tc>
        <w:tc>
          <w:tcPr>
            <w:tcW w:w="992" w:type="dxa"/>
            <w:noWrap/>
            <w:hideMark/>
          </w:tcPr>
          <w:p w14:paraId="124D4814" w14:textId="77777777" w:rsidR="00335A31" w:rsidRPr="00DE7B59" w:rsidRDefault="00335A31" w:rsidP="005A53D1">
            <w:pPr>
              <w:pStyle w:val="TAL"/>
              <w:jc w:val="center"/>
              <w:rPr>
                <w:lang w:eastAsia="ko-KR"/>
              </w:rPr>
            </w:pPr>
            <w:r w:rsidRPr="00DE7B59">
              <w:rPr>
                <w:lang w:eastAsia="ko-KR"/>
              </w:rPr>
              <w:t>96</w:t>
            </w:r>
          </w:p>
        </w:tc>
        <w:tc>
          <w:tcPr>
            <w:tcW w:w="1276" w:type="dxa"/>
            <w:noWrap/>
            <w:hideMark/>
          </w:tcPr>
          <w:p w14:paraId="39D2ED79" w14:textId="77777777" w:rsidR="00335A31" w:rsidRPr="00DE7B59" w:rsidRDefault="00335A31" w:rsidP="005A53D1">
            <w:pPr>
              <w:pStyle w:val="TAL"/>
              <w:jc w:val="center"/>
              <w:rPr>
                <w:lang w:eastAsia="ko-KR"/>
              </w:rPr>
            </w:pPr>
            <w:r w:rsidRPr="00DE7B59">
              <w:rPr>
                <w:lang w:eastAsia="ko-KR"/>
              </w:rPr>
              <w:t>≤ 32976</w:t>
            </w:r>
          </w:p>
        </w:tc>
        <w:tc>
          <w:tcPr>
            <w:tcW w:w="853" w:type="dxa"/>
            <w:noWrap/>
            <w:hideMark/>
          </w:tcPr>
          <w:p w14:paraId="6BED1C5D" w14:textId="77777777" w:rsidR="00335A31" w:rsidRPr="00DE7B59" w:rsidRDefault="00335A31" w:rsidP="005A53D1">
            <w:pPr>
              <w:pStyle w:val="TAL"/>
              <w:jc w:val="center"/>
              <w:rPr>
                <w:lang w:eastAsia="ko-KR"/>
              </w:rPr>
            </w:pPr>
            <w:r w:rsidRPr="00DE7B59">
              <w:rPr>
                <w:lang w:eastAsia="ko-KR"/>
              </w:rPr>
              <w:t>160</w:t>
            </w:r>
          </w:p>
        </w:tc>
        <w:tc>
          <w:tcPr>
            <w:tcW w:w="1275" w:type="dxa"/>
            <w:noWrap/>
            <w:hideMark/>
          </w:tcPr>
          <w:p w14:paraId="0265FAB9" w14:textId="77777777" w:rsidR="00335A31" w:rsidRPr="00DE7B59" w:rsidRDefault="00335A31" w:rsidP="005A53D1">
            <w:pPr>
              <w:pStyle w:val="TAL"/>
              <w:jc w:val="center"/>
              <w:rPr>
                <w:lang w:eastAsia="ko-KR"/>
              </w:rPr>
            </w:pPr>
            <w:r w:rsidRPr="00DE7B59">
              <w:rPr>
                <w:lang w:eastAsia="ko-KR"/>
              </w:rPr>
              <w:t>≤ 115973</w:t>
            </w:r>
          </w:p>
        </w:tc>
        <w:tc>
          <w:tcPr>
            <w:tcW w:w="709" w:type="dxa"/>
            <w:noWrap/>
            <w:hideMark/>
          </w:tcPr>
          <w:p w14:paraId="1D504414" w14:textId="77777777" w:rsidR="00335A31" w:rsidRPr="00DE7B59" w:rsidRDefault="00335A31" w:rsidP="005A53D1">
            <w:pPr>
              <w:pStyle w:val="TAL"/>
              <w:jc w:val="center"/>
              <w:rPr>
                <w:lang w:eastAsia="ko-KR"/>
              </w:rPr>
            </w:pPr>
            <w:r w:rsidRPr="00DE7B59">
              <w:rPr>
                <w:lang w:eastAsia="ko-KR"/>
              </w:rPr>
              <w:t>224</w:t>
            </w:r>
          </w:p>
        </w:tc>
        <w:tc>
          <w:tcPr>
            <w:tcW w:w="1132" w:type="dxa"/>
            <w:noWrap/>
            <w:hideMark/>
          </w:tcPr>
          <w:p w14:paraId="2B5087F0" w14:textId="77777777" w:rsidR="00335A31" w:rsidRPr="00DE7B59" w:rsidRDefault="00335A31" w:rsidP="005A53D1">
            <w:pPr>
              <w:pStyle w:val="TAL"/>
              <w:jc w:val="center"/>
              <w:rPr>
                <w:lang w:eastAsia="ko-KR"/>
              </w:rPr>
            </w:pPr>
            <w:r w:rsidRPr="00DE7B59">
              <w:rPr>
                <w:lang w:eastAsia="ko-KR"/>
              </w:rPr>
              <w:t>≤ 407865</w:t>
            </w:r>
          </w:p>
        </w:tc>
      </w:tr>
      <w:tr w:rsidR="00335A31" w:rsidRPr="00DE7B59" w14:paraId="1B651B72" w14:textId="77777777" w:rsidTr="005A53D1">
        <w:trPr>
          <w:jc w:val="center"/>
        </w:trPr>
        <w:tc>
          <w:tcPr>
            <w:tcW w:w="719" w:type="dxa"/>
            <w:noWrap/>
            <w:hideMark/>
          </w:tcPr>
          <w:p w14:paraId="68DD33E9" w14:textId="77777777" w:rsidR="00335A31" w:rsidRPr="00DE7B59" w:rsidRDefault="00335A31" w:rsidP="005A53D1">
            <w:pPr>
              <w:pStyle w:val="TAL"/>
              <w:jc w:val="center"/>
              <w:rPr>
                <w:lang w:eastAsia="ko-KR"/>
              </w:rPr>
            </w:pPr>
            <w:r w:rsidRPr="00DE7B59">
              <w:rPr>
                <w:lang w:eastAsia="ko-KR"/>
              </w:rPr>
              <w:t>33</w:t>
            </w:r>
          </w:p>
        </w:tc>
        <w:tc>
          <w:tcPr>
            <w:tcW w:w="1827" w:type="dxa"/>
            <w:noWrap/>
            <w:hideMark/>
          </w:tcPr>
          <w:p w14:paraId="091D7393" w14:textId="77777777" w:rsidR="00335A31" w:rsidRPr="00DE7B59" w:rsidRDefault="00335A31" w:rsidP="005A53D1">
            <w:pPr>
              <w:pStyle w:val="TAL"/>
              <w:jc w:val="center"/>
              <w:rPr>
                <w:lang w:eastAsia="ko-KR"/>
              </w:rPr>
            </w:pPr>
            <w:r w:rsidRPr="00DE7B59">
              <w:rPr>
                <w:lang w:eastAsia="ko-KR"/>
              </w:rPr>
              <w:t>≤ 9562</w:t>
            </w:r>
          </w:p>
        </w:tc>
        <w:tc>
          <w:tcPr>
            <w:tcW w:w="992" w:type="dxa"/>
            <w:noWrap/>
            <w:hideMark/>
          </w:tcPr>
          <w:p w14:paraId="49E78087" w14:textId="77777777" w:rsidR="00335A31" w:rsidRPr="00DE7B59" w:rsidRDefault="00335A31" w:rsidP="005A53D1">
            <w:pPr>
              <w:pStyle w:val="TAL"/>
              <w:jc w:val="center"/>
              <w:rPr>
                <w:lang w:eastAsia="ko-KR"/>
              </w:rPr>
            </w:pPr>
            <w:r w:rsidRPr="00DE7B59">
              <w:rPr>
                <w:lang w:eastAsia="ko-KR"/>
              </w:rPr>
              <w:t>97</w:t>
            </w:r>
          </w:p>
        </w:tc>
        <w:tc>
          <w:tcPr>
            <w:tcW w:w="1276" w:type="dxa"/>
            <w:noWrap/>
            <w:hideMark/>
          </w:tcPr>
          <w:p w14:paraId="513AA8BD" w14:textId="77777777" w:rsidR="00335A31" w:rsidRPr="00DE7B59" w:rsidRDefault="00335A31" w:rsidP="005A53D1">
            <w:pPr>
              <w:pStyle w:val="TAL"/>
              <w:jc w:val="center"/>
              <w:rPr>
                <w:lang w:eastAsia="ko-KR"/>
              </w:rPr>
            </w:pPr>
            <w:r w:rsidRPr="00DE7B59">
              <w:rPr>
                <w:lang w:eastAsia="ko-KR"/>
              </w:rPr>
              <w:t>≤ 33630</w:t>
            </w:r>
          </w:p>
        </w:tc>
        <w:tc>
          <w:tcPr>
            <w:tcW w:w="853" w:type="dxa"/>
            <w:noWrap/>
            <w:hideMark/>
          </w:tcPr>
          <w:p w14:paraId="52683180" w14:textId="77777777" w:rsidR="00335A31" w:rsidRPr="00DE7B59" w:rsidRDefault="00335A31" w:rsidP="005A53D1">
            <w:pPr>
              <w:pStyle w:val="TAL"/>
              <w:jc w:val="center"/>
              <w:rPr>
                <w:lang w:eastAsia="ko-KR"/>
              </w:rPr>
            </w:pPr>
            <w:r w:rsidRPr="00DE7B59">
              <w:rPr>
                <w:lang w:eastAsia="ko-KR"/>
              </w:rPr>
              <w:t>161</w:t>
            </w:r>
          </w:p>
        </w:tc>
        <w:tc>
          <w:tcPr>
            <w:tcW w:w="1275" w:type="dxa"/>
            <w:noWrap/>
            <w:hideMark/>
          </w:tcPr>
          <w:p w14:paraId="023FE959" w14:textId="77777777" w:rsidR="00335A31" w:rsidRPr="00DE7B59" w:rsidRDefault="00335A31" w:rsidP="005A53D1">
            <w:pPr>
              <w:pStyle w:val="TAL"/>
              <w:jc w:val="center"/>
              <w:rPr>
                <w:lang w:eastAsia="ko-KR"/>
              </w:rPr>
            </w:pPr>
            <w:r w:rsidRPr="00DE7B59">
              <w:rPr>
                <w:lang w:eastAsia="ko-KR"/>
              </w:rPr>
              <w:t>≤ 118275</w:t>
            </w:r>
          </w:p>
        </w:tc>
        <w:tc>
          <w:tcPr>
            <w:tcW w:w="709" w:type="dxa"/>
            <w:noWrap/>
            <w:hideMark/>
          </w:tcPr>
          <w:p w14:paraId="68E7B9BF" w14:textId="77777777" w:rsidR="00335A31" w:rsidRPr="00DE7B59" w:rsidRDefault="00335A31" w:rsidP="005A53D1">
            <w:pPr>
              <w:pStyle w:val="TAL"/>
              <w:jc w:val="center"/>
              <w:rPr>
                <w:lang w:eastAsia="ko-KR"/>
              </w:rPr>
            </w:pPr>
            <w:r w:rsidRPr="00DE7B59">
              <w:rPr>
                <w:lang w:eastAsia="ko-KR"/>
              </w:rPr>
              <w:t>225</w:t>
            </w:r>
          </w:p>
        </w:tc>
        <w:tc>
          <w:tcPr>
            <w:tcW w:w="1132" w:type="dxa"/>
            <w:noWrap/>
            <w:hideMark/>
          </w:tcPr>
          <w:p w14:paraId="1CCDB9FF" w14:textId="77777777" w:rsidR="00335A31" w:rsidRPr="00DE7B59" w:rsidRDefault="00335A31" w:rsidP="005A53D1">
            <w:pPr>
              <w:pStyle w:val="TAL"/>
              <w:jc w:val="center"/>
              <w:rPr>
                <w:lang w:eastAsia="ko-KR"/>
              </w:rPr>
            </w:pPr>
            <w:r w:rsidRPr="00DE7B59">
              <w:rPr>
                <w:lang w:eastAsia="ko-KR"/>
              </w:rPr>
              <w:t>≤ 415959</w:t>
            </w:r>
          </w:p>
        </w:tc>
      </w:tr>
      <w:tr w:rsidR="00335A31" w:rsidRPr="00DE7B59" w14:paraId="5CE49A8A" w14:textId="77777777" w:rsidTr="005A53D1">
        <w:trPr>
          <w:jc w:val="center"/>
        </w:trPr>
        <w:tc>
          <w:tcPr>
            <w:tcW w:w="719" w:type="dxa"/>
            <w:noWrap/>
            <w:hideMark/>
          </w:tcPr>
          <w:p w14:paraId="10DA938C" w14:textId="77777777" w:rsidR="00335A31" w:rsidRPr="00DE7B59" w:rsidRDefault="00335A31" w:rsidP="005A53D1">
            <w:pPr>
              <w:pStyle w:val="TAL"/>
              <w:jc w:val="center"/>
              <w:rPr>
                <w:lang w:eastAsia="ko-KR"/>
              </w:rPr>
            </w:pPr>
            <w:r w:rsidRPr="00DE7B59">
              <w:rPr>
                <w:lang w:eastAsia="ko-KR"/>
              </w:rPr>
              <w:t>34</w:t>
            </w:r>
          </w:p>
        </w:tc>
        <w:tc>
          <w:tcPr>
            <w:tcW w:w="1827" w:type="dxa"/>
            <w:noWrap/>
            <w:hideMark/>
          </w:tcPr>
          <w:p w14:paraId="2C5B1F01" w14:textId="77777777" w:rsidR="00335A31" w:rsidRPr="00DE7B59" w:rsidRDefault="00335A31" w:rsidP="005A53D1">
            <w:pPr>
              <w:pStyle w:val="TAL"/>
              <w:jc w:val="center"/>
              <w:rPr>
                <w:lang w:eastAsia="ko-KR"/>
              </w:rPr>
            </w:pPr>
            <w:r w:rsidRPr="00DE7B59">
              <w:rPr>
                <w:lang w:eastAsia="ko-KR"/>
              </w:rPr>
              <w:t>≤ 9752</w:t>
            </w:r>
          </w:p>
        </w:tc>
        <w:tc>
          <w:tcPr>
            <w:tcW w:w="992" w:type="dxa"/>
            <w:noWrap/>
            <w:hideMark/>
          </w:tcPr>
          <w:p w14:paraId="3EC1253B" w14:textId="77777777" w:rsidR="00335A31" w:rsidRPr="00DE7B59" w:rsidRDefault="00335A31" w:rsidP="005A53D1">
            <w:pPr>
              <w:pStyle w:val="TAL"/>
              <w:jc w:val="center"/>
              <w:rPr>
                <w:lang w:eastAsia="ko-KR"/>
              </w:rPr>
            </w:pPr>
            <w:r w:rsidRPr="00DE7B59">
              <w:rPr>
                <w:lang w:eastAsia="ko-KR"/>
              </w:rPr>
              <w:t>98</w:t>
            </w:r>
          </w:p>
        </w:tc>
        <w:tc>
          <w:tcPr>
            <w:tcW w:w="1276" w:type="dxa"/>
            <w:noWrap/>
            <w:hideMark/>
          </w:tcPr>
          <w:p w14:paraId="12BE274C" w14:textId="77777777" w:rsidR="00335A31" w:rsidRPr="00DE7B59" w:rsidRDefault="00335A31" w:rsidP="005A53D1">
            <w:pPr>
              <w:pStyle w:val="TAL"/>
              <w:jc w:val="center"/>
              <w:rPr>
                <w:lang w:eastAsia="ko-KR"/>
              </w:rPr>
            </w:pPr>
            <w:r w:rsidRPr="00DE7B59">
              <w:rPr>
                <w:lang w:eastAsia="ko-KR"/>
              </w:rPr>
              <w:t>≤ 34298</w:t>
            </w:r>
          </w:p>
        </w:tc>
        <w:tc>
          <w:tcPr>
            <w:tcW w:w="853" w:type="dxa"/>
            <w:noWrap/>
            <w:hideMark/>
          </w:tcPr>
          <w:p w14:paraId="23F64070" w14:textId="77777777" w:rsidR="00335A31" w:rsidRPr="00DE7B59" w:rsidRDefault="00335A31" w:rsidP="005A53D1">
            <w:pPr>
              <w:pStyle w:val="TAL"/>
              <w:jc w:val="center"/>
              <w:rPr>
                <w:lang w:eastAsia="ko-KR"/>
              </w:rPr>
            </w:pPr>
            <w:r w:rsidRPr="00DE7B59">
              <w:rPr>
                <w:lang w:eastAsia="ko-KR"/>
              </w:rPr>
              <w:t>162</w:t>
            </w:r>
          </w:p>
        </w:tc>
        <w:tc>
          <w:tcPr>
            <w:tcW w:w="1275" w:type="dxa"/>
            <w:noWrap/>
            <w:hideMark/>
          </w:tcPr>
          <w:p w14:paraId="3912DA83" w14:textId="77777777" w:rsidR="00335A31" w:rsidRPr="00DE7B59" w:rsidRDefault="00335A31" w:rsidP="005A53D1">
            <w:pPr>
              <w:pStyle w:val="TAL"/>
              <w:jc w:val="center"/>
              <w:rPr>
                <w:lang w:eastAsia="ko-KR"/>
              </w:rPr>
            </w:pPr>
            <w:r w:rsidRPr="00DE7B59">
              <w:rPr>
                <w:lang w:eastAsia="ko-KR"/>
              </w:rPr>
              <w:t>≤ 120622</w:t>
            </w:r>
          </w:p>
        </w:tc>
        <w:tc>
          <w:tcPr>
            <w:tcW w:w="709" w:type="dxa"/>
            <w:noWrap/>
            <w:hideMark/>
          </w:tcPr>
          <w:p w14:paraId="2355948E" w14:textId="77777777" w:rsidR="00335A31" w:rsidRPr="00DE7B59" w:rsidRDefault="00335A31" w:rsidP="005A53D1">
            <w:pPr>
              <w:pStyle w:val="TAL"/>
              <w:jc w:val="center"/>
              <w:rPr>
                <w:lang w:eastAsia="ko-KR"/>
              </w:rPr>
            </w:pPr>
            <w:r w:rsidRPr="00DE7B59">
              <w:rPr>
                <w:lang w:eastAsia="ko-KR"/>
              </w:rPr>
              <w:t>226</w:t>
            </w:r>
          </w:p>
        </w:tc>
        <w:tc>
          <w:tcPr>
            <w:tcW w:w="1132" w:type="dxa"/>
            <w:noWrap/>
            <w:hideMark/>
          </w:tcPr>
          <w:p w14:paraId="2530D192" w14:textId="77777777" w:rsidR="00335A31" w:rsidRPr="00DE7B59" w:rsidRDefault="00335A31" w:rsidP="005A53D1">
            <w:pPr>
              <w:pStyle w:val="TAL"/>
              <w:jc w:val="center"/>
              <w:rPr>
                <w:lang w:eastAsia="ko-KR"/>
              </w:rPr>
            </w:pPr>
            <w:r w:rsidRPr="00DE7B59">
              <w:rPr>
                <w:lang w:eastAsia="ko-KR"/>
              </w:rPr>
              <w:t>≤ 424213</w:t>
            </w:r>
          </w:p>
        </w:tc>
      </w:tr>
      <w:tr w:rsidR="00335A31" w:rsidRPr="00DE7B59" w14:paraId="170E78A9" w14:textId="77777777" w:rsidTr="005A53D1">
        <w:trPr>
          <w:jc w:val="center"/>
        </w:trPr>
        <w:tc>
          <w:tcPr>
            <w:tcW w:w="719" w:type="dxa"/>
            <w:noWrap/>
            <w:hideMark/>
          </w:tcPr>
          <w:p w14:paraId="49098B6E" w14:textId="77777777" w:rsidR="00335A31" w:rsidRPr="00DE7B59" w:rsidRDefault="00335A31" w:rsidP="005A53D1">
            <w:pPr>
              <w:pStyle w:val="TAL"/>
              <w:jc w:val="center"/>
              <w:rPr>
                <w:lang w:eastAsia="ko-KR"/>
              </w:rPr>
            </w:pPr>
            <w:r w:rsidRPr="00DE7B59">
              <w:rPr>
                <w:lang w:eastAsia="ko-KR"/>
              </w:rPr>
              <w:t>35</w:t>
            </w:r>
          </w:p>
        </w:tc>
        <w:tc>
          <w:tcPr>
            <w:tcW w:w="1827" w:type="dxa"/>
            <w:noWrap/>
            <w:hideMark/>
          </w:tcPr>
          <w:p w14:paraId="0E36D900" w14:textId="77777777" w:rsidR="00335A31" w:rsidRPr="00DE7B59" w:rsidRDefault="00335A31" w:rsidP="005A53D1">
            <w:pPr>
              <w:pStyle w:val="TAL"/>
              <w:jc w:val="center"/>
              <w:rPr>
                <w:lang w:eastAsia="ko-KR"/>
              </w:rPr>
            </w:pPr>
            <w:r w:rsidRPr="00DE7B59">
              <w:rPr>
                <w:lang w:eastAsia="ko-KR"/>
              </w:rPr>
              <w:t>≤ 9946</w:t>
            </w:r>
          </w:p>
        </w:tc>
        <w:tc>
          <w:tcPr>
            <w:tcW w:w="992" w:type="dxa"/>
            <w:noWrap/>
            <w:hideMark/>
          </w:tcPr>
          <w:p w14:paraId="692F86E6" w14:textId="77777777" w:rsidR="00335A31" w:rsidRPr="00DE7B59" w:rsidRDefault="00335A31" w:rsidP="005A53D1">
            <w:pPr>
              <w:pStyle w:val="TAL"/>
              <w:jc w:val="center"/>
              <w:rPr>
                <w:lang w:eastAsia="ko-KR"/>
              </w:rPr>
            </w:pPr>
            <w:r w:rsidRPr="00DE7B59">
              <w:rPr>
                <w:lang w:eastAsia="ko-KR"/>
              </w:rPr>
              <w:t>99</w:t>
            </w:r>
          </w:p>
        </w:tc>
        <w:tc>
          <w:tcPr>
            <w:tcW w:w="1276" w:type="dxa"/>
            <w:noWrap/>
            <w:hideMark/>
          </w:tcPr>
          <w:p w14:paraId="5F5724B5" w14:textId="77777777" w:rsidR="00335A31" w:rsidRPr="00DE7B59" w:rsidRDefault="00335A31" w:rsidP="005A53D1">
            <w:pPr>
              <w:pStyle w:val="TAL"/>
              <w:jc w:val="center"/>
              <w:rPr>
                <w:lang w:eastAsia="ko-KR"/>
              </w:rPr>
            </w:pPr>
            <w:r w:rsidRPr="00DE7B59">
              <w:rPr>
                <w:lang w:eastAsia="ko-KR"/>
              </w:rPr>
              <w:t>≤ 34978</w:t>
            </w:r>
          </w:p>
        </w:tc>
        <w:tc>
          <w:tcPr>
            <w:tcW w:w="853" w:type="dxa"/>
            <w:noWrap/>
            <w:hideMark/>
          </w:tcPr>
          <w:p w14:paraId="2D2816F6" w14:textId="77777777" w:rsidR="00335A31" w:rsidRPr="00DE7B59" w:rsidRDefault="00335A31" w:rsidP="005A53D1">
            <w:pPr>
              <w:pStyle w:val="TAL"/>
              <w:jc w:val="center"/>
              <w:rPr>
                <w:lang w:eastAsia="ko-KR"/>
              </w:rPr>
            </w:pPr>
            <w:r w:rsidRPr="00DE7B59">
              <w:rPr>
                <w:lang w:eastAsia="ko-KR"/>
              </w:rPr>
              <w:t>163</w:t>
            </w:r>
          </w:p>
        </w:tc>
        <w:tc>
          <w:tcPr>
            <w:tcW w:w="1275" w:type="dxa"/>
            <w:noWrap/>
            <w:hideMark/>
          </w:tcPr>
          <w:p w14:paraId="7605A1B9" w14:textId="77777777" w:rsidR="00335A31" w:rsidRPr="00DE7B59" w:rsidRDefault="00335A31" w:rsidP="005A53D1">
            <w:pPr>
              <w:pStyle w:val="TAL"/>
              <w:jc w:val="center"/>
              <w:rPr>
                <w:lang w:eastAsia="ko-KR"/>
              </w:rPr>
            </w:pPr>
            <w:r w:rsidRPr="00DE7B59">
              <w:rPr>
                <w:lang w:eastAsia="ko-KR"/>
              </w:rPr>
              <w:t>≤ 123016</w:t>
            </w:r>
          </w:p>
        </w:tc>
        <w:tc>
          <w:tcPr>
            <w:tcW w:w="709" w:type="dxa"/>
            <w:noWrap/>
            <w:hideMark/>
          </w:tcPr>
          <w:p w14:paraId="511A258D" w14:textId="77777777" w:rsidR="00335A31" w:rsidRPr="00DE7B59" w:rsidRDefault="00335A31" w:rsidP="005A53D1">
            <w:pPr>
              <w:pStyle w:val="TAL"/>
              <w:jc w:val="center"/>
              <w:rPr>
                <w:lang w:eastAsia="ko-KR"/>
              </w:rPr>
            </w:pPr>
            <w:r w:rsidRPr="00DE7B59">
              <w:rPr>
                <w:lang w:eastAsia="ko-KR"/>
              </w:rPr>
              <w:t>227</w:t>
            </w:r>
          </w:p>
        </w:tc>
        <w:tc>
          <w:tcPr>
            <w:tcW w:w="1132" w:type="dxa"/>
            <w:noWrap/>
            <w:hideMark/>
          </w:tcPr>
          <w:p w14:paraId="731F6910" w14:textId="77777777" w:rsidR="00335A31" w:rsidRPr="00DE7B59" w:rsidRDefault="00335A31" w:rsidP="005A53D1">
            <w:pPr>
              <w:pStyle w:val="TAL"/>
              <w:jc w:val="center"/>
              <w:rPr>
                <w:lang w:eastAsia="ko-KR"/>
              </w:rPr>
            </w:pPr>
            <w:r w:rsidRPr="00DE7B59">
              <w:rPr>
                <w:lang w:eastAsia="ko-KR"/>
              </w:rPr>
              <w:t>≤ 432631</w:t>
            </w:r>
          </w:p>
        </w:tc>
      </w:tr>
      <w:tr w:rsidR="00335A31" w:rsidRPr="00DE7B59" w14:paraId="5AB3F3A7" w14:textId="77777777" w:rsidTr="005A53D1">
        <w:trPr>
          <w:jc w:val="center"/>
        </w:trPr>
        <w:tc>
          <w:tcPr>
            <w:tcW w:w="719" w:type="dxa"/>
            <w:noWrap/>
            <w:hideMark/>
          </w:tcPr>
          <w:p w14:paraId="2137A9F6" w14:textId="77777777" w:rsidR="00335A31" w:rsidRPr="00DE7B59" w:rsidRDefault="00335A31" w:rsidP="005A53D1">
            <w:pPr>
              <w:pStyle w:val="TAL"/>
              <w:jc w:val="center"/>
              <w:rPr>
                <w:lang w:eastAsia="ko-KR"/>
              </w:rPr>
            </w:pPr>
            <w:r w:rsidRPr="00DE7B59">
              <w:rPr>
                <w:lang w:eastAsia="ko-KR"/>
              </w:rPr>
              <w:t>36</w:t>
            </w:r>
          </w:p>
        </w:tc>
        <w:tc>
          <w:tcPr>
            <w:tcW w:w="1827" w:type="dxa"/>
            <w:noWrap/>
            <w:hideMark/>
          </w:tcPr>
          <w:p w14:paraId="6F800F8A" w14:textId="77777777" w:rsidR="00335A31" w:rsidRPr="00DE7B59" w:rsidRDefault="00335A31" w:rsidP="005A53D1">
            <w:pPr>
              <w:pStyle w:val="TAL"/>
              <w:jc w:val="center"/>
              <w:rPr>
                <w:lang w:eastAsia="ko-KR"/>
              </w:rPr>
            </w:pPr>
            <w:r w:rsidRPr="00DE7B59">
              <w:rPr>
                <w:lang w:eastAsia="ko-KR"/>
              </w:rPr>
              <w:t>≤ 10143</w:t>
            </w:r>
          </w:p>
        </w:tc>
        <w:tc>
          <w:tcPr>
            <w:tcW w:w="992" w:type="dxa"/>
            <w:noWrap/>
            <w:hideMark/>
          </w:tcPr>
          <w:p w14:paraId="1EE124C9" w14:textId="77777777" w:rsidR="00335A31" w:rsidRPr="00DE7B59" w:rsidRDefault="00335A31" w:rsidP="005A53D1">
            <w:pPr>
              <w:pStyle w:val="TAL"/>
              <w:jc w:val="center"/>
              <w:rPr>
                <w:lang w:eastAsia="ko-KR"/>
              </w:rPr>
            </w:pPr>
            <w:r w:rsidRPr="00DE7B59">
              <w:rPr>
                <w:lang w:eastAsia="ko-KR"/>
              </w:rPr>
              <w:t>100</w:t>
            </w:r>
          </w:p>
        </w:tc>
        <w:tc>
          <w:tcPr>
            <w:tcW w:w="1276" w:type="dxa"/>
            <w:noWrap/>
            <w:hideMark/>
          </w:tcPr>
          <w:p w14:paraId="3E4CEC0A" w14:textId="77777777" w:rsidR="00335A31" w:rsidRPr="00DE7B59" w:rsidRDefault="00335A31" w:rsidP="005A53D1">
            <w:pPr>
              <w:pStyle w:val="TAL"/>
              <w:jc w:val="center"/>
              <w:rPr>
                <w:lang w:eastAsia="ko-KR"/>
              </w:rPr>
            </w:pPr>
            <w:r w:rsidRPr="00DE7B59">
              <w:rPr>
                <w:lang w:eastAsia="ko-KR"/>
              </w:rPr>
              <w:t>≤ 35672</w:t>
            </w:r>
          </w:p>
        </w:tc>
        <w:tc>
          <w:tcPr>
            <w:tcW w:w="853" w:type="dxa"/>
            <w:noWrap/>
            <w:hideMark/>
          </w:tcPr>
          <w:p w14:paraId="28081E3D" w14:textId="77777777" w:rsidR="00335A31" w:rsidRPr="00DE7B59" w:rsidRDefault="00335A31" w:rsidP="005A53D1">
            <w:pPr>
              <w:pStyle w:val="TAL"/>
              <w:jc w:val="center"/>
              <w:rPr>
                <w:lang w:eastAsia="ko-KR"/>
              </w:rPr>
            </w:pPr>
            <w:r w:rsidRPr="00DE7B59">
              <w:rPr>
                <w:lang w:eastAsia="ko-KR"/>
              </w:rPr>
              <w:t>164</w:t>
            </w:r>
          </w:p>
        </w:tc>
        <w:tc>
          <w:tcPr>
            <w:tcW w:w="1275" w:type="dxa"/>
            <w:noWrap/>
            <w:hideMark/>
          </w:tcPr>
          <w:p w14:paraId="5A7CE57F" w14:textId="77777777" w:rsidR="00335A31" w:rsidRPr="00DE7B59" w:rsidRDefault="00335A31" w:rsidP="005A53D1">
            <w:pPr>
              <w:pStyle w:val="TAL"/>
              <w:jc w:val="center"/>
              <w:rPr>
                <w:lang w:eastAsia="ko-KR"/>
              </w:rPr>
            </w:pPr>
            <w:r w:rsidRPr="00DE7B59">
              <w:rPr>
                <w:lang w:eastAsia="ko-KR"/>
              </w:rPr>
              <w:t>≤ 125457</w:t>
            </w:r>
          </w:p>
        </w:tc>
        <w:tc>
          <w:tcPr>
            <w:tcW w:w="709" w:type="dxa"/>
            <w:noWrap/>
            <w:hideMark/>
          </w:tcPr>
          <w:p w14:paraId="047D2317" w14:textId="77777777" w:rsidR="00335A31" w:rsidRPr="00DE7B59" w:rsidRDefault="00335A31" w:rsidP="005A53D1">
            <w:pPr>
              <w:pStyle w:val="TAL"/>
              <w:jc w:val="center"/>
              <w:rPr>
                <w:lang w:eastAsia="ko-KR"/>
              </w:rPr>
            </w:pPr>
            <w:r w:rsidRPr="00DE7B59">
              <w:rPr>
                <w:lang w:eastAsia="ko-KR"/>
              </w:rPr>
              <w:t>228</w:t>
            </w:r>
          </w:p>
        </w:tc>
        <w:tc>
          <w:tcPr>
            <w:tcW w:w="1132" w:type="dxa"/>
            <w:noWrap/>
            <w:hideMark/>
          </w:tcPr>
          <w:p w14:paraId="4FB7D6B0" w14:textId="77777777" w:rsidR="00335A31" w:rsidRPr="00DE7B59" w:rsidRDefault="00335A31" w:rsidP="005A53D1">
            <w:pPr>
              <w:pStyle w:val="TAL"/>
              <w:jc w:val="center"/>
              <w:rPr>
                <w:lang w:eastAsia="ko-KR"/>
              </w:rPr>
            </w:pPr>
            <w:r w:rsidRPr="00DE7B59">
              <w:rPr>
                <w:lang w:eastAsia="ko-KR"/>
              </w:rPr>
              <w:t>≤ 441216</w:t>
            </w:r>
          </w:p>
        </w:tc>
      </w:tr>
      <w:tr w:rsidR="00335A31" w:rsidRPr="00DE7B59" w14:paraId="3116CDAE" w14:textId="77777777" w:rsidTr="005A53D1">
        <w:trPr>
          <w:jc w:val="center"/>
        </w:trPr>
        <w:tc>
          <w:tcPr>
            <w:tcW w:w="719" w:type="dxa"/>
            <w:noWrap/>
            <w:hideMark/>
          </w:tcPr>
          <w:p w14:paraId="44974614" w14:textId="77777777" w:rsidR="00335A31" w:rsidRPr="00DE7B59" w:rsidRDefault="00335A31" w:rsidP="005A53D1">
            <w:pPr>
              <w:pStyle w:val="TAL"/>
              <w:jc w:val="center"/>
              <w:rPr>
                <w:lang w:eastAsia="ko-KR"/>
              </w:rPr>
            </w:pPr>
            <w:r w:rsidRPr="00DE7B59">
              <w:rPr>
                <w:lang w:eastAsia="ko-KR"/>
              </w:rPr>
              <w:t>37</w:t>
            </w:r>
          </w:p>
        </w:tc>
        <w:tc>
          <w:tcPr>
            <w:tcW w:w="1827" w:type="dxa"/>
            <w:noWrap/>
            <w:hideMark/>
          </w:tcPr>
          <w:p w14:paraId="7A684321" w14:textId="77777777" w:rsidR="00335A31" w:rsidRPr="00DE7B59" w:rsidRDefault="00335A31" w:rsidP="005A53D1">
            <w:pPr>
              <w:pStyle w:val="TAL"/>
              <w:jc w:val="center"/>
              <w:rPr>
                <w:lang w:eastAsia="ko-KR"/>
              </w:rPr>
            </w:pPr>
            <w:r w:rsidRPr="00DE7B59">
              <w:rPr>
                <w:lang w:eastAsia="ko-KR"/>
              </w:rPr>
              <w:t>≤ 10344</w:t>
            </w:r>
          </w:p>
        </w:tc>
        <w:tc>
          <w:tcPr>
            <w:tcW w:w="992" w:type="dxa"/>
            <w:noWrap/>
            <w:hideMark/>
          </w:tcPr>
          <w:p w14:paraId="0CE44F57" w14:textId="77777777" w:rsidR="00335A31" w:rsidRPr="00DE7B59" w:rsidRDefault="00335A31" w:rsidP="005A53D1">
            <w:pPr>
              <w:pStyle w:val="TAL"/>
              <w:jc w:val="center"/>
              <w:rPr>
                <w:lang w:eastAsia="ko-KR"/>
              </w:rPr>
            </w:pPr>
            <w:r w:rsidRPr="00DE7B59">
              <w:rPr>
                <w:lang w:eastAsia="ko-KR"/>
              </w:rPr>
              <w:t>101</w:t>
            </w:r>
          </w:p>
        </w:tc>
        <w:tc>
          <w:tcPr>
            <w:tcW w:w="1276" w:type="dxa"/>
            <w:noWrap/>
            <w:hideMark/>
          </w:tcPr>
          <w:p w14:paraId="2DC463F2" w14:textId="77777777" w:rsidR="00335A31" w:rsidRPr="00DE7B59" w:rsidRDefault="00335A31" w:rsidP="005A53D1">
            <w:pPr>
              <w:pStyle w:val="TAL"/>
              <w:jc w:val="center"/>
              <w:rPr>
                <w:lang w:eastAsia="ko-KR"/>
              </w:rPr>
            </w:pPr>
            <w:r w:rsidRPr="00DE7B59">
              <w:rPr>
                <w:lang w:eastAsia="ko-KR"/>
              </w:rPr>
              <w:t>≤ 36380</w:t>
            </w:r>
          </w:p>
        </w:tc>
        <w:tc>
          <w:tcPr>
            <w:tcW w:w="853" w:type="dxa"/>
            <w:noWrap/>
            <w:hideMark/>
          </w:tcPr>
          <w:p w14:paraId="623AFC40" w14:textId="77777777" w:rsidR="00335A31" w:rsidRPr="00DE7B59" w:rsidRDefault="00335A31" w:rsidP="005A53D1">
            <w:pPr>
              <w:pStyle w:val="TAL"/>
              <w:jc w:val="center"/>
              <w:rPr>
                <w:lang w:eastAsia="ko-KR"/>
              </w:rPr>
            </w:pPr>
            <w:r w:rsidRPr="00DE7B59">
              <w:rPr>
                <w:lang w:eastAsia="ko-KR"/>
              </w:rPr>
              <w:t>165</w:t>
            </w:r>
          </w:p>
        </w:tc>
        <w:tc>
          <w:tcPr>
            <w:tcW w:w="1275" w:type="dxa"/>
            <w:noWrap/>
            <w:hideMark/>
          </w:tcPr>
          <w:p w14:paraId="0BEC0C14" w14:textId="77777777" w:rsidR="00335A31" w:rsidRPr="00DE7B59" w:rsidRDefault="00335A31" w:rsidP="005A53D1">
            <w:pPr>
              <w:pStyle w:val="TAL"/>
              <w:jc w:val="center"/>
              <w:rPr>
                <w:lang w:eastAsia="ko-KR"/>
              </w:rPr>
            </w:pPr>
            <w:r w:rsidRPr="00DE7B59">
              <w:rPr>
                <w:lang w:eastAsia="ko-KR"/>
              </w:rPr>
              <w:t>≤ 127946</w:t>
            </w:r>
          </w:p>
        </w:tc>
        <w:tc>
          <w:tcPr>
            <w:tcW w:w="709" w:type="dxa"/>
            <w:noWrap/>
            <w:hideMark/>
          </w:tcPr>
          <w:p w14:paraId="79981329" w14:textId="77777777" w:rsidR="00335A31" w:rsidRPr="00DE7B59" w:rsidRDefault="00335A31" w:rsidP="005A53D1">
            <w:pPr>
              <w:pStyle w:val="TAL"/>
              <w:jc w:val="center"/>
              <w:rPr>
                <w:lang w:eastAsia="ko-KR"/>
              </w:rPr>
            </w:pPr>
            <w:r w:rsidRPr="00DE7B59">
              <w:rPr>
                <w:lang w:eastAsia="ko-KR"/>
              </w:rPr>
              <w:t>229</w:t>
            </w:r>
          </w:p>
        </w:tc>
        <w:tc>
          <w:tcPr>
            <w:tcW w:w="1132" w:type="dxa"/>
            <w:noWrap/>
            <w:hideMark/>
          </w:tcPr>
          <w:p w14:paraId="5A23F910" w14:textId="77777777" w:rsidR="00335A31" w:rsidRPr="00DE7B59" w:rsidRDefault="00335A31" w:rsidP="005A53D1">
            <w:pPr>
              <w:pStyle w:val="TAL"/>
              <w:jc w:val="center"/>
              <w:rPr>
                <w:lang w:eastAsia="ko-KR"/>
              </w:rPr>
            </w:pPr>
            <w:r w:rsidRPr="00DE7B59">
              <w:rPr>
                <w:lang w:eastAsia="ko-KR"/>
              </w:rPr>
              <w:t>≤ 449971</w:t>
            </w:r>
          </w:p>
        </w:tc>
      </w:tr>
      <w:tr w:rsidR="00335A31" w:rsidRPr="00DE7B59" w14:paraId="59AF38BF" w14:textId="77777777" w:rsidTr="005A53D1">
        <w:trPr>
          <w:jc w:val="center"/>
        </w:trPr>
        <w:tc>
          <w:tcPr>
            <w:tcW w:w="719" w:type="dxa"/>
            <w:noWrap/>
            <w:hideMark/>
          </w:tcPr>
          <w:p w14:paraId="52DD5125" w14:textId="77777777" w:rsidR="00335A31" w:rsidRPr="00DE7B59" w:rsidRDefault="00335A31" w:rsidP="005A53D1">
            <w:pPr>
              <w:pStyle w:val="TAL"/>
              <w:jc w:val="center"/>
              <w:rPr>
                <w:lang w:eastAsia="ko-KR"/>
              </w:rPr>
            </w:pPr>
            <w:r w:rsidRPr="00DE7B59">
              <w:rPr>
                <w:lang w:eastAsia="ko-KR"/>
              </w:rPr>
              <w:t>38</w:t>
            </w:r>
          </w:p>
        </w:tc>
        <w:tc>
          <w:tcPr>
            <w:tcW w:w="1827" w:type="dxa"/>
            <w:noWrap/>
            <w:hideMark/>
          </w:tcPr>
          <w:p w14:paraId="0F7ED67B" w14:textId="77777777" w:rsidR="00335A31" w:rsidRPr="00DE7B59" w:rsidRDefault="00335A31" w:rsidP="005A53D1">
            <w:pPr>
              <w:pStyle w:val="TAL"/>
              <w:jc w:val="center"/>
              <w:rPr>
                <w:lang w:eastAsia="ko-KR"/>
              </w:rPr>
            </w:pPr>
            <w:r w:rsidRPr="00DE7B59">
              <w:rPr>
                <w:lang w:eastAsia="ko-KR"/>
              </w:rPr>
              <w:t>≤ 10549</w:t>
            </w:r>
          </w:p>
        </w:tc>
        <w:tc>
          <w:tcPr>
            <w:tcW w:w="992" w:type="dxa"/>
            <w:noWrap/>
            <w:hideMark/>
          </w:tcPr>
          <w:p w14:paraId="0FF6DE97" w14:textId="77777777" w:rsidR="00335A31" w:rsidRPr="00DE7B59" w:rsidRDefault="00335A31" w:rsidP="005A53D1">
            <w:pPr>
              <w:pStyle w:val="TAL"/>
              <w:jc w:val="center"/>
              <w:rPr>
                <w:lang w:eastAsia="ko-KR"/>
              </w:rPr>
            </w:pPr>
            <w:r w:rsidRPr="00DE7B59">
              <w:rPr>
                <w:lang w:eastAsia="ko-KR"/>
              </w:rPr>
              <w:t>102</w:t>
            </w:r>
          </w:p>
        </w:tc>
        <w:tc>
          <w:tcPr>
            <w:tcW w:w="1276" w:type="dxa"/>
            <w:noWrap/>
            <w:hideMark/>
          </w:tcPr>
          <w:p w14:paraId="0CC5F949" w14:textId="77777777" w:rsidR="00335A31" w:rsidRPr="00DE7B59" w:rsidRDefault="00335A31" w:rsidP="005A53D1">
            <w:pPr>
              <w:pStyle w:val="TAL"/>
              <w:jc w:val="center"/>
              <w:rPr>
                <w:lang w:eastAsia="ko-KR"/>
              </w:rPr>
            </w:pPr>
            <w:r w:rsidRPr="00DE7B59">
              <w:rPr>
                <w:lang w:eastAsia="ko-KR"/>
              </w:rPr>
              <w:t>≤ 37102</w:t>
            </w:r>
          </w:p>
        </w:tc>
        <w:tc>
          <w:tcPr>
            <w:tcW w:w="853" w:type="dxa"/>
            <w:noWrap/>
            <w:hideMark/>
          </w:tcPr>
          <w:p w14:paraId="21F9225D" w14:textId="77777777" w:rsidR="00335A31" w:rsidRPr="00DE7B59" w:rsidRDefault="00335A31" w:rsidP="005A53D1">
            <w:pPr>
              <w:pStyle w:val="TAL"/>
              <w:jc w:val="center"/>
              <w:rPr>
                <w:lang w:eastAsia="ko-KR"/>
              </w:rPr>
            </w:pPr>
            <w:r w:rsidRPr="00DE7B59">
              <w:rPr>
                <w:lang w:eastAsia="ko-KR"/>
              </w:rPr>
              <w:t>166</w:t>
            </w:r>
          </w:p>
        </w:tc>
        <w:tc>
          <w:tcPr>
            <w:tcW w:w="1275" w:type="dxa"/>
            <w:noWrap/>
            <w:hideMark/>
          </w:tcPr>
          <w:p w14:paraId="6DA81024" w14:textId="77777777" w:rsidR="00335A31" w:rsidRPr="00DE7B59" w:rsidRDefault="00335A31" w:rsidP="005A53D1">
            <w:pPr>
              <w:pStyle w:val="TAL"/>
              <w:jc w:val="center"/>
              <w:rPr>
                <w:lang w:eastAsia="ko-KR"/>
              </w:rPr>
            </w:pPr>
            <w:r w:rsidRPr="00DE7B59">
              <w:rPr>
                <w:lang w:eastAsia="ko-KR"/>
              </w:rPr>
              <w:t>≤ 130485</w:t>
            </w:r>
          </w:p>
        </w:tc>
        <w:tc>
          <w:tcPr>
            <w:tcW w:w="709" w:type="dxa"/>
            <w:noWrap/>
            <w:hideMark/>
          </w:tcPr>
          <w:p w14:paraId="6380246B" w14:textId="77777777" w:rsidR="00335A31" w:rsidRPr="00DE7B59" w:rsidRDefault="00335A31" w:rsidP="005A53D1">
            <w:pPr>
              <w:pStyle w:val="TAL"/>
              <w:jc w:val="center"/>
              <w:rPr>
                <w:lang w:eastAsia="ko-KR"/>
              </w:rPr>
            </w:pPr>
            <w:r w:rsidRPr="00DE7B59">
              <w:rPr>
                <w:lang w:eastAsia="ko-KR"/>
              </w:rPr>
              <w:t>230</w:t>
            </w:r>
          </w:p>
        </w:tc>
        <w:tc>
          <w:tcPr>
            <w:tcW w:w="1132" w:type="dxa"/>
            <w:noWrap/>
            <w:hideMark/>
          </w:tcPr>
          <w:p w14:paraId="46021A14" w14:textId="77777777" w:rsidR="00335A31" w:rsidRPr="00DE7B59" w:rsidRDefault="00335A31" w:rsidP="005A53D1">
            <w:pPr>
              <w:pStyle w:val="TAL"/>
              <w:jc w:val="center"/>
              <w:rPr>
                <w:lang w:eastAsia="ko-KR"/>
              </w:rPr>
            </w:pPr>
            <w:r w:rsidRPr="00DE7B59">
              <w:rPr>
                <w:lang w:eastAsia="ko-KR"/>
              </w:rPr>
              <w:t>≤ 458900</w:t>
            </w:r>
          </w:p>
        </w:tc>
      </w:tr>
      <w:tr w:rsidR="00335A31" w:rsidRPr="00DE7B59" w14:paraId="3571A1A8" w14:textId="77777777" w:rsidTr="005A53D1">
        <w:trPr>
          <w:jc w:val="center"/>
        </w:trPr>
        <w:tc>
          <w:tcPr>
            <w:tcW w:w="719" w:type="dxa"/>
            <w:noWrap/>
            <w:hideMark/>
          </w:tcPr>
          <w:p w14:paraId="3220DC2B" w14:textId="77777777" w:rsidR="00335A31" w:rsidRPr="00DE7B59" w:rsidRDefault="00335A31" w:rsidP="005A53D1">
            <w:pPr>
              <w:pStyle w:val="TAL"/>
              <w:jc w:val="center"/>
              <w:rPr>
                <w:lang w:eastAsia="ko-KR"/>
              </w:rPr>
            </w:pPr>
            <w:r w:rsidRPr="00DE7B59">
              <w:rPr>
                <w:lang w:eastAsia="ko-KR"/>
              </w:rPr>
              <w:t>39</w:t>
            </w:r>
          </w:p>
        </w:tc>
        <w:tc>
          <w:tcPr>
            <w:tcW w:w="1827" w:type="dxa"/>
            <w:noWrap/>
            <w:hideMark/>
          </w:tcPr>
          <w:p w14:paraId="31AB1CDD" w14:textId="77777777" w:rsidR="00335A31" w:rsidRPr="00DE7B59" w:rsidRDefault="00335A31" w:rsidP="005A53D1">
            <w:pPr>
              <w:pStyle w:val="TAL"/>
              <w:jc w:val="center"/>
              <w:rPr>
                <w:lang w:eastAsia="ko-KR"/>
              </w:rPr>
            </w:pPr>
            <w:r w:rsidRPr="00DE7B59">
              <w:rPr>
                <w:lang w:eastAsia="ko-KR"/>
              </w:rPr>
              <w:t>≤ 10759</w:t>
            </w:r>
          </w:p>
        </w:tc>
        <w:tc>
          <w:tcPr>
            <w:tcW w:w="992" w:type="dxa"/>
            <w:noWrap/>
            <w:hideMark/>
          </w:tcPr>
          <w:p w14:paraId="0C7F0974" w14:textId="77777777" w:rsidR="00335A31" w:rsidRPr="00DE7B59" w:rsidRDefault="00335A31" w:rsidP="005A53D1">
            <w:pPr>
              <w:pStyle w:val="TAL"/>
              <w:jc w:val="center"/>
              <w:rPr>
                <w:lang w:eastAsia="ko-KR"/>
              </w:rPr>
            </w:pPr>
            <w:r w:rsidRPr="00DE7B59">
              <w:rPr>
                <w:lang w:eastAsia="ko-KR"/>
              </w:rPr>
              <w:t>103</w:t>
            </w:r>
          </w:p>
        </w:tc>
        <w:tc>
          <w:tcPr>
            <w:tcW w:w="1276" w:type="dxa"/>
            <w:noWrap/>
            <w:hideMark/>
          </w:tcPr>
          <w:p w14:paraId="009A5F57" w14:textId="77777777" w:rsidR="00335A31" w:rsidRPr="00DE7B59" w:rsidRDefault="00335A31" w:rsidP="005A53D1">
            <w:pPr>
              <w:pStyle w:val="TAL"/>
              <w:jc w:val="center"/>
              <w:rPr>
                <w:lang w:eastAsia="ko-KR"/>
              </w:rPr>
            </w:pPr>
            <w:r w:rsidRPr="00DE7B59">
              <w:rPr>
                <w:lang w:eastAsia="ko-KR"/>
              </w:rPr>
              <w:t>≤ 37839</w:t>
            </w:r>
          </w:p>
        </w:tc>
        <w:tc>
          <w:tcPr>
            <w:tcW w:w="853" w:type="dxa"/>
            <w:noWrap/>
            <w:hideMark/>
          </w:tcPr>
          <w:p w14:paraId="3D4848EC" w14:textId="77777777" w:rsidR="00335A31" w:rsidRPr="00DE7B59" w:rsidRDefault="00335A31" w:rsidP="005A53D1">
            <w:pPr>
              <w:pStyle w:val="TAL"/>
              <w:jc w:val="center"/>
              <w:rPr>
                <w:lang w:eastAsia="ko-KR"/>
              </w:rPr>
            </w:pPr>
            <w:r w:rsidRPr="00DE7B59">
              <w:rPr>
                <w:lang w:eastAsia="ko-KR"/>
              </w:rPr>
              <w:t>167</w:t>
            </w:r>
          </w:p>
        </w:tc>
        <w:tc>
          <w:tcPr>
            <w:tcW w:w="1275" w:type="dxa"/>
            <w:noWrap/>
            <w:hideMark/>
          </w:tcPr>
          <w:p w14:paraId="1922680B" w14:textId="77777777" w:rsidR="00335A31" w:rsidRPr="00DE7B59" w:rsidRDefault="00335A31" w:rsidP="005A53D1">
            <w:pPr>
              <w:pStyle w:val="TAL"/>
              <w:jc w:val="center"/>
              <w:rPr>
                <w:lang w:eastAsia="ko-KR"/>
              </w:rPr>
            </w:pPr>
            <w:r w:rsidRPr="00DE7B59">
              <w:rPr>
                <w:lang w:eastAsia="ko-KR"/>
              </w:rPr>
              <w:t>≤ 133074</w:t>
            </w:r>
          </w:p>
        </w:tc>
        <w:tc>
          <w:tcPr>
            <w:tcW w:w="709" w:type="dxa"/>
            <w:noWrap/>
            <w:hideMark/>
          </w:tcPr>
          <w:p w14:paraId="57FE38EC" w14:textId="77777777" w:rsidR="00335A31" w:rsidRPr="00DE7B59" w:rsidRDefault="00335A31" w:rsidP="005A53D1">
            <w:pPr>
              <w:pStyle w:val="TAL"/>
              <w:jc w:val="center"/>
              <w:rPr>
                <w:lang w:eastAsia="ko-KR"/>
              </w:rPr>
            </w:pPr>
            <w:r w:rsidRPr="00DE7B59">
              <w:rPr>
                <w:lang w:eastAsia="ko-KR"/>
              </w:rPr>
              <w:t>231</w:t>
            </w:r>
          </w:p>
        </w:tc>
        <w:tc>
          <w:tcPr>
            <w:tcW w:w="1132" w:type="dxa"/>
            <w:noWrap/>
            <w:hideMark/>
          </w:tcPr>
          <w:p w14:paraId="4EDAA826" w14:textId="77777777" w:rsidR="00335A31" w:rsidRPr="00DE7B59" w:rsidRDefault="00335A31" w:rsidP="005A53D1">
            <w:pPr>
              <w:pStyle w:val="TAL"/>
              <w:jc w:val="center"/>
              <w:rPr>
                <w:lang w:eastAsia="ko-KR"/>
              </w:rPr>
            </w:pPr>
            <w:r w:rsidRPr="00DE7B59">
              <w:rPr>
                <w:lang w:eastAsia="ko-KR"/>
              </w:rPr>
              <w:t>≤ 468007</w:t>
            </w:r>
          </w:p>
        </w:tc>
      </w:tr>
      <w:tr w:rsidR="00335A31" w:rsidRPr="00DE7B59" w14:paraId="45E46FE2" w14:textId="77777777" w:rsidTr="005A53D1">
        <w:trPr>
          <w:jc w:val="center"/>
        </w:trPr>
        <w:tc>
          <w:tcPr>
            <w:tcW w:w="719" w:type="dxa"/>
            <w:noWrap/>
            <w:hideMark/>
          </w:tcPr>
          <w:p w14:paraId="63537A6D" w14:textId="77777777" w:rsidR="00335A31" w:rsidRPr="00DE7B59" w:rsidRDefault="00335A31" w:rsidP="005A53D1">
            <w:pPr>
              <w:pStyle w:val="TAL"/>
              <w:jc w:val="center"/>
              <w:rPr>
                <w:lang w:eastAsia="ko-KR"/>
              </w:rPr>
            </w:pPr>
            <w:r w:rsidRPr="00DE7B59">
              <w:rPr>
                <w:lang w:eastAsia="ko-KR"/>
              </w:rPr>
              <w:t>40</w:t>
            </w:r>
          </w:p>
        </w:tc>
        <w:tc>
          <w:tcPr>
            <w:tcW w:w="1827" w:type="dxa"/>
            <w:noWrap/>
            <w:hideMark/>
          </w:tcPr>
          <w:p w14:paraId="148CA3FB" w14:textId="77777777" w:rsidR="00335A31" w:rsidRPr="00DE7B59" w:rsidRDefault="00335A31" w:rsidP="005A53D1">
            <w:pPr>
              <w:pStyle w:val="TAL"/>
              <w:jc w:val="center"/>
              <w:rPr>
                <w:lang w:eastAsia="ko-KR"/>
              </w:rPr>
            </w:pPr>
            <w:r w:rsidRPr="00DE7B59">
              <w:rPr>
                <w:lang w:eastAsia="ko-KR"/>
              </w:rPr>
              <w:t>≤ 10972</w:t>
            </w:r>
          </w:p>
        </w:tc>
        <w:tc>
          <w:tcPr>
            <w:tcW w:w="992" w:type="dxa"/>
            <w:noWrap/>
            <w:hideMark/>
          </w:tcPr>
          <w:p w14:paraId="727B9BBD" w14:textId="77777777" w:rsidR="00335A31" w:rsidRPr="00DE7B59" w:rsidRDefault="00335A31" w:rsidP="005A53D1">
            <w:pPr>
              <w:pStyle w:val="TAL"/>
              <w:jc w:val="center"/>
              <w:rPr>
                <w:lang w:eastAsia="ko-KR"/>
              </w:rPr>
            </w:pPr>
            <w:r w:rsidRPr="00DE7B59">
              <w:rPr>
                <w:lang w:eastAsia="ko-KR"/>
              </w:rPr>
              <w:t>104</w:t>
            </w:r>
          </w:p>
        </w:tc>
        <w:tc>
          <w:tcPr>
            <w:tcW w:w="1276" w:type="dxa"/>
            <w:noWrap/>
            <w:hideMark/>
          </w:tcPr>
          <w:p w14:paraId="0B128D69" w14:textId="77777777" w:rsidR="00335A31" w:rsidRPr="00DE7B59" w:rsidRDefault="00335A31" w:rsidP="005A53D1">
            <w:pPr>
              <w:pStyle w:val="TAL"/>
              <w:jc w:val="center"/>
              <w:rPr>
                <w:lang w:eastAsia="ko-KR"/>
              </w:rPr>
            </w:pPr>
            <w:r w:rsidRPr="00DE7B59">
              <w:rPr>
                <w:lang w:eastAsia="ko-KR"/>
              </w:rPr>
              <w:t>≤ 38589</w:t>
            </w:r>
          </w:p>
        </w:tc>
        <w:tc>
          <w:tcPr>
            <w:tcW w:w="853" w:type="dxa"/>
            <w:noWrap/>
            <w:hideMark/>
          </w:tcPr>
          <w:p w14:paraId="61C7B069" w14:textId="77777777" w:rsidR="00335A31" w:rsidRPr="00DE7B59" w:rsidRDefault="00335A31" w:rsidP="005A53D1">
            <w:pPr>
              <w:pStyle w:val="TAL"/>
              <w:jc w:val="center"/>
              <w:rPr>
                <w:lang w:eastAsia="ko-KR"/>
              </w:rPr>
            </w:pPr>
            <w:r w:rsidRPr="00DE7B59">
              <w:rPr>
                <w:lang w:eastAsia="ko-KR"/>
              </w:rPr>
              <w:t>168</w:t>
            </w:r>
          </w:p>
        </w:tc>
        <w:tc>
          <w:tcPr>
            <w:tcW w:w="1275" w:type="dxa"/>
            <w:noWrap/>
            <w:hideMark/>
          </w:tcPr>
          <w:p w14:paraId="44C79FFC" w14:textId="77777777" w:rsidR="00335A31" w:rsidRPr="00DE7B59" w:rsidRDefault="00335A31" w:rsidP="005A53D1">
            <w:pPr>
              <w:pStyle w:val="TAL"/>
              <w:jc w:val="center"/>
              <w:rPr>
                <w:lang w:eastAsia="ko-KR"/>
              </w:rPr>
            </w:pPr>
            <w:r w:rsidRPr="00DE7B59">
              <w:rPr>
                <w:lang w:eastAsia="ko-KR"/>
              </w:rPr>
              <w:t>≤ 135715</w:t>
            </w:r>
          </w:p>
        </w:tc>
        <w:tc>
          <w:tcPr>
            <w:tcW w:w="709" w:type="dxa"/>
            <w:noWrap/>
            <w:hideMark/>
          </w:tcPr>
          <w:p w14:paraId="39515958" w14:textId="77777777" w:rsidR="00335A31" w:rsidRPr="00DE7B59" w:rsidRDefault="00335A31" w:rsidP="005A53D1">
            <w:pPr>
              <w:pStyle w:val="TAL"/>
              <w:jc w:val="center"/>
              <w:rPr>
                <w:lang w:eastAsia="ko-KR"/>
              </w:rPr>
            </w:pPr>
            <w:r w:rsidRPr="00DE7B59">
              <w:rPr>
                <w:lang w:eastAsia="ko-KR"/>
              </w:rPr>
              <w:t>232</w:t>
            </w:r>
          </w:p>
        </w:tc>
        <w:tc>
          <w:tcPr>
            <w:tcW w:w="1132" w:type="dxa"/>
            <w:noWrap/>
            <w:hideMark/>
          </w:tcPr>
          <w:p w14:paraId="00DD53CC" w14:textId="77777777" w:rsidR="00335A31" w:rsidRPr="00DE7B59" w:rsidRDefault="00335A31" w:rsidP="005A53D1">
            <w:pPr>
              <w:pStyle w:val="TAL"/>
              <w:jc w:val="center"/>
              <w:rPr>
                <w:lang w:eastAsia="ko-KR"/>
              </w:rPr>
            </w:pPr>
            <w:r w:rsidRPr="00DE7B59">
              <w:rPr>
                <w:lang w:eastAsia="ko-KR"/>
              </w:rPr>
              <w:t>≤ 477294</w:t>
            </w:r>
          </w:p>
        </w:tc>
      </w:tr>
      <w:tr w:rsidR="00335A31" w:rsidRPr="00DE7B59" w14:paraId="7637E811" w14:textId="77777777" w:rsidTr="005A53D1">
        <w:trPr>
          <w:jc w:val="center"/>
        </w:trPr>
        <w:tc>
          <w:tcPr>
            <w:tcW w:w="719" w:type="dxa"/>
            <w:noWrap/>
            <w:hideMark/>
          </w:tcPr>
          <w:p w14:paraId="67A50279" w14:textId="77777777" w:rsidR="00335A31" w:rsidRPr="00DE7B59" w:rsidRDefault="00335A31" w:rsidP="005A53D1">
            <w:pPr>
              <w:pStyle w:val="TAL"/>
              <w:jc w:val="center"/>
              <w:rPr>
                <w:lang w:eastAsia="ko-KR"/>
              </w:rPr>
            </w:pPr>
            <w:r w:rsidRPr="00DE7B59">
              <w:rPr>
                <w:lang w:eastAsia="ko-KR"/>
              </w:rPr>
              <w:t>41</w:t>
            </w:r>
          </w:p>
        </w:tc>
        <w:tc>
          <w:tcPr>
            <w:tcW w:w="1827" w:type="dxa"/>
            <w:noWrap/>
            <w:hideMark/>
          </w:tcPr>
          <w:p w14:paraId="405CCB4D" w14:textId="77777777" w:rsidR="00335A31" w:rsidRPr="00DE7B59" w:rsidRDefault="00335A31" w:rsidP="005A53D1">
            <w:pPr>
              <w:pStyle w:val="TAL"/>
              <w:jc w:val="center"/>
              <w:rPr>
                <w:lang w:eastAsia="ko-KR"/>
              </w:rPr>
            </w:pPr>
            <w:r w:rsidRPr="00DE7B59">
              <w:rPr>
                <w:lang w:eastAsia="ko-KR"/>
              </w:rPr>
              <w:t>≤ 11190</w:t>
            </w:r>
          </w:p>
        </w:tc>
        <w:tc>
          <w:tcPr>
            <w:tcW w:w="992" w:type="dxa"/>
            <w:noWrap/>
            <w:hideMark/>
          </w:tcPr>
          <w:p w14:paraId="42F01FAA" w14:textId="77777777" w:rsidR="00335A31" w:rsidRPr="00DE7B59" w:rsidRDefault="00335A31" w:rsidP="005A53D1">
            <w:pPr>
              <w:pStyle w:val="TAL"/>
              <w:jc w:val="center"/>
              <w:rPr>
                <w:lang w:eastAsia="ko-KR"/>
              </w:rPr>
            </w:pPr>
            <w:r w:rsidRPr="00DE7B59">
              <w:rPr>
                <w:lang w:eastAsia="ko-KR"/>
              </w:rPr>
              <w:t>105</w:t>
            </w:r>
          </w:p>
        </w:tc>
        <w:tc>
          <w:tcPr>
            <w:tcW w:w="1276" w:type="dxa"/>
            <w:noWrap/>
            <w:hideMark/>
          </w:tcPr>
          <w:p w14:paraId="10FB9CAB" w14:textId="77777777" w:rsidR="00335A31" w:rsidRPr="00DE7B59" w:rsidRDefault="00335A31" w:rsidP="005A53D1">
            <w:pPr>
              <w:pStyle w:val="TAL"/>
              <w:jc w:val="center"/>
              <w:rPr>
                <w:lang w:eastAsia="ko-KR"/>
              </w:rPr>
            </w:pPr>
            <w:r w:rsidRPr="00DE7B59">
              <w:rPr>
                <w:lang w:eastAsia="ko-KR"/>
              </w:rPr>
              <w:t>≤ 39355</w:t>
            </w:r>
          </w:p>
        </w:tc>
        <w:tc>
          <w:tcPr>
            <w:tcW w:w="853" w:type="dxa"/>
            <w:noWrap/>
            <w:hideMark/>
          </w:tcPr>
          <w:p w14:paraId="1FB612C8" w14:textId="77777777" w:rsidR="00335A31" w:rsidRPr="00DE7B59" w:rsidRDefault="00335A31" w:rsidP="005A53D1">
            <w:pPr>
              <w:pStyle w:val="TAL"/>
              <w:jc w:val="center"/>
              <w:rPr>
                <w:lang w:eastAsia="ko-KR"/>
              </w:rPr>
            </w:pPr>
            <w:r w:rsidRPr="00DE7B59">
              <w:rPr>
                <w:lang w:eastAsia="ko-KR"/>
              </w:rPr>
              <w:t>169</w:t>
            </w:r>
          </w:p>
        </w:tc>
        <w:tc>
          <w:tcPr>
            <w:tcW w:w="1275" w:type="dxa"/>
            <w:noWrap/>
            <w:hideMark/>
          </w:tcPr>
          <w:p w14:paraId="26FB4126" w14:textId="77777777" w:rsidR="00335A31" w:rsidRPr="00DE7B59" w:rsidRDefault="00335A31" w:rsidP="005A53D1">
            <w:pPr>
              <w:pStyle w:val="TAL"/>
              <w:jc w:val="center"/>
              <w:rPr>
                <w:lang w:eastAsia="ko-KR"/>
              </w:rPr>
            </w:pPr>
            <w:r w:rsidRPr="00DE7B59">
              <w:rPr>
                <w:lang w:eastAsia="ko-KR"/>
              </w:rPr>
              <w:t>≤ 138408</w:t>
            </w:r>
          </w:p>
        </w:tc>
        <w:tc>
          <w:tcPr>
            <w:tcW w:w="709" w:type="dxa"/>
            <w:noWrap/>
            <w:hideMark/>
          </w:tcPr>
          <w:p w14:paraId="0FFF1504" w14:textId="77777777" w:rsidR="00335A31" w:rsidRPr="00DE7B59" w:rsidRDefault="00335A31" w:rsidP="005A53D1">
            <w:pPr>
              <w:pStyle w:val="TAL"/>
              <w:jc w:val="center"/>
              <w:rPr>
                <w:lang w:eastAsia="ko-KR"/>
              </w:rPr>
            </w:pPr>
            <w:r w:rsidRPr="00DE7B59">
              <w:rPr>
                <w:lang w:eastAsia="ko-KR"/>
              </w:rPr>
              <w:t>233</w:t>
            </w:r>
          </w:p>
        </w:tc>
        <w:tc>
          <w:tcPr>
            <w:tcW w:w="1132" w:type="dxa"/>
            <w:noWrap/>
            <w:hideMark/>
          </w:tcPr>
          <w:p w14:paraId="47D5F57F" w14:textId="77777777" w:rsidR="00335A31" w:rsidRPr="00DE7B59" w:rsidRDefault="00335A31" w:rsidP="005A53D1">
            <w:pPr>
              <w:pStyle w:val="TAL"/>
              <w:jc w:val="center"/>
              <w:rPr>
                <w:lang w:eastAsia="ko-KR"/>
              </w:rPr>
            </w:pPr>
            <w:r w:rsidRPr="00DE7B59">
              <w:rPr>
                <w:lang w:eastAsia="ko-KR"/>
              </w:rPr>
              <w:t>≤ 486765</w:t>
            </w:r>
          </w:p>
        </w:tc>
      </w:tr>
      <w:tr w:rsidR="00335A31" w:rsidRPr="00DE7B59" w14:paraId="7059A019" w14:textId="77777777" w:rsidTr="005A53D1">
        <w:trPr>
          <w:jc w:val="center"/>
        </w:trPr>
        <w:tc>
          <w:tcPr>
            <w:tcW w:w="719" w:type="dxa"/>
            <w:noWrap/>
            <w:hideMark/>
          </w:tcPr>
          <w:p w14:paraId="59CED9B2" w14:textId="77777777" w:rsidR="00335A31" w:rsidRPr="00DE7B59" w:rsidRDefault="00335A31" w:rsidP="005A53D1">
            <w:pPr>
              <w:pStyle w:val="TAL"/>
              <w:jc w:val="center"/>
              <w:rPr>
                <w:lang w:eastAsia="ko-KR"/>
              </w:rPr>
            </w:pPr>
            <w:r w:rsidRPr="00DE7B59">
              <w:rPr>
                <w:lang w:eastAsia="ko-KR"/>
              </w:rPr>
              <w:t>42</w:t>
            </w:r>
          </w:p>
        </w:tc>
        <w:tc>
          <w:tcPr>
            <w:tcW w:w="1827" w:type="dxa"/>
            <w:noWrap/>
            <w:hideMark/>
          </w:tcPr>
          <w:p w14:paraId="6F8275E0" w14:textId="77777777" w:rsidR="00335A31" w:rsidRPr="00DE7B59" w:rsidRDefault="00335A31" w:rsidP="005A53D1">
            <w:pPr>
              <w:pStyle w:val="TAL"/>
              <w:jc w:val="center"/>
              <w:rPr>
                <w:lang w:eastAsia="ko-KR"/>
              </w:rPr>
            </w:pPr>
            <w:r w:rsidRPr="00DE7B59">
              <w:rPr>
                <w:lang w:eastAsia="ko-KR"/>
              </w:rPr>
              <w:t>≤ 11412</w:t>
            </w:r>
          </w:p>
        </w:tc>
        <w:tc>
          <w:tcPr>
            <w:tcW w:w="992" w:type="dxa"/>
            <w:noWrap/>
            <w:hideMark/>
          </w:tcPr>
          <w:p w14:paraId="7AF10802" w14:textId="77777777" w:rsidR="00335A31" w:rsidRPr="00DE7B59" w:rsidRDefault="00335A31" w:rsidP="005A53D1">
            <w:pPr>
              <w:pStyle w:val="TAL"/>
              <w:jc w:val="center"/>
              <w:rPr>
                <w:lang w:eastAsia="ko-KR"/>
              </w:rPr>
            </w:pPr>
            <w:r w:rsidRPr="00DE7B59">
              <w:rPr>
                <w:lang w:eastAsia="ko-KR"/>
              </w:rPr>
              <w:t>106</w:t>
            </w:r>
          </w:p>
        </w:tc>
        <w:tc>
          <w:tcPr>
            <w:tcW w:w="1276" w:type="dxa"/>
            <w:noWrap/>
            <w:hideMark/>
          </w:tcPr>
          <w:p w14:paraId="0BCD3BD3" w14:textId="77777777" w:rsidR="00335A31" w:rsidRPr="00DE7B59" w:rsidRDefault="00335A31" w:rsidP="005A53D1">
            <w:pPr>
              <w:pStyle w:val="TAL"/>
              <w:jc w:val="center"/>
              <w:rPr>
                <w:lang w:eastAsia="ko-KR"/>
              </w:rPr>
            </w:pPr>
            <w:r w:rsidRPr="00DE7B59">
              <w:rPr>
                <w:lang w:eastAsia="ko-KR"/>
              </w:rPr>
              <w:t>≤ 40136</w:t>
            </w:r>
          </w:p>
        </w:tc>
        <w:tc>
          <w:tcPr>
            <w:tcW w:w="853" w:type="dxa"/>
            <w:noWrap/>
            <w:hideMark/>
          </w:tcPr>
          <w:p w14:paraId="5B7CD44F" w14:textId="77777777" w:rsidR="00335A31" w:rsidRPr="00DE7B59" w:rsidRDefault="00335A31" w:rsidP="005A53D1">
            <w:pPr>
              <w:pStyle w:val="TAL"/>
              <w:jc w:val="center"/>
              <w:rPr>
                <w:lang w:eastAsia="ko-KR"/>
              </w:rPr>
            </w:pPr>
            <w:r w:rsidRPr="00DE7B59">
              <w:rPr>
                <w:lang w:eastAsia="ko-KR"/>
              </w:rPr>
              <w:t>170</w:t>
            </w:r>
          </w:p>
        </w:tc>
        <w:tc>
          <w:tcPr>
            <w:tcW w:w="1275" w:type="dxa"/>
            <w:noWrap/>
            <w:hideMark/>
          </w:tcPr>
          <w:p w14:paraId="5EE9BF8D" w14:textId="77777777" w:rsidR="00335A31" w:rsidRPr="00DE7B59" w:rsidRDefault="00335A31" w:rsidP="005A53D1">
            <w:pPr>
              <w:pStyle w:val="TAL"/>
              <w:jc w:val="center"/>
              <w:rPr>
                <w:lang w:eastAsia="ko-KR"/>
              </w:rPr>
            </w:pPr>
            <w:r w:rsidRPr="00DE7B59">
              <w:rPr>
                <w:lang w:eastAsia="ko-KR"/>
              </w:rPr>
              <w:t>≤ 141155</w:t>
            </w:r>
          </w:p>
        </w:tc>
        <w:tc>
          <w:tcPr>
            <w:tcW w:w="709" w:type="dxa"/>
            <w:noWrap/>
            <w:hideMark/>
          </w:tcPr>
          <w:p w14:paraId="486670CB" w14:textId="77777777" w:rsidR="00335A31" w:rsidRPr="00DE7B59" w:rsidRDefault="00335A31" w:rsidP="005A53D1">
            <w:pPr>
              <w:pStyle w:val="TAL"/>
              <w:jc w:val="center"/>
              <w:rPr>
                <w:lang w:eastAsia="ko-KR"/>
              </w:rPr>
            </w:pPr>
            <w:r w:rsidRPr="00DE7B59">
              <w:rPr>
                <w:lang w:eastAsia="ko-KR"/>
              </w:rPr>
              <w:t>234</w:t>
            </w:r>
          </w:p>
        </w:tc>
        <w:tc>
          <w:tcPr>
            <w:tcW w:w="1132" w:type="dxa"/>
            <w:noWrap/>
            <w:hideMark/>
          </w:tcPr>
          <w:p w14:paraId="1D01FD28" w14:textId="77777777" w:rsidR="00335A31" w:rsidRPr="00DE7B59" w:rsidRDefault="00335A31" w:rsidP="005A53D1">
            <w:pPr>
              <w:pStyle w:val="TAL"/>
              <w:jc w:val="center"/>
              <w:rPr>
                <w:lang w:eastAsia="ko-KR"/>
              </w:rPr>
            </w:pPr>
            <w:r w:rsidRPr="00DE7B59">
              <w:rPr>
                <w:lang w:eastAsia="ko-KR"/>
              </w:rPr>
              <w:t>≤ 496425</w:t>
            </w:r>
          </w:p>
        </w:tc>
      </w:tr>
      <w:tr w:rsidR="00335A31" w:rsidRPr="00DE7B59" w14:paraId="36FFDED4" w14:textId="77777777" w:rsidTr="005A53D1">
        <w:trPr>
          <w:jc w:val="center"/>
        </w:trPr>
        <w:tc>
          <w:tcPr>
            <w:tcW w:w="719" w:type="dxa"/>
            <w:noWrap/>
            <w:hideMark/>
          </w:tcPr>
          <w:p w14:paraId="395FE49B" w14:textId="77777777" w:rsidR="00335A31" w:rsidRPr="00DE7B59" w:rsidRDefault="00335A31" w:rsidP="005A53D1">
            <w:pPr>
              <w:pStyle w:val="TAL"/>
              <w:jc w:val="center"/>
              <w:rPr>
                <w:lang w:eastAsia="ko-KR"/>
              </w:rPr>
            </w:pPr>
            <w:r w:rsidRPr="00DE7B59">
              <w:rPr>
                <w:lang w:eastAsia="ko-KR"/>
              </w:rPr>
              <w:t>43</w:t>
            </w:r>
          </w:p>
        </w:tc>
        <w:tc>
          <w:tcPr>
            <w:tcW w:w="1827" w:type="dxa"/>
            <w:noWrap/>
            <w:hideMark/>
          </w:tcPr>
          <w:p w14:paraId="2ED1DC29" w14:textId="77777777" w:rsidR="00335A31" w:rsidRPr="00DE7B59" w:rsidRDefault="00335A31" w:rsidP="005A53D1">
            <w:pPr>
              <w:pStyle w:val="TAL"/>
              <w:jc w:val="center"/>
              <w:rPr>
                <w:lang w:eastAsia="ko-KR"/>
              </w:rPr>
            </w:pPr>
            <w:r w:rsidRPr="00DE7B59">
              <w:rPr>
                <w:lang w:eastAsia="ko-KR"/>
              </w:rPr>
              <w:t>≤ 11639</w:t>
            </w:r>
          </w:p>
        </w:tc>
        <w:tc>
          <w:tcPr>
            <w:tcW w:w="992" w:type="dxa"/>
            <w:noWrap/>
            <w:hideMark/>
          </w:tcPr>
          <w:p w14:paraId="43F7E02B" w14:textId="77777777" w:rsidR="00335A31" w:rsidRPr="00DE7B59" w:rsidRDefault="00335A31" w:rsidP="005A53D1">
            <w:pPr>
              <w:pStyle w:val="TAL"/>
              <w:jc w:val="center"/>
              <w:rPr>
                <w:lang w:eastAsia="ko-KR"/>
              </w:rPr>
            </w:pPr>
            <w:r w:rsidRPr="00DE7B59">
              <w:rPr>
                <w:lang w:eastAsia="ko-KR"/>
              </w:rPr>
              <w:t>107</w:t>
            </w:r>
          </w:p>
        </w:tc>
        <w:tc>
          <w:tcPr>
            <w:tcW w:w="1276" w:type="dxa"/>
            <w:noWrap/>
            <w:hideMark/>
          </w:tcPr>
          <w:p w14:paraId="175FB235" w14:textId="77777777" w:rsidR="00335A31" w:rsidRPr="00DE7B59" w:rsidRDefault="00335A31" w:rsidP="005A53D1">
            <w:pPr>
              <w:pStyle w:val="TAL"/>
              <w:jc w:val="center"/>
              <w:rPr>
                <w:lang w:eastAsia="ko-KR"/>
              </w:rPr>
            </w:pPr>
            <w:r w:rsidRPr="00DE7B59">
              <w:rPr>
                <w:lang w:eastAsia="ko-KR"/>
              </w:rPr>
              <w:t>≤ 40933</w:t>
            </w:r>
          </w:p>
        </w:tc>
        <w:tc>
          <w:tcPr>
            <w:tcW w:w="853" w:type="dxa"/>
            <w:noWrap/>
            <w:hideMark/>
          </w:tcPr>
          <w:p w14:paraId="4D4453E6" w14:textId="77777777" w:rsidR="00335A31" w:rsidRPr="00DE7B59" w:rsidRDefault="00335A31" w:rsidP="005A53D1">
            <w:pPr>
              <w:pStyle w:val="TAL"/>
              <w:jc w:val="center"/>
              <w:rPr>
                <w:lang w:eastAsia="ko-KR"/>
              </w:rPr>
            </w:pPr>
            <w:r w:rsidRPr="00DE7B59">
              <w:rPr>
                <w:lang w:eastAsia="ko-KR"/>
              </w:rPr>
              <w:t>171</w:t>
            </w:r>
          </w:p>
        </w:tc>
        <w:tc>
          <w:tcPr>
            <w:tcW w:w="1275" w:type="dxa"/>
            <w:noWrap/>
            <w:hideMark/>
          </w:tcPr>
          <w:p w14:paraId="515384AE" w14:textId="77777777" w:rsidR="00335A31" w:rsidRPr="00DE7B59" w:rsidRDefault="00335A31" w:rsidP="005A53D1">
            <w:pPr>
              <w:pStyle w:val="TAL"/>
              <w:jc w:val="center"/>
              <w:rPr>
                <w:lang w:eastAsia="ko-KR"/>
              </w:rPr>
            </w:pPr>
            <w:r w:rsidRPr="00DE7B59">
              <w:rPr>
                <w:lang w:eastAsia="ko-KR"/>
              </w:rPr>
              <w:t>≤ 143956</w:t>
            </w:r>
          </w:p>
        </w:tc>
        <w:tc>
          <w:tcPr>
            <w:tcW w:w="709" w:type="dxa"/>
            <w:noWrap/>
            <w:hideMark/>
          </w:tcPr>
          <w:p w14:paraId="0C15F728" w14:textId="77777777" w:rsidR="00335A31" w:rsidRPr="00DE7B59" w:rsidRDefault="00335A31" w:rsidP="005A53D1">
            <w:pPr>
              <w:pStyle w:val="TAL"/>
              <w:jc w:val="center"/>
              <w:rPr>
                <w:lang w:eastAsia="ko-KR"/>
              </w:rPr>
            </w:pPr>
            <w:r w:rsidRPr="00DE7B59">
              <w:rPr>
                <w:lang w:eastAsia="ko-KR"/>
              </w:rPr>
              <w:t>235</w:t>
            </w:r>
          </w:p>
        </w:tc>
        <w:tc>
          <w:tcPr>
            <w:tcW w:w="1132" w:type="dxa"/>
            <w:noWrap/>
            <w:hideMark/>
          </w:tcPr>
          <w:p w14:paraId="41B77B3E" w14:textId="77777777" w:rsidR="00335A31" w:rsidRPr="00DE7B59" w:rsidRDefault="00335A31" w:rsidP="005A53D1">
            <w:pPr>
              <w:pStyle w:val="TAL"/>
              <w:jc w:val="center"/>
              <w:rPr>
                <w:lang w:eastAsia="ko-KR"/>
              </w:rPr>
            </w:pPr>
            <w:r w:rsidRPr="00DE7B59">
              <w:rPr>
                <w:lang w:eastAsia="ko-KR"/>
              </w:rPr>
              <w:t>≤ 506276</w:t>
            </w:r>
          </w:p>
        </w:tc>
      </w:tr>
      <w:tr w:rsidR="00335A31" w:rsidRPr="00DE7B59" w14:paraId="2CA3F5D3" w14:textId="77777777" w:rsidTr="005A53D1">
        <w:trPr>
          <w:jc w:val="center"/>
        </w:trPr>
        <w:tc>
          <w:tcPr>
            <w:tcW w:w="719" w:type="dxa"/>
            <w:noWrap/>
            <w:hideMark/>
          </w:tcPr>
          <w:p w14:paraId="111434AC" w14:textId="77777777" w:rsidR="00335A31" w:rsidRPr="00DE7B59" w:rsidRDefault="00335A31" w:rsidP="005A53D1">
            <w:pPr>
              <w:pStyle w:val="TAL"/>
              <w:jc w:val="center"/>
              <w:rPr>
                <w:lang w:eastAsia="ko-KR"/>
              </w:rPr>
            </w:pPr>
            <w:r w:rsidRPr="00DE7B59">
              <w:rPr>
                <w:lang w:eastAsia="ko-KR"/>
              </w:rPr>
              <w:t>44</w:t>
            </w:r>
          </w:p>
        </w:tc>
        <w:tc>
          <w:tcPr>
            <w:tcW w:w="1827" w:type="dxa"/>
            <w:noWrap/>
            <w:hideMark/>
          </w:tcPr>
          <w:p w14:paraId="4F35732A" w14:textId="77777777" w:rsidR="00335A31" w:rsidRPr="00DE7B59" w:rsidRDefault="00335A31" w:rsidP="005A53D1">
            <w:pPr>
              <w:pStyle w:val="TAL"/>
              <w:jc w:val="center"/>
              <w:rPr>
                <w:lang w:eastAsia="ko-KR"/>
              </w:rPr>
            </w:pPr>
            <w:r w:rsidRPr="00DE7B59">
              <w:rPr>
                <w:lang w:eastAsia="ko-KR"/>
              </w:rPr>
              <w:t>≤ 11870</w:t>
            </w:r>
          </w:p>
        </w:tc>
        <w:tc>
          <w:tcPr>
            <w:tcW w:w="992" w:type="dxa"/>
            <w:noWrap/>
            <w:hideMark/>
          </w:tcPr>
          <w:p w14:paraId="508FF370" w14:textId="77777777" w:rsidR="00335A31" w:rsidRPr="00DE7B59" w:rsidRDefault="00335A31" w:rsidP="005A53D1">
            <w:pPr>
              <w:pStyle w:val="TAL"/>
              <w:jc w:val="center"/>
              <w:rPr>
                <w:lang w:eastAsia="ko-KR"/>
              </w:rPr>
            </w:pPr>
            <w:r w:rsidRPr="00DE7B59">
              <w:rPr>
                <w:lang w:eastAsia="ko-KR"/>
              </w:rPr>
              <w:t>108</w:t>
            </w:r>
          </w:p>
        </w:tc>
        <w:tc>
          <w:tcPr>
            <w:tcW w:w="1276" w:type="dxa"/>
            <w:noWrap/>
            <w:hideMark/>
          </w:tcPr>
          <w:p w14:paraId="3D7B0015" w14:textId="77777777" w:rsidR="00335A31" w:rsidRPr="00DE7B59" w:rsidRDefault="00335A31" w:rsidP="005A53D1">
            <w:pPr>
              <w:pStyle w:val="TAL"/>
              <w:jc w:val="center"/>
              <w:rPr>
                <w:lang w:eastAsia="ko-KR"/>
              </w:rPr>
            </w:pPr>
            <w:r w:rsidRPr="00DE7B59">
              <w:rPr>
                <w:lang w:eastAsia="ko-KR"/>
              </w:rPr>
              <w:t>≤ 41745</w:t>
            </w:r>
          </w:p>
        </w:tc>
        <w:tc>
          <w:tcPr>
            <w:tcW w:w="853" w:type="dxa"/>
            <w:noWrap/>
            <w:hideMark/>
          </w:tcPr>
          <w:p w14:paraId="32BEEACA" w14:textId="77777777" w:rsidR="00335A31" w:rsidRPr="00DE7B59" w:rsidRDefault="00335A31" w:rsidP="005A53D1">
            <w:pPr>
              <w:pStyle w:val="TAL"/>
              <w:jc w:val="center"/>
              <w:rPr>
                <w:lang w:eastAsia="ko-KR"/>
              </w:rPr>
            </w:pPr>
            <w:r w:rsidRPr="00DE7B59">
              <w:rPr>
                <w:lang w:eastAsia="ko-KR"/>
              </w:rPr>
              <w:t>172</w:t>
            </w:r>
          </w:p>
        </w:tc>
        <w:tc>
          <w:tcPr>
            <w:tcW w:w="1275" w:type="dxa"/>
            <w:noWrap/>
            <w:hideMark/>
          </w:tcPr>
          <w:p w14:paraId="614213F5" w14:textId="77777777" w:rsidR="00335A31" w:rsidRPr="00DE7B59" w:rsidRDefault="00335A31" w:rsidP="005A53D1">
            <w:pPr>
              <w:pStyle w:val="TAL"/>
              <w:jc w:val="center"/>
              <w:rPr>
                <w:lang w:eastAsia="ko-KR"/>
              </w:rPr>
            </w:pPr>
            <w:r w:rsidRPr="00DE7B59">
              <w:rPr>
                <w:lang w:eastAsia="ko-KR"/>
              </w:rPr>
              <w:t>≤ 146813</w:t>
            </w:r>
          </w:p>
        </w:tc>
        <w:tc>
          <w:tcPr>
            <w:tcW w:w="709" w:type="dxa"/>
            <w:noWrap/>
            <w:hideMark/>
          </w:tcPr>
          <w:p w14:paraId="3F049045" w14:textId="77777777" w:rsidR="00335A31" w:rsidRPr="00DE7B59" w:rsidRDefault="00335A31" w:rsidP="005A53D1">
            <w:pPr>
              <w:pStyle w:val="TAL"/>
              <w:jc w:val="center"/>
              <w:rPr>
                <w:lang w:eastAsia="ko-KR"/>
              </w:rPr>
            </w:pPr>
            <w:r w:rsidRPr="00DE7B59">
              <w:rPr>
                <w:lang w:eastAsia="ko-KR"/>
              </w:rPr>
              <w:t>236</w:t>
            </w:r>
          </w:p>
        </w:tc>
        <w:tc>
          <w:tcPr>
            <w:tcW w:w="1132" w:type="dxa"/>
            <w:noWrap/>
            <w:hideMark/>
          </w:tcPr>
          <w:p w14:paraId="2D1F80FB" w14:textId="77777777" w:rsidR="00335A31" w:rsidRPr="00DE7B59" w:rsidRDefault="00335A31" w:rsidP="005A53D1">
            <w:pPr>
              <w:pStyle w:val="TAL"/>
              <w:jc w:val="center"/>
              <w:rPr>
                <w:lang w:eastAsia="ko-KR"/>
              </w:rPr>
            </w:pPr>
            <w:r w:rsidRPr="00DE7B59">
              <w:rPr>
                <w:lang w:eastAsia="ko-KR"/>
              </w:rPr>
              <w:t>≤ 516322</w:t>
            </w:r>
          </w:p>
        </w:tc>
      </w:tr>
      <w:tr w:rsidR="00335A31" w:rsidRPr="00DE7B59" w14:paraId="57A77989" w14:textId="77777777" w:rsidTr="005A53D1">
        <w:trPr>
          <w:jc w:val="center"/>
        </w:trPr>
        <w:tc>
          <w:tcPr>
            <w:tcW w:w="719" w:type="dxa"/>
            <w:noWrap/>
            <w:hideMark/>
          </w:tcPr>
          <w:p w14:paraId="291A74EC" w14:textId="77777777" w:rsidR="00335A31" w:rsidRPr="00DE7B59" w:rsidRDefault="00335A31" w:rsidP="005A53D1">
            <w:pPr>
              <w:pStyle w:val="TAL"/>
              <w:jc w:val="center"/>
              <w:rPr>
                <w:lang w:eastAsia="ko-KR"/>
              </w:rPr>
            </w:pPr>
            <w:r w:rsidRPr="00DE7B59">
              <w:rPr>
                <w:lang w:eastAsia="ko-KR"/>
              </w:rPr>
              <w:t>45</w:t>
            </w:r>
          </w:p>
        </w:tc>
        <w:tc>
          <w:tcPr>
            <w:tcW w:w="1827" w:type="dxa"/>
            <w:noWrap/>
            <w:hideMark/>
          </w:tcPr>
          <w:p w14:paraId="77045055" w14:textId="77777777" w:rsidR="00335A31" w:rsidRPr="00DE7B59" w:rsidRDefault="00335A31" w:rsidP="005A53D1">
            <w:pPr>
              <w:pStyle w:val="TAL"/>
              <w:jc w:val="center"/>
              <w:rPr>
                <w:lang w:eastAsia="ko-KR"/>
              </w:rPr>
            </w:pPr>
            <w:r w:rsidRPr="00DE7B59">
              <w:rPr>
                <w:lang w:eastAsia="ko-KR"/>
              </w:rPr>
              <w:t>≤ 12105</w:t>
            </w:r>
          </w:p>
        </w:tc>
        <w:tc>
          <w:tcPr>
            <w:tcW w:w="992" w:type="dxa"/>
            <w:noWrap/>
            <w:hideMark/>
          </w:tcPr>
          <w:p w14:paraId="7B8ABB78" w14:textId="77777777" w:rsidR="00335A31" w:rsidRPr="00DE7B59" w:rsidRDefault="00335A31" w:rsidP="005A53D1">
            <w:pPr>
              <w:pStyle w:val="TAL"/>
              <w:jc w:val="center"/>
              <w:rPr>
                <w:lang w:eastAsia="ko-KR"/>
              </w:rPr>
            </w:pPr>
            <w:r w:rsidRPr="00DE7B59">
              <w:rPr>
                <w:lang w:eastAsia="ko-KR"/>
              </w:rPr>
              <w:t>109</w:t>
            </w:r>
          </w:p>
        </w:tc>
        <w:tc>
          <w:tcPr>
            <w:tcW w:w="1276" w:type="dxa"/>
            <w:noWrap/>
            <w:hideMark/>
          </w:tcPr>
          <w:p w14:paraId="1446EEB2" w14:textId="77777777" w:rsidR="00335A31" w:rsidRPr="00DE7B59" w:rsidRDefault="00335A31" w:rsidP="005A53D1">
            <w:pPr>
              <w:pStyle w:val="TAL"/>
              <w:jc w:val="center"/>
              <w:rPr>
                <w:lang w:eastAsia="ko-KR"/>
              </w:rPr>
            </w:pPr>
            <w:r w:rsidRPr="00DE7B59">
              <w:rPr>
                <w:lang w:eastAsia="ko-KR"/>
              </w:rPr>
              <w:t>≤ 42573</w:t>
            </w:r>
          </w:p>
        </w:tc>
        <w:tc>
          <w:tcPr>
            <w:tcW w:w="853" w:type="dxa"/>
            <w:noWrap/>
            <w:hideMark/>
          </w:tcPr>
          <w:p w14:paraId="003FDF23" w14:textId="77777777" w:rsidR="00335A31" w:rsidRPr="00DE7B59" w:rsidRDefault="00335A31" w:rsidP="005A53D1">
            <w:pPr>
              <w:pStyle w:val="TAL"/>
              <w:jc w:val="center"/>
              <w:rPr>
                <w:lang w:eastAsia="ko-KR"/>
              </w:rPr>
            </w:pPr>
            <w:r w:rsidRPr="00DE7B59">
              <w:rPr>
                <w:lang w:eastAsia="ko-KR"/>
              </w:rPr>
              <w:t>173</w:t>
            </w:r>
          </w:p>
        </w:tc>
        <w:tc>
          <w:tcPr>
            <w:tcW w:w="1275" w:type="dxa"/>
            <w:noWrap/>
            <w:hideMark/>
          </w:tcPr>
          <w:p w14:paraId="2D5FE53B" w14:textId="77777777" w:rsidR="00335A31" w:rsidRPr="00DE7B59" w:rsidRDefault="00335A31" w:rsidP="005A53D1">
            <w:pPr>
              <w:pStyle w:val="TAL"/>
              <w:jc w:val="center"/>
              <w:rPr>
                <w:lang w:eastAsia="ko-KR"/>
              </w:rPr>
            </w:pPr>
            <w:r w:rsidRPr="00DE7B59">
              <w:rPr>
                <w:lang w:eastAsia="ko-KR"/>
              </w:rPr>
              <w:t>≤ 149726</w:t>
            </w:r>
          </w:p>
        </w:tc>
        <w:tc>
          <w:tcPr>
            <w:tcW w:w="709" w:type="dxa"/>
            <w:noWrap/>
            <w:hideMark/>
          </w:tcPr>
          <w:p w14:paraId="52E9E605" w14:textId="77777777" w:rsidR="00335A31" w:rsidRPr="00DE7B59" w:rsidRDefault="00335A31" w:rsidP="005A53D1">
            <w:pPr>
              <w:pStyle w:val="TAL"/>
              <w:jc w:val="center"/>
              <w:rPr>
                <w:lang w:eastAsia="ko-KR"/>
              </w:rPr>
            </w:pPr>
            <w:r w:rsidRPr="00DE7B59">
              <w:rPr>
                <w:lang w:eastAsia="ko-KR"/>
              </w:rPr>
              <w:t>237</w:t>
            </w:r>
          </w:p>
        </w:tc>
        <w:tc>
          <w:tcPr>
            <w:tcW w:w="1132" w:type="dxa"/>
            <w:noWrap/>
            <w:hideMark/>
          </w:tcPr>
          <w:p w14:paraId="722A3105" w14:textId="77777777" w:rsidR="00335A31" w:rsidRPr="00DE7B59" w:rsidRDefault="00335A31" w:rsidP="005A53D1">
            <w:pPr>
              <w:pStyle w:val="TAL"/>
              <w:jc w:val="center"/>
              <w:rPr>
                <w:lang w:eastAsia="ko-KR"/>
              </w:rPr>
            </w:pPr>
            <w:r w:rsidRPr="00DE7B59">
              <w:rPr>
                <w:lang w:eastAsia="ko-KR"/>
              </w:rPr>
              <w:t>≤ 526568</w:t>
            </w:r>
          </w:p>
        </w:tc>
      </w:tr>
      <w:tr w:rsidR="00335A31" w:rsidRPr="00DE7B59" w14:paraId="170DB284" w14:textId="77777777" w:rsidTr="005A53D1">
        <w:trPr>
          <w:jc w:val="center"/>
        </w:trPr>
        <w:tc>
          <w:tcPr>
            <w:tcW w:w="719" w:type="dxa"/>
            <w:noWrap/>
            <w:hideMark/>
          </w:tcPr>
          <w:p w14:paraId="4EEE6C30" w14:textId="77777777" w:rsidR="00335A31" w:rsidRPr="00DE7B59" w:rsidRDefault="00335A31" w:rsidP="005A53D1">
            <w:pPr>
              <w:pStyle w:val="TAL"/>
              <w:jc w:val="center"/>
              <w:rPr>
                <w:lang w:eastAsia="ko-KR"/>
              </w:rPr>
            </w:pPr>
            <w:r w:rsidRPr="00DE7B59">
              <w:rPr>
                <w:lang w:eastAsia="ko-KR"/>
              </w:rPr>
              <w:t>46</w:t>
            </w:r>
          </w:p>
        </w:tc>
        <w:tc>
          <w:tcPr>
            <w:tcW w:w="1827" w:type="dxa"/>
            <w:noWrap/>
            <w:hideMark/>
          </w:tcPr>
          <w:p w14:paraId="2BB94B19" w14:textId="77777777" w:rsidR="00335A31" w:rsidRPr="00DE7B59" w:rsidRDefault="00335A31" w:rsidP="005A53D1">
            <w:pPr>
              <w:pStyle w:val="TAL"/>
              <w:jc w:val="center"/>
              <w:rPr>
                <w:lang w:eastAsia="ko-KR"/>
              </w:rPr>
            </w:pPr>
            <w:r w:rsidRPr="00DE7B59">
              <w:rPr>
                <w:lang w:eastAsia="ko-KR"/>
              </w:rPr>
              <w:t>≤ 12345</w:t>
            </w:r>
          </w:p>
        </w:tc>
        <w:tc>
          <w:tcPr>
            <w:tcW w:w="992" w:type="dxa"/>
            <w:noWrap/>
            <w:hideMark/>
          </w:tcPr>
          <w:p w14:paraId="7E82D9DE" w14:textId="77777777" w:rsidR="00335A31" w:rsidRPr="00DE7B59" w:rsidRDefault="00335A31" w:rsidP="005A53D1">
            <w:pPr>
              <w:pStyle w:val="TAL"/>
              <w:jc w:val="center"/>
              <w:rPr>
                <w:lang w:eastAsia="ko-KR"/>
              </w:rPr>
            </w:pPr>
            <w:r w:rsidRPr="00DE7B59">
              <w:rPr>
                <w:lang w:eastAsia="ko-KR"/>
              </w:rPr>
              <w:t>110</w:t>
            </w:r>
          </w:p>
        </w:tc>
        <w:tc>
          <w:tcPr>
            <w:tcW w:w="1276" w:type="dxa"/>
            <w:noWrap/>
            <w:hideMark/>
          </w:tcPr>
          <w:p w14:paraId="7CED070A" w14:textId="77777777" w:rsidR="00335A31" w:rsidRPr="00DE7B59" w:rsidRDefault="00335A31" w:rsidP="005A53D1">
            <w:pPr>
              <w:pStyle w:val="TAL"/>
              <w:jc w:val="center"/>
              <w:rPr>
                <w:lang w:eastAsia="ko-KR"/>
              </w:rPr>
            </w:pPr>
            <w:r w:rsidRPr="00DE7B59">
              <w:rPr>
                <w:lang w:eastAsia="ko-KR"/>
              </w:rPr>
              <w:t>≤ 43418</w:t>
            </w:r>
          </w:p>
        </w:tc>
        <w:tc>
          <w:tcPr>
            <w:tcW w:w="853" w:type="dxa"/>
            <w:noWrap/>
            <w:hideMark/>
          </w:tcPr>
          <w:p w14:paraId="2C341254" w14:textId="77777777" w:rsidR="00335A31" w:rsidRPr="00DE7B59" w:rsidRDefault="00335A31" w:rsidP="005A53D1">
            <w:pPr>
              <w:pStyle w:val="TAL"/>
              <w:jc w:val="center"/>
              <w:rPr>
                <w:lang w:eastAsia="ko-KR"/>
              </w:rPr>
            </w:pPr>
            <w:r w:rsidRPr="00DE7B59">
              <w:rPr>
                <w:lang w:eastAsia="ko-KR"/>
              </w:rPr>
              <w:t>174</w:t>
            </w:r>
          </w:p>
        </w:tc>
        <w:tc>
          <w:tcPr>
            <w:tcW w:w="1275" w:type="dxa"/>
            <w:noWrap/>
            <w:hideMark/>
          </w:tcPr>
          <w:p w14:paraId="64AFF88E" w14:textId="77777777" w:rsidR="00335A31" w:rsidRPr="00DE7B59" w:rsidRDefault="00335A31" w:rsidP="005A53D1">
            <w:pPr>
              <w:pStyle w:val="TAL"/>
              <w:jc w:val="center"/>
              <w:rPr>
                <w:lang w:eastAsia="ko-KR"/>
              </w:rPr>
            </w:pPr>
            <w:r w:rsidRPr="00DE7B59">
              <w:rPr>
                <w:lang w:eastAsia="ko-KR"/>
              </w:rPr>
              <w:t>≤ 152697</w:t>
            </w:r>
          </w:p>
        </w:tc>
        <w:tc>
          <w:tcPr>
            <w:tcW w:w="709" w:type="dxa"/>
            <w:noWrap/>
            <w:hideMark/>
          </w:tcPr>
          <w:p w14:paraId="4DDF49D5" w14:textId="77777777" w:rsidR="00335A31" w:rsidRPr="00DE7B59" w:rsidRDefault="00335A31" w:rsidP="005A53D1">
            <w:pPr>
              <w:pStyle w:val="TAL"/>
              <w:jc w:val="center"/>
              <w:rPr>
                <w:lang w:eastAsia="ko-KR"/>
              </w:rPr>
            </w:pPr>
            <w:r w:rsidRPr="00DE7B59">
              <w:rPr>
                <w:lang w:eastAsia="ko-KR"/>
              </w:rPr>
              <w:t>238</w:t>
            </w:r>
          </w:p>
        </w:tc>
        <w:tc>
          <w:tcPr>
            <w:tcW w:w="1132" w:type="dxa"/>
            <w:noWrap/>
            <w:hideMark/>
          </w:tcPr>
          <w:p w14:paraId="0A205FF3" w14:textId="77777777" w:rsidR="00335A31" w:rsidRPr="00DE7B59" w:rsidRDefault="00335A31" w:rsidP="005A53D1">
            <w:pPr>
              <w:pStyle w:val="TAL"/>
              <w:jc w:val="center"/>
              <w:rPr>
                <w:lang w:eastAsia="ko-KR"/>
              </w:rPr>
            </w:pPr>
            <w:r w:rsidRPr="00DE7B59">
              <w:rPr>
                <w:lang w:eastAsia="ko-KR"/>
              </w:rPr>
              <w:t>≤ 537017</w:t>
            </w:r>
          </w:p>
        </w:tc>
      </w:tr>
      <w:tr w:rsidR="00335A31" w:rsidRPr="00DE7B59" w14:paraId="2F322FE2" w14:textId="77777777" w:rsidTr="005A53D1">
        <w:trPr>
          <w:jc w:val="center"/>
        </w:trPr>
        <w:tc>
          <w:tcPr>
            <w:tcW w:w="719" w:type="dxa"/>
            <w:noWrap/>
            <w:hideMark/>
          </w:tcPr>
          <w:p w14:paraId="03861F24" w14:textId="77777777" w:rsidR="00335A31" w:rsidRPr="00DE7B59" w:rsidRDefault="00335A31" w:rsidP="005A53D1">
            <w:pPr>
              <w:pStyle w:val="TAL"/>
              <w:jc w:val="center"/>
              <w:rPr>
                <w:lang w:eastAsia="ko-KR"/>
              </w:rPr>
            </w:pPr>
            <w:r w:rsidRPr="00DE7B59">
              <w:rPr>
                <w:lang w:eastAsia="ko-KR"/>
              </w:rPr>
              <w:t>47</w:t>
            </w:r>
          </w:p>
        </w:tc>
        <w:tc>
          <w:tcPr>
            <w:tcW w:w="1827" w:type="dxa"/>
            <w:noWrap/>
            <w:hideMark/>
          </w:tcPr>
          <w:p w14:paraId="4B65497F" w14:textId="77777777" w:rsidR="00335A31" w:rsidRPr="00DE7B59" w:rsidRDefault="00335A31" w:rsidP="005A53D1">
            <w:pPr>
              <w:pStyle w:val="TAL"/>
              <w:jc w:val="center"/>
              <w:rPr>
                <w:lang w:eastAsia="ko-KR"/>
              </w:rPr>
            </w:pPr>
            <w:r w:rsidRPr="00DE7B59">
              <w:rPr>
                <w:lang w:eastAsia="ko-KR"/>
              </w:rPr>
              <w:t>≤ 12590</w:t>
            </w:r>
          </w:p>
        </w:tc>
        <w:tc>
          <w:tcPr>
            <w:tcW w:w="992" w:type="dxa"/>
            <w:noWrap/>
            <w:hideMark/>
          </w:tcPr>
          <w:p w14:paraId="07C1676E" w14:textId="77777777" w:rsidR="00335A31" w:rsidRPr="00DE7B59" w:rsidRDefault="00335A31" w:rsidP="005A53D1">
            <w:pPr>
              <w:pStyle w:val="TAL"/>
              <w:jc w:val="center"/>
              <w:rPr>
                <w:lang w:eastAsia="ko-KR"/>
              </w:rPr>
            </w:pPr>
            <w:r w:rsidRPr="00DE7B59">
              <w:rPr>
                <w:lang w:eastAsia="ko-KR"/>
              </w:rPr>
              <w:t>111</w:t>
            </w:r>
          </w:p>
        </w:tc>
        <w:tc>
          <w:tcPr>
            <w:tcW w:w="1276" w:type="dxa"/>
            <w:noWrap/>
            <w:hideMark/>
          </w:tcPr>
          <w:p w14:paraId="21A995B8" w14:textId="77777777" w:rsidR="00335A31" w:rsidRPr="00DE7B59" w:rsidRDefault="00335A31" w:rsidP="005A53D1">
            <w:pPr>
              <w:pStyle w:val="TAL"/>
              <w:jc w:val="center"/>
              <w:rPr>
                <w:lang w:eastAsia="ko-KR"/>
              </w:rPr>
            </w:pPr>
            <w:r w:rsidRPr="00DE7B59">
              <w:rPr>
                <w:lang w:eastAsia="ko-KR"/>
              </w:rPr>
              <w:t>≤ 44280</w:t>
            </w:r>
          </w:p>
        </w:tc>
        <w:tc>
          <w:tcPr>
            <w:tcW w:w="853" w:type="dxa"/>
            <w:noWrap/>
            <w:hideMark/>
          </w:tcPr>
          <w:p w14:paraId="01E17483" w14:textId="77777777" w:rsidR="00335A31" w:rsidRPr="00DE7B59" w:rsidRDefault="00335A31" w:rsidP="005A53D1">
            <w:pPr>
              <w:pStyle w:val="TAL"/>
              <w:jc w:val="center"/>
              <w:rPr>
                <w:lang w:eastAsia="ko-KR"/>
              </w:rPr>
            </w:pPr>
            <w:r w:rsidRPr="00DE7B59">
              <w:rPr>
                <w:lang w:eastAsia="ko-KR"/>
              </w:rPr>
              <w:t>175</w:t>
            </w:r>
          </w:p>
        </w:tc>
        <w:tc>
          <w:tcPr>
            <w:tcW w:w="1275" w:type="dxa"/>
            <w:noWrap/>
            <w:hideMark/>
          </w:tcPr>
          <w:p w14:paraId="413F6FB3" w14:textId="77777777" w:rsidR="00335A31" w:rsidRPr="00DE7B59" w:rsidRDefault="00335A31" w:rsidP="005A53D1">
            <w:pPr>
              <w:pStyle w:val="TAL"/>
              <w:jc w:val="center"/>
              <w:rPr>
                <w:lang w:eastAsia="ko-KR"/>
              </w:rPr>
            </w:pPr>
            <w:r w:rsidRPr="00DE7B59">
              <w:rPr>
                <w:lang w:eastAsia="ko-KR"/>
              </w:rPr>
              <w:t>≤ 155727</w:t>
            </w:r>
          </w:p>
        </w:tc>
        <w:tc>
          <w:tcPr>
            <w:tcW w:w="709" w:type="dxa"/>
            <w:noWrap/>
            <w:hideMark/>
          </w:tcPr>
          <w:p w14:paraId="39AD0304" w14:textId="77777777" w:rsidR="00335A31" w:rsidRPr="00DE7B59" w:rsidRDefault="00335A31" w:rsidP="005A53D1">
            <w:pPr>
              <w:pStyle w:val="TAL"/>
              <w:jc w:val="center"/>
              <w:rPr>
                <w:lang w:eastAsia="ko-KR"/>
              </w:rPr>
            </w:pPr>
            <w:r w:rsidRPr="00DE7B59">
              <w:rPr>
                <w:lang w:eastAsia="ko-KR"/>
              </w:rPr>
              <w:t>239</w:t>
            </w:r>
          </w:p>
        </w:tc>
        <w:tc>
          <w:tcPr>
            <w:tcW w:w="1132" w:type="dxa"/>
            <w:noWrap/>
            <w:hideMark/>
          </w:tcPr>
          <w:p w14:paraId="3D598AE4" w14:textId="77777777" w:rsidR="00335A31" w:rsidRPr="00DE7B59" w:rsidRDefault="00335A31" w:rsidP="005A53D1">
            <w:pPr>
              <w:pStyle w:val="TAL"/>
              <w:jc w:val="center"/>
              <w:rPr>
                <w:lang w:eastAsia="ko-KR"/>
              </w:rPr>
            </w:pPr>
            <w:r w:rsidRPr="00DE7B59">
              <w:rPr>
                <w:lang w:eastAsia="ko-KR"/>
              </w:rPr>
              <w:t>≤ 547674</w:t>
            </w:r>
          </w:p>
        </w:tc>
      </w:tr>
      <w:tr w:rsidR="00335A31" w:rsidRPr="00DE7B59" w14:paraId="77C4FCCB" w14:textId="77777777" w:rsidTr="005A53D1">
        <w:trPr>
          <w:jc w:val="center"/>
        </w:trPr>
        <w:tc>
          <w:tcPr>
            <w:tcW w:w="719" w:type="dxa"/>
            <w:noWrap/>
            <w:hideMark/>
          </w:tcPr>
          <w:p w14:paraId="3363CFE3" w14:textId="77777777" w:rsidR="00335A31" w:rsidRPr="00DE7B59" w:rsidRDefault="00335A31" w:rsidP="005A53D1">
            <w:pPr>
              <w:pStyle w:val="TAL"/>
              <w:jc w:val="center"/>
              <w:rPr>
                <w:lang w:eastAsia="ko-KR"/>
              </w:rPr>
            </w:pPr>
            <w:r w:rsidRPr="00DE7B59">
              <w:rPr>
                <w:lang w:eastAsia="ko-KR"/>
              </w:rPr>
              <w:t>48</w:t>
            </w:r>
          </w:p>
        </w:tc>
        <w:tc>
          <w:tcPr>
            <w:tcW w:w="1827" w:type="dxa"/>
            <w:noWrap/>
            <w:hideMark/>
          </w:tcPr>
          <w:p w14:paraId="172B08B1" w14:textId="77777777" w:rsidR="00335A31" w:rsidRPr="00DE7B59" w:rsidRDefault="00335A31" w:rsidP="005A53D1">
            <w:pPr>
              <w:pStyle w:val="TAL"/>
              <w:jc w:val="center"/>
              <w:rPr>
                <w:lang w:eastAsia="ko-KR"/>
              </w:rPr>
            </w:pPr>
            <w:r w:rsidRPr="00DE7B59">
              <w:rPr>
                <w:lang w:eastAsia="ko-KR"/>
              </w:rPr>
              <w:t>≤ 12840</w:t>
            </w:r>
          </w:p>
        </w:tc>
        <w:tc>
          <w:tcPr>
            <w:tcW w:w="992" w:type="dxa"/>
            <w:noWrap/>
            <w:hideMark/>
          </w:tcPr>
          <w:p w14:paraId="68F91DE1" w14:textId="77777777" w:rsidR="00335A31" w:rsidRPr="00DE7B59" w:rsidRDefault="00335A31" w:rsidP="005A53D1">
            <w:pPr>
              <w:pStyle w:val="TAL"/>
              <w:jc w:val="center"/>
              <w:rPr>
                <w:lang w:eastAsia="ko-KR"/>
              </w:rPr>
            </w:pPr>
            <w:r w:rsidRPr="00DE7B59">
              <w:rPr>
                <w:lang w:eastAsia="ko-KR"/>
              </w:rPr>
              <w:t>112</w:t>
            </w:r>
          </w:p>
        </w:tc>
        <w:tc>
          <w:tcPr>
            <w:tcW w:w="1276" w:type="dxa"/>
            <w:noWrap/>
            <w:hideMark/>
          </w:tcPr>
          <w:p w14:paraId="37FC27B1" w14:textId="77777777" w:rsidR="00335A31" w:rsidRPr="00DE7B59" w:rsidRDefault="00335A31" w:rsidP="005A53D1">
            <w:pPr>
              <w:pStyle w:val="TAL"/>
              <w:jc w:val="center"/>
              <w:rPr>
                <w:lang w:eastAsia="ko-KR"/>
              </w:rPr>
            </w:pPr>
            <w:r w:rsidRPr="00DE7B59">
              <w:rPr>
                <w:lang w:eastAsia="ko-KR"/>
              </w:rPr>
              <w:t>≤ 45158</w:t>
            </w:r>
          </w:p>
        </w:tc>
        <w:tc>
          <w:tcPr>
            <w:tcW w:w="853" w:type="dxa"/>
            <w:noWrap/>
            <w:hideMark/>
          </w:tcPr>
          <w:p w14:paraId="5F8B7ACE" w14:textId="77777777" w:rsidR="00335A31" w:rsidRPr="00DE7B59" w:rsidRDefault="00335A31" w:rsidP="005A53D1">
            <w:pPr>
              <w:pStyle w:val="TAL"/>
              <w:jc w:val="center"/>
              <w:rPr>
                <w:lang w:eastAsia="ko-KR"/>
              </w:rPr>
            </w:pPr>
            <w:r w:rsidRPr="00DE7B59">
              <w:rPr>
                <w:lang w:eastAsia="ko-KR"/>
              </w:rPr>
              <w:t>176</w:t>
            </w:r>
          </w:p>
        </w:tc>
        <w:tc>
          <w:tcPr>
            <w:tcW w:w="1275" w:type="dxa"/>
            <w:noWrap/>
            <w:hideMark/>
          </w:tcPr>
          <w:p w14:paraId="04F311F2" w14:textId="77777777" w:rsidR="00335A31" w:rsidRPr="00DE7B59" w:rsidRDefault="00335A31" w:rsidP="005A53D1">
            <w:pPr>
              <w:pStyle w:val="TAL"/>
              <w:jc w:val="center"/>
              <w:rPr>
                <w:lang w:eastAsia="ko-KR"/>
              </w:rPr>
            </w:pPr>
            <w:r w:rsidRPr="00DE7B59">
              <w:rPr>
                <w:lang w:eastAsia="ko-KR"/>
              </w:rPr>
              <w:t>≤ 158817</w:t>
            </w:r>
          </w:p>
        </w:tc>
        <w:tc>
          <w:tcPr>
            <w:tcW w:w="709" w:type="dxa"/>
            <w:noWrap/>
            <w:hideMark/>
          </w:tcPr>
          <w:p w14:paraId="7C0433F9" w14:textId="77777777" w:rsidR="00335A31" w:rsidRPr="00DE7B59" w:rsidRDefault="00335A31" w:rsidP="005A53D1">
            <w:pPr>
              <w:pStyle w:val="TAL"/>
              <w:jc w:val="center"/>
              <w:rPr>
                <w:lang w:eastAsia="ko-KR"/>
              </w:rPr>
            </w:pPr>
            <w:r w:rsidRPr="00DE7B59">
              <w:rPr>
                <w:lang w:eastAsia="ko-KR"/>
              </w:rPr>
              <w:t>240</w:t>
            </w:r>
          </w:p>
        </w:tc>
        <w:tc>
          <w:tcPr>
            <w:tcW w:w="1132" w:type="dxa"/>
            <w:noWrap/>
            <w:hideMark/>
          </w:tcPr>
          <w:p w14:paraId="484AC71A" w14:textId="77777777" w:rsidR="00335A31" w:rsidRPr="00DE7B59" w:rsidRDefault="00335A31" w:rsidP="005A53D1">
            <w:pPr>
              <w:pStyle w:val="TAL"/>
              <w:jc w:val="center"/>
              <w:rPr>
                <w:lang w:eastAsia="ko-KR"/>
              </w:rPr>
            </w:pPr>
            <w:r w:rsidRPr="00DE7B59">
              <w:rPr>
                <w:lang w:eastAsia="ko-KR"/>
              </w:rPr>
              <w:t>≤ 558542</w:t>
            </w:r>
          </w:p>
        </w:tc>
      </w:tr>
      <w:tr w:rsidR="00335A31" w:rsidRPr="00DE7B59" w14:paraId="6FEC0655" w14:textId="77777777" w:rsidTr="005A53D1">
        <w:trPr>
          <w:jc w:val="center"/>
        </w:trPr>
        <w:tc>
          <w:tcPr>
            <w:tcW w:w="719" w:type="dxa"/>
            <w:noWrap/>
            <w:hideMark/>
          </w:tcPr>
          <w:p w14:paraId="5B22FB78" w14:textId="77777777" w:rsidR="00335A31" w:rsidRPr="00DE7B59" w:rsidRDefault="00335A31" w:rsidP="005A53D1">
            <w:pPr>
              <w:pStyle w:val="TAL"/>
              <w:jc w:val="center"/>
              <w:rPr>
                <w:lang w:eastAsia="ko-KR"/>
              </w:rPr>
            </w:pPr>
            <w:r w:rsidRPr="00DE7B59">
              <w:rPr>
                <w:lang w:eastAsia="ko-KR"/>
              </w:rPr>
              <w:t>49</w:t>
            </w:r>
          </w:p>
        </w:tc>
        <w:tc>
          <w:tcPr>
            <w:tcW w:w="1827" w:type="dxa"/>
            <w:noWrap/>
            <w:hideMark/>
          </w:tcPr>
          <w:p w14:paraId="68161105" w14:textId="77777777" w:rsidR="00335A31" w:rsidRPr="00DE7B59" w:rsidRDefault="00335A31" w:rsidP="005A53D1">
            <w:pPr>
              <w:pStyle w:val="TAL"/>
              <w:jc w:val="center"/>
              <w:rPr>
                <w:lang w:eastAsia="ko-KR"/>
              </w:rPr>
            </w:pPr>
            <w:r w:rsidRPr="00DE7B59">
              <w:rPr>
                <w:lang w:eastAsia="ko-KR"/>
              </w:rPr>
              <w:t>≤ 13095</w:t>
            </w:r>
          </w:p>
        </w:tc>
        <w:tc>
          <w:tcPr>
            <w:tcW w:w="992" w:type="dxa"/>
            <w:noWrap/>
            <w:hideMark/>
          </w:tcPr>
          <w:p w14:paraId="3197D245" w14:textId="77777777" w:rsidR="00335A31" w:rsidRPr="00DE7B59" w:rsidRDefault="00335A31" w:rsidP="005A53D1">
            <w:pPr>
              <w:pStyle w:val="TAL"/>
              <w:jc w:val="center"/>
              <w:rPr>
                <w:lang w:eastAsia="ko-KR"/>
              </w:rPr>
            </w:pPr>
            <w:r w:rsidRPr="00DE7B59">
              <w:rPr>
                <w:lang w:eastAsia="ko-KR"/>
              </w:rPr>
              <w:t>113</w:t>
            </w:r>
          </w:p>
        </w:tc>
        <w:tc>
          <w:tcPr>
            <w:tcW w:w="1276" w:type="dxa"/>
            <w:noWrap/>
            <w:hideMark/>
          </w:tcPr>
          <w:p w14:paraId="286A78A9" w14:textId="77777777" w:rsidR="00335A31" w:rsidRPr="00DE7B59" w:rsidRDefault="00335A31" w:rsidP="005A53D1">
            <w:pPr>
              <w:pStyle w:val="TAL"/>
              <w:jc w:val="center"/>
              <w:rPr>
                <w:lang w:eastAsia="ko-KR"/>
              </w:rPr>
            </w:pPr>
            <w:r w:rsidRPr="00DE7B59">
              <w:rPr>
                <w:lang w:eastAsia="ko-KR"/>
              </w:rPr>
              <w:t>≤ 46055</w:t>
            </w:r>
          </w:p>
        </w:tc>
        <w:tc>
          <w:tcPr>
            <w:tcW w:w="853" w:type="dxa"/>
            <w:noWrap/>
            <w:hideMark/>
          </w:tcPr>
          <w:p w14:paraId="17A3ABD6" w14:textId="77777777" w:rsidR="00335A31" w:rsidRPr="00DE7B59" w:rsidRDefault="00335A31" w:rsidP="005A53D1">
            <w:pPr>
              <w:pStyle w:val="TAL"/>
              <w:jc w:val="center"/>
              <w:rPr>
                <w:lang w:eastAsia="ko-KR"/>
              </w:rPr>
            </w:pPr>
            <w:r w:rsidRPr="00DE7B59">
              <w:rPr>
                <w:lang w:eastAsia="ko-KR"/>
              </w:rPr>
              <w:t>177</w:t>
            </w:r>
          </w:p>
        </w:tc>
        <w:tc>
          <w:tcPr>
            <w:tcW w:w="1275" w:type="dxa"/>
            <w:noWrap/>
            <w:hideMark/>
          </w:tcPr>
          <w:p w14:paraId="7D03EC4F" w14:textId="77777777" w:rsidR="00335A31" w:rsidRPr="00DE7B59" w:rsidRDefault="00335A31" w:rsidP="005A53D1">
            <w:pPr>
              <w:pStyle w:val="TAL"/>
              <w:jc w:val="center"/>
              <w:rPr>
                <w:lang w:eastAsia="ko-KR"/>
              </w:rPr>
            </w:pPr>
            <w:r w:rsidRPr="00DE7B59">
              <w:rPr>
                <w:lang w:eastAsia="ko-KR"/>
              </w:rPr>
              <w:t>≤ 161969</w:t>
            </w:r>
          </w:p>
        </w:tc>
        <w:tc>
          <w:tcPr>
            <w:tcW w:w="709" w:type="dxa"/>
            <w:noWrap/>
            <w:hideMark/>
          </w:tcPr>
          <w:p w14:paraId="1A8D7C0D" w14:textId="77777777" w:rsidR="00335A31" w:rsidRPr="00DE7B59" w:rsidRDefault="00335A31" w:rsidP="005A53D1">
            <w:pPr>
              <w:pStyle w:val="TAL"/>
              <w:jc w:val="center"/>
              <w:rPr>
                <w:lang w:eastAsia="ko-KR"/>
              </w:rPr>
            </w:pPr>
            <w:r w:rsidRPr="00DE7B59">
              <w:rPr>
                <w:lang w:eastAsia="ko-KR"/>
              </w:rPr>
              <w:t>241</w:t>
            </w:r>
          </w:p>
        </w:tc>
        <w:tc>
          <w:tcPr>
            <w:tcW w:w="1132" w:type="dxa"/>
            <w:noWrap/>
            <w:hideMark/>
          </w:tcPr>
          <w:p w14:paraId="40DCC12F" w14:textId="77777777" w:rsidR="00335A31" w:rsidRPr="00DE7B59" w:rsidRDefault="00335A31" w:rsidP="005A53D1">
            <w:pPr>
              <w:pStyle w:val="TAL"/>
              <w:jc w:val="center"/>
              <w:rPr>
                <w:lang w:eastAsia="ko-KR"/>
              </w:rPr>
            </w:pPr>
            <w:r w:rsidRPr="00DE7B59">
              <w:rPr>
                <w:lang w:eastAsia="ko-KR"/>
              </w:rPr>
              <w:t>≤ 569625</w:t>
            </w:r>
          </w:p>
        </w:tc>
      </w:tr>
      <w:tr w:rsidR="00335A31" w:rsidRPr="00DE7B59" w14:paraId="22C400E8" w14:textId="77777777" w:rsidTr="005A53D1">
        <w:trPr>
          <w:jc w:val="center"/>
        </w:trPr>
        <w:tc>
          <w:tcPr>
            <w:tcW w:w="719" w:type="dxa"/>
            <w:noWrap/>
            <w:hideMark/>
          </w:tcPr>
          <w:p w14:paraId="4CBBD80D" w14:textId="77777777" w:rsidR="00335A31" w:rsidRPr="00DE7B59" w:rsidRDefault="00335A31" w:rsidP="005A53D1">
            <w:pPr>
              <w:pStyle w:val="TAL"/>
              <w:jc w:val="center"/>
              <w:rPr>
                <w:lang w:eastAsia="ko-KR"/>
              </w:rPr>
            </w:pPr>
            <w:r w:rsidRPr="00DE7B59">
              <w:rPr>
                <w:lang w:eastAsia="ko-KR"/>
              </w:rPr>
              <w:t>50</w:t>
            </w:r>
          </w:p>
        </w:tc>
        <w:tc>
          <w:tcPr>
            <w:tcW w:w="1827" w:type="dxa"/>
            <w:noWrap/>
            <w:hideMark/>
          </w:tcPr>
          <w:p w14:paraId="5D5C3739" w14:textId="77777777" w:rsidR="00335A31" w:rsidRPr="00DE7B59" w:rsidRDefault="00335A31" w:rsidP="005A53D1">
            <w:pPr>
              <w:pStyle w:val="TAL"/>
              <w:jc w:val="center"/>
              <w:rPr>
                <w:lang w:eastAsia="ko-KR"/>
              </w:rPr>
            </w:pPr>
            <w:r w:rsidRPr="00DE7B59">
              <w:rPr>
                <w:lang w:eastAsia="ko-KR"/>
              </w:rPr>
              <w:t>≤ 13355</w:t>
            </w:r>
          </w:p>
        </w:tc>
        <w:tc>
          <w:tcPr>
            <w:tcW w:w="992" w:type="dxa"/>
            <w:noWrap/>
            <w:hideMark/>
          </w:tcPr>
          <w:p w14:paraId="35BF7101" w14:textId="77777777" w:rsidR="00335A31" w:rsidRPr="00DE7B59" w:rsidRDefault="00335A31" w:rsidP="005A53D1">
            <w:pPr>
              <w:pStyle w:val="TAL"/>
              <w:jc w:val="center"/>
              <w:rPr>
                <w:lang w:eastAsia="ko-KR"/>
              </w:rPr>
            </w:pPr>
            <w:r w:rsidRPr="00DE7B59">
              <w:rPr>
                <w:lang w:eastAsia="ko-KR"/>
              </w:rPr>
              <w:t>114</w:t>
            </w:r>
          </w:p>
        </w:tc>
        <w:tc>
          <w:tcPr>
            <w:tcW w:w="1276" w:type="dxa"/>
            <w:noWrap/>
            <w:hideMark/>
          </w:tcPr>
          <w:p w14:paraId="0C5F1167" w14:textId="77777777" w:rsidR="00335A31" w:rsidRPr="00DE7B59" w:rsidRDefault="00335A31" w:rsidP="005A53D1">
            <w:pPr>
              <w:pStyle w:val="TAL"/>
              <w:jc w:val="center"/>
              <w:rPr>
                <w:lang w:eastAsia="ko-KR"/>
              </w:rPr>
            </w:pPr>
            <w:r w:rsidRPr="00DE7B59">
              <w:rPr>
                <w:lang w:eastAsia="ko-KR"/>
              </w:rPr>
              <w:t>≤ 46968</w:t>
            </w:r>
          </w:p>
        </w:tc>
        <w:tc>
          <w:tcPr>
            <w:tcW w:w="853" w:type="dxa"/>
            <w:noWrap/>
            <w:hideMark/>
          </w:tcPr>
          <w:p w14:paraId="362B4E52" w14:textId="77777777" w:rsidR="00335A31" w:rsidRPr="00DE7B59" w:rsidRDefault="00335A31" w:rsidP="005A53D1">
            <w:pPr>
              <w:pStyle w:val="TAL"/>
              <w:jc w:val="center"/>
              <w:rPr>
                <w:lang w:eastAsia="ko-KR"/>
              </w:rPr>
            </w:pPr>
            <w:r w:rsidRPr="00DE7B59">
              <w:rPr>
                <w:lang w:eastAsia="ko-KR"/>
              </w:rPr>
              <w:t>178</w:t>
            </w:r>
          </w:p>
        </w:tc>
        <w:tc>
          <w:tcPr>
            <w:tcW w:w="1275" w:type="dxa"/>
            <w:noWrap/>
            <w:hideMark/>
          </w:tcPr>
          <w:p w14:paraId="36687894" w14:textId="77777777" w:rsidR="00335A31" w:rsidRPr="00DE7B59" w:rsidRDefault="00335A31" w:rsidP="005A53D1">
            <w:pPr>
              <w:pStyle w:val="TAL"/>
              <w:jc w:val="center"/>
              <w:rPr>
                <w:lang w:eastAsia="ko-KR"/>
              </w:rPr>
            </w:pPr>
            <w:r w:rsidRPr="00DE7B59">
              <w:rPr>
                <w:lang w:eastAsia="ko-KR"/>
              </w:rPr>
              <w:t>≤ 165183</w:t>
            </w:r>
          </w:p>
        </w:tc>
        <w:tc>
          <w:tcPr>
            <w:tcW w:w="709" w:type="dxa"/>
            <w:noWrap/>
            <w:hideMark/>
          </w:tcPr>
          <w:p w14:paraId="60E6A8F8" w14:textId="77777777" w:rsidR="00335A31" w:rsidRPr="00DE7B59" w:rsidRDefault="00335A31" w:rsidP="005A53D1">
            <w:pPr>
              <w:pStyle w:val="TAL"/>
              <w:jc w:val="center"/>
              <w:rPr>
                <w:lang w:eastAsia="ko-KR"/>
              </w:rPr>
            </w:pPr>
            <w:r w:rsidRPr="00DE7B59">
              <w:rPr>
                <w:lang w:eastAsia="ko-KR"/>
              </w:rPr>
              <w:t>242</w:t>
            </w:r>
          </w:p>
        </w:tc>
        <w:tc>
          <w:tcPr>
            <w:tcW w:w="1132" w:type="dxa"/>
            <w:noWrap/>
            <w:hideMark/>
          </w:tcPr>
          <w:p w14:paraId="0BED1ED1" w14:textId="77777777" w:rsidR="00335A31" w:rsidRPr="00DE7B59" w:rsidRDefault="00335A31" w:rsidP="005A53D1">
            <w:pPr>
              <w:pStyle w:val="TAL"/>
              <w:jc w:val="center"/>
              <w:rPr>
                <w:lang w:eastAsia="ko-KR"/>
              </w:rPr>
            </w:pPr>
            <w:r w:rsidRPr="00DE7B59">
              <w:rPr>
                <w:lang w:eastAsia="ko-KR"/>
              </w:rPr>
              <w:t>≤ 580929</w:t>
            </w:r>
          </w:p>
        </w:tc>
      </w:tr>
      <w:tr w:rsidR="00335A31" w:rsidRPr="00DE7B59" w14:paraId="48A4AA6A" w14:textId="77777777" w:rsidTr="005A53D1">
        <w:trPr>
          <w:jc w:val="center"/>
        </w:trPr>
        <w:tc>
          <w:tcPr>
            <w:tcW w:w="719" w:type="dxa"/>
            <w:noWrap/>
            <w:hideMark/>
          </w:tcPr>
          <w:p w14:paraId="54639AF9" w14:textId="77777777" w:rsidR="00335A31" w:rsidRPr="00DE7B59" w:rsidRDefault="00335A31" w:rsidP="005A53D1">
            <w:pPr>
              <w:pStyle w:val="TAL"/>
              <w:jc w:val="center"/>
              <w:rPr>
                <w:lang w:eastAsia="ko-KR"/>
              </w:rPr>
            </w:pPr>
            <w:r w:rsidRPr="00DE7B59">
              <w:rPr>
                <w:lang w:eastAsia="ko-KR"/>
              </w:rPr>
              <w:t>51</w:t>
            </w:r>
          </w:p>
        </w:tc>
        <w:tc>
          <w:tcPr>
            <w:tcW w:w="1827" w:type="dxa"/>
            <w:noWrap/>
            <w:hideMark/>
          </w:tcPr>
          <w:p w14:paraId="0C3D225E" w14:textId="77777777" w:rsidR="00335A31" w:rsidRPr="00DE7B59" w:rsidRDefault="00335A31" w:rsidP="005A53D1">
            <w:pPr>
              <w:pStyle w:val="TAL"/>
              <w:jc w:val="center"/>
              <w:rPr>
                <w:lang w:eastAsia="ko-KR"/>
              </w:rPr>
            </w:pPr>
            <w:r w:rsidRPr="00DE7B59">
              <w:rPr>
                <w:lang w:eastAsia="ko-KR"/>
              </w:rPr>
              <w:t>≤ 13620</w:t>
            </w:r>
          </w:p>
        </w:tc>
        <w:tc>
          <w:tcPr>
            <w:tcW w:w="992" w:type="dxa"/>
            <w:noWrap/>
            <w:hideMark/>
          </w:tcPr>
          <w:p w14:paraId="205C36CF" w14:textId="77777777" w:rsidR="00335A31" w:rsidRPr="00DE7B59" w:rsidRDefault="00335A31" w:rsidP="005A53D1">
            <w:pPr>
              <w:pStyle w:val="TAL"/>
              <w:jc w:val="center"/>
              <w:rPr>
                <w:lang w:eastAsia="ko-KR"/>
              </w:rPr>
            </w:pPr>
            <w:r w:rsidRPr="00DE7B59">
              <w:rPr>
                <w:lang w:eastAsia="ko-KR"/>
              </w:rPr>
              <w:t>115</w:t>
            </w:r>
          </w:p>
        </w:tc>
        <w:tc>
          <w:tcPr>
            <w:tcW w:w="1276" w:type="dxa"/>
            <w:noWrap/>
            <w:hideMark/>
          </w:tcPr>
          <w:p w14:paraId="0CAF61B1" w14:textId="77777777" w:rsidR="00335A31" w:rsidRPr="00DE7B59" w:rsidRDefault="00335A31" w:rsidP="005A53D1">
            <w:pPr>
              <w:pStyle w:val="TAL"/>
              <w:jc w:val="center"/>
              <w:rPr>
                <w:lang w:eastAsia="ko-KR"/>
              </w:rPr>
            </w:pPr>
            <w:r w:rsidRPr="00DE7B59">
              <w:rPr>
                <w:lang w:eastAsia="ko-KR"/>
              </w:rPr>
              <w:t>≤ 47900</w:t>
            </w:r>
          </w:p>
        </w:tc>
        <w:tc>
          <w:tcPr>
            <w:tcW w:w="853" w:type="dxa"/>
            <w:noWrap/>
            <w:hideMark/>
          </w:tcPr>
          <w:p w14:paraId="3F438982" w14:textId="77777777" w:rsidR="00335A31" w:rsidRPr="00DE7B59" w:rsidRDefault="00335A31" w:rsidP="005A53D1">
            <w:pPr>
              <w:pStyle w:val="TAL"/>
              <w:jc w:val="center"/>
              <w:rPr>
                <w:lang w:eastAsia="ko-KR"/>
              </w:rPr>
            </w:pPr>
            <w:r w:rsidRPr="00DE7B59">
              <w:rPr>
                <w:lang w:eastAsia="ko-KR"/>
              </w:rPr>
              <w:t>179</w:t>
            </w:r>
          </w:p>
        </w:tc>
        <w:tc>
          <w:tcPr>
            <w:tcW w:w="1275" w:type="dxa"/>
            <w:noWrap/>
            <w:hideMark/>
          </w:tcPr>
          <w:p w14:paraId="1CFF21A3" w14:textId="77777777" w:rsidR="00335A31" w:rsidRPr="00DE7B59" w:rsidRDefault="00335A31" w:rsidP="005A53D1">
            <w:pPr>
              <w:pStyle w:val="TAL"/>
              <w:jc w:val="center"/>
              <w:rPr>
                <w:lang w:eastAsia="ko-KR"/>
              </w:rPr>
            </w:pPr>
            <w:r w:rsidRPr="00DE7B59">
              <w:rPr>
                <w:lang w:eastAsia="ko-KR"/>
              </w:rPr>
              <w:t>≤ 168461</w:t>
            </w:r>
          </w:p>
        </w:tc>
        <w:tc>
          <w:tcPr>
            <w:tcW w:w="709" w:type="dxa"/>
            <w:noWrap/>
            <w:hideMark/>
          </w:tcPr>
          <w:p w14:paraId="02BA22CA" w14:textId="77777777" w:rsidR="00335A31" w:rsidRPr="00DE7B59" w:rsidRDefault="00335A31" w:rsidP="005A53D1">
            <w:pPr>
              <w:pStyle w:val="TAL"/>
              <w:jc w:val="center"/>
              <w:rPr>
                <w:lang w:eastAsia="ko-KR"/>
              </w:rPr>
            </w:pPr>
            <w:r w:rsidRPr="00DE7B59">
              <w:rPr>
                <w:lang w:eastAsia="ko-KR"/>
              </w:rPr>
              <w:t>243</w:t>
            </w:r>
          </w:p>
        </w:tc>
        <w:tc>
          <w:tcPr>
            <w:tcW w:w="1132" w:type="dxa"/>
            <w:noWrap/>
            <w:hideMark/>
          </w:tcPr>
          <w:p w14:paraId="39D5582E" w14:textId="77777777" w:rsidR="00335A31" w:rsidRPr="00DE7B59" w:rsidRDefault="00335A31" w:rsidP="005A53D1">
            <w:pPr>
              <w:pStyle w:val="TAL"/>
              <w:jc w:val="center"/>
              <w:rPr>
                <w:lang w:eastAsia="ko-KR"/>
              </w:rPr>
            </w:pPr>
            <w:r w:rsidRPr="00DE7B59">
              <w:rPr>
                <w:lang w:eastAsia="ko-KR"/>
              </w:rPr>
              <w:t>≤ 592457</w:t>
            </w:r>
          </w:p>
        </w:tc>
      </w:tr>
      <w:tr w:rsidR="00335A31" w:rsidRPr="00DE7B59" w14:paraId="1637DEC1" w14:textId="77777777" w:rsidTr="005A53D1">
        <w:trPr>
          <w:jc w:val="center"/>
        </w:trPr>
        <w:tc>
          <w:tcPr>
            <w:tcW w:w="719" w:type="dxa"/>
            <w:noWrap/>
            <w:hideMark/>
          </w:tcPr>
          <w:p w14:paraId="702A7CD8" w14:textId="77777777" w:rsidR="00335A31" w:rsidRPr="00DE7B59" w:rsidRDefault="00335A31" w:rsidP="005A53D1">
            <w:pPr>
              <w:pStyle w:val="TAL"/>
              <w:jc w:val="center"/>
              <w:rPr>
                <w:lang w:eastAsia="ko-KR"/>
              </w:rPr>
            </w:pPr>
            <w:r w:rsidRPr="00DE7B59">
              <w:rPr>
                <w:lang w:eastAsia="ko-KR"/>
              </w:rPr>
              <w:t>52</w:t>
            </w:r>
          </w:p>
        </w:tc>
        <w:tc>
          <w:tcPr>
            <w:tcW w:w="1827" w:type="dxa"/>
            <w:noWrap/>
            <w:hideMark/>
          </w:tcPr>
          <w:p w14:paraId="29047098" w14:textId="77777777" w:rsidR="00335A31" w:rsidRPr="00DE7B59" w:rsidRDefault="00335A31" w:rsidP="005A53D1">
            <w:pPr>
              <w:pStyle w:val="TAL"/>
              <w:jc w:val="center"/>
              <w:rPr>
                <w:lang w:eastAsia="ko-KR"/>
              </w:rPr>
            </w:pPr>
            <w:r w:rsidRPr="00DE7B59">
              <w:rPr>
                <w:lang w:eastAsia="ko-KR"/>
              </w:rPr>
              <w:t>≤ 13890</w:t>
            </w:r>
          </w:p>
        </w:tc>
        <w:tc>
          <w:tcPr>
            <w:tcW w:w="992" w:type="dxa"/>
            <w:noWrap/>
            <w:hideMark/>
          </w:tcPr>
          <w:p w14:paraId="2A603017" w14:textId="77777777" w:rsidR="00335A31" w:rsidRPr="00DE7B59" w:rsidRDefault="00335A31" w:rsidP="005A53D1">
            <w:pPr>
              <w:pStyle w:val="TAL"/>
              <w:jc w:val="center"/>
              <w:rPr>
                <w:lang w:eastAsia="ko-KR"/>
              </w:rPr>
            </w:pPr>
            <w:r w:rsidRPr="00DE7B59">
              <w:rPr>
                <w:lang w:eastAsia="ko-KR"/>
              </w:rPr>
              <w:t>116</w:t>
            </w:r>
          </w:p>
        </w:tc>
        <w:tc>
          <w:tcPr>
            <w:tcW w:w="1276" w:type="dxa"/>
            <w:noWrap/>
            <w:hideMark/>
          </w:tcPr>
          <w:p w14:paraId="4721B706" w14:textId="77777777" w:rsidR="00335A31" w:rsidRPr="00DE7B59" w:rsidRDefault="00335A31" w:rsidP="005A53D1">
            <w:pPr>
              <w:pStyle w:val="TAL"/>
              <w:jc w:val="center"/>
              <w:rPr>
                <w:lang w:eastAsia="ko-KR"/>
              </w:rPr>
            </w:pPr>
            <w:r w:rsidRPr="00DE7B59">
              <w:rPr>
                <w:lang w:eastAsia="ko-KR"/>
              </w:rPr>
              <w:t>≤ 48851</w:t>
            </w:r>
          </w:p>
        </w:tc>
        <w:tc>
          <w:tcPr>
            <w:tcW w:w="853" w:type="dxa"/>
            <w:noWrap/>
            <w:hideMark/>
          </w:tcPr>
          <w:p w14:paraId="737744C2" w14:textId="77777777" w:rsidR="00335A31" w:rsidRPr="00DE7B59" w:rsidRDefault="00335A31" w:rsidP="005A53D1">
            <w:pPr>
              <w:pStyle w:val="TAL"/>
              <w:jc w:val="center"/>
              <w:rPr>
                <w:lang w:eastAsia="ko-KR"/>
              </w:rPr>
            </w:pPr>
            <w:r w:rsidRPr="00DE7B59">
              <w:rPr>
                <w:lang w:eastAsia="ko-KR"/>
              </w:rPr>
              <w:t>180</w:t>
            </w:r>
          </w:p>
        </w:tc>
        <w:tc>
          <w:tcPr>
            <w:tcW w:w="1275" w:type="dxa"/>
            <w:noWrap/>
            <w:hideMark/>
          </w:tcPr>
          <w:p w14:paraId="4195AFAD" w14:textId="77777777" w:rsidR="00335A31" w:rsidRPr="00DE7B59" w:rsidRDefault="00335A31" w:rsidP="005A53D1">
            <w:pPr>
              <w:pStyle w:val="TAL"/>
              <w:jc w:val="center"/>
              <w:rPr>
                <w:lang w:eastAsia="ko-KR"/>
              </w:rPr>
            </w:pPr>
            <w:r w:rsidRPr="00DE7B59">
              <w:rPr>
                <w:lang w:eastAsia="ko-KR"/>
              </w:rPr>
              <w:t>≤ 171804</w:t>
            </w:r>
          </w:p>
        </w:tc>
        <w:tc>
          <w:tcPr>
            <w:tcW w:w="709" w:type="dxa"/>
            <w:noWrap/>
            <w:hideMark/>
          </w:tcPr>
          <w:p w14:paraId="26815A96" w14:textId="77777777" w:rsidR="00335A31" w:rsidRPr="00DE7B59" w:rsidRDefault="00335A31" w:rsidP="005A53D1">
            <w:pPr>
              <w:pStyle w:val="TAL"/>
              <w:jc w:val="center"/>
              <w:rPr>
                <w:lang w:eastAsia="ko-KR"/>
              </w:rPr>
            </w:pPr>
            <w:r w:rsidRPr="00DE7B59">
              <w:rPr>
                <w:lang w:eastAsia="ko-KR"/>
              </w:rPr>
              <w:t>244</w:t>
            </w:r>
          </w:p>
        </w:tc>
        <w:tc>
          <w:tcPr>
            <w:tcW w:w="1132" w:type="dxa"/>
            <w:noWrap/>
            <w:hideMark/>
          </w:tcPr>
          <w:p w14:paraId="4B7D050F" w14:textId="77777777" w:rsidR="00335A31" w:rsidRPr="00DE7B59" w:rsidRDefault="00335A31" w:rsidP="005A53D1">
            <w:pPr>
              <w:pStyle w:val="TAL"/>
              <w:jc w:val="center"/>
              <w:rPr>
                <w:lang w:eastAsia="ko-KR"/>
              </w:rPr>
            </w:pPr>
            <w:r w:rsidRPr="00DE7B59">
              <w:rPr>
                <w:lang w:eastAsia="ko-KR"/>
              </w:rPr>
              <w:t>≤ 604213</w:t>
            </w:r>
          </w:p>
        </w:tc>
      </w:tr>
      <w:tr w:rsidR="00335A31" w:rsidRPr="00DE7B59" w14:paraId="2E77ACA8" w14:textId="77777777" w:rsidTr="005A53D1">
        <w:trPr>
          <w:jc w:val="center"/>
        </w:trPr>
        <w:tc>
          <w:tcPr>
            <w:tcW w:w="719" w:type="dxa"/>
            <w:noWrap/>
            <w:hideMark/>
          </w:tcPr>
          <w:p w14:paraId="78693E78" w14:textId="77777777" w:rsidR="00335A31" w:rsidRPr="00DE7B59" w:rsidRDefault="00335A31" w:rsidP="005A53D1">
            <w:pPr>
              <w:pStyle w:val="TAL"/>
              <w:jc w:val="center"/>
              <w:rPr>
                <w:lang w:eastAsia="ko-KR"/>
              </w:rPr>
            </w:pPr>
            <w:r w:rsidRPr="00DE7B59">
              <w:rPr>
                <w:lang w:eastAsia="ko-KR"/>
              </w:rPr>
              <w:t>53</w:t>
            </w:r>
          </w:p>
        </w:tc>
        <w:tc>
          <w:tcPr>
            <w:tcW w:w="1827" w:type="dxa"/>
            <w:noWrap/>
            <w:hideMark/>
          </w:tcPr>
          <w:p w14:paraId="788E6FCF" w14:textId="77777777" w:rsidR="00335A31" w:rsidRPr="00DE7B59" w:rsidRDefault="00335A31" w:rsidP="005A53D1">
            <w:pPr>
              <w:pStyle w:val="TAL"/>
              <w:jc w:val="center"/>
              <w:rPr>
                <w:lang w:eastAsia="ko-KR"/>
              </w:rPr>
            </w:pPr>
            <w:r w:rsidRPr="00DE7B59">
              <w:rPr>
                <w:lang w:eastAsia="ko-KR"/>
              </w:rPr>
              <w:t>≤ 14166</w:t>
            </w:r>
          </w:p>
        </w:tc>
        <w:tc>
          <w:tcPr>
            <w:tcW w:w="992" w:type="dxa"/>
            <w:noWrap/>
            <w:hideMark/>
          </w:tcPr>
          <w:p w14:paraId="0B645FE6" w14:textId="77777777" w:rsidR="00335A31" w:rsidRPr="00DE7B59" w:rsidRDefault="00335A31" w:rsidP="005A53D1">
            <w:pPr>
              <w:pStyle w:val="TAL"/>
              <w:jc w:val="center"/>
              <w:rPr>
                <w:lang w:eastAsia="ko-KR"/>
              </w:rPr>
            </w:pPr>
            <w:r w:rsidRPr="00DE7B59">
              <w:rPr>
                <w:lang w:eastAsia="ko-KR"/>
              </w:rPr>
              <w:t>117</w:t>
            </w:r>
          </w:p>
        </w:tc>
        <w:tc>
          <w:tcPr>
            <w:tcW w:w="1276" w:type="dxa"/>
            <w:noWrap/>
            <w:hideMark/>
          </w:tcPr>
          <w:p w14:paraId="24BFAC3C" w14:textId="77777777" w:rsidR="00335A31" w:rsidRPr="00DE7B59" w:rsidRDefault="00335A31" w:rsidP="005A53D1">
            <w:pPr>
              <w:pStyle w:val="TAL"/>
              <w:jc w:val="center"/>
              <w:rPr>
                <w:lang w:eastAsia="ko-KR"/>
              </w:rPr>
            </w:pPr>
            <w:r w:rsidRPr="00DE7B59">
              <w:rPr>
                <w:lang w:eastAsia="ko-KR"/>
              </w:rPr>
              <w:t>≤ 49820</w:t>
            </w:r>
          </w:p>
        </w:tc>
        <w:tc>
          <w:tcPr>
            <w:tcW w:w="853" w:type="dxa"/>
            <w:noWrap/>
            <w:hideMark/>
          </w:tcPr>
          <w:p w14:paraId="683F3DAE" w14:textId="77777777" w:rsidR="00335A31" w:rsidRPr="00DE7B59" w:rsidRDefault="00335A31" w:rsidP="005A53D1">
            <w:pPr>
              <w:pStyle w:val="TAL"/>
              <w:jc w:val="center"/>
              <w:rPr>
                <w:lang w:eastAsia="ko-KR"/>
              </w:rPr>
            </w:pPr>
            <w:r w:rsidRPr="00DE7B59">
              <w:rPr>
                <w:lang w:eastAsia="ko-KR"/>
              </w:rPr>
              <w:t>181</w:t>
            </w:r>
          </w:p>
        </w:tc>
        <w:tc>
          <w:tcPr>
            <w:tcW w:w="1275" w:type="dxa"/>
            <w:noWrap/>
            <w:hideMark/>
          </w:tcPr>
          <w:p w14:paraId="5D2E2BC7" w14:textId="77777777" w:rsidR="00335A31" w:rsidRPr="00DE7B59" w:rsidRDefault="00335A31" w:rsidP="005A53D1">
            <w:pPr>
              <w:pStyle w:val="TAL"/>
              <w:jc w:val="center"/>
              <w:rPr>
                <w:lang w:eastAsia="ko-KR"/>
              </w:rPr>
            </w:pPr>
            <w:r w:rsidRPr="00DE7B59">
              <w:rPr>
                <w:lang w:eastAsia="ko-KR"/>
              </w:rPr>
              <w:t>≤ 175213</w:t>
            </w:r>
          </w:p>
        </w:tc>
        <w:tc>
          <w:tcPr>
            <w:tcW w:w="709" w:type="dxa"/>
            <w:noWrap/>
            <w:hideMark/>
          </w:tcPr>
          <w:p w14:paraId="4F525CE4" w14:textId="77777777" w:rsidR="00335A31" w:rsidRPr="00DE7B59" w:rsidRDefault="00335A31" w:rsidP="005A53D1">
            <w:pPr>
              <w:pStyle w:val="TAL"/>
              <w:jc w:val="center"/>
              <w:rPr>
                <w:lang w:eastAsia="ko-KR"/>
              </w:rPr>
            </w:pPr>
            <w:r w:rsidRPr="00DE7B59">
              <w:rPr>
                <w:lang w:eastAsia="ko-KR"/>
              </w:rPr>
              <w:t>245</w:t>
            </w:r>
          </w:p>
        </w:tc>
        <w:tc>
          <w:tcPr>
            <w:tcW w:w="1132" w:type="dxa"/>
            <w:noWrap/>
            <w:hideMark/>
          </w:tcPr>
          <w:p w14:paraId="25C26A60" w14:textId="77777777" w:rsidR="00335A31" w:rsidRPr="00DE7B59" w:rsidRDefault="00335A31" w:rsidP="005A53D1">
            <w:pPr>
              <w:pStyle w:val="TAL"/>
              <w:jc w:val="center"/>
              <w:rPr>
                <w:lang w:eastAsia="ko-KR"/>
              </w:rPr>
            </w:pPr>
            <w:r w:rsidRPr="00DE7B59">
              <w:rPr>
                <w:lang w:eastAsia="ko-KR"/>
              </w:rPr>
              <w:t>≤ 616203</w:t>
            </w:r>
          </w:p>
        </w:tc>
      </w:tr>
      <w:tr w:rsidR="00335A31" w:rsidRPr="00DE7B59" w14:paraId="3D464C32" w14:textId="77777777" w:rsidTr="005A53D1">
        <w:trPr>
          <w:jc w:val="center"/>
        </w:trPr>
        <w:tc>
          <w:tcPr>
            <w:tcW w:w="719" w:type="dxa"/>
            <w:noWrap/>
            <w:hideMark/>
          </w:tcPr>
          <w:p w14:paraId="40278352" w14:textId="77777777" w:rsidR="00335A31" w:rsidRPr="00DE7B59" w:rsidRDefault="00335A31" w:rsidP="005A53D1">
            <w:pPr>
              <w:pStyle w:val="TAL"/>
              <w:jc w:val="center"/>
              <w:rPr>
                <w:lang w:eastAsia="ko-KR"/>
              </w:rPr>
            </w:pPr>
            <w:r w:rsidRPr="00DE7B59">
              <w:rPr>
                <w:lang w:eastAsia="ko-KR"/>
              </w:rPr>
              <w:t>54</w:t>
            </w:r>
          </w:p>
        </w:tc>
        <w:tc>
          <w:tcPr>
            <w:tcW w:w="1827" w:type="dxa"/>
            <w:noWrap/>
            <w:hideMark/>
          </w:tcPr>
          <w:p w14:paraId="46E5B5E8" w14:textId="77777777" w:rsidR="00335A31" w:rsidRPr="00DE7B59" w:rsidRDefault="00335A31" w:rsidP="005A53D1">
            <w:pPr>
              <w:pStyle w:val="TAL"/>
              <w:jc w:val="center"/>
              <w:rPr>
                <w:lang w:eastAsia="ko-KR"/>
              </w:rPr>
            </w:pPr>
            <w:r w:rsidRPr="00DE7B59">
              <w:rPr>
                <w:lang w:eastAsia="ko-KR"/>
              </w:rPr>
              <w:t>≤ 14447</w:t>
            </w:r>
          </w:p>
        </w:tc>
        <w:tc>
          <w:tcPr>
            <w:tcW w:w="992" w:type="dxa"/>
            <w:noWrap/>
            <w:hideMark/>
          </w:tcPr>
          <w:p w14:paraId="75806C4E" w14:textId="77777777" w:rsidR="00335A31" w:rsidRPr="00DE7B59" w:rsidRDefault="00335A31" w:rsidP="005A53D1">
            <w:pPr>
              <w:pStyle w:val="TAL"/>
              <w:jc w:val="center"/>
              <w:rPr>
                <w:lang w:eastAsia="ko-KR"/>
              </w:rPr>
            </w:pPr>
            <w:r w:rsidRPr="00DE7B59">
              <w:rPr>
                <w:lang w:eastAsia="ko-KR"/>
              </w:rPr>
              <w:t>118</w:t>
            </w:r>
          </w:p>
        </w:tc>
        <w:tc>
          <w:tcPr>
            <w:tcW w:w="1276" w:type="dxa"/>
            <w:noWrap/>
            <w:hideMark/>
          </w:tcPr>
          <w:p w14:paraId="5AC7E32C" w14:textId="77777777" w:rsidR="00335A31" w:rsidRPr="00DE7B59" w:rsidRDefault="00335A31" w:rsidP="005A53D1">
            <w:pPr>
              <w:pStyle w:val="TAL"/>
              <w:jc w:val="center"/>
              <w:rPr>
                <w:lang w:eastAsia="ko-KR"/>
              </w:rPr>
            </w:pPr>
            <w:r w:rsidRPr="00DE7B59">
              <w:rPr>
                <w:lang w:eastAsia="ko-KR"/>
              </w:rPr>
              <w:t>≤ 50809</w:t>
            </w:r>
          </w:p>
        </w:tc>
        <w:tc>
          <w:tcPr>
            <w:tcW w:w="853" w:type="dxa"/>
            <w:noWrap/>
            <w:hideMark/>
          </w:tcPr>
          <w:p w14:paraId="4162EC1F" w14:textId="77777777" w:rsidR="00335A31" w:rsidRPr="00DE7B59" w:rsidRDefault="00335A31" w:rsidP="005A53D1">
            <w:pPr>
              <w:pStyle w:val="TAL"/>
              <w:jc w:val="center"/>
              <w:rPr>
                <w:lang w:eastAsia="ko-KR"/>
              </w:rPr>
            </w:pPr>
            <w:r w:rsidRPr="00DE7B59">
              <w:rPr>
                <w:lang w:eastAsia="ko-KR"/>
              </w:rPr>
              <w:t>182</w:t>
            </w:r>
          </w:p>
        </w:tc>
        <w:tc>
          <w:tcPr>
            <w:tcW w:w="1275" w:type="dxa"/>
            <w:noWrap/>
            <w:hideMark/>
          </w:tcPr>
          <w:p w14:paraId="0B0932A3" w14:textId="77777777" w:rsidR="00335A31" w:rsidRPr="00DE7B59" w:rsidRDefault="00335A31" w:rsidP="005A53D1">
            <w:pPr>
              <w:pStyle w:val="TAL"/>
              <w:jc w:val="center"/>
              <w:rPr>
                <w:lang w:eastAsia="ko-KR"/>
              </w:rPr>
            </w:pPr>
            <w:r w:rsidRPr="00DE7B59">
              <w:rPr>
                <w:lang w:eastAsia="ko-KR"/>
              </w:rPr>
              <w:t>≤ 178690</w:t>
            </w:r>
          </w:p>
        </w:tc>
        <w:tc>
          <w:tcPr>
            <w:tcW w:w="709" w:type="dxa"/>
            <w:noWrap/>
            <w:hideMark/>
          </w:tcPr>
          <w:p w14:paraId="7AE854BA" w14:textId="77777777" w:rsidR="00335A31" w:rsidRPr="00DE7B59" w:rsidRDefault="00335A31" w:rsidP="005A53D1">
            <w:pPr>
              <w:pStyle w:val="TAL"/>
              <w:jc w:val="center"/>
              <w:rPr>
                <w:lang w:eastAsia="ko-KR"/>
              </w:rPr>
            </w:pPr>
            <w:r w:rsidRPr="00DE7B59">
              <w:rPr>
                <w:lang w:eastAsia="ko-KR"/>
              </w:rPr>
              <w:t>246</w:t>
            </w:r>
          </w:p>
        </w:tc>
        <w:tc>
          <w:tcPr>
            <w:tcW w:w="1132" w:type="dxa"/>
            <w:noWrap/>
            <w:hideMark/>
          </w:tcPr>
          <w:p w14:paraId="3E0768A5" w14:textId="77777777" w:rsidR="00335A31" w:rsidRPr="00DE7B59" w:rsidRDefault="00335A31" w:rsidP="005A53D1">
            <w:pPr>
              <w:pStyle w:val="TAL"/>
              <w:jc w:val="center"/>
              <w:rPr>
                <w:lang w:eastAsia="ko-KR"/>
              </w:rPr>
            </w:pPr>
            <w:r w:rsidRPr="00DE7B59">
              <w:rPr>
                <w:lang w:eastAsia="ko-KR"/>
              </w:rPr>
              <w:t>≤ 628431</w:t>
            </w:r>
          </w:p>
        </w:tc>
      </w:tr>
      <w:tr w:rsidR="00335A31" w:rsidRPr="00DE7B59" w14:paraId="0CF9C273" w14:textId="77777777" w:rsidTr="005A53D1">
        <w:trPr>
          <w:jc w:val="center"/>
        </w:trPr>
        <w:tc>
          <w:tcPr>
            <w:tcW w:w="719" w:type="dxa"/>
            <w:noWrap/>
            <w:hideMark/>
          </w:tcPr>
          <w:p w14:paraId="4CE5F43A" w14:textId="77777777" w:rsidR="00335A31" w:rsidRPr="00DE7B59" w:rsidRDefault="00335A31" w:rsidP="005A53D1">
            <w:pPr>
              <w:pStyle w:val="TAL"/>
              <w:jc w:val="center"/>
              <w:rPr>
                <w:lang w:eastAsia="ko-KR"/>
              </w:rPr>
            </w:pPr>
            <w:r w:rsidRPr="00DE7B59">
              <w:rPr>
                <w:lang w:eastAsia="ko-KR"/>
              </w:rPr>
              <w:t>55</w:t>
            </w:r>
          </w:p>
        </w:tc>
        <w:tc>
          <w:tcPr>
            <w:tcW w:w="1827" w:type="dxa"/>
            <w:noWrap/>
            <w:hideMark/>
          </w:tcPr>
          <w:p w14:paraId="2CD73BA6" w14:textId="77777777" w:rsidR="00335A31" w:rsidRPr="00DE7B59" w:rsidRDefault="00335A31" w:rsidP="005A53D1">
            <w:pPr>
              <w:pStyle w:val="TAL"/>
              <w:jc w:val="center"/>
              <w:rPr>
                <w:lang w:eastAsia="ko-KR"/>
              </w:rPr>
            </w:pPr>
            <w:r w:rsidRPr="00DE7B59">
              <w:rPr>
                <w:lang w:eastAsia="ko-KR"/>
              </w:rPr>
              <w:t>≤ 14734</w:t>
            </w:r>
          </w:p>
        </w:tc>
        <w:tc>
          <w:tcPr>
            <w:tcW w:w="992" w:type="dxa"/>
            <w:noWrap/>
            <w:hideMark/>
          </w:tcPr>
          <w:p w14:paraId="58181C54" w14:textId="77777777" w:rsidR="00335A31" w:rsidRPr="00DE7B59" w:rsidRDefault="00335A31" w:rsidP="005A53D1">
            <w:pPr>
              <w:pStyle w:val="TAL"/>
              <w:jc w:val="center"/>
              <w:rPr>
                <w:lang w:eastAsia="ko-KR"/>
              </w:rPr>
            </w:pPr>
            <w:r w:rsidRPr="00DE7B59">
              <w:rPr>
                <w:lang w:eastAsia="ko-KR"/>
              </w:rPr>
              <w:t>119</w:t>
            </w:r>
          </w:p>
        </w:tc>
        <w:tc>
          <w:tcPr>
            <w:tcW w:w="1276" w:type="dxa"/>
            <w:noWrap/>
            <w:hideMark/>
          </w:tcPr>
          <w:p w14:paraId="3003B83B" w14:textId="77777777" w:rsidR="00335A31" w:rsidRPr="00DE7B59" w:rsidRDefault="00335A31" w:rsidP="005A53D1">
            <w:pPr>
              <w:pStyle w:val="TAL"/>
              <w:jc w:val="center"/>
              <w:rPr>
                <w:lang w:eastAsia="ko-KR"/>
              </w:rPr>
            </w:pPr>
            <w:r w:rsidRPr="00DE7B59">
              <w:rPr>
                <w:lang w:eastAsia="ko-KR"/>
              </w:rPr>
              <w:t>≤ 51817</w:t>
            </w:r>
          </w:p>
        </w:tc>
        <w:tc>
          <w:tcPr>
            <w:tcW w:w="853" w:type="dxa"/>
            <w:noWrap/>
            <w:hideMark/>
          </w:tcPr>
          <w:p w14:paraId="19BF70A0" w14:textId="77777777" w:rsidR="00335A31" w:rsidRPr="00DE7B59" w:rsidRDefault="00335A31" w:rsidP="005A53D1">
            <w:pPr>
              <w:pStyle w:val="TAL"/>
              <w:jc w:val="center"/>
              <w:rPr>
                <w:lang w:eastAsia="ko-KR"/>
              </w:rPr>
            </w:pPr>
            <w:r w:rsidRPr="00DE7B59">
              <w:rPr>
                <w:lang w:eastAsia="ko-KR"/>
              </w:rPr>
              <w:t>183</w:t>
            </w:r>
          </w:p>
        </w:tc>
        <w:tc>
          <w:tcPr>
            <w:tcW w:w="1275" w:type="dxa"/>
            <w:noWrap/>
            <w:hideMark/>
          </w:tcPr>
          <w:p w14:paraId="60505EA6" w14:textId="77777777" w:rsidR="00335A31" w:rsidRPr="00DE7B59" w:rsidRDefault="00335A31" w:rsidP="005A53D1">
            <w:pPr>
              <w:pStyle w:val="TAL"/>
              <w:jc w:val="center"/>
              <w:rPr>
                <w:lang w:eastAsia="ko-KR"/>
              </w:rPr>
            </w:pPr>
            <w:r w:rsidRPr="00DE7B59">
              <w:rPr>
                <w:lang w:eastAsia="ko-KR"/>
              </w:rPr>
              <w:t>≤ 182236</w:t>
            </w:r>
          </w:p>
        </w:tc>
        <w:tc>
          <w:tcPr>
            <w:tcW w:w="709" w:type="dxa"/>
            <w:noWrap/>
            <w:hideMark/>
          </w:tcPr>
          <w:p w14:paraId="064BECCF" w14:textId="77777777" w:rsidR="00335A31" w:rsidRPr="00DE7B59" w:rsidRDefault="00335A31" w:rsidP="005A53D1">
            <w:pPr>
              <w:pStyle w:val="TAL"/>
              <w:jc w:val="center"/>
              <w:rPr>
                <w:lang w:eastAsia="ko-KR"/>
              </w:rPr>
            </w:pPr>
            <w:r w:rsidRPr="00DE7B59">
              <w:rPr>
                <w:lang w:eastAsia="ko-KR"/>
              </w:rPr>
              <w:t>247</w:t>
            </w:r>
          </w:p>
        </w:tc>
        <w:tc>
          <w:tcPr>
            <w:tcW w:w="1132" w:type="dxa"/>
            <w:noWrap/>
            <w:hideMark/>
          </w:tcPr>
          <w:p w14:paraId="29C88742" w14:textId="77777777" w:rsidR="00335A31" w:rsidRPr="00DE7B59" w:rsidRDefault="00335A31" w:rsidP="005A53D1">
            <w:pPr>
              <w:pStyle w:val="TAL"/>
              <w:jc w:val="center"/>
              <w:rPr>
                <w:lang w:eastAsia="ko-KR"/>
              </w:rPr>
            </w:pPr>
            <w:r w:rsidRPr="00DE7B59">
              <w:rPr>
                <w:lang w:eastAsia="ko-KR"/>
              </w:rPr>
              <w:t>≤ 640902</w:t>
            </w:r>
          </w:p>
        </w:tc>
      </w:tr>
      <w:tr w:rsidR="00335A31" w:rsidRPr="00DE7B59" w14:paraId="3F53450E" w14:textId="77777777" w:rsidTr="005A53D1">
        <w:trPr>
          <w:jc w:val="center"/>
        </w:trPr>
        <w:tc>
          <w:tcPr>
            <w:tcW w:w="719" w:type="dxa"/>
            <w:noWrap/>
            <w:hideMark/>
          </w:tcPr>
          <w:p w14:paraId="64A57697" w14:textId="77777777" w:rsidR="00335A31" w:rsidRPr="00DE7B59" w:rsidRDefault="00335A31" w:rsidP="005A53D1">
            <w:pPr>
              <w:pStyle w:val="TAL"/>
              <w:jc w:val="center"/>
              <w:rPr>
                <w:lang w:eastAsia="ko-KR"/>
              </w:rPr>
            </w:pPr>
            <w:r w:rsidRPr="00DE7B59">
              <w:rPr>
                <w:lang w:eastAsia="ko-KR"/>
              </w:rPr>
              <w:t>56</w:t>
            </w:r>
          </w:p>
        </w:tc>
        <w:tc>
          <w:tcPr>
            <w:tcW w:w="1827" w:type="dxa"/>
            <w:noWrap/>
            <w:hideMark/>
          </w:tcPr>
          <w:p w14:paraId="3AC35D44" w14:textId="77777777" w:rsidR="00335A31" w:rsidRPr="00DE7B59" w:rsidRDefault="00335A31" w:rsidP="005A53D1">
            <w:pPr>
              <w:pStyle w:val="TAL"/>
              <w:jc w:val="center"/>
              <w:rPr>
                <w:lang w:eastAsia="ko-KR"/>
              </w:rPr>
            </w:pPr>
            <w:r w:rsidRPr="00DE7B59">
              <w:rPr>
                <w:lang w:eastAsia="ko-KR"/>
              </w:rPr>
              <w:t>≤ 15026</w:t>
            </w:r>
          </w:p>
        </w:tc>
        <w:tc>
          <w:tcPr>
            <w:tcW w:w="992" w:type="dxa"/>
            <w:noWrap/>
            <w:hideMark/>
          </w:tcPr>
          <w:p w14:paraId="73DDCE72" w14:textId="77777777" w:rsidR="00335A31" w:rsidRPr="00DE7B59" w:rsidRDefault="00335A31" w:rsidP="005A53D1">
            <w:pPr>
              <w:pStyle w:val="TAL"/>
              <w:jc w:val="center"/>
              <w:rPr>
                <w:lang w:eastAsia="ko-KR"/>
              </w:rPr>
            </w:pPr>
            <w:r w:rsidRPr="00DE7B59">
              <w:rPr>
                <w:lang w:eastAsia="ko-KR"/>
              </w:rPr>
              <w:t>120</w:t>
            </w:r>
          </w:p>
        </w:tc>
        <w:tc>
          <w:tcPr>
            <w:tcW w:w="1276" w:type="dxa"/>
            <w:noWrap/>
            <w:hideMark/>
          </w:tcPr>
          <w:p w14:paraId="1F45D5F7" w14:textId="77777777" w:rsidR="00335A31" w:rsidRPr="00DE7B59" w:rsidRDefault="00335A31" w:rsidP="005A53D1">
            <w:pPr>
              <w:pStyle w:val="TAL"/>
              <w:jc w:val="center"/>
              <w:rPr>
                <w:lang w:eastAsia="ko-KR"/>
              </w:rPr>
            </w:pPr>
            <w:r w:rsidRPr="00DE7B59">
              <w:rPr>
                <w:lang w:eastAsia="ko-KR"/>
              </w:rPr>
              <w:t>≤ 52846</w:t>
            </w:r>
          </w:p>
        </w:tc>
        <w:tc>
          <w:tcPr>
            <w:tcW w:w="853" w:type="dxa"/>
            <w:noWrap/>
            <w:hideMark/>
          </w:tcPr>
          <w:p w14:paraId="552E2398" w14:textId="77777777" w:rsidR="00335A31" w:rsidRPr="00DE7B59" w:rsidRDefault="00335A31" w:rsidP="005A53D1">
            <w:pPr>
              <w:pStyle w:val="TAL"/>
              <w:jc w:val="center"/>
              <w:rPr>
                <w:lang w:eastAsia="ko-KR"/>
              </w:rPr>
            </w:pPr>
            <w:r w:rsidRPr="00DE7B59">
              <w:rPr>
                <w:lang w:eastAsia="ko-KR"/>
              </w:rPr>
              <w:t>184</w:t>
            </w:r>
          </w:p>
        </w:tc>
        <w:tc>
          <w:tcPr>
            <w:tcW w:w="1275" w:type="dxa"/>
            <w:noWrap/>
            <w:hideMark/>
          </w:tcPr>
          <w:p w14:paraId="66186744" w14:textId="77777777" w:rsidR="00335A31" w:rsidRPr="00DE7B59" w:rsidRDefault="00335A31" w:rsidP="005A53D1">
            <w:pPr>
              <w:pStyle w:val="TAL"/>
              <w:jc w:val="center"/>
              <w:rPr>
                <w:lang w:eastAsia="ko-KR"/>
              </w:rPr>
            </w:pPr>
            <w:r w:rsidRPr="00DE7B59">
              <w:rPr>
                <w:lang w:eastAsia="ko-KR"/>
              </w:rPr>
              <w:t>≤ 185852</w:t>
            </w:r>
          </w:p>
        </w:tc>
        <w:tc>
          <w:tcPr>
            <w:tcW w:w="709" w:type="dxa"/>
            <w:noWrap/>
            <w:hideMark/>
          </w:tcPr>
          <w:p w14:paraId="513E8EDE" w14:textId="77777777" w:rsidR="00335A31" w:rsidRPr="00DE7B59" w:rsidRDefault="00335A31" w:rsidP="005A53D1">
            <w:pPr>
              <w:pStyle w:val="TAL"/>
              <w:jc w:val="center"/>
              <w:rPr>
                <w:lang w:eastAsia="ko-KR"/>
              </w:rPr>
            </w:pPr>
            <w:r w:rsidRPr="00DE7B59">
              <w:rPr>
                <w:lang w:eastAsia="ko-KR"/>
              </w:rPr>
              <w:t>248</w:t>
            </w:r>
          </w:p>
        </w:tc>
        <w:tc>
          <w:tcPr>
            <w:tcW w:w="1132" w:type="dxa"/>
            <w:noWrap/>
            <w:hideMark/>
          </w:tcPr>
          <w:p w14:paraId="67FBBB74" w14:textId="77777777" w:rsidR="00335A31" w:rsidRPr="00DE7B59" w:rsidRDefault="00335A31" w:rsidP="005A53D1">
            <w:pPr>
              <w:pStyle w:val="TAL"/>
              <w:jc w:val="center"/>
              <w:rPr>
                <w:lang w:eastAsia="ko-KR"/>
              </w:rPr>
            </w:pPr>
            <w:r w:rsidRPr="00DE7B59">
              <w:rPr>
                <w:lang w:eastAsia="ko-KR"/>
              </w:rPr>
              <w:t>≤ 653620</w:t>
            </w:r>
          </w:p>
        </w:tc>
      </w:tr>
      <w:tr w:rsidR="00335A31" w:rsidRPr="00DE7B59" w14:paraId="2D270ED5" w14:textId="77777777" w:rsidTr="005A53D1">
        <w:trPr>
          <w:jc w:val="center"/>
        </w:trPr>
        <w:tc>
          <w:tcPr>
            <w:tcW w:w="719" w:type="dxa"/>
            <w:noWrap/>
            <w:hideMark/>
          </w:tcPr>
          <w:p w14:paraId="788D03D9" w14:textId="77777777" w:rsidR="00335A31" w:rsidRPr="00DE7B59" w:rsidRDefault="00335A31" w:rsidP="005A53D1">
            <w:pPr>
              <w:pStyle w:val="TAL"/>
              <w:jc w:val="center"/>
              <w:rPr>
                <w:lang w:eastAsia="ko-KR"/>
              </w:rPr>
            </w:pPr>
            <w:r w:rsidRPr="00DE7B59">
              <w:rPr>
                <w:lang w:eastAsia="ko-KR"/>
              </w:rPr>
              <w:t>57</w:t>
            </w:r>
          </w:p>
        </w:tc>
        <w:tc>
          <w:tcPr>
            <w:tcW w:w="1827" w:type="dxa"/>
            <w:noWrap/>
            <w:hideMark/>
          </w:tcPr>
          <w:p w14:paraId="54D98CE6" w14:textId="77777777" w:rsidR="00335A31" w:rsidRPr="00DE7B59" w:rsidRDefault="00335A31" w:rsidP="005A53D1">
            <w:pPr>
              <w:pStyle w:val="TAL"/>
              <w:jc w:val="center"/>
              <w:rPr>
                <w:lang w:eastAsia="ko-KR"/>
              </w:rPr>
            </w:pPr>
            <w:r w:rsidRPr="00DE7B59">
              <w:rPr>
                <w:lang w:eastAsia="ko-KR"/>
              </w:rPr>
              <w:t>≤ 15324</w:t>
            </w:r>
          </w:p>
        </w:tc>
        <w:tc>
          <w:tcPr>
            <w:tcW w:w="992" w:type="dxa"/>
            <w:noWrap/>
            <w:hideMark/>
          </w:tcPr>
          <w:p w14:paraId="38FF3124" w14:textId="77777777" w:rsidR="00335A31" w:rsidRPr="00DE7B59" w:rsidRDefault="00335A31" w:rsidP="005A53D1">
            <w:pPr>
              <w:pStyle w:val="TAL"/>
              <w:jc w:val="center"/>
              <w:rPr>
                <w:lang w:eastAsia="ko-KR"/>
              </w:rPr>
            </w:pPr>
            <w:r w:rsidRPr="00DE7B59">
              <w:rPr>
                <w:lang w:eastAsia="ko-KR"/>
              </w:rPr>
              <w:t>121</w:t>
            </w:r>
          </w:p>
        </w:tc>
        <w:tc>
          <w:tcPr>
            <w:tcW w:w="1276" w:type="dxa"/>
            <w:noWrap/>
            <w:hideMark/>
          </w:tcPr>
          <w:p w14:paraId="310D06E6" w14:textId="77777777" w:rsidR="00335A31" w:rsidRPr="00DE7B59" w:rsidRDefault="00335A31" w:rsidP="005A53D1">
            <w:pPr>
              <w:pStyle w:val="TAL"/>
              <w:jc w:val="center"/>
              <w:rPr>
                <w:lang w:eastAsia="ko-KR"/>
              </w:rPr>
            </w:pPr>
            <w:r w:rsidRPr="00DE7B59">
              <w:rPr>
                <w:lang w:eastAsia="ko-KR"/>
              </w:rPr>
              <w:t>≤ 53894</w:t>
            </w:r>
          </w:p>
        </w:tc>
        <w:tc>
          <w:tcPr>
            <w:tcW w:w="853" w:type="dxa"/>
            <w:noWrap/>
            <w:hideMark/>
          </w:tcPr>
          <w:p w14:paraId="5BCE70B5" w14:textId="77777777" w:rsidR="00335A31" w:rsidRPr="00DE7B59" w:rsidRDefault="00335A31" w:rsidP="005A53D1">
            <w:pPr>
              <w:pStyle w:val="TAL"/>
              <w:jc w:val="center"/>
              <w:rPr>
                <w:lang w:eastAsia="ko-KR"/>
              </w:rPr>
            </w:pPr>
            <w:r w:rsidRPr="00DE7B59">
              <w:rPr>
                <w:lang w:eastAsia="ko-KR"/>
              </w:rPr>
              <w:t>185</w:t>
            </w:r>
          </w:p>
        </w:tc>
        <w:tc>
          <w:tcPr>
            <w:tcW w:w="1275" w:type="dxa"/>
            <w:noWrap/>
            <w:hideMark/>
          </w:tcPr>
          <w:p w14:paraId="19C6B0B7" w14:textId="77777777" w:rsidR="00335A31" w:rsidRPr="00DE7B59" w:rsidRDefault="00335A31" w:rsidP="005A53D1">
            <w:pPr>
              <w:pStyle w:val="TAL"/>
              <w:jc w:val="center"/>
              <w:rPr>
                <w:lang w:eastAsia="ko-KR"/>
              </w:rPr>
            </w:pPr>
            <w:r w:rsidRPr="00DE7B59">
              <w:rPr>
                <w:lang w:eastAsia="ko-KR"/>
              </w:rPr>
              <w:t>≤ 189540</w:t>
            </w:r>
          </w:p>
        </w:tc>
        <w:tc>
          <w:tcPr>
            <w:tcW w:w="709" w:type="dxa"/>
            <w:noWrap/>
            <w:hideMark/>
          </w:tcPr>
          <w:p w14:paraId="7676119A" w14:textId="77777777" w:rsidR="00335A31" w:rsidRPr="00DE7B59" w:rsidRDefault="00335A31" w:rsidP="005A53D1">
            <w:pPr>
              <w:pStyle w:val="TAL"/>
              <w:jc w:val="center"/>
              <w:rPr>
                <w:lang w:eastAsia="ko-KR"/>
              </w:rPr>
            </w:pPr>
            <w:r w:rsidRPr="00DE7B59">
              <w:rPr>
                <w:lang w:eastAsia="ko-KR"/>
              </w:rPr>
              <w:t>249</w:t>
            </w:r>
          </w:p>
        </w:tc>
        <w:tc>
          <w:tcPr>
            <w:tcW w:w="1132" w:type="dxa"/>
            <w:noWrap/>
            <w:hideMark/>
          </w:tcPr>
          <w:p w14:paraId="2A8E38D5" w14:textId="77777777" w:rsidR="00335A31" w:rsidRPr="00DE7B59" w:rsidRDefault="00335A31" w:rsidP="005A53D1">
            <w:pPr>
              <w:pStyle w:val="TAL"/>
              <w:jc w:val="center"/>
              <w:rPr>
                <w:lang w:eastAsia="ko-KR"/>
              </w:rPr>
            </w:pPr>
            <w:r w:rsidRPr="00DE7B59">
              <w:rPr>
                <w:lang w:eastAsia="ko-KR"/>
              </w:rPr>
              <w:t>≤ 666590</w:t>
            </w:r>
          </w:p>
        </w:tc>
      </w:tr>
      <w:tr w:rsidR="00335A31" w:rsidRPr="00DE7B59" w14:paraId="26A3AC24" w14:textId="77777777" w:rsidTr="005A53D1">
        <w:trPr>
          <w:jc w:val="center"/>
        </w:trPr>
        <w:tc>
          <w:tcPr>
            <w:tcW w:w="719" w:type="dxa"/>
            <w:noWrap/>
            <w:hideMark/>
          </w:tcPr>
          <w:p w14:paraId="4E70D7D8" w14:textId="77777777" w:rsidR="00335A31" w:rsidRPr="00DE7B59" w:rsidRDefault="00335A31" w:rsidP="005A53D1">
            <w:pPr>
              <w:pStyle w:val="TAL"/>
              <w:jc w:val="center"/>
              <w:rPr>
                <w:lang w:eastAsia="ko-KR"/>
              </w:rPr>
            </w:pPr>
            <w:r w:rsidRPr="00DE7B59">
              <w:rPr>
                <w:lang w:eastAsia="ko-KR"/>
              </w:rPr>
              <w:t>58</w:t>
            </w:r>
          </w:p>
        </w:tc>
        <w:tc>
          <w:tcPr>
            <w:tcW w:w="1827" w:type="dxa"/>
            <w:noWrap/>
            <w:hideMark/>
          </w:tcPr>
          <w:p w14:paraId="5A156AD6" w14:textId="77777777" w:rsidR="00335A31" w:rsidRPr="00DE7B59" w:rsidRDefault="00335A31" w:rsidP="005A53D1">
            <w:pPr>
              <w:pStyle w:val="TAL"/>
              <w:jc w:val="center"/>
              <w:rPr>
                <w:lang w:eastAsia="ko-KR"/>
              </w:rPr>
            </w:pPr>
            <w:r w:rsidRPr="00DE7B59">
              <w:rPr>
                <w:lang w:eastAsia="ko-KR"/>
              </w:rPr>
              <w:t>≤ 15628</w:t>
            </w:r>
          </w:p>
        </w:tc>
        <w:tc>
          <w:tcPr>
            <w:tcW w:w="992" w:type="dxa"/>
            <w:noWrap/>
            <w:hideMark/>
          </w:tcPr>
          <w:p w14:paraId="02B066C4" w14:textId="77777777" w:rsidR="00335A31" w:rsidRPr="00DE7B59" w:rsidRDefault="00335A31" w:rsidP="005A53D1">
            <w:pPr>
              <w:pStyle w:val="TAL"/>
              <w:jc w:val="center"/>
              <w:rPr>
                <w:lang w:eastAsia="ko-KR"/>
              </w:rPr>
            </w:pPr>
            <w:r w:rsidRPr="00DE7B59">
              <w:rPr>
                <w:lang w:eastAsia="ko-KR"/>
              </w:rPr>
              <w:t>122</w:t>
            </w:r>
          </w:p>
        </w:tc>
        <w:tc>
          <w:tcPr>
            <w:tcW w:w="1276" w:type="dxa"/>
            <w:noWrap/>
            <w:hideMark/>
          </w:tcPr>
          <w:p w14:paraId="44632A92" w14:textId="77777777" w:rsidR="00335A31" w:rsidRPr="00DE7B59" w:rsidRDefault="00335A31" w:rsidP="005A53D1">
            <w:pPr>
              <w:pStyle w:val="TAL"/>
              <w:jc w:val="center"/>
              <w:rPr>
                <w:lang w:eastAsia="ko-KR"/>
              </w:rPr>
            </w:pPr>
            <w:r w:rsidRPr="00DE7B59">
              <w:rPr>
                <w:lang w:eastAsia="ko-KR"/>
              </w:rPr>
              <w:t>≤ 54964</w:t>
            </w:r>
          </w:p>
        </w:tc>
        <w:tc>
          <w:tcPr>
            <w:tcW w:w="853" w:type="dxa"/>
            <w:noWrap/>
            <w:hideMark/>
          </w:tcPr>
          <w:p w14:paraId="2B64F3D1" w14:textId="77777777" w:rsidR="00335A31" w:rsidRPr="00DE7B59" w:rsidRDefault="00335A31" w:rsidP="005A53D1">
            <w:pPr>
              <w:pStyle w:val="TAL"/>
              <w:jc w:val="center"/>
              <w:rPr>
                <w:lang w:eastAsia="ko-KR"/>
              </w:rPr>
            </w:pPr>
            <w:r w:rsidRPr="00DE7B59">
              <w:rPr>
                <w:lang w:eastAsia="ko-KR"/>
              </w:rPr>
              <w:t>186</w:t>
            </w:r>
          </w:p>
        </w:tc>
        <w:tc>
          <w:tcPr>
            <w:tcW w:w="1275" w:type="dxa"/>
            <w:noWrap/>
            <w:hideMark/>
          </w:tcPr>
          <w:p w14:paraId="5AEA5C0F" w14:textId="77777777" w:rsidR="00335A31" w:rsidRPr="00DE7B59" w:rsidRDefault="00335A31" w:rsidP="005A53D1">
            <w:pPr>
              <w:pStyle w:val="TAL"/>
              <w:jc w:val="center"/>
              <w:rPr>
                <w:lang w:eastAsia="ko-KR"/>
              </w:rPr>
            </w:pPr>
            <w:r w:rsidRPr="00DE7B59">
              <w:rPr>
                <w:lang w:eastAsia="ko-KR"/>
              </w:rPr>
              <w:t>≤ 193302</w:t>
            </w:r>
          </w:p>
        </w:tc>
        <w:tc>
          <w:tcPr>
            <w:tcW w:w="709" w:type="dxa"/>
            <w:noWrap/>
            <w:hideMark/>
          </w:tcPr>
          <w:p w14:paraId="6BDAA20F" w14:textId="77777777" w:rsidR="00335A31" w:rsidRPr="00DE7B59" w:rsidRDefault="00335A31" w:rsidP="005A53D1">
            <w:pPr>
              <w:pStyle w:val="TAL"/>
              <w:jc w:val="center"/>
              <w:rPr>
                <w:lang w:eastAsia="ko-KR"/>
              </w:rPr>
            </w:pPr>
            <w:r w:rsidRPr="00DE7B59">
              <w:rPr>
                <w:lang w:eastAsia="ko-KR"/>
              </w:rPr>
              <w:t>250</w:t>
            </w:r>
          </w:p>
        </w:tc>
        <w:tc>
          <w:tcPr>
            <w:tcW w:w="1132" w:type="dxa"/>
            <w:noWrap/>
            <w:hideMark/>
          </w:tcPr>
          <w:p w14:paraId="3D8807E5" w14:textId="77777777" w:rsidR="00335A31" w:rsidRPr="00DE7B59" w:rsidRDefault="00335A31" w:rsidP="005A53D1">
            <w:pPr>
              <w:pStyle w:val="TAL"/>
              <w:jc w:val="center"/>
              <w:rPr>
                <w:lang w:eastAsia="ko-KR"/>
              </w:rPr>
            </w:pPr>
            <w:r w:rsidRPr="00DE7B59">
              <w:rPr>
                <w:lang w:eastAsia="ko-KR"/>
              </w:rPr>
              <w:t>≤ 679818</w:t>
            </w:r>
          </w:p>
        </w:tc>
      </w:tr>
      <w:tr w:rsidR="00335A31" w:rsidRPr="00DE7B59" w14:paraId="5E3D27DA" w14:textId="77777777" w:rsidTr="005A53D1">
        <w:trPr>
          <w:jc w:val="center"/>
        </w:trPr>
        <w:tc>
          <w:tcPr>
            <w:tcW w:w="719" w:type="dxa"/>
            <w:noWrap/>
            <w:hideMark/>
          </w:tcPr>
          <w:p w14:paraId="700FB3A6" w14:textId="77777777" w:rsidR="00335A31" w:rsidRPr="00DE7B59" w:rsidRDefault="00335A31" w:rsidP="005A53D1">
            <w:pPr>
              <w:pStyle w:val="TAL"/>
              <w:jc w:val="center"/>
              <w:rPr>
                <w:lang w:eastAsia="ko-KR"/>
              </w:rPr>
            </w:pPr>
            <w:r w:rsidRPr="00DE7B59">
              <w:rPr>
                <w:lang w:eastAsia="ko-KR"/>
              </w:rPr>
              <w:t>59</w:t>
            </w:r>
          </w:p>
        </w:tc>
        <w:tc>
          <w:tcPr>
            <w:tcW w:w="1827" w:type="dxa"/>
            <w:noWrap/>
            <w:hideMark/>
          </w:tcPr>
          <w:p w14:paraId="256BC797" w14:textId="77777777" w:rsidR="00335A31" w:rsidRPr="00DE7B59" w:rsidRDefault="00335A31" w:rsidP="005A53D1">
            <w:pPr>
              <w:pStyle w:val="TAL"/>
              <w:jc w:val="center"/>
              <w:rPr>
                <w:lang w:eastAsia="ko-KR"/>
              </w:rPr>
            </w:pPr>
            <w:r w:rsidRPr="00DE7B59">
              <w:rPr>
                <w:lang w:eastAsia="ko-KR"/>
              </w:rPr>
              <w:t>≤ 15938</w:t>
            </w:r>
          </w:p>
        </w:tc>
        <w:tc>
          <w:tcPr>
            <w:tcW w:w="992" w:type="dxa"/>
            <w:noWrap/>
            <w:hideMark/>
          </w:tcPr>
          <w:p w14:paraId="32D4AF11" w14:textId="77777777" w:rsidR="00335A31" w:rsidRPr="00DE7B59" w:rsidRDefault="00335A31" w:rsidP="005A53D1">
            <w:pPr>
              <w:pStyle w:val="TAL"/>
              <w:jc w:val="center"/>
              <w:rPr>
                <w:lang w:eastAsia="ko-KR"/>
              </w:rPr>
            </w:pPr>
            <w:r w:rsidRPr="00DE7B59">
              <w:rPr>
                <w:lang w:eastAsia="ko-KR"/>
              </w:rPr>
              <w:t>123</w:t>
            </w:r>
          </w:p>
        </w:tc>
        <w:tc>
          <w:tcPr>
            <w:tcW w:w="1276" w:type="dxa"/>
            <w:noWrap/>
            <w:hideMark/>
          </w:tcPr>
          <w:p w14:paraId="244CF665" w14:textId="77777777" w:rsidR="00335A31" w:rsidRPr="00DE7B59" w:rsidRDefault="00335A31" w:rsidP="005A53D1">
            <w:pPr>
              <w:pStyle w:val="TAL"/>
              <w:jc w:val="center"/>
              <w:rPr>
                <w:lang w:eastAsia="ko-KR"/>
              </w:rPr>
            </w:pPr>
            <w:r w:rsidRPr="00DE7B59">
              <w:rPr>
                <w:lang w:eastAsia="ko-KR"/>
              </w:rPr>
              <w:t>≤ 56054</w:t>
            </w:r>
          </w:p>
        </w:tc>
        <w:tc>
          <w:tcPr>
            <w:tcW w:w="853" w:type="dxa"/>
            <w:noWrap/>
            <w:hideMark/>
          </w:tcPr>
          <w:p w14:paraId="379544A7" w14:textId="77777777" w:rsidR="00335A31" w:rsidRPr="00DE7B59" w:rsidRDefault="00335A31" w:rsidP="005A53D1">
            <w:pPr>
              <w:pStyle w:val="TAL"/>
              <w:jc w:val="center"/>
              <w:rPr>
                <w:lang w:eastAsia="ko-KR"/>
              </w:rPr>
            </w:pPr>
            <w:r w:rsidRPr="00DE7B59">
              <w:rPr>
                <w:lang w:eastAsia="ko-KR"/>
              </w:rPr>
              <w:t>187</w:t>
            </w:r>
          </w:p>
        </w:tc>
        <w:tc>
          <w:tcPr>
            <w:tcW w:w="1275" w:type="dxa"/>
            <w:noWrap/>
            <w:hideMark/>
          </w:tcPr>
          <w:p w14:paraId="74778AD7" w14:textId="77777777" w:rsidR="00335A31" w:rsidRPr="00DE7B59" w:rsidRDefault="00335A31" w:rsidP="005A53D1">
            <w:pPr>
              <w:pStyle w:val="TAL"/>
              <w:jc w:val="center"/>
              <w:rPr>
                <w:lang w:eastAsia="ko-KR"/>
              </w:rPr>
            </w:pPr>
            <w:r w:rsidRPr="00DE7B59">
              <w:rPr>
                <w:lang w:eastAsia="ko-KR"/>
              </w:rPr>
              <w:t>≤ 197137</w:t>
            </w:r>
          </w:p>
        </w:tc>
        <w:tc>
          <w:tcPr>
            <w:tcW w:w="709" w:type="dxa"/>
            <w:noWrap/>
            <w:hideMark/>
          </w:tcPr>
          <w:p w14:paraId="29164195" w14:textId="77777777" w:rsidR="00335A31" w:rsidRPr="00DE7B59" w:rsidRDefault="00335A31" w:rsidP="005A53D1">
            <w:pPr>
              <w:pStyle w:val="TAL"/>
              <w:jc w:val="center"/>
              <w:rPr>
                <w:lang w:eastAsia="ko-KR"/>
              </w:rPr>
            </w:pPr>
            <w:r w:rsidRPr="00DE7B59">
              <w:rPr>
                <w:lang w:eastAsia="ko-KR"/>
              </w:rPr>
              <w:t>251</w:t>
            </w:r>
          </w:p>
        </w:tc>
        <w:tc>
          <w:tcPr>
            <w:tcW w:w="1132" w:type="dxa"/>
            <w:noWrap/>
            <w:hideMark/>
          </w:tcPr>
          <w:p w14:paraId="55DEC51F" w14:textId="77777777" w:rsidR="00335A31" w:rsidRPr="00DE7B59" w:rsidRDefault="00335A31" w:rsidP="005A53D1">
            <w:pPr>
              <w:pStyle w:val="TAL"/>
              <w:jc w:val="center"/>
              <w:rPr>
                <w:lang w:eastAsia="ko-KR"/>
              </w:rPr>
            </w:pPr>
            <w:r w:rsidRPr="00DE7B59">
              <w:rPr>
                <w:lang w:eastAsia="ko-KR"/>
              </w:rPr>
              <w:t>≤ 693308</w:t>
            </w:r>
          </w:p>
        </w:tc>
      </w:tr>
      <w:tr w:rsidR="00335A31" w:rsidRPr="00DE7B59" w14:paraId="31EBE6F5" w14:textId="77777777" w:rsidTr="005A53D1">
        <w:trPr>
          <w:jc w:val="center"/>
        </w:trPr>
        <w:tc>
          <w:tcPr>
            <w:tcW w:w="719" w:type="dxa"/>
            <w:noWrap/>
            <w:hideMark/>
          </w:tcPr>
          <w:p w14:paraId="6B2EBE1E" w14:textId="77777777" w:rsidR="00335A31" w:rsidRPr="00DE7B59" w:rsidRDefault="00335A31" w:rsidP="005A53D1">
            <w:pPr>
              <w:pStyle w:val="TAL"/>
              <w:jc w:val="center"/>
              <w:rPr>
                <w:lang w:eastAsia="ko-KR"/>
              </w:rPr>
            </w:pPr>
            <w:r w:rsidRPr="00DE7B59">
              <w:rPr>
                <w:lang w:eastAsia="ko-KR"/>
              </w:rPr>
              <w:t>60</w:t>
            </w:r>
          </w:p>
        </w:tc>
        <w:tc>
          <w:tcPr>
            <w:tcW w:w="1827" w:type="dxa"/>
            <w:noWrap/>
            <w:hideMark/>
          </w:tcPr>
          <w:p w14:paraId="7B4082A0" w14:textId="77777777" w:rsidR="00335A31" w:rsidRPr="00DE7B59" w:rsidRDefault="00335A31" w:rsidP="005A53D1">
            <w:pPr>
              <w:pStyle w:val="TAL"/>
              <w:jc w:val="center"/>
              <w:rPr>
                <w:lang w:eastAsia="ko-KR"/>
              </w:rPr>
            </w:pPr>
            <w:r w:rsidRPr="00DE7B59">
              <w:rPr>
                <w:lang w:eastAsia="ko-KR"/>
              </w:rPr>
              <w:t>≤ 16255</w:t>
            </w:r>
          </w:p>
        </w:tc>
        <w:tc>
          <w:tcPr>
            <w:tcW w:w="992" w:type="dxa"/>
            <w:noWrap/>
            <w:hideMark/>
          </w:tcPr>
          <w:p w14:paraId="74E02C88" w14:textId="77777777" w:rsidR="00335A31" w:rsidRPr="00DE7B59" w:rsidRDefault="00335A31" w:rsidP="005A53D1">
            <w:pPr>
              <w:pStyle w:val="TAL"/>
              <w:jc w:val="center"/>
              <w:rPr>
                <w:lang w:eastAsia="ko-KR"/>
              </w:rPr>
            </w:pPr>
            <w:r w:rsidRPr="00DE7B59">
              <w:rPr>
                <w:lang w:eastAsia="ko-KR"/>
              </w:rPr>
              <w:t>124</w:t>
            </w:r>
          </w:p>
        </w:tc>
        <w:tc>
          <w:tcPr>
            <w:tcW w:w="1276" w:type="dxa"/>
            <w:noWrap/>
            <w:hideMark/>
          </w:tcPr>
          <w:p w14:paraId="571959B6" w14:textId="77777777" w:rsidR="00335A31" w:rsidRPr="00DE7B59" w:rsidRDefault="00335A31" w:rsidP="005A53D1">
            <w:pPr>
              <w:pStyle w:val="TAL"/>
              <w:jc w:val="center"/>
              <w:rPr>
                <w:lang w:eastAsia="ko-KR"/>
              </w:rPr>
            </w:pPr>
            <w:r w:rsidRPr="00DE7B59">
              <w:rPr>
                <w:lang w:eastAsia="ko-KR"/>
              </w:rPr>
              <w:t>≤ 57167</w:t>
            </w:r>
          </w:p>
        </w:tc>
        <w:tc>
          <w:tcPr>
            <w:tcW w:w="853" w:type="dxa"/>
            <w:noWrap/>
            <w:hideMark/>
          </w:tcPr>
          <w:p w14:paraId="02938226" w14:textId="77777777" w:rsidR="00335A31" w:rsidRPr="00DE7B59" w:rsidRDefault="00335A31" w:rsidP="005A53D1">
            <w:pPr>
              <w:pStyle w:val="TAL"/>
              <w:jc w:val="center"/>
              <w:rPr>
                <w:lang w:eastAsia="ko-KR"/>
              </w:rPr>
            </w:pPr>
            <w:r w:rsidRPr="00DE7B59">
              <w:rPr>
                <w:lang w:eastAsia="ko-KR"/>
              </w:rPr>
              <w:t>188</w:t>
            </w:r>
          </w:p>
        </w:tc>
        <w:tc>
          <w:tcPr>
            <w:tcW w:w="1275" w:type="dxa"/>
            <w:noWrap/>
            <w:hideMark/>
          </w:tcPr>
          <w:p w14:paraId="6FF495E9" w14:textId="77777777" w:rsidR="00335A31" w:rsidRPr="00DE7B59" w:rsidRDefault="00335A31" w:rsidP="005A53D1">
            <w:pPr>
              <w:pStyle w:val="TAL"/>
              <w:jc w:val="center"/>
              <w:rPr>
                <w:lang w:eastAsia="ko-KR"/>
              </w:rPr>
            </w:pPr>
            <w:r w:rsidRPr="00DE7B59">
              <w:rPr>
                <w:lang w:eastAsia="ko-KR"/>
              </w:rPr>
              <w:t>≤ 201049</w:t>
            </w:r>
          </w:p>
        </w:tc>
        <w:tc>
          <w:tcPr>
            <w:tcW w:w="709" w:type="dxa"/>
            <w:noWrap/>
            <w:hideMark/>
          </w:tcPr>
          <w:p w14:paraId="15280F00" w14:textId="77777777" w:rsidR="00335A31" w:rsidRPr="00DE7B59" w:rsidRDefault="00335A31" w:rsidP="005A53D1">
            <w:pPr>
              <w:pStyle w:val="TAL"/>
              <w:jc w:val="center"/>
              <w:rPr>
                <w:lang w:eastAsia="ko-KR"/>
              </w:rPr>
            </w:pPr>
            <w:r w:rsidRPr="00DE7B59">
              <w:rPr>
                <w:lang w:eastAsia="ko-KR"/>
              </w:rPr>
              <w:t>252</w:t>
            </w:r>
          </w:p>
        </w:tc>
        <w:tc>
          <w:tcPr>
            <w:tcW w:w="1132" w:type="dxa"/>
            <w:noWrap/>
            <w:hideMark/>
          </w:tcPr>
          <w:p w14:paraId="3CD42713" w14:textId="77777777" w:rsidR="00335A31" w:rsidRPr="00DE7B59" w:rsidRDefault="00335A31" w:rsidP="005A53D1">
            <w:pPr>
              <w:pStyle w:val="TAL"/>
              <w:jc w:val="center"/>
              <w:rPr>
                <w:lang w:eastAsia="ko-KR"/>
              </w:rPr>
            </w:pPr>
            <w:r w:rsidRPr="00DE7B59">
              <w:rPr>
                <w:lang w:eastAsia="ko-KR"/>
              </w:rPr>
              <w:t>≤ 707066</w:t>
            </w:r>
          </w:p>
        </w:tc>
      </w:tr>
      <w:tr w:rsidR="00335A31" w:rsidRPr="00DE7B59" w14:paraId="783A88CB" w14:textId="77777777" w:rsidTr="005A53D1">
        <w:trPr>
          <w:jc w:val="center"/>
        </w:trPr>
        <w:tc>
          <w:tcPr>
            <w:tcW w:w="719" w:type="dxa"/>
            <w:noWrap/>
            <w:hideMark/>
          </w:tcPr>
          <w:p w14:paraId="420823CA" w14:textId="77777777" w:rsidR="00335A31" w:rsidRPr="00DE7B59" w:rsidRDefault="00335A31" w:rsidP="005A53D1">
            <w:pPr>
              <w:pStyle w:val="TAL"/>
              <w:jc w:val="center"/>
              <w:rPr>
                <w:lang w:eastAsia="ko-KR"/>
              </w:rPr>
            </w:pPr>
            <w:r w:rsidRPr="00DE7B59">
              <w:rPr>
                <w:lang w:eastAsia="ko-KR"/>
              </w:rPr>
              <w:t>61</w:t>
            </w:r>
          </w:p>
        </w:tc>
        <w:tc>
          <w:tcPr>
            <w:tcW w:w="1827" w:type="dxa"/>
            <w:noWrap/>
            <w:hideMark/>
          </w:tcPr>
          <w:p w14:paraId="4D51CD9B" w14:textId="77777777" w:rsidR="00335A31" w:rsidRPr="00DE7B59" w:rsidRDefault="00335A31" w:rsidP="005A53D1">
            <w:pPr>
              <w:pStyle w:val="TAL"/>
              <w:jc w:val="center"/>
              <w:rPr>
                <w:lang w:eastAsia="ko-KR"/>
              </w:rPr>
            </w:pPr>
            <w:r w:rsidRPr="00DE7B59">
              <w:rPr>
                <w:lang w:eastAsia="ko-KR"/>
              </w:rPr>
              <w:t>≤ 16577</w:t>
            </w:r>
          </w:p>
        </w:tc>
        <w:tc>
          <w:tcPr>
            <w:tcW w:w="992" w:type="dxa"/>
            <w:noWrap/>
            <w:hideMark/>
          </w:tcPr>
          <w:p w14:paraId="56498940" w14:textId="77777777" w:rsidR="00335A31" w:rsidRPr="00DE7B59" w:rsidRDefault="00335A31" w:rsidP="005A53D1">
            <w:pPr>
              <w:pStyle w:val="TAL"/>
              <w:jc w:val="center"/>
              <w:rPr>
                <w:lang w:eastAsia="ko-KR"/>
              </w:rPr>
            </w:pPr>
            <w:r w:rsidRPr="00DE7B59">
              <w:rPr>
                <w:lang w:eastAsia="ko-KR"/>
              </w:rPr>
              <w:t>125</w:t>
            </w:r>
          </w:p>
        </w:tc>
        <w:tc>
          <w:tcPr>
            <w:tcW w:w="1276" w:type="dxa"/>
            <w:noWrap/>
            <w:hideMark/>
          </w:tcPr>
          <w:p w14:paraId="5E234333" w14:textId="77777777" w:rsidR="00335A31" w:rsidRPr="00DE7B59" w:rsidRDefault="00335A31" w:rsidP="005A53D1">
            <w:pPr>
              <w:pStyle w:val="TAL"/>
              <w:jc w:val="center"/>
              <w:rPr>
                <w:lang w:eastAsia="ko-KR"/>
              </w:rPr>
            </w:pPr>
            <w:r w:rsidRPr="00DE7B59">
              <w:rPr>
                <w:lang w:eastAsia="ko-KR"/>
              </w:rPr>
              <w:t>≤ 58301</w:t>
            </w:r>
          </w:p>
        </w:tc>
        <w:tc>
          <w:tcPr>
            <w:tcW w:w="853" w:type="dxa"/>
            <w:noWrap/>
            <w:hideMark/>
          </w:tcPr>
          <w:p w14:paraId="09D5EB66" w14:textId="77777777" w:rsidR="00335A31" w:rsidRPr="00DE7B59" w:rsidRDefault="00335A31" w:rsidP="005A53D1">
            <w:pPr>
              <w:pStyle w:val="TAL"/>
              <w:jc w:val="center"/>
              <w:rPr>
                <w:lang w:eastAsia="ko-KR"/>
              </w:rPr>
            </w:pPr>
            <w:r w:rsidRPr="00DE7B59">
              <w:rPr>
                <w:lang w:eastAsia="ko-KR"/>
              </w:rPr>
              <w:t>189</w:t>
            </w:r>
          </w:p>
        </w:tc>
        <w:tc>
          <w:tcPr>
            <w:tcW w:w="1275" w:type="dxa"/>
            <w:noWrap/>
            <w:hideMark/>
          </w:tcPr>
          <w:p w14:paraId="6EB462CC" w14:textId="77777777" w:rsidR="00335A31" w:rsidRPr="00DE7B59" w:rsidRDefault="00335A31" w:rsidP="005A53D1">
            <w:pPr>
              <w:pStyle w:val="TAL"/>
              <w:jc w:val="center"/>
              <w:rPr>
                <w:lang w:eastAsia="ko-KR"/>
              </w:rPr>
            </w:pPr>
            <w:r w:rsidRPr="00DE7B59">
              <w:rPr>
                <w:lang w:eastAsia="ko-KR"/>
              </w:rPr>
              <w:t>≤ 205039</w:t>
            </w:r>
          </w:p>
        </w:tc>
        <w:tc>
          <w:tcPr>
            <w:tcW w:w="709" w:type="dxa"/>
            <w:noWrap/>
            <w:hideMark/>
          </w:tcPr>
          <w:p w14:paraId="193F1589" w14:textId="77777777" w:rsidR="00335A31" w:rsidRPr="00DE7B59" w:rsidRDefault="00335A31" w:rsidP="005A53D1">
            <w:pPr>
              <w:pStyle w:val="TAL"/>
              <w:jc w:val="center"/>
              <w:rPr>
                <w:lang w:eastAsia="ko-KR"/>
              </w:rPr>
            </w:pPr>
            <w:r w:rsidRPr="00DE7B59">
              <w:rPr>
                <w:lang w:eastAsia="ko-KR"/>
              </w:rPr>
              <w:t>253</w:t>
            </w:r>
          </w:p>
        </w:tc>
        <w:tc>
          <w:tcPr>
            <w:tcW w:w="1132" w:type="dxa"/>
            <w:noWrap/>
            <w:hideMark/>
          </w:tcPr>
          <w:p w14:paraId="2429F220" w14:textId="77777777" w:rsidR="00335A31" w:rsidRPr="00DE7B59" w:rsidRDefault="00335A31" w:rsidP="005A53D1">
            <w:pPr>
              <w:pStyle w:val="TAL"/>
              <w:jc w:val="center"/>
              <w:rPr>
                <w:lang w:eastAsia="ko-KR"/>
              </w:rPr>
            </w:pPr>
            <w:r w:rsidRPr="00DE7B59">
              <w:rPr>
                <w:lang w:eastAsia="ko-KR"/>
              </w:rPr>
              <w:t>≤ 721097</w:t>
            </w:r>
          </w:p>
        </w:tc>
      </w:tr>
      <w:tr w:rsidR="00335A31" w:rsidRPr="00DE7B59" w14:paraId="0162A375" w14:textId="77777777" w:rsidTr="005A53D1">
        <w:trPr>
          <w:jc w:val="center"/>
        </w:trPr>
        <w:tc>
          <w:tcPr>
            <w:tcW w:w="719" w:type="dxa"/>
            <w:noWrap/>
            <w:hideMark/>
          </w:tcPr>
          <w:p w14:paraId="789EC569" w14:textId="77777777" w:rsidR="00335A31" w:rsidRPr="00DE7B59" w:rsidRDefault="00335A31" w:rsidP="005A53D1">
            <w:pPr>
              <w:pStyle w:val="TAL"/>
              <w:jc w:val="center"/>
              <w:rPr>
                <w:lang w:eastAsia="ko-KR"/>
              </w:rPr>
            </w:pPr>
            <w:r w:rsidRPr="00DE7B59">
              <w:rPr>
                <w:lang w:eastAsia="ko-KR"/>
              </w:rPr>
              <w:t>62</w:t>
            </w:r>
          </w:p>
        </w:tc>
        <w:tc>
          <w:tcPr>
            <w:tcW w:w="1827" w:type="dxa"/>
            <w:noWrap/>
            <w:hideMark/>
          </w:tcPr>
          <w:p w14:paraId="7E083C1C" w14:textId="77777777" w:rsidR="00335A31" w:rsidRPr="00DE7B59" w:rsidRDefault="00335A31" w:rsidP="005A53D1">
            <w:pPr>
              <w:pStyle w:val="TAL"/>
              <w:jc w:val="center"/>
              <w:rPr>
                <w:lang w:eastAsia="ko-KR"/>
              </w:rPr>
            </w:pPr>
            <w:r w:rsidRPr="00DE7B59">
              <w:rPr>
                <w:lang w:eastAsia="ko-KR"/>
              </w:rPr>
              <w:t>≤ 16906</w:t>
            </w:r>
          </w:p>
        </w:tc>
        <w:tc>
          <w:tcPr>
            <w:tcW w:w="992" w:type="dxa"/>
            <w:noWrap/>
            <w:hideMark/>
          </w:tcPr>
          <w:p w14:paraId="1CF6FED4" w14:textId="77777777" w:rsidR="00335A31" w:rsidRPr="00DE7B59" w:rsidRDefault="00335A31" w:rsidP="005A53D1">
            <w:pPr>
              <w:pStyle w:val="TAL"/>
              <w:jc w:val="center"/>
              <w:rPr>
                <w:lang w:eastAsia="ko-KR"/>
              </w:rPr>
            </w:pPr>
            <w:r w:rsidRPr="00DE7B59">
              <w:rPr>
                <w:lang w:eastAsia="ko-KR"/>
              </w:rPr>
              <w:t>126</w:t>
            </w:r>
          </w:p>
        </w:tc>
        <w:tc>
          <w:tcPr>
            <w:tcW w:w="1276" w:type="dxa"/>
            <w:noWrap/>
            <w:hideMark/>
          </w:tcPr>
          <w:p w14:paraId="4A9AB9D8" w14:textId="77777777" w:rsidR="00335A31" w:rsidRPr="00DE7B59" w:rsidRDefault="00335A31" w:rsidP="005A53D1">
            <w:pPr>
              <w:pStyle w:val="TAL"/>
              <w:jc w:val="center"/>
              <w:rPr>
                <w:lang w:eastAsia="ko-KR"/>
              </w:rPr>
            </w:pPr>
            <w:r w:rsidRPr="00DE7B59">
              <w:rPr>
                <w:lang w:eastAsia="ko-KR"/>
              </w:rPr>
              <w:t>≤ 59458</w:t>
            </w:r>
          </w:p>
        </w:tc>
        <w:tc>
          <w:tcPr>
            <w:tcW w:w="853" w:type="dxa"/>
            <w:noWrap/>
            <w:hideMark/>
          </w:tcPr>
          <w:p w14:paraId="2CD88177" w14:textId="77777777" w:rsidR="00335A31" w:rsidRPr="00DE7B59" w:rsidRDefault="00335A31" w:rsidP="005A53D1">
            <w:pPr>
              <w:pStyle w:val="TAL"/>
              <w:jc w:val="center"/>
              <w:rPr>
                <w:lang w:eastAsia="ko-KR"/>
              </w:rPr>
            </w:pPr>
            <w:r w:rsidRPr="00DE7B59">
              <w:rPr>
                <w:lang w:eastAsia="ko-KR"/>
              </w:rPr>
              <w:t>190</w:t>
            </w:r>
          </w:p>
        </w:tc>
        <w:tc>
          <w:tcPr>
            <w:tcW w:w="1275" w:type="dxa"/>
            <w:noWrap/>
            <w:hideMark/>
          </w:tcPr>
          <w:p w14:paraId="08EB7E96" w14:textId="77777777" w:rsidR="00335A31" w:rsidRPr="00DE7B59" w:rsidRDefault="00335A31" w:rsidP="005A53D1">
            <w:pPr>
              <w:pStyle w:val="TAL"/>
              <w:jc w:val="center"/>
              <w:rPr>
                <w:lang w:eastAsia="ko-KR"/>
              </w:rPr>
            </w:pPr>
            <w:r w:rsidRPr="00DE7B59">
              <w:rPr>
                <w:lang w:eastAsia="ko-KR"/>
              </w:rPr>
              <w:t>≤ 209108</w:t>
            </w:r>
          </w:p>
        </w:tc>
        <w:tc>
          <w:tcPr>
            <w:tcW w:w="709" w:type="dxa"/>
            <w:noWrap/>
            <w:hideMark/>
          </w:tcPr>
          <w:p w14:paraId="4D63F77D" w14:textId="77777777" w:rsidR="00335A31" w:rsidRPr="00DE7B59" w:rsidRDefault="00335A31" w:rsidP="005A53D1">
            <w:pPr>
              <w:pStyle w:val="TAL"/>
              <w:jc w:val="center"/>
              <w:rPr>
                <w:lang w:eastAsia="ko-KR"/>
              </w:rPr>
            </w:pPr>
            <w:r w:rsidRPr="00DE7B59">
              <w:rPr>
                <w:lang w:eastAsia="ko-KR"/>
              </w:rPr>
              <w:t>254</w:t>
            </w:r>
          </w:p>
        </w:tc>
        <w:tc>
          <w:tcPr>
            <w:tcW w:w="1132" w:type="dxa"/>
            <w:noWrap/>
            <w:hideMark/>
          </w:tcPr>
          <w:p w14:paraId="0F1A5CB1" w14:textId="77777777" w:rsidR="00335A31" w:rsidRPr="00DE7B59" w:rsidRDefault="00335A31" w:rsidP="005A53D1">
            <w:pPr>
              <w:pStyle w:val="TAL"/>
              <w:jc w:val="center"/>
              <w:rPr>
                <w:lang w:eastAsia="ko-KR"/>
              </w:rPr>
            </w:pPr>
            <w:r w:rsidRPr="00DE7B59">
              <w:rPr>
                <w:lang w:eastAsia="ko-KR"/>
              </w:rPr>
              <w:t>≤ 735406</w:t>
            </w:r>
          </w:p>
        </w:tc>
      </w:tr>
      <w:tr w:rsidR="00335A31" w:rsidRPr="00DE7B59" w14:paraId="724D9B29" w14:textId="77777777" w:rsidTr="005A53D1">
        <w:trPr>
          <w:jc w:val="center"/>
        </w:trPr>
        <w:tc>
          <w:tcPr>
            <w:tcW w:w="719" w:type="dxa"/>
            <w:noWrap/>
            <w:hideMark/>
          </w:tcPr>
          <w:p w14:paraId="402578F9" w14:textId="77777777" w:rsidR="00335A31" w:rsidRPr="00DE7B59" w:rsidRDefault="00335A31" w:rsidP="005A53D1">
            <w:pPr>
              <w:pStyle w:val="TAL"/>
              <w:jc w:val="center"/>
              <w:rPr>
                <w:lang w:eastAsia="ko-KR"/>
              </w:rPr>
            </w:pPr>
            <w:r w:rsidRPr="00DE7B59">
              <w:rPr>
                <w:lang w:eastAsia="ko-KR"/>
              </w:rPr>
              <w:t>63</w:t>
            </w:r>
          </w:p>
        </w:tc>
        <w:tc>
          <w:tcPr>
            <w:tcW w:w="1827" w:type="dxa"/>
            <w:noWrap/>
            <w:hideMark/>
          </w:tcPr>
          <w:p w14:paraId="789ECE82" w14:textId="77777777" w:rsidR="00335A31" w:rsidRPr="00DE7B59" w:rsidRDefault="00335A31" w:rsidP="005A53D1">
            <w:pPr>
              <w:pStyle w:val="TAL"/>
              <w:jc w:val="center"/>
              <w:rPr>
                <w:lang w:eastAsia="ko-KR"/>
              </w:rPr>
            </w:pPr>
            <w:r w:rsidRPr="00DE7B59">
              <w:rPr>
                <w:lang w:eastAsia="ko-KR"/>
              </w:rPr>
              <w:t>≤ 17242</w:t>
            </w:r>
          </w:p>
        </w:tc>
        <w:tc>
          <w:tcPr>
            <w:tcW w:w="992" w:type="dxa"/>
            <w:noWrap/>
            <w:hideMark/>
          </w:tcPr>
          <w:p w14:paraId="7F6545A9" w14:textId="77777777" w:rsidR="00335A31" w:rsidRPr="00DE7B59" w:rsidRDefault="00335A31" w:rsidP="005A53D1">
            <w:pPr>
              <w:pStyle w:val="TAL"/>
              <w:jc w:val="center"/>
              <w:rPr>
                <w:lang w:eastAsia="ko-KR"/>
              </w:rPr>
            </w:pPr>
            <w:r w:rsidRPr="00DE7B59">
              <w:rPr>
                <w:lang w:eastAsia="ko-KR"/>
              </w:rPr>
              <w:t>127</w:t>
            </w:r>
          </w:p>
        </w:tc>
        <w:tc>
          <w:tcPr>
            <w:tcW w:w="1276" w:type="dxa"/>
            <w:noWrap/>
            <w:hideMark/>
          </w:tcPr>
          <w:p w14:paraId="6B2E6F16" w14:textId="77777777" w:rsidR="00335A31" w:rsidRPr="00DE7B59" w:rsidRDefault="00335A31" w:rsidP="005A53D1">
            <w:pPr>
              <w:pStyle w:val="TAL"/>
              <w:jc w:val="center"/>
              <w:rPr>
                <w:lang w:eastAsia="ko-KR"/>
              </w:rPr>
            </w:pPr>
            <w:r w:rsidRPr="00DE7B59">
              <w:rPr>
                <w:lang w:eastAsia="ko-KR"/>
              </w:rPr>
              <w:t>≤ 60638</w:t>
            </w:r>
          </w:p>
        </w:tc>
        <w:tc>
          <w:tcPr>
            <w:tcW w:w="853" w:type="dxa"/>
            <w:noWrap/>
            <w:hideMark/>
          </w:tcPr>
          <w:p w14:paraId="6F688138" w14:textId="77777777" w:rsidR="00335A31" w:rsidRPr="00DE7B59" w:rsidRDefault="00335A31" w:rsidP="005A53D1">
            <w:pPr>
              <w:pStyle w:val="TAL"/>
              <w:jc w:val="center"/>
              <w:rPr>
                <w:lang w:eastAsia="ko-KR"/>
              </w:rPr>
            </w:pPr>
            <w:r w:rsidRPr="00DE7B59">
              <w:rPr>
                <w:lang w:eastAsia="ko-KR"/>
              </w:rPr>
              <w:t>191</w:t>
            </w:r>
          </w:p>
        </w:tc>
        <w:tc>
          <w:tcPr>
            <w:tcW w:w="1275" w:type="dxa"/>
            <w:noWrap/>
            <w:hideMark/>
          </w:tcPr>
          <w:p w14:paraId="173246A5" w14:textId="77777777" w:rsidR="00335A31" w:rsidRPr="00DE7B59" w:rsidRDefault="00335A31" w:rsidP="005A53D1">
            <w:pPr>
              <w:pStyle w:val="TAL"/>
              <w:jc w:val="center"/>
              <w:rPr>
                <w:lang w:eastAsia="ko-KR"/>
              </w:rPr>
            </w:pPr>
            <w:r w:rsidRPr="00DE7B59">
              <w:rPr>
                <w:lang w:eastAsia="ko-KR"/>
              </w:rPr>
              <w:t>≤ 213257</w:t>
            </w:r>
          </w:p>
        </w:tc>
        <w:tc>
          <w:tcPr>
            <w:tcW w:w="709" w:type="dxa"/>
            <w:noWrap/>
            <w:hideMark/>
          </w:tcPr>
          <w:p w14:paraId="7ECCE0CF" w14:textId="77777777" w:rsidR="00335A31" w:rsidRPr="00DE7B59" w:rsidRDefault="00335A31" w:rsidP="005A53D1">
            <w:pPr>
              <w:pStyle w:val="TAL"/>
              <w:jc w:val="center"/>
              <w:rPr>
                <w:lang w:eastAsia="ko-KR"/>
              </w:rPr>
            </w:pPr>
            <w:r w:rsidRPr="00DE7B59">
              <w:rPr>
                <w:lang w:eastAsia="ko-KR"/>
              </w:rPr>
              <w:t>255</w:t>
            </w:r>
          </w:p>
        </w:tc>
        <w:tc>
          <w:tcPr>
            <w:tcW w:w="1132" w:type="dxa"/>
            <w:noWrap/>
            <w:hideMark/>
          </w:tcPr>
          <w:p w14:paraId="14D9603C" w14:textId="77777777" w:rsidR="00335A31" w:rsidRPr="00DE7B59" w:rsidRDefault="00335A31" w:rsidP="005A53D1">
            <w:pPr>
              <w:pStyle w:val="TAL"/>
              <w:jc w:val="center"/>
              <w:rPr>
                <w:lang w:eastAsia="ko-KR"/>
              </w:rPr>
            </w:pPr>
            <w:r w:rsidRPr="00DE7B59">
              <w:rPr>
                <w:lang w:eastAsia="ko-KR"/>
              </w:rPr>
              <w:t>≤ 750000</w:t>
            </w:r>
          </w:p>
        </w:tc>
      </w:tr>
    </w:tbl>
    <w:p w14:paraId="26466B08" w14:textId="77777777" w:rsidR="00335A31" w:rsidRPr="00DE7B59" w:rsidRDefault="00335A31" w:rsidP="00335A31"/>
    <w:p w14:paraId="7684E48D" w14:textId="77777777" w:rsidR="00335A31" w:rsidRPr="00DE7B59" w:rsidRDefault="00335A31" w:rsidP="00335A31">
      <w:r w:rsidRPr="00DE7B59">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DE7B59" w14:paraId="04C7BA9C" w14:textId="77777777" w:rsidTr="005A53D1">
        <w:trPr>
          <w:cantSplit/>
        </w:trPr>
        <w:tc>
          <w:tcPr>
            <w:tcW w:w="14175" w:type="dxa"/>
            <w:tcBorders>
              <w:top w:val="single" w:sz="4" w:space="0" w:color="808080"/>
              <w:left w:val="single" w:sz="4" w:space="0" w:color="808080"/>
              <w:bottom w:val="single" w:sz="4" w:space="0" w:color="808080"/>
              <w:right w:val="single" w:sz="4" w:space="0" w:color="808080"/>
            </w:tcBorders>
          </w:tcPr>
          <w:p w14:paraId="6340DC79" w14:textId="77777777" w:rsidR="00335A31" w:rsidRPr="00DE7B59" w:rsidRDefault="00335A31" w:rsidP="005A53D1">
            <w:pPr>
              <w:keepNext/>
              <w:keepLines/>
              <w:spacing w:after="0"/>
              <w:rPr>
                <w:rFonts w:ascii="Arial" w:hAnsi="Arial"/>
                <w:b/>
                <w:bCs/>
                <w:i/>
                <w:sz w:val="18"/>
              </w:rPr>
            </w:pPr>
            <w:r w:rsidRPr="00DE7B59">
              <w:rPr>
                <w:rFonts w:ascii="Arial" w:hAnsi="Arial"/>
                <w:b/>
                <w:bCs/>
                <w:i/>
                <w:sz w:val="18"/>
              </w:rPr>
              <w:t>accessAllowed2RxXR</w:t>
            </w:r>
          </w:p>
          <w:p w14:paraId="4A56F37C" w14:textId="77777777" w:rsidR="00335A31" w:rsidRPr="00DE7B59" w:rsidRDefault="00335A31" w:rsidP="005A53D1">
            <w:pPr>
              <w:keepNext/>
              <w:keepLines/>
              <w:spacing w:after="0"/>
              <w:rPr>
                <w:rFonts w:ascii="Arial" w:hAnsi="Arial"/>
                <w:b/>
                <w:bCs/>
                <w:i/>
                <w:sz w:val="18"/>
              </w:rPr>
            </w:pPr>
            <w:r w:rsidRPr="00DE7B59">
              <w:rPr>
                <w:rFonts w:ascii="Arial" w:hAnsi="Arial"/>
                <w:iCs/>
                <w:sz w:val="18"/>
              </w:rPr>
              <w:t>Indicates if the cells on the frequency support 2Rx XR UEs. If present, 2Rx XR UEs shall consider only these NR frequencies in cell reselection evaluation.</w:t>
            </w:r>
          </w:p>
        </w:tc>
      </w:tr>
    </w:tbl>
    <w:p w14:paraId="7D4EAEFC" w14:textId="77777777" w:rsidR="00335A31" w:rsidRPr="00DE7B59" w:rsidRDefault="00335A31" w:rsidP="00335A31">
      <w:pPr>
        <w:pStyle w:val="H6"/>
      </w:pPr>
      <w:r w:rsidRPr="00DE7B59">
        <w:t>7.1.1.3.19.3</w:t>
      </w:r>
      <w:r w:rsidRPr="00DE7B59">
        <w:tab/>
        <w:t>Test description</w:t>
      </w:r>
    </w:p>
    <w:p w14:paraId="4E9C0237" w14:textId="77777777" w:rsidR="00335A31" w:rsidRPr="00DE7B59" w:rsidRDefault="00335A31" w:rsidP="00335A31">
      <w:pPr>
        <w:pStyle w:val="H6"/>
      </w:pPr>
      <w:r w:rsidRPr="00DE7B59">
        <w:t>7.1.1.3.19.3.1</w:t>
      </w:r>
      <w:r w:rsidRPr="00DE7B59">
        <w:tab/>
        <w:t>Pre-test conditions</w:t>
      </w:r>
    </w:p>
    <w:p w14:paraId="520DDDCF" w14:textId="77777777" w:rsidR="00335A31" w:rsidRPr="00DE7B59" w:rsidRDefault="00335A31" w:rsidP="00335A31">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7.1.1.3.19.3.1-1.</w:t>
      </w:r>
    </w:p>
    <w:p w14:paraId="79032244" w14:textId="77777777" w:rsidR="00335A31" w:rsidRPr="00DE7B59" w:rsidRDefault="00335A31" w:rsidP="00335A31">
      <w:pPr>
        <w:pStyle w:val="TH"/>
      </w:pPr>
      <w:r w:rsidRPr="00DE7B59">
        <w:t>Table 7.1.1.3.19.3</w:t>
      </w:r>
      <w:r w:rsidRPr="00DE7B59">
        <w:rPr>
          <w:lang w:eastAsia="sv-SE"/>
        </w:rPr>
        <w:t>.1-1</w:t>
      </w:r>
      <w:r w:rsidRPr="00DE7B59">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DE7B59" w14:paraId="1729A758" w14:textId="77777777" w:rsidTr="005A53D1">
        <w:trPr>
          <w:jc w:val="center"/>
        </w:trPr>
        <w:tc>
          <w:tcPr>
            <w:tcW w:w="2693" w:type="dxa"/>
          </w:tcPr>
          <w:p w14:paraId="08468344" w14:textId="77777777" w:rsidR="00335A31" w:rsidRPr="00DE7B59" w:rsidRDefault="00335A31" w:rsidP="005A53D1">
            <w:pPr>
              <w:pStyle w:val="TAH"/>
              <w:rPr>
                <w:lang w:eastAsia="en-US"/>
              </w:rPr>
            </w:pPr>
            <w:r w:rsidRPr="00DE7B59">
              <w:rPr>
                <w:lang w:eastAsia="en-US"/>
              </w:rPr>
              <w:t>Parameter</w:t>
            </w:r>
          </w:p>
        </w:tc>
        <w:tc>
          <w:tcPr>
            <w:tcW w:w="2268" w:type="dxa"/>
          </w:tcPr>
          <w:p w14:paraId="14268539" w14:textId="77777777" w:rsidR="00335A31" w:rsidRPr="00DE7B59" w:rsidRDefault="00335A31" w:rsidP="005A53D1">
            <w:pPr>
              <w:pStyle w:val="TAH"/>
              <w:rPr>
                <w:lang w:eastAsia="en-US"/>
              </w:rPr>
            </w:pPr>
            <w:r w:rsidRPr="00DE7B59">
              <w:rPr>
                <w:lang w:eastAsia="en-US"/>
              </w:rPr>
              <w:t>Value DRB1</w:t>
            </w:r>
          </w:p>
        </w:tc>
        <w:tc>
          <w:tcPr>
            <w:tcW w:w="2268" w:type="dxa"/>
          </w:tcPr>
          <w:p w14:paraId="24D1940E" w14:textId="77777777" w:rsidR="00335A31" w:rsidRPr="00DE7B59" w:rsidRDefault="00335A31" w:rsidP="005A53D1">
            <w:pPr>
              <w:pStyle w:val="TAH"/>
              <w:rPr>
                <w:lang w:eastAsia="en-US"/>
              </w:rPr>
            </w:pPr>
            <w:r w:rsidRPr="00DE7B59">
              <w:rPr>
                <w:lang w:eastAsia="en-US"/>
              </w:rPr>
              <w:t>Value DRB2</w:t>
            </w:r>
          </w:p>
        </w:tc>
      </w:tr>
      <w:tr w:rsidR="00335A31" w:rsidRPr="00DE7B59" w14:paraId="7B6D046F" w14:textId="77777777" w:rsidTr="005A53D1">
        <w:trPr>
          <w:jc w:val="center"/>
        </w:trPr>
        <w:tc>
          <w:tcPr>
            <w:tcW w:w="2693" w:type="dxa"/>
          </w:tcPr>
          <w:p w14:paraId="34058EAC" w14:textId="77777777" w:rsidR="00335A31" w:rsidRPr="00DE7B59" w:rsidRDefault="00335A31" w:rsidP="005A53D1">
            <w:pPr>
              <w:pStyle w:val="TAL"/>
              <w:rPr>
                <w:lang w:eastAsia="en-US"/>
              </w:rPr>
            </w:pPr>
            <w:r w:rsidRPr="00DE7B59">
              <w:rPr>
                <w:lang w:eastAsia="en-US"/>
              </w:rPr>
              <w:t>LogicalChannelIdentity</w:t>
            </w:r>
          </w:p>
        </w:tc>
        <w:tc>
          <w:tcPr>
            <w:tcW w:w="2268" w:type="dxa"/>
          </w:tcPr>
          <w:p w14:paraId="543F1CB2" w14:textId="77777777" w:rsidR="00335A31" w:rsidRPr="00DE7B59" w:rsidRDefault="00335A31" w:rsidP="005A53D1">
            <w:pPr>
              <w:pStyle w:val="TAL"/>
              <w:rPr>
                <w:lang w:eastAsia="en-US"/>
              </w:rPr>
            </w:pPr>
            <w:r w:rsidRPr="00DE7B59">
              <w:t>LCH</w:t>
            </w:r>
            <w:r w:rsidRPr="00DE7B59">
              <w:rPr>
                <w:lang w:eastAsia="en-US"/>
              </w:rPr>
              <w:t>4</w:t>
            </w:r>
            <w:r w:rsidRPr="00DE7B59">
              <w:t>(DRB-Identity +3)</w:t>
            </w:r>
          </w:p>
        </w:tc>
        <w:tc>
          <w:tcPr>
            <w:tcW w:w="2268" w:type="dxa"/>
          </w:tcPr>
          <w:p w14:paraId="143CCC0E" w14:textId="77777777" w:rsidR="00335A31" w:rsidRPr="00DE7B59" w:rsidRDefault="00335A31" w:rsidP="005A53D1">
            <w:pPr>
              <w:pStyle w:val="TAL"/>
              <w:rPr>
                <w:lang w:eastAsia="en-US"/>
              </w:rPr>
            </w:pPr>
            <w:r w:rsidRPr="00DE7B59">
              <w:t>LCH</w:t>
            </w:r>
            <w:r w:rsidRPr="00DE7B59">
              <w:rPr>
                <w:lang w:eastAsia="en-US"/>
              </w:rPr>
              <w:t>5</w:t>
            </w:r>
            <w:r w:rsidRPr="00DE7B59">
              <w:t>(DRB-Identity +3)</w:t>
            </w:r>
          </w:p>
        </w:tc>
      </w:tr>
      <w:tr w:rsidR="00335A31" w:rsidRPr="00DE7B59" w14:paraId="0E15E550" w14:textId="77777777" w:rsidTr="005A53D1">
        <w:trPr>
          <w:jc w:val="center"/>
        </w:trPr>
        <w:tc>
          <w:tcPr>
            <w:tcW w:w="2693" w:type="dxa"/>
          </w:tcPr>
          <w:p w14:paraId="204FFDE1" w14:textId="77777777" w:rsidR="00335A31" w:rsidRPr="00DE7B59" w:rsidRDefault="00335A31" w:rsidP="005A53D1">
            <w:pPr>
              <w:pStyle w:val="TAL"/>
              <w:rPr>
                <w:lang w:eastAsia="en-US"/>
              </w:rPr>
            </w:pPr>
            <w:r w:rsidRPr="00DE7B59">
              <w:rPr>
                <w:lang w:eastAsia="en-US"/>
              </w:rPr>
              <w:t>Priority</w:t>
            </w:r>
          </w:p>
        </w:tc>
        <w:tc>
          <w:tcPr>
            <w:tcW w:w="2268" w:type="dxa"/>
          </w:tcPr>
          <w:p w14:paraId="37CB556A" w14:textId="77777777" w:rsidR="00335A31" w:rsidRPr="00DE7B59" w:rsidRDefault="00335A31" w:rsidP="005A53D1">
            <w:pPr>
              <w:pStyle w:val="TAL"/>
              <w:rPr>
                <w:lang w:eastAsia="en-US"/>
              </w:rPr>
            </w:pPr>
            <w:r w:rsidRPr="00DE7B59">
              <w:rPr>
                <w:lang w:eastAsia="en-US"/>
              </w:rPr>
              <w:t>7</w:t>
            </w:r>
          </w:p>
        </w:tc>
        <w:tc>
          <w:tcPr>
            <w:tcW w:w="2268" w:type="dxa"/>
          </w:tcPr>
          <w:p w14:paraId="0E989196" w14:textId="77777777" w:rsidR="00335A31" w:rsidRPr="00DE7B59" w:rsidRDefault="00335A31" w:rsidP="005A53D1">
            <w:pPr>
              <w:pStyle w:val="TAL"/>
              <w:rPr>
                <w:lang w:eastAsia="en-US"/>
              </w:rPr>
            </w:pPr>
            <w:r w:rsidRPr="00DE7B59">
              <w:rPr>
                <w:lang w:eastAsia="en-US"/>
              </w:rPr>
              <w:t>6</w:t>
            </w:r>
          </w:p>
        </w:tc>
      </w:tr>
      <w:tr w:rsidR="00335A31" w:rsidRPr="00DE7B59" w14:paraId="18FCD3F6" w14:textId="77777777" w:rsidTr="005A53D1">
        <w:trPr>
          <w:jc w:val="center"/>
        </w:trPr>
        <w:tc>
          <w:tcPr>
            <w:tcW w:w="2693" w:type="dxa"/>
          </w:tcPr>
          <w:p w14:paraId="790ADBEA" w14:textId="77777777" w:rsidR="00335A31" w:rsidRPr="00DE7B59" w:rsidRDefault="00335A31" w:rsidP="005A53D1">
            <w:pPr>
              <w:pStyle w:val="TAL"/>
              <w:rPr>
                <w:lang w:eastAsia="en-US"/>
              </w:rPr>
            </w:pPr>
            <w:r w:rsidRPr="00DE7B59">
              <w:rPr>
                <w:lang w:eastAsia="en-US"/>
              </w:rPr>
              <w:t>prioritizedBitRate</w:t>
            </w:r>
          </w:p>
        </w:tc>
        <w:tc>
          <w:tcPr>
            <w:tcW w:w="2268" w:type="dxa"/>
          </w:tcPr>
          <w:p w14:paraId="30A3A681" w14:textId="77777777" w:rsidR="00335A31" w:rsidRPr="00DE7B59" w:rsidRDefault="00335A31" w:rsidP="005A53D1">
            <w:pPr>
              <w:pStyle w:val="TAL"/>
              <w:rPr>
                <w:lang w:eastAsia="en-US"/>
              </w:rPr>
            </w:pPr>
            <w:r w:rsidRPr="00DE7B59">
              <w:rPr>
                <w:lang w:eastAsia="en-US"/>
              </w:rPr>
              <w:t>0 kB/s</w:t>
            </w:r>
          </w:p>
        </w:tc>
        <w:tc>
          <w:tcPr>
            <w:tcW w:w="2268" w:type="dxa"/>
          </w:tcPr>
          <w:p w14:paraId="11377E81" w14:textId="77777777" w:rsidR="00335A31" w:rsidRPr="00DE7B59" w:rsidRDefault="00335A31" w:rsidP="005A53D1">
            <w:pPr>
              <w:pStyle w:val="TAL"/>
              <w:rPr>
                <w:lang w:eastAsia="en-US"/>
              </w:rPr>
            </w:pPr>
            <w:r w:rsidRPr="00DE7B59">
              <w:rPr>
                <w:lang w:eastAsia="en-US"/>
              </w:rPr>
              <w:t>0 kB/s</w:t>
            </w:r>
          </w:p>
        </w:tc>
      </w:tr>
      <w:tr w:rsidR="00335A31" w:rsidRPr="00DE7B59" w14:paraId="4D3CDD66" w14:textId="77777777" w:rsidTr="005A53D1">
        <w:trPr>
          <w:jc w:val="center"/>
        </w:trPr>
        <w:tc>
          <w:tcPr>
            <w:tcW w:w="2693" w:type="dxa"/>
          </w:tcPr>
          <w:p w14:paraId="365C4794" w14:textId="77777777" w:rsidR="00335A31" w:rsidRPr="00DE7B59" w:rsidRDefault="00335A31" w:rsidP="005A53D1">
            <w:pPr>
              <w:pStyle w:val="TAL"/>
              <w:rPr>
                <w:lang w:eastAsia="en-US"/>
              </w:rPr>
            </w:pPr>
            <w:r w:rsidRPr="00DE7B59">
              <w:rPr>
                <w:lang w:eastAsia="en-US"/>
              </w:rPr>
              <w:t>logicalChannelGroup</w:t>
            </w:r>
          </w:p>
        </w:tc>
        <w:tc>
          <w:tcPr>
            <w:tcW w:w="2268" w:type="dxa"/>
          </w:tcPr>
          <w:p w14:paraId="0D32CFFC" w14:textId="77777777" w:rsidR="00335A31" w:rsidRPr="00DE7B59" w:rsidRDefault="00335A31" w:rsidP="005A53D1">
            <w:pPr>
              <w:pStyle w:val="TAL"/>
              <w:rPr>
                <w:lang w:eastAsia="en-US"/>
              </w:rPr>
            </w:pPr>
            <w:r w:rsidRPr="00DE7B59">
              <w:rPr>
                <w:lang w:eastAsia="en-US"/>
              </w:rPr>
              <w:t>2 (LCG ID#2)</w:t>
            </w:r>
          </w:p>
        </w:tc>
        <w:tc>
          <w:tcPr>
            <w:tcW w:w="2268" w:type="dxa"/>
          </w:tcPr>
          <w:p w14:paraId="7161BA81" w14:textId="77777777" w:rsidR="00335A31" w:rsidRPr="00DE7B59" w:rsidRDefault="00335A31" w:rsidP="005A53D1">
            <w:pPr>
              <w:pStyle w:val="TAL"/>
              <w:rPr>
                <w:lang w:eastAsia="en-US"/>
              </w:rPr>
            </w:pPr>
            <w:r w:rsidRPr="00DE7B59">
              <w:rPr>
                <w:lang w:eastAsia="en-US"/>
              </w:rPr>
              <w:t>1 (LCG ID#1)</w:t>
            </w:r>
          </w:p>
        </w:tc>
      </w:tr>
      <w:tr w:rsidR="00335A31" w:rsidRPr="00DE7B59" w14:paraId="6230E461" w14:textId="77777777" w:rsidTr="005A53D1">
        <w:trPr>
          <w:jc w:val="center"/>
        </w:trPr>
        <w:tc>
          <w:tcPr>
            <w:tcW w:w="2693" w:type="dxa"/>
          </w:tcPr>
          <w:p w14:paraId="330679AE" w14:textId="77777777" w:rsidR="00335A31" w:rsidRPr="00DE7B59" w:rsidRDefault="00335A31" w:rsidP="005A53D1">
            <w:pPr>
              <w:pStyle w:val="TAL"/>
              <w:rPr>
                <w:lang w:eastAsia="en-US"/>
              </w:rPr>
            </w:pPr>
            <w:r w:rsidRPr="00DE7B59">
              <w:t>additionalBS-TableAllowed</w:t>
            </w:r>
          </w:p>
        </w:tc>
        <w:tc>
          <w:tcPr>
            <w:tcW w:w="2268" w:type="dxa"/>
          </w:tcPr>
          <w:p w14:paraId="1A76EA12" w14:textId="77777777" w:rsidR="00335A31" w:rsidRPr="00DE7B59" w:rsidRDefault="00335A31" w:rsidP="005A53D1">
            <w:pPr>
              <w:pStyle w:val="TAL"/>
              <w:rPr>
                <w:lang w:eastAsia="en-US"/>
              </w:rPr>
            </w:pPr>
            <w:r w:rsidRPr="00DE7B59">
              <w:rPr>
                <w:lang w:eastAsia="en-US"/>
              </w:rPr>
              <w:t>1</w:t>
            </w:r>
          </w:p>
        </w:tc>
        <w:tc>
          <w:tcPr>
            <w:tcW w:w="2268" w:type="dxa"/>
          </w:tcPr>
          <w:p w14:paraId="5EFE708E" w14:textId="77777777" w:rsidR="00335A31" w:rsidRPr="00DE7B59" w:rsidRDefault="00335A31" w:rsidP="005A53D1">
            <w:pPr>
              <w:pStyle w:val="TAL"/>
              <w:rPr>
                <w:lang w:eastAsia="en-US"/>
              </w:rPr>
            </w:pPr>
            <w:r w:rsidRPr="00DE7B59">
              <w:rPr>
                <w:lang w:eastAsia="en-US"/>
              </w:rPr>
              <w:t>0</w:t>
            </w:r>
          </w:p>
        </w:tc>
      </w:tr>
    </w:tbl>
    <w:p w14:paraId="08B6538E" w14:textId="77777777" w:rsidR="00335A31" w:rsidRPr="00DE7B59" w:rsidRDefault="00335A31" w:rsidP="00335A31">
      <w:pPr>
        <w:rPr>
          <w:lang w:eastAsia="sv-SE"/>
        </w:rPr>
      </w:pPr>
    </w:p>
    <w:p w14:paraId="55B01ACB" w14:textId="77777777" w:rsidR="00335A31" w:rsidRPr="00DE7B59" w:rsidRDefault="00335A31" w:rsidP="00335A31">
      <w:pPr>
        <w:pStyle w:val="H6"/>
      </w:pPr>
      <w:r w:rsidRPr="00DE7B59">
        <w:t>7.1.1.3.19.3.2</w:t>
      </w:r>
      <w:r w:rsidRPr="00DE7B59">
        <w:tab/>
        <w:t>Test procedure sequence</w:t>
      </w:r>
    </w:p>
    <w:p w14:paraId="6000BE07" w14:textId="77777777" w:rsidR="00335A31" w:rsidRPr="00DE7B59" w:rsidRDefault="00335A31" w:rsidP="00335A31">
      <w:pPr>
        <w:pStyle w:val="TH"/>
      </w:pPr>
      <w:r w:rsidRPr="00DE7B59">
        <w:t>Table 7.1.1.3.19.3.2-1: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DE7B59" w14:paraId="62F5632D" w14:textId="77777777" w:rsidTr="005A53D1">
        <w:trPr>
          <w:cantSplit/>
        </w:trPr>
        <w:tc>
          <w:tcPr>
            <w:tcW w:w="534" w:type="dxa"/>
            <w:tcBorders>
              <w:top w:val="single" w:sz="4" w:space="0" w:color="auto"/>
              <w:bottom w:val="nil"/>
            </w:tcBorders>
          </w:tcPr>
          <w:p w14:paraId="1786FC0B" w14:textId="77777777" w:rsidR="00335A31" w:rsidRPr="00DE7B59" w:rsidRDefault="00335A31" w:rsidP="005A53D1">
            <w:pPr>
              <w:pStyle w:val="TAH"/>
              <w:rPr>
                <w:lang w:eastAsia="en-US"/>
              </w:rPr>
            </w:pPr>
            <w:r w:rsidRPr="00DE7B59">
              <w:rPr>
                <w:lang w:eastAsia="en-US"/>
              </w:rPr>
              <w:t>St</w:t>
            </w:r>
          </w:p>
        </w:tc>
        <w:tc>
          <w:tcPr>
            <w:tcW w:w="3969" w:type="dxa"/>
            <w:tcBorders>
              <w:top w:val="single" w:sz="4" w:space="0" w:color="auto"/>
              <w:bottom w:val="nil"/>
            </w:tcBorders>
          </w:tcPr>
          <w:p w14:paraId="3080023F" w14:textId="77777777" w:rsidR="00335A31" w:rsidRPr="00DE7B59" w:rsidRDefault="00335A31" w:rsidP="005A53D1">
            <w:pPr>
              <w:pStyle w:val="TAH"/>
              <w:rPr>
                <w:lang w:eastAsia="en-US"/>
              </w:rPr>
            </w:pPr>
            <w:r w:rsidRPr="00DE7B59">
              <w:rPr>
                <w:lang w:eastAsia="en-US"/>
              </w:rPr>
              <w:t>Procedure</w:t>
            </w:r>
          </w:p>
        </w:tc>
        <w:tc>
          <w:tcPr>
            <w:tcW w:w="3686" w:type="dxa"/>
            <w:gridSpan w:val="2"/>
            <w:tcBorders>
              <w:top w:val="single" w:sz="4" w:space="0" w:color="auto"/>
            </w:tcBorders>
          </w:tcPr>
          <w:p w14:paraId="39E2F2F8" w14:textId="77777777" w:rsidR="00335A31" w:rsidRPr="00DE7B59" w:rsidRDefault="00335A31" w:rsidP="005A53D1">
            <w:pPr>
              <w:pStyle w:val="TAH"/>
              <w:rPr>
                <w:lang w:eastAsia="en-US"/>
              </w:rPr>
            </w:pPr>
            <w:r w:rsidRPr="00DE7B59">
              <w:rPr>
                <w:lang w:eastAsia="en-US"/>
              </w:rPr>
              <w:t>Message Sequence</w:t>
            </w:r>
          </w:p>
        </w:tc>
        <w:tc>
          <w:tcPr>
            <w:tcW w:w="567" w:type="dxa"/>
            <w:tcBorders>
              <w:top w:val="single" w:sz="4" w:space="0" w:color="auto"/>
              <w:bottom w:val="nil"/>
            </w:tcBorders>
          </w:tcPr>
          <w:p w14:paraId="528FE3E4" w14:textId="77777777" w:rsidR="00335A31" w:rsidRPr="00DE7B59" w:rsidRDefault="00335A31" w:rsidP="005A53D1">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75268CD3" w14:textId="77777777" w:rsidR="00335A31" w:rsidRPr="00DE7B59" w:rsidRDefault="00335A31" w:rsidP="005A53D1">
            <w:pPr>
              <w:pStyle w:val="TAH"/>
              <w:rPr>
                <w:rFonts w:eastAsia="MS Gothic"/>
                <w:lang w:eastAsia="en-US"/>
              </w:rPr>
            </w:pPr>
            <w:r w:rsidRPr="00DE7B59">
              <w:rPr>
                <w:rFonts w:eastAsia="MS Gothic"/>
                <w:lang w:eastAsia="en-US"/>
              </w:rPr>
              <w:t>Verdict</w:t>
            </w:r>
          </w:p>
        </w:tc>
      </w:tr>
      <w:tr w:rsidR="00335A31" w:rsidRPr="00DE7B59" w14:paraId="7706A557" w14:textId="77777777" w:rsidTr="005A53D1">
        <w:trPr>
          <w:cantSplit/>
        </w:trPr>
        <w:tc>
          <w:tcPr>
            <w:tcW w:w="534" w:type="dxa"/>
            <w:tcBorders>
              <w:top w:val="nil"/>
            </w:tcBorders>
          </w:tcPr>
          <w:p w14:paraId="7AEA9E2B" w14:textId="77777777" w:rsidR="00335A31" w:rsidRPr="00DE7B59" w:rsidRDefault="00335A31" w:rsidP="005A53D1">
            <w:pPr>
              <w:pStyle w:val="TAH"/>
              <w:rPr>
                <w:rFonts w:eastAsia="MS Gothic"/>
                <w:lang w:eastAsia="en-US"/>
              </w:rPr>
            </w:pPr>
          </w:p>
        </w:tc>
        <w:tc>
          <w:tcPr>
            <w:tcW w:w="3969" w:type="dxa"/>
            <w:tcBorders>
              <w:top w:val="nil"/>
            </w:tcBorders>
          </w:tcPr>
          <w:p w14:paraId="15C2DC3F" w14:textId="77777777" w:rsidR="00335A31" w:rsidRPr="00DE7B59" w:rsidRDefault="00335A31" w:rsidP="005A53D1">
            <w:pPr>
              <w:pStyle w:val="TAH"/>
              <w:rPr>
                <w:rFonts w:eastAsia="MS Gothic"/>
                <w:lang w:eastAsia="en-US"/>
              </w:rPr>
            </w:pPr>
          </w:p>
        </w:tc>
        <w:tc>
          <w:tcPr>
            <w:tcW w:w="709" w:type="dxa"/>
            <w:tcBorders>
              <w:top w:val="nil"/>
            </w:tcBorders>
          </w:tcPr>
          <w:p w14:paraId="6F8823D7" w14:textId="77777777" w:rsidR="00335A31" w:rsidRPr="00DE7B59" w:rsidRDefault="00335A31" w:rsidP="005A53D1">
            <w:pPr>
              <w:pStyle w:val="TAH"/>
              <w:rPr>
                <w:lang w:eastAsia="en-US"/>
              </w:rPr>
            </w:pPr>
            <w:r w:rsidRPr="00DE7B59">
              <w:rPr>
                <w:lang w:eastAsia="en-US"/>
              </w:rPr>
              <w:t>U - S</w:t>
            </w:r>
          </w:p>
        </w:tc>
        <w:tc>
          <w:tcPr>
            <w:tcW w:w="2977" w:type="dxa"/>
            <w:tcBorders>
              <w:top w:val="nil"/>
            </w:tcBorders>
          </w:tcPr>
          <w:p w14:paraId="54D3EFD5" w14:textId="77777777" w:rsidR="00335A31" w:rsidRPr="00DE7B59" w:rsidRDefault="00335A31" w:rsidP="005A53D1">
            <w:pPr>
              <w:pStyle w:val="TAH"/>
              <w:rPr>
                <w:lang w:eastAsia="en-US"/>
              </w:rPr>
            </w:pPr>
            <w:r w:rsidRPr="00DE7B59">
              <w:rPr>
                <w:lang w:eastAsia="en-US"/>
              </w:rPr>
              <w:t>Message</w:t>
            </w:r>
          </w:p>
        </w:tc>
        <w:tc>
          <w:tcPr>
            <w:tcW w:w="567" w:type="dxa"/>
            <w:tcBorders>
              <w:top w:val="nil"/>
            </w:tcBorders>
          </w:tcPr>
          <w:p w14:paraId="61A49A9D" w14:textId="77777777" w:rsidR="00335A31" w:rsidRPr="00DE7B59" w:rsidRDefault="00335A31" w:rsidP="005A53D1">
            <w:pPr>
              <w:pStyle w:val="TAH"/>
              <w:rPr>
                <w:rFonts w:eastAsia="MS Gothic"/>
                <w:lang w:eastAsia="en-US"/>
              </w:rPr>
            </w:pPr>
          </w:p>
        </w:tc>
        <w:tc>
          <w:tcPr>
            <w:tcW w:w="850" w:type="dxa"/>
            <w:tcBorders>
              <w:top w:val="nil"/>
            </w:tcBorders>
          </w:tcPr>
          <w:p w14:paraId="02CC69E2" w14:textId="77777777" w:rsidR="00335A31" w:rsidRPr="00DE7B59" w:rsidRDefault="00335A31" w:rsidP="005A53D1">
            <w:pPr>
              <w:pStyle w:val="TAH"/>
              <w:rPr>
                <w:rFonts w:eastAsia="MS Gothic"/>
                <w:lang w:eastAsia="en-US"/>
              </w:rPr>
            </w:pPr>
          </w:p>
        </w:tc>
      </w:tr>
      <w:tr w:rsidR="00335A31" w:rsidRPr="00DE7B59" w14:paraId="58C7F66A" w14:textId="77777777" w:rsidTr="005A53D1">
        <w:trPr>
          <w:cantSplit/>
        </w:trPr>
        <w:tc>
          <w:tcPr>
            <w:tcW w:w="534" w:type="dxa"/>
          </w:tcPr>
          <w:p w14:paraId="5501FB2F" w14:textId="77777777" w:rsidR="00335A31" w:rsidRPr="00DE7B59" w:rsidRDefault="00335A31" w:rsidP="005A53D1">
            <w:pPr>
              <w:pStyle w:val="TAC"/>
              <w:rPr>
                <w:lang w:eastAsia="en-US"/>
              </w:rPr>
            </w:pPr>
            <w:r w:rsidRPr="00DE7B59">
              <w:rPr>
                <w:lang w:eastAsia="en-US"/>
              </w:rPr>
              <w:t>1</w:t>
            </w:r>
          </w:p>
        </w:tc>
        <w:tc>
          <w:tcPr>
            <w:tcW w:w="3969" w:type="dxa"/>
          </w:tcPr>
          <w:p w14:paraId="480E1F4D" w14:textId="77777777" w:rsidR="00335A31" w:rsidRPr="00DE7B59" w:rsidRDefault="00335A31" w:rsidP="005A53D1">
            <w:pPr>
              <w:pStyle w:val="TAL"/>
              <w:rPr>
                <w:lang w:eastAsia="en-US"/>
              </w:rPr>
            </w:pPr>
            <w:r w:rsidRPr="00DE7B59">
              <w:rPr>
                <w:lang w:eastAsia="en-US"/>
              </w:rPr>
              <w:t xml:space="preserve">The SS ignores scheduling requests and does not allocate any uplink grant. </w:t>
            </w:r>
          </w:p>
        </w:tc>
        <w:tc>
          <w:tcPr>
            <w:tcW w:w="709" w:type="dxa"/>
          </w:tcPr>
          <w:p w14:paraId="60D3B605" w14:textId="77777777" w:rsidR="00335A31" w:rsidRPr="00DE7B59" w:rsidRDefault="00335A31" w:rsidP="005A53D1">
            <w:pPr>
              <w:pStyle w:val="TAC"/>
              <w:rPr>
                <w:lang w:eastAsia="en-US"/>
              </w:rPr>
            </w:pPr>
            <w:r w:rsidRPr="00DE7B59">
              <w:rPr>
                <w:lang w:eastAsia="en-US"/>
              </w:rPr>
              <w:t>-</w:t>
            </w:r>
          </w:p>
        </w:tc>
        <w:tc>
          <w:tcPr>
            <w:tcW w:w="2977" w:type="dxa"/>
          </w:tcPr>
          <w:p w14:paraId="34FAD0FB" w14:textId="77777777" w:rsidR="00335A31" w:rsidRPr="00DE7B59" w:rsidRDefault="00335A31" w:rsidP="005A53D1">
            <w:pPr>
              <w:pStyle w:val="TAL"/>
              <w:rPr>
                <w:lang w:eastAsia="en-US"/>
              </w:rPr>
            </w:pPr>
            <w:r w:rsidRPr="00DE7B59">
              <w:rPr>
                <w:lang w:eastAsia="en-US"/>
              </w:rPr>
              <w:t>-</w:t>
            </w:r>
          </w:p>
        </w:tc>
        <w:tc>
          <w:tcPr>
            <w:tcW w:w="567" w:type="dxa"/>
          </w:tcPr>
          <w:p w14:paraId="15300DFE" w14:textId="77777777" w:rsidR="00335A31" w:rsidRPr="00DE7B59" w:rsidRDefault="00335A31" w:rsidP="005A53D1">
            <w:pPr>
              <w:pStyle w:val="TAC"/>
              <w:rPr>
                <w:lang w:eastAsia="en-US"/>
              </w:rPr>
            </w:pPr>
            <w:r w:rsidRPr="00DE7B59">
              <w:rPr>
                <w:lang w:eastAsia="en-US"/>
              </w:rPr>
              <w:t>-</w:t>
            </w:r>
          </w:p>
        </w:tc>
        <w:tc>
          <w:tcPr>
            <w:tcW w:w="850" w:type="dxa"/>
          </w:tcPr>
          <w:p w14:paraId="6F9596D2" w14:textId="77777777" w:rsidR="00335A31" w:rsidRPr="00DE7B59" w:rsidRDefault="00335A31" w:rsidP="005A53D1">
            <w:pPr>
              <w:pStyle w:val="TAC"/>
              <w:rPr>
                <w:lang w:eastAsia="en-US"/>
              </w:rPr>
            </w:pPr>
            <w:r w:rsidRPr="00DE7B59">
              <w:rPr>
                <w:lang w:eastAsia="en-US"/>
              </w:rPr>
              <w:t>-</w:t>
            </w:r>
          </w:p>
        </w:tc>
      </w:tr>
      <w:tr w:rsidR="00335A31" w:rsidRPr="00DE7B59" w14:paraId="6F84FAFF" w14:textId="77777777" w:rsidTr="005A53D1">
        <w:trPr>
          <w:cantSplit/>
        </w:trPr>
        <w:tc>
          <w:tcPr>
            <w:tcW w:w="534" w:type="dxa"/>
          </w:tcPr>
          <w:p w14:paraId="0A4531BA" w14:textId="77777777" w:rsidR="00335A31" w:rsidRPr="00DE7B59" w:rsidRDefault="00335A31" w:rsidP="005A53D1">
            <w:pPr>
              <w:pStyle w:val="TAC"/>
              <w:rPr>
                <w:lang w:eastAsia="en-US"/>
              </w:rPr>
            </w:pPr>
            <w:r w:rsidRPr="00DE7B59">
              <w:rPr>
                <w:lang w:eastAsia="en-US"/>
              </w:rPr>
              <w:t>2</w:t>
            </w:r>
          </w:p>
        </w:tc>
        <w:tc>
          <w:tcPr>
            <w:tcW w:w="3969" w:type="dxa"/>
          </w:tcPr>
          <w:p w14:paraId="1B9171A8" w14:textId="77777777" w:rsidR="00335A31" w:rsidRPr="00DE7B59" w:rsidRDefault="00335A31" w:rsidP="005A53D1">
            <w:pPr>
              <w:pStyle w:val="TAL"/>
              <w:rPr>
                <w:lang w:eastAsia="en-US"/>
              </w:rPr>
            </w:pPr>
            <w:r w:rsidRPr="00DE7B59">
              <w:rPr>
                <w:lang w:eastAsia="en-US"/>
              </w:rPr>
              <w:t>The SS transmits a MAC PDU containing one RLC SDUs of size 2000 bytes on LC</w:t>
            </w:r>
            <w:r w:rsidRPr="00DE7B59">
              <w:t>H</w:t>
            </w:r>
            <w:r w:rsidRPr="00DE7B59">
              <w:rPr>
                <w:lang w:eastAsia="en-US"/>
              </w:rPr>
              <w:t>4 (&lt;</w:t>
            </w:r>
            <w:r w:rsidRPr="00DE7B59">
              <w:rPr>
                <w:lang w:eastAsia="ko-KR"/>
              </w:rPr>
              <w:t>4751 bytes)</w:t>
            </w:r>
          </w:p>
        </w:tc>
        <w:tc>
          <w:tcPr>
            <w:tcW w:w="709" w:type="dxa"/>
          </w:tcPr>
          <w:p w14:paraId="35C1FFA4" w14:textId="77777777" w:rsidR="00335A31" w:rsidRPr="00DE7B59" w:rsidRDefault="00335A31" w:rsidP="005A53D1">
            <w:pPr>
              <w:pStyle w:val="TAC"/>
              <w:rPr>
                <w:lang w:eastAsia="en-US"/>
              </w:rPr>
            </w:pPr>
            <w:r w:rsidRPr="00DE7B59">
              <w:rPr>
                <w:lang w:eastAsia="en-US"/>
              </w:rPr>
              <w:t>&lt;--</w:t>
            </w:r>
          </w:p>
        </w:tc>
        <w:tc>
          <w:tcPr>
            <w:tcW w:w="2977" w:type="dxa"/>
          </w:tcPr>
          <w:p w14:paraId="6E790699"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33FF1B7C" w14:textId="77777777" w:rsidR="00335A31" w:rsidRPr="00DE7B59" w:rsidRDefault="00335A31" w:rsidP="005A53D1">
            <w:pPr>
              <w:pStyle w:val="TAC"/>
              <w:rPr>
                <w:lang w:eastAsia="en-US"/>
              </w:rPr>
            </w:pPr>
            <w:r w:rsidRPr="00DE7B59">
              <w:rPr>
                <w:lang w:eastAsia="en-US"/>
              </w:rPr>
              <w:t>-</w:t>
            </w:r>
          </w:p>
        </w:tc>
        <w:tc>
          <w:tcPr>
            <w:tcW w:w="850" w:type="dxa"/>
          </w:tcPr>
          <w:p w14:paraId="5CCE4048" w14:textId="77777777" w:rsidR="00335A31" w:rsidRPr="00DE7B59" w:rsidRDefault="00335A31" w:rsidP="005A53D1">
            <w:pPr>
              <w:pStyle w:val="TAC"/>
              <w:rPr>
                <w:lang w:eastAsia="en-US"/>
              </w:rPr>
            </w:pPr>
            <w:r w:rsidRPr="00DE7B59">
              <w:rPr>
                <w:lang w:eastAsia="en-US"/>
              </w:rPr>
              <w:t>-</w:t>
            </w:r>
          </w:p>
        </w:tc>
      </w:tr>
      <w:tr w:rsidR="00335A31" w:rsidRPr="00DE7B59" w14:paraId="24EAF45E" w14:textId="77777777" w:rsidTr="005A53D1">
        <w:trPr>
          <w:cantSplit/>
        </w:trPr>
        <w:tc>
          <w:tcPr>
            <w:tcW w:w="534" w:type="dxa"/>
          </w:tcPr>
          <w:p w14:paraId="5B9DF79B" w14:textId="77777777" w:rsidR="00335A31" w:rsidRPr="00DE7B59" w:rsidRDefault="00335A31" w:rsidP="005A53D1">
            <w:pPr>
              <w:pStyle w:val="TAC"/>
              <w:rPr>
                <w:lang w:eastAsia="en-US"/>
              </w:rPr>
            </w:pPr>
            <w:r w:rsidRPr="00DE7B59">
              <w:rPr>
                <w:lang w:eastAsia="en-US"/>
              </w:rPr>
              <w:t>3</w:t>
            </w:r>
          </w:p>
        </w:tc>
        <w:tc>
          <w:tcPr>
            <w:tcW w:w="3969" w:type="dxa"/>
          </w:tcPr>
          <w:p w14:paraId="5630CF99" w14:textId="77777777" w:rsidR="00335A31" w:rsidRPr="00DE7B59" w:rsidRDefault="00335A31" w:rsidP="005A53D1">
            <w:pPr>
              <w:pStyle w:val="TAL"/>
              <w:rPr>
                <w:lang w:eastAsia="en-US"/>
              </w:rPr>
            </w:pPr>
            <w:r w:rsidRPr="00DE7B59">
              <w:rPr>
                <w:lang w:eastAsia="en-US"/>
              </w:rPr>
              <w:t xml:space="preserve">The SS transmits a MAC PDU including an RLC PDU of size 13 bytes on </w:t>
            </w:r>
            <w:r w:rsidRPr="00DE7B59">
              <w:t>LCH5</w:t>
            </w:r>
            <w:r w:rsidRPr="00DE7B59">
              <w:rPr>
                <w:lang w:eastAsia="en-US"/>
              </w:rPr>
              <w:t xml:space="preserve">. </w:t>
            </w:r>
          </w:p>
        </w:tc>
        <w:tc>
          <w:tcPr>
            <w:tcW w:w="709" w:type="dxa"/>
          </w:tcPr>
          <w:p w14:paraId="2998F5B4" w14:textId="77777777" w:rsidR="00335A31" w:rsidRPr="00DE7B59" w:rsidRDefault="00335A31" w:rsidP="005A53D1">
            <w:pPr>
              <w:pStyle w:val="TAC"/>
              <w:rPr>
                <w:lang w:eastAsia="en-US"/>
              </w:rPr>
            </w:pPr>
            <w:r w:rsidRPr="00DE7B59">
              <w:rPr>
                <w:lang w:eastAsia="en-US"/>
              </w:rPr>
              <w:t>&lt;--</w:t>
            </w:r>
          </w:p>
        </w:tc>
        <w:tc>
          <w:tcPr>
            <w:tcW w:w="2977" w:type="dxa"/>
          </w:tcPr>
          <w:p w14:paraId="6C16BB0D" w14:textId="77777777" w:rsidR="00335A31" w:rsidRPr="00DE7B59" w:rsidRDefault="00335A31" w:rsidP="005A53D1">
            <w:pPr>
              <w:pStyle w:val="TAL"/>
              <w:rPr>
                <w:lang w:eastAsia="en-US"/>
              </w:rPr>
            </w:pPr>
            <w:r w:rsidRPr="00DE7B59">
              <w:rPr>
                <w:lang w:eastAsia="en-US"/>
              </w:rPr>
              <w:t xml:space="preserve">MAC PDU (RLC SDU on </w:t>
            </w:r>
            <w:r w:rsidRPr="00DE7B59">
              <w:t>LCH</w:t>
            </w:r>
            <w:r w:rsidRPr="00DE7B59">
              <w:rPr>
                <w:lang w:eastAsia="en-US"/>
              </w:rPr>
              <w:t>5)</w:t>
            </w:r>
          </w:p>
        </w:tc>
        <w:tc>
          <w:tcPr>
            <w:tcW w:w="567" w:type="dxa"/>
          </w:tcPr>
          <w:p w14:paraId="3F12D88F" w14:textId="77777777" w:rsidR="00335A31" w:rsidRPr="00DE7B59" w:rsidRDefault="00335A31" w:rsidP="005A53D1">
            <w:pPr>
              <w:pStyle w:val="TAC"/>
              <w:rPr>
                <w:lang w:eastAsia="en-US"/>
              </w:rPr>
            </w:pPr>
            <w:r w:rsidRPr="00DE7B59">
              <w:rPr>
                <w:lang w:eastAsia="en-US"/>
              </w:rPr>
              <w:t>-</w:t>
            </w:r>
          </w:p>
        </w:tc>
        <w:tc>
          <w:tcPr>
            <w:tcW w:w="850" w:type="dxa"/>
          </w:tcPr>
          <w:p w14:paraId="510AC316" w14:textId="77777777" w:rsidR="00335A31" w:rsidRPr="00DE7B59" w:rsidRDefault="00335A31" w:rsidP="005A53D1">
            <w:pPr>
              <w:pStyle w:val="TAC"/>
              <w:rPr>
                <w:lang w:eastAsia="en-US"/>
              </w:rPr>
            </w:pPr>
            <w:r w:rsidRPr="00DE7B59">
              <w:rPr>
                <w:lang w:eastAsia="en-US"/>
              </w:rPr>
              <w:t>-</w:t>
            </w:r>
          </w:p>
        </w:tc>
      </w:tr>
      <w:tr w:rsidR="00335A31" w:rsidRPr="00DE7B59" w14:paraId="4E1DA1C5" w14:textId="77777777" w:rsidTr="005A53D1">
        <w:trPr>
          <w:cantSplit/>
        </w:trPr>
        <w:tc>
          <w:tcPr>
            <w:tcW w:w="534" w:type="dxa"/>
          </w:tcPr>
          <w:p w14:paraId="64AD77AA" w14:textId="77777777" w:rsidR="00335A31" w:rsidRPr="00DE7B59" w:rsidRDefault="00335A31" w:rsidP="005A53D1">
            <w:pPr>
              <w:pStyle w:val="TAC"/>
              <w:rPr>
                <w:lang w:eastAsia="en-US"/>
              </w:rPr>
            </w:pPr>
            <w:r w:rsidRPr="00DE7B59">
              <w:rPr>
                <w:lang w:eastAsia="en-US"/>
              </w:rPr>
              <w:t>3</w:t>
            </w:r>
          </w:p>
        </w:tc>
        <w:tc>
          <w:tcPr>
            <w:tcW w:w="3969" w:type="dxa"/>
          </w:tcPr>
          <w:p w14:paraId="6DD49377"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0F2A2CDA" w14:textId="77777777" w:rsidR="00335A31" w:rsidRPr="00DE7B59" w:rsidRDefault="00335A31" w:rsidP="005A53D1">
            <w:pPr>
              <w:pStyle w:val="TAC"/>
              <w:rPr>
                <w:lang w:eastAsia="en-US"/>
              </w:rPr>
            </w:pPr>
            <w:r w:rsidRPr="00DE7B59">
              <w:rPr>
                <w:lang w:eastAsia="en-US"/>
              </w:rPr>
              <w:t>&lt;--</w:t>
            </w:r>
          </w:p>
        </w:tc>
        <w:tc>
          <w:tcPr>
            <w:tcW w:w="2977" w:type="dxa"/>
          </w:tcPr>
          <w:p w14:paraId="60075AF8" w14:textId="77777777" w:rsidR="00335A31" w:rsidRPr="00DE7B59" w:rsidRDefault="00335A31" w:rsidP="005A53D1">
            <w:pPr>
              <w:pStyle w:val="TAL"/>
              <w:rPr>
                <w:lang w:eastAsia="en-US"/>
              </w:rPr>
            </w:pPr>
            <w:r w:rsidRPr="00DE7B59">
              <w:rPr>
                <w:lang w:eastAsia="en-US"/>
              </w:rPr>
              <w:t>(UL Grant, 56 bits)</w:t>
            </w:r>
          </w:p>
        </w:tc>
        <w:tc>
          <w:tcPr>
            <w:tcW w:w="567" w:type="dxa"/>
          </w:tcPr>
          <w:p w14:paraId="1539C9A4" w14:textId="77777777" w:rsidR="00335A31" w:rsidRPr="00DE7B59" w:rsidRDefault="00335A31" w:rsidP="005A53D1">
            <w:pPr>
              <w:pStyle w:val="TAC"/>
              <w:rPr>
                <w:lang w:eastAsia="en-US"/>
              </w:rPr>
            </w:pPr>
            <w:r w:rsidRPr="00DE7B59">
              <w:rPr>
                <w:lang w:eastAsia="en-US"/>
              </w:rPr>
              <w:t>-</w:t>
            </w:r>
          </w:p>
        </w:tc>
        <w:tc>
          <w:tcPr>
            <w:tcW w:w="850" w:type="dxa"/>
          </w:tcPr>
          <w:p w14:paraId="64F9617B" w14:textId="77777777" w:rsidR="00335A31" w:rsidRPr="00DE7B59" w:rsidRDefault="00335A31" w:rsidP="005A53D1">
            <w:pPr>
              <w:pStyle w:val="TAC"/>
              <w:rPr>
                <w:lang w:eastAsia="en-US"/>
              </w:rPr>
            </w:pPr>
            <w:r w:rsidRPr="00DE7B59">
              <w:rPr>
                <w:lang w:eastAsia="en-US"/>
              </w:rPr>
              <w:t>-</w:t>
            </w:r>
          </w:p>
        </w:tc>
      </w:tr>
      <w:tr w:rsidR="00335A31" w:rsidRPr="00DE7B59" w14:paraId="21A62369" w14:textId="77777777" w:rsidTr="005A53D1">
        <w:trPr>
          <w:cantSplit/>
        </w:trPr>
        <w:tc>
          <w:tcPr>
            <w:tcW w:w="534" w:type="dxa"/>
          </w:tcPr>
          <w:p w14:paraId="61D3E698" w14:textId="77777777" w:rsidR="00335A31" w:rsidRPr="00DE7B59" w:rsidRDefault="00335A31" w:rsidP="005A53D1">
            <w:pPr>
              <w:pStyle w:val="TAC"/>
              <w:rPr>
                <w:lang w:eastAsia="en-US"/>
              </w:rPr>
            </w:pPr>
            <w:r w:rsidRPr="00DE7B59">
              <w:rPr>
                <w:lang w:eastAsia="en-US"/>
              </w:rPr>
              <w:t>4</w:t>
            </w:r>
          </w:p>
        </w:tc>
        <w:tc>
          <w:tcPr>
            <w:tcW w:w="3969" w:type="dxa"/>
          </w:tcPr>
          <w:p w14:paraId="194241DE" w14:textId="77777777" w:rsidR="00335A31" w:rsidRPr="00DE7B59" w:rsidRDefault="00335A31" w:rsidP="005A53D1">
            <w:pPr>
              <w:pStyle w:val="TAL"/>
              <w:rPr>
                <w:lang w:eastAsia="en-US"/>
              </w:rPr>
            </w:pPr>
            <w:r w:rsidRPr="00DE7B59">
              <w:rPr>
                <w:lang w:eastAsia="en-US"/>
              </w:rPr>
              <w:t>The UE transmits a Long BSR with ‘LCG ID’ field set to ‘2’ &amp; ‘LCG ID’ field set to ‘1’.</w:t>
            </w:r>
          </w:p>
        </w:tc>
        <w:tc>
          <w:tcPr>
            <w:tcW w:w="709" w:type="dxa"/>
          </w:tcPr>
          <w:p w14:paraId="1DE5A3AA" w14:textId="77777777" w:rsidR="00335A31" w:rsidRPr="00DE7B59" w:rsidRDefault="00335A31" w:rsidP="005A53D1">
            <w:pPr>
              <w:pStyle w:val="TAC"/>
              <w:rPr>
                <w:lang w:eastAsia="en-US"/>
              </w:rPr>
            </w:pPr>
            <w:r w:rsidRPr="00DE7B59">
              <w:rPr>
                <w:lang w:eastAsia="en-US"/>
              </w:rPr>
              <w:t>--&gt;</w:t>
            </w:r>
          </w:p>
        </w:tc>
        <w:tc>
          <w:tcPr>
            <w:tcW w:w="2977" w:type="dxa"/>
          </w:tcPr>
          <w:p w14:paraId="0DC46536" w14:textId="77777777" w:rsidR="00335A31" w:rsidRPr="00DE7B59" w:rsidRDefault="00335A31" w:rsidP="005A53D1">
            <w:pPr>
              <w:pStyle w:val="TAL"/>
              <w:rPr>
                <w:lang w:eastAsia="en-US"/>
              </w:rPr>
            </w:pPr>
            <w:r w:rsidRPr="00DE7B59">
              <w:rPr>
                <w:lang w:eastAsia="en-US"/>
              </w:rPr>
              <w:t>MAC PDU (MAC Long BSR (LCG ID=‘2’ &amp; LCG ID=’1’))</w:t>
            </w:r>
          </w:p>
        </w:tc>
        <w:tc>
          <w:tcPr>
            <w:tcW w:w="567" w:type="dxa"/>
          </w:tcPr>
          <w:p w14:paraId="426B81CA" w14:textId="77777777" w:rsidR="00335A31" w:rsidRPr="00DE7B59" w:rsidRDefault="00335A31" w:rsidP="005A53D1">
            <w:pPr>
              <w:pStyle w:val="TAC"/>
              <w:rPr>
                <w:lang w:eastAsia="en-US"/>
              </w:rPr>
            </w:pPr>
            <w:r w:rsidRPr="00DE7B59">
              <w:rPr>
                <w:lang w:eastAsia="en-US"/>
              </w:rPr>
              <w:t>-</w:t>
            </w:r>
          </w:p>
        </w:tc>
        <w:tc>
          <w:tcPr>
            <w:tcW w:w="850" w:type="dxa"/>
          </w:tcPr>
          <w:p w14:paraId="315EEC90" w14:textId="77777777" w:rsidR="00335A31" w:rsidRPr="00DE7B59" w:rsidRDefault="00335A31" w:rsidP="005A53D1">
            <w:pPr>
              <w:pStyle w:val="TAC"/>
              <w:rPr>
                <w:lang w:eastAsia="en-US"/>
              </w:rPr>
            </w:pPr>
            <w:r w:rsidRPr="00DE7B59">
              <w:rPr>
                <w:lang w:eastAsia="en-US"/>
              </w:rPr>
              <w:t>-</w:t>
            </w:r>
          </w:p>
        </w:tc>
      </w:tr>
      <w:tr w:rsidR="00335A31" w:rsidRPr="00DE7B59" w14:paraId="5931B7E5" w14:textId="77777777" w:rsidTr="005A53D1">
        <w:trPr>
          <w:cantSplit/>
        </w:trPr>
        <w:tc>
          <w:tcPr>
            <w:tcW w:w="534" w:type="dxa"/>
          </w:tcPr>
          <w:p w14:paraId="7DA9377A" w14:textId="77777777" w:rsidR="00335A31" w:rsidRPr="00DE7B59" w:rsidRDefault="00335A31" w:rsidP="005A53D1">
            <w:pPr>
              <w:pStyle w:val="TAC"/>
              <w:rPr>
                <w:lang w:eastAsia="en-US"/>
              </w:rPr>
            </w:pPr>
            <w:r w:rsidRPr="00DE7B59">
              <w:rPr>
                <w:lang w:eastAsia="en-US"/>
              </w:rPr>
              <w:t>7</w:t>
            </w:r>
          </w:p>
        </w:tc>
        <w:tc>
          <w:tcPr>
            <w:tcW w:w="3969" w:type="dxa"/>
          </w:tcPr>
          <w:p w14:paraId="5FC23655" w14:textId="77777777" w:rsidR="00335A31" w:rsidRPr="00DE7B59" w:rsidRDefault="00335A31" w:rsidP="005A53D1">
            <w:pPr>
              <w:pStyle w:val="TAL"/>
              <w:rPr>
                <w:lang w:eastAsia="en-US"/>
              </w:rPr>
            </w:pPr>
            <w:r w:rsidRPr="00DE7B59">
              <w:rPr>
                <w:lang w:eastAsia="en-US"/>
              </w:rPr>
              <w:t>The SS sends an uplink grant of size 176 bits. (Note 2)</w:t>
            </w:r>
          </w:p>
        </w:tc>
        <w:tc>
          <w:tcPr>
            <w:tcW w:w="709" w:type="dxa"/>
          </w:tcPr>
          <w:p w14:paraId="38AB5430" w14:textId="77777777" w:rsidR="00335A31" w:rsidRPr="00DE7B59" w:rsidRDefault="00335A31" w:rsidP="005A53D1">
            <w:pPr>
              <w:pStyle w:val="TAC"/>
              <w:rPr>
                <w:lang w:eastAsia="en-US"/>
              </w:rPr>
            </w:pPr>
            <w:r w:rsidRPr="00DE7B59">
              <w:rPr>
                <w:lang w:eastAsia="en-US"/>
              </w:rPr>
              <w:t>&lt;--</w:t>
            </w:r>
          </w:p>
        </w:tc>
        <w:tc>
          <w:tcPr>
            <w:tcW w:w="2977" w:type="dxa"/>
          </w:tcPr>
          <w:p w14:paraId="1FC99233" w14:textId="77777777" w:rsidR="00335A31" w:rsidRPr="00DE7B59" w:rsidRDefault="00335A31" w:rsidP="005A53D1">
            <w:pPr>
              <w:pStyle w:val="TAL"/>
              <w:rPr>
                <w:lang w:eastAsia="en-US"/>
              </w:rPr>
            </w:pPr>
            <w:r w:rsidRPr="00DE7B59">
              <w:rPr>
                <w:lang w:eastAsia="en-US"/>
              </w:rPr>
              <w:t>(UL grant)</w:t>
            </w:r>
          </w:p>
        </w:tc>
        <w:tc>
          <w:tcPr>
            <w:tcW w:w="567" w:type="dxa"/>
          </w:tcPr>
          <w:p w14:paraId="12FA836D" w14:textId="77777777" w:rsidR="00335A31" w:rsidRPr="00DE7B59" w:rsidRDefault="00335A31" w:rsidP="005A53D1">
            <w:pPr>
              <w:pStyle w:val="TAC"/>
              <w:rPr>
                <w:lang w:eastAsia="en-US"/>
              </w:rPr>
            </w:pPr>
            <w:r w:rsidRPr="00DE7B59">
              <w:rPr>
                <w:lang w:eastAsia="en-US"/>
              </w:rPr>
              <w:t>-</w:t>
            </w:r>
          </w:p>
        </w:tc>
        <w:tc>
          <w:tcPr>
            <w:tcW w:w="850" w:type="dxa"/>
          </w:tcPr>
          <w:p w14:paraId="2F90985B" w14:textId="77777777" w:rsidR="00335A31" w:rsidRPr="00DE7B59" w:rsidRDefault="00335A31" w:rsidP="005A53D1">
            <w:pPr>
              <w:pStyle w:val="TAC"/>
              <w:rPr>
                <w:lang w:eastAsia="en-US"/>
              </w:rPr>
            </w:pPr>
            <w:r w:rsidRPr="00DE7B59">
              <w:rPr>
                <w:lang w:eastAsia="en-US"/>
              </w:rPr>
              <w:t>-</w:t>
            </w:r>
          </w:p>
        </w:tc>
      </w:tr>
      <w:tr w:rsidR="00335A31" w:rsidRPr="00DE7B59" w14:paraId="054A0333" w14:textId="77777777" w:rsidTr="005A53D1">
        <w:trPr>
          <w:cantSplit/>
        </w:trPr>
        <w:tc>
          <w:tcPr>
            <w:tcW w:w="534" w:type="dxa"/>
          </w:tcPr>
          <w:p w14:paraId="6368A80D" w14:textId="77777777" w:rsidR="00335A31" w:rsidRPr="00DE7B59" w:rsidRDefault="00335A31" w:rsidP="005A53D1">
            <w:pPr>
              <w:pStyle w:val="TAC"/>
              <w:rPr>
                <w:lang w:eastAsia="en-US"/>
              </w:rPr>
            </w:pPr>
            <w:r w:rsidRPr="00DE7B59">
              <w:rPr>
                <w:lang w:eastAsia="en-US"/>
              </w:rPr>
              <w:t>8</w:t>
            </w:r>
          </w:p>
        </w:tc>
        <w:tc>
          <w:tcPr>
            <w:tcW w:w="3969" w:type="dxa"/>
          </w:tcPr>
          <w:p w14:paraId="4103EF16" w14:textId="77777777" w:rsidR="00335A31" w:rsidRPr="00DE7B59" w:rsidRDefault="00335A31" w:rsidP="005A53D1">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of </w:t>
            </w:r>
            <w:r w:rsidRPr="00DE7B59">
              <w:t xml:space="preserve">LCH5 </w:t>
            </w:r>
            <w:r w:rsidRPr="00DE7B59">
              <w:rPr>
                <w:lang w:eastAsia="en-US"/>
              </w:rPr>
              <w:t>and a Long BSR indicating pending data (‘Buffer size’ field &gt; ‘0’) for logicalChannelGroup 1 (‘LCG ID’ field set to ‘02’)?</w:t>
            </w:r>
          </w:p>
        </w:tc>
        <w:tc>
          <w:tcPr>
            <w:tcW w:w="709" w:type="dxa"/>
          </w:tcPr>
          <w:p w14:paraId="4EF7FC34" w14:textId="77777777" w:rsidR="00335A31" w:rsidRPr="00DE7B59" w:rsidRDefault="00335A31" w:rsidP="005A53D1">
            <w:pPr>
              <w:pStyle w:val="TAC"/>
              <w:rPr>
                <w:lang w:eastAsia="en-US"/>
              </w:rPr>
            </w:pPr>
            <w:r w:rsidRPr="00DE7B59">
              <w:rPr>
                <w:lang w:eastAsia="en-US"/>
              </w:rPr>
              <w:t>--&gt;</w:t>
            </w:r>
          </w:p>
        </w:tc>
        <w:tc>
          <w:tcPr>
            <w:tcW w:w="2977" w:type="dxa"/>
          </w:tcPr>
          <w:p w14:paraId="1A932F3C" w14:textId="77777777" w:rsidR="00335A31" w:rsidRPr="00DE7B59" w:rsidRDefault="00335A31" w:rsidP="005A53D1">
            <w:pPr>
              <w:pStyle w:val="TAL"/>
              <w:rPr>
                <w:lang w:eastAsia="en-US"/>
              </w:rPr>
            </w:pPr>
            <w:r w:rsidRPr="00DE7B59">
              <w:rPr>
                <w:lang w:eastAsia="en-US"/>
              </w:rPr>
              <w:t xml:space="preserve">MAC PDU (MAC sub PDU </w:t>
            </w:r>
            <w:r w:rsidRPr="00DE7B59">
              <w:rPr>
                <w:lang w:eastAsia="zh-CN"/>
              </w:rPr>
              <w:t xml:space="preserve">header </w:t>
            </w:r>
            <w:r w:rsidRPr="00DE7B59">
              <w:rPr>
                <w:lang w:eastAsia="en-US"/>
              </w:rPr>
              <w:t>for RLC PDU,</w:t>
            </w:r>
            <w:r w:rsidRPr="00DE7B59">
              <w:t xml:space="preserve"> RLC PDU,</w:t>
            </w:r>
            <w:r w:rsidRPr="00DE7B59">
              <w:rPr>
                <w:lang w:eastAsia="en-US"/>
              </w:rPr>
              <w:t xml:space="preserve"> Long BSR header, Long BSR)</w:t>
            </w:r>
          </w:p>
        </w:tc>
        <w:tc>
          <w:tcPr>
            <w:tcW w:w="567" w:type="dxa"/>
          </w:tcPr>
          <w:p w14:paraId="1B87CA32" w14:textId="77777777" w:rsidR="00335A31" w:rsidRPr="00DE7B59" w:rsidRDefault="00335A31" w:rsidP="005A53D1">
            <w:pPr>
              <w:pStyle w:val="TAC"/>
              <w:rPr>
                <w:lang w:eastAsia="en-US"/>
              </w:rPr>
            </w:pPr>
            <w:r w:rsidRPr="00DE7B59">
              <w:rPr>
                <w:lang w:eastAsia="en-US"/>
              </w:rPr>
              <w:t>2</w:t>
            </w:r>
          </w:p>
        </w:tc>
        <w:tc>
          <w:tcPr>
            <w:tcW w:w="850" w:type="dxa"/>
          </w:tcPr>
          <w:p w14:paraId="436498E3" w14:textId="77777777" w:rsidR="00335A31" w:rsidRPr="00DE7B59" w:rsidRDefault="00335A31" w:rsidP="005A53D1">
            <w:pPr>
              <w:pStyle w:val="TAC"/>
              <w:rPr>
                <w:lang w:eastAsia="en-US"/>
              </w:rPr>
            </w:pPr>
            <w:r w:rsidRPr="00DE7B59">
              <w:rPr>
                <w:lang w:eastAsia="en-US"/>
              </w:rPr>
              <w:t>P</w:t>
            </w:r>
          </w:p>
        </w:tc>
      </w:tr>
      <w:tr w:rsidR="00335A31" w:rsidRPr="00DE7B59" w14:paraId="2582C291" w14:textId="77777777" w:rsidTr="005A53D1">
        <w:trPr>
          <w:cantSplit/>
        </w:trPr>
        <w:tc>
          <w:tcPr>
            <w:tcW w:w="534" w:type="dxa"/>
          </w:tcPr>
          <w:p w14:paraId="036980FD" w14:textId="77777777" w:rsidR="00335A31" w:rsidRPr="00DE7B59" w:rsidRDefault="00335A31" w:rsidP="005A53D1">
            <w:pPr>
              <w:pStyle w:val="TAC"/>
              <w:rPr>
                <w:lang w:eastAsia="en-US"/>
              </w:rPr>
            </w:pPr>
            <w:r w:rsidRPr="00DE7B59">
              <w:rPr>
                <w:lang w:eastAsia="zh-CN"/>
              </w:rPr>
              <w:t>9</w:t>
            </w:r>
          </w:p>
        </w:tc>
        <w:tc>
          <w:tcPr>
            <w:tcW w:w="3969" w:type="dxa"/>
          </w:tcPr>
          <w:p w14:paraId="01862C00"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1352B76C" w14:textId="77777777" w:rsidR="00335A31" w:rsidRPr="00DE7B59" w:rsidRDefault="00335A31" w:rsidP="005A53D1">
            <w:pPr>
              <w:pStyle w:val="TAC"/>
              <w:rPr>
                <w:lang w:eastAsia="en-US"/>
              </w:rPr>
            </w:pPr>
            <w:r w:rsidRPr="00DE7B59">
              <w:rPr>
                <w:lang w:eastAsia="en-US"/>
              </w:rPr>
              <w:t>&lt;--</w:t>
            </w:r>
          </w:p>
        </w:tc>
        <w:tc>
          <w:tcPr>
            <w:tcW w:w="2977" w:type="dxa"/>
          </w:tcPr>
          <w:p w14:paraId="67535F48" w14:textId="77777777" w:rsidR="00335A31" w:rsidRPr="00DE7B59" w:rsidRDefault="00335A31" w:rsidP="005A53D1">
            <w:pPr>
              <w:pStyle w:val="TAL"/>
              <w:rPr>
                <w:lang w:eastAsia="en-US"/>
              </w:rPr>
            </w:pPr>
            <w:r w:rsidRPr="00DE7B59">
              <w:rPr>
                <w:lang w:eastAsia="en-US"/>
              </w:rPr>
              <w:t>RLC STATUS PDU (ACK_SN=1)</w:t>
            </w:r>
          </w:p>
        </w:tc>
        <w:tc>
          <w:tcPr>
            <w:tcW w:w="567" w:type="dxa"/>
          </w:tcPr>
          <w:p w14:paraId="047B4994" w14:textId="77777777" w:rsidR="00335A31" w:rsidRPr="00DE7B59" w:rsidRDefault="00335A31" w:rsidP="005A53D1">
            <w:pPr>
              <w:pStyle w:val="TAC"/>
              <w:rPr>
                <w:lang w:eastAsia="en-US"/>
              </w:rPr>
            </w:pPr>
            <w:r w:rsidRPr="00DE7B59">
              <w:rPr>
                <w:lang w:eastAsia="en-US"/>
              </w:rPr>
              <w:t>-</w:t>
            </w:r>
          </w:p>
        </w:tc>
        <w:tc>
          <w:tcPr>
            <w:tcW w:w="850" w:type="dxa"/>
          </w:tcPr>
          <w:p w14:paraId="08C26AAA" w14:textId="77777777" w:rsidR="00335A31" w:rsidRPr="00DE7B59" w:rsidRDefault="00335A31" w:rsidP="005A53D1">
            <w:pPr>
              <w:pStyle w:val="TAC"/>
              <w:rPr>
                <w:lang w:eastAsia="en-US"/>
              </w:rPr>
            </w:pPr>
            <w:r w:rsidRPr="00DE7B59">
              <w:rPr>
                <w:lang w:eastAsia="en-US"/>
              </w:rPr>
              <w:t>-</w:t>
            </w:r>
          </w:p>
        </w:tc>
      </w:tr>
      <w:tr w:rsidR="00335A31" w:rsidRPr="00DE7B59" w14:paraId="2188577E" w14:textId="77777777" w:rsidTr="005A53D1">
        <w:trPr>
          <w:cantSplit/>
        </w:trPr>
        <w:tc>
          <w:tcPr>
            <w:tcW w:w="534" w:type="dxa"/>
          </w:tcPr>
          <w:p w14:paraId="246F011B" w14:textId="77777777" w:rsidR="00335A31" w:rsidRPr="00DE7B59" w:rsidRDefault="00335A31" w:rsidP="005A53D1">
            <w:pPr>
              <w:pStyle w:val="TAC"/>
              <w:rPr>
                <w:lang w:eastAsia="en-US"/>
              </w:rPr>
            </w:pPr>
            <w:r w:rsidRPr="00DE7B59">
              <w:rPr>
                <w:lang w:eastAsia="en-US"/>
              </w:rPr>
              <w:t>10</w:t>
            </w:r>
          </w:p>
        </w:tc>
        <w:tc>
          <w:tcPr>
            <w:tcW w:w="3969" w:type="dxa"/>
          </w:tcPr>
          <w:p w14:paraId="518A26C6" w14:textId="77777777" w:rsidR="00335A31" w:rsidRPr="00DE7B59" w:rsidRDefault="00335A31" w:rsidP="005A53D1">
            <w:pPr>
              <w:pStyle w:val="TAL"/>
              <w:rPr>
                <w:lang w:eastAsia="en-US"/>
              </w:rPr>
            </w:pPr>
            <w:r w:rsidRPr="00DE7B59">
              <w:rPr>
                <w:lang w:eastAsia="en-US"/>
              </w:rPr>
              <w:t>The SS transmits a MAC PDU containing one RLC SDUs of size 2800 bytes on LC</w:t>
            </w:r>
            <w:r w:rsidRPr="00DE7B59">
              <w:t>H</w:t>
            </w:r>
            <w:r w:rsidRPr="00DE7B59">
              <w:rPr>
                <w:lang w:eastAsia="en-US"/>
              </w:rPr>
              <w:t>4 (&gt;</w:t>
            </w:r>
            <w:r w:rsidRPr="00DE7B59">
              <w:rPr>
                <w:lang w:eastAsia="ko-KR"/>
              </w:rPr>
              <w:t>4751 bytes including step 2)</w:t>
            </w:r>
          </w:p>
        </w:tc>
        <w:tc>
          <w:tcPr>
            <w:tcW w:w="709" w:type="dxa"/>
          </w:tcPr>
          <w:p w14:paraId="3BFE5C16" w14:textId="77777777" w:rsidR="00335A31" w:rsidRPr="00DE7B59" w:rsidRDefault="00335A31" w:rsidP="005A53D1">
            <w:pPr>
              <w:pStyle w:val="TAC"/>
              <w:rPr>
                <w:lang w:eastAsia="en-US"/>
              </w:rPr>
            </w:pPr>
            <w:r w:rsidRPr="00DE7B59">
              <w:rPr>
                <w:lang w:eastAsia="en-US"/>
              </w:rPr>
              <w:t>&lt;--</w:t>
            </w:r>
          </w:p>
        </w:tc>
        <w:tc>
          <w:tcPr>
            <w:tcW w:w="2977" w:type="dxa"/>
          </w:tcPr>
          <w:p w14:paraId="281F8FE3"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5DDFAD69" w14:textId="77777777" w:rsidR="00335A31" w:rsidRPr="00DE7B59" w:rsidRDefault="00335A31" w:rsidP="005A53D1">
            <w:pPr>
              <w:pStyle w:val="TAC"/>
              <w:rPr>
                <w:lang w:eastAsia="en-US"/>
              </w:rPr>
            </w:pPr>
            <w:r w:rsidRPr="00DE7B59">
              <w:rPr>
                <w:lang w:eastAsia="en-US"/>
              </w:rPr>
              <w:t>-</w:t>
            </w:r>
          </w:p>
        </w:tc>
        <w:tc>
          <w:tcPr>
            <w:tcW w:w="850" w:type="dxa"/>
          </w:tcPr>
          <w:p w14:paraId="690C8CF4" w14:textId="77777777" w:rsidR="00335A31" w:rsidRPr="00DE7B59" w:rsidRDefault="00335A31" w:rsidP="005A53D1">
            <w:pPr>
              <w:pStyle w:val="TAC"/>
              <w:rPr>
                <w:lang w:eastAsia="en-US"/>
              </w:rPr>
            </w:pPr>
            <w:r w:rsidRPr="00DE7B59">
              <w:rPr>
                <w:lang w:eastAsia="en-US"/>
              </w:rPr>
              <w:t>-</w:t>
            </w:r>
          </w:p>
        </w:tc>
      </w:tr>
      <w:tr w:rsidR="00335A31" w:rsidRPr="00DE7B59" w14:paraId="2744400B" w14:textId="77777777" w:rsidTr="005A53D1">
        <w:trPr>
          <w:cantSplit/>
        </w:trPr>
        <w:tc>
          <w:tcPr>
            <w:tcW w:w="534" w:type="dxa"/>
          </w:tcPr>
          <w:p w14:paraId="06913101" w14:textId="77777777" w:rsidR="00335A31" w:rsidRPr="00DE7B59" w:rsidRDefault="00335A31" w:rsidP="005A53D1">
            <w:pPr>
              <w:pStyle w:val="TAC"/>
              <w:rPr>
                <w:lang w:eastAsia="en-US"/>
              </w:rPr>
            </w:pPr>
            <w:r w:rsidRPr="00DE7B59">
              <w:rPr>
                <w:lang w:eastAsia="en-US"/>
              </w:rPr>
              <w:t>11</w:t>
            </w:r>
          </w:p>
        </w:tc>
        <w:tc>
          <w:tcPr>
            <w:tcW w:w="3969" w:type="dxa"/>
          </w:tcPr>
          <w:p w14:paraId="0B1197A2" w14:textId="77777777" w:rsidR="00335A31" w:rsidRPr="00DE7B59" w:rsidRDefault="00335A31" w:rsidP="005A53D1">
            <w:pPr>
              <w:pStyle w:val="TAL"/>
              <w:rPr>
                <w:lang w:eastAsia="en-US"/>
              </w:rPr>
            </w:pPr>
            <w:r w:rsidRPr="00DE7B59">
              <w:rPr>
                <w:lang w:eastAsia="en-US"/>
              </w:rPr>
              <w:t xml:space="preserve">The SS transmits a MAC PDU including an RLC PDU of size 13 bytes on </w:t>
            </w:r>
            <w:r w:rsidRPr="00DE7B59">
              <w:t>LCH5</w:t>
            </w:r>
            <w:r w:rsidRPr="00DE7B59">
              <w:rPr>
                <w:lang w:eastAsia="en-US"/>
              </w:rPr>
              <w:t xml:space="preserve">. </w:t>
            </w:r>
          </w:p>
        </w:tc>
        <w:tc>
          <w:tcPr>
            <w:tcW w:w="709" w:type="dxa"/>
          </w:tcPr>
          <w:p w14:paraId="3CF2D208" w14:textId="77777777" w:rsidR="00335A31" w:rsidRPr="00DE7B59" w:rsidRDefault="00335A31" w:rsidP="005A53D1">
            <w:pPr>
              <w:pStyle w:val="TAC"/>
              <w:rPr>
                <w:lang w:eastAsia="en-US"/>
              </w:rPr>
            </w:pPr>
            <w:r w:rsidRPr="00DE7B59">
              <w:rPr>
                <w:lang w:eastAsia="en-US"/>
              </w:rPr>
              <w:t>&lt;--</w:t>
            </w:r>
          </w:p>
        </w:tc>
        <w:tc>
          <w:tcPr>
            <w:tcW w:w="2977" w:type="dxa"/>
          </w:tcPr>
          <w:p w14:paraId="4A704EE1" w14:textId="77777777" w:rsidR="00335A31" w:rsidRPr="00DE7B59" w:rsidRDefault="00335A31" w:rsidP="005A53D1">
            <w:pPr>
              <w:pStyle w:val="TAL"/>
              <w:rPr>
                <w:lang w:eastAsia="en-US"/>
              </w:rPr>
            </w:pPr>
            <w:r w:rsidRPr="00DE7B59">
              <w:rPr>
                <w:lang w:eastAsia="en-US"/>
              </w:rPr>
              <w:t xml:space="preserve">MAC PDU (RLC SDU on </w:t>
            </w:r>
            <w:r w:rsidRPr="00DE7B59">
              <w:t>LCH</w:t>
            </w:r>
            <w:r w:rsidRPr="00DE7B59">
              <w:rPr>
                <w:lang w:eastAsia="en-US"/>
              </w:rPr>
              <w:t>5)</w:t>
            </w:r>
          </w:p>
        </w:tc>
        <w:tc>
          <w:tcPr>
            <w:tcW w:w="567" w:type="dxa"/>
          </w:tcPr>
          <w:p w14:paraId="518EDCA3" w14:textId="77777777" w:rsidR="00335A31" w:rsidRPr="00DE7B59" w:rsidRDefault="00335A31" w:rsidP="005A53D1">
            <w:pPr>
              <w:pStyle w:val="TAC"/>
              <w:rPr>
                <w:lang w:eastAsia="en-US"/>
              </w:rPr>
            </w:pPr>
            <w:r w:rsidRPr="00DE7B59">
              <w:rPr>
                <w:lang w:eastAsia="en-US"/>
              </w:rPr>
              <w:t>-</w:t>
            </w:r>
          </w:p>
        </w:tc>
        <w:tc>
          <w:tcPr>
            <w:tcW w:w="850" w:type="dxa"/>
          </w:tcPr>
          <w:p w14:paraId="70B33D51" w14:textId="77777777" w:rsidR="00335A31" w:rsidRPr="00DE7B59" w:rsidRDefault="00335A31" w:rsidP="005A53D1">
            <w:pPr>
              <w:pStyle w:val="TAC"/>
              <w:rPr>
                <w:lang w:eastAsia="en-US"/>
              </w:rPr>
            </w:pPr>
            <w:r w:rsidRPr="00DE7B59">
              <w:rPr>
                <w:lang w:eastAsia="en-US"/>
              </w:rPr>
              <w:t>-</w:t>
            </w:r>
          </w:p>
        </w:tc>
      </w:tr>
      <w:tr w:rsidR="00335A31" w:rsidRPr="00DE7B59" w14:paraId="548073AA" w14:textId="77777777" w:rsidTr="005A53D1">
        <w:trPr>
          <w:cantSplit/>
        </w:trPr>
        <w:tc>
          <w:tcPr>
            <w:tcW w:w="534" w:type="dxa"/>
          </w:tcPr>
          <w:p w14:paraId="0059A3F7" w14:textId="77777777" w:rsidR="00335A31" w:rsidRPr="00DE7B59" w:rsidRDefault="00335A31" w:rsidP="005A53D1">
            <w:pPr>
              <w:pStyle w:val="TAC"/>
              <w:rPr>
                <w:lang w:eastAsia="en-US"/>
              </w:rPr>
            </w:pPr>
            <w:r w:rsidRPr="00DE7B59">
              <w:rPr>
                <w:lang w:eastAsia="en-US"/>
              </w:rPr>
              <w:t>12</w:t>
            </w:r>
          </w:p>
        </w:tc>
        <w:tc>
          <w:tcPr>
            <w:tcW w:w="3969" w:type="dxa"/>
          </w:tcPr>
          <w:p w14:paraId="09F3F687"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6F454A92" w14:textId="77777777" w:rsidR="00335A31" w:rsidRPr="00DE7B59" w:rsidRDefault="00335A31" w:rsidP="005A53D1">
            <w:pPr>
              <w:pStyle w:val="TAC"/>
              <w:rPr>
                <w:lang w:eastAsia="en-US"/>
              </w:rPr>
            </w:pPr>
            <w:r w:rsidRPr="00DE7B59">
              <w:rPr>
                <w:lang w:eastAsia="en-US"/>
              </w:rPr>
              <w:t>&lt;--</w:t>
            </w:r>
          </w:p>
        </w:tc>
        <w:tc>
          <w:tcPr>
            <w:tcW w:w="2977" w:type="dxa"/>
          </w:tcPr>
          <w:p w14:paraId="504AADBA" w14:textId="77777777" w:rsidR="00335A31" w:rsidRPr="00DE7B59" w:rsidRDefault="00335A31" w:rsidP="005A53D1">
            <w:pPr>
              <w:pStyle w:val="TAL"/>
              <w:rPr>
                <w:lang w:eastAsia="en-US"/>
              </w:rPr>
            </w:pPr>
            <w:r w:rsidRPr="00DE7B59">
              <w:rPr>
                <w:lang w:eastAsia="en-US"/>
              </w:rPr>
              <w:t>(UL Grant, 56 bits)</w:t>
            </w:r>
          </w:p>
        </w:tc>
        <w:tc>
          <w:tcPr>
            <w:tcW w:w="567" w:type="dxa"/>
          </w:tcPr>
          <w:p w14:paraId="5BF79C73" w14:textId="77777777" w:rsidR="00335A31" w:rsidRPr="00DE7B59" w:rsidRDefault="00335A31" w:rsidP="005A53D1">
            <w:pPr>
              <w:pStyle w:val="TAC"/>
              <w:rPr>
                <w:lang w:eastAsia="en-US"/>
              </w:rPr>
            </w:pPr>
            <w:r w:rsidRPr="00DE7B59">
              <w:rPr>
                <w:lang w:eastAsia="en-US"/>
              </w:rPr>
              <w:t>-</w:t>
            </w:r>
          </w:p>
        </w:tc>
        <w:tc>
          <w:tcPr>
            <w:tcW w:w="850" w:type="dxa"/>
          </w:tcPr>
          <w:p w14:paraId="4539C67D" w14:textId="77777777" w:rsidR="00335A31" w:rsidRPr="00DE7B59" w:rsidRDefault="00335A31" w:rsidP="005A53D1">
            <w:pPr>
              <w:pStyle w:val="TAC"/>
              <w:rPr>
                <w:lang w:eastAsia="en-US"/>
              </w:rPr>
            </w:pPr>
            <w:r w:rsidRPr="00DE7B59">
              <w:rPr>
                <w:lang w:eastAsia="en-US"/>
              </w:rPr>
              <w:t>-</w:t>
            </w:r>
          </w:p>
        </w:tc>
      </w:tr>
      <w:tr w:rsidR="00335A31" w:rsidRPr="00DE7B59" w14:paraId="5444F164" w14:textId="77777777" w:rsidTr="005A53D1">
        <w:trPr>
          <w:cantSplit/>
        </w:trPr>
        <w:tc>
          <w:tcPr>
            <w:tcW w:w="534" w:type="dxa"/>
          </w:tcPr>
          <w:p w14:paraId="5EE21AD2" w14:textId="77777777" w:rsidR="00335A31" w:rsidRPr="00DE7B59" w:rsidRDefault="00335A31" w:rsidP="005A53D1">
            <w:pPr>
              <w:pStyle w:val="TAC"/>
              <w:rPr>
                <w:lang w:eastAsia="en-US"/>
              </w:rPr>
            </w:pPr>
            <w:r w:rsidRPr="00DE7B59">
              <w:rPr>
                <w:lang w:eastAsia="en-US"/>
              </w:rPr>
              <w:t>13</w:t>
            </w:r>
          </w:p>
        </w:tc>
        <w:tc>
          <w:tcPr>
            <w:tcW w:w="3969" w:type="dxa"/>
          </w:tcPr>
          <w:p w14:paraId="232BD0DE" w14:textId="77777777" w:rsidR="00335A31" w:rsidRPr="00DE7B59" w:rsidRDefault="00335A31" w:rsidP="005A53D1">
            <w:pPr>
              <w:pStyle w:val="TAL"/>
              <w:rPr>
                <w:lang w:eastAsia="en-US"/>
              </w:rPr>
            </w:pPr>
            <w:r w:rsidRPr="00DE7B59">
              <w:rPr>
                <w:lang w:eastAsia="en-US"/>
              </w:rPr>
              <w:t>The UE transmits a Long Refined BSR with ‘LCG ID’ field set to ‘2’ &amp; ‘LCG ID’ field set to ‘1’.</w:t>
            </w:r>
          </w:p>
        </w:tc>
        <w:tc>
          <w:tcPr>
            <w:tcW w:w="709" w:type="dxa"/>
          </w:tcPr>
          <w:p w14:paraId="62F8A1AC" w14:textId="77777777" w:rsidR="00335A31" w:rsidRPr="00DE7B59" w:rsidRDefault="00335A31" w:rsidP="005A53D1">
            <w:pPr>
              <w:pStyle w:val="TAC"/>
              <w:rPr>
                <w:lang w:eastAsia="en-US"/>
              </w:rPr>
            </w:pPr>
            <w:r w:rsidRPr="00DE7B59">
              <w:rPr>
                <w:lang w:eastAsia="en-US"/>
              </w:rPr>
              <w:t>--&gt;</w:t>
            </w:r>
          </w:p>
        </w:tc>
        <w:tc>
          <w:tcPr>
            <w:tcW w:w="2977" w:type="dxa"/>
          </w:tcPr>
          <w:p w14:paraId="775F3932" w14:textId="77777777" w:rsidR="00335A31" w:rsidRPr="00DE7B59" w:rsidRDefault="00335A31" w:rsidP="005A53D1">
            <w:pPr>
              <w:pStyle w:val="TAL"/>
              <w:rPr>
                <w:lang w:eastAsia="en-US"/>
              </w:rPr>
            </w:pPr>
            <w:r w:rsidRPr="00DE7B59">
              <w:rPr>
                <w:lang w:eastAsia="en-US"/>
              </w:rPr>
              <w:t>MAC PDU (MAC Long Refined BSR (LCG ID=‘2’ &amp; LCG ID=’1’))</w:t>
            </w:r>
          </w:p>
        </w:tc>
        <w:tc>
          <w:tcPr>
            <w:tcW w:w="567" w:type="dxa"/>
          </w:tcPr>
          <w:p w14:paraId="1B221AB8" w14:textId="77777777" w:rsidR="00335A31" w:rsidRPr="00DE7B59" w:rsidRDefault="00335A31" w:rsidP="005A53D1">
            <w:pPr>
              <w:pStyle w:val="TAC"/>
              <w:rPr>
                <w:lang w:eastAsia="en-US"/>
              </w:rPr>
            </w:pPr>
            <w:r w:rsidRPr="00DE7B59">
              <w:rPr>
                <w:lang w:eastAsia="en-US"/>
              </w:rPr>
              <w:t>-</w:t>
            </w:r>
          </w:p>
        </w:tc>
        <w:tc>
          <w:tcPr>
            <w:tcW w:w="850" w:type="dxa"/>
          </w:tcPr>
          <w:p w14:paraId="0667B986" w14:textId="77777777" w:rsidR="00335A31" w:rsidRPr="00DE7B59" w:rsidRDefault="00335A31" w:rsidP="005A53D1">
            <w:pPr>
              <w:pStyle w:val="TAC"/>
              <w:rPr>
                <w:lang w:eastAsia="en-US"/>
              </w:rPr>
            </w:pPr>
            <w:r w:rsidRPr="00DE7B59">
              <w:rPr>
                <w:lang w:eastAsia="en-US"/>
              </w:rPr>
              <w:t>-</w:t>
            </w:r>
          </w:p>
        </w:tc>
      </w:tr>
      <w:tr w:rsidR="00335A31" w:rsidRPr="00DE7B59" w14:paraId="04678CF7" w14:textId="77777777" w:rsidTr="005A53D1">
        <w:trPr>
          <w:cantSplit/>
        </w:trPr>
        <w:tc>
          <w:tcPr>
            <w:tcW w:w="534" w:type="dxa"/>
          </w:tcPr>
          <w:p w14:paraId="73ED6D81" w14:textId="77777777" w:rsidR="00335A31" w:rsidRPr="00DE7B59" w:rsidRDefault="00335A31" w:rsidP="005A53D1">
            <w:pPr>
              <w:pStyle w:val="TAC"/>
              <w:rPr>
                <w:lang w:eastAsia="en-US"/>
              </w:rPr>
            </w:pPr>
            <w:r w:rsidRPr="00DE7B59">
              <w:rPr>
                <w:lang w:eastAsia="en-US"/>
              </w:rPr>
              <w:t>14</w:t>
            </w:r>
          </w:p>
        </w:tc>
        <w:tc>
          <w:tcPr>
            <w:tcW w:w="3969" w:type="dxa"/>
          </w:tcPr>
          <w:p w14:paraId="768EE871" w14:textId="77777777" w:rsidR="00335A31" w:rsidRPr="00DE7B59" w:rsidRDefault="00335A31" w:rsidP="005A53D1">
            <w:pPr>
              <w:pStyle w:val="TAL"/>
              <w:rPr>
                <w:lang w:eastAsia="en-US"/>
              </w:rPr>
            </w:pPr>
            <w:r w:rsidRPr="00DE7B59">
              <w:rPr>
                <w:lang w:eastAsia="en-US"/>
              </w:rPr>
              <w:t>The SS sends an uplink grant of size 176 bits. (Note 2)</w:t>
            </w:r>
          </w:p>
        </w:tc>
        <w:tc>
          <w:tcPr>
            <w:tcW w:w="709" w:type="dxa"/>
          </w:tcPr>
          <w:p w14:paraId="63783D8C" w14:textId="77777777" w:rsidR="00335A31" w:rsidRPr="00DE7B59" w:rsidRDefault="00335A31" w:rsidP="005A53D1">
            <w:pPr>
              <w:pStyle w:val="TAC"/>
              <w:rPr>
                <w:lang w:eastAsia="en-US"/>
              </w:rPr>
            </w:pPr>
            <w:r w:rsidRPr="00DE7B59">
              <w:rPr>
                <w:lang w:eastAsia="en-US"/>
              </w:rPr>
              <w:t>&lt;--</w:t>
            </w:r>
          </w:p>
        </w:tc>
        <w:tc>
          <w:tcPr>
            <w:tcW w:w="2977" w:type="dxa"/>
          </w:tcPr>
          <w:p w14:paraId="16DDFF80" w14:textId="77777777" w:rsidR="00335A31" w:rsidRPr="00DE7B59" w:rsidRDefault="00335A31" w:rsidP="005A53D1">
            <w:pPr>
              <w:pStyle w:val="TAL"/>
              <w:rPr>
                <w:lang w:eastAsia="en-US"/>
              </w:rPr>
            </w:pPr>
            <w:r w:rsidRPr="00DE7B59">
              <w:rPr>
                <w:lang w:eastAsia="en-US"/>
              </w:rPr>
              <w:t>(UL grant)</w:t>
            </w:r>
          </w:p>
        </w:tc>
        <w:tc>
          <w:tcPr>
            <w:tcW w:w="567" w:type="dxa"/>
          </w:tcPr>
          <w:p w14:paraId="5D9F8A98" w14:textId="77777777" w:rsidR="00335A31" w:rsidRPr="00DE7B59" w:rsidRDefault="00335A31" w:rsidP="005A53D1">
            <w:pPr>
              <w:pStyle w:val="TAC"/>
              <w:rPr>
                <w:lang w:eastAsia="en-US"/>
              </w:rPr>
            </w:pPr>
            <w:r w:rsidRPr="00DE7B59">
              <w:rPr>
                <w:lang w:eastAsia="en-US"/>
              </w:rPr>
              <w:t>-</w:t>
            </w:r>
          </w:p>
        </w:tc>
        <w:tc>
          <w:tcPr>
            <w:tcW w:w="850" w:type="dxa"/>
          </w:tcPr>
          <w:p w14:paraId="4C94D2CB" w14:textId="77777777" w:rsidR="00335A31" w:rsidRPr="00DE7B59" w:rsidRDefault="00335A31" w:rsidP="005A53D1">
            <w:pPr>
              <w:pStyle w:val="TAC"/>
              <w:rPr>
                <w:lang w:eastAsia="en-US"/>
              </w:rPr>
            </w:pPr>
            <w:r w:rsidRPr="00DE7B59">
              <w:rPr>
                <w:lang w:eastAsia="en-US"/>
              </w:rPr>
              <w:t>-</w:t>
            </w:r>
          </w:p>
        </w:tc>
      </w:tr>
      <w:tr w:rsidR="00335A31" w:rsidRPr="00DE7B59" w14:paraId="39999A67" w14:textId="77777777" w:rsidTr="005A53D1">
        <w:trPr>
          <w:cantSplit/>
        </w:trPr>
        <w:tc>
          <w:tcPr>
            <w:tcW w:w="534" w:type="dxa"/>
          </w:tcPr>
          <w:p w14:paraId="1397A3B2" w14:textId="77777777" w:rsidR="00335A31" w:rsidRPr="00DE7B59" w:rsidRDefault="00335A31" w:rsidP="005A53D1">
            <w:pPr>
              <w:pStyle w:val="TAC"/>
              <w:rPr>
                <w:lang w:eastAsia="en-US"/>
              </w:rPr>
            </w:pPr>
            <w:r w:rsidRPr="00DE7B59">
              <w:rPr>
                <w:lang w:eastAsia="en-US"/>
              </w:rPr>
              <w:t>15</w:t>
            </w:r>
          </w:p>
        </w:tc>
        <w:tc>
          <w:tcPr>
            <w:tcW w:w="3969" w:type="dxa"/>
          </w:tcPr>
          <w:p w14:paraId="3B6F8D7A" w14:textId="77777777" w:rsidR="00335A31" w:rsidRPr="00DE7B59" w:rsidRDefault="00335A31" w:rsidP="005A53D1">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Long BSR indicating pending data (‘Buffer size’ field &gt; ‘0’) for logicalChannelGroup 1 (‘LCG ID’ field set to ‘02’)?</w:t>
            </w:r>
          </w:p>
        </w:tc>
        <w:tc>
          <w:tcPr>
            <w:tcW w:w="709" w:type="dxa"/>
          </w:tcPr>
          <w:p w14:paraId="4193426F" w14:textId="77777777" w:rsidR="00335A31" w:rsidRPr="00DE7B59" w:rsidRDefault="00335A31" w:rsidP="005A53D1">
            <w:pPr>
              <w:pStyle w:val="TAC"/>
              <w:rPr>
                <w:lang w:eastAsia="en-US"/>
              </w:rPr>
            </w:pPr>
            <w:r w:rsidRPr="00DE7B59">
              <w:rPr>
                <w:lang w:eastAsia="en-US"/>
              </w:rPr>
              <w:t>--&gt;</w:t>
            </w:r>
          </w:p>
        </w:tc>
        <w:tc>
          <w:tcPr>
            <w:tcW w:w="2977" w:type="dxa"/>
          </w:tcPr>
          <w:p w14:paraId="4968703E" w14:textId="77777777" w:rsidR="00335A31" w:rsidRPr="00DE7B59" w:rsidRDefault="00335A31" w:rsidP="005A53D1">
            <w:pPr>
              <w:pStyle w:val="TAL"/>
              <w:rPr>
                <w:lang w:eastAsia="en-US"/>
              </w:rPr>
            </w:pPr>
            <w:r w:rsidRPr="00DE7B59">
              <w:rPr>
                <w:lang w:eastAsia="en-US"/>
              </w:rPr>
              <w:t xml:space="preserve">MAC PDU (MAC sub PDU </w:t>
            </w:r>
            <w:r w:rsidRPr="00DE7B59">
              <w:rPr>
                <w:lang w:eastAsia="zh-CN"/>
              </w:rPr>
              <w:t xml:space="preserve">header </w:t>
            </w:r>
            <w:r w:rsidRPr="00DE7B59">
              <w:rPr>
                <w:lang w:eastAsia="en-US"/>
              </w:rPr>
              <w:t>for RLC PDU,</w:t>
            </w:r>
            <w:r w:rsidRPr="00DE7B59">
              <w:t xml:space="preserve"> RLC PDU,</w:t>
            </w:r>
            <w:r w:rsidRPr="00DE7B59">
              <w:rPr>
                <w:lang w:eastAsia="en-US"/>
              </w:rPr>
              <w:t xml:space="preserve"> Long Refined BSR header, Long Refined BSR)</w:t>
            </w:r>
          </w:p>
        </w:tc>
        <w:tc>
          <w:tcPr>
            <w:tcW w:w="567" w:type="dxa"/>
          </w:tcPr>
          <w:p w14:paraId="46A6E525" w14:textId="77777777" w:rsidR="00335A31" w:rsidRPr="00DE7B59" w:rsidRDefault="00335A31" w:rsidP="005A53D1">
            <w:pPr>
              <w:pStyle w:val="TAC"/>
              <w:rPr>
                <w:lang w:eastAsia="en-US"/>
              </w:rPr>
            </w:pPr>
            <w:r w:rsidRPr="00DE7B59">
              <w:rPr>
                <w:lang w:eastAsia="en-US"/>
              </w:rPr>
              <w:t>1</w:t>
            </w:r>
          </w:p>
        </w:tc>
        <w:tc>
          <w:tcPr>
            <w:tcW w:w="850" w:type="dxa"/>
          </w:tcPr>
          <w:p w14:paraId="0BB1A87E" w14:textId="77777777" w:rsidR="00335A31" w:rsidRPr="00DE7B59" w:rsidRDefault="00335A31" w:rsidP="005A53D1">
            <w:pPr>
              <w:pStyle w:val="TAC"/>
              <w:rPr>
                <w:lang w:eastAsia="en-US"/>
              </w:rPr>
            </w:pPr>
            <w:r w:rsidRPr="00DE7B59">
              <w:rPr>
                <w:lang w:eastAsia="en-US"/>
              </w:rPr>
              <w:t>P</w:t>
            </w:r>
          </w:p>
        </w:tc>
      </w:tr>
      <w:tr w:rsidR="00335A31" w:rsidRPr="00DE7B59" w14:paraId="36BD2894" w14:textId="77777777" w:rsidTr="005A53D1">
        <w:trPr>
          <w:cantSplit/>
        </w:trPr>
        <w:tc>
          <w:tcPr>
            <w:tcW w:w="534" w:type="dxa"/>
          </w:tcPr>
          <w:p w14:paraId="54C536D6" w14:textId="77777777" w:rsidR="00335A31" w:rsidRPr="00DE7B59" w:rsidRDefault="00335A31" w:rsidP="005A53D1">
            <w:pPr>
              <w:pStyle w:val="TAC"/>
              <w:rPr>
                <w:lang w:eastAsia="en-US"/>
              </w:rPr>
            </w:pPr>
            <w:r w:rsidRPr="00DE7B59">
              <w:rPr>
                <w:lang w:eastAsia="zh-CN"/>
              </w:rPr>
              <w:t>16</w:t>
            </w:r>
          </w:p>
        </w:tc>
        <w:tc>
          <w:tcPr>
            <w:tcW w:w="3969" w:type="dxa"/>
          </w:tcPr>
          <w:p w14:paraId="2CD58C48"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17736626" w14:textId="77777777" w:rsidR="00335A31" w:rsidRPr="00DE7B59" w:rsidRDefault="00335A31" w:rsidP="005A53D1">
            <w:pPr>
              <w:pStyle w:val="TAC"/>
              <w:rPr>
                <w:lang w:eastAsia="en-US"/>
              </w:rPr>
            </w:pPr>
            <w:r w:rsidRPr="00DE7B59">
              <w:rPr>
                <w:lang w:eastAsia="en-US"/>
              </w:rPr>
              <w:t>&lt;--</w:t>
            </w:r>
          </w:p>
        </w:tc>
        <w:tc>
          <w:tcPr>
            <w:tcW w:w="2977" w:type="dxa"/>
          </w:tcPr>
          <w:p w14:paraId="412277ED" w14:textId="77777777" w:rsidR="00335A31" w:rsidRPr="00DE7B59" w:rsidRDefault="00335A31" w:rsidP="005A53D1">
            <w:pPr>
              <w:pStyle w:val="TAL"/>
              <w:rPr>
                <w:lang w:eastAsia="en-US"/>
              </w:rPr>
            </w:pPr>
            <w:r w:rsidRPr="00DE7B59">
              <w:rPr>
                <w:lang w:eastAsia="en-US"/>
              </w:rPr>
              <w:t>RLC STATUS PDU (ACK_SN=2)</w:t>
            </w:r>
          </w:p>
        </w:tc>
        <w:tc>
          <w:tcPr>
            <w:tcW w:w="567" w:type="dxa"/>
          </w:tcPr>
          <w:p w14:paraId="625F9ACF" w14:textId="77777777" w:rsidR="00335A31" w:rsidRPr="00DE7B59" w:rsidRDefault="00335A31" w:rsidP="005A53D1">
            <w:pPr>
              <w:pStyle w:val="TAC"/>
              <w:rPr>
                <w:lang w:eastAsia="en-US"/>
              </w:rPr>
            </w:pPr>
            <w:r w:rsidRPr="00DE7B59">
              <w:rPr>
                <w:lang w:eastAsia="en-US"/>
              </w:rPr>
              <w:t>-</w:t>
            </w:r>
          </w:p>
        </w:tc>
        <w:tc>
          <w:tcPr>
            <w:tcW w:w="850" w:type="dxa"/>
          </w:tcPr>
          <w:p w14:paraId="08C2DDA1" w14:textId="77777777" w:rsidR="00335A31" w:rsidRPr="00DE7B59" w:rsidRDefault="00335A31" w:rsidP="005A53D1">
            <w:pPr>
              <w:pStyle w:val="TAC"/>
              <w:rPr>
                <w:lang w:eastAsia="en-US"/>
              </w:rPr>
            </w:pPr>
            <w:r w:rsidRPr="00DE7B59">
              <w:rPr>
                <w:lang w:eastAsia="en-US"/>
              </w:rPr>
              <w:t>-</w:t>
            </w:r>
          </w:p>
        </w:tc>
      </w:tr>
      <w:tr w:rsidR="00335A31" w:rsidRPr="00DE7B59" w14:paraId="306179C0" w14:textId="77777777" w:rsidTr="005A53D1">
        <w:trPr>
          <w:cantSplit/>
        </w:trPr>
        <w:tc>
          <w:tcPr>
            <w:tcW w:w="534" w:type="dxa"/>
          </w:tcPr>
          <w:p w14:paraId="11CA8D5C" w14:textId="77777777" w:rsidR="00335A31" w:rsidRPr="00DE7B59" w:rsidRDefault="00335A31" w:rsidP="005A53D1">
            <w:pPr>
              <w:pStyle w:val="TAC"/>
              <w:rPr>
                <w:lang w:eastAsia="en-US"/>
              </w:rPr>
            </w:pPr>
            <w:r w:rsidRPr="00DE7B59">
              <w:rPr>
                <w:lang w:eastAsia="en-US"/>
              </w:rPr>
              <w:t>17</w:t>
            </w:r>
          </w:p>
        </w:tc>
        <w:tc>
          <w:tcPr>
            <w:tcW w:w="3969" w:type="dxa"/>
          </w:tcPr>
          <w:p w14:paraId="229DC2DD"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50000 bytes or more</w:t>
            </w:r>
            <w:r w:rsidRPr="00DE7B59">
              <w:rPr>
                <w:lang w:eastAsia="en-US"/>
              </w:rPr>
              <w:t xml:space="preserve">. </w:t>
            </w:r>
          </w:p>
        </w:tc>
        <w:tc>
          <w:tcPr>
            <w:tcW w:w="709" w:type="dxa"/>
          </w:tcPr>
          <w:p w14:paraId="194953DB" w14:textId="77777777" w:rsidR="00335A31" w:rsidRPr="00DE7B59" w:rsidRDefault="00335A31" w:rsidP="005A53D1">
            <w:pPr>
              <w:pStyle w:val="TAC"/>
              <w:rPr>
                <w:lang w:eastAsia="en-US"/>
              </w:rPr>
            </w:pPr>
            <w:r w:rsidRPr="00DE7B59">
              <w:rPr>
                <w:lang w:eastAsia="en-US"/>
              </w:rPr>
              <w:t>&lt;--</w:t>
            </w:r>
          </w:p>
        </w:tc>
        <w:tc>
          <w:tcPr>
            <w:tcW w:w="2977" w:type="dxa"/>
          </w:tcPr>
          <w:p w14:paraId="2D22BB8C" w14:textId="77777777" w:rsidR="00335A31" w:rsidRPr="00DE7B59" w:rsidRDefault="00335A31" w:rsidP="005A53D1">
            <w:pPr>
              <w:pStyle w:val="TAL"/>
              <w:rPr>
                <w:lang w:eastAsia="en-US"/>
              </w:rPr>
            </w:pPr>
            <w:r w:rsidRPr="00DE7B59">
              <w:rPr>
                <w:lang w:eastAsia="en-US"/>
              </w:rPr>
              <w:t>(UL Grant)</w:t>
            </w:r>
          </w:p>
        </w:tc>
        <w:tc>
          <w:tcPr>
            <w:tcW w:w="567" w:type="dxa"/>
          </w:tcPr>
          <w:p w14:paraId="2881AC2C" w14:textId="77777777" w:rsidR="00335A31" w:rsidRPr="00DE7B59" w:rsidRDefault="00335A31" w:rsidP="005A53D1">
            <w:pPr>
              <w:pStyle w:val="TAC"/>
              <w:rPr>
                <w:lang w:eastAsia="en-US"/>
              </w:rPr>
            </w:pPr>
            <w:r w:rsidRPr="00DE7B59">
              <w:rPr>
                <w:lang w:eastAsia="en-US"/>
              </w:rPr>
              <w:t>-</w:t>
            </w:r>
          </w:p>
        </w:tc>
        <w:tc>
          <w:tcPr>
            <w:tcW w:w="850" w:type="dxa"/>
          </w:tcPr>
          <w:p w14:paraId="11B6E450" w14:textId="77777777" w:rsidR="00335A31" w:rsidRPr="00DE7B59" w:rsidRDefault="00335A31" w:rsidP="005A53D1">
            <w:pPr>
              <w:pStyle w:val="TAC"/>
              <w:rPr>
                <w:lang w:eastAsia="en-US"/>
              </w:rPr>
            </w:pPr>
            <w:r w:rsidRPr="00DE7B59">
              <w:rPr>
                <w:lang w:eastAsia="en-US"/>
              </w:rPr>
              <w:t>-</w:t>
            </w:r>
          </w:p>
        </w:tc>
      </w:tr>
      <w:tr w:rsidR="00335A31" w:rsidRPr="00DE7B59" w14:paraId="10055DCD" w14:textId="77777777" w:rsidTr="005A53D1">
        <w:trPr>
          <w:cantSplit/>
        </w:trPr>
        <w:tc>
          <w:tcPr>
            <w:tcW w:w="534" w:type="dxa"/>
          </w:tcPr>
          <w:p w14:paraId="2688866E" w14:textId="77777777" w:rsidR="00335A31" w:rsidRPr="00DE7B59" w:rsidRDefault="00335A31" w:rsidP="005A53D1">
            <w:pPr>
              <w:pStyle w:val="TAC"/>
              <w:rPr>
                <w:lang w:eastAsia="zh-CN"/>
              </w:rPr>
            </w:pPr>
            <w:r w:rsidRPr="00DE7B59">
              <w:rPr>
                <w:lang w:eastAsia="zh-CN"/>
              </w:rPr>
              <w:t>18</w:t>
            </w:r>
          </w:p>
        </w:tc>
        <w:tc>
          <w:tcPr>
            <w:tcW w:w="3969" w:type="dxa"/>
          </w:tcPr>
          <w:p w14:paraId="5E99EEF8" w14:textId="77777777" w:rsidR="00335A31" w:rsidRPr="00DE7B59" w:rsidRDefault="00335A31" w:rsidP="005A53D1">
            <w:pPr>
              <w:pStyle w:val="TAL"/>
              <w:rPr>
                <w:lang w:eastAsia="zh-CN"/>
              </w:rPr>
            </w:pPr>
            <w:r w:rsidRPr="00DE7B59">
              <w:rPr>
                <w:lang w:eastAsia="en-US"/>
              </w:rPr>
              <w:t xml:space="preserve">The UE transmits a MAC PDU including 2 RLC SDUs looped back corresponding to steps 2 and 10. </w:t>
            </w:r>
          </w:p>
        </w:tc>
        <w:tc>
          <w:tcPr>
            <w:tcW w:w="709" w:type="dxa"/>
          </w:tcPr>
          <w:p w14:paraId="52718519" w14:textId="77777777" w:rsidR="00335A31" w:rsidRPr="00DE7B59" w:rsidRDefault="00335A31" w:rsidP="005A53D1">
            <w:pPr>
              <w:pStyle w:val="TAC"/>
              <w:rPr>
                <w:lang w:eastAsia="zh-CN"/>
              </w:rPr>
            </w:pPr>
            <w:r w:rsidRPr="00DE7B59">
              <w:rPr>
                <w:lang w:eastAsia="en-US"/>
              </w:rPr>
              <w:t>--&gt;</w:t>
            </w:r>
          </w:p>
        </w:tc>
        <w:tc>
          <w:tcPr>
            <w:tcW w:w="2977" w:type="dxa"/>
          </w:tcPr>
          <w:p w14:paraId="680BE439" w14:textId="77777777" w:rsidR="00335A31" w:rsidRPr="00DE7B59" w:rsidRDefault="00335A31" w:rsidP="005A53D1">
            <w:pPr>
              <w:pStyle w:val="TAL"/>
              <w:rPr>
                <w:lang w:eastAsia="en-US"/>
              </w:rPr>
            </w:pPr>
            <w:r w:rsidRPr="00DE7B59">
              <w:rPr>
                <w:lang w:eastAsia="en-US"/>
              </w:rPr>
              <w:t>MAC PDU (17</w:t>
            </w:r>
            <w:r w:rsidRPr="00DE7B59">
              <w:t>-</w:t>
            </w:r>
            <w:r w:rsidRPr="00DE7B59">
              <w:rPr>
                <w:lang w:eastAsia="en-US"/>
              </w:rPr>
              <w:t xml:space="preserve">Byte 2 MAC sub PDUs from </w:t>
            </w:r>
            <w:r w:rsidRPr="00DE7B59">
              <w:t>LCH</w:t>
            </w:r>
            <w:r w:rsidRPr="00DE7B59">
              <w:rPr>
                <w:lang w:eastAsia="en-US"/>
              </w:rPr>
              <w:t>4)</w:t>
            </w:r>
          </w:p>
        </w:tc>
        <w:tc>
          <w:tcPr>
            <w:tcW w:w="567" w:type="dxa"/>
          </w:tcPr>
          <w:p w14:paraId="2B3F5E3D" w14:textId="77777777" w:rsidR="00335A31" w:rsidRPr="00DE7B59" w:rsidRDefault="00335A31" w:rsidP="005A53D1">
            <w:pPr>
              <w:pStyle w:val="TAC"/>
              <w:rPr>
                <w:lang w:eastAsia="en-US"/>
              </w:rPr>
            </w:pPr>
            <w:r w:rsidRPr="00DE7B59">
              <w:t>-</w:t>
            </w:r>
          </w:p>
        </w:tc>
        <w:tc>
          <w:tcPr>
            <w:tcW w:w="850" w:type="dxa"/>
          </w:tcPr>
          <w:p w14:paraId="390F037B" w14:textId="77777777" w:rsidR="00335A31" w:rsidRPr="00DE7B59" w:rsidRDefault="00335A31" w:rsidP="005A53D1">
            <w:pPr>
              <w:pStyle w:val="TAC"/>
              <w:rPr>
                <w:lang w:eastAsia="zh-CN"/>
              </w:rPr>
            </w:pPr>
            <w:r w:rsidRPr="00DE7B59">
              <w:t>-</w:t>
            </w:r>
          </w:p>
        </w:tc>
      </w:tr>
      <w:tr w:rsidR="00335A31" w:rsidRPr="00DE7B59" w14:paraId="4D72D42B" w14:textId="77777777" w:rsidTr="005A53D1">
        <w:trPr>
          <w:cantSplit/>
        </w:trPr>
        <w:tc>
          <w:tcPr>
            <w:tcW w:w="534" w:type="dxa"/>
          </w:tcPr>
          <w:p w14:paraId="38EC4C54" w14:textId="77777777" w:rsidR="00335A31" w:rsidRPr="00DE7B59" w:rsidRDefault="00335A31" w:rsidP="005A53D1">
            <w:pPr>
              <w:pStyle w:val="TAC"/>
              <w:rPr>
                <w:lang w:eastAsia="zh-CN"/>
              </w:rPr>
            </w:pPr>
            <w:r w:rsidRPr="00DE7B59">
              <w:rPr>
                <w:lang w:eastAsia="zh-CN"/>
              </w:rPr>
              <w:t>19</w:t>
            </w:r>
          </w:p>
        </w:tc>
        <w:tc>
          <w:tcPr>
            <w:tcW w:w="3969" w:type="dxa"/>
          </w:tcPr>
          <w:p w14:paraId="5C38F799" w14:textId="77777777" w:rsidR="00335A31" w:rsidRPr="00DE7B59" w:rsidRDefault="00335A31" w:rsidP="005A53D1">
            <w:pPr>
              <w:pStyle w:val="TAL"/>
              <w:rPr>
                <w:lang w:eastAsia="zh-CN"/>
              </w:rPr>
            </w:pPr>
            <w:r w:rsidRPr="00DE7B59">
              <w:rPr>
                <w:lang w:eastAsia="en-US"/>
              </w:rPr>
              <w:t>SS transmits an RLC STATUS PDU to acknowledge correctly received data(LCID=’000100’)</w:t>
            </w:r>
          </w:p>
        </w:tc>
        <w:tc>
          <w:tcPr>
            <w:tcW w:w="709" w:type="dxa"/>
          </w:tcPr>
          <w:p w14:paraId="107F948F" w14:textId="77777777" w:rsidR="00335A31" w:rsidRPr="00DE7B59" w:rsidRDefault="00335A31" w:rsidP="005A53D1">
            <w:pPr>
              <w:pStyle w:val="TAC"/>
              <w:rPr>
                <w:lang w:eastAsia="en-US"/>
              </w:rPr>
            </w:pPr>
            <w:r w:rsidRPr="00DE7B59">
              <w:rPr>
                <w:lang w:eastAsia="en-US"/>
              </w:rPr>
              <w:t>&lt;--</w:t>
            </w:r>
          </w:p>
        </w:tc>
        <w:tc>
          <w:tcPr>
            <w:tcW w:w="2977" w:type="dxa"/>
          </w:tcPr>
          <w:p w14:paraId="0972DB9D" w14:textId="77777777" w:rsidR="00335A31" w:rsidRPr="00DE7B59" w:rsidRDefault="00335A31" w:rsidP="005A53D1">
            <w:pPr>
              <w:pStyle w:val="TAL"/>
              <w:rPr>
                <w:lang w:eastAsia="en-US"/>
              </w:rPr>
            </w:pPr>
            <w:r w:rsidRPr="00DE7B59">
              <w:rPr>
                <w:lang w:eastAsia="en-US"/>
              </w:rPr>
              <w:t>RLC STATUS PDU (ACK_SN=2)</w:t>
            </w:r>
          </w:p>
        </w:tc>
        <w:tc>
          <w:tcPr>
            <w:tcW w:w="567" w:type="dxa"/>
          </w:tcPr>
          <w:p w14:paraId="165FC937" w14:textId="77777777" w:rsidR="00335A31" w:rsidRPr="00DE7B59" w:rsidRDefault="00335A31" w:rsidP="005A53D1">
            <w:pPr>
              <w:pStyle w:val="TAC"/>
              <w:rPr>
                <w:lang w:eastAsia="zh-CN"/>
              </w:rPr>
            </w:pPr>
            <w:r w:rsidRPr="00DE7B59">
              <w:rPr>
                <w:lang w:eastAsia="en-US"/>
              </w:rPr>
              <w:t>-</w:t>
            </w:r>
          </w:p>
        </w:tc>
        <w:tc>
          <w:tcPr>
            <w:tcW w:w="850" w:type="dxa"/>
          </w:tcPr>
          <w:p w14:paraId="73B6F8C7" w14:textId="77777777" w:rsidR="00335A31" w:rsidRPr="00DE7B59" w:rsidRDefault="00335A31" w:rsidP="005A53D1">
            <w:pPr>
              <w:pStyle w:val="TAC"/>
              <w:rPr>
                <w:lang w:eastAsia="zh-CN"/>
              </w:rPr>
            </w:pPr>
            <w:r w:rsidRPr="00DE7B59">
              <w:rPr>
                <w:lang w:eastAsia="en-US"/>
              </w:rPr>
              <w:t>-</w:t>
            </w:r>
          </w:p>
        </w:tc>
      </w:tr>
      <w:tr w:rsidR="00335A31" w:rsidRPr="00DE7B59" w14:paraId="72BD158B" w14:textId="77777777" w:rsidTr="005A53D1">
        <w:trPr>
          <w:cantSplit/>
        </w:trPr>
        <w:tc>
          <w:tcPr>
            <w:tcW w:w="9606" w:type="dxa"/>
            <w:gridSpan w:val="6"/>
          </w:tcPr>
          <w:p w14:paraId="4942426C" w14:textId="77777777" w:rsidR="00335A31" w:rsidRPr="00DE7B59" w:rsidRDefault="00335A31" w:rsidP="005A53D1">
            <w:pPr>
              <w:pStyle w:val="TAN"/>
              <w:rPr>
                <w:lang w:eastAsia="en-US"/>
              </w:rPr>
            </w:pPr>
            <w:r w:rsidRPr="00DE7B59">
              <w:rPr>
                <w:lang w:eastAsia="en-US"/>
              </w:rPr>
              <w:t>Note 1:</w:t>
            </w:r>
            <w:r w:rsidRPr="00DE7B59">
              <w:rPr>
                <w:lang w:eastAsia="en-US"/>
              </w:rPr>
              <w:tab/>
              <w:t>56 bits enables UE to transmit a MAC PDU with a 1 byte MAC BSR header and a Short BSR (1 byte) or a 2 bytes MAC BSR header and a Long BSR 3 bytes (with 2 LCG configured) or a 3 bytes MAC BSR header and a Long Refined BSR 4 bytes (with 2 LCG configured).</w:t>
            </w:r>
          </w:p>
          <w:p w14:paraId="0DFB0A0C" w14:textId="77777777" w:rsidR="00335A31" w:rsidRPr="00DE7B59" w:rsidRDefault="00335A31" w:rsidP="005A53D1">
            <w:pPr>
              <w:pStyle w:val="TAN"/>
              <w:rPr>
                <w:lang w:eastAsia="zh-CN"/>
              </w:rPr>
            </w:pPr>
            <w:r w:rsidRPr="00DE7B59">
              <w:rPr>
                <w:lang w:eastAsia="en-US"/>
              </w:rPr>
              <w:t>Note 2:</w:t>
            </w:r>
            <w:r w:rsidRPr="00DE7B59">
              <w:rPr>
                <w:lang w:eastAsia="en-US"/>
              </w:rPr>
              <w:tab/>
              <w:t>UE triggers a long BSR of type "Padding BSR" to report buffer status for one LCG for that TTI.  (2 Bytes MAC Data sub PDU header + 13 Bytes MAC SDU + 3 Byte Long refined BSR sub header + 4 Bytes Long Refined BSR (with 2 LCG configured)</w:t>
            </w:r>
            <w:r w:rsidRPr="00DE7B59">
              <w:t>= 22 bytes</w:t>
            </w:r>
            <w:r w:rsidRPr="00DE7B59">
              <w:rPr>
                <w:lang w:eastAsia="en-US"/>
              </w:rPr>
              <w:t>).</w:t>
            </w:r>
          </w:p>
        </w:tc>
      </w:tr>
    </w:tbl>
    <w:p w14:paraId="5AF0759F" w14:textId="77777777" w:rsidR="00335A31" w:rsidRPr="00DE7B59" w:rsidRDefault="00335A31" w:rsidP="00335A31"/>
    <w:p w14:paraId="55DD45FA" w14:textId="77777777" w:rsidR="00335A31" w:rsidRPr="00DE7B59" w:rsidRDefault="00335A31" w:rsidP="00335A31">
      <w:pPr>
        <w:pStyle w:val="H6"/>
      </w:pPr>
      <w:r w:rsidRPr="00DE7B59">
        <w:t>7.1.1.3.19.3.3</w:t>
      </w:r>
      <w:r w:rsidRPr="00DE7B59">
        <w:tab/>
        <w:t>Specific message contents</w:t>
      </w:r>
    </w:p>
    <w:p w14:paraId="24D27345" w14:textId="77777777" w:rsidR="00335A31" w:rsidRPr="00DE7B59" w:rsidRDefault="00335A31" w:rsidP="00335A31">
      <w:r w:rsidRPr="00DE7B59">
        <w:t>None</w:t>
      </w:r>
    </w:p>
    <w:p w14:paraId="28C627A1" w14:textId="7E0635D3" w:rsidR="00D20E5B" w:rsidRPr="00DE7B59" w:rsidRDefault="00D20E5B" w:rsidP="00D20E5B">
      <w:pPr>
        <w:pStyle w:val="Heading5"/>
      </w:pPr>
      <w:r w:rsidRPr="00DE7B59">
        <w:t>7.1.1.3.20</w:t>
      </w:r>
      <w:r w:rsidRPr="00DE7B59">
        <w:tab/>
        <w:t xml:space="preserve">Correct </w:t>
      </w:r>
      <w:r w:rsidR="00CC5F9D" w:rsidRPr="00DE7B59">
        <w:t>H</w:t>
      </w:r>
      <w:r w:rsidRPr="00DE7B59">
        <w:t>andling of MAC control information / Delay Status / Delay status reporting</w:t>
      </w:r>
    </w:p>
    <w:p w14:paraId="54EB1D9C" w14:textId="77777777" w:rsidR="00D20E5B" w:rsidRPr="00DE7B59" w:rsidRDefault="00D20E5B" w:rsidP="00D20E5B">
      <w:pPr>
        <w:pStyle w:val="H6"/>
      </w:pPr>
      <w:r w:rsidRPr="00DE7B59">
        <w:t>7.1.1.3.20.1</w:t>
      </w:r>
      <w:r w:rsidRPr="00DE7B59">
        <w:tab/>
        <w:t>Test Purpose (TP)</w:t>
      </w:r>
    </w:p>
    <w:p w14:paraId="5ADBC682" w14:textId="77777777" w:rsidR="00D20E5B" w:rsidRPr="00DE7B59" w:rsidRDefault="00D20E5B" w:rsidP="00D20E5B">
      <w:pPr>
        <w:pStyle w:val="H6"/>
        <w:rPr>
          <w:sz w:val="16"/>
        </w:rPr>
      </w:pPr>
      <w:r w:rsidRPr="00DE7B59">
        <w:t>(1)</w:t>
      </w:r>
    </w:p>
    <w:p w14:paraId="3C5B4517" w14:textId="77777777" w:rsidR="00D20E5B" w:rsidRPr="00DE7B59" w:rsidRDefault="00D20E5B" w:rsidP="00D20E5B">
      <w:pPr>
        <w:pStyle w:val="PL"/>
        <w:rPr>
          <w:b/>
          <w:bCs/>
          <w:noProof w:val="0"/>
        </w:rPr>
      </w:pPr>
      <w:r w:rsidRPr="00DE7B59">
        <w:rPr>
          <w:b/>
          <w:bCs/>
          <w:noProof w:val="0"/>
        </w:rPr>
        <w:t xml:space="preserve">with </w:t>
      </w:r>
      <w:r w:rsidRPr="00DE7B59">
        <w:rPr>
          <w:noProof w:val="0"/>
        </w:rPr>
        <w:t>{ UE in RRC_CONNECTED state }</w:t>
      </w:r>
      <w:r w:rsidRPr="00DE7B59">
        <w:rPr>
          <w:b/>
          <w:bCs/>
          <w:noProof w:val="0"/>
        </w:rPr>
        <w:t xml:space="preserve"> </w:t>
      </w:r>
    </w:p>
    <w:p w14:paraId="1476515C" w14:textId="77777777" w:rsidR="00D20E5B" w:rsidRPr="00DE7B59" w:rsidRDefault="00D20E5B" w:rsidP="00D20E5B">
      <w:pPr>
        <w:pStyle w:val="PL"/>
        <w:rPr>
          <w:noProof w:val="0"/>
        </w:rPr>
      </w:pPr>
      <w:r w:rsidRPr="00DE7B59">
        <w:rPr>
          <w:b/>
          <w:bCs/>
          <w:noProof w:val="0"/>
        </w:rPr>
        <w:t>ensure that</w:t>
      </w:r>
      <w:r w:rsidRPr="00DE7B59">
        <w:rPr>
          <w:noProof w:val="0"/>
        </w:rPr>
        <w:t xml:space="preserve"> {</w:t>
      </w:r>
    </w:p>
    <w:p w14:paraId="1A1BED46" w14:textId="77777777" w:rsidR="00D20E5B" w:rsidRPr="00DE7B59" w:rsidRDefault="00D20E5B" w:rsidP="00D20E5B">
      <w:pPr>
        <w:pStyle w:val="PL"/>
        <w:rPr>
          <w:noProof w:val="0"/>
        </w:rPr>
      </w:pPr>
      <w:r w:rsidRPr="00DE7B59">
        <w:rPr>
          <w:b/>
          <w:bCs/>
          <w:noProof w:val="0"/>
        </w:rPr>
        <w:t xml:space="preserve">  when </w:t>
      </w:r>
      <w:r w:rsidRPr="00DE7B59">
        <w:rPr>
          <w:noProof w:val="0"/>
        </w:rPr>
        <w:t>{ smallest remaining value of the PDCP discardTimers among all the data buffered for the LCG becomes below remainingTimeThreshold of the LCG }</w:t>
      </w:r>
    </w:p>
    <w:p w14:paraId="3C6A4868" w14:textId="77777777" w:rsidR="00D20E5B" w:rsidRPr="00DE7B59" w:rsidRDefault="00D20E5B" w:rsidP="00D20E5B">
      <w:pPr>
        <w:pStyle w:val="PL"/>
        <w:rPr>
          <w:noProof w:val="0"/>
        </w:rPr>
      </w:pPr>
      <w:r w:rsidRPr="00DE7B59">
        <w:rPr>
          <w:b/>
          <w:bCs/>
          <w:noProof w:val="0"/>
        </w:rPr>
        <w:t xml:space="preserve">    then </w:t>
      </w:r>
      <w:r w:rsidRPr="00DE7B59">
        <w:rPr>
          <w:noProof w:val="0"/>
        </w:rPr>
        <w:t xml:space="preserve">{ UE reports a DSR including LCGi=1 </w:t>
      </w:r>
      <w:r w:rsidRPr="00DE7B59">
        <w:rPr>
          <w:b/>
          <w:bCs/>
          <w:noProof w:val="0"/>
        </w:rPr>
        <w:t>and</w:t>
      </w:r>
      <w:r w:rsidRPr="00DE7B59">
        <w:rPr>
          <w:noProof w:val="0"/>
        </w:rPr>
        <w:t xml:space="preserve"> Remaining Timer and Buffer Size for the LCGi  } </w:t>
      </w:r>
    </w:p>
    <w:p w14:paraId="54689D8A" w14:textId="77777777" w:rsidR="00D20E5B" w:rsidRPr="00DE7B59" w:rsidRDefault="00D20E5B" w:rsidP="00D20E5B">
      <w:pPr>
        <w:pStyle w:val="PL"/>
        <w:rPr>
          <w:noProof w:val="0"/>
        </w:rPr>
      </w:pPr>
      <w:r w:rsidRPr="00DE7B59">
        <w:rPr>
          <w:noProof w:val="0"/>
        </w:rPr>
        <w:t xml:space="preserve">            }</w:t>
      </w:r>
    </w:p>
    <w:p w14:paraId="4C709637" w14:textId="77777777" w:rsidR="00D20E5B" w:rsidRPr="00DE7B59" w:rsidRDefault="00D20E5B" w:rsidP="00D20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3FA914" w14:textId="77777777" w:rsidR="00D20E5B" w:rsidRPr="00DE7B59" w:rsidRDefault="00D20E5B" w:rsidP="00D20E5B">
      <w:pPr>
        <w:pStyle w:val="H6"/>
      </w:pPr>
      <w:r w:rsidRPr="00DE7B59">
        <w:t>7.1.1.3.20.2</w:t>
      </w:r>
      <w:r w:rsidRPr="00DE7B59">
        <w:tab/>
        <w:t>Conformance requirements</w:t>
      </w:r>
    </w:p>
    <w:p w14:paraId="234629BA" w14:textId="77777777" w:rsidR="00D20E5B" w:rsidRPr="00DE7B59" w:rsidRDefault="00D20E5B" w:rsidP="00D20E5B">
      <w:r w:rsidRPr="00DE7B59">
        <w:t>References: The conformance requirements covered in the present TC are specified in: TS 38.321, clauses 5.4.9, 6.1.3.72 and 6.1.3.1.</w:t>
      </w:r>
      <w:r w:rsidRPr="00DE7B59">
        <w:rPr>
          <w:lang w:eastAsia="zh-CN"/>
        </w:rPr>
        <w:t xml:space="preserve"> </w:t>
      </w:r>
      <w:r w:rsidRPr="00DE7B59">
        <w:t>Unless otherwise stated these are Rel-18 requirements.</w:t>
      </w:r>
    </w:p>
    <w:p w14:paraId="55BB86A8" w14:textId="77777777" w:rsidR="00D20E5B" w:rsidRPr="00DE7B59" w:rsidRDefault="00D20E5B" w:rsidP="00D20E5B">
      <w:r w:rsidRPr="00DE7B59">
        <w:t>[TS 38.321, clause 5.4.9]</w:t>
      </w:r>
    </w:p>
    <w:p w14:paraId="1629BCD1" w14:textId="77777777" w:rsidR="00D20E5B" w:rsidRPr="00DE7B59" w:rsidRDefault="00D20E5B" w:rsidP="00D20E5B">
      <w:r w:rsidRPr="00DE7B59">
        <w:t xml:space="preserve">The Delay Status Reporting (DSR) procedure is used to provide the serving gNB with delay status of LCGs. This delay status for an LCG includes remaining time, which is the smallest remaining value of the running PDCP </w:t>
      </w:r>
      <w:r w:rsidRPr="00DE7B59">
        <w:rPr>
          <w:i/>
          <w:iCs/>
        </w:rPr>
        <w:t>discardTimer</w:t>
      </w:r>
      <w:r w:rsidRPr="00DE7B59">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A3D52F9" w14:textId="77777777" w:rsidR="00D20E5B" w:rsidRPr="00DE7B59" w:rsidRDefault="00D20E5B" w:rsidP="00D20E5B">
      <w:pPr>
        <w:rPr>
          <w:lang w:eastAsia="ko-KR"/>
        </w:rPr>
      </w:pPr>
      <w:r w:rsidRPr="00DE7B59">
        <w:rPr>
          <w:lang w:eastAsia="ko-KR"/>
        </w:rPr>
        <w:t>RRC controls the DSR procedure by configuring the following parameter:</w:t>
      </w:r>
    </w:p>
    <w:p w14:paraId="7DA50B5F" w14:textId="77777777" w:rsidR="00D20E5B" w:rsidRPr="00DE7B59" w:rsidRDefault="00D20E5B" w:rsidP="00D20E5B">
      <w:pPr>
        <w:pStyle w:val="B1"/>
        <w:rPr>
          <w:lang w:eastAsia="ko-KR"/>
        </w:rPr>
      </w:pPr>
      <w:r w:rsidRPr="00DE7B59">
        <w:rPr>
          <w:lang w:eastAsia="ko-KR"/>
        </w:rPr>
        <w:t>-</w:t>
      </w:r>
      <w:r w:rsidRPr="00DE7B59">
        <w:rPr>
          <w:lang w:eastAsia="ko-KR"/>
        </w:rPr>
        <w:tab/>
      </w:r>
      <w:r w:rsidRPr="00DE7B59">
        <w:rPr>
          <w:i/>
          <w:lang w:eastAsia="ko-KR"/>
        </w:rPr>
        <w:t>remainingTimeThreshold</w:t>
      </w:r>
      <w:r w:rsidRPr="00DE7B59">
        <w:rPr>
          <w:iCs/>
          <w:lang w:eastAsia="ko-KR"/>
        </w:rPr>
        <w:t xml:space="preserve"> (per LCG)</w:t>
      </w:r>
      <w:r w:rsidRPr="00DE7B59">
        <w:rPr>
          <w:lang w:eastAsia="ko-KR"/>
        </w:rPr>
        <w:t xml:space="preserve">: the threshold on remaining time for triggering </w:t>
      </w:r>
      <w:r w:rsidRPr="00DE7B59">
        <w:t xml:space="preserve">a DSR </w:t>
      </w:r>
      <w:r w:rsidRPr="00DE7B59">
        <w:rPr>
          <w:lang w:eastAsia="ko-KR"/>
        </w:rPr>
        <w:t xml:space="preserve">for a logical channel within </w:t>
      </w:r>
      <w:r w:rsidRPr="00DE7B59">
        <w:t>an LCG</w:t>
      </w:r>
      <w:r w:rsidRPr="00DE7B59">
        <w:rPr>
          <w:lang w:eastAsia="ko-KR"/>
        </w:rPr>
        <w:t>.</w:t>
      </w:r>
    </w:p>
    <w:p w14:paraId="3FB23173" w14:textId="77777777" w:rsidR="00D20E5B" w:rsidRPr="00DE7B59" w:rsidRDefault="00D20E5B" w:rsidP="00D20E5B">
      <w:r w:rsidRPr="00DE7B59">
        <w:t>If an LCG is configured for delay status reporting, the MAC entity shall for each logical channel within the LCG:</w:t>
      </w:r>
    </w:p>
    <w:p w14:paraId="321FDF05" w14:textId="77777777" w:rsidR="00D20E5B" w:rsidRPr="00DE7B59" w:rsidRDefault="00D20E5B" w:rsidP="00D20E5B">
      <w:pPr>
        <w:pStyle w:val="B1"/>
      </w:pPr>
      <w:r w:rsidRPr="00DE7B59">
        <w:t>1&gt;</w:t>
      </w:r>
      <w:r w:rsidRPr="00DE7B59">
        <w:tab/>
        <w:t xml:space="preserve">if the smallest remaining value of the running PDCP </w:t>
      </w:r>
      <w:r w:rsidRPr="00DE7B59">
        <w:rPr>
          <w:i/>
          <w:iCs/>
        </w:rPr>
        <w:t>discardTimer</w:t>
      </w:r>
      <w:r w:rsidRPr="00DE7B59">
        <w:t xml:space="preserve">s among all the PDCP SDUs buffered for the logical channel that have not been transmitted in any MAC PDU and have not been reported as data volume in a DSR MAC CE becomes below </w:t>
      </w:r>
      <w:r w:rsidRPr="00DE7B59">
        <w:rPr>
          <w:i/>
          <w:iCs/>
        </w:rPr>
        <w:t>remainingTimeThreshold</w:t>
      </w:r>
      <w:r w:rsidRPr="00DE7B59">
        <w:t xml:space="preserve"> of the LCG; and</w:t>
      </w:r>
    </w:p>
    <w:p w14:paraId="0BBB9F48" w14:textId="77777777" w:rsidR="00D20E5B" w:rsidRPr="00DE7B59" w:rsidRDefault="00D20E5B" w:rsidP="00D20E5B">
      <w:pPr>
        <w:pStyle w:val="B1"/>
        <w:ind w:left="284" w:firstLine="0"/>
      </w:pPr>
      <w:r w:rsidRPr="00DE7B59">
        <w:t>1&gt;</w:t>
      </w:r>
      <w:r w:rsidRPr="00DE7B59">
        <w:tab/>
        <w:t>if there is no DSR pending for the logical channel:</w:t>
      </w:r>
    </w:p>
    <w:p w14:paraId="37DA462D" w14:textId="77777777" w:rsidR="00D20E5B" w:rsidRPr="00DE7B59" w:rsidRDefault="00D20E5B" w:rsidP="00D20E5B">
      <w:pPr>
        <w:pStyle w:val="B2"/>
      </w:pPr>
      <w:r w:rsidRPr="00DE7B59">
        <w:t>2&gt;</w:t>
      </w:r>
      <w:r w:rsidRPr="00DE7B59">
        <w:tab/>
        <w:t>trigger a DSR for the logical channel.</w:t>
      </w:r>
    </w:p>
    <w:p w14:paraId="4BC30EF4" w14:textId="77777777" w:rsidR="00D20E5B" w:rsidRPr="00DE7B59" w:rsidRDefault="00D20E5B" w:rsidP="00D20E5B">
      <w:pPr>
        <w:rPr>
          <w:lang w:eastAsia="ko-KR"/>
        </w:rPr>
      </w:pPr>
      <w:r w:rsidRPr="00DE7B59">
        <w:rPr>
          <w:lang w:eastAsia="ko-KR"/>
        </w:rPr>
        <w:t>If there is at least one DSR pending, the MAC entity shall:</w:t>
      </w:r>
    </w:p>
    <w:p w14:paraId="152181FB" w14:textId="77777777" w:rsidR="00D20E5B" w:rsidRPr="00DE7B59" w:rsidRDefault="00D20E5B" w:rsidP="00D20E5B">
      <w:pPr>
        <w:pStyle w:val="B1"/>
      </w:pPr>
      <w:r w:rsidRPr="00DE7B59">
        <w:t>1&gt;</w:t>
      </w:r>
      <w:r w:rsidRPr="00DE7B59">
        <w:tab/>
        <w:t xml:space="preserve">if UL-SCH resources are available for a </w:t>
      </w:r>
      <w:r w:rsidRPr="00DE7B59">
        <w:rPr>
          <w:lang w:eastAsia="ko-KR"/>
        </w:rPr>
        <w:t xml:space="preserve">new </w:t>
      </w:r>
      <w:r w:rsidRPr="00DE7B59">
        <w:t>transmission and the UL-SCH resources can accommodate the DSR MAC CE plus its subheader as a result of logical channel prioritization:</w:t>
      </w:r>
    </w:p>
    <w:p w14:paraId="41843DC5" w14:textId="77777777" w:rsidR="00D20E5B" w:rsidRPr="00DE7B59" w:rsidRDefault="00D20E5B" w:rsidP="00D20E5B">
      <w:pPr>
        <w:pStyle w:val="B2"/>
      </w:pPr>
      <w:r w:rsidRPr="00DE7B59">
        <w:rPr>
          <w:lang w:eastAsia="ko-KR"/>
        </w:rPr>
        <w:t>2&gt;</w:t>
      </w:r>
      <w:r w:rsidRPr="00DE7B59">
        <w:tab/>
        <w:t xml:space="preserve">instruct the Multiplexing and Assembly procedure to generate the DSR MAC </w:t>
      </w:r>
      <w:r w:rsidRPr="00DE7B59">
        <w:rPr>
          <w:lang w:eastAsia="ko-KR"/>
        </w:rPr>
        <w:t>CE as specified in clause 6.1.3.72</w:t>
      </w:r>
      <w:r w:rsidRPr="00DE7B59">
        <w:t>.</w:t>
      </w:r>
    </w:p>
    <w:p w14:paraId="09428244" w14:textId="77777777" w:rsidR="00D20E5B" w:rsidRPr="00DE7B59" w:rsidRDefault="00D20E5B" w:rsidP="00D20E5B">
      <w:pPr>
        <w:pStyle w:val="B1"/>
        <w:rPr>
          <w:rFonts w:eastAsia="Malgun Gothic"/>
        </w:rPr>
      </w:pPr>
      <w:r w:rsidRPr="00DE7B59">
        <w:t>…</w:t>
      </w:r>
    </w:p>
    <w:p w14:paraId="578C1A0F" w14:textId="77777777" w:rsidR="00D20E5B" w:rsidRPr="00DE7B59" w:rsidRDefault="00D20E5B" w:rsidP="00D20E5B">
      <w:pPr>
        <w:pStyle w:val="NO"/>
      </w:pPr>
      <w:r w:rsidRPr="00DE7B59">
        <w:t>NOTE 1:</w:t>
      </w:r>
      <w:r w:rsidRPr="00DE7B59">
        <w:tab/>
        <w:t>The availability of UL-SCH resources for the transmission of the DSR MAC CE follows the same criteria specified in clause 5.4.5.</w:t>
      </w:r>
    </w:p>
    <w:p w14:paraId="34D0837F" w14:textId="77777777" w:rsidR="00D20E5B" w:rsidRPr="00DE7B59" w:rsidRDefault="00D20E5B" w:rsidP="00D20E5B">
      <w:pPr>
        <w:rPr>
          <w:lang w:eastAsia="ko-KR"/>
        </w:rPr>
      </w:pPr>
      <w:r w:rsidRPr="00DE7B59">
        <w:rPr>
          <w:lang w:eastAsia="ko-KR"/>
        </w:rPr>
        <w:t>A PDCP SDU is considered to be associated with a DSR if it has not been transmitted in any MAC PDU and is a delay-critical PDCP SDU (as defined in TS</w:t>
      </w:r>
      <w:r w:rsidRPr="00DE7B59">
        <w:rPr>
          <w:rFonts w:eastAsiaTheme="minorEastAsia"/>
        </w:rPr>
        <w:t xml:space="preserve"> </w:t>
      </w:r>
      <w:r w:rsidRPr="00DE7B59">
        <w:rPr>
          <w:lang w:eastAsia="ko-KR"/>
        </w:rPr>
        <w:t>38.323</w:t>
      </w:r>
      <w:r w:rsidRPr="00DE7B59">
        <w:rPr>
          <w:rFonts w:eastAsiaTheme="minorEastAsia"/>
        </w:rPr>
        <w:t xml:space="preserve"> [4]</w:t>
      </w:r>
      <w:r w:rsidRPr="00DE7B59">
        <w:rPr>
          <w:lang w:eastAsia="ko-KR"/>
        </w:rPr>
        <w:t>) associated with the logical channel which triggered the DSR.</w:t>
      </w:r>
    </w:p>
    <w:p w14:paraId="3E517501" w14:textId="77777777" w:rsidR="00D20E5B" w:rsidRPr="00DE7B59" w:rsidRDefault="00D20E5B" w:rsidP="00D20E5B">
      <w:pPr>
        <w:rPr>
          <w:lang w:eastAsia="ko-KR"/>
        </w:rPr>
      </w:pPr>
      <w:r w:rsidRPr="00DE7B59">
        <w:rPr>
          <w:lang w:eastAsia="ko-KR"/>
        </w:rPr>
        <w:t>A MAC PDU shall contain at most one DSR MAC CE. A MAC PDU shall not contain a DSR MAC CE if it includes all PDCP SDUs associated with all the pending DSRs.</w:t>
      </w:r>
    </w:p>
    <w:p w14:paraId="56028758" w14:textId="77777777" w:rsidR="00D20E5B" w:rsidRPr="00DE7B59" w:rsidRDefault="00D20E5B" w:rsidP="00D20E5B">
      <w:pPr>
        <w:rPr>
          <w:lang w:eastAsia="ko-KR"/>
        </w:rPr>
      </w:pPr>
      <w:r w:rsidRPr="00DE7B59">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3A0F2EF5" w14:textId="77777777" w:rsidR="00D20E5B" w:rsidRPr="00DE7B59" w:rsidRDefault="00D20E5B" w:rsidP="00D20E5B">
      <w:pPr>
        <w:rPr>
          <w:lang w:eastAsia="ko-KR"/>
        </w:rPr>
      </w:pPr>
      <w:r w:rsidRPr="00DE7B59">
        <w:t>NOTE 2:</w:t>
      </w:r>
      <w:r w:rsidRPr="00DE7B59">
        <w:tab/>
        <w:t>It is up to UE implementation whether the MAC entity includes a DSR MAC CE in a MAC PDU if the MAC PDU can accommodate all PDCP SDUs associated with all the pending DSRs but is not sufficient to additionally accommodate the DSR MAC CE plus its subheader.</w:t>
      </w:r>
      <w:r w:rsidRPr="00DE7B59">
        <w:rPr>
          <w:lang w:eastAsia="ko-KR"/>
        </w:rPr>
        <w:t xml:space="preserve"> </w:t>
      </w:r>
    </w:p>
    <w:p w14:paraId="73894DBC" w14:textId="77777777" w:rsidR="00D20E5B" w:rsidRPr="00DE7B59" w:rsidRDefault="00D20E5B" w:rsidP="00D20E5B">
      <w:pPr>
        <w:rPr>
          <w:lang w:eastAsia="ko-KR"/>
        </w:rPr>
      </w:pPr>
      <w:r w:rsidRPr="00DE7B59">
        <w:rPr>
          <w:lang w:eastAsia="ko-KR"/>
        </w:rPr>
        <w:t>[TS 38.321, clause 6.1.3.72]</w:t>
      </w:r>
    </w:p>
    <w:p w14:paraId="7578123D" w14:textId="77777777" w:rsidR="00D20E5B" w:rsidRPr="00DE7B59" w:rsidRDefault="00D20E5B" w:rsidP="00D20E5B">
      <w:pPr>
        <w:keepNext/>
        <w:keepLines/>
        <w:spacing w:before="60"/>
      </w:pPr>
      <w:r w:rsidRPr="00DE7B59">
        <w:t xml:space="preserve">The Delay Status Report (DSR) MAC CE is identified by MAC subheader with an </w:t>
      </w:r>
      <w:r w:rsidRPr="00DE7B59">
        <w:rPr>
          <w:bCs/>
          <w:lang w:eastAsia="ko-KR"/>
        </w:rPr>
        <w:t>eLCID</w:t>
      </w:r>
      <w:r w:rsidRPr="00DE7B59">
        <w:t xml:space="preserve"> as specified in Table 6.2.1-</w:t>
      </w:r>
      <w:r w:rsidRPr="00DE7B59">
        <w:rPr>
          <w:bCs/>
          <w:lang w:eastAsia="ko-KR"/>
        </w:rPr>
        <w:t>2b</w:t>
      </w:r>
      <w:r w:rsidRPr="00DE7B59">
        <w:t>.</w:t>
      </w:r>
    </w:p>
    <w:p w14:paraId="1A60B290" w14:textId="77777777" w:rsidR="00D20E5B" w:rsidRPr="00DE7B59" w:rsidRDefault="00D20E5B" w:rsidP="00D20E5B">
      <w:pPr>
        <w:keepNext/>
        <w:keepLines/>
        <w:spacing w:before="60"/>
      </w:pPr>
      <w:r w:rsidRPr="00DE7B59">
        <w:t>The fields in the DSR MAC CE are defined as follows:</w:t>
      </w:r>
    </w:p>
    <w:p w14:paraId="0AAEF04B" w14:textId="77777777" w:rsidR="00D20E5B" w:rsidRPr="00DE7B59" w:rsidRDefault="00D20E5B" w:rsidP="00D20E5B">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This field indicates the presence of delay information (i.e. the Remaining Time and Buffer Size fields) for the LCG i. The LCG</w:t>
      </w:r>
      <w:r w:rsidRPr="00DE7B59">
        <w:rPr>
          <w:vertAlign w:val="subscript"/>
          <w:lang w:eastAsia="ko-KR"/>
        </w:rPr>
        <w:t>i</w:t>
      </w:r>
      <w:r w:rsidRPr="00DE7B59">
        <w:rPr>
          <w:lang w:eastAsia="ko-KR"/>
        </w:rPr>
        <w:t xml:space="preserve"> field set to 1 indicates that the delay information for the LCG i is reported. The LCG</w:t>
      </w:r>
      <w:r w:rsidRPr="00DE7B59">
        <w:rPr>
          <w:vertAlign w:val="subscript"/>
          <w:lang w:eastAsia="ko-KR"/>
        </w:rPr>
        <w:t>i</w:t>
      </w:r>
      <w:r w:rsidRPr="00DE7B59">
        <w:rPr>
          <w:lang w:eastAsia="ko-KR"/>
        </w:rPr>
        <w:t xml:space="preserve"> field set to 0 indicates that the delay information for the LCG i is not reported;</w:t>
      </w:r>
    </w:p>
    <w:p w14:paraId="744526A3" w14:textId="77777777" w:rsidR="00D20E5B" w:rsidRPr="00DE7B59" w:rsidRDefault="00D20E5B" w:rsidP="00D20E5B">
      <w:pPr>
        <w:pStyle w:val="B1"/>
        <w:rPr>
          <w:lang w:eastAsia="ko-KR"/>
        </w:rPr>
      </w:pPr>
      <w:r w:rsidRPr="00DE7B59">
        <w:rPr>
          <w:lang w:eastAsia="ko-KR"/>
        </w:rPr>
        <w:t>-</w:t>
      </w:r>
      <w:r w:rsidRPr="00DE7B59">
        <w:rPr>
          <w:lang w:eastAsia="ko-KR"/>
        </w:rPr>
        <w:tab/>
        <w:t xml:space="preserve">Remaining Time: This field indicates the shortest remaining value of running PDCP </w:t>
      </w:r>
      <w:r w:rsidRPr="00DE7B59">
        <w:rPr>
          <w:i/>
          <w:iCs/>
        </w:rPr>
        <w:t>discardTimer</w:t>
      </w:r>
      <w:r w:rsidRPr="00DE7B59">
        <w:t xml:space="preserve"> (described in clause 7.3 in TS 38.323 [4]) </w:t>
      </w:r>
      <w:r w:rsidRPr="00DE7B59">
        <w:rPr>
          <w:lang w:eastAsia="ko-KR"/>
        </w:rPr>
        <w:t xml:space="preserve">among all PDCP SDUs that are buffered for an LCG but have not been transmitted in any MAC PDU, </w:t>
      </w:r>
      <w:r w:rsidRPr="00DE7B59">
        <w:t xml:space="preserve">at the time of the first symbol of the first PUSCH transmission that includes this DSR </w:t>
      </w:r>
      <w:r w:rsidRPr="00DE7B59">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DE7B59">
        <w:rPr>
          <w:i/>
          <w:iCs/>
          <w:lang w:eastAsia="ko-KR"/>
        </w:rPr>
        <w:t>r</w:t>
      </w:r>
      <w:r w:rsidRPr="00DE7B59">
        <w:rPr>
          <w:lang w:eastAsia="ko-KR"/>
        </w:rPr>
        <w:t xml:space="preserve"> in this field indicates a remaining time within the range of (</w:t>
      </w:r>
      <w:r w:rsidRPr="00DE7B59">
        <w:rPr>
          <w:i/>
          <w:iCs/>
          <w:lang w:eastAsia="ko-KR"/>
        </w:rPr>
        <w:t>r</w:t>
      </w:r>
      <w:r w:rsidRPr="00DE7B59">
        <w:rPr>
          <w:lang w:eastAsia="ko-KR"/>
        </w:rPr>
        <w:t xml:space="preserve">, </w:t>
      </w:r>
      <w:r w:rsidRPr="00DE7B59">
        <w:rPr>
          <w:i/>
          <w:iCs/>
          <w:lang w:eastAsia="ko-KR"/>
        </w:rPr>
        <w:t>r</w:t>
      </w:r>
      <w:r w:rsidRPr="00DE7B59">
        <w:rPr>
          <w:lang w:eastAsia="ko-KR"/>
        </w:rPr>
        <w:t xml:space="preserve"> + 1] msec;</w:t>
      </w:r>
    </w:p>
    <w:p w14:paraId="1BE840AA" w14:textId="77777777" w:rsidR="00D20E5B" w:rsidRPr="00DE7B59" w:rsidRDefault="00D20E5B" w:rsidP="00D20E5B">
      <w:pPr>
        <w:pStyle w:val="B1"/>
        <w:rPr>
          <w:lang w:eastAsia="ko-KR"/>
        </w:rPr>
      </w:pPr>
      <w:r w:rsidRPr="00DE7B59">
        <w:rPr>
          <w:lang w:eastAsia="ko-KR"/>
        </w:rPr>
        <w:t>-</w:t>
      </w:r>
      <w:r w:rsidRPr="00DE7B59">
        <w:rPr>
          <w:lang w:eastAsia="ko-KR"/>
        </w:rPr>
        <w:tab/>
        <w:t xml:space="preserve">BT: This field is present only if the corresponding LCG is configured with </w:t>
      </w:r>
      <w:r w:rsidRPr="00DE7B59">
        <w:rPr>
          <w:i/>
          <w:iCs/>
          <w:lang w:eastAsia="ko-KR"/>
        </w:rPr>
        <w:t xml:space="preserve">additionalBS-TableAllowed </w:t>
      </w:r>
      <w:r w:rsidRPr="00DE7B59">
        <w:rPr>
          <w:lang w:eastAsia="ko-KR"/>
        </w:rPr>
        <w:t>and the buffer size indicated by the corresponding Buffer Size field is not zero;</w:t>
      </w:r>
      <w:r w:rsidRPr="00DE7B59">
        <w:rPr>
          <w:i/>
          <w:iCs/>
          <w:lang w:eastAsia="ko-KR"/>
        </w:rPr>
        <w:t xml:space="preserve"> </w:t>
      </w:r>
      <w:r w:rsidRPr="00DE7B59">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8058091" w14:textId="77777777" w:rsidR="00D20E5B" w:rsidRPr="00DE7B59" w:rsidRDefault="00D20E5B" w:rsidP="00D20E5B">
      <w:pPr>
        <w:pStyle w:val="B1"/>
        <w:rPr>
          <w:lang w:eastAsia="ko-KR"/>
        </w:rPr>
      </w:pPr>
      <w:r w:rsidRPr="00DE7B59">
        <w:rPr>
          <w:lang w:eastAsia="ko-KR"/>
        </w:rPr>
        <w:t>-</w:t>
      </w:r>
      <w:r w:rsidRPr="00DE7B59">
        <w:rPr>
          <w:lang w:eastAsia="ko-KR"/>
        </w:rPr>
        <w:tab/>
        <w:t>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DE7B59" w:rsidDel="000E61A5">
        <w:rPr>
          <w:lang w:eastAsia="ko-KR"/>
        </w:rPr>
        <w:t xml:space="preserve"> </w:t>
      </w:r>
      <w:r w:rsidRPr="00DE7B59">
        <w:rPr>
          <w:lang w:eastAsia="ko-KR"/>
        </w:rPr>
        <w:t xml:space="preserve">If the corresponding LCG is configured with </w:t>
      </w:r>
      <w:r w:rsidRPr="00DE7B59">
        <w:rPr>
          <w:i/>
          <w:iCs/>
          <w:lang w:eastAsia="ko-KR"/>
        </w:rPr>
        <w:t xml:space="preserve">additionalBS-TableAllowed </w:t>
      </w:r>
      <w:r w:rsidRPr="00DE7B59">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4622071A" w14:textId="77777777" w:rsidR="00D20E5B" w:rsidRPr="00DE7B59" w:rsidRDefault="00D20E5B" w:rsidP="00D20E5B">
      <w:pPr>
        <w:keepNext/>
        <w:keepLines/>
        <w:spacing w:before="60"/>
        <w:rPr>
          <w:bCs/>
          <w:lang w:eastAsia="ko-KR"/>
        </w:rPr>
      </w:pPr>
      <w:r w:rsidRPr="00DE7B59">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DE7B59">
        <w:t>fields</w:t>
      </w:r>
      <w:r w:rsidRPr="00DE7B59">
        <w:rPr>
          <w:bCs/>
          <w:lang w:eastAsia="ko-KR"/>
        </w:rPr>
        <w:t xml:space="preserve"> for different LCGs shall be</w:t>
      </w:r>
      <w:r w:rsidRPr="00DE7B59">
        <w:t xml:space="preserve"> included in </w:t>
      </w:r>
      <w:r w:rsidRPr="00DE7B59">
        <w:rPr>
          <w:bCs/>
          <w:lang w:eastAsia="ko-KR"/>
        </w:rPr>
        <w:t>a</w:t>
      </w:r>
      <w:r w:rsidRPr="00DE7B59">
        <w:t xml:space="preserve"> DSR MAC CE </w:t>
      </w:r>
      <w:r w:rsidRPr="00DE7B59">
        <w:rPr>
          <w:bCs/>
          <w:lang w:eastAsia="ko-KR"/>
        </w:rPr>
        <w:t>in ascending order based on the LCG</w:t>
      </w:r>
      <w:r w:rsidRPr="00DE7B59">
        <w:rPr>
          <w:bCs/>
          <w:vertAlign w:val="subscript"/>
          <w:lang w:eastAsia="ko-KR"/>
        </w:rPr>
        <w:t>i</w:t>
      </w:r>
      <w:r w:rsidRPr="00DE7B59">
        <w:rPr>
          <w:bCs/>
          <w:lang w:eastAsia="ko-KR"/>
        </w:rPr>
        <w:t>.</w:t>
      </w:r>
    </w:p>
    <w:p w14:paraId="227754C7" w14:textId="77777777" w:rsidR="00D20E5B" w:rsidRPr="00DE7B59" w:rsidRDefault="00D20E5B" w:rsidP="00D20E5B">
      <w:pPr>
        <w:pStyle w:val="TH"/>
      </w:pPr>
      <w:r w:rsidRPr="00DE7B59">
        <w:object w:dxaOrig="5715" w:dyaOrig="3886" w14:anchorId="4A0479EC">
          <v:shape id="_x0000_i1175" type="#_x0000_t75" style="width:285.75pt;height:194.25pt" o:ole="">
            <v:imagedata r:id="rId95" o:title=""/>
          </v:shape>
          <o:OLEObject Type="Embed" ProgID="Visio.Drawing.15" ShapeID="_x0000_i1175" DrawAspect="Content" ObjectID="_1806324939" r:id="rId96"/>
        </w:object>
      </w:r>
    </w:p>
    <w:p w14:paraId="56FC1216" w14:textId="77777777" w:rsidR="00D20E5B" w:rsidRPr="00DE7B59" w:rsidRDefault="00D20E5B" w:rsidP="00D20E5B">
      <w:pPr>
        <w:pStyle w:val="TF"/>
      </w:pPr>
      <w:r w:rsidRPr="00DE7B59">
        <w:t>Figure 6.1.3.72-1: DSR MAC CE</w:t>
      </w:r>
    </w:p>
    <w:p w14:paraId="1F4EADE3" w14:textId="77777777" w:rsidR="00D20E5B" w:rsidRPr="00DE7B59" w:rsidRDefault="00D20E5B" w:rsidP="00D20E5B">
      <w:pPr>
        <w:rPr>
          <w:lang w:eastAsia="ko-KR"/>
        </w:rPr>
      </w:pPr>
      <w:r w:rsidRPr="00DE7B59">
        <w:rPr>
          <w:lang w:eastAsia="ko-KR"/>
        </w:rPr>
        <w:t>[TS 38.321, clause 6.1.3.1]</w:t>
      </w:r>
    </w:p>
    <w:p w14:paraId="2871936A" w14:textId="77777777" w:rsidR="00D20E5B" w:rsidRPr="00DE7B59" w:rsidRDefault="00D20E5B" w:rsidP="00D20E5B">
      <w:pPr>
        <w:pStyle w:val="TH"/>
        <w:rPr>
          <w:lang w:eastAsia="ko-KR"/>
        </w:rPr>
      </w:pPr>
      <w:r w:rsidRPr="00DE7B59">
        <w:t>Table 6.1.3.1-</w:t>
      </w:r>
      <w:r w:rsidRPr="00DE7B59">
        <w:rPr>
          <w:lang w:eastAsia="ko-KR"/>
        </w:rPr>
        <w:t>2</w:t>
      </w:r>
      <w:r w:rsidRPr="00DE7B59">
        <w:t>: Buffer size levels</w:t>
      </w:r>
      <w:r w:rsidRPr="00DE7B59">
        <w:rPr>
          <w:lang w:eastAsia="ko-KR"/>
        </w:rPr>
        <w:t xml:space="preserve"> (in bytes)</w:t>
      </w:r>
      <w:r w:rsidRPr="00DE7B59">
        <w:t xml:space="preserve"> for </w:t>
      </w:r>
      <w:r w:rsidRPr="00DE7B59">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20E5B" w:rsidRPr="00DE7B59" w14:paraId="5B77D105" w14:textId="77777777" w:rsidTr="005A53D1">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28311AF5" w14:textId="77777777" w:rsidR="00D20E5B" w:rsidRPr="00DE7B59" w:rsidRDefault="00D20E5B" w:rsidP="005A53D1">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7EE3ED7C"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91AAF01" w14:textId="77777777" w:rsidR="00D20E5B" w:rsidRPr="00DE7B59" w:rsidRDefault="00D20E5B" w:rsidP="005A53D1">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FB85DB4"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EEF9FE7" w14:textId="77777777" w:rsidR="00D20E5B" w:rsidRPr="00DE7B59" w:rsidRDefault="00D20E5B" w:rsidP="005A53D1">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9D62EC6"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8CD0AD6" w14:textId="77777777" w:rsidR="00D20E5B" w:rsidRPr="00DE7B59" w:rsidRDefault="00D20E5B" w:rsidP="005A53D1">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D25BAB0" w14:textId="77777777" w:rsidR="00D20E5B" w:rsidRPr="00DE7B59" w:rsidRDefault="00D20E5B" w:rsidP="005A53D1">
            <w:pPr>
              <w:pStyle w:val="TAC"/>
              <w:rPr>
                <w:rFonts w:cs="Arial"/>
                <w:szCs w:val="18"/>
              </w:rPr>
            </w:pPr>
            <w:r w:rsidRPr="00DE7B59">
              <w:rPr>
                <w:rFonts w:cs="Arial"/>
                <w:szCs w:val="18"/>
              </w:rPr>
              <w:t>BS value</w:t>
            </w:r>
          </w:p>
        </w:tc>
      </w:tr>
      <w:tr w:rsidR="00D20E5B" w:rsidRPr="00DE7B59" w14:paraId="44DECBEC" w14:textId="77777777" w:rsidTr="005A53D1">
        <w:trPr>
          <w:trHeight w:val="170"/>
          <w:jc w:val="center"/>
        </w:trPr>
        <w:tc>
          <w:tcPr>
            <w:tcW w:w="770" w:type="dxa"/>
            <w:shd w:val="clear" w:color="auto" w:fill="auto"/>
            <w:vAlign w:val="center"/>
          </w:tcPr>
          <w:p w14:paraId="1E9A99FD" w14:textId="77777777" w:rsidR="00D20E5B" w:rsidRPr="00DE7B59" w:rsidRDefault="00D20E5B" w:rsidP="005A53D1">
            <w:pPr>
              <w:pStyle w:val="TAC"/>
              <w:rPr>
                <w:rFonts w:cs="Arial"/>
                <w:szCs w:val="18"/>
              </w:rPr>
            </w:pPr>
            <w:r w:rsidRPr="00DE7B59">
              <w:rPr>
                <w:rFonts w:cs="Arial"/>
                <w:szCs w:val="18"/>
              </w:rPr>
              <w:t>0</w:t>
            </w:r>
          </w:p>
        </w:tc>
        <w:tc>
          <w:tcPr>
            <w:tcW w:w="1016" w:type="dxa"/>
            <w:shd w:val="clear" w:color="auto" w:fill="auto"/>
            <w:vAlign w:val="center"/>
          </w:tcPr>
          <w:p w14:paraId="2C124B57" w14:textId="77777777" w:rsidR="00D20E5B" w:rsidRPr="00DE7B59" w:rsidRDefault="00D20E5B" w:rsidP="005A53D1">
            <w:pPr>
              <w:pStyle w:val="TAC"/>
              <w:rPr>
                <w:rFonts w:cs="Arial"/>
                <w:szCs w:val="18"/>
              </w:rPr>
            </w:pPr>
            <w:r w:rsidRPr="00DE7B59">
              <w:rPr>
                <w:rFonts w:cs="Arial"/>
                <w:szCs w:val="18"/>
              </w:rPr>
              <w:t>0</w:t>
            </w:r>
          </w:p>
        </w:tc>
        <w:tc>
          <w:tcPr>
            <w:tcW w:w="771" w:type="dxa"/>
            <w:shd w:val="clear" w:color="auto" w:fill="auto"/>
            <w:vAlign w:val="center"/>
          </w:tcPr>
          <w:p w14:paraId="54E10692" w14:textId="77777777" w:rsidR="00D20E5B" w:rsidRPr="00DE7B59" w:rsidRDefault="00D20E5B" w:rsidP="005A53D1">
            <w:pPr>
              <w:pStyle w:val="TAC"/>
              <w:rPr>
                <w:rFonts w:cs="Arial"/>
                <w:szCs w:val="18"/>
              </w:rPr>
            </w:pPr>
            <w:r w:rsidRPr="00DE7B59">
              <w:rPr>
                <w:rFonts w:cs="Arial"/>
                <w:szCs w:val="18"/>
              </w:rPr>
              <w:t>64</w:t>
            </w:r>
          </w:p>
        </w:tc>
        <w:tc>
          <w:tcPr>
            <w:tcW w:w="1016" w:type="dxa"/>
            <w:shd w:val="clear" w:color="auto" w:fill="auto"/>
            <w:vAlign w:val="center"/>
          </w:tcPr>
          <w:p w14:paraId="57C5F132" w14:textId="77777777" w:rsidR="00D20E5B" w:rsidRPr="00DE7B59" w:rsidRDefault="00D20E5B" w:rsidP="005A53D1">
            <w:pPr>
              <w:pStyle w:val="TAC"/>
              <w:rPr>
                <w:rFonts w:cs="Arial"/>
                <w:szCs w:val="18"/>
              </w:rPr>
            </w:pPr>
            <w:r w:rsidRPr="00DE7B59">
              <w:rPr>
                <w:rFonts w:cs="Arial"/>
                <w:szCs w:val="18"/>
              </w:rPr>
              <w:t>≤ 560</w:t>
            </w:r>
          </w:p>
        </w:tc>
        <w:tc>
          <w:tcPr>
            <w:tcW w:w="771" w:type="dxa"/>
            <w:vAlign w:val="center"/>
          </w:tcPr>
          <w:p w14:paraId="5FC2E30E" w14:textId="77777777" w:rsidR="00D20E5B" w:rsidRPr="00DE7B59" w:rsidRDefault="00D20E5B" w:rsidP="005A53D1">
            <w:pPr>
              <w:pStyle w:val="TAC"/>
              <w:rPr>
                <w:rFonts w:cs="Arial"/>
                <w:szCs w:val="18"/>
              </w:rPr>
            </w:pPr>
            <w:r w:rsidRPr="00DE7B59">
              <w:rPr>
                <w:rFonts w:cs="Arial"/>
                <w:szCs w:val="18"/>
              </w:rPr>
              <w:t>128</w:t>
            </w:r>
          </w:p>
        </w:tc>
        <w:tc>
          <w:tcPr>
            <w:tcW w:w="1261" w:type="dxa"/>
            <w:vAlign w:val="center"/>
          </w:tcPr>
          <w:p w14:paraId="528D6C66" w14:textId="77777777" w:rsidR="00D20E5B" w:rsidRPr="00DE7B59" w:rsidRDefault="00D20E5B" w:rsidP="005A53D1">
            <w:pPr>
              <w:pStyle w:val="TAC"/>
              <w:rPr>
                <w:rFonts w:cs="Arial"/>
                <w:szCs w:val="18"/>
              </w:rPr>
            </w:pPr>
            <w:r w:rsidRPr="00DE7B59">
              <w:rPr>
                <w:rFonts w:cs="Arial"/>
                <w:szCs w:val="18"/>
              </w:rPr>
              <w:t>≤ 31342</w:t>
            </w:r>
          </w:p>
        </w:tc>
        <w:tc>
          <w:tcPr>
            <w:tcW w:w="771" w:type="dxa"/>
            <w:vAlign w:val="center"/>
          </w:tcPr>
          <w:p w14:paraId="16845681" w14:textId="77777777" w:rsidR="00D20E5B" w:rsidRPr="00DE7B59" w:rsidRDefault="00D20E5B" w:rsidP="005A53D1">
            <w:pPr>
              <w:pStyle w:val="TAC"/>
              <w:rPr>
                <w:rFonts w:cs="Arial"/>
                <w:szCs w:val="18"/>
              </w:rPr>
            </w:pPr>
            <w:r w:rsidRPr="00DE7B59">
              <w:rPr>
                <w:rFonts w:cs="Arial"/>
                <w:szCs w:val="18"/>
              </w:rPr>
              <w:t>192</w:t>
            </w:r>
          </w:p>
        </w:tc>
        <w:tc>
          <w:tcPr>
            <w:tcW w:w="1507" w:type="dxa"/>
            <w:vAlign w:val="center"/>
          </w:tcPr>
          <w:p w14:paraId="6DF75758" w14:textId="77777777" w:rsidR="00D20E5B" w:rsidRPr="00DE7B59" w:rsidRDefault="00D20E5B" w:rsidP="005A53D1">
            <w:pPr>
              <w:pStyle w:val="TAC"/>
              <w:rPr>
                <w:rFonts w:cs="Arial"/>
                <w:szCs w:val="18"/>
              </w:rPr>
            </w:pPr>
            <w:r w:rsidRPr="00DE7B59">
              <w:rPr>
                <w:rFonts w:cs="Arial"/>
                <w:szCs w:val="18"/>
              </w:rPr>
              <w:t>≤ 1754595</w:t>
            </w:r>
          </w:p>
        </w:tc>
      </w:tr>
      <w:tr w:rsidR="00D20E5B" w:rsidRPr="00DE7B59" w14:paraId="7E608BB5" w14:textId="77777777" w:rsidTr="005A53D1">
        <w:trPr>
          <w:trHeight w:val="170"/>
          <w:jc w:val="center"/>
        </w:trPr>
        <w:tc>
          <w:tcPr>
            <w:tcW w:w="770" w:type="dxa"/>
            <w:shd w:val="clear" w:color="auto" w:fill="auto"/>
            <w:vAlign w:val="center"/>
          </w:tcPr>
          <w:p w14:paraId="3241E770" w14:textId="77777777" w:rsidR="00D20E5B" w:rsidRPr="00DE7B59" w:rsidRDefault="00D20E5B" w:rsidP="005A53D1">
            <w:pPr>
              <w:pStyle w:val="TAC"/>
              <w:rPr>
                <w:rFonts w:cs="Arial"/>
                <w:szCs w:val="18"/>
              </w:rPr>
            </w:pPr>
            <w:r w:rsidRPr="00DE7B59">
              <w:rPr>
                <w:rFonts w:cs="Arial"/>
                <w:szCs w:val="18"/>
              </w:rPr>
              <w:t>1</w:t>
            </w:r>
          </w:p>
        </w:tc>
        <w:tc>
          <w:tcPr>
            <w:tcW w:w="1016" w:type="dxa"/>
            <w:shd w:val="clear" w:color="auto" w:fill="auto"/>
            <w:vAlign w:val="center"/>
          </w:tcPr>
          <w:p w14:paraId="25589133" w14:textId="77777777" w:rsidR="00D20E5B" w:rsidRPr="00DE7B59" w:rsidRDefault="00D20E5B" w:rsidP="005A53D1">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shd w:val="clear" w:color="auto" w:fill="auto"/>
            <w:vAlign w:val="center"/>
          </w:tcPr>
          <w:p w14:paraId="51C71F61" w14:textId="77777777" w:rsidR="00D20E5B" w:rsidRPr="00DE7B59" w:rsidRDefault="00D20E5B" w:rsidP="005A53D1">
            <w:pPr>
              <w:pStyle w:val="TAC"/>
              <w:rPr>
                <w:rFonts w:cs="Arial"/>
                <w:szCs w:val="18"/>
              </w:rPr>
            </w:pPr>
            <w:r w:rsidRPr="00DE7B59">
              <w:rPr>
                <w:rFonts w:cs="Arial"/>
                <w:szCs w:val="18"/>
              </w:rPr>
              <w:t>65</w:t>
            </w:r>
          </w:p>
        </w:tc>
        <w:tc>
          <w:tcPr>
            <w:tcW w:w="1016" w:type="dxa"/>
            <w:shd w:val="clear" w:color="auto" w:fill="auto"/>
            <w:vAlign w:val="center"/>
          </w:tcPr>
          <w:p w14:paraId="5F0B9B83" w14:textId="77777777" w:rsidR="00D20E5B" w:rsidRPr="00DE7B59" w:rsidRDefault="00D20E5B" w:rsidP="005A53D1">
            <w:pPr>
              <w:pStyle w:val="TAC"/>
              <w:rPr>
                <w:rFonts w:cs="Arial"/>
                <w:szCs w:val="18"/>
              </w:rPr>
            </w:pPr>
            <w:r w:rsidRPr="00DE7B59">
              <w:rPr>
                <w:rFonts w:cs="Arial"/>
                <w:szCs w:val="18"/>
              </w:rPr>
              <w:t>≤ 597</w:t>
            </w:r>
          </w:p>
        </w:tc>
        <w:tc>
          <w:tcPr>
            <w:tcW w:w="771" w:type="dxa"/>
            <w:vAlign w:val="center"/>
          </w:tcPr>
          <w:p w14:paraId="5B59D12C" w14:textId="77777777" w:rsidR="00D20E5B" w:rsidRPr="00DE7B59" w:rsidRDefault="00D20E5B" w:rsidP="005A53D1">
            <w:pPr>
              <w:pStyle w:val="TAC"/>
              <w:rPr>
                <w:rFonts w:cs="Arial"/>
                <w:szCs w:val="18"/>
              </w:rPr>
            </w:pPr>
            <w:r w:rsidRPr="00DE7B59">
              <w:rPr>
                <w:rFonts w:cs="Arial"/>
                <w:szCs w:val="18"/>
              </w:rPr>
              <w:t>129</w:t>
            </w:r>
          </w:p>
        </w:tc>
        <w:tc>
          <w:tcPr>
            <w:tcW w:w="1261" w:type="dxa"/>
            <w:vAlign w:val="center"/>
          </w:tcPr>
          <w:p w14:paraId="1FBA63FF" w14:textId="77777777" w:rsidR="00D20E5B" w:rsidRPr="00DE7B59" w:rsidRDefault="00D20E5B" w:rsidP="005A53D1">
            <w:pPr>
              <w:pStyle w:val="TAC"/>
              <w:rPr>
                <w:rFonts w:cs="Arial"/>
                <w:szCs w:val="18"/>
              </w:rPr>
            </w:pPr>
            <w:r w:rsidRPr="00DE7B59">
              <w:rPr>
                <w:rFonts w:cs="Arial"/>
                <w:szCs w:val="18"/>
              </w:rPr>
              <w:t>≤ 33376</w:t>
            </w:r>
          </w:p>
        </w:tc>
        <w:tc>
          <w:tcPr>
            <w:tcW w:w="771" w:type="dxa"/>
            <w:vAlign w:val="center"/>
          </w:tcPr>
          <w:p w14:paraId="4C9AED66" w14:textId="77777777" w:rsidR="00D20E5B" w:rsidRPr="00DE7B59" w:rsidRDefault="00D20E5B" w:rsidP="005A53D1">
            <w:pPr>
              <w:pStyle w:val="TAC"/>
              <w:rPr>
                <w:rFonts w:cs="Arial"/>
                <w:szCs w:val="18"/>
              </w:rPr>
            </w:pPr>
            <w:r w:rsidRPr="00DE7B59">
              <w:rPr>
                <w:rFonts w:cs="Arial"/>
                <w:szCs w:val="18"/>
              </w:rPr>
              <w:t>193</w:t>
            </w:r>
          </w:p>
        </w:tc>
        <w:tc>
          <w:tcPr>
            <w:tcW w:w="1507" w:type="dxa"/>
            <w:vAlign w:val="center"/>
          </w:tcPr>
          <w:p w14:paraId="6E9251FF" w14:textId="77777777" w:rsidR="00D20E5B" w:rsidRPr="00DE7B59" w:rsidRDefault="00D20E5B" w:rsidP="005A53D1">
            <w:pPr>
              <w:pStyle w:val="TAC"/>
              <w:rPr>
                <w:rFonts w:cs="Arial"/>
                <w:szCs w:val="18"/>
              </w:rPr>
            </w:pPr>
            <w:r w:rsidRPr="00DE7B59">
              <w:rPr>
                <w:rFonts w:cs="Arial"/>
                <w:szCs w:val="18"/>
              </w:rPr>
              <w:t>≤ 1868488</w:t>
            </w:r>
          </w:p>
        </w:tc>
      </w:tr>
      <w:tr w:rsidR="00D20E5B" w:rsidRPr="00DE7B59" w14:paraId="58085E4B" w14:textId="77777777" w:rsidTr="005A53D1">
        <w:trPr>
          <w:trHeight w:val="170"/>
          <w:jc w:val="center"/>
        </w:trPr>
        <w:tc>
          <w:tcPr>
            <w:tcW w:w="770" w:type="dxa"/>
            <w:shd w:val="clear" w:color="auto" w:fill="auto"/>
            <w:vAlign w:val="center"/>
          </w:tcPr>
          <w:p w14:paraId="58DCAA7E" w14:textId="77777777" w:rsidR="00D20E5B" w:rsidRPr="00DE7B59" w:rsidRDefault="00D20E5B" w:rsidP="005A53D1">
            <w:pPr>
              <w:pStyle w:val="TAC"/>
              <w:rPr>
                <w:rFonts w:cs="Arial"/>
                <w:szCs w:val="18"/>
              </w:rPr>
            </w:pPr>
            <w:r w:rsidRPr="00DE7B59">
              <w:rPr>
                <w:rFonts w:cs="Arial"/>
                <w:szCs w:val="18"/>
              </w:rPr>
              <w:t>2</w:t>
            </w:r>
          </w:p>
        </w:tc>
        <w:tc>
          <w:tcPr>
            <w:tcW w:w="1016" w:type="dxa"/>
            <w:shd w:val="clear" w:color="auto" w:fill="auto"/>
            <w:vAlign w:val="center"/>
          </w:tcPr>
          <w:p w14:paraId="24859AD6" w14:textId="77777777" w:rsidR="00D20E5B" w:rsidRPr="00DE7B59" w:rsidRDefault="00D20E5B" w:rsidP="005A53D1">
            <w:pPr>
              <w:pStyle w:val="TAC"/>
              <w:rPr>
                <w:rFonts w:cs="Arial"/>
                <w:szCs w:val="18"/>
              </w:rPr>
            </w:pPr>
            <w:r w:rsidRPr="00DE7B59">
              <w:rPr>
                <w:rFonts w:cs="Arial"/>
                <w:szCs w:val="18"/>
              </w:rPr>
              <w:t>≤ 11</w:t>
            </w:r>
          </w:p>
        </w:tc>
        <w:tc>
          <w:tcPr>
            <w:tcW w:w="771" w:type="dxa"/>
            <w:shd w:val="clear" w:color="auto" w:fill="auto"/>
            <w:vAlign w:val="center"/>
          </w:tcPr>
          <w:p w14:paraId="3491CF45" w14:textId="77777777" w:rsidR="00D20E5B" w:rsidRPr="00DE7B59" w:rsidRDefault="00D20E5B" w:rsidP="005A53D1">
            <w:pPr>
              <w:pStyle w:val="TAC"/>
              <w:rPr>
                <w:rFonts w:cs="Arial"/>
                <w:szCs w:val="18"/>
              </w:rPr>
            </w:pPr>
            <w:r w:rsidRPr="00DE7B59">
              <w:rPr>
                <w:rFonts w:cs="Arial"/>
                <w:szCs w:val="18"/>
              </w:rPr>
              <w:t>66</w:t>
            </w:r>
          </w:p>
        </w:tc>
        <w:tc>
          <w:tcPr>
            <w:tcW w:w="1016" w:type="dxa"/>
            <w:shd w:val="clear" w:color="auto" w:fill="auto"/>
            <w:vAlign w:val="center"/>
          </w:tcPr>
          <w:p w14:paraId="58C96780" w14:textId="77777777" w:rsidR="00D20E5B" w:rsidRPr="00DE7B59" w:rsidRDefault="00D20E5B" w:rsidP="005A53D1">
            <w:pPr>
              <w:pStyle w:val="TAC"/>
              <w:rPr>
                <w:rFonts w:cs="Arial"/>
                <w:szCs w:val="18"/>
              </w:rPr>
            </w:pPr>
            <w:r w:rsidRPr="00DE7B59">
              <w:rPr>
                <w:rFonts w:cs="Arial"/>
                <w:szCs w:val="18"/>
              </w:rPr>
              <w:t>≤ 635</w:t>
            </w:r>
          </w:p>
        </w:tc>
        <w:tc>
          <w:tcPr>
            <w:tcW w:w="771" w:type="dxa"/>
            <w:vAlign w:val="center"/>
          </w:tcPr>
          <w:p w14:paraId="419486BF" w14:textId="77777777" w:rsidR="00D20E5B" w:rsidRPr="00DE7B59" w:rsidRDefault="00D20E5B" w:rsidP="005A53D1">
            <w:pPr>
              <w:pStyle w:val="TAC"/>
              <w:rPr>
                <w:rFonts w:cs="Arial"/>
                <w:szCs w:val="18"/>
              </w:rPr>
            </w:pPr>
            <w:r w:rsidRPr="00DE7B59">
              <w:rPr>
                <w:rFonts w:cs="Arial"/>
                <w:szCs w:val="18"/>
              </w:rPr>
              <w:t>130</w:t>
            </w:r>
          </w:p>
        </w:tc>
        <w:tc>
          <w:tcPr>
            <w:tcW w:w="1261" w:type="dxa"/>
            <w:vAlign w:val="center"/>
          </w:tcPr>
          <w:p w14:paraId="7A0220C7" w14:textId="77777777" w:rsidR="00D20E5B" w:rsidRPr="00DE7B59" w:rsidRDefault="00D20E5B" w:rsidP="005A53D1">
            <w:pPr>
              <w:pStyle w:val="TAC"/>
              <w:rPr>
                <w:rFonts w:cs="Arial"/>
                <w:szCs w:val="18"/>
              </w:rPr>
            </w:pPr>
            <w:r w:rsidRPr="00DE7B59">
              <w:rPr>
                <w:rFonts w:cs="Arial"/>
                <w:szCs w:val="18"/>
              </w:rPr>
              <w:t>≤ 35543</w:t>
            </w:r>
          </w:p>
        </w:tc>
        <w:tc>
          <w:tcPr>
            <w:tcW w:w="771" w:type="dxa"/>
            <w:vAlign w:val="center"/>
          </w:tcPr>
          <w:p w14:paraId="3EB078DD" w14:textId="77777777" w:rsidR="00D20E5B" w:rsidRPr="00DE7B59" w:rsidRDefault="00D20E5B" w:rsidP="005A53D1">
            <w:pPr>
              <w:pStyle w:val="TAC"/>
              <w:rPr>
                <w:rFonts w:cs="Arial"/>
                <w:szCs w:val="18"/>
              </w:rPr>
            </w:pPr>
            <w:r w:rsidRPr="00DE7B59">
              <w:rPr>
                <w:rFonts w:cs="Arial"/>
                <w:szCs w:val="18"/>
              </w:rPr>
              <w:t>194</w:t>
            </w:r>
          </w:p>
        </w:tc>
        <w:tc>
          <w:tcPr>
            <w:tcW w:w="1507" w:type="dxa"/>
            <w:vAlign w:val="center"/>
          </w:tcPr>
          <w:p w14:paraId="131998D2" w14:textId="77777777" w:rsidR="00D20E5B" w:rsidRPr="00DE7B59" w:rsidRDefault="00D20E5B" w:rsidP="005A53D1">
            <w:pPr>
              <w:pStyle w:val="TAC"/>
              <w:rPr>
                <w:rFonts w:cs="Arial"/>
                <w:szCs w:val="18"/>
              </w:rPr>
            </w:pPr>
            <w:r w:rsidRPr="00DE7B59">
              <w:rPr>
                <w:rFonts w:cs="Arial"/>
                <w:szCs w:val="18"/>
              </w:rPr>
              <w:t>≤ 1989774</w:t>
            </w:r>
          </w:p>
        </w:tc>
      </w:tr>
      <w:tr w:rsidR="00D20E5B" w:rsidRPr="00DE7B59" w14:paraId="62E1A957" w14:textId="77777777" w:rsidTr="005A53D1">
        <w:trPr>
          <w:trHeight w:val="170"/>
          <w:jc w:val="center"/>
        </w:trPr>
        <w:tc>
          <w:tcPr>
            <w:tcW w:w="770" w:type="dxa"/>
            <w:shd w:val="clear" w:color="auto" w:fill="auto"/>
            <w:vAlign w:val="center"/>
          </w:tcPr>
          <w:p w14:paraId="54165151" w14:textId="77777777" w:rsidR="00D20E5B" w:rsidRPr="00DE7B59" w:rsidRDefault="00D20E5B" w:rsidP="005A53D1">
            <w:pPr>
              <w:pStyle w:val="TAC"/>
              <w:rPr>
                <w:rFonts w:cs="Arial"/>
                <w:szCs w:val="18"/>
              </w:rPr>
            </w:pPr>
            <w:r w:rsidRPr="00DE7B59">
              <w:rPr>
                <w:rFonts w:cs="Arial"/>
                <w:szCs w:val="18"/>
              </w:rPr>
              <w:t>3</w:t>
            </w:r>
          </w:p>
        </w:tc>
        <w:tc>
          <w:tcPr>
            <w:tcW w:w="1016" w:type="dxa"/>
            <w:shd w:val="clear" w:color="auto" w:fill="auto"/>
            <w:vAlign w:val="center"/>
          </w:tcPr>
          <w:p w14:paraId="773A63BE" w14:textId="77777777" w:rsidR="00D20E5B" w:rsidRPr="00DE7B59" w:rsidRDefault="00D20E5B" w:rsidP="005A53D1">
            <w:pPr>
              <w:pStyle w:val="TAC"/>
              <w:rPr>
                <w:rFonts w:cs="Arial"/>
                <w:szCs w:val="18"/>
              </w:rPr>
            </w:pPr>
            <w:r w:rsidRPr="00DE7B59">
              <w:rPr>
                <w:rFonts w:cs="Arial"/>
                <w:szCs w:val="18"/>
              </w:rPr>
              <w:t>≤ 12</w:t>
            </w:r>
          </w:p>
        </w:tc>
        <w:tc>
          <w:tcPr>
            <w:tcW w:w="771" w:type="dxa"/>
            <w:shd w:val="clear" w:color="auto" w:fill="auto"/>
            <w:vAlign w:val="center"/>
          </w:tcPr>
          <w:p w14:paraId="16116FA1" w14:textId="77777777" w:rsidR="00D20E5B" w:rsidRPr="00DE7B59" w:rsidRDefault="00D20E5B" w:rsidP="005A53D1">
            <w:pPr>
              <w:pStyle w:val="TAC"/>
              <w:rPr>
                <w:rFonts w:cs="Arial"/>
                <w:szCs w:val="18"/>
              </w:rPr>
            </w:pPr>
            <w:r w:rsidRPr="00DE7B59">
              <w:rPr>
                <w:rFonts w:cs="Arial"/>
                <w:szCs w:val="18"/>
              </w:rPr>
              <w:t>67</w:t>
            </w:r>
          </w:p>
        </w:tc>
        <w:tc>
          <w:tcPr>
            <w:tcW w:w="1016" w:type="dxa"/>
            <w:shd w:val="clear" w:color="auto" w:fill="auto"/>
            <w:vAlign w:val="center"/>
          </w:tcPr>
          <w:p w14:paraId="35F433DA" w14:textId="77777777" w:rsidR="00D20E5B" w:rsidRPr="00DE7B59" w:rsidRDefault="00D20E5B" w:rsidP="005A53D1">
            <w:pPr>
              <w:pStyle w:val="TAC"/>
              <w:rPr>
                <w:rFonts w:cs="Arial"/>
                <w:szCs w:val="18"/>
              </w:rPr>
            </w:pPr>
            <w:r w:rsidRPr="00DE7B59">
              <w:rPr>
                <w:rFonts w:cs="Arial"/>
                <w:szCs w:val="18"/>
              </w:rPr>
              <w:t>≤ 677</w:t>
            </w:r>
          </w:p>
        </w:tc>
        <w:tc>
          <w:tcPr>
            <w:tcW w:w="771" w:type="dxa"/>
            <w:vAlign w:val="center"/>
          </w:tcPr>
          <w:p w14:paraId="74760D28" w14:textId="77777777" w:rsidR="00D20E5B" w:rsidRPr="00DE7B59" w:rsidRDefault="00D20E5B" w:rsidP="005A53D1">
            <w:pPr>
              <w:pStyle w:val="TAC"/>
              <w:rPr>
                <w:rFonts w:cs="Arial"/>
                <w:szCs w:val="18"/>
              </w:rPr>
            </w:pPr>
            <w:r w:rsidRPr="00DE7B59">
              <w:rPr>
                <w:rFonts w:cs="Arial"/>
                <w:szCs w:val="18"/>
              </w:rPr>
              <w:t>131</w:t>
            </w:r>
          </w:p>
        </w:tc>
        <w:tc>
          <w:tcPr>
            <w:tcW w:w="1261" w:type="dxa"/>
            <w:vAlign w:val="center"/>
          </w:tcPr>
          <w:p w14:paraId="6FE3A500" w14:textId="77777777" w:rsidR="00D20E5B" w:rsidRPr="00DE7B59" w:rsidRDefault="00D20E5B" w:rsidP="005A53D1">
            <w:pPr>
              <w:pStyle w:val="TAC"/>
              <w:rPr>
                <w:rFonts w:cs="Arial"/>
                <w:szCs w:val="18"/>
              </w:rPr>
            </w:pPr>
            <w:r w:rsidRPr="00DE7B59">
              <w:rPr>
                <w:rFonts w:cs="Arial"/>
                <w:szCs w:val="18"/>
              </w:rPr>
              <w:t>≤ 37850</w:t>
            </w:r>
          </w:p>
        </w:tc>
        <w:tc>
          <w:tcPr>
            <w:tcW w:w="771" w:type="dxa"/>
            <w:vAlign w:val="center"/>
          </w:tcPr>
          <w:p w14:paraId="0B3DD961" w14:textId="77777777" w:rsidR="00D20E5B" w:rsidRPr="00DE7B59" w:rsidRDefault="00D20E5B" w:rsidP="005A53D1">
            <w:pPr>
              <w:pStyle w:val="TAC"/>
              <w:rPr>
                <w:rFonts w:cs="Arial"/>
                <w:szCs w:val="18"/>
              </w:rPr>
            </w:pPr>
            <w:r w:rsidRPr="00DE7B59">
              <w:rPr>
                <w:rFonts w:cs="Arial"/>
                <w:szCs w:val="18"/>
              </w:rPr>
              <w:t>195</w:t>
            </w:r>
          </w:p>
        </w:tc>
        <w:tc>
          <w:tcPr>
            <w:tcW w:w="1507" w:type="dxa"/>
            <w:vAlign w:val="center"/>
          </w:tcPr>
          <w:p w14:paraId="5EC912C3" w14:textId="77777777" w:rsidR="00D20E5B" w:rsidRPr="00DE7B59" w:rsidRDefault="00D20E5B" w:rsidP="005A53D1">
            <w:pPr>
              <w:pStyle w:val="TAC"/>
              <w:rPr>
                <w:rFonts w:cs="Arial"/>
                <w:szCs w:val="18"/>
              </w:rPr>
            </w:pPr>
            <w:r w:rsidRPr="00DE7B59">
              <w:rPr>
                <w:rFonts w:cs="Arial"/>
                <w:szCs w:val="18"/>
              </w:rPr>
              <w:t>≤ 2118933</w:t>
            </w:r>
          </w:p>
        </w:tc>
      </w:tr>
      <w:tr w:rsidR="00D20E5B" w:rsidRPr="00DE7B59" w14:paraId="136601DB" w14:textId="77777777" w:rsidTr="005A53D1">
        <w:trPr>
          <w:trHeight w:val="170"/>
          <w:jc w:val="center"/>
        </w:trPr>
        <w:tc>
          <w:tcPr>
            <w:tcW w:w="770" w:type="dxa"/>
            <w:shd w:val="clear" w:color="auto" w:fill="auto"/>
            <w:vAlign w:val="center"/>
          </w:tcPr>
          <w:p w14:paraId="062A5B08" w14:textId="77777777" w:rsidR="00D20E5B" w:rsidRPr="00DE7B59" w:rsidRDefault="00D20E5B" w:rsidP="005A53D1">
            <w:pPr>
              <w:pStyle w:val="TAC"/>
              <w:rPr>
                <w:rFonts w:cs="Arial"/>
                <w:szCs w:val="18"/>
              </w:rPr>
            </w:pPr>
            <w:r w:rsidRPr="00DE7B59">
              <w:rPr>
                <w:rFonts w:cs="Arial"/>
                <w:szCs w:val="18"/>
              </w:rPr>
              <w:t>4</w:t>
            </w:r>
          </w:p>
        </w:tc>
        <w:tc>
          <w:tcPr>
            <w:tcW w:w="1016" w:type="dxa"/>
            <w:shd w:val="clear" w:color="auto" w:fill="auto"/>
            <w:vAlign w:val="center"/>
          </w:tcPr>
          <w:p w14:paraId="21F2EF04" w14:textId="77777777" w:rsidR="00D20E5B" w:rsidRPr="00DE7B59" w:rsidRDefault="00D20E5B" w:rsidP="005A53D1">
            <w:pPr>
              <w:pStyle w:val="TAC"/>
              <w:rPr>
                <w:rFonts w:cs="Arial"/>
                <w:szCs w:val="18"/>
              </w:rPr>
            </w:pPr>
            <w:r w:rsidRPr="00DE7B59">
              <w:rPr>
                <w:rFonts w:cs="Arial"/>
                <w:szCs w:val="18"/>
              </w:rPr>
              <w:t>≤ 13</w:t>
            </w:r>
          </w:p>
        </w:tc>
        <w:tc>
          <w:tcPr>
            <w:tcW w:w="771" w:type="dxa"/>
            <w:shd w:val="clear" w:color="auto" w:fill="auto"/>
            <w:vAlign w:val="center"/>
          </w:tcPr>
          <w:p w14:paraId="7FC82D43" w14:textId="77777777" w:rsidR="00D20E5B" w:rsidRPr="00DE7B59" w:rsidRDefault="00D20E5B" w:rsidP="005A53D1">
            <w:pPr>
              <w:pStyle w:val="TAC"/>
              <w:rPr>
                <w:rFonts w:cs="Arial"/>
                <w:szCs w:val="18"/>
              </w:rPr>
            </w:pPr>
            <w:r w:rsidRPr="00DE7B59">
              <w:rPr>
                <w:rFonts w:cs="Arial"/>
                <w:szCs w:val="18"/>
              </w:rPr>
              <w:t>68</w:t>
            </w:r>
          </w:p>
        </w:tc>
        <w:tc>
          <w:tcPr>
            <w:tcW w:w="1016" w:type="dxa"/>
            <w:shd w:val="clear" w:color="auto" w:fill="auto"/>
            <w:vAlign w:val="center"/>
          </w:tcPr>
          <w:p w14:paraId="3D7D681D" w14:textId="77777777" w:rsidR="00D20E5B" w:rsidRPr="00DE7B59" w:rsidRDefault="00D20E5B" w:rsidP="005A53D1">
            <w:pPr>
              <w:pStyle w:val="TAC"/>
              <w:rPr>
                <w:rFonts w:cs="Arial"/>
                <w:szCs w:val="18"/>
              </w:rPr>
            </w:pPr>
            <w:r w:rsidRPr="00DE7B59">
              <w:rPr>
                <w:rFonts w:cs="Arial"/>
                <w:szCs w:val="18"/>
              </w:rPr>
              <w:t>≤ 720</w:t>
            </w:r>
          </w:p>
        </w:tc>
        <w:tc>
          <w:tcPr>
            <w:tcW w:w="771" w:type="dxa"/>
            <w:vAlign w:val="center"/>
          </w:tcPr>
          <w:p w14:paraId="0F0FF548" w14:textId="77777777" w:rsidR="00D20E5B" w:rsidRPr="00DE7B59" w:rsidRDefault="00D20E5B" w:rsidP="005A53D1">
            <w:pPr>
              <w:pStyle w:val="TAC"/>
              <w:rPr>
                <w:rFonts w:cs="Arial"/>
                <w:szCs w:val="18"/>
              </w:rPr>
            </w:pPr>
            <w:r w:rsidRPr="00DE7B59">
              <w:rPr>
                <w:rFonts w:cs="Arial"/>
                <w:szCs w:val="18"/>
              </w:rPr>
              <w:t>132</w:t>
            </w:r>
          </w:p>
        </w:tc>
        <w:tc>
          <w:tcPr>
            <w:tcW w:w="1261" w:type="dxa"/>
            <w:vAlign w:val="center"/>
          </w:tcPr>
          <w:p w14:paraId="72418F57" w14:textId="77777777" w:rsidR="00D20E5B" w:rsidRPr="00DE7B59" w:rsidRDefault="00D20E5B" w:rsidP="005A53D1">
            <w:pPr>
              <w:pStyle w:val="TAC"/>
              <w:rPr>
                <w:rFonts w:cs="Arial"/>
                <w:szCs w:val="18"/>
              </w:rPr>
            </w:pPr>
            <w:r w:rsidRPr="00DE7B59">
              <w:rPr>
                <w:rFonts w:cs="Arial"/>
                <w:szCs w:val="18"/>
              </w:rPr>
              <w:t>≤ 40307</w:t>
            </w:r>
          </w:p>
        </w:tc>
        <w:tc>
          <w:tcPr>
            <w:tcW w:w="771" w:type="dxa"/>
            <w:vAlign w:val="center"/>
          </w:tcPr>
          <w:p w14:paraId="5824E1AF" w14:textId="77777777" w:rsidR="00D20E5B" w:rsidRPr="00DE7B59" w:rsidRDefault="00D20E5B" w:rsidP="005A53D1">
            <w:pPr>
              <w:pStyle w:val="TAC"/>
              <w:rPr>
                <w:rFonts w:cs="Arial"/>
                <w:szCs w:val="18"/>
              </w:rPr>
            </w:pPr>
            <w:r w:rsidRPr="00DE7B59">
              <w:rPr>
                <w:rFonts w:cs="Arial"/>
                <w:szCs w:val="18"/>
              </w:rPr>
              <w:t>196</w:t>
            </w:r>
          </w:p>
        </w:tc>
        <w:tc>
          <w:tcPr>
            <w:tcW w:w="1507" w:type="dxa"/>
            <w:vAlign w:val="center"/>
          </w:tcPr>
          <w:p w14:paraId="19F2D1C4" w14:textId="77777777" w:rsidR="00D20E5B" w:rsidRPr="00DE7B59" w:rsidRDefault="00D20E5B" w:rsidP="005A53D1">
            <w:pPr>
              <w:pStyle w:val="TAC"/>
              <w:rPr>
                <w:rFonts w:cs="Arial"/>
                <w:szCs w:val="18"/>
              </w:rPr>
            </w:pPr>
            <w:r w:rsidRPr="00DE7B59">
              <w:rPr>
                <w:rFonts w:cs="Arial"/>
                <w:szCs w:val="18"/>
              </w:rPr>
              <w:t>≤ 2256475</w:t>
            </w:r>
          </w:p>
        </w:tc>
      </w:tr>
      <w:tr w:rsidR="00D20E5B" w:rsidRPr="00DE7B59" w14:paraId="439BA66C" w14:textId="77777777" w:rsidTr="005A53D1">
        <w:trPr>
          <w:trHeight w:val="170"/>
          <w:jc w:val="center"/>
        </w:trPr>
        <w:tc>
          <w:tcPr>
            <w:tcW w:w="770" w:type="dxa"/>
            <w:shd w:val="clear" w:color="auto" w:fill="auto"/>
            <w:vAlign w:val="center"/>
          </w:tcPr>
          <w:p w14:paraId="4B61E422" w14:textId="77777777" w:rsidR="00D20E5B" w:rsidRPr="00DE7B59" w:rsidRDefault="00D20E5B" w:rsidP="005A53D1">
            <w:pPr>
              <w:pStyle w:val="TAC"/>
              <w:rPr>
                <w:rFonts w:cs="Arial"/>
                <w:szCs w:val="18"/>
              </w:rPr>
            </w:pPr>
            <w:r w:rsidRPr="00DE7B59">
              <w:rPr>
                <w:rFonts w:cs="Arial"/>
                <w:szCs w:val="18"/>
              </w:rPr>
              <w:t>5</w:t>
            </w:r>
          </w:p>
        </w:tc>
        <w:tc>
          <w:tcPr>
            <w:tcW w:w="1016" w:type="dxa"/>
            <w:shd w:val="clear" w:color="auto" w:fill="auto"/>
            <w:vAlign w:val="center"/>
          </w:tcPr>
          <w:p w14:paraId="0579C153" w14:textId="77777777" w:rsidR="00D20E5B" w:rsidRPr="00DE7B59" w:rsidRDefault="00D20E5B" w:rsidP="005A53D1">
            <w:pPr>
              <w:pStyle w:val="TAC"/>
              <w:rPr>
                <w:rFonts w:cs="Arial"/>
                <w:szCs w:val="18"/>
              </w:rPr>
            </w:pPr>
            <w:r w:rsidRPr="00DE7B59">
              <w:rPr>
                <w:rFonts w:cs="Arial"/>
                <w:szCs w:val="18"/>
              </w:rPr>
              <w:t>≤ 14</w:t>
            </w:r>
          </w:p>
        </w:tc>
        <w:tc>
          <w:tcPr>
            <w:tcW w:w="771" w:type="dxa"/>
            <w:shd w:val="clear" w:color="auto" w:fill="auto"/>
            <w:vAlign w:val="center"/>
          </w:tcPr>
          <w:p w14:paraId="2AFA3FE1" w14:textId="77777777" w:rsidR="00D20E5B" w:rsidRPr="00DE7B59" w:rsidRDefault="00D20E5B" w:rsidP="005A53D1">
            <w:pPr>
              <w:pStyle w:val="TAC"/>
              <w:rPr>
                <w:rFonts w:cs="Arial"/>
                <w:szCs w:val="18"/>
              </w:rPr>
            </w:pPr>
            <w:r w:rsidRPr="00DE7B59">
              <w:rPr>
                <w:rFonts w:cs="Arial"/>
                <w:szCs w:val="18"/>
              </w:rPr>
              <w:t>69</w:t>
            </w:r>
          </w:p>
        </w:tc>
        <w:tc>
          <w:tcPr>
            <w:tcW w:w="1016" w:type="dxa"/>
            <w:shd w:val="clear" w:color="auto" w:fill="auto"/>
            <w:vAlign w:val="center"/>
          </w:tcPr>
          <w:p w14:paraId="5D717374" w14:textId="77777777" w:rsidR="00D20E5B" w:rsidRPr="00DE7B59" w:rsidRDefault="00D20E5B" w:rsidP="005A53D1">
            <w:pPr>
              <w:pStyle w:val="TAC"/>
              <w:rPr>
                <w:rFonts w:cs="Arial"/>
                <w:szCs w:val="18"/>
              </w:rPr>
            </w:pPr>
            <w:r w:rsidRPr="00DE7B59">
              <w:rPr>
                <w:rFonts w:cs="Arial"/>
                <w:szCs w:val="18"/>
              </w:rPr>
              <w:t>≤ 767</w:t>
            </w:r>
          </w:p>
        </w:tc>
        <w:tc>
          <w:tcPr>
            <w:tcW w:w="771" w:type="dxa"/>
            <w:vAlign w:val="center"/>
          </w:tcPr>
          <w:p w14:paraId="64670560" w14:textId="77777777" w:rsidR="00D20E5B" w:rsidRPr="00DE7B59" w:rsidRDefault="00D20E5B" w:rsidP="005A53D1">
            <w:pPr>
              <w:pStyle w:val="TAC"/>
              <w:rPr>
                <w:rFonts w:cs="Arial"/>
                <w:szCs w:val="18"/>
              </w:rPr>
            </w:pPr>
            <w:r w:rsidRPr="00DE7B59">
              <w:rPr>
                <w:rFonts w:cs="Arial"/>
                <w:szCs w:val="18"/>
              </w:rPr>
              <w:t>133</w:t>
            </w:r>
          </w:p>
        </w:tc>
        <w:tc>
          <w:tcPr>
            <w:tcW w:w="1261" w:type="dxa"/>
            <w:vAlign w:val="center"/>
          </w:tcPr>
          <w:p w14:paraId="5F4624B7" w14:textId="77777777" w:rsidR="00D20E5B" w:rsidRPr="00DE7B59" w:rsidRDefault="00D20E5B" w:rsidP="005A53D1">
            <w:pPr>
              <w:pStyle w:val="TAC"/>
              <w:rPr>
                <w:rFonts w:cs="Arial"/>
                <w:szCs w:val="18"/>
              </w:rPr>
            </w:pPr>
            <w:r w:rsidRPr="00DE7B59">
              <w:rPr>
                <w:rFonts w:cs="Arial"/>
                <w:szCs w:val="18"/>
              </w:rPr>
              <w:t>≤ 42923</w:t>
            </w:r>
          </w:p>
        </w:tc>
        <w:tc>
          <w:tcPr>
            <w:tcW w:w="771" w:type="dxa"/>
            <w:vAlign w:val="center"/>
          </w:tcPr>
          <w:p w14:paraId="20FB6F74" w14:textId="77777777" w:rsidR="00D20E5B" w:rsidRPr="00DE7B59" w:rsidRDefault="00D20E5B" w:rsidP="005A53D1">
            <w:pPr>
              <w:pStyle w:val="TAC"/>
              <w:rPr>
                <w:rFonts w:cs="Arial"/>
                <w:szCs w:val="18"/>
              </w:rPr>
            </w:pPr>
            <w:r w:rsidRPr="00DE7B59">
              <w:rPr>
                <w:rFonts w:cs="Arial"/>
                <w:szCs w:val="18"/>
              </w:rPr>
              <w:t>197</w:t>
            </w:r>
          </w:p>
        </w:tc>
        <w:tc>
          <w:tcPr>
            <w:tcW w:w="1507" w:type="dxa"/>
            <w:vAlign w:val="center"/>
          </w:tcPr>
          <w:p w14:paraId="68EF68FD" w14:textId="77777777" w:rsidR="00D20E5B" w:rsidRPr="00DE7B59" w:rsidRDefault="00D20E5B" w:rsidP="005A53D1">
            <w:pPr>
              <w:pStyle w:val="TAC"/>
              <w:rPr>
                <w:rFonts w:cs="Arial"/>
                <w:szCs w:val="18"/>
              </w:rPr>
            </w:pPr>
            <w:r w:rsidRPr="00DE7B59">
              <w:rPr>
                <w:rFonts w:cs="Arial"/>
                <w:szCs w:val="18"/>
              </w:rPr>
              <w:t>≤ 2402946</w:t>
            </w:r>
          </w:p>
        </w:tc>
      </w:tr>
      <w:tr w:rsidR="00D20E5B" w:rsidRPr="00DE7B59" w14:paraId="04E6D1FD" w14:textId="77777777" w:rsidTr="005A53D1">
        <w:trPr>
          <w:trHeight w:val="170"/>
          <w:jc w:val="center"/>
        </w:trPr>
        <w:tc>
          <w:tcPr>
            <w:tcW w:w="770" w:type="dxa"/>
            <w:shd w:val="clear" w:color="auto" w:fill="auto"/>
            <w:vAlign w:val="center"/>
          </w:tcPr>
          <w:p w14:paraId="454C6862" w14:textId="77777777" w:rsidR="00D20E5B" w:rsidRPr="00DE7B59" w:rsidRDefault="00D20E5B" w:rsidP="005A53D1">
            <w:pPr>
              <w:pStyle w:val="TAC"/>
              <w:rPr>
                <w:rFonts w:cs="Arial"/>
                <w:szCs w:val="18"/>
              </w:rPr>
            </w:pPr>
            <w:r w:rsidRPr="00DE7B59">
              <w:rPr>
                <w:rFonts w:cs="Arial"/>
                <w:szCs w:val="18"/>
              </w:rPr>
              <w:t>6</w:t>
            </w:r>
          </w:p>
        </w:tc>
        <w:tc>
          <w:tcPr>
            <w:tcW w:w="1016" w:type="dxa"/>
            <w:shd w:val="clear" w:color="auto" w:fill="auto"/>
            <w:vAlign w:val="center"/>
          </w:tcPr>
          <w:p w14:paraId="1F4D47B4" w14:textId="77777777" w:rsidR="00D20E5B" w:rsidRPr="00DE7B59" w:rsidRDefault="00D20E5B" w:rsidP="005A53D1">
            <w:pPr>
              <w:pStyle w:val="TAC"/>
              <w:rPr>
                <w:rFonts w:cs="Arial"/>
                <w:szCs w:val="18"/>
              </w:rPr>
            </w:pPr>
            <w:r w:rsidRPr="00DE7B59">
              <w:rPr>
                <w:rFonts w:cs="Arial"/>
                <w:szCs w:val="18"/>
              </w:rPr>
              <w:t>≤ 15</w:t>
            </w:r>
          </w:p>
        </w:tc>
        <w:tc>
          <w:tcPr>
            <w:tcW w:w="771" w:type="dxa"/>
            <w:shd w:val="clear" w:color="auto" w:fill="auto"/>
            <w:vAlign w:val="center"/>
          </w:tcPr>
          <w:p w14:paraId="72C47E88" w14:textId="77777777" w:rsidR="00D20E5B" w:rsidRPr="00DE7B59" w:rsidRDefault="00D20E5B" w:rsidP="005A53D1">
            <w:pPr>
              <w:pStyle w:val="TAC"/>
              <w:rPr>
                <w:rFonts w:cs="Arial"/>
                <w:szCs w:val="18"/>
              </w:rPr>
            </w:pPr>
            <w:r w:rsidRPr="00DE7B59">
              <w:rPr>
                <w:rFonts w:cs="Arial"/>
                <w:szCs w:val="18"/>
              </w:rPr>
              <w:t>70</w:t>
            </w:r>
          </w:p>
        </w:tc>
        <w:tc>
          <w:tcPr>
            <w:tcW w:w="1016" w:type="dxa"/>
            <w:shd w:val="clear" w:color="auto" w:fill="auto"/>
            <w:vAlign w:val="center"/>
          </w:tcPr>
          <w:p w14:paraId="773725CF" w14:textId="77777777" w:rsidR="00D20E5B" w:rsidRPr="00DE7B59" w:rsidRDefault="00D20E5B" w:rsidP="005A53D1">
            <w:pPr>
              <w:pStyle w:val="TAC"/>
              <w:rPr>
                <w:rFonts w:cs="Arial"/>
                <w:szCs w:val="18"/>
              </w:rPr>
            </w:pPr>
            <w:r w:rsidRPr="00DE7B59">
              <w:rPr>
                <w:rFonts w:cs="Arial"/>
                <w:szCs w:val="18"/>
              </w:rPr>
              <w:t>≤ 817</w:t>
            </w:r>
          </w:p>
        </w:tc>
        <w:tc>
          <w:tcPr>
            <w:tcW w:w="771" w:type="dxa"/>
            <w:vAlign w:val="center"/>
          </w:tcPr>
          <w:p w14:paraId="19B26086" w14:textId="77777777" w:rsidR="00D20E5B" w:rsidRPr="00DE7B59" w:rsidRDefault="00D20E5B" w:rsidP="005A53D1">
            <w:pPr>
              <w:pStyle w:val="TAC"/>
              <w:rPr>
                <w:rFonts w:cs="Arial"/>
                <w:szCs w:val="18"/>
              </w:rPr>
            </w:pPr>
            <w:r w:rsidRPr="00DE7B59">
              <w:rPr>
                <w:rFonts w:cs="Arial"/>
                <w:szCs w:val="18"/>
              </w:rPr>
              <w:t>134</w:t>
            </w:r>
          </w:p>
        </w:tc>
        <w:tc>
          <w:tcPr>
            <w:tcW w:w="1261" w:type="dxa"/>
            <w:vAlign w:val="center"/>
          </w:tcPr>
          <w:p w14:paraId="6B2DC4ED" w14:textId="77777777" w:rsidR="00D20E5B" w:rsidRPr="00DE7B59" w:rsidRDefault="00D20E5B" w:rsidP="005A53D1">
            <w:pPr>
              <w:pStyle w:val="TAC"/>
              <w:rPr>
                <w:rFonts w:cs="Arial"/>
                <w:szCs w:val="18"/>
              </w:rPr>
            </w:pPr>
            <w:r w:rsidRPr="00DE7B59">
              <w:rPr>
                <w:rFonts w:cs="Arial"/>
                <w:szCs w:val="18"/>
              </w:rPr>
              <w:t>≤ 45709</w:t>
            </w:r>
          </w:p>
        </w:tc>
        <w:tc>
          <w:tcPr>
            <w:tcW w:w="771" w:type="dxa"/>
            <w:vAlign w:val="center"/>
          </w:tcPr>
          <w:p w14:paraId="55E8A68A" w14:textId="77777777" w:rsidR="00D20E5B" w:rsidRPr="00DE7B59" w:rsidRDefault="00D20E5B" w:rsidP="005A53D1">
            <w:pPr>
              <w:pStyle w:val="TAC"/>
              <w:rPr>
                <w:rFonts w:cs="Arial"/>
                <w:szCs w:val="18"/>
              </w:rPr>
            </w:pPr>
            <w:r w:rsidRPr="00DE7B59">
              <w:rPr>
                <w:rFonts w:cs="Arial"/>
                <w:szCs w:val="18"/>
              </w:rPr>
              <w:t>198</w:t>
            </w:r>
          </w:p>
        </w:tc>
        <w:tc>
          <w:tcPr>
            <w:tcW w:w="1507" w:type="dxa"/>
            <w:vAlign w:val="center"/>
          </w:tcPr>
          <w:p w14:paraId="5949F272" w14:textId="77777777" w:rsidR="00D20E5B" w:rsidRPr="00DE7B59" w:rsidRDefault="00D20E5B" w:rsidP="005A53D1">
            <w:pPr>
              <w:pStyle w:val="TAC"/>
              <w:rPr>
                <w:rFonts w:cs="Arial"/>
                <w:szCs w:val="18"/>
              </w:rPr>
            </w:pPr>
            <w:r w:rsidRPr="00DE7B59">
              <w:rPr>
                <w:rFonts w:cs="Arial"/>
                <w:szCs w:val="18"/>
              </w:rPr>
              <w:t>≤ 2558924</w:t>
            </w:r>
          </w:p>
        </w:tc>
      </w:tr>
      <w:tr w:rsidR="00D20E5B" w:rsidRPr="00DE7B59" w14:paraId="4D17874C" w14:textId="77777777" w:rsidTr="005A53D1">
        <w:trPr>
          <w:trHeight w:val="170"/>
          <w:jc w:val="center"/>
        </w:trPr>
        <w:tc>
          <w:tcPr>
            <w:tcW w:w="770" w:type="dxa"/>
            <w:shd w:val="clear" w:color="auto" w:fill="auto"/>
            <w:vAlign w:val="center"/>
          </w:tcPr>
          <w:p w14:paraId="261290D5" w14:textId="77777777" w:rsidR="00D20E5B" w:rsidRPr="00DE7B59" w:rsidRDefault="00D20E5B" w:rsidP="005A53D1">
            <w:pPr>
              <w:pStyle w:val="TAC"/>
              <w:rPr>
                <w:rFonts w:cs="Arial"/>
                <w:szCs w:val="18"/>
              </w:rPr>
            </w:pPr>
            <w:r w:rsidRPr="00DE7B59">
              <w:rPr>
                <w:rFonts w:cs="Arial"/>
                <w:szCs w:val="18"/>
              </w:rPr>
              <w:t>7</w:t>
            </w:r>
          </w:p>
        </w:tc>
        <w:tc>
          <w:tcPr>
            <w:tcW w:w="1016" w:type="dxa"/>
            <w:shd w:val="clear" w:color="auto" w:fill="auto"/>
            <w:vAlign w:val="center"/>
          </w:tcPr>
          <w:p w14:paraId="314AFE84" w14:textId="77777777" w:rsidR="00D20E5B" w:rsidRPr="00DE7B59" w:rsidRDefault="00D20E5B" w:rsidP="005A53D1">
            <w:pPr>
              <w:pStyle w:val="TAC"/>
              <w:rPr>
                <w:rFonts w:cs="Arial"/>
                <w:szCs w:val="18"/>
              </w:rPr>
            </w:pPr>
            <w:r w:rsidRPr="00DE7B59">
              <w:rPr>
                <w:rFonts w:cs="Arial"/>
                <w:szCs w:val="18"/>
              </w:rPr>
              <w:t>≤ 16</w:t>
            </w:r>
          </w:p>
        </w:tc>
        <w:tc>
          <w:tcPr>
            <w:tcW w:w="771" w:type="dxa"/>
            <w:shd w:val="clear" w:color="auto" w:fill="auto"/>
            <w:vAlign w:val="center"/>
          </w:tcPr>
          <w:p w14:paraId="2512DE34" w14:textId="77777777" w:rsidR="00D20E5B" w:rsidRPr="00DE7B59" w:rsidRDefault="00D20E5B" w:rsidP="005A53D1">
            <w:pPr>
              <w:pStyle w:val="TAC"/>
              <w:rPr>
                <w:rFonts w:cs="Arial"/>
                <w:szCs w:val="18"/>
              </w:rPr>
            </w:pPr>
            <w:r w:rsidRPr="00DE7B59">
              <w:rPr>
                <w:rFonts w:cs="Arial"/>
                <w:szCs w:val="18"/>
              </w:rPr>
              <w:t>71</w:t>
            </w:r>
          </w:p>
        </w:tc>
        <w:tc>
          <w:tcPr>
            <w:tcW w:w="1016" w:type="dxa"/>
            <w:shd w:val="clear" w:color="auto" w:fill="auto"/>
            <w:vAlign w:val="center"/>
          </w:tcPr>
          <w:p w14:paraId="5FE338F8" w14:textId="77777777" w:rsidR="00D20E5B" w:rsidRPr="00DE7B59" w:rsidRDefault="00D20E5B" w:rsidP="005A53D1">
            <w:pPr>
              <w:pStyle w:val="TAC"/>
              <w:rPr>
                <w:rFonts w:cs="Arial"/>
                <w:szCs w:val="18"/>
              </w:rPr>
            </w:pPr>
            <w:r w:rsidRPr="00DE7B59">
              <w:rPr>
                <w:rFonts w:cs="Arial"/>
                <w:szCs w:val="18"/>
              </w:rPr>
              <w:t>≤ 870</w:t>
            </w:r>
          </w:p>
        </w:tc>
        <w:tc>
          <w:tcPr>
            <w:tcW w:w="771" w:type="dxa"/>
            <w:vAlign w:val="center"/>
          </w:tcPr>
          <w:p w14:paraId="2B0D7842" w14:textId="77777777" w:rsidR="00D20E5B" w:rsidRPr="00DE7B59" w:rsidRDefault="00D20E5B" w:rsidP="005A53D1">
            <w:pPr>
              <w:pStyle w:val="TAC"/>
              <w:rPr>
                <w:rFonts w:cs="Arial"/>
                <w:szCs w:val="18"/>
              </w:rPr>
            </w:pPr>
            <w:r w:rsidRPr="00DE7B59">
              <w:rPr>
                <w:rFonts w:cs="Arial"/>
                <w:szCs w:val="18"/>
              </w:rPr>
              <w:t>135</w:t>
            </w:r>
          </w:p>
        </w:tc>
        <w:tc>
          <w:tcPr>
            <w:tcW w:w="1261" w:type="dxa"/>
            <w:vAlign w:val="center"/>
          </w:tcPr>
          <w:p w14:paraId="3ECB409C" w14:textId="77777777" w:rsidR="00D20E5B" w:rsidRPr="00DE7B59" w:rsidRDefault="00D20E5B" w:rsidP="005A53D1">
            <w:pPr>
              <w:pStyle w:val="TAC"/>
              <w:rPr>
                <w:rFonts w:cs="Arial"/>
                <w:szCs w:val="18"/>
              </w:rPr>
            </w:pPr>
            <w:r w:rsidRPr="00DE7B59">
              <w:rPr>
                <w:rFonts w:cs="Arial"/>
                <w:szCs w:val="18"/>
              </w:rPr>
              <w:t>≤ 48676</w:t>
            </w:r>
          </w:p>
        </w:tc>
        <w:tc>
          <w:tcPr>
            <w:tcW w:w="771" w:type="dxa"/>
            <w:vAlign w:val="center"/>
          </w:tcPr>
          <w:p w14:paraId="167A8933" w14:textId="77777777" w:rsidR="00D20E5B" w:rsidRPr="00DE7B59" w:rsidRDefault="00D20E5B" w:rsidP="005A53D1">
            <w:pPr>
              <w:pStyle w:val="TAC"/>
              <w:rPr>
                <w:rFonts w:cs="Arial"/>
                <w:szCs w:val="18"/>
              </w:rPr>
            </w:pPr>
            <w:r w:rsidRPr="00DE7B59">
              <w:rPr>
                <w:rFonts w:cs="Arial"/>
                <w:szCs w:val="18"/>
              </w:rPr>
              <w:t>199</w:t>
            </w:r>
          </w:p>
        </w:tc>
        <w:tc>
          <w:tcPr>
            <w:tcW w:w="1507" w:type="dxa"/>
            <w:vAlign w:val="center"/>
          </w:tcPr>
          <w:p w14:paraId="75EE2BE9" w14:textId="77777777" w:rsidR="00D20E5B" w:rsidRPr="00DE7B59" w:rsidRDefault="00D20E5B" w:rsidP="005A53D1">
            <w:pPr>
              <w:pStyle w:val="TAC"/>
              <w:rPr>
                <w:rFonts w:cs="Arial"/>
                <w:szCs w:val="18"/>
              </w:rPr>
            </w:pPr>
            <w:r w:rsidRPr="00DE7B59">
              <w:rPr>
                <w:rFonts w:cs="Arial"/>
                <w:szCs w:val="18"/>
              </w:rPr>
              <w:t>≤ 2725027</w:t>
            </w:r>
          </w:p>
        </w:tc>
      </w:tr>
      <w:tr w:rsidR="00D20E5B" w:rsidRPr="00DE7B59" w14:paraId="36386784" w14:textId="77777777" w:rsidTr="005A53D1">
        <w:trPr>
          <w:trHeight w:val="170"/>
          <w:jc w:val="center"/>
        </w:trPr>
        <w:tc>
          <w:tcPr>
            <w:tcW w:w="770" w:type="dxa"/>
            <w:shd w:val="clear" w:color="auto" w:fill="auto"/>
            <w:vAlign w:val="center"/>
          </w:tcPr>
          <w:p w14:paraId="1AAE5FFA" w14:textId="77777777" w:rsidR="00D20E5B" w:rsidRPr="00DE7B59" w:rsidRDefault="00D20E5B" w:rsidP="005A53D1">
            <w:pPr>
              <w:pStyle w:val="TAC"/>
              <w:rPr>
                <w:rFonts w:cs="Arial"/>
                <w:szCs w:val="18"/>
              </w:rPr>
            </w:pPr>
            <w:r w:rsidRPr="00DE7B59">
              <w:rPr>
                <w:rFonts w:cs="Arial"/>
                <w:szCs w:val="18"/>
              </w:rPr>
              <w:t>8</w:t>
            </w:r>
          </w:p>
        </w:tc>
        <w:tc>
          <w:tcPr>
            <w:tcW w:w="1016" w:type="dxa"/>
            <w:shd w:val="clear" w:color="auto" w:fill="auto"/>
            <w:vAlign w:val="center"/>
          </w:tcPr>
          <w:p w14:paraId="2EA4CCD8" w14:textId="77777777" w:rsidR="00D20E5B" w:rsidRPr="00DE7B59" w:rsidRDefault="00D20E5B" w:rsidP="005A53D1">
            <w:pPr>
              <w:pStyle w:val="TAC"/>
              <w:rPr>
                <w:rFonts w:cs="Arial"/>
                <w:szCs w:val="18"/>
              </w:rPr>
            </w:pPr>
            <w:r w:rsidRPr="00DE7B59">
              <w:rPr>
                <w:rFonts w:cs="Arial"/>
                <w:szCs w:val="18"/>
              </w:rPr>
              <w:t>≤ 17</w:t>
            </w:r>
          </w:p>
        </w:tc>
        <w:tc>
          <w:tcPr>
            <w:tcW w:w="771" w:type="dxa"/>
            <w:shd w:val="clear" w:color="auto" w:fill="auto"/>
            <w:vAlign w:val="center"/>
          </w:tcPr>
          <w:p w14:paraId="035337D7" w14:textId="77777777" w:rsidR="00D20E5B" w:rsidRPr="00DE7B59" w:rsidRDefault="00D20E5B" w:rsidP="005A53D1">
            <w:pPr>
              <w:pStyle w:val="TAC"/>
              <w:rPr>
                <w:rFonts w:cs="Arial"/>
                <w:szCs w:val="18"/>
              </w:rPr>
            </w:pPr>
            <w:r w:rsidRPr="00DE7B59">
              <w:rPr>
                <w:rFonts w:cs="Arial"/>
                <w:szCs w:val="18"/>
              </w:rPr>
              <w:t>72</w:t>
            </w:r>
          </w:p>
        </w:tc>
        <w:tc>
          <w:tcPr>
            <w:tcW w:w="1016" w:type="dxa"/>
            <w:shd w:val="clear" w:color="auto" w:fill="auto"/>
            <w:vAlign w:val="center"/>
          </w:tcPr>
          <w:p w14:paraId="2A91DD84" w14:textId="77777777" w:rsidR="00D20E5B" w:rsidRPr="00DE7B59" w:rsidRDefault="00D20E5B" w:rsidP="005A53D1">
            <w:pPr>
              <w:pStyle w:val="TAC"/>
              <w:rPr>
                <w:rFonts w:cs="Arial"/>
                <w:szCs w:val="18"/>
              </w:rPr>
            </w:pPr>
            <w:r w:rsidRPr="00DE7B59">
              <w:rPr>
                <w:rFonts w:cs="Arial"/>
                <w:szCs w:val="18"/>
              </w:rPr>
              <w:t>≤ 926</w:t>
            </w:r>
          </w:p>
        </w:tc>
        <w:tc>
          <w:tcPr>
            <w:tcW w:w="771" w:type="dxa"/>
            <w:vAlign w:val="center"/>
          </w:tcPr>
          <w:p w14:paraId="38EBE374" w14:textId="77777777" w:rsidR="00D20E5B" w:rsidRPr="00DE7B59" w:rsidRDefault="00D20E5B" w:rsidP="005A53D1">
            <w:pPr>
              <w:pStyle w:val="TAC"/>
              <w:rPr>
                <w:rFonts w:cs="Arial"/>
                <w:szCs w:val="18"/>
              </w:rPr>
            </w:pPr>
            <w:r w:rsidRPr="00DE7B59">
              <w:rPr>
                <w:rFonts w:cs="Arial"/>
                <w:szCs w:val="18"/>
              </w:rPr>
              <w:t>136</w:t>
            </w:r>
          </w:p>
        </w:tc>
        <w:tc>
          <w:tcPr>
            <w:tcW w:w="1261" w:type="dxa"/>
            <w:vAlign w:val="center"/>
          </w:tcPr>
          <w:p w14:paraId="4C81A318" w14:textId="77777777" w:rsidR="00D20E5B" w:rsidRPr="00DE7B59" w:rsidRDefault="00D20E5B" w:rsidP="005A53D1">
            <w:pPr>
              <w:pStyle w:val="TAC"/>
              <w:rPr>
                <w:rFonts w:cs="Arial"/>
                <w:szCs w:val="18"/>
              </w:rPr>
            </w:pPr>
            <w:r w:rsidRPr="00DE7B59">
              <w:rPr>
                <w:rFonts w:cs="Arial"/>
                <w:szCs w:val="18"/>
              </w:rPr>
              <w:t>≤ 51836</w:t>
            </w:r>
          </w:p>
        </w:tc>
        <w:tc>
          <w:tcPr>
            <w:tcW w:w="771" w:type="dxa"/>
            <w:vAlign w:val="center"/>
          </w:tcPr>
          <w:p w14:paraId="245AB446" w14:textId="77777777" w:rsidR="00D20E5B" w:rsidRPr="00DE7B59" w:rsidRDefault="00D20E5B" w:rsidP="005A53D1">
            <w:pPr>
              <w:pStyle w:val="TAC"/>
              <w:rPr>
                <w:rFonts w:cs="Arial"/>
                <w:szCs w:val="18"/>
              </w:rPr>
            </w:pPr>
            <w:r w:rsidRPr="00DE7B59">
              <w:rPr>
                <w:rFonts w:cs="Arial"/>
                <w:szCs w:val="18"/>
              </w:rPr>
              <w:t>200</w:t>
            </w:r>
          </w:p>
        </w:tc>
        <w:tc>
          <w:tcPr>
            <w:tcW w:w="1507" w:type="dxa"/>
            <w:vAlign w:val="center"/>
          </w:tcPr>
          <w:p w14:paraId="46C2B221" w14:textId="77777777" w:rsidR="00D20E5B" w:rsidRPr="00DE7B59" w:rsidRDefault="00D20E5B" w:rsidP="005A53D1">
            <w:pPr>
              <w:pStyle w:val="TAC"/>
              <w:rPr>
                <w:rFonts w:cs="Arial"/>
                <w:szCs w:val="18"/>
              </w:rPr>
            </w:pPr>
            <w:r w:rsidRPr="00DE7B59">
              <w:rPr>
                <w:rFonts w:cs="Arial"/>
                <w:szCs w:val="18"/>
              </w:rPr>
              <w:t>≤ 2901912</w:t>
            </w:r>
          </w:p>
        </w:tc>
      </w:tr>
      <w:tr w:rsidR="00D20E5B" w:rsidRPr="00DE7B59" w14:paraId="6C51022B" w14:textId="77777777" w:rsidTr="005A53D1">
        <w:trPr>
          <w:trHeight w:val="170"/>
          <w:jc w:val="center"/>
        </w:trPr>
        <w:tc>
          <w:tcPr>
            <w:tcW w:w="770" w:type="dxa"/>
            <w:shd w:val="clear" w:color="auto" w:fill="auto"/>
            <w:vAlign w:val="center"/>
          </w:tcPr>
          <w:p w14:paraId="2CE81064" w14:textId="77777777" w:rsidR="00D20E5B" w:rsidRPr="00DE7B59" w:rsidRDefault="00D20E5B" w:rsidP="005A53D1">
            <w:pPr>
              <w:pStyle w:val="TAC"/>
              <w:rPr>
                <w:rFonts w:cs="Arial"/>
                <w:szCs w:val="18"/>
              </w:rPr>
            </w:pPr>
            <w:r w:rsidRPr="00DE7B59">
              <w:rPr>
                <w:rFonts w:cs="Arial"/>
                <w:szCs w:val="18"/>
              </w:rPr>
              <w:t>9</w:t>
            </w:r>
          </w:p>
        </w:tc>
        <w:tc>
          <w:tcPr>
            <w:tcW w:w="1016" w:type="dxa"/>
            <w:shd w:val="clear" w:color="auto" w:fill="auto"/>
            <w:vAlign w:val="center"/>
          </w:tcPr>
          <w:p w14:paraId="5DC99335" w14:textId="77777777" w:rsidR="00D20E5B" w:rsidRPr="00DE7B59" w:rsidRDefault="00D20E5B" w:rsidP="005A53D1">
            <w:pPr>
              <w:pStyle w:val="TAC"/>
              <w:rPr>
                <w:rFonts w:cs="Arial"/>
                <w:szCs w:val="18"/>
              </w:rPr>
            </w:pPr>
            <w:r w:rsidRPr="00DE7B59">
              <w:rPr>
                <w:rFonts w:cs="Arial"/>
                <w:szCs w:val="18"/>
              </w:rPr>
              <w:t>≤ 18</w:t>
            </w:r>
          </w:p>
        </w:tc>
        <w:tc>
          <w:tcPr>
            <w:tcW w:w="771" w:type="dxa"/>
            <w:shd w:val="clear" w:color="auto" w:fill="auto"/>
            <w:vAlign w:val="center"/>
          </w:tcPr>
          <w:p w14:paraId="19215204" w14:textId="77777777" w:rsidR="00D20E5B" w:rsidRPr="00DE7B59" w:rsidRDefault="00D20E5B" w:rsidP="005A53D1">
            <w:pPr>
              <w:pStyle w:val="TAC"/>
              <w:rPr>
                <w:rFonts w:cs="Arial"/>
                <w:szCs w:val="18"/>
              </w:rPr>
            </w:pPr>
            <w:r w:rsidRPr="00DE7B59">
              <w:rPr>
                <w:rFonts w:cs="Arial"/>
                <w:szCs w:val="18"/>
              </w:rPr>
              <w:t>73</w:t>
            </w:r>
          </w:p>
        </w:tc>
        <w:tc>
          <w:tcPr>
            <w:tcW w:w="1016" w:type="dxa"/>
            <w:shd w:val="clear" w:color="auto" w:fill="auto"/>
            <w:vAlign w:val="center"/>
          </w:tcPr>
          <w:p w14:paraId="2E541D4D" w14:textId="77777777" w:rsidR="00D20E5B" w:rsidRPr="00DE7B59" w:rsidRDefault="00D20E5B" w:rsidP="005A53D1">
            <w:pPr>
              <w:pStyle w:val="TAC"/>
              <w:rPr>
                <w:rFonts w:cs="Arial"/>
                <w:szCs w:val="18"/>
              </w:rPr>
            </w:pPr>
            <w:r w:rsidRPr="00DE7B59">
              <w:rPr>
                <w:rFonts w:cs="Arial"/>
                <w:szCs w:val="18"/>
              </w:rPr>
              <w:t>≤ 987</w:t>
            </w:r>
          </w:p>
        </w:tc>
        <w:tc>
          <w:tcPr>
            <w:tcW w:w="771" w:type="dxa"/>
            <w:vAlign w:val="center"/>
          </w:tcPr>
          <w:p w14:paraId="6BF4CF23" w14:textId="77777777" w:rsidR="00D20E5B" w:rsidRPr="00DE7B59" w:rsidRDefault="00D20E5B" w:rsidP="005A53D1">
            <w:pPr>
              <w:pStyle w:val="TAC"/>
              <w:rPr>
                <w:rFonts w:cs="Arial"/>
                <w:szCs w:val="18"/>
              </w:rPr>
            </w:pPr>
            <w:r w:rsidRPr="00DE7B59">
              <w:rPr>
                <w:rFonts w:cs="Arial"/>
                <w:szCs w:val="18"/>
              </w:rPr>
              <w:t>137</w:t>
            </w:r>
          </w:p>
        </w:tc>
        <w:tc>
          <w:tcPr>
            <w:tcW w:w="1261" w:type="dxa"/>
            <w:vAlign w:val="center"/>
          </w:tcPr>
          <w:p w14:paraId="29BB6C73" w14:textId="77777777" w:rsidR="00D20E5B" w:rsidRPr="00DE7B59" w:rsidRDefault="00D20E5B" w:rsidP="005A53D1">
            <w:pPr>
              <w:pStyle w:val="TAC"/>
              <w:rPr>
                <w:rFonts w:cs="Arial"/>
                <w:szCs w:val="18"/>
              </w:rPr>
            </w:pPr>
            <w:r w:rsidRPr="00DE7B59">
              <w:rPr>
                <w:rFonts w:cs="Arial"/>
                <w:szCs w:val="18"/>
              </w:rPr>
              <w:t>≤ 55200</w:t>
            </w:r>
          </w:p>
        </w:tc>
        <w:tc>
          <w:tcPr>
            <w:tcW w:w="771" w:type="dxa"/>
            <w:vAlign w:val="center"/>
          </w:tcPr>
          <w:p w14:paraId="163C3FA3" w14:textId="77777777" w:rsidR="00D20E5B" w:rsidRPr="00DE7B59" w:rsidRDefault="00D20E5B" w:rsidP="005A53D1">
            <w:pPr>
              <w:pStyle w:val="TAC"/>
              <w:rPr>
                <w:rFonts w:cs="Arial"/>
                <w:szCs w:val="18"/>
              </w:rPr>
            </w:pPr>
            <w:r w:rsidRPr="00DE7B59">
              <w:rPr>
                <w:rFonts w:cs="Arial"/>
                <w:szCs w:val="18"/>
              </w:rPr>
              <w:t>201</w:t>
            </w:r>
          </w:p>
        </w:tc>
        <w:tc>
          <w:tcPr>
            <w:tcW w:w="1507" w:type="dxa"/>
            <w:vAlign w:val="center"/>
          </w:tcPr>
          <w:p w14:paraId="20620B1C" w14:textId="77777777" w:rsidR="00D20E5B" w:rsidRPr="00DE7B59" w:rsidRDefault="00D20E5B" w:rsidP="005A53D1">
            <w:pPr>
              <w:pStyle w:val="TAC"/>
              <w:rPr>
                <w:rFonts w:cs="Arial"/>
                <w:szCs w:val="18"/>
              </w:rPr>
            </w:pPr>
            <w:r w:rsidRPr="00DE7B59">
              <w:rPr>
                <w:rFonts w:cs="Arial"/>
                <w:szCs w:val="18"/>
              </w:rPr>
              <w:t>≤ 3090279</w:t>
            </w:r>
          </w:p>
        </w:tc>
      </w:tr>
      <w:tr w:rsidR="00D20E5B" w:rsidRPr="00DE7B59" w14:paraId="74315F95" w14:textId="77777777" w:rsidTr="005A53D1">
        <w:trPr>
          <w:trHeight w:val="170"/>
          <w:jc w:val="center"/>
        </w:trPr>
        <w:tc>
          <w:tcPr>
            <w:tcW w:w="770" w:type="dxa"/>
            <w:shd w:val="clear" w:color="auto" w:fill="auto"/>
            <w:vAlign w:val="center"/>
          </w:tcPr>
          <w:p w14:paraId="7ACD1305" w14:textId="77777777" w:rsidR="00D20E5B" w:rsidRPr="00DE7B59" w:rsidRDefault="00D20E5B" w:rsidP="005A53D1">
            <w:pPr>
              <w:pStyle w:val="TAC"/>
              <w:rPr>
                <w:rFonts w:cs="Arial"/>
                <w:szCs w:val="18"/>
              </w:rPr>
            </w:pPr>
            <w:r w:rsidRPr="00DE7B59">
              <w:rPr>
                <w:rFonts w:cs="Arial"/>
                <w:szCs w:val="18"/>
              </w:rPr>
              <w:t>10</w:t>
            </w:r>
          </w:p>
        </w:tc>
        <w:tc>
          <w:tcPr>
            <w:tcW w:w="1016" w:type="dxa"/>
            <w:shd w:val="clear" w:color="auto" w:fill="auto"/>
            <w:vAlign w:val="center"/>
          </w:tcPr>
          <w:p w14:paraId="285F9A22" w14:textId="77777777" w:rsidR="00D20E5B" w:rsidRPr="00DE7B59" w:rsidRDefault="00D20E5B" w:rsidP="005A53D1">
            <w:pPr>
              <w:pStyle w:val="TAC"/>
              <w:rPr>
                <w:rFonts w:cs="Arial"/>
                <w:szCs w:val="18"/>
              </w:rPr>
            </w:pPr>
            <w:r w:rsidRPr="00DE7B59">
              <w:rPr>
                <w:rFonts w:cs="Arial"/>
                <w:szCs w:val="18"/>
              </w:rPr>
              <w:t>≤ 19</w:t>
            </w:r>
          </w:p>
        </w:tc>
        <w:tc>
          <w:tcPr>
            <w:tcW w:w="771" w:type="dxa"/>
            <w:shd w:val="clear" w:color="auto" w:fill="auto"/>
            <w:vAlign w:val="center"/>
          </w:tcPr>
          <w:p w14:paraId="76A8D2CE" w14:textId="77777777" w:rsidR="00D20E5B" w:rsidRPr="00DE7B59" w:rsidRDefault="00D20E5B" w:rsidP="005A53D1">
            <w:pPr>
              <w:pStyle w:val="TAC"/>
              <w:rPr>
                <w:rFonts w:cs="Arial"/>
                <w:szCs w:val="18"/>
              </w:rPr>
            </w:pPr>
            <w:r w:rsidRPr="00DE7B59">
              <w:rPr>
                <w:rFonts w:cs="Arial"/>
                <w:szCs w:val="18"/>
              </w:rPr>
              <w:t>74</w:t>
            </w:r>
          </w:p>
        </w:tc>
        <w:tc>
          <w:tcPr>
            <w:tcW w:w="1016" w:type="dxa"/>
            <w:shd w:val="clear" w:color="auto" w:fill="auto"/>
            <w:vAlign w:val="center"/>
          </w:tcPr>
          <w:p w14:paraId="45AC1B7A" w14:textId="77777777" w:rsidR="00D20E5B" w:rsidRPr="00DE7B59" w:rsidRDefault="00D20E5B" w:rsidP="005A53D1">
            <w:pPr>
              <w:pStyle w:val="TAC"/>
              <w:rPr>
                <w:rFonts w:cs="Arial"/>
                <w:szCs w:val="18"/>
              </w:rPr>
            </w:pPr>
            <w:r w:rsidRPr="00DE7B59">
              <w:rPr>
                <w:rFonts w:cs="Arial"/>
                <w:szCs w:val="18"/>
              </w:rPr>
              <w:t>≤ 1051</w:t>
            </w:r>
          </w:p>
        </w:tc>
        <w:tc>
          <w:tcPr>
            <w:tcW w:w="771" w:type="dxa"/>
            <w:vAlign w:val="center"/>
          </w:tcPr>
          <w:p w14:paraId="76A6EDDC" w14:textId="77777777" w:rsidR="00D20E5B" w:rsidRPr="00DE7B59" w:rsidRDefault="00D20E5B" w:rsidP="005A53D1">
            <w:pPr>
              <w:pStyle w:val="TAC"/>
              <w:rPr>
                <w:rFonts w:cs="Arial"/>
                <w:szCs w:val="18"/>
              </w:rPr>
            </w:pPr>
            <w:r w:rsidRPr="00DE7B59">
              <w:rPr>
                <w:rFonts w:cs="Arial"/>
                <w:szCs w:val="18"/>
              </w:rPr>
              <w:t>138</w:t>
            </w:r>
          </w:p>
        </w:tc>
        <w:tc>
          <w:tcPr>
            <w:tcW w:w="1261" w:type="dxa"/>
            <w:vAlign w:val="center"/>
          </w:tcPr>
          <w:p w14:paraId="7D000941" w14:textId="77777777" w:rsidR="00D20E5B" w:rsidRPr="00DE7B59" w:rsidRDefault="00D20E5B" w:rsidP="005A53D1">
            <w:pPr>
              <w:pStyle w:val="TAC"/>
              <w:rPr>
                <w:rFonts w:cs="Arial"/>
                <w:szCs w:val="18"/>
              </w:rPr>
            </w:pPr>
            <w:r w:rsidRPr="00DE7B59">
              <w:rPr>
                <w:rFonts w:cs="Arial"/>
                <w:szCs w:val="18"/>
              </w:rPr>
              <w:t>≤ 58784</w:t>
            </w:r>
          </w:p>
        </w:tc>
        <w:tc>
          <w:tcPr>
            <w:tcW w:w="771" w:type="dxa"/>
            <w:vAlign w:val="center"/>
          </w:tcPr>
          <w:p w14:paraId="056FF808" w14:textId="77777777" w:rsidR="00D20E5B" w:rsidRPr="00DE7B59" w:rsidRDefault="00D20E5B" w:rsidP="005A53D1">
            <w:pPr>
              <w:pStyle w:val="TAC"/>
              <w:rPr>
                <w:rFonts w:cs="Arial"/>
                <w:szCs w:val="18"/>
              </w:rPr>
            </w:pPr>
            <w:r w:rsidRPr="00DE7B59">
              <w:rPr>
                <w:rFonts w:cs="Arial"/>
                <w:szCs w:val="18"/>
              </w:rPr>
              <w:t>202</w:t>
            </w:r>
          </w:p>
        </w:tc>
        <w:tc>
          <w:tcPr>
            <w:tcW w:w="1507" w:type="dxa"/>
            <w:vAlign w:val="center"/>
          </w:tcPr>
          <w:p w14:paraId="338AF04C" w14:textId="77777777" w:rsidR="00D20E5B" w:rsidRPr="00DE7B59" w:rsidRDefault="00D20E5B" w:rsidP="005A53D1">
            <w:pPr>
              <w:pStyle w:val="TAC"/>
              <w:rPr>
                <w:rFonts w:cs="Arial"/>
                <w:szCs w:val="18"/>
              </w:rPr>
            </w:pPr>
            <w:r w:rsidRPr="00DE7B59">
              <w:rPr>
                <w:rFonts w:cs="Arial"/>
                <w:szCs w:val="18"/>
              </w:rPr>
              <w:t>≤ 3290873</w:t>
            </w:r>
          </w:p>
        </w:tc>
      </w:tr>
      <w:tr w:rsidR="00D20E5B" w:rsidRPr="00DE7B59" w14:paraId="1047CE2C" w14:textId="77777777" w:rsidTr="005A53D1">
        <w:trPr>
          <w:trHeight w:val="170"/>
          <w:jc w:val="center"/>
        </w:trPr>
        <w:tc>
          <w:tcPr>
            <w:tcW w:w="770" w:type="dxa"/>
            <w:shd w:val="clear" w:color="auto" w:fill="auto"/>
            <w:vAlign w:val="center"/>
          </w:tcPr>
          <w:p w14:paraId="252CDE60" w14:textId="77777777" w:rsidR="00D20E5B" w:rsidRPr="00DE7B59" w:rsidRDefault="00D20E5B" w:rsidP="005A53D1">
            <w:pPr>
              <w:pStyle w:val="TAC"/>
              <w:rPr>
                <w:rFonts w:cs="Arial"/>
                <w:szCs w:val="18"/>
              </w:rPr>
            </w:pPr>
            <w:r w:rsidRPr="00DE7B59">
              <w:rPr>
                <w:rFonts w:cs="Arial"/>
                <w:szCs w:val="18"/>
              </w:rPr>
              <w:t>11</w:t>
            </w:r>
          </w:p>
        </w:tc>
        <w:tc>
          <w:tcPr>
            <w:tcW w:w="1016" w:type="dxa"/>
            <w:shd w:val="clear" w:color="auto" w:fill="auto"/>
            <w:vAlign w:val="center"/>
          </w:tcPr>
          <w:p w14:paraId="455BDD78" w14:textId="77777777" w:rsidR="00D20E5B" w:rsidRPr="00DE7B59" w:rsidRDefault="00D20E5B" w:rsidP="005A53D1">
            <w:pPr>
              <w:pStyle w:val="TAC"/>
              <w:rPr>
                <w:rFonts w:cs="Arial"/>
                <w:szCs w:val="18"/>
              </w:rPr>
            </w:pPr>
            <w:r w:rsidRPr="00DE7B59">
              <w:rPr>
                <w:rFonts w:cs="Arial"/>
                <w:szCs w:val="18"/>
              </w:rPr>
              <w:t>≤ 20</w:t>
            </w:r>
          </w:p>
        </w:tc>
        <w:tc>
          <w:tcPr>
            <w:tcW w:w="771" w:type="dxa"/>
            <w:shd w:val="clear" w:color="auto" w:fill="auto"/>
            <w:vAlign w:val="center"/>
          </w:tcPr>
          <w:p w14:paraId="704C2134" w14:textId="77777777" w:rsidR="00D20E5B" w:rsidRPr="00DE7B59" w:rsidRDefault="00D20E5B" w:rsidP="005A53D1">
            <w:pPr>
              <w:pStyle w:val="TAC"/>
              <w:rPr>
                <w:rFonts w:cs="Arial"/>
                <w:szCs w:val="18"/>
              </w:rPr>
            </w:pPr>
            <w:r w:rsidRPr="00DE7B59">
              <w:rPr>
                <w:rFonts w:cs="Arial"/>
                <w:szCs w:val="18"/>
              </w:rPr>
              <w:t>75</w:t>
            </w:r>
          </w:p>
        </w:tc>
        <w:tc>
          <w:tcPr>
            <w:tcW w:w="1016" w:type="dxa"/>
            <w:shd w:val="clear" w:color="auto" w:fill="auto"/>
            <w:vAlign w:val="center"/>
          </w:tcPr>
          <w:p w14:paraId="33A2B536" w14:textId="77777777" w:rsidR="00D20E5B" w:rsidRPr="00DE7B59" w:rsidRDefault="00D20E5B" w:rsidP="005A53D1">
            <w:pPr>
              <w:pStyle w:val="TAC"/>
              <w:rPr>
                <w:rFonts w:cs="Arial"/>
                <w:szCs w:val="18"/>
              </w:rPr>
            </w:pPr>
            <w:r w:rsidRPr="00DE7B59">
              <w:rPr>
                <w:rFonts w:cs="Arial"/>
                <w:szCs w:val="18"/>
              </w:rPr>
              <w:t>≤ 1119</w:t>
            </w:r>
          </w:p>
        </w:tc>
        <w:tc>
          <w:tcPr>
            <w:tcW w:w="771" w:type="dxa"/>
            <w:vAlign w:val="center"/>
          </w:tcPr>
          <w:p w14:paraId="040EB30F" w14:textId="77777777" w:rsidR="00D20E5B" w:rsidRPr="00DE7B59" w:rsidRDefault="00D20E5B" w:rsidP="005A53D1">
            <w:pPr>
              <w:pStyle w:val="TAC"/>
              <w:rPr>
                <w:rFonts w:cs="Arial"/>
                <w:szCs w:val="18"/>
              </w:rPr>
            </w:pPr>
            <w:r w:rsidRPr="00DE7B59">
              <w:rPr>
                <w:rFonts w:cs="Arial"/>
                <w:szCs w:val="18"/>
              </w:rPr>
              <w:t>139</w:t>
            </w:r>
          </w:p>
        </w:tc>
        <w:tc>
          <w:tcPr>
            <w:tcW w:w="1261" w:type="dxa"/>
            <w:vAlign w:val="center"/>
          </w:tcPr>
          <w:p w14:paraId="42F80324" w14:textId="77777777" w:rsidR="00D20E5B" w:rsidRPr="00DE7B59" w:rsidRDefault="00D20E5B" w:rsidP="005A53D1">
            <w:pPr>
              <w:pStyle w:val="TAC"/>
              <w:rPr>
                <w:rFonts w:cs="Arial"/>
                <w:szCs w:val="18"/>
              </w:rPr>
            </w:pPr>
            <w:r w:rsidRPr="00DE7B59">
              <w:rPr>
                <w:rFonts w:cs="Arial"/>
                <w:szCs w:val="18"/>
              </w:rPr>
              <w:t>≤ 62599</w:t>
            </w:r>
          </w:p>
        </w:tc>
        <w:tc>
          <w:tcPr>
            <w:tcW w:w="771" w:type="dxa"/>
            <w:vAlign w:val="center"/>
          </w:tcPr>
          <w:p w14:paraId="3F9D5ADD" w14:textId="77777777" w:rsidR="00D20E5B" w:rsidRPr="00DE7B59" w:rsidRDefault="00D20E5B" w:rsidP="005A53D1">
            <w:pPr>
              <w:pStyle w:val="TAC"/>
              <w:rPr>
                <w:rFonts w:cs="Arial"/>
                <w:szCs w:val="18"/>
              </w:rPr>
            </w:pPr>
            <w:r w:rsidRPr="00DE7B59">
              <w:rPr>
                <w:rFonts w:cs="Arial"/>
                <w:szCs w:val="18"/>
              </w:rPr>
              <w:t>203</w:t>
            </w:r>
          </w:p>
        </w:tc>
        <w:tc>
          <w:tcPr>
            <w:tcW w:w="1507" w:type="dxa"/>
            <w:vAlign w:val="center"/>
          </w:tcPr>
          <w:p w14:paraId="12B3A183" w14:textId="77777777" w:rsidR="00D20E5B" w:rsidRPr="00DE7B59" w:rsidRDefault="00D20E5B" w:rsidP="005A53D1">
            <w:pPr>
              <w:pStyle w:val="TAC"/>
              <w:rPr>
                <w:rFonts w:cs="Arial"/>
                <w:szCs w:val="18"/>
              </w:rPr>
            </w:pPr>
            <w:r w:rsidRPr="00DE7B59">
              <w:rPr>
                <w:rFonts w:cs="Arial"/>
                <w:szCs w:val="18"/>
              </w:rPr>
              <w:t>≤ 3504487</w:t>
            </w:r>
          </w:p>
        </w:tc>
      </w:tr>
      <w:tr w:rsidR="00D20E5B" w:rsidRPr="00DE7B59" w14:paraId="59BF7641" w14:textId="77777777" w:rsidTr="005A53D1">
        <w:trPr>
          <w:trHeight w:val="170"/>
          <w:jc w:val="center"/>
        </w:trPr>
        <w:tc>
          <w:tcPr>
            <w:tcW w:w="770" w:type="dxa"/>
            <w:shd w:val="clear" w:color="auto" w:fill="auto"/>
            <w:vAlign w:val="center"/>
          </w:tcPr>
          <w:p w14:paraId="2DBD2E93" w14:textId="77777777" w:rsidR="00D20E5B" w:rsidRPr="00DE7B59" w:rsidRDefault="00D20E5B" w:rsidP="005A53D1">
            <w:pPr>
              <w:pStyle w:val="TAC"/>
              <w:rPr>
                <w:rFonts w:cs="Arial"/>
                <w:szCs w:val="18"/>
              </w:rPr>
            </w:pPr>
            <w:r w:rsidRPr="00DE7B59">
              <w:rPr>
                <w:rFonts w:cs="Arial"/>
                <w:szCs w:val="18"/>
              </w:rPr>
              <w:t>12</w:t>
            </w:r>
          </w:p>
        </w:tc>
        <w:tc>
          <w:tcPr>
            <w:tcW w:w="1016" w:type="dxa"/>
            <w:shd w:val="clear" w:color="auto" w:fill="auto"/>
            <w:vAlign w:val="center"/>
          </w:tcPr>
          <w:p w14:paraId="4DB086E8" w14:textId="77777777" w:rsidR="00D20E5B" w:rsidRPr="00DE7B59" w:rsidRDefault="00D20E5B" w:rsidP="005A53D1">
            <w:pPr>
              <w:pStyle w:val="TAC"/>
              <w:rPr>
                <w:rFonts w:cs="Arial"/>
                <w:szCs w:val="18"/>
              </w:rPr>
            </w:pPr>
            <w:r w:rsidRPr="00DE7B59">
              <w:rPr>
                <w:rFonts w:cs="Arial"/>
                <w:szCs w:val="18"/>
              </w:rPr>
              <w:t>≤ 22</w:t>
            </w:r>
          </w:p>
        </w:tc>
        <w:tc>
          <w:tcPr>
            <w:tcW w:w="771" w:type="dxa"/>
            <w:shd w:val="clear" w:color="auto" w:fill="auto"/>
            <w:vAlign w:val="center"/>
          </w:tcPr>
          <w:p w14:paraId="08345364" w14:textId="77777777" w:rsidR="00D20E5B" w:rsidRPr="00DE7B59" w:rsidRDefault="00D20E5B" w:rsidP="005A53D1">
            <w:pPr>
              <w:pStyle w:val="TAC"/>
              <w:rPr>
                <w:rFonts w:cs="Arial"/>
                <w:szCs w:val="18"/>
              </w:rPr>
            </w:pPr>
            <w:r w:rsidRPr="00DE7B59">
              <w:rPr>
                <w:rFonts w:cs="Arial"/>
                <w:szCs w:val="18"/>
              </w:rPr>
              <w:t>76</w:t>
            </w:r>
          </w:p>
        </w:tc>
        <w:tc>
          <w:tcPr>
            <w:tcW w:w="1016" w:type="dxa"/>
            <w:shd w:val="clear" w:color="auto" w:fill="auto"/>
            <w:vAlign w:val="center"/>
          </w:tcPr>
          <w:p w14:paraId="5A6FE663" w14:textId="77777777" w:rsidR="00D20E5B" w:rsidRPr="00DE7B59" w:rsidRDefault="00D20E5B" w:rsidP="005A53D1">
            <w:pPr>
              <w:pStyle w:val="TAC"/>
              <w:rPr>
                <w:rFonts w:cs="Arial"/>
                <w:szCs w:val="18"/>
              </w:rPr>
            </w:pPr>
            <w:r w:rsidRPr="00DE7B59">
              <w:rPr>
                <w:rFonts w:cs="Arial"/>
                <w:szCs w:val="18"/>
              </w:rPr>
              <w:t>≤ 1191</w:t>
            </w:r>
          </w:p>
        </w:tc>
        <w:tc>
          <w:tcPr>
            <w:tcW w:w="771" w:type="dxa"/>
            <w:vAlign w:val="center"/>
          </w:tcPr>
          <w:p w14:paraId="11E6539C" w14:textId="77777777" w:rsidR="00D20E5B" w:rsidRPr="00DE7B59" w:rsidRDefault="00D20E5B" w:rsidP="005A53D1">
            <w:pPr>
              <w:pStyle w:val="TAC"/>
              <w:rPr>
                <w:rFonts w:cs="Arial"/>
                <w:szCs w:val="18"/>
              </w:rPr>
            </w:pPr>
            <w:r w:rsidRPr="00DE7B59">
              <w:rPr>
                <w:rFonts w:cs="Arial"/>
                <w:szCs w:val="18"/>
              </w:rPr>
              <w:t>140</w:t>
            </w:r>
          </w:p>
        </w:tc>
        <w:tc>
          <w:tcPr>
            <w:tcW w:w="1261" w:type="dxa"/>
            <w:vAlign w:val="center"/>
          </w:tcPr>
          <w:p w14:paraId="4C2253E0" w14:textId="77777777" w:rsidR="00D20E5B" w:rsidRPr="00DE7B59" w:rsidRDefault="00D20E5B" w:rsidP="005A53D1">
            <w:pPr>
              <w:pStyle w:val="TAC"/>
              <w:rPr>
                <w:rFonts w:cs="Arial"/>
                <w:szCs w:val="18"/>
              </w:rPr>
            </w:pPr>
            <w:r w:rsidRPr="00DE7B59">
              <w:rPr>
                <w:rFonts w:cs="Arial"/>
                <w:szCs w:val="18"/>
              </w:rPr>
              <w:t>≤ 66663</w:t>
            </w:r>
          </w:p>
        </w:tc>
        <w:tc>
          <w:tcPr>
            <w:tcW w:w="771" w:type="dxa"/>
            <w:vAlign w:val="center"/>
          </w:tcPr>
          <w:p w14:paraId="5BF887CC" w14:textId="77777777" w:rsidR="00D20E5B" w:rsidRPr="00DE7B59" w:rsidRDefault="00D20E5B" w:rsidP="005A53D1">
            <w:pPr>
              <w:pStyle w:val="TAC"/>
              <w:rPr>
                <w:rFonts w:cs="Arial"/>
                <w:szCs w:val="18"/>
              </w:rPr>
            </w:pPr>
            <w:r w:rsidRPr="00DE7B59">
              <w:rPr>
                <w:rFonts w:cs="Arial"/>
                <w:szCs w:val="18"/>
              </w:rPr>
              <w:t>204</w:t>
            </w:r>
          </w:p>
        </w:tc>
        <w:tc>
          <w:tcPr>
            <w:tcW w:w="1507" w:type="dxa"/>
            <w:vAlign w:val="center"/>
          </w:tcPr>
          <w:p w14:paraId="687E8BA0" w14:textId="77777777" w:rsidR="00D20E5B" w:rsidRPr="00DE7B59" w:rsidRDefault="00D20E5B" w:rsidP="005A53D1">
            <w:pPr>
              <w:pStyle w:val="TAC"/>
              <w:rPr>
                <w:rFonts w:cs="Arial"/>
                <w:szCs w:val="18"/>
              </w:rPr>
            </w:pPr>
            <w:r w:rsidRPr="00DE7B59">
              <w:rPr>
                <w:rFonts w:cs="Arial"/>
                <w:szCs w:val="18"/>
              </w:rPr>
              <w:t>≤ 3731968</w:t>
            </w:r>
          </w:p>
        </w:tc>
      </w:tr>
      <w:tr w:rsidR="00D20E5B" w:rsidRPr="00DE7B59" w14:paraId="5C0EB333" w14:textId="77777777" w:rsidTr="005A53D1">
        <w:trPr>
          <w:trHeight w:val="170"/>
          <w:jc w:val="center"/>
        </w:trPr>
        <w:tc>
          <w:tcPr>
            <w:tcW w:w="770" w:type="dxa"/>
            <w:shd w:val="clear" w:color="auto" w:fill="auto"/>
            <w:vAlign w:val="center"/>
          </w:tcPr>
          <w:p w14:paraId="2128827E" w14:textId="77777777" w:rsidR="00D20E5B" w:rsidRPr="00DE7B59" w:rsidRDefault="00D20E5B" w:rsidP="005A53D1">
            <w:pPr>
              <w:pStyle w:val="TAC"/>
              <w:rPr>
                <w:rFonts w:cs="Arial"/>
                <w:szCs w:val="18"/>
              </w:rPr>
            </w:pPr>
            <w:r w:rsidRPr="00DE7B59">
              <w:rPr>
                <w:rFonts w:cs="Arial"/>
                <w:szCs w:val="18"/>
              </w:rPr>
              <w:t>13</w:t>
            </w:r>
          </w:p>
        </w:tc>
        <w:tc>
          <w:tcPr>
            <w:tcW w:w="1016" w:type="dxa"/>
            <w:shd w:val="clear" w:color="auto" w:fill="auto"/>
            <w:vAlign w:val="center"/>
          </w:tcPr>
          <w:p w14:paraId="2A22DE50" w14:textId="77777777" w:rsidR="00D20E5B" w:rsidRPr="00DE7B59" w:rsidRDefault="00D20E5B" w:rsidP="005A53D1">
            <w:pPr>
              <w:pStyle w:val="TAC"/>
              <w:rPr>
                <w:rFonts w:cs="Arial"/>
                <w:szCs w:val="18"/>
              </w:rPr>
            </w:pPr>
            <w:r w:rsidRPr="00DE7B59">
              <w:rPr>
                <w:rFonts w:cs="Arial"/>
                <w:szCs w:val="18"/>
              </w:rPr>
              <w:t>≤ 23</w:t>
            </w:r>
          </w:p>
        </w:tc>
        <w:tc>
          <w:tcPr>
            <w:tcW w:w="771" w:type="dxa"/>
            <w:shd w:val="clear" w:color="auto" w:fill="auto"/>
            <w:vAlign w:val="center"/>
          </w:tcPr>
          <w:p w14:paraId="16B761EE" w14:textId="77777777" w:rsidR="00D20E5B" w:rsidRPr="00DE7B59" w:rsidRDefault="00D20E5B" w:rsidP="005A53D1">
            <w:pPr>
              <w:pStyle w:val="TAC"/>
              <w:rPr>
                <w:rFonts w:cs="Arial"/>
                <w:szCs w:val="18"/>
              </w:rPr>
            </w:pPr>
            <w:r w:rsidRPr="00DE7B59">
              <w:rPr>
                <w:rFonts w:cs="Arial"/>
                <w:szCs w:val="18"/>
              </w:rPr>
              <w:t>77</w:t>
            </w:r>
          </w:p>
        </w:tc>
        <w:tc>
          <w:tcPr>
            <w:tcW w:w="1016" w:type="dxa"/>
            <w:shd w:val="clear" w:color="auto" w:fill="auto"/>
            <w:vAlign w:val="center"/>
          </w:tcPr>
          <w:p w14:paraId="1434AA26" w14:textId="77777777" w:rsidR="00D20E5B" w:rsidRPr="00DE7B59" w:rsidRDefault="00D20E5B" w:rsidP="005A53D1">
            <w:pPr>
              <w:pStyle w:val="TAC"/>
              <w:rPr>
                <w:rFonts w:cs="Arial"/>
                <w:szCs w:val="18"/>
              </w:rPr>
            </w:pPr>
            <w:r w:rsidRPr="00DE7B59">
              <w:rPr>
                <w:rFonts w:cs="Arial"/>
                <w:szCs w:val="18"/>
              </w:rPr>
              <w:t>≤ 1269</w:t>
            </w:r>
          </w:p>
        </w:tc>
        <w:tc>
          <w:tcPr>
            <w:tcW w:w="771" w:type="dxa"/>
            <w:vAlign w:val="center"/>
          </w:tcPr>
          <w:p w14:paraId="4370409B" w14:textId="77777777" w:rsidR="00D20E5B" w:rsidRPr="00DE7B59" w:rsidRDefault="00D20E5B" w:rsidP="005A53D1">
            <w:pPr>
              <w:pStyle w:val="TAC"/>
              <w:rPr>
                <w:rFonts w:cs="Arial"/>
                <w:szCs w:val="18"/>
              </w:rPr>
            </w:pPr>
            <w:r w:rsidRPr="00DE7B59">
              <w:rPr>
                <w:rFonts w:cs="Arial"/>
                <w:szCs w:val="18"/>
              </w:rPr>
              <w:t>141</w:t>
            </w:r>
          </w:p>
        </w:tc>
        <w:tc>
          <w:tcPr>
            <w:tcW w:w="1261" w:type="dxa"/>
            <w:vAlign w:val="center"/>
          </w:tcPr>
          <w:p w14:paraId="446B5B1E" w14:textId="77777777" w:rsidR="00D20E5B" w:rsidRPr="00DE7B59" w:rsidRDefault="00D20E5B" w:rsidP="005A53D1">
            <w:pPr>
              <w:pStyle w:val="TAC"/>
              <w:rPr>
                <w:rFonts w:cs="Arial"/>
                <w:szCs w:val="18"/>
              </w:rPr>
            </w:pPr>
            <w:r w:rsidRPr="00DE7B59">
              <w:rPr>
                <w:rFonts w:cs="Arial"/>
                <w:szCs w:val="18"/>
              </w:rPr>
              <w:t>≤ 70990</w:t>
            </w:r>
          </w:p>
        </w:tc>
        <w:tc>
          <w:tcPr>
            <w:tcW w:w="771" w:type="dxa"/>
            <w:vAlign w:val="center"/>
          </w:tcPr>
          <w:p w14:paraId="65935B72" w14:textId="77777777" w:rsidR="00D20E5B" w:rsidRPr="00DE7B59" w:rsidRDefault="00D20E5B" w:rsidP="005A53D1">
            <w:pPr>
              <w:pStyle w:val="TAC"/>
              <w:rPr>
                <w:rFonts w:cs="Arial"/>
                <w:szCs w:val="18"/>
              </w:rPr>
            </w:pPr>
            <w:r w:rsidRPr="00DE7B59">
              <w:rPr>
                <w:rFonts w:cs="Arial"/>
                <w:szCs w:val="18"/>
              </w:rPr>
              <w:t>205</w:t>
            </w:r>
          </w:p>
        </w:tc>
        <w:tc>
          <w:tcPr>
            <w:tcW w:w="1507" w:type="dxa"/>
            <w:vAlign w:val="center"/>
          </w:tcPr>
          <w:p w14:paraId="6128248A" w14:textId="77777777" w:rsidR="00D20E5B" w:rsidRPr="00DE7B59" w:rsidRDefault="00D20E5B" w:rsidP="005A53D1">
            <w:pPr>
              <w:pStyle w:val="TAC"/>
              <w:rPr>
                <w:rFonts w:cs="Arial"/>
                <w:szCs w:val="18"/>
              </w:rPr>
            </w:pPr>
            <w:r w:rsidRPr="00DE7B59">
              <w:rPr>
                <w:rFonts w:cs="Arial"/>
                <w:szCs w:val="18"/>
              </w:rPr>
              <w:t>≤ 3974215</w:t>
            </w:r>
          </w:p>
        </w:tc>
      </w:tr>
      <w:tr w:rsidR="00D20E5B" w:rsidRPr="00DE7B59" w14:paraId="5978F0A2" w14:textId="77777777" w:rsidTr="005A53D1">
        <w:trPr>
          <w:trHeight w:val="170"/>
          <w:jc w:val="center"/>
        </w:trPr>
        <w:tc>
          <w:tcPr>
            <w:tcW w:w="770" w:type="dxa"/>
            <w:shd w:val="clear" w:color="auto" w:fill="auto"/>
            <w:vAlign w:val="center"/>
          </w:tcPr>
          <w:p w14:paraId="3AFD890A" w14:textId="77777777" w:rsidR="00D20E5B" w:rsidRPr="00DE7B59" w:rsidRDefault="00D20E5B" w:rsidP="005A53D1">
            <w:pPr>
              <w:pStyle w:val="TAC"/>
              <w:rPr>
                <w:rFonts w:cs="Arial"/>
                <w:szCs w:val="18"/>
              </w:rPr>
            </w:pPr>
            <w:r w:rsidRPr="00DE7B59">
              <w:rPr>
                <w:rFonts w:cs="Arial"/>
                <w:szCs w:val="18"/>
              </w:rPr>
              <w:t>14</w:t>
            </w:r>
          </w:p>
        </w:tc>
        <w:tc>
          <w:tcPr>
            <w:tcW w:w="1016" w:type="dxa"/>
            <w:shd w:val="clear" w:color="auto" w:fill="auto"/>
            <w:vAlign w:val="center"/>
          </w:tcPr>
          <w:p w14:paraId="2B7F127C" w14:textId="77777777" w:rsidR="00D20E5B" w:rsidRPr="00DE7B59" w:rsidRDefault="00D20E5B" w:rsidP="005A53D1">
            <w:pPr>
              <w:pStyle w:val="TAC"/>
              <w:rPr>
                <w:rFonts w:cs="Arial"/>
                <w:szCs w:val="18"/>
              </w:rPr>
            </w:pPr>
            <w:r w:rsidRPr="00DE7B59">
              <w:rPr>
                <w:rFonts w:cs="Arial"/>
                <w:szCs w:val="18"/>
              </w:rPr>
              <w:t>≤ 25</w:t>
            </w:r>
          </w:p>
        </w:tc>
        <w:tc>
          <w:tcPr>
            <w:tcW w:w="771" w:type="dxa"/>
            <w:shd w:val="clear" w:color="auto" w:fill="auto"/>
            <w:vAlign w:val="center"/>
          </w:tcPr>
          <w:p w14:paraId="44F4EE52" w14:textId="77777777" w:rsidR="00D20E5B" w:rsidRPr="00DE7B59" w:rsidRDefault="00D20E5B" w:rsidP="005A53D1">
            <w:pPr>
              <w:pStyle w:val="TAC"/>
              <w:rPr>
                <w:rFonts w:cs="Arial"/>
                <w:szCs w:val="18"/>
              </w:rPr>
            </w:pPr>
            <w:r w:rsidRPr="00DE7B59">
              <w:rPr>
                <w:rFonts w:cs="Arial"/>
                <w:szCs w:val="18"/>
              </w:rPr>
              <w:t>78</w:t>
            </w:r>
          </w:p>
        </w:tc>
        <w:tc>
          <w:tcPr>
            <w:tcW w:w="1016" w:type="dxa"/>
            <w:shd w:val="clear" w:color="auto" w:fill="auto"/>
            <w:vAlign w:val="center"/>
          </w:tcPr>
          <w:p w14:paraId="0367A060" w14:textId="77777777" w:rsidR="00D20E5B" w:rsidRPr="00DE7B59" w:rsidRDefault="00D20E5B" w:rsidP="005A53D1">
            <w:pPr>
              <w:pStyle w:val="TAC"/>
              <w:rPr>
                <w:rFonts w:cs="Arial"/>
                <w:szCs w:val="18"/>
              </w:rPr>
            </w:pPr>
            <w:r w:rsidRPr="00DE7B59">
              <w:rPr>
                <w:rFonts w:cs="Arial"/>
                <w:szCs w:val="18"/>
              </w:rPr>
              <w:t>≤ 1351</w:t>
            </w:r>
          </w:p>
        </w:tc>
        <w:tc>
          <w:tcPr>
            <w:tcW w:w="771" w:type="dxa"/>
            <w:vAlign w:val="center"/>
          </w:tcPr>
          <w:p w14:paraId="39803B86" w14:textId="77777777" w:rsidR="00D20E5B" w:rsidRPr="00DE7B59" w:rsidRDefault="00D20E5B" w:rsidP="005A53D1">
            <w:pPr>
              <w:pStyle w:val="TAC"/>
              <w:rPr>
                <w:rFonts w:cs="Arial"/>
                <w:szCs w:val="18"/>
              </w:rPr>
            </w:pPr>
            <w:r w:rsidRPr="00DE7B59">
              <w:rPr>
                <w:rFonts w:cs="Arial"/>
                <w:szCs w:val="18"/>
              </w:rPr>
              <w:t>142</w:t>
            </w:r>
          </w:p>
        </w:tc>
        <w:tc>
          <w:tcPr>
            <w:tcW w:w="1261" w:type="dxa"/>
            <w:vAlign w:val="center"/>
          </w:tcPr>
          <w:p w14:paraId="07784373" w14:textId="77777777" w:rsidR="00D20E5B" w:rsidRPr="00DE7B59" w:rsidRDefault="00D20E5B" w:rsidP="005A53D1">
            <w:pPr>
              <w:pStyle w:val="TAC"/>
              <w:rPr>
                <w:rFonts w:cs="Arial"/>
                <w:szCs w:val="18"/>
              </w:rPr>
            </w:pPr>
            <w:r w:rsidRPr="00DE7B59">
              <w:rPr>
                <w:rFonts w:cs="Arial"/>
                <w:szCs w:val="18"/>
              </w:rPr>
              <w:t>≤ 75598</w:t>
            </w:r>
          </w:p>
        </w:tc>
        <w:tc>
          <w:tcPr>
            <w:tcW w:w="771" w:type="dxa"/>
            <w:vAlign w:val="center"/>
          </w:tcPr>
          <w:p w14:paraId="2BC035FF" w14:textId="77777777" w:rsidR="00D20E5B" w:rsidRPr="00DE7B59" w:rsidRDefault="00D20E5B" w:rsidP="005A53D1">
            <w:pPr>
              <w:pStyle w:val="TAC"/>
              <w:rPr>
                <w:rFonts w:cs="Arial"/>
                <w:szCs w:val="18"/>
              </w:rPr>
            </w:pPr>
            <w:r w:rsidRPr="00DE7B59">
              <w:rPr>
                <w:rFonts w:cs="Arial"/>
                <w:szCs w:val="18"/>
              </w:rPr>
              <w:t>206</w:t>
            </w:r>
          </w:p>
        </w:tc>
        <w:tc>
          <w:tcPr>
            <w:tcW w:w="1507" w:type="dxa"/>
            <w:vAlign w:val="center"/>
          </w:tcPr>
          <w:p w14:paraId="07E4395A" w14:textId="77777777" w:rsidR="00D20E5B" w:rsidRPr="00DE7B59" w:rsidRDefault="00D20E5B" w:rsidP="005A53D1">
            <w:pPr>
              <w:pStyle w:val="TAC"/>
              <w:rPr>
                <w:rFonts w:cs="Arial"/>
                <w:szCs w:val="18"/>
              </w:rPr>
            </w:pPr>
            <w:r w:rsidRPr="00DE7B59">
              <w:rPr>
                <w:rFonts w:cs="Arial"/>
                <w:szCs w:val="18"/>
              </w:rPr>
              <w:t>≤ 4232186</w:t>
            </w:r>
          </w:p>
        </w:tc>
      </w:tr>
      <w:tr w:rsidR="00D20E5B" w:rsidRPr="00DE7B59" w14:paraId="1A798FE7" w14:textId="77777777" w:rsidTr="005A53D1">
        <w:trPr>
          <w:trHeight w:val="170"/>
          <w:jc w:val="center"/>
        </w:trPr>
        <w:tc>
          <w:tcPr>
            <w:tcW w:w="770" w:type="dxa"/>
            <w:shd w:val="clear" w:color="auto" w:fill="auto"/>
            <w:vAlign w:val="center"/>
          </w:tcPr>
          <w:p w14:paraId="0FB466DF" w14:textId="77777777" w:rsidR="00D20E5B" w:rsidRPr="00DE7B59" w:rsidRDefault="00D20E5B" w:rsidP="005A53D1">
            <w:pPr>
              <w:pStyle w:val="TAC"/>
              <w:rPr>
                <w:rFonts w:cs="Arial"/>
                <w:szCs w:val="18"/>
              </w:rPr>
            </w:pPr>
            <w:r w:rsidRPr="00DE7B59">
              <w:rPr>
                <w:rFonts w:cs="Arial"/>
                <w:szCs w:val="18"/>
              </w:rPr>
              <w:t>15</w:t>
            </w:r>
          </w:p>
        </w:tc>
        <w:tc>
          <w:tcPr>
            <w:tcW w:w="1016" w:type="dxa"/>
            <w:shd w:val="clear" w:color="auto" w:fill="auto"/>
            <w:vAlign w:val="center"/>
          </w:tcPr>
          <w:p w14:paraId="16DB41B2" w14:textId="77777777" w:rsidR="00D20E5B" w:rsidRPr="00DE7B59" w:rsidRDefault="00D20E5B" w:rsidP="005A53D1">
            <w:pPr>
              <w:pStyle w:val="TAC"/>
              <w:rPr>
                <w:rFonts w:cs="Arial"/>
                <w:szCs w:val="18"/>
              </w:rPr>
            </w:pPr>
            <w:r w:rsidRPr="00DE7B59">
              <w:rPr>
                <w:rFonts w:cs="Arial"/>
                <w:szCs w:val="18"/>
              </w:rPr>
              <w:t>≤ 26</w:t>
            </w:r>
          </w:p>
        </w:tc>
        <w:tc>
          <w:tcPr>
            <w:tcW w:w="771" w:type="dxa"/>
            <w:shd w:val="clear" w:color="auto" w:fill="auto"/>
            <w:vAlign w:val="center"/>
          </w:tcPr>
          <w:p w14:paraId="7474047B" w14:textId="77777777" w:rsidR="00D20E5B" w:rsidRPr="00DE7B59" w:rsidRDefault="00D20E5B" w:rsidP="005A53D1">
            <w:pPr>
              <w:pStyle w:val="TAC"/>
              <w:rPr>
                <w:rFonts w:cs="Arial"/>
                <w:szCs w:val="18"/>
              </w:rPr>
            </w:pPr>
            <w:r w:rsidRPr="00DE7B59">
              <w:rPr>
                <w:rFonts w:cs="Arial"/>
                <w:szCs w:val="18"/>
              </w:rPr>
              <w:t>79</w:t>
            </w:r>
          </w:p>
        </w:tc>
        <w:tc>
          <w:tcPr>
            <w:tcW w:w="1016" w:type="dxa"/>
            <w:shd w:val="clear" w:color="auto" w:fill="auto"/>
            <w:vAlign w:val="center"/>
          </w:tcPr>
          <w:p w14:paraId="21DCD314" w14:textId="77777777" w:rsidR="00D20E5B" w:rsidRPr="00DE7B59" w:rsidRDefault="00D20E5B" w:rsidP="005A53D1">
            <w:pPr>
              <w:pStyle w:val="TAC"/>
              <w:rPr>
                <w:rFonts w:cs="Arial"/>
                <w:szCs w:val="18"/>
              </w:rPr>
            </w:pPr>
            <w:r w:rsidRPr="00DE7B59">
              <w:rPr>
                <w:rFonts w:cs="Arial"/>
                <w:szCs w:val="18"/>
              </w:rPr>
              <w:t>≤ 1439</w:t>
            </w:r>
          </w:p>
        </w:tc>
        <w:tc>
          <w:tcPr>
            <w:tcW w:w="771" w:type="dxa"/>
            <w:vAlign w:val="center"/>
          </w:tcPr>
          <w:p w14:paraId="2F9A6B6D" w14:textId="77777777" w:rsidR="00D20E5B" w:rsidRPr="00DE7B59" w:rsidRDefault="00D20E5B" w:rsidP="005A53D1">
            <w:pPr>
              <w:pStyle w:val="TAC"/>
              <w:rPr>
                <w:rFonts w:cs="Arial"/>
                <w:szCs w:val="18"/>
              </w:rPr>
            </w:pPr>
            <w:r w:rsidRPr="00DE7B59">
              <w:rPr>
                <w:rFonts w:cs="Arial"/>
                <w:szCs w:val="18"/>
              </w:rPr>
              <w:t>143</w:t>
            </w:r>
          </w:p>
        </w:tc>
        <w:tc>
          <w:tcPr>
            <w:tcW w:w="1261" w:type="dxa"/>
            <w:vAlign w:val="center"/>
          </w:tcPr>
          <w:p w14:paraId="5218012C" w14:textId="77777777" w:rsidR="00D20E5B" w:rsidRPr="00DE7B59" w:rsidRDefault="00D20E5B" w:rsidP="005A53D1">
            <w:pPr>
              <w:pStyle w:val="TAC"/>
              <w:rPr>
                <w:rFonts w:cs="Arial"/>
                <w:szCs w:val="18"/>
              </w:rPr>
            </w:pPr>
            <w:r w:rsidRPr="00DE7B59">
              <w:rPr>
                <w:rFonts w:cs="Arial"/>
                <w:szCs w:val="18"/>
              </w:rPr>
              <w:t>≤ 80505</w:t>
            </w:r>
          </w:p>
        </w:tc>
        <w:tc>
          <w:tcPr>
            <w:tcW w:w="771" w:type="dxa"/>
            <w:vAlign w:val="center"/>
          </w:tcPr>
          <w:p w14:paraId="7DF1E73F" w14:textId="77777777" w:rsidR="00D20E5B" w:rsidRPr="00DE7B59" w:rsidRDefault="00D20E5B" w:rsidP="005A53D1">
            <w:pPr>
              <w:pStyle w:val="TAC"/>
              <w:rPr>
                <w:rFonts w:cs="Arial"/>
                <w:szCs w:val="18"/>
              </w:rPr>
            </w:pPr>
            <w:r w:rsidRPr="00DE7B59">
              <w:rPr>
                <w:rFonts w:cs="Arial"/>
                <w:szCs w:val="18"/>
              </w:rPr>
              <w:t>207</w:t>
            </w:r>
          </w:p>
        </w:tc>
        <w:tc>
          <w:tcPr>
            <w:tcW w:w="1507" w:type="dxa"/>
            <w:vAlign w:val="center"/>
          </w:tcPr>
          <w:p w14:paraId="44415C2A" w14:textId="77777777" w:rsidR="00D20E5B" w:rsidRPr="00DE7B59" w:rsidRDefault="00D20E5B" w:rsidP="005A53D1">
            <w:pPr>
              <w:pStyle w:val="TAC"/>
              <w:rPr>
                <w:rFonts w:cs="Arial"/>
                <w:szCs w:val="18"/>
              </w:rPr>
            </w:pPr>
            <w:r w:rsidRPr="00DE7B59">
              <w:rPr>
                <w:rFonts w:cs="Arial"/>
                <w:szCs w:val="18"/>
              </w:rPr>
              <w:t>≤ 4506902</w:t>
            </w:r>
          </w:p>
        </w:tc>
      </w:tr>
      <w:tr w:rsidR="00D20E5B" w:rsidRPr="00DE7B59" w14:paraId="2BB73E47" w14:textId="77777777" w:rsidTr="005A53D1">
        <w:trPr>
          <w:trHeight w:val="170"/>
          <w:jc w:val="center"/>
        </w:trPr>
        <w:tc>
          <w:tcPr>
            <w:tcW w:w="770" w:type="dxa"/>
            <w:shd w:val="clear" w:color="auto" w:fill="auto"/>
            <w:vAlign w:val="center"/>
          </w:tcPr>
          <w:p w14:paraId="44923FD3" w14:textId="77777777" w:rsidR="00D20E5B" w:rsidRPr="00DE7B59" w:rsidRDefault="00D20E5B" w:rsidP="005A53D1">
            <w:pPr>
              <w:pStyle w:val="TAC"/>
              <w:rPr>
                <w:rFonts w:cs="Arial"/>
                <w:szCs w:val="18"/>
              </w:rPr>
            </w:pPr>
            <w:r w:rsidRPr="00DE7B59">
              <w:rPr>
                <w:rFonts w:cs="Arial"/>
                <w:szCs w:val="18"/>
              </w:rPr>
              <w:t>16</w:t>
            </w:r>
          </w:p>
        </w:tc>
        <w:tc>
          <w:tcPr>
            <w:tcW w:w="1016" w:type="dxa"/>
            <w:shd w:val="clear" w:color="auto" w:fill="auto"/>
            <w:vAlign w:val="center"/>
          </w:tcPr>
          <w:p w14:paraId="39A75041" w14:textId="77777777" w:rsidR="00D20E5B" w:rsidRPr="00DE7B59" w:rsidRDefault="00D20E5B" w:rsidP="005A53D1">
            <w:pPr>
              <w:pStyle w:val="TAC"/>
              <w:rPr>
                <w:rFonts w:cs="Arial"/>
                <w:szCs w:val="18"/>
              </w:rPr>
            </w:pPr>
            <w:r w:rsidRPr="00DE7B59">
              <w:rPr>
                <w:rFonts w:cs="Arial"/>
                <w:szCs w:val="18"/>
              </w:rPr>
              <w:t>≤ 28</w:t>
            </w:r>
          </w:p>
        </w:tc>
        <w:tc>
          <w:tcPr>
            <w:tcW w:w="771" w:type="dxa"/>
            <w:shd w:val="clear" w:color="auto" w:fill="auto"/>
            <w:vAlign w:val="center"/>
          </w:tcPr>
          <w:p w14:paraId="62BE95D8" w14:textId="77777777" w:rsidR="00D20E5B" w:rsidRPr="00DE7B59" w:rsidRDefault="00D20E5B" w:rsidP="005A53D1">
            <w:pPr>
              <w:pStyle w:val="TAC"/>
              <w:rPr>
                <w:rFonts w:cs="Arial"/>
                <w:szCs w:val="18"/>
              </w:rPr>
            </w:pPr>
            <w:r w:rsidRPr="00DE7B59">
              <w:rPr>
                <w:rFonts w:cs="Arial"/>
                <w:szCs w:val="18"/>
              </w:rPr>
              <w:t>80</w:t>
            </w:r>
          </w:p>
        </w:tc>
        <w:tc>
          <w:tcPr>
            <w:tcW w:w="1016" w:type="dxa"/>
            <w:shd w:val="clear" w:color="auto" w:fill="auto"/>
            <w:vAlign w:val="center"/>
          </w:tcPr>
          <w:p w14:paraId="44875D34" w14:textId="77777777" w:rsidR="00D20E5B" w:rsidRPr="00DE7B59" w:rsidRDefault="00D20E5B" w:rsidP="005A53D1">
            <w:pPr>
              <w:pStyle w:val="TAC"/>
              <w:rPr>
                <w:rFonts w:cs="Arial"/>
                <w:szCs w:val="18"/>
              </w:rPr>
            </w:pPr>
            <w:r w:rsidRPr="00DE7B59">
              <w:rPr>
                <w:rFonts w:cs="Arial"/>
                <w:szCs w:val="18"/>
              </w:rPr>
              <w:t>≤ 1532</w:t>
            </w:r>
          </w:p>
        </w:tc>
        <w:tc>
          <w:tcPr>
            <w:tcW w:w="771" w:type="dxa"/>
            <w:vAlign w:val="center"/>
          </w:tcPr>
          <w:p w14:paraId="180F76A6" w14:textId="77777777" w:rsidR="00D20E5B" w:rsidRPr="00DE7B59" w:rsidRDefault="00D20E5B" w:rsidP="005A53D1">
            <w:pPr>
              <w:pStyle w:val="TAC"/>
              <w:rPr>
                <w:rFonts w:cs="Arial"/>
                <w:szCs w:val="18"/>
              </w:rPr>
            </w:pPr>
            <w:r w:rsidRPr="00DE7B59">
              <w:rPr>
                <w:rFonts w:cs="Arial"/>
                <w:szCs w:val="18"/>
              </w:rPr>
              <w:t>144</w:t>
            </w:r>
          </w:p>
        </w:tc>
        <w:tc>
          <w:tcPr>
            <w:tcW w:w="1261" w:type="dxa"/>
            <w:vAlign w:val="center"/>
          </w:tcPr>
          <w:p w14:paraId="24478138" w14:textId="77777777" w:rsidR="00D20E5B" w:rsidRPr="00DE7B59" w:rsidRDefault="00D20E5B" w:rsidP="005A53D1">
            <w:pPr>
              <w:pStyle w:val="TAC"/>
              <w:rPr>
                <w:rFonts w:cs="Arial"/>
                <w:szCs w:val="18"/>
              </w:rPr>
            </w:pPr>
            <w:r w:rsidRPr="00DE7B59">
              <w:rPr>
                <w:rFonts w:cs="Arial"/>
                <w:szCs w:val="18"/>
              </w:rPr>
              <w:t>≤ 85730</w:t>
            </w:r>
          </w:p>
        </w:tc>
        <w:tc>
          <w:tcPr>
            <w:tcW w:w="771" w:type="dxa"/>
            <w:vAlign w:val="center"/>
          </w:tcPr>
          <w:p w14:paraId="6634FCAF" w14:textId="77777777" w:rsidR="00D20E5B" w:rsidRPr="00DE7B59" w:rsidRDefault="00D20E5B" w:rsidP="005A53D1">
            <w:pPr>
              <w:pStyle w:val="TAC"/>
              <w:rPr>
                <w:rFonts w:cs="Arial"/>
                <w:szCs w:val="18"/>
              </w:rPr>
            </w:pPr>
            <w:r w:rsidRPr="00DE7B59">
              <w:rPr>
                <w:rFonts w:cs="Arial"/>
                <w:szCs w:val="18"/>
              </w:rPr>
              <w:t>208</w:t>
            </w:r>
          </w:p>
        </w:tc>
        <w:tc>
          <w:tcPr>
            <w:tcW w:w="1507" w:type="dxa"/>
            <w:vAlign w:val="center"/>
          </w:tcPr>
          <w:p w14:paraId="19CEC062" w14:textId="77777777" w:rsidR="00D20E5B" w:rsidRPr="00DE7B59" w:rsidRDefault="00D20E5B" w:rsidP="005A53D1">
            <w:pPr>
              <w:pStyle w:val="TAC"/>
              <w:rPr>
                <w:rFonts w:cs="Arial"/>
                <w:szCs w:val="18"/>
              </w:rPr>
            </w:pPr>
            <w:r w:rsidRPr="00DE7B59">
              <w:rPr>
                <w:rFonts w:cs="Arial"/>
                <w:szCs w:val="18"/>
              </w:rPr>
              <w:t>≤ 4799451</w:t>
            </w:r>
          </w:p>
        </w:tc>
      </w:tr>
      <w:tr w:rsidR="00D20E5B" w:rsidRPr="00DE7B59" w14:paraId="60E825E2" w14:textId="77777777" w:rsidTr="005A53D1">
        <w:trPr>
          <w:trHeight w:val="170"/>
          <w:jc w:val="center"/>
        </w:trPr>
        <w:tc>
          <w:tcPr>
            <w:tcW w:w="770" w:type="dxa"/>
            <w:shd w:val="clear" w:color="auto" w:fill="auto"/>
            <w:vAlign w:val="center"/>
          </w:tcPr>
          <w:p w14:paraId="2FDCF8FE" w14:textId="77777777" w:rsidR="00D20E5B" w:rsidRPr="00DE7B59" w:rsidRDefault="00D20E5B" w:rsidP="005A53D1">
            <w:pPr>
              <w:pStyle w:val="TAC"/>
              <w:rPr>
                <w:rFonts w:cs="Arial"/>
                <w:szCs w:val="18"/>
              </w:rPr>
            </w:pPr>
            <w:r w:rsidRPr="00DE7B59">
              <w:rPr>
                <w:rFonts w:cs="Arial"/>
                <w:szCs w:val="18"/>
              </w:rPr>
              <w:t>17</w:t>
            </w:r>
          </w:p>
        </w:tc>
        <w:tc>
          <w:tcPr>
            <w:tcW w:w="1016" w:type="dxa"/>
            <w:shd w:val="clear" w:color="auto" w:fill="auto"/>
            <w:vAlign w:val="center"/>
          </w:tcPr>
          <w:p w14:paraId="4B4901E3" w14:textId="77777777" w:rsidR="00D20E5B" w:rsidRPr="00DE7B59" w:rsidRDefault="00D20E5B" w:rsidP="005A53D1">
            <w:pPr>
              <w:pStyle w:val="TAC"/>
              <w:rPr>
                <w:rFonts w:cs="Arial"/>
                <w:szCs w:val="18"/>
              </w:rPr>
            </w:pPr>
            <w:r w:rsidRPr="00DE7B59">
              <w:rPr>
                <w:rFonts w:cs="Arial"/>
                <w:szCs w:val="18"/>
              </w:rPr>
              <w:t>≤ 30</w:t>
            </w:r>
          </w:p>
        </w:tc>
        <w:tc>
          <w:tcPr>
            <w:tcW w:w="771" w:type="dxa"/>
            <w:shd w:val="clear" w:color="auto" w:fill="auto"/>
            <w:vAlign w:val="center"/>
          </w:tcPr>
          <w:p w14:paraId="4ADA4498" w14:textId="77777777" w:rsidR="00D20E5B" w:rsidRPr="00DE7B59" w:rsidRDefault="00D20E5B" w:rsidP="005A53D1">
            <w:pPr>
              <w:pStyle w:val="TAC"/>
              <w:rPr>
                <w:rFonts w:cs="Arial"/>
                <w:szCs w:val="18"/>
              </w:rPr>
            </w:pPr>
            <w:r w:rsidRPr="00DE7B59">
              <w:rPr>
                <w:rFonts w:cs="Arial"/>
                <w:szCs w:val="18"/>
              </w:rPr>
              <w:t>81</w:t>
            </w:r>
          </w:p>
        </w:tc>
        <w:tc>
          <w:tcPr>
            <w:tcW w:w="1016" w:type="dxa"/>
            <w:shd w:val="clear" w:color="auto" w:fill="auto"/>
            <w:vAlign w:val="center"/>
          </w:tcPr>
          <w:p w14:paraId="328660F9" w14:textId="77777777" w:rsidR="00D20E5B" w:rsidRPr="00DE7B59" w:rsidRDefault="00D20E5B" w:rsidP="005A53D1">
            <w:pPr>
              <w:pStyle w:val="TAC"/>
              <w:rPr>
                <w:rFonts w:cs="Arial"/>
                <w:szCs w:val="18"/>
              </w:rPr>
            </w:pPr>
            <w:r w:rsidRPr="00DE7B59">
              <w:rPr>
                <w:rFonts w:cs="Arial"/>
                <w:szCs w:val="18"/>
              </w:rPr>
              <w:t>≤ 1631</w:t>
            </w:r>
          </w:p>
        </w:tc>
        <w:tc>
          <w:tcPr>
            <w:tcW w:w="771" w:type="dxa"/>
            <w:vAlign w:val="center"/>
          </w:tcPr>
          <w:p w14:paraId="6842FD8E" w14:textId="77777777" w:rsidR="00D20E5B" w:rsidRPr="00DE7B59" w:rsidRDefault="00D20E5B" w:rsidP="005A53D1">
            <w:pPr>
              <w:pStyle w:val="TAC"/>
              <w:rPr>
                <w:rFonts w:cs="Arial"/>
                <w:szCs w:val="18"/>
              </w:rPr>
            </w:pPr>
            <w:r w:rsidRPr="00DE7B59">
              <w:rPr>
                <w:rFonts w:cs="Arial"/>
                <w:szCs w:val="18"/>
              </w:rPr>
              <w:t>145</w:t>
            </w:r>
          </w:p>
        </w:tc>
        <w:tc>
          <w:tcPr>
            <w:tcW w:w="1261" w:type="dxa"/>
            <w:vAlign w:val="center"/>
          </w:tcPr>
          <w:p w14:paraId="6D062D44" w14:textId="77777777" w:rsidR="00D20E5B" w:rsidRPr="00DE7B59" w:rsidRDefault="00D20E5B" w:rsidP="005A53D1">
            <w:pPr>
              <w:pStyle w:val="TAC"/>
              <w:rPr>
                <w:rFonts w:cs="Arial"/>
                <w:szCs w:val="18"/>
              </w:rPr>
            </w:pPr>
            <w:r w:rsidRPr="00DE7B59">
              <w:rPr>
                <w:rFonts w:cs="Arial"/>
                <w:szCs w:val="18"/>
              </w:rPr>
              <w:t>≤ 91295</w:t>
            </w:r>
          </w:p>
        </w:tc>
        <w:tc>
          <w:tcPr>
            <w:tcW w:w="771" w:type="dxa"/>
            <w:vAlign w:val="center"/>
          </w:tcPr>
          <w:p w14:paraId="21036D23" w14:textId="77777777" w:rsidR="00D20E5B" w:rsidRPr="00DE7B59" w:rsidRDefault="00D20E5B" w:rsidP="005A53D1">
            <w:pPr>
              <w:pStyle w:val="TAC"/>
              <w:rPr>
                <w:rFonts w:cs="Arial"/>
                <w:szCs w:val="18"/>
              </w:rPr>
            </w:pPr>
            <w:r w:rsidRPr="00DE7B59">
              <w:rPr>
                <w:rFonts w:cs="Arial"/>
                <w:szCs w:val="18"/>
              </w:rPr>
              <w:t>209</w:t>
            </w:r>
          </w:p>
        </w:tc>
        <w:tc>
          <w:tcPr>
            <w:tcW w:w="1507" w:type="dxa"/>
            <w:vAlign w:val="center"/>
          </w:tcPr>
          <w:p w14:paraId="1B7E8CB1" w14:textId="77777777" w:rsidR="00D20E5B" w:rsidRPr="00DE7B59" w:rsidRDefault="00D20E5B" w:rsidP="005A53D1">
            <w:pPr>
              <w:pStyle w:val="TAC"/>
              <w:rPr>
                <w:rFonts w:cs="Arial"/>
                <w:szCs w:val="18"/>
              </w:rPr>
            </w:pPr>
            <w:r w:rsidRPr="00DE7B59">
              <w:rPr>
                <w:rFonts w:cs="Arial"/>
                <w:szCs w:val="18"/>
              </w:rPr>
              <w:t>≤ 5110989</w:t>
            </w:r>
          </w:p>
        </w:tc>
      </w:tr>
      <w:tr w:rsidR="00D20E5B" w:rsidRPr="00DE7B59" w14:paraId="01112944" w14:textId="77777777" w:rsidTr="005A53D1">
        <w:trPr>
          <w:trHeight w:val="170"/>
          <w:jc w:val="center"/>
        </w:trPr>
        <w:tc>
          <w:tcPr>
            <w:tcW w:w="770" w:type="dxa"/>
            <w:shd w:val="clear" w:color="auto" w:fill="auto"/>
            <w:vAlign w:val="center"/>
          </w:tcPr>
          <w:p w14:paraId="45024929" w14:textId="77777777" w:rsidR="00D20E5B" w:rsidRPr="00DE7B59" w:rsidRDefault="00D20E5B" w:rsidP="005A53D1">
            <w:pPr>
              <w:pStyle w:val="TAC"/>
              <w:rPr>
                <w:rFonts w:cs="Arial"/>
                <w:szCs w:val="18"/>
              </w:rPr>
            </w:pPr>
            <w:r w:rsidRPr="00DE7B59">
              <w:rPr>
                <w:rFonts w:cs="Arial"/>
                <w:szCs w:val="18"/>
              </w:rPr>
              <w:t>18</w:t>
            </w:r>
          </w:p>
        </w:tc>
        <w:tc>
          <w:tcPr>
            <w:tcW w:w="1016" w:type="dxa"/>
            <w:shd w:val="clear" w:color="auto" w:fill="auto"/>
            <w:vAlign w:val="center"/>
          </w:tcPr>
          <w:p w14:paraId="03BD7F9E" w14:textId="77777777" w:rsidR="00D20E5B" w:rsidRPr="00DE7B59" w:rsidRDefault="00D20E5B" w:rsidP="005A53D1">
            <w:pPr>
              <w:pStyle w:val="TAC"/>
              <w:rPr>
                <w:rFonts w:cs="Arial"/>
                <w:szCs w:val="18"/>
              </w:rPr>
            </w:pPr>
            <w:r w:rsidRPr="00DE7B59">
              <w:rPr>
                <w:rFonts w:cs="Arial"/>
                <w:szCs w:val="18"/>
              </w:rPr>
              <w:t>≤ 32</w:t>
            </w:r>
          </w:p>
        </w:tc>
        <w:tc>
          <w:tcPr>
            <w:tcW w:w="771" w:type="dxa"/>
            <w:shd w:val="clear" w:color="auto" w:fill="auto"/>
            <w:vAlign w:val="center"/>
          </w:tcPr>
          <w:p w14:paraId="17D57C16" w14:textId="77777777" w:rsidR="00D20E5B" w:rsidRPr="00DE7B59" w:rsidRDefault="00D20E5B" w:rsidP="005A53D1">
            <w:pPr>
              <w:pStyle w:val="TAC"/>
              <w:rPr>
                <w:rFonts w:cs="Arial"/>
                <w:szCs w:val="18"/>
              </w:rPr>
            </w:pPr>
            <w:r w:rsidRPr="00DE7B59">
              <w:rPr>
                <w:rFonts w:cs="Arial"/>
                <w:szCs w:val="18"/>
              </w:rPr>
              <w:t>82</w:t>
            </w:r>
          </w:p>
        </w:tc>
        <w:tc>
          <w:tcPr>
            <w:tcW w:w="1016" w:type="dxa"/>
            <w:shd w:val="clear" w:color="auto" w:fill="auto"/>
            <w:vAlign w:val="center"/>
          </w:tcPr>
          <w:p w14:paraId="7406077E" w14:textId="77777777" w:rsidR="00D20E5B" w:rsidRPr="00DE7B59" w:rsidRDefault="00D20E5B" w:rsidP="005A53D1">
            <w:pPr>
              <w:pStyle w:val="TAC"/>
              <w:rPr>
                <w:rFonts w:cs="Arial"/>
                <w:szCs w:val="18"/>
              </w:rPr>
            </w:pPr>
            <w:r w:rsidRPr="00DE7B59">
              <w:rPr>
                <w:rFonts w:cs="Arial"/>
                <w:szCs w:val="18"/>
              </w:rPr>
              <w:t>≤ 1737</w:t>
            </w:r>
          </w:p>
        </w:tc>
        <w:tc>
          <w:tcPr>
            <w:tcW w:w="771" w:type="dxa"/>
            <w:vAlign w:val="center"/>
          </w:tcPr>
          <w:p w14:paraId="265A731F" w14:textId="77777777" w:rsidR="00D20E5B" w:rsidRPr="00DE7B59" w:rsidRDefault="00D20E5B" w:rsidP="005A53D1">
            <w:pPr>
              <w:pStyle w:val="TAC"/>
              <w:rPr>
                <w:rFonts w:cs="Arial"/>
                <w:szCs w:val="18"/>
              </w:rPr>
            </w:pPr>
            <w:r w:rsidRPr="00DE7B59">
              <w:rPr>
                <w:rFonts w:cs="Arial"/>
                <w:szCs w:val="18"/>
              </w:rPr>
              <w:t>146</w:t>
            </w:r>
          </w:p>
        </w:tc>
        <w:tc>
          <w:tcPr>
            <w:tcW w:w="1261" w:type="dxa"/>
            <w:vAlign w:val="center"/>
          </w:tcPr>
          <w:p w14:paraId="76FF39F6" w14:textId="77777777" w:rsidR="00D20E5B" w:rsidRPr="00DE7B59" w:rsidRDefault="00D20E5B" w:rsidP="005A53D1">
            <w:pPr>
              <w:pStyle w:val="TAC"/>
              <w:rPr>
                <w:rFonts w:cs="Arial"/>
                <w:szCs w:val="18"/>
              </w:rPr>
            </w:pPr>
            <w:r w:rsidRPr="00DE7B59">
              <w:rPr>
                <w:rFonts w:cs="Arial"/>
                <w:szCs w:val="18"/>
              </w:rPr>
              <w:t>≤ 97221</w:t>
            </w:r>
          </w:p>
        </w:tc>
        <w:tc>
          <w:tcPr>
            <w:tcW w:w="771" w:type="dxa"/>
            <w:vAlign w:val="center"/>
          </w:tcPr>
          <w:p w14:paraId="385F7A12" w14:textId="77777777" w:rsidR="00D20E5B" w:rsidRPr="00DE7B59" w:rsidRDefault="00D20E5B" w:rsidP="005A53D1">
            <w:pPr>
              <w:pStyle w:val="TAC"/>
              <w:rPr>
                <w:rFonts w:cs="Arial"/>
                <w:szCs w:val="18"/>
              </w:rPr>
            </w:pPr>
            <w:r w:rsidRPr="00DE7B59">
              <w:rPr>
                <w:rFonts w:cs="Arial"/>
                <w:szCs w:val="18"/>
              </w:rPr>
              <w:t>210</w:t>
            </w:r>
          </w:p>
        </w:tc>
        <w:tc>
          <w:tcPr>
            <w:tcW w:w="1507" w:type="dxa"/>
            <w:vAlign w:val="center"/>
          </w:tcPr>
          <w:p w14:paraId="41DAC700" w14:textId="77777777" w:rsidR="00D20E5B" w:rsidRPr="00DE7B59" w:rsidRDefault="00D20E5B" w:rsidP="005A53D1">
            <w:pPr>
              <w:pStyle w:val="TAC"/>
              <w:rPr>
                <w:rFonts w:cs="Arial"/>
                <w:szCs w:val="18"/>
              </w:rPr>
            </w:pPr>
            <w:r w:rsidRPr="00DE7B59">
              <w:rPr>
                <w:rFonts w:cs="Arial"/>
                <w:szCs w:val="18"/>
              </w:rPr>
              <w:t>≤ 5442750</w:t>
            </w:r>
          </w:p>
        </w:tc>
      </w:tr>
      <w:tr w:rsidR="00D20E5B" w:rsidRPr="00DE7B59" w14:paraId="7AAD8D24" w14:textId="77777777" w:rsidTr="005A53D1">
        <w:trPr>
          <w:trHeight w:val="170"/>
          <w:jc w:val="center"/>
        </w:trPr>
        <w:tc>
          <w:tcPr>
            <w:tcW w:w="770" w:type="dxa"/>
            <w:shd w:val="clear" w:color="auto" w:fill="auto"/>
            <w:vAlign w:val="center"/>
          </w:tcPr>
          <w:p w14:paraId="0A68B627" w14:textId="77777777" w:rsidR="00D20E5B" w:rsidRPr="00DE7B59" w:rsidRDefault="00D20E5B" w:rsidP="005A53D1">
            <w:pPr>
              <w:pStyle w:val="TAC"/>
              <w:rPr>
                <w:rFonts w:cs="Arial"/>
                <w:szCs w:val="18"/>
              </w:rPr>
            </w:pPr>
            <w:r w:rsidRPr="00DE7B59">
              <w:rPr>
                <w:rFonts w:cs="Arial"/>
                <w:szCs w:val="18"/>
              </w:rPr>
              <w:t>19</w:t>
            </w:r>
          </w:p>
        </w:tc>
        <w:tc>
          <w:tcPr>
            <w:tcW w:w="1016" w:type="dxa"/>
            <w:shd w:val="clear" w:color="auto" w:fill="auto"/>
            <w:vAlign w:val="center"/>
          </w:tcPr>
          <w:p w14:paraId="6E209C3B" w14:textId="77777777" w:rsidR="00D20E5B" w:rsidRPr="00DE7B59" w:rsidRDefault="00D20E5B" w:rsidP="005A53D1">
            <w:pPr>
              <w:pStyle w:val="TAC"/>
              <w:rPr>
                <w:rFonts w:cs="Arial"/>
                <w:szCs w:val="18"/>
              </w:rPr>
            </w:pPr>
            <w:r w:rsidRPr="00DE7B59">
              <w:rPr>
                <w:rFonts w:cs="Arial"/>
                <w:szCs w:val="18"/>
              </w:rPr>
              <w:t>≤ 34</w:t>
            </w:r>
          </w:p>
        </w:tc>
        <w:tc>
          <w:tcPr>
            <w:tcW w:w="771" w:type="dxa"/>
            <w:shd w:val="clear" w:color="auto" w:fill="auto"/>
            <w:vAlign w:val="center"/>
          </w:tcPr>
          <w:p w14:paraId="74167343" w14:textId="77777777" w:rsidR="00D20E5B" w:rsidRPr="00DE7B59" w:rsidRDefault="00D20E5B" w:rsidP="005A53D1">
            <w:pPr>
              <w:pStyle w:val="TAC"/>
              <w:rPr>
                <w:rFonts w:cs="Arial"/>
                <w:szCs w:val="18"/>
              </w:rPr>
            </w:pPr>
            <w:r w:rsidRPr="00DE7B59">
              <w:rPr>
                <w:rFonts w:cs="Arial"/>
                <w:szCs w:val="18"/>
              </w:rPr>
              <w:t>83</w:t>
            </w:r>
          </w:p>
        </w:tc>
        <w:tc>
          <w:tcPr>
            <w:tcW w:w="1016" w:type="dxa"/>
            <w:shd w:val="clear" w:color="auto" w:fill="auto"/>
            <w:vAlign w:val="center"/>
          </w:tcPr>
          <w:p w14:paraId="1C50C242" w14:textId="77777777" w:rsidR="00D20E5B" w:rsidRPr="00DE7B59" w:rsidRDefault="00D20E5B" w:rsidP="005A53D1">
            <w:pPr>
              <w:pStyle w:val="TAC"/>
              <w:rPr>
                <w:rFonts w:cs="Arial"/>
                <w:szCs w:val="18"/>
              </w:rPr>
            </w:pPr>
            <w:r w:rsidRPr="00DE7B59">
              <w:rPr>
                <w:rFonts w:cs="Arial"/>
                <w:szCs w:val="18"/>
              </w:rPr>
              <w:t>≤ 1850</w:t>
            </w:r>
          </w:p>
        </w:tc>
        <w:tc>
          <w:tcPr>
            <w:tcW w:w="771" w:type="dxa"/>
            <w:vAlign w:val="center"/>
          </w:tcPr>
          <w:p w14:paraId="61392DA0" w14:textId="77777777" w:rsidR="00D20E5B" w:rsidRPr="00DE7B59" w:rsidRDefault="00D20E5B" w:rsidP="005A53D1">
            <w:pPr>
              <w:pStyle w:val="TAC"/>
              <w:rPr>
                <w:rFonts w:cs="Arial"/>
                <w:szCs w:val="18"/>
              </w:rPr>
            </w:pPr>
            <w:r w:rsidRPr="00DE7B59">
              <w:rPr>
                <w:rFonts w:cs="Arial"/>
                <w:szCs w:val="18"/>
              </w:rPr>
              <w:t>147</w:t>
            </w:r>
          </w:p>
        </w:tc>
        <w:tc>
          <w:tcPr>
            <w:tcW w:w="1261" w:type="dxa"/>
            <w:vAlign w:val="center"/>
          </w:tcPr>
          <w:p w14:paraId="6998302F" w14:textId="77777777" w:rsidR="00D20E5B" w:rsidRPr="00DE7B59" w:rsidRDefault="00D20E5B" w:rsidP="005A53D1">
            <w:pPr>
              <w:pStyle w:val="TAC"/>
              <w:rPr>
                <w:rFonts w:cs="Arial"/>
                <w:szCs w:val="18"/>
              </w:rPr>
            </w:pPr>
            <w:r w:rsidRPr="00DE7B59">
              <w:rPr>
                <w:rFonts w:cs="Arial"/>
                <w:szCs w:val="18"/>
              </w:rPr>
              <w:t>≤ 103532</w:t>
            </w:r>
          </w:p>
        </w:tc>
        <w:tc>
          <w:tcPr>
            <w:tcW w:w="771" w:type="dxa"/>
            <w:vAlign w:val="center"/>
          </w:tcPr>
          <w:p w14:paraId="0E7D6BD8" w14:textId="77777777" w:rsidR="00D20E5B" w:rsidRPr="00DE7B59" w:rsidRDefault="00D20E5B" w:rsidP="005A53D1">
            <w:pPr>
              <w:pStyle w:val="TAC"/>
              <w:rPr>
                <w:rFonts w:cs="Arial"/>
                <w:szCs w:val="18"/>
              </w:rPr>
            </w:pPr>
            <w:r w:rsidRPr="00DE7B59">
              <w:rPr>
                <w:rFonts w:cs="Arial"/>
                <w:szCs w:val="18"/>
              </w:rPr>
              <w:t>211</w:t>
            </w:r>
          </w:p>
        </w:tc>
        <w:tc>
          <w:tcPr>
            <w:tcW w:w="1507" w:type="dxa"/>
            <w:vAlign w:val="center"/>
          </w:tcPr>
          <w:p w14:paraId="7C9EFF1A" w14:textId="77777777" w:rsidR="00D20E5B" w:rsidRPr="00DE7B59" w:rsidRDefault="00D20E5B" w:rsidP="005A53D1">
            <w:pPr>
              <w:pStyle w:val="TAC"/>
              <w:rPr>
                <w:rFonts w:cs="Arial"/>
                <w:szCs w:val="18"/>
              </w:rPr>
            </w:pPr>
            <w:r w:rsidRPr="00DE7B59">
              <w:rPr>
                <w:rFonts w:cs="Arial"/>
                <w:szCs w:val="18"/>
              </w:rPr>
              <w:t>≤ 5796046</w:t>
            </w:r>
          </w:p>
        </w:tc>
      </w:tr>
      <w:tr w:rsidR="00D20E5B" w:rsidRPr="00DE7B59" w14:paraId="42E58BDE" w14:textId="77777777" w:rsidTr="005A53D1">
        <w:trPr>
          <w:trHeight w:val="170"/>
          <w:jc w:val="center"/>
        </w:trPr>
        <w:tc>
          <w:tcPr>
            <w:tcW w:w="770" w:type="dxa"/>
            <w:shd w:val="clear" w:color="auto" w:fill="auto"/>
            <w:vAlign w:val="center"/>
          </w:tcPr>
          <w:p w14:paraId="6F0C924A" w14:textId="77777777" w:rsidR="00D20E5B" w:rsidRPr="00DE7B59" w:rsidRDefault="00D20E5B" w:rsidP="005A53D1">
            <w:pPr>
              <w:pStyle w:val="TAC"/>
              <w:rPr>
                <w:rFonts w:cs="Arial"/>
                <w:szCs w:val="18"/>
              </w:rPr>
            </w:pPr>
            <w:r w:rsidRPr="00DE7B59">
              <w:rPr>
                <w:rFonts w:cs="Arial"/>
                <w:szCs w:val="18"/>
              </w:rPr>
              <w:t>20</w:t>
            </w:r>
          </w:p>
        </w:tc>
        <w:tc>
          <w:tcPr>
            <w:tcW w:w="1016" w:type="dxa"/>
            <w:shd w:val="clear" w:color="auto" w:fill="auto"/>
            <w:vAlign w:val="center"/>
          </w:tcPr>
          <w:p w14:paraId="50551698" w14:textId="77777777" w:rsidR="00D20E5B" w:rsidRPr="00DE7B59" w:rsidRDefault="00D20E5B" w:rsidP="005A53D1">
            <w:pPr>
              <w:pStyle w:val="TAC"/>
              <w:rPr>
                <w:rFonts w:cs="Arial"/>
                <w:szCs w:val="18"/>
              </w:rPr>
            </w:pPr>
            <w:r w:rsidRPr="00DE7B59">
              <w:rPr>
                <w:rFonts w:cs="Arial"/>
                <w:szCs w:val="18"/>
              </w:rPr>
              <w:t>≤ 36</w:t>
            </w:r>
          </w:p>
        </w:tc>
        <w:tc>
          <w:tcPr>
            <w:tcW w:w="771" w:type="dxa"/>
            <w:shd w:val="clear" w:color="auto" w:fill="auto"/>
            <w:vAlign w:val="center"/>
          </w:tcPr>
          <w:p w14:paraId="6B50ACD8" w14:textId="77777777" w:rsidR="00D20E5B" w:rsidRPr="00DE7B59" w:rsidRDefault="00D20E5B" w:rsidP="005A53D1">
            <w:pPr>
              <w:pStyle w:val="TAC"/>
              <w:rPr>
                <w:rFonts w:cs="Arial"/>
                <w:szCs w:val="18"/>
              </w:rPr>
            </w:pPr>
            <w:r w:rsidRPr="00DE7B59">
              <w:rPr>
                <w:rFonts w:cs="Arial"/>
                <w:szCs w:val="18"/>
              </w:rPr>
              <w:t>84</w:t>
            </w:r>
          </w:p>
        </w:tc>
        <w:tc>
          <w:tcPr>
            <w:tcW w:w="1016" w:type="dxa"/>
            <w:shd w:val="clear" w:color="auto" w:fill="auto"/>
            <w:vAlign w:val="center"/>
          </w:tcPr>
          <w:p w14:paraId="1103BC54" w14:textId="77777777" w:rsidR="00D20E5B" w:rsidRPr="00DE7B59" w:rsidRDefault="00D20E5B" w:rsidP="005A53D1">
            <w:pPr>
              <w:pStyle w:val="TAC"/>
              <w:rPr>
                <w:rFonts w:cs="Arial"/>
                <w:szCs w:val="18"/>
              </w:rPr>
            </w:pPr>
            <w:r w:rsidRPr="00DE7B59">
              <w:rPr>
                <w:rFonts w:cs="Arial"/>
                <w:szCs w:val="18"/>
              </w:rPr>
              <w:t>≤ 1970</w:t>
            </w:r>
          </w:p>
        </w:tc>
        <w:tc>
          <w:tcPr>
            <w:tcW w:w="771" w:type="dxa"/>
            <w:vAlign w:val="center"/>
          </w:tcPr>
          <w:p w14:paraId="575C9EAF" w14:textId="77777777" w:rsidR="00D20E5B" w:rsidRPr="00DE7B59" w:rsidRDefault="00D20E5B" w:rsidP="005A53D1">
            <w:pPr>
              <w:pStyle w:val="TAC"/>
              <w:rPr>
                <w:rFonts w:cs="Arial"/>
                <w:szCs w:val="18"/>
              </w:rPr>
            </w:pPr>
            <w:r w:rsidRPr="00DE7B59">
              <w:rPr>
                <w:rFonts w:cs="Arial"/>
                <w:szCs w:val="18"/>
              </w:rPr>
              <w:t>148</w:t>
            </w:r>
          </w:p>
        </w:tc>
        <w:tc>
          <w:tcPr>
            <w:tcW w:w="1261" w:type="dxa"/>
            <w:vAlign w:val="center"/>
          </w:tcPr>
          <w:p w14:paraId="174073F2" w14:textId="77777777" w:rsidR="00D20E5B" w:rsidRPr="00DE7B59" w:rsidRDefault="00D20E5B" w:rsidP="005A53D1">
            <w:pPr>
              <w:pStyle w:val="TAC"/>
              <w:rPr>
                <w:rFonts w:cs="Arial"/>
                <w:szCs w:val="18"/>
              </w:rPr>
            </w:pPr>
            <w:r w:rsidRPr="00DE7B59">
              <w:rPr>
                <w:rFonts w:cs="Arial"/>
                <w:szCs w:val="18"/>
              </w:rPr>
              <w:t>≤ 110252</w:t>
            </w:r>
          </w:p>
        </w:tc>
        <w:tc>
          <w:tcPr>
            <w:tcW w:w="771" w:type="dxa"/>
            <w:vAlign w:val="center"/>
          </w:tcPr>
          <w:p w14:paraId="1EACD29F" w14:textId="77777777" w:rsidR="00D20E5B" w:rsidRPr="00DE7B59" w:rsidRDefault="00D20E5B" w:rsidP="005A53D1">
            <w:pPr>
              <w:pStyle w:val="TAC"/>
              <w:rPr>
                <w:rFonts w:cs="Arial"/>
                <w:szCs w:val="18"/>
              </w:rPr>
            </w:pPr>
            <w:r w:rsidRPr="00DE7B59">
              <w:rPr>
                <w:rFonts w:cs="Arial"/>
                <w:szCs w:val="18"/>
              </w:rPr>
              <w:t>212</w:t>
            </w:r>
          </w:p>
        </w:tc>
        <w:tc>
          <w:tcPr>
            <w:tcW w:w="1507" w:type="dxa"/>
            <w:vAlign w:val="center"/>
          </w:tcPr>
          <w:p w14:paraId="6718F114" w14:textId="77777777" w:rsidR="00D20E5B" w:rsidRPr="00DE7B59" w:rsidRDefault="00D20E5B" w:rsidP="005A53D1">
            <w:pPr>
              <w:pStyle w:val="TAC"/>
              <w:rPr>
                <w:rFonts w:cs="Arial"/>
                <w:szCs w:val="18"/>
              </w:rPr>
            </w:pPr>
            <w:r w:rsidRPr="00DE7B59">
              <w:rPr>
                <w:rFonts w:cs="Arial"/>
                <w:szCs w:val="18"/>
              </w:rPr>
              <w:t>≤ 6172275</w:t>
            </w:r>
          </w:p>
        </w:tc>
      </w:tr>
      <w:tr w:rsidR="00D20E5B" w:rsidRPr="00DE7B59" w14:paraId="0C8F2197" w14:textId="77777777" w:rsidTr="005A53D1">
        <w:trPr>
          <w:trHeight w:val="170"/>
          <w:jc w:val="center"/>
        </w:trPr>
        <w:tc>
          <w:tcPr>
            <w:tcW w:w="770" w:type="dxa"/>
            <w:shd w:val="clear" w:color="auto" w:fill="auto"/>
            <w:vAlign w:val="center"/>
          </w:tcPr>
          <w:p w14:paraId="7B33AA4C" w14:textId="77777777" w:rsidR="00D20E5B" w:rsidRPr="00DE7B59" w:rsidRDefault="00D20E5B" w:rsidP="005A53D1">
            <w:pPr>
              <w:pStyle w:val="TAC"/>
              <w:rPr>
                <w:rFonts w:cs="Arial"/>
                <w:szCs w:val="18"/>
              </w:rPr>
            </w:pPr>
            <w:r w:rsidRPr="00DE7B59">
              <w:rPr>
                <w:rFonts w:cs="Arial"/>
                <w:szCs w:val="18"/>
              </w:rPr>
              <w:t>21</w:t>
            </w:r>
          </w:p>
        </w:tc>
        <w:tc>
          <w:tcPr>
            <w:tcW w:w="1016" w:type="dxa"/>
            <w:shd w:val="clear" w:color="auto" w:fill="auto"/>
            <w:vAlign w:val="center"/>
          </w:tcPr>
          <w:p w14:paraId="08191FF9" w14:textId="77777777" w:rsidR="00D20E5B" w:rsidRPr="00DE7B59" w:rsidRDefault="00D20E5B" w:rsidP="005A53D1">
            <w:pPr>
              <w:pStyle w:val="TAC"/>
              <w:rPr>
                <w:rFonts w:cs="Arial"/>
                <w:szCs w:val="18"/>
              </w:rPr>
            </w:pPr>
            <w:r w:rsidRPr="00DE7B59">
              <w:rPr>
                <w:rFonts w:cs="Arial"/>
                <w:szCs w:val="18"/>
              </w:rPr>
              <w:t>≤ 38</w:t>
            </w:r>
          </w:p>
        </w:tc>
        <w:tc>
          <w:tcPr>
            <w:tcW w:w="771" w:type="dxa"/>
            <w:shd w:val="clear" w:color="auto" w:fill="auto"/>
            <w:vAlign w:val="center"/>
          </w:tcPr>
          <w:p w14:paraId="46EC3866" w14:textId="77777777" w:rsidR="00D20E5B" w:rsidRPr="00DE7B59" w:rsidRDefault="00D20E5B" w:rsidP="005A53D1">
            <w:pPr>
              <w:pStyle w:val="TAC"/>
              <w:rPr>
                <w:rFonts w:cs="Arial"/>
                <w:szCs w:val="18"/>
              </w:rPr>
            </w:pPr>
            <w:r w:rsidRPr="00DE7B59">
              <w:rPr>
                <w:rFonts w:cs="Arial"/>
                <w:szCs w:val="18"/>
              </w:rPr>
              <w:t>85</w:t>
            </w:r>
          </w:p>
        </w:tc>
        <w:tc>
          <w:tcPr>
            <w:tcW w:w="1016" w:type="dxa"/>
            <w:shd w:val="clear" w:color="auto" w:fill="auto"/>
            <w:vAlign w:val="center"/>
          </w:tcPr>
          <w:p w14:paraId="6F3C6995" w14:textId="77777777" w:rsidR="00D20E5B" w:rsidRPr="00DE7B59" w:rsidRDefault="00D20E5B" w:rsidP="005A53D1">
            <w:pPr>
              <w:pStyle w:val="TAC"/>
              <w:rPr>
                <w:rFonts w:cs="Arial"/>
                <w:szCs w:val="18"/>
              </w:rPr>
            </w:pPr>
            <w:r w:rsidRPr="00DE7B59">
              <w:rPr>
                <w:rFonts w:cs="Arial"/>
                <w:szCs w:val="18"/>
              </w:rPr>
              <w:t>≤ 2098</w:t>
            </w:r>
          </w:p>
        </w:tc>
        <w:tc>
          <w:tcPr>
            <w:tcW w:w="771" w:type="dxa"/>
            <w:vAlign w:val="center"/>
          </w:tcPr>
          <w:p w14:paraId="7BAB72BC" w14:textId="77777777" w:rsidR="00D20E5B" w:rsidRPr="00DE7B59" w:rsidRDefault="00D20E5B" w:rsidP="005A53D1">
            <w:pPr>
              <w:pStyle w:val="TAC"/>
              <w:rPr>
                <w:rFonts w:cs="Arial"/>
                <w:szCs w:val="18"/>
              </w:rPr>
            </w:pPr>
            <w:r w:rsidRPr="00DE7B59">
              <w:rPr>
                <w:rFonts w:cs="Arial"/>
                <w:szCs w:val="18"/>
              </w:rPr>
              <w:t>149</w:t>
            </w:r>
          </w:p>
        </w:tc>
        <w:tc>
          <w:tcPr>
            <w:tcW w:w="1261" w:type="dxa"/>
            <w:vAlign w:val="center"/>
          </w:tcPr>
          <w:p w14:paraId="7B5D8F01" w14:textId="77777777" w:rsidR="00D20E5B" w:rsidRPr="00DE7B59" w:rsidRDefault="00D20E5B" w:rsidP="005A53D1">
            <w:pPr>
              <w:pStyle w:val="TAC"/>
              <w:rPr>
                <w:rFonts w:cs="Arial"/>
                <w:szCs w:val="18"/>
              </w:rPr>
            </w:pPr>
            <w:r w:rsidRPr="00DE7B59">
              <w:rPr>
                <w:rFonts w:cs="Arial"/>
                <w:szCs w:val="18"/>
              </w:rPr>
              <w:t>≤ 117409</w:t>
            </w:r>
          </w:p>
        </w:tc>
        <w:tc>
          <w:tcPr>
            <w:tcW w:w="771" w:type="dxa"/>
            <w:vAlign w:val="center"/>
          </w:tcPr>
          <w:p w14:paraId="4F440B2E" w14:textId="77777777" w:rsidR="00D20E5B" w:rsidRPr="00DE7B59" w:rsidRDefault="00D20E5B" w:rsidP="005A53D1">
            <w:pPr>
              <w:pStyle w:val="TAC"/>
              <w:rPr>
                <w:rFonts w:cs="Arial"/>
                <w:szCs w:val="18"/>
              </w:rPr>
            </w:pPr>
            <w:r w:rsidRPr="00DE7B59">
              <w:rPr>
                <w:rFonts w:cs="Arial"/>
                <w:szCs w:val="18"/>
              </w:rPr>
              <w:t>213</w:t>
            </w:r>
          </w:p>
        </w:tc>
        <w:tc>
          <w:tcPr>
            <w:tcW w:w="1507" w:type="dxa"/>
            <w:vAlign w:val="center"/>
          </w:tcPr>
          <w:p w14:paraId="006DBA42" w14:textId="77777777" w:rsidR="00D20E5B" w:rsidRPr="00DE7B59" w:rsidRDefault="00D20E5B" w:rsidP="005A53D1">
            <w:pPr>
              <w:pStyle w:val="TAC"/>
              <w:rPr>
                <w:rFonts w:cs="Arial"/>
                <w:szCs w:val="18"/>
              </w:rPr>
            </w:pPr>
            <w:r w:rsidRPr="00DE7B59">
              <w:rPr>
                <w:rFonts w:cs="Arial"/>
                <w:szCs w:val="18"/>
              </w:rPr>
              <w:t>≤ 6572925</w:t>
            </w:r>
          </w:p>
        </w:tc>
      </w:tr>
      <w:tr w:rsidR="00D20E5B" w:rsidRPr="00DE7B59" w14:paraId="52D923D5" w14:textId="77777777" w:rsidTr="005A53D1">
        <w:trPr>
          <w:trHeight w:val="170"/>
          <w:jc w:val="center"/>
        </w:trPr>
        <w:tc>
          <w:tcPr>
            <w:tcW w:w="770" w:type="dxa"/>
            <w:shd w:val="clear" w:color="auto" w:fill="auto"/>
            <w:vAlign w:val="center"/>
          </w:tcPr>
          <w:p w14:paraId="6A084664" w14:textId="77777777" w:rsidR="00D20E5B" w:rsidRPr="00DE7B59" w:rsidRDefault="00D20E5B" w:rsidP="005A53D1">
            <w:pPr>
              <w:pStyle w:val="TAC"/>
              <w:rPr>
                <w:rFonts w:cs="Arial"/>
                <w:szCs w:val="18"/>
              </w:rPr>
            </w:pPr>
            <w:r w:rsidRPr="00DE7B59">
              <w:rPr>
                <w:rFonts w:cs="Arial"/>
                <w:szCs w:val="18"/>
              </w:rPr>
              <w:t>22</w:t>
            </w:r>
          </w:p>
        </w:tc>
        <w:tc>
          <w:tcPr>
            <w:tcW w:w="1016" w:type="dxa"/>
            <w:shd w:val="clear" w:color="auto" w:fill="auto"/>
            <w:vAlign w:val="center"/>
          </w:tcPr>
          <w:p w14:paraId="5A8159EF" w14:textId="77777777" w:rsidR="00D20E5B" w:rsidRPr="00DE7B59" w:rsidRDefault="00D20E5B" w:rsidP="005A53D1">
            <w:pPr>
              <w:pStyle w:val="TAC"/>
              <w:rPr>
                <w:rFonts w:cs="Arial"/>
                <w:szCs w:val="18"/>
              </w:rPr>
            </w:pPr>
            <w:r w:rsidRPr="00DE7B59">
              <w:rPr>
                <w:rFonts w:cs="Arial"/>
                <w:szCs w:val="18"/>
              </w:rPr>
              <w:t>≤ 40</w:t>
            </w:r>
          </w:p>
        </w:tc>
        <w:tc>
          <w:tcPr>
            <w:tcW w:w="771" w:type="dxa"/>
            <w:shd w:val="clear" w:color="auto" w:fill="auto"/>
            <w:vAlign w:val="center"/>
          </w:tcPr>
          <w:p w14:paraId="2F6401B0" w14:textId="77777777" w:rsidR="00D20E5B" w:rsidRPr="00DE7B59" w:rsidRDefault="00D20E5B" w:rsidP="005A53D1">
            <w:pPr>
              <w:pStyle w:val="TAC"/>
              <w:rPr>
                <w:rFonts w:cs="Arial"/>
                <w:szCs w:val="18"/>
              </w:rPr>
            </w:pPr>
            <w:r w:rsidRPr="00DE7B59">
              <w:rPr>
                <w:rFonts w:cs="Arial"/>
                <w:szCs w:val="18"/>
              </w:rPr>
              <w:t>86</w:t>
            </w:r>
          </w:p>
        </w:tc>
        <w:tc>
          <w:tcPr>
            <w:tcW w:w="1016" w:type="dxa"/>
            <w:shd w:val="clear" w:color="auto" w:fill="auto"/>
            <w:vAlign w:val="center"/>
          </w:tcPr>
          <w:p w14:paraId="2AA18AF1" w14:textId="77777777" w:rsidR="00D20E5B" w:rsidRPr="00DE7B59" w:rsidRDefault="00D20E5B" w:rsidP="005A53D1">
            <w:pPr>
              <w:pStyle w:val="TAC"/>
              <w:rPr>
                <w:rFonts w:cs="Arial"/>
                <w:szCs w:val="18"/>
              </w:rPr>
            </w:pPr>
            <w:r w:rsidRPr="00DE7B59">
              <w:rPr>
                <w:rFonts w:cs="Arial"/>
                <w:szCs w:val="18"/>
              </w:rPr>
              <w:t>≤ 2234</w:t>
            </w:r>
          </w:p>
        </w:tc>
        <w:tc>
          <w:tcPr>
            <w:tcW w:w="771" w:type="dxa"/>
            <w:vAlign w:val="center"/>
          </w:tcPr>
          <w:p w14:paraId="125BF667" w14:textId="77777777" w:rsidR="00D20E5B" w:rsidRPr="00DE7B59" w:rsidRDefault="00D20E5B" w:rsidP="005A53D1">
            <w:pPr>
              <w:pStyle w:val="TAC"/>
              <w:rPr>
                <w:rFonts w:cs="Arial"/>
                <w:szCs w:val="18"/>
              </w:rPr>
            </w:pPr>
            <w:r w:rsidRPr="00DE7B59">
              <w:rPr>
                <w:rFonts w:cs="Arial"/>
                <w:szCs w:val="18"/>
              </w:rPr>
              <w:t>150</w:t>
            </w:r>
          </w:p>
        </w:tc>
        <w:tc>
          <w:tcPr>
            <w:tcW w:w="1261" w:type="dxa"/>
            <w:vAlign w:val="center"/>
          </w:tcPr>
          <w:p w14:paraId="6D087F65" w14:textId="77777777" w:rsidR="00D20E5B" w:rsidRPr="00DE7B59" w:rsidRDefault="00D20E5B" w:rsidP="005A53D1">
            <w:pPr>
              <w:pStyle w:val="TAC"/>
              <w:rPr>
                <w:rFonts w:cs="Arial"/>
                <w:szCs w:val="18"/>
              </w:rPr>
            </w:pPr>
            <w:r w:rsidRPr="00DE7B59">
              <w:rPr>
                <w:rFonts w:cs="Arial"/>
                <w:szCs w:val="18"/>
              </w:rPr>
              <w:t>≤ 125030</w:t>
            </w:r>
          </w:p>
        </w:tc>
        <w:tc>
          <w:tcPr>
            <w:tcW w:w="771" w:type="dxa"/>
            <w:vAlign w:val="center"/>
          </w:tcPr>
          <w:p w14:paraId="7A0C2572" w14:textId="77777777" w:rsidR="00D20E5B" w:rsidRPr="00DE7B59" w:rsidRDefault="00D20E5B" w:rsidP="005A53D1">
            <w:pPr>
              <w:pStyle w:val="TAC"/>
              <w:rPr>
                <w:rFonts w:cs="Arial"/>
                <w:szCs w:val="18"/>
              </w:rPr>
            </w:pPr>
            <w:r w:rsidRPr="00DE7B59">
              <w:rPr>
                <w:rFonts w:cs="Arial"/>
                <w:szCs w:val="18"/>
              </w:rPr>
              <w:t>214</w:t>
            </w:r>
          </w:p>
        </w:tc>
        <w:tc>
          <w:tcPr>
            <w:tcW w:w="1507" w:type="dxa"/>
            <w:vAlign w:val="center"/>
          </w:tcPr>
          <w:p w14:paraId="3F058C03" w14:textId="77777777" w:rsidR="00D20E5B" w:rsidRPr="00DE7B59" w:rsidRDefault="00D20E5B" w:rsidP="005A53D1">
            <w:pPr>
              <w:pStyle w:val="TAC"/>
              <w:rPr>
                <w:rFonts w:cs="Arial"/>
                <w:szCs w:val="18"/>
              </w:rPr>
            </w:pPr>
            <w:r w:rsidRPr="00DE7B59">
              <w:rPr>
                <w:rFonts w:cs="Arial"/>
                <w:szCs w:val="18"/>
              </w:rPr>
              <w:t>≤ 6999582</w:t>
            </w:r>
          </w:p>
        </w:tc>
      </w:tr>
      <w:tr w:rsidR="00D20E5B" w:rsidRPr="00DE7B59" w14:paraId="5670C45D" w14:textId="77777777" w:rsidTr="005A53D1">
        <w:trPr>
          <w:trHeight w:val="170"/>
          <w:jc w:val="center"/>
        </w:trPr>
        <w:tc>
          <w:tcPr>
            <w:tcW w:w="770" w:type="dxa"/>
            <w:shd w:val="clear" w:color="auto" w:fill="auto"/>
            <w:vAlign w:val="center"/>
          </w:tcPr>
          <w:p w14:paraId="6F408CED" w14:textId="77777777" w:rsidR="00D20E5B" w:rsidRPr="00DE7B59" w:rsidRDefault="00D20E5B" w:rsidP="005A53D1">
            <w:pPr>
              <w:pStyle w:val="TAC"/>
              <w:rPr>
                <w:rFonts w:cs="Arial"/>
                <w:szCs w:val="18"/>
              </w:rPr>
            </w:pPr>
            <w:r w:rsidRPr="00DE7B59">
              <w:rPr>
                <w:rFonts w:cs="Arial"/>
                <w:szCs w:val="18"/>
              </w:rPr>
              <w:t>23</w:t>
            </w:r>
          </w:p>
        </w:tc>
        <w:tc>
          <w:tcPr>
            <w:tcW w:w="1016" w:type="dxa"/>
            <w:shd w:val="clear" w:color="auto" w:fill="auto"/>
            <w:vAlign w:val="center"/>
          </w:tcPr>
          <w:p w14:paraId="1A6B452E" w14:textId="77777777" w:rsidR="00D20E5B" w:rsidRPr="00DE7B59" w:rsidRDefault="00D20E5B" w:rsidP="005A53D1">
            <w:pPr>
              <w:pStyle w:val="TAC"/>
              <w:rPr>
                <w:rFonts w:cs="Arial"/>
                <w:szCs w:val="18"/>
              </w:rPr>
            </w:pPr>
            <w:r w:rsidRPr="00DE7B59">
              <w:rPr>
                <w:rFonts w:cs="Arial"/>
                <w:szCs w:val="18"/>
              </w:rPr>
              <w:t>≤ 43</w:t>
            </w:r>
          </w:p>
        </w:tc>
        <w:tc>
          <w:tcPr>
            <w:tcW w:w="771" w:type="dxa"/>
            <w:shd w:val="clear" w:color="auto" w:fill="auto"/>
            <w:vAlign w:val="center"/>
          </w:tcPr>
          <w:p w14:paraId="2049AA8A" w14:textId="77777777" w:rsidR="00D20E5B" w:rsidRPr="00DE7B59" w:rsidRDefault="00D20E5B" w:rsidP="005A53D1">
            <w:pPr>
              <w:pStyle w:val="TAC"/>
              <w:rPr>
                <w:rFonts w:cs="Arial"/>
                <w:szCs w:val="18"/>
              </w:rPr>
            </w:pPr>
            <w:r w:rsidRPr="00DE7B59">
              <w:rPr>
                <w:rFonts w:cs="Arial"/>
                <w:szCs w:val="18"/>
              </w:rPr>
              <w:t>87</w:t>
            </w:r>
          </w:p>
        </w:tc>
        <w:tc>
          <w:tcPr>
            <w:tcW w:w="1016" w:type="dxa"/>
            <w:shd w:val="clear" w:color="auto" w:fill="auto"/>
            <w:vAlign w:val="center"/>
          </w:tcPr>
          <w:p w14:paraId="452025C8" w14:textId="77777777" w:rsidR="00D20E5B" w:rsidRPr="00DE7B59" w:rsidRDefault="00D20E5B" w:rsidP="005A53D1">
            <w:pPr>
              <w:pStyle w:val="TAC"/>
              <w:rPr>
                <w:rFonts w:cs="Arial"/>
                <w:szCs w:val="18"/>
              </w:rPr>
            </w:pPr>
            <w:r w:rsidRPr="00DE7B59">
              <w:rPr>
                <w:rFonts w:cs="Arial"/>
                <w:szCs w:val="18"/>
              </w:rPr>
              <w:t>≤ 2379</w:t>
            </w:r>
          </w:p>
        </w:tc>
        <w:tc>
          <w:tcPr>
            <w:tcW w:w="771" w:type="dxa"/>
            <w:vAlign w:val="center"/>
          </w:tcPr>
          <w:p w14:paraId="7D564597" w14:textId="77777777" w:rsidR="00D20E5B" w:rsidRPr="00DE7B59" w:rsidRDefault="00D20E5B" w:rsidP="005A53D1">
            <w:pPr>
              <w:pStyle w:val="TAC"/>
              <w:rPr>
                <w:rFonts w:cs="Arial"/>
                <w:szCs w:val="18"/>
              </w:rPr>
            </w:pPr>
            <w:r w:rsidRPr="00DE7B59">
              <w:rPr>
                <w:rFonts w:cs="Arial"/>
                <w:szCs w:val="18"/>
              </w:rPr>
              <w:t>151</w:t>
            </w:r>
          </w:p>
        </w:tc>
        <w:tc>
          <w:tcPr>
            <w:tcW w:w="1261" w:type="dxa"/>
            <w:vAlign w:val="center"/>
          </w:tcPr>
          <w:p w14:paraId="71B8AD2F" w14:textId="77777777" w:rsidR="00D20E5B" w:rsidRPr="00DE7B59" w:rsidRDefault="00D20E5B" w:rsidP="005A53D1">
            <w:pPr>
              <w:pStyle w:val="TAC"/>
              <w:rPr>
                <w:rFonts w:cs="Arial"/>
                <w:szCs w:val="18"/>
              </w:rPr>
            </w:pPr>
            <w:r w:rsidRPr="00DE7B59">
              <w:rPr>
                <w:rFonts w:cs="Arial"/>
                <w:szCs w:val="18"/>
              </w:rPr>
              <w:t>≤ 133146</w:t>
            </w:r>
          </w:p>
        </w:tc>
        <w:tc>
          <w:tcPr>
            <w:tcW w:w="771" w:type="dxa"/>
            <w:vAlign w:val="center"/>
          </w:tcPr>
          <w:p w14:paraId="54D8E3AD" w14:textId="77777777" w:rsidR="00D20E5B" w:rsidRPr="00DE7B59" w:rsidRDefault="00D20E5B" w:rsidP="005A53D1">
            <w:pPr>
              <w:pStyle w:val="TAC"/>
              <w:rPr>
                <w:rFonts w:cs="Arial"/>
                <w:szCs w:val="18"/>
              </w:rPr>
            </w:pPr>
            <w:r w:rsidRPr="00DE7B59">
              <w:rPr>
                <w:rFonts w:cs="Arial"/>
                <w:szCs w:val="18"/>
              </w:rPr>
              <w:t>215</w:t>
            </w:r>
          </w:p>
        </w:tc>
        <w:tc>
          <w:tcPr>
            <w:tcW w:w="1507" w:type="dxa"/>
            <w:vAlign w:val="center"/>
          </w:tcPr>
          <w:p w14:paraId="1FA34A94" w14:textId="77777777" w:rsidR="00D20E5B" w:rsidRPr="00DE7B59" w:rsidRDefault="00D20E5B" w:rsidP="005A53D1">
            <w:pPr>
              <w:pStyle w:val="TAC"/>
              <w:rPr>
                <w:rFonts w:cs="Arial"/>
                <w:szCs w:val="18"/>
              </w:rPr>
            </w:pPr>
            <w:r w:rsidRPr="00DE7B59">
              <w:rPr>
                <w:rFonts w:cs="Arial"/>
                <w:szCs w:val="18"/>
              </w:rPr>
              <w:t>≤ 7453933</w:t>
            </w:r>
          </w:p>
        </w:tc>
      </w:tr>
      <w:tr w:rsidR="00D20E5B" w:rsidRPr="00DE7B59" w14:paraId="11257515" w14:textId="77777777" w:rsidTr="005A53D1">
        <w:trPr>
          <w:trHeight w:val="170"/>
          <w:jc w:val="center"/>
        </w:trPr>
        <w:tc>
          <w:tcPr>
            <w:tcW w:w="770" w:type="dxa"/>
            <w:shd w:val="clear" w:color="auto" w:fill="auto"/>
            <w:vAlign w:val="center"/>
          </w:tcPr>
          <w:p w14:paraId="3F2A1141" w14:textId="77777777" w:rsidR="00D20E5B" w:rsidRPr="00DE7B59" w:rsidRDefault="00D20E5B" w:rsidP="005A53D1">
            <w:pPr>
              <w:pStyle w:val="TAC"/>
              <w:rPr>
                <w:rFonts w:cs="Arial"/>
                <w:szCs w:val="18"/>
              </w:rPr>
            </w:pPr>
            <w:r w:rsidRPr="00DE7B59">
              <w:rPr>
                <w:rFonts w:cs="Arial"/>
                <w:szCs w:val="18"/>
              </w:rPr>
              <w:t>24</w:t>
            </w:r>
          </w:p>
        </w:tc>
        <w:tc>
          <w:tcPr>
            <w:tcW w:w="1016" w:type="dxa"/>
            <w:shd w:val="clear" w:color="auto" w:fill="auto"/>
            <w:vAlign w:val="center"/>
          </w:tcPr>
          <w:p w14:paraId="4BE4D2EA" w14:textId="77777777" w:rsidR="00D20E5B" w:rsidRPr="00DE7B59" w:rsidRDefault="00D20E5B" w:rsidP="005A53D1">
            <w:pPr>
              <w:pStyle w:val="TAC"/>
              <w:rPr>
                <w:rFonts w:cs="Arial"/>
                <w:szCs w:val="18"/>
              </w:rPr>
            </w:pPr>
            <w:r w:rsidRPr="00DE7B59">
              <w:rPr>
                <w:rFonts w:cs="Arial"/>
                <w:szCs w:val="18"/>
              </w:rPr>
              <w:t>≤ 46</w:t>
            </w:r>
          </w:p>
        </w:tc>
        <w:tc>
          <w:tcPr>
            <w:tcW w:w="771" w:type="dxa"/>
            <w:shd w:val="clear" w:color="auto" w:fill="auto"/>
            <w:vAlign w:val="center"/>
          </w:tcPr>
          <w:p w14:paraId="247C2EDB" w14:textId="77777777" w:rsidR="00D20E5B" w:rsidRPr="00DE7B59" w:rsidRDefault="00D20E5B" w:rsidP="005A53D1">
            <w:pPr>
              <w:pStyle w:val="TAC"/>
              <w:rPr>
                <w:rFonts w:cs="Arial"/>
                <w:szCs w:val="18"/>
              </w:rPr>
            </w:pPr>
            <w:r w:rsidRPr="00DE7B59">
              <w:rPr>
                <w:rFonts w:cs="Arial"/>
                <w:szCs w:val="18"/>
              </w:rPr>
              <w:t>88</w:t>
            </w:r>
          </w:p>
        </w:tc>
        <w:tc>
          <w:tcPr>
            <w:tcW w:w="1016" w:type="dxa"/>
            <w:shd w:val="clear" w:color="auto" w:fill="auto"/>
            <w:vAlign w:val="center"/>
          </w:tcPr>
          <w:p w14:paraId="4B1E44D9" w14:textId="77777777" w:rsidR="00D20E5B" w:rsidRPr="00DE7B59" w:rsidRDefault="00D20E5B" w:rsidP="005A53D1">
            <w:pPr>
              <w:pStyle w:val="TAC"/>
              <w:rPr>
                <w:rFonts w:cs="Arial"/>
                <w:szCs w:val="18"/>
              </w:rPr>
            </w:pPr>
            <w:r w:rsidRPr="00DE7B59">
              <w:rPr>
                <w:rFonts w:cs="Arial"/>
                <w:szCs w:val="18"/>
              </w:rPr>
              <w:t>≤ 2533</w:t>
            </w:r>
          </w:p>
        </w:tc>
        <w:tc>
          <w:tcPr>
            <w:tcW w:w="771" w:type="dxa"/>
            <w:vAlign w:val="center"/>
          </w:tcPr>
          <w:p w14:paraId="634428FF" w14:textId="77777777" w:rsidR="00D20E5B" w:rsidRPr="00DE7B59" w:rsidRDefault="00D20E5B" w:rsidP="005A53D1">
            <w:pPr>
              <w:pStyle w:val="TAC"/>
              <w:rPr>
                <w:rFonts w:cs="Arial"/>
                <w:szCs w:val="18"/>
              </w:rPr>
            </w:pPr>
            <w:r w:rsidRPr="00DE7B59">
              <w:rPr>
                <w:rFonts w:cs="Arial"/>
                <w:szCs w:val="18"/>
              </w:rPr>
              <w:t>152</w:t>
            </w:r>
          </w:p>
        </w:tc>
        <w:tc>
          <w:tcPr>
            <w:tcW w:w="1261" w:type="dxa"/>
            <w:vAlign w:val="center"/>
          </w:tcPr>
          <w:p w14:paraId="48E5BB9E" w14:textId="77777777" w:rsidR="00D20E5B" w:rsidRPr="00DE7B59" w:rsidRDefault="00D20E5B" w:rsidP="005A53D1">
            <w:pPr>
              <w:pStyle w:val="TAC"/>
              <w:rPr>
                <w:rFonts w:cs="Arial"/>
                <w:szCs w:val="18"/>
              </w:rPr>
            </w:pPr>
            <w:r w:rsidRPr="00DE7B59">
              <w:rPr>
                <w:rFonts w:cs="Arial"/>
                <w:szCs w:val="18"/>
              </w:rPr>
              <w:t>≤ 141789</w:t>
            </w:r>
          </w:p>
        </w:tc>
        <w:tc>
          <w:tcPr>
            <w:tcW w:w="771" w:type="dxa"/>
            <w:vAlign w:val="center"/>
          </w:tcPr>
          <w:p w14:paraId="305B7557" w14:textId="77777777" w:rsidR="00D20E5B" w:rsidRPr="00DE7B59" w:rsidRDefault="00D20E5B" w:rsidP="005A53D1">
            <w:pPr>
              <w:pStyle w:val="TAC"/>
              <w:rPr>
                <w:rFonts w:cs="Arial"/>
                <w:szCs w:val="18"/>
              </w:rPr>
            </w:pPr>
            <w:r w:rsidRPr="00DE7B59">
              <w:rPr>
                <w:rFonts w:cs="Arial"/>
                <w:szCs w:val="18"/>
              </w:rPr>
              <w:t>216</w:t>
            </w:r>
          </w:p>
        </w:tc>
        <w:tc>
          <w:tcPr>
            <w:tcW w:w="1507" w:type="dxa"/>
            <w:vAlign w:val="center"/>
          </w:tcPr>
          <w:p w14:paraId="3FB15562" w14:textId="77777777" w:rsidR="00D20E5B" w:rsidRPr="00DE7B59" w:rsidRDefault="00D20E5B" w:rsidP="005A53D1">
            <w:pPr>
              <w:pStyle w:val="TAC"/>
              <w:rPr>
                <w:rFonts w:cs="Arial"/>
                <w:szCs w:val="18"/>
              </w:rPr>
            </w:pPr>
            <w:r w:rsidRPr="00DE7B59">
              <w:rPr>
                <w:rFonts w:cs="Arial"/>
                <w:szCs w:val="18"/>
              </w:rPr>
              <w:t>≤ 7937777</w:t>
            </w:r>
          </w:p>
        </w:tc>
      </w:tr>
      <w:tr w:rsidR="00D20E5B" w:rsidRPr="00DE7B59" w14:paraId="391CD15C" w14:textId="77777777" w:rsidTr="005A53D1">
        <w:trPr>
          <w:trHeight w:val="170"/>
          <w:jc w:val="center"/>
        </w:trPr>
        <w:tc>
          <w:tcPr>
            <w:tcW w:w="770" w:type="dxa"/>
            <w:shd w:val="clear" w:color="auto" w:fill="auto"/>
            <w:vAlign w:val="center"/>
          </w:tcPr>
          <w:p w14:paraId="6509705B" w14:textId="77777777" w:rsidR="00D20E5B" w:rsidRPr="00DE7B59" w:rsidRDefault="00D20E5B" w:rsidP="005A53D1">
            <w:pPr>
              <w:pStyle w:val="TAC"/>
              <w:rPr>
                <w:rFonts w:cs="Arial"/>
                <w:szCs w:val="18"/>
              </w:rPr>
            </w:pPr>
            <w:r w:rsidRPr="00DE7B59">
              <w:rPr>
                <w:rFonts w:cs="Arial"/>
                <w:szCs w:val="18"/>
              </w:rPr>
              <w:t>25</w:t>
            </w:r>
          </w:p>
        </w:tc>
        <w:tc>
          <w:tcPr>
            <w:tcW w:w="1016" w:type="dxa"/>
            <w:shd w:val="clear" w:color="auto" w:fill="auto"/>
            <w:vAlign w:val="center"/>
          </w:tcPr>
          <w:p w14:paraId="36284912" w14:textId="77777777" w:rsidR="00D20E5B" w:rsidRPr="00DE7B59" w:rsidRDefault="00D20E5B" w:rsidP="005A53D1">
            <w:pPr>
              <w:pStyle w:val="TAC"/>
              <w:rPr>
                <w:rFonts w:cs="Arial"/>
                <w:szCs w:val="18"/>
              </w:rPr>
            </w:pPr>
            <w:r w:rsidRPr="00DE7B59">
              <w:rPr>
                <w:rFonts w:cs="Arial"/>
                <w:szCs w:val="18"/>
              </w:rPr>
              <w:t>≤ 49</w:t>
            </w:r>
          </w:p>
        </w:tc>
        <w:tc>
          <w:tcPr>
            <w:tcW w:w="771" w:type="dxa"/>
            <w:shd w:val="clear" w:color="auto" w:fill="auto"/>
            <w:vAlign w:val="center"/>
          </w:tcPr>
          <w:p w14:paraId="4288149A" w14:textId="77777777" w:rsidR="00D20E5B" w:rsidRPr="00DE7B59" w:rsidRDefault="00D20E5B" w:rsidP="005A53D1">
            <w:pPr>
              <w:pStyle w:val="TAC"/>
              <w:rPr>
                <w:rFonts w:cs="Arial"/>
                <w:szCs w:val="18"/>
              </w:rPr>
            </w:pPr>
            <w:r w:rsidRPr="00DE7B59">
              <w:rPr>
                <w:rFonts w:cs="Arial"/>
                <w:szCs w:val="18"/>
              </w:rPr>
              <w:t>89</w:t>
            </w:r>
          </w:p>
        </w:tc>
        <w:tc>
          <w:tcPr>
            <w:tcW w:w="1016" w:type="dxa"/>
            <w:shd w:val="clear" w:color="auto" w:fill="auto"/>
            <w:vAlign w:val="center"/>
          </w:tcPr>
          <w:p w14:paraId="798B2259" w14:textId="77777777" w:rsidR="00D20E5B" w:rsidRPr="00DE7B59" w:rsidRDefault="00D20E5B" w:rsidP="005A53D1">
            <w:pPr>
              <w:pStyle w:val="TAC"/>
              <w:rPr>
                <w:rFonts w:cs="Arial"/>
                <w:szCs w:val="18"/>
              </w:rPr>
            </w:pPr>
            <w:r w:rsidRPr="00DE7B59">
              <w:rPr>
                <w:rFonts w:cs="Arial"/>
                <w:szCs w:val="18"/>
              </w:rPr>
              <w:t>≤ 2698</w:t>
            </w:r>
          </w:p>
        </w:tc>
        <w:tc>
          <w:tcPr>
            <w:tcW w:w="771" w:type="dxa"/>
            <w:vAlign w:val="center"/>
          </w:tcPr>
          <w:p w14:paraId="69B19855" w14:textId="77777777" w:rsidR="00D20E5B" w:rsidRPr="00DE7B59" w:rsidRDefault="00D20E5B" w:rsidP="005A53D1">
            <w:pPr>
              <w:pStyle w:val="TAC"/>
              <w:rPr>
                <w:rFonts w:cs="Arial"/>
                <w:szCs w:val="18"/>
              </w:rPr>
            </w:pPr>
            <w:r w:rsidRPr="00DE7B59">
              <w:rPr>
                <w:rFonts w:cs="Arial"/>
                <w:szCs w:val="18"/>
              </w:rPr>
              <w:t>153</w:t>
            </w:r>
          </w:p>
        </w:tc>
        <w:tc>
          <w:tcPr>
            <w:tcW w:w="1261" w:type="dxa"/>
            <w:vAlign w:val="center"/>
          </w:tcPr>
          <w:p w14:paraId="5D2DD336" w14:textId="77777777" w:rsidR="00D20E5B" w:rsidRPr="00DE7B59" w:rsidRDefault="00D20E5B" w:rsidP="005A53D1">
            <w:pPr>
              <w:pStyle w:val="TAC"/>
              <w:rPr>
                <w:rFonts w:cs="Arial"/>
                <w:szCs w:val="18"/>
              </w:rPr>
            </w:pPr>
            <w:r w:rsidRPr="00DE7B59">
              <w:rPr>
                <w:rFonts w:cs="Arial"/>
                <w:szCs w:val="18"/>
              </w:rPr>
              <w:t>≤ 150992</w:t>
            </w:r>
          </w:p>
        </w:tc>
        <w:tc>
          <w:tcPr>
            <w:tcW w:w="771" w:type="dxa"/>
            <w:vAlign w:val="center"/>
          </w:tcPr>
          <w:p w14:paraId="420CB2C2" w14:textId="77777777" w:rsidR="00D20E5B" w:rsidRPr="00DE7B59" w:rsidRDefault="00D20E5B" w:rsidP="005A53D1">
            <w:pPr>
              <w:pStyle w:val="TAC"/>
              <w:rPr>
                <w:rFonts w:cs="Arial"/>
                <w:szCs w:val="18"/>
              </w:rPr>
            </w:pPr>
            <w:r w:rsidRPr="00DE7B59">
              <w:rPr>
                <w:rFonts w:cs="Arial"/>
                <w:szCs w:val="18"/>
              </w:rPr>
              <w:t>217</w:t>
            </w:r>
          </w:p>
        </w:tc>
        <w:tc>
          <w:tcPr>
            <w:tcW w:w="1507" w:type="dxa"/>
            <w:vAlign w:val="center"/>
          </w:tcPr>
          <w:p w14:paraId="7C3284C7" w14:textId="77777777" w:rsidR="00D20E5B" w:rsidRPr="00DE7B59" w:rsidRDefault="00D20E5B" w:rsidP="005A53D1">
            <w:pPr>
              <w:pStyle w:val="TAC"/>
              <w:rPr>
                <w:rFonts w:cs="Arial"/>
                <w:szCs w:val="18"/>
              </w:rPr>
            </w:pPr>
            <w:r w:rsidRPr="00DE7B59">
              <w:rPr>
                <w:rFonts w:cs="Arial"/>
                <w:szCs w:val="18"/>
              </w:rPr>
              <w:t>≤ 8453028</w:t>
            </w:r>
          </w:p>
        </w:tc>
      </w:tr>
      <w:tr w:rsidR="00D20E5B" w:rsidRPr="00DE7B59" w14:paraId="6CA0BC87" w14:textId="77777777" w:rsidTr="005A53D1">
        <w:trPr>
          <w:trHeight w:val="170"/>
          <w:jc w:val="center"/>
        </w:trPr>
        <w:tc>
          <w:tcPr>
            <w:tcW w:w="770" w:type="dxa"/>
            <w:shd w:val="clear" w:color="auto" w:fill="auto"/>
            <w:vAlign w:val="center"/>
          </w:tcPr>
          <w:p w14:paraId="2198950F" w14:textId="77777777" w:rsidR="00D20E5B" w:rsidRPr="00DE7B59" w:rsidRDefault="00D20E5B" w:rsidP="005A53D1">
            <w:pPr>
              <w:pStyle w:val="TAC"/>
              <w:rPr>
                <w:rFonts w:cs="Arial"/>
                <w:szCs w:val="18"/>
              </w:rPr>
            </w:pPr>
            <w:r w:rsidRPr="00DE7B59">
              <w:rPr>
                <w:rFonts w:cs="Arial"/>
                <w:szCs w:val="18"/>
              </w:rPr>
              <w:t>26</w:t>
            </w:r>
          </w:p>
        </w:tc>
        <w:tc>
          <w:tcPr>
            <w:tcW w:w="1016" w:type="dxa"/>
            <w:shd w:val="clear" w:color="auto" w:fill="auto"/>
            <w:vAlign w:val="center"/>
          </w:tcPr>
          <w:p w14:paraId="759B23BB" w14:textId="77777777" w:rsidR="00D20E5B" w:rsidRPr="00DE7B59" w:rsidRDefault="00D20E5B" w:rsidP="005A53D1">
            <w:pPr>
              <w:pStyle w:val="TAC"/>
              <w:rPr>
                <w:rFonts w:cs="Arial"/>
                <w:szCs w:val="18"/>
              </w:rPr>
            </w:pPr>
            <w:r w:rsidRPr="00DE7B59">
              <w:rPr>
                <w:rFonts w:cs="Arial"/>
                <w:szCs w:val="18"/>
              </w:rPr>
              <w:t>≤ 52</w:t>
            </w:r>
          </w:p>
        </w:tc>
        <w:tc>
          <w:tcPr>
            <w:tcW w:w="771" w:type="dxa"/>
            <w:shd w:val="clear" w:color="auto" w:fill="auto"/>
            <w:vAlign w:val="center"/>
          </w:tcPr>
          <w:p w14:paraId="5BB6C17B" w14:textId="77777777" w:rsidR="00D20E5B" w:rsidRPr="00DE7B59" w:rsidRDefault="00D20E5B" w:rsidP="005A53D1">
            <w:pPr>
              <w:pStyle w:val="TAC"/>
              <w:rPr>
                <w:rFonts w:cs="Arial"/>
                <w:szCs w:val="18"/>
              </w:rPr>
            </w:pPr>
            <w:r w:rsidRPr="00DE7B59">
              <w:rPr>
                <w:rFonts w:cs="Arial"/>
                <w:szCs w:val="18"/>
              </w:rPr>
              <w:t>90</w:t>
            </w:r>
          </w:p>
        </w:tc>
        <w:tc>
          <w:tcPr>
            <w:tcW w:w="1016" w:type="dxa"/>
            <w:shd w:val="clear" w:color="auto" w:fill="auto"/>
            <w:vAlign w:val="center"/>
          </w:tcPr>
          <w:p w14:paraId="0D2971F7" w14:textId="77777777" w:rsidR="00D20E5B" w:rsidRPr="00DE7B59" w:rsidRDefault="00D20E5B" w:rsidP="005A53D1">
            <w:pPr>
              <w:pStyle w:val="TAC"/>
              <w:rPr>
                <w:rFonts w:cs="Arial"/>
                <w:szCs w:val="18"/>
              </w:rPr>
            </w:pPr>
            <w:r w:rsidRPr="00DE7B59">
              <w:rPr>
                <w:rFonts w:cs="Arial"/>
                <w:szCs w:val="18"/>
              </w:rPr>
              <w:t>≤ 2873</w:t>
            </w:r>
          </w:p>
        </w:tc>
        <w:tc>
          <w:tcPr>
            <w:tcW w:w="771" w:type="dxa"/>
            <w:vAlign w:val="center"/>
          </w:tcPr>
          <w:p w14:paraId="0A05C1E3" w14:textId="77777777" w:rsidR="00D20E5B" w:rsidRPr="00DE7B59" w:rsidRDefault="00D20E5B" w:rsidP="005A53D1">
            <w:pPr>
              <w:pStyle w:val="TAC"/>
              <w:rPr>
                <w:rFonts w:cs="Arial"/>
                <w:szCs w:val="18"/>
              </w:rPr>
            </w:pPr>
            <w:r w:rsidRPr="00DE7B59">
              <w:rPr>
                <w:rFonts w:cs="Arial"/>
                <w:szCs w:val="18"/>
              </w:rPr>
              <w:t>154</w:t>
            </w:r>
          </w:p>
        </w:tc>
        <w:tc>
          <w:tcPr>
            <w:tcW w:w="1261" w:type="dxa"/>
            <w:vAlign w:val="center"/>
          </w:tcPr>
          <w:p w14:paraId="19EBDAF0" w14:textId="77777777" w:rsidR="00D20E5B" w:rsidRPr="00DE7B59" w:rsidRDefault="00D20E5B" w:rsidP="005A53D1">
            <w:pPr>
              <w:pStyle w:val="TAC"/>
              <w:rPr>
                <w:rFonts w:cs="Arial"/>
                <w:szCs w:val="18"/>
              </w:rPr>
            </w:pPr>
            <w:r w:rsidRPr="00DE7B59">
              <w:rPr>
                <w:rFonts w:cs="Arial"/>
                <w:szCs w:val="18"/>
              </w:rPr>
              <w:t>≤ 160793</w:t>
            </w:r>
          </w:p>
        </w:tc>
        <w:tc>
          <w:tcPr>
            <w:tcW w:w="771" w:type="dxa"/>
            <w:vAlign w:val="center"/>
          </w:tcPr>
          <w:p w14:paraId="083AE8E1" w14:textId="77777777" w:rsidR="00D20E5B" w:rsidRPr="00DE7B59" w:rsidRDefault="00D20E5B" w:rsidP="005A53D1">
            <w:pPr>
              <w:pStyle w:val="TAC"/>
              <w:rPr>
                <w:rFonts w:cs="Arial"/>
                <w:szCs w:val="18"/>
              </w:rPr>
            </w:pPr>
            <w:r w:rsidRPr="00DE7B59">
              <w:rPr>
                <w:rFonts w:cs="Arial"/>
                <w:szCs w:val="18"/>
              </w:rPr>
              <w:t>218</w:t>
            </w:r>
          </w:p>
        </w:tc>
        <w:tc>
          <w:tcPr>
            <w:tcW w:w="1507" w:type="dxa"/>
            <w:vAlign w:val="center"/>
          </w:tcPr>
          <w:p w14:paraId="5704C259" w14:textId="77777777" w:rsidR="00D20E5B" w:rsidRPr="00DE7B59" w:rsidRDefault="00D20E5B" w:rsidP="005A53D1">
            <w:pPr>
              <w:pStyle w:val="TAC"/>
              <w:rPr>
                <w:rFonts w:cs="Arial"/>
                <w:szCs w:val="18"/>
              </w:rPr>
            </w:pPr>
            <w:r w:rsidRPr="00DE7B59">
              <w:rPr>
                <w:rFonts w:cs="Arial"/>
                <w:szCs w:val="18"/>
              </w:rPr>
              <w:t>≤ 9001725</w:t>
            </w:r>
          </w:p>
        </w:tc>
      </w:tr>
      <w:tr w:rsidR="00D20E5B" w:rsidRPr="00DE7B59" w14:paraId="5BCD2C62" w14:textId="77777777" w:rsidTr="005A53D1">
        <w:trPr>
          <w:trHeight w:val="170"/>
          <w:jc w:val="center"/>
        </w:trPr>
        <w:tc>
          <w:tcPr>
            <w:tcW w:w="770" w:type="dxa"/>
            <w:shd w:val="clear" w:color="auto" w:fill="auto"/>
            <w:vAlign w:val="center"/>
          </w:tcPr>
          <w:p w14:paraId="6D6D6BF8" w14:textId="77777777" w:rsidR="00D20E5B" w:rsidRPr="00DE7B59" w:rsidRDefault="00D20E5B" w:rsidP="005A53D1">
            <w:pPr>
              <w:pStyle w:val="TAC"/>
              <w:rPr>
                <w:rFonts w:cs="Arial"/>
                <w:szCs w:val="18"/>
              </w:rPr>
            </w:pPr>
            <w:r w:rsidRPr="00DE7B59">
              <w:rPr>
                <w:rFonts w:cs="Arial"/>
                <w:szCs w:val="18"/>
              </w:rPr>
              <w:t>27</w:t>
            </w:r>
          </w:p>
        </w:tc>
        <w:tc>
          <w:tcPr>
            <w:tcW w:w="1016" w:type="dxa"/>
            <w:shd w:val="clear" w:color="auto" w:fill="auto"/>
            <w:vAlign w:val="center"/>
          </w:tcPr>
          <w:p w14:paraId="19D3FCB6" w14:textId="77777777" w:rsidR="00D20E5B" w:rsidRPr="00DE7B59" w:rsidRDefault="00D20E5B" w:rsidP="005A53D1">
            <w:pPr>
              <w:pStyle w:val="TAC"/>
              <w:rPr>
                <w:rFonts w:cs="Arial"/>
                <w:szCs w:val="18"/>
              </w:rPr>
            </w:pPr>
            <w:r w:rsidRPr="00DE7B59">
              <w:rPr>
                <w:rFonts w:cs="Arial"/>
                <w:szCs w:val="18"/>
              </w:rPr>
              <w:t>≤ 55</w:t>
            </w:r>
          </w:p>
        </w:tc>
        <w:tc>
          <w:tcPr>
            <w:tcW w:w="771" w:type="dxa"/>
            <w:shd w:val="clear" w:color="auto" w:fill="auto"/>
            <w:vAlign w:val="center"/>
          </w:tcPr>
          <w:p w14:paraId="74929014" w14:textId="77777777" w:rsidR="00D20E5B" w:rsidRPr="00DE7B59" w:rsidRDefault="00D20E5B" w:rsidP="005A53D1">
            <w:pPr>
              <w:pStyle w:val="TAC"/>
              <w:rPr>
                <w:rFonts w:cs="Arial"/>
                <w:szCs w:val="18"/>
              </w:rPr>
            </w:pPr>
            <w:r w:rsidRPr="00DE7B59">
              <w:rPr>
                <w:rFonts w:cs="Arial"/>
                <w:szCs w:val="18"/>
              </w:rPr>
              <w:t>91</w:t>
            </w:r>
          </w:p>
        </w:tc>
        <w:tc>
          <w:tcPr>
            <w:tcW w:w="1016" w:type="dxa"/>
            <w:shd w:val="clear" w:color="auto" w:fill="auto"/>
            <w:vAlign w:val="center"/>
          </w:tcPr>
          <w:p w14:paraId="35AE57C9" w14:textId="77777777" w:rsidR="00D20E5B" w:rsidRPr="00DE7B59" w:rsidRDefault="00D20E5B" w:rsidP="005A53D1">
            <w:pPr>
              <w:pStyle w:val="TAC"/>
              <w:rPr>
                <w:rFonts w:cs="Arial"/>
                <w:szCs w:val="18"/>
              </w:rPr>
            </w:pPr>
            <w:r w:rsidRPr="00DE7B59">
              <w:rPr>
                <w:rFonts w:cs="Arial"/>
                <w:szCs w:val="18"/>
              </w:rPr>
              <w:t>≤ 3059</w:t>
            </w:r>
          </w:p>
        </w:tc>
        <w:tc>
          <w:tcPr>
            <w:tcW w:w="771" w:type="dxa"/>
            <w:vAlign w:val="center"/>
          </w:tcPr>
          <w:p w14:paraId="7C6A920F" w14:textId="77777777" w:rsidR="00D20E5B" w:rsidRPr="00DE7B59" w:rsidRDefault="00D20E5B" w:rsidP="005A53D1">
            <w:pPr>
              <w:pStyle w:val="TAC"/>
              <w:rPr>
                <w:rFonts w:cs="Arial"/>
                <w:szCs w:val="18"/>
              </w:rPr>
            </w:pPr>
            <w:r w:rsidRPr="00DE7B59">
              <w:rPr>
                <w:rFonts w:cs="Arial"/>
                <w:szCs w:val="18"/>
              </w:rPr>
              <w:t>155</w:t>
            </w:r>
          </w:p>
        </w:tc>
        <w:tc>
          <w:tcPr>
            <w:tcW w:w="1261" w:type="dxa"/>
            <w:vAlign w:val="center"/>
          </w:tcPr>
          <w:p w14:paraId="1F7233B3" w14:textId="77777777" w:rsidR="00D20E5B" w:rsidRPr="00DE7B59" w:rsidRDefault="00D20E5B" w:rsidP="005A53D1">
            <w:pPr>
              <w:pStyle w:val="TAC"/>
              <w:rPr>
                <w:rFonts w:cs="Arial"/>
                <w:szCs w:val="18"/>
              </w:rPr>
            </w:pPr>
            <w:r w:rsidRPr="00DE7B59">
              <w:rPr>
                <w:rFonts w:cs="Arial"/>
                <w:szCs w:val="18"/>
              </w:rPr>
              <w:t>≤ 171231</w:t>
            </w:r>
          </w:p>
        </w:tc>
        <w:tc>
          <w:tcPr>
            <w:tcW w:w="771" w:type="dxa"/>
            <w:vAlign w:val="center"/>
          </w:tcPr>
          <w:p w14:paraId="7B362361" w14:textId="77777777" w:rsidR="00D20E5B" w:rsidRPr="00DE7B59" w:rsidRDefault="00D20E5B" w:rsidP="005A53D1">
            <w:pPr>
              <w:pStyle w:val="TAC"/>
              <w:rPr>
                <w:rFonts w:cs="Arial"/>
                <w:szCs w:val="18"/>
              </w:rPr>
            </w:pPr>
            <w:r w:rsidRPr="00DE7B59">
              <w:rPr>
                <w:rFonts w:cs="Arial"/>
                <w:szCs w:val="18"/>
              </w:rPr>
              <w:t>219</w:t>
            </w:r>
          </w:p>
        </w:tc>
        <w:tc>
          <w:tcPr>
            <w:tcW w:w="1507" w:type="dxa"/>
            <w:vAlign w:val="center"/>
          </w:tcPr>
          <w:p w14:paraId="66F839C5" w14:textId="77777777" w:rsidR="00D20E5B" w:rsidRPr="00DE7B59" w:rsidRDefault="00D20E5B" w:rsidP="005A53D1">
            <w:pPr>
              <w:pStyle w:val="TAC"/>
              <w:rPr>
                <w:rFonts w:cs="Arial"/>
                <w:szCs w:val="18"/>
              </w:rPr>
            </w:pPr>
            <w:r w:rsidRPr="00DE7B59">
              <w:rPr>
                <w:rFonts w:cs="Arial"/>
                <w:szCs w:val="18"/>
              </w:rPr>
              <w:t>≤ 9586039</w:t>
            </w:r>
          </w:p>
        </w:tc>
      </w:tr>
      <w:tr w:rsidR="00D20E5B" w:rsidRPr="00DE7B59" w14:paraId="6E96A396" w14:textId="77777777" w:rsidTr="005A53D1">
        <w:trPr>
          <w:trHeight w:val="170"/>
          <w:jc w:val="center"/>
        </w:trPr>
        <w:tc>
          <w:tcPr>
            <w:tcW w:w="770" w:type="dxa"/>
            <w:shd w:val="clear" w:color="auto" w:fill="auto"/>
            <w:vAlign w:val="center"/>
          </w:tcPr>
          <w:p w14:paraId="692C8211" w14:textId="77777777" w:rsidR="00D20E5B" w:rsidRPr="00DE7B59" w:rsidRDefault="00D20E5B" w:rsidP="005A53D1">
            <w:pPr>
              <w:pStyle w:val="TAC"/>
              <w:rPr>
                <w:rFonts w:cs="Arial"/>
                <w:szCs w:val="18"/>
              </w:rPr>
            </w:pPr>
            <w:r w:rsidRPr="00DE7B59">
              <w:rPr>
                <w:rFonts w:cs="Arial"/>
                <w:szCs w:val="18"/>
              </w:rPr>
              <w:t>28</w:t>
            </w:r>
          </w:p>
        </w:tc>
        <w:tc>
          <w:tcPr>
            <w:tcW w:w="1016" w:type="dxa"/>
            <w:shd w:val="clear" w:color="auto" w:fill="auto"/>
            <w:vAlign w:val="center"/>
          </w:tcPr>
          <w:p w14:paraId="6B86B78A" w14:textId="77777777" w:rsidR="00D20E5B" w:rsidRPr="00DE7B59" w:rsidRDefault="00D20E5B" w:rsidP="005A53D1">
            <w:pPr>
              <w:pStyle w:val="TAC"/>
              <w:rPr>
                <w:rFonts w:cs="Arial"/>
                <w:szCs w:val="18"/>
              </w:rPr>
            </w:pPr>
            <w:r w:rsidRPr="00DE7B59">
              <w:rPr>
                <w:rFonts w:cs="Arial"/>
                <w:szCs w:val="18"/>
              </w:rPr>
              <w:t>≤ 59</w:t>
            </w:r>
          </w:p>
        </w:tc>
        <w:tc>
          <w:tcPr>
            <w:tcW w:w="771" w:type="dxa"/>
            <w:shd w:val="clear" w:color="auto" w:fill="auto"/>
            <w:vAlign w:val="center"/>
          </w:tcPr>
          <w:p w14:paraId="2A3C2285" w14:textId="77777777" w:rsidR="00D20E5B" w:rsidRPr="00DE7B59" w:rsidRDefault="00D20E5B" w:rsidP="005A53D1">
            <w:pPr>
              <w:pStyle w:val="TAC"/>
              <w:rPr>
                <w:rFonts w:cs="Arial"/>
                <w:szCs w:val="18"/>
              </w:rPr>
            </w:pPr>
            <w:r w:rsidRPr="00DE7B59">
              <w:rPr>
                <w:rFonts w:cs="Arial"/>
                <w:szCs w:val="18"/>
              </w:rPr>
              <w:t>92</w:t>
            </w:r>
          </w:p>
        </w:tc>
        <w:tc>
          <w:tcPr>
            <w:tcW w:w="1016" w:type="dxa"/>
            <w:shd w:val="clear" w:color="auto" w:fill="auto"/>
            <w:vAlign w:val="center"/>
          </w:tcPr>
          <w:p w14:paraId="600505AE" w14:textId="77777777" w:rsidR="00D20E5B" w:rsidRPr="00DE7B59" w:rsidRDefault="00D20E5B" w:rsidP="005A53D1">
            <w:pPr>
              <w:pStyle w:val="TAC"/>
              <w:rPr>
                <w:rFonts w:cs="Arial"/>
                <w:szCs w:val="18"/>
              </w:rPr>
            </w:pPr>
            <w:r w:rsidRPr="00DE7B59">
              <w:rPr>
                <w:rFonts w:cs="Arial"/>
                <w:szCs w:val="18"/>
              </w:rPr>
              <w:t>≤ 3258</w:t>
            </w:r>
          </w:p>
        </w:tc>
        <w:tc>
          <w:tcPr>
            <w:tcW w:w="771" w:type="dxa"/>
            <w:vAlign w:val="center"/>
          </w:tcPr>
          <w:p w14:paraId="3BB7DB59" w14:textId="77777777" w:rsidR="00D20E5B" w:rsidRPr="00DE7B59" w:rsidRDefault="00D20E5B" w:rsidP="005A53D1">
            <w:pPr>
              <w:pStyle w:val="TAC"/>
              <w:rPr>
                <w:rFonts w:cs="Arial"/>
                <w:szCs w:val="18"/>
              </w:rPr>
            </w:pPr>
            <w:r w:rsidRPr="00DE7B59">
              <w:rPr>
                <w:rFonts w:cs="Arial"/>
                <w:szCs w:val="18"/>
              </w:rPr>
              <w:t>156</w:t>
            </w:r>
          </w:p>
        </w:tc>
        <w:tc>
          <w:tcPr>
            <w:tcW w:w="1261" w:type="dxa"/>
            <w:vAlign w:val="center"/>
          </w:tcPr>
          <w:p w14:paraId="1766B7D5" w14:textId="77777777" w:rsidR="00D20E5B" w:rsidRPr="00DE7B59" w:rsidRDefault="00D20E5B" w:rsidP="005A53D1">
            <w:pPr>
              <w:pStyle w:val="TAC"/>
              <w:rPr>
                <w:rFonts w:cs="Arial"/>
                <w:szCs w:val="18"/>
              </w:rPr>
            </w:pPr>
            <w:r w:rsidRPr="00DE7B59">
              <w:rPr>
                <w:rFonts w:cs="Arial"/>
                <w:szCs w:val="18"/>
              </w:rPr>
              <w:t>≤ 182345</w:t>
            </w:r>
          </w:p>
        </w:tc>
        <w:tc>
          <w:tcPr>
            <w:tcW w:w="771" w:type="dxa"/>
            <w:vAlign w:val="center"/>
          </w:tcPr>
          <w:p w14:paraId="5AA71954" w14:textId="77777777" w:rsidR="00D20E5B" w:rsidRPr="00DE7B59" w:rsidRDefault="00D20E5B" w:rsidP="005A53D1">
            <w:pPr>
              <w:pStyle w:val="TAC"/>
              <w:rPr>
                <w:rFonts w:cs="Arial"/>
                <w:szCs w:val="18"/>
              </w:rPr>
            </w:pPr>
            <w:r w:rsidRPr="00DE7B59">
              <w:rPr>
                <w:rFonts w:cs="Arial"/>
                <w:szCs w:val="18"/>
              </w:rPr>
              <w:t>220</w:t>
            </w:r>
          </w:p>
        </w:tc>
        <w:tc>
          <w:tcPr>
            <w:tcW w:w="1507" w:type="dxa"/>
            <w:vAlign w:val="center"/>
          </w:tcPr>
          <w:p w14:paraId="57839922" w14:textId="77777777" w:rsidR="00D20E5B" w:rsidRPr="00DE7B59" w:rsidRDefault="00D20E5B" w:rsidP="005A53D1">
            <w:pPr>
              <w:pStyle w:val="TAC"/>
              <w:rPr>
                <w:rFonts w:cs="Arial"/>
                <w:szCs w:val="18"/>
              </w:rPr>
            </w:pPr>
            <w:r w:rsidRPr="00DE7B59">
              <w:rPr>
                <w:rFonts w:cs="Arial"/>
                <w:szCs w:val="18"/>
              </w:rPr>
              <w:t>≤ 10208280</w:t>
            </w:r>
          </w:p>
        </w:tc>
      </w:tr>
      <w:tr w:rsidR="00D20E5B" w:rsidRPr="00DE7B59" w14:paraId="0C35D4B5" w14:textId="77777777" w:rsidTr="005A53D1">
        <w:trPr>
          <w:trHeight w:val="170"/>
          <w:jc w:val="center"/>
        </w:trPr>
        <w:tc>
          <w:tcPr>
            <w:tcW w:w="770" w:type="dxa"/>
            <w:shd w:val="clear" w:color="auto" w:fill="auto"/>
            <w:vAlign w:val="center"/>
          </w:tcPr>
          <w:p w14:paraId="240EA376" w14:textId="77777777" w:rsidR="00D20E5B" w:rsidRPr="00DE7B59" w:rsidRDefault="00D20E5B" w:rsidP="005A53D1">
            <w:pPr>
              <w:pStyle w:val="TAC"/>
              <w:rPr>
                <w:rFonts w:cs="Arial"/>
                <w:szCs w:val="18"/>
              </w:rPr>
            </w:pPr>
            <w:r w:rsidRPr="00DE7B59">
              <w:rPr>
                <w:rFonts w:cs="Arial"/>
                <w:szCs w:val="18"/>
              </w:rPr>
              <w:t>29</w:t>
            </w:r>
          </w:p>
        </w:tc>
        <w:tc>
          <w:tcPr>
            <w:tcW w:w="1016" w:type="dxa"/>
            <w:shd w:val="clear" w:color="auto" w:fill="auto"/>
            <w:vAlign w:val="center"/>
          </w:tcPr>
          <w:p w14:paraId="60A1A3FB" w14:textId="77777777" w:rsidR="00D20E5B" w:rsidRPr="00DE7B59" w:rsidRDefault="00D20E5B" w:rsidP="005A53D1">
            <w:pPr>
              <w:pStyle w:val="TAC"/>
              <w:rPr>
                <w:rFonts w:cs="Arial"/>
                <w:szCs w:val="18"/>
              </w:rPr>
            </w:pPr>
            <w:r w:rsidRPr="00DE7B59">
              <w:rPr>
                <w:rFonts w:cs="Arial"/>
                <w:szCs w:val="18"/>
              </w:rPr>
              <w:t>≤ 62</w:t>
            </w:r>
          </w:p>
        </w:tc>
        <w:tc>
          <w:tcPr>
            <w:tcW w:w="771" w:type="dxa"/>
            <w:shd w:val="clear" w:color="auto" w:fill="auto"/>
            <w:vAlign w:val="center"/>
          </w:tcPr>
          <w:p w14:paraId="341CC447" w14:textId="77777777" w:rsidR="00D20E5B" w:rsidRPr="00DE7B59" w:rsidRDefault="00D20E5B" w:rsidP="005A53D1">
            <w:pPr>
              <w:pStyle w:val="TAC"/>
              <w:rPr>
                <w:rFonts w:cs="Arial"/>
                <w:szCs w:val="18"/>
              </w:rPr>
            </w:pPr>
            <w:r w:rsidRPr="00DE7B59">
              <w:rPr>
                <w:rFonts w:cs="Arial"/>
                <w:szCs w:val="18"/>
              </w:rPr>
              <w:t>93</w:t>
            </w:r>
          </w:p>
        </w:tc>
        <w:tc>
          <w:tcPr>
            <w:tcW w:w="1016" w:type="dxa"/>
            <w:shd w:val="clear" w:color="auto" w:fill="auto"/>
            <w:vAlign w:val="center"/>
          </w:tcPr>
          <w:p w14:paraId="4EA2A771" w14:textId="77777777" w:rsidR="00D20E5B" w:rsidRPr="00DE7B59" w:rsidRDefault="00D20E5B" w:rsidP="005A53D1">
            <w:pPr>
              <w:pStyle w:val="TAC"/>
              <w:rPr>
                <w:rFonts w:cs="Arial"/>
                <w:szCs w:val="18"/>
              </w:rPr>
            </w:pPr>
            <w:r w:rsidRPr="00DE7B59">
              <w:rPr>
                <w:rFonts w:cs="Arial"/>
                <w:szCs w:val="18"/>
              </w:rPr>
              <w:t>≤ 3469</w:t>
            </w:r>
          </w:p>
        </w:tc>
        <w:tc>
          <w:tcPr>
            <w:tcW w:w="771" w:type="dxa"/>
            <w:vAlign w:val="center"/>
          </w:tcPr>
          <w:p w14:paraId="50FE771C" w14:textId="77777777" w:rsidR="00D20E5B" w:rsidRPr="00DE7B59" w:rsidRDefault="00D20E5B" w:rsidP="005A53D1">
            <w:pPr>
              <w:pStyle w:val="TAC"/>
              <w:rPr>
                <w:rFonts w:cs="Arial"/>
                <w:szCs w:val="18"/>
              </w:rPr>
            </w:pPr>
            <w:r w:rsidRPr="00DE7B59">
              <w:rPr>
                <w:rFonts w:cs="Arial"/>
                <w:szCs w:val="18"/>
              </w:rPr>
              <w:t>157</w:t>
            </w:r>
          </w:p>
        </w:tc>
        <w:tc>
          <w:tcPr>
            <w:tcW w:w="1261" w:type="dxa"/>
            <w:vAlign w:val="center"/>
          </w:tcPr>
          <w:p w14:paraId="4D2C5DF0" w14:textId="77777777" w:rsidR="00D20E5B" w:rsidRPr="00DE7B59" w:rsidRDefault="00D20E5B" w:rsidP="005A53D1">
            <w:pPr>
              <w:pStyle w:val="TAC"/>
              <w:rPr>
                <w:rFonts w:cs="Arial"/>
                <w:szCs w:val="18"/>
              </w:rPr>
            </w:pPr>
            <w:r w:rsidRPr="00DE7B59">
              <w:rPr>
                <w:rFonts w:cs="Arial"/>
                <w:szCs w:val="18"/>
              </w:rPr>
              <w:t>≤ 194182</w:t>
            </w:r>
          </w:p>
        </w:tc>
        <w:tc>
          <w:tcPr>
            <w:tcW w:w="771" w:type="dxa"/>
            <w:vAlign w:val="center"/>
          </w:tcPr>
          <w:p w14:paraId="3A1CA830" w14:textId="77777777" w:rsidR="00D20E5B" w:rsidRPr="00DE7B59" w:rsidRDefault="00D20E5B" w:rsidP="005A53D1">
            <w:pPr>
              <w:pStyle w:val="TAC"/>
              <w:rPr>
                <w:rFonts w:cs="Arial"/>
                <w:szCs w:val="18"/>
              </w:rPr>
            </w:pPr>
            <w:r w:rsidRPr="00DE7B59">
              <w:rPr>
                <w:rFonts w:cs="Arial"/>
                <w:szCs w:val="18"/>
              </w:rPr>
              <w:t>221</w:t>
            </w:r>
          </w:p>
        </w:tc>
        <w:tc>
          <w:tcPr>
            <w:tcW w:w="1507" w:type="dxa"/>
            <w:vAlign w:val="center"/>
          </w:tcPr>
          <w:p w14:paraId="786D17C5" w14:textId="77777777" w:rsidR="00D20E5B" w:rsidRPr="00DE7B59" w:rsidRDefault="00D20E5B" w:rsidP="005A53D1">
            <w:pPr>
              <w:pStyle w:val="TAC"/>
              <w:rPr>
                <w:rFonts w:cs="Arial"/>
                <w:szCs w:val="18"/>
              </w:rPr>
            </w:pPr>
            <w:r w:rsidRPr="00DE7B59">
              <w:rPr>
                <w:rFonts w:cs="Arial"/>
                <w:szCs w:val="18"/>
              </w:rPr>
              <w:t>≤ 10870913</w:t>
            </w:r>
          </w:p>
        </w:tc>
      </w:tr>
      <w:tr w:rsidR="00D20E5B" w:rsidRPr="00DE7B59" w14:paraId="5E973FEC" w14:textId="77777777" w:rsidTr="005A53D1">
        <w:trPr>
          <w:trHeight w:val="170"/>
          <w:jc w:val="center"/>
        </w:trPr>
        <w:tc>
          <w:tcPr>
            <w:tcW w:w="770" w:type="dxa"/>
            <w:shd w:val="clear" w:color="auto" w:fill="auto"/>
            <w:vAlign w:val="center"/>
          </w:tcPr>
          <w:p w14:paraId="082DEC37" w14:textId="77777777" w:rsidR="00D20E5B" w:rsidRPr="00DE7B59" w:rsidRDefault="00D20E5B" w:rsidP="005A53D1">
            <w:pPr>
              <w:pStyle w:val="TAC"/>
              <w:rPr>
                <w:rFonts w:cs="Arial"/>
                <w:szCs w:val="18"/>
              </w:rPr>
            </w:pPr>
            <w:r w:rsidRPr="00DE7B59">
              <w:rPr>
                <w:rFonts w:cs="Arial"/>
                <w:szCs w:val="18"/>
              </w:rPr>
              <w:t>30</w:t>
            </w:r>
          </w:p>
        </w:tc>
        <w:tc>
          <w:tcPr>
            <w:tcW w:w="1016" w:type="dxa"/>
            <w:shd w:val="clear" w:color="auto" w:fill="auto"/>
            <w:vAlign w:val="center"/>
          </w:tcPr>
          <w:p w14:paraId="64CB9FE4" w14:textId="77777777" w:rsidR="00D20E5B" w:rsidRPr="00DE7B59" w:rsidRDefault="00D20E5B" w:rsidP="005A53D1">
            <w:pPr>
              <w:pStyle w:val="TAC"/>
              <w:rPr>
                <w:rFonts w:cs="Arial"/>
                <w:szCs w:val="18"/>
              </w:rPr>
            </w:pPr>
            <w:r w:rsidRPr="00DE7B59">
              <w:rPr>
                <w:rFonts w:cs="Arial"/>
                <w:szCs w:val="18"/>
              </w:rPr>
              <w:t>≤ 66</w:t>
            </w:r>
          </w:p>
        </w:tc>
        <w:tc>
          <w:tcPr>
            <w:tcW w:w="771" w:type="dxa"/>
            <w:shd w:val="clear" w:color="auto" w:fill="auto"/>
            <w:vAlign w:val="center"/>
          </w:tcPr>
          <w:p w14:paraId="72C1EA95" w14:textId="77777777" w:rsidR="00D20E5B" w:rsidRPr="00DE7B59" w:rsidRDefault="00D20E5B" w:rsidP="005A53D1">
            <w:pPr>
              <w:pStyle w:val="TAC"/>
              <w:rPr>
                <w:rFonts w:cs="Arial"/>
                <w:szCs w:val="18"/>
              </w:rPr>
            </w:pPr>
            <w:r w:rsidRPr="00DE7B59">
              <w:rPr>
                <w:rFonts w:cs="Arial"/>
                <w:szCs w:val="18"/>
              </w:rPr>
              <w:t>94</w:t>
            </w:r>
          </w:p>
        </w:tc>
        <w:tc>
          <w:tcPr>
            <w:tcW w:w="1016" w:type="dxa"/>
            <w:shd w:val="clear" w:color="auto" w:fill="auto"/>
            <w:vAlign w:val="center"/>
          </w:tcPr>
          <w:p w14:paraId="14514088" w14:textId="77777777" w:rsidR="00D20E5B" w:rsidRPr="00DE7B59" w:rsidRDefault="00D20E5B" w:rsidP="005A53D1">
            <w:pPr>
              <w:pStyle w:val="TAC"/>
              <w:rPr>
                <w:rFonts w:cs="Arial"/>
                <w:szCs w:val="18"/>
              </w:rPr>
            </w:pPr>
            <w:r w:rsidRPr="00DE7B59">
              <w:rPr>
                <w:rFonts w:cs="Arial"/>
                <w:szCs w:val="18"/>
              </w:rPr>
              <w:t>≤ 3694</w:t>
            </w:r>
          </w:p>
        </w:tc>
        <w:tc>
          <w:tcPr>
            <w:tcW w:w="771" w:type="dxa"/>
            <w:vAlign w:val="center"/>
          </w:tcPr>
          <w:p w14:paraId="0C255230" w14:textId="77777777" w:rsidR="00D20E5B" w:rsidRPr="00DE7B59" w:rsidRDefault="00D20E5B" w:rsidP="005A53D1">
            <w:pPr>
              <w:pStyle w:val="TAC"/>
              <w:rPr>
                <w:rFonts w:cs="Arial"/>
                <w:szCs w:val="18"/>
              </w:rPr>
            </w:pPr>
            <w:r w:rsidRPr="00DE7B59">
              <w:rPr>
                <w:rFonts w:cs="Arial"/>
                <w:szCs w:val="18"/>
              </w:rPr>
              <w:t>158</w:t>
            </w:r>
          </w:p>
        </w:tc>
        <w:tc>
          <w:tcPr>
            <w:tcW w:w="1261" w:type="dxa"/>
            <w:vAlign w:val="center"/>
          </w:tcPr>
          <w:p w14:paraId="0ECEB86F" w14:textId="77777777" w:rsidR="00D20E5B" w:rsidRPr="00DE7B59" w:rsidRDefault="00D20E5B" w:rsidP="005A53D1">
            <w:pPr>
              <w:pStyle w:val="TAC"/>
              <w:rPr>
                <w:rFonts w:cs="Arial"/>
                <w:szCs w:val="18"/>
              </w:rPr>
            </w:pPr>
            <w:r w:rsidRPr="00DE7B59">
              <w:rPr>
                <w:rFonts w:cs="Arial"/>
                <w:szCs w:val="18"/>
              </w:rPr>
              <w:t>≤ 206786</w:t>
            </w:r>
          </w:p>
        </w:tc>
        <w:tc>
          <w:tcPr>
            <w:tcW w:w="771" w:type="dxa"/>
            <w:vAlign w:val="center"/>
          </w:tcPr>
          <w:p w14:paraId="2B862842" w14:textId="77777777" w:rsidR="00D20E5B" w:rsidRPr="00DE7B59" w:rsidRDefault="00D20E5B" w:rsidP="005A53D1">
            <w:pPr>
              <w:pStyle w:val="TAC"/>
              <w:rPr>
                <w:rFonts w:cs="Arial"/>
                <w:szCs w:val="18"/>
              </w:rPr>
            </w:pPr>
            <w:r w:rsidRPr="00DE7B59">
              <w:rPr>
                <w:rFonts w:cs="Arial"/>
                <w:szCs w:val="18"/>
              </w:rPr>
              <w:t>222</w:t>
            </w:r>
          </w:p>
        </w:tc>
        <w:tc>
          <w:tcPr>
            <w:tcW w:w="1507" w:type="dxa"/>
            <w:vAlign w:val="center"/>
          </w:tcPr>
          <w:p w14:paraId="54C32CB7" w14:textId="77777777" w:rsidR="00D20E5B" w:rsidRPr="00DE7B59" w:rsidRDefault="00D20E5B" w:rsidP="005A53D1">
            <w:pPr>
              <w:pStyle w:val="TAC"/>
              <w:rPr>
                <w:rFonts w:cs="Arial"/>
                <w:szCs w:val="18"/>
              </w:rPr>
            </w:pPr>
            <w:r w:rsidRPr="00DE7B59">
              <w:rPr>
                <w:rFonts w:cs="Arial"/>
                <w:szCs w:val="18"/>
              </w:rPr>
              <w:t>≤ 11576557</w:t>
            </w:r>
          </w:p>
        </w:tc>
      </w:tr>
      <w:tr w:rsidR="00D20E5B" w:rsidRPr="00DE7B59" w14:paraId="05FB97A9" w14:textId="77777777" w:rsidTr="005A53D1">
        <w:trPr>
          <w:trHeight w:val="170"/>
          <w:jc w:val="center"/>
        </w:trPr>
        <w:tc>
          <w:tcPr>
            <w:tcW w:w="770" w:type="dxa"/>
            <w:shd w:val="clear" w:color="auto" w:fill="auto"/>
            <w:vAlign w:val="center"/>
          </w:tcPr>
          <w:p w14:paraId="6B7C1999" w14:textId="77777777" w:rsidR="00D20E5B" w:rsidRPr="00DE7B59" w:rsidRDefault="00D20E5B" w:rsidP="005A53D1">
            <w:pPr>
              <w:pStyle w:val="TAC"/>
              <w:rPr>
                <w:rFonts w:cs="Arial"/>
                <w:szCs w:val="18"/>
              </w:rPr>
            </w:pPr>
            <w:r w:rsidRPr="00DE7B59">
              <w:rPr>
                <w:rFonts w:cs="Arial"/>
                <w:szCs w:val="18"/>
              </w:rPr>
              <w:t>31</w:t>
            </w:r>
          </w:p>
        </w:tc>
        <w:tc>
          <w:tcPr>
            <w:tcW w:w="1016" w:type="dxa"/>
            <w:shd w:val="clear" w:color="auto" w:fill="auto"/>
            <w:vAlign w:val="center"/>
          </w:tcPr>
          <w:p w14:paraId="12EEECC2" w14:textId="77777777" w:rsidR="00D20E5B" w:rsidRPr="00DE7B59" w:rsidRDefault="00D20E5B" w:rsidP="005A53D1">
            <w:pPr>
              <w:pStyle w:val="TAC"/>
              <w:rPr>
                <w:rFonts w:cs="Arial"/>
                <w:szCs w:val="18"/>
              </w:rPr>
            </w:pPr>
            <w:r w:rsidRPr="00DE7B59">
              <w:rPr>
                <w:rFonts w:cs="Arial"/>
                <w:szCs w:val="18"/>
              </w:rPr>
              <w:t>≤ 71</w:t>
            </w:r>
          </w:p>
        </w:tc>
        <w:tc>
          <w:tcPr>
            <w:tcW w:w="771" w:type="dxa"/>
            <w:shd w:val="clear" w:color="auto" w:fill="auto"/>
            <w:vAlign w:val="center"/>
          </w:tcPr>
          <w:p w14:paraId="72FD90C9" w14:textId="77777777" w:rsidR="00D20E5B" w:rsidRPr="00DE7B59" w:rsidRDefault="00D20E5B" w:rsidP="005A53D1">
            <w:pPr>
              <w:pStyle w:val="TAC"/>
              <w:rPr>
                <w:rFonts w:cs="Arial"/>
                <w:szCs w:val="18"/>
              </w:rPr>
            </w:pPr>
            <w:r w:rsidRPr="00DE7B59">
              <w:rPr>
                <w:rFonts w:cs="Arial"/>
                <w:szCs w:val="18"/>
              </w:rPr>
              <w:t>95</w:t>
            </w:r>
          </w:p>
        </w:tc>
        <w:tc>
          <w:tcPr>
            <w:tcW w:w="1016" w:type="dxa"/>
            <w:shd w:val="clear" w:color="auto" w:fill="auto"/>
            <w:vAlign w:val="center"/>
          </w:tcPr>
          <w:p w14:paraId="04A865B6" w14:textId="77777777" w:rsidR="00D20E5B" w:rsidRPr="00DE7B59" w:rsidRDefault="00D20E5B" w:rsidP="005A53D1">
            <w:pPr>
              <w:pStyle w:val="TAC"/>
              <w:rPr>
                <w:rFonts w:cs="Arial"/>
                <w:szCs w:val="18"/>
              </w:rPr>
            </w:pPr>
            <w:r w:rsidRPr="00DE7B59">
              <w:rPr>
                <w:rFonts w:cs="Arial"/>
                <w:szCs w:val="18"/>
              </w:rPr>
              <w:t>≤ 3934</w:t>
            </w:r>
          </w:p>
        </w:tc>
        <w:tc>
          <w:tcPr>
            <w:tcW w:w="771" w:type="dxa"/>
            <w:vAlign w:val="center"/>
          </w:tcPr>
          <w:p w14:paraId="4B529FCE" w14:textId="77777777" w:rsidR="00D20E5B" w:rsidRPr="00DE7B59" w:rsidRDefault="00D20E5B" w:rsidP="005A53D1">
            <w:pPr>
              <w:pStyle w:val="TAC"/>
              <w:rPr>
                <w:rFonts w:cs="Arial"/>
                <w:szCs w:val="18"/>
              </w:rPr>
            </w:pPr>
            <w:r w:rsidRPr="00DE7B59">
              <w:rPr>
                <w:rFonts w:cs="Arial"/>
                <w:szCs w:val="18"/>
              </w:rPr>
              <w:t>159</w:t>
            </w:r>
          </w:p>
        </w:tc>
        <w:tc>
          <w:tcPr>
            <w:tcW w:w="1261" w:type="dxa"/>
            <w:vAlign w:val="center"/>
          </w:tcPr>
          <w:p w14:paraId="3BC96D84" w14:textId="77777777" w:rsidR="00D20E5B" w:rsidRPr="00DE7B59" w:rsidRDefault="00D20E5B" w:rsidP="005A53D1">
            <w:pPr>
              <w:pStyle w:val="TAC"/>
              <w:rPr>
                <w:rFonts w:cs="Arial"/>
                <w:szCs w:val="18"/>
              </w:rPr>
            </w:pPr>
            <w:r w:rsidRPr="00DE7B59">
              <w:rPr>
                <w:rFonts w:cs="Arial"/>
                <w:szCs w:val="18"/>
              </w:rPr>
              <w:t>≤ 220209</w:t>
            </w:r>
          </w:p>
        </w:tc>
        <w:tc>
          <w:tcPr>
            <w:tcW w:w="771" w:type="dxa"/>
            <w:vAlign w:val="center"/>
          </w:tcPr>
          <w:p w14:paraId="397B25F6" w14:textId="77777777" w:rsidR="00D20E5B" w:rsidRPr="00DE7B59" w:rsidRDefault="00D20E5B" w:rsidP="005A53D1">
            <w:pPr>
              <w:pStyle w:val="TAC"/>
              <w:rPr>
                <w:rFonts w:cs="Arial"/>
                <w:szCs w:val="18"/>
              </w:rPr>
            </w:pPr>
            <w:r w:rsidRPr="00DE7B59">
              <w:rPr>
                <w:rFonts w:cs="Arial"/>
                <w:szCs w:val="18"/>
              </w:rPr>
              <w:t>223</w:t>
            </w:r>
          </w:p>
        </w:tc>
        <w:tc>
          <w:tcPr>
            <w:tcW w:w="1507" w:type="dxa"/>
            <w:vAlign w:val="center"/>
          </w:tcPr>
          <w:p w14:paraId="446C335F" w14:textId="77777777" w:rsidR="00D20E5B" w:rsidRPr="00DE7B59" w:rsidRDefault="00D20E5B" w:rsidP="005A53D1">
            <w:pPr>
              <w:pStyle w:val="TAC"/>
              <w:rPr>
                <w:rFonts w:cs="Arial"/>
                <w:szCs w:val="18"/>
              </w:rPr>
            </w:pPr>
            <w:r w:rsidRPr="00DE7B59">
              <w:rPr>
                <w:rFonts w:cs="Arial"/>
                <w:szCs w:val="18"/>
              </w:rPr>
              <w:t>≤ 12328006</w:t>
            </w:r>
          </w:p>
        </w:tc>
      </w:tr>
      <w:tr w:rsidR="00D20E5B" w:rsidRPr="00DE7B59" w14:paraId="0DB290A5" w14:textId="77777777" w:rsidTr="005A53D1">
        <w:trPr>
          <w:trHeight w:val="170"/>
          <w:jc w:val="center"/>
        </w:trPr>
        <w:tc>
          <w:tcPr>
            <w:tcW w:w="770" w:type="dxa"/>
            <w:shd w:val="clear" w:color="auto" w:fill="auto"/>
            <w:vAlign w:val="center"/>
          </w:tcPr>
          <w:p w14:paraId="1FF5E133" w14:textId="77777777" w:rsidR="00D20E5B" w:rsidRPr="00DE7B59" w:rsidRDefault="00D20E5B" w:rsidP="005A53D1">
            <w:pPr>
              <w:pStyle w:val="TAC"/>
              <w:rPr>
                <w:rFonts w:cs="Arial"/>
                <w:szCs w:val="18"/>
                <w:lang w:eastAsia="ko-KR"/>
              </w:rPr>
            </w:pPr>
            <w:r w:rsidRPr="00DE7B59">
              <w:rPr>
                <w:rFonts w:cs="Arial"/>
                <w:szCs w:val="18"/>
              </w:rPr>
              <w:t>32</w:t>
            </w:r>
          </w:p>
        </w:tc>
        <w:tc>
          <w:tcPr>
            <w:tcW w:w="1016" w:type="dxa"/>
            <w:shd w:val="clear" w:color="auto" w:fill="auto"/>
            <w:vAlign w:val="center"/>
          </w:tcPr>
          <w:p w14:paraId="36CD1AD9" w14:textId="77777777" w:rsidR="00D20E5B" w:rsidRPr="00DE7B59" w:rsidRDefault="00D20E5B" w:rsidP="005A53D1">
            <w:pPr>
              <w:pStyle w:val="TAC"/>
              <w:rPr>
                <w:rFonts w:cs="Arial"/>
                <w:szCs w:val="18"/>
              </w:rPr>
            </w:pPr>
            <w:r w:rsidRPr="00DE7B59">
              <w:rPr>
                <w:rFonts w:cs="Arial"/>
                <w:szCs w:val="18"/>
              </w:rPr>
              <w:t>≤ 75</w:t>
            </w:r>
          </w:p>
        </w:tc>
        <w:tc>
          <w:tcPr>
            <w:tcW w:w="771" w:type="dxa"/>
            <w:shd w:val="clear" w:color="auto" w:fill="auto"/>
            <w:vAlign w:val="center"/>
          </w:tcPr>
          <w:p w14:paraId="758BCEF2" w14:textId="77777777" w:rsidR="00D20E5B" w:rsidRPr="00DE7B59" w:rsidRDefault="00D20E5B" w:rsidP="005A53D1">
            <w:pPr>
              <w:pStyle w:val="TAC"/>
              <w:rPr>
                <w:rFonts w:cs="Arial"/>
                <w:szCs w:val="18"/>
              </w:rPr>
            </w:pPr>
            <w:r w:rsidRPr="00DE7B59">
              <w:rPr>
                <w:rFonts w:cs="Arial"/>
                <w:szCs w:val="18"/>
              </w:rPr>
              <w:t>96</w:t>
            </w:r>
          </w:p>
        </w:tc>
        <w:tc>
          <w:tcPr>
            <w:tcW w:w="1016" w:type="dxa"/>
            <w:shd w:val="clear" w:color="auto" w:fill="auto"/>
            <w:vAlign w:val="center"/>
          </w:tcPr>
          <w:p w14:paraId="0F8F0B22" w14:textId="77777777" w:rsidR="00D20E5B" w:rsidRPr="00DE7B59" w:rsidRDefault="00D20E5B" w:rsidP="005A53D1">
            <w:pPr>
              <w:pStyle w:val="TAC"/>
              <w:rPr>
                <w:rFonts w:cs="Arial"/>
                <w:szCs w:val="18"/>
              </w:rPr>
            </w:pPr>
            <w:r w:rsidRPr="00DE7B59">
              <w:rPr>
                <w:rFonts w:cs="Arial"/>
                <w:szCs w:val="18"/>
              </w:rPr>
              <w:t>≤ 4189</w:t>
            </w:r>
          </w:p>
        </w:tc>
        <w:tc>
          <w:tcPr>
            <w:tcW w:w="771" w:type="dxa"/>
            <w:vAlign w:val="center"/>
          </w:tcPr>
          <w:p w14:paraId="7DAADC82" w14:textId="77777777" w:rsidR="00D20E5B" w:rsidRPr="00DE7B59" w:rsidRDefault="00D20E5B" w:rsidP="005A53D1">
            <w:pPr>
              <w:pStyle w:val="TAC"/>
              <w:rPr>
                <w:rFonts w:cs="Arial"/>
                <w:szCs w:val="18"/>
              </w:rPr>
            </w:pPr>
            <w:r w:rsidRPr="00DE7B59">
              <w:rPr>
                <w:rFonts w:cs="Arial"/>
                <w:szCs w:val="18"/>
              </w:rPr>
              <w:t>160</w:t>
            </w:r>
          </w:p>
        </w:tc>
        <w:tc>
          <w:tcPr>
            <w:tcW w:w="1261" w:type="dxa"/>
            <w:vAlign w:val="center"/>
          </w:tcPr>
          <w:p w14:paraId="1EDA5A2B" w14:textId="77777777" w:rsidR="00D20E5B" w:rsidRPr="00DE7B59" w:rsidRDefault="00D20E5B" w:rsidP="005A53D1">
            <w:pPr>
              <w:pStyle w:val="TAC"/>
              <w:rPr>
                <w:rFonts w:cs="Arial"/>
                <w:szCs w:val="18"/>
              </w:rPr>
            </w:pPr>
            <w:r w:rsidRPr="00DE7B59">
              <w:rPr>
                <w:rFonts w:cs="Arial"/>
                <w:szCs w:val="18"/>
              </w:rPr>
              <w:t>≤ 234503</w:t>
            </w:r>
          </w:p>
        </w:tc>
        <w:tc>
          <w:tcPr>
            <w:tcW w:w="771" w:type="dxa"/>
            <w:vAlign w:val="center"/>
          </w:tcPr>
          <w:p w14:paraId="39C1EFAD" w14:textId="77777777" w:rsidR="00D20E5B" w:rsidRPr="00DE7B59" w:rsidRDefault="00D20E5B" w:rsidP="005A53D1">
            <w:pPr>
              <w:pStyle w:val="TAC"/>
              <w:rPr>
                <w:rFonts w:cs="Arial"/>
                <w:szCs w:val="18"/>
              </w:rPr>
            </w:pPr>
            <w:r w:rsidRPr="00DE7B59">
              <w:rPr>
                <w:rFonts w:cs="Arial"/>
                <w:szCs w:val="18"/>
              </w:rPr>
              <w:t>224</w:t>
            </w:r>
          </w:p>
        </w:tc>
        <w:tc>
          <w:tcPr>
            <w:tcW w:w="1507" w:type="dxa"/>
            <w:vAlign w:val="center"/>
          </w:tcPr>
          <w:p w14:paraId="60148155" w14:textId="77777777" w:rsidR="00D20E5B" w:rsidRPr="00DE7B59" w:rsidRDefault="00D20E5B" w:rsidP="005A53D1">
            <w:pPr>
              <w:pStyle w:val="TAC"/>
              <w:rPr>
                <w:rFonts w:cs="Arial"/>
                <w:szCs w:val="18"/>
              </w:rPr>
            </w:pPr>
            <w:r w:rsidRPr="00DE7B59">
              <w:rPr>
                <w:rFonts w:cs="Arial"/>
                <w:szCs w:val="18"/>
              </w:rPr>
              <w:t>≤ 13128233</w:t>
            </w:r>
          </w:p>
        </w:tc>
      </w:tr>
      <w:tr w:rsidR="00D20E5B" w:rsidRPr="00DE7B59" w14:paraId="25E93C8C" w14:textId="77777777" w:rsidTr="005A53D1">
        <w:trPr>
          <w:trHeight w:val="170"/>
          <w:jc w:val="center"/>
        </w:trPr>
        <w:tc>
          <w:tcPr>
            <w:tcW w:w="770" w:type="dxa"/>
            <w:shd w:val="clear" w:color="auto" w:fill="auto"/>
            <w:vAlign w:val="center"/>
          </w:tcPr>
          <w:p w14:paraId="1663B999" w14:textId="77777777" w:rsidR="00D20E5B" w:rsidRPr="00DE7B59" w:rsidRDefault="00D20E5B" w:rsidP="005A53D1">
            <w:pPr>
              <w:pStyle w:val="TAC"/>
              <w:rPr>
                <w:rFonts w:cs="Arial"/>
                <w:szCs w:val="18"/>
              </w:rPr>
            </w:pPr>
            <w:r w:rsidRPr="00DE7B59">
              <w:rPr>
                <w:rFonts w:cs="Arial"/>
                <w:szCs w:val="18"/>
              </w:rPr>
              <w:t>33</w:t>
            </w:r>
          </w:p>
        </w:tc>
        <w:tc>
          <w:tcPr>
            <w:tcW w:w="1016" w:type="dxa"/>
            <w:shd w:val="clear" w:color="auto" w:fill="auto"/>
            <w:vAlign w:val="center"/>
          </w:tcPr>
          <w:p w14:paraId="0AD3EA24" w14:textId="77777777" w:rsidR="00D20E5B" w:rsidRPr="00DE7B59" w:rsidRDefault="00D20E5B" w:rsidP="005A53D1">
            <w:pPr>
              <w:pStyle w:val="TAC"/>
              <w:rPr>
                <w:rFonts w:cs="Arial"/>
                <w:szCs w:val="18"/>
              </w:rPr>
            </w:pPr>
            <w:r w:rsidRPr="00DE7B59">
              <w:rPr>
                <w:rFonts w:cs="Arial"/>
                <w:szCs w:val="18"/>
              </w:rPr>
              <w:t>≤ 80</w:t>
            </w:r>
          </w:p>
        </w:tc>
        <w:tc>
          <w:tcPr>
            <w:tcW w:w="771" w:type="dxa"/>
            <w:shd w:val="clear" w:color="auto" w:fill="auto"/>
            <w:vAlign w:val="center"/>
          </w:tcPr>
          <w:p w14:paraId="7ECA2C75" w14:textId="77777777" w:rsidR="00D20E5B" w:rsidRPr="00DE7B59" w:rsidRDefault="00D20E5B" w:rsidP="005A53D1">
            <w:pPr>
              <w:pStyle w:val="TAC"/>
              <w:rPr>
                <w:rFonts w:cs="Arial"/>
                <w:szCs w:val="18"/>
              </w:rPr>
            </w:pPr>
            <w:r w:rsidRPr="00DE7B59">
              <w:rPr>
                <w:rFonts w:cs="Arial"/>
                <w:szCs w:val="18"/>
              </w:rPr>
              <w:t>97</w:t>
            </w:r>
          </w:p>
        </w:tc>
        <w:tc>
          <w:tcPr>
            <w:tcW w:w="1016" w:type="dxa"/>
            <w:shd w:val="clear" w:color="auto" w:fill="auto"/>
            <w:vAlign w:val="center"/>
          </w:tcPr>
          <w:p w14:paraId="2D188C5A" w14:textId="77777777" w:rsidR="00D20E5B" w:rsidRPr="00DE7B59" w:rsidRDefault="00D20E5B" w:rsidP="005A53D1">
            <w:pPr>
              <w:pStyle w:val="TAC"/>
              <w:rPr>
                <w:rFonts w:cs="Arial"/>
                <w:szCs w:val="18"/>
              </w:rPr>
            </w:pPr>
            <w:r w:rsidRPr="00DE7B59">
              <w:rPr>
                <w:rFonts w:cs="Arial"/>
                <w:szCs w:val="18"/>
              </w:rPr>
              <w:t>≤ 4461</w:t>
            </w:r>
          </w:p>
        </w:tc>
        <w:tc>
          <w:tcPr>
            <w:tcW w:w="771" w:type="dxa"/>
            <w:vAlign w:val="center"/>
          </w:tcPr>
          <w:p w14:paraId="21CD1850" w14:textId="77777777" w:rsidR="00D20E5B" w:rsidRPr="00DE7B59" w:rsidRDefault="00D20E5B" w:rsidP="005A53D1">
            <w:pPr>
              <w:pStyle w:val="TAC"/>
              <w:rPr>
                <w:rFonts w:cs="Arial"/>
                <w:szCs w:val="18"/>
              </w:rPr>
            </w:pPr>
            <w:r w:rsidRPr="00DE7B59">
              <w:rPr>
                <w:rFonts w:cs="Arial"/>
                <w:szCs w:val="18"/>
              </w:rPr>
              <w:t>161</w:t>
            </w:r>
          </w:p>
        </w:tc>
        <w:tc>
          <w:tcPr>
            <w:tcW w:w="1261" w:type="dxa"/>
            <w:vAlign w:val="center"/>
          </w:tcPr>
          <w:p w14:paraId="542A70B4" w14:textId="77777777" w:rsidR="00D20E5B" w:rsidRPr="00DE7B59" w:rsidRDefault="00D20E5B" w:rsidP="005A53D1">
            <w:pPr>
              <w:pStyle w:val="TAC"/>
              <w:rPr>
                <w:rFonts w:cs="Arial"/>
                <w:szCs w:val="18"/>
              </w:rPr>
            </w:pPr>
            <w:r w:rsidRPr="00DE7B59">
              <w:rPr>
                <w:rFonts w:cs="Arial"/>
                <w:szCs w:val="18"/>
              </w:rPr>
              <w:t>≤ 249725</w:t>
            </w:r>
          </w:p>
        </w:tc>
        <w:tc>
          <w:tcPr>
            <w:tcW w:w="771" w:type="dxa"/>
            <w:vAlign w:val="center"/>
          </w:tcPr>
          <w:p w14:paraId="7B3299B4" w14:textId="77777777" w:rsidR="00D20E5B" w:rsidRPr="00DE7B59" w:rsidRDefault="00D20E5B" w:rsidP="005A53D1">
            <w:pPr>
              <w:pStyle w:val="TAC"/>
              <w:rPr>
                <w:rFonts w:cs="Arial"/>
                <w:szCs w:val="18"/>
              </w:rPr>
            </w:pPr>
            <w:r w:rsidRPr="00DE7B59">
              <w:rPr>
                <w:rFonts w:cs="Arial"/>
                <w:szCs w:val="18"/>
              </w:rPr>
              <w:t>225</w:t>
            </w:r>
          </w:p>
        </w:tc>
        <w:tc>
          <w:tcPr>
            <w:tcW w:w="1507" w:type="dxa"/>
            <w:vAlign w:val="center"/>
          </w:tcPr>
          <w:p w14:paraId="5F3F994E" w14:textId="77777777" w:rsidR="00D20E5B" w:rsidRPr="00DE7B59" w:rsidRDefault="00D20E5B" w:rsidP="005A53D1">
            <w:pPr>
              <w:pStyle w:val="TAC"/>
              <w:rPr>
                <w:rFonts w:cs="Arial"/>
                <w:szCs w:val="18"/>
              </w:rPr>
            </w:pPr>
            <w:r w:rsidRPr="00DE7B59">
              <w:rPr>
                <w:rFonts w:cs="Arial"/>
                <w:szCs w:val="18"/>
              </w:rPr>
              <w:t>≤ 13980403</w:t>
            </w:r>
          </w:p>
        </w:tc>
      </w:tr>
      <w:tr w:rsidR="00D20E5B" w:rsidRPr="00DE7B59" w14:paraId="3CCA202A" w14:textId="77777777" w:rsidTr="005A53D1">
        <w:trPr>
          <w:trHeight w:val="170"/>
          <w:jc w:val="center"/>
        </w:trPr>
        <w:tc>
          <w:tcPr>
            <w:tcW w:w="770" w:type="dxa"/>
            <w:shd w:val="clear" w:color="auto" w:fill="auto"/>
            <w:vAlign w:val="center"/>
          </w:tcPr>
          <w:p w14:paraId="7FC4A052" w14:textId="77777777" w:rsidR="00D20E5B" w:rsidRPr="00DE7B59" w:rsidRDefault="00D20E5B" w:rsidP="005A53D1">
            <w:pPr>
              <w:pStyle w:val="TAC"/>
              <w:rPr>
                <w:rFonts w:cs="Arial"/>
                <w:szCs w:val="18"/>
              </w:rPr>
            </w:pPr>
            <w:r w:rsidRPr="00DE7B59">
              <w:rPr>
                <w:rFonts w:cs="Arial"/>
                <w:szCs w:val="18"/>
              </w:rPr>
              <w:t>34</w:t>
            </w:r>
          </w:p>
        </w:tc>
        <w:tc>
          <w:tcPr>
            <w:tcW w:w="1016" w:type="dxa"/>
            <w:shd w:val="clear" w:color="auto" w:fill="auto"/>
            <w:vAlign w:val="center"/>
          </w:tcPr>
          <w:p w14:paraId="35476559" w14:textId="77777777" w:rsidR="00D20E5B" w:rsidRPr="00DE7B59" w:rsidRDefault="00D20E5B" w:rsidP="005A53D1">
            <w:pPr>
              <w:pStyle w:val="TAC"/>
              <w:rPr>
                <w:rFonts w:cs="Arial"/>
                <w:szCs w:val="18"/>
              </w:rPr>
            </w:pPr>
            <w:r w:rsidRPr="00DE7B59">
              <w:rPr>
                <w:rFonts w:cs="Arial"/>
                <w:szCs w:val="18"/>
              </w:rPr>
              <w:t>≤ 85</w:t>
            </w:r>
          </w:p>
        </w:tc>
        <w:tc>
          <w:tcPr>
            <w:tcW w:w="771" w:type="dxa"/>
            <w:shd w:val="clear" w:color="auto" w:fill="auto"/>
            <w:vAlign w:val="center"/>
          </w:tcPr>
          <w:p w14:paraId="0F07CF0B" w14:textId="77777777" w:rsidR="00D20E5B" w:rsidRPr="00DE7B59" w:rsidRDefault="00D20E5B" w:rsidP="005A53D1">
            <w:pPr>
              <w:pStyle w:val="TAC"/>
              <w:rPr>
                <w:rFonts w:cs="Arial"/>
                <w:szCs w:val="18"/>
              </w:rPr>
            </w:pPr>
            <w:r w:rsidRPr="00DE7B59">
              <w:rPr>
                <w:rFonts w:cs="Arial"/>
                <w:szCs w:val="18"/>
              </w:rPr>
              <w:t>98</w:t>
            </w:r>
          </w:p>
        </w:tc>
        <w:tc>
          <w:tcPr>
            <w:tcW w:w="1016" w:type="dxa"/>
            <w:shd w:val="clear" w:color="auto" w:fill="auto"/>
            <w:vAlign w:val="center"/>
          </w:tcPr>
          <w:p w14:paraId="399E85F4" w14:textId="77777777" w:rsidR="00D20E5B" w:rsidRPr="00DE7B59" w:rsidRDefault="00D20E5B" w:rsidP="005A53D1">
            <w:pPr>
              <w:pStyle w:val="TAC"/>
              <w:rPr>
                <w:rFonts w:cs="Arial"/>
                <w:szCs w:val="18"/>
              </w:rPr>
            </w:pPr>
            <w:r w:rsidRPr="00DE7B59">
              <w:rPr>
                <w:rFonts w:cs="Arial"/>
                <w:szCs w:val="18"/>
              </w:rPr>
              <w:t>≤ 4751</w:t>
            </w:r>
          </w:p>
        </w:tc>
        <w:tc>
          <w:tcPr>
            <w:tcW w:w="771" w:type="dxa"/>
            <w:vAlign w:val="center"/>
          </w:tcPr>
          <w:p w14:paraId="1185BAE2" w14:textId="77777777" w:rsidR="00D20E5B" w:rsidRPr="00DE7B59" w:rsidRDefault="00D20E5B" w:rsidP="005A53D1">
            <w:pPr>
              <w:pStyle w:val="TAC"/>
              <w:rPr>
                <w:rFonts w:cs="Arial"/>
                <w:szCs w:val="18"/>
              </w:rPr>
            </w:pPr>
            <w:r w:rsidRPr="00DE7B59">
              <w:rPr>
                <w:rFonts w:cs="Arial"/>
                <w:szCs w:val="18"/>
              </w:rPr>
              <w:t>162</w:t>
            </w:r>
          </w:p>
        </w:tc>
        <w:tc>
          <w:tcPr>
            <w:tcW w:w="1261" w:type="dxa"/>
            <w:vAlign w:val="center"/>
          </w:tcPr>
          <w:p w14:paraId="525F3064" w14:textId="77777777" w:rsidR="00D20E5B" w:rsidRPr="00DE7B59" w:rsidRDefault="00D20E5B" w:rsidP="005A53D1">
            <w:pPr>
              <w:pStyle w:val="TAC"/>
              <w:rPr>
                <w:rFonts w:cs="Arial"/>
                <w:szCs w:val="18"/>
              </w:rPr>
            </w:pPr>
            <w:r w:rsidRPr="00DE7B59">
              <w:rPr>
                <w:rFonts w:cs="Arial"/>
                <w:szCs w:val="18"/>
              </w:rPr>
              <w:t>≤ 265935</w:t>
            </w:r>
          </w:p>
        </w:tc>
        <w:tc>
          <w:tcPr>
            <w:tcW w:w="771" w:type="dxa"/>
            <w:vAlign w:val="center"/>
          </w:tcPr>
          <w:p w14:paraId="28D04053" w14:textId="77777777" w:rsidR="00D20E5B" w:rsidRPr="00DE7B59" w:rsidRDefault="00D20E5B" w:rsidP="005A53D1">
            <w:pPr>
              <w:pStyle w:val="TAC"/>
              <w:rPr>
                <w:rFonts w:cs="Arial"/>
                <w:szCs w:val="18"/>
              </w:rPr>
            </w:pPr>
            <w:r w:rsidRPr="00DE7B59">
              <w:rPr>
                <w:rFonts w:cs="Arial"/>
                <w:szCs w:val="18"/>
              </w:rPr>
              <w:t>226</w:t>
            </w:r>
          </w:p>
        </w:tc>
        <w:tc>
          <w:tcPr>
            <w:tcW w:w="1507" w:type="dxa"/>
            <w:vAlign w:val="center"/>
          </w:tcPr>
          <w:p w14:paraId="58407B61" w14:textId="77777777" w:rsidR="00D20E5B" w:rsidRPr="00DE7B59" w:rsidRDefault="00D20E5B" w:rsidP="005A53D1">
            <w:pPr>
              <w:pStyle w:val="TAC"/>
              <w:rPr>
                <w:rFonts w:cs="Arial"/>
                <w:szCs w:val="18"/>
              </w:rPr>
            </w:pPr>
            <w:r w:rsidRPr="00DE7B59">
              <w:rPr>
                <w:rFonts w:cs="Arial"/>
                <w:szCs w:val="18"/>
              </w:rPr>
              <w:t>≤ 14887889</w:t>
            </w:r>
          </w:p>
        </w:tc>
      </w:tr>
      <w:tr w:rsidR="00D20E5B" w:rsidRPr="00DE7B59" w14:paraId="76CB48D2" w14:textId="77777777" w:rsidTr="005A53D1">
        <w:trPr>
          <w:trHeight w:val="170"/>
          <w:jc w:val="center"/>
        </w:trPr>
        <w:tc>
          <w:tcPr>
            <w:tcW w:w="770" w:type="dxa"/>
            <w:shd w:val="clear" w:color="auto" w:fill="auto"/>
            <w:vAlign w:val="center"/>
          </w:tcPr>
          <w:p w14:paraId="3140C2A0" w14:textId="77777777" w:rsidR="00D20E5B" w:rsidRPr="00DE7B59" w:rsidRDefault="00D20E5B" w:rsidP="005A53D1">
            <w:pPr>
              <w:pStyle w:val="TAC"/>
              <w:rPr>
                <w:rFonts w:cs="Arial"/>
                <w:szCs w:val="18"/>
              </w:rPr>
            </w:pPr>
            <w:r w:rsidRPr="00DE7B59">
              <w:rPr>
                <w:rFonts w:cs="Arial"/>
                <w:szCs w:val="18"/>
              </w:rPr>
              <w:t>35</w:t>
            </w:r>
          </w:p>
        </w:tc>
        <w:tc>
          <w:tcPr>
            <w:tcW w:w="1016" w:type="dxa"/>
            <w:shd w:val="clear" w:color="auto" w:fill="auto"/>
            <w:vAlign w:val="center"/>
          </w:tcPr>
          <w:p w14:paraId="1C774606" w14:textId="77777777" w:rsidR="00D20E5B" w:rsidRPr="00DE7B59" w:rsidRDefault="00D20E5B" w:rsidP="005A53D1">
            <w:pPr>
              <w:pStyle w:val="TAC"/>
              <w:rPr>
                <w:rFonts w:cs="Arial"/>
                <w:szCs w:val="18"/>
              </w:rPr>
            </w:pPr>
            <w:r w:rsidRPr="00DE7B59">
              <w:rPr>
                <w:rFonts w:cs="Arial"/>
                <w:szCs w:val="18"/>
              </w:rPr>
              <w:t>≤ 91</w:t>
            </w:r>
          </w:p>
        </w:tc>
        <w:tc>
          <w:tcPr>
            <w:tcW w:w="771" w:type="dxa"/>
            <w:shd w:val="clear" w:color="auto" w:fill="auto"/>
            <w:vAlign w:val="center"/>
          </w:tcPr>
          <w:p w14:paraId="26C61C1D" w14:textId="77777777" w:rsidR="00D20E5B" w:rsidRPr="00DE7B59" w:rsidRDefault="00D20E5B" w:rsidP="005A53D1">
            <w:pPr>
              <w:pStyle w:val="TAC"/>
              <w:rPr>
                <w:rFonts w:cs="Arial"/>
                <w:szCs w:val="18"/>
              </w:rPr>
            </w:pPr>
            <w:r w:rsidRPr="00DE7B59">
              <w:rPr>
                <w:rFonts w:cs="Arial"/>
                <w:szCs w:val="18"/>
              </w:rPr>
              <w:t>99</w:t>
            </w:r>
          </w:p>
        </w:tc>
        <w:tc>
          <w:tcPr>
            <w:tcW w:w="1016" w:type="dxa"/>
            <w:shd w:val="clear" w:color="auto" w:fill="auto"/>
            <w:vAlign w:val="center"/>
          </w:tcPr>
          <w:p w14:paraId="19314666" w14:textId="77777777" w:rsidR="00D20E5B" w:rsidRPr="00DE7B59" w:rsidRDefault="00D20E5B" w:rsidP="005A53D1">
            <w:pPr>
              <w:pStyle w:val="TAC"/>
              <w:rPr>
                <w:rFonts w:cs="Arial"/>
                <w:szCs w:val="18"/>
              </w:rPr>
            </w:pPr>
            <w:r w:rsidRPr="00DE7B59">
              <w:rPr>
                <w:rFonts w:cs="Arial"/>
                <w:szCs w:val="18"/>
              </w:rPr>
              <w:t>≤ 5059</w:t>
            </w:r>
          </w:p>
        </w:tc>
        <w:tc>
          <w:tcPr>
            <w:tcW w:w="771" w:type="dxa"/>
            <w:vAlign w:val="center"/>
          </w:tcPr>
          <w:p w14:paraId="126683EF" w14:textId="77777777" w:rsidR="00D20E5B" w:rsidRPr="00DE7B59" w:rsidRDefault="00D20E5B" w:rsidP="005A53D1">
            <w:pPr>
              <w:pStyle w:val="TAC"/>
              <w:rPr>
                <w:rFonts w:cs="Arial"/>
                <w:szCs w:val="18"/>
              </w:rPr>
            </w:pPr>
            <w:r w:rsidRPr="00DE7B59">
              <w:rPr>
                <w:rFonts w:cs="Arial"/>
                <w:szCs w:val="18"/>
              </w:rPr>
              <w:t>163</w:t>
            </w:r>
          </w:p>
        </w:tc>
        <w:tc>
          <w:tcPr>
            <w:tcW w:w="1261" w:type="dxa"/>
            <w:vAlign w:val="center"/>
          </w:tcPr>
          <w:p w14:paraId="01E0293E" w14:textId="77777777" w:rsidR="00D20E5B" w:rsidRPr="00DE7B59" w:rsidRDefault="00D20E5B" w:rsidP="005A53D1">
            <w:pPr>
              <w:pStyle w:val="TAC"/>
              <w:rPr>
                <w:rFonts w:cs="Arial"/>
                <w:szCs w:val="18"/>
              </w:rPr>
            </w:pPr>
            <w:r w:rsidRPr="00DE7B59">
              <w:rPr>
                <w:rFonts w:cs="Arial"/>
                <w:szCs w:val="18"/>
              </w:rPr>
              <w:t>≤ 283197</w:t>
            </w:r>
          </w:p>
        </w:tc>
        <w:tc>
          <w:tcPr>
            <w:tcW w:w="771" w:type="dxa"/>
            <w:vAlign w:val="center"/>
          </w:tcPr>
          <w:p w14:paraId="0F9AD298" w14:textId="77777777" w:rsidR="00D20E5B" w:rsidRPr="00DE7B59" w:rsidRDefault="00D20E5B" w:rsidP="005A53D1">
            <w:pPr>
              <w:pStyle w:val="TAC"/>
              <w:rPr>
                <w:rFonts w:cs="Arial"/>
                <w:szCs w:val="18"/>
              </w:rPr>
            </w:pPr>
            <w:r w:rsidRPr="00DE7B59">
              <w:rPr>
                <w:rFonts w:cs="Arial"/>
                <w:szCs w:val="18"/>
              </w:rPr>
              <w:t>227</w:t>
            </w:r>
          </w:p>
        </w:tc>
        <w:tc>
          <w:tcPr>
            <w:tcW w:w="1507" w:type="dxa"/>
            <w:vAlign w:val="center"/>
          </w:tcPr>
          <w:p w14:paraId="418DC4FF" w14:textId="77777777" w:rsidR="00D20E5B" w:rsidRPr="00DE7B59" w:rsidRDefault="00D20E5B" w:rsidP="005A53D1">
            <w:pPr>
              <w:pStyle w:val="TAC"/>
              <w:rPr>
                <w:rFonts w:cs="Arial"/>
                <w:szCs w:val="18"/>
              </w:rPr>
            </w:pPr>
            <w:r w:rsidRPr="00DE7B59">
              <w:rPr>
                <w:rFonts w:cs="Arial"/>
                <w:szCs w:val="18"/>
              </w:rPr>
              <w:t>≤ 15854280</w:t>
            </w:r>
          </w:p>
        </w:tc>
      </w:tr>
      <w:tr w:rsidR="00D20E5B" w:rsidRPr="00DE7B59" w14:paraId="71A647F9" w14:textId="77777777" w:rsidTr="005A53D1">
        <w:trPr>
          <w:trHeight w:val="170"/>
          <w:jc w:val="center"/>
        </w:trPr>
        <w:tc>
          <w:tcPr>
            <w:tcW w:w="770" w:type="dxa"/>
            <w:shd w:val="clear" w:color="auto" w:fill="auto"/>
            <w:vAlign w:val="center"/>
          </w:tcPr>
          <w:p w14:paraId="6FB5867D" w14:textId="77777777" w:rsidR="00D20E5B" w:rsidRPr="00DE7B59" w:rsidRDefault="00D20E5B" w:rsidP="005A53D1">
            <w:pPr>
              <w:pStyle w:val="TAC"/>
              <w:rPr>
                <w:rFonts w:cs="Arial"/>
                <w:szCs w:val="18"/>
              </w:rPr>
            </w:pPr>
            <w:r w:rsidRPr="00DE7B59">
              <w:rPr>
                <w:rFonts w:cs="Arial"/>
                <w:szCs w:val="18"/>
              </w:rPr>
              <w:t>36</w:t>
            </w:r>
          </w:p>
        </w:tc>
        <w:tc>
          <w:tcPr>
            <w:tcW w:w="1016" w:type="dxa"/>
            <w:shd w:val="clear" w:color="auto" w:fill="auto"/>
            <w:vAlign w:val="center"/>
          </w:tcPr>
          <w:p w14:paraId="21F56053" w14:textId="77777777" w:rsidR="00D20E5B" w:rsidRPr="00DE7B59" w:rsidRDefault="00D20E5B" w:rsidP="005A53D1">
            <w:pPr>
              <w:pStyle w:val="TAC"/>
              <w:rPr>
                <w:rFonts w:cs="Arial"/>
                <w:szCs w:val="18"/>
              </w:rPr>
            </w:pPr>
            <w:r w:rsidRPr="00DE7B59">
              <w:rPr>
                <w:rFonts w:cs="Arial"/>
                <w:szCs w:val="18"/>
              </w:rPr>
              <w:t>≤ 97</w:t>
            </w:r>
          </w:p>
        </w:tc>
        <w:tc>
          <w:tcPr>
            <w:tcW w:w="771" w:type="dxa"/>
            <w:shd w:val="clear" w:color="auto" w:fill="auto"/>
            <w:vAlign w:val="center"/>
          </w:tcPr>
          <w:p w14:paraId="5D7D0DD1" w14:textId="77777777" w:rsidR="00D20E5B" w:rsidRPr="00DE7B59" w:rsidRDefault="00D20E5B" w:rsidP="005A53D1">
            <w:pPr>
              <w:pStyle w:val="TAC"/>
              <w:rPr>
                <w:rFonts w:cs="Arial"/>
                <w:szCs w:val="18"/>
              </w:rPr>
            </w:pPr>
            <w:r w:rsidRPr="00DE7B59">
              <w:rPr>
                <w:rFonts w:cs="Arial"/>
                <w:szCs w:val="18"/>
              </w:rPr>
              <w:t>100</w:t>
            </w:r>
          </w:p>
        </w:tc>
        <w:tc>
          <w:tcPr>
            <w:tcW w:w="1016" w:type="dxa"/>
            <w:shd w:val="clear" w:color="auto" w:fill="auto"/>
            <w:vAlign w:val="center"/>
          </w:tcPr>
          <w:p w14:paraId="2187F793" w14:textId="77777777" w:rsidR="00D20E5B" w:rsidRPr="00DE7B59" w:rsidRDefault="00D20E5B" w:rsidP="005A53D1">
            <w:pPr>
              <w:pStyle w:val="TAC"/>
              <w:rPr>
                <w:rFonts w:cs="Arial"/>
                <w:szCs w:val="18"/>
              </w:rPr>
            </w:pPr>
            <w:r w:rsidRPr="00DE7B59">
              <w:rPr>
                <w:rFonts w:cs="Arial"/>
                <w:szCs w:val="18"/>
              </w:rPr>
              <w:t>≤ 5387</w:t>
            </w:r>
          </w:p>
        </w:tc>
        <w:tc>
          <w:tcPr>
            <w:tcW w:w="771" w:type="dxa"/>
            <w:vAlign w:val="center"/>
          </w:tcPr>
          <w:p w14:paraId="78318469" w14:textId="77777777" w:rsidR="00D20E5B" w:rsidRPr="00DE7B59" w:rsidRDefault="00D20E5B" w:rsidP="005A53D1">
            <w:pPr>
              <w:pStyle w:val="TAC"/>
              <w:rPr>
                <w:rFonts w:cs="Arial"/>
                <w:szCs w:val="18"/>
              </w:rPr>
            </w:pPr>
            <w:r w:rsidRPr="00DE7B59">
              <w:rPr>
                <w:rFonts w:cs="Arial"/>
                <w:szCs w:val="18"/>
              </w:rPr>
              <w:t>164</w:t>
            </w:r>
          </w:p>
        </w:tc>
        <w:tc>
          <w:tcPr>
            <w:tcW w:w="1261" w:type="dxa"/>
            <w:vAlign w:val="center"/>
          </w:tcPr>
          <w:p w14:paraId="1EB1B153" w14:textId="77777777" w:rsidR="00D20E5B" w:rsidRPr="00DE7B59" w:rsidRDefault="00D20E5B" w:rsidP="005A53D1">
            <w:pPr>
              <w:pStyle w:val="TAC"/>
              <w:rPr>
                <w:rFonts w:cs="Arial"/>
                <w:szCs w:val="18"/>
              </w:rPr>
            </w:pPr>
            <w:r w:rsidRPr="00DE7B59">
              <w:rPr>
                <w:rFonts w:cs="Arial"/>
                <w:szCs w:val="18"/>
              </w:rPr>
              <w:t>≤ 301579</w:t>
            </w:r>
          </w:p>
        </w:tc>
        <w:tc>
          <w:tcPr>
            <w:tcW w:w="771" w:type="dxa"/>
            <w:vAlign w:val="center"/>
          </w:tcPr>
          <w:p w14:paraId="21EC7653" w14:textId="77777777" w:rsidR="00D20E5B" w:rsidRPr="00DE7B59" w:rsidRDefault="00D20E5B" w:rsidP="005A53D1">
            <w:pPr>
              <w:pStyle w:val="TAC"/>
              <w:rPr>
                <w:rFonts w:cs="Arial"/>
                <w:szCs w:val="18"/>
              </w:rPr>
            </w:pPr>
            <w:r w:rsidRPr="00DE7B59">
              <w:rPr>
                <w:rFonts w:cs="Arial"/>
                <w:szCs w:val="18"/>
              </w:rPr>
              <w:t>228</w:t>
            </w:r>
          </w:p>
        </w:tc>
        <w:tc>
          <w:tcPr>
            <w:tcW w:w="1507" w:type="dxa"/>
            <w:vAlign w:val="center"/>
          </w:tcPr>
          <w:p w14:paraId="07841856" w14:textId="77777777" w:rsidR="00D20E5B" w:rsidRPr="00DE7B59" w:rsidRDefault="00D20E5B" w:rsidP="005A53D1">
            <w:pPr>
              <w:pStyle w:val="TAC"/>
              <w:rPr>
                <w:rFonts w:cs="Arial"/>
                <w:szCs w:val="18"/>
              </w:rPr>
            </w:pPr>
            <w:r w:rsidRPr="00DE7B59">
              <w:rPr>
                <w:rFonts w:cs="Arial"/>
                <w:szCs w:val="18"/>
              </w:rPr>
              <w:t>≤ 16883401</w:t>
            </w:r>
          </w:p>
        </w:tc>
      </w:tr>
      <w:tr w:rsidR="00D20E5B" w:rsidRPr="00DE7B59" w14:paraId="21F88BC6" w14:textId="77777777" w:rsidTr="005A53D1">
        <w:trPr>
          <w:trHeight w:val="170"/>
          <w:jc w:val="center"/>
        </w:trPr>
        <w:tc>
          <w:tcPr>
            <w:tcW w:w="770" w:type="dxa"/>
            <w:shd w:val="clear" w:color="auto" w:fill="auto"/>
            <w:vAlign w:val="center"/>
          </w:tcPr>
          <w:p w14:paraId="13240628" w14:textId="77777777" w:rsidR="00D20E5B" w:rsidRPr="00DE7B59" w:rsidRDefault="00D20E5B" w:rsidP="005A53D1">
            <w:pPr>
              <w:pStyle w:val="TAC"/>
              <w:rPr>
                <w:rFonts w:cs="Arial"/>
                <w:szCs w:val="18"/>
              </w:rPr>
            </w:pPr>
            <w:r w:rsidRPr="00DE7B59">
              <w:rPr>
                <w:rFonts w:cs="Arial"/>
                <w:szCs w:val="18"/>
              </w:rPr>
              <w:t>37</w:t>
            </w:r>
          </w:p>
        </w:tc>
        <w:tc>
          <w:tcPr>
            <w:tcW w:w="1016" w:type="dxa"/>
            <w:shd w:val="clear" w:color="auto" w:fill="auto"/>
            <w:vAlign w:val="center"/>
          </w:tcPr>
          <w:p w14:paraId="680CF92E" w14:textId="77777777" w:rsidR="00D20E5B" w:rsidRPr="00DE7B59" w:rsidRDefault="00D20E5B" w:rsidP="005A53D1">
            <w:pPr>
              <w:pStyle w:val="TAC"/>
              <w:rPr>
                <w:rFonts w:cs="Arial"/>
                <w:szCs w:val="18"/>
              </w:rPr>
            </w:pPr>
            <w:r w:rsidRPr="00DE7B59">
              <w:rPr>
                <w:rFonts w:cs="Arial"/>
                <w:szCs w:val="18"/>
              </w:rPr>
              <w:t>≤ 103</w:t>
            </w:r>
          </w:p>
        </w:tc>
        <w:tc>
          <w:tcPr>
            <w:tcW w:w="771" w:type="dxa"/>
            <w:shd w:val="clear" w:color="auto" w:fill="auto"/>
            <w:vAlign w:val="center"/>
          </w:tcPr>
          <w:p w14:paraId="54C052F2" w14:textId="77777777" w:rsidR="00D20E5B" w:rsidRPr="00DE7B59" w:rsidRDefault="00D20E5B" w:rsidP="005A53D1">
            <w:pPr>
              <w:pStyle w:val="TAC"/>
              <w:rPr>
                <w:rFonts w:cs="Arial"/>
                <w:szCs w:val="18"/>
              </w:rPr>
            </w:pPr>
            <w:r w:rsidRPr="00DE7B59">
              <w:rPr>
                <w:rFonts w:cs="Arial"/>
                <w:szCs w:val="18"/>
              </w:rPr>
              <w:t>101</w:t>
            </w:r>
          </w:p>
        </w:tc>
        <w:tc>
          <w:tcPr>
            <w:tcW w:w="1016" w:type="dxa"/>
            <w:shd w:val="clear" w:color="auto" w:fill="auto"/>
            <w:vAlign w:val="center"/>
          </w:tcPr>
          <w:p w14:paraId="713AE3B4" w14:textId="77777777" w:rsidR="00D20E5B" w:rsidRPr="00DE7B59" w:rsidRDefault="00D20E5B" w:rsidP="005A53D1">
            <w:pPr>
              <w:pStyle w:val="TAC"/>
              <w:rPr>
                <w:rFonts w:cs="Arial"/>
                <w:szCs w:val="18"/>
              </w:rPr>
            </w:pPr>
            <w:r w:rsidRPr="00DE7B59">
              <w:rPr>
                <w:rFonts w:cs="Arial"/>
                <w:szCs w:val="18"/>
              </w:rPr>
              <w:t>≤ 5737</w:t>
            </w:r>
          </w:p>
        </w:tc>
        <w:tc>
          <w:tcPr>
            <w:tcW w:w="771" w:type="dxa"/>
            <w:vAlign w:val="center"/>
          </w:tcPr>
          <w:p w14:paraId="7B3E6FC4" w14:textId="77777777" w:rsidR="00D20E5B" w:rsidRPr="00DE7B59" w:rsidRDefault="00D20E5B" w:rsidP="005A53D1">
            <w:pPr>
              <w:pStyle w:val="TAC"/>
              <w:rPr>
                <w:rFonts w:cs="Arial"/>
                <w:szCs w:val="18"/>
              </w:rPr>
            </w:pPr>
            <w:r w:rsidRPr="00DE7B59">
              <w:rPr>
                <w:rFonts w:cs="Arial"/>
                <w:szCs w:val="18"/>
              </w:rPr>
              <w:t>165</w:t>
            </w:r>
          </w:p>
        </w:tc>
        <w:tc>
          <w:tcPr>
            <w:tcW w:w="1261" w:type="dxa"/>
            <w:vAlign w:val="center"/>
          </w:tcPr>
          <w:p w14:paraId="2552AA51" w14:textId="77777777" w:rsidR="00D20E5B" w:rsidRPr="00DE7B59" w:rsidRDefault="00D20E5B" w:rsidP="005A53D1">
            <w:pPr>
              <w:pStyle w:val="TAC"/>
              <w:rPr>
                <w:rFonts w:cs="Arial"/>
                <w:szCs w:val="18"/>
              </w:rPr>
            </w:pPr>
            <w:r w:rsidRPr="00DE7B59">
              <w:rPr>
                <w:rFonts w:cs="Arial"/>
                <w:szCs w:val="18"/>
              </w:rPr>
              <w:t>≤ 321155</w:t>
            </w:r>
          </w:p>
        </w:tc>
        <w:tc>
          <w:tcPr>
            <w:tcW w:w="771" w:type="dxa"/>
            <w:vAlign w:val="center"/>
          </w:tcPr>
          <w:p w14:paraId="6F5C9F7E" w14:textId="77777777" w:rsidR="00D20E5B" w:rsidRPr="00DE7B59" w:rsidRDefault="00D20E5B" w:rsidP="005A53D1">
            <w:pPr>
              <w:pStyle w:val="TAC"/>
              <w:rPr>
                <w:rFonts w:cs="Arial"/>
                <w:szCs w:val="18"/>
              </w:rPr>
            </w:pPr>
            <w:r w:rsidRPr="00DE7B59">
              <w:rPr>
                <w:rFonts w:cs="Arial"/>
                <w:szCs w:val="18"/>
              </w:rPr>
              <w:t>229</w:t>
            </w:r>
          </w:p>
        </w:tc>
        <w:tc>
          <w:tcPr>
            <w:tcW w:w="1507" w:type="dxa"/>
            <w:vAlign w:val="center"/>
          </w:tcPr>
          <w:p w14:paraId="4F5F9C35" w14:textId="77777777" w:rsidR="00D20E5B" w:rsidRPr="00DE7B59" w:rsidRDefault="00D20E5B" w:rsidP="005A53D1">
            <w:pPr>
              <w:pStyle w:val="TAC"/>
              <w:rPr>
                <w:rFonts w:cs="Arial"/>
                <w:szCs w:val="18"/>
              </w:rPr>
            </w:pPr>
            <w:r w:rsidRPr="00DE7B59">
              <w:rPr>
                <w:rFonts w:cs="Arial"/>
                <w:szCs w:val="18"/>
              </w:rPr>
              <w:t>≤ 17979324</w:t>
            </w:r>
          </w:p>
        </w:tc>
      </w:tr>
      <w:tr w:rsidR="00D20E5B" w:rsidRPr="00DE7B59" w14:paraId="42C805FA" w14:textId="77777777" w:rsidTr="005A53D1">
        <w:trPr>
          <w:trHeight w:val="170"/>
          <w:jc w:val="center"/>
        </w:trPr>
        <w:tc>
          <w:tcPr>
            <w:tcW w:w="770" w:type="dxa"/>
            <w:shd w:val="clear" w:color="auto" w:fill="auto"/>
            <w:vAlign w:val="center"/>
          </w:tcPr>
          <w:p w14:paraId="571701B2" w14:textId="77777777" w:rsidR="00D20E5B" w:rsidRPr="00DE7B59" w:rsidRDefault="00D20E5B" w:rsidP="005A53D1">
            <w:pPr>
              <w:pStyle w:val="TAC"/>
              <w:rPr>
                <w:rFonts w:cs="Arial"/>
                <w:szCs w:val="18"/>
              </w:rPr>
            </w:pPr>
            <w:r w:rsidRPr="00DE7B59">
              <w:rPr>
                <w:rFonts w:cs="Arial"/>
                <w:szCs w:val="18"/>
              </w:rPr>
              <w:t>38</w:t>
            </w:r>
          </w:p>
        </w:tc>
        <w:tc>
          <w:tcPr>
            <w:tcW w:w="1016" w:type="dxa"/>
            <w:shd w:val="clear" w:color="auto" w:fill="auto"/>
            <w:vAlign w:val="center"/>
          </w:tcPr>
          <w:p w14:paraId="28A8F08B" w14:textId="77777777" w:rsidR="00D20E5B" w:rsidRPr="00DE7B59" w:rsidRDefault="00D20E5B" w:rsidP="005A53D1">
            <w:pPr>
              <w:pStyle w:val="TAC"/>
              <w:rPr>
                <w:rFonts w:cs="Arial"/>
                <w:szCs w:val="18"/>
              </w:rPr>
            </w:pPr>
            <w:r w:rsidRPr="00DE7B59">
              <w:rPr>
                <w:rFonts w:cs="Arial"/>
                <w:szCs w:val="18"/>
              </w:rPr>
              <w:t>≤ 110</w:t>
            </w:r>
          </w:p>
        </w:tc>
        <w:tc>
          <w:tcPr>
            <w:tcW w:w="771" w:type="dxa"/>
            <w:shd w:val="clear" w:color="auto" w:fill="auto"/>
            <w:vAlign w:val="center"/>
          </w:tcPr>
          <w:p w14:paraId="7420C708" w14:textId="77777777" w:rsidR="00D20E5B" w:rsidRPr="00DE7B59" w:rsidRDefault="00D20E5B" w:rsidP="005A53D1">
            <w:pPr>
              <w:pStyle w:val="TAC"/>
              <w:rPr>
                <w:rFonts w:cs="Arial"/>
                <w:szCs w:val="18"/>
              </w:rPr>
            </w:pPr>
            <w:r w:rsidRPr="00DE7B59">
              <w:rPr>
                <w:rFonts w:cs="Arial"/>
                <w:szCs w:val="18"/>
              </w:rPr>
              <w:t>102</w:t>
            </w:r>
          </w:p>
        </w:tc>
        <w:tc>
          <w:tcPr>
            <w:tcW w:w="1016" w:type="dxa"/>
            <w:shd w:val="clear" w:color="auto" w:fill="auto"/>
            <w:vAlign w:val="center"/>
          </w:tcPr>
          <w:p w14:paraId="28806323" w14:textId="77777777" w:rsidR="00D20E5B" w:rsidRPr="00DE7B59" w:rsidRDefault="00D20E5B" w:rsidP="005A53D1">
            <w:pPr>
              <w:pStyle w:val="TAC"/>
              <w:rPr>
                <w:rFonts w:cs="Arial"/>
                <w:szCs w:val="18"/>
              </w:rPr>
            </w:pPr>
            <w:r w:rsidRPr="00DE7B59">
              <w:rPr>
                <w:rFonts w:cs="Arial"/>
                <w:szCs w:val="18"/>
              </w:rPr>
              <w:t>≤ 6109</w:t>
            </w:r>
          </w:p>
        </w:tc>
        <w:tc>
          <w:tcPr>
            <w:tcW w:w="771" w:type="dxa"/>
            <w:vAlign w:val="center"/>
          </w:tcPr>
          <w:p w14:paraId="6067F879" w14:textId="77777777" w:rsidR="00D20E5B" w:rsidRPr="00DE7B59" w:rsidRDefault="00D20E5B" w:rsidP="005A53D1">
            <w:pPr>
              <w:pStyle w:val="TAC"/>
              <w:rPr>
                <w:rFonts w:cs="Arial"/>
                <w:szCs w:val="18"/>
              </w:rPr>
            </w:pPr>
            <w:r w:rsidRPr="00DE7B59">
              <w:rPr>
                <w:rFonts w:cs="Arial"/>
                <w:szCs w:val="18"/>
              </w:rPr>
              <w:t>166</w:t>
            </w:r>
          </w:p>
        </w:tc>
        <w:tc>
          <w:tcPr>
            <w:tcW w:w="1261" w:type="dxa"/>
            <w:vAlign w:val="center"/>
          </w:tcPr>
          <w:p w14:paraId="0FB43418" w14:textId="77777777" w:rsidR="00D20E5B" w:rsidRPr="00DE7B59" w:rsidRDefault="00D20E5B" w:rsidP="005A53D1">
            <w:pPr>
              <w:pStyle w:val="TAC"/>
              <w:rPr>
                <w:rFonts w:cs="Arial"/>
                <w:szCs w:val="18"/>
              </w:rPr>
            </w:pPr>
            <w:r w:rsidRPr="00DE7B59">
              <w:rPr>
                <w:rFonts w:cs="Arial"/>
                <w:szCs w:val="18"/>
              </w:rPr>
              <w:t>≤ 342002</w:t>
            </w:r>
          </w:p>
        </w:tc>
        <w:tc>
          <w:tcPr>
            <w:tcW w:w="771" w:type="dxa"/>
            <w:vAlign w:val="center"/>
          </w:tcPr>
          <w:p w14:paraId="0F3F330C" w14:textId="77777777" w:rsidR="00D20E5B" w:rsidRPr="00DE7B59" w:rsidRDefault="00D20E5B" w:rsidP="005A53D1">
            <w:pPr>
              <w:pStyle w:val="TAC"/>
              <w:rPr>
                <w:rFonts w:cs="Arial"/>
                <w:szCs w:val="18"/>
              </w:rPr>
            </w:pPr>
            <w:r w:rsidRPr="00DE7B59">
              <w:rPr>
                <w:rFonts w:cs="Arial"/>
                <w:szCs w:val="18"/>
              </w:rPr>
              <w:t>230</w:t>
            </w:r>
          </w:p>
        </w:tc>
        <w:tc>
          <w:tcPr>
            <w:tcW w:w="1507" w:type="dxa"/>
            <w:vAlign w:val="center"/>
          </w:tcPr>
          <w:p w14:paraId="0695FAED" w14:textId="77777777" w:rsidR="00D20E5B" w:rsidRPr="00DE7B59" w:rsidRDefault="00D20E5B" w:rsidP="005A53D1">
            <w:pPr>
              <w:pStyle w:val="TAC"/>
              <w:rPr>
                <w:rFonts w:cs="Arial"/>
                <w:szCs w:val="18"/>
              </w:rPr>
            </w:pPr>
            <w:r w:rsidRPr="00DE7B59">
              <w:rPr>
                <w:rFonts w:cs="Arial"/>
                <w:szCs w:val="18"/>
              </w:rPr>
              <w:t>≤ 19146385</w:t>
            </w:r>
          </w:p>
        </w:tc>
      </w:tr>
      <w:tr w:rsidR="00D20E5B" w:rsidRPr="00DE7B59" w14:paraId="28D4F2A3" w14:textId="77777777" w:rsidTr="005A53D1">
        <w:trPr>
          <w:trHeight w:val="170"/>
          <w:jc w:val="center"/>
        </w:trPr>
        <w:tc>
          <w:tcPr>
            <w:tcW w:w="770" w:type="dxa"/>
            <w:shd w:val="clear" w:color="auto" w:fill="auto"/>
            <w:vAlign w:val="center"/>
          </w:tcPr>
          <w:p w14:paraId="0E9A2449" w14:textId="77777777" w:rsidR="00D20E5B" w:rsidRPr="00DE7B59" w:rsidRDefault="00D20E5B" w:rsidP="005A53D1">
            <w:pPr>
              <w:pStyle w:val="TAC"/>
              <w:rPr>
                <w:rFonts w:cs="Arial"/>
                <w:szCs w:val="18"/>
              </w:rPr>
            </w:pPr>
            <w:r w:rsidRPr="00DE7B59">
              <w:rPr>
                <w:rFonts w:cs="Arial"/>
                <w:szCs w:val="18"/>
              </w:rPr>
              <w:t>39</w:t>
            </w:r>
          </w:p>
        </w:tc>
        <w:tc>
          <w:tcPr>
            <w:tcW w:w="1016" w:type="dxa"/>
            <w:shd w:val="clear" w:color="auto" w:fill="auto"/>
            <w:vAlign w:val="center"/>
          </w:tcPr>
          <w:p w14:paraId="4A6EBD8A" w14:textId="77777777" w:rsidR="00D20E5B" w:rsidRPr="00DE7B59" w:rsidRDefault="00D20E5B" w:rsidP="005A53D1">
            <w:pPr>
              <w:pStyle w:val="TAC"/>
              <w:rPr>
                <w:rFonts w:cs="Arial"/>
                <w:szCs w:val="18"/>
              </w:rPr>
            </w:pPr>
            <w:r w:rsidRPr="00DE7B59">
              <w:rPr>
                <w:rFonts w:cs="Arial"/>
                <w:szCs w:val="18"/>
              </w:rPr>
              <w:t>≤ 117</w:t>
            </w:r>
          </w:p>
        </w:tc>
        <w:tc>
          <w:tcPr>
            <w:tcW w:w="771" w:type="dxa"/>
            <w:shd w:val="clear" w:color="auto" w:fill="auto"/>
            <w:vAlign w:val="center"/>
          </w:tcPr>
          <w:p w14:paraId="156A39BE" w14:textId="77777777" w:rsidR="00D20E5B" w:rsidRPr="00DE7B59" w:rsidRDefault="00D20E5B" w:rsidP="005A53D1">
            <w:pPr>
              <w:pStyle w:val="TAC"/>
              <w:rPr>
                <w:rFonts w:cs="Arial"/>
                <w:szCs w:val="18"/>
              </w:rPr>
            </w:pPr>
            <w:r w:rsidRPr="00DE7B59">
              <w:rPr>
                <w:rFonts w:cs="Arial"/>
                <w:szCs w:val="18"/>
              </w:rPr>
              <w:t>103</w:t>
            </w:r>
          </w:p>
        </w:tc>
        <w:tc>
          <w:tcPr>
            <w:tcW w:w="1016" w:type="dxa"/>
            <w:shd w:val="clear" w:color="auto" w:fill="auto"/>
            <w:vAlign w:val="center"/>
          </w:tcPr>
          <w:p w14:paraId="2735E300" w14:textId="77777777" w:rsidR="00D20E5B" w:rsidRPr="00DE7B59" w:rsidRDefault="00D20E5B" w:rsidP="005A53D1">
            <w:pPr>
              <w:pStyle w:val="TAC"/>
              <w:rPr>
                <w:rFonts w:cs="Arial"/>
                <w:szCs w:val="18"/>
              </w:rPr>
            </w:pPr>
            <w:r w:rsidRPr="00DE7B59">
              <w:rPr>
                <w:rFonts w:cs="Arial"/>
                <w:szCs w:val="18"/>
              </w:rPr>
              <w:t>≤ 6506</w:t>
            </w:r>
          </w:p>
        </w:tc>
        <w:tc>
          <w:tcPr>
            <w:tcW w:w="771" w:type="dxa"/>
            <w:vAlign w:val="center"/>
          </w:tcPr>
          <w:p w14:paraId="59523A96" w14:textId="77777777" w:rsidR="00D20E5B" w:rsidRPr="00DE7B59" w:rsidRDefault="00D20E5B" w:rsidP="005A53D1">
            <w:pPr>
              <w:pStyle w:val="TAC"/>
              <w:rPr>
                <w:rFonts w:cs="Arial"/>
                <w:szCs w:val="18"/>
              </w:rPr>
            </w:pPr>
            <w:r w:rsidRPr="00DE7B59">
              <w:rPr>
                <w:rFonts w:cs="Arial"/>
                <w:szCs w:val="18"/>
              </w:rPr>
              <w:t>167</w:t>
            </w:r>
          </w:p>
        </w:tc>
        <w:tc>
          <w:tcPr>
            <w:tcW w:w="1261" w:type="dxa"/>
            <w:vAlign w:val="center"/>
          </w:tcPr>
          <w:p w14:paraId="429E6030" w14:textId="77777777" w:rsidR="00D20E5B" w:rsidRPr="00DE7B59" w:rsidRDefault="00D20E5B" w:rsidP="005A53D1">
            <w:pPr>
              <w:pStyle w:val="TAC"/>
              <w:rPr>
                <w:rFonts w:cs="Arial"/>
                <w:szCs w:val="18"/>
              </w:rPr>
            </w:pPr>
            <w:r w:rsidRPr="00DE7B59">
              <w:rPr>
                <w:rFonts w:cs="Arial"/>
                <w:szCs w:val="18"/>
              </w:rPr>
              <w:t>≤ 364202</w:t>
            </w:r>
          </w:p>
        </w:tc>
        <w:tc>
          <w:tcPr>
            <w:tcW w:w="771" w:type="dxa"/>
            <w:vAlign w:val="center"/>
          </w:tcPr>
          <w:p w14:paraId="50DCE728" w14:textId="77777777" w:rsidR="00D20E5B" w:rsidRPr="00DE7B59" w:rsidRDefault="00D20E5B" w:rsidP="005A53D1">
            <w:pPr>
              <w:pStyle w:val="TAC"/>
              <w:rPr>
                <w:rFonts w:cs="Arial"/>
                <w:szCs w:val="18"/>
              </w:rPr>
            </w:pPr>
            <w:r w:rsidRPr="00DE7B59">
              <w:rPr>
                <w:rFonts w:cs="Arial"/>
                <w:szCs w:val="18"/>
              </w:rPr>
              <w:t>231</w:t>
            </w:r>
          </w:p>
        </w:tc>
        <w:tc>
          <w:tcPr>
            <w:tcW w:w="1507" w:type="dxa"/>
            <w:vAlign w:val="center"/>
          </w:tcPr>
          <w:p w14:paraId="459CBB94" w14:textId="77777777" w:rsidR="00D20E5B" w:rsidRPr="00DE7B59" w:rsidRDefault="00D20E5B" w:rsidP="005A53D1">
            <w:pPr>
              <w:pStyle w:val="TAC"/>
              <w:rPr>
                <w:rFonts w:cs="Arial"/>
                <w:szCs w:val="18"/>
              </w:rPr>
            </w:pPr>
            <w:r w:rsidRPr="00DE7B59">
              <w:rPr>
                <w:rFonts w:cs="Arial"/>
                <w:szCs w:val="18"/>
              </w:rPr>
              <w:t>≤ 20389201</w:t>
            </w:r>
          </w:p>
        </w:tc>
      </w:tr>
      <w:tr w:rsidR="00D20E5B" w:rsidRPr="00DE7B59" w14:paraId="373AC15E" w14:textId="77777777" w:rsidTr="005A53D1">
        <w:trPr>
          <w:trHeight w:val="170"/>
          <w:jc w:val="center"/>
        </w:trPr>
        <w:tc>
          <w:tcPr>
            <w:tcW w:w="770" w:type="dxa"/>
            <w:shd w:val="clear" w:color="auto" w:fill="auto"/>
            <w:vAlign w:val="center"/>
          </w:tcPr>
          <w:p w14:paraId="0C6D10D7" w14:textId="77777777" w:rsidR="00D20E5B" w:rsidRPr="00DE7B59" w:rsidRDefault="00D20E5B" w:rsidP="005A53D1">
            <w:pPr>
              <w:pStyle w:val="TAC"/>
              <w:rPr>
                <w:rFonts w:cs="Arial"/>
                <w:szCs w:val="18"/>
              </w:rPr>
            </w:pPr>
            <w:r w:rsidRPr="00DE7B59">
              <w:rPr>
                <w:rFonts w:cs="Arial"/>
                <w:szCs w:val="18"/>
              </w:rPr>
              <w:t>40</w:t>
            </w:r>
          </w:p>
        </w:tc>
        <w:tc>
          <w:tcPr>
            <w:tcW w:w="1016" w:type="dxa"/>
            <w:shd w:val="clear" w:color="auto" w:fill="auto"/>
            <w:vAlign w:val="center"/>
          </w:tcPr>
          <w:p w14:paraId="4F2BAF5E" w14:textId="77777777" w:rsidR="00D20E5B" w:rsidRPr="00DE7B59" w:rsidRDefault="00D20E5B" w:rsidP="005A53D1">
            <w:pPr>
              <w:pStyle w:val="TAC"/>
              <w:rPr>
                <w:rFonts w:cs="Arial"/>
                <w:szCs w:val="18"/>
              </w:rPr>
            </w:pPr>
            <w:r w:rsidRPr="00DE7B59">
              <w:rPr>
                <w:rFonts w:cs="Arial"/>
                <w:szCs w:val="18"/>
              </w:rPr>
              <w:t>≤ 124</w:t>
            </w:r>
          </w:p>
        </w:tc>
        <w:tc>
          <w:tcPr>
            <w:tcW w:w="771" w:type="dxa"/>
            <w:shd w:val="clear" w:color="auto" w:fill="auto"/>
            <w:vAlign w:val="center"/>
          </w:tcPr>
          <w:p w14:paraId="59F389E1" w14:textId="77777777" w:rsidR="00D20E5B" w:rsidRPr="00DE7B59" w:rsidRDefault="00D20E5B" w:rsidP="005A53D1">
            <w:pPr>
              <w:pStyle w:val="TAC"/>
              <w:rPr>
                <w:rFonts w:cs="Arial"/>
                <w:szCs w:val="18"/>
              </w:rPr>
            </w:pPr>
            <w:r w:rsidRPr="00DE7B59">
              <w:rPr>
                <w:rFonts w:cs="Arial"/>
                <w:szCs w:val="18"/>
              </w:rPr>
              <w:t>104</w:t>
            </w:r>
          </w:p>
        </w:tc>
        <w:tc>
          <w:tcPr>
            <w:tcW w:w="1016" w:type="dxa"/>
            <w:shd w:val="clear" w:color="auto" w:fill="auto"/>
            <w:vAlign w:val="center"/>
          </w:tcPr>
          <w:p w14:paraId="6EFD69AE" w14:textId="77777777" w:rsidR="00D20E5B" w:rsidRPr="00DE7B59" w:rsidRDefault="00D20E5B" w:rsidP="005A53D1">
            <w:pPr>
              <w:pStyle w:val="TAC"/>
              <w:rPr>
                <w:rFonts w:cs="Arial"/>
                <w:szCs w:val="18"/>
              </w:rPr>
            </w:pPr>
            <w:r w:rsidRPr="00DE7B59">
              <w:rPr>
                <w:rFonts w:cs="Arial"/>
                <w:szCs w:val="18"/>
              </w:rPr>
              <w:t>≤ 6928</w:t>
            </w:r>
          </w:p>
        </w:tc>
        <w:tc>
          <w:tcPr>
            <w:tcW w:w="771" w:type="dxa"/>
            <w:vAlign w:val="center"/>
          </w:tcPr>
          <w:p w14:paraId="0ACC3C77" w14:textId="77777777" w:rsidR="00D20E5B" w:rsidRPr="00DE7B59" w:rsidRDefault="00D20E5B" w:rsidP="005A53D1">
            <w:pPr>
              <w:pStyle w:val="TAC"/>
              <w:rPr>
                <w:rFonts w:cs="Arial"/>
                <w:szCs w:val="18"/>
              </w:rPr>
            </w:pPr>
            <w:r w:rsidRPr="00DE7B59">
              <w:rPr>
                <w:rFonts w:cs="Arial"/>
                <w:szCs w:val="18"/>
              </w:rPr>
              <w:t>168</w:t>
            </w:r>
          </w:p>
        </w:tc>
        <w:tc>
          <w:tcPr>
            <w:tcW w:w="1261" w:type="dxa"/>
            <w:vAlign w:val="center"/>
          </w:tcPr>
          <w:p w14:paraId="58384545" w14:textId="77777777" w:rsidR="00D20E5B" w:rsidRPr="00DE7B59" w:rsidRDefault="00D20E5B" w:rsidP="005A53D1">
            <w:pPr>
              <w:pStyle w:val="TAC"/>
              <w:rPr>
                <w:rFonts w:cs="Arial"/>
                <w:szCs w:val="18"/>
              </w:rPr>
            </w:pPr>
            <w:r w:rsidRPr="00DE7B59">
              <w:rPr>
                <w:rFonts w:cs="Arial"/>
                <w:szCs w:val="18"/>
              </w:rPr>
              <w:t>≤ 387842</w:t>
            </w:r>
          </w:p>
        </w:tc>
        <w:tc>
          <w:tcPr>
            <w:tcW w:w="771" w:type="dxa"/>
            <w:vAlign w:val="center"/>
          </w:tcPr>
          <w:p w14:paraId="01C65012" w14:textId="77777777" w:rsidR="00D20E5B" w:rsidRPr="00DE7B59" w:rsidRDefault="00D20E5B" w:rsidP="005A53D1">
            <w:pPr>
              <w:pStyle w:val="TAC"/>
              <w:rPr>
                <w:rFonts w:cs="Arial"/>
                <w:szCs w:val="18"/>
              </w:rPr>
            </w:pPr>
            <w:r w:rsidRPr="00DE7B59">
              <w:rPr>
                <w:rFonts w:cs="Arial"/>
                <w:szCs w:val="18"/>
              </w:rPr>
              <w:t>232</w:t>
            </w:r>
          </w:p>
        </w:tc>
        <w:tc>
          <w:tcPr>
            <w:tcW w:w="1507" w:type="dxa"/>
            <w:vAlign w:val="center"/>
          </w:tcPr>
          <w:p w14:paraId="2FFA7A83" w14:textId="77777777" w:rsidR="00D20E5B" w:rsidRPr="00DE7B59" w:rsidRDefault="00D20E5B" w:rsidP="005A53D1">
            <w:pPr>
              <w:pStyle w:val="TAC"/>
              <w:rPr>
                <w:rFonts w:cs="Arial"/>
                <w:szCs w:val="18"/>
              </w:rPr>
            </w:pPr>
            <w:r w:rsidRPr="00DE7B59">
              <w:rPr>
                <w:rFonts w:cs="Arial"/>
                <w:szCs w:val="18"/>
              </w:rPr>
              <w:t>≤ 21712690</w:t>
            </w:r>
          </w:p>
        </w:tc>
      </w:tr>
      <w:tr w:rsidR="00D20E5B" w:rsidRPr="00DE7B59" w14:paraId="24D4C626" w14:textId="77777777" w:rsidTr="005A53D1">
        <w:trPr>
          <w:trHeight w:val="170"/>
          <w:jc w:val="center"/>
        </w:trPr>
        <w:tc>
          <w:tcPr>
            <w:tcW w:w="770" w:type="dxa"/>
            <w:shd w:val="clear" w:color="auto" w:fill="auto"/>
            <w:vAlign w:val="center"/>
          </w:tcPr>
          <w:p w14:paraId="64191275" w14:textId="77777777" w:rsidR="00D20E5B" w:rsidRPr="00DE7B59" w:rsidRDefault="00D20E5B" w:rsidP="005A53D1">
            <w:pPr>
              <w:pStyle w:val="TAC"/>
              <w:rPr>
                <w:rFonts w:cs="Arial"/>
                <w:szCs w:val="18"/>
              </w:rPr>
            </w:pPr>
            <w:r w:rsidRPr="00DE7B59">
              <w:rPr>
                <w:rFonts w:cs="Arial"/>
                <w:szCs w:val="18"/>
              </w:rPr>
              <w:t>41</w:t>
            </w:r>
          </w:p>
        </w:tc>
        <w:tc>
          <w:tcPr>
            <w:tcW w:w="1016" w:type="dxa"/>
            <w:shd w:val="clear" w:color="auto" w:fill="auto"/>
            <w:vAlign w:val="center"/>
          </w:tcPr>
          <w:p w14:paraId="30E5EE24" w14:textId="77777777" w:rsidR="00D20E5B" w:rsidRPr="00DE7B59" w:rsidRDefault="00D20E5B" w:rsidP="005A53D1">
            <w:pPr>
              <w:pStyle w:val="TAC"/>
              <w:rPr>
                <w:rFonts w:cs="Arial"/>
                <w:szCs w:val="18"/>
              </w:rPr>
            </w:pPr>
            <w:r w:rsidRPr="00DE7B59">
              <w:rPr>
                <w:rFonts w:cs="Arial"/>
                <w:szCs w:val="18"/>
              </w:rPr>
              <w:t>≤ 132</w:t>
            </w:r>
          </w:p>
        </w:tc>
        <w:tc>
          <w:tcPr>
            <w:tcW w:w="771" w:type="dxa"/>
            <w:shd w:val="clear" w:color="auto" w:fill="auto"/>
            <w:vAlign w:val="center"/>
          </w:tcPr>
          <w:p w14:paraId="7FEDBA88" w14:textId="77777777" w:rsidR="00D20E5B" w:rsidRPr="00DE7B59" w:rsidRDefault="00D20E5B" w:rsidP="005A53D1">
            <w:pPr>
              <w:pStyle w:val="TAC"/>
              <w:rPr>
                <w:rFonts w:cs="Arial"/>
                <w:szCs w:val="18"/>
              </w:rPr>
            </w:pPr>
            <w:r w:rsidRPr="00DE7B59">
              <w:rPr>
                <w:rFonts w:cs="Arial"/>
                <w:szCs w:val="18"/>
              </w:rPr>
              <w:t>105</w:t>
            </w:r>
          </w:p>
        </w:tc>
        <w:tc>
          <w:tcPr>
            <w:tcW w:w="1016" w:type="dxa"/>
            <w:shd w:val="clear" w:color="auto" w:fill="auto"/>
            <w:vAlign w:val="center"/>
          </w:tcPr>
          <w:p w14:paraId="5E1A0358" w14:textId="77777777" w:rsidR="00D20E5B" w:rsidRPr="00DE7B59" w:rsidRDefault="00D20E5B" w:rsidP="005A53D1">
            <w:pPr>
              <w:pStyle w:val="TAC"/>
              <w:rPr>
                <w:rFonts w:cs="Arial"/>
                <w:szCs w:val="18"/>
              </w:rPr>
            </w:pPr>
            <w:r w:rsidRPr="00DE7B59">
              <w:rPr>
                <w:rFonts w:cs="Arial"/>
                <w:szCs w:val="18"/>
              </w:rPr>
              <w:t>≤ 7378</w:t>
            </w:r>
          </w:p>
        </w:tc>
        <w:tc>
          <w:tcPr>
            <w:tcW w:w="771" w:type="dxa"/>
            <w:vAlign w:val="center"/>
          </w:tcPr>
          <w:p w14:paraId="26FF1E43" w14:textId="77777777" w:rsidR="00D20E5B" w:rsidRPr="00DE7B59" w:rsidRDefault="00D20E5B" w:rsidP="005A53D1">
            <w:pPr>
              <w:pStyle w:val="TAC"/>
              <w:rPr>
                <w:rFonts w:cs="Arial"/>
                <w:szCs w:val="18"/>
              </w:rPr>
            </w:pPr>
            <w:r w:rsidRPr="00DE7B59">
              <w:rPr>
                <w:rFonts w:cs="Arial"/>
                <w:szCs w:val="18"/>
              </w:rPr>
              <w:t>169</w:t>
            </w:r>
          </w:p>
        </w:tc>
        <w:tc>
          <w:tcPr>
            <w:tcW w:w="1261" w:type="dxa"/>
            <w:vAlign w:val="center"/>
          </w:tcPr>
          <w:p w14:paraId="2438BB45" w14:textId="77777777" w:rsidR="00D20E5B" w:rsidRPr="00DE7B59" w:rsidRDefault="00D20E5B" w:rsidP="005A53D1">
            <w:pPr>
              <w:pStyle w:val="TAC"/>
              <w:rPr>
                <w:rFonts w:cs="Arial"/>
                <w:szCs w:val="18"/>
              </w:rPr>
            </w:pPr>
            <w:r w:rsidRPr="00DE7B59">
              <w:rPr>
                <w:rFonts w:cs="Arial"/>
                <w:szCs w:val="18"/>
              </w:rPr>
              <w:t>≤ 413018</w:t>
            </w:r>
          </w:p>
        </w:tc>
        <w:tc>
          <w:tcPr>
            <w:tcW w:w="771" w:type="dxa"/>
            <w:vAlign w:val="center"/>
          </w:tcPr>
          <w:p w14:paraId="2F75121F" w14:textId="77777777" w:rsidR="00D20E5B" w:rsidRPr="00DE7B59" w:rsidRDefault="00D20E5B" w:rsidP="005A53D1">
            <w:pPr>
              <w:pStyle w:val="TAC"/>
              <w:rPr>
                <w:rFonts w:cs="Arial"/>
                <w:szCs w:val="18"/>
              </w:rPr>
            </w:pPr>
            <w:r w:rsidRPr="00DE7B59">
              <w:rPr>
                <w:rFonts w:cs="Arial"/>
                <w:szCs w:val="18"/>
              </w:rPr>
              <w:t>233</w:t>
            </w:r>
          </w:p>
        </w:tc>
        <w:tc>
          <w:tcPr>
            <w:tcW w:w="1507" w:type="dxa"/>
            <w:vAlign w:val="center"/>
          </w:tcPr>
          <w:p w14:paraId="3944F0C0" w14:textId="77777777" w:rsidR="00D20E5B" w:rsidRPr="00DE7B59" w:rsidRDefault="00D20E5B" w:rsidP="005A53D1">
            <w:pPr>
              <w:pStyle w:val="TAC"/>
              <w:rPr>
                <w:rFonts w:cs="Arial"/>
                <w:szCs w:val="18"/>
              </w:rPr>
            </w:pPr>
            <w:r w:rsidRPr="00DE7B59">
              <w:rPr>
                <w:rFonts w:cs="Arial"/>
                <w:szCs w:val="18"/>
              </w:rPr>
              <w:t>≤ 23122088</w:t>
            </w:r>
          </w:p>
        </w:tc>
      </w:tr>
      <w:tr w:rsidR="00D20E5B" w:rsidRPr="00DE7B59" w14:paraId="323CDBB9" w14:textId="77777777" w:rsidTr="005A53D1">
        <w:trPr>
          <w:trHeight w:val="170"/>
          <w:jc w:val="center"/>
        </w:trPr>
        <w:tc>
          <w:tcPr>
            <w:tcW w:w="770" w:type="dxa"/>
            <w:shd w:val="clear" w:color="auto" w:fill="auto"/>
            <w:vAlign w:val="center"/>
          </w:tcPr>
          <w:p w14:paraId="11C275D3" w14:textId="77777777" w:rsidR="00D20E5B" w:rsidRPr="00DE7B59" w:rsidRDefault="00D20E5B" w:rsidP="005A53D1">
            <w:pPr>
              <w:pStyle w:val="TAC"/>
              <w:rPr>
                <w:rFonts w:cs="Arial"/>
                <w:szCs w:val="18"/>
              </w:rPr>
            </w:pPr>
            <w:r w:rsidRPr="00DE7B59">
              <w:rPr>
                <w:rFonts w:cs="Arial"/>
                <w:szCs w:val="18"/>
              </w:rPr>
              <w:t>42</w:t>
            </w:r>
          </w:p>
        </w:tc>
        <w:tc>
          <w:tcPr>
            <w:tcW w:w="1016" w:type="dxa"/>
            <w:shd w:val="clear" w:color="auto" w:fill="auto"/>
            <w:vAlign w:val="center"/>
          </w:tcPr>
          <w:p w14:paraId="6C2EE735" w14:textId="77777777" w:rsidR="00D20E5B" w:rsidRPr="00DE7B59" w:rsidRDefault="00D20E5B" w:rsidP="005A53D1">
            <w:pPr>
              <w:pStyle w:val="TAC"/>
              <w:rPr>
                <w:rFonts w:cs="Arial"/>
                <w:szCs w:val="18"/>
              </w:rPr>
            </w:pPr>
            <w:r w:rsidRPr="00DE7B59">
              <w:rPr>
                <w:rFonts w:cs="Arial"/>
                <w:szCs w:val="18"/>
              </w:rPr>
              <w:t>≤ 141</w:t>
            </w:r>
          </w:p>
        </w:tc>
        <w:tc>
          <w:tcPr>
            <w:tcW w:w="771" w:type="dxa"/>
            <w:shd w:val="clear" w:color="auto" w:fill="auto"/>
            <w:vAlign w:val="center"/>
          </w:tcPr>
          <w:p w14:paraId="5E68C800" w14:textId="77777777" w:rsidR="00D20E5B" w:rsidRPr="00DE7B59" w:rsidRDefault="00D20E5B" w:rsidP="005A53D1">
            <w:pPr>
              <w:pStyle w:val="TAC"/>
              <w:rPr>
                <w:rFonts w:cs="Arial"/>
                <w:szCs w:val="18"/>
              </w:rPr>
            </w:pPr>
            <w:r w:rsidRPr="00DE7B59">
              <w:rPr>
                <w:rFonts w:cs="Arial"/>
                <w:szCs w:val="18"/>
              </w:rPr>
              <w:t>106</w:t>
            </w:r>
          </w:p>
        </w:tc>
        <w:tc>
          <w:tcPr>
            <w:tcW w:w="1016" w:type="dxa"/>
            <w:shd w:val="clear" w:color="auto" w:fill="auto"/>
            <w:vAlign w:val="center"/>
          </w:tcPr>
          <w:p w14:paraId="74CD89A1" w14:textId="77777777" w:rsidR="00D20E5B" w:rsidRPr="00DE7B59" w:rsidRDefault="00D20E5B" w:rsidP="005A53D1">
            <w:pPr>
              <w:pStyle w:val="TAC"/>
              <w:rPr>
                <w:rFonts w:cs="Arial"/>
                <w:szCs w:val="18"/>
              </w:rPr>
            </w:pPr>
            <w:r w:rsidRPr="00DE7B59">
              <w:rPr>
                <w:rFonts w:cs="Arial"/>
                <w:szCs w:val="18"/>
              </w:rPr>
              <w:t>≤ 7857</w:t>
            </w:r>
          </w:p>
        </w:tc>
        <w:tc>
          <w:tcPr>
            <w:tcW w:w="771" w:type="dxa"/>
            <w:vAlign w:val="center"/>
          </w:tcPr>
          <w:p w14:paraId="0C25D955" w14:textId="77777777" w:rsidR="00D20E5B" w:rsidRPr="00DE7B59" w:rsidRDefault="00D20E5B" w:rsidP="005A53D1">
            <w:pPr>
              <w:pStyle w:val="TAC"/>
              <w:rPr>
                <w:rFonts w:cs="Arial"/>
                <w:szCs w:val="18"/>
              </w:rPr>
            </w:pPr>
            <w:r w:rsidRPr="00DE7B59">
              <w:rPr>
                <w:rFonts w:cs="Arial"/>
                <w:szCs w:val="18"/>
              </w:rPr>
              <w:t>170</w:t>
            </w:r>
          </w:p>
        </w:tc>
        <w:tc>
          <w:tcPr>
            <w:tcW w:w="1261" w:type="dxa"/>
            <w:vAlign w:val="center"/>
          </w:tcPr>
          <w:p w14:paraId="230F3E77" w14:textId="77777777" w:rsidR="00D20E5B" w:rsidRPr="00DE7B59" w:rsidRDefault="00D20E5B" w:rsidP="005A53D1">
            <w:pPr>
              <w:pStyle w:val="TAC"/>
              <w:rPr>
                <w:rFonts w:cs="Arial"/>
                <w:szCs w:val="18"/>
              </w:rPr>
            </w:pPr>
            <w:r w:rsidRPr="00DE7B59">
              <w:rPr>
                <w:rFonts w:cs="Arial"/>
                <w:szCs w:val="18"/>
              </w:rPr>
              <w:t>≤ 439827</w:t>
            </w:r>
          </w:p>
        </w:tc>
        <w:tc>
          <w:tcPr>
            <w:tcW w:w="771" w:type="dxa"/>
            <w:vAlign w:val="center"/>
          </w:tcPr>
          <w:p w14:paraId="1ADC11A2" w14:textId="77777777" w:rsidR="00D20E5B" w:rsidRPr="00DE7B59" w:rsidRDefault="00D20E5B" w:rsidP="005A53D1">
            <w:pPr>
              <w:pStyle w:val="TAC"/>
              <w:rPr>
                <w:rFonts w:cs="Arial"/>
                <w:szCs w:val="18"/>
              </w:rPr>
            </w:pPr>
            <w:r w:rsidRPr="00DE7B59">
              <w:rPr>
                <w:rFonts w:cs="Arial"/>
                <w:szCs w:val="18"/>
              </w:rPr>
              <w:t>234</w:t>
            </w:r>
          </w:p>
        </w:tc>
        <w:tc>
          <w:tcPr>
            <w:tcW w:w="1507" w:type="dxa"/>
            <w:vAlign w:val="center"/>
          </w:tcPr>
          <w:p w14:paraId="079D2263" w14:textId="77777777" w:rsidR="00D20E5B" w:rsidRPr="00DE7B59" w:rsidRDefault="00D20E5B" w:rsidP="005A53D1">
            <w:pPr>
              <w:pStyle w:val="TAC"/>
              <w:rPr>
                <w:rFonts w:cs="Arial"/>
                <w:szCs w:val="18"/>
              </w:rPr>
            </w:pPr>
            <w:r w:rsidRPr="00DE7B59">
              <w:rPr>
                <w:rFonts w:cs="Arial"/>
                <w:szCs w:val="18"/>
              </w:rPr>
              <w:t>≤ 24622972</w:t>
            </w:r>
          </w:p>
        </w:tc>
      </w:tr>
      <w:tr w:rsidR="00D20E5B" w:rsidRPr="00DE7B59" w14:paraId="731035E2" w14:textId="77777777" w:rsidTr="005A53D1">
        <w:trPr>
          <w:trHeight w:val="170"/>
          <w:jc w:val="center"/>
        </w:trPr>
        <w:tc>
          <w:tcPr>
            <w:tcW w:w="770" w:type="dxa"/>
            <w:shd w:val="clear" w:color="auto" w:fill="auto"/>
            <w:vAlign w:val="center"/>
          </w:tcPr>
          <w:p w14:paraId="63C6250B" w14:textId="77777777" w:rsidR="00D20E5B" w:rsidRPr="00DE7B59" w:rsidRDefault="00D20E5B" w:rsidP="005A53D1">
            <w:pPr>
              <w:pStyle w:val="TAC"/>
              <w:rPr>
                <w:rFonts w:cs="Arial"/>
                <w:szCs w:val="18"/>
              </w:rPr>
            </w:pPr>
            <w:r w:rsidRPr="00DE7B59">
              <w:rPr>
                <w:rFonts w:cs="Arial"/>
                <w:szCs w:val="18"/>
              </w:rPr>
              <w:t>43</w:t>
            </w:r>
          </w:p>
        </w:tc>
        <w:tc>
          <w:tcPr>
            <w:tcW w:w="1016" w:type="dxa"/>
            <w:shd w:val="clear" w:color="auto" w:fill="auto"/>
            <w:vAlign w:val="center"/>
          </w:tcPr>
          <w:p w14:paraId="4387F2DC" w14:textId="77777777" w:rsidR="00D20E5B" w:rsidRPr="00DE7B59" w:rsidRDefault="00D20E5B" w:rsidP="005A53D1">
            <w:pPr>
              <w:pStyle w:val="TAC"/>
              <w:rPr>
                <w:rFonts w:cs="Arial"/>
                <w:szCs w:val="18"/>
              </w:rPr>
            </w:pPr>
            <w:r w:rsidRPr="00DE7B59">
              <w:rPr>
                <w:rFonts w:cs="Arial"/>
                <w:szCs w:val="18"/>
              </w:rPr>
              <w:t>≤ 150</w:t>
            </w:r>
          </w:p>
        </w:tc>
        <w:tc>
          <w:tcPr>
            <w:tcW w:w="771" w:type="dxa"/>
            <w:shd w:val="clear" w:color="auto" w:fill="auto"/>
            <w:vAlign w:val="center"/>
          </w:tcPr>
          <w:p w14:paraId="517CAFEC" w14:textId="77777777" w:rsidR="00D20E5B" w:rsidRPr="00DE7B59" w:rsidRDefault="00D20E5B" w:rsidP="005A53D1">
            <w:pPr>
              <w:pStyle w:val="TAC"/>
              <w:rPr>
                <w:rFonts w:cs="Arial"/>
                <w:szCs w:val="18"/>
              </w:rPr>
            </w:pPr>
            <w:r w:rsidRPr="00DE7B59">
              <w:rPr>
                <w:rFonts w:cs="Arial"/>
                <w:szCs w:val="18"/>
              </w:rPr>
              <w:t>107</w:t>
            </w:r>
          </w:p>
        </w:tc>
        <w:tc>
          <w:tcPr>
            <w:tcW w:w="1016" w:type="dxa"/>
            <w:shd w:val="clear" w:color="auto" w:fill="auto"/>
            <w:vAlign w:val="center"/>
          </w:tcPr>
          <w:p w14:paraId="3775CDF2" w14:textId="77777777" w:rsidR="00D20E5B" w:rsidRPr="00DE7B59" w:rsidRDefault="00D20E5B" w:rsidP="005A53D1">
            <w:pPr>
              <w:pStyle w:val="TAC"/>
              <w:rPr>
                <w:rFonts w:cs="Arial"/>
                <w:szCs w:val="18"/>
              </w:rPr>
            </w:pPr>
            <w:r w:rsidRPr="00DE7B59">
              <w:rPr>
                <w:rFonts w:cs="Arial"/>
                <w:szCs w:val="18"/>
              </w:rPr>
              <w:t>≤ 8367</w:t>
            </w:r>
          </w:p>
        </w:tc>
        <w:tc>
          <w:tcPr>
            <w:tcW w:w="771" w:type="dxa"/>
            <w:vAlign w:val="center"/>
          </w:tcPr>
          <w:p w14:paraId="3D6A9541" w14:textId="77777777" w:rsidR="00D20E5B" w:rsidRPr="00DE7B59" w:rsidRDefault="00D20E5B" w:rsidP="005A53D1">
            <w:pPr>
              <w:pStyle w:val="TAC"/>
              <w:rPr>
                <w:rFonts w:cs="Arial"/>
                <w:szCs w:val="18"/>
              </w:rPr>
            </w:pPr>
            <w:r w:rsidRPr="00DE7B59">
              <w:rPr>
                <w:rFonts w:cs="Arial"/>
                <w:szCs w:val="18"/>
              </w:rPr>
              <w:t>171</w:t>
            </w:r>
          </w:p>
        </w:tc>
        <w:tc>
          <w:tcPr>
            <w:tcW w:w="1261" w:type="dxa"/>
            <w:vAlign w:val="center"/>
          </w:tcPr>
          <w:p w14:paraId="3CECBE5F" w14:textId="77777777" w:rsidR="00D20E5B" w:rsidRPr="00DE7B59" w:rsidRDefault="00D20E5B" w:rsidP="005A53D1">
            <w:pPr>
              <w:pStyle w:val="TAC"/>
              <w:rPr>
                <w:rFonts w:cs="Arial"/>
                <w:szCs w:val="18"/>
              </w:rPr>
            </w:pPr>
            <w:r w:rsidRPr="00DE7B59">
              <w:rPr>
                <w:rFonts w:cs="Arial"/>
                <w:szCs w:val="18"/>
              </w:rPr>
              <w:t>≤ 468377</w:t>
            </w:r>
          </w:p>
        </w:tc>
        <w:tc>
          <w:tcPr>
            <w:tcW w:w="771" w:type="dxa"/>
            <w:vAlign w:val="center"/>
          </w:tcPr>
          <w:p w14:paraId="61502198" w14:textId="77777777" w:rsidR="00D20E5B" w:rsidRPr="00DE7B59" w:rsidRDefault="00D20E5B" w:rsidP="005A53D1">
            <w:pPr>
              <w:pStyle w:val="TAC"/>
              <w:rPr>
                <w:rFonts w:cs="Arial"/>
                <w:szCs w:val="18"/>
              </w:rPr>
            </w:pPr>
            <w:r w:rsidRPr="00DE7B59">
              <w:rPr>
                <w:rFonts w:cs="Arial"/>
                <w:szCs w:val="18"/>
              </w:rPr>
              <w:t>235</w:t>
            </w:r>
          </w:p>
        </w:tc>
        <w:tc>
          <w:tcPr>
            <w:tcW w:w="1507" w:type="dxa"/>
            <w:vAlign w:val="center"/>
          </w:tcPr>
          <w:p w14:paraId="5A25B150" w14:textId="77777777" w:rsidR="00D20E5B" w:rsidRPr="00DE7B59" w:rsidRDefault="00D20E5B" w:rsidP="005A53D1">
            <w:pPr>
              <w:pStyle w:val="TAC"/>
              <w:rPr>
                <w:rFonts w:cs="Arial"/>
                <w:szCs w:val="18"/>
              </w:rPr>
            </w:pPr>
            <w:r w:rsidRPr="00DE7B59">
              <w:rPr>
                <w:rFonts w:cs="Arial"/>
                <w:szCs w:val="18"/>
              </w:rPr>
              <w:t>≤ 26221280</w:t>
            </w:r>
          </w:p>
        </w:tc>
      </w:tr>
      <w:tr w:rsidR="00D20E5B" w:rsidRPr="00DE7B59" w14:paraId="0DAD106B" w14:textId="77777777" w:rsidTr="005A53D1">
        <w:trPr>
          <w:trHeight w:val="170"/>
          <w:jc w:val="center"/>
        </w:trPr>
        <w:tc>
          <w:tcPr>
            <w:tcW w:w="770" w:type="dxa"/>
            <w:shd w:val="clear" w:color="auto" w:fill="auto"/>
            <w:vAlign w:val="center"/>
          </w:tcPr>
          <w:p w14:paraId="4FF0078D" w14:textId="77777777" w:rsidR="00D20E5B" w:rsidRPr="00DE7B59" w:rsidRDefault="00D20E5B" w:rsidP="005A53D1">
            <w:pPr>
              <w:pStyle w:val="TAC"/>
              <w:rPr>
                <w:rFonts w:cs="Arial"/>
                <w:szCs w:val="18"/>
              </w:rPr>
            </w:pPr>
            <w:r w:rsidRPr="00DE7B59">
              <w:rPr>
                <w:rFonts w:cs="Arial"/>
                <w:szCs w:val="18"/>
              </w:rPr>
              <w:t>44</w:t>
            </w:r>
          </w:p>
        </w:tc>
        <w:tc>
          <w:tcPr>
            <w:tcW w:w="1016" w:type="dxa"/>
            <w:shd w:val="clear" w:color="auto" w:fill="auto"/>
            <w:vAlign w:val="center"/>
          </w:tcPr>
          <w:p w14:paraId="465E8E27" w14:textId="77777777" w:rsidR="00D20E5B" w:rsidRPr="00DE7B59" w:rsidRDefault="00D20E5B" w:rsidP="005A53D1">
            <w:pPr>
              <w:pStyle w:val="TAC"/>
              <w:rPr>
                <w:rFonts w:cs="Arial"/>
                <w:szCs w:val="18"/>
              </w:rPr>
            </w:pPr>
            <w:r w:rsidRPr="00DE7B59">
              <w:rPr>
                <w:rFonts w:cs="Arial"/>
                <w:szCs w:val="18"/>
              </w:rPr>
              <w:t>≤ 160</w:t>
            </w:r>
          </w:p>
        </w:tc>
        <w:tc>
          <w:tcPr>
            <w:tcW w:w="771" w:type="dxa"/>
            <w:shd w:val="clear" w:color="auto" w:fill="auto"/>
            <w:vAlign w:val="center"/>
          </w:tcPr>
          <w:p w14:paraId="34805785" w14:textId="77777777" w:rsidR="00D20E5B" w:rsidRPr="00DE7B59" w:rsidRDefault="00D20E5B" w:rsidP="005A53D1">
            <w:pPr>
              <w:pStyle w:val="TAC"/>
              <w:rPr>
                <w:rFonts w:cs="Arial"/>
                <w:szCs w:val="18"/>
              </w:rPr>
            </w:pPr>
            <w:r w:rsidRPr="00DE7B59">
              <w:rPr>
                <w:rFonts w:cs="Arial"/>
                <w:szCs w:val="18"/>
              </w:rPr>
              <w:t>108</w:t>
            </w:r>
          </w:p>
        </w:tc>
        <w:tc>
          <w:tcPr>
            <w:tcW w:w="1016" w:type="dxa"/>
            <w:shd w:val="clear" w:color="auto" w:fill="auto"/>
            <w:vAlign w:val="center"/>
          </w:tcPr>
          <w:p w14:paraId="3AAA4BA1" w14:textId="77777777" w:rsidR="00D20E5B" w:rsidRPr="00DE7B59" w:rsidRDefault="00D20E5B" w:rsidP="005A53D1">
            <w:pPr>
              <w:pStyle w:val="TAC"/>
              <w:rPr>
                <w:rFonts w:cs="Arial"/>
                <w:szCs w:val="18"/>
              </w:rPr>
            </w:pPr>
            <w:r w:rsidRPr="00DE7B59">
              <w:rPr>
                <w:rFonts w:cs="Arial"/>
                <w:szCs w:val="18"/>
              </w:rPr>
              <w:t>≤ 8910</w:t>
            </w:r>
          </w:p>
        </w:tc>
        <w:tc>
          <w:tcPr>
            <w:tcW w:w="771" w:type="dxa"/>
            <w:vAlign w:val="center"/>
          </w:tcPr>
          <w:p w14:paraId="32242FD0" w14:textId="77777777" w:rsidR="00D20E5B" w:rsidRPr="00DE7B59" w:rsidRDefault="00D20E5B" w:rsidP="005A53D1">
            <w:pPr>
              <w:pStyle w:val="TAC"/>
              <w:rPr>
                <w:rFonts w:cs="Arial"/>
                <w:szCs w:val="18"/>
              </w:rPr>
            </w:pPr>
            <w:r w:rsidRPr="00DE7B59">
              <w:rPr>
                <w:rFonts w:cs="Arial"/>
                <w:szCs w:val="18"/>
              </w:rPr>
              <w:t>172</w:t>
            </w:r>
          </w:p>
        </w:tc>
        <w:tc>
          <w:tcPr>
            <w:tcW w:w="1261" w:type="dxa"/>
            <w:vAlign w:val="center"/>
          </w:tcPr>
          <w:p w14:paraId="314B0D9D" w14:textId="77777777" w:rsidR="00D20E5B" w:rsidRPr="00DE7B59" w:rsidRDefault="00D20E5B" w:rsidP="005A53D1">
            <w:pPr>
              <w:pStyle w:val="TAC"/>
              <w:rPr>
                <w:rFonts w:cs="Arial"/>
                <w:szCs w:val="18"/>
              </w:rPr>
            </w:pPr>
            <w:r w:rsidRPr="00DE7B59">
              <w:rPr>
                <w:rFonts w:cs="Arial"/>
                <w:szCs w:val="18"/>
              </w:rPr>
              <w:t>≤ 498780</w:t>
            </w:r>
          </w:p>
        </w:tc>
        <w:tc>
          <w:tcPr>
            <w:tcW w:w="771" w:type="dxa"/>
            <w:vAlign w:val="center"/>
          </w:tcPr>
          <w:p w14:paraId="27560BB7" w14:textId="77777777" w:rsidR="00D20E5B" w:rsidRPr="00DE7B59" w:rsidRDefault="00D20E5B" w:rsidP="005A53D1">
            <w:pPr>
              <w:pStyle w:val="TAC"/>
              <w:rPr>
                <w:rFonts w:cs="Arial"/>
                <w:szCs w:val="18"/>
              </w:rPr>
            </w:pPr>
            <w:r w:rsidRPr="00DE7B59">
              <w:rPr>
                <w:rFonts w:cs="Arial"/>
                <w:szCs w:val="18"/>
              </w:rPr>
              <w:t>236</w:t>
            </w:r>
          </w:p>
        </w:tc>
        <w:tc>
          <w:tcPr>
            <w:tcW w:w="1507" w:type="dxa"/>
            <w:vAlign w:val="center"/>
          </w:tcPr>
          <w:p w14:paraId="2B0C307E" w14:textId="77777777" w:rsidR="00D20E5B" w:rsidRPr="00DE7B59" w:rsidRDefault="00D20E5B" w:rsidP="005A53D1">
            <w:pPr>
              <w:pStyle w:val="TAC"/>
              <w:rPr>
                <w:rFonts w:cs="Arial"/>
                <w:szCs w:val="18"/>
              </w:rPr>
            </w:pPr>
            <w:r w:rsidRPr="00DE7B59">
              <w:rPr>
                <w:rFonts w:cs="Arial"/>
                <w:szCs w:val="18"/>
              </w:rPr>
              <w:t>≤ 27923336</w:t>
            </w:r>
          </w:p>
        </w:tc>
      </w:tr>
      <w:tr w:rsidR="00D20E5B" w:rsidRPr="00DE7B59" w14:paraId="5F68C7B5" w14:textId="77777777" w:rsidTr="005A53D1">
        <w:trPr>
          <w:trHeight w:val="170"/>
          <w:jc w:val="center"/>
        </w:trPr>
        <w:tc>
          <w:tcPr>
            <w:tcW w:w="770" w:type="dxa"/>
            <w:shd w:val="clear" w:color="auto" w:fill="auto"/>
            <w:vAlign w:val="center"/>
          </w:tcPr>
          <w:p w14:paraId="435B86A7" w14:textId="77777777" w:rsidR="00D20E5B" w:rsidRPr="00DE7B59" w:rsidRDefault="00D20E5B" w:rsidP="005A53D1">
            <w:pPr>
              <w:pStyle w:val="TAC"/>
              <w:rPr>
                <w:rFonts w:cs="Arial"/>
                <w:szCs w:val="18"/>
              </w:rPr>
            </w:pPr>
            <w:r w:rsidRPr="00DE7B59">
              <w:rPr>
                <w:rFonts w:cs="Arial"/>
                <w:szCs w:val="18"/>
              </w:rPr>
              <w:t>45</w:t>
            </w:r>
          </w:p>
        </w:tc>
        <w:tc>
          <w:tcPr>
            <w:tcW w:w="1016" w:type="dxa"/>
            <w:shd w:val="clear" w:color="auto" w:fill="auto"/>
            <w:vAlign w:val="center"/>
          </w:tcPr>
          <w:p w14:paraId="29498DD6" w14:textId="77777777" w:rsidR="00D20E5B" w:rsidRPr="00DE7B59" w:rsidRDefault="00D20E5B" w:rsidP="005A53D1">
            <w:pPr>
              <w:pStyle w:val="TAC"/>
              <w:rPr>
                <w:rFonts w:cs="Arial"/>
                <w:szCs w:val="18"/>
              </w:rPr>
            </w:pPr>
            <w:r w:rsidRPr="00DE7B59">
              <w:rPr>
                <w:rFonts w:cs="Arial"/>
                <w:szCs w:val="18"/>
              </w:rPr>
              <w:t>≤ 170</w:t>
            </w:r>
          </w:p>
        </w:tc>
        <w:tc>
          <w:tcPr>
            <w:tcW w:w="771" w:type="dxa"/>
            <w:shd w:val="clear" w:color="auto" w:fill="auto"/>
            <w:vAlign w:val="center"/>
          </w:tcPr>
          <w:p w14:paraId="05D30411" w14:textId="77777777" w:rsidR="00D20E5B" w:rsidRPr="00DE7B59" w:rsidRDefault="00D20E5B" w:rsidP="005A53D1">
            <w:pPr>
              <w:pStyle w:val="TAC"/>
              <w:rPr>
                <w:rFonts w:cs="Arial"/>
                <w:szCs w:val="18"/>
              </w:rPr>
            </w:pPr>
            <w:r w:rsidRPr="00DE7B59">
              <w:rPr>
                <w:rFonts w:cs="Arial"/>
                <w:szCs w:val="18"/>
              </w:rPr>
              <w:t>109</w:t>
            </w:r>
          </w:p>
        </w:tc>
        <w:tc>
          <w:tcPr>
            <w:tcW w:w="1016" w:type="dxa"/>
            <w:shd w:val="clear" w:color="auto" w:fill="auto"/>
            <w:vAlign w:val="center"/>
          </w:tcPr>
          <w:p w14:paraId="0B4FB1EF" w14:textId="77777777" w:rsidR="00D20E5B" w:rsidRPr="00DE7B59" w:rsidRDefault="00D20E5B" w:rsidP="005A53D1">
            <w:pPr>
              <w:pStyle w:val="TAC"/>
              <w:rPr>
                <w:rFonts w:cs="Arial"/>
                <w:szCs w:val="18"/>
              </w:rPr>
            </w:pPr>
            <w:r w:rsidRPr="00DE7B59">
              <w:rPr>
                <w:rFonts w:cs="Arial"/>
                <w:szCs w:val="18"/>
              </w:rPr>
              <w:t>≤ 9488</w:t>
            </w:r>
          </w:p>
        </w:tc>
        <w:tc>
          <w:tcPr>
            <w:tcW w:w="771" w:type="dxa"/>
            <w:vAlign w:val="center"/>
          </w:tcPr>
          <w:p w14:paraId="0B69C251" w14:textId="77777777" w:rsidR="00D20E5B" w:rsidRPr="00DE7B59" w:rsidRDefault="00D20E5B" w:rsidP="005A53D1">
            <w:pPr>
              <w:pStyle w:val="TAC"/>
              <w:rPr>
                <w:rFonts w:cs="Arial"/>
                <w:szCs w:val="18"/>
              </w:rPr>
            </w:pPr>
            <w:r w:rsidRPr="00DE7B59">
              <w:rPr>
                <w:rFonts w:cs="Arial"/>
                <w:szCs w:val="18"/>
              </w:rPr>
              <w:t>173</w:t>
            </w:r>
          </w:p>
        </w:tc>
        <w:tc>
          <w:tcPr>
            <w:tcW w:w="1261" w:type="dxa"/>
            <w:vAlign w:val="center"/>
          </w:tcPr>
          <w:p w14:paraId="73506282" w14:textId="77777777" w:rsidR="00D20E5B" w:rsidRPr="00DE7B59" w:rsidRDefault="00D20E5B" w:rsidP="005A53D1">
            <w:pPr>
              <w:pStyle w:val="TAC"/>
              <w:rPr>
                <w:rFonts w:cs="Arial"/>
                <w:szCs w:val="18"/>
              </w:rPr>
            </w:pPr>
            <w:r w:rsidRPr="00DE7B59">
              <w:rPr>
                <w:rFonts w:cs="Arial"/>
                <w:szCs w:val="18"/>
              </w:rPr>
              <w:t>≤ 531156</w:t>
            </w:r>
          </w:p>
        </w:tc>
        <w:tc>
          <w:tcPr>
            <w:tcW w:w="771" w:type="dxa"/>
            <w:vAlign w:val="center"/>
          </w:tcPr>
          <w:p w14:paraId="6DE00132" w14:textId="77777777" w:rsidR="00D20E5B" w:rsidRPr="00DE7B59" w:rsidRDefault="00D20E5B" w:rsidP="005A53D1">
            <w:pPr>
              <w:pStyle w:val="TAC"/>
              <w:rPr>
                <w:rFonts w:cs="Arial"/>
                <w:szCs w:val="18"/>
              </w:rPr>
            </w:pPr>
            <w:r w:rsidRPr="00DE7B59">
              <w:rPr>
                <w:rFonts w:cs="Arial"/>
                <w:szCs w:val="18"/>
              </w:rPr>
              <w:t>237</w:t>
            </w:r>
          </w:p>
        </w:tc>
        <w:tc>
          <w:tcPr>
            <w:tcW w:w="1507" w:type="dxa"/>
            <w:vAlign w:val="center"/>
          </w:tcPr>
          <w:p w14:paraId="459AD1A0" w14:textId="77777777" w:rsidR="00D20E5B" w:rsidRPr="00DE7B59" w:rsidRDefault="00D20E5B" w:rsidP="005A53D1">
            <w:pPr>
              <w:pStyle w:val="TAC"/>
              <w:rPr>
                <w:rFonts w:cs="Arial"/>
                <w:szCs w:val="18"/>
              </w:rPr>
            </w:pPr>
            <w:r w:rsidRPr="00DE7B59">
              <w:rPr>
                <w:rFonts w:cs="Arial"/>
                <w:szCs w:val="18"/>
              </w:rPr>
              <w:t>≤ 29735875</w:t>
            </w:r>
          </w:p>
        </w:tc>
      </w:tr>
      <w:tr w:rsidR="00D20E5B" w:rsidRPr="00DE7B59" w14:paraId="034361E9" w14:textId="77777777" w:rsidTr="005A53D1">
        <w:trPr>
          <w:trHeight w:val="170"/>
          <w:jc w:val="center"/>
        </w:trPr>
        <w:tc>
          <w:tcPr>
            <w:tcW w:w="770" w:type="dxa"/>
            <w:shd w:val="clear" w:color="auto" w:fill="auto"/>
            <w:vAlign w:val="center"/>
          </w:tcPr>
          <w:p w14:paraId="51C249C3" w14:textId="77777777" w:rsidR="00D20E5B" w:rsidRPr="00DE7B59" w:rsidRDefault="00D20E5B" w:rsidP="005A53D1">
            <w:pPr>
              <w:pStyle w:val="TAC"/>
              <w:rPr>
                <w:rFonts w:cs="Arial"/>
                <w:szCs w:val="18"/>
              </w:rPr>
            </w:pPr>
            <w:r w:rsidRPr="00DE7B59">
              <w:rPr>
                <w:rFonts w:cs="Arial"/>
                <w:szCs w:val="18"/>
              </w:rPr>
              <w:t>46</w:t>
            </w:r>
          </w:p>
        </w:tc>
        <w:tc>
          <w:tcPr>
            <w:tcW w:w="1016" w:type="dxa"/>
            <w:shd w:val="clear" w:color="auto" w:fill="auto"/>
            <w:vAlign w:val="center"/>
          </w:tcPr>
          <w:p w14:paraId="2594A3F8" w14:textId="77777777" w:rsidR="00D20E5B" w:rsidRPr="00DE7B59" w:rsidRDefault="00D20E5B" w:rsidP="005A53D1">
            <w:pPr>
              <w:pStyle w:val="TAC"/>
              <w:rPr>
                <w:rFonts w:cs="Arial"/>
                <w:szCs w:val="18"/>
              </w:rPr>
            </w:pPr>
            <w:r w:rsidRPr="00DE7B59">
              <w:rPr>
                <w:rFonts w:cs="Arial"/>
                <w:szCs w:val="18"/>
              </w:rPr>
              <w:t>≤ 181</w:t>
            </w:r>
          </w:p>
        </w:tc>
        <w:tc>
          <w:tcPr>
            <w:tcW w:w="771" w:type="dxa"/>
            <w:shd w:val="clear" w:color="auto" w:fill="auto"/>
            <w:vAlign w:val="center"/>
          </w:tcPr>
          <w:p w14:paraId="52632AAC" w14:textId="77777777" w:rsidR="00D20E5B" w:rsidRPr="00DE7B59" w:rsidRDefault="00D20E5B" w:rsidP="005A53D1">
            <w:pPr>
              <w:pStyle w:val="TAC"/>
              <w:rPr>
                <w:rFonts w:cs="Arial"/>
                <w:szCs w:val="18"/>
              </w:rPr>
            </w:pPr>
            <w:r w:rsidRPr="00DE7B59">
              <w:rPr>
                <w:rFonts w:cs="Arial"/>
                <w:szCs w:val="18"/>
              </w:rPr>
              <w:t>110</w:t>
            </w:r>
          </w:p>
        </w:tc>
        <w:tc>
          <w:tcPr>
            <w:tcW w:w="1016" w:type="dxa"/>
            <w:shd w:val="clear" w:color="auto" w:fill="auto"/>
            <w:vAlign w:val="center"/>
          </w:tcPr>
          <w:p w14:paraId="4168F08F" w14:textId="77777777" w:rsidR="00D20E5B" w:rsidRPr="00DE7B59" w:rsidRDefault="00D20E5B" w:rsidP="005A53D1">
            <w:pPr>
              <w:pStyle w:val="TAC"/>
              <w:rPr>
                <w:rFonts w:cs="Arial"/>
                <w:szCs w:val="18"/>
              </w:rPr>
            </w:pPr>
            <w:r w:rsidRPr="00DE7B59">
              <w:rPr>
                <w:rFonts w:cs="Arial"/>
                <w:szCs w:val="18"/>
              </w:rPr>
              <w:t>≤ 10104</w:t>
            </w:r>
          </w:p>
        </w:tc>
        <w:tc>
          <w:tcPr>
            <w:tcW w:w="771" w:type="dxa"/>
            <w:vAlign w:val="center"/>
          </w:tcPr>
          <w:p w14:paraId="71E18340" w14:textId="77777777" w:rsidR="00D20E5B" w:rsidRPr="00DE7B59" w:rsidRDefault="00D20E5B" w:rsidP="005A53D1">
            <w:pPr>
              <w:pStyle w:val="TAC"/>
              <w:rPr>
                <w:rFonts w:cs="Arial"/>
                <w:szCs w:val="18"/>
              </w:rPr>
            </w:pPr>
            <w:r w:rsidRPr="00DE7B59">
              <w:rPr>
                <w:rFonts w:cs="Arial"/>
                <w:szCs w:val="18"/>
              </w:rPr>
              <w:t>174</w:t>
            </w:r>
          </w:p>
        </w:tc>
        <w:tc>
          <w:tcPr>
            <w:tcW w:w="1261" w:type="dxa"/>
            <w:vAlign w:val="center"/>
          </w:tcPr>
          <w:p w14:paraId="73751E44" w14:textId="77777777" w:rsidR="00D20E5B" w:rsidRPr="00DE7B59" w:rsidRDefault="00D20E5B" w:rsidP="005A53D1">
            <w:pPr>
              <w:pStyle w:val="TAC"/>
              <w:rPr>
                <w:rFonts w:cs="Arial"/>
                <w:szCs w:val="18"/>
              </w:rPr>
            </w:pPr>
            <w:r w:rsidRPr="00DE7B59">
              <w:rPr>
                <w:rFonts w:cs="Arial"/>
                <w:szCs w:val="18"/>
              </w:rPr>
              <w:t>≤ 565634</w:t>
            </w:r>
          </w:p>
        </w:tc>
        <w:tc>
          <w:tcPr>
            <w:tcW w:w="771" w:type="dxa"/>
            <w:vAlign w:val="center"/>
          </w:tcPr>
          <w:p w14:paraId="6F1705D2" w14:textId="77777777" w:rsidR="00D20E5B" w:rsidRPr="00DE7B59" w:rsidRDefault="00D20E5B" w:rsidP="005A53D1">
            <w:pPr>
              <w:pStyle w:val="TAC"/>
              <w:rPr>
                <w:rFonts w:cs="Arial"/>
                <w:szCs w:val="18"/>
              </w:rPr>
            </w:pPr>
            <w:r w:rsidRPr="00DE7B59">
              <w:rPr>
                <w:rFonts w:cs="Arial"/>
                <w:szCs w:val="18"/>
              </w:rPr>
              <w:t>238</w:t>
            </w:r>
          </w:p>
        </w:tc>
        <w:tc>
          <w:tcPr>
            <w:tcW w:w="1507" w:type="dxa"/>
            <w:vAlign w:val="center"/>
          </w:tcPr>
          <w:p w14:paraId="61473183" w14:textId="77777777" w:rsidR="00D20E5B" w:rsidRPr="00DE7B59" w:rsidRDefault="00D20E5B" w:rsidP="005A53D1">
            <w:pPr>
              <w:pStyle w:val="TAC"/>
              <w:rPr>
                <w:rFonts w:cs="Arial"/>
                <w:szCs w:val="18"/>
              </w:rPr>
            </w:pPr>
            <w:r w:rsidRPr="00DE7B59">
              <w:rPr>
                <w:rFonts w:cs="Arial"/>
                <w:szCs w:val="18"/>
              </w:rPr>
              <w:t>≤ 31666069</w:t>
            </w:r>
          </w:p>
        </w:tc>
      </w:tr>
      <w:tr w:rsidR="00D20E5B" w:rsidRPr="00DE7B59" w14:paraId="60020371" w14:textId="77777777" w:rsidTr="005A53D1">
        <w:trPr>
          <w:trHeight w:val="170"/>
          <w:jc w:val="center"/>
        </w:trPr>
        <w:tc>
          <w:tcPr>
            <w:tcW w:w="770" w:type="dxa"/>
            <w:shd w:val="clear" w:color="auto" w:fill="auto"/>
            <w:vAlign w:val="center"/>
          </w:tcPr>
          <w:p w14:paraId="4B0FC9A9" w14:textId="77777777" w:rsidR="00D20E5B" w:rsidRPr="00DE7B59" w:rsidRDefault="00D20E5B" w:rsidP="005A53D1">
            <w:pPr>
              <w:pStyle w:val="TAC"/>
              <w:rPr>
                <w:rFonts w:cs="Arial"/>
                <w:szCs w:val="18"/>
              </w:rPr>
            </w:pPr>
            <w:r w:rsidRPr="00DE7B59">
              <w:rPr>
                <w:rFonts w:cs="Arial"/>
                <w:szCs w:val="18"/>
              </w:rPr>
              <w:t>47</w:t>
            </w:r>
          </w:p>
        </w:tc>
        <w:tc>
          <w:tcPr>
            <w:tcW w:w="1016" w:type="dxa"/>
            <w:shd w:val="clear" w:color="auto" w:fill="auto"/>
            <w:vAlign w:val="center"/>
          </w:tcPr>
          <w:p w14:paraId="37B84412" w14:textId="77777777" w:rsidR="00D20E5B" w:rsidRPr="00DE7B59" w:rsidRDefault="00D20E5B" w:rsidP="005A53D1">
            <w:pPr>
              <w:pStyle w:val="TAC"/>
              <w:rPr>
                <w:rFonts w:cs="Arial"/>
                <w:szCs w:val="18"/>
              </w:rPr>
            </w:pPr>
            <w:r w:rsidRPr="00DE7B59">
              <w:rPr>
                <w:rFonts w:cs="Arial"/>
                <w:szCs w:val="18"/>
              </w:rPr>
              <w:t>≤ 193</w:t>
            </w:r>
          </w:p>
        </w:tc>
        <w:tc>
          <w:tcPr>
            <w:tcW w:w="771" w:type="dxa"/>
            <w:shd w:val="clear" w:color="auto" w:fill="auto"/>
            <w:vAlign w:val="center"/>
          </w:tcPr>
          <w:p w14:paraId="331831B1" w14:textId="77777777" w:rsidR="00D20E5B" w:rsidRPr="00DE7B59" w:rsidRDefault="00D20E5B" w:rsidP="005A53D1">
            <w:pPr>
              <w:pStyle w:val="TAC"/>
              <w:rPr>
                <w:rFonts w:cs="Arial"/>
                <w:szCs w:val="18"/>
              </w:rPr>
            </w:pPr>
            <w:r w:rsidRPr="00DE7B59">
              <w:rPr>
                <w:rFonts w:cs="Arial"/>
                <w:szCs w:val="18"/>
              </w:rPr>
              <w:t>111</w:t>
            </w:r>
          </w:p>
        </w:tc>
        <w:tc>
          <w:tcPr>
            <w:tcW w:w="1016" w:type="dxa"/>
            <w:shd w:val="clear" w:color="auto" w:fill="auto"/>
            <w:vAlign w:val="center"/>
          </w:tcPr>
          <w:p w14:paraId="42373442" w14:textId="77777777" w:rsidR="00D20E5B" w:rsidRPr="00DE7B59" w:rsidRDefault="00D20E5B" w:rsidP="005A53D1">
            <w:pPr>
              <w:pStyle w:val="TAC"/>
              <w:rPr>
                <w:rFonts w:cs="Arial"/>
                <w:szCs w:val="18"/>
              </w:rPr>
            </w:pPr>
            <w:r w:rsidRPr="00DE7B59">
              <w:rPr>
                <w:rFonts w:cs="Arial"/>
                <w:szCs w:val="18"/>
              </w:rPr>
              <w:t>≤ 10760</w:t>
            </w:r>
          </w:p>
        </w:tc>
        <w:tc>
          <w:tcPr>
            <w:tcW w:w="771" w:type="dxa"/>
            <w:vAlign w:val="center"/>
          </w:tcPr>
          <w:p w14:paraId="5ADCA376" w14:textId="77777777" w:rsidR="00D20E5B" w:rsidRPr="00DE7B59" w:rsidRDefault="00D20E5B" w:rsidP="005A53D1">
            <w:pPr>
              <w:pStyle w:val="TAC"/>
              <w:rPr>
                <w:rFonts w:cs="Arial"/>
                <w:szCs w:val="18"/>
              </w:rPr>
            </w:pPr>
            <w:r w:rsidRPr="00DE7B59">
              <w:rPr>
                <w:rFonts w:cs="Arial"/>
                <w:szCs w:val="18"/>
              </w:rPr>
              <w:t>175</w:t>
            </w:r>
          </w:p>
        </w:tc>
        <w:tc>
          <w:tcPr>
            <w:tcW w:w="1261" w:type="dxa"/>
            <w:vAlign w:val="center"/>
          </w:tcPr>
          <w:p w14:paraId="5D77DDC0" w14:textId="77777777" w:rsidR="00D20E5B" w:rsidRPr="00DE7B59" w:rsidRDefault="00D20E5B" w:rsidP="005A53D1">
            <w:pPr>
              <w:pStyle w:val="TAC"/>
              <w:rPr>
                <w:rFonts w:cs="Arial"/>
                <w:szCs w:val="18"/>
              </w:rPr>
            </w:pPr>
            <w:r w:rsidRPr="00DE7B59">
              <w:rPr>
                <w:rFonts w:cs="Arial"/>
                <w:szCs w:val="18"/>
              </w:rPr>
              <w:t>≤ 602350</w:t>
            </w:r>
          </w:p>
        </w:tc>
        <w:tc>
          <w:tcPr>
            <w:tcW w:w="771" w:type="dxa"/>
            <w:vAlign w:val="center"/>
          </w:tcPr>
          <w:p w14:paraId="5A830091" w14:textId="77777777" w:rsidR="00D20E5B" w:rsidRPr="00DE7B59" w:rsidRDefault="00D20E5B" w:rsidP="005A53D1">
            <w:pPr>
              <w:pStyle w:val="TAC"/>
              <w:rPr>
                <w:rFonts w:cs="Arial"/>
                <w:szCs w:val="18"/>
              </w:rPr>
            </w:pPr>
            <w:r w:rsidRPr="00DE7B59">
              <w:rPr>
                <w:rFonts w:cs="Arial"/>
                <w:szCs w:val="18"/>
              </w:rPr>
              <w:t>239</w:t>
            </w:r>
          </w:p>
        </w:tc>
        <w:tc>
          <w:tcPr>
            <w:tcW w:w="1507" w:type="dxa"/>
            <w:vAlign w:val="center"/>
          </w:tcPr>
          <w:p w14:paraId="6EB99124" w14:textId="77777777" w:rsidR="00D20E5B" w:rsidRPr="00DE7B59" w:rsidRDefault="00D20E5B" w:rsidP="005A53D1">
            <w:pPr>
              <w:pStyle w:val="TAC"/>
              <w:rPr>
                <w:rFonts w:cs="Arial"/>
                <w:szCs w:val="18"/>
              </w:rPr>
            </w:pPr>
            <w:r w:rsidRPr="00DE7B59">
              <w:rPr>
                <w:rFonts w:cs="Arial"/>
                <w:szCs w:val="18"/>
              </w:rPr>
              <w:t>≤ 33721553</w:t>
            </w:r>
          </w:p>
        </w:tc>
      </w:tr>
      <w:tr w:rsidR="00D20E5B" w:rsidRPr="00DE7B59" w14:paraId="27CB847F" w14:textId="77777777" w:rsidTr="005A53D1">
        <w:trPr>
          <w:trHeight w:val="170"/>
          <w:jc w:val="center"/>
        </w:trPr>
        <w:tc>
          <w:tcPr>
            <w:tcW w:w="770" w:type="dxa"/>
            <w:shd w:val="clear" w:color="auto" w:fill="auto"/>
            <w:vAlign w:val="center"/>
          </w:tcPr>
          <w:p w14:paraId="484AFF82" w14:textId="77777777" w:rsidR="00D20E5B" w:rsidRPr="00DE7B59" w:rsidRDefault="00D20E5B" w:rsidP="005A53D1">
            <w:pPr>
              <w:pStyle w:val="TAC"/>
              <w:rPr>
                <w:rFonts w:cs="Arial"/>
                <w:szCs w:val="18"/>
              </w:rPr>
            </w:pPr>
            <w:r w:rsidRPr="00DE7B59">
              <w:rPr>
                <w:rFonts w:cs="Arial"/>
                <w:szCs w:val="18"/>
              </w:rPr>
              <w:t>48</w:t>
            </w:r>
          </w:p>
        </w:tc>
        <w:tc>
          <w:tcPr>
            <w:tcW w:w="1016" w:type="dxa"/>
            <w:shd w:val="clear" w:color="auto" w:fill="auto"/>
            <w:vAlign w:val="center"/>
          </w:tcPr>
          <w:p w14:paraId="003908EE" w14:textId="77777777" w:rsidR="00D20E5B" w:rsidRPr="00DE7B59" w:rsidRDefault="00D20E5B" w:rsidP="005A53D1">
            <w:pPr>
              <w:pStyle w:val="TAC"/>
              <w:rPr>
                <w:rFonts w:cs="Arial"/>
                <w:szCs w:val="18"/>
              </w:rPr>
            </w:pPr>
            <w:r w:rsidRPr="00DE7B59">
              <w:rPr>
                <w:rFonts w:cs="Arial"/>
                <w:szCs w:val="18"/>
              </w:rPr>
              <w:t>≤ 205</w:t>
            </w:r>
          </w:p>
        </w:tc>
        <w:tc>
          <w:tcPr>
            <w:tcW w:w="771" w:type="dxa"/>
            <w:shd w:val="clear" w:color="auto" w:fill="auto"/>
            <w:vAlign w:val="center"/>
          </w:tcPr>
          <w:p w14:paraId="271838C0" w14:textId="77777777" w:rsidR="00D20E5B" w:rsidRPr="00DE7B59" w:rsidRDefault="00D20E5B" w:rsidP="005A53D1">
            <w:pPr>
              <w:pStyle w:val="TAC"/>
              <w:rPr>
                <w:rFonts w:cs="Arial"/>
                <w:szCs w:val="18"/>
              </w:rPr>
            </w:pPr>
            <w:r w:rsidRPr="00DE7B59">
              <w:rPr>
                <w:rFonts w:cs="Arial"/>
                <w:szCs w:val="18"/>
              </w:rPr>
              <w:t>112</w:t>
            </w:r>
          </w:p>
        </w:tc>
        <w:tc>
          <w:tcPr>
            <w:tcW w:w="1016" w:type="dxa"/>
            <w:shd w:val="clear" w:color="auto" w:fill="auto"/>
            <w:vAlign w:val="center"/>
          </w:tcPr>
          <w:p w14:paraId="6745F09F" w14:textId="77777777" w:rsidR="00D20E5B" w:rsidRPr="00DE7B59" w:rsidRDefault="00D20E5B" w:rsidP="005A53D1">
            <w:pPr>
              <w:pStyle w:val="TAC"/>
              <w:rPr>
                <w:rFonts w:cs="Arial"/>
                <w:szCs w:val="18"/>
              </w:rPr>
            </w:pPr>
            <w:r w:rsidRPr="00DE7B59">
              <w:rPr>
                <w:rFonts w:cs="Arial"/>
                <w:szCs w:val="18"/>
              </w:rPr>
              <w:t>≤ 11458</w:t>
            </w:r>
          </w:p>
        </w:tc>
        <w:tc>
          <w:tcPr>
            <w:tcW w:w="771" w:type="dxa"/>
            <w:vAlign w:val="center"/>
          </w:tcPr>
          <w:p w14:paraId="012CE7F2" w14:textId="77777777" w:rsidR="00D20E5B" w:rsidRPr="00DE7B59" w:rsidRDefault="00D20E5B" w:rsidP="005A53D1">
            <w:pPr>
              <w:pStyle w:val="TAC"/>
              <w:rPr>
                <w:rFonts w:cs="Arial"/>
                <w:szCs w:val="18"/>
              </w:rPr>
            </w:pPr>
            <w:r w:rsidRPr="00DE7B59">
              <w:rPr>
                <w:rFonts w:cs="Arial"/>
                <w:szCs w:val="18"/>
              </w:rPr>
              <w:t>176</w:t>
            </w:r>
          </w:p>
        </w:tc>
        <w:tc>
          <w:tcPr>
            <w:tcW w:w="1261" w:type="dxa"/>
            <w:vAlign w:val="center"/>
          </w:tcPr>
          <w:p w14:paraId="32CADCC5" w14:textId="77777777" w:rsidR="00D20E5B" w:rsidRPr="00DE7B59" w:rsidRDefault="00D20E5B" w:rsidP="005A53D1">
            <w:pPr>
              <w:pStyle w:val="TAC"/>
              <w:rPr>
                <w:rFonts w:cs="Arial"/>
                <w:szCs w:val="18"/>
              </w:rPr>
            </w:pPr>
            <w:r w:rsidRPr="00DE7B59">
              <w:rPr>
                <w:rFonts w:cs="Arial"/>
                <w:szCs w:val="18"/>
              </w:rPr>
              <w:t>≤ 641449</w:t>
            </w:r>
          </w:p>
        </w:tc>
        <w:tc>
          <w:tcPr>
            <w:tcW w:w="771" w:type="dxa"/>
            <w:vAlign w:val="center"/>
          </w:tcPr>
          <w:p w14:paraId="2B8451B4" w14:textId="77777777" w:rsidR="00D20E5B" w:rsidRPr="00DE7B59" w:rsidRDefault="00D20E5B" w:rsidP="005A53D1">
            <w:pPr>
              <w:pStyle w:val="TAC"/>
              <w:rPr>
                <w:rFonts w:cs="Arial"/>
                <w:szCs w:val="18"/>
              </w:rPr>
            </w:pPr>
            <w:r w:rsidRPr="00DE7B59">
              <w:rPr>
                <w:rFonts w:cs="Arial"/>
                <w:szCs w:val="18"/>
              </w:rPr>
              <w:t>240</w:t>
            </w:r>
          </w:p>
        </w:tc>
        <w:tc>
          <w:tcPr>
            <w:tcW w:w="1507" w:type="dxa"/>
            <w:vAlign w:val="center"/>
          </w:tcPr>
          <w:p w14:paraId="0E3F2718" w14:textId="77777777" w:rsidR="00D20E5B" w:rsidRPr="00DE7B59" w:rsidRDefault="00D20E5B" w:rsidP="005A53D1">
            <w:pPr>
              <w:pStyle w:val="TAC"/>
              <w:rPr>
                <w:rFonts w:cs="Arial"/>
                <w:szCs w:val="18"/>
              </w:rPr>
            </w:pPr>
            <w:r w:rsidRPr="00DE7B59">
              <w:rPr>
                <w:rFonts w:cs="Arial"/>
                <w:szCs w:val="18"/>
              </w:rPr>
              <w:t>≤ 35910462</w:t>
            </w:r>
          </w:p>
        </w:tc>
      </w:tr>
      <w:tr w:rsidR="00D20E5B" w:rsidRPr="00DE7B59" w14:paraId="6C53DE8D" w14:textId="77777777" w:rsidTr="005A53D1">
        <w:trPr>
          <w:trHeight w:val="170"/>
          <w:jc w:val="center"/>
        </w:trPr>
        <w:tc>
          <w:tcPr>
            <w:tcW w:w="770" w:type="dxa"/>
            <w:shd w:val="clear" w:color="auto" w:fill="auto"/>
            <w:vAlign w:val="center"/>
          </w:tcPr>
          <w:p w14:paraId="45A6C3E1" w14:textId="77777777" w:rsidR="00D20E5B" w:rsidRPr="00DE7B59" w:rsidRDefault="00D20E5B" w:rsidP="005A53D1">
            <w:pPr>
              <w:pStyle w:val="TAC"/>
              <w:rPr>
                <w:rFonts w:cs="Arial"/>
                <w:szCs w:val="18"/>
              </w:rPr>
            </w:pPr>
            <w:r w:rsidRPr="00DE7B59">
              <w:rPr>
                <w:rFonts w:cs="Arial"/>
                <w:szCs w:val="18"/>
              </w:rPr>
              <w:t>49</w:t>
            </w:r>
          </w:p>
        </w:tc>
        <w:tc>
          <w:tcPr>
            <w:tcW w:w="1016" w:type="dxa"/>
            <w:shd w:val="clear" w:color="auto" w:fill="auto"/>
            <w:vAlign w:val="center"/>
          </w:tcPr>
          <w:p w14:paraId="29B578BA" w14:textId="77777777" w:rsidR="00D20E5B" w:rsidRPr="00DE7B59" w:rsidRDefault="00D20E5B" w:rsidP="005A53D1">
            <w:pPr>
              <w:pStyle w:val="TAC"/>
              <w:rPr>
                <w:rFonts w:cs="Arial"/>
                <w:szCs w:val="18"/>
              </w:rPr>
            </w:pPr>
            <w:r w:rsidRPr="00DE7B59">
              <w:rPr>
                <w:rFonts w:cs="Arial"/>
                <w:szCs w:val="18"/>
              </w:rPr>
              <w:t>≤ 218</w:t>
            </w:r>
          </w:p>
        </w:tc>
        <w:tc>
          <w:tcPr>
            <w:tcW w:w="771" w:type="dxa"/>
            <w:shd w:val="clear" w:color="auto" w:fill="auto"/>
            <w:vAlign w:val="center"/>
          </w:tcPr>
          <w:p w14:paraId="31E53B9B" w14:textId="77777777" w:rsidR="00D20E5B" w:rsidRPr="00DE7B59" w:rsidRDefault="00D20E5B" w:rsidP="005A53D1">
            <w:pPr>
              <w:pStyle w:val="TAC"/>
              <w:rPr>
                <w:rFonts w:cs="Arial"/>
                <w:szCs w:val="18"/>
              </w:rPr>
            </w:pPr>
            <w:r w:rsidRPr="00DE7B59">
              <w:rPr>
                <w:rFonts w:cs="Arial"/>
                <w:szCs w:val="18"/>
              </w:rPr>
              <w:t>113</w:t>
            </w:r>
          </w:p>
        </w:tc>
        <w:tc>
          <w:tcPr>
            <w:tcW w:w="1016" w:type="dxa"/>
            <w:shd w:val="clear" w:color="auto" w:fill="auto"/>
            <w:vAlign w:val="center"/>
          </w:tcPr>
          <w:p w14:paraId="422C8073" w14:textId="77777777" w:rsidR="00D20E5B" w:rsidRPr="00DE7B59" w:rsidRDefault="00D20E5B" w:rsidP="005A53D1">
            <w:pPr>
              <w:pStyle w:val="TAC"/>
              <w:rPr>
                <w:rFonts w:cs="Arial"/>
                <w:szCs w:val="18"/>
              </w:rPr>
            </w:pPr>
            <w:r w:rsidRPr="00DE7B59">
              <w:rPr>
                <w:rFonts w:cs="Arial"/>
                <w:szCs w:val="18"/>
              </w:rPr>
              <w:t>≤ 12202</w:t>
            </w:r>
          </w:p>
        </w:tc>
        <w:tc>
          <w:tcPr>
            <w:tcW w:w="771" w:type="dxa"/>
            <w:vAlign w:val="center"/>
          </w:tcPr>
          <w:p w14:paraId="40489F22" w14:textId="77777777" w:rsidR="00D20E5B" w:rsidRPr="00DE7B59" w:rsidRDefault="00D20E5B" w:rsidP="005A53D1">
            <w:pPr>
              <w:pStyle w:val="TAC"/>
              <w:rPr>
                <w:rFonts w:cs="Arial"/>
                <w:szCs w:val="18"/>
              </w:rPr>
            </w:pPr>
            <w:r w:rsidRPr="00DE7B59">
              <w:rPr>
                <w:rFonts w:cs="Arial"/>
                <w:szCs w:val="18"/>
              </w:rPr>
              <w:t>177</w:t>
            </w:r>
          </w:p>
        </w:tc>
        <w:tc>
          <w:tcPr>
            <w:tcW w:w="1261" w:type="dxa"/>
            <w:vAlign w:val="center"/>
          </w:tcPr>
          <w:p w14:paraId="3D0DAFA5" w14:textId="77777777" w:rsidR="00D20E5B" w:rsidRPr="00DE7B59" w:rsidRDefault="00D20E5B" w:rsidP="005A53D1">
            <w:pPr>
              <w:pStyle w:val="TAC"/>
              <w:rPr>
                <w:rFonts w:cs="Arial"/>
                <w:szCs w:val="18"/>
              </w:rPr>
            </w:pPr>
            <w:r w:rsidRPr="00DE7B59">
              <w:rPr>
                <w:rFonts w:cs="Arial"/>
                <w:szCs w:val="18"/>
              </w:rPr>
              <w:t>≤ 683087</w:t>
            </w:r>
          </w:p>
        </w:tc>
        <w:tc>
          <w:tcPr>
            <w:tcW w:w="771" w:type="dxa"/>
            <w:vAlign w:val="center"/>
          </w:tcPr>
          <w:p w14:paraId="5118340B" w14:textId="77777777" w:rsidR="00D20E5B" w:rsidRPr="00DE7B59" w:rsidRDefault="00D20E5B" w:rsidP="005A53D1">
            <w:pPr>
              <w:pStyle w:val="TAC"/>
              <w:rPr>
                <w:rFonts w:cs="Arial"/>
                <w:szCs w:val="18"/>
              </w:rPr>
            </w:pPr>
            <w:r w:rsidRPr="00DE7B59">
              <w:rPr>
                <w:rFonts w:cs="Arial"/>
                <w:szCs w:val="18"/>
              </w:rPr>
              <w:t>241</w:t>
            </w:r>
          </w:p>
        </w:tc>
        <w:tc>
          <w:tcPr>
            <w:tcW w:w="1507" w:type="dxa"/>
            <w:vAlign w:val="center"/>
          </w:tcPr>
          <w:p w14:paraId="28916170" w14:textId="77777777" w:rsidR="00D20E5B" w:rsidRPr="00DE7B59" w:rsidRDefault="00D20E5B" w:rsidP="005A53D1">
            <w:pPr>
              <w:pStyle w:val="TAC"/>
              <w:rPr>
                <w:rFonts w:cs="Arial"/>
                <w:szCs w:val="18"/>
              </w:rPr>
            </w:pPr>
            <w:r w:rsidRPr="00DE7B59">
              <w:rPr>
                <w:rFonts w:cs="Arial"/>
                <w:szCs w:val="18"/>
              </w:rPr>
              <w:t>≤ 38241455</w:t>
            </w:r>
          </w:p>
        </w:tc>
      </w:tr>
      <w:tr w:rsidR="00D20E5B" w:rsidRPr="00DE7B59" w14:paraId="27BDEC6A" w14:textId="77777777" w:rsidTr="005A53D1">
        <w:trPr>
          <w:trHeight w:val="170"/>
          <w:jc w:val="center"/>
        </w:trPr>
        <w:tc>
          <w:tcPr>
            <w:tcW w:w="770" w:type="dxa"/>
            <w:shd w:val="clear" w:color="auto" w:fill="auto"/>
            <w:vAlign w:val="center"/>
          </w:tcPr>
          <w:p w14:paraId="688DB165" w14:textId="77777777" w:rsidR="00D20E5B" w:rsidRPr="00DE7B59" w:rsidRDefault="00D20E5B" w:rsidP="005A53D1">
            <w:pPr>
              <w:pStyle w:val="TAC"/>
              <w:rPr>
                <w:rFonts w:cs="Arial"/>
                <w:szCs w:val="18"/>
              </w:rPr>
            </w:pPr>
            <w:r w:rsidRPr="00DE7B59">
              <w:rPr>
                <w:rFonts w:cs="Arial"/>
                <w:szCs w:val="18"/>
              </w:rPr>
              <w:t>50</w:t>
            </w:r>
          </w:p>
        </w:tc>
        <w:tc>
          <w:tcPr>
            <w:tcW w:w="1016" w:type="dxa"/>
            <w:shd w:val="clear" w:color="auto" w:fill="auto"/>
            <w:vAlign w:val="center"/>
          </w:tcPr>
          <w:p w14:paraId="1EDB585E" w14:textId="77777777" w:rsidR="00D20E5B" w:rsidRPr="00DE7B59" w:rsidRDefault="00D20E5B" w:rsidP="005A53D1">
            <w:pPr>
              <w:pStyle w:val="TAC"/>
              <w:rPr>
                <w:rFonts w:cs="Arial"/>
                <w:szCs w:val="18"/>
              </w:rPr>
            </w:pPr>
            <w:r w:rsidRPr="00DE7B59">
              <w:rPr>
                <w:rFonts w:cs="Arial"/>
                <w:szCs w:val="18"/>
              </w:rPr>
              <w:t>≤ 233</w:t>
            </w:r>
          </w:p>
        </w:tc>
        <w:tc>
          <w:tcPr>
            <w:tcW w:w="771" w:type="dxa"/>
            <w:shd w:val="clear" w:color="auto" w:fill="auto"/>
            <w:vAlign w:val="center"/>
          </w:tcPr>
          <w:p w14:paraId="5FD9DE78" w14:textId="77777777" w:rsidR="00D20E5B" w:rsidRPr="00DE7B59" w:rsidRDefault="00D20E5B" w:rsidP="005A53D1">
            <w:pPr>
              <w:pStyle w:val="TAC"/>
              <w:rPr>
                <w:rFonts w:cs="Arial"/>
                <w:szCs w:val="18"/>
              </w:rPr>
            </w:pPr>
            <w:r w:rsidRPr="00DE7B59">
              <w:rPr>
                <w:rFonts w:cs="Arial"/>
                <w:szCs w:val="18"/>
              </w:rPr>
              <w:t>114</w:t>
            </w:r>
          </w:p>
        </w:tc>
        <w:tc>
          <w:tcPr>
            <w:tcW w:w="1016" w:type="dxa"/>
            <w:shd w:val="clear" w:color="auto" w:fill="auto"/>
            <w:vAlign w:val="center"/>
          </w:tcPr>
          <w:p w14:paraId="44389702" w14:textId="77777777" w:rsidR="00D20E5B" w:rsidRPr="00DE7B59" w:rsidRDefault="00D20E5B" w:rsidP="005A53D1">
            <w:pPr>
              <w:pStyle w:val="TAC"/>
              <w:rPr>
                <w:rFonts w:cs="Arial"/>
                <w:szCs w:val="18"/>
              </w:rPr>
            </w:pPr>
            <w:r w:rsidRPr="00DE7B59">
              <w:rPr>
                <w:rFonts w:cs="Arial"/>
                <w:szCs w:val="18"/>
              </w:rPr>
              <w:t>≤ 12994</w:t>
            </w:r>
          </w:p>
        </w:tc>
        <w:tc>
          <w:tcPr>
            <w:tcW w:w="771" w:type="dxa"/>
            <w:vAlign w:val="center"/>
          </w:tcPr>
          <w:p w14:paraId="4A05F367" w14:textId="77777777" w:rsidR="00D20E5B" w:rsidRPr="00DE7B59" w:rsidRDefault="00D20E5B" w:rsidP="005A53D1">
            <w:pPr>
              <w:pStyle w:val="TAC"/>
              <w:rPr>
                <w:rFonts w:cs="Arial"/>
                <w:szCs w:val="18"/>
              </w:rPr>
            </w:pPr>
            <w:r w:rsidRPr="00DE7B59">
              <w:rPr>
                <w:rFonts w:cs="Arial"/>
                <w:szCs w:val="18"/>
              </w:rPr>
              <w:t>178</w:t>
            </w:r>
          </w:p>
        </w:tc>
        <w:tc>
          <w:tcPr>
            <w:tcW w:w="1261" w:type="dxa"/>
            <w:vAlign w:val="center"/>
          </w:tcPr>
          <w:p w14:paraId="6157A1CA" w14:textId="77777777" w:rsidR="00D20E5B" w:rsidRPr="00DE7B59" w:rsidRDefault="00D20E5B" w:rsidP="005A53D1">
            <w:pPr>
              <w:pStyle w:val="TAC"/>
              <w:rPr>
                <w:rFonts w:cs="Arial"/>
                <w:szCs w:val="18"/>
              </w:rPr>
            </w:pPr>
            <w:r w:rsidRPr="00DE7B59">
              <w:rPr>
                <w:rFonts w:cs="Arial"/>
                <w:szCs w:val="18"/>
              </w:rPr>
              <w:t>≤ 727427</w:t>
            </w:r>
          </w:p>
        </w:tc>
        <w:tc>
          <w:tcPr>
            <w:tcW w:w="771" w:type="dxa"/>
            <w:vAlign w:val="center"/>
          </w:tcPr>
          <w:p w14:paraId="79E6A762" w14:textId="77777777" w:rsidR="00D20E5B" w:rsidRPr="00DE7B59" w:rsidRDefault="00D20E5B" w:rsidP="005A53D1">
            <w:pPr>
              <w:pStyle w:val="TAC"/>
              <w:rPr>
                <w:rFonts w:cs="Arial"/>
                <w:szCs w:val="18"/>
              </w:rPr>
            </w:pPr>
            <w:r w:rsidRPr="00DE7B59">
              <w:rPr>
                <w:rFonts w:cs="Arial"/>
                <w:szCs w:val="18"/>
              </w:rPr>
              <w:t>242</w:t>
            </w:r>
          </w:p>
        </w:tc>
        <w:tc>
          <w:tcPr>
            <w:tcW w:w="1507" w:type="dxa"/>
            <w:vAlign w:val="center"/>
          </w:tcPr>
          <w:p w14:paraId="20B0551D" w14:textId="77777777" w:rsidR="00D20E5B" w:rsidRPr="00DE7B59" w:rsidRDefault="00D20E5B" w:rsidP="005A53D1">
            <w:pPr>
              <w:pStyle w:val="TAC"/>
              <w:rPr>
                <w:rFonts w:cs="Arial"/>
                <w:szCs w:val="18"/>
              </w:rPr>
            </w:pPr>
            <w:r w:rsidRPr="00DE7B59">
              <w:rPr>
                <w:rFonts w:cs="Arial"/>
                <w:szCs w:val="18"/>
              </w:rPr>
              <w:t>≤ 40723756</w:t>
            </w:r>
          </w:p>
        </w:tc>
      </w:tr>
      <w:tr w:rsidR="00D20E5B" w:rsidRPr="00DE7B59" w14:paraId="58177356" w14:textId="77777777" w:rsidTr="005A53D1">
        <w:trPr>
          <w:trHeight w:val="170"/>
          <w:jc w:val="center"/>
        </w:trPr>
        <w:tc>
          <w:tcPr>
            <w:tcW w:w="770" w:type="dxa"/>
            <w:shd w:val="clear" w:color="auto" w:fill="auto"/>
            <w:vAlign w:val="center"/>
          </w:tcPr>
          <w:p w14:paraId="3C235ECC" w14:textId="77777777" w:rsidR="00D20E5B" w:rsidRPr="00DE7B59" w:rsidRDefault="00D20E5B" w:rsidP="005A53D1">
            <w:pPr>
              <w:pStyle w:val="TAC"/>
              <w:rPr>
                <w:rFonts w:cs="Arial"/>
                <w:szCs w:val="18"/>
              </w:rPr>
            </w:pPr>
            <w:r w:rsidRPr="00DE7B59">
              <w:rPr>
                <w:rFonts w:cs="Arial"/>
                <w:szCs w:val="18"/>
              </w:rPr>
              <w:t>51</w:t>
            </w:r>
          </w:p>
        </w:tc>
        <w:tc>
          <w:tcPr>
            <w:tcW w:w="1016" w:type="dxa"/>
            <w:shd w:val="clear" w:color="auto" w:fill="auto"/>
            <w:vAlign w:val="center"/>
          </w:tcPr>
          <w:p w14:paraId="33F88C1B" w14:textId="77777777" w:rsidR="00D20E5B" w:rsidRPr="00DE7B59" w:rsidRDefault="00D20E5B" w:rsidP="005A53D1">
            <w:pPr>
              <w:pStyle w:val="TAC"/>
              <w:rPr>
                <w:rFonts w:cs="Arial"/>
                <w:szCs w:val="18"/>
              </w:rPr>
            </w:pPr>
            <w:r w:rsidRPr="00DE7B59">
              <w:rPr>
                <w:rFonts w:cs="Arial"/>
                <w:szCs w:val="18"/>
              </w:rPr>
              <w:t>≤ 248</w:t>
            </w:r>
          </w:p>
        </w:tc>
        <w:tc>
          <w:tcPr>
            <w:tcW w:w="771" w:type="dxa"/>
            <w:shd w:val="clear" w:color="auto" w:fill="auto"/>
            <w:vAlign w:val="center"/>
          </w:tcPr>
          <w:p w14:paraId="6123B309" w14:textId="77777777" w:rsidR="00D20E5B" w:rsidRPr="00DE7B59" w:rsidRDefault="00D20E5B" w:rsidP="005A53D1">
            <w:pPr>
              <w:pStyle w:val="TAC"/>
              <w:rPr>
                <w:rFonts w:cs="Arial"/>
                <w:szCs w:val="18"/>
              </w:rPr>
            </w:pPr>
            <w:r w:rsidRPr="00DE7B59">
              <w:rPr>
                <w:rFonts w:cs="Arial"/>
                <w:szCs w:val="18"/>
              </w:rPr>
              <w:t>115</w:t>
            </w:r>
          </w:p>
        </w:tc>
        <w:tc>
          <w:tcPr>
            <w:tcW w:w="1016" w:type="dxa"/>
            <w:shd w:val="clear" w:color="auto" w:fill="auto"/>
            <w:vAlign w:val="center"/>
          </w:tcPr>
          <w:p w14:paraId="31984832" w14:textId="77777777" w:rsidR="00D20E5B" w:rsidRPr="00DE7B59" w:rsidRDefault="00D20E5B" w:rsidP="005A53D1">
            <w:pPr>
              <w:pStyle w:val="TAC"/>
              <w:rPr>
                <w:rFonts w:cs="Arial"/>
                <w:szCs w:val="18"/>
              </w:rPr>
            </w:pPr>
            <w:r w:rsidRPr="00DE7B59">
              <w:rPr>
                <w:rFonts w:cs="Arial"/>
                <w:szCs w:val="18"/>
              </w:rPr>
              <w:t>≤ 13838</w:t>
            </w:r>
          </w:p>
        </w:tc>
        <w:tc>
          <w:tcPr>
            <w:tcW w:w="771" w:type="dxa"/>
            <w:vAlign w:val="center"/>
          </w:tcPr>
          <w:p w14:paraId="3A167D88" w14:textId="77777777" w:rsidR="00D20E5B" w:rsidRPr="00DE7B59" w:rsidRDefault="00D20E5B" w:rsidP="005A53D1">
            <w:pPr>
              <w:pStyle w:val="TAC"/>
              <w:rPr>
                <w:rFonts w:cs="Arial"/>
                <w:szCs w:val="18"/>
              </w:rPr>
            </w:pPr>
            <w:r w:rsidRPr="00DE7B59">
              <w:rPr>
                <w:rFonts w:cs="Arial"/>
                <w:szCs w:val="18"/>
              </w:rPr>
              <w:t>179</w:t>
            </w:r>
          </w:p>
        </w:tc>
        <w:tc>
          <w:tcPr>
            <w:tcW w:w="1261" w:type="dxa"/>
            <w:vAlign w:val="center"/>
          </w:tcPr>
          <w:p w14:paraId="0BDA9C4E" w14:textId="77777777" w:rsidR="00D20E5B" w:rsidRPr="00DE7B59" w:rsidRDefault="00D20E5B" w:rsidP="005A53D1">
            <w:pPr>
              <w:pStyle w:val="TAC"/>
              <w:rPr>
                <w:rFonts w:cs="Arial"/>
                <w:szCs w:val="18"/>
              </w:rPr>
            </w:pPr>
            <w:r w:rsidRPr="00DE7B59">
              <w:rPr>
                <w:rFonts w:cs="Arial"/>
                <w:szCs w:val="18"/>
              </w:rPr>
              <w:t>≤ 774645</w:t>
            </w:r>
          </w:p>
        </w:tc>
        <w:tc>
          <w:tcPr>
            <w:tcW w:w="771" w:type="dxa"/>
            <w:vAlign w:val="center"/>
          </w:tcPr>
          <w:p w14:paraId="5CAB2444" w14:textId="77777777" w:rsidR="00D20E5B" w:rsidRPr="00DE7B59" w:rsidRDefault="00D20E5B" w:rsidP="005A53D1">
            <w:pPr>
              <w:pStyle w:val="TAC"/>
              <w:rPr>
                <w:rFonts w:cs="Arial"/>
                <w:szCs w:val="18"/>
              </w:rPr>
            </w:pPr>
            <w:r w:rsidRPr="00DE7B59">
              <w:rPr>
                <w:rFonts w:cs="Arial"/>
                <w:szCs w:val="18"/>
              </w:rPr>
              <w:t>243</w:t>
            </w:r>
          </w:p>
        </w:tc>
        <w:tc>
          <w:tcPr>
            <w:tcW w:w="1507" w:type="dxa"/>
            <w:vAlign w:val="center"/>
          </w:tcPr>
          <w:p w14:paraId="2C9B2CEE" w14:textId="77777777" w:rsidR="00D20E5B" w:rsidRPr="00DE7B59" w:rsidRDefault="00D20E5B" w:rsidP="005A53D1">
            <w:pPr>
              <w:pStyle w:val="TAC"/>
              <w:rPr>
                <w:rFonts w:cs="Arial"/>
                <w:szCs w:val="18"/>
              </w:rPr>
            </w:pPr>
            <w:r w:rsidRPr="00DE7B59">
              <w:rPr>
                <w:rFonts w:cs="Arial"/>
                <w:szCs w:val="18"/>
              </w:rPr>
              <w:t>≤ 43367187</w:t>
            </w:r>
          </w:p>
        </w:tc>
      </w:tr>
      <w:tr w:rsidR="00D20E5B" w:rsidRPr="00DE7B59" w14:paraId="51511061" w14:textId="77777777" w:rsidTr="005A53D1">
        <w:trPr>
          <w:trHeight w:val="170"/>
          <w:jc w:val="center"/>
        </w:trPr>
        <w:tc>
          <w:tcPr>
            <w:tcW w:w="770" w:type="dxa"/>
            <w:shd w:val="clear" w:color="auto" w:fill="auto"/>
            <w:vAlign w:val="center"/>
          </w:tcPr>
          <w:p w14:paraId="16B09205" w14:textId="77777777" w:rsidR="00D20E5B" w:rsidRPr="00DE7B59" w:rsidRDefault="00D20E5B" w:rsidP="005A53D1">
            <w:pPr>
              <w:pStyle w:val="TAC"/>
              <w:rPr>
                <w:rFonts w:cs="Arial"/>
                <w:szCs w:val="18"/>
              </w:rPr>
            </w:pPr>
            <w:r w:rsidRPr="00DE7B59">
              <w:rPr>
                <w:rFonts w:cs="Arial"/>
                <w:szCs w:val="18"/>
              </w:rPr>
              <w:t>52</w:t>
            </w:r>
          </w:p>
        </w:tc>
        <w:tc>
          <w:tcPr>
            <w:tcW w:w="1016" w:type="dxa"/>
            <w:shd w:val="clear" w:color="auto" w:fill="auto"/>
            <w:vAlign w:val="center"/>
          </w:tcPr>
          <w:p w14:paraId="0EDE9340" w14:textId="77777777" w:rsidR="00D20E5B" w:rsidRPr="00DE7B59" w:rsidRDefault="00D20E5B" w:rsidP="005A53D1">
            <w:pPr>
              <w:pStyle w:val="TAC"/>
              <w:rPr>
                <w:rFonts w:cs="Arial"/>
                <w:szCs w:val="18"/>
              </w:rPr>
            </w:pPr>
            <w:r w:rsidRPr="00DE7B59">
              <w:rPr>
                <w:rFonts w:cs="Arial"/>
                <w:szCs w:val="18"/>
              </w:rPr>
              <w:t>≤ 264</w:t>
            </w:r>
          </w:p>
        </w:tc>
        <w:tc>
          <w:tcPr>
            <w:tcW w:w="771" w:type="dxa"/>
            <w:shd w:val="clear" w:color="auto" w:fill="auto"/>
            <w:vAlign w:val="center"/>
          </w:tcPr>
          <w:p w14:paraId="0BC3B207" w14:textId="77777777" w:rsidR="00D20E5B" w:rsidRPr="00DE7B59" w:rsidRDefault="00D20E5B" w:rsidP="005A53D1">
            <w:pPr>
              <w:pStyle w:val="TAC"/>
              <w:rPr>
                <w:rFonts w:cs="Arial"/>
                <w:szCs w:val="18"/>
              </w:rPr>
            </w:pPr>
            <w:r w:rsidRPr="00DE7B59">
              <w:rPr>
                <w:rFonts w:cs="Arial"/>
                <w:szCs w:val="18"/>
              </w:rPr>
              <w:t>116</w:t>
            </w:r>
          </w:p>
        </w:tc>
        <w:tc>
          <w:tcPr>
            <w:tcW w:w="1016" w:type="dxa"/>
            <w:shd w:val="clear" w:color="auto" w:fill="auto"/>
            <w:vAlign w:val="center"/>
          </w:tcPr>
          <w:p w14:paraId="6D917DB9" w14:textId="77777777" w:rsidR="00D20E5B" w:rsidRPr="00DE7B59" w:rsidRDefault="00D20E5B" w:rsidP="005A53D1">
            <w:pPr>
              <w:pStyle w:val="TAC"/>
              <w:rPr>
                <w:rFonts w:cs="Arial"/>
                <w:szCs w:val="18"/>
              </w:rPr>
            </w:pPr>
            <w:r w:rsidRPr="00DE7B59">
              <w:rPr>
                <w:rFonts w:cs="Arial"/>
                <w:szCs w:val="18"/>
              </w:rPr>
              <w:t>≤ 14736</w:t>
            </w:r>
          </w:p>
        </w:tc>
        <w:tc>
          <w:tcPr>
            <w:tcW w:w="771" w:type="dxa"/>
            <w:vAlign w:val="center"/>
          </w:tcPr>
          <w:p w14:paraId="0191117B" w14:textId="77777777" w:rsidR="00D20E5B" w:rsidRPr="00DE7B59" w:rsidRDefault="00D20E5B" w:rsidP="005A53D1">
            <w:pPr>
              <w:pStyle w:val="TAC"/>
              <w:rPr>
                <w:rFonts w:cs="Arial"/>
                <w:szCs w:val="18"/>
              </w:rPr>
            </w:pPr>
            <w:r w:rsidRPr="00DE7B59">
              <w:rPr>
                <w:rFonts w:cs="Arial"/>
                <w:szCs w:val="18"/>
              </w:rPr>
              <w:t>180</w:t>
            </w:r>
          </w:p>
        </w:tc>
        <w:tc>
          <w:tcPr>
            <w:tcW w:w="1261" w:type="dxa"/>
            <w:vAlign w:val="center"/>
          </w:tcPr>
          <w:p w14:paraId="3558451F" w14:textId="77777777" w:rsidR="00D20E5B" w:rsidRPr="00DE7B59" w:rsidRDefault="00D20E5B" w:rsidP="005A53D1">
            <w:pPr>
              <w:pStyle w:val="TAC"/>
              <w:rPr>
                <w:rFonts w:cs="Arial"/>
                <w:szCs w:val="18"/>
              </w:rPr>
            </w:pPr>
            <w:r w:rsidRPr="00DE7B59">
              <w:rPr>
                <w:rFonts w:cs="Arial"/>
                <w:szCs w:val="18"/>
              </w:rPr>
              <w:t>≤ 824928</w:t>
            </w:r>
          </w:p>
        </w:tc>
        <w:tc>
          <w:tcPr>
            <w:tcW w:w="771" w:type="dxa"/>
            <w:vAlign w:val="center"/>
          </w:tcPr>
          <w:p w14:paraId="16607AE6" w14:textId="77777777" w:rsidR="00D20E5B" w:rsidRPr="00DE7B59" w:rsidRDefault="00D20E5B" w:rsidP="005A53D1">
            <w:pPr>
              <w:pStyle w:val="TAC"/>
              <w:rPr>
                <w:rFonts w:cs="Arial"/>
                <w:szCs w:val="18"/>
              </w:rPr>
            </w:pPr>
            <w:r w:rsidRPr="00DE7B59">
              <w:rPr>
                <w:rFonts w:cs="Arial"/>
                <w:szCs w:val="18"/>
              </w:rPr>
              <w:t>244</w:t>
            </w:r>
          </w:p>
        </w:tc>
        <w:tc>
          <w:tcPr>
            <w:tcW w:w="1507" w:type="dxa"/>
            <w:vAlign w:val="center"/>
          </w:tcPr>
          <w:p w14:paraId="0E579739" w14:textId="77777777" w:rsidR="00D20E5B" w:rsidRPr="00DE7B59" w:rsidRDefault="00D20E5B" w:rsidP="005A53D1">
            <w:pPr>
              <w:pStyle w:val="TAC"/>
              <w:rPr>
                <w:rFonts w:cs="Arial"/>
                <w:szCs w:val="18"/>
              </w:rPr>
            </w:pPr>
            <w:r w:rsidRPr="00DE7B59">
              <w:rPr>
                <w:rFonts w:cs="Arial"/>
                <w:szCs w:val="18"/>
              </w:rPr>
              <w:t>≤ 46182206</w:t>
            </w:r>
          </w:p>
        </w:tc>
      </w:tr>
      <w:tr w:rsidR="00D20E5B" w:rsidRPr="00DE7B59" w14:paraId="39A4043E" w14:textId="77777777" w:rsidTr="005A53D1">
        <w:trPr>
          <w:trHeight w:val="170"/>
          <w:jc w:val="center"/>
        </w:trPr>
        <w:tc>
          <w:tcPr>
            <w:tcW w:w="770" w:type="dxa"/>
            <w:shd w:val="clear" w:color="auto" w:fill="auto"/>
            <w:vAlign w:val="center"/>
          </w:tcPr>
          <w:p w14:paraId="2DEE30F1" w14:textId="77777777" w:rsidR="00D20E5B" w:rsidRPr="00DE7B59" w:rsidRDefault="00D20E5B" w:rsidP="005A53D1">
            <w:pPr>
              <w:pStyle w:val="TAC"/>
              <w:rPr>
                <w:rFonts w:cs="Arial"/>
                <w:szCs w:val="18"/>
              </w:rPr>
            </w:pPr>
            <w:r w:rsidRPr="00DE7B59">
              <w:rPr>
                <w:rFonts w:cs="Arial"/>
                <w:szCs w:val="18"/>
              </w:rPr>
              <w:t>53</w:t>
            </w:r>
          </w:p>
        </w:tc>
        <w:tc>
          <w:tcPr>
            <w:tcW w:w="1016" w:type="dxa"/>
            <w:shd w:val="clear" w:color="auto" w:fill="auto"/>
            <w:vAlign w:val="center"/>
          </w:tcPr>
          <w:p w14:paraId="25D86BAA" w14:textId="77777777" w:rsidR="00D20E5B" w:rsidRPr="00DE7B59" w:rsidRDefault="00D20E5B" w:rsidP="005A53D1">
            <w:pPr>
              <w:pStyle w:val="TAC"/>
              <w:rPr>
                <w:rFonts w:cs="Arial"/>
                <w:szCs w:val="18"/>
              </w:rPr>
            </w:pPr>
            <w:r w:rsidRPr="00DE7B59">
              <w:rPr>
                <w:rFonts w:cs="Arial"/>
                <w:szCs w:val="18"/>
              </w:rPr>
              <w:t>≤ 281</w:t>
            </w:r>
          </w:p>
        </w:tc>
        <w:tc>
          <w:tcPr>
            <w:tcW w:w="771" w:type="dxa"/>
            <w:shd w:val="clear" w:color="auto" w:fill="auto"/>
            <w:vAlign w:val="center"/>
          </w:tcPr>
          <w:p w14:paraId="7AA711A0" w14:textId="77777777" w:rsidR="00D20E5B" w:rsidRPr="00DE7B59" w:rsidRDefault="00D20E5B" w:rsidP="005A53D1">
            <w:pPr>
              <w:pStyle w:val="TAC"/>
              <w:rPr>
                <w:rFonts w:cs="Arial"/>
                <w:szCs w:val="18"/>
              </w:rPr>
            </w:pPr>
            <w:r w:rsidRPr="00DE7B59">
              <w:rPr>
                <w:rFonts w:cs="Arial"/>
                <w:szCs w:val="18"/>
              </w:rPr>
              <w:t>117</w:t>
            </w:r>
          </w:p>
        </w:tc>
        <w:tc>
          <w:tcPr>
            <w:tcW w:w="1016" w:type="dxa"/>
            <w:shd w:val="clear" w:color="auto" w:fill="auto"/>
            <w:vAlign w:val="center"/>
          </w:tcPr>
          <w:p w14:paraId="765C2227" w14:textId="77777777" w:rsidR="00D20E5B" w:rsidRPr="00DE7B59" w:rsidRDefault="00D20E5B" w:rsidP="005A53D1">
            <w:pPr>
              <w:pStyle w:val="TAC"/>
              <w:rPr>
                <w:rFonts w:cs="Arial"/>
                <w:szCs w:val="18"/>
              </w:rPr>
            </w:pPr>
            <w:r w:rsidRPr="00DE7B59">
              <w:rPr>
                <w:rFonts w:cs="Arial"/>
                <w:szCs w:val="18"/>
              </w:rPr>
              <w:t>≤ 15692</w:t>
            </w:r>
          </w:p>
        </w:tc>
        <w:tc>
          <w:tcPr>
            <w:tcW w:w="771" w:type="dxa"/>
            <w:vAlign w:val="center"/>
          </w:tcPr>
          <w:p w14:paraId="47973C43" w14:textId="77777777" w:rsidR="00D20E5B" w:rsidRPr="00DE7B59" w:rsidRDefault="00D20E5B" w:rsidP="005A53D1">
            <w:pPr>
              <w:pStyle w:val="TAC"/>
              <w:rPr>
                <w:rFonts w:cs="Arial"/>
                <w:szCs w:val="18"/>
              </w:rPr>
            </w:pPr>
            <w:r w:rsidRPr="00DE7B59">
              <w:rPr>
                <w:rFonts w:cs="Arial"/>
                <w:szCs w:val="18"/>
              </w:rPr>
              <w:t>181</w:t>
            </w:r>
          </w:p>
        </w:tc>
        <w:tc>
          <w:tcPr>
            <w:tcW w:w="1261" w:type="dxa"/>
            <w:vAlign w:val="center"/>
          </w:tcPr>
          <w:p w14:paraId="0FEFA731" w14:textId="77777777" w:rsidR="00D20E5B" w:rsidRPr="00DE7B59" w:rsidRDefault="00D20E5B" w:rsidP="005A53D1">
            <w:pPr>
              <w:pStyle w:val="TAC"/>
              <w:rPr>
                <w:rFonts w:cs="Arial"/>
                <w:szCs w:val="18"/>
              </w:rPr>
            </w:pPr>
            <w:r w:rsidRPr="00DE7B59">
              <w:rPr>
                <w:rFonts w:cs="Arial"/>
                <w:szCs w:val="18"/>
              </w:rPr>
              <w:t>≤ 878475</w:t>
            </w:r>
          </w:p>
        </w:tc>
        <w:tc>
          <w:tcPr>
            <w:tcW w:w="771" w:type="dxa"/>
            <w:vAlign w:val="center"/>
          </w:tcPr>
          <w:p w14:paraId="77EDB5E6" w14:textId="77777777" w:rsidR="00D20E5B" w:rsidRPr="00DE7B59" w:rsidRDefault="00D20E5B" w:rsidP="005A53D1">
            <w:pPr>
              <w:pStyle w:val="TAC"/>
              <w:rPr>
                <w:rFonts w:cs="Arial"/>
                <w:szCs w:val="18"/>
              </w:rPr>
            </w:pPr>
            <w:r w:rsidRPr="00DE7B59">
              <w:rPr>
                <w:rFonts w:cs="Arial"/>
                <w:szCs w:val="18"/>
              </w:rPr>
              <w:t>245</w:t>
            </w:r>
          </w:p>
        </w:tc>
        <w:tc>
          <w:tcPr>
            <w:tcW w:w="1507" w:type="dxa"/>
            <w:vAlign w:val="center"/>
          </w:tcPr>
          <w:p w14:paraId="7568341C" w14:textId="77777777" w:rsidR="00D20E5B" w:rsidRPr="00DE7B59" w:rsidRDefault="00D20E5B" w:rsidP="005A53D1">
            <w:pPr>
              <w:pStyle w:val="TAC"/>
              <w:rPr>
                <w:rFonts w:cs="Arial"/>
                <w:szCs w:val="18"/>
              </w:rPr>
            </w:pPr>
            <w:r w:rsidRPr="00DE7B59">
              <w:rPr>
                <w:rFonts w:cs="Arial"/>
                <w:szCs w:val="18"/>
              </w:rPr>
              <w:t>≤ 49179951</w:t>
            </w:r>
          </w:p>
        </w:tc>
      </w:tr>
      <w:tr w:rsidR="00D20E5B" w:rsidRPr="00DE7B59" w14:paraId="14882C81" w14:textId="77777777" w:rsidTr="005A53D1">
        <w:trPr>
          <w:trHeight w:val="170"/>
          <w:jc w:val="center"/>
        </w:trPr>
        <w:tc>
          <w:tcPr>
            <w:tcW w:w="770" w:type="dxa"/>
            <w:shd w:val="clear" w:color="auto" w:fill="auto"/>
            <w:vAlign w:val="center"/>
          </w:tcPr>
          <w:p w14:paraId="644391EB" w14:textId="77777777" w:rsidR="00D20E5B" w:rsidRPr="00DE7B59" w:rsidRDefault="00D20E5B" w:rsidP="005A53D1">
            <w:pPr>
              <w:pStyle w:val="TAC"/>
              <w:rPr>
                <w:rFonts w:cs="Arial"/>
                <w:szCs w:val="18"/>
              </w:rPr>
            </w:pPr>
            <w:r w:rsidRPr="00DE7B59">
              <w:rPr>
                <w:rFonts w:cs="Arial"/>
                <w:szCs w:val="18"/>
              </w:rPr>
              <w:t>54</w:t>
            </w:r>
          </w:p>
        </w:tc>
        <w:tc>
          <w:tcPr>
            <w:tcW w:w="1016" w:type="dxa"/>
            <w:shd w:val="clear" w:color="auto" w:fill="auto"/>
            <w:vAlign w:val="center"/>
          </w:tcPr>
          <w:p w14:paraId="0F41C495" w14:textId="77777777" w:rsidR="00D20E5B" w:rsidRPr="00DE7B59" w:rsidRDefault="00D20E5B" w:rsidP="005A53D1">
            <w:pPr>
              <w:pStyle w:val="TAC"/>
              <w:rPr>
                <w:rFonts w:cs="Arial"/>
                <w:szCs w:val="18"/>
              </w:rPr>
            </w:pPr>
            <w:r w:rsidRPr="00DE7B59">
              <w:rPr>
                <w:rFonts w:cs="Arial"/>
                <w:szCs w:val="18"/>
              </w:rPr>
              <w:t>≤ 299</w:t>
            </w:r>
          </w:p>
        </w:tc>
        <w:tc>
          <w:tcPr>
            <w:tcW w:w="771" w:type="dxa"/>
            <w:shd w:val="clear" w:color="auto" w:fill="auto"/>
            <w:vAlign w:val="center"/>
          </w:tcPr>
          <w:p w14:paraId="691F444B" w14:textId="77777777" w:rsidR="00D20E5B" w:rsidRPr="00DE7B59" w:rsidRDefault="00D20E5B" w:rsidP="005A53D1">
            <w:pPr>
              <w:pStyle w:val="TAC"/>
              <w:rPr>
                <w:rFonts w:cs="Arial"/>
                <w:szCs w:val="18"/>
              </w:rPr>
            </w:pPr>
            <w:r w:rsidRPr="00DE7B59">
              <w:rPr>
                <w:rFonts w:cs="Arial"/>
                <w:szCs w:val="18"/>
              </w:rPr>
              <w:t>118</w:t>
            </w:r>
          </w:p>
        </w:tc>
        <w:tc>
          <w:tcPr>
            <w:tcW w:w="1016" w:type="dxa"/>
            <w:shd w:val="clear" w:color="auto" w:fill="auto"/>
            <w:vAlign w:val="center"/>
          </w:tcPr>
          <w:p w14:paraId="6F8BEBFA" w14:textId="77777777" w:rsidR="00D20E5B" w:rsidRPr="00DE7B59" w:rsidRDefault="00D20E5B" w:rsidP="005A53D1">
            <w:pPr>
              <w:pStyle w:val="TAC"/>
              <w:rPr>
                <w:rFonts w:cs="Arial"/>
                <w:szCs w:val="18"/>
              </w:rPr>
            </w:pPr>
            <w:r w:rsidRPr="00DE7B59">
              <w:rPr>
                <w:rFonts w:cs="Arial"/>
                <w:szCs w:val="18"/>
              </w:rPr>
              <w:t>≤ 16711</w:t>
            </w:r>
          </w:p>
        </w:tc>
        <w:tc>
          <w:tcPr>
            <w:tcW w:w="771" w:type="dxa"/>
            <w:vAlign w:val="center"/>
          </w:tcPr>
          <w:p w14:paraId="65E8C3E3" w14:textId="77777777" w:rsidR="00D20E5B" w:rsidRPr="00DE7B59" w:rsidRDefault="00D20E5B" w:rsidP="005A53D1">
            <w:pPr>
              <w:pStyle w:val="TAC"/>
              <w:rPr>
                <w:rFonts w:cs="Arial"/>
                <w:szCs w:val="18"/>
              </w:rPr>
            </w:pPr>
            <w:r w:rsidRPr="00DE7B59">
              <w:rPr>
                <w:rFonts w:cs="Arial"/>
                <w:szCs w:val="18"/>
              </w:rPr>
              <w:t>182</w:t>
            </w:r>
          </w:p>
        </w:tc>
        <w:tc>
          <w:tcPr>
            <w:tcW w:w="1261" w:type="dxa"/>
            <w:vAlign w:val="center"/>
          </w:tcPr>
          <w:p w14:paraId="2DAFD53A" w14:textId="77777777" w:rsidR="00D20E5B" w:rsidRPr="00DE7B59" w:rsidRDefault="00D20E5B" w:rsidP="005A53D1">
            <w:pPr>
              <w:pStyle w:val="TAC"/>
              <w:rPr>
                <w:rFonts w:cs="Arial"/>
                <w:szCs w:val="18"/>
              </w:rPr>
            </w:pPr>
            <w:r w:rsidRPr="00DE7B59">
              <w:rPr>
                <w:rFonts w:cs="Arial"/>
                <w:szCs w:val="18"/>
              </w:rPr>
              <w:t>≤ 935498</w:t>
            </w:r>
          </w:p>
        </w:tc>
        <w:tc>
          <w:tcPr>
            <w:tcW w:w="771" w:type="dxa"/>
            <w:vAlign w:val="center"/>
          </w:tcPr>
          <w:p w14:paraId="4D93CBEA" w14:textId="77777777" w:rsidR="00D20E5B" w:rsidRPr="00DE7B59" w:rsidRDefault="00D20E5B" w:rsidP="005A53D1">
            <w:pPr>
              <w:pStyle w:val="TAC"/>
              <w:rPr>
                <w:rFonts w:cs="Arial"/>
                <w:szCs w:val="18"/>
              </w:rPr>
            </w:pPr>
            <w:r w:rsidRPr="00DE7B59">
              <w:rPr>
                <w:rFonts w:cs="Arial"/>
                <w:szCs w:val="18"/>
              </w:rPr>
              <w:t>246</w:t>
            </w:r>
          </w:p>
        </w:tc>
        <w:tc>
          <w:tcPr>
            <w:tcW w:w="1507" w:type="dxa"/>
            <w:vAlign w:val="center"/>
          </w:tcPr>
          <w:p w14:paraId="3A02B28A" w14:textId="77777777" w:rsidR="00D20E5B" w:rsidRPr="00DE7B59" w:rsidRDefault="00D20E5B" w:rsidP="005A53D1">
            <w:pPr>
              <w:pStyle w:val="TAC"/>
              <w:rPr>
                <w:rFonts w:cs="Arial"/>
                <w:szCs w:val="18"/>
              </w:rPr>
            </w:pPr>
            <w:r w:rsidRPr="00DE7B59">
              <w:rPr>
                <w:rFonts w:cs="Arial"/>
                <w:szCs w:val="18"/>
              </w:rPr>
              <w:t>≤ 52372284</w:t>
            </w:r>
          </w:p>
        </w:tc>
      </w:tr>
      <w:tr w:rsidR="00D20E5B" w:rsidRPr="00DE7B59" w14:paraId="6A10448D" w14:textId="77777777" w:rsidTr="005A53D1">
        <w:trPr>
          <w:trHeight w:val="170"/>
          <w:jc w:val="center"/>
        </w:trPr>
        <w:tc>
          <w:tcPr>
            <w:tcW w:w="770" w:type="dxa"/>
            <w:shd w:val="clear" w:color="auto" w:fill="auto"/>
            <w:vAlign w:val="center"/>
          </w:tcPr>
          <w:p w14:paraId="47201892" w14:textId="77777777" w:rsidR="00D20E5B" w:rsidRPr="00DE7B59" w:rsidRDefault="00D20E5B" w:rsidP="005A53D1">
            <w:pPr>
              <w:pStyle w:val="TAC"/>
              <w:rPr>
                <w:rFonts w:cs="Arial"/>
                <w:szCs w:val="18"/>
              </w:rPr>
            </w:pPr>
            <w:r w:rsidRPr="00DE7B59">
              <w:rPr>
                <w:rFonts w:cs="Arial"/>
                <w:szCs w:val="18"/>
              </w:rPr>
              <w:t>55</w:t>
            </w:r>
          </w:p>
        </w:tc>
        <w:tc>
          <w:tcPr>
            <w:tcW w:w="1016" w:type="dxa"/>
            <w:shd w:val="clear" w:color="auto" w:fill="auto"/>
            <w:vAlign w:val="center"/>
          </w:tcPr>
          <w:p w14:paraId="355B6C5C" w14:textId="77777777" w:rsidR="00D20E5B" w:rsidRPr="00DE7B59" w:rsidRDefault="00D20E5B" w:rsidP="005A53D1">
            <w:pPr>
              <w:pStyle w:val="TAC"/>
              <w:rPr>
                <w:rFonts w:cs="Arial"/>
                <w:szCs w:val="18"/>
              </w:rPr>
            </w:pPr>
            <w:r w:rsidRPr="00DE7B59">
              <w:rPr>
                <w:rFonts w:cs="Arial"/>
                <w:szCs w:val="18"/>
              </w:rPr>
              <w:t>≤ 318</w:t>
            </w:r>
          </w:p>
        </w:tc>
        <w:tc>
          <w:tcPr>
            <w:tcW w:w="771" w:type="dxa"/>
            <w:shd w:val="clear" w:color="auto" w:fill="auto"/>
            <w:vAlign w:val="center"/>
          </w:tcPr>
          <w:p w14:paraId="0F58DEAA" w14:textId="77777777" w:rsidR="00D20E5B" w:rsidRPr="00DE7B59" w:rsidRDefault="00D20E5B" w:rsidP="005A53D1">
            <w:pPr>
              <w:pStyle w:val="TAC"/>
              <w:rPr>
                <w:rFonts w:cs="Arial"/>
                <w:szCs w:val="18"/>
              </w:rPr>
            </w:pPr>
            <w:r w:rsidRPr="00DE7B59">
              <w:rPr>
                <w:rFonts w:cs="Arial"/>
                <w:szCs w:val="18"/>
              </w:rPr>
              <w:t>119</w:t>
            </w:r>
          </w:p>
        </w:tc>
        <w:tc>
          <w:tcPr>
            <w:tcW w:w="1016" w:type="dxa"/>
            <w:shd w:val="clear" w:color="auto" w:fill="auto"/>
            <w:vAlign w:val="center"/>
          </w:tcPr>
          <w:p w14:paraId="5F62E00B" w14:textId="77777777" w:rsidR="00D20E5B" w:rsidRPr="00DE7B59" w:rsidRDefault="00D20E5B" w:rsidP="005A53D1">
            <w:pPr>
              <w:pStyle w:val="TAC"/>
              <w:rPr>
                <w:rFonts w:cs="Arial"/>
                <w:szCs w:val="18"/>
              </w:rPr>
            </w:pPr>
            <w:r w:rsidRPr="00DE7B59">
              <w:rPr>
                <w:rFonts w:cs="Arial"/>
                <w:szCs w:val="18"/>
              </w:rPr>
              <w:t>≤ 17795</w:t>
            </w:r>
          </w:p>
        </w:tc>
        <w:tc>
          <w:tcPr>
            <w:tcW w:w="771" w:type="dxa"/>
            <w:vAlign w:val="center"/>
          </w:tcPr>
          <w:p w14:paraId="6F3A005A" w14:textId="77777777" w:rsidR="00D20E5B" w:rsidRPr="00DE7B59" w:rsidRDefault="00D20E5B" w:rsidP="005A53D1">
            <w:pPr>
              <w:pStyle w:val="TAC"/>
              <w:rPr>
                <w:rFonts w:cs="Arial"/>
                <w:szCs w:val="18"/>
              </w:rPr>
            </w:pPr>
            <w:r w:rsidRPr="00DE7B59">
              <w:rPr>
                <w:rFonts w:cs="Arial"/>
                <w:szCs w:val="18"/>
              </w:rPr>
              <w:t>183</w:t>
            </w:r>
          </w:p>
        </w:tc>
        <w:tc>
          <w:tcPr>
            <w:tcW w:w="1261" w:type="dxa"/>
            <w:vAlign w:val="center"/>
          </w:tcPr>
          <w:p w14:paraId="1F2C6E4A" w14:textId="77777777" w:rsidR="00D20E5B" w:rsidRPr="00DE7B59" w:rsidRDefault="00D20E5B" w:rsidP="005A53D1">
            <w:pPr>
              <w:pStyle w:val="TAC"/>
              <w:rPr>
                <w:rFonts w:cs="Arial"/>
                <w:szCs w:val="18"/>
              </w:rPr>
            </w:pPr>
            <w:r w:rsidRPr="00DE7B59">
              <w:rPr>
                <w:rFonts w:cs="Arial"/>
                <w:szCs w:val="18"/>
              </w:rPr>
              <w:t>≤ 996222</w:t>
            </w:r>
          </w:p>
        </w:tc>
        <w:tc>
          <w:tcPr>
            <w:tcW w:w="771" w:type="dxa"/>
            <w:vAlign w:val="center"/>
          </w:tcPr>
          <w:p w14:paraId="068FCE73" w14:textId="77777777" w:rsidR="00D20E5B" w:rsidRPr="00DE7B59" w:rsidRDefault="00D20E5B" w:rsidP="005A53D1">
            <w:pPr>
              <w:pStyle w:val="TAC"/>
              <w:rPr>
                <w:rFonts w:cs="Arial"/>
                <w:szCs w:val="18"/>
              </w:rPr>
            </w:pPr>
            <w:r w:rsidRPr="00DE7B59">
              <w:rPr>
                <w:rFonts w:cs="Arial"/>
                <w:szCs w:val="18"/>
              </w:rPr>
              <w:t>247</w:t>
            </w:r>
          </w:p>
        </w:tc>
        <w:tc>
          <w:tcPr>
            <w:tcW w:w="1507" w:type="dxa"/>
            <w:vAlign w:val="center"/>
          </w:tcPr>
          <w:p w14:paraId="55EFC2C8" w14:textId="77777777" w:rsidR="00D20E5B" w:rsidRPr="00DE7B59" w:rsidRDefault="00D20E5B" w:rsidP="005A53D1">
            <w:pPr>
              <w:pStyle w:val="TAC"/>
              <w:rPr>
                <w:rFonts w:cs="Arial"/>
                <w:szCs w:val="18"/>
              </w:rPr>
            </w:pPr>
            <w:r w:rsidRPr="00DE7B59">
              <w:rPr>
                <w:rFonts w:cs="Arial"/>
                <w:szCs w:val="18"/>
              </w:rPr>
              <w:t>≤ 55771835</w:t>
            </w:r>
          </w:p>
        </w:tc>
      </w:tr>
      <w:tr w:rsidR="00D20E5B" w:rsidRPr="00DE7B59" w14:paraId="3C316C4B" w14:textId="77777777" w:rsidTr="005A53D1">
        <w:trPr>
          <w:trHeight w:val="170"/>
          <w:jc w:val="center"/>
        </w:trPr>
        <w:tc>
          <w:tcPr>
            <w:tcW w:w="770" w:type="dxa"/>
            <w:shd w:val="clear" w:color="auto" w:fill="auto"/>
            <w:vAlign w:val="center"/>
          </w:tcPr>
          <w:p w14:paraId="0D22C385" w14:textId="77777777" w:rsidR="00D20E5B" w:rsidRPr="00DE7B59" w:rsidRDefault="00D20E5B" w:rsidP="005A53D1">
            <w:pPr>
              <w:pStyle w:val="TAC"/>
              <w:rPr>
                <w:rFonts w:cs="Arial"/>
                <w:szCs w:val="18"/>
              </w:rPr>
            </w:pPr>
            <w:r w:rsidRPr="00DE7B59">
              <w:rPr>
                <w:rFonts w:cs="Arial"/>
                <w:szCs w:val="18"/>
              </w:rPr>
              <w:t>56</w:t>
            </w:r>
          </w:p>
        </w:tc>
        <w:tc>
          <w:tcPr>
            <w:tcW w:w="1016" w:type="dxa"/>
            <w:shd w:val="clear" w:color="auto" w:fill="auto"/>
            <w:vAlign w:val="center"/>
          </w:tcPr>
          <w:p w14:paraId="09B3872F" w14:textId="77777777" w:rsidR="00D20E5B" w:rsidRPr="00DE7B59" w:rsidRDefault="00D20E5B" w:rsidP="005A53D1">
            <w:pPr>
              <w:pStyle w:val="TAC"/>
              <w:rPr>
                <w:rFonts w:cs="Arial"/>
                <w:szCs w:val="18"/>
              </w:rPr>
            </w:pPr>
            <w:r w:rsidRPr="00DE7B59">
              <w:rPr>
                <w:rFonts w:cs="Arial"/>
                <w:szCs w:val="18"/>
              </w:rPr>
              <w:t>≤ 339</w:t>
            </w:r>
          </w:p>
        </w:tc>
        <w:tc>
          <w:tcPr>
            <w:tcW w:w="771" w:type="dxa"/>
            <w:shd w:val="clear" w:color="auto" w:fill="auto"/>
            <w:vAlign w:val="center"/>
          </w:tcPr>
          <w:p w14:paraId="4755BC96" w14:textId="77777777" w:rsidR="00D20E5B" w:rsidRPr="00DE7B59" w:rsidRDefault="00D20E5B" w:rsidP="005A53D1">
            <w:pPr>
              <w:pStyle w:val="TAC"/>
              <w:rPr>
                <w:rFonts w:cs="Arial"/>
                <w:szCs w:val="18"/>
              </w:rPr>
            </w:pPr>
            <w:r w:rsidRPr="00DE7B59">
              <w:rPr>
                <w:rFonts w:cs="Arial"/>
                <w:szCs w:val="18"/>
              </w:rPr>
              <w:t>120</w:t>
            </w:r>
          </w:p>
        </w:tc>
        <w:tc>
          <w:tcPr>
            <w:tcW w:w="1016" w:type="dxa"/>
            <w:shd w:val="clear" w:color="auto" w:fill="auto"/>
            <w:vAlign w:val="center"/>
          </w:tcPr>
          <w:p w14:paraId="3F30AE45" w14:textId="77777777" w:rsidR="00D20E5B" w:rsidRPr="00DE7B59" w:rsidRDefault="00D20E5B" w:rsidP="005A53D1">
            <w:pPr>
              <w:pStyle w:val="TAC"/>
              <w:rPr>
                <w:rFonts w:cs="Arial"/>
                <w:szCs w:val="18"/>
              </w:rPr>
            </w:pPr>
            <w:r w:rsidRPr="00DE7B59">
              <w:rPr>
                <w:rFonts w:cs="Arial"/>
                <w:szCs w:val="18"/>
              </w:rPr>
              <w:t>≤ 18951</w:t>
            </w:r>
          </w:p>
        </w:tc>
        <w:tc>
          <w:tcPr>
            <w:tcW w:w="771" w:type="dxa"/>
            <w:vAlign w:val="center"/>
          </w:tcPr>
          <w:p w14:paraId="499A567F" w14:textId="77777777" w:rsidR="00D20E5B" w:rsidRPr="00DE7B59" w:rsidRDefault="00D20E5B" w:rsidP="005A53D1">
            <w:pPr>
              <w:pStyle w:val="TAC"/>
              <w:rPr>
                <w:rFonts w:cs="Arial"/>
                <w:szCs w:val="18"/>
              </w:rPr>
            </w:pPr>
            <w:r w:rsidRPr="00DE7B59">
              <w:rPr>
                <w:rFonts w:cs="Arial"/>
                <w:szCs w:val="18"/>
              </w:rPr>
              <w:t>184</w:t>
            </w:r>
          </w:p>
        </w:tc>
        <w:tc>
          <w:tcPr>
            <w:tcW w:w="1261" w:type="dxa"/>
            <w:vAlign w:val="center"/>
          </w:tcPr>
          <w:p w14:paraId="40F52047" w14:textId="77777777" w:rsidR="00D20E5B" w:rsidRPr="00DE7B59" w:rsidRDefault="00D20E5B" w:rsidP="005A53D1">
            <w:pPr>
              <w:pStyle w:val="TAC"/>
              <w:rPr>
                <w:rFonts w:cs="Arial"/>
                <w:szCs w:val="18"/>
              </w:rPr>
            </w:pPr>
            <w:r w:rsidRPr="00DE7B59">
              <w:rPr>
                <w:rFonts w:cs="Arial"/>
                <w:szCs w:val="18"/>
              </w:rPr>
              <w:t>≤ 1060888</w:t>
            </w:r>
          </w:p>
        </w:tc>
        <w:tc>
          <w:tcPr>
            <w:tcW w:w="771" w:type="dxa"/>
            <w:vAlign w:val="center"/>
          </w:tcPr>
          <w:p w14:paraId="16E40AFA" w14:textId="77777777" w:rsidR="00D20E5B" w:rsidRPr="00DE7B59" w:rsidRDefault="00D20E5B" w:rsidP="005A53D1">
            <w:pPr>
              <w:pStyle w:val="TAC"/>
              <w:rPr>
                <w:rFonts w:cs="Arial"/>
                <w:szCs w:val="18"/>
              </w:rPr>
            </w:pPr>
            <w:r w:rsidRPr="00DE7B59">
              <w:rPr>
                <w:rFonts w:cs="Arial"/>
                <w:szCs w:val="18"/>
              </w:rPr>
              <w:t>248</w:t>
            </w:r>
          </w:p>
        </w:tc>
        <w:tc>
          <w:tcPr>
            <w:tcW w:w="1507" w:type="dxa"/>
            <w:vAlign w:val="center"/>
          </w:tcPr>
          <w:p w14:paraId="4585E1BA" w14:textId="77777777" w:rsidR="00D20E5B" w:rsidRPr="00DE7B59" w:rsidRDefault="00D20E5B" w:rsidP="005A53D1">
            <w:pPr>
              <w:pStyle w:val="TAC"/>
              <w:rPr>
                <w:rFonts w:cs="Arial"/>
                <w:szCs w:val="18"/>
              </w:rPr>
            </w:pPr>
            <w:r w:rsidRPr="00DE7B59">
              <w:rPr>
                <w:rFonts w:cs="Arial"/>
                <w:szCs w:val="18"/>
              </w:rPr>
              <w:t>≤ 59392055</w:t>
            </w:r>
          </w:p>
        </w:tc>
      </w:tr>
      <w:tr w:rsidR="00D20E5B" w:rsidRPr="00DE7B59" w14:paraId="4DEDA9C4" w14:textId="77777777" w:rsidTr="005A53D1">
        <w:trPr>
          <w:trHeight w:val="170"/>
          <w:jc w:val="center"/>
        </w:trPr>
        <w:tc>
          <w:tcPr>
            <w:tcW w:w="770" w:type="dxa"/>
            <w:shd w:val="clear" w:color="auto" w:fill="auto"/>
            <w:vAlign w:val="center"/>
          </w:tcPr>
          <w:p w14:paraId="4F145D46" w14:textId="77777777" w:rsidR="00D20E5B" w:rsidRPr="00DE7B59" w:rsidRDefault="00D20E5B" w:rsidP="005A53D1">
            <w:pPr>
              <w:pStyle w:val="TAC"/>
              <w:rPr>
                <w:rFonts w:cs="Arial"/>
                <w:szCs w:val="18"/>
              </w:rPr>
            </w:pPr>
            <w:r w:rsidRPr="00DE7B59">
              <w:rPr>
                <w:rFonts w:cs="Arial"/>
                <w:szCs w:val="18"/>
              </w:rPr>
              <w:t>57</w:t>
            </w:r>
          </w:p>
        </w:tc>
        <w:tc>
          <w:tcPr>
            <w:tcW w:w="1016" w:type="dxa"/>
            <w:shd w:val="clear" w:color="auto" w:fill="auto"/>
            <w:vAlign w:val="center"/>
          </w:tcPr>
          <w:p w14:paraId="5B4B3313" w14:textId="77777777" w:rsidR="00D20E5B" w:rsidRPr="00DE7B59" w:rsidRDefault="00D20E5B" w:rsidP="005A53D1">
            <w:pPr>
              <w:pStyle w:val="TAC"/>
              <w:rPr>
                <w:rFonts w:cs="Arial"/>
                <w:szCs w:val="18"/>
              </w:rPr>
            </w:pPr>
            <w:r w:rsidRPr="00DE7B59">
              <w:rPr>
                <w:rFonts w:cs="Arial"/>
                <w:szCs w:val="18"/>
              </w:rPr>
              <w:t>≤ 361</w:t>
            </w:r>
          </w:p>
        </w:tc>
        <w:tc>
          <w:tcPr>
            <w:tcW w:w="771" w:type="dxa"/>
            <w:shd w:val="clear" w:color="auto" w:fill="auto"/>
            <w:vAlign w:val="center"/>
          </w:tcPr>
          <w:p w14:paraId="6EF34846" w14:textId="77777777" w:rsidR="00D20E5B" w:rsidRPr="00DE7B59" w:rsidRDefault="00D20E5B" w:rsidP="005A53D1">
            <w:pPr>
              <w:pStyle w:val="TAC"/>
              <w:rPr>
                <w:rFonts w:cs="Arial"/>
                <w:szCs w:val="18"/>
              </w:rPr>
            </w:pPr>
            <w:r w:rsidRPr="00DE7B59">
              <w:rPr>
                <w:rFonts w:cs="Arial"/>
                <w:szCs w:val="18"/>
              </w:rPr>
              <w:t>121</w:t>
            </w:r>
          </w:p>
        </w:tc>
        <w:tc>
          <w:tcPr>
            <w:tcW w:w="1016" w:type="dxa"/>
            <w:shd w:val="clear" w:color="auto" w:fill="auto"/>
            <w:vAlign w:val="center"/>
          </w:tcPr>
          <w:p w14:paraId="0628A69C" w14:textId="77777777" w:rsidR="00D20E5B" w:rsidRPr="00DE7B59" w:rsidRDefault="00D20E5B" w:rsidP="005A53D1">
            <w:pPr>
              <w:pStyle w:val="TAC"/>
              <w:rPr>
                <w:rFonts w:cs="Arial"/>
                <w:szCs w:val="18"/>
              </w:rPr>
            </w:pPr>
            <w:r w:rsidRPr="00DE7B59">
              <w:rPr>
                <w:rFonts w:cs="Arial"/>
                <w:szCs w:val="18"/>
              </w:rPr>
              <w:t>≤ 20181</w:t>
            </w:r>
          </w:p>
        </w:tc>
        <w:tc>
          <w:tcPr>
            <w:tcW w:w="771" w:type="dxa"/>
            <w:vAlign w:val="center"/>
          </w:tcPr>
          <w:p w14:paraId="608C67D7" w14:textId="77777777" w:rsidR="00D20E5B" w:rsidRPr="00DE7B59" w:rsidRDefault="00D20E5B" w:rsidP="005A53D1">
            <w:pPr>
              <w:pStyle w:val="TAC"/>
              <w:rPr>
                <w:rFonts w:cs="Arial"/>
                <w:szCs w:val="18"/>
              </w:rPr>
            </w:pPr>
            <w:r w:rsidRPr="00DE7B59">
              <w:rPr>
                <w:rFonts w:cs="Arial"/>
                <w:szCs w:val="18"/>
              </w:rPr>
              <w:t>185</w:t>
            </w:r>
          </w:p>
        </w:tc>
        <w:tc>
          <w:tcPr>
            <w:tcW w:w="1261" w:type="dxa"/>
            <w:vAlign w:val="center"/>
          </w:tcPr>
          <w:p w14:paraId="057893A7" w14:textId="77777777" w:rsidR="00D20E5B" w:rsidRPr="00DE7B59" w:rsidRDefault="00D20E5B" w:rsidP="005A53D1">
            <w:pPr>
              <w:pStyle w:val="TAC"/>
              <w:rPr>
                <w:rFonts w:cs="Arial"/>
                <w:szCs w:val="18"/>
              </w:rPr>
            </w:pPr>
            <w:r w:rsidRPr="00DE7B59">
              <w:rPr>
                <w:rFonts w:cs="Arial"/>
                <w:szCs w:val="18"/>
              </w:rPr>
              <w:t>≤ 1129752</w:t>
            </w:r>
          </w:p>
        </w:tc>
        <w:tc>
          <w:tcPr>
            <w:tcW w:w="771" w:type="dxa"/>
            <w:vAlign w:val="center"/>
          </w:tcPr>
          <w:p w14:paraId="7DC51A66" w14:textId="77777777" w:rsidR="00D20E5B" w:rsidRPr="00DE7B59" w:rsidRDefault="00D20E5B" w:rsidP="005A53D1">
            <w:pPr>
              <w:pStyle w:val="TAC"/>
              <w:rPr>
                <w:rFonts w:cs="Arial"/>
                <w:szCs w:val="18"/>
              </w:rPr>
            </w:pPr>
            <w:r w:rsidRPr="00DE7B59">
              <w:rPr>
                <w:rFonts w:cs="Arial"/>
                <w:szCs w:val="18"/>
              </w:rPr>
              <w:t>249</w:t>
            </w:r>
          </w:p>
        </w:tc>
        <w:tc>
          <w:tcPr>
            <w:tcW w:w="1507" w:type="dxa"/>
            <w:vAlign w:val="center"/>
          </w:tcPr>
          <w:p w14:paraId="0D92A5C2" w14:textId="77777777" w:rsidR="00D20E5B" w:rsidRPr="00DE7B59" w:rsidRDefault="00D20E5B" w:rsidP="005A53D1">
            <w:pPr>
              <w:pStyle w:val="TAC"/>
              <w:rPr>
                <w:rFonts w:cs="Arial"/>
                <w:szCs w:val="18"/>
              </w:rPr>
            </w:pPr>
            <w:r w:rsidRPr="00DE7B59">
              <w:rPr>
                <w:rFonts w:cs="Arial"/>
                <w:szCs w:val="18"/>
              </w:rPr>
              <w:t>≤ 63247269</w:t>
            </w:r>
          </w:p>
        </w:tc>
      </w:tr>
      <w:tr w:rsidR="00D20E5B" w:rsidRPr="00DE7B59" w14:paraId="2030F625" w14:textId="77777777" w:rsidTr="005A53D1">
        <w:trPr>
          <w:trHeight w:val="170"/>
          <w:jc w:val="center"/>
        </w:trPr>
        <w:tc>
          <w:tcPr>
            <w:tcW w:w="770" w:type="dxa"/>
            <w:shd w:val="clear" w:color="auto" w:fill="auto"/>
            <w:vAlign w:val="center"/>
          </w:tcPr>
          <w:p w14:paraId="31969713" w14:textId="77777777" w:rsidR="00D20E5B" w:rsidRPr="00DE7B59" w:rsidRDefault="00D20E5B" w:rsidP="005A53D1">
            <w:pPr>
              <w:pStyle w:val="TAC"/>
              <w:rPr>
                <w:rFonts w:cs="Arial"/>
                <w:szCs w:val="18"/>
              </w:rPr>
            </w:pPr>
            <w:r w:rsidRPr="00DE7B59">
              <w:rPr>
                <w:rFonts w:cs="Arial"/>
                <w:szCs w:val="18"/>
              </w:rPr>
              <w:t>58</w:t>
            </w:r>
          </w:p>
        </w:tc>
        <w:tc>
          <w:tcPr>
            <w:tcW w:w="1016" w:type="dxa"/>
            <w:shd w:val="clear" w:color="auto" w:fill="auto"/>
            <w:vAlign w:val="center"/>
          </w:tcPr>
          <w:p w14:paraId="792E89B1" w14:textId="77777777" w:rsidR="00D20E5B" w:rsidRPr="00DE7B59" w:rsidRDefault="00D20E5B" w:rsidP="005A53D1">
            <w:pPr>
              <w:pStyle w:val="TAC"/>
              <w:rPr>
                <w:rFonts w:cs="Arial"/>
                <w:szCs w:val="18"/>
              </w:rPr>
            </w:pPr>
            <w:r w:rsidRPr="00DE7B59">
              <w:rPr>
                <w:rFonts w:cs="Arial"/>
                <w:szCs w:val="18"/>
              </w:rPr>
              <w:t>≤ 384</w:t>
            </w:r>
          </w:p>
        </w:tc>
        <w:tc>
          <w:tcPr>
            <w:tcW w:w="771" w:type="dxa"/>
            <w:shd w:val="clear" w:color="auto" w:fill="auto"/>
            <w:vAlign w:val="center"/>
          </w:tcPr>
          <w:p w14:paraId="09654AAF" w14:textId="77777777" w:rsidR="00D20E5B" w:rsidRPr="00DE7B59" w:rsidRDefault="00D20E5B" w:rsidP="005A53D1">
            <w:pPr>
              <w:pStyle w:val="TAC"/>
              <w:rPr>
                <w:rFonts w:cs="Arial"/>
                <w:szCs w:val="18"/>
              </w:rPr>
            </w:pPr>
            <w:r w:rsidRPr="00DE7B59">
              <w:rPr>
                <w:rFonts w:cs="Arial"/>
                <w:szCs w:val="18"/>
              </w:rPr>
              <w:t>122</w:t>
            </w:r>
          </w:p>
        </w:tc>
        <w:tc>
          <w:tcPr>
            <w:tcW w:w="1016" w:type="dxa"/>
            <w:shd w:val="clear" w:color="auto" w:fill="auto"/>
            <w:vAlign w:val="center"/>
          </w:tcPr>
          <w:p w14:paraId="0DEEC6F6" w14:textId="77777777" w:rsidR="00D20E5B" w:rsidRPr="00DE7B59" w:rsidRDefault="00D20E5B" w:rsidP="005A53D1">
            <w:pPr>
              <w:pStyle w:val="TAC"/>
              <w:rPr>
                <w:rFonts w:cs="Arial"/>
                <w:szCs w:val="18"/>
              </w:rPr>
            </w:pPr>
            <w:r w:rsidRPr="00DE7B59">
              <w:rPr>
                <w:rFonts w:cs="Arial"/>
                <w:szCs w:val="18"/>
              </w:rPr>
              <w:t>≤ 21491</w:t>
            </w:r>
          </w:p>
        </w:tc>
        <w:tc>
          <w:tcPr>
            <w:tcW w:w="771" w:type="dxa"/>
            <w:vAlign w:val="center"/>
          </w:tcPr>
          <w:p w14:paraId="1C53855D" w14:textId="77777777" w:rsidR="00D20E5B" w:rsidRPr="00DE7B59" w:rsidRDefault="00D20E5B" w:rsidP="005A53D1">
            <w:pPr>
              <w:pStyle w:val="TAC"/>
              <w:rPr>
                <w:rFonts w:cs="Arial"/>
                <w:szCs w:val="18"/>
              </w:rPr>
            </w:pPr>
            <w:r w:rsidRPr="00DE7B59">
              <w:rPr>
                <w:rFonts w:cs="Arial"/>
                <w:szCs w:val="18"/>
              </w:rPr>
              <w:t>186</w:t>
            </w:r>
          </w:p>
        </w:tc>
        <w:tc>
          <w:tcPr>
            <w:tcW w:w="1261" w:type="dxa"/>
            <w:vAlign w:val="center"/>
          </w:tcPr>
          <w:p w14:paraId="4B300AE4" w14:textId="77777777" w:rsidR="00D20E5B" w:rsidRPr="00DE7B59" w:rsidRDefault="00D20E5B" w:rsidP="005A53D1">
            <w:pPr>
              <w:pStyle w:val="TAC"/>
              <w:rPr>
                <w:rFonts w:cs="Arial"/>
                <w:szCs w:val="18"/>
              </w:rPr>
            </w:pPr>
            <w:r w:rsidRPr="00DE7B59">
              <w:rPr>
                <w:rFonts w:cs="Arial"/>
                <w:szCs w:val="18"/>
              </w:rPr>
              <w:t>≤ 1203085</w:t>
            </w:r>
          </w:p>
        </w:tc>
        <w:tc>
          <w:tcPr>
            <w:tcW w:w="771" w:type="dxa"/>
            <w:vAlign w:val="center"/>
          </w:tcPr>
          <w:p w14:paraId="0D1E98F5" w14:textId="77777777" w:rsidR="00D20E5B" w:rsidRPr="00DE7B59" w:rsidRDefault="00D20E5B" w:rsidP="005A53D1">
            <w:pPr>
              <w:pStyle w:val="TAC"/>
              <w:rPr>
                <w:rFonts w:cs="Arial"/>
                <w:szCs w:val="18"/>
              </w:rPr>
            </w:pPr>
            <w:r w:rsidRPr="00DE7B59">
              <w:rPr>
                <w:rFonts w:cs="Arial"/>
                <w:szCs w:val="18"/>
              </w:rPr>
              <w:t>250</w:t>
            </w:r>
          </w:p>
        </w:tc>
        <w:tc>
          <w:tcPr>
            <w:tcW w:w="1507" w:type="dxa"/>
            <w:vAlign w:val="center"/>
          </w:tcPr>
          <w:p w14:paraId="69DEB775" w14:textId="77777777" w:rsidR="00D20E5B" w:rsidRPr="00DE7B59" w:rsidRDefault="00D20E5B" w:rsidP="005A53D1">
            <w:pPr>
              <w:pStyle w:val="TAC"/>
              <w:rPr>
                <w:rFonts w:cs="Arial"/>
                <w:szCs w:val="18"/>
              </w:rPr>
            </w:pPr>
            <w:r w:rsidRPr="00DE7B59">
              <w:rPr>
                <w:rFonts w:cs="Arial"/>
                <w:szCs w:val="18"/>
              </w:rPr>
              <w:t>≤ 67352729</w:t>
            </w:r>
          </w:p>
        </w:tc>
      </w:tr>
      <w:tr w:rsidR="00D20E5B" w:rsidRPr="00DE7B59" w14:paraId="4D2E8C86" w14:textId="77777777" w:rsidTr="005A53D1">
        <w:trPr>
          <w:trHeight w:val="170"/>
          <w:jc w:val="center"/>
        </w:trPr>
        <w:tc>
          <w:tcPr>
            <w:tcW w:w="770" w:type="dxa"/>
            <w:shd w:val="clear" w:color="auto" w:fill="auto"/>
            <w:vAlign w:val="center"/>
          </w:tcPr>
          <w:p w14:paraId="115FBFD6" w14:textId="77777777" w:rsidR="00D20E5B" w:rsidRPr="00DE7B59" w:rsidRDefault="00D20E5B" w:rsidP="005A53D1">
            <w:pPr>
              <w:pStyle w:val="TAC"/>
              <w:rPr>
                <w:rFonts w:cs="Arial"/>
                <w:szCs w:val="18"/>
              </w:rPr>
            </w:pPr>
            <w:r w:rsidRPr="00DE7B59">
              <w:rPr>
                <w:rFonts w:cs="Arial"/>
                <w:szCs w:val="18"/>
              </w:rPr>
              <w:t>59</w:t>
            </w:r>
          </w:p>
        </w:tc>
        <w:tc>
          <w:tcPr>
            <w:tcW w:w="1016" w:type="dxa"/>
            <w:shd w:val="clear" w:color="auto" w:fill="auto"/>
            <w:vAlign w:val="center"/>
          </w:tcPr>
          <w:p w14:paraId="214F38C7" w14:textId="77777777" w:rsidR="00D20E5B" w:rsidRPr="00DE7B59" w:rsidRDefault="00D20E5B" w:rsidP="005A53D1">
            <w:pPr>
              <w:pStyle w:val="TAC"/>
              <w:rPr>
                <w:rFonts w:cs="Arial"/>
                <w:szCs w:val="18"/>
              </w:rPr>
            </w:pPr>
            <w:r w:rsidRPr="00DE7B59">
              <w:rPr>
                <w:rFonts w:cs="Arial"/>
                <w:szCs w:val="18"/>
              </w:rPr>
              <w:t>≤ 409</w:t>
            </w:r>
          </w:p>
        </w:tc>
        <w:tc>
          <w:tcPr>
            <w:tcW w:w="771" w:type="dxa"/>
            <w:shd w:val="clear" w:color="auto" w:fill="auto"/>
            <w:vAlign w:val="center"/>
          </w:tcPr>
          <w:p w14:paraId="7742016E" w14:textId="77777777" w:rsidR="00D20E5B" w:rsidRPr="00DE7B59" w:rsidRDefault="00D20E5B" w:rsidP="005A53D1">
            <w:pPr>
              <w:pStyle w:val="TAC"/>
              <w:rPr>
                <w:rFonts w:cs="Arial"/>
                <w:szCs w:val="18"/>
              </w:rPr>
            </w:pPr>
            <w:r w:rsidRPr="00DE7B59">
              <w:rPr>
                <w:rFonts w:cs="Arial"/>
                <w:szCs w:val="18"/>
              </w:rPr>
              <w:t>123</w:t>
            </w:r>
          </w:p>
        </w:tc>
        <w:tc>
          <w:tcPr>
            <w:tcW w:w="1016" w:type="dxa"/>
            <w:shd w:val="clear" w:color="auto" w:fill="auto"/>
            <w:vAlign w:val="center"/>
          </w:tcPr>
          <w:p w14:paraId="3A3DE2AE" w14:textId="77777777" w:rsidR="00D20E5B" w:rsidRPr="00DE7B59" w:rsidRDefault="00D20E5B" w:rsidP="005A53D1">
            <w:pPr>
              <w:pStyle w:val="TAC"/>
              <w:rPr>
                <w:rFonts w:cs="Arial"/>
                <w:szCs w:val="18"/>
              </w:rPr>
            </w:pPr>
            <w:r w:rsidRPr="00DE7B59">
              <w:rPr>
                <w:rFonts w:cs="Arial"/>
                <w:szCs w:val="18"/>
              </w:rPr>
              <w:t>≤ 22885</w:t>
            </w:r>
          </w:p>
        </w:tc>
        <w:tc>
          <w:tcPr>
            <w:tcW w:w="771" w:type="dxa"/>
            <w:vAlign w:val="center"/>
          </w:tcPr>
          <w:p w14:paraId="732E01A7" w14:textId="77777777" w:rsidR="00D20E5B" w:rsidRPr="00DE7B59" w:rsidRDefault="00D20E5B" w:rsidP="005A53D1">
            <w:pPr>
              <w:pStyle w:val="TAC"/>
              <w:rPr>
                <w:rFonts w:cs="Arial"/>
                <w:szCs w:val="18"/>
              </w:rPr>
            </w:pPr>
            <w:r w:rsidRPr="00DE7B59">
              <w:rPr>
                <w:rFonts w:cs="Arial"/>
                <w:szCs w:val="18"/>
              </w:rPr>
              <w:t>187</w:t>
            </w:r>
          </w:p>
        </w:tc>
        <w:tc>
          <w:tcPr>
            <w:tcW w:w="1261" w:type="dxa"/>
            <w:vAlign w:val="center"/>
          </w:tcPr>
          <w:p w14:paraId="470258B5" w14:textId="77777777" w:rsidR="00D20E5B" w:rsidRPr="00DE7B59" w:rsidRDefault="00D20E5B" w:rsidP="005A53D1">
            <w:pPr>
              <w:pStyle w:val="TAC"/>
              <w:rPr>
                <w:rFonts w:cs="Arial"/>
                <w:szCs w:val="18"/>
              </w:rPr>
            </w:pPr>
            <w:r w:rsidRPr="00DE7B59">
              <w:rPr>
                <w:rFonts w:cs="Arial"/>
                <w:szCs w:val="18"/>
              </w:rPr>
              <w:t>≤ 1281179</w:t>
            </w:r>
          </w:p>
        </w:tc>
        <w:tc>
          <w:tcPr>
            <w:tcW w:w="771" w:type="dxa"/>
            <w:vAlign w:val="center"/>
          </w:tcPr>
          <w:p w14:paraId="4011E71A" w14:textId="77777777" w:rsidR="00D20E5B" w:rsidRPr="00DE7B59" w:rsidRDefault="00D20E5B" w:rsidP="005A53D1">
            <w:pPr>
              <w:pStyle w:val="TAC"/>
              <w:rPr>
                <w:rFonts w:cs="Arial"/>
                <w:szCs w:val="18"/>
              </w:rPr>
            </w:pPr>
            <w:r w:rsidRPr="00DE7B59">
              <w:rPr>
                <w:rFonts w:cs="Arial"/>
                <w:szCs w:val="18"/>
              </w:rPr>
              <w:t>251</w:t>
            </w:r>
          </w:p>
        </w:tc>
        <w:tc>
          <w:tcPr>
            <w:tcW w:w="1507" w:type="dxa"/>
            <w:vAlign w:val="center"/>
          </w:tcPr>
          <w:p w14:paraId="09DBB800" w14:textId="77777777" w:rsidR="00D20E5B" w:rsidRPr="00DE7B59" w:rsidRDefault="00D20E5B" w:rsidP="005A53D1">
            <w:pPr>
              <w:pStyle w:val="TAC"/>
              <w:rPr>
                <w:rFonts w:cs="Arial"/>
                <w:szCs w:val="18"/>
              </w:rPr>
            </w:pPr>
            <w:r w:rsidRPr="00DE7B59">
              <w:rPr>
                <w:rFonts w:cs="Arial"/>
                <w:szCs w:val="18"/>
              </w:rPr>
              <w:t>≤ 71724679</w:t>
            </w:r>
          </w:p>
        </w:tc>
      </w:tr>
      <w:tr w:rsidR="00D20E5B" w:rsidRPr="00DE7B59" w14:paraId="3A71CDB8" w14:textId="77777777" w:rsidTr="005A53D1">
        <w:trPr>
          <w:trHeight w:val="170"/>
          <w:jc w:val="center"/>
        </w:trPr>
        <w:tc>
          <w:tcPr>
            <w:tcW w:w="770" w:type="dxa"/>
            <w:shd w:val="clear" w:color="auto" w:fill="auto"/>
            <w:vAlign w:val="center"/>
          </w:tcPr>
          <w:p w14:paraId="0DD1D72F" w14:textId="77777777" w:rsidR="00D20E5B" w:rsidRPr="00DE7B59" w:rsidRDefault="00D20E5B" w:rsidP="005A53D1">
            <w:pPr>
              <w:pStyle w:val="TAC"/>
              <w:rPr>
                <w:rFonts w:cs="Arial"/>
                <w:szCs w:val="18"/>
              </w:rPr>
            </w:pPr>
            <w:r w:rsidRPr="00DE7B59">
              <w:rPr>
                <w:rFonts w:cs="Arial"/>
                <w:szCs w:val="18"/>
              </w:rPr>
              <w:t>60</w:t>
            </w:r>
          </w:p>
        </w:tc>
        <w:tc>
          <w:tcPr>
            <w:tcW w:w="1016" w:type="dxa"/>
            <w:shd w:val="clear" w:color="auto" w:fill="auto"/>
            <w:vAlign w:val="center"/>
          </w:tcPr>
          <w:p w14:paraId="4638EC22" w14:textId="77777777" w:rsidR="00D20E5B" w:rsidRPr="00DE7B59" w:rsidRDefault="00D20E5B" w:rsidP="005A53D1">
            <w:pPr>
              <w:pStyle w:val="TAC"/>
              <w:rPr>
                <w:rFonts w:cs="Arial"/>
                <w:szCs w:val="18"/>
              </w:rPr>
            </w:pPr>
            <w:r w:rsidRPr="00DE7B59">
              <w:rPr>
                <w:rFonts w:cs="Arial"/>
                <w:szCs w:val="18"/>
              </w:rPr>
              <w:t>≤ 436</w:t>
            </w:r>
          </w:p>
        </w:tc>
        <w:tc>
          <w:tcPr>
            <w:tcW w:w="771" w:type="dxa"/>
            <w:shd w:val="clear" w:color="auto" w:fill="auto"/>
            <w:vAlign w:val="center"/>
          </w:tcPr>
          <w:p w14:paraId="10C7A7D3" w14:textId="77777777" w:rsidR="00D20E5B" w:rsidRPr="00DE7B59" w:rsidRDefault="00D20E5B" w:rsidP="005A53D1">
            <w:pPr>
              <w:pStyle w:val="TAC"/>
              <w:rPr>
                <w:rFonts w:cs="Arial"/>
                <w:szCs w:val="18"/>
              </w:rPr>
            </w:pPr>
            <w:r w:rsidRPr="00DE7B59">
              <w:rPr>
                <w:rFonts w:cs="Arial"/>
                <w:szCs w:val="18"/>
              </w:rPr>
              <w:t>124</w:t>
            </w:r>
          </w:p>
        </w:tc>
        <w:tc>
          <w:tcPr>
            <w:tcW w:w="1016" w:type="dxa"/>
            <w:shd w:val="clear" w:color="auto" w:fill="auto"/>
            <w:vAlign w:val="center"/>
          </w:tcPr>
          <w:p w14:paraId="567E0A77" w14:textId="77777777" w:rsidR="00D20E5B" w:rsidRPr="00DE7B59" w:rsidRDefault="00D20E5B" w:rsidP="005A53D1">
            <w:pPr>
              <w:pStyle w:val="TAC"/>
              <w:rPr>
                <w:rFonts w:cs="Arial"/>
                <w:szCs w:val="18"/>
              </w:rPr>
            </w:pPr>
            <w:r w:rsidRPr="00DE7B59">
              <w:rPr>
                <w:rFonts w:cs="Arial"/>
                <w:szCs w:val="18"/>
              </w:rPr>
              <w:t>≤ 24371</w:t>
            </w:r>
          </w:p>
        </w:tc>
        <w:tc>
          <w:tcPr>
            <w:tcW w:w="771" w:type="dxa"/>
            <w:vAlign w:val="center"/>
          </w:tcPr>
          <w:p w14:paraId="3C6455A4" w14:textId="77777777" w:rsidR="00D20E5B" w:rsidRPr="00DE7B59" w:rsidRDefault="00D20E5B" w:rsidP="005A53D1">
            <w:pPr>
              <w:pStyle w:val="TAC"/>
              <w:rPr>
                <w:rFonts w:cs="Arial"/>
                <w:szCs w:val="18"/>
              </w:rPr>
            </w:pPr>
            <w:r w:rsidRPr="00DE7B59">
              <w:rPr>
                <w:rFonts w:cs="Arial"/>
                <w:szCs w:val="18"/>
              </w:rPr>
              <w:t>188</w:t>
            </w:r>
          </w:p>
        </w:tc>
        <w:tc>
          <w:tcPr>
            <w:tcW w:w="1261" w:type="dxa"/>
            <w:vAlign w:val="center"/>
          </w:tcPr>
          <w:p w14:paraId="70364952" w14:textId="77777777" w:rsidR="00D20E5B" w:rsidRPr="00DE7B59" w:rsidRDefault="00D20E5B" w:rsidP="005A53D1">
            <w:pPr>
              <w:pStyle w:val="TAC"/>
              <w:rPr>
                <w:rFonts w:cs="Arial"/>
                <w:szCs w:val="18"/>
              </w:rPr>
            </w:pPr>
            <w:r w:rsidRPr="00DE7B59">
              <w:rPr>
                <w:rFonts w:cs="Arial"/>
                <w:szCs w:val="18"/>
              </w:rPr>
              <w:t>≤ 1364342</w:t>
            </w:r>
          </w:p>
        </w:tc>
        <w:tc>
          <w:tcPr>
            <w:tcW w:w="771" w:type="dxa"/>
            <w:vAlign w:val="center"/>
          </w:tcPr>
          <w:p w14:paraId="6DA7B956" w14:textId="77777777" w:rsidR="00D20E5B" w:rsidRPr="00DE7B59" w:rsidRDefault="00D20E5B" w:rsidP="005A53D1">
            <w:pPr>
              <w:pStyle w:val="TAC"/>
              <w:rPr>
                <w:rFonts w:cs="Arial"/>
                <w:szCs w:val="18"/>
              </w:rPr>
            </w:pPr>
            <w:r w:rsidRPr="00DE7B59">
              <w:rPr>
                <w:rFonts w:cs="Arial"/>
                <w:szCs w:val="18"/>
              </w:rPr>
              <w:t>252</w:t>
            </w:r>
          </w:p>
        </w:tc>
        <w:tc>
          <w:tcPr>
            <w:tcW w:w="1507" w:type="dxa"/>
            <w:vAlign w:val="center"/>
          </w:tcPr>
          <w:p w14:paraId="567DFD78" w14:textId="77777777" w:rsidR="00D20E5B" w:rsidRPr="00DE7B59" w:rsidRDefault="00D20E5B" w:rsidP="005A53D1">
            <w:pPr>
              <w:pStyle w:val="TAC"/>
              <w:rPr>
                <w:rFonts w:cs="Arial"/>
                <w:szCs w:val="18"/>
              </w:rPr>
            </w:pPr>
            <w:r w:rsidRPr="00DE7B59">
              <w:rPr>
                <w:rFonts w:cs="Arial"/>
                <w:szCs w:val="18"/>
              </w:rPr>
              <w:t>≤ 76380419</w:t>
            </w:r>
          </w:p>
        </w:tc>
      </w:tr>
      <w:tr w:rsidR="00D20E5B" w:rsidRPr="00DE7B59" w14:paraId="0CE629DD" w14:textId="77777777" w:rsidTr="005A53D1">
        <w:trPr>
          <w:trHeight w:val="170"/>
          <w:jc w:val="center"/>
        </w:trPr>
        <w:tc>
          <w:tcPr>
            <w:tcW w:w="770" w:type="dxa"/>
            <w:shd w:val="clear" w:color="auto" w:fill="auto"/>
            <w:vAlign w:val="center"/>
          </w:tcPr>
          <w:p w14:paraId="3AEDDF9D" w14:textId="77777777" w:rsidR="00D20E5B" w:rsidRPr="00DE7B59" w:rsidRDefault="00D20E5B" w:rsidP="005A53D1">
            <w:pPr>
              <w:pStyle w:val="TAC"/>
              <w:rPr>
                <w:rFonts w:cs="Arial"/>
                <w:szCs w:val="18"/>
              </w:rPr>
            </w:pPr>
            <w:r w:rsidRPr="00DE7B59">
              <w:rPr>
                <w:rFonts w:cs="Arial"/>
                <w:szCs w:val="18"/>
              </w:rPr>
              <w:t>61</w:t>
            </w:r>
          </w:p>
        </w:tc>
        <w:tc>
          <w:tcPr>
            <w:tcW w:w="1016" w:type="dxa"/>
            <w:shd w:val="clear" w:color="auto" w:fill="auto"/>
            <w:vAlign w:val="center"/>
          </w:tcPr>
          <w:p w14:paraId="52A866B8" w14:textId="77777777" w:rsidR="00D20E5B" w:rsidRPr="00DE7B59" w:rsidRDefault="00D20E5B" w:rsidP="005A53D1">
            <w:pPr>
              <w:pStyle w:val="TAC"/>
              <w:rPr>
                <w:rFonts w:cs="Arial"/>
                <w:szCs w:val="18"/>
              </w:rPr>
            </w:pPr>
            <w:r w:rsidRPr="00DE7B59">
              <w:rPr>
                <w:rFonts w:cs="Arial"/>
                <w:szCs w:val="18"/>
              </w:rPr>
              <w:t>≤ 464</w:t>
            </w:r>
          </w:p>
        </w:tc>
        <w:tc>
          <w:tcPr>
            <w:tcW w:w="771" w:type="dxa"/>
            <w:shd w:val="clear" w:color="auto" w:fill="auto"/>
            <w:vAlign w:val="center"/>
          </w:tcPr>
          <w:p w14:paraId="21799522" w14:textId="77777777" w:rsidR="00D20E5B" w:rsidRPr="00DE7B59" w:rsidRDefault="00D20E5B" w:rsidP="005A53D1">
            <w:pPr>
              <w:pStyle w:val="TAC"/>
              <w:rPr>
                <w:rFonts w:cs="Arial"/>
                <w:szCs w:val="18"/>
              </w:rPr>
            </w:pPr>
            <w:r w:rsidRPr="00DE7B59">
              <w:rPr>
                <w:rFonts w:cs="Arial"/>
                <w:szCs w:val="18"/>
              </w:rPr>
              <w:t>125</w:t>
            </w:r>
          </w:p>
        </w:tc>
        <w:tc>
          <w:tcPr>
            <w:tcW w:w="1016" w:type="dxa"/>
            <w:shd w:val="clear" w:color="auto" w:fill="auto"/>
            <w:vAlign w:val="center"/>
          </w:tcPr>
          <w:p w14:paraId="505B0F98" w14:textId="77777777" w:rsidR="00D20E5B" w:rsidRPr="00DE7B59" w:rsidRDefault="00D20E5B" w:rsidP="005A53D1">
            <w:pPr>
              <w:pStyle w:val="TAC"/>
              <w:rPr>
                <w:rFonts w:cs="Arial"/>
                <w:szCs w:val="18"/>
              </w:rPr>
            </w:pPr>
            <w:r w:rsidRPr="00DE7B59">
              <w:rPr>
                <w:rFonts w:cs="Arial"/>
                <w:szCs w:val="18"/>
              </w:rPr>
              <w:t>≤ 25953</w:t>
            </w:r>
          </w:p>
        </w:tc>
        <w:tc>
          <w:tcPr>
            <w:tcW w:w="771" w:type="dxa"/>
            <w:vAlign w:val="center"/>
          </w:tcPr>
          <w:p w14:paraId="507216AE" w14:textId="77777777" w:rsidR="00D20E5B" w:rsidRPr="00DE7B59" w:rsidRDefault="00D20E5B" w:rsidP="005A53D1">
            <w:pPr>
              <w:pStyle w:val="TAC"/>
              <w:rPr>
                <w:rFonts w:cs="Arial"/>
                <w:szCs w:val="18"/>
              </w:rPr>
            </w:pPr>
            <w:r w:rsidRPr="00DE7B59">
              <w:rPr>
                <w:rFonts w:cs="Arial"/>
                <w:szCs w:val="18"/>
              </w:rPr>
              <w:t>189</w:t>
            </w:r>
          </w:p>
        </w:tc>
        <w:tc>
          <w:tcPr>
            <w:tcW w:w="1261" w:type="dxa"/>
            <w:vAlign w:val="center"/>
          </w:tcPr>
          <w:p w14:paraId="43DCF098" w14:textId="77777777" w:rsidR="00D20E5B" w:rsidRPr="00DE7B59" w:rsidRDefault="00D20E5B" w:rsidP="005A53D1">
            <w:pPr>
              <w:pStyle w:val="TAC"/>
              <w:rPr>
                <w:rFonts w:cs="Arial"/>
                <w:szCs w:val="18"/>
              </w:rPr>
            </w:pPr>
            <w:r w:rsidRPr="00DE7B59">
              <w:rPr>
                <w:rFonts w:cs="Arial"/>
                <w:szCs w:val="18"/>
              </w:rPr>
              <w:t>≤ 1452903</w:t>
            </w:r>
          </w:p>
        </w:tc>
        <w:tc>
          <w:tcPr>
            <w:tcW w:w="771" w:type="dxa"/>
            <w:vAlign w:val="center"/>
          </w:tcPr>
          <w:p w14:paraId="0E06D9D4" w14:textId="77777777" w:rsidR="00D20E5B" w:rsidRPr="00DE7B59" w:rsidRDefault="00D20E5B" w:rsidP="005A53D1">
            <w:pPr>
              <w:pStyle w:val="TAC"/>
              <w:rPr>
                <w:rFonts w:cs="Arial"/>
                <w:szCs w:val="18"/>
              </w:rPr>
            </w:pPr>
            <w:r w:rsidRPr="00DE7B59">
              <w:rPr>
                <w:rFonts w:cs="Arial"/>
                <w:szCs w:val="18"/>
              </w:rPr>
              <w:t>253</w:t>
            </w:r>
          </w:p>
        </w:tc>
        <w:tc>
          <w:tcPr>
            <w:tcW w:w="1507" w:type="dxa"/>
            <w:vAlign w:val="center"/>
          </w:tcPr>
          <w:p w14:paraId="37DF4EFE" w14:textId="77777777" w:rsidR="00D20E5B" w:rsidRPr="00DE7B59" w:rsidRDefault="00D20E5B" w:rsidP="005A53D1">
            <w:pPr>
              <w:pStyle w:val="TAC"/>
              <w:rPr>
                <w:rFonts w:cs="Arial"/>
                <w:szCs w:val="18"/>
              </w:rPr>
            </w:pPr>
            <w:r w:rsidRPr="00DE7B59">
              <w:rPr>
                <w:rFonts w:cs="Arial"/>
                <w:szCs w:val="18"/>
              </w:rPr>
              <w:t>≤ 81338368</w:t>
            </w:r>
          </w:p>
        </w:tc>
      </w:tr>
      <w:tr w:rsidR="00D20E5B" w:rsidRPr="00DE7B59" w14:paraId="2B01E48C" w14:textId="77777777" w:rsidTr="005A53D1">
        <w:trPr>
          <w:trHeight w:val="170"/>
          <w:jc w:val="center"/>
        </w:trPr>
        <w:tc>
          <w:tcPr>
            <w:tcW w:w="770" w:type="dxa"/>
            <w:shd w:val="clear" w:color="auto" w:fill="auto"/>
            <w:vAlign w:val="center"/>
          </w:tcPr>
          <w:p w14:paraId="74E0B09D" w14:textId="77777777" w:rsidR="00D20E5B" w:rsidRPr="00DE7B59" w:rsidRDefault="00D20E5B" w:rsidP="005A53D1">
            <w:pPr>
              <w:pStyle w:val="TAC"/>
              <w:rPr>
                <w:rFonts w:cs="Arial"/>
                <w:szCs w:val="18"/>
              </w:rPr>
            </w:pPr>
            <w:r w:rsidRPr="00DE7B59">
              <w:rPr>
                <w:rFonts w:cs="Arial"/>
                <w:szCs w:val="18"/>
              </w:rPr>
              <w:t>62</w:t>
            </w:r>
          </w:p>
        </w:tc>
        <w:tc>
          <w:tcPr>
            <w:tcW w:w="1016" w:type="dxa"/>
            <w:shd w:val="clear" w:color="auto" w:fill="auto"/>
            <w:vAlign w:val="center"/>
          </w:tcPr>
          <w:p w14:paraId="6AE4731D" w14:textId="77777777" w:rsidR="00D20E5B" w:rsidRPr="00DE7B59" w:rsidRDefault="00D20E5B" w:rsidP="005A53D1">
            <w:pPr>
              <w:pStyle w:val="TAC"/>
              <w:rPr>
                <w:rFonts w:cs="Arial"/>
                <w:szCs w:val="18"/>
              </w:rPr>
            </w:pPr>
            <w:r w:rsidRPr="00DE7B59">
              <w:rPr>
                <w:rFonts w:cs="Arial"/>
                <w:szCs w:val="18"/>
              </w:rPr>
              <w:t>≤ 494</w:t>
            </w:r>
          </w:p>
        </w:tc>
        <w:tc>
          <w:tcPr>
            <w:tcW w:w="771" w:type="dxa"/>
            <w:shd w:val="clear" w:color="auto" w:fill="auto"/>
            <w:vAlign w:val="center"/>
          </w:tcPr>
          <w:p w14:paraId="592117F2" w14:textId="77777777" w:rsidR="00D20E5B" w:rsidRPr="00DE7B59" w:rsidRDefault="00D20E5B" w:rsidP="005A53D1">
            <w:pPr>
              <w:pStyle w:val="TAC"/>
              <w:rPr>
                <w:rFonts w:cs="Arial"/>
                <w:szCs w:val="18"/>
              </w:rPr>
            </w:pPr>
            <w:r w:rsidRPr="00DE7B59">
              <w:rPr>
                <w:rFonts w:cs="Arial"/>
                <w:szCs w:val="18"/>
              </w:rPr>
              <w:t>126</w:t>
            </w:r>
          </w:p>
        </w:tc>
        <w:tc>
          <w:tcPr>
            <w:tcW w:w="1016" w:type="dxa"/>
            <w:shd w:val="clear" w:color="auto" w:fill="auto"/>
            <w:vAlign w:val="center"/>
          </w:tcPr>
          <w:p w14:paraId="65A074DB" w14:textId="77777777" w:rsidR="00D20E5B" w:rsidRPr="00DE7B59" w:rsidRDefault="00D20E5B" w:rsidP="005A53D1">
            <w:pPr>
              <w:pStyle w:val="TAC"/>
              <w:rPr>
                <w:rFonts w:cs="Arial"/>
                <w:szCs w:val="18"/>
              </w:rPr>
            </w:pPr>
            <w:r w:rsidRPr="00DE7B59">
              <w:rPr>
                <w:rFonts w:cs="Arial"/>
                <w:szCs w:val="18"/>
              </w:rPr>
              <w:t>≤ 27638</w:t>
            </w:r>
          </w:p>
        </w:tc>
        <w:tc>
          <w:tcPr>
            <w:tcW w:w="771" w:type="dxa"/>
            <w:vAlign w:val="center"/>
          </w:tcPr>
          <w:p w14:paraId="57AFDC82" w14:textId="77777777" w:rsidR="00D20E5B" w:rsidRPr="00DE7B59" w:rsidRDefault="00D20E5B" w:rsidP="005A53D1">
            <w:pPr>
              <w:pStyle w:val="TAC"/>
              <w:rPr>
                <w:rFonts w:cs="Arial"/>
                <w:szCs w:val="18"/>
              </w:rPr>
            </w:pPr>
            <w:r w:rsidRPr="00DE7B59">
              <w:rPr>
                <w:rFonts w:cs="Arial"/>
                <w:szCs w:val="18"/>
              </w:rPr>
              <w:t>190</w:t>
            </w:r>
          </w:p>
        </w:tc>
        <w:tc>
          <w:tcPr>
            <w:tcW w:w="1261" w:type="dxa"/>
            <w:vAlign w:val="center"/>
          </w:tcPr>
          <w:p w14:paraId="10AB5719" w14:textId="77777777" w:rsidR="00D20E5B" w:rsidRPr="00DE7B59" w:rsidRDefault="00D20E5B" w:rsidP="005A53D1">
            <w:pPr>
              <w:pStyle w:val="TAC"/>
              <w:rPr>
                <w:rFonts w:cs="Arial"/>
                <w:szCs w:val="18"/>
              </w:rPr>
            </w:pPr>
            <w:r w:rsidRPr="00DE7B59">
              <w:rPr>
                <w:rFonts w:cs="Arial"/>
                <w:szCs w:val="18"/>
              </w:rPr>
              <w:t>≤ 1547213</w:t>
            </w:r>
          </w:p>
        </w:tc>
        <w:tc>
          <w:tcPr>
            <w:tcW w:w="771" w:type="dxa"/>
            <w:vAlign w:val="center"/>
          </w:tcPr>
          <w:p w14:paraId="183914D4" w14:textId="77777777" w:rsidR="00D20E5B" w:rsidRPr="00DE7B59" w:rsidRDefault="00D20E5B" w:rsidP="005A53D1">
            <w:pPr>
              <w:pStyle w:val="TAC"/>
              <w:rPr>
                <w:rFonts w:cs="Arial"/>
                <w:szCs w:val="18"/>
              </w:rPr>
            </w:pPr>
            <w:r w:rsidRPr="00DE7B59">
              <w:rPr>
                <w:rFonts w:cs="Arial"/>
                <w:szCs w:val="18"/>
              </w:rPr>
              <w:t>254</w:t>
            </w:r>
          </w:p>
        </w:tc>
        <w:tc>
          <w:tcPr>
            <w:tcW w:w="1507" w:type="dxa"/>
            <w:vAlign w:val="center"/>
          </w:tcPr>
          <w:p w14:paraId="60E0CC13" w14:textId="77777777" w:rsidR="00D20E5B" w:rsidRPr="00DE7B59" w:rsidRDefault="00D20E5B" w:rsidP="005A53D1">
            <w:pPr>
              <w:pStyle w:val="TAC"/>
              <w:rPr>
                <w:rFonts w:cs="Arial"/>
                <w:szCs w:val="18"/>
              </w:rPr>
            </w:pPr>
            <w:r w:rsidRPr="00DE7B59">
              <w:rPr>
                <w:rFonts w:cs="Arial"/>
                <w:szCs w:val="18"/>
                <w:lang w:eastAsia="ko-KR"/>
              </w:rPr>
              <w:t xml:space="preserve">&gt; </w:t>
            </w:r>
            <w:r w:rsidRPr="00DE7B59">
              <w:rPr>
                <w:rFonts w:cs="Arial"/>
                <w:szCs w:val="18"/>
              </w:rPr>
              <w:t>81338368</w:t>
            </w:r>
          </w:p>
        </w:tc>
      </w:tr>
      <w:tr w:rsidR="00D20E5B" w:rsidRPr="00DE7B59" w14:paraId="14E6C213" w14:textId="77777777" w:rsidTr="005A53D1">
        <w:trPr>
          <w:trHeight w:val="170"/>
          <w:jc w:val="center"/>
        </w:trPr>
        <w:tc>
          <w:tcPr>
            <w:tcW w:w="770" w:type="dxa"/>
            <w:shd w:val="clear" w:color="auto" w:fill="auto"/>
            <w:vAlign w:val="center"/>
          </w:tcPr>
          <w:p w14:paraId="02A99B11" w14:textId="77777777" w:rsidR="00D20E5B" w:rsidRPr="00DE7B59" w:rsidRDefault="00D20E5B" w:rsidP="005A53D1">
            <w:pPr>
              <w:pStyle w:val="TAC"/>
              <w:rPr>
                <w:rFonts w:cs="Arial"/>
                <w:szCs w:val="18"/>
              </w:rPr>
            </w:pPr>
            <w:r w:rsidRPr="00DE7B59">
              <w:rPr>
                <w:rFonts w:cs="Arial"/>
                <w:szCs w:val="18"/>
              </w:rPr>
              <w:t>63</w:t>
            </w:r>
          </w:p>
        </w:tc>
        <w:tc>
          <w:tcPr>
            <w:tcW w:w="1016" w:type="dxa"/>
            <w:shd w:val="clear" w:color="auto" w:fill="auto"/>
            <w:vAlign w:val="center"/>
          </w:tcPr>
          <w:p w14:paraId="3FAE843D" w14:textId="77777777" w:rsidR="00D20E5B" w:rsidRPr="00DE7B59" w:rsidRDefault="00D20E5B" w:rsidP="005A53D1">
            <w:pPr>
              <w:pStyle w:val="TAC"/>
              <w:rPr>
                <w:rFonts w:cs="Arial"/>
                <w:szCs w:val="18"/>
              </w:rPr>
            </w:pPr>
            <w:r w:rsidRPr="00DE7B59">
              <w:rPr>
                <w:rFonts w:cs="Arial"/>
                <w:szCs w:val="18"/>
              </w:rPr>
              <w:t>≤ 526</w:t>
            </w:r>
          </w:p>
        </w:tc>
        <w:tc>
          <w:tcPr>
            <w:tcW w:w="771" w:type="dxa"/>
            <w:shd w:val="clear" w:color="auto" w:fill="auto"/>
            <w:vAlign w:val="center"/>
          </w:tcPr>
          <w:p w14:paraId="2513E052" w14:textId="77777777" w:rsidR="00D20E5B" w:rsidRPr="00DE7B59" w:rsidRDefault="00D20E5B" w:rsidP="005A53D1">
            <w:pPr>
              <w:pStyle w:val="TAC"/>
              <w:rPr>
                <w:rFonts w:cs="Arial"/>
                <w:szCs w:val="18"/>
              </w:rPr>
            </w:pPr>
            <w:r w:rsidRPr="00DE7B59">
              <w:rPr>
                <w:rFonts w:cs="Arial"/>
                <w:szCs w:val="18"/>
              </w:rPr>
              <w:t>127</w:t>
            </w:r>
          </w:p>
        </w:tc>
        <w:tc>
          <w:tcPr>
            <w:tcW w:w="1016" w:type="dxa"/>
            <w:shd w:val="clear" w:color="auto" w:fill="auto"/>
            <w:vAlign w:val="center"/>
          </w:tcPr>
          <w:p w14:paraId="06917133" w14:textId="77777777" w:rsidR="00D20E5B" w:rsidRPr="00DE7B59" w:rsidRDefault="00D20E5B" w:rsidP="005A53D1">
            <w:pPr>
              <w:pStyle w:val="TAC"/>
              <w:rPr>
                <w:rFonts w:cs="Arial"/>
                <w:szCs w:val="18"/>
              </w:rPr>
            </w:pPr>
            <w:r w:rsidRPr="00DE7B59">
              <w:t xml:space="preserve">≤ </w:t>
            </w:r>
            <w:r w:rsidRPr="00DE7B59">
              <w:rPr>
                <w:rFonts w:cs="Arial"/>
                <w:szCs w:val="18"/>
              </w:rPr>
              <w:t>29431</w:t>
            </w:r>
          </w:p>
        </w:tc>
        <w:tc>
          <w:tcPr>
            <w:tcW w:w="771" w:type="dxa"/>
            <w:vAlign w:val="center"/>
          </w:tcPr>
          <w:p w14:paraId="14B068FA" w14:textId="77777777" w:rsidR="00D20E5B" w:rsidRPr="00DE7B59" w:rsidRDefault="00D20E5B" w:rsidP="005A53D1">
            <w:pPr>
              <w:pStyle w:val="TAC"/>
              <w:rPr>
                <w:rFonts w:cs="Arial"/>
                <w:szCs w:val="18"/>
              </w:rPr>
            </w:pPr>
            <w:r w:rsidRPr="00DE7B59">
              <w:rPr>
                <w:rFonts w:cs="Arial"/>
                <w:szCs w:val="18"/>
              </w:rPr>
              <w:t>191</w:t>
            </w:r>
          </w:p>
        </w:tc>
        <w:tc>
          <w:tcPr>
            <w:tcW w:w="1261" w:type="dxa"/>
            <w:vAlign w:val="center"/>
          </w:tcPr>
          <w:p w14:paraId="4EB8022E" w14:textId="77777777" w:rsidR="00D20E5B" w:rsidRPr="00DE7B59" w:rsidRDefault="00D20E5B" w:rsidP="005A53D1">
            <w:pPr>
              <w:pStyle w:val="TAC"/>
              <w:rPr>
                <w:rFonts w:cs="Arial"/>
                <w:szCs w:val="18"/>
              </w:rPr>
            </w:pPr>
            <w:r w:rsidRPr="00DE7B59">
              <w:t xml:space="preserve">≤ </w:t>
            </w:r>
            <w:r w:rsidRPr="00DE7B59">
              <w:rPr>
                <w:rFonts w:cs="Arial"/>
                <w:szCs w:val="18"/>
              </w:rPr>
              <w:t>1647644</w:t>
            </w:r>
          </w:p>
        </w:tc>
        <w:tc>
          <w:tcPr>
            <w:tcW w:w="771" w:type="dxa"/>
            <w:vAlign w:val="center"/>
          </w:tcPr>
          <w:p w14:paraId="043883DE" w14:textId="77777777" w:rsidR="00D20E5B" w:rsidRPr="00DE7B59" w:rsidRDefault="00D20E5B" w:rsidP="005A53D1">
            <w:pPr>
              <w:pStyle w:val="TAC"/>
              <w:rPr>
                <w:rFonts w:cs="Arial"/>
                <w:szCs w:val="18"/>
              </w:rPr>
            </w:pPr>
            <w:r w:rsidRPr="00DE7B59">
              <w:rPr>
                <w:rFonts w:cs="Arial"/>
                <w:szCs w:val="18"/>
              </w:rPr>
              <w:t>255</w:t>
            </w:r>
          </w:p>
        </w:tc>
        <w:tc>
          <w:tcPr>
            <w:tcW w:w="1507" w:type="dxa"/>
            <w:vAlign w:val="center"/>
          </w:tcPr>
          <w:p w14:paraId="0727975F" w14:textId="77777777" w:rsidR="00D20E5B" w:rsidRPr="00DE7B59" w:rsidRDefault="00D20E5B" w:rsidP="005A53D1">
            <w:pPr>
              <w:pStyle w:val="TAC"/>
              <w:rPr>
                <w:rFonts w:cs="Arial"/>
                <w:szCs w:val="18"/>
                <w:lang w:eastAsia="ko-KR"/>
              </w:rPr>
            </w:pPr>
            <w:r w:rsidRPr="00DE7B59">
              <w:rPr>
                <w:rFonts w:cs="Arial"/>
                <w:szCs w:val="18"/>
                <w:lang w:eastAsia="ko-KR"/>
              </w:rPr>
              <w:t>Reserved</w:t>
            </w:r>
          </w:p>
        </w:tc>
      </w:tr>
    </w:tbl>
    <w:p w14:paraId="73B00CF8" w14:textId="77777777" w:rsidR="00D20E5B" w:rsidRPr="00DE7B59" w:rsidRDefault="00D20E5B" w:rsidP="00D20E5B"/>
    <w:p w14:paraId="43EE7D88" w14:textId="77777777" w:rsidR="00D20E5B" w:rsidRPr="00DE7B59" w:rsidRDefault="00D20E5B" w:rsidP="00D20E5B">
      <w:pPr>
        <w:pStyle w:val="H6"/>
      </w:pPr>
      <w:r w:rsidRPr="00DE7B59">
        <w:t>7.1.1.3.20.3</w:t>
      </w:r>
      <w:r w:rsidRPr="00DE7B59">
        <w:tab/>
        <w:t>Test description</w:t>
      </w:r>
    </w:p>
    <w:p w14:paraId="2F529290" w14:textId="77777777" w:rsidR="00D20E5B" w:rsidRPr="00DE7B59" w:rsidRDefault="00D20E5B" w:rsidP="00D20E5B">
      <w:pPr>
        <w:pStyle w:val="H6"/>
      </w:pPr>
      <w:r w:rsidRPr="00DE7B59">
        <w:t>7.1.1.3.20.3.1</w:t>
      </w:r>
      <w:r w:rsidRPr="00DE7B59">
        <w:tab/>
        <w:t>Pre-test conditions</w:t>
      </w:r>
    </w:p>
    <w:p w14:paraId="0DCD7515" w14:textId="77777777" w:rsidR="00D20E5B" w:rsidRPr="00DE7B59" w:rsidRDefault="00D20E5B" w:rsidP="00D20E5B">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7.1.1.3.20.3.1-1.</w:t>
      </w:r>
    </w:p>
    <w:p w14:paraId="1E116725" w14:textId="77777777" w:rsidR="00D20E5B" w:rsidRPr="00DE7B59" w:rsidRDefault="00D20E5B" w:rsidP="00D20E5B">
      <w:pPr>
        <w:pStyle w:val="TH"/>
      </w:pPr>
      <w:r w:rsidRPr="00DE7B59">
        <w:t>Table 7.1.1.3.20.3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20E5B" w:rsidRPr="00DE7B59" w14:paraId="01F21E1A" w14:textId="77777777" w:rsidTr="005A53D1">
        <w:tc>
          <w:tcPr>
            <w:tcW w:w="2693" w:type="dxa"/>
          </w:tcPr>
          <w:p w14:paraId="1CAEB8FB" w14:textId="77777777" w:rsidR="00D20E5B" w:rsidRPr="00DE7B59" w:rsidRDefault="00D20E5B" w:rsidP="005A53D1">
            <w:pPr>
              <w:pStyle w:val="TAH"/>
            </w:pPr>
            <w:r w:rsidRPr="00DE7B59">
              <w:t>Parameter</w:t>
            </w:r>
          </w:p>
        </w:tc>
        <w:tc>
          <w:tcPr>
            <w:tcW w:w="1701" w:type="dxa"/>
          </w:tcPr>
          <w:p w14:paraId="75FB340C" w14:textId="77777777" w:rsidR="00D20E5B" w:rsidRPr="00DE7B59" w:rsidRDefault="00D20E5B" w:rsidP="005A53D1">
            <w:pPr>
              <w:pStyle w:val="TAH"/>
            </w:pPr>
            <w:r w:rsidRPr="00DE7B59">
              <w:t>DRB1</w:t>
            </w:r>
          </w:p>
        </w:tc>
        <w:tc>
          <w:tcPr>
            <w:tcW w:w="1701" w:type="dxa"/>
          </w:tcPr>
          <w:p w14:paraId="41089969" w14:textId="77777777" w:rsidR="00D20E5B" w:rsidRPr="00DE7B59" w:rsidRDefault="00D20E5B" w:rsidP="005A53D1">
            <w:pPr>
              <w:pStyle w:val="TAH"/>
            </w:pPr>
            <w:r w:rsidRPr="00DE7B59">
              <w:t>DRB2</w:t>
            </w:r>
          </w:p>
        </w:tc>
      </w:tr>
      <w:tr w:rsidR="00D20E5B" w:rsidRPr="00DE7B59" w14:paraId="33368F43" w14:textId="77777777" w:rsidTr="005A53D1">
        <w:tc>
          <w:tcPr>
            <w:tcW w:w="2693" w:type="dxa"/>
          </w:tcPr>
          <w:p w14:paraId="40796D77" w14:textId="77777777" w:rsidR="00D20E5B" w:rsidRPr="00DE7B59" w:rsidRDefault="00D20E5B" w:rsidP="005A53D1">
            <w:pPr>
              <w:pStyle w:val="TAL"/>
            </w:pPr>
            <w:r w:rsidRPr="00DE7B59">
              <w:t>LogicalChannelIdentity</w:t>
            </w:r>
          </w:p>
        </w:tc>
        <w:tc>
          <w:tcPr>
            <w:tcW w:w="1701" w:type="dxa"/>
          </w:tcPr>
          <w:p w14:paraId="0D69338B" w14:textId="77777777" w:rsidR="00D20E5B" w:rsidRPr="00DE7B59" w:rsidRDefault="00D20E5B" w:rsidP="005A53D1">
            <w:pPr>
              <w:pStyle w:val="TAL"/>
            </w:pPr>
            <w:r w:rsidRPr="00DE7B59">
              <w:t>LCH4(DRB-Identity +3)</w:t>
            </w:r>
          </w:p>
        </w:tc>
        <w:tc>
          <w:tcPr>
            <w:tcW w:w="1701" w:type="dxa"/>
          </w:tcPr>
          <w:p w14:paraId="17EB26A7" w14:textId="77777777" w:rsidR="00D20E5B" w:rsidRPr="00DE7B59" w:rsidRDefault="00D20E5B" w:rsidP="005A53D1">
            <w:pPr>
              <w:pStyle w:val="TAL"/>
            </w:pPr>
            <w:r w:rsidRPr="00DE7B59">
              <w:t>LCH5(DRB-Identity +3)</w:t>
            </w:r>
          </w:p>
        </w:tc>
      </w:tr>
      <w:tr w:rsidR="00D20E5B" w:rsidRPr="00DE7B59" w14:paraId="657043F5" w14:textId="77777777" w:rsidTr="005A53D1">
        <w:tc>
          <w:tcPr>
            <w:tcW w:w="2693" w:type="dxa"/>
          </w:tcPr>
          <w:p w14:paraId="4F22D8D4" w14:textId="77777777" w:rsidR="00D20E5B" w:rsidRPr="00DE7B59" w:rsidRDefault="00D20E5B" w:rsidP="005A53D1">
            <w:pPr>
              <w:pStyle w:val="TAL"/>
            </w:pPr>
            <w:r w:rsidRPr="00DE7B59">
              <w:t>Priority</w:t>
            </w:r>
          </w:p>
        </w:tc>
        <w:tc>
          <w:tcPr>
            <w:tcW w:w="1701" w:type="dxa"/>
          </w:tcPr>
          <w:p w14:paraId="06E50E8B" w14:textId="77777777" w:rsidR="00D20E5B" w:rsidRPr="00DE7B59" w:rsidRDefault="00D20E5B" w:rsidP="005A53D1">
            <w:pPr>
              <w:pStyle w:val="TAL"/>
            </w:pPr>
            <w:r w:rsidRPr="00DE7B59">
              <w:t>7</w:t>
            </w:r>
          </w:p>
        </w:tc>
        <w:tc>
          <w:tcPr>
            <w:tcW w:w="1701" w:type="dxa"/>
          </w:tcPr>
          <w:p w14:paraId="1C6B8F97" w14:textId="77777777" w:rsidR="00D20E5B" w:rsidRPr="00DE7B59" w:rsidRDefault="00D20E5B" w:rsidP="005A53D1">
            <w:pPr>
              <w:pStyle w:val="TAL"/>
            </w:pPr>
            <w:r w:rsidRPr="00DE7B59">
              <w:t>6</w:t>
            </w:r>
          </w:p>
        </w:tc>
      </w:tr>
      <w:tr w:rsidR="00D20E5B" w:rsidRPr="00DE7B59" w14:paraId="008BE27E" w14:textId="77777777" w:rsidTr="005A53D1">
        <w:tc>
          <w:tcPr>
            <w:tcW w:w="2693" w:type="dxa"/>
          </w:tcPr>
          <w:p w14:paraId="1EEBFF5F" w14:textId="77777777" w:rsidR="00D20E5B" w:rsidRPr="00DE7B59" w:rsidRDefault="00D20E5B" w:rsidP="005A53D1">
            <w:pPr>
              <w:pStyle w:val="TAL"/>
            </w:pPr>
            <w:r w:rsidRPr="00DE7B59">
              <w:t>prioritizedBitRate</w:t>
            </w:r>
          </w:p>
        </w:tc>
        <w:tc>
          <w:tcPr>
            <w:tcW w:w="1701" w:type="dxa"/>
          </w:tcPr>
          <w:p w14:paraId="5EB0B288" w14:textId="77777777" w:rsidR="00D20E5B" w:rsidRPr="00DE7B59" w:rsidRDefault="00D20E5B" w:rsidP="005A53D1">
            <w:pPr>
              <w:pStyle w:val="TAL"/>
            </w:pPr>
            <w:r w:rsidRPr="00DE7B59">
              <w:t>0kbs</w:t>
            </w:r>
          </w:p>
        </w:tc>
        <w:tc>
          <w:tcPr>
            <w:tcW w:w="1701" w:type="dxa"/>
          </w:tcPr>
          <w:p w14:paraId="3BBDEF23" w14:textId="77777777" w:rsidR="00D20E5B" w:rsidRPr="00DE7B59" w:rsidRDefault="00D20E5B" w:rsidP="005A53D1">
            <w:pPr>
              <w:pStyle w:val="TAL"/>
            </w:pPr>
            <w:r w:rsidRPr="00DE7B59">
              <w:t>0kbs</w:t>
            </w:r>
          </w:p>
        </w:tc>
      </w:tr>
      <w:tr w:rsidR="00D20E5B" w:rsidRPr="00DE7B59" w14:paraId="46C9303D" w14:textId="77777777" w:rsidTr="005A53D1">
        <w:tc>
          <w:tcPr>
            <w:tcW w:w="2693" w:type="dxa"/>
          </w:tcPr>
          <w:p w14:paraId="117CA7E9" w14:textId="77777777" w:rsidR="00D20E5B" w:rsidRPr="00DE7B59" w:rsidRDefault="00D20E5B" w:rsidP="005A53D1">
            <w:pPr>
              <w:pStyle w:val="TAL"/>
            </w:pPr>
            <w:r w:rsidRPr="00DE7B59">
              <w:t>logicalChannelGroup</w:t>
            </w:r>
          </w:p>
        </w:tc>
        <w:tc>
          <w:tcPr>
            <w:tcW w:w="1701" w:type="dxa"/>
          </w:tcPr>
          <w:p w14:paraId="76424898" w14:textId="77777777" w:rsidR="00D20E5B" w:rsidRPr="00DE7B59" w:rsidRDefault="00D20E5B" w:rsidP="005A53D1">
            <w:pPr>
              <w:pStyle w:val="TAL"/>
            </w:pPr>
            <w:r w:rsidRPr="00DE7B59">
              <w:t>2 (LCG ID#</w:t>
            </w:r>
            <w:r w:rsidRPr="00DE7B59">
              <w:rPr>
                <w:lang w:eastAsia="zh-CN"/>
              </w:rPr>
              <w:t>2</w:t>
            </w:r>
            <w:r w:rsidRPr="00DE7B59">
              <w:t>)</w:t>
            </w:r>
          </w:p>
        </w:tc>
        <w:tc>
          <w:tcPr>
            <w:tcW w:w="1701" w:type="dxa"/>
          </w:tcPr>
          <w:p w14:paraId="67E7E857" w14:textId="77777777" w:rsidR="00D20E5B" w:rsidRPr="00DE7B59" w:rsidRDefault="00D20E5B" w:rsidP="005A53D1">
            <w:pPr>
              <w:pStyle w:val="TAL"/>
            </w:pPr>
            <w:r w:rsidRPr="00DE7B59">
              <w:t>1 (LCG ID#</w:t>
            </w:r>
            <w:r w:rsidRPr="00DE7B59">
              <w:rPr>
                <w:lang w:eastAsia="zh-CN"/>
              </w:rPr>
              <w:t>1</w:t>
            </w:r>
            <w:r w:rsidRPr="00DE7B59">
              <w:t>)</w:t>
            </w:r>
          </w:p>
        </w:tc>
      </w:tr>
      <w:tr w:rsidR="00D20E5B" w:rsidRPr="00DE7B59" w14:paraId="5A817C62" w14:textId="77777777" w:rsidTr="005A53D1">
        <w:tc>
          <w:tcPr>
            <w:tcW w:w="2693" w:type="dxa"/>
          </w:tcPr>
          <w:p w14:paraId="2F4C7DCF" w14:textId="77777777" w:rsidR="00D20E5B" w:rsidRPr="00DE7B59" w:rsidRDefault="00D20E5B" w:rsidP="005A53D1">
            <w:pPr>
              <w:pStyle w:val="TAL"/>
            </w:pPr>
            <w:r w:rsidRPr="00DE7B59">
              <w:t>discardTimer</w:t>
            </w:r>
          </w:p>
        </w:tc>
        <w:tc>
          <w:tcPr>
            <w:tcW w:w="1701" w:type="dxa"/>
          </w:tcPr>
          <w:p w14:paraId="24834C63" w14:textId="77777777" w:rsidR="00D20E5B" w:rsidRPr="00DE7B59" w:rsidRDefault="00D20E5B" w:rsidP="005A53D1">
            <w:pPr>
              <w:pStyle w:val="TAL"/>
            </w:pPr>
            <w:r w:rsidRPr="00DE7B59">
              <w:t>100ms</w:t>
            </w:r>
          </w:p>
        </w:tc>
        <w:tc>
          <w:tcPr>
            <w:tcW w:w="1701" w:type="dxa"/>
          </w:tcPr>
          <w:p w14:paraId="5C1631CD" w14:textId="77777777" w:rsidR="00D20E5B" w:rsidRPr="00DE7B59" w:rsidRDefault="00D20E5B" w:rsidP="005A53D1">
            <w:pPr>
              <w:pStyle w:val="TAL"/>
            </w:pPr>
            <w:r w:rsidRPr="00DE7B59">
              <w:t>100ms</w:t>
            </w:r>
          </w:p>
        </w:tc>
      </w:tr>
      <w:tr w:rsidR="00D20E5B" w:rsidRPr="00DE7B59" w14:paraId="2F12BA2F" w14:textId="77777777" w:rsidTr="005A53D1">
        <w:tc>
          <w:tcPr>
            <w:tcW w:w="2693" w:type="dxa"/>
          </w:tcPr>
          <w:p w14:paraId="348D9F8F" w14:textId="77777777" w:rsidR="00D20E5B" w:rsidRPr="00DE7B59" w:rsidRDefault="00D20E5B" w:rsidP="005A53D1">
            <w:pPr>
              <w:pStyle w:val="TAL"/>
            </w:pPr>
            <w:r w:rsidRPr="00DE7B59">
              <w:t>remainingTimeThreshold</w:t>
            </w:r>
          </w:p>
        </w:tc>
        <w:tc>
          <w:tcPr>
            <w:tcW w:w="1701" w:type="dxa"/>
          </w:tcPr>
          <w:p w14:paraId="382EF044" w14:textId="77777777" w:rsidR="00D20E5B" w:rsidRPr="00DE7B59" w:rsidRDefault="00D20E5B" w:rsidP="005A53D1">
            <w:pPr>
              <w:pStyle w:val="TAL"/>
            </w:pPr>
            <w:r w:rsidRPr="00DE7B59">
              <w:t>64ms</w:t>
            </w:r>
          </w:p>
        </w:tc>
        <w:tc>
          <w:tcPr>
            <w:tcW w:w="1701" w:type="dxa"/>
          </w:tcPr>
          <w:p w14:paraId="7BC426D5" w14:textId="77777777" w:rsidR="00D20E5B" w:rsidRPr="00DE7B59" w:rsidRDefault="00D20E5B" w:rsidP="005A53D1">
            <w:pPr>
              <w:pStyle w:val="TAL"/>
            </w:pPr>
            <w:r w:rsidRPr="00DE7B59">
              <w:t>32ms</w:t>
            </w:r>
          </w:p>
        </w:tc>
      </w:tr>
    </w:tbl>
    <w:p w14:paraId="7C7D59D6" w14:textId="77777777" w:rsidR="00D20E5B" w:rsidRPr="00DE7B59" w:rsidRDefault="00D20E5B" w:rsidP="00D20E5B"/>
    <w:p w14:paraId="6FEC72DB" w14:textId="77777777" w:rsidR="00D20E5B" w:rsidRPr="00DE7B59" w:rsidRDefault="00D20E5B" w:rsidP="00D20E5B">
      <w:pPr>
        <w:pStyle w:val="H6"/>
      </w:pPr>
      <w:r w:rsidRPr="00DE7B59">
        <w:t>7.1.1.3.20.3.2</w:t>
      </w:r>
      <w:r w:rsidRPr="00DE7B59">
        <w:tab/>
        <w:t>Test procedure sequence</w:t>
      </w:r>
    </w:p>
    <w:p w14:paraId="5CFF2F2C" w14:textId="77777777" w:rsidR="00D20E5B" w:rsidRPr="00DE7B59" w:rsidRDefault="00D20E5B" w:rsidP="00D20E5B">
      <w:pPr>
        <w:pStyle w:val="TH"/>
      </w:pPr>
      <w:r w:rsidRPr="00DE7B59">
        <w:t>Table 7.1.1.3.20.3.2-1: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20E5B" w:rsidRPr="00DE7B59" w14:paraId="14657740" w14:textId="77777777" w:rsidTr="005A53D1">
        <w:tc>
          <w:tcPr>
            <w:tcW w:w="534" w:type="dxa"/>
            <w:tcBorders>
              <w:top w:val="single" w:sz="4" w:space="0" w:color="auto"/>
              <w:bottom w:val="nil"/>
            </w:tcBorders>
          </w:tcPr>
          <w:p w14:paraId="44C18F50" w14:textId="77777777" w:rsidR="00D20E5B" w:rsidRPr="00DE7B59" w:rsidRDefault="00D20E5B" w:rsidP="005A53D1">
            <w:pPr>
              <w:pStyle w:val="TAH"/>
            </w:pPr>
            <w:r w:rsidRPr="00DE7B59">
              <w:t>St</w:t>
            </w:r>
          </w:p>
        </w:tc>
        <w:tc>
          <w:tcPr>
            <w:tcW w:w="3969" w:type="dxa"/>
            <w:tcBorders>
              <w:top w:val="single" w:sz="4" w:space="0" w:color="auto"/>
              <w:bottom w:val="nil"/>
            </w:tcBorders>
          </w:tcPr>
          <w:p w14:paraId="50A3D238" w14:textId="77777777" w:rsidR="00D20E5B" w:rsidRPr="00DE7B59" w:rsidRDefault="00D20E5B" w:rsidP="005A53D1">
            <w:pPr>
              <w:pStyle w:val="TAH"/>
            </w:pPr>
            <w:r w:rsidRPr="00DE7B59">
              <w:t>Procedure</w:t>
            </w:r>
          </w:p>
        </w:tc>
        <w:tc>
          <w:tcPr>
            <w:tcW w:w="3686" w:type="dxa"/>
            <w:gridSpan w:val="2"/>
            <w:tcBorders>
              <w:top w:val="single" w:sz="4" w:space="0" w:color="auto"/>
            </w:tcBorders>
          </w:tcPr>
          <w:p w14:paraId="37C4863C" w14:textId="77777777" w:rsidR="00D20E5B" w:rsidRPr="00DE7B59" w:rsidRDefault="00D20E5B" w:rsidP="005A53D1">
            <w:pPr>
              <w:pStyle w:val="TAH"/>
            </w:pPr>
            <w:r w:rsidRPr="00DE7B59">
              <w:t>Message Sequence</w:t>
            </w:r>
          </w:p>
        </w:tc>
        <w:tc>
          <w:tcPr>
            <w:tcW w:w="567" w:type="dxa"/>
            <w:tcBorders>
              <w:top w:val="single" w:sz="4" w:space="0" w:color="auto"/>
              <w:bottom w:val="nil"/>
            </w:tcBorders>
          </w:tcPr>
          <w:p w14:paraId="095E881D" w14:textId="77777777" w:rsidR="00D20E5B" w:rsidRPr="00DE7B59" w:rsidRDefault="00D20E5B" w:rsidP="005A53D1">
            <w:pPr>
              <w:pStyle w:val="TAH"/>
              <w:rPr>
                <w:rFonts w:eastAsia="MS Gothic"/>
              </w:rPr>
            </w:pPr>
            <w:r w:rsidRPr="00DE7B59">
              <w:rPr>
                <w:rFonts w:eastAsia="MS Gothic"/>
              </w:rPr>
              <w:t>TP</w:t>
            </w:r>
          </w:p>
        </w:tc>
        <w:tc>
          <w:tcPr>
            <w:tcW w:w="850" w:type="dxa"/>
            <w:tcBorders>
              <w:top w:val="single" w:sz="4" w:space="0" w:color="auto"/>
              <w:bottom w:val="nil"/>
            </w:tcBorders>
          </w:tcPr>
          <w:p w14:paraId="0A986B9F" w14:textId="77777777" w:rsidR="00D20E5B" w:rsidRPr="00DE7B59" w:rsidRDefault="00D20E5B" w:rsidP="005A53D1">
            <w:pPr>
              <w:pStyle w:val="TAH"/>
              <w:rPr>
                <w:rFonts w:eastAsia="MS Gothic"/>
              </w:rPr>
            </w:pPr>
            <w:r w:rsidRPr="00DE7B59">
              <w:rPr>
                <w:rFonts w:eastAsia="MS Gothic"/>
              </w:rPr>
              <w:t>Verdict</w:t>
            </w:r>
          </w:p>
        </w:tc>
      </w:tr>
      <w:tr w:rsidR="00D20E5B" w:rsidRPr="00DE7B59" w14:paraId="483A4558" w14:textId="77777777" w:rsidTr="005A53D1">
        <w:tc>
          <w:tcPr>
            <w:tcW w:w="534" w:type="dxa"/>
            <w:tcBorders>
              <w:top w:val="nil"/>
            </w:tcBorders>
          </w:tcPr>
          <w:p w14:paraId="139C867A" w14:textId="77777777" w:rsidR="00D20E5B" w:rsidRPr="00DE7B59" w:rsidRDefault="00D20E5B" w:rsidP="005A53D1">
            <w:pPr>
              <w:pStyle w:val="TAH"/>
              <w:rPr>
                <w:rFonts w:eastAsia="MS Gothic"/>
              </w:rPr>
            </w:pPr>
          </w:p>
        </w:tc>
        <w:tc>
          <w:tcPr>
            <w:tcW w:w="3969" w:type="dxa"/>
            <w:tcBorders>
              <w:top w:val="nil"/>
            </w:tcBorders>
          </w:tcPr>
          <w:p w14:paraId="76DFC0F2" w14:textId="77777777" w:rsidR="00D20E5B" w:rsidRPr="00DE7B59" w:rsidRDefault="00D20E5B" w:rsidP="005A53D1">
            <w:pPr>
              <w:pStyle w:val="TAH"/>
              <w:rPr>
                <w:rFonts w:eastAsia="MS Gothic"/>
              </w:rPr>
            </w:pPr>
          </w:p>
        </w:tc>
        <w:tc>
          <w:tcPr>
            <w:tcW w:w="709" w:type="dxa"/>
            <w:tcBorders>
              <w:top w:val="nil"/>
            </w:tcBorders>
          </w:tcPr>
          <w:p w14:paraId="00FA00D3" w14:textId="77777777" w:rsidR="00D20E5B" w:rsidRPr="00DE7B59" w:rsidRDefault="00D20E5B" w:rsidP="005A53D1">
            <w:pPr>
              <w:pStyle w:val="TAH"/>
            </w:pPr>
            <w:r w:rsidRPr="00DE7B59">
              <w:t>U - S</w:t>
            </w:r>
          </w:p>
        </w:tc>
        <w:tc>
          <w:tcPr>
            <w:tcW w:w="2977" w:type="dxa"/>
            <w:tcBorders>
              <w:top w:val="nil"/>
            </w:tcBorders>
          </w:tcPr>
          <w:p w14:paraId="11FE4A57" w14:textId="77777777" w:rsidR="00D20E5B" w:rsidRPr="00DE7B59" w:rsidRDefault="00D20E5B" w:rsidP="005A53D1">
            <w:pPr>
              <w:pStyle w:val="TAH"/>
            </w:pPr>
            <w:r w:rsidRPr="00DE7B59">
              <w:t>Message</w:t>
            </w:r>
          </w:p>
        </w:tc>
        <w:tc>
          <w:tcPr>
            <w:tcW w:w="567" w:type="dxa"/>
            <w:tcBorders>
              <w:top w:val="nil"/>
            </w:tcBorders>
          </w:tcPr>
          <w:p w14:paraId="63769B1C" w14:textId="77777777" w:rsidR="00D20E5B" w:rsidRPr="00DE7B59" w:rsidRDefault="00D20E5B" w:rsidP="005A53D1">
            <w:pPr>
              <w:pStyle w:val="TAH"/>
              <w:rPr>
                <w:rFonts w:eastAsia="MS Gothic"/>
              </w:rPr>
            </w:pPr>
          </w:p>
        </w:tc>
        <w:tc>
          <w:tcPr>
            <w:tcW w:w="850" w:type="dxa"/>
            <w:tcBorders>
              <w:top w:val="nil"/>
            </w:tcBorders>
          </w:tcPr>
          <w:p w14:paraId="58296CA8" w14:textId="77777777" w:rsidR="00D20E5B" w:rsidRPr="00DE7B59" w:rsidRDefault="00D20E5B" w:rsidP="005A53D1">
            <w:pPr>
              <w:pStyle w:val="TAH"/>
              <w:rPr>
                <w:rFonts w:eastAsia="MS Gothic"/>
              </w:rPr>
            </w:pPr>
          </w:p>
        </w:tc>
      </w:tr>
      <w:tr w:rsidR="00D20E5B" w:rsidRPr="00DE7B59" w14:paraId="222173E7" w14:textId="77777777" w:rsidTr="005A53D1">
        <w:tc>
          <w:tcPr>
            <w:tcW w:w="534" w:type="dxa"/>
          </w:tcPr>
          <w:p w14:paraId="7E83126A" w14:textId="77777777" w:rsidR="00D20E5B" w:rsidRPr="00DE7B59" w:rsidRDefault="00D20E5B" w:rsidP="005A53D1">
            <w:pPr>
              <w:pStyle w:val="TAC"/>
            </w:pPr>
            <w:r w:rsidRPr="00DE7B59">
              <w:t>1</w:t>
            </w:r>
          </w:p>
        </w:tc>
        <w:tc>
          <w:tcPr>
            <w:tcW w:w="3969" w:type="dxa"/>
          </w:tcPr>
          <w:p w14:paraId="0566575C" w14:textId="77777777" w:rsidR="00D20E5B" w:rsidRPr="00DE7B59" w:rsidRDefault="00D20E5B" w:rsidP="005A53D1">
            <w:pPr>
              <w:pStyle w:val="TAL"/>
            </w:pPr>
            <w:r w:rsidRPr="00DE7B59">
              <w:t>The SS ignores scheduling requests and does not allocate any uplink grant.</w:t>
            </w:r>
          </w:p>
        </w:tc>
        <w:tc>
          <w:tcPr>
            <w:tcW w:w="709" w:type="dxa"/>
          </w:tcPr>
          <w:p w14:paraId="423218CC" w14:textId="77777777" w:rsidR="00D20E5B" w:rsidRPr="00DE7B59" w:rsidRDefault="00D20E5B" w:rsidP="005A53D1">
            <w:pPr>
              <w:pStyle w:val="TAC"/>
            </w:pPr>
          </w:p>
        </w:tc>
        <w:tc>
          <w:tcPr>
            <w:tcW w:w="2977" w:type="dxa"/>
          </w:tcPr>
          <w:p w14:paraId="16EE22AD" w14:textId="77777777" w:rsidR="00D20E5B" w:rsidRPr="00DE7B59" w:rsidRDefault="00D20E5B" w:rsidP="005A53D1">
            <w:pPr>
              <w:pStyle w:val="TAL"/>
            </w:pPr>
          </w:p>
        </w:tc>
        <w:tc>
          <w:tcPr>
            <w:tcW w:w="567" w:type="dxa"/>
          </w:tcPr>
          <w:p w14:paraId="48B51526" w14:textId="77777777" w:rsidR="00D20E5B" w:rsidRPr="00DE7B59" w:rsidRDefault="00D20E5B" w:rsidP="005A53D1">
            <w:pPr>
              <w:pStyle w:val="TAC"/>
            </w:pPr>
          </w:p>
        </w:tc>
        <w:tc>
          <w:tcPr>
            <w:tcW w:w="850" w:type="dxa"/>
          </w:tcPr>
          <w:p w14:paraId="65F92586" w14:textId="77777777" w:rsidR="00D20E5B" w:rsidRPr="00DE7B59" w:rsidRDefault="00D20E5B" w:rsidP="005A53D1">
            <w:pPr>
              <w:pStyle w:val="TAC"/>
            </w:pPr>
          </w:p>
        </w:tc>
      </w:tr>
      <w:tr w:rsidR="00D20E5B" w:rsidRPr="00DE7B59" w14:paraId="49EFA0C5" w14:textId="77777777" w:rsidTr="005A53D1">
        <w:tc>
          <w:tcPr>
            <w:tcW w:w="534" w:type="dxa"/>
          </w:tcPr>
          <w:p w14:paraId="78681FCF" w14:textId="77777777" w:rsidR="00D20E5B" w:rsidRPr="00DE7B59" w:rsidRDefault="00D20E5B" w:rsidP="005A53D1">
            <w:pPr>
              <w:pStyle w:val="TAC"/>
            </w:pPr>
            <w:r w:rsidRPr="00DE7B59">
              <w:t>2</w:t>
            </w:r>
          </w:p>
        </w:tc>
        <w:tc>
          <w:tcPr>
            <w:tcW w:w="3969" w:type="dxa"/>
          </w:tcPr>
          <w:p w14:paraId="4D993F8F" w14:textId="77777777" w:rsidR="00D20E5B" w:rsidRPr="00DE7B59" w:rsidRDefault="00D20E5B" w:rsidP="005A53D1">
            <w:pPr>
              <w:pStyle w:val="TAL"/>
            </w:pPr>
            <w:r w:rsidRPr="00DE7B59">
              <w:t>The SS sends a MAC PDU including an RLC PDU of size 32 bytes on LCH5 and RLC PDU of size 16 bytes on LCH4.</w:t>
            </w:r>
          </w:p>
        </w:tc>
        <w:tc>
          <w:tcPr>
            <w:tcW w:w="709" w:type="dxa"/>
          </w:tcPr>
          <w:p w14:paraId="0B28386E" w14:textId="77777777" w:rsidR="00D20E5B" w:rsidRPr="00DE7B59" w:rsidRDefault="00D20E5B" w:rsidP="005A53D1">
            <w:pPr>
              <w:pStyle w:val="TAC"/>
            </w:pPr>
            <w:r w:rsidRPr="00DE7B59">
              <w:t>&lt;--</w:t>
            </w:r>
          </w:p>
        </w:tc>
        <w:tc>
          <w:tcPr>
            <w:tcW w:w="2977" w:type="dxa"/>
          </w:tcPr>
          <w:p w14:paraId="21098185" w14:textId="77777777" w:rsidR="00D20E5B" w:rsidRPr="00DE7B59" w:rsidRDefault="00D20E5B" w:rsidP="005A53D1">
            <w:pPr>
              <w:pStyle w:val="TAL"/>
            </w:pPr>
            <w:r w:rsidRPr="00DE7B59">
              <w:t>MAC PDU (RLC SDU on LCH5, RLC SDU on LCH4)</w:t>
            </w:r>
          </w:p>
        </w:tc>
        <w:tc>
          <w:tcPr>
            <w:tcW w:w="567" w:type="dxa"/>
          </w:tcPr>
          <w:p w14:paraId="04BA8F94" w14:textId="77777777" w:rsidR="00D20E5B" w:rsidRPr="00DE7B59" w:rsidRDefault="00D20E5B" w:rsidP="005A53D1">
            <w:pPr>
              <w:pStyle w:val="TAC"/>
            </w:pPr>
            <w:r w:rsidRPr="00DE7B59">
              <w:t>-</w:t>
            </w:r>
          </w:p>
        </w:tc>
        <w:tc>
          <w:tcPr>
            <w:tcW w:w="850" w:type="dxa"/>
          </w:tcPr>
          <w:p w14:paraId="0422E674" w14:textId="77777777" w:rsidR="00D20E5B" w:rsidRPr="00DE7B59" w:rsidRDefault="00D20E5B" w:rsidP="005A53D1">
            <w:pPr>
              <w:pStyle w:val="TAC"/>
            </w:pPr>
            <w:r w:rsidRPr="00DE7B59">
              <w:t>-</w:t>
            </w:r>
          </w:p>
        </w:tc>
      </w:tr>
      <w:tr w:rsidR="00D20E5B" w:rsidRPr="00DE7B59" w14:paraId="56C2B04A" w14:textId="77777777" w:rsidTr="005A53D1">
        <w:tc>
          <w:tcPr>
            <w:tcW w:w="534" w:type="dxa"/>
          </w:tcPr>
          <w:p w14:paraId="08F77AFD" w14:textId="77777777" w:rsidR="00D20E5B" w:rsidRPr="00DE7B59" w:rsidRDefault="00D20E5B" w:rsidP="005A53D1">
            <w:pPr>
              <w:pStyle w:val="TAC"/>
            </w:pPr>
            <w:r w:rsidRPr="00DE7B59">
              <w:t>3</w:t>
            </w:r>
          </w:p>
        </w:tc>
        <w:tc>
          <w:tcPr>
            <w:tcW w:w="3969" w:type="dxa"/>
          </w:tcPr>
          <w:p w14:paraId="1935F216" w14:textId="77777777" w:rsidR="00D20E5B" w:rsidRPr="00DE7B59" w:rsidRDefault="00D20E5B" w:rsidP="005A53D1">
            <w:pPr>
              <w:pStyle w:val="TAL"/>
            </w:pPr>
            <w:r w:rsidRPr="00DE7B59">
              <w:t>20 ms after step 2, the SS sends a MAC PDU including an RLC PDU of size 16 bytes on LCH4.</w:t>
            </w:r>
          </w:p>
        </w:tc>
        <w:tc>
          <w:tcPr>
            <w:tcW w:w="709" w:type="dxa"/>
          </w:tcPr>
          <w:p w14:paraId="4594F5FB" w14:textId="77777777" w:rsidR="00D20E5B" w:rsidRPr="00DE7B59" w:rsidRDefault="00D20E5B" w:rsidP="005A53D1">
            <w:pPr>
              <w:pStyle w:val="TAC"/>
            </w:pPr>
            <w:r w:rsidRPr="00DE7B59">
              <w:t>&lt;--</w:t>
            </w:r>
          </w:p>
        </w:tc>
        <w:tc>
          <w:tcPr>
            <w:tcW w:w="2977" w:type="dxa"/>
          </w:tcPr>
          <w:p w14:paraId="7EAD7CAA" w14:textId="77777777" w:rsidR="00D20E5B" w:rsidRPr="00DE7B59" w:rsidRDefault="00D20E5B" w:rsidP="005A53D1">
            <w:pPr>
              <w:pStyle w:val="TAL"/>
            </w:pPr>
            <w:r w:rsidRPr="00DE7B59">
              <w:t>MAC PDU (RLC SDU on LCH4)</w:t>
            </w:r>
          </w:p>
        </w:tc>
        <w:tc>
          <w:tcPr>
            <w:tcW w:w="567" w:type="dxa"/>
          </w:tcPr>
          <w:p w14:paraId="609487D5" w14:textId="77777777" w:rsidR="00D20E5B" w:rsidRPr="00DE7B59" w:rsidRDefault="00D20E5B" w:rsidP="005A53D1">
            <w:pPr>
              <w:pStyle w:val="TAC"/>
            </w:pPr>
          </w:p>
        </w:tc>
        <w:tc>
          <w:tcPr>
            <w:tcW w:w="850" w:type="dxa"/>
          </w:tcPr>
          <w:p w14:paraId="3D2BDCCE" w14:textId="77777777" w:rsidR="00D20E5B" w:rsidRPr="00DE7B59" w:rsidRDefault="00D20E5B" w:rsidP="005A53D1">
            <w:pPr>
              <w:pStyle w:val="TAC"/>
            </w:pPr>
          </w:p>
        </w:tc>
      </w:tr>
      <w:tr w:rsidR="00D20E5B" w:rsidRPr="00DE7B59" w14:paraId="63467954" w14:textId="77777777" w:rsidTr="005A53D1">
        <w:tc>
          <w:tcPr>
            <w:tcW w:w="534" w:type="dxa"/>
          </w:tcPr>
          <w:p w14:paraId="05F1DE7A" w14:textId="77777777" w:rsidR="00D20E5B" w:rsidRPr="00DE7B59" w:rsidRDefault="00D20E5B" w:rsidP="005A53D1">
            <w:pPr>
              <w:pStyle w:val="TAC"/>
            </w:pPr>
            <w:r w:rsidRPr="00DE7B59">
              <w:t>4</w:t>
            </w:r>
          </w:p>
        </w:tc>
        <w:tc>
          <w:tcPr>
            <w:tcW w:w="3969" w:type="dxa"/>
          </w:tcPr>
          <w:p w14:paraId="2AF0AEC3" w14:textId="77777777" w:rsidR="00D20E5B" w:rsidRPr="00DE7B59" w:rsidRDefault="00D20E5B" w:rsidP="005A53D1">
            <w:pPr>
              <w:pStyle w:val="TAL"/>
            </w:pPr>
            <w:r w:rsidRPr="00DE7B59">
              <w:rPr>
                <w:rFonts w:cs="Arial"/>
                <w:szCs w:val="18"/>
              </w:rPr>
              <w:t>60 ms after step 2, SS transmits an UL Grant of 48 bits, allowing the UE to send a DSR MAC CE.</w:t>
            </w:r>
          </w:p>
        </w:tc>
        <w:tc>
          <w:tcPr>
            <w:tcW w:w="709" w:type="dxa"/>
          </w:tcPr>
          <w:p w14:paraId="6E6D2A68" w14:textId="77777777" w:rsidR="00D20E5B" w:rsidRPr="00DE7B59" w:rsidRDefault="00D20E5B" w:rsidP="005A53D1">
            <w:pPr>
              <w:pStyle w:val="TAC"/>
            </w:pPr>
            <w:r w:rsidRPr="00DE7B59">
              <w:t>&lt;--</w:t>
            </w:r>
          </w:p>
        </w:tc>
        <w:tc>
          <w:tcPr>
            <w:tcW w:w="2977" w:type="dxa"/>
          </w:tcPr>
          <w:p w14:paraId="6D00C121" w14:textId="77777777" w:rsidR="00D20E5B" w:rsidRPr="00DE7B59" w:rsidRDefault="00D20E5B" w:rsidP="005A53D1">
            <w:pPr>
              <w:pStyle w:val="TAL"/>
            </w:pPr>
            <w:r w:rsidRPr="00DE7B59">
              <w:rPr>
                <w:rFonts w:cs="Arial"/>
                <w:szCs w:val="18"/>
              </w:rPr>
              <w:t>(UL Grant (unknown C-RNTI))</w:t>
            </w:r>
          </w:p>
        </w:tc>
        <w:tc>
          <w:tcPr>
            <w:tcW w:w="567" w:type="dxa"/>
          </w:tcPr>
          <w:p w14:paraId="50FDF7D0" w14:textId="77777777" w:rsidR="00D20E5B" w:rsidRPr="00DE7B59" w:rsidRDefault="00D20E5B" w:rsidP="005A53D1">
            <w:pPr>
              <w:pStyle w:val="TAC"/>
            </w:pPr>
            <w:r w:rsidRPr="00DE7B59">
              <w:t>-</w:t>
            </w:r>
          </w:p>
        </w:tc>
        <w:tc>
          <w:tcPr>
            <w:tcW w:w="850" w:type="dxa"/>
          </w:tcPr>
          <w:p w14:paraId="3A18C4E6" w14:textId="77777777" w:rsidR="00D20E5B" w:rsidRPr="00DE7B59" w:rsidRDefault="00D20E5B" w:rsidP="005A53D1">
            <w:pPr>
              <w:pStyle w:val="TAC"/>
            </w:pPr>
            <w:r w:rsidRPr="00DE7B59">
              <w:t>-</w:t>
            </w:r>
          </w:p>
        </w:tc>
      </w:tr>
      <w:tr w:rsidR="00D20E5B" w:rsidRPr="00DE7B59" w14:paraId="5E1A432A" w14:textId="77777777" w:rsidTr="005A53D1">
        <w:tc>
          <w:tcPr>
            <w:tcW w:w="534" w:type="dxa"/>
          </w:tcPr>
          <w:p w14:paraId="21A97A30" w14:textId="77777777" w:rsidR="00D20E5B" w:rsidRPr="00DE7B59" w:rsidRDefault="00D20E5B" w:rsidP="005A53D1">
            <w:pPr>
              <w:pStyle w:val="TAC"/>
            </w:pPr>
            <w:r w:rsidRPr="00DE7B59">
              <w:t>5</w:t>
            </w:r>
          </w:p>
        </w:tc>
        <w:tc>
          <w:tcPr>
            <w:tcW w:w="3969" w:type="dxa"/>
          </w:tcPr>
          <w:p w14:paraId="7DC141C6" w14:textId="77777777" w:rsidR="00D20E5B" w:rsidRPr="00DE7B59" w:rsidRDefault="00D20E5B" w:rsidP="005A53D1">
            <w:pPr>
              <w:pStyle w:val="TAL"/>
            </w:pPr>
            <w:r w:rsidRPr="00DE7B59">
              <w:t xml:space="preserve">Check: Does the UE transmit MAC PDU containing an </w:t>
            </w:r>
            <w:r w:rsidRPr="00DE7B59">
              <w:rPr>
                <w:rFonts w:cs="Arial"/>
                <w:szCs w:val="18"/>
              </w:rPr>
              <w:t>DSR MAC CE</w:t>
            </w:r>
            <w:r w:rsidRPr="00DE7B59">
              <w:t xml:space="preserve"> for indicating remaining time and pending data (‘Buffer size’ field &gt; ‘0’) for the LCGi = 2?</w:t>
            </w:r>
          </w:p>
        </w:tc>
        <w:tc>
          <w:tcPr>
            <w:tcW w:w="709" w:type="dxa"/>
          </w:tcPr>
          <w:p w14:paraId="7A054DED" w14:textId="77777777" w:rsidR="00D20E5B" w:rsidRPr="00DE7B59" w:rsidRDefault="00D20E5B" w:rsidP="005A53D1">
            <w:pPr>
              <w:pStyle w:val="TAC"/>
            </w:pPr>
            <w:r w:rsidRPr="00DE7B59">
              <w:t>--&gt;</w:t>
            </w:r>
          </w:p>
        </w:tc>
        <w:tc>
          <w:tcPr>
            <w:tcW w:w="2977" w:type="dxa"/>
          </w:tcPr>
          <w:p w14:paraId="388B66D2" w14:textId="77777777" w:rsidR="00D20E5B" w:rsidRPr="00DE7B59" w:rsidRDefault="00D20E5B" w:rsidP="005A53D1">
            <w:pPr>
              <w:pStyle w:val="TAL"/>
            </w:pPr>
            <w:r w:rsidRPr="00DE7B59">
              <w:t>MAC PDU (DSR)</w:t>
            </w:r>
          </w:p>
        </w:tc>
        <w:tc>
          <w:tcPr>
            <w:tcW w:w="567" w:type="dxa"/>
          </w:tcPr>
          <w:p w14:paraId="56F46B84" w14:textId="77777777" w:rsidR="00D20E5B" w:rsidRPr="00DE7B59" w:rsidRDefault="00D20E5B" w:rsidP="005A53D1">
            <w:pPr>
              <w:pStyle w:val="TAC"/>
            </w:pPr>
            <w:r w:rsidRPr="00DE7B59">
              <w:t>1</w:t>
            </w:r>
          </w:p>
        </w:tc>
        <w:tc>
          <w:tcPr>
            <w:tcW w:w="850" w:type="dxa"/>
          </w:tcPr>
          <w:p w14:paraId="79CD9000" w14:textId="77777777" w:rsidR="00D20E5B" w:rsidRPr="00DE7B59" w:rsidRDefault="00D20E5B" w:rsidP="005A53D1">
            <w:pPr>
              <w:pStyle w:val="TAC"/>
            </w:pPr>
            <w:r w:rsidRPr="00DE7B59">
              <w:t>P</w:t>
            </w:r>
          </w:p>
        </w:tc>
      </w:tr>
      <w:tr w:rsidR="00D20E5B" w:rsidRPr="00DE7B59" w14:paraId="71D2D8FC" w14:textId="77777777" w:rsidTr="005A53D1">
        <w:tc>
          <w:tcPr>
            <w:tcW w:w="534" w:type="dxa"/>
          </w:tcPr>
          <w:p w14:paraId="308F8324" w14:textId="77777777" w:rsidR="00D20E5B" w:rsidRPr="00DE7B59" w:rsidRDefault="00D20E5B" w:rsidP="005A53D1">
            <w:pPr>
              <w:pStyle w:val="TAC"/>
            </w:pPr>
            <w:r w:rsidRPr="00DE7B59">
              <w:t>6</w:t>
            </w:r>
          </w:p>
        </w:tc>
        <w:tc>
          <w:tcPr>
            <w:tcW w:w="3969" w:type="dxa"/>
          </w:tcPr>
          <w:p w14:paraId="0CA6D09A" w14:textId="77777777" w:rsidR="00D20E5B" w:rsidRPr="00DE7B59" w:rsidRDefault="00D20E5B" w:rsidP="005A53D1">
            <w:pPr>
              <w:pStyle w:val="TAL"/>
            </w:pPr>
            <w:r w:rsidRPr="00DE7B59">
              <w:t>SS waits for 80 ms after step 2 for discardTimer to go below remainingTimeThreshold for LCGi = 1 and LCGi = 2 and transmits an UL grant of 64 bits</w:t>
            </w:r>
            <w:r w:rsidRPr="00DE7B59">
              <w:rPr>
                <w:rFonts w:cs="Arial"/>
                <w:szCs w:val="18"/>
              </w:rPr>
              <w:t>, allowing the UE to send a DSR MAC CE.</w:t>
            </w:r>
          </w:p>
        </w:tc>
        <w:tc>
          <w:tcPr>
            <w:tcW w:w="709" w:type="dxa"/>
          </w:tcPr>
          <w:p w14:paraId="769D5339" w14:textId="77777777" w:rsidR="00D20E5B" w:rsidRPr="00DE7B59" w:rsidRDefault="00D20E5B" w:rsidP="005A53D1">
            <w:pPr>
              <w:pStyle w:val="TAC"/>
            </w:pPr>
            <w:r w:rsidRPr="00DE7B59">
              <w:t>-</w:t>
            </w:r>
          </w:p>
        </w:tc>
        <w:tc>
          <w:tcPr>
            <w:tcW w:w="2977" w:type="dxa"/>
          </w:tcPr>
          <w:p w14:paraId="0C8EA327" w14:textId="77777777" w:rsidR="00D20E5B" w:rsidRPr="00DE7B59" w:rsidRDefault="00D20E5B" w:rsidP="005A53D1">
            <w:pPr>
              <w:pStyle w:val="TAL"/>
            </w:pPr>
            <w:r w:rsidRPr="00DE7B59">
              <w:rPr>
                <w:rFonts w:cs="Arial"/>
                <w:szCs w:val="18"/>
              </w:rPr>
              <w:t>(UL Grant (unknown C-RNTI))</w:t>
            </w:r>
          </w:p>
        </w:tc>
        <w:tc>
          <w:tcPr>
            <w:tcW w:w="567" w:type="dxa"/>
          </w:tcPr>
          <w:p w14:paraId="5715C2F1" w14:textId="77777777" w:rsidR="00D20E5B" w:rsidRPr="00DE7B59" w:rsidRDefault="00D20E5B" w:rsidP="005A53D1">
            <w:pPr>
              <w:pStyle w:val="TAC"/>
            </w:pPr>
            <w:r w:rsidRPr="00DE7B59">
              <w:t>-</w:t>
            </w:r>
          </w:p>
        </w:tc>
        <w:tc>
          <w:tcPr>
            <w:tcW w:w="850" w:type="dxa"/>
          </w:tcPr>
          <w:p w14:paraId="78E48518" w14:textId="77777777" w:rsidR="00D20E5B" w:rsidRPr="00DE7B59" w:rsidRDefault="00D20E5B" w:rsidP="005A53D1">
            <w:pPr>
              <w:pStyle w:val="TAC"/>
            </w:pPr>
            <w:r w:rsidRPr="00DE7B59">
              <w:t>-</w:t>
            </w:r>
          </w:p>
        </w:tc>
      </w:tr>
      <w:tr w:rsidR="00D20E5B" w:rsidRPr="00DE7B59" w14:paraId="08118C35" w14:textId="77777777" w:rsidTr="005A53D1">
        <w:tc>
          <w:tcPr>
            <w:tcW w:w="534" w:type="dxa"/>
          </w:tcPr>
          <w:p w14:paraId="40DB31B6" w14:textId="77777777" w:rsidR="00D20E5B" w:rsidRPr="00DE7B59" w:rsidRDefault="00D20E5B" w:rsidP="005A53D1">
            <w:pPr>
              <w:pStyle w:val="TAC"/>
            </w:pPr>
            <w:r w:rsidRPr="00DE7B59">
              <w:t>7</w:t>
            </w:r>
          </w:p>
        </w:tc>
        <w:tc>
          <w:tcPr>
            <w:tcW w:w="3969" w:type="dxa"/>
          </w:tcPr>
          <w:p w14:paraId="340ED7D4" w14:textId="77777777" w:rsidR="00D20E5B" w:rsidRPr="00DE7B59" w:rsidRDefault="00D20E5B" w:rsidP="005A53D1">
            <w:pPr>
              <w:pStyle w:val="TAL"/>
            </w:pPr>
            <w:r w:rsidRPr="00DE7B59">
              <w:t>Check: Does the UE transmit MAC PDU containing an DSR MAC CE for indicating remaining time and pending data (‘Buffer size’ field &gt; ‘0’) for the LCGi = 1 and LCGi = 2?</w:t>
            </w:r>
          </w:p>
        </w:tc>
        <w:tc>
          <w:tcPr>
            <w:tcW w:w="709" w:type="dxa"/>
          </w:tcPr>
          <w:p w14:paraId="387AA925" w14:textId="77777777" w:rsidR="00D20E5B" w:rsidRPr="00DE7B59" w:rsidRDefault="00D20E5B" w:rsidP="005A53D1">
            <w:pPr>
              <w:pStyle w:val="TAC"/>
            </w:pPr>
            <w:r w:rsidRPr="00DE7B59">
              <w:t>--&gt;</w:t>
            </w:r>
          </w:p>
        </w:tc>
        <w:tc>
          <w:tcPr>
            <w:tcW w:w="2977" w:type="dxa"/>
          </w:tcPr>
          <w:p w14:paraId="54B7D512" w14:textId="77777777" w:rsidR="00D20E5B" w:rsidRPr="00DE7B59" w:rsidRDefault="00D20E5B" w:rsidP="005A53D1">
            <w:pPr>
              <w:pStyle w:val="TAL"/>
            </w:pPr>
            <w:r w:rsidRPr="00DE7B59">
              <w:t>MAC PDU (DSR)</w:t>
            </w:r>
          </w:p>
        </w:tc>
        <w:tc>
          <w:tcPr>
            <w:tcW w:w="567" w:type="dxa"/>
          </w:tcPr>
          <w:p w14:paraId="2B75EB35" w14:textId="77777777" w:rsidR="00D20E5B" w:rsidRPr="00DE7B59" w:rsidRDefault="00D20E5B" w:rsidP="005A53D1">
            <w:pPr>
              <w:pStyle w:val="TAC"/>
            </w:pPr>
            <w:r w:rsidRPr="00DE7B59">
              <w:t>1</w:t>
            </w:r>
          </w:p>
        </w:tc>
        <w:tc>
          <w:tcPr>
            <w:tcW w:w="850" w:type="dxa"/>
          </w:tcPr>
          <w:p w14:paraId="65CD17A9" w14:textId="77777777" w:rsidR="00D20E5B" w:rsidRPr="00DE7B59" w:rsidRDefault="00D20E5B" w:rsidP="005A53D1">
            <w:pPr>
              <w:pStyle w:val="TAC"/>
            </w:pPr>
            <w:r w:rsidRPr="00DE7B59">
              <w:t>P</w:t>
            </w:r>
          </w:p>
        </w:tc>
      </w:tr>
      <w:tr w:rsidR="00D20E5B" w:rsidRPr="00DE7B59" w14:paraId="30A9AB41" w14:textId="77777777" w:rsidTr="005A53D1">
        <w:tc>
          <w:tcPr>
            <w:tcW w:w="534" w:type="dxa"/>
          </w:tcPr>
          <w:p w14:paraId="243C909E" w14:textId="77777777" w:rsidR="00D20E5B" w:rsidRPr="00DE7B59" w:rsidRDefault="00D20E5B" w:rsidP="005A53D1">
            <w:pPr>
              <w:pStyle w:val="TAC"/>
            </w:pPr>
            <w:r w:rsidRPr="00DE7B59">
              <w:t>8</w:t>
            </w:r>
          </w:p>
        </w:tc>
        <w:tc>
          <w:tcPr>
            <w:tcW w:w="3969" w:type="dxa"/>
          </w:tcPr>
          <w:p w14:paraId="4284BC30" w14:textId="77777777" w:rsidR="00D20E5B" w:rsidRPr="00DE7B59" w:rsidRDefault="00D20E5B" w:rsidP="005A53D1">
            <w:pPr>
              <w:pStyle w:val="TAL"/>
            </w:pPr>
            <w:r w:rsidRPr="00DE7B59">
              <w:t>SS waits for 100 ms to all discard timers for DRB1 and DRB2 expire.</w:t>
            </w:r>
          </w:p>
        </w:tc>
        <w:tc>
          <w:tcPr>
            <w:tcW w:w="709" w:type="dxa"/>
          </w:tcPr>
          <w:p w14:paraId="79345F84" w14:textId="77777777" w:rsidR="00D20E5B" w:rsidRPr="00DE7B59" w:rsidRDefault="00D20E5B" w:rsidP="005A53D1">
            <w:pPr>
              <w:pStyle w:val="TAC"/>
            </w:pPr>
            <w:r w:rsidRPr="00DE7B59">
              <w:t>-</w:t>
            </w:r>
          </w:p>
        </w:tc>
        <w:tc>
          <w:tcPr>
            <w:tcW w:w="2977" w:type="dxa"/>
          </w:tcPr>
          <w:p w14:paraId="6941423D" w14:textId="77777777" w:rsidR="00D20E5B" w:rsidRPr="00DE7B59" w:rsidRDefault="00D20E5B" w:rsidP="005A53D1">
            <w:pPr>
              <w:pStyle w:val="TAL"/>
            </w:pPr>
            <w:r w:rsidRPr="00DE7B59">
              <w:t>-</w:t>
            </w:r>
          </w:p>
        </w:tc>
        <w:tc>
          <w:tcPr>
            <w:tcW w:w="567" w:type="dxa"/>
          </w:tcPr>
          <w:p w14:paraId="0796FE99" w14:textId="77777777" w:rsidR="00D20E5B" w:rsidRPr="00DE7B59" w:rsidRDefault="00D20E5B" w:rsidP="005A53D1">
            <w:pPr>
              <w:pStyle w:val="TAC"/>
            </w:pPr>
            <w:r w:rsidRPr="00DE7B59">
              <w:t>-</w:t>
            </w:r>
          </w:p>
        </w:tc>
        <w:tc>
          <w:tcPr>
            <w:tcW w:w="850" w:type="dxa"/>
          </w:tcPr>
          <w:p w14:paraId="46B1DE4B" w14:textId="77777777" w:rsidR="00D20E5B" w:rsidRPr="00DE7B59" w:rsidRDefault="00D20E5B" w:rsidP="005A53D1">
            <w:pPr>
              <w:pStyle w:val="TAC"/>
            </w:pPr>
            <w:r w:rsidRPr="00DE7B59">
              <w:t>-</w:t>
            </w:r>
          </w:p>
        </w:tc>
      </w:tr>
    </w:tbl>
    <w:p w14:paraId="781BA571" w14:textId="77777777" w:rsidR="00D20E5B" w:rsidRPr="00DE7B59" w:rsidRDefault="00D20E5B" w:rsidP="00D20E5B"/>
    <w:p w14:paraId="57A6CF2B" w14:textId="77777777" w:rsidR="00D20E5B" w:rsidRPr="00DE7B59" w:rsidRDefault="00D20E5B" w:rsidP="00D20E5B">
      <w:pPr>
        <w:pStyle w:val="H6"/>
      </w:pPr>
      <w:r w:rsidRPr="00DE7B59">
        <w:t>7.1.1.3.20.3.3</w:t>
      </w:r>
      <w:r w:rsidRPr="00DE7B59">
        <w:tab/>
        <w:t>Specific message contents</w:t>
      </w:r>
    </w:p>
    <w:p w14:paraId="35668CD9" w14:textId="29641248" w:rsidR="00D20E5B" w:rsidRPr="00DE7B59" w:rsidRDefault="008942BC" w:rsidP="00D20E5B">
      <w:r w:rsidRPr="00DE7B59">
        <w:t>None.</w:t>
      </w:r>
    </w:p>
    <w:p w14:paraId="4312E279" w14:textId="2BE6312C" w:rsidR="00236506" w:rsidRPr="00DE7B59" w:rsidRDefault="00236506" w:rsidP="00CC5F9D">
      <w:pPr>
        <w:pStyle w:val="Heading5"/>
        <w:rPr>
          <w:rStyle w:val="Heading5Char2"/>
        </w:rPr>
      </w:pPr>
      <w:r w:rsidRPr="00DE7B59">
        <w:rPr>
          <w:rStyle w:val="Heading5Char2"/>
        </w:rPr>
        <w:t>7.1.1.3.20a</w:t>
      </w:r>
      <w:r w:rsidRPr="00DE7B59">
        <w:rPr>
          <w:rStyle w:val="Heading5Char2"/>
        </w:rPr>
        <w:tab/>
        <w:t xml:space="preserve">Correct </w:t>
      </w:r>
      <w:r w:rsidR="00CC5F9D" w:rsidRPr="00DE7B59">
        <w:rPr>
          <w:rStyle w:val="Heading5Char2"/>
        </w:rPr>
        <w:t>H</w:t>
      </w:r>
      <w:r w:rsidRPr="00DE7B59">
        <w:rPr>
          <w:rStyle w:val="Heading5Char2"/>
        </w:rPr>
        <w:t>andling of MAC control information / Delay Status / Refined delay status reporting</w:t>
      </w:r>
    </w:p>
    <w:p w14:paraId="4687266E" w14:textId="77777777" w:rsidR="00236506" w:rsidRPr="00DE7B59" w:rsidRDefault="00236506" w:rsidP="00236506">
      <w:pPr>
        <w:pStyle w:val="H6"/>
      </w:pPr>
      <w:r w:rsidRPr="00DE7B59">
        <w:t>7.1.1.3.20a.1</w:t>
      </w:r>
      <w:r w:rsidRPr="00DE7B59">
        <w:tab/>
        <w:t>Test Purpose (TP)</w:t>
      </w:r>
    </w:p>
    <w:p w14:paraId="49DA2812" w14:textId="77777777" w:rsidR="00236506" w:rsidRPr="00DE7B59" w:rsidRDefault="00236506" w:rsidP="00236506">
      <w:pPr>
        <w:keepNext/>
        <w:keepLines/>
        <w:spacing w:before="120"/>
        <w:ind w:left="1985" w:hanging="1985"/>
        <w:rPr>
          <w:rFonts w:ascii="Arial" w:hAnsi="Arial"/>
        </w:rPr>
      </w:pPr>
      <w:r w:rsidRPr="00DE7B59">
        <w:rPr>
          <w:rFonts w:ascii="Arial" w:hAnsi="Arial"/>
        </w:rPr>
        <w:t>(1)</w:t>
      </w:r>
    </w:p>
    <w:p w14:paraId="514019C6"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 </w:t>
      </w:r>
    </w:p>
    <w:p w14:paraId="2329959A" w14:textId="77777777" w:rsidR="00236506" w:rsidRPr="00DE7B59" w:rsidRDefault="00236506" w:rsidP="00236506">
      <w:pPr>
        <w:pStyle w:val="PL"/>
        <w:rPr>
          <w:noProof w:val="0"/>
        </w:rPr>
      </w:pPr>
      <w:r w:rsidRPr="00DE7B59">
        <w:rPr>
          <w:b/>
          <w:bCs/>
          <w:noProof w:val="0"/>
        </w:rPr>
        <w:t>ensure that</w:t>
      </w:r>
      <w:r w:rsidRPr="00DE7B59">
        <w:rPr>
          <w:noProof w:val="0"/>
        </w:rPr>
        <w:t xml:space="preserve"> {</w:t>
      </w:r>
    </w:p>
    <w:p w14:paraId="0D5CF22A" w14:textId="77777777" w:rsidR="00236506" w:rsidRPr="00DE7B59" w:rsidRDefault="00236506" w:rsidP="00236506">
      <w:pPr>
        <w:pStyle w:val="PL"/>
        <w:rPr>
          <w:noProof w:val="0"/>
        </w:rPr>
      </w:pPr>
      <w:r w:rsidRPr="00DE7B59">
        <w:rPr>
          <w:noProof w:val="0"/>
        </w:rPr>
        <w:t xml:space="preserve">  </w:t>
      </w:r>
      <w:r w:rsidRPr="00DE7B59">
        <w:rPr>
          <w:b/>
          <w:bCs/>
          <w:noProof w:val="0"/>
        </w:rPr>
        <w:t>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false for all LCGs </w:t>
      </w:r>
      <w:r w:rsidRPr="00DE7B59">
        <w:rPr>
          <w:b/>
          <w:bCs/>
          <w:noProof w:val="0"/>
        </w:rPr>
        <w:t>and</w:t>
      </w:r>
      <w:r w:rsidRPr="00DE7B59">
        <w:rPr>
          <w:noProof w:val="0"/>
        </w:rPr>
        <w:t xml:space="preserve"> regardless of the amount of delay-critical data to be reported } </w:t>
      </w:r>
    </w:p>
    <w:p w14:paraId="41C2F818" w14:textId="77777777" w:rsidR="00236506" w:rsidRPr="00DE7B59" w:rsidRDefault="00236506" w:rsidP="00236506">
      <w:pPr>
        <w:pStyle w:val="PL"/>
        <w:rPr>
          <w:noProof w:val="0"/>
        </w:rPr>
      </w:pPr>
      <w:r w:rsidRPr="00DE7B59">
        <w:rPr>
          <w:noProof w:val="0"/>
        </w:rPr>
        <w:t xml:space="preserve">    </w:t>
      </w:r>
      <w:r w:rsidRPr="00DE7B59">
        <w:rPr>
          <w:b/>
          <w:bCs/>
          <w:noProof w:val="0"/>
        </w:rPr>
        <w:t>then</w:t>
      </w:r>
      <w:r w:rsidRPr="00DE7B59">
        <w:rPr>
          <w:noProof w:val="0"/>
        </w:rPr>
        <w:t xml:space="preserve"> { UE reports a DSR with BT indication 0 for all LCGs } </w:t>
      </w:r>
    </w:p>
    <w:p w14:paraId="6FB48B74" w14:textId="77777777" w:rsidR="00236506" w:rsidRPr="00DE7B59" w:rsidRDefault="00236506" w:rsidP="00236506">
      <w:pPr>
        <w:pStyle w:val="PL"/>
        <w:rPr>
          <w:noProof w:val="0"/>
        </w:rPr>
      </w:pPr>
      <w:r w:rsidRPr="00DE7B59">
        <w:rPr>
          <w:noProof w:val="0"/>
        </w:rPr>
        <w:t xml:space="preserve">            }</w:t>
      </w:r>
    </w:p>
    <w:p w14:paraId="7C56E011" w14:textId="77777777" w:rsidR="00236506" w:rsidRPr="00DE7B59"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BDEE0FE" w14:textId="77777777" w:rsidR="00236506" w:rsidRPr="00DE7B59" w:rsidRDefault="00236506" w:rsidP="00236506">
      <w:pPr>
        <w:keepNext/>
        <w:keepLines/>
        <w:spacing w:before="120"/>
        <w:ind w:left="1985" w:hanging="1985"/>
        <w:rPr>
          <w:rFonts w:ascii="Arial" w:hAnsi="Arial"/>
        </w:rPr>
      </w:pPr>
      <w:r w:rsidRPr="00DE7B59">
        <w:rPr>
          <w:rFonts w:ascii="Arial" w:hAnsi="Arial"/>
        </w:rPr>
        <w:t>(2)</w:t>
      </w:r>
    </w:p>
    <w:p w14:paraId="206A2AA5"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 </w:t>
      </w:r>
    </w:p>
    <w:p w14:paraId="23F2C287" w14:textId="77777777" w:rsidR="00236506" w:rsidRPr="00DE7B59" w:rsidRDefault="00236506" w:rsidP="00236506">
      <w:pPr>
        <w:pStyle w:val="PL"/>
        <w:rPr>
          <w:noProof w:val="0"/>
        </w:rPr>
      </w:pPr>
      <w:r w:rsidRPr="00DE7B59">
        <w:rPr>
          <w:b/>
          <w:bCs/>
          <w:noProof w:val="0"/>
        </w:rPr>
        <w:t>ensure that</w:t>
      </w:r>
      <w:r w:rsidRPr="00DE7B59">
        <w:rPr>
          <w:noProof w:val="0"/>
        </w:rPr>
        <w:t xml:space="preserve"> { </w:t>
      </w:r>
    </w:p>
    <w:p w14:paraId="331D6C91" w14:textId="77777777" w:rsidR="00236506" w:rsidRPr="00DE7B59" w:rsidRDefault="00236506" w:rsidP="00236506">
      <w:pPr>
        <w:pStyle w:val="PL"/>
        <w:rPr>
          <w:noProof w:val="0"/>
        </w:rPr>
      </w:pPr>
      <w:r w:rsidRPr="00DE7B59">
        <w:rPr>
          <w:b/>
          <w:bCs/>
          <w:noProof w:val="0"/>
        </w:rPr>
        <w:t xml:space="preserve">  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true for at least some LCGs </w:t>
      </w:r>
      <w:r w:rsidRPr="00DE7B59">
        <w:rPr>
          <w:b/>
          <w:bCs/>
          <w:noProof w:val="0"/>
        </w:rPr>
        <w:t>and</w:t>
      </w:r>
      <w:r w:rsidRPr="00DE7B59">
        <w:rPr>
          <w:noProof w:val="0"/>
        </w:rPr>
        <w:t xml:space="preserve"> the amount of delay-critical data to be reported for the LCGs with additionalBS-TableAllowed=true is outside the range specified in Table 6.1.3.1-3 }</w:t>
      </w:r>
    </w:p>
    <w:p w14:paraId="0ADAC102" w14:textId="77777777" w:rsidR="00236506" w:rsidRPr="00DE7B59" w:rsidRDefault="00236506" w:rsidP="00236506">
      <w:pPr>
        <w:pStyle w:val="PL"/>
        <w:rPr>
          <w:noProof w:val="0"/>
        </w:rPr>
      </w:pPr>
      <w:r w:rsidRPr="00DE7B59">
        <w:rPr>
          <w:b/>
          <w:bCs/>
          <w:noProof w:val="0"/>
        </w:rPr>
        <w:t xml:space="preserve">    then</w:t>
      </w:r>
      <w:r w:rsidRPr="00DE7B59">
        <w:rPr>
          <w:noProof w:val="0"/>
        </w:rPr>
        <w:t xml:space="preserve"> { UE reports a DSR with BT indication 0 for all LCGs }</w:t>
      </w:r>
    </w:p>
    <w:p w14:paraId="052B2466" w14:textId="77777777" w:rsidR="00236506" w:rsidRPr="00DE7B59" w:rsidRDefault="00236506" w:rsidP="00236506">
      <w:pPr>
        <w:pStyle w:val="PL"/>
        <w:rPr>
          <w:noProof w:val="0"/>
        </w:rPr>
      </w:pPr>
      <w:r w:rsidRPr="00DE7B59">
        <w:rPr>
          <w:noProof w:val="0"/>
        </w:rPr>
        <w:t xml:space="preserve">            }</w:t>
      </w:r>
    </w:p>
    <w:p w14:paraId="63201925" w14:textId="77777777" w:rsidR="00236506" w:rsidRPr="00DE7B59" w:rsidRDefault="00236506" w:rsidP="00236506">
      <w:pPr>
        <w:pStyle w:val="PL"/>
        <w:rPr>
          <w:noProof w:val="0"/>
        </w:rPr>
      </w:pPr>
    </w:p>
    <w:p w14:paraId="61719434" w14:textId="77777777" w:rsidR="00236506" w:rsidRPr="00DE7B59" w:rsidRDefault="00236506" w:rsidP="00236506">
      <w:pPr>
        <w:keepNext/>
        <w:keepLines/>
        <w:spacing w:before="120"/>
        <w:ind w:left="1985" w:hanging="1985"/>
        <w:rPr>
          <w:rFonts w:ascii="Arial" w:hAnsi="Arial"/>
        </w:rPr>
      </w:pPr>
      <w:r w:rsidRPr="00DE7B59">
        <w:rPr>
          <w:rFonts w:ascii="Arial" w:hAnsi="Arial"/>
        </w:rPr>
        <w:t>(3)</w:t>
      </w:r>
    </w:p>
    <w:p w14:paraId="5D4F8114"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w:t>
      </w:r>
    </w:p>
    <w:p w14:paraId="4E17D593" w14:textId="77777777" w:rsidR="00236506" w:rsidRPr="00DE7B59" w:rsidRDefault="00236506" w:rsidP="00236506">
      <w:pPr>
        <w:pStyle w:val="PL"/>
        <w:rPr>
          <w:noProof w:val="0"/>
        </w:rPr>
      </w:pPr>
      <w:r w:rsidRPr="00DE7B59">
        <w:rPr>
          <w:b/>
          <w:bCs/>
          <w:noProof w:val="0"/>
        </w:rPr>
        <w:t>ensure that</w:t>
      </w:r>
      <w:r w:rsidRPr="00DE7B59">
        <w:rPr>
          <w:noProof w:val="0"/>
        </w:rPr>
        <w:t xml:space="preserve"> {</w:t>
      </w:r>
    </w:p>
    <w:p w14:paraId="0369452B" w14:textId="77777777" w:rsidR="00236506" w:rsidRPr="00DE7B59" w:rsidRDefault="00236506" w:rsidP="00236506">
      <w:pPr>
        <w:pStyle w:val="PL"/>
        <w:rPr>
          <w:noProof w:val="0"/>
        </w:rPr>
      </w:pPr>
      <w:r w:rsidRPr="00DE7B59">
        <w:rPr>
          <w:b/>
          <w:bCs/>
          <w:noProof w:val="0"/>
        </w:rPr>
        <w:t xml:space="preserve">  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true for at least some LCGs </w:t>
      </w:r>
      <w:r w:rsidRPr="00DE7B59">
        <w:rPr>
          <w:b/>
          <w:bCs/>
          <w:noProof w:val="0"/>
        </w:rPr>
        <w:t>and</w:t>
      </w:r>
      <w:r w:rsidRPr="00DE7B59">
        <w:rPr>
          <w:noProof w:val="0"/>
        </w:rPr>
        <w:t xml:space="preserve"> the amount of delay-critical data to be reported for the LCGs with additionalBS-TableAllowed=true is inside the range specified in Table 6.1.3.1-3 }</w:t>
      </w:r>
    </w:p>
    <w:p w14:paraId="788F3126" w14:textId="77777777" w:rsidR="00236506" w:rsidRPr="00DE7B59" w:rsidRDefault="00236506" w:rsidP="00236506">
      <w:pPr>
        <w:pStyle w:val="PL"/>
        <w:rPr>
          <w:noProof w:val="0"/>
        </w:rPr>
      </w:pPr>
      <w:r w:rsidRPr="00DE7B59">
        <w:rPr>
          <w:noProof w:val="0"/>
        </w:rPr>
        <w:t xml:space="preserve">    </w:t>
      </w:r>
      <w:r w:rsidRPr="00DE7B59">
        <w:rPr>
          <w:b/>
          <w:bCs/>
          <w:noProof w:val="0"/>
        </w:rPr>
        <w:t>then</w:t>
      </w:r>
      <w:r w:rsidRPr="00DE7B59">
        <w:rPr>
          <w:noProof w:val="0"/>
        </w:rPr>
        <w:t xml:space="preserve"> { UE reports a DSR with BT indication 1 for LCGs with additionalBS-TableAllowed=true </w:t>
      </w:r>
      <w:r w:rsidRPr="00DE7B59">
        <w:rPr>
          <w:b/>
          <w:bCs/>
          <w:noProof w:val="0"/>
        </w:rPr>
        <w:t>and</w:t>
      </w:r>
      <w:r w:rsidRPr="00DE7B59">
        <w:rPr>
          <w:noProof w:val="0"/>
        </w:rPr>
        <w:t xml:space="preserve"> 0 for all others }</w:t>
      </w:r>
    </w:p>
    <w:p w14:paraId="285D774B" w14:textId="77777777" w:rsidR="00236506" w:rsidRPr="00DE7B59" w:rsidRDefault="00236506" w:rsidP="00236506">
      <w:pPr>
        <w:pStyle w:val="PL"/>
        <w:rPr>
          <w:noProof w:val="0"/>
        </w:rPr>
      </w:pPr>
      <w:r w:rsidRPr="00DE7B59">
        <w:rPr>
          <w:noProof w:val="0"/>
        </w:rPr>
        <w:t xml:space="preserve">            }</w:t>
      </w:r>
    </w:p>
    <w:p w14:paraId="24B62EB9" w14:textId="77777777" w:rsidR="00236506" w:rsidRPr="00DE7B59"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C2B24B4" w14:textId="77777777" w:rsidR="00236506" w:rsidRPr="00DE7B59" w:rsidRDefault="00236506" w:rsidP="00236506">
      <w:pPr>
        <w:pStyle w:val="H6"/>
      </w:pPr>
      <w:r w:rsidRPr="00DE7B59">
        <w:t>7.1.1.3.20a.2</w:t>
      </w:r>
      <w:r w:rsidRPr="00DE7B59">
        <w:tab/>
        <w:t>Conformance requirements</w:t>
      </w:r>
    </w:p>
    <w:p w14:paraId="1E2C01C2" w14:textId="77777777" w:rsidR="00236506" w:rsidRPr="00DE7B59" w:rsidRDefault="00236506" w:rsidP="00236506">
      <w:r w:rsidRPr="00DE7B59">
        <w:t>References: The conformance requirements covered in the present TC are specified in: TS 38.321, clauses 5.4.9, 6.1.3.72 and 6.1.3.1.</w:t>
      </w:r>
      <w:r w:rsidRPr="00DE7B59">
        <w:rPr>
          <w:lang w:eastAsia="zh-CN"/>
        </w:rPr>
        <w:t xml:space="preserve"> </w:t>
      </w:r>
      <w:r w:rsidRPr="00DE7B59">
        <w:t>Unless otherwise stated these are Rel-18 requirements.</w:t>
      </w:r>
    </w:p>
    <w:p w14:paraId="194C2667" w14:textId="77777777" w:rsidR="00236506" w:rsidRPr="00DE7B59" w:rsidRDefault="00236506" w:rsidP="00236506">
      <w:r w:rsidRPr="00DE7B59">
        <w:t>[TS 38.321, clause 5.4.9]</w:t>
      </w:r>
    </w:p>
    <w:p w14:paraId="1969F65E" w14:textId="77777777" w:rsidR="00236506" w:rsidRPr="00DE7B59" w:rsidRDefault="00236506" w:rsidP="00236506">
      <w:pPr>
        <w:rPr>
          <w:lang w:eastAsia="ja-JP"/>
        </w:rPr>
      </w:pPr>
      <w:r w:rsidRPr="00DE7B59">
        <w:rPr>
          <w:lang w:eastAsia="ja-JP"/>
        </w:rPr>
        <w:t xml:space="preserve">The Delay Status Reporting (DSR) procedure is used to provide the serving gNB with delay status of LCGs. This delay status for an LCG includes remaining time, which is the smallest remaining value of the running PDCP </w:t>
      </w:r>
      <w:r w:rsidRPr="00DE7B59">
        <w:rPr>
          <w:i/>
          <w:iCs/>
          <w:lang w:eastAsia="ja-JP"/>
        </w:rPr>
        <w:t>discardTimer</w:t>
      </w:r>
      <w:r w:rsidRPr="00DE7B59">
        <w:rPr>
          <w:lang w:eastAsia="ja-JP"/>
        </w:rPr>
        <w:t>s among SDUs that are buffered for the LCG but have not been transmitted in any MAC PDU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111D296D" w14:textId="77777777" w:rsidR="00236506" w:rsidRPr="00DE7B59" w:rsidRDefault="00236506" w:rsidP="00236506">
      <w:pPr>
        <w:rPr>
          <w:lang w:eastAsia="ko-KR"/>
        </w:rPr>
      </w:pPr>
      <w:r w:rsidRPr="00DE7B59">
        <w:rPr>
          <w:lang w:eastAsia="ko-KR"/>
        </w:rPr>
        <w:t>RRC controls the DSR procedure by configuring the following parameter:</w:t>
      </w:r>
    </w:p>
    <w:p w14:paraId="26CAF3B2" w14:textId="77777777" w:rsidR="00236506" w:rsidRPr="00DE7B59" w:rsidRDefault="00236506" w:rsidP="00236506">
      <w:pPr>
        <w:ind w:left="568" w:hanging="284"/>
        <w:rPr>
          <w:lang w:eastAsia="ko-KR"/>
        </w:rPr>
      </w:pPr>
      <w:r w:rsidRPr="00DE7B59">
        <w:rPr>
          <w:lang w:eastAsia="ko-KR"/>
        </w:rPr>
        <w:t>-</w:t>
      </w:r>
      <w:r w:rsidRPr="00DE7B59">
        <w:rPr>
          <w:lang w:eastAsia="ko-KR"/>
        </w:rPr>
        <w:tab/>
      </w:r>
      <w:r w:rsidRPr="00DE7B59">
        <w:rPr>
          <w:i/>
          <w:lang w:eastAsia="ko-KR"/>
        </w:rPr>
        <w:t>remainingTimeThreshold</w:t>
      </w:r>
      <w:r w:rsidRPr="00DE7B59">
        <w:rPr>
          <w:lang w:eastAsia="ko-KR"/>
        </w:rPr>
        <w:t xml:space="preserve">: the threshold on remaining time for triggering </w:t>
      </w:r>
      <w:r w:rsidRPr="00DE7B59">
        <w:rPr>
          <w:lang w:eastAsia="ja-JP"/>
        </w:rPr>
        <w:t xml:space="preserve">a DSR </w:t>
      </w:r>
      <w:r w:rsidRPr="00DE7B59">
        <w:rPr>
          <w:lang w:eastAsia="ko-KR"/>
        </w:rPr>
        <w:t xml:space="preserve">for </w:t>
      </w:r>
      <w:r w:rsidRPr="00DE7B59">
        <w:rPr>
          <w:lang w:eastAsia="ja-JP"/>
        </w:rPr>
        <w:t>an LCG</w:t>
      </w:r>
      <w:r w:rsidRPr="00DE7B59">
        <w:rPr>
          <w:lang w:eastAsia="ko-KR"/>
        </w:rPr>
        <w:t>.</w:t>
      </w:r>
    </w:p>
    <w:p w14:paraId="52F3B6E0" w14:textId="77777777" w:rsidR="00236506" w:rsidRPr="00DE7B59" w:rsidRDefault="00236506" w:rsidP="00236506">
      <w:pPr>
        <w:rPr>
          <w:lang w:eastAsia="ja-JP"/>
        </w:rPr>
      </w:pPr>
      <w:r w:rsidRPr="00DE7B59">
        <w:rPr>
          <w:lang w:eastAsia="ja-JP"/>
        </w:rPr>
        <w:t>If an LCG is configured for delay status reporting, the MAC entity shall:</w:t>
      </w:r>
    </w:p>
    <w:p w14:paraId="6ABB8697" w14:textId="77777777" w:rsidR="00236506" w:rsidRPr="00DE7B59" w:rsidRDefault="00236506" w:rsidP="00236506">
      <w:pPr>
        <w:ind w:left="568" w:hanging="284"/>
        <w:rPr>
          <w:lang w:eastAsia="ja-JP"/>
        </w:rPr>
      </w:pPr>
      <w:r w:rsidRPr="00DE7B59">
        <w:rPr>
          <w:lang w:eastAsia="ja-JP"/>
        </w:rPr>
        <w:t>1&gt;</w:t>
      </w:r>
      <w:r w:rsidRPr="00DE7B59">
        <w:rPr>
          <w:lang w:eastAsia="ja-JP"/>
        </w:rPr>
        <w:tab/>
        <w:t xml:space="preserve">if the smallest remaining value of the running PDCP </w:t>
      </w:r>
      <w:r w:rsidRPr="00DE7B59">
        <w:rPr>
          <w:i/>
          <w:iCs/>
          <w:lang w:eastAsia="ja-JP"/>
        </w:rPr>
        <w:t>discardTimer</w:t>
      </w:r>
      <w:r w:rsidRPr="00DE7B59">
        <w:rPr>
          <w:lang w:eastAsia="ja-JP"/>
        </w:rPr>
        <w:t xml:space="preserve">s among all the SDUs buffered for the LCG that has not been transmitted in any MAC PDU and has not been reported as data volume in a DSR MAC CE becomes below </w:t>
      </w:r>
      <w:r w:rsidRPr="00DE7B59">
        <w:rPr>
          <w:i/>
          <w:iCs/>
          <w:lang w:eastAsia="ja-JP"/>
        </w:rPr>
        <w:t>remainingTimeThreshold</w:t>
      </w:r>
      <w:r w:rsidRPr="00DE7B59">
        <w:rPr>
          <w:lang w:eastAsia="ja-JP"/>
        </w:rPr>
        <w:t xml:space="preserve"> of the LCG; and</w:t>
      </w:r>
    </w:p>
    <w:p w14:paraId="3727392E" w14:textId="77777777" w:rsidR="00236506" w:rsidRPr="00DE7B59" w:rsidRDefault="00236506" w:rsidP="00236506">
      <w:pPr>
        <w:ind w:left="284"/>
        <w:rPr>
          <w:lang w:eastAsia="ja-JP"/>
        </w:rPr>
      </w:pPr>
      <w:r w:rsidRPr="00DE7B59">
        <w:rPr>
          <w:lang w:eastAsia="ja-JP"/>
        </w:rPr>
        <w:t>1&gt;</w:t>
      </w:r>
      <w:r w:rsidRPr="00DE7B59">
        <w:rPr>
          <w:lang w:eastAsia="ja-JP"/>
        </w:rPr>
        <w:tab/>
        <w:t>if there is no DSR pending for the LCG:</w:t>
      </w:r>
    </w:p>
    <w:p w14:paraId="76C969E2" w14:textId="77777777" w:rsidR="00236506" w:rsidRPr="00DE7B59" w:rsidRDefault="00236506" w:rsidP="00236506">
      <w:pPr>
        <w:ind w:left="851" w:hanging="284"/>
        <w:rPr>
          <w:lang w:eastAsia="ja-JP"/>
        </w:rPr>
      </w:pPr>
      <w:r w:rsidRPr="00DE7B59">
        <w:rPr>
          <w:lang w:eastAsia="ja-JP"/>
        </w:rPr>
        <w:t>2&gt;</w:t>
      </w:r>
      <w:r w:rsidRPr="00DE7B59">
        <w:rPr>
          <w:lang w:eastAsia="ja-JP"/>
        </w:rPr>
        <w:tab/>
        <w:t>trigger a DSR for the LCG.</w:t>
      </w:r>
    </w:p>
    <w:p w14:paraId="27EFEA94" w14:textId="77777777" w:rsidR="00236506" w:rsidRPr="00DE7B59" w:rsidRDefault="00236506" w:rsidP="00236506">
      <w:pPr>
        <w:rPr>
          <w:lang w:eastAsia="ko-KR"/>
        </w:rPr>
      </w:pPr>
      <w:r w:rsidRPr="00DE7B59">
        <w:rPr>
          <w:lang w:eastAsia="ko-KR"/>
        </w:rPr>
        <w:t>If there is at least one DSR pending, the MAC entity shall:</w:t>
      </w:r>
    </w:p>
    <w:p w14:paraId="3A0703C3" w14:textId="77777777" w:rsidR="00236506" w:rsidRPr="00DE7B59" w:rsidRDefault="00236506" w:rsidP="00236506">
      <w:pPr>
        <w:ind w:left="568" w:hanging="284"/>
        <w:rPr>
          <w:lang w:eastAsia="ja-JP"/>
        </w:rPr>
      </w:pPr>
      <w:r w:rsidRPr="00DE7B59">
        <w:rPr>
          <w:lang w:eastAsia="ja-JP"/>
        </w:rPr>
        <w:t>1&gt;</w:t>
      </w:r>
      <w:r w:rsidRPr="00DE7B59">
        <w:rPr>
          <w:lang w:eastAsia="ja-JP"/>
        </w:rPr>
        <w:tab/>
        <w:t xml:space="preserve">if UL-SCH resources are available for a </w:t>
      </w:r>
      <w:r w:rsidRPr="00DE7B59">
        <w:rPr>
          <w:lang w:eastAsia="ko-KR"/>
        </w:rPr>
        <w:t xml:space="preserve">new </w:t>
      </w:r>
      <w:r w:rsidRPr="00DE7B59">
        <w:rPr>
          <w:lang w:eastAsia="ja-JP"/>
        </w:rPr>
        <w:t>transmission and the UL-SCH resources can accommodate the DSR MAC CE plus its subheader as a result of logical channel prioritization:</w:t>
      </w:r>
    </w:p>
    <w:p w14:paraId="3A281B12" w14:textId="77777777" w:rsidR="00236506" w:rsidRPr="00DE7B59" w:rsidRDefault="00236506" w:rsidP="00236506">
      <w:pPr>
        <w:ind w:left="851" w:hanging="284"/>
        <w:rPr>
          <w:lang w:eastAsia="ja-JP"/>
        </w:rPr>
      </w:pPr>
      <w:r w:rsidRPr="00DE7B59">
        <w:rPr>
          <w:lang w:eastAsia="ko-KR"/>
        </w:rPr>
        <w:t>2&gt;</w:t>
      </w:r>
      <w:r w:rsidRPr="00DE7B59">
        <w:rPr>
          <w:lang w:eastAsia="ja-JP"/>
        </w:rPr>
        <w:tab/>
        <w:t xml:space="preserve">instruct the Multiplexing and Assembly procedure to generate the DSR MAC </w:t>
      </w:r>
      <w:r w:rsidRPr="00DE7B59">
        <w:rPr>
          <w:lang w:eastAsia="ko-KR"/>
        </w:rPr>
        <w:t>CE as specified in clause 6.1.3.72</w:t>
      </w:r>
      <w:r w:rsidRPr="00DE7B59">
        <w:rPr>
          <w:lang w:eastAsia="ja-JP"/>
        </w:rPr>
        <w:t>.</w:t>
      </w:r>
    </w:p>
    <w:p w14:paraId="2FA3431A" w14:textId="77777777" w:rsidR="00236506" w:rsidRPr="00DE7B59" w:rsidRDefault="00236506" w:rsidP="00236506">
      <w:pPr>
        <w:ind w:left="568" w:hanging="284"/>
        <w:rPr>
          <w:rFonts w:eastAsia="Malgun Gothic"/>
          <w:lang w:eastAsia="ja-JP"/>
        </w:rPr>
      </w:pPr>
      <w:r w:rsidRPr="00DE7B59">
        <w:rPr>
          <w:lang w:eastAsia="ja-JP"/>
        </w:rPr>
        <w:t>…</w:t>
      </w:r>
    </w:p>
    <w:p w14:paraId="255213D0" w14:textId="4225FF03" w:rsidR="00236506" w:rsidRPr="00DE7B59" w:rsidRDefault="00236506" w:rsidP="00236506">
      <w:pPr>
        <w:keepLines/>
        <w:ind w:left="1135" w:hanging="851"/>
        <w:rPr>
          <w:lang w:eastAsia="ja-JP"/>
        </w:rPr>
      </w:pPr>
      <w:r w:rsidRPr="00DE7B59">
        <w:rPr>
          <w:lang w:eastAsia="ja-JP"/>
        </w:rPr>
        <w:t>NOTE:</w:t>
      </w:r>
      <w:r w:rsidRPr="00DE7B59">
        <w:rPr>
          <w:lang w:eastAsia="ja-JP"/>
        </w:rPr>
        <w:tab/>
        <w:t xml:space="preserve">The availability of UL-SCH resources for the transmission of the DSR MAC CE follows the same </w:t>
      </w:r>
      <w:r w:rsidR="003235AF" w:rsidRPr="00DE7B59">
        <w:rPr>
          <w:lang w:eastAsia="ja-JP"/>
        </w:rPr>
        <w:t>criteria</w:t>
      </w:r>
      <w:r w:rsidRPr="00DE7B59">
        <w:rPr>
          <w:lang w:eastAsia="ja-JP"/>
        </w:rPr>
        <w:t xml:space="preserve"> specified in clause 5.4.5.</w:t>
      </w:r>
    </w:p>
    <w:p w14:paraId="58CEE475" w14:textId="77777777" w:rsidR="00236506" w:rsidRPr="00DE7B59" w:rsidRDefault="00236506" w:rsidP="00236506">
      <w:pPr>
        <w:rPr>
          <w:lang w:eastAsia="ko-KR"/>
        </w:rPr>
      </w:pPr>
      <w:r w:rsidRPr="00DE7B59">
        <w:rPr>
          <w:lang w:eastAsia="ko-KR"/>
        </w:rPr>
        <w:t xml:space="preserve">An SDU is considered to be associated with a DSR if it has not been transmitted in any MAC PDU and it is associated with the LCG which triggered the DSR and the remaining value of its PDCP </w:t>
      </w:r>
      <w:r w:rsidRPr="00DE7B59">
        <w:rPr>
          <w:i/>
          <w:iCs/>
          <w:lang w:eastAsia="ko-KR"/>
        </w:rPr>
        <w:t>discardTimer</w:t>
      </w:r>
      <w:r w:rsidRPr="00DE7B59">
        <w:rPr>
          <w:lang w:eastAsia="ko-KR"/>
        </w:rPr>
        <w:t xml:space="preserve"> is below </w:t>
      </w:r>
      <w:r w:rsidRPr="00DE7B59">
        <w:rPr>
          <w:i/>
          <w:iCs/>
          <w:lang w:eastAsia="ko-KR"/>
        </w:rPr>
        <w:t>remainingTimeThreshold</w:t>
      </w:r>
      <w:r w:rsidRPr="00DE7B59">
        <w:rPr>
          <w:lang w:eastAsia="ko-KR"/>
        </w:rPr>
        <w:t>.</w:t>
      </w:r>
    </w:p>
    <w:p w14:paraId="141F4ACD" w14:textId="77777777" w:rsidR="00236506" w:rsidRPr="00DE7B59" w:rsidRDefault="00236506" w:rsidP="00236506">
      <w:pPr>
        <w:rPr>
          <w:lang w:eastAsia="ko-KR"/>
        </w:rPr>
      </w:pPr>
      <w:r w:rsidRPr="00DE7B59">
        <w:rPr>
          <w:lang w:eastAsia="ko-KR"/>
        </w:rPr>
        <w:t>A MAC PDU shall contain at most one DSR MAC CE. The MAC entity shall not include a DSR MAC CE in a MAC PDU if the MAC PDU can accommodate the SDUs associated with all the pending DSRs.</w:t>
      </w:r>
    </w:p>
    <w:p w14:paraId="0F855C57" w14:textId="77777777" w:rsidR="00236506" w:rsidRPr="00DE7B59" w:rsidRDefault="00236506" w:rsidP="00236506">
      <w:pPr>
        <w:rPr>
          <w:lang w:eastAsia="ko-KR"/>
        </w:rPr>
      </w:pPr>
      <w:r w:rsidRPr="00DE7B59">
        <w:rPr>
          <w:lang w:eastAsia="ko-KR"/>
        </w:rPr>
        <w:t>After a DSR is triggered, it is considered as pending until it is cancelled. The MAC entity shall cancel a pending DSR, either when all the SDUs associated with the DSR have been discarded, or when a MAC PDU is transmitted and this MAC PDU includes a DSR MAC CE that contains the delay information of all the SDUs associated with the DSR (as described in the clause 6.1.3.72). The MAC entity may cancel a pending DSR when a MAC PDU is transmitted and this MAC PDU includes all the SDUs associated with the DSR but is not sufficient to include the DSR MAC CE and its subheader.</w:t>
      </w:r>
    </w:p>
    <w:p w14:paraId="0A341C1F" w14:textId="77777777" w:rsidR="00236506" w:rsidRPr="00DE7B59" w:rsidRDefault="00236506" w:rsidP="00236506">
      <w:pPr>
        <w:rPr>
          <w:lang w:eastAsia="ko-KR"/>
        </w:rPr>
      </w:pPr>
      <w:r w:rsidRPr="00DE7B59">
        <w:rPr>
          <w:lang w:eastAsia="ko-KR"/>
        </w:rPr>
        <w:t>[TS 38.321, clause 6.1.3.72]</w:t>
      </w:r>
    </w:p>
    <w:p w14:paraId="0C2792AD" w14:textId="77777777" w:rsidR="00236506" w:rsidRPr="00DE7B59" w:rsidRDefault="00236506" w:rsidP="00236506">
      <w:pPr>
        <w:keepNext/>
        <w:keepLines/>
        <w:spacing w:before="60"/>
      </w:pPr>
      <w:r w:rsidRPr="00DE7B59">
        <w:t xml:space="preserve">The Delay Status Report (DSR) MAC CE is identified by MAC subheader with an </w:t>
      </w:r>
      <w:r w:rsidRPr="00DE7B59">
        <w:rPr>
          <w:bCs/>
          <w:lang w:eastAsia="ko-KR"/>
        </w:rPr>
        <w:t>eLCID</w:t>
      </w:r>
      <w:r w:rsidRPr="00DE7B59">
        <w:t xml:space="preserve"> as specified in Table 6.2.1-</w:t>
      </w:r>
      <w:r w:rsidRPr="00DE7B59">
        <w:rPr>
          <w:bCs/>
          <w:lang w:eastAsia="ko-KR"/>
        </w:rPr>
        <w:t>2b</w:t>
      </w:r>
      <w:r w:rsidRPr="00DE7B59">
        <w:t>.</w:t>
      </w:r>
    </w:p>
    <w:p w14:paraId="6532C047" w14:textId="77777777" w:rsidR="00236506" w:rsidRPr="00DE7B59" w:rsidRDefault="00236506" w:rsidP="00236506">
      <w:pPr>
        <w:keepNext/>
        <w:keepLines/>
        <w:spacing w:before="60"/>
      </w:pPr>
      <w:r w:rsidRPr="00DE7B59">
        <w:t>The fields in the DSR MAC CE are defined as follows:</w:t>
      </w:r>
    </w:p>
    <w:p w14:paraId="67073DEE" w14:textId="77777777" w:rsidR="00236506" w:rsidRPr="00DE7B59" w:rsidRDefault="00236506" w:rsidP="00236506">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This field indicates the presence of delay information (i.e. the Remaining Time and Buffer Size fields) for the LCG i. The LCG</w:t>
      </w:r>
      <w:r w:rsidRPr="00DE7B59">
        <w:rPr>
          <w:vertAlign w:val="subscript"/>
          <w:lang w:eastAsia="ko-KR"/>
        </w:rPr>
        <w:t>i</w:t>
      </w:r>
      <w:r w:rsidRPr="00DE7B59">
        <w:rPr>
          <w:lang w:eastAsia="ko-KR"/>
        </w:rPr>
        <w:t xml:space="preserve"> field set to 1 indicates that the delay information for the LCG i is reported. The LCG</w:t>
      </w:r>
      <w:r w:rsidRPr="00DE7B59">
        <w:rPr>
          <w:vertAlign w:val="subscript"/>
          <w:lang w:eastAsia="ko-KR"/>
        </w:rPr>
        <w:t>i</w:t>
      </w:r>
      <w:r w:rsidRPr="00DE7B59">
        <w:rPr>
          <w:lang w:eastAsia="ko-KR"/>
        </w:rPr>
        <w:t xml:space="preserve"> field set to 0 indicates that the delay information for the LCG i is not reported;</w:t>
      </w:r>
    </w:p>
    <w:p w14:paraId="1BDFC102" w14:textId="77777777" w:rsidR="00236506" w:rsidRPr="00DE7B59" w:rsidRDefault="00236506" w:rsidP="00236506">
      <w:pPr>
        <w:pStyle w:val="B1"/>
        <w:rPr>
          <w:lang w:eastAsia="ko-KR"/>
        </w:rPr>
      </w:pPr>
      <w:r w:rsidRPr="00DE7B59">
        <w:rPr>
          <w:lang w:eastAsia="ko-KR"/>
        </w:rPr>
        <w:t>-</w:t>
      </w:r>
      <w:r w:rsidRPr="00DE7B59">
        <w:rPr>
          <w:lang w:eastAsia="ko-KR"/>
        </w:rPr>
        <w:tab/>
        <w:t xml:space="preserve">Remaining Time: This field indicates the shortest remaining value of running PDCP </w:t>
      </w:r>
      <w:r w:rsidRPr="00DE7B59">
        <w:rPr>
          <w:i/>
          <w:iCs/>
        </w:rPr>
        <w:t>discardTimer</w:t>
      </w:r>
      <w:r w:rsidRPr="00DE7B59">
        <w:t xml:space="preserve"> (described in clause 7.3 in TS 38.323 [4]) </w:t>
      </w:r>
      <w:r w:rsidRPr="00DE7B59">
        <w:rPr>
          <w:lang w:eastAsia="ko-KR"/>
        </w:rPr>
        <w:t xml:space="preserve">among all PDCP SDUs that are buffered for an LCG but have not been transmitted in any MAC PDU, </w:t>
      </w:r>
      <w:r w:rsidRPr="00DE7B59">
        <w:t xml:space="preserve">at the time of the first symbol of the first PUSCH transmission that includes this DSR </w:t>
      </w:r>
      <w:r w:rsidRPr="00DE7B59">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DE7B59">
        <w:rPr>
          <w:i/>
          <w:iCs/>
          <w:lang w:eastAsia="ko-KR"/>
        </w:rPr>
        <w:t>r</w:t>
      </w:r>
      <w:r w:rsidRPr="00DE7B59">
        <w:rPr>
          <w:lang w:eastAsia="ko-KR"/>
        </w:rPr>
        <w:t xml:space="preserve"> in this field indicates a remaining time within the range of (</w:t>
      </w:r>
      <w:r w:rsidRPr="00DE7B59">
        <w:rPr>
          <w:i/>
          <w:iCs/>
          <w:lang w:eastAsia="ko-KR"/>
        </w:rPr>
        <w:t>r</w:t>
      </w:r>
      <w:r w:rsidRPr="00DE7B59">
        <w:rPr>
          <w:lang w:eastAsia="ko-KR"/>
        </w:rPr>
        <w:t xml:space="preserve">, </w:t>
      </w:r>
      <w:r w:rsidRPr="00DE7B59">
        <w:rPr>
          <w:i/>
          <w:iCs/>
          <w:lang w:eastAsia="ko-KR"/>
        </w:rPr>
        <w:t>r</w:t>
      </w:r>
      <w:r w:rsidRPr="00DE7B59">
        <w:rPr>
          <w:lang w:eastAsia="ko-KR"/>
        </w:rPr>
        <w:t xml:space="preserve"> + 1] msec;</w:t>
      </w:r>
    </w:p>
    <w:p w14:paraId="71FC32A1" w14:textId="77777777" w:rsidR="00236506" w:rsidRPr="00DE7B59" w:rsidRDefault="00236506" w:rsidP="00236506">
      <w:pPr>
        <w:pStyle w:val="B1"/>
        <w:rPr>
          <w:lang w:eastAsia="ko-KR"/>
        </w:rPr>
      </w:pPr>
      <w:r w:rsidRPr="00DE7B59">
        <w:rPr>
          <w:lang w:eastAsia="ko-KR"/>
        </w:rPr>
        <w:t>-</w:t>
      </w:r>
      <w:r w:rsidRPr="00DE7B59">
        <w:rPr>
          <w:lang w:eastAsia="ko-KR"/>
        </w:rPr>
        <w:tab/>
        <w:t xml:space="preserve">BT: This field is present only if the corresponding LCG is configured with </w:t>
      </w:r>
      <w:r w:rsidRPr="00DE7B59">
        <w:rPr>
          <w:i/>
          <w:iCs/>
          <w:lang w:eastAsia="ko-KR"/>
        </w:rPr>
        <w:t xml:space="preserve">additionalBS-TableAllowed </w:t>
      </w:r>
      <w:r w:rsidRPr="00DE7B59">
        <w:rPr>
          <w:lang w:eastAsia="ko-KR"/>
        </w:rPr>
        <w:t>and the buffer size indicated by the corresponding Buffer Size field is not zero;</w:t>
      </w:r>
      <w:r w:rsidRPr="00DE7B59">
        <w:rPr>
          <w:i/>
          <w:iCs/>
          <w:lang w:eastAsia="ko-KR"/>
        </w:rPr>
        <w:t xml:space="preserve"> </w:t>
      </w:r>
      <w:r w:rsidRPr="00DE7B59">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732F4093" w14:textId="77777777" w:rsidR="00236506" w:rsidRPr="00DE7B59" w:rsidRDefault="00236506" w:rsidP="00236506">
      <w:pPr>
        <w:pStyle w:val="B1"/>
        <w:rPr>
          <w:lang w:eastAsia="ko-KR"/>
        </w:rPr>
      </w:pPr>
      <w:r w:rsidRPr="00DE7B59">
        <w:rPr>
          <w:lang w:eastAsia="ko-KR"/>
        </w:rPr>
        <w:t>-</w:t>
      </w:r>
      <w:r w:rsidRPr="00DE7B59">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DE7B59" w:rsidDel="000E61A5">
        <w:rPr>
          <w:lang w:eastAsia="ko-KR"/>
        </w:rPr>
        <w:t xml:space="preserve"> </w:t>
      </w:r>
      <w:r w:rsidRPr="00DE7B59">
        <w:rPr>
          <w:lang w:eastAsia="ko-KR"/>
        </w:rPr>
        <w:t xml:space="preserve">If the corresponding LCG is configured with </w:t>
      </w:r>
      <w:r w:rsidRPr="00DE7B59">
        <w:rPr>
          <w:i/>
          <w:iCs/>
          <w:lang w:eastAsia="ko-KR"/>
        </w:rPr>
        <w:t xml:space="preserve">additionalBS-TableAllowed </w:t>
      </w:r>
      <w:r w:rsidRPr="00DE7B59">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76CD2B6E" w14:textId="77777777" w:rsidR="00236506" w:rsidRPr="00DE7B59" w:rsidRDefault="00236506" w:rsidP="00236506">
      <w:pPr>
        <w:keepNext/>
        <w:keepLines/>
        <w:spacing w:before="60"/>
        <w:rPr>
          <w:bCs/>
          <w:lang w:eastAsia="ko-KR"/>
        </w:rPr>
      </w:pPr>
      <w:r w:rsidRPr="00DE7B59">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DE7B59">
        <w:t>fields</w:t>
      </w:r>
      <w:r w:rsidRPr="00DE7B59">
        <w:rPr>
          <w:bCs/>
          <w:lang w:eastAsia="ko-KR"/>
        </w:rPr>
        <w:t xml:space="preserve"> for different LCGs shall be</w:t>
      </w:r>
      <w:r w:rsidRPr="00DE7B59">
        <w:t xml:space="preserve"> included in </w:t>
      </w:r>
      <w:r w:rsidRPr="00DE7B59">
        <w:rPr>
          <w:bCs/>
          <w:lang w:eastAsia="ko-KR"/>
        </w:rPr>
        <w:t>a</w:t>
      </w:r>
      <w:r w:rsidRPr="00DE7B59">
        <w:t xml:space="preserve"> DSR MAC CE </w:t>
      </w:r>
      <w:r w:rsidRPr="00DE7B59">
        <w:rPr>
          <w:bCs/>
          <w:lang w:eastAsia="ko-KR"/>
        </w:rPr>
        <w:t>in ascending order based on the LCG</w:t>
      </w:r>
      <w:r w:rsidRPr="00DE7B59">
        <w:rPr>
          <w:bCs/>
          <w:vertAlign w:val="subscript"/>
          <w:lang w:eastAsia="ko-KR"/>
        </w:rPr>
        <w:t>i</w:t>
      </w:r>
      <w:r w:rsidRPr="00DE7B59">
        <w:rPr>
          <w:bCs/>
          <w:lang w:eastAsia="ko-KR"/>
        </w:rPr>
        <w:t>.</w:t>
      </w:r>
    </w:p>
    <w:p w14:paraId="380807AF" w14:textId="77777777" w:rsidR="00236506" w:rsidRPr="00DE7B59" w:rsidRDefault="00236506" w:rsidP="00236506">
      <w:pPr>
        <w:pStyle w:val="TH"/>
      </w:pPr>
      <w:r w:rsidRPr="00DE7B59">
        <w:object w:dxaOrig="5715" w:dyaOrig="3886" w14:anchorId="16D6A209">
          <v:shape id="_x0000_i1176" type="#_x0000_t75" style="width:286.5pt;height:195pt" o:ole="">
            <v:imagedata r:id="rId95" o:title=""/>
          </v:shape>
          <o:OLEObject Type="Embed" ProgID="Visio.Drawing.15" ShapeID="_x0000_i1176" DrawAspect="Content" ObjectID="_1806324940" r:id="rId97"/>
        </w:object>
      </w:r>
    </w:p>
    <w:p w14:paraId="271B8DA2" w14:textId="77777777" w:rsidR="00236506" w:rsidRPr="00DE7B59" w:rsidRDefault="00236506" w:rsidP="00236506">
      <w:pPr>
        <w:pStyle w:val="TF"/>
      </w:pPr>
      <w:r w:rsidRPr="00DE7B59">
        <w:t>Figure 6.1.3.72-1: DSR MAC CE</w:t>
      </w:r>
    </w:p>
    <w:p w14:paraId="67153726" w14:textId="77777777" w:rsidR="00236506" w:rsidRPr="00DE7B59" w:rsidRDefault="00236506" w:rsidP="00236506">
      <w:pPr>
        <w:rPr>
          <w:lang w:eastAsia="ko-KR"/>
        </w:rPr>
      </w:pPr>
      <w:r w:rsidRPr="00DE7B59">
        <w:rPr>
          <w:lang w:eastAsia="ko-KR"/>
        </w:rPr>
        <w:t>[TS 38.321, clause 6.1.3.1]</w:t>
      </w:r>
    </w:p>
    <w:p w14:paraId="33F18898" w14:textId="77777777" w:rsidR="00236506" w:rsidRPr="00DE7B59" w:rsidRDefault="00236506" w:rsidP="00236506">
      <w:pPr>
        <w:pStyle w:val="TH"/>
        <w:rPr>
          <w:lang w:eastAsia="ko-KR"/>
        </w:rPr>
      </w:pPr>
      <w:r w:rsidRPr="00DE7B59">
        <w:t>Table 6.1.3.1-</w:t>
      </w:r>
      <w:r w:rsidRPr="00DE7B59">
        <w:rPr>
          <w:lang w:eastAsia="ko-KR"/>
        </w:rPr>
        <w:t>2</w:t>
      </w:r>
      <w:r w:rsidRPr="00DE7B59">
        <w:t>: Buffer size levels</w:t>
      </w:r>
      <w:r w:rsidRPr="00DE7B59">
        <w:rPr>
          <w:lang w:eastAsia="ko-KR"/>
        </w:rPr>
        <w:t xml:space="preserve"> (in bytes)</w:t>
      </w:r>
      <w:r w:rsidRPr="00DE7B59">
        <w:t xml:space="preserve"> for </w:t>
      </w:r>
      <w:r w:rsidRPr="00DE7B59">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506" w:rsidRPr="00DE7B59" w14:paraId="3862BDC1" w14:textId="77777777" w:rsidTr="000905AA">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411F640" w14:textId="77777777" w:rsidR="00236506" w:rsidRPr="00DE7B59" w:rsidRDefault="00236506" w:rsidP="000905AA">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020D695"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16D4EA19" w14:textId="77777777" w:rsidR="00236506" w:rsidRPr="00DE7B59" w:rsidRDefault="00236506" w:rsidP="000905AA">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01257E01"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5F9354" w14:textId="77777777" w:rsidR="00236506" w:rsidRPr="00DE7B59" w:rsidRDefault="00236506" w:rsidP="000905AA">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BA3C260"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464BF72" w14:textId="77777777" w:rsidR="00236506" w:rsidRPr="00DE7B59" w:rsidRDefault="00236506" w:rsidP="000905AA">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28113D20" w14:textId="77777777" w:rsidR="00236506" w:rsidRPr="00DE7B59" w:rsidRDefault="00236506" w:rsidP="000905AA">
            <w:pPr>
              <w:pStyle w:val="TAC"/>
              <w:rPr>
                <w:rFonts w:cs="Arial"/>
                <w:szCs w:val="18"/>
              </w:rPr>
            </w:pPr>
            <w:r w:rsidRPr="00DE7B59">
              <w:rPr>
                <w:rFonts w:cs="Arial"/>
                <w:szCs w:val="18"/>
              </w:rPr>
              <w:t>BS value</w:t>
            </w:r>
          </w:p>
        </w:tc>
      </w:tr>
      <w:tr w:rsidR="00236506" w:rsidRPr="00DE7B59" w14:paraId="505DDD03" w14:textId="77777777" w:rsidTr="000905AA">
        <w:trPr>
          <w:trHeight w:val="170"/>
          <w:jc w:val="center"/>
        </w:trPr>
        <w:tc>
          <w:tcPr>
            <w:tcW w:w="770" w:type="dxa"/>
            <w:shd w:val="clear" w:color="auto" w:fill="auto"/>
            <w:vAlign w:val="center"/>
          </w:tcPr>
          <w:p w14:paraId="3F1679BE" w14:textId="77777777" w:rsidR="00236506" w:rsidRPr="00DE7B59" w:rsidRDefault="00236506" w:rsidP="000905AA">
            <w:pPr>
              <w:pStyle w:val="TAC"/>
              <w:rPr>
                <w:rFonts w:cs="Arial"/>
                <w:szCs w:val="18"/>
              </w:rPr>
            </w:pPr>
            <w:r w:rsidRPr="00DE7B59">
              <w:rPr>
                <w:rFonts w:cs="Arial"/>
                <w:szCs w:val="18"/>
              </w:rPr>
              <w:t>0</w:t>
            </w:r>
          </w:p>
        </w:tc>
        <w:tc>
          <w:tcPr>
            <w:tcW w:w="1016" w:type="dxa"/>
            <w:shd w:val="clear" w:color="auto" w:fill="auto"/>
            <w:vAlign w:val="center"/>
          </w:tcPr>
          <w:p w14:paraId="5C4945B0" w14:textId="77777777" w:rsidR="00236506" w:rsidRPr="00DE7B59" w:rsidRDefault="00236506" w:rsidP="000905AA">
            <w:pPr>
              <w:pStyle w:val="TAC"/>
              <w:rPr>
                <w:rFonts w:cs="Arial"/>
                <w:szCs w:val="18"/>
              </w:rPr>
            </w:pPr>
            <w:r w:rsidRPr="00DE7B59">
              <w:rPr>
                <w:rFonts w:cs="Arial"/>
                <w:szCs w:val="18"/>
              </w:rPr>
              <w:t>0</w:t>
            </w:r>
          </w:p>
        </w:tc>
        <w:tc>
          <w:tcPr>
            <w:tcW w:w="771" w:type="dxa"/>
            <w:shd w:val="clear" w:color="auto" w:fill="auto"/>
            <w:vAlign w:val="center"/>
          </w:tcPr>
          <w:p w14:paraId="02035EB6" w14:textId="77777777" w:rsidR="00236506" w:rsidRPr="00DE7B59" w:rsidRDefault="00236506" w:rsidP="000905AA">
            <w:pPr>
              <w:pStyle w:val="TAC"/>
              <w:rPr>
                <w:rFonts w:cs="Arial"/>
                <w:szCs w:val="18"/>
              </w:rPr>
            </w:pPr>
            <w:r w:rsidRPr="00DE7B59">
              <w:rPr>
                <w:rFonts w:cs="Arial"/>
                <w:szCs w:val="18"/>
              </w:rPr>
              <w:t>64</w:t>
            </w:r>
          </w:p>
        </w:tc>
        <w:tc>
          <w:tcPr>
            <w:tcW w:w="1016" w:type="dxa"/>
            <w:shd w:val="clear" w:color="auto" w:fill="auto"/>
            <w:vAlign w:val="center"/>
          </w:tcPr>
          <w:p w14:paraId="56552390" w14:textId="77777777" w:rsidR="00236506" w:rsidRPr="00DE7B59" w:rsidRDefault="00236506" w:rsidP="000905AA">
            <w:pPr>
              <w:pStyle w:val="TAC"/>
              <w:rPr>
                <w:rFonts w:cs="Arial"/>
                <w:szCs w:val="18"/>
              </w:rPr>
            </w:pPr>
            <w:r w:rsidRPr="00DE7B59">
              <w:rPr>
                <w:rFonts w:cs="Arial"/>
                <w:szCs w:val="18"/>
              </w:rPr>
              <w:t>≤ 560</w:t>
            </w:r>
          </w:p>
        </w:tc>
        <w:tc>
          <w:tcPr>
            <w:tcW w:w="771" w:type="dxa"/>
            <w:vAlign w:val="center"/>
          </w:tcPr>
          <w:p w14:paraId="1B42350B" w14:textId="77777777" w:rsidR="00236506" w:rsidRPr="00DE7B59" w:rsidRDefault="00236506" w:rsidP="000905AA">
            <w:pPr>
              <w:pStyle w:val="TAC"/>
              <w:rPr>
                <w:rFonts w:cs="Arial"/>
                <w:szCs w:val="18"/>
              </w:rPr>
            </w:pPr>
            <w:r w:rsidRPr="00DE7B59">
              <w:rPr>
                <w:rFonts w:cs="Arial"/>
                <w:szCs w:val="18"/>
              </w:rPr>
              <w:t>128</w:t>
            </w:r>
          </w:p>
        </w:tc>
        <w:tc>
          <w:tcPr>
            <w:tcW w:w="1261" w:type="dxa"/>
            <w:vAlign w:val="center"/>
          </w:tcPr>
          <w:p w14:paraId="55F9966D" w14:textId="77777777" w:rsidR="00236506" w:rsidRPr="00DE7B59" w:rsidRDefault="00236506" w:rsidP="000905AA">
            <w:pPr>
              <w:pStyle w:val="TAC"/>
              <w:rPr>
                <w:rFonts w:cs="Arial"/>
                <w:szCs w:val="18"/>
              </w:rPr>
            </w:pPr>
            <w:r w:rsidRPr="00DE7B59">
              <w:rPr>
                <w:rFonts w:cs="Arial"/>
                <w:szCs w:val="18"/>
              </w:rPr>
              <w:t>≤ 31342</w:t>
            </w:r>
          </w:p>
        </w:tc>
        <w:tc>
          <w:tcPr>
            <w:tcW w:w="771" w:type="dxa"/>
            <w:vAlign w:val="center"/>
          </w:tcPr>
          <w:p w14:paraId="630CAC9C" w14:textId="77777777" w:rsidR="00236506" w:rsidRPr="00DE7B59" w:rsidRDefault="00236506" w:rsidP="000905AA">
            <w:pPr>
              <w:pStyle w:val="TAC"/>
              <w:rPr>
                <w:rFonts w:cs="Arial"/>
                <w:szCs w:val="18"/>
              </w:rPr>
            </w:pPr>
            <w:r w:rsidRPr="00DE7B59">
              <w:rPr>
                <w:rFonts w:cs="Arial"/>
                <w:szCs w:val="18"/>
              </w:rPr>
              <w:t>192</w:t>
            </w:r>
          </w:p>
        </w:tc>
        <w:tc>
          <w:tcPr>
            <w:tcW w:w="1507" w:type="dxa"/>
            <w:vAlign w:val="center"/>
          </w:tcPr>
          <w:p w14:paraId="7846D4C7" w14:textId="77777777" w:rsidR="00236506" w:rsidRPr="00DE7B59" w:rsidRDefault="00236506" w:rsidP="000905AA">
            <w:pPr>
              <w:pStyle w:val="TAC"/>
              <w:rPr>
                <w:rFonts w:cs="Arial"/>
                <w:szCs w:val="18"/>
              </w:rPr>
            </w:pPr>
            <w:r w:rsidRPr="00DE7B59">
              <w:rPr>
                <w:rFonts w:cs="Arial"/>
                <w:szCs w:val="18"/>
              </w:rPr>
              <w:t>≤ 1754595</w:t>
            </w:r>
          </w:p>
        </w:tc>
      </w:tr>
      <w:tr w:rsidR="00236506" w:rsidRPr="00DE7B59" w14:paraId="616CC1A4" w14:textId="77777777" w:rsidTr="000905AA">
        <w:trPr>
          <w:trHeight w:val="170"/>
          <w:jc w:val="center"/>
        </w:trPr>
        <w:tc>
          <w:tcPr>
            <w:tcW w:w="770" w:type="dxa"/>
            <w:shd w:val="clear" w:color="auto" w:fill="auto"/>
            <w:vAlign w:val="center"/>
          </w:tcPr>
          <w:p w14:paraId="3BF4ACB5" w14:textId="77777777" w:rsidR="00236506" w:rsidRPr="00DE7B59" w:rsidRDefault="00236506" w:rsidP="000905AA">
            <w:pPr>
              <w:pStyle w:val="TAC"/>
              <w:rPr>
                <w:rFonts w:cs="Arial"/>
                <w:szCs w:val="18"/>
              </w:rPr>
            </w:pPr>
            <w:r w:rsidRPr="00DE7B59">
              <w:rPr>
                <w:rFonts w:cs="Arial"/>
                <w:szCs w:val="18"/>
              </w:rPr>
              <w:t>1</w:t>
            </w:r>
          </w:p>
        </w:tc>
        <w:tc>
          <w:tcPr>
            <w:tcW w:w="1016" w:type="dxa"/>
            <w:shd w:val="clear" w:color="auto" w:fill="auto"/>
            <w:vAlign w:val="center"/>
          </w:tcPr>
          <w:p w14:paraId="349275D2" w14:textId="77777777" w:rsidR="00236506" w:rsidRPr="00DE7B59" w:rsidRDefault="00236506" w:rsidP="000905AA">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shd w:val="clear" w:color="auto" w:fill="auto"/>
            <w:vAlign w:val="center"/>
          </w:tcPr>
          <w:p w14:paraId="71BEB980" w14:textId="77777777" w:rsidR="00236506" w:rsidRPr="00DE7B59" w:rsidRDefault="00236506" w:rsidP="000905AA">
            <w:pPr>
              <w:pStyle w:val="TAC"/>
              <w:rPr>
                <w:rFonts w:cs="Arial"/>
                <w:szCs w:val="18"/>
              </w:rPr>
            </w:pPr>
            <w:r w:rsidRPr="00DE7B59">
              <w:rPr>
                <w:rFonts w:cs="Arial"/>
                <w:szCs w:val="18"/>
              </w:rPr>
              <w:t>65</w:t>
            </w:r>
          </w:p>
        </w:tc>
        <w:tc>
          <w:tcPr>
            <w:tcW w:w="1016" w:type="dxa"/>
            <w:shd w:val="clear" w:color="auto" w:fill="auto"/>
            <w:vAlign w:val="center"/>
          </w:tcPr>
          <w:p w14:paraId="3CDF56E4" w14:textId="77777777" w:rsidR="00236506" w:rsidRPr="00DE7B59" w:rsidRDefault="00236506" w:rsidP="000905AA">
            <w:pPr>
              <w:pStyle w:val="TAC"/>
              <w:rPr>
                <w:rFonts w:cs="Arial"/>
                <w:szCs w:val="18"/>
              </w:rPr>
            </w:pPr>
            <w:r w:rsidRPr="00DE7B59">
              <w:rPr>
                <w:rFonts w:cs="Arial"/>
                <w:szCs w:val="18"/>
              </w:rPr>
              <w:t>≤ 597</w:t>
            </w:r>
          </w:p>
        </w:tc>
        <w:tc>
          <w:tcPr>
            <w:tcW w:w="771" w:type="dxa"/>
            <w:vAlign w:val="center"/>
          </w:tcPr>
          <w:p w14:paraId="5F15382D" w14:textId="77777777" w:rsidR="00236506" w:rsidRPr="00DE7B59" w:rsidRDefault="00236506" w:rsidP="000905AA">
            <w:pPr>
              <w:pStyle w:val="TAC"/>
              <w:rPr>
                <w:rFonts w:cs="Arial"/>
                <w:szCs w:val="18"/>
              </w:rPr>
            </w:pPr>
            <w:r w:rsidRPr="00DE7B59">
              <w:rPr>
                <w:rFonts w:cs="Arial"/>
                <w:szCs w:val="18"/>
              </w:rPr>
              <w:t>129</w:t>
            </w:r>
          </w:p>
        </w:tc>
        <w:tc>
          <w:tcPr>
            <w:tcW w:w="1261" w:type="dxa"/>
            <w:vAlign w:val="center"/>
          </w:tcPr>
          <w:p w14:paraId="4C18FDE6" w14:textId="77777777" w:rsidR="00236506" w:rsidRPr="00DE7B59" w:rsidRDefault="00236506" w:rsidP="000905AA">
            <w:pPr>
              <w:pStyle w:val="TAC"/>
              <w:rPr>
                <w:rFonts w:cs="Arial"/>
                <w:szCs w:val="18"/>
              </w:rPr>
            </w:pPr>
            <w:r w:rsidRPr="00DE7B59">
              <w:rPr>
                <w:rFonts w:cs="Arial"/>
                <w:szCs w:val="18"/>
              </w:rPr>
              <w:t>≤ 33376</w:t>
            </w:r>
          </w:p>
        </w:tc>
        <w:tc>
          <w:tcPr>
            <w:tcW w:w="771" w:type="dxa"/>
            <w:vAlign w:val="center"/>
          </w:tcPr>
          <w:p w14:paraId="75D13B71" w14:textId="77777777" w:rsidR="00236506" w:rsidRPr="00DE7B59" w:rsidRDefault="00236506" w:rsidP="000905AA">
            <w:pPr>
              <w:pStyle w:val="TAC"/>
              <w:rPr>
                <w:rFonts w:cs="Arial"/>
                <w:szCs w:val="18"/>
              </w:rPr>
            </w:pPr>
            <w:r w:rsidRPr="00DE7B59">
              <w:rPr>
                <w:rFonts w:cs="Arial"/>
                <w:szCs w:val="18"/>
              </w:rPr>
              <w:t>193</w:t>
            </w:r>
          </w:p>
        </w:tc>
        <w:tc>
          <w:tcPr>
            <w:tcW w:w="1507" w:type="dxa"/>
            <w:vAlign w:val="center"/>
          </w:tcPr>
          <w:p w14:paraId="76E2448D" w14:textId="77777777" w:rsidR="00236506" w:rsidRPr="00DE7B59" w:rsidRDefault="00236506" w:rsidP="000905AA">
            <w:pPr>
              <w:pStyle w:val="TAC"/>
              <w:rPr>
                <w:rFonts w:cs="Arial"/>
                <w:szCs w:val="18"/>
              </w:rPr>
            </w:pPr>
            <w:r w:rsidRPr="00DE7B59">
              <w:rPr>
                <w:rFonts w:cs="Arial"/>
                <w:szCs w:val="18"/>
              </w:rPr>
              <w:t>≤ 1868488</w:t>
            </w:r>
          </w:p>
        </w:tc>
      </w:tr>
      <w:tr w:rsidR="00236506" w:rsidRPr="00DE7B59" w14:paraId="7F1C4B2F" w14:textId="77777777" w:rsidTr="000905AA">
        <w:trPr>
          <w:trHeight w:val="170"/>
          <w:jc w:val="center"/>
        </w:trPr>
        <w:tc>
          <w:tcPr>
            <w:tcW w:w="770" w:type="dxa"/>
            <w:shd w:val="clear" w:color="auto" w:fill="auto"/>
            <w:vAlign w:val="center"/>
          </w:tcPr>
          <w:p w14:paraId="244DAA7D" w14:textId="77777777" w:rsidR="00236506" w:rsidRPr="00DE7B59" w:rsidRDefault="00236506" w:rsidP="000905AA">
            <w:pPr>
              <w:pStyle w:val="TAC"/>
              <w:rPr>
                <w:rFonts w:cs="Arial"/>
                <w:szCs w:val="18"/>
              </w:rPr>
            </w:pPr>
            <w:r w:rsidRPr="00DE7B59">
              <w:rPr>
                <w:rFonts w:cs="Arial"/>
                <w:szCs w:val="18"/>
              </w:rPr>
              <w:t>2</w:t>
            </w:r>
          </w:p>
        </w:tc>
        <w:tc>
          <w:tcPr>
            <w:tcW w:w="1016" w:type="dxa"/>
            <w:shd w:val="clear" w:color="auto" w:fill="auto"/>
            <w:vAlign w:val="center"/>
          </w:tcPr>
          <w:p w14:paraId="52924531" w14:textId="77777777" w:rsidR="00236506" w:rsidRPr="00DE7B59" w:rsidRDefault="00236506" w:rsidP="000905AA">
            <w:pPr>
              <w:pStyle w:val="TAC"/>
              <w:rPr>
                <w:rFonts w:cs="Arial"/>
                <w:szCs w:val="18"/>
              </w:rPr>
            </w:pPr>
            <w:r w:rsidRPr="00DE7B59">
              <w:rPr>
                <w:rFonts w:cs="Arial"/>
                <w:szCs w:val="18"/>
              </w:rPr>
              <w:t>≤ 11</w:t>
            </w:r>
          </w:p>
        </w:tc>
        <w:tc>
          <w:tcPr>
            <w:tcW w:w="771" w:type="dxa"/>
            <w:shd w:val="clear" w:color="auto" w:fill="auto"/>
            <w:vAlign w:val="center"/>
          </w:tcPr>
          <w:p w14:paraId="50754317" w14:textId="77777777" w:rsidR="00236506" w:rsidRPr="00DE7B59" w:rsidRDefault="00236506" w:rsidP="000905AA">
            <w:pPr>
              <w:pStyle w:val="TAC"/>
              <w:rPr>
                <w:rFonts w:cs="Arial"/>
                <w:szCs w:val="18"/>
              </w:rPr>
            </w:pPr>
            <w:r w:rsidRPr="00DE7B59">
              <w:rPr>
                <w:rFonts w:cs="Arial"/>
                <w:szCs w:val="18"/>
              </w:rPr>
              <w:t>66</w:t>
            </w:r>
          </w:p>
        </w:tc>
        <w:tc>
          <w:tcPr>
            <w:tcW w:w="1016" w:type="dxa"/>
            <w:shd w:val="clear" w:color="auto" w:fill="auto"/>
            <w:vAlign w:val="center"/>
          </w:tcPr>
          <w:p w14:paraId="3D9B9E79" w14:textId="77777777" w:rsidR="00236506" w:rsidRPr="00DE7B59" w:rsidRDefault="00236506" w:rsidP="000905AA">
            <w:pPr>
              <w:pStyle w:val="TAC"/>
              <w:rPr>
                <w:rFonts w:cs="Arial"/>
                <w:szCs w:val="18"/>
              </w:rPr>
            </w:pPr>
            <w:r w:rsidRPr="00DE7B59">
              <w:rPr>
                <w:rFonts w:cs="Arial"/>
                <w:szCs w:val="18"/>
              </w:rPr>
              <w:t>≤ 635</w:t>
            </w:r>
          </w:p>
        </w:tc>
        <w:tc>
          <w:tcPr>
            <w:tcW w:w="771" w:type="dxa"/>
            <w:vAlign w:val="center"/>
          </w:tcPr>
          <w:p w14:paraId="161B6EFC" w14:textId="77777777" w:rsidR="00236506" w:rsidRPr="00DE7B59" w:rsidRDefault="00236506" w:rsidP="000905AA">
            <w:pPr>
              <w:pStyle w:val="TAC"/>
              <w:rPr>
                <w:rFonts w:cs="Arial"/>
                <w:szCs w:val="18"/>
              </w:rPr>
            </w:pPr>
            <w:r w:rsidRPr="00DE7B59">
              <w:rPr>
                <w:rFonts w:cs="Arial"/>
                <w:szCs w:val="18"/>
              </w:rPr>
              <w:t>130</w:t>
            </w:r>
          </w:p>
        </w:tc>
        <w:tc>
          <w:tcPr>
            <w:tcW w:w="1261" w:type="dxa"/>
            <w:vAlign w:val="center"/>
          </w:tcPr>
          <w:p w14:paraId="357D8A05" w14:textId="77777777" w:rsidR="00236506" w:rsidRPr="00DE7B59" w:rsidRDefault="00236506" w:rsidP="000905AA">
            <w:pPr>
              <w:pStyle w:val="TAC"/>
              <w:rPr>
                <w:rFonts w:cs="Arial"/>
                <w:szCs w:val="18"/>
              </w:rPr>
            </w:pPr>
            <w:r w:rsidRPr="00DE7B59">
              <w:rPr>
                <w:rFonts w:cs="Arial"/>
                <w:szCs w:val="18"/>
              </w:rPr>
              <w:t>≤ 35543</w:t>
            </w:r>
          </w:p>
        </w:tc>
        <w:tc>
          <w:tcPr>
            <w:tcW w:w="771" w:type="dxa"/>
            <w:vAlign w:val="center"/>
          </w:tcPr>
          <w:p w14:paraId="2C24BECE" w14:textId="77777777" w:rsidR="00236506" w:rsidRPr="00DE7B59" w:rsidRDefault="00236506" w:rsidP="000905AA">
            <w:pPr>
              <w:pStyle w:val="TAC"/>
              <w:rPr>
                <w:rFonts w:cs="Arial"/>
                <w:szCs w:val="18"/>
              </w:rPr>
            </w:pPr>
            <w:r w:rsidRPr="00DE7B59">
              <w:rPr>
                <w:rFonts w:cs="Arial"/>
                <w:szCs w:val="18"/>
              </w:rPr>
              <w:t>194</w:t>
            </w:r>
          </w:p>
        </w:tc>
        <w:tc>
          <w:tcPr>
            <w:tcW w:w="1507" w:type="dxa"/>
            <w:vAlign w:val="center"/>
          </w:tcPr>
          <w:p w14:paraId="18B8A846" w14:textId="77777777" w:rsidR="00236506" w:rsidRPr="00DE7B59" w:rsidRDefault="00236506" w:rsidP="000905AA">
            <w:pPr>
              <w:pStyle w:val="TAC"/>
              <w:rPr>
                <w:rFonts w:cs="Arial"/>
                <w:szCs w:val="18"/>
              </w:rPr>
            </w:pPr>
            <w:r w:rsidRPr="00DE7B59">
              <w:rPr>
                <w:rFonts w:cs="Arial"/>
                <w:szCs w:val="18"/>
              </w:rPr>
              <w:t>≤ 1989774</w:t>
            </w:r>
          </w:p>
        </w:tc>
      </w:tr>
      <w:tr w:rsidR="00236506" w:rsidRPr="00DE7B59" w14:paraId="075ADBF6" w14:textId="77777777" w:rsidTr="000905AA">
        <w:trPr>
          <w:trHeight w:val="170"/>
          <w:jc w:val="center"/>
        </w:trPr>
        <w:tc>
          <w:tcPr>
            <w:tcW w:w="770" w:type="dxa"/>
            <w:shd w:val="clear" w:color="auto" w:fill="auto"/>
            <w:vAlign w:val="center"/>
          </w:tcPr>
          <w:p w14:paraId="7B7D4E65" w14:textId="77777777" w:rsidR="00236506" w:rsidRPr="00DE7B59" w:rsidRDefault="00236506" w:rsidP="000905AA">
            <w:pPr>
              <w:pStyle w:val="TAC"/>
              <w:rPr>
                <w:rFonts w:cs="Arial"/>
                <w:szCs w:val="18"/>
              </w:rPr>
            </w:pPr>
            <w:r w:rsidRPr="00DE7B59">
              <w:rPr>
                <w:rFonts w:cs="Arial"/>
                <w:szCs w:val="18"/>
              </w:rPr>
              <w:t>3</w:t>
            </w:r>
          </w:p>
        </w:tc>
        <w:tc>
          <w:tcPr>
            <w:tcW w:w="1016" w:type="dxa"/>
            <w:shd w:val="clear" w:color="auto" w:fill="auto"/>
            <w:vAlign w:val="center"/>
          </w:tcPr>
          <w:p w14:paraId="11357081" w14:textId="77777777" w:rsidR="00236506" w:rsidRPr="00DE7B59" w:rsidRDefault="00236506" w:rsidP="000905AA">
            <w:pPr>
              <w:pStyle w:val="TAC"/>
              <w:rPr>
                <w:rFonts w:cs="Arial"/>
                <w:szCs w:val="18"/>
              </w:rPr>
            </w:pPr>
            <w:r w:rsidRPr="00DE7B59">
              <w:rPr>
                <w:rFonts w:cs="Arial"/>
                <w:szCs w:val="18"/>
              </w:rPr>
              <w:t>≤ 12</w:t>
            </w:r>
          </w:p>
        </w:tc>
        <w:tc>
          <w:tcPr>
            <w:tcW w:w="771" w:type="dxa"/>
            <w:shd w:val="clear" w:color="auto" w:fill="auto"/>
            <w:vAlign w:val="center"/>
          </w:tcPr>
          <w:p w14:paraId="4A29C96C" w14:textId="77777777" w:rsidR="00236506" w:rsidRPr="00DE7B59" w:rsidRDefault="00236506" w:rsidP="000905AA">
            <w:pPr>
              <w:pStyle w:val="TAC"/>
              <w:rPr>
                <w:rFonts w:cs="Arial"/>
                <w:szCs w:val="18"/>
              </w:rPr>
            </w:pPr>
            <w:r w:rsidRPr="00DE7B59">
              <w:rPr>
                <w:rFonts w:cs="Arial"/>
                <w:szCs w:val="18"/>
              </w:rPr>
              <w:t>67</w:t>
            </w:r>
          </w:p>
        </w:tc>
        <w:tc>
          <w:tcPr>
            <w:tcW w:w="1016" w:type="dxa"/>
            <w:shd w:val="clear" w:color="auto" w:fill="auto"/>
            <w:vAlign w:val="center"/>
          </w:tcPr>
          <w:p w14:paraId="402115CB" w14:textId="77777777" w:rsidR="00236506" w:rsidRPr="00DE7B59" w:rsidRDefault="00236506" w:rsidP="000905AA">
            <w:pPr>
              <w:pStyle w:val="TAC"/>
              <w:rPr>
                <w:rFonts w:cs="Arial"/>
                <w:szCs w:val="18"/>
              </w:rPr>
            </w:pPr>
            <w:r w:rsidRPr="00DE7B59">
              <w:rPr>
                <w:rFonts w:cs="Arial"/>
                <w:szCs w:val="18"/>
              </w:rPr>
              <w:t>≤ 677</w:t>
            </w:r>
          </w:p>
        </w:tc>
        <w:tc>
          <w:tcPr>
            <w:tcW w:w="771" w:type="dxa"/>
            <w:vAlign w:val="center"/>
          </w:tcPr>
          <w:p w14:paraId="504DD341" w14:textId="77777777" w:rsidR="00236506" w:rsidRPr="00DE7B59" w:rsidRDefault="00236506" w:rsidP="000905AA">
            <w:pPr>
              <w:pStyle w:val="TAC"/>
              <w:rPr>
                <w:rFonts w:cs="Arial"/>
                <w:szCs w:val="18"/>
              </w:rPr>
            </w:pPr>
            <w:r w:rsidRPr="00DE7B59">
              <w:rPr>
                <w:rFonts w:cs="Arial"/>
                <w:szCs w:val="18"/>
              </w:rPr>
              <w:t>131</w:t>
            </w:r>
          </w:p>
        </w:tc>
        <w:tc>
          <w:tcPr>
            <w:tcW w:w="1261" w:type="dxa"/>
            <w:vAlign w:val="center"/>
          </w:tcPr>
          <w:p w14:paraId="54AE3B87" w14:textId="77777777" w:rsidR="00236506" w:rsidRPr="00DE7B59" w:rsidRDefault="00236506" w:rsidP="000905AA">
            <w:pPr>
              <w:pStyle w:val="TAC"/>
              <w:rPr>
                <w:rFonts w:cs="Arial"/>
                <w:szCs w:val="18"/>
              </w:rPr>
            </w:pPr>
            <w:r w:rsidRPr="00DE7B59">
              <w:rPr>
                <w:rFonts w:cs="Arial"/>
                <w:szCs w:val="18"/>
              </w:rPr>
              <w:t>≤ 37850</w:t>
            </w:r>
          </w:p>
        </w:tc>
        <w:tc>
          <w:tcPr>
            <w:tcW w:w="771" w:type="dxa"/>
            <w:vAlign w:val="center"/>
          </w:tcPr>
          <w:p w14:paraId="3B2E9EDB" w14:textId="77777777" w:rsidR="00236506" w:rsidRPr="00DE7B59" w:rsidRDefault="00236506" w:rsidP="000905AA">
            <w:pPr>
              <w:pStyle w:val="TAC"/>
              <w:rPr>
                <w:rFonts w:cs="Arial"/>
                <w:szCs w:val="18"/>
              </w:rPr>
            </w:pPr>
            <w:r w:rsidRPr="00DE7B59">
              <w:rPr>
                <w:rFonts w:cs="Arial"/>
                <w:szCs w:val="18"/>
              </w:rPr>
              <w:t>195</w:t>
            </w:r>
          </w:p>
        </w:tc>
        <w:tc>
          <w:tcPr>
            <w:tcW w:w="1507" w:type="dxa"/>
            <w:vAlign w:val="center"/>
          </w:tcPr>
          <w:p w14:paraId="06911838" w14:textId="77777777" w:rsidR="00236506" w:rsidRPr="00DE7B59" w:rsidRDefault="00236506" w:rsidP="000905AA">
            <w:pPr>
              <w:pStyle w:val="TAC"/>
              <w:rPr>
                <w:rFonts w:cs="Arial"/>
                <w:szCs w:val="18"/>
              </w:rPr>
            </w:pPr>
            <w:r w:rsidRPr="00DE7B59">
              <w:rPr>
                <w:rFonts w:cs="Arial"/>
                <w:szCs w:val="18"/>
              </w:rPr>
              <w:t>≤ 2118933</w:t>
            </w:r>
          </w:p>
        </w:tc>
      </w:tr>
      <w:tr w:rsidR="00236506" w:rsidRPr="00DE7B59" w14:paraId="6F77E33B" w14:textId="77777777" w:rsidTr="000905AA">
        <w:trPr>
          <w:trHeight w:val="170"/>
          <w:jc w:val="center"/>
        </w:trPr>
        <w:tc>
          <w:tcPr>
            <w:tcW w:w="770" w:type="dxa"/>
            <w:shd w:val="clear" w:color="auto" w:fill="auto"/>
            <w:vAlign w:val="center"/>
          </w:tcPr>
          <w:p w14:paraId="43B52803" w14:textId="77777777" w:rsidR="00236506" w:rsidRPr="00DE7B59" w:rsidRDefault="00236506" w:rsidP="000905AA">
            <w:pPr>
              <w:pStyle w:val="TAC"/>
              <w:rPr>
                <w:rFonts w:cs="Arial"/>
                <w:szCs w:val="18"/>
              </w:rPr>
            </w:pPr>
            <w:r w:rsidRPr="00DE7B59">
              <w:rPr>
                <w:rFonts w:cs="Arial"/>
                <w:szCs w:val="18"/>
              </w:rPr>
              <w:t>4</w:t>
            </w:r>
          </w:p>
        </w:tc>
        <w:tc>
          <w:tcPr>
            <w:tcW w:w="1016" w:type="dxa"/>
            <w:shd w:val="clear" w:color="auto" w:fill="auto"/>
            <w:vAlign w:val="center"/>
          </w:tcPr>
          <w:p w14:paraId="17CCC50C" w14:textId="77777777" w:rsidR="00236506" w:rsidRPr="00DE7B59" w:rsidRDefault="00236506" w:rsidP="000905AA">
            <w:pPr>
              <w:pStyle w:val="TAC"/>
              <w:rPr>
                <w:rFonts w:cs="Arial"/>
                <w:szCs w:val="18"/>
              </w:rPr>
            </w:pPr>
            <w:r w:rsidRPr="00DE7B59">
              <w:rPr>
                <w:rFonts w:cs="Arial"/>
                <w:szCs w:val="18"/>
              </w:rPr>
              <w:t>≤ 13</w:t>
            </w:r>
          </w:p>
        </w:tc>
        <w:tc>
          <w:tcPr>
            <w:tcW w:w="771" w:type="dxa"/>
            <w:shd w:val="clear" w:color="auto" w:fill="auto"/>
            <w:vAlign w:val="center"/>
          </w:tcPr>
          <w:p w14:paraId="25B01B8D" w14:textId="77777777" w:rsidR="00236506" w:rsidRPr="00DE7B59" w:rsidRDefault="00236506" w:rsidP="000905AA">
            <w:pPr>
              <w:pStyle w:val="TAC"/>
              <w:rPr>
                <w:rFonts w:cs="Arial"/>
                <w:szCs w:val="18"/>
              </w:rPr>
            </w:pPr>
            <w:r w:rsidRPr="00DE7B59">
              <w:rPr>
                <w:rFonts w:cs="Arial"/>
                <w:szCs w:val="18"/>
              </w:rPr>
              <w:t>68</w:t>
            </w:r>
          </w:p>
        </w:tc>
        <w:tc>
          <w:tcPr>
            <w:tcW w:w="1016" w:type="dxa"/>
            <w:shd w:val="clear" w:color="auto" w:fill="auto"/>
            <w:vAlign w:val="center"/>
          </w:tcPr>
          <w:p w14:paraId="701DC0EB" w14:textId="77777777" w:rsidR="00236506" w:rsidRPr="00DE7B59" w:rsidRDefault="00236506" w:rsidP="000905AA">
            <w:pPr>
              <w:pStyle w:val="TAC"/>
              <w:rPr>
                <w:rFonts w:cs="Arial"/>
                <w:szCs w:val="18"/>
              </w:rPr>
            </w:pPr>
            <w:r w:rsidRPr="00DE7B59">
              <w:rPr>
                <w:rFonts w:cs="Arial"/>
                <w:szCs w:val="18"/>
              </w:rPr>
              <w:t>≤ 720</w:t>
            </w:r>
          </w:p>
        </w:tc>
        <w:tc>
          <w:tcPr>
            <w:tcW w:w="771" w:type="dxa"/>
            <w:vAlign w:val="center"/>
          </w:tcPr>
          <w:p w14:paraId="407EE943" w14:textId="77777777" w:rsidR="00236506" w:rsidRPr="00DE7B59" w:rsidRDefault="00236506" w:rsidP="000905AA">
            <w:pPr>
              <w:pStyle w:val="TAC"/>
              <w:rPr>
                <w:rFonts w:cs="Arial"/>
                <w:szCs w:val="18"/>
              </w:rPr>
            </w:pPr>
            <w:r w:rsidRPr="00DE7B59">
              <w:rPr>
                <w:rFonts w:cs="Arial"/>
                <w:szCs w:val="18"/>
              </w:rPr>
              <w:t>132</w:t>
            </w:r>
          </w:p>
        </w:tc>
        <w:tc>
          <w:tcPr>
            <w:tcW w:w="1261" w:type="dxa"/>
            <w:vAlign w:val="center"/>
          </w:tcPr>
          <w:p w14:paraId="5FC78CC6" w14:textId="77777777" w:rsidR="00236506" w:rsidRPr="00DE7B59" w:rsidRDefault="00236506" w:rsidP="000905AA">
            <w:pPr>
              <w:pStyle w:val="TAC"/>
              <w:rPr>
                <w:rFonts w:cs="Arial"/>
                <w:szCs w:val="18"/>
              </w:rPr>
            </w:pPr>
            <w:r w:rsidRPr="00DE7B59">
              <w:rPr>
                <w:rFonts w:cs="Arial"/>
                <w:szCs w:val="18"/>
              </w:rPr>
              <w:t>≤ 40307</w:t>
            </w:r>
          </w:p>
        </w:tc>
        <w:tc>
          <w:tcPr>
            <w:tcW w:w="771" w:type="dxa"/>
            <w:vAlign w:val="center"/>
          </w:tcPr>
          <w:p w14:paraId="0570752E" w14:textId="77777777" w:rsidR="00236506" w:rsidRPr="00DE7B59" w:rsidRDefault="00236506" w:rsidP="000905AA">
            <w:pPr>
              <w:pStyle w:val="TAC"/>
              <w:rPr>
                <w:rFonts w:cs="Arial"/>
                <w:szCs w:val="18"/>
              </w:rPr>
            </w:pPr>
            <w:r w:rsidRPr="00DE7B59">
              <w:rPr>
                <w:rFonts w:cs="Arial"/>
                <w:szCs w:val="18"/>
              </w:rPr>
              <w:t>196</w:t>
            </w:r>
          </w:p>
        </w:tc>
        <w:tc>
          <w:tcPr>
            <w:tcW w:w="1507" w:type="dxa"/>
            <w:vAlign w:val="center"/>
          </w:tcPr>
          <w:p w14:paraId="464C12BE" w14:textId="77777777" w:rsidR="00236506" w:rsidRPr="00DE7B59" w:rsidRDefault="00236506" w:rsidP="000905AA">
            <w:pPr>
              <w:pStyle w:val="TAC"/>
              <w:rPr>
                <w:rFonts w:cs="Arial"/>
                <w:szCs w:val="18"/>
              </w:rPr>
            </w:pPr>
            <w:r w:rsidRPr="00DE7B59">
              <w:rPr>
                <w:rFonts w:cs="Arial"/>
                <w:szCs w:val="18"/>
              </w:rPr>
              <w:t>≤ 2256475</w:t>
            </w:r>
          </w:p>
        </w:tc>
      </w:tr>
      <w:tr w:rsidR="00236506" w:rsidRPr="00DE7B59" w14:paraId="5211F5EB" w14:textId="77777777" w:rsidTr="000905AA">
        <w:trPr>
          <w:trHeight w:val="170"/>
          <w:jc w:val="center"/>
        </w:trPr>
        <w:tc>
          <w:tcPr>
            <w:tcW w:w="770" w:type="dxa"/>
            <w:shd w:val="clear" w:color="auto" w:fill="auto"/>
            <w:vAlign w:val="center"/>
          </w:tcPr>
          <w:p w14:paraId="655530F6" w14:textId="77777777" w:rsidR="00236506" w:rsidRPr="00DE7B59" w:rsidRDefault="00236506" w:rsidP="000905AA">
            <w:pPr>
              <w:pStyle w:val="TAC"/>
              <w:rPr>
                <w:rFonts w:cs="Arial"/>
                <w:szCs w:val="18"/>
              </w:rPr>
            </w:pPr>
            <w:r w:rsidRPr="00DE7B59">
              <w:rPr>
                <w:rFonts w:cs="Arial"/>
                <w:szCs w:val="18"/>
              </w:rPr>
              <w:t>5</w:t>
            </w:r>
          </w:p>
        </w:tc>
        <w:tc>
          <w:tcPr>
            <w:tcW w:w="1016" w:type="dxa"/>
            <w:shd w:val="clear" w:color="auto" w:fill="auto"/>
            <w:vAlign w:val="center"/>
          </w:tcPr>
          <w:p w14:paraId="1044482E" w14:textId="77777777" w:rsidR="00236506" w:rsidRPr="00DE7B59" w:rsidRDefault="00236506" w:rsidP="000905AA">
            <w:pPr>
              <w:pStyle w:val="TAC"/>
              <w:rPr>
                <w:rFonts w:cs="Arial"/>
                <w:szCs w:val="18"/>
              </w:rPr>
            </w:pPr>
            <w:r w:rsidRPr="00DE7B59">
              <w:rPr>
                <w:rFonts w:cs="Arial"/>
                <w:szCs w:val="18"/>
              </w:rPr>
              <w:t>≤ 14</w:t>
            </w:r>
          </w:p>
        </w:tc>
        <w:tc>
          <w:tcPr>
            <w:tcW w:w="771" w:type="dxa"/>
            <w:shd w:val="clear" w:color="auto" w:fill="auto"/>
            <w:vAlign w:val="center"/>
          </w:tcPr>
          <w:p w14:paraId="2691B506" w14:textId="77777777" w:rsidR="00236506" w:rsidRPr="00DE7B59" w:rsidRDefault="00236506" w:rsidP="000905AA">
            <w:pPr>
              <w:pStyle w:val="TAC"/>
              <w:rPr>
                <w:rFonts w:cs="Arial"/>
                <w:szCs w:val="18"/>
              </w:rPr>
            </w:pPr>
            <w:r w:rsidRPr="00DE7B59">
              <w:rPr>
                <w:rFonts w:cs="Arial"/>
                <w:szCs w:val="18"/>
              </w:rPr>
              <w:t>69</w:t>
            </w:r>
          </w:p>
        </w:tc>
        <w:tc>
          <w:tcPr>
            <w:tcW w:w="1016" w:type="dxa"/>
            <w:shd w:val="clear" w:color="auto" w:fill="auto"/>
            <w:vAlign w:val="center"/>
          </w:tcPr>
          <w:p w14:paraId="3EDA7661" w14:textId="77777777" w:rsidR="00236506" w:rsidRPr="00DE7B59" w:rsidRDefault="00236506" w:rsidP="000905AA">
            <w:pPr>
              <w:pStyle w:val="TAC"/>
              <w:rPr>
                <w:rFonts w:cs="Arial"/>
                <w:szCs w:val="18"/>
              </w:rPr>
            </w:pPr>
            <w:r w:rsidRPr="00DE7B59">
              <w:rPr>
                <w:rFonts w:cs="Arial"/>
                <w:szCs w:val="18"/>
              </w:rPr>
              <w:t>≤ 767</w:t>
            </w:r>
          </w:p>
        </w:tc>
        <w:tc>
          <w:tcPr>
            <w:tcW w:w="771" w:type="dxa"/>
            <w:vAlign w:val="center"/>
          </w:tcPr>
          <w:p w14:paraId="5DFC40DA" w14:textId="77777777" w:rsidR="00236506" w:rsidRPr="00DE7B59" w:rsidRDefault="00236506" w:rsidP="000905AA">
            <w:pPr>
              <w:pStyle w:val="TAC"/>
              <w:rPr>
                <w:rFonts w:cs="Arial"/>
                <w:szCs w:val="18"/>
              </w:rPr>
            </w:pPr>
            <w:r w:rsidRPr="00DE7B59">
              <w:rPr>
                <w:rFonts w:cs="Arial"/>
                <w:szCs w:val="18"/>
              </w:rPr>
              <w:t>133</w:t>
            </w:r>
          </w:p>
        </w:tc>
        <w:tc>
          <w:tcPr>
            <w:tcW w:w="1261" w:type="dxa"/>
            <w:vAlign w:val="center"/>
          </w:tcPr>
          <w:p w14:paraId="3150CE54" w14:textId="77777777" w:rsidR="00236506" w:rsidRPr="00DE7B59" w:rsidRDefault="00236506" w:rsidP="000905AA">
            <w:pPr>
              <w:pStyle w:val="TAC"/>
              <w:rPr>
                <w:rFonts w:cs="Arial"/>
                <w:szCs w:val="18"/>
              </w:rPr>
            </w:pPr>
            <w:r w:rsidRPr="00DE7B59">
              <w:rPr>
                <w:rFonts w:cs="Arial"/>
                <w:szCs w:val="18"/>
              </w:rPr>
              <w:t>≤ 42923</w:t>
            </w:r>
          </w:p>
        </w:tc>
        <w:tc>
          <w:tcPr>
            <w:tcW w:w="771" w:type="dxa"/>
            <w:vAlign w:val="center"/>
          </w:tcPr>
          <w:p w14:paraId="04082BE9" w14:textId="77777777" w:rsidR="00236506" w:rsidRPr="00DE7B59" w:rsidRDefault="00236506" w:rsidP="000905AA">
            <w:pPr>
              <w:pStyle w:val="TAC"/>
              <w:rPr>
                <w:rFonts w:cs="Arial"/>
                <w:szCs w:val="18"/>
              </w:rPr>
            </w:pPr>
            <w:r w:rsidRPr="00DE7B59">
              <w:rPr>
                <w:rFonts w:cs="Arial"/>
                <w:szCs w:val="18"/>
              </w:rPr>
              <w:t>197</w:t>
            </w:r>
          </w:p>
        </w:tc>
        <w:tc>
          <w:tcPr>
            <w:tcW w:w="1507" w:type="dxa"/>
            <w:vAlign w:val="center"/>
          </w:tcPr>
          <w:p w14:paraId="48893062" w14:textId="77777777" w:rsidR="00236506" w:rsidRPr="00DE7B59" w:rsidRDefault="00236506" w:rsidP="000905AA">
            <w:pPr>
              <w:pStyle w:val="TAC"/>
              <w:rPr>
                <w:rFonts w:cs="Arial"/>
                <w:szCs w:val="18"/>
              </w:rPr>
            </w:pPr>
            <w:r w:rsidRPr="00DE7B59">
              <w:rPr>
                <w:rFonts w:cs="Arial"/>
                <w:szCs w:val="18"/>
              </w:rPr>
              <w:t>≤ 2402946</w:t>
            </w:r>
          </w:p>
        </w:tc>
      </w:tr>
      <w:tr w:rsidR="00236506" w:rsidRPr="00DE7B59" w14:paraId="29CD824A" w14:textId="77777777" w:rsidTr="000905AA">
        <w:trPr>
          <w:trHeight w:val="170"/>
          <w:jc w:val="center"/>
        </w:trPr>
        <w:tc>
          <w:tcPr>
            <w:tcW w:w="770" w:type="dxa"/>
            <w:shd w:val="clear" w:color="auto" w:fill="auto"/>
            <w:vAlign w:val="center"/>
          </w:tcPr>
          <w:p w14:paraId="16141BCE" w14:textId="77777777" w:rsidR="00236506" w:rsidRPr="00DE7B59" w:rsidRDefault="00236506" w:rsidP="000905AA">
            <w:pPr>
              <w:pStyle w:val="TAC"/>
              <w:rPr>
                <w:rFonts w:cs="Arial"/>
                <w:szCs w:val="18"/>
              </w:rPr>
            </w:pPr>
            <w:r w:rsidRPr="00DE7B59">
              <w:rPr>
                <w:rFonts w:cs="Arial"/>
                <w:szCs w:val="18"/>
              </w:rPr>
              <w:t>6</w:t>
            </w:r>
          </w:p>
        </w:tc>
        <w:tc>
          <w:tcPr>
            <w:tcW w:w="1016" w:type="dxa"/>
            <w:shd w:val="clear" w:color="auto" w:fill="auto"/>
            <w:vAlign w:val="center"/>
          </w:tcPr>
          <w:p w14:paraId="1C7B62BD" w14:textId="77777777" w:rsidR="00236506" w:rsidRPr="00DE7B59" w:rsidRDefault="00236506" w:rsidP="000905AA">
            <w:pPr>
              <w:pStyle w:val="TAC"/>
              <w:rPr>
                <w:rFonts w:cs="Arial"/>
                <w:szCs w:val="18"/>
              </w:rPr>
            </w:pPr>
            <w:r w:rsidRPr="00DE7B59">
              <w:rPr>
                <w:rFonts w:cs="Arial"/>
                <w:szCs w:val="18"/>
              </w:rPr>
              <w:t>≤ 15</w:t>
            </w:r>
          </w:p>
        </w:tc>
        <w:tc>
          <w:tcPr>
            <w:tcW w:w="771" w:type="dxa"/>
            <w:shd w:val="clear" w:color="auto" w:fill="auto"/>
            <w:vAlign w:val="center"/>
          </w:tcPr>
          <w:p w14:paraId="4487A947" w14:textId="77777777" w:rsidR="00236506" w:rsidRPr="00DE7B59" w:rsidRDefault="00236506" w:rsidP="000905AA">
            <w:pPr>
              <w:pStyle w:val="TAC"/>
              <w:rPr>
                <w:rFonts w:cs="Arial"/>
                <w:szCs w:val="18"/>
              </w:rPr>
            </w:pPr>
            <w:r w:rsidRPr="00DE7B59">
              <w:rPr>
                <w:rFonts w:cs="Arial"/>
                <w:szCs w:val="18"/>
              </w:rPr>
              <w:t>70</w:t>
            </w:r>
          </w:p>
        </w:tc>
        <w:tc>
          <w:tcPr>
            <w:tcW w:w="1016" w:type="dxa"/>
            <w:shd w:val="clear" w:color="auto" w:fill="auto"/>
            <w:vAlign w:val="center"/>
          </w:tcPr>
          <w:p w14:paraId="2375E09C" w14:textId="77777777" w:rsidR="00236506" w:rsidRPr="00DE7B59" w:rsidRDefault="00236506" w:rsidP="000905AA">
            <w:pPr>
              <w:pStyle w:val="TAC"/>
              <w:rPr>
                <w:rFonts w:cs="Arial"/>
                <w:szCs w:val="18"/>
              </w:rPr>
            </w:pPr>
            <w:r w:rsidRPr="00DE7B59">
              <w:rPr>
                <w:rFonts w:cs="Arial"/>
                <w:szCs w:val="18"/>
              </w:rPr>
              <w:t>≤ 817</w:t>
            </w:r>
          </w:p>
        </w:tc>
        <w:tc>
          <w:tcPr>
            <w:tcW w:w="771" w:type="dxa"/>
            <w:vAlign w:val="center"/>
          </w:tcPr>
          <w:p w14:paraId="7C369603" w14:textId="77777777" w:rsidR="00236506" w:rsidRPr="00DE7B59" w:rsidRDefault="00236506" w:rsidP="000905AA">
            <w:pPr>
              <w:pStyle w:val="TAC"/>
              <w:rPr>
                <w:rFonts w:cs="Arial"/>
                <w:szCs w:val="18"/>
              </w:rPr>
            </w:pPr>
            <w:r w:rsidRPr="00DE7B59">
              <w:rPr>
                <w:rFonts w:cs="Arial"/>
                <w:szCs w:val="18"/>
              </w:rPr>
              <w:t>134</w:t>
            </w:r>
          </w:p>
        </w:tc>
        <w:tc>
          <w:tcPr>
            <w:tcW w:w="1261" w:type="dxa"/>
            <w:vAlign w:val="center"/>
          </w:tcPr>
          <w:p w14:paraId="5525ED05" w14:textId="77777777" w:rsidR="00236506" w:rsidRPr="00DE7B59" w:rsidRDefault="00236506" w:rsidP="000905AA">
            <w:pPr>
              <w:pStyle w:val="TAC"/>
              <w:rPr>
                <w:rFonts w:cs="Arial"/>
                <w:szCs w:val="18"/>
              </w:rPr>
            </w:pPr>
            <w:r w:rsidRPr="00DE7B59">
              <w:rPr>
                <w:rFonts w:cs="Arial"/>
                <w:szCs w:val="18"/>
              </w:rPr>
              <w:t>≤ 45709</w:t>
            </w:r>
          </w:p>
        </w:tc>
        <w:tc>
          <w:tcPr>
            <w:tcW w:w="771" w:type="dxa"/>
            <w:vAlign w:val="center"/>
          </w:tcPr>
          <w:p w14:paraId="2B02C371" w14:textId="77777777" w:rsidR="00236506" w:rsidRPr="00DE7B59" w:rsidRDefault="00236506" w:rsidP="000905AA">
            <w:pPr>
              <w:pStyle w:val="TAC"/>
              <w:rPr>
                <w:rFonts w:cs="Arial"/>
                <w:szCs w:val="18"/>
              </w:rPr>
            </w:pPr>
            <w:r w:rsidRPr="00DE7B59">
              <w:rPr>
                <w:rFonts w:cs="Arial"/>
                <w:szCs w:val="18"/>
              </w:rPr>
              <w:t>198</w:t>
            </w:r>
          </w:p>
        </w:tc>
        <w:tc>
          <w:tcPr>
            <w:tcW w:w="1507" w:type="dxa"/>
            <w:vAlign w:val="center"/>
          </w:tcPr>
          <w:p w14:paraId="24108BBC" w14:textId="77777777" w:rsidR="00236506" w:rsidRPr="00DE7B59" w:rsidRDefault="00236506" w:rsidP="000905AA">
            <w:pPr>
              <w:pStyle w:val="TAC"/>
              <w:rPr>
                <w:rFonts w:cs="Arial"/>
                <w:szCs w:val="18"/>
              </w:rPr>
            </w:pPr>
            <w:r w:rsidRPr="00DE7B59">
              <w:rPr>
                <w:rFonts w:cs="Arial"/>
                <w:szCs w:val="18"/>
              </w:rPr>
              <w:t>≤ 2558924</w:t>
            </w:r>
          </w:p>
        </w:tc>
      </w:tr>
      <w:tr w:rsidR="00236506" w:rsidRPr="00DE7B59" w14:paraId="29A5C4B4" w14:textId="77777777" w:rsidTr="000905AA">
        <w:trPr>
          <w:trHeight w:val="170"/>
          <w:jc w:val="center"/>
        </w:trPr>
        <w:tc>
          <w:tcPr>
            <w:tcW w:w="770" w:type="dxa"/>
            <w:shd w:val="clear" w:color="auto" w:fill="auto"/>
            <w:vAlign w:val="center"/>
          </w:tcPr>
          <w:p w14:paraId="4C0C264D" w14:textId="77777777" w:rsidR="00236506" w:rsidRPr="00DE7B59" w:rsidRDefault="00236506" w:rsidP="000905AA">
            <w:pPr>
              <w:pStyle w:val="TAC"/>
              <w:rPr>
                <w:rFonts w:cs="Arial"/>
                <w:szCs w:val="18"/>
              </w:rPr>
            </w:pPr>
            <w:r w:rsidRPr="00DE7B59">
              <w:rPr>
                <w:rFonts w:cs="Arial"/>
                <w:szCs w:val="18"/>
              </w:rPr>
              <w:t>7</w:t>
            </w:r>
          </w:p>
        </w:tc>
        <w:tc>
          <w:tcPr>
            <w:tcW w:w="1016" w:type="dxa"/>
            <w:shd w:val="clear" w:color="auto" w:fill="auto"/>
            <w:vAlign w:val="center"/>
          </w:tcPr>
          <w:p w14:paraId="09263483" w14:textId="77777777" w:rsidR="00236506" w:rsidRPr="00DE7B59" w:rsidRDefault="00236506" w:rsidP="000905AA">
            <w:pPr>
              <w:pStyle w:val="TAC"/>
              <w:rPr>
                <w:rFonts w:cs="Arial"/>
                <w:szCs w:val="18"/>
              </w:rPr>
            </w:pPr>
            <w:r w:rsidRPr="00DE7B59">
              <w:rPr>
                <w:rFonts w:cs="Arial"/>
                <w:szCs w:val="18"/>
              </w:rPr>
              <w:t>≤ 16</w:t>
            </w:r>
          </w:p>
        </w:tc>
        <w:tc>
          <w:tcPr>
            <w:tcW w:w="771" w:type="dxa"/>
            <w:shd w:val="clear" w:color="auto" w:fill="auto"/>
            <w:vAlign w:val="center"/>
          </w:tcPr>
          <w:p w14:paraId="19B94595" w14:textId="77777777" w:rsidR="00236506" w:rsidRPr="00DE7B59" w:rsidRDefault="00236506" w:rsidP="000905AA">
            <w:pPr>
              <w:pStyle w:val="TAC"/>
              <w:rPr>
                <w:rFonts w:cs="Arial"/>
                <w:szCs w:val="18"/>
              </w:rPr>
            </w:pPr>
            <w:r w:rsidRPr="00DE7B59">
              <w:rPr>
                <w:rFonts w:cs="Arial"/>
                <w:szCs w:val="18"/>
              </w:rPr>
              <w:t>71</w:t>
            </w:r>
          </w:p>
        </w:tc>
        <w:tc>
          <w:tcPr>
            <w:tcW w:w="1016" w:type="dxa"/>
            <w:shd w:val="clear" w:color="auto" w:fill="auto"/>
            <w:vAlign w:val="center"/>
          </w:tcPr>
          <w:p w14:paraId="73AF1D3F" w14:textId="77777777" w:rsidR="00236506" w:rsidRPr="00DE7B59" w:rsidRDefault="00236506" w:rsidP="000905AA">
            <w:pPr>
              <w:pStyle w:val="TAC"/>
              <w:rPr>
                <w:rFonts w:cs="Arial"/>
                <w:szCs w:val="18"/>
              </w:rPr>
            </w:pPr>
            <w:r w:rsidRPr="00DE7B59">
              <w:rPr>
                <w:rFonts w:cs="Arial"/>
                <w:szCs w:val="18"/>
              </w:rPr>
              <w:t>≤ 870</w:t>
            </w:r>
          </w:p>
        </w:tc>
        <w:tc>
          <w:tcPr>
            <w:tcW w:w="771" w:type="dxa"/>
            <w:vAlign w:val="center"/>
          </w:tcPr>
          <w:p w14:paraId="2001FBF7" w14:textId="77777777" w:rsidR="00236506" w:rsidRPr="00DE7B59" w:rsidRDefault="00236506" w:rsidP="000905AA">
            <w:pPr>
              <w:pStyle w:val="TAC"/>
              <w:rPr>
                <w:rFonts w:cs="Arial"/>
                <w:szCs w:val="18"/>
              </w:rPr>
            </w:pPr>
            <w:r w:rsidRPr="00DE7B59">
              <w:rPr>
                <w:rFonts w:cs="Arial"/>
                <w:szCs w:val="18"/>
              </w:rPr>
              <w:t>135</w:t>
            </w:r>
          </w:p>
        </w:tc>
        <w:tc>
          <w:tcPr>
            <w:tcW w:w="1261" w:type="dxa"/>
            <w:vAlign w:val="center"/>
          </w:tcPr>
          <w:p w14:paraId="072BF2CC" w14:textId="77777777" w:rsidR="00236506" w:rsidRPr="00DE7B59" w:rsidRDefault="00236506" w:rsidP="000905AA">
            <w:pPr>
              <w:pStyle w:val="TAC"/>
              <w:rPr>
                <w:rFonts w:cs="Arial"/>
                <w:szCs w:val="18"/>
              </w:rPr>
            </w:pPr>
            <w:r w:rsidRPr="00DE7B59">
              <w:rPr>
                <w:rFonts w:cs="Arial"/>
                <w:szCs w:val="18"/>
              </w:rPr>
              <w:t>≤ 48676</w:t>
            </w:r>
          </w:p>
        </w:tc>
        <w:tc>
          <w:tcPr>
            <w:tcW w:w="771" w:type="dxa"/>
            <w:vAlign w:val="center"/>
          </w:tcPr>
          <w:p w14:paraId="3C0E3B33" w14:textId="77777777" w:rsidR="00236506" w:rsidRPr="00DE7B59" w:rsidRDefault="00236506" w:rsidP="000905AA">
            <w:pPr>
              <w:pStyle w:val="TAC"/>
              <w:rPr>
                <w:rFonts w:cs="Arial"/>
                <w:szCs w:val="18"/>
              </w:rPr>
            </w:pPr>
            <w:r w:rsidRPr="00DE7B59">
              <w:rPr>
                <w:rFonts w:cs="Arial"/>
                <w:szCs w:val="18"/>
              </w:rPr>
              <w:t>199</w:t>
            </w:r>
          </w:p>
        </w:tc>
        <w:tc>
          <w:tcPr>
            <w:tcW w:w="1507" w:type="dxa"/>
            <w:vAlign w:val="center"/>
          </w:tcPr>
          <w:p w14:paraId="0901EB1F" w14:textId="77777777" w:rsidR="00236506" w:rsidRPr="00DE7B59" w:rsidRDefault="00236506" w:rsidP="000905AA">
            <w:pPr>
              <w:pStyle w:val="TAC"/>
              <w:rPr>
                <w:rFonts w:cs="Arial"/>
                <w:szCs w:val="18"/>
              </w:rPr>
            </w:pPr>
            <w:r w:rsidRPr="00DE7B59">
              <w:rPr>
                <w:rFonts w:cs="Arial"/>
                <w:szCs w:val="18"/>
              </w:rPr>
              <w:t>≤ 2725027</w:t>
            </w:r>
          </w:p>
        </w:tc>
      </w:tr>
      <w:tr w:rsidR="00236506" w:rsidRPr="00DE7B59" w14:paraId="491645FD" w14:textId="77777777" w:rsidTr="000905AA">
        <w:trPr>
          <w:trHeight w:val="170"/>
          <w:jc w:val="center"/>
        </w:trPr>
        <w:tc>
          <w:tcPr>
            <w:tcW w:w="770" w:type="dxa"/>
            <w:shd w:val="clear" w:color="auto" w:fill="auto"/>
            <w:vAlign w:val="center"/>
          </w:tcPr>
          <w:p w14:paraId="5777E8F5" w14:textId="77777777" w:rsidR="00236506" w:rsidRPr="00DE7B59" w:rsidRDefault="00236506" w:rsidP="000905AA">
            <w:pPr>
              <w:pStyle w:val="TAC"/>
              <w:rPr>
                <w:rFonts w:cs="Arial"/>
                <w:szCs w:val="18"/>
              </w:rPr>
            </w:pPr>
            <w:r w:rsidRPr="00DE7B59">
              <w:rPr>
                <w:rFonts w:cs="Arial"/>
                <w:szCs w:val="18"/>
              </w:rPr>
              <w:t>8</w:t>
            </w:r>
          </w:p>
        </w:tc>
        <w:tc>
          <w:tcPr>
            <w:tcW w:w="1016" w:type="dxa"/>
            <w:shd w:val="clear" w:color="auto" w:fill="auto"/>
            <w:vAlign w:val="center"/>
          </w:tcPr>
          <w:p w14:paraId="2E30E85B" w14:textId="77777777" w:rsidR="00236506" w:rsidRPr="00DE7B59" w:rsidRDefault="00236506" w:rsidP="000905AA">
            <w:pPr>
              <w:pStyle w:val="TAC"/>
              <w:rPr>
                <w:rFonts w:cs="Arial"/>
                <w:szCs w:val="18"/>
              </w:rPr>
            </w:pPr>
            <w:r w:rsidRPr="00DE7B59">
              <w:rPr>
                <w:rFonts w:cs="Arial"/>
                <w:szCs w:val="18"/>
              </w:rPr>
              <w:t>≤ 17</w:t>
            </w:r>
          </w:p>
        </w:tc>
        <w:tc>
          <w:tcPr>
            <w:tcW w:w="771" w:type="dxa"/>
            <w:shd w:val="clear" w:color="auto" w:fill="auto"/>
            <w:vAlign w:val="center"/>
          </w:tcPr>
          <w:p w14:paraId="254EAD5F" w14:textId="77777777" w:rsidR="00236506" w:rsidRPr="00DE7B59" w:rsidRDefault="00236506" w:rsidP="000905AA">
            <w:pPr>
              <w:pStyle w:val="TAC"/>
              <w:rPr>
                <w:rFonts w:cs="Arial"/>
                <w:szCs w:val="18"/>
              </w:rPr>
            </w:pPr>
            <w:r w:rsidRPr="00DE7B59">
              <w:rPr>
                <w:rFonts w:cs="Arial"/>
                <w:szCs w:val="18"/>
              </w:rPr>
              <w:t>72</w:t>
            </w:r>
          </w:p>
        </w:tc>
        <w:tc>
          <w:tcPr>
            <w:tcW w:w="1016" w:type="dxa"/>
            <w:shd w:val="clear" w:color="auto" w:fill="auto"/>
            <w:vAlign w:val="center"/>
          </w:tcPr>
          <w:p w14:paraId="565DE5D5" w14:textId="77777777" w:rsidR="00236506" w:rsidRPr="00DE7B59" w:rsidRDefault="00236506" w:rsidP="000905AA">
            <w:pPr>
              <w:pStyle w:val="TAC"/>
              <w:rPr>
                <w:rFonts w:cs="Arial"/>
                <w:szCs w:val="18"/>
              </w:rPr>
            </w:pPr>
            <w:r w:rsidRPr="00DE7B59">
              <w:rPr>
                <w:rFonts w:cs="Arial"/>
                <w:szCs w:val="18"/>
              </w:rPr>
              <w:t>≤ 926</w:t>
            </w:r>
          </w:p>
        </w:tc>
        <w:tc>
          <w:tcPr>
            <w:tcW w:w="771" w:type="dxa"/>
            <w:vAlign w:val="center"/>
          </w:tcPr>
          <w:p w14:paraId="6B4711CA" w14:textId="77777777" w:rsidR="00236506" w:rsidRPr="00DE7B59" w:rsidRDefault="00236506" w:rsidP="000905AA">
            <w:pPr>
              <w:pStyle w:val="TAC"/>
              <w:rPr>
                <w:rFonts w:cs="Arial"/>
                <w:szCs w:val="18"/>
              </w:rPr>
            </w:pPr>
            <w:r w:rsidRPr="00DE7B59">
              <w:rPr>
                <w:rFonts w:cs="Arial"/>
                <w:szCs w:val="18"/>
              </w:rPr>
              <w:t>136</w:t>
            </w:r>
          </w:p>
        </w:tc>
        <w:tc>
          <w:tcPr>
            <w:tcW w:w="1261" w:type="dxa"/>
            <w:vAlign w:val="center"/>
          </w:tcPr>
          <w:p w14:paraId="2082646D" w14:textId="77777777" w:rsidR="00236506" w:rsidRPr="00DE7B59" w:rsidRDefault="00236506" w:rsidP="000905AA">
            <w:pPr>
              <w:pStyle w:val="TAC"/>
              <w:rPr>
                <w:rFonts w:cs="Arial"/>
                <w:szCs w:val="18"/>
              </w:rPr>
            </w:pPr>
            <w:r w:rsidRPr="00DE7B59">
              <w:rPr>
                <w:rFonts w:cs="Arial"/>
                <w:szCs w:val="18"/>
              </w:rPr>
              <w:t>≤ 51836</w:t>
            </w:r>
          </w:p>
        </w:tc>
        <w:tc>
          <w:tcPr>
            <w:tcW w:w="771" w:type="dxa"/>
            <w:vAlign w:val="center"/>
          </w:tcPr>
          <w:p w14:paraId="45536EC2" w14:textId="77777777" w:rsidR="00236506" w:rsidRPr="00DE7B59" w:rsidRDefault="00236506" w:rsidP="000905AA">
            <w:pPr>
              <w:pStyle w:val="TAC"/>
              <w:rPr>
                <w:rFonts w:cs="Arial"/>
                <w:szCs w:val="18"/>
              </w:rPr>
            </w:pPr>
            <w:r w:rsidRPr="00DE7B59">
              <w:rPr>
                <w:rFonts w:cs="Arial"/>
                <w:szCs w:val="18"/>
              </w:rPr>
              <w:t>200</w:t>
            </w:r>
          </w:p>
        </w:tc>
        <w:tc>
          <w:tcPr>
            <w:tcW w:w="1507" w:type="dxa"/>
            <w:vAlign w:val="center"/>
          </w:tcPr>
          <w:p w14:paraId="2CCCD50E" w14:textId="77777777" w:rsidR="00236506" w:rsidRPr="00DE7B59" w:rsidRDefault="00236506" w:rsidP="000905AA">
            <w:pPr>
              <w:pStyle w:val="TAC"/>
              <w:rPr>
                <w:rFonts w:cs="Arial"/>
                <w:szCs w:val="18"/>
              </w:rPr>
            </w:pPr>
            <w:r w:rsidRPr="00DE7B59">
              <w:rPr>
                <w:rFonts w:cs="Arial"/>
                <w:szCs w:val="18"/>
              </w:rPr>
              <w:t>≤ 2901912</w:t>
            </w:r>
          </w:p>
        </w:tc>
      </w:tr>
      <w:tr w:rsidR="00236506" w:rsidRPr="00DE7B59" w14:paraId="5F2E16FF" w14:textId="77777777" w:rsidTr="000905AA">
        <w:trPr>
          <w:trHeight w:val="170"/>
          <w:jc w:val="center"/>
        </w:trPr>
        <w:tc>
          <w:tcPr>
            <w:tcW w:w="770" w:type="dxa"/>
            <w:shd w:val="clear" w:color="auto" w:fill="auto"/>
            <w:vAlign w:val="center"/>
          </w:tcPr>
          <w:p w14:paraId="7687D4D2" w14:textId="77777777" w:rsidR="00236506" w:rsidRPr="00DE7B59" w:rsidRDefault="00236506" w:rsidP="000905AA">
            <w:pPr>
              <w:pStyle w:val="TAC"/>
              <w:rPr>
                <w:rFonts w:cs="Arial"/>
                <w:szCs w:val="18"/>
              </w:rPr>
            </w:pPr>
            <w:r w:rsidRPr="00DE7B59">
              <w:rPr>
                <w:rFonts w:cs="Arial"/>
                <w:szCs w:val="18"/>
              </w:rPr>
              <w:t>9</w:t>
            </w:r>
          </w:p>
        </w:tc>
        <w:tc>
          <w:tcPr>
            <w:tcW w:w="1016" w:type="dxa"/>
            <w:shd w:val="clear" w:color="auto" w:fill="auto"/>
            <w:vAlign w:val="center"/>
          </w:tcPr>
          <w:p w14:paraId="53FC7B4B" w14:textId="77777777" w:rsidR="00236506" w:rsidRPr="00DE7B59" w:rsidRDefault="00236506" w:rsidP="000905AA">
            <w:pPr>
              <w:pStyle w:val="TAC"/>
              <w:rPr>
                <w:rFonts w:cs="Arial"/>
                <w:szCs w:val="18"/>
              </w:rPr>
            </w:pPr>
            <w:r w:rsidRPr="00DE7B59">
              <w:rPr>
                <w:rFonts w:cs="Arial"/>
                <w:szCs w:val="18"/>
              </w:rPr>
              <w:t>≤ 18</w:t>
            </w:r>
          </w:p>
        </w:tc>
        <w:tc>
          <w:tcPr>
            <w:tcW w:w="771" w:type="dxa"/>
            <w:shd w:val="clear" w:color="auto" w:fill="auto"/>
            <w:vAlign w:val="center"/>
          </w:tcPr>
          <w:p w14:paraId="1812C198" w14:textId="77777777" w:rsidR="00236506" w:rsidRPr="00DE7B59" w:rsidRDefault="00236506" w:rsidP="000905AA">
            <w:pPr>
              <w:pStyle w:val="TAC"/>
              <w:rPr>
                <w:rFonts w:cs="Arial"/>
                <w:szCs w:val="18"/>
              </w:rPr>
            </w:pPr>
            <w:r w:rsidRPr="00DE7B59">
              <w:rPr>
                <w:rFonts w:cs="Arial"/>
                <w:szCs w:val="18"/>
              </w:rPr>
              <w:t>73</w:t>
            </w:r>
          </w:p>
        </w:tc>
        <w:tc>
          <w:tcPr>
            <w:tcW w:w="1016" w:type="dxa"/>
            <w:shd w:val="clear" w:color="auto" w:fill="auto"/>
            <w:vAlign w:val="center"/>
          </w:tcPr>
          <w:p w14:paraId="2299936D" w14:textId="77777777" w:rsidR="00236506" w:rsidRPr="00DE7B59" w:rsidRDefault="00236506" w:rsidP="000905AA">
            <w:pPr>
              <w:pStyle w:val="TAC"/>
              <w:rPr>
                <w:rFonts w:cs="Arial"/>
                <w:szCs w:val="18"/>
              </w:rPr>
            </w:pPr>
            <w:r w:rsidRPr="00DE7B59">
              <w:rPr>
                <w:rFonts w:cs="Arial"/>
                <w:szCs w:val="18"/>
              </w:rPr>
              <w:t>≤ 987</w:t>
            </w:r>
          </w:p>
        </w:tc>
        <w:tc>
          <w:tcPr>
            <w:tcW w:w="771" w:type="dxa"/>
            <w:vAlign w:val="center"/>
          </w:tcPr>
          <w:p w14:paraId="78B980B4" w14:textId="77777777" w:rsidR="00236506" w:rsidRPr="00DE7B59" w:rsidRDefault="00236506" w:rsidP="000905AA">
            <w:pPr>
              <w:pStyle w:val="TAC"/>
              <w:rPr>
                <w:rFonts w:cs="Arial"/>
                <w:szCs w:val="18"/>
              </w:rPr>
            </w:pPr>
            <w:r w:rsidRPr="00DE7B59">
              <w:rPr>
                <w:rFonts w:cs="Arial"/>
                <w:szCs w:val="18"/>
              </w:rPr>
              <w:t>137</w:t>
            </w:r>
          </w:p>
        </w:tc>
        <w:tc>
          <w:tcPr>
            <w:tcW w:w="1261" w:type="dxa"/>
            <w:vAlign w:val="center"/>
          </w:tcPr>
          <w:p w14:paraId="7F8B7DDC" w14:textId="77777777" w:rsidR="00236506" w:rsidRPr="00DE7B59" w:rsidRDefault="00236506" w:rsidP="000905AA">
            <w:pPr>
              <w:pStyle w:val="TAC"/>
              <w:rPr>
                <w:rFonts w:cs="Arial"/>
                <w:szCs w:val="18"/>
              </w:rPr>
            </w:pPr>
            <w:r w:rsidRPr="00DE7B59">
              <w:rPr>
                <w:rFonts w:cs="Arial"/>
                <w:szCs w:val="18"/>
              </w:rPr>
              <w:t>≤ 55200</w:t>
            </w:r>
          </w:p>
        </w:tc>
        <w:tc>
          <w:tcPr>
            <w:tcW w:w="771" w:type="dxa"/>
            <w:vAlign w:val="center"/>
          </w:tcPr>
          <w:p w14:paraId="25686685" w14:textId="77777777" w:rsidR="00236506" w:rsidRPr="00DE7B59" w:rsidRDefault="00236506" w:rsidP="000905AA">
            <w:pPr>
              <w:pStyle w:val="TAC"/>
              <w:rPr>
                <w:rFonts w:cs="Arial"/>
                <w:szCs w:val="18"/>
              </w:rPr>
            </w:pPr>
            <w:r w:rsidRPr="00DE7B59">
              <w:rPr>
                <w:rFonts w:cs="Arial"/>
                <w:szCs w:val="18"/>
              </w:rPr>
              <w:t>201</w:t>
            </w:r>
          </w:p>
        </w:tc>
        <w:tc>
          <w:tcPr>
            <w:tcW w:w="1507" w:type="dxa"/>
            <w:vAlign w:val="center"/>
          </w:tcPr>
          <w:p w14:paraId="3131D110" w14:textId="77777777" w:rsidR="00236506" w:rsidRPr="00DE7B59" w:rsidRDefault="00236506" w:rsidP="000905AA">
            <w:pPr>
              <w:pStyle w:val="TAC"/>
              <w:rPr>
                <w:rFonts w:cs="Arial"/>
                <w:szCs w:val="18"/>
              </w:rPr>
            </w:pPr>
            <w:r w:rsidRPr="00DE7B59">
              <w:rPr>
                <w:rFonts w:cs="Arial"/>
                <w:szCs w:val="18"/>
              </w:rPr>
              <w:t>≤ 3090279</w:t>
            </w:r>
          </w:p>
        </w:tc>
      </w:tr>
      <w:tr w:rsidR="00236506" w:rsidRPr="00DE7B59" w14:paraId="31C4C507" w14:textId="77777777" w:rsidTr="000905AA">
        <w:trPr>
          <w:trHeight w:val="170"/>
          <w:jc w:val="center"/>
        </w:trPr>
        <w:tc>
          <w:tcPr>
            <w:tcW w:w="770" w:type="dxa"/>
            <w:shd w:val="clear" w:color="auto" w:fill="auto"/>
            <w:vAlign w:val="center"/>
          </w:tcPr>
          <w:p w14:paraId="063519B8" w14:textId="77777777" w:rsidR="00236506" w:rsidRPr="00DE7B59" w:rsidRDefault="00236506" w:rsidP="000905AA">
            <w:pPr>
              <w:pStyle w:val="TAC"/>
              <w:rPr>
                <w:rFonts w:cs="Arial"/>
                <w:szCs w:val="18"/>
              </w:rPr>
            </w:pPr>
            <w:r w:rsidRPr="00DE7B59">
              <w:rPr>
                <w:rFonts w:cs="Arial"/>
                <w:szCs w:val="18"/>
              </w:rPr>
              <w:t>10</w:t>
            </w:r>
          </w:p>
        </w:tc>
        <w:tc>
          <w:tcPr>
            <w:tcW w:w="1016" w:type="dxa"/>
            <w:shd w:val="clear" w:color="auto" w:fill="auto"/>
            <w:vAlign w:val="center"/>
          </w:tcPr>
          <w:p w14:paraId="3E285C98" w14:textId="77777777" w:rsidR="00236506" w:rsidRPr="00DE7B59" w:rsidRDefault="00236506" w:rsidP="000905AA">
            <w:pPr>
              <w:pStyle w:val="TAC"/>
              <w:rPr>
                <w:rFonts w:cs="Arial"/>
                <w:szCs w:val="18"/>
              </w:rPr>
            </w:pPr>
            <w:r w:rsidRPr="00DE7B59">
              <w:rPr>
                <w:rFonts w:cs="Arial"/>
                <w:szCs w:val="18"/>
              </w:rPr>
              <w:t>≤ 19</w:t>
            </w:r>
          </w:p>
        </w:tc>
        <w:tc>
          <w:tcPr>
            <w:tcW w:w="771" w:type="dxa"/>
            <w:shd w:val="clear" w:color="auto" w:fill="auto"/>
            <w:vAlign w:val="center"/>
          </w:tcPr>
          <w:p w14:paraId="2D750844" w14:textId="77777777" w:rsidR="00236506" w:rsidRPr="00DE7B59" w:rsidRDefault="00236506" w:rsidP="000905AA">
            <w:pPr>
              <w:pStyle w:val="TAC"/>
              <w:rPr>
                <w:rFonts w:cs="Arial"/>
                <w:szCs w:val="18"/>
              </w:rPr>
            </w:pPr>
            <w:r w:rsidRPr="00DE7B59">
              <w:rPr>
                <w:rFonts w:cs="Arial"/>
                <w:szCs w:val="18"/>
              </w:rPr>
              <w:t>74</w:t>
            </w:r>
          </w:p>
        </w:tc>
        <w:tc>
          <w:tcPr>
            <w:tcW w:w="1016" w:type="dxa"/>
            <w:shd w:val="clear" w:color="auto" w:fill="auto"/>
            <w:vAlign w:val="center"/>
          </w:tcPr>
          <w:p w14:paraId="7DCAD265" w14:textId="77777777" w:rsidR="00236506" w:rsidRPr="00DE7B59" w:rsidRDefault="00236506" w:rsidP="000905AA">
            <w:pPr>
              <w:pStyle w:val="TAC"/>
              <w:rPr>
                <w:rFonts w:cs="Arial"/>
                <w:szCs w:val="18"/>
              </w:rPr>
            </w:pPr>
            <w:r w:rsidRPr="00DE7B59">
              <w:rPr>
                <w:rFonts w:cs="Arial"/>
                <w:szCs w:val="18"/>
              </w:rPr>
              <w:t>≤ 1051</w:t>
            </w:r>
          </w:p>
        </w:tc>
        <w:tc>
          <w:tcPr>
            <w:tcW w:w="771" w:type="dxa"/>
            <w:vAlign w:val="center"/>
          </w:tcPr>
          <w:p w14:paraId="68F667A6" w14:textId="77777777" w:rsidR="00236506" w:rsidRPr="00DE7B59" w:rsidRDefault="00236506" w:rsidP="000905AA">
            <w:pPr>
              <w:pStyle w:val="TAC"/>
              <w:rPr>
                <w:rFonts w:cs="Arial"/>
                <w:szCs w:val="18"/>
              </w:rPr>
            </w:pPr>
            <w:r w:rsidRPr="00DE7B59">
              <w:rPr>
                <w:rFonts w:cs="Arial"/>
                <w:szCs w:val="18"/>
              </w:rPr>
              <w:t>138</w:t>
            </w:r>
          </w:p>
        </w:tc>
        <w:tc>
          <w:tcPr>
            <w:tcW w:w="1261" w:type="dxa"/>
            <w:vAlign w:val="center"/>
          </w:tcPr>
          <w:p w14:paraId="4FF327FE" w14:textId="77777777" w:rsidR="00236506" w:rsidRPr="00DE7B59" w:rsidRDefault="00236506" w:rsidP="000905AA">
            <w:pPr>
              <w:pStyle w:val="TAC"/>
              <w:rPr>
                <w:rFonts w:cs="Arial"/>
                <w:szCs w:val="18"/>
              </w:rPr>
            </w:pPr>
            <w:r w:rsidRPr="00DE7B59">
              <w:rPr>
                <w:rFonts w:cs="Arial"/>
                <w:szCs w:val="18"/>
              </w:rPr>
              <w:t>≤ 58784</w:t>
            </w:r>
          </w:p>
        </w:tc>
        <w:tc>
          <w:tcPr>
            <w:tcW w:w="771" w:type="dxa"/>
            <w:vAlign w:val="center"/>
          </w:tcPr>
          <w:p w14:paraId="3E520933" w14:textId="77777777" w:rsidR="00236506" w:rsidRPr="00DE7B59" w:rsidRDefault="00236506" w:rsidP="000905AA">
            <w:pPr>
              <w:pStyle w:val="TAC"/>
              <w:rPr>
                <w:rFonts w:cs="Arial"/>
                <w:szCs w:val="18"/>
              </w:rPr>
            </w:pPr>
            <w:r w:rsidRPr="00DE7B59">
              <w:rPr>
                <w:rFonts w:cs="Arial"/>
                <w:szCs w:val="18"/>
              </w:rPr>
              <w:t>202</w:t>
            </w:r>
          </w:p>
        </w:tc>
        <w:tc>
          <w:tcPr>
            <w:tcW w:w="1507" w:type="dxa"/>
            <w:vAlign w:val="center"/>
          </w:tcPr>
          <w:p w14:paraId="6C37BFC4" w14:textId="77777777" w:rsidR="00236506" w:rsidRPr="00DE7B59" w:rsidRDefault="00236506" w:rsidP="000905AA">
            <w:pPr>
              <w:pStyle w:val="TAC"/>
              <w:rPr>
                <w:rFonts w:cs="Arial"/>
                <w:szCs w:val="18"/>
              </w:rPr>
            </w:pPr>
            <w:r w:rsidRPr="00DE7B59">
              <w:rPr>
                <w:rFonts w:cs="Arial"/>
                <w:szCs w:val="18"/>
              </w:rPr>
              <w:t>≤ 3290873</w:t>
            </w:r>
          </w:p>
        </w:tc>
      </w:tr>
      <w:tr w:rsidR="00236506" w:rsidRPr="00DE7B59" w14:paraId="136A957A" w14:textId="77777777" w:rsidTr="000905AA">
        <w:trPr>
          <w:trHeight w:val="170"/>
          <w:jc w:val="center"/>
        </w:trPr>
        <w:tc>
          <w:tcPr>
            <w:tcW w:w="770" w:type="dxa"/>
            <w:shd w:val="clear" w:color="auto" w:fill="auto"/>
            <w:vAlign w:val="center"/>
          </w:tcPr>
          <w:p w14:paraId="64C77D13" w14:textId="77777777" w:rsidR="00236506" w:rsidRPr="00DE7B59" w:rsidRDefault="00236506" w:rsidP="000905AA">
            <w:pPr>
              <w:pStyle w:val="TAC"/>
              <w:rPr>
                <w:rFonts w:cs="Arial"/>
                <w:szCs w:val="18"/>
              </w:rPr>
            </w:pPr>
            <w:r w:rsidRPr="00DE7B59">
              <w:rPr>
                <w:rFonts w:cs="Arial"/>
                <w:szCs w:val="18"/>
              </w:rPr>
              <w:t>11</w:t>
            </w:r>
          </w:p>
        </w:tc>
        <w:tc>
          <w:tcPr>
            <w:tcW w:w="1016" w:type="dxa"/>
            <w:shd w:val="clear" w:color="auto" w:fill="auto"/>
            <w:vAlign w:val="center"/>
          </w:tcPr>
          <w:p w14:paraId="54163272" w14:textId="77777777" w:rsidR="00236506" w:rsidRPr="00DE7B59" w:rsidRDefault="00236506" w:rsidP="000905AA">
            <w:pPr>
              <w:pStyle w:val="TAC"/>
              <w:rPr>
                <w:rFonts w:cs="Arial"/>
                <w:szCs w:val="18"/>
              </w:rPr>
            </w:pPr>
            <w:r w:rsidRPr="00DE7B59">
              <w:rPr>
                <w:rFonts w:cs="Arial"/>
                <w:szCs w:val="18"/>
              </w:rPr>
              <w:t>≤ 20</w:t>
            </w:r>
          </w:p>
        </w:tc>
        <w:tc>
          <w:tcPr>
            <w:tcW w:w="771" w:type="dxa"/>
            <w:shd w:val="clear" w:color="auto" w:fill="auto"/>
            <w:vAlign w:val="center"/>
          </w:tcPr>
          <w:p w14:paraId="729A1282" w14:textId="77777777" w:rsidR="00236506" w:rsidRPr="00DE7B59" w:rsidRDefault="00236506" w:rsidP="000905AA">
            <w:pPr>
              <w:pStyle w:val="TAC"/>
              <w:rPr>
                <w:rFonts w:cs="Arial"/>
                <w:szCs w:val="18"/>
              </w:rPr>
            </w:pPr>
            <w:r w:rsidRPr="00DE7B59">
              <w:rPr>
                <w:rFonts w:cs="Arial"/>
                <w:szCs w:val="18"/>
              </w:rPr>
              <w:t>75</w:t>
            </w:r>
          </w:p>
        </w:tc>
        <w:tc>
          <w:tcPr>
            <w:tcW w:w="1016" w:type="dxa"/>
            <w:shd w:val="clear" w:color="auto" w:fill="auto"/>
            <w:vAlign w:val="center"/>
          </w:tcPr>
          <w:p w14:paraId="1BC4EFED" w14:textId="77777777" w:rsidR="00236506" w:rsidRPr="00DE7B59" w:rsidRDefault="00236506" w:rsidP="000905AA">
            <w:pPr>
              <w:pStyle w:val="TAC"/>
              <w:rPr>
                <w:rFonts w:cs="Arial"/>
                <w:szCs w:val="18"/>
              </w:rPr>
            </w:pPr>
            <w:r w:rsidRPr="00DE7B59">
              <w:rPr>
                <w:rFonts w:cs="Arial"/>
                <w:szCs w:val="18"/>
              </w:rPr>
              <w:t>≤ 1119</w:t>
            </w:r>
          </w:p>
        </w:tc>
        <w:tc>
          <w:tcPr>
            <w:tcW w:w="771" w:type="dxa"/>
            <w:vAlign w:val="center"/>
          </w:tcPr>
          <w:p w14:paraId="6D3523BF" w14:textId="77777777" w:rsidR="00236506" w:rsidRPr="00DE7B59" w:rsidRDefault="00236506" w:rsidP="000905AA">
            <w:pPr>
              <w:pStyle w:val="TAC"/>
              <w:rPr>
                <w:rFonts w:cs="Arial"/>
                <w:szCs w:val="18"/>
              </w:rPr>
            </w:pPr>
            <w:r w:rsidRPr="00DE7B59">
              <w:rPr>
                <w:rFonts w:cs="Arial"/>
                <w:szCs w:val="18"/>
              </w:rPr>
              <w:t>139</w:t>
            </w:r>
          </w:p>
        </w:tc>
        <w:tc>
          <w:tcPr>
            <w:tcW w:w="1261" w:type="dxa"/>
            <w:vAlign w:val="center"/>
          </w:tcPr>
          <w:p w14:paraId="2AA94F9F" w14:textId="77777777" w:rsidR="00236506" w:rsidRPr="00DE7B59" w:rsidRDefault="00236506" w:rsidP="000905AA">
            <w:pPr>
              <w:pStyle w:val="TAC"/>
              <w:rPr>
                <w:rFonts w:cs="Arial"/>
                <w:szCs w:val="18"/>
              </w:rPr>
            </w:pPr>
            <w:r w:rsidRPr="00DE7B59">
              <w:rPr>
                <w:rFonts w:cs="Arial"/>
                <w:szCs w:val="18"/>
              </w:rPr>
              <w:t>≤ 62599</w:t>
            </w:r>
          </w:p>
        </w:tc>
        <w:tc>
          <w:tcPr>
            <w:tcW w:w="771" w:type="dxa"/>
            <w:vAlign w:val="center"/>
          </w:tcPr>
          <w:p w14:paraId="3C605CB4" w14:textId="77777777" w:rsidR="00236506" w:rsidRPr="00DE7B59" w:rsidRDefault="00236506" w:rsidP="000905AA">
            <w:pPr>
              <w:pStyle w:val="TAC"/>
              <w:rPr>
                <w:rFonts w:cs="Arial"/>
                <w:szCs w:val="18"/>
              </w:rPr>
            </w:pPr>
            <w:r w:rsidRPr="00DE7B59">
              <w:rPr>
                <w:rFonts w:cs="Arial"/>
                <w:szCs w:val="18"/>
              </w:rPr>
              <w:t>203</w:t>
            </w:r>
          </w:p>
        </w:tc>
        <w:tc>
          <w:tcPr>
            <w:tcW w:w="1507" w:type="dxa"/>
            <w:vAlign w:val="center"/>
          </w:tcPr>
          <w:p w14:paraId="57D14C57" w14:textId="77777777" w:rsidR="00236506" w:rsidRPr="00DE7B59" w:rsidRDefault="00236506" w:rsidP="000905AA">
            <w:pPr>
              <w:pStyle w:val="TAC"/>
              <w:rPr>
                <w:rFonts w:cs="Arial"/>
                <w:szCs w:val="18"/>
              </w:rPr>
            </w:pPr>
            <w:r w:rsidRPr="00DE7B59">
              <w:rPr>
                <w:rFonts w:cs="Arial"/>
                <w:szCs w:val="18"/>
              </w:rPr>
              <w:t>≤ 3504487</w:t>
            </w:r>
          </w:p>
        </w:tc>
      </w:tr>
      <w:tr w:rsidR="00236506" w:rsidRPr="00DE7B59" w14:paraId="7FB1D343" w14:textId="77777777" w:rsidTr="000905AA">
        <w:trPr>
          <w:trHeight w:val="170"/>
          <w:jc w:val="center"/>
        </w:trPr>
        <w:tc>
          <w:tcPr>
            <w:tcW w:w="770" w:type="dxa"/>
            <w:shd w:val="clear" w:color="auto" w:fill="auto"/>
            <w:vAlign w:val="center"/>
          </w:tcPr>
          <w:p w14:paraId="7AF52410" w14:textId="77777777" w:rsidR="00236506" w:rsidRPr="00DE7B59" w:rsidRDefault="00236506" w:rsidP="000905AA">
            <w:pPr>
              <w:pStyle w:val="TAC"/>
              <w:rPr>
                <w:rFonts w:cs="Arial"/>
                <w:szCs w:val="18"/>
              </w:rPr>
            </w:pPr>
            <w:r w:rsidRPr="00DE7B59">
              <w:rPr>
                <w:rFonts w:cs="Arial"/>
                <w:szCs w:val="18"/>
              </w:rPr>
              <w:t>12</w:t>
            </w:r>
          </w:p>
        </w:tc>
        <w:tc>
          <w:tcPr>
            <w:tcW w:w="1016" w:type="dxa"/>
            <w:shd w:val="clear" w:color="auto" w:fill="auto"/>
            <w:vAlign w:val="center"/>
          </w:tcPr>
          <w:p w14:paraId="2975633D" w14:textId="77777777" w:rsidR="00236506" w:rsidRPr="00DE7B59" w:rsidRDefault="00236506" w:rsidP="000905AA">
            <w:pPr>
              <w:pStyle w:val="TAC"/>
              <w:rPr>
                <w:rFonts w:cs="Arial"/>
                <w:szCs w:val="18"/>
              </w:rPr>
            </w:pPr>
            <w:r w:rsidRPr="00DE7B59">
              <w:rPr>
                <w:rFonts w:cs="Arial"/>
                <w:szCs w:val="18"/>
              </w:rPr>
              <w:t>≤ 22</w:t>
            </w:r>
          </w:p>
        </w:tc>
        <w:tc>
          <w:tcPr>
            <w:tcW w:w="771" w:type="dxa"/>
            <w:shd w:val="clear" w:color="auto" w:fill="auto"/>
            <w:vAlign w:val="center"/>
          </w:tcPr>
          <w:p w14:paraId="176CE485" w14:textId="77777777" w:rsidR="00236506" w:rsidRPr="00DE7B59" w:rsidRDefault="00236506" w:rsidP="000905AA">
            <w:pPr>
              <w:pStyle w:val="TAC"/>
              <w:rPr>
                <w:rFonts w:cs="Arial"/>
                <w:szCs w:val="18"/>
              </w:rPr>
            </w:pPr>
            <w:r w:rsidRPr="00DE7B59">
              <w:rPr>
                <w:rFonts w:cs="Arial"/>
                <w:szCs w:val="18"/>
              </w:rPr>
              <w:t>76</w:t>
            </w:r>
          </w:p>
        </w:tc>
        <w:tc>
          <w:tcPr>
            <w:tcW w:w="1016" w:type="dxa"/>
            <w:shd w:val="clear" w:color="auto" w:fill="auto"/>
            <w:vAlign w:val="center"/>
          </w:tcPr>
          <w:p w14:paraId="47876F20" w14:textId="77777777" w:rsidR="00236506" w:rsidRPr="00DE7B59" w:rsidRDefault="00236506" w:rsidP="000905AA">
            <w:pPr>
              <w:pStyle w:val="TAC"/>
              <w:rPr>
                <w:rFonts w:cs="Arial"/>
                <w:szCs w:val="18"/>
              </w:rPr>
            </w:pPr>
            <w:r w:rsidRPr="00DE7B59">
              <w:rPr>
                <w:rFonts w:cs="Arial"/>
                <w:szCs w:val="18"/>
              </w:rPr>
              <w:t>≤ 1191</w:t>
            </w:r>
          </w:p>
        </w:tc>
        <w:tc>
          <w:tcPr>
            <w:tcW w:w="771" w:type="dxa"/>
            <w:vAlign w:val="center"/>
          </w:tcPr>
          <w:p w14:paraId="31BEE9EE" w14:textId="77777777" w:rsidR="00236506" w:rsidRPr="00DE7B59" w:rsidRDefault="00236506" w:rsidP="000905AA">
            <w:pPr>
              <w:pStyle w:val="TAC"/>
              <w:rPr>
                <w:rFonts w:cs="Arial"/>
                <w:szCs w:val="18"/>
              </w:rPr>
            </w:pPr>
            <w:r w:rsidRPr="00DE7B59">
              <w:rPr>
                <w:rFonts w:cs="Arial"/>
                <w:szCs w:val="18"/>
              </w:rPr>
              <w:t>140</w:t>
            </w:r>
          </w:p>
        </w:tc>
        <w:tc>
          <w:tcPr>
            <w:tcW w:w="1261" w:type="dxa"/>
            <w:vAlign w:val="center"/>
          </w:tcPr>
          <w:p w14:paraId="042117FF" w14:textId="77777777" w:rsidR="00236506" w:rsidRPr="00DE7B59" w:rsidRDefault="00236506" w:rsidP="000905AA">
            <w:pPr>
              <w:pStyle w:val="TAC"/>
              <w:rPr>
                <w:rFonts w:cs="Arial"/>
                <w:szCs w:val="18"/>
              </w:rPr>
            </w:pPr>
            <w:r w:rsidRPr="00DE7B59">
              <w:rPr>
                <w:rFonts w:cs="Arial"/>
                <w:szCs w:val="18"/>
              </w:rPr>
              <w:t>≤ 66663</w:t>
            </w:r>
          </w:p>
        </w:tc>
        <w:tc>
          <w:tcPr>
            <w:tcW w:w="771" w:type="dxa"/>
            <w:vAlign w:val="center"/>
          </w:tcPr>
          <w:p w14:paraId="04A23E86" w14:textId="77777777" w:rsidR="00236506" w:rsidRPr="00DE7B59" w:rsidRDefault="00236506" w:rsidP="000905AA">
            <w:pPr>
              <w:pStyle w:val="TAC"/>
              <w:rPr>
                <w:rFonts w:cs="Arial"/>
                <w:szCs w:val="18"/>
              </w:rPr>
            </w:pPr>
            <w:r w:rsidRPr="00DE7B59">
              <w:rPr>
                <w:rFonts w:cs="Arial"/>
                <w:szCs w:val="18"/>
              </w:rPr>
              <w:t>204</w:t>
            </w:r>
          </w:p>
        </w:tc>
        <w:tc>
          <w:tcPr>
            <w:tcW w:w="1507" w:type="dxa"/>
            <w:vAlign w:val="center"/>
          </w:tcPr>
          <w:p w14:paraId="5F454696" w14:textId="77777777" w:rsidR="00236506" w:rsidRPr="00DE7B59" w:rsidRDefault="00236506" w:rsidP="000905AA">
            <w:pPr>
              <w:pStyle w:val="TAC"/>
              <w:rPr>
                <w:rFonts w:cs="Arial"/>
                <w:szCs w:val="18"/>
              </w:rPr>
            </w:pPr>
            <w:r w:rsidRPr="00DE7B59">
              <w:rPr>
                <w:rFonts w:cs="Arial"/>
                <w:szCs w:val="18"/>
              </w:rPr>
              <w:t>≤ 3731968</w:t>
            </w:r>
          </w:p>
        </w:tc>
      </w:tr>
      <w:tr w:rsidR="00236506" w:rsidRPr="00DE7B59" w14:paraId="41C3F35D" w14:textId="77777777" w:rsidTr="000905AA">
        <w:trPr>
          <w:trHeight w:val="170"/>
          <w:jc w:val="center"/>
        </w:trPr>
        <w:tc>
          <w:tcPr>
            <w:tcW w:w="770" w:type="dxa"/>
            <w:shd w:val="clear" w:color="auto" w:fill="auto"/>
            <w:vAlign w:val="center"/>
          </w:tcPr>
          <w:p w14:paraId="6402AB52" w14:textId="77777777" w:rsidR="00236506" w:rsidRPr="00DE7B59" w:rsidRDefault="00236506" w:rsidP="000905AA">
            <w:pPr>
              <w:pStyle w:val="TAC"/>
              <w:rPr>
                <w:rFonts w:cs="Arial"/>
                <w:szCs w:val="18"/>
              </w:rPr>
            </w:pPr>
            <w:r w:rsidRPr="00DE7B59">
              <w:rPr>
                <w:rFonts w:cs="Arial"/>
                <w:szCs w:val="18"/>
              </w:rPr>
              <w:t>13</w:t>
            </w:r>
          </w:p>
        </w:tc>
        <w:tc>
          <w:tcPr>
            <w:tcW w:w="1016" w:type="dxa"/>
            <w:shd w:val="clear" w:color="auto" w:fill="auto"/>
            <w:vAlign w:val="center"/>
          </w:tcPr>
          <w:p w14:paraId="55735DE7" w14:textId="77777777" w:rsidR="00236506" w:rsidRPr="00DE7B59" w:rsidRDefault="00236506" w:rsidP="000905AA">
            <w:pPr>
              <w:pStyle w:val="TAC"/>
              <w:rPr>
                <w:rFonts w:cs="Arial"/>
                <w:szCs w:val="18"/>
              </w:rPr>
            </w:pPr>
            <w:r w:rsidRPr="00DE7B59">
              <w:rPr>
                <w:rFonts w:cs="Arial"/>
                <w:szCs w:val="18"/>
              </w:rPr>
              <w:t>≤ 23</w:t>
            </w:r>
          </w:p>
        </w:tc>
        <w:tc>
          <w:tcPr>
            <w:tcW w:w="771" w:type="dxa"/>
            <w:shd w:val="clear" w:color="auto" w:fill="auto"/>
            <w:vAlign w:val="center"/>
          </w:tcPr>
          <w:p w14:paraId="45E63D16" w14:textId="77777777" w:rsidR="00236506" w:rsidRPr="00DE7B59" w:rsidRDefault="00236506" w:rsidP="000905AA">
            <w:pPr>
              <w:pStyle w:val="TAC"/>
              <w:rPr>
                <w:rFonts w:cs="Arial"/>
                <w:szCs w:val="18"/>
              </w:rPr>
            </w:pPr>
            <w:r w:rsidRPr="00DE7B59">
              <w:rPr>
                <w:rFonts w:cs="Arial"/>
                <w:szCs w:val="18"/>
              </w:rPr>
              <w:t>77</w:t>
            </w:r>
          </w:p>
        </w:tc>
        <w:tc>
          <w:tcPr>
            <w:tcW w:w="1016" w:type="dxa"/>
            <w:shd w:val="clear" w:color="auto" w:fill="auto"/>
            <w:vAlign w:val="center"/>
          </w:tcPr>
          <w:p w14:paraId="2CC24A7D" w14:textId="77777777" w:rsidR="00236506" w:rsidRPr="00DE7B59" w:rsidRDefault="00236506" w:rsidP="000905AA">
            <w:pPr>
              <w:pStyle w:val="TAC"/>
              <w:rPr>
                <w:rFonts w:cs="Arial"/>
                <w:szCs w:val="18"/>
              </w:rPr>
            </w:pPr>
            <w:r w:rsidRPr="00DE7B59">
              <w:rPr>
                <w:rFonts w:cs="Arial"/>
                <w:szCs w:val="18"/>
              </w:rPr>
              <w:t>≤ 1269</w:t>
            </w:r>
          </w:p>
        </w:tc>
        <w:tc>
          <w:tcPr>
            <w:tcW w:w="771" w:type="dxa"/>
            <w:vAlign w:val="center"/>
          </w:tcPr>
          <w:p w14:paraId="34B05A8D" w14:textId="77777777" w:rsidR="00236506" w:rsidRPr="00DE7B59" w:rsidRDefault="00236506" w:rsidP="000905AA">
            <w:pPr>
              <w:pStyle w:val="TAC"/>
              <w:rPr>
                <w:rFonts w:cs="Arial"/>
                <w:szCs w:val="18"/>
              </w:rPr>
            </w:pPr>
            <w:r w:rsidRPr="00DE7B59">
              <w:rPr>
                <w:rFonts w:cs="Arial"/>
                <w:szCs w:val="18"/>
              </w:rPr>
              <w:t>141</w:t>
            </w:r>
          </w:p>
        </w:tc>
        <w:tc>
          <w:tcPr>
            <w:tcW w:w="1261" w:type="dxa"/>
            <w:vAlign w:val="center"/>
          </w:tcPr>
          <w:p w14:paraId="6C8EB574" w14:textId="77777777" w:rsidR="00236506" w:rsidRPr="00DE7B59" w:rsidRDefault="00236506" w:rsidP="000905AA">
            <w:pPr>
              <w:pStyle w:val="TAC"/>
              <w:rPr>
                <w:rFonts w:cs="Arial"/>
                <w:szCs w:val="18"/>
              </w:rPr>
            </w:pPr>
            <w:r w:rsidRPr="00DE7B59">
              <w:rPr>
                <w:rFonts w:cs="Arial"/>
                <w:szCs w:val="18"/>
              </w:rPr>
              <w:t>≤ 70990</w:t>
            </w:r>
          </w:p>
        </w:tc>
        <w:tc>
          <w:tcPr>
            <w:tcW w:w="771" w:type="dxa"/>
            <w:vAlign w:val="center"/>
          </w:tcPr>
          <w:p w14:paraId="39D40200" w14:textId="77777777" w:rsidR="00236506" w:rsidRPr="00DE7B59" w:rsidRDefault="00236506" w:rsidP="000905AA">
            <w:pPr>
              <w:pStyle w:val="TAC"/>
              <w:rPr>
                <w:rFonts w:cs="Arial"/>
                <w:szCs w:val="18"/>
              </w:rPr>
            </w:pPr>
            <w:r w:rsidRPr="00DE7B59">
              <w:rPr>
                <w:rFonts w:cs="Arial"/>
                <w:szCs w:val="18"/>
              </w:rPr>
              <w:t>205</w:t>
            </w:r>
          </w:p>
        </w:tc>
        <w:tc>
          <w:tcPr>
            <w:tcW w:w="1507" w:type="dxa"/>
            <w:vAlign w:val="center"/>
          </w:tcPr>
          <w:p w14:paraId="155D9258" w14:textId="77777777" w:rsidR="00236506" w:rsidRPr="00DE7B59" w:rsidRDefault="00236506" w:rsidP="000905AA">
            <w:pPr>
              <w:pStyle w:val="TAC"/>
              <w:rPr>
                <w:rFonts w:cs="Arial"/>
                <w:szCs w:val="18"/>
              </w:rPr>
            </w:pPr>
            <w:r w:rsidRPr="00DE7B59">
              <w:rPr>
                <w:rFonts w:cs="Arial"/>
                <w:szCs w:val="18"/>
              </w:rPr>
              <w:t>≤ 3974215</w:t>
            </w:r>
          </w:p>
        </w:tc>
      </w:tr>
      <w:tr w:rsidR="00236506" w:rsidRPr="00DE7B59" w14:paraId="5C01EEC4" w14:textId="77777777" w:rsidTr="000905AA">
        <w:trPr>
          <w:trHeight w:val="170"/>
          <w:jc w:val="center"/>
        </w:trPr>
        <w:tc>
          <w:tcPr>
            <w:tcW w:w="770" w:type="dxa"/>
            <w:shd w:val="clear" w:color="auto" w:fill="auto"/>
            <w:vAlign w:val="center"/>
          </w:tcPr>
          <w:p w14:paraId="155C15DF" w14:textId="77777777" w:rsidR="00236506" w:rsidRPr="00DE7B59" w:rsidRDefault="00236506" w:rsidP="000905AA">
            <w:pPr>
              <w:pStyle w:val="TAC"/>
              <w:rPr>
                <w:rFonts w:cs="Arial"/>
                <w:szCs w:val="18"/>
              </w:rPr>
            </w:pPr>
            <w:r w:rsidRPr="00DE7B59">
              <w:rPr>
                <w:rFonts w:cs="Arial"/>
                <w:szCs w:val="18"/>
              </w:rPr>
              <w:t>14</w:t>
            </w:r>
          </w:p>
        </w:tc>
        <w:tc>
          <w:tcPr>
            <w:tcW w:w="1016" w:type="dxa"/>
            <w:shd w:val="clear" w:color="auto" w:fill="auto"/>
            <w:vAlign w:val="center"/>
          </w:tcPr>
          <w:p w14:paraId="08BFD2BF" w14:textId="77777777" w:rsidR="00236506" w:rsidRPr="00DE7B59" w:rsidRDefault="00236506" w:rsidP="000905AA">
            <w:pPr>
              <w:pStyle w:val="TAC"/>
              <w:rPr>
                <w:rFonts w:cs="Arial"/>
                <w:szCs w:val="18"/>
              </w:rPr>
            </w:pPr>
            <w:r w:rsidRPr="00DE7B59">
              <w:rPr>
                <w:rFonts w:cs="Arial"/>
                <w:szCs w:val="18"/>
              </w:rPr>
              <w:t>≤ 25</w:t>
            </w:r>
          </w:p>
        </w:tc>
        <w:tc>
          <w:tcPr>
            <w:tcW w:w="771" w:type="dxa"/>
            <w:shd w:val="clear" w:color="auto" w:fill="auto"/>
            <w:vAlign w:val="center"/>
          </w:tcPr>
          <w:p w14:paraId="4204AED8" w14:textId="77777777" w:rsidR="00236506" w:rsidRPr="00DE7B59" w:rsidRDefault="00236506" w:rsidP="000905AA">
            <w:pPr>
              <w:pStyle w:val="TAC"/>
              <w:rPr>
                <w:rFonts w:cs="Arial"/>
                <w:szCs w:val="18"/>
              </w:rPr>
            </w:pPr>
            <w:r w:rsidRPr="00DE7B59">
              <w:rPr>
                <w:rFonts w:cs="Arial"/>
                <w:szCs w:val="18"/>
              </w:rPr>
              <w:t>78</w:t>
            </w:r>
          </w:p>
        </w:tc>
        <w:tc>
          <w:tcPr>
            <w:tcW w:w="1016" w:type="dxa"/>
            <w:shd w:val="clear" w:color="auto" w:fill="auto"/>
            <w:vAlign w:val="center"/>
          </w:tcPr>
          <w:p w14:paraId="48B47CEB" w14:textId="77777777" w:rsidR="00236506" w:rsidRPr="00DE7B59" w:rsidRDefault="00236506" w:rsidP="000905AA">
            <w:pPr>
              <w:pStyle w:val="TAC"/>
              <w:rPr>
                <w:rFonts w:cs="Arial"/>
                <w:szCs w:val="18"/>
              </w:rPr>
            </w:pPr>
            <w:r w:rsidRPr="00DE7B59">
              <w:rPr>
                <w:rFonts w:cs="Arial"/>
                <w:szCs w:val="18"/>
              </w:rPr>
              <w:t>≤ 1351</w:t>
            </w:r>
          </w:p>
        </w:tc>
        <w:tc>
          <w:tcPr>
            <w:tcW w:w="771" w:type="dxa"/>
            <w:vAlign w:val="center"/>
          </w:tcPr>
          <w:p w14:paraId="4F292527" w14:textId="77777777" w:rsidR="00236506" w:rsidRPr="00DE7B59" w:rsidRDefault="00236506" w:rsidP="000905AA">
            <w:pPr>
              <w:pStyle w:val="TAC"/>
              <w:rPr>
                <w:rFonts w:cs="Arial"/>
                <w:szCs w:val="18"/>
              </w:rPr>
            </w:pPr>
            <w:r w:rsidRPr="00DE7B59">
              <w:rPr>
                <w:rFonts w:cs="Arial"/>
                <w:szCs w:val="18"/>
              </w:rPr>
              <w:t>142</w:t>
            </w:r>
          </w:p>
        </w:tc>
        <w:tc>
          <w:tcPr>
            <w:tcW w:w="1261" w:type="dxa"/>
            <w:vAlign w:val="center"/>
          </w:tcPr>
          <w:p w14:paraId="78832494" w14:textId="77777777" w:rsidR="00236506" w:rsidRPr="00DE7B59" w:rsidRDefault="00236506" w:rsidP="000905AA">
            <w:pPr>
              <w:pStyle w:val="TAC"/>
              <w:rPr>
                <w:rFonts w:cs="Arial"/>
                <w:szCs w:val="18"/>
              </w:rPr>
            </w:pPr>
            <w:r w:rsidRPr="00DE7B59">
              <w:rPr>
                <w:rFonts w:cs="Arial"/>
                <w:szCs w:val="18"/>
              </w:rPr>
              <w:t>≤ 75598</w:t>
            </w:r>
          </w:p>
        </w:tc>
        <w:tc>
          <w:tcPr>
            <w:tcW w:w="771" w:type="dxa"/>
            <w:vAlign w:val="center"/>
          </w:tcPr>
          <w:p w14:paraId="5A1F32AE" w14:textId="77777777" w:rsidR="00236506" w:rsidRPr="00DE7B59" w:rsidRDefault="00236506" w:rsidP="000905AA">
            <w:pPr>
              <w:pStyle w:val="TAC"/>
              <w:rPr>
                <w:rFonts w:cs="Arial"/>
                <w:szCs w:val="18"/>
              </w:rPr>
            </w:pPr>
            <w:r w:rsidRPr="00DE7B59">
              <w:rPr>
                <w:rFonts w:cs="Arial"/>
                <w:szCs w:val="18"/>
              </w:rPr>
              <w:t>206</w:t>
            </w:r>
          </w:p>
        </w:tc>
        <w:tc>
          <w:tcPr>
            <w:tcW w:w="1507" w:type="dxa"/>
            <w:vAlign w:val="center"/>
          </w:tcPr>
          <w:p w14:paraId="79E83338" w14:textId="77777777" w:rsidR="00236506" w:rsidRPr="00DE7B59" w:rsidRDefault="00236506" w:rsidP="000905AA">
            <w:pPr>
              <w:pStyle w:val="TAC"/>
              <w:rPr>
                <w:rFonts w:cs="Arial"/>
                <w:szCs w:val="18"/>
              </w:rPr>
            </w:pPr>
            <w:r w:rsidRPr="00DE7B59">
              <w:rPr>
                <w:rFonts w:cs="Arial"/>
                <w:szCs w:val="18"/>
              </w:rPr>
              <w:t>≤ 4232186</w:t>
            </w:r>
          </w:p>
        </w:tc>
      </w:tr>
      <w:tr w:rsidR="00236506" w:rsidRPr="00DE7B59" w14:paraId="31F8DEFB" w14:textId="77777777" w:rsidTr="000905AA">
        <w:trPr>
          <w:trHeight w:val="170"/>
          <w:jc w:val="center"/>
        </w:trPr>
        <w:tc>
          <w:tcPr>
            <w:tcW w:w="770" w:type="dxa"/>
            <w:shd w:val="clear" w:color="auto" w:fill="auto"/>
            <w:vAlign w:val="center"/>
          </w:tcPr>
          <w:p w14:paraId="5131C61F" w14:textId="77777777" w:rsidR="00236506" w:rsidRPr="00DE7B59" w:rsidRDefault="00236506" w:rsidP="000905AA">
            <w:pPr>
              <w:pStyle w:val="TAC"/>
              <w:rPr>
                <w:rFonts w:cs="Arial"/>
                <w:szCs w:val="18"/>
              </w:rPr>
            </w:pPr>
            <w:r w:rsidRPr="00DE7B59">
              <w:rPr>
                <w:rFonts w:cs="Arial"/>
                <w:szCs w:val="18"/>
              </w:rPr>
              <w:t>15</w:t>
            </w:r>
          </w:p>
        </w:tc>
        <w:tc>
          <w:tcPr>
            <w:tcW w:w="1016" w:type="dxa"/>
            <w:shd w:val="clear" w:color="auto" w:fill="auto"/>
            <w:vAlign w:val="center"/>
          </w:tcPr>
          <w:p w14:paraId="7D8A62D5" w14:textId="77777777" w:rsidR="00236506" w:rsidRPr="00DE7B59" w:rsidRDefault="00236506" w:rsidP="000905AA">
            <w:pPr>
              <w:pStyle w:val="TAC"/>
              <w:rPr>
                <w:rFonts w:cs="Arial"/>
                <w:szCs w:val="18"/>
              </w:rPr>
            </w:pPr>
            <w:r w:rsidRPr="00DE7B59">
              <w:rPr>
                <w:rFonts w:cs="Arial"/>
                <w:szCs w:val="18"/>
              </w:rPr>
              <w:t>≤ 26</w:t>
            </w:r>
          </w:p>
        </w:tc>
        <w:tc>
          <w:tcPr>
            <w:tcW w:w="771" w:type="dxa"/>
            <w:shd w:val="clear" w:color="auto" w:fill="auto"/>
            <w:vAlign w:val="center"/>
          </w:tcPr>
          <w:p w14:paraId="40FE81D6" w14:textId="77777777" w:rsidR="00236506" w:rsidRPr="00DE7B59" w:rsidRDefault="00236506" w:rsidP="000905AA">
            <w:pPr>
              <w:pStyle w:val="TAC"/>
              <w:rPr>
                <w:rFonts w:cs="Arial"/>
                <w:szCs w:val="18"/>
              </w:rPr>
            </w:pPr>
            <w:r w:rsidRPr="00DE7B59">
              <w:rPr>
                <w:rFonts w:cs="Arial"/>
                <w:szCs w:val="18"/>
              </w:rPr>
              <w:t>79</w:t>
            </w:r>
          </w:p>
        </w:tc>
        <w:tc>
          <w:tcPr>
            <w:tcW w:w="1016" w:type="dxa"/>
            <w:shd w:val="clear" w:color="auto" w:fill="auto"/>
            <w:vAlign w:val="center"/>
          </w:tcPr>
          <w:p w14:paraId="7EC7BD57" w14:textId="77777777" w:rsidR="00236506" w:rsidRPr="00DE7B59" w:rsidRDefault="00236506" w:rsidP="000905AA">
            <w:pPr>
              <w:pStyle w:val="TAC"/>
              <w:rPr>
                <w:rFonts w:cs="Arial"/>
                <w:szCs w:val="18"/>
              </w:rPr>
            </w:pPr>
            <w:r w:rsidRPr="00DE7B59">
              <w:rPr>
                <w:rFonts w:cs="Arial"/>
                <w:szCs w:val="18"/>
              </w:rPr>
              <w:t>≤ 1439</w:t>
            </w:r>
          </w:p>
        </w:tc>
        <w:tc>
          <w:tcPr>
            <w:tcW w:w="771" w:type="dxa"/>
            <w:vAlign w:val="center"/>
          </w:tcPr>
          <w:p w14:paraId="4FB7A133" w14:textId="77777777" w:rsidR="00236506" w:rsidRPr="00DE7B59" w:rsidRDefault="00236506" w:rsidP="000905AA">
            <w:pPr>
              <w:pStyle w:val="TAC"/>
              <w:rPr>
                <w:rFonts w:cs="Arial"/>
                <w:szCs w:val="18"/>
              </w:rPr>
            </w:pPr>
            <w:r w:rsidRPr="00DE7B59">
              <w:rPr>
                <w:rFonts w:cs="Arial"/>
                <w:szCs w:val="18"/>
              </w:rPr>
              <w:t>143</w:t>
            </w:r>
          </w:p>
        </w:tc>
        <w:tc>
          <w:tcPr>
            <w:tcW w:w="1261" w:type="dxa"/>
            <w:vAlign w:val="center"/>
          </w:tcPr>
          <w:p w14:paraId="52AFFF43" w14:textId="77777777" w:rsidR="00236506" w:rsidRPr="00DE7B59" w:rsidRDefault="00236506" w:rsidP="000905AA">
            <w:pPr>
              <w:pStyle w:val="TAC"/>
              <w:rPr>
                <w:rFonts w:cs="Arial"/>
                <w:szCs w:val="18"/>
              </w:rPr>
            </w:pPr>
            <w:r w:rsidRPr="00DE7B59">
              <w:rPr>
                <w:rFonts w:cs="Arial"/>
                <w:szCs w:val="18"/>
              </w:rPr>
              <w:t>≤ 80505</w:t>
            </w:r>
          </w:p>
        </w:tc>
        <w:tc>
          <w:tcPr>
            <w:tcW w:w="771" w:type="dxa"/>
            <w:vAlign w:val="center"/>
          </w:tcPr>
          <w:p w14:paraId="44E09018" w14:textId="77777777" w:rsidR="00236506" w:rsidRPr="00DE7B59" w:rsidRDefault="00236506" w:rsidP="000905AA">
            <w:pPr>
              <w:pStyle w:val="TAC"/>
              <w:rPr>
                <w:rFonts w:cs="Arial"/>
                <w:szCs w:val="18"/>
              </w:rPr>
            </w:pPr>
            <w:r w:rsidRPr="00DE7B59">
              <w:rPr>
                <w:rFonts w:cs="Arial"/>
                <w:szCs w:val="18"/>
              </w:rPr>
              <w:t>207</w:t>
            </w:r>
          </w:p>
        </w:tc>
        <w:tc>
          <w:tcPr>
            <w:tcW w:w="1507" w:type="dxa"/>
            <w:vAlign w:val="center"/>
          </w:tcPr>
          <w:p w14:paraId="7604D1FD" w14:textId="77777777" w:rsidR="00236506" w:rsidRPr="00DE7B59" w:rsidRDefault="00236506" w:rsidP="000905AA">
            <w:pPr>
              <w:pStyle w:val="TAC"/>
              <w:rPr>
                <w:rFonts w:cs="Arial"/>
                <w:szCs w:val="18"/>
              </w:rPr>
            </w:pPr>
            <w:r w:rsidRPr="00DE7B59">
              <w:rPr>
                <w:rFonts w:cs="Arial"/>
                <w:szCs w:val="18"/>
              </w:rPr>
              <w:t>≤ 4506902</w:t>
            </w:r>
          </w:p>
        </w:tc>
      </w:tr>
      <w:tr w:rsidR="00236506" w:rsidRPr="00DE7B59" w14:paraId="15CAC3F6" w14:textId="77777777" w:rsidTr="000905AA">
        <w:trPr>
          <w:trHeight w:val="170"/>
          <w:jc w:val="center"/>
        </w:trPr>
        <w:tc>
          <w:tcPr>
            <w:tcW w:w="770" w:type="dxa"/>
            <w:shd w:val="clear" w:color="auto" w:fill="auto"/>
            <w:vAlign w:val="center"/>
          </w:tcPr>
          <w:p w14:paraId="338F17A1" w14:textId="77777777" w:rsidR="00236506" w:rsidRPr="00DE7B59" w:rsidRDefault="00236506" w:rsidP="000905AA">
            <w:pPr>
              <w:pStyle w:val="TAC"/>
              <w:rPr>
                <w:rFonts w:cs="Arial"/>
                <w:szCs w:val="18"/>
              </w:rPr>
            </w:pPr>
            <w:r w:rsidRPr="00DE7B59">
              <w:rPr>
                <w:rFonts w:cs="Arial"/>
                <w:szCs w:val="18"/>
              </w:rPr>
              <w:t>16</w:t>
            </w:r>
          </w:p>
        </w:tc>
        <w:tc>
          <w:tcPr>
            <w:tcW w:w="1016" w:type="dxa"/>
            <w:shd w:val="clear" w:color="auto" w:fill="auto"/>
            <w:vAlign w:val="center"/>
          </w:tcPr>
          <w:p w14:paraId="138A4A2B" w14:textId="77777777" w:rsidR="00236506" w:rsidRPr="00DE7B59" w:rsidRDefault="00236506" w:rsidP="000905AA">
            <w:pPr>
              <w:pStyle w:val="TAC"/>
              <w:rPr>
                <w:rFonts w:cs="Arial"/>
                <w:szCs w:val="18"/>
              </w:rPr>
            </w:pPr>
            <w:r w:rsidRPr="00DE7B59">
              <w:rPr>
                <w:rFonts w:cs="Arial"/>
                <w:szCs w:val="18"/>
              </w:rPr>
              <w:t>≤ 28</w:t>
            </w:r>
          </w:p>
        </w:tc>
        <w:tc>
          <w:tcPr>
            <w:tcW w:w="771" w:type="dxa"/>
            <w:shd w:val="clear" w:color="auto" w:fill="auto"/>
            <w:vAlign w:val="center"/>
          </w:tcPr>
          <w:p w14:paraId="3B4BFC75" w14:textId="77777777" w:rsidR="00236506" w:rsidRPr="00DE7B59" w:rsidRDefault="00236506" w:rsidP="000905AA">
            <w:pPr>
              <w:pStyle w:val="TAC"/>
              <w:rPr>
                <w:rFonts w:cs="Arial"/>
                <w:szCs w:val="18"/>
              </w:rPr>
            </w:pPr>
            <w:r w:rsidRPr="00DE7B59">
              <w:rPr>
                <w:rFonts w:cs="Arial"/>
                <w:szCs w:val="18"/>
              </w:rPr>
              <w:t>80</w:t>
            </w:r>
          </w:p>
        </w:tc>
        <w:tc>
          <w:tcPr>
            <w:tcW w:w="1016" w:type="dxa"/>
            <w:shd w:val="clear" w:color="auto" w:fill="auto"/>
            <w:vAlign w:val="center"/>
          </w:tcPr>
          <w:p w14:paraId="6D20EE1E" w14:textId="77777777" w:rsidR="00236506" w:rsidRPr="00DE7B59" w:rsidRDefault="00236506" w:rsidP="000905AA">
            <w:pPr>
              <w:pStyle w:val="TAC"/>
              <w:rPr>
                <w:rFonts w:cs="Arial"/>
                <w:szCs w:val="18"/>
              </w:rPr>
            </w:pPr>
            <w:r w:rsidRPr="00DE7B59">
              <w:rPr>
                <w:rFonts w:cs="Arial"/>
                <w:szCs w:val="18"/>
              </w:rPr>
              <w:t>≤ 1532</w:t>
            </w:r>
          </w:p>
        </w:tc>
        <w:tc>
          <w:tcPr>
            <w:tcW w:w="771" w:type="dxa"/>
            <w:vAlign w:val="center"/>
          </w:tcPr>
          <w:p w14:paraId="235BD808" w14:textId="77777777" w:rsidR="00236506" w:rsidRPr="00DE7B59" w:rsidRDefault="00236506" w:rsidP="000905AA">
            <w:pPr>
              <w:pStyle w:val="TAC"/>
              <w:rPr>
                <w:rFonts w:cs="Arial"/>
                <w:szCs w:val="18"/>
              </w:rPr>
            </w:pPr>
            <w:r w:rsidRPr="00DE7B59">
              <w:rPr>
                <w:rFonts w:cs="Arial"/>
                <w:szCs w:val="18"/>
              </w:rPr>
              <w:t>144</w:t>
            </w:r>
          </w:p>
        </w:tc>
        <w:tc>
          <w:tcPr>
            <w:tcW w:w="1261" w:type="dxa"/>
            <w:vAlign w:val="center"/>
          </w:tcPr>
          <w:p w14:paraId="157B6A60" w14:textId="77777777" w:rsidR="00236506" w:rsidRPr="00DE7B59" w:rsidRDefault="00236506" w:rsidP="000905AA">
            <w:pPr>
              <w:pStyle w:val="TAC"/>
              <w:rPr>
                <w:rFonts w:cs="Arial"/>
                <w:szCs w:val="18"/>
              </w:rPr>
            </w:pPr>
            <w:r w:rsidRPr="00DE7B59">
              <w:rPr>
                <w:rFonts w:cs="Arial"/>
                <w:szCs w:val="18"/>
              </w:rPr>
              <w:t>≤ 85730</w:t>
            </w:r>
          </w:p>
        </w:tc>
        <w:tc>
          <w:tcPr>
            <w:tcW w:w="771" w:type="dxa"/>
            <w:vAlign w:val="center"/>
          </w:tcPr>
          <w:p w14:paraId="3AAC9295" w14:textId="77777777" w:rsidR="00236506" w:rsidRPr="00DE7B59" w:rsidRDefault="00236506" w:rsidP="000905AA">
            <w:pPr>
              <w:pStyle w:val="TAC"/>
              <w:rPr>
                <w:rFonts w:cs="Arial"/>
                <w:szCs w:val="18"/>
              </w:rPr>
            </w:pPr>
            <w:r w:rsidRPr="00DE7B59">
              <w:rPr>
                <w:rFonts w:cs="Arial"/>
                <w:szCs w:val="18"/>
              </w:rPr>
              <w:t>208</w:t>
            </w:r>
          </w:p>
        </w:tc>
        <w:tc>
          <w:tcPr>
            <w:tcW w:w="1507" w:type="dxa"/>
            <w:vAlign w:val="center"/>
          </w:tcPr>
          <w:p w14:paraId="09803054" w14:textId="77777777" w:rsidR="00236506" w:rsidRPr="00DE7B59" w:rsidRDefault="00236506" w:rsidP="000905AA">
            <w:pPr>
              <w:pStyle w:val="TAC"/>
              <w:rPr>
                <w:rFonts w:cs="Arial"/>
                <w:szCs w:val="18"/>
              </w:rPr>
            </w:pPr>
            <w:r w:rsidRPr="00DE7B59">
              <w:rPr>
                <w:rFonts w:cs="Arial"/>
                <w:szCs w:val="18"/>
              </w:rPr>
              <w:t>≤ 4799451</w:t>
            </w:r>
          </w:p>
        </w:tc>
      </w:tr>
      <w:tr w:rsidR="00236506" w:rsidRPr="00DE7B59" w14:paraId="4DBACAE4" w14:textId="77777777" w:rsidTr="000905AA">
        <w:trPr>
          <w:trHeight w:val="170"/>
          <w:jc w:val="center"/>
        </w:trPr>
        <w:tc>
          <w:tcPr>
            <w:tcW w:w="770" w:type="dxa"/>
            <w:shd w:val="clear" w:color="auto" w:fill="auto"/>
            <w:vAlign w:val="center"/>
          </w:tcPr>
          <w:p w14:paraId="1ECC65BF" w14:textId="77777777" w:rsidR="00236506" w:rsidRPr="00DE7B59" w:rsidRDefault="00236506" w:rsidP="000905AA">
            <w:pPr>
              <w:pStyle w:val="TAC"/>
              <w:rPr>
                <w:rFonts w:cs="Arial"/>
                <w:szCs w:val="18"/>
              </w:rPr>
            </w:pPr>
            <w:r w:rsidRPr="00DE7B59">
              <w:rPr>
                <w:rFonts w:cs="Arial"/>
                <w:szCs w:val="18"/>
              </w:rPr>
              <w:t>17</w:t>
            </w:r>
          </w:p>
        </w:tc>
        <w:tc>
          <w:tcPr>
            <w:tcW w:w="1016" w:type="dxa"/>
            <w:shd w:val="clear" w:color="auto" w:fill="auto"/>
            <w:vAlign w:val="center"/>
          </w:tcPr>
          <w:p w14:paraId="22681EC4" w14:textId="77777777" w:rsidR="00236506" w:rsidRPr="00DE7B59" w:rsidRDefault="00236506" w:rsidP="000905AA">
            <w:pPr>
              <w:pStyle w:val="TAC"/>
              <w:rPr>
                <w:rFonts w:cs="Arial"/>
                <w:szCs w:val="18"/>
              </w:rPr>
            </w:pPr>
            <w:r w:rsidRPr="00DE7B59">
              <w:rPr>
                <w:rFonts w:cs="Arial"/>
                <w:szCs w:val="18"/>
              </w:rPr>
              <w:t>≤ 30</w:t>
            </w:r>
          </w:p>
        </w:tc>
        <w:tc>
          <w:tcPr>
            <w:tcW w:w="771" w:type="dxa"/>
            <w:shd w:val="clear" w:color="auto" w:fill="auto"/>
            <w:vAlign w:val="center"/>
          </w:tcPr>
          <w:p w14:paraId="0F70F888" w14:textId="77777777" w:rsidR="00236506" w:rsidRPr="00DE7B59" w:rsidRDefault="00236506" w:rsidP="000905AA">
            <w:pPr>
              <w:pStyle w:val="TAC"/>
              <w:rPr>
                <w:rFonts w:cs="Arial"/>
                <w:szCs w:val="18"/>
              </w:rPr>
            </w:pPr>
            <w:r w:rsidRPr="00DE7B59">
              <w:rPr>
                <w:rFonts w:cs="Arial"/>
                <w:szCs w:val="18"/>
              </w:rPr>
              <w:t>81</w:t>
            </w:r>
          </w:p>
        </w:tc>
        <w:tc>
          <w:tcPr>
            <w:tcW w:w="1016" w:type="dxa"/>
            <w:shd w:val="clear" w:color="auto" w:fill="auto"/>
            <w:vAlign w:val="center"/>
          </w:tcPr>
          <w:p w14:paraId="7BFB3D23" w14:textId="77777777" w:rsidR="00236506" w:rsidRPr="00DE7B59" w:rsidRDefault="00236506" w:rsidP="000905AA">
            <w:pPr>
              <w:pStyle w:val="TAC"/>
              <w:rPr>
                <w:rFonts w:cs="Arial"/>
                <w:szCs w:val="18"/>
              </w:rPr>
            </w:pPr>
            <w:r w:rsidRPr="00DE7B59">
              <w:rPr>
                <w:rFonts w:cs="Arial"/>
                <w:szCs w:val="18"/>
              </w:rPr>
              <w:t>≤ 1631</w:t>
            </w:r>
          </w:p>
        </w:tc>
        <w:tc>
          <w:tcPr>
            <w:tcW w:w="771" w:type="dxa"/>
            <w:vAlign w:val="center"/>
          </w:tcPr>
          <w:p w14:paraId="70656FB5" w14:textId="77777777" w:rsidR="00236506" w:rsidRPr="00DE7B59" w:rsidRDefault="00236506" w:rsidP="000905AA">
            <w:pPr>
              <w:pStyle w:val="TAC"/>
              <w:rPr>
                <w:rFonts w:cs="Arial"/>
                <w:szCs w:val="18"/>
              </w:rPr>
            </w:pPr>
            <w:r w:rsidRPr="00DE7B59">
              <w:rPr>
                <w:rFonts w:cs="Arial"/>
                <w:szCs w:val="18"/>
              </w:rPr>
              <w:t>145</w:t>
            </w:r>
          </w:p>
        </w:tc>
        <w:tc>
          <w:tcPr>
            <w:tcW w:w="1261" w:type="dxa"/>
            <w:vAlign w:val="center"/>
          </w:tcPr>
          <w:p w14:paraId="7E7B66AA" w14:textId="77777777" w:rsidR="00236506" w:rsidRPr="00DE7B59" w:rsidRDefault="00236506" w:rsidP="000905AA">
            <w:pPr>
              <w:pStyle w:val="TAC"/>
              <w:rPr>
                <w:rFonts w:cs="Arial"/>
                <w:szCs w:val="18"/>
              </w:rPr>
            </w:pPr>
            <w:r w:rsidRPr="00DE7B59">
              <w:rPr>
                <w:rFonts w:cs="Arial"/>
                <w:szCs w:val="18"/>
              </w:rPr>
              <w:t>≤ 91295</w:t>
            </w:r>
          </w:p>
        </w:tc>
        <w:tc>
          <w:tcPr>
            <w:tcW w:w="771" w:type="dxa"/>
            <w:vAlign w:val="center"/>
          </w:tcPr>
          <w:p w14:paraId="5F1E87F5" w14:textId="77777777" w:rsidR="00236506" w:rsidRPr="00DE7B59" w:rsidRDefault="00236506" w:rsidP="000905AA">
            <w:pPr>
              <w:pStyle w:val="TAC"/>
              <w:rPr>
                <w:rFonts w:cs="Arial"/>
                <w:szCs w:val="18"/>
              </w:rPr>
            </w:pPr>
            <w:r w:rsidRPr="00DE7B59">
              <w:rPr>
                <w:rFonts w:cs="Arial"/>
                <w:szCs w:val="18"/>
              </w:rPr>
              <w:t>209</w:t>
            </w:r>
          </w:p>
        </w:tc>
        <w:tc>
          <w:tcPr>
            <w:tcW w:w="1507" w:type="dxa"/>
            <w:vAlign w:val="center"/>
          </w:tcPr>
          <w:p w14:paraId="3152BA1D" w14:textId="77777777" w:rsidR="00236506" w:rsidRPr="00DE7B59" w:rsidRDefault="00236506" w:rsidP="000905AA">
            <w:pPr>
              <w:pStyle w:val="TAC"/>
              <w:rPr>
                <w:rFonts w:cs="Arial"/>
                <w:szCs w:val="18"/>
              </w:rPr>
            </w:pPr>
            <w:r w:rsidRPr="00DE7B59">
              <w:rPr>
                <w:rFonts w:cs="Arial"/>
                <w:szCs w:val="18"/>
              </w:rPr>
              <w:t>≤ 5110989</w:t>
            </w:r>
          </w:p>
        </w:tc>
      </w:tr>
      <w:tr w:rsidR="00236506" w:rsidRPr="00DE7B59" w14:paraId="4EBBB510" w14:textId="77777777" w:rsidTr="000905AA">
        <w:trPr>
          <w:trHeight w:val="170"/>
          <w:jc w:val="center"/>
        </w:trPr>
        <w:tc>
          <w:tcPr>
            <w:tcW w:w="770" w:type="dxa"/>
            <w:shd w:val="clear" w:color="auto" w:fill="auto"/>
            <w:vAlign w:val="center"/>
          </w:tcPr>
          <w:p w14:paraId="12067D4C" w14:textId="77777777" w:rsidR="00236506" w:rsidRPr="00DE7B59" w:rsidRDefault="00236506" w:rsidP="000905AA">
            <w:pPr>
              <w:pStyle w:val="TAC"/>
              <w:rPr>
                <w:rFonts w:cs="Arial"/>
                <w:szCs w:val="18"/>
              </w:rPr>
            </w:pPr>
            <w:r w:rsidRPr="00DE7B59">
              <w:rPr>
                <w:rFonts w:cs="Arial"/>
                <w:szCs w:val="18"/>
              </w:rPr>
              <w:t>18</w:t>
            </w:r>
          </w:p>
        </w:tc>
        <w:tc>
          <w:tcPr>
            <w:tcW w:w="1016" w:type="dxa"/>
            <w:shd w:val="clear" w:color="auto" w:fill="auto"/>
            <w:vAlign w:val="center"/>
          </w:tcPr>
          <w:p w14:paraId="1E0198BD" w14:textId="77777777" w:rsidR="00236506" w:rsidRPr="00DE7B59" w:rsidRDefault="00236506" w:rsidP="000905AA">
            <w:pPr>
              <w:pStyle w:val="TAC"/>
              <w:rPr>
                <w:rFonts w:cs="Arial"/>
                <w:szCs w:val="18"/>
              </w:rPr>
            </w:pPr>
            <w:r w:rsidRPr="00DE7B59">
              <w:rPr>
                <w:rFonts w:cs="Arial"/>
                <w:szCs w:val="18"/>
              </w:rPr>
              <w:t>≤ 32</w:t>
            </w:r>
          </w:p>
        </w:tc>
        <w:tc>
          <w:tcPr>
            <w:tcW w:w="771" w:type="dxa"/>
            <w:shd w:val="clear" w:color="auto" w:fill="auto"/>
            <w:vAlign w:val="center"/>
          </w:tcPr>
          <w:p w14:paraId="3E4D531E" w14:textId="77777777" w:rsidR="00236506" w:rsidRPr="00DE7B59" w:rsidRDefault="00236506" w:rsidP="000905AA">
            <w:pPr>
              <w:pStyle w:val="TAC"/>
              <w:rPr>
                <w:rFonts w:cs="Arial"/>
                <w:szCs w:val="18"/>
              </w:rPr>
            </w:pPr>
            <w:r w:rsidRPr="00DE7B59">
              <w:rPr>
                <w:rFonts w:cs="Arial"/>
                <w:szCs w:val="18"/>
              </w:rPr>
              <w:t>82</w:t>
            </w:r>
          </w:p>
        </w:tc>
        <w:tc>
          <w:tcPr>
            <w:tcW w:w="1016" w:type="dxa"/>
            <w:shd w:val="clear" w:color="auto" w:fill="auto"/>
            <w:vAlign w:val="center"/>
          </w:tcPr>
          <w:p w14:paraId="377A722D" w14:textId="77777777" w:rsidR="00236506" w:rsidRPr="00DE7B59" w:rsidRDefault="00236506" w:rsidP="000905AA">
            <w:pPr>
              <w:pStyle w:val="TAC"/>
              <w:rPr>
                <w:rFonts w:cs="Arial"/>
                <w:szCs w:val="18"/>
              </w:rPr>
            </w:pPr>
            <w:r w:rsidRPr="00DE7B59">
              <w:rPr>
                <w:rFonts w:cs="Arial"/>
                <w:szCs w:val="18"/>
              </w:rPr>
              <w:t>≤ 1737</w:t>
            </w:r>
          </w:p>
        </w:tc>
        <w:tc>
          <w:tcPr>
            <w:tcW w:w="771" w:type="dxa"/>
            <w:vAlign w:val="center"/>
          </w:tcPr>
          <w:p w14:paraId="6F7AFEBD" w14:textId="77777777" w:rsidR="00236506" w:rsidRPr="00DE7B59" w:rsidRDefault="00236506" w:rsidP="000905AA">
            <w:pPr>
              <w:pStyle w:val="TAC"/>
              <w:rPr>
                <w:rFonts w:cs="Arial"/>
                <w:szCs w:val="18"/>
              </w:rPr>
            </w:pPr>
            <w:r w:rsidRPr="00DE7B59">
              <w:rPr>
                <w:rFonts w:cs="Arial"/>
                <w:szCs w:val="18"/>
              </w:rPr>
              <w:t>146</w:t>
            </w:r>
          </w:p>
        </w:tc>
        <w:tc>
          <w:tcPr>
            <w:tcW w:w="1261" w:type="dxa"/>
            <w:vAlign w:val="center"/>
          </w:tcPr>
          <w:p w14:paraId="5C8B830F" w14:textId="77777777" w:rsidR="00236506" w:rsidRPr="00DE7B59" w:rsidRDefault="00236506" w:rsidP="000905AA">
            <w:pPr>
              <w:pStyle w:val="TAC"/>
              <w:rPr>
                <w:rFonts w:cs="Arial"/>
                <w:szCs w:val="18"/>
              </w:rPr>
            </w:pPr>
            <w:r w:rsidRPr="00DE7B59">
              <w:rPr>
                <w:rFonts w:cs="Arial"/>
                <w:szCs w:val="18"/>
              </w:rPr>
              <w:t>≤ 97221</w:t>
            </w:r>
          </w:p>
        </w:tc>
        <w:tc>
          <w:tcPr>
            <w:tcW w:w="771" w:type="dxa"/>
            <w:vAlign w:val="center"/>
          </w:tcPr>
          <w:p w14:paraId="6F2FAD97" w14:textId="77777777" w:rsidR="00236506" w:rsidRPr="00DE7B59" w:rsidRDefault="00236506" w:rsidP="000905AA">
            <w:pPr>
              <w:pStyle w:val="TAC"/>
              <w:rPr>
                <w:rFonts w:cs="Arial"/>
                <w:szCs w:val="18"/>
              </w:rPr>
            </w:pPr>
            <w:r w:rsidRPr="00DE7B59">
              <w:rPr>
                <w:rFonts w:cs="Arial"/>
                <w:szCs w:val="18"/>
              </w:rPr>
              <w:t>210</w:t>
            </w:r>
          </w:p>
        </w:tc>
        <w:tc>
          <w:tcPr>
            <w:tcW w:w="1507" w:type="dxa"/>
            <w:vAlign w:val="center"/>
          </w:tcPr>
          <w:p w14:paraId="13235D37" w14:textId="77777777" w:rsidR="00236506" w:rsidRPr="00DE7B59" w:rsidRDefault="00236506" w:rsidP="000905AA">
            <w:pPr>
              <w:pStyle w:val="TAC"/>
              <w:rPr>
                <w:rFonts w:cs="Arial"/>
                <w:szCs w:val="18"/>
              </w:rPr>
            </w:pPr>
            <w:r w:rsidRPr="00DE7B59">
              <w:rPr>
                <w:rFonts w:cs="Arial"/>
                <w:szCs w:val="18"/>
              </w:rPr>
              <w:t>≤ 5442750</w:t>
            </w:r>
          </w:p>
        </w:tc>
      </w:tr>
      <w:tr w:rsidR="00236506" w:rsidRPr="00DE7B59" w14:paraId="68735593" w14:textId="77777777" w:rsidTr="000905AA">
        <w:trPr>
          <w:trHeight w:val="170"/>
          <w:jc w:val="center"/>
        </w:trPr>
        <w:tc>
          <w:tcPr>
            <w:tcW w:w="770" w:type="dxa"/>
            <w:shd w:val="clear" w:color="auto" w:fill="auto"/>
            <w:vAlign w:val="center"/>
          </w:tcPr>
          <w:p w14:paraId="121DF57E" w14:textId="77777777" w:rsidR="00236506" w:rsidRPr="00DE7B59" w:rsidRDefault="00236506" w:rsidP="000905AA">
            <w:pPr>
              <w:pStyle w:val="TAC"/>
              <w:rPr>
                <w:rFonts w:cs="Arial"/>
                <w:szCs w:val="18"/>
              </w:rPr>
            </w:pPr>
            <w:r w:rsidRPr="00DE7B59">
              <w:rPr>
                <w:rFonts w:cs="Arial"/>
                <w:szCs w:val="18"/>
              </w:rPr>
              <w:t>19</w:t>
            </w:r>
          </w:p>
        </w:tc>
        <w:tc>
          <w:tcPr>
            <w:tcW w:w="1016" w:type="dxa"/>
            <w:shd w:val="clear" w:color="auto" w:fill="auto"/>
            <w:vAlign w:val="center"/>
          </w:tcPr>
          <w:p w14:paraId="225F8B9D" w14:textId="77777777" w:rsidR="00236506" w:rsidRPr="00DE7B59" w:rsidRDefault="00236506" w:rsidP="000905AA">
            <w:pPr>
              <w:pStyle w:val="TAC"/>
              <w:rPr>
                <w:rFonts w:cs="Arial"/>
                <w:szCs w:val="18"/>
              </w:rPr>
            </w:pPr>
            <w:r w:rsidRPr="00DE7B59">
              <w:rPr>
                <w:rFonts w:cs="Arial"/>
                <w:szCs w:val="18"/>
              </w:rPr>
              <w:t>≤ 34</w:t>
            </w:r>
          </w:p>
        </w:tc>
        <w:tc>
          <w:tcPr>
            <w:tcW w:w="771" w:type="dxa"/>
            <w:shd w:val="clear" w:color="auto" w:fill="auto"/>
            <w:vAlign w:val="center"/>
          </w:tcPr>
          <w:p w14:paraId="467BB949" w14:textId="77777777" w:rsidR="00236506" w:rsidRPr="00DE7B59" w:rsidRDefault="00236506" w:rsidP="000905AA">
            <w:pPr>
              <w:pStyle w:val="TAC"/>
              <w:rPr>
                <w:rFonts w:cs="Arial"/>
                <w:szCs w:val="18"/>
              </w:rPr>
            </w:pPr>
            <w:r w:rsidRPr="00DE7B59">
              <w:rPr>
                <w:rFonts w:cs="Arial"/>
                <w:szCs w:val="18"/>
              </w:rPr>
              <w:t>83</w:t>
            </w:r>
          </w:p>
        </w:tc>
        <w:tc>
          <w:tcPr>
            <w:tcW w:w="1016" w:type="dxa"/>
            <w:shd w:val="clear" w:color="auto" w:fill="auto"/>
            <w:vAlign w:val="center"/>
          </w:tcPr>
          <w:p w14:paraId="138008A7" w14:textId="77777777" w:rsidR="00236506" w:rsidRPr="00DE7B59" w:rsidRDefault="00236506" w:rsidP="000905AA">
            <w:pPr>
              <w:pStyle w:val="TAC"/>
              <w:rPr>
                <w:rFonts w:cs="Arial"/>
                <w:szCs w:val="18"/>
              </w:rPr>
            </w:pPr>
            <w:r w:rsidRPr="00DE7B59">
              <w:rPr>
                <w:rFonts w:cs="Arial"/>
                <w:szCs w:val="18"/>
              </w:rPr>
              <w:t>≤ 1850</w:t>
            </w:r>
          </w:p>
        </w:tc>
        <w:tc>
          <w:tcPr>
            <w:tcW w:w="771" w:type="dxa"/>
            <w:vAlign w:val="center"/>
          </w:tcPr>
          <w:p w14:paraId="31D8AE0F" w14:textId="77777777" w:rsidR="00236506" w:rsidRPr="00DE7B59" w:rsidRDefault="00236506" w:rsidP="000905AA">
            <w:pPr>
              <w:pStyle w:val="TAC"/>
              <w:rPr>
                <w:rFonts w:cs="Arial"/>
                <w:szCs w:val="18"/>
              </w:rPr>
            </w:pPr>
            <w:r w:rsidRPr="00DE7B59">
              <w:rPr>
                <w:rFonts w:cs="Arial"/>
                <w:szCs w:val="18"/>
              </w:rPr>
              <w:t>147</w:t>
            </w:r>
          </w:p>
        </w:tc>
        <w:tc>
          <w:tcPr>
            <w:tcW w:w="1261" w:type="dxa"/>
            <w:vAlign w:val="center"/>
          </w:tcPr>
          <w:p w14:paraId="609A428C" w14:textId="77777777" w:rsidR="00236506" w:rsidRPr="00DE7B59" w:rsidRDefault="00236506" w:rsidP="000905AA">
            <w:pPr>
              <w:pStyle w:val="TAC"/>
              <w:rPr>
                <w:rFonts w:cs="Arial"/>
                <w:szCs w:val="18"/>
              </w:rPr>
            </w:pPr>
            <w:r w:rsidRPr="00DE7B59">
              <w:rPr>
                <w:rFonts w:cs="Arial"/>
                <w:szCs w:val="18"/>
              </w:rPr>
              <w:t>≤ 103532</w:t>
            </w:r>
          </w:p>
        </w:tc>
        <w:tc>
          <w:tcPr>
            <w:tcW w:w="771" w:type="dxa"/>
            <w:vAlign w:val="center"/>
          </w:tcPr>
          <w:p w14:paraId="18F7F18B" w14:textId="77777777" w:rsidR="00236506" w:rsidRPr="00DE7B59" w:rsidRDefault="00236506" w:rsidP="000905AA">
            <w:pPr>
              <w:pStyle w:val="TAC"/>
              <w:rPr>
                <w:rFonts w:cs="Arial"/>
                <w:szCs w:val="18"/>
              </w:rPr>
            </w:pPr>
            <w:r w:rsidRPr="00DE7B59">
              <w:rPr>
                <w:rFonts w:cs="Arial"/>
                <w:szCs w:val="18"/>
              </w:rPr>
              <w:t>211</w:t>
            </w:r>
          </w:p>
        </w:tc>
        <w:tc>
          <w:tcPr>
            <w:tcW w:w="1507" w:type="dxa"/>
            <w:vAlign w:val="center"/>
          </w:tcPr>
          <w:p w14:paraId="7AFA1E8F" w14:textId="77777777" w:rsidR="00236506" w:rsidRPr="00DE7B59" w:rsidRDefault="00236506" w:rsidP="000905AA">
            <w:pPr>
              <w:pStyle w:val="TAC"/>
              <w:rPr>
                <w:rFonts w:cs="Arial"/>
                <w:szCs w:val="18"/>
              </w:rPr>
            </w:pPr>
            <w:r w:rsidRPr="00DE7B59">
              <w:rPr>
                <w:rFonts w:cs="Arial"/>
                <w:szCs w:val="18"/>
              </w:rPr>
              <w:t>≤ 5796046</w:t>
            </w:r>
          </w:p>
        </w:tc>
      </w:tr>
      <w:tr w:rsidR="00236506" w:rsidRPr="00DE7B59" w14:paraId="6C5C8C58" w14:textId="77777777" w:rsidTr="000905AA">
        <w:trPr>
          <w:trHeight w:val="170"/>
          <w:jc w:val="center"/>
        </w:trPr>
        <w:tc>
          <w:tcPr>
            <w:tcW w:w="770" w:type="dxa"/>
            <w:shd w:val="clear" w:color="auto" w:fill="auto"/>
            <w:vAlign w:val="center"/>
          </w:tcPr>
          <w:p w14:paraId="2BA6CB89" w14:textId="77777777" w:rsidR="00236506" w:rsidRPr="00DE7B59" w:rsidRDefault="00236506" w:rsidP="000905AA">
            <w:pPr>
              <w:pStyle w:val="TAC"/>
              <w:rPr>
                <w:rFonts w:cs="Arial"/>
                <w:szCs w:val="18"/>
              </w:rPr>
            </w:pPr>
            <w:r w:rsidRPr="00DE7B59">
              <w:rPr>
                <w:rFonts w:cs="Arial"/>
                <w:szCs w:val="18"/>
              </w:rPr>
              <w:t>20</w:t>
            </w:r>
          </w:p>
        </w:tc>
        <w:tc>
          <w:tcPr>
            <w:tcW w:w="1016" w:type="dxa"/>
            <w:shd w:val="clear" w:color="auto" w:fill="auto"/>
            <w:vAlign w:val="center"/>
          </w:tcPr>
          <w:p w14:paraId="38DB0629" w14:textId="77777777" w:rsidR="00236506" w:rsidRPr="00DE7B59" w:rsidRDefault="00236506" w:rsidP="000905AA">
            <w:pPr>
              <w:pStyle w:val="TAC"/>
              <w:rPr>
                <w:rFonts w:cs="Arial"/>
                <w:szCs w:val="18"/>
              </w:rPr>
            </w:pPr>
            <w:r w:rsidRPr="00DE7B59">
              <w:rPr>
                <w:rFonts w:cs="Arial"/>
                <w:szCs w:val="18"/>
              </w:rPr>
              <w:t>≤ 36</w:t>
            </w:r>
          </w:p>
        </w:tc>
        <w:tc>
          <w:tcPr>
            <w:tcW w:w="771" w:type="dxa"/>
            <w:shd w:val="clear" w:color="auto" w:fill="auto"/>
            <w:vAlign w:val="center"/>
          </w:tcPr>
          <w:p w14:paraId="45881FFF" w14:textId="77777777" w:rsidR="00236506" w:rsidRPr="00DE7B59" w:rsidRDefault="00236506" w:rsidP="000905AA">
            <w:pPr>
              <w:pStyle w:val="TAC"/>
              <w:rPr>
                <w:rFonts w:cs="Arial"/>
                <w:szCs w:val="18"/>
              </w:rPr>
            </w:pPr>
            <w:r w:rsidRPr="00DE7B59">
              <w:rPr>
                <w:rFonts w:cs="Arial"/>
                <w:szCs w:val="18"/>
              </w:rPr>
              <w:t>84</w:t>
            </w:r>
          </w:p>
        </w:tc>
        <w:tc>
          <w:tcPr>
            <w:tcW w:w="1016" w:type="dxa"/>
            <w:shd w:val="clear" w:color="auto" w:fill="auto"/>
            <w:vAlign w:val="center"/>
          </w:tcPr>
          <w:p w14:paraId="12404FF5" w14:textId="77777777" w:rsidR="00236506" w:rsidRPr="00DE7B59" w:rsidRDefault="00236506" w:rsidP="000905AA">
            <w:pPr>
              <w:pStyle w:val="TAC"/>
              <w:rPr>
                <w:rFonts w:cs="Arial"/>
                <w:szCs w:val="18"/>
              </w:rPr>
            </w:pPr>
            <w:r w:rsidRPr="00DE7B59">
              <w:rPr>
                <w:rFonts w:cs="Arial"/>
                <w:szCs w:val="18"/>
              </w:rPr>
              <w:t>≤ 1970</w:t>
            </w:r>
          </w:p>
        </w:tc>
        <w:tc>
          <w:tcPr>
            <w:tcW w:w="771" w:type="dxa"/>
            <w:vAlign w:val="center"/>
          </w:tcPr>
          <w:p w14:paraId="48482712" w14:textId="77777777" w:rsidR="00236506" w:rsidRPr="00DE7B59" w:rsidRDefault="00236506" w:rsidP="000905AA">
            <w:pPr>
              <w:pStyle w:val="TAC"/>
              <w:rPr>
                <w:rFonts w:cs="Arial"/>
                <w:szCs w:val="18"/>
              </w:rPr>
            </w:pPr>
            <w:r w:rsidRPr="00DE7B59">
              <w:rPr>
                <w:rFonts w:cs="Arial"/>
                <w:szCs w:val="18"/>
              </w:rPr>
              <w:t>148</w:t>
            </w:r>
          </w:p>
        </w:tc>
        <w:tc>
          <w:tcPr>
            <w:tcW w:w="1261" w:type="dxa"/>
            <w:vAlign w:val="center"/>
          </w:tcPr>
          <w:p w14:paraId="130FB8CE" w14:textId="77777777" w:rsidR="00236506" w:rsidRPr="00DE7B59" w:rsidRDefault="00236506" w:rsidP="000905AA">
            <w:pPr>
              <w:pStyle w:val="TAC"/>
              <w:rPr>
                <w:rFonts w:cs="Arial"/>
                <w:szCs w:val="18"/>
              </w:rPr>
            </w:pPr>
            <w:r w:rsidRPr="00DE7B59">
              <w:rPr>
                <w:rFonts w:cs="Arial"/>
                <w:szCs w:val="18"/>
              </w:rPr>
              <w:t>≤ 110252</w:t>
            </w:r>
          </w:p>
        </w:tc>
        <w:tc>
          <w:tcPr>
            <w:tcW w:w="771" w:type="dxa"/>
            <w:vAlign w:val="center"/>
          </w:tcPr>
          <w:p w14:paraId="5D317374" w14:textId="77777777" w:rsidR="00236506" w:rsidRPr="00DE7B59" w:rsidRDefault="00236506" w:rsidP="000905AA">
            <w:pPr>
              <w:pStyle w:val="TAC"/>
              <w:rPr>
                <w:rFonts w:cs="Arial"/>
                <w:szCs w:val="18"/>
              </w:rPr>
            </w:pPr>
            <w:r w:rsidRPr="00DE7B59">
              <w:rPr>
                <w:rFonts w:cs="Arial"/>
                <w:szCs w:val="18"/>
              </w:rPr>
              <w:t>212</w:t>
            </w:r>
          </w:p>
        </w:tc>
        <w:tc>
          <w:tcPr>
            <w:tcW w:w="1507" w:type="dxa"/>
            <w:vAlign w:val="center"/>
          </w:tcPr>
          <w:p w14:paraId="4D2700F5" w14:textId="77777777" w:rsidR="00236506" w:rsidRPr="00DE7B59" w:rsidRDefault="00236506" w:rsidP="000905AA">
            <w:pPr>
              <w:pStyle w:val="TAC"/>
              <w:rPr>
                <w:rFonts w:cs="Arial"/>
                <w:szCs w:val="18"/>
              </w:rPr>
            </w:pPr>
            <w:r w:rsidRPr="00DE7B59">
              <w:rPr>
                <w:rFonts w:cs="Arial"/>
                <w:szCs w:val="18"/>
              </w:rPr>
              <w:t>≤ 6172275</w:t>
            </w:r>
          </w:p>
        </w:tc>
      </w:tr>
      <w:tr w:rsidR="00236506" w:rsidRPr="00DE7B59" w14:paraId="2E8F16FB" w14:textId="77777777" w:rsidTr="000905AA">
        <w:trPr>
          <w:trHeight w:val="170"/>
          <w:jc w:val="center"/>
        </w:trPr>
        <w:tc>
          <w:tcPr>
            <w:tcW w:w="770" w:type="dxa"/>
            <w:shd w:val="clear" w:color="auto" w:fill="auto"/>
            <w:vAlign w:val="center"/>
          </w:tcPr>
          <w:p w14:paraId="358107E7" w14:textId="77777777" w:rsidR="00236506" w:rsidRPr="00DE7B59" w:rsidRDefault="00236506" w:rsidP="000905AA">
            <w:pPr>
              <w:pStyle w:val="TAC"/>
              <w:rPr>
                <w:rFonts w:cs="Arial"/>
                <w:szCs w:val="18"/>
              </w:rPr>
            </w:pPr>
            <w:r w:rsidRPr="00DE7B59">
              <w:rPr>
                <w:rFonts w:cs="Arial"/>
                <w:szCs w:val="18"/>
              </w:rPr>
              <w:t>21</w:t>
            </w:r>
          </w:p>
        </w:tc>
        <w:tc>
          <w:tcPr>
            <w:tcW w:w="1016" w:type="dxa"/>
            <w:shd w:val="clear" w:color="auto" w:fill="auto"/>
            <w:vAlign w:val="center"/>
          </w:tcPr>
          <w:p w14:paraId="3218ED2E" w14:textId="77777777" w:rsidR="00236506" w:rsidRPr="00DE7B59" w:rsidRDefault="00236506" w:rsidP="000905AA">
            <w:pPr>
              <w:pStyle w:val="TAC"/>
              <w:rPr>
                <w:rFonts w:cs="Arial"/>
                <w:szCs w:val="18"/>
              </w:rPr>
            </w:pPr>
            <w:r w:rsidRPr="00DE7B59">
              <w:rPr>
                <w:rFonts w:cs="Arial"/>
                <w:szCs w:val="18"/>
              </w:rPr>
              <w:t>≤ 38</w:t>
            </w:r>
          </w:p>
        </w:tc>
        <w:tc>
          <w:tcPr>
            <w:tcW w:w="771" w:type="dxa"/>
            <w:shd w:val="clear" w:color="auto" w:fill="auto"/>
            <w:vAlign w:val="center"/>
          </w:tcPr>
          <w:p w14:paraId="014FC366" w14:textId="77777777" w:rsidR="00236506" w:rsidRPr="00DE7B59" w:rsidRDefault="00236506" w:rsidP="000905AA">
            <w:pPr>
              <w:pStyle w:val="TAC"/>
              <w:rPr>
                <w:rFonts w:cs="Arial"/>
                <w:szCs w:val="18"/>
              </w:rPr>
            </w:pPr>
            <w:r w:rsidRPr="00DE7B59">
              <w:rPr>
                <w:rFonts w:cs="Arial"/>
                <w:szCs w:val="18"/>
              </w:rPr>
              <w:t>85</w:t>
            </w:r>
          </w:p>
        </w:tc>
        <w:tc>
          <w:tcPr>
            <w:tcW w:w="1016" w:type="dxa"/>
            <w:shd w:val="clear" w:color="auto" w:fill="auto"/>
            <w:vAlign w:val="center"/>
          </w:tcPr>
          <w:p w14:paraId="6C07D0AE" w14:textId="77777777" w:rsidR="00236506" w:rsidRPr="00DE7B59" w:rsidRDefault="00236506" w:rsidP="000905AA">
            <w:pPr>
              <w:pStyle w:val="TAC"/>
              <w:rPr>
                <w:rFonts w:cs="Arial"/>
                <w:szCs w:val="18"/>
              </w:rPr>
            </w:pPr>
            <w:r w:rsidRPr="00DE7B59">
              <w:rPr>
                <w:rFonts w:cs="Arial"/>
                <w:szCs w:val="18"/>
              </w:rPr>
              <w:t>≤ 2098</w:t>
            </w:r>
          </w:p>
        </w:tc>
        <w:tc>
          <w:tcPr>
            <w:tcW w:w="771" w:type="dxa"/>
            <w:vAlign w:val="center"/>
          </w:tcPr>
          <w:p w14:paraId="02DD9EFF" w14:textId="77777777" w:rsidR="00236506" w:rsidRPr="00DE7B59" w:rsidRDefault="00236506" w:rsidP="000905AA">
            <w:pPr>
              <w:pStyle w:val="TAC"/>
              <w:rPr>
                <w:rFonts w:cs="Arial"/>
                <w:szCs w:val="18"/>
              </w:rPr>
            </w:pPr>
            <w:r w:rsidRPr="00DE7B59">
              <w:rPr>
                <w:rFonts w:cs="Arial"/>
                <w:szCs w:val="18"/>
              </w:rPr>
              <w:t>149</w:t>
            </w:r>
          </w:p>
        </w:tc>
        <w:tc>
          <w:tcPr>
            <w:tcW w:w="1261" w:type="dxa"/>
            <w:vAlign w:val="center"/>
          </w:tcPr>
          <w:p w14:paraId="0B295E5A" w14:textId="77777777" w:rsidR="00236506" w:rsidRPr="00DE7B59" w:rsidRDefault="00236506" w:rsidP="000905AA">
            <w:pPr>
              <w:pStyle w:val="TAC"/>
              <w:rPr>
                <w:rFonts w:cs="Arial"/>
                <w:szCs w:val="18"/>
              </w:rPr>
            </w:pPr>
            <w:r w:rsidRPr="00DE7B59">
              <w:rPr>
                <w:rFonts w:cs="Arial"/>
                <w:szCs w:val="18"/>
              </w:rPr>
              <w:t>≤ 117409</w:t>
            </w:r>
          </w:p>
        </w:tc>
        <w:tc>
          <w:tcPr>
            <w:tcW w:w="771" w:type="dxa"/>
            <w:vAlign w:val="center"/>
          </w:tcPr>
          <w:p w14:paraId="4D1561A3" w14:textId="77777777" w:rsidR="00236506" w:rsidRPr="00DE7B59" w:rsidRDefault="00236506" w:rsidP="000905AA">
            <w:pPr>
              <w:pStyle w:val="TAC"/>
              <w:rPr>
                <w:rFonts w:cs="Arial"/>
                <w:szCs w:val="18"/>
              </w:rPr>
            </w:pPr>
            <w:r w:rsidRPr="00DE7B59">
              <w:rPr>
                <w:rFonts w:cs="Arial"/>
                <w:szCs w:val="18"/>
              </w:rPr>
              <w:t>213</w:t>
            </w:r>
          </w:p>
        </w:tc>
        <w:tc>
          <w:tcPr>
            <w:tcW w:w="1507" w:type="dxa"/>
            <w:vAlign w:val="center"/>
          </w:tcPr>
          <w:p w14:paraId="484F8ADD" w14:textId="77777777" w:rsidR="00236506" w:rsidRPr="00DE7B59" w:rsidRDefault="00236506" w:rsidP="000905AA">
            <w:pPr>
              <w:pStyle w:val="TAC"/>
              <w:rPr>
                <w:rFonts w:cs="Arial"/>
                <w:szCs w:val="18"/>
              </w:rPr>
            </w:pPr>
            <w:r w:rsidRPr="00DE7B59">
              <w:rPr>
                <w:rFonts w:cs="Arial"/>
                <w:szCs w:val="18"/>
              </w:rPr>
              <w:t>≤ 6572925</w:t>
            </w:r>
          </w:p>
        </w:tc>
      </w:tr>
      <w:tr w:rsidR="00236506" w:rsidRPr="00DE7B59" w14:paraId="56D18A55" w14:textId="77777777" w:rsidTr="000905AA">
        <w:trPr>
          <w:trHeight w:val="170"/>
          <w:jc w:val="center"/>
        </w:trPr>
        <w:tc>
          <w:tcPr>
            <w:tcW w:w="770" w:type="dxa"/>
            <w:shd w:val="clear" w:color="auto" w:fill="auto"/>
            <w:vAlign w:val="center"/>
          </w:tcPr>
          <w:p w14:paraId="427154BB" w14:textId="77777777" w:rsidR="00236506" w:rsidRPr="00DE7B59" w:rsidRDefault="00236506" w:rsidP="000905AA">
            <w:pPr>
              <w:pStyle w:val="TAC"/>
              <w:rPr>
                <w:rFonts w:cs="Arial"/>
                <w:szCs w:val="18"/>
              </w:rPr>
            </w:pPr>
            <w:r w:rsidRPr="00DE7B59">
              <w:rPr>
                <w:rFonts w:cs="Arial"/>
                <w:szCs w:val="18"/>
              </w:rPr>
              <w:t>22</w:t>
            </w:r>
          </w:p>
        </w:tc>
        <w:tc>
          <w:tcPr>
            <w:tcW w:w="1016" w:type="dxa"/>
            <w:shd w:val="clear" w:color="auto" w:fill="auto"/>
            <w:vAlign w:val="center"/>
          </w:tcPr>
          <w:p w14:paraId="10CC5098" w14:textId="77777777" w:rsidR="00236506" w:rsidRPr="00DE7B59" w:rsidRDefault="00236506" w:rsidP="000905AA">
            <w:pPr>
              <w:pStyle w:val="TAC"/>
              <w:rPr>
                <w:rFonts w:cs="Arial"/>
                <w:szCs w:val="18"/>
              </w:rPr>
            </w:pPr>
            <w:r w:rsidRPr="00DE7B59">
              <w:rPr>
                <w:rFonts w:cs="Arial"/>
                <w:szCs w:val="18"/>
              </w:rPr>
              <w:t>≤ 40</w:t>
            </w:r>
          </w:p>
        </w:tc>
        <w:tc>
          <w:tcPr>
            <w:tcW w:w="771" w:type="dxa"/>
            <w:shd w:val="clear" w:color="auto" w:fill="auto"/>
            <w:vAlign w:val="center"/>
          </w:tcPr>
          <w:p w14:paraId="093C95B6" w14:textId="77777777" w:rsidR="00236506" w:rsidRPr="00DE7B59" w:rsidRDefault="00236506" w:rsidP="000905AA">
            <w:pPr>
              <w:pStyle w:val="TAC"/>
              <w:rPr>
                <w:rFonts w:cs="Arial"/>
                <w:szCs w:val="18"/>
              </w:rPr>
            </w:pPr>
            <w:r w:rsidRPr="00DE7B59">
              <w:rPr>
                <w:rFonts w:cs="Arial"/>
                <w:szCs w:val="18"/>
              </w:rPr>
              <w:t>86</w:t>
            </w:r>
          </w:p>
        </w:tc>
        <w:tc>
          <w:tcPr>
            <w:tcW w:w="1016" w:type="dxa"/>
            <w:shd w:val="clear" w:color="auto" w:fill="auto"/>
            <w:vAlign w:val="center"/>
          </w:tcPr>
          <w:p w14:paraId="74482D52" w14:textId="77777777" w:rsidR="00236506" w:rsidRPr="00DE7B59" w:rsidRDefault="00236506" w:rsidP="000905AA">
            <w:pPr>
              <w:pStyle w:val="TAC"/>
              <w:rPr>
                <w:rFonts w:cs="Arial"/>
                <w:szCs w:val="18"/>
              </w:rPr>
            </w:pPr>
            <w:r w:rsidRPr="00DE7B59">
              <w:rPr>
                <w:rFonts w:cs="Arial"/>
                <w:szCs w:val="18"/>
              </w:rPr>
              <w:t>≤ 2234</w:t>
            </w:r>
          </w:p>
        </w:tc>
        <w:tc>
          <w:tcPr>
            <w:tcW w:w="771" w:type="dxa"/>
            <w:vAlign w:val="center"/>
          </w:tcPr>
          <w:p w14:paraId="0FFFAA90" w14:textId="77777777" w:rsidR="00236506" w:rsidRPr="00DE7B59" w:rsidRDefault="00236506" w:rsidP="000905AA">
            <w:pPr>
              <w:pStyle w:val="TAC"/>
              <w:rPr>
                <w:rFonts w:cs="Arial"/>
                <w:szCs w:val="18"/>
              </w:rPr>
            </w:pPr>
            <w:r w:rsidRPr="00DE7B59">
              <w:rPr>
                <w:rFonts w:cs="Arial"/>
                <w:szCs w:val="18"/>
              </w:rPr>
              <w:t>150</w:t>
            </w:r>
          </w:p>
        </w:tc>
        <w:tc>
          <w:tcPr>
            <w:tcW w:w="1261" w:type="dxa"/>
            <w:vAlign w:val="center"/>
          </w:tcPr>
          <w:p w14:paraId="5E3F0EE2" w14:textId="77777777" w:rsidR="00236506" w:rsidRPr="00DE7B59" w:rsidRDefault="00236506" w:rsidP="000905AA">
            <w:pPr>
              <w:pStyle w:val="TAC"/>
              <w:rPr>
                <w:rFonts w:cs="Arial"/>
                <w:szCs w:val="18"/>
              </w:rPr>
            </w:pPr>
            <w:r w:rsidRPr="00DE7B59">
              <w:rPr>
                <w:rFonts w:cs="Arial"/>
                <w:szCs w:val="18"/>
              </w:rPr>
              <w:t>≤ 125030</w:t>
            </w:r>
          </w:p>
        </w:tc>
        <w:tc>
          <w:tcPr>
            <w:tcW w:w="771" w:type="dxa"/>
            <w:vAlign w:val="center"/>
          </w:tcPr>
          <w:p w14:paraId="342AD343" w14:textId="77777777" w:rsidR="00236506" w:rsidRPr="00DE7B59" w:rsidRDefault="00236506" w:rsidP="000905AA">
            <w:pPr>
              <w:pStyle w:val="TAC"/>
              <w:rPr>
                <w:rFonts w:cs="Arial"/>
                <w:szCs w:val="18"/>
              </w:rPr>
            </w:pPr>
            <w:r w:rsidRPr="00DE7B59">
              <w:rPr>
                <w:rFonts w:cs="Arial"/>
                <w:szCs w:val="18"/>
              </w:rPr>
              <w:t>214</w:t>
            </w:r>
          </w:p>
        </w:tc>
        <w:tc>
          <w:tcPr>
            <w:tcW w:w="1507" w:type="dxa"/>
            <w:vAlign w:val="center"/>
          </w:tcPr>
          <w:p w14:paraId="69F77F0A" w14:textId="77777777" w:rsidR="00236506" w:rsidRPr="00DE7B59" w:rsidRDefault="00236506" w:rsidP="000905AA">
            <w:pPr>
              <w:pStyle w:val="TAC"/>
              <w:rPr>
                <w:rFonts w:cs="Arial"/>
                <w:szCs w:val="18"/>
              </w:rPr>
            </w:pPr>
            <w:r w:rsidRPr="00DE7B59">
              <w:rPr>
                <w:rFonts w:cs="Arial"/>
                <w:szCs w:val="18"/>
              </w:rPr>
              <w:t>≤ 6999582</w:t>
            </w:r>
          </w:p>
        </w:tc>
      </w:tr>
      <w:tr w:rsidR="00236506" w:rsidRPr="00DE7B59" w14:paraId="0319B7B6" w14:textId="77777777" w:rsidTr="000905AA">
        <w:trPr>
          <w:trHeight w:val="170"/>
          <w:jc w:val="center"/>
        </w:trPr>
        <w:tc>
          <w:tcPr>
            <w:tcW w:w="770" w:type="dxa"/>
            <w:shd w:val="clear" w:color="auto" w:fill="auto"/>
            <w:vAlign w:val="center"/>
          </w:tcPr>
          <w:p w14:paraId="3FB4C7B4" w14:textId="77777777" w:rsidR="00236506" w:rsidRPr="00DE7B59" w:rsidRDefault="00236506" w:rsidP="000905AA">
            <w:pPr>
              <w:pStyle w:val="TAC"/>
              <w:rPr>
                <w:rFonts w:cs="Arial"/>
                <w:szCs w:val="18"/>
              </w:rPr>
            </w:pPr>
            <w:r w:rsidRPr="00DE7B59">
              <w:rPr>
                <w:rFonts w:cs="Arial"/>
                <w:szCs w:val="18"/>
              </w:rPr>
              <w:t>23</w:t>
            </w:r>
          </w:p>
        </w:tc>
        <w:tc>
          <w:tcPr>
            <w:tcW w:w="1016" w:type="dxa"/>
            <w:shd w:val="clear" w:color="auto" w:fill="auto"/>
            <w:vAlign w:val="center"/>
          </w:tcPr>
          <w:p w14:paraId="155E22A7" w14:textId="77777777" w:rsidR="00236506" w:rsidRPr="00DE7B59" w:rsidRDefault="00236506" w:rsidP="000905AA">
            <w:pPr>
              <w:pStyle w:val="TAC"/>
              <w:rPr>
                <w:rFonts w:cs="Arial"/>
                <w:szCs w:val="18"/>
              </w:rPr>
            </w:pPr>
            <w:r w:rsidRPr="00DE7B59">
              <w:rPr>
                <w:rFonts w:cs="Arial"/>
                <w:szCs w:val="18"/>
              </w:rPr>
              <w:t>≤ 43</w:t>
            </w:r>
          </w:p>
        </w:tc>
        <w:tc>
          <w:tcPr>
            <w:tcW w:w="771" w:type="dxa"/>
            <w:shd w:val="clear" w:color="auto" w:fill="auto"/>
            <w:vAlign w:val="center"/>
          </w:tcPr>
          <w:p w14:paraId="57642779" w14:textId="77777777" w:rsidR="00236506" w:rsidRPr="00DE7B59" w:rsidRDefault="00236506" w:rsidP="000905AA">
            <w:pPr>
              <w:pStyle w:val="TAC"/>
              <w:rPr>
                <w:rFonts w:cs="Arial"/>
                <w:szCs w:val="18"/>
              </w:rPr>
            </w:pPr>
            <w:r w:rsidRPr="00DE7B59">
              <w:rPr>
                <w:rFonts w:cs="Arial"/>
                <w:szCs w:val="18"/>
              </w:rPr>
              <w:t>87</w:t>
            </w:r>
          </w:p>
        </w:tc>
        <w:tc>
          <w:tcPr>
            <w:tcW w:w="1016" w:type="dxa"/>
            <w:shd w:val="clear" w:color="auto" w:fill="auto"/>
            <w:vAlign w:val="center"/>
          </w:tcPr>
          <w:p w14:paraId="384B3FBF" w14:textId="77777777" w:rsidR="00236506" w:rsidRPr="00DE7B59" w:rsidRDefault="00236506" w:rsidP="000905AA">
            <w:pPr>
              <w:pStyle w:val="TAC"/>
              <w:rPr>
                <w:rFonts w:cs="Arial"/>
                <w:szCs w:val="18"/>
              </w:rPr>
            </w:pPr>
            <w:r w:rsidRPr="00DE7B59">
              <w:rPr>
                <w:rFonts w:cs="Arial"/>
                <w:szCs w:val="18"/>
              </w:rPr>
              <w:t>≤ 2379</w:t>
            </w:r>
          </w:p>
        </w:tc>
        <w:tc>
          <w:tcPr>
            <w:tcW w:w="771" w:type="dxa"/>
            <w:vAlign w:val="center"/>
          </w:tcPr>
          <w:p w14:paraId="39D966B7" w14:textId="77777777" w:rsidR="00236506" w:rsidRPr="00DE7B59" w:rsidRDefault="00236506" w:rsidP="000905AA">
            <w:pPr>
              <w:pStyle w:val="TAC"/>
              <w:rPr>
                <w:rFonts w:cs="Arial"/>
                <w:szCs w:val="18"/>
              </w:rPr>
            </w:pPr>
            <w:r w:rsidRPr="00DE7B59">
              <w:rPr>
                <w:rFonts w:cs="Arial"/>
                <w:szCs w:val="18"/>
              </w:rPr>
              <w:t>151</w:t>
            </w:r>
          </w:p>
        </w:tc>
        <w:tc>
          <w:tcPr>
            <w:tcW w:w="1261" w:type="dxa"/>
            <w:vAlign w:val="center"/>
          </w:tcPr>
          <w:p w14:paraId="64465CA2" w14:textId="77777777" w:rsidR="00236506" w:rsidRPr="00DE7B59" w:rsidRDefault="00236506" w:rsidP="000905AA">
            <w:pPr>
              <w:pStyle w:val="TAC"/>
              <w:rPr>
                <w:rFonts w:cs="Arial"/>
                <w:szCs w:val="18"/>
              </w:rPr>
            </w:pPr>
            <w:r w:rsidRPr="00DE7B59">
              <w:rPr>
                <w:rFonts w:cs="Arial"/>
                <w:szCs w:val="18"/>
              </w:rPr>
              <w:t>≤ 133146</w:t>
            </w:r>
          </w:p>
        </w:tc>
        <w:tc>
          <w:tcPr>
            <w:tcW w:w="771" w:type="dxa"/>
            <w:vAlign w:val="center"/>
          </w:tcPr>
          <w:p w14:paraId="7A5CB11A" w14:textId="77777777" w:rsidR="00236506" w:rsidRPr="00DE7B59" w:rsidRDefault="00236506" w:rsidP="000905AA">
            <w:pPr>
              <w:pStyle w:val="TAC"/>
              <w:rPr>
                <w:rFonts w:cs="Arial"/>
                <w:szCs w:val="18"/>
              </w:rPr>
            </w:pPr>
            <w:r w:rsidRPr="00DE7B59">
              <w:rPr>
                <w:rFonts w:cs="Arial"/>
                <w:szCs w:val="18"/>
              </w:rPr>
              <w:t>215</w:t>
            </w:r>
          </w:p>
        </w:tc>
        <w:tc>
          <w:tcPr>
            <w:tcW w:w="1507" w:type="dxa"/>
            <w:vAlign w:val="center"/>
          </w:tcPr>
          <w:p w14:paraId="5103351F" w14:textId="77777777" w:rsidR="00236506" w:rsidRPr="00DE7B59" w:rsidRDefault="00236506" w:rsidP="000905AA">
            <w:pPr>
              <w:pStyle w:val="TAC"/>
              <w:rPr>
                <w:rFonts w:cs="Arial"/>
                <w:szCs w:val="18"/>
              </w:rPr>
            </w:pPr>
            <w:r w:rsidRPr="00DE7B59">
              <w:rPr>
                <w:rFonts w:cs="Arial"/>
                <w:szCs w:val="18"/>
              </w:rPr>
              <w:t>≤ 7453933</w:t>
            </w:r>
          </w:p>
        </w:tc>
      </w:tr>
      <w:tr w:rsidR="00236506" w:rsidRPr="00DE7B59" w14:paraId="398E9A6F" w14:textId="77777777" w:rsidTr="000905AA">
        <w:trPr>
          <w:trHeight w:val="170"/>
          <w:jc w:val="center"/>
        </w:trPr>
        <w:tc>
          <w:tcPr>
            <w:tcW w:w="770" w:type="dxa"/>
            <w:shd w:val="clear" w:color="auto" w:fill="auto"/>
            <w:vAlign w:val="center"/>
          </w:tcPr>
          <w:p w14:paraId="0CA9859B" w14:textId="77777777" w:rsidR="00236506" w:rsidRPr="00DE7B59" w:rsidRDefault="00236506" w:rsidP="000905AA">
            <w:pPr>
              <w:pStyle w:val="TAC"/>
              <w:rPr>
                <w:rFonts w:cs="Arial"/>
                <w:szCs w:val="18"/>
              </w:rPr>
            </w:pPr>
            <w:r w:rsidRPr="00DE7B59">
              <w:rPr>
                <w:rFonts w:cs="Arial"/>
                <w:szCs w:val="18"/>
              </w:rPr>
              <w:t>24</w:t>
            </w:r>
          </w:p>
        </w:tc>
        <w:tc>
          <w:tcPr>
            <w:tcW w:w="1016" w:type="dxa"/>
            <w:shd w:val="clear" w:color="auto" w:fill="auto"/>
            <w:vAlign w:val="center"/>
          </w:tcPr>
          <w:p w14:paraId="5E773F89" w14:textId="77777777" w:rsidR="00236506" w:rsidRPr="00DE7B59" w:rsidRDefault="00236506" w:rsidP="000905AA">
            <w:pPr>
              <w:pStyle w:val="TAC"/>
              <w:rPr>
                <w:rFonts w:cs="Arial"/>
                <w:szCs w:val="18"/>
              </w:rPr>
            </w:pPr>
            <w:r w:rsidRPr="00DE7B59">
              <w:rPr>
                <w:rFonts w:cs="Arial"/>
                <w:szCs w:val="18"/>
              </w:rPr>
              <w:t>≤ 46</w:t>
            </w:r>
          </w:p>
        </w:tc>
        <w:tc>
          <w:tcPr>
            <w:tcW w:w="771" w:type="dxa"/>
            <w:shd w:val="clear" w:color="auto" w:fill="auto"/>
            <w:vAlign w:val="center"/>
          </w:tcPr>
          <w:p w14:paraId="1FCD4C65" w14:textId="77777777" w:rsidR="00236506" w:rsidRPr="00DE7B59" w:rsidRDefault="00236506" w:rsidP="000905AA">
            <w:pPr>
              <w:pStyle w:val="TAC"/>
              <w:rPr>
                <w:rFonts w:cs="Arial"/>
                <w:szCs w:val="18"/>
              </w:rPr>
            </w:pPr>
            <w:r w:rsidRPr="00DE7B59">
              <w:rPr>
                <w:rFonts w:cs="Arial"/>
                <w:szCs w:val="18"/>
              </w:rPr>
              <w:t>88</w:t>
            </w:r>
          </w:p>
        </w:tc>
        <w:tc>
          <w:tcPr>
            <w:tcW w:w="1016" w:type="dxa"/>
            <w:shd w:val="clear" w:color="auto" w:fill="auto"/>
            <w:vAlign w:val="center"/>
          </w:tcPr>
          <w:p w14:paraId="21F87CE2" w14:textId="77777777" w:rsidR="00236506" w:rsidRPr="00DE7B59" w:rsidRDefault="00236506" w:rsidP="000905AA">
            <w:pPr>
              <w:pStyle w:val="TAC"/>
              <w:rPr>
                <w:rFonts w:cs="Arial"/>
                <w:szCs w:val="18"/>
              </w:rPr>
            </w:pPr>
            <w:r w:rsidRPr="00DE7B59">
              <w:rPr>
                <w:rFonts w:cs="Arial"/>
                <w:szCs w:val="18"/>
              </w:rPr>
              <w:t>≤ 2533</w:t>
            </w:r>
          </w:p>
        </w:tc>
        <w:tc>
          <w:tcPr>
            <w:tcW w:w="771" w:type="dxa"/>
            <w:vAlign w:val="center"/>
          </w:tcPr>
          <w:p w14:paraId="54DBBACC" w14:textId="77777777" w:rsidR="00236506" w:rsidRPr="00DE7B59" w:rsidRDefault="00236506" w:rsidP="000905AA">
            <w:pPr>
              <w:pStyle w:val="TAC"/>
              <w:rPr>
                <w:rFonts w:cs="Arial"/>
                <w:szCs w:val="18"/>
              </w:rPr>
            </w:pPr>
            <w:r w:rsidRPr="00DE7B59">
              <w:rPr>
                <w:rFonts w:cs="Arial"/>
                <w:szCs w:val="18"/>
              </w:rPr>
              <w:t>152</w:t>
            </w:r>
          </w:p>
        </w:tc>
        <w:tc>
          <w:tcPr>
            <w:tcW w:w="1261" w:type="dxa"/>
            <w:vAlign w:val="center"/>
          </w:tcPr>
          <w:p w14:paraId="0C9A1601" w14:textId="77777777" w:rsidR="00236506" w:rsidRPr="00DE7B59" w:rsidRDefault="00236506" w:rsidP="000905AA">
            <w:pPr>
              <w:pStyle w:val="TAC"/>
              <w:rPr>
                <w:rFonts w:cs="Arial"/>
                <w:szCs w:val="18"/>
              </w:rPr>
            </w:pPr>
            <w:r w:rsidRPr="00DE7B59">
              <w:rPr>
                <w:rFonts w:cs="Arial"/>
                <w:szCs w:val="18"/>
              </w:rPr>
              <w:t>≤ 141789</w:t>
            </w:r>
          </w:p>
        </w:tc>
        <w:tc>
          <w:tcPr>
            <w:tcW w:w="771" w:type="dxa"/>
            <w:vAlign w:val="center"/>
          </w:tcPr>
          <w:p w14:paraId="0E4ADB70" w14:textId="77777777" w:rsidR="00236506" w:rsidRPr="00DE7B59" w:rsidRDefault="00236506" w:rsidP="000905AA">
            <w:pPr>
              <w:pStyle w:val="TAC"/>
              <w:rPr>
                <w:rFonts w:cs="Arial"/>
                <w:szCs w:val="18"/>
              </w:rPr>
            </w:pPr>
            <w:r w:rsidRPr="00DE7B59">
              <w:rPr>
                <w:rFonts w:cs="Arial"/>
                <w:szCs w:val="18"/>
              </w:rPr>
              <w:t>216</w:t>
            </w:r>
          </w:p>
        </w:tc>
        <w:tc>
          <w:tcPr>
            <w:tcW w:w="1507" w:type="dxa"/>
            <w:vAlign w:val="center"/>
          </w:tcPr>
          <w:p w14:paraId="68D11E91" w14:textId="77777777" w:rsidR="00236506" w:rsidRPr="00DE7B59" w:rsidRDefault="00236506" w:rsidP="000905AA">
            <w:pPr>
              <w:pStyle w:val="TAC"/>
              <w:rPr>
                <w:rFonts w:cs="Arial"/>
                <w:szCs w:val="18"/>
              </w:rPr>
            </w:pPr>
            <w:r w:rsidRPr="00DE7B59">
              <w:rPr>
                <w:rFonts w:cs="Arial"/>
                <w:szCs w:val="18"/>
              </w:rPr>
              <w:t>≤ 7937777</w:t>
            </w:r>
          </w:p>
        </w:tc>
      </w:tr>
      <w:tr w:rsidR="00236506" w:rsidRPr="00DE7B59" w14:paraId="21C9F13A" w14:textId="77777777" w:rsidTr="000905AA">
        <w:trPr>
          <w:trHeight w:val="170"/>
          <w:jc w:val="center"/>
        </w:trPr>
        <w:tc>
          <w:tcPr>
            <w:tcW w:w="770" w:type="dxa"/>
            <w:shd w:val="clear" w:color="auto" w:fill="auto"/>
            <w:vAlign w:val="center"/>
          </w:tcPr>
          <w:p w14:paraId="2EC77489" w14:textId="77777777" w:rsidR="00236506" w:rsidRPr="00DE7B59" w:rsidRDefault="00236506" w:rsidP="000905AA">
            <w:pPr>
              <w:pStyle w:val="TAC"/>
              <w:rPr>
                <w:rFonts w:cs="Arial"/>
                <w:szCs w:val="18"/>
              </w:rPr>
            </w:pPr>
            <w:r w:rsidRPr="00DE7B59">
              <w:rPr>
                <w:rFonts w:cs="Arial"/>
                <w:szCs w:val="18"/>
              </w:rPr>
              <w:t>25</w:t>
            </w:r>
          </w:p>
        </w:tc>
        <w:tc>
          <w:tcPr>
            <w:tcW w:w="1016" w:type="dxa"/>
            <w:shd w:val="clear" w:color="auto" w:fill="auto"/>
            <w:vAlign w:val="center"/>
          </w:tcPr>
          <w:p w14:paraId="34CE67F0" w14:textId="77777777" w:rsidR="00236506" w:rsidRPr="00DE7B59" w:rsidRDefault="00236506" w:rsidP="000905AA">
            <w:pPr>
              <w:pStyle w:val="TAC"/>
              <w:rPr>
                <w:rFonts w:cs="Arial"/>
                <w:szCs w:val="18"/>
              </w:rPr>
            </w:pPr>
            <w:r w:rsidRPr="00DE7B59">
              <w:rPr>
                <w:rFonts w:cs="Arial"/>
                <w:szCs w:val="18"/>
              </w:rPr>
              <w:t>≤ 49</w:t>
            </w:r>
          </w:p>
        </w:tc>
        <w:tc>
          <w:tcPr>
            <w:tcW w:w="771" w:type="dxa"/>
            <w:shd w:val="clear" w:color="auto" w:fill="auto"/>
            <w:vAlign w:val="center"/>
          </w:tcPr>
          <w:p w14:paraId="6D76368E" w14:textId="77777777" w:rsidR="00236506" w:rsidRPr="00DE7B59" w:rsidRDefault="00236506" w:rsidP="000905AA">
            <w:pPr>
              <w:pStyle w:val="TAC"/>
              <w:rPr>
                <w:rFonts w:cs="Arial"/>
                <w:szCs w:val="18"/>
              </w:rPr>
            </w:pPr>
            <w:r w:rsidRPr="00DE7B59">
              <w:rPr>
                <w:rFonts w:cs="Arial"/>
                <w:szCs w:val="18"/>
              </w:rPr>
              <w:t>89</w:t>
            </w:r>
          </w:p>
        </w:tc>
        <w:tc>
          <w:tcPr>
            <w:tcW w:w="1016" w:type="dxa"/>
            <w:shd w:val="clear" w:color="auto" w:fill="auto"/>
            <w:vAlign w:val="center"/>
          </w:tcPr>
          <w:p w14:paraId="6B17D3A7" w14:textId="77777777" w:rsidR="00236506" w:rsidRPr="00DE7B59" w:rsidRDefault="00236506" w:rsidP="000905AA">
            <w:pPr>
              <w:pStyle w:val="TAC"/>
              <w:rPr>
                <w:rFonts w:cs="Arial"/>
                <w:szCs w:val="18"/>
              </w:rPr>
            </w:pPr>
            <w:r w:rsidRPr="00DE7B59">
              <w:rPr>
                <w:rFonts w:cs="Arial"/>
                <w:szCs w:val="18"/>
              </w:rPr>
              <w:t>≤ 2698</w:t>
            </w:r>
          </w:p>
        </w:tc>
        <w:tc>
          <w:tcPr>
            <w:tcW w:w="771" w:type="dxa"/>
            <w:vAlign w:val="center"/>
          </w:tcPr>
          <w:p w14:paraId="0C1FA76E" w14:textId="77777777" w:rsidR="00236506" w:rsidRPr="00DE7B59" w:rsidRDefault="00236506" w:rsidP="000905AA">
            <w:pPr>
              <w:pStyle w:val="TAC"/>
              <w:rPr>
                <w:rFonts w:cs="Arial"/>
                <w:szCs w:val="18"/>
              </w:rPr>
            </w:pPr>
            <w:r w:rsidRPr="00DE7B59">
              <w:rPr>
                <w:rFonts w:cs="Arial"/>
                <w:szCs w:val="18"/>
              </w:rPr>
              <w:t>153</w:t>
            </w:r>
          </w:p>
        </w:tc>
        <w:tc>
          <w:tcPr>
            <w:tcW w:w="1261" w:type="dxa"/>
            <w:vAlign w:val="center"/>
          </w:tcPr>
          <w:p w14:paraId="3566E0E2" w14:textId="77777777" w:rsidR="00236506" w:rsidRPr="00DE7B59" w:rsidRDefault="00236506" w:rsidP="000905AA">
            <w:pPr>
              <w:pStyle w:val="TAC"/>
              <w:rPr>
                <w:rFonts w:cs="Arial"/>
                <w:szCs w:val="18"/>
              </w:rPr>
            </w:pPr>
            <w:r w:rsidRPr="00DE7B59">
              <w:rPr>
                <w:rFonts w:cs="Arial"/>
                <w:szCs w:val="18"/>
              </w:rPr>
              <w:t>≤ 150992</w:t>
            </w:r>
          </w:p>
        </w:tc>
        <w:tc>
          <w:tcPr>
            <w:tcW w:w="771" w:type="dxa"/>
            <w:vAlign w:val="center"/>
          </w:tcPr>
          <w:p w14:paraId="46CE013D" w14:textId="77777777" w:rsidR="00236506" w:rsidRPr="00DE7B59" w:rsidRDefault="00236506" w:rsidP="000905AA">
            <w:pPr>
              <w:pStyle w:val="TAC"/>
              <w:rPr>
                <w:rFonts w:cs="Arial"/>
                <w:szCs w:val="18"/>
              </w:rPr>
            </w:pPr>
            <w:r w:rsidRPr="00DE7B59">
              <w:rPr>
                <w:rFonts w:cs="Arial"/>
                <w:szCs w:val="18"/>
              </w:rPr>
              <w:t>217</w:t>
            </w:r>
          </w:p>
        </w:tc>
        <w:tc>
          <w:tcPr>
            <w:tcW w:w="1507" w:type="dxa"/>
            <w:vAlign w:val="center"/>
          </w:tcPr>
          <w:p w14:paraId="68125168" w14:textId="77777777" w:rsidR="00236506" w:rsidRPr="00DE7B59" w:rsidRDefault="00236506" w:rsidP="000905AA">
            <w:pPr>
              <w:pStyle w:val="TAC"/>
              <w:rPr>
                <w:rFonts w:cs="Arial"/>
                <w:szCs w:val="18"/>
              </w:rPr>
            </w:pPr>
            <w:r w:rsidRPr="00DE7B59">
              <w:rPr>
                <w:rFonts w:cs="Arial"/>
                <w:szCs w:val="18"/>
              </w:rPr>
              <w:t>≤ 8453028</w:t>
            </w:r>
          </w:p>
        </w:tc>
      </w:tr>
      <w:tr w:rsidR="00236506" w:rsidRPr="00DE7B59" w14:paraId="66DF1D0C" w14:textId="77777777" w:rsidTr="000905AA">
        <w:trPr>
          <w:trHeight w:val="170"/>
          <w:jc w:val="center"/>
        </w:trPr>
        <w:tc>
          <w:tcPr>
            <w:tcW w:w="770" w:type="dxa"/>
            <w:shd w:val="clear" w:color="auto" w:fill="auto"/>
            <w:vAlign w:val="center"/>
          </w:tcPr>
          <w:p w14:paraId="5B380DDE" w14:textId="77777777" w:rsidR="00236506" w:rsidRPr="00DE7B59" w:rsidRDefault="00236506" w:rsidP="000905AA">
            <w:pPr>
              <w:pStyle w:val="TAC"/>
              <w:rPr>
                <w:rFonts w:cs="Arial"/>
                <w:szCs w:val="18"/>
              </w:rPr>
            </w:pPr>
            <w:r w:rsidRPr="00DE7B59">
              <w:rPr>
                <w:rFonts w:cs="Arial"/>
                <w:szCs w:val="18"/>
              </w:rPr>
              <w:t>26</w:t>
            </w:r>
          </w:p>
        </w:tc>
        <w:tc>
          <w:tcPr>
            <w:tcW w:w="1016" w:type="dxa"/>
            <w:shd w:val="clear" w:color="auto" w:fill="auto"/>
            <w:vAlign w:val="center"/>
          </w:tcPr>
          <w:p w14:paraId="1078E8A6" w14:textId="77777777" w:rsidR="00236506" w:rsidRPr="00DE7B59" w:rsidRDefault="00236506" w:rsidP="000905AA">
            <w:pPr>
              <w:pStyle w:val="TAC"/>
              <w:rPr>
                <w:rFonts w:cs="Arial"/>
                <w:szCs w:val="18"/>
              </w:rPr>
            </w:pPr>
            <w:r w:rsidRPr="00DE7B59">
              <w:rPr>
                <w:rFonts w:cs="Arial"/>
                <w:szCs w:val="18"/>
              </w:rPr>
              <w:t>≤ 52</w:t>
            </w:r>
          </w:p>
        </w:tc>
        <w:tc>
          <w:tcPr>
            <w:tcW w:w="771" w:type="dxa"/>
            <w:shd w:val="clear" w:color="auto" w:fill="auto"/>
            <w:vAlign w:val="center"/>
          </w:tcPr>
          <w:p w14:paraId="0981EA78" w14:textId="77777777" w:rsidR="00236506" w:rsidRPr="00DE7B59" w:rsidRDefault="00236506" w:rsidP="000905AA">
            <w:pPr>
              <w:pStyle w:val="TAC"/>
              <w:rPr>
                <w:rFonts w:cs="Arial"/>
                <w:szCs w:val="18"/>
              </w:rPr>
            </w:pPr>
            <w:r w:rsidRPr="00DE7B59">
              <w:rPr>
                <w:rFonts w:cs="Arial"/>
                <w:szCs w:val="18"/>
              </w:rPr>
              <w:t>90</w:t>
            </w:r>
          </w:p>
        </w:tc>
        <w:tc>
          <w:tcPr>
            <w:tcW w:w="1016" w:type="dxa"/>
            <w:shd w:val="clear" w:color="auto" w:fill="auto"/>
            <w:vAlign w:val="center"/>
          </w:tcPr>
          <w:p w14:paraId="580CBFFB" w14:textId="77777777" w:rsidR="00236506" w:rsidRPr="00DE7B59" w:rsidRDefault="00236506" w:rsidP="000905AA">
            <w:pPr>
              <w:pStyle w:val="TAC"/>
              <w:rPr>
                <w:rFonts w:cs="Arial"/>
                <w:szCs w:val="18"/>
              </w:rPr>
            </w:pPr>
            <w:r w:rsidRPr="00DE7B59">
              <w:rPr>
                <w:rFonts w:cs="Arial"/>
                <w:szCs w:val="18"/>
              </w:rPr>
              <w:t>≤ 2873</w:t>
            </w:r>
          </w:p>
        </w:tc>
        <w:tc>
          <w:tcPr>
            <w:tcW w:w="771" w:type="dxa"/>
            <w:vAlign w:val="center"/>
          </w:tcPr>
          <w:p w14:paraId="7C2DD779" w14:textId="77777777" w:rsidR="00236506" w:rsidRPr="00DE7B59" w:rsidRDefault="00236506" w:rsidP="000905AA">
            <w:pPr>
              <w:pStyle w:val="TAC"/>
              <w:rPr>
                <w:rFonts w:cs="Arial"/>
                <w:szCs w:val="18"/>
              </w:rPr>
            </w:pPr>
            <w:r w:rsidRPr="00DE7B59">
              <w:rPr>
                <w:rFonts w:cs="Arial"/>
                <w:szCs w:val="18"/>
              </w:rPr>
              <w:t>154</w:t>
            </w:r>
          </w:p>
        </w:tc>
        <w:tc>
          <w:tcPr>
            <w:tcW w:w="1261" w:type="dxa"/>
            <w:vAlign w:val="center"/>
          </w:tcPr>
          <w:p w14:paraId="05B02E41" w14:textId="77777777" w:rsidR="00236506" w:rsidRPr="00DE7B59" w:rsidRDefault="00236506" w:rsidP="000905AA">
            <w:pPr>
              <w:pStyle w:val="TAC"/>
              <w:rPr>
                <w:rFonts w:cs="Arial"/>
                <w:szCs w:val="18"/>
              </w:rPr>
            </w:pPr>
            <w:r w:rsidRPr="00DE7B59">
              <w:rPr>
                <w:rFonts w:cs="Arial"/>
                <w:szCs w:val="18"/>
              </w:rPr>
              <w:t>≤ 160793</w:t>
            </w:r>
          </w:p>
        </w:tc>
        <w:tc>
          <w:tcPr>
            <w:tcW w:w="771" w:type="dxa"/>
            <w:vAlign w:val="center"/>
          </w:tcPr>
          <w:p w14:paraId="52EB194D" w14:textId="77777777" w:rsidR="00236506" w:rsidRPr="00DE7B59" w:rsidRDefault="00236506" w:rsidP="000905AA">
            <w:pPr>
              <w:pStyle w:val="TAC"/>
              <w:rPr>
                <w:rFonts w:cs="Arial"/>
                <w:szCs w:val="18"/>
              </w:rPr>
            </w:pPr>
            <w:r w:rsidRPr="00DE7B59">
              <w:rPr>
                <w:rFonts w:cs="Arial"/>
                <w:szCs w:val="18"/>
              </w:rPr>
              <w:t>218</w:t>
            </w:r>
          </w:p>
        </w:tc>
        <w:tc>
          <w:tcPr>
            <w:tcW w:w="1507" w:type="dxa"/>
            <w:vAlign w:val="center"/>
          </w:tcPr>
          <w:p w14:paraId="203686D3" w14:textId="77777777" w:rsidR="00236506" w:rsidRPr="00DE7B59" w:rsidRDefault="00236506" w:rsidP="000905AA">
            <w:pPr>
              <w:pStyle w:val="TAC"/>
              <w:rPr>
                <w:rFonts w:cs="Arial"/>
                <w:szCs w:val="18"/>
              </w:rPr>
            </w:pPr>
            <w:r w:rsidRPr="00DE7B59">
              <w:rPr>
                <w:rFonts w:cs="Arial"/>
                <w:szCs w:val="18"/>
              </w:rPr>
              <w:t>≤ 9001725</w:t>
            </w:r>
          </w:p>
        </w:tc>
      </w:tr>
      <w:tr w:rsidR="00236506" w:rsidRPr="00DE7B59" w14:paraId="1A4C695A" w14:textId="77777777" w:rsidTr="000905AA">
        <w:trPr>
          <w:trHeight w:val="170"/>
          <w:jc w:val="center"/>
        </w:trPr>
        <w:tc>
          <w:tcPr>
            <w:tcW w:w="770" w:type="dxa"/>
            <w:shd w:val="clear" w:color="auto" w:fill="auto"/>
            <w:vAlign w:val="center"/>
          </w:tcPr>
          <w:p w14:paraId="186A51BE" w14:textId="77777777" w:rsidR="00236506" w:rsidRPr="00DE7B59" w:rsidRDefault="00236506" w:rsidP="000905AA">
            <w:pPr>
              <w:pStyle w:val="TAC"/>
              <w:rPr>
                <w:rFonts w:cs="Arial"/>
                <w:szCs w:val="18"/>
              </w:rPr>
            </w:pPr>
            <w:r w:rsidRPr="00DE7B59">
              <w:rPr>
                <w:rFonts w:cs="Arial"/>
                <w:szCs w:val="18"/>
              </w:rPr>
              <w:t>27</w:t>
            </w:r>
          </w:p>
        </w:tc>
        <w:tc>
          <w:tcPr>
            <w:tcW w:w="1016" w:type="dxa"/>
            <w:shd w:val="clear" w:color="auto" w:fill="auto"/>
            <w:vAlign w:val="center"/>
          </w:tcPr>
          <w:p w14:paraId="41CEAD95" w14:textId="77777777" w:rsidR="00236506" w:rsidRPr="00DE7B59" w:rsidRDefault="00236506" w:rsidP="000905AA">
            <w:pPr>
              <w:pStyle w:val="TAC"/>
              <w:rPr>
                <w:rFonts w:cs="Arial"/>
                <w:szCs w:val="18"/>
              </w:rPr>
            </w:pPr>
            <w:r w:rsidRPr="00DE7B59">
              <w:rPr>
                <w:rFonts w:cs="Arial"/>
                <w:szCs w:val="18"/>
              </w:rPr>
              <w:t>≤ 55</w:t>
            </w:r>
          </w:p>
        </w:tc>
        <w:tc>
          <w:tcPr>
            <w:tcW w:w="771" w:type="dxa"/>
            <w:shd w:val="clear" w:color="auto" w:fill="auto"/>
            <w:vAlign w:val="center"/>
          </w:tcPr>
          <w:p w14:paraId="30E5F284" w14:textId="77777777" w:rsidR="00236506" w:rsidRPr="00DE7B59" w:rsidRDefault="00236506" w:rsidP="000905AA">
            <w:pPr>
              <w:pStyle w:val="TAC"/>
              <w:rPr>
                <w:rFonts w:cs="Arial"/>
                <w:szCs w:val="18"/>
              </w:rPr>
            </w:pPr>
            <w:r w:rsidRPr="00DE7B59">
              <w:rPr>
                <w:rFonts w:cs="Arial"/>
                <w:szCs w:val="18"/>
              </w:rPr>
              <w:t>91</w:t>
            </w:r>
          </w:p>
        </w:tc>
        <w:tc>
          <w:tcPr>
            <w:tcW w:w="1016" w:type="dxa"/>
            <w:shd w:val="clear" w:color="auto" w:fill="auto"/>
            <w:vAlign w:val="center"/>
          </w:tcPr>
          <w:p w14:paraId="00956D13" w14:textId="77777777" w:rsidR="00236506" w:rsidRPr="00DE7B59" w:rsidRDefault="00236506" w:rsidP="000905AA">
            <w:pPr>
              <w:pStyle w:val="TAC"/>
              <w:rPr>
                <w:rFonts w:cs="Arial"/>
                <w:szCs w:val="18"/>
              </w:rPr>
            </w:pPr>
            <w:r w:rsidRPr="00DE7B59">
              <w:rPr>
                <w:rFonts w:cs="Arial"/>
                <w:szCs w:val="18"/>
              </w:rPr>
              <w:t>≤ 3059</w:t>
            </w:r>
          </w:p>
        </w:tc>
        <w:tc>
          <w:tcPr>
            <w:tcW w:w="771" w:type="dxa"/>
            <w:vAlign w:val="center"/>
          </w:tcPr>
          <w:p w14:paraId="7F863170" w14:textId="77777777" w:rsidR="00236506" w:rsidRPr="00DE7B59" w:rsidRDefault="00236506" w:rsidP="000905AA">
            <w:pPr>
              <w:pStyle w:val="TAC"/>
              <w:rPr>
                <w:rFonts w:cs="Arial"/>
                <w:szCs w:val="18"/>
              </w:rPr>
            </w:pPr>
            <w:r w:rsidRPr="00DE7B59">
              <w:rPr>
                <w:rFonts w:cs="Arial"/>
                <w:szCs w:val="18"/>
              </w:rPr>
              <w:t>155</w:t>
            </w:r>
          </w:p>
        </w:tc>
        <w:tc>
          <w:tcPr>
            <w:tcW w:w="1261" w:type="dxa"/>
            <w:vAlign w:val="center"/>
          </w:tcPr>
          <w:p w14:paraId="5A239717" w14:textId="77777777" w:rsidR="00236506" w:rsidRPr="00DE7B59" w:rsidRDefault="00236506" w:rsidP="000905AA">
            <w:pPr>
              <w:pStyle w:val="TAC"/>
              <w:rPr>
                <w:rFonts w:cs="Arial"/>
                <w:szCs w:val="18"/>
              </w:rPr>
            </w:pPr>
            <w:r w:rsidRPr="00DE7B59">
              <w:rPr>
                <w:rFonts w:cs="Arial"/>
                <w:szCs w:val="18"/>
              </w:rPr>
              <w:t>≤ 171231</w:t>
            </w:r>
          </w:p>
        </w:tc>
        <w:tc>
          <w:tcPr>
            <w:tcW w:w="771" w:type="dxa"/>
            <w:vAlign w:val="center"/>
          </w:tcPr>
          <w:p w14:paraId="2268270C" w14:textId="77777777" w:rsidR="00236506" w:rsidRPr="00DE7B59" w:rsidRDefault="00236506" w:rsidP="000905AA">
            <w:pPr>
              <w:pStyle w:val="TAC"/>
              <w:rPr>
                <w:rFonts w:cs="Arial"/>
                <w:szCs w:val="18"/>
              </w:rPr>
            </w:pPr>
            <w:r w:rsidRPr="00DE7B59">
              <w:rPr>
                <w:rFonts w:cs="Arial"/>
                <w:szCs w:val="18"/>
              </w:rPr>
              <w:t>219</w:t>
            </w:r>
          </w:p>
        </w:tc>
        <w:tc>
          <w:tcPr>
            <w:tcW w:w="1507" w:type="dxa"/>
            <w:vAlign w:val="center"/>
          </w:tcPr>
          <w:p w14:paraId="10AEBB19" w14:textId="77777777" w:rsidR="00236506" w:rsidRPr="00DE7B59" w:rsidRDefault="00236506" w:rsidP="000905AA">
            <w:pPr>
              <w:pStyle w:val="TAC"/>
              <w:rPr>
                <w:rFonts w:cs="Arial"/>
                <w:szCs w:val="18"/>
              </w:rPr>
            </w:pPr>
            <w:r w:rsidRPr="00DE7B59">
              <w:rPr>
                <w:rFonts w:cs="Arial"/>
                <w:szCs w:val="18"/>
              </w:rPr>
              <w:t>≤ 9586039</w:t>
            </w:r>
          </w:p>
        </w:tc>
      </w:tr>
      <w:tr w:rsidR="00236506" w:rsidRPr="00DE7B59" w14:paraId="6924EDA0" w14:textId="77777777" w:rsidTr="000905AA">
        <w:trPr>
          <w:trHeight w:val="170"/>
          <w:jc w:val="center"/>
        </w:trPr>
        <w:tc>
          <w:tcPr>
            <w:tcW w:w="770" w:type="dxa"/>
            <w:shd w:val="clear" w:color="auto" w:fill="auto"/>
            <w:vAlign w:val="center"/>
          </w:tcPr>
          <w:p w14:paraId="00726F2D" w14:textId="77777777" w:rsidR="00236506" w:rsidRPr="00DE7B59" w:rsidRDefault="00236506" w:rsidP="000905AA">
            <w:pPr>
              <w:pStyle w:val="TAC"/>
              <w:rPr>
                <w:rFonts w:cs="Arial"/>
                <w:szCs w:val="18"/>
              </w:rPr>
            </w:pPr>
            <w:r w:rsidRPr="00DE7B59">
              <w:rPr>
                <w:rFonts w:cs="Arial"/>
                <w:szCs w:val="18"/>
              </w:rPr>
              <w:t>28</w:t>
            </w:r>
          </w:p>
        </w:tc>
        <w:tc>
          <w:tcPr>
            <w:tcW w:w="1016" w:type="dxa"/>
            <w:shd w:val="clear" w:color="auto" w:fill="auto"/>
            <w:vAlign w:val="center"/>
          </w:tcPr>
          <w:p w14:paraId="411FBDC8" w14:textId="77777777" w:rsidR="00236506" w:rsidRPr="00DE7B59" w:rsidRDefault="00236506" w:rsidP="000905AA">
            <w:pPr>
              <w:pStyle w:val="TAC"/>
              <w:rPr>
                <w:rFonts w:cs="Arial"/>
                <w:szCs w:val="18"/>
              </w:rPr>
            </w:pPr>
            <w:r w:rsidRPr="00DE7B59">
              <w:rPr>
                <w:rFonts w:cs="Arial"/>
                <w:szCs w:val="18"/>
              </w:rPr>
              <w:t>≤ 59</w:t>
            </w:r>
          </w:p>
        </w:tc>
        <w:tc>
          <w:tcPr>
            <w:tcW w:w="771" w:type="dxa"/>
            <w:shd w:val="clear" w:color="auto" w:fill="auto"/>
            <w:vAlign w:val="center"/>
          </w:tcPr>
          <w:p w14:paraId="79C0707B" w14:textId="77777777" w:rsidR="00236506" w:rsidRPr="00DE7B59" w:rsidRDefault="00236506" w:rsidP="000905AA">
            <w:pPr>
              <w:pStyle w:val="TAC"/>
              <w:rPr>
                <w:rFonts w:cs="Arial"/>
                <w:szCs w:val="18"/>
              </w:rPr>
            </w:pPr>
            <w:r w:rsidRPr="00DE7B59">
              <w:rPr>
                <w:rFonts w:cs="Arial"/>
                <w:szCs w:val="18"/>
              </w:rPr>
              <w:t>92</w:t>
            </w:r>
          </w:p>
        </w:tc>
        <w:tc>
          <w:tcPr>
            <w:tcW w:w="1016" w:type="dxa"/>
            <w:shd w:val="clear" w:color="auto" w:fill="auto"/>
            <w:vAlign w:val="center"/>
          </w:tcPr>
          <w:p w14:paraId="66A80748" w14:textId="77777777" w:rsidR="00236506" w:rsidRPr="00DE7B59" w:rsidRDefault="00236506" w:rsidP="000905AA">
            <w:pPr>
              <w:pStyle w:val="TAC"/>
              <w:rPr>
                <w:rFonts w:cs="Arial"/>
                <w:szCs w:val="18"/>
              </w:rPr>
            </w:pPr>
            <w:r w:rsidRPr="00DE7B59">
              <w:rPr>
                <w:rFonts w:cs="Arial"/>
                <w:szCs w:val="18"/>
              </w:rPr>
              <w:t>≤ 3258</w:t>
            </w:r>
          </w:p>
        </w:tc>
        <w:tc>
          <w:tcPr>
            <w:tcW w:w="771" w:type="dxa"/>
            <w:vAlign w:val="center"/>
          </w:tcPr>
          <w:p w14:paraId="572C44E0" w14:textId="77777777" w:rsidR="00236506" w:rsidRPr="00DE7B59" w:rsidRDefault="00236506" w:rsidP="000905AA">
            <w:pPr>
              <w:pStyle w:val="TAC"/>
              <w:rPr>
                <w:rFonts w:cs="Arial"/>
                <w:szCs w:val="18"/>
              </w:rPr>
            </w:pPr>
            <w:r w:rsidRPr="00DE7B59">
              <w:rPr>
                <w:rFonts w:cs="Arial"/>
                <w:szCs w:val="18"/>
              </w:rPr>
              <w:t>156</w:t>
            </w:r>
          </w:p>
        </w:tc>
        <w:tc>
          <w:tcPr>
            <w:tcW w:w="1261" w:type="dxa"/>
            <w:vAlign w:val="center"/>
          </w:tcPr>
          <w:p w14:paraId="585B188B" w14:textId="77777777" w:rsidR="00236506" w:rsidRPr="00DE7B59" w:rsidRDefault="00236506" w:rsidP="000905AA">
            <w:pPr>
              <w:pStyle w:val="TAC"/>
              <w:rPr>
                <w:rFonts w:cs="Arial"/>
                <w:szCs w:val="18"/>
              </w:rPr>
            </w:pPr>
            <w:r w:rsidRPr="00DE7B59">
              <w:rPr>
                <w:rFonts w:cs="Arial"/>
                <w:szCs w:val="18"/>
              </w:rPr>
              <w:t>≤ 182345</w:t>
            </w:r>
          </w:p>
        </w:tc>
        <w:tc>
          <w:tcPr>
            <w:tcW w:w="771" w:type="dxa"/>
            <w:vAlign w:val="center"/>
          </w:tcPr>
          <w:p w14:paraId="39C97E2A" w14:textId="77777777" w:rsidR="00236506" w:rsidRPr="00DE7B59" w:rsidRDefault="00236506" w:rsidP="000905AA">
            <w:pPr>
              <w:pStyle w:val="TAC"/>
              <w:rPr>
                <w:rFonts w:cs="Arial"/>
                <w:szCs w:val="18"/>
              </w:rPr>
            </w:pPr>
            <w:r w:rsidRPr="00DE7B59">
              <w:rPr>
                <w:rFonts w:cs="Arial"/>
                <w:szCs w:val="18"/>
              </w:rPr>
              <w:t>220</w:t>
            </w:r>
          </w:p>
        </w:tc>
        <w:tc>
          <w:tcPr>
            <w:tcW w:w="1507" w:type="dxa"/>
            <w:vAlign w:val="center"/>
          </w:tcPr>
          <w:p w14:paraId="01F9D9CB" w14:textId="77777777" w:rsidR="00236506" w:rsidRPr="00DE7B59" w:rsidRDefault="00236506" w:rsidP="000905AA">
            <w:pPr>
              <w:pStyle w:val="TAC"/>
              <w:rPr>
                <w:rFonts w:cs="Arial"/>
                <w:szCs w:val="18"/>
              </w:rPr>
            </w:pPr>
            <w:r w:rsidRPr="00DE7B59">
              <w:rPr>
                <w:rFonts w:cs="Arial"/>
                <w:szCs w:val="18"/>
              </w:rPr>
              <w:t>≤ 10208280</w:t>
            </w:r>
          </w:p>
        </w:tc>
      </w:tr>
      <w:tr w:rsidR="00236506" w:rsidRPr="00DE7B59" w14:paraId="009C8212" w14:textId="77777777" w:rsidTr="000905AA">
        <w:trPr>
          <w:trHeight w:val="170"/>
          <w:jc w:val="center"/>
        </w:trPr>
        <w:tc>
          <w:tcPr>
            <w:tcW w:w="770" w:type="dxa"/>
            <w:shd w:val="clear" w:color="auto" w:fill="auto"/>
            <w:vAlign w:val="center"/>
          </w:tcPr>
          <w:p w14:paraId="48BD0BC3" w14:textId="77777777" w:rsidR="00236506" w:rsidRPr="00DE7B59" w:rsidRDefault="00236506" w:rsidP="000905AA">
            <w:pPr>
              <w:pStyle w:val="TAC"/>
              <w:rPr>
                <w:rFonts w:cs="Arial"/>
                <w:szCs w:val="18"/>
              </w:rPr>
            </w:pPr>
            <w:r w:rsidRPr="00DE7B59">
              <w:rPr>
                <w:rFonts w:cs="Arial"/>
                <w:szCs w:val="18"/>
              </w:rPr>
              <w:t>29</w:t>
            </w:r>
          </w:p>
        </w:tc>
        <w:tc>
          <w:tcPr>
            <w:tcW w:w="1016" w:type="dxa"/>
            <w:shd w:val="clear" w:color="auto" w:fill="auto"/>
            <w:vAlign w:val="center"/>
          </w:tcPr>
          <w:p w14:paraId="17791341" w14:textId="77777777" w:rsidR="00236506" w:rsidRPr="00DE7B59" w:rsidRDefault="00236506" w:rsidP="000905AA">
            <w:pPr>
              <w:pStyle w:val="TAC"/>
              <w:rPr>
                <w:rFonts w:cs="Arial"/>
                <w:szCs w:val="18"/>
              </w:rPr>
            </w:pPr>
            <w:r w:rsidRPr="00DE7B59">
              <w:rPr>
                <w:rFonts w:cs="Arial"/>
                <w:szCs w:val="18"/>
              </w:rPr>
              <w:t>≤ 62</w:t>
            </w:r>
          </w:p>
        </w:tc>
        <w:tc>
          <w:tcPr>
            <w:tcW w:w="771" w:type="dxa"/>
            <w:shd w:val="clear" w:color="auto" w:fill="auto"/>
            <w:vAlign w:val="center"/>
          </w:tcPr>
          <w:p w14:paraId="1AE46F2B" w14:textId="77777777" w:rsidR="00236506" w:rsidRPr="00DE7B59" w:rsidRDefault="00236506" w:rsidP="000905AA">
            <w:pPr>
              <w:pStyle w:val="TAC"/>
              <w:rPr>
                <w:rFonts w:cs="Arial"/>
                <w:szCs w:val="18"/>
              </w:rPr>
            </w:pPr>
            <w:r w:rsidRPr="00DE7B59">
              <w:rPr>
                <w:rFonts w:cs="Arial"/>
                <w:szCs w:val="18"/>
              </w:rPr>
              <w:t>93</w:t>
            </w:r>
          </w:p>
        </w:tc>
        <w:tc>
          <w:tcPr>
            <w:tcW w:w="1016" w:type="dxa"/>
            <w:shd w:val="clear" w:color="auto" w:fill="auto"/>
            <w:vAlign w:val="center"/>
          </w:tcPr>
          <w:p w14:paraId="48899432" w14:textId="77777777" w:rsidR="00236506" w:rsidRPr="00DE7B59" w:rsidRDefault="00236506" w:rsidP="000905AA">
            <w:pPr>
              <w:pStyle w:val="TAC"/>
              <w:rPr>
                <w:rFonts w:cs="Arial"/>
                <w:szCs w:val="18"/>
              </w:rPr>
            </w:pPr>
            <w:r w:rsidRPr="00DE7B59">
              <w:rPr>
                <w:rFonts w:cs="Arial"/>
                <w:szCs w:val="18"/>
              </w:rPr>
              <w:t>≤ 3469</w:t>
            </w:r>
          </w:p>
        </w:tc>
        <w:tc>
          <w:tcPr>
            <w:tcW w:w="771" w:type="dxa"/>
            <w:vAlign w:val="center"/>
          </w:tcPr>
          <w:p w14:paraId="61071841" w14:textId="77777777" w:rsidR="00236506" w:rsidRPr="00DE7B59" w:rsidRDefault="00236506" w:rsidP="000905AA">
            <w:pPr>
              <w:pStyle w:val="TAC"/>
              <w:rPr>
                <w:rFonts w:cs="Arial"/>
                <w:szCs w:val="18"/>
              </w:rPr>
            </w:pPr>
            <w:r w:rsidRPr="00DE7B59">
              <w:rPr>
                <w:rFonts w:cs="Arial"/>
                <w:szCs w:val="18"/>
              </w:rPr>
              <w:t>157</w:t>
            </w:r>
          </w:p>
        </w:tc>
        <w:tc>
          <w:tcPr>
            <w:tcW w:w="1261" w:type="dxa"/>
            <w:vAlign w:val="center"/>
          </w:tcPr>
          <w:p w14:paraId="683A6A80" w14:textId="77777777" w:rsidR="00236506" w:rsidRPr="00DE7B59" w:rsidRDefault="00236506" w:rsidP="000905AA">
            <w:pPr>
              <w:pStyle w:val="TAC"/>
              <w:rPr>
                <w:rFonts w:cs="Arial"/>
                <w:szCs w:val="18"/>
              </w:rPr>
            </w:pPr>
            <w:r w:rsidRPr="00DE7B59">
              <w:rPr>
                <w:rFonts w:cs="Arial"/>
                <w:szCs w:val="18"/>
              </w:rPr>
              <w:t>≤ 194182</w:t>
            </w:r>
          </w:p>
        </w:tc>
        <w:tc>
          <w:tcPr>
            <w:tcW w:w="771" w:type="dxa"/>
            <w:vAlign w:val="center"/>
          </w:tcPr>
          <w:p w14:paraId="24149821" w14:textId="77777777" w:rsidR="00236506" w:rsidRPr="00DE7B59" w:rsidRDefault="00236506" w:rsidP="000905AA">
            <w:pPr>
              <w:pStyle w:val="TAC"/>
              <w:rPr>
                <w:rFonts w:cs="Arial"/>
                <w:szCs w:val="18"/>
              </w:rPr>
            </w:pPr>
            <w:r w:rsidRPr="00DE7B59">
              <w:rPr>
                <w:rFonts w:cs="Arial"/>
                <w:szCs w:val="18"/>
              </w:rPr>
              <w:t>221</w:t>
            </w:r>
          </w:p>
        </w:tc>
        <w:tc>
          <w:tcPr>
            <w:tcW w:w="1507" w:type="dxa"/>
            <w:vAlign w:val="center"/>
          </w:tcPr>
          <w:p w14:paraId="451CE57B" w14:textId="77777777" w:rsidR="00236506" w:rsidRPr="00DE7B59" w:rsidRDefault="00236506" w:rsidP="000905AA">
            <w:pPr>
              <w:pStyle w:val="TAC"/>
              <w:rPr>
                <w:rFonts w:cs="Arial"/>
                <w:szCs w:val="18"/>
              </w:rPr>
            </w:pPr>
            <w:r w:rsidRPr="00DE7B59">
              <w:rPr>
                <w:rFonts w:cs="Arial"/>
                <w:szCs w:val="18"/>
              </w:rPr>
              <w:t>≤ 10870913</w:t>
            </w:r>
          </w:p>
        </w:tc>
      </w:tr>
      <w:tr w:rsidR="00236506" w:rsidRPr="00DE7B59" w14:paraId="39AD41BD" w14:textId="77777777" w:rsidTr="000905AA">
        <w:trPr>
          <w:trHeight w:val="170"/>
          <w:jc w:val="center"/>
        </w:trPr>
        <w:tc>
          <w:tcPr>
            <w:tcW w:w="770" w:type="dxa"/>
            <w:shd w:val="clear" w:color="auto" w:fill="auto"/>
            <w:vAlign w:val="center"/>
          </w:tcPr>
          <w:p w14:paraId="0F368C9D" w14:textId="77777777" w:rsidR="00236506" w:rsidRPr="00DE7B59" w:rsidRDefault="00236506" w:rsidP="000905AA">
            <w:pPr>
              <w:pStyle w:val="TAC"/>
              <w:rPr>
                <w:rFonts w:cs="Arial"/>
                <w:szCs w:val="18"/>
              </w:rPr>
            </w:pPr>
            <w:r w:rsidRPr="00DE7B59">
              <w:rPr>
                <w:rFonts w:cs="Arial"/>
                <w:szCs w:val="18"/>
              </w:rPr>
              <w:t>30</w:t>
            </w:r>
          </w:p>
        </w:tc>
        <w:tc>
          <w:tcPr>
            <w:tcW w:w="1016" w:type="dxa"/>
            <w:shd w:val="clear" w:color="auto" w:fill="auto"/>
            <w:vAlign w:val="center"/>
          </w:tcPr>
          <w:p w14:paraId="3ABD0C9F" w14:textId="77777777" w:rsidR="00236506" w:rsidRPr="00DE7B59" w:rsidRDefault="00236506" w:rsidP="000905AA">
            <w:pPr>
              <w:pStyle w:val="TAC"/>
              <w:rPr>
                <w:rFonts w:cs="Arial"/>
                <w:szCs w:val="18"/>
              </w:rPr>
            </w:pPr>
            <w:r w:rsidRPr="00DE7B59">
              <w:rPr>
                <w:rFonts w:cs="Arial"/>
                <w:szCs w:val="18"/>
              </w:rPr>
              <w:t>≤ 66</w:t>
            </w:r>
          </w:p>
        </w:tc>
        <w:tc>
          <w:tcPr>
            <w:tcW w:w="771" w:type="dxa"/>
            <w:shd w:val="clear" w:color="auto" w:fill="auto"/>
            <w:vAlign w:val="center"/>
          </w:tcPr>
          <w:p w14:paraId="019A0DD7" w14:textId="77777777" w:rsidR="00236506" w:rsidRPr="00DE7B59" w:rsidRDefault="00236506" w:rsidP="000905AA">
            <w:pPr>
              <w:pStyle w:val="TAC"/>
              <w:rPr>
                <w:rFonts w:cs="Arial"/>
                <w:szCs w:val="18"/>
              </w:rPr>
            </w:pPr>
            <w:r w:rsidRPr="00DE7B59">
              <w:rPr>
                <w:rFonts w:cs="Arial"/>
                <w:szCs w:val="18"/>
              </w:rPr>
              <w:t>94</w:t>
            </w:r>
          </w:p>
        </w:tc>
        <w:tc>
          <w:tcPr>
            <w:tcW w:w="1016" w:type="dxa"/>
            <w:shd w:val="clear" w:color="auto" w:fill="auto"/>
            <w:vAlign w:val="center"/>
          </w:tcPr>
          <w:p w14:paraId="0E119347" w14:textId="77777777" w:rsidR="00236506" w:rsidRPr="00DE7B59" w:rsidRDefault="00236506" w:rsidP="000905AA">
            <w:pPr>
              <w:pStyle w:val="TAC"/>
              <w:rPr>
                <w:rFonts w:cs="Arial"/>
                <w:szCs w:val="18"/>
              </w:rPr>
            </w:pPr>
            <w:r w:rsidRPr="00DE7B59">
              <w:rPr>
                <w:rFonts w:cs="Arial"/>
                <w:szCs w:val="18"/>
              </w:rPr>
              <w:t>≤ 3694</w:t>
            </w:r>
          </w:p>
        </w:tc>
        <w:tc>
          <w:tcPr>
            <w:tcW w:w="771" w:type="dxa"/>
            <w:vAlign w:val="center"/>
          </w:tcPr>
          <w:p w14:paraId="534BB7AD" w14:textId="77777777" w:rsidR="00236506" w:rsidRPr="00DE7B59" w:rsidRDefault="00236506" w:rsidP="000905AA">
            <w:pPr>
              <w:pStyle w:val="TAC"/>
              <w:rPr>
                <w:rFonts w:cs="Arial"/>
                <w:szCs w:val="18"/>
              </w:rPr>
            </w:pPr>
            <w:r w:rsidRPr="00DE7B59">
              <w:rPr>
                <w:rFonts w:cs="Arial"/>
                <w:szCs w:val="18"/>
              </w:rPr>
              <w:t>158</w:t>
            </w:r>
          </w:p>
        </w:tc>
        <w:tc>
          <w:tcPr>
            <w:tcW w:w="1261" w:type="dxa"/>
            <w:vAlign w:val="center"/>
          </w:tcPr>
          <w:p w14:paraId="1AD2459F" w14:textId="77777777" w:rsidR="00236506" w:rsidRPr="00DE7B59" w:rsidRDefault="00236506" w:rsidP="000905AA">
            <w:pPr>
              <w:pStyle w:val="TAC"/>
              <w:rPr>
                <w:rFonts w:cs="Arial"/>
                <w:szCs w:val="18"/>
              </w:rPr>
            </w:pPr>
            <w:r w:rsidRPr="00DE7B59">
              <w:rPr>
                <w:rFonts w:cs="Arial"/>
                <w:szCs w:val="18"/>
              </w:rPr>
              <w:t>≤ 206786</w:t>
            </w:r>
          </w:p>
        </w:tc>
        <w:tc>
          <w:tcPr>
            <w:tcW w:w="771" w:type="dxa"/>
            <w:vAlign w:val="center"/>
          </w:tcPr>
          <w:p w14:paraId="0FC5B7C9" w14:textId="77777777" w:rsidR="00236506" w:rsidRPr="00DE7B59" w:rsidRDefault="00236506" w:rsidP="000905AA">
            <w:pPr>
              <w:pStyle w:val="TAC"/>
              <w:rPr>
                <w:rFonts w:cs="Arial"/>
                <w:szCs w:val="18"/>
              </w:rPr>
            </w:pPr>
            <w:r w:rsidRPr="00DE7B59">
              <w:rPr>
                <w:rFonts w:cs="Arial"/>
                <w:szCs w:val="18"/>
              </w:rPr>
              <w:t>222</w:t>
            </w:r>
          </w:p>
        </w:tc>
        <w:tc>
          <w:tcPr>
            <w:tcW w:w="1507" w:type="dxa"/>
            <w:vAlign w:val="center"/>
          </w:tcPr>
          <w:p w14:paraId="2F285763" w14:textId="77777777" w:rsidR="00236506" w:rsidRPr="00DE7B59" w:rsidRDefault="00236506" w:rsidP="000905AA">
            <w:pPr>
              <w:pStyle w:val="TAC"/>
              <w:rPr>
                <w:rFonts w:cs="Arial"/>
                <w:szCs w:val="18"/>
              </w:rPr>
            </w:pPr>
            <w:r w:rsidRPr="00DE7B59">
              <w:rPr>
                <w:rFonts w:cs="Arial"/>
                <w:szCs w:val="18"/>
              </w:rPr>
              <w:t>≤ 11576557</w:t>
            </w:r>
          </w:p>
        </w:tc>
      </w:tr>
      <w:tr w:rsidR="00236506" w:rsidRPr="00DE7B59" w14:paraId="789F65AE" w14:textId="77777777" w:rsidTr="000905AA">
        <w:trPr>
          <w:trHeight w:val="170"/>
          <w:jc w:val="center"/>
        </w:trPr>
        <w:tc>
          <w:tcPr>
            <w:tcW w:w="770" w:type="dxa"/>
            <w:shd w:val="clear" w:color="auto" w:fill="auto"/>
            <w:vAlign w:val="center"/>
          </w:tcPr>
          <w:p w14:paraId="46BFC228" w14:textId="77777777" w:rsidR="00236506" w:rsidRPr="00DE7B59" w:rsidRDefault="00236506" w:rsidP="000905AA">
            <w:pPr>
              <w:pStyle w:val="TAC"/>
              <w:rPr>
                <w:rFonts w:cs="Arial"/>
                <w:szCs w:val="18"/>
              </w:rPr>
            </w:pPr>
            <w:r w:rsidRPr="00DE7B59">
              <w:rPr>
                <w:rFonts w:cs="Arial"/>
                <w:szCs w:val="18"/>
              </w:rPr>
              <w:t>31</w:t>
            </w:r>
          </w:p>
        </w:tc>
        <w:tc>
          <w:tcPr>
            <w:tcW w:w="1016" w:type="dxa"/>
            <w:shd w:val="clear" w:color="auto" w:fill="auto"/>
            <w:vAlign w:val="center"/>
          </w:tcPr>
          <w:p w14:paraId="458851D9" w14:textId="77777777" w:rsidR="00236506" w:rsidRPr="00DE7B59" w:rsidRDefault="00236506" w:rsidP="000905AA">
            <w:pPr>
              <w:pStyle w:val="TAC"/>
              <w:rPr>
                <w:rFonts w:cs="Arial"/>
                <w:szCs w:val="18"/>
              </w:rPr>
            </w:pPr>
            <w:r w:rsidRPr="00DE7B59">
              <w:rPr>
                <w:rFonts w:cs="Arial"/>
                <w:szCs w:val="18"/>
              </w:rPr>
              <w:t>≤ 71</w:t>
            </w:r>
          </w:p>
        </w:tc>
        <w:tc>
          <w:tcPr>
            <w:tcW w:w="771" w:type="dxa"/>
            <w:shd w:val="clear" w:color="auto" w:fill="auto"/>
            <w:vAlign w:val="center"/>
          </w:tcPr>
          <w:p w14:paraId="19B8B917" w14:textId="77777777" w:rsidR="00236506" w:rsidRPr="00DE7B59" w:rsidRDefault="00236506" w:rsidP="000905AA">
            <w:pPr>
              <w:pStyle w:val="TAC"/>
              <w:rPr>
                <w:rFonts w:cs="Arial"/>
                <w:szCs w:val="18"/>
              </w:rPr>
            </w:pPr>
            <w:r w:rsidRPr="00DE7B59">
              <w:rPr>
                <w:rFonts w:cs="Arial"/>
                <w:szCs w:val="18"/>
              </w:rPr>
              <w:t>95</w:t>
            </w:r>
          </w:p>
        </w:tc>
        <w:tc>
          <w:tcPr>
            <w:tcW w:w="1016" w:type="dxa"/>
            <w:shd w:val="clear" w:color="auto" w:fill="auto"/>
            <w:vAlign w:val="center"/>
          </w:tcPr>
          <w:p w14:paraId="5EA1773A" w14:textId="77777777" w:rsidR="00236506" w:rsidRPr="00DE7B59" w:rsidRDefault="00236506" w:rsidP="000905AA">
            <w:pPr>
              <w:pStyle w:val="TAC"/>
              <w:rPr>
                <w:rFonts w:cs="Arial"/>
                <w:szCs w:val="18"/>
              </w:rPr>
            </w:pPr>
            <w:r w:rsidRPr="00DE7B59">
              <w:rPr>
                <w:rFonts w:cs="Arial"/>
                <w:szCs w:val="18"/>
              </w:rPr>
              <w:t>≤ 3934</w:t>
            </w:r>
          </w:p>
        </w:tc>
        <w:tc>
          <w:tcPr>
            <w:tcW w:w="771" w:type="dxa"/>
            <w:vAlign w:val="center"/>
          </w:tcPr>
          <w:p w14:paraId="7367DE09" w14:textId="77777777" w:rsidR="00236506" w:rsidRPr="00DE7B59" w:rsidRDefault="00236506" w:rsidP="000905AA">
            <w:pPr>
              <w:pStyle w:val="TAC"/>
              <w:rPr>
                <w:rFonts w:cs="Arial"/>
                <w:szCs w:val="18"/>
              </w:rPr>
            </w:pPr>
            <w:r w:rsidRPr="00DE7B59">
              <w:rPr>
                <w:rFonts w:cs="Arial"/>
                <w:szCs w:val="18"/>
              </w:rPr>
              <w:t>159</w:t>
            </w:r>
          </w:p>
        </w:tc>
        <w:tc>
          <w:tcPr>
            <w:tcW w:w="1261" w:type="dxa"/>
            <w:vAlign w:val="center"/>
          </w:tcPr>
          <w:p w14:paraId="72BDE3AC" w14:textId="77777777" w:rsidR="00236506" w:rsidRPr="00DE7B59" w:rsidRDefault="00236506" w:rsidP="000905AA">
            <w:pPr>
              <w:pStyle w:val="TAC"/>
              <w:rPr>
                <w:rFonts w:cs="Arial"/>
                <w:szCs w:val="18"/>
              </w:rPr>
            </w:pPr>
            <w:r w:rsidRPr="00DE7B59">
              <w:rPr>
                <w:rFonts w:cs="Arial"/>
                <w:szCs w:val="18"/>
              </w:rPr>
              <w:t>≤ 220209</w:t>
            </w:r>
          </w:p>
        </w:tc>
        <w:tc>
          <w:tcPr>
            <w:tcW w:w="771" w:type="dxa"/>
            <w:vAlign w:val="center"/>
          </w:tcPr>
          <w:p w14:paraId="79D4269B" w14:textId="77777777" w:rsidR="00236506" w:rsidRPr="00DE7B59" w:rsidRDefault="00236506" w:rsidP="000905AA">
            <w:pPr>
              <w:pStyle w:val="TAC"/>
              <w:rPr>
                <w:rFonts w:cs="Arial"/>
                <w:szCs w:val="18"/>
              </w:rPr>
            </w:pPr>
            <w:r w:rsidRPr="00DE7B59">
              <w:rPr>
                <w:rFonts w:cs="Arial"/>
                <w:szCs w:val="18"/>
              </w:rPr>
              <w:t>223</w:t>
            </w:r>
          </w:p>
        </w:tc>
        <w:tc>
          <w:tcPr>
            <w:tcW w:w="1507" w:type="dxa"/>
            <w:vAlign w:val="center"/>
          </w:tcPr>
          <w:p w14:paraId="5ADA0284" w14:textId="77777777" w:rsidR="00236506" w:rsidRPr="00DE7B59" w:rsidRDefault="00236506" w:rsidP="000905AA">
            <w:pPr>
              <w:pStyle w:val="TAC"/>
              <w:rPr>
                <w:rFonts w:cs="Arial"/>
                <w:szCs w:val="18"/>
              </w:rPr>
            </w:pPr>
            <w:r w:rsidRPr="00DE7B59">
              <w:rPr>
                <w:rFonts w:cs="Arial"/>
                <w:szCs w:val="18"/>
              </w:rPr>
              <w:t>≤ 12328006</w:t>
            </w:r>
          </w:p>
        </w:tc>
      </w:tr>
      <w:tr w:rsidR="00236506" w:rsidRPr="00DE7B59" w14:paraId="7AA7726F" w14:textId="77777777" w:rsidTr="000905AA">
        <w:trPr>
          <w:trHeight w:val="170"/>
          <w:jc w:val="center"/>
        </w:trPr>
        <w:tc>
          <w:tcPr>
            <w:tcW w:w="770" w:type="dxa"/>
            <w:shd w:val="clear" w:color="auto" w:fill="auto"/>
            <w:vAlign w:val="center"/>
          </w:tcPr>
          <w:p w14:paraId="160CBB5A" w14:textId="77777777" w:rsidR="00236506" w:rsidRPr="00DE7B59" w:rsidRDefault="00236506" w:rsidP="000905AA">
            <w:pPr>
              <w:pStyle w:val="TAC"/>
              <w:rPr>
                <w:rFonts w:cs="Arial"/>
                <w:szCs w:val="18"/>
                <w:lang w:eastAsia="ko-KR"/>
              </w:rPr>
            </w:pPr>
            <w:r w:rsidRPr="00DE7B59">
              <w:rPr>
                <w:rFonts w:cs="Arial"/>
                <w:szCs w:val="18"/>
              </w:rPr>
              <w:t>32</w:t>
            </w:r>
          </w:p>
        </w:tc>
        <w:tc>
          <w:tcPr>
            <w:tcW w:w="1016" w:type="dxa"/>
            <w:shd w:val="clear" w:color="auto" w:fill="auto"/>
            <w:vAlign w:val="center"/>
          </w:tcPr>
          <w:p w14:paraId="017C17FB" w14:textId="77777777" w:rsidR="00236506" w:rsidRPr="00DE7B59" w:rsidRDefault="00236506" w:rsidP="000905AA">
            <w:pPr>
              <w:pStyle w:val="TAC"/>
              <w:rPr>
                <w:rFonts w:cs="Arial"/>
                <w:szCs w:val="18"/>
              </w:rPr>
            </w:pPr>
            <w:r w:rsidRPr="00DE7B59">
              <w:rPr>
                <w:rFonts w:cs="Arial"/>
                <w:szCs w:val="18"/>
              </w:rPr>
              <w:t>≤ 75</w:t>
            </w:r>
          </w:p>
        </w:tc>
        <w:tc>
          <w:tcPr>
            <w:tcW w:w="771" w:type="dxa"/>
            <w:shd w:val="clear" w:color="auto" w:fill="auto"/>
            <w:vAlign w:val="center"/>
          </w:tcPr>
          <w:p w14:paraId="10B0B913" w14:textId="77777777" w:rsidR="00236506" w:rsidRPr="00DE7B59" w:rsidRDefault="00236506" w:rsidP="000905AA">
            <w:pPr>
              <w:pStyle w:val="TAC"/>
              <w:rPr>
                <w:rFonts w:cs="Arial"/>
                <w:szCs w:val="18"/>
              </w:rPr>
            </w:pPr>
            <w:r w:rsidRPr="00DE7B59">
              <w:rPr>
                <w:rFonts w:cs="Arial"/>
                <w:szCs w:val="18"/>
              </w:rPr>
              <w:t>96</w:t>
            </w:r>
          </w:p>
        </w:tc>
        <w:tc>
          <w:tcPr>
            <w:tcW w:w="1016" w:type="dxa"/>
            <w:shd w:val="clear" w:color="auto" w:fill="auto"/>
            <w:vAlign w:val="center"/>
          </w:tcPr>
          <w:p w14:paraId="66B8CCEB" w14:textId="77777777" w:rsidR="00236506" w:rsidRPr="00DE7B59" w:rsidRDefault="00236506" w:rsidP="000905AA">
            <w:pPr>
              <w:pStyle w:val="TAC"/>
              <w:rPr>
                <w:rFonts w:cs="Arial"/>
                <w:szCs w:val="18"/>
              </w:rPr>
            </w:pPr>
            <w:r w:rsidRPr="00DE7B59">
              <w:rPr>
                <w:rFonts w:cs="Arial"/>
                <w:szCs w:val="18"/>
              </w:rPr>
              <w:t>≤ 4189</w:t>
            </w:r>
          </w:p>
        </w:tc>
        <w:tc>
          <w:tcPr>
            <w:tcW w:w="771" w:type="dxa"/>
            <w:vAlign w:val="center"/>
          </w:tcPr>
          <w:p w14:paraId="5A9A2F7E" w14:textId="77777777" w:rsidR="00236506" w:rsidRPr="00DE7B59" w:rsidRDefault="00236506" w:rsidP="000905AA">
            <w:pPr>
              <w:pStyle w:val="TAC"/>
              <w:rPr>
                <w:rFonts w:cs="Arial"/>
                <w:szCs w:val="18"/>
              </w:rPr>
            </w:pPr>
            <w:r w:rsidRPr="00DE7B59">
              <w:rPr>
                <w:rFonts w:cs="Arial"/>
                <w:szCs w:val="18"/>
              </w:rPr>
              <w:t>160</w:t>
            </w:r>
          </w:p>
        </w:tc>
        <w:tc>
          <w:tcPr>
            <w:tcW w:w="1261" w:type="dxa"/>
            <w:vAlign w:val="center"/>
          </w:tcPr>
          <w:p w14:paraId="681CEE4E" w14:textId="77777777" w:rsidR="00236506" w:rsidRPr="00DE7B59" w:rsidRDefault="00236506" w:rsidP="000905AA">
            <w:pPr>
              <w:pStyle w:val="TAC"/>
              <w:rPr>
                <w:rFonts w:cs="Arial"/>
                <w:szCs w:val="18"/>
              </w:rPr>
            </w:pPr>
            <w:r w:rsidRPr="00DE7B59">
              <w:rPr>
                <w:rFonts w:cs="Arial"/>
                <w:szCs w:val="18"/>
              </w:rPr>
              <w:t>≤ 234503</w:t>
            </w:r>
          </w:p>
        </w:tc>
        <w:tc>
          <w:tcPr>
            <w:tcW w:w="771" w:type="dxa"/>
            <w:vAlign w:val="center"/>
          </w:tcPr>
          <w:p w14:paraId="38EF1801" w14:textId="77777777" w:rsidR="00236506" w:rsidRPr="00DE7B59" w:rsidRDefault="00236506" w:rsidP="000905AA">
            <w:pPr>
              <w:pStyle w:val="TAC"/>
              <w:rPr>
                <w:rFonts w:cs="Arial"/>
                <w:szCs w:val="18"/>
              </w:rPr>
            </w:pPr>
            <w:r w:rsidRPr="00DE7B59">
              <w:rPr>
                <w:rFonts w:cs="Arial"/>
                <w:szCs w:val="18"/>
              </w:rPr>
              <w:t>224</w:t>
            </w:r>
          </w:p>
        </w:tc>
        <w:tc>
          <w:tcPr>
            <w:tcW w:w="1507" w:type="dxa"/>
            <w:vAlign w:val="center"/>
          </w:tcPr>
          <w:p w14:paraId="4778A6E5" w14:textId="77777777" w:rsidR="00236506" w:rsidRPr="00DE7B59" w:rsidRDefault="00236506" w:rsidP="000905AA">
            <w:pPr>
              <w:pStyle w:val="TAC"/>
              <w:rPr>
                <w:rFonts w:cs="Arial"/>
                <w:szCs w:val="18"/>
              </w:rPr>
            </w:pPr>
            <w:r w:rsidRPr="00DE7B59">
              <w:rPr>
                <w:rFonts w:cs="Arial"/>
                <w:szCs w:val="18"/>
              </w:rPr>
              <w:t>≤ 13128233</w:t>
            </w:r>
          </w:p>
        </w:tc>
      </w:tr>
      <w:tr w:rsidR="00236506" w:rsidRPr="00DE7B59" w14:paraId="05AA3D99" w14:textId="77777777" w:rsidTr="000905AA">
        <w:trPr>
          <w:trHeight w:val="170"/>
          <w:jc w:val="center"/>
        </w:trPr>
        <w:tc>
          <w:tcPr>
            <w:tcW w:w="770" w:type="dxa"/>
            <w:shd w:val="clear" w:color="auto" w:fill="auto"/>
            <w:vAlign w:val="center"/>
          </w:tcPr>
          <w:p w14:paraId="04DE04F6" w14:textId="77777777" w:rsidR="00236506" w:rsidRPr="00DE7B59" w:rsidRDefault="00236506" w:rsidP="000905AA">
            <w:pPr>
              <w:pStyle w:val="TAC"/>
              <w:rPr>
                <w:rFonts w:cs="Arial"/>
                <w:szCs w:val="18"/>
              </w:rPr>
            </w:pPr>
            <w:r w:rsidRPr="00DE7B59">
              <w:rPr>
                <w:rFonts w:cs="Arial"/>
                <w:szCs w:val="18"/>
              </w:rPr>
              <w:t>33</w:t>
            </w:r>
          </w:p>
        </w:tc>
        <w:tc>
          <w:tcPr>
            <w:tcW w:w="1016" w:type="dxa"/>
            <w:shd w:val="clear" w:color="auto" w:fill="auto"/>
            <w:vAlign w:val="center"/>
          </w:tcPr>
          <w:p w14:paraId="547115ED" w14:textId="77777777" w:rsidR="00236506" w:rsidRPr="00DE7B59" w:rsidRDefault="00236506" w:rsidP="000905AA">
            <w:pPr>
              <w:pStyle w:val="TAC"/>
              <w:rPr>
                <w:rFonts w:cs="Arial"/>
                <w:szCs w:val="18"/>
              </w:rPr>
            </w:pPr>
            <w:r w:rsidRPr="00DE7B59">
              <w:rPr>
                <w:rFonts w:cs="Arial"/>
                <w:szCs w:val="18"/>
              </w:rPr>
              <w:t>≤ 80</w:t>
            </w:r>
          </w:p>
        </w:tc>
        <w:tc>
          <w:tcPr>
            <w:tcW w:w="771" w:type="dxa"/>
            <w:shd w:val="clear" w:color="auto" w:fill="auto"/>
            <w:vAlign w:val="center"/>
          </w:tcPr>
          <w:p w14:paraId="116306A8" w14:textId="77777777" w:rsidR="00236506" w:rsidRPr="00DE7B59" w:rsidRDefault="00236506" w:rsidP="000905AA">
            <w:pPr>
              <w:pStyle w:val="TAC"/>
              <w:rPr>
                <w:rFonts w:cs="Arial"/>
                <w:szCs w:val="18"/>
              </w:rPr>
            </w:pPr>
            <w:r w:rsidRPr="00DE7B59">
              <w:rPr>
                <w:rFonts w:cs="Arial"/>
                <w:szCs w:val="18"/>
              </w:rPr>
              <w:t>97</w:t>
            </w:r>
          </w:p>
        </w:tc>
        <w:tc>
          <w:tcPr>
            <w:tcW w:w="1016" w:type="dxa"/>
            <w:shd w:val="clear" w:color="auto" w:fill="auto"/>
            <w:vAlign w:val="center"/>
          </w:tcPr>
          <w:p w14:paraId="1F03218B" w14:textId="77777777" w:rsidR="00236506" w:rsidRPr="00DE7B59" w:rsidRDefault="00236506" w:rsidP="000905AA">
            <w:pPr>
              <w:pStyle w:val="TAC"/>
              <w:rPr>
                <w:rFonts w:cs="Arial"/>
                <w:szCs w:val="18"/>
              </w:rPr>
            </w:pPr>
            <w:r w:rsidRPr="00DE7B59">
              <w:rPr>
                <w:rFonts w:cs="Arial"/>
                <w:szCs w:val="18"/>
              </w:rPr>
              <w:t>≤ 4461</w:t>
            </w:r>
          </w:p>
        </w:tc>
        <w:tc>
          <w:tcPr>
            <w:tcW w:w="771" w:type="dxa"/>
            <w:vAlign w:val="center"/>
          </w:tcPr>
          <w:p w14:paraId="562A820C" w14:textId="77777777" w:rsidR="00236506" w:rsidRPr="00DE7B59" w:rsidRDefault="00236506" w:rsidP="000905AA">
            <w:pPr>
              <w:pStyle w:val="TAC"/>
              <w:rPr>
                <w:rFonts w:cs="Arial"/>
                <w:szCs w:val="18"/>
              </w:rPr>
            </w:pPr>
            <w:r w:rsidRPr="00DE7B59">
              <w:rPr>
                <w:rFonts w:cs="Arial"/>
                <w:szCs w:val="18"/>
              </w:rPr>
              <w:t>161</w:t>
            </w:r>
          </w:p>
        </w:tc>
        <w:tc>
          <w:tcPr>
            <w:tcW w:w="1261" w:type="dxa"/>
            <w:vAlign w:val="center"/>
          </w:tcPr>
          <w:p w14:paraId="37CBFB2C" w14:textId="77777777" w:rsidR="00236506" w:rsidRPr="00DE7B59" w:rsidRDefault="00236506" w:rsidP="000905AA">
            <w:pPr>
              <w:pStyle w:val="TAC"/>
              <w:rPr>
                <w:rFonts w:cs="Arial"/>
                <w:szCs w:val="18"/>
              </w:rPr>
            </w:pPr>
            <w:r w:rsidRPr="00DE7B59">
              <w:rPr>
                <w:rFonts w:cs="Arial"/>
                <w:szCs w:val="18"/>
              </w:rPr>
              <w:t>≤ 249725</w:t>
            </w:r>
          </w:p>
        </w:tc>
        <w:tc>
          <w:tcPr>
            <w:tcW w:w="771" w:type="dxa"/>
            <w:vAlign w:val="center"/>
          </w:tcPr>
          <w:p w14:paraId="276FA7A5" w14:textId="77777777" w:rsidR="00236506" w:rsidRPr="00DE7B59" w:rsidRDefault="00236506" w:rsidP="000905AA">
            <w:pPr>
              <w:pStyle w:val="TAC"/>
              <w:rPr>
                <w:rFonts w:cs="Arial"/>
                <w:szCs w:val="18"/>
              </w:rPr>
            </w:pPr>
            <w:r w:rsidRPr="00DE7B59">
              <w:rPr>
                <w:rFonts w:cs="Arial"/>
                <w:szCs w:val="18"/>
              </w:rPr>
              <w:t>225</w:t>
            </w:r>
          </w:p>
        </w:tc>
        <w:tc>
          <w:tcPr>
            <w:tcW w:w="1507" w:type="dxa"/>
            <w:vAlign w:val="center"/>
          </w:tcPr>
          <w:p w14:paraId="017F248F" w14:textId="77777777" w:rsidR="00236506" w:rsidRPr="00DE7B59" w:rsidRDefault="00236506" w:rsidP="000905AA">
            <w:pPr>
              <w:pStyle w:val="TAC"/>
              <w:rPr>
                <w:rFonts w:cs="Arial"/>
                <w:szCs w:val="18"/>
              </w:rPr>
            </w:pPr>
            <w:r w:rsidRPr="00DE7B59">
              <w:rPr>
                <w:rFonts w:cs="Arial"/>
                <w:szCs w:val="18"/>
              </w:rPr>
              <w:t>≤ 13980403</w:t>
            </w:r>
          </w:p>
        </w:tc>
      </w:tr>
      <w:tr w:rsidR="00236506" w:rsidRPr="00DE7B59" w14:paraId="41E59265" w14:textId="77777777" w:rsidTr="000905AA">
        <w:trPr>
          <w:trHeight w:val="170"/>
          <w:jc w:val="center"/>
        </w:trPr>
        <w:tc>
          <w:tcPr>
            <w:tcW w:w="770" w:type="dxa"/>
            <w:shd w:val="clear" w:color="auto" w:fill="auto"/>
            <w:vAlign w:val="center"/>
          </w:tcPr>
          <w:p w14:paraId="6F09BA2C" w14:textId="77777777" w:rsidR="00236506" w:rsidRPr="00DE7B59" w:rsidRDefault="00236506" w:rsidP="000905AA">
            <w:pPr>
              <w:pStyle w:val="TAC"/>
              <w:rPr>
                <w:rFonts w:cs="Arial"/>
                <w:szCs w:val="18"/>
              </w:rPr>
            </w:pPr>
            <w:r w:rsidRPr="00DE7B59">
              <w:rPr>
                <w:rFonts w:cs="Arial"/>
                <w:szCs w:val="18"/>
              </w:rPr>
              <w:t>34</w:t>
            </w:r>
          </w:p>
        </w:tc>
        <w:tc>
          <w:tcPr>
            <w:tcW w:w="1016" w:type="dxa"/>
            <w:shd w:val="clear" w:color="auto" w:fill="auto"/>
            <w:vAlign w:val="center"/>
          </w:tcPr>
          <w:p w14:paraId="63381A08" w14:textId="77777777" w:rsidR="00236506" w:rsidRPr="00DE7B59" w:rsidRDefault="00236506" w:rsidP="000905AA">
            <w:pPr>
              <w:pStyle w:val="TAC"/>
              <w:rPr>
                <w:rFonts w:cs="Arial"/>
                <w:szCs w:val="18"/>
              </w:rPr>
            </w:pPr>
            <w:r w:rsidRPr="00DE7B59">
              <w:rPr>
                <w:rFonts w:cs="Arial"/>
                <w:szCs w:val="18"/>
              </w:rPr>
              <w:t>≤ 85</w:t>
            </w:r>
          </w:p>
        </w:tc>
        <w:tc>
          <w:tcPr>
            <w:tcW w:w="771" w:type="dxa"/>
            <w:shd w:val="clear" w:color="auto" w:fill="auto"/>
            <w:vAlign w:val="center"/>
          </w:tcPr>
          <w:p w14:paraId="7A4BA302" w14:textId="77777777" w:rsidR="00236506" w:rsidRPr="00DE7B59" w:rsidRDefault="00236506" w:rsidP="000905AA">
            <w:pPr>
              <w:pStyle w:val="TAC"/>
              <w:rPr>
                <w:rFonts w:cs="Arial"/>
                <w:szCs w:val="18"/>
              </w:rPr>
            </w:pPr>
            <w:r w:rsidRPr="00DE7B59">
              <w:rPr>
                <w:rFonts w:cs="Arial"/>
                <w:szCs w:val="18"/>
              </w:rPr>
              <w:t>98</w:t>
            </w:r>
          </w:p>
        </w:tc>
        <w:tc>
          <w:tcPr>
            <w:tcW w:w="1016" w:type="dxa"/>
            <w:shd w:val="clear" w:color="auto" w:fill="auto"/>
            <w:vAlign w:val="center"/>
          </w:tcPr>
          <w:p w14:paraId="42B97877" w14:textId="77777777" w:rsidR="00236506" w:rsidRPr="00DE7B59" w:rsidRDefault="00236506" w:rsidP="000905AA">
            <w:pPr>
              <w:pStyle w:val="TAC"/>
              <w:rPr>
                <w:rFonts w:cs="Arial"/>
                <w:szCs w:val="18"/>
              </w:rPr>
            </w:pPr>
            <w:r w:rsidRPr="00DE7B59">
              <w:rPr>
                <w:rFonts w:cs="Arial"/>
                <w:szCs w:val="18"/>
              </w:rPr>
              <w:t>≤ 4751</w:t>
            </w:r>
          </w:p>
        </w:tc>
        <w:tc>
          <w:tcPr>
            <w:tcW w:w="771" w:type="dxa"/>
            <w:vAlign w:val="center"/>
          </w:tcPr>
          <w:p w14:paraId="604F4711" w14:textId="77777777" w:rsidR="00236506" w:rsidRPr="00DE7B59" w:rsidRDefault="00236506" w:rsidP="000905AA">
            <w:pPr>
              <w:pStyle w:val="TAC"/>
              <w:rPr>
                <w:rFonts w:cs="Arial"/>
                <w:szCs w:val="18"/>
              </w:rPr>
            </w:pPr>
            <w:r w:rsidRPr="00DE7B59">
              <w:rPr>
                <w:rFonts w:cs="Arial"/>
                <w:szCs w:val="18"/>
              </w:rPr>
              <w:t>162</w:t>
            </w:r>
          </w:p>
        </w:tc>
        <w:tc>
          <w:tcPr>
            <w:tcW w:w="1261" w:type="dxa"/>
            <w:vAlign w:val="center"/>
          </w:tcPr>
          <w:p w14:paraId="5C664F36" w14:textId="77777777" w:rsidR="00236506" w:rsidRPr="00DE7B59" w:rsidRDefault="00236506" w:rsidP="000905AA">
            <w:pPr>
              <w:pStyle w:val="TAC"/>
              <w:rPr>
                <w:rFonts w:cs="Arial"/>
                <w:szCs w:val="18"/>
              </w:rPr>
            </w:pPr>
            <w:r w:rsidRPr="00DE7B59">
              <w:rPr>
                <w:rFonts w:cs="Arial"/>
                <w:szCs w:val="18"/>
              </w:rPr>
              <w:t>≤ 265935</w:t>
            </w:r>
          </w:p>
        </w:tc>
        <w:tc>
          <w:tcPr>
            <w:tcW w:w="771" w:type="dxa"/>
            <w:vAlign w:val="center"/>
          </w:tcPr>
          <w:p w14:paraId="5BF9A401" w14:textId="77777777" w:rsidR="00236506" w:rsidRPr="00DE7B59" w:rsidRDefault="00236506" w:rsidP="000905AA">
            <w:pPr>
              <w:pStyle w:val="TAC"/>
              <w:rPr>
                <w:rFonts w:cs="Arial"/>
                <w:szCs w:val="18"/>
              </w:rPr>
            </w:pPr>
            <w:r w:rsidRPr="00DE7B59">
              <w:rPr>
                <w:rFonts w:cs="Arial"/>
                <w:szCs w:val="18"/>
              </w:rPr>
              <w:t>226</w:t>
            </w:r>
          </w:p>
        </w:tc>
        <w:tc>
          <w:tcPr>
            <w:tcW w:w="1507" w:type="dxa"/>
            <w:vAlign w:val="center"/>
          </w:tcPr>
          <w:p w14:paraId="1315AEF4" w14:textId="77777777" w:rsidR="00236506" w:rsidRPr="00DE7B59" w:rsidRDefault="00236506" w:rsidP="000905AA">
            <w:pPr>
              <w:pStyle w:val="TAC"/>
              <w:rPr>
                <w:rFonts w:cs="Arial"/>
                <w:szCs w:val="18"/>
              </w:rPr>
            </w:pPr>
            <w:r w:rsidRPr="00DE7B59">
              <w:rPr>
                <w:rFonts w:cs="Arial"/>
                <w:szCs w:val="18"/>
              </w:rPr>
              <w:t>≤ 14887889</w:t>
            </w:r>
          </w:p>
        </w:tc>
      </w:tr>
      <w:tr w:rsidR="00236506" w:rsidRPr="00DE7B59" w14:paraId="01A58F70" w14:textId="77777777" w:rsidTr="000905AA">
        <w:trPr>
          <w:trHeight w:val="170"/>
          <w:jc w:val="center"/>
        </w:trPr>
        <w:tc>
          <w:tcPr>
            <w:tcW w:w="770" w:type="dxa"/>
            <w:shd w:val="clear" w:color="auto" w:fill="auto"/>
            <w:vAlign w:val="center"/>
          </w:tcPr>
          <w:p w14:paraId="1F2DF8AC" w14:textId="77777777" w:rsidR="00236506" w:rsidRPr="00DE7B59" w:rsidRDefault="00236506" w:rsidP="000905AA">
            <w:pPr>
              <w:pStyle w:val="TAC"/>
              <w:rPr>
                <w:rFonts w:cs="Arial"/>
                <w:szCs w:val="18"/>
              </w:rPr>
            </w:pPr>
            <w:r w:rsidRPr="00DE7B59">
              <w:rPr>
                <w:rFonts w:cs="Arial"/>
                <w:szCs w:val="18"/>
              </w:rPr>
              <w:t>35</w:t>
            </w:r>
          </w:p>
        </w:tc>
        <w:tc>
          <w:tcPr>
            <w:tcW w:w="1016" w:type="dxa"/>
            <w:shd w:val="clear" w:color="auto" w:fill="auto"/>
            <w:vAlign w:val="center"/>
          </w:tcPr>
          <w:p w14:paraId="41A99901" w14:textId="77777777" w:rsidR="00236506" w:rsidRPr="00DE7B59" w:rsidRDefault="00236506" w:rsidP="000905AA">
            <w:pPr>
              <w:pStyle w:val="TAC"/>
              <w:rPr>
                <w:rFonts w:cs="Arial"/>
                <w:szCs w:val="18"/>
              </w:rPr>
            </w:pPr>
            <w:r w:rsidRPr="00DE7B59">
              <w:rPr>
                <w:rFonts w:cs="Arial"/>
                <w:szCs w:val="18"/>
              </w:rPr>
              <w:t>≤ 91</w:t>
            </w:r>
          </w:p>
        </w:tc>
        <w:tc>
          <w:tcPr>
            <w:tcW w:w="771" w:type="dxa"/>
            <w:shd w:val="clear" w:color="auto" w:fill="auto"/>
            <w:vAlign w:val="center"/>
          </w:tcPr>
          <w:p w14:paraId="225F8FE2" w14:textId="77777777" w:rsidR="00236506" w:rsidRPr="00DE7B59" w:rsidRDefault="00236506" w:rsidP="000905AA">
            <w:pPr>
              <w:pStyle w:val="TAC"/>
              <w:rPr>
                <w:rFonts w:cs="Arial"/>
                <w:szCs w:val="18"/>
              </w:rPr>
            </w:pPr>
            <w:r w:rsidRPr="00DE7B59">
              <w:rPr>
                <w:rFonts w:cs="Arial"/>
                <w:szCs w:val="18"/>
              </w:rPr>
              <w:t>99</w:t>
            </w:r>
          </w:p>
        </w:tc>
        <w:tc>
          <w:tcPr>
            <w:tcW w:w="1016" w:type="dxa"/>
            <w:shd w:val="clear" w:color="auto" w:fill="auto"/>
            <w:vAlign w:val="center"/>
          </w:tcPr>
          <w:p w14:paraId="471FA6BF" w14:textId="77777777" w:rsidR="00236506" w:rsidRPr="00DE7B59" w:rsidRDefault="00236506" w:rsidP="000905AA">
            <w:pPr>
              <w:pStyle w:val="TAC"/>
              <w:rPr>
                <w:rFonts w:cs="Arial"/>
                <w:szCs w:val="18"/>
              </w:rPr>
            </w:pPr>
            <w:r w:rsidRPr="00DE7B59">
              <w:rPr>
                <w:rFonts w:cs="Arial"/>
                <w:szCs w:val="18"/>
              </w:rPr>
              <w:t>≤ 5059</w:t>
            </w:r>
          </w:p>
        </w:tc>
        <w:tc>
          <w:tcPr>
            <w:tcW w:w="771" w:type="dxa"/>
            <w:vAlign w:val="center"/>
          </w:tcPr>
          <w:p w14:paraId="244CB878" w14:textId="77777777" w:rsidR="00236506" w:rsidRPr="00DE7B59" w:rsidRDefault="00236506" w:rsidP="000905AA">
            <w:pPr>
              <w:pStyle w:val="TAC"/>
              <w:rPr>
                <w:rFonts w:cs="Arial"/>
                <w:szCs w:val="18"/>
              </w:rPr>
            </w:pPr>
            <w:r w:rsidRPr="00DE7B59">
              <w:rPr>
                <w:rFonts w:cs="Arial"/>
                <w:szCs w:val="18"/>
              </w:rPr>
              <w:t>163</w:t>
            </w:r>
          </w:p>
        </w:tc>
        <w:tc>
          <w:tcPr>
            <w:tcW w:w="1261" w:type="dxa"/>
            <w:vAlign w:val="center"/>
          </w:tcPr>
          <w:p w14:paraId="2E4D8739" w14:textId="77777777" w:rsidR="00236506" w:rsidRPr="00DE7B59" w:rsidRDefault="00236506" w:rsidP="000905AA">
            <w:pPr>
              <w:pStyle w:val="TAC"/>
              <w:rPr>
                <w:rFonts w:cs="Arial"/>
                <w:szCs w:val="18"/>
              </w:rPr>
            </w:pPr>
            <w:r w:rsidRPr="00DE7B59">
              <w:rPr>
                <w:rFonts w:cs="Arial"/>
                <w:szCs w:val="18"/>
              </w:rPr>
              <w:t>≤ 283197</w:t>
            </w:r>
          </w:p>
        </w:tc>
        <w:tc>
          <w:tcPr>
            <w:tcW w:w="771" w:type="dxa"/>
            <w:vAlign w:val="center"/>
          </w:tcPr>
          <w:p w14:paraId="6F494EF3" w14:textId="77777777" w:rsidR="00236506" w:rsidRPr="00DE7B59" w:rsidRDefault="00236506" w:rsidP="000905AA">
            <w:pPr>
              <w:pStyle w:val="TAC"/>
              <w:rPr>
                <w:rFonts w:cs="Arial"/>
                <w:szCs w:val="18"/>
              </w:rPr>
            </w:pPr>
            <w:r w:rsidRPr="00DE7B59">
              <w:rPr>
                <w:rFonts w:cs="Arial"/>
                <w:szCs w:val="18"/>
              </w:rPr>
              <w:t>227</w:t>
            </w:r>
          </w:p>
        </w:tc>
        <w:tc>
          <w:tcPr>
            <w:tcW w:w="1507" w:type="dxa"/>
            <w:vAlign w:val="center"/>
          </w:tcPr>
          <w:p w14:paraId="6A66B7C9" w14:textId="77777777" w:rsidR="00236506" w:rsidRPr="00DE7B59" w:rsidRDefault="00236506" w:rsidP="000905AA">
            <w:pPr>
              <w:pStyle w:val="TAC"/>
              <w:rPr>
                <w:rFonts w:cs="Arial"/>
                <w:szCs w:val="18"/>
              </w:rPr>
            </w:pPr>
            <w:r w:rsidRPr="00DE7B59">
              <w:rPr>
                <w:rFonts w:cs="Arial"/>
                <w:szCs w:val="18"/>
              </w:rPr>
              <w:t>≤ 15854280</w:t>
            </w:r>
          </w:p>
        </w:tc>
      </w:tr>
      <w:tr w:rsidR="00236506" w:rsidRPr="00DE7B59" w14:paraId="0C102177" w14:textId="77777777" w:rsidTr="000905AA">
        <w:trPr>
          <w:trHeight w:val="170"/>
          <w:jc w:val="center"/>
        </w:trPr>
        <w:tc>
          <w:tcPr>
            <w:tcW w:w="770" w:type="dxa"/>
            <w:shd w:val="clear" w:color="auto" w:fill="auto"/>
            <w:vAlign w:val="center"/>
          </w:tcPr>
          <w:p w14:paraId="477C6100" w14:textId="77777777" w:rsidR="00236506" w:rsidRPr="00DE7B59" w:rsidRDefault="00236506" w:rsidP="000905AA">
            <w:pPr>
              <w:pStyle w:val="TAC"/>
              <w:rPr>
                <w:rFonts w:cs="Arial"/>
                <w:szCs w:val="18"/>
              </w:rPr>
            </w:pPr>
            <w:r w:rsidRPr="00DE7B59">
              <w:rPr>
                <w:rFonts w:cs="Arial"/>
                <w:szCs w:val="18"/>
              </w:rPr>
              <w:t>36</w:t>
            </w:r>
          </w:p>
        </w:tc>
        <w:tc>
          <w:tcPr>
            <w:tcW w:w="1016" w:type="dxa"/>
            <w:shd w:val="clear" w:color="auto" w:fill="auto"/>
            <w:vAlign w:val="center"/>
          </w:tcPr>
          <w:p w14:paraId="09A22861" w14:textId="77777777" w:rsidR="00236506" w:rsidRPr="00DE7B59" w:rsidRDefault="00236506" w:rsidP="000905AA">
            <w:pPr>
              <w:pStyle w:val="TAC"/>
              <w:rPr>
                <w:rFonts w:cs="Arial"/>
                <w:szCs w:val="18"/>
              </w:rPr>
            </w:pPr>
            <w:r w:rsidRPr="00DE7B59">
              <w:rPr>
                <w:rFonts w:cs="Arial"/>
                <w:szCs w:val="18"/>
              </w:rPr>
              <w:t>≤ 97</w:t>
            </w:r>
          </w:p>
        </w:tc>
        <w:tc>
          <w:tcPr>
            <w:tcW w:w="771" w:type="dxa"/>
            <w:shd w:val="clear" w:color="auto" w:fill="auto"/>
            <w:vAlign w:val="center"/>
          </w:tcPr>
          <w:p w14:paraId="2CF3B4FB" w14:textId="77777777" w:rsidR="00236506" w:rsidRPr="00DE7B59" w:rsidRDefault="00236506" w:rsidP="000905AA">
            <w:pPr>
              <w:pStyle w:val="TAC"/>
              <w:rPr>
                <w:rFonts w:cs="Arial"/>
                <w:szCs w:val="18"/>
              </w:rPr>
            </w:pPr>
            <w:r w:rsidRPr="00DE7B59">
              <w:rPr>
                <w:rFonts w:cs="Arial"/>
                <w:szCs w:val="18"/>
              </w:rPr>
              <w:t>100</w:t>
            </w:r>
          </w:p>
        </w:tc>
        <w:tc>
          <w:tcPr>
            <w:tcW w:w="1016" w:type="dxa"/>
            <w:shd w:val="clear" w:color="auto" w:fill="auto"/>
            <w:vAlign w:val="center"/>
          </w:tcPr>
          <w:p w14:paraId="1C72CD50" w14:textId="77777777" w:rsidR="00236506" w:rsidRPr="00DE7B59" w:rsidRDefault="00236506" w:rsidP="000905AA">
            <w:pPr>
              <w:pStyle w:val="TAC"/>
              <w:rPr>
                <w:rFonts w:cs="Arial"/>
                <w:szCs w:val="18"/>
              </w:rPr>
            </w:pPr>
            <w:r w:rsidRPr="00DE7B59">
              <w:rPr>
                <w:rFonts w:cs="Arial"/>
                <w:szCs w:val="18"/>
              </w:rPr>
              <w:t>≤ 5387</w:t>
            </w:r>
          </w:p>
        </w:tc>
        <w:tc>
          <w:tcPr>
            <w:tcW w:w="771" w:type="dxa"/>
            <w:vAlign w:val="center"/>
          </w:tcPr>
          <w:p w14:paraId="7B3B3E84" w14:textId="77777777" w:rsidR="00236506" w:rsidRPr="00DE7B59" w:rsidRDefault="00236506" w:rsidP="000905AA">
            <w:pPr>
              <w:pStyle w:val="TAC"/>
              <w:rPr>
                <w:rFonts w:cs="Arial"/>
                <w:szCs w:val="18"/>
              </w:rPr>
            </w:pPr>
            <w:r w:rsidRPr="00DE7B59">
              <w:rPr>
                <w:rFonts w:cs="Arial"/>
                <w:szCs w:val="18"/>
              </w:rPr>
              <w:t>164</w:t>
            </w:r>
          </w:p>
        </w:tc>
        <w:tc>
          <w:tcPr>
            <w:tcW w:w="1261" w:type="dxa"/>
            <w:vAlign w:val="center"/>
          </w:tcPr>
          <w:p w14:paraId="2ADA4098" w14:textId="77777777" w:rsidR="00236506" w:rsidRPr="00DE7B59" w:rsidRDefault="00236506" w:rsidP="000905AA">
            <w:pPr>
              <w:pStyle w:val="TAC"/>
              <w:rPr>
                <w:rFonts w:cs="Arial"/>
                <w:szCs w:val="18"/>
              </w:rPr>
            </w:pPr>
            <w:r w:rsidRPr="00DE7B59">
              <w:rPr>
                <w:rFonts w:cs="Arial"/>
                <w:szCs w:val="18"/>
              </w:rPr>
              <w:t>≤ 301579</w:t>
            </w:r>
          </w:p>
        </w:tc>
        <w:tc>
          <w:tcPr>
            <w:tcW w:w="771" w:type="dxa"/>
            <w:vAlign w:val="center"/>
          </w:tcPr>
          <w:p w14:paraId="11ECDDC4" w14:textId="77777777" w:rsidR="00236506" w:rsidRPr="00DE7B59" w:rsidRDefault="00236506" w:rsidP="000905AA">
            <w:pPr>
              <w:pStyle w:val="TAC"/>
              <w:rPr>
                <w:rFonts w:cs="Arial"/>
                <w:szCs w:val="18"/>
              </w:rPr>
            </w:pPr>
            <w:r w:rsidRPr="00DE7B59">
              <w:rPr>
                <w:rFonts w:cs="Arial"/>
                <w:szCs w:val="18"/>
              </w:rPr>
              <w:t>228</w:t>
            </w:r>
          </w:p>
        </w:tc>
        <w:tc>
          <w:tcPr>
            <w:tcW w:w="1507" w:type="dxa"/>
            <w:vAlign w:val="center"/>
          </w:tcPr>
          <w:p w14:paraId="470453D0" w14:textId="77777777" w:rsidR="00236506" w:rsidRPr="00DE7B59" w:rsidRDefault="00236506" w:rsidP="000905AA">
            <w:pPr>
              <w:pStyle w:val="TAC"/>
              <w:rPr>
                <w:rFonts w:cs="Arial"/>
                <w:szCs w:val="18"/>
              </w:rPr>
            </w:pPr>
            <w:r w:rsidRPr="00DE7B59">
              <w:rPr>
                <w:rFonts w:cs="Arial"/>
                <w:szCs w:val="18"/>
              </w:rPr>
              <w:t>≤ 16883401</w:t>
            </w:r>
          </w:p>
        </w:tc>
      </w:tr>
      <w:tr w:rsidR="00236506" w:rsidRPr="00DE7B59" w14:paraId="5CC67D43" w14:textId="77777777" w:rsidTr="000905AA">
        <w:trPr>
          <w:trHeight w:val="170"/>
          <w:jc w:val="center"/>
        </w:trPr>
        <w:tc>
          <w:tcPr>
            <w:tcW w:w="770" w:type="dxa"/>
            <w:shd w:val="clear" w:color="auto" w:fill="auto"/>
            <w:vAlign w:val="center"/>
          </w:tcPr>
          <w:p w14:paraId="61E08FF8" w14:textId="77777777" w:rsidR="00236506" w:rsidRPr="00DE7B59" w:rsidRDefault="00236506" w:rsidP="000905AA">
            <w:pPr>
              <w:pStyle w:val="TAC"/>
              <w:rPr>
                <w:rFonts w:cs="Arial"/>
                <w:szCs w:val="18"/>
              </w:rPr>
            </w:pPr>
            <w:r w:rsidRPr="00DE7B59">
              <w:rPr>
                <w:rFonts w:cs="Arial"/>
                <w:szCs w:val="18"/>
              </w:rPr>
              <w:t>37</w:t>
            </w:r>
          </w:p>
        </w:tc>
        <w:tc>
          <w:tcPr>
            <w:tcW w:w="1016" w:type="dxa"/>
            <w:shd w:val="clear" w:color="auto" w:fill="auto"/>
            <w:vAlign w:val="center"/>
          </w:tcPr>
          <w:p w14:paraId="7F0010B4" w14:textId="77777777" w:rsidR="00236506" w:rsidRPr="00DE7B59" w:rsidRDefault="00236506" w:rsidP="000905AA">
            <w:pPr>
              <w:pStyle w:val="TAC"/>
              <w:rPr>
                <w:rFonts w:cs="Arial"/>
                <w:szCs w:val="18"/>
              </w:rPr>
            </w:pPr>
            <w:r w:rsidRPr="00DE7B59">
              <w:rPr>
                <w:rFonts w:cs="Arial"/>
                <w:szCs w:val="18"/>
              </w:rPr>
              <w:t>≤ 103</w:t>
            </w:r>
          </w:p>
        </w:tc>
        <w:tc>
          <w:tcPr>
            <w:tcW w:w="771" w:type="dxa"/>
            <w:shd w:val="clear" w:color="auto" w:fill="auto"/>
            <w:vAlign w:val="center"/>
          </w:tcPr>
          <w:p w14:paraId="408DD402" w14:textId="77777777" w:rsidR="00236506" w:rsidRPr="00DE7B59" w:rsidRDefault="00236506" w:rsidP="000905AA">
            <w:pPr>
              <w:pStyle w:val="TAC"/>
              <w:rPr>
                <w:rFonts w:cs="Arial"/>
                <w:szCs w:val="18"/>
              </w:rPr>
            </w:pPr>
            <w:r w:rsidRPr="00DE7B59">
              <w:rPr>
                <w:rFonts w:cs="Arial"/>
                <w:szCs w:val="18"/>
              </w:rPr>
              <w:t>101</w:t>
            </w:r>
          </w:p>
        </w:tc>
        <w:tc>
          <w:tcPr>
            <w:tcW w:w="1016" w:type="dxa"/>
            <w:shd w:val="clear" w:color="auto" w:fill="auto"/>
            <w:vAlign w:val="center"/>
          </w:tcPr>
          <w:p w14:paraId="1C0B2C11" w14:textId="77777777" w:rsidR="00236506" w:rsidRPr="00DE7B59" w:rsidRDefault="00236506" w:rsidP="000905AA">
            <w:pPr>
              <w:pStyle w:val="TAC"/>
              <w:rPr>
                <w:rFonts w:cs="Arial"/>
                <w:szCs w:val="18"/>
              </w:rPr>
            </w:pPr>
            <w:r w:rsidRPr="00DE7B59">
              <w:rPr>
                <w:rFonts w:cs="Arial"/>
                <w:szCs w:val="18"/>
              </w:rPr>
              <w:t>≤ 5737</w:t>
            </w:r>
          </w:p>
        </w:tc>
        <w:tc>
          <w:tcPr>
            <w:tcW w:w="771" w:type="dxa"/>
            <w:vAlign w:val="center"/>
          </w:tcPr>
          <w:p w14:paraId="73A64BC2" w14:textId="77777777" w:rsidR="00236506" w:rsidRPr="00DE7B59" w:rsidRDefault="00236506" w:rsidP="000905AA">
            <w:pPr>
              <w:pStyle w:val="TAC"/>
              <w:rPr>
                <w:rFonts w:cs="Arial"/>
                <w:szCs w:val="18"/>
              </w:rPr>
            </w:pPr>
            <w:r w:rsidRPr="00DE7B59">
              <w:rPr>
                <w:rFonts w:cs="Arial"/>
                <w:szCs w:val="18"/>
              </w:rPr>
              <w:t>165</w:t>
            </w:r>
          </w:p>
        </w:tc>
        <w:tc>
          <w:tcPr>
            <w:tcW w:w="1261" w:type="dxa"/>
            <w:vAlign w:val="center"/>
          </w:tcPr>
          <w:p w14:paraId="4DB54B89" w14:textId="77777777" w:rsidR="00236506" w:rsidRPr="00DE7B59" w:rsidRDefault="00236506" w:rsidP="000905AA">
            <w:pPr>
              <w:pStyle w:val="TAC"/>
              <w:rPr>
                <w:rFonts w:cs="Arial"/>
                <w:szCs w:val="18"/>
              </w:rPr>
            </w:pPr>
            <w:r w:rsidRPr="00DE7B59">
              <w:rPr>
                <w:rFonts w:cs="Arial"/>
                <w:szCs w:val="18"/>
              </w:rPr>
              <w:t>≤ 321155</w:t>
            </w:r>
          </w:p>
        </w:tc>
        <w:tc>
          <w:tcPr>
            <w:tcW w:w="771" w:type="dxa"/>
            <w:vAlign w:val="center"/>
          </w:tcPr>
          <w:p w14:paraId="3F1F9C90" w14:textId="77777777" w:rsidR="00236506" w:rsidRPr="00DE7B59" w:rsidRDefault="00236506" w:rsidP="000905AA">
            <w:pPr>
              <w:pStyle w:val="TAC"/>
              <w:rPr>
                <w:rFonts w:cs="Arial"/>
                <w:szCs w:val="18"/>
              </w:rPr>
            </w:pPr>
            <w:r w:rsidRPr="00DE7B59">
              <w:rPr>
                <w:rFonts w:cs="Arial"/>
                <w:szCs w:val="18"/>
              </w:rPr>
              <w:t>229</w:t>
            </w:r>
          </w:p>
        </w:tc>
        <w:tc>
          <w:tcPr>
            <w:tcW w:w="1507" w:type="dxa"/>
            <w:vAlign w:val="center"/>
          </w:tcPr>
          <w:p w14:paraId="3AC61954" w14:textId="77777777" w:rsidR="00236506" w:rsidRPr="00DE7B59" w:rsidRDefault="00236506" w:rsidP="000905AA">
            <w:pPr>
              <w:pStyle w:val="TAC"/>
              <w:rPr>
                <w:rFonts w:cs="Arial"/>
                <w:szCs w:val="18"/>
              </w:rPr>
            </w:pPr>
            <w:r w:rsidRPr="00DE7B59">
              <w:rPr>
                <w:rFonts w:cs="Arial"/>
                <w:szCs w:val="18"/>
              </w:rPr>
              <w:t>≤ 17979324</w:t>
            </w:r>
          </w:p>
        </w:tc>
      </w:tr>
      <w:tr w:rsidR="00236506" w:rsidRPr="00DE7B59" w14:paraId="3BAA36C4" w14:textId="77777777" w:rsidTr="000905AA">
        <w:trPr>
          <w:trHeight w:val="170"/>
          <w:jc w:val="center"/>
        </w:trPr>
        <w:tc>
          <w:tcPr>
            <w:tcW w:w="770" w:type="dxa"/>
            <w:shd w:val="clear" w:color="auto" w:fill="auto"/>
            <w:vAlign w:val="center"/>
          </w:tcPr>
          <w:p w14:paraId="45C053B3" w14:textId="77777777" w:rsidR="00236506" w:rsidRPr="00DE7B59" w:rsidRDefault="00236506" w:rsidP="000905AA">
            <w:pPr>
              <w:pStyle w:val="TAC"/>
              <w:rPr>
                <w:rFonts w:cs="Arial"/>
                <w:szCs w:val="18"/>
              </w:rPr>
            </w:pPr>
            <w:r w:rsidRPr="00DE7B59">
              <w:rPr>
                <w:rFonts w:cs="Arial"/>
                <w:szCs w:val="18"/>
              </w:rPr>
              <w:t>38</w:t>
            </w:r>
          </w:p>
        </w:tc>
        <w:tc>
          <w:tcPr>
            <w:tcW w:w="1016" w:type="dxa"/>
            <w:shd w:val="clear" w:color="auto" w:fill="auto"/>
            <w:vAlign w:val="center"/>
          </w:tcPr>
          <w:p w14:paraId="7E57C421" w14:textId="77777777" w:rsidR="00236506" w:rsidRPr="00DE7B59" w:rsidRDefault="00236506" w:rsidP="000905AA">
            <w:pPr>
              <w:pStyle w:val="TAC"/>
              <w:rPr>
                <w:rFonts w:cs="Arial"/>
                <w:szCs w:val="18"/>
              </w:rPr>
            </w:pPr>
            <w:r w:rsidRPr="00DE7B59">
              <w:rPr>
                <w:rFonts w:cs="Arial"/>
                <w:szCs w:val="18"/>
              </w:rPr>
              <w:t>≤ 110</w:t>
            </w:r>
          </w:p>
        </w:tc>
        <w:tc>
          <w:tcPr>
            <w:tcW w:w="771" w:type="dxa"/>
            <w:shd w:val="clear" w:color="auto" w:fill="auto"/>
            <w:vAlign w:val="center"/>
          </w:tcPr>
          <w:p w14:paraId="080C187C" w14:textId="77777777" w:rsidR="00236506" w:rsidRPr="00DE7B59" w:rsidRDefault="00236506" w:rsidP="000905AA">
            <w:pPr>
              <w:pStyle w:val="TAC"/>
              <w:rPr>
                <w:rFonts w:cs="Arial"/>
                <w:szCs w:val="18"/>
              </w:rPr>
            </w:pPr>
            <w:r w:rsidRPr="00DE7B59">
              <w:rPr>
                <w:rFonts w:cs="Arial"/>
                <w:szCs w:val="18"/>
              </w:rPr>
              <w:t>102</w:t>
            </w:r>
          </w:p>
        </w:tc>
        <w:tc>
          <w:tcPr>
            <w:tcW w:w="1016" w:type="dxa"/>
            <w:shd w:val="clear" w:color="auto" w:fill="auto"/>
            <w:vAlign w:val="center"/>
          </w:tcPr>
          <w:p w14:paraId="5313EF23" w14:textId="77777777" w:rsidR="00236506" w:rsidRPr="00DE7B59" w:rsidRDefault="00236506" w:rsidP="000905AA">
            <w:pPr>
              <w:pStyle w:val="TAC"/>
              <w:rPr>
                <w:rFonts w:cs="Arial"/>
                <w:szCs w:val="18"/>
              </w:rPr>
            </w:pPr>
            <w:r w:rsidRPr="00DE7B59">
              <w:rPr>
                <w:rFonts w:cs="Arial"/>
                <w:szCs w:val="18"/>
              </w:rPr>
              <w:t>≤ 6109</w:t>
            </w:r>
          </w:p>
        </w:tc>
        <w:tc>
          <w:tcPr>
            <w:tcW w:w="771" w:type="dxa"/>
            <w:vAlign w:val="center"/>
          </w:tcPr>
          <w:p w14:paraId="3ECA045B" w14:textId="77777777" w:rsidR="00236506" w:rsidRPr="00DE7B59" w:rsidRDefault="00236506" w:rsidP="000905AA">
            <w:pPr>
              <w:pStyle w:val="TAC"/>
              <w:rPr>
                <w:rFonts w:cs="Arial"/>
                <w:szCs w:val="18"/>
              </w:rPr>
            </w:pPr>
            <w:r w:rsidRPr="00DE7B59">
              <w:rPr>
                <w:rFonts w:cs="Arial"/>
                <w:szCs w:val="18"/>
              </w:rPr>
              <w:t>166</w:t>
            </w:r>
          </w:p>
        </w:tc>
        <w:tc>
          <w:tcPr>
            <w:tcW w:w="1261" w:type="dxa"/>
            <w:vAlign w:val="center"/>
          </w:tcPr>
          <w:p w14:paraId="6715ED73" w14:textId="77777777" w:rsidR="00236506" w:rsidRPr="00DE7B59" w:rsidRDefault="00236506" w:rsidP="000905AA">
            <w:pPr>
              <w:pStyle w:val="TAC"/>
              <w:rPr>
                <w:rFonts w:cs="Arial"/>
                <w:szCs w:val="18"/>
              </w:rPr>
            </w:pPr>
            <w:r w:rsidRPr="00DE7B59">
              <w:rPr>
                <w:rFonts w:cs="Arial"/>
                <w:szCs w:val="18"/>
              </w:rPr>
              <w:t>≤ 342002</w:t>
            </w:r>
          </w:p>
        </w:tc>
        <w:tc>
          <w:tcPr>
            <w:tcW w:w="771" w:type="dxa"/>
            <w:vAlign w:val="center"/>
          </w:tcPr>
          <w:p w14:paraId="4F433F2D" w14:textId="77777777" w:rsidR="00236506" w:rsidRPr="00DE7B59" w:rsidRDefault="00236506" w:rsidP="000905AA">
            <w:pPr>
              <w:pStyle w:val="TAC"/>
              <w:rPr>
                <w:rFonts w:cs="Arial"/>
                <w:szCs w:val="18"/>
              </w:rPr>
            </w:pPr>
            <w:r w:rsidRPr="00DE7B59">
              <w:rPr>
                <w:rFonts w:cs="Arial"/>
                <w:szCs w:val="18"/>
              </w:rPr>
              <w:t>230</w:t>
            </w:r>
          </w:p>
        </w:tc>
        <w:tc>
          <w:tcPr>
            <w:tcW w:w="1507" w:type="dxa"/>
            <w:vAlign w:val="center"/>
          </w:tcPr>
          <w:p w14:paraId="61DB787D" w14:textId="77777777" w:rsidR="00236506" w:rsidRPr="00DE7B59" w:rsidRDefault="00236506" w:rsidP="000905AA">
            <w:pPr>
              <w:pStyle w:val="TAC"/>
              <w:rPr>
                <w:rFonts w:cs="Arial"/>
                <w:szCs w:val="18"/>
              </w:rPr>
            </w:pPr>
            <w:r w:rsidRPr="00DE7B59">
              <w:rPr>
                <w:rFonts w:cs="Arial"/>
                <w:szCs w:val="18"/>
              </w:rPr>
              <w:t>≤ 19146385</w:t>
            </w:r>
          </w:p>
        </w:tc>
      </w:tr>
      <w:tr w:rsidR="00236506" w:rsidRPr="00DE7B59" w14:paraId="46DEDD4E" w14:textId="77777777" w:rsidTr="000905AA">
        <w:trPr>
          <w:trHeight w:val="170"/>
          <w:jc w:val="center"/>
        </w:trPr>
        <w:tc>
          <w:tcPr>
            <w:tcW w:w="770" w:type="dxa"/>
            <w:shd w:val="clear" w:color="auto" w:fill="auto"/>
            <w:vAlign w:val="center"/>
          </w:tcPr>
          <w:p w14:paraId="0C03D180" w14:textId="77777777" w:rsidR="00236506" w:rsidRPr="00DE7B59" w:rsidRDefault="00236506" w:rsidP="000905AA">
            <w:pPr>
              <w:pStyle w:val="TAC"/>
              <w:rPr>
                <w:rFonts w:cs="Arial"/>
                <w:szCs w:val="18"/>
              </w:rPr>
            </w:pPr>
            <w:r w:rsidRPr="00DE7B59">
              <w:rPr>
                <w:rFonts w:cs="Arial"/>
                <w:szCs w:val="18"/>
              </w:rPr>
              <w:t>39</w:t>
            </w:r>
          </w:p>
        </w:tc>
        <w:tc>
          <w:tcPr>
            <w:tcW w:w="1016" w:type="dxa"/>
            <w:shd w:val="clear" w:color="auto" w:fill="auto"/>
            <w:vAlign w:val="center"/>
          </w:tcPr>
          <w:p w14:paraId="0988DC3E" w14:textId="77777777" w:rsidR="00236506" w:rsidRPr="00DE7B59" w:rsidRDefault="00236506" w:rsidP="000905AA">
            <w:pPr>
              <w:pStyle w:val="TAC"/>
              <w:rPr>
                <w:rFonts w:cs="Arial"/>
                <w:szCs w:val="18"/>
              </w:rPr>
            </w:pPr>
            <w:r w:rsidRPr="00DE7B59">
              <w:rPr>
                <w:rFonts w:cs="Arial"/>
                <w:szCs w:val="18"/>
              </w:rPr>
              <w:t>≤ 117</w:t>
            </w:r>
          </w:p>
        </w:tc>
        <w:tc>
          <w:tcPr>
            <w:tcW w:w="771" w:type="dxa"/>
            <w:shd w:val="clear" w:color="auto" w:fill="auto"/>
            <w:vAlign w:val="center"/>
          </w:tcPr>
          <w:p w14:paraId="6275E79A" w14:textId="77777777" w:rsidR="00236506" w:rsidRPr="00DE7B59" w:rsidRDefault="00236506" w:rsidP="000905AA">
            <w:pPr>
              <w:pStyle w:val="TAC"/>
              <w:rPr>
                <w:rFonts w:cs="Arial"/>
                <w:szCs w:val="18"/>
              </w:rPr>
            </w:pPr>
            <w:r w:rsidRPr="00DE7B59">
              <w:rPr>
                <w:rFonts w:cs="Arial"/>
                <w:szCs w:val="18"/>
              </w:rPr>
              <w:t>103</w:t>
            </w:r>
          </w:p>
        </w:tc>
        <w:tc>
          <w:tcPr>
            <w:tcW w:w="1016" w:type="dxa"/>
            <w:shd w:val="clear" w:color="auto" w:fill="auto"/>
            <w:vAlign w:val="center"/>
          </w:tcPr>
          <w:p w14:paraId="6042D7CF" w14:textId="77777777" w:rsidR="00236506" w:rsidRPr="00DE7B59" w:rsidRDefault="00236506" w:rsidP="000905AA">
            <w:pPr>
              <w:pStyle w:val="TAC"/>
              <w:rPr>
                <w:rFonts w:cs="Arial"/>
                <w:szCs w:val="18"/>
              </w:rPr>
            </w:pPr>
            <w:r w:rsidRPr="00DE7B59">
              <w:rPr>
                <w:rFonts w:cs="Arial"/>
                <w:szCs w:val="18"/>
              </w:rPr>
              <w:t>≤ 6506</w:t>
            </w:r>
          </w:p>
        </w:tc>
        <w:tc>
          <w:tcPr>
            <w:tcW w:w="771" w:type="dxa"/>
            <w:vAlign w:val="center"/>
          </w:tcPr>
          <w:p w14:paraId="7F5E0A5E" w14:textId="77777777" w:rsidR="00236506" w:rsidRPr="00DE7B59" w:rsidRDefault="00236506" w:rsidP="000905AA">
            <w:pPr>
              <w:pStyle w:val="TAC"/>
              <w:rPr>
                <w:rFonts w:cs="Arial"/>
                <w:szCs w:val="18"/>
              </w:rPr>
            </w:pPr>
            <w:r w:rsidRPr="00DE7B59">
              <w:rPr>
                <w:rFonts w:cs="Arial"/>
                <w:szCs w:val="18"/>
              </w:rPr>
              <w:t>167</w:t>
            </w:r>
          </w:p>
        </w:tc>
        <w:tc>
          <w:tcPr>
            <w:tcW w:w="1261" w:type="dxa"/>
            <w:vAlign w:val="center"/>
          </w:tcPr>
          <w:p w14:paraId="55C0C71C" w14:textId="77777777" w:rsidR="00236506" w:rsidRPr="00DE7B59" w:rsidRDefault="00236506" w:rsidP="000905AA">
            <w:pPr>
              <w:pStyle w:val="TAC"/>
              <w:rPr>
                <w:rFonts w:cs="Arial"/>
                <w:szCs w:val="18"/>
              </w:rPr>
            </w:pPr>
            <w:r w:rsidRPr="00DE7B59">
              <w:rPr>
                <w:rFonts w:cs="Arial"/>
                <w:szCs w:val="18"/>
              </w:rPr>
              <w:t>≤ 364202</w:t>
            </w:r>
          </w:p>
        </w:tc>
        <w:tc>
          <w:tcPr>
            <w:tcW w:w="771" w:type="dxa"/>
            <w:vAlign w:val="center"/>
          </w:tcPr>
          <w:p w14:paraId="5FA36CE3" w14:textId="77777777" w:rsidR="00236506" w:rsidRPr="00DE7B59" w:rsidRDefault="00236506" w:rsidP="000905AA">
            <w:pPr>
              <w:pStyle w:val="TAC"/>
              <w:rPr>
                <w:rFonts w:cs="Arial"/>
                <w:szCs w:val="18"/>
              </w:rPr>
            </w:pPr>
            <w:r w:rsidRPr="00DE7B59">
              <w:rPr>
                <w:rFonts w:cs="Arial"/>
                <w:szCs w:val="18"/>
              </w:rPr>
              <w:t>231</w:t>
            </w:r>
          </w:p>
        </w:tc>
        <w:tc>
          <w:tcPr>
            <w:tcW w:w="1507" w:type="dxa"/>
            <w:vAlign w:val="center"/>
          </w:tcPr>
          <w:p w14:paraId="1B953A00" w14:textId="77777777" w:rsidR="00236506" w:rsidRPr="00DE7B59" w:rsidRDefault="00236506" w:rsidP="000905AA">
            <w:pPr>
              <w:pStyle w:val="TAC"/>
              <w:rPr>
                <w:rFonts w:cs="Arial"/>
                <w:szCs w:val="18"/>
              </w:rPr>
            </w:pPr>
            <w:r w:rsidRPr="00DE7B59">
              <w:rPr>
                <w:rFonts w:cs="Arial"/>
                <w:szCs w:val="18"/>
              </w:rPr>
              <w:t>≤ 20389201</w:t>
            </w:r>
          </w:p>
        </w:tc>
      </w:tr>
      <w:tr w:rsidR="00236506" w:rsidRPr="00DE7B59" w14:paraId="55FFF0BB" w14:textId="77777777" w:rsidTr="000905AA">
        <w:trPr>
          <w:trHeight w:val="170"/>
          <w:jc w:val="center"/>
        </w:trPr>
        <w:tc>
          <w:tcPr>
            <w:tcW w:w="770" w:type="dxa"/>
            <w:shd w:val="clear" w:color="auto" w:fill="auto"/>
            <w:vAlign w:val="center"/>
          </w:tcPr>
          <w:p w14:paraId="6EDCC1DD" w14:textId="77777777" w:rsidR="00236506" w:rsidRPr="00DE7B59" w:rsidRDefault="00236506" w:rsidP="000905AA">
            <w:pPr>
              <w:pStyle w:val="TAC"/>
              <w:rPr>
                <w:rFonts w:cs="Arial"/>
                <w:szCs w:val="18"/>
              </w:rPr>
            </w:pPr>
            <w:r w:rsidRPr="00DE7B59">
              <w:rPr>
                <w:rFonts w:cs="Arial"/>
                <w:szCs w:val="18"/>
              </w:rPr>
              <w:t>40</w:t>
            </w:r>
          </w:p>
        </w:tc>
        <w:tc>
          <w:tcPr>
            <w:tcW w:w="1016" w:type="dxa"/>
            <w:shd w:val="clear" w:color="auto" w:fill="auto"/>
            <w:vAlign w:val="center"/>
          </w:tcPr>
          <w:p w14:paraId="260634E5" w14:textId="77777777" w:rsidR="00236506" w:rsidRPr="00DE7B59" w:rsidRDefault="00236506" w:rsidP="000905AA">
            <w:pPr>
              <w:pStyle w:val="TAC"/>
              <w:rPr>
                <w:rFonts w:cs="Arial"/>
                <w:szCs w:val="18"/>
              </w:rPr>
            </w:pPr>
            <w:r w:rsidRPr="00DE7B59">
              <w:rPr>
                <w:rFonts w:cs="Arial"/>
                <w:szCs w:val="18"/>
              </w:rPr>
              <w:t>≤ 124</w:t>
            </w:r>
          </w:p>
        </w:tc>
        <w:tc>
          <w:tcPr>
            <w:tcW w:w="771" w:type="dxa"/>
            <w:shd w:val="clear" w:color="auto" w:fill="auto"/>
            <w:vAlign w:val="center"/>
          </w:tcPr>
          <w:p w14:paraId="57280789" w14:textId="77777777" w:rsidR="00236506" w:rsidRPr="00DE7B59" w:rsidRDefault="00236506" w:rsidP="000905AA">
            <w:pPr>
              <w:pStyle w:val="TAC"/>
              <w:rPr>
                <w:rFonts w:cs="Arial"/>
                <w:szCs w:val="18"/>
              </w:rPr>
            </w:pPr>
            <w:r w:rsidRPr="00DE7B59">
              <w:rPr>
                <w:rFonts w:cs="Arial"/>
                <w:szCs w:val="18"/>
              </w:rPr>
              <w:t>104</w:t>
            </w:r>
          </w:p>
        </w:tc>
        <w:tc>
          <w:tcPr>
            <w:tcW w:w="1016" w:type="dxa"/>
            <w:shd w:val="clear" w:color="auto" w:fill="auto"/>
            <w:vAlign w:val="center"/>
          </w:tcPr>
          <w:p w14:paraId="35B60483" w14:textId="77777777" w:rsidR="00236506" w:rsidRPr="00DE7B59" w:rsidRDefault="00236506" w:rsidP="000905AA">
            <w:pPr>
              <w:pStyle w:val="TAC"/>
              <w:rPr>
                <w:rFonts w:cs="Arial"/>
                <w:szCs w:val="18"/>
              </w:rPr>
            </w:pPr>
            <w:r w:rsidRPr="00DE7B59">
              <w:rPr>
                <w:rFonts w:cs="Arial"/>
                <w:szCs w:val="18"/>
              </w:rPr>
              <w:t>≤ 6928</w:t>
            </w:r>
          </w:p>
        </w:tc>
        <w:tc>
          <w:tcPr>
            <w:tcW w:w="771" w:type="dxa"/>
            <w:vAlign w:val="center"/>
          </w:tcPr>
          <w:p w14:paraId="22D7E517" w14:textId="77777777" w:rsidR="00236506" w:rsidRPr="00DE7B59" w:rsidRDefault="00236506" w:rsidP="000905AA">
            <w:pPr>
              <w:pStyle w:val="TAC"/>
              <w:rPr>
                <w:rFonts w:cs="Arial"/>
                <w:szCs w:val="18"/>
              </w:rPr>
            </w:pPr>
            <w:r w:rsidRPr="00DE7B59">
              <w:rPr>
                <w:rFonts w:cs="Arial"/>
                <w:szCs w:val="18"/>
              </w:rPr>
              <w:t>168</w:t>
            </w:r>
          </w:p>
        </w:tc>
        <w:tc>
          <w:tcPr>
            <w:tcW w:w="1261" w:type="dxa"/>
            <w:vAlign w:val="center"/>
          </w:tcPr>
          <w:p w14:paraId="4F7C727B" w14:textId="77777777" w:rsidR="00236506" w:rsidRPr="00DE7B59" w:rsidRDefault="00236506" w:rsidP="000905AA">
            <w:pPr>
              <w:pStyle w:val="TAC"/>
              <w:rPr>
                <w:rFonts w:cs="Arial"/>
                <w:szCs w:val="18"/>
              </w:rPr>
            </w:pPr>
            <w:r w:rsidRPr="00DE7B59">
              <w:rPr>
                <w:rFonts w:cs="Arial"/>
                <w:szCs w:val="18"/>
              </w:rPr>
              <w:t>≤ 387842</w:t>
            </w:r>
          </w:p>
        </w:tc>
        <w:tc>
          <w:tcPr>
            <w:tcW w:w="771" w:type="dxa"/>
            <w:vAlign w:val="center"/>
          </w:tcPr>
          <w:p w14:paraId="7440AB54" w14:textId="77777777" w:rsidR="00236506" w:rsidRPr="00DE7B59" w:rsidRDefault="00236506" w:rsidP="000905AA">
            <w:pPr>
              <w:pStyle w:val="TAC"/>
              <w:rPr>
                <w:rFonts w:cs="Arial"/>
                <w:szCs w:val="18"/>
              </w:rPr>
            </w:pPr>
            <w:r w:rsidRPr="00DE7B59">
              <w:rPr>
                <w:rFonts w:cs="Arial"/>
                <w:szCs w:val="18"/>
              </w:rPr>
              <w:t>232</w:t>
            </w:r>
          </w:p>
        </w:tc>
        <w:tc>
          <w:tcPr>
            <w:tcW w:w="1507" w:type="dxa"/>
            <w:vAlign w:val="center"/>
          </w:tcPr>
          <w:p w14:paraId="6FF99CC4" w14:textId="77777777" w:rsidR="00236506" w:rsidRPr="00DE7B59" w:rsidRDefault="00236506" w:rsidP="000905AA">
            <w:pPr>
              <w:pStyle w:val="TAC"/>
              <w:rPr>
                <w:rFonts w:cs="Arial"/>
                <w:szCs w:val="18"/>
              </w:rPr>
            </w:pPr>
            <w:r w:rsidRPr="00DE7B59">
              <w:rPr>
                <w:rFonts w:cs="Arial"/>
                <w:szCs w:val="18"/>
              </w:rPr>
              <w:t>≤ 21712690</w:t>
            </w:r>
          </w:p>
        </w:tc>
      </w:tr>
      <w:tr w:rsidR="00236506" w:rsidRPr="00DE7B59" w14:paraId="21163303" w14:textId="77777777" w:rsidTr="000905AA">
        <w:trPr>
          <w:trHeight w:val="170"/>
          <w:jc w:val="center"/>
        </w:trPr>
        <w:tc>
          <w:tcPr>
            <w:tcW w:w="770" w:type="dxa"/>
            <w:shd w:val="clear" w:color="auto" w:fill="auto"/>
            <w:vAlign w:val="center"/>
          </w:tcPr>
          <w:p w14:paraId="56C31491" w14:textId="77777777" w:rsidR="00236506" w:rsidRPr="00DE7B59" w:rsidRDefault="00236506" w:rsidP="000905AA">
            <w:pPr>
              <w:pStyle w:val="TAC"/>
              <w:rPr>
                <w:rFonts w:cs="Arial"/>
                <w:szCs w:val="18"/>
              </w:rPr>
            </w:pPr>
            <w:r w:rsidRPr="00DE7B59">
              <w:rPr>
                <w:rFonts w:cs="Arial"/>
                <w:szCs w:val="18"/>
              </w:rPr>
              <w:t>41</w:t>
            </w:r>
          </w:p>
        </w:tc>
        <w:tc>
          <w:tcPr>
            <w:tcW w:w="1016" w:type="dxa"/>
            <w:shd w:val="clear" w:color="auto" w:fill="auto"/>
            <w:vAlign w:val="center"/>
          </w:tcPr>
          <w:p w14:paraId="14F8E854" w14:textId="77777777" w:rsidR="00236506" w:rsidRPr="00DE7B59" w:rsidRDefault="00236506" w:rsidP="000905AA">
            <w:pPr>
              <w:pStyle w:val="TAC"/>
              <w:rPr>
                <w:rFonts w:cs="Arial"/>
                <w:szCs w:val="18"/>
              </w:rPr>
            </w:pPr>
            <w:r w:rsidRPr="00DE7B59">
              <w:rPr>
                <w:rFonts w:cs="Arial"/>
                <w:szCs w:val="18"/>
              </w:rPr>
              <w:t>≤ 132</w:t>
            </w:r>
          </w:p>
        </w:tc>
        <w:tc>
          <w:tcPr>
            <w:tcW w:w="771" w:type="dxa"/>
            <w:shd w:val="clear" w:color="auto" w:fill="auto"/>
            <w:vAlign w:val="center"/>
          </w:tcPr>
          <w:p w14:paraId="2BF59657" w14:textId="77777777" w:rsidR="00236506" w:rsidRPr="00DE7B59" w:rsidRDefault="00236506" w:rsidP="000905AA">
            <w:pPr>
              <w:pStyle w:val="TAC"/>
              <w:rPr>
                <w:rFonts w:cs="Arial"/>
                <w:szCs w:val="18"/>
              </w:rPr>
            </w:pPr>
            <w:r w:rsidRPr="00DE7B59">
              <w:rPr>
                <w:rFonts w:cs="Arial"/>
                <w:szCs w:val="18"/>
              </w:rPr>
              <w:t>105</w:t>
            </w:r>
          </w:p>
        </w:tc>
        <w:tc>
          <w:tcPr>
            <w:tcW w:w="1016" w:type="dxa"/>
            <w:shd w:val="clear" w:color="auto" w:fill="auto"/>
            <w:vAlign w:val="center"/>
          </w:tcPr>
          <w:p w14:paraId="07954773" w14:textId="77777777" w:rsidR="00236506" w:rsidRPr="00DE7B59" w:rsidRDefault="00236506" w:rsidP="000905AA">
            <w:pPr>
              <w:pStyle w:val="TAC"/>
              <w:rPr>
                <w:rFonts w:cs="Arial"/>
                <w:szCs w:val="18"/>
              </w:rPr>
            </w:pPr>
            <w:r w:rsidRPr="00DE7B59">
              <w:rPr>
                <w:rFonts w:cs="Arial"/>
                <w:szCs w:val="18"/>
              </w:rPr>
              <w:t>≤ 7378</w:t>
            </w:r>
          </w:p>
        </w:tc>
        <w:tc>
          <w:tcPr>
            <w:tcW w:w="771" w:type="dxa"/>
            <w:vAlign w:val="center"/>
          </w:tcPr>
          <w:p w14:paraId="04E2B0F7" w14:textId="77777777" w:rsidR="00236506" w:rsidRPr="00DE7B59" w:rsidRDefault="00236506" w:rsidP="000905AA">
            <w:pPr>
              <w:pStyle w:val="TAC"/>
              <w:rPr>
                <w:rFonts w:cs="Arial"/>
                <w:szCs w:val="18"/>
              </w:rPr>
            </w:pPr>
            <w:r w:rsidRPr="00DE7B59">
              <w:rPr>
                <w:rFonts w:cs="Arial"/>
                <w:szCs w:val="18"/>
              </w:rPr>
              <w:t>169</w:t>
            </w:r>
          </w:p>
        </w:tc>
        <w:tc>
          <w:tcPr>
            <w:tcW w:w="1261" w:type="dxa"/>
            <w:vAlign w:val="center"/>
          </w:tcPr>
          <w:p w14:paraId="07ABB153" w14:textId="77777777" w:rsidR="00236506" w:rsidRPr="00DE7B59" w:rsidRDefault="00236506" w:rsidP="000905AA">
            <w:pPr>
              <w:pStyle w:val="TAC"/>
              <w:rPr>
                <w:rFonts w:cs="Arial"/>
                <w:szCs w:val="18"/>
              </w:rPr>
            </w:pPr>
            <w:r w:rsidRPr="00DE7B59">
              <w:rPr>
                <w:rFonts w:cs="Arial"/>
                <w:szCs w:val="18"/>
              </w:rPr>
              <w:t>≤ 413018</w:t>
            </w:r>
          </w:p>
        </w:tc>
        <w:tc>
          <w:tcPr>
            <w:tcW w:w="771" w:type="dxa"/>
            <w:vAlign w:val="center"/>
          </w:tcPr>
          <w:p w14:paraId="60BE7C77" w14:textId="77777777" w:rsidR="00236506" w:rsidRPr="00DE7B59" w:rsidRDefault="00236506" w:rsidP="000905AA">
            <w:pPr>
              <w:pStyle w:val="TAC"/>
              <w:rPr>
                <w:rFonts w:cs="Arial"/>
                <w:szCs w:val="18"/>
              </w:rPr>
            </w:pPr>
            <w:r w:rsidRPr="00DE7B59">
              <w:rPr>
                <w:rFonts w:cs="Arial"/>
                <w:szCs w:val="18"/>
              </w:rPr>
              <w:t>233</w:t>
            </w:r>
          </w:p>
        </w:tc>
        <w:tc>
          <w:tcPr>
            <w:tcW w:w="1507" w:type="dxa"/>
            <w:vAlign w:val="center"/>
          </w:tcPr>
          <w:p w14:paraId="06B9CDBB" w14:textId="77777777" w:rsidR="00236506" w:rsidRPr="00DE7B59" w:rsidRDefault="00236506" w:rsidP="000905AA">
            <w:pPr>
              <w:pStyle w:val="TAC"/>
              <w:rPr>
                <w:rFonts w:cs="Arial"/>
                <w:szCs w:val="18"/>
              </w:rPr>
            </w:pPr>
            <w:r w:rsidRPr="00DE7B59">
              <w:rPr>
                <w:rFonts w:cs="Arial"/>
                <w:szCs w:val="18"/>
              </w:rPr>
              <w:t>≤ 23122088</w:t>
            </w:r>
          </w:p>
        </w:tc>
      </w:tr>
      <w:tr w:rsidR="00236506" w:rsidRPr="00DE7B59" w14:paraId="78196DE6" w14:textId="77777777" w:rsidTr="000905AA">
        <w:trPr>
          <w:trHeight w:val="170"/>
          <w:jc w:val="center"/>
        </w:trPr>
        <w:tc>
          <w:tcPr>
            <w:tcW w:w="770" w:type="dxa"/>
            <w:shd w:val="clear" w:color="auto" w:fill="auto"/>
            <w:vAlign w:val="center"/>
          </w:tcPr>
          <w:p w14:paraId="6BAFB6C8" w14:textId="77777777" w:rsidR="00236506" w:rsidRPr="00DE7B59" w:rsidRDefault="00236506" w:rsidP="000905AA">
            <w:pPr>
              <w:pStyle w:val="TAC"/>
              <w:rPr>
                <w:rFonts w:cs="Arial"/>
                <w:szCs w:val="18"/>
              </w:rPr>
            </w:pPr>
            <w:r w:rsidRPr="00DE7B59">
              <w:rPr>
                <w:rFonts w:cs="Arial"/>
                <w:szCs w:val="18"/>
              </w:rPr>
              <w:t>42</w:t>
            </w:r>
          </w:p>
        </w:tc>
        <w:tc>
          <w:tcPr>
            <w:tcW w:w="1016" w:type="dxa"/>
            <w:shd w:val="clear" w:color="auto" w:fill="auto"/>
            <w:vAlign w:val="center"/>
          </w:tcPr>
          <w:p w14:paraId="4F03F571" w14:textId="77777777" w:rsidR="00236506" w:rsidRPr="00DE7B59" w:rsidRDefault="00236506" w:rsidP="000905AA">
            <w:pPr>
              <w:pStyle w:val="TAC"/>
              <w:rPr>
                <w:rFonts w:cs="Arial"/>
                <w:szCs w:val="18"/>
              </w:rPr>
            </w:pPr>
            <w:r w:rsidRPr="00DE7B59">
              <w:rPr>
                <w:rFonts w:cs="Arial"/>
                <w:szCs w:val="18"/>
              </w:rPr>
              <w:t>≤ 141</w:t>
            </w:r>
          </w:p>
        </w:tc>
        <w:tc>
          <w:tcPr>
            <w:tcW w:w="771" w:type="dxa"/>
            <w:shd w:val="clear" w:color="auto" w:fill="auto"/>
            <w:vAlign w:val="center"/>
          </w:tcPr>
          <w:p w14:paraId="65EBC159" w14:textId="77777777" w:rsidR="00236506" w:rsidRPr="00DE7B59" w:rsidRDefault="00236506" w:rsidP="000905AA">
            <w:pPr>
              <w:pStyle w:val="TAC"/>
              <w:rPr>
                <w:rFonts w:cs="Arial"/>
                <w:szCs w:val="18"/>
              </w:rPr>
            </w:pPr>
            <w:r w:rsidRPr="00DE7B59">
              <w:rPr>
                <w:rFonts w:cs="Arial"/>
                <w:szCs w:val="18"/>
              </w:rPr>
              <w:t>106</w:t>
            </w:r>
          </w:p>
        </w:tc>
        <w:tc>
          <w:tcPr>
            <w:tcW w:w="1016" w:type="dxa"/>
            <w:shd w:val="clear" w:color="auto" w:fill="auto"/>
            <w:vAlign w:val="center"/>
          </w:tcPr>
          <w:p w14:paraId="2065503F" w14:textId="77777777" w:rsidR="00236506" w:rsidRPr="00DE7B59" w:rsidRDefault="00236506" w:rsidP="000905AA">
            <w:pPr>
              <w:pStyle w:val="TAC"/>
              <w:rPr>
                <w:rFonts w:cs="Arial"/>
                <w:szCs w:val="18"/>
              </w:rPr>
            </w:pPr>
            <w:r w:rsidRPr="00DE7B59">
              <w:rPr>
                <w:rFonts w:cs="Arial"/>
                <w:szCs w:val="18"/>
              </w:rPr>
              <w:t>≤ 7857</w:t>
            </w:r>
          </w:p>
        </w:tc>
        <w:tc>
          <w:tcPr>
            <w:tcW w:w="771" w:type="dxa"/>
            <w:vAlign w:val="center"/>
          </w:tcPr>
          <w:p w14:paraId="69C43D5A" w14:textId="77777777" w:rsidR="00236506" w:rsidRPr="00DE7B59" w:rsidRDefault="00236506" w:rsidP="000905AA">
            <w:pPr>
              <w:pStyle w:val="TAC"/>
              <w:rPr>
                <w:rFonts w:cs="Arial"/>
                <w:szCs w:val="18"/>
              </w:rPr>
            </w:pPr>
            <w:r w:rsidRPr="00DE7B59">
              <w:rPr>
                <w:rFonts w:cs="Arial"/>
                <w:szCs w:val="18"/>
              </w:rPr>
              <w:t>170</w:t>
            </w:r>
          </w:p>
        </w:tc>
        <w:tc>
          <w:tcPr>
            <w:tcW w:w="1261" w:type="dxa"/>
            <w:vAlign w:val="center"/>
          </w:tcPr>
          <w:p w14:paraId="287295F1" w14:textId="77777777" w:rsidR="00236506" w:rsidRPr="00DE7B59" w:rsidRDefault="00236506" w:rsidP="000905AA">
            <w:pPr>
              <w:pStyle w:val="TAC"/>
              <w:rPr>
                <w:rFonts w:cs="Arial"/>
                <w:szCs w:val="18"/>
              </w:rPr>
            </w:pPr>
            <w:r w:rsidRPr="00DE7B59">
              <w:rPr>
                <w:rFonts w:cs="Arial"/>
                <w:szCs w:val="18"/>
              </w:rPr>
              <w:t>≤ 439827</w:t>
            </w:r>
          </w:p>
        </w:tc>
        <w:tc>
          <w:tcPr>
            <w:tcW w:w="771" w:type="dxa"/>
            <w:vAlign w:val="center"/>
          </w:tcPr>
          <w:p w14:paraId="4EEEF5C6" w14:textId="77777777" w:rsidR="00236506" w:rsidRPr="00DE7B59" w:rsidRDefault="00236506" w:rsidP="000905AA">
            <w:pPr>
              <w:pStyle w:val="TAC"/>
              <w:rPr>
                <w:rFonts w:cs="Arial"/>
                <w:szCs w:val="18"/>
              </w:rPr>
            </w:pPr>
            <w:r w:rsidRPr="00DE7B59">
              <w:rPr>
                <w:rFonts w:cs="Arial"/>
                <w:szCs w:val="18"/>
              </w:rPr>
              <w:t>234</w:t>
            </w:r>
          </w:p>
        </w:tc>
        <w:tc>
          <w:tcPr>
            <w:tcW w:w="1507" w:type="dxa"/>
            <w:vAlign w:val="center"/>
          </w:tcPr>
          <w:p w14:paraId="405781C0" w14:textId="77777777" w:rsidR="00236506" w:rsidRPr="00DE7B59" w:rsidRDefault="00236506" w:rsidP="000905AA">
            <w:pPr>
              <w:pStyle w:val="TAC"/>
              <w:rPr>
                <w:rFonts w:cs="Arial"/>
                <w:szCs w:val="18"/>
              </w:rPr>
            </w:pPr>
            <w:r w:rsidRPr="00DE7B59">
              <w:rPr>
                <w:rFonts w:cs="Arial"/>
                <w:szCs w:val="18"/>
              </w:rPr>
              <w:t>≤ 24622972</w:t>
            </w:r>
          </w:p>
        </w:tc>
      </w:tr>
      <w:tr w:rsidR="00236506" w:rsidRPr="00DE7B59" w14:paraId="1C261E42" w14:textId="77777777" w:rsidTr="000905AA">
        <w:trPr>
          <w:trHeight w:val="170"/>
          <w:jc w:val="center"/>
        </w:trPr>
        <w:tc>
          <w:tcPr>
            <w:tcW w:w="770" w:type="dxa"/>
            <w:shd w:val="clear" w:color="auto" w:fill="auto"/>
            <w:vAlign w:val="center"/>
          </w:tcPr>
          <w:p w14:paraId="029A17E1" w14:textId="77777777" w:rsidR="00236506" w:rsidRPr="00DE7B59" w:rsidRDefault="00236506" w:rsidP="000905AA">
            <w:pPr>
              <w:pStyle w:val="TAC"/>
              <w:rPr>
                <w:rFonts w:cs="Arial"/>
                <w:szCs w:val="18"/>
              </w:rPr>
            </w:pPr>
            <w:r w:rsidRPr="00DE7B59">
              <w:rPr>
                <w:rFonts w:cs="Arial"/>
                <w:szCs w:val="18"/>
              </w:rPr>
              <w:t>43</w:t>
            </w:r>
          </w:p>
        </w:tc>
        <w:tc>
          <w:tcPr>
            <w:tcW w:w="1016" w:type="dxa"/>
            <w:shd w:val="clear" w:color="auto" w:fill="auto"/>
            <w:vAlign w:val="center"/>
          </w:tcPr>
          <w:p w14:paraId="6C92C803" w14:textId="77777777" w:rsidR="00236506" w:rsidRPr="00DE7B59" w:rsidRDefault="00236506" w:rsidP="000905AA">
            <w:pPr>
              <w:pStyle w:val="TAC"/>
              <w:rPr>
                <w:rFonts w:cs="Arial"/>
                <w:szCs w:val="18"/>
              </w:rPr>
            </w:pPr>
            <w:r w:rsidRPr="00DE7B59">
              <w:rPr>
                <w:rFonts w:cs="Arial"/>
                <w:szCs w:val="18"/>
              </w:rPr>
              <w:t>≤ 150</w:t>
            </w:r>
          </w:p>
        </w:tc>
        <w:tc>
          <w:tcPr>
            <w:tcW w:w="771" w:type="dxa"/>
            <w:shd w:val="clear" w:color="auto" w:fill="auto"/>
            <w:vAlign w:val="center"/>
          </w:tcPr>
          <w:p w14:paraId="560FFA8D" w14:textId="77777777" w:rsidR="00236506" w:rsidRPr="00DE7B59" w:rsidRDefault="00236506" w:rsidP="000905AA">
            <w:pPr>
              <w:pStyle w:val="TAC"/>
              <w:rPr>
                <w:rFonts w:cs="Arial"/>
                <w:szCs w:val="18"/>
              </w:rPr>
            </w:pPr>
            <w:r w:rsidRPr="00DE7B59">
              <w:rPr>
                <w:rFonts w:cs="Arial"/>
                <w:szCs w:val="18"/>
              </w:rPr>
              <w:t>107</w:t>
            </w:r>
          </w:p>
        </w:tc>
        <w:tc>
          <w:tcPr>
            <w:tcW w:w="1016" w:type="dxa"/>
            <w:shd w:val="clear" w:color="auto" w:fill="auto"/>
            <w:vAlign w:val="center"/>
          </w:tcPr>
          <w:p w14:paraId="3E0BCD83" w14:textId="77777777" w:rsidR="00236506" w:rsidRPr="00DE7B59" w:rsidRDefault="00236506" w:rsidP="000905AA">
            <w:pPr>
              <w:pStyle w:val="TAC"/>
              <w:rPr>
                <w:rFonts w:cs="Arial"/>
                <w:szCs w:val="18"/>
              </w:rPr>
            </w:pPr>
            <w:r w:rsidRPr="00DE7B59">
              <w:rPr>
                <w:rFonts w:cs="Arial"/>
                <w:szCs w:val="18"/>
              </w:rPr>
              <w:t>≤ 8367</w:t>
            </w:r>
          </w:p>
        </w:tc>
        <w:tc>
          <w:tcPr>
            <w:tcW w:w="771" w:type="dxa"/>
            <w:vAlign w:val="center"/>
          </w:tcPr>
          <w:p w14:paraId="65D7EFB5" w14:textId="77777777" w:rsidR="00236506" w:rsidRPr="00DE7B59" w:rsidRDefault="00236506" w:rsidP="000905AA">
            <w:pPr>
              <w:pStyle w:val="TAC"/>
              <w:rPr>
                <w:rFonts w:cs="Arial"/>
                <w:szCs w:val="18"/>
              </w:rPr>
            </w:pPr>
            <w:r w:rsidRPr="00DE7B59">
              <w:rPr>
                <w:rFonts w:cs="Arial"/>
                <w:szCs w:val="18"/>
              </w:rPr>
              <w:t>171</w:t>
            </w:r>
          </w:p>
        </w:tc>
        <w:tc>
          <w:tcPr>
            <w:tcW w:w="1261" w:type="dxa"/>
            <w:vAlign w:val="center"/>
          </w:tcPr>
          <w:p w14:paraId="2813D9C8" w14:textId="77777777" w:rsidR="00236506" w:rsidRPr="00DE7B59" w:rsidRDefault="00236506" w:rsidP="000905AA">
            <w:pPr>
              <w:pStyle w:val="TAC"/>
              <w:rPr>
                <w:rFonts w:cs="Arial"/>
                <w:szCs w:val="18"/>
              </w:rPr>
            </w:pPr>
            <w:r w:rsidRPr="00DE7B59">
              <w:rPr>
                <w:rFonts w:cs="Arial"/>
                <w:szCs w:val="18"/>
              </w:rPr>
              <w:t>≤ 468377</w:t>
            </w:r>
          </w:p>
        </w:tc>
        <w:tc>
          <w:tcPr>
            <w:tcW w:w="771" w:type="dxa"/>
            <w:vAlign w:val="center"/>
          </w:tcPr>
          <w:p w14:paraId="1C969E22" w14:textId="77777777" w:rsidR="00236506" w:rsidRPr="00DE7B59" w:rsidRDefault="00236506" w:rsidP="000905AA">
            <w:pPr>
              <w:pStyle w:val="TAC"/>
              <w:rPr>
                <w:rFonts w:cs="Arial"/>
                <w:szCs w:val="18"/>
              </w:rPr>
            </w:pPr>
            <w:r w:rsidRPr="00DE7B59">
              <w:rPr>
                <w:rFonts w:cs="Arial"/>
                <w:szCs w:val="18"/>
              </w:rPr>
              <w:t>235</w:t>
            </w:r>
          </w:p>
        </w:tc>
        <w:tc>
          <w:tcPr>
            <w:tcW w:w="1507" w:type="dxa"/>
            <w:vAlign w:val="center"/>
          </w:tcPr>
          <w:p w14:paraId="593D34F9" w14:textId="77777777" w:rsidR="00236506" w:rsidRPr="00DE7B59" w:rsidRDefault="00236506" w:rsidP="000905AA">
            <w:pPr>
              <w:pStyle w:val="TAC"/>
              <w:rPr>
                <w:rFonts w:cs="Arial"/>
                <w:szCs w:val="18"/>
              </w:rPr>
            </w:pPr>
            <w:r w:rsidRPr="00DE7B59">
              <w:rPr>
                <w:rFonts w:cs="Arial"/>
                <w:szCs w:val="18"/>
              </w:rPr>
              <w:t>≤ 26221280</w:t>
            </w:r>
          </w:p>
        </w:tc>
      </w:tr>
      <w:tr w:rsidR="00236506" w:rsidRPr="00DE7B59" w14:paraId="50C45E8F" w14:textId="77777777" w:rsidTr="000905AA">
        <w:trPr>
          <w:trHeight w:val="170"/>
          <w:jc w:val="center"/>
        </w:trPr>
        <w:tc>
          <w:tcPr>
            <w:tcW w:w="770" w:type="dxa"/>
            <w:shd w:val="clear" w:color="auto" w:fill="auto"/>
            <w:vAlign w:val="center"/>
          </w:tcPr>
          <w:p w14:paraId="7D638FBB" w14:textId="77777777" w:rsidR="00236506" w:rsidRPr="00DE7B59" w:rsidRDefault="00236506" w:rsidP="000905AA">
            <w:pPr>
              <w:pStyle w:val="TAC"/>
              <w:rPr>
                <w:rFonts w:cs="Arial"/>
                <w:szCs w:val="18"/>
              </w:rPr>
            </w:pPr>
            <w:r w:rsidRPr="00DE7B59">
              <w:rPr>
                <w:rFonts w:cs="Arial"/>
                <w:szCs w:val="18"/>
              </w:rPr>
              <w:t>44</w:t>
            </w:r>
          </w:p>
        </w:tc>
        <w:tc>
          <w:tcPr>
            <w:tcW w:w="1016" w:type="dxa"/>
            <w:shd w:val="clear" w:color="auto" w:fill="auto"/>
            <w:vAlign w:val="center"/>
          </w:tcPr>
          <w:p w14:paraId="6F8DFD41" w14:textId="77777777" w:rsidR="00236506" w:rsidRPr="00DE7B59" w:rsidRDefault="00236506" w:rsidP="000905AA">
            <w:pPr>
              <w:pStyle w:val="TAC"/>
              <w:rPr>
                <w:rFonts w:cs="Arial"/>
                <w:szCs w:val="18"/>
              </w:rPr>
            </w:pPr>
            <w:r w:rsidRPr="00DE7B59">
              <w:rPr>
                <w:rFonts w:cs="Arial"/>
                <w:szCs w:val="18"/>
              </w:rPr>
              <w:t>≤ 160</w:t>
            </w:r>
          </w:p>
        </w:tc>
        <w:tc>
          <w:tcPr>
            <w:tcW w:w="771" w:type="dxa"/>
            <w:shd w:val="clear" w:color="auto" w:fill="auto"/>
            <w:vAlign w:val="center"/>
          </w:tcPr>
          <w:p w14:paraId="35399E6D" w14:textId="77777777" w:rsidR="00236506" w:rsidRPr="00DE7B59" w:rsidRDefault="00236506" w:rsidP="000905AA">
            <w:pPr>
              <w:pStyle w:val="TAC"/>
              <w:rPr>
                <w:rFonts w:cs="Arial"/>
                <w:szCs w:val="18"/>
              </w:rPr>
            </w:pPr>
            <w:r w:rsidRPr="00DE7B59">
              <w:rPr>
                <w:rFonts w:cs="Arial"/>
                <w:szCs w:val="18"/>
              </w:rPr>
              <w:t>108</w:t>
            </w:r>
          </w:p>
        </w:tc>
        <w:tc>
          <w:tcPr>
            <w:tcW w:w="1016" w:type="dxa"/>
            <w:shd w:val="clear" w:color="auto" w:fill="auto"/>
            <w:vAlign w:val="center"/>
          </w:tcPr>
          <w:p w14:paraId="7E7F8027" w14:textId="77777777" w:rsidR="00236506" w:rsidRPr="00DE7B59" w:rsidRDefault="00236506" w:rsidP="000905AA">
            <w:pPr>
              <w:pStyle w:val="TAC"/>
              <w:rPr>
                <w:rFonts w:cs="Arial"/>
                <w:szCs w:val="18"/>
              </w:rPr>
            </w:pPr>
            <w:r w:rsidRPr="00DE7B59">
              <w:rPr>
                <w:rFonts w:cs="Arial"/>
                <w:szCs w:val="18"/>
              </w:rPr>
              <w:t>≤ 8910</w:t>
            </w:r>
          </w:p>
        </w:tc>
        <w:tc>
          <w:tcPr>
            <w:tcW w:w="771" w:type="dxa"/>
            <w:vAlign w:val="center"/>
          </w:tcPr>
          <w:p w14:paraId="7C646016" w14:textId="77777777" w:rsidR="00236506" w:rsidRPr="00DE7B59" w:rsidRDefault="00236506" w:rsidP="000905AA">
            <w:pPr>
              <w:pStyle w:val="TAC"/>
              <w:rPr>
                <w:rFonts w:cs="Arial"/>
                <w:szCs w:val="18"/>
              </w:rPr>
            </w:pPr>
            <w:r w:rsidRPr="00DE7B59">
              <w:rPr>
                <w:rFonts w:cs="Arial"/>
                <w:szCs w:val="18"/>
              </w:rPr>
              <w:t>172</w:t>
            </w:r>
          </w:p>
        </w:tc>
        <w:tc>
          <w:tcPr>
            <w:tcW w:w="1261" w:type="dxa"/>
            <w:vAlign w:val="center"/>
          </w:tcPr>
          <w:p w14:paraId="31C71904" w14:textId="77777777" w:rsidR="00236506" w:rsidRPr="00DE7B59" w:rsidRDefault="00236506" w:rsidP="000905AA">
            <w:pPr>
              <w:pStyle w:val="TAC"/>
              <w:rPr>
                <w:rFonts w:cs="Arial"/>
                <w:szCs w:val="18"/>
              </w:rPr>
            </w:pPr>
            <w:r w:rsidRPr="00DE7B59">
              <w:rPr>
                <w:rFonts w:cs="Arial"/>
                <w:szCs w:val="18"/>
              </w:rPr>
              <w:t>≤ 498780</w:t>
            </w:r>
          </w:p>
        </w:tc>
        <w:tc>
          <w:tcPr>
            <w:tcW w:w="771" w:type="dxa"/>
            <w:vAlign w:val="center"/>
          </w:tcPr>
          <w:p w14:paraId="3E176D05" w14:textId="77777777" w:rsidR="00236506" w:rsidRPr="00DE7B59" w:rsidRDefault="00236506" w:rsidP="000905AA">
            <w:pPr>
              <w:pStyle w:val="TAC"/>
              <w:rPr>
                <w:rFonts w:cs="Arial"/>
                <w:szCs w:val="18"/>
              </w:rPr>
            </w:pPr>
            <w:r w:rsidRPr="00DE7B59">
              <w:rPr>
                <w:rFonts w:cs="Arial"/>
                <w:szCs w:val="18"/>
              </w:rPr>
              <w:t>236</w:t>
            </w:r>
          </w:p>
        </w:tc>
        <w:tc>
          <w:tcPr>
            <w:tcW w:w="1507" w:type="dxa"/>
            <w:vAlign w:val="center"/>
          </w:tcPr>
          <w:p w14:paraId="23BE25FF" w14:textId="77777777" w:rsidR="00236506" w:rsidRPr="00DE7B59" w:rsidRDefault="00236506" w:rsidP="000905AA">
            <w:pPr>
              <w:pStyle w:val="TAC"/>
              <w:rPr>
                <w:rFonts w:cs="Arial"/>
                <w:szCs w:val="18"/>
              </w:rPr>
            </w:pPr>
            <w:r w:rsidRPr="00DE7B59">
              <w:rPr>
                <w:rFonts w:cs="Arial"/>
                <w:szCs w:val="18"/>
              </w:rPr>
              <w:t>≤ 27923336</w:t>
            </w:r>
          </w:p>
        </w:tc>
      </w:tr>
      <w:tr w:rsidR="00236506" w:rsidRPr="00DE7B59" w14:paraId="5A95C7B4" w14:textId="77777777" w:rsidTr="000905AA">
        <w:trPr>
          <w:trHeight w:val="170"/>
          <w:jc w:val="center"/>
        </w:trPr>
        <w:tc>
          <w:tcPr>
            <w:tcW w:w="770" w:type="dxa"/>
            <w:shd w:val="clear" w:color="auto" w:fill="auto"/>
            <w:vAlign w:val="center"/>
          </w:tcPr>
          <w:p w14:paraId="186C7343" w14:textId="77777777" w:rsidR="00236506" w:rsidRPr="00DE7B59" w:rsidRDefault="00236506" w:rsidP="000905AA">
            <w:pPr>
              <w:pStyle w:val="TAC"/>
              <w:rPr>
                <w:rFonts w:cs="Arial"/>
                <w:szCs w:val="18"/>
              </w:rPr>
            </w:pPr>
            <w:r w:rsidRPr="00DE7B59">
              <w:rPr>
                <w:rFonts w:cs="Arial"/>
                <w:szCs w:val="18"/>
              </w:rPr>
              <w:t>45</w:t>
            </w:r>
          </w:p>
        </w:tc>
        <w:tc>
          <w:tcPr>
            <w:tcW w:w="1016" w:type="dxa"/>
            <w:shd w:val="clear" w:color="auto" w:fill="auto"/>
            <w:vAlign w:val="center"/>
          </w:tcPr>
          <w:p w14:paraId="138E869E" w14:textId="77777777" w:rsidR="00236506" w:rsidRPr="00DE7B59" w:rsidRDefault="00236506" w:rsidP="000905AA">
            <w:pPr>
              <w:pStyle w:val="TAC"/>
              <w:rPr>
                <w:rFonts w:cs="Arial"/>
                <w:szCs w:val="18"/>
              </w:rPr>
            </w:pPr>
            <w:r w:rsidRPr="00DE7B59">
              <w:rPr>
                <w:rFonts w:cs="Arial"/>
                <w:szCs w:val="18"/>
              </w:rPr>
              <w:t>≤ 170</w:t>
            </w:r>
          </w:p>
        </w:tc>
        <w:tc>
          <w:tcPr>
            <w:tcW w:w="771" w:type="dxa"/>
            <w:shd w:val="clear" w:color="auto" w:fill="auto"/>
            <w:vAlign w:val="center"/>
          </w:tcPr>
          <w:p w14:paraId="5DCF147E" w14:textId="77777777" w:rsidR="00236506" w:rsidRPr="00DE7B59" w:rsidRDefault="00236506" w:rsidP="000905AA">
            <w:pPr>
              <w:pStyle w:val="TAC"/>
              <w:rPr>
                <w:rFonts w:cs="Arial"/>
                <w:szCs w:val="18"/>
              </w:rPr>
            </w:pPr>
            <w:r w:rsidRPr="00DE7B59">
              <w:rPr>
                <w:rFonts w:cs="Arial"/>
                <w:szCs w:val="18"/>
              </w:rPr>
              <w:t>109</w:t>
            </w:r>
          </w:p>
        </w:tc>
        <w:tc>
          <w:tcPr>
            <w:tcW w:w="1016" w:type="dxa"/>
            <w:shd w:val="clear" w:color="auto" w:fill="auto"/>
            <w:vAlign w:val="center"/>
          </w:tcPr>
          <w:p w14:paraId="6C520F58" w14:textId="77777777" w:rsidR="00236506" w:rsidRPr="00DE7B59" w:rsidRDefault="00236506" w:rsidP="000905AA">
            <w:pPr>
              <w:pStyle w:val="TAC"/>
              <w:rPr>
                <w:rFonts w:cs="Arial"/>
                <w:szCs w:val="18"/>
              </w:rPr>
            </w:pPr>
            <w:r w:rsidRPr="00DE7B59">
              <w:rPr>
                <w:rFonts w:cs="Arial"/>
                <w:szCs w:val="18"/>
              </w:rPr>
              <w:t>≤ 9488</w:t>
            </w:r>
          </w:p>
        </w:tc>
        <w:tc>
          <w:tcPr>
            <w:tcW w:w="771" w:type="dxa"/>
            <w:vAlign w:val="center"/>
          </w:tcPr>
          <w:p w14:paraId="2323A08D" w14:textId="77777777" w:rsidR="00236506" w:rsidRPr="00DE7B59" w:rsidRDefault="00236506" w:rsidP="000905AA">
            <w:pPr>
              <w:pStyle w:val="TAC"/>
              <w:rPr>
                <w:rFonts w:cs="Arial"/>
                <w:szCs w:val="18"/>
              </w:rPr>
            </w:pPr>
            <w:r w:rsidRPr="00DE7B59">
              <w:rPr>
                <w:rFonts w:cs="Arial"/>
                <w:szCs w:val="18"/>
              </w:rPr>
              <w:t>173</w:t>
            </w:r>
          </w:p>
        </w:tc>
        <w:tc>
          <w:tcPr>
            <w:tcW w:w="1261" w:type="dxa"/>
            <w:vAlign w:val="center"/>
          </w:tcPr>
          <w:p w14:paraId="28D3052F" w14:textId="77777777" w:rsidR="00236506" w:rsidRPr="00DE7B59" w:rsidRDefault="00236506" w:rsidP="000905AA">
            <w:pPr>
              <w:pStyle w:val="TAC"/>
              <w:rPr>
                <w:rFonts w:cs="Arial"/>
                <w:szCs w:val="18"/>
              </w:rPr>
            </w:pPr>
            <w:r w:rsidRPr="00DE7B59">
              <w:rPr>
                <w:rFonts w:cs="Arial"/>
                <w:szCs w:val="18"/>
              </w:rPr>
              <w:t>≤ 531156</w:t>
            </w:r>
          </w:p>
        </w:tc>
        <w:tc>
          <w:tcPr>
            <w:tcW w:w="771" w:type="dxa"/>
            <w:vAlign w:val="center"/>
          </w:tcPr>
          <w:p w14:paraId="427AAC3F" w14:textId="77777777" w:rsidR="00236506" w:rsidRPr="00DE7B59" w:rsidRDefault="00236506" w:rsidP="000905AA">
            <w:pPr>
              <w:pStyle w:val="TAC"/>
              <w:rPr>
                <w:rFonts w:cs="Arial"/>
                <w:szCs w:val="18"/>
              </w:rPr>
            </w:pPr>
            <w:r w:rsidRPr="00DE7B59">
              <w:rPr>
                <w:rFonts w:cs="Arial"/>
                <w:szCs w:val="18"/>
              </w:rPr>
              <w:t>237</w:t>
            </w:r>
          </w:p>
        </w:tc>
        <w:tc>
          <w:tcPr>
            <w:tcW w:w="1507" w:type="dxa"/>
            <w:vAlign w:val="center"/>
          </w:tcPr>
          <w:p w14:paraId="772ED45C" w14:textId="77777777" w:rsidR="00236506" w:rsidRPr="00DE7B59" w:rsidRDefault="00236506" w:rsidP="000905AA">
            <w:pPr>
              <w:pStyle w:val="TAC"/>
              <w:rPr>
                <w:rFonts w:cs="Arial"/>
                <w:szCs w:val="18"/>
              </w:rPr>
            </w:pPr>
            <w:r w:rsidRPr="00DE7B59">
              <w:rPr>
                <w:rFonts w:cs="Arial"/>
                <w:szCs w:val="18"/>
              </w:rPr>
              <w:t>≤ 29735875</w:t>
            </w:r>
          </w:p>
        </w:tc>
      </w:tr>
      <w:tr w:rsidR="00236506" w:rsidRPr="00DE7B59" w14:paraId="7866A23E" w14:textId="77777777" w:rsidTr="000905AA">
        <w:trPr>
          <w:trHeight w:val="170"/>
          <w:jc w:val="center"/>
        </w:trPr>
        <w:tc>
          <w:tcPr>
            <w:tcW w:w="770" w:type="dxa"/>
            <w:shd w:val="clear" w:color="auto" w:fill="auto"/>
            <w:vAlign w:val="center"/>
          </w:tcPr>
          <w:p w14:paraId="3F1B2F04" w14:textId="77777777" w:rsidR="00236506" w:rsidRPr="00DE7B59" w:rsidRDefault="00236506" w:rsidP="000905AA">
            <w:pPr>
              <w:pStyle w:val="TAC"/>
              <w:rPr>
                <w:rFonts w:cs="Arial"/>
                <w:szCs w:val="18"/>
              </w:rPr>
            </w:pPr>
            <w:r w:rsidRPr="00DE7B59">
              <w:rPr>
                <w:rFonts w:cs="Arial"/>
                <w:szCs w:val="18"/>
              </w:rPr>
              <w:t>46</w:t>
            </w:r>
          </w:p>
        </w:tc>
        <w:tc>
          <w:tcPr>
            <w:tcW w:w="1016" w:type="dxa"/>
            <w:shd w:val="clear" w:color="auto" w:fill="auto"/>
            <w:vAlign w:val="center"/>
          </w:tcPr>
          <w:p w14:paraId="10E77224" w14:textId="77777777" w:rsidR="00236506" w:rsidRPr="00DE7B59" w:rsidRDefault="00236506" w:rsidP="000905AA">
            <w:pPr>
              <w:pStyle w:val="TAC"/>
              <w:rPr>
                <w:rFonts w:cs="Arial"/>
                <w:szCs w:val="18"/>
              </w:rPr>
            </w:pPr>
            <w:r w:rsidRPr="00DE7B59">
              <w:rPr>
                <w:rFonts w:cs="Arial"/>
                <w:szCs w:val="18"/>
              </w:rPr>
              <w:t>≤ 181</w:t>
            </w:r>
          </w:p>
        </w:tc>
        <w:tc>
          <w:tcPr>
            <w:tcW w:w="771" w:type="dxa"/>
            <w:shd w:val="clear" w:color="auto" w:fill="auto"/>
            <w:vAlign w:val="center"/>
          </w:tcPr>
          <w:p w14:paraId="1A127FB6" w14:textId="77777777" w:rsidR="00236506" w:rsidRPr="00DE7B59" w:rsidRDefault="00236506" w:rsidP="000905AA">
            <w:pPr>
              <w:pStyle w:val="TAC"/>
              <w:rPr>
                <w:rFonts w:cs="Arial"/>
                <w:szCs w:val="18"/>
              </w:rPr>
            </w:pPr>
            <w:r w:rsidRPr="00DE7B59">
              <w:rPr>
                <w:rFonts w:cs="Arial"/>
                <w:szCs w:val="18"/>
              </w:rPr>
              <w:t>110</w:t>
            </w:r>
          </w:p>
        </w:tc>
        <w:tc>
          <w:tcPr>
            <w:tcW w:w="1016" w:type="dxa"/>
            <w:shd w:val="clear" w:color="auto" w:fill="auto"/>
            <w:vAlign w:val="center"/>
          </w:tcPr>
          <w:p w14:paraId="52BA182C" w14:textId="77777777" w:rsidR="00236506" w:rsidRPr="00DE7B59" w:rsidRDefault="00236506" w:rsidP="000905AA">
            <w:pPr>
              <w:pStyle w:val="TAC"/>
              <w:rPr>
                <w:rFonts w:cs="Arial"/>
                <w:szCs w:val="18"/>
              </w:rPr>
            </w:pPr>
            <w:r w:rsidRPr="00DE7B59">
              <w:rPr>
                <w:rFonts w:cs="Arial"/>
                <w:szCs w:val="18"/>
              </w:rPr>
              <w:t>≤ 10104</w:t>
            </w:r>
          </w:p>
        </w:tc>
        <w:tc>
          <w:tcPr>
            <w:tcW w:w="771" w:type="dxa"/>
            <w:vAlign w:val="center"/>
          </w:tcPr>
          <w:p w14:paraId="483E2C85" w14:textId="77777777" w:rsidR="00236506" w:rsidRPr="00DE7B59" w:rsidRDefault="00236506" w:rsidP="000905AA">
            <w:pPr>
              <w:pStyle w:val="TAC"/>
              <w:rPr>
                <w:rFonts w:cs="Arial"/>
                <w:szCs w:val="18"/>
              </w:rPr>
            </w:pPr>
            <w:r w:rsidRPr="00DE7B59">
              <w:rPr>
                <w:rFonts w:cs="Arial"/>
                <w:szCs w:val="18"/>
              </w:rPr>
              <w:t>174</w:t>
            </w:r>
          </w:p>
        </w:tc>
        <w:tc>
          <w:tcPr>
            <w:tcW w:w="1261" w:type="dxa"/>
            <w:vAlign w:val="center"/>
          </w:tcPr>
          <w:p w14:paraId="143ED0AC" w14:textId="77777777" w:rsidR="00236506" w:rsidRPr="00DE7B59" w:rsidRDefault="00236506" w:rsidP="000905AA">
            <w:pPr>
              <w:pStyle w:val="TAC"/>
              <w:rPr>
                <w:rFonts w:cs="Arial"/>
                <w:szCs w:val="18"/>
              </w:rPr>
            </w:pPr>
            <w:r w:rsidRPr="00DE7B59">
              <w:rPr>
                <w:rFonts w:cs="Arial"/>
                <w:szCs w:val="18"/>
              </w:rPr>
              <w:t>≤ 565634</w:t>
            </w:r>
          </w:p>
        </w:tc>
        <w:tc>
          <w:tcPr>
            <w:tcW w:w="771" w:type="dxa"/>
            <w:vAlign w:val="center"/>
          </w:tcPr>
          <w:p w14:paraId="48D80E9B" w14:textId="77777777" w:rsidR="00236506" w:rsidRPr="00DE7B59" w:rsidRDefault="00236506" w:rsidP="000905AA">
            <w:pPr>
              <w:pStyle w:val="TAC"/>
              <w:rPr>
                <w:rFonts w:cs="Arial"/>
                <w:szCs w:val="18"/>
              </w:rPr>
            </w:pPr>
            <w:r w:rsidRPr="00DE7B59">
              <w:rPr>
                <w:rFonts w:cs="Arial"/>
                <w:szCs w:val="18"/>
              </w:rPr>
              <w:t>238</w:t>
            </w:r>
          </w:p>
        </w:tc>
        <w:tc>
          <w:tcPr>
            <w:tcW w:w="1507" w:type="dxa"/>
            <w:vAlign w:val="center"/>
          </w:tcPr>
          <w:p w14:paraId="23B52C06" w14:textId="77777777" w:rsidR="00236506" w:rsidRPr="00DE7B59" w:rsidRDefault="00236506" w:rsidP="000905AA">
            <w:pPr>
              <w:pStyle w:val="TAC"/>
              <w:rPr>
                <w:rFonts w:cs="Arial"/>
                <w:szCs w:val="18"/>
              </w:rPr>
            </w:pPr>
            <w:r w:rsidRPr="00DE7B59">
              <w:rPr>
                <w:rFonts w:cs="Arial"/>
                <w:szCs w:val="18"/>
              </w:rPr>
              <w:t>≤ 31666069</w:t>
            </w:r>
          </w:p>
        </w:tc>
      </w:tr>
      <w:tr w:rsidR="00236506" w:rsidRPr="00DE7B59" w14:paraId="13A6B180" w14:textId="77777777" w:rsidTr="000905AA">
        <w:trPr>
          <w:trHeight w:val="170"/>
          <w:jc w:val="center"/>
        </w:trPr>
        <w:tc>
          <w:tcPr>
            <w:tcW w:w="770" w:type="dxa"/>
            <w:shd w:val="clear" w:color="auto" w:fill="auto"/>
            <w:vAlign w:val="center"/>
          </w:tcPr>
          <w:p w14:paraId="146B09FB" w14:textId="77777777" w:rsidR="00236506" w:rsidRPr="00DE7B59" w:rsidRDefault="00236506" w:rsidP="000905AA">
            <w:pPr>
              <w:pStyle w:val="TAC"/>
              <w:rPr>
                <w:rFonts w:cs="Arial"/>
                <w:szCs w:val="18"/>
              </w:rPr>
            </w:pPr>
            <w:r w:rsidRPr="00DE7B59">
              <w:rPr>
                <w:rFonts w:cs="Arial"/>
                <w:szCs w:val="18"/>
              </w:rPr>
              <w:t>47</w:t>
            </w:r>
          </w:p>
        </w:tc>
        <w:tc>
          <w:tcPr>
            <w:tcW w:w="1016" w:type="dxa"/>
            <w:shd w:val="clear" w:color="auto" w:fill="auto"/>
            <w:vAlign w:val="center"/>
          </w:tcPr>
          <w:p w14:paraId="696A938F" w14:textId="77777777" w:rsidR="00236506" w:rsidRPr="00DE7B59" w:rsidRDefault="00236506" w:rsidP="000905AA">
            <w:pPr>
              <w:pStyle w:val="TAC"/>
              <w:rPr>
                <w:rFonts w:cs="Arial"/>
                <w:szCs w:val="18"/>
              </w:rPr>
            </w:pPr>
            <w:r w:rsidRPr="00DE7B59">
              <w:rPr>
                <w:rFonts w:cs="Arial"/>
                <w:szCs w:val="18"/>
              </w:rPr>
              <w:t>≤ 193</w:t>
            </w:r>
          </w:p>
        </w:tc>
        <w:tc>
          <w:tcPr>
            <w:tcW w:w="771" w:type="dxa"/>
            <w:shd w:val="clear" w:color="auto" w:fill="auto"/>
            <w:vAlign w:val="center"/>
          </w:tcPr>
          <w:p w14:paraId="38ABC9B0" w14:textId="77777777" w:rsidR="00236506" w:rsidRPr="00DE7B59" w:rsidRDefault="00236506" w:rsidP="000905AA">
            <w:pPr>
              <w:pStyle w:val="TAC"/>
              <w:rPr>
                <w:rFonts w:cs="Arial"/>
                <w:szCs w:val="18"/>
              </w:rPr>
            </w:pPr>
            <w:r w:rsidRPr="00DE7B59">
              <w:rPr>
                <w:rFonts w:cs="Arial"/>
                <w:szCs w:val="18"/>
              </w:rPr>
              <w:t>111</w:t>
            </w:r>
          </w:p>
        </w:tc>
        <w:tc>
          <w:tcPr>
            <w:tcW w:w="1016" w:type="dxa"/>
            <w:shd w:val="clear" w:color="auto" w:fill="auto"/>
            <w:vAlign w:val="center"/>
          </w:tcPr>
          <w:p w14:paraId="31653EA1" w14:textId="77777777" w:rsidR="00236506" w:rsidRPr="00DE7B59" w:rsidRDefault="00236506" w:rsidP="000905AA">
            <w:pPr>
              <w:pStyle w:val="TAC"/>
              <w:rPr>
                <w:rFonts w:cs="Arial"/>
                <w:szCs w:val="18"/>
              </w:rPr>
            </w:pPr>
            <w:r w:rsidRPr="00DE7B59">
              <w:rPr>
                <w:rFonts w:cs="Arial"/>
                <w:szCs w:val="18"/>
              </w:rPr>
              <w:t>≤ 10760</w:t>
            </w:r>
          </w:p>
        </w:tc>
        <w:tc>
          <w:tcPr>
            <w:tcW w:w="771" w:type="dxa"/>
            <w:vAlign w:val="center"/>
          </w:tcPr>
          <w:p w14:paraId="14206A3A" w14:textId="77777777" w:rsidR="00236506" w:rsidRPr="00DE7B59" w:rsidRDefault="00236506" w:rsidP="000905AA">
            <w:pPr>
              <w:pStyle w:val="TAC"/>
              <w:rPr>
                <w:rFonts w:cs="Arial"/>
                <w:szCs w:val="18"/>
              </w:rPr>
            </w:pPr>
            <w:r w:rsidRPr="00DE7B59">
              <w:rPr>
                <w:rFonts w:cs="Arial"/>
                <w:szCs w:val="18"/>
              </w:rPr>
              <w:t>175</w:t>
            </w:r>
          </w:p>
        </w:tc>
        <w:tc>
          <w:tcPr>
            <w:tcW w:w="1261" w:type="dxa"/>
            <w:vAlign w:val="center"/>
          </w:tcPr>
          <w:p w14:paraId="3A97EE57" w14:textId="77777777" w:rsidR="00236506" w:rsidRPr="00DE7B59" w:rsidRDefault="00236506" w:rsidP="000905AA">
            <w:pPr>
              <w:pStyle w:val="TAC"/>
              <w:rPr>
                <w:rFonts w:cs="Arial"/>
                <w:szCs w:val="18"/>
              </w:rPr>
            </w:pPr>
            <w:r w:rsidRPr="00DE7B59">
              <w:rPr>
                <w:rFonts w:cs="Arial"/>
                <w:szCs w:val="18"/>
              </w:rPr>
              <w:t>≤ 602350</w:t>
            </w:r>
          </w:p>
        </w:tc>
        <w:tc>
          <w:tcPr>
            <w:tcW w:w="771" w:type="dxa"/>
            <w:vAlign w:val="center"/>
          </w:tcPr>
          <w:p w14:paraId="719F4D14" w14:textId="77777777" w:rsidR="00236506" w:rsidRPr="00DE7B59" w:rsidRDefault="00236506" w:rsidP="000905AA">
            <w:pPr>
              <w:pStyle w:val="TAC"/>
              <w:rPr>
                <w:rFonts w:cs="Arial"/>
                <w:szCs w:val="18"/>
              </w:rPr>
            </w:pPr>
            <w:r w:rsidRPr="00DE7B59">
              <w:rPr>
                <w:rFonts w:cs="Arial"/>
                <w:szCs w:val="18"/>
              </w:rPr>
              <w:t>239</w:t>
            </w:r>
          </w:p>
        </w:tc>
        <w:tc>
          <w:tcPr>
            <w:tcW w:w="1507" w:type="dxa"/>
            <w:vAlign w:val="center"/>
          </w:tcPr>
          <w:p w14:paraId="075CF16E" w14:textId="77777777" w:rsidR="00236506" w:rsidRPr="00DE7B59" w:rsidRDefault="00236506" w:rsidP="000905AA">
            <w:pPr>
              <w:pStyle w:val="TAC"/>
              <w:rPr>
                <w:rFonts w:cs="Arial"/>
                <w:szCs w:val="18"/>
              </w:rPr>
            </w:pPr>
            <w:r w:rsidRPr="00DE7B59">
              <w:rPr>
                <w:rFonts w:cs="Arial"/>
                <w:szCs w:val="18"/>
              </w:rPr>
              <w:t>≤ 33721553</w:t>
            </w:r>
          </w:p>
        </w:tc>
      </w:tr>
      <w:tr w:rsidR="00236506" w:rsidRPr="00DE7B59" w14:paraId="2AF4FA1C" w14:textId="77777777" w:rsidTr="000905AA">
        <w:trPr>
          <w:trHeight w:val="170"/>
          <w:jc w:val="center"/>
        </w:trPr>
        <w:tc>
          <w:tcPr>
            <w:tcW w:w="770" w:type="dxa"/>
            <w:shd w:val="clear" w:color="auto" w:fill="auto"/>
            <w:vAlign w:val="center"/>
          </w:tcPr>
          <w:p w14:paraId="7CF4393D" w14:textId="77777777" w:rsidR="00236506" w:rsidRPr="00DE7B59" w:rsidRDefault="00236506" w:rsidP="000905AA">
            <w:pPr>
              <w:pStyle w:val="TAC"/>
              <w:rPr>
                <w:rFonts w:cs="Arial"/>
                <w:szCs w:val="18"/>
              </w:rPr>
            </w:pPr>
            <w:r w:rsidRPr="00DE7B59">
              <w:rPr>
                <w:rFonts w:cs="Arial"/>
                <w:szCs w:val="18"/>
              </w:rPr>
              <w:t>48</w:t>
            </w:r>
          </w:p>
        </w:tc>
        <w:tc>
          <w:tcPr>
            <w:tcW w:w="1016" w:type="dxa"/>
            <w:shd w:val="clear" w:color="auto" w:fill="auto"/>
            <w:vAlign w:val="center"/>
          </w:tcPr>
          <w:p w14:paraId="4044CCC6" w14:textId="77777777" w:rsidR="00236506" w:rsidRPr="00DE7B59" w:rsidRDefault="00236506" w:rsidP="000905AA">
            <w:pPr>
              <w:pStyle w:val="TAC"/>
              <w:rPr>
                <w:rFonts w:cs="Arial"/>
                <w:szCs w:val="18"/>
              </w:rPr>
            </w:pPr>
            <w:r w:rsidRPr="00DE7B59">
              <w:rPr>
                <w:rFonts w:cs="Arial"/>
                <w:szCs w:val="18"/>
              </w:rPr>
              <w:t>≤ 205</w:t>
            </w:r>
          </w:p>
        </w:tc>
        <w:tc>
          <w:tcPr>
            <w:tcW w:w="771" w:type="dxa"/>
            <w:shd w:val="clear" w:color="auto" w:fill="auto"/>
            <w:vAlign w:val="center"/>
          </w:tcPr>
          <w:p w14:paraId="2A70AC43" w14:textId="77777777" w:rsidR="00236506" w:rsidRPr="00DE7B59" w:rsidRDefault="00236506" w:rsidP="000905AA">
            <w:pPr>
              <w:pStyle w:val="TAC"/>
              <w:rPr>
                <w:rFonts w:cs="Arial"/>
                <w:szCs w:val="18"/>
              </w:rPr>
            </w:pPr>
            <w:r w:rsidRPr="00DE7B59">
              <w:rPr>
                <w:rFonts w:cs="Arial"/>
                <w:szCs w:val="18"/>
              </w:rPr>
              <w:t>112</w:t>
            </w:r>
          </w:p>
        </w:tc>
        <w:tc>
          <w:tcPr>
            <w:tcW w:w="1016" w:type="dxa"/>
            <w:shd w:val="clear" w:color="auto" w:fill="auto"/>
            <w:vAlign w:val="center"/>
          </w:tcPr>
          <w:p w14:paraId="3F8D4222" w14:textId="77777777" w:rsidR="00236506" w:rsidRPr="00DE7B59" w:rsidRDefault="00236506" w:rsidP="000905AA">
            <w:pPr>
              <w:pStyle w:val="TAC"/>
              <w:rPr>
                <w:rFonts w:cs="Arial"/>
                <w:szCs w:val="18"/>
              </w:rPr>
            </w:pPr>
            <w:r w:rsidRPr="00DE7B59">
              <w:rPr>
                <w:rFonts w:cs="Arial"/>
                <w:szCs w:val="18"/>
              </w:rPr>
              <w:t>≤ 11458</w:t>
            </w:r>
          </w:p>
        </w:tc>
        <w:tc>
          <w:tcPr>
            <w:tcW w:w="771" w:type="dxa"/>
            <w:vAlign w:val="center"/>
          </w:tcPr>
          <w:p w14:paraId="292EEA3F" w14:textId="77777777" w:rsidR="00236506" w:rsidRPr="00DE7B59" w:rsidRDefault="00236506" w:rsidP="000905AA">
            <w:pPr>
              <w:pStyle w:val="TAC"/>
              <w:rPr>
                <w:rFonts w:cs="Arial"/>
                <w:szCs w:val="18"/>
              </w:rPr>
            </w:pPr>
            <w:r w:rsidRPr="00DE7B59">
              <w:rPr>
                <w:rFonts w:cs="Arial"/>
                <w:szCs w:val="18"/>
              </w:rPr>
              <w:t>176</w:t>
            </w:r>
          </w:p>
        </w:tc>
        <w:tc>
          <w:tcPr>
            <w:tcW w:w="1261" w:type="dxa"/>
            <w:vAlign w:val="center"/>
          </w:tcPr>
          <w:p w14:paraId="07DD28D7" w14:textId="77777777" w:rsidR="00236506" w:rsidRPr="00DE7B59" w:rsidRDefault="00236506" w:rsidP="000905AA">
            <w:pPr>
              <w:pStyle w:val="TAC"/>
              <w:rPr>
                <w:rFonts w:cs="Arial"/>
                <w:szCs w:val="18"/>
              </w:rPr>
            </w:pPr>
            <w:r w:rsidRPr="00DE7B59">
              <w:rPr>
                <w:rFonts w:cs="Arial"/>
                <w:szCs w:val="18"/>
              </w:rPr>
              <w:t>≤ 641449</w:t>
            </w:r>
          </w:p>
        </w:tc>
        <w:tc>
          <w:tcPr>
            <w:tcW w:w="771" w:type="dxa"/>
            <w:vAlign w:val="center"/>
          </w:tcPr>
          <w:p w14:paraId="4A746B30" w14:textId="77777777" w:rsidR="00236506" w:rsidRPr="00DE7B59" w:rsidRDefault="00236506" w:rsidP="000905AA">
            <w:pPr>
              <w:pStyle w:val="TAC"/>
              <w:rPr>
                <w:rFonts w:cs="Arial"/>
                <w:szCs w:val="18"/>
              </w:rPr>
            </w:pPr>
            <w:r w:rsidRPr="00DE7B59">
              <w:rPr>
                <w:rFonts w:cs="Arial"/>
                <w:szCs w:val="18"/>
              </w:rPr>
              <w:t>240</w:t>
            </w:r>
          </w:p>
        </w:tc>
        <w:tc>
          <w:tcPr>
            <w:tcW w:w="1507" w:type="dxa"/>
            <w:vAlign w:val="center"/>
          </w:tcPr>
          <w:p w14:paraId="6F40FB48" w14:textId="77777777" w:rsidR="00236506" w:rsidRPr="00DE7B59" w:rsidRDefault="00236506" w:rsidP="000905AA">
            <w:pPr>
              <w:pStyle w:val="TAC"/>
              <w:rPr>
                <w:rFonts w:cs="Arial"/>
                <w:szCs w:val="18"/>
              </w:rPr>
            </w:pPr>
            <w:r w:rsidRPr="00DE7B59">
              <w:rPr>
                <w:rFonts w:cs="Arial"/>
                <w:szCs w:val="18"/>
              </w:rPr>
              <w:t>≤ 35910462</w:t>
            </w:r>
          </w:p>
        </w:tc>
      </w:tr>
      <w:tr w:rsidR="00236506" w:rsidRPr="00DE7B59" w14:paraId="1E644453" w14:textId="77777777" w:rsidTr="000905AA">
        <w:trPr>
          <w:trHeight w:val="170"/>
          <w:jc w:val="center"/>
        </w:trPr>
        <w:tc>
          <w:tcPr>
            <w:tcW w:w="770" w:type="dxa"/>
            <w:shd w:val="clear" w:color="auto" w:fill="auto"/>
            <w:vAlign w:val="center"/>
          </w:tcPr>
          <w:p w14:paraId="132BCEE1" w14:textId="77777777" w:rsidR="00236506" w:rsidRPr="00DE7B59" w:rsidRDefault="00236506" w:rsidP="000905AA">
            <w:pPr>
              <w:pStyle w:val="TAC"/>
              <w:rPr>
                <w:rFonts w:cs="Arial"/>
                <w:szCs w:val="18"/>
              </w:rPr>
            </w:pPr>
            <w:r w:rsidRPr="00DE7B59">
              <w:rPr>
                <w:rFonts w:cs="Arial"/>
                <w:szCs w:val="18"/>
              </w:rPr>
              <w:t>49</w:t>
            </w:r>
          </w:p>
        </w:tc>
        <w:tc>
          <w:tcPr>
            <w:tcW w:w="1016" w:type="dxa"/>
            <w:shd w:val="clear" w:color="auto" w:fill="auto"/>
            <w:vAlign w:val="center"/>
          </w:tcPr>
          <w:p w14:paraId="12AC44E3" w14:textId="77777777" w:rsidR="00236506" w:rsidRPr="00DE7B59" w:rsidRDefault="00236506" w:rsidP="000905AA">
            <w:pPr>
              <w:pStyle w:val="TAC"/>
              <w:rPr>
                <w:rFonts w:cs="Arial"/>
                <w:szCs w:val="18"/>
              </w:rPr>
            </w:pPr>
            <w:r w:rsidRPr="00DE7B59">
              <w:rPr>
                <w:rFonts w:cs="Arial"/>
                <w:szCs w:val="18"/>
              </w:rPr>
              <w:t>≤ 218</w:t>
            </w:r>
          </w:p>
        </w:tc>
        <w:tc>
          <w:tcPr>
            <w:tcW w:w="771" w:type="dxa"/>
            <w:shd w:val="clear" w:color="auto" w:fill="auto"/>
            <w:vAlign w:val="center"/>
          </w:tcPr>
          <w:p w14:paraId="75DB8650" w14:textId="77777777" w:rsidR="00236506" w:rsidRPr="00DE7B59" w:rsidRDefault="00236506" w:rsidP="000905AA">
            <w:pPr>
              <w:pStyle w:val="TAC"/>
              <w:rPr>
                <w:rFonts w:cs="Arial"/>
                <w:szCs w:val="18"/>
              </w:rPr>
            </w:pPr>
            <w:r w:rsidRPr="00DE7B59">
              <w:rPr>
                <w:rFonts w:cs="Arial"/>
                <w:szCs w:val="18"/>
              </w:rPr>
              <w:t>113</w:t>
            </w:r>
          </w:p>
        </w:tc>
        <w:tc>
          <w:tcPr>
            <w:tcW w:w="1016" w:type="dxa"/>
            <w:shd w:val="clear" w:color="auto" w:fill="auto"/>
            <w:vAlign w:val="center"/>
          </w:tcPr>
          <w:p w14:paraId="01BCA0B4" w14:textId="77777777" w:rsidR="00236506" w:rsidRPr="00DE7B59" w:rsidRDefault="00236506" w:rsidP="000905AA">
            <w:pPr>
              <w:pStyle w:val="TAC"/>
              <w:rPr>
                <w:rFonts w:cs="Arial"/>
                <w:szCs w:val="18"/>
              </w:rPr>
            </w:pPr>
            <w:r w:rsidRPr="00DE7B59">
              <w:rPr>
                <w:rFonts w:cs="Arial"/>
                <w:szCs w:val="18"/>
              </w:rPr>
              <w:t>≤ 12202</w:t>
            </w:r>
          </w:p>
        </w:tc>
        <w:tc>
          <w:tcPr>
            <w:tcW w:w="771" w:type="dxa"/>
            <w:vAlign w:val="center"/>
          </w:tcPr>
          <w:p w14:paraId="3C6DD3C3" w14:textId="77777777" w:rsidR="00236506" w:rsidRPr="00DE7B59" w:rsidRDefault="00236506" w:rsidP="000905AA">
            <w:pPr>
              <w:pStyle w:val="TAC"/>
              <w:rPr>
                <w:rFonts w:cs="Arial"/>
                <w:szCs w:val="18"/>
              </w:rPr>
            </w:pPr>
            <w:r w:rsidRPr="00DE7B59">
              <w:rPr>
                <w:rFonts w:cs="Arial"/>
                <w:szCs w:val="18"/>
              </w:rPr>
              <w:t>177</w:t>
            </w:r>
          </w:p>
        </w:tc>
        <w:tc>
          <w:tcPr>
            <w:tcW w:w="1261" w:type="dxa"/>
            <w:vAlign w:val="center"/>
          </w:tcPr>
          <w:p w14:paraId="5C61A66C" w14:textId="77777777" w:rsidR="00236506" w:rsidRPr="00DE7B59" w:rsidRDefault="00236506" w:rsidP="000905AA">
            <w:pPr>
              <w:pStyle w:val="TAC"/>
              <w:rPr>
                <w:rFonts w:cs="Arial"/>
                <w:szCs w:val="18"/>
              </w:rPr>
            </w:pPr>
            <w:r w:rsidRPr="00DE7B59">
              <w:rPr>
                <w:rFonts w:cs="Arial"/>
                <w:szCs w:val="18"/>
              </w:rPr>
              <w:t>≤ 683087</w:t>
            </w:r>
          </w:p>
        </w:tc>
        <w:tc>
          <w:tcPr>
            <w:tcW w:w="771" w:type="dxa"/>
            <w:vAlign w:val="center"/>
          </w:tcPr>
          <w:p w14:paraId="293A7220" w14:textId="77777777" w:rsidR="00236506" w:rsidRPr="00DE7B59" w:rsidRDefault="00236506" w:rsidP="000905AA">
            <w:pPr>
              <w:pStyle w:val="TAC"/>
              <w:rPr>
                <w:rFonts w:cs="Arial"/>
                <w:szCs w:val="18"/>
              </w:rPr>
            </w:pPr>
            <w:r w:rsidRPr="00DE7B59">
              <w:rPr>
                <w:rFonts w:cs="Arial"/>
                <w:szCs w:val="18"/>
              </w:rPr>
              <w:t>241</w:t>
            </w:r>
          </w:p>
        </w:tc>
        <w:tc>
          <w:tcPr>
            <w:tcW w:w="1507" w:type="dxa"/>
            <w:vAlign w:val="center"/>
          </w:tcPr>
          <w:p w14:paraId="4238F6E3" w14:textId="77777777" w:rsidR="00236506" w:rsidRPr="00DE7B59" w:rsidRDefault="00236506" w:rsidP="000905AA">
            <w:pPr>
              <w:pStyle w:val="TAC"/>
              <w:rPr>
                <w:rFonts w:cs="Arial"/>
                <w:szCs w:val="18"/>
              </w:rPr>
            </w:pPr>
            <w:r w:rsidRPr="00DE7B59">
              <w:rPr>
                <w:rFonts w:cs="Arial"/>
                <w:szCs w:val="18"/>
              </w:rPr>
              <w:t>≤ 38241455</w:t>
            </w:r>
          </w:p>
        </w:tc>
      </w:tr>
      <w:tr w:rsidR="00236506" w:rsidRPr="00DE7B59" w14:paraId="42D8535F" w14:textId="77777777" w:rsidTr="000905AA">
        <w:trPr>
          <w:trHeight w:val="170"/>
          <w:jc w:val="center"/>
        </w:trPr>
        <w:tc>
          <w:tcPr>
            <w:tcW w:w="770" w:type="dxa"/>
            <w:shd w:val="clear" w:color="auto" w:fill="auto"/>
            <w:vAlign w:val="center"/>
          </w:tcPr>
          <w:p w14:paraId="079DE02C" w14:textId="77777777" w:rsidR="00236506" w:rsidRPr="00DE7B59" w:rsidRDefault="00236506" w:rsidP="000905AA">
            <w:pPr>
              <w:pStyle w:val="TAC"/>
              <w:rPr>
                <w:rFonts w:cs="Arial"/>
                <w:szCs w:val="18"/>
              </w:rPr>
            </w:pPr>
            <w:r w:rsidRPr="00DE7B59">
              <w:rPr>
                <w:rFonts w:cs="Arial"/>
                <w:szCs w:val="18"/>
              </w:rPr>
              <w:t>50</w:t>
            </w:r>
          </w:p>
        </w:tc>
        <w:tc>
          <w:tcPr>
            <w:tcW w:w="1016" w:type="dxa"/>
            <w:shd w:val="clear" w:color="auto" w:fill="auto"/>
            <w:vAlign w:val="center"/>
          </w:tcPr>
          <w:p w14:paraId="4EADBE6B" w14:textId="77777777" w:rsidR="00236506" w:rsidRPr="00DE7B59" w:rsidRDefault="00236506" w:rsidP="000905AA">
            <w:pPr>
              <w:pStyle w:val="TAC"/>
              <w:rPr>
                <w:rFonts w:cs="Arial"/>
                <w:szCs w:val="18"/>
              </w:rPr>
            </w:pPr>
            <w:r w:rsidRPr="00DE7B59">
              <w:rPr>
                <w:rFonts w:cs="Arial"/>
                <w:szCs w:val="18"/>
              </w:rPr>
              <w:t>≤ 233</w:t>
            </w:r>
          </w:p>
        </w:tc>
        <w:tc>
          <w:tcPr>
            <w:tcW w:w="771" w:type="dxa"/>
            <w:shd w:val="clear" w:color="auto" w:fill="auto"/>
            <w:vAlign w:val="center"/>
          </w:tcPr>
          <w:p w14:paraId="7A6EDED1" w14:textId="77777777" w:rsidR="00236506" w:rsidRPr="00DE7B59" w:rsidRDefault="00236506" w:rsidP="000905AA">
            <w:pPr>
              <w:pStyle w:val="TAC"/>
              <w:rPr>
                <w:rFonts w:cs="Arial"/>
                <w:szCs w:val="18"/>
              </w:rPr>
            </w:pPr>
            <w:r w:rsidRPr="00DE7B59">
              <w:rPr>
                <w:rFonts w:cs="Arial"/>
                <w:szCs w:val="18"/>
              </w:rPr>
              <w:t>114</w:t>
            </w:r>
          </w:p>
        </w:tc>
        <w:tc>
          <w:tcPr>
            <w:tcW w:w="1016" w:type="dxa"/>
            <w:shd w:val="clear" w:color="auto" w:fill="auto"/>
            <w:vAlign w:val="center"/>
          </w:tcPr>
          <w:p w14:paraId="0A66F0DD" w14:textId="77777777" w:rsidR="00236506" w:rsidRPr="00DE7B59" w:rsidRDefault="00236506" w:rsidP="000905AA">
            <w:pPr>
              <w:pStyle w:val="TAC"/>
              <w:rPr>
                <w:rFonts w:cs="Arial"/>
                <w:szCs w:val="18"/>
              </w:rPr>
            </w:pPr>
            <w:r w:rsidRPr="00DE7B59">
              <w:rPr>
                <w:rFonts w:cs="Arial"/>
                <w:szCs w:val="18"/>
              </w:rPr>
              <w:t>≤ 12994</w:t>
            </w:r>
          </w:p>
        </w:tc>
        <w:tc>
          <w:tcPr>
            <w:tcW w:w="771" w:type="dxa"/>
            <w:vAlign w:val="center"/>
          </w:tcPr>
          <w:p w14:paraId="2A33085B" w14:textId="77777777" w:rsidR="00236506" w:rsidRPr="00DE7B59" w:rsidRDefault="00236506" w:rsidP="000905AA">
            <w:pPr>
              <w:pStyle w:val="TAC"/>
              <w:rPr>
                <w:rFonts w:cs="Arial"/>
                <w:szCs w:val="18"/>
              </w:rPr>
            </w:pPr>
            <w:r w:rsidRPr="00DE7B59">
              <w:rPr>
                <w:rFonts w:cs="Arial"/>
                <w:szCs w:val="18"/>
              </w:rPr>
              <w:t>178</w:t>
            </w:r>
          </w:p>
        </w:tc>
        <w:tc>
          <w:tcPr>
            <w:tcW w:w="1261" w:type="dxa"/>
            <w:vAlign w:val="center"/>
          </w:tcPr>
          <w:p w14:paraId="02D45C23" w14:textId="77777777" w:rsidR="00236506" w:rsidRPr="00DE7B59" w:rsidRDefault="00236506" w:rsidP="000905AA">
            <w:pPr>
              <w:pStyle w:val="TAC"/>
              <w:rPr>
                <w:rFonts w:cs="Arial"/>
                <w:szCs w:val="18"/>
              </w:rPr>
            </w:pPr>
            <w:r w:rsidRPr="00DE7B59">
              <w:rPr>
                <w:rFonts w:cs="Arial"/>
                <w:szCs w:val="18"/>
              </w:rPr>
              <w:t>≤ 727427</w:t>
            </w:r>
          </w:p>
        </w:tc>
        <w:tc>
          <w:tcPr>
            <w:tcW w:w="771" w:type="dxa"/>
            <w:vAlign w:val="center"/>
          </w:tcPr>
          <w:p w14:paraId="27DF4C5C" w14:textId="77777777" w:rsidR="00236506" w:rsidRPr="00DE7B59" w:rsidRDefault="00236506" w:rsidP="000905AA">
            <w:pPr>
              <w:pStyle w:val="TAC"/>
              <w:rPr>
                <w:rFonts w:cs="Arial"/>
                <w:szCs w:val="18"/>
              </w:rPr>
            </w:pPr>
            <w:r w:rsidRPr="00DE7B59">
              <w:rPr>
                <w:rFonts w:cs="Arial"/>
                <w:szCs w:val="18"/>
              </w:rPr>
              <w:t>242</w:t>
            </w:r>
          </w:p>
        </w:tc>
        <w:tc>
          <w:tcPr>
            <w:tcW w:w="1507" w:type="dxa"/>
            <w:vAlign w:val="center"/>
          </w:tcPr>
          <w:p w14:paraId="3C812E41" w14:textId="77777777" w:rsidR="00236506" w:rsidRPr="00DE7B59" w:rsidRDefault="00236506" w:rsidP="000905AA">
            <w:pPr>
              <w:pStyle w:val="TAC"/>
              <w:rPr>
                <w:rFonts w:cs="Arial"/>
                <w:szCs w:val="18"/>
              </w:rPr>
            </w:pPr>
            <w:r w:rsidRPr="00DE7B59">
              <w:rPr>
                <w:rFonts w:cs="Arial"/>
                <w:szCs w:val="18"/>
              </w:rPr>
              <w:t>≤ 40723756</w:t>
            </w:r>
          </w:p>
        </w:tc>
      </w:tr>
      <w:tr w:rsidR="00236506" w:rsidRPr="00DE7B59" w14:paraId="472D9B2A" w14:textId="77777777" w:rsidTr="000905AA">
        <w:trPr>
          <w:trHeight w:val="170"/>
          <w:jc w:val="center"/>
        </w:trPr>
        <w:tc>
          <w:tcPr>
            <w:tcW w:w="770" w:type="dxa"/>
            <w:shd w:val="clear" w:color="auto" w:fill="auto"/>
            <w:vAlign w:val="center"/>
          </w:tcPr>
          <w:p w14:paraId="0003429A" w14:textId="77777777" w:rsidR="00236506" w:rsidRPr="00DE7B59" w:rsidRDefault="00236506" w:rsidP="000905AA">
            <w:pPr>
              <w:pStyle w:val="TAC"/>
              <w:rPr>
                <w:rFonts w:cs="Arial"/>
                <w:szCs w:val="18"/>
              </w:rPr>
            </w:pPr>
            <w:r w:rsidRPr="00DE7B59">
              <w:rPr>
                <w:rFonts w:cs="Arial"/>
                <w:szCs w:val="18"/>
              </w:rPr>
              <w:t>51</w:t>
            </w:r>
          </w:p>
        </w:tc>
        <w:tc>
          <w:tcPr>
            <w:tcW w:w="1016" w:type="dxa"/>
            <w:shd w:val="clear" w:color="auto" w:fill="auto"/>
            <w:vAlign w:val="center"/>
          </w:tcPr>
          <w:p w14:paraId="181EAE51" w14:textId="77777777" w:rsidR="00236506" w:rsidRPr="00DE7B59" w:rsidRDefault="00236506" w:rsidP="000905AA">
            <w:pPr>
              <w:pStyle w:val="TAC"/>
              <w:rPr>
                <w:rFonts w:cs="Arial"/>
                <w:szCs w:val="18"/>
              </w:rPr>
            </w:pPr>
            <w:r w:rsidRPr="00DE7B59">
              <w:rPr>
                <w:rFonts w:cs="Arial"/>
                <w:szCs w:val="18"/>
              </w:rPr>
              <w:t>≤ 248</w:t>
            </w:r>
          </w:p>
        </w:tc>
        <w:tc>
          <w:tcPr>
            <w:tcW w:w="771" w:type="dxa"/>
            <w:shd w:val="clear" w:color="auto" w:fill="auto"/>
            <w:vAlign w:val="center"/>
          </w:tcPr>
          <w:p w14:paraId="6C121EE2" w14:textId="77777777" w:rsidR="00236506" w:rsidRPr="00DE7B59" w:rsidRDefault="00236506" w:rsidP="000905AA">
            <w:pPr>
              <w:pStyle w:val="TAC"/>
              <w:rPr>
                <w:rFonts w:cs="Arial"/>
                <w:szCs w:val="18"/>
              </w:rPr>
            </w:pPr>
            <w:r w:rsidRPr="00DE7B59">
              <w:rPr>
                <w:rFonts w:cs="Arial"/>
                <w:szCs w:val="18"/>
              </w:rPr>
              <w:t>115</w:t>
            </w:r>
          </w:p>
        </w:tc>
        <w:tc>
          <w:tcPr>
            <w:tcW w:w="1016" w:type="dxa"/>
            <w:shd w:val="clear" w:color="auto" w:fill="auto"/>
            <w:vAlign w:val="center"/>
          </w:tcPr>
          <w:p w14:paraId="0E37BA61" w14:textId="77777777" w:rsidR="00236506" w:rsidRPr="00DE7B59" w:rsidRDefault="00236506" w:rsidP="000905AA">
            <w:pPr>
              <w:pStyle w:val="TAC"/>
              <w:rPr>
                <w:rFonts w:cs="Arial"/>
                <w:szCs w:val="18"/>
              </w:rPr>
            </w:pPr>
            <w:r w:rsidRPr="00DE7B59">
              <w:rPr>
                <w:rFonts w:cs="Arial"/>
                <w:szCs w:val="18"/>
              </w:rPr>
              <w:t>≤ 13838</w:t>
            </w:r>
          </w:p>
        </w:tc>
        <w:tc>
          <w:tcPr>
            <w:tcW w:w="771" w:type="dxa"/>
            <w:vAlign w:val="center"/>
          </w:tcPr>
          <w:p w14:paraId="0AF5D742" w14:textId="77777777" w:rsidR="00236506" w:rsidRPr="00DE7B59" w:rsidRDefault="00236506" w:rsidP="000905AA">
            <w:pPr>
              <w:pStyle w:val="TAC"/>
              <w:rPr>
                <w:rFonts w:cs="Arial"/>
                <w:szCs w:val="18"/>
              </w:rPr>
            </w:pPr>
            <w:r w:rsidRPr="00DE7B59">
              <w:rPr>
                <w:rFonts w:cs="Arial"/>
                <w:szCs w:val="18"/>
              </w:rPr>
              <w:t>179</w:t>
            </w:r>
          </w:p>
        </w:tc>
        <w:tc>
          <w:tcPr>
            <w:tcW w:w="1261" w:type="dxa"/>
            <w:vAlign w:val="center"/>
          </w:tcPr>
          <w:p w14:paraId="144FC56A" w14:textId="77777777" w:rsidR="00236506" w:rsidRPr="00DE7B59" w:rsidRDefault="00236506" w:rsidP="000905AA">
            <w:pPr>
              <w:pStyle w:val="TAC"/>
              <w:rPr>
                <w:rFonts w:cs="Arial"/>
                <w:szCs w:val="18"/>
              </w:rPr>
            </w:pPr>
            <w:r w:rsidRPr="00DE7B59">
              <w:rPr>
                <w:rFonts w:cs="Arial"/>
                <w:szCs w:val="18"/>
              </w:rPr>
              <w:t>≤ 774645</w:t>
            </w:r>
          </w:p>
        </w:tc>
        <w:tc>
          <w:tcPr>
            <w:tcW w:w="771" w:type="dxa"/>
            <w:vAlign w:val="center"/>
          </w:tcPr>
          <w:p w14:paraId="53551D18" w14:textId="77777777" w:rsidR="00236506" w:rsidRPr="00DE7B59" w:rsidRDefault="00236506" w:rsidP="000905AA">
            <w:pPr>
              <w:pStyle w:val="TAC"/>
              <w:rPr>
                <w:rFonts w:cs="Arial"/>
                <w:szCs w:val="18"/>
              </w:rPr>
            </w:pPr>
            <w:r w:rsidRPr="00DE7B59">
              <w:rPr>
                <w:rFonts w:cs="Arial"/>
                <w:szCs w:val="18"/>
              </w:rPr>
              <w:t>243</w:t>
            </w:r>
          </w:p>
        </w:tc>
        <w:tc>
          <w:tcPr>
            <w:tcW w:w="1507" w:type="dxa"/>
            <w:vAlign w:val="center"/>
          </w:tcPr>
          <w:p w14:paraId="0349F44B" w14:textId="77777777" w:rsidR="00236506" w:rsidRPr="00DE7B59" w:rsidRDefault="00236506" w:rsidP="000905AA">
            <w:pPr>
              <w:pStyle w:val="TAC"/>
              <w:rPr>
                <w:rFonts w:cs="Arial"/>
                <w:szCs w:val="18"/>
              </w:rPr>
            </w:pPr>
            <w:r w:rsidRPr="00DE7B59">
              <w:rPr>
                <w:rFonts w:cs="Arial"/>
                <w:szCs w:val="18"/>
              </w:rPr>
              <w:t>≤ 43367187</w:t>
            </w:r>
          </w:p>
        </w:tc>
      </w:tr>
      <w:tr w:rsidR="00236506" w:rsidRPr="00DE7B59" w14:paraId="776A1E30" w14:textId="77777777" w:rsidTr="000905AA">
        <w:trPr>
          <w:trHeight w:val="170"/>
          <w:jc w:val="center"/>
        </w:trPr>
        <w:tc>
          <w:tcPr>
            <w:tcW w:w="770" w:type="dxa"/>
            <w:shd w:val="clear" w:color="auto" w:fill="auto"/>
            <w:vAlign w:val="center"/>
          </w:tcPr>
          <w:p w14:paraId="3BA683C3" w14:textId="77777777" w:rsidR="00236506" w:rsidRPr="00DE7B59" w:rsidRDefault="00236506" w:rsidP="000905AA">
            <w:pPr>
              <w:pStyle w:val="TAC"/>
              <w:rPr>
                <w:rFonts w:cs="Arial"/>
                <w:szCs w:val="18"/>
              </w:rPr>
            </w:pPr>
            <w:r w:rsidRPr="00DE7B59">
              <w:rPr>
                <w:rFonts w:cs="Arial"/>
                <w:szCs w:val="18"/>
              </w:rPr>
              <w:t>52</w:t>
            </w:r>
          </w:p>
        </w:tc>
        <w:tc>
          <w:tcPr>
            <w:tcW w:w="1016" w:type="dxa"/>
            <w:shd w:val="clear" w:color="auto" w:fill="auto"/>
            <w:vAlign w:val="center"/>
          </w:tcPr>
          <w:p w14:paraId="7E1990B9" w14:textId="77777777" w:rsidR="00236506" w:rsidRPr="00DE7B59" w:rsidRDefault="00236506" w:rsidP="000905AA">
            <w:pPr>
              <w:pStyle w:val="TAC"/>
              <w:rPr>
                <w:rFonts w:cs="Arial"/>
                <w:szCs w:val="18"/>
              </w:rPr>
            </w:pPr>
            <w:r w:rsidRPr="00DE7B59">
              <w:rPr>
                <w:rFonts w:cs="Arial"/>
                <w:szCs w:val="18"/>
              </w:rPr>
              <w:t>≤ 264</w:t>
            </w:r>
          </w:p>
        </w:tc>
        <w:tc>
          <w:tcPr>
            <w:tcW w:w="771" w:type="dxa"/>
            <w:shd w:val="clear" w:color="auto" w:fill="auto"/>
            <w:vAlign w:val="center"/>
          </w:tcPr>
          <w:p w14:paraId="35D214F3" w14:textId="77777777" w:rsidR="00236506" w:rsidRPr="00DE7B59" w:rsidRDefault="00236506" w:rsidP="000905AA">
            <w:pPr>
              <w:pStyle w:val="TAC"/>
              <w:rPr>
                <w:rFonts w:cs="Arial"/>
                <w:szCs w:val="18"/>
              </w:rPr>
            </w:pPr>
            <w:r w:rsidRPr="00DE7B59">
              <w:rPr>
                <w:rFonts w:cs="Arial"/>
                <w:szCs w:val="18"/>
              </w:rPr>
              <w:t>116</w:t>
            </w:r>
          </w:p>
        </w:tc>
        <w:tc>
          <w:tcPr>
            <w:tcW w:w="1016" w:type="dxa"/>
            <w:shd w:val="clear" w:color="auto" w:fill="auto"/>
            <w:vAlign w:val="center"/>
          </w:tcPr>
          <w:p w14:paraId="577A7EF9" w14:textId="77777777" w:rsidR="00236506" w:rsidRPr="00DE7B59" w:rsidRDefault="00236506" w:rsidP="000905AA">
            <w:pPr>
              <w:pStyle w:val="TAC"/>
              <w:rPr>
                <w:rFonts w:cs="Arial"/>
                <w:szCs w:val="18"/>
              </w:rPr>
            </w:pPr>
            <w:r w:rsidRPr="00DE7B59">
              <w:rPr>
                <w:rFonts w:cs="Arial"/>
                <w:szCs w:val="18"/>
              </w:rPr>
              <w:t>≤ 14736</w:t>
            </w:r>
          </w:p>
        </w:tc>
        <w:tc>
          <w:tcPr>
            <w:tcW w:w="771" w:type="dxa"/>
            <w:vAlign w:val="center"/>
          </w:tcPr>
          <w:p w14:paraId="1166085A" w14:textId="77777777" w:rsidR="00236506" w:rsidRPr="00DE7B59" w:rsidRDefault="00236506" w:rsidP="000905AA">
            <w:pPr>
              <w:pStyle w:val="TAC"/>
              <w:rPr>
                <w:rFonts w:cs="Arial"/>
                <w:szCs w:val="18"/>
              </w:rPr>
            </w:pPr>
            <w:r w:rsidRPr="00DE7B59">
              <w:rPr>
                <w:rFonts w:cs="Arial"/>
                <w:szCs w:val="18"/>
              </w:rPr>
              <w:t>180</w:t>
            </w:r>
          </w:p>
        </w:tc>
        <w:tc>
          <w:tcPr>
            <w:tcW w:w="1261" w:type="dxa"/>
            <w:vAlign w:val="center"/>
          </w:tcPr>
          <w:p w14:paraId="125B1BC5" w14:textId="77777777" w:rsidR="00236506" w:rsidRPr="00DE7B59" w:rsidRDefault="00236506" w:rsidP="000905AA">
            <w:pPr>
              <w:pStyle w:val="TAC"/>
              <w:rPr>
                <w:rFonts w:cs="Arial"/>
                <w:szCs w:val="18"/>
              </w:rPr>
            </w:pPr>
            <w:r w:rsidRPr="00DE7B59">
              <w:rPr>
                <w:rFonts w:cs="Arial"/>
                <w:szCs w:val="18"/>
              </w:rPr>
              <w:t>≤ 824928</w:t>
            </w:r>
          </w:p>
        </w:tc>
        <w:tc>
          <w:tcPr>
            <w:tcW w:w="771" w:type="dxa"/>
            <w:vAlign w:val="center"/>
          </w:tcPr>
          <w:p w14:paraId="4C451B73" w14:textId="77777777" w:rsidR="00236506" w:rsidRPr="00DE7B59" w:rsidRDefault="00236506" w:rsidP="000905AA">
            <w:pPr>
              <w:pStyle w:val="TAC"/>
              <w:rPr>
                <w:rFonts w:cs="Arial"/>
                <w:szCs w:val="18"/>
              </w:rPr>
            </w:pPr>
            <w:r w:rsidRPr="00DE7B59">
              <w:rPr>
                <w:rFonts w:cs="Arial"/>
                <w:szCs w:val="18"/>
              </w:rPr>
              <w:t>244</w:t>
            </w:r>
          </w:p>
        </w:tc>
        <w:tc>
          <w:tcPr>
            <w:tcW w:w="1507" w:type="dxa"/>
            <w:vAlign w:val="center"/>
          </w:tcPr>
          <w:p w14:paraId="123ADE2D" w14:textId="77777777" w:rsidR="00236506" w:rsidRPr="00DE7B59" w:rsidRDefault="00236506" w:rsidP="000905AA">
            <w:pPr>
              <w:pStyle w:val="TAC"/>
              <w:rPr>
                <w:rFonts w:cs="Arial"/>
                <w:szCs w:val="18"/>
              </w:rPr>
            </w:pPr>
            <w:r w:rsidRPr="00DE7B59">
              <w:rPr>
                <w:rFonts w:cs="Arial"/>
                <w:szCs w:val="18"/>
              </w:rPr>
              <w:t>≤ 46182206</w:t>
            </w:r>
          </w:p>
        </w:tc>
      </w:tr>
      <w:tr w:rsidR="00236506" w:rsidRPr="00DE7B59" w14:paraId="1E3955DA" w14:textId="77777777" w:rsidTr="000905AA">
        <w:trPr>
          <w:trHeight w:val="170"/>
          <w:jc w:val="center"/>
        </w:trPr>
        <w:tc>
          <w:tcPr>
            <w:tcW w:w="770" w:type="dxa"/>
            <w:shd w:val="clear" w:color="auto" w:fill="auto"/>
            <w:vAlign w:val="center"/>
          </w:tcPr>
          <w:p w14:paraId="3D152055" w14:textId="77777777" w:rsidR="00236506" w:rsidRPr="00DE7B59" w:rsidRDefault="00236506" w:rsidP="000905AA">
            <w:pPr>
              <w:pStyle w:val="TAC"/>
              <w:rPr>
                <w:rFonts w:cs="Arial"/>
                <w:szCs w:val="18"/>
              </w:rPr>
            </w:pPr>
            <w:r w:rsidRPr="00DE7B59">
              <w:rPr>
                <w:rFonts w:cs="Arial"/>
                <w:szCs w:val="18"/>
              </w:rPr>
              <w:t>53</w:t>
            </w:r>
          </w:p>
        </w:tc>
        <w:tc>
          <w:tcPr>
            <w:tcW w:w="1016" w:type="dxa"/>
            <w:shd w:val="clear" w:color="auto" w:fill="auto"/>
            <w:vAlign w:val="center"/>
          </w:tcPr>
          <w:p w14:paraId="6E863152" w14:textId="77777777" w:rsidR="00236506" w:rsidRPr="00DE7B59" w:rsidRDefault="00236506" w:rsidP="000905AA">
            <w:pPr>
              <w:pStyle w:val="TAC"/>
              <w:rPr>
                <w:rFonts w:cs="Arial"/>
                <w:szCs w:val="18"/>
              </w:rPr>
            </w:pPr>
            <w:r w:rsidRPr="00DE7B59">
              <w:rPr>
                <w:rFonts w:cs="Arial"/>
                <w:szCs w:val="18"/>
              </w:rPr>
              <w:t>≤ 281</w:t>
            </w:r>
          </w:p>
        </w:tc>
        <w:tc>
          <w:tcPr>
            <w:tcW w:w="771" w:type="dxa"/>
            <w:shd w:val="clear" w:color="auto" w:fill="auto"/>
            <w:vAlign w:val="center"/>
          </w:tcPr>
          <w:p w14:paraId="2D1F0BD4" w14:textId="77777777" w:rsidR="00236506" w:rsidRPr="00DE7B59" w:rsidRDefault="00236506" w:rsidP="000905AA">
            <w:pPr>
              <w:pStyle w:val="TAC"/>
              <w:rPr>
                <w:rFonts w:cs="Arial"/>
                <w:szCs w:val="18"/>
              </w:rPr>
            </w:pPr>
            <w:r w:rsidRPr="00DE7B59">
              <w:rPr>
                <w:rFonts w:cs="Arial"/>
                <w:szCs w:val="18"/>
              </w:rPr>
              <w:t>117</w:t>
            </w:r>
          </w:p>
        </w:tc>
        <w:tc>
          <w:tcPr>
            <w:tcW w:w="1016" w:type="dxa"/>
            <w:shd w:val="clear" w:color="auto" w:fill="auto"/>
            <w:vAlign w:val="center"/>
          </w:tcPr>
          <w:p w14:paraId="1B15935E" w14:textId="77777777" w:rsidR="00236506" w:rsidRPr="00DE7B59" w:rsidRDefault="00236506" w:rsidP="000905AA">
            <w:pPr>
              <w:pStyle w:val="TAC"/>
              <w:rPr>
                <w:rFonts w:cs="Arial"/>
                <w:szCs w:val="18"/>
              </w:rPr>
            </w:pPr>
            <w:r w:rsidRPr="00DE7B59">
              <w:rPr>
                <w:rFonts w:cs="Arial"/>
                <w:szCs w:val="18"/>
              </w:rPr>
              <w:t>≤ 15692</w:t>
            </w:r>
          </w:p>
        </w:tc>
        <w:tc>
          <w:tcPr>
            <w:tcW w:w="771" w:type="dxa"/>
            <w:vAlign w:val="center"/>
          </w:tcPr>
          <w:p w14:paraId="25C33E57" w14:textId="77777777" w:rsidR="00236506" w:rsidRPr="00DE7B59" w:rsidRDefault="00236506" w:rsidP="000905AA">
            <w:pPr>
              <w:pStyle w:val="TAC"/>
              <w:rPr>
                <w:rFonts w:cs="Arial"/>
                <w:szCs w:val="18"/>
              </w:rPr>
            </w:pPr>
            <w:r w:rsidRPr="00DE7B59">
              <w:rPr>
                <w:rFonts w:cs="Arial"/>
                <w:szCs w:val="18"/>
              </w:rPr>
              <w:t>181</w:t>
            </w:r>
          </w:p>
        </w:tc>
        <w:tc>
          <w:tcPr>
            <w:tcW w:w="1261" w:type="dxa"/>
            <w:vAlign w:val="center"/>
          </w:tcPr>
          <w:p w14:paraId="4E3B4421" w14:textId="77777777" w:rsidR="00236506" w:rsidRPr="00DE7B59" w:rsidRDefault="00236506" w:rsidP="000905AA">
            <w:pPr>
              <w:pStyle w:val="TAC"/>
              <w:rPr>
                <w:rFonts w:cs="Arial"/>
                <w:szCs w:val="18"/>
              </w:rPr>
            </w:pPr>
            <w:r w:rsidRPr="00DE7B59">
              <w:rPr>
                <w:rFonts w:cs="Arial"/>
                <w:szCs w:val="18"/>
              </w:rPr>
              <w:t>≤ 878475</w:t>
            </w:r>
          </w:p>
        </w:tc>
        <w:tc>
          <w:tcPr>
            <w:tcW w:w="771" w:type="dxa"/>
            <w:vAlign w:val="center"/>
          </w:tcPr>
          <w:p w14:paraId="52B18C7D" w14:textId="77777777" w:rsidR="00236506" w:rsidRPr="00DE7B59" w:rsidRDefault="00236506" w:rsidP="000905AA">
            <w:pPr>
              <w:pStyle w:val="TAC"/>
              <w:rPr>
                <w:rFonts w:cs="Arial"/>
                <w:szCs w:val="18"/>
              </w:rPr>
            </w:pPr>
            <w:r w:rsidRPr="00DE7B59">
              <w:rPr>
                <w:rFonts w:cs="Arial"/>
                <w:szCs w:val="18"/>
              </w:rPr>
              <w:t>245</w:t>
            </w:r>
          </w:p>
        </w:tc>
        <w:tc>
          <w:tcPr>
            <w:tcW w:w="1507" w:type="dxa"/>
            <w:vAlign w:val="center"/>
          </w:tcPr>
          <w:p w14:paraId="006783D6" w14:textId="77777777" w:rsidR="00236506" w:rsidRPr="00DE7B59" w:rsidRDefault="00236506" w:rsidP="000905AA">
            <w:pPr>
              <w:pStyle w:val="TAC"/>
              <w:rPr>
                <w:rFonts w:cs="Arial"/>
                <w:szCs w:val="18"/>
              </w:rPr>
            </w:pPr>
            <w:r w:rsidRPr="00DE7B59">
              <w:rPr>
                <w:rFonts w:cs="Arial"/>
                <w:szCs w:val="18"/>
              </w:rPr>
              <w:t>≤ 49179951</w:t>
            </w:r>
          </w:p>
        </w:tc>
      </w:tr>
      <w:tr w:rsidR="00236506" w:rsidRPr="00DE7B59" w14:paraId="7B1068FE" w14:textId="77777777" w:rsidTr="000905AA">
        <w:trPr>
          <w:trHeight w:val="170"/>
          <w:jc w:val="center"/>
        </w:trPr>
        <w:tc>
          <w:tcPr>
            <w:tcW w:w="770" w:type="dxa"/>
            <w:shd w:val="clear" w:color="auto" w:fill="auto"/>
            <w:vAlign w:val="center"/>
          </w:tcPr>
          <w:p w14:paraId="189F4D03" w14:textId="77777777" w:rsidR="00236506" w:rsidRPr="00DE7B59" w:rsidRDefault="00236506" w:rsidP="000905AA">
            <w:pPr>
              <w:pStyle w:val="TAC"/>
              <w:rPr>
                <w:rFonts w:cs="Arial"/>
                <w:szCs w:val="18"/>
              </w:rPr>
            </w:pPr>
            <w:r w:rsidRPr="00DE7B59">
              <w:rPr>
                <w:rFonts w:cs="Arial"/>
                <w:szCs w:val="18"/>
              </w:rPr>
              <w:t>54</w:t>
            </w:r>
          </w:p>
        </w:tc>
        <w:tc>
          <w:tcPr>
            <w:tcW w:w="1016" w:type="dxa"/>
            <w:shd w:val="clear" w:color="auto" w:fill="auto"/>
            <w:vAlign w:val="center"/>
          </w:tcPr>
          <w:p w14:paraId="325A3286" w14:textId="77777777" w:rsidR="00236506" w:rsidRPr="00DE7B59" w:rsidRDefault="00236506" w:rsidP="000905AA">
            <w:pPr>
              <w:pStyle w:val="TAC"/>
              <w:rPr>
                <w:rFonts w:cs="Arial"/>
                <w:szCs w:val="18"/>
              </w:rPr>
            </w:pPr>
            <w:r w:rsidRPr="00DE7B59">
              <w:rPr>
                <w:rFonts w:cs="Arial"/>
                <w:szCs w:val="18"/>
              </w:rPr>
              <w:t>≤ 299</w:t>
            </w:r>
          </w:p>
        </w:tc>
        <w:tc>
          <w:tcPr>
            <w:tcW w:w="771" w:type="dxa"/>
            <w:shd w:val="clear" w:color="auto" w:fill="auto"/>
            <w:vAlign w:val="center"/>
          </w:tcPr>
          <w:p w14:paraId="49510EA1" w14:textId="77777777" w:rsidR="00236506" w:rsidRPr="00DE7B59" w:rsidRDefault="00236506" w:rsidP="000905AA">
            <w:pPr>
              <w:pStyle w:val="TAC"/>
              <w:rPr>
                <w:rFonts w:cs="Arial"/>
                <w:szCs w:val="18"/>
              </w:rPr>
            </w:pPr>
            <w:r w:rsidRPr="00DE7B59">
              <w:rPr>
                <w:rFonts w:cs="Arial"/>
                <w:szCs w:val="18"/>
              </w:rPr>
              <w:t>118</w:t>
            </w:r>
          </w:p>
        </w:tc>
        <w:tc>
          <w:tcPr>
            <w:tcW w:w="1016" w:type="dxa"/>
            <w:shd w:val="clear" w:color="auto" w:fill="auto"/>
            <w:vAlign w:val="center"/>
          </w:tcPr>
          <w:p w14:paraId="45AB090F" w14:textId="77777777" w:rsidR="00236506" w:rsidRPr="00DE7B59" w:rsidRDefault="00236506" w:rsidP="000905AA">
            <w:pPr>
              <w:pStyle w:val="TAC"/>
              <w:rPr>
                <w:rFonts w:cs="Arial"/>
                <w:szCs w:val="18"/>
              </w:rPr>
            </w:pPr>
            <w:r w:rsidRPr="00DE7B59">
              <w:rPr>
                <w:rFonts w:cs="Arial"/>
                <w:szCs w:val="18"/>
              </w:rPr>
              <w:t>≤ 16711</w:t>
            </w:r>
          </w:p>
        </w:tc>
        <w:tc>
          <w:tcPr>
            <w:tcW w:w="771" w:type="dxa"/>
            <w:vAlign w:val="center"/>
          </w:tcPr>
          <w:p w14:paraId="4D8764BB" w14:textId="77777777" w:rsidR="00236506" w:rsidRPr="00DE7B59" w:rsidRDefault="00236506" w:rsidP="000905AA">
            <w:pPr>
              <w:pStyle w:val="TAC"/>
              <w:rPr>
                <w:rFonts w:cs="Arial"/>
                <w:szCs w:val="18"/>
              </w:rPr>
            </w:pPr>
            <w:r w:rsidRPr="00DE7B59">
              <w:rPr>
                <w:rFonts w:cs="Arial"/>
                <w:szCs w:val="18"/>
              </w:rPr>
              <w:t>182</w:t>
            </w:r>
          </w:p>
        </w:tc>
        <w:tc>
          <w:tcPr>
            <w:tcW w:w="1261" w:type="dxa"/>
            <w:vAlign w:val="center"/>
          </w:tcPr>
          <w:p w14:paraId="5E30436E" w14:textId="77777777" w:rsidR="00236506" w:rsidRPr="00DE7B59" w:rsidRDefault="00236506" w:rsidP="000905AA">
            <w:pPr>
              <w:pStyle w:val="TAC"/>
              <w:rPr>
                <w:rFonts w:cs="Arial"/>
                <w:szCs w:val="18"/>
              </w:rPr>
            </w:pPr>
            <w:r w:rsidRPr="00DE7B59">
              <w:rPr>
                <w:rFonts w:cs="Arial"/>
                <w:szCs w:val="18"/>
              </w:rPr>
              <w:t>≤ 935498</w:t>
            </w:r>
          </w:p>
        </w:tc>
        <w:tc>
          <w:tcPr>
            <w:tcW w:w="771" w:type="dxa"/>
            <w:vAlign w:val="center"/>
          </w:tcPr>
          <w:p w14:paraId="7C97C992" w14:textId="77777777" w:rsidR="00236506" w:rsidRPr="00DE7B59" w:rsidRDefault="00236506" w:rsidP="000905AA">
            <w:pPr>
              <w:pStyle w:val="TAC"/>
              <w:rPr>
                <w:rFonts w:cs="Arial"/>
                <w:szCs w:val="18"/>
              </w:rPr>
            </w:pPr>
            <w:r w:rsidRPr="00DE7B59">
              <w:rPr>
                <w:rFonts w:cs="Arial"/>
                <w:szCs w:val="18"/>
              </w:rPr>
              <w:t>246</w:t>
            </w:r>
          </w:p>
        </w:tc>
        <w:tc>
          <w:tcPr>
            <w:tcW w:w="1507" w:type="dxa"/>
            <w:vAlign w:val="center"/>
          </w:tcPr>
          <w:p w14:paraId="661CD47B" w14:textId="77777777" w:rsidR="00236506" w:rsidRPr="00DE7B59" w:rsidRDefault="00236506" w:rsidP="000905AA">
            <w:pPr>
              <w:pStyle w:val="TAC"/>
              <w:rPr>
                <w:rFonts w:cs="Arial"/>
                <w:szCs w:val="18"/>
              </w:rPr>
            </w:pPr>
            <w:r w:rsidRPr="00DE7B59">
              <w:rPr>
                <w:rFonts w:cs="Arial"/>
                <w:szCs w:val="18"/>
              </w:rPr>
              <w:t>≤ 52372284</w:t>
            </w:r>
          </w:p>
        </w:tc>
      </w:tr>
      <w:tr w:rsidR="00236506" w:rsidRPr="00DE7B59" w14:paraId="4728209C" w14:textId="77777777" w:rsidTr="000905AA">
        <w:trPr>
          <w:trHeight w:val="170"/>
          <w:jc w:val="center"/>
        </w:trPr>
        <w:tc>
          <w:tcPr>
            <w:tcW w:w="770" w:type="dxa"/>
            <w:shd w:val="clear" w:color="auto" w:fill="auto"/>
            <w:vAlign w:val="center"/>
          </w:tcPr>
          <w:p w14:paraId="3F98D135" w14:textId="77777777" w:rsidR="00236506" w:rsidRPr="00DE7B59" w:rsidRDefault="00236506" w:rsidP="000905AA">
            <w:pPr>
              <w:pStyle w:val="TAC"/>
              <w:rPr>
                <w:rFonts w:cs="Arial"/>
                <w:szCs w:val="18"/>
              </w:rPr>
            </w:pPr>
            <w:r w:rsidRPr="00DE7B59">
              <w:rPr>
                <w:rFonts w:cs="Arial"/>
                <w:szCs w:val="18"/>
              </w:rPr>
              <w:t>55</w:t>
            </w:r>
          </w:p>
        </w:tc>
        <w:tc>
          <w:tcPr>
            <w:tcW w:w="1016" w:type="dxa"/>
            <w:shd w:val="clear" w:color="auto" w:fill="auto"/>
            <w:vAlign w:val="center"/>
          </w:tcPr>
          <w:p w14:paraId="649EBEAF" w14:textId="77777777" w:rsidR="00236506" w:rsidRPr="00DE7B59" w:rsidRDefault="00236506" w:rsidP="000905AA">
            <w:pPr>
              <w:pStyle w:val="TAC"/>
              <w:rPr>
                <w:rFonts w:cs="Arial"/>
                <w:szCs w:val="18"/>
              </w:rPr>
            </w:pPr>
            <w:r w:rsidRPr="00DE7B59">
              <w:rPr>
                <w:rFonts w:cs="Arial"/>
                <w:szCs w:val="18"/>
              </w:rPr>
              <w:t>≤ 318</w:t>
            </w:r>
          </w:p>
        </w:tc>
        <w:tc>
          <w:tcPr>
            <w:tcW w:w="771" w:type="dxa"/>
            <w:shd w:val="clear" w:color="auto" w:fill="auto"/>
            <w:vAlign w:val="center"/>
          </w:tcPr>
          <w:p w14:paraId="39063703" w14:textId="77777777" w:rsidR="00236506" w:rsidRPr="00DE7B59" w:rsidRDefault="00236506" w:rsidP="000905AA">
            <w:pPr>
              <w:pStyle w:val="TAC"/>
              <w:rPr>
                <w:rFonts w:cs="Arial"/>
                <w:szCs w:val="18"/>
              </w:rPr>
            </w:pPr>
            <w:r w:rsidRPr="00DE7B59">
              <w:rPr>
                <w:rFonts w:cs="Arial"/>
                <w:szCs w:val="18"/>
              </w:rPr>
              <w:t>119</w:t>
            </w:r>
          </w:p>
        </w:tc>
        <w:tc>
          <w:tcPr>
            <w:tcW w:w="1016" w:type="dxa"/>
            <w:shd w:val="clear" w:color="auto" w:fill="auto"/>
            <w:vAlign w:val="center"/>
          </w:tcPr>
          <w:p w14:paraId="3E793619" w14:textId="77777777" w:rsidR="00236506" w:rsidRPr="00DE7B59" w:rsidRDefault="00236506" w:rsidP="000905AA">
            <w:pPr>
              <w:pStyle w:val="TAC"/>
              <w:rPr>
                <w:rFonts w:cs="Arial"/>
                <w:szCs w:val="18"/>
              </w:rPr>
            </w:pPr>
            <w:r w:rsidRPr="00DE7B59">
              <w:rPr>
                <w:rFonts w:cs="Arial"/>
                <w:szCs w:val="18"/>
              </w:rPr>
              <w:t>≤ 17795</w:t>
            </w:r>
          </w:p>
        </w:tc>
        <w:tc>
          <w:tcPr>
            <w:tcW w:w="771" w:type="dxa"/>
            <w:vAlign w:val="center"/>
          </w:tcPr>
          <w:p w14:paraId="4B1D25E9" w14:textId="77777777" w:rsidR="00236506" w:rsidRPr="00DE7B59" w:rsidRDefault="00236506" w:rsidP="000905AA">
            <w:pPr>
              <w:pStyle w:val="TAC"/>
              <w:rPr>
                <w:rFonts w:cs="Arial"/>
                <w:szCs w:val="18"/>
              </w:rPr>
            </w:pPr>
            <w:r w:rsidRPr="00DE7B59">
              <w:rPr>
                <w:rFonts w:cs="Arial"/>
                <w:szCs w:val="18"/>
              </w:rPr>
              <w:t>183</w:t>
            </w:r>
          </w:p>
        </w:tc>
        <w:tc>
          <w:tcPr>
            <w:tcW w:w="1261" w:type="dxa"/>
            <w:vAlign w:val="center"/>
          </w:tcPr>
          <w:p w14:paraId="38444AC4" w14:textId="77777777" w:rsidR="00236506" w:rsidRPr="00DE7B59" w:rsidRDefault="00236506" w:rsidP="000905AA">
            <w:pPr>
              <w:pStyle w:val="TAC"/>
              <w:rPr>
                <w:rFonts w:cs="Arial"/>
                <w:szCs w:val="18"/>
              </w:rPr>
            </w:pPr>
            <w:r w:rsidRPr="00DE7B59">
              <w:rPr>
                <w:rFonts w:cs="Arial"/>
                <w:szCs w:val="18"/>
              </w:rPr>
              <w:t>≤ 996222</w:t>
            </w:r>
          </w:p>
        </w:tc>
        <w:tc>
          <w:tcPr>
            <w:tcW w:w="771" w:type="dxa"/>
            <w:vAlign w:val="center"/>
          </w:tcPr>
          <w:p w14:paraId="2EF502FE" w14:textId="77777777" w:rsidR="00236506" w:rsidRPr="00DE7B59" w:rsidRDefault="00236506" w:rsidP="000905AA">
            <w:pPr>
              <w:pStyle w:val="TAC"/>
              <w:rPr>
                <w:rFonts w:cs="Arial"/>
                <w:szCs w:val="18"/>
              </w:rPr>
            </w:pPr>
            <w:r w:rsidRPr="00DE7B59">
              <w:rPr>
                <w:rFonts w:cs="Arial"/>
                <w:szCs w:val="18"/>
              </w:rPr>
              <w:t>247</w:t>
            </w:r>
          </w:p>
        </w:tc>
        <w:tc>
          <w:tcPr>
            <w:tcW w:w="1507" w:type="dxa"/>
            <w:vAlign w:val="center"/>
          </w:tcPr>
          <w:p w14:paraId="0880902F" w14:textId="77777777" w:rsidR="00236506" w:rsidRPr="00DE7B59" w:rsidRDefault="00236506" w:rsidP="000905AA">
            <w:pPr>
              <w:pStyle w:val="TAC"/>
              <w:rPr>
                <w:rFonts w:cs="Arial"/>
                <w:szCs w:val="18"/>
              </w:rPr>
            </w:pPr>
            <w:r w:rsidRPr="00DE7B59">
              <w:rPr>
                <w:rFonts w:cs="Arial"/>
                <w:szCs w:val="18"/>
              </w:rPr>
              <w:t>≤ 55771835</w:t>
            </w:r>
          </w:p>
        </w:tc>
      </w:tr>
      <w:tr w:rsidR="00236506" w:rsidRPr="00DE7B59" w14:paraId="67C9320D" w14:textId="77777777" w:rsidTr="000905AA">
        <w:trPr>
          <w:trHeight w:val="170"/>
          <w:jc w:val="center"/>
        </w:trPr>
        <w:tc>
          <w:tcPr>
            <w:tcW w:w="770" w:type="dxa"/>
            <w:shd w:val="clear" w:color="auto" w:fill="auto"/>
            <w:vAlign w:val="center"/>
          </w:tcPr>
          <w:p w14:paraId="6977C9BA" w14:textId="77777777" w:rsidR="00236506" w:rsidRPr="00DE7B59" w:rsidRDefault="00236506" w:rsidP="000905AA">
            <w:pPr>
              <w:pStyle w:val="TAC"/>
              <w:rPr>
                <w:rFonts w:cs="Arial"/>
                <w:szCs w:val="18"/>
              </w:rPr>
            </w:pPr>
            <w:r w:rsidRPr="00DE7B59">
              <w:rPr>
                <w:rFonts w:cs="Arial"/>
                <w:szCs w:val="18"/>
              </w:rPr>
              <w:t>56</w:t>
            </w:r>
          </w:p>
        </w:tc>
        <w:tc>
          <w:tcPr>
            <w:tcW w:w="1016" w:type="dxa"/>
            <w:shd w:val="clear" w:color="auto" w:fill="auto"/>
            <w:vAlign w:val="center"/>
          </w:tcPr>
          <w:p w14:paraId="3382C23B" w14:textId="77777777" w:rsidR="00236506" w:rsidRPr="00DE7B59" w:rsidRDefault="00236506" w:rsidP="000905AA">
            <w:pPr>
              <w:pStyle w:val="TAC"/>
              <w:rPr>
                <w:rFonts w:cs="Arial"/>
                <w:szCs w:val="18"/>
              </w:rPr>
            </w:pPr>
            <w:r w:rsidRPr="00DE7B59">
              <w:rPr>
                <w:rFonts w:cs="Arial"/>
                <w:szCs w:val="18"/>
              </w:rPr>
              <w:t>≤ 339</w:t>
            </w:r>
          </w:p>
        </w:tc>
        <w:tc>
          <w:tcPr>
            <w:tcW w:w="771" w:type="dxa"/>
            <w:shd w:val="clear" w:color="auto" w:fill="auto"/>
            <w:vAlign w:val="center"/>
          </w:tcPr>
          <w:p w14:paraId="3A622D39" w14:textId="77777777" w:rsidR="00236506" w:rsidRPr="00DE7B59" w:rsidRDefault="00236506" w:rsidP="000905AA">
            <w:pPr>
              <w:pStyle w:val="TAC"/>
              <w:rPr>
                <w:rFonts w:cs="Arial"/>
                <w:szCs w:val="18"/>
              </w:rPr>
            </w:pPr>
            <w:r w:rsidRPr="00DE7B59">
              <w:rPr>
                <w:rFonts w:cs="Arial"/>
                <w:szCs w:val="18"/>
              </w:rPr>
              <w:t>120</w:t>
            </w:r>
          </w:p>
        </w:tc>
        <w:tc>
          <w:tcPr>
            <w:tcW w:w="1016" w:type="dxa"/>
            <w:shd w:val="clear" w:color="auto" w:fill="auto"/>
            <w:vAlign w:val="center"/>
          </w:tcPr>
          <w:p w14:paraId="636DAABD" w14:textId="77777777" w:rsidR="00236506" w:rsidRPr="00DE7B59" w:rsidRDefault="00236506" w:rsidP="000905AA">
            <w:pPr>
              <w:pStyle w:val="TAC"/>
              <w:rPr>
                <w:rFonts w:cs="Arial"/>
                <w:szCs w:val="18"/>
              </w:rPr>
            </w:pPr>
            <w:r w:rsidRPr="00DE7B59">
              <w:rPr>
                <w:rFonts w:cs="Arial"/>
                <w:szCs w:val="18"/>
              </w:rPr>
              <w:t>≤ 18951</w:t>
            </w:r>
          </w:p>
        </w:tc>
        <w:tc>
          <w:tcPr>
            <w:tcW w:w="771" w:type="dxa"/>
            <w:vAlign w:val="center"/>
          </w:tcPr>
          <w:p w14:paraId="013BF5FF" w14:textId="77777777" w:rsidR="00236506" w:rsidRPr="00DE7B59" w:rsidRDefault="00236506" w:rsidP="000905AA">
            <w:pPr>
              <w:pStyle w:val="TAC"/>
              <w:rPr>
                <w:rFonts w:cs="Arial"/>
                <w:szCs w:val="18"/>
              </w:rPr>
            </w:pPr>
            <w:r w:rsidRPr="00DE7B59">
              <w:rPr>
                <w:rFonts w:cs="Arial"/>
                <w:szCs w:val="18"/>
              </w:rPr>
              <w:t>184</w:t>
            </w:r>
          </w:p>
        </w:tc>
        <w:tc>
          <w:tcPr>
            <w:tcW w:w="1261" w:type="dxa"/>
            <w:vAlign w:val="center"/>
          </w:tcPr>
          <w:p w14:paraId="7458E93D" w14:textId="77777777" w:rsidR="00236506" w:rsidRPr="00DE7B59" w:rsidRDefault="00236506" w:rsidP="000905AA">
            <w:pPr>
              <w:pStyle w:val="TAC"/>
              <w:rPr>
                <w:rFonts w:cs="Arial"/>
                <w:szCs w:val="18"/>
              </w:rPr>
            </w:pPr>
            <w:r w:rsidRPr="00DE7B59">
              <w:rPr>
                <w:rFonts w:cs="Arial"/>
                <w:szCs w:val="18"/>
              </w:rPr>
              <w:t>≤ 1060888</w:t>
            </w:r>
          </w:p>
        </w:tc>
        <w:tc>
          <w:tcPr>
            <w:tcW w:w="771" w:type="dxa"/>
            <w:vAlign w:val="center"/>
          </w:tcPr>
          <w:p w14:paraId="11F8AC72" w14:textId="77777777" w:rsidR="00236506" w:rsidRPr="00DE7B59" w:rsidRDefault="00236506" w:rsidP="000905AA">
            <w:pPr>
              <w:pStyle w:val="TAC"/>
              <w:rPr>
                <w:rFonts w:cs="Arial"/>
                <w:szCs w:val="18"/>
              </w:rPr>
            </w:pPr>
            <w:r w:rsidRPr="00DE7B59">
              <w:rPr>
                <w:rFonts w:cs="Arial"/>
                <w:szCs w:val="18"/>
              </w:rPr>
              <w:t>248</w:t>
            </w:r>
          </w:p>
        </w:tc>
        <w:tc>
          <w:tcPr>
            <w:tcW w:w="1507" w:type="dxa"/>
            <w:vAlign w:val="center"/>
          </w:tcPr>
          <w:p w14:paraId="0BFC43FF" w14:textId="77777777" w:rsidR="00236506" w:rsidRPr="00DE7B59" w:rsidRDefault="00236506" w:rsidP="000905AA">
            <w:pPr>
              <w:pStyle w:val="TAC"/>
              <w:rPr>
                <w:rFonts w:cs="Arial"/>
                <w:szCs w:val="18"/>
              </w:rPr>
            </w:pPr>
            <w:r w:rsidRPr="00DE7B59">
              <w:rPr>
                <w:rFonts w:cs="Arial"/>
                <w:szCs w:val="18"/>
              </w:rPr>
              <w:t>≤ 59392055</w:t>
            </w:r>
          </w:p>
        </w:tc>
      </w:tr>
      <w:tr w:rsidR="00236506" w:rsidRPr="00DE7B59" w14:paraId="11DE0F30" w14:textId="77777777" w:rsidTr="000905AA">
        <w:trPr>
          <w:trHeight w:val="170"/>
          <w:jc w:val="center"/>
        </w:trPr>
        <w:tc>
          <w:tcPr>
            <w:tcW w:w="770" w:type="dxa"/>
            <w:shd w:val="clear" w:color="auto" w:fill="auto"/>
            <w:vAlign w:val="center"/>
          </w:tcPr>
          <w:p w14:paraId="2C920134" w14:textId="77777777" w:rsidR="00236506" w:rsidRPr="00DE7B59" w:rsidRDefault="00236506" w:rsidP="000905AA">
            <w:pPr>
              <w:pStyle w:val="TAC"/>
              <w:rPr>
                <w:rFonts w:cs="Arial"/>
                <w:szCs w:val="18"/>
              </w:rPr>
            </w:pPr>
            <w:r w:rsidRPr="00DE7B59">
              <w:rPr>
                <w:rFonts w:cs="Arial"/>
                <w:szCs w:val="18"/>
              </w:rPr>
              <w:t>57</w:t>
            </w:r>
          </w:p>
        </w:tc>
        <w:tc>
          <w:tcPr>
            <w:tcW w:w="1016" w:type="dxa"/>
            <w:shd w:val="clear" w:color="auto" w:fill="auto"/>
            <w:vAlign w:val="center"/>
          </w:tcPr>
          <w:p w14:paraId="7844F19E" w14:textId="77777777" w:rsidR="00236506" w:rsidRPr="00DE7B59" w:rsidRDefault="00236506" w:rsidP="000905AA">
            <w:pPr>
              <w:pStyle w:val="TAC"/>
              <w:rPr>
                <w:rFonts w:cs="Arial"/>
                <w:szCs w:val="18"/>
              </w:rPr>
            </w:pPr>
            <w:r w:rsidRPr="00DE7B59">
              <w:rPr>
                <w:rFonts w:cs="Arial"/>
                <w:szCs w:val="18"/>
              </w:rPr>
              <w:t>≤ 361</w:t>
            </w:r>
          </w:p>
        </w:tc>
        <w:tc>
          <w:tcPr>
            <w:tcW w:w="771" w:type="dxa"/>
            <w:shd w:val="clear" w:color="auto" w:fill="auto"/>
            <w:vAlign w:val="center"/>
          </w:tcPr>
          <w:p w14:paraId="07F6306A" w14:textId="77777777" w:rsidR="00236506" w:rsidRPr="00DE7B59" w:rsidRDefault="00236506" w:rsidP="000905AA">
            <w:pPr>
              <w:pStyle w:val="TAC"/>
              <w:rPr>
                <w:rFonts w:cs="Arial"/>
                <w:szCs w:val="18"/>
              </w:rPr>
            </w:pPr>
            <w:r w:rsidRPr="00DE7B59">
              <w:rPr>
                <w:rFonts w:cs="Arial"/>
                <w:szCs w:val="18"/>
              </w:rPr>
              <w:t>121</w:t>
            </w:r>
          </w:p>
        </w:tc>
        <w:tc>
          <w:tcPr>
            <w:tcW w:w="1016" w:type="dxa"/>
            <w:shd w:val="clear" w:color="auto" w:fill="auto"/>
            <w:vAlign w:val="center"/>
          </w:tcPr>
          <w:p w14:paraId="0AAC0949" w14:textId="77777777" w:rsidR="00236506" w:rsidRPr="00DE7B59" w:rsidRDefault="00236506" w:rsidP="000905AA">
            <w:pPr>
              <w:pStyle w:val="TAC"/>
              <w:rPr>
                <w:rFonts w:cs="Arial"/>
                <w:szCs w:val="18"/>
              </w:rPr>
            </w:pPr>
            <w:r w:rsidRPr="00DE7B59">
              <w:rPr>
                <w:rFonts w:cs="Arial"/>
                <w:szCs w:val="18"/>
              </w:rPr>
              <w:t>≤ 20181</w:t>
            </w:r>
          </w:p>
        </w:tc>
        <w:tc>
          <w:tcPr>
            <w:tcW w:w="771" w:type="dxa"/>
            <w:vAlign w:val="center"/>
          </w:tcPr>
          <w:p w14:paraId="04ECE088" w14:textId="77777777" w:rsidR="00236506" w:rsidRPr="00DE7B59" w:rsidRDefault="00236506" w:rsidP="000905AA">
            <w:pPr>
              <w:pStyle w:val="TAC"/>
              <w:rPr>
                <w:rFonts w:cs="Arial"/>
                <w:szCs w:val="18"/>
              </w:rPr>
            </w:pPr>
            <w:r w:rsidRPr="00DE7B59">
              <w:rPr>
                <w:rFonts w:cs="Arial"/>
                <w:szCs w:val="18"/>
              </w:rPr>
              <w:t>185</w:t>
            </w:r>
          </w:p>
        </w:tc>
        <w:tc>
          <w:tcPr>
            <w:tcW w:w="1261" w:type="dxa"/>
            <w:vAlign w:val="center"/>
          </w:tcPr>
          <w:p w14:paraId="0E6E7EED" w14:textId="77777777" w:rsidR="00236506" w:rsidRPr="00DE7B59" w:rsidRDefault="00236506" w:rsidP="000905AA">
            <w:pPr>
              <w:pStyle w:val="TAC"/>
              <w:rPr>
                <w:rFonts w:cs="Arial"/>
                <w:szCs w:val="18"/>
              </w:rPr>
            </w:pPr>
            <w:r w:rsidRPr="00DE7B59">
              <w:rPr>
                <w:rFonts w:cs="Arial"/>
                <w:szCs w:val="18"/>
              </w:rPr>
              <w:t>≤ 1129752</w:t>
            </w:r>
          </w:p>
        </w:tc>
        <w:tc>
          <w:tcPr>
            <w:tcW w:w="771" w:type="dxa"/>
            <w:vAlign w:val="center"/>
          </w:tcPr>
          <w:p w14:paraId="40080272" w14:textId="77777777" w:rsidR="00236506" w:rsidRPr="00DE7B59" w:rsidRDefault="00236506" w:rsidP="000905AA">
            <w:pPr>
              <w:pStyle w:val="TAC"/>
              <w:rPr>
                <w:rFonts w:cs="Arial"/>
                <w:szCs w:val="18"/>
              </w:rPr>
            </w:pPr>
            <w:r w:rsidRPr="00DE7B59">
              <w:rPr>
                <w:rFonts w:cs="Arial"/>
                <w:szCs w:val="18"/>
              </w:rPr>
              <w:t>249</w:t>
            </w:r>
          </w:p>
        </w:tc>
        <w:tc>
          <w:tcPr>
            <w:tcW w:w="1507" w:type="dxa"/>
            <w:vAlign w:val="center"/>
          </w:tcPr>
          <w:p w14:paraId="0E5299AC" w14:textId="77777777" w:rsidR="00236506" w:rsidRPr="00DE7B59" w:rsidRDefault="00236506" w:rsidP="000905AA">
            <w:pPr>
              <w:pStyle w:val="TAC"/>
              <w:rPr>
                <w:rFonts w:cs="Arial"/>
                <w:szCs w:val="18"/>
              </w:rPr>
            </w:pPr>
            <w:r w:rsidRPr="00DE7B59">
              <w:rPr>
                <w:rFonts w:cs="Arial"/>
                <w:szCs w:val="18"/>
              </w:rPr>
              <w:t>≤ 63247269</w:t>
            </w:r>
          </w:p>
        </w:tc>
      </w:tr>
      <w:tr w:rsidR="00236506" w:rsidRPr="00DE7B59" w14:paraId="4F131838" w14:textId="77777777" w:rsidTr="000905AA">
        <w:trPr>
          <w:trHeight w:val="170"/>
          <w:jc w:val="center"/>
        </w:trPr>
        <w:tc>
          <w:tcPr>
            <w:tcW w:w="770" w:type="dxa"/>
            <w:shd w:val="clear" w:color="auto" w:fill="auto"/>
            <w:vAlign w:val="center"/>
          </w:tcPr>
          <w:p w14:paraId="0EF964A8" w14:textId="77777777" w:rsidR="00236506" w:rsidRPr="00DE7B59" w:rsidRDefault="00236506" w:rsidP="000905AA">
            <w:pPr>
              <w:pStyle w:val="TAC"/>
              <w:rPr>
                <w:rFonts w:cs="Arial"/>
                <w:szCs w:val="18"/>
              </w:rPr>
            </w:pPr>
            <w:r w:rsidRPr="00DE7B59">
              <w:rPr>
                <w:rFonts w:cs="Arial"/>
                <w:szCs w:val="18"/>
              </w:rPr>
              <w:t>58</w:t>
            </w:r>
          </w:p>
        </w:tc>
        <w:tc>
          <w:tcPr>
            <w:tcW w:w="1016" w:type="dxa"/>
            <w:shd w:val="clear" w:color="auto" w:fill="auto"/>
            <w:vAlign w:val="center"/>
          </w:tcPr>
          <w:p w14:paraId="109727B3" w14:textId="77777777" w:rsidR="00236506" w:rsidRPr="00DE7B59" w:rsidRDefault="00236506" w:rsidP="000905AA">
            <w:pPr>
              <w:pStyle w:val="TAC"/>
              <w:rPr>
                <w:rFonts w:cs="Arial"/>
                <w:szCs w:val="18"/>
              </w:rPr>
            </w:pPr>
            <w:r w:rsidRPr="00DE7B59">
              <w:rPr>
                <w:rFonts w:cs="Arial"/>
                <w:szCs w:val="18"/>
              </w:rPr>
              <w:t>≤ 384</w:t>
            </w:r>
          </w:p>
        </w:tc>
        <w:tc>
          <w:tcPr>
            <w:tcW w:w="771" w:type="dxa"/>
            <w:shd w:val="clear" w:color="auto" w:fill="auto"/>
            <w:vAlign w:val="center"/>
          </w:tcPr>
          <w:p w14:paraId="11DAA704" w14:textId="77777777" w:rsidR="00236506" w:rsidRPr="00DE7B59" w:rsidRDefault="00236506" w:rsidP="000905AA">
            <w:pPr>
              <w:pStyle w:val="TAC"/>
              <w:rPr>
                <w:rFonts w:cs="Arial"/>
                <w:szCs w:val="18"/>
              </w:rPr>
            </w:pPr>
            <w:r w:rsidRPr="00DE7B59">
              <w:rPr>
                <w:rFonts w:cs="Arial"/>
                <w:szCs w:val="18"/>
              </w:rPr>
              <w:t>122</w:t>
            </w:r>
          </w:p>
        </w:tc>
        <w:tc>
          <w:tcPr>
            <w:tcW w:w="1016" w:type="dxa"/>
            <w:shd w:val="clear" w:color="auto" w:fill="auto"/>
            <w:vAlign w:val="center"/>
          </w:tcPr>
          <w:p w14:paraId="0C4605A5" w14:textId="77777777" w:rsidR="00236506" w:rsidRPr="00DE7B59" w:rsidRDefault="00236506" w:rsidP="000905AA">
            <w:pPr>
              <w:pStyle w:val="TAC"/>
              <w:rPr>
                <w:rFonts w:cs="Arial"/>
                <w:szCs w:val="18"/>
              </w:rPr>
            </w:pPr>
            <w:r w:rsidRPr="00DE7B59">
              <w:rPr>
                <w:rFonts w:cs="Arial"/>
                <w:szCs w:val="18"/>
              </w:rPr>
              <w:t>≤ 21491</w:t>
            </w:r>
          </w:p>
        </w:tc>
        <w:tc>
          <w:tcPr>
            <w:tcW w:w="771" w:type="dxa"/>
            <w:vAlign w:val="center"/>
          </w:tcPr>
          <w:p w14:paraId="75533F77" w14:textId="77777777" w:rsidR="00236506" w:rsidRPr="00DE7B59" w:rsidRDefault="00236506" w:rsidP="000905AA">
            <w:pPr>
              <w:pStyle w:val="TAC"/>
              <w:rPr>
                <w:rFonts w:cs="Arial"/>
                <w:szCs w:val="18"/>
              </w:rPr>
            </w:pPr>
            <w:r w:rsidRPr="00DE7B59">
              <w:rPr>
                <w:rFonts w:cs="Arial"/>
                <w:szCs w:val="18"/>
              </w:rPr>
              <w:t>186</w:t>
            </w:r>
          </w:p>
        </w:tc>
        <w:tc>
          <w:tcPr>
            <w:tcW w:w="1261" w:type="dxa"/>
            <w:vAlign w:val="center"/>
          </w:tcPr>
          <w:p w14:paraId="15B69EBC" w14:textId="77777777" w:rsidR="00236506" w:rsidRPr="00DE7B59" w:rsidRDefault="00236506" w:rsidP="000905AA">
            <w:pPr>
              <w:pStyle w:val="TAC"/>
              <w:rPr>
                <w:rFonts w:cs="Arial"/>
                <w:szCs w:val="18"/>
              </w:rPr>
            </w:pPr>
            <w:r w:rsidRPr="00DE7B59">
              <w:rPr>
                <w:rFonts w:cs="Arial"/>
                <w:szCs w:val="18"/>
              </w:rPr>
              <w:t>≤ 1203085</w:t>
            </w:r>
          </w:p>
        </w:tc>
        <w:tc>
          <w:tcPr>
            <w:tcW w:w="771" w:type="dxa"/>
            <w:vAlign w:val="center"/>
          </w:tcPr>
          <w:p w14:paraId="19F4585C" w14:textId="77777777" w:rsidR="00236506" w:rsidRPr="00DE7B59" w:rsidRDefault="00236506" w:rsidP="000905AA">
            <w:pPr>
              <w:pStyle w:val="TAC"/>
              <w:rPr>
                <w:rFonts w:cs="Arial"/>
                <w:szCs w:val="18"/>
              </w:rPr>
            </w:pPr>
            <w:r w:rsidRPr="00DE7B59">
              <w:rPr>
                <w:rFonts w:cs="Arial"/>
                <w:szCs w:val="18"/>
              </w:rPr>
              <w:t>250</w:t>
            </w:r>
          </w:p>
        </w:tc>
        <w:tc>
          <w:tcPr>
            <w:tcW w:w="1507" w:type="dxa"/>
            <w:vAlign w:val="center"/>
          </w:tcPr>
          <w:p w14:paraId="4DEE6E87" w14:textId="77777777" w:rsidR="00236506" w:rsidRPr="00DE7B59" w:rsidRDefault="00236506" w:rsidP="000905AA">
            <w:pPr>
              <w:pStyle w:val="TAC"/>
              <w:rPr>
                <w:rFonts w:cs="Arial"/>
                <w:szCs w:val="18"/>
              </w:rPr>
            </w:pPr>
            <w:r w:rsidRPr="00DE7B59">
              <w:rPr>
                <w:rFonts w:cs="Arial"/>
                <w:szCs w:val="18"/>
              </w:rPr>
              <w:t>≤ 67352729</w:t>
            </w:r>
          </w:p>
        </w:tc>
      </w:tr>
      <w:tr w:rsidR="00236506" w:rsidRPr="00DE7B59" w14:paraId="7AEB01A6" w14:textId="77777777" w:rsidTr="000905AA">
        <w:trPr>
          <w:trHeight w:val="170"/>
          <w:jc w:val="center"/>
        </w:trPr>
        <w:tc>
          <w:tcPr>
            <w:tcW w:w="770" w:type="dxa"/>
            <w:shd w:val="clear" w:color="auto" w:fill="auto"/>
            <w:vAlign w:val="center"/>
          </w:tcPr>
          <w:p w14:paraId="2A94FAC1" w14:textId="77777777" w:rsidR="00236506" w:rsidRPr="00DE7B59" w:rsidRDefault="00236506" w:rsidP="000905AA">
            <w:pPr>
              <w:pStyle w:val="TAC"/>
              <w:rPr>
                <w:rFonts w:cs="Arial"/>
                <w:szCs w:val="18"/>
              </w:rPr>
            </w:pPr>
            <w:r w:rsidRPr="00DE7B59">
              <w:rPr>
                <w:rFonts w:cs="Arial"/>
                <w:szCs w:val="18"/>
              </w:rPr>
              <w:t>59</w:t>
            </w:r>
          </w:p>
        </w:tc>
        <w:tc>
          <w:tcPr>
            <w:tcW w:w="1016" w:type="dxa"/>
            <w:shd w:val="clear" w:color="auto" w:fill="auto"/>
            <w:vAlign w:val="center"/>
          </w:tcPr>
          <w:p w14:paraId="306492DC" w14:textId="77777777" w:rsidR="00236506" w:rsidRPr="00DE7B59" w:rsidRDefault="00236506" w:rsidP="000905AA">
            <w:pPr>
              <w:pStyle w:val="TAC"/>
              <w:rPr>
                <w:rFonts w:cs="Arial"/>
                <w:szCs w:val="18"/>
              </w:rPr>
            </w:pPr>
            <w:r w:rsidRPr="00DE7B59">
              <w:rPr>
                <w:rFonts w:cs="Arial"/>
                <w:szCs w:val="18"/>
              </w:rPr>
              <w:t>≤ 409</w:t>
            </w:r>
          </w:p>
        </w:tc>
        <w:tc>
          <w:tcPr>
            <w:tcW w:w="771" w:type="dxa"/>
            <w:shd w:val="clear" w:color="auto" w:fill="auto"/>
            <w:vAlign w:val="center"/>
          </w:tcPr>
          <w:p w14:paraId="1D62C61C" w14:textId="77777777" w:rsidR="00236506" w:rsidRPr="00DE7B59" w:rsidRDefault="00236506" w:rsidP="000905AA">
            <w:pPr>
              <w:pStyle w:val="TAC"/>
              <w:rPr>
                <w:rFonts w:cs="Arial"/>
                <w:szCs w:val="18"/>
              </w:rPr>
            </w:pPr>
            <w:r w:rsidRPr="00DE7B59">
              <w:rPr>
                <w:rFonts w:cs="Arial"/>
                <w:szCs w:val="18"/>
              </w:rPr>
              <w:t>123</w:t>
            </w:r>
          </w:p>
        </w:tc>
        <w:tc>
          <w:tcPr>
            <w:tcW w:w="1016" w:type="dxa"/>
            <w:shd w:val="clear" w:color="auto" w:fill="auto"/>
            <w:vAlign w:val="center"/>
          </w:tcPr>
          <w:p w14:paraId="7156DEE2" w14:textId="77777777" w:rsidR="00236506" w:rsidRPr="00DE7B59" w:rsidRDefault="00236506" w:rsidP="000905AA">
            <w:pPr>
              <w:pStyle w:val="TAC"/>
              <w:rPr>
                <w:rFonts w:cs="Arial"/>
                <w:szCs w:val="18"/>
              </w:rPr>
            </w:pPr>
            <w:r w:rsidRPr="00DE7B59">
              <w:rPr>
                <w:rFonts w:cs="Arial"/>
                <w:szCs w:val="18"/>
              </w:rPr>
              <w:t>≤ 22885</w:t>
            </w:r>
          </w:p>
        </w:tc>
        <w:tc>
          <w:tcPr>
            <w:tcW w:w="771" w:type="dxa"/>
            <w:vAlign w:val="center"/>
          </w:tcPr>
          <w:p w14:paraId="2CB18594" w14:textId="77777777" w:rsidR="00236506" w:rsidRPr="00DE7B59" w:rsidRDefault="00236506" w:rsidP="000905AA">
            <w:pPr>
              <w:pStyle w:val="TAC"/>
              <w:rPr>
                <w:rFonts w:cs="Arial"/>
                <w:szCs w:val="18"/>
              </w:rPr>
            </w:pPr>
            <w:r w:rsidRPr="00DE7B59">
              <w:rPr>
                <w:rFonts w:cs="Arial"/>
                <w:szCs w:val="18"/>
              </w:rPr>
              <w:t>187</w:t>
            </w:r>
          </w:p>
        </w:tc>
        <w:tc>
          <w:tcPr>
            <w:tcW w:w="1261" w:type="dxa"/>
            <w:vAlign w:val="center"/>
          </w:tcPr>
          <w:p w14:paraId="315E53CF" w14:textId="77777777" w:rsidR="00236506" w:rsidRPr="00DE7B59" w:rsidRDefault="00236506" w:rsidP="000905AA">
            <w:pPr>
              <w:pStyle w:val="TAC"/>
              <w:rPr>
                <w:rFonts w:cs="Arial"/>
                <w:szCs w:val="18"/>
              </w:rPr>
            </w:pPr>
            <w:r w:rsidRPr="00DE7B59">
              <w:rPr>
                <w:rFonts w:cs="Arial"/>
                <w:szCs w:val="18"/>
              </w:rPr>
              <w:t>≤ 1281179</w:t>
            </w:r>
          </w:p>
        </w:tc>
        <w:tc>
          <w:tcPr>
            <w:tcW w:w="771" w:type="dxa"/>
            <w:vAlign w:val="center"/>
          </w:tcPr>
          <w:p w14:paraId="0AC20C43" w14:textId="77777777" w:rsidR="00236506" w:rsidRPr="00DE7B59" w:rsidRDefault="00236506" w:rsidP="000905AA">
            <w:pPr>
              <w:pStyle w:val="TAC"/>
              <w:rPr>
                <w:rFonts w:cs="Arial"/>
                <w:szCs w:val="18"/>
              </w:rPr>
            </w:pPr>
            <w:r w:rsidRPr="00DE7B59">
              <w:rPr>
                <w:rFonts w:cs="Arial"/>
                <w:szCs w:val="18"/>
              </w:rPr>
              <w:t>251</w:t>
            </w:r>
          </w:p>
        </w:tc>
        <w:tc>
          <w:tcPr>
            <w:tcW w:w="1507" w:type="dxa"/>
            <w:vAlign w:val="center"/>
          </w:tcPr>
          <w:p w14:paraId="515D1492" w14:textId="77777777" w:rsidR="00236506" w:rsidRPr="00DE7B59" w:rsidRDefault="00236506" w:rsidP="000905AA">
            <w:pPr>
              <w:pStyle w:val="TAC"/>
              <w:rPr>
                <w:rFonts w:cs="Arial"/>
                <w:szCs w:val="18"/>
              </w:rPr>
            </w:pPr>
            <w:r w:rsidRPr="00DE7B59">
              <w:rPr>
                <w:rFonts w:cs="Arial"/>
                <w:szCs w:val="18"/>
              </w:rPr>
              <w:t>≤ 71724679</w:t>
            </w:r>
          </w:p>
        </w:tc>
      </w:tr>
      <w:tr w:rsidR="00236506" w:rsidRPr="00DE7B59" w14:paraId="70127292" w14:textId="77777777" w:rsidTr="000905AA">
        <w:trPr>
          <w:trHeight w:val="170"/>
          <w:jc w:val="center"/>
        </w:trPr>
        <w:tc>
          <w:tcPr>
            <w:tcW w:w="770" w:type="dxa"/>
            <w:shd w:val="clear" w:color="auto" w:fill="auto"/>
            <w:vAlign w:val="center"/>
          </w:tcPr>
          <w:p w14:paraId="24AB2AA1" w14:textId="77777777" w:rsidR="00236506" w:rsidRPr="00DE7B59" w:rsidRDefault="00236506" w:rsidP="000905AA">
            <w:pPr>
              <w:pStyle w:val="TAC"/>
              <w:rPr>
                <w:rFonts w:cs="Arial"/>
                <w:szCs w:val="18"/>
              </w:rPr>
            </w:pPr>
            <w:r w:rsidRPr="00DE7B59">
              <w:rPr>
                <w:rFonts w:cs="Arial"/>
                <w:szCs w:val="18"/>
              </w:rPr>
              <w:t>60</w:t>
            </w:r>
          </w:p>
        </w:tc>
        <w:tc>
          <w:tcPr>
            <w:tcW w:w="1016" w:type="dxa"/>
            <w:shd w:val="clear" w:color="auto" w:fill="auto"/>
            <w:vAlign w:val="center"/>
          </w:tcPr>
          <w:p w14:paraId="558F1690" w14:textId="77777777" w:rsidR="00236506" w:rsidRPr="00DE7B59" w:rsidRDefault="00236506" w:rsidP="000905AA">
            <w:pPr>
              <w:pStyle w:val="TAC"/>
              <w:rPr>
                <w:rFonts w:cs="Arial"/>
                <w:szCs w:val="18"/>
              </w:rPr>
            </w:pPr>
            <w:r w:rsidRPr="00DE7B59">
              <w:rPr>
                <w:rFonts w:cs="Arial"/>
                <w:szCs w:val="18"/>
              </w:rPr>
              <w:t>≤ 436</w:t>
            </w:r>
          </w:p>
        </w:tc>
        <w:tc>
          <w:tcPr>
            <w:tcW w:w="771" w:type="dxa"/>
            <w:shd w:val="clear" w:color="auto" w:fill="auto"/>
            <w:vAlign w:val="center"/>
          </w:tcPr>
          <w:p w14:paraId="6D61755E" w14:textId="77777777" w:rsidR="00236506" w:rsidRPr="00DE7B59" w:rsidRDefault="00236506" w:rsidP="000905AA">
            <w:pPr>
              <w:pStyle w:val="TAC"/>
              <w:rPr>
                <w:rFonts w:cs="Arial"/>
                <w:szCs w:val="18"/>
              </w:rPr>
            </w:pPr>
            <w:r w:rsidRPr="00DE7B59">
              <w:rPr>
                <w:rFonts w:cs="Arial"/>
                <w:szCs w:val="18"/>
              </w:rPr>
              <w:t>124</w:t>
            </w:r>
          </w:p>
        </w:tc>
        <w:tc>
          <w:tcPr>
            <w:tcW w:w="1016" w:type="dxa"/>
            <w:shd w:val="clear" w:color="auto" w:fill="auto"/>
            <w:vAlign w:val="center"/>
          </w:tcPr>
          <w:p w14:paraId="4EE075EF" w14:textId="77777777" w:rsidR="00236506" w:rsidRPr="00DE7B59" w:rsidRDefault="00236506" w:rsidP="000905AA">
            <w:pPr>
              <w:pStyle w:val="TAC"/>
              <w:rPr>
                <w:rFonts w:cs="Arial"/>
                <w:szCs w:val="18"/>
              </w:rPr>
            </w:pPr>
            <w:r w:rsidRPr="00DE7B59">
              <w:rPr>
                <w:rFonts w:cs="Arial"/>
                <w:szCs w:val="18"/>
              </w:rPr>
              <w:t>≤ 24371</w:t>
            </w:r>
          </w:p>
        </w:tc>
        <w:tc>
          <w:tcPr>
            <w:tcW w:w="771" w:type="dxa"/>
            <w:vAlign w:val="center"/>
          </w:tcPr>
          <w:p w14:paraId="14192320" w14:textId="77777777" w:rsidR="00236506" w:rsidRPr="00DE7B59" w:rsidRDefault="00236506" w:rsidP="000905AA">
            <w:pPr>
              <w:pStyle w:val="TAC"/>
              <w:rPr>
                <w:rFonts w:cs="Arial"/>
                <w:szCs w:val="18"/>
              </w:rPr>
            </w:pPr>
            <w:r w:rsidRPr="00DE7B59">
              <w:rPr>
                <w:rFonts w:cs="Arial"/>
                <w:szCs w:val="18"/>
              </w:rPr>
              <w:t>188</w:t>
            </w:r>
          </w:p>
        </w:tc>
        <w:tc>
          <w:tcPr>
            <w:tcW w:w="1261" w:type="dxa"/>
            <w:vAlign w:val="center"/>
          </w:tcPr>
          <w:p w14:paraId="2365392D" w14:textId="77777777" w:rsidR="00236506" w:rsidRPr="00DE7B59" w:rsidRDefault="00236506" w:rsidP="000905AA">
            <w:pPr>
              <w:pStyle w:val="TAC"/>
              <w:rPr>
                <w:rFonts w:cs="Arial"/>
                <w:szCs w:val="18"/>
              </w:rPr>
            </w:pPr>
            <w:r w:rsidRPr="00DE7B59">
              <w:rPr>
                <w:rFonts w:cs="Arial"/>
                <w:szCs w:val="18"/>
              </w:rPr>
              <w:t>≤ 1364342</w:t>
            </w:r>
          </w:p>
        </w:tc>
        <w:tc>
          <w:tcPr>
            <w:tcW w:w="771" w:type="dxa"/>
            <w:vAlign w:val="center"/>
          </w:tcPr>
          <w:p w14:paraId="7D4F2FD0" w14:textId="77777777" w:rsidR="00236506" w:rsidRPr="00DE7B59" w:rsidRDefault="00236506" w:rsidP="000905AA">
            <w:pPr>
              <w:pStyle w:val="TAC"/>
              <w:rPr>
                <w:rFonts w:cs="Arial"/>
                <w:szCs w:val="18"/>
              </w:rPr>
            </w:pPr>
            <w:r w:rsidRPr="00DE7B59">
              <w:rPr>
                <w:rFonts w:cs="Arial"/>
                <w:szCs w:val="18"/>
              </w:rPr>
              <w:t>252</w:t>
            </w:r>
          </w:p>
        </w:tc>
        <w:tc>
          <w:tcPr>
            <w:tcW w:w="1507" w:type="dxa"/>
            <w:vAlign w:val="center"/>
          </w:tcPr>
          <w:p w14:paraId="61EA2ECE" w14:textId="77777777" w:rsidR="00236506" w:rsidRPr="00DE7B59" w:rsidRDefault="00236506" w:rsidP="000905AA">
            <w:pPr>
              <w:pStyle w:val="TAC"/>
              <w:rPr>
                <w:rFonts w:cs="Arial"/>
                <w:szCs w:val="18"/>
              </w:rPr>
            </w:pPr>
            <w:r w:rsidRPr="00DE7B59">
              <w:rPr>
                <w:rFonts w:cs="Arial"/>
                <w:szCs w:val="18"/>
              </w:rPr>
              <w:t>≤ 76380419</w:t>
            </w:r>
          </w:p>
        </w:tc>
      </w:tr>
      <w:tr w:rsidR="00236506" w:rsidRPr="00DE7B59" w14:paraId="0669DC96" w14:textId="77777777" w:rsidTr="000905AA">
        <w:trPr>
          <w:trHeight w:val="170"/>
          <w:jc w:val="center"/>
        </w:trPr>
        <w:tc>
          <w:tcPr>
            <w:tcW w:w="770" w:type="dxa"/>
            <w:shd w:val="clear" w:color="auto" w:fill="auto"/>
            <w:vAlign w:val="center"/>
          </w:tcPr>
          <w:p w14:paraId="0EC22DCC" w14:textId="77777777" w:rsidR="00236506" w:rsidRPr="00DE7B59" w:rsidRDefault="00236506" w:rsidP="000905AA">
            <w:pPr>
              <w:pStyle w:val="TAC"/>
              <w:rPr>
                <w:rFonts w:cs="Arial"/>
                <w:szCs w:val="18"/>
              </w:rPr>
            </w:pPr>
            <w:r w:rsidRPr="00DE7B59">
              <w:rPr>
                <w:rFonts w:cs="Arial"/>
                <w:szCs w:val="18"/>
              </w:rPr>
              <w:t>61</w:t>
            </w:r>
          </w:p>
        </w:tc>
        <w:tc>
          <w:tcPr>
            <w:tcW w:w="1016" w:type="dxa"/>
            <w:shd w:val="clear" w:color="auto" w:fill="auto"/>
            <w:vAlign w:val="center"/>
          </w:tcPr>
          <w:p w14:paraId="4A63AE2B" w14:textId="77777777" w:rsidR="00236506" w:rsidRPr="00DE7B59" w:rsidRDefault="00236506" w:rsidP="000905AA">
            <w:pPr>
              <w:pStyle w:val="TAC"/>
              <w:rPr>
                <w:rFonts w:cs="Arial"/>
                <w:szCs w:val="18"/>
              </w:rPr>
            </w:pPr>
            <w:r w:rsidRPr="00DE7B59">
              <w:rPr>
                <w:rFonts w:cs="Arial"/>
                <w:szCs w:val="18"/>
              </w:rPr>
              <w:t>≤ 464</w:t>
            </w:r>
          </w:p>
        </w:tc>
        <w:tc>
          <w:tcPr>
            <w:tcW w:w="771" w:type="dxa"/>
            <w:shd w:val="clear" w:color="auto" w:fill="auto"/>
            <w:vAlign w:val="center"/>
          </w:tcPr>
          <w:p w14:paraId="6D1D9743" w14:textId="77777777" w:rsidR="00236506" w:rsidRPr="00DE7B59" w:rsidRDefault="00236506" w:rsidP="000905AA">
            <w:pPr>
              <w:pStyle w:val="TAC"/>
              <w:rPr>
                <w:rFonts w:cs="Arial"/>
                <w:szCs w:val="18"/>
              </w:rPr>
            </w:pPr>
            <w:r w:rsidRPr="00DE7B59">
              <w:rPr>
                <w:rFonts w:cs="Arial"/>
                <w:szCs w:val="18"/>
              </w:rPr>
              <w:t>125</w:t>
            </w:r>
          </w:p>
        </w:tc>
        <w:tc>
          <w:tcPr>
            <w:tcW w:w="1016" w:type="dxa"/>
            <w:shd w:val="clear" w:color="auto" w:fill="auto"/>
            <w:vAlign w:val="center"/>
          </w:tcPr>
          <w:p w14:paraId="2340D7E8" w14:textId="77777777" w:rsidR="00236506" w:rsidRPr="00DE7B59" w:rsidRDefault="00236506" w:rsidP="000905AA">
            <w:pPr>
              <w:pStyle w:val="TAC"/>
              <w:rPr>
                <w:rFonts w:cs="Arial"/>
                <w:szCs w:val="18"/>
              </w:rPr>
            </w:pPr>
            <w:r w:rsidRPr="00DE7B59">
              <w:rPr>
                <w:rFonts w:cs="Arial"/>
                <w:szCs w:val="18"/>
              </w:rPr>
              <w:t>≤ 25953</w:t>
            </w:r>
          </w:p>
        </w:tc>
        <w:tc>
          <w:tcPr>
            <w:tcW w:w="771" w:type="dxa"/>
            <w:vAlign w:val="center"/>
          </w:tcPr>
          <w:p w14:paraId="09A7AEC9" w14:textId="77777777" w:rsidR="00236506" w:rsidRPr="00DE7B59" w:rsidRDefault="00236506" w:rsidP="000905AA">
            <w:pPr>
              <w:pStyle w:val="TAC"/>
              <w:rPr>
                <w:rFonts w:cs="Arial"/>
                <w:szCs w:val="18"/>
              </w:rPr>
            </w:pPr>
            <w:r w:rsidRPr="00DE7B59">
              <w:rPr>
                <w:rFonts w:cs="Arial"/>
                <w:szCs w:val="18"/>
              </w:rPr>
              <w:t>189</w:t>
            </w:r>
          </w:p>
        </w:tc>
        <w:tc>
          <w:tcPr>
            <w:tcW w:w="1261" w:type="dxa"/>
            <w:vAlign w:val="center"/>
          </w:tcPr>
          <w:p w14:paraId="00E8FDC9" w14:textId="77777777" w:rsidR="00236506" w:rsidRPr="00DE7B59" w:rsidRDefault="00236506" w:rsidP="000905AA">
            <w:pPr>
              <w:pStyle w:val="TAC"/>
              <w:rPr>
                <w:rFonts w:cs="Arial"/>
                <w:szCs w:val="18"/>
              </w:rPr>
            </w:pPr>
            <w:r w:rsidRPr="00DE7B59">
              <w:rPr>
                <w:rFonts w:cs="Arial"/>
                <w:szCs w:val="18"/>
              </w:rPr>
              <w:t>≤ 1452903</w:t>
            </w:r>
          </w:p>
        </w:tc>
        <w:tc>
          <w:tcPr>
            <w:tcW w:w="771" w:type="dxa"/>
            <w:vAlign w:val="center"/>
          </w:tcPr>
          <w:p w14:paraId="055CB44E" w14:textId="77777777" w:rsidR="00236506" w:rsidRPr="00DE7B59" w:rsidRDefault="00236506" w:rsidP="000905AA">
            <w:pPr>
              <w:pStyle w:val="TAC"/>
              <w:rPr>
                <w:rFonts w:cs="Arial"/>
                <w:szCs w:val="18"/>
              </w:rPr>
            </w:pPr>
            <w:r w:rsidRPr="00DE7B59">
              <w:rPr>
                <w:rFonts w:cs="Arial"/>
                <w:szCs w:val="18"/>
              </w:rPr>
              <w:t>253</w:t>
            </w:r>
          </w:p>
        </w:tc>
        <w:tc>
          <w:tcPr>
            <w:tcW w:w="1507" w:type="dxa"/>
            <w:vAlign w:val="center"/>
          </w:tcPr>
          <w:p w14:paraId="507DD539" w14:textId="77777777" w:rsidR="00236506" w:rsidRPr="00DE7B59" w:rsidRDefault="00236506" w:rsidP="000905AA">
            <w:pPr>
              <w:pStyle w:val="TAC"/>
              <w:rPr>
                <w:rFonts w:cs="Arial"/>
                <w:szCs w:val="18"/>
              </w:rPr>
            </w:pPr>
            <w:r w:rsidRPr="00DE7B59">
              <w:rPr>
                <w:rFonts w:cs="Arial"/>
                <w:szCs w:val="18"/>
              </w:rPr>
              <w:t>≤ 81338368</w:t>
            </w:r>
          </w:p>
        </w:tc>
      </w:tr>
      <w:tr w:rsidR="00236506" w:rsidRPr="00DE7B59" w14:paraId="6597289F" w14:textId="77777777" w:rsidTr="000905AA">
        <w:trPr>
          <w:trHeight w:val="170"/>
          <w:jc w:val="center"/>
        </w:trPr>
        <w:tc>
          <w:tcPr>
            <w:tcW w:w="770" w:type="dxa"/>
            <w:shd w:val="clear" w:color="auto" w:fill="auto"/>
            <w:vAlign w:val="center"/>
          </w:tcPr>
          <w:p w14:paraId="264017CC" w14:textId="77777777" w:rsidR="00236506" w:rsidRPr="00DE7B59" w:rsidRDefault="00236506" w:rsidP="000905AA">
            <w:pPr>
              <w:pStyle w:val="TAC"/>
              <w:rPr>
                <w:rFonts w:cs="Arial"/>
                <w:szCs w:val="18"/>
              </w:rPr>
            </w:pPr>
            <w:r w:rsidRPr="00DE7B59">
              <w:rPr>
                <w:rFonts w:cs="Arial"/>
                <w:szCs w:val="18"/>
              </w:rPr>
              <w:t>62</w:t>
            </w:r>
          </w:p>
        </w:tc>
        <w:tc>
          <w:tcPr>
            <w:tcW w:w="1016" w:type="dxa"/>
            <w:shd w:val="clear" w:color="auto" w:fill="auto"/>
            <w:vAlign w:val="center"/>
          </w:tcPr>
          <w:p w14:paraId="03DDB485" w14:textId="77777777" w:rsidR="00236506" w:rsidRPr="00DE7B59" w:rsidRDefault="00236506" w:rsidP="000905AA">
            <w:pPr>
              <w:pStyle w:val="TAC"/>
              <w:rPr>
                <w:rFonts w:cs="Arial"/>
                <w:szCs w:val="18"/>
              </w:rPr>
            </w:pPr>
            <w:r w:rsidRPr="00DE7B59">
              <w:rPr>
                <w:rFonts w:cs="Arial"/>
                <w:szCs w:val="18"/>
              </w:rPr>
              <w:t>≤ 494</w:t>
            </w:r>
          </w:p>
        </w:tc>
        <w:tc>
          <w:tcPr>
            <w:tcW w:w="771" w:type="dxa"/>
            <w:shd w:val="clear" w:color="auto" w:fill="auto"/>
            <w:vAlign w:val="center"/>
          </w:tcPr>
          <w:p w14:paraId="6B6309C3" w14:textId="77777777" w:rsidR="00236506" w:rsidRPr="00DE7B59" w:rsidRDefault="00236506" w:rsidP="000905AA">
            <w:pPr>
              <w:pStyle w:val="TAC"/>
              <w:rPr>
                <w:rFonts w:cs="Arial"/>
                <w:szCs w:val="18"/>
              </w:rPr>
            </w:pPr>
            <w:r w:rsidRPr="00DE7B59">
              <w:rPr>
                <w:rFonts w:cs="Arial"/>
                <w:szCs w:val="18"/>
              </w:rPr>
              <w:t>126</w:t>
            </w:r>
          </w:p>
        </w:tc>
        <w:tc>
          <w:tcPr>
            <w:tcW w:w="1016" w:type="dxa"/>
            <w:shd w:val="clear" w:color="auto" w:fill="auto"/>
            <w:vAlign w:val="center"/>
          </w:tcPr>
          <w:p w14:paraId="517A6790" w14:textId="77777777" w:rsidR="00236506" w:rsidRPr="00DE7B59" w:rsidRDefault="00236506" w:rsidP="000905AA">
            <w:pPr>
              <w:pStyle w:val="TAC"/>
              <w:rPr>
                <w:rFonts w:cs="Arial"/>
                <w:szCs w:val="18"/>
              </w:rPr>
            </w:pPr>
            <w:r w:rsidRPr="00DE7B59">
              <w:rPr>
                <w:rFonts w:cs="Arial"/>
                <w:szCs w:val="18"/>
              </w:rPr>
              <w:t>≤ 27638</w:t>
            </w:r>
          </w:p>
        </w:tc>
        <w:tc>
          <w:tcPr>
            <w:tcW w:w="771" w:type="dxa"/>
            <w:vAlign w:val="center"/>
          </w:tcPr>
          <w:p w14:paraId="5FE3E48A" w14:textId="77777777" w:rsidR="00236506" w:rsidRPr="00DE7B59" w:rsidRDefault="00236506" w:rsidP="000905AA">
            <w:pPr>
              <w:pStyle w:val="TAC"/>
              <w:rPr>
                <w:rFonts w:cs="Arial"/>
                <w:szCs w:val="18"/>
              </w:rPr>
            </w:pPr>
            <w:r w:rsidRPr="00DE7B59">
              <w:rPr>
                <w:rFonts w:cs="Arial"/>
                <w:szCs w:val="18"/>
              </w:rPr>
              <w:t>190</w:t>
            </w:r>
          </w:p>
        </w:tc>
        <w:tc>
          <w:tcPr>
            <w:tcW w:w="1261" w:type="dxa"/>
            <w:vAlign w:val="center"/>
          </w:tcPr>
          <w:p w14:paraId="44C36B2F" w14:textId="77777777" w:rsidR="00236506" w:rsidRPr="00DE7B59" w:rsidRDefault="00236506" w:rsidP="000905AA">
            <w:pPr>
              <w:pStyle w:val="TAC"/>
              <w:rPr>
                <w:rFonts w:cs="Arial"/>
                <w:szCs w:val="18"/>
              </w:rPr>
            </w:pPr>
            <w:r w:rsidRPr="00DE7B59">
              <w:rPr>
                <w:rFonts w:cs="Arial"/>
                <w:szCs w:val="18"/>
              </w:rPr>
              <w:t>≤ 1547213</w:t>
            </w:r>
          </w:p>
        </w:tc>
        <w:tc>
          <w:tcPr>
            <w:tcW w:w="771" w:type="dxa"/>
            <w:vAlign w:val="center"/>
          </w:tcPr>
          <w:p w14:paraId="17F3B6E1" w14:textId="77777777" w:rsidR="00236506" w:rsidRPr="00DE7B59" w:rsidRDefault="00236506" w:rsidP="000905AA">
            <w:pPr>
              <w:pStyle w:val="TAC"/>
              <w:rPr>
                <w:rFonts w:cs="Arial"/>
                <w:szCs w:val="18"/>
              </w:rPr>
            </w:pPr>
            <w:r w:rsidRPr="00DE7B59">
              <w:rPr>
                <w:rFonts w:cs="Arial"/>
                <w:szCs w:val="18"/>
              </w:rPr>
              <w:t>254</w:t>
            </w:r>
          </w:p>
        </w:tc>
        <w:tc>
          <w:tcPr>
            <w:tcW w:w="1507" w:type="dxa"/>
            <w:vAlign w:val="center"/>
          </w:tcPr>
          <w:p w14:paraId="7BBB902E" w14:textId="77777777" w:rsidR="00236506" w:rsidRPr="00DE7B59" w:rsidRDefault="00236506" w:rsidP="000905AA">
            <w:pPr>
              <w:pStyle w:val="TAC"/>
              <w:rPr>
                <w:rFonts w:cs="Arial"/>
                <w:szCs w:val="18"/>
              </w:rPr>
            </w:pPr>
            <w:r w:rsidRPr="00DE7B59">
              <w:rPr>
                <w:rFonts w:cs="Arial"/>
                <w:szCs w:val="18"/>
                <w:lang w:eastAsia="ko-KR"/>
              </w:rPr>
              <w:t xml:space="preserve">&gt; </w:t>
            </w:r>
            <w:r w:rsidRPr="00DE7B59">
              <w:rPr>
                <w:rFonts w:cs="Arial"/>
                <w:szCs w:val="18"/>
              </w:rPr>
              <w:t>81338368</w:t>
            </w:r>
          </w:p>
        </w:tc>
      </w:tr>
      <w:tr w:rsidR="00236506" w:rsidRPr="00DE7B59" w14:paraId="35A38313" w14:textId="77777777" w:rsidTr="000905AA">
        <w:trPr>
          <w:trHeight w:val="170"/>
          <w:jc w:val="center"/>
        </w:trPr>
        <w:tc>
          <w:tcPr>
            <w:tcW w:w="770" w:type="dxa"/>
            <w:shd w:val="clear" w:color="auto" w:fill="auto"/>
            <w:vAlign w:val="center"/>
          </w:tcPr>
          <w:p w14:paraId="72FE5BF6" w14:textId="77777777" w:rsidR="00236506" w:rsidRPr="00DE7B59" w:rsidRDefault="00236506" w:rsidP="000905AA">
            <w:pPr>
              <w:pStyle w:val="TAC"/>
              <w:rPr>
                <w:rFonts w:cs="Arial"/>
                <w:szCs w:val="18"/>
              </w:rPr>
            </w:pPr>
            <w:r w:rsidRPr="00DE7B59">
              <w:rPr>
                <w:rFonts w:cs="Arial"/>
                <w:szCs w:val="18"/>
              </w:rPr>
              <w:t>63</w:t>
            </w:r>
          </w:p>
        </w:tc>
        <w:tc>
          <w:tcPr>
            <w:tcW w:w="1016" w:type="dxa"/>
            <w:shd w:val="clear" w:color="auto" w:fill="auto"/>
            <w:vAlign w:val="center"/>
          </w:tcPr>
          <w:p w14:paraId="231AE468" w14:textId="77777777" w:rsidR="00236506" w:rsidRPr="00DE7B59" w:rsidRDefault="00236506" w:rsidP="000905AA">
            <w:pPr>
              <w:pStyle w:val="TAC"/>
              <w:rPr>
                <w:rFonts w:cs="Arial"/>
                <w:szCs w:val="18"/>
              </w:rPr>
            </w:pPr>
            <w:r w:rsidRPr="00DE7B59">
              <w:rPr>
                <w:rFonts w:cs="Arial"/>
                <w:szCs w:val="18"/>
              </w:rPr>
              <w:t>≤ 526</w:t>
            </w:r>
          </w:p>
        </w:tc>
        <w:tc>
          <w:tcPr>
            <w:tcW w:w="771" w:type="dxa"/>
            <w:shd w:val="clear" w:color="auto" w:fill="auto"/>
            <w:vAlign w:val="center"/>
          </w:tcPr>
          <w:p w14:paraId="59B91CF5" w14:textId="77777777" w:rsidR="00236506" w:rsidRPr="00DE7B59" w:rsidRDefault="00236506" w:rsidP="000905AA">
            <w:pPr>
              <w:pStyle w:val="TAC"/>
              <w:rPr>
                <w:rFonts w:cs="Arial"/>
                <w:szCs w:val="18"/>
              </w:rPr>
            </w:pPr>
            <w:r w:rsidRPr="00DE7B59">
              <w:rPr>
                <w:rFonts w:cs="Arial"/>
                <w:szCs w:val="18"/>
              </w:rPr>
              <w:t>127</w:t>
            </w:r>
          </w:p>
        </w:tc>
        <w:tc>
          <w:tcPr>
            <w:tcW w:w="1016" w:type="dxa"/>
            <w:shd w:val="clear" w:color="auto" w:fill="auto"/>
            <w:vAlign w:val="center"/>
          </w:tcPr>
          <w:p w14:paraId="2D98BF2B" w14:textId="77777777" w:rsidR="00236506" w:rsidRPr="00DE7B59" w:rsidRDefault="00236506" w:rsidP="000905AA">
            <w:pPr>
              <w:pStyle w:val="TAC"/>
              <w:rPr>
                <w:rFonts w:cs="Arial"/>
                <w:szCs w:val="18"/>
              </w:rPr>
            </w:pPr>
            <w:r w:rsidRPr="00DE7B59">
              <w:t xml:space="preserve">≤ </w:t>
            </w:r>
            <w:r w:rsidRPr="00DE7B59">
              <w:rPr>
                <w:rFonts w:cs="Arial"/>
                <w:szCs w:val="18"/>
              </w:rPr>
              <w:t>29431</w:t>
            </w:r>
          </w:p>
        </w:tc>
        <w:tc>
          <w:tcPr>
            <w:tcW w:w="771" w:type="dxa"/>
            <w:vAlign w:val="center"/>
          </w:tcPr>
          <w:p w14:paraId="57EA9821" w14:textId="77777777" w:rsidR="00236506" w:rsidRPr="00DE7B59" w:rsidRDefault="00236506" w:rsidP="000905AA">
            <w:pPr>
              <w:pStyle w:val="TAC"/>
              <w:rPr>
                <w:rFonts w:cs="Arial"/>
                <w:szCs w:val="18"/>
              </w:rPr>
            </w:pPr>
            <w:r w:rsidRPr="00DE7B59">
              <w:rPr>
                <w:rFonts w:cs="Arial"/>
                <w:szCs w:val="18"/>
              </w:rPr>
              <w:t>191</w:t>
            </w:r>
          </w:p>
        </w:tc>
        <w:tc>
          <w:tcPr>
            <w:tcW w:w="1261" w:type="dxa"/>
            <w:vAlign w:val="center"/>
          </w:tcPr>
          <w:p w14:paraId="5DDB1D14" w14:textId="77777777" w:rsidR="00236506" w:rsidRPr="00DE7B59" w:rsidRDefault="00236506" w:rsidP="000905AA">
            <w:pPr>
              <w:pStyle w:val="TAC"/>
              <w:rPr>
                <w:rFonts w:cs="Arial"/>
                <w:szCs w:val="18"/>
              </w:rPr>
            </w:pPr>
            <w:r w:rsidRPr="00DE7B59">
              <w:t xml:space="preserve">≤ </w:t>
            </w:r>
            <w:r w:rsidRPr="00DE7B59">
              <w:rPr>
                <w:rFonts w:cs="Arial"/>
                <w:szCs w:val="18"/>
              </w:rPr>
              <w:t>1647644</w:t>
            </w:r>
          </w:p>
        </w:tc>
        <w:tc>
          <w:tcPr>
            <w:tcW w:w="771" w:type="dxa"/>
            <w:vAlign w:val="center"/>
          </w:tcPr>
          <w:p w14:paraId="39F7621B" w14:textId="77777777" w:rsidR="00236506" w:rsidRPr="00DE7B59" w:rsidRDefault="00236506" w:rsidP="000905AA">
            <w:pPr>
              <w:pStyle w:val="TAC"/>
              <w:rPr>
                <w:rFonts w:cs="Arial"/>
                <w:szCs w:val="18"/>
              </w:rPr>
            </w:pPr>
            <w:r w:rsidRPr="00DE7B59">
              <w:rPr>
                <w:rFonts w:cs="Arial"/>
                <w:szCs w:val="18"/>
              </w:rPr>
              <w:t>255</w:t>
            </w:r>
          </w:p>
        </w:tc>
        <w:tc>
          <w:tcPr>
            <w:tcW w:w="1507" w:type="dxa"/>
            <w:vAlign w:val="center"/>
          </w:tcPr>
          <w:p w14:paraId="627B777B" w14:textId="77777777" w:rsidR="00236506" w:rsidRPr="00DE7B59" w:rsidRDefault="00236506" w:rsidP="000905AA">
            <w:pPr>
              <w:pStyle w:val="TAC"/>
              <w:rPr>
                <w:rFonts w:cs="Arial"/>
                <w:szCs w:val="18"/>
                <w:lang w:eastAsia="ko-KR"/>
              </w:rPr>
            </w:pPr>
            <w:r w:rsidRPr="00DE7B59">
              <w:rPr>
                <w:rFonts w:cs="Arial"/>
                <w:szCs w:val="18"/>
                <w:lang w:eastAsia="ko-KR"/>
              </w:rPr>
              <w:t>Reserved</w:t>
            </w:r>
          </w:p>
        </w:tc>
      </w:tr>
    </w:tbl>
    <w:p w14:paraId="5CE83E20" w14:textId="77777777" w:rsidR="00236506" w:rsidRPr="00DE7B59" w:rsidRDefault="00236506" w:rsidP="00236506">
      <w:pPr>
        <w:rPr>
          <w:lang w:eastAsia="ko-KR"/>
        </w:rPr>
      </w:pPr>
    </w:p>
    <w:p w14:paraId="54A443BD" w14:textId="77777777" w:rsidR="00236506" w:rsidRPr="00DE7B59" w:rsidRDefault="00236506" w:rsidP="00236506">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506" w:rsidRPr="00DE7B59" w14:paraId="5B3AB739" w14:textId="77777777" w:rsidTr="000905AA">
        <w:trPr>
          <w:jc w:val="center"/>
        </w:trPr>
        <w:tc>
          <w:tcPr>
            <w:tcW w:w="719" w:type="dxa"/>
            <w:noWrap/>
          </w:tcPr>
          <w:p w14:paraId="3CC79C00" w14:textId="77777777" w:rsidR="00236506" w:rsidRPr="00DE7B59" w:rsidRDefault="00236506" w:rsidP="000905AA">
            <w:pPr>
              <w:pStyle w:val="TAH"/>
              <w:rPr>
                <w:lang w:eastAsia="ko-KR"/>
              </w:rPr>
            </w:pPr>
            <w:r w:rsidRPr="00DE7B59">
              <w:rPr>
                <w:bCs/>
                <w:lang w:eastAsia="ko-KR"/>
              </w:rPr>
              <w:t>Index</w:t>
            </w:r>
          </w:p>
        </w:tc>
        <w:tc>
          <w:tcPr>
            <w:tcW w:w="1827" w:type="dxa"/>
            <w:noWrap/>
          </w:tcPr>
          <w:p w14:paraId="50B88CE2" w14:textId="77777777" w:rsidR="00236506" w:rsidRPr="00DE7B59" w:rsidRDefault="00236506" w:rsidP="000905AA">
            <w:pPr>
              <w:pStyle w:val="TAH"/>
              <w:rPr>
                <w:lang w:eastAsia="ko-KR"/>
              </w:rPr>
            </w:pPr>
            <w:r w:rsidRPr="00DE7B59">
              <w:rPr>
                <w:bCs/>
                <w:lang w:eastAsia="ko-KR"/>
              </w:rPr>
              <w:t>BS value</w:t>
            </w:r>
          </w:p>
        </w:tc>
        <w:tc>
          <w:tcPr>
            <w:tcW w:w="992" w:type="dxa"/>
            <w:noWrap/>
          </w:tcPr>
          <w:p w14:paraId="53018E9F" w14:textId="77777777" w:rsidR="00236506" w:rsidRPr="00DE7B59" w:rsidRDefault="00236506" w:rsidP="000905AA">
            <w:pPr>
              <w:pStyle w:val="TAH"/>
              <w:rPr>
                <w:lang w:eastAsia="ko-KR"/>
              </w:rPr>
            </w:pPr>
            <w:r w:rsidRPr="00DE7B59">
              <w:rPr>
                <w:bCs/>
                <w:lang w:eastAsia="ko-KR"/>
              </w:rPr>
              <w:t>Index</w:t>
            </w:r>
          </w:p>
        </w:tc>
        <w:tc>
          <w:tcPr>
            <w:tcW w:w="1276" w:type="dxa"/>
            <w:noWrap/>
          </w:tcPr>
          <w:p w14:paraId="7DC93F67" w14:textId="77777777" w:rsidR="00236506" w:rsidRPr="00DE7B59" w:rsidRDefault="00236506" w:rsidP="000905AA">
            <w:pPr>
              <w:pStyle w:val="TAH"/>
              <w:rPr>
                <w:lang w:eastAsia="ko-KR"/>
              </w:rPr>
            </w:pPr>
            <w:r w:rsidRPr="00DE7B59">
              <w:rPr>
                <w:bCs/>
                <w:lang w:eastAsia="ko-KR"/>
              </w:rPr>
              <w:t>BS value</w:t>
            </w:r>
          </w:p>
        </w:tc>
        <w:tc>
          <w:tcPr>
            <w:tcW w:w="853" w:type="dxa"/>
            <w:noWrap/>
          </w:tcPr>
          <w:p w14:paraId="2C9243DC" w14:textId="77777777" w:rsidR="00236506" w:rsidRPr="00DE7B59" w:rsidRDefault="00236506" w:rsidP="000905AA">
            <w:pPr>
              <w:pStyle w:val="TAH"/>
              <w:rPr>
                <w:lang w:eastAsia="ko-KR"/>
              </w:rPr>
            </w:pPr>
            <w:r w:rsidRPr="00DE7B59">
              <w:rPr>
                <w:bCs/>
                <w:lang w:eastAsia="ko-KR"/>
              </w:rPr>
              <w:t>Index</w:t>
            </w:r>
          </w:p>
        </w:tc>
        <w:tc>
          <w:tcPr>
            <w:tcW w:w="1275" w:type="dxa"/>
            <w:noWrap/>
          </w:tcPr>
          <w:p w14:paraId="02422911" w14:textId="77777777" w:rsidR="00236506" w:rsidRPr="00DE7B59" w:rsidRDefault="00236506" w:rsidP="000905AA">
            <w:pPr>
              <w:pStyle w:val="TAH"/>
              <w:rPr>
                <w:lang w:eastAsia="ko-KR"/>
              </w:rPr>
            </w:pPr>
            <w:r w:rsidRPr="00DE7B59">
              <w:rPr>
                <w:bCs/>
                <w:lang w:eastAsia="ko-KR"/>
              </w:rPr>
              <w:t>BS Value</w:t>
            </w:r>
          </w:p>
        </w:tc>
        <w:tc>
          <w:tcPr>
            <w:tcW w:w="709" w:type="dxa"/>
            <w:noWrap/>
          </w:tcPr>
          <w:p w14:paraId="3F2E11FF" w14:textId="77777777" w:rsidR="00236506" w:rsidRPr="00DE7B59" w:rsidRDefault="00236506" w:rsidP="000905AA">
            <w:pPr>
              <w:pStyle w:val="TAH"/>
              <w:rPr>
                <w:lang w:eastAsia="ko-KR"/>
              </w:rPr>
            </w:pPr>
            <w:r w:rsidRPr="00DE7B59">
              <w:rPr>
                <w:bCs/>
                <w:lang w:eastAsia="ko-KR"/>
              </w:rPr>
              <w:t>Index</w:t>
            </w:r>
          </w:p>
        </w:tc>
        <w:tc>
          <w:tcPr>
            <w:tcW w:w="1132" w:type="dxa"/>
            <w:noWrap/>
          </w:tcPr>
          <w:p w14:paraId="65752C8B" w14:textId="77777777" w:rsidR="00236506" w:rsidRPr="00DE7B59" w:rsidRDefault="00236506" w:rsidP="000905AA">
            <w:pPr>
              <w:pStyle w:val="TAH"/>
              <w:rPr>
                <w:lang w:eastAsia="ko-KR"/>
              </w:rPr>
            </w:pPr>
            <w:r w:rsidRPr="00DE7B59">
              <w:rPr>
                <w:bCs/>
                <w:lang w:eastAsia="ko-KR"/>
              </w:rPr>
              <w:t>BS Value</w:t>
            </w:r>
          </w:p>
        </w:tc>
      </w:tr>
      <w:tr w:rsidR="00236506" w:rsidRPr="00DE7B59" w14:paraId="59DD9276" w14:textId="77777777" w:rsidTr="000905AA">
        <w:trPr>
          <w:jc w:val="center"/>
        </w:trPr>
        <w:tc>
          <w:tcPr>
            <w:tcW w:w="719" w:type="dxa"/>
            <w:noWrap/>
            <w:hideMark/>
          </w:tcPr>
          <w:p w14:paraId="7693E0AB" w14:textId="77777777" w:rsidR="00236506" w:rsidRPr="00DE7B59" w:rsidRDefault="00236506" w:rsidP="000905AA">
            <w:pPr>
              <w:pStyle w:val="TAL"/>
              <w:jc w:val="center"/>
              <w:rPr>
                <w:lang w:eastAsia="ko-KR"/>
              </w:rPr>
            </w:pPr>
            <w:r w:rsidRPr="00DE7B59">
              <w:rPr>
                <w:lang w:eastAsia="ko-KR"/>
              </w:rPr>
              <w:t>0</w:t>
            </w:r>
          </w:p>
        </w:tc>
        <w:tc>
          <w:tcPr>
            <w:tcW w:w="1827" w:type="dxa"/>
            <w:noWrap/>
            <w:hideMark/>
          </w:tcPr>
          <w:p w14:paraId="221EED98" w14:textId="77777777" w:rsidR="00236506" w:rsidRPr="00DE7B59" w:rsidRDefault="00236506" w:rsidP="000905AA">
            <w:pPr>
              <w:pStyle w:val="TAL"/>
              <w:jc w:val="center"/>
              <w:rPr>
                <w:lang w:eastAsia="ko-KR"/>
              </w:rPr>
            </w:pPr>
            <w:bookmarkStart w:id="66" w:name="_Hlk151985325"/>
            <w:r w:rsidRPr="00DE7B59">
              <w:rPr>
                <w:lang w:eastAsia="ko-KR"/>
              </w:rPr>
              <w:t>&gt; 4751 and ≤ 5000</w:t>
            </w:r>
            <w:bookmarkEnd w:id="66"/>
          </w:p>
        </w:tc>
        <w:tc>
          <w:tcPr>
            <w:tcW w:w="992" w:type="dxa"/>
            <w:noWrap/>
            <w:hideMark/>
          </w:tcPr>
          <w:p w14:paraId="178DA23C" w14:textId="77777777" w:rsidR="00236506" w:rsidRPr="00DE7B59" w:rsidRDefault="00236506" w:rsidP="000905AA">
            <w:pPr>
              <w:pStyle w:val="TAL"/>
              <w:jc w:val="center"/>
              <w:rPr>
                <w:lang w:eastAsia="ko-KR"/>
              </w:rPr>
            </w:pPr>
            <w:r w:rsidRPr="00DE7B59">
              <w:rPr>
                <w:lang w:eastAsia="ko-KR"/>
              </w:rPr>
              <w:t>64</w:t>
            </w:r>
          </w:p>
        </w:tc>
        <w:tc>
          <w:tcPr>
            <w:tcW w:w="1276" w:type="dxa"/>
            <w:noWrap/>
            <w:hideMark/>
          </w:tcPr>
          <w:p w14:paraId="2F958C3F" w14:textId="77777777" w:rsidR="00236506" w:rsidRPr="00DE7B59" w:rsidRDefault="00236506" w:rsidP="000905AA">
            <w:pPr>
              <w:pStyle w:val="TAL"/>
              <w:jc w:val="center"/>
              <w:rPr>
                <w:lang w:eastAsia="ko-KR"/>
              </w:rPr>
            </w:pPr>
            <w:r w:rsidRPr="00DE7B59">
              <w:rPr>
                <w:lang w:eastAsia="ko-KR"/>
              </w:rPr>
              <w:t>≤ 17584</w:t>
            </w:r>
          </w:p>
        </w:tc>
        <w:tc>
          <w:tcPr>
            <w:tcW w:w="853" w:type="dxa"/>
            <w:noWrap/>
            <w:hideMark/>
          </w:tcPr>
          <w:p w14:paraId="17322C6C" w14:textId="77777777" w:rsidR="00236506" w:rsidRPr="00DE7B59" w:rsidRDefault="00236506" w:rsidP="000905AA">
            <w:pPr>
              <w:pStyle w:val="TAL"/>
              <w:jc w:val="center"/>
              <w:rPr>
                <w:lang w:eastAsia="ko-KR"/>
              </w:rPr>
            </w:pPr>
            <w:r w:rsidRPr="00DE7B59">
              <w:rPr>
                <w:lang w:eastAsia="ko-KR"/>
              </w:rPr>
              <w:t>128</w:t>
            </w:r>
          </w:p>
        </w:tc>
        <w:tc>
          <w:tcPr>
            <w:tcW w:w="1275" w:type="dxa"/>
            <w:noWrap/>
            <w:hideMark/>
          </w:tcPr>
          <w:p w14:paraId="7ADEF569" w14:textId="77777777" w:rsidR="00236506" w:rsidRPr="00DE7B59" w:rsidRDefault="00236506" w:rsidP="000905AA">
            <w:pPr>
              <w:pStyle w:val="TAL"/>
              <w:jc w:val="center"/>
              <w:rPr>
                <w:lang w:eastAsia="ko-KR"/>
              </w:rPr>
            </w:pPr>
            <w:r w:rsidRPr="00DE7B59">
              <w:rPr>
                <w:lang w:eastAsia="ko-KR"/>
              </w:rPr>
              <w:t>≤ 61841</w:t>
            </w:r>
          </w:p>
        </w:tc>
        <w:tc>
          <w:tcPr>
            <w:tcW w:w="709" w:type="dxa"/>
            <w:noWrap/>
            <w:hideMark/>
          </w:tcPr>
          <w:p w14:paraId="5679B69A" w14:textId="77777777" w:rsidR="00236506" w:rsidRPr="00DE7B59" w:rsidRDefault="00236506" w:rsidP="000905AA">
            <w:pPr>
              <w:pStyle w:val="TAL"/>
              <w:jc w:val="center"/>
              <w:rPr>
                <w:lang w:eastAsia="ko-KR"/>
              </w:rPr>
            </w:pPr>
            <w:r w:rsidRPr="00DE7B59">
              <w:rPr>
                <w:lang w:eastAsia="ko-KR"/>
              </w:rPr>
              <w:t>192</w:t>
            </w:r>
          </w:p>
        </w:tc>
        <w:tc>
          <w:tcPr>
            <w:tcW w:w="1132" w:type="dxa"/>
            <w:noWrap/>
            <w:hideMark/>
          </w:tcPr>
          <w:p w14:paraId="165F1CB9" w14:textId="77777777" w:rsidR="00236506" w:rsidRPr="00DE7B59" w:rsidRDefault="00236506" w:rsidP="000905AA">
            <w:pPr>
              <w:pStyle w:val="TAL"/>
              <w:jc w:val="center"/>
              <w:rPr>
                <w:lang w:eastAsia="ko-KR"/>
              </w:rPr>
            </w:pPr>
            <w:r w:rsidRPr="00DE7B59">
              <w:rPr>
                <w:lang w:eastAsia="ko-KR"/>
              </w:rPr>
              <w:t>≤ 217489</w:t>
            </w:r>
          </w:p>
        </w:tc>
      </w:tr>
      <w:tr w:rsidR="00236506" w:rsidRPr="00DE7B59" w14:paraId="0B7B7EAB" w14:textId="77777777" w:rsidTr="000905AA">
        <w:trPr>
          <w:jc w:val="center"/>
        </w:trPr>
        <w:tc>
          <w:tcPr>
            <w:tcW w:w="719" w:type="dxa"/>
            <w:noWrap/>
            <w:hideMark/>
          </w:tcPr>
          <w:p w14:paraId="2448ADFB" w14:textId="77777777" w:rsidR="00236506" w:rsidRPr="00DE7B59" w:rsidRDefault="00236506" w:rsidP="000905AA">
            <w:pPr>
              <w:pStyle w:val="TAL"/>
              <w:jc w:val="center"/>
              <w:rPr>
                <w:lang w:eastAsia="ko-KR"/>
              </w:rPr>
            </w:pPr>
            <w:r w:rsidRPr="00DE7B59">
              <w:rPr>
                <w:lang w:eastAsia="ko-KR"/>
              </w:rPr>
              <w:t>1</w:t>
            </w:r>
          </w:p>
        </w:tc>
        <w:tc>
          <w:tcPr>
            <w:tcW w:w="1827" w:type="dxa"/>
            <w:noWrap/>
            <w:hideMark/>
          </w:tcPr>
          <w:p w14:paraId="13474C5B" w14:textId="77777777" w:rsidR="00236506" w:rsidRPr="00DE7B59" w:rsidRDefault="00236506" w:rsidP="000905AA">
            <w:pPr>
              <w:pStyle w:val="TAL"/>
              <w:jc w:val="center"/>
              <w:rPr>
                <w:lang w:eastAsia="ko-KR"/>
              </w:rPr>
            </w:pPr>
            <w:r w:rsidRPr="00DE7B59">
              <w:rPr>
                <w:lang w:eastAsia="ko-KR"/>
              </w:rPr>
              <w:t>≤ 5099</w:t>
            </w:r>
          </w:p>
        </w:tc>
        <w:tc>
          <w:tcPr>
            <w:tcW w:w="992" w:type="dxa"/>
            <w:noWrap/>
            <w:hideMark/>
          </w:tcPr>
          <w:p w14:paraId="3148EE31" w14:textId="77777777" w:rsidR="00236506" w:rsidRPr="00DE7B59" w:rsidRDefault="00236506" w:rsidP="000905AA">
            <w:pPr>
              <w:pStyle w:val="TAL"/>
              <w:jc w:val="center"/>
              <w:rPr>
                <w:lang w:eastAsia="ko-KR"/>
              </w:rPr>
            </w:pPr>
            <w:r w:rsidRPr="00DE7B59">
              <w:rPr>
                <w:lang w:eastAsia="ko-KR"/>
              </w:rPr>
              <w:t>65</w:t>
            </w:r>
          </w:p>
        </w:tc>
        <w:tc>
          <w:tcPr>
            <w:tcW w:w="1276" w:type="dxa"/>
            <w:noWrap/>
            <w:hideMark/>
          </w:tcPr>
          <w:p w14:paraId="55E68AF1" w14:textId="77777777" w:rsidR="00236506" w:rsidRPr="00DE7B59" w:rsidRDefault="00236506" w:rsidP="000905AA">
            <w:pPr>
              <w:pStyle w:val="TAL"/>
              <w:jc w:val="center"/>
              <w:rPr>
                <w:lang w:eastAsia="ko-KR"/>
              </w:rPr>
            </w:pPr>
            <w:r w:rsidRPr="00DE7B59">
              <w:rPr>
                <w:lang w:eastAsia="ko-KR"/>
              </w:rPr>
              <w:t>≤ 17933</w:t>
            </w:r>
          </w:p>
        </w:tc>
        <w:tc>
          <w:tcPr>
            <w:tcW w:w="853" w:type="dxa"/>
            <w:noWrap/>
            <w:hideMark/>
          </w:tcPr>
          <w:p w14:paraId="086D21C9" w14:textId="77777777" w:rsidR="00236506" w:rsidRPr="00DE7B59" w:rsidRDefault="00236506" w:rsidP="000905AA">
            <w:pPr>
              <w:pStyle w:val="TAL"/>
              <w:jc w:val="center"/>
              <w:rPr>
                <w:lang w:eastAsia="ko-KR"/>
              </w:rPr>
            </w:pPr>
            <w:r w:rsidRPr="00DE7B59">
              <w:rPr>
                <w:lang w:eastAsia="ko-KR"/>
              </w:rPr>
              <w:t>129</w:t>
            </w:r>
          </w:p>
        </w:tc>
        <w:tc>
          <w:tcPr>
            <w:tcW w:w="1275" w:type="dxa"/>
            <w:noWrap/>
            <w:hideMark/>
          </w:tcPr>
          <w:p w14:paraId="5DB5D484" w14:textId="77777777" w:rsidR="00236506" w:rsidRPr="00DE7B59" w:rsidRDefault="00236506" w:rsidP="000905AA">
            <w:pPr>
              <w:pStyle w:val="TAL"/>
              <w:jc w:val="center"/>
              <w:rPr>
                <w:lang w:eastAsia="ko-KR"/>
              </w:rPr>
            </w:pPr>
            <w:r w:rsidRPr="00DE7B59">
              <w:rPr>
                <w:lang w:eastAsia="ko-KR"/>
              </w:rPr>
              <w:t>≤ 63069</w:t>
            </w:r>
          </w:p>
        </w:tc>
        <w:tc>
          <w:tcPr>
            <w:tcW w:w="709" w:type="dxa"/>
            <w:noWrap/>
            <w:hideMark/>
          </w:tcPr>
          <w:p w14:paraId="23A6A425" w14:textId="77777777" w:rsidR="00236506" w:rsidRPr="00DE7B59" w:rsidRDefault="00236506" w:rsidP="000905AA">
            <w:pPr>
              <w:pStyle w:val="TAL"/>
              <w:jc w:val="center"/>
              <w:rPr>
                <w:lang w:eastAsia="ko-KR"/>
              </w:rPr>
            </w:pPr>
            <w:r w:rsidRPr="00DE7B59">
              <w:rPr>
                <w:lang w:eastAsia="ko-KR"/>
              </w:rPr>
              <w:t>193</w:t>
            </w:r>
          </w:p>
        </w:tc>
        <w:tc>
          <w:tcPr>
            <w:tcW w:w="1132" w:type="dxa"/>
            <w:noWrap/>
            <w:hideMark/>
          </w:tcPr>
          <w:p w14:paraId="4AF3F143" w14:textId="77777777" w:rsidR="00236506" w:rsidRPr="00DE7B59" w:rsidRDefault="00236506" w:rsidP="000905AA">
            <w:pPr>
              <w:pStyle w:val="TAL"/>
              <w:jc w:val="center"/>
              <w:rPr>
                <w:lang w:eastAsia="ko-KR"/>
              </w:rPr>
            </w:pPr>
            <w:r w:rsidRPr="00DE7B59">
              <w:rPr>
                <w:lang w:eastAsia="ko-KR"/>
              </w:rPr>
              <w:t>≤ 221805</w:t>
            </w:r>
          </w:p>
        </w:tc>
      </w:tr>
      <w:tr w:rsidR="00236506" w:rsidRPr="00DE7B59" w14:paraId="489DADB6" w14:textId="77777777" w:rsidTr="000905AA">
        <w:trPr>
          <w:jc w:val="center"/>
        </w:trPr>
        <w:tc>
          <w:tcPr>
            <w:tcW w:w="719" w:type="dxa"/>
            <w:noWrap/>
            <w:hideMark/>
          </w:tcPr>
          <w:p w14:paraId="1BB72C1B" w14:textId="77777777" w:rsidR="00236506" w:rsidRPr="00DE7B59" w:rsidRDefault="00236506" w:rsidP="000905AA">
            <w:pPr>
              <w:pStyle w:val="TAL"/>
              <w:jc w:val="center"/>
              <w:rPr>
                <w:lang w:eastAsia="ko-KR"/>
              </w:rPr>
            </w:pPr>
            <w:r w:rsidRPr="00DE7B59">
              <w:rPr>
                <w:lang w:eastAsia="ko-KR"/>
              </w:rPr>
              <w:t>2</w:t>
            </w:r>
          </w:p>
        </w:tc>
        <w:tc>
          <w:tcPr>
            <w:tcW w:w="1827" w:type="dxa"/>
            <w:noWrap/>
            <w:hideMark/>
          </w:tcPr>
          <w:p w14:paraId="5D23D44F" w14:textId="77777777" w:rsidR="00236506" w:rsidRPr="00DE7B59" w:rsidRDefault="00236506" w:rsidP="000905AA">
            <w:pPr>
              <w:pStyle w:val="TAL"/>
              <w:jc w:val="center"/>
              <w:rPr>
                <w:lang w:eastAsia="ko-KR"/>
              </w:rPr>
            </w:pPr>
            <w:r w:rsidRPr="00DE7B59">
              <w:rPr>
                <w:lang w:eastAsia="ko-KR"/>
              </w:rPr>
              <w:t>≤ 5200</w:t>
            </w:r>
          </w:p>
        </w:tc>
        <w:tc>
          <w:tcPr>
            <w:tcW w:w="992" w:type="dxa"/>
            <w:noWrap/>
            <w:hideMark/>
          </w:tcPr>
          <w:p w14:paraId="4294C5FF" w14:textId="77777777" w:rsidR="00236506" w:rsidRPr="00DE7B59" w:rsidRDefault="00236506" w:rsidP="000905AA">
            <w:pPr>
              <w:pStyle w:val="TAL"/>
              <w:jc w:val="center"/>
              <w:rPr>
                <w:lang w:eastAsia="ko-KR"/>
              </w:rPr>
            </w:pPr>
            <w:r w:rsidRPr="00DE7B59">
              <w:rPr>
                <w:lang w:eastAsia="ko-KR"/>
              </w:rPr>
              <w:t>66</w:t>
            </w:r>
          </w:p>
        </w:tc>
        <w:tc>
          <w:tcPr>
            <w:tcW w:w="1276" w:type="dxa"/>
            <w:noWrap/>
            <w:hideMark/>
          </w:tcPr>
          <w:p w14:paraId="607CA5AC" w14:textId="77777777" w:rsidR="00236506" w:rsidRPr="00DE7B59" w:rsidRDefault="00236506" w:rsidP="000905AA">
            <w:pPr>
              <w:pStyle w:val="TAL"/>
              <w:jc w:val="center"/>
              <w:rPr>
                <w:lang w:eastAsia="ko-KR"/>
              </w:rPr>
            </w:pPr>
            <w:r w:rsidRPr="00DE7B59">
              <w:rPr>
                <w:lang w:eastAsia="ko-KR"/>
              </w:rPr>
              <w:t>≤ 18289</w:t>
            </w:r>
          </w:p>
        </w:tc>
        <w:tc>
          <w:tcPr>
            <w:tcW w:w="853" w:type="dxa"/>
            <w:noWrap/>
            <w:hideMark/>
          </w:tcPr>
          <w:p w14:paraId="28EC8FC0" w14:textId="77777777" w:rsidR="00236506" w:rsidRPr="00DE7B59" w:rsidRDefault="00236506" w:rsidP="000905AA">
            <w:pPr>
              <w:pStyle w:val="TAL"/>
              <w:jc w:val="center"/>
              <w:rPr>
                <w:lang w:eastAsia="ko-KR"/>
              </w:rPr>
            </w:pPr>
            <w:r w:rsidRPr="00DE7B59">
              <w:rPr>
                <w:lang w:eastAsia="ko-KR"/>
              </w:rPr>
              <w:t>130</w:t>
            </w:r>
          </w:p>
        </w:tc>
        <w:tc>
          <w:tcPr>
            <w:tcW w:w="1275" w:type="dxa"/>
            <w:noWrap/>
            <w:hideMark/>
          </w:tcPr>
          <w:p w14:paraId="1653918B" w14:textId="77777777" w:rsidR="00236506" w:rsidRPr="00DE7B59" w:rsidRDefault="00236506" w:rsidP="000905AA">
            <w:pPr>
              <w:pStyle w:val="TAL"/>
              <w:jc w:val="center"/>
              <w:rPr>
                <w:lang w:eastAsia="ko-KR"/>
              </w:rPr>
            </w:pPr>
            <w:r w:rsidRPr="00DE7B59">
              <w:rPr>
                <w:lang w:eastAsia="ko-KR"/>
              </w:rPr>
              <w:t>≤ 64320</w:t>
            </w:r>
          </w:p>
        </w:tc>
        <w:tc>
          <w:tcPr>
            <w:tcW w:w="709" w:type="dxa"/>
            <w:noWrap/>
            <w:hideMark/>
          </w:tcPr>
          <w:p w14:paraId="1F033E57" w14:textId="77777777" w:rsidR="00236506" w:rsidRPr="00DE7B59" w:rsidRDefault="00236506" w:rsidP="000905AA">
            <w:pPr>
              <w:pStyle w:val="TAL"/>
              <w:jc w:val="center"/>
              <w:rPr>
                <w:lang w:eastAsia="ko-KR"/>
              </w:rPr>
            </w:pPr>
            <w:r w:rsidRPr="00DE7B59">
              <w:rPr>
                <w:lang w:eastAsia="ko-KR"/>
              </w:rPr>
              <w:t>194</w:t>
            </w:r>
          </w:p>
        </w:tc>
        <w:tc>
          <w:tcPr>
            <w:tcW w:w="1132" w:type="dxa"/>
            <w:noWrap/>
            <w:hideMark/>
          </w:tcPr>
          <w:p w14:paraId="5A7B55F6" w14:textId="77777777" w:rsidR="00236506" w:rsidRPr="00DE7B59" w:rsidRDefault="00236506" w:rsidP="000905AA">
            <w:pPr>
              <w:pStyle w:val="TAL"/>
              <w:jc w:val="center"/>
              <w:rPr>
                <w:lang w:eastAsia="ko-KR"/>
              </w:rPr>
            </w:pPr>
            <w:r w:rsidRPr="00DE7B59">
              <w:rPr>
                <w:lang w:eastAsia="ko-KR"/>
              </w:rPr>
              <w:t>≤ 226207</w:t>
            </w:r>
          </w:p>
        </w:tc>
      </w:tr>
      <w:tr w:rsidR="00236506" w:rsidRPr="00DE7B59" w14:paraId="24CCCC28" w14:textId="77777777" w:rsidTr="000905AA">
        <w:trPr>
          <w:jc w:val="center"/>
        </w:trPr>
        <w:tc>
          <w:tcPr>
            <w:tcW w:w="719" w:type="dxa"/>
            <w:noWrap/>
            <w:hideMark/>
          </w:tcPr>
          <w:p w14:paraId="641DF5CF" w14:textId="77777777" w:rsidR="00236506" w:rsidRPr="00DE7B59" w:rsidRDefault="00236506" w:rsidP="000905AA">
            <w:pPr>
              <w:pStyle w:val="TAL"/>
              <w:jc w:val="center"/>
              <w:rPr>
                <w:lang w:eastAsia="ko-KR"/>
              </w:rPr>
            </w:pPr>
            <w:r w:rsidRPr="00DE7B59">
              <w:rPr>
                <w:lang w:eastAsia="ko-KR"/>
              </w:rPr>
              <w:t>3</w:t>
            </w:r>
          </w:p>
        </w:tc>
        <w:tc>
          <w:tcPr>
            <w:tcW w:w="1827" w:type="dxa"/>
            <w:noWrap/>
            <w:hideMark/>
          </w:tcPr>
          <w:p w14:paraId="6C6BE61B" w14:textId="77777777" w:rsidR="00236506" w:rsidRPr="00DE7B59" w:rsidRDefault="00236506" w:rsidP="000905AA">
            <w:pPr>
              <w:pStyle w:val="TAL"/>
              <w:jc w:val="center"/>
              <w:rPr>
                <w:lang w:eastAsia="ko-KR"/>
              </w:rPr>
            </w:pPr>
            <w:r w:rsidRPr="00DE7B59">
              <w:rPr>
                <w:lang w:eastAsia="ko-KR"/>
              </w:rPr>
              <w:t>≤ 5303</w:t>
            </w:r>
          </w:p>
        </w:tc>
        <w:tc>
          <w:tcPr>
            <w:tcW w:w="992" w:type="dxa"/>
            <w:noWrap/>
            <w:hideMark/>
          </w:tcPr>
          <w:p w14:paraId="026786D5" w14:textId="77777777" w:rsidR="00236506" w:rsidRPr="00DE7B59" w:rsidRDefault="00236506" w:rsidP="000905AA">
            <w:pPr>
              <w:pStyle w:val="TAL"/>
              <w:jc w:val="center"/>
              <w:rPr>
                <w:lang w:eastAsia="ko-KR"/>
              </w:rPr>
            </w:pPr>
            <w:r w:rsidRPr="00DE7B59">
              <w:rPr>
                <w:lang w:eastAsia="ko-KR"/>
              </w:rPr>
              <w:t>67</w:t>
            </w:r>
          </w:p>
        </w:tc>
        <w:tc>
          <w:tcPr>
            <w:tcW w:w="1276" w:type="dxa"/>
            <w:noWrap/>
            <w:hideMark/>
          </w:tcPr>
          <w:p w14:paraId="58AC57F1" w14:textId="77777777" w:rsidR="00236506" w:rsidRPr="00DE7B59" w:rsidRDefault="00236506" w:rsidP="000905AA">
            <w:pPr>
              <w:pStyle w:val="TAL"/>
              <w:jc w:val="center"/>
              <w:rPr>
                <w:lang w:eastAsia="ko-KR"/>
              </w:rPr>
            </w:pPr>
            <w:r w:rsidRPr="00DE7B59">
              <w:rPr>
                <w:lang w:eastAsia="ko-KR"/>
              </w:rPr>
              <w:t>≤ 18652</w:t>
            </w:r>
          </w:p>
        </w:tc>
        <w:tc>
          <w:tcPr>
            <w:tcW w:w="853" w:type="dxa"/>
            <w:noWrap/>
            <w:hideMark/>
          </w:tcPr>
          <w:p w14:paraId="66B6AC17" w14:textId="77777777" w:rsidR="00236506" w:rsidRPr="00DE7B59" w:rsidRDefault="00236506" w:rsidP="000905AA">
            <w:pPr>
              <w:pStyle w:val="TAL"/>
              <w:jc w:val="center"/>
              <w:rPr>
                <w:lang w:eastAsia="ko-KR"/>
              </w:rPr>
            </w:pPr>
            <w:r w:rsidRPr="00DE7B59">
              <w:rPr>
                <w:lang w:eastAsia="ko-KR"/>
              </w:rPr>
              <w:t>131</w:t>
            </w:r>
          </w:p>
        </w:tc>
        <w:tc>
          <w:tcPr>
            <w:tcW w:w="1275" w:type="dxa"/>
            <w:noWrap/>
            <w:hideMark/>
          </w:tcPr>
          <w:p w14:paraId="08F4E2A6" w14:textId="77777777" w:rsidR="00236506" w:rsidRPr="00DE7B59" w:rsidRDefault="00236506" w:rsidP="000905AA">
            <w:pPr>
              <w:pStyle w:val="TAL"/>
              <w:jc w:val="center"/>
              <w:rPr>
                <w:lang w:eastAsia="ko-KR"/>
              </w:rPr>
            </w:pPr>
            <w:r w:rsidRPr="00DE7B59">
              <w:rPr>
                <w:lang w:eastAsia="ko-KR"/>
              </w:rPr>
              <w:t>≤ 65596</w:t>
            </w:r>
          </w:p>
        </w:tc>
        <w:tc>
          <w:tcPr>
            <w:tcW w:w="709" w:type="dxa"/>
            <w:noWrap/>
            <w:hideMark/>
          </w:tcPr>
          <w:p w14:paraId="35A7AA2F" w14:textId="77777777" w:rsidR="00236506" w:rsidRPr="00DE7B59" w:rsidRDefault="00236506" w:rsidP="000905AA">
            <w:pPr>
              <w:pStyle w:val="TAL"/>
              <w:jc w:val="center"/>
              <w:rPr>
                <w:lang w:eastAsia="ko-KR"/>
              </w:rPr>
            </w:pPr>
            <w:r w:rsidRPr="00DE7B59">
              <w:rPr>
                <w:lang w:eastAsia="ko-KR"/>
              </w:rPr>
              <w:t>195</w:t>
            </w:r>
          </w:p>
        </w:tc>
        <w:tc>
          <w:tcPr>
            <w:tcW w:w="1132" w:type="dxa"/>
            <w:noWrap/>
            <w:hideMark/>
          </w:tcPr>
          <w:p w14:paraId="7C38A988" w14:textId="77777777" w:rsidR="00236506" w:rsidRPr="00DE7B59" w:rsidRDefault="00236506" w:rsidP="000905AA">
            <w:pPr>
              <w:pStyle w:val="TAL"/>
              <w:jc w:val="center"/>
              <w:rPr>
                <w:lang w:eastAsia="ko-KR"/>
              </w:rPr>
            </w:pPr>
            <w:r w:rsidRPr="00DE7B59">
              <w:rPr>
                <w:lang w:eastAsia="ko-KR"/>
              </w:rPr>
              <w:t>≤ 230695</w:t>
            </w:r>
          </w:p>
        </w:tc>
      </w:tr>
      <w:tr w:rsidR="00236506" w:rsidRPr="00DE7B59" w14:paraId="78E3AA06" w14:textId="77777777" w:rsidTr="000905AA">
        <w:trPr>
          <w:jc w:val="center"/>
        </w:trPr>
        <w:tc>
          <w:tcPr>
            <w:tcW w:w="719" w:type="dxa"/>
            <w:noWrap/>
            <w:hideMark/>
          </w:tcPr>
          <w:p w14:paraId="5FC0D6D9" w14:textId="77777777" w:rsidR="00236506" w:rsidRPr="00DE7B59" w:rsidRDefault="00236506" w:rsidP="000905AA">
            <w:pPr>
              <w:pStyle w:val="TAL"/>
              <w:jc w:val="center"/>
              <w:rPr>
                <w:lang w:eastAsia="ko-KR"/>
              </w:rPr>
            </w:pPr>
            <w:r w:rsidRPr="00DE7B59">
              <w:rPr>
                <w:lang w:eastAsia="ko-KR"/>
              </w:rPr>
              <w:t>4</w:t>
            </w:r>
          </w:p>
        </w:tc>
        <w:tc>
          <w:tcPr>
            <w:tcW w:w="1827" w:type="dxa"/>
            <w:noWrap/>
            <w:hideMark/>
          </w:tcPr>
          <w:p w14:paraId="03FF2524" w14:textId="77777777" w:rsidR="00236506" w:rsidRPr="00DE7B59" w:rsidRDefault="00236506" w:rsidP="000905AA">
            <w:pPr>
              <w:pStyle w:val="TAL"/>
              <w:jc w:val="center"/>
              <w:rPr>
                <w:lang w:eastAsia="ko-KR"/>
              </w:rPr>
            </w:pPr>
            <w:r w:rsidRPr="00DE7B59">
              <w:rPr>
                <w:lang w:eastAsia="ko-KR"/>
              </w:rPr>
              <w:t>≤ 5408</w:t>
            </w:r>
          </w:p>
        </w:tc>
        <w:tc>
          <w:tcPr>
            <w:tcW w:w="992" w:type="dxa"/>
            <w:noWrap/>
            <w:hideMark/>
          </w:tcPr>
          <w:p w14:paraId="6E40958A" w14:textId="77777777" w:rsidR="00236506" w:rsidRPr="00DE7B59" w:rsidRDefault="00236506" w:rsidP="000905AA">
            <w:pPr>
              <w:pStyle w:val="TAL"/>
              <w:jc w:val="center"/>
              <w:rPr>
                <w:lang w:eastAsia="ko-KR"/>
              </w:rPr>
            </w:pPr>
            <w:r w:rsidRPr="00DE7B59">
              <w:rPr>
                <w:lang w:eastAsia="ko-KR"/>
              </w:rPr>
              <w:t>68</w:t>
            </w:r>
          </w:p>
        </w:tc>
        <w:tc>
          <w:tcPr>
            <w:tcW w:w="1276" w:type="dxa"/>
            <w:noWrap/>
            <w:hideMark/>
          </w:tcPr>
          <w:p w14:paraId="3EB5C991" w14:textId="77777777" w:rsidR="00236506" w:rsidRPr="00DE7B59" w:rsidRDefault="00236506" w:rsidP="000905AA">
            <w:pPr>
              <w:pStyle w:val="TAL"/>
              <w:jc w:val="center"/>
              <w:rPr>
                <w:lang w:eastAsia="ko-KR"/>
              </w:rPr>
            </w:pPr>
            <w:r w:rsidRPr="00DE7B59">
              <w:rPr>
                <w:lang w:eastAsia="ko-KR"/>
              </w:rPr>
              <w:t>≤ 19022</w:t>
            </w:r>
          </w:p>
        </w:tc>
        <w:tc>
          <w:tcPr>
            <w:tcW w:w="853" w:type="dxa"/>
            <w:noWrap/>
            <w:hideMark/>
          </w:tcPr>
          <w:p w14:paraId="5F029205" w14:textId="77777777" w:rsidR="00236506" w:rsidRPr="00DE7B59" w:rsidRDefault="00236506" w:rsidP="000905AA">
            <w:pPr>
              <w:pStyle w:val="TAL"/>
              <w:jc w:val="center"/>
              <w:rPr>
                <w:lang w:eastAsia="ko-KR"/>
              </w:rPr>
            </w:pPr>
            <w:r w:rsidRPr="00DE7B59">
              <w:rPr>
                <w:lang w:eastAsia="ko-KR"/>
              </w:rPr>
              <w:t>132</w:t>
            </w:r>
          </w:p>
        </w:tc>
        <w:tc>
          <w:tcPr>
            <w:tcW w:w="1275" w:type="dxa"/>
            <w:noWrap/>
            <w:hideMark/>
          </w:tcPr>
          <w:p w14:paraId="00A8BB90" w14:textId="77777777" w:rsidR="00236506" w:rsidRPr="00DE7B59" w:rsidRDefault="00236506" w:rsidP="000905AA">
            <w:pPr>
              <w:pStyle w:val="TAL"/>
              <w:jc w:val="center"/>
              <w:rPr>
                <w:lang w:eastAsia="ko-KR"/>
              </w:rPr>
            </w:pPr>
            <w:r w:rsidRPr="00DE7B59">
              <w:rPr>
                <w:lang w:eastAsia="ko-KR"/>
              </w:rPr>
              <w:t>≤ 66898</w:t>
            </w:r>
          </w:p>
        </w:tc>
        <w:tc>
          <w:tcPr>
            <w:tcW w:w="709" w:type="dxa"/>
            <w:noWrap/>
            <w:hideMark/>
          </w:tcPr>
          <w:p w14:paraId="64302C72" w14:textId="77777777" w:rsidR="00236506" w:rsidRPr="00DE7B59" w:rsidRDefault="00236506" w:rsidP="000905AA">
            <w:pPr>
              <w:pStyle w:val="TAL"/>
              <w:jc w:val="center"/>
              <w:rPr>
                <w:lang w:eastAsia="ko-KR"/>
              </w:rPr>
            </w:pPr>
            <w:r w:rsidRPr="00DE7B59">
              <w:rPr>
                <w:lang w:eastAsia="ko-KR"/>
              </w:rPr>
              <w:t>196</w:t>
            </w:r>
          </w:p>
        </w:tc>
        <w:tc>
          <w:tcPr>
            <w:tcW w:w="1132" w:type="dxa"/>
            <w:noWrap/>
            <w:hideMark/>
          </w:tcPr>
          <w:p w14:paraId="272606E8" w14:textId="77777777" w:rsidR="00236506" w:rsidRPr="00DE7B59" w:rsidRDefault="00236506" w:rsidP="000905AA">
            <w:pPr>
              <w:pStyle w:val="TAL"/>
              <w:jc w:val="center"/>
              <w:rPr>
                <w:lang w:eastAsia="ko-KR"/>
              </w:rPr>
            </w:pPr>
            <w:r w:rsidRPr="00DE7B59">
              <w:rPr>
                <w:lang w:eastAsia="ko-KR"/>
              </w:rPr>
              <w:t>≤ 235273</w:t>
            </w:r>
          </w:p>
        </w:tc>
      </w:tr>
      <w:tr w:rsidR="00236506" w:rsidRPr="00DE7B59" w14:paraId="50287FCB" w14:textId="77777777" w:rsidTr="000905AA">
        <w:trPr>
          <w:jc w:val="center"/>
        </w:trPr>
        <w:tc>
          <w:tcPr>
            <w:tcW w:w="719" w:type="dxa"/>
            <w:noWrap/>
            <w:hideMark/>
          </w:tcPr>
          <w:p w14:paraId="50FEADC7" w14:textId="77777777" w:rsidR="00236506" w:rsidRPr="00DE7B59" w:rsidRDefault="00236506" w:rsidP="000905AA">
            <w:pPr>
              <w:pStyle w:val="TAL"/>
              <w:jc w:val="center"/>
              <w:rPr>
                <w:lang w:eastAsia="ko-KR"/>
              </w:rPr>
            </w:pPr>
            <w:r w:rsidRPr="00DE7B59">
              <w:rPr>
                <w:lang w:eastAsia="ko-KR"/>
              </w:rPr>
              <w:t>5</w:t>
            </w:r>
          </w:p>
        </w:tc>
        <w:tc>
          <w:tcPr>
            <w:tcW w:w="1827" w:type="dxa"/>
            <w:noWrap/>
            <w:hideMark/>
          </w:tcPr>
          <w:p w14:paraId="555D8009" w14:textId="77777777" w:rsidR="00236506" w:rsidRPr="00DE7B59" w:rsidRDefault="00236506" w:rsidP="000905AA">
            <w:pPr>
              <w:pStyle w:val="TAL"/>
              <w:jc w:val="center"/>
              <w:rPr>
                <w:lang w:eastAsia="ko-KR"/>
              </w:rPr>
            </w:pPr>
            <w:r w:rsidRPr="00DE7B59">
              <w:rPr>
                <w:lang w:eastAsia="ko-KR"/>
              </w:rPr>
              <w:t>≤ 5516</w:t>
            </w:r>
          </w:p>
        </w:tc>
        <w:tc>
          <w:tcPr>
            <w:tcW w:w="992" w:type="dxa"/>
            <w:noWrap/>
            <w:hideMark/>
          </w:tcPr>
          <w:p w14:paraId="7F05C3D0" w14:textId="77777777" w:rsidR="00236506" w:rsidRPr="00DE7B59" w:rsidRDefault="00236506" w:rsidP="000905AA">
            <w:pPr>
              <w:pStyle w:val="TAL"/>
              <w:jc w:val="center"/>
              <w:rPr>
                <w:lang w:eastAsia="ko-KR"/>
              </w:rPr>
            </w:pPr>
            <w:r w:rsidRPr="00DE7B59">
              <w:rPr>
                <w:lang w:eastAsia="ko-KR"/>
              </w:rPr>
              <w:t>69</w:t>
            </w:r>
          </w:p>
        </w:tc>
        <w:tc>
          <w:tcPr>
            <w:tcW w:w="1276" w:type="dxa"/>
            <w:noWrap/>
            <w:hideMark/>
          </w:tcPr>
          <w:p w14:paraId="1B360E02" w14:textId="77777777" w:rsidR="00236506" w:rsidRPr="00DE7B59" w:rsidRDefault="00236506" w:rsidP="000905AA">
            <w:pPr>
              <w:pStyle w:val="TAL"/>
              <w:jc w:val="center"/>
              <w:rPr>
                <w:lang w:eastAsia="ko-KR"/>
              </w:rPr>
            </w:pPr>
            <w:r w:rsidRPr="00DE7B59">
              <w:rPr>
                <w:lang w:eastAsia="ko-KR"/>
              </w:rPr>
              <w:t>≤ 19399</w:t>
            </w:r>
          </w:p>
        </w:tc>
        <w:tc>
          <w:tcPr>
            <w:tcW w:w="853" w:type="dxa"/>
            <w:noWrap/>
            <w:hideMark/>
          </w:tcPr>
          <w:p w14:paraId="03C4178E" w14:textId="77777777" w:rsidR="00236506" w:rsidRPr="00DE7B59" w:rsidRDefault="00236506" w:rsidP="000905AA">
            <w:pPr>
              <w:pStyle w:val="TAL"/>
              <w:jc w:val="center"/>
              <w:rPr>
                <w:lang w:eastAsia="ko-KR"/>
              </w:rPr>
            </w:pPr>
            <w:r w:rsidRPr="00DE7B59">
              <w:rPr>
                <w:lang w:eastAsia="ko-KR"/>
              </w:rPr>
              <w:t>133</w:t>
            </w:r>
          </w:p>
        </w:tc>
        <w:tc>
          <w:tcPr>
            <w:tcW w:w="1275" w:type="dxa"/>
            <w:noWrap/>
            <w:hideMark/>
          </w:tcPr>
          <w:p w14:paraId="14C8583D" w14:textId="77777777" w:rsidR="00236506" w:rsidRPr="00DE7B59" w:rsidRDefault="00236506" w:rsidP="000905AA">
            <w:pPr>
              <w:pStyle w:val="TAL"/>
              <w:jc w:val="center"/>
              <w:rPr>
                <w:lang w:eastAsia="ko-KR"/>
              </w:rPr>
            </w:pPr>
            <w:r w:rsidRPr="00DE7B59">
              <w:rPr>
                <w:lang w:eastAsia="ko-KR"/>
              </w:rPr>
              <w:t>≤ 68226</w:t>
            </w:r>
          </w:p>
        </w:tc>
        <w:tc>
          <w:tcPr>
            <w:tcW w:w="709" w:type="dxa"/>
            <w:noWrap/>
            <w:hideMark/>
          </w:tcPr>
          <w:p w14:paraId="64EDD1BB" w14:textId="77777777" w:rsidR="00236506" w:rsidRPr="00DE7B59" w:rsidRDefault="00236506" w:rsidP="000905AA">
            <w:pPr>
              <w:pStyle w:val="TAL"/>
              <w:jc w:val="center"/>
              <w:rPr>
                <w:lang w:eastAsia="ko-KR"/>
              </w:rPr>
            </w:pPr>
            <w:r w:rsidRPr="00DE7B59">
              <w:rPr>
                <w:lang w:eastAsia="ko-KR"/>
              </w:rPr>
              <w:t>197</w:t>
            </w:r>
          </w:p>
        </w:tc>
        <w:tc>
          <w:tcPr>
            <w:tcW w:w="1132" w:type="dxa"/>
            <w:noWrap/>
            <w:hideMark/>
          </w:tcPr>
          <w:p w14:paraId="1293EE45" w14:textId="77777777" w:rsidR="00236506" w:rsidRPr="00DE7B59" w:rsidRDefault="00236506" w:rsidP="000905AA">
            <w:pPr>
              <w:pStyle w:val="TAL"/>
              <w:jc w:val="center"/>
              <w:rPr>
                <w:lang w:eastAsia="ko-KR"/>
              </w:rPr>
            </w:pPr>
            <w:r w:rsidRPr="00DE7B59">
              <w:rPr>
                <w:lang w:eastAsia="ko-KR"/>
              </w:rPr>
              <w:t>≤ 239942</w:t>
            </w:r>
          </w:p>
        </w:tc>
      </w:tr>
      <w:tr w:rsidR="00236506" w:rsidRPr="00DE7B59" w14:paraId="703FE103" w14:textId="77777777" w:rsidTr="000905AA">
        <w:trPr>
          <w:jc w:val="center"/>
        </w:trPr>
        <w:tc>
          <w:tcPr>
            <w:tcW w:w="719" w:type="dxa"/>
            <w:noWrap/>
            <w:hideMark/>
          </w:tcPr>
          <w:p w14:paraId="3CBB6776" w14:textId="77777777" w:rsidR="00236506" w:rsidRPr="00DE7B59" w:rsidRDefault="00236506" w:rsidP="000905AA">
            <w:pPr>
              <w:pStyle w:val="TAL"/>
              <w:jc w:val="center"/>
              <w:rPr>
                <w:lang w:eastAsia="ko-KR"/>
              </w:rPr>
            </w:pPr>
            <w:r w:rsidRPr="00DE7B59">
              <w:rPr>
                <w:lang w:eastAsia="ko-KR"/>
              </w:rPr>
              <w:t>6</w:t>
            </w:r>
          </w:p>
        </w:tc>
        <w:tc>
          <w:tcPr>
            <w:tcW w:w="1827" w:type="dxa"/>
            <w:noWrap/>
            <w:hideMark/>
          </w:tcPr>
          <w:p w14:paraId="7C7CF61A" w14:textId="77777777" w:rsidR="00236506" w:rsidRPr="00DE7B59" w:rsidRDefault="00236506" w:rsidP="000905AA">
            <w:pPr>
              <w:pStyle w:val="TAL"/>
              <w:jc w:val="center"/>
              <w:rPr>
                <w:lang w:eastAsia="ko-KR"/>
              </w:rPr>
            </w:pPr>
            <w:r w:rsidRPr="00DE7B59">
              <w:rPr>
                <w:lang w:eastAsia="ko-KR"/>
              </w:rPr>
              <w:t>≤ 5625</w:t>
            </w:r>
          </w:p>
        </w:tc>
        <w:tc>
          <w:tcPr>
            <w:tcW w:w="992" w:type="dxa"/>
            <w:noWrap/>
            <w:hideMark/>
          </w:tcPr>
          <w:p w14:paraId="60FA3449" w14:textId="77777777" w:rsidR="00236506" w:rsidRPr="00DE7B59" w:rsidRDefault="00236506" w:rsidP="000905AA">
            <w:pPr>
              <w:pStyle w:val="TAL"/>
              <w:jc w:val="center"/>
              <w:rPr>
                <w:lang w:eastAsia="ko-KR"/>
              </w:rPr>
            </w:pPr>
            <w:r w:rsidRPr="00DE7B59">
              <w:rPr>
                <w:lang w:eastAsia="ko-KR"/>
              </w:rPr>
              <w:t>70</w:t>
            </w:r>
          </w:p>
        </w:tc>
        <w:tc>
          <w:tcPr>
            <w:tcW w:w="1276" w:type="dxa"/>
            <w:noWrap/>
            <w:hideMark/>
          </w:tcPr>
          <w:p w14:paraId="79B4C3A3" w14:textId="77777777" w:rsidR="00236506" w:rsidRPr="00DE7B59" w:rsidRDefault="00236506" w:rsidP="000905AA">
            <w:pPr>
              <w:pStyle w:val="TAL"/>
              <w:jc w:val="center"/>
              <w:rPr>
                <w:lang w:eastAsia="ko-KR"/>
              </w:rPr>
            </w:pPr>
            <w:r w:rsidRPr="00DE7B59">
              <w:rPr>
                <w:lang w:eastAsia="ko-KR"/>
              </w:rPr>
              <w:t>≤ 19784</w:t>
            </w:r>
          </w:p>
        </w:tc>
        <w:tc>
          <w:tcPr>
            <w:tcW w:w="853" w:type="dxa"/>
            <w:noWrap/>
            <w:hideMark/>
          </w:tcPr>
          <w:p w14:paraId="26C22C5E" w14:textId="77777777" w:rsidR="00236506" w:rsidRPr="00DE7B59" w:rsidRDefault="00236506" w:rsidP="000905AA">
            <w:pPr>
              <w:pStyle w:val="TAL"/>
              <w:jc w:val="center"/>
              <w:rPr>
                <w:lang w:eastAsia="ko-KR"/>
              </w:rPr>
            </w:pPr>
            <w:r w:rsidRPr="00DE7B59">
              <w:rPr>
                <w:lang w:eastAsia="ko-KR"/>
              </w:rPr>
              <w:t>134</w:t>
            </w:r>
          </w:p>
        </w:tc>
        <w:tc>
          <w:tcPr>
            <w:tcW w:w="1275" w:type="dxa"/>
            <w:noWrap/>
            <w:hideMark/>
          </w:tcPr>
          <w:p w14:paraId="022CD836" w14:textId="77777777" w:rsidR="00236506" w:rsidRPr="00DE7B59" w:rsidRDefault="00236506" w:rsidP="000905AA">
            <w:pPr>
              <w:pStyle w:val="TAL"/>
              <w:jc w:val="center"/>
              <w:rPr>
                <w:lang w:eastAsia="ko-KR"/>
              </w:rPr>
            </w:pPr>
            <w:r w:rsidRPr="00DE7B59">
              <w:rPr>
                <w:lang w:eastAsia="ko-KR"/>
              </w:rPr>
              <w:t>≤ 69580</w:t>
            </w:r>
          </w:p>
        </w:tc>
        <w:tc>
          <w:tcPr>
            <w:tcW w:w="709" w:type="dxa"/>
            <w:noWrap/>
            <w:hideMark/>
          </w:tcPr>
          <w:p w14:paraId="0D6F3CBA" w14:textId="77777777" w:rsidR="00236506" w:rsidRPr="00DE7B59" w:rsidRDefault="00236506" w:rsidP="000905AA">
            <w:pPr>
              <w:pStyle w:val="TAL"/>
              <w:jc w:val="center"/>
              <w:rPr>
                <w:lang w:eastAsia="ko-KR"/>
              </w:rPr>
            </w:pPr>
            <w:r w:rsidRPr="00DE7B59">
              <w:rPr>
                <w:lang w:eastAsia="ko-KR"/>
              </w:rPr>
              <w:t>198</w:t>
            </w:r>
          </w:p>
        </w:tc>
        <w:tc>
          <w:tcPr>
            <w:tcW w:w="1132" w:type="dxa"/>
            <w:noWrap/>
            <w:hideMark/>
          </w:tcPr>
          <w:p w14:paraId="7F796C62" w14:textId="77777777" w:rsidR="00236506" w:rsidRPr="00DE7B59" w:rsidRDefault="00236506" w:rsidP="000905AA">
            <w:pPr>
              <w:pStyle w:val="TAL"/>
              <w:jc w:val="center"/>
              <w:rPr>
                <w:lang w:eastAsia="ko-KR"/>
              </w:rPr>
            </w:pPr>
            <w:r w:rsidRPr="00DE7B59">
              <w:rPr>
                <w:lang w:eastAsia="ko-KR"/>
              </w:rPr>
              <w:t>≤ 244703</w:t>
            </w:r>
          </w:p>
        </w:tc>
      </w:tr>
      <w:tr w:rsidR="00236506" w:rsidRPr="00DE7B59" w14:paraId="037A5687" w14:textId="77777777" w:rsidTr="000905AA">
        <w:trPr>
          <w:jc w:val="center"/>
        </w:trPr>
        <w:tc>
          <w:tcPr>
            <w:tcW w:w="719" w:type="dxa"/>
            <w:noWrap/>
            <w:hideMark/>
          </w:tcPr>
          <w:p w14:paraId="5DA82234" w14:textId="77777777" w:rsidR="00236506" w:rsidRPr="00DE7B59" w:rsidRDefault="00236506" w:rsidP="000905AA">
            <w:pPr>
              <w:pStyle w:val="TAL"/>
              <w:jc w:val="center"/>
              <w:rPr>
                <w:lang w:eastAsia="ko-KR"/>
              </w:rPr>
            </w:pPr>
            <w:r w:rsidRPr="00DE7B59">
              <w:rPr>
                <w:lang w:eastAsia="ko-KR"/>
              </w:rPr>
              <w:t>7</w:t>
            </w:r>
          </w:p>
        </w:tc>
        <w:tc>
          <w:tcPr>
            <w:tcW w:w="1827" w:type="dxa"/>
            <w:noWrap/>
            <w:hideMark/>
          </w:tcPr>
          <w:p w14:paraId="1635174F" w14:textId="77777777" w:rsidR="00236506" w:rsidRPr="00DE7B59" w:rsidRDefault="00236506" w:rsidP="000905AA">
            <w:pPr>
              <w:pStyle w:val="TAL"/>
              <w:jc w:val="center"/>
              <w:rPr>
                <w:lang w:eastAsia="ko-KR"/>
              </w:rPr>
            </w:pPr>
            <w:r w:rsidRPr="00DE7B59">
              <w:rPr>
                <w:lang w:eastAsia="ko-KR"/>
              </w:rPr>
              <w:t>≤ 5737</w:t>
            </w:r>
          </w:p>
        </w:tc>
        <w:tc>
          <w:tcPr>
            <w:tcW w:w="992" w:type="dxa"/>
            <w:noWrap/>
            <w:hideMark/>
          </w:tcPr>
          <w:p w14:paraId="0DCBF331" w14:textId="77777777" w:rsidR="00236506" w:rsidRPr="00DE7B59" w:rsidRDefault="00236506" w:rsidP="000905AA">
            <w:pPr>
              <w:pStyle w:val="TAL"/>
              <w:jc w:val="center"/>
              <w:rPr>
                <w:lang w:eastAsia="ko-KR"/>
              </w:rPr>
            </w:pPr>
            <w:r w:rsidRPr="00DE7B59">
              <w:rPr>
                <w:lang w:eastAsia="ko-KR"/>
              </w:rPr>
              <w:t>71</w:t>
            </w:r>
          </w:p>
        </w:tc>
        <w:tc>
          <w:tcPr>
            <w:tcW w:w="1276" w:type="dxa"/>
            <w:noWrap/>
            <w:hideMark/>
          </w:tcPr>
          <w:p w14:paraId="643D48D5" w14:textId="77777777" w:rsidR="00236506" w:rsidRPr="00DE7B59" w:rsidRDefault="00236506" w:rsidP="000905AA">
            <w:pPr>
              <w:pStyle w:val="TAL"/>
              <w:jc w:val="center"/>
              <w:rPr>
                <w:lang w:eastAsia="ko-KR"/>
              </w:rPr>
            </w:pPr>
            <w:r w:rsidRPr="00DE7B59">
              <w:rPr>
                <w:lang w:eastAsia="ko-KR"/>
              </w:rPr>
              <w:t>≤ 20177</w:t>
            </w:r>
          </w:p>
        </w:tc>
        <w:tc>
          <w:tcPr>
            <w:tcW w:w="853" w:type="dxa"/>
            <w:noWrap/>
            <w:hideMark/>
          </w:tcPr>
          <w:p w14:paraId="1E200FC3" w14:textId="77777777" w:rsidR="00236506" w:rsidRPr="00DE7B59" w:rsidRDefault="00236506" w:rsidP="000905AA">
            <w:pPr>
              <w:pStyle w:val="TAL"/>
              <w:jc w:val="center"/>
              <w:rPr>
                <w:lang w:eastAsia="ko-KR"/>
              </w:rPr>
            </w:pPr>
            <w:r w:rsidRPr="00DE7B59">
              <w:rPr>
                <w:lang w:eastAsia="ko-KR"/>
              </w:rPr>
              <w:t>135</w:t>
            </w:r>
          </w:p>
        </w:tc>
        <w:tc>
          <w:tcPr>
            <w:tcW w:w="1275" w:type="dxa"/>
            <w:noWrap/>
            <w:hideMark/>
          </w:tcPr>
          <w:p w14:paraId="4F097365" w14:textId="77777777" w:rsidR="00236506" w:rsidRPr="00DE7B59" w:rsidRDefault="00236506" w:rsidP="000905AA">
            <w:pPr>
              <w:pStyle w:val="TAL"/>
              <w:jc w:val="center"/>
              <w:rPr>
                <w:lang w:eastAsia="ko-KR"/>
              </w:rPr>
            </w:pPr>
            <w:r w:rsidRPr="00DE7B59">
              <w:rPr>
                <w:lang w:eastAsia="ko-KR"/>
              </w:rPr>
              <w:t>≤ 70960</w:t>
            </w:r>
          </w:p>
        </w:tc>
        <w:tc>
          <w:tcPr>
            <w:tcW w:w="709" w:type="dxa"/>
            <w:noWrap/>
            <w:hideMark/>
          </w:tcPr>
          <w:p w14:paraId="389CD570" w14:textId="77777777" w:rsidR="00236506" w:rsidRPr="00DE7B59" w:rsidRDefault="00236506" w:rsidP="000905AA">
            <w:pPr>
              <w:pStyle w:val="TAL"/>
              <w:jc w:val="center"/>
              <w:rPr>
                <w:lang w:eastAsia="ko-KR"/>
              </w:rPr>
            </w:pPr>
            <w:r w:rsidRPr="00DE7B59">
              <w:rPr>
                <w:lang w:eastAsia="ko-KR"/>
              </w:rPr>
              <w:t>199</w:t>
            </w:r>
          </w:p>
        </w:tc>
        <w:tc>
          <w:tcPr>
            <w:tcW w:w="1132" w:type="dxa"/>
            <w:noWrap/>
            <w:hideMark/>
          </w:tcPr>
          <w:p w14:paraId="73B50B2B" w14:textId="77777777" w:rsidR="00236506" w:rsidRPr="00DE7B59" w:rsidRDefault="00236506" w:rsidP="000905AA">
            <w:pPr>
              <w:pStyle w:val="TAL"/>
              <w:jc w:val="center"/>
              <w:rPr>
                <w:lang w:eastAsia="ko-KR"/>
              </w:rPr>
            </w:pPr>
            <w:r w:rsidRPr="00DE7B59">
              <w:rPr>
                <w:lang w:eastAsia="ko-KR"/>
              </w:rPr>
              <w:t>≤ 249559</w:t>
            </w:r>
          </w:p>
        </w:tc>
      </w:tr>
      <w:tr w:rsidR="00236506" w:rsidRPr="00DE7B59" w14:paraId="4D6DF2CC" w14:textId="77777777" w:rsidTr="000905AA">
        <w:trPr>
          <w:jc w:val="center"/>
        </w:trPr>
        <w:tc>
          <w:tcPr>
            <w:tcW w:w="719" w:type="dxa"/>
            <w:noWrap/>
            <w:hideMark/>
          </w:tcPr>
          <w:p w14:paraId="07562DB9" w14:textId="77777777" w:rsidR="00236506" w:rsidRPr="00DE7B59" w:rsidRDefault="00236506" w:rsidP="000905AA">
            <w:pPr>
              <w:pStyle w:val="TAL"/>
              <w:jc w:val="center"/>
              <w:rPr>
                <w:lang w:eastAsia="ko-KR"/>
              </w:rPr>
            </w:pPr>
            <w:r w:rsidRPr="00DE7B59">
              <w:rPr>
                <w:lang w:eastAsia="ko-KR"/>
              </w:rPr>
              <w:t>8</w:t>
            </w:r>
          </w:p>
        </w:tc>
        <w:tc>
          <w:tcPr>
            <w:tcW w:w="1827" w:type="dxa"/>
            <w:noWrap/>
            <w:hideMark/>
          </w:tcPr>
          <w:p w14:paraId="1024B9EC" w14:textId="77777777" w:rsidR="00236506" w:rsidRPr="00DE7B59" w:rsidRDefault="00236506" w:rsidP="000905AA">
            <w:pPr>
              <w:pStyle w:val="TAL"/>
              <w:jc w:val="center"/>
              <w:rPr>
                <w:lang w:eastAsia="ko-KR"/>
              </w:rPr>
            </w:pPr>
            <w:r w:rsidRPr="00DE7B59">
              <w:rPr>
                <w:lang w:eastAsia="ko-KR"/>
              </w:rPr>
              <w:t>≤ 5851</w:t>
            </w:r>
          </w:p>
        </w:tc>
        <w:tc>
          <w:tcPr>
            <w:tcW w:w="992" w:type="dxa"/>
            <w:noWrap/>
            <w:hideMark/>
          </w:tcPr>
          <w:p w14:paraId="6BFD508C" w14:textId="77777777" w:rsidR="00236506" w:rsidRPr="00DE7B59" w:rsidRDefault="00236506" w:rsidP="000905AA">
            <w:pPr>
              <w:pStyle w:val="TAL"/>
              <w:jc w:val="center"/>
              <w:rPr>
                <w:lang w:eastAsia="ko-KR"/>
              </w:rPr>
            </w:pPr>
            <w:r w:rsidRPr="00DE7B59">
              <w:rPr>
                <w:lang w:eastAsia="ko-KR"/>
              </w:rPr>
              <w:t>72</w:t>
            </w:r>
          </w:p>
        </w:tc>
        <w:tc>
          <w:tcPr>
            <w:tcW w:w="1276" w:type="dxa"/>
            <w:noWrap/>
            <w:hideMark/>
          </w:tcPr>
          <w:p w14:paraId="70080570" w14:textId="77777777" w:rsidR="00236506" w:rsidRPr="00DE7B59" w:rsidRDefault="00236506" w:rsidP="000905AA">
            <w:pPr>
              <w:pStyle w:val="TAL"/>
              <w:jc w:val="center"/>
              <w:rPr>
                <w:lang w:eastAsia="ko-KR"/>
              </w:rPr>
            </w:pPr>
            <w:r w:rsidRPr="00DE7B59">
              <w:rPr>
                <w:lang w:eastAsia="ko-KR"/>
              </w:rPr>
              <w:t>≤ 20577</w:t>
            </w:r>
          </w:p>
        </w:tc>
        <w:tc>
          <w:tcPr>
            <w:tcW w:w="853" w:type="dxa"/>
            <w:noWrap/>
            <w:hideMark/>
          </w:tcPr>
          <w:p w14:paraId="7EC5A02E" w14:textId="77777777" w:rsidR="00236506" w:rsidRPr="00DE7B59" w:rsidRDefault="00236506" w:rsidP="000905AA">
            <w:pPr>
              <w:pStyle w:val="TAL"/>
              <w:jc w:val="center"/>
              <w:rPr>
                <w:lang w:eastAsia="ko-KR"/>
              </w:rPr>
            </w:pPr>
            <w:r w:rsidRPr="00DE7B59">
              <w:rPr>
                <w:lang w:eastAsia="ko-KR"/>
              </w:rPr>
              <w:t>136</w:t>
            </w:r>
          </w:p>
        </w:tc>
        <w:tc>
          <w:tcPr>
            <w:tcW w:w="1275" w:type="dxa"/>
            <w:noWrap/>
            <w:hideMark/>
          </w:tcPr>
          <w:p w14:paraId="7E9F06B5" w14:textId="77777777" w:rsidR="00236506" w:rsidRPr="00DE7B59" w:rsidRDefault="00236506" w:rsidP="000905AA">
            <w:pPr>
              <w:pStyle w:val="TAL"/>
              <w:jc w:val="center"/>
              <w:rPr>
                <w:lang w:eastAsia="ko-KR"/>
              </w:rPr>
            </w:pPr>
            <w:r w:rsidRPr="00DE7B59">
              <w:rPr>
                <w:lang w:eastAsia="ko-KR"/>
              </w:rPr>
              <w:t>≤ 72368</w:t>
            </w:r>
          </w:p>
        </w:tc>
        <w:tc>
          <w:tcPr>
            <w:tcW w:w="709" w:type="dxa"/>
            <w:noWrap/>
            <w:hideMark/>
          </w:tcPr>
          <w:p w14:paraId="35D153A7" w14:textId="77777777" w:rsidR="00236506" w:rsidRPr="00DE7B59" w:rsidRDefault="00236506" w:rsidP="000905AA">
            <w:pPr>
              <w:pStyle w:val="TAL"/>
              <w:jc w:val="center"/>
              <w:rPr>
                <w:lang w:eastAsia="ko-KR"/>
              </w:rPr>
            </w:pPr>
            <w:r w:rsidRPr="00DE7B59">
              <w:rPr>
                <w:lang w:eastAsia="ko-KR"/>
              </w:rPr>
              <w:t>200</w:t>
            </w:r>
          </w:p>
        </w:tc>
        <w:tc>
          <w:tcPr>
            <w:tcW w:w="1132" w:type="dxa"/>
            <w:noWrap/>
            <w:hideMark/>
          </w:tcPr>
          <w:p w14:paraId="3A82F7EC" w14:textId="77777777" w:rsidR="00236506" w:rsidRPr="00DE7B59" w:rsidRDefault="00236506" w:rsidP="000905AA">
            <w:pPr>
              <w:pStyle w:val="TAL"/>
              <w:jc w:val="center"/>
              <w:rPr>
                <w:lang w:eastAsia="ko-KR"/>
              </w:rPr>
            </w:pPr>
            <w:r w:rsidRPr="00DE7B59">
              <w:rPr>
                <w:lang w:eastAsia="ko-KR"/>
              </w:rPr>
              <w:t>≤ 254511</w:t>
            </w:r>
          </w:p>
        </w:tc>
      </w:tr>
      <w:tr w:rsidR="00236506" w:rsidRPr="00DE7B59" w14:paraId="0E5FB6CA" w14:textId="77777777" w:rsidTr="000905AA">
        <w:trPr>
          <w:jc w:val="center"/>
        </w:trPr>
        <w:tc>
          <w:tcPr>
            <w:tcW w:w="719" w:type="dxa"/>
            <w:noWrap/>
            <w:hideMark/>
          </w:tcPr>
          <w:p w14:paraId="0E0862B1" w14:textId="77777777" w:rsidR="00236506" w:rsidRPr="00DE7B59" w:rsidRDefault="00236506" w:rsidP="000905AA">
            <w:pPr>
              <w:pStyle w:val="TAL"/>
              <w:jc w:val="center"/>
              <w:rPr>
                <w:lang w:eastAsia="ko-KR"/>
              </w:rPr>
            </w:pPr>
            <w:r w:rsidRPr="00DE7B59">
              <w:rPr>
                <w:lang w:eastAsia="ko-KR"/>
              </w:rPr>
              <w:t>9</w:t>
            </w:r>
          </w:p>
        </w:tc>
        <w:tc>
          <w:tcPr>
            <w:tcW w:w="1827" w:type="dxa"/>
            <w:noWrap/>
            <w:hideMark/>
          </w:tcPr>
          <w:p w14:paraId="72BEC6F6" w14:textId="77777777" w:rsidR="00236506" w:rsidRPr="00DE7B59" w:rsidRDefault="00236506" w:rsidP="000905AA">
            <w:pPr>
              <w:pStyle w:val="TAL"/>
              <w:jc w:val="center"/>
              <w:rPr>
                <w:lang w:eastAsia="ko-KR"/>
              </w:rPr>
            </w:pPr>
            <w:r w:rsidRPr="00DE7B59">
              <w:rPr>
                <w:lang w:eastAsia="ko-KR"/>
              </w:rPr>
              <w:t>≤ 5967</w:t>
            </w:r>
          </w:p>
        </w:tc>
        <w:tc>
          <w:tcPr>
            <w:tcW w:w="992" w:type="dxa"/>
            <w:noWrap/>
            <w:hideMark/>
          </w:tcPr>
          <w:p w14:paraId="1BE3C115" w14:textId="77777777" w:rsidR="00236506" w:rsidRPr="00DE7B59" w:rsidRDefault="00236506" w:rsidP="000905AA">
            <w:pPr>
              <w:pStyle w:val="TAL"/>
              <w:jc w:val="center"/>
              <w:rPr>
                <w:lang w:eastAsia="ko-KR"/>
              </w:rPr>
            </w:pPr>
            <w:r w:rsidRPr="00DE7B59">
              <w:rPr>
                <w:lang w:eastAsia="ko-KR"/>
              </w:rPr>
              <w:t>73</w:t>
            </w:r>
          </w:p>
        </w:tc>
        <w:tc>
          <w:tcPr>
            <w:tcW w:w="1276" w:type="dxa"/>
            <w:noWrap/>
            <w:hideMark/>
          </w:tcPr>
          <w:p w14:paraId="0B7303E5" w14:textId="77777777" w:rsidR="00236506" w:rsidRPr="00DE7B59" w:rsidRDefault="00236506" w:rsidP="000905AA">
            <w:pPr>
              <w:pStyle w:val="TAL"/>
              <w:jc w:val="center"/>
              <w:rPr>
                <w:lang w:eastAsia="ko-KR"/>
              </w:rPr>
            </w:pPr>
            <w:r w:rsidRPr="00DE7B59">
              <w:rPr>
                <w:lang w:eastAsia="ko-KR"/>
              </w:rPr>
              <w:t>≤ 20985</w:t>
            </w:r>
          </w:p>
        </w:tc>
        <w:tc>
          <w:tcPr>
            <w:tcW w:w="853" w:type="dxa"/>
            <w:noWrap/>
            <w:hideMark/>
          </w:tcPr>
          <w:p w14:paraId="566923AF" w14:textId="77777777" w:rsidR="00236506" w:rsidRPr="00DE7B59" w:rsidRDefault="00236506" w:rsidP="000905AA">
            <w:pPr>
              <w:pStyle w:val="TAL"/>
              <w:jc w:val="center"/>
              <w:rPr>
                <w:lang w:eastAsia="ko-KR"/>
              </w:rPr>
            </w:pPr>
            <w:r w:rsidRPr="00DE7B59">
              <w:rPr>
                <w:lang w:eastAsia="ko-KR"/>
              </w:rPr>
              <w:t>137</w:t>
            </w:r>
          </w:p>
        </w:tc>
        <w:tc>
          <w:tcPr>
            <w:tcW w:w="1275" w:type="dxa"/>
            <w:noWrap/>
            <w:hideMark/>
          </w:tcPr>
          <w:p w14:paraId="1A8AD2F5" w14:textId="77777777" w:rsidR="00236506" w:rsidRPr="00DE7B59" w:rsidRDefault="00236506" w:rsidP="000905AA">
            <w:pPr>
              <w:pStyle w:val="TAL"/>
              <w:jc w:val="center"/>
              <w:rPr>
                <w:lang w:eastAsia="ko-KR"/>
              </w:rPr>
            </w:pPr>
            <w:r w:rsidRPr="00DE7B59">
              <w:rPr>
                <w:lang w:eastAsia="ko-KR"/>
              </w:rPr>
              <w:t>≤ 73804</w:t>
            </w:r>
          </w:p>
        </w:tc>
        <w:tc>
          <w:tcPr>
            <w:tcW w:w="709" w:type="dxa"/>
            <w:noWrap/>
            <w:hideMark/>
          </w:tcPr>
          <w:p w14:paraId="5ACBC76F" w14:textId="77777777" w:rsidR="00236506" w:rsidRPr="00DE7B59" w:rsidRDefault="00236506" w:rsidP="000905AA">
            <w:pPr>
              <w:pStyle w:val="TAL"/>
              <w:jc w:val="center"/>
              <w:rPr>
                <w:lang w:eastAsia="ko-KR"/>
              </w:rPr>
            </w:pPr>
            <w:r w:rsidRPr="00DE7B59">
              <w:rPr>
                <w:lang w:eastAsia="ko-KR"/>
              </w:rPr>
              <w:t>201</w:t>
            </w:r>
          </w:p>
        </w:tc>
        <w:tc>
          <w:tcPr>
            <w:tcW w:w="1132" w:type="dxa"/>
            <w:noWrap/>
            <w:hideMark/>
          </w:tcPr>
          <w:p w14:paraId="56AEE3A3" w14:textId="77777777" w:rsidR="00236506" w:rsidRPr="00DE7B59" w:rsidRDefault="00236506" w:rsidP="000905AA">
            <w:pPr>
              <w:pStyle w:val="TAL"/>
              <w:jc w:val="center"/>
              <w:rPr>
                <w:lang w:eastAsia="ko-KR"/>
              </w:rPr>
            </w:pPr>
            <w:r w:rsidRPr="00DE7B59">
              <w:rPr>
                <w:lang w:eastAsia="ko-KR"/>
              </w:rPr>
              <w:t>≤ 259562</w:t>
            </w:r>
          </w:p>
        </w:tc>
      </w:tr>
      <w:tr w:rsidR="00236506" w:rsidRPr="00DE7B59" w14:paraId="5915F656" w14:textId="77777777" w:rsidTr="000905AA">
        <w:trPr>
          <w:jc w:val="center"/>
        </w:trPr>
        <w:tc>
          <w:tcPr>
            <w:tcW w:w="719" w:type="dxa"/>
            <w:noWrap/>
            <w:hideMark/>
          </w:tcPr>
          <w:p w14:paraId="08F41D4E" w14:textId="77777777" w:rsidR="00236506" w:rsidRPr="00DE7B59" w:rsidRDefault="00236506" w:rsidP="000905AA">
            <w:pPr>
              <w:pStyle w:val="TAL"/>
              <w:jc w:val="center"/>
              <w:rPr>
                <w:lang w:eastAsia="ko-KR"/>
              </w:rPr>
            </w:pPr>
            <w:r w:rsidRPr="00DE7B59">
              <w:rPr>
                <w:lang w:eastAsia="ko-KR"/>
              </w:rPr>
              <w:t>10</w:t>
            </w:r>
          </w:p>
        </w:tc>
        <w:tc>
          <w:tcPr>
            <w:tcW w:w="1827" w:type="dxa"/>
            <w:noWrap/>
            <w:hideMark/>
          </w:tcPr>
          <w:p w14:paraId="1814FC79" w14:textId="77777777" w:rsidR="00236506" w:rsidRPr="00DE7B59" w:rsidRDefault="00236506" w:rsidP="000905AA">
            <w:pPr>
              <w:pStyle w:val="TAL"/>
              <w:jc w:val="center"/>
              <w:rPr>
                <w:lang w:eastAsia="ko-KR"/>
              </w:rPr>
            </w:pPr>
            <w:r w:rsidRPr="00DE7B59">
              <w:rPr>
                <w:lang w:eastAsia="ko-KR"/>
              </w:rPr>
              <w:t>≤ 6085</w:t>
            </w:r>
          </w:p>
        </w:tc>
        <w:tc>
          <w:tcPr>
            <w:tcW w:w="992" w:type="dxa"/>
            <w:noWrap/>
            <w:hideMark/>
          </w:tcPr>
          <w:p w14:paraId="78267E34" w14:textId="77777777" w:rsidR="00236506" w:rsidRPr="00DE7B59" w:rsidRDefault="00236506" w:rsidP="000905AA">
            <w:pPr>
              <w:pStyle w:val="TAL"/>
              <w:jc w:val="center"/>
              <w:rPr>
                <w:lang w:eastAsia="ko-KR"/>
              </w:rPr>
            </w:pPr>
            <w:r w:rsidRPr="00DE7B59">
              <w:rPr>
                <w:lang w:eastAsia="ko-KR"/>
              </w:rPr>
              <w:t>74</w:t>
            </w:r>
          </w:p>
        </w:tc>
        <w:tc>
          <w:tcPr>
            <w:tcW w:w="1276" w:type="dxa"/>
            <w:noWrap/>
            <w:hideMark/>
          </w:tcPr>
          <w:p w14:paraId="77C47F55" w14:textId="77777777" w:rsidR="00236506" w:rsidRPr="00DE7B59" w:rsidRDefault="00236506" w:rsidP="000905AA">
            <w:pPr>
              <w:pStyle w:val="TAL"/>
              <w:jc w:val="center"/>
              <w:rPr>
                <w:lang w:eastAsia="ko-KR"/>
              </w:rPr>
            </w:pPr>
            <w:r w:rsidRPr="00DE7B59">
              <w:rPr>
                <w:lang w:eastAsia="ko-KR"/>
              </w:rPr>
              <w:t>≤ 21402</w:t>
            </w:r>
          </w:p>
        </w:tc>
        <w:tc>
          <w:tcPr>
            <w:tcW w:w="853" w:type="dxa"/>
            <w:noWrap/>
            <w:hideMark/>
          </w:tcPr>
          <w:p w14:paraId="4855D631" w14:textId="77777777" w:rsidR="00236506" w:rsidRPr="00DE7B59" w:rsidRDefault="00236506" w:rsidP="000905AA">
            <w:pPr>
              <w:pStyle w:val="TAL"/>
              <w:jc w:val="center"/>
              <w:rPr>
                <w:lang w:eastAsia="ko-KR"/>
              </w:rPr>
            </w:pPr>
            <w:r w:rsidRPr="00DE7B59">
              <w:rPr>
                <w:lang w:eastAsia="ko-KR"/>
              </w:rPr>
              <w:t>138</w:t>
            </w:r>
          </w:p>
        </w:tc>
        <w:tc>
          <w:tcPr>
            <w:tcW w:w="1275" w:type="dxa"/>
            <w:noWrap/>
            <w:hideMark/>
          </w:tcPr>
          <w:p w14:paraId="2006E873" w14:textId="77777777" w:rsidR="00236506" w:rsidRPr="00DE7B59" w:rsidRDefault="00236506" w:rsidP="000905AA">
            <w:pPr>
              <w:pStyle w:val="TAL"/>
              <w:jc w:val="center"/>
              <w:rPr>
                <w:lang w:eastAsia="ko-KR"/>
              </w:rPr>
            </w:pPr>
            <w:r w:rsidRPr="00DE7B59">
              <w:rPr>
                <w:lang w:eastAsia="ko-KR"/>
              </w:rPr>
              <w:t>≤ 75269</w:t>
            </w:r>
          </w:p>
        </w:tc>
        <w:tc>
          <w:tcPr>
            <w:tcW w:w="709" w:type="dxa"/>
            <w:noWrap/>
            <w:hideMark/>
          </w:tcPr>
          <w:p w14:paraId="441044AA" w14:textId="77777777" w:rsidR="00236506" w:rsidRPr="00DE7B59" w:rsidRDefault="00236506" w:rsidP="000905AA">
            <w:pPr>
              <w:pStyle w:val="TAL"/>
              <w:jc w:val="center"/>
              <w:rPr>
                <w:lang w:eastAsia="ko-KR"/>
              </w:rPr>
            </w:pPr>
            <w:r w:rsidRPr="00DE7B59">
              <w:rPr>
                <w:lang w:eastAsia="ko-KR"/>
              </w:rPr>
              <w:t>202</w:t>
            </w:r>
          </w:p>
        </w:tc>
        <w:tc>
          <w:tcPr>
            <w:tcW w:w="1132" w:type="dxa"/>
            <w:noWrap/>
            <w:hideMark/>
          </w:tcPr>
          <w:p w14:paraId="3F271323" w14:textId="77777777" w:rsidR="00236506" w:rsidRPr="00DE7B59" w:rsidRDefault="00236506" w:rsidP="000905AA">
            <w:pPr>
              <w:pStyle w:val="TAL"/>
              <w:jc w:val="center"/>
              <w:rPr>
                <w:lang w:eastAsia="ko-KR"/>
              </w:rPr>
            </w:pPr>
            <w:r w:rsidRPr="00DE7B59">
              <w:rPr>
                <w:lang w:eastAsia="ko-KR"/>
              </w:rPr>
              <w:t>≤ 264713</w:t>
            </w:r>
          </w:p>
        </w:tc>
      </w:tr>
      <w:tr w:rsidR="00236506" w:rsidRPr="00DE7B59" w14:paraId="15A128AF" w14:textId="77777777" w:rsidTr="000905AA">
        <w:trPr>
          <w:jc w:val="center"/>
        </w:trPr>
        <w:tc>
          <w:tcPr>
            <w:tcW w:w="719" w:type="dxa"/>
            <w:noWrap/>
            <w:hideMark/>
          </w:tcPr>
          <w:p w14:paraId="3A982C2A" w14:textId="77777777" w:rsidR="00236506" w:rsidRPr="00DE7B59" w:rsidRDefault="00236506" w:rsidP="000905AA">
            <w:pPr>
              <w:pStyle w:val="TAL"/>
              <w:jc w:val="center"/>
              <w:rPr>
                <w:lang w:eastAsia="ko-KR"/>
              </w:rPr>
            </w:pPr>
            <w:r w:rsidRPr="00DE7B59">
              <w:rPr>
                <w:lang w:eastAsia="ko-KR"/>
              </w:rPr>
              <w:t>11</w:t>
            </w:r>
          </w:p>
        </w:tc>
        <w:tc>
          <w:tcPr>
            <w:tcW w:w="1827" w:type="dxa"/>
            <w:noWrap/>
            <w:hideMark/>
          </w:tcPr>
          <w:p w14:paraId="7AE328D0" w14:textId="77777777" w:rsidR="00236506" w:rsidRPr="00DE7B59" w:rsidRDefault="00236506" w:rsidP="000905AA">
            <w:pPr>
              <w:pStyle w:val="TAL"/>
              <w:jc w:val="center"/>
              <w:rPr>
                <w:lang w:eastAsia="ko-KR"/>
              </w:rPr>
            </w:pPr>
            <w:r w:rsidRPr="00DE7B59">
              <w:rPr>
                <w:lang w:eastAsia="ko-KR"/>
              </w:rPr>
              <w:t>≤ 6206</w:t>
            </w:r>
          </w:p>
        </w:tc>
        <w:tc>
          <w:tcPr>
            <w:tcW w:w="992" w:type="dxa"/>
            <w:noWrap/>
            <w:hideMark/>
          </w:tcPr>
          <w:p w14:paraId="77A1A06E" w14:textId="77777777" w:rsidR="00236506" w:rsidRPr="00DE7B59" w:rsidRDefault="00236506" w:rsidP="000905AA">
            <w:pPr>
              <w:pStyle w:val="TAL"/>
              <w:jc w:val="center"/>
              <w:rPr>
                <w:lang w:eastAsia="ko-KR"/>
              </w:rPr>
            </w:pPr>
            <w:r w:rsidRPr="00DE7B59">
              <w:rPr>
                <w:lang w:eastAsia="ko-KR"/>
              </w:rPr>
              <w:t>75</w:t>
            </w:r>
          </w:p>
        </w:tc>
        <w:tc>
          <w:tcPr>
            <w:tcW w:w="1276" w:type="dxa"/>
            <w:noWrap/>
            <w:hideMark/>
          </w:tcPr>
          <w:p w14:paraId="0E949952" w14:textId="77777777" w:rsidR="00236506" w:rsidRPr="00DE7B59" w:rsidRDefault="00236506" w:rsidP="000905AA">
            <w:pPr>
              <w:pStyle w:val="TAL"/>
              <w:jc w:val="center"/>
              <w:rPr>
                <w:lang w:eastAsia="ko-KR"/>
              </w:rPr>
            </w:pPr>
            <w:r w:rsidRPr="00DE7B59">
              <w:rPr>
                <w:lang w:eastAsia="ko-KR"/>
              </w:rPr>
              <w:t>≤ 21827</w:t>
            </w:r>
          </w:p>
        </w:tc>
        <w:tc>
          <w:tcPr>
            <w:tcW w:w="853" w:type="dxa"/>
            <w:noWrap/>
            <w:hideMark/>
          </w:tcPr>
          <w:p w14:paraId="75CA8DEA" w14:textId="77777777" w:rsidR="00236506" w:rsidRPr="00DE7B59" w:rsidRDefault="00236506" w:rsidP="000905AA">
            <w:pPr>
              <w:pStyle w:val="TAL"/>
              <w:jc w:val="center"/>
              <w:rPr>
                <w:lang w:eastAsia="ko-KR"/>
              </w:rPr>
            </w:pPr>
            <w:r w:rsidRPr="00DE7B59">
              <w:rPr>
                <w:lang w:eastAsia="ko-KR"/>
              </w:rPr>
              <w:t>139</w:t>
            </w:r>
          </w:p>
        </w:tc>
        <w:tc>
          <w:tcPr>
            <w:tcW w:w="1275" w:type="dxa"/>
            <w:noWrap/>
            <w:hideMark/>
          </w:tcPr>
          <w:p w14:paraId="76B353DF" w14:textId="77777777" w:rsidR="00236506" w:rsidRPr="00DE7B59" w:rsidRDefault="00236506" w:rsidP="000905AA">
            <w:pPr>
              <w:pStyle w:val="TAL"/>
              <w:jc w:val="center"/>
              <w:rPr>
                <w:lang w:eastAsia="ko-KR"/>
              </w:rPr>
            </w:pPr>
            <w:r w:rsidRPr="00DE7B59">
              <w:rPr>
                <w:lang w:eastAsia="ko-KR"/>
              </w:rPr>
              <w:t>≤ 76763</w:t>
            </w:r>
          </w:p>
        </w:tc>
        <w:tc>
          <w:tcPr>
            <w:tcW w:w="709" w:type="dxa"/>
            <w:noWrap/>
            <w:hideMark/>
          </w:tcPr>
          <w:p w14:paraId="58A59A9B" w14:textId="77777777" w:rsidR="00236506" w:rsidRPr="00DE7B59" w:rsidRDefault="00236506" w:rsidP="000905AA">
            <w:pPr>
              <w:pStyle w:val="TAL"/>
              <w:jc w:val="center"/>
              <w:rPr>
                <w:lang w:eastAsia="ko-KR"/>
              </w:rPr>
            </w:pPr>
            <w:r w:rsidRPr="00DE7B59">
              <w:rPr>
                <w:lang w:eastAsia="ko-KR"/>
              </w:rPr>
              <w:t>203</w:t>
            </w:r>
          </w:p>
        </w:tc>
        <w:tc>
          <w:tcPr>
            <w:tcW w:w="1132" w:type="dxa"/>
            <w:noWrap/>
            <w:hideMark/>
          </w:tcPr>
          <w:p w14:paraId="64290B3E" w14:textId="77777777" w:rsidR="00236506" w:rsidRPr="00DE7B59" w:rsidRDefault="00236506" w:rsidP="000905AA">
            <w:pPr>
              <w:pStyle w:val="TAL"/>
              <w:jc w:val="center"/>
              <w:rPr>
                <w:lang w:eastAsia="ko-KR"/>
              </w:rPr>
            </w:pPr>
            <w:r w:rsidRPr="00DE7B59">
              <w:rPr>
                <w:lang w:eastAsia="ko-KR"/>
              </w:rPr>
              <w:t>≤ 269966</w:t>
            </w:r>
          </w:p>
        </w:tc>
      </w:tr>
      <w:tr w:rsidR="00236506" w:rsidRPr="00DE7B59" w14:paraId="1C8086D8" w14:textId="77777777" w:rsidTr="000905AA">
        <w:trPr>
          <w:jc w:val="center"/>
        </w:trPr>
        <w:tc>
          <w:tcPr>
            <w:tcW w:w="719" w:type="dxa"/>
            <w:noWrap/>
            <w:hideMark/>
          </w:tcPr>
          <w:p w14:paraId="62A28F46" w14:textId="77777777" w:rsidR="00236506" w:rsidRPr="00DE7B59" w:rsidRDefault="00236506" w:rsidP="000905AA">
            <w:pPr>
              <w:pStyle w:val="TAL"/>
              <w:jc w:val="center"/>
              <w:rPr>
                <w:lang w:eastAsia="ko-KR"/>
              </w:rPr>
            </w:pPr>
            <w:r w:rsidRPr="00DE7B59">
              <w:rPr>
                <w:lang w:eastAsia="ko-KR"/>
              </w:rPr>
              <w:t>12</w:t>
            </w:r>
          </w:p>
        </w:tc>
        <w:tc>
          <w:tcPr>
            <w:tcW w:w="1827" w:type="dxa"/>
            <w:noWrap/>
            <w:hideMark/>
          </w:tcPr>
          <w:p w14:paraId="115F5822" w14:textId="77777777" w:rsidR="00236506" w:rsidRPr="00DE7B59" w:rsidRDefault="00236506" w:rsidP="000905AA">
            <w:pPr>
              <w:pStyle w:val="TAL"/>
              <w:jc w:val="center"/>
              <w:rPr>
                <w:lang w:eastAsia="ko-KR"/>
              </w:rPr>
            </w:pPr>
            <w:r w:rsidRPr="00DE7B59">
              <w:rPr>
                <w:lang w:eastAsia="ko-KR"/>
              </w:rPr>
              <w:t>≤ 6329</w:t>
            </w:r>
          </w:p>
        </w:tc>
        <w:tc>
          <w:tcPr>
            <w:tcW w:w="992" w:type="dxa"/>
            <w:noWrap/>
            <w:hideMark/>
          </w:tcPr>
          <w:p w14:paraId="11C4D2D1" w14:textId="77777777" w:rsidR="00236506" w:rsidRPr="00DE7B59" w:rsidRDefault="00236506" w:rsidP="000905AA">
            <w:pPr>
              <w:pStyle w:val="TAL"/>
              <w:jc w:val="center"/>
              <w:rPr>
                <w:lang w:eastAsia="ko-KR"/>
              </w:rPr>
            </w:pPr>
            <w:r w:rsidRPr="00DE7B59">
              <w:rPr>
                <w:lang w:eastAsia="ko-KR"/>
              </w:rPr>
              <w:t>76</w:t>
            </w:r>
          </w:p>
        </w:tc>
        <w:tc>
          <w:tcPr>
            <w:tcW w:w="1276" w:type="dxa"/>
            <w:noWrap/>
            <w:hideMark/>
          </w:tcPr>
          <w:p w14:paraId="46D853D2" w14:textId="77777777" w:rsidR="00236506" w:rsidRPr="00DE7B59" w:rsidRDefault="00236506" w:rsidP="000905AA">
            <w:pPr>
              <w:pStyle w:val="TAL"/>
              <w:jc w:val="center"/>
              <w:rPr>
                <w:lang w:eastAsia="ko-KR"/>
              </w:rPr>
            </w:pPr>
            <w:r w:rsidRPr="00DE7B59">
              <w:rPr>
                <w:lang w:eastAsia="ko-KR"/>
              </w:rPr>
              <w:t>≤ 22260</w:t>
            </w:r>
          </w:p>
        </w:tc>
        <w:tc>
          <w:tcPr>
            <w:tcW w:w="853" w:type="dxa"/>
            <w:noWrap/>
            <w:hideMark/>
          </w:tcPr>
          <w:p w14:paraId="74148C75" w14:textId="77777777" w:rsidR="00236506" w:rsidRPr="00DE7B59" w:rsidRDefault="00236506" w:rsidP="000905AA">
            <w:pPr>
              <w:pStyle w:val="TAL"/>
              <w:jc w:val="center"/>
              <w:rPr>
                <w:lang w:eastAsia="ko-KR"/>
              </w:rPr>
            </w:pPr>
            <w:r w:rsidRPr="00DE7B59">
              <w:rPr>
                <w:lang w:eastAsia="ko-KR"/>
              </w:rPr>
              <w:t>140</w:t>
            </w:r>
          </w:p>
        </w:tc>
        <w:tc>
          <w:tcPr>
            <w:tcW w:w="1275" w:type="dxa"/>
            <w:noWrap/>
            <w:hideMark/>
          </w:tcPr>
          <w:p w14:paraId="535D574B" w14:textId="77777777" w:rsidR="00236506" w:rsidRPr="00DE7B59" w:rsidRDefault="00236506" w:rsidP="000905AA">
            <w:pPr>
              <w:pStyle w:val="TAL"/>
              <w:jc w:val="center"/>
              <w:rPr>
                <w:lang w:eastAsia="ko-KR"/>
              </w:rPr>
            </w:pPr>
            <w:r w:rsidRPr="00DE7B59">
              <w:rPr>
                <w:lang w:eastAsia="ko-KR"/>
              </w:rPr>
              <w:t>≤ 78286</w:t>
            </w:r>
          </w:p>
        </w:tc>
        <w:tc>
          <w:tcPr>
            <w:tcW w:w="709" w:type="dxa"/>
            <w:noWrap/>
            <w:hideMark/>
          </w:tcPr>
          <w:p w14:paraId="3EEABC93" w14:textId="77777777" w:rsidR="00236506" w:rsidRPr="00DE7B59" w:rsidRDefault="00236506" w:rsidP="000905AA">
            <w:pPr>
              <w:pStyle w:val="TAL"/>
              <w:jc w:val="center"/>
              <w:rPr>
                <w:lang w:eastAsia="ko-KR"/>
              </w:rPr>
            </w:pPr>
            <w:r w:rsidRPr="00DE7B59">
              <w:rPr>
                <w:lang w:eastAsia="ko-KR"/>
              </w:rPr>
              <w:t>204</w:t>
            </w:r>
          </w:p>
        </w:tc>
        <w:tc>
          <w:tcPr>
            <w:tcW w:w="1132" w:type="dxa"/>
            <w:noWrap/>
            <w:hideMark/>
          </w:tcPr>
          <w:p w14:paraId="4E51358F" w14:textId="77777777" w:rsidR="00236506" w:rsidRPr="00DE7B59" w:rsidRDefault="00236506" w:rsidP="000905AA">
            <w:pPr>
              <w:pStyle w:val="TAL"/>
              <w:jc w:val="center"/>
              <w:rPr>
                <w:lang w:eastAsia="ko-KR"/>
              </w:rPr>
            </w:pPr>
            <w:r w:rsidRPr="00DE7B59">
              <w:rPr>
                <w:lang w:eastAsia="ko-KR"/>
              </w:rPr>
              <w:t>≤ 275323</w:t>
            </w:r>
          </w:p>
        </w:tc>
      </w:tr>
      <w:tr w:rsidR="00236506" w:rsidRPr="00DE7B59" w14:paraId="37FA0AC4" w14:textId="77777777" w:rsidTr="000905AA">
        <w:trPr>
          <w:jc w:val="center"/>
        </w:trPr>
        <w:tc>
          <w:tcPr>
            <w:tcW w:w="719" w:type="dxa"/>
            <w:noWrap/>
            <w:hideMark/>
          </w:tcPr>
          <w:p w14:paraId="09C1C26C" w14:textId="77777777" w:rsidR="00236506" w:rsidRPr="00DE7B59" w:rsidRDefault="00236506" w:rsidP="000905AA">
            <w:pPr>
              <w:pStyle w:val="TAL"/>
              <w:jc w:val="center"/>
              <w:rPr>
                <w:lang w:eastAsia="ko-KR"/>
              </w:rPr>
            </w:pPr>
            <w:r w:rsidRPr="00DE7B59">
              <w:rPr>
                <w:lang w:eastAsia="ko-KR"/>
              </w:rPr>
              <w:t>13</w:t>
            </w:r>
          </w:p>
        </w:tc>
        <w:tc>
          <w:tcPr>
            <w:tcW w:w="1827" w:type="dxa"/>
            <w:noWrap/>
            <w:hideMark/>
          </w:tcPr>
          <w:p w14:paraId="694C5451" w14:textId="77777777" w:rsidR="00236506" w:rsidRPr="00DE7B59" w:rsidRDefault="00236506" w:rsidP="000905AA">
            <w:pPr>
              <w:pStyle w:val="TAL"/>
              <w:jc w:val="center"/>
              <w:rPr>
                <w:lang w:eastAsia="ko-KR"/>
              </w:rPr>
            </w:pPr>
            <w:r w:rsidRPr="00DE7B59">
              <w:rPr>
                <w:lang w:eastAsia="ko-KR"/>
              </w:rPr>
              <w:t>≤ 6455</w:t>
            </w:r>
          </w:p>
        </w:tc>
        <w:tc>
          <w:tcPr>
            <w:tcW w:w="992" w:type="dxa"/>
            <w:noWrap/>
            <w:hideMark/>
          </w:tcPr>
          <w:p w14:paraId="304B9246" w14:textId="77777777" w:rsidR="00236506" w:rsidRPr="00DE7B59" w:rsidRDefault="00236506" w:rsidP="000905AA">
            <w:pPr>
              <w:pStyle w:val="TAL"/>
              <w:jc w:val="center"/>
              <w:rPr>
                <w:lang w:eastAsia="ko-KR"/>
              </w:rPr>
            </w:pPr>
            <w:r w:rsidRPr="00DE7B59">
              <w:rPr>
                <w:lang w:eastAsia="ko-KR"/>
              </w:rPr>
              <w:t>77</w:t>
            </w:r>
          </w:p>
        </w:tc>
        <w:tc>
          <w:tcPr>
            <w:tcW w:w="1276" w:type="dxa"/>
            <w:noWrap/>
            <w:hideMark/>
          </w:tcPr>
          <w:p w14:paraId="5E376204" w14:textId="77777777" w:rsidR="00236506" w:rsidRPr="00DE7B59" w:rsidRDefault="00236506" w:rsidP="000905AA">
            <w:pPr>
              <w:pStyle w:val="TAL"/>
              <w:jc w:val="center"/>
              <w:rPr>
                <w:lang w:eastAsia="ko-KR"/>
              </w:rPr>
            </w:pPr>
            <w:r w:rsidRPr="00DE7B59">
              <w:rPr>
                <w:lang w:eastAsia="ko-KR"/>
              </w:rPr>
              <w:t>≤ 22702</w:t>
            </w:r>
          </w:p>
        </w:tc>
        <w:tc>
          <w:tcPr>
            <w:tcW w:w="853" w:type="dxa"/>
            <w:noWrap/>
            <w:hideMark/>
          </w:tcPr>
          <w:p w14:paraId="0DB82473" w14:textId="77777777" w:rsidR="00236506" w:rsidRPr="00DE7B59" w:rsidRDefault="00236506" w:rsidP="000905AA">
            <w:pPr>
              <w:pStyle w:val="TAL"/>
              <w:jc w:val="center"/>
              <w:rPr>
                <w:lang w:eastAsia="ko-KR"/>
              </w:rPr>
            </w:pPr>
            <w:r w:rsidRPr="00DE7B59">
              <w:rPr>
                <w:lang w:eastAsia="ko-KR"/>
              </w:rPr>
              <w:t>141</w:t>
            </w:r>
          </w:p>
        </w:tc>
        <w:tc>
          <w:tcPr>
            <w:tcW w:w="1275" w:type="dxa"/>
            <w:noWrap/>
            <w:hideMark/>
          </w:tcPr>
          <w:p w14:paraId="6C5AFFF4" w14:textId="77777777" w:rsidR="00236506" w:rsidRPr="00DE7B59" w:rsidRDefault="00236506" w:rsidP="000905AA">
            <w:pPr>
              <w:pStyle w:val="TAL"/>
              <w:jc w:val="center"/>
              <w:rPr>
                <w:lang w:eastAsia="ko-KR"/>
              </w:rPr>
            </w:pPr>
            <w:r w:rsidRPr="00DE7B59">
              <w:rPr>
                <w:lang w:eastAsia="ko-KR"/>
              </w:rPr>
              <w:t>≤ 79839</w:t>
            </w:r>
          </w:p>
        </w:tc>
        <w:tc>
          <w:tcPr>
            <w:tcW w:w="709" w:type="dxa"/>
            <w:noWrap/>
            <w:hideMark/>
          </w:tcPr>
          <w:p w14:paraId="7A1A2BF9" w14:textId="77777777" w:rsidR="00236506" w:rsidRPr="00DE7B59" w:rsidRDefault="00236506" w:rsidP="000905AA">
            <w:pPr>
              <w:pStyle w:val="TAL"/>
              <w:jc w:val="center"/>
              <w:rPr>
                <w:lang w:eastAsia="ko-KR"/>
              </w:rPr>
            </w:pPr>
            <w:r w:rsidRPr="00DE7B59">
              <w:rPr>
                <w:lang w:eastAsia="ko-KR"/>
              </w:rPr>
              <w:t>205</w:t>
            </w:r>
          </w:p>
        </w:tc>
        <w:tc>
          <w:tcPr>
            <w:tcW w:w="1132" w:type="dxa"/>
            <w:noWrap/>
            <w:hideMark/>
          </w:tcPr>
          <w:p w14:paraId="5915E4DE" w14:textId="77777777" w:rsidR="00236506" w:rsidRPr="00DE7B59" w:rsidRDefault="00236506" w:rsidP="000905AA">
            <w:pPr>
              <w:pStyle w:val="TAL"/>
              <w:jc w:val="center"/>
              <w:rPr>
                <w:lang w:eastAsia="ko-KR"/>
              </w:rPr>
            </w:pPr>
            <w:r w:rsidRPr="00DE7B59">
              <w:rPr>
                <w:lang w:eastAsia="ko-KR"/>
              </w:rPr>
              <w:t>≤ 280786</w:t>
            </w:r>
          </w:p>
        </w:tc>
      </w:tr>
      <w:tr w:rsidR="00236506" w:rsidRPr="00DE7B59" w14:paraId="59B827A2" w14:textId="77777777" w:rsidTr="000905AA">
        <w:trPr>
          <w:jc w:val="center"/>
        </w:trPr>
        <w:tc>
          <w:tcPr>
            <w:tcW w:w="719" w:type="dxa"/>
            <w:noWrap/>
            <w:hideMark/>
          </w:tcPr>
          <w:p w14:paraId="0E7BCD2F" w14:textId="77777777" w:rsidR="00236506" w:rsidRPr="00DE7B59" w:rsidRDefault="00236506" w:rsidP="000905AA">
            <w:pPr>
              <w:pStyle w:val="TAL"/>
              <w:jc w:val="center"/>
              <w:rPr>
                <w:lang w:eastAsia="ko-KR"/>
              </w:rPr>
            </w:pPr>
            <w:r w:rsidRPr="00DE7B59">
              <w:rPr>
                <w:lang w:eastAsia="ko-KR"/>
              </w:rPr>
              <w:t>14</w:t>
            </w:r>
          </w:p>
        </w:tc>
        <w:tc>
          <w:tcPr>
            <w:tcW w:w="1827" w:type="dxa"/>
            <w:noWrap/>
            <w:hideMark/>
          </w:tcPr>
          <w:p w14:paraId="3E7B3E98" w14:textId="77777777" w:rsidR="00236506" w:rsidRPr="00DE7B59" w:rsidRDefault="00236506" w:rsidP="000905AA">
            <w:pPr>
              <w:pStyle w:val="TAL"/>
              <w:jc w:val="center"/>
              <w:rPr>
                <w:lang w:eastAsia="ko-KR"/>
              </w:rPr>
            </w:pPr>
            <w:r w:rsidRPr="00DE7B59">
              <w:rPr>
                <w:lang w:eastAsia="ko-KR"/>
              </w:rPr>
              <w:t>≤ 6583</w:t>
            </w:r>
          </w:p>
        </w:tc>
        <w:tc>
          <w:tcPr>
            <w:tcW w:w="992" w:type="dxa"/>
            <w:noWrap/>
            <w:hideMark/>
          </w:tcPr>
          <w:p w14:paraId="191D21BE" w14:textId="77777777" w:rsidR="00236506" w:rsidRPr="00DE7B59" w:rsidRDefault="00236506" w:rsidP="000905AA">
            <w:pPr>
              <w:pStyle w:val="TAL"/>
              <w:jc w:val="center"/>
              <w:rPr>
                <w:lang w:eastAsia="ko-KR"/>
              </w:rPr>
            </w:pPr>
            <w:r w:rsidRPr="00DE7B59">
              <w:rPr>
                <w:lang w:eastAsia="ko-KR"/>
              </w:rPr>
              <w:t>78</w:t>
            </w:r>
          </w:p>
        </w:tc>
        <w:tc>
          <w:tcPr>
            <w:tcW w:w="1276" w:type="dxa"/>
            <w:noWrap/>
            <w:hideMark/>
          </w:tcPr>
          <w:p w14:paraId="0DA4254E" w14:textId="77777777" w:rsidR="00236506" w:rsidRPr="00DE7B59" w:rsidRDefault="00236506" w:rsidP="000905AA">
            <w:pPr>
              <w:pStyle w:val="TAL"/>
              <w:jc w:val="center"/>
              <w:rPr>
                <w:lang w:eastAsia="ko-KR"/>
              </w:rPr>
            </w:pPr>
            <w:r w:rsidRPr="00DE7B59">
              <w:rPr>
                <w:lang w:eastAsia="ko-KR"/>
              </w:rPr>
              <w:t>≤ 23152</w:t>
            </w:r>
          </w:p>
        </w:tc>
        <w:tc>
          <w:tcPr>
            <w:tcW w:w="853" w:type="dxa"/>
            <w:noWrap/>
            <w:hideMark/>
          </w:tcPr>
          <w:p w14:paraId="6D37EC69" w14:textId="77777777" w:rsidR="00236506" w:rsidRPr="00DE7B59" w:rsidRDefault="00236506" w:rsidP="000905AA">
            <w:pPr>
              <w:pStyle w:val="TAL"/>
              <w:jc w:val="center"/>
              <w:rPr>
                <w:lang w:eastAsia="ko-KR"/>
              </w:rPr>
            </w:pPr>
            <w:r w:rsidRPr="00DE7B59">
              <w:rPr>
                <w:lang w:eastAsia="ko-KR"/>
              </w:rPr>
              <w:t>142</w:t>
            </w:r>
          </w:p>
        </w:tc>
        <w:tc>
          <w:tcPr>
            <w:tcW w:w="1275" w:type="dxa"/>
            <w:noWrap/>
            <w:hideMark/>
          </w:tcPr>
          <w:p w14:paraId="15757880" w14:textId="77777777" w:rsidR="00236506" w:rsidRPr="00DE7B59" w:rsidRDefault="00236506" w:rsidP="000905AA">
            <w:pPr>
              <w:pStyle w:val="TAL"/>
              <w:jc w:val="center"/>
              <w:rPr>
                <w:lang w:eastAsia="ko-KR"/>
              </w:rPr>
            </w:pPr>
            <w:r w:rsidRPr="00DE7B59">
              <w:rPr>
                <w:lang w:eastAsia="ko-KR"/>
              </w:rPr>
              <w:t>≤ 81424</w:t>
            </w:r>
          </w:p>
        </w:tc>
        <w:tc>
          <w:tcPr>
            <w:tcW w:w="709" w:type="dxa"/>
            <w:noWrap/>
            <w:hideMark/>
          </w:tcPr>
          <w:p w14:paraId="569C7FD2" w14:textId="77777777" w:rsidR="00236506" w:rsidRPr="00DE7B59" w:rsidRDefault="00236506" w:rsidP="000905AA">
            <w:pPr>
              <w:pStyle w:val="TAL"/>
              <w:jc w:val="center"/>
              <w:rPr>
                <w:lang w:eastAsia="ko-KR"/>
              </w:rPr>
            </w:pPr>
            <w:r w:rsidRPr="00DE7B59">
              <w:rPr>
                <w:lang w:eastAsia="ko-KR"/>
              </w:rPr>
              <w:t>206</w:t>
            </w:r>
          </w:p>
        </w:tc>
        <w:tc>
          <w:tcPr>
            <w:tcW w:w="1132" w:type="dxa"/>
            <w:noWrap/>
            <w:hideMark/>
          </w:tcPr>
          <w:p w14:paraId="4CE07367" w14:textId="77777777" w:rsidR="00236506" w:rsidRPr="00DE7B59" w:rsidRDefault="00236506" w:rsidP="000905AA">
            <w:pPr>
              <w:pStyle w:val="TAL"/>
              <w:jc w:val="center"/>
              <w:rPr>
                <w:lang w:eastAsia="ko-KR"/>
              </w:rPr>
            </w:pPr>
            <w:r w:rsidRPr="00DE7B59">
              <w:rPr>
                <w:lang w:eastAsia="ko-KR"/>
              </w:rPr>
              <w:t>≤ 286358</w:t>
            </w:r>
          </w:p>
        </w:tc>
      </w:tr>
      <w:tr w:rsidR="00236506" w:rsidRPr="00DE7B59" w14:paraId="10DCA93C" w14:textId="77777777" w:rsidTr="000905AA">
        <w:trPr>
          <w:jc w:val="center"/>
        </w:trPr>
        <w:tc>
          <w:tcPr>
            <w:tcW w:w="719" w:type="dxa"/>
            <w:noWrap/>
            <w:hideMark/>
          </w:tcPr>
          <w:p w14:paraId="08D55D4D" w14:textId="77777777" w:rsidR="00236506" w:rsidRPr="00DE7B59" w:rsidRDefault="00236506" w:rsidP="000905AA">
            <w:pPr>
              <w:pStyle w:val="TAL"/>
              <w:jc w:val="center"/>
              <w:rPr>
                <w:lang w:eastAsia="ko-KR"/>
              </w:rPr>
            </w:pPr>
            <w:r w:rsidRPr="00DE7B59">
              <w:rPr>
                <w:lang w:eastAsia="ko-KR"/>
              </w:rPr>
              <w:t>15</w:t>
            </w:r>
          </w:p>
        </w:tc>
        <w:tc>
          <w:tcPr>
            <w:tcW w:w="1827" w:type="dxa"/>
            <w:noWrap/>
            <w:hideMark/>
          </w:tcPr>
          <w:p w14:paraId="7C691894" w14:textId="77777777" w:rsidR="00236506" w:rsidRPr="00DE7B59" w:rsidRDefault="00236506" w:rsidP="000905AA">
            <w:pPr>
              <w:pStyle w:val="TAL"/>
              <w:jc w:val="center"/>
              <w:rPr>
                <w:lang w:eastAsia="ko-KR"/>
              </w:rPr>
            </w:pPr>
            <w:r w:rsidRPr="00DE7B59">
              <w:rPr>
                <w:lang w:eastAsia="ko-KR"/>
              </w:rPr>
              <w:t>≤ 6713</w:t>
            </w:r>
          </w:p>
        </w:tc>
        <w:tc>
          <w:tcPr>
            <w:tcW w:w="992" w:type="dxa"/>
            <w:noWrap/>
            <w:hideMark/>
          </w:tcPr>
          <w:p w14:paraId="66E0DC26" w14:textId="77777777" w:rsidR="00236506" w:rsidRPr="00DE7B59" w:rsidRDefault="00236506" w:rsidP="000905AA">
            <w:pPr>
              <w:pStyle w:val="TAL"/>
              <w:jc w:val="center"/>
              <w:rPr>
                <w:lang w:eastAsia="ko-KR"/>
              </w:rPr>
            </w:pPr>
            <w:r w:rsidRPr="00DE7B59">
              <w:rPr>
                <w:lang w:eastAsia="ko-KR"/>
              </w:rPr>
              <w:t>79</w:t>
            </w:r>
          </w:p>
        </w:tc>
        <w:tc>
          <w:tcPr>
            <w:tcW w:w="1276" w:type="dxa"/>
            <w:noWrap/>
            <w:hideMark/>
          </w:tcPr>
          <w:p w14:paraId="5B6A9DB5" w14:textId="77777777" w:rsidR="00236506" w:rsidRPr="00DE7B59" w:rsidRDefault="00236506" w:rsidP="000905AA">
            <w:pPr>
              <w:pStyle w:val="TAL"/>
              <w:jc w:val="center"/>
              <w:rPr>
                <w:lang w:eastAsia="ko-KR"/>
              </w:rPr>
            </w:pPr>
            <w:r w:rsidRPr="00DE7B59">
              <w:rPr>
                <w:lang w:eastAsia="ko-KR"/>
              </w:rPr>
              <w:t>≤ 23611</w:t>
            </w:r>
          </w:p>
        </w:tc>
        <w:tc>
          <w:tcPr>
            <w:tcW w:w="853" w:type="dxa"/>
            <w:noWrap/>
            <w:hideMark/>
          </w:tcPr>
          <w:p w14:paraId="243104EB" w14:textId="77777777" w:rsidR="00236506" w:rsidRPr="00DE7B59" w:rsidRDefault="00236506" w:rsidP="000905AA">
            <w:pPr>
              <w:pStyle w:val="TAL"/>
              <w:jc w:val="center"/>
              <w:rPr>
                <w:lang w:eastAsia="ko-KR"/>
              </w:rPr>
            </w:pPr>
            <w:r w:rsidRPr="00DE7B59">
              <w:rPr>
                <w:lang w:eastAsia="ko-KR"/>
              </w:rPr>
              <w:t>143</w:t>
            </w:r>
          </w:p>
        </w:tc>
        <w:tc>
          <w:tcPr>
            <w:tcW w:w="1275" w:type="dxa"/>
            <w:noWrap/>
            <w:hideMark/>
          </w:tcPr>
          <w:p w14:paraId="07966EE3" w14:textId="77777777" w:rsidR="00236506" w:rsidRPr="00DE7B59" w:rsidRDefault="00236506" w:rsidP="000905AA">
            <w:pPr>
              <w:pStyle w:val="TAL"/>
              <w:jc w:val="center"/>
              <w:rPr>
                <w:lang w:eastAsia="ko-KR"/>
              </w:rPr>
            </w:pPr>
            <w:r w:rsidRPr="00DE7B59">
              <w:rPr>
                <w:lang w:eastAsia="ko-KR"/>
              </w:rPr>
              <w:t>≤ 83040</w:t>
            </w:r>
          </w:p>
        </w:tc>
        <w:tc>
          <w:tcPr>
            <w:tcW w:w="709" w:type="dxa"/>
            <w:noWrap/>
            <w:hideMark/>
          </w:tcPr>
          <w:p w14:paraId="3128A0D4" w14:textId="77777777" w:rsidR="00236506" w:rsidRPr="00DE7B59" w:rsidRDefault="00236506" w:rsidP="000905AA">
            <w:pPr>
              <w:pStyle w:val="TAL"/>
              <w:jc w:val="center"/>
              <w:rPr>
                <w:lang w:eastAsia="ko-KR"/>
              </w:rPr>
            </w:pPr>
            <w:r w:rsidRPr="00DE7B59">
              <w:rPr>
                <w:lang w:eastAsia="ko-KR"/>
              </w:rPr>
              <w:t>207</w:t>
            </w:r>
          </w:p>
        </w:tc>
        <w:tc>
          <w:tcPr>
            <w:tcW w:w="1132" w:type="dxa"/>
            <w:noWrap/>
            <w:hideMark/>
          </w:tcPr>
          <w:p w14:paraId="7EAEBEDA" w14:textId="77777777" w:rsidR="00236506" w:rsidRPr="00DE7B59" w:rsidRDefault="00236506" w:rsidP="000905AA">
            <w:pPr>
              <w:pStyle w:val="TAL"/>
              <w:jc w:val="center"/>
              <w:rPr>
                <w:lang w:eastAsia="ko-KR"/>
              </w:rPr>
            </w:pPr>
            <w:r w:rsidRPr="00DE7B59">
              <w:rPr>
                <w:lang w:eastAsia="ko-KR"/>
              </w:rPr>
              <w:t>≤ 292041</w:t>
            </w:r>
          </w:p>
        </w:tc>
      </w:tr>
      <w:tr w:rsidR="00236506" w:rsidRPr="00DE7B59" w14:paraId="3764BFB7" w14:textId="77777777" w:rsidTr="000905AA">
        <w:trPr>
          <w:jc w:val="center"/>
        </w:trPr>
        <w:tc>
          <w:tcPr>
            <w:tcW w:w="719" w:type="dxa"/>
            <w:noWrap/>
            <w:hideMark/>
          </w:tcPr>
          <w:p w14:paraId="7C5515F8" w14:textId="77777777" w:rsidR="00236506" w:rsidRPr="00DE7B59" w:rsidRDefault="00236506" w:rsidP="000905AA">
            <w:pPr>
              <w:pStyle w:val="TAL"/>
              <w:jc w:val="center"/>
              <w:rPr>
                <w:lang w:eastAsia="ko-KR"/>
              </w:rPr>
            </w:pPr>
            <w:r w:rsidRPr="00DE7B59">
              <w:rPr>
                <w:lang w:eastAsia="ko-KR"/>
              </w:rPr>
              <w:t>16</w:t>
            </w:r>
          </w:p>
        </w:tc>
        <w:tc>
          <w:tcPr>
            <w:tcW w:w="1827" w:type="dxa"/>
            <w:noWrap/>
            <w:hideMark/>
          </w:tcPr>
          <w:p w14:paraId="6738CD9E" w14:textId="77777777" w:rsidR="00236506" w:rsidRPr="00DE7B59" w:rsidRDefault="00236506" w:rsidP="000905AA">
            <w:pPr>
              <w:pStyle w:val="TAL"/>
              <w:jc w:val="center"/>
              <w:rPr>
                <w:lang w:eastAsia="ko-KR"/>
              </w:rPr>
            </w:pPr>
            <w:r w:rsidRPr="00DE7B59">
              <w:rPr>
                <w:lang w:eastAsia="ko-KR"/>
              </w:rPr>
              <w:t>≤ 6847</w:t>
            </w:r>
          </w:p>
        </w:tc>
        <w:tc>
          <w:tcPr>
            <w:tcW w:w="992" w:type="dxa"/>
            <w:noWrap/>
            <w:hideMark/>
          </w:tcPr>
          <w:p w14:paraId="0935106D" w14:textId="77777777" w:rsidR="00236506" w:rsidRPr="00DE7B59" w:rsidRDefault="00236506" w:rsidP="000905AA">
            <w:pPr>
              <w:pStyle w:val="TAL"/>
              <w:jc w:val="center"/>
              <w:rPr>
                <w:lang w:eastAsia="ko-KR"/>
              </w:rPr>
            </w:pPr>
            <w:r w:rsidRPr="00DE7B59">
              <w:rPr>
                <w:lang w:eastAsia="ko-KR"/>
              </w:rPr>
              <w:t>80</w:t>
            </w:r>
          </w:p>
        </w:tc>
        <w:tc>
          <w:tcPr>
            <w:tcW w:w="1276" w:type="dxa"/>
            <w:noWrap/>
            <w:hideMark/>
          </w:tcPr>
          <w:p w14:paraId="53C3D9E6" w14:textId="77777777" w:rsidR="00236506" w:rsidRPr="00DE7B59" w:rsidRDefault="00236506" w:rsidP="000905AA">
            <w:pPr>
              <w:pStyle w:val="TAL"/>
              <w:jc w:val="center"/>
              <w:rPr>
                <w:lang w:eastAsia="ko-KR"/>
              </w:rPr>
            </w:pPr>
            <w:r w:rsidRPr="00DE7B59">
              <w:rPr>
                <w:lang w:eastAsia="ko-KR"/>
              </w:rPr>
              <w:t>≤ 24080</w:t>
            </w:r>
          </w:p>
        </w:tc>
        <w:tc>
          <w:tcPr>
            <w:tcW w:w="853" w:type="dxa"/>
            <w:noWrap/>
            <w:hideMark/>
          </w:tcPr>
          <w:p w14:paraId="1B8B1E27" w14:textId="77777777" w:rsidR="00236506" w:rsidRPr="00DE7B59" w:rsidRDefault="00236506" w:rsidP="000905AA">
            <w:pPr>
              <w:pStyle w:val="TAL"/>
              <w:jc w:val="center"/>
              <w:rPr>
                <w:lang w:eastAsia="ko-KR"/>
              </w:rPr>
            </w:pPr>
            <w:r w:rsidRPr="00DE7B59">
              <w:rPr>
                <w:lang w:eastAsia="ko-KR"/>
              </w:rPr>
              <w:t>144</w:t>
            </w:r>
          </w:p>
        </w:tc>
        <w:tc>
          <w:tcPr>
            <w:tcW w:w="1275" w:type="dxa"/>
            <w:noWrap/>
            <w:hideMark/>
          </w:tcPr>
          <w:p w14:paraId="43109097" w14:textId="77777777" w:rsidR="00236506" w:rsidRPr="00DE7B59" w:rsidRDefault="00236506" w:rsidP="000905AA">
            <w:pPr>
              <w:pStyle w:val="TAL"/>
              <w:jc w:val="center"/>
              <w:rPr>
                <w:lang w:eastAsia="ko-KR"/>
              </w:rPr>
            </w:pPr>
            <w:r w:rsidRPr="00DE7B59">
              <w:rPr>
                <w:lang w:eastAsia="ko-KR"/>
              </w:rPr>
              <w:t>≤ 84687</w:t>
            </w:r>
          </w:p>
        </w:tc>
        <w:tc>
          <w:tcPr>
            <w:tcW w:w="709" w:type="dxa"/>
            <w:noWrap/>
            <w:hideMark/>
          </w:tcPr>
          <w:p w14:paraId="6D87C333" w14:textId="77777777" w:rsidR="00236506" w:rsidRPr="00DE7B59" w:rsidRDefault="00236506" w:rsidP="000905AA">
            <w:pPr>
              <w:pStyle w:val="TAL"/>
              <w:jc w:val="center"/>
              <w:rPr>
                <w:lang w:eastAsia="ko-KR"/>
              </w:rPr>
            </w:pPr>
            <w:r w:rsidRPr="00DE7B59">
              <w:rPr>
                <w:lang w:eastAsia="ko-KR"/>
              </w:rPr>
              <w:t>208</w:t>
            </w:r>
          </w:p>
        </w:tc>
        <w:tc>
          <w:tcPr>
            <w:tcW w:w="1132" w:type="dxa"/>
            <w:noWrap/>
            <w:hideMark/>
          </w:tcPr>
          <w:p w14:paraId="0C586D46" w14:textId="77777777" w:rsidR="00236506" w:rsidRPr="00DE7B59" w:rsidRDefault="00236506" w:rsidP="000905AA">
            <w:pPr>
              <w:pStyle w:val="TAL"/>
              <w:jc w:val="center"/>
              <w:rPr>
                <w:lang w:eastAsia="ko-KR"/>
              </w:rPr>
            </w:pPr>
            <w:r w:rsidRPr="00DE7B59">
              <w:rPr>
                <w:lang w:eastAsia="ko-KR"/>
              </w:rPr>
              <w:t>≤ 297836</w:t>
            </w:r>
          </w:p>
        </w:tc>
      </w:tr>
      <w:tr w:rsidR="00236506" w:rsidRPr="00DE7B59" w14:paraId="486A0A4D" w14:textId="77777777" w:rsidTr="000905AA">
        <w:trPr>
          <w:jc w:val="center"/>
        </w:trPr>
        <w:tc>
          <w:tcPr>
            <w:tcW w:w="719" w:type="dxa"/>
            <w:noWrap/>
            <w:hideMark/>
          </w:tcPr>
          <w:p w14:paraId="2F1BAC8B" w14:textId="77777777" w:rsidR="00236506" w:rsidRPr="00DE7B59" w:rsidRDefault="00236506" w:rsidP="000905AA">
            <w:pPr>
              <w:pStyle w:val="TAL"/>
              <w:jc w:val="center"/>
              <w:rPr>
                <w:lang w:eastAsia="ko-KR"/>
              </w:rPr>
            </w:pPr>
            <w:r w:rsidRPr="00DE7B59">
              <w:rPr>
                <w:lang w:eastAsia="ko-KR"/>
              </w:rPr>
              <w:t>17</w:t>
            </w:r>
          </w:p>
        </w:tc>
        <w:tc>
          <w:tcPr>
            <w:tcW w:w="1827" w:type="dxa"/>
            <w:noWrap/>
            <w:hideMark/>
          </w:tcPr>
          <w:p w14:paraId="53B71AE6" w14:textId="77777777" w:rsidR="00236506" w:rsidRPr="00DE7B59" w:rsidRDefault="00236506" w:rsidP="000905AA">
            <w:pPr>
              <w:pStyle w:val="TAL"/>
              <w:jc w:val="center"/>
              <w:rPr>
                <w:lang w:eastAsia="ko-KR"/>
              </w:rPr>
            </w:pPr>
            <w:r w:rsidRPr="00DE7B59">
              <w:rPr>
                <w:lang w:eastAsia="ko-KR"/>
              </w:rPr>
              <w:t>≤ 6983</w:t>
            </w:r>
          </w:p>
        </w:tc>
        <w:tc>
          <w:tcPr>
            <w:tcW w:w="992" w:type="dxa"/>
            <w:noWrap/>
            <w:hideMark/>
          </w:tcPr>
          <w:p w14:paraId="328FD18E" w14:textId="77777777" w:rsidR="00236506" w:rsidRPr="00DE7B59" w:rsidRDefault="00236506" w:rsidP="000905AA">
            <w:pPr>
              <w:pStyle w:val="TAL"/>
              <w:jc w:val="center"/>
              <w:rPr>
                <w:lang w:eastAsia="ko-KR"/>
              </w:rPr>
            </w:pPr>
            <w:r w:rsidRPr="00DE7B59">
              <w:rPr>
                <w:lang w:eastAsia="ko-KR"/>
              </w:rPr>
              <w:t>81</w:t>
            </w:r>
          </w:p>
        </w:tc>
        <w:tc>
          <w:tcPr>
            <w:tcW w:w="1276" w:type="dxa"/>
            <w:noWrap/>
            <w:hideMark/>
          </w:tcPr>
          <w:p w14:paraId="526712EB" w14:textId="77777777" w:rsidR="00236506" w:rsidRPr="00DE7B59" w:rsidRDefault="00236506" w:rsidP="000905AA">
            <w:pPr>
              <w:pStyle w:val="TAL"/>
              <w:jc w:val="center"/>
              <w:rPr>
                <w:lang w:eastAsia="ko-KR"/>
              </w:rPr>
            </w:pPr>
            <w:r w:rsidRPr="00DE7B59">
              <w:rPr>
                <w:lang w:eastAsia="ko-KR"/>
              </w:rPr>
              <w:t>≤ 24558</w:t>
            </w:r>
          </w:p>
        </w:tc>
        <w:tc>
          <w:tcPr>
            <w:tcW w:w="853" w:type="dxa"/>
            <w:noWrap/>
            <w:hideMark/>
          </w:tcPr>
          <w:p w14:paraId="574DB582" w14:textId="77777777" w:rsidR="00236506" w:rsidRPr="00DE7B59" w:rsidRDefault="00236506" w:rsidP="000905AA">
            <w:pPr>
              <w:pStyle w:val="TAL"/>
              <w:jc w:val="center"/>
              <w:rPr>
                <w:lang w:eastAsia="ko-KR"/>
              </w:rPr>
            </w:pPr>
            <w:r w:rsidRPr="00DE7B59">
              <w:rPr>
                <w:lang w:eastAsia="ko-KR"/>
              </w:rPr>
              <w:t>145</w:t>
            </w:r>
          </w:p>
        </w:tc>
        <w:tc>
          <w:tcPr>
            <w:tcW w:w="1275" w:type="dxa"/>
            <w:noWrap/>
            <w:hideMark/>
          </w:tcPr>
          <w:p w14:paraId="5B392AE5" w14:textId="77777777" w:rsidR="00236506" w:rsidRPr="00DE7B59" w:rsidRDefault="00236506" w:rsidP="000905AA">
            <w:pPr>
              <w:pStyle w:val="TAL"/>
              <w:jc w:val="center"/>
              <w:rPr>
                <w:lang w:eastAsia="ko-KR"/>
              </w:rPr>
            </w:pPr>
            <w:r w:rsidRPr="00DE7B59">
              <w:rPr>
                <w:lang w:eastAsia="ko-KR"/>
              </w:rPr>
              <w:t>≤ 86368</w:t>
            </w:r>
          </w:p>
        </w:tc>
        <w:tc>
          <w:tcPr>
            <w:tcW w:w="709" w:type="dxa"/>
            <w:noWrap/>
            <w:hideMark/>
          </w:tcPr>
          <w:p w14:paraId="3B2F77E5" w14:textId="77777777" w:rsidR="00236506" w:rsidRPr="00DE7B59" w:rsidRDefault="00236506" w:rsidP="000905AA">
            <w:pPr>
              <w:pStyle w:val="TAL"/>
              <w:jc w:val="center"/>
              <w:rPr>
                <w:lang w:eastAsia="ko-KR"/>
              </w:rPr>
            </w:pPr>
            <w:r w:rsidRPr="00DE7B59">
              <w:rPr>
                <w:lang w:eastAsia="ko-KR"/>
              </w:rPr>
              <w:t>209</w:t>
            </w:r>
          </w:p>
        </w:tc>
        <w:tc>
          <w:tcPr>
            <w:tcW w:w="1132" w:type="dxa"/>
            <w:noWrap/>
            <w:hideMark/>
          </w:tcPr>
          <w:p w14:paraId="27176AD4" w14:textId="77777777" w:rsidR="00236506" w:rsidRPr="00DE7B59" w:rsidRDefault="00236506" w:rsidP="000905AA">
            <w:pPr>
              <w:pStyle w:val="TAL"/>
              <w:jc w:val="center"/>
              <w:rPr>
                <w:lang w:eastAsia="ko-KR"/>
              </w:rPr>
            </w:pPr>
            <w:r w:rsidRPr="00DE7B59">
              <w:rPr>
                <w:lang w:eastAsia="ko-KR"/>
              </w:rPr>
              <w:t>≤ 303746</w:t>
            </w:r>
          </w:p>
        </w:tc>
      </w:tr>
      <w:tr w:rsidR="00236506" w:rsidRPr="00DE7B59" w14:paraId="34ABFC83" w14:textId="77777777" w:rsidTr="000905AA">
        <w:trPr>
          <w:jc w:val="center"/>
        </w:trPr>
        <w:tc>
          <w:tcPr>
            <w:tcW w:w="719" w:type="dxa"/>
            <w:noWrap/>
            <w:hideMark/>
          </w:tcPr>
          <w:p w14:paraId="271A0A29" w14:textId="77777777" w:rsidR="00236506" w:rsidRPr="00DE7B59" w:rsidRDefault="00236506" w:rsidP="000905AA">
            <w:pPr>
              <w:pStyle w:val="TAL"/>
              <w:jc w:val="center"/>
              <w:rPr>
                <w:lang w:eastAsia="ko-KR"/>
              </w:rPr>
            </w:pPr>
            <w:r w:rsidRPr="00DE7B59">
              <w:rPr>
                <w:lang w:eastAsia="ko-KR"/>
              </w:rPr>
              <w:t>18</w:t>
            </w:r>
          </w:p>
        </w:tc>
        <w:tc>
          <w:tcPr>
            <w:tcW w:w="1827" w:type="dxa"/>
            <w:noWrap/>
            <w:hideMark/>
          </w:tcPr>
          <w:p w14:paraId="2D0486BC" w14:textId="77777777" w:rsidR="00236506" w:rsidRPr="00DE7B59" w:rsidRDefault="00236506" w:rsidP="000905AA">
            <w:pPr>
              <w:pStyle w:val="TAL"/>
              <w:jc w:val="center"/>
              <w:rPr>
                <w:lang w:eastAsia="ko-KR"/>
              </w:rPr>
            </w:pPr>
            <w:r w:rsidRPr="00DE7B59">
              <w:rPr>
                <w:lang w:eastAsia="ko-KR"/>
              </w:rPr>
              <w:t>≤ 7121</w:t>
            </w:r>
          </w:p>
        </w:tc>
        <w:tc>
          <w:tcPr>
            <w:tcW w:w="992" w:type="dxa"/>
            <w:noWrap/>
            <w:hideMark/>
          </w:tcPr>
          <w:p w14:paraId="21B1AAD9" w14:textId="77777777" w:rsidR="00236506" w:rsidRPr="00DE7B59" w:rsidRDefault="00236506" w:rsidP="000905AA">
            <w:pPr>
              <w:pStyle w:val="TAL"/>
              <w:jc w:val="center"/>
              <w:rPr>
                <w:lang w:eastAsia="ko-KR"/>
              </w:rPr>
            </w:pPr>
            <w:r w:rsidRPr="00DE7B59">
              <w:rPr>
                <w:lang w:eastAsia="ko-KR"/>
              </w:rPr>
              <w:t>82</w:t>
            </w:r>
          </w:p>
        </w:tc>
        <w:tc>
          <w:tcPr>
            <w:tcW w:w="1276" w:type="dxa"/>
            <w:noWrap/>
            <w:hideMark/>
          </w:tcPr>
          <w:p w14:paraId="37F4046D" w14:textId="77777777" w:rsidR="00236506" w:rsidRPr="00DE7B59" w:rsidRDefault="00236506" w:rsidP="000905AA">
            <w:pPr>
              <w:pStyle w:val="TAL"/>
              <w:jc w:val="center"/>
              <w:rPr>
                <w:lang w:eastAsia="ko-KR"/>
              </w:rPr>
            </w:pPr>
            <w:r w:rsidRPr="00DE7B59">
              <w:rPr>
                <w:lang w:eastAsia="ko-KR"/>
              </w:rPr>
              <w:t>≤ 25045</w:t>
            </w:r>
          </w:p>
        </w:tc>
        <w:tc>
          <w:tcPr>
            <w:tcW w:w="853" w:type="dxa"/>
            <w:noWrap/>
            <w:hideMark/>
          </w:tcPr>
          <w:p w14:paraId="275A88EA" w14:textId="77777777" w:rsidR="00236506" w:rsidRPr="00DE7B59" w:rsidRDefault="00236506" w:rsidP="000905AA">
            <w:pPr>
              <w:pStyle w:val="TAL"/>
              <w:jc w:val="center"/>
              <w:rPr>
                <w:lang w:eastAsia="ko-KR"/>
              </w:rPr>
            </w:pPr>
            <w:r w:rsidRPr="00DE7B59">
              <w:rPr>
                <w:lang w:eastAsia="ko-KR"/>
              </w:rPr>
              <w:t>146</w:t>
            </w:r>
          </w:p>
        </w:tc>
        <w:tc>
          <w:tcPr>
            <w:tcW w:w="1275" w:type="dxa"/>
            <w:noWrap/>
            <w:hideMark/>
          </w:tcPr>
          <w:p w14:paraId="57433F24" w14:textId="77777777" w:rsidR="00236506" w:rsidRPr="00DE7B59" w:rsidRDefault="00236506" w:rsidP="000905AA">
            <w:pPr>
              <w:pStyle w:val="TAL"/>
              <w:jc w:val="center"/>
              <w:rPr>
                <w:lang w:eastAsia="ko-KR"/>
              </w:rPr>
            </w:pPr>
            <w:r w:rsidRPr="00DE7B59">
              <w:rPr>
                <w:lang w:eastAsia="ko-KR"/>
              </w:rPr>
              <w:t>≤ 88082</w:t>
            </w:r>
          </w:p>
        </w:tc>
        <w:tc>
          <w:tcPr>
            <w:tcW w:w="709" w:type="dxa"/>
            <w:noWrap/>
            <w:hideMark/>
          </w:tcPr>
          <w:p w14:paraId="49DA2284" w14:textId="77777777" w:rsidR="00236506" w:rsidRPr="00DE7B59" w:rsidRDefault="00236506" w:rsidP="000905AA">
            <w:pPr>
              <w:pStyle w:val="TAL"/>
              <w:jc w:val="center"/>
              <w:rPr>
                <w:lang w:eastAsia="ko-KR"/>
              </w:rPr>
            </w:pPr>
            <w:r w:rsidRPr="00DE7B59">
              <w:rPr>
                <w:lang w:eastAsia="ko-KR"/>
              </w:rPr>
              <w:t>210</w:t>
            </w:r>
          </w:p>
        </w:tc>
        <w:tc>
          <w:tcPr>
            <w:tcW w:w="1132" w:type="dxa"/>
            <w:noWrap/>
            <w:hideMark/>
          </w:tcPr>
          <w:p w14:paraId="506B0502" w14:textId="77777777" w:rsidR="00236506" w:rsidRPr="00DE7B59" w:rsidRDefault="00236506" w:rsidP="000905AA">
            <w:pPr>
              <w:pStyle w:val="TAL"/>
              <w:jc w:val="center"/>
              <w:rPr>
                <w:lang w:eastAsia="ko-KR"/>
              </w:rPr>
            </w:pPr>
            <w:r w:rsidRPr="00DE7B59">
              <w:rPr>
                <w:lang w:eastAsia="ko-KR"/>
              </w:rPr>
              <w:t>≤ 309774</w:t>
            </w:r>
          </w:p>
        </w:tc>
      </w:tr>
      <w:tr w:rsidR="00236506" w:rsidRPr="00DE7B59" w14:paraId="58BFC598" w14:textId="77777777" w:rsidTr="000905AA">
        <w:trPr>
          <w:jc w:val="center"/>
        </w:trPr>
        <w:tc>
          <w:tcPr>
            <w:tcW w:w="719" w:type="dxa"/>
            <w:noWrap/>
            <w:hideMark/>
          </w:tcPr>
          <w:p w14:paraId="4502FED0" w14:textId="77777777" w:rsidR="00236506" w:rsidRPr="00DE7B59" w:rsidRDefault="00236506" w:rsidP="000905AA">
            <w:pPr>
              <w:pStyle w:val="TAL"/>
              <w:jc w:val="center"/>
              <w:rPr>
                <w:lang w:eastAsia="ko-KR"/>
              </w:rPr>
            </w:pPr>
            <w:r w:rsidRPr="00DE7B59">
              <w:rPr>
                <w:lang w:eastAsia="ko-KR"/>
              </w:rPr>
              <w:t>19</w:t>
            </w:r>
          </w:p>
        </w:tc>
        <w:tc>
          <w:tcPr>
            <w:tcW w:w="1827" w:type="dxa"/>
            <w:noWrap/>
            <w:hideMark/>
          </w:tcPr>
          <w:p w14:paraId="1EF64782" w14:textId="77777777" w:rsidR="00236506" w:rsidRPr="00DE7B59" w:rsidRDefault="00236506" w:rsidP="000905AA">
            <w:pPr>
              <w:pStyle w:val="TAL"/>
              <w:jc w:val="center"/>
              <w:rPr>
                <w:lang w:eastAsia="ko-KR"/>
              </w:rPr>
            </w:pPr>
            <w:r w:rsidRPr="00DE7B59">
              <w:rPr>
                <w:lang w:eastAsia="ko-KR"/>
              </w:rPr>
              <w:t>≤ 7262</w:t>
            </w:r>
          </w:p>
        </w:tc>
        <w:tc>
          <w:tcPr>
            <w:tcW w:w="992" w:type="dxa"/>
            <w:noWrap/>
            <w:hideMark/>
          </w:tcPr>
          <w:p w14:paraId="692206D0" w14:textId="77777777" w:rsidR="00236506" w:rsidRPr="00DE7B59" w:rsidRDefault="00236506" w:rsidP="000905AA">
            <w:pPr>
              <w:pStyle w:val="TAL"/>
              <w:jc w:val="center"/>
              <w:rPr>
                <w:lang w:eastAsia="ko-KR"/>
              </w:rPr>
            </w:pPr>
            <w:r w:rsidRPr="00DE7B59">
              <w:rPr>
                <w:lang w:eastAsia="ko-KR"/>
              </w:rPr>
              <w:t>83</w:t>
            </w:r>
          </w:p>
        </w:tc>
        <w:tc>
          <w:tcPr>
            <w:tcW w:w="1276" w:type="dxa"/>
            <w:noWrap/>
            <w:hideMark/>
          </w:tcPr>
          <w:p w14:paraId="596C496E" w14:textId="77777777" w:rsidR="00236506" w:rsidRPr="00DE7B59" w:rsidRDefault="00236506" w:rsidP="000905AA">
            <w:pPr>
              <w:pStyle w:val="TAL"/>
              <w:jc w:val="center"/>
              <w:rPr>
                <w:lang w:eastAsia="ko-KR"/>
              </w:rPr>
            </w:pPr>
            <w:r w:rsidRPr="00DE7B59">
              <w:rPr>
                <w:lang w:eastAsia="ko-KR"/>
              </w:rPr>
              <w:t>≤ 25542</w:t>
            </w:r>
          </w:p>
        </w:tc>
        <w:tc>
          <w:tcPr>
            <w:tcW w:w="853" w:type="dxa"/>
            <w:noWrap/>
            <w:hideMark/>
          </w:tcPr>
          <w:p w14:paraId="2A49E212" w14:textId="77777777" w:rsidR="00236506" w:rsidRPr="00DE7B59" w:rsidRDefault="00236506" w:rsidP="000905AA">
            <w:pPr>
              <w:pStyle w:val="TAL"/>
              <w:jc w:val="center"/>
              <w:rPr>
                <w:lang w:eastAsia="ko-KR"/>
              </w:rPr>
            </w:pPr>
            <w:r w:rsidRPr="00DE7B59">
              <w:rPr>
                <w:lang w:eastAsia="ko-KR"/>
              </w:rPr>
              <w:t>147</w:t>
            </w:r>
          </w:p>
        </w:tc>
        <w:tc>
          <w:tcPr>
            <w:tcW w:w="1275" w:type="dxa"/>
            <w:noWrap/>
            <w:hideMark/>
          </w:tcPr>
          <w:p w14:paraId="6F728F99" w14:textId="77777777" w:rsidR="00236506" w:rsidRPr="00DE7B59" w:rsidRDefault="00236506" w:rsidP="000905AA">
            <w:pPr>
              <w:pStyle w:val="TAL"/>
              <w:jc w:val="center"/>
              <w:rPr>
                <w:lang w:eastAsia="ko-KR"/>
              </w:rPr>
            </w:pPr>
            <w:r w:rsidRPr="00DE7B59">
              <w:rPr>
                <w:lang w:eastAsia="ko-KR"/>
              </w:rPr>
              <w:t>≤ 89830</w:t>
            </w:r>
          </w:p>
        </w:tc>
        <w:tc>
          <w:tcPr>
            <w:tcW w:w="709" w:type="dxa"/>
            <w:noWrap/>
            <w:hideMark/>
          </w:tcPr>
          <w:p w14:paraId="18FBD03A" w14:textId="77777777" w:rsidR="00236506" w:rsidRPr="00DE7B59" w:rsidRDefault="00236506" w:rsidP="000905AA">
            <w:pPr>
              <w:pStyle w:val="TAL"/>
              <w:jc w:val="center"/>
              <w:rPr>
                <w:lang w:eastAsia="ko-KR"/>
              </w:rPr>
            </w:pPr>
            <w:r w:rsidRPr="00DE7B59">
              <w:rPr>
                <w:lang w:eastAsia="ko-KR"/>
              </w:rPr>
              <w:t>211</w:t>
            </w:r>
          </w:p>
        </w:tc>
        <w:tc>
          <w:tcPr>
            <w:tcW w:w="1132" w:type="dxa"/>
            <w:noWrap/>
            <w:hideMark/>
          </w:tcPr>
          <w:p w14:paraId="0F700D6D" w14:textId="77777777" w:rsidR="00236506" w:rsidRPr="00DE7B59" w:rsidRDefault="00236506" w:rsidP="000905AA">
            <w:pPr>
              <w:pStyle w:val="TAL"/>
              <w:jc w:val="center"/>
              <w:rPr>
                <w:lang w:eastAsia="ko-KR"/>
              </w:rPr>
            </w:pPr>
            <w:r w:rsidRPr="00DE7B59">
              <w:rPr>
                <w:lang w:eastAsia="ko-KR"/>
              </w:rPr>
              <w:t>≤ 315921</w:t>
            </w:r>
          </w:p>
        </w:tc>
      </w:tr>
      <w:tr w:rsidR="00236506" w:rsidRPr="00DE7B59" w14:paraId="0A87A1C2" w14:textId="77777777" w:rsidTr="000905AA">
        <w:trPr>
          <w:jc w:val="center"/>
        </w:trPr>
        <w:tc>
          <w:tcPr>
            <w:tcW w:w="719" w:type="dxa"/>
            <w:noWrap/>
            <w:hideMark/>
          </w:tcPr>
          <w:p w14:paraId="500C3E7F" w14:textId="77777777" w:rsidR="00236506" w:rsidRPr="00DE7B59" w:rsidRDefault="00236506" w:rsidP="000905AA">
            <w:pPr>
              <w:pStyle w:val="TAL"/>
              <w:jc w:val="center"/>
              <w:rPr>
                <w:lang w:eastAsia="ko-KR"/>
              </w:rPr>
            </w:pPr>
            <w:r w:rsidRPr="00DE7B59">
              <w:rPr>
                <w:lang w:eastAsia="ko-KR"/>
              </w:rPr>
              <w:t>20</w:t>
            </w:r>
          </w:p>
        </w:tc>
        <w:tc>
          <w:tcPr>
            <w:tcW w:w="1827" w:type="dxa"/>
            <w:noWrap/>
            <w:hideMark/>
          </w:tcPr>
          <w:p w14:paraId="00C665A8" w14:textId="77777777" w:rsidR="00236506" w:rsidRPr="00DE7B59" w:rsidRDefault="00236506" w:rsidP="000905AA">
            <w:pPr>
              <w:pStyle w:val="TAL"/>
              <w:jc w:val="center"/>
              <w:rPr>
                <w:lang w:eastAsia="ko-KR"/>
              </w:rPr>
            </w:pPr>
            <w:r w:rsidRPr="00DE7B59">
              <w:rPr>
                <w:lang w:eastAsia="ko-KR"/>
              </w:rPr>
              <w:t>≤ 7407</w:t>
            </w:r>
          </w:p>
        </w:tc>
        <w:tc>
          <w:tcPr>
            <w:tcW w:w="992" w:type="dxa"/>
            <w:noWrap/>
            <w:hideMark/>
          </w:tcPr>
          <w:p w14:paraId="56369780" w14:textId="77777777" w:rsidR="00236506" w:rsidRPr="00DE7B59" w:rsidRDefault="00236506" w:rsidP="000905AA">
            <w:pPr>
              <w:pStyle w:val="TAL"/>
              <w:jc w:val="center"/>
              <w:rPr>
                <w:lang w:eastAsia="ko-KR"/>
              </w:rPr>
            </w:pPr>
            <w:r w:rsidRPr="00DE7B59">
              <w:rPr>
                <w:lang w:eastAsia="ko-KR"/>
              </w:rPr>
              <w:t>84</w:t>
            </w:r>
          </w:p>
        </w:tc>
        <w:tc>
          <w:tcPr>
            <w:tcW w:w="1276" w:type="dxa"/>
            <w:noWrap/>
            <w:hideMark/>
          </w:tcPr>
          <w:p w14:paraId="075EEF8F" w14:textId="77777777" w:rsidR="00236506" w:rsidRPr="00DE7B59" w:rsidRDefault="00236506" w:rsidP="000905AA">
            <w:pPr>
              <w:pStyle w:val="TAL"/>
              <w:jc w:val="center"/>
              <w:rPr>
                <w:lang w:eastAsia="ko-KR"/>
              </w:rPr>
            </w:pPr>
            <w:r w:rsidRPr="00DE7B59">
              <w:rPr>
                <w:lang w:eastAsia="ko-KR"/>
              </w:rPr>
              <w:t>≤ 26049</w:t>
            </w:r>
          </w:p>
        </w:tc>
        <w:tc>
          <w:tcPr>
            <w:tcW w:w="853" w:type="dxa"/>
            <w:noWrap/>
            <w:hideMark/>
          </w:tcPr>
          <w:p w14:paraId="6018E8A9" w14:textId="77777777" w:rsidR="00236506" w:rsidRPr="00DE7B59" w:rsidRDefault="00236506" w:rsidP="000905AA">
            <w:pPr>
              <w:pStyle w:val="TAL"/>
              <w:jc w:val="center"/>
              <w:rPr>
                <w:lang w:eastAsia="ko-KR"/>
              </w:rPr>
            </w:pPr>
            <w:r w:rsidRPr="00DE7B59">
              <w:rPr>
                <w:lang w:eastAsia="ko-KR"/>
              </w:rPr>
              <w:t>148</w:t>
            </w:r>
          </w:p>
        </w:tc>
        <w:tc>
          <w:tcPr>
            <w:tcW w:w="1275" w:type="dxa"/>
            <w:noWrap/>
            <w:hideMark/>
          </w:tcPr>
          <w:p w14:paraId="36A27F93" w14:textId="77777777" w:rsidR="00236506" w:rsidRPr="00DE7B59" w:rsidRDefault="00236506" w:rsidP="000905AA">
            <w:pPr>
              <w:pStyle w:val="TAL"/>
              <w:jc w:val="center"/>
              <w:rPr>
                <w:lang w:eastAsia="ko-KR"/>
              </w:rPr>
            </w:pPr>
            <w:r w:rsidRPr="00DE7B59">
              <w:rPr>
                <w:lang w:eastAsia="ko-KR"/>
              </w:rPr>
              <w:t>≤ 91612</w:t>
            </w:r>
          </w:p>
        </w:tc>
        <w:tc>
          <w:tcPr>
            <w:tcW w:w="709" w:type="dxa"/>
            <w:noWrap/>
            <w:hideMark/>
          </w:tcPr>
          <w:p w14:paraId="1304FEA0" w14:textId="77777777" w:rsidR="00236506" w:rsidRPr="00DE7B59" w:rsidRDefault="00236506" w:rsidP="000905AA">
            <w:pPr>
              <w:pStyle w:val="TAL"/>
              <w:jc w:val="center"/>
              <w:rPr>
                <w:lang w:eastAsia="ko-KR"/>
              </w:rPr>
            </w:pPr>
            <w:r w:rsidRPr="00DE7B59">
              <w:rPr>
                <w:lang w:eastAsia="ko-KR"/>
              </w:rPr>
              <w:t>212</w:t>
            </w:r>
          </w:p>
        </w:tc>
        <w:tc>
          <w:tcPr>
            <w:tcW w:w="1132" w:type="dxa"/>
            <w:noWrap/>
            <w:hideMark/>
          </w:tcPr>
          <w:p w14:paraId="41A8F9E5" w14:textId="77777777" w:rsidR="00236506" w:rsidRPr="00DE7B59" w:rsidRDefault="00236506" w:rsidP="000905AA">
            <w:pPr>
              <w:pStyle w:val="TAL"/>
              <w:jc w:val="center"/>
              <w:rPr>
                <w:lang w:eastAsia="ko-KR"/>
              </w:rPr>
            </w:pPr>
            <w:r w:rsidRPr="00DE7B59">
              <w:rPr>
                <w:lang w:eastAsia="ko-KR"/>
              </w:rPr>
              <w:t>≤ 322190</w:t>
            </w:r>
          </w:p>
        </w:tc>
      </w:tr>
      <w:tr w:rsidR="00236506" w:rsidRPr="00DE7B59" w14:paraId="40767763" w14:textId="77777777" w:rsidTr="000905AA">
        <w:trPr>
          <w:jc w:val="center"/>
        </w:trPr>
        <w:tc>
          <w:tcPr>
            <w:tcW w:w="719" w:type="dxa"/>
            <w:noWrap/>
            <w:hideMark/>
          </w:tcPr>
          <w:p w14:paraId="1055419B" w14:textId="77777777" w:rsidR="00236506" w:rsidRPr="00DE7B59" w:rsidRDefault="00236506" w:rsidP="000905AA">
            <w:pPr>
              <w:pStyle w:val="TAL"/>
              <w:jc w:val="center"/>
              <w:rPr>
                <w:lang w:eastAsia="ko-KR"/>
              </w:rPr>
            </w:pPr>
            <w:r w:rsidRPr="00DE7B59">
              <w:rPr>
                <w:lang w:eastAsia="ko-KR"/>
              </w:rPr>
              <w:t>21</w:t>
            </w:r>
          </w:p>
        </w:tc>
        <w:tc>
          <w:tcPr>
            <w:tcW w:w="1827" w:type="dxa"/>
            <w:noWrap/>
            <w:hideMark/>
          </w:tcPr>
          <w:p w14:paraId="31C29EA4" w14:textId="77777777" w:rsidR="00236506" w:rsidRPr="00DE7B59" w:rsidRDefault="00236506" w:rsidP="000905AA">
            <w:pPr>
              <w:pStyle w:val="TAL"/>
              <w:jc w:val="center"/>
              <w:rPr>
                <w:lang w:eastAsia="ko-KR"/>
              </w:rPr>
            </w:pPr>
            <w:r w:rsidRPr="00DE7B59">
              <w:rPr>
                <w:lang w:eastAsia="ko-KR"/>
              </w:rPr>
              <w:t>≤ 7554</w:t>
            </w:r>
          </w:p>
        </w:tc>
        <w:tc>
          <w:tcPr>
            <w:tcW w:w="992" w:type="dxa"/>
            <w:noWrap/>
            <w:hideMark/>
          </w:tcPr>
          <w:p w14:paraId="124CD06C" w14:textId="77777777" w:rsidR="00236506" w:rsidRPr="00DE7B59" w:rsidRDefault="00236506" w:rsidP="000905AA">
            <w:pPr>
              <w:pStyle w:val="TAL"/>
              <w:jc w:val="center"/>
              <w:rPr>
                <w:lang w:eastAsia="ko-KR"/>
              </w:rPr>
            </w:pPr>
            <w:r w:rsidRPr="00DE7B59">
              <w:rPr>
                <w:lang w:eastAsia="ko-KR"/>
              </w:rPr>
              <w:t>85</w:t>
            </w:r>
          </w:p>
        </w:tc>
        <w:tc>
          <w:tcPr>
            <w:tcW w:w="1276" w:type="dxa"/>
            <w:noWrap/>
            <w:hideMark/>
          </w:tcPr>
          <w:p w14:paraId="27E486B8" w14:textId="77777777" w:rsidR="00236506" w:rsidRPr="00DE7B59" w:rsidRDefault="00236506" w:rsidP="000905AA">
            <w:pPr>
              <w:pStyle w:val="TAL"/>
              <w:jc w:val="center"/>
              <w:rPr>
                <w:lang w:eastAsia="ko-KR"/>
              </w:rPr>
            </w:pPr>
            <w:r w:rsidRPr="00DE7B59">
              <w:rPr>
                <w:lang w:eastAsia="ko-KR"/>
              </w:rPr>
              <w:t>≤ 26566</w:t>
            </w:r>
          </w:p>
        </w:tc>
        <w:tc>
          <w:tcPr>
            <w:tcW w:w="853" w:type="dxa"/>
            <w:noWrap/>
            <w:hideMark/>
          </w:tcPr>
          <w:p w14:paraId="0510FF43" w14:textId="77777777" w:rsidR="00236506" w:rsidRPr="00DE7B59" w:rsidRDefault="00236506" w:rsidP="000905AA">
            <w:pPr>
              <w:pStyle w:val="TAL"/>
              <w:jc w:val="center"/>
              <w:rPr>
                <w:lang w:eastAsia="ko-KR"/>
              </w:rPr>
            </w:pPr>
            <w:r w:rsidRPr="00DE7B59">
              <w:rPr>
                <w:lang w:eastAsia="ko-KR"/>
              </w:rPr>
              <w:t>149</w:t>
            </w:r>
          </w:p>
        </w:tc>
        <w:tc>
          <w:tcPr>
            <w:tcW w:w="1275" w:type="dxa"/>
            <w:noWrap/>
            <w:hideMark/>
          </w:tcPr>
          <w:p w14:paraId="781D6C94" w14:textId="77777777" w:rsidR="00236506" w:rsidRPr="00DE7B59" w:rsidRDefault="00236506" w:rsidP="000905AA">
            <w:pPr>
              <w:pStyle w:val="TAL"/>
              <w:jc w:val="center"/>
              <w:rPr>
                <w:lang w:eastAsia="ko-KR"/>
              </w:rPr>
            </w:pPr>
            <w:r w:rsidRPr="00DE7B59">
              <w:rPr>
                <w:lang w:eastAsia="ko-KR"/>
              </w:rPr>
              <w:t>≤ 93430</w:t>
            </w:r>
          </w:p>
        </w:tc>
        <w:tc>
          <w:tcPr>
            <w:tcW w:w="709" w:type="dxa"/>
            <w:noWrap/>
            <w:hideMark/>
          </w:tcPr>
          <w:p w14:paraId="1BDB4F4C" w14:textId="77777777" w:rsidR="00236506" w:rsidRPr="00DE7B59" w:rsidRDefault="00236506" w:rsidP="000905AA">
            <w:pPr>
              <w:pStyle w:val="TAL"/>
              <w:jc w:val="center"/>
              <w:rPr>
                <w:lang w:eastAsia="ko-KR"/>
              </w:rPr>
            </w:pPr>
            <w:r w:rsidRPr="00DE7B59">
              <w:rPr>
                <w:lang w:eastAsia="ko-KR"/>
              </w:rPr>
              <w:t>213</w:t>
            </w:r>
          </w:p>
        </w:tc>
        <w:tc>
          <w:tcPr>
            <w:tcW w:w="1132" w:type="dxa"/>
            <w:noWrap/>
            <w:hideMark/>
          </w:tcPr>
          <w:p w14:paraId="477DCEE1" w14:textId="77777777" w:rsidR="00236506" w:rsidRPr="00DE7B59" w:rsidRDefault="00236506" w:rsidP="000905AA">
            <w:pPr>
              <w:pStyle w:val="TAL"/>
              <w:jc w:val="center"/>
              <w:rPr>
                <w:lang w:eastAsia="ko-KR"/>
              </w:rPr>
            </w:pPr>
            <w:r w:rsidRPr="00DE7B59">
              <w:rPr>
                <w:lang w:eastAsia="ko-KR"/>
              </w:rPr>
              <w:t>≤ 328583</w:t>
            </w:r>
          </w:p>
        </w:tc>
      </w:tr>
      <w:tr w:rsidR="00236506" w:rsidRPr="00DE7B59" w14:paraId="68F33390" w14:textId="77777777" w:rsidTr="000905AA">
        <w:trPr>
          <w:jc w:val="center"/>
        </w:trPr>
        <w:tc>
          <w:tcPr>
            <w:tcW w:w="719" w:type="dxa"/>
            <w:noWrap/>
            <w:hideMark/>
          </w:tcPr>
          <w:p w14:paraId="1BCEEF27" w14:textId="77777777" w:rsidR="00236506" w:rsidRPr="00DE7B59" w:rsidRDefault="00236506" w:rsidP="000905AA">
            <w:pPr>
              <w:pStyle w:val="TAL"/>
              <w:jc w:val="center"/>
              <w:rPr>
                <w:lang w:eastAsia="ko-KR"/>
              </w:rPr>
            </w:pPr>
            <w:r w:rsidRPr="00DE7B59">
              <w:rPr>
                <w:lang w:eastAsia="ko-KR"/>
              </w:rPr>
              <w:t>22</w:t>
            </w:r>
          </w:p>
        </w:tc>
        <w:tc>
          <w:tcPr>
            <w:tcW w:w="1827" w:type="dxa"/>
            <w:noWrap/>
            <w:hideMark/>
          </w:tcPr>
          <w:p w14:paraId="6CB96B01" w14:textId="77777777" w:rsidR="00236506" w:rsidRPr="00DE7B59" w:rsidRDefault="00236506" w:rsidP="000905AA">
            <w:pPr>
              <w:pStyle w:val="TAL"/>
              <w:jc w:val="center"/>
              <w:rPr>
                <w:lang w:eastAsia="ko-KR"/>
              </w:rPr>
            </w:pPr>
            <w:r w:rsidRPr="00DE7B59">
              <w:rPr>
                <w:lang w:eastAsia="ko-KR"/>
              </w:rPr>
              <w:t>≤ 7703</w:t>
            </w:r>
          </w:p>
        </w:tc>
        <w:tc>
          <w:tcPr>
            <w:tcW w:w="992" w:type="dxa"/>
            <w:noWrap/>
            <w:hideMark/>
          </w:tcPr>
          <w:p w14:paraId="204AFC47" w14:textId="77777777" w:rsidR="00236506" w:rsidRPr="00DE7B59" w:rsidRDefault="00236506" w:rsidP="000905AA">
            <w:pPr>
              <w:pStyle w:val="TAL"/>
              <w:jc w:val="center"/>
              <w:rPr>
                <w:lang w:eastAsia="ko-KR"/>
              </w:rPr>
            </w:pPr>
            <w:r w:rsidRPr="00DE7B59">
              <w:rPr>
                <w:lang w:eastAsia="ko-KR"/>
              </w:rPr>
              <w:t>86</w:t>
            </w:r>
          </w:p>
        </w:tc>
        <w:tc>
          <w:tcPr>
            <w:tcW w:w="1276" w:type="dxa"/>
            <w:noWrap/>
            <w:hideMark/>
          </w:tcPr>
          <w:p w14:paraId="77BCED75" w14:textId="77777777" w:rsidR="00236506" w:rsidRPr="00DE7B59" w:rsidRDefault="00236506" w:rsidP="000905AA">
            <w:pPr>
              <w:pStyle w:val="TAL"/>
              <w:jc w:val="center"/>
              <w:rPr>
                <w:lang w:eastAsia="ko-KR"/>
              </w:rPr>
            </w:pPr>
            <w:r w:rsidRPr="00DE7B59">
              <w:rPr>
                <w:lang w:eastAsia="ko-KR"/>
              </w:rPr>
              <w:t>≤ 27093</w:t>
            </w:r>
          </w:p>
        </w:tc>
        <w:tc>
          <w:tcPr>
            <w:tcW w:w="853" w:type="dxa"/>
            <w:noWrap/>
            <w:hideMark/>
          </w:tcPr>
          <w:p w14:paraId="25EE8E27" w14:textId="77777777" w:rsidR="00236506" w:rsidRPr="00DE7B59" w:rsidRDefault="00236506" w:rsidP="000905AA">
            <w:pPr>
              <w:pStyle w:val="TAL"/>
              <w:jc w:val="center"/>
              <w:rPr>
                <w:lang w:eastAsia="ko-KR"/>
              </w:rPr>
            </w:pPr>
            <w:r w:rsidRPr="00DE7B59">
              <w:rPr>
                <w:lang w:eastAsia="ko-KR"/>
              </w:rPr>
              <w:t>150</w:t>
            </w:r>
          </w:p>
        </w:tc>
        <w:tc>
          <w:tcPr>
            <w:tcW w:w="1275" w:type="dxa"/>
            <w:noWrap/>
            <w:hideMark/>
          </w:tcPr>
          <w:p w14:paraId="4BD03054" w14:textId="77777777" w:rsidR="00236506" w:rsidRPr="00DE7B59" w:rsidRDefault="00236506" w:rsidP="000905AA">
            <w:pPr>
              <w:pStyle w:val="TAL"/>
              <w:jc w:val="center"/>
              <w:rPr>
                <w:lang w:eastAsia="ko-KR"/>
              </w:rPr>
            </w:pPr>
            <w:r w:rsidRPr="00DE7B59">
              <w:rPr>
                <w:lang w:eastAsia="ko-KR"/>
              </w:rPr>
              <w:t>≤ 95284</w:t>
            </w:r>
          </w:p>
        </w:tc>
        <w:tc>
          <w:tcPr>
            <w:tcW w:w="709" w:type="dxa"/>
            <w:noWrap/>
            <w:hideMark/>
          </w:tcPr>
          <w:p w14:paraId="0CDAEF45" w14:textId="77777777" w:rsidR="00236506" w:rsidRPr="00DE7B59" w:rsidRDefault="00236506" w:rsidP="000905AA">
            <w:pPr>
              <w:pStyle w:val="TAL"/>
              <w:jc w:val="center"/>
              <w:rPr>
                <w:lang w:eastAsia="ko-KR"/>
              </w:rPr>
            </w:pPr>
            <w:r w:rsidRPr="00DE7B59">
              <w:rPr>
                <w:lang w:eastAsia="ko-KR"/>
              </w:rPr>
              <w:t>214</w:t>
            </w:r>
          </w:p>
        </w:tc>
        <w:tc>
          <w:tcPr>
            <w:tcW w:w="1132" w:type="dxa"/>
            <w:noWrap/>
            <w:hideMark/>
          </w:tcPr>
          <w:p w14:paraId="4619DAFF" w14:textId="77777777" w:rsidR="00236506" w:rsidRPr="00DE7B59" w:rsidRDefault="00236506" w:rsidP="000905AA">
            <w:pPr>
              <w:pStyle w:val="TAL"/>
              <w:jc w:val="center"/>
              <w:rPr>
                <w:lang w:eastAsia="ko-KR"/>
              </w:rPr>
            </w:pPr>
            <w:r w:rsidRPr="00DE7B59">
              <w:rPr>
                <w:lang w:eastAsia="ko-KR"/>
              </w:rPr>
              <w:t>≤ 335104</w:t>
            </w:r>
          </w:p>
        </w:tc>
      </w:tr>
      <w:tr w:rsidR="00236506" w:rsidRPr="00DE7B59" w14:paraId="5D4047A3" w14:textId="77777777" w:rsidTr="000905AA">
        <w:trPr>
          <w:jc w:val="center"/>
        </w:trPr>
        <w:tc>
          <w:tcPr>
            <w:tcW w:w="719" w:type="dxa"/>
            <w:noWrap/>
            <w:hideMark/>
          </w:tcPr>
          <w:p w14:paraId="550E0DBA" w14:textId="77777777" w:rsidR="00236506" w:rsidRPr="00DE7B59" w:rsidRDefault="00236506" w:rsidP="000905AA">
            <w:pPr>
              <w:pStyle w:val="TAL"/>
              <w:jc w:val="center"/>
              <w:rPr>
                <w:lang w:eastAsia="ko-KR"/>
              </w:rPr>
            </w:pPr>
            <w:r w:rsidRPr="00DE7B59">
              <w:rPr>
                <w:lang w:eastAsia="ko-KR"/>
              </w:rPr>
              <w:t>23</w:t>
            </w:r>
          </w:p>
        </w:tc>
        <w:tc>
          <w:tcPr>
            <w:tcW w:w="1827" w:type="dxa"/>
            <w:noWrap/>
            <w:hideMark/>
          </w:tcPr>
          <w:p w14:paraId="1731806C" w14:textId="77777777" w:rsidR="00236506" w:rsidRPr="00DE7B59" w:rsidRDefault="00236506" w:rsidP="000905AA">
            <w:pPr>
              <w:pStyle w:val="TAL"/>
              <w:jc w:val="center"/>
              <w:rPr>
                <w:lang w:eastAsia="ko-KR"/>
              </w:rPr>
            </w:pPr>
            <w:r w:rsidRPr="00DE7B59">
              <w:rPr>
                <w:lang w:eastAsia="ko-KR"/>
              </w:rPr>
              <w:t>≤ 7856</w:t>
            </w:r>
          </w:p>
        </w:tc>
        <w:tc>
          <w:tcPr>
            <w:tcW w:w="992" w:type="dxa"/>
            <w:noWrap/>
            <w:hideMark/>
          </w:tcPr>
          <w:p w14:paraId="61187FA1" w14:textId="77777777" w:rsidR="00236506" w:rsidRPr="00DE7B59" w:rsidRDefault="00236506" w:rsidP="000905AA">
            <w:pPr>
              <w:pStyle w:val="TAL"/>
              <w:jc w:val="center"/>
              <w:rPr>
                <w:lang w:eastAsia="ko-KR"/>
              </w:rPr>
            </w:pPr>
            <w:r w:rsidRPr="00DE7B59">
              <w:rPr>
                <w:lang w:eastAsia="ko-KR"/>
              </w:rPr>
              <w:t>87</w:t>
            </w:r>
          </w:p>
        </w:tc>
        <w:tc>
          <w:tcPr>
            <w:tcW w:w="1276" w:type="dxa"/>
            <w:noWrap/>
            <w:hideMark/>
          </w:tcPr>
          <w:p w14:paraId="03E53FE0" w14:textId="77777777" w:rsidR="00236506" w:rsidRPr="00DE7B59" w:rsidRDefault="00236506" w:rsidP="000905AA">
            <w:pPr>
              <w:pStyle w:val="TAL"/>
              <w:jc w:val="center"/>
              <w:rPr>
                <w:lang w:eastAsia="ko-KR"/>
              </w:rPr>
            </w:pPr>
            <w:r w:rsidRPr="00DE7B59">
              <w:rPr>
                <w:lang w:eastAsia="ko-KR"/>
              </w:rPr>
              <w:t>≤ 27631</w:t>
            </w:r>
          </w:p>
        </w:tc>
        <w:tc>
          <w:tcPr>
            <w:tcW w:w="853" w:type="dxa"/>
            <w:noWrap/>
            <w:hideMark/>
          </w:tcPr>
          <w:p w14:paraId="0CD01592" w14:textId="77777777" w:rsidR="00236506" w:rsidRPr="00DE7B59" w:rsidRDefault="00236506" w:rsidP="000905AA">
            <w:pPr>
              <w:pStyle w:val="TAL"/>
              <w:jc w:val="center"/>
              <w:rPr>
                <w:lang w:eastAsia="ko-KR"/>
              </w:rPr>
            </w:pPr>
            <w:r w:rsidRPr="00DE7B59">
              <w:rPr>
                <w:lang w:eastAsia="ko-KR"/>
              </w:rPr>
              <w:t>151</w:t>
            </w:r>
          </w:p>
        </w:tc>
        <w:tc>
          <w:tcPr>
            <w:tcW w:w="1275" w:type="dxa"/>
            <w:noWrap/>
            <w:hideMark/>
          </w:tcPr>
          <w:p w14:paraId="25D8476D" w14:textId="77777777" w:rsidR="00236506" w:rsidRPr="00DE7B59" w:rsidRDefault="00236506" w:rsidP="000905AA">
            <w:pPr>
              <w:pStyle w:val="TAL"/>
              <w:jc w:val="center"/>
              <w:rPr>
                <w:lang w:eastAsia="ko-KR"/>
              </w:rPr>
            </w:pPr>
            <w:r w:rsidRPr="00DE7B59">
              <w:rPr>
                <w:lang w:eastAsia="ko-KR"/>
              </w:rPr>
              <w:t>≤ 97175</w:t>
            </w:r>
          </w:p>
        </w:tc>
        <w:tc>
          <w:tcPr>
            <w:tcW w:w="709" w:type="dxa"/>
            <w:noWrap/>
            <w:hideMark/>
          </w:tcPr>
          <w:p w14:paraId="7538DBB7" w14:textId="77777777" w:rsidR="00236506" w:rsidRPr="00DE7B59" w:rsidRDefault="00236506" w:rsidP="000905AA">
            <w:pPr>
              <w:pStyle w:val="TAL"/>
              <w:jc w:val="center"/>
              <w:rPr>
                <w:lang w:eastAsia="ko-KR"/>
              </w:rPr>
            </w:pPr>
            <w:r w:rsidRPr="00DE7B59">
              <w:rPr>
                <w:lang w:eastAsia="ko-KR"/>
              </w:rPr>
              <w:t>215</w:t>
            </w:r>
          </w:p>
        </w:tc>
        <w:tc>
          <w:tcPr>
            <w:tcW w:w="1132" w:type="dxa"/>
            <w:noWrap/>
            <w:hideMark/>
          </w:tcPr>
          <w:p w14:paraId="2151E163" w14:textId="77777777" w:rsidR="00236506" w:rsidRPr="00DE7B59" w:rsidRDefault="00236506" w:rsidP="000905AA">
            <w:pPr>
              <w:pStyle w:val="TAL"/>
              <w:jc w:val="center"/>
              <w:rPr>
                <w:lang w:eastAsia="ko-KR"/>
              </w:rPr>
            </w:pPr>
            <w:r w:rsidRPr="00DE7B59">
              <w:rPr>
                <w:lang w:eastAsia="ko-KR"/>
              </w:rPr>
              <w:t>≤ 341754</w:t>
            </w:r>
          </w:p>
        </w:tc>
      </w:tr>
      <w:tr w:rsidR="00236506" w:rsidRPr="00DE7B59" w14:paraId="05D9449D" w14:textId="77777777" w:rsidTr="000905AA">
        <w:trPr>
          <w:jc w:val="center"/>
        </w:trPr>
        <w:tc>
          <w:tcPr>
            <w:tcW w:w="719" w:type="dxa"/>
            <w:noWrap/>
            <w:hideMark/>
          </w:tcPr>
          <w:p w14:paraId="06092CA8" w14:textId="77777777" w:rsidR="00236506" w:rsidRPr="00DE7B59" w:rsidRDefault="00236506" w:rsidP="000905AA">
            <w:pPr>
              <w:pStyle w:val="TAL"/>
              <w:jc w:val="center"/>
              <w:rPr>
                <w:lang w:eastAsia="ko-KR"/>
              </w:rPr>
            </w:pPr>
            <w:r w:rsidRPr="00DE7B59">
              <w:rPr>
                <w:lang w:eastAsia="ko-KR"/>
              </w:rPr>
              <w:t>24</w:t>
            </w:r>
          </w:p>
        </w:tc>
        <w:tc>
          <w:tcPr>
            <w:tcW w:w="1827" w:type="dxa"/>
            <w:noWrap/>
            <w:hideMark/>
          </w:tcPr>
          <w:p w14:paraId="2902E6D9" w14:textId="77777777" w:rsidR="00236506" w:rsidRPr="00DE7B59" w:rsidRDefault="00236506" w:rsidP="000905AA">
            <w:pPr>
              <w:pStyle w:val="TAL"/>
              <w:jc w:val="center"/>
              <w:rPr>
                <w:lang w:eastAsia="ko-KR"/>
              </w:rPr>
            </w:pPr>
            <w:r w:rsidRPr="00DE7B59">
              <w:rPr>
                <w:lang w:eastAsia="ko-KR"/>
              </w:rPr>
              <w:t>≤ 8012</w:t>
            </w:r>
          </w:p>
        </w:tc>
        <w:tc>
          <w:tcPr>
            <w:tcW w:w="992" w:type="dxa"/>
            <w:noWrap/>
            <w:hideMark/>
          </w:tcPr>
          <w:p w14:paraId="6F5EE70D" w14:textId="77777777" w:rsidR="00236506" w:rsidRPr="00DE7B59" w:rsidRDefault="00236506" w:rsidP="000905AA">
            <w:pPr>
              <w:pStyle w:val="TAL"/>
              <w:jc w:val="center"/>
              <w:rPr>
                <w:lang w:eastAsia="ko-KR"/>
              </w:rPr>
            </w:pPr>
            <w:r w:rsidRPr="00DE7B59">
              <w:rPr>
                <w:lang w:eastAsia="ko-KR"/>
              </w:rPr>
              <w:t>88</w:t>
            </w:r>
          </w:p>
        </w:tc>
        <w:tc>
          <w:tcPr>
            <w:tcW w:w="1276" w:type="dxa"/>
            <w:noWrap/>
            <w:hideMark/>
          </w:tcPr>
          <w:p w14:paraId="26D2BDDC" w14:textId="77777777" w:rsidR="00236506" w:rsidRPr="00DE7B59" w:rsidRDefault="00236506" w:rsidP="000905AA">
            <w:pPr>
              <w:pStyle w:val="TAL"/>
              <w:jc w:val="center"/>
              <w:rPr>
                <w:lang w:eastAsia="ko-KR"/>
              </w:rPr>
            </w:pPr>
            <w:r w:rsidRPr="00DE7B59">
              <w:rPr>
                <w:lang w:eastAsia="ko-KR"/>
              </w:rPr>
              <w:t>≤ 28179</w:t>
            </w:r>
          </w:p>
        </w:tc>
        <w:tc>
          <w:tcPr>
            <w:tcW w:w="853" w:type="dxa"/>
            <w:noWrap/>
            <w:hideMark/>
          </w:tcPr>
          <w:p w14:paraId="7DCA5631" w14:textId="77777777" w:rsidR="00236506" w:rsidRPr="00DE7B59" w:rsidRDefault="00236506" w:rsidP="000905AA">
            <w:pPr>
              <w:pStyle w:val="TAL"/>
              <w:jc w:val="center"/>
              <w:rPr>
                <w:lang w:eastAsia="ko-KR"/>
              </w:rPr>
            </w:pPr>
            <w:r w:rsidRPr="00DE7B59">
              <w:rPr>
                <w:lang w:eastAsia="ko-KR"/>
              </w:rPr>
              <w:t>152</w:t>
            </w:r>
          </w:p>
        </w:tc>
        <w:tc>
          <w:tcPr>
            <w:tcW w:w="1275" w:type="dxa"/>
            <w:noWrap/>
            <w:hideMark/>
          </w:tcPr>
          <w:p w14:paraId="56599B9F" w14:textId="77777777" w:rsidR="00236506" w:rsidRPr="00DE7B59" w:rsidRDefault="00236506" w:rsidP="000905AA">
            <w:pPr>
              <w:pStyle w:val="TAL"/>
              <w:jc w:val="center"/>
              <w:rPr>
                <w:lang w:eastAsia="ko-KR"/>
              </w:rPr>
            </w:pPr>
            <w:r w:rsidRPr="00DE7B59">
              <w:rPr>
                <w:lang w:eastAsia="ko-KR"/>
              </w:rPr>
              <w:t>≤ 99103</w:t>
            </w:r>
          </w:p>
        </w:tc>
        <w:tc>
          <w:tcPr>
            <w:tcW w:w="709" w:type="dxa"/>
            <w:noWrap/>
            <w:hideMark/>
          </w:tcPr>
          <w:p w14:paraId="46B40C7C" w14:textId="77777777" w:rsidR="00236506" w:rsidRPr="00DE7B59" w:rsidRDefault="00236506" w:rsidP="000905AA">
            <w:pPr>
              <w:pStyle w:val="TAL"/>
              <w:jc w:val="center"/>
              <w:rPr>
                <w:lang w:eastAsia="ko-KR"/>
              </w:rPr>
            </w:pPr>
            <w:r w:rsidRPr="00DE7B59">
              <w:rPr>
                <w:lang w:eastAsia="ko-KR"/>
              </w:rPr>
              <w:t>216</w:t>
            </w:r>
          </w:p>
        </w:tc>
        <w:tc>
          <w:tcPr>
            <w:tcW w:w="1132" w:type="dxa"/>
            <w:noWrap/>
            <w:hideMark/>
          </w:tcPr>
          <w:p w14:paraId="044FD634" w14:textId="77777777" w:rsidR="00236506" w:rsidRPr="00DE7B59" w:rsidRDefault="00236506" w:rsidP="000905AA">
            <w:pPr>
              <w:pStyle w:val="TAL"/>
              <w:jc w:val="center"/>
              <w:rPr>
                <w:lang w:eastAsia="ko-KR"/>
              </w:rPr>
            </w:pPr>
            <w:r w:rsidRPr="00DE7B59">
              <w:rPr>
                <w:lang w:eastAsia="ko-KR"/>
              </w:rPr>
              <w:t>≤ 348535</w:t>
            </w:r>
          </w:p>
        </w:tc>
      </w:tr>
      <w:tr w:rsidR="00236506" w:rsidRPr="00DE7B59" w14:paraId="35193B06" w14:textId="77777777" w:rsidTr="000905AA">
        <w:trPr>
          <w:jc w:val="center"/>
        </w:trPr>
        <w:tc>
          <w:tcPr>
            <w:tcW w:w="719" w:type="dxa"/>
            <w:noWrap/>
            <w:hideMark/>
          </w:tcPr>
          <w:p w14:paraId="7B29E597" w14:textId="77777777" w:rsidR="00236506" w:rsidRPr="00DE7B59" w:rsidRDefault="00236506" w:rsidP="000905AA">
            <w:pPr>
              <w:pStyle w:val="TAL"/>
              <w:jc w:val="center"/>
              <w:rPr>
                <w:lang w:eastAsia="ko-KR"/>
              </w:rPr>
            </w:pPr>
            <w:r w:rsidRPr="00DE7B59">
              <w:rPr>
                <w:lang w:eastAsia="ko-KR"/>
              </w:rPr>
              <w:t>25</w:t>
            </w:r>
          </w:p>
        </w:tc>
        <w:tc>
          <w:tcPr>
            <w:tcW w:w="1827" w:type="dxa"/>
            <w:noWrap/>
            <w:hideMark/>
          </w:tcPr>
          <w:p w14:paraId="1159D8A8" w14:textId="77777777" w:rsidR="00236506" w:rsidRPr="00DE7B59" w:rsidRDefault="00236506" w:rsidP="000905AA">
            <w:pPr>
              <w:pStyle w:val="TAL"/>
              <w:jc w:val="center"/>
              <w:rPr>
                <w:lang w:eastAsia="ko-KR"/>
              </w:rPr>
            </w:pPr>
            <w:r w:rsidRPr="00DE7B59">
              <w:rPr>
                <w:lang w:eastAsia="ko-KR"/>
              </w:rPr>
              <w:t>≤ 8171</w:t>
            </w:r>
          </w:p>
        </w:tc>
        <w:tc>
          <w:tcPr>
            <w:tcW w:w="992" w:type="dxa"/>
            <w:noWrap/>
            <w:hideMark/>
          </w:tcPr>
          <w:p w14:paraId="3ED94FD1" w14:textId="77777777" w:rsidR="00236506" w:rsidRPr="00DE7B59" w:rsidRDefault="00236506" w:rsidP="000905AA">
            <w:pPr>
              <w:pStyle w:val="TAL"/>
              <w:jc w:val="center"/>
              <w:rPr>
                <w:lang w:eastAsia="ko-KR"/>
              </w:rPr>
            </w:pPr>
            <w:r w:rsidRPr="00DE7B59">
              <w:rPr>
                <w:lang w:eastAsia="ko-KR"/>
              </w:rPr>
              <w:t>89</w:t>
            </w:r>
          </w:p>
        </w:tc>
        <w:tc>
          <w:tcPr>
            <w:tcW w:w="1276" w:type="dxa"/>
            <w:noWrap/>
            <w:hideMark/>
          </w:tcPr>
          <w:p w14:paraId="31D7D3E7" w14:textId="77777777" w:rsidR="00236506" w:rsidRPr="00DE7B59" w:rsidRDefault="00236506" w:rsidP="000905AA">
            <w:pPr>
              <w:pStyle w:val="TAL"/>
              <w:jc w:val="center"/>
              <w:rPr>
                <w:lang w:eastAsia="ko-KR"/>
              </w:rPr>
            </w:pPr>
            <w:r w:rsidRPr="00DE7B59">
              <w:rPr>
                <w:lang w:eastAsia="ko-KR"/>
              </w:rPr>
              <w:t>≤ 28738</w:t>
            </w:r>
          </w:p>
        </w:tc>
        <w:tc>
          <w:tcPr>
            <w:tcW w:w="853" w:type="dxa"/>
            <w:noWrap/>
            <w:hideMark/>
          </w:tcPr>
          <w:p w14:paraId="3FE909A1" w14:textId="77777777" w:rsidR="00236506" w:rsidRPr="00DE7B59" w:rsidRDefault="00236506" w:rsidP="000905AA">
            <w:pPr>
              <w:pStyle w:val="TAL"/>
              <w:jc w:val="center"/>
              <w:rPr>
                <w:lang w:eastAsia="ko-KR"/>
              </w:rPr>
            </w:pPr>
            <w:r w:rsidRPr="00DE7B59">
              <w:rPr>
                <w:lang w:eastAsia="ko-KR"/>
              </w:rPr>
              <w:t>153</w:t>
            </w:r>
          </w:p>
        </w:tc>
        <w:tc>
          <w:tcPr>
            <w:tcW w:w="1275" w:type="dxa"/>
            <w:noWrap/>
            <w:hideMark/>
          </w:tcPr>
          <w:p w14:paraId="6A232E9E" w14:textId="77777777" w:rsidR="00236506" w:rsidRPr="00DE7B59" w:rsidRDefault="00236506" w:rsidP="000905AA">
            <w:pPr>
              <w:pStyle w:val="TAL"/>
              <w:jc w:val="center"/>
              <w:rPr>
                <w:lang w:eastAsia="ko-KR"/>
              </w:rPr>
            </w:pPr>
            <w:r w:rsidRPr="00DE7B59">
              <w:rPr>
                <w:lang w:eastAsia="ko-KR"/>
              </w:rPr>
              <w:t>≤ 101070</w:t>
            </w:r>
          </w:p>
        </w:tc>
        <w:tc>
          <w:tcPr>
            <w:tcW w:w="709" w:type="dxa"/>
            <w:noWrap/>
            <w:hideMark/>
          </w:tcPr>
          <w:p w14:paraId="62C04806" w14:textId="77777777" w:rsidR="00236506" w:rsidRPr="00DE7B59" w:rsidRDefault="00236506" w:rsidP="000905AA">
            <w:pPr>
              <w:pStyle w:val="TAL"/>
              <w:jc w:val="center"/>
              <w:rPr>
                <w:lang w:eastAsia="ko-KR"/>
              </w:rPr>
            </w:pPr>
            <w:r w:rsidRPr="00DE7B59">
              <w:rPr>
                <w:lang w:eastAsia="ko-KR"/>
              </w:rPr>
              <w:t>217</w:t>
            </w:r>
          </w:p>
        </w:tc>
        <w:tc>
          <w:tcPr>
            <w:tcW w:w="1132" w:type="dxa"/>
            <w:noWrap/>
            <w:hideMark/>
          </w:tcPr>
          <w:p w14:paraId="05980C37" w14:textId="77777777" w:rsidR="00236506" w:rsidRPr="00DE7B59" w:rsidRDefault="00236506" w:rsidP="000905AA">
            <w:pPr>
              <w:pStyle w:val="TAL"/>
              <w:jc w:val="center"/>
              <w:rPr>
                <w:lang w:eastAsia="ko-KR"/>
              </w:rPr>
            </w:pPr>
            <w:r w:rsidRPr="00DE7B59">
              <w:rPr>
                <w:lang w:eastAsia="ko-KR"/>
              </w:rPr>
              <w:t>≤ 355452</w:t>
            </w:r>
          </w:p>
        </w:tc>
      </w:tr>
      <w:tr w:rsidR="00236506" w:rsidRPr="00DE7B59" w14:paraId="250721DB" w14:textId="77777777" w:rsidTr="000905AA">
        <w:trPr>
          <w:jc w:val="center"/>
        </w:trPr>
        <w:tc>
          <w:tcPr>
            <w:tcW w:w="719" w:type="dxa"/>
            <w:noWrap/>
            <w:hideMark/>
          </w:tcPr>
          <w:p w14:paraId="23FA32FE" w14:textId="77777777" w:rsidR="00236506" w:rsidRPr="00DE7B59" w:rsidRDefault="00236506" w:rsidP="000905AA">
            <w:pPr>
              <w:pStyle w:val="TAL"/>
              <w:jc w:val="center"/>
              <w:rPr>
                <w:lang w:eastAsia="ko-KR"/>
              </w:rPr>
            </w:pPr>
            <w:r w:rsidRPr="00DE7B59">
              <w:rPr>
                <w:lang w:eastAsia="ko-KR"/>
              </w:rPr>
              <w:t>26</w:t>
            </w:r>
          </w:p>
        </w:tc>
        <w:tc>
          <w:tcPr>
            <w:tcW w:w="1827" w:type="dxa"/>
            <w:noWrap/>
            <w:hideMark/>
          </w:tcPr>
          <w:p w14:paraId="5082FDA2" w14:textId="77777777" w:rsidR="00236506" w:rsidRPr="00DE7B59" w:rsidRDefault="00236506" w:rsidP="000905AA">
            <w:pPr>
              <w:pStyle w:val="TAL"/>
              <w:jc w:val="center"/>
              <w:rPr>
                <w:lang w:eastAsia="ko-KR"/>
              </w:rPr>
            </w:pPr>
            <w:r w:rsidRPr="00DE7B59">
              <w:rPr>
                <w:lang w:eastAsia="ko-KR"/>
              </w:rPr>
              <w:t>≤ 8333</w:t>
            </w:r>
          </w:p>
        </w:tc>
        <w:tc>
          <w:tcPr>
            <w:tcW w:w="992" w:type="dxa"/>
            <w:noWrap/>
            <w:hideMark/>
          </w:tcPr>
          <w:p w14:paraId="4C491501" w14:textId="77777777" w:rsidR="00236506" w:rsidRPr="00DE7B59" w:rsidRDefault="00236506" w:rsidP="000905AA">
            <w:pPr>
              <w:pStyle w:val="TAL"/>
              <w:jc w:val="center"/>
              <w:rPr>
                <w:lang w:eastAsia="ko-KR"/>
              </w:rPr>
            </w:pPr>
            <w:r w:rsidRPr="00DE7B59">
              <w:rPr>
                <w:lang w:eastAsia="ko-KR"/>
              </w:rPr>
              <w:t>90</w:t>
            </w:r>
          </w:p>
        </w:tc>
        <w:tc>
          <w:tcPr>
            <w:tcW w:w="1276" w:type="dxa"/>
            <w:noWrap/>
            <w:hideMark/>
          </w:tcPr>
          <w:p w14:paraId="2AB7A972" w14:textId="77777777" w:rsidR="00236506" w:rsidRPr="00DE7B59" w:rsidRDefault="00236506" w:rsidP="000905AA">
            <w:pPr>
              <w:pStyle w:val="TAL"/>
              <w:jc w:val="center"/>
              <w:rPr>
                <w:lang w:eastAsia="ko-KR"/>
              </w:rPr>
            </w:pPr>
            <w:r w:rsidRPr="00DE7B59">
              <w:rPr>
                <w:lang w:eastAsia="ko-KR"/>
              </w:rPr>
              <w:t>≤ 29309</w:t>
            </w:r>
          </w:p>
        </w:tc>
        <w:tc>
          <w:tcPr>
            <w:tcW w:w="853" w:type="dxa"/>
            <w:noWrap/>
            <w:hideMark/>
          </w:tcPr>
          <w:p w14:paraId="62EC4B56" w14:textId="77777777" w:rsidR="00236506" w:rsidRPr="00DE7B59" w:rsidRDefault="00236506" w:rsidP="000905AA">
            <w:pPr>
              <w:pStyle w:val="TAL"/>
              <w:jc w:val="center"/>
              <w:rPr>
                <w:lang w:eastAsia="ko-KR"/>
              </w:rPr>
            </w:pPr>
            <w:r w:rsidRPr="00DE7B59">
              <w:rPr>
                <w:lang w:eastAsia="ko-KR"/>
              </w:rPr>
              <w:t>154</w:t>
            </w:r>
          </w:p>
        </w:tc>
        <w:tc>
          <w:tcPr>
            <w:tcW w:w="1275" w:type="dxa"/>
            <w:noWrap/>
            <w:hideMark/>
          </w:tcPr>
          <w:p w14:paraId="1E1302AD" w14:textId="77777777" w:rsidR="00236506" w:rsidRPr="00DE7B59" w:rsidRDefault="00236506" w:rsidP="000905AA">
            <w:pPr>
              <w:pStyle w:val="TAL"/>
              <w:jc w:val="center"/>
              <w:rPr>
                <w:lang w:eastAsia="ko-KR"/>
              </w:rPr>
            </w:pPr>
            <w:r w:rsidRPr="00DE7B59">
              <w:rPr>
                <w:lang w:eastAsia="ko-KR"/>
              </w:rPr>
              <w:t>≤ 103076</w:t>
            </w:r>
          </w:p>
        </w:tc>
        <w:tc>
          <w:tcPr>
            <w:tcW w:w="709" w:type="dxa"/>
            <w:noWrap/>
            <w:hideMark/>
          </w:tcPr>
          <w:p w14:paraId="5A5A77EB" w14:textId="77777777" w:rsidR="00236506" w:rsidRPr="00DE7B59" w:rsidRDefault="00236506" w:rsidP="000905AA">
            <w:pPr>
              <w:pStyle w:val="TAL"/>
              <w:jc w:val="center"/>
              <w:rPr>
                <w:lang w:eastAsia="ko-KR"/>
              </w:rPr>
            </w:pPr>
            <w:r w:rsidRPr="00DE7B59">
              <w:rPr>
                <w:lang w:eastAsia="ko-KR"/>
              </w:rPr>
              <w:t>218</w:t>
            </w:r>
          </w:p>
        </w:tc>
        <w:tc>
          <w:tcPr>
            <w:tcW w:w="1132" w:type="dxa"/>
            <w:noWrap/>
            <w:hideMark/>
          </w:tcPr>
          <w:p w14:paraId="5BB760BD" w14:textId="77777777" w:rsidR="00236506" w:rsidRPr="00DE7B59" w:rsidRDefault="00236506" w:rsidP="000905AA">
            <w:pPr>
              <w:pStyle w:val="TAL"/>
              <w:jc w:val="center"/>
              <w:rPr>
                <w:lang w:eastAsia="ko-KR"/>
              </w:rPr>
            </w:pPr>
            <w:r w:rsidRPr="00DE7B59">
              <w:rPr>
                <w:lang w:eastAsia="ko-KR"/>
              </w:rPr>
              <w:t>≤ 362505</w:t>
            </w:r>
          </w:p>
        </w:tc>
      </w:tr>
      <w:tr w:rsidR="00236506" w:rsidRPr="00DE7B59" w14:paraId="23BAE673" w14:textId="77777777" w:rsidTr="000905AA">
        <w:trPr>
          <w:jc w:val="center"/>
        </w:trPr>
        <w:tc>
          <w:tcPr>
            <w:tcW w:w="719" w:type="dxa"/>
            <w:noWrap/>
            <w:hideMark/>
          </w:tcPr>
          <w:p w14:paraId="1DAA9751" w14:textId="77777777" w:rsidR="00236506" w:rsidRPr="00DE7B59" w:rsidRDefault="00236506" w:rsidP="000905AA">
            <w:pPr>
              <w:pStyle w:val="TAL"/>
              <w:jc w:val="center"/>
              <w:rPr>
                <w:lang w:eastAsia="ko-KR"/>
              </w:rPr>
            </w:pPr>
            <w:r w:rsidRPr="00DE7B59">
              <w:rPr>
                <w:lang w:eastAsia="ko-KR"/>
              </w:rPr>
              <w:t>27</w:t>
            </w:r>
          </w:p>
        </w:tc>
        <w:tc>
          <w:tcPr>
            <w:tcW w:w="1827" w:type="dxa"/>
            <w:noWrap/>
            <w:hideMark/>
          </w:tcPr>
          <w:p w14:paraId="347BC037" w14:textId="77777777" w:rsidR="00236506" w:rsidRPr="00DE7B59" w:rsidRDefault="00236506" w:rsidP="000905AA">
            <w:pPr>
              <w:pStyle w:val="TAL"/>
              <w:jc w:val="center"/>
              <w:rPr>
                <w:lang w:eastAsia="ko-KR"/>
              </w:rPr>
            </w:pPr>
            <w:r w:rsidRPr="00DE7B59">
              <w:rPr>
                <w:lang w:eastAsia="ko-KR"/>
              </w:rPr>
              <w:t>≤ 8499</w:t>
            </w:r>
          </w:p>
        </w:tc>
        <w:tc>
          <w:tcPr>
            <w:tcW w:w="992" w:type="dxa"/>
            <w:noWrap/>
            <w:hideMark/>
          </w:tcPr>
          <w:p w14:paraId="0A89C3E4" w14:textId="77777777" w:rsidR="00236506" w:rsidRPr="00DE7B59" w:rsidRDefault="00236506" w:rsidP="000905AA">
            <w:pPr>
              <w:pStyle w:val="TAL"/>
              <w:jc w:val="center"/>
              <w:rPr>
                <w:lang w:eastAsia="ko-KR"/>
              </w:rPr>
            </w:pPr>
            <w:r w:rsidRPr="00DE7B59">
              <w:rPr>
                <w:lang w:eastAsia="ko-KR"/>
              </w:rPr>
              <w:t>91</w:t>
            </w:r>
          </w:p>
        </w:tc>
        <w:tc>
          <w:tcPr>
            <w:tcW w:w="1276" w:type="dxa"/>
            <w:noWrap/>
            <w:hideMark/>
          </w:tcPr>
          <w:p w14:paraId="622CC75C" w14:textId="77777777" w:rsidR="00236506" w:rsidRPr="00DE7B59" w:rsidRDefault="00236506" w:rsidP="000905AA">
            <w:pPr>
              <w:pStyle w:val="TAL"/>
              <w:jc w:val="center"/>
              <w:rPr>
                <w:lang w:eastAsia="ko-KR"/>
              </w:rPr>
            </w:pPr>
            <w:r w:rsidRPr="00DE7B59">
              <w:rPr>
                <w:lang w:eastAsia="ko-KR"/>
              </w:rPr>
              <w:t>≤ 29890</w:t>
            </w:r>
          </w:p>
        </w:tc>
        <w:tc>
          <w:tcPr>
            <w:tcW w:w="853" w:type="dxa"/>
            <w:noWrap/>
            <w:hideMark/>
          </w:tcPr>
          <w:p w14:paraId="6AE903D7" w14:textId="77777777" w:rsidR="00236506" w:rsidRPr="00DE7B59" w:rsidRDefault="00236506" w:rsidP="000905AA">
            <w:pPr>
              <w:pStyle w:val="TAL"/>
              <w:jc w:val="center"/>
              <w:rPr>
                <w:lang w:eastAsia="ko-KR"/>
              </w:rPr>
            </w:pPr>
            <w:r w:rsidRPr="00DE7B59">
              <w:rPr>
                <w:lang w:eastAsia="ko-KR"/>
              </w:rPr>
              <w:t>155</w:t>
            </w:r>
          </w:p>
        </w:tc>
        <w:tc>
          <w:tcPr>
            <w:tcW w:w="1275" w:type="dxa"/>
            <w:noWrap/>
            <w:hideMark/>
          </w:tcPr>
          <w:p w14:paraId="08452CC5" w14:textId="77777777" w:rsidR="00236506" w:rsidRPr="00DE7B59" w:rsidRDefault="00236506" w:rsidP="000905AA">
            <w:pPr>
              <w:pStyle w:val="TAL"/>
              <w:jc w:val="center"/>
              <w:rPr>
                <w:lang w:eastAsia="ko-KR"/>
              </w:rPr>
            </w:pPr>
            <w:r w:rsidRPr="00DE7B59">
              <w:rPr>
                <w:lang w:eastAsia="ko-KR"/>
              </w:rPr>
              <w:t>≤ 105121</w:t>
            </w:r>
          </w:p>
        </w:tc>
        <w:tc>
          <w:tcPr>
            <w:tcW w:w="709" w:type="dxa"/>
            <w:noWrap/>
            <w:hideMark/>
          </w:tcPr>
          <w:p w14:paraId="60D33723" w14:textId="77777777" w:rsidR="00236506" w:rsidRPr="00DE7B59" w:rsidRDefault="00236506" w:rsidP="000905AA">
            <w:pPr>
              <w:pStyle w:val="TAL"/>
              <w:jc w:val="center"/>
              <w:rPr>
                <w:lang w:eastAsia="ko-KR"/>
              </w:rPr>
            </w:pPr>
            <w:r w:rsidRPr="00DE7B59">
              <w:rPr>
                <w:lang w:eastAsia="ko-KR"/>
              </w:rPr>
              <w:t>219</w:t>
            </w:r>
          </w:p>
        </w:tc>
        <w:tc>
          <w:tcPr>
            <w:tcW w:w="1132" w:type="dxa"/>
            <w:noWrap/>
            <w:hideMark/>
          </w:tcPr>
          <w:p w14:paraId="21F7350D" w14:textId="77777777" w:rsidR="00236506" w:rsidRPr="00DE7B59" w:rsidRDefault="00236506" w:rsidP="000905AA">
            <w:pPr>
              <w:pStyle w:val="TAL"/>
              <w:jc w:val="center"/>
              <w:rPr>
                <w:lang w:eastAsia="ko-KR"/>
              </w:rPr>
            </w:pPr>
            <w:r w:rsidRPr="00DE7B59">
              <w:rPr>
                <w:lang w:eastAsia="ko-KR"/>
              </w:rPr>
              <w:t>≤ 369699</w:t>
            </w:r>
          </w:p>
        </w:tc>
      </w:tr>
      <w:tr w:rsidR="00236506" w:rsidRPr="00DE7B59" w14:paraId="51CBCD96" w14:textId="77777777" w:rsidTr="000905AA">
        <w:trPr>
          <w:jc w:val="center"/>
        </w:trPr>
        <w:tc>
          <w:tcPr>
            <w:tcW w:w="719" w:type="dxa"/>
            <w:noWrap/>
            <w:hideMark/>
          </w:tcPr>
          <w:p w14:paraId="5427A27E" w14:textId="77777777" w:rsidR="00236506" w:rsidRPr="00DE7B59" w:rsidRDefault="00236506" w:rsidP="000905AA">
            <w:pPr>
              <w:pStyle w:val="TAL"/>
              <w:jc w:val="center"/>
              <w:rPr>
                <w:lang w:eastAsia="ko-KR"/>
              </w:rPr>
            </w:pPr>
            <w:r w:rsidRPr="00DE7B59">
              <w:rPr>
                <w:lang w:eastAsia="ko-KR"/>
              </w:rPr>
              <w:t>28</w:t>
            </w:r>
          </w:p>
        </w:tc>
        <w:tc>
          <w:tcPr>
            <w:tcW w:w="1827" w:type="dxa"/>
            <w:noWrap/>
            <w:hideMark/>
          </w:tcPr>
          <w:p w14:paraId="0F919803" w14:textId="77777777" w:rsidR="00236506" w:rsidRPr="00DE7B59" w:rsidRDefault="00236506" w:rsidP="000905AA">
            <w:pPr>
              <w:pStyle w:val="TAL"/>
              <w:jc w:val="center"/>
              <w:rPr>
                <w:lang w:eastAsia="ko-KR"/>
              </w:rPr>
            </w:pPr>
            <w:r w:rsidRPr="00DE7B59">
              <w:rPr>
                <w:lang w:eastAsia="ko-KR"/>
              </w:rPr>
              <w:t>≤ 8667</w:t>
            </w:r>
          </w:p>
        </w:tc>
        <w:tc>
          <w:tcPr>
            <w:tcW w:w="992" w:type="dxa"/>
            <w:noWrap/>
            <w:hideMark/>
          </w:tcPr>
          <w:p w14:paraId="5F817591" w14:textId="77777777" w:rsidR="00236506" w:rsidRPr="00DE7B59" w:rsidRDefault="00236506" w:rsidP="000905AA">
            <w:pPr>
              <w:pStyle w:val="TAL"/>
              <w:jc w:val="center"/>
              <w:rPr>
                <w:lang w:eastAsia="ko-KR"/>
              </w:rPr>
            </w:pPr>
            <w:r w:rsidRPr="00DE7B59">
              <w:rPr>
                <w:lang w:eastAsia="ko-KR"/>
              </w:rPr>
              <w:t>92</w:t>
            </w:r>
          </w:p>
        </w:tc>
        <w:tc>
          <w:tcPr>
            <w:tcW w:w="1276" w:type="dxa"/>
            <w:noWrap/>
            <w:hideMark/>
          </w:tcPr>
          <w:p w14:paraId="04882AA6" w14:textId="77777777" w:rsidR="00236506" w:rsidRPr="00DE7B59" w:rsidRDefault="00236506" w:rsidP="000905AA">
            <w:pPr>
              <w:pStyle w:val="TAL"/>
              <w:jc w:val="center"/>
              <w:rPr>
                <w:lang w:eastAsia="ko-KR"/>
              </w:rPr>
            </w:pPr>
            <w:r w:rsidRPr="00DE7B59">
              <w:rPr>
                <w:lang w:eastAsia="ko-KR"/>
              </w:rPr>
              <w:t>≤ 30483</w:t>
            </w:r>
          </w:p>
        </w:tc>
        <w:tc>
          <w:tcPr>
            <w:tcW w:w="853" w:type="dxa"/>
            <w:noWrap/>
            <w:hideMark/>
          </w:tcPr>
          <w:p w14:paraId="76D8D627" w14:textId="77777777" w:rsidR="00236506" w:rsidRPr="00DE7B59" w:rsidRDefault="00236506" w:rsidP="000905AA">
            <w:pPr>
              <w:pStyle w:val="TAL"/>
              <w:jc w:val="center"/>
              <w:rPr>
                <w:lang w:eastAsia="ko-KR"/>
              </w:rPr>
            </w:pPr>
            <w:r w:rsidRPr="00DE7B59">
              <w:rPr>
                <w:lang w:eastAsia="ko-KR"/>
              </w:rPr>
              <w:t>156</w:t>
            </w:r>
          </w:p>
        </w:tc>
        <w:tc>
          <w:tcPr>
            <w:tcW w:w="1275" w:type="dxa"/>
            <w:noWrap/>
            <w:hideMark/>
          </w:tcPr>
          <w:p w14:paraId="779C8AAE" w14:textId="77777777" w:rsidR="00236506" w:rsidRPr="00DE7B59" w:rsidRDefault="00236506" w:rsidP="000905AA">
            <w:pPr>
              <w:pStyle w:val="TAL"/>
              <w:jc w:val="center"/>
              <w:rPr>
                <w:lang w:eastAsia="ko-KR"/>
              </w:rPr>
            </w:pPr>
            <w:r w:rsidRPr="00DE7B59">
              <w:rPr>
                <w:lang w:eastAsia="ko-KR"/>
              </w:rPr>
              <w:t>≤ 107207</w:t>
            </w:r>
          </w:p>
        </w:tc>
        <w:tc>
          <w:tcPr>
            <w:tcW w:w="709" w:type="dxa"/>
            <w:noWrap/>
            <w:hideMark/>
          </w:tcPr>
          <w:p w14:paraId="4B81206F" w14:textId="77777777" w:rsidR="00236506" w:rsidRPr="00DE7B59" w:rsidRDefault="00236506" w:rsidP="000905AA">
            <w:pPr>
              <w:pStyle w:val="TAL"/>
              <w:jc w:val="center"/>
              <w:rPr>
                <w:lang w:eastAsia="ko-KR"/>
              </w:rPr>
            </w:pPr>
            <w:r w:rsidRPr="00DE7B59">
              <w:rPr>
                <w:lang w:eastAsia="ko-KR"/>
              </w:rPr>
              <w:t>220</w:t>
            </w:r>
          </w:p>
        </w:tc>
        <w:tc>
          <w:tcPr>
            <w:tcW w:w="1132" w:type="dxa"/>
            <w:noWrap/>
            <w:hideMark/>
          </w:tcPr>
          <w:p w14:paraId="33C61978" w14:textId="77777777" w:rsidR="00236506" w:rsidRPr="00DE7B59" w:rsidRDefault="00236506" w:rsidP="000905AA">
            <w:pPr>
              <w:pStyle w:val="TAL"/>
              <w:jc w:val="center"/>
              <w:rPr>
                <w:lang w:eastAsia="ko-KR"/>
              </w:rPr>
            </w:pPr>
            <w:r w:rsidRPr="00DE7B59">
              <w:rPr>
                <w:lang w:eastAsia="ko-KR"/>
              </w:rPr>
              <w:t>≤ 377035</w:t>
            </w:r>
          </w:p>
        </w:tc>
      </w:tr>
      <w:tr w:rsidR="00236506" w:rsidRPr="00DE7B59" w14:paraId="615B11B6" w14:textId="77777777" w:rsidTr="000905AA">
        <w:trPr>
          <w:jc w:val="center"/>
        </w:trPr>
        <w:tc>
          <w:tcPr>
            <w:tcW w:w="719" w:type="dxa"/>
            <w:noWrap/>
            <w:hideMark/>
          </w:tcPr>
          <w:p w14:paraId="129AC7CA" w14:textId="77777777" w:rsidR="00236506" w:rsidRPr="00DE7B59" w:rsidRDefault="00236506" w:rsidP="000905AA">
            <w:pPr>
              <w:pStyle w:val="TAL"/>
              <w:jc w:val="center"/>
              <w:rPr>
                <w:lang w:eastAsia="ko-KR"/>
              </w:rPr>
            </w:pPr>
            <w:r w:rsidRPr="00DE7B59">
              <w:rPr>
                <w:lang w:eastAsia="ko-KR"/>
              </w:rPr>
              <w:t>29</w:t>
            </w:r>
          </w:p>
        </w:tc>
        <w:tc>
          <w:tcPr>
            <w:tcW w:w="1827" w:type="dxa"/>
            <w:noWrap/>
            <w:hideMark/>
          </w:tcPr>
          <w:p w14:paraId="56EF511F" w14:textId="77777777" w:rsidR="00236506" w:rsidRPr="00DE7B59" w:rsidRDefault="00236506" w:rsidP="000905AA">
            <w:pPr>
              <w:pStyle w:val="TAL"/>
              <w:jc w:val="center"/>
              <w:rPr>
                <w:lang w:eastAsia="ko-KR"/>
              </w:rPr>
            </w:pPr>
            <w:r w:rsidRPr="00DE7B59">
              <w:rPr>
                <w:lang w:eastAsia="ko-KR"/>
              </w:rPr>
              <w:t>≤ 8839</w:t>
            </w:r>
          </w:p>
        </w:tc>
        <w:tc>
          <w:tcPr>
            <w:tcW w:w="992" w:type="dxa"/>
            <w:noWrap/>
            <w:hideMark/>
          </w:tcPr>
          <w:p w14:paraId="3607E9B4" w14:textId="77777777" w:rsidR="00236506" w:rsidRPr="00DE7B59" w:rsidRDefault="00236506" w:rsidP="000905AA">
            <w:pPr>
              <w:pStyle w:val="TAL"/>
              <w:jc w:val="center"/>
              <w:rPr>
                <w:lang w:eastAsia="ko-KR"/>
              </w:rPr>
            </w:pPr>
            <w:r w:rsidRPr="00DE7B59">
              <w:rPr>
                <w:lang w:eastAsia="ko-KR"/>
              </w:rPr>
              <w:t>93</w:t>
            </w:r>
          </w:p>
        </w:tc>
        <w:tc>
          <w:tcPr>
            <w:tcW w:w="1276" w:type="dxa"/>
            <w:noWrap/>
            <w:hideMark/>
          </w:tcPr>
          <w:p w14:paraId="689D7741" w14:textId="77777777" w:rsidR="00236506" w:rsidRPr="00DE7B59" w:rsidRDefault="00236506" w:rsidP="000905AA">
            <w:pPr>
              <w:pStyle w:val="TAL"/>
              <w:jc w:val="center"/>
              <w:rPr>
                <w:lang w:eastAsia="ko-KR"/>
              </w:rPr>
            </w:pPr>
            <w:r w:rsidRPr="00DE7B59">
              <w:rPr>
                <w:lang w:eastAsia="ko-KR"/>
              </w:rPr>
              <w:t>≤ 31088</w:t>
            </w:r>
          </w:p>
        </w:tc>
        <w:tc>
          <w:tcPr>
            <w:tcW w:w="853" w:type="dxa"/>
            <w:noWrap/>
            <w:hideMark/>
          </w:tcPr>
          <w:p w14:paraId="7BF4E2C9" w14:textId="77777777" w:rsidR="00236506" w:rsidRPr="00DE7B59" w:rsidRDefault="00236506" w:rsidP="000905AA">
            <w:pPr>
              <w:pStyle w:val="TAL"/>
              <w:jc w:val="center"/>
              <w:rPr>
                <w:lang w:eastAsia="ko-KR"/>
              </w:rPr>
            </w:pPr>
            <w:r w:rsidRPr="00DE7B59">
              <w:rPr>
                <w:lang w:eastAsia="ko-KR"/>
              </w:rPr>
              <w:t>157</w:t>
            </w:r>
          </w:p>
        </w:tc>
        <w:tc>
          <w:tcPr>
            <w:tcW w:w="1275" w:type="dxa"/>
            <w:noWrap/>
            <w:hideMark/>
          </w:tcPr>
          <w:p w14:paraId="7CAD219E" w14:textId="77777777" w:rsidR="00236506" w:rsidRPr="00DE7B59" w:rsidRDefault="00236506" w:rsidP="000905AA">
            <w:pPr>
              <w:pStyle w:val="TAL"/>
              <w:jc w:val="center"/>
              <w:rPr>
                <w:lang w:eastAsia="ko-KR"/>
              </w:rPr>
            </w:pPr>
            <w:r w:rsidRPr="00DE7B59">
              <w:rPr>
                <w:lang w:eastAsia="ko-KR"/>
              </w:rPr>
              <w:t>≤ 109335</w:t>
            </w:r>
          </w:p>
        </w:tc>
        <w:tc>
          <w:tcPr>
            <w:tcW w:w="709" w:type="dxa"/>
            <w:noWrap/>
            <w:hideMark/>
          </w:tcPr>
          <w:p w14:paraId="18EF9A1F" w14:textId="77777777" w:rsidR="00236506" w:rsidRPr="00DE7B59" w:rsidRDefault="00236506" w:rsidP="000905AA">
            <w:pPr>
              <w:pStyle w:val="TAL"/>
              <w:jc w:val="center"/>
              <w:rPr>
                <w:lang w:eastAsia="ko-KR"/>
              </w:rPr>
            </w:pPr>
            <w:r w:rsidRPr="00DE7B59">
              <w:rPr>
                <w:lang w:eastAsia="ko-KR"/>
              </w:rPr>
              <w:t>221</w:t>
            </w:r>
          </w:p>
        </w:tc>
        <w:tc>
          <w:tcPr>
            <w:tcW w:w="1132" w:type="dxa"/>
            <w:noWrap/>
            <w:hideMark/>
          </w:tcPr>
          <w:p w14:paraId="3AF84425" w14:textId="77777777" w:rsidR="00236506" w:rsidRPr="00DE7B59" w:rsidRDefault="00236506" w:rsidP="000905AA">
            <w:pPr>
              <w:pStyle w:val="TAL"/>
              <w:jc w:val="center"/>
              <w:rPr>
                <w:lang w:eastAsia="ko-KR"/>
              </w:rPr>
            </w:pPr>
            <w:r w:rsidRPr="00DE7B59">
              <w:rPr>
                <w:lang w:eastAsia="ko-KR"/>
              </w:rPr>
              <w:t>≤ 384517</w:t>
            </w:r>
          </w:p>
        </w:tc>
      </w:tr>
      <w:tr w:rsidR="00236506" w:rsidRPr="00DE7B59" w14:paraId="3CFCC0D2" w14:textId="77777777" w:rsidTr="000905AA">
        <w:trPr>
          <w:jc w:val="center"/>
        </w:trPr>
        <w:tc>
          <w:tcPr>
            <w:tcW w:w="719" w:type="dxa"/>
            <w:noWrap/>
            <w:hideMark/>
          </w:tcPr>
          <w:p w14:paraId="7DC35DE3" w14:textId="77777777" w:rsidR="00236506" w:rsidRPr="00DE7B59" w:rsidRDefault="00236506" w:rsidP="000905AA">
            <w:pPr>
              <w:pStyle w:val="TAL"/>
              <w:jc w:val="center"/>
              <w:rPr>
                <w:lang w:eastAsia="ko-KR"/>
              </w:rPr>
            </w:pPr>
            <w:r w:rsidRPr="00DE7B59">
              <w:rPr>
                <w:lang w:eastAsia="ko-KR"/>
              </w:rPr>
              <w:t>30</w:t>
            </w:r>
          </w:p>
        </w:tc>
        <w:tc>
          <w:tcPr>
            <w:tcW w:w="1827" w:type="dxa"/>
            <w:noWrap/>
            <w:hideMark/>
          </w:tcPr>
          <w:p w14:paraId="4AF5C773" w14:textId="77777777" w:rsidR="00236506" w:rsidRPr="00DE7B59" w:rsidRDefault="00236506" w:rsidP="000905AA">
            <w:pPr>
              <w:pStyle w:val="TAL"/>
              <w:jc w:val="center"/>
              <w:rPr>
                <w:lang w:eastAsia="ko-KR"/>
              </w:rPr>
            </w:pPr>
            <w:r w:rsidRPr="00DE7B59">
              <w:rPr>
                <w:lang w:eastAsia="ko-KR"/>
              </w:rPr>
              <w:t>≤ 9015</w:t>
            </w:r>
          </w:p>
        </w:tc>
        <w:tc>
          <w:tcPr>
            <w:tcW w:w="992" w:type="dxa"/>
            <w:noWrap/>
            <w:hideMark/>
          </w:tcPr>
          <w:p w14:paraId="51F15587" w14:textId="77777777" w:rsidR="00236506" w:rsidRPr="00DE7B59" w:rsidRDefault="00236506" w:rsidP="000905AA">
            <w:pPr>
              <w:pStyle w:val="TAL"/>
              <w:jc w:val="center"/>
              <w:rPr>
                <w:lang w:eastAsia="ko-KR"/>
              </w:rPr>
            </w:pPr>
            <w:r w:rsidRPr="00DE7B59">
              <w:rPr>
                <w:lang w:eastAsia="ko-KR"/>
              </w:rPr>
              <w:t>94</w:t>
            </w:r>
          </w:p>
        </w:tc>
        <w:tc>
          <w:tcPr>
            <w:tcW w:w="1276" w:type="dxa"/>
            <w:noWrap/>
            <w:hideMark/>
          </w:tcPr>
          <w:p w14:paraId="326AF236" w14:textId="77777777" w:rsidR="00236506" w:rsidRPr="00DE7B59" w:rsidRDefault="00236506" w:rsidP="000905AA">
            <w:pPr>
              <w:pStyle w:val="TAL"/>
              <w:jc w:val="center"/>
              <w:rPr>
                <w:lang w:eastAsia="ko-KR"/>
              </w:rPr>
            </w:pPr>
            <w:r w:rsidRPr="00DE7B59">
              <w:rPr>
                <w:lang w:eastAsia="ko-KR"/>
              </w:rPr>
              <w:t>≤ 31705</w:t>
            </w:r>
          </w:p>
        </w:tc>
        <w:tc>
          <w:tcPr>
            <w:tcW w:w="853" w:type="dxa"/>
            <w:noWrap/>
            <w:hideMark/>
          </w:tcPr>
          <w:p w14:paraId="4BDAD71C" w14:textId="77777777" w:rsidR="00236506" w:rsidRPr="00DE7B59" w:rsidRDefault="00236506" w:rsidP="000905AA">
            <w:pPr>
              <w:pStyle w:val="TAL"/>
              <w:jc w:val="center"/>
              <w:rPr>
                <w:lang w:eastAsia="ko-KR"/>
              </w:rPr>
            </w:pPr>
            <w:r w:rsidRPr="00DE7B59">
              <w:rPr>
                <w:lang w:eastAsia="ko-KR"/>
              </w:rPr>
              <w:t>158</w:t>
            </w:r>
          </w:p>
        </w:tc>
        <w:tc>
          <w:tcPr>
            <w:tcW w:w="1275" w:type="dxa"/>
            <w:noWrap/>
            <w:hideMark/>
          </w:tcPr>
          <w:p w14:paraId="257B30AE" w14:textId="77777777" w:rsidR="00236506" w:rsidRPr="00DE7B59" w:rsidRDefault="00236506" w:rsidP="000905AA">
            <w:pPr>
              <w:pStyle w:val="TAL"/>
              <w:jc w:val="center"/>
              <w:rPr>
                <w:lang w:eastAsia="ko-KR"/>
              </w:rPr>
            </w:pPr>
            <w:r w:rsidRPr="00DE7B59">
              <w:rPr>
                <w:lang w:eastAsia="ko-KR"/>
              </w:rPr>
              <w:t>≤ 111504</w:t>
            </w:r>
          </w:p>
        </w:tc>
        <w:tc>
          <w:tcPr>
            <w:tcW w:w="709" w:type="dxa"/>
            <w:noWrap/>
            <w:hideMark/>
          </w:tcPr>
          <w:p w14:paraId="02073F15" w14:textId="77777777" w:rsidR="00236506" w:rsidRPr="00DE7B59" w:rsidRDefault="00236506" w:rsidP="000905AA">
            <w:pPr>
              <w:pStyle w:val="TAL"/>
              <w:jc w:val="center"/>
              <w:rPr>
                <w:lang w:eastAsia="ko-KR"/>
              </w:rPr>
            </w:pPr>
            <w:r w:rsidRPr="00DE7B59">
              <w:rPr>
                <w:lang w:eastAsia="ko-KR"/>
              </w:rPr>
              <w:t>222</w:t>
            </w:r>
          </w:p>
        </w:tc>
        <w:tc>
          <w:tcPr>
            <w:tcW w:w="1132" w:type="dxa"/>
            <w:noWrap/>
            <w:hideMark/>
          </w:tcPr>
          <w:p w14:paraId="6B0BC11F" w14:textId="77777777" w:rsidR="00236506" w:rsidRPr="00DE7B59" w:rsidRDefault="00236506" w:rsidP="000905AA">
            <w:pPr>
              <w:pStyle w:val="TAL"/>
              <w:jc w:val="center"/>
              <w:rPr>
                <w:lang w:eastAsia="ko-KR"/>
              </w:rPr>
            </w:pPr>
            <w:r w:rsidRPr="00DE7B59">
              <w:rPr>
                <w:lang w:eastAsia="ko-KR"/>
              </w:rPr>
              <w:t>≤ 392147</w:t>
            </w:r>
          </w:p>
        </w:tc>
      </w:tr>
      <w:tr w:rsidR="00236506" w:rsidRPr="00DE7B59" w14:paraId="5EE0F241" w14:textId="77777777" w:rsidTr="000905AA">
        <w:trPr>
          <w:jc w:val="center"/>
        </w:trPr>
        <w:tc>
          <w:tcPr>
            <w:tcW w:w="719" w:type="dxa"/>
            <w:noWrap/>
            <w:hideMark/>
          </w:tcPr>
          <w:p w14:paraId="477DFAC0" w14:textId="77777777" w:rsidR="00236506" w:rsidRPr="00DE7B59" w:rsidRDefault="00236506" w:rsidP="000905AA">
            <w:pPr>
              <w:pStyle w:val="TAL"/>
              <w:jc w:val="center"/>
              <w:rPr>
                <w:lang w:eastAsia="ko-KR"/>
              </w:rPr>
            </w:pPr>
            <w:r w:rsidRPr="00DE7B59">
              <w:rPr>
                <w:lang w:eastAsia="ko-KR"/>
              </w:rPr>
              <w:t>31</w:t>
            </w:r>
          </w:p>
        </w:tc>
        <w:tc>
          <w:tcPr>
            <w:tcW w:w="1827" w:type="dxa"/>
            <w:noWrap/>
            <w:hideMark/>
          </w:tcPr>
          <w:p w14:paraId="47097602" w14:textId="77777777" w:rsidR="00236506" w:rsidRPr="00DE7B59" w:rsidRDefault="00236506" w:rsidP="000905AA">
            <w:pPr>
              <w:pStyle w:val="TAL"/>
              <w:jc w:val="center"/>
              <w:rPr>
                <w:lang w:eastAsia="ko-KR"/>
              </w:rPr>
            </w:pPr>
            <w:r w:rsidRPr="00DE7B59">
              <w:rPr>
                <w:lang w:eastAsia="ko-KR"/>
              </w:rPr>
              <w:t>≤ 9194</w:t>
            </w:r>
          </w:p>
        </w:tc>
        <w:tc>
          <w:tcPr>
            <w:tcW w:w="992" w:type="dxa"/>
            <w:noWrap/>
            <w:hideMark/>
          </w:tcPr>
          <w:p w14:paraId="510117E5" w14:textId="77777777" w:rsidR="00236506" w:rsidRPr="00DE7B59" w:rsidRDefault="00236506" w:rsidP="000905AA">
            <w:pPr>
              <w:pStyle w:val="TAL"/>
              <w:jc w:val="center"/>
              <w:rPr>
                <w:lang w:eastAsia="ko-KR"/>
              </w:rPr>
            </w:pPr>
            <w:r w:rsidRPr="00DE7B59">
              <w:rPr>
                <w:lang w:eastAsia="ko-KR"/>
              </w:rPr>
              <w:t>95</w:t>
            </w:r>
          </w:p>
        </w:tc>
        <w:tc>
          <w:tcPr>
            <w:tcW w:w="1276" w:type="dxa"/>
            <w:noWrap/>
            <w:hideMark/>
          </w:tcPr>
          <w:p w14:paraId="31FE9EFC" w14:textId="77777777" w:rsidR="00236506" w:rsidRPr="00DE7B59" w:rsidRDefault="00236506" w:rsidP="000905AA">
            <w:pPr>
              <w:pStyle w:val="TAL"/>
              <w:jc w:val="center"/>
              <w:rPr>
                <w:lang w:eastAsia="ko-KR"/>
              </w:rPr>
            </w:pPr>
            <w:r w:rsidRPr="00DE7B59">
              <w:rPr>
                <w:lang w:eastAsia="ko-KR"/>
              </w:rPr>
              <w:t>≤ 32334</w:t>
            </w:r>
          </w:p>
        </w:tc>
        <w:tc>
          <w:tcPr>
            <w:tcW w:w="853" w:type="dxa"/>
            <w:noWrap/>
            <w:hideMark/>
          </w:tcPr>
          <w:p w14:paraId="1025E784" w14:textId="77777777" w:rsidR="00236506" w:rsidRPr="00DE7B59" w:rsidRDefault="00236506" w:rsidP="000905AA">
            <w:pPr>
              <w:pStyle w:val="TAL"/>
              <w:jc w:val="center"/>
              <w:rPr>
                <w:lang w:eastAsia="ko-KR"/>
              </w:rPr>
            </w:pPr>
            <w:r w:rsidRPr="00DE7B59">
              <w:rPr>
                <w:lang w:eastAsia="ko-KR"/>
              </w:rPr>
              <w:t>159</w:t>
            </w:r>
          </w:p>
        </w:tc>
        <w:tc>
          <w:tcPr>
            <w:tcW w:w="1275" w:type="dxa"/>
            <w:noWrap/>
            <w:hideMark/>
          </w:tcPr>
          <w:p w14:paraId="192F6EC0" w14:textId="77777777" w:rsidR="00236506" w:rsidRPr="00DE7B59" w:rsidRDefault="00236506" w:rsidP="000905AA">
            <w:pPr>
              <w:pStyle w:val="TAL"/>
              <w:jc w:val="center"/>
              <w:rPr>
                <w:lang w:eastAsia="ko-KR"/>
              </w:rPr>
            </w:pPr>
            <w:r w:rsidRPr="00DE7B59">
              <w:rPr>
                <w:lang w:eastAsia="ko-KR"/>
              </w:rPr>
              <w:t>≤ 113717</w:t>
            </w:r>
          </w:p>
        </w:tc>
        <w:tc>
          <w:tcPr>
            <w:tcW w:w="709" w:type="dxa"/>
            <w:noWrap/>
            <w:hideMark/>
          </w:tcPr>
          <w:p w14:paraId="4BB86D47" w14:textId="77777777" w:rsidR="00236506" w:rsidRPr="00DE7B59" w:rsidRDefault="00236506" w:rsidP="000905AA">
            <w:pPr>
              <w:pStyle w:val="TAL"/>
              <w:jc w:val="center"/>
              <w:rPr>
                <w:lang w:eastAsia="ko-KR"/>
              </w:rPr>
            </w:pPr>
            <w:r w:rsidRPr="00DE7B59">
              <w:rPr>
                <w:lang w:eastAsia="ko-KR"/>
              </w:rPr>
              <w:t>223</w:t>
            </w:r>
          </w:p>
        </w:tc>
        <w:tc>
          <w:tcPr>
            <w:tcW w:w="1132" w:type="dxa"/>
            <w:noWrap/>
            <w:hideMark/>
          </w:tcPr>
          <w:p w14:paraId="7D45191A" w14:textId="77777777" w:rsidR="00236506" w:rsidRPr="00DE7B59" w:rsidRDefault="00236506" w:rsidP="000905AA">
            <w:pPr>
              <w:pStyle w:val="TAL"/>
              <w:jc w:val="center"/>
              <w:rPr>
                <w:lang w:eastAsia="ko-KR"/>
              </w:rPr>
            </w:pPr>
            <w:r w:rsidRPr="00DE7B59">
              <w:rPr>
                <w:lang w:eastAsia="ko-KR"/>
              </w:rPr>
              <w:t>≤ 399929</w:t>
            </w:r>
          </w:p>
        </w:tc>
      </w:tr>
      <w:tr w:rsidR="00236506" w:rsidRPr="00DE7B59" w14:paraId="7BC91BE6" w14:textId="77777777" w:rsidTr="000905AA">
        <w:trPr>
          <w:jc w:val="center"/>
        </w:trPr>
        <w:tc>
          <w:tcPr>
            <w:tcW w:w="719" w:type="dxa"/>
            <w:noWrap/>
            <w:hideMark/>
          </w:tcPr>
          <w:p w14:paraId="76BA9288" w14:textId="77777777" w:rsidR="00236506" w:rsidRPr="00DE7B59" w:rsidRDefault="00236506" w:rsidP="000905AA">
            <w:pPr>
              <w:pStyle w:val="TAL"/>
              <w:jc w:val="center"/>
              <w:rPr>
                <w:lang w:eastAsia="ko-KR"/>
              </w:rPr>
            </w:pPr>
            <w:r w:rsidRPr="00DE7B59">
              <w:rPr>
                <w:lang w:eastAsia="ko-KR"/>
              </w:rPr>
              <w:t>32</w:t>
            </w:r>
          </w:p>
        </w:tc>
        <w:tc>
          <w:tcPr>
            <w:tcW w:w="1827" w:type="dxa"/>
            <w:noWrap/>
            <w:hideMark/>
          </w:tcPr>
          <w:p w14:paraId="6E947353" w14:textId="77777777" w:rsidR="00236506" w:rsidRPr="00DE7B59" w:rsidRDefault="00236506" w:rsidP="000905AA">
            <w:pPr>
              <w:pStyle w:val="TAL"/>
              <w:jc w:val="center"/>
              <w:rPr>
                <w:lang w:eastAsia="ko-KR"/>
              </w:rPr>
            </w:pPr>
            <w:r w:rsidRPr="00DE7B59">
              <w:rPr>
                <w:lang w:eastAsia="ko-KR"/>
              </w:rPr>
              <w:t>≤ 9376</w:t>
            </w:r>
          </w:p>
        </w:tc>
        <w:tc>
          <w:tcPr>
            <w:tcW w:w="992" w:type="dxa"/>
            <w:noWrap/>
            <w:hideMark/>
          </w:tcPr>
          <w:p w14:paraId="5019242C" w14:textId="77777777" w:rsidR="00236506" w:rsidRPr="00DE7B59" w:rsidRDefault="00236506" w:rsidP="000905AA">
            <w:pPr>
              <w:pStyle w:val="TAL"/>
              <w:jc w:val="center"/>
              <w:rPr>
                <w:lang w:eastAsia="ko-KR"/>
              </w:rPr>
            </w:pPr>
            <w:r w:rsidRPr="00DE7B59">
              <w:rPr>
                <w:lang w:eastAsia="ko-KR"/>
              </w:rPr>
              <w:t>96</w:t>
            </w:r>
          </w:p>
        </w:tc>
        <w:tc>
          <w:tcPr>
            <w:tcW w:w="1276" w:type="dxa"/>
            <w:noWrap/>
            <w:hideMark/>
          </w:tcPr>
          <w:p w14:paraId="6F8D90E9" w14:textId="77777777" w:rsidR="00236506" w:rsidRPr="00DE7B59" w:rsidRDefault="00236506" w:rsidP="000905AA">
            <w:pPr>
              <w:pStyle w:val="TAL"/>
              <w:jc w:val="center"/>
              <w:rPr>
                <w:lang w:eastAsia="ko-KR"/>
              </w:rPr>
            </w:pPr>
            <w:r w:rsidRPr="00DE7B59">
              <w:rPr>
                <w:lang w:eastAsia="ko-KR"/>
              </w:rPr>
              <w:t>≤ 32976</w:t>
            </w:r>
          </w:p>
        </w:tc>
        <w:tc>
          <w:tcPr>
            <w:tcW w:w="853" w:type="dxa"/>
            <w:noWrap/>
            <w:hideMark/>
          </w:tcPr>
          <w:p w14:paraId="24FD2E30" w14:textId="77777777" w:rsidR="00236506" w:rsidRPr="00DE7B59" w:rsidRDefault="00236506" w:rsidP="000905AA">
            <w:pPr>
              <w:pStyle w:val="TAL"/>
              <w:jc w:val="center"/>
              <w:rPr>
                <w:lang w:eastAsia="ko-KR"/>
              </w:rPr>
            </w:pPr>
            <w:r w:rsidRPr="00DE7B59">
              <w:rPr>
                <w:lang w:eastAsia="ko-KR"/>
              </w:rPr>
              <w:t>160</w:t>
            </w:r>
          </w:p>
        </w:tc>
        <w:tc>
          <w:tcPr>
            <w:tcW w:w="1275" w:type="dxa"/>
            <w:noWrap/>
            <w:hideMark/>
          </w:tcPr>
          <w:p w14:paraId="1FE19E83" w14:textId="77777777" w:rsidR="00236506" w:rsidRPr="00DE7B59" w:rsidRDefault="00236506" w:rsidP="000905AA">
            <w:pPr>
              <w:pStyle w:val="TAL"/>
              <w:jc w:val="center"/>
              <w:rPr>
                <w:lang w:eastAsia="ko-KR"/>
              </w:rPr>
            </w:pPr>
            <w:r w:rsidRPr="00DE7B59">
              <w:rPr>
                <w:lang w:eastAsia="ko-KR"/>
              </w:rPr>
              <w:t>≤ 115973</w:t>
            </w:r>
          </w:p>
        </w:tc>
        <w:tc>
          <w:tcPr>
            <w:tcW w:w="709" w:type="dxa"/>
            <w:noWrap/>
            <w:hideMark/>
          </w:tcPr>
          <w:p w14:paraId="2D8ACE79" w14:textId="77777777" w:rsidR="00236506" w:rsidRPr="00DE7B59" w:rsidRDefault="00236506" w:rsidP="000905AA">
            <w:pPr>
              <w:pStyle w:val="TAL"/>
              <w:jc w:val="center"/>
              <w:rPr>
                <w:lang w:eastAsia="ko-KR"/>
              </w:rPr>
            </w:pPr>
            <w:r w:rsidRPr="00DE7B59">
              <w:rPr>
                <w:lang w:eastAsia="ko-KR"/>
              </w:rPr>
              <w:t>224</w:t>
            </w:r>
          </w:p>
        </w:tc>
        <w:tc>
          <w:tcPr>
            <w:tcW w:w="1132" w:type="dxa"/>
            <w:noWrap/>
            <w:hideMark/>
          </w:tcPr>
          <w:p w14:paraId="411FCB5A" w14:textId="77777777" w:rsidR="00236506" w:rsidRPr="00DE7B59" w:rsidRDefault="00236506" w:rsidP="000905AA">
            <w:pPr>
              <w:pStyle w:val="TAL"/>
              <w:jc w:val="center"/>
              <w:rPr>
                <w:lang w:eastAsia="ko-KR"/>
              </w:rPr>
            </w:pPr>
            <w:r w:rsidRPr="00DE7B59">
              <w:rPr>
                <w:lang w:eastAsia="ko-KR"/>
              </w:rPr>
              <w:t>≤ 407865</w:t>
            </w:r>
          </w:p>
        </w:tc>
      </w:tr>
      <w:tr w:rsidR="00236506" w:rsidRPr="00DE7B59" w14:paraId="46D98235" w14:textId="77777777" w:rsidTr="000905AA">
        <w:trPr>
          <w:jc w:val="center"/>
        </w:trPr>
        <w:tc>
          <w:tcPr>
            <w:tcW w:w="719" w:type="dxa"/>
            <w:noWrap/>
            <w:hideMark/>
          </w:tcPr>
          <w:p w14:paraId="6D404F72" w14:textId="77777777" w:rsidR="00236506" w:rsidRPr="00DE7B59" w:rsidRDefault="00236506" w:rsidP="000905AA">
            <w:pPr>
              <w:pStyle w:val="TAL"/>
              <w:jc w:val="center"/>
              <w:rPr>
                <w:lang w:eastAsia="ko-KR"/>
              </w:rPr>
            </w:pPr>
            <w:r w:rsidRPr="00DE7B59">
              <w:rPr>
                <w:lang w:eastAsia="ko-KR"/>
              </w:rPr>
              <w:t>33</w:t>
            </w:r>
          </w:p>
        </w:tc>
        <w:tc>
          <w:tcPr>
            <w:tcW w:w="1827" w:type="dxa"/>
            <w:noWrap/>
            <w:hideMark/>
          </w:tcPr>
          <w:p w14:paraId="5734C338" w14:textId="77777777" w:rsidR="00236506" w:rsidRPr="00DE7B59" w:rsidRDefault="00236506" w:rsidP="000905AA">
            <w:pPr>
              <w:pStyle w:val="TAL"/>
              <w:jc w:val="center"/>
              <w:rPr>
                <w:lang w:eastAsia="ko-KR"/>
              </w:rPr>
            </w:pPr>
            <w:r w:rsidRPr="00DE7B59">
              <w:rPr>
                <w:lang w:eastAsia="ko-KR"/>
              </w:rPr>
              <w:t>≤ 9562</w:t>
            </w:r>
          </w:p>
        </w:tc>
        <w:tc>
          <w:tcPr>
            <w:tcW w:w="992" w:type="dxa"/>
            <w:noWrap/>
            <w:hideMark/>
          </w:tcPr>
          <w:p w14:paraId="1E323076" w14:textId="77777777" w:rsidR="00236506" w:rsidRPr="00DE7B59" w:rsidRDefault="00236506" w:rsidP="000905AA">
            <w:pPr>
              <w:pStyle w:val="TAL"/>
              <w:jc w:val="center"/>
              <w:rPr>
                <w:lang w:eastAsia="ko-KR"/>
              </w:rPr>
            </w:pPr>
            <w:r w:rsidRPr="00DE7B59">
              <w:rPr>
                <w:lang w:eastAsia="ko-KR"/>
              </w:rPr>
              <w:t>97</w:t>
            </w:r>
          </w:p>
        </w:tc>
        <w:tc>
          <w:tcPr>
            <w:tcW w:w="1276" w:type="dxa"/>
            <w:noWrap/>
            <w:hideMark/>
          </w:tcPr>
          <w:p w14:paraId="0679CEAD" w14:textId="77777777" w:rsidR="00236506" w:rsidRPr="00DE7B59" w:rsidRDefault="00236506" w:rsidP="000905AA">
            <w:pPr>
              <w:pStyle w:val="TAL"/>
              <w:jc w:val="center"/>
              <w:rPr>
                <w:lang w:eastAsia="ko-KR"/>
              </w:rPr>
            </w:pPr>
            <w:r w:rsidRPr="00DE7B59">
              <w:rPr>
                <w:lang w:eastAsia="ko-KR"/>
              </w:rPr>
              <w:t>≤ 33630</w:t>
            </w:r>
          </w:p>
        </w:tc>
        <w:tc>
          <w:tcPr>
            <w:tcW w:w="853" w:type="dxa"/>
            <w:noWrap/>
            <w:hideMark/>
          </w:tcPr>
          <w:p w14:paraId="09FA71FB" w14:textId="77777777" w:rsidR="00236506" w:rsidRPr="00DE7B59" w:rsidRDefault="00236506" w:rsidP="000905AA">
            <w:pPr>
              <w:pStyle w:val="TAL"/>
              <w:jc w:val="center"/>
              <w:rPr>
                <w:lang w:eastAsia="ko-KR"/>
              </w:rPr>
            </w:pPr>
            <w:r w:rsidRPr="00DE7B59">
              <w:rPr>
                <w:lang w:eastAsia="ko-KR"/>
              </w:rPr>
              <w:t>161</w:t>
            </w:r>
          </w:p>
        </w:tc>
        <w:tc>
          <w:tcPr>
            <w:tcW w:w="1275" w:type="dxa"/>
            <w:noWrap/>
            <w:hideMark/>
          </w:tcPr>
          <w:p w14:paraId="67F36753" w14:textId="77777777" w:rsidR="00236506" w:rsidRPr="00DE7B59" w:rsidRDefault="00236506" w:rsidP="000905AA">
            <w:pPr>
              <w:pStyle w:val="TAL"/>
              <w:jc w:val="center"/>
              <w:rPr>
                <w:lang w:eastAsia="ko-KR"/>
              </w:rPr>
            </w:pPr>
            <w:r w:rsidRPr="00DE7B59">
              <w:rPr>
                <w:lang w:eastAsia="ko-KR"/>
              </w:rPr>
              <w:t>≤ 118275</w:t>
            </w:r>
          </w:p>
        </w:tc>
        <w:tc>
          <w:tcPr>
            <w:tcW w:w="709" w:type="dxa"/>
            <w:noWrap/>
            <w:hideMark/>
          </w:tcPr>
          <w:p w14:paraId="7FCFBD61" w14:textId="77777777" w:rsidR="00236506" w:rsidRPr="00DE7B59" w:rsidRDefault="00236506" w:rsidP="000905AA">
            <w:pPr>
              <w:pStyle w:val="TAL"/>
              <w:jc w:val="center"/>
              <w:rPr>
                <w:lang w:eastAsia="ko-KR"/>
              </w:rPr>
            </w:pPr>
            <w:r w:rsidRPr="00DE7B59">
              <w:rPr>
                <w:lang w:eastAsia="ko-KR"/>
              </w:rPr>
              <w:t>225</w:t>
            </w:r>
          </w:p>
        </w:tc>
        <w:tc>
          <w:tcPr>
            <w:tcW w:w="1132" w:type="dxa"/>
            <w:noWrap/>
            <w:hideMark/>
          </w:tcPr>
          <w:p w14:paraId="5FA13776" w14:textId="77777777" w:rsidR="00236506" w:rsidRPr="00DE7B59" w:rsidRDefault="00236506" w:rsidP="000905AA">
            <w:pPr>
              <w:pStyle w:val="TAL"/>
              <w:jc w:val="center"/>
              <w:rPr>
                <w:lang w:eastAsia="ko-KR"/>
              </w:rPr>
            </w:pPr>
            <w:r w:rsidRPr="00DE7B59">
              <w:rPr>
                <w:lang w:eastAsia="ko-KR"/>
              </w:rPr>
              <w:t>≤ 415959</w:t>
            </w:r>
          </w:p>
        </w:tc>
      </w:tr>
      <w:tr w:rsidR="00236506" w:rsidRPr="00DE7B59" w14:paraId="6382F9EA" w14:textId="77777777" w:rsidTr="000905AA">
        <w:trPr>
          <w:jc w:val="center"/>
        </w:trPr>
        <w:tc>
          <w:tcPr>
            <w:tcW w:w="719" w:type="dxa"/>
            <w:noWrap/>
            <w:hideMark/>
          </w:tcPr>
          <w:p w14:paraId="21650B04" w14:textId="77777777" w:rsidR="00236506" w:rsidRPr="00DE7B59" w:rsidRDefault="00236506" w:rsidP="000905AA">
            <w:pPr>
              <w:pStyle w:val="TAL"/>
              <w:jc w:val="center"/>
              <w:rPr>
                <w:lang w:eastAsia="ko-KR"/>
              </w:rPr>
            </w:pPr>
            <w:r w:rsidRPr="00DE7B59">
              <w:rPr>
                <w:lang w:eastAsia="ko-KR"/>
              </w:rPr>
              <w:t>34</w:t>
            </w:r>
          </w:p>
        </w:tc>
        <w:tc>
          <w:tcPr>
            <w:tcW w:w="1827" w:type="dxa"/>
            <w:noWrap/>
            <w:hideMark/>
          </w:tcPr>
          <w:p w14:paraId="3C64512D" w14:textId="77777777" w:rsidR="00236506" w:rsidRPr="00DE7B59" w:rsidRDefault="00236506" w:rsidP="000905AA">
            <w:pPr>
              <w:pStyle w:val="TAL"/>
              <w:jc w:val="center"/>
              <w:rPr>
                <w:lang w:eastAsia="ko-KR"/>
              </w:rPr>
            </w:pPr>
            <w:r w:rsidRPr="00DE7B59">
              <w:rPr>
                <w:lang w:eastAsia="ko-KR"/>
              </w:rPr>
              <w:t>≤ 9752</w:t>
            </w:r>
          </w:p>
        </w:tc>
        <w:tc>
          <w:tcPr>
            <w:tcW w:w="992" w:type="dxa"/>
            <w:noWrap/>
            <w:hideMark/>
          </w:tcPr>
          <w:p w14:paraId="6F8AF214" w14:textId="77777777" w:rsidR="00236506" w:rsidRPr="00DE7B59" w:rsidRDefault="00236506" w:rsidP="000905AA">
            <w:pPr>
              <w:pStyle w:val="TAL"/>
              <w:jc w:val="center"/>
              <w:rPr>
                <w:lang w:eastAsia="ko-KR"/>
              </w:rPr>
            </w:pPr>
            <w:r w:rsidRPr="00DE7B59">
              <w:rPr>
                <w:lang w:eastAsia="ko-KR"/>
              </w:rPr>
              <w:t>98</w:t>
            </w:r>
          </w:p>
        </w:tc>
        <w:tc>
          <w:tcPr>
            <w:tcW w:w="1276" w:type="dxa"/>
            <w:noWrap/>
            <w:hideMark/>
          </w:tcPr>
          <w:p w14:paraId="4075D516" w14:textId="77777777" w:rsidR="00236506" w:rsidRPr="00DE7B59" w:rsidRDefault="00236506" w:rsidP="000905AA">
            <w:pPr>
              <w:pStyle w:val="TAL"/>
              <w:jc w:val="center"/>
              <w:rPr>
                <w:lang w:eastAsia="ko-KR"/>
              </w:rPr>
            </w:pPr>
            <w:r w:rsidRPr="00DE7B59">
              <w:rPr>
                <w:lang w:eastAsia="ko-KR"/>
              </w:rPr>
              <w:t>≤ 34298</w:t>
            </w:r>
          </w:p>
        </w:tc>
        <w:tc>
          <w:tcPr>
            <w:tcW w:w="853" w:type="dxa"/>
            <w:noWrap/>
            <w:hideMark/>
          </w:tcPr>
          <w:p w14:paraId="037C9585" w14:textId="77777777" w:rsidR="00236506" w:rsidRPr="00DE7B59" w:rsidRDefault="00236506" w:rsidP="000905AA">
            <w:pPr>
              <w:pStyle w:val="TAL"/>
              <w:jc w:val="center"/>
              <w:rPr>
                <w:lang w:eastAsia="ko-KR"/>
              </w:rPr>
            </w:pPr>
            <w:r w:rsidRPr="00DE7B59">
              <w:rPr>
                <w:lang w:eastAsia="ko-KR"/>
              </w:rPr>
              <w:t>162</w:t>
            </w:r>
          </w:p>
        </w:tc>
        <w:tc>
          <w:tcPr>
            <w:tcW w:w="1275" w:type="dxa"/>
            <w:noWrap/>
            <w:hideMark/>
          </w:tcPr>
          <w:p w14:paraId="5D80D1B4" w14:textId="77777777" w:rsidR="00236506" w:rsidRPr="00DE7B59" w:rsidRDefault="00236506" w:rsidP="000905AA">
            <w:pPr>
              <w:pStyle w:val="TAL"/>
              <w:jc w:val="center"/>
              <w:rPr>
                <w:lang w:eastAsia="ko-KR"/>
              </w:rPr>
            </w:pPr>
            <w:r w:rsidRPr="00DE7B59">
              <w:rPr>
                <w:lang w:eastAsia="ko-KR"/>
              </w:rPr>
              <w:t>≤ 120622</w:t>
            </w:r>
          </w:p>
        </w:tc>
        <w:tc>
          <w:tcPr>
            <w:tcW w:w="709" w:type="dxa"/>
            <w:noWrap/>
            <w:hideMark/>
          </w:tcPr>
          <w:p w14:paraId="31F9BDAF" w14:textId="77777777" w:rsidR="00236506" w:rsidRPr="00DE7B59" w:rsidRDefault="00236506" w:rsidP="000905AA">
            <w:pPr>
              <w:pStyle w:val="TAL"/>
              <w:jc w:val="center"/>
              <w:rPr>
                <w:lang w:eastAsia="ko-KR"/>
              </w:rPr>
            </w:pPr>
            <w:r w:rsidRPr="00DE7B59">
              <w:rPr>
                <w:lang w:eastAsia="ko-KR"/>
              </w:rPr>
              <w:t>226</w:t>
            </w:r>
          </w:p>
        </w:tc>
        <w:tc>
          <w:tcPr>
            <w:tcW w:w="1132" w:type="dxa"/>
            <w:noWrap/>
            <w:hideMark/>
          </w:tcPr>
          <w:p w14:paraId="54EEAD80" w14:textId="77777777" w:rsidR="00236506" w:rsidRPr="00DE7B59" w:rsidRDefault="00236506" w:rsidP="000905AA">
            <w:pPr>
              <w:pStyle w:val="TAL"/>
              <w:jc w:val="center"/>
              <w:rPr>
                <w:lang w:eastAsia="ko-KR"/>
              </w:rPr>
            </w:pPr>
            <w:r w:rsidRPr="00DE7B59">
              <w:rPr>
                <w:lang w:eastAsia="ko-KR"/>
              </w:rPr>
              <w:t>≤ 424213</w:t>
            </w:r>
          </w:p>
        </w:tc>
      </w:tr>
      <w:tr w:rsidR="00236506" w:rsidRPr="00DE7B59" w14:paraId="39DDFC86" w14:textId="77777777" w:rsidTr="000905AA">
        <w:trPr>
          <w:jc w:val="center"/>
        </w:trPr>
        <w:tc>
          <w:tcPr>
            <w:tcW w:w="719" w:type="dxa"/>
            <w:noWrap/>
            <w:hideMark/>
          </w:tcPr>
          <w:p w14:paraId="32BA6DDC" w14:textId="77777777" w:rsidR="00236506" w:rsidRPr="00DE7B59" w:rsidRDefault="00236506" w:rsidP="000905AA">
            <w:pPr>
              <w:pStyle w:val="TAL"/>
              <w:jc w:val="center"/>
              <w:rPr>
                <w:lang w:eastAsia="ko-KR"/>
              </w:rPr>
            </w:pPr>
            <w:r w:rsidRPr="00DE7B59">
              <w:rPr>
                <w:lang w:eastAsia="ko-KR"/>
              </w:rPr>
              <w:t>35</w:t>
            </w:r>
          </w:p>
        </w:tc>
        <w:tc>
          <w:tcPr>
            <w:tcW w:w="1827" w:type="dxa"/>
            <w:noWrap/>
            <w:hideMark/>
          </w:tcPr>
          <w:p w14:paraId="35156152" w14:textId="77777777" w:rsidR="00236506" w:rsidRPr="00DE7B59" w:rsidRDefault="00236506" w:rsidP="000905AA">
            <w:pPr>
              <w:pStyle w:val="TAL"/>
              <w:jc w:val="center"/>
              <w:rPr>
                <w:lang w:eastAsia="ko-KR"/>
              </w:rPr>
            </w:pPr>
            <w:r w:rsidRPr="00DE7B59">
              <w:rPr>
                <w:lang w:eastAsia="ko-KR"/>
              </w:rPr>
              <w:t>≤ 9946</w:t>
            </w:r>
          </w:p>
        </w:tc>
        <w:tc>
          <w:tcPr>
            <w:tcW w:w="992" w:type="dxa"/>
            <w:noWrap/>
            <w:hideMark/>
          </w:tcPr>
          <w:p w14:paraId="10435CCF" w14:textId="77777777" w:rsidR="00236506" w:rsidRPr="00DE7B59" w:rsidRDefault="00236506" w:rsidP="000905AA">
            <w:pPr>
              <w:pStyle w:val="TAL"/>
              <w:jc w:val="center"/>
              <w:rPr>
                <w:lang w:eastAsia="ko-KR"/>
              </w:rPr>
            </w:pPr>
            <w:r w:rsidRPr="00DE7B59">
              <w:rPr>
                <w:lang w:eastAsia="ko-KR"/>
              </w:rPr>
              <w:t>99</w:t>
            </w:r>
          </w:p>
        </w:tc>
        <w:tc>
          <w:tcPr>
            <w:tcW w:w="1276" w:type="dxa"/>
            <w:noWrap/>
            <w:hideMark/>
          </w:tcPr>
          <w:p w14:paraId="034C38C3" w14:textId="77777777" w:rsidR="00236506" w:rsidRPr="00DE7B59" w:rsidRDefault="00236506" w:rsidP="000905AA">
            <w:pPr>
              <w:pStyle w:val="TAL"/>
              <w:jc w:val="center"/>
              <w:rPr>
                <w:lang w:eastAsia="ko-KR"/>
              </w:rPr>
            </w:pPr>
            <w:r w:rsidRPr="00DE7B59">
              <w:rPr>
                <w:lang w:eastAsia="ko-KR"/>
              </w:rPr>
              <w:t>≤ 34978</w:t>
            </w:r>
          </w:p>
        </w:tc>
        <w:tc>
          <w:tcPr>
            <w:tcW w:w="853" w:type="dxa"/>
            <w:noWrap/>
            <w:hideMark/>
          </w:tcPr>
          <w:p w14:paraId="1E2A2FDD" w14:textId="77777777" w:rsidR="00236506" w:rsidRPr="00DE7B59" w:rsidRDefault="00236506" w:rsidP="000905AA">
            <w:pPr>
              <w:pStyle w:val="TAL"/>
              <w:jc w:val="center"/>
              <w:rPr>
                <w:lang w:eastAsia="ko-KR"/>
              </w:rPr>
            </w:pPr>
            <w:r w:rsidRPr="00DE7B59">
              <w:rPr>
                <w:lang w:eastAsia="ko-KR"/>
              </w:rPr>
              <w:t>163</w:t>
            </w:r>
          </w:p>
        </w:tc>
        <w:tc>
          <w:tcPr>
            <w:tcW w:w="1275" w:type="dxa"/>
            <w:noWrap/>
            <w:hideMark/>
          </w:tcPr>
          <w:p w14:paraId="537AEC68" w14:textId="77777777" w:rsidR="00236506" w:rsidRPr="00DE7B59" w:rsidRDefault="00236506" w:rsidP="000905AA">
            <w:pPr>
              <w:pStyle w:val="TAL"/>
              <w:jc w:val="center"/>
              <w:rPr>
                <w:lang w:eastAsia="ko-KR"/>
              </w:rPr>
            </w:pPr>
            <w:r w:rsidRPr="00DE7B59">
              <w:rPr>
                <w:lang w:eastAsia="ko-KR"/>
              </w:rPr>
              <w:t>≤ 123016</w:t>
            </w:r>
          </w:p>
        </w:tc>
        <w:tc>
          <w:tcPr>
            <w:tcW w:w="709" w:type="dxa"/>
            <w:noWrap/>
            <w:hideMark/>
          </w:tcPr>
          <w:p w14:paraId="2DCC2853" w14:textId="77777777" w:rsidR="00236506" w:rsidRPr="00DE7B59" w:rsidRDefault="00236506" w:rsidP="000905AA">
            <w:pPr>
              <w:pStyle w:val="TAL"/>
              <w:jc w:val="center"/>
              <w:rPr>
                <w:lang w:eastAsia="ko-KR"/>
              </w:rPr>
            </w:pPr>
            <w:r w:rsidRPr="00DE7B59">
              <w:rPr>
                <w:lang w:eastAsia="ko-KR"/>
              </w:rPr>
              <w:t>227</w:t>
            </w:r>
          </w:p>
        </w:tc>
        <w:tc>
          <w:tcPr>
            <w:tcW w:w="1132" w:type="dxa"/>
            <w:noWrap/>
            <w:hideMark/>
          </w:tcPr>
          <w:p w14:paraId="0C33CA21" w14:textId="77777777" w:rsidR="00236506" w:rsidRPr="00DE7B59" w:rsidRDefault="00236506" w:rsidP="000905AA">
            <w:pPr>
              <w:pStyle w:val="TAL"/>
              <w:jc w:val="center"/>
              <w:rPr>
                <w:lang w:eastAsia="ko-KR"/>
              </w:rPr>
            </w:pPr>
            <w:r w:rsidRPr="00DE7B59">
              <w:rPr>
                <w:lang w:eastAsia="ko-KR"/>
              </w:rPr>
              <w:t>≤ 432631</w:t>
            </w:r>
          </w:p>
        </w:tc>
      </w:tr>
      <w:tr w:rsidR="00236506" w:rsidRPr="00DE7B59" w14:paraId="293F6E44" w14:textId="77777777" w:rsidTr="000905AA">
        <w:trPr>
          <w:jc w:val="center"/>
        </w:trPr>
        <w:tc>
          <w:tcPr>
            <w:tcW w:w="719" w:type="dxa"/>
            <w:noWrap/>
            <w:hideMark/>
          </w:tcPr>
          <w:p w14:paraId="142D84C9" w14:textId="77777777" w:rsidR="00236506" w:rsidRPr="00DE7B59" w:rsidRDefault="00236506" w:rsidP="000905AA">
            <w:pPr>
              <w:pStyle w:val="TAL"/>
              <w:jc w:val="center"/>
              <w:rPr>
                <w:lang w:eastAsia="ko-KR"/>
              </w:rPr>
            </w:pPr>
            <w:r w:rsidRPr="00DE7B59">
              <w:rPr>
                <w:lang w:eastAsia="ko-KR"/>
              </w:rPr>
              <w:t>36</w:t>
            </w:r>
          </w:p>
        </w:tc>
        <w:tc>
          <w:tcPr>
            <w:tcW w:w="1827" w:type="dxa"/>
            <w:noWrap/>
            <w:hideMark/>
          </w:tcPr>
          <w:p w14:paraId="314BE046" w14:textId="77777777" w:rsidR="00236506" w:rsidRPr="00DE7B59" w:rsidRDefault="00236506" w:rsidP="000905AA">
            <w:pPr>
              <w:pStyle w:val="TAL"/>
              <w:jc w:val="center"/>
              <w:rPr>
                <w:lang w:eastAsia="ko-KR"/>
              </w:rPr>
            </w:pPr>
            <w:r w:rsidRPr="00DE7B59">
              <w:rPr>
                <w:lang w:eastAsia="ko-KR"/>
              </w:rPr>
              <w:t>≤ 10143</w:t>
            </w:r>
          </w:p>
        </w:tc>
        <w:tc>
          <w:tcPr>
            <w:tcW w:w="992" w:type="dxa"/>
            <w:noWrap/>
            <w:hideMark/>
          </w:tcPr>
          <w:p w14:paraId="46E79B52" w14:textId="77777777" w:rsidR="00236506" w:rsidRPr="00DE7B59" w:rsidRDefault="00236506" w:rsidP="000905AA">
            <w:pPr>
              <w:pStyle w:val="TAL"/>
              <w:jc w:val="center"/>
              <w:rPr>
                <w:lang w:eastAsia="ko-KR"/>
              </w:rPr>
            </w:pPr>
            <w:r w:rsidRPr="00DE7B59">
              <w:rPr>
                <w:lang w:eastAsia="ko-KR"/>
              </w:rPr>
              <w:t>100</w:t>
            </w:r>
          </w:p>
        </w:tc>
        <w:tc>
          <w:tcPr>
            <w:tcW w:w="1276" w:type="dxa"/>
            <w:noWrap/>
            <w:hideMark/>
          </w:tcPr>
          <w:p w14:paraId="3E3E73FA" w14:textId="77777777" w:rsidR="00236506" w:rsidRPr="00DE7B59" w:rsidRDefault="00236506" w:rsidP="000905AA">
            <w:pPr>
              <w:pStyle w:val="TAL"/>
              <w:jc w:val="center"/>
              <w:rPr>
                <w:lang w:eastAsia="ko-KR"/>
              </w:rPr>
            </w:pPr>
            <w:r w:rsidRPr="00DE7B59">
              <w:rPr>
                <w:lang w:eastAsia="ko-KR"/>
              </w:rPr>
              <w:t>≤ 35672</w:t>
            </w:r>
          </w:p>
        </w:tc>
        <w:tc>
          <w:tcPr>
            <w:tcW w:w="853" w:type="dxa"/>
            <w:noWrap/>
            <w:hideMark/>
          </w:tcPr>
          <w:p w14:paraId="7CF419D4" w14:textId="77777777" w:rsidR="00236506" w:rsidRPr="00DE7B59" w:rsidRDefault="00236506" w:rsidP="000905AA">
            <w:pPr>
              <w:pStyle w:val="TAL"/>
              <w:jc w:val="center"/>
              <w:rPr>
                <w:lang w:eastAsia="ko-KR"/>
              </w:rPr>
            </w:pPr>
            <w:r w:rsidRPr="00DE7B59">
              <w:rPr>
                <w:lang w:eastAsia="ko-KR"/>
              </w:rPr>
              <w:t>164</w:t>
            </w:r>
          </w:p>
        </w:tc>
        <w:tc>
          <w:tcPr>
            <w:tcW w:w="1275" w:type="dxa"/>
            <w:noWrap/>
            <w:hideMark/>
          </w:tcPr>
          <w:p w14:paraId="3B8FDC51" w14:textId="77777777" w:rsidR="00236506" w:rsidRPr="00DE7B59" w:rsidRDefault="00236506" w:rsidP="000905AA">
            <w:pPr>
              <w:pStyle w:val="TAL"/>
              <w:jc w:val="center"/>
              <w:rPr>
                <w:lang w:eastAsia="ko-KR"/>
              </w:rPr>
            </w:pPr>
            <w:r w:rsidRPr="00DE7B59">
              <w:rPr>
                <w:lang w:eastAsia="ko-KR"/>
              </w:rPr>
              <w:t>≤ 125457</w:t>
            </w:r>
          </w:p>
        </w:tc>
        <w:tc>
          <w:tcPr>
            <w:tcW w:w="709" w:type="dxa"/>
            <w:noWrap/>
            <w:hideMark/>
          </w:tcPr>
          <w:p w14:paraId="1903E479" w14:textId="77777777" w:rsidR="00236506" w:rsidRPr="00DE7B59" w:rsidRDefault="00236506" w:rsidP="000905AA">
            <w:pPr>
              <w:pStyle w:val="TAL"/>
              <w:jc w:val="center"/>
              <w:rPr>
                <w:lang w:eastAsia="ko-KR"/>
              </w:rPr>
            </w:pPr>
            <w:r w:rsidRPr="00DE7B59">
              <w:rPr>
                <w:lang w:eastAsia="ko-KR"/>
              </w:rPr>
              <w:t>228</w:t>
            </w:r>
          </w:p>
        </w:tc>
        <w:tc>
          <w:tcPr>
            <w:tcW w:w="1132" w:type="dxa"/>
            <w:noWrap/>
            <w:hideMark/>
          </w:tcPr>
          <w:p w14:paraId="4560AFA7" w14:textId="77777777" w:rsidR="00236506" w:rsidRPr="00DE7B59" w:rsidRDefault="00236506" w:rsidP="000905AA">
            <w:pPr>
              <w:pStyle w:val="TAL"/>
              <w:jc w:val="center"/>
              <w:rPr>
                <w:lang w:eastAsia="ko-KR"/>
              </w:rPr>
            </w:pPr>
            <w:r w:rsidRPr="00DE7B59">
              <w:rPr>
                <w:lang w:eastAsia="ko-KR"/>
              </w:rPr>
              <w:t>≤ 441216</w:t>
            </w:r>
          </w:p>
        </w:tc>
      </w:tr>
      <w:tr w:rsidR="00236506" w:rsidRPr="00DE7B59" w14:paraId="6255F7E9" w14:textId="77777777" w:rsidTr="000905AA">
        <w:trPr>
          <w:jc w:val="center"/>
        </w:trPr>
        <w:tc>
          <w:tcPr>
            <w:tcW w:w="719" w:type="dxa"/>
            <w:noWrap/>
            <w:hideMark/>
          </w:tcPr>
          <w:p w14:paraId="0175DCF5" w14:textId="77777777" w:rsidR="00236506" w:rsidRPr="00DE7B59" w:rsidRDefault="00236506" w:rsidP="000905AA">
            <w:pPr>
              <w:pStyle w:val="TAL"/>
              <w:jc w:val="center"/>
              <w:rPr>
                <w:lang w:eastAsia="ko-KR"/>
              </w:rPr>
            </w:pPr>
            <w:r w:rsidRPr="00DE7B59">
              <w:rPr>
                <w:lang w:eastAsia="ko-KR"/>
              </w:rPr>
              <w:t>37</w:t>
            </w:r>
          </w:p>
        </w:tc>
        <w:tc>
          <w:tcPr>
            <w:tcW w:w="1827" w:type="dxa"/>
            <w:noWrap/>
            <w:hideMark/>
          </w:tcPr>
          <w:p w14:paraId="21AA439A" w14:textId="77777777" w:rsidR="00236506" w:rsidRPr="00DE7B59" w:rsidRDefault="00236506" w:rsidP="000905AA">
            <w:pPr>
              <w:pStyle w:val="TAL"/>
              <w:jc w:val="center"/>
              <w:rPr>
                <w:lang w:eastAsia="ko-KR"/>
              </w:rPr>
            </w:pPr>
            <w:r w:rsidRPr="00DE7B59">
              <w:rPr>
                <w:lang w:eastAsia="ko-KR"/>
              </w:rPr>
              <w:t>≤ 10344</w:t>
            </w:r>
          </w:p>
        </w:tc>
        <w:tc>
          <w:tcPr>
            <w:tcW w:w="992" w:type="dxa"/>
            <w:noWrap/>
            <w:hideMark/>
          </w:tcPr>
          <w:p w14:paraId="1BF01EF3" w14:textId="77777777" w:rsidR="00236506" w:rsidRPr="00DE7B59" w:rsidRDefault="00236506" w:rsidP="000905AA">
            <w:pPr>
              <w:pStyle w:val="TAL"/>
              <w:jc w:val="center"/>
              <w:rPr>
                <w:lang w:eastAsia="ko-KR"/>
              </w:rPr>
            </w:pPr>
            <w:r w:rsidRPr="00DE7B59">
              <w:rPr>
                <w:lang w:eastAsia="ko-KR"/>
              </w:rPr>
              <w:t>101</w:t>
            </w:r>
          </w:p>
        </w:tc>
        <w:tc>
          <w:tcPr>
            <w:tcW w:w="1276" w:type="dxa"/>
            <w:noWrap/>
            <w:hideMark/>
          </w:tcPr>
          <w:p w14:paraId="65E01180" w14:textId="77777777" w:rsidR="00236506" w:rsidRPr="00DE7B59" w:rsidRDefault="00236506" w:rsidP="000905AA">
            <w:pPr>
              <w:pStyle w:val="TAL"/>
              <w:jc w:val="center"/>
              <w:rPr>
                <w:lang w:eastAsia="ko-KR"/>
              </w:rPr>
            </w:pPr>
            <w:r w:rsidRPr="00DE7B59">
              <w:rPr>
                <w:lang w:eastAsia="ko-KR"/>
              </w:rPr>
              <w:t>≤ 36380</w:t>
            </w:r>
          </w:p>
        </w:tc>
        <w:tc>
          <w:tcPr>
            <w:tcW w:w="853" w:type="dxa"/>
            <w:noWrap/>
            <w:hideMark/>
          </w:tcPr>
          <w:p w14:paraId="600C4D0D" w14:textId="77777777" w:rsidR="00236506" w:rsidRPr="00DE7B59" w:rsidRDefault="00236506" w:rsidP="000905AA">
            <w:pPr>
              <w:pStyle w:val="TAL"/>
              <w:jc w:val="center"/>
              <w:rPr>
                <w:lang w:eastAsia="ko-KR"/>
              </w:rPr>
            </w:pPr>
            <w:r w:rsidRPr="00DE7B59">
              <w:rPr>
                <w:lang w:eastAsia="ko-KR"/>
              </w:rPr>
              <w:t>165</w:t>
            </w:r>
          </w:p>
        </w:tc>
        <w:tc>
          <w:tcPr>
            <w:tcW w:w="1275" w:type="dxa"/>
            <w:noWrap/>
            <w:hideMark/>
          </w:tcPr>
          <w:p w14:paraId="52F4E34F" w14:textId="77777777" w:rsidR="00236506" w:rsidRPr="00DE7B59" w:rsidRDefault="00236506" w:rsidP="000905AA">
            <w:pPr>
              <w:pStyle w:val="TAL"/>
              <w:jc w:val="center"/>
              <w:rPr>
                <w:lang w:eastAsia="ko-KR"/>
              </w:rPr>
            </w:pPr>
            <w:r w:rsidRPr="00DE7B59">
              <w:rPr>
                <w:lang w:eastAsia="ko-KR"/>
              </w:rPr>
              <w:t>≤ 127946</w:t>
            </w:r>
          </w:p>
        </w:tc>
        <w:tc>
          <w:tcPr>
            <w:tcW w:w="709" w:type="dxa"/>
            <w:noWrap/>
            <w:hideMark/>
          </w:tcPr>
          <w:p w14:paraId="17C123A5" w14:textId="77777777" w:rsidR="00236506" w:rsidRPr="00DE7B59" w:rsidRDefault="00236506" w:rsidP="000905AA">
            <w:pPr>
              <w:pStyle w:val="TAL"/>
              <w:jc w:val="center"/>
              <w:rPr>
                <w:lang w:eastAsia="ko-KR"/>
              </w:rPr>
            </w:pPr>
            <w:r w:rsidRPr="00DE7B59">
              <w:rPr>
                <w:lang w:eastAsia="ko-KR"/>
              </w:rPr>
              <w:t>229</w:t>
            </w:r>
          </w:p>
        </w:tc>
        <w:tc>
          <w:tcPr>
            <w:tcW w:w="1132" w:type="dxa"/>
            <w:noWrap/>
            <w:hideMark/>
          </w:tcPr>
          <w:p w14:paraId="67813187" w14:textId="77777777" w:rsidR="00236506" w:rsidRPr="00DE7B59" w:rsidRDefault="00236506" w:rsidP="000905AA">
            <w:pPr>
              <w:pStyle w:val="TAL"/>
              <w:jc w:val="center"/>
              <w:rPr>
                <w:lang w:eastAsia="ko-KR"/>
              </w:rPr>
            </w:pPr>
            <w:r w:rsidRPr="00DE7B59">
              <w:rPr>
                <w:lang w:eastAsia="ko-KR"/>
              </w:rPr>
              <w:t>≤ 449971</w:t>
            </w:r>
          </w:p>
        </w:tc>
      </w:tr>
      <w:tr w:rsidR="00236506" w:rsidRPr="00DE7B59" w14:paraId="4ECEA3CC" w14:textId="77777777" w:rsidTr="000905AA">
        <w:trPr>
          <w:jc w:val="center"/>
        </w:trPr>
        <w:tc>
          <w:tcPr>
            <w:tcW w:w="719" w:type="dxa"/>
            <w:noWrap/>
            <w:hideMark/>
          </w:tcPr>
          <w:p w14:paraId="171486C1" w14:textId="77777777" w:rsidR="00236506" w:rsidRPr="00DE7B59" w:rsidRDefault="00236506" w:rsidP="000905AA">
            <w:pPr>
              <w:pStyle w:val="TAL"/>
              <w:jc w:val="center"/>
              <w:rPr>
                <w:lang w:eastAsia="ko-KR"/>
              </w:rPr>
            </w:pPr>
            <w:r w:rsidRPr="00DE7B59">
              <w:rPr>
                <w:lang w:eastAsia="ko-KR"/>
              </w:rPr>
              <w:t>38</w:t>
            </w:r>
          </w:p>
        </w:tc>
        <w:tc>
          <w:tcPr>
            <w:tcW w:w="1827" w:type="dxa"/>
            <w:noWrap/>
            <w:hideMark/>
          </w:tcPr>
          <w:p w14:paraId="09825D2E" w14:textId="77777777" w:rsidR="00236506" w:rsidRPr="00DE7B59" w:rsidRDefault="00236506" w:rsidP="000905AA">
            <w:pPr>
              <w:pStyle w:val="TAL"/>
              <w:jc w:val="center"/>
              <w:rPr>
                <w:lang w:eastAsia="ko-KR"/>
              </w:rPr>
            </w:pPr>
            <w:r w:rsidRPr="00DE7B59">
              <w:rPr>
                <w:lang w:eastAsia="ko-KR"/>
              </w:rPr>
              <w:t>≤ 10549</w:t>
            </w:r>
          </w:p>
        </w:tc>
        <w:tc>
          <w:tcPr>
            <w:tcW w:w="992" w:type="dxa"/>
            <w:noWrap/>
            <w:hideMark/>
          </w:tcPr>
          <w:p w14:paraId="693D50A0" w14:textId="77777777" w:rsidR="00236506" w:rsidRPr="00DE7B59" w:rsidRDefault="00236506" w:rsidP="000905AA">
            <w:pPr>
              <w:pStyle w:val="TAL"/>
              <w:jc w:val="center"/>
              <w:rPr>
                <w:lang w:eastAsia="ko-KR"/>
              </w:rPr>
            </w:pPr>
            <w:r w:rsidRPr="00DE7B59">
              <w:rPr>
                <w:lang w:eastAsia="ko-KR"/>
              </w:rPr>
              <w:t>102</w:t>
            </w:r>
          </w:p>
        </w:tc>
        <w:tc>
          <w:tcPr>
            <w:tcW w:w="1276" w:type="dxa"/>
            <w:noWrap/>
            <w:hideMark/>
          </w:tcPr>
          <w:p w14:paraId="704AFCB0" w14:textId="77777777" w:rsidR="00236506" w:rsidRPr="00DE7B59" w:rsidRDefault="00236506" w:rsidP="000905AA">
            <w:pPr>
              <w:pStyle w:val="TAL"/>
              <w:jc w:val="center"/>
              <w:rPr>
                <w:lang w:eastAsia="ko-KR"/>
              </w:rPr>
            </w:pPr>
            <w:r w:rsidRPr="00DE7B59">
              <w:rPr>
                <w:lang w:eastAsia="ko-KR"/>
              </w:rPr>
              <w:t>≤ 37102</w:t>
            </w:r>
          </w:p>
        </w:tc>
        <w:tc>
          <w:tcPr>
            <w:tcW w:w="853" w:type="dxa"/>
            <w:noWrap/>
            <w:hideMark/>
          </w:tcPr>
          <w:p w14:paraId="07CCE1BB" w14:textId="77777777" w:rsidR="00236506" w:rsidRPr="00DE7B59" w:rsidRDefault="00236506" w:rsidP="000905AA">
            <w:pPr>
              <w:pStyle w:val="TAL"/>
              <w:jc w:val="center"/>
              <w:rPr>
                <w:lang w:eastAsia="ko-KR"/>
              </w:rPr>
            </w:pPr>
            <w:r w:rsidRPr="00DE7B59">
              <w:rPr>
                <w:lang w:eastAsia="ko-KR"/>
              </w:rPr>
              <w:t>166</w:t>
            </w:r>
          </w:p>
        </w:tc>
        <w:tc>
          <w:tcPr>
            <w:tcW w:w="1275" w:type="dxa"/>
            <w:noWrap/>
            <w:hideMark/>
          </w:tcPr>
          <w:p w14:paraId="59FC64BA" w14:textId="77777777" w:rsidR="00236506" w:rsidRPr="00DE7B59" w:rsidRDefault="00236506" w:rsidP="000905AA">
            <w:pPr>
              <w:pStyle w:val="TAL"/>
              <w:jc w:val="center"/>
              <w:rPr>
                <w:lang w:eastAsia="ko-KR"/>
              </w:rPr>
            </w:pPr>
            <w:r w:rsidRPr="00DE7B59">
              <w:rPr>
                <w:lang w:eastAsia="ko-KR"/>
              </w:rPr>
              <w:t>≤ 130485</w:t>
            </w:r>
          </w:p>
        </w:tc>
        <w:tc>
          <w:tcPr>
            <w:tcW w:w="709" w:type="dxa"/>
            <w:noWrap/>
            <w:hideMark/>
          </w:tcPr>
          <w:p w14:paraId="42B10A56" w14:textId="77777777" w:rsidR="00236506" w:rsidRPr="00DE7B59" w:rsidRDefault="00236506" w:rsidP="000905AA">
            <w:pPr>
              <w:pStyle w:val="TAL"/>
              <w:jc w:val="center"/>
              <w:rPr>
                <w:lang w:eastAsia="ko-KR"/>
              </w:rPr>
            </w:pPr>
            <w:r w:rsidRPr="00DE7B59">
              <w:rPr>
                <w:lang w:eastAsia="ko-KR"/>
              </w:rPr>
              <w:t>230</w:t>
            </w:r>
          </w:p>
        </w:tc>
        <w:tc>
          <w:tcPr>
            <w:tcW w:w="1132" w:type="dxa"/>
            <w:noWrap/>
            <w:hideMark/>
          </w:tcPr>
          <w:p w14:paraId="1CE66C1F" w14:textId="77777777" w:rsidR="00236506" w:rsidRPr="00DE7B59" w:rsidRDefault="00236506" w:rsidP="000905AA">
            <w:pPr>
              <w:pStyle w:val="TAL"/>
              <w:jc w:val="center"/>
              <w:rPr>
                <w:lang w:eastAsia="ko-KR"/>
              </w:rPr>
            </w:pPr>
            <w:r w:rsidRPr="00DE7B59">
              <w:rPr>
                <w:lang w:eastAsia="ko-KR"/>
              </w:rPr>
              <w:t>≤ 458900</w:t>
            </w:r>
          </w:p>
        </w:tc>
      </w:tr>
      <w:tr w:rsidR="00236506" w:rsidRPr="00DE7B59" w14:paraId="366C6551" w14:textId="77777777" w:rsidTr="000905AA">
        <w:trPr>
          <w:jc w:val="center"/>
        </w:trPr>
        <w:tc>
          <w:tcPr>
            <w:tcW w:w="719" w:type="dxa"/>
            <w:noWrap/>
            <w:hideMark/>
          </w:tcPr>
          <w:p w14:paraId="686EAE56" w14:textId="77777777" w:rsidR="00236506" w:rsidRPr="00DE7B59" w:rsidRDefault="00236506" w:rsidP="000905AA">
            <w:pPr>
              <w:pStyle w:val="TAL"/>
              <w:jc w:val="center"/>
              <w:rPr>
                <w:lang w:eastAsia="ko-KR"/>
              </w:rPr>
            </w:pPr>
            <w:r w:rsidRPr="00DE7B59">
              <w:rPr>
                <w:lang w:eastAsia="ko-KR"/>
              </w:rPr>
              <w:t>39</w:t>
            </w:r>
          </w:p>
        </w:tc>
        <w:tc>
          <w:tcPr>
            <w:tcW w:w="1827" w:type="dxa"/>
            <w:noWrap/>
            <w:hideMark/>
          </w:tcPr>
          <w:p w14:paraId="7923024A" w14:textId="77777777" w:rsidR="00236506" w:rsidRPr="00DE7B59" w:rsidRDefault="00236506" w:rsidP="000905AA">
            <w:pPr>
              <w:pStyle w:val="TAL"/>
              <w:jc w:val="center"/>
              <w:rPr>
                <w:lang w:eastAsia="ko-KR"/>
              </w:rPr>
            </w:pPr>
            <w:r w:rsidRPr="00DE7B59">
              <w:rPr>
                <w:lang w:eastAsia="ko-KR"/>
              </w:rPr>
              <w:t>≤ 10759</w:t>
            </w:r>
          </w:p>
        </w:tc>
        <w:tc>
          <w:tcPr>
            <w:tcW w:w="992" w:type="dxa"/>
            <w:noWrap/>
            <w:hideMark/>
          </w:tcPr>
          <w:p w14:paraId="4F1BC40C" w14:textId="77777777" w:rsidR="00236506" w:rsidRPr="00DE7B59" w:rsidRDefault="00236506" w:rsidP="000905AA">
            <w:pPr>
              <w:pStyle w:val="TAL"/>
              <w:jc w:val="center"/>
              <w:rPr>
                <w:lang w:eastAsia="ko-KR"/>
              </w:rPr>
            </w:pPr>
            <w:r w:rsidRPr="00DE7B59">
              <w:rPr>
                <w:lang w:eastAsia="ko-KR"/>
              </w:rPr>
              <w:t>103</w:t>
            </w:r>
          </w:p>
        </w:tc>
        <w:tc>
          <w:tcPr>
            <w:tcW w:w="1276" w:type="dxa"/>
            <w:noWrap/>
            <w:hideMark/>
          </w:tcPr>
          <w:p w14:paraId="773CE13D" w14:textId="77777777" w:rsidR="00236506" w:rsidRPr="00DE7B59" w:rsidRDefault="00236506" w:rsidP="000905AA">
            <w:pPr>
              <w:pStyle w:val="TAL"/>
              <w:jc w:val="center"/>
              <w:rPr>
                <w:lang w:eastAsia="ko-KR"/>
              </w:rPr>
            </w:pPr>
            <w:r w:rsidRPr="00DE7B59">
              <w:rPr>
                <w:lang w:eastAsia="ko-KR"/>
              </w:rPr>
              <w:t>≤ 37839</w:t>
            </w:r>
          </w:p>
        </w:tc>
        <w:tc>
          <w:tcPr>
            <w:tcW w:w="853" w:type="dxa"/>
            <w:noWrap/>
            <w:hideMark/>
          </w:tcPr>
          <w:p w14:paraId="7599DC0A" w14:textId="77777777" w:rsidR="00236506" w:rsidRPr="00DE7B59" w:rsidRDefault="00236506" w:rsidP="000905AA">
            <w:pPr>
              <w:pStyle w:val="TAL"/>
              <w:jc w:val="center"/>
              <w:rPr>
                <w:lang w:eastAsia="ko-KR"/>
              </w:rPr>
            </w:pPr>
            <w:r w:rsidRPr="00DE7B59">
              <w:rPr>
                <w:lang w:eastAsia="ko-KR"/>
              </w:rPr>
              <w:t>167</w:t>
            </w:r>
          </w:p>
        </w:tc>
        <w:tc>
          <w:tcPr>
            <w:tcW w:w="1275" w:type="dxa"/>
            <w:noWrap/>
            <w:hideMark/>
          </w:tcPr>
          <w:p w14:paraId="2A9B67A4" w14:textId="77777777" w:rsidR="00236506" w:rsidRPr="00DE7B59" w:rsidRDefault="00236506" w:rsidP="000905AA">
            <w:pPr>
              <w:pStyle w:val="TAL"/>
              <w:jc w:val="center"/>
              <w:rPr>
                <w:lang w:eastAsia="ko-KR"/>
              </w:rPr>
            </w:pPr>
            <w:r w:rsidRPr="00DE7B59">
              <w:rPr>
                <w:lang w:eastAsia="ko-KR"/>
              </w:rPr>
              <w:t>≤ 133074</w:t>
            </w:r>
          </w:p>
        </w:tc>
        <w:tc>
          <w:tcPr>
            <w:tcW w:w="709" w:type="dxa"/>
            <w:noWrap/>
            <w:hideMark/>
          </w:tcPr>
          <w:p w14:paraId="26E3C9BC" w14:textId="77777777" w:rsidR="00236506" w:rsidRPr="00DE7B59" w:rsidRDefault="00236506" w:rsidP="000905AA">
            <w:pPr>
              <w:pStyle w:val="TAL"/>
              <w:jc w:val="center"/>
              <w:rPr>
                <w:lang w:eastAsia="ko-KR"/>
              </w:rPr>
            </w:pPr>
            <w:r w:rsidRPr="00DE7B59">
              <w:rPr>
                <w:lang w:eastAsia="ko-KR"/>
              </w:rPr>
              <w:t>231</w:t>
            </w:r>
          </w:p>
        </w:tc>
        <w:tc>
          <w:tcPr>
            <w:tcW w:w="1132" w:type="dxa"/>
            <w:noWrap/>
            <w:hideMark/>
          </w:tcPr>
          <w:p w14:paraId="0BBEEBE5" w14:textId="77777777" w:rsidR="00236506" w:rsidRPr="00DE7B59" w:rsidRDefault="00236506" w:rsidP="000905AA">
            <w:pPr>
              <w:pStyle w:val="TAL"/>
              <w:jc w:val="center"/>
              <w:rPr>
                <w:lang w:eastAsia="ko-KR"/>
              </w:rPr>
            </w:pPr>
            <w:r w:rsidRPr="00DE7B59">
              <w:rPr>
                <w:lang w:eastAsia="ko-KR"/>
              </w:rPr>
              <w:t>≤ 468007</w:t>
            </w:r>
          </w:p>
        </w:tc>
      </w:tr>
      <w:tr w:rsidR="00236506" w:rsidRPr="00DE7B59" w14:paraId="47C9D9EF" w14:textId="77777777" w:rsidTr="000905AA">
        <w:trPr>
          <w:jc w:val="center"/>
        </w:trPr>
        <w:tc>
          <w:tcPr>
            <w:tcW w:w="719" w:type="dxa"/>
            <w:noWrap/>
            <w:hideMark/>
          </w:tcPr>
          <w:p w14:paraId="7777A5F2" w14:textId="77777777" w:rsidR="00236506" w:rsidRPr="00DE7B59" w:rsidRDefault="00236506" w:rsidP="000905AA">
            <w:pPr>
              <w:pStyle w:val="TAL"/>
              <w:jc w:val="center"/>
              <w:rPr>
                <w:lang w:eastAsia="ko-KR"/>
              </w:rPr>
            </w:pPr>
            <w:r w:rsidRPr="00DE7B59">
              <w:rPr>
                <w:lang w:eastAsia="ko-KR"/>
              </w:rPr>
              <w:t>40</w:t>
            </w:r>
          </w:p>
        </w:tc>
        <w:tc>
          <w:tcPr>
            <w:tcW w:w="1827" w:type="dxa"/>
            <w:noWrap/>
            <w:hideMark/>
          </w:tcPr>
          <w:p w14:paraId="442626BB" w14:textId="77777777" w:rsidR="00236506" w:rsidRPr="00DE7B59" w:rsidRDefault="00236506" w:rsidP="000905AA">
            <w:pPr>
              <w:pStyle w:val="TAL"/>
              <w:jc w:val="center"/>
              <w:rPr>
                <w:lang w:eastAsia="ko-KR"/>
              </w:rPr>
            </w:pPr>
            <w:r w:rsidRPr="00DE7B59">
              <w:rPr>
                <w:lang w:eastAsia="ko-KR"/>
              </w:rPr>
              <w:t>≤ 10972</w:t>
            </w:r>
          </w:p>
        </w:tc>
        <w:tc>
          <w:tcPr>
            <w:tcW w:w="992" w:type="dxa"/>
            <w:noWrap/>
            <w:hideMark/>
          </w:tcPr>
          <w:p w14:paraId="06A8AA7B" w14:textId="77777777" w:rsidR="00236506" w:rsidRPr="00DE7B59" w:rsidRDefault="00236506" w:rsidP="000905AA">
            <w:pPr>
              <w:pStyle w:val="TAL"/>
              <w:jc w:val="center"/>
              <w:rPr>
                <w:lang w:eastAsia="ko-KR"/>
              </w:rPr>
            </w:pPr>
            <w:r w:rsidRPr="00DE7B59">
              <w:rPr>
                <w:lang w:eastAsia="ko-KR"/>
              </w:rPr>
              <w:t>104</w:t>
            </w:r>
          </w:p>
        </w:tc>
        <w:tc>
          <w:tcPr>
            <w:tcW w:w="1276" w:type="dxa"/>
            <w:noWrap/>
            <w:hideMark/>
          </w:tcPr>
          <w:p w14:paraId="0FA0DC4C" w14:textId="77777777" w:rsidR="00236506" w:rsidRPr="00DE7B59" w:rsidRDefault="00236506" w:rsidP="000905AA">
            <w:pPr>
              <w:pStyle w:val="TAL"/>
              <w:jc w:val="center"/>
              <w:rPr>
                <w:lang w:eastAsia="ko-KR"/>
              </w:rPr>
            </w:pPr>
            <w:r w:rsidRPr="00DE7B59">
              <w:rPr>
                <w:lang w:eastAsia="ko-KR"/>
              </w:rPr>
              <w:t>≤ 38589</w:t>
            </w:r>
          </w:p>
        </w:tc>
        <w:tc>
          <w:tcPr>
            <w:tcW w:w="853" w:type="dxa"/>
            <w:noWrap/>
            <w:hideMark/>
          </w:tcPr>
          <w:p w14:paraId="292FF826" w14:textId="77777777" w:rsidR="00236506" w:rsidRPr="00DE7B59" w:rsidRDefault="00236506" w:rsidP="000905AA">
            <w:pPr>
              <w:pStyle w:val="TAL"/>
              <w:jc w:val="center"/>
              <w:rPr>
                <w:lang w:eastAsia="ko-KR"/>
              </w:rPr>
            </w:pPr>
            <w:r w:rsidRPr="00DE7B59">
              <w:rPr>
                <w:lang w:eastAsia="ko-KR"/>
              </w:rPr>
              <w:t>168</w:t>
            </w:r>
          </w:p>
        </w:tc>
        <w:tc>
          <w:tcPr>
            <w:tcW w:w="1275" w:type="dxa"/>
            <w:noWrap/>
            <w:hideMark/>
          </w:tcPr>
          <w:p w14:paraId="304F878C" w14:textId="77777777" w:rsidR="00236506" w:rsidRPr="00DE7B59" w:rsidRDefault="00236506" w:rsidP="000905AA">
            <w:pPr>
              <w:pStyle w:val="TAL"/>
              <w:jc w:val="center"/>
              <w:rPr>
                <w:lang w:eastAsia="ko-KR"/>
              </w:rPr>
            </w:pPr>
            <w:r w:rsidRPr="00DE7B59">
              <w:rPr>
                <w:lang w:eastAsia="ko-KR"/>
              </w:rPr>
              <w:t>≤ 135715</w:t>
            </w:r>
          </w:p>
        </w:tc>
        <w:tc>
          <w:tcPr>
            <w:tcW w:w="709" w:type="dxa"/>
            <w:noWrap/>
            <w:hideMark/>
          </w:tcPr>
          <w:p w14:paraId="760FD31C" w14:textId="77777777" w:rsidR="00236506" w:rsidRPr="00DE7B59" w:rsidRDefault="00236506" w:rsidP="000905AA">
            <w:pPr>
              <w:pStyle w:val="TAL"/>
              <w:jc w:val="center"/>
              <w:rPr>
                <w:lang w:eastAsia="ko-KR"/>
              </w:rPr>
            </w:pPr>
            <w:r w:rsidRPr="00DE7B59">
              <w:rPr>
                <w:lang w:eastAsia="ko-KR"/>
              </w:rPr>
              <w:t>232</w:t>
            </w:r>
          </w:p>
        </w:tc>
        <w:tc>
          <w:tcPr>
            <w:tcW w:w="1132" w:type="dxa"/>
            <w:noWrap/>
            <w:hideMark/>
          </w:tcPr>
          <w:p w14:paraId="5822BD6D" w14:textId="77777777" w:rsidR="00236506" w:rsidRPr="00DE7B59" w:rsidRDefault="00236506" w:rsidP="000905AA">
            <w:pPr>
              <w:pStyle w:val="TAL"/>
              <w:jc w:val="center"/>
              <w:rPr>
                <w:lang w:eastAsia="ko-KR"/>
              </w:rPr>
            </w:pPr>
            <w:r w:rsidRPr="00DE7B59">
              <w:rPr>
                <w:lang w:eastAsia="ko-KR"/>
              </w:rPr>
              <w:t>≤ 477294</w:t>
            </w:r>
          </w:p>
        </w:tc>
      </w:tr>
      <w:tr w:rsidR="00236506" w:rsidRPr="00DE7B59" w14:paraId="684F1445" w14:textId="77777777" w:rsidTr="000905AA">
        <w:trPr>
          <w:jc w:val="center"/>
        </w:trPr>
        <w:tc>
          <w:tcPr>
            <w:tcW w:w="719" w:type="dxa"/>
            <w:noWrap/>
            <w:hideMark/>
          </w:tcPr>
          <w:p w14:paraId="25BA8FC6" w14:textId="77777777" w:rsidR="00236506" w:rsidRPr="00DE7B59" w:rsidRDefault="00236506" w:rsidP="000905AA">
            <w:pPr>
              <w:pStyle w:val="TAL"/>
              <w:jc w:val="center"/>
              <w:rPr>
                <w:lang w:eastAsia="ko-KR"/>
              </w:rPr>
            </w:pPr>
            <w:r w:rsidRPr="00DE7B59">
              <w:rPr>
                <w:lang w:eastAsia="ko-KR"/>
              </w:rPr>
              <w:t>41</w:t>
            </w:r>
          </w:p>
        </w:tc>
        <w:tc>
          <w:tcPr>
            <w:tcW w:w="1827" w:type="dxa"/>
            <w:noWrap/>
            <w:hideMark/>
          </w:tcPr>
          <w:p w14:paraId="012A72A1" w14:textId="77777777" w:rsidR="00236506" w:rsidRPr="00DE7B59" w:rsidRDefault="00236506" w:rsidP="000905AA">
            <w:pPr>
              <w:pStyle w:val="TAL"/>
              <w:jc w:val="center"/>
              <w:rPr>
                <w:lang w:eastAsia="ko-KR"/>
              </w:rPr>
            </w:pPr>
            <w:r w:rsidRPr="00DE7B59">
              <w:rPr>
                <w:lang w:eastAsia="ko-KR"/>
              </w:rPr>
              <w:t>≤ 11190</w:t>
            </w:r>
          </w:p>
        </w:tc>
        <w:tc>
          <w:tcPr>
            <w:tcW w:w="992" w:type="dxa"/>
            <w:noWrap/>
            <w:hideMark/>
          </w:tcPr>
          <w:p w14:paraId="547C39D8" w14:textId="77777777" w:rsidR="00236506" w:rsidRPr="00DE7B59" w:rsidRDefault="00236506" w:rsidP="000905AA">
            <w:pPr>
              <w:pStyle w:val="TAL"/>
              <w:jc w:val="center"/>
              <w:rPr>
                <w:lang w:eastAsia="ko-KR"/>
              </w:rPr>
            </w:pPr>
            <w:r w:rsidRPr="00DE7B59">
              <w:rPr>
                <w:lang w:eastAsia="ko-KR"/>
              </w:rPr>
              <w:t>105</w:t>
            </w:r>
          </w:p>
        </w:tc>
        <w:tc>
          <w:tcPr>
            <w:tcW w:w="1276" w:type="dxa"/>
            <w:noWrap/>
            <w:hideMark/>
          </w:tcPr>
          <w:p w14:paraId="3CC3E584" w14:textId="77777777" w:rsidR="00236506" w:rsidRPr="00DE7B59" w:rsidRDefault="00236506" w:rsidP="000905AA">
            <w:pPr>
              <w:pStyle w:val="TAL"/>
              <w:jc w:val="center"/>
              <w:rPr>
                <w:lang w:eastAsia="ko-KR"/>
              </w:rPr>
            </w:pPr>
            <w:r w:rsidRPr="00DE7B59">
              <w:rPr>
                <w:lang w:eastAsia="ko-KR"/>
              </w:rPr>
              <w:t>≤ 39355</w:t>
            </w:r>
          </w:p>
        </w:tc>
        <w:tc>
          <w:tcPr>
            <w:tcW w:w="853" w:type="dxa"/>
            <w:noWrap/>
            <w:hideMark/>
          </w:tcPr>
          <w:p w14:paraId="4248DA49" w14:textId="77777777" w:rsidR="00236506" w:rsidRPr="00DE7B59" w:rsidRDefault="00236506" w:rsidP="000905AA">
            <w:pPr>
              <w:pStyle w:val="TAL"/>
              <w:jc w:val="center"/>
              <w:rPr>
                <w:lang w:eastAsia="ko-KR"/>
              </w:rPr>
            </w:pPr>
            <w:r w:rsidRPr="00DE7B59">
              <w:rPr>
                <w:lang w:eastAsia="ko-KR"/>
              </w:rPr>
              <w:t>169</w:t>
            </w:r>
          </w:p>
        </w:tc>
        <w:tc>
          <w:tcPr>
            <w:tcW w:w="1275" w:type="dxa"/>
            <w:noWrap/>
            <w:hideMark/>
          </w:tcPr>
          <w:p w14:paraId="7FEAFA7B" w14:textId="77777777" w:rsidR="00236506" w:rsidRPr="00DE7B59" w:rsidRDefault="00236506" w:rsidP="000905AA">
            <w:pPr>
              <w:pStyle w:val="TAL"/>
              <w:jc w:val="center"/>
              <w:rPr>
                <w:lang w:eastAsia="ko-KR"/>
              </w:rPr>
            </w:pPr>
            <w:r w:rsidRPr="00DE7B59">
              <w:rPr>
                <w:lang w:eastAsia="ko-KR"/>
              </w:rPr>
              <w:t>≤ 138408</w:t>
            </w:r>
          </w:p>
        </w:tc>
        <w:tc>
          <w:tcPr>
            <w:tcW w:w="709" w:type="dxa"/>
            <w:noWrap/>
            <w:hideMark/>
          </w:tcPr>
          <w:p w14:paraId="74984A53" w14:textId="77777777" w:rsidR="00236506" w:rsidRPr="00DE7B59" w:rsidRDefault="00236506" w:rsidP="000905AA">
            <w:pPr>
              <w:pStyle w:val="TAL"/>
              <w:jc w:val="center"/>
              <w:rPr>
                <w:lang w:eastAsia="ko-KR"/>
              </w:rPr>
            </w:pPr>
            <w:r w:rsidRPr="00DE7B59">
              <w:rPr>
                <w:lang w:eastAsia="ko-KR"/>
              </w:rPr>
              <w:t>233</w:t>
            </w:r>
          </w:p>
        </w:tc>
        <w:tc>
          <w:tcPr>
            <w:tcW w:w="1132" w:type="dxa"/>
            <w:noWrap/>
            <w:hideMark/>
          </w:tcPr>
          <w:p w14:paraId="116845EB" w14:textId="77777777" w:rsidR="00236506" w:rsidRPr="00DE7B59" w:rsidRDefault="00236506" w:rsidP="000905AA">
            <w:pPr>
              <w:pStyle w:val="TAL"/>
              <w:jc w:val="center"/>
              <w:rPr>
                <w:lang w:eastAsia="ko-KR"/>
              </w:rPr>
            </w:pPr>
            <w:r w:rsidRPr="00DE7B59">
              <w:rPr>
                <w:lang w:eastAsia="ko-KR"/>
              </w:rPr>
              <w:t>≤ 486765</w:t>
            </w:r>
          </w:p>
        </w:tc>
      </w:tr>
      <w:tr w:rsidR="00236506" w:rsidRPr="00DE7B59" w14:paraId="3231889E" w14:textId="77777777" w:rsidTr="000905AA">
        <w:trPr>
          <w:jc w:val="center"/>
        </w:trPr>
        <w:tc>
          <w:tcPr>
            <w:tcW w:w="719" w:type="dxa"/>
            <w:noWrap/>
            <w:hideMark/>
          </w:tcPr>
          <w:p w14:paraId="3CC99B58" w14:textId="77777777" w:rsidR="00236506" w:rsidRPr="00DE7B59" w:rsidRDefault="00236506" w:rsidP="000905AA">
            <w:pPr>
              <w:pStyle w:val="TAL"/>
              <w:jc w:val="center"/>
              <w:rPr>
                <w:lang w:eastAsia="ko-KR"/>
              </w:rPr>
            </w:pPr>
            <w:r w:rsidRPr="00DE7B59">
              <w:rPr>
                <w:lang w:eastAsia="ko-KR"/>
              </w:rPr>
              <w:t>42</w:t>
            </w:r>
          </w:p>
        </w:tc>
        <w:tc>
          <w:tcPr>
            <w:tcW w:w="1827" w:type="dxa"/>
            <w:noWrap/>
            <w:hideMark/>
          </w:tcPr>
          <w:p w14:paraId="1D59579D" w14:textId="77777777" w:rsidR="00236506" w:rsidRPr="00DE7B59" w:rsidRDefault="00236506" w:rsidP="000905AA">
            <w:pPr>
              <w:pStyle w:val="TAL"/>
              <w:jc w:val="center"/>
              <w:rPr>
                <w:lang w:eastAsia="ko-KR"/>
              </w:rPr>
            </w:pPr>
            <w:r w:rsidRPr="00DE7B59">
              <w:rPr>
                <w:lang w:eastAsia="ko-KR"/>
              </w:rPr>
              <w:t>≤ 11412</w:t>
            </w:r>
          </w:p>
        </w:tc>
        <w:tc>
          <w:tcPr>
            <w:tcW w:w="992" w:type="dxa"/>
            <w:noWrap/>
            <w:hideMark/>
          </w:tcPr>
          <w:p w14:paraId="0782D0F2" w14:textId="77777777" w:rsidR="00236506" w:rsidRPr="00DE7B59" w:rsidRDefault="00236506" w:rsidP="000905AA">
            <w:pPr>
              <w:pStyle w:val="TAL"/>
              <w:jc w:val="center"/>
              <w:rPr>
                <w:lang w:eastAsia="ko-KR"/>
              </w:rPr>
            </w:pPr>
            <w:r w:rsidRPr="00DE7B59">
              <w:rPr>
                <w:lang w:eastAsia="ko-KR"/>
              </w:rPr>
              <w:t>106</w:t>
            </w:r>
          </w:p>
        </w:tc>
        <w:tc>
          <w:tcPr>
            <w:tcW w:w="1276" w:type="dxa"/>
            <w:noWrap/>
            <w:hideMark/>
          </w:tcPr>
          <w:p w14:paraId="40967C27" w14:textId="77777777" w:rsidR="00236506" w:rsidRPr="00DE7B59" w:rsidRDefault="00236506" w:rsidP="000905AA">
            <w:pPr>
              <w:pStyle w:val="TAL"/>
              <w:jc w:val="center"/>
              <w:rPr>
                <w:lang w:eastAsia="ko-KR"/>
              </w:rPr>
            </w:pPr>
            <w:r w:rsidRPr="00DE7B59">
              <w:rPr>
                <w:lang w:eastAsia="ko-KR"/>
              </w:rPr>
              <w:t>≤ 40136</w:t>
            </w:r>
          </w:p>
        </w:tc>
        <w:tc>
          <w:tcPr>
            <w:tcW w:w="853" w:type="dxa"/>
            <w:noWrap/>
            <w:hideMark/>
          </w:tcPr>
          <w:p w14:paraId="6825AC66" w14:textId="77777777" w:rsidR="00236506" w:rsidRPr="00DE7B59" w:rsidRDefault="00236506" w:rsidP="000905AA">
            <w:pPr>
              <w:pStyle w:val="TAL"/>
              <w:jc w:val="center"/>
              <w:rPr>
                <w:lang w:eastAsia="ko-KR"/>
              </w:rPr>
            </w:pPr>
            <w:r w:rsidRPr="00DE7B59">
              <w:rPr>
                <w:lang w:eastAsia="ko-KR"/>
              </w:rPr>
              <w:t>170</w:t>
            </w:r>
          </w:p>
        </w:tc>
        <w:tc>
          <w:tcPr>
            <w:tcW w:w="1275" w:type="dxa"/>
            <w:noWrap/>
            <w:hideMark/>
          </w:tcPr>
          <w:p w14:paraId="0853A2CB" w14:textId="77777777" w:rsidR="00236506" w:rsidRPr="00DE7B59" w:rsidRDefault="00236506" w:rsidP="000905AA">
            <w:pPr>
              <w:pStyle w:val="TAL"/>
              <w:jc w:val="center"/>
              <w:rPr>
                <w:lang w:eastAsia="ko-KR"/>
              </w:rPr>
            </w:pPr>
            <w:r w:rsidRPr="00DE7B59">
              <w:rPr>
                <w:lang w:eastAsia="ko-KR"/>
              </w:rPr>
              <w:t>≤ 141155</w:t>
            </w:r>
          </w:p>
        </w:tc>
        <w:tc>
          <w:tcPr>
            <w:tcW w:w="709" w:type="dxa"/>
            <w:noWrap/>
            <w:hideMark/>
          </w:tcPr>
          <w:p w14:paraId="0B990224" w14:textId="77777777" w:rsidR="00236506" w:rsidRPr="00DE7B59" w:rsidRDefault="00236506" w:rsidP="000905AA">
            <w:pPr>
              <w:pStyle w:val="TAL"/>
              <w:jc w:val="center"/>
              <w:rPr>
                <w:lang w:eastAsia="ko-KR"/>
              </w:rPr>
            </w:pPr>
            <w:r w:rsidRPr="00DE7B59">
              <w:rPr>
                <w:lang w:eastAsia="ko-KR"/>
              </w:rPr>
              <w:t>234</w:t>
            </w:r>
          </w:p>
        </w:tc>
        <w:tc>
          <w:tcPr>
            <w:tcW w:w="1132" w:type="dxa"/>
            <w:noWrap/>
            <w:hideMark/>
          </w:tcPr>
          <w:p w14:paraId="07F3E1FE" w14:textId="77777777" w:rsidR="00236506" w:rsidRPr="00DE7B59" w:rsidRDefault="00236506" w:rsidP="000905AA">
            <w:pPr>
              <w:pStyle w:val="TAL"/>
              <w:jc w:val="center"/>
              <w:rPr>
                <w:lang w:eastAsia="ko-KR"/>
              </w:rPr>
            </w:pPr>
            <w:r w:rsidRPr="00DE7B59">
              <w:rPr>
                <w:lang w:eastAsia="ko-KR"/>
              </w:rPr>
              <w:t>≤ 496425</w:t>
            </w:r>
          </w:p>
        </w:tc>
      </w:tr>
      <w:tr w:rsidR="00236506" w:rsidRPr="00DE7B59" w14:paraId="22231059" w14:textId="77777777" w:rsidTr="000905AA">
        <w:trPr>
          <w:jc w:val="center"/>
        </w:trPr>
        <w:tc>
          <w:tcPr>
            <w:tcW w:w="719" w:type="dxa"/>
            <w:noWrap/>
            <w:hideMark/>
          </w:tcPr>
          <w:p w14:paraId="3152E9D8" w14:textId="77777777" w:rsidR="00236506" w:rsidRPr="00DE7B59" w:rsidRDefault="00236506" w:rsidP="000905AA">
            <w:pPr>
              <w:pStyle w:val="TAL"/>
              <w:jc w:val="center"/>
              <w:rPr>
                <w:lang w:eastAsia="ko-KR"/>
              </w:rPr>
            </w:pPr>
            <w:r w:rsidRPr="00DE7B59">
              <w:rPr>
                <w:lang w:eastAsia="ko-KR"/>
              </w:rPr>
              <w:t>43</w:t>
            </w:r>
          </w:p>
        </w:tc>
        <w:tc>
          <w:tcPr>
            <w:tcW w:w="1827" w:type="dxa"/>
            <w:noWrap/>
            <w:hideMark/>
          </w:tcPr>
          <w:p w14:paraId="54E1D224" w14:textId="77777777" w:rsidR="00236506" w:rsidRPr="00DE7B59" w:rsidRDefault="00236506" w:rsidP="000905AA">
            <w:pPr>
              <w:pStyle w:val="TAL"/>
              <w:jc w:val="center"/>
              <w:rPr>
                <w:lang w:eastAsia="ko-KR"/>
              </w:rPr>
            </w:pPr>
            <w:r w:rsidRPr="00DE7B59">
              <w:rPr>
                <w:lang w:eastAsia="ko-KR"/>
              </w:rPr>
              <w:t>≤ 11639</w:t>
            </w:r>
          </w:p>
        </w:tc>
        <w:tc>
          <w:tcPr>
            <w:tcW w:w="992" w:type="dxa"/>
            <w:noWrap/>
            <w:hideMark/>
          </w:tcPr>
          <w:p w14:paraId="7647A4A3" w14:textId="77777777" w:rsidR="00236506" w:rsidRPr="00DE7B59" w:rsidRDefault="00236506" w:rsidP="000905AA">
            <w:pPr>
              <w:pStyle w:val="TAL"/>
              <w:jc w:val="center"/>
              <w:rPr>
                <w:lang w:eastAsia="ko-KR"/>
              </w:rPr>
            </w:pPr>
            <w:r w:rsidRPr="00DE7B59">
              <w:rPr>
                <w:lang w:eastAsia="ko-KR"/>
              </w:rPr>
              <w:t>107</w:t>
            </w:r>
          </w:p>
        </w:tc>
        <w:tc>
          <w:tcPr>
            <w:tcW w:w="1276" w:type="dxa"/>
            <w:noWrap/>
            <w:hideMark/>
          </w:tcPr>
          <w:p w14:paraId="35840131" w14:textId="77777777" w:rsidR="00236506" w:rsidRPr="00DE7B59" w:rsidRDefault="00236506" w:rsidP="000905AA">
            <w:pPr>
              <w:pStyle w:val="TAL"/>
              <w:jc w:val="center"/>
              <w:rPr>
                <w:lang w:eastAsia="ko-KR"/>
              </w:rPr>
            </w:pPr>
            <w:r w:rsidRPr="00DE7B59">
              <w:rPr>
                <w:lang w:eastAsia="ko-KR"/>
              </w:rPr>
              <w:t>≤ 40933</w:t>
            </w:r>
          </w:p>
        </w:tc>
        <w:tc>
          <w:tcPr>
            <w:tcW w:w="853" w:type="dxa"/>
            <w:noWrap/>
            <w:hideMark/>
          </w:tcPr>
          <w:p w14:paraId="242E97EF" w14:textId="77777777" w:rsidR="00236506" w:rsidRPr="00DE7B59" w:rsidRDefault="00236506" w:rsidP="000905AA">
            <w:pPr>
              <w:pStyle w:val="TAL"/>
              <w:jc w:val="center"/>
              <w:rPr>
                <w:lang w:eastAsia="ko-KR"/>
              </w:rPr>
            </w:pPr>
            <w:r w:rsidRPr="00DE7B59">
              <w:rPr>
                <w:lang w:eastAsia="ko-KR"/>
              </w:rPr>
              <w:t>171</w:t>
            </w:r>
          </w:p>
        </w:tc>
        <w:tc>
          <w:tcPr>
            <w:tcW w:w="1275" w:type="dxa"/>
            <w:noWrap/>
            <w:hideMark/>
          </w:tcPr>
          <w:p w14:paraId="2A876B37" w14:textId="77777777" w:rsidR="00236506" w:rsidRPr="00DE7B59" w:rsidRDefault="00236506" w:rsidP="000905AA">
            <w:pPr>
              <w:pStyle w:val="TAL"/>
              <w:jc w:val="center"/>
              <w:rPr>
                <w:lang w:eastAsia="ko-KR"/>
              </w:rPr>
            </w:pPr>
            <w:r w:rsidRPr="00DE7B59">
              <w:rPr>
                <w:lang w:eastAsia="ko-KR"/>
              </w:rPr>
              <w:t>≤ 143956</w:t>
            </w:r>
          </w:p>
        </w:tc>
        <w:tc>
          <w:tcPr>
            <w:tcW w:w="709" w:type="dxa"/>
            <w:noWrap/>
            <w:hideMark/>
          </w:tcPr>
          <w:p w14:paraId="2828EA15" w14:textId="77777777" w:rsidR="00236506" w:rsidRPr="00DE7B59" w:rsidRDefault="00236506" w:rsidP="000905AA">
            <w:pPr>
              <w:pStyle w:val="TAL"/>
              <w:jc w:val="center"/>
              <w:rPr>
                <w:lang w:eastAsia="ko-KR"/>
              </w:rPr>
            </w:pPr>
            <w:r w:rsidRPr="00DE7B59">
              <w:rPr>
                <w:lang w:eastAsia="ko-KR"/>
              </w:rPr>
              <w:t>235</w:t>
            </w:r>
          </w:p>
        </w:tc>
        <w:tc>
          <w:tcPr>
            <w:tcW w:w="1132" w:type="dxa"/>
            <w:noWrap/>
            <w:hideMark/>
          </w:tcPr>
          <w:p w14:paraId="44A8FDF2" w14:textId="77777777" w:rsidR="00236506" w:rsidRPr="00DE7B59" w:rsidRDefault="00236506" w:rsidP="000905AA">
            <w:pPr>
              <w:pStyle w:val="TAL"/>
              <w:jc w:val="center"/>
              <w:rPr>
                <w:lang w:eastAsia="ko-KR"/>
              </w:rPr>
            </w:pPr>
            <w:r w:rsidRPr="00DE7B59">
              <w:rPr>
                <w:lang w:eastAsia="ko-KR"/>
              </w:rPr>
              <w:t>≤ 506276</w:t>
            </w:r>
          </w:p>
        </w:tc>
      </w:tr>
      <w:tr w:rsidR="00236506" w:rsidRPr="00DE7B59" w14:paraId="5572DFA8" w14:textId="77777777" w:rsidTr="000905AA">
        <w:trPr>
          <w:jc w:val="center"/>
        </w:trPr>
        <w:tc>
          <w:tcPr>
            <w:tcW w:w="719" w:type="dxa"/>
            <w:noWrap/>
            <w:hideMark/>
          </w:tcPr>
          <w:p w14:paraId="3636DB3B" w14:textId="77777777" w:rsidR="00236506" w:rsidRPr="00DE7B59" w:rsidRDefault="00236506" w:rsidP="000905AA">
            <w:pPr>
              <w:pStyle w:val="TAL"/>
              <w:jc w:val="center"/>
              <w:rPr>
                <w:lang w:eastAsia="ko-KR"/>
              </w:rPr>
            </w:pPr>
            <w:r w:rsidRPr="00DE7B59">
              <w:rPr>
                <w:lang w:eastAsia="ko-KR"/>
              </w:rPr>
              <w:t>44</w:t>
            </w:r>
          </w:p>
        </w:tc>
        <w:tc>
          <w:tcPr>
            <w:tcW w:w="1827" w:type="dxa"/>
            <w:noWrap/>
            <w:hideMark/>
          </w:tcPr>
          <w:p w14:paraId="71854969" w14:textId="77777777" w:rsidR="00236506" w:rsidRPr="00DE7B59" w:rsidRDefault="00236506" w:rsidP="000905AA">
            <w:pPr>
              <w:pStyle w:val="TAL"/>
              <w:jc w:val="center"/>
              <w:rPr>
                <w:lang w:eastAsia="ko-KR"/>
              </w:rPr>
            </w:pPr>
            <w:r w:rsidRPr="00DE7B59">
              <w:rPr>
                <w:lang w:eastAsia="ko-KR"/>
              </w:rPr>
              <w:t>≤ 11870</w:t>
            </w:r>
          </w:p>
        </w:tc>
        <w:tc>
          <w:tcPr>
            <w:tcW w:w="992" w:type="dxa"/>
            <w:noWrap/>
            <w:hideMark/>
          </w:tcPr>
          <w:p w14:paraId="215E3F53" w14:textId="77777777" w:rsidR="00236506" w:rsidRPr="00DE7B59" w:rsidRDefault="00236506" w:rsidP="000905AA">
            <w:pPr>
              <w:pStyle w:val="TAL"/>
              <w:jc w:val="center"/>
              <w:rPr>
                <w:lang w:eastAsia="ko-KR"/>
              </w:rPr>
            </w:pPr>
            <w:r w:rsidRPr="00DE7B59">
              <w:rPr>
                <w:lang w:eastAsia="ko-KR"/>
              </w:rPr>
              <w:t>108</w:t>
            </w:r>
          </w:p>
        </w:tc>
        <w:tc>
          <w:tcPr>
            <w:tcW w:w="1276" w:type="dxa"/>
            <w:noWrap/>
            <w:hideMark/>
          </w:tcPr>
          <w:p w14:paraId="37B0287F" w14:textId="77777777" w:rsidR="00236506" w:rsidRPr="00DE7B59" w:rsidRDefault="00236506" w:rsidP="000905AA">
            <w:pPr>
              <w:pStyle w:val="TAL"/>
              <w:jc w:val="center"/>
              <w:rPr>
                <w:lang w:eastAsia="ko-KR"/>
              </w:rPr>
            </w:pPr>
            <w:r w:rsidRPr="00DE7B59">
              <w:rPr>
                <w:lang w:eastAsia="ko-KR"/>
              </w:rPr>
              <w:t>≤ 41745</w:t>
            </w:r>
          </w:p>
        </w:tc>
        <w:tc>
          <w:tcPr>
            <w:tcW w:w="853" w:type="dxa"/>
            <w:noWrap/>
            <w:hideMark/>
          </w:tcPr>
          <w:p w14:paraId="7C0E65B4" w14:textId="77777777" w:rsidR="00236506" w:rsidRPr="00DE7B59" w:rsidRDefault="00236506" w:rsidP="000905AA">
            <w:pPr>
              <w:pStyle w:val="TAL"/>
              <w:jc w:val="center"/>
              <w:rPr>
                <w:lang w:eastAsia="ko-KR"/>
              </w:rPr>
            </w:pPr>
            <w:r w:rsidRPr="00DE7B59">
              <w:rPr>
                <w:lang w:eastAsia="ko-KR"/>
              </w:rPr>
              <w:t>172</w:t>
            </w:r>
          </w:p>
        </w:tc>
        <w:tc>
          <w:tcPr>
            <w:tcW w:w="1275" w:type="dxa"/>
            <w:noWrap/>
            <w:hideMark/>
          </w:tcPr>
          <w:p w14:paraId="4F6094DD" w14:textId="77777777" w:rsidR="00236506" w:rsidRPr="00DE7B59" w:rsidRDefault="00236506" w:rsidP="000905AA">
            <w:pPr>
              <w:pStyle w:val="TAL"/>
              <w:jc w:val="center"/>
              <w:rPr>
                <w:lang w:eastAsia="ko-KR"/>
              </w:rPr>
            </w:pPr>
            <w:r w:rsidRPr="00DE7B59">
              <w:rPr>
                <w:lang w:eastAsia="ko-KR"/>
              </w:rPr>
              <w:t>≤ 146813</w:t>
            </w:r>
          </w:p>
        </w:tc>
        <w:tc>
          <w:tcPr>
            <w:tcW w:w="709" w:type="dxa"/>
            <w:noWrap/>
            <w:hideMark/>
          </w:tcPr>
          <w:p w14:paraId="473BC078" w14:textId="77777777" w:rsidR="00236506" w:rsidRPr="00DE7B59" w:rsidRDefault="00236506" w:rsidP="000905AA">
            <w:pPr>
              <w:pStyle w:val="TAL"/>
              <w:jc w:val="center"/>
              <w:rPr>
                <w:lang w:eastAsia="ko-KR"/>
              </w:rPr>
            </w:pPr>
            <w:r w:rsidRPr="00DE7B59">
              <w:rPr>
                <w:lang w:eastAsia="ko-KR"/>
              </w:rPr>
              <w:t>236</w:t>
            </w:r>
          </w:p>
        </w:tc>
        <w:tc>
          <w:tcPr>
            <w:tcW w:w="1132" w:type="dxa"/>
            <w:noWrap/>
            <w:hideMark/>
          </w:tcPr>
          <w:p w14:paraId="5A53A1CB" w14:textId="77777777" w:rsidR="00236506" w:rsidRPr="00DE7B59" w:rsidRDefault="00236506" w:rsidP="000905AA">
            <w:pPr>
              <w:pStyle w:val="TAL"/>
              <w:jc w:val="center"/>
              <w:rPr>
                <w:lang w:eastAsia="ko-KR"/>
              </w:rPr>
            </w:pPr>
            <w:r w:rsidRPr="00DE7B59">
              <w:rPr>
                <w:lang w:eastAsia="ko-KR"/>
              </w:rPr>
              <w:t>≤ 516322</w:t>
            </w:r>
          </w:p>
        </w:tc>
      </w:tr>
      <w:tr w:rsidR="00236506" w:rsidRPr="00DE7B59" w14:paraId="16C45061" w14:textId="77777777" w:rsidTr="000905AA">
        <w:trPr>
          <w:jc w:val="center"/>
        </w:trPr>
        <w:tc>
          <w:tcPr>
            <w:tcW w:w="719" w:type="dxa"/>
            <w:noWrap/>
            <w:hideMark/>
          </w:tcPr>
          <w:p w14:paraId="32FB13FD" w14:textId="77777777" w:rsidR="00236506" w:rsidRPr="00DE7B59" w:rsidRDefault="00236506" w:rsidP="000905AA">
            <w:pPr>
              <w:pStyle w:val="TAL"/>
              <w:jc w:val="center"/>
              <w:rPr>
                <w:lang w:eastAsia="ko-KR"/>
              </w:rPr>
            </w:pPr>
            <w:r w:rsidRPr="00DE7B59">
              <w:rPr>
                <w:lang w:eastAsia="ko-KR"/>
              </w:rPr>
              <w:t>45</w:t>
            </w:r>
          </w:p>
        </w:tc>
        <w:tc>
          <w:tcPr>
            <w:tcW w:w="1827" w:type="dxa"/>
            <w:noWrap/>
            <w:hideMark/>
          </w:tcPr>
          <w:p w14:paraId="653A9039" w14:textId="77777777" w:rsidR="00236506" w:rsidRPr="00DE7B59" w:rsidRDefault="00236506" w:rsidP="000905AA">
            <w:pPr>
              <w:pStyle w:val="TAL"/>
              <w:jc w:val="center"/>
              <w:rPr>
                <w:lang w:eastAsia="ko-KR"/>
              </w:rPr>
            </w:pPr>
            <w:r w:rsidRPr="00DE7B59">
              <w:rPr>
                <w:lang w:eastAsia="ko-KR"/>
              </w:rPr>
              <w:t>≤ 12105</w:t>
            </w:r>
          </w:p>
        </w:tc>
        <w:tc>
          <w:tcPr>
            <w:tcW w:w="992" w:type="dxa"/>
            <w:noWrap/>
            <w:hideMark/>
          </w:tcPr>
          <w:p w14:paraId="12BBC735" w14:textId="77777777" w:rsidR="00236506" w:rsidRPr="00DE7B59" w:rsidRDefault="00236506" w:rsidP="000905AA">
            <w:pPr>
              <w:pStyle w:val="TAL"/>
              <w:jc w:val="center"/>
              <w:rPr>
                <w:lang w:eastAsia="ko-KR"/>
              </w:rPr>
            </w:pPr>
            <w:r w:rsidRPr="00DE7B59">
              <w:rPr>
                <w:lang w:eastAsia="ko-KR"/>
              </w:rPr>
              <w:t>109</w:t>
            </w:r>
          </w:p>
        </w:tc>
        <w:tc>
          <w:tcPr>
            <w:tcW w:w="1276" w:type="dxa"/>
            <w:noWrap/>
            <w:hideMark/>
          </w:tcPr>
          <w:p w14:paraId="48D5F054" w14:textId="77777777" w:rsidR="00236506" w:rsidRPr="00DE7B59" w:rsidRDefault="00236506" w:rsidP="000905AA">
            <w:pPr>
              <w:pStyle w:val="TAL"/>
              <w:jc w:val="center"/>
              <w:rPr>
                <w:lang w:eastAsia="ko-KR"/>
              </w:rPr>
            </w:pPr>
            <w:r w:rsidRPr="00DE7B59">
              <w:rPr>
                <w:lang w:eastAsia="ko-KR"/>
              </w:rPr>
              <w:t>≤ 42573</w:t>
            </w:r>
          </w:p>
        </w:tc>
        <w:tc>
          <w:tcPr>
            <w:tcW w:w="853" w:type="dxa"/>
            <w:noWrap/>
            <w:hideMark/>
          </w:tcPr>
          <w:p w14:paraId="5271A992" w14:textId="77777777" w:rsidR="00236506" w:rsidRPr="00DE7B59" w:rsidRDefault="00236506" w:rsidP="000905AA">
            <w:pPr>
              <w:pStyle w:val="TAL"/>
              <w:jc w:val="center"/>
              <w:rPr>
                <w:lang w:eastAsia="ko-KR"/>
              </w:rPr>
            </w:pPr>
            <w:r w:rsidRPr="00DE7B59">
              <w:rPr>
                <w:lang w:eastAsia="ko-KR"/>
              </w:rPr>
              <w:t>173</w:t>
            </w:r>
          </w:p>
        </w:tc>
        <w:tc>
          <w:tcPr>
            <w:tcW w:w="1275" w:type="dxa"/>
            <w:noWrap/>
            <w:hideMark/>
          </w:tcPr>
          <w:p w14:paraId="6D8324D2" w14:textId="77777777" w:rsidR="00236506" w:rsidRPr="00DE7B59" w:rsidRDefault="00236506" w:rsidP="000905AA">
            <w:pPr>
              <w:pStyle w:val="TAL"/>
              <w:jc w:val="center"/>
              <w:rPr>
                <w:lang w:eastAsia="ko-KR"/>
              </w:rPr>
            </w:pPr>
            <w:r w:rsidRPr="00DE7B59">
              <w:rPr>
                <w:lang w:eastAsia="ko-KR"/>
              </w:rPr>
              <w:t>≤ 149726</w:t>
            </w:r>
          </w:p>
        </w:tc>
        <w:tc>
          <w:tcPr>
            <w:tcW w:w="709" w:type="dxa"/>
            <w:noWrap/>
            <w:hideMark/>
          </w:tcPr>
          <w:p w14:paraId="5B2883E0" w14:textId="77777777" w:rsidR="00236506" w:rsidRPr="00DE7B59" w:rsidRDefault="00236506" w:rsidP="000905AA">
            <w:pPr>
              <w:pStyle w:val="TAL"/>
              <w:jc w:val="center"/>
              <w:rPr>
                <w:lang w:eastAsia="ko-KR"/>
              </w:rPr>
            </w:pPr>
            <w:r w:rsidRPr="00DE7B59">
              <w:rPr>
                <w:lang w:eastAsia="ko-KR"/>
              </w:rPr>
              <w:t>237</w:t>
            </w:r>
          </w:p>
        </w:tc>
        <w:tc>
          <w:tcPr>
            <w:tcW w:w="1132" w:type="dxa"/>
            <w:noWrap/>
            <w:hideMark/>
          </w:tcPr>
          <w:p w14:paraId="3C57FE51" w14:textId="77777777" w:rsidR="00236506" w:rsidRPr="00DE7B59" w:rsidRDefault="00236506" w:rsidP="000905AA">
            <w:pPr>
              <w:pStyle w:val="TAL"/>
              <w:jc w:val="center"/>
              <w:rPr>
                <w:lang w:eastAsia="ko-KR"/>
              </w:rPr>
            </w:pPr>
            <w:r w:rsidRPr="00DE7B59">
              <w:rPr>
                <w:lang w:eastAsia="ko-KR"/>
              </w:rPr>
              <w:t>≤ 526568</w:t>
            </w:r>
          </w:p>
        </w:tc>
      </w:tr>
      <w:tr w:rsidR="00236506" w:rsidRPr="00DE7B59" w14:paraId="4ED1E2E7" w14:textId="77777777" w:rsidTr="000905AA">
        <w:trPr>
          <w:jc w:val="center"/>
        </w:trPr>
        <w:tc>
          <w:tcPr>
            <w:tcW w:w="719" w:type="dxa"/>
            <w:noWrap/>
            <w:hideMark/>
          </w:tcPr>
          <w:p w14:paraId="044C62BF" w14:textId="77777777" w:rsidR="00236506" w:rsidRPr="00DE7B59" w:rsidRDefault="00236506" w:rsidP="000905AA">
            <w:pPr>
              <w:pStyle w:val="TAL"/>
              <w:jc w:val="center"/>
              <w:rPr>
                <w:lang w:eastAsia="ko-KR"/>
              </w:rPr>
            </w:pPr>
            <w:r w:rsidRPr="00DE7B59">
              <w:rPr>
                <w:lang w:eastAsia="ko-KR"/>
              </w:rPr>
              <w:t>46</w:t>
            </w:r>
          </w:p>
        </w:tc>
        <w:tc>
          <w:tcPr>
            <w:tcW w:w="1827" w:type="dxa"/>
            <w:noWrap/>
            <w:hideMark/>
          </w:tcPr>
          <w:p w14:paraId="0174F422" w14:textId="77777777" w:rsidR="00236506" w:rsidRPr="00DE7B59" w:rsidRDefault="00236506" w:rsidP="000905AA">
            <w:pPr>
              <w:pStyle w:val="TAL"/>
              <w:jc w:val="center"/>
              <w:rPr>
                <w:lang w:eastAsia="ko-KR"/>
              </w:rPr>
            </w:pPr>
            <w:r w:rsidRPr="00DE7B59">
              <w:rPr>
                <w:lang w:eastAsia="ko-KR"/>
              </w:rPr>
              <w:t>≤ 12345</w:t>
            </w:r>
          </w:p>
        </w:tc>
        <w:tc>
          <w:tcPr>
            <w:tcW w:w="992" w:type="dxa"/>
            <w:noWrap/>
            <w:hideMark/>
          </w:tcPr>
          <w:p w14:paraId="7EC67F69" w14:textId="77777777" w:rsidR="00236506" w:rsidRPr="00DE7B59" w:rsidRDefault="00236506" w:rsidP="000905AA">
            <w:pPr>
              <w:pStyle w:val="TAL"/>
              <w:jc w:val="center"/>
              <w:rPr>
                <w:lang w:eastAsia="ko-KR"/>
              </w:rPr>
            </w:pPr>
            <w:r w:rsidRPr="00DE7B59">
              <w:rPr>
                <w:lang w:eastAsia="ko-KR"/>
              </w:rPr>
              <w:t>110</w:t>
            </w:r>
          </w:p>
        </w:tc>
        <w:tc>
          <w:tcPr>
            <w:tcW w:w="1276" w:type="dxa"/>
            <w:noWrap/>
            <w:hideMark/>
          </w:tcPr>
          <w:p w14:paraId="2012CECB" w14:textId="77777777" w:rsidR="00236506" w:rsidRPr="00DE7B59" w:rsidRDefault="00236506" w:rsidP="000905AA">
            <w:pPr>
              <w:pStyle w:val="TAL"/>
              <w:jc w:val="center"/>
              <w:rPr>
                <w:lang w:eastAsia="ko-KR"/>
              </w:rPr>
            </w:pPr>
            <w:r w:rsidRPr="00DE7B59">
              <w:rPr>
                <w:lang w:eastAsia="ko-KR"/>
              </w:rPr>
              <w:t>≤ 43418</w:t>
            </w:r>
          </w:p>
        </w:tc>
        <w:tc>
          <w:tcPr>
            <w:tcW w:w="853" w:type="dxa"/>
            <w:noWrap/>
            <w:hideMark/>
          </w:tcPr>
          <w:p w14:paraId="0C93F321" w14:textId="77777777" w:rsidR="00236506" w:rsidRPr="00DE7B59" w:rsidRDefault="00236506" w:rsidP="000905AA">
            <w:pPr>
              <w:pStyle w:val="TAL"/>
              <w:jc w:val="center"/>
              <w:rPr>
                <w:lang w:eastAsia="ko-KR"/>
              </w:rPr>
            </w:pPr>
            <w:r w:rsidRPr="00DE7B59">
              <w:rPr>
                <w:lang w:eastAsia="ko-KR"/>
              </w:rPr>
              <w:t>174</w:t>
            </w:r>
          </w:p>
        </w:tc>
        <w:tc>
          <w:tcPr>
            <w:tcW w:w="1275" w:type="dxa"/>
            <w:noWrap/>
            <w:hideMark/>
          </w:tcPr>
          <w:p w14:paraId="22E2E101" w14:textId="77777777" w:rsidR="00236506" w:rsidRPr="00DE7B59" w:rsidRDefault="00236506" w:rsidP="000905AA">
            <w:pPr>
              <w:pStyle w:val="TAL"/>
              <w:jc w:val="center"/>
              <w:rPr>
                <w:lang w:eastAsia="ko-KR"/>
              </w:rPr>
            </w:pPr>
            <w:r w:rsidRPr="00DE7B59">
              <w:rPr>
                <w:lang w:eastAsia="ko-KR"/>
              </w:rPr>
              <w:t>≤ 152697</w:t>
            </w:r>
          </w:p>
        </w:tc>
        <w:tc>
          <w:tcPr>
            <w:tcW w:w="709" w:type="dxa"/>
            <w:noWrap/>
            <w:hideMark/>
          </w:tcPr>
          <w:p w14:paraId="74DE96B0" w14:textId="77777777" w:rsidR="00236506" w:rsidRPr="00DE7B59" w:rsidRDefault="00236506" w:rsidP="000905AA">
            <w:pPr>
              <w:pStyle w:val="TAL"/>
              <w:jc w:val="center"/>
              <w:rPr>
                <w:lang w:eastAsia="ko-KR"/>
              </w:rPr>
            </w:pPr>
            <w:r w:rsidRPr="00DE7B59">
              <w:rPr>
                <w:lang w:eastAsia="ko-KR"/>
              </w:rPr>
              <w:t>238</w:t>
            </w:r>
          </w:p>
        </w:tc>
        <w:tc>
          <w:tcPr>
            <w:tcW w:w="1132" w:type="dxa"/>
            <w:noWrap/>
            <w:hideMark/>
          </w:tcPr>
          <w:p w14:paraId="1A47C80A" w14:textId="77777777" w:rsidR="00236506" w:rsidRPr="00DE7B59" w:rsidRDefault="00236506" w:rsidP="000905AA">
            <w:pPr>
              <w:pStyle w:val="TAL"/>
              <w:jc w:val="center"/>
              <w:rPr>
                <w:lang w:eastAsia="ko-KR"/>
              </w:rPr>
            </w:pPr>
            <w:r w:rsidRPr="00DE7B59">
              <w:rPr>
                <w:lang w:eastAsia="ko-KR"/>
              </w:rPr>
              <w:t>≤ 537017</w:t>
            </w:r>
          </w:p>
        </w:tc>
      </w:tr>
      <w:tr w:rsidR="00236506" w:rsidRPr="00DE7B59" w14:paraId="512E02CA" w14:textId="77777777" w:rsidTr="000905AA">
        <w:trPr>
          <w:jc w:val="center"/>
        </w:trPr>
        <w:tc>
          <w:tcPr>
            <w:tcW w:w="719" w:type="dxa"/>
            <w:noWrap/>
            <w:hideMark/>
          </w:tcPr>
          <w:p w14:paraId="64FA8564" w14:textId="77777777" w:rsidR="00236506" w:rsidRPr="00DE7B59" w:rsidRDefault="00236506" w:rsidP="000905AA">
            <w:pPr>
              <w:pStyle w:val="TAL"/>
              <w:jc w:val="center"/>
              <w:rPr>
                <w:lang w:eastAsia="ko-KR"/>
              </w:rPr>
            </w:pPr>
            <w:r w:rsidRPr="00DE7B59">
              <w:rPr>
                <w:lang w:eastAsia="ko-KR"/>
              </w:rPr>
              <w:t>47</w:t>
            </w:r>
          </w:p>
        </w:tc>
        <w:tc>
          <w:tcPr>
            <w:tcW w:w="1827" w:type="dxa"/>
            <w:noWrap/>
            <w:hideMark/>
          </w:tcPr>
          <w:p w14:paraId="79DC467C" w14:textId="77777777" w:rsidR="00236506" w:rsidRPr="00DE7B59" w:rsidRDefault="00236506" w:rsidP="000905AA">
            <w:pPr>
              <w:pStyle w:val="TAL"/>
              <w:jc w:val="center"/>
              <w:rPr>
                <w:lang w:eastAsia="ko-KR"/>
              </w:rPr>
            </w:pPr>
            <w:r w:rsidRPr="00DE7B59">
              <w:rPr>
                <w:lang w:eastAsia="ko-KR"/>
              </w:rPr>
              <w:t>≤ 12590</w:t>
            </w:r>
          </w:p>
        </w:tc>
        <w:tc>
          <w:tcPr>
            <w:tcW w:w="992" w:type="dxa"/>
            <w:noWrap/>
            <w:hideMark/>
          </w:tcPr>
          <w:p w14:paraId="1288F83D" w14:textId="77777777" w:rsidR="00236506" w:rsidRPr="00DE7B59" w:rsidRDefault="00236506" w:rsidP="000905AA">
            <w:pPr>
              <w:pStyle w:val="TAL"/>
              <w:jc w:val="center"/>
              <w:rPr>
                <w:lang w:eastAsia="ko-KR"/>
              </w:rPr>
            </w:pPr>
            <w:r w:rsidRPr="00DE7B59">
              <w:rPr>
                <w:lang w:eastAsia="ko-KR"/>
              </w:rPr>
              <w:t>111</w:t>
            </w:r>
          </w:p>
        </w:tc>
        <w:tc>
          <w:tcPr>
            <w:tcW w:w="1276" w:type="dxa"/>
            <w:noWrap/>
            <w:hideMark/>
          </w:tcPr>
          <w:p w14:paraId="2BA7F2EF" w14:textId="77777777" w:rsidR="00236506" w:rsidRPr="00DE7B59" w:rsidRDefault="00236506" w:rsidP="000905AA">
            <w:pPr>
              <w:pStyle w:val="TAL"/>
              <w:jc w:val="center"/>
              <w:rPr>
                <w:lang w:eastAsia="ko-KR"/>
              </w:rPr>
            </w:pPr>
            <w:r w:rsidRPr="00DE7B59">
              <w:rPr>
                <w:lang w:eastAsia="ko-KR"/>
              </w:rPr>
              <w:t>≤ 44280</w:t>
            </w:r>
          </w:p>
        </w:tc>
        <w:tc>
          <w:tcPr>
            <w:tcW w:w="853" w:type="dxa"/>
            <w:noWrap/>
            <w:hideMark/>
          </w:tcPr>
          <w:p w14:paraId="651F8C32" w14:textId="77777777" w:rsidR="00236506" w:rsidRPr="00DE7B59" w:rsidRDefault="00236506" w:rsidP="000905AA">
            <w:pPr>
              <w:pStyle w:val="TAL"/>
              <w:jc w:val="center"/>
              <w:rPr>
                <w:lang w:eastAsia="ko-KR"/>
              </w:rPr>
            </w:pPr>
            <w:r w:rsidRPr="00DE7B59">
              <w:rPr>
                <w:lang w:eastAsia="ko-KR"/>
              </w:rPr>
              <w:t>175</w:t>
            </w:r>
          </w:p>
        </w:tc>
        <w:tc>
          <w:tcPr>
            <w:tcW w:w="1275" w:type="dxa"/>
            <w:noWrap/>
            <w:hideMark/>
          </w:tcPr>
          <w:p w14:paraId="06523E0C" w14:textId="77777777" w:rsidR="00236506" w:rsidRPr="00DE7B59" w:rsidRDefault="00236506" w:rsidP="000905AA">
            <w:pPr>
              <w:pStyle w:val="TAL"/>
              <w:jc w:val="center"/>
              <w:rPr>
                <w:lang w:eastAsia="ko-KR"/>
              </w:rPr>
            </w:pPr>
            <w:r w:rsidRPr="00DE7B59">
              <w:rPr>
                <w:lang w:eastAsia="ko-KR"/>
              </w:rPr>
              <w:t>≤ 155727</w:t>
            </w:r>
          </w:p>
        </w:tc>
        <w:tc>
          <w:tcPr>
            <w:tcW w:w="709" w:type="dxa"/>
            <w:noWrap/>
            <w:hideMark/>
          </w:tcPr>
          <w:p w14:paraId="1C230AB5" w14:textId="77777777" w:rsidR="00236506" w:rsidRPr="00DE7B59" w:rsidRDefault="00236506" w:rsidP="000905AA">
            <w:pPr>
              <w:pStyle w:val="TAL"/>
              <w:jc w:val="center"/>
              <w:rPr>
                <w:lang w:eastAsia="ko-KR"/>
              </w:rPr>
            </w:pPr>
            <w:r w:rsidRPr="00DE7B59">
              <w:rPr>
                <w:lang w:eastAsia="ko-KR"/>
              </w:rPr>
              <w:t>239</w:t>
            </w:r>
          </w:p>
        </w:tc>
        <w:tc>
          <w:tcPr>
            <w:tcW w:w="1132" w:type="dxa"/>
            <w:noWrap/>
            <w:hideMark/>
          </w:tcPr>
          <w:p w14:paraId="075E8C03" w14:textId="77777777" w:rsidR="00236506" w:rsidRPr="00DE7B59" w:rsidRDefault="00236506" w:rsidP="000905AA">
            <w:pPr>
              <w:pStyle w:val="TAL"/>
              <w:jc w:val="center"/>
              <w:rPr>
                <w:lang w:eastAsia="ko-KR"/>
              </w:rPr>
            </w:pPr>
            <w:r w:rsidRPr="00DE7B59">
              <w:rPr>
                <w:lang w:eastAsia="ko-KR"/>
              </w:rPr>
              <w:t>≤ 547674</w:t>
            </w:r>
          </w:p>
        </w:tc>
      </w:tr>
      <w:tr w:rsidR="00236506" w:rsidRPr="00DE7B59" w14:paraId="60AA12E7" w14:textId="77777777" w:rsidTr="000905AA">
        <w:trPr>
          <w:jc w:val="center"/>
        </w:trPr>
        <w:tc>
          <w:tcPr>
            <w:tcW w:w="719" w:type="dxa"/>
            <w:noWrap/>
            <w:hideMark/>
          </w:tcPr>
          <w:p w14:paraId="6D2DE5F5" w14:textId="77777777" w:rsidR="00236506" w:rsidRPr="00DE7B59" w:rsidRDefault="00236506" w:rsidP="000905AA">
            <w:pPr>
              <w:pStyle w:val="TAL"/>
              <w:jc w:val="center"/>
              <w:rPr>
                <w:lang w:eastAsia="ko-KR"/>
              </w:rPr>
            </w:pPr>
            <w:r w:rsidRPr="00DE7B59">
              <w:rPr>
                <w:lang w:eastAsia="ko-KR"/>
              </w:rPr>
              <w:t>48</w:t>
            </w:r>
          </w:p>
        </w:tc>
        <w:tc>
          <w:tcPr>
            <w:tcW w:w="1827" w:type="dxa"/>
            <w:noWrap/>
            <w:hideMark/>
          </w:tcPr>
          <w:p w14:paraId="14DBDB65" w14:textId="77777777" w:rsidR="00236506" w:rsidRPr="00DE7B59" w:rsidRDefault="00236506" w:rsidP="000905AA">
            <w:pPr>
              <w:pStyle w:val="TAL"/>
              <w:jc w:val="center"/>
              <w:rPr>
                <w:lang w:eastAsia="ko-KR"/>
              </w:rPr>
            </w:pPr>
            <w:r w:rsidRPr="00DE7B59">
              <w:rPr>
                <w:lang w:eastAsia="ko-KR"/>
              </w:rPr>
              <w:t>≤ 12840</w:t>
            </w:r>
          </w:p>
        </w:tc>
        <w:tc>
          <w:tcPr>
            <w:tcW w:w="992" w:type="dxa"/>
            <w:noWrap/>
            <w:hideMark/>
          </w:tcPr>
          <w:p w14:paraId="517C810A" w14:textId="77777777" w:rsidR="00236506" w:rsidRPr="00DE7B59" w:rsidRDefault="00236506" w:rsidP="000905AA">
            <w:pPr>
              <w:pStyle w:val="TAL"/>
              <w:jc w:val="center"/>
              <w:rPr>
                <w:lang w:eastAsia="ko-KR"/>
              </w:rPr>
            </w:pPr>
            <w:r w:rsidRPr="00DE7B59">
              <w:rPr>
                <w:lang w:eastAsia="ko-KR"/>
              </w:rPr>
              <w:t>112</w:t>
            </w:r>
          </w:p>
        </w:tc>
        <w:tc>
          <w:tcPr>
            <w:tcW w:w="1276" w:type="dxa"/>
            <w:noWrap/>
            <w:hideMark/>
          </w:tcPr>
          <w:p w14:paraId="306F442F" w14:textId="77777777" w:rsidR="00236506" w:rsidRPr="00DE7B59" w:rsidRDefault="00236506" w:rsidP="000905AA">
            <w:pPr>
              <w:pStyle w:val="TAL"/>
              <w:jc w:val="center"/>
              <w:rPr>
                <w:lang w:eastAsia="ko-KR"/>
              </w:rPr>
            </w:pPr>
            <w:r w:rsidRPr="00DE7B59">
              <w:rPr>
                <w:lang w:eastAsia="ko-KR"/>
              </w:rPr>
              <w:t>≤ 45158</w:t>
            </w:r>
          </w:p>
        </w:tc>
        <w:tc>
          <w:tcPr>
            <w:tcW w:w="853" w:type="dxa"/>
            <w:noWrap/>
            <w:hideMark/>
          </w:tcPr>
          <w:p w14:paraId="379799F7" w14:textId="77777777" w:rsidR="00236506" w:rsidRPr="00DE7B59" w:rsidRDefault="00236506" w:rsidP="000905AA">
            <w:pPr>
              <w:pStyle w:val="TAL"/>
              <w:jc w:val="center"/>
              <w:rPr>
                <w:lang w:eastAsia="ko-KR"/>
              </w:rPr>
            </w:pPr>
            <w:r w:rsidRPr="00DE7B59">
              <w:rPr>
                <w:lang w:eastAsia="ko-KR"/>
              </w:rPr>
              <w:t>176</w:t>
            </w:r>
          </w:p>
        </w:tc>
        <w:tc>
          <w:tcPr>
            <w:tcW w:w="1275" w:type="dxa"/>
            <w:noWrap/>
            <w:hideMark/>
          </w:tcPr>
          <w:p w14:paraId="4DFA58DE" w14:textId="77777777" w:rsidR="00236506" w:rsidRPr="00DE7B59" w:rsidRDefault="00236506" w:rsidP="000905AA">
            <w:pPr>
              <w:pStyle w:val="TAL"/>
              <w:jc w:val="center"/>
              <w:rPr>
                <w:lang w:eastAsia="ko-KR"/>
              </w:rPr>
            </w:pPr>
            <w:r w:rsidRPr="00DE7B59">
              <w:rPr>
                <w:lang w:eastAsia="ko-KR"/>
              </w:rPr>
              <w:t>≤ 158817</w:t>
            </w:r>
          </w:p>
        </w:tc>
        <w:tc>
          <w:tcPr>
            <w:tcW w:w="709" w:type="dxa"/>
            <w:noWrap/>
            <w:hideMark/>
          </w:tcPr>
          <w:p w14:paraId="18302913" w14:textId="77777777" w:rsidR="00236506" w:rsidRPr="00DE7B59" w:rsidRDefault="00236506" w:rsidP="000905AA">
            <w:pPr>
              <w:pStyle w:val="TAL"/>
              <w:jc w:val="center"/>
              <w:rPr>
                <w:lang w:eastAsia="ko-KR"/>
              </w:rPr>
            </w:pPr>
            <w:r w:rsidRPr="00DE7B59">
              <w:rPr>
                <w:lang w:eastAsia="ko-KR"/>
              </w:rPr>
              <w:t>240</w:t>
            </w:r>
          </w:p>
        </w:tc>
        <w:tc>
          <w:tcPr>
            <w:tcW w:w="1132" w:type="dxa"/>
            <w:noWrap/>
            <w:hideMark/>
          </w:tcPr>
          <w:p w14:paraId="0AA46B03" w14:textId="77777777" w:rsidR="00236506" w:rsidRPr="00DE7B59" w:rsidRDefault="00236506" w:rsidP="000905AA">
            <w:pPr>
              <w:pStyle w:val="TAL"/>
              <w:jc w:val="center"/>
              <w:rPr>
                <w:lang w:eastAsia="ko-KR"/>
              </w:rPr>
            </w:pPr>
            <w:r w:rsidRPr="00DE7B59">
              <w:rPr>
                <w:lang w:eastAsia="ko-KR"/>
              </w:rPr>
              <w:t>≤ 558542</w:t>
            </w:r>
          </w:p>
        </w:tc>
      </w:tr>
      <w:tr w:rsidR="00236506" w:rsidRPr="00DE7B59" w14:paraId="71551167" w14:textId="77777777" w:rsidTr="000905AA">
        <w:trPr>
          <w:jc w:val="center"/>
        </w:trPr>
        <w:tc>
          <w:tcPr>
            <w:tcW w:w="719" w:type="dxa"/>
            <w:noWrap/>
            <w:hideMark/>
          </w:tcPr>
          <w:p w14:paraId="77A40653" w14:textId="77777777" w:rsidR="00236506" w:rsidRPr="00DE7B59" w:rsidRDefault="00236506" w:rsidP="000905AA">
            <w:pPr>
              <w:pStyle w:val="TAL"/>
              <w:jc w:val="center"/>
              <w:rPr>
                <w:lang w:eastAsia="ko-KR"/>
              </w:rPr>
            </w:pPr>
            <w:r w:rsidRPr="00DE7B59">
              <w:rPr>
                <w:lang w:eastAsia="ko-KR"/>
              </w:rPr>
              <w:t>49</w:t>
            </w:r>
          </w:p>
        </w:tc>
        <w:tc>
          <w:tcPr>
            <w:tcW w:w="1827" w:type="dxa"/>
            <w:noWrap/>
            <w:hideMark/>
          </w:tcPr>
          <w:p w14:paraId="6A939942" w14:textId="77777777" w:rsidR="00236506" w:rsidRPr="00DE7B59" w:rsidRDefault="00236506" w:rsidP="000905AA">
            <w:pPr>
              <w:pStyle w:val="TAL"/>
              <w:jc w:val="center"/>
              <w:rPr>
                <w:lang w:eastAsia="ko-KR"/>
              </w:rPr>
            </w:pPr>
            <w:r w:rsidRPr="00DE7B59">
              <w:rPr>
                <w:lang w:eastAsia="ko-KR"/>
              </w:rPr>
              <w:t>≤ 13095</w:t>
            </w:r>
          </w:p>
        </w:tc>
        <w:tc>
          <w:tcPr>
            <w:tcW w:w="992" w:type="dxa"/>
            <w:noWrap/>
            <w:hideMark/>
          </w:tcPr>
          <w:p w14:paraId="3B6B639A" w14:textId="77777777" w:rsidR="00236506" w:rsidRPr="00DE7B59" w:rsidRDefault="00236506" w:rsidP="000905AA">
            <w:pPr>
              <w:pStyle w:val="TAL"/>
              <w:jc w:val="center"/>
              <w:rPr>
                <w:lang w:eastAsia="ko-KR"/>
              </w:rPr>
            </w:pPr>
            <w:r w:rsidRPr="00DE7B59">
              <w:rPr>
                <w:lang w:eastAsia="ko-KR"/>
              </w:rPr>
              <w:t>113</w:t>
            </w:r>
          </w:p>
        </w:tc>
        <w:tc>
          <w:tcPr>
            <w:tcW w:w="1276" w:type="dxa"/>
            <w:noWrap/>
            <w:hideMark/>
          </w:tcPr>
          <w:p w14:paraId="21D8D0A1" w14:textId="77777777" w:rsidR="00236506" w:rsidRPr="00DE7B59" w:rsidRDefault="00236506" w:rsidP="000905AA">
            <w:pPr>
              <w:pStyle w:val="TAL"/>
              <w:jc w:val="center"/>
              <w:rPr>
                <w:lang w:eastAsia="ko-KR"/>
              </w:rPr>
            </w:pPr>
            <w:r w:rsidRPr="00DE7B59">
              <w:rPr>
                <w:lang w:eastAsia="ko-KR"/>
              </w:rPr>
              <w:t>≤ 46055</w:t>
            </w:r>
          </w:p>
        </w:tc>
        <w:tc>
          <w:tcPr>
            <w:tcW w:w="853" w:type="dxa"/>
            <w:noWrap/>
            <w:hideMark/>
          </w:tcPr>
          <w:p w14:paraId="15C8877C" w14:textId="77777777" w:rsidR="00236506" w:rsidRPr="00DE7B59" w:rsidRDefault="00236506" w:rsidP="000905AA">
            <w:pPr>
              <w:pStyle w:val="TAL"/>
              <w:jc w:val="center"/>
              <w:rPr>
                <w:lang w:eastAsia="ko-KR"/>
              </w:rPr>
            </w:pPr>
            <w:r w:rsidRPr="00DE7B59">
              <w:rPr>
                <w:lang w:eastAsia="ko-KR"/>
              </w:rPr>
              <w:t>177</w:t>
            </w:r>
          </w:p>
        </w:tc>
        <w:tc>
          <w:tcPr>
            <w:tcW w:w="1275" w:type="dxa"/>
            <w:noWrap/>
            <w:hideMark/>
          </w:tcPr>
          <w:p w14:paraId="49024F1A" w14:textId="77777777" w:rsidR="00236506" w:rsidRPr="00DE7B59" w:rsidRDefault="00236506" w:rsidP="000905AA">
            <w:pPr>
              <w:pStyle w:val="TAL"/>
              <w:jc w:val="center"/>
              <w:rPr>
                <w:lang w:eastAsia="ko-KR"/>
              </w:rPr>
            </w:pPr>
            <w:r w:rsidRPr="00DE7B59">
              <w:rPr>
                <w:lang w:eastAsia="ko-KR"/>
              </w:rPr>
              <w:t>≤ 161969</w:t>
            </w:r>
          </w:p>
        </w:tc>
        <w:tc>
          <w:tcPr>
            <w:tcW w:w="709" w:type="dxa"/>
            <w:noWrap/>
            <w:hideMark/>
          </w:tcPr>
          <w:p w14:paraId="78A174FB" w14:textId="77777777" w:rsidR="00236506" w:rsidRPr="00DE7B59" w:rsidRDefault="00236506" w:rsidP="000905AA">
            <w:pPr>
              <w:pStyle w:val="TAL"/>
              <w:jc w:val="center"/>
              <w:rPr>
                <w:lang w:eastAsia="ko-KR"/>
              </w:rPr>
            </w:pPr>
            <w:r w:rsidRPr="00DE7B59">
              <w:rPr>
                <w:lang w:eastAsia="ko-KR"/>
              </w:rPr>
              <w:t>241</w:t>
            </w:r>
          </w:p>
        </w:tc>
        <w:tc>
          <w:tcPr>
            <w:tcW w:w="1132" w:type="dxa"/>
            <w:noWrap/>
            <w:hideMark/>
          </w:tcPr>
          <w:p w14:paraId="6511A789" w14:textId="77777777" w:rsidR="00236506" w:rsidRPr="00DE7B59" w:rsidRDefault="00236506" w:rsidP="000905AA">
            <w:pPr>
              <w:pStyle w:val="TAL"/>
              <w:jc w:val="center"/>
              <w:rPr>
                <w:lang w:eastAsia="ko-KR"/>
              </w:rPr>
            </w:pPr>
            <w:r w:rsidRPr="00DE7B59">
              <w:rPr>
                <w:lang w:eastAsia="ko-KR"/>
              </w:rPr>
              <w:t>≤ 569625</w:t>
            </w:r>
          </w:p>
        </w:tc>
      </w:tr>
      <w:tr w:rsidR="00236506" w:rsidRPr="00DE7B59" w14:paraId="4CE8951F" w14:textId="77777777" w:rsidTr="000905AA">
        <w:trPr>
          <w:jc w:val="center"/>
        </w:trPr>
        <w:tc>
          <w:tcPr>
            <w:tcW w:w="719" w:type="dxa"/>
            <w:noWrap/>
            <w:hideMark/>
          </w:tcPr>
          <w:p w14:paraId="67898611" w14:textId="77777777" w:rsidR="00236506" w:rsidRPr="00DE7B59" w:rsidRDefault="00236506" w:rsidP="000905AA">
            <w:pPr>
              <w:pStyle w:val="TAL"/>
              <w:jc w:val="center"/>
              <w:rPr>
                <w:lang w:eastAsia="ko-KR"/>
              </w:rPr>
            </w:pPr>
            <w:r w:rsidRPr="00DE7B59">
              <w:rPr>
                <w:lang w:eastAsia="ko-KR"/>
              </w:rPr>
              <w:t>50</w:t>
            </w:r>
          </w:p>
        </w:tc>
        <w:tc>
          <w:tcPr>
            <w:tcW w:w="1827" w:type="dxa"/>
            <w:noWrap/>
            <w:hideMark/>
          </w:tcPr>
          <w:p w14:paraId="21E91883" w14:textId="77777777" w:rsidR="00236506" w:rsidRPr="00DE7B59" w:rsidRDefault="00236506" w:rsidP="000905AA">
            <w:pPr>
              <w:pStyle w:val="TAL"/>
              <w:jc w:val="center"/>
              <w:rPr>
                <w:lang w:eastAsia="ko-KR"/>
              </w:rPr>
            </w:pPr>
            <w:r w:rsidRPr="00DE7B59">
              <w:rPr>
                <w:lang w:eastAsia="ko-KR"/>
              </w:rPr>
              <w:t>≤ 13355</w:t>
            </w:r>
          </w:p>
        </w:tc>
        <w:tc>
          <w:tcPr>
            <w:tcW w:w="992" w:type="dxa"/>
            <w:noWrap/>
            <w:hideMark/>
          </w:tcPr>
          <w:p w14:paraId="065E275F" w14:textId="77777777" w:rsidR="00236506" w:rsidRPr="00DE7B59" w:rsidRDefault="00236506" w:rsidP="000905AA">
            <w:pPr>
              <w:pStyle w:val="TAL"/>
              <w:jc w:val="center"/>
              <w:rPr>
                <w:lang w:eastAsia="ko-KR"/>
              </w:rPr>
            </w:pPr>
            <w:r w:rsidRPr="00DE7B59">
              <w:rPr>
                <w:lang w:eastAsia="ko-KR"/>
              </w:rPr>
              <w:t>114</w:t>
            </w:r>
          </w:p>
        </w:tc>
        <w:tc>
          <w:tcPr>
            <w:tcW w:w="1276" w:type="dxa"/>
            <w:noWrap/>
            <w:hideMark/>
          </w:tcPr>
          <w:p w14:paraId="65190974" w14:textId="77777777" w:rsidR="00236506" w:rsidRPr="00DE7B59" w:rsidRDefault="00236506" w:rsidP="000905AA">
            <w:pPr>
              <w:pStyle w:val="TAL"/>
              <w:jc w:val="center"/>
              <w:rPr>
                <w:lang w:eastAsia="ko-KR"/>
              </w:rPr>
            </w:pPr>
            <w:r w:rsidRPr="00DE7B59">
              <w:rPr>
                <w:lang w:eastAsia="ko-KR"/>
              </w:rPr>
              <w:t>≤ 46968</w:t>
            </w:r>
          </w:p>
        </w:tc>
        <w:tc>
          <w:tcPr>
            <w:tcW w:w="853" w:type="dxa"/>
            <w:noWrap/>
            <w:hideMark/>
          </w:tcPr>
          <w:p w14:paraId="0C8C8BD9" w14:textId="77777777" w:rsidR="00236506" w:rsidRPr="00DE7B59" w:rsidRDefault="00236506" w:rsidP="000905AA">
            <w:pPr>
              <w:pStyle w:val="TAL"/>
              <w:jc w:val="center"/>
              <w:rPr>
                <w:lang w:eastAsia="ko-KR"/>
              </w:rPr>
            </w:pPr>
            <w:r w:rsidRPr="00DE7B59">
              <w:rPr>
                <w:lang w:eastAsia="ko-KR"/>
              </w:rPr>
              <w:t>178</w:t>
            </w:r>
          </w:p>
        </w:tc>
        <w:tc>
          <w:tcPr>
            <w:tcW w:w="1275" w:type="dxa"/>
            <w:noWrap/>
            <w:hideMark/>
          </w:tcPr>
          <w:p w14:paraId="06DDBC1B" w14:textId="77777777" w:rsidR="00236506" w:rsidRPr="00DE7B59" w:rsidRDefault="00236506" w:rsidP="000905AA">
            <w:pPr>
              <w:pStyle w:val="TAL"/>
              <w:jc w:val="center"/>
              <w:rPr>
                <w:lang w:eastAsia="ko-KR"/>
              </w:rPr>
            </w:pPr>
            <w:r w:rsidRPr="00DE7B59">
              <w:rPr>
                <w:lang w:eastAsia="ko-KR"/>
              </w:rPr>
              <w:t>≤ 165183</w:t>
            </w:r>
          </w:p>
        </w:tc>
        <w:tc>
          <w:tcPr>
            <w:tcW w:w="709" w:type="dxa"/>
            <w:noWrap/>
            <w:hideMark/>
          </w:tcPr>
          <w:p w14:paraId="03861B19" w14:textId="77777777" w:rsidR="00236506" w:rsidRPr="00DE7B59" w:rsidRDefault="00236506" w:rsidP="000905AA">
            <w:pPr>
              <w:pStyle w:val="TAL"/>
              <w:jc w:val="center"/>
              <w:rPr>
                <w:lang w:eastAsia="ko-KR"/>
              </w:rPr>
            </w:pPr>
            <w:r w:rsidRPr="00DE7B59">
              <w:rPr>
                <w:lang w:eastAsia="ko-KR"/>
              </w:rPr>
              <w:t>242</w:t>
            </w:r>
          </w:p>
        </w:tc>
        <w:tc>
          <w:tcPr>
            <w:tcW w:w="1132" w:type="dxa"/>
            <w:noWrap/>
            <w:hideMark/>
          </w:tcPr>
          <w:p w14:paraId="4ACA45E7" w14:textId="77777777" w:rsidR="00236506" w:rsidRPr="00DE7B59" w:rsidRDefault="00236506" w:rsidP="000905AA">
            <w:pPr>
              <w:pStyle w:val="TAL"/>
              <w:jc w:val="center"/>
              <w:rPr>
                <w:lang w:eastAsia="ko-KR"/>
              </w:rPr>
            </w:pPr>
            <w:r w:rsidRPr="00DE7B59">
              <w:rPr>
                <w:lang w:eastAsia="ko-KR"/>
              </w:rPr>
              <w:t>≤ 580929</w:t>
            </w:r>
          </w:p>
        </w:tc>
      </w:tr>
      <w:tr w:rsidR="00236506" w:rsidRPr="00DE7B59" w14:paraId="0D5D15D9" w14:textId="77777777" w:rsidTr="000905AA">
        <w:trPr>
          <w:jc w:val="center"/>
        </w:trPr>
        <w:tc>
          <w:tcPr>
            <w:tcW w:w="719" w:type="dxa"/>
            <w:noWrap/>
            <w:hideMark/>
          </w:tcPr>
          <w:p w14:paraId="11AD96D0" w14:textId="77777777" w:rsidR="00236506" w:rsidRPr="00DE7B59" w:rsidRDefault="00236506" w:rsidP="000905AA">
            <w:pPr>
              <w:pStyle w:val="TAL"/>
              <w:jc w:val="center"/>
              <w:rPr>
                <w:lang w:eastAsia="ko-KR"/>
              </w:rPr>
            </w:pPr>
            <w:r w:rsidRPr="00DE7B59">
              <w:rPr>
                <w:lang w:eastAsia="ko-KR"/>
              </w:rPr>
              <w:t>51</w:t>
            </w:r>
          </w:p>
        </w:tc>
        <w:tc>
          <w:tcPr>
            <w:tcW w:w="1827" w:type="dxa"/>
            <w:noWrap/>
            <w:hideMark/>
          </w:tcPr>
          <w:p w14:paraId="4B7F6727" w14:textId="77777777" w:rsidR="00236506" w:rsidRPr="00DE7B59" w:rsidRDefault="00236506" w:rsidP="000905AA">
            <w:pPr>
              <w:pStyle w:val="TAL"/>
              <w:jc w:val="center"/>
              <w:rPr>
                <w:lang w:eastAsia="ko-KR"/>
              </w:rPr>
            </w:pPr>
            <w:r w:rsidRPr="00DE7B59">
              <w:rPr>
                <w:lang w:eastAsia="ko-KR"/>
              </w:rPr>
              <w:t>≤ 13620</w:t>
            </w:r>
          </w:p>
        </w:tc>
        <w:tc>
          <w:tcPr>
            <w:tcW w:w="992" w:type="dxa"/>
            <w:noWrap/>
            <w:hideMark/>
          </w:tcPr>
          <w:p w14:paraId="71A528D8" w14:textId="77777777" w:rsidR="00236506" w:rsidRPr="00DE7B59" w:rsidRDefault="00236506" w:rsidP="000905AA">
            <w:pPr>
              <w:pStyle w:val="TAL"/>
              <w:jc w:val="center"/>
              <w:rPr>
                <w:lang w:eastAsia="ko-KR"/>
              </w:rPr>
            </w:pPr>
            <w:r w:rsidRPr="00DE7B59">
              <w:rPr>
                <w:lang w:eastAsia="ko-KR"/>
              </w:rPr>
              <w:t>115</w:t>
            </w:r>
          </w:p>
        </w:tc>
        <w:tc>
          <w:tcPr>
            <w:tcW w:w="1276" w:type="dxa"/>
            <w:noWrap/>
            <w:hideMark/>
          </w:tcPr>
          <w:p w14:paraId="681CD2F6" w14:textId="77777777" w:rsidR="00236506" w:rsidRPr="00DE7B59" w:rsidRDefault="00236506" w:rsidP="000905AA">
            <w:pPr>
              <w:pStyle w:val="TAL"/>
              <w:jc w:val="center"/>
              <w:rPr>
                <w:lang w:eastAsia="ko-KR"/>
              </w:rPr>
            </w:pPr>
            <w:r w:rsidRPr="00DE7B59">
              <w:rPr>
                <w:lang w:eastAsia="ko-KR"/>
              </w:rPr>
              <w:t>≤ 47900</w:t>
            </w:r>
          </w:p>
        </w:tc>
        <w:tc>
          <w:tcPr>
            <w:tcW w:w="853" w:type="dxa"/>
            <w:noWrap/>
            <w:hideMark/>
          </w:tcPr>
          <w:p w14:paraId="34D6282C" w14:textId="77777777" w:rsidR="00236506" w:rsidRPr="00DE7B59" w:rsidRDefault="00236506" w:rsidP="000905AA">
            <w:pPr>
              <w:pStyle w:val="TAL"/>
              <w:jc w:val="center"/>
              <w:rPr>
                <w:lang w:eastAsia="ko-KR"/>
              </w:rPr>
            </w:pPr>
            <w:r w:rsidRPr="00DE7B59">
              <w:rPr>
                <w:lang w:eastAsia="ko-KR"/>
              </w:rPr>
              <w:t>179</w:t>
            </w:r>
          </w:p>
        </w:tc>
        <w:tc>
          <w:tcPr>
            <w:tcW w:w="1275" w:type="dxa"/>
            <w:noWrap/>
            <w:hideMark/>
          </w:tcPr>
          <w:p w14:paraId="16CFDCAE" w14:textId="77777777" w:rsidR="00236506" w:rsidRPr="00DE7B59" w:rsidRDefault="00236506" w:rsidP="000905AA">
            <w:pPr>
              <w:pStyle w:val="TAL"/>
              <w:jc w:val="center"/>
              <w:rPr>
                <w:lang w:eastAsia="ko-KR"/>
              </w:rPr>
            </w:pPr>
            <w:r w:rsidRPr="00DE7B59">
              <w:rPr>
                <w:lang w:eastAsia="ko-KR"/>
              </w:rPr>
              <w:t>≤ 168461</w:t>
            </w:r>
          </w:p>
        </w:tc>
        <w:tc>
          <w:tcPr>
            <w:tcW w:w="709" w:type="dxa"/>
            <w:noWrap/>
            <w:hideMark/>
          </w:tcPr>
          <w:p w14:paraId="3F51B7A2" w14:textId="77777777" w:rsidR="00236506" w:rsidRPr="00DE7B59" w:rsidRDefault="00236506" w:rsidP="000905AA">
            <w:pPr>
              <w:pStyle w:val="TAL"/>
              <w:jc w:val="center"/>
              <w:rPr>
                <w:lang w:eastAsia="ko-KR"/>
              </w:rPr>
            </w:pPr>
            <w:r w:rsidRPr="00DE7B59">
              <w:rPr>
                <w:lang w:eastAsia="ko-KR"/>
              </w:rPr>
              <w:t>243</w:t>
            </w:r>
          </w:p>
        </w:tc>
        <w:tc>
          <w:tcPr>
            <w:tcW w:w="1132" w:type="dxa"/>
            <w:noWrap/>
            <w:hideMark/>
          </w:tcPr>
          <w:p w14:paraId="3CFE9313" w14:textId="77777777" w:rsidR="00236506" w:rsidRPr="00DE7B59" w:rsidRDefault="00236506" w:rsidP="000905AA">
            <w:pPr>
              <w:pStyle w:val="TAL"/>
              <w:jc w:val="center"/>
              <w:rPr>
                <w:lang w:eastAsia="ko-KR"/>
              </w:rPr>
            </w:pPr>
            <w:r w:rsidRPr="00DE7B59">
              <w:rPr>
                <w:lang w:eastAsia="ko-KR"/>
              </w:rPr>
              <w:t>≤ 592457</w:t>
            </w:r>
          </w:p>
        </w:tc>
      </w:tr>
      <w:tr w:rsidR="00236506" w:rsidRPr="00DE7B59" w14:paraId="6AE12DBA" w14:textId="77777777" w:rsidTr="000905AA">
        <w:trPr>
          <w:jc w:val="center"/>
        </w:trPr>
        <w:tc>
          <w:tcPr>
            <w:tcW w:w="719" w:type="dxa"/>
            <w:noWrap/>
            <w:hideMark/>
          </w:tcPr>
          <w:p w14:paraId="471BE66C" w14:textId="77777777" w:rsidR="00236506" w:rsidRPr="00DE7B59" w:rsidRDefault="00236506" w:rsidP="000905AA">
            <w:pPr>
              <w:pStyle w:val="TAL"/>
              <w:jc w:val="center"/>
              <w:rPr>
                <w:lang w:eastAsia="ko-KR"/>
              </w:rPr>
            </w:pPr>
            <w:r w:rsidRPr="00DE7B59">
              <w:rPr>
                <w:lang w:eastAsia="ko-KR"/>
              </w:rPr>
              <w:t>52</w:t>
            </w:r>
          </w:p>
        </w:tc>
        <w:tc>
          <w:tcPr>
            <w:tcW w:w="1827" w:type="dxa"/>
            <w:noWrap/>
            <w:hideMark/>
          </w:tcPr>
          <w:p w14:paraId="146386BE" w14:textId="77777777" w:rsidR="00236506" w:rsidRPr="00DE7B59" w:rsidRDefault="00236506" w:rsidP="000905AA">
            <w:pPr>
              <w:pStyle w:val="TAL"/>
              <w:jc w:val="center"/>
              <w:rPr>
                <w:lang w:eastAsia="ko-KR"/>
              </w:rPr>
            </w:pPr>
            <w:r w:rsidRPr="00DE7B59">
              <w:rPr>
                <w:lang w:eastAsia="ko-KR"/>
              </w:rPr>
              <w:t>≤ 13890</w:t>
            </w:r>
          </w:p>
        </w:tc>
        <w:tc>
          <w:tcPr>
            <w:tcW w:w="992" w:type="dxa"/>
            <w:noWrap/>
            <w:hideMark/>
          </w:tcPr>
          <w:p w14:paraId="4934E1C4" w14:textId="77777777" w:rsidR="00236506" w:rsidRPr="00DE7B59" w:rsidRDefault="00236506" w:rsidP="000905AA">
            <w:pPr>
              <w:pStyle w:val="TAL"/>
              <w:jc w:val="center"/>
              <w:rPr>
                <w:lang w:eastAsia="ko-KR"/>
              </w:rPr>
            </w:pPr>
            <w:r w:rsidRPr="00DE7B59">
              <w:rPr>
                <w:lang w:eastAsia="ko-KR"/>
              </w:rPr>
              <w:t>116</w:t>
            </w:r>
          </w:p>
        </w:tc>
        <w:tc>
          <w:tcPr>
            <w:tcW w:w="1276" w:type="dxa"/>
            <w:noWrap/>
            <w:hideMark/>
          </w:tcPr>
          <w:p w14:paraId="0CC605A1" w14:textId="77777777" w:rsidR="00236506" w:rsidRPr="00DE7B59" w:rsidRDefault="00236506" w:rsidP="000905AA">
            <w:pPr>
              <w:pStyle w:val="TAL"/>
              <w:jc w:val="center"/>
              <w:rPr>
                <w:lang w:eastAsia="ko-KR"/>
              </w:rPr>
            </w:pPr>
            <w:r w:rsidRPr="00DE7B59">
              <w:rPr>
                <w:lang w:eastAsia="ko-KR"/>
              </w:rPr>
              <w:t>≤ 48851</w:t>
            </w:r>
          </w:p>
        </w:tc>
        <w:tc>
          <w:tcPr>
            <w:tcW w:w="853" w:type="dxa"/>
            <w:noWrap/>
            <w:hideMark/>
          </w:tcPr>
          <w:p w14:paraId="23D2BAC5" w14:textId="77777777" w:rsidR="00236506" w:rsidRPr="00DE7B59" w:rsidRDefault="00236506" w:rsidP="000905AA">
            <w:pPr>
              <w:pStyle w:val="TAL"/>
              <w:jc w:val="center"/>
              <w:rPr>
                <w:lang w:eastAsia="ko-KR"/>
              </w:rPr>
            </w:pPr>
            <w:r w:rsidRPr="00DE7B59">
              <w:rPr>
                <w:lang w:eastAsia="ko-KR"/>
              </w:rPr>
              <w:t>180</w:t>
            </w:r>
          </w:p>
        </w:tc>
        <w:tc>
          <w:tcPr>
            <w:tcW w:w="1275" w:type="dxa"/>
            <w:noWrap/>
            <w:hideMark/>
          </w:tcPr>
          <w:p w14:paraId="6653E3C4" w14:textId="77777777" w:rsidR="00236506" w:rsidRPr="00DE7B59" w:rsidRDefault="00236506" w:rsidP="000905AA">
            <w:pPr>
              <w:pStyle w:val="TAL"/>
              <w:jc w:val="center"/>
              <w:rPr>
                <w:lang w:eastAsia="ko-KR"/>
              </w:rPr>
            </w:pPr>
            <w:r w:rsidRPr="00DE7B59">
              <w:rPr>
                <w:lang w:eastAsia="ko-KR"/>
              </w:rPr>
              <w:t>≤ 171804</w:t>
            </w:r>
          </w:p>
        </w:tc>
        <w:tc>
          <w:tcPr>
            <w:tcW w:w="709" w:type="dxa"/>
            <w:noWrap/>
            <w:hideMark/>
          </w:tcPr>
          <w:p w14:paraId="3B55CBFE" w14:textId="77777777" w:rsidR="00236506" w:rsidRPr="00DE7B59" w:rsidRDefault="00236506" w:rsidP="000905AA">
            <w:pPr>
              <w:pStyle w:val="TAL"/>
              <w:jc w:val="center"/>
              <w:rPr>
                <w:lang w:eastAsia="ko-KR"/>
              </w:rPr>
            </w:pPr>
            <w:r w:rsidRPr="00DE7B59">
              <w:rPr>
                <w:lang w:eastAsia="ko-KR"/>
              </w:rPr>
              <w:t>244</w:t>
            </w:r>
          </w:p>
        </w:tc>
        <w:tc>
          <w:tcPr>
            <w:tcW w:w="1132" w:type="dxa"/>
            <w:noWrap/>
            <w:hideMark/>
          </w:tcPr>
          <w:p w14:paraId="657F976D" w14:textId="77777777" w:rsidR="00236506" w:rsidRPr="00DE7B59" w:rsidRDefault="00236506" w:rsidP="000905AA">
            <w:pPr>
              <w:pStyle w:val="TAL"/>
              <w:jc w:val="center"/>
              <w:rPr>
                <w:lang w:eastAsia="ko-KR"/>
              </w:rPr>
            </w:pPr>
            <w:r w:rsidRPr="00DE7B59">
              <w:rPr>
                <w:lang w:eastAsia="ko-KR"/>
              </w:rPr>
              <w:t>≤ 604213</w:t>
            </w:r>
          </w:p>
        </w:tc>
      </w:tr>
      <w:tr w:rsidR="00236506" w:rsidRPr="00DE7B59" w14:paraId="7777CE34" w14:textId="77777777" w:rsidTr="000905AA">
        <w:trPr>
          <w:jc w:val="center"/>
        </w:trPr>
        <w:tc>
          <w:tcPr>
            <w:tcW w:w="719" w:type="dxa"/>
            <w:noWrap/>
            <w:hideMark/>
          </w:tcPr>
          <w:p w14:paraId="5BA41F72" w14:textId="77777777" w:rsidR="00236506" w:rsidRPr="00DE7B59" w:rsidRDefault="00236506" w:rsidP="000905AA">
            <w:pPr>
              <w:pStyle w:val="TAL"/>
              <w:jc w:val="center"/>
              <w:rPr>
                <w:lang w:eastAsia="ko-KR"/>
              </w:rPr>
            </w:pPr>
            <w:r w:rsidRPr="00DE7B59">
              <w:rPr>
                <w:lang w:eastAsia="ko-KR"/>
              </w:rPr>
              <w:t>53</w:t>
            </w:r>
          </w:p>
        </w:tc>
        <w:tc>
          <w:tcPr>
            <w:tcW w:w="1827" w:type="dxa"/>
            <w:noWrap/>
            <w:hideMark/>
          </w:tcPr>
          <w:p w14:paraId="42574164" w14:textId="77777777" w:rsidR="00236506" w:rsidRPr="00DE7B59" w:rsidRDefault="00236506" w:rsidP="000905AA">
            <w:pPr>
              <w:pStyle w:val="TAL"/>
              <w:jc w:val="center"/>
              <w:rPr>
                <w:lang w:eastAsia="ko-KR"/>
              </w:rPr>
            </w:pPr>
            <w:r w:rsidRPr="00DE7B59">
              <w:rPr>
                <w:lang w:eastAsia="ko-KR"/>
              </w:rPr>
              <w:t>≤ 14166</w:t>
            </w:r>
          </w:p>
        </w:tc>
        <w:tc>
          <w:tcPr>
            <w:tcW w:w="992" w:type="dxa"/>
            <w:noWrap/>
            <w:hideMark/>
          </w:tcPr>
          <w:p w14:paraId="28745F2A" w14:textId="77777777" w:rsidR="00236506" w:rsidRPr="00DE7B59" w:rsidRDefault="00236506" w:rsidP="000905AA">
            <w:pPr>
              <w:pStyle w:val="TAL"/>
              <w:jc w:val="center"/>
              <w:rPr>
                <w:lang w:eastAsia="ko-KR"/>
              </w:rPr>
            </w:pPr>
            <w:r w:rsidRPr="00DE7B59">
              <w:rPr>
                <w:lang w:eastAsia="ko-KR"/>
              </w:rPr>
              <w:t>117</w:t>
            </w:r>
          </w:p>
        </w:tc>
        <w:tc>
          <w:tcPr>
            <w:tcW w:w="1276" w:type="dxa"/>
            <w:noWrap/>
            <w:hideMark/>
          </w:tcPr>
          <w:p w14:paraId="13738CD3" w14:textId="77777777" w:rsidR="00236506" w:rsidRPr="00DE7B59" w:rsidRDefault="00236506" w:rsidP="000905AA">
            <w:pPr>
              <w:pStyle w:val="TAL"/>
              <w:jc w:val="center"/>
              <w:rPr>
                <w:lang w:eastAsia="ko-KR"/>
              </w:rPr>
            </w:pPr>
            <w:r w:rsidRPr="00DE7B59">
              <w:rPr>
                <w:lang w:eastAsia="ko-KR"/>
              </w:rPr>
              <w:t>≤ 49820</w:t>
            </w:r>
          </w:p>
        </w:tc>
        <w:tc>
          <w:tcPr>
            <w:tcW w:w="853" w:type="dxa"/>
            <w:noWrap/>
            <w:hideMark/>
          </w:tcPr>
          <w:p w14:paraId="52EE47D4" w14:textId="77777777" w:rsidR="00236506" w:rsidRPr="00DE7B59" w:rsidRDefault="00236506" w:rsidP="000905AA">
            <w:pPr>
              <w:pStyle w:val="TAL"/>
              <w:jc w:val="center"/>
              <w:rPr>
                <w:lang w:eastAsia="ko-KR"/>
              </w:rPr>
            </w:pPr>
            <w:r w:rsidRPr="00DE7B59">
              <w:rPr>
                <w:lang w:eastAsia="ko-KR"/>
              </w:rPr>
              <w:t>181</w:t>
            </w:r>
          </w:p>
        </w:tc>
        <w:tc>
          <w:tcPr>
            <w:tcW w:w="1275" w:type="dxa"/>
            <w:noWrap/>
            <w:hideMark/>
          </w:tcPr>
          <w:p w14:paraId="1A466D4E" w14:textId="77777777" w:rsidR="00236506" w:rsidRPr="00DE7B59" w:rsidRDefault="00236506" w:rsidP="000905AA">
            <w:pPr>
              <w:pStyle w:val="TAL"/>
              <w:jc w:val="center"/>
              <w:rPr>
                <w:lang w:eastAsia="ko-KR"/>
              </w:rPr>
            </w:pPr>
            <w:r w:rsidRPr="00DE7B59">
              <w:rPr>
                <w:lang w:eastAsia="ko-KR"/>
              </w:rPr>
              <w:t>≤ 175213</w:t>
            </w:r>
          </w:p>
        </w:tc>
        <w:tc>
          <w:tcPr>
            <w:tcW w:w="709" w:type="dxa"/>
            <w:noWrap/>
            <w:hideMark/>
          </w:tcPr>
          <w:p w14:paraId="1ADC0249" w14:textId="77777777" w:rsidR="00236506" w:rsidRPr="00DE7B59" w:rsidRDefault="00236506" w:rsidP="000905AA">
            <w:pPr>
              <w:pStyle w:val="TAL"/>
              <w:jc w:val="center"/>
              <w:rPr>
                <w:lang w:eastAsia="ko-KR"/>
              </w:rPr>
            </w:pPr>
            <w:r w:rsidRPr="00DE7B59">
              <w:rPr>
                <w:lang w:eastAsia="ko-KR"/>
              </w:rPr>
              <w:t>245</w:t>
            </w:r>
          </w:p>
        </w:tc>
        <w:tc>
          <w:tcPr>
            <w:tcW w:w="1132" w:type="dxa"/>
            <w:noWrap/>
            <w:hideMark/>
          </w:tcPr>
          <w:p w14:paraId="05505FCC" w14:textId="77777777" w:rsidR="00236506" w:rsidRPr="00DE7B59" w:rsidRDefault="00236506" w:rsidP="000905AA">
            <w:pPr>
              <w:pStyle w:val="TAL"/>
              <w:jc w:val="center"/>
              <w:rPr>
                <w:lang w:eastAsia="ko-KR"/>
              </w:rPr>
            </w:pPr>
            <w:r w:rsidRPr="00DE7B59">
              <w:rPr>
                <w:lang w:eastAsia="ko-KR"/>
              </w:rPr>
              <w:t>≤ 616203</w:t>
            </w:r>
          </w:p>
        </w:tc>
      </w:tr>
      <w:tr w:rsidR="00236506" w:rsidRPr="00DE7B59" w14:paraId="641AEA7F" w14:textId="77777777" w:rsidTr="000905AA">
        <w:trPr>
          <w:jc w:val="center"/>
        </w:trPr>
        <w:tc>
          <w:tcPr>
            <w:tcW w:w="719" w:type="dxa"/>
            <w:noWrap/>
            <w:hideMark/>
          </w:tcPr>
          <w:p w14:paraId="4A2E8A77" w14:textId="77777777" w:rsidR="00236506" w:rsidRPr="00DE7B59" w:rsidRDefault="00236506" w:rsidP="000905AA">
            <w:pPr>
              <w:pStyle w:val="TAL"/>
              <w:jc w:val="center"/>
              <w:rPr>
                <w:lang w:eastAsia="ko-KR"/>
              </w:rPr>
            </w:pPr>
            <w:r w:rsidRPr="00DE7B59">
              <w:rPr>
                <w:lang w:eastAsia="ko-KR"/>
              </w:rPr>
              <w:t>54</w:t>
            </w:r>
          </w:p>
        </w:tc>
        <w:tc>
          <w:tcPr>
            <w:tcW w:w="1827" w:type="dxa"/>
            <w:noWrap/>
            <w:hideMark/>
          </w:tcPr>
          <w:p w14:paraId="7682CE85" w14:textId="77777777" w:rsidR="00236506" w:rsidRPr="00DE7B59" w:rsidRDefault="00236506" w:rsidP="000905AA">
            <w:pPr>
              <w:pStyle w:val="TAL"/>
              <w:jc w:val="center"/>
              <w:rPr>
                <w:lang w:eastAsia="ko-KR"/>
              </w:rPr>
            </w:pPr>
            <w:r w:rsidRPr="00DE7B59">
              <w:rPr>
                <w:lang w:eastAsia="ko-KR"/>
              </w:rPr>
              <w:t>≤ 14447</w:t>
            </w:r>
          </w:p>
        </w:tc>
        <w:tc>
          <w:tcPr>
            <w:tcW w:w="992" w:type="dxa"/>
            <w:noWrap/>
            <w:hideMark/>
          </w:tcPr>
          <w:p w14:paraId="1339B59C" w14:textId="77777777" w:rsidR="00236506" w:rsidRPr="00DE7B59" w:rsidRDefault="00236506" w:rsidP="000905AA">
            <w:pPr>
              <w:pStyle w:val="TAL"/>
              <w:jc w:val="center"/>
              <w:rPr>
                <w:lang w:eastAsia="ko-KR"/>
              </w:rPr>
            </w:pPr>
            <w:r w:rsidRPr="00DE7B59">
              <w:rPr>
                <w:lang w:eastAsia="ko-KR"/>
              </w:rPr>
              <w:t>118</w:t>
            </w:r>
          </w:p>
        </w:tc>
        <w:tc>
          <w:tcPr>
            <w:tcW w:w="1276" w:type="dxa"/>
            <w:noWrap/>
            <w:hideMark/>
          </w:tcPr>
          <w:p w14:paraId="27F8EDBA" w14:textId="77777777" w:rsidR="00236506" w:rsidRPr="00DE7B59" w:rsidRDefault="00236506" w:rsidP="000905AA">
            <w:pPr>
              <w:pStyle w:val="TAL"/>
              <w:jc w:val="center"/>
              <w:rPr>
                <w:lang w:eastAsia="ko-KR"/>
              </w:rPr>
            </w:pPr>
            <w:r w:rsidRPr="00DE7B59">
              <w:rPr>
                <w:lang w:eastAsia="ko-KR"/>
              </w:rPr>
              <w:t>≤ 50809</w:t>
            </w:r>
          </w:p>
        </w:tc>
        <w:tc>
          <w:tcPr>
            <w:tcW w:w="853" w:type="dxa"/>
            <w:noWrap/>
            <w:hideMark/>
          </w:tcPr>
          <w:p w14:paraId="13C4BA10" w14:textId="77777777" w:rsidR="00236506" w:rsidRPr="00DE7B59" w:rsidRDefault="00236506" w:rsidP="000905AA">
            <w:pPr>
              <w:pStyle w:val="TAL"/>
              <w:jc w:val="center"/>
              <w:rPr>
                <w:lang w:eastAsia="ko-KR"/>
              </w:rPr>
            </w:pPr>
            <w:r w:rsidRPr="00DE7B59">
              <w:rPr>
                <w:lang w:eastAsia="ko-KR"/>
              </w:rPr>
              <w:t>182</w:t>
            </w:r>
          </w:p>
        </w:tc>
        <w:tc>
          <w:tcPr>
            <w:tcW w:w="1275" w:type="dxa"/>
            <w:noWrap/>
            <w:hideMark/>
          </w:tcPr>
          <w:p w14:paraId="7D22A1D8" w14:textId="77777777" w:rsidR="00236506" w:rsidRPr="00DE7B59" w:rsidRDefault="00236506" w:rsidP="000905AA">
            <w:pPr>
              <w:pStyle w:val="TAL"/>
              <w:jc w:val="center"/>
              <w:rPr>
                <w:lang w:eastAsia="ko-KR"/>
              </w:rPr>
            </w:pPr>
            <w:r w:rsidRPr="00DE7B59">
              <w:rPr>
                <w:lang w:eastAsia="ko-KR"/>
              </w:rPr>
              <w:t>≤ 178690</w:t>
            </w:r>
          </w:p>
        </w:tc>
        <w:tc>
          <w:tcPr>
            <w:tcW w:w="709" w:type="dxa"/>
            <w:noWrap/>
            <w:hideMark/>
          </w:tcPr>
          <w:p w14:paraId="34A7D7DA" w14:textId="77777777" w:rsidR="00236506" w:rsidRPr="00DE7B59" w:rsidRDefault="00236506" w:rsidP="000905AA">
            <w:pPr>
              <w:pStyle w:val="TAL"/>
              <w:jc w:val="center"/>
              <w:rPr>
                <w:lang w:eastAsia="ko-KR"/>
              </w:rPr>
            </w:pPr>
            <w:r w:rsidRPr="00DE7B59">
              <w:rPr>
                <w:lang w:eastAsia="ko-KR"/>
              </w:rPr>
              <w:t>246</w:t>
            </w:r>
          </w:p>
        </w:tc>
        <w:tc>
          <w:tcPr>
            <w:tcW w:w="1132" w:type="dxa"/>
            <w:noWrap/>
            <w:hideMark/>
          </w:tcPr>
          <w:p w14:paraId="26108DC1" w14:textId="77777777" w:rsidR="00236506" w:rsidRPr="00DE7B59" w:rsidRDefault="00236506" w:rsidP="000905AA">
            <w:pPr>
              <w:pStyle w:val="TAL"/>
              <w:jc w:val="center"/>
              <w:rPr>
                <w:lang w:eastAsia="ko-KR"/>
              </w:rPr>
            </w:pPr>
            <w:r w:rsidRPr="00DE7B59">
              <w:rPr>
                <w:lang w:eastAsia="ko-KR"/>
              </w:rPr>
              <w:t>≤ 628431</w:t>
            </w:r>
          </w:p>
        </w:tc>
      </w:tr>
      <w:tr w:rsidR="00236506" w:rsidRPr="00DE7B59" w14:paraId="660652C4" w14:textId="77777777" w:rsidTr="000905AA">
        <w:trPr>
          <w:jc w:val="center"/>
        </w:trPr>
        <w:tc>
          <w:tcPr>
            <w:tcW w:w="719" w:type="dxa"/>
            <w:noWrap/>
            <w:hideMark/>
          </w:tcPr>
          <w:p w14:paraId="77A2EB9E" w14:textId="77777777" w:rsidR="00236506" w:rsidRPr="00DE7B59" w:rsidRDefault="00236506" w:rsidP="000905AA">
            <w:pPr>
              <w:pStyle w:val="TAL"/>
              <w:jc w:val="center"/>
              <w:rPr>
                <w:lang w:eastAsia="ko-KR"/>
              </w:rPr>
            </w:pPr>
            <w:r w:rsidRPr="00DE7B59">
              <w:rPr>
                <w:lang w:eastAsia="ko-KR"/>
              </w:rPr>
              <w:t>55</w:t>
            </w:r>
          </w:p>
        </w:tc>
        <w:tc>
          <w:tcPr>
            <w:tcW w:w="1827" w:type="dxa"/>
            <w:noWrap/>
            <w:hideMark/>
          </w:tcPr>
          <w:p w14:paraId="4035F24D" w14:textId="77777777" w:rsidR="00236506" w:rsidRPr="00DE7B59" w:rsidRDefault="00236506" w:rsidP="000905AA">
            <w:pPr>
              <w:pStyle w:val="TAL"/>
              <w:jc w:val="center"/>
              <w:rPr>
                <w:lang w:eastAsia="ko-KR"/>
              </w:rPr>
            </w:pPr>
            <w:r w:rsidRPr="00DE7B59">
              <w:rPr>
                <w:lang w:eastAsia="ko-KR"/>
              </w:rPr>
              <w:t>≤ 14734</w:t>
            </w:r>
          </w:p>
        </w:tc>
        <w:tc>
          <w:tcPr>
            <w:tcW w:w="992" w:type="dxa"/>
            <w:noWrap/>
            <w:hideMark/>
          </w:tcPr>
          <w:p w14:paraId="709D4F02" w14:textId="77777777" w:rsidR="00236506" w:rsidRPr="00DE7B59" w:rsidRDefault="00236506" w:rsidP="000905AA">
            <w:pPr>
              <w:pStyle w:val="TAL"/>
              <w:jc w:val="center"/>
              <w:rPr>
                <w:lang w:eastAsia="ko-KR"/>
              </w:rPr>
            </w:pPr>
            <w:r w:rsidRPr="00DE7B59">
              <w:rPr>
                <w:lang w:eastAsia="ko-KR"/>
              </w:rPr>
              <w:t>119</w:t>
            </w:r>
          </w:p>
        </w:tc>
        <w:tc>
          <w:tcPr>
            <w:tcW w:w="1276" w:type="dxa"/>
            <w:noWrap/>
            <w:hideMark/>
          </w:tcPr>
          <w:p w14:paraId="5DECF42A" w14:textId="77777777" w:rsidR="00236506" w:rsidRPr="00DE7B59" w:rsidRDefault="00236506" w:rsidP="000905AA">
            <w:pPr>
              <w:pStyle w:val="TAL"/>
              <w:jc w:val="center"/>
              <w:rPr>
                <w:lang w:eastAsia="ko-KR"/>
              </w:rPr>
            </w:pPr>
            <w:r w:rsidRPr="00DE7B59">
              <w:rPr>
                <w:lang w:eastAsia="ko-KR"/>
              </w:rPr>
              <w:t>≤ 51817</w:t>
            </w:r>
          </w:p>
        </w:tc>
        <w:tc>
          <w:tcPr>
            <w:tcW w:w="853" w:type="dxa"/>
            <w:noWrap/>
            <w:hideMark/>
          </w:tcPr>
          <w:p w14:paraId="665FD396" w14:textId="77777777" w:rsidR="00236506" w:rsidRPr="00DE7B59" w:rsidRDefault="00236506" w:rsidP="000905AA">
            <w:pPr>
              <w:pStyle w:val="TAL"/>
              <w:jc w:val="center"/>
              <w:rPr>
                <w:lang w:eastAsia="ko-KR"/>
              </w:rPr>
            </w:pPr>
            <w:r w:rsidRPr="00DE7B59">
              <w:rPr>
                <w:lang w:eastAsia="ko-KR"/>
              </w:rPr>
              <w:t>183</w:t>
            </w:r>
          </w:p>
        </w:tc>
        <w:tc>
          <w:tcPr>
            <w:tcW w:w="1275" w:type="dxa"/>
            <w:noWrap/>
            <w:hideMark/>
          </w:tcPr>
          <w:p w14:paraId="054503A7" w14:textId="77777777" w:rsidR="00236506" w:rsidRPr="00DE7B59" w:rsidRDefault="00236506" w:rsidP="000905AA">
            <w:pPr>
              <w:pStyle w:val="TAL"/>
              <w:jc w:val="center"/>
              <w:rPr>
                <w:lang w:eastAsia="ko-KR"/>
              </w:rPr>
            </w:pPr>
            <w:r w:rsidRPr="00DE7B59">
              <w:rPr>
                <w:lang w:eastAsia="ko-KR"/>
              </w:rPr>
              <w:t>≤ 182236</w:t>
            </w:r>
          </w:p>
        </w:tc>
        <w:tc>
          <w:tcPr>
            <w:tcW w:w="709" w:type="dxa"/>
            <w:noWrap/>
            <w:hideMark/>
          </w:tcPr>
          <w:p w14:paraId="43A9CF32" w14:textId="77777777" w:rsidR="00236506" w:rsidRPr="00DE7B59" w:rsidRDefault="00236506" w:rsidP="000905AA">
            <w:pPr>
              <w:pStyle w:val="TAL"/>
              <w:jc w:val="center"/>
              <w:rPr>
                <w:lang w:eastAsia="ko-KR"/>
              </w:rPr>
            </w:pPr>
            <w:r w:rsidRPr="00DE7B59">
              <w:rPr>
                <w:lang w:eastAsia="ko-KR"/>
              </w:rPr>
              <w:t>247</w:t>
            </w:r>
          </w:p>
        </w:tc>
        <w:tc>
          <w:tcPr>
            <w:tcW w:w="1132" w:type="dxa"/>
            <w:noWrap/>
            <w:hideMark/>
          </w:tcPr>
          <w:p w14:paraId="647E8D79" w14:textId="77777777" w:rsidR="00236506" w:rsidRPr="00DE7B59" w:rsidRDefault="00236506" w:rsidP="000905AA">
            <w:pPr>
              <w:pStyle w:val="TAL"/>
              <w:jc w:val="center"/>
              <w:rPr>
                <w:lang w:eastAsia="ko-KR"/>
              </w:rPr>
            </w:pPr>
            <w:r w:rsidRPr="00DE7B59">
              <w:rPr>
                <w:lang w:eastAsia="ko-KR"/>
              </w:rPr>
              <w:t>≤ 640902</w:t>
            </w:r>
          </w:p>
        </w:tc>
      </w:tr>
      <w:tr w:rsidR="00236506" w:rsidRPr="00DE7B59" w14:paraId="7FB2BA85" w14:textId="77777777" w:rsidTr="000905AA">
        <w:trPr>
          <w:jc w:val="center"/>
        </w:trPr>
        <w:tc>
          <w:tcPr>
            <w:tcW w:w="719" w:type="dxa"/>
            <w:noWrap/>
            <w:hideMark/>
          </w:tcPr>
          <w:p w14:paraId="1BA2140E" w14:textId="77777777" w:rsidR="00236506" w:rsidRPr="00DE7B59" w:rsidRDefault="00236506" w:rsidP="000905AA">
            <w:pPr>
              <w:pStyle w:val="TAL"/>
              <w:jc w:val="center"/>
              <w:rPr>
                <w:lang w:eastAsia="ko-KR"/>
              </w:rPr>
            </w:pPr>
            <w:r w:rsidRPr="00DE7B59">
              <w:rPr>
                <w:lang w:eastAsia="ko-KR"/>
              </w:rPr>
              <w:t>56</w:t>
            </w:r>
          </w:p>
        </w:tc>
        <w:tc>
          <w:tcPr>
            <w:tcW w:w="1827" w:type="dxa"/>
            <w:noWrap/>
            <w:hideMark/>
          </w:tcPr>
          <w:p w14:paraId="33E81150" w14:textId="77777777" w:rsidR="00236506" w:rsidRPr="00DE7B59" w:rsidRDefault="00236506" w:rsidP="000905AA">
            <w:pPr>
              <w:pStyle w:val="TAL"/>
              <w:jc w:val="center"/>
              <w:rPr>
                <w:lang w:eastAsia="ko-KR"/>
              </w:rPr>
            </w:pPr>
            <w:r w:rsidRPr="00DE7B59">
              <w:rPr>
                <w:lang w:eastAsia="ko-KR"/>
              </w:rPr>
              <w:t>≤ 15026</w:t>
            </w:r>
          </w:p>
        </w:tc>
        <w:tc>
          <w:tcPr>
            <w:tcW w:w="992" w:type="dxa"/>
            <w:noWrap/>
            <w:hideMark/>
          </w:tcPr>
          <w:p w14:paraId="68ECF4B0" w14:textId="77777777" w:rsidR="00236506" w:rsidRPr="00DE7B59" w:rsidRDefault="00236506" w:rsidP="000905AA">
            <w:pPr>
              <w:pStyle w:val="TAL"/>
              <w:jc w:val="center"/>
              <w:rPr>
                <w:lang w:eastAsia="ko-KR"/>
              </w:rPr>
            </w:pPr>
            <w:r w:rsidRPr="00DE7B59">
              <w:rPr>
                <w:lang w:eastAsia="ko-KR"/>
              </w:rPr>
              <w:t>120</w:t>
            </w:r>
          </w:p>
        </w:tc>
        <w:tc>
          <w:tcPr>
            <w:tcW w:w="1276" w:type="dxa"/>
            <w:noWrap/>
            <w:hideMark/>
          </w:tcPr>
          <w:p w14:paraId="657400D7" w14:textId="77777777" w:rsidR="00236506" w:rsidRPr="00DE7B59" w:rsidRDefault="00236506" w:rsidP="000905AA">
            <w:pPr>
              <w:pStyle w:val="TAL"/>
              <w:jc w:val="center"/>
              <w:rPr>
                <w:lang w:eastAsia="ko-KR"/>
              </w:rPr>
            </w:pPr>
            <w:r w:rsidRPr="00DE7B59">
              <w:rPr>
                <w:lang w:eastAsia="ko-KR"/>
              </w:rPr>
              <w:t>≤ 52846</w:t>
            </w:r>
          </w:p>
        </w:tc>
        <w:tc>
          <w:tcPr>
            <w:tcW w:w="853" w:type="dxa"/>
            <w:noWrap/>
            <w:hideMark/>
          </w:tcPr>
          <w:p w14:paraId="2E513071" w14:textId="77777777" w:rsidR="00236506" w:rsidRPr="00DE7B59" w:rsidRDefault="00236506" w:rsidP="000905AA">
            <w:pPr>
              <w:pStyle w:val="TAL"/>
              <w:jc w:val="center"/>
              <w:rPr>
                <w:lang w:eastAsia="ko-KR"/>
              </w:rPr>
            </w:pPr>
            <w:r w:rsidRPr="00DE7B59">
              <w:rPr>
                <w:lang w:eastAsia="ko-KR"/>
              </w:rPr>
              <w:t>184</w:t>
            </w:r>
          </w:p>
        </w:tc>
        <w:tc>
          <w:tcPr>
            <w:tcW w:w="1275" w:type="dxa"/>
            <w:noWrap/>
            <w:hideMark/>
          </w:tcPr>
          <w:p w14:paraId="7BBC2DF2" w14:textId="77777777" w:rsidR="00236506" w:rsidRPr="00DE7B59" w:rsidRDefault="00236506" w:rsidP="000905AA">
            <w:pPr>
              <w:pStyle w:val="TAL"/>
              <w:jc w:val="center"/>
              <w:rPr>
                <w:lang w:eastAsia="ko-KR"/>
              </w:rPr>
            </w:pPr>
            <w:r w:rsidRPr="00DE7B59">
              <w:rPr>
                <w:lang w:eastAsia="ko-KR"/>
              </w:rPr>
              <w:t>≤ 185852</w:t>
            </w:r>
          </w:p>
        </w:tc>
        <w:tc>
          <w:tcPr>
            <w:tcW w:w="709" w:type="dxa"/>
            <w:noWrap/>
            <w:hideMark/>
          </w:tcPr>
          <w:p w14:paraId="7D3BA761" w14:textId="77777777" w:rsidR="00236506" w:rsidRPr="00DE7B59" w:rsidRDefault="00236506" w:rsidP="000905AA">
            <w:pPr>
              <w:pStyle w:val="TAL"/>
              <w:jc w:val="center"/>
              <w:rPr>
                <w:lang w:eastAsia="ko-KR"/>
              </w:rPr>
            </w:pPr>
            <w:r w:rsidRPr="00DE7B59">
              <w:rPr>
                <w:lang w:eastAsia="ko-KR"/>
              </w:rPr>
              <w:t>248</w:t>
            </w:r>
          </w:p>
        </w:tc>
        <w:tc>
          <w:tcPr>
            <w:tcW w:w="1132" w:type="dxa"/>
            <w:noWrap/>
            <w:hideMark/>
          </w:tcPr>
          <w:p w14:paraId="749127DA" w14:textId="77777777" w:rsidR="00236506" w:rsidRPr="00DE7B59" w:rsidRDefault="00236506" w:rsidP="000905AA">
            <w:pPr>
              <w:pStyle w:val="TAL"/>
              <w:jc w:val="center"/>
              <w:rPr>
                <w:lang w:eastAsia="ko-KR"/>
              </w:rPr>
            </w:pPr>
            <w:r w:rsidRPr="00DE7B59">
              <w:rPr>
                <w:lang w:eastAsia="ko-KR"/>
              </w:rPr>
              <w:t>≤ 653620</w:t>
            </w:r>
          </w:p>
        </w:tc>
      </w:tr>
      <w:tr w:rsidR="00236506" w:rsidRPr="00DE7B59" w14:paraId="38A70659" w14:textId="77777777" w:rsidTr="000905AA">
        <w:trPr>
          <w:jc w:val="center"/>
        </w:trPr>
        <w:tc>
          <w:tcPr>
            <w:tcW w:w="719" w:type="dxa"/>
            <w:noWrap/>
            <w:hideMark/>
          </w:tcPr>
          <w:p w14:paraId="06AA88EA" w14:textId="77777777" w:rsidR="00236506" w:rsidRPr="00DE7B59" w:rsidRDefault="00236506" w:rsidP="000905AA">
            <w:pPr>
              <w:pStyle w:val="TAL"/>
              <w:jc w:val="center"/>
              <w:rPr>
                <w:lang w:eastAsia="ko-KR"/>
              </w:rPr>
            </w:pPr>
            <w:r w:rsidRPr="00DE7B59">
              <w:rPr>
                <w:lang w:eastAsia="ko-KR"/>
              </w:rPr>
              <w:t>57</w:t>
            </w:r>
          </w:p>
        </w:tc>
        <w:tc>
          <w:tcPr>
            <w:tcW w:w="1827" w:type="dxa"/>
            <w:noWrap/>
            <w:hideMark/>
          </w:tcPr>
          <w:p w14:paraId="57533194" w14:textId="77777777" w:rsidR="00236506" w:rsidRPr="00DE7B59" w:rsidRDefault="00236506" w:rsidP="000905AA">
            <w:pPr>
              <w:pStyle w:val="TAL"/>
              <w:jc w:val="center"/>
              <w:rPr>
                <w:lang w:eastAsia="ko-KR"/>
              </w:rPr>
            </w:pPr>
            <w:r w:rsidRPr="00DE7B59">
              <w:rPr>
                <w:lang w:eastAsia="ko-KR"/>
              </w:rPr>
              <w:t>≤ 15324</w:t>
            </w:r>
          </w:p>
        </w:tc>
        <w:tc>
          <w:tcPr>
            <w:tcW w:w="992" w:type="dxa"/>
            <w:noWrap/>
            <w:hideMark/>
          </w:tcPr>
          <w:p w14:paraId="2DA1D9ED" w14:textId="77777777" w:rsidR="00236506" w:rsidRPr="00DE7B59" w:rsidRDefault="00236506" w:rsidP="000905AA">
            <w:pPr>
              <w:pStyle w:val="TAL"/>
              <w:jc w:val="center"/>
              <w:rPr>
                <w:lang w:eastAsia="ko-KR"/>
              </w:rPr>
            </w:pPr>
            <w:r w:rsidRPr="00DE7B59">
              <w:rPr>
                <w:lang w:eastAsia="ko-KR"/>
              </w:rPr>
              <w:t>121</w:t>
            </w:r>
          </w:p>
        </w:tc>
        <w:tc>
          <w:tcPr>
            <w:tcW w:w="1276" w:type="dxa"/>
            <w:noWrap/>
            <w:hideMark/>
          </w:tcPr>
          <w:p w14:paraId="353226CD" w14:textId="77777777" w:rsidR="00236506" w:rsidRPr="00DE7B59" w:rsidRDefault="00236506" w:rsidP="000905AA">
            <w:pPr>
              <w:pStyle w:val="TAL"/>
              <w:jc w:val="center"/>
              <w:rPr>
                <w:lang w:eastAsia="ko-KR"/>
              </w:rPr>
            </w:pPr>
            <w:r w:rsidRPr="00DE7B59">
              <w:rPr>
                <w:lang w:eastAsia="ko-KR"/>
              </w:rPr>
              <w:t>≤ 53894</w:t>
            </w:r>
          </w:p>
        </w:tc>
        <w:tc>
          <w:tcPr>
            <w:tcW w:w="853" w:type="dxa"/>
            <w:noWrap/>
            <w:hideMark/>
          </w:tcPr>
          <w:p w14:paraId="600747CF" w14:textId="77777777" w:rsidR="00236506" w:rsidRPr="00DE7B59" w:rsidRDefault="00236506" w:rsidP="000905AA">
            <w:pPr>
              <w:pStyle w:val="TAL"/>
              <w:jc w:val="center"/>
              <w:rPr>
                <w:lang w:eastAsia="ko-KR"/>
              </w:rPr>
            </w:pPr>
            <w:r w:rsidRPr="00DE7B59">
              <w:rPr>
                <w:lang w:eastAsia="ko-KR"/>
              </w:rPr>
              <w:t>185</w:t>
            </w:r>
          </w:p>
        </w:tc>
        <w:tc>
          <w:tcPr>
            <w:tcW w:w="1275" w:type="dxa"/>
            <w:noWrap/>
            <w:hideMark/>
          </w:tcPr>
          <w:p w14:paraId="125AB907" w14:textId="77777777" w:rsidR="00236506" w:rsidRPr="00DE7B59" w:rsidRDefault="00236506" w:rsidP="000905AA">
            <w:pPr>
              <w:pStyle w:val="TAL"/>
              <w:jc w:val="center"/>
              <w:rPr>
                <w:lang w:eastAsia="ko-KR"/>
              </w:rPr>
            </w:pPr>
            <w:r w:rsidRPr="00DE7B59">
              <w:rPr>
                <w:lang w:eastAsia="ko-KR"/>
              </w:rPr>
              <w:t>≤ 189540</w:t>
            </w:r>
          </w:p>
        </w:tc>
        <w:tc>
          <w:tcPr>
            <w:tcW w:w="709" w:type="dxa"/>
            <w:noWrap/>
            <w:hideMark/>
          </w:tcPr>
          <w:p w14:paraId="3D78F971" w14:textId="77777777" w:rsidR="00236506" w:rsidRPr="00DE7B59" w:rsidRDefault="00236506" w:rsidP="000905AA">
            <w:pPr>
              <w:pStyle w:val="TAL"/>
              <w:jc w:val="center"/>
              <w:rPr>
                <w:lang w:eastAsia="ko-KR"/>
              </w:rPr>
            </w:pPr>
            <w:r w:rsidRPr="00DE7B59">
              <w:rPr>
                <w:lang w:eastAsia="ko-KR"/>
              </w:rPr>
              <w:t>249</w:t>
            </w:r>
          </w:p>
        </w:tc>
        <w:tc>
          <w:tcPr>
            <w:tcW w:w="1132" w:type="dxa"/>
            <w:noWrap/>
            <w:hideMark/>
          </w:tcPr>
          <w:p w14:paraId="65062ADB" w14:textId="77777777" w:rsidR="00236506" w:rsidRPr="00DE7B59" w:rsidRDefault="00236506" w:rsidP="000905AA">
            <w:pPr>
              <w:pStyle w:val="TAL"/>
              <w:jc w:val="center"/>
              <w:rPr>
                <w:lang w:eastAsia="ko-KR"/>
              </w:rPr>
            </w:pPr>
            <w:r w:rsidRPr="00DE7B59">
              <w:rPr>
                <w:lang w:eastAsia="ko-KR"/>
              </w:rPr>
              <w:t>≤ 666590</w:t>
            </w:r>
          </w:p>
        </w:tc>
      </w:tr>
      <w:tr w:rsidR="00236506" w:rsidRPr="00DE7B59" w14:paraId="05894A1B" w14:textId="77777777" w:rsidTr="000905AA">
        <w:trPr>
          <w:jc w:val="center"/>
        </w:trPr>
        <w:tc>
          <w:tcPr>
            <w:tcW w:w="719" w:type="dxa"/>
            <w:noWrap/>
            <w:hideMark/>
          </w:tcPr>
          <w:p w14:paraId="7AAB68A8" w14:textId="77777777" w:rsidR="00236506" w:rsidRPr="00DE7B59" w:rsidRDefault="00236506" w:rsidP="000905AA">
            <w:pPr>
              <w:pStyle w:val="TAL"/>
              <w:jc w:val="center"/>
              <w:rPr>
                <w:lang w:eastAsia="ko-KR"/>
              </w:rPr>
            </w:pPr>
            <w:r w:rsidRPr="00DE7B59">
              <w:rPr>
                <w:lang w:eastAsia="ko-KR"/>
              </w:rPr>
              <w:t>58</w:t>
            </w:r>
          </w:p>
        </w:tc>
        <w:tc>
          <w:tcPr>
            <w:tcW w:w="1827" w:type="dxa"/>
            <w:noWrap/>
            <w:hideMark/>
          </w:tcPr>
          <w:p w14:paraId="1CDAFD8E" w14:textId="77777777" w:rsidR="00236506" w:rsidRPr="00DE7B59" w:rsidRDefault="00236506" w:rsidP="000905AA">
            <w:pPr>
              <w:pStyle w:val="TAL"/>
              <w:jc w:val="center"/>
              <w:rPr>
                <w:lang w:eastAsia="ko-KR"/>
              </w:rPr>
            </w:pPr>
            <w:r w:rsidRPr="00DE7B59">
              <w:rPr>
                <w:lang w:eastAsia="ko-KR"/>
              </w:rPr>
              <w:t>≤ 15628</w:t>
            </w:r>
          </w:p>
        </w:tc>
        <w:tc>
          <w:tcPr>
            <w:tcW w:w="992" w:type="dxa"/>
            <w:noWrap/>
            <w:hideMark/>
          </w:tcPr>
          <w:p w14:paraId="183DE244" w14:textId="77777777" w:rsidR="00236506" w:rsidRPr="00DE7B59" w:rsidRDefault="00236506" w:rsidP="000905AA">
            <w:pPr>
              <w:pStyle w:val="TAL"/>
              <w:jc w:val="center"/>
              <w:rPr>
                <w:lang w:eastAsia="ko-KR"/>
              </w:rPr>
            </w:pPr>
            <w:r w:rsidRPr="00DE7B59">
              <w:rPr>
                <w:lang w:eastAsia="ko-KR"/>
              </w:rPr>
              <w:t>122</w:t>
            </w:r>
          </w:p>
        </w:tc>
        <w:tc>
          <w:tcPr>
            <w:tcW w:w="1276" w:type="dxa"/>
            <w:noWrap/>
            <w:hideMark/>
          </w:tcPr>
          <w:p w14:paraId="191E0E97" w14:textId="77777777" w:rsidR="00236506" w:rsidRPr="00DE7B59" w:rsidRDefault="00236506" w:rsidP="000905AA">
            <w:pPr>
              <w:pStyle w:val="TAL"/>
              <w:jc w:val="center"/>
              <w:rPr>
                <w:lang w:eastAsia="ko-KR"/>
              </w:rPr>
            </w:pPr>
            <w:r w:rsidRPr="00DE7B59">
              <w:rPr>
                <w:lang w:eastAsia="ko-KR"/>
              </w:rPr>
              <w:t>≤ 54964</w:t>
            </w:r>
          </w:p>
        </w:tc>
        <w:tc>
          <w:tcPr>
            <w:tcW w:w="853" w:type="dxa"/>
            <w:noWrap/>
            <w:hideMark/>
          </w:tcPr>
          <w:p w14:paraId="31228010" w14:textId="77777777" w:rsidR="00236506" w:rsidRPr="00DE7B59" w:rsidRDefault="00236506" w:rsidP="000905AA">
            <w:pPr>
              <w:pStyle w:val="TAL"/>
              <w:jc w:val="center"/>
              <w:rPr>
                <w:lang w:eastAsia="ko-KR"/>
              </w:rPr>
            </w:pPr>
            <w:r w:rsidRPr="00DE7B59">
              <w:rPr>
                <w:lang w:eastAsia="ko-KR"/>
              </w:rPr>
              <w:t>186</w:t>
            </w:r>
          </w:p>
        </w:tc>
        <w:tc>
          <w:tcPr>
            <w:tcW w:w="1275" w:type="dxa"/>
            <w:noWrap/>
            <w:hideMark/>
          </w:tcPr>
          <w:p w14:paraId="1397AB0D" w14:textId="77777777" w:rsidR="00236506" w:rsidRPr="00DE7B59" w:rsidRDefault="00236506" w:rsidP="000905AA">
            <w:pPr>
              <w:pStyle w:val="TAL"/>
              <w:jc w:val="center"/>
              <w:rPr>
                <w:lang w:eastAsia="ko-KR"/>
              </w:rPr>
            </w:pPr>
            <w:r w:rsidRPr="00DE7B59">
              <w:rPr>
                <w:lang w:eastAsia="ko-KR"/>
              </w:rPr>
              <w:t>≤ 193302</w:t>
            </w:r>
          </w:p>
        </w:tc>
        <w:tc>
          <w:tcPr>
            <w:tcW w:w="709" w:type="dxa"/>
            <w:noWrap/>
            <w:hideMark/>
          </w:tcPr>
          <w:p w14:paraId="3C89BEE8" w14:textId="77777777" w:rsidR="00236506" w:rsidRPr="00DE7B59" w:rsidRDefault="00236506" w:rsidP="000905AA">
            <w:pPr>
              <w:pStyle w:val="TAL"/>
              <w:jc w:val="center"/>
              <w:rPr>
                <w:lang w:eastAsia="ko-KR"/>
              </w:rPr>
            </w:pPr>
            <w:r w:rsidRPr="00DE7B59">
              <w:rPr>
                <w:lang w:eastAsia="ko-KR"/>
              </w:rPr>
              <w:t>250</w:t>
            </w:r>
          </w:p>
        </w:tc>
        <w:tc>
          <w:tcPr>
            <w:tcW w:w="1132" w:type="dxa"/>
            <w:noWrap/>
            <w:hideMark/>
          </w:tcPr>
          <w:p w14:paraId="0B6D9211" w14:textId="77777777" w:rsidR="00236506" w:rsidRPr="00DE7B59" w:rsidRDefault="00236506" w:rsidP="000905AA">
            <w:pPr>
              <w:pStyle w:val="TAL"/>
              <w:jc w:val="center"/>
              <w:rPr>
                <w:lang w:eastAsia="ko-KR"/>
              </w:rPr>
            </w:pPr>
            <w:r w:rsidRPr="00DE7B59">
              <w:rPr>
                <w:lang w:eastAsia="ko-KR"/>
              </w:rPr>
              <w:t>≤ 679818</w:t>
            </w:r>
          </w:p>
        </w:tc>
      </w:tr>
      <w:tr w:rsidR="00236506" w:rsidRPr="00DE7B59" w14:paraId="4E8DDE19" w14:textId="77777777" w:rsidTr="000905AA">
        <w:trPr>
          <w:jc w:val="center"/>
        </w:trPr>
        <w:tc>
          <w:tcPr>
            <w:tcW w:w="719" w:type="dxa"/>
            <w:noWrap/>
            <w:hideMark/>
          </w:tcPr>
          <w:p w14:paraId="7EEC9C8F" w14:textId="77777777" w:rsidR="00236506" w:rsidRPr="00DE7B59" w:rsidRDefault="00236506" w:rsidP="000905AA">
            <w:pPr>
              <w:pStyle w:val="TAL"/>
              <w:jc w:val="center"/>
              <w:rPr>
                <w:lang w:eastAsia="ko-KR"/>
              </w:rPr>
            </w:pPr>
            <w:r w:rsidRPr="00DE7B59">
              <w:rPr>
                <w:lang w:eastAsia="ko-KR"/>
              </w:rPr>
              <w:t>59</w:t>
            </w:r>
          </w:p>
        </w:tc>
        <w:tc>
          <w:tcPr>
            <w:tcW w:w="1827" w:type="dxa"/>
            <w:noWrap/>
            <w:hideMark/>
          </w:tcPr>
          <w:p w14:paraId="563F2756" w14:textId="77777777" w:rsidR="00236506" w:rsidRPr="00DE7B59" w:rsidRDefault="00236506" w:rsidP="000905AA">
            <w:pPr>
              <w:pStyle w:val="TAL"/>
              <w:jc w:val="center"/>
              <w:rPr>
                <w:lang w:eastAsia="ko-KR"/>
              </w:rPr>
            </w:pPr>
            <w:r w:rsidRPr="00DE7B59">
              <w:rPr>
                <w:lang w:eastAsia="ko-KR"/>
              </w:rPr>
              <w:t>≤ 15938</w:t>
            </w:r>
          </w:p>
        </w:tc>
        <w:tc>
          <w:tcPr>
            <w:tcW w:w="992" w:type="dxa"/>
            <w:noWrap/>
            <w:hideMark/>
          </w:tcPr>
          <w:p w14:paraId="4FD50527" w14:textId="77777777" w:rsidR="00236506" w:rsidRPr="00DE7B59" w:rsidRDefault="00236506" w:rsidP="000905AA">
            <w:pPr>
              <w:pStyle w:val="TAL"/>
              <w:jc w:val="center"/>
              <w:rPr>
                <w:lang w:eastAsia="ko-KR"/>
              </w:rPr>
            </w:pPr>
            <w:r w:rsidRPr="00DE7B59">
              <w:rPr>
                <w:lang w:eastAsia="ko-KR"/>
              </w:rPr>
              <w:t>123</w:t>
            </w:r>
          </w:p>
        </w:tc>
        <w:tc>
          <w:tcPr>
            <w:tcW w:w="1276" w:type="dxa"/>
            <w:noWrap/>
            <w:hideMark/>
          </w:tcPr>
          <w:p w14:paraId="3A338D1F" w14:textId="77777777" w:rsidR="00236506" w:rsidRPr="00DE7B59" w:rsidRDefault="00236506" w:rsidP="000905AA">
            <w:pPr>
              <w:pStyle w:val="TAL"/>
              <w:jc w:val="center"/>
              <w:rPr>
                <w:lang w:eastAsia="ko-KR"/>
              </w:rPr>
            </w:pPr>
            <w:r w:rsidRPr="00DE7B59">
              <w:rPr>
                <w:lang w:eastAsia="ko-KR"/>
              </w:rPr>
              <w:t>≤ 56054</w:t>
            </w:r>
          </w:p>
        </w:tc>
        <w:tc>
          <w:tcPr>
            <w:tcW w:w="853" w:type="dxa"/>
            <w:noWrap/>
            <w:hideMark/>
          </w:tcPr>
          <w:p w14:paraId="66B9C3F0" w14:textId="77777777" w:rsidR="00236506" w:rsidRPr="00DE7B59" w:rsidRDefault="00236506" w:rsidP="000905AA">
            <w:pPr>
              <w:pStyle w:val="TAL"/>
              <w:jc w:val="center"/>
              <w:rPr>
                <w:lang w:eastAsia="ko-KR"/>
              </w:rPr>
            </w:pPr>
            <w:r w:rsidRPr="00DE7B59">
              <w:rPr>
                <w:lang w:eastAsia="ko-KR"/>
              </w:rPr>
              <w:t>187</w:t>
            </w:r>
          </w:p>
        </w:tc>
        <w:tc>
          <w:tcPr>
            <w:tcW w:w="1275" w:type="dxa"/>
            <w:noWrap/>
            <w:hideMark/>
          </w:tcPr>
          <w:p w14:paraId="7F9EBAAE" w14:textId="77777777" w:rsidR="00236506" w:rsidRPr="00DE7B59" w:rsidRDefault="00236506" w:rsidP="000905AA">
            <w:pPr>
              <w:pStyle w:val="TAL"/>
              <w:jc w:val="center"/>
              <w:rPr>
                <w:lang w:eastAsia="ko-KR"/>
              </w:rPr>
            </w:pPr>
            <w:r w:rsidRPr="00DE7B59">
              <w:rPr>
                <w:lang w:eastAsia="ko-KR"/>
              </w:rPr>
              <w:t>≤ 197137</w:t>
            </w:r>
          </w:p>
        </w:tc>
        <w:tc>
          <w:tcPr>
            <w:tcW w:w="709" w:type="dxa"/>
            <w:noWrap/>
            <w:hideMark/>
          </w:tcPr>
          <w:p w14:paraId="076CA604" w14:textId="77777777" w:rsidR="00236506" w:rsidRPr="00DE7B59" w:rsidRDefault="00236506" w:rsidP="000905AA">
            <w:pPr>
              <w:pStyle w:val="TAL"/>
              <w:jc w:val="center"/>
              <w:rPr>
                <w:lang w:eastAsia="ko-KR"/>
              </w:rPr>
            </w:pPr>
            <w:r w:rsidRPr="00DE7B59">
              <w:rPr>
                <w:lang w:eastAsia="ko-KR"/>
              </w:rPr>
              <w:t>251</w:t>
            </w:r>
          </w:p>
        </w:tc>
        <w:tc>
          <w:tcPr>
            <w:tcW w:w="1132" w:type="dxa"/>
            <w:noWrap/>
            <w:hideMark/>
          </w:tcPr>
          <w:p w14:paraId="6E29A438" w14:textId="77777777" w:rsidR="00236506" w:rsidRPr="00DE7B59" w:rsidRDefault="00236506" w:rsidP="000905AA">
            <w:pPr>
              <w:pStyle w:val="TAL"/>
              <w:jc w:val="center"/>
              <w:rPr>
                <w:lang w:eastAsia="ko-KR"/>
              </w:rPr>
            </w:pPr>
            <w:r w:rsidRPr="00DE7B59">
              <w:rPr>
                <w:lang w:eastAsia="ko-KR"/>
              </w:rPr>
              <w:t>≤ 693308</w:t>
            </w:r>
          </w:p>
        </w:tc>
      </w:tr>
      <w:tr w:rsidR="00236506" w:rsidRPr="00DE7B59" w14:paraId="1F12EBB8" w14:textId="77777777" w:rsidTr="000905AA">
        <w:trPr>
          <w:jc w:val="center"/>
        </w:trPr>
        <w:tc>
          <w:tcPr>
            <w:tcW w:w="719" w:type="dxa"/>
            <w:noWrap/>
            <w:hideMark/>
          </w:tcPr>
          <w:p w14:paraId="338E3256" w14:textId="77777777" w:rsidR="00236506" w:rsidRPr="00DE7B59" w:rsidRDefault="00236506" w:rsidP="000905AA">
            <w:pPr>
              <w:pStyle w:val="TAL"/>
              <w:jc w:val="center"/>
              <w:rPr>
                <w:lang w:eastAsia="ko-KR"/>
              </w:rPr>
            </w:pPr>
            <w:r w:rsidRPr="00DE7B59">
              <w:rPr>
                <w:lang w:eastAsia="ko-KR"/>
              </w:rPr>
              <w:t>60</w:t>
            </w:r>
          </w:p>
        </w:tc>
        <w:tc>
          <w:tcPr>
            <w:tcW w:w="1827" w:type="dxa"/>
            <w:noWrap/>
            <w:hideMark/>
          </w:tcPr>
          <w:p w14:paraId="712DCB21" w14:textId="77777777" w:rsidR="00236506" w:rsidRPr="00DE7B59" w:rsidRDefault="00236506" w:rsidP="000905AA">
            <w:pPr>
              <w:pStyle w:val="TAL"/>
              <w:jc w:val="center"/>
              <w:rPr>
                <w:lang w:eastAsia="ko-KR"/>
              </w:rPr>
            </w:pPr>
            <w:r w:rsidRPr="00DE7B59">
              <w:rPr>
                <w:lang w:eastAsia="ko-KR"/>
              </w:rPr>
              <w:t>≤ 16255</w:t>
            </w:r>
          </w:p>
        </w:tc>
        <w:tc>
          <w:tcPr>
            <w:tcW w:w="992" w:type="dxa"/>
            <w:noWrap/>
            <w:hideMark/>
          </w:tcPr>
          <w:p w14:paraId="04D6B28B" w14:textId="77777777" w:rsidR="00236506" w:rsidRPr="00DE7B59" w:rsidRDefault="00236506" w:rsidP="000905AA">
            <w:pPr>
              <w:pStyle w:val="TAL"/>
              <w:jc w:val="center"/>
              <w:rPr>
                <w:lang w:eastAsia="ko-KR"/>
              </w:rPr>
            </w:pPr>
            <w:r w:rsidRPr="00DE7B59">
              <w:rPr>
                <w:lang w:eastAsia="ko-KR"/>
              </w:rPr>
              <w:t>124</w:t>
            </w:r>
          </w:p>
        </w:tc>
        <w:tc>
          <w:tcPr>
            <w:tcW w:w="1276" w:type="dxa"/>
            <w:noWrap/>
            <w:hideMark/>
          </w:tcPr>
          <w:p w14:paraId="3B8C3438" w14:textId="77777777" w:rsidR="00236506" w:rsidRPr="00DE7B59" w:rsidRDefault="00236506" w:rsidP="000905AA">
            <w:pPr>
              <w:pStyle w:val="TAL"/>
              <w:jc w:val="center"/>
              <w:rPr>
                <w:lang w:eastAsia="ko-KR"/>
              </w:rPr>
            </w:pPr>
            <w:r w:rsidRPr="00DE7B59">
              <w:rPr>
                <w:lang w:eastAsia="ko-KR"/>
              </w:rPr>
              <w:t>≤ 57167</w:t>
            </w:r>
          </w:p>
        </w:tc>
        <w:tc>
          <w:tcPr>
            <w:tcW w:w="853" w:type="dxa"/>
            <w:noWrap/>
            <w:hideMark/>
          </w:tcPr>
          <w:p w14:paraId="0CBC2B41" w14:textId="77777777" w:rsidR="00236506" w:rsidRPr="00DE7B59" w:rsidRDefault="00236506" w:rsidP="000905AA">
            <w:pPr>
              <w:pStyle w:val="TAL"/>
              <w:jc w:val="center"/>
              <w:rPr>
                <w:lang w:eastAsia="ko-KR"/>
              </w:rPr>
            </w:pPr>
            <w:r w:rsidRPr="00DE7B59">
              <w:rPr>
                <w:lang w:eastAsia="ko-KR"/>
              </w:rPr>
              <w:t>188</w:t>
            </w:r>
          </w:p>
        </w:tc>
        <w:tc>
          <w:tcPr>
            <w:tcW w:w="1275" w:type="dxa"/>
            <w:noWrap/>
            <w:hideMark/>
          </w:tcPr>
          <w:p w14:paraId="29D40719" w14:textId="77777777" w:rsidR="00236506" w:rsidRPr="00DE7B59" w:rsidRDefault="00236506" w:rsidP="000905AA">
            <w:pPr>
              <w:pStyle w:val="TAL"/>
              <w:jc w:val="center"/>
              <w:rPr>
                <w:lang w:eastAsia="ko-KR"/>
              </w:rPr>
            </w:pPr>
            <w:r w:rsidRPr="00DE7B59">
              <w:rPr>
                <w:lang w:eastAsia="ko-KR"/>
              </w:rPr>
              <w:t>≤ 201049</w:t>
            </w:r>
          </w:p>
        </w:tc>
        <w:tc>
          <w:tcPr>
            <w:tcW w:w="709" w:type="dxa"/>
            <w:noWrap/>
            <w:hideMark/>
          </w:tcPr>
          <w:p w14:paraId="4621238C" w14:textId="77777777" w:rsidR="00236506" w:rsidRPr="00DE7B59" w:rsidRDefault="00236506" w:rsidP="000905AA">
            <w:pPr>
              <w:pStyle w:val="TAL"/>
              <w:jc w:val="center"/>
              <w:rPr>
                <w:lang w:eastAsia="ko-KR"/>
              </w:rPr>
            </w:pPr>
            <w:r w:rsidRPr="00DE7B59">
              <w:rPr>
                <w:lang w:eastAsia="ko-KR"/>
              </w:rPr>
              <w:t>252</w:t>
            </w:r>
          </w:p>
        </w:tc>
        <w:tc>
          <w:tcPr>
            <w:tcW w:w="1132" w:type="dxa"/>
            <w:noWrap/>
            <w:hideMark/>
          </w:tcPr>
          <w:p w14:paraId="005D870F" w14:textId="77777777" w:rsidR="00236506" w:rsidRPr="00DE7B59" w:rsidRDefault="00236506" w:rsidP="000905AA">
            <w:pPr>
              <w:pStyle w:val="TAL"/>
              <w:jc w:val="center"/>
              <w:rPr>
                <w:lang w:eastAsia="ko-KR"/>
              </w:rPr>
            </w:pPr>
            <w:r w:rsidRPr="00DE7B59">
              <w:rPr>
                <w:lang w:eastAsia="ko-KR"/>
              </w:rPr>
              <w:t>≤ 707066</w:t>
            </w:r>
          </w:p>
        </w:tc>
      </w:tr>
      <w:tr w:rsidR="00236506" w:rsidRPr="00DE7B59" w14:paraId="0682F351" w14:textId="77777777" w:rsidTr="000905AA">
        <w:trPr>
          <w:jc w:val="center"/>
        </w:trPr>
        <w:tc>
          <w:tcPr>
            <w:tcW w:w="719" w:type="dxa"/>
            <w:noWrap/>
            <w:hideMark/>
          </w:tcPr>
          <w:p w14:paraId="33E9BE33" w14:textId="77777777" w:rsidR="00236506" w:rsidRPr="00DE7B59" w:rsidRDefault="00236506" w:rsidP="000905AA">
            <w:pPr>
              <w:pStyle w:val="TAL"/>
              <w:jc w:val="center"/>
              <w:rPr>
                <w:lang w:eastAsia="ko-KR"/>
              </w:rPr>
            </w:pPr>
            <w:r w:rsidRPr="00DE7B59">
              <w:rPr>
                <w:lang w:eastAsia="ko-KR"/>
              </w:rPr>
              <w:t>61</w:t>
            </w:r>
          </w:p>
        </w:tc>
        <w:tc>
          <w:tcPr>
            <w:tcW w:w="1827" w:type="dxa"/>
            <w:noWrap/>
            <w:hideMark/>
          </w:tcPr>
          <w:p w14:paraId="29326FEA" w14:textId="77777777" w:rsidR="00236506" w:rsidRPr="00DE7B59" w:rsidRDefault="00236506" w:rsidP="000905AA">
            <w:pPr>
              <w:pStyle w:val="TAL"/>
              <w:jc w:val="center"/>
              <w:rPr>
                <w:lang w:eastAsia="ko-KR"/>
              </w:rPr>
            </w:pPr>
            <w:r w:rsidRPr="00DE7B59">
              <w:rPr>
                <w:lang w:eastAsia="ko-KR"/>
              </w:rPr>
              <w:t>≤ 16577</w:t>
            </w:r>
          </w:p>
        </w:tc>
        <w:tc>
          <w:tcPr>
            <w:tcW w:w="992" w:type="dxa"/>
            <w:noWrap/>
            <w:hideMark/>
          </w:tcPr>
          <w:p w14:paraId="0EFC1F21" w14:textId="77777777" w:rsidR="00236506" w:rsidRPr="00DE7B59" w:rsidRDefault="00236506" w:rsidP="000905AA">
            <w:pPr>
              <w:pStyle w:val="TAL"/>
              <w:jc w:val="center"/>
              <w:rPr>
                <w:lang w:eastAsia="ko-KR"/>
              </w:rPr>
            </w:pPr>
            <w:r w:rsidRPr="00DE7B59">
              <w:rPr>
                <w:lang w:eastAsia="ko-KR"/>
              </w:rPr>
              <w:t>125</w:t>
            </w:r>
          </w:p>
        </w:tc>
        <w:tc>
          <w:tcPr>
            <w:tcW w:w="1276" w:type="dxa"/>
            <w:noWrap/>
            <w:hideMark/>
          </w:tcPr>
          <w:p w14:paraId="7942F486" w14:textId="77777777" w:rsidR="00236506" w:rsidRPr="00DE7B59" w:rsidRDefault="00236506" w:rsidP="000905AA">
            <w:pPr>
              <w:pStyle w:val="TAL"/>
              <w:jc w:val="center"/>
              <w:rPr>
                <w:lang w:eastAsia="ko-KR"/>
              </w:rPr>
            </w:pPr>
            <w:r w:rsidRPr="00DE7B59">
              <w:rPr>
                <w:lang w:eastAsia="ko-KR"/>
              </w:rPr>
              <w:t>≤ 58301</w:t>
            </w:r>
          </w:p>
        </w:tc>
        <w:tc>
          <w:tcPr>
            <w:tcW w:w="853" w:type="dxa"/>
            <w:noWrap/>
            <w:hideMark/>
          </w:tcPr>
          <w:p w14:paraId="18ABBA15" w14:textId="77777777" w:rsidR="00236506" w:rsidRPr="00DE7B59" w:rsidRDefault="00236506" w:rsidP="000905AA">
            <w:pPr>
              <w:pStyle w:val="TAL"/>
              <w:jc w:val="center"/>
              <w:rPr>
                <w:lang w:eastAsia="ko-KR"/>
              </w:rPr>
            </w:pPr>
            <w:r w:rsidRPr="00DE7B59">
              <w:rPr>
                <w:lang w:eastAsia="ko-KR"/>
              </w:rPr>
              <w:t>189</w:t>
            </w:r>
          </w:p>
        </w:tc>
        <w:tc>
          <w:tcPr>
            <w:tcW w:w="1275" w:type="dxa"/>
            <w:noWrap/>
            <w:hideMark/>
          </w:tcPr>
          <w:p w14:paraId="0F0E85C8" w14:textId="77777777" w:rsidR="00236506" w:rsidRPr="00DE7B59" w:rsidRDefault="00236506" w:rsidP="000905AA">
            <w:pPr>
              <w:pStyle w:val="TAL"/>
              <w:jc w:val="center"/>
              <w:rPr>
                <w:lang w:eastAsia="ko-KR"/>
              </w:rPr>
            </w:pPr>
            <w:r w:rsidRPr="00DE7B59">
              <w:rPr>
                <w:lang w:eastAsia="ko-KR"/>
              </w:rPr>
              <w:t>≤ 205039</w:t>
            </w:r>
          </w:p>
        </w:tc>
        <w:tc>
          <w:tcPr>
            <w:tcW w:w="709" w:type="dxa"/>
            <w:noWrap/>
            <w:hideMark/>
          </w:tcPr>
          <w:p w14:paraId="3B2F0E71" w14:textId="77777777" w:rsidR="00236506" w:rsidRPr="00DE7B59" w:rsidRDefault="00236506" w:rsidP="000905AA">
            <w:pPr>
              <w:pStyle w:val="TAL"/>
              <w:jc w:val="center"/>
              <w:rPr>
                <w:lang w:eastAsia="ko-KR"/>
              </w:rPr>
            </w:pPr>
            <w:r w:rsidRPr="00DE7B59">
              <w:rPr>
                <w:lang w:eastAsia="ko-KR"/>
              </w:rPr>
              <w:t>253</w:t>
            </w:r>
          </w:p>
        </w:tc>
        <w:tc>
          <w:tcPr>
            <w:tcW w:w="1132" w:type="dxa"/>
            <w:noWrap/>
            <w:hideMark/>
          </w:tcPr>
          <w:p w14:paraId="1749D527" w14:textId="77777777" w:rsidR="00236506" w:rsidRPr="00DE7B59" w:rsidRDefault="00236506" w:rsidP="000905AA">
            <w:pPr>
              <w:pStyle w:val="TAL"/>
              <w:jc w:val="center"/>
              <w:rPr>
                <w:lang w:eastAsia="ko-KR"/>
              </w:rPr>
            </w:pPr>
            <w:r w:rsidRPr="00DE7B59">
              <w:rPr>
                <w:lang w:eastAsia="ko-KR"/>
              </w:rPr>
              <w:t>≤ 721097</w:t>
            </w:r>
          </w:p>
        </w:tc>
      </w:tr>
      <w:tr w:rsidR="00236506" w:rsidRPr="00DE7B59" w14:paraId="505BC356" w14:textId="77777777" w:rsidTr="000905AA">
        <w:trPr>
          <w:jc w:val="center"/>
        </w:trPr>
        <w:tc>
          <w:tcPr>
            <w:tcW w:w="719" w:type="dxa"/>
            <w:noWrap/>
            <w:hideMark/>
          </w:tcPr>
          <w:p w14:paraId="68BD1C1A" w14:textId="77777777" w:rsidR="00236506" w:rsidRPr="00DE7B59" w:rsidRDefault="00236506" w:rsidP="000905AA">
            <w:pPr>
              <w:pStyle w:val="TAL"/>
              <w:jc w:val="center"/>
              <w:rPr>
                <w:lang w:eastAsia="ko-KR"/>
              </w:rPr>
            </w:pPr>
            <w:r w:rsidRPr="00DE7B59">
              <w:rPr>
                <w:lang w:eastAsia="ko-KR"/>
              </w:rPr>
              <w:t>62</w:t>
            </w:r>
          </w:p>
        </w:tc>
        <w:tc>
          <w:tcPr>
            <w:tcW w:w="1827" w:type="dxa"/>
            <w:noWrap/>
            <w:hideMark/>
          </w:tcPr>
          <w:p w14:paraId="39EBFBB2" w14:textId="77777777" w:rsidR="00236506" w:rsidRPr="00DE7B59" w:rsidRDefault="00236506" w:rsidP="000905AA">
            <w:pPr>
              <w:pStyle w:val="TAL"/>
              <w:jc w:val="center"/>
              <w:rPr>
                <w:lang w:eastAsia="ko-KR"/>
              </w:rPr>
            </w:pPr>
            <w:r w:rsidRPr="00DE7B59">
              <w:rPr>
                <w:lang w:eastAsia="ko-KR"/>
              </w:rPr>
              <w:t>≤ 16906</w:t>
            </w:r>
          </w:p>
        </w:tc>
        <w:tc>
          <w:tcPr>
            <w:tcW w:w="992" w:type="dxa"/>
            <w:noWrap/>
            <w:hideMark/>
          </w:tcPr>
          <w:p w14:paraId="2D23A4DF" w14:textId="77777777" w:rsidR="00236506" w:rsidRPr="00DE7B59" w:rsidRDefault="00236506" w:rsidP="000905AA">
            <w:pPr>
              <w:pStyle w:val="TAL"/>
              <w:jc w:val="center"/>
              <w:rPr>
                <w:lang w:eastAsia="ko-KR"/>
              </w:rPr>
            </w:pPr>
            <w:r w:rsidRPr="00DE7B59">
              <w:rPr>
                <w:lang w:eastAsia="ko-KR"/>
              </w:rPr>
              <w:t>126</w:t>
            </w:r>
          </w:p>
        </w:tc>
        <w:tc>
          <w:tcPr>
            <w:tcW w:w="1276" w:type="dxa"/>
            <w:noWrap/>
            <w:hideMark/>
          </w:tcPr>
          <w:p w14:paraId="4B78C43F" w14:textId="77777777" w:rsidR="00236506" w:rsidRPr="00DE7B59" w:rsidRDefault="00236506" w:rsidP="000905AA">
            <w:pPr>
              <w:pStyle w:val="TAL"/>
              <w:jc w:val="center"/>
              <w:rPr>
                <w:lang w:eastAsia="ko-KR"/>
              </w:rPr>
            </w:pPr>
            <w:r w:rsidRPr="00DE7B59">
              <w:rPr>
                <w:lang w:eastAsia="ko-KR"/>
              </w:rPr>
              <w:t>≤ 59458</w:t>
            </w:r>
          </w:p>
        </w:tc>
        <w:tc>
          <w:tcPr>
            <w:tcW w:w="853" w:type="dxa"/>
            <w:noWrap/>
            <w:hideMark/>
          </w:tcPr>
          <w:p w14:paraId="730D786E" w14:textId="77777777" w:rsidR="00236506" w:rsidRPr="00DE7B59" w:rsidRDefault="00236506" w:rsidP="000905AA">
            <w:pPr>
              <w:pStyle w:val="TAL"/>
              <w:jc w:val="center"/>
              <w:rPr>
                <w:lang w:eastAsia="ko-KR"/>
              </w:rPr>
            </w:pPr>
            <w:r w:rsidRPr="00DE7B59">
              <w:rPr>
                <w:lang w:eastAsia="ko-KR"/>
              </w:rPr>
              <w:t>190</w:t>
            </w:r>
          </w:p>
        </w:tc>
        <w:tc>
          <w:tcPr>
            <w:tcW w:w="1275" w:type="dxa"/>
            <w:noWrap/>
            <w:hideMark/>
          </w:tcPr>
          <w:p w14:paraId="66D2021A" w14:textId="77777777" w:rsidR="00236506" w:rsidRPr="00DE7B59" w:rsidRDefault="00236506" w:rsidP="000905AA">
            <w:pPr>
              <w:pStyle w:val="TAL"/>
              <w:jc w:val="center"/>
              <w:rPr>
                <w:lang w:eastAsia="ko-KR"/>
              </w:rPr>
            </w:pPr>
            <w:r w:rsidRPr="00DE7B59">
              <w:rPr>
                <w:lang w:eastAsia="ko-KR"/>
              </w:rPr>
              <w:t>≤ 209108</w:t>
            </w:r>
          </w:p>
        </w:tc>
        <w:tc>
          <w:tcPr>
            <w:tcW w:w="709" w:type="dxa"/>
            <w:noWrap/>
            <w:hideMark/>
          </w:tcPr>
          <w:p w14:paraId="21A7A040" w14:textId="77777777" w:rsidR="00236506" w:rsidRPr="00DE7B59" w:rsidRDefault="00236506" w:rsidP="000905AA">
            <w:pPr>
              <w:pStyle w:val="TAL"/>
              <w:jc w:val="center"/>
              <w:rPr>
                <w:lang w:eastAsia="ko-KR"/>
              </w:rPr>
            </w:pPr>
            <w:r w:rsidRPr="00DE7B59">
              <w:rPr>
                <w:lang w:eastAsia="ko-KR"/>
              </w:rPr>
              <w:t>254</w:t>
            </w:r>
          </w:p>
        </w:tc>
        <w:tc>
          <w:tcPr>
            <w:tcW w:w="1132" w:type="dxa"/>
            <w:noWrap/>
            <w:hideMark/>
          </w:tcPr>
          <w:p w14:paraId="36BB73F1" w14:textId="77777777" w:rsidR="00236506" w:rsidRPr="00DE7B59" w:rsidRDefault="00236506" w:rsidP="000905AA">
            <w:pPr>
              <w:pStyle w:val="TAL"/>
              <w:jc w:val="center"/>
              <w:rPr>
                <w:lang w:eastAsia="ko-KR"/>
              </w:rPr>
            </w:pPr>
            <w:r w:rsidRPr="00DE7B59">
              <w:rPr>
                <w:lang w:eastAsia="ko-KR"/>
              </w:rPr>
              <w:t>≤ 735406</w:t>
            </w:r>
          </w:p>
        </w:tc>
      </w:tr>
      <w:tr w:rsidR="00236506" w:rsidRPr="00DE7B59" w14:paraId="5B012309" w14:textId="77777777" w:rsidTr="000905AA">
        <w:trPr>
          <w:jc w:val="center"/>
        </w:trPr>
        <w:tc>
          <w:tcPr>
            <w:tcW w:w="719" w:type="dxa"/>
            <w:noWrap/>
            <w:hideMark/>
          </w:tcPr>
          <w:p w14:paraId="6B618B76" w14:textId="77777777" w:rsidR="00236506" w:rsidRPr="00DE7B59" w:rsidRDefault="00236506" w:rsidP="000905AA">
            <w:pPr>
              <w:pStyle w:val="TAL"/>
              <w:jc w:val="center"/>
              <w:rPr>
                <w:lang w:eastAsia="ko-KR"/>
              </w:rPr>
            </w:pPr>
            <w:r w:rsidRPr="00DE7B59">
              <w:rPr>
                <w:lang w:eastAsia="ko-KR"/>
              </w:rPr>
              <w:t>63</w:t>
            </w:r>
          </w:p>
        </w:tc>
        <w:tc>
          <w:tcPr>
            <w:tcW w:w="1827" w:type="dxa"/>
            <w:noWrap/>
            <w:hideMark/>
          </w:tcPr>
          <w:p w14:paraId="18302A2D" w14:textId="77777777" w:rsidR="00236506" w:rsidRPr="00DE7B59" w:rsidRDefault="00236506" w:rsidP="000905AA">
            <w:pPr>
              <w:pStyle w:val="TAL"/>
              <w:jc w:val="center"/>
              <w:rPr>
                <w:lang w:eastAsia="ko-KR"/>
              </w:rPr>
            </w:pPr>
            <w:r w:rsidRPr="00DE7B59">
              <w:rPr>
                <w:lang w:eastAsia="ko-KR"/>
              </w:rPr>
              <w:t>≤ 17242</w:t>
            </w:r>
          </w:p>
        </w:tc>
        <w:tc>
          <w:tcPr>
            <w:tcW w:w="992" w:type="dxa"/>
            <w:noWrap/>
            <w:hideMark/>
          </w:tcPr>
          <w:p w14:paraId="0ACEC104" w14:textId="77777777" w:rsidR="00236506" w:rsidRPr="00DE7B59" w:rsidRDefault="00236506" w:rsidP="000905AA">
            <w:pPr>
              <w:pStyle w:val="TAL"/>
              <w:jc w:val="center"/>
              <w:rPr>
                <w:lang w:eastAsia="ko-KR"/>
              </w:rPr>
            </w:pPr>
            <w:r w:rsidRPr="00DE7B59">
              <w:rPr>
                <w:lang w:eastAsia="ko-KR"/>
              </w:rPr>
              <w:t>127</w:t>
            </w:r>
          </w:p>
        </w:tc>
        <w:tc>
          <w:tcPr>
            <w:tcW w:w="1276" w:type="dxa"/>
            <w:noWrap/>
            <w:hideMark/>
          </w:tcPr>
          <w:p w14:paraId="38CF6090" w14:textId="77777777" w:rsidR="00236506" w:rsidRPr="00DE7B59" w:rsidRDefault="00236506" w:rsidP="000905AA">
            <w:pPr>
              <w:pStyle w:val="TAL"/>
              <w:jc w:val="center"/>
              <w:rPr>
                <w:lang w:eastAsia="ko-KR"/>
              </w:rPr>
            </w:pPr>
            <w:r w:rsidRPr="00DE7B59">
              <w:rPr>
                <w:lang w:eastAsia="ko-KR"/>
              </w:rPr>
              <w:t>≤ 60638</w:t>
            </w:r>
          </w:p>
        </w:tc>
        <w:tc>
          <w:tcPr>
            <w:tcW w:w="853" w:type="dxa"/>
            <w:noWrap/>
            <w:hideMark/>
          </w:tcPr>
          <w:p w14:paraId="06B8514D" w14:textId="77777777" w:rsidR="00236506" w:rsidRPr="00DE7B59" w:rsidRDefault="00236506" w:rsidP="000905AA">
            <w:pPr>
              <w:pStyle w:val="TAL"/>
              <w:jc w:val="center"/>
              <w:rPr>
                <w:lang w:eastAsia="ko-KR"/>
              </w:rPr>
            </w:pPr>
            <w:r w:rsidRPr="00DE7B59">
              <w:rPr>
                <w:lang w:eastAsia="ko-KR"/>
              </w:rPr>
              <w:t>191</w:t>
            </w:r>
          </w:p>
        </w:tc>
        <w:tc>
          <w:tcPr>
            <w:tcW w:w="1275" w:type="dxa"/>
            <w:noWrap/>
            <w:hideMark/>
          </w:tcPr>
          <w:p w14:paraId="6813BA68" w14:textId="77777777" w:rsidR="00236506" w:rsidRPr="00DE7B59" w:rsidRDefault="00236506" w:rsidP="000905AA">
            <w:pPr>
              <w:pStyle w:val="TAL"/>
              <w:jc w:val="center"/>
              <w:rPr>
                <w:lang w:eastAsia="ko-KR"/>
              </w:rPr>
            </w:pPr>
            <w:r w:rsidRPr="00DE7B59">
              <w:rPr>
                <w:lang w:eastAsia="ko-KR"/>
              </w:rPr>
              <w:t>≤ 213257</w:t>
            </w:r>
          </w:p>
        </w:tc>
        <w:tc>
          <w:tcPr>
            <w:tcW w:w="709" w:type="dxa"/>
            <w:noWrap/>
            <w:hideMark/>
          </w:tcPr>
          <w:p w14:paraId="57E313E7" w14:textId="77777777" w:rsidR="00236506" w:rsidRPr="00DE7B59" w:rsidRDefault="00236506" w:rsidP="000905AA">
            <w:pPr>
              <w:pStyle w:val="TAL"/>
              <w:jc w:val="center"/>
              <w:rPr>
                <w:lang w:eastAsia="ko-KR"/>
              </w:rPr>
            </w:pPr>
            <w:r w:rsidRPr="00DE7B59">
              <w:rPr>
                <w:lang w:eastAsia="ko-KR"/>
              </w:rPr>
              <w:t>255</w:t>
            </w:r>
          </w:p>
        </w:tc>
        <w:tc>
          <w:tcPr>
            <w:tcW w:w="1132" w:type="dxa"/>
            <w:noWrap/>
            <w:hideMark/>
          </w:tcPr>
          <w:p w14:paraId="3D7F62E1" w14:textId="77777777" w:rsidR="00236506" w:rsidRPr="00DE7B59" w:rsidRDefault="00236506" w:rsidP="000905AA">
            <w:pPr>
              <w:pStyle w:val="TAL"/>
              <w:jc w:val="center"/>
              <w:rPr>
                <w:lang w:eastAsia="ko-KR"/>
              </w:rPr>
            </w:pPr>
            <w:r w:rsidRPr="00DE7B59">
              <w:rPr>
                <w:lang w:eastAsia="ko-KR"/>
              </w:rPr>
              <w:t>≤ 750000</w:t>
            </w:r>
          </w:p>
        </w:tc>
      </w:tr>
    </w:tbl>
    <w:p w14:paraId="72FCE08A" w14:textId="77777777" w:rsidR="00236506" w:rsidRPr="00DE7B59" w:rsidRDefault="00236506" w:rsidP="00236506"/>
    <w:p w14:paraId="6A3EFE60" w14:textId="77777777" w:rsidR="00236506" w:rsidRPr="00DE7B59" w:rsidRDefault="00236506" w:rsidP="00236506">
      <w:pPr>
        <w:pStyle w:val="H6"/>
      </w:pPr>
      <w:r w:rsidRPr="00DE7B59">
        <w:t>7.1.1.3.20a.3</w:t>
      </w:r>
      <w:r w:rsidRPr="00DE7B59">
        <w:tab/>
        <w:t>Test description</w:t>
      </w:r>
    </w:p>
    <w:p w14:paraId="0DB1869D" w14:textId="77777777" w:rsidR="00236506" w:rsidRPr="00DE7B59" w:rsidRDefault="00236506" w:rsidP="00236506">
      <w:pPr>
        <w:pStyle w:val="H6"/>
      </w:pPr>
      <w:r w:rsidRPr="00DE7B59">
        <w:t>7.1.1.3.20a.3.1</w:t>
      </w:r>
      <w:r w:rsidRPr="00DE7B59">
        <w:tab/>
        <w:t>Pre-test conditions</w:t>
      </w:r>
    </w:p>
    <w:p w14:paraId="6E85F16D" w14:textId="77777777" w:rsidR="00236506" w:rsidRPr="00DE7B59" w:rsidRDefault="00236506" w:rsidP="00236506">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7.1.1.3.20a.3.1-1.</w:t>
      </w:r>
    </w:p>
    <w:p w14:paraId="238BCBE0" w14:textId="77777777" w:rsidR="00236506" w:rsidRPr="00DE7B59" w:rsidRDefault="00236506" w:rsidP="00236506">
      <w:pPr>
        <w:pStyle w:val="TH"/>
      </w:pPr>
      <w:r w:rsidRPr="00DE7B59">
        <w:t>Table 7.1.1.3.20a.3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236506" w:rsidRPr="00DE7B59" w14:paraId="7CF3D46C" w14:textId="77777777" w:rsidTr="000905AA">
        <w:tc>
          <w:tcPr>
            <w:tcW w:w="2693" w:type="dxa"/>
          </w:tcPr>
          <w:p w14:paraId="45190BCB"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Parameter</w:t>
            </w:r>
          </w:p>
        </w:tc>
        <w:tc>
          <w:tcPr>
            <w:tcW w:w="1701" w:type="dxa"/>
          </w:tcPr>
          <w:p w14:paraId="6CE64628"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DRB1</w:t>
            </w:r>
          </w:p>
        </w:tc>
        <w:tc>
          <w:tcPr>
            <w:tcW w:w="1701" w:type="dxa"/>
          </w:tcPr>
          <w:p w14:paraId="591E5D72"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DRB2</w:t>
            </w:r>
          </w:p>
        </w:tc>
      </w:tr>
      <w:tr w:rsidR="00236506" w:rsidRPr="00DE7B59" w14:paraId="0BD9094B" w14:textId="77777777" w:rsidTr="000905AA">
        <w:tc>
          <w:tcPr>
            <w:tcW w:w="2693" w:type="dxa"/>
          </w:tcPr>
          <w:p w14:paraId="312936A9" w14:textId="77777777" w:rsidR="00236506" w:rsidRPr="00DE7B59" w:rsidRDefault="00236506" w:rsidP="000905AA">
            <w:pPr>
              <w:keepNext/>
              <w:keepLines/>
              <w:spacing w:after="0"/>
              <w:rPr>
                <w:rFonts w:ascii="Arial" w:hAnsi="Arial"/>
                <w:sz w:val="18"/>
              </w:rPr>
            </w:pPr>
            <w:r w:rsidRPr="00DE7B59">
              <w:rPr>
                <w:rFonts w:ascii="Arial" w:hAnsi="Arial"/>
                <w:sz w:val="18"/>
              </w:rPr>
              <w:t>LogicalChannelIdentity</w:t>
            </w:r>
          </w:p>
        </w:tc>
        <w:tc>
          <w:tcPr>
            <w:tcW w:w="1701" w:type="dxa"/>
          </w:tcPr>
          <w:p w14:paraId="1522BBF3" w14:textId="77777777" w:rsidR="00236506" w:rsidRPr="00DE7B59" w:rsidRDefault="00236506" w:rsidP="000905AA">
            <w:pPr>
              <w:keepNext/>
              <w:keepLines/>
              <w:spacing w:after="0"/>
              <w:rPr>
                <w:rFonts w:ascii="Arial" w:hAnsi="Arial"/>
                <w:sz w:val="18"/>
              </w:rPr>
            </w:pPr>
            <w:r w:rsidRPr="00DE7B59">
              <w:rPr>
                <w:rFonts w:ascii="Arial" w:hAnsi="Arial"/>
                <w:sz w:val="18"/>
              </w:rPr>
              <w:t>LCH4(DRB-Identity +3)</w:t>
            </w:r>
          </w:p>
        </w:tc>
        <w:tc>
          <w:tcPr>
            <w:tcW w:w="1701" w:type="dxa"/>
          </w:tcPr>
          <w:p w14:paraId="709128D9" w14:textId="77777777" w:rsidR="00236506" w:rsidRPr="00DE7B59" w:rsidRDefault="00236506" w:rsidP="000905AA">
            <w:pPr>
              <w:keepNext/>
              <w:keepLines/>
              <w:spacing w:after="0"/>
              <w:rPr>
                <w:rFonts w:ascii="Arial" w:hAnsi="Arial"/>
                <w:sz w:val="18"/>
              </w:rPr>
            </w:pPr>
            <w:r w:rsidRPr="00DE7B59">
              <w:rPr>
                <w:rFonts w:ascii="Arial" w:hAnsi="Arial"/>
                <w:sz w:val="18"/>
              </w:rPr>
              <w:t>LCH5(DRB-Identity +3)</w:t>
            </w:r>
          </w:p>
        </w:tc>
      </w:tr>
      <w:tr w:rsidR="00236506" w:rsidRPr="00DE7B59" w14:paraId="5648D1CC" w14:textId="77777777" w:rsidTr="000905AA">
        <w:tc>
          <w:tcPr>
            <w:tcW w:w="2693" w:type="dxa"/>
          </w:tcPr>
          <w:p w14:paraId="20462A7C" w14:textId="77777777" w:rsidR="00236506" w:rsidRPr="00DE7B59" w:rsidRDefault="00236506" w:rsidP="000905AA">
            <w:pPr>
              <w:keepNext/>
              <w:keepLines/>
              <w:spacing w:after="0"/>
              <w:rPr>
                <w:rFonts w:ascii="Arial" w:hAnsi="Arial"/>
                <w:sz w:val="18"/>
              </w:rPr>
            </w:pPr>
            <w:r w:rsidRPr="00DE7B59">
              <w:rPr>
                <w:rFonts w:ascii="Arial" w:hAnsi="Arial"/>
                <w:sz w:val="18"/>
              </w:rPr>
              <w:t>Priority</w:t>
            </w:r>
          </w:p>
        </w:tc>
        <w:tc>
          <w:tcPr>
            <w:tcW w:w="1701" w:type="dxa"/>
          </w:tcPr>
          <w:p w14:paraId="3ED89F47" w14:textId="77777777" w:rsidR="00236506" w:rsidRPr="00DE7B59" w:rsidRDefault="00236506" w:rsidP="000905AA">
            <w:pPr>
              <w:keepNext/>
              <w:keepLines/>
              <w:spacing w:after="0"/>
              <w:rPr>
                <w:rFonts w:ascii="Arial" w:hAnsi="Arial"/>
                <w:sz w:val="18"/>
              </w:rPr>
            </w:pPr>
            <w:r w:rsidRPr="00DE7B59">
              <w:rPr>
                <w:rFonts w:ascii="Arial" w:hAnsi="Arial"/>
                <w:sz w:val="18"/>
              </w:rPr>
              <w:t>7</w:t>
            </w:r>
          </w:p>
        </w:tc>
        <w:tc>
          <w:tcPr>
            <w:tcW w:w="1701" w:type="dxa"/>
          </w:tcPr>
          <w:p w14:paraId="17634488" w14:textId="77777777" w:rsidR="00236506" w:rsidRPr="00DE7B59" w:rsidRDefault="00236506" w:rsidP="000905AA">
            <w:pPr>
              <w:keepNext/>
              <w:keepLines/>
              <w:spacing w:after="0"/>
              <w:rPr>
                <w:rFonts w:ascii="Arial" w:hAnsi="Arial"/>
                <w:sz w:val="18"/>
              </w:rPr>
            </w:pPr>
            <w:r w:rsidRPr="00DE7B59">
              <w:rPr>
                <w:rFonts w:ascii="Arial" w:hAnsi="Arial"/>
                <w:sz w:val="18"/>
              </w:rPr>
              <w:t>6</w:t>
            </w:r>
          </w:p>
        </w:tc>
      </w:tr>
      <w:tr w:rsidR="00236506" w:rsidRPr="00DE7B59" w14:paraId="2C975A1E" w14:textId="77777777" w:rsidTr="000905AA">
        <w:tc>
          <w:tcPr>
            <w:tcW w:w="2693" w:type="dxa"/>
          </w:tcPr>
          <w:p w14:paraId="42A56862" w14:textId="77777777" w:rsidR="00236506" w:rsidRPr="00DE7B59" w:rsidRDefault="00236506" w:rsidP="000905AA">
            <w:pPr>
              <w:keepNext/>
              <w:keepLines/>
              <w:spacing w:after="0"/>
              <w:rPr>
                <w:rFonts w:ascii="Arial" w:hAnsi="Arial"/>
                <w:sz w:val="18"/>
              </w:rPr>
            </w:pPr>
            <w:r w:rsidRPr="00DE7B59">
              <w:rPr>
                <w:rFonts w:ascii="Arial" w:hAnsi="Arial"/>
                <w:sz w:val="18"/>
              </w:rPr>
              <w:t>prioritizedBitRate</w:t>
            </w:r>
          </w:p>
        </w:tc>
        <w:tc>
          <w:tcPr>
            <w:tcW w:w="1701" w:type="dxa"/>
          </w:tcPr>
          <w:p w14:paraId="5EA2594E" w14:textId="77777777" w:rsidR="00236506" w:rsidRPr="00DE7B59" w:rsidRDefault="00236506" w:rsidP="000905AA">
            <w:pPr>
              <w:keepNext/>
              <w:keepLines/>
              <w:spacing w:after="0"/>
              <w:rPr>
                <w:rFonts w:ascii="Arial" w:hAnsi="Arial"/>
                <w:sz w:val="18"/>
              </w:rPr>
            </w:pPr>
            <w:r w:rsidRPr="00DE7B59">
              <w:rPr>
                <w:rFonts w:ascii="Arial" w:hAnsi="Arial"/>
                <w:sz w:val="18"/>
              </w:rPr>
              <w:t>0kbs</w:t>
            </w:r>
          </w:p>
        </w:tc>
        <w:tc>
          <w:tcPr>
            <w:tcW w:w="1701" w:type="dxa"/>
          </w:tcPr>
          <w:p w14:paraId="15490025" w14:textId="77777777" w:rsidR="00236506" w:rsidRPr="00DE7B59" w:rsidRDefault="00236506" w:rsidP="000905AA">
            <w:pPr>
              <w:keepNext/>
              <w:keepLines/>
              <w:spacing w:after="0"/>
              <w:rPr>
                <w:rFonts w:ascii="Arial" w:hAnsi="Arial"/>
                <w:sz w:val="18"/>
              </w:rPr>
            </w:pPr>
            <w:r w:rsidRPr="00DE7B59">
              <w:rPr>
                <w:rFonts w:ascii="Arial" w:hAnsi="Arial"/>
                <w:sz w:val="18"/>
              </w:rPr>
              <w:t>0kbs</w:t>
            </w:r>
          </w:p>
        </w:tc>
      </w:tr>
      <w:tr w:rsidR="00236506" w:rsidRPr="00DE7B59" w14:paraId="23109C80" w14:textId="77777777" w:rsidTr="000905AA">
        <w:tc>
          <w:tcPr>
            <w:tcW w:w="2693" w:type="dxa"/>
          </w:tcPr>
          <w:p w14:paraId="45690019" w14:textId="77777777" w:rsidR="00236506" w:rsidRPr="00DE7B59" w:rsidRDefault="00236506" w:rsidP="000905AA">
            <w:pPr>
              <w:keepNext/>
              <w:keepLines/>
              <w:spacing w:after="0"/>
              <w:rPr>
                <w:rFonts w:ascii="Arial" w:hAnsi="Arial"/>
                <w:sz w:val="18"/>
              </w:rPr>
            </w:pPr>
            <w:r w:rsidRPr="00DE7B59">
              <w:rPr>
                <w:rFonts w:ascii="Arial" w:hAnsi="Arial"/>
                <w:sz w:val="18"/>
              </w:rPr>
              <w:t>logicalChannelGroup</w:t>
            </w:r>
          </w:p>
        </w:tc>
        <w:tc>
          <w:tcPr>
            <w:tcW w:w="1701" w:type="dxa"/>
          </w:tcPr>
          <w:p w14:paraId="683598B2" w14:textId="77777777" w:rsidR="00236506" w:rsidRPr="00DE7B59" w:rsidRDefault="00236506" w:rsidP="000905AA">
            <w:pPr>
              <w:keepNext/>
              <w:keepLines/>
              <w:spacing w:after="0"/>
              <w:rPr>
                <w:rFonts w:ascii="Arial" w:hAnsi="Arial"/>
                <w:sz w:val="18"/>
              </w:rPr>
            </w:pPr>
            <w:r w:rsidRPr="00DE7B59">
              <w:rPr>
                <w:rFonts w:ascii="Arial" w:hAnsi="Arial"/>
                <w:sz w:val="18"/>
              </w:rPr>
              <w:t>2 (LCG ID#</w:t>
            </w:r>
            <w:r w:rsidRPr="00DE7B59">
              <w:rPr>
                <w:rFonts w:ascii="Arial" w:hAnsi="Arial"/>
                <w:sz w:val="18"/>
                <w:lang w:eastAsia="zh-CN"/>
              </w:rPr>
              <w:t>2</w:t>
            </w:r>
            <w:r w:rsidRPr="00DE7B59">
              <w:rPr>
                <w:rFonts w:ascii="Arial" w:hAnsi="Arial"/>
                <w:sz w:val="18"/>
              </w:rPr>
              <w:t>)</w:t>
            </w:r>
          </w:p>
        </w:tc>
        <w:tc>
          <w:tcPr>
            <w:tcW w:w="1701" w:type="dxa"/>
          </w:tcPr>
          <w:p w14:paraId="6B2FC7CB" w14:textId="77777777" w:rsidR="00236506" w:rsidRPr="00DE7B59" w:rsidRDefault="00236506" w:rsidP="000905AA">
            <w:pPr>
              <w:keepNext/>
              <w:keepLines/>
              <w:spacing w:after="0"/>
              <w:rPr>
                <w:rFonts w:ascii="Arial" w:hAnsi="Arial"/>
                <w:sz w:val="18"/>
              </w:rPr>
            </w:pPr>
            <w:r w:rsidRPr="00DE7B59">
              <w:rPr>
                <w:rFonts w:ascii="Arial" w:hAnsi="Arial"/>
                <w:sz w:val="18"/>
              </w:rPr>
              <w:t>1 (LCG ID#</w:t>
            </w:r>
            <w:r w:rsidRPr="00DE7B59">
              <w:rPr>
                <w:rFonts w:ascii="Arial" w:hAnsi="Arial"/>
                <w:sz w:val="18"/>
                <w:lang w:eastAsia="zh-CN"/>
              </w:rPr>
              <w:t>1</w:t>
            </w:r>
            <w:r w:rsidRPr="00DE7B59">
              <w:rPr>
                <w:rFonts w:ascii="Arial" w:hAnsi="Arial"/>
                <w:sz w:val="18"/>
              </w:rPr>
              <w:t>)</w:t>
            </w:r>
          </w:p>
        </w:tc>
      </w:tr>
      <w:tr w:rsidR="00236506" w:rsidRPr="00DE7B59" w14:paraId="7D45173B" w14:textId="77777777" w:rsidTr="000905AA">
        <w:tc>
          <w:tcPr>
            <w:tcW w:w="2693" w:type="dxa"/>
          </w:tcPr>
          <w:p w14:paraId="4F50A7C0" w14:textId="77777777" w:rsidR="00236506" w:rsidRPr="00DE7B59" w:rsidRDefault="00236506" w:rsidP="000905AA">
            <w:pPr>
              <w:keepNext/>
              <w:keepLines/>
              <w:spacing w:after="0"/>
              <w:rPr>
                <w:rFonts w:ascii="Arial" w:hAnsi="Arial"/>
                <w:sz w:val="18"/>
              </w:rPr>
            </w:pPr>
            <w:r w:rsidRPr="00DE7B59">
              <w:rPr>
                <w:rFonts w:ascii="Arial" w:hAnsi="Arial"/>
                <w:sz w:val="18"/>
              </w:rPr>
              <w:t>discardTimer</w:t>
            </w:r>
          </w:p>
        </w:tc>
        <w:tc>
          <w:tcPr>
            <w:tcW w:w="1701" w:type="dxa"/>
          </w:tcPr>
          <w:p w14:paraId="64405501" w14:textId="77777777" w:rsidR="00236506" w:rsidRPr="00DE7B59" w:rsidRDefault="00236506" w:rsidP="000905AA">
            <w:pPr>
              <w:keepNext/>
              <w:keepLines/>
              <w:spacing w:after="0"/>
              <w:rPr>
                <w:rFonts w:ascii="Arial" w:hAnsi="Arial"/>
                <w:sz w:val="18"/>
              </w:rPr>
            </w:pPr>
            <w:r w:rsidRPr="00DE7B59">
              <w:rPr>
                <w:rFonts w:ascii="Arial" w:hAnsi="Arial"/>
                <w:sz w:val="18"/>
              </w:rPr>
              <w:t>100ms</w:t>
            </w:r>
          </w:p>
        </w:tc>
        <w:tc>
          <w:tcPr>
            <w:tcW w:w="1701" w:type="dxa"/>
          </w:tcPr>
          <w:p w14:paraId="1309E28E" w14:textId="77777777" w:rsidR="00236506" w:rsidRPr="00DE7B59" w:rsidRDefault="00236506" w:rsidP="000905AA">
            <w:pPr>
              <w:keepNext/>
              <w:keepLines/>
              <w:spacing w:after="0"/>
              <w:rPr>
                <w:rFonts w:ascii="Arial" w:hAnsi="Arial"/>
                <w:sz w:val="18"/>
              </w:rPr>
            </w:pPr>
            <w:r w:rsidRPr="00DE7B59">
              <w:rPr>
                <w:rFonts w:ascii="Arial" w:hAnsi="Arial"/>
                <w:sz w:val="18"/>
              </w:rPr>
              <w:t>100ms</w:t>
            </w:r>
          </w:p>
        </w:tc>
      </w:tr>
      <w:tr w:rsidR="00236506" w:rsidRPr="00DE7B59" w14:paraId="09B2C05B" w14:textId="77777777" w:rsidTr="000905AA">
        <w:tc>
          <w:tcPr>
            <w:tcW w:w="2693" w:type="dxa"/>
          </w:tcPr>
          <w:p w14:paraId="5E9934BB" w14:textId="77777777" w:rsidR="00236506" w:rsidRPr="00DE7B59" w:rsidRDefault="00236506" w:rsidP="000905AA">
            <w:pPr>
              <w:keepNext/>
              <w:keepLines/>
              <w:spacing w:after="0"/>
              <w:rPr>
                <w:rFonts w:ascii="Arial" w:hAnsi="Arial"/>
                <w:sz w:val="18"/>
              </w:rPr>
            </w:pPr>
            <w:r w:rsidRPr="00DE7B59">
              <w:rPr>
                <w:rFonts w:ascii="Arial" w:hAnsi="Arial"/>
                <w:sz w:val="18"/>
              </w:rPr>
              <w:t>remainingTimeThreshold</w:t>
            </w:r>
          </w:p>
        </w:tc>
        <w:tc>
          <w:tcPr>
            <w:tcW w:w="1701" w:type="dxa"/>
          </w:tcPr>
          <w:p w14:paraId="3688E557" w14:textId="77777777" w:rsidR="00236506" w:rsidRPr="00DE7B59" w:rsidRDefault="00236506" w:rsidP="000905AA">
            <w:pPr>
              <w:keepNext/>
              <w:keepLines/>
              <w:spacing w:after="0"/>
              <w:rPr>
                <w:rFonts w:ascii="Arial" w:hAnsi="Arial"/>
                <w:sz w:val="18"/>
              </w:rPr>
            </w:pPr>
            <w:r w:rsidRPr="00DE7B59">
              <w:rPr>
                <w:rFonts w:ascii="Arial" w:hAnsi="Arial"/>
                <w:sz w:val="18"/>
              </w:rPr>
              <w:t>64ms</w:t>
            </w:r>
          </w:p>
        </w:tc>
        <w:tc>
          <w:tcPr>
            <w:tcW w:w="1701" w:type="dxa"/>
          </w:tcPr>
          <w:p w14:paraId="3CD31AAA" w14:textId="77777777" w:rsidR="00236506" w:rsidRPr="00DE7B59" w:rsidRDefault="00236506" w:rsidP="000905AA">
            <w:pPr>
              <w:keepNext/>
              <w:keepLines/>
              <w:spacing w:after="0"/>
              <w:rPr>
                <w:rFonts w:ascii="Arial" w:hAnsi="Arial"/>
                <w:sz w:val="18"/>
              </w:rPr>
            </w:pPr>
            <w:r w:rsidRPr="00DE7B59">
              <w:rPr>
                <w:rFonts w:ascii="Arial" w:hAnsi="Arial"/>
                <w:sz w:val="18"/>
              </w:rPr>
              <w:t>32ms</w:t>
            </w:r>
          </w:p>
        </w:tc>
      </w:tr>
      <w:tr w:rsidR="00236506" w:rsidRPr="00DE7B59" w14:paraId="006D4BC8" w14:textId="77777777" w:rsidTr="000905AA">
        <w:tc>
          <w:tcPr>
            <w:tcW w:w="2693" w:type="dxa"/>
          </w:tcPr>
          <w:p w14:paraId="298A194F" w14:textId="77777777" w:rsidR="00236506" w:rsidRPr="00DE7B59" w:rsidRDefault="00236506" w:rsidP="000905AA">
            <w:pPr>
              <w:keepNext/>
              <w:keepLines/>
              <w:spacing w:after="0"/>
              <w:rPr>
                <w:rFonts w:ascii="Arial" w:hAnsi="Arial"/>
                <w:sz w:val="18"/>
              </w:rPr>
            </w:pPr>
            <w:r w:rsidRPr="00DE7B59">
              <w:rPr>
                <w:rFonts w:ascii="Arial" w:hAnsi="Arial"/>
                <w:sz w:val="18"/>
              </w:rPr>
              <w:t>additionalBS-TableAllowed</w:t>
            </w:r>
          </w:p>
        </w:tc>
        <w:tc>
          <w:tcPr>
            <w:tcW w:w="1701" w:type="dxa"/>
          </w:tcPr>
          <w:p w14:paraId="31F9B2A8" w14:textId="77777777" w:rsidR="00236506" w:rsidRPr="00DE7B59" w:rsidRDefault="00236506" w:rsidP="000905AA">
            <w:pPr>
              <w:keepNext/>
              <w:keepLines/>
              <w:spacing w:after="0"/>
              <w:rPr>
                <w:rFonts w:ascii="Arial" w:hAnsi="Arial"/>
                <w:sz w:val="18"/>
              </w:rPr>
            </w:pPr>
            <w:r w:rsidRPr="00DE7B59">
              <w:rPr>
                <w:rFonts w:ascii="Arial" w:hAnsi="Arial"/>
                <w:sz w:val="18"/>
              </w:rPr>
              <w:t>0</w:t>
            </w:r>
          </w:p>
        </w:tc>
        <w:tc>
          <w:tcPr>
            <w:tcW w:w="1701" w:type="dxa"/>
          </w:tcPr>
          <w:p w14:paraId="5347B165" w14:textId="77777777" w:rsidR="00236506" w:rsidRPr="00DE7B59" w:rsidRDefault="00236506" w:rsidP="000905AA">
            <w:pPr>
              <w:keepNext/>
              <w:keepLines/>
              <w:spacing w:after="0"/>
              <w:rPr>
                <w:rFonts w:ascii="Arial" w:hAnsi="Arial"/>
                <w:sz w:val="18"/>
              </w:rPr>
            </w:pPr>
            <w:r w:rsidRPr="00DE7B59">
              <w:rPr>
                <w:rFonts w:ascii="Arial" w:hAnsi="Arial"/>
                <w:sz w:val="18"/>
              </w:rPr>
              <w:t>0</w:t>
            </w:r>
          </w:p>
        </w:tc>
      </w:tr>
    </w:tbl>
    <w:p w14:paraId="7C00F432" w14:textId="77777777" w:rsidR="00236506" w:rsidRPr="00DE7B59" w:rsidRDefault="00236506" w:rsidP="00236506"/>
    <w:p w14:paraId="4BA51960" w14:textId="77777777" w:rsidR="00236506" w:rsidRPr="00DE7B59" w:rsidRDefault="00236506" w:rsidP="00236506">
      <w:pPr>
        <w:pStyle w:val="H6"/>
      </w:pPr>
      <w:r w:rsidRPr="00DE7B59">
        <w:t>7.1.1.3.20a.3.2</w:t>
      </w:r>
      <w:r w:rsidRPr="00DE7B59">
        <w:tab/>
        <w:t>Test procedure sequence</w:t>
      </w:r>
    </w:p>
    <w:p w14:paraId="17CB5CF5" w14:textId="77777777" w:rsidR="00236506" w:rsidRPr="00DE7B59" w:rsidRDefault="00236506" w:rsidP="00236506">
      <w:pPr>
        <w:pStyle w:val="TH"/>
      </w:pPr>
      <w:r w:rsidRPr="00DE7B59">
        <w:t>Table 7.1.1.3.20a.3.2-1: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36506" w:rsidRPr="00DE7B59" w14:paraId="1A9AA61B" w14:textId="77777777" w:rsidTr="000905AA">
        <w:tc>
          <w:tcPr>
            <w:tcW w:w="534" w:type="dxa"/>
            <w:tcBorders>
              <w:top w:val="single" w:sz="4" w:space="0" w:color="auto"/>
              <w:bottom w:val="nil"/>
            </w:tcBorders>
          </w:tcPr>
          <w:p w14:paraId="6FB9D7C0" w14:textId="77777777" w:rsidR="00236506" w:rsidRPr="00DE7B59" w:rsidRDefault="00236506" w:rsidP="000905AA">
            <w:pPr>
              <w:pStyle w:val="TAH"/>
            </w:pPr>
            <w:r w:rsidRPr="00DE7B59">
              <w:t>St</w:t>
            </w:r>
          </w:p>
        </w:tc>
        <w:tc>
          <w:tcPr>
            <w:tcW w:w="3969" w:type="dxa"/>
            <w:tcBorders>
              <w:top w:val="single" w:sz="4" w:space="0" w:color="auto"/>
              <w:bottom w:val="nil"/>
            </w:tcBorders>
          </w:tcPr>
          <w:p w14:paraId="4796DC28" w14:textId="77777777" w:rsidR="00236506" w:rsidRPr="00DE7B59" w:rsidRDefault="00236506" w:rsidP="000905AA">
            <w:pPr>
              <w:pStyle w:val="TAH"/>
            </w:pPr>
            <w:r w:rsidRPr="00DE7B59">
              <w:t>Procedure</w:t>
            </w:r>
          </w:p>
        </w:tc>
        <w:tc>
          <w:tcPr>
            <w:tcW w:w="3686" w:type="dxa"/>
            <w:gridSpan w:val="2"/>
            <w:tcBorders>
              <w:top w:val="single" w:sz="4" w:space="0" w:color="auto"/>
            </w:tcBorders>
          </w:tcPr>
          <w:p w14:paraId="0188CAAB" w14:textId="77777777" w:rsidR="00236506" w:rsidRPr="00DE7B59" w:rsidRDefault="00236506" w:rsidP="000905AA">
            <w:pPr>
              <w:pStyle w:val="TAH"/>
            </w:pPr>
            <w:r w:rsidRPr="00DE7B59">
              <w:t>Message Sequence</w:t>
            </w:r>
          </w:p>
        </w:tc>
        <w:tc>
          <w:tcPr>
            <w:tcW w:w="567" w:type="dxa"/>
            <w:tcBorders>
              <w:top w:val="single" w:sz="4" w:space="0" w:color="auto"/>
              <w:bottom w:val="nil"/>
            </w:tcBorders>
          </w:tcPr>
          <w:p w14:paraId="77D3B751" w14:textId="77777777" w:rsidR="00236506" w:rsidRPr="00DE7B59" w:rsidRDefault="00236506" w:rsidP="000905AA">
            <w:pPr>
              <w:pStyle w:val="TAH"/>
              <w:rPr>
                <w:rFonts w:eastAsia="MS Gothic"/>
              </w:rPr>
            </w:pPr>
            <w:r w:rsidRPr="00DE7B59">
              <w:rPr>
                <w:rFonts w:eastAsia="MS Gothic"/>
              </w:rPr>
              <w:t>TP</w:t>
            </w:r>
          </w:p>
        </w:tc>
        <w:tc>
          <w:tcPr>
            <w:tcW w:w="850" w:type="dxa"/>
            <w:tcBorders>
              <w:top w:val="single" w:sz="4" w:space="0" w:color="auto"/>
              <w:bottom w:val="nil"/>
            </w:tcBorders>
          </w:tcPr>
          <w:p w14:paraId="102C9D49" w14:textId="77777777" w:rsidR="00236506" w:rsidRPr="00DE7B59" w:rsidRDefault="00236506" w:rsidP="000905AA">
            <w:pPr>
              <w:pStyle w:val="TAH"/>
              <w:rPr>
                <w:rFonts w:eastAsia="MS Gothic"/>
              </w:rPr>
            </w:pPr>
            <w:r w:rsidRPr="00DE7B59">
              <w:rPr>
                <w:rFonts w:eastAsia="MS Gothic"/>
              </w:rPr>
              <w:t>Verdict</w:t>
            </w:r>
          </w:p>
        </w:tc>
      </w:tr>
      <w:tr w:rsidR="00236506" w:rsidRPr="00DE7B59" w14:paraId="20E0EA67" w14:textId="77777777" w:rsidTr="000905AA">
        <w:tc>
          <w:tcPr>
            <w:tcW w:w="534" w:type="dxa"/>
            <w:tcBorders>
              <w:top w:val="nil"/>
            </w:tcBorders>
          </w:tcPr>
          <w:p w14:paraId="39E31035" w14:textId="77777777" w:rsidR="00236506" w:rsidRPr="00DE7B59" w:rsidRDefault="00236506" w:rsidP="000905AA">
            <w:pPr>
              <w:pStyle w:val="TAH"/>
              <w:rPr>
                <w:rFonts w:eastAsia="MS Gothic"/>
              </w:rPr>
            </w:pPr>
          </w:p>
        </w:tc>
        <w:tc>
          <w:tcPr>
            <w:tcW w:w="3969" w:type="dxa"/>
            <w:tcBorders>
              <w:top w:val="nil"/>
            </w:tcBorders>
          </w:tcPr>
          <w:p w14:paraId="56F19626" w14:textId="77777777" w:rsidR="00236506" w:rsidRPr="00DE7B59" w:rsidRDefault="00236506" w:rsidP="000905AA">
            <w:pPr>
              <w:pStyle w:val="TAH"/>
              <w:rPr>
                <w:rFonts w:eastAsia="MS Gothic"/>
              </w:rPr>
            </w:pPr>
          </w:p>
        </w:tc>
        <w:tc>
          <w:tcPr>
            <w:tcW w:w="709" w:type="dxa"/>
            <w:tcBorders>
              <w:top w:val="nil"/>
            </w:tcBorders>
          </w:tcPr>
          <w:p w14:paraId="0D1A01EE" w14:textId="77777777" w:rsidR="00236506" w:rsidRPr="00DE7B59" w:rsidRDefault="00236506" w:rsidP="000905AA">
            <w:pPr>
              <w:pStyle w:val="TAH"/>
            </w:pPr>
            <w:r w:rsidRPr="00DE7B59">
              <w:t>U - S</w:t>
            </w:r>
          </w:p>
        </w:tc>
        <w:tc>
          <w:tcPr>
            <w:tcW w:w="2977" w:type="dxa"/>
            <w:tcBorders>
              <w:top w:val="nil"/>
            </w:tcBorders>
          </w:tcPr>
          <w:p w14:paraId="39C8BDEF" w14:textId="77777777" w:rsidR="00236506" w:rsidRPr="00DE7B59" w:rsidRDefault="00236506" w:rsidP="000905AA">
            <w:pPr>
              <w:pStyle w:val="TAH"/>
            </w:pPr>
            <w:r w:rsidRPr="00DE7B59">
              <w:t>Message</w:t>
            </w:r>
          </w:p>
        </w:tc>
        <w:tc>
          <w:tcPr>
            <w:tcW w:w="567" w:type="dxa"/>
            <w:tcBorders>
              <w:top w:val="nil"/>
            </w:tcBorders>
          </w:tcPr>
          <w:p w14:paraId="652B55AF" w14:textId="77777777" w:rsidR="00236506" w:rsidRPr="00DE7B59" w:rsidRDefault="00236506" w:rsidP="000905AA">
            <w:pPr>
              <w:pStyle w:val="TAH"/>
              <w:rPr>
                <w:rFonts w:eastAsia="MS Gothic"/>
              </w:rPr>
            </w:pPr>
          </w:p>
        </w:tc>
        <w:tc>
          <w:tcPr>
            <w:tcW w:w="850" w:type="dxa"/>
            <w:tcBorders>
              <w:top w:val="nil"/>
            </w:tcBorders>
          </w:tcPr>
          <w:p w14:paraId="4A830EF0" w14:textId="77777777" w:rsidR="00236506" w:rsidRPr="00DE7B59" w:rsidRDefault="00236506" w:rsidP="000905AA">
            <w:pPr>
              <w:pStyle w:val="TAH"/>
              <w:rPr>
                <w:rFonts w:eastAsia="MS Gothic"/>
              </w:rPr>
            </w:pPr>
          </w:p>
        </w:tc>
      </w:tr>
      <w:tr w:rsidR="00236506" w:rsidRPr="00DE7B59" w14:paraId="58A3D68E" w14:textId="77777777" w:rsidTr="000905AA">
        <w:tc>
          <w:tcPr>
            <w:tcW w:w="534" w:type="dxa"/>
          </w:tcPr>
          <w:p w14:paraId="6F8D2364" w14:textId="77777777" w:rsidR="00236506" w:rsidRPr="00DE7B59" w:rsidRDefault="00236506" w:rsidP="000905AA">
            <w:pPr>
              <w:pStyle w:val="TAC"/>
            </w:pPr>
            <w:r w:rsidRPr="00DE7B59">
              <w:t>1</w:t>
            </w:r>
          </w:p>
        </w:tc>
        <w:tc>
          <w:tcPr>
            <w:tcW w:w="3969" w:type="dxa"/>
          </w:tcPr>
          <w:p w14:paraId="1493B974" w14:textId="77777777" w:rsidR="00236506" w:rsidRPr="00DE7B59" w:rsidRDefault="00236506" w:rsidP="000905AA">
            <w:pPr>
              <w:pStyle w:val="TAL"/>
            </w:pPr>
            <w:r w:rsidRPr="00DE7B59">
              <w:t>The SS ignores scheduling requests and does not allocate any uplink grant.</w:t>
            </w:r>
          </w:p>
        </w:tc>
        <w:tc>
          <w:tcPr>
            <w:tcW w:w="709" w:type="dxa"/>
          </w:tcPr>
          <w:p w14:paraId="023E5004" w14:textId="77777777" w:rsidR="00236506" w:rsidRPr="00DE7B59" w:rsidRDefault="00236506" w:rsidP="000905AA">
            <w:pPr>
              <w:pStyle w:val="TAC"/>
            </w:pPr>
            <w:r w:rsidRPr="00DE7B59">
              <w:t>-</w:t>
            </w:r>
          </w:p>
        </w:tc>
        <w:tc>
          <w:tcPr>
            <w:tcW w:w="2977" w:type="dxa"/>
          </w:tcPr>
          <w:p w14:paraId="2B9057C3" w14:textId="77777777" w:rsidR="00236506" w:rsidRPr="00DE7B59" w:rsidRDefault="00236506" w:rsidP="000905AA">
            <w:pPr>
              <w:pStyle w:val="TAL"/>
            </w:pPr>
            <w:r w:rsidRPr="00DE7B59">
              <w:t>-</w:t>
            </w:r>
          </w:p>
        </w:tc>
        <w:tc>
          <w:tcPr>
            <w:tcW w:w="567" w:type="dxa"/>
          </w:tcPr>
          <w:p w14:paraId="5B83910F" w14:textId="77777777" w:rsidR="00236506" w:rsidRPr="00DE7B59" w:rsidRDefault="00236506" w:rsidP="000905AA">
            <w:pPr>
              <w:pStyle w:val="TAC"/>
            </w:pPr>
            <w:r w:rsidRPr="00DE7B59">
              <w:t>-</w:t>
            </w:r>
          </w:p>
        </w:tc>
        <w:tc>
          <w:tcPr>
            <w:tcW w:w="850" w:type="dxa"/>
          </w:tcPr>
          <w:p w14:paraId="6160C649" w14:textId="77777777" w:rsidR="00236506" w:rsidRPr="00DE7B59" w:rsidRDefault="00236506" w:rsidP="000905AA">
            <w:pPr>
              <w:pStyle w:val="TAC"/>
            </w:pPr>
            <w:r w:rsidRPr="00DE7B59">
              <w:t>-</w:t>
            </w:r>
          </w:p>
        </w:tc>
      </w:tr>
      <w:tr w:rsidR="00236506" w:rsidRPr="00DE7B59" w14:paraId="157CBCBF" w14:textId="77777777" w:rsidTr="000905AA">
        <w:tc>
          <w:tcPr>
            <w:tcW w:w="534" w:type="dxa"/>
          </w:tcPr>
          <w:p w14:paraId="206ADEFA" w14:textId="77777777" w:rsidR="00236506" w:rsidRPr="00DE7B59" w:rsidRDefault="00236506" w:rsidP="000905AA">
            <w:pPr>
              <w:pStyle w:val="TAC"/>
            </w:pPr>
            <w:r w:rsidRPr="00DE7B59">
              <w:t>2</w:t>
            </w:r>
          </w:p>
        </w:tc>
        <w:tc>
          <w:tcPr>
            <w:tcW w:w="3969" w:type="dxa"/>
          </w:tcPr>
          <w:p w14:paraId="3EF8EB0C" w14:textId="77777777" w:rsidR="00236506" w:rsidRPr="00DE7B59" w:rsidRDefault="00236506" w:rsidP="000905AA">
            <w:pPr>
              <w:pStyle w:val="TAL"/>
            </w:pPr>
            <w:r w:rsidRPr="00DE7B59">
              <w:t>The SS sends a MAC PDU including an RLC PDU of size 5000 bytes on LCH5 (LCG ID#</w:t>
            </w:r>
            <w:r w:rsidRPr="00DE7B59">
              <w:rPr>
                <w:lang w:eastAsia="zh-CN"/>
              </w:rPr>
              <w:t>1</w:t>
            </w:r>
            <w:r w:rsidRPr="00DE7B59">
              <w:t>) and RLC PDU of size 4800 bytes on LCH4 (LCG ID#</w:t>
            </w:r>
            <w:r w:rsidRPr="00DE7B59">
              <w:rPr>
                <w:lang w:eastAsia="zh-CN"/>
              </w:rPr>
              <w:t>2</w:t>
            </w:r>
            <w:r w:rsidRPr="00DE7B59">
              <w:t>).</w:t>
            </w:r>
          </w:p>
        </w:tc>
        <w:tc>
          <w:tcPr>
            <w:tcW w:w="709" w:type="dxa"/>
          </w:tcPr>
          <w:p w14:paraId="6E5DF71C" w14:textId="77777777" w:rsidR="00236506" w:rsidRPr="00DE7B59" w:rsidRDefault="00236506" w:rsidP="000905AA">
            <w:pPr>
              <w:pStyle w:val="TAC"/>
            </w:pPr>
            <w:r w:rsidRPr="00DE7B59">
              <w:t>&lt;--</w:t>
            </w:r>
          </w:p>
        </w:tc>
        <w:tc>
          <w:tcPr>
            <w:tcW w:w="2977" w:type="dxa"/>
          </w:tcPr>
          <w:p w14:paraId="25DDDF84" w14:textId="77777777" w:rsidR="00236506" w:rsidRPr="00DE7B59" w:rsidRDefault="00236506" w:rsidP="000905AA">
            <w:pPr>
              <w:pStyle w:val="TAL"/>
            </w:pPr>
            <w:r w:rsidRPr="00DE7B59">
              <w:t>MAC PDU (RLC SDU on LCH5, RLC SDU on LCH4)</w:t>
            </w:r>
          </w:p>
        </w:tc>
        <w:tc>
          <w:tcPr>
            <w:tcW w:w="567" w:type="dxa"/>
          </w:tcPr>
          <w:p w14:paraId="4BD4859F" w14:textId="77777777" w:rsidR="00236506" w:rsidRPr="00DE7B59" w:rsidRDefault="00236506" w:rsidP="000905AA">
            <w:pPr>
              <w:pStyle w:val="TAC"/>
            </w:pPr>
            <w:r w:rsidRPr="00DE7B59">
              <w:t>-</w:t>
            </w:r>
          </w:p>
        </w:tc>
        <w:tc>
          <w:tcPr>
            <w:tcW w:w="850" w:type="dxa"/>
          </w:tcPr>
          <w:p w14:paraId="33170738" w14:textId="77777777" w:rsidR="00236506" w:rsidRPr="00DE7B59" w:rsidRDefault="00236506" w:rsidP="000905AA">
            <w:pPr>
              <w:pStyle w:val="TAC"/>
            </w:pPr>
            <w:r w:rsidRPr="00DE7B59">
              <w:t>-</w:t>
            </w:r>
          </w:p>
        </w:tc>
      </w:tr>
      <w:tr w:rsidR="00236506" w:rsidRPr="00DE7B59" w14:paraId="1838E566" w14:textId="77777777" w:rsidTr="000905AA">
        <w:tc>
          <w:tcPr>
            <w:tcW w:w="534" w:type="dxa"/>
          </w:tcPr>
          <w:p w14:paraId="6D61B736" w14:textId="77777777" w:rsidR="00236506" w:rsidRPr="00DE7B59" w:rsidRDefault="00236506" w:rsidP="000905AA">
            <w:pPr>
              <w:pStyle w:val="TAC"/>
            </w:pPr>
            <w:r w:rsidRPr="00DE7B59">
              <w:t>3</w:t>
            </w:r>
          </w:p>
        </w:tc>
        <w:tc>
          <w:tcPr>
            <w:tcW w:w="3969" w:type="dxa"/>
          </w:tcPr>
          <w:p w14:paraId="58BE8BED" w14:textId="77777777" w:rsidR="00236506" w:rsidRPr="00DE7B59" w:rsidRDefault="00236506" w:rsidP="000905AA">
            <w:pPr>
              <w:pStyle w:val="TAL"/>
            </w:pPr>
            <w:r w:rsidRPr="00DE7B59">
              <w:t>20 ms after step 2, the SS sends a MAC PDU including RLC PDU of size 200 bytes on LCH4 (LCG ID#</w:t>
            </w:r>
            <w:r w:rsidRPr="00DE7B59">
              <w:rPr>
                <w:lang w:eastAsia="zh-CN"/>
              </w:rPr>
              <w:t>2</w:t>
            </w:r>
            <w:r w:rsidRPr="00DE7B59">
              <w:t>).</w:t>
            </w:r>
          </w:p>
        </w:tc>
        <w:tc>
          <w:tcPr>
            <w:tcW w:w="709" w:type="dxa"/>
          </w:tcPr>
          <w:p w14:paraId="210ADFF0" w14:textId="77777777" w:rsidR="00236506" w:rsidRPr="00DE7B59" w:rsidRDefault="00236506" w:rsidP="000905AA">
            <w:pPr>
              <w:pStyle w:val="TAC"/>
            </w:pPr>
            <w:r w:rsidRPr="00DE7B59">
              <w:t>&lt;--</w:t>
            </w:r>
          </w:p>
        </w:tc>
        <w:tc>
          <w:tcPr>
            <w:tcW w:w="2977" w:type="dxa"/>
          </w:tcPr>
          <w:p w14:paraId="393DAFB0" w14:textId="77777777" w:rsidR="00236506" w:rsidRPr="00DE7B59" w:rsidRDefault="00236506" w:rsidP="000905AA">
            <w:pPr>
              <w:pStyle w:val="TAL"/>
            </w:pPr>
            <w:r w:rsidRPr="00DE7B59">
              <w:t>MAC PDU (RLC SDU on LCH4)</w:t>
            </w:r>
          </w:p>
        </w:tc>
        <w:tc>
          <w:tcPr>
            <w:tcW w:w="567" w:type="dxa"/>
          </w:tcPr>
          <w:p w14:paraId="0E89C0F1" w14:textId="77777777" w:rsidR="00236506" w:rsidRPr="00DE7B59" w:rsidRDefault="00236506" w:rsidP="000905AA">
            <w:pPr>
              <w:pStyle w:val="TAC"/>
            </w:pPr>
            <w:r w:rsidRPr="00DE7B59">
              <w:t>-</w:t>
            </w:r>
          </w:p>
        </w:tc>
        <w:tc>
          <w:tcPr>
            <w:tcW w:w="850" w:type="dxa"/>
          </w:tcPr>
          <w:p w14:paraId="55BB9466" w14:textId="77777777" w:rsidR="00236506" w:rsidRPr="00DE7B59" w:rsidRDefault="00236506" w:rsidP="000905AA">
            <w:pPr>
              <w:pStyle w:val="TAC"/>
            </w:pPr>
            <w:r w:rsidRPr="00DE7B59">
              <w:t>-</w:t>
            </w:r>
          </w:p>
        </w:tc>
      </w:tr>
      <w:tr w:rsidR="00236506" w:rsidRPr="00DE7B59" w14:paraId="282246BB" w14:textId="77777777" w:rsidTr="000905AA">
        <w:tc>
          <w:tcPr>
            <w:tcW w:w="534" w:type="dxa"/>
          </w:tcPr>
          <w:p w14:paraId="59C53373" w14:textId="77777777" w:rsidR="00236506" w:rsidRPr="00DE7B59" w:rsidRDefault="00236506" w:rsidP="000905AA">
            <w:pPr>
              <w:pStyle w:val="TAC"/>
            </w:pPr>
            <w:r w:rsidRPr="00DE7B59">
              <w:t>4</w:t>
            </w:r>
          </w:p>
        </w:tc>
        <w:tc>
          <w:tcPr>
            <w:tcW w:w="3969" w:type="dxa"/>
          </w:tcPr>
          <w:p w14:paraId="7D53A1DC" w14:textId="77777777" w:rsidR="00236506" w:rsidRPr="00DE7B59" w:rsidRDefault="00236506" w:rsidP="000905AA">
            <w:pPr>
              <w:pStyle w:val="TAL"/>
            </w:pPr>
            <w:r w:rsidRPr="00DE7B59">
              <w:rPr>
                <w:rFonts w:cs="Arial"/>
                <w:szCs w:val="18"/>
              </w:rPr>
              <w:t>60 ms after step 2, SS transmits an UL Grant of 48 bits, allowing the UE to send a DSR MAC CE.</w:t>
            </w:r>
          </w:p>
        </w:tc>
        <w:tc>
          <w:tcPr>
            <w:tcW w:w="709" w:type="dxa"/>
          </w:tcPr>
          <w:p w14:paraId="0C756205" w14:textId="77777777" w:rsidR="00236506" w:rsidRPr="00DE7B59" w:rsidRDefault="00236506" w:rsidP="000905AA">
            <w:pPr>
              <w:pStyle w:val="TAC"/>
            </w:pPr>
            <w:r w:rsidRPr="00DE7B59">
              <w:t>&lt;--</w:t>
            </w:r>
          </w:p>
        </w:tc>
        <w:tc>
          <w:tcPr>
            <w:tcW w:w="2977" w:type="dxa"/>
          </w:tcPr>
          <w:p w14:paraId="0E3E1F47" w14:textId="77777777" w:rsidR="00236506" w:rsidRPr="00DE7B59" w:rsidRDefault="00236506" w:rsidP="000905AA">
            <w:pPr>
              <w:pStyle w:val="TAL"/>
            </w:pPr>
            <w:r w:rsidRPr="00DE7B59">
              <w:rPr>
                <w:rFonts w:cs="Arial"/>
                <w:szCs w:val="18"/>
              </w:rPr>
              <w:t>(UL Grant (unknown C-RNTI))</w:t>
            </w:r>
          </w:p>
        </w:tc>
        <w:tc>
          <w:tcPr>
            <w:tcW w:w="567" w:type="dxa"/>
          </w:tcPr>
          <w:p w14:paraId="0042A8E2" w14:textId="77777777" w:rsidR="00236506" w:rsidRPr="00DE7B59" w:rsidRDefault="00236506" w:rsidP="000905AA">
            <w:pPr>
              <w:pStyle w:val="TAC"/>
            </w:pPr>
            <w:r w:rsidRPr="00DE7B59">
              <w:t>-</w:t>
            </w:r>
          </w:p>
        </w:tc>
        <w:tc>
          <w:tcPr>
            <w:tcW w:w="850" w:type="dxa"/>
          </w:tcPr>
          <w:p w14:paraId="1855A186" w14:textId="77777777" w:rsidR="00236506" w:rsidRPr="00DE7B59" w:rsidRDefault="00236506" w:rsidP="000905AA">
            <w:pPr>
              <w:pStyle w:val="TAC"/>
            </w:pPr>
            <w:r w:rsidRPr="00DE7B59">
              <w:t>-</w:t>
            </w:r>
          </w:p>
        </w:tc>
      </w:tr>
      <w:tr w:rsidR="00236506" w:rsidRPr="00DE7B59" w14:paraId="5F44DF6A" w14:textId="77777777" w:rsidTr="000905AA">
        <w:tc>
          <w:tcPr>
            <w:tcW w:w="534" w:type="dxa"/>
          </w:tcPr>
          <w:p w14:paraId="46004CDB" w14:textId="77777777" w:rsidR="00236506" w:rsidRPr="00DE7B59" w:rsidRDefault="00236506" w:rsidP="000905AA">
            <w:pPr>
              <w:pStyle w:val="TAC"/>
            </w:pPr>
            <w:r w:rsidRPr="00DE7B59">
              <w:t>5</w:t>
            </w:r>
          </w:p>
        </w:tc>
        <w:tc>
          <w:tcPr>
            <w:tcW w:w="3969" w:type="dxa"/>
          </w:tcPr>
          <w:p w14:paraId="14914035"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0 for LCGi = 2?</w:t>
            </w:r>
          </w:p>
        </w:tc>
        <w:tc>
          <w:tcPr>
            <w:tcW w:w="709" w:type="dxa"/>
          </w:tcPr>
          <w:p w14:paraId="2358F225" w14:textId="77777777" w:rsidR="00236506" w:rsidRPr="00DE7B59" w:rsidRDefault="00236506" w:rsidP="000905AA">
            <w:pPr>
              <w:pStyle w:val="TAC"/>
            </w:pPr>
            <w:r w:rsidRPr="00DE7B59">
              <w:t>--&gt;</w:t>
            </w:r>
          </w:p>
        </w:tc>
        <w:tc>
          <w:tcPr>
            <w:tcW w:w="2977" w:type="dxa"/>
          </w:tcPr>
          <w:p w14:paraId="264E3475" w14:textId="77777777" w:rsidR="00236506" w:rsidRPr="00DE7B59" w:rsidRDefault="00236506" w:rsidP="000905AA">
            <w:pPr>
              <w:pStyle w:val="TAL"/>
            </w:pPr>
            <w:r w:rsidRPr="00DE7B59">
              <w:t>MAC PDU (DSR)</w:t>
            </w:r>
          </w:p>
        </w:tc>
        <w:tc>
          <w:tcPr>
            <w:tcW w:w="567" w:type="dxa"/>
          </w:tcPr>
          <w:p w14:paraId="213F3D21" w14:textId="77777777" w:rsidR="00236506" w:rsidRPr="00DE7B59" w:rsidRDefault="00236506" w:rsidP="000905AA">
            <w:pPr>
              <w:pStyle w:val="TAC"/>
            </w:pPr>
            <w:r w:rsidRPr="00DE7B59">
              <w:t>1</w:t>
            </w:r>
          </w:p>
        </w:tc>
        <w:tc>
          <w:tcPr>
            <w:tcW w:w="850" w:type="dxa"/>
          </w:tcPr>
          <w:p w14:paraId="1218DF8D" w14:textId="77777777" w:rsidR="00236506" w:rsidRPr="00DE7B59" w:rsidRDefault="00236506" w:rsidP="000905AA">
            <w:pPr>
              <w:pStyle w:val="TAC"/>
            </w:pPr>
            <w:r w:rsidRPr="00DE7B59">
              <w:t>P</w:t>
            </w:r>
          </w:p>
        </w:tc>
      </w:tr>
      <w:tr w:rsidR="00236506" w:rsidRPr="00DE7B59" w14:paraId="7D8182F2" w14:textId="77777777" w:rsidTr="000905AA">
        <w:tc>
          <w:tcPr>
            <w:tcW w:w="534" w:type="dxa"/>
          </w:tcPr>
          <w:p w14:paraId="703BD260" w14:textId="77777777" w:rsidR="00236506" w:rsidRPr="00DE7B59" w:rsidRDefault="00236506" w:rsidP="000905AA">
            <w:pPr>
              <w:pStyle w:val="TAC"/>
            </w:pPr>
            <w:r w:rsidRPr="00DE7B59">
              <w:t>6</w:t>
            </w:r>
          </w:p>
        </w:tc>
        <w:tc>
          <w:tcPr>
            <w:tcW w:w="3969" w:type="dxa"/>
          </w:tcPr>
          <w:p w14:paraId="4202AA28" w14:textId="77777777" w:rsidR="00236506" w:rsidRPr="00DE7B59" w:rsidRDefault="00236506" w:rsidP="000905AA">
            <w:pPr>
              <w:pStyle w:val="TAL"/>
            </w:pPr>
            <w:r w:rsidRPr="00DE7B59">
              <w:t>80 ms after step 2, SS transmits an UL grant of 48 bits</w:t>
            </w:r>
            <w:r w:rsidRPr="00DE7B59">
              <w:rPr>
                <w:rFonts w:cs="Arial"/>
                <w:szCs w:val="18"/>
              </w:rPr>
              <w:t>, allowing the UE to send a DSR MAC CE.</w:t>
            </w:r>
          </w:p>
        </w:tc>
        <w:tc>
          <w:tcPr>
            <w:tcW w:w="709" w:type="dxa"/>
          </w:tcPr>
          <w:p w14:paraId="7B468EFA" w14:textId="77777777" w:rsidR="00236506" w:rsidRPr="00DE7B59" w:rsidRDefault="00236506" w:rsidP="000905AA">
            <w:pPr>
              <w:pStyle w:val="TAC"/>
            </w:pPr>
            <w:r w:rsidRPr="00DE7B59">
              <w:t>&lt;--</w:t>
            </w:r>
          </w:p>
        </w:tc>
        <w:tc>
          <w:tcPr>
            <w:tcW w:w="2977" w:type="dxa"/>
          </w:tcPr>
          <w:p w14:paraId="5CE813D7" w14:textId="77777777" w:rsidR="00236506" w:rsidRPr="00DE7B59" w:rsidRDefault="00236506" w:rsidP="000905AA">
            <w:pPr>
              <w:pStyle w:val="TAL"/>
            </w:pPr>
            <w:r w:rsidRPr="00DE7B59">
              <w:rPr>
                <w:rFonts w:cs="Arial"/>
                <w:szCs w:val="18"/>
              </w:rPr>
              <w:t>(UL Grant (unknown C-RNTI))</w:t>
            </w:r>
          </w:p>
        </w:tc>
        <w:tc>
          <w:tcPr>
            <w:tcW w:w="567" w:type="dxa"/>
          </w:tcPr>
          <w:p w14:paraId="4E4E053B" w14:textId="77777777" w:rsidR="00236506" w:rsidRPr="00DE7B59" w:rsidRDefault="00236506" w:rsidP="000905AA">
            <w:pPr>
              <w:pStyle w:val="TAC"/>
            </w:pPr>
            <w:r w:rsidRPr="00DE7B59">
              <w:t>-</w:t>
            </w:r>
          </w:p>
        </w:tc>
        <w:tc>
          <w:tcPr>
            <w:tcW w:w="850" w:type="dxa"/>
          </w:tcPr>
          <w:p w14:paraId="222B9861" w14:textId="77777777" w:rsidR="00236506" w:rsidRPr="00DE7B59" w:rsidRDefault="00236506" w:rsidP="000905AA">
            <w:pPr>
              <w:pStyle w:val="TAC"/>
            </w:pPr>
            <w:r w:rsidRPr="00DE7B59">
              <w:t>-</w:t>
            </w:r>
          </w:p>
        </w:tc>
      </w:tr>
      <w:tr w:rsidR="00236506" w:rsidRPr="00DE7B59" w14:paraId="02A2B862" w14:textId="77777777" w:rsidTr="000905AA">
        <w:tc>
          <w:tcPr>
            <w:tcW w:w="534" w:type="dxa"/>
          </w:tcPr>
          <w:p w14:paraId="6C898994" w14:textId="77777777" w:rsidR="00236506" w:rsidRPr="00DE7B59" w:rsidRDefault="00236506" w:rsidP="000905AA">
            <w:pPr>
              <w:pStyle w:val="TAC"/>
            </w:pPr>
            <w:r w:rsidRPr="00DE7B59">
              <w:t>7</w:t>
            </w:r>
          </w:p>
        </w:tc>
        <w:tc>
          <w:tcPr>
            <w:tcW w:w="3969" w:type="dxa"/>
          </w:tcPr>
          <w:p w14:paraId="736FE2C8"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0 for the LCGi = 1 and LCGi = 2?</w:t>
            </w:r>
          </w:p>
        </w:tc>
        <w:tc>
          <w:tcPr>
            <w:tcW w:w="709" w:type="dxa"/>
          </w:tcPr>
          <w:p w14:paraId="265C01C7" w14:textId="77777777" w:rsidR="00236506" w:rsidRPr="00DE7B59" w:rsidRDefault="00236506" w:rsidP="000905AA">
            <w:pPr>
              <w:pStyle w:val="TAC"/>
            </w:pPr>
            <w:r w:rsidRPr="00DE7B59">
              <w:t>--&gt;</w:t>
            </w:r>
          </w:p>
        </w:tc>
        <w:tc>
          <w:tcPr>
            <w:tcW w:w="2977" w:type="dxa"/>
          </w:tcPr>
          <w:p w14:paraId="32BCF128" w14:textId="77777777" w:rsidR="00236506" w:rsidRPr="00DE7B59" w:rsidRDefault="00236506" w:rsidP="000905AA">
            <w:pPr>
              <w:pStyle w:val="TAL"/>
              <w:rPr>
                <w:rFonts w:cs="Arial"/>
                <w:szCs w:val="18"/>
              </w:rPr>
            </w:pPr>
            <w:r w:rsidRPr="00DE7B59">
              <w:t>MAC PDU (DSR)</w:t>
            </w:r>
          </w:p>
        </w:tc>
        <w:tc>
          <w:tcPr>
            <w:tcW w:w="567" w:type="dxa"/>
          </w:tcPr>
          <w:p w14:paraId="157C5869" w14:textId="77777777" w:rsidR="00236506" w:rsidRPr="00DE7B59" w:rsidRDefault="00236506" w:rsidP="000905AA">
            <w:pPr>
              <w:pStyle w:val="TAC"/>
            </w:pPr>
            <w:r w:rsidRPr="00DE7B59">
              <w:t>1</w:t>
            </w:r>
          </w:p>
        </w:tc>
        <w:tc>
          <w:tcPr>
            <w:tcW w:w="850" w:type="dxa"/>
          </w:tcPr>
          <w:p w14:paraId="5E58758E" w14:textId="77777777" w:rsidR="00236506" w:rsidRPr="00DE7B59" w:rsidRDefault="00236506" w:rsidP="000905AA">
            <w:pPr>
              <w:pStyle w:val="TAC"/>
            </w:pPr>
            <w:r w:rsidRPr="00DE7B59">
              <w:t>P</w:t>
            </w:r>
          </w:p>
        </w:tc>
      </w:tr>
      <w:tr w:rsidR="00236506" w:rsidRPr="00DE7B59" w14:paraId="7D89BF2D" w14:textId="77777777" w:rsidTr="000905AA">
        <w:tc>
          <w:tcPr>
            <w:tcW w:w="534" w:type="dxa"/>
          </w:tcPr>
          <w:p w14:paraId="37883B61" w14:textId="77777777" w:rsidR="00236506" w:rsidRPr="00DE7B59" w:rsidRDefault="00236506" w:rsidP="000905AA">
            <w:pPr>
              <w:pStyle w:val="TAC"/>
            </w:pPr>
            <w:r w:rsidRPr="00DE7B59">
              <w:t>8</w:t>
            </w:r>
          </w:p>
        </w:tc>
        <w:tc>
          <w:tcPr>
            <w:tcW w:w="3969" w:type="dxa"/>
          </w:tcPr>
          <w:p w14:paraId="005ABF6D" w14:textId="77777777" w:rsidR="00236506" w:rsidRPr="00DE7B59" w:rsidRDefault="00236506" w:rsidP="000905AA">
            <w:pPr>
              <w:pStyle w:val="TAL"/>
            </w:pPr>
            <w:r w:rsidRPr="00DE7B59">
              <w:t>SS waits for 100 ms for all discard timers to expire and all buffered data to be discarded.</w:t>
            </w:r>
          </w:p>
        </w:tc>
        <w:tc>
          <w:tcPr>
            <w:tcW w:w="709" w:type="dxa"/>
          </w:tcPr>
          <w:p w14:paraId="346E7225" w14:textId="77777777" w:rsidR="00236506" w:rsidRPr="00DE7B59" w:rsidRDefault="00236506" w:rsidP="000905AA">
            <w:pPr>
              <w:pStyle w:val="TAC"/>
            </w:pPr>
            <w:r w:rsidRPr="00DE7B59">
              <w:t>-</w:t>
            </w:r>
          </w:p>
        </w:tc>
        <w:tc>
          <w:tcPr>
            <w:tcW w:w="2977" w:type="dxa"/>
          </w:tcPr>
          <w:p w14:paraId="0C1DBC1B" w14:textId="77777777" w:rsidR="00236506" w:rsidRPr="00DE7B59" w:rsidRDefault="00236506" w:rsidP="000905AA">
            <w:pPr>
              <w:pStyle w:val="TAL"/>
            </w:pPr>
            <w:r w:rsidRPr="00DE7B59">
              <w:t>-</w:t>
            </w:r>
          </w:p>
        </w:tc>
        <w:tc>
          <w:tcPr>
            <w:tcW w:w="567" w:type="dxa"/>
          </w:tcPr>
          <w:p w14:paraId="6BC5FE52" w14:textId="77777777" w:rsidR="00236506" w:rsidRPr="00DE7B59" w:rsidRDefault="00236506" w:rsidP="000905AA">
            <w:pPr>
              <w:pStyle w:val="TAC"/>
            </w:pPr>
            <w:r w:rsidRPr="00DE7B59">
              <w:t>-</w:t>
            </w:r>
          </w:p>
        </w:tc>
        <w:tc>
          <w:tcPr>
            <w:tcW w:w="850" w:type="dxa"/>
          </w:tcPr>
          <w:p w14:paraId="25BA7791" w14:textId="77777777" w:rsidR="00236506" w:rsidRPr="00DE7B59" w:rsidRDefault="00236506" w:rsidP="000905AA">
            <w:pPr>
              <w:pStyle w:val="TAC"/>
            </w:pPr>
            <w:r w:rsidRPr="00DE7B59">
              <w:t>-</w:t>
            </w:r>
          </w:p>
        </w:tc>
      </w:tr>
      <w:tr w:rsidR="00236506" w:rsidRPr="00DE7B59" w14:paraId="27EEAE00" w14:textId="77777777" w:rsidTr="000905AA">
        <w:tc>
          <w:tcPr>
            <w:tcW w:w="534" w:type="dxa"/>
          </w:tcPr>
          <w:p w14:paraId="287828D2" w14:textId="77777777" w:rsidR="00236506" w:rsidRPr="00DE7B59" w:rsidRDefault="00236506" w:rsidP="000905AA">
            <w:pPr>
              <w:pStyle w:val="TAC"/>
            </w:pPr>
            <w:r w:rsidRPr="00DE7B59">
              <w:t>9</w:t>
            </w:r>
          </w:p>
        </w:tc>
        <w:tc>
          <w:tcPr>
            <w:tcW w:w="3969" w:type="dxa"/>
          </w:tcPr>
          <w:p w14:paraId="24C2C35A" w14:textId="77777777" w:rsidR="00236506" w:rsidRPr="00DE7B59" w:rsidRDefault="00236506" w:rsidP="000905AA">
            <w:pPr>
              <w:pStyle w:val="TAL"/>
            </w:pPr>
            <w:r w:rsidRPr="00DE7B59">
              <w:t xml:space="preserve">The SS sends </w:t>
            </w:r>
            <w:r w:rsidRPr="00DE7B59">
              <w:rPr>
                <w:i/>
                <w:iCs/>
              </w:rPr>
              <w:t>RRCReconfiguration</w:t>
            </w:r>
            <w:r w:rsidRPr="00DE7B59">
              <w:t xml:space="preserve"> including </w:t>
            </w:r>
            <w:r w:rsidRPr="00DE7B59">
              <w:rPr>
                <w:i/>
                <w:iCs/>
              </w:rPr>
              <w:t>MAC-CellGroupConfig</w:t>
            </w:r>
            <w:r w:rsidRPr="00DE7B59">
              <w:t xml:space="preserve"> with </w:t>
            </w:r>
            <w:r w:rsidRPr="00DE7B59">
              <w:rPr>
                <w:i/>
                <w:iCs/>
              </w:rPr>
              <w:t>additionalBS-TableAllowed-r18</w:t>
            </w:r>
            <w:r w:rsidRPr="00DE7B59">
              <w:t xml:space="preserve"> set to ‘1’ for LCGi = 1 and LCGi = 2.</w:t>
            </w:r>
          </w:p>
        </w:tc>
        <w:tc>
          <w:tcPr>
            <w:tcW w:w="709" w:type="dxa"/>
          </w:tcPr>
          <w:p w14:paraId="5ECD1CF9" w14:textId="77777777" w:rsidR="00236506" w:rsidRPr="00DE7B59" w:rsidRDefault="00236506" w:rsidP="000905AA">
            <w:pPr>
              <w:pStyle w:val="TAC"/>
            </w:pPr>
            <w:r w:rsidRPr="00DE7B59">
              <w:t>&lt;--</w:t>
            </w:r>
          </w:p>
        </w:tc>
        <w:tc>
          <w:tcPr>
            <w:tcW w:w="2977" w:type="dxa"/>
          </w:tcPr>
          <w:p w14:paraId="7DDD6F05" w14:textId="77777777" w:rsidR="00236506" w:rsidRPr="00DE7B59" w:rsidRDefault="00236506" w:rsidP="000905AA">
            <w:pPr>
              <w:pStyle w:val="TAL"/>
            </w:pPr>
            <w:r w:rsidRPr="00DE7B59">
              <w:t>RRCReconfiguration</w:t>
            </w:r>
          </w:p>
        </w:tc>
        <w:tc>
          <w:tcPr>
            <w:tcW w:w="567" w:type="dxa"/>
          </w:tcPr>
          <w:p w14:paraId="32F9089B" w14:textId="77777777" w:rsidR="00236506" w:rsidRPr="00DE7B59" w:rsidRDefault="00236506" w:rsidP="000905AA">
            <w:pPr>
              <w:pStyle w:val="TAC"/>
            </w:pPr>
            <w:r w:rsidRPr="00DE7B59">
              <w:t>-</w:t>
            </w:r>
          </w:p>
        </w:tc>
        <w:tc>
          <w:tcPr>
            <w:tcW w:w="850" w:type="dxa"/>
          </w:tcPr>
          <w:p w14:paraId="16CBEA78" w14:textId="77777777" w:rsidR="00236506" w:rsidRPr="00DE7B59" w:rsidRDefault="00236506" w:rsidP="000905AA">
            <w:pPr>
              <w:pStyle w:val="TAC"/>
            </w:pPr>
            <w:r w:rsidRPr="00DE7B59">
              <w:t>-</w:t>
            </w:r>
          </w:p>
        </w:tc>
      </w:tr>
      <w:tr w:rsidR="00236506" w:rsidRPr="00DE7B59" w14:paraId="2EA69009" w14:textId="77777777" w:rsidTr="000905AA">
        <w:tc>
          <w:tcPr>
            <w:tcW w:w="534" w:type="dxa"/>
          </w:tcPr>
          <w:p w14:paraId="0A95F684" w14:textId="77777777" w:rsidR="00236506" w:rsidRPr="00DE7B59" w:rsidRDefault="00236506" w:rsidP="000905AA">
            <w:pPr>
              <w:pStyle w:val="TAC"/>
            </w:pPr>
            <w:r w:rsidRPr="00DE7B59">
              <w:t>10</w:t>
            </w:r>
          </w:p>
        </w:tc>
        <w:tc>
          <w:tcPr>
            <w:tcW w:w="3969" w:type="dxa"/>
          </w:tcPr>
          <w:p w14:paraId="361EE87E" w14:textId="77777777" w:rsidR="00236506" w:rsidRPr="00DE7B59" w:rsidRDefault="00236506" w:rsidP="000905AA">
            <w:pPr>
              <w:pStyle w:val="TAL"/>
            </w:pPr>
            <w:r w:rsidRPr="00DE7B59">
              <w:t>The SS sends a MAC PDU including an RLC PDU of size 800000 bytes on LCH5 (LCG ID#</w:t>
            </w:r>
            <w:r w:rsidRPr="00DE7B59">
              <w:rPr>
                <w:lang w:eastAsia="zh-CN"/>
              </w:rPr>
              <w:t>1</w:t>
            </w:r>
            <w:r w:rsidRPr="00DE7B59">
              <w:t>) and RLC PDU of size 200 bytes on LCH4 (LCG ID#</w:t>
            </w:r>
            <w:r w:rsidRPr="00DE7B59">
              <w:rPr>
                <w:lang w:eastAsia="zh-CN"/>
              </w:rPr>
              <w:t>2</w:t>
            </w:r>
            <w:r w:rsidRPr="00DE7B59">
              <w:t>).</w:t>
            </w:r>
          </w:p>
        </w:tc>
        <w:tc>
          <w:tcPr>
            <w:tcW w:w="709" w:type="dxa"/>
          </w:tcPr>
          <w:p w14:paraId="5AC9E8A3" w14:textId="77777777" w:rsidR="00236506" w:rsidRPr="00DE7B59" w:rsidRDefault="00236506" w:rsidP="000905AA">
            <w:pPr>
              <w:pStyle w:val="TAC"/>
            </w:pPr>
            <w:r w:rsidRPr="00DE7B59">
              <w:t>&lt;--</w:t>
            </w:r>
          </w:p>
        </w:tc>
        <w:tc>
          <w:tcPr>
            <w:tcW w:w="2977" w:type="dxa"/>
          </w:tcPr>
          <w:p w14:paraId="0EEE9E45" w14:textId="77777777" w:rsidR="00236506" w:rsidRPr="00DE7B59" w:rsidRDefault="00236506" w:rsidP="000905AA">
            <w:pPr>
              <w:pStyle w:val="TAL"/>
            </w:pPr>
            <w:r w:rsidRPr="00DE7B59">
              <w:t>MAC PDU (RLC SDU on LCH5)</w:t>
            </w:r>
          </w:p>
        </w:tc>
        <w:tc>
          <w:tcPr>
            <w:tcW w:w="567" w:type="dxa"/>
          </w:tcPr>
          <w:p w14:paraId="733A6380" w14:textId="77777777" w:rsidR="00236506" w:rsidRPr="00DE7B59" w:rsidRDefault="00236506" w:rsidP="000905AA">
            <w:pPr>
              <w:pStyle w:val="TAC"/>
            </w:pPr>
            <w:r w:rsidRPr="00DE7B59">
              <w:t>-</w:t>
            </w:r>
          </w:p>
        </w:tc>
        <w:tc>
          <w:tcPr>
            <w:tcW w:w="850" w:type="dxa"/>
          </w:tcPr>
          <w:p w14:paraId="22082CAC" w14:textId="77777777" w:rsidR="00236506" w:rsidRPr="00DE7B59" w:rsidRDefault="00236506" w:rsidP="000905AA">
            <w:pPr>
              <w:pStyle w:val="TAC"/>
            </w:pPr>
            <w:r w:rsidRPr="00DE7B59">
              <w:t>-</w:t>
            </w:r>
          </w:p>
        </w:tc>
      </w:tr>
      <w:tr w:rsidR="00236506" w:rsidRPr="00DE7B59" w14:paraId="76539590" w14:textId="77777777" w:rsidTr="000905AA">
        <w:tc>
          <w:tcPr>
            <w:tcW w:w="534" w:type="dxa"/>
          </w:tcPr>
          <w:p w14:paraId="46F08309" w14:textId="77777777" w:rsidR="00236506" w:rsidRPr="00DE7B59" w:rsidRDefault="00236506" w:rsidP="000905AA">
            <w:pPr>
              <w:pStyle w:val="TAC"/>
            </w:pPr>
            <w:r w:rsidRPr="00DE7B59">
              <w:t>11</w:t>
            </w:r>
          </w:p>
        </w:tc>
        <w:tc>
          <w:tcPr>
            <w:tcW w:w="3969" w:type="dxa"/>
          </w:tcPr>
          <w:p w14:paraId="13DFBAFA" w14:textId="77777777" w:rsidR="00236506" w:rsidRPr="00DE7B59" w:rsidRDefault="00236506" w:rsidP="000905AA">
            <w:pPr>
              <w:pStyle w:val="TAL"/>
            </w:pPr>
            <w:r w:rsidRPr="00DE7B59">
              <w:t>20 ms after step 10, the SS sends a MAC PDU including RLC PDU of size 200 bytes on LCH4 (LCG ID#</w:t>
            </w:r>
            <w:r w:rsidRPr="00DE7B59">
              <w:rPr>
                <w:lang w:eastAsia="zh-CN"/>
              </w:rPr>
              <w:t>2</w:t>
            </w:r>
            <w:r w:rsidRPr="00DE7B59">
              <w:t>).</w:t>
            </w:r>
          </w:p>
        </w:tc>
        <w:tc>
          <w:tcPr>
            <w:tcW w:w="709" w:type="dxa"/>
          </w:tcPr>
          <w:p w14:paraId="0914BFF9" w14:textId="77777777" w:rsidR="00236506" w:rsidRPr="00DE7B59" w:rsidRDefault="00236506" w:rsidP="000905AA">
            <w:pPr>
              <w:pStyle w:val="TAC"/>
            </w:pPr>
            <w:r w:rsidRPr="00DE7B59">
              <w:t>&lt;--</w:t>
            </w:r>
          </w:p>
        </w:tc>
        <w:tc>
          <w:tcPr>
            <w:tcW w:w="2977" w:type="dxa"/>
          </w:tcPr>
          <w:p w14:paraId="7C155AF1" w14:textId="77777777" w:rsidR="00236506" w:rsidRPr="00DE7B59" w:rsidRDefault="00236506" w:rsidP="000905AA">
            <w:pPr>
              <w:pStyle w:val="TAL"/>
            </w:pPr>
            <w:r w:rsidRPr="00DE7B59">
              <w:t>MAC PDU (RLC SDU on LCH4)</w:t>
            </w:r>
          </w:p>
        </w:tc>
        <w:tc>
          <w:tcPr>
            <w:tcW w:w="567" w:type="dxa"/>
          </w:tcPr>
          <w:p w14:paraId="5A4EC530" w14:textId="77777777" w:rsidR="00236506" w:rsidRPr="00DE7B59" w:rsidRDefault="00236506" w:rsidP="000905AA">
            <w:pPr>
              <w:pStyle w:val="TAC"/>
            </w:pPr>
            <w:r w:rsidRPr="00DE7B59">
              <w:t>-</w:t>
            </w:r>
          </w:p>
        </w:tc>
        <w:tc>
          <w:tcPr>
            <w:tcW w:w="850" w:type="dxa"/>
          </w:tcPr>
          <w:p w14:paraId="1AEFA32C" w14:textId="77777777" w:rsidR="00236506" w:rsidRPr="00DE7B59" w:rsidRDefault="00236506" w:rsidP="000905AA">
            <w:pPr>
              <w:pStyle w:val="TAC"/>
            </w:pPr>
            <w:r w:rsidRPr="00DE7B59">
              <w:t>-</w:t>
            </w:r>
          </w:p>
        </w:tc>
      </w:tr>
      <w:tr w:rsidR="00236506" w:rsidRPr="00DE7B59" w14:paraId="08B384B4" w14:textId="77777777" w:rsidTr="000905AA">
        <w:tc>
          <w:tcPr>
            <w:tcW w:w="534" w:type="dxa"/>
          </w:tcPr>
          <w:p w14:paraId="7F9DB98F" w14:textId="77777777" w:rsidR="00236506" w:rsidRPr="00DE7B59" w:rsidRDefault="00236506" w:rsidP="000905AA">
            <w:pPr>
              <w:pStyle w:val="TAC"/>
            </w:pPr>
            <w:r w:rsidRPr="00DE7B59">
              <w:t>12</w:t>
            </w:r>
          </w:p>
        </w:tc>
        <w:tc>
          <w:tcPr>
            <w:tcW w:w="3969" w:type="dxa"/>
          </w:tcPr>
          <w:p w14:paraId="60E493B7" w14:textId="77777777" w:rsidR="00236506" w:rsidRPr="00DE7B59" w:rsidRDefault="00236506" w:rsidP="000905AA">
            <w:pPr>
              <w:pStyle w:val="TAL"/>
            </w:pPr>
            <w:r w:rsidRPr="00DE7B59">
              <w:rPr>
                <w:rFonts w:cs="Arial"/>
                <w:szCs w:val="18"/>
              </w:rPr>
              <w:t>60 ms after step 10, SS transmits an UL Grant of 48 bits, allowing the UE to send a DSR MAC CE.</w:t>
            </w:r>
          </w:p>
        </w:tc>
        <w:tc>
          <w:tcPr>
            <w:tcW w:w="709" w:type="dxa"/>
          </w:tcPr>
          <w:p w14:paraId="3C03BB8E" w14:textId="77777777" w:rsidR="00236506" w:rsidRPr="00DE7B59" w:rsidRDefault="00236506" w:rsidP="000905AA">
            <w:pPr>
              <w:pStyle w:val="TAC"/>
            </w:pPr>
            <w:r w:rsidRPr="00DE7B59">
              <w:t>&lt;--</w:t>
            </w:r>
          </w:p>
        </w:tc>
        <w:tc>
          <w:tcPr>
            <w:tcW w:w="2977" w:type="dxa"/>
          </w:tcPr>
          <w:p w14:paraId="763F1BE3" w14:textId="77777777" w:rsidR="00236506" w:rsidRPr="00DE7B59" w:rsidRDefault="00236506" w:rsidP="000905AA">
            <w:pPr>
              <w:pStyle w:val="TAL"/>
            </w:pPr>
            <w:r w:rsidRPr="00DE7B59">
              <w:rPr>
                <w:rFonts w:cs="Arial"/>
                <w:szCs w:val="18"/>
              </w:rPr>
              <w:t>(UL Grant (unknown C-RNTI))</w:t>
            </w:r>
          </w:p>
        </w:tc>
        <w:tc>
          <w:tcPr>
            <w:tcW w:w="567" w:type="dxa"/>
          </w:tcPr>
          <w:p w14:paraId="6E1DC37B" w14:textId="77777777" w:rsidR="00236506" w:rsidRPr="00DE7B59" w:rsidRDefault="00236506" w:rsidP="000905AA">
            <w:pPr>
              <w:pStyle w:val="TAC"/>
            </w:pPr>
            <w:r w:rsidRPr="00DE7B59">
              <w:t>-</w:t>
            </w:r>
          </w:p>
        </w:tc>
        <w:tc>
          <w:tcPr>
            <w:tcW w:w="850" w:type="dxa"/>
          </w:tcPr>
          <w:p w14:paraId="06E134CE" w14:textId="77777777" w:rsidR="00236506" w:rsidRPr="00DE7B59" w:rsidRDefault="00236506" w:rsidP="000905AA">
            <w:pPr>
              <w:pStyle w:val="TAC"/>
            </w:pPr>
            <w:r w:rsidRPr="00DE7B59">
              <w:t>-</w:t>
            </w:r>
          </w:p>
        </w:tc>
      </w:tr>
      <w:tr w:rsidR="00236506" w:rsidRPr="00DE7B59" w14:paraId="2433AD19" w14:textId="77777777" w:rsidTr="000905AA">
        <w:tc>
          <w:tcPr>
            <w:tcW w:w="534" w:type="dxa"/>
            <w:tcBorders>
              <w:top w:val="single" w:sz="4" w:space="0" w:color="auto"/>
              <w:bottom w:val="single" w:sz="4" w:space="0" w:color="auto"/>
              <w:right w:val="single" w:sz="4" w:space="0" w:color="auto"/>
            </w:tcBorders>
          </w:tcPr>
          <w:p w14:paraId="69F693E7" w14:textId="77777777" w:rsidR="00236506" w:rsidRPr="00DE7B59" w:rsidRDefault="00236506" w:rsidP="000905AA">
            <w:pPr>
              <w:pStyle w:val="TAC"/>
            </w:pPr>
            <w:r w:rsidRPr="00DE7B59">
              <w:t>13</w:t>
            </w:r>
          </w:p>
        </w:tc>
        <w:tc>
          <w:tcPr>
            <w:tcW w:w="3969" w:type="dxa"/>
            <w:tcBorders>
              <w:top w:val="single" w:sz="4" w:space="0" w:color="auto"/>
              <w:left w:val="single" w:sz="4" w:space="0" w:color="auto"/>
              <w:bottom w:val="single" w:sz="4" w:space="0" w:color="auto"/>
              <w:right w:val="single" w:sz="4" w:space="0" w:color="auto"/>
            </w:tcBorders>
          </w:tcPr>
          <w:p w14:paraId="3394ECB2"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0 for LCGi = 2?</w:t>
            </w:r>
          </w:p>
        </w:tc>
        <w:tc>
          <w:tcPr>
            <w:tcW w:w="709" w:type="dxa"/>
            <w:tcBorders>
              <w:top w:val="single" w:sz="4" w:space="0" w:color="auto"/>
              <w:left w:val="single" w:sz="4" w:space="0" w:color="auto"/>
              <w:bottom w:val="single" w:sz="4" w:space="0" w:color="auto"/>
              <w:right w:val="single" w:sz="4" w:space="0" w:color="auto"/>
            </w:tcBorders>
          </w:tcPr>
          <w:p w14:paraId="73493217"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5A139CDB" w14:textId="77777777" w:rsidR="00236506" w:rsidRPr="00DE7B59" w:rsidRDefault="00236506" w:rsidP="000905AA">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3D756B2E" w14:textId="77777777" w:rsidR="00236506" w:rsidRPr="00DE7B59" w:rsidRDefault="00236506" w:rsidP="000905AA">
            <w:pPr>
              <w:pStyle w:val="TAC"/>
            </w:pPr>
            <w:r w:rsidRPr="00DE7B59">
              <w:t>2</w:t>
            </w:r>
          </w:p>
        </w:tc>
        <w:tc>
          <w:tcPr>
            <w:tcW w:w="850" w:type="dxa"/>
            <w:tcBorders>
              <w:top w:val="single" w:sz="4" w:space="0" w:color="auto"/>
              <w:left w:val="single" w:sz="4" w:space="0" w:color="auto"/>
              <w:bottom w:val="single" w:sz="4" w:space="0" w:color="auto"/>
            </w:tcBorders>
          </w:tcPr>
          <w:p w14:paraId="5C9D9395" w14:textId="77777777" w:rsidR="00236506" w:rsidRPr="00DE7B59" w:rsidRDefault="00236506" w:rsidP="000905AA">
            <w:pPr>
              <w:pStyle w:val="TAC"/>
            </w:pPr>
            <w:r w:rsidRPr="00DE7B59">
              <w:t>P</w:t>
            </w:r>
          </w:p>
        </w:tc>
      </w:tr>
      <w:tr w:rsidR="00236506" w:rsidRPr="00DE7B59" w14:paraId="617C465B" w14:textId="77777777" w:rsidTr="000905AA">
        <w:tc>
          <w:tcPr>
            <w:tcW w:w="534" w:type="dxa"/>
            <w:tcBorders>
              <w:top w:val="single" w:sz="4" w:space="0" w:color="auto"/>
              <w:bottom w:val="single" w:sz="4" w:space="0" w:color="auto"/>
              <w:right w:val="single" w:sz="4" w:space="0" w:color="auto"/>
            </w:tcBorders>
          </w:tcPr>
          <w:p w14:paraId="6D84561F" w14:textId="77777777" w:rsidR="00236506" w:rsidRPr="00DE7B59" w:rsidRDefault="00236506" w:rsidP="000905AA">
            <w:pPr>
              <w:pStyle w:val="TAC"/>
            </w:pPr>
            <w:r w:rsidRPr="00DE7B59">
              <w:t>14</w:t>
            </w:r>
          </w:p>
        </w:tc>
        <w:tc>
          <w:tcPr>
            <w:tcW w:w="3969" w:type="dxa"/>
            <w:tcBorders>
              <w:top w:val="single" w:sz="4" w:space="0" w:color="auto"/>
              <w:left w:val="single" w:sz="4" w:space="0" w:color="auto"/>
              <w:bottom w:val="single" w:sz="4" w:space="0" w:color="auto"/>
              <w:right w:val="single" w:sz="4" w:space="0" w:color="auto"/>
            </w:tcBorders>
          </w:tcPr>
          <w:p w14:paraId="08E8CC64" w14:textId="77777777" w:rsidR="00236506" w:rsidRPr="00DE7B59" w:rsidRDefault="00236506" w:rsidP="000905AA">
            <w:pPr>
              <w:pStyle w:val="TAL"/>
            </w:pPr>
            <w:r w:rsidRPr="00DE7B59">
              <w:t>80 ms after step 10, SS transmits an UL grant of 48 bits</w:t>
            </w:r>
            <w:r w:rsidRPr="00DE7B59">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5F5C5CF"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0B279DB"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79F9905C"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76241666" w14:textId="77777777" w:rsidR="00236506" w:rsidRPr="00DE7B59" w:rsidRDefault="00236506" w:rsidP="000905AA">
            <w:pPr>
              <w:pStyle w:val="TAC"/>
            </w:pPr>
            <w:r w:rsidRPr="00DE7B59">
              <w:t>-</w:t>
            </w:r>
          </w:p>
        </w:tc>
      </w:tr>
      <w:tr w:rsidR="00236506" w:rsidRPr="00DE7B59" w14:paraId="46468B6B" w14:textId="77777777" w:rsidTr="000905AA">
        <w:tc>
          <w:tcPr>
            <w:tcW w:w="534" w:type="dxa"/>
            <w:tcBorders>
              <w:top w:val="single" w:sz="4" w:space="0" w:color="auto"/>
              <w:bottom w:val="single" w:sz="4" w:space="0" w:color="auto"/>
              <w:right w:val="single" w:sz="4" w:space="0" w:color="auto"/>
            </w:tcBorders>
          </w:tcPr>
          <w:p w14:paraId="77A40246" w14:textId="77777777" w:rsidR="00236506" w:rsidRPr="00DE7B59" w:rsidRDefault="00236506" w:rsidP="000905AA">
            <w:pPr>
              <w:pStyle w:val="TAC"/>
            </w:pPr>
            <w:r w:rsidRPr="00DE7B59">
              <w:t>15</w:t>
            </w:r>
          </w:p>
        </w:tc>
        <w:tc>
          <w:tcPr>
            <w:tcW w:w="3969" w:type="dxa"/>
            <w:tcBorders>
              <w:top w:val="single" w:sz="4" w:space="0" w:color="auto"/>
              <w:left w:val="single" w:sz="4" w:space="0" w:color="auto"/>
              <w:bottom w:val="single" w:sz="4" w:space="0" w:color="auto"/>
              <w:right w:val="single" w:sz="4" w:space="0" w:color="auto"/>
            </w:tcBorders>
          </w:tcPr>
          <w:p w14:paraId="69F822E0"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0 for the LCGi = 1 and LCGi = 2?</w:t>
            </w:r>
          </w:p>
        </w:tc>
        <w:tc>
          <w:tcPr>
            <w:tcW w:w="709" w:type="dxa"/>
            <w:tcBorders>
              <w:top w:val="single" w:sz="4" w:space="0" w:color="auto"/>
              <w:left w:val="single" w:sz="4" w:space="0" w:color="auto"/>
              <w:bottom w:val="single" w:sz="4" w:space="0" w:color="auto"/>
              <w:right w:val="single" w:sz="4" w:space="0" w:color="auto"/>
            </w:tcBorders>
          </w:tcPr>
          <w:p w14:paraId="6F5ED77E"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247E0119" w14:textId="77777777" w:rsidR="00236506" w:rsidRPr="00DE7B59" w:rsidRDefault="00236506" w:rsidP="000905AA">
            <w:pPr>
              <w:pStyle w:val="TAL"/>
              <w:rPr>
                <w:rFonts w:cs="Arial"/>
                <w:szCs w:val="18"/>
              </w:rPr>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10FCED88" w14:textId="77777777" w:rsidR="00236506" w:rsidRPr="00DE7B59" w:rsidRDefault="00236506" w:rsidP="000905AA">
            <w:pPr>
              <w:pStyle w:val="TAC"/>
            </w:pPr>
            <w:r w:rsidRPr="00DE7B59">
              <w:t>2</w:t>
            </w:r>
          </w:p>
        </w:tc>
        <w:tc>
          <w:tcPr>
            <w:tcW w:w="850" w:type="dxa"/>
            <w:tcBorders>
              <w:top w:val="single" w:sz="4" w:space="0" w:color="auto"/>
              <w:left w:val="single" w:sz="4" w:space="0" w:color="auto"/>
              <w:bottom w:val="single" w:sz="4" w:space="0" w:color="auto"/>
            </w:tcBorders>
          </w:tcPr>
          <w:p w14:paraId="52313EE4" w14:textId="77777777" w:rsidR="00236506" w:rsidRPr="00DE7B59" w:rsidRDefault="00236506" w:rsidP="000905AA">
            <w:pPr>
              <w:pStyle w:val="TAC"/>
            </w:pPr>
            <w:r w:rsidRPr="00DE7B59">
              <w:t>P</w:t>
            </w:r>
          </w:p>
        </w:tc>
      </w:tr>
      <w:tr w:rsidR="00236506" w:rsidRPr="00DE7B59" w14:paraId="09A113AB" w14:textId="77777777" w:rsidTr="000905AA">
        <w:tc>
          <w:tcPr>
            <w:tcW w:w="534" w:type="dxa"/>
            <w:tcBorders>
              <w:top w:val="single" w:sz="4" w:space="0" w:color="auto"/>
              <w:bottom w:val="single" w:sz="4" w:space="0" w:color="auto"/>
              <w:right w:val="single" w:sz="4" w:space="0" w:color="auto"/>
            </w:tcBorders>
          </w:tcPr>
          <w:p w14:paraId="1B5F5281" w14:textId="77777777" w:rsidR="00236506" w:rsidRPr="00DE7B59" w:rsidRDefault="00236506" w:rsidP="000905AA">
            <w:pPr>
              <w:pStyle w:val="TAC"/>
            </w:pPr>
            <w:r w:rsidRPr="00DE7B59">
              <w:t>16</w:t>
            </w:r>
          </w:p>
        </w:tc>
        <w:tc>
          <w:tcPr>
            <w:tcW w:w="3969" w:type="dxa"/>
            <w:tcBorders>
              <w:top w:val="single" w:sz="4" w:space="0" w:color="auto"/>
              <w:left w:val="single" w:sz="4" w:space="0" w:color="auto"/>
              <w:bottom w:val="single" w:sz="4" w:space="0" w:color="auto"/>
              <w:right w:val="single" w:sz="4" w:space="0" w:color="auto"/>
            </w:tcBorders>
          </w:tcPr>
          <w:p w14:paraId="32ECCF0B" w14:textId="77777777" w:rsidR="00236506" w:rsidRPr="00DE7B59" w:rsidRDefault="00236506" w:rsidP="000905AA">
            <w:pPr>
              <w:pStyle w:val="TAL"/>
            </w:pPr>
            <w:r w:rsidRPr="00DE7B59">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41CFAAF8" w14:textId="77777777" w:rsidR="00236506" w:rsidRPr="00DE7B59" w:rsidRDefault="00236506" w:rsidP="000905AA">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tcPr>
          <w:p w14:paraId="56DEBAFE" w14:textId="77777777" w:rsidR="00236506" w:rsidRPr="00DE7B59" w:rsidRDefault="00236506" w:rsidP="000905AA">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tcPr>
          <w:p w14:paraId="39B88661"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7708047C" w14:textId="77777777" w:rsidR="00236506" w:rsidRPr="00DE7B59" w:rsidRDefault="00236506" w:rsidP="000905AA">
            <w:pPr>
              <w:pStyle w:val="TAC"/>
            </w:pPr>
            <w:r w:rsidRPr="00DE7B59">
              <w:t>-</w:t>
            </w:r>
          </w:p>
        </w:tc>
      </w:tr>
      <w:tr w:rsidR="00236506" w:rsidRPr="00DE7B59" w14:paraId="6DAD146C" w14:textId="77777777" w:rsidTr="000905AA">
        <w:tc>
          <w:tcPr>
            <w:tcW w:w="534" w:type="dxa"/>
            <w:tcBorders>
              <w:top w:val="single" w:sz="4" w:space="0" w:color="auto"/>
              <w:bottom w:val="single" w:sz="4" w:space="0" w:color="auto"/>
              <w:right w:val="single" w:sz="4" w:space="0" w:color="auto"/>
            </w:tcBorders>
          </w:tcPr>
          <w:p w14:paraId="037C3C19" w14:textId="77777777" w:rsidR="00236506" w:rsidRPr="00DE7B59" w:rsidRDefault="00236506" w:rsidP="000905AA">
            <w:pPr>
              <w:pStyle w:val="TAC"/>
            </w:pPr>
            <w:r w:rsidRPr="00DE7B59">
              <w:t>17</w:t>
            </w:r>
          </w:p>
        </w:tc>
        <w:tc>
          <w:tcPr>
            <w:tcW w:w="3969" w:type="dxa"/>
            <w:tcBorders>
              <w:top w:val="single" w:sz="4" w:space="0" w:color="auto"/>
              <w:left w:val="single" w:sz="4" w:space="0" w:color="auto"/>
              <w:bottom w:val="single" w:sz="4" w:space="0" w:color="auto"/>
              <w:right w:val="single" w:sz="4" w:space="0" w:color="auto"/>
            </w:tcBorders>
          </w:tcPr>
          <w:p w14:paraId="501A4EAB" w14:textId="77777777" w:rsidR="00236506" w:rsidRPr="00DE7B59" w:rsidRDefault="00236506" w:rsidP="000905AA">
            <w:pPr>
              <w:pStyle w:val="TAL"/>
            </w:pPr>
            <w:r w:rsidRPr="00DE7B59">
              <w:t>The SS sends a MAC PDU including an RLC PDU of size 5000 bytes on LCH5 (LCG ID#</w:t>
            </w:r>
            <w:r w:rsidRPr="00DE7B59">
              <w:rPr>
                <w:lang w:eastAsia="zh-CN"/>
              </w:rPr>
              <w:t>1</w:t>
            </w:r>
            <w:r w:rsidRPr="00DE7B59">
              <w:t>) and RLC PDU of size 4500 bytes on LCH4 (LCG ID#</w:t>
            </w:r>
            <w:r w:rsidRPr="00DE7B59">
              <w:rPr>
                <w:lang w:eastAsia="zh-CN"/>
              </w:rPr>
              <w:t>2</w:t>
            </w:r>
            <w:r w:rsidRPr="00DE7B59">
              <w:t>).</w:t>
            </w:r>
          </w:p>
        </w:tc>
        <w:tc>
          <w:tcPr>
            <w:tcW w:w="709" w:type="dxa"/>
            <w:tcBorders>
              <w:top w:val="single" w:sz="4" w:space="0" w:color="auto"/>
              <w:left w:val="single" w:sz="4" w:space="0" w:color="auto"/>
              <w:bottom w:val="single" w:sz="4" w:space="0" w:color="auto"/>
              <w:right w:val="single" w:sz="4" w:space="0" w:color="auto"/>
            </w:tcBorders>
          </w:tcPr>
          <w:p w14:paraId="1C48C9D2"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F732CA5" w14:textId="77777777" w:rsidR="00236506" w:rsidRPr="00DE7B59" w:rsidRDefault="00236506" w:rsidP="000905AA">
            <w:pPr>
              <w:pStyle w:val="TAL"/>
            </w:pPr>
            <w:r w:rsidRPr="00DE7B59">
              <w:t>MAC PDU (RLC SDU on LCH5, RLC SDU on LCH4)</w:t>
            </w:r>
          </w:p>
        </w:tc>
        <w:tc>
          <w:tcPr>
            <w:tcW w:w="567" w:type="dxa"/>
            <w:tcBorders>
              <w:top w:val="single" w:sz="4" w:space="0" w:color="auto"/>
              <w:left w:val="single" w:sz="4" w:space="0" w:color="auto"/>
              <w:bottom w:val="single" w:sz="4" w:space="0" w:color="auto"/>
              <w:right w:val="single" w:sz="4" w:space="0" w:color="auto"/>
            </w:tcBorders>
          </w:tcPr>
          <w:p w14:paraId="708487FC"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2761CAC8" w14:textId="77777777" w:rsidR="00236506" w:rsidRPr="00DE7B59" w:rsidRDefault="00236506" w:rsidP="000905AA">
            <w:pPr>
              <w:pStyle w:val="TAC"/>
            </w:pPr>
            <w:r w:rsidRPr="00DE7B59">
              <w:t>-</w:t>
            </w:r>
          </w:p>
        </w:tc>
      </w:tr>
      <w:tr w:rsidR="00236506" w:rsidRPr="00DE7B59" w14:paraId="7727E3C3" w14:textId="77777777" w:rsidTr="000905AA">
        <w:tc>
          <w:tcPr>
            <w:tcW w:w="534" w:type="dxa"/>
            <w:tcBorders>
              <w:top w:val="single" w:sz="4" w:space="0" w:color="auto"/>
              <w:bottom w:val="single" w:sz="4" w:space="0" w:color="auto"/>
              <w:right w:val="single" w:sz="4" w:space="0" w:color="auto"/>
            </w:tcBorders>
          </w:tcPr>
          <w:p w14:paraId="23F57529" w14:textId="77777777" w:rsidR="00236506" w:rsidRPr="00DE7B59" w:rsidRDefault="00236506" w:rsidP="000905AA">
            <w:pPr>
              <w:pStyle w:val="TAC"/>
            </w:pPr>
            <w:r w:rsidRPr="00DE7B59">
              <w:t>18</w:t>
            </w:r>
          </w:p>
        </w:tc>
        <w:tc>
          <w:tcPr>
            <w:tcW w:w="3969" w:type="dxa"/>
            <w:tcBorders>
              <w:top w:val="single" w:sz="4" w:space="0" w:color="auto"/>
              <w:left w:val="single" w:sz="4" w:space="0" w:color="auto"/>
              <w:bottom w:val="single" w:sz="4" w:space="0" w:color="auto"/>
              <w:right w:val="single" w:sz="4" w:space="0" w:color="auto"/>
            </w:tcBorders>
          </w:tcPr>
          <w:p w14:paraId="1A9C7E8A" w14:textId="77777777" w:rsidR="00236506" w:rsidRPr="00DE7B59" w:rsidRDefault="00236506" w:rsidP="000905AA">
            <w:pPr>
              <w:pStyle w:val="TAL"/>
            </w:pPr>
            <w:r w:rsidRPr="00DE7B59">
              <w:t>20 ms after step 17, the SS sends a MAC PDU including RLC PDU of size 400 bytes on LCH4 (LCG ID#</w:t>
            </w:r>
            <w:r w:rsidRPr="00DE7B59">
              <w:rPr>
                <w:lang w:eastAsia="zh-CN"/>
              </w:rPr>
              <w:t>2</w:t>
            </w:r>
            <w:r w:rsidRPr="00DE7B59">
              <w:t>).</w:t>
            </w:r>
          </w:p>
        </w:tc>
        <w:tc>
          <w:tcPr>
            <w:tcW w:w="709" w:type="dxa"/>
            <w:tcBorders>
              <w:top w:val="single" w:sz="4" w:space="0" w:color="auto"/>
              <w:left w:val="single" w:sz="4" w:space="0" w:color="auto"/>
              <w:bottom w:val="single" w:sz="4" w:space="0" w:color="auto"/>
              <w:right w:val="single" w:sz="4" w:space="0" w:color="auto"/>
            </w:tcBorders>
          </w:tcPr>
          <w:p w14:paraId="00AF230B"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9E0053B" w14:textId="77777777" w:rsidR="00236506" w:rsidRPr="00DE7B59" w:rsidRDefault="00236506" w:rsidP="000905AA">
            <w:pPr>
              <w:pStyle w:val="TAL"/>
            </w:pPr>
            <w:r w:rsidRPr="00DE7B59">
              <w:t>MAC PDU (RLC SDU on LCH4)</w:t>
            </w:r>
          </w:p>
        </w:tc>
        <w:tc>
          <w:tcPr>
            <w:tcW w:w="567" w:type="dxa"/>
            <w:tcBorders>
              <w:top w:val="single" w:sz="4" w:space="0" w:color="auto"/>
              <w:left w:val="single" w:sz="4" w:space="0" w:color="auto"/>
              <w:bottom w:val="single" w:sz="4" w:space="0" w:color="auto"/>
              <w:right w:val="single" w:sz="4" w:space="0" w:color="auto"/>
            </w:tcBorders>
          </w:tcPr>
          <w:p w14:paraId="02359708"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5CEFD0BE" w14:textId="77777777" w:rsidR="00236506" w:rsidRPr="00DE7B59" w:rsidRDefault="00236506" w:rsidP="000905AA">
            <w:pPr>
              <w:pStyle w:val="TAC"/>
            </w:pPr>
            <w:r w:rsidRPr="00DE7B59">
              <w:t>-</w:t>
            </w:r>
          </w:p>
        </w:tc>
      </w:tr>
      <w:tr w:rsidR="00236506" w:rsidRPr="00DE7B59" w14:paraId="29BCC9F0"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0599F68" w14:textId="77777777" w:rsidR="00236506" w:rsidRPr="00DE7B59" w:rsidRDefault="00236506" w:rsidP="000905AA">
            <w:pPr>
              <w:pStyle w:val="TAC"/>
            </w:pPr>
            <w:r w:rsidRPr="00DE7B59">
              <w:t>19</w:t>
            </w:r>
          </w:p>
        </w:tc>
        <w:tc>
          <w:tcPr>
            <w:tcW w:w="3969" w:type="dxa"/>
            <w:tcBorders>
              <w:top w:val="single" w:sz="4" w:space="0" w:color="auto"/>
              <w:left w:val="single" w:sz="4" w:space="0" w:color="auto"/>
              <w:bottom w:val="single" w:sz="4" w:space="0" w:color="auto"/>
              <w:right w:val="single" w:sz="4" w:space="0" w:color="auto"/>
            </w:tcBorders>
          </w:tcPr>
          <w:p w14:paraId="19454475" w14:textId="77777777" w:rsidR="00236506" w:rsidRPr="00DE7B59" w:rsidRDefault="00236506" w:rsidP="000905AA">
            <w:pPr>
              <w:pStyle w:val="TAL"/>
            </w:pPr>
            <w:r w:rsidRPr="00DE7B59">
              <w:rPr>
                <w:rFonts w:cs="Arial"/>
                <w:szCs w:val="18"/>
              </w:rPr>
              <w:t>60 ms after step 17, SS transmits an UL Grant of 48 bits,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115FF0A8"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8A020B1"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221300F7"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4E18D554" w14:textId="77777777" w:rsidR="00236506" w:rsidRPr="00DE7B59" w:rsidRDefault="00236506" w:rsidP="000905AA">
            <w:pPr>
              <w:pStyle w:val="TAC"/>
            </w:pPr>
            <w:r w:rsidRPr="00DE7B59">
              <w:t>-</w:t>
            </w:r>
          </w:p>
        </w:tc>
      </w:tr>
      <w:tr w:rsidR="00236506" w:rsidRPr="00DE7B59" w14:paraId="447B6F5B" w14:textId="77777777" w:rsidTr="000905AA">
        <w:tc>
          <w:tcPr>
            <w:tcW w:w="534" w:type="dxa"/>
          </w:tcPr>
          <w:p w14:paraId="4A9BCE89" w14:textId="77777777" w:rsidR="00236506" w:rsidRPr="00DE7B59" w:rsidRDefault="00236506" w:rsidP="000905AA">
            <w:pPr>
              <w:pStyle w:val="TAC"/>
            </w:pPr>
            <w:r w:rsidRPr="00DE7B59">
              <w:t>20</w:t>
            </w:r>
          </w:p>
        </w:tc>
        <w:tc>
          <w:tcPr>
            <w:tcW w:w="3969" w:type="dxa"/>
          </w:tcPr>
          <w:p w14:paraId="564F2925"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1 for LCGi = 2?</w:t>
            </w:r>
          </w:p>
        </w:tc>
        <w:tc>
          <w:tcPr>
            <w:tcW w:w="709" w:type="dxa"/>
          </w:tcPr>
          <w:p w14:paraId="35EA664E" w14:textId="77777777" w:rsidR="00236506" w:rsidRPr="00DE7B59" w:rsidRDefault="00236506" w:rsidP="000905AA">
            <w:pPr>
              <w:pStyle w:val="TAC"/>
            </w:pPr>
            <w:r w:rsidRPr="00DE7B59">
              <w:t>--&gt;</w:t>
            </w:r>
          </w:p>
        </w:tc>
        <w:tc>
          <w:tcPr>
            <w:tcW w:w="2977" w:type="dxa"/>
          </w:tcPr>
          <w:p w14:paraId="7C638D75" w14:textId="77777777" w:rsidR="00236506" w:rsidRPr="00DE7B59" w:rsidRDefault="00236506" w:rsidP="000905AA">
            <w:pPr>
              <w:pStyle w:val="TAL"/>
            </w:pPr>
            <w:r w:rsidRPr="00DE7B59">
              <w:t>MAC PDU (DSR)</w:t>
            </w:r>
          </w:p>
        </w:tc>
        <w:tc>
          <w:tcPr>
            <w:tcW w:w="567" w:type="dxa"/>
          </w:tcPr>
          <w:p w14:paraId="1236BA84" w14:textId="77777777" w:rsidR="00236506" w:rsidRPr="00DE7B59" w:rsidRDefault="00236506" w:rsidP="000905AA">
            <w:pPr>
              <w:pStyle w:val="TAC"/>
            </w:pPr>
            <w:r w:rsidRPr="00DE7B59">
              <w:t>3</w:t>
            </w:r>
          </w:p>
        </w:tc>
        <w:tc>
          <w:tcPr>
            <w:tcW w:w="850" w:type="dxa"/>
          </w:tcPr>
          <w:p w14:paraId="589E1AEA" w14:textId="77777777" w:rsidR="00236506" w:rsidRPr="00DE7B59" w:rsidRDefault="00236506" w:rsidP="000905AA">
            <w:pPr>
              <w:pStyle w:val="TAC"/>
            </w:pPr>
            <w:r w:rsidRPr="00DE7B59">
              <w:t>P</w:t>
            </w:r>
          </w:p>
        </w:tc>
      </w:tr>
      <w:tr w:rsidR="00236506" w:rsidRPr="00DE7B59" w14:paraId="7FE54DF0"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4E6BC28F" w14:textId="77777777" w:rsidR="00236506" w:rsidRPr="00DE7B59" w:rsidRDefault="00236506" w:rsidP="000905AA">
            <w:pPr>
              <w:pStyle w:val="TAC"/>
            </w:pPr>
            <w:r w:rsidRPr="00DE7B59">
              <w:t>21</w:t>
            </w:r>
          </w:p>
        </w:tc>
        <w:tc>
          <w:tcPr>
            <w:tcW w:w="3969" w:type="dxa"/>
            <w:tcBorders>
              <w:top w:val="single" w:sz="4" w:space="0" w:color="auto"/>
              <w:left w:val="single" w:sz="4" w:space="0" w:color="auto"/>
              <w:bottom w:val="single" w:sz="4" w:space="0" w:color="auto"/>
              <w:right w:val="single" w:sz="4" w:space="0" w:color="auto"/>
            </w:tcBorders>
          </w:tcPr>
          <w:p w14:paraId="1713D340" w14:textId="77777777" w:rsidR="00236506" w:rsidRPr="00DE7B59" w:rsidRDefault="00236506" w:rsidP="000905AA">
            <w:pPr>
              <w:pStyle w:val="TAL"/>
            </w:pPr>
            <w:r w:rsidRPr="00DE7B59">
              <w:t>80 ms after step 17, SS transmits an UL grant of 48 bits</w:t>
            </w:r>
            <w:r w:rsidRPr="00DE7B59">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E9BF5EB"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703636FF"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6AE8D3F0"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01178F69" w14:textId="77777777" w:rsidR="00236506" w:rsidRPr="00DE7B59" w:rsidRDefault="00236506" w:rsidP="000905AA">
            <w:pPr>
              <w:pStyle w:val="TAC"/>
            </w:pPr>
            <w:r w:rsidRPr="00DE7B59">
              <w:t>-</w:t>
            </w:r>
          </w:p>
        </w:tc>
      </w:tr>
      <w:tr w:rsidR="00236506" w:rsidRPr="00DE7B59" w14:paraId="084E2645"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1AEBE322" w14:textId="77777777" w:rsidR="00236506" w:rsidRPr="00DE7B59" w:rsidRDefault="00236506" w:rsidP="000905AA">
            <w:pPr>
              <w:pStyle w:val="TAC"/>
            </w:pPr>
            <w:r w:rsidRPr="00DE7B59">
              <w:t>22</w:t>
            </w:r>
          </w:p>
        </w:tc>
        <w:tc>
          <w:tcPr>
            <w:tcW w:w="3969" w:type="dxa"/>
            <w:tcBorders>
              <w:top w:val="single" w:sz="4" w:space="0" w:color="auto"/>
              <w:left w:val="single" w:sz="4" w:space="0" w:color="auto"/>
              <w:bottom w:val="single" w:sz="4" w:space="0" w:color="auto"/>
              <w:right w:val="single" w:sz="4" w:space="0" w:color="auto"/>
            </w:tcBorders>
          </w:tcPr>
          <w:p w14:paraId="6675406D"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1 for the LCGi = 1 and LCGi = 2?</w:t>
            </w:r>
          </w:p>
        </w:tc>
        <w:tc>
          <w:tcPr>
            <w:tcW w:w="709" w:type="dxa"/>
            <w:tcBorders>
              <w:top w:val="single" w:sz="4" w:space="0" w:color="auto"/>
              <w:left w:val="single" w:sz="4" w:space="0" w:color="auto"/>
              <w:bottom w:val="single" w:sz="4" w:space="0" w:color="auto"/>
              <w:right w:val="single" w:sz="4" w:space="0" w:color="auto"/>
            </w:tcBorders>
          </w:tcPr>
          <w:p w14:paraId="3B3594D4"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119B4CD4" w14:textId="77777777" w:rsidR="00236506" w:rsidRPr="00DE7B59" w:rsidRDefault="00236506" w:rsidP="000905AA">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0DDF2341" w14:textId="77777777" w:rsidR="00236506" w:rsidRPr="00DE7B59" w:rsidRDefault="00236506" w:rsidP="000905AA">
            <w:pPr>
              <w:pStyle w:val="TAC"/>
            </w:pPr>
            <w:r w:rsidRPr="00DE7B59">
              <w:t>3</w:t>
            </w:r>
          </w:p>
        </w:tc>
        <w:tc>
          <w:tcPr>
            <w:tcW w:w="850" w:type="dxa"/>
            <w:tcBorders>
              <w:top w:val="single" w:sz="4" w:space="0" w:color="auto"/>
              <w:left w:val="single" w:sz="4" w:space="0" w:color="auto"/>
              <w:bottom w:val="single" w:sz="4" w:space="0" w:color="auto"/>
              <w:right w:val="single" w:sz="4" w:space="0" w:color="auto"/>
            </w:tcBorders>
          </w:tcPr>
          <w:p w14:paraId="44583DF8" w14:textId="77777777" w:rsidR="00236506" w:rsidRPr="00DE7B59" w:rsidRDefault="00236506" w:rsidP="000905AA">
            <w:pPr>
              <w:pStyle w:val="TAC"/>
            </w:pPr>
            <w:r w:rsidRPr="00DE7B59">
              <w:t>P</w:t>
            </w:r>
          </w:p>
        </w:tc>
      </w:tr>
      <w:tr w:rsidR="00236506" w:rsidRPr="00DE7B59" w14:paraId="5190D00F"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391ECA02" w14:textId="77777777" w:rsidR="00236506" w:rsidRPr="00DE7B59" w:rsidRDefault="00236506" w:rsidP="000905AA">
            <w:pPr>
              <w:pStyle w:val="TAC"/>
            </w:pPr>
            <w:r w:rsidRPr="00DE7B59">
              <w:t>23</w:t>
            </w:r>
          </w:p>
        </w:tc>
        <w:tc>
          <w:tcPr>
            <w:tcW w:w="3969" w:type="dxa"/>
            <w:tcBorders>
              <w:top w:val="single" w:sz="4" w:space="0" w:color="auto"/>
              <w:left w:val="single" w:sz="4" w:space="0" w:color="auto"/>
              <w:bottom w:val="single" w:sz="4" w:space="0" w:color="auto"/>
              <w:right w:val="single" w:sz="4" w:space="0" w:color="auto"/>
            </w:tcBorders>
          </w:tcPr>
          <w:p w14:paraId="6D387741" w14:textId="77777777" w:rsidR="00236506" w:rsidRPr="00DE7B59" w:rsidRDefault="00236506" w:rsidP="000905AA">
            <w:pPr>
              <w:pStyle w:val="TAL"/>
            </w:pPr>
            <w:r w:rsidRPr="00DE7B59">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2A43F239" w14:textId="77777777" w:rsidR="00236506" w:rsidRPr="00DE7B59" w:rsidRDefault="00236506" w:rsidP="000905AA">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tcPr>
          <w:p w14:paraId="0BB0470F" w14:textId="77777777" w:rsidR="00236506" w:rsidRPr="00DE7B59" w:rsidRDefault="00236506" w:rsidP="000905AA">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tcPr>
          <w:p w14:paraId="04A2AF78"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703237BA" w14:textId="77777777" w:rsidR="00236506" w:rsidRPr="00DE7B59" w:rsidRDefault="00236506" w:rsidP="000905AA">
            <w:pPr>
              <w:pStyle w:val="TAC"/>
            </w:pPr>
            <w:r w:rsidRPr="00DE7B59">
              <w:t>-</w:t>
            </w:r>
          </w:p>
        </w:tc>
      </w:tr>
    </w:tbl>
    <w:p w14:paraId="3B8AA219" w14:textId="77777777" w:rsidR="00236506" w:rsidRPr="00DE7B59" w:rsidRDefault="00236506" w:rsidP="00236506"/>
    <w:p w14:paraId="507959F8" w14:textId="77777777" w:rsidR="00236506" w:rsidRPr="00DE7B59" w:rsidRDefault="00236506" w:rsidP="00236506">
      <w:pPr>
        <w:pStyle w:val="H6"/>
      </w:pPr>
      <w:r w:rsidRPr="00DE7B59">
        <w:t>7.1.1.3.20a.3.3</w:t>
      </w:r>
      <w:r w:rsidRPr="00DE7B59">
        <w:tab/>
        <w:t>Specific message contents</w:t>
      </w:r>
    </w:p>
    <w:p w14:paraId="5A7D6478" w14:textId="77777777" w:rsidR="00236506" w:rsidRPr="00DE7B59" w:rsidRDefault="00236506" w:rsidP="00236506">
      <w:pPr>
        <w:pStyle w:val="TH"/>
        <w:rPr>
          <w:iCs/>
        </w:rPr>
      </w:pPr>
      <w:bookmarkStart w:id="67" w:name="_CRTable4_6_113"/>
      <w:bookmarkStart w:id="68" w:name="_CRTable4_6_368"/>
      <w:r w:rsidRPr="00DE7B59">
        <w:t xml:space="preserve">Table </w:t>
      </w:r>
      <w:bookmarkEnd w:id="67"/>
      <w:r w:rsidRPr="00DE7B59">
        <w:t xml:space="preserve">7.1.1.3.20a.3.3-1: </w:t>
      </w:r>
      <w:r w:rsidRPr="00DE7B59">
        <w:rPr>
          <w:i/>
        </w:rPr>
        <w:t xml:space="preserve">RRCReconfiguration </w:t>
      </w:r>
      <w:r w:rsidRPr="00DE7B59">
        <w:rPr>
          <w:iCs/>
        </w:rPr>
        <w:t>(Step 9, table 7.1.1.3.20a.3.2-1)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4526"/>
        <w:gridCol w:w="2268"/>
        <w:gridCol w:w="1701"/>
        <w:gridCol w:w="1245"/>
      </w:tblGrid>
      <w:tr w:rsidR="00236506" w:rsidRPr="00DE7B59" w14:paraId="489486B0" w14:textId="77777777" w:rsidTr="000905AA">
        <w:trPr>
          <w:gridBefore w:val="1"/>
          <w:wBefore w:w="10" w:type="dxa"/>
        </w:trPr>
        <w:tc>
          <w:tcPr>
            <w:tcW w:w="9740" w:type="dxa"/>
            <w:gridSpan w:val="4"/>
          </w:tcPr>
          <w:p w14:paraId="17844695" w14:textId="77777777" w:rsidR="00236506" w:rsidRPr="00DE7B59" w:rsidRDefault="00236506" w:rsidP="000905AA">
            <w:pPr>
              <w:pStyle w:val="TAL"/>
            </w:pPr>
            <w:r w:rsidRPr="00DE7B59">
              <w:t>Derivation Path: TS 38.508-1 [6], clause 4.6.1</w:t>
            </w:r>
          </w:p>
        </w:tc>
      </w:tr>
      <w:tr w:rsidR="00236506" w:rsidRPr="00DE7B59" w14:paraId="5A98402B" w14:textId="77777777" w:rsidTr="000905AA">
        <w:tblPrEx>
          <w:tblCellMar>
            <w:left w:w="108" w:type="dxa"/>
            <w:right w:w="108" w:type="dxa"/>
          </w:tblCellMar>
        </w:tblPrEx>
        <w:tc>
          <w:tcPr>
            <w:tcW w:w="4536" w:type="dxa"/>
            <w:gridSpan w:val="2"/>
          </w:tcPr>
          <w:p w14:paraId="04FFEF80" w14:textId="77777777" w:rsidR="00236506" w:rsidRPr="00DE7B59" w:rsidRDefault="00236506" w:rsidP="000905AA">
            <w:pPr>
              <w:pStyle w:val="TAH"/>
            </w:pPr>
            <w:r w:rsidRPr="00DE7B59">
              <w:t>Information Element</w:t>
            </w:r>
          </w:p>
        </w:tc>
        <w:tc>
          <w:tcPr>
            <w:tcW w:w="2268" w:type="dxa"/>
          </w:tcPr>
          <w:p w14:paraId="6993A1A4" w14:textId="77777777" w:rsidR="00236506" w:rsidRPr="00DE7B59" w:rsidRDefault="00236506" w:rsidP="000905AA">
            <w:pPr>
              <w:pStyle w:val="TAH"/>
            </w:pPr>
            <w:r w:rsidRPr="00DE7B59">
              <w:t>Value/remark</w:t>
            </w:r>
          </w:p>
        </w:tc>
        <w:tc>
          <w:tcPr>
            <w:tcW w:w="1701" w:type="dxa"/>
          </w:tcPr>
          <w:p w14:paraId="5FAD0DDB" w14:textId="77777777" w:rsidR="00236506" w:rsidRPr="00DE7B59" w:rsidRDefault="00236506" w:rsidP="000905AA">
            <w:pPr>
              <w:pStyle w:val="TAH"/>
            </w:pPr>
            <w:r w:rsidRPr="00DE7B59">
              <w:t>Comment</w:t>
            </w:r>
          </w:p>
        </w:tc>
        <w:tc>
          <w:tcPr>
            <w:tcW w:w="1245" w:type="dxa"/>
          </w:tcPr>
          <w:p w14:paraId="0CF97F60" w14:textId="77777777" w:rsidR="00236506" w:rsidRPr="00DE7B59" w:rsidRDefault="00236506" w:rsidP="000905AA">
            <w:pPr>
              <w:pStyle w:val="TAH"/>
            </w:pPr>
            <w:r w:rsidRPr="00DE7B59">
              <w:t>Condition</w:t>
            </w:r>
          </w:p>
        </w:tc>
      </w:tr>
      <w:tr w:rsidR="00236506" w:rsidRPr="00DE7B59" w14:paraId="17ECEDD0" w14:textId="77777777" w:rsidTr="000905AA">
        <w:tblPrEx>
          <w:tblCellMar>
            <w:left w:w="108" w:type="dxa"/>
            <w:right w:w="108" w:type="dxa"/>
          </w:tblCellMar>
        </w:tblPrEx>
        <w:tc>
          <w:tcPr>
            <w:tcW w:w="4536" w:type="dxa"/>
            <w:gridSpan w:val="2"/>
          </w:tcPr>
          <w:p w14:paraId="1DE2979A" w14:textId="77777777" w:rsidR="00236506" w:rsidRPr="00DE7B59" w:rsidRDefault="00236506" w:rsidP="000905AA">
            <w:pPr>
              <w:pStyle w:val="TAL"/>
            </w:pPr>
            <w:r w:rsidRPr="00DE7B59">
              <w:t>RRCReconfiguration ::= SEQUENCE {</w:t>
            </w:r>
          </w:p>
        </w:tc>
        <w:tc>
          <w:tcPr>
            <w:tcW w:w="2268" w:type="dxa"/>
          </w:tcPr>
          <w:p w14:paraId="18DEAA97" w14:textId="77777777" w:rsidR="00236506" w:rsidRPr="00DE7B59" w:rsidRDefault="00236506" w:rsidP="000905AA">
            <w:pPr>
              <w:pStyle w:val="TAL"/>
            </w:pPr>
          </w:p>
        </w:tc>
        <w:tc>
          <w:tcPr>
            <w:tcW w:w="1701" w:type="dxa"/>
          </w:tcPr>
          <w:p w14:paraId="31432CD0" w14:textId="77777777" w:rsidR="00236506" w:rsidRPr="00DE7B59" w:rsidRDefault="00236506" w:rsidP="000905AA">
            <w:pPr>
              <w:pStyle w:val="TAL"/>
            </w:pPr>
          </w:p>
        </w:tc>
        <w:tc>
          <w:tcPr>
            <w:tcW w:w="1245" w:type="dxa"/>
          </w:tcPr>
          <w:p w14:paraId="791AE5C0" w14:textId="77777777" w:rsidR="00236506" w:rsidRPr="00DE7B59" w:rsidRDefault="00236506" w:rsidP="000905AA">
            <w:pPr>
              <w:pStyle w:val="TAL"/>
            </w:pPr>
          </w:p>
        </w:tc>
      </w:tr>
      <w:tr w:rsidR="00236506" w:rsidRPr="00DE7B59" w14:paraId="5CD4B9AD" w14:textId="77777777" w:rsidTr="000905AA">
        <w:tblPrEx>
          <w:tblCellMar>
            <w:left w:w="108" w:type="dxa"/>
            <w:right w:w="108" w:type="dxa"/>
          </w:tblCellMar>
        </w:tblPrEx>
        <w:tc>
          <w:tcPr>
            <w:tcW w:w="4536" w:type="dxa"/>
            <w:gridSpan w:val="2"/>
          </w:tcPr>
          <w:p w14:paraId="776C1029" w14:textId="77777777" w:rsidR="00236506" w:rsidRPr="00DE7B59" w:rsidRDefault="00236506" w:rsidP="000905AA">
            <w:pPr>
              <w:pStyle w:val="TAL"/>
            </w:pPr>
            <w:r w:rsidRPr="00DE7B59">
              <w:t xml:space="preserve">  criticalExtensions CHOICE {</w:t>
            </w:r>
          </w:p>
        </w:tc>
        <w:tc>
          <w:tcPr>
            <w:tcW w:w="2268" w:type="dxa"/>
          </w:tcPr>
          <w:p w14:paraId="07B4FFAA" w14:textId="77777777" w:rsidR="00236506" w:rsidRPr="00DE7B59" w:rsidRDefault="00236506" w:rsidP="000905AA">
            <w:pPr>
              <w:pStyle w:val="TAL"/>
            </w:pPr>
          </w:p>
        </w:tc>
        <w:tc>
          <w:tcPr>
            <w:tcW w:w="1701" w:type="dxa"/>
          </w:tcPr>
          <w:p w14:paraId="45C0DF85" w14:textId="77777777" w:rsidR="00236506" w:rsidRPr="00DE7B59" w:rsidRDefault="00236506" w:rsidP="000905AA">
            <w:pPr>
              <w:pStyle w:val="TAL"/>
            </w:pPr>
          </w:p>
        </w:tc>
        <w:tc>
          <w:tcPr>
            <w:tcW w:w="1245" w:type="dxa"/>
          </w:tcPr>
          <w:p w14:paraId="134BC517" w14:textId="77777777" w:rsidR="00236506" w:rsidRPr="00DE7B59" w:rsidRDefault="00236506" w:rsidP="000905AA">
            <w:pPr>
              <w:pStyle w:val="TAL"/>
            </w:pPr>
          </w:p>
        </w:tc>
      </w:tr>
      <w:tr w:rsidR="00236506" w:rsidRPr="00DE7B59" w14:paraId="1D8192A5" w14:textId="77777777" w:rsidTr="000905AA">
        <w:tblPrEx>
          <w:tblCellMar>
            <w:left w:w="108" w:type="dxa"/>
            <w:right w:w="108" w:type="dxa"/>
          </w:tblCellMar>
        </w:tblPrEx>
        <w:tc>
          <w:tcPr>
            <w:tcW w:w="4536" w:type="dxa"/>
            <w:gridSpan w:val="2"/>
            <w:tcBorders>
              <w:bottom w:val="single" w:sz="4" w:space="0" w:color="auto"/>
            </w:tcBorders>
          </w:tcPr>
          <w:p w14:paraId="67E41622" w14:textId="77777777" w:rsidR="00236506" w:rsidRPr="00DE7B59" w:rsidRDefault="00236506" w:rsidP="000905AA">
            <w:pPr>
              <w:pStyle w:val="TAL"/>
            </w:pPr>
            <w:r w:rsidRPr="00DE7B59">
              <w:t xml:space="preserve">    rrcReconfiguration SEQUENCE {</w:t>
            </w:r>
          </w:p>
        </w:tc>
        <w:tc>
          <w:tcPr>
            <w:tcW w:w="2268" w:type="dxa"/>
          </w:tcPr>
          <w:p w14:paraId="343212F5" w14:textId="77777777" w:rsidR="00236506" w:rsidRPr="00DE7B59" w:rsidRDefault="00236506" w:rsidP="000905AA">
            <w:pPr>
              <w:pStyle w:val="TAL"/>
            </w:pPr>
          </w:p>
        </w:tc>
        <w:tc>
          <w:tcPr>
            <w:tcW w:w="1701" w:type="dxa"/>
          </w:tcPr>
          <w:p w14:paraId="000E1D78" w14:textId="77777777" w:rsidR="00236506" w:rsidRPr="00DE7B59" w:rsidRDefault="00236506" w:rsidP="000905AA">
            <w:pPr>
              <w:pStyle w:val="TAL"/>
            </w:pPr>
          </w:p>
        </w:tc>
        <w:tc>
          <w:tcPr>
            <w:tcW w:w="1245" w:type="dxa"/>
          </w:tcPr>
          <w:p w14:paraId="388D3D9D" w14:textId="77777777" w:rsidR="00236506" w:rsidRPr="00DE7B59" w:rsidRDefault="00236506" w:rsidP="000905AA">
            <w:pPr>
              <w:pStyle w:val="TAL"/>
            </w:pPr>
          </w:p>
        </w:tc>
      </w:tr>
      <w:tr w:rsidR="00236506" w:rsidRPr="00DE7B59" w14:paraId="32DECA97" w14:textId="77777777" w:rsidTr="000905AA">
        <w:tblPrEx>
          <w:tblCellMar>
            <w:left w:w="108" w:type="dxa"/>
            <w:right w:w="108" w:type="dxa"/>
          </w:tblCellMar>
        </w:tblPrEx>
        <w:tc>
          <w:tcPr>
            <w:tcW w:w="4536" w:type="dxa"/>
            <w:gridSpan w:val="2"/>
            <w:tcBorders>
              <w:bottom w:val="single" w:sz="4" w:space="0" w:color="auto"/>
            </w:tcBorders>
          </w:tcPr>
          <w:p w14:paraId="0EE3868E" w14:textId="77777777" w:rsidR="00236506" w:rsidRPr="00DE7B59" w:rsidRDefault="00236506" w:rsidP="000905AA">
            <w:pPr>
              <w:pStyle w:val="TAL"/>
            </w:pPr>
            <w:r w:rsidRPr="00DE7B59">
              <w:t xml:space="preserve">      nonCriticalExtension SEQUENCE {</w:t>
            </w:r>
          </w:p>
        </w:tc>
        <w:tc>
          <w:tcPr>
            <w:tcW w:w="2268" w:type="dxa"/>
          </w:tcPr>
          <w:p w14:paraId="49ADBB6B" w14:textId="77777777" w:rsidR="00236506" w:rsidRPr="00DE7B59" w:rsidRDefault="00236506" w:rsidP="000905AA">
            <w:pPr>
              <w:pStyle w:val="TAL"/>
            </w:pPr>
          </w:p>
        </w:tc>
        <w:tc>
          <w:tcPr>
            <w:tcW w:w="1701" w:type="dxa"/>
          </w:tcPr>
          <w:p w14:paraId="28FBDCCD" w14:textId="77777777" w:rsidR="00236506" w:rsidRPr="00DE7B59" w:rsidRDefault="00236506" w:rsidP="000905AA">
            <w:pPr>
              <w:pStyle w:val="TAL"/>
            </w:pPr>
          </w:p>
        </w:tc>
        <w:tc>
          <w:tcPr>
            <w:tcW w:w="1245" w:type="dxa"/>
          </w:tcPr>
          <w:p w14:paraId="615271A6" w14:textId="77777777" w:rsidR="00236506" w:rsidRPr="00DE7B59" w:rsidRDefault="00236506" w:rsidP="000905AA">
            <w:pPr>
              <w:pStyle w:val="TAL"/>
            </w:pPr>
          </w:p>
        </w:tc>
      </w:tr>
      <w:tr w:rsidR="00236506" w:rsidRPr="00DE7B59" w14:paraId="525F83F4" w14:textId="77777777" w:rsidTr="000905AA">
        <w:tblPrEx>
          <w:tblLook w:val="04A0" w:firstRow="1" w:lastRow="0" w:firstColumn="1" w:lastColumn="0" w:noHBand="0" w:noVBand="1"/>
        </w:tblPrEx>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80EE22B" w14:textId="77777777" w:rsidR="00236506" w:rsidRPr="00DE7B59" w:rsidRDefault="00236506" w:rsidP="000905AA">
            <w:pPr>
              <w:keepNext/>
              <w:keepLines/>
              <w:spacing w:after="0"/>
              <w:rPr>
                <w:rFonts w:ascii="Arial" w:hAnsi="Arial"/>
                <w:sz w:val="18"/>
              </w:rPr>
            </w:pPr>
            <w:r w:rsidRPr="00DE7B59">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740E5" w14:textId="77777777" w:rsidR="00236506" w:rsidRPr="00DE7B59" w:rsidRDefault="00236506" w:rsidP="000905AA">
            <w:pPr>
              <w:keepNext/>
              <w:keepLines/>
              <w:spacing w:after="0"/>
              <w:rPr>
                <w:rFonts w:ascii="Arial" w:hAnsi="Arial"/>
                <w:sz w:val="18"/>
              </w:rPr>
            </w:pPr>
            <w:r w:rsidRPr="00DE7B59">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70A6" w14:textId="77777777" w:rsidR="00236506" w:rsidRPr="00DE7B59" w:rsidRDefault="00236506" w:rsidP="000905AA">
            <w:pPr>
              <w:keepNext/>
              <w:keepLines/>
              <w:spacing w:after="0"/>
              <w:rPr>
                <w:rFonts w:ascii="Arial" w:hAnsi="Arial"/>
                <w:sz w:val="18"/>
              </w:rPr>
            </w:pPr>
            <w:r w:rsidRPr="00DE7B59">
              <w:rPr>
                <w:rFonts w:ascii="Arial" w:hAnsi="Arial"/>
                <w:sz w:val="18"/>
              </w:rPr>
              <w:t>Table 7.1.1.3.20a.3.3-2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79E0" w14:textId="77777777" w:rsidR="00236506" w:rsidRPr="00DE7B59" w:rsidRDefault="00236506" w:rsidP="000905AA">
            <w:pPr>
              <w:keepNext/>
              <w:keepLines/>
              <w:spacing w:after="0"/>
              <w:rPr>
                <w:rFonts w:ascii="Arial" w:hAnsi="Arial"/>
                <w:sz w:val="18"/>
              </w:rPr>
            </w:pPr>
          </w:p>
        </w:tc>
      </w:tr>
      <w:tr w:rsidR="00236506" w:rsidRPr="00DE7B59" w14:paraId="6D3D164B" w14:textId="77777777" w:rsidTr="000905AA">
        <w:tblPrEx>
          <w:tblCellMar>
            <w:left w:w="108" w:type="dxa"/>
            <w:right w:w="108" w:type="dxa"/>
          </w:tblCellMar>
        </w:tblPrEx>
        <w:tc>
          <w:tcPr>
            <w:tcW w:w="4536" w:type="dxa"/>
            <w:gridSpan w:val="2"/>
            <w:tcBorders>
              <w:bottom w:val="single" w:sz="4" w:space="0" w:color="auto"/>
            </w:tcBorders>
          </w:tcPr>
          <w:p w14:paraId="355611F7" w14:textId="77777777" w:rsidR="00236506" w:rsidRPr="00DE7B59" w:rsidRDefault="00236506" w:rsidP="000905AA">
            <w:pPr>
              <w:pStyle w:val="TAL"/>
            </w:pPr>
            <w:r w:rsidRPr="00DE7B59">
              <w:t xml:space="preserve">      }</w:t>
            </w:r>
          </w:p>
        </w:tc>
        <w:tc>
          <w:tcPr>
            <w:tcW w:w="2268" w:type="dxa"/>
          </w:tcPr>
          <w:p w14:paraId="41FC00E7" w14:textId="77777777" w:rsidR="00236506" w:rsidRPr="00DE7B59" w:rsidRDefault="00236506" w:rsidP="000905AA">
            <w:pPr>
              <w:pStyle w:val="TAL"/>
            </w:pPr>
          </w:p>
        </w:tc>
        <w:tc>
          <w:tcPr>
            <w:tcW w:w="1701" w:type="dxa"/>
          </w:tcPr>
          <w:p w14:paraId="7BBB8564" w14:textId="77777777" w:rsidR="00236506" w:rsidRPr="00DE7B59" w:rsidRDefault="00236506" w:rsidP="000905AA">
            <w:pPr>
              <w:pStyle w:val="TAL"/>
            </w:pPr>
          </w:p>
        </w:tc>
        <w:tc>
          <w:tcPr>
            <w:tcW w:w="1245" w:type="dxa"/>
          </w:tcPr>
          <w:p w14:paraId="63F9479C" w14:textId="77777777" w:rsidR="00236506" w:rsidRPr="00DE7B59" w:rsidRDefault="00236506" w:rsidP="000905AA">
            <w:pPr>
              <w:pStyle w:val="TAL"/>
            </w:pPr>
          </w:p>
        </w:tc>
      </w:tr>
      <w:tr w:rsidR="00236506" w:rsidRPr="00DE7B59" w14:paraId="31036EBB" w14:textId="77777777" w:rsidTr="000905AA">
        <w:tblPrEx>
          <w:tblCellMar>
            <w:left w:w="108" w:type="dxa"/>
            <w:right w:w="108" w:type="dxa"/>
          </w:tblCellMar>
        </w:tblPrEx>
        <w:tc>
          <w:tcPr>
            <w:tcW w:w="4536" w:type="dxa"/>
            <w:gridSpan w:val="2"/>
            <w:tcBorders>
              <w:bottom w:val="single" w:sz="4" w:space="0" w:color="auto"/>
            </w:tcBorders>
          </w:tcPr>
          <w:p w14:paraId="5B8D274B" w14:textId="77777777" w:rsidR="00236506" w:rsidRPr="00DE7B59" w:rsidRDefault="00236506" w:rsidP="000905AA">
            <w:pPr>
              <w:pStyle w:val="TAL"/>
            </w:pPr>
            <w:r w:rsidRPr="00DE7B59">
              <w:t xml:space="preserve">    }</w:t>
            </w:r>
          </w:p>
        </w:tc>
        <w:tc>
          <w:tcPr>
            <w:tcW w:w="2268" w:type="dxa"/>
          </w:tcPr>
          <w:p w14:paraId="51293F63" w14:textId="77777777" w:rsidR="00236506" w:rsidRPr="00DE7B59" w:rsidRDefault="00236506" w:rsidP="000905AA">
            <w:pPr>
              <w:pStyle w:val="TAL"/>
            </w:pPr>
          </w:p>
        </w:tc>
        <w:tc>
          <w:tcPr>
            <w:tcW w:w="1701" w:type="dxa"/>
          </w:tcPr>
          <w:p w14:paraId="36719C52" w14:textId="77777777" w:rsidR="00236506" w:rsidRPr="00DE7B59" w:rsidRDefault="00236506" w:rsidP="000905AA">
            <w:pPr>
              <w:pStyle w:val="TAL"/>
            </w:pPr>
          </w:p>
        </w:tc>
        <w:tc>
          <w:tcPr>
            <w:tcW w:w="1245" w:type="dxa"/>
          </w:tcPr>
          <w:p w14:paraId="3F86CA15" w14:textId="77777777" w:rsidR="00236506" w:rsidRPr="00DE7B59" w:rsidRDefault="00236506" w:rsidP="000905AA">
            <w:pPr>
              <w:pStyle w:val="TAL"/>
            </w:pPr>
          </w:p>
        </w:tc>
      </w:tr>
      <w:tr w:rsidR="00236506" w:rsidRPr="00DE7B59" w14:paraId="5BE26751" w14:textId="77777777" w:rsidTr="000905AA">
        <w:tblPrEx>
          <w:tblCellMar>
            <w:left w:w="108" w:type="dxa"/>
            <w:right w:w="108" w:type="dxa"/>
          </w:tblCellMar>
        </w:tblPrEx>
        <w:tc>
          <w:tcPr>
            <w:tcW w:w="4536" w:type="dxa"/>
            <w:gridSpan w:val="2"/>
            <w:tcBorders>
              <w:bottom w:val="single" w:sz="4" w:space="0" w:color="auto"/>
            </w:tcBorders>
          </w:tcPr>
          <w:p w14:paraId="6BBBD35F" w14:textId="77777777" w:rsidR="00236506" w:rsidRPr="00DE7B59" w:rsidRDefault="00236506" w:rsidP="000905AA">
            <w:pPr>
              <w:pStyle w:val="TAL"/>
            </w:pPr>
            <w:r w:rsidRPr="00DE7B59">
              <w:t xml:space="preserve">  }</w:t>
            </w:r>
          </w:p>
        </w:tc>
        <w:tc>
          <w:tcPr>
            <w:tcW w:w="2268" w:type="dxa"/>
          </w:tcPr>
          <w:p w14:paraId="1FA8E2BE" w14:textId="77777777" w:rsidR="00236506" w:rsidRPr="00DE7B59" w:rsidRDefault="00236506" w:rsidP="000905AA">
            <w:pPr>
              <w:pStyle w:val="TAL"/>
            </w:pPr>
          </w:p>
        </w:tc>
        <w:tc>
          <w:tcPr>
            <w:tcW w:w="1701" w:type="dxa"/>
          </w:tcPr>
          <w:p w14:paraId="2D0F56FC" w14:textId="77777777" w:rsidR="00236506" w:rsidRPr="00DE7B59" w:rsidRDefault="00236506" w:rsidP="000905AA">
            <w:pPr>
              <w:pStyle w:val="TAL"/>
            </w:pPr>
          </w:p>
        </w:tc>
        <w:tc>
          <w:tcPr>
            <w:tcW w:w="1245" w:type="dxa"/>
          </w:tcPr>
          <w:p w14:paraId="4088D1B8" w14:textId="77777777" w:rsidR="00236506" w:rsidRPr="00DE7B59" w:rsidRDefault="00236506" w:rsidP="000905AA">
            <w:pPr>
              <w:pStyle w:val="TAL"/>
            </w:pPr>
          </w:p>
        </w:tc>
      </w:tr>
      <w:tr w:rsidR="00236506" w:rsidRPr="00DE7B59" w14:paraId="046B1111" w14:textId="77777777" w:rsidTr="000905AA">
        <w:tblPrEx>
          <w:tblCellMar>
            <w:left w:w="108" w:type="dxa"/>
            <w:right w:w="108" w:type="dxa"/>
          </w:tblCellMar>
        </w:tblPrEx>
        <w:tc>
          <w:tcPr>
            <w:tcW w:w="4536" w:type="dxa"/>
            <w:gridSpan w:val="2"/>
            <w:tcBorders>
              <w:bottom w:val="single" w:sz="4" w:space="0" w:color="auto"/>
            </w:tcBorders>
          </w:tcPr>
          <w:p w14:paraId="17A288B6" w14:textId="77777777" w:rsidR="00236506" w:rsidRPr="00DE7B59" w:rsidRDefault="00236506" w:rsidP="000905AA">
            <w:pPr>
              <w:pStyle w:val="TAL"/>
            </w:pPr>
            <w:r w:rsidRPr="00DE7B59">
              <w:t>}</w:t>
            </w:r>
          </w:p>
        </w:tc>
        <w:tc>
          <w:tcPr>
            <w:tcW w:w="2268" w:type="dxa"/>
          </w:tcPr>
          <w:p w14:paraId="51637260" w14:textId="77777777" w:rsidR="00236506" w:rsidRPr="00DE7B59" w:rsidRDefault="00236506" w:rsidP="000905AA">
            <w:pPr>
              <w:pStyle w:val="TAL"/>
            </w:pPr>
          </w:p>
        </w:tc>
        <w:tc>
          <w:tcPr>
            <w:tcW w:w="1701" w:type="dxa"/>
          </w:tcPr>
          <w:p w14:paraId="6F27B8EB" w14:textId="77777777" w:rsidR="00236506" w:rsidRPr="00DE7B59" w:rsidRDefault="00236506" w:rsidP="000905AA">
            <w:pPr>
              <w:pStyle w:val="TAL"/>
            </w:pPr>
          </w:p>
        </w:tc>
        <w:tc>
          <w:tcPr>
            <w:tcW w:w="1245" w:type="dxa"/>
          </w:tcPr>
          <w:p w14:paraId="61EE0CB9" w14:textId="77777777" w:rsidR="00236506" w:rsidRPr="00DE7B59" w:rsidRDefault="00236506" w:rsidP="000905AA">
            <w:pPr>
              <w:pStyle w:val="TAL"/>
            </w:pPr>
          </w:p>
        </w:tc>
      </w:tr>
    </w:tbl>
    <w:p w14:paraId="1A7A7652" w14:textId="77777777" w:rsidR="00236506" w:rsidRPr="00DE7B59" w:rsidRDefault="00236506" w:rsidP="00236506"/>
    <w:p w14:paraId="6719E3A8" w14:textId="77777777" w:rsidR="00236506" w:rsidRPr="00DE7B59" w:rsidRDefault="00236506" w:rsidP="00236506">
      <w:pPr>
        <w:pStyle w:val="TH"/>
        <w:rPr>
          <w:iCs/>
        </w:rPr>
      </w:pPr>
      <w:bookmarkStart w:id="69" w:name="_CRTable4_6_319"/>
      <w:r w:rsidRPr="00DE7B59">
        <w:t xml:space="preserve">Table </w:t>
      </w:r>
      <w:bookmarkEnd w:id="69"/>
      <w:r w:rsidRPr="00DE7B59">
        <w:t xml:space="preserve">7.1.1.3.20a.3.3-2: </w:t>
      </w:r>
      <w:r w:rsidRPr="00DE7B59">
        <w:rPr>
          <w:i/>
        </w:rPr>
        <w:t xml:space="preserve">CellGroupConfig </w:t>
      </w:r>
      <w:r w:rsidRPr="00DE7B59">
        <w:t>(Table 7.1.1.3.20a.3.3-1)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DE7B59" w14:paraId="0A8D3D06" w14:textId="77777777" w:rsidTr="000905AA">
        <w:tc>
          <w:tcPr>
            <w:tcW w:w="9747" w:type="dxa"/>
            <w:gridSpan w:val="4"/>
          </w:tcPr>
          <w:p w14:paraId="673F82E3" w14:textId="77777777" w:rsidR="00236506" w:rsidRPr="00DE7B59" w:rsidRDefault="00236506" w:rsidP="000905AA">
            <w:pPr>
              <w:pStyle w:val="TAH"/>
              <w:jc w:val="left"/>
              <w:rPr>
                <w:b w:val="0"/>
              </w:rPr>
            </w:pPr>
            <w:r w:rsidRPr="00DE7B59">
              <w:rPr>
                <w:b w:val="0"/>
              </w:rPr>
              <w:t>Derivation Path: TS 38.508-1 [6], clause 4.6.3</w:t>
            </w:r>
          </w:p>
        </w:tc>
      </w:tr>
      <w:tr w:rsidR="00236506" w:rsidRPr="00DE7B59" w14:paraId="2694CD60" w14:textId="77777777" w:rsidTr="000905AA">
        <w:tc>
          <w:tcPr>
            <w:tcW w:w="4535" w:type="dxa"/>
          </w:tcPr>
          <w:p w14:paraId="676ABAA3" w14:textId="77777777" w:rsidR="00236506" w:rsidRPr="00DE7B59" w:rsidRDefault="00236506" w:rsidP="000905AA">
            <w:pPr>
              <w:pStyle w:val="TAH"/>
            </w:pPr>
            <w:r w:rsidRPr="00DE7B59">
              <w:t>Information Element</w:t>
            </w:r>
          </w:p>
        </w:tc>
        <w:tc>
          <w:tcPr>
            <w:tcW w:w="2267" w:type="dxa"/>
          </w:tcPr>
          <w:p w14:paraId="0486E68B" w14:textId="77777777" w:rsidR="00236506" w:rsidRPr="00DE7B59" w:rsidRDefault="00236506" w:rsidP="000905AA">
            <w:pPr>
              <w:pStyle w:val="TAH"/>
            </w:pPr>
            <w:r w:rsidRPr="00DE7B59">
              <w:t>Value/remark</w:t>
            </w:r>
          </w:p>
        </w:tc>
        <w:tc>
          <w:tcPr>
            <w:tcW w:w="1700" w:type="dxa"/>
          </w:tcPr>
          <w:p w14:paraId="4647287B" w14:textId="77777777" w:rsidR="00236506" w:rsidRPr="00DE7B59" w:rsidRDefault="00236506" w:rsidP="000905AA">
            <w:pPr>
              <w:pStyle w:val="TAH"/>
            </w:pPr>
            <w:r w:rsidRPr="00DE7B59">
              <w:t>Comment</w:t>
            </w:r>
          </w:p>
        </w:tc>
        <w:tc>
          <w:tcPr>
            <w:tcW w:w="1245" w:type="dxa"/>
          </w:tcPr>
          <w:p w14:paraId="32E8C330" w14:textId="77777777" w:rsidR="00236506" w:rsidRPr="00DE7B59" w:rsidRDefault="00236506" w:rsidP="000905AA">
            <w:pPr>
              <w:pStyle w:val="TAH"/>
            </w:pPr>
            <w:r w:rsidRPr="00DE7B59">
              <w:t>Condition</w:t>
            </w:r>
          </w:p>
        </w:tc>
      </w:tr>
      <w:tr w:rsidR="00236506" w:rsidRPr="00DE7B59" w14:paraId="572CA9D6" w14:textId="77777777" w:rsidTr="000905AA">
        <w:tc>
          <w:tcPr>
            <w:tcW w:w="4535" w:type="dxa"/>
          </w:tcPr>
          <w:p w14:paraId="3597938C" w14:textId="77777777" w:rsidR="00236506" w:rsidRPr="00DE7B59" w:rsidRDefault="00236506" w:rsidP="000905AA">
            <w:pPr>
              <w:pStyle w:val="TAL"/>
            </w:pPr>
            <w:r w:rsidRPr="00DE7B59">
              <w:t xml:space="preserve">CellGroupConfig ::= </w:t>
            </w:r>
            <w:r w:rsidRPr="00DE7B59">
              <w:rPr>
                <w:snapToGrid w:val="0"/>
              </w:rPr>
              <w:t xml:space="preserve">SEQUENCE </w:t>
            </w:r>
            <w:r w:rsidRPr="00DE7B59">
              <w:t>{</w:t>
            </w:r>
          </w:p>
        </w:tc>
        <w:tc>
          <w:tcPr>
            <w:tcW w:w="2267" w:type="dxa"/>
          </w:tcPr>
          <w:p w14:paraId="13043A21" w14:textId="77777777" w:rsidR="00236506" w:rsidRPr="00DE7B59" w:rsidRDefault="00236506" w:rsidP="000905AA">
            <w:pPr>
              <w:pStyle w:val="TAL"/>
            </w:pPr>
          </w:p>
        </w:tc>
        <w:tc>
          <w:tcPr>
            <w:tcW w:w="1700" w:type="dxa"/>
          </w:tcPr>
          <w:p w14:paraId="2436B66B" w14:textId="77777777" w:rsidR="00236506" w:rsidRPr="00DE7B59" w:rsidRDefault="00236506" w:rsidP="000905AA">
            <w:pPr>
              <w:pStyle w:val="TAL"/>
            </w:pPr>
          </w:p>
        </w:tc>
        <w:tc>
          <w:tcPr>
            <w:tcW w:w="1245" w:type="dxa"/>
          </w:tcPr>
          <w:p w14:paraId="6200E3B6" w14:textId="77777777" w:rsidR="00236506" w:rsidRPr="00DE7B59" w:rsidRDefault="00236506" w:rsidP="000905AA">
            <w:pPr>
              <w:pStyle w:val="TAL"/>
            </w:pPr>
          </w:p>
        </w:tc>
      </w:tr>
      <w:tr w:rsidR="00236506" w:rsidRPr="00DE7B59" w14:paraId="64AF7E3E" w14:textId="77777777" w:rsidTr="000905AA">
        <w:tc>
          <w:tcPr>
            <w:tcW w:w="4535" w:type="dxa"/>
            <w:tcBorders>
              <w:bottom w:val="nil"/>
            </w:tcBorders>
          </w:tcPr>
          <w:p w14:paraId="677C6615" w14:textId="77777777" w:rsidR="00236506" w:rsidRPr="00DE7B59" w:rsidRDefault="00236506" w:rsidP="000905AA">
            <w:pPr>
              <w:pStyle w:val="TAL"/>
            </w:pPr>
            <w:r w:rsidRPr="00DE7B59">
              <w:t xml:space="preserve">  mac-CellGroupConfig</w:t>
            </w:r>
          </w:p>
        </w:tc>
        <w:tc>
          <w:tcPr>
            <w:tcW w:w="2267" w:type="dxa"/>
          </w:tcPr>
          <w:p w14:paraId="2A6530B0" w14:textId="77777777" w:rsidR="00236506" w:rsidRPr="00DE7B59" w:rsidRDefault="00236506" w:rsidP="000905AA">
            <w:pPr>
              <w:pStyle w:val="TAL"/>
            </w:pPr>
            <w:r w:rsidRPr="00DE7B59">
              <w:t>MAC-CellGroupConfig</w:t>
            </w:r>
          </w:p>
        </w:tc>
        <w:tc>
          <w:tcPr>
            <w:tcW w:w="1700" w:type="dxa"/>
          </w:tcPr>
          <w:p w14:paraId="0709897C" w14:textId="77777777" w:rsidR="00236506" w:rsidRPr="00DE7B59" w:rsidRDefault="00236506" w:rsidP="000905AA">
            <w:pPr>
              <w:pStyle w:val="TAL"/>
            </w:pPr>
            <w:r w:rsidRPr="00DE7B59">
              <w:t>Table 7.1.1.3.20a.3.3-3</w:t>
            </w:r>
          </w:p>
        </w:tc>
        <w:tc>
          <w:tcPr>
            <w:tcW w:w="1245" w:type="dxa"/>
          </w:tcPr>
          <w:p w14:paraId="13EC20B5" w14:textId="77777777" w:rsidR="00236506" w:rsidRPr="00DE7B59" w:rsidRDefault="00236506" w:rsidP="000905AA">
            <w:pPr>
              <w:pStyle w:val="TAL"/>
            </w:pPr>
          </w:p>
        </w:tc>
      </w:tr>
      <w:tr w:rsidR="00236506" w:rsidRPr="00DE7B59" w14:paraId="4C3B61E0" w14:textId="77777777" w:rsidTr="000905AA">
        <w:tc>
          <w:tcPr>
            <w:tcW w:w="4535" w:type="dxa"/>
          </w:tcPr>
          <w:p w14:paraId="3B8AFD18" w14:textId="77777777" w:rsidR="00236506" w:rsidRPr="00DE7B59" w:rsidRDefault="00236506" w:rsidP="000905AA">
            <w:pPr>
              <w:pStyle w:val="TAL"/>
            </w:pPr>
            <w:r w:rsidRPr="00DE7B59">
              <w:t>}</w:t>
            </w:r>
          </w:p>
        </w:tc>
        <w:tc>
          <w:tcPr>
            <w:tcW w:w="2267" w:type="dxa"/>
          </w:tcPr>
          <w:p w14:paraId="5E1C6320" w14:textId="77777777" w:rsidR="00236506" w:rsidRPr="00DE7B59" w:rsidRDefault="00236506" w:rsidP="000905AA">
            <w:pPr>
              <w:pStyle w:val="TAL"/>
            </w:pPr>
          </w:p>
        </w:tc>
        <w:tc>
          <w:tcPr>
            <w:tcW w:w="1700" w:type="dxa"/>
          </w:tcPr>
          <w:p w14:paraId="0213A190" w14:textId="77777777" w:rsidR="00236506" w:rsidRPr="00DE7B59" w:rsidRDefault="00236506" w:rsidP="000905AA">
            <w:pPr>
              <w:pStyle w:val="TAL"/>
            </w:pPr>
          </w:p>
        </w:tc>
        <w:tc>
          <w:tcPr>
            <w:tcW w:w="1245" w:type="dxa"/>
          </w:tcPr>
          <w:p w14:paraId="4629CA1C" w14:textId="77777777" w:rsidR="00236506" w:rsidRPr="00DE7B59" w:rsidRDefault="00236506" w:rsidP="000905AA">
            <w:pPr>
              <w:pStyle w:val="TAL"/>
            </w:pPr>
          </w:p>
        </w:tc>
      </w:tr>
    </w:tbl>
    <w:p w14:paraId="1D26A6B8" w14:textId="77777777" w:rsidR="00236506" w:rsidRPr="00DE7B59" w:rsidRDefault="00236506" w:rsidP="00236506"/>
    <w:p w14:paraId="6ED69A3C" w14:textId="77777777" w:rsidR="00236506" w:rsidRPr="00DE7B59" w:rsidRDefault="00236506" w:rsidP="00236506">
      <w:pPr>
        <w:pStyle w:val="TH"/>
      </w:pPr>
      <w:r w:rsidRPr="00DE7B59">
        <w:t xml:space="preserve">Table </w:t>
      </w:r>
      <w:bookmarkEnd w:id="68"/>
      <w:r w:rsidRPr="00DE7B59">
        <w:t>7.1.1.3.20a.3.3-3: MAC-CellGroupConfig (Table 7.1.1.3.20a.3.3-2)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DE7B59" w14:paraId="12B838B2" w14:textId="77777777" w:rsidTr="000905AA">
        <w:tc>
          <w:tcPr>
            <w:tcW w:w="9747" w:type="dxa"/>
            <w:gridSpan w:val="4"/>
          </w:tcPr>
          <w:p w14:paraId="39E7F53F" w14:textId="77777777" w:rsidR="00236506" w:rsidRPr="00DE7B59" w:rsidRDefault="00236506" w:rsidP="000905AA">
            <w:pPr>
              <w:pStyle w:val="TAH"/>
              <w:jc w:val="left"/>
              <w:rPr>
                <w:b w:val="0"/>
              </w:rPr>
            </w:pPr>
            <w:r w:rsidRPr="00DE7B59">
              <w:rPr>
                <w:b w:val="0"/>
              </w:rPr>
              <w:t>Derivation Path: TS 38.508-1 [6], clause 4.6.3</w:t>
            </w:r>
          </w:p>
        </w:tc>
      </w:tr>
      <w:tr w:rsidR="00236506" w:rsidRPr="00DE7B59" w14:paraId="668C45F6" w14:textId="77777777" w:rsidTr="000905AA">
        <w:tc>
          <w:tcPr>
            <w:tcW w:w="4535" w:type="dxa"/>
          </w:tcPr>
          <w:p w14:paraId="4063D117" w14:textId="77777777" w:rsidR="00236506" w:rsidRPr="00DE7B59" w:rsidRDefault="00236506" w:rsidP="000905AA">
            <w:pPr>
              <w:pStyle w:val="TAH"/>
            </w:pPr>
            <w:r w:rsidRPr="00DE7B59">
              <w:t>Information Element</w:t>
            </w:r>
          </w:p>
        </w:tc>
        <w:tc>
          <w:tcPr>
            <w:tcW w:w="2267" w:type="dxa"/>
          </w:tcPr>
          <w:p w14:paraId="505943AF" w14:textId="77777777" w:rsidR="00236506" w:rsidRPr="00DE7B59" w:rsidRDefault="00236506" w:rsidP="000905AA">
            <w:pPr>
              <w:pStyle w:val="TAH"/>
            </w:pPr>
            <w:r w:rsidRPr="00DE7B59">
              <w:t>Value/remark</w:t>
            </w:r>
          </w:p>
        </w:tc>
        <w:tc>
          <w:tcPr>
            <w:tcW w:w="1700" w:type="dxa"/>
          </w:tcPr>
          <w:p w14:paraId="0B8672BC" w14:textId="77777777" w:rsidR="00236506" w:rsidRPr="00DE7B59" w:rsidRDefault="00236506" w:rsidP="000905AA">
            <w:pPr>
              <w:pStyle w:val="TAH"/>
            </w:pPr>
            <w:r w:rsidRPr="00DE7B59">
              <w:t>Comment</w:t>
            </w:r>
          </w:p>
        </w:tc>
        <w:tc>
          <w:tcPr>
            <w:tcW w:w="1245" w:type="dxa"/>
          </w:tcPr>
          <w:p w14:paraId="3FEC47D3" w14:textId="77777777" w:rsidR="00236506" w:rsidRPr="00DE7B59" w:rsidRDefault="00236506" w:rsidP="000905AA">
            <w:pPr>
              <w:pStyle w:val="TAH"/>
            </w:pPr>
            <w:r w:rsidRPr="00DE7B59">
              <w:t>Condition</w:t>
            </w:r>
          </w:p>
        </w:tc>
      </w:tr>
      <w:tr w:rsidR="00236506" w:rsidRPr="00DE7B59" w14:paraId="019C7871" w14:textId="77777777" w:rsidTr="000905AA">
        <w:tc>
          <w:tcPr>
            <w:tcW w:w="4535" w:type="dxa"/>
          </w:tcPr>
          <w:p w14:paraId="2E64E62E" w14:textId="77777777" w:rsidR="00236506" w:rsidRPr="00DE7B59" w:rsidRDefault="00236506" w:rsidP="000905AA">
            <w:pPr>
              <w:pStyle w:val="TAL"/>
            </w:pPr>
            <w:r w:rsidRPr="00DE7B59">
              <w:t xml:space="preserve">MAC-CellGroupConfig ::= </w:t>
            </w:r>
            <w:r w:rsidRPr="00DE7B59">
              <w:rPr>
                <w:snapToGrid w:val="0"/>
              </w:rPr>
              <w:t xml:space="preserve">SEQUENCE </w:t>
            </w:r>
            <w:r w:rsidRPr="00DE7B59">
              <w:t>{</w:t>
            </w:r>
          </w:p>
        </w:tc>
        <w:tc>
          <w:tcPr>
            <w:tcW w:w="2267" w:type="dxa"/>
          </w:tcPr>
          <w:p w14:paraId="6FDF3731" w14:textId="77777777" w:rsidR="00236506" w:rsidRPr="00DE7B59" w:rsidRDefault="00236506" w:rsidP="000905AA">
            <w:pPr>
              <w:pStyle w:val="TAL"/>
            </w:pPr>
          </w:p>
        </w:tc>
        <w:tc>
          <w:tcPr>
            <w:tcW w:w="1700" w:type="dxa"/>
          </w:tcPr>
          <w:p w14:paraId="615553C0" w14:textId="77777777" w:rsidR="00236506" w:rsidRPr="00DE7B59" w:rsidRDefault="00236506" w:rsidP="000905AA">
            <w:pPr>
              <w:pStyle w:val="TAL"/>
            </w:pPr>
          </w:p>
        </w:tc>
        <w:tc>
          <w:tcPr>
            <w:tcW w:w="1245" w:type="dxa"/>
          </w:tcPr>
          <w:p w14:paraId="217ADDD2" w14:textId="77777777" w:rsidR="00236506" w:rsidRPr="00DE7B59" w:rsidRDefault="00236506" w:rsidP="000905AA">
            <w:pPr>
              <w:pStyle w:val="TAL"/>
            </w:pPr>
          </w:p>
        </w:tc>
      </w:tr>
      <w:tr w:rsidR="00236506" w:rsidRPr="00DE7B59" w14:paraId="141A800A" w14:textId="77777777" w:rsidTr="000905AA">
        <w:tc>
          <w:tcPr>
            <w:tcW w:w="4535" w:type="dxa"/>
          </w:tcPr>
          <w:p w14:paraId="6AC52E89" w14:textId="77777777" w:rsidR="00236506" w:rsidRPr="00DE7B59" w:rsidRDefault="00236506" w:rsidP="000905AA">
            <w:pPr>
              <w:pStyle w:val="TAL"/>
              <w:rPr>
                <w:lang w:eastAsia="zh-CN"/>
              </w:rPr>
            </w:pPr>
            <w:r w:rsidRPr="00DE7B59">
              <w:rPr>
                <w:lang w:eastAsia="zh-CN"/>
              </w:rPr>
              <w:t xml:space="preserve">  </w:t>
            </w:r>
            <w:r w:rsidRPr="00DE7B59">
              <w:t>additionalBS-TableAllowed-r18</w:t>
            </w:r>
          </w:p>
        </w:tc>
        <w:tc>
          <w:tcPr>
            <w:tcW w:w="2267" w:type="dxa"/>
          </w:tcPr>
          <w:p w14:paraId="29973369" w14:textId="77777777" w:rsidR="00236506" w:rsidRPr="00DE7B59" w:rsidRDefault="00236506" w:rsidP="000905AA">
            <w:pPr>
              <w:pStyle w:val="TAL"/>
              <w:rPr>
                <w:lang w:eastAsia="ja-JP"/>
              </w:rPr>
            </w:pPr>
            <w:r w:rsidRPr="00DE7B59">
              <w:rPr>
                <w:lang w:eastAsia="ja-JP"/>
              </w:rPr>
              <w:t>‘110’B</w:t>
            </w:r>
          </w:p>
        </w:tc>
        <w:tc>
          <w:tcPr>
            <w:tcW w:w="1700" w:type="dxa"/>
          </w:tcPr>
          <w:p w14:paraId="289C08E8" w14:textId="77777777" w:rsidR="00236506" w:rsidRPr="00DE7B59" w:rsidRDefault="00236506" w:rsidP="000905AA">
            <w:pPr>
              <w:pStyle w:val="TAL"/>
            </w:pPr>
          </w:p>
        </w:tc>
        <w:tc>
          <w:tcPr>
            <w:tcW w:w="1245" w:type="dxa"/>
          </w:tcPr>
          <w:p w14:paraId="050E63E2" w14:textId="77777777" w:rsidR="00236506" w:rsidRPr="00DE7B59" w:rsidRDefault="00236506" w:rsidP="000905AA">
            <w:pPr>
              <w:pStyle w:val="TAL"/>
            </w:pPr>
          </w:p>
        </w:tc>
      </w:tr>
      <w:tr w:rsidR="00236506" w:rsidRPr="00DE7B59" w14:paraId="21474AC3" w14:textId="77777777" w:rsidTr="000905AA">
        <w:tc>
          <w:tcPr>
            <w:tcW w:w="4535" w:type="dxa"/>
          </w:tcPr>
          <w:p w14:paraId="57AEB62E" w14:textId="77777777" w:rsidR="00236506" w:rsidRPr="00DE7B59" w:rsidRDefault="00236506" w:rsidP="000905AA">
            <w:pPr>
              <w:pStyle w:val="TAL"/>
            </w:pPr>
            <w:r w:rsidRPr="00DE7B59">
              <w:t>}</w:t>
            </w:r>
          </w:p>
        </w:tc>
        <w:tc>
          <w:tcPr>
            <w:tcW w:w="2267" w:type="dxa"/>
          </w:tcPr>
          <w:p w14:paraId="648FE58A" w14:textId="77777777" w:rsidR="00236506" w:rsidRPr="00DE7B59" w:rsidRDefault="00236506" w:rsidP="000905AA">
            <w:pPr>
              <w:pStyle w:val="TAL"/>
            </w:pPr>
          </w:p>
        </w:tc>
        <w:tc>
          <w:tcPr>
            <w:tcW w:w="1700" w:type="dxa"/>
          </w:tcPr>
          <w:p w14:paraId="7F65CF5F" w14:textId="77777777" w:rsidR="00236506" w:rsidRPr="00DE7B59" w:rsidRDefault="00236506" w:rsidP="000905AA">
            <w:pPr>
              <w:pStyle w:val="TAL"/>
            </w:pPr>
          </w:p>
        </w:tc>
        <w:tc>
          <w:tcPr>
            <w:tcW w:w="1245" w:type="dxa"/>
          </w:tcPr>
          <w:p w14:paraId="7FD17375" w14:textId="77777777" w:rsidR="00236506" w:rsidRPr="00DE7B59" w:rsidRDefault="00236506" w:rsidP="000905AA">
            <w:pPr>
              <w:pStyle w:val="TAL"/>
            </w:pPr>
          </w:p>
        </w:tc>
      </w:tr>
    </w:tbl>
    <w:p w14:paraId="470BED09" w14:textId="77777777" w:rsidR="00236506" w:rsidRPr="00DE7B59" w:rsidRDefault="00236506" w:rsidP="00236506"/>
    <w:p w14:paraId="02096D18" w14:textId="77777777" w:rsidR="00917D63" w:rsidRPr="00DE7B59" w:rsidRDefault="00917D63" w:rsidP="00917D63">
      <w:pPr>
        <w:pStyle w:val="Heading5"/>
      </w:pPr>
      <w:r w:rsidRPr="00DE7B59">
        <w:t>7.1.1.3.21</w:t>
      </w:r>
      <w:r w:rsidRPr="00DE7B59">
        <w:tab/>
        <w:t>Correct handling of MAC control information / Delay Status / Triggering scheduling request</w:t>
      </w:r>
    </w:p>
    <w:p w14:paraId="3EAADB28" w14:textId="77777777" w:rsidR="00917D63" w:rsidRPr="00DE7B59" w:rsidRDefault="00917D63" w:rsidP="00917D63">
      <w:pPr>
        <w:pStyle w:val="H6"/>
      </w:pPr>
      <w:r w:rsidRPr="00DE7B59">
        <w:t>7.1.1.3.21.1</w:t>
      </w:r>
      <w:r w:rsidRPr="00DE7B59">
        <w:tab/>
        <w:t>Test Purpose (TP)</w:t>
      </w:r>
    </w:p>
    <w:p w14:paraId="3BA6522B" w14:textId="77777777" w:rsidR="00917D63" w:rsidRPr="00DE7B59" w:rsidRDefault="00917D63" w:rsidP="00917D63">
      <w:pPr>
        <w:pStyle w:val="H6"/>
        <w:rPr>
          <w:sz w:val="16"/>
        </w:rPr>
      </w:pPr>
      <w:r w:rsidRPr="00DE7B59">
        <w:t>(1)</w:t>
      </w:r>
    </w:p>
    <w:p w14:paraId="76AB14C8" w14:textId="77777777" w:rsidR="00917D63" w:rsidRPr="00DE7B59" w:rsidRDefault="00917D63" w:rsidP="00917D63">
      <w:pPr>
        <w:pStyle w:val="PL"/>
        <w:rPr>
          <w:noProof w:val="0"/>
        </w:rPr>
      </w:pPr>
      <w:r w:rsidRPr="00DE7B59">
        <w:rPr>
          <w:b/>
          <w:bCs/>
          <w:noProof w:val="0"/>
        </w:rPr>
        <w:t>with</w:t>
      </w:r>
      <w:r w:rsidRPr="00DE7B59">
        <w:rPr>
          <w:noProof w:val="0"/>
        </w:rPr>
        <w:t xml:space="preserve"> { UE in RRC_CONNECTED state } </w:t>
      </w:r>
    </w:p>
    <w:p w14:paraId="1C4942B5" w14:textId="77777777" w:rsidR="00917D63" w:rsidRPr="00DE7B59" w:rsidRDefault="00917D63" w:rsidP="00917D63">
      <w:pPr>
        <w:pStyle w:val="PL"/>
        <w:rPr>
          <w:noProof w:val="0"/>
        </w:rPr>
      </w:pPr>
      <w:r w:rsidRPr="00DE7B59">
        <w:rPr>
          <w:b/>
          <w:bCs/>
          <w:noProof w:val="0"/>
        </w:rPr>
        <w:t>ensure that</w:t>
      </w:r>
      <w:r w:rsidRPr="00DE7B59">
        <w:rPr>
          <w:noProof w:val="0"/>
        </w:rPr>
        <w:t xml:space="preserve"> {</w:t>
      </w:r>
    </w:p>
    <w:p w14:paraId="4190CB95" w14:textId="77777777" w:rsidR="00917D63" w:rsidRPr="00DE7B59" w:rsidRDefault="00917D63" w:rsidP="00917D63">
      <w:pPr>
        <w:pStyle w:val="PL"/>
        <w:rPr>
          <w:noProof w:val="0"/>
        </w:rPr>
      </w:pPr>
      <w:r w:rsidRPr="00DE7B59">
        <w:rPr>
          <w:b/>
          <w:bCs/>
          <w:noProof w:val="0"/>
        </w:rPr>
        <w:t xml:space="preserve">  when</w:t>
      </w:r>
      <w:r w:rsidRPr="00DE7B59">
        <w:rPr>
          <w:noProof w:val="0"/>
        </w:rPr>
        <w:t xml:space="preserve"> { UE determines that a DSR has been triggered since the last transmission of a DSR </w:t>
      </w:r>
      <w:r w:rsidRPr="00DE7B59">
        <w:rPr>
          <w:b/>
          <w:bCs/>
          <w:noProof w:val="0"/>
        </w:rPr>
        <w:t>and</w:t>
      </w:r>
      <w:r w:rsidRPr="00DE7B59">
        <w:rPr>
          <w:noProof w:val="0"/>
        </w:rPr>
        <w:t xml:space="preserve"> UE has no UL resources allocated for new transmission for this TTI }  </w:t>
      </w:r>
    </w:p>
    <w:p w14:paraId="6ADEE4F3" w14:textId="77777777" w:rsidR="00917D63" w:rsidRPr="00DE7B59" w:rsidRDefault="00917D63" w:rsidP="00917D63">
      <w:pPr>
        <w:pStyle w:val="PL"/>
        <w:rPr>
          <w:noProof w:val="0"/>
        </w:rPr>
      </w:pPr>
      <w:r w:rsidRPr="00DE7B59">
        <w:rPr>
          <w:b/>
          <w:bCs/>
          <w:noProof w:val="0"/>
        </w:rPr>
        <w:t xml:space="preserve">    then</w:t>
      </w:r>
      <w:r w:rsidRPr="00DE7B59">
        <w:rPr>
          <w:noProof w:val="0"/>
        </w:rPr>
        <w:t xml:space="preserve"> { UE transmits a scheduling request } </w:t>
      </w:r>
    </w:p>
    <w:p w14:paraId="0402259C" w14:textId="77777777" w:rsidR="00917D63" w:rsidRPr="00DE7B59" w:rsidRDefault="00917D63" w:rsidP="00917D63">
      <w:pPr>
        <w:pStyle w:val="PL"/>
        <w:rPr>
          <w:noProof w:val="0"/>
        </w:rPr>
      </w:pPr>
      <w:r w:rsidRPr="00DE7B59">
        <w:rPr>
          <w:noProof w:val="0"/>
        </w:rPr>
        <w:t xml:space="preserve">            }</w:t>
      </w:r>
    </w:p>
    <w:p w14:paraId="6169715D" w14:textId="77777777" w:rsidR="00917D63" w:rsidRPr="00DE7B59"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52EF69F" w14:textId="77777777" w:rsidR="00917D63" w:rsidRPr="00DE7B59" w:rsidRDefault="00917D63" w:rsidP="00917D63">
      <w:pPr>
        <w:pStyle w:val="H6"/>
        <w:rPr>
          <w:sz w:val="16"/>
        </w:rPr>
      </w:pPr>
      <w:r w:rsidRPr="00DE7B59">
        <w:t>(2)</w:t>
      </w:r>
    </w:p>
    <w:p w14:paraId="15B7F294" w14:textId="77777777" w:rsidR="00917D63" w:rsidRPr="00DE7B59" w:rsidRDefault="00917D63" w:rsidP="00917D63">
      <w:pPr>
        <w:pStyle w:val="PL"/>
        <w:rPr>
          <w:noProof w:val="0"/>
        </w:rPr>
      </w:pPr>
      <w:r w:rsidRPr="00DE7B59">
        <w:rPr>
          <w:b/>
          <w:bCs/>
          <w:noProof w:val="0"/>
        </w:rPr>
        <w:t>with</w:t>
      </w:r>
      <w:r w:rsidRPr="00DE7B59">
        <w:rPr>
          <w:noProof w:val="0"/>
        </w:rPr>
        <w:t xml:space="preserve"> { UE in RRC_CONNECTED state } </w:t>
      </w:r>
    </w:p>
    <w:p w14:paraId="4CE1CFD0" w14:textId="77777777" w:rsidR="00917D63" w:rsidRPr="00DE7B59" w:rsidRDefault="00917D63" w:rsidP="00917D63">
      <w:pPr>
        <w:pStyle w:val="PL"/>
        <w:rPr>
          <w:noProof w:val="0"/>
        </w:rPr>
      </w:pPr>
      <w:r w:rsidRPr="00DE7B59">
        <w:rPr>
          <w:b/>
          <w:bCs/>
          <w:noProof w:val="0"/>
        </w:rPr>
        <w:t>ensure that</w:t>
      </w:r>
      <w:r w:rsidRPr="00DE7B59">
        <w:rPr>
          <w:noProof w:val="0"/>
        </w:rPr>
        <w:t xml:space="preserve"> {</w:t>
      </w:r>
    </w:p>
    <w:p w14:paraId="0DEE334F" w14:textId="77777777" w:rsidR="00917D63" w:rsidRPr="00DE7B59" w:rsidRDefault="00917D63" w:rsidP="00917D63">
      <w:pPr>
        <w:pStyle w:val="PL"/>
        <w:rPr>
          <w:noProof w:val="0"/>
        </w:rPr>
      </w:pPr>
      <w:r w:rsidRPr="00DE7B59">
        <w:rPr>
          <w:b/>
          <w:bCs/>
          <w:noProof w:val="0"/>
        </w:rPr>
        <w:t xml:space="preserve">  when</w:t>
      </w:r>
      <w:r w:rsidRPr="00DE7B59">
        <w:rPr>
          <w:noProof w:val="0"/>
        </w:rPr>
        <w:t xml:space="preserve"> { UE have a pending DSR </w:t>
      </w:r>
      <w:r w:rsidRPr="00DE7B59">
        <w:rPr>
          <w:b/>
          <w:bCs/>
          <w:noProof w:val="0"/>
        </w:rPr>
        <w:t>and</w:t>
      </w:r>
      <w:r w:rsidRPr="00DE7B59">
        <w:rPr>
          <w:noProof w:val="0"/>
        </w:rPr>
        <w:t xml:space="preserve"> all the SDUs associated with the DSR have been discarded when PDCP discardTimer expire }  </w:t>
      </w:r>
    </w:p>
    <w:p w14:paraId="063321E3" w14:textId="77777777" w:rsidR="00917D63" w:rsidRPr="00DE7B59" w:rsidRDefault="00917D63" w:rsidP="00917D63">
      <w:pPr>
        <w:pStyle w:val="PL"/>
        <w:rPr>
          <w:noProof w:val="0"/>
        </w:rPr>
      </w:pPr>
      <w:r w:rsidRPr="00DE7B59">
        <w:rPr>
          <w:b/>
          <w:bCs/>
          <w:noProof w:val="0"/>
        </w:rPr>
        <w:t xml:space="preserve">    then</w:t>
      </w:r>
      <w:r w:rsidRPr="00DE7B59">
        <w:rPr>
          <w:noProof w:val="0"/>
        </w:rPr>
        <w:t xml:space="preserve"> { UE cancel the pending DSR }</w:t>
      </w:r>
    </w:p>
    <w:p w14:paraId="72A7C02D" w14:textId="77777777" w:rsidR="00917D63" w:rsidRPr="00DE7B59" w:rsidRDefault="00917D63" w:rsidP="00917D63">
      <w:pPr>
        <w:pStyle w:val="PL"/>
        <w:rPr>
          <w:noProof w:val="0"/>
        </w:rPr>
      </w:pPr>
      <w:r w:rsidRPr="00DE7B59">
        <w:rPr>
          <w:noProof w:val="0"/>
        </w:rPr>
        <w:t xml:space="preserve">            }</w:t>
      </w:r>
    </w:p>
    <w:p w14:paraId="28847FD3" w14:textId="77777777" w:rsidR="00917D63" w:rsidRPr="00DE7B59"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E2896B1" w14:textId="77777777" w:rsidR="00917D63" w:rsidRPr="00DE7B59" w:rsidRDefault="00917D63" w:rsidP="00917D63">
      <w:pPr>
        <w:pStyle w:val="H6"/>
      </w:pPr>
      <w:r w:rsidRPr="00DE7B59">
        <w:t>7.1.1.3.21.2</w:t>
      </w:r>
      <w:r w:rsidRPr="00DE7B59">
        <w:tab/>
        <w:t>Conformance requirements</w:t>
      </w:r>
    </w:p>
    <w:p w14:paraId="762A0AB8" w14:textId="77777777" w:rsidR="00917D63" w:rsidRPr="00DE7B59" w:rsidRDefault="00917D63" w:rsidP="00917D63">
      <w:r w:rsidRPr="00DE7B59">
        <w:t>References: The conformance requirements covered in the present TC are specified in: TS 38.321, clause 5.4.9.</w:t>
      </w:r>
      <w:r w:rsidRPr="00DE7B59">
        <w:rPr>
          <w:lang w:eastAsia="zh-CN"/>
        </w:rPr>
        <w:t xml:space="preserve"> </w:t>
      </w:r>
      <w:r w:rsidRPr="00DE7B59">
        <w:t>Unless otherwise stated these are Rel-18 requirements.</w:t>
      </w:r>
    </w:p>
    <w:p w14:paraId="45EA2FF3" w14:textId="77777777" w:rsidR="00917D63" w:rsidRPr="00DE7B59" w:rsidRDefault="00917D63" w:rsidP="00917D63">
      <w:r w:rsidRPr="00DE7B59">
        <w:t>[TS 38.321, clause 5.4.9]</w:t>
      </w:r>
    </w:p>
    <w:p w14:paraId="443E67E6" w14:textId="77777777" w:rsidR="00917D63" w:rsidRPr="00DE7B59" w:rsidRDefault="00917D63" w:rsidP="00917D63">
      <w:r w:rsidRPr="00DE7B59">
        <w:t xml:space="preserve">The Delay Status Reporting (DSR) procedure is used to provide the serving gNB with delay status of LCGs. This delay status for an LCG includes remaining time, which is the smallest remaining value of the running PDCP </w:t>
      </w:r>
      <w:r w:rsidRPr="00DE7B59">
        <w:rPr>
          <w:i/>
          <w:iCs/>
        </w:rPr>
        <w:t>discardTimer</w:t>
      </w:r>
      <w:r w:rsidRPr="00DE7B59">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2924CE9A" w14:textId="77777777" w:rsidR="00917D63" w:rsidRPr="00DE7B59" w:rsidRDefault="00917D63" w:rsidP="00917D63">
      <w:pPr>
        <w:rPr>
          <w:lang w:eastAsia="ko-KR"/>
        </w:rPr>
      </w:pPr>
      <w:r w:rsidRPr="00DE7B59">
        <w:rPr>
          <w:lang w:eastAsia="ko-KR"/>
        </w:rPr>
        <w:t>RRC controls the DSR procedure by configuring the following parameter:</w:t>
      </w:r>
    </w:p>
    <w:p w14:paraId="0416C0F1" w14:textId="77777777" w:rsidR="00917D63" w:rsidRPr="00DE7B59" w:rsidRDefault="00917D63" w:rsidP="00917D63">
      <w:pPr>
        <w:pStyle w:val="B1"/>
        <w:rPr>
          <w:lang w:eastAsia="ko-KR"/>
        </w:rPr>
      </w:pPr>
      <w:r w:rsidRPr="00DE7B59">
        <w:rPr>
          <w:lang w:eastAsia="ko-KR"/>
        </w:rPr>
        <w:t>-</w:t>
      </w:r>
      <w:r w:rsidRPr="00DE7B59">
        <w:rPr>
          <w:lang w:eastAsia="ko-KR"/>
        </w:rPr>
        <w:tab/>
      </w:r>
      <w:r w:rsidRPr="00DE7B59">
        <w:rPr>
          <w:i/>
          <w:lang w:eastAsia="ko-KR"/>
        </w:rPr>
        <w:t>remainingTimeThreshold</w:t>
      </w:r>
      <w:r w:rsidRPr="00DE7B59">
        <w:rPr>
          <w:iCs/>
          <w:lang w:eastAsia="ko-KR"/>
        </w:rPr>
        <w:t xml:space="preserve"> (per LCG)</w:t>
      </w:r>
      <w:r w:rsidRPr="00DE7B59">
        <w:rPr>
          <w:lang w:eastAsia="ko-KR"/>
        </w:rPr>
        <w:t xml:space="preserve">: the threshold on remaining time for triggering </w:t>
      </w:r>
      <w:r w:rsidRPr="00DE7B59">
        <w:t xml:space="preserve">a DSR </w:t>
      </w:r>
      <w:r w:rsidRPr="00DE7B59">
        <w:rPr>
          <w:lang w:eastAsia="ko-KR"/>
        </w:rPr>
        <w:t xml:space="preserve">for a logical channel within </w:t>
      </w:r>
      <w:r w:rsidRPr="00DE7B59">
        <w:t>an LCG</w:t>
      </w:r>
      <w:r w:rsidRPr="00DE7B59">
        <w:rPr>
          <w:lang w:eastAsia="ko-KR"/>
        </w:rPr>
        <w:t>.</w:t>
      </w:r>
    </w:p>
    <w:p w14:paraId="77F48C9A" w14:textId="77777777" w:rsidR="00917D63" w:rsidRPr="00DE7B59" w:rsidRDefault="00917D63" w:rsidP="00917D63">
      <w:r w:rsidRPr="00DE7B59">
        <w:t>If an LCG is configured for delay status reporting, the MAC entity shall for each logical channel within the LCG:</w:t>
      </w:r>
    </w:p>
    <w:p w14:paraId="7BC2F2D7" w14:textId="77777777" w:rsidR="00917D63" w:rsidRPr="00DE7B59" w:rsidRDefault="00917D63" w:rsidP="00917D63">
      <w:pPr>
        <w:pStyle w:val="B1"/>
      </w:pPr>
      <w:r w:rsidRPr="00DE7B59">
        <w:t>1&gt;</w:t>
      </w:r>
      <w:r w:rsidRPr="00DE7B59">
        <w:tab/>
        <w:t xml:space="preserve">if the smallest remaining value of the running PDCP </w:t>
      </w:r>
      <w:r w:rsidRPr="00DE7B59">
        <w:rPr>
          <w:i/>
          <w:iCs/>
        </w:rPr>
        <w:t>discardTimer</w:t>
      </w:r>
      <w:r w:rsidRPr="00DE7B59">
        <w:t xml:space="preserve">s among all the PDCP SDUs buffered for the logical channel that have not been transmitted in any MAC PDU and have not been reported as data volume in a DSR MAC CE becomes below </w:t>
      </w:r>
      <w:r w:rsidRPr="00DE7B59">
        <w:rPr>
          <w:i/>
          <w:iCs/>
        </w:rPr>
        <w:t>remainingTimeThreshold</w:t>
      </w:r>
      <w:r w:rsidRPr="00DE7B59">
        <w:t xml:space="preserve"> of the LCG; and</w:t>
      </w:r>
    </w:p>
    <w:p w14:paraId="00EB2EE6" w14:textId="77777777" w:rsidR="00917D63" w:rsidRPr="00DE7B59" w:rsidRDefault="00917D63" w:rsidP="00917D63">
      <w:pPr>
        <w:pStyle w:val="B1"/>
        <w:ind w:left="284" w:firstLine="0"/>
      </w:pPr>
      <w:r w:rsidRPr="00DE7B59">
        <w:t>1&gt;</w:t>
      </w:r>
      <w:r w:rsidRPr="00DE7B59">
        <w:tab/>
        <w:t>if there is no DSR pending for the logical channel:</w:t>
      </w:r>
    </w:p>
    <w:p w14:paraId="5972ECB8" w14:textId="77777777" w:rsidR="00917D63" w:rsidRPr="00DE7B59" w:rsidRDefault="00917D63" w:rsidP="00917D63">
      <w:pPr>
        <w:pStyle w:val="B2"/>
      </w:pPr>
      <w:r w:rsidRPr="00DE7B59">
        <w:t>2&gt;</w:t>
      </w:r>
      <w:r w:rsidRPr="00DE7B59">
        <w:tab/>
        <w:t>trigger a DSR for the logical channel.</w:t>
      </w:r>
    </w:p>
    <w:p w14:paraId="28F02D68" w14:textId="77777777" w:rsidR="00917D63" w:rsidRPr="00DE7B59" w:rsidRDefault="00917D63" w:rsidP="00917D63">
      <w:pPr>
        <w:rPr>
          <w:lang w:eastAsia="ko-KR"/>
        </w:rPr>
      </w:pPr>
      <w:r w:rsidRPr="00DE7B59">
        <w:rPr>
          <w:lang w:eastAsia="ko-KR"/>
        </w:rPr>
        <w:t>If there is at least one DSR pending, the MAC entity shall:</w:t>
      </w:r>
    </w:p>
    <w:p w14:paraId="210AB691" w14:textId="77777777" w:rsidR="00917D63" w:rsidRPr="00DE7B59" w:rsidRDefault="00917D63" w:rsidP="00917D63">
      <w:pPr>
        <w:pStyle w:val="B1"/>
      </w:pPr>
      <w:r w:rsidRPr="00DE7B59">
        <w:t>…</w:t>
      </w:r>
    </w:p>
    <w:p w14:paraId="330A8C9A" w14:textId="77777777" w:rsidR="00917D63" w:rsidRPr="00DE7B59" w:rsidRDefault="00917D63" w:rsidP="00917D63">
      <w:pPr>
        <w:pStyle w:val="B1"/>
      </w:pPr>
      <w:r w:rsidRPr="00DE7B59">
        <w:t>1&gt;</w:t>
      </w:r>
      <w:r w:rsidRPr="00DE7B59">
        <w:tab/>
        <w:t>else if there is no pending SR already triggered by the DSR procedure for the same logical channel as of this DSR:</w:t>
      </w:r>
    </w:p>
    <w:p w14:paraId="36C0C511" w14:textId="77777777" w:rsidR="00917D63" w:rsidRPr="00DE7B59" w:rsidRDefault="00917D63" w:rsidP="00917D63">
      <w:pPr>
        <w:pStyle w:val="B2"/>
        <w:rPr>
          <w:rFonts w:eastAsia="Malgun Gothic"/>
        </w:rPr>
      </w:pPr>
      <w:r w:rsidRPr="00DE7B59">
        <w:rPr>
          <w:lang w:eastAsia="ko-KR"/>
        </w:rPr>
        <w:t>2&gt;</w:t>
      </w:r>
      <w:r w:rsidRPr="00DE7B59">
        <w:tab/>
      </w:r>
      <w:r w:rsidRPr="00DE7B59">
        <w:rPr>
          <w:lang w:eastAsia="ko-KR"/>
        </w:rPr>
        <w:t xml:space="preserve">trigger </w:t>
      </w:r>
      <w:r w:rsidRPr="00DE7B59">
        <w:t>a Scheduling Request.</w:t>
      </w:r>
    </w:p>
    <w:p w14:paraId="1C54DDD7" w14:textId="743147E8" w:rsidR="00917D63" w:rsidRPr="00DE7B59" w:rsidRDefault="00917D63" w:rsidP="00917D63">
      <w:pPr>
        <w:pStyle w:val="NO"/>
      </w:pPr>
      <w:r w:rsidRPr="00DE7B59">
        <w:t>NOTE 1:</w:t>
      </w:r>
      <w:r w:rsidRPr="00DE7B59">
        <w:tab/>
        <w:t xml:space="preserve">The availability of UL-SCH resources for the transmission of the DSR MAC CE follows the same </w:t>
      </w:r>
      <w:r w:rsidR="00DE7B59" w:rsidRPr="00DE7B59">
        <w:t>criteria</w:t>
      </w:r>
      <w:r w:rsidRPr="00DE7B59">
        <w:t xml:space="preserve"> specified in clause 5.4.5.</w:t>
      </w:r>
    </w:p>
    <w:p w14:paraId="7ECF5193" w14:textId="77777777" w:rsidR="00917D63" w:rsidRPr="00DE7B59" w:rsidRDefault="00917D63" w:rsidP="00917D63">
      <w:pPr>
        <w:rPr>
          <w:lang w:eastAsia="ko-KR"/>
        </w:rPr>
      </w:pPr>
      <w:r w:rsidRPr="00DE7B59">
        <w:rPr>
          <w:lang w:eastAsia="ko-KR"/>
        </w:rPr>
        <w:t>A PDCP SDU is considered to be associated with a DSR if it has not been transmitted in any MAC PDU and is a delay-critical PDCP SDU (as defined in TS</w:t>
      </w:r>
      <w:r w:rsidRPr="00DE7B59">
        <w:rPr>
          <w:rFonts w:eastAsiaTheme="minorEastAsia"/>
        </w:rPr>
        <w:t xml:space="preserve"> </w:t>
      </w:r>
      <w:r w:rsidRPr="00DE7B59">
        <w:rPr>
          <w:lang w:eastAsia="ko-KR"/>
        </w:rPr>
        <w:t>38.323</w:t>
      </w:r>
      <w:r w:rsidRPr="00DE7B59">
        <w:rPr>
          <w:rFonts w:eastAsiaTheme="minorEastAsia"/>
        </w:rPr>
        <w:t xml:space="preserve"> [4]</w:t>
      </w:r>
      <w:r w:rsidRPr="00DE7B59">
        <w:rPr>
          <w:lang w:eastAsia="ko-KR"/>
        </w:rPr>
        <w:t>) associated with the logical channel which triggered the DSR.</w:t>
      </w:r>
    </w:p>
    <w:p w14:paraId="727977C0" w14:textId="77777777" w:rsidR="00917D63" w:rsidRPr="00DE7B59" w:rsidRDefault="00917D63" w:rsidP="00917D63">
      <w:pPr>
        <w:rPr>
          <w:lang w:eastAsia="ko-KR"/>
        </w:rPr>
      </w:pPr>
      <w:r w:rsidRPr="00DE7B59">
        <w:rPr>
          <w:lang w:eastAsia="ko-KR"/>
        </w:rPr>
        <w:t>A MAC PDU shall contain at most one DSR MAC CE. A MAC PDU shall not contain a DSR MAC CE if it includes all PDCP SDUs associated with all the pending DSRs.</w:t>
      </w:r>
    </w:p>
    <w:p w14:paraId="38F3EAA0" w14:textId="77777777" w:rsidR="00917D63" w:rsidRPr="00DE7B59" w:rsidRDefault="00917D63" w:rsidP="00917D63">
      <w:pPr>
        <w:rPr>
          <w:lang w:eastAsia="ko-KR"/>
        </w:rPr>
      </w:pPr>
      <w:r w:rsidRPr="00DE7B59">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4E350CE8" w14:textId="038C13D7" w:rsidR="00917D63" w:rsidRPr="00DE7B59" w:rsidRDefault="00917D63" w:rsidP="00917D63">
      <w:pPr>
        <w:rPr>
          <w:lang w:eastAsia="ko-KR"/>
        </w:rPr>
      </w:pPr>
      <w:r w:rsidRPr="00DE7B59">
        <w:t>NOTE 2:</w:t>
      </w:r>
      <w:r w:rsidRPr="00DE7B59">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43CEDD5" w14:textId="77777777" w:rsidR="00917D63" w:rsidRPr="00DE7B59" w:rsidRDefault="00917D63" w:rsidP="00917D63">
      <w:pPr>
        <w:pStyle w:val="H6"/>
      </w:pPr>
      <w:r w:rsidRPr="00DE7B59">
        <w:t>7.1.1.3.21.3</w:t>
      </w:r>
      <w:r w:rsidRPr="00DE7B59">
        <w:tab/>
        <w:t>Test description</w:t>
      </w:r>
    </w:p>
    <w:p w14:paraId="107CE99C" w14:textId="77777777" w:rsidR="00917D63" w:rsidRPr="00DE7B59" w:rsidRDefault="00917D63" w:rsidP="00917D63">
      <w:pPr>
        <w:pStyle w:val="H6"/>
      </w:pPr>
      <w:r w:rsidRPr="00DE7B59">
        <w:t>7.1.1.3.21.3.1</w:t>
      </w:r>
      <w:r w:rsidRPr="00DE7B59">
        <w:tab/>
        <w:t>Pre-test conditions</w:t>
      </w:r>
    </w:p>
    <w:p w14:paraId="231AC85C" w14:textId="77777777" w:rsidR="00917D63" w:rsidRPr="00DE7B59" w:rsidRDefault="00917D63" w:rsidP="00917D63">
      <w:pPr>
        <w:rPr>
          <w:lang w:eastAsia="sv-SE"/>
        </w:rPr>
      </w:pPr>
      <w:r w:rsidRPr="00DE7B59">
        <w:rPr>
          <w:lang w:eastAsia="sv-SE"/>
        </w:rPr>
        <w:t xml:space="preserve">Same Pre-test conditions as in clause 7.1.1.0 with the exception of 2 AM </w:t>
      </w:r>
      <w:r w:rsidRPr="00DE7B59">
        <w:rPr>
          <w:lang w:eastAsia="zh-CN"/>
        </w:rPr>
        <w:t>DRBs on NR cell</w:t>
      </w:r>
      <w:r w:rsidRPr="00DE7B59">
        <w:rPr>
          <w:lang w:eastAsia="sv-SE"/>
        </w:rPr>
        <w:t xml:space="preserve"> configured according to Table 7.1.1.3.21.3.1-1.</w:t>
      </w:r>
    </w:p>
    <w:p w14:paraId="55853E39" w14:textId="77777777" w:rsidR="00917D63" w:rsidRPr="00DE7B59" w:rsidRDefault="00917D63" w:rsidP="00917D63">
      <w:pPr>
        <w:pStyle w:val="TH"/>
      </w:pPr>
      <w:r w:rsidRPr="00DE7B59">
        <w:t>Table 7.1.1.3.21.3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917D63" w:rsidRPr="00DE7B59" w14:paraId="63FF3310"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73B0F183" w14:textId="77777777" w:rsidR="00917D63" w:rsidRPr="00DE7B59" w:rsidRDefault="00917D63" w:rsidP="00917D63">
            <w:pPr>
              <w:pStyle w:val="TAH"/>
            </w:pPr>
            <w:r w:rsidRPr="00DE7B59">
              <w:t>Parameter</w:t>
            </w:r>
          </w:p>
        </w:tc>
        <w:tc>
          <w:tcPr>
            <w:tcW w:w="1701" w:type="dxa"/>
            <w:tcBorders>
              <w:top w:val="single" w:sz="4" w:space="0" w:color="auto"/>
              <w:left w:val="single" w:sz="4" w:space="0" w:color="auto"/>
              <w:bottom w:val="single" w:sz="4" w:space="0" w:color="auto"/>
              <w:right w:val="single" w:sz="4" w:space="0" w:color="auto"/>
            </w:tcBorders>
            <w:hideMark/>
          </w:tcPr>
          <w:p w14:paraId="662E2280" w14:textId="77777777" w:rsidR="00917D63" w:rsidRPr="00DE7B59" w:rsidRDefault="00917D63" w:rsidP="00917D63">
            <w:pPr>
              <w:pStyle w:val="TAH"/>
            </w:pPr>
            <w:r w:rsidRPr="00DE7B59">
              <w:t>DRB1</w:t>
            </w:r>
          </w:p>
        </w:tc>
        <w:tc>
          <w:tcPr>
            <w:tcW w:w="1701" w:type="dxa"/>
            <w:tcBorders>
              <w:top w:val="single" w:sz="4" w:space="0" w:color="auto"/>
              <w:left w:val="single" w:sz="4" w:space="0" w:color="auto"/>
              <w:bottom w:val="single" w:sz="4" w:space="0" w:color="auto"/>
              <w:right w:val="single" w:sz="4" w:space="0" w:color="auto"/>
            </w:tcBorders>
            <w:hideMark/>
          </w:tcPr>
          <w:p w14:paraId="12EE88B5" w14:textId="77777777" w:rsidR="00917D63" w:rsidRPr="00DE7B59" w:rsidRDefault="00917D63" w:rsidP="00917D63">
            <w:pPr>
              <w:pStyle w:val="TAH"/>
            </w:pPr>
            <w:r w:rsidRPr="00DE7B59">
              <w:t>DRB2</w:t>
            </w:r>
          </w:p>
        </w:tc>
      </w:tr>
      <w:tr w:rsidR="00917D63" w:rsidRPr="00DE7B59" w14:paraId="2EECB3A6"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5056C634" w14:textId="77777777" w:rsidR="00917D63" w:rsidRPr="00DE7B59" w:rsidRDefault="00917D63" w:rsidP="00917D63">
            <w:pPr>
              <w:pStyle w:val="TAL"/>
            </w:pPr>
            <w:r w:rsidRPr="00DE7B59">
              <w:t>LogicalChannelIdentity</w:t>
            </w:r>
          </w:p>
        </w:tc>
        <w:tc>
          <w:tcPr>
            <w:tcW w:w="1701" w:type="dxa"/>
            <w:tcBorders>
              <w:top w:val="single" w:sz="4" w:space="0" w:color="auto"/>
              <w:left w:val="single" w:sz="4" w:space="0" w:color="auto"/>
              <w:bottom w:val="single" w:sz="4" w:space="0" w:color="auto"/>
              <w:right w:val="single" w:sz="4" w:space="0" w:color="auto"/>
            </w:tcBorders>
            <w:hideMark/>
          </w:tcPr>
          <w:p w14:paraId="2BFE871E" w14:textId="77777777" w:rsidR="00917D63" w:rsidRPr="00DE7B59" w:rsidRDefault="00917D63" w:rsidP="00917D63">
            <w:pPr>
              <w:pStyle w:val="TAL"/>
            </w:pPr>
            <w:r w:rsidRPr="00DE7B59">
              <w:t>LCH4(DRB-Identity +3)</w:t>
            </w:r>
          </w:p>
        </w:tc>
        <w:tc>
          <w:tcPr>
            <w:tcW w:w="1701" w:type="dxa"/>
            <w:tcBorders>
              <w:top w:val="single" w:sz="4" w:space="0" w:color="auto"/>
              <w:left w:val="single" w:sz="4" w:space="0" w:color="auto"/>
              <w:bottom w:val="single" w:sz="4" w:space="0" w:color="auto"/>
              <w:right w:val="single" w:sz="4" w:space="0" w:color="auto"/>
            </w:tcBorders>
            <w:hideMark/>
          </w:tcPr>
          <w:p w14:paraId="5E9255A6" w14:textId="77777777" w:rsidR="00917D63" w:rsidRPr="00DE7B59" w:rsidRDefault="00917D63" w:rsidP="00917D63">
            <w:pPr>
              <w:pStyle w:val="TAL"/>
            </w:pPr>
            <w:r w:rsidRPr="00DE7B59">
              <w:t>LCH5(DRB-Identity +3)</w:t>
            </w:r>
          </w:p>
        </w:tc>
      </w:tr>
      <w:tr w:rsidR="00917D63" w:rsidRPr="00DE7B59" w14:paraId="087DF492"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49B4A1D3" w14:textId="77777777" w:rsidR="00917D63" w:rsidRPr="00DE7B59" w:rsidRDefault="00917D63" w:rsidP="00917D63">
            <w:pPr>
              <w:pStyle w:val="TAL"/>
            </w:pPr>
            <w:r w:rsidRPr="00DE7B59">
              <w:t>Priority</w:t>
            </w:r>
          </w:p>
        </w:tc>
        <w:tc>
          <w:tcPr>
            <w:tcW w:w="1701" w:type="dxa"/>
            <w:tcBorders>
              <w:top w:val="single" w:sz="4" w:space="0" w:color="auto"/>
              <w:left w:val="single" w:sz="4" w:space="0" w:color="auto"/>
              <w:bottom w:val="single" w:sz="4" w:space="0" w:color="auto"/>
              <w:right w:val="single" w:sz="4" w:space="0" w:color="auto"/>
            </w:tcBorders>
            <w:hideMark/>
          </w:tcPr>
          <w:p w14:paraId="31B0F02C" w14:textId="77777777" w:rsidR="00917D63" w:rsidRPr="00DE7B59" w:rsidRDefault="00917D63" w:rsidP="00917D63">
            <w:pPr>
              <w:pStyle w:val="TAL"/>
            </w:pPr>
            <w:r w:rsidRPr="00DE7B59">
              <w:t>7</w:t>
            </w:r>
          </w:p>
        </w:tc>
        <w:tc>
          <w:tcPr>
            <w:tcW w:w="1701" w:type="dxa"/>
            <w:tcBorders>
              <w:top w:val="single" w:sz="4" w:space="0" w:color="auto"/>
              <w:left w:val="single" w:sz="4" w:space="0" w:color="auto"/>
              <w:bottom w:val="single" w:sz="4" w:space="0" w:color="auto"/>
              <w:right w:val="single" w:sz="4" w:space="0" w:color="auto"/>
            </w:tcBorders>
            <w:hideMark/>
          </w:tcPr>
          <w:p w14:paraId="6BFA9DA0" w14:textId="77777777" w:rsidR="00917D63" w:rsidRPr="00DE7B59" w:rsidRDefault="00917D63" w:rsidP="00917D63">
            <w:pPr>
              <w:pStyle w:val="TAL"/>
            </w:pPr>
            <w:r w:rsidRPr="00DE7B59">
              <w:t>6</w:t>
            </w:r>
          </w:p>
        </w:tc>
      </w:tr>
      <w:tr w:rsidR="00917D63" w:rsidRPr="00DE7B59" w14:paraId="23DEB6FE"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631C38D0" w14:textId="77777777" w:rsidR="00917D63" w:rsidRPr="00DE7B59" w:rsidRDefault="00917D63" w:rsidP="00917D63">
            <w:pPr>
              <w:pStyle w:val="TAL"/>
            </w:pPr>
            <w:r w:rsidRPr="00DE7B59">
              <w:t>prioritizedBitRate</w:t>
            </w:r>
          </w:p>
        </w:tc>
        <w:tc>
          <w:tcPr>
            <w:tcW w:w="1701" w:type="dxa"/>
            <w:tcBorders>
              <w:top w:val="single" w:sz="4" w:space="0" w:color="auto"/>
              <w:left w:val="single" w:sz="4" w:space="0" w:color="auto"/>
              <w:bottom w:val="single" w:sz="4" w:space="0" w:color="auto"/>
              <w:right w:val="single" w:sz="4" w:space="0" w:color="auto"/>
            </w:tcBorders>
            <w:hideMark/>
          </w:tcPr>
          <w:p w14:paraId="4CBC711B" w14:textId="77777777" w:rsidR="00917D63" w:rsidRPr="00DE7B59" w:rsidRDefault="00917D63" w:rsidP="00917D63">
            <w:pPr>
              <w:pStyle w:val="TAL"/>
            </w:pPr>
            <w:r w:rsidRPr="00DE7B59">
              <w:t>0kbs</w:t>
            </w:r>
          </w:p>
        </w:tc>
        <w:tc>
          <w:tcPr>
            <w:tcW w:w="1701" w:type="dxa"/>
            <w:tcBorders>
              <w:top w:val="single" w:sz="4" w:space="0" w:color="auto"/>
              <w:left w:val="single" w:sz="4" w:space="0" w:color="auto"/>
              <w:bottom w:val="single" w:sz="4" w:space="0" w:color="auto"/>
              <w:right w:val="single" w:sz="4" w:space="0" w:color="auto"/>
            </w:tcBorders>
            <w:hideMark/>
          </w:tcPr>
          <w:p w14:paraId="744C0813" w14:textId="77777777" w:rsidR="00917D63" w:rsidRPr="00DE7B59" w:rsidRDefault="00917D63" w:rsidP="00917D63">
            <w:pPr>
              <w:pStyle w:val="TAL"/>
            </w:pPr>
            <w:r w:rsidRPr="00DE7B59">
              <w:t>0kbs</w:t>
            </w:r>
          </w:p>
        </w:tc>
      </w:tr>
      <w:tr w:rsidR="00917D63" w:rsidRPr="00DE7B59" w14:paraId="42F03FED"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321EEBF1" w14:textId="77777777" w:rsidR="00917D63" w:rsidRPr="00DE7B59" w:rsidRDefault="00917D63" w:rsidP="00917D63">
            <w:pPr>
              <w:pStyle w:val="TAL"/>
            </w:pPr>
            <w:r w:rsidRPr="00DE7B59">
              <w:t>logicalChannelGroup</w:t>
            </w:r>
          </w:p>
        </w:tc>
        <w:tc>
          <w:tcPr>
            <w:tcW w:w="1701" w:type="dxa"/>
            <w:tcBorders>
              <w:top w:val="single" w:sz="4" w:space="0" w:color="auto"/>
              <w:left w:val="single" w:sz="4" w:space="0" w:color="auto"/>
              <w:bottom w:val="single" w:sz="4" w:space="0" w:color="auto"/>
              <w:right w:val="single" w:sz="4" w:space="0" w:color="auto"/>
            </w:tcBorders>
            <w:hideMark/>
          </w:tcPr>
          <w:p w14:paraId="674E42D5" w14:textId="77777777" w:rsidR="00917D63" w:rsidRPr="00DE7B59" w:rsidRDefault="00917D63" w:rsidP="00917D63">
            <w:pPr>
              <w:pStyle w:val="TAL"/>
            </w:pPr>
            <w:r w:rsidRPr="00DE7B59">
              <w:t>2 (LCG ID#</w:t>
            </w:r>
            <w:r w:rsidRPr="00DE7B59">
              <w:rPr>
                <w:lang w:eastAsia="zh-CN"/>
              </w:rPr>
              <w:t>2</w:t>
            </w:r>
            <w:r w:rsidRPr="00DE7B59">
              <w:t>)</w:t>
            </w:r>
          </w:p>
        </w:tc>
        <w:tc>
          <w:tcPr>
            <w:tcW w:w="1701" w:type="dxa"/>
            <w:tcBorders>
              <w:top w:val="single" w:sz="4" w:space="0" w:color="auto"/>
              <w:left w:val="single" w:sz="4" w:space="0" w:color="auto"/>
              <w:bottom w:val="single" w:sz="4" w:space="0" w:color="auto"/>
              <w:right w:val="single" w:sz="4" w:space="0" w:color="auto"/>
            </w:tcBorders>
            <w:hideMark/>
          </w:tcPr>
          <w:p w14:paraId="4066CDC1" w14:textId="77777777" w:rsidR="00917D63" w:rsidRPr="00DE7B59" w:rsidRDefault="00917D63" w:rsidP="00917D63">
            <w:pPr>
              <w:pStyle w:val="TAL"/>
            </w:pPr>
            <w:r w:rsidRPr="00DE7B59">
              <w:t>1 (LCG ID#</w:t>
            </w:r>
            <w:r w:rsidRPr="00DE7B59">
              <w:rPr>
                <w:lang w:eastAsia="zh-CN"/>
              </w:rPr>
              <w:t>1</w:t>
            </w:r>
            <w:r w:rsidRPr="00DE7B59">
              <w:t>)</w:t>
            </w:r>
          </w:p>
        </w:tc>
      </w:tr>
      <w:tr w:rsidR="00917D63" w:rsidRPr="00DE7B59" w14:paraId="7E76CFB2"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15D146A2" w14:textId="77777777" w:rsidR="00917D63" w:rsidRPr="00DE7B59" w:rsidRDefault="00917D63" w:rsidP="00917D63">
            <w:pPr>
              <w:pStyle w:val="TAL"/>
            </w:pPr>
            <w:r w:rsidRPr="00DE7B59">
              <w:t>discardTimer</w:t>
            </w:r>
          </w:p>
        </w:tc>
        <w:tc>
          <w:tcPr>
            <w:tcW w:w="1701" w:type="dxa"/>
            <w:tcBorders>
              <w:top w:val="single" w:sz="4" w:space="0" w:color="auto"/>
              <w:left w:val="single" w:sz="4" w:space="0" w:color="auto"/>
              <w:bottom w:val="single" w:sz="4" w:space="0" w:color="auto"/>
              <w:right w:val="single" w:sz="4" w:space="0" w:color="auto"/>
            </w:tcBorders>
            <w:hideMark/>
          </w:tcPr>
          <w:p w14:paraId="188F7F09" w14:textId="77777777" w:rsidR="00917D63" w:rsidRPr="00DE7B59" w:rsidRDefault="00917D63" w:rsidP="00917D63">
            <w:pPr>
              <w:pStyle w:val="TAL"/>
            </w:pPr>
            <w:r w:rsidRPr="00DE7B59">
              <w:t>100ms</w:t>
            </w:r>
          </w:p>
        </w:tc>
        <w:tc>
          <w:tcPr>
            <w:tcW w:w="1701" w:type="dxa"/>
            <w:tcBorders>
              <w:top w:val="single" w:sz="4" w:space="0" w:color="auto"/>
              <w:left w:val="single" w:sz="4" w:space="0" w:color="auto"/>
              <w:bottom w:val="single" w:sz="4" w:space="0" w:color="auto"/>
              <w:right w:val="single" w:sz="4" w:space="0" w:color="auto"/>
            </w:tcBorders>
            <w:hideMark/>
          </w:tcPr>
          <w:p w14:paraId="54092900" w14:textId="77777777" w:rsidR="00917D63" w:rsidRPr="00DE7B59" w:rsidRDefault="00917D63" w:rsidP="00917D63">
            <w:pPr>
              <w:pStyle w:val="TAL"/>
            </w:pPr>
            <w:r w:rsidRPr="00DE7B59">
              <w:t>100ms</w:t>
            </w:r>
          </w:p>
        </w:tc>
      </w:tr>
      <w:tr w:rsidR="00917D63" w:rsidRPr="00DE7B59" w14:paraId="56125124"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2F0AD2AE" w14:textId="77777777" w:rsidR="00917D63" w:rsidRPr="00DE7B59" w:rsidRDefault="00917D63" w:rsidP="00917D63">
            <w:pPr>
              <w:pStyle w:val="TAL"/>
            </w:pPr>
            <w:r w:rsidRPr="00DE7B59">
              <w:t>remainingTimeThreshold</w:t>
            </w:r>
          </w:p>
        </w:tc>
        <w:tc>
          <w:tcPr>
            <w:tcW w:w="1701" w:type="dxa"/>
            <w:tcBorders>
              <w:top w:val="single" w:sz="4" w:space="0" w:color="auto"/>
              <w:left w:val="single" w:sz="4" w:space="0" w:color="auto"/>
              <w:bottom w:val="single" w:sz="4" w:space="0" w:color="auto"/>
              <w:right w:val="single" w:sz="4" w:space="0" w:color="auto"/>
            </w:tcBorders>
            <w:hideMark/>
          </w:tcPr>
          <w:p w14:paraId="4D413028" w14:textId="77777777" w:rsidR="00917D63" w:rsidRPr="00DE7B59" w:rsidRDefault="00917D63" w:rsidP="00917D63">
            <w:pPr>
              <w:pStyle w:val="TAL"/>
            </w:pPr>
            <w:r w:rsidRPr="00DE7B59">
              <w:t>64ms</w:t>
            </w:r>
          </w:p>
        </w:tc>
        <w:tc>
          <w:tcPr>
            <w:tcW w:w="1701" w:type="dxa"/>
            <w:tcBorders>
              <w:top w:val="single" w:sz="4" w:space="0" w:color="auto"/>
              <w:left w:val="single" w:sz="4" w:space="0" w:color="auto"/>
              <w:bottom w:val="single" w:sz="4" w:space="0" w:color="auto"/>
              <w:right w:val="single" w:sz="4" w:space="0" w:color="auto"/>
            </w:tcBorders>
            <w:hideMark/>
          </w:tcPr>
          <w:p w14:paraId="58E14B4B" w14:textId="77777777" w:rsidR="00917D63" w:rsidRPr="00DE7B59" w:rsidRDefault="00917D63" w:rsidP="00917D63">
            <w:pPr>
              <w:pStyle w:val="TAL"/>
            </w:pPr>
            <w:r w:rsidRPr="00DE7B59">
              <w:t>32ms</w:t>
            </w:r>
          </w:p>
        </w:tc>
      </w:tr>
    </w:tbl>
    <w:p w14:paraId="17BFA434" w14:textId="77777777" w:rsidR="00917D63" w:rsidRPr="00DE7B59" w:rsidRDefault="00917D63" w:rsidP="00917D63"/>
    <w:p w14:paraId="2E0B155D" w14:textId="77777777" w:rsidR="00917D63" w:rsidRPr="00DE7B59" w:rsidRDefault="00917D63" w:rsidP="00917D63">
      <w:pPr>
        <w:pStyle w:val="H6"/>
      </w:pPr>
      <w:r w:rsidRPr="00DE7B59">
        <w:t>7.1.1.3.21.3.2</w:t>
      </w:r>
      <w:r w:rsidRPr="00DE7B59">
        <w:tab/>
        <w:t>Test procedure sequence</w:t>
      </w:r>
    </w:p>
    <w:p w14:paraId="7A3F6CA5" w14:textId="77777777" w:rsidR="00917D63" w:rsidRPr="00DE7B59" w:rsidRDefault="00917D63" w:rsidP="00917D63">
      <w:pPr>
        <w:pStyle w:val="TH"/>
      </w:pPr>
      <w:r w:rsidRPr="00DE7B59">
        <w:t>Table 7.1.1.3.21.3.2-1: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17D63" w:rsidRPr="00DE7B59" w14:paraId="7B2D275F" w14:textId="77777777" w:rsidTr="00DE4EAB">
        <w:tc>
          <w:tcPr>
            <w:tcW w:w="534" w:type="dxa"/>
            <w:tcBorders>
              <w:top w:val="single" w:sz="4" w:space="0" w:color="auto"/>
              <w:left w:val="single" w:sz="4" w:space="0" w:color="auto"/>
              <w:bottom w:val="nil"/>
              <w:right w:val="single" w:sz="4" w:space="0" w:color="auto"/>
            </w:tcBorders>
            <w:hideMark/>
          </w:tcPr>
          <w:p w14:paraId="6E37EA4D" w14:textId="77777777" w:rsidR="00917D63" w:rsidRPr="00DE7B59" w:rsidRDefault="00917D63" w:rsidP="00DE4EAB">
            <w:pPr>
              <w:pStyle w:val="TAH"/>
            </w:pPr>
            <w:r w:rsidRPr="00DE7B59">
              <w:t>St</w:t>
            </w:r>
          </w:p>
        </w:tc>
        <w:tc>
          <w:tcPr>
            <w:tcW w:w="3969" w:type="dxa"/>
            <w:tcBorders>
              <w:top w:val="single" w:sz="4" w:space="0" w:color="auto"/>
              <w:left w:val="single" w:sz="4" w:space="0" w:color="auto"/>
              <w:bottom w:val="nil"/>
              <w:right w:val="single" w:sz="4" w:space="0" w:color="auto"/>
            </w:tcBorders>
            <w:hideMark/>
          </w:tcPr>
          <w:p w14:paraId="72248F9E" w14:textId="77777777" w:rsidR="00917D63" w:rsidRPr="00DE7B59" w:rsidRDefault="00917D63" w:rsidP="00DE4EAB">
            <w:pPr>
              <w:pStyle w:val="TAH"/>
            </w:pPr>
            <w:r w:rsidRPr="00DE7B5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A6A624" w14:textId="77777777" w:rsidR="00917D63" w:rsidRPr="00DE7B59" w:rsidRDefault="00917D63" w:rsidP="00DE4EAB">
            <w:pPr>
              <w:pStyle w:val="TAH"/>
            </w:pPr>
            <w:r w:rsidRPr="00DE7B59">
              <w:t>Message Sequence</w:t>
            </w:r>
          </w:p>
        </w:tc>
        <w:tc>
          <w:tcPr>
            <w:tcW w:w="567" w:type="dxa"/>
            <w:tcBorders>
              <w:top w:val="single" w:sz="4" w:space="0" w:color="auto"/>
              <w:left w:val="single" w:sz="4" w:space="0" w:color="auto"/>
              <w:bottom w:val="nil"/>
              <w:right w:val="single" w:sz="4" w:space="0" w:color="auto"/>
            </w:tcBorders>
            <w:hideMark/>
          </w:tcPr>
          <w:p w14:paraId="3740BC1F" w14:textId="77777777" w:rsidR="00917D63" w:rsidRPr="00DE7B59" w:rsidRDefault="00917D63" w:rsidP="00DE4EAB">
            <w:pPr>
              <w:pStyle w:val="TAH"/>
              <w:rPr>
                <w:rFonts w:eastAsia="MS Gothic"/>
              </w:rPr>
            </w:pPr>
            <w:r w:rsidRPr="00DE7B59">
              <w:rPr>
                <w:rFonts w:eastAsia="MS Gothic"/>
              </w:rPr>
              <w:t>TP</w:t>
            </w:r>
          </w:p>
        </w:tc>
        <w:tc>
          <w:tcPr>
            <w:tcW w:w="850" w:type="dxa"/>
            <w:tcBorders>
              <w:top w:val="single" w:sz="4" w:space="0" w:color="auto"/>
              <w:left w:val="single" w:sz="4" w:space="0" w:color="auto"/>
              <w:bottom w:val="nil"/>
              <w:right w:val="single" w:sz="4" w:space="0" w:color="auto"/>
            </w:tcBorders>
            <w:hideMark/>
          </w:tcPr>
          <w:p w14:paraId="497DD3A4" w14:textId="77777777" w:rsidR="00917D63" w:rsidRPr="00DE7B59" w:rsidRDefault="00917D63" w:rsidP="00DE4EAB">
            <w:pPr>
              <w:pStyle w:val="TAH"/>
              <w:rPr>
                <w:rFonts w:eastAsia="MS Gothic"/>
              </w:rPr>
            </w:pPr>
            <w:r w:rsidRPr="00DE7B59">
              <w:rPr>
                <w:rFonts w:eastAsia="MS Gothic"/>
              </w:rPr>
              <w:t>Verdict</w:t>
            </w:r>
          </w:p>
        </w:tc>
      </w:tr>
      <w:tr w:rsidR="00917D63" w:rsidRPr="00DE7B59" w14:paraId="2D5407A3" w14:textId="77777777" w:rsidTr="00DE4EAB">
        <w:tc>
          <w:tcPr>
            <w:tcW w:w="534" w:type="dxa"/>
            <w:tcBorders>
              <w:top w:val="nil"/>
              <w:left w:val="single" w:sz="4" w:space="0" w:color="auto"/>
              <w:bottom w:val="single" w:sz="4" w:space="0" w:color="auto"/>
              <w:right w:val="single" w:sz="4" w:space="0" w:color="auto"/>
            </w:tcBorders>
          </w:tcPr>
          <w:p w14:paraId="0E4C5DD4" w14:textId="77777777" w:rsidR="00917D63" w:rsidRPr="00DE7B59" w:rsidRDefault="00917D63" w:rsidP="00DE4EAB">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22B83A4D" w14:textId="77777777" w:rsidR="00917D63" w:rsidRPr="00DE7B59" w:rsidRDefault="00917D63" w:rsidP="00DE4EAB">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0A15CDD" w14:textId="77777777" w:rsidR="00917D63" w:rsidRPr="00DE7B59" w:rsidRDefault="00917D63" w:rsidP="00DE4EAB">
            <w:pPr>
              <w:pStyle w:val="TAH"/>
            </w:pPr>
            <w:r w:rsidRPr="00DE7B59">
              <w:t>U - S</w:t>
            </w:r>
          </w:p>
        </w:tc>
        <w:tc>
          <w:tcPr>
            <w:tcW w:w="2977" w:type="dxa"/>
            <w:tcBorders>
              <w:top w:val="nil"/>
              <w:left w:val="single" w:sz="4" w:space="0" w:color="auto"/>
              <w:bottom w:val="single" w:sz="4" w:space="0" w:color="auto"/>
              <w:right w:val="single" w:sz="4" w:space="0" w:color="auto"/>
            </w:tcBorders>
            <w:hideMark/>
          </w:tcPr>
          <w:p w14:paraId="1974494D" w14:textId="77777777" w:rsidR="00917D63" w:rsidRPr="00DE7B59" w:rsidRDefault="00917D63" w:rsidP="00DE4EAB">
            <w:pPr>
              <w:pStyle w:val="TAH"/>
            </w:pPr>
            <w:r w:rsidRPr="00DE7B59">
              <w:t>Message</w:t>
            </w:r>
          </w:p>
        </w:tc>
        <w:tc>
          <w:tcPr>
            <w:tcW w:w="567" w:type="dxa"/>
            <w:tcBorders>
              <w:top w:val="nil"/>
              <w:left w:val="single" w:sz="4" w:space="0" w:color="auto"/>
              <w:bottom w:val="single" w:sz="4" w:space="0" w:color="auto"/>
              <w:right w:val="single" w:sz="4" w:space="0" w:color="auto"/>
            </w:tcBorders>
          </w:tcPr>
          <w:p w14:paraId="1D2CDF99" w14:textId="77777777" w:rsidR="00917D63" w:rsidRPr="00DE7B59" w:rsidRDefault="00917D63" w:rsidP="00DE4EAB">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5D8AB524" w14:textId="77777777" w:rsidR="00917D63" w:rsidRPr="00DE7B59" w:rsidRDefault="00917D63" w:rsidP="00DE4EAB">
            <w:pPr>
              <w:pStyle w:val="TAH"/>
              <w:rPr>
                <w:rFonts w:eastAsia="MS Gothic"/>
              </w:rPr>
            </w:pPr>
          </w:p>
        </w:tc>
      </w:tr>
      <w:tr w:rsidR="00917D63" w:rsidRPr="00DE7B59" w14:paraId="499C43C3"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BB5BEBA" w14:textId="77777777" w:rsidR="00917D63" w:rsidRPr="00DE7B59" w:rsidRDefault="00917D63" w:rsidP="00DE4EAB">
            <w:pPr>
              <w:pStyle w:val="TAC"/>
            </w:pPr>
            <w:r w:rsidRPr="00DE7B59">
              <w:t>1</w:t>
            </w:r>
          </w:p>
        </w:tc>
        <w:tc>
          <w:tcPr>
            <w:tcW w:w="3969" w:type="dxa"/>
            <w:tcBorders>
              <w:top w:val="single" w:sz="4" w:space="0" w:color="auto"/>
              <w:left w:val="single" w:sz="4" w:space="0" w:color="auto"/>
              <w:bottom w:val="single" w:sz="4" w:space="0" w:color="auto"/>
              <w:right w:val="single" w:sz="4" w:space="0" w:color="auto"/>
            </w:tcBorders>
            <w:hideMark/>
          </w:tcPr>
          <w:p w14:paraId="5662961F" w14:textId="77777777" w:rsidR="00917D63" w:rsidRPr="00DE7B59" w:rsidRDefault="00917D63" w:rsidP="00DE4EAB">
            <w:pPr>
              <w:pStyle w:val="TAL"/>
            </w:pPr>
            <w:r w:rsidRPr="00DE7B59">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F261814" w14:textId="77777777" w:rsidR="00917D63" w:rsidRPr="00DE7B59" w:rsidRDefault="00917D63" w:rsidP="00DE4EAB">
            <w:pPr>
              <w:pStyle w:val="TAC"/>
            </w:pPr>
          </w:p>
        </w:tc>
        <w:tc>
          <w:tcPr>
            <w:tcW w:w="2977" w:type="dxa"/>
            <w:tcBorders>
              <w:top w:val="single" w:sz="4" w:space="0" w:color="auto"/>
              <w:left w:val="single" w:sz="4" w:space="0" w:color="auto"/>
              <w:bottom w:val="single" w:sz="4" w:space="0" w:color="auto"/>
              <w:right w:val="single" w:sz="4" w:space="0" w:color="auto"/>
            </w:tcBorders>
          </w:tcPr>
          <w:p w14:paraId="13767190" w14:textId="77777777" w:rsidR="00917D63" w:rsidRPr="00DE7B59" w:rsidRDefault="00917D63" w:rsidP="00DE4EAB">
            <w:pPr>
              <w:pStyle w:val="TAL"/>
            </w:pPr>
          </w:p>
        </w:tc>
        <w:tc>
          <w:tcPr>
            <w:tcW w:w="567" w:type="dxa"/>
            <w:tcBorders>
              <w:top w:val="single" w:sz="4" w:space="0" w:color="auto"/>
              <w:left w:val="single" w:sz="4" w:space="0" w:color="auto"/>
              <w:bottom w:val="single" w:sz="4" w:space="0" w:color="auto"/>
              <w:right w:val="single" w:sz="4" w:space="0" w:color="auto"/>
            </w:tcBorders>
          </w:tcPr>
          <w:p w14:paraId="41EF60ED" w14:textId="77777777" w:rsidR="00917D63" w:rsidRPr="00DE7B59" w:rsidRDefault="00917D63" w:rsidP="00DE4EAB">
            <w:pPr>
              <w:pStyle w:val="TAC"/>
            </w:pPr>
          </w:p>
        </w:tc>
        <w:tc>
          <w:tcPr>
            <w:tcW w:w="850" w:type="dxa"/>
            <w:tcBorders>
              <w:top w:val="single" w:sz="4" w:space="0" w:color="auto"/>
              <w:left w:val="single" w:sz="4" w:space="0" w:color="auto"/>
              <w:bottom w:val="single" w:sz="4" w:space="0" w:color="auto"/>
              <w:right w:val="single" w:sz="4" w:space="0" w:color="auto"/>
            </w:tcBorders>
          </w:tcPr>
          <w:p w14:paraId="1766461B" w14:textId="77777777" w:rsidR="00917D63" w:rsidRPr="00DE7B59" w:rsidRDefault="00917D63" w:rsidP="00DE4EAB">
            <w:pPr>
              <w:pStyle w:val="TAC"/>
            </w:pPr>
          </w:p>
        </w:tc>
      </w:tr>
      <w:tr w:rsidR="00917D63" w:rsidRPr="00DE7B59" w14:paraId="619DD011"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AE07466" w14:textId="77777777" w:rsidR="00917D63" w:rsidRPr="00DE7B59" w:rsidRDefault="00917D63" w:rsidP="00DE4EAB">
            <w:pPr>
              <w:pStyle w:val="TAC"/>
            </w:pPr>
            <w:r w:rsidRPr="00DE7B59">
              <w:t>2</w:t>
            </w:r>
          </w:p>
        </w:tc>
        <w:tc>
          <w:tcPr>
            <w:tcW w:w="3969" w:type="dxa"/>
            <w:tcBorders>
              <w:top w:val="single" w:sz="4" w:space="0" w:color="auto"/>
              <w:left w:val="single" w:sz="4" w:space="0" w:color="auto"/>
              <w:bottom w:val="single" w:sz="4" w:space="0" w:color="auto"/>
              <w:right w:val="single" w:sz="4" w:space="0" w:color="auto"/>
            </w:tcBorders>
            <w:hideMark/>
          </w:tcPr>
          <w:p w14:paraId="5FDE1763" w14:textId="77777777" w:rsidR="00917D63" w:rsidRPr="00DE7B59" w:rsidRDefault="00917D63" w:rsidP="00DE4EAB">
            <w:pPr>
              <w:pStyle w:val="TAL"/>
            </w:pPr>
            <w:r w:rsidRPr="00DE7B59">
              <w:t xml:space="preserve">The SS transmits a MAC PDU including an RLC PDU of size 32 bytes on LCH4 and RLC PDU of size 16 bytes on LCH5. </w:t>
            </w:r>
          </w:p>
        </w:tc>
        <w:tc>
          <w:tcPr>
            <w:tcW w:w="709" w:type="dxa"/>
            <w:tcBorders>
              <w:top w:val="single" w:sz="4" w:space="0" w:color="auto"/>
              <w:left w:val="single" w:sz="4" w:space="0" w:color="auto"/>
              <w:bottom w:val="single" w:sz="4" w:space="0" w:color="auto"/>
              <w:right w:val="single" w:sz="4" w:space="0" w:color="auto"/>
            </w:tcBorders>
            <w:hideMark/>
          </w:tcPr>
          <w:p w14:paraId="663422DB" w14:textId="77777777" w:rsidR="00917D63" w:rsidRPr="00DE7B59" w:rsidRDefault="00917D63" w:rsidP="00DE4EAB">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hideMark/>
          </w:tcPr>
          <w:p w14:paraId="792A08FE" w14:textId="77777777" w:rsidR="00917D63" w:rsidRPr="00DE7B59" w:rsidRDefault="00917D63" w:rsidP="00DE4EAB">
            <w:pPr>
              <w:pStyle w:val="TAL"/>
            </w:pPr>
            <w:r w:rsidRPr="00DE7B59">
              <w:t>MAC PDU (RLC SDU on LCH4, RLC SDU on LCH5)</w:t>
            </w:r>
          </w:p>
        </w:tc>
        <w:tc>
          <w:tcPr>
            <w:tcW w:w="567" w:type="dxa"/>
            <w:tcBorders>
              <w:top w:val="single" w:sz="4" w:space="0" w:color="auto"/>
              <w:left w:val="single" w:sz="4" w:space="0" w:color="auto"/>
              <w:bottom w:val="single" w:sz="4" w:space="0" w:color="auto"/>
              <w:right w:val="single" w:sz="4" w:space="0" w:color="auto"/>
            </w:tcBorders>
            <w:hideMark/>
          </w:tcPr>
          <w:p w14:paraId="5CA7E584"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301CF2DD" w14:textId="77777777" w:rsidR="00917D63" w:rsidRPr="00DE7B59" w:rsidRDefault="00917D63" w:rsidP="00DE4EAB">
            <w:pPr>
              <w:pStyle w:val="TAC"/>
            </w:pPr>
            <w:r w:rsidRPr="00DE7B59">
              <w:t>-</w:t>
            </w:r>
          </w:p>
        </w:tc>
      </w:tr>
      <w:tr w:rsidR="00917D63" w:rsidRPr="00DE7B59" w14:paraId="1AECAF70"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7E43F676" w14:textId="77777777" w:rsidR="00917D63" w:rsidRPr="00DE7B59" w:rsidRDefault="00917D63" w:rsidP="00DE4EAB">
            <w:pPr>
              <w:pStyle w:val="TAC"/>
            </w:pPr>
            <w:r w:rsidRPr="00DE7B59">
              <w:t>3</w:t>
            </w:r>
          </w:p>
        </w:tc>
        <w:tc>
          <w:tcPr>
            <w:tcW w:w="3969" w:type="dxa"/>
            <w:tcBorders>
              <w:top w:val="single" w:sz="4" w:space="0" w:color="auto"/>
              <w:left w:val="single" w:sz="4" w:space="0" w:color="auto"/>
              <w:bottom w:val="single" w:sz="4" w:space="0" w:color="auto"/>
              <w:right w:val="single" w:sz="4" w:space="0" w:color="auto"/>
            </w:tcBorders>
            <w:hideMark/>
          </w:tcPr>
          <w:p w14:paraId="1053085A" w14:textId="77777777" w:rsidR="00917D63" w:rsidRPr="00DE7B59" w:rsidRDefault="00917D63" w:rsidP="00DE4EAB">
            <w:pPr>
              <w:pStyle w:val="TAL"/>
            </w:pPr>
            <w:r w:rsidRPr="00DE7B59">
              <w:t>Wait for 30 ms after step 2.</w:t>
            </w:r>
          </w:p>
        </w:tc>
        <w:tc>
          <w:tcPr>
            <w:tcW w:w="709" w:type="dxa"/>
            <w:tcBorders>
              <w:top w:val="single" w:sz="4" w:space="0" w:color="auto"/>
              <w:left w:val="single" w:sz="4" w:space="0" w:color="auto"/>
              <w:bottom w:val="single" w:sz="4" w:space="0" w:color="auto"/>
              <w:right w:val="single" w:sz="4" w:space="0" w:color="auto"/>
            </w:tcBorders>
            <w:hideMark/>
          </w:tcPr>
          <w:p w14:paraId="5C74255B"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6ECA0AE4"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5810D02D"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180F3839" w14:textId="77777777" w:rsidR="00917D63" w:rsidRPr="00DE7B59" w:rsidRDefault="00917D63" w:rsidP="00DE4EAB">
            <w:pPr>
              <w:pStyle w:val="TAC"/>
            </w:pPr>
            <w:r w:rsidRPr="00DE7B59">
              <w:t>-</w:t>
            </w:r>
          </w:p>
        </w:tc>
      </w:tr>
      <w:tr w:rsidR="00917D63" w:rsidRPr="00DE7B59" w14:paraId="7FD3A358"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5130F2B" w14:textId="77777777" w:rsidR="00917D63" w:rsidRPr="00DE7B59" w:rsidRDefault="00917D63" w:rsidP="00DE4EAB">
            <w:pPr>
              <w:pStyle w:val="TAC"/>
            </w:pPr>
            <w:r w:rsidRPr="00DE7B59">
              <w:t>4</w:t>
            </w:r>
          </w:p>
        </w:tc>
        <w:tc>
          <w:tcPr>
            <w:tcW w:w="3969" w:type="dxa"/>
            <w:tcBorders>
              <w:top w:val="single" w:sz="4" w:space="0" w:color="auto"/>
              <w:left w:val="single" w:sz="4" w:space="0" w:color="auto"/>
              <w:bottom w:val="single" w:sz="4" w:space="0" w:color="auto"/>
              <w:right w:val="single" w:sz="4" w:space="0" w:color="auto"/>
            </w:tcBorders>
            <w:hideMark/>
          </w:tcPr>
          <w:p w14:paraId="47398FEE" w14:textId="77777777" w:rsidR="00917D63" w:rsidRPr="00DE7B59" w:rsidRDefault="00917D63" w:rsidP="00DE4EAB">
            <w:pPr>
              <w:pStyle w:val="TAL"/>
            </w:pPr>
            <w:r w:rsidRPr="00DE7B59">
              <w:t>Check: Does the UE transmit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5376DB"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4B03576C" w14:textId="77777777" w:rsidR="00917D63" w:rsidRPr="00DE7B59" w:rsidRDefault="00917D63" w:rsidP="00DE4EAB">
            <w:pPr>
              <w:pStyle w:val="TAL"/>
            </w:pPr>
            <w:r w:rsidRPr="00DE7B59">
              <w:t>(SR)</w:t>
            </w:r>
          </w:p>
        </w:tc>
        <w:tc>
          <w:tcPr>
            <w:tcW w:w="567" w:type="dxa"/>
            <w:tcBorders>
              <w:top w:val="single" w:sz="4" w:space="0" w:color="auto"/>
              <w:left w:val="single" w:sz="4" w:space="0" w:color="auto"/>
              <w:bottom w:val="single" w:sz="4" w:space="0" w:color="auto"/>
              <w:right w:val="single" w:sz="4" w:space="0" w:color="auto"/>
            </w:tcBorders>
            <w:hideMark/>
          </w:tcPr>
          <w:p w14:paraId="5A3D95FC" w14:textId="77777777" w:rsidR="00917D63" w:rsidRPr="00DE7B59" w:rsidRDefault="00917D63" w:rsidP="00DE4EAB">
            <w:pPr>
              <w:pStyle w:val="TAC"/>
            </w:pPr>
            <w:r w:rsidRPr="00DE7B59">
              <w:t>1</w:t>
            </w:r>
          </w:p>
        </w:tc>
        <w:tc>
          <w:tcPr>
            <w:tcW w:w="850" w:type="dxa"/>
            <w:tcBorders>
              <w:top w:val="single" w:sz="4" w:space="0" w:color="auto"/>
              <w:left w:val="single" w:sz="4" w:space="0" w:color="auto"/>
              <w:bottom w:val="single" w:sz="4" w:space="0" w:color="auto"/>
              <w:right w:val="single" w:sz="4" w:space="0" w:color="auto"/>
            </w:tcBorders>
            <w:hideMark/>
          </w:tcPr>
          <w:p w14:paraId="07AFD6E4" w14:textId="77777777" w:rsidR="00917D63" w:rsidRPr="00DE7B59" w:rsidRDefault="00917D63" w:rsidP="00DE4EAB">
            <w:pPr>
              <w:pStyle w:val="TAC"/>
            </w:pPr>
            <w:r w:rsidRPr="00DE7B59">
              <w:t>P</w:t>
            </w:r>
          </w:p>
        </w:tc>
      </w:tr>
      <w:tr w:rsidR="00917D63" w:rsidRPr="00DE7B59" w14:paraId="5EEA67F2"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752E61D9" w14:textId="77777777" w:rsidR="00917D63" w:rsidRPr="00DE7B59" w:rsidRDefault="00917D63" w:rsidP="00DE4EAB">
            <w:pPr>
              <w:pStyle w:val="TAC"/>
            </w:pPr>
            <w:r w:rsidRPr="00DE7B59">
              <w:t>5</w:t>
            </w:r>
          </w:p>
        </w:tc>
        <w:tc>
          <w:tcPr>
            <w:tcW w:w="3969" w:type="dxa"/>
            <w:tcBorders>
              <w:top w:val="single" w:sz="4" w:space="0" w:color="auto"/>
              <w:left w:val="single" w:sz="4" w:space="0" w:color="auto"/>
              <w:bottom w:val="single" w:sz="4" w:space="0" w:color="auto"/>
              <w:right w:val="single" w:sz="4" w:space="0" w:color="auto"/>
            </w:tcBorders>
            <w:hideMark/>
          </w:tcPr>
          <w:p w14:paraId="0F6CBDD7" w14:textId="77777777" w:rsidR="00917D63" w:rsidRPr="00DE7B59" w:rsidRDefault="00917D63" w:rsidP="00DE4EAB">
            <w:pPr>
              <w:pStyle w:val="TAL"/>
            </w:pPr>
            <w:r w:rsidRPr="00DE7B59">
              <w:t>Wait for 30 ms after step 4,</w:t>
            </w:r>
          </w:p>
        </w:tc>
        <w:tc>
          <w:tcPr>
            <w:tcW w:w="709" w:type="dxa"/>
            <w:tcBorders>
              <w:top w:val="single" w:sz="4" w:space="0" w:color="auto"/>
              <w:left w:val="single" w:sz="4" w:space="0" w:color="auto"/>
              <w:bottom w:val="single" w:sz="4" w:space="0" w:color="auto"/>
              <w:right w:val="single" w:sz="4" w:space="0" w:color="auto"/>
            </w:tcBorders>
            <w:hideMark/>
          </w:tcPr>
          <w:p w14:paraId="59BBAC42"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0FCC40F0"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29E3EC50"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27ED8A96" w14:textId="77777777" w:rsidR="00917D63" w:rsidRPr="00DE7B59" w:rsidRDefault="00917D63" w:rsidP="00DE4EAB">
            <w:pPr>
              <w:pStyle w:val="TAC"/>
            </w:pPr>
            <w:r w:rsidRPr="00DE7B59">
              <w:t>-</w:t>
            </w:r>
          </w:p>
        </w:tc>
      </w:tr>
      <w:tr w:rsidR="00917D63" w:rsidRPr="00DE7B59" w14:paraId="796E6C24"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61A28561" w14:textId="77777777" w:rsidR="00917D63" w:rsidRPr="00DE7B59" w:rsidRDefault="00917D63" w:rsidP="00DE4EAB">
            <w:pPr>
              <w:pStyle w:val="TAC"/>
            </w:pPr>
            <w:r w:rsidRPr="00DE7B59">
              <w:t>6</w:t>
            </w:r>
          </w:p>
        </w:tc>
        <w:tc>
          <w:tcPr>
            <w:tcW w:w="3969" w:type="dxa"/>
            <w:tcBorders>
              <w:top w:val="single" w:sz="4" w:space="0" w:color="auto"/>
              <w:left w:val="single" w:sz="4" w:space="0" w:color="auto"/>
              <w:bottom w:val="single" w:sz="4" w:space="0" w:color="auto"/>
              <w:right w:val="single" w:sz="4" w:space="0" w:color="auto"/>
            </w:tcBorders>
            <w:hideMark/>
          </w:tcPr>
          <w:p w14:paraId="32E3CB9B" w14:textId="77777777" w:rsidR="00917D63" w:rsidRPr="00DE7B59" w:rsidRDefault="00917D63" w:rsidP="00DE4EAB">
            <w:pPr>
              <w:pStyle w:val="TAL"/>
            </w:pPr>
            <w:r w:rsidRPr="00DE7B59">
              <w:t>Check: Does the UE transmit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806CC54"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67D9963E" w14:textId="77777777" w:rsidR="00917D63" w:rsidRPr="00DE7B59" w:rsidRDefault="00917D63" w:rsidP="00DE4EAB">
            <w:pPr>
              <w:pStyle w:val="TAL"/>
            </w:pPr>
            <w:r w:rsidRPr="00DE7B59">
              <w:t>(SR)</w:t>
            </w:r>
          </w:p>
        </w:tc>
        <w:tc>
          <w:tcPr>
            <w:tcW w:w="567" w:type="dxa"/>
            <w:tcBorders>
              <w:top w:val="single" w:sz="4" w:space="0" w:color="auto"/>
              <w:left w:val="single" w:sz="4" w:space="0" w:color="auto"/>
              <w:bottom w:val="single" w:sz="4" w:space="0" w:color="auto"/>
              <w:right w:val="single" w:sz="4" w:space="0" w:color="auto"/>
            </w:tcBorders>
            <w:hideMark/>
          </w:tcPr>
          <w:p w14:paraId="2165BFA9" w14:textId="77777777" w:rsidR="00917D63" w:rsidRPr="00DE7B59" w:rsidRDefault="00917D63" w:rsidP="00DE4EAB">
            <w:pPr>
              <w:pStyle w:val="TAC"/>
            </w:pPr>
            <w:r w:rsidRPr="00DE7B59">
              <w:t>1</w:t>
            </w:r>
          </w:p>
        </w:tc>
        <w:tc>
          <w:tcPr>
            <w:tcW w:w="850" w:type="dxa"/>
            <w:tcBorders>
              <w:top w:val="single" w:sz="4" w:space="0" w:color="auto"/>
              <w:left w:val="single" w:sz="4" w:space="0" w:color="auto"/>
              <w:bottom w:val="single" w:sz="4" w:space="0" w:color="auto"/>
              <w:right w:val="single" w:sz="4" w:space="0" w:color="auto"/>
            </w:tcBorders>
            <w:hideMark/>
          </w:tcPr>
          <w:p w14:paraId="577688E4" w14:textId="77777777" w:rsidR="00917D63" w:rsidRPr="00DE7B59" w:rsidRDefault="00917D63" w:rsidP="00DE4EAB">
            <w:pPr>
              <w:pStyle w:val="TAC"/>
            </w:pPr>
            <w:r w:rsidRPr="00DE7B59">
              <w:t>P</w:t>
            </w:r>
          </w:p>
        </w:tc>
      </w:tr>
      <w:tr w:rsidR="00917D63" w:rsidRPr="00DE7B59" w14:paraId="4546CEC5"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1C378EB3" w14:textId="77777777" w:rsidR="00917D63" w:rsidRPr="00DE7B59" w:rsidRDefault="00917D63" w:rsidP="00DE4EAB">
            <w:pPr>
              <w:pStyle w:val="TAC"/>
            </w:pPr>
            <w:r w:rsidRPr="00DE7B59">
              <w:t>7</w:t>
            </w:r>
          </w:p>
        </w:tc>
        <w:tc>
          <w:tcPr>
            <w:tcW w:w="3969" w:type="dxa"/>
            <w:tcBorders>
              <w:top w:val="single" w:sz="4" w:space="0" w:color="auto"/>
              <w:left w:val="single" w:sz="4" w:space="0" w:color="auto"/>
              <w:bottom w:val="single" w:sz="4" w:space="0" w:color="auto"/>
              <w:right w:val="single" w:sz="4" w:space="0" w:color="auto"/>
            </w:tcBorders>
            <w:hideMark/>
          </w:tcPr>
          <w:p w14:paraId="1A6A38FA" w14:textId="77777777" w:rsidR="00917D63" w:rsidRPr="00DE7B59" w:rsidRDefault="00917D63" w:rsidP="00DE4EAB">
            <w:pPr>
              <w:pStyle w:val="TAL"/>
            </w:pPr>
            <w:r w:rsidRPr="00DE7B59">
              <w:t>Wait for 150 ms after step 2 for discarTimers to expire for LCH4 and LCH5.</w:t>
            </w:r>
          </w:p>
        </w:tc>
        <w:tc>
          <w:tcPr>
            <w:tcW w:w="709" w:type="dxa"/>
            <w:tcBorders>
              <w:top w:val="single" w:sz="4" w:space="0" w:color="auto"/>
              <w:left w:val="single" w:sz="4" w:space="0" w:color="auto"/>
              <w:bottom w:val="single" w:sz="4" w:space="0" w:color="auto"/>
              <w:right w:val="single" w:sz="4" w:space="0" w:color="auto"/>
            </w:tcBorders>
            <w:hideMark/>
          </w:tcPr>
          <w:p w14:paraId="7818A163"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63F4599C"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301E9F3F"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21D00B1B" w14:textId="77777777" w:rsidR="00917D63" w:rsidRPr="00DE7B59" w:rsidRDefault="00917D63" w:rsidP="00DE4EAB">
            <w:pPr>
              <w:pStyle w:val="TAC"/>
            </w:pPr>
            <w:r w:rsidRPr="00DE7B59">
              <w:t>-</w:t>
            </w:r>
          </w:p>
        </w:tc>
      </w:tr>
      <w:tr w:rsidR="00917D63" w:rsidRPr="00DE7B59" w14:paraId="346EEB7A"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48772BBD" w14:textId="77777777" w:rsidR="00917D63" w:rsidRPr="00DE7B59" w:rsidRDefault="00917D63" w:rsidP="00DE4EAB">
            <w:pPr>
              <w:pStyle w:val="TAC"/>
            </w:pPr>
            <w:r w:rsidRPr="00DE7B59">
              <w:t>8</w:t>
            </w:r>
          </w:p>
        </w:tc>
        <w:tc>
          <w:tcPr>
            <w:tcW w:w="3969" w:type="dxa"/>
            <w:tcBorders>
              <w:top w:val="single" w:sz="4" w:space="0" w:color="auto"/>
              <w:left w:val="single" w:sz="4" w:space="0" w:color="auto"/>
              <w:bottom w:val="single" w:sz="4" w:space="0" w:color="auto"/>
              <w:right w:val="single" w:sz="4" w:space="0" w:color="auto"/>
            </w:tcBorders>
            <w:hideMark/>
          </w:tcPr>
          <w:p w14:paraId="1ED5D923" w14:textId="77777777" w:rsidR="00917D63" w:rsidRPr="00DE7B59" w:rsidRDefault="00917D63" w:rsidP="00DE4EAB">
            <w:pPr>
              <w:pStyle w:val="TAL"/>
            </w:pPr>
            <w:r w:rsidRPr="00DE7B59">
              <w:t>The SS sends an uplink grant of size 64 bits.</w:t>
            </w:r>
          </w:p>
        </w:tc>
        <w:tc>
          <w:tcPr>
            <w:tcW w:w="709" w:type="dxa"/>
            <w:tcBorders>
              <w:top w:val="single" w:sz="4" w:space="0" w:color="auto"/>
              <w:left w:val="single" w:sz="4" w:space="0" w:color="auto"/>
              <w:bottom w:val="single" w:sz="4" w:space="0" w:color="auto"/>
              <w:right w:val="single" w:sz="4" w:space="0" w:color="auto"/>
            </w:tcBorders>
            <w:hideMark/>
          </w:tcPr>
          <w:p w14:paraId="0CF7E7A3" w14:textId="77777777" w:rsidR="00917D63" w:rsidRPr="00DE7B59" w:rsidRDefault="00917D63" w:rsidP="00DE4EAB">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hideMark/>
          </w:tcPr>
          <w:p w14:paraId="1D7E1C7A" w14:textId="77777777" w:rsidR="00917D63" w:rsidRPr="00DE7B59" w:rsidRDefault="00917D63" w:rsidP="00DE4EAB">
            <w:pPr>
              <w:pStyle w:val="TAL"/>
            </w:pPr>
            <w:r w:rsidRPr="00DE7B59">
              <w:t>(UL grant)</w:t>
            </w:r>
          </w:p>
        </w:tc>
        <w:tc>
          <w:tcPr>
            <w:tcW w:w="567" w:type="dxa"/>
            <w:tcBorders>
              <w:top w:val="single" w:sz="4" w:space="0" w:color="auto"/>
              <w:left w:val="single" w:sz="4" w:space="0" w:color="auto"/>
              <w:bottom w:val="single" w:sz="4" w:space="0" w:color="auto"/>
              <w:right w:val="single" w:sz="4" w:space="0" w:color="auto"/>
            </w:tcBorders>
            <w:hideMark/>
          </w:tcPr>
          <w:p w14:paraId="0A173A02"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38190F5B" w14:textId="77777777" w:rsidR="00917D63" w:rsidRPr="00DE7B59" w:rsidRDefault="00917D63" w:rsidP="00DE4EAB">
            <w:pPr>
              <w:pStyle w:val="TAC"/>
            </w:pPr>
            <w:r w:rsidRPr="00DE7B59">
              <w:t>-</w:t>
            </w:r>
          </w:p>
        </w:tc>
      </w:tr>
      <w:tr w:rsidR="00917D63" w:rsidRPr="00DE7B59" w14:paraId="62C14B03"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1E4C83DC" w14:textId="77777777" w:rsidR="00917D63" w:rsidRPr="00DE7B59" w:rsidRDefault="00917D63" w:rsidP="00DE4EAB">
            <w:pPr>
              <w:pStyle w:val="TAC"/>
            </w:pPr>
            <w:r w:rsidRPr="00DE7B59">
              <w:t>9</w:t>
            </w:r>
          </w:p>
        </w:tc>
        <w:tc>
          <w:tcPr>
            <w:tcW w:w="3969" w:type="dxa"/>
            <w:tcBorders>
              <w:top w:val="single" w:sz="4" w:space="0" w:color="auto"/>
              <w:left w:val="single" w:sz="4" w:space="0" w:color="auto"/>
              <w:bottom w:val="single" w:sz="4" w:space="0" w:color="auto"/>
              <w:right w:val="single" w:sz="4" w:space="0" w:color="auto"/>
            </w:tcBorders>
            <w:hideMark/>
          </w:tcPr>
          <w:p w14:paraId="786B4EE8" w14:textId="77777777" w:rsidR="00917D63" w:rsidRPr="00DE7B59" w:rsidRDefault="00917D63" w:rsidP="00DE4EAB">
            <w:pPr>
              <w:pStyle w:val="TAL"/>
            </w:pPr>
            <w:r w:rsidRPr="00DE7B59">
              <w:t>Check: Does the UE transmit MAC PDU containing an DSR MAC CE for indicating remaining time and pending data (‘Buffer size’ field &gt; ‘0’) for the LCGi = 1 and LCGi= 2?</w:t>
            </w:r>
          </w:p>
        </w:tc>
        <w:tc>
          <w:tcPr>
            <w:tcW w:w="709" w:type="dxa"/>
            <w:tcBorders>
              <w:top w:val="single" w:sz="4" w:space="0" w:color="auto"/>
              <w:left w:val="single" w:sz="4" w:space="0" w:color="auto"/>
              <w:bottom w:val="single" w:sz="4" w:space="0" w:color="auto"/>
              <w:right w:val="single" w:sz="4" w:space="0" w:color="auto"/>
            </w:tcBorders>
            <w:hideMark/>
          </w:tcPr>
          <w:p w14:paraId="47BF1F21"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0A1A10C7" w14:textId="77777777" w:rsidR="00917D63" w:rsidRPr="00DE7B59" w:rsidRDefault="00917D63" w:rsidP="00DE4EAB">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hideMark/>
          </w:tcPr>
          <w:p w14:paraId="25026954" w14:textId="77777777" w:rsidR="00917D63" w:rsidRPr="00DE7B59" w:rsidRDefault="00917D63" w:rsidP="00DE4EAB">
            <w:pPr>
              <w:pStyle w:val="TAC"/>
            </w:pPr>
            <w:r w:rsidRPr="00DE7B59">
              <w:t>2</w:t>
            </w:r>
          </w:p>
        </w:tc>
        <w:tc>
          <w:tcPr>
            <w:tcW w:w="850" w:type="dxa"/>
            <w:tcBorders>
              <w:top w:val="single" w:sz="4" w:space="0" w:color="auto"/>
              <w:left w:val="single" w:sz="4" w:space="0" w:color="auto"/>
              <w:bottom w:val="single" w:sz="4" w:space="0" w:color="auto"/>
              <w:right w:val="single" w:sz="4" w:space="0" w:color="auto"/>
            </w:tcBorders>
            <w:hideMark/>
          </w:tcPr>
          <w:p w14:paraId="688F767B" w14:textId="77777777" w:rsidR="00917D63" w:rsidRPr="00DE7B59" w:rsidRDefault="00917D63" w:rsidP="00DE4EAB">
            <w:pPr>
              <w:pStyle w:val="TAC"/>
            </w:pPr>
            <w:r w:rsidRPr="00DE7B59">
              <w:t>F</w:t>
            </w:r>
          </w:p>
        </w:tc>
      </w:tr>
    </w:tbl>
    <w:p w14:paraId="2C67955F" w14:textId="77777777" w:rsidR="00917D63" w:rsidRPr="00DE7B59" w:rsidRDefault="00917D63" w:rsidP="00917D63"/>
    <w:p w14:paraId="1CDA2AD7" w14:textId="77777777" w:rsidR="00917D63" w:rsidRPr="00DE7B59" w:rsidRDefault="00917D63" w:rsidP="00917D63">
      <w:pPr>
        <w:pStyle w:val="H6"/>
      </w:pPr>
      <w:r w:rsidRPr="00DE7B59">
        <w:t>7.1.1.3.21.3.3</w:t>
      </w:r>
      <w:r w:rsidRPr="00DE7B59">
        <w:tab/>
        <w:t>Specific message contents</w:t>
      </w:r>
    </w:p>
    <w:p w14:paraId="78AA3EF6" w14:textId="77777777" w:rsidR="00917D63" w:rsidRPr="00DE7B59" w:rsidRDefault="00917D63" w:rsidP="00917D63">
      <w:r w:rsidRPr="00DE7B59">
        <w:t>None.</w:t>
      </w:r>
    </w:p>
    <w:p w14:paraId="4D4485BF" w14:textId="3F2B971C" w:rsidR="00F71476" w:rsidRPr="00DE7B59" w:rsidRDefault="00F71476" w:rsidP="00DB3CA2">
      <w:pPr>
        <w:pStyle w:val="Heading5"/>
      </w:pPr>
      <w:r w:rsidRPr="00DE7B59">
        <w:t>7.1.1.3.</w:t>
      </w:r>
      <w:r w:rsidR="00310C0B" w:rsidRPr="00DE7B59">
        <w:t>2</w:t>
      </w:r>
      <w:r w:rsidR="00917D63" w:rsidRPr="00DE7B59">
        <w:t>2</w:t>
      </w:r>
      <w:r w:rsidRPr="00DE7B59">
        <w:t xml:space="preserve"> to 7.1.1.3.2</w:t>
      </w:r>
      <w:r w:rsidR="00C20488" w:rsidRPr="00DE7B59">
        <w:t>7</w:t>
      </w:r>
      <w:r w:rsidRPr="00DE7B59">
        <w:tab/>
      </w:r>
    </w:p>
    <w:bookmarkEnd w:id="54"/>
    <w:bookmarkEnd w:id="55"/>
    <w:bookmarkEnd w:id="56"/>
    <w:bookmarkEnd w:id="57"/>
    <w:p w14:paraId="4BF57A3E" w14:textId="77777777" w:rsidR="00C20488" w:rsidRPr="00DE7B59" w:rsidRDefault="00C20488" w:rsidP="00C20488">
      <w:pPr>
        <w:pStyle w:val="Heading5"/>
      </w:pPr>
      <w:r w:rsidRPr="00DE7B59">
        <w:t>7.1.1.3.28</w:t>
      </w:r>
      <w:r w:rsidRPr="00DE7B59">
        <w:tab/>
        <w:t>Correct handling of MAC control information / LTM Cell Switch Command / UL transmission without random access</w:t>
      </w:r>
    </w:p>
    <w:p w14:paraId="235F8174" w14:textId="5F19A44F" w:rsidR="00C20488" w:rsidRPr="00DE7B59" w:rsidRDefault="00C20488" w:rsidP="00C20488">
      <w:pPr>
        <w:pStyle w:val="EditorsNote"/>
      </w:pPr>
      <w:r w:rsidRPr="00DE7B59">
        <w:t>Editor</w:t>
      </w:r>
      <w:r w:rsidR="00DE7B59">
        <w:t>'</w:t>
      </w:r>
      <w:r w:rsidRPr="00DE7B59">
        <w:t xml:space="preserve">s Note: Steps 9 and 10 needs to be investigated further in the </w:t>
      </w:r>
      <w:r w:rsidR="00DE7B59" w:rsidRPr="00DE7B59">
        <w:t>call flow</w:t>
      </w:r>
      <w:r w:rsidRPr="00DE7B59">
        <w:t>, /NR-DC to be added to title</w:t>
      </w:r>
    </w:p>
    <w:p w14:paraId="21F60C52" w14:textId="77777777" w:rsidR="00C20488" w:rsidRPr="00DE7B59" w:rsidRDefault="00C20488" w:rsidP="00C20488">
      <w:pPr>
        <w:pStyle w:val="H6"/>
      </w:pPr>
      <w:r w:rsidRPr="00DE7B59">
        <w:t>7.1.1.3.28.1</w:t>
      </w:r>
      <w:r w:rsidRPr="00DE7B59">
        <w:tab/>
        <w:t>Test Purpose (TP)</w:t>
      </w:r>
    </w:p>
    <w:p w14:paraId="77435CB5" w14:textId="77777777" w:rsidR="00C20488" w:rsidRPr="00DE7B59" w:rsidRDefault="00C20488" w:rsidP="00C20488">
      <w:pPr>
        <w:pStyle w:val="H6"/>
        <w:rPr>
          <w:sz w:val="16"/>
        </w:rPr>
      </w:pPr>
      <w:r w:rsidRPr="00DE7B59">
        <w:t>(1)</w:t>
      </w:r>
    </w:p>
    <w:p w14:paraId="6E48916C" w14:textId="77777777" w:rsidR="00C20488" w:rsidRPr="00DE7B59" w:rsidRDefault="00C20488" w:rsidP="00C20488">
      <w:pPr>
        <w:pStyle w:val="PL"/>
        <w:rPr>
          <w:noProof w:val="0"/>
        </w:rPr>
      </w:pPr>
      <w:r w:rsidRPr="00DE7B59">
        <w:rPr>
          <w:b/>
          <w:bCs/>
          <w:noProof w:val="0"/>
        </w:rPr>
        <w:t>with</w:t>
      </w:r>
      <w:r w:rsidRPr="00DE7B59">
        <w:rPr>
          <w:noProof w:val="0"/>
        </w:rPr>
        <w:t xml:space="preserve"> { </w:t>
      </w:r>
      <w:r w:rsidRPr="00DE7B59">
        <w:rPr>
          <w:bCs/>
          <w:noProof w:val="0"/>
          <w:lang w:eastAsia="zh-CN"/>
        </w:rPr>
        <w:t>UE in RRC_Connected state with candidate configuration for RACH-less LTM</w:t>
      </w:r>
      <w:r w:rsidRPr="00DE7B59">
        <w:rPr>
          <w:noProof w:val="0"/>
        </w:rPr>
        <w:t xml:space="preserve"> } </w:t>
      </w:r>
    </w:p>
    <w:p w14:paraId="70FFDE3B" w14:textId="77777777" w:rsidR="00C20488" w:rsidRPr="00DE7B59" w:rsidRDefault="00C20488" w:rsidP="00C20488">
      <w:pPr>
        <w:pStyle w:val="PL"/>
        <w:rPr>
          <w:noProof w:val="0"/>
        </w:rPr>
      </w:pPr>
      <w:r w:rsidRPr="00DE7B59">
        <w:rPr>
          <w:b/>
          <w:bCs/>
          <w:noProof w:val="0"/>
        </w:rPr>
        <w:t>ensure that</w:t>
      </w:r>
      <w:r w:rsidRPr="00DE7B59">
        <w:rPr>
          <w:noProof w:val="0"/>
        </w:rPr>
        <w:t xml:space="preserve"> {</w:t>
      </w:r>
    </w:p>
    <w:p w14:paraId="22FD8355" w14:textId="77777777" w:rsidR="00C20488" w:rsidRPr="00DE7B59" w:rsidRDefault="00C20488" w:rsidP="00C20488">
      <w:pPr>
        <w:pStyle w:val="PL"/>
        <w:rPr>
          <w:noProof w:val="0"/>
        </w:rPr>
      </w:pPr>
      <w:r w:rsidRPr="00DE7B59">
        <w:rPr>
          <w:b/>
          <w:bCs/>
          <w:noProof w:val="0"/>
        </w:rPr>
        <w:t xml:space="preserve">  when</w:t>
      </w:r>
      <w:r w:rsidRPr="00DE7B59">
        <w:rPr>
          <w:noProof w:val="0"/>
        </w:rPr>
        <w:t xml:space="preserve"> { </w:t>
      </w:r>
      <w:r w:rsidRPr="00DE7B59">
        <w:rPr>
          <w:bCs/>
          <w:noProof w:val="0"/>
          <w:lang w:eastAsia="zh-CN"/>
        </w:rPr>
        <w:t>UE receives Candidate Cell TCI States Activation/Deactivation MAC CE</w:t>
      </w:r>
      <w:r w:rsidRPr="00DE7B59">
        <w:rPr>
          <w:noProof w:val="0"/>
        </w:rPr>
        <w:t xml:space="preserve"> }  </w:t>
      </w:r>
    </w:p>
    <w:p w14:paraId="72A41E21" w14:textId="77777777" w:rsidR="00C20488" w:rsidRPr="00DE7B59" w:rsidRDefault="00C20488" w:rsidP="00C20488">
      <w:pPr>
        <w:pStyle w:val="PL"/>
        <w:rPr>
          <w:noProof w:val="0"/>
        </w:rPr>
      </w:pPr>
      <w:r w:rsidRPr="00DE7B59">
        <w:rPr>
          <w:b/>
          <w:bCs/>
          <w:noProof w:val="0"/>
        </w:rPr>
        <w:t xml:space="preserve">    then</w:t>
      </w:r>
      <w:r w:rsidRPr="00DE7B59">
        <w:rPr>
          <w:noProof w:val="0"/>
        </w:rPr>
        <w:t xml:space="preserve"> { </w:t>
      </w:r>
      <w:r w:rsidRPr="00DE7B59">
        <w:rPr>
          <w:bCs/>
          <w:noProof w:val="0"/>
          <w:lang w:eastAsia="zh-CN"/>
        </w:rPr>
        <w:t>UE takes the new TCI state into account at the next RACH-less LTM cell switch</w:t>
      </w:r>
      <w:r w:rsidRPr="00DE7B59">
        <w:rPr>
          <w:noProof w:val="0"/>
        </w:rPr>
        <w:t xml:space="preserve"> }</w:t>
      </w:r>
    </w:p>
    <w:p w14:paraId="1D24D86B" w14:textId="77777777" w:rsidR="00C20488" w:rsidRPr="00DE7B59" w:rsidRDefault="00C20488" w:rsidP="00C20488">
      <w:pPr>
        <w:pStyle w:val="PL"/>
        <w:rPr>
          <w:noProof w:val="0"/>
        </w:rPr>
      </w:pPr>
      <w:r w:rsidRPr="00DE7B59">
        <w:rPr>
          <w:noProof w:val="0"/>
        </w:rPr>
        <w:t xml:space="preserve">            }</w:t>
      </w:r>
      <w:r w:rsidRPr="00DE7B59">
        <w:rPr>
          <w:noProof w:val="0"/>
        </w:rPr>
        <w:br/>
      </w:r>
    </w:p>
    <w:p w14:paraId="298F413C" w14:textId="77777777" w:rsidR="00C20488" w:rsidRPr="00DE7B59" w:rsidRDefault="00C20488" w:rsidP="00C20488">
      <w:pPr>
        <w:pStyle w:val="H6"/>
      </w:pPr>
      <w:r w:rsidRPr="00DE7B59">
        <w:t>(2)</w:t>
      </w:r>
    </w:p>
    <w:p w14:paraId="77C675C2" w14:textId="77777777" w:rsidR="00C20488" w:rsidRPr="00DE7B59" w:rsidRDefault="00C20488" w:rsidP="00C20488">
      <w:pPr>
        <w:pStyle w:val="PL"/>
        <w:rPr>
          <w:noProof w:val="0"/>
        </w:rPr>
      </w:pPr>
      <w:r w:rsidRPr="00DE7B59">
        <w:rPr>
          <w:b/>
          <w:bCs/>
          <w:noProof w:val="0"/>
        </w:rPr>
        <w:t>with</w:t>
      </w:r>
      <w:r w:rsidRPr="00DE7B59">
        <w:rPr>
          <w:noProof w:val="0"/>
        </w:rPr>
        <w:t xml:space="preserve"> { UE in RRC_Connected state with candidate configuration for LTM } </w:t>
      </w:r>
    </w:p>
    <w:p w14:paraId="13A080F3" w14:textId="77777777" w:rsidR="00C20488" w:rsidRPr="00DE7B59" w:rsidRDefault="00C20488" w:rsidP="00C20488">
      <w:pPr>
        <w:pStyle w:val="PL"/>
        <w:rPr>
          <w:noProof w:val="0"/>
        </w:rPr>
      </w:pPr>
      <w:r w:rsidRPr="00DE7B59">
        <w:rPr>
          <w:b/>
          <w:bCs/>
          <w:noProof w:val="0"/>
        </w:rPr>
        <w:t>ensure that</w:t>
      </w:r>
      <w:r w:rsidRPr="00DE7B59">
        <w:rPr>
          <w:noProof w:val="0"/>
        </w:rPr>
        <w:t xml:space="preserve"> {</w:t>
      </w:r>
    </w:p>
    <w:p w14:paraId="0F7FAC4B" w14:textId="77777777" w:rsidR="00C20488" w:rsidRPr="00DE7B59" w:rsidRDefault="00C20488" w:rsidP="00C20488">
      <w:pPr>
        <w:pStyle w:val="PL"/>
        <w:rPr>
          <w:noProof w:val="0"/>
        </w:rPr>
      </w:pPr>
      <w:r w:rsidRPr="00DE7B59">
        <w:rPr>
          <w:b/>
          <w:bCs/>
          <w:noProof w:val="0"/>
        </w:rPr>
        <w:t xml:space="preserve">  when</w:t>
      </w:r>
      <w:r w:rsidRPr="00DE7B59">
        <w:rPr>
          <w:noProof w:val="0"/>
        </w:rPr>
        <w:t xml:space="preserve"> { </w:t>
      </w:r>
      <w:r w:rsidRPr="00DE7B59">
        <w:rPr>
          <w:bCs/>
          <w:noProof w:val="0"/>
          <w:lang w:eastAsia="zh-CN"/>
        </w:rPr>
        <w:t>UE receives LTM Cell Switch Command MAC CE for a MAC entity associated with SCG</w:t>
      </w:r>
      <w:r w:rsidRPr="00DE7B59">
        <w:rPr>
          <w:noProof w:val="0"/>
        </w:rPr>
        <w:t xml:space="preserve"> }  </w:t>
      </w:r>
    </w:p>
    <w:p w14:paraId="30016DB2" w14:textId="77777777" w:rsidR="00C20488" w:rsidRPr="00DE7B59" w:rsidRDefault="00C20488" w:rsidP="00C20488">
      <w:pPr>
        <w:pStyle w:val="PL"/>
        <w:rPr>
          <w:noProof w:val="0"/>
        </w:rPr>
      </w:pPr>
      <w:r w:rsidRPr="00DE7B59">
        <w:rPr>
          <w:b/>
          <w:bCs/>
          <w:noProof w:val="0"/>
        </w:rPr>
        <w:t xml:space="preserve">    then</w:t>
      </w:r>
      <w:r w:rsidRPr="00DE7B59">
        <w:rPr>
          <w:noProof w:val="0"/>
        </w:rPr>
        <w:t xml:space="preserve"> { </w:t>
      </w:r>
      <w:r w:rsidRPr="00DE7B59">
        <w:rPr>
          <w:bCs/>
          <w:noProof w:val="0"/>
          <w:lang w:eastAsia="zh-CN"/>
        </w:rPr>
        <w:t>UE skips the Random Access procedure for the LTM cell switch</w:t>
      </w:r>
      <w:r w:rsidRPr="00DE7B59">
        <w:rPr>
          <w:noProof w:val="0"/>
        </w:rPr>
        <w:t xml:space="preserve"> } </w:t>
      </w:r>
    </w:p>
    <w:p w14:paraId="41DA2533" w14:textId="77777777" w:rsidR="00C20488" w:rsidRPr="00DE7B59" w:rsidRDefault="00C20488" w:rsidP="00C20488">
      <w:pPr>
        <w:pStyle w:val="PL"/>
        <w:rPr>
          <w:noProof w:val="0"/>
        </w:rPr>
      </w:pPr>
      <w:r w:rsidRPr="00DE7B59">
        <w:rPr>
          <w:noProof w:val="0"/>
        </w:rPr>
        <w:t xml:space="preserve">            }</w:t>
      </w:r>
    </w:p>
    <w:p w14:paraId="68D1DFB4" w14:textId="77777777" w:rsidR="00C20488" w:rsidRPr="00DE7B59" w:rsidRDefault="00C20488" w:rsidP="00C20488">
      <w:pPr>
        <w:pStyle w:val="PL"/>
        <w:rPr>
          <w:noProof w:val="0"/>
        </w:rPr>
      </w:pPr>
    </w:p>
    <w:p w14:paraId="567FF5D9" w14:textId="77777777" w:rsidR="00C20488" w:rsidRPr="00DE7B59" w:rsidRDefault="00C20488" w:rsidP="00C20488">
      <w:pPr>
        <w:pStyle w:val="H6"/>
      </w:pPr>
      <w:r w:rsidRPr="00DE7B59">
        <w:t>7.1.1.3.28.2</w:t>
      </w:r>
      <w:r w:rsidRPr="00DE7B59">
        <w:tab/>
        <w:t>Conformance requirements</w:t>
      </w:r>
    </w:p>
    <w:p w14:paraId="06077089" w14:textId="77777777" w:rsidR="00C20488" w:rsidRPr="00DE7B59" w:rsidRDefault="00C20488" w:rsidP="00C20488">
      <w:r w:rsidRPr="00DE7B59">
        <w:t>References: The conformance requirements covered in the present TC are specified in: TS 38.321, clauses 5.1.1 and 5.18.36</w:t>
      </w:r>
      <w:r w:rsidRPr="00DE7B59">
        <w:rPr>
          <w:lang w:eastAsia="zh-CN"/>
        </w:rPr>
        <w:t xml:space="preserve">. </w:t>
      </w:r>
      <w:r w:rsidRPr="00DE7B59">
        <w:t>Unless otherwise stated these are Rel-18 requirements.</w:t>
      </w:r>
    </w:p>
    <w:p w14:paraId="6674DE0E" w14:textId="77777777" w:rsidR="00C20488" w:rsidRPr="00DE7B59" w:rsidRDefault="00C20488" w:rsidP="00C20488">
      <w:r w:rsidRPr="00DE7B59">
        <w:t>[TS 38.321, clause 5.1.1]</w:t>
      </w:r>
    </w:p>
    <w:p w14:paraId="2C77B852" w14:textId="77777777" w:rsidR="00C20488" w:rsidRPr="00DE7B59" w:rsidRDefault="00C20488" w:rsidP="00C20488">
      <w:pPr>
        <w:rPr>
          <w:lang w:eastAsia="ko-KR"/>
        </w:rPr>
      </w:pPr>
      <w:r w:rsidRPr="00DE7B5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DE7B59">
        <w:rPr>
          <w:i/>
          <w:lang w:eastAsia="ko-KR"/>
        </w:rPr>
        <w:t>ra-PreambleIndex</w:t>
      </w:r>
      <w:r w:rsidRPr="00DE7B59">
        <w:rPr>
          <w:lang w:eastAsia="ko-KR"/>
        </w:rPr>
        <w:t xml:space="preserve"> different from 0b000000.</w:t>
      </w:r>
    </w:p>
    <w:p w14:paraId="07E6F796" w14:textId="77777777" w:rsidR="00C20488" w:rsidRPr="00DE7B59" w:rsidRDefault="00C20488" w:rsidP="00C20488">
      <w:pPr>
        <w:keepLines/>
        <w:ind w:left="1135" w:hanging="851"/>
        <w:rPr>
          <w:lang w:eastAsia="ko-KR"/>
        </w:rPr>
      </w:pPr>
      <w:r w:rsidRPr="00DE7B59">
        <w:rPr>
          <w:lang w:eastAsia="ko-KR"/>
        </w:rPr>
        <w:t>NOTE 1:</w:t>
      </w:r>
      <w:r w:rsidRPr="00DE7B59">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2B4E825" w14:textId="77777777" w:rsidR="00C20488" w:rsidRPr="00DE7B59" w:rsidRDefault="00C20488" w:rsidP="00C20488">
      <w:pPr>
        <w:keepLines/>
        <w:ind w:left="1135" w:hanging="851"/>
        <w:rPr>
          <w:lang w:eastAsia="ko-KR"/>
        </w:rPr>
      </w:pPr>
      <w:r w:rsidRPr="00DE7B59">
        <w:rPr>
          <w:lang w:eastAsia="ko-KR"/>
        </w:rPr>
        <w:t>NOTE 2:</w:t>
      </w:r>
      <w:r w:rsidRPr="00DE7B5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3AA530" w14:textId="77777777" w:rsidR="00C20488" w:rsidRPr="00DE7B59" w:rsidRDefault="00C20488" w:rsidP="00C20488">
      <w:pPr>
        <w:rPr>
          <w:lang w:eastAsia="ko-KR"/>
        </w:rPr>
      </w:pPr>
      <w:r w:rsidRPr="00DE7B5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31E002C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prach-ConfigurationIndex</w:t>
      </w:r>
      <w:r w:rsidRPr="00DE7B59">
        <w:rPr>
          <w:lang w:eastAsia="ko-KR"/>
        </w:rPr>
        <w:t>: the available set of PRACH occasions for the transmission of the Random Access Preamble for Msg1. These are also applicable to the MSGA PRACH if the PRACH occasions are shared between 2-step and 4-step RA types;</w:t>
      </w:r>
    </w:p>
    <w:p w14:paraId="79D8163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prach-ConfigurationPeriodScaling-IAB</w:t>
      </w:r>
      <w:r w:rsidRPr="00DE7B59">
        <w:rPr>
          <w:lang w:eastAsia="ko-KR"/>
        </w:rPr>
        <w:t xml:space="preserve">: the scaling factor defined in TS 38.211 [8] and applicable to IAB-MTs, extending the periodicity of the PRACH occasions baseline configuration indicated by </w:t>
      </w:r>
      <w:r w:rsidRPr="00DE7B59">
        <w:rPr>
          <w:i/>
          <w:lang w:eastAsia="ko-KR"/>
        </w:rPr>
        <w:t>prach-ConfigurationIndex</w:t>
      </w:r>
      <w:r w:rsidRPr="00DE7B59">
        <w:rPr>
          <w:lang w:eastAsia="ko-KR"/>
        </w:rPr>
        <w:t>;</w:t>
      </w:r>
    </w:p>
    <w:p w14:paraId="71D9081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prach-ConfigurationFrameOffset-IAB</w:t>
      </w:r>
      <w:r w:rsidRPr="00DE7B59">
        <w:rPr>
          <w:lang w:eastAsia="ko-KR"/>
        </w:rPr>
        <w:t xml:space="preserve">: the frame offset defined in TS 38.211 [8] and applicable to IAB-MTs, altering the ROs frame defined in the baseline configuration indicated by </w:t>
      </w:r>
      <w:r w:rsidRPr="00DE7B59">
        <w:rPr>
          <w:i/>
          <w:lang w:eastAsia="ko-KR"/>
        </w:rPr>
        <w:t>prach-ConfigurationIndex</w:t>
      </w:r>
      <w:r w:rsidRPr="00DE7B59">
        <w:rPr>
          <w:lang w:eastAsia="ko-KR"/>
        </w:rPr>
        <w:t>;</w:t>
      </w:r>
    </w:p>
    <w:p w14:paraId="2E18E2A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prach-ConfigurationSOffset-IAB</w:t>
      </w:r>
      <w:r w:rsidRPr="00DE7B59">
        <w:rPr>
          <w:lang w:eastAsia="ko-KR"/>
        </w:rPr>
        <w:t xml:space="preserve">: the subframe/slot offset defined in TS 38.211 [8] and applicable to IAB-MTs, altering the ROs subframe or slot defined in the baseline configuration indicated by </w:t>
      </w:r>
      <w:r w:rsidRPr="00DE7B59">
        <w:rPr>
          <w:i/>
          <w:lang w:eastAsia="ko-KR"/>
        </w:rPr>
        <w:t>prach-ConfigurationIndex</w:t>
      </w:r>
      <w:r w:rsidRPr="00DE7B59">
        <w:rPr>
          <w:lang w:eastAsia="ko-KR"/>
        </w:rPr>
        <w:t>;</w:t>
      </w:r>
    </w:p>
    <w:p w14:paraId="0BBB06D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msgA-PRACH-ConfigurationIndex</w:t>
      </w:r>
      <w:r w:rsidRPr="00DE7B59">
        <w:rPr>
          <w:lang w:eastAsia="ko-KR"/>
        </w:rPr>
        <w:t>: the available set of PRACH occasions for the transmission of the Random Access Preamble for MSGA in 2-step RA type;</w:t>
      </w:r>
    </w:p>
    <w:p w14:paraId="2102437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preambleReceivedTargetPower</w:t>
      </w:r>
      <w:r w:rsidRPr="00DE7B59">
        <w:rPr>
          <w:lang w:eastAsia="ko-KR"/>
        </w:rPr>
        <w:t>: initial Random Access Preamble power for 4-step RA type;</w:t>
      </w:r>
    </w:p>
    <w:p w14:paraId="6EE3128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rFonts w:eastAsia="DengXian"/>
          <w:i/>
          <w:iCs/>
          <w:lang w:eastAsia="zh-CN"/>
        </w:rPr>
        <w:t>msgA-PreambleReceivedTargetPower</w:t>
      </w:r>
      <w:r w:rsidRPr="00DE7B59">
        <w:rPr>
          <w:rFonts w:eastAsia="DengXian"/>
          <w:lang w:eastAsia="zh-CN"/>
        </w:rPr>
        <w:t xml:space="preserve">: </w:t>
      </w:r>
      <w:r w:rsidRPr="00DE7B59">
        <w:rPr>
          <w:lang w:eastAsia="ko-KR"/>
        </w:rPr>
        <w:t>initial Random Access Preamble power for 2-step RA type;</w:t>
      </w:r>
    </w:p>
    <w:p w14:paraId="1849DCB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rsrp-ThresholdSSB</w:t>
      </w:r>
      <w:r w:rsidRPr="00DE7B59">
        <w:rPr>
          <w:lang w:eastAsia="ko-KR"/>
        </w:rPr>
        <w:t xml:space="preserve">: an RSRP threshold for the selection of the SSB for 4-step RA type. If the Random Access procedure is initiated for beam failure recovery, </w:t>
      </w:r>
      <w:r w:rsidRPr="00DE7B59">
        <w:rPr>
          <w:i/>
          <w:lang w:eastAsia="ko-KR"/>
        </w:rPr>
        <w:t>rsrp-ThresholdSSB</w:t>
      </w:r>
      <w:r w:rsidRPr="00DE7B59">
        <w:rPr>
          <w:lang w:eastAsia="ko-KR"/>
        </w:rPr>
        <w:t xml:space="preserve"> </w:t>
      </w:r>
      <w:r w:rsidRPr="00DE7B59">
        <w:rPr>
          <w:lang w:eastAsia="zh-CN"/>
        </w:rPr>
        <w:t xml:space="preserve">used for the selection of the </w:t>
      </w:r>
      <w:r w:rsidRPr="00DE7B59">
        <w:rPr>
          <w:lang w:eastAsia="ko-KR"/>
        </w:rPr>
        <w:t xml:space="preserve">SSB within </w:t>
      </w:r>
      <w:r w:rsidRPr="00DE7B59">
        <w:rPr>
          <w:i/>
          <w:lang w:eastAsia="ko-KR"/>
        </w:rPr>
        <w:t>candidateBeamRSList</w:t>
      </w:r>
      <w:r w:rsidRPr="00DE7B59">
        <w:rPr>
          <w:lang w:eastAsia="ko-KR"/>
        </w:rPr>
        <w:t xml:space="preserve"> refers to </w:t>
      </w:r>
      <w:r w:rsidRPr="00DE7B59">
        <w:rPr>
          <w:i/>
          <w:lang w:eastAsia="ko-KR"/>
        </w:rPr>
        <w:t>rsrp-ThresholdSSB</w:t>
      </w:r>
      <w:r w:rsidRPr="00DE7B59">
        <w:rPr>
          <w:lang w:eastAsia="ko-KR"/>
        </w:rPr>
        <w:t xml:space="preserve"> in </w:t>
      </w:r>
      <w:r w:rsidRPr="00DE7B59">
        <w:rPr>
          <w:i/>
          <w:lang w:eastAsia="ko-KR"/>
        </w:rPr>
        <w:t>BeamFailureRecoveryConfig</w:t>
      </w:r>
      <w:r w:rsidRPr="00DE7B59">
        <w:rPr>
          <w:lang w:eastAsia="ko-KR"/>
        </w:rPr>
        <w:t xml:space="preserve"> IE;</w:t>
      </w:r>
    </w:p>
    <w:p w14:paraId="64A644D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rsrp-ThresholdCSI-RS</w:t>
      </w:r>
      <w:r w:rsidRPr="00DE7B59">
        <w:rPr>
          <w:lang w:eastAsia="ko-KR"/>
        </w:rPr>
        <w:t xml:space="preserve">: an RSRP threshold for the selection of CSI-RS for 4-step RA type. If the Random Access procedure is initiated for beam failure recovery, </w:t>
      </w:r>
      <w:r w:rsidRPr="00DE7B59">
        <w:rPr>
          <w:i/>
          <w:lang w:eastAsia="ko-KR"/>
        </w:rPr>
        <w:t>rsrp-ThresholdCSI-RS</w:t>
      </w:r>
      <w:r w:rsidRPr="00DE7B59">
        <w:rPr>
          <w:lang w:eastAsia="ko-KR"/>
        </w:rPr>
        <w:t xml:space="preserve"> is equal to </w:t>
      </w:r>
      <w:r w:rsidRPr="00DE7B59">
        <w:rPr>
          <w:i/>
          <w:lang w:eastAsia="ko-KR"/>
        </w:rPr>
        <w:t>rsrp-ThresholdSSB</w:t>
      </w:r>
      <w:r w:rsidRPr="00DE7B59">
        <w:rPr>
          <w:lang w:eastAsia="ko-KR"/>
        </w:rPr>
        <w:t xml:space="preserve"> in </w:t>
      </w:r>
      <w:r w:rsidRPr="00DE7B59">
        <w:rPr>
          <w:i/>
          <w:lang w:eastAsia="ko-KR"/>
        </w:rPr>
        <w:t>BeamFailureRecoveryConfig</w:t>
      </w:r>
      <w:r w:rsidRPr="00DE7B59">
        <w:rPr>
          <w:lang w:eastAsia="ko-KR"/>
        </w:rPr>
        <w:t xml:space="preserve"> IE;</w:t>
      </w:r>
    </w:p>
    <w:p w14:paraId="59AC6B9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msgA-RSRP-ThresholdSSB</w:t>
      </w:r>
      <w:r w:rsidRPr="00DE7B59">
        <w:rPr>
          <w:lang w:eastAsia="ko-KR"/>
        </w:rPr>
        <w:t>: an RSRP threshold for the selection of the SSB for 2-step RA type;</w:t>
      </w:r>
    </w:p>
    <w:p w14:paraId="46A928A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rsrp-ThresholdSSB-SUL</w:t>
      </w:r>
      <w:r w:rsidRPr="00DE7B59">
        <w:rPr>
          <w:lang w:eastAsia="ko-KR"/>
        </w:rPr>
        <w:t>: an RSRP threshold for the selection between the NUL carrier and the SUL carrier;</w:t>
      </w:r>
    </w:p>
    <w:p w14:paraId="62892E23"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t>msgA-RSRP-Threshold</w:t>
      </w:r>
      <w:r w:rsidRPr="00DE7B59">
        <w:rPr>
          <w:lang w:eastAsia="ko-KR"/>
        </w:rPr>
        <w:t>: an RSRP threshold for selection between 2-step RA type and 4-step RA type when both 2-step and 4-step RA type Random Access Resources are configured in the UL BWP;</w:t>
      </w:r>
    </w:p>
    <w:p w14:paraId="43BBD9A5"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rsrp-ThresholdMsg1-RepetitionNum2</w:t>
      </w:r>
      <w:r w:rsidRPr="00DE7B59">
        <w:rPr>
          <w:lang w:eastAsia="ko-KR"/>
        </w:rPr>
        <w:t>: an RSRP threshold for Msg1 repetition with repetition number 2 (see clause 5.1.1b);</w:t>
      </w:r>
    </w:p>
    <w:p w14:paraId="18995C1F"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rsrp-ThresholdMsg1-RepetitionNum4</w:t>
      </w:r>
      <w:r w:rsidRPr="00DE7B59">
        <w:rPr>
          <w:lang w:eastAsia="ko-KR"/>
        </w:rPr>
        <w:t>: an RSRP threshold for Msg1 repetition with repetition number 4 (see clause 5.1.1b);</w:t>
      </w:r>
    </w:p>
    <w:p w14:paraId="4E6FC82F"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rsrp-ThresholdMsg1-RepetitionNum8</w:t>
      </w:r>
      <w:r w:rsidRPr="00DE7B59">
        <w:rPr>
          <w:lang w:eastAsia="ko-KR"/>
        </w:rPr>
        <w:t>: an RSRP threshold for Msg1 repetition with repetition number 8 (see clause 5.1.1b);</w:t>
      </w:r>
    </w:p>
    <w:p w14:paraId="315F9262"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rsrp-ThresholdMsg3</w:t>
      </w:r>
      <w:r w:rsidRPr="00DE7B59">
        <w:rPr>
          <w:lang w:eastAsia="ko-KR"/>
        </w:rPr>
        <w:t>: an RSRP threshold for Msg3 repetition (see clause 5.1.1b);</w:t>
      </w:r>
    </w:p>
    <w:p w14:paraId="3A7F953D"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FeatureCombination</w:t>
      </w:r>
      <w:r w:rsidRPr="00DE7B59">
        <w:rPr>
          <w:lang w:eastAsia="ko-KR"/>
        </w:rPr>
        <w:t>:</w:t>
      </w:r>
      <w:r w:rsidRPr="00DE7B59">
        <w:rPr>
          <w:lang w:eastAsia="ja-JP"/>
        </w:rPr>
        <w:t xml:space="preserve"> </w:t>
      </w:r>
      <w:r w:rsidRPr="00DE7B59">
        <w:rPr>
          <w:lang w:eastAsia="ko-KR"/>
        </w:rPr>
        <w:t>feature or a combination of features associated with a set of Random Access resources;</w:t>
      </w:r>
    </w:p>
    <w:p w14:paraId="4B8D249E"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featurePriorities</w:t>
      </w:r>
      <w:r w:rsidRPr="00DE7B59">
        <w:rPr>
          <w:lang w:eastAsia="ko-KR"/>
        </w:rPr>
        <w:t>: p</w:t>
      </w:r>
      <w:r w:rsidRPr="00DE7B59">
        <w:rPr>
          <w:lang w:eastAsia="ja-JP"/>
        </w:rPr>
        <w:t>riorities for features, such as (e)</w:t>
      </w:r>
      <w:r w:rsidRPr="00DE7B59">
        <w:rPr>
          <w:lang w:eastAsia="zh-CN"/>
        </w:rPr>
        <w:t>RedCap</w:t>
      </w:r>
      <w:r w:rsidRPr="00DE7B59">
        <w:rPr>
          <w:lang w:eastAsia="ja-JP"/>
        </w:rPr>
        <w:t>, Slicing, etc. (see clause 5.1.1d)</w:t>
      </w:r>
      <w:r w:rsidRPr="00DE7B59">
        <w:rPr>
          <w:lang w:eastAsia="ko-KR"/>
        </w:rPr>
        <w:t>;</w:t>
      </w:r>
    </w:p>
    <w:p w14:paraId="00C2AAF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ja-JP"/>
        </w:rPr>
        <w:t>msgA-TransMax</w:t>
      </w:r>
      <w:r w:rsidRPr="00DE7B59">
        <w:rPr>
          <w:lang w:eastAsia="ja-JP"/>
        </w:rPr>
        <w:t>: The maximum number of MSGA transmissions when both 4-step and 2-step RA type Random Access Resources are configured;</w:t>
      </w:r>
    </w:p>
    <w:p w14:paraId="4725E9A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candidateBeamRSList</w:t>
      </w:r>
      <w:r w:rsidRPr="00DE7B59">
        <w:rPr>
          <w:lang w:eastAsia="ko-KR"/>
        </w:rPr>
        <w:t>: a list of reference signals (CSI-RS and/or SSB) identifying the candidate beams for recovery and the associated Random Access parameters;</w:t>
      </w:r>
    </w:p>
    <w:p w14:paraId="148255D0"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recoverySearchSpaceId</w:t>
      </w:r>
      <w:r w:rsidRPr="00DE7B59">
        <w:rPr>
          <w:lang w:eastAsia="ko-KR"/>
        </w:rPr>
        <w:t>: the search space identity for monitoring the response of the beam failure recovery request;</w:t>
      </w:r>
    </w:p>
    <w:p w14:paraId="6722C1D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powerRampingStep</w:t>
      </w:r>
      <w:r w:rsidRPr="00DE7B59">
        <w:rPr>
          <w:lang w:eastAsia="ko-KR"/>
        </w:rPr>
        <w:t>: the power-ramping factor;</w:t>
      </w:r>
    </w:p>
    <w:p w14:paraId="3B730E34"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msgA-PreamblePowerRampingStep</w:t>
      </w:r>
      <w:r w:rsidRPr="00DE7B59">
        <w:rPr>
          <w:iCs/>
          <w:lang w:eastAsia="ko-KR"/>
        </w:rPr>
        <w:t xml:space="preserve">: </w:t>
      </w:r>
      <w:r w:rsidRPr="00DE7B59">
        <w:rPr>
          <w:lang w:eastAsia="ko-KR"/>
        </w:rPr>
        <w:t>the power ramping factor for MSGA preamble;</w:t>
      </w:r>
    </w:p>
    <w:p w14:paraId="47F4A41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powerRampingStepHighPriority</w:t>
      </w:r>
      <w:r w:rsidRPr="00DE7B59">
        <w:rPr>
          <w:lang w:eastAsia="ko-KR"/>
        </w:rPr>
        <w:t>: the power-ramping factor in case of prioritized Random Access procedure;</w:t>
      </w:r>
    </w:p>
    <w:p w14:paraId="0F4850A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scalingFactorBI</w:t>
      </w:r>
      <w:r w:rsidRPr="00DE7B59">
        <w:rPr>
          <w:lang w:eastAsia="ko-KR"/>
        </w:rPr>
        <w:t>: a scaling factor for prioritized Random Access procedure;</w:t>
      </w:r>
    </w:p>
    <w:p w14:paraId="644B4DB7"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ra-PreambleIndex</w:t>
      </w:r>
      <w:r w:rsidRPr="00DE7B59">
        <w:rPr>
          <w:lang w:eastAsia="ko-KR"/>
        </w:rPr>
        <w:t>: Random Access Preamble;</w:t>
      </w:r>
    </w:p>
    <w:p w14:paraId="37F15C0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ra-ssb-OccasionMaskIndex</w:t>
      </w:r>
      <w:r w:rsidRPr="00DE7B59">
        <w:rPr>
          <w:lang w:eastAsia="ko-KR"/>
        </w:rPr>
        <w:t>: defines PRACH occasion(s) associated with an SSB in which the MAC entity may transmit a Random Access Preamble (see clause 7.4);</w:t>
      </w:r>
    </w:p>
    <w:p w14:paraId="4163ECEE"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ja-JP"/>
        </w:rPr>
        <w:t>msgA-SSB-SharedRO-MaskIndex</w:t>
      </w:r>
      <w:r w:rsidRPr="00DE7B59">
        <w:rPr>
          <w:lang w:eastAsia="ja-JP"/>
        </w:rPr>
        <w:t xml:space="preserve">: Indicates the subset of 4-step RA type PRACH occasions shared with 2-step RA type PRACH occasions for each SSB. If 2-step RA type PRACH occasions are shared with 4-step RA type PRACH occasions and </w:t>
      </w:r>
      <w:r w:rsidRPr="00DE7B59">
        <w:rPr>
          <w:i/>
          <w:iCs/>
          <w:lang w:eastAsia="ja-JP"/>
        </w:rPr>
        <w:t>msgA-SSB-SharedRO-MaskIndex</w:t>
      </w:r>
      <w:r w:rsidRPr="00DE7B59">
        <w:rPr>
          <w:lang w:eastAsia="ja-JP"/>
        </w:rPr>
        <w:t xml:space="preserve"> is not configured, then all 4-step RA type PRACH occasions are available for 2-step RA type (see clause 7.4);</w:t>
      </w:r>
    </w:p>
    <w:p w14:paraId="31853A62" w14:textId="77777777" w:rsidR="00C20488" w:rsidRPr="00DE7B59" w:rsidRDefault="00C20488" w:rsidP="00C20488">
      <w:pPr>
        <w:ind w:left="568" w:hanging="284"/>
        <w:rPr>
          <w:lang w:eastAsia="ko-KR"/>
        </w:rPr>
      </w:pPr>
      <w:r w:rsidRPr="00DE7B59">
        <w:rPr>
          <w:rFonts w:eastAsia="Yu Mincho"/>
          <w:lang w:eastAsia="ko-KR"/>
        </w:rPr>
        <w:t>-</w:t>
      </w:r>
      <w:r w:rsidRPr="00DE7B59">
        <w:rPr>
          <w:rFonts w:eastAsia="Yu Mincho"/>
          <w:lang w:eastAsia="ko-KR"/>
        </w:rPr>
        <w:tab/>
      </w:r>
      <w:r w:rsidRPr="00DE7B59">
        <w:rPr>
          <w:rFonts w:eastAsia="Yu Mincho"/>
          <w:i/>
        </w:rPr>
        <w:t>ssb-SharedRO-MaskIndex</w:t>
      </w:r>
      <w:r w:rsidRPr="00DE7B59">
        <w:rPr>
          <w:rFonts w:eastAsia="Yu Mincho"/>
        </w:rPr>
        <w:t xml:space="preserve">: </w:t>
      </w:r>
      <w:r w:rsidRPr="00DE7B59">
        <w:rPr>
          <w:rFonts w:eastAsia="Yu Mincho"/>
          <w:lang w:eastAsia="ko-KR"/>
        </w:rPr>
        <w:t>defines PRACH occasions, on which</w:t>
      </w:r>
      <w:r w:rsidRPr="00DE7B59">
        <w:rPr>
          <w:rFonts w:eastAsia="Yu Mincho"/>
          <w:lang w:eastAsia="sv-SE"/>
        </w:rPr>
        <w:t xml:space="preserve"> preambles are allocated for a </w:t>
      </w:r>
      <w:r w:rsidRPr="00DE7B59">
        <w:rPr>
          <w:rFonts w:eastAsia="Yu Mincho"/>
          <w:lang w:eastAsia="ko-KR"/>
        </w:rPr>
        <w:t>feature or a combination of features, associated with an SSB in which the MAC entity may transmit a Random Access Preamble (see clause 7.4);</w:t>
      </w:r>
    </w:p>
    <w:p w14:paraId="5F1D85D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ra-OccasionList</w:t>
      </w:r>
      <w:r w:rsidRPr="00DE7B59">
        <w:rPr>
          <w:lang w:eastAsia="ko-KR"/>
        </w:rPr>
        <w:t>: defines PRACH occasion(s) associated with a CSI-RS in which the MAC entity may transmit a Random Access Preamble;</w:t>
      </w:r>
    </w:p>
    <w:p w14:paraId="0AA534F9"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ra-PreambleStartIndex</w:t>
      </w:r>
      <w:r w:rsidRPr="00DE7B59">
        <w:rPr>
          <w:lang w:eastAsia="ko-KR"/>
        </w:rPr>
        <w:t>: the starting index of Random Access Preamble(s) for on-demand SI request;</w:t>
      </w:r>
    </w:p>
    <w:p w14:paraId="7EEDE51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startPreambleForThisPartition</w:t>
      </w:r>
      <w:r w:rsidRPr="00DE7B59">
        <w:rPr>
          <w:lang w:eastAsia="ko-KR"/>
        </w:rPr>
        <w:t xml:space="preserve">: the </w:t>
      </w:r>
      <w:r w:rsidRPr="00DE7B59">
        <w:rPr>
          <w:bCs/>
          <w:iCs/>
          <w:lang w:eastAsia="sv-SE"/>
        </w:rPr>
        <w:t>first preamble associated with the set of Random Access Resources applicable to the Random Access procedure</w:t>
      </w:r>
      <w:r w:rsidRPr="00DE7B59">
        <w:rPr>
          <w:lang w:eastAsia="ko-KR"/>
        </w:rPr>
        <w:t>;</w:t>
      </w:r>
    </w:p>
    <w:p w14:paraId="077A526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preambleTransMax</w:t>
      </w:r>
      <w:r w:rsidRPr="00DE7B59">
        <w:rPr>
          <w:lang w:eastAsia="ko-KR"/>
        </w:rPr>
        <w:t>: the maximum number of Random Access Preamble transmission;</w:t>
      </w:r>
    </w:p>
    <w:p w14:paraId="7AB862AD"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preambleTransMax-Msg1-Repetition</w:t>
      </w:r>
      <w:r w:rsidRPr="00DE7B59">
        <w:rPr>
          <w:lang w:eastAsia="ko-KR"/>
        </w:rPr>
        <w:t>: the maximum number of Random Access Preamble transmissions with a given Msg1 repetition number before switching to Msg1 repetition with the next available higher Msg1 repetition number;</w:t>
      </w:r>
    </w:p>
    <w:p w14:paraId="0EAE939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ssb-perRACH-OccasionAndCB-PreamblesPerSSB</w:t>
      </w:r>
      <w:r w:rsidRPr="00DE7B59">
        <w:rPr>
          <w:lang w:eastAsia="ko-KR"/>
        </w:rPr>
        <w:t>: defines the number of SSBs mapped to each PRACH occasion for 4-step RA type and the number of contention-based Random Access Preambles mapped to each SSB;</w:t>
      </w:r>
    </w:p>
    <w:p w14:paraId="5A5FD9F2"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ja-JP"/>
        </w:rPr>
        <w:t>msgA-CB-PreamblesPerSSB-PerSharedRO</w:t>
      </w:r>
      <w:r w:rsidRPr="00DE7B59">
        <w:rPr>
          <w:lang w:eastAsia="ja-JP"/>
        </w:rPr>
        <w:t xml:space="preserve">: </w:t>
      </w:r>
      <w:r w:rsidRPr="00DE7B59">
        <w:rPr>
          <w:lang w:eastAsia="ko-KR"/>
        </w:rPr>
        <w:t>defines the number of contention-based Random Access Preambles</w:t>
      </w:r>
      <w:r w:rsidRPr="00DE7B59">
        <w:rPr>
          <w:lang w:eastAsia="ja-JP"/>
        </w:rPr>
        <w:t xml:space="preserve"> for 2-step RA type</w:t>
      </w:r>
      <w:r w:rsidRPr="00DE7B59">
        <w:rPr>
          <w:lang w:eastAsia="ko-KR"/>
        </w:rPr>
        <w:t xml:space="preserve"> mapped to each SSB when the PRACH occasions are shared between 2-step and 4-step RA types;</w:t>
      </w:r>
    </w:p>
    <w:p w14:paraId="2A39029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w:t>
      </w:r>
      <w:r w:rsidRPr="00DE7B59">
        <w:rPr>
          <w:i/>
          <w:lang w:eastAsia="ja-JP"/>
        </w:rPr>
        <w:t>SSB-PerRACH-OccasionAndCB-PreamblesPerSSB</w:t>
      </w:r>
      <w:r w:rsidRPr="00DE7B59">
        <w:rPr>
          <w:lang w:eastAsia="ko-KR"/>
        </w:rPr>
        <w:t xml:space="preserve">: defines </w:t>
      </w:r>
      <w:r w:rsidRPr="00DE7B59">
        <w:rPr>
          <w:lang w:eastAsia="ja-JP"/>
        </w:rPr>
        <w:t>the number of SSBs mapped to each PRACH occasion for 2-step RA type and the number of contention-based Random Access Preambles mapped to each SSB;</w:t>
      </w:r>
    </w:p>
    <w:p w14:paraId="68242C7F" w14:textId="77777777" w:rsidR="00C20488" w:rsidRPr="00DE7B59" w:rsidRDefault="00C20488" w:rsidP="00C20488">
      <w:pPr>
        <w:ind w:left="568" w:hanging="284"/>
        <w:rPr>
          <w:rFonts w:eastAsia="Malgun Gothic"/>
          <w:lang w:eastAsia="ko-KR"/>
        </w:rPr>
      </w:pPr>
      <w:r w:rsidRPr="00DE7B59">
        <w:rPr>
          <w:rFonts w:eastAsia="Yu Mincho"/>
          <w:lang w:eastAsia="ko-KR"/>
        </w:rPr>
        <w:t>-</w:t>
      </w:r>
      <w:r w:rsidRPr="00DE7B59">
        <w:rPr>
          <w:rFonts w:eastAsia="Yu Mincho"/>
          <w:lang w:eastAsia="ko-KR"/>
        </w:rPr>
        <w:tab/>
      </w:r>
      <w:r w:rsidRPr="00DE7B59">
        <w:rPr>
          <w:rFonts w:eastAsia="Yu Mincho"/>
          <w:i/>
        </w:rPr>
        <w:t>numberOfPreamblesPerSSB-ForThisPartition</w:t>
      </w:r>
      <w:r w:rsidRPr="00DE7B59">
        <w:rPr>
          <w:rFonts w:eastAsia="Yu Mincho"/>
        </w:rPr>
        <w:t>:</w:t>
      </w:r>
      <w:r w:rsidRPr="00DE7B59">
        <w:rPr>
          <w:rFonts w:eastAsia="Yu Mincho"/>
          <w:lang w:eastAsia="ko-KR"/>
        </w:rPr>
        <w:t xml:space="preserve"> defines the number of</w:t>
      </w:r>
      <w:r w:rsidRPr="00DE7B59">
        <w:rPr>
          <w:rFonts w:eastAsia="Yu Mincho"/>
          <w:i/>
        </w:rPr>
        <w:t xml:space="preserve"> </w:t>
      </w:r>
      <w:r w:rsidRPr="00DE7B59">
        <w:rPr>
          <w:rFonts w:eastAsia="Yu Mincho"/>
          <w:bCs/>
          <w:iCs/>
          <w:lang w:eastAsia="sv-SE"/>
        </w:rPr>
        <w:t xml:space="preserve">consecutive preambles for </w:t>
      </w:r>
      <w:r w:rsidRPr="00DE7B59">
        <w:rPr>
          <w:rFonts w:eastAsia="Yu Mincho"/>
          <w:lang w:eastAsia="sv-SE"/>
        </w:rPr>
        <w:t xml:space="preserve">a </w:t>
      </w:r>
      <w:r w:rsidRPr="00DE7B59">
        <w:rPr>
          <w:rFonts w:eastAsia="Yu Mincho"/>
          <w:lang w:eastAsia="ko-KR"/>
        </w:rPr>
        <w:t>feature or a combination of features</w:t>
      </w:r>
      <w:r w:rsidRPr="00DE7B59">
        <w:rPr>
          <w:rFonts w:eastAsia="Yu Mincho"/>
          <w:bCs/>
          <w:iCs/>
          <w:lang w:eastAsia="sv-SE"/>
        </w:rPr>
        <w:t xml:space="preserve"> </w:t>
      </w:r>
      <w:r w:rsidRPr="00DE7B59">
        <w:rPr>
          <w:rFonts w:eastAsia="Yu Mincho"/>
        </w:rPr>
        <w:t>mapped to each SSB;</w:t>
      </w:r>
    </w:p>
    <w:p w14:paraId="4ECBEA57"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ko-KR"/>
        </w:rPr>
        <w:t>msgA-PUSCH-ResourceGroupA</w:t>
      </w:r>
      <w:r w:rsidRPr="00DE7B59">
        <w:rPr>
          <w:lang w:eastAsia="ko-KR"/>
        </w:rPr>
        <w:t xml:space="preserve">: defines </w:t>
      </w:r>
      <w:r w:rsidRPr="00DE7B59">
        <w:rPr>
          <w:lang w:eastAsia="ja-JP"/>
        </w:rPr>
        <w:t>MSGA PUSCH resources that the UE shall use when performing MSGA transmission using Random Access Preambles group A;</w:t>
      </w:r>
    </w:p>
    <w:p w14:paraId="7FE9DC26"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ko-KR"/>
        </w:rPr>
        <w:t>msgA-PUSCH-ResourceGroupB</w:t>
      </w:r>
      <w:r w:rsidRPr="00DE7B59">
        <w:rPr>
          <w:lang w:eastAsia="ko-KR"/>
        </w:rPr>
        <w:t xml:space="preserve">: defines </w:t>
      </w:r>
      <w:r w:rsidRPr="00DE7B59">
        <w:rPr>
          <w:lang w:eastAsia="ja-JP"/>
        </w:rPr>
        <w:t>MSGA PUSCH resources that the UE shall use when performing MSGA transmission using Random Access Preambles group B;</w:t>
      </w:r>
    </w:p>
    <w:p w14:paraId="49AFA81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msgA-PUSCH-Resource-Index</w:t>
      </w:r>
      <w:r w:rsidRPr="00DE7B59">
        <w:rPr>
          <w:lang w:eastAsia="ko-KR"/>
        </w:rPr>
        <w:t xml:space="preserve">: </w:t>
      </w:r>
      <w:r w:rsidRPr="00DE7B59">
        <w:rPr>
          <w:lang w:eastAsia="ja-JP"/>
        </w:rPr>
        <w:t>identifies the index of the PUSCH resource used for MSGA in case of contention-free Random Access with 2-step RA type;</w:t>
      </w:r>
    </w:p>
    <w:p w14:paraId="72D19316" w14:textId="77777777" w:rsidR="00C20488" w:rsidRPr="00DE7B59" w:rsidRDefault="00C20488" w:rsidP="00C20488">
      <w:pPr>
        <w:ind w:left="568" w:hanging="284"/>
        <w:rPr>
          <w:lang w:eastAsia="ko-KR"/>
        </w:rPr>
      </w:pPr>
      <w:r w:rsidRPr="00DE7B59">
        <w:rPr>
          <w:lang w:eastAsia="ko-KR"/>
        </w:rPr>
        <w:t>-</w:t>
      </w:r>
      <w:r w:rsidRPr="00DE7B59">
        <w:rPr>
          <w:lang w:eastAsia="ko-KR"/>
        </w:rPr>
        <w:tab/>
        <w:t xml:space="preserve">if </w:t>
      </w:r>
      <w:r w:rsidRPr="00DE7B59">
        <w:rPr>
          <w:i/>
          <w:lang w:eastAsia="ko-KR"/>
        </w:rPr>
        <w:t>groupBconfigured</w:t>
      </w:r>
      <w:r w:rsidRPr="00DE7B59">
        <w:rPr>
          <w:lang w:eastAsia="ko-KR"/>
        </w:rPr>
        <w:t xml:space="preserve"> is configured, then Random Access Preambles group B is configured for 4-step RA type.</w:t>
      </w:r>
    </w:p>
    <w:p w14:paraId="6D04AD6C"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rFonts w:eastAsia="SimSun"/>
          <w:lang w:eastAsia="zh-CN"/>
        </w:rPr>
        <w:t xml:space="preserve">Amongst the contention-based Random Access Preambles associated with an SSB (as defined in TS 38.213 [6]), the first </w:t>
      </w:r>
      <w:r w:rsidRPr="00DE7B59">
        <w:rPr>
          <w:rFonts w:eastAsia="SimSun"/>
          <w:i/>
          <w:iCs/>
          <w:lang w:eastAsia="zh-CN"/>
        </w:rPr>
        <w:t>numberOfRA-PreamblesGroupA</w:t>
      </w:r>
      <w:r w:rsidRPr="00DE7B59">
        <w:rPr>
          <w:rFonts w:eastAsia="SimSun"/>
          <w:iCs/>
          <w:lang w:eastAsia="zh-CN"/>
        </w:rPr>
        <w:t xml:space="preserve"> included in </w:t>
      </w:r>
      <w:r w:rsidRPr="00DE7B59">
        <w:rPr>
          <w:i/>
          <w:lang w:eastAsia="ko-KR"/>
        </w:rPr>
        <w:t>groupBconfigured</w:t>
      </w:r>
      <w:r w:rsidRPr="00DE7B59">
        <w:rPr>
          <w:rFonts w:eastAsia="SimSun"/>
          <w:iCs/>
          <w:lang w:eastAsia="zh-CN"/>
        </w:rPr>
        <w:t xml:space="preserve"> </w:t>
      </w:r>
      <w:r w:rsidRPr="00DE7B59">
        <w:rPr>
          <w:rFonts w:eastAsia="SimSun"/>
          <w:lang w:eastAsia="zh-CN"/>
        </w:rPr>
        <w:t>Random Access Preambles</w:t>
      </w:r>
      <w:r w:rsidRPr="00DE7B59">
        <w:rPr>
          <w:rFonts w:eastAsia="SimSun"/>
          <w:iCs/>
          <w:lang w:eastAsia="zh-CN"/>
        </w:rPr>
        <w:t xml:space="preserve"> </w:t>
      </w:r>
      <w:r w:rsidRPr="00DE7B59">
        <w:rPr>
          <w:rFonts w:eastAsia="SimSun"/>
          <w:lang w:eastAsia="zh-CN"/>
        </w:rPr>
        <w:t>belong to Random Access Preambles group A. The remaining Random Access Preambles associated with the SSB belong to Random Access Preambles group B (if configured).</w:t>
      </w:r>
    </w:p>
    <w:p w14:paraId="677E00F1" w14:textId="77777777" w:rsidR="00C20488" w:rsidRPr="00DE7B59" w:rsidRDefault="00C20488" w:rsidP="00C20488">
      <w:pPr>
        <w:ind w:left="568" w:hanging="284"/>
        <w:rPr>
          <w:lang w:eastAsia="ko-KR"/>
        </w:rPr>
      </w:pPr>
      <w:r w:rsidRPr="00DE7B59">
        <w:rPr>
          <w:lang w:eastAsia="ko-KR"/>
        </w:rPr>
        <w:t>-</w:t>
      </w:r>
      <w:r w:rsidRPr="00DE7B59">
        <w:rPr>
          <w:lang w:eastAsia="ko-KR"/>
        </w:rPr>
        <w:tab/>
        <w:t xml:space="preserve">if </w:t>
      </w:r>
      <w:r w:rsidRPr="00DE7B59">
        <w:rPr>
          <w:i/>
          <w:iCs/>
          <w:lang w:eastAsia="ja-JP"/>
        </w:rPr>
        <w:t>groupB-ConfiguredTwoStepRA</w:t>
      </w:r>
      <w:r w:rsidRPr="00DE7B59">
        <w:rPr>
          <w:iCs/>
          <w:lang w:eastAsia="ko-KR"/>
        </w:rPr>
        <w:t xml:space="preserve"> </w:t>
      </w:r>
      <w:r w:rsidRPr="00DE7B59">
        <w:rPr>
          <w:lang w:eastAsia="ko-KR"/>
        </w:rPr>
        <w:t>is configured, then Random Access Preambles group B is configured for 2-step RA type.</w:t>
      </w:r>
    </w:p>
    <w:p w14:paraId="67F70F5D" w14:textId="77777777" w:rsidR="00C20488" w:rsidRPr="00DE7B59" w:rsidRDefault="00C20488" w:rsidP="00C20488">
      <w:pPr>
        <w:ind w:left="851" w:hanging="284"/>
        <w:rPr>
          <w:lang w:eastAsia="ko-KR"/>
        </w:rPr>
      </w:pPr>
      <w:r w:rsidRPr="00DE7B59">
        <w:rPr>
          <w:rFonts w:eastAsia="SimSun"/>
          <w:lang w:eastAsia="zh-CN"/>
        </w:rPr>
        <w:t>-</w:t>
      </w:r>
      <w:r w:rsidRPr="00DE7B59">
        <w:rPr>
          <w:rFonts w:eastAsia="SimSun"/>
          <w:lang w:eastAsia="zh-CN"/>
        </w:rPr>
        <w:tab/>
        <w:t xml:space="preserve">Amongst the contention-based Random Access Preambles for 2-step RA type associated with an SSB (as defined in TS 38.213 [6]), the first </w:t>
      </w:r>
      <w:r w:rsidRPr="00DE7B59">
        <w:rPr>
          <w:i/>
          <w:iCs/>
          <w:lang w:eastAsia="ko-KR"/>
        </w:rPr>
        <w:t>numberOfRA-PreamblesGroupA</w:t>
      </w:r>
      <w:r w:rsidRPr="00DE7B59">
        <w:rPr>
          <w:rFonts w:eastAsia="SimSun"/>
          <w:iCs/>
          <w:lang w:eastAsia="zh-CN"/>
        </w:rPr>
        <w:t xml:space="preserve"> included in </w:t>
      </w:r>
      <w:r w:rsidRPr="00DE7B59">
        <w:rPr>
          <w:i/>
          <w:iCs/>
          <w:lang w:eastAsia="ja-JP"/>
        </w:rPr>
        <w:t>GroupB-ConfiguredTwoStepRA</w:t>
      </w:r>
      <w:r w:rsidRPr="00DE7B59">
        <w:rPr>
          <w:rFonts w:eastAsia="SimSun"/>
          <w:iCs/>
          <w:lang w:eastAsia="zh-CN"/>
        </w:rPr>
        <w:t xml:space="preserve"> </w:t>
      </w:r>
      <w:r w:rsidRPr="00DE7B59">
        <w:rPr>
          <w:rFonts w:eastAsia="SimSun"/>
          <w:lang w:eastAsia="zh-CN"/>
        </w:rPr>
        <w:t>Random Access Preambles</w:t>
      </w:r>
      <w:r w:rsidRPr="00DE7B59">
        <w:rPr>
          <w:rFonts w:eastAsia="SimSun"/>
          <w:iCs/>
          <w:lang w:eastAsia="zh-CN"/>
        </w:rPr>
        <w:t xml:space="preserve"> </w:t>
      </w:r>
      <w:r w:rsidRPr="00DE7B59">
        <w:rPr>
          <w:rFonts w:eastAsia="SimSun"/>
          <w:lang w:eastAsia="zh-CN"/>
        </w:rPr>
        <w:t>belong to Random Access Preambles group A. The remaining Random Access Preambles associated with the SSB belong to Random Access Preambles group B (if configured).</w:t>
      </w:r>
    </w:p>
    <w:p w14:paraId="0C155F9F" w14:textId="77777777" w:rsidR="00C20488" w:rsidRPr="00DE7B59" w:rsidRDefault="00C20488" w:rsidP="00C20488">
      <w:pPr>
        <w:keepLines/>
        <w:ind w:left="1135" w:hanging="851"/>
        <w:rPr>
          <w:lang w:eastAsia="ko-KR"/>
        </w:rPr>
      </w:pPr>
      <w:r w:rsidRPr="00DE7B59">
        <w:rPr>
          <w:lang w:eastAsia="ko-KR"/>
        </w:rPr>
        <w:t>NOTE 3:</w:t>
      </w:r>
      <w:r w:rsidRPr="00DE7B59">
        <w:rPr>
          <w:lang w:eastAsia="ko-KR"/>
        </w:rPr>
        <w:tab/>
        <w:t>If Random Access Preambles group B is supported by the cell Random Access Preambles group B is included for each SSB.</w:t>
      </w:r>
    </w:p>
    <w:p w14:paraId="2B01FB67"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 for 4-step RA type:</w:t>
      </w:r>
    </w:p>
    <w:p w14:paraId="0616717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ra-Msg3SizeGroupA</w:t>
      </w:r>
      <w:r w:rsidRPr="00DE7B59">
        <w:rPr>
          <w:lang w:eastAsia="ko-KR"/>
        </w:rPr>
        <w:t>: the threshold to determine the groups of Random Access Preambles for 4-step RA type;</w:t>
      </w:r>
    </w:p>
    <w:p w14:paraId="260AB96B"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msg3-DeltaPreamble</w:t>
      </w:r>
      <w:r w:rsidRPr="00DE7B59">
        <w:rPr>
          <w:lang w:eastAsia="ko-KR"/>
        </w:rPr>
        <w:t>: ∆</w:t>
      </w:r>
      <w:r w:rsidRPr="00DE7B59">
        <w:rPr>
          <w:i/>
          <w:vertAlign w:val="subscript"/>
          <w:lang w:eastAsia="ko-KR"/>
        </w:rPr>
        <w:t>PREAMBLE_Msg3</w:t>
      </w:r>
      <w:r w:rsidRPr="00DE7B59">
        <w:rPr>
          <w:lang w:eastAsia="ko-KR"/>
        </w:rPr>
        <w:t xml:space="preserve"> in TS 38.213 [6];</w:t>
      </w:r>
    </w:p>
    <w:p w14:paraId="04780EA6"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messagePowerOffsetGroupB</w:t>
      </w:r>
      <w:r w:rsidRPr="00DE7B59">
        <w:rPr>
          <w:lang w:eastAsia="ko-KR"/>
        </w:rPr>
        <w:t>: the power offset for preamble selection</w:t>
      </w:r>
      <w:r w:rsidRPr="00DE7B59">
        <w:rPr>
          <w:rFonts w:eastAsia="SimSun"/>
          <w:iCs/>
          <w:lang w:eastAsia="zh-CN"/>
        </w:rPr>
        <w:t xml:space="preserve"> included in </w:t>
      </w:r>
      <w:r w:rsidRPr="00DE7B59">
        <w:rPr>
          <w:i/>
          <w:lang w:eastAsia="ko-KR"/>
        </w:rPr>
        <w:t>groupBconfigured</w:t>
      </w:r>
      <w:r w:rsidRPr="00DE7B59">
        <w:rPr>
          <w:lang w:eastAsia="ko-KR"/>
        </w:rPr>
        <w:t>;</w:t>
      </w:r>
    </w:p>
    <w:p w14:paraId="0CD6A27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numberOfRA-PreamblesGroupA</w:t>
      </w:r>
      <w:r w:rsidRPr="00DE7B59">
        <w:rPr>
          <w:lang w:eastAsia="ko-KR"/>
        </w:rPr>
        <w:t>: defines the number of Random Access Preambles in Random Access Preamble group A for each SSB</w:t>
      </w:r>
      <w:r w:rsidRPr="00DE7B59">
        <w:rPr>
          <w:rFonts w:eastAsia="SimSun"/>
          <w:iCs/>
          <w:lang w:eastAsia="zh-CN"/>
        </w:rPr>
        <w:t xml:space="preserve"> included in </w:t>
      </w:r>
      <w:r w:rsidRPr="00DE7B59">
        <w:rPr>
          <w:i/>
          <w:lang w:eastAsia="ko-KR"/>
        </w:rPr>
        <w:t>groupBconfigured</w:t>
      </w:r>
      <w:r w:rsidRPr="00DE7B59">
        <w:rPr>
          <w:lang w:eastAsia="ko-KR"/>
        </w:rPr>
        <w:t>.</w:t>
      </w:r>
    </w:p>
    <w:p w14:paraId="21227C01"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 for 2-step RA type:</w:t>
      </w:r>
    </w:p>
    <w:p w14:paraId="42FBF99F"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iCs/>
          <w:lang w:eastAsia="ko-KR"/>
        </w:rPr>
        <w:t>msgA-DeltaPreamble</w:t>
      </w:r>
      <w:r w:rsidRPr="00DE7B59">
        <w:rPr>
          <w:lang w:eastAsia="ko-KR"/>
        </w:rPr>
        <w:t>: ∆</w:t>
      </w:r>
      <w:r w:rsidRPr="00DE7B59">
        <w:rPr>
          <w:i/>
          <w:vertAlign w:val="subscript"/>
          <w:lang w:eastAsia="ko-KR"/>
        </w:rPr>
        <w:t>MsgA_PUSCH</w:t>
      </w:r>
      <w:r w:rsidRPr="00DE7B59">
        <w:rPr>
          <w:lang w:eastAsia="ko-KR"/>
        </w:rPr>
        <w:t xml:space="preserve"> in TS 38.213 [6];</w:t>
      </w:r>
    </w:p>
    <w:p w14:paraId="57A418A2"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messagePowerOffsetGroupB</w:t>
      </w:r>
      <w:r w:rsidRPr="00DE7B59">
        <w:rPr>
          <w:lang w:eastAsia="ko-KR"/>
        </w:rPr>
        <w:t>: the power offset for preamble selection</w:t>
      </w:r>
      <w:r w:rsidRPr="00DE7B59">
        <w:rPr>
          <w:iCs/>
          <w:lang w:eastAsia="ja-JP"/>
        </w:rPr>
        <w:t xml:space="preserve"> </w:t>
      </w:r>
      <w:r w:rsidRPr="00DE7B59">
        <w:rPr>
          <w:lang w:eastAsia="ja-JP"/>
        </w:rPr>
        <w:t xml:space="preserve">included in </w:t>
      </w:r>
      <w:r w:rsidRPr="00DE7B59">
        <w:rPr>
          <w:i/>
          <w:iCs/>
          <w:lang w:eastAsia="ja-JP"/>
        </w:rPr>
        <w:t>GroupB-ConfiguredTwoStepRA</w:t>
      </w:r>
      <w:r w:rsidRPr="00DE7B59">
        <w:rPr>
          <w:lang w:eastAsia="ko-KR"/>
        </w:rPr>
        <w:t>;</w:t>
      </w:r>
    </w:p>
    <w:p w14:paraId="4D51F0D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iCs/>
          <w:lang w:eastAsia="ko-KR"/>
        </w:rPr>
        <w:t>numberOfRA-PreamblesGroupA</w:t>
      </w:r>
      <w:r w:rsidRPr="00DE7B59">
        <w:rPr>
          <w:lang w:eastAsia="ko-KR"/>
        </w:rPr>
        <w:t xml:space="preserve">: defines the number of Random Access Preambles in Random Access Preamble group A for each SSB included in </w:t>
      </w:r>
      <w:r w:rsidRPr="00DE7B59">
        <w:rPr>
          <w:i/>
          <w:iCs/>
          <w:lang w:eastAsia="ja-JP"/>
        </w:rPr>
        <w:t>GroupB-ConfiguredTwoStepRA</w:t>
      </w:r>
      <w:r w:rsidRPr="00DE7B59">
        <w:rPr>
          <w:lang w:eastAsia="ko-KR"/>
        </w:rPr>
        <w:t>;</w:t>
      </w:r>
    </w:p>
    <w:p w14:paraId="5B906654"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ra-MsgA-SizeGroupA</w:t>
      </w:r>
      <w:r w:rsidRPr="00DE7B59">
        <w:rPr>
          <w:lang w:eastAsia="ko-KR"/>
        </w:rPr>
        <w:t>: the threshold to determine the groups of Random Access Preambles for 2-step RA type.</w:t>
      </w:r>
    </w:p>
    <w:p w14:paraId="4DB28DA4"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SI request, if any;</w:t>
      </w:r>
    </w:p>
    <w:p w14:paraId="55F0A059"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beam failure recovery request, if any;</w:t>
      </w:r>
    </w:p>
    <w:p w14:paraId="0B445306"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reconfiguration with sync, if any;</w:t>
      </w:r>
    </w:p>
    <w:p w14:paraId="5731B4B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ra-ResponseWindow</w:t>
      </w:r>
      <w:r w:rsidRPr="00DE7B59">
        <w:rPr>
          <w:lang w:eastAsia="ko-KR"/>
        </w:rPr>
        <w:t>: the time window to monitor RA response(s) (SpCell only);</w:t>
      </w:r>
    </w:p>
    <w:p w14:paraId="28EFB34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ra-ContentionResolutionTimer</w:t>
      </w:r>
      <w:r w:rsidRPr="00DE7B59">
        <w:rPr>
          <w:lang w:eastAsia="ko-KR"/>
        </w:rPr>
        <w:t>: the Contention Resolution Timer (SpCell only);</w:t>
      </w:r>
    </w:p>
    <w:p w14:paraId="0EBD142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msgB-ResponseWindow</w:t>
      </w:r>
      <w:r w:rsidRPr="00DE7B59">
        <w:rPr>
          <w:lang w:eastAsia="ko-KR"/>
        </w:rPr>
        <w:t>: the time window to monitor RA response(s) for 2-step RA type (SpCell only).</w:t>
      </w:r>
    </w:p>
    <w:p w14:paraId="06BB6EA5" w14:textId="77777777" w:rsidR="00C20488" w:rsidRPr="00DE7B59" w:rsidRDefault="00C20488" w:rsidP="00C20488">
      <w:pPr>
        <w:rPr>
          <w:lang w:eastAsia="ko-KR"/>
        </w:rPr>
      </w:pPr>
      <w:r w:rsidRPr="00DE7B59">
        <w:rPr>
          <w:lang w:eastAsia="ko-KR"/>
        </w:rPr>
        <w:t>In addition, the following information for related Serving Cell is assumed to be available for UEs:</w:t>
      </w:r>
    </w:p>
    <w:p w14:paraId="5F906C2F"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w:t>
      </w:r>
    </w:p>
    <w:p w14:paraId="42932269" w14:textId="77777777" w:rsidR="00C20488" w:rsidRPr="00DE7B59" w:rsidRDefault="00C20488" w:rsidP="00C20488">
      <w:pPr>
        <w:ind w:left="851" w:hanging="284"/>
        <w:rPr>
          <w:lang w:eastAsia="ko-KR"/>
        </w:rPr>
      </w:pPr>
      <w:r w:rsidRPr="00DE7B59">
        <w:rPr>
          <w:lang w:eastAsia="ko-KR"/>
        </w:rPr>
        <w:t>-</w:t>
      </w:r>
      <w:r w:rsidRPr="00DE7B59">
        <w:rPr>
          <w:lang w:eastAsia="ko-KR"/>
        </w:rPr>
        <w:tab/>
        <w:t>if the Serving Cell for the Random Access procedure is configured with supplementary uplink as specified in TS 38.331 [5], and SUL carrier is selected for performing Random Access Procedure:</w:t>
      </w:r>
    </w:p>
    <w:p w14:paraId="219C0018" w14:textId="77777777" w:rsidR="00C20488" w:rsidRPr="00DE7B59" w:rsidRDefault="00C20488" w:rsidP="00C20488">
      <w:pPr>
        <w:ind w:left="1135" w:hanging="284"/>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xml:space="preserve"> of the SUL carrier as specified in TS 38.101-1 [14], TS 38.101-2 [15], and TS 38.101-3 [16].</w:t>
      </w:r>
    </w:p>
    <w:p w14:paraId="78BC6C69" w14:textId="77777777" w:rsidR="00C20488" w:rsidRPr="00DE7B59" w:rsidRDefault="00C20488" w:rsidP="00C20488">
      <w:pPr>
        <w:ind w:left="851" w:hanging="284"/>
        <w:rPr>
          <w:lang w:eastAsia="ko-KR"/>
        </w:rPr>
      </w:pPr>
      <w:r w:rsidRPr="00DE7B59">
        <w:rPr>
          <w:lang w:eastAsia="ko-KR"/>
        </w:rPr>
        <w:t>-</w:t>
      </w:r>
      <w:r w:rsidRPr="00DE7B59">
        <w:rPr>
          <w:lang w:eastAsia="ko-KR"/>
        </w:rPr>
        <w:tab/>
        <w:t>else:</w:t>
      </w:r>
    </w:p>
    <w:p w14:paraId="6F97F439" w14:textId="77777777" w:rsidR="00C20488" w:rsidRPr="00DE7B59" w:rsidRDefault="00C20488" w:rsidP="00C20488">
      <w:pPr>
        <w:ind w:left="1135" w:hanging="284"/>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xml:space="preserve"> of the NUL carrier as specified in TS 38.101-1 [14], TS 38.101-2 [15], and TS 38.101-3 [16].</w:t>
      </w:r>
    </w:p>
    <w:p w14:paraId="3381271E" w14:textId="77777777" w:rsidR="00C20488" w:rsidRPr="00DE7B59" w:rsidRDefault="00C20488" w:rsidP="00C20488">
      <w:pPr>
        <w:rPr>
          <w:lang w:eastAsia="ko-KR"/>
        </w:rPr>
      </w:pPr>
      <w:r w:rsidRPr="00DE7B59">
        <w:rPr>
          <w:lang w:eastAsia="ko-KR"/>
        </w:rPr>
        <w:t>The following UE variables are used for the Random Access procedure:</w:t>
      </w:r>
    </w:p>
    <w:p w14:paraId="7CC67FD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PREAMBLE_INDEX</w:t>
      </w:r>
      <w:r w:rsidRPr="00DE7B59">
        <w:rPr>
          <w:lang w:eastAsia="ko-KR"/>
        </w:rPr>
        <w:t>;</w:t>
      </w:r>
    </w:p>
    <w:p w14:paraId="6623420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PREAMBLE_TRANSMISSION_COUNTER</w:t>
      </w:r>
      <w:r w:rsidRPr="00DE7B59">
        <w:rPr>
          <w:lang w:eastAsia="ko-KR"/>
        </w:rPr>
        <w:t>;</w:t>
      </w:r>
    </w:p>
    <w:p w14:paraId="71AA031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PREAMBLE_POWER_RAMPING_COUNTER</w:t>
      </w:r>
      <w:r w:rsidRPr="00DE7B59">
        <w:rPr>
          <w:lang w:eastAsia="ko-KR"/>
        </w:rPr>
        <w:t>;</w:t>
      </w:r>
    </w:p>
    <w:p w14:paraId="2245EB7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PREAMBLE_POWER_RAMPING_STEP</w:t>
      </w:r>
      <w:r w:rsidRPr="00DE7B59">
        <w:rPr>
          <w:lang w:eastAsia="ko-KR"/>
        </w:rPr>
        <w:t>;</w:t>
      </w:r>
    </w:p>
    <w:p w14:paraId="6F67FBBD"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PREAMBLE_RECEIVED_TARGET_POWER</w:t>
      </w:r>
      <w:r w:rsidRPr="00DE7B59">
        <w:rPr>
          <w:lang w:eastAsia="ko-KR"/>
        </w:rPr>
        <w:t>;</w:t>
      </w:r>
    </w:p>
    <w:p w14:paraId="03317FFE" w14:textId="77777777" w:rsidR="00C20488" w:rsidRPr="00DE7B59" w:rsidRDefault="00C20488" w:rsidP="00C20488">
      <w:pPr>
        <w:ind w:left="568" w:hanging="284"/>
        <w:rPr>
          <w:i/>
          <w:lang w:eastAsia="ko-KR"/>
        </w:rPr>
      </w:pPr>
      <w:r w:rsidRPr="00DE7B59">
        <w:rPr>
          <w:lang w:eastAsia="ko-KR"/>
        </w:rPr>
        <w:t>-</w:t>
      </w:r>
      <w:r w:rsidRPr="00DE7B59">
        <w:rPr>
          <w:lang w:eastAsia="ko-KR"/>
        </w:rPr>
        <w:tab/>
      </w:r>
      <w:r w:rsidRPr="00DE7B59">
        <w:rPr>
          <w:i/>
          <w:lang w:eastAsia="ko-KR"/>
        </w:rPr>
        <w:t>PREAMBLE_BACKOFF</w:t>
      </w:r>
      <w:r w:rsidRPr="00DE7B59">
        <w:rPr>
          <w:lang w:eastAsia="ko-KR"/>
        </w:rPr>
        <w:t>;</w:t>
      </w:r>
    </w:p>
    <w:p w14:paraId="1D07F05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PCMAX</w:t>
      </w:r>
      <w:r w:rsidRPr="00DE7B59">
        <w:rPr>
          <w:lang w:eastAsia="ko-KR"/>
        </w:rPr>
        <w:t>;</w:t>
      </w:r>
    </w:p>
    <w:p w14:paraId="549C14D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SCALING_FACTOR_BI</w:t>
      </w:r>
      <w:r w:rsidRPr="00DE7B59">
        <w:rPr>
          <w:lang w:eastAsia="ko-KR"/>
        </w:rPr>
        <w:t>;</w:t>
      </w:r>
    </w:p>
    <w:p w14:paraId="02D982A3"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TEMPORARY_C-RNTI</w:t>
      </w:r>
      <w:r w:rsidRPr="00DE7B59">
        <w:rPr>
          <w:lang w:eastAsia="ja-JP"/>
        </w:rPr>
        <w:t>;</w:t>
      </w:r>
    </w:p>
    <w:p w14:paraId="6D754F99"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lang w:eastAsia="ko-KR"/>
        </w:rPr>
        <w:t>RA_TYPE</w:t>
      </w:r>
      <w:r w:rsidRPr="00DE7B59">
        <w:rPr>
          <w:lang w:eastAsia="ja-JP"/>
        </w:rPr>
        <w:t>;</w:t>
      </w:r>
    </w:p>
    <w:p w14:paraId="487B9D1D" w14:textId="77777777" w:rsidR="00C20488" w:rsidRPr="00DE7B59" w:rsidRDefault="00C20488" w:rsidP="00C20488">
      <w:pPr>
        <w:ind w:left="568" w:hanging="284"/>
        <w:rPr>
          <w:lang w:eastAsia="ja-JP"/>
        </w:rPr>
      </w:pPr>
      <w:r w:rsidRPr="00DE7B59">
        <w:rPr>
          <w:lang w:eastAsia="ja-JP"/>
        </w:rPr>
        <w:t>-</w:t>
      </w:r>
      <w:r w:rsidRPr="00DE7B59">
        <w:rPr>
          <w:lang w:eastAsia="ja-JP"/>
        </w:rPr>
        <w:tab/>
      </w:r>
      <w:r w:rsidRPr="00DE7B59">
        <w:rPr>
          <w:i/>
          <w:iCs/>
          <w:lang w:eastAsia="ja-JP"/>
        </w:rPr>
        <w:t>POWER_OFFSET_2STEP_RA</w:t>
      </w:r>
      <w:r w:rsidRPr="00DE7B59">
        <w:rPr>
          <w:lang w:eastAsia="ja-JP"/>
        </w:rPr>
        <w:t>;</w:t>
      </w:r>
    </w:p>
    <w:p w14:paraId="49474E1B" w14:textId="77777777" w:rsidR="00C20488" w:rsidRPr="00DE7B59" w:rsidRDefault="00C20488" w:rsidP="00C20488">
      <w:pPr>
        <w:ind w:left="568" w:hanging="284"/>
        <w:rPr>
          <w:i/>
          <w:lang w:eastAsia="ja-JP"/>
        </w:rPr>
      </w:pPr>
      <w:r w:rsidRPr="00DE7B59">
        <w:rPr>
          <w:lang w:eastAsia="ja-JP"/>
        </w:rPr>
        <w:t>-</w:t>
      </w:r>
      <w:r w:rsidRPr="00DE7B59">
        <w:rPr>
          <w:lang w:eastAsia="ja-JP"/>
        </w:rPr>
        <w:tab/>
      </w:r>
      <w:r w:rsidRPr="00DE7B59">
        <w:rPr>
          <w:i/>
          <w:iCs/>
          <w:lang w:eastAsia="ja-JP"/>
        </w:rPr>
        <w:t>MSGA_</w:t>
      </w:r>
      <w:r w:rsidRPr="00DE7B59">
        <w:rPr>
          <w:i/>
          <w:lang w:eastAsia="ja-JP"/>
        </w:rPr>
        <w:t>PREAMBLE_POWER_RAMPING_STEP</w:t>
      </w:r>
      <w:r w:rsidRPr="00DE7B59">
        <w:rPr>
          <w:lang w:eastAsia="ja-JP"/>
        </w:rPr>
        <w:t>.</w:t>
      </w:r>
    </w:p>
    <w:p w14:paraId="4F8C4337" w14:textId="77777777" w:rsidR="00C20488" w:rsidRPr="00DE7B59" w:rsidRDefault="00C20488" w:rsidP="00C20488">
      <w:pPr>
        <w:rPr>
          <w:lang w:eastAsia="ko-KR"/>
        </w:rPr>
      </w:pPr>
      <w:r w:rsidRPr="00DE7B59">
        <w:rPr>
          <w:lang w:eastAsia="ko-KR"/>
        </w:rPr>
        <w:t>When the Random Access procedure is initiated on a Serving Cell or for an LTM candidate cell, the MAC entity shall:</w:t>
      </w:r>
    </w:p>
    <w:p w14:paraId="52FB73EA" w14:textId="77777777" w:rsidR="00C20488" w:rsidRPr="00DE7B59" w:rsidRDefault="00C20488" w:rsidP="00C20488">
      <w:pPr>
        <w:ind w:left="568" w:hanging="284"/>
        <w:rPr>
          <w:lang w:eastAsia="ko-KR"/>
        </w:rPr>
      </w:pPr>
      <w:r w:rsidRPr="00DE7B59">
        <w:rPr>
          <w:lang w:eastAsia="ko-KR"/>
        </w:rPr>
        <w:t>1&gt;</w:t>
      </w:r>
      <w:r w:rsidRPr="00DE7B59">
        <w:rPr>
          <w:lang w:eastAsia="ko-KR"/>
        </w:rPr>
        <w:tab/>
        <w:t>flush the Msg3 buffer;</w:t>
      </w:r>
    </w:p>
    <w:p w14:paraId="139AB72B" w14:textId="77777777" w:rsidR="00C20488" w:rsidRPr="00DE7B59" w:rsidRDefault="00C20488" w:rsidP="00C20488">
      <w:pPr>
        <w:ind w:left="568" w:hanging="284"/>
        <w:rPr>
          <w:lang w:eastAsia="ko-KR"/>
        </w:rPr>
      </w:pPr>
      <w:r w:rsidRPr="00DE7B59">
        <w:rPr>
          <w:lang w:eastAsia="ko-KR"/>
        </w:rPr>
        <w:t>1&gt;</w:t>
      </w:r>
      <w:r w:rsidRPr="00DE7B59">
        <w:rPr>
          <w:lang w:eastAsia="ko-KR"/>
        </w:rPr>
        <w:tab/>
        <w:t>flush the MSGA buffer;</w:t>
      </w:r>
    </w:p>
    <w:p w14:paraId="3171BA53"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the </w:t>
      </w:r>
      <w:r w:rsidRPr="00DE7B59">
        <w:rPr>
          <w:i/>
          <w:lang w:eastAsia="ko-KR"/>
        </w:rPr>
        <w:t>PREAMBLE_TRANSMISSION_COUNTER</w:t>
      </w:r>
      <w:r w:rsidRPr="00DE7B59">
        <w:rPr>
          <w:lang w:eastAsia="ko-KR"/>
        </w:rPr>
        <w:t xml:space="preserve"> to 1;</w:t>
      </w:r>
    </w:p>
    <w:p w14:paraId="7305C37D"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on a Serving Cell; or</w:t>
      </w:r>
    </w:p>
    <w:p w14:paraId="3F297B3C"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by the PDCCH order for an LTM candidate cell and the PDCCH order indicates preamble initial transmission; or</w:t>
      </w:r>
    </w:p>
    <w:p w14:paraId="35698B22"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2D0B6521"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iCs/>
          <w:lang w:eastAsia="ko-KR"/>
        </w:rPr>
        <w:t>PREAMBLE_POWER_RAMPING_COUNTER</w:t>
      </w:r>
      <w:r w:rsidRPr="00DE7B59">
        <w:rPr>
          <w:lang w:eastAsia="ko-KR"/>
        </w:rPr>
        <w:t xml:space="preserve"> to 1;</w:t>
      </w:r>
    </w:p>
    <w:p w14:paraId="29336B4C"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the </w:t>
      </w:r>
      <w:r w:rsidRPr="00DE7B59">
        <w:rPr>
          <w:i/>
          <w:lang w:eastAsia="ko-KR"/>
        </w:rPr>
        <w:t>PREAMBLE_BACKOFF</w:t>
      </w:r>
      <w:r w:rsidRPr="00DE7B59">
        <w:rPr>
          <w:lang w:eastAsia="ko-KR"/>
        </w:rPr>
        <w:t xml:space="preserve"> to 0 ms;</w:t>
      </w:r>
    </w:p>
    <w:p w14:paraId="34A800F3"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w:t>
      </w:r>
      <w:r w:rsidRPr="00DE7B59">
        <w:rPr>
          <w:i/>
          <w:iCs/>
          <w:lang w:eastAsia="ja-JP"/>
        </w:rPr>
        <w:t>POWER_OFFSET_2STEP_RA</w:t>
      </w:r>
      <w:r w:rsidRPr="00DE7B59">
        <w:rPr>
          <w:lang w:eastAsia="ja-JP"/>
        </w:rPr>
        <w:t xml:space="preserve"> to 0 dB;</w:t>
      </w:r>
    </w:p>
    <w:p w14:paraId="2C3948EA" w14:textId="77777777" w:rsidR="00C20488" w:rsidRPr="00DE7B59" w:rsidRDefault="00C20488" w:rsidP="00C20488">
      <w:pPr>
        <w:ind w:left="568" w:hanging="284"/>
        <w:rPr>
          <w:lang w:eastAsia="ko-KR"/>
        </w:rPr>
      </w:pPr>
      <w:r w:rsidRPr="00DE7B59">
        <w:rPr>
          <w:lang w:eastAsia="ko-KR"/>
        </w:rPr>
        <w:t>1&gt;</w:t>
      </w:r>
      <w:r w:rsidRPr="00DE7B59">
        <w:rPr>
          <w:lang w:eastAsia="ko-KR"/>
        </w:rPr>
        <w:tab/>
        <w:t>if the carrier to use for the Random Access procedure is explicitly signalled:</w:t>
      </w:r>
    </w:p>
    <w:p w14:paraId="2CAEFC4C"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signalled carrier for performing Random Access procedure;</w:t>
      </w:r>
    </w:p>
    <w:p w14:paraId="5011A76E"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signalled carrier.</w:t>
      </w:r>
    </w:p>
    <w:p w14:paraId="50510D2A" w14:textId="77777777" w:rsidR="00C20488" w:rsidRPr="00DE7B59" w:rsidRDefault="00C20488" w:rsidP="00C20488">
      <w:pPr>
        <w:ind w:left="568" w:hanging="284"/>
        <w:rPr>
          <w:lang w:eastAsia="ko-KR"/>
        </w:rPr>
      </w:pPr>
      <w:r w:rsidRPr="00DE7B59">
        <w:rPr>
          <w:lang w:eastAsia="ko-KR"/>
        </w:rPr>
        <w:t>1&gt;</w:t>
      </w:r>
      <w:r w:rsidRPr="00DE7B59">
        <w:rPr>
          <w:lang w:eastAsia="ko-KR"/>
        </w:rPr>
        <w:tab/>
        <w:t>else if the carrier to use for the Random Access procedure is not explicitly signalled; and</w:t>
      </w:r>
    </w:p>
    <w:p w14:paraId="5072D4CE" w14:textId="77777777" w:rsidR="00C20488" w:rsidRPr="00DE7B59" w:rsidRDefault="00C20488" w:rsidP="00C20488">
      <w:pPr>
        <w:ind w:left="568" w:hanging="284"/>
        <w:rPr>
          <w:lang w:eastAsia="ko-KR"/>
        </w:rPr>
      </w:pPr>
      <w:r w:rsidRPr="00DE7B59">
        <w:rPr>
          <w:lang w:eastAsia="ko-KR"/>
        </w:rPr>
        <w:t>1&gt;</w:t>
      </w:r>
      <w:r w:rsidRPr="00DE7B59">
        <w:rPr>
          <w:lang w:eastAsia="ko-KR"/>
        </w:rPr>
        <w:tab/>
        <w:t>if the Serving Cell for the Random Access procedure is configured with supplementary uplink as specified in TS 38.331 [5]; and</w:t>
      </w:r>
    </w:p>
    <w:p w14:paraId="605AC6CA"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if the RSRP of the downlink pathloss reference is less than </w:t>
      </w:r>
      <w:r w:rsidRPr="00DE7B59">
        <w:rPr>
          <w:i/>
          <w:lang w:eastAsia="ko-KR"/>
        </w:rPr>
        <w:t>rsrp-ThresholdSSB-SUL</w:t>
      </w:r>
      <w:r w:rsidRPr="00DE7B59">
        <w:rPr>
          <w:lang w:eastAsia="ko-KR"/>
        </w:rPr>
        <w:t>:</w:t>
      </w:r>
    </w:p>
    <w:p w14:paraId="15891910"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SUL carrier for performing Random Access procedure;</w:t>
      </w:r>
    </w:p>
    <w:p w14:paraId="479340F2"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SUL carrier.</w:t>
      </w:r>
    </w:p>
    <w:p w14:paraId="772F5E59" w14:textId="77777777" w:rsidR="00C20488" w:rsidRPr="00DE7B59" w:rsidRDefault="00C20488" w:rsidP="00C20488">
      <w:pPr>
        <w:ind w:left="568" w:hanging="284"/>
        <w:rPr>
          <w:lang w:eastAsia="ko-KR"/>
        </w:rPr>
      </w:pPr>
      <w:r w:rsidRPr="00DE7B59">
        <w:rPr>
          <w:lang w:eastAsia="ko-KR"/>
        </w:rPr>
        <w:t>1&gt;</w:t>
      </w:r>
      <w:r w:rsidRPr="00DE7B59">
        <w:rPr>
          <w:lang w:eastAsia="ko-KR"/>
        </w:rPr>
        <w:tab/>
        <w:t>else:</w:t>
      </w:r>
    </w:p>
    <w:p w14:paraId="6F4385BF"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NUL carrier for performing Random Access procedure;</w:t>
      </w:r>
    </w:p>
    <w:p w14:paraId="0C6EF5B0"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NUL carrier.</w:t>
      </w:r>
    </w:p>
    <w:p w14:paraId="17D419D0" w14:textId="77777777" w:rsidR="00C20488" w:rsidRPr="00DE7B59" w:rsidRDefault="00C20488" w:rsidP="00C20488">
      <w:pPr>
        <w:keepLines/>
        <w:ind w:left="1135" w:hanging="851"/>
        <w:rPr>
          <w:lang w:eastAsia="ko-KR"/>
        </w:rPr>
      </w:pPr>
      <w:r w:rsidRPr="00DE7B59">
        <w:rPr>
          <w:lang w:eastAsia="ko-KR"/>
        </w:rPr>
        <w:t>NOTE 4:</w:t>
      </w:r>
      <w:r w:rsidRPr="00DE7B59">
        <w:rPr>
          <w:lang w:eastAsia="ko-KR"/>
        </w:rPr>
        <w:tab/>
        <w:t>Void.</w:t>
      </w:r>
    </w:p>
    <w:p w14:paraId="3EEEEEDE" w14:textId="77777777" w:rsidR="00C20488" w:rsidRPr="00DE7B59" w:rsidRDefault="00C20488" w:rsidP="00C20488">
      <w:pPr>
        <w:ind w:left="568" w:hanging="284"/>
        <w:rPr>
          <w:lang w:eastAsia="ko-KR"/>
        </w:rPr>
      </w:pPr>
      <w:r w:rsidRPr="00DE7B59">
        <w:rPr>
          <w:lang w:eastAsia="ko-KR"/>
        </w:rPr>
        <w:t>1&gt;</w:t>
      </w:r>
      <w:r w:rsidRPr="00DE7B59">
        <w:rPr>
          <w:lang w:eastAsia="ko-KR"/>
        </w:rPr>
        <w:tab/>
        <w:t>perform the BWP operation as specified in clause 5.15, except when the Random Access procedure is initiated by the PDCCH order for an LTM candidate cell;</w:t>
      </w:r>
    </w:p>
    <w:p w14:paraId="6F4E9E3A" w14:textId="77777777" w:rsidR="00C20488" w:rsidRPr="00DE7B59" w:rsidRDefault="00C20488" w:rsidP="00C20488">
      <w:pPr>
        <w:ind w:left="568" w:hanging="284"/>
        <w:rPr>
          <w:lang w:eastAsia="ja-JP"/>
        </w:rPr>
      </w:pPr>
      <w:r w:rsidRPr="00DE7B59">
        <w:rPr>
          <w:lang w:eastAsia="ko-KR"/>
        </w:rPr>
        <w:t>1&gt;</w:t>
      </w:r>
      <w:r w:rsidRPr="00DE7B59">
        <w:rPr>
          <w:lang w:eastAsia="ko-KR"/>
        </w:rPr>
        <w:tab/>
        <w:t>select the set of Random Access resources applicable to the current Random Access procedure according to clause 5.1.1b;</w:t>
      </w:r>
    </w:p>
    <w:p w14:paraId="36190045"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is initiated by PDCCH order and if the </w:t>
      </w:r>
      <w:r w:rsidRPr="00DE7B59">
        <w:rPr>
          <w:i/>
          <w:iCs/>
          <w:lang w:eastAsia="ja-JP"/>
        </w:rPr>
        <w:t>ra-PreambleIndex</w:t>
      </w:r>
      <w:r w:rsidRPr="00DE7B59">
        <w:rPr>
          <w:lang w:eastAsia="ja-JP"/>
        </w:rPr>
        <w:t xml:space="preserve"> explicitly provided by PDCCH is not 0b000000; or</w:t>
      </w:r>
    </w:p>
    <w:p w14:paraId="782C31CD" w14:textId="77777777" w:rsidR="00C20488" w:rsidRPr="00DE7B59" w:rsidRDefault="00C20488" w:rsidP="00C20488">
      <w:pPr>
        <w:ind w:left="568" w:hanging="284"/>
        <w:rPr>
          <w:lang w:eastAsia="ja-JP"/>
        </w:rPr>
      </w:pPr>
      <w:r w:rsidRPr="00DE7B59">
        <w:rPr>
          <w:lang w:eastAsia="ja-JP"/>
        </w:rPr>
        <w:t>1&gt;</w:t>
      </w:r>
      <w:r w:rsidRPr="00DE7B59">
        <w:rPr>
          <w:lang w:eastAsia="ja-JP"/>
        </w:rPr>
        <w:tab/>
        <w:t>if the Random Access procedure was initiated for SI request (as specified in TS 38.331 [5]) and the Random Access Resources for SI request have been explicitly provided by RRC; or</w:t>
      </w:r>
    </w:p>
    <w:p w14:paraId="527F8467" w14:textId="77777777" w:rsidR="00C20488" w:rsidRPr="00DE7B59" w:rsidRDefault="00C20488" w:rsidP="00C20488">
      <w:pPr>
        <w:ind w:left="568" w:hanging="284"/>
        <w:rPr>
          <w:lang w:eastAsia="ja-JP"/>
        </w:rPr>
      </w:pPr>
      <w:r w:rsidRPr="00DE7B59">
        <w:rPr>
          <w:lang w:eastAsia="ja-JP"/>
        </w:rPr>
        <w:t>1&gt;</w:t>
      </w:r>
      <w:r w:rsidRPr="00DE7B59">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010731DF"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DE7B59">
        <w:rPr>
          <w:i/>
          <w:iCs/>
          <w:lang w:eastAsia="ja-JP"/>
        </w:rPr>
        <w:t>rach-ConfigDedicated</w:t>
      </w:r>
      <w:r w:rsidRPr="00DE7B59">
        <w:rPr>
          <w:lang w:eastAsia="ja-JP"/>
        </w:rPr>
        <w:t xml:space="preserve"> for the BWP selected for Random Access procedure; or</w:t>
      </w:r>
    </w:p>
    <w:p w14:paraId="0C10F24F" w14:textId="77777777" w:rsidR="00C20488" w:rsidRPr="00DE7B59" w:rsidRDefault="00C20488" w:rsidP="00C20488">
      <w:pPr>
        <w:ind w:left="568" w:hanging="284"/>
        <w:rPr>
          <w:lang w:eastAsia="ja-JP"/>
        </w:rPr>
      </w:pPr>
      <w:r w:rsidRPr="00DE7B59">
        <w:rPr>
          <w:lang w:eastAsia="ja-JP"/>
        </w:rPr>
        <w:t>1&gt;</w:t>
      </w:r>
      <w:r w:rsidRPr="00DE7B59">
        <w:rPr>
          <w:lang w:eastAsia="ja-JP"/>
        </w:rPr>
        <w:tab/>
        <w:t>if the contention-free Random Access Resources have been explicitly provided in the LTM Cell Switch Command MAC CE:</w:t>
      </w:r>
    </w:p>
    <w:p w14:paraId="012C8052" w14:textId="77777777" w:rsidR="00C20488" w:rsidRPr="00DE7B59" w:rsidRDefault="00C20488" w:rsidP="00C20488">
      <w:pPr>
        <w:ind w:left="851" w:hanging="284"/>
        <w:rPr>
          <w:lang w:eastAsia="ja-JP"/>
        </w:rPr>
      </w:pPr>
      <w:r w:rsidRPr="00DE7B59">
        <w:rPr>
          <w:lang w:eastAsia="ja-JP"/>
        </w:rPr>
        <w:t>2&gt;</w:t>
      </w:r>
      <w:r w:rsidRPr="00DE7B59">
        <w:rPr>
          <w:lang w:eastAsia="ja-JP"/>
        </w:rPr>
        <w:tab/>
        <w:t xml:space="preserve">set the </w:t>
      </w:r>
      <w:r w:rsidRPr="00DE7B59">
        <w:rPr>
          <w:i/>
          <w:iCs/>
          <w:lang w:eastAsia="ja-JP"/>
        </w:rPr>
        <w:t>RA_TYPE</w:t>
      </w:r>
      <w:r w:rsidRPr="00DE7B59">
        <w:rPr>
          <w:lang w:eastAsia="ja-JP"/>
        </w:rPr>
        <w:t xml:space="preserve"> to </w:t>
      </w:r>
      <w:r w:rsidRPr="00DE7B59">
        <w:rPr>
          <w:i/>
          <w:iCs/>
          <w:lang w:eastAsia="ja-JP"/>
        </w:rPr>
        <w:t>4-stepRA</w:t>
      </w:r>
      <w:r w:rsidRPr="00DE7B59">
        <w:rPr>
          <w:lang w:eastAsia="ja-JP"/>
        </w:rPr>
        <w:t>.</w:t>
      </w:r>
    </w:p>
    <w:p w14:paraId="23436A93"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DE7B59">
        <w:rPr>
          <w:i/>
          <w:iCs/>
          <w:lang w:eastAsia="ko-KR"/>
        </w:rPr>
        <w:t>msgA-RSRP-Threshold</w:t>
      </w:r>
      <w:r w:rsidRPr="00DE7B59">
        <w:rPr>
          <w:lang w:eastAsia="ja-JP"/>
        </w:rPr>
        <w:t>; or</w:t>
      </w:r>
    </w:p>
    <w:p w14:paraId="6C5C3BA4" w14:textId="77777777" w:rsidR="00C20488" w:rsidRPr="00DE7B59" w:rsidRDefault="00C20488" w:rsidP="00C20488">
      <w:pPr>
        <w:ind w:left="568" w:hanging="284"/>
        <w:rPr>
          <w:lang w:eastAsia="ja-JP"/>
        </w:rPr>
      </w:pPr>
      <w:r w:rsidRPr="00DE7B59">
        <w:rPr>
          <w:lang w:eastAsia="ja-JP"/>
        </w:rPr>
        <w:t>1&gt;</w:t>
      </w:r>
      <w:r w:rsidRPr="00DE7B59">
        <w:rPr>
          <w:lang w:eastAsia="ja-JP"/>
        </w:rPr>
        <w:tab/>
        <w:t>if the BWP selected for Random Access procedure is only configured with 2-step RA type Random Access resources within the selected set of Random Access resources according to clause 5.1.1b; or</w:t>
      </w:r>
    </w:p>
    <w:p w14:paraId="2968F30C"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DE7B59">
        <w:rPr>
          <w:i/>
          <w:iCs/>
          <w:lang w:eastAsia="ja-JP"/>
        </w:rPr>
        <w:t>rach-ConfigDedicated</w:t>
      </w:r>
      <w:r w:rsidRPr="00DE7B59">
        <w:rPr>
          <w:lang w:eastAsia="ja-JP"/>
        </w:rPr>
        <w:t xml:space="preserve"> for the BWP selected for Random Access procedure:</w:t>
      </w:r>
    </w:p>
    <w:p w14:paraId="3A40DF90" w14:textId="77777777" w:rsidR="00C20488" w:rsidRPr="00DE7B59" w:rsidRDefault="00C20488" w:rsidP="00C20488">
      <w:pPr>
        <w:spacing w:line="256" w:lineRule="auto"/>
        <w:ind w:left="851" w:hanging="284"/>
        <w:rPr>
          <w:rFonts w:eastAsiaTheme="minorEastAsia"/>
          <w:lang w:eastAsia="ko-KR"/>
        </w:rPr>
      </w:pPr>
      <w:r w:rsidRPr="00DE7B59">
        <w:rPr>
          <w:rFonts w:eastAsiaTheme="minorEastAsia"/>
          <w:lang w:eastAsia="ko-KR"/>
        </w:rPr>
        <w:t>2&gt;</w:t>
      </w:r>
      <w:r w:rsidRPr="00DE7B59">
        <w:rPr>
          <w:rFonts w:eastAsiaTheme="minorEastAsia"/>
          <w:lang w:eastAsia="ko-KR"/>
        </w:rPr>
        <w:tab/>
        <w:t xml:space="preserve">set the </w:t>
      </w:r>
      <w:r w:rsidRPr="00DE7B59">
        <w:rPr>
          <w:rFonts w:eastAsiaTheme="minorEastAsia"/>
          <w:i/>
          <w:iCs/>
          <w:lang w:eastAsia="ko-KR"/>
        </w:rPr>
        <w:t>RA_TYPE</w:t>
      </w:r>
      <w:r w:rsidRPr="00DE7B59">
        <w:rPr>
          <w:rFonts w:eastAsiaTheme="minorEastAsia"/>
          <w:lang w:eastAsia="ko-KR"/>
        </w:rPr>
        <w:t xml:space="preserve"> to </w:t>
      </w:r>
      <w:r w:rsidRPr="00DE7B59">
        <w:rPr>
          <w:rFonts w:eastAsiaTheme="minorEastAsia"/>
          <w:i/>
          <w:iCs/>
          <w:lang w:eastAsia="ko-KR"/>
        </w:rPr>
        <w:t>2-stepRA</w:t>
      </w:r>
      <w:r w:rsidRPr="00DE7B59">
        <w:rPr>
          <w:rFonts w:eastAsiaTheme="minorEastAsia"/>
          <w:lang w:eastAsia="ko-KR"/>
        </w:rPr>
        <w:t>.</w:t>
      </w:r>
    </w:p>
    <w:p w14:paraId="65CD66BC" w14:textId="77777777" w:rsidR="00C20488" w:rsidRPr="00DE7B59" w:rsidRDefault="00C20488" w:rsidP="00C20488">
      <w:pPr>
        <w:ind w:left="568" w:hanging="284"/>
        <w:rPr>
          <w:rFonts w:eastAsia="Malgun Gothic"/>
          <w:lang w:eastAsia="ko-KR"/>
        </w:rPr>
      </w:pPr>
      <w:r w:rsidRPr="00DE7B59">
        <w:rPr>
          <w:lang w:eastAsia="ko-KR"/>
        </w:rPr>
        <w:t>1&gt;</w:t>
      </w:r>
      <w:r w:rsidRPr="00DE7B59">
        <w:rPr>
          <w:lang w:eastAsia="ko-KR"/>
        </w:rPr>
        <w:tab/>
        <w:t>else:</w:t>
      </w:r>
    </w:p>
    <w:p w14:paraId="13EB28D2" w14:textId="77777777" w:rsidR="00C20488" w:rsidRPr="00DE7B59" w:rsidRDefault="00C20488" w:rsidP="00C20488">
      <w:pPr>
        <w:ind w:left="851" w:hanging="284"/>
      </w:pPr>
      <w:r w:rsidRPr="00DE7B59">
        <w:rPr>
          <w:lang w:eastAsia="ja-JP"/>
        </w:rPr>
        <w:t>2&gt;</w:t>
      </w:r>
      <w:r w:rsidRPr="00DE7B59">
        <w:rPr>
          <w:lang w:eastAsia="ja-JP"/>
        </w:rPr>
        <w:tab/>
        <w:t xml:space="preserve">set the </w:t>
      </w:r>
      <w:r w:rsidRPr="00DE7B59">
        <w:rPr>
          <w:i/>
          <w:lang w:eastAsia="ja-JP"/>
        </w:rPr>
        <w:t>RA_TYPE</w:t>
      </w:r>
      <w:r w:rsidRPr="00DE7B59">
        <w:rPr>
          <w:lang w:eastAsia="ja-JP"/>
        </w:rPr>
        <w:t xml:space="preserve"> to </w:t>
      </w:r>
      <w:r w:rsidRPr="00DE7B59">
        <w:rPr>
          <w:i/>
          <w:iCs/>
          <w:lang w:eastAsia="ja-JP"/>
        </w:rPr>
        <w:t>4-stepRA</w:t>
      </w:r>
      <w:r w:rsidRPr="00DE7B59">
        <w:rPr>
          <w:lang w:eastAsia="ja-JP"/>
        </w:rPr>
        <w:t>.</w:t>
      </w:r>
    </w:p>
    <w:p w14:paraId="3F89B0B1" w14:textId="77777777" w:rsidR="00C20488" w:rsidRPr="00DE7B59" w:rsidRDefault="00C20488" w:rsidP="00C20488">
      <w:pPr>
        <w:ind w:left="568" w:hanging="284"/>
        <w:rPr>
          <w:lang w:eastAsia="ja-JP"/>
        </w:rPr>
      </w:pPr>
      <w:r w:rsidRPr="00DE7B59">
        <w:rPr>
          <w:lang w:eastAsia="ja-JP"/>
        </w:rPr>
        <w:t>1&gt;</w:t>
      </w:r>
      <w:r w:rsidRPr="00DE7B59">
        <w:rPr>
          <w:lang w:eastAsia="ja-JP"/>
        </w:rPr>
        <w:tab/>
        <w:t>perform initialization of variables specific to Random Access type as specified in clause 5.1.1a;</w:t>
      </w:r>
    </w:p>
    <w:p w14:paraId="204C5D2E"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w:t>
      </w:r>
      <w:r w:rsidRPr="00DE7B59">
        <w:rPr>
          <w:i/>
          <w:lang w:eastAsia="ja-JP"/>
        </w:rPr>
        <w:t>RA_TYPE</w:t>
      </w:r>
      <w:r w:rsidRPr="00DE7B59">
        <w:rPr>
          <w:lang w:eastAsia="ja-JP"/>
        </w:rPr>
        <w:t xml:space="preserve"> is set to </w:t>
      </w:r>
      <w:r w:rsidRPr="00DE7B59">
        <w:rPr>
          <w:i/>
          <w:lang w:eastAsia="ja-JP"/>
        </w:rPr>
        <w:t>2-stepRA</w:t>
      </w:r>
      <w:r w:rsidRPr="00DE7B59">
        <w:rPr>
          <w:lang w:eastAsia="ja-JP"/>
        </w:rPr>
        <w:t>:</w:t>
      </w:r>
    </w:p>
    <w:p w14:paraId="2C9F7040" w14:textId="77777777" w:rsidR="00C20488" w:rsidRPr="00DE7B59" w:rsidRDefault="00C20488" w:rsidP="00C20488">
      <w:pPr>
        <w:ind w:left="851" w:hanging="284"/>
        <w:rPr>
          <w:lang w:eastAsia="ja-JP"/>
        </w:rPr>
      </w:pPr>
      <w:r w:rsidRPr="00DE7B59">
        <w:rPr>
          <w:lang w:eastAsia="ko-KR"/>
        </w:rPr>
        <w:t>2&gt;</w:t>
      </w:r>
      <w:r w:rsidRPr="00DE7B59">
        <w:rPr>
          <w:lang w:eastAsia="ko-KR"/>
        </w:rPr>
        <w:tab/>
        <w:t>perform the Random Access Resource selection procedure for 2-step RA type (see clause 5.1.2a).</w:t>
      </w:r>
    </w:p>
    <w:p w14:paraId="7BA2061D" w14:textId="77777777" w:rsidR="00C20488" w:rsidRPr="00DE7B59" w:rsidRDefault="00C20488" w:rsidP="00C20488">
      <w:pPr>
        <w:ind w:left="568" w:hanging="284"/>
        <w:rPr>
          <w:lang w:eastAsia="ja-JP"/>
        </w:rPr>
      </w:pPr>
      <w:r w:rsidRPr="00DE7B59">
        <w:rPr>
          <w:lang w:eastAsia="ja-JP"/>
        </w:rPr>
        <w:t>1&gt;</w:t>
      </w:r>
      <w:r w:rsidRPr="00DE7B59">
        <w:rPr>
          <w:lang w:eastAsia="ja-JP"/>
        </w:rPr>
        <w:tab/>
        <w:t>else:</w:t>
      </w:r>
    </w:p>
    <w:p w14:paraId="2AB29A72" w14:textId="3D910EA5" w:rsidR="00C20488" w:rsidRPr="00DE7B59" w:rsidRDefault="00C20488" w:rsidP="00C20488">
      <w:pPr>
        <w:ind w:left="851" w:hanging="284"/>
        <w:rPr>
          <w:lang w:eastAsia="ko-KR"/>
        </w:rPr>
      </w:pPr>
      <w:r w:rsidRPr="00DE7B59">
        <w:rPr>
          <w:lang w:eastAsia="ko-KR"/>
        </w:rPr>
        <w:t>2&gt;</w:t>
      </w:r>
      <w:r w:rsidRPr="00DE7B59">
        <w:rPr>
          <w:lang w:eastAsia="ko-KR"/>
        </w:rPr>
        <w:tab/>
        <w:t>perform the Random Access Resource selection procedure (see clause 5.1.2).</w:t>
      </w:r>
    </w:p>
    <w:p w14:paraId="20DBCFCC" w14:textId="77777777" w:rsidR="00C20488" w:rsidRPr="00DE7B59" w:rsidRDefault="00C20488" w:rsidP="00C20488">
      <w:r w:rsidRPr="00DE7B59">
        <w:t>[TS 38.321, clause 5.18.35]</w:t>
      </w:r>
    </w:p>
    <w:p w14:paraId="2BBF8A6B" w14:textId="77777777" w:rsidR="00C20488" w:rsidRPr="00DE7B59" w:rsidRDefault="00C20488" w:rsidP="00C20488">
      <w:pPr>
        <w:rPr>
          <w:lang w:eastAsia="ko-KR"/>
        </w:rPr>
      </w:pPr>
      <w:r w:rsidRPr="00DE7B59">
        <w:rPr>
          <w:lang w:eastAsia="ko-KR"/>
        </w:rPr>
        <w:t>The network may instruct the UE to perform LTM cell switch procedure by sending the LTM Cell Switch Command MAC CE described in clause 6.1.3.75.</w:t>
      </w:r>
    </w:p>
    <w:p w14:paraId="6E2E0562" w14:textId="77777777" w:rsidR="00C20488" w:rsidRPr="00DE7B59" w:rsidRDefault="00C20488" w:rsidP="00C20488">
      <w:pPr>
        <w:rPr>
          <w:lang w:eastAsia="ko-KR"/>
        </w:rPr>
      </w:pPr>
      <w:r w:rsidRPr="00DE7B59">
        <w:rPr>
          <w:lang w:eastAsia="ko-KR"/>
        </w:rPr>
        <w:t>The MAC entity shall:</w:t>
      </w:r>
    </w:p>
    <w:p w14:paraId="76916A9F" w14:textId="77777777" w:rsidR="00C20488" w:rsidRPr="00DE7B59" w:rsidRDefault="00C20488" w:rsidP="00C20488">
      <w:pPr>
        <w:ind w:left="568" w:hanging="284"/>
        <w:rPr>
          <w:lang w:eastAsia="ko-KR"/>
        </w:rPr>
      </w:pPr>
      <w:r w:rsidRPr="00DE7B59">
        <w:rPr>
          <w:lang w:eastAsia="ja-JP"/>
        </w:rPr>
        <w:t>1&gt;</w:t>
      </w:r>
      <w:r w:rsidRPr="00DE7B59">
        <w:rPr>
          <w:lang w:eastAsia="ja-JP"/>
        </w:rPr>
        <w:tab/>
        <w:t xml:space="preserve">if the </w:t>
      </w:r>
      <w:r w:rsidRPr="00DE7B59">
        <w:rPr>
          <w:lang w:eastAsia="zh-CN"/>
        </w:rPr>
        <w:t>MAC entity</w:t>
      </w:r>
      <w:r w:rsidRPr="00DE7B59">
        <w:rPr>
          <w:lang w:eastAsia="ja-JP"/>
        </w:rPr>
        <w:t xml:space="preserve"> receives an</w:t>
      </w:r>
      <w:r w:rsidRPr="00DE7B59">
        <w:rPr>
          <w:lang w:eastAsia="ko-KR"/>
        </w:rPr>
        <w:t xml:space="preserve"> LTM Cell Switch Command MAC CE</w:t>
      </w:r>
      <w:r w:rsidRPr="00DE7B59">
        <w:rPr>
          <w:lang w:eastAsia="ja-JP"/>
        </w:rPr>
        <w:t xml:space="preserve"> </w:t>
      </w:r>
      <w:r w:rsidRPr="00DE7B59">
        <w:rPr>
          <w:lang w:eastAsia="ko-KR"/>
        </w:rPr>
        <w:t>on a Serving Cell:</w:t>
      </w:r>
    </w:p>
    <w:p w14:paraId="43B456DD" w14:textId="77777777" w:rsidR="00C20488" w:rsidRPr="00DE7B59" w:rsidRDefault="00C20488" w:rsidP="00C20488">
      <w:pPr>
        <w:ind w:left="851" w:hanging="284"/>
        <w:rPr>
          <w:lang w:eastAsia="zh-CN"/>
        </w:rPr>
      </w:pPr>
      <w:r w:rsidRPr="00DE7B59">
        <w:rPr>
          <w:lang w:eastAsia="ja-JP"/>
        </w:rPr>
        <w:t>2&gt;</w:t>
      </w:r>
      <w:r w:rsidRPr="00DE7B59">
        <w:rPr>
          <w:lang w:eastAsia="zh-CN"/>
        </w:rPr>
        <w:tab/>
        <w:t>indicate to upper layers that the</w:t>
      </w:r>
      <w:r w:rsidRPr="00DE7B59">
        <w:rPr>
          <w:lang w:eastAsia="ko-KR"/>
        </w:rPr>
        <w:t xml:space="preserve"> LTM cell switch procedure is triggered</w:t>
      </w:r>
      <w:r w:rsidRPr="00DE7B59">
        <w:rPr>
          <w:lang w:eastAsia="zh-CN"/>
        </w:rPr>
        <w:t xml:space="preserve"> and the </w:t>
      </w:r>
      <w:r w:rsidRPr="00DE7B59">
        <w:rPr>
          <w:lang w:eastAsia="ja-JP"/>
        </w:rPr>
        <w:t xml:space="preserve">Target Configuration ID included in the </w:t>
      </w:r>
      <w:r w:rsidRPr="00DE7B59">
        <w:rPr>
          <w:lang w:eastAsia="ko-KR"/>
        </w:rPr>
        <w:t xml:space="preserve">LTM Cell Switch Command </w:t>
      </w:r>
      <w:r w:rsidRPr="00DE7B59">
        <w:rPr>
          <w:lang w:eastAsia="ja-JP"/>
        </w:rPr>
        <w:t>MAC CE</w:t>
      </w:r>
      <w:r w:rsidRPr="00DE7B59">
        <w:rPr>
          <w:lang w:eastAsia="zh-CN"/>
        </w:rPr>
        <w:t>;</w:t>
      </w:r>
    </w:p>
    <w:p w14:paraId="787534EC" w14:textId="77777777" w:rsidR="00C20488" w:rsidRPr="00DE7B59" w:rsidRDefault="00C20488" w:rsidP="00C20488">
      <w:pPr>
        <w:ind w:left="851" w:hanging="284"/>
        <w:rPr>
          <w:lang w:eastAsia="zh-CN"/>
        </w:rPr>
      </w:pPr>
      <w:r w:rsidRPr="00DE7B59">
        <w:rPr>
          <w:lang w:eastAsia="zh-CN"/>
        </w:rPr>
        <w:t>2&gt;</w:t>
      </w:r>
      <w:r w:rsidRPr="00DE7B59">
        <w:rPr>
          <w:lang w:eastAsia="zh-CN"/>
        </w:rPr>
        <w:tab/>
        <w:t xml:space="preserve">if the MAC reset operation as specified in clause 5.12 is performed, as </w:t>
      </w:r>
      <w:r w:rsidRPr="00DE7B59">
        <w:rPr>
          <w:lang w:eastAsia="ja-JP"/>
        </w:rPr>
        <w:t>requested by upper layers:</w:t>
      </w:r>
    </w:p>
    <w:p w14:paraId="437C3D5E" w14:textId="77777777" w:rsidR="00C20488" w:rsidRPr="00DE7B59" w:rsidRDefault="00C20488" w:rsidP="00C20488">
      <w:pPr>
        <w:ind w:left="1135" w:hanging="284"/>
        <w:rPr>
          <w:lang w:eastAsia="ja-JP"/>
        </w:rPr>
      </w:pPr>
      <w:r w:rsidRPr="00DE7B59">
        <w:rPr>
          <w:lang w:eastAsia="ja-JP"/>
        </w:rPr>
        <w:t>3&gt;</w:t>
      </w:r>
      <w:r w:rsidRPr="00DE7B59">
        <w:rPr>
          <w:lang w:eastAsia="ja-JP"/>
        </w:rPr>
        <w:tab/>
        <w:t>if Timing Advance Command value (hexa-decimal) is not set as FFF:</w:t>
      </w:r>
    </w:p>
    <w:p w14:paraId="104B0DE7"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process the received Timing Advance Command (see clause 5.2);</w:t>
      </w:r>
    </w:p>
    <w:p w14:paraId="2A6106B9"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consider the RACH-less LTM cell switch to be ongoing;</w:t>
      </w:r>
    </w:p>
    <w:p w14:paraId="674BBCB3" w14:textId="77777777" w:rsidR="00C20488" w:rsidRPr="00DE7B59" w:rsidRDefault="00C20488" w:rsidP="00C20488">
      <w:pPr>
        <w:ind w:left="1418" w:hanging="284"/>
        <w:rPr>
          <w:lang w:eastAsia="ko-KR"/>
        </w:rPr>
      </w:pPr>
      <w:r w:rsidRPr="00DE7B59">
        <w:rPr>
          <w:rFonts w:eastAsia="Malgun Gothic"/>
          <w:lang w:eastAsia="ja-JP"/>
        </w:rPr>
        <w:t>4&gt;</w:t>
      </w:r>
      <w:r w:rsidRPr="00DE7B59">
        <w:rPr>
          <w:rFonts w:eastAsia="Malgun Gothic"/>
          <w:lang w:eastAsia="ja-JP"/>
        </w:rPr>
        <w:tab/>
      </w:r>
      <w:r w:rsidRPr="00DE7B59">
        <w:rPr>
          <w:lang w:eastAsia="ja-JP"/>
        </w:rPr>
        <w:t xml:space="preserve">if the </w:t>
      </w:r>
      <w:r w:rsidRPr="00DE7B59">
        <w:rPr>
          <w:lang w:eastAsia="zh-CN"/>
        </w:rPr>
        <w:t>MAC entity is associated with the SCG</w:t>
      </w:r>
      <w:r w:rsidRPr="00DE7B59">
        <w:rPr>
          <w:lang w:eastAsia="ko-KR"/>
        </w:rPr>
        <w:t>:</w:t>
      </w:r>
    </w:p>
    <w:p w14:paraId="5F930288" w14:textId="77777777" w:rsidR="00C20488" w:rsidRPr="00DE7B59" w:rsidRDefault="00C20488" w:rsidP="00C20488">
      <w:pPr>
        <w:ind w:left="1702" w:hanging="284"/>
        <w:rPr>
          <w:lang w:eastAsia="ja-JP"/>
        </w:rPr>
      </w:pPr>
      <w:r w:rsidRPr="00DE7B59">
        <w:rPr>
          <w:rFonts w:eastAsia="Malgun Gothic"/>
          <w:lang w:eastAsia="ja-JP"/>
        </w:rPr>
        <w:t>5&gt;</w:t>
      </w:r>
      <w:r w:rsidRPr="00DE7B59">
        <w:rPr>
          <w:rFonts w:eastAsia="Malgun Gothic"/>
          <w:lang w:eastAsia="ja-JP"/>
        </w:rPr>
        <w:tab/>
      </w:r>
      <w:r w:rsidRPr="00DE7B59">
        <w:rPr>
          <w:lang w:eastAsia="ja-JP"/>
        </w:rPr>
        <w:t xml:space="preserve">indicate to </w:t>
      </w:r>
      <w:r w:rsidRPr="00DE7B59">
        <w:rPr>
          <w:lang w:eastAsia="zh-CN"/>
        </w:rPr>
        <w:t>upper layers</w:t>
      </w:r>
      <w:r w:rsidRPr="00DE7B59">
        <w:rPr>
          <w:lang w:eastAsia="ja-JP"/>
        </w:rPr>
        <w:t xml:space="preserve"> to skip the Random Access procedure for this LTM cell switch.</w:t>
      </w:r>
    </w:p>
    <w:p w14:paraId="25D4FDA4" w14:textId="77777777" w:rsidR="00C20488" w:rsidRPr="00DE7B59" w:rsidRDefault="00C20488" w:rsidP="00C20488">
      <w:pPr>
        <w:ind w:left="1135" w:hanging="284"/>
        <w:rPr>
          <w:lang w:eastAsia="ko-KR"/>
        </w:rPr>
      </w:pPr>
      <w:r w:rsidRPr="00DE7B59">
        <w:rPr>
          <w:lang w:eastAsia="ko-KR"/>
        </w:rPr>
        <w:t>3&gt;</w:t>
      </w:r>
      <w:r w:rsidRPr="00DE7B59">
        <w:rPr>
          <w:lang w:eastAsia="ko-KR"/>
        </w:rPr>
        <w:tab/>
        <w:t>else if the UE is configured with UE-based Timing Advance measurement as specified in TS 38.331 [5] and the UE has successfully measured the Timing Advance for the SpCell of the indicated LTM target configuration:</w:t>
      </w:r>
    </w:p>
    <w:p w14:paraId="77133512"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process the measured Timing Advance (see clause 5.2);</w:t>
      </w:r>
    </w:p>
    <w:p w14:paraId="36E7F218"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consider the RACH-less LTM cell switch to be ongoing.</w:t>
      </w:r>
    </w:p>
    <w:p w14:paraId="7B3F549D" w14:textId="77777777" w:rsidR="00C20488" w:rsidRPr="00DE7B59" w:rsidRDefault="00C20488" w:rsidP="00C20488">
      <w:pPr>
        <w:ind w:left="1418" w:hanging="284"/>
        <w:rPr>
          <w:lang w:eastAsia="ko-KR"/>
        </w:rPr>
      </w:pPr>
      <w:r w:rsidRPr="00DE7B59">
        <w:rPr>
          <w:rFonts w:eastAsia="Malgun Gothic"/>
          <w:lang w:eastAsia="ja-JP"/>
        </w:rPr>
        <w:t>4&gt;</w:t>
      </w:r>
      <w:r w:rsidRPr="00DE7B59">
        <w:rPr>
          <w:rFonts w:eastAsia="Malgun Gothic"/>
          <w:lang w:eastAsia="ja-JP"/>
        </w:rPr>
        <w:tab/>
      </w:r>
      <w:r w:rsidRPr="00DE7B59">
        <w:rPr>
          <w:lang w:eastAsia="ja-JP"/>
        </w:rPr>
        <w:t xml:space="preserve">if the </w:t>
      </w:r>
      <w:r w:rsidRPr="00DE7B59">
        <w:rPr>
          <w:lang w:eastAsia="zh-CN"/>
        </w:rPr>
        <w:t>MAC entity is associated with the SCG</w:t>
      </w:r>
      <w:r w:rsidRPr="00DE7B59">
        <w:rPr>
          <w:lang w:eastAsia="ko-KR"/>
        </w:rPr>
        <w:t>:</w:t>
      </w:r>
    </w:p>
    <w:p w14:paraId="479DF954" w14:textId="77777777" w:rsidR="00C20488" w:rsidRPr="00DE7B59" w:rsidRDefault="00C20488" w:rsidP="00C20488">
      <w:pPr>
        <w:ind w:left="1702" w:hanging="284"/>
        <w:rPr>
          <w:lang w:eastAsia="ja-JP"/>
        </w:rPr>
      </w:pPr>
      <w:r w:rsidRPr="00DE7B59">
        <w:rPr>
          <w:rFonts w:eastAsia="Malgun Gothic"/>
          <w:lang w:eastAsia="ja-JP"/>
        </w:rPr>
        <w:t>5&gt;</w:t>
      </w:r>
      <w:r w:rsidRPr="00DE7B59">
        <w:rPr>
          <w:rFonts w:eastAsia="Malgun Gothic"/>
          <w:lang w:eastAsia="ja-JP"/>
        </w:rPr>
        <w:tab/>
      </w:r>
      <w:r w:rsidRPr="00DE7B59">
        <w:rPr>
          <w:lang w:eastAsia="ja-JP"/>
        </w:rPr>
        <w:t xml:space="preserve">indicate to </w:t>
      </w:r>
      <w:r w:rsidRPr="00DE7B59">
        <w:rPr>
          <w:lang w:eastAsia="zh-CN"/>
        </w:rPr>
        <w:t>upper layers</w:t>
      </w:r>
      <w:r w:rsidRPr="00DE7B59">
        <w:rPr>
          <w:lang w:eastAsia="ja-JP"/>
        </w:rPr>
        <w:t xml:space="preserve"> to skip the Random Access procedure for this LTM cell switch.</w:t>
      </w:r>
    </w:p>
    <w:p w14:paraId="1272F3BE" w14:textId="77777777" w:rsidR="00C20488" w:rsidRPr="00DE7B59" w:rsidRDefault="00C20488" w:rsidP="00C20488">
      <w:pPr>
        <w:ind w:left="1135" w:hanging="284"/>
        <w:rPr>
          <w:lang w:eastAsia="zh-CN"/>
        </w:rPr>
      </w:pPr>
      <w:r w:rsidRPr="00DE7B59">
        <w:rPr>
          <w:lang w:eastAsia="zh-CN"/>
        </w:rPr>
        <w:t>3&gt;</w:t>
      </w:r>
      <w:r w:rsidRPr="00DE7B59">
        <w:rPr>
          <w:lang w:eastAsia="zh-CN"/>
        </w:rPr>
        <w:tab/>
        <w:t>indicate to lower layers the information regarding the TCI state information included in the LTM Cell Switch Command MAC CE.</w:t>
      </w:r>
    </w:p>
    <w:p w14:paraId="5EFD8CE6" w14:textId="77777777" w:rsidR="00C20488" w:rsidRPr="00DE7B59" w:rsidRDefault="00C20488" w:rsidP="00C20488">
      <w:r w:rsidRPr="00DE7B59">
        <w:t>[TS 38.321, clause 6.1.3.75]</w:t>
      </w:r>
    </w:p>
    <w:p w14:paraId="40133B55" w14:textId="77777777" w:rsidR="00C20488" w:rsidRPr="00DE7B59" w:rsidRDefault="00C20488" w:rsidP="00C20488">
      <w:pPr>
        <w:rPr>
          <w:lang w:eastAsia="x-none"/>
        </w:rPr>
      </w:pPr>
      <w:r w:rsidRPr="00DE7B59">
        <w:rPr>
          <w:lang w:eastAsia="x-none"/>
        </w:rPr>
        <w:t xml:space="preserve">The </w:t>
      </w:r>
      <w:r w:rsidRPr="00DE7B59">
        <w:rPr>
          <w:lang w:eastAsia="ja-JP"/>
        </w:rPr>
        <w:t>LTM Cell Switch Command MAC CE</w:t>
      </w:r>
      <w:r w:rsidRPr="00DE7B59">
        <w:rPr>
          <w:lang w:eastAsia="x-none"/>
        </w:rPr>
        <w:t xml:space="preserve"> is identified by MAC subheader with eLCID as specified in Table 6.2.1-1b. It has a variable size with following fields (</w:t>
      </w:r>
      <w:r w:rsidRPr="00DE7B59">
        <w:rPr>
          <w:lang w:eastAsia="ko-KR"/>
        </w:rPr>
        <w:t>Figure 6.1.3.75-1)</w:t>
      </w:r>
      <w:r w:rsidRPr="00DE7B59">
        <w:rPr>
          <w:lang w:eastAsia="x-none"/>
        </w:rPr>
        <w:t>:</w:t>
      </w:r>
    </w:p>
    <w:p w14:paraId="3CD7F54F" w14:textId="77777777" w:rsidR="00C20488" w:rsidRPr="00DE7B59" w:rsidRDefault="00C20488" w:rsidP="00C20488">
      <w:pPr>
        <w:ind w:left="568" w:hanging="284"/>
        <w:rPr>
          <w:lang w:eastAsia="ko-KR"/>
        </w:rPr>
      </w:pPr>
      <w:r w:rsidRPr="00DE7B59">
        <w:rPr>
          <w:rFonts w:eastAsia="SimSun"/>
          <w:lang w:eastAsia="zh-CN"/>
        </w:rPr>
        <w:t>-</w:t>
      </w:r>
      <w:r w:rsidRPr="00DE7B59">
        <w:rPr>
          <w:rFonts w:eastAsia="SimSun"/>
          <w:lang w:eastAsia="zh-CN"/>
        </w:rPr>
        <w:tab/>
        <w:t>R: Reserved bit, set to 0;</w:t>
      </w:r>
    </w:p>
    <w:p w14:paraId="43EAB1D7"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Target Configuration ID: This field indicates the index of candidate target configuration to apply for LTM cell switch, corresponding to </w:t>
      </w:r>
      <w:r w:rsidRPr="00DE7B59">
        <w:rPr>
          <w:i/>
          <w:iCs/>
          <w:lang w:eastAsia="ja-JP"/>
        </w:rPr>
        <w:t>ltm-CandidateId</w:t>
      </w:r>
      <w:r w:rsidRPr="00DE7B59">
        <w:rPr>
          <w:iCs/>
          <w:lang w:eastAsia="ja-JP"/>
        </w:rPr>
        <w:t xml:space="preserve"> minus 1</w:t>
      </w:r>
      <w:r w:rsidRPr="00DE7B59">
        <w:rPr>
          <w:i/>
          <w:iCs/>
          <w:lang w:eastAsia="ja-JP"/>
        </w:rPr>
        <w:t xml:space="preserve"> </w:t>
      </w:r>
      <w:r w:rsidRPr="00DE7B59">
        <w:rPr>
          <w:lang w:eastAsia="ja-JP"/>
        </w:rPr>
        <w:t>as specified in TS 38.331 [5]. The length of the field is 3 bits;</w:t>
      </w:r>
    </w:p>
    <w:p w14:paraId="1DB54C4A"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Timing Advance Command: This field indicates whether the TA is valid for the LTM target cell (i.e. the SpCell corresponding to the target configuration indicated by Target Configuration ID field). </w:t>
      </w:r>
      <w:r w:rsidRPr="00DE7B59">
        <w:rPr>
          <w:lang w:eastAsia="fr-FR"/>
        </w:rPr>
        <w:t>If the value of this field is set to</w:t>
      </w:r>
      <w:r w:rsidRPr="00DE7B59">
        <w:rPr>
          <w:lang w:eastAsia="ja-JP"/>
        </w:rPr>
        <w:t xml:space="preserve"> FFF, this field indicates that no valid timing adjustment is available for the PTAG of the LTM target cell; otherwise, this field indicates the index value </w:t>
      </w:r>
      <w:r w:rsidRPr="00DE7B59">
        <w:rPr>
          <w:i/>
          <w:lang w:eastAsia="ja-JP"/>
        </w:rPr>
        <w:t>T</w:t>
      </w:r>
      <w:r w:rsidRPr="00DE7B59">
        <w:rPr>
          <w:i/>
          <w:vertAlign w:val="subscript"/>
          <w:lang w:eastAsia="ja-JP"/>
        </w:rPr>
        <w:t>A</w:t>
      </w:r>
      <w:r w:rsidRPr="00DE7B59">
        <w:rPr>
          <w:lang w:eastAsia="ja-JP"/>
        </w:rPr>
        <w:t xml:space="preserve"> used to control the amount of timing adjustment that the MAC entity has to apply </w:t>
      </w:r>
      <w:r w:rsidRPr="00DE7B59">
        <w:rPr>
          <w:lang w:eastAsia="ko-KR"/>
        </w:rPr>
        <w:t xml:space="preserve">in TS 38.213 [6], and that the UE can </w:t>
      </w:r>
      <w:r w:rsidRPr="00DE7B59">
        <w:rPr>
          <w:lang w:eastAsia="ja-JP"/>
        </w:rPr>
        <w:t xml:space="preserve">skip the Random Access procedure for this LTM cell switch. If </w:t>
      </w:r>
      <w:r w:rsidRPr="00DE7B59">
        <w:rPr>
          <w:i/>
          <w:lang w:eastAsia="ja-JP"/>
        </w:rPr>
        <w:t>tag-Id-ptr</w:t>
      </w:r>
      <w:r w:rsidRPr="00DE7B59">
        <w:rPr>
          <w:lang w:eastAsia="ja-JP"/>
        </w:rPr>
        <w:t xml:space="preserve"> is configured for the </w:t>
      </w:r>
      <w:r w:rsidRPr="00DE7B59">
        <w:rPr>
          <w:lang w:eastAsia="fr-FR"/>
        </w:rPr>
        <w:t>TCI state indicated by the UL TCI state ID field, if present, or by the TCI state ID field</w:t>
      </w:r>
      <w:r w:rsidRPr="00DE7B59">
        <w:rPr>
          <w:lang w:eastAsia="ja-JP"/>
        </w:rPr>
        <w:t xml:space="preserve"> otherwise, in the LTM target cell</w:t>
      </w:r>
      <w:r w:rsidRPr="00DE7B59">
        <w:rPr>
          <w:lang w:eastAsia="fr-FR"/>
        </w:rPr>
        <w:t xml:space="preserve"> and </w:t>
      </w:r>
      <w:r w:rsidRPr="00DE7B59">
        <w:rPr>
          <w:i/>
          <w:lang w:eastAsia="ja-JP"/>
        </w:rPr>
        <w:t>tag-Id-ptr</w:t>
      </w:r>
      <w:r w:rsidRPr="00DE7B59">
        <w:rPr>
          <w:lang w:eastAsia="ja-JP"/>
        </w:rPr>
        <w:t xml:space="preserve"> is set to value </w:t>
      </w:r>
      <w:r w:rsidRPr="00DE7B59">
        <w:rPr>
          <w:i/>
          <w:lang w:eastAsia="ja-JP"/>
        </w:rPr>
        <w:t>n1</w:t>
      </w:r>
      <w:r w:rsidRPr="00DE7B59">
        <w:rPr>
          <w:lang w:eastAsia="ja-JP"/>
        </w:rPr>
        <w:t xml:space="preserve">, this field indicates the TA for the TAG indicated by the </w:t>
      </w:r>
      <w:r w:rsidRPr="00DE7B59">
        <w:rPr>
          <w:i/>
          <w:lang w:eastAsia="ja-JP"/>
        </w:rPr>
        <w:t>tag2-Id</w:t>
      </w:r>
      <w:r w:rsidRPr="00DE7B59">
        <w:rPr>
          <w:lang w:eastAsia="ja-JP"/>
        </w:rPr>
        <w:t xml:space="preserve"> of the LTM target cell; otherwise, this field indicates the TA for the TAG indicated by the </w:t>
      </w:r>
      <w:r w:rsidRPr="00DE7B59">
        <w:rPr>
          <w:i/>
          <w:lang w:eastAsia="ja-JP"/>
        </w:rPr>
        <w:t>tag-id</w:t>
      </w:r>
      <w:r w:rsidRPr="00DE7B59">
        <w:rPr>
          <w:lang w:eastAsia="ja-JP"/>
        </w:rPr>
        <w:t xml:space="preserve"> of the LTM target cell. The length of the field is 12 bits;</w:t>
      </w:r>
    </w:p>
    <w:p w14:paraId="4F3C7BCA"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TCI state ID: This field indicates and activates the TCI state </w:t>
      </w:r>
      <w:r w:rsidRPr="00DE7B59">
        <w:rPr>
          <w:lang w:eastAsia="ja-JP"/>
        </w:rPr>
        <w:t xml:space="preserve">for the LTM target cell (i.e. the SpCell of the target configuration indicated by the Target Configuration ID field). </w:t>
      </w:r>
      <w:r w:rsidRPr="00DE7B59">
        <w:rPr>
          <w:lang w:eastAsia="fr-FR"/>
        </w:rPr>
        <w:t xml:space="preserve">The TCI state is identified by </w:t>
      </w:r>
      <w:r w:rsidRPr="00DE7B59">
        <w:rPr>
          <w:i/>
          <w:iCs/>
          <w:lang w:eastAsia="fr-FR"/>
        </w:rPr>
        <w:t>TCI-StateId</w:t>
      </w:r>
      <w:r w:rsidRPr="00DE7B59">
        <w:rPr>
          <w:lang w:eastAsia="fr-FR"/>
        </w:rPr>
        <w:t xml:space="preserve"> in </w:t>
      </w:r>
      <w:r w:rsidRPr="00DE7B59">
        <w:rPr>
          <w:i/>
          <w:lang w:eastAsia="fr-FR"/>
        </w:rPr>
        <w:t>ltm-DL-OrJointTCI-StateToAddModList</w:t>
      </w:r>
      <w:r w:rsidRPr="00DE7B59">
        <w:rPr>
          <w:lang w:eastAsia="fr-FR"/>
        </w:rPr>
        <w:t xml:space="preserve"> as specified in</w:t>
      </w:r>
      <w:r w:rsidRPr="00DE7B59">
        <w:rPr>
          <w:lang w:eastAsia="ja-JP"/>
        </w:rPr>
        <w:t xml:space="preserve"> </w:t>
      </w:r>
      <w:r w:rsidRPr="00DE7B59">
        <w:rPr>
          <w:lang w:eastAsia="fr-FR"/>
        </w:rPr>
        <w:t>TS 38.331 [5]. I</w:t>
      </w:r>
      <w:r w:rsidRPr="00DE7B59">
        <w:rPr>
          <w:lang w:eastAsia="fr-FR" w:bidi="ar"/>
        </w:rPr>
        <w:t xml:space="preserve">f the value of </w:t>
      </w:r>
      <w:r w:rsidRPr="00DE7B59">
        <w:rPr>
          <w:i/>
          <w:lang w:eastAsia="fr-FR" w:bidi="ar"/>
        </w:rPr>
        <w:t xml:space="preserve">unifiedTCI-StateType </w:t>
      </w:r>
      <w:r w:rsidRPr="00DE7B59">
        <w:rPr>
          <w:lang w:eastAsia="fr-FR" w:bidi="ar"/>
        </w:rPr>
        <w:t xml:space="preserve">in </w:t>
      </w:r>
      <w:r w:rsidRPr="00DE7B59">
        <w:rPr>
          <w:lang w:eastAsia="ja-JP"/>
        </w:rPr>
        <w:t xml:space="preserve">the </w:t>
      </w:r>
      <w:r w:rsidRPr="00DE7B59">
        <w:rPr>
          <w:i/>
          <w:iCs/>
          <w:lang w:eastAsia="ja-JP"/>
        </w:rPr>
        <w:t>ltm-TCI-Info</w:t>
      </w:r>
      <w:r w:rsidRPr="00DE7B59">
        <w:rPr>
          <w:lang w:eastAsia="ja-JP"/>
        </w:rPr>
        <w:t xml:space="preserve"> of the configuration indicated by Target Configuration ID field</w:t>
      </w:r>
      <w:r w:rsidRPr="00DE7B59">
        <w:rPr>
          <w:vertAlign w:val="subscript"/>
          <w:lang w:eastAsia="fr-FR" w:bidi="ar"/>
        </w:rPr>
        <w:t xml:space="preserve"> </w:t>
      </w:r>
      <w:r w:rsidRPr="00DE7B59">
        <w:rPr>
          <w:lang w:eastAsia="fr-FR" w:bidi="ar"/>
        </w:rPr>
        <w:t xml:space="preserve">is </w:t>
      </w:r>
      <w:r w:rsidRPr="00DE7B59">
        <w:rPr>
          <w:i/>
          <w:lang w:eastAsia="fr-FR" w:bidi="ar"/>
        </w:rPr>
        <w:t>joint</w:t>
      </w:r>
      <w:r w:rsidRPr="00DE7B59">
        <w:rPr>
          <w:lang w:eastAsia="fr-FR"/>
        </w:rPr>
        <w:t xml:space="preserve">, this field is for joint TCI state, otherwise, this field is for downlink TCI state. </w:t>
      </w:r>
      <w:r w:rsidRPr="00DE7B59">
        <w:rPr>
          <w:lang w:eastAsia="ja-JP"/>
        </w:rPr>
        <w:t xml:space="preserve">The length of the field is </w:t>
      </w:r>
      <w:r w:rsidRPr="00DE7B59">
        <w:rPr>
          <w:lang w:eastAsia="ko-KR"/>
        </w:rPr>
        <w:t>7</w:t>
      </w:r>
      <w:r w:rsidRPr="00DE7B59">
        <w:rPr>
          <w:lang w:eastAsia="ja-JP"/>
        </w:rPr>
        <w:t xml:space="preserve"> bits;</w:t>
      </w:r>
    </w:p>
    <w:p w14:paraId="5E65C41B"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UL TCI state ID: This field indicates and activates the uplink TCI state </w:t>
      </w:r>
      <w:r w:rsidRPr="00DE7B59">
        <w:rPr>
          <w:lang w:eastAsia="ja-JP"/>
        </w:rPr>
        <w:t>for the LTM target cell (i.e. the SpCell of the target configuration indicated by the Target Configuration ID field). T</w:t>
      </w:r>
      <w:r w:rsidRPr="00DE7B59">
        <w:rPr>
          <w:lang w:eastAsia="fr-FR"/>
        </w:rPr>
        <w:t xml:space="preserve">he UL TCI state is identified by </w:t>
      </w:r>
      <w:r w:rsidRPr="00DE7B59">
        <w:rPr>
          <w:i/>
          <w:iCs/>
          <w:lang w:eastAsia="fr-FR"/>
        </w:rPr>
        <w:t>TCI-UL-StateId</w:t>
      </w:r>
      <w:r w:rsidRPr="00DE7B59">
        <w:rPr>
          <w:lang w:eastAsia="fr-FR"/>
        </w:rPr>
        <w:t xml:space="preserve"> in </w:t>
      </w:r>
      <w:r w:rsidRPr="00DE7B59">
        <w:rPr>
          <w:i/>
          <w:lang w:eastAsia="fr-FR"/>
        </w:rPr>
        <w:t>ltm-UL-TCI-StateToAddModList</w:t>
      </w:r>
      <w:r w:rsidRPr="00DE7B59">
        <w:rPr>
          <w:lang w:eastAsia="fr-FR"/>
        </w:rPr>
        <w:t xml:space="preserve"> as specified in TS 38.331 [5]. The octet containing this field (i.e. this field and the two reserved bits in the same octet) is included i</w:t>
      </w:r>
      <w:r w:rsidRPr="00DE7B59">
        <w:rPr>
          <w:lang w:eastAsia="fr-FR" w:bidi="ar"/>
        </w:rPr>
        <w:t xml:space="preserve">f the value of </w:t>
      </w:r>
      <w:r w:rsidRPr="00DE7B59">
        <w:rPr>
          <w:i/>
          <w:lang w:eastAsia="fr-FR" w:bidi="ar"/>
        </w:rPr>
        <w:t xml:space="preserve">unifiedTCI-StateType </w:t>
      </w:r>
      <w:r w:rsidRPr="00DE7B59">
        <w:rPr>
          <w:lang w:eastAsia="fr-FR" w:bidi="ar"/>
        </w:rPr>
        <w:t xml:space="preserve">in </w:t>
      </w:r>
      <w:r w:rsidRPr="00DE7B59">
        <w:rPr>
          <w:lang w:eastAsia="ja-JP"/>
        </w:rPr>
        <w:t xml:space="preserve">the </w:t>
      </w:r>
      <w:r w:rsidRPr="00DE7B59">
        <w:rPr>
          <w:i/>
          <w:iCs/>
          <w:lang w:eastAsia="ja-JP"/>
        </w:rPr>
        <w:t>ltm-TCI-Info</w:t>
      </w:r>
      <w:r w:rsidRPr="00DE7B59">
        <w:rPr>
          <w:lang w:eastAsia="ja-JP"/>
        </w:rPr>
        <w:t xml:space="preserve"> of the configuration indicated by Target Configuration ID field</w:t>
      </w:r>
      <w:r w:rsidRPr="00DE7B59">
        <w:rPr>
          <w:vertAlign w:val="subscript"/>
          <w:lang w:eastAsia="fr-FR" w:bidi="ar"/>
        </w:rPr>
        <w:t xml:space="preserve"> </w:t>
      </w:r>
      <w:r w:rsidRPr="00DE7B59">
        <w:rPr>
          <w:lang w:eastAsia="fr-FR" w:bidi="ar"/>
        </w:rPr>
        <w:t xml:space="preserve">is </w:t>
      </w:r>
      <w:r w:rsidRPr="00DE7B59">
        <w:rPr>
          <w:i/>
          <w:lang w:eastAsia="fr-FR" w:bidi="ar"/>
        </w:rPr>
        <w:t>separate</w:t>
      </w:r>
      <w:r w:rsidRPr="00DE7B59">
        <w:rPr>
          <w:lang w:eastAsia="ja-JP"/>
        </w:rPr>
        <w:t xml:space="preserve">. The length of the field is </w:t>
      </w:r>
      <w:r w:rsidRPr="00DE7B59">
        <w:rPr>
          <w:lang w:eastAsia="ko-KR"/>
        </w:rPr>
        <w:t>6</w:t>
      </w:r>
      <w:r w:rsidRPr="00DE7B59">
        <w:rPr>
          <w:lang w:eastAsia="ja-JP"/>
        </w:rPr>
        <w:t xml:space="preserve"> bits;</w:t>
      </w:r>
    </w:p>
    <w:p w14:paraId="012123D8"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C: This field indicates the presence of </w:t>
      </w:r>
      <w:r w:rsidRPr="00DE7B59">
        <w:rPr>
          <w:lang w:eastAsia="ja-JP"/>
        </w:rPr>
        <w:t xml:space="preserve">the </w:t>
      </w:r>
      <w:r w:rsidRPr="00DE7B59">
        <w:rPr>
          <w:lang w:eastAsia="ko-KR"/>
        </w:rPr>
        <w:t xml:space="preserve">contention-free Random Access Resources fields. If </w:t>
      </w:r>
      <w:r w:rsidRPr="00DE7B59">
        <w:rPr>
          <w:lang w:eastAsia="ja-JP"/>
        </w:rPr>
        <w:t>the value of this field is set to 1, the following fields are present: Random Access Preamble index field, S/U field, SS/PBCH index field, PRACH Mask index</w:t>
      </w:r>
      <w:r w:rsidRPr="00DE7B59">
        <w:rPr>
          <w:lang w:eastAsia="ko-KR"/>
        </w:rPr>
        <w:t xml:space="preserve"> field, </w:t>
      </w:r>
      <w:r w:rsidRPr="00DE7B59">
        <w:rPr>
          <w:rFonts w:eastAsia="DengXian"/>
          <w:lang w:eastAsia="zh-CN"/>
        </w:rPr>
        <w:t>Repetition number field and the reserved bits in the same octet</w:t>
      </w:r>
      <w:r w:rsidRPr="00DE7B59">
        <w:rPr>
          <w:lang w:eastAsia="ko-KR"/>
        </w:rPr>
        <w:t xml:space="preserve">. If </w:t>
      </w:r>
      <w:r w:rsidRPr="00DE7B59">
        <w:rPr>
          <w:lang w:eastAsia="ja-JP"/>
        </w:rPr>
        <w:t>the value of this field is set to 0, these fields are absent.</w:t>
      </w:r>
    </w:p>
    <w:p w14:paraId="6F68B563" w14:textId="77777777" w:rsidR="00C20488" w:rsidRPr="00DE7B59" w:rsidRDefault="00C20488" w:rsidP="00C20488">
      <w:pPr>
        <w:ind w:left="568" w:hanging="284"/>
        <w:rPr>
          <w:lang w:eastAsia="ja-JP"/>
        </w:rPr>
      </w:pPr>
      <w:r w:rsidRPr="00DE7B59">
        <w:rPr>
          <w:lang w:eastAsia="fr-FR"/>
        </w:rPr>
        <w:t>-</w:t>
      </w:r>
      <w:r w:rsidRPr="00DE7B59">
        <w:rPr>
          <w:lang w:eastAsia="fr-FR"/>
        </w:rPr>
        <w:tab/>
        <w:t xml:space="preserve">S/U: </w:t>
      </w:r>
      <w:r w:rsidRPr="00DE7B59">
        <w:rPr>
          <w:lang w:eastAsia="ja-JP"/>
        </w:rPr>
        <w:t xml:space="preserve">This field indicates which UL carrier to transmit the PRACH of the </w:t>
      </w:r>
      <w:r w:rsidRPr="00DE7B59">
        <w:rPr>
          <w:lang w:eastAsia="ko-KR"/>
        </w:rPr>
        <w:t>contention-free Random Access Resources</w:t>
      </w:r>
      <w:r w:rsidRPr="00DE7B59">
        <w:rPr>
          <w:lang w:eastAsia="ja-JP"/>
        </w:rPr>
        <w:t xml:space="preserve">. If the value of this field is set to 1, SUL is used; otherwise, NUL is used. The length of the field is </w:t>
      </w:r>
      <w:r w:rsidRPr="00DE7B59">
        <w:rPr>
          <w:lang w:eastAsia="ko-KR"/>
        </w:rPr>
        <w:t>1</w:t>
      </w:r>
      <w:r w:rsidRPr="00DE7B59">
        <w:rPr>
          <w:lang w:eastAsia="ja-JP"/>
        </w:rPr>
        <w:t xml:space="preserve"> bit;</w:t>
      </w:r>
    </w:p>
    <w:p w14:paraId="1F037F58" w14:textId="77777777" w:rsidR="00C20488" w:rsidRPr="00DE7B59" w:rsidRDefault="00C20488" w:rsidP="00C20488">
      <w:pPr>
        <w:ind w:left="568" w:hanging="284"/>
        <w:rPr>
          <w:lang w:eastAsia="ja-JP"/>
        </w:rPr>
      </w:pPr>
      <w:r w:rsidRPr="00DE7B59">
        <w:rPr>
          <w:lang w:eastAsia="fr-FR"/>
        </w:rPr>
        <w:t>-</w:t>
      </w:r>
      <w:r w:rsidRPr="00DE7B59">
        <w:rPr>
          <w:lang w:eastAsia="fr-FR"/>
        </w:rPr>
        <w:tab/>
      </w:r>
      <w:r w:rsidRPr="00DE7B59">
        <w:rPr>
          <w:lang w:eastAsia="ja-JP"/>
        </w:rPr>
        <w:t>Random Access Preamble index: This field indicates the Random Access Preamble index of the contention-free Random Access Resou</w:t>
      </w:r>
      <w:r w:rsidRPr="00DE7B59">
        <w:rPr>
          <w:lang w:eastAsia="ko-KR"/>
        </w:rPr>
        <w:t xml:space="preserve">rces. This field should not be set to 0b000000. </w:t>
      </w:r>
      <w:r w:rsidRPr="00DE7B59">
        <w:rPr>
          <w:lang w:eastAsia="ja-JP"/>
        </w:rPr>
        <w:t xml:space="preserve">The length of the field is </w:t>
      </w:r>
      <w:r w:rsidRPr="00DE7B59">
        <w:rPr>
          <w:lang w:eastAsia="ko-KR"/>
        </w:rPr>
        <w:t>6</w:t>
      </w:r>
      <w:r w:rsidRPr="00DE7B59">
        <w:rPr>
          <w:lang w:eastAsia="ja-JP"/>
        </w:rPr>
        <w:t xml:space="preserve"> bits;</w:t>
      </w:r>
    </w:p>
    <w:p w14:paraId="64391308"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SS/PBCH index: This field indicates the SS/PBCH that shall be used to determine the RACH occasion for the PRACH transmission of the </w:t>
      </w:r>
      <w:r w:rsidRPr="00DE7B59">
        <w:rPr>
          <w:lang w:eastAsia="ko-KR"/>
        </w:rPr>
        <w:t>contention-free Random Access Resources</w:t>
      </w:r>
      <w:r w:rsidRPr="00DE7B59">
        <w:rPr>
          <w:lang w:eastAsia="ja-JP"/>
        </w:rPr>
        <w:t xml:space="preserve">. The length of the field is </w:t>
      </w:r>
      <w:r w:rsidRPr="00DE7B59">
        <w:rPr>
          <w:lang w:eastAsia="ko-KR"/>
        </w:rPr>
        <w:t>6</w:t>
      </w:r>
      <w:r w:rsidRPr="00DE7B59">
        <w:rPr>
          <w:lang w:eastAsia="ja-JP"/>
        </w:rPr>
        <w:t xml:space="preserve"> bits;</w:t>
      </w:r>
    </w:p>
    <w:p w14:paraId="7C9BFF5B"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PRACH Mask index: This field indicates the RACH occasion(s) associated with the SS/PBCH indicated by 'SS/PBCH index' for the PRACH transmission of the </w:t>
      </w:r>
      <w:r w:rsidRPr="00DE7B59">
        <w:rPr>
          <w:lang w:eastAsia="ko-KR"/>
        </w:rPr>
        <w:t>contention-free Random Access Resources.</w:t>
      </w:r>
      <w:r w:rsidRPr="00DE7B59">
        <w:rPr>
          <w:lang w:eastAsia="ja-JP"/>
        </w:rPr>
        <w:t xml:space="preserve"> It indicates a subset of RACH occasion(s) from the </w:t>
      </w:r>
      <w:r w:rsidRPr="00DE7B59">
        <w:rPr>
          <w:i/>
          <w:lang w:eastAsia="ja-JP"/>
        </w:rPr>
        <w:t>rach-ConfigDedicated</w:t>
      </w:r>
      <w:r w:rsidRPr="00DE7B59">
        <w:rPr>
          <w:lang w:eastAsia="ja-JP"/>
        </w:rPr>
        <w:t xml:space="preserve"> for the UL carrier (indicated by S/U field), (if provided, otherwise it indicates a subset of RACH occasion(s) from the </w:t>
      </w:r>
      <w:r w:rsidRPr="00DE7B59">
        <w:rPr>
          <w:i/>
          <w:lang w:eastAsia="ja-JP"/>
        </w:rPr>
        <w:t>rach-ConfigCommon</w:t>
      </w:r>
      <w:r w:rsidRPr="00DE7B59">
        <w:rPr>
          <w:lang w:eastAsia="ja-JP"/>
        </w:rPr>
        <w:t xml:space="preserve"> for the UL carrier (indicated by S/U field) in the UL BWP configuration of </w:t>
      </w:r>
      <w:r w:rsidRPr="00DE7B59">
        <w:rPr>
          <w:i/>
          <w:lang w:eastAsia="ko-KR"/>
        </w:rPr>
        <w:t>firstActiveUplinkBWP-Id</w:t>
      </w:r>
      <w:r w:rsidRPr="00DE7B59">
        <w:rPr>
          <w:lang w:eastAsia="ja-JP"/>
        </w:rPr>
        <w:t xml:space="preserve"> as specified in TS 38.331 [5]. When the repetition number field is not set to 0, the UE ignores this field. The length of the field is </w:t>
      </w:r>
      <w:r w:rsidRPr="00DE7B59">
        <w:rPr>
          <w:lang w:eastAsia="ko-KR"/>
        </w:rPr>
        <w:t>4</w:t>
      </w:r>
      <w:r w:rsidRPr="00DE7B59">
        <w:rPr>
          <w:lang w:eastAsia="ja-JP"/>
        </w:rPr>
        <w:t xml:space="preserve"> bits;</w:t>
      </w:r>
    </w:p>
    <w:p w14:paraId="07A04404" w14:textId="77777777" w:rsidR="00C20488" w:rsidRPr="00DE7B59" w:rsidRDefault="00C20488" w:rsidP="00C20488">
      <w:pPr>
        <w:ind w:left="568" w:hanging="284"/>
        <w:rPr>
          <w:lang w:eastAsia="ja-JP"/>
        </w:rPr>
      </w:pPr>
      <w:r w:rsidRPr="00DE7B59">
        <w:rPr>
          <w:rFonts w:eastAsia="DengXian"/>
          <w:lang w:eastAsia="zh-CN"/>
        </w:rPr>
        <w:t>-</w:t>
      </w:r>
      <w:r w:rsidRPr="00DE7B59">
        <w:rPr>
          <w:rFonts w:eastAsia="DengXian"/>
          <w:lang w:eastAsia="zh-CN"/>
        </w:rPr>
        <w:tab/>
        <w:t>Repetition number: This field indicates the Msg1 repetition number to be applied</w:t>
      </w:r>
      <w:r w:rsidRPr="00DE7B59">
        <w:rPr>
          <w:lang w:eastAsia="ja-JP"/>
        </w:rPr>
        <w:t xml:space="preserve"> to the </w:t>
      </w:r>
      <w:r w:rsidRPr="00DE7B59">
        <w:rPr>
          <w:lang w:eastAsia="ko-KR"/>
        </w:rPr>
        <w:t>contention-free Random Access</w:t>
      </w:r>
      <w:r w:rsidRPr="00DE7B59">
        <w:rPr>
          <w:rFonts w:eastAsia="DengXian"/>
          <w:lang w:eastAsia="zh-CN"/>
        </w:rPr>
        <w:t xml:space="preserve">. If this field is set to 0, </w:t>
      </w:r>
      <w:r w:rsidRPr="00DE7B59">
        <w:rPr>
          <w:lang w:eastAsia="ja-JP"/>
        </w:rPr>
        <w:t>Msg1 repetition number</w:t>
      </w:r>
      <w:r w:rsidRPr="00DE7B59">
        <w:rPr>
          <w:rFonts w:eastAsia="DengXian"/>
          <w:lang w:eastAsia="zh-CN"/>
        </w:rPr>
        <w:t xml:space="preserve"> does not apply. If this field is set to 1, the </w:t>
      </w:r>
      <w:r w:rsidRPr="00DE7B59">
        <w:rPr>
          <w:lang w:eastAsia="ko-KR"/>
        </w:rPr>
        <w:t>Msg1 repetition number is 2.</w:t>
      </w:r>
      <w:r w:rsidRPr="00DE7B59">
        <w:rPr>
          <w:rFonts w:eastAsia="DengXian"/>
          <w:lang w:eastAsia="zh-CN"/>
        </w:rPr>
        <w:t xml:space="preserve"> If this field is set to 2, the </w:t>
      </w:r>
      <w:r w:rsidRPr="00DE7B59">
        <w:rPr>
          <w:lang w:eastAsia="ko-KR"/>
        </w:rPr>
        <w:t xml:space="preserve">Msg1 repetition number is 4. </w:t>
      </w:r>
      <w:r w:rsidRPr="00DE7B59">
        <w:rPr>
          <w:rFonts w:eastAsia="DengXian"/>
          <w:lang w:eastAsia="zh-CN"/>
        </w:rPr>
        <w:t xml:space="preserve">If this field is set to 3, the </w:t>
      </w:r>
      <w:r w:rsidRPr="00DE7B59">
        <w:rPr>
          <w:lang w:eastAsia="ko-KR"/>
        </w:rPr>
        <w:t>Msg1 repetition number is 8</w:t>
      </w:r>
      <w:r w:rsidRPr="00DE7B59">
        <w:rPr>
          <w:rFonts w:eastAsia="DengXian"/>
          <w:lang w:eastAsia="zh-CN"/>
        </w:rPr>
        <w:t>. The length of the field is 2 bits</w:t>
      </w:r>
      <w:r w:rsidRPr="00DE7B59">
        <w:rPr>
          <w:lang w:eastAsia="ja-JP"/>
        </w:rPr>
        <w:t>.</w:t>
      </w:r>
    </w:p>
    <w:p w14:paraId="2A5E0DF8" w14:textId="77777777" w:rsidR="00C20488" w:rsidRPr="00DE7B59" w:rsidRDefault="00C20488" w:rsidP="00C20488">
      <w:pPr>
        <w:pStyle w:val="NO"/>
        <w:rPr>
          <w:lang w:eastAsia="ja-JP"/>
        </w:rPr>
      </w:pPr>
      <w:r w:rsidRPr="00DE7B59">
        <w:rPr>
          <w:lang w:eastAsia="ko-KR"/>
        </w:rPr>
        <w:t>NOTE 1:</w:t>
      </w:r>
      <w:r w:rsidRPr="00DE7B59">
        <w:rPr>
          <w:lang w:eastAsia="ko-KR"/>
        </w:rPr>
        <w:tab/>
        <w:t>Void</w:t>
      </w:r>
    </w:p>
    <w:p w14:paraId="754AA5A1" w14:textId="77777777" w:rsidR="00C20488" w:rsidRPr="00DE7B59" w:rsidRDefault="00C20488" w:rsidP="00C20488">
      <w:pPr>
        <w:pStyle w:val="TH"/>
        <w:rPr>
          <w:rFonts w:eastAsia="DengXian"/>
          <w:lang w:eastAsia="zh-CN"/>
        </w:rPr>
      </w:pPr>
      <w:r w:rsidRPr="00DE7B59">
        <w:rPr>
          <w:lang w:eastAsia="ja-JP"/>
        </w:rPr>
        <w:object w:dxaOrig="5715" w:dyaOrig="4441" w14:anchorId="4DBC4D7C">
          <v:shape id="_x0000_i1177" type="#_x0000_t75" style="width:285.75pt;height:221.25pt" o:ole="">
            <v:imagedata r:id="rId98" o:title=""/>
          </v:shape>
          <o:OLEObject Type="Embed" ProgID="Visio.Drawing.15" ShapeID="_x0000_i1177" DrawAspect="Content" ObjectID="_1806324941" r:id="rId99"/>
        </w:object>
      </w:r>
    </w:p>
    <w:p w14:paraId="4BC0F6B7" w14:textId="77777777" w:rsidR="00C20488" w:rsidRPr="00DE7B59" w:rsidRDefault="00C20488" w:rsidP="00C20488">
      <w:pPr>
        <w:pStyle w:val="TF"/>
        <w:rPr>
          <w:lang w:eastAsia="ko-KR"/>
        </w:rPr>
      </w:pPr>
      <w:r w:rsidRPr="00DE7B59">
        <w:rPr>
          <w:lang w:eastAsia="ko-KR"/>
        </w:rPr>
        <w:t xml:space="preserve">Figure 6.1.3.75-1: </w:t>
      </w:r>
      <w:r w:rsidRPr="00DE7B59">
        <w:rPr>
          <w:lang w:eastAsia="ja-JP"/>
        </w:rPr>
        <w:t>LTM Cell Switch Command MAC CE</w:t>
      </w:r>
    </w:p>
    <w:p w14:paraId="072DD788" w14:textId="77777777" w:rsidR="00C20488" w:rsidRPr="00DE7B59" w:rsidRDefault="00C20488" w:rsidP="00C20488">
      <w:pPr>
        <w:keepLines/>
        <w:ind w:left="1135" w:hanging="851"/>
        <w:rPr>
          <w:lang w:eastAsia="ko-KR"/>
        </w:rPr>
      </w:pPr>
    </w:p>
    <w:p w14:paraId="6F881513" w14:textId="2E7CDCC2" w:rsidR="00C20488" w:rsidRPr="00DE7B59" w:rsidRDefault="00C20488" w:rsidP="00C20488">
      <w:pPr>
        <w:pStyle w:val="NO"/>
        <w:rPr>
          <w:lang w:eastAsia="ko-KR"/>
        </w:rPr>
      </w:pPr>
      <w:r w:rsidRPr="00DE7B59">
        <w:rPr>
          <w:lang w:eastAsia="ko-KR"/>
        </w:rPr>
        <w:t>NOTE 2:</w:t>
      </w:r>
      <w:r w:rsidRPr="00DE7B59">
        <w:rPr>
          <w:lang w:eastAsia="ko-KR"/>
        </w:rPr>
        <w:tab/>
        <w:t xml:space="preserve">If UE receives the LTM Cell Switch Command MAC CE with a Target Configuration ID value not matching any configured </w:t>
      </w:r>
      <w:r w:rsidRPr="00DE7B59">
        <w:rPr>
          <w:i/>
          <w:iCs/>
          <w:lang w:eastAsia="ko-KR"/>
        </w:rPr>
        <w:t>ltm-CandidateId</w:t>
      </w:r>
      <w:r w:rsidRPr="00DE7B59">
        <w:rPr>
          <w:lang w:eastAsia="ko-KR"/>
        </w:rPr>
        <w:t xml:space="preserve"> minus 1,</w:t>
      </w:r>
      <w:r w:rsidRPr="00DE7B59">
        <w:rPr>
          <w:lang w:eastAsia="ja-JP"/>
        </w:rPr>
        <w:t xml:space="preserve"> as specified in TS 38.331 [5]</w:t>
      </w:r>
      <w:r w:rsidRPr="00DE7B59">
        <w:rPr>
          <w:lang w:eastAsia="ko-KR"/>
        </w:rPr>
        <w:t>, the procedure of handling LTM Cell Switch Command MAC CE in clause 5.18.35 does not apply.</w:t>
      </w:r>
    </w:p>
    <w:p w14:paraId="529D7CF3" w14:textId="77777777" w:rsidR="00C20488" w:rsidRPr="00DE7B59" w:rsidRDefault="00C20488" w:rsidP="00C20488">
      <w:r w:rsidRPr="00DE7B59">
        <w:t>[TS 38.321, clause 5.18.36]</w:t>
      </w:r>
    </w:p>
    <w:p w14:paraId="7ECF6AA3" w14:textId="77777777" w:rsidR="00C20488" w:rsidRPr="00DE7B59" w:rsidRDefault="00C20488" w:rsidP="00C20488">
      <w:pPr>
        <w:rPr>
          <w:lang w:eastAsia="ja-JP"/>
        </w:rPr>
      </w:pPr>
      <w:r w:rsidRPr="00DE7B59">
        <w:rPr>
          <w:lang w:eastAsia="ja-JP"/>
        </w:rPr>
        <w:t xml:space="preserve">The network may activate and deactivate the TCI states of LTM candidate cell(s) configured in </w:t>
      </w:r>
      <w:r w:rsidRPr="00DE7B59">
        <w:rPr>
          <w:i/>
          <w:iCs/>
          <w:lang w:eastAsia="ja-JP"/>
        </w:rPr>
        <w:t>CandidateTCI-State and CandidateTCI-UL-State</w:t>
      </w:r>
      <w:r w:rsidRPr="00DE7B59" w:rsidDel="009732FB">
        <w:rPr>
          <w:i/>
          <w:iCs/>
          <w:lang w:eastAsia="ja-JP"/>
        </w:rPr>
        <w:t xml:space="preserve"> </w:t>
      </w:r>
      <w:r w:rsidRPr="00DE7B59">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sidRPr="00DE7B59">
        <w:rPr>
          <w:lang w:eastAsia="fr-FR"/>
        </w:rPr>
        <w:t>Candidate Cell TCI States Activation/Deactivation MAC CE. The configured candidate cell TCI states are initially deactivated upon (re-)configuration by upper layer and after reconfiguration with sync that is not triggered by LTM.</w:t>
      </w:r>
    </w:p>
    <w:p w14:paraId="763AF2C9" w14:textId="77777777" w:rsidR="00C20488" w:rsidRPr="00DE7B59" w:rsidRDefault="00C20488" w:rsidP="00C20488">
      <w:pPr>
        <w:rPr>
          <w:rFonts w:eastAsia="Malgun Gothic"/>
          <w:lang w:eastAsia="ko-KR"/>
        </w:rPr>
      </w:pPr>
      <w:r w:rsidRPr="00DE7B59">
        <w:rPr>
          <w:rFonts w:eastAsia="Malgun Gothic"/>
          <w:lang w:eastAsia="ko-KR"/>
        </w:rPr>
        <w:t>The MAC entity shall:</w:t>
      </w:r>
    </w:p>
    <w:p w14:paraId="4E8107B9" w14:textId="77777777" w:rsidR="00C20488" w:rsidRPr="00DE7B59" w:rsidRDefault="00C20488" w:rsidP="00C20488">
      <w:pPr>
        <w:ind w:left="568" w:hanging="284"/>
        <w:rPr>
          <w:lang w:eastAsia="ja-JP"/>
        </w:rPr>
      </w:pPr>
      <w:r w:rsidRPr="00DE7B59">
        <w:rPr>
          <w:lang w:eastAsia="fr-FR"/>
        </w:rPr>
        <w:t>1&gt;</w:t>
      </w:r>
      <w:r w:rsidRPr="00DE7B59">
        <w:rPr>
          <w:lang w:eastAsia="fr-FR"/>
        </w:rPr>
        <w:tab/>
        <w:t>if the MAC entity receives a Candidate Cell TCI States Activation/Deactivation MAC CE on a Serving Cell:</w:t>
      </w:r>
    </w:p>
    <w:p w14:paraId="4712240A" w14:textId="77777777" w:rsidR="00C20488" w:rsidRPr="00DE7B59" w:rsidRDefault="00C20488" w:rsidP="00C20488">
      <w:pPr>
        <w:ind w:left="851" w:hanging="284"/>
        <w:rPr>
          <w:lang w:eastAsia="fr-FR"/>
        </w:rPr>
      </w:pPr>
      <w:r w:rsidRPr="00DE7B59">
        <w:rPr>
          <w:lang w:eastAsia="fr-FR"/>
        </w:rPr>
        <w:t>2&gt;</w:t>
      </w:r>
      <w:r w:rsidRPr="00DE7B59">
        <w:rPr>
          <w:lang w:eastAsia="fr-FR"/>
        </w:rPr>
        <w:tab/>
        <w:t>indicate to lower layers the information regarding the Candidate Cell TCI States Activation/Deactivation MAC CE.</w:t>
      </w:r>
    </w:p>
    <w:p w14:paraId="1DFD79B0" w14:textId="77777777" w:rsidR="00C20488" w:rsidRPr="00DE7B59" w:rsidRDefault="00C20488" w:rsidP="00C20488">
      <w:r w:rsidRPr="00DE7B59">
        <w:t>[TS 38.331, clause 5.3.5.3]</w:t>
      </w:r>
    </w:p>
    <w:p w14:paraId="2032178D" w14:textId="77777777" w:rsidR="00C20488" w:rsidRPr="00DE7B59" w:rsidRDefault="00C20488" w:rsidP="00C20488">
      <w:r w:rsidRPr="00DE7B59">
        <w:t xml:space="preserve">The UE shall perform the following actions upon reception of the </w:t>
      </w:r>
      <w:r w:rsidRPr="00DE7B59">
        <w:rPr>
          <w:i/>
        </w:rPr>
        <w:t>RRCReconfiguration,</w:t>
      </w:r>
      <w:r w:rsidRPr="00DE7B59">
        <w:t xml:space="preserve"> upon execution of the conditional reconfiguration (CHO, CPA, CPC, or subsequent CPAC), or upon execution of an LTM cell switch:</w:t>
      </w:r>
    </w:p>
    <w:p w14:paraId="3CBE420E" w14:textId="77777777" w:rsidR="00C20488" w:rsidRPr="00DE7B59" w:rsidRDefault="00C20488" w:rsidP="00C20488">
      <w:pPr>
        <w:ind w:left="568" w:hanging="284"/>
        <w:rPr>
          <w:lang w:eastAsia="zh-CN"/>
        </w:rPr>
      </w:pPr>
      <w:r w:rsidRPr="00DE7B59">
        <w:rPr>
          <w:lang w:eastAsia="zh-CN"/>
        </w:rPr>
        <w:t>…</w:t>
      </w:r>
    </w:p>
    <w:p w14:paraId="69F8F803" w14:textId="77777777" w:rsidR="00C20488" w:rsidRPr="00DE7B59" w:rsidRDefault="00C20488" w:rsidP="00C20488">
      <w:pPr>
        <w:ind w:left="568" w:hanging="284"/>
        <w:rPr>
          <w:lang w:eastAsia="zh-CN"/>
        </w:rPr>
      </w:pPr>
      <w:r w:rsidRPr="00DE7B59">
        <w:rPr>
          <w:lang w:eastAsia="zh-CN"/>
        </w:rPr>
        <w:t xml:space="preserve">1&gt;  if the </w:t>
      </w:r>
      <w:r w:rsidRPr="00DE7B59">
        <w:rPr>
          <w:i/>
          <w:iCs/>
          <w:lang w:eastAsia="zh-CN"/>
        </w:rPr>
        <w:t>RRCReconfiguration</w:t>
      </w:r>
      <w:r w:rsidRPr="00DE7B59">
        <w:rPr>
          <w:lang w:eastAsia="zh-CN"/>
        </w:rPr>
        <w:t xml:space="preserve"> message includes the </w:t>
      </w:r>
      <w:r w:rsidRPr="00DE7B59">
        <w:rPr>
          <w:i/>
          <w:iCs/>
          <w:lang w:eastAsia="zh-CN"/>
        </w:rPr>
        <w:t>ltm-Config</w:t>
      </w:r>
      <w:r w:rsidRPr="00DE7B59">
        <w:rPr>
          <w:lang w:eastAsia="zh-CN"/>
        </w:rPr>
        <w:t>:</w:t>
      </w:r>
    </w:p>
    <w:p w14:paraId="0F4F7EA2"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ltm-Config</w:t>
      </w:r>
      <w:r w:rsidRPr="00DE7B59">
        <w:rPr>
          <w:lang w:eastAsia="zh-CN"/>
        </w:rPr>
        <w:t xml:space="preserve"> is set to </w:t>
      </w:r>
      <w:r w:rsidRPr="00DE7B59">
        <w:rPr>
          <w:i/>
          <w:iCs/>
          <w:lang w:eastAsia="zh-CN"/>
        </w:rPr>
        <w:t>setup</w:t>
      </w:r>
      <w:r w:rsidRPr="00DE7B59">
        <w:rPr>
          <w:lang w:eastAsia="zh-CN"/>
        </w:rPr>
        <w:t>:</w:t>
      </w:r>
    </w:p>
    <w:p w14:paraId="77B9C3C5" w14:textId="77777777" w:rsidR="00C20488" w:rsidRPr="00DE7B59" w:rsidRDefault="00C20488" w:rsidP="00C20488">
      <w:pPr>
        <w:ind w:left="1135" w:hanging="284"/>
        <w:rPr>
          <w:lang w:eastAsia="zh-CN"/>
        </w:rPr>
      </w:pPr>
      <w:r w:rsidRPr="00DE7B59">
        <w:rPr>
          <w:lang w:eastAsia="zh-CN"/>
        </w:rPr>
        <w:t>3&gt;  perform the LTM configuration procedure as specified in 5.3.5.18.1;</w:t>
      </w:r>
    </w:p>
    <w:p w14:paraId="2C98623D" w14:textId="77777777" w:rsidR="00C20488" w:rsidRPr="00DE7B59" w:rsidRDefault="00C20488" w:rsidP="00C20488">
      <w:pPr>
        <w:ind w:left="568" w:hanging="284"/>
        <w:rPr>
          <w:lang w:eastAsia="zh-CN"/>
        </w:rPr>
      </w:pPr>
      <w:r w:rsidRPr="00DE7B59">
        <w:rPr>
          <w:lang w:eastAsia="zh-CN"/>
        </w:rPr>
        <w:t>…</w:t>
      </w:r>
    </w:p>
    <w:p w14:paraId="6CFD99CC" w14:textId="77777777" w:rsidR="00C20488" w:rsidRPr="00DE7B59" w:rsidRDefault="00C20488" w:rsidP="00C20488">
      <w:pPr>
        <w:ind w:left="568" w:hanging="284"/>
        <w:rPr>
          <w:lang w:eastAsia="zh-CN"/>
        </w:rPr>
      </w:pPr>
      <w:r w:rsidRPr="00DE7B59">
        <w:rPr>
          <w:lang w:eastAsia="zh-CN"/>
        </w:rPr>
        <w:t>1&gt;  set the content of the</w:t>
      </w:r>
      <w:r w:rsidRPr="00DE7B59">
        <w:rPr>
          <w:i/>
          <w:iCs/>
          <w:lang w:eastAsia="zh-CN"/>
        </w:rPr>
        <w:t xml:space="preserve"> RRCReconfigurationComplete</w:t>
      </w:r>
      <w:r w:rsidRPr="00DE7B59">
        <w:rPr>
          <w:lang w:eastAsia="zh-CN"/>
        </w:rPr>
        <w:t xml:space="preserve"> message as follows:</w:t>
      </w:r>
    </w:p>
    <w:p w14:paraId="58020691" w14:textId="77777777" w:rsidR="00C20488" w:rsidRPr="00DE7B59" w:rsidRDefault="00C20488" w:rsidP="00C20488">
      <w:pPr>
        <w:ind w:left="851" w:hanging="284"/>
        <w:rPr>
          <w:lang w:eastAsia="zh-CN"/>
        </w:rPr>
      </w:pPr>
      <w:r w:rsidRPr="00DE7B59">
        <w:rPr>
          <w:lang w:eastAsia="zh-CN"/>
        </w:rPr>
        <w:t>…</w:t>
      </w:r>
    </w:p>
    <w:p w14:paraId="60C2D266" w14:textId="77777777" w:rsidR="00C20488" w:rsidRPr="00DE7B59" w:rsidRDefault="00C20488" w:rsidP="00C20488">
      <w:pPr>
        <w:ind w:left="851" w:hanging="284"/>
        <w:rPr>
          <w:lang w:eastAsia="zh-CN"/>
        </w:rPr>
      </w:pPr>
      <w:r w:rsidRPr="00DE7B59">
        <w:rPr>
          <w:lang w:eastAsia="zh-CN"/>
        </w:rPr>
        <w:t xml:space="preserve">2&gt; if this </w:t>
      </w:r>
      <w:r w:rsidRPr="00DE7B59">
        <w:rPr>
          <w:i/>
          <w:iCs/>
          <w:lang w:eastAsia="zh-CN"/>
        </w:rPr>
        <w:t>RRCReconfiguration</w:t>
      </w:r>
      <w:r w:rsidRPr="00DE7B59">
        <w:rPr>
          <w:lang w:eastAsia="zh-CN"/>
        </w:rPr>
        <w:t xml:space="preserve"> message is applied due to an LTM cell switch execution procedure according to clause 5.3.5.18.6:</w:t>
      </w:r>
    </w:p>
    <w:p w14:paraId="2D0E7836" w14:textId="77777777" w:rsidR="00C20488" w:rsidRPr="00DE7B59" w:rsidRDefault="00C20488" w:rsidP="00C20488">
      <w:pPr>
        <w:ind w:left="1135" w:hanging="284"/>
        <w:rPr>
          <w:lang w:eastAsia="zh-CN"/>
        </w:rPr>
      </w:pPr>
      <w:r w:rsidRPr="00DE7B59">
        <w:rPr>
          <w:lang w:eastAsia="zh-CN"/>
        </w:rPr>
        <w:t xml:space="preserve">3&gt;  include in the </w:t>
      </w:r>
      <w:r w:rsidRPr="00DE7B59">
        <w:rPr>
          <w:i/>
          <w:iCs/>
          <w:lang w:eastAsia="zh-CN"/>
        </w:rPr>
        <w:t>appliedLTM-CandidateId</w:t>
      </w:r>
      <w:r w:rsidRPr="00DE7B59">
        <w:rPr>
          <w:lang w:eastAsia="zh-CN"/>
        </w:rPr>
        <w:t xml:space="preserve"> the </w:t>
      </w:r>
      <w:r w:rsidRPr="00DE7B59">
        <w:rPr>
          <w:i/>
          <w:iCs/>
          <w:lang w:eastAsia="zh-CN"/>
        </w:rPr>
        <w:t>LTM-CandidateId</w:t>
      </w:r>
      <w:r w:rsidRPr="00DE7B59">
        <w:rPr>
          <w:lang w:eastAsia="zh-CN"/>
        </w:rPr>
        <w:t xml:space="preserve"> of the applied LTM candidate configuration;</w:t>
      </w:r>
    </w:p>
    <w:p w14:paraId="1F266B56" w14:textId="77777777" w:rsidR="00C20488" w:rsidRPr="00DE7B59" w:rsidRDefault="00C20488" w:rsidP="00C20488">
      <w:pPr>
        <w:ind w:left="568" w:hanging="284"/>
        <w:rPr>
          <w:lang w:eastAsia="zh-CN"/>
        </w:rPr>
      </w:pPr>
      <w:r w:rsidRPr="00DE7B59">
        <w:rPr>
          <w:lang w:eastAsia="zh-CN"/>
        </w:rPr>
        <w:t>…</w:t>
      </w:r>
    </w:p>
    <w:p w14:paraId="1FF0932B" w14:textId="77777777" w:rsidR="00C20488" w:rsidRPr="00DE7B59" w:rsidRDefault="00C20488" w:rsidP="00C20488">
      <w:pPr>
        <w:ind w:left="568" w:hanging="284"/>
        <w:rPr>
          <w:lang w:eastAsia="zh-CN"/>
        </w:rPr>
      </w:pPr>
      <w:r w:rsidRPr="00DE7B59">
        <w:rPr>
          <w:lang w:eastAsia="zh-CN"/>
        </w:rPr>
        <w:t>1&gt;  else if the</w:t>
      </w:r>
      <w:r w:rsidRPr="00DE7B59">
        <w:rPr>
          <w:i/>
          <w:iCs/>
          <w:lang w:eastAsia="zh-CN"/>
        </w:rPr>
        <w:t xml:space="preserve"> RRCReconfiguration</w:t>
      </w:r>
      <w:r w:rsidRPr="00DE7B59">
        <w:rPr>
          <w:lang w:eastAsia="zh-CN"/>
        </w:rPr>
        <w:t xml:space="preserve"> message was received via SRB1 within the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xml:space="preserve"> (UE in NR-DC, </w:t>
      </w:r>
      <w:r w:rsidRPr="00DE7B59">
        <w:rPr>
          <w:i/>
          <w:iCs/>
          <w:lang w:eastAsia="zh-CN"/>
        </w:rPr>
        <w:t>mrdc-SecondaryCellGroup</w:t>
      </w:r>
      <w:r w:rsidRPr="00DE7B59">
        <w:rPr>
          <w:lang w:eastAsia="zh-CN"/>
        </w:rPr>
        <w:t xml:space="preserve"> was received in </w:t>
      </w:r>
      <w:r w:rsidRPr="00DE7B59">
        <w:rPr>
          <w:i/>
          <w:iCs/>
          <w:lang w:eastAsia="zh-CN"/>
        </w:rPr>
        <w:t>RRCReconfiguration</w:t>
      </w:r>
      <w:r w:rsidRPr="00DE7B59">
        <w:rPr>
          <w:lang w:eastAsia="zh-CN"/>
        </w:rPr>
        <w:t xml:space="preserve"> or </w:t>
      </w:r>
      <w:r w:rsidRPr="00DE7B59">
        <w:rPr>
          <w:i/>
          <w:iCs/>
          <w:lang w:eastAsia="zh-CN"/>
        </w:rPr>
        <w:t>RRCResume</w:t>
      </w:r>
      <w:r w:rsidRPr="00DE7B59">
        <w:rPr>
          <w:lang w:eastAsia="zh-CN"/>
        </w:rPr>
        <w:t xml:space="preserve"> via SRB1):</w:t>
      </w:r>
    </w:p>
    <w:p w14:paraId="6B4A92B0"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RRCReconfiguration</w:t>
      </w:r>
      <w:r w:rsidRPr="00DE7B59">
        <w:rPr>
          <w:lang w:eastAsia="zh-CN"/>
        </w:rPr>
        <w:t xml:space="preserve"> is applied due to a conditional reconfiguration execution for CPC or subsequent CPAC which is configured via </w:t>
      </w:r>
      <w:r w:rsidRPr="00DE7B59">
        <w:rPr>
          <w:i/>
          <w:iCs/>
          <w:lang w:eastAsia="zh-CN"/>
        </w:rPr>
        <w:t>conditionalReconfiguration</w:t>
      </w:r>
      <w:r w:rsidRPr="00DE7B59">
        <w:rPr>
          <w:lang w:eastAsia="zh-CN"/>
        </w:rPr>
        <w:t xml:space="preserve"> contained in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or</w:t>
      </w:r>
    </w:p>
    <w:p w14:paraId="26EA6160"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RRCReconfiguration</w:t>
      </w:r>
      <w:r w:rsidRPr="00DE7B59">
        <w:rPr>
          <w:lang w:eastAsia="zh-CN"/>
        </w:rPr>
        <w:t xml:space="preserve"> is applied due to an LTM cell switch execution:</w:t>
      </w:r>
    </w:p>
    <w:p w14:paraId="08A66809" w14:textId="77777777" w:rsidR="00C20488" w:rsidRPr="00DE7B59" w:rsidRDefault="00C20488" w:rsidP="00C20488">
      <w:pPr>
        <w:ind w:left="1135" w:hanging="284"/>
        <w:rPr>
          <w:lang w:eastAsia="zh-CN"/>
        </w:rPr>
      </w:pPr>
      <w:r w:rsidRPr="00DE7B59">
        <w:rPr>
          <w:lang w:eastAsia="zh-CN"/>
        </w:rPr>
        <w:t xml:space="preserve">3&gt;  submit the </w:t>
      </w:r>
      <w:r w:rsidRPr="00DE7B59">
        <w:rPr>
          <w:i/>
          <w:iCs/>
          <w:lang w:eastAsia="zh-CN"/>
        </w:rPr>
        <w:t>RRCReconfigurationComplete</w:t>
      </w:r>
      <w:r w:rsidRPr="00DE7B59">
        <w:rPr>
          <w:lang w:eastAsia="zh-CN"/>
        </w:rPr>
        <w:t xml:space="preserve"> message via </w:t>
      </w:r>
      <w:r w:rsidRPr="00DE7B59">
        <w:rPr>
          <w:i/>
          <w:iCs/>
          <w:lang w:eastAsia="zh-CN"/>
        </w:rPr>
        <w:t>SRB1</w:t>
      </w:r>
      <w:r w:rsidRPr="00DE7B59">
        <w:rPr>
          <w:lang w:eastAsia="zh-CN"/>
        </w:rPr>
        <w:t xml:space="preserve"> embedded in NR RRC message </w:t>
      </w:r>
      <w:r w:rsidRPr="00DE7B59">
        <w:rPr>
          <w:i/>
          <w:iCs/>
          <w:lang w:eastAsia="zh-CN"/>
        </w:rPr>
        <w:t>ULInformationTransferMRDC</w:t>
      </w:r>
      <w:r w:rsidRPr="00DE7B59">
        <w:rPr>
          <w:lang w:eastAsia="zh-CN"/>
        </w:rPr>
        <w:t xml:space="preserve"> as specified in clause 5.7.2a.3.</w:t>
      </w:r>
    </w:p>
    <w:p w14:paraId="72F1D1AC" w14:textId="77777777" w:rsidR="00C20488" w:rsidRPr="00DE7B59" w:rsidRDefault="00C20488" w:rsidP="00C20488">
      <w:pPr>
        <w:ind w:left="568" w:hanging="284"/>
        <w:rPr>
          <w:lang w:eastAsia="zh-CN"/>
        </w:rPr>
      </w:pPr>
      <w:r w:rsidRPr="00DE7B59">
        <w:rPr>
          <w:lang w:eastAsia="zh-CN"/>
        </w:rPr>
        <w:t>…</w:t>
      </w:r>
    </w:p>
    <w:p w14:paraId="42059A5C" w14:textId="77777777" w:rsidR="00C20488" w:rsidRPr="00DE7B59" w:rsidRDefault="00C20488" w:rsidP="00C20488">
      <w:pPr>
        <w:ind w:left="568" w:hanging="284"/>
        <w:rPr>
          <w:lang w:eastAsia="zh-CN"/>
        </w:rPr>
      </w:pPr>
      <w:r w:rsidRPr="00DE7B59">
        <w:rPr>
          <w:lang w:eastAsia="zh-CN"/>
        </w:rPr>
        <w:t xml:space="preserve">1&gt;  else if the </w:t>
      </w:r>
      <w:r w:rsidRPr="00DE7B59">
        <w:rPr>
          <w:i/>
          <w:iCs/>
          <w:lang w:eastAsia="zh-CN"/>
        </w:rPr>
        <w:t>RRCReconfiguration</w:t>
      </w:r>
      <w:r w:rsidRPr="00DE7B59">
        <w:rPr>
          <w:lang w:eastAsia="zh-CN"/>
        </w:rPr>
        <w:t xml:space="preserve"> message was received via SRB3 (UE in NR-DC):</w:t>
      </w:r>
    </w:p>
    <w:p w14:paraId="6BFFA465" w14:textId="77777777" w:rsidR="00C20488" w:rsidRPr="00DE7B59" w:rsidRDefault="00C20488" w:rsidP="00C20488">
      <w:pPr>
        <w:ind w:left="851" w:hanging="284"/>
        <w:rPr>
          <w:lang w:eastAsia="zh-CN"/>
        </w:rPr>
      </w:pPr>
      <w:r w:rsidRPr="00DE7B59">
        <w:rPr>
          <w:lang w:eastAsia="zh-CN"/>
        </w:rPr>
        <w:t>2&gt; if the</w:t>
      </w:r>
      <w:r w:rsidRPr="00DE7B59">
        <w:rPr>
          <w:i/>
          <w:iCs/>
          <w:lang w:eastAsia="zh-CN"/>
        </w:rPr>
        <w:t xml:space="preserve"> RRCReconfiguration</w:t>
      </w:r>
      <w:r w:rsidRPr="00DE7B59">
        <w:rPr>
          <w:lang w:eastAsia="zh-CN"/>
        </w:rPr>
        <w:t xml:space="preserve"> message was received within </w:t>
      </w:r>
      <w:r w:rsidRPr="00DE7B59">
        <w:rPr>
          <w:i/>
          <w:iCs/>
          <w:lang w:eastAsia="zh-CN"/>
        </w:rPr>
        <w:t>DLInformationTransferMRDC</w:t>
      </w:r>
      <w:r w:rsidRPr="00DE7B59">
        <w:rPr>
          <w:lang w:eastAsia="zh-CN"/>
        </w:rPr>
        <w:t>:</w:t>
      </w:r>
    </w:p>
    <w:p w14:paraId="4952A2E3" w14:textId="77777777" w:rsidR="00C20488" w:rsidRPr="00DE7B59" w:rsidRDefault="00C20488" w:rsidP="00C20488">
      <w:pPr>
        <w:ind w:left="1135" w:hanging="284"/>
        <w:rPr>
          <w:lang w:eastAsia="zh-CN"/>
        </w:rPr>
      </w:pPr>
      <w:r w:rsidRPr="00DE7B59">
        <w:rPr>
          <w:lang w:eastAsia="zh-CN"/>
        </w:rPr>
        <w:t xml:space="preserve">3&gt;  if the </w:t>
      </w:r>
      <w:r w:rsidRPr="00DE7B59">
        <w:rPr>
          <w:i/>
          <w:iCs/>
          <w:lang w:eastAsia="zh-CN"/>
        </w:rPr>
        <w:t xml:space="preserve">RRCReconfiguration </w:t>
      </w:r>
      <w:r w:rsidRPr="00DE7B59">
        <w:rPr>
          <w:lang w:eastAsia="zh-CN"/>
        </w:rPr>
        <w:t xml:space="preserve">message was received within the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xml:space="preserve"> (NR SCG RRC Reconfiguration):</w:t>
      </w:r>
    </w:p>
    <w:p w14:paraId="023FC366" w14:textId="77777777" w:rsidR="00C20488" w:rsidRPr="00DE7B59" w:rsidRDefault="00C20488" w:rsidP="00C20488">
      <w:pPr>
        <w:ind w:left="1418" w:hanging="284"/>
        <w:rPr>
          <w:lang w:eastAsia="zh-CN"/>
        </w:rPr>
      </w:pPr>
      <w:r w:rsidRPr="00DE7B59">
        <w:rPr>
          <w:lang w:eastAsia="zh-CN"/>
        </w:rPr>
        <w:t>…</w:t>
      </w:r>
    </w:p>
    <w:p w14:paraId="6337C6DE" w14:textId="77777777" w:rsidR="00C20488" w:rsidRPr="00DE7B59" w:rsidRDefault="00C20488" w:rsidP="00C20488">
      <w:pPr>
        <w:ind w:left="1418" w:hanging="284"/>
        <w:rPr>
          <w:lang w:eastAsia="zh-CN"/>
        </w:rPr>
      </w:pPr>
      <w:r w:rsidRPr="00DE7B59">
        <w:rPr>
          <w:lang w:eastAsia="zh-CN"/>
        </w:rPr>
        <w:t xml:space="preserve">4&gt;  submit the </w:t>
      </w:r>
      <w:r w:rsidRPr="00DE7B59">
        <w:rPr>
          <w:i/>
          <w:iCs/>
          <w:lang w:eastAsia="zh-CN"/>
        </w:rPr>
        <w:t>RRCReconfigurationComplete</w:t>
      </w:r>
      <w:r w:rsidRPr="00DE7B59">
        <w:rPr>
          <w:lang w:eastAsia="zh-CN"/>
        </w:rPr>
        <w:t xml:space="preserve"> message via SRB1 to lower layers for transmission using the new configuration;</w:t>
      </w:r>
    </w:p>
    <w:p w14:paraId="6DD50FEF" w14:textId="77777777" w:rsidR="00C20488" w:rsidRPr="00DE7B59" w:rsidRDefault="00C20488" w:rsidP="00C20488">
      <w:pPr>
        <w:ind w:left="851" w:hanging="284"/>
        <w:rPr>
          <w:lang w:eastAsia="zh-CN"/>
        </w:rPr>
      </w:pPr>
      <w:r w:rsidRPr="00DE7B59">
        <w:rPr>
          <w:lang w:eastAsia="zh-CN"/>
        </w:rPr>
        <w:t>2&gt; else:</w:t>
      </w:r>
    </w:p>
    <w:p w14:paraId="21D13A23" w14:textId="77777777" w:rsidR="00C20488" w:rsidRPr="00DE7B59" w:rsidRDefault="00C20488" w:rsidP="00C20488">
      <w:pPr>
        <w:ind w:left="1135" w:hanging="284"/>
        <w:rPr>
          <w:lang w:eastAsia="zh-CN"/>
        </w:rPr>
      </w:pPr>
      <w:r w:rsidRPr="00DE7B59">
        <w:rPr>
          <w:lang w:eastAsia="zh-CN"/>
        </w:rPr>
        <w:t>…</w:t>
      </w:r>
    </w:p>
    <w:p w14:paraId="72B0235C" w14:textId="77777777" w:rsidR="00C20488" w:rsidRPr="00DE7B59" w:rsidRDefault="00C20488" w:rsidP="00C20488">
      <w:pPr>
        <w:ind w:left="1135" w:hanging="284"/>
        <w:rPr>
          <w:lang w:eastAsia="zh-CN"/>
        </w:rPr>
      </w:pPr>
      <w:r w:rsidRPr="00DE7B59">
        <w:rPr>
          <w:lang w:eastAsia="zh-CN"/>
        </w:rPr>
        <w:t xml:space="preserve">3&gt;  submit the </w:t>
      </w:r>
      <w:r w:rsidRPr="00DE7B59">
        <w:rPr>
          <w:i/>
          <w:iCs/>
          <w:lang w:eastAsia="zh-CN"/>
        </w:rPr>
        <w:t>RRCReconfigurationComplete</w:t>
      </w:r>
      <w:r w:rsidRPr="00DE7B59">
        <w:rPr>
          <w:lang w:eastAsia="zh-CN"/>
        </w:rPr>
        <w:t xml:space="preserve"> message via SRB3 to lower layers for transmission using the new configuration;</w:t>
      </w:r>
    </w:p>
    <w:p w14:paraId="6A4967AC" w14:textId="77777777" w:rsidR="00C20488" w:rsidRPr="00DE7B59" w:rsidRDefault="00C20488" w:rsidP="00C20488">
      <w:pPr>
        <w:ind w:left="568" w:hanging="284"/>
        <w:rPr>
          <w:lang w:eastAsia="zh-CN"/>
        </w:rPr>
      </w:pPr>
      <w:r w:rsidRPr="00DE7B59">
        <w:rPr>
          <w:lang w:eastAsia="zh-CN"/>
        </w:rPr>
        <w:t>1&gt;  else</w:t>
      </w:r>
      <w:r w:rsidRPr="00DE7B59">
        <w:rPr>
          <w:i/>
          <w:iCs/>
          <w:lang w:eastAsia="zh-CN"/>
        </w:rPr>
        <w:t xml:space="preserve"> </w:t>
      </w:r>
      <w:r w:rsidRPr="00DE7B59">
        <w:rPr>
          <w:lang w:eastAsia="zh-CN"/>
        </w:rPr>
        <w:t>(</w:t>
      </w:r>
      <w:r w:rsidRPr="00DE7B59">
        <w:rPr>
          <w:i/>
          <w:iCs/>
          <w:lang w:eastAsia="zh-CN"/>
        </w:rPr>
        <w:t>RRCReconfiguration</w:t>
      </w:r>
      <w:r w:rsidRPr="00DE7B59">
        <w:rPr>
          <w:lang w:eastAsia="zh-CN"/>
        </w:rPr>
        <w:t xml:space="preserve"> was received via SRB1):</w:t>
      </w:r>
    </w:p>
    <w:p w14:paraId="1D1B1704" w14:textId="77777777" w:rsidR="00C20488" w:rsidRPr="00DE7B59" w:rsidRDefault="00C20488" w:rsidP="00C20488">
      <w:pPr>
        <w:ind w:left="851" w:hanging="284"/>
        <w:rPr>
          <w:lang w:eastAsia="zh-CN"/>
        </w:rPr>
      </w:pPr>
      <w:r w:rsidRPr="00DE7B59">
        <w:rPr>
          <w:lang w:eastAsia="zh-CN"/>
        </w:rPr>
        <w:t>2&gt; if the UE is in NR-DC and;</w:t>
      </w:r>
    </w:p>
    <w:p w14:paraId="334EACA7" w14:textId="77777777" w:rsidR="00C20488" w:rsidRPr="00DE7B59" w:rsidRDefault="00C20488" w:rsidP="00C20488">
      <w:pPr>
        <w:ind w:left="851" w:hanging="284"/>
        <w:rPr>
          <w:lang w:eastAsia="zh-CN"/>
        </w:rPr>
      </w:pPr>
      <w:r w:rsidRPr="00DE7B59">
        <w:rPr>
          <w:lang w:eastAsia="zh-CN"/>
        </w:rPr>
        <w:t>…</w:t>
      </w:r>
    </w:p>
    <w:p w14:paraId="6C423EFC" w14:textId="77777777" w:rsidR="00C20488" w:rsidRPr="00DE7B59" w:rsidRDefault="00C20488" w:rsidP="00C20488">
      <w:pPr>
        <w:ind w:left="851" w:hanging="284"/>
        <w:rPr>
          <w:lang w:eastAsia="zh-CN"/>
        </w:rPr>
      </w:pPr>
      <w:r w:rsidRPr="00DE7B59">
        <w:rPr>
          <w:lang w:eastAsia="zh-CN"/>
        </w:rPr>
        <w:t xml:space="preserve">2&gt; submit the </w:t>
      </w:r>
      <w:r w:rsidRPr="00DE7B59">
        <w:rPr>
          <w:i/>
          <w:iCs/>
          <w:lang w:eastAsia="zh-CN"/>
        </w:rPr>
        <w:t>RRCReconfigurationComplete</w:t>
      </w:r>
      <w:r w:rsidRPr="00DE7B59">
        <w:rPr>
          <w:lang w:eastAsia="zh-CN"/>
        </w:rPr>
        <w:t xml:space="preserve"> message via SRB1 to lower layers for transmission using the new configuration;</w:t>
      </w:r>
    </w:p>
    <w:p w14:paraId="2ADA3006" w14:textId="63AA530E" w:rsidR="00C20488" w:rsidRPr="00DE7B59" w:rsidRDefault="00C20488" w:rsidP="00C20488">
      <w:pPr>
        <w:spacing w:after="0"/>
        <w:ind w:left="1135" w:hanging="851"/>
        <w:rPr>
          <w:rFonts w:eastAsia="Aptos"/>
          <w:lang w:eastAsia="zh-CN"/>
        </w:rPr>
      </w:pPr>
      <w:r w:rsidRPr="00DE7B59">
        <w:rPr>
          <w:rFonts w:eastAsia="Aptos"/>
          <w:lang w:eastAsia="zh-CN"/>
        </w:rPr>
        <w:t>…</w:t>
      </w:r>
    </w:p>
    <w:p w14:paraId="0F712A41" w14:textId="77777777" w:rsidR="00C20488" w:rsidRPr="00DE7B59" w:rsidRDefault="00C20488" w:rsidP="00C20488">
      <w:pPr>
        <w:pStyle w:val="H6"/>
      </w:pPr>
      <w:r w:rsidRPr="00DE7B59">
        <w:t>7.1.1.3.28.3</w:t>
      </w:r>
      <w:r w:rsidRPr="00DE7B59">
        <w:tab/>
        <w:t>Test description</w:t>
      </w:r>
    </w:p>
    <w:p w14:paraId="036EAB73" w14:textId="77777777" w:rsidR="00C20488" w:rsidRPr="00DE7B59" w:rsidRDefault="00C20488" w:rsidP="00C20488">
      <w:pPr>
        <w:pStyle w:val="H6"/>
      </w:pPr>
      <w:r w:rsidRPr="00DE7B59">
        <w:t>7.1.1.3.28.3.1</w:t>
      </w:r>
      <w:r w:rsidRPr="00DE7B59">
        <w:tab/>
        <w:t>Pre-test conditions</w:t>
      </w:r>
    </w:p>
    <w:p w14:paraId="47B41838" w14:textId="77777777" w:rsidR="00C20488" w:rsidRPr="00DE7B59" w:rsidRDefault="00C20488" w:rsidP="00C20488">
      <w:pPr>
        <w:rPr>
          <w:rFonts w:eastAsia="SimSun"/>
        </w:rPr>
      </w:pPr>
      <w:r w:rsidRPr="00DE7B59">
        <w:rPr>
          <w:rFonts w:eastAsia="SimSun"/>
        </w:rPr>
        <w:t xml:space="preserve">Same Pre-test conditions as in clause 7.1.1.0 except that System information combination NR-2 and in addition </w:t>
      </w:r>
      <w:r w:rsidRPr="00DE7B59">
        <w:rPr>
          <w:rFonts w:eastAsia="SimSun"/>
          <w:lang w:eastAsia="sv-SE"/>
        </w:rPr>
        <w:t>NR Cell 10 is configured as NR PSCell</w:t>
      </w:r>
      <w:r w:rsidRPr="00DE7B59">
        <w:rPr>
          <w:rFonts w:eastAsia="SimSun"/>
        </w:rPr>
        <w:t>.</w:t>
      </w:r>
    </w:p>
    <w:p w14:paraId="6311F415" w14:textId="77777777" w:rsidR="00C20488" w:rsidRPr="00DE7B59" w:rsidRDefault="00C20488" w:rsidP="00C20488">
      <w:pPr>
        <w:pStyle w:val="H6"/>
      </w:pPr>
      <w:r w:rsidRPr="00DE7B59">
        <w:t>System Simulator:</w:t>
      </w:r>
    </w:p>
    <w:p w14:paraId="47D3A5BD" w14:textId="1D8CA26B" w:rsidR="00C20488" w:rsidRPr="00DE7B59" w:rsidRDefault="00C20488" w:rsidP="00C20488">
      <w:pPr>
        <w:pStyle w:val="B1"/>
        <w:rPr>
          <w:lang w:eastAsia="sv-SE"/>
        </w:rPr>
      </w:pPr>
      <w:r w:rsidRPr="00DE7B59">
        <w:t>-</w:t>
      </w:r>
      <w:r w:rsidRPr="00DE7B59">
        <w:tab/>
      </w:r>
      <w:r w:rsidRPr="00DE7B59">
        <w:rPr>
          <w:lang w:eastAsia="sv-SE"/>
        </w:rPr>
        <w:t>NR Cell 1 is the PCell, NR Cell 10 is the source PSCell and NR Cell 28 is Neighbour Cell of the PSCell.</w:t>
      </w:r>
    </w:p>
    <w:p w14:paraId="1D8A1123" w14:textId="77777777" w:rsidR="00C20488" w:rsidRPr="00DE7B59" w:rsidRDefault="00C20488" w:rsidP="00C20488">
      <w:pPr>
        <w:pStyle w:val="H6"/>
      </w:pPr>
      <w:r w:rsidRPr="00DE7B59">
        <w:t>7.1.1.3.28.3.2</w:t>
      </w:r>
      <w:r w:rsidRPr="00DE7B59">
        <w:tab/>
        <w:t>Test procedure sequence</w:t>
      </w:r>
    </w:p>
    <w:p w14:paraId="54C03E82" w14:textId="77777777" w:rsidR="00C20488" w:rsidRPr="00DE7B59" w:rsidRDefault="00C20488" w:rsidP="00C20488">
      <w:pPr>
        <w:rPr>
          <w:rFonts w:eastAsia="SimSun"/>
        </w:rPr>
      </w:pPr>
      <w:r w:rsidRPr="00DE7B59">
        <w:rPr>
          <w:rFonts w:eastAsia="SimSun"/>
        </w:rPr>
        <w:t xml:space="preserve">Table 7.1.1.3.28.3.2-1 and 7.1.1.3.28.3.2-2 illustrates the downlink power levels to be applied for NR Cell 1 and NR Cell 28 at various time instants of the test execution. Row marked "T0" denotes the conditions after the preamble, while the configuration marked "T1" </w:t>
      </w:r>
      <w:r w:rsidRPr="00DE7B59">
        <w:rPr>
          <w:rFonts w:eastAsia="SimSun"/>
          <w:lang w:eastAsia="zh-CN"/>
        </w:rPr>
        <w:t xml:space="preserve">and </w:t>
      </w:r>
      <w:r w:rsidRPr="00DE7B59">
        <w:rPr>
          <w:rFonts w:eastAsia="SimSun"/>
        </w:rPr>
        <w:t>"T2", are applied at the point indicated in the Main behaviour description in Table 7.1.1.3.28.3.2-3.</w:t>
      </w:r>
    </w:p>
    <w:p w14:paraId="6E2AF669" w14:textId="77777777" w:rsidR="00C20488" w:rsidRPr="00DE7B59" w:rsidRDefault="00C20488" w:rsidP="00C20488">
      <w:pPr>
        <w:pStyle w:val="TH"/>
      </w:pPr>
      <w:r w:rsidRPr="00DE7B59">
        <w:t>Table 7.1.1.3.28.3.2-1: Time instances of cell power level and parameter changes for conducted test environment</w:t>
      </w:r>
      <w:r w:rsidRPr="00DE7B59" w:rsidDel="000126FA">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DE7B59" w14:paraId="7A4EACA2" w14:textId="77777777" w:rsidTr="00DE4EAB">
        <w:trPr>
          <w:jc w:val="center"/>
        </w:trPr>
        <w:tc>
          <w:tcPr>
            <w:tcW w:w="534" w:type="dxa"/>
            <w:tcBorders>
              <w:top w:val="single" w:sz="4" w:space="0" w:color="auto"/>
              <w:bottom w:val="nil"/>
            </w:tcBorders>
          </w:tcPr>
          <w:p w14:paraId="013C1DA6" w14:textId="77777777" w:rsidR="00C20488" w:rsidRPr="00DE7B59" w:rsidRDefault="00C20488" w:rsidP="00DE4EAB">
            <w:pPr>
              <w:pStyle w:val="TAH"/>
            </w:pPr>
          </w:p>
        </w:tc>
        <w:tc>
          <w:tcPr>
            <w:tcW w:w="1275" w:type="dxa"/>
            <w:tcBorders>
              <w:top w:val="single" w:sz="4" w:space="0" w:color="auto"/>
              <w:bottom w:val="single" w:sz="4" w:space="0" w:color="auto"/>
            </w:tcBorders>
          </w:tcPr>
          <w:p w14:paraId="7A4A1463" w14:textId="77777777" w:rsidR="00C20488" w:rsidRPr="00DE7B59" w:rsidRDefault="00C20488" w:rsidP="00DE4EAB">
            <w:pPr>
              <w:pStyle w:val="TAH"/>
            </w:pPr>
            <w:r w:rsidRPr="00DE7B59">
              <w:t>Parameter</w:t>
            </w:r>
          </w:p>
        </w:tc>
        <w:tc>
          <w:tcPr>
            <w:tcW w:w="851" w:type="dxa"/>
            <w:tcBorders>
              <w:top w:val="single" w:sz="4" w:space="0" w:color="auto"/>
              <w:bottom w:val="single" w:sz="4" w:space="0" w:color="auto"/>
            </w:tcBorders>
          </w:tcPr>
          <w:p w14:paraId="06FD04D1" w14:textId="77777777" w:rsidR="00C20488" w:rsidRPr="00DE7B59" w:rsidRDefault="00C20488" w:rsidP="00DE4EAB">
            <w:pPr>
              <w:pStyle w:val="TAH"/>
            </w:pPr>
            <w:r w:rsidRPr="00DE7B59">
              <w:t>Unit</w:t>
            </w:r>
          </w:p>
        </w:tc>
        <w:tc>
          <w:tcPr>
            <w:tcW w:w="850" w:type="dxa"/>
            <w:tcBorders>
              <w:top w:val="single" w:sz="4" w:space="0" w:color="auto"/>
            </w:tcBorders>
          </w:tcPr>
          <w:p w14:paraId="33AE85B1" w14:textId="77777777" w:rsidR="00C20488" w:rsidRPr="00DE7B59" w:rsidRDefault="00C20488" w:rsidP="00DE4EAB">
            <w:pPr>
              <w:pStyle w:val="TAH"/>
            </w:pPr>
            <w:r w:rsidRPr="00DE7B59">
              <w:t>NR Cell 1</w:t>
            </w:r>
          </w:p>
        </w:tc>
        <w:tc>
          <w:tcPr>
            <w:tcW w:w="1134" w:type="dxa"/>
            <w:tcBorders>
              <w:top w:val="single" w:sz="4" w:space="0" w:color="auto"/>
            </w:tcBorders>
          </w:tcPr>
          <w:p w14:paraId="494BA0E1" w14:textId="77777777" w:rsidR="00C20488" w:rsidRPr="00DE7B59" w:rsidRDefault="00C20488" w:rsidP="00DE4EAB">
            <w:pPr>
              <w:pStyle w:val="TAH"/>
            </w:pPr>
            <w:r w:rsidRPr="00DE7B59">
              <w:t>NR</w:t>
            </w:r>
          </w:p>
          <w:p w14:paraId="7567BFD0" w14:textId="77777777" w:rsidR="00C20488" w:rsidRPr="00DE7B59" w:rsidRDefault="00C20488" w:rsidP="00DE4EAB">
            <w:pPr>
              <w:pStyle w:val="TAH"/>
            </w:pPr>
            <w:r w:rsidRPr="00DE7B59">
              <w:t>Cell 10</w:t>
            </w:r>
          </w:p>
        </w:tc>
        <w:tc>
          <w:tcPr>
            <w:tcW w:w="1134" w:type="dxa"/>
            <w:tcBorders>
              <w:top w:val="single" w:sz="4" w:space="0" w:color="auto"/>
            </w:tcBorders>
          </w:tcPr>
          <w:p w14:paraId="283673DE" w14:textId="77777777" w:rsidR="00C20488" w:rsidRPr="00DE7B59" w:rsidRDefault="00C20488" w:rsidP="00DE4EAB">
            <w:pPr>
              <w:pStyle w:val="TAH"/>
            </w:pPr>
            <w:r w:rsidRPr="00DE7B59">
              <w:t>NR</w:t>
            </w:r>
          </w:p>
          <w:p w14:paraId="4C07D54D" w14:textId="77777777" w:rsidR="00C20488" w:rsidRPr="00DE7B59" w:rsidRDefault="00C20488" w:rsidP="00DE4EAB">
            <w:pPr>
              <w:pStyle w:val="TAH"/>
            </w:pPr>
            <w:r w:rsidRPr="00DE7B59">
              <w:t>Cell 28</w:t>
            </w:r>
          </w:p>
        </w:tc>
        <w:tc>
          <w:tcPr>
            <w:tcW w:w="2977" w:type="dxa"/>
            <w:tcBorders>
              <w:top w:val="single" w:sz="4" w:space="0" w:color="auto"/>
              <w:bottom w:val="nil"/>
            </w:tcBorders>
          </w:tcPr>
          <w:p w14:paraId="638EDA04" w14:textId="77777777" w:rsidR="00C20488" w:rsidRPr="00DE7B59" w:rsidRDefault="00C20488" w:rsidP="00DE4EAB">
            <w:pPr>
              <w:pStyle w:val="TAH"/>
            </w:pPr>
            <w:r w:rsidRPr="00DE7B59">
              <w:t>Remark</w:t>
            </w:r>
          </w:p>
        </w:tc>
      </w:tr>
      <w:tr w:rsidR="00C20488" w:rsidRPr="00DE7B59" w14:paraId="77B2D986" w14:textId="77777777" w:rsidTr="00DE4EAB">
        <w:trPr>
          <w:jc w:val="center"/>
        </w:trPr>
        <w:tc>
          <w:tcPr>
            <w:tcW w:w="534" w:type="dxa"/>
            <w:tcBorders>
              <w:top w:val="single" w:sz="4" w:space="0" w:color="auto"/>
              <w:bottom w:val="single" w:sz="4" w:space="0" w:color="auto"/>
            </w:tcBorders>
            <w:vAlign w:val="center"/>
          </w:tcPr>
          <w:p w14:paraId="3741B33F" w14:textId="77777777" w:rsidR="00C20488" w:rsidRPr="00DE7B59" w:rsidRDefault="00C20488" w:rsidP="00DE4EAB">
            <w:pPr>
              <w:pStyle w:val="TAC"/>
            </w:pPr>
            <w:r w:rsidRPr="00DE7B59">
              <w:t>T0</w:t>
            </w:r>
          </w:p>
        </w:tc>
        <w:tc>
          <w:tcPr>
            <w:tcW w:w="1275" w:type="dxa"/>
            <w:tcBorders>
              <w:top w:val="single" w:sz="4" w:space="0" w:color="auto"/>
              <w:bottom w:val="single" w:sz="4" w:space="0" w:color="auto"/>
            </w:tcBorders>
            <w:vAlign w:val="center"/>
          </w:tcPr>
          <w:p w14:paraId="6E863D0B"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2EE0C1F0" w14:textId="77777777" w:rsidR="00C20488" w:rsidRPr="00DE7B59" w:rsidRDefault="00C20488" w:rsidP="00DE4EAB">
            <w:pPr>
              <w:pStyle w:val="TAC"/>
            </w:pPr>
            <w:r w:rsidRPr="00DE7B59">
              <w:t>dBm/</w:t>
            </w:r>
          </w:p>
          <w:p w14:paraId="7F7CE03C"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4B36C02"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22437FA4" w14:textId="77777777" w:rsidR="00C20488" w:rsidRPr="00DE7B59" w:rsidRDefault="00C20488" w:rsidP="00DE4EAB">
            <w:pPr>
              <w:pStyle w:val="TAC"/>
              <w:rPr>
                <w:lang w:eastAsia="zh-CN"/>
              </w:rPr>
            </w:pPr>
            <w:r w:rsidRPr="00DE7B59">
              <w:rPr>
                <w:lang w:eastAsia="zh-CN"/>
              </w:rPr>
              <w:t>-85</w:t>
            </w:r>
          </w:p>
        </w:tc>
        <w:tc>
          <w:tcPr>
            <w:tcW w:w="1134" w:type="dxa"/>
            <w:tcBorders>
              <w:top w:val="single" w:sz="4" w:space="0" w:color="auto"/>
              <w:bottom w:val="single" w:sz="4" w:space="0" w:color="auto"/>
            </w:tcBorders>
            <w:vAlign w:val="center"/>
          </w:tcPr>
          <w:p w14:paraId="1284743F" w14:textId="77777777" w:rsidR="00C20488" w:rsidRPr="00DE7B59" w:rsidRDefault="00C20488" w:rsidP="00DE4EAB">
            <w:pPr>
              <w:pStyle w:val="TAC"/>
              <w:rPr>
                <w:lang w:eastAsia="zh-CN"/>
              </w:rPr>
            </w:pPr>
            <w:r w:rsidRPr="00DE7B59">
              <w:rPr>
                <w:lang w:eastAsia="zh-CN"/>
              </w:rPr>
              <w:t>-91</w:t>
            </w:r>
          </w:p>
        </w:tc>
        <w:tc>
          <w:tcPr>
            <w:tcW w:w="2977" w:type="dxa"/>
            <w:tcBorders>
              <w:top w:val="single" w:sz="4" w:space="0" w:color="auto"/>
              <w:bottom w:val="single" w:sz="4" w:space="0" w:color="auto"/>
            </w:tcBorders>
          </w:tcPr>
          <w:p w14:paraId="7E6C5B2A" w14:textId="77777777" w:rsidR="00C20488" w:rsidRPr="00DE7B59" w:rsidRDefault="00C20488" w:rsidP="00DE4EAB">
            <w:pPr>
              <w:pStyle w:val="TAL"/>
              <w:rPr>
                <w:rFonts w:eastAsia="SimSun"/>
              </w:rPr>
            </w:pPr>
            <w:r w:rsidRPr="00DE7B59">
              <w:rPr>
                <w:rFonts w:eastAsia="SimSun"/>
              </w:rPr>
              <w:t>Power levels are such that entry condition for event A3 is not satisfied for the neighbour NR cell</w:t>
            </w:r>
          </w:p>
          <w:p w14:paraId="1DF26900" w14:textId="77777777" w:rsidR="00C20488" w:rsidRPr="00DE7B59" w:rsidRDefault="00C20488" w:rsidP="00DE4EAB">
            <w:pPr>
              <w:pStyle w:val="TAL"/>
              <w:rPr>
                <w:rFonts w:cs="Arial"/>
                <w:szCs w:val="18"/>
              </w:rPr>
            </w:pPr>
            <w:r w:rsidRPr="00DE7B59">
              <w:rPr>
                <w:noProof/>
              </w:rPr>
              <w:drawing>
                <wp:inline distT="0" distB="0" distL="0" distR="0" wp14:anchorId="3759AB19" wp14:editId="0605AB90">
                  <wp:extent cx="2162175" cy="161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r w:rsidR="00C20488" w:rsidRPr="00DE7B59" w14:paraId="1BB8C0F7" w14:textId="77777777" w:rsidTr="00DE4EAB">
        <w:trPr>
          <w:jc w:val="center"/>
        </w:trPr>
        <w:tc>
          <w:tcPr>
            <w:tcW w:w="534" w:type="dxa"/>
            <w:tcBorders>
              <w:top w:val="single" w:sz="4" w:space="0" w:color="auto"/>
              <w:bottom w:val="single" w:sz="4" w:space="0" w:color="auto"/>
            </w:tcBorders>
            <w:vAlign w:val="center"/>
          </w:tcPr>
          <w:p w14:paraId="234FD02F" w14:textId="77777777" w:rsidR="00C20488" w:rsidRPr="00DE7B59" w:rsidRDefault="00C20488" w:rsidP="00DE4EAB">
            <w:pPr>
              <w:pStyle w:val="TAC"/>
            </w:pPr>
            <w:r w:rsidRPr="00DE7B59">
              <w:t>T1</w:t>
            </w:r>
          </w:p>
        </w:tc>
        <w:tc>
          <w:tcPr>
            <w:tcW w:w="1275" w:type="dxa"/>
            <w:tcBorders>
              <w:top w:val="single" w:sz="4" w:space="0" w:color="auto"/>
              <w:bottom w:val="single" w:sz="4" w:space="0" w:color="auto"/>
            </w:tcBorders>
            <w:vAlign w:val="center"/>
          </w:tcPr>
          <w:p w14:paraId="47F26122"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388528D3" w14:textId="77777777" w:rsidR="00C20488" w:rsidRPr="00DE7B59" w:rsidRDefault="00C20488" w:rsidP="00DE4EAB">
            <w:pPr>
              <w:pStyle w:val="TAC"/>
            </w:pPr>
            <w:r w:rsidRPr="00DE7B59">
              <w:t>dBm/</w:t>
            </w:r>
          </w:p>
          <w:p w14:paraId="677BE777"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176B9EA5"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16B1CE53" w14:textId="77777777" w:rsidR="00C20488" w:rsidRPr="00DE7B59" w:rsidRDefault="00C20488" w:rsidP="00DE4EAB">
            <w:pPr>
              <w:pStyle w:val="TAC"/>
              <w:rPr>
                <w:lang w:eastAsia="zh-CN"/>
              </w:rPr>
            </w:pPr>
            <w:r w:rsidRPr="00DE7B59">
              <w:rPr>
                <w:lang w:eastAsia="zh-CN"/>
              </w:rPr>
              <w:t>-85</w:t>
            </w:r>
          </w:p>
        </w:tc>
        <w:tc>
          <w:tcPr>
            <w:tcW w:w="1134" w:type="dxa"/>
            <w:tcBorders>
              <w:top w:val="single" w:sz="4" w:space="0" w:color="auto"/>
              <w:bottom w:val="single" w:sz="4" w:space="0" w:color="auto"/>
            </w:tcBorders>
            <w:vAlign w:val="center"/>
          </w:tcPr>
          <w:p w14:paraId="3E450A56" w14:textId="77777777" w:rsidR="00C20488" w:rsidRPr="00DE7B59" w:rsidRDefault="00C20488" w:rsidP="00DE4EAB">
            <w:pPr>
              <w:pStyle w:val="TAC"/>
              <w:rPr>
                <w:lang w:eastAsia="zh-CN"/>
              </w:rPr>
            </w:pPr>
            <w:r w:rsidRPr="00DE7B59">
              <w:rPr>
                <w:lang w:eastAsia="zh-CN"/>
              </w:rPr>
              <w:t>-79</w:t>
            </w:r>
          </w:p>
        </w:tc>
        <w:tc>
          <w:tcPr>
            <w:tcW w:w="2977" w:type="dxa"/>
            <w:tcBorders>
              <w:top w:val="single" w:sz="4" w:space="0" w:color="auto"/>
              <w:bottom w:val="single" w:sz="4" w:space="0" w:color="auto"/>
            </w:tcBorders>
            <w:vAlign w:val="center"/>
          </w:tcPr>
          <w:p w14:paraId="79AA6A51" w14:textId="77777777" w:rsidR="00C20488" w:rsidRPr="00DE7B59" w:rsidRDefault="00C20488" w:rsidP="00DE4EAB">
            <w:pPr>
              <w:pStyle w:val="TAL"/>
              <w:rPr>
                <w:rFonts w:eastAsia="SimSun"/>
              </w:rPr>
            </w:pPr>
            <w:r w:rsidRPr="00DE7B59">
              <w:rPr>
                <w:rFonts w:eastAsia="SimSun"/>
              </w:rPr>
              <w:t>Power levels are such that entry condition for event A3 is satisfied for inter-frequency neighbour NR cell</w:t>
            </w:r>
          </w:p>
          <w:p w14:paraId="19BDA6E8" w14:textId="77777777" w:rsidR="00C20488" w:rsidRPr="00DE7B59" w:rsidRDefault="00C20488" w:rsidP="00DE4EAB">
            <w:pPr>
              <w:pStyle w:val="TAL"/>
            </w:pPr>
            <w:r w:rsidRPr="00DE7B59">
              <w:rPr>
                <w:noProof/>
              </w:rPr>
              <w:drawing>
                <wp:inline distT="0" distB="0" distL="0" distR="0" wp14:anchorId="22935FBF" wp14:editId="0ACCF137">
                  <wp:extent cx="2162175" cy="161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19CF7D6E" w14:textId="77777777" w:rsidR="00C20488" w:rsidRPr="00DE7B59" w:rsidRDefault="00C20488" w:rsidP="00C20488"/>
    <w:p w14:paraId="480B9331" w14:textId="77777777" w:rsidR="00C20488" w:rsidRPr="00DE7B59" w:rsidRDefault="00C20488" w:rsidP="00C20488">
      <w:pPr>
        <w:pStyle w:val="TH"/>
        <w:rPr>
          <w:rFonts w:eastAsia="MS Gothic"/>
        </w:rPr>
      </w:pPr>
      <w:r w:rsidRPr="00DE7B59">
        <w:t>Table 7.1.1.3.28.3.2-2: Time instances of cell power level and parameter changes for OTA test environment</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DE7B59" w14:paraId="7EE5C106" w14:textId="77777777" w:rsidTr="00DE4EAB">
        <w:trPr>
          <w:jc w:val="center"/>
        </w:trPr>
        <w:tc>
          <w:tcPr>
            <w:tcW w:w="534" w:type="dxa"/>
            <w:tcBorders>
              <w:top w:val="single" w:sz="4" w:space="0" w:color="auto"/>
              <w:bottom w:val="nil"/>
            </w:tcBorders>
          </w:tcPr>
          <w:p w14:paraId="7F1A9B69" w14:textId="77777777" w:rsidR="00C20488" w:rsidRPr="00DE7B59" w:rsidRDefault="00C20488" w:rsidP="00DE4EAB">
            <w:pPr>
              <w:pStyle w:val="TAH"/>
            </w:pPr>
          </w:p>
        </w:tc>
        <w:tc>
          <w:tcPr>
            <w:tcW w:w="1275" w:type="dxa"/>
            <w:tcBorders>
              <w:top w:val="single" w:sz="4" w:space="0" w:color="auto"/>
              <w:bottom w:val="single" w:sz="4" w:space="0" w:color="auto"/>
            </w:tcBorders>
          </w:tcPr>
          <w:p w14:paraId="3AC8F877" w14:textId="77777777" w:rsidR="00C20488" w:rsidRPr="00DE7B59" w:rsidRDefault="00C20488" w:rsidP="00DE4EAB">
            <w:pPr>
              <w:pStyle w:val="TAH"/>
            </w:pPr>
            <w:r w:rsidRPr="00DE7B59">
              <w:t>Parameter</w:t>
            </w:r>
          </w:p>
        </w:tc>
        <w:tc>
          <w:tcPr>
            <w:tcW w:w="851" w:type="dxa"/>
            <w:tcBorders>
              <w:top w:val="single" w:sz="4" w:space="0" w:color="auto"/>
              <w:bottom w:val="single" w:sz="4" w:space="0" w:color="auto"/>
            </w:tcBorders>
          </w:tcPr>
          <w:p w14:paraId="4AF0C7AB" w14:textId="77777777" w:rsidR="00C20488" w:rsidRPr="00DE7B59" w:rsidRDefault="00C20488" w:rsidP="00DE4EAB">
            <w:pPr>
              <w:pStyle w:val="TAH"/>
            </w:pPr>
            <w:r w:rsidRPr="00DE7B59">
              <w:t>Unit</w:t>
            </w:r>
          </w:p>
        </w:tc>
        <w:tc>
          <w:tcPr>
            <w:tcW w:w="850" w:type="dxa"/>
            <w:tcBorders>
              <w:top w:val="single" w:sz="4" w:space="0" w:color="auto"/>
            </w:tcBorders>
          </w:tcPr>
          <w:p w14:paraId="1228CE2E" w14:textId="77777777" w:rsidR="00C20488" w:rsidRPr="00DE7B59" w:rsidRDefault="00C20488" w:rsidP="00DE4EAB">
            <w:pPr>
              <w:pStyle w:val="TAH"/>
            </w:pPr>
            <w:r w:rsidRPr="00DE7B59">
              <w:t>NR Cell 1</w:t>
            </w:r>
          </w:p>
        </w:tc>
        <w:tc>
          <w:tcPr>
            <w:tcW w:w="1134" w:type="dxa"/>
            <w:tcBorders>
              <w:top w:val="single" w:sz="4" w:space="0" w:color="auto"/>
            </w:tcBorders>
          </w:tcPr>
          <w:p w14:paraId="427A7322" w14:textId="77777777" w:rsidR="00C20488" w:rsidRPr="00DE7B59" w:rsidRDefault="00C20488" w:rsidP="00DE4EAB">
            <w:pPr>
              <w:pStyle w:val="TAH"/>
            </w:pPr>
            <w:r w:rsidRPr="00DE7B59">
              <w:t>NR</w:t>
            </w:r>
          </w:p>
          <w:p w14:paraId="6E9FB092" w14:textId="77777777" w:rsidR="00C20488" w:rsidRPr="00DE7B59" w:rsidRDefault="00C20488" w:rsidP="00DE4EAB">
            <w:pPr>
              <w:pStyle w:val="TAH"/>
            </w:pPr>
            <w:r w:rsidRPr="00DE7B59">
              <w:t>Cell 10</w:t>
            </w:r>
          </w:p>
        </w:tc>
        <w:tc>
          <w:tcPr>
            <w:tcW w:w="1134" w:type="dxa"/>
            <w:tcBorders>
              <w:top w:val="single" w:sz="4" w:space="0" w:color="auto"/>
            </w:tcBorders>
          </w:tcPr>
          <w:p w14:paraId="7F45CD57" w14:textId="77777777" w:rsidR="00C20488" w:rsidRPr="00DE7B59" w:rsidRDefault="00C20488" w:rsidP="00DE4EAB">
            <w:pPr>
              <w:pStyle w:val="TAH"/>
            </w:pPr>
            <w:r w:rsidRPr="00DE7B59">
              <w:t>NR</w:t>
            </w:r>
          </w:p>
          <w:p w14:paraId="33E38FFF" w14:textId="77777777" w:rsidR="00C20488" w:rsidRPr="00DE7B59" w:rsidRDefault="00C20488" w:rsidP="00DE4EAB">
            <w:pPr>
              <w:pStyle w:val="TAH"/>
            </w:pPr>
            <w:r w:rsidRPr="00DE7B59">
              <w:t>Cell 28</w:t>
            </w:r>
          </w:p>
        </w:tc>
        <w:tc>
          <w:tcPr>
            <w:tcW w:w="2977" w:type="dxa"/>
            <w:tcBorders>
              <w:top w:val="single" w:sz="4" w:space="0" w:color="auto"/>
              <w:bottom w:val="nil"/>
            </w:tcBorders>
          </w:tcPr>
          <w:p w14:paraId="3C17FA2F" w14:textId="77777777" w:rsidR="00C20488" w:rsidRPr="00DE7B59" w:rsidRDefault="00C20488" w:rsidP="00DE4EAB">
            <w:pPr>
              <w:pStyle w:val="TAH"/>
            </w:pPr>
            <w:r w:rsidRPr="00DE7B59">
              <w:t>Remark</w:t>
            </w:r>
          </w:p>
        </w:tc>
      </w:tr>
      <w:tr w:rsidR="00C20488" w:rsidRPr="00DE7B59" w14:paraId="1E2894A5" w14:textId="77777777" w:rsidTr="00DE4EAB">
        <w:trPr>
          <w:jc w:val="center"/>
        </w:trPr>
        <w:tc>
          <w:tcPr>
            <w:tcW w:w="534" w:type="dxa"/>
            <w:tcBorders>
              <w:top w:val="single" w:sz="4" w:space="0" w:color="auto"/>
              <w:bottom w:val="single" w:sz="4" w:space="0" w:color="auto"/>
            </w:tcBorders>
            <w:vAlign w:val="center"/>
          </w:tcPr>
          <w:p w14:paraId="4F2B0F38" w14:textId="77777777" w:rsidR="00C20488" w:rsidRPr="00DE7B59" w:rsidRDefault="00C20488" w:rsidP="00DE4EAB">
            <w:pPr>
              <w:pStyle w:val="TAC"/>
            </w:pPr>
            <w:r w:rsidRPr="00DE7B59">
              <w:t>T0</w:t>
            </w:r>
          </w:p>
        </w:tc>
        <w:tc>
          <w:tcPr>
            <w:tcW w:w="1275" w:type="dxa"/>
            <w:tcBorders>
              <w:top w:val="single" w:sz="4" w:space="0" w:color="auto"/>
              <w:bottom w:val="single" w:sz="4" w:space="0" w:color="auto"/>
            </w:tcBorders>
            <w:vAlign w:val="center"/>
          </w:tcPr>
          <w:p w14:paraId="41F3C3EA"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3FAFC96A" w14:textId="77777777" w:rsidR="00C20488" w:rsidRPr="00DE7B59" w:rsidRDefault="00C20488" w:rsidP="00DE4EAB">
            <w:pPr>
              <w:pStyle w:val="TAC"/>
            </w:pPr>
            <w:r w:rsidRPr="00DE7B59">
              <w:t>dBm/</w:t>
            </w:r>
          </w:p>
          <w:p w14:paraId="55CEC671"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89FBC35"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23043152" w14:textId="77777777" w:rsidR="00C20488" w:rsidRPr="00DE7B59" w:rsidRDefault="00C20488" w:rsidP="00DE4EAB">
            <w:pPr>
              <w:pStyle w:val="TAC"/>
              <w:rPr>
                <w:lang w:eastAsia="zh-CN"/>
              </w:rPr>
            </w:pPr>
            <w:r w:rsidRPr="00DE7B59">
              <w:rPr>
                <w:lang w:eastAsia="zh-CN"/>
              </w:rPr>
              <w:t>-91</w:t>
            </w:r>
          </w:p>
        </w:tc>
        <w:tc>
          <w:tcPr>
            <w:tcW w:w="1134" w:type="dxa"/>
            <w:tcBorders>
              <w:top w:val="single" w:sz="4" w:space="0" w:color="auto"/>
              <w:bottom w:val="single" w:sz="4" w:space="0" w:color="auto"/>
            </w:tcBorders>
            <w:vAlign w:val="center"/>
          </w:tcPr>
          <w:p w14:paraId="72E4D833" w14:textId="77777777" w:rsidR="00C20488" w:rsidRPr="00DE7B59" w:rsidRDefault="00C20488" w:rsidP="00DE4EAB">
            <w:pPr>
              <w:pStyle w:val="TAC"/>
              <w:rPr>
                <w:lang w:eastAsia="zh-CN"/>
              </w:rPr>
            </w:pPr>
            <w:r w:rsidRPr="00DE7B59">
              <w:rPr>
                <w:lang w:eastAsia="zh-CN"/>
              </w:rPr>
              <w:t>-100</w:t>
            </w:r>
          </w:p>
        </w:tc>
        <w:tc>
          <w:tcPr>
            <w:tcW w:w="2977" w:type="dxa"/>
            <w:tcBorders>
              <w:top w:val="single" w:sz="4" w:space="0" w:color="auto"/>
              <w:bottom w:val="single" w:sz="4" w:space="0" w:color="auto"/>
            </w:tcBorders>
          </w:tcPr>
          <w:p w14:paraId="50470C52" w14:textId="77777777" w:rsidR="00C20488" w:rsidRPr="00DE7B59" w:rsidRDefault="00C20488" w:rsidP="00DE4EAB">
            <w:pPr>
              <w:pStyle w:val="TAL"/>
              <w:rPr>
                <w:rFonts w:eastAsia="SimSun"/>
              </w:rPr>
            </w:pPr>
            <w:r w:rsidRPr="00DE7B59">
              <w:rPr>
                <w:rFonts w:eastAsia="SimSun"/>
              </w:rPr>
              <w:t>Power levels are such that entry condition for event A3 is not satisfied for the neighbour NR cell</w:t>
            </w:r>
          </w:p>
          <w:p w14:paraId="50B07FED" w14:textId="77777777" w:rsidR="00C20488" w:rsidRPr="00DE7B59" w:rsidRDefault="00C20488" w:rsidP="00DE4EAB">
            <w:pPr>
              <w:pStyle w:val="TAL"/>
              <w:rPr>
                <w:rFonts w:cs="Arial"/>
                <w:szCs w:val="18"/>
              </w:rPr>
            </w:pPr>
            <w:r w:rsidRPr="00DE7B59">
              <w:rPr>
                <w:noProof/>
              </w:rPr>
              <w:drawing>
                <wp:inline distT="0" distB="0" distL="0" distR="0" wp14:anchorId="734E81C0" wp14:editId="25D49A7D">
                  <wp:extent cx="2114550" cy="171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14550" cy="171450"/>
                          </a:xfrm>
                          <a:prstGeom prst="rect">
                            <a:avLst/>
                          </a:prstGeom>
                          <a:noFill/>
                          <a:ln>
                            <a:noFill/>
                          </a:ln>
                        </pic:spPr>
                      </pic:pic>
                    </a:graphicData>
                  </a:graphic>
                </wp:inline>
              </w:drawing>
            </w:r>
          </w:p>
        </w:tc>
      </w:tr>
      <w:tr w:rsidR="00C20488" w:rsidRPr="00DE7B59" w14:paraId="2C9E1B5A" w14:textId="77777777" w:rsidTr="00DE4EAB">
        <w:trPr>
          <w:jc w:val="center"/>
        </w:trPr>
        <w:tc>
          <w:tcPr>
            <w:tcW w:w="534" w:type="dxa"/>
            <w:tcBorders>
              <w:top w:val="single" w:sz="4" w:space="0" w:color="auto"/>
              <w:bottom w:val="single" w:sz="4" w:space="0" w:color="auto"/>
            </w:tcBorders>
            <w:vAlign w:val="center"/>
          </w:tcPr>
          <w:p w14:paraId="15DB46D9" w14:textId="77777777" w:rsidR="00C20488" w:rsidRPr="00DE7B59" w:rsidRDefault="00C20488" w:rsidP="00DE4EAB">
            <w:pPr>
              <w:pStyle w:val="TAC"/>
            </w:pPr>
            <w:r w:rsidRPr="00DE7B59">
              <w:t>T1</w:t>
            </w:r>
          </w:p>
        </w:tc>
        <w:tc>
          <w:tcPr>
            <w:tcW w:w="1275" w:type="dxa"/>
            <w:tcBorders>
              <w:top w:val="single" w:sz="4" w:space="0" w:color="auto"/>
              <w:bottom w:val="single" w:sz="4" w:space="0" w:color="auto"/>
            </w:tcBorders>
            <w:vAlign w:val="center"/>
          </w:tcPr>
          <w:p w14:paraId="1839C28F"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7AE9A59D" w14:textId="77777777" w:rsidR="00C20488" w:rsidRPr="00DE7B59" w:rsidRDefault="00C20488" w:rsidP="00DE4EAB">
            <w:pPr>
              <w:pStyle w:val="TAC"/>
            </w:pPr>
            <w:r w:rsidRPr="00DE7B59">
              <w:t>dBm/</w:t>
            </w:r>
          </w:p>
          <w:p w14:paraId="708364AE"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BBA4FBC"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3591C81F" w14:textId="77777777" w:rsidR="00C20488" w:rsidRPr="00DE7B59" w:rsidRDefault="00C20488" w:rsidP="00DE4EAB">
            <w:pPr>
              <w:pStyle w:val="TAC"/>
              <w:rPr>
                <w:lang w:eastAsia="zh-CN"/>
              </w:rPr>
            </w:pPr>
            <w:r w:rsidRPr="00DE7B59">
              <w:rPr>
                <w:lang w:eastAsia="zh-CN"/>
              </w:rPr>
              <w:t>-91</w:t>
            </w:r>
          </w:p>
        </w:tc>
        <w:tc>
          <w:tcPr>
            <w:tcW w:w="1134" w:type="dxa"/>
            <w:tcBorders>
              <w:top w:val="single" w:sz="4" w:space="0" w:color="auto"/>
              <w:bottom w:val="single" w:sz="4" w:space="0" w:color="auto"/>
            </w:tcBorders>
            <w:vAlign w:val="center"/>
          </w:tcPr>
          <w:p w14:paraId="34B72B99" w14:textId="77777777" w:rsidR="00C20488" w:rsidRPr="00DE7B59" w:rsidRDefault="00C20488" w:rsidP="00DE4EAB">
            <w:pPr>
              <w:pStyle w:val="TAC"/>
              <w:rPr>
                <w:lang w:eastAsia="zh-CN"/>
              </w:rPr>
            </w:pPr>
            <w:r w:rsidRPr="00DE7B59">
              <w:rPr>
                <w:lang w:eastAsia="zh-CN"/>
              </w:rPr>
              <w:t>-82</w:t>
            </w:r>
          </w:p>
        </w:tc>
        <w:tc>
          <w:tcPr>
            <w:tcW w:w="2977" w:type="dxa"/>
            <w:tcBorders>
              <w:top w:val="single" w:sz="4" w:space="0" w:color="auto"/>
              <w:bottom w:val="single" w:sz="4" w:space="0" w:color="auto"/>
            </w:tcBorders>
            <w:vAlign w:val="center"/>
          </w:tcPr>
          <w:p w14:paraId="72105A5B" w14:textId="77777777" w:rsidR="00C20488" w:rsidRPr="00DE7B59" w:rsidRDefault="00C20488" w:rsidP="00DE4EAB">
            <w:pPr>
              <w:pStyle w:val="TAL"/>
              <w:rPr>
                <w:rFonts w:eastAsia="SimSun"/>
              </w:rPr>
            </w:pPr>
            <w:r w:rsidRPr="00DE7B59">
              <w:rPr>
                <w:rFonts w:eastAsia="SimSun"/>
              </w:rPr>
              <w:t>Power levels are such that entry condition for event A3 is satisfied for inter-frequency neighbour NR cell</w:t>
            </w:r>
          </w:p>
          <w:p w14:paraId="786743B9" w14:textId="77777777" w:rsidR="00C20488" w:rsidRPr="00DE7B59" w:rsidRDefault="00C20488" w:rsidP="00DE4EAB">
            <w:pPr>
              <w:pStyle w:val="TAL"/>
            </w:pPr>
            <w:r w:rsidRPr="00DE7B59">
              <w:rPr>
                <w:noProof/>
              </w:rPr>
              <w:drawing>
                <wp:inline distT="0" distB="0" distL="0" distR="0" wp14:anchorId="68376B13" wp14:editId="3113A48D">
                  <wp:extent cx="2162175" cy="1619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488C0B02" w14:textId="77777777" w:rsidR="00C20488" w:rsidRPr="00DE7B59" w:rsidRDefault="00C20488" w:rsidP="00C20488">
      <w:pPr>
        <w:rPr>
          <w:rFonts w:eastAsia="SimSun"/>
        </w:rPr>
      </w:pPr>
    </w:p>
    <w:p w14:paraId="3F8F3839" w14:textId="77777777" w:rsidR="00C20488" w:rsidRPr="00DE7B59" w:rsidRDefault="00C20488" w:rsidP="00C20488">
      <w:pPr>
        <w:pStyle w:val="TH"/>
      </w:pPr>
      <w:r w:rsidRPr="00DE7B59">
        <w:t>Table 7.1.1.3.28.3.2-3: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20488" w:rsidRPr="00DE7B59" w14:paraId="7D700A45" w14:textId="77777777" w:rsidTr="00DE4EAB">
        <w:tc>
          <w:tcPr>
            <w:tcW w:w="534" w:type="dxa"/>
            <w:tcBorders>
              <w:top w:val="single" w:sz="4" w:space="0" w:color="auto"/>
              <w:bottom w:val="nil"/>
            </w:tcBorders>
          </w:tcPr>
          <w:p w14:paraId="746CBD25"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St</w:t>
            </w:r>
          </w:p>
        </w:tc>
        <w:tc>
          <w:tcPr>
            <w:tcW w:w="3969" w:type="dxa"/>
            <w:tcBorders>
              <w:top w:val="single" w:sz="4" w:space="0" w:color="auto"/>
              <w:bottom w:val="nil"/>
            </w:tcBorders>
          </w:tcPr>
          <w:p w14:paraId="0AA11780"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Procedure</w:t>
            </w:r>
          </w:p>
        </w:tc>
        <w:tc>
          <w:tcPr>
            <w:tcW w:w="3686" w:type="dxa"/>
            <w:gridSpan w:val="2"/>
            <w:tcBorders>
              <w:top w:val="single" w:sz="4" w:space="0" w:color="auto"/>
            </w:tcBorders>
          </w:tcPr>
          <w:p w14:paraId="610F4212"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Message Sequence</w:t>
            </w:r>
          </w:p>
        </w:tc>
        <w:tc>
          <w:tcPr>
            <w:tcW w:w="567" w:type="dxa"/>
            <w:tcBorders>
              <w:top w:val="single" w:sz="4" w:space="0" w:color="auto"/>
              <w:bottom w:val="nil"/>
            </w:tcBorders>
          </w:tcPr>
          <w:p w14:paraId="21668BB3" w14:textId="77777777" w:rsidR="00C20488" w:rsidRPr="00DE7B59" w:rsidRDefault="00C20488" w:rsidP="00DE4EAB">
            <w:pPr>
              <w:keepNext/>
              <w:keepLines/>
              <w:spacing w:after="0"/>
              <w:jc w:val="center"/>
              <w:rPr>
                <w:rFonts w:ascii="Arial" w:eastAsia="MS Gothic" w:hAnsi="Arial"/>
                <w:b/>
                <w:sz w:val="18"/>
              </w:rPr>
            </w:pPr>
            <w:r w:rsidRPr="00DE7B59">
              <w:rPr>
                <w:rFonts w:ascii="Arial" w:eastAsia="MS Gothic" w:hAnsi="Arial"/>
                <w:b/>
                <w:sz w:val="18"/>
              </w:rPr>
              <w:t>TP</w:t>
            </w:r>
          </w:p>
        </w:tc>
        <w:tc>
          <w:tcPr>
            <w:tcW w:w="850" w:type="dxa"/>
            <w:tcBorders>
              <w:top w:val="single" w:sz="4" w:space="0" w:color="auto"/>
              <w:bottom w:val="nil"/>
            </w:tcBorders>
          </w:tcPr>
          <w:p w14:paraId="760A1FBA" w14:textId="77777777" w:rsidR="00C20488" w:rsidRPr="00DE7B59" w:rsidRDefault="00C20488" w:rsidP="00DE4EAB">
            <w:pPr>
              <w:keepNext/>
              <w:keepLines/>
              <w:spacing w:after="0"/>
              <w:jc w:val="center"/>
              <w:rPr>
                <w:rFonts w:ascii="Arial" w:eastAsia="MS Gothic" w:hAnsi="Arial"/>
                <w:b/>
                <w:sz w:val="18"/>
              </w:rPr>
            </w:pPr>
            <w:r w:rsidRPr="00DE7B59">
              <w:rPr>
                <w:rFonts w:ascii="Arial" w:eastAsia="MS Gothic" w:hAnsi="Arial"/>
                <w:b/>
                <w:sz w:val="18"/>
              </w:rPr>
              <w:t>Verdict</w:t>
            </w:r>
          </w:p>
        </w:tc>
      </w:tr>
      <w:tr w:rsidR="00C20488" w:rsidRPr="00DE7B59" w14:paraId="3F3E82B3" w14:textId="77777777" w:rsidTr="00DE4EAB">
        <w:tc>
          <w:tcPr>
            <w:tcW w:w="534" w:type="dxa"/>
            <w:tcBorders>
              <w:top w:val="nil"/>
            </w:tcBorders>
          </w:tcPr>
          <w:p w14:paraId="4E46E1E4" w14:textId="77777777" w:rsidR="00C20488" w:rsidRPr="00DE7B59" w:rsidRDefault="00C20488" w:rsidP="00DE4EAB">
            <w:pPr>
              <w:keepNext/>
              <w:keepLines/>
              <w:spacing w:after="0"/>
              <w:jc w:val="center"/>
              <w:rPr>
                <w:rFonts w:ascii="Arial" w:eastAsia="MS Gothic" w:hAnsi="Arial"/>
                <w:b/>
                <w:sz w:val="18"/>
              </w:rPr>
            </w:pPr>
          </w:p>
        </w:tc>
        <w:tc>
          <w:tcPr>
            <w:tcW w:w="3969" w:type="dxa"/>
            <w:tcBorders>
              <w:top w:val="nil"/>
            </w:tcBorders>
          </w:tcPr>
          <w:p w14:paraId="1054C62B" w14:textId="77777777" w:rsidR="00C20488" w:rsidRPr="00DE7B59" w:rsidRDefault="00C20488" w:rsidP="00DE4EAB">
            <w:pPr>
              <w:keepNext/>
              <w:keepLines/>
              <w:spacing w:after="0"/>
              <w:jc w:val="center"/>
              <w:rPr>
                <w:rFonts w:ascii="Arial" w:eastAsia="MS Gothic" w:hAnsi="Arial"/>
                <w:b/>
                <w:sz w:val="18"/>
              </w:rPr>
            </w:pPr>
          </w:p>
        </w:tc>
        <w:tc>
          <w:tcPr>
            <w:tcW w:w="709" w:type="dxa"/>
            <w:tcBorders>
              <w:top w:val="nil"/>
            </w:tcBorders>
          </w:tcPr>
          <w:p w14:paraId="1F430709"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U - S</w:t>
            </w:r>
          </w:p>
        </w:tc>
        <w:tc>
          <w:tcPr>
            <w:tcW w:w="2977" w:type="dxa"/>
            <w:tcBorders>
              <w:top w:val="nil"/>
            </w:tcBorders>
          </w:tcPr>
          <w:p w14:paraId="6971AC93"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Message</w:t>
            </w:r>
          </w:p>
        </w:tc>
        <w:tc>
          <w:tcPr>
            <w:tcW w:w="567" w:type="dxa"/>
            <w:tcBorders>
              <w:top w:val="nil"/>
            </w:tcBorders>
          </w:tcPr>
          <w:p w14:paraId="48F6681B" w14:textId="77777777" w:rsidR="00C20488" w:rsidRPr="00DE7B59" w:rsidRDefault="00C20488" w:rsidP="00DE4EAB">
            <w:pPr>
              <w:keepNext/>
              <w:keepLines/>
              <w:spacing w:after="0"/>
              <w:jc w:val="center"/>
              <w:rPr>
                <w:rFonts w:ascii="Arial" w:eastAsia="MS Gothic" w:hAnsi="Arial"/>
                <w:b/>
                <w:sz w:val="18"/>
              </w:rPr>
            </w:pPr>
          </w:p>
        </w:tc>
        <w:tc>
          <w:tcPr>
            <w:tcW w:w="850" w:type="dxa"/>
            <w:tcBorders>
              <w:top w:val="nil"/>
            </w:tcBorders>
          </w:tcPr>
          <w:p w14:paraId="3004B272" w14:textId="77777777" w:rsidR="00C20488" w:rsidRPr="00DE7B59" w:rsidRDefault="00C20488" w:rsidP="00DE4EAB">
            <w:pPr>
              <w:keepNext/>
              <w:keepLines/>
              <w:spacing w:after="0"/>
              <w:jc w:val="center"/>
              <w:rPr>
                <w:rFonts w:ascii="Arial" w:eastAsia="MS Gothic" w:hAnsi="Arial"/>
                <w:b/>
                <w:sz w:val="18"/>
              </w:rPr>
            </w:pPr>
          </w:p>
        </w:tc>
      </w:tr>
      <w:tr w:rsidR="00C20488" w:rsidRPr="00DE7B59" w14:paraId="7FFC50D0" w14:textId="77777777" w:rsidTr="00DE4EAB">
        <w:tc>
          <w:tcPr>
            <w:tcW w:w="534" w:type="dxa"/>
          </w:tcPr>
          <w:p w14:paraId="5C28EB36" w14:textId="77777777" w:rsidR="00C20488" w:rsidRPr="00DE7B59" w:rsidRDefault="00C20488" w:rsidP="00DE4EAB">
            <w:pPr>
              <w:pStyle w:val="TAC"/>
              <w:rPr>
                <w:lang w:eastAsia="zh-CN"/>
              </w:rPr>
            </w:pPr>
            <w:r w:rsidRPr="00DE7B59">
              <w:rPr>
                <w:lang w:eastAsia="zh-CN"/>
              </w:rPr>
              <w:t>1</w:t>
            </w:r>
          </w:p>
        </w:tc>
        <w:tc>
          <w:tcPr>
            <w:tcW w:w="3969" w:type="dxa"/>
          </w:tcPr>
          <w:p w14:paraId="28D45CD2" w14:textId="77777777" w:rsidR="00C20488" w:rsidRPr="00DE7B59" w:rsidRDefault="00C20488" w:rsidP="00DE4EAB">
            <w:pPr>
              <w:pStyle w:val="TAL"/>
              <w:rPr>
                <w:rFonts w:cs="Arial"/>
                <w:szCs w:val="18"/>
                <w:lang w:eastAsia="zh-CN"/>
              </w:rPr>
            </w:pPr>
            <w:r w:rsidRPr="00DE7B59">
              <w:rPr>
                <w:rFonts w:eastAsia="SimSun"/>
              </w:rPr>
              <w:t xml:space="preserve">The SS transmits an </w:t>
            </w:r>
            <w:r w:rsidRPr="00DE7B59">
              <w:rPr>
                <w:rFonts w:eastAsia="SimSun"/>
                <w:i/>
              </w:rPr>
              <w:t>RRCReconfiguration</w:t>
            </w:r>
            <w:r w:rsidRPr="00DE7B59">
              <w:rPr>
                <w:rFonts w:eastAsia="SimSun"/>
              </w:rPr>
              <w:t xml:space="preserve"> message </w:t>
            </w:r>
            <w:r w:rsidRPr="00DE7B59">
              <w:rPr>
                <w:rFonts w:eastAsia="SimSun"/>
                <w:iCs/>
              </w:rPr>
              <w:t xml:space="preserve">including </w:t>
            </w:r>
            <w:r w:rsidRPr="00DE7B59">
              <w:rPr>
                <w:rFonts w:eastAsia="SimSun"/>
                <w:i/>
              </w:rPr>
              <w:t xml:space="preserve">MeasConfig </w:t>
            </w:r>
            <w:r w:rsidRPr="00DE7B59">
              <w:rPr>
                <w:rFonts w:eastAsia="SimSun"/>
              </w:rPr>
              <w:t xml:space="preserve">to setup NR measurement and reporting for inter-frequency event A3 </w:t>
            </w:r>
            <w:r w:rsidRPr="00DE7B59">
              <w:rPr>
                <w:rFonts w:eastAsia="SimSun"/>
                <w:lang w:eastAsia="zh-CN"/>
              </w:rPr>
              <w:t>on</w:t>
            </w:r>
            <w:r w:rsidRPr="00DE7B59">
              <w:rPr>
                <w:rFonts w:eastAsia="SimSun"/>
              </w:rPr>
              <w:t xml:space="preserve"> NR C</w:t>
            </w:r>
            <w:r w:rsidRPr="00DE7B59">
              <w:rPr>
                <w:rFonts w:eastAsia="SimSun"/>
                <w:lang w:eastAsia="zh-CN"/>
              </w:rPr>
              <w:t>ell</w:t>
            </w:r>
            <w:r w:rsidRPr="00DE7B59">
              <w:rPr>
                <w:rFonts w:eastAsia="SimSun"/>
              </w:rPr>
              <w:t xml:space="preserve"> 1.</w:t>
            </w:r>
          </w:p>
        </w:tc>
        <w:tc>
          <w:tcPr>
            <w:tcW w:w="709" w:type="dxa"/>
          </w:tcPr>
          <w:p w14:paraId="75F9B4D6"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&lt;--</w:t>
            </w:r>
          </w:p>
        </w:tc>
        <w:tc>
          <w:tcPr>
            <w:tcW w:w="2977" w:type="dxa"/>
          </w:tcPr>
          <w:p w14:paraId="079B59B3" w14:textId="77777777" w:rsidR="00C20488" w:rsidRPr="00DE7B59" w:rsidRDefault="00C20488" w:rsidP="00DE4EAB">
            <w:pPr>
              <w:pStyle w:val="TAL"/>
              <w:rPr>
                <w:rFonts w:cs="Arial"/>
                <w:szCs w:val="18"/>
                <w:lang w:eastAsia="zh-CN"/>
              </w:rPr>
            </w:pPr>
            <w:r w:rsidRPr="00DE7B59">
              <w:rPr>
                <w:rFonts w:eastAsia="MS Mincho"/>
              </w:rPr>
              <w:t>RRCReconfiguration</w:t>
            </w:r>
          </w:p>
        </w:tc>
        <w:tc>
          <w:tcPr>
            <w:tcW w:w="567" w:type="dxa"/>
          </w:tcPr>
          <w:p w14:paraId="6DCCE77D" w14:textId="77777777" w:rsidR="00C20488" w:rsidRPr="00DE7B59" w:rsidRDefault="00C20488" w:rsidP="00DE4EAB">
            <w:pPr>
              <w:pStyle w:val="TAC"/>
              <w:rPr>
                <w:lang w:eastAsia="zh-CN"/>
              </w:rPr>
            </w:pPr>
            <w:r w:rsidRPr="00DE7B59">
              <w:rPr>
                <w:lang w:eastAsia="zh-CN"/>
              </w:rPr>
              <w:t>-</w:t>
            </w:r>
          </w:p>
        </w:tc>
        <w:tc>
          <w:tcPr>
            <w:tcW w:w="850" w:type="dxa"/>
          </w:tcPr>
          <w:p w14:paraId="68D9A0D7" w14:textId="77777777" w:rsidR="00C20488" w:rsidRPr="00DE7B59" w:rsidRDefault="00C20488" w:rsidP="00DE4EAB">
            <w:pPr>
              <w:pStyle w:val="TAC"/>
              <w:rPr>
                <w:lang w:eastAsia="zh-CN"/>
              </w:rPr>
            </w:pPr>
            <w:r w:rsidRPr="00DE7B59">
              <w:rPr>
                <w:lang w:eastAsia="zh-CN"/>
              </w:rPr>
              <w:t>-</w:t>
            </w:r>
          </w:p>
        </w:tc>
      </w:tr>
      <w:tr w:rsidR="00C20488" w:rsidRPr="00DE7B59" w14:paraId="4CA966DE" w14:textId="77777777" w:rsidTr="00DE4EAB">
        <w:tc>
          <w:tcPr>
            <w:tcW w:w="534" w:type="dxa"/>
          </w:tcPr>
          <w:p w14:paraId="0DB52D4F" w14:textId="77777777" w:rsidR="00C20488" w:rsidRPr="00DE7B59" w:rsidRDefault="00C20488" w:rsidP="00DE4EAB">
            <w:pPr>
              <w:pStyle w:val="TAC"/>
              <w:rPr>
                <w:lang w:eastAsia="zh-CN"/>
              </w:rPr>
            </w:pPr>
            <w:r w:rsidRPr="00DE7B59">
              <w:rPr>
                <w:lang w:eastAsia="zh-CN"/>
              </w:rPr>
              <w:t>2</w:t>
            </w:r>
          </w:p>
        </w:tc>
        <w:tc>
          <w:tcPr>
            <w:tcW w:w="3969" w:type="dxa"/>
          </w:tcPr>
          <w:p w14:paraId="7A97D8FB" w14:textId="77777777" w:rsidR="00C20488" w:rsidRPr="00DE7B59" w:rsidRDefault="00C20488" w:rsidP="00DE4EAB">
            <w:pPr>
              <w:pStyle w:val="TAL"/>
              <w:rPr>
                <w:rFonts w:cs="Arial"/>
                <w:szCs w:val="18"/>
                <w:lang w:eastAsia="zh-CN"/>
              </w:rPr>
            </w:pPr>
            <w:r w:rsidRPr="00DE7B59">
              <w:rPr>
                <w:rFonts w:eastAsia="SimSun"/>
                <w:bCs/>
              </w:rPr>
              <w:t>The UE transmit</w:t>
            </w:r>
            <w:r w:rsidRPr="00DE7B59">
              <w:rPr>
                <w:rFonts w:eastAsia="SimSun"/>
                <w:bCs/>
                <w:lang w:eastAsia="zh-CN"/>
              </w:rPr>
              <w:t>s</w:t>
            </w:r>
            <w:r w:rsidRPr="00DE7B59">
              <w:rPr>
                <w:rFonts w:eastAsia="SimSun"/>
                <w:bCs/>
              </w:rPr>
              <w:t xml:space="preserve"> an </w:t>
            </w:r>
            <w:r w:rsidRPr="00DE7B59">
              <w:rPr>
                <w:rFonts w:eastAsia="SimSun"/>
                <w:bCs/>
                <w:i/>
              </w:rPr>
              <w:t xml:space="preserve">RRCReconfigurationComplete </w:t>
            </w:r>
            <w:r w:rsidRPr="00DE7B59">
              <w:rPr>
                <w:rFonts w:eastAsia="SimSun"/>
                <w:bCs/>
              </w:rPr>
              <w:t>message.</w:t>
            </w:r>
          </w:p>
        </w:tc>
        <w:tc>
          <w:tcPr>
            <w:tcW w:w="709" w:type="dxa"/>
          </w:tcPr>
          <w:p w14:paraId="2E6C189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--&gt;</w:t>
            </w:r>
          </w:p>
        </w:tc>
        <w:tc>
          <w:tcPr>
            <w:tcW w:w="2977" w:type="dxa"/>
          </w:tcPr>
          <w:p w14:paraId="03F8E33B" w14:textId="77777777" w:rsidR="00C20488" w:rsidRPr="00DE7B59" w:rsidRDefault="00C20488" w:rsidP="00DE4EAB">
            <w:pPr>
              <w:pStyle w:val="TAL"/>
              <w:rPr>
                <w:rFonts w:cs="Arial"/>
                <w:szCs w:val="18"/>
                <w:lang w:eastAsia="zh-CN"/>
              </w:rPr>
            </w:pPr>
            <w:r w:rsidRPr="00DE7B59">
              <w:rPr>
                <w:rFonts w:eastAsia="MS Mincho"/>
              </w:rPr>
              <w:t>RRCReconfigurationComplete</w:t>
            </w:r>
          </w:p>
        </w:tc>
        <w:tc>
          <w:tcPr>
            <w:tcW w:w="567" w:type="dxa"/>
          </w:tcPr>
          <w:p w14:paraId="7E31F7A4" w14:textId="77777777" w:rsidR="00C20488" w:rsidRPr="00DE7B59" w:rsidRDefault="00C20488" w:rsidP="00DE4EAB">
            <w:pPr>
              <w:pStyle w:val="TAC"/>
              <w:rPr>
                <w:lang w:eastAsia="zh-CN"/>
              </w:rPr>
            </w:pPr>
            <w:r w:rsidRPr="00DE7B59">
              <w:rPr>
                <w:lang w:eastAsia="zh-CN"/>
              </w:rPr>
              <w:t>-</w:t>
            </w:r>
          </w:p>
        </w:tc>
        <w:tc>
          <w:tcPr>
            <w:tcW w:w="850" w:type="dxa"/>
          </w:tcPr>
          <w:p w14:paraId="5DF64B08" w14:textId="77777777" w:rsidR="00C20488" w:rsidRPr="00DE7B59" w:rsidRDefault="00C20488" w:rsidP="00DE4EAB">
            <w:pPr>
              <w:pStyle w:val="TAC"/>
              <w:rPr>
                <w:lang w:eastAsia="zh-CN"/>
              </w:rPr>
            </w:pPr>
            <w:r w:rsidRPr="00DE7B59">
              <w:rPr>
                <w:lang w:eastAsia="zh-CN"/>
              </w:rPr>
              <w:t>-</w:t>
            </w:r>
          </w:p>
        </w:tc>
      </w:tr>
      <w:tr w:rsidR="00C20488" w:rsidRPr="00DE7B59" w14:paraId="7CDDDB3C" w14:textId="77777777" w:rsidTr="00DE4EAB">
        <w:tc>
          <w:tcPr>
            <w:tcW w:w="534" w:type="dxa"/>
          </w:tcPr>
          <w:p w14:paraId="19DC413F" w14:textId="77777777" w:rsidR="00C20488" w:rsidRPr="00DE7B59" w:rsidRDefault="00C20488" w:rsidP="00DE4EAB">
            <w:pPr>
              <w:pStyle w:val="TAC"/>
              <w:rPr>
                <w:lang w:eastAsia="zh-CN"/>
              </w:rPr>
            </w:pPr>
            <w:r w:rsidRPr="00DE7B59">
              <w:rPr>
                <w:lang w:eastAsia="zh-CN"/>
              </w:rPr>
              <w:t>3</w:t>
            </w:r>
          </w:p>
        </w:tc>
        <w:tc>
          <w:tcPr>
            <w:tcW w:w="3969" w:type="dxa"/>
          </w:tcPr>
          <w:p w14:paraId="31BFC543" w14:textId="77777777" w:rsidR="00C20488" w:rsidRPr="00DE7B59" w:rsidRDefault="00C20488" w:rsidP="00DE4EAB">
            <w:pPr>
              <w:pStyle w:val="TAL"/>
              <w:rPr>
                <w:rFonts w:cs="Arial"/>
                <w:szCs w:val="18"/>
                <w:lang w:eastAsia="zh-CN"/>
              </w:rPr>
            </w:pPr>
            <w:r w:rsidRPr="00DE7B59">
              <w:rPr>
                <w:rFonts w:eastAsia="SimSun"/>
                <w:bCs/>
              </w:rPr>
              <w:t>SS re-adjusts the cell-specific reference signal level according to row "T1" in table 7.1.1.3.28.3.2-1/2.</w:t>
            </w:r>
          </w:p>
        </w:tc>
        <w:tc>
          <w:tcPr>
            <w:tcW w:w="709" w:type="dxa"/>
          </w:tcPr>
          <w:p w14:paraId="24FF57B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w:t>
            </w:r>
          </w:p>
        </w:tc>
        <w:tc>
          <w:tcPr>
            <w:tcW w:w="2977" w:type="dxa"/>
          </w:tcPr>
          <w:p w14:paraId="72D58A34" w14:textId="77777777" w:rsidR="00C20488" w:rsidRPr="00DE7B59" w:rsidRDefault="00C20488" w:rsidP="00DE4EAB">
            <w:pPr>
              <w:pStyle w:val="TAL"/>
              <w:rPr>
                <w:rFonts w:cs="Arial"/>
                <w:szCs w:val="18"/>
                <w:lang w:eastAsia="zh-CN"/>
              </w:rPr>
            </w:pPr>
            <w:r w:rsidRPr="00DE7B59">
              <w:rPr>
                <w:rFonts w:cs="Arial"/>
                <w:szCs w:val="18"/>
                <w:lang w:eastAsia="zh-CN"/>
              </w:rPr>
              <w:t>-</w:t>
            </w:r>
          </w:p>
        </w:tc>
        <w:tc>
          <w:tcPr>
            <w:tcW w:w="567" w:type="dxa"/>
          </w:tcPr>
          <w:p w14:paraId="0523F4F7" w14:textId="77777777" w:rsidR="00C20488" w:rsidRPr="00DE7B59" w:rsidRDefault="00C20488" w:rsidP="00DE4EAB">
            <w:pPr>
              <w:pStyle w:val="TAC"/>
              <w:rPr>
                <w:lang w:eastAsia="zh-CN"/>
              </w:rPr>
            </w:pPr>
            <w:r w:rsidRPr="00DE7B59">
              <w:rPr>
                <w:lang w:eastAsia="zh-CN"/>
              </w:rPr>
              <w:t>-</w:t>
            </w:r>
          </w:p>
        </w:tc>
        <w:tc>
          <w:tcPr>
            <w:tcW w:w="850" w:type="dxa"/>
          </w:tcPr>
          <w:p w14:paraId="4F7955D0" w14:textId="77777777" w:rsidR="00C20488" w:rsidRPr="00DE7B59" w:rsidRDefault="00C20488" w:rsidP="00DE4EAB">
            <w:pPr>
              <w:pStyle w:val="TAC"/>
              <w:rPr>
                <w:lang w:eastAsia="zh-CN"/>
              </w:rPr>
            </w:pPr>
            <w:r w:rsidRPr="00DE7B59">
              <w:rPr>
                <w:lang w:eastAsia="zh-CN"/>
              </w:rPr>
              <w:t>-</w:t>
            </w:r>
          </w:p>
        </w:tc>
      </w:tr>
      <w:tr w:rsidR="00C20488" w:rsidRPr="00DE7B59" w14:paraId="4B4AE41C" w14:textId="77777777" w:rsidTr="00DE4EAB">
        <w:tc>
          <w:tcPr>
            <w:tcW w:w="534" w:type="dxa"/>
          </w:tcPr>
          <w:p w14:paraId="6630825B" w14:textId="77777777" w:rsidR="00C20488" w:rsidRPr="00DE7B59" w:rsidRDefault="00C20488" w:rsidP="00DE4EAB">
            <w:pPr>
              <w:pStyle w:val="TAC"/>
              <w:rPr>
                <w:lang w:eastAsia="zh-CN"/>
              </w:rPr>
            </w:pPr>
            <w:r w:rsidRPr="00DE7B59">
              <w:rPr>
                <w:lang w:eastAsia="zh-CN"/>
              </w:rPr>
              <w:t>4</w:t>
            </w:r>
          </w:p>
        </w:tc>
        <w:tc>
          <w:tcPr>
            <w:tcW w:w="3969" w:type="dxa"/>
          </w:tcPr>
          <w:p w14:paraId="6E05DD1C" w14:textId="77777777" w:rsidR="00C20488" w:rsidRPr="00DE7B59" w:rsidRDefault="00C20488" w:rsidP="00DE4EAB">
            <w:pPr>
              <w:pStyle w:val="TAL"/>
              <w:rPr>
                <w:rFonts w:cs="Arial"/>
                <w:szCs w:val="18"/>
                <w:lang w:eastAsia="zh-CN"/>
              </w:rPr>
            </w:pPr>
            <w:r w:rsidRPr="00DE7B59">
              <w:rPr>
                <w:rFonts w:eastAsia="SimSun"/>
                <w:bCs/>
              </w:rPr>
              <w:t>The UE transmit</w:t>
            </w:r>
            <w:r w:rsidRPr="00DE7B59">
              <w:rPr>
                <w:rFonts w:eastAsia="SimSun"/>
                <w:bCs/>
                <w:lang w:eastAsia="zh-CN"/>
              </w:rPr>
              <w:t>s</w:t>
            </w:r>
            <w:r w:rsidRPr="00DE7B59">
              <w:rPr>
                <w:rFonts w:eastAsia="SimSun"/>
                <w:bCs/>
              </w:rPr>
              <w:t xml:space="preserve"> a </w:t>
            </w:r>
            <w:r w:rsidRPr="00DE7B59">
              <w:rPr>
                <w:rFonts w:eastAsia="SimSun"/>
                <w:bCs/>
                <w:i/>
                <w:iCs/>
              </w:rPr>
              <w:t>MeasurementReport</w:t>
            </w:r>
            <w:r w:rsidRPr="00DE7B59">
              <w:rPr>
                <w:rFonts w:eastAsia="SimSun"/>
                <w:bCs/>
              </w:rPr>
              <w:t xml:space="preserve"> message to report event A3 with the measured RSRP value for NR Cell 28 </w:t>
            </w:r>
            <w:r w:rsidRPr="00DE7B59">
              <w:rPr>
                <w:rFonts w:eastAsia="SimSun"/>
                <w:bCs/>
                <w:lang w:eastAsia="zh-CN"/>
              </w:rPr>
              <w:t>in</w:t>
            </w:r>
            <w:r w:rsidRPr="00DE7B59">
              <w:rPr>
                <w:rFonts w:eastAsia="SimSun"/>
                <w:bCs/>
              </w:rPr>
              <w:t xml:space="preserve"> NR C</w:t>
            </w:r>
            <w:r w:rsidRPr="00DE7B59">
              <w:rPr>
                <w:rFonts w:eastAsia="SimSun"/>
                <w:bCs/>
                <w:lang w:eastAsia="zh-CN"/>
              </w:rPr>
              <w:t>ell</w:t>
            </w:r>
            <w:r w:rsidRPr="00DE7B59">
              <w:rPr>
                <w:rFonts w:eastAsia="SimSun"/>
                <w:bCs/>
              </w:rPr>
              <w:t xml:space="preserve"> 1.</w:t>
            </w:r>
          </w:p>
        </w:tc>
        <w:tc>
          <w:tcPr>
            <w:tcW w:w="709" w:type="dxa"/>
          </w:tcPr>
          <w:p w14:paraId="7200654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--&gt;</w:t>
            </w:r>
          </w:p>
        </w:tc>
        <w:tc>
          <w:tcPr>
            <w:tcW w:w="2977" w:type="dxa"/>
          </w:tcPr>
          <w:p w14:paraId="1439E9B3" w14:textId="77777777" w:rsidR="00C20488" w:rsidRPr="00DE7B59" w:rsidRDefault="00C20488" w:rsidP="00DE4EAB">
            <w:pPr>
              <w:pStyle w:val="TAL"/>
              <w:rPr>
                <w:rFonts w:cs="Arial"/>
                <w:szCs w:val="18"/>
                <w:lang w:eastAsia="zh-CN"/>
              </w:rPr>
            </w:pPr>
            <w:r w:rsidRPr="00DE7B59">
              <w:rPr>
                <w:rFonts w:eastAsia="MS Mincho"/>
              </w:rPr>
              <w:t>MeasurementReport</w:t>
            </w:r>
          </w:p>
        </w:tc>
        <w:tc>
          <w:tcPr>
            <w:tcW w:w="567" w:type="dxa"/>
          </w:tcPr>
          <w:p w14:paraId="0CC74595" w14:textId="77777777" w:rsidR="00C20488" w:rsidRPr="00DE7B59" w:rsidRDefault="00C20488" w:rsidP="00DE4EAB">
            <w:pPr>
              <w:pStyle w:val="TAC"/>
              <w:rPr>
                <w:lang w:eastAsia="zh-CN"/>
              </w:rPr>
            </w:pPr>
            <w:r w:rsidRPr="00DE7B59">
              <w:rPr>
                <w:lang w:eastAsia="zh-CN"/>
              </w:rPr>
              <w:t>-</w:t>
            </w:r>
          </w:p>
        </w:tc>
        <w:tc>
          <w:tcPr>
            <w:tcW w:w="850" w:type="dxa"/>
          </w:tcPr>
          <w:p w14:paraId="53C51887" w14:textId="77777777" w:rsidR="00C20488" w:rsidRPr="00DE7B59" w:rsidRDefault="00C20488" w:rsidP="00DE4EAB">
            <w:pPr>
              <w:pStyle w:val="TAC"/>
              <w:rPr>
                <w:lang w:eastAsia="zh-CN"/>
              </w:rPr>
            </w:pPr>
            <w:r w:rsidRPr="00DE7B59">
              <w:rPr>
                <w:lang w:eastAsia="zh-CN"/>
              </w:rPr>
              <w:t>-</w:t>
            </w:r>
          </w:p>
        </w:tc>
      </w:tr>
      <w:tr w:rsidR="00C20488" w:rsidRPr="00DE7B59" w14:paraId="2AE68041" w14:textId="77777777" w:rsidTr="00DE4EAB">
        <w:tc>
          <w:tcPr>
            <w:tcW w:w="534" w:type="dxa"/>
          </w:tcPr>
          <w:p w14:paraId="131DE3AF" w14:textId="77777777" w:rsidR="00C20488" w:rsidRPr="00DE7B59" w:rsidRDefault="00C20488" w:rsidP="00DE4EAB">
            <w:pPr>
              <w:pStyle w:val="TAC"/>
              <w:rPr>
                <w:lang w:eastAsia="zh-CN"/>
              </w:rPr>
            </w:pPr>
            <w:r w:rsidRPr="00DE7B59">
              <w:rPr>
                <w:lang w:eastAsia="zh-CN"/>
              </w:rPr>
              <w:t>5</w:t>
            </w:r>
          </w:p>
        </w:tc>
        <w:tc>
          <w:tcPr>
            <w:tcW w:w="3969" w:type="dxa"/>
          </w:tcPr>
          <w:p w14:paraId="7CB47E6C" w14:textId="77777777" w:rsidR="00C20488" w:rsidRPr="00DE7B59" w:rsidRDefault="00C20488" w:rsidP="00DE4EAB">
            <w:pPr>
              <w:pStyle w:val="TAL"/>
              <w:rPr>
                <w:rFonts w:cs="Arial"/>
                <w:szCs w:val="18"/>
                <w:lang w:eastAsia="zh-CN"/>
              </w:rPr>
            </w:pPr>
            <w:r w:rsidRPr="00DE7B59">
              <w:rPr>
                <w:rFonts w:cs="Arial"/>
                <w:szCs w:val="18"/>
                <w:lang w:eastAsia="zh-CN"/>
              </w:rPr>
              <w:t>The SS transmits an RRCReconfiguration message with LTM-Candidate-r18 for NR Cell 28 on NR Cell 1.</w:t>
            </w:r>
          </w:p>
        </w:tc>
        <w:tc>
          <w:tcPr>
            <w:tcW w:w="709" w:type="dxa"/>
          </w:tcPr>
          <w:p w14:paraId="3362EADF"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74D94DBE" w14:textId="77777777" w:rsidR="00C20488" w:rsidRPr="00DE7B59" w:rsidRDefault="00C20488" w:rsidP="00DE4EAB">
            <w:pPr>
              <w:pStyle w:val="TAL"/>
              <w:rPr>
                <w:rFonts w:cs="Arial"/>
                <w:szCs w:val="18"/>
                <w:lang w:eastAsia="zh-CN"/>
              </w:rPr>
            </w:pPr>
            <w:r w:rsidRPr="00DE7B59">
              <w:rPr>
                <w:rFonts w:cs="Arial"/>
                <w:szCs w:val="18"/>
                <w:lang w:eastAsia="zh-CN"/>
              </w:rPr>
              <w:t>RRCReconfiguration</w:t>
            </w:r>
          </w:p>
        </w:tc>
        <w:tc>
          <w:tcPr>
            <w:tcW w:w="567" w:type="dxa"/>
          </w:tcPr>
          <w:p w14:paraId="4F885EF8" w14:textId="77777777" w:rsidR="00C20488" w:rsidRPr="00DE7B59" w:rsidRDefault="00C20488" w:rsidP="00DE4EAB">
            <w:pPr>
              <w:pStyle w:val="TAC"/>
              <w:rPr>
                <w:lang w:eastAsia="zh-CN"/>
              </w:rPr>
            </w:pPr>
            <w:r w:rsidRPr="00DE7B59">
              <w:rPr>
                <w:lang w:eastAsia="zh-CN"/>
              </w:rPr>
              <w:t>-</w:t>
            </w:r>
          </w:p>
        </w:tc>
        <w:tc>
          <w:tcPr>
            <w:tcW w:w="850" w:type="dxa"/>
          </w:tcPr>
          <w:p w14:paraId="3DB02E21" w14:textId="77777777" w:rsidR="00C20488" w:rsidRPr="00DE7B59" w:rsidRDefault="00C20488" w:rsidP="00DE4EAB">
            <w:pPr>
              <w:pStyle w:val="TAC"/>
              <w:rPr>
                <w:lang w:eastAsia="zh-CN"/>
              </w:rPr>
            </w:pPr>
            <w:r w:rsidRPr="00DE7B59">
              <w:rPr>
                <w:lang w:eastAsia="zh-CN"/>
              </w:rPr>
              <w:t>-</w:t>
            </w:r>
          </w:p>
        </w:tc>
      </w:tr>
      <w:tr w:rsidR="00C20488" w:rsidRPr="00DE7B59" w14:paraId="132CE458" w14:textId="77777777" w:rsidTr="00DE4EAB">
        <w:tc>
          <w:tcPr>
            <w:tcW w:w="534" w:type="dxa"/>
          </w:tcPr>
          <w:p w14:paraId="67D31667" w14:textId="77777777" w:rsidR="00C20488" w:rsidRPr="00DE7B59" w:rsidRDefault="00C20488" w:rsidP="00DE4EAB">
            <w:pPr>
              <w:pStyle w:val="TAC"/>
              <w:rPr>
                <w:lang w:eastAsia="zh-CN"/>
              </w:rPr>
            </w:pPr>
            <w:r w:rsidRPr="00DE7B59">
              <w:rPr>
                <w:lang w:eastAsia="zh-CN"/>
              </w:rPr>
              <w:t>6</w:t>
            </w:r>
          </w:p>
        </w:tc>
        <w:tc>
          <w:tcPr>
            <w:tcW w:w="3969" w:type="dxa"/>
          </w:tcPr>
          <w:p w14:paraId="280F50A0" w14:textId="77777777" w:rsidR="00C20488" w:rsidRPr="00DE7B59" w:rsidRDefault="00C20488" w:rsidP="00DE4EAB">
            <w:pPr>
              <w:pStyle w:val="TAL"/>
              <w:rPr>
                <w:rFonts w:cs="Arial"/>
                <w:szCs w:val="18"/>
                <w:lang w:eastAsia="zh-CN"/>
              </w:rPr>
            </w:pPr>
            <w:r w:rsidRPr="00DE7B59">
              <w:rPr>
                <w:rFonts w:cs="Arial"/>
                <w:szCs w:val="18"/>
                <w:lang w:eastAsia="zh-CN"/>
              </w:rPr>
              <w:t>The UE transmits RRCReconfigurationComplete message.</w:t>
            </w:r>
          </w:p>
        </w:tc>
        <w:tc>
          <w:tcPr>
            <w:tcW w:w="709" w:type="dxa"/>
          </w:tcPr>
          <w:p w14:paraId="6E94D07B"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5E0EEE07" w14:textId="77777777" w:rsidR="00C20488" w:rsidRPr="00DE7B59" w:rsidRDefault="00C20488" w:rsidP="00DE4EAB">
            <w:pPr>
              <w:pStyle w:val="TAL"/>
              <w:rPr>
                <w:rFonts w:cs="Arial"/>
                <w:szCs w:val="18"/>
                <w:lang w:eastAsia="zh-CN"/>
              </w:rPr>
            </w:pPr>
            <w:r w:rsidRPr="00DE7B59">
              <w:rPr>
                <w:rFonts w:cs="Arial"/>
                <w:szCs w:val="18"/>
                <w:lang w:eastAsia="zh-CN"/>
              </w:rPr>
              <w:t>RRCReconfigurationComplete</w:t>
            </w:r>
          </w:p>
        </w:tc>
        <w:tc>
          <w:tcPr>
            <w:tcW w:w="567" w:type="dxa"/>
          </w:tcPr>
          <w:p w14:paraId="7DCE5962" w14:textId="77777777" w:rsidR="00C20488" w:rsidRPr="00DE7B59" w:rsidRDefault="00C20488" w:rsidP="00DE4EAB">
            <w:pPr>
              <w:pStyle w:val="TAC"/>
              <w:rPr>
                <w:lang w:eastAsia="zh-CN"/>
              </w:rPr>
            </w:pPr>
            <w:r w:rsidRPr="00DE7B59">
              <w:rPr>
                <w:lang w:eastAsia="zh-CN"/>
              </w:rPr>
              <w:t>-</w:t>
            </w:r>
          </w:p>
        </w:tc>
        <w:tc>
          <w:tcPr>
            <w:tcW w:w="850" w:type="dxa"/>
          </w:tcPr>
          <w:p w14:paraId="7047F272" w14:textId="77777777" w:rsidR="00C20488" w:rsidRPr="00DE7B59" w:rsidRDefault="00C20488" w:rsidP="00DE4EAB">
            <w:pPr>
              <w:pStyle w:val="TAC"/>
              <w:rPr>
                <w:lang w:eastAsia="zh-CN"/>
              </w:rPr>
            </w:pPr>
            <w:r w:rsidRPr="00DE7B59">
              <w:rPr>
                <w:lang w:eastAsia="zh-CN"/>
              </w:rPr>
              <w:t>-</w:t>
            </w:r>
          </w:p>
        </w:tc>
      </w:tr>
      <w:tr w:rsidR="00C20488" w:rsidRPr="00DE7B59" w14:paraId="2D4DC783" w14:textId="77777777" w:rsidTr="00DE4EAB">
        <w:tc>
          <w:tcPr>
            <w:tcW w:w="534" w:type="dxa"/>
          </w:tcPr>
          <w:p w14:paraId="3C40D138" w14:textId="77777777" w:rsidR="00C20488" w:rsidRPr="00DE7B59" w:rsidRDefault="00C20488" w:rsidP="00DE4EAB">
            <w:pPr>
              <w:pStyle w:val="TAC"/>
              <w:rPr>
                <w:lang w:eastAsia="zh-CN"/>
              </w:rPr>
            </w:pPr>
            <w:r w:rsidRPr="00DE7B59">
              <w:rPr>
                <w:lang w:eastAsia="zh-CN"/>
              </w:rPr>
              <w:t>7</w:t>
            </w:r>
          </w:p>
        </w:tc>
        <w:tc>
          <w:tcPr>
            <w:tcW w:w="3969" w:type="dxa"/>
          </w:tcPr>
          <w:p w14:paraId="1DA7359A" w14:textId="77777777" w:rsidR="00C20488" w:rsidRPr="00DE7B59" w:rsidRDefault="00C20488" w:rsidP="00DE4EAB">
            <w:pPr>
              <w:pStyle w:val="TAL"/>
              <w:rPr>
                <w:rFonts w:cs="Arial"/>
                <w:szCs w:val="18"/>
                <w:lang w:eastAsia="zh-CN"/>
              </w:rPr>
            </w:pPr>
            <w:r w:rsidRPr="00DE7B59">
              <w:rPr>
                <w:rFonts w:cs="Arial"/>
                <w:szCs w:val="18"/>
                <w:lang w:eastAsia="zh-CN"/>
              </w:rPr>
              <w:t>The SS transmits the candidate cell TCI activation MAC CE with Candidate Cell ID set to 0 for NR Cell 28 on NR Cell 1.</w:t>
            </w:r>
          </w:p>
        </w:tc>
        <w:tc>
          <w:tcPr>
            <w:tcW w:w="709" w:type="dxa"/>
          </w:tcPr>
          <w:p w14:paraId="32C009C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0C43A695" w14:textId="77777777" w:rsidR="00C20488" w:rsidRPr="00DE7B59" w:rsidRDefault="00C20488" w:rsidP="00DE4EAB">
            <w:pPr>
              <w:pStyle w:val="TAL"/>
              <w:rPr>
                <w:rFonts w:cs="Arial"/>
                <w:szCs w:val="18"/>
                <w:lang w:eastAsia="zh-CN"/>
              </w:rPr>
            </w:pPr>
            <w:r w:rsidRPr="00DE7B59">
              <w:rPr>
                <w:rFonts w:cs="Arial"/>
                <w:szCs w:val="18"/>
                <w:lang w:eastAsia="zh-CN"/>
              </w:rPr>
              <w:t>MAC PDU (Candidate Cell TCI Activation/Deactivation MAC CE)</w:t>
            </w:r>
          </w:p>
        </w:tc>
        <w:tc>
          <w:tcPr>
            <w:tcW w:w="567" w:type="dxa"/>
          </w:tcPr>
          <w:p w14:paraId="1A5A57B5" w14:textId="77777777" w:rsidR="00C20488" w:rsidRPr="00DE7B59" w:rsidRDefault="00C20488" w:rsidP="00DE4EAB">
            <w:pPr>
              <w:pStyle w:val="TAC"/>
              <w:rPr>
                <w:lang w:eastAsia="zh-CN"/>
              </w:rPr>
            </w:pPr>
          </w:p>
        </w:tc>
        <w:tc>
          <w:tcPr>
            <w:tcW w:w="850" w:type="dxa"/>
          </w:tcPr>
          <w:p w14:paraId="16E3695D" w14:textId="77777777" w:rsidR="00C20488" w:rsidRPr="00DE7B59" w:rsidRDefault="00C20488" w:rsidP="00DE4EAB">
            <w:pPr>
              <w:pStyle w:val="TAC"/>
              <w:rPr>
                <w:lang w:eastAsia="zh-CN"/>
              </w:rPr>
            </w:pPr>
          </w:p>
        </w:tc>
      </w:tr>
      <w:tr w:rsidR="00C20488" w:rsidRPr="00DE7B59" w14:paraId="000186AD" w14:textId="77777777" w:rsidTr="00DE4EAB">
        <w:tc>
          <w:tcPr>
            <w:tcW w:w="534" w:type="dxa"/>
          </w:tcPr>
          <w:p w14:paraId="1BEBC54F" w14:textId="77777777" w:rsidR="00C20488" w:rsidRPr="00DE7B59" w:rsidRDefault="00C20488" w:rsidP="00DE4EAB">
            <w:pPr>
              <w:pStyle w:val="TAC"/>
              <w:rPr>
                <w:lang w:eastAsia="zh-CN"/>
              </w:rPr>
            </w:pPr>
            <w:r w:rsidRPr="00DE7B59">
              <w:rPr>
                <w:lang w:eastAsia="zh-CN"/>
              </w:rPr>
              <w:t>8</w:t>
            </w:r>
          </w:p>
        </w:tc>
        <w:tc>
          <w:tcPr>
            <w:tcW w:w="3969" w:type="dxa"/>
          </w:tcPr>
          <w:p w14:paraId="3EFD1D93" w14:textId="77777777" w:rsidR="00C20488" w:rsidRPr="00DE7B59" w:rsidRDefault="00C20488" w:rsidP="00DE4EAB">
            <w:pPr>
              <w:pStyle w:val="TAL"/>
              <w:rPr>
                <w:rFonts w:cs="Arial"/>
                <w:szCs w:val="18"/>
                <w:lang w:eastAsia="zh-CN"/>
              </w:rPr>
            </w:pPr>
            <w:r w:rsidRPr="00DE7B59">
              <w:rPr>
                <w:rFonts w:cs="Arial"/>
                <w:szCs w:val="18"/>
                <w:lang w:eastAsia="zh-CN"/>
              </w:rPr>
              <w:t>The SS transmits LTM cell switch command MAC CE with Timing Advance Command value set to 0 and SCG of Target Configuration ID value set to 0 on NR Cell1 to the UE.</w:t>
            </w:r>
          </w:p>
        </w:tc>
        <w:tc>
          <w:tcPr>
            <w:tcW w:w="709" w:type="dxa"/>
          </w:tcPr>
          <w:p w14:paraId="0F645AE2"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17FF58B6" w14:textId="77777777" w:rsidR="00C20488" w:rsidRPr="00DE7B59" w:rsidRDefault="00C20488" w:rsidP="00DE4EAB">
            <w:pPr>
              <w:pStyle w:val="TAL"/>
              <w:rPr>
                <w:rFonts w:cs="Arial"/>
                <w:szCs w:val="18"/>
                <w:lang w:eastAsia="zh-CN"/>
              </w:rPr>
            </w:pPr>
            <w:r w:rsidRPr="00DE7B59">
              <w:rPr>
                <w:rFonts w:cs="Arial"/>
                <w:szCs w:val="18"/>
                <w:lang w:eastAsia="zh-CN"/>
              </w:rPr>
              <w:t>MAC PDU (LTM Cell Switch Command MAC CE)</w:t>
            </w:r>
          </w:p>
        </w:tc>
        <w:tc>
          <w:tcPr>
            <w:tcW w:w="567" w:type="dxa"/>
          </w:tcPr>
          <w:p w14:paraId="39FAF1F8" w14:textId="77777777" w:rsidR="00C20488" w:rsidRPr="00DE7B59" w:rsidRDefault="00C20488" w:rsidP="00DE4EAB">
            <w:pPr>
              <w:pStyle w:val="TAC"/>
              <w:rPr>
                <w:lang w:eastAsia="zh-CN"/>
              </w:rPr>
            </w:pPr>
            <w:r w:rsidRPr="00DE7B59">
              <w:rPr>
                <w:lang w:eastAsia="zh-CN"/>
              </w:rPr>
              <w:t>-</w:t>
            </w:r>
          </w:p>
        </w:tc>
        <w:tc>
          <w:tcPr>
            <w:tcW w:w="850" w:type="dxa"/>
          </w:tcPr>
          <w:p w14:paraId="6B21853E" w14:textId="77777777" w:rsidR="00C20488" w:rsidRPr="00DE7B59" w:rsidRDefault="00C20488" w:rsidP="00DE4EAB">
            <w:pPr>
              <w:pStyle w:val="TAC"/>
              <w:rPr>
                <w:lang w:eastAsia="zh-CN"/>
              </w:rPr>
            </w:pPr>
            <w:r w:rsidRPr="00DE7B59">
              <w:rPr>
                <w:lang w:eastAsia="zh-CN"/>
              </w:rPr>
              <w:t>-</w:t>
            </w:r>
          </w:p>
        </w:tc>
      </w:tr>
      <w:tr w:rsidR="00C20488" w:rsidRPr="00DE7B59" w14:paraId="5C50ADD8" w14:textId="77777777" w:rsidTr="00DE4EAB">
        <w:tc>
          <w:tcPr>
            <w:tcW w:w="534" w:type="dxa"/>
          </w:tcPr>
          <w:p w14:paraId="559844BB" w14:textId="77777777" w:rsidR="00C20488" w:rsidRPr="00DE7B59" w:rsidRDefault="00C20488" w:rsidP="00DE4EAB">
            <w:pPr>
              <w:pStyle w:val="TAC"/>
              <w:rPr>
                <w:lang w:eastAsia="zh-CN"/>
              </w:rPr>
            </w:pPr>
            <w:r w:rsidRPr="00DE7B59">
              <w:rPr>
                <w:lang w:eastAsia="zh-CN"/>
              </w:rPr>
              <w:t>9</w:t>
            </w:r>
          </w:p>
        </w:tc>
        <w:tc>
          <w:tcPr>
            <w:tcW w:w="3969" w:type="dxa"/>
          </w:tcPr>
          <w:p w14:paraId="4D91A861" w14:textId="77777777" w:rsidR="00C20488" w:rsidRPr="00DE7B59" w:rsidRDefault="00C20488" w:rsidP="00DE4EAB">
            <w:pPr>
              <w:pStyle w:val="TAL"/>
              <w:rPr>
                <w:rFonts w:cs="Arial"/>
                <w:szCs w:val="18"/>
                <w:lang w:eastAsia="zh-CN"/>
              </w:rPr>
            </w:pPr>
            <w:r w:rsidRPr="00DE7B59">
              <w:rPr>
                <w:rFonts w:cs="Arial"/>
                <w:szCs w:val="18"/>
                <w:lang w:eastAsia="zh-CN"/>
              </w:rPr>
              <w:t>The SS transmits an UL Grant, allowing the UE to transmit the RRCReconfigurationComplete message on NR Cell 28.</w:t>
            </w:r>
          </w:p>
        </w:tc>
        <w:tc>
          <w:tcPr>
            <w:tcW w:w="709" w:type="dxa"/>
          </w:tcPr>
          <w:p w14:paraId="67F56EE6"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4DAC4957" w14:textId="77777777" w:rsidR="00C20488" w:rsidRPr="00DE7B59" w:rsidRDefault="00C20488" w:rsidP="00DE4EAB">
            <w:pPr>
              <w:pStyle w:val="TAL"/>
              <w:rPr>
                <w:rFonts w:cs="Arial"/>
                <w:szCs w:val="18"/>
                <w:lang w:eastAsia="zh-CN"/>
              </w:rPr>
            </w:pPr>
            <w:r w:rsidRPr="00DE7B59">
              <w:rPr>
                <w:rFonts w:cs="Arial"/>
                <w:szCs w:val="18"/>
                <w:lang w:eastAsia="zh-CN"/>
              </w:rPr>
              <w:t>UL grant (C-RNTI)</w:t>
            </w:r>
          </w:p>
        </w:tc>
        <w:tc>
          <w:tcPr>
            <w:tcW w:w="567" w:type="dxa"/>
          </w:tcPr>
          <w:p w14:paraId="65867C00" w14:textId="77777777" w:rsidR="00C20488" w:rsidRPr="00DE7B59" w:rsidRDefault="00C20488" w:rsidP="00DE4EAB">
            <w:pPr>
              <w:pStyle w:val="TAC"/>
              <w:rPr>
                <w:lang w:eastAsia="zh-CN"/>
              </w:rPr>
            </w:pPr>
            <w:r w:rsidRPr="00DE7B59">
              <w:rPr>
                <w:lang w:eastAsia="zh-CN"/>
              </w:rPr>
              <w:t>-</w:t>
            </w:r>
          </w:p>
        </w:tc>
        <w:tc>
          <w:tcPr>
            <w:tcW w:w="850" w:type="dxa"/>
          </w:tcPr>
          <w:p w14:paraId="734FED54" w14:textId="77777777" w:rsidR="00C20488" w:rsidRPr="00DE7B59" w:rsidRDefault="00C20488" w:rsidP="00DE4EAB">
            <w:pPr>
              <w:pStyle w:val="TAC"/>
              <w:rPr>
                <w:lang w:eastAsia="zh-CN"/>
              </w:rPr>
            </w:pPr>
            <w:r w:rsidRPr="00DE7B59">
              <w:rPr>
                <w:lang w:eastAsia="zh-CN"/>
              </w:rPr>
              <w:t>-</w:t>
            </w:r>
          </w:p>
        </w:tc>
      </w:tr>
      <w:tr w:rsidR="00C20488" w:rsidRPr="00DE7B59" w14:paraId="4869FCBB" w14:textId="77777777" w:rsidTr="00DE4EAB">
        <w:tc>
          <w:tcPr>
            <w:tcW w:w="534" w:type="dxa"/>
          </w:tcPr>
          <w:p w14:paraId="1E2A1AE7" w14:textId="77777777" w:rsidR="00C20488" w:rsidRPr="00DE7B59" w:rsidRDefault="00C20488" w:rsidP="00DE4EAB">
            <w:pPr>
              <w:pStyle w:val="TAC"/>
              <w:rPr>
                <w:lang w:eastAsia="zh-CN"/>
              </w:rPr>
            </w:pPr>
            <w:r w:rsidRPr="00DE7B59">
              <w:rPr>
                <w:lang w:eastAsia="zh-CN"/>
              </w:rPr>
              <w:t>10</w:t>
            </w:r>
          </w:p>
        </w:tc>
        <w:tc>
          <w:tcPr>
            <w:tcW w:w="3969" w:type="dxa"/>
          </w:tcPr>
          <w:p w14:paraId="5056C4D1" w14:textId="77777777" w:rsidR="00C20488" w:rsidRPr="00DE7B59" w:rsidRDefault="00C20488" w:rsidP="00DE4EAB">
            <w:pPr>
              <w:pStyle w:val="TAL"/>
              <w:rPr>
                <w:rFonts w:cs="Arial"/>
                <w:szCs w:val="18"/>
                <w:lang w:eastAsia="zh-CN"/>
              </w:rPr>
            </w:pPr>
            <w:r w:rsidRPr="00DE7B59">
              <w:rPr>
                <w:rFonts w:cs="Arial"/>
                <w:szCs w:val="18"/>
                <w:lang w:eastAsia="zh-CN"/>
              </w:rPr>
              <w:t>Check: Does the UE transmit RRCReconfigurationComplete message in NR Cell 28?</w:t>
            </w:r>
          </w:p>
        </w:tc>
        <w:tc>
          <w:tcPr>
            <w:tcW w:w="709" w:type="dxa"/>
          </w:tcPr>
          <w:p w14:paraId="2BC968E8"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68CA6418" w14:textId="77777777" w:rsidR="00C20488" w:rsidRPr="00DE7B59" w:rsidRDefault="00C20488" w:rsidP="00DE4EAB">
            <w:pPr>
              <w:pStyle w:val="TAL"/>
              <w:rPr>
                <w:rFonts w:cs="Arial"/>
                <w:szCs w:val="18"/>
                <w:lang w:eastAsia="zh-CN"/>
              </w:rPr>
            </w:pPr>
            <w:r w:rsidRPr="00DE7B59">
              <w:rPr>
                <w:rFonts w:cs="Arial"/>
                <w:szCs w:val="18"/>
                <w:lang w:eastAsia="zh-CN"/>
              </w:rPr>
              <w:t>RRCReconfigurationComplete</w:t>
            </w:r>
          </w:p>
        </w:tc>
        <w:tc>
          <w:tcPr>
            <w:tcW w:w="567" w:type="dxa"/>
          </w:tcPr>
          <w:p w14:paraId="376EE86D" w14:textId="77777777" w:rsidR="00C20488" w:rsidRPr="00DE7B59" w:rsidRDefault="00C20488" w:rsidP="00DE4EAB">
            <w:pPr>
              <w:pStyle w:val="TAC"/>
              <w:rPr>
                <w:lang w:eastAsia="zh-CN"/>
              </w:rPr>
            </w:pPr>
            <w:r w:rsidRPr="00DE7B59">
              <w:rPr>
                <w:lang w:eastAsia="zh-CN"/>
              </w:rPr>
              <w:t>1</w:t>
            </w:r>
          </w:p>
        </w:tc>
        <w:tc>
          <w:tcPr>
            <w:tcW w:w="850" w:type="dxa"/>
          </w:tcPr>
          <w:p w14:paraId="34D7732B" w14:textId="77777777" w:rsidR="00C20488" w:rsidRPr="00DE7B59" w:rsidRDefault="00C20488" w:rsidP="00DE4EAB">
            <w:pPr>
              <w:pStyle w:val="TAC"/>
              <w:rPr>
                <w:lang w:eastAsia="zh-CN"/>
              </w:rPr>
            </w:pPr>
            <w:r w:rsidRPr="00DE7B59">
              <w:rPr>
                <w:lang w:eastAsia="zh-CN"/>
              </w:rPr>
              <w:t>P</w:t>
            </w:r>
          </w:p>
        </w:tc>
      </w:tr>
      <w:tr w:rsidR="00C20488" w:rsidRPr="00DE7B59" w14:paraId="1F943763" w14:textId="77777777" w:rsidTr="00DE4EAB">
        <w:tc>
          <w:tcPr>
            <w:tcW w:w="534" w:type="dxa"/>
          </w:tcPr>
          <w:p w14:paraId="2511700C" w14:textId="77777777" w:rsidR="00C20488" w:rsidRPr="00DE7B59" w:rsidRDefault="00C20488" w:rsidP="00DE4EAB">
            <w:pPr>
              <w:pStyle w:val="TAC"/>
              <w:rPr>
                <w:lang w:eastAsia="zh-CN"/>
              </w:rPr>
            </w:pPr>
            <w:r w:rsidRPr="00DE7B59">
              <w:rPr>
                <w:lang w:eastAsia="zh-CN"/>
              </w:rPr>
              <w:t>11</w:t>
            </w:r>
          </w:p>
        </w:tc>
        <w:tc>
          <w:tcPr>
            <w:tcW w:w="3969" w:type="dxa"/>
          </w:tcPr>
          <w:p w14:paraId="2904353B" w14:textId="77777777" w:rsidR="00C20488" w:rsidRPr="00DE7B59" w:rsidRDefault="00C20488" w:rsidP="00DE4EAB">
            <w:pPr>
              <w:pStyle w:val="TAL"/>
              <w:rPr>
                <w:rFonts w:cs="Arial"/>
                <w:szCs w:val="18"/>
                <w:lang w:eastAsia="zh-CN"/>
              </w:rPr>
            </w:pPr>
            <w:r w:rsidRPr="00DE7B59">
              <w:rPr>
                <w:rFonts w:cs="Arial"/>
                <w:szCs w:val="18"/>
                <w:lang w:eastAsia="zh-CN"/>
              </w:rPr>
              <w:t>The SS transmits a downlink assignment addressed to the C-RNTI assigned to the UE on NR Cell 28</w:t>
            </w:r>
          </w:p>
        </w:tc>
        <w:tc>
          <w:tcPr>
            <w:tcW w:w="709" w:type="dxa"/>
          </w:tcPr>
          <w:p w14:paraId="217AED1B"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03E6E207" w14:textId="77777777" w:rsidR="00C20488" w:rsidRPr="00DE7B59" w:rsidRDefault="00C20488" w:rsidP="00DE4EAB">
            <w:pPr>
              <w:pStyle w:val="TAL"/>
              <w:rPr>
                <w:rFonts w:cs="Arial"/>
                <w:szCs w:val="18"/>
                <w:lang w:eastAsia="zh-CN"/>
              </w:rPr>
            </w:pPr>
            <w:r w:rsidRPr="00DE7B59">
              <w:rPr>
                <w:rFonts w:cs="Arial"/>
                <w:szCs w:val="18"/>
                <w:lang w:eastAsia="zh-CN"/>
              </w:rPr>
              <w:t>PDCCH (C-RNTI)</w:t>
            </w:r>
          </w:p>
        </w:tc>
        <w:tc>
          <w:tcPr>
            <w:tcW w:w="567" w:type="dxa"/>
          </w:tcPr>
          <w:p w14:paraId="4B79E961" w14:textId="77777777" w:rsidR="00C20488" w:rsidRPr="00DE7B59" w:rsidRDefault="00C20488" w:rsidP="00DE4EAB">
            <w:pPr>
              <w:pStyle w:val="TAC"/>
              <w:rPr>
                <w:lang w:eastAsia="zh-CN"/>
              </w:rPr>
            </w:pPr>
            <w:r w:rsidRPr="00DE7B59">
              <w:rPr>
                <w:lang w:eastAsia="zh-CN"/>
              </w:rPr>
              <w:t>-</w:t>
            </w:r>
          </w:p>
        </w:tc>
        <w:tc>
          <w:tcPr>
            <w:tcW w:w="850" w:type="dxa"/>
          </w:tcPr>
          <w:p w14:paraId="1EFB08FB" w14:textId="77777777" w:rsidR="00C20488" w:rsidRPr="00DE7B59" w:rsidRDefault="00C20488" w:rsidP="00DE4EAB">
            <w:pPr>
              <w:pStyle w:val="TAC"/>
              <w:rPr>
                <w:lang w:eastAsia="zh-CN"/>
              </w:rPr>
            </w:pPr>
            <w:r w:rsidRPr="00DE7B59">
              <w:rPr>
                <w:lang w:eastAsia="zh-CN"/>
              </w:rPr>
              <w:t>-</w:t>
            </w:r>
          </w:p>
        </w:tc>
      </w:tr>
      <w:tr w:rsidR="00C20488" w:rsidRPr="00DE7B59" w14:paraId="180A7E94" w14:textId="77777777" w:rsidTr="00DE4EAB">
        <w:tc>
          <w:tcPr>
            <w:tcW w:w="534" w:type="dxa"/>
          </w:tcPr>
          <w:p w14:paraId="141D9F45" w14:textId="77777777" w:rsidR="00C20488" w:rsidRPr="00DE7B59" w:rsidRDefault="00C20488" w:rsidP="00DE4EAB">
            <w:pPr>
              <w:pStyle w:val="TAC"/>
              <w:rPr>
                <w:lang w:eastAsia="zh-CN"/>
              </w:rPr>
            </w:pPr>
            <w:r w:rsidRPr="00DE7B59">
              <w:rPr>
                <w:lang w:eastAsia="zh-CN"/>
              </w:rPr>
              <w:t>12</w:t>
            </w:r>
          </w:p>
        </w:tc>
        <w:tc>
          <w:tcPr>
            <w:tcW w:w="3969" w:type="dxa"/>
          </w:tcPr>
          <w:p w14:paraId="4F73C66C" w14:textId="77777777" w:rsidR="00C20488" w:rsidRPr="00DE7B59" w:rsidRDefault="00C20488" w:rsidP="00DE4EAB">
            <w:pPr>
              <w:pStyle w:val="TAL"/>
              <w:rPr>
                <w:rFonts w:cs="Arial"/>
                <w:szCs w:val="18"/>
                <w:lang w:eastAsia="zh-CN"/>
              </w:rPr>
            </w:pPr>
            <w:r w:rsidRPr="00DE7B59">
              <w:rPr>
                <w:rFonts w:cs="Arial"/>
                <w:szCs w:val="18"/>
                <w:lang w:eastAsia="zh-CN"/>
              </w:rPr>
              <w:t>The SS transmits in the indicated downlink assignment a MAC PDU including a RLC PDU with poll bit not set on NR Cell 28.</w:t>
            </w:r>
          </w:p>
        </w:tc>
        <w:tc>
          <w:tcPr>
            <w:tcW w:w="709" w:type="dxa"/>
          </w:tcPr>
          <w:p w14:paraId="27900B7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5C144265" w14:textId="77777777" w:rsidR="00C20488" w:rsidRPr="00DE7B59" w:rsidRDefault="00C20488" w:rsidP="00DE4EAB">
            <w:pPr>
              <w:pStyle w:val="TAL"/>
              <w:rPr>
                <w:rFonts w:cs="Arial"/>
                <w:szCs w:val="18"/>
                <w:lang w:eastAsia="zh-CN"/>
              </w:rPr>
            </w:pPr>
            <w:r w:rsidRPr="00DE7B59">
              <w:rPr>
                <w:rFonts w:cs="Arial"/>
                <w:szCs w:val="18"/>
                <w:lang w:eastAsia="zh-CN"/>
              </w:rPr>
              <w:t>MAC PDU</w:t>
            </w:r>
          </w:p>
        </w:tc>
        <w:tc>
          <w:tcPr>
            <w:tcW w:w="567" w:type="dxa"/>
          </w:tcPr>
          <w:p w14:paraId="1044140E" w14:textId="77777777" w:rsidR="00C20488" w:rsidRPr="00DE7B59" w:rsidRDefault="00C20488" w:rsidP="00DE4EAB">
            <w:pPr>
              <w:pStyle w:val="TAC"/>
              <w:rPr>
                <w:lang w:eastAsia="zh-CN"/>
              </w:rPr>
            </w:pPr>
            <w:r w:rsidRPr="00DE7B59">
              <w:rPr>
                <w:lang w:eastAsia="zh-CN"/>
              </w:rPr>
              <w:t>-</w:t>
            </w:r>
          </w:p>
        </w:tc>
        <w:tc>
          <w:tcPr>
            <w:tcW w:w="850" w:type="dxa"/>
          </w:tcPr>
          <w:p w14:paraId="1EC21E20" w14:textId="77777777" w:rsidR="00C20488" w:rsidRPr="00DE7B59" w:rsidRDefault="00C20488" w:rsidP="00DE4EAB">
            <w:pPr>
              <w:pStyle w:val="TAC"/>
              <w:rPr>
                <w:lang w:eastAsia="zh-CN"/>
              </w:rPr>
            </w:pPr>
            <w:r w:rsidRPr="00DE7B59">
              <w:rPr>
                <w:lang w:eastAsia="zh-CN"/>
              </w:rPr>
              <w:t>-</w:t>
            </w:r>
          </w:p>
        </w:tc>
      </w:tr>
      <w:tr w:rsidR="00C20488" w:rsidRPr="00DE7B59" w14:paraId="6FCF2864" w14:textId="77777777" w:rsidTr="00DE4EAB">
        <w:tc>
          <w:tcPr>
            <w:tcW w:w="534" w:type="dxa"/>
          </w:tcPr>
          <w:p w14:paraId="65A6BC25" w14:textId="77777777" w:rsidR="00C20488" w:rsidRPr="00DE7B59" w:rsidRDefault="00C20488" w:rsidP="00DE4EAB">
            <w:pPr>
              <w:pStyle w:val="TAC"/>
              <w:rPr>
                <w:lang w:eastAsia="zh-CN"/>
              </w:rPr>
            </w:pPr>
            <w:r w:rsidRPr="00DE7B59">
              <w:rPr>
                <w:lang w:eastAsia="zh-CN"/>
              </w:rPr>
              <w:t>13</w:t>
            </w:r>
          </w:p>
        </w:tc>
        <w:tc>
          <w:tcPr>
            <w:tcW w:w="3969" w:type="dxa"/>
          </w:tcPr>
          <w:p w14:paraId="488CC31D" w14:textId="77777777" w:rsidR="00C20488" w:rsidRPr="00DE7B59" w:rsidRDefault="00C20488" w:rsidP="00DE4EAB">
            <w:pPr>
              <w:pStyle w:val="TAL"/>
              <w:rPr>
                <w:rFonts w:cs="Arial"/>
                <w:szCs w:val="18"/>
                <w:lang w:eastAsia="zh-CN"/>
              </w:rPr>
            </w:pPr>
            <w:r w:rsidRPr="00DE7B59">
              <w:rPr>
                <w:rFonts w:cs="Arial"/>
                <w:szCs w:val="18"/>
                <w:lang w:eastAsia="zh-CN"/>
              </w:rPr>
              <w:t>Check: Does the UE transmit an HARQ ACK on PUCCH?</w:t>
            </w:r>
          </w:p>
        </w:tc>
        <w:tc>
          <w:tcPr>
            <w:tcW w:w="709" w:type="dxa"/>
          </w:tcPr>
          <w:p w14:paraId="5B260A0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5D5C5862" w14:textId="77777777" w:rsidR="00C20488" w:rsidRPr="00DE7B59" w:rsidRDefault="00C20488" w:rsidP="00DE4EAB">
            <w:pPr>
              <w:pStyle w:val="TAL"/>
              <w:rPr>
                <w:rFonts w:cs="Arial"/>
                <w:szCs w:val="18"/>
                <w:lang w:eastAsia="zh-CN"/>
              </w:rPr>
            </w:pPr>
            <w:r w:rsidRPr="00DE7B59">
              <w:rPr>
                <w:rFonts w:cs="Arial"/>
                <w:szCs w:val="18"/>
                <w:lang w:eastAsia="zh-CN"/>
              </w:rPr>
              <w:t>HARQ ACK</w:t>
            </w:r>
          </w:p>
        </w:tc>
        <w:tc>
          <w:tcPr>
            <w:tcW w:w="567" w:type="dxa"/>
          </w:tcPr>
          <w:p w14:paraId="3AB78244" w14:textId="77777777" w:rsidR="00C20488" w:rsidRPr="00DE7B59" w:rsidRDefault="00C20488" w:rsidP="00DE4EAB">
            <w:pPr>
              <w:pStyle w:val="TAC"/>
              <w:rPr>
                <w:lang w:eastAsia="zh-CN"/>
              </w:rPr>
            </w:pPr>
            <w:r w:rsidRPr="00DE7B59">
              <w:rPr>
                <w:lang w:eastAsia="zh-CN"/>
              </w:rPr>
              <w:t>2</w:t>
            </w:r>
          </w:p>
        </w:tc>
        <w:tc>
          <w:tcPr>
            <w:tcW w:w="850" w:type="dxa"/>
          </w:tcPr>
          <w:p w14:paraId="2D0D3C4D" w14:textId="77777777" w:rsidR="00C20488" w:rsidRPr="00DE7B59" w:rsidRDefault="00C20488" w:rsidP="00DE4EAB">
            <w:pPr>
              <w:pStyle w:val="TAC"/>
              <w:rPr>
                <w:lang w:eastAsia="zh-CN"/>
              </w:rPr>
            </w:pPr>
            <w:r w:rsidRPr="00DE7B59">
              <w:rPr>
                <w:lang w:eastAsia="zh-CN"/>
              </w:rPr>
              <w:t>P</w:t>
            </w:r>
          </w:p>
        </w:tc>
      </w:tr>
    </w:tbl>
    <w:p w14:paraId="794D7D09" w14:textId="77777777" w:rsidR="00C20488" w:rsidRPr="00DE7B59" w:rsidRDefault="00C20488" w:rsidP="00C20488">
      <w:pPr>
        <w:rPr>
          <w:rFonts w:eastAsia="SimSun"/>
        </w:rPr>
      </w:pPr>
    </w:p>
    <w:p w14:paraId="2CC2B416" w14:textId="77777777" w:rsidR="00C20488" w:rsidRPr="00DE7B59" w:rsidRDefault="00C20488" w:rsidP="00C20488">
      <w:pPr>
        <w:pStyle w:val="H6"/>
        <w:rPr>
          <w:rFonts w:eastAsia="SimSun"/>
        </w:rPr>
      </w:pPr>
      <w:r w:rsidRPr="00DE7B59">
        <w:rPr>
          <w:rFonts w:eastAsia="SimSun"/>
        </w:rPr>
        <w:t>7.1.1.1.3.28.3.3</w:t>
      </w:r>
      <w:r w:rsidRPr="00DE7B59">
        <w:rPr>
          <w:rFonts w:eastAsia="SimSun"/>
        </w:rPr>
        <w:tab/>
        <w:t>Specific message contents</w:t>
      </w:r>
    </w:p>
    <w:p w14:paraId="44838689" w14:textId="77777777" w:rsidR="00C20488" w:rsidRPr="00DE7B59" w:rsidRDefault="00C20488" w:rsidP="00C20488">
      <w:pPr>
        <w:pStyle w:val="TH"/>
        <w:rPr>
          <w:rFonts w:eastAsia="SimSun"/>
        </w:rPr>
      </w:pPr>
      <w:r w:rsidRPr="00DE7B59">
        <w:rPr>
          <w:rFonts w:eastAsia="SimSun"/>
        </w:rPr>
        <w:t>Table 7.1.1.3.28.3.3-</w:t>
      </w:r>
      <w:r w:rsidRPr="00DE7B59">
        <w:rPr>
          <w:rFonts w:eastAsia="SimSun"/>
          <w:lang w:eastAsia="zh-CN"/>
        </w:rPr>
        <w:t>1</w:t>
      </w:r>
      <w:r w:rsidRPr="00DE7B59">
        <w:rPr>
          <w:rFonts w:eastAsia="SimSun"/>
        </w:rPr>
        <w:t xml:space="preserve">: </w:t>
      </w:r>
      <w:r w:rsidRPr="00DE7B59">
        <w:rPr>
          <w:rFonts w:eastAsia="SimSun"/>
          <w:i/>
        </w:rPr>
        <w:t>RRCReconfiguration</w:t>
      </w:r>
      <w:r w:rsidRPr="00DE7B59">
        <w:rPr>
          <w:rFonts w:eastAsia="SimSun"/>
        </w:rPr>
        <w:t xml:space="preserve"> (step </w:t>
      </w:r>
      <w:r w:rsidRPr="00DE7B59">
        <w:rPr>
          <w:rFonts w:eastAsia="SimSun"/>
          <w:lang w:eastAsia="zh-CN"/>
        </w:rPr>
        <w:t>1</w:t>
      </w:r>
      <w:r w:rsidRPr="00DE7B59">
        <w:rPr>
          <w:rFonts w:eastAsia="SimSun"/>
        </w:rPr>
        <w:t>, Table 7.1.1.3.28.3.2-3)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C20488" w:rsidRPr="00DE7B59" w14:paraId="48AED2EC" w14:textId="77777777" w:rsidTr="00DE4EAB">
        <w:tc>
          <w:tcPr>
            <w:tcW w:w="9635" w:type="dxa"/>
          </w:tcPr>
          <w:p w14:paraId="04CD07BF" w14:textId="77777777" w:rsidR="00C20488" w:rsidRPr="00DE7B59" w:rsidRDefault="00C20488" w:rsidP="00DE4EAB">
            <w:pPr>
              <w:pStyle w:val="TAH"/>
              <w:jc w:val="left"/>
              <w:rPr>
                <w:rFonts w:eastAsia="SimSun"/>
                <w:b w:val="0"/>
                <w:bCs/>
                <w:lang w:eastAsia="ko-KR"/>
              </w:rPr>
            </w:pPr>
            <w:r w:rsidRPr="00DE7B59">
              <w:rPr>
                <w:rFonts w:eastAsia="SimSun"/>
                <w:b w:val="0"/>
                <w:bCs/>
              </w:rPr>
              <w:t>Derivation Path: TS 38.5</w:t>
            </w:r>
            <w:r w:rsidRPr="00DE7B59">
              <w:rPr>
                <w:rFonts w:eastAsia="SimSun"/>
                <w:b w:val="0"/>
                <w:bCs/>
                <w:lang w:eastAsia="ko-KR"/>
              </w:rPr>
              <w:t>08-1 [4] Table 4.6.1-13 with condition NR_MEAS</w:t>
            </w:r>
          </w:p>
        </w:tc>
      </w:tr>
    </w:tbl>
    <w:p w14:paraId="75DE8BD6" w14:textId="77777777" w:rsidR="00C20488" w:rsidRPr="00DE7B59" w:rsidRDefault="00C20488" w:rsidP="00C20488">
      <w:pPr>
        <w:rPr>
          <w:rFonts w:eastAsia="SimSun"/>
        </w:rPr>
      </w:pPr>
    </w:p>
    <w:p w14:paraId="75A7845B" w14:textId="77777777" w:rsidR="00C20488" w:rsidRPr="00DE7B59" w:rsidRDefault="00C20488" w:rsidP="00C20488">
      <w:pPr>
        <w:pStyle w:val="TH"/>
        <w:rPr>
          <w:rFonts w:eastAsia="SimSun"/>
        </w:rPr>
      </w:pPr>
      <w:r w:rsidRPr="00DE7B59">
        <w:rPr>
          <w:rFonts w:eastAsia="SimSun"/>
        </w:rPr>
        <w:t xml:space="preserve">Table 7.1.1.3.28.3.3-2: </w:t>
      </w:r>
      <w:r w:rsidRPr="00DE7B59">
        <w:rPr>
          <w:rFonts w:eastAsia="SimSun"/>
          <w:i/>
        </w:rPr>
        <w:t>MeasConfig</w:t>
      </w:r>
      <w:r w:rsidRPr="00DE7B59">
        <w:rPr>
          <w:rFonts w:eastAsia="SimSun"/>
        </w:rPr>
        <w:t xml:space="preserve"> (step </w:t>
      </w:r>
      <w:r w:rsidRPr="00DE7B59">
        <w:rPr>
          <w:rFonts w:eastAsia="SimSun"/>
          <w:lang w:eastAsia="zh-CN"/>
        </w:rPr>
        <w:t>1,</w:t>
      </w:r>
      <w:r w:rsidRPr="00DE7B59">
        <w:rPr>
          <w:rFonts w:eastAsia="SimSun"/>
        </w:rPr>
        <w:t xml:space="preserve">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C20488" w:rsidRPr="00DE7B59" w14:paraId="6CC36732" w14:textId="77777777" w:rsidTr="00DE4EAB">
        <w:tc>
          <w:tcPr>
            <w:tcW w:w="9747" w:type="dxa"/>
            <w:gridSpan w:val="4"/>
          </w:tcPr>
          <w:p w14:paraId="368D7B63"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4.6.3-69</w:t>
            </w:r>
          </w:p>
        </w:tc>
      </w:tr>
      <w:tr w:rsidR="00C20488" w:rsidRPr="00DE7B59" w14:paraId="7939A761" w14:textId="77777777" w:rsidTr="00DE4EAB">
        <w:tc>
          <w:tcPr>
            <w:tcW w:w="4644" w:type="dxa"/>
          </w:tcPr>
          <w:p w14:paraId="1F5AC807" w14:textId="77777777" w:rsidR="00C20488" w:rsidRPr="00DE7B59" w:rsidRDefault="00C20488" w:rsidP="00DE4EAB">
            <w:pPr>
              <w:pStyle w:val="TAC"/>
              <w:rPr>
                <w:rFonts w:eastAsia="SimSun"/>
                <w:b/>
                <w:bCs/>
              </w:rPr>
            </w:pPr>
            <w:r w:rsidRPr="00DE7B59">
              <w:rPr>
                <w:rFonts w:eastAsia="SimSun"/>
                <w:b/>
                <w:bCs/>
              </w:rPr>
              <w:t>Information Element</w:t>
            </w:r>
          </w:p>
        </w:tc>
        <w:tc>
          <w:tcPr>
            <w:tcW w:w="2268" w:type="dxa"/>
          </w:tcPr>
          <w:p w14:paraId="78B86684" w14:textId="77777777" w:rsidR="00C20488" w:rsidRPr="00DE7B59" w:rsidRDefault="00C20488" w:rsidP="00DE4EAB">
            <w:pPr>
              <w:pStyle w:val="TAC"/>
              <w:rPr>
                <w:rFonts w:eastAsia="SimSun"/>
                <w:b/>
                <w:bCs/>
              </w:rPr>
            </w:pPr>
            <w:r w:rsidRPr="00DE7B59">
              <w:rPr>
                <w:rFonts w:eastAsia="SimSun"/>
                <w:b/>
                <w:bCs/>
              </w:rPr>
              <w:t>Value/remark</w:t>
            </w:r>
          </w:p>
        </w:tc>
        <w:tc>
          <w:tcPr>
            <w:tcW w:w="1590" w:type="dxa"/>
          </w:tcPr>
          <w:p w14:paraId="5541DC13"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5AA4A423"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48B94420" w14:textId="77777777" w:rsidTr="00DE4EAB">
        <w:tc>
          <w:tcPr>
            <w:tcW w:w="4644" w:type="dxa"/>
          </w:tcPr>
          <w:p w14:paraId="33D73E2F" w14:textId="77777777" w:rsidR="00C20488" w:rsidRPr="00DE7B59" w:rsidRDefault="00C20488" w:rsidP="00DE4EAB">
            <w:pPr>
              <w:pStyle w:val="TAL"/>
              <w:rPr>
                <w:rFonts w:eastAsia="SimSun"/>
              </w:rPr>
            </w:pPr>
            <w:r w:rsidRPr="00DE7B59">
              <w:rPr>
                <w:rFonts w:eastAsia="SimSun"/>
              </w:rPr>
              <w:t xml:space="preserve">MeasConfig ::= </w:t>
            </w:r>
            <w:r w:rsidRPr="00DE7B59">
              <w:rPr>
                <w:rFonts w:eastAsia="SimSun"/>
                <w:snapToGrid w:val="0"/>
              </w:rPr>
              <w:t xml:space="preserve">SEQUENCE </w:t>
            </w:r>
            <w:r w:rsidRPr="00DE7B59">
              <w:rPr>
                <w:rFonts w:eastAsia="SimSun"/>
              </w:rPr>
              <w:t>{</w:t>
            </w:r>
          </w:p>
        </w:tc>
        <w:tc>
          <w:tcPr>
            <w:tcW w:w="2268" w:type="dxa"/>
          </w:tcPr>
          <w:p w14:paraId="637953FC" w14:textId="77777777" w:rsidR="00C20488" w:rsidRPr="00DE7B59" w:rsidRDefault="00C20488" w:rsidP="00DE4EAB">
            <w:pPr>
              <w:pStyle w:val="TAL"/>
              <w:rPr>
                <w:rFonts w:eastAsia="SimSun"/>
              </w:rPr>
            </w:pPr>
          </w:p>
        </w:tc>
        <w:tc>
          <w:tcPr>
            <w:tcW w:w="1590" w:type="dxa"/>
          </w:tcPr>
          <w:p w14:paraId="4097CC41" w14:textId="77777777" w:rsidR="00C20488" w:rsidRPr="00DE7B59" w:rsidRDefault="00C20488" w:rsidP="00DE4EAB">
            <w:pPr>
              <w:pStyle w:val="TAL"/>
              <w:rPr>
                <w:rFonts w:eastAsia="SimSun"/>
              </w:rPr>
            </w:pPr>
          </w:p>
        </w:tc>
        <w:tc>
          <w:tcPr>
            <w:tcW w:w="1245" w:type="dxa"/>
          </w:tcPr>
          <w:p w14:paraId="1A83AE0F"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1EBC39A" w14:textId="77777777" w:rsidTr="00DE4EAB">
        <w:tc>
          <w:tcPr>
            <w:tcW w:w="4644" w:type="dxa"/>
            <w:tcBorders>
              <w:top w:val="single" w:sz="4" w:space="0" w:color="auto"/>
              <w:left w:val="single" w:sz="4" w:space="0" w:color="auto"/>
              <w:bottom w:val="single" w:sz="4" w:space="0" w:color="auto"/>
              <w:right w:val="single" w:sz="4" w:space="0" w:color="auto"/>
            </w:tcBorders>
          </w:tcPr>
          <w:p w14:paraId="06774ED4" w14:textId="77777777" w:rsidR="00C20488" w:rsidRPr="00DE7B59" w:rsidRDefault="00C20488" w:rsidP="00DE4EAB">
            <w:pPr>
              <w:pStyle w:val="TAL"/>
              <w:rPr>
                <w:rFonts w:eastAsia="SimSun"/>
              </w:rPr>
            </w:pPr>
            <w:r w:rsidRPr="00DE7B59">
              <w:rPr>
                <w:rFonts w:eastAsia="SimSun"/>
              </w:rPr>
              <w:t xml:space="preserve">  measObjectToAddModList</w:t>
            </w:r>
            <w:r w:rsidRPr="00DE7B59">
              <w:rPr>
                <w:rFonts w:eastAsia="SimSun"/>
                <w:snapToGrid w:val="0"/>
              </w:rPr>
              <w:t xml:space="preserve"> SEQUENCE (SIZE (1..maxNrofMeasId)) OF </w:t>
            </w:r>
            <w:r w:rsidRPr="00DE7B59">
              <w:rPr>
                <w:rFonts w:eastAsia="SimSun"/>
              </w:rPr>
              <w:t>MeasObjectToAddMod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A17CE45"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E50E9D5"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127762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0C1C616" w14:textId="77777777" w:rsidTr="00DE4EAB">
        <w:tc>
          <w:tcPr>
            <w:tcW w:w="4644" w:type="dxa"/>
            <w:tcBorders>
              <w:top w:val="single" w:sz="4" w:space="0" w:color="auto"/>
              <w:left w:val="single" w:sz="4" w:space="0" w:color="auto"/>
              <w:bottom w:val="single" w:sz="4" w:space="0" w:color="auto"/>
              <w:right w:val="single" w:sz="4" w:space="0" w:color="auto"/>
            </w:tcBorders>
          </w:tcPr>
          <w:p w14:paraId="5CBBCF33" w14:textId="77777777" w:rsidR="00C20488" w:rsidRPr="00DE7B59" w:rsidRDefault="00C20488" w:rsidP="00DE4EAB">
            <w:pPr>
              <w:pStyle w:val="TAL"/>
              <w:rPr>
                <w:rFonts w:eastAsia="SimSun"/>
              </w:rPr>
            </w:pPr>
            <w:r w:rsidRPr="00DE7B59">
              <w:rPr>
                <w:rFonts w:eastAsia="SimSun"/>
              </w:rPr>
              <w:t xml:space="preserve">    MeasObjectToAddMod[1] </w:t>
            </w:r>
            <w:r w:rsidRPr="00DE7B59">
              <w:rPr>
                <w:rFonts w:eastAsia="SimSun"/>
                <w:snapToGrid w:val="0"/>
              </w:rPr>
              <w:t xml:space="preserve">SEQUENCE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C08B2B7"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4BCF27E" w14:textId="77777777" w:rsidR="00C20488" w:rsidRPr="00DE7B59" w:rsidRDefault="00C20488" w:rsidP="00DE4EAB">
            <w:pPr>
              <w:pStyle w:val="TAL"/>
              <w:rPr>
                <w:rFonts w:eastAsia="SimSun"/>
                <w:lang w:eastAsia="zh-C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FAFA7B6"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75FC8E7" w14:textId="77777777" w:rsidTr="00DE4EAB">
        <w:tc>
          <w:tcPr>
            <w:tcW w:w="4644" w:type="dxa"/>
            <w:tcBorders>
              <w:top w:val="single" w:sz="4" w:space="0" w:color="auto"/>
              <w:left w:val="single" w:sz="4" w:space="0" w:color="auto"/>
              <w:bottom w:val="single" w:sz="4" w:space="0" w:color="auto"/>
              <w:right w:val="single" w:sz="4" w:space="0" w:color="auto"/>
            </w:tcBorders>
          </w:tcPr>
          <w:p w14:paraId="34D91315" w14:textId="77777777" w:rsidR="00C20488" w:rsidRPr="00DE7B59" w:rsidRDefault="00C20488" w:rsidP="00DE4EAB">
            <w:pPr>
              <w:pStyle w:val="TAL"/>
              <w:rPr>
                <w:rFonts w:eastAsia="SimSun"/>
              </w:rPr>
            </w:pPr>
            <w:r w:rsidRPr="00DE7B59">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06BDE559"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3E143D35" w14:textId="77777777" w:rsidR="00C20488" w:rsidRPr="00DE7B59" w:rsidRDefault="00C20488" w:rsidP="00DE4EAB">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Pr>
          <w:p w14:paraId="297CE4BC"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E7DC8B1" w14:textId="77777777" w:rsidTr="00DE4EAB">
        <w:tc>
          <w:tcPr>
            <w:tcW w:w="4644" w:type="dxa"/>
            <w:tcBorders>
              <w:top w:val="single" w:sz="4" w:space="0" w:color="auto"/>
              <w:left w:val="single" w:sz="4" w:space="0" w:color="auto"/>
              <w:bottom w:val="single" w:sz="4" w:space="0" w:color="auto"/>
              <w:right w:val="single" w:sz="4" w:space="0" w:color="auto"/>
            </w:tcBorders>
          </w:tcPr>
          <w:p w14:paraId="70AB2021" w14:textId="77777777" w:rsidR="00C20488" w:rsidRPr="00DE7B59" w:rsidRDefault="00C20488" w:rsidP="00DE4EAB">
            <w:pPr>
              <w:pStyle w:val="TAL"/>
              <w:rPr>
                <w:rFonts w:eastAsia="SimSun"/>
              </w:rPr>
            </w:pPr>
            <w:r w:rsidRPr="00DE7B59">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6FFC8680"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5C0C7B9"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FBADB5A"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6CD71DC" w14:textId="77777777" w:rsidTr="00DE4EAB">
        <w:tc>
          <w:tcPr>
            <w:tcW w:w="4644" w:type="dxa"/>
            <w:tcBorders>
              <w:top w:val="single" w:sz="4" w:space="0" w:color="auto"/>
              <w:left w:val="single" w:sz="4" w:space="0" w:color="auto"/>
              <w:bottom w:val="single" w:sz="4" w:space="0" w:color="auto"/>
              <w:right w:val="single" w:sz="4" w:space="0" w:color="auto"/>
            </w:tcBorders>
          </w:tcPr>
          <w:p w14:paraId="0A88DC3C" w14:textId="77777777" w:rsidR="00C20488" w:rsidRPr="00DE7B59" w:rsidRDefault="00C20488" w:rsidP="00DE4EAB">
            <w:pPr>
              <w:pStyle w:val="TAL"/>
              <w:rPr>
                <w:rFonts w:eastAsia="SimSun"/>
              </w:rPr>
            </w:pPr>
            <w:r w:rsidRPr="00DE7B59">
              <w:rPr>
                <w:rFonts w:eastAsia="SimSun"/>
              </w:rPr>
              <w:t xml:space="preserve">        measObjectNR</w:t>
            </w:r>
            <w:r w:rsidRPr="00DE7B59">
              <w:rPr>
                <w:rFonts w:eastAsia="SimSun"/>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3F75AA89" w14:textId="77777777" w:rsidR="00C20488" w:rsidRPr="00DE7B59" w:rsidRDefault="00C20488" w:rsidP="00DE4EAB">
            <w:pPr>
              <w:pStyle w:val="TAL"/>
              <w:rPr>
                <w:rFonts w:eastAsia="SimSun"/>
              </w:rPr>
            </w:pPr>
            <w:r w:rsidRPr="00DE7B59">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201C2137" w14:textId="77777777" w:rsidR="00C20488" w:rsidRPr="00DE7B59" w:rsidRDefault="00C20488" w:rsidP="00DE4EAB">
            <w:pPr>
              <w:pStyle w:val="TAL"/>
              <w:rPr>
                <w:rFonts w:eastAsia="SimSun"/>
              </w:rPr>
            </w:pPr>
            <w:r w:rsidRPr="00DE7B59">
              <w:rPr>
                <w:rFonts w:eastAsia="SimSun"/>
              </w:rPr>
              <w:t>Table 7.1.1.3.28.3.3-3</w:t>
            </w:r>
          </w:p>
        </w:tc>
        <w:tc>
          <w:tcPr>
            <w:tcW w:w="1245" w:type="dxa"/>
            <w:tcBorders>
              <w:top w:val="single" w:sz="4" w:space="0" w:color="auto"/>
              <w:left w:val="single" w:sz="4" w:space="0" w:color="auto"/>
              <w:bottom w:val="single" w:sz="4" w:space="0" w:color="auto"/>
              <w:right w:val="single" w:sz="4" w:space="0" w:color="auto"/>
            </w:tcBorders>
          </w:tcPr>
          <w:p w14:paraId="7232ED7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19E7772F" w14:textId="77777777" w:rsidTr="00DE4EAB">
        <w:tc>
          <w:tcPr>
            <w:tcW w:w="4644" w:type="dxa"/>
            <w:tcBorders>
              <w:top w:val="single" w:sz="4" w:space="0" w:color="auto"/>
              <w:left w:val="single" w:sz="4" w:space="0" w:color="auto"/>
              <w:bottom w:val="single" w:sz="4" w:space="0" w:color="auto"/>
              <w:right w:val="single" w:sz="4" w:space="0" w:color="auto"/>
            </w:tcBorders>
          </w:tcPr>
          <w:p w14:paraId="3295C73C"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709191F"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315894F"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418DBE"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2649A6E" w14:textId="77777777" w:rsidTr="00DE4EAB">
        <w:tc>
          <w:tcPr>
            <w:tcW w:w="4644" w:type="dxa"/>
            <w:tcBorders>
              <w:top w:val="single" w:sz="4" w:space="0" w:color="auto"/>
              <w:left w:val="single" w:sz="4" w:space="0" w:color="auto"/>
              <w:bottom w:val="single" w:sz="4" w:space="0" w:color="auto"/>
              <w:right w:val="single" w:sz="4" w:space="0" w:color="auto"/>
            </w:tcBorders>
          </w:tcPr>
          <w:p w14:paraId="5FD412A6"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5DC5C91"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1D826F4"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C5B374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4ED24F5" w14:textId="77777777" w:rsidTr="00DE4EAB">
        <w:tc>
          <w:tcPr>
            <w:tcW w:w="4644" w:type="dxa"/>
            <w:tcBorders>
              <w:top w:val="single" w:sz="4" w:space="0" w:color="auto"/>
              <w:left w:val="single" w:sz="4" w:space="0" w:color="auto"/>
              <w:bottom w:val="single" w:sz="4" w:space="0" w:color="auto"/>
              <w:right w:val="single" w:sz="4" w:space="0" w:color="auto"/>
            </w:tcBorders>
          </w:tcPr>
          <w:p w14:paraId="68851658"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4B72A80"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1E65D0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D8A7D1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F873143" w14:textId="77777777" w:rsidTr="00DE4EAB">
        <w:tc>
          <w:tcPr>
            <w:tcW w:w="4644" w:type="dxa"/>
            <w:tcBorders>
              <w:top w:val="single" w:sz="4" w:space="0" w:color="auto"/>
              <w:left w:val="single" w:sz="4" w:space="0" w:color="auto"/>
              <w:bottom w:val="single" w:sz="4" w:space="0" w:color="auto"/>
              <w:right w:val="single" w:sz="4" w:space="0" w:color="auto"/>
            </w:tcBorders>
          </w:tcPr>
          <w:p w14:paraId="28AFA9CA" w14:textId="77777777" w:rsidR="00C20488" w:rsidRPr="00DE7B59" w:rsidRDefault="00C20488" w:rsidP="00DE4EAB">
            <w:pPr>
              <w:pStyle w:val="TAL"/>
              <w:rPr>
                <w:rFonts w:eastAsia="SimSun"/>
              </w:rPr>
            </w:pPr>
            <w:r w:rsidRPr="00DE7B59">
              <w:rPr>
                <w:rFonts w:eastAsia="SimSun"/>
              </w:rPr>
              <w:t xml:space="preserve">  reportConfigToAddModList</w:t>
            </w:r>
            <w:r w:rsidRPr="00DE7B59">
              <w:rPr>
                <w:rFonts w:eastAsia="SimSun"/>
                <w:snapToGrid w:val="0"/>
              </w:rPr>
              <w:t xml:space="preserve"> SEQUENCE(SIZE (1..maxReportConfigId)) OF </w:t>
            </w:r>
            <w:r w:rsidRPr="00DE7B59">
              <w:rPr>
                <w:rFonts w:eastAsia="SimSun"/>
              </w:rPr>
              <w:t>ReportConfigToAddMod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76117B9A"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17BFBF4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218E14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3CDA617" w14:textId="77777777" w:rsidTr="00DE4EAB">
        <w:tc>
          <w:tcPr>
            <w:tcW w:w="4644" w:type="dxa"/>
            <w:tcBorders>
              <w:top w:val="single" w:sz="4" w:space="0" w:color="auto"/>
              <w:left w:val="single" w:sz="4" w:space="0" w:color="auto"/>
              <w:bottom w:val="single" w:sz="4" w:space="0" w:color="auto"/>
              <w:right w:val="single" w:sz="4" w:space="0" w:color="auto"/>
            </w:tcBorders>
          </w:tcPr>
          <w:p w14:paraId="0079DAB1" w14:textId="77777777" w:rsidR="00C20488" w:rsidRPr="00DE7B59" w:rsidRDefault="00C20488" w:rsidP="00DE4EAB">
            <w:pPr>
              <w:pStyle w:val="TAL"/>
              <w:rPr>
                <w:rFonts w:eastAsia="SimSun"/>
              </w:rPr>
            </w:pPr>
            <w:r w:rsidRPr="00DE7B59">
              <w:rPr>
                <w:rFonts w:eastAsia="SimSun"/>
              </w:rPr>
              <w:t xml:space="preserve">    ReportConfigToAddMod[1] </w:t>
            </w:r>
            <w:r w:rsidRPr="00DE7B59">
              <w:rPr>
                <w:rFonts w:eastAsia="SimSun"/>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5DC77BCF"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8E5A74A" w14:textId="77777777" w:rsidR="00C20488" w:rsidRPr="00DE7B59" w:rsidRDefault="00C20488" w:rsidP="00DE4EAB">
            <w:pPr>
              <w:pStyle w:val="TAL"/>
              <w:rPr>
                <w:rFonts w:eastAsia="SimSu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2D4FA730"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9A364F2" w14:textId="77777777" w:rsidTr="00DE4EAB">
        <w:tc>
          <w:tcPr>
            <w:tcW w:w="4644" w:type="dxa"/>
            <w:tcBorders>
              <w:top w:val="single" w:sz="4" w:space="0" w:color="auto"/>
              <w:left w:val="single" w:sz="4" w:space="0" w:color="auto"/>
              <w:bottom w:val="single" w:sz="4" w:space="0" w:color="auto"/>
              <w:right w:val="single" w:sz="4" w:space="0" w:color="auto"/>
            </w:tcBorders>
          </w:tcPr>
          <w:p w14:paraId="6369AF66" w14:textId="77777777" w:rsidR="00C20488" w:rsidRPr="00DE7B59" w:rsidRDefault="00C20488" w:rsidP="00DE4EAB">
            <w:pPr>
              <w:pStyle w:val="TAL"/>
              <w:rPr>
                <w:rFonts w:eastAsia="SimSun"/>
              </w:rPr>
            </w:pPr>
            <w:r w:rsidRPr="00DE7B59">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87ABD3C"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7BA973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46F7F5"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7DD59A1" w14:textId="77777777" w:rsidTr="00DE4EAB">
        <w:tc>
          <w:tcPr>
            <w:tcW w:w="4644" w:type="dxa"/>
            <w:tcBorders>
              <w:top w:val="single" w:sz="4" w:space="0" w:color="auto"/>
              <w:left w:val="single" w:sz="4" w:space="0" w:color="auto"/>
              <w:bottom w:val="single" w:sz="4" w:space="0" w:color="auto"/>
              <w:right w:val="single" w:sz="4" w:space="0" w:color="auto"/>
            </w:tcBorders>
          </w:tcPr>
          <w:p w14:paraId="7C6463D0" w14:textId="77777777" w:rsidR="00C20488" w:rsidRPr="00DE7B59" w:rsidRDefault="00C20488" w:rsidP="00DE4EAB">
            <w:pPr>
              <w:pStyle w:val="TAL"/>
              <w:rPr>
                <w:rFonts w:eastAsia="SimSun"/>
              </w:rPr>
            </w:pPr>
            <w:r w:rsidRPr="00DE7B59">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25622D7"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D836ABF"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5A2F6A8"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17F5FC9" w14:textId="77777777" w:rsidTr="00DE4EAB">
        <w:tc>
          <w:tcPr>
            <w:tcW w:w="4644" w:type="dxa"/>
            <w:tcBorders>
              <w:top w:val="single" w:sz="4" w:space="0" w:color="auto"/>
              <w:left w:val="single" w:sz="4" w:space="0" w:color="auto"/>
              <w:bottom w:val="single" w:sz="4" w:space="0" w:color="auto"/>
              <w:right w:val="single" w:sz="4" w:space="0" w:color="auto"/>
            </w:tcBorders>
          </w:tcPr>
          <w:p w14:paraId="01C46416" w14:textId="77777777" w:rsidR="00C20488" w:rsidRPr="00DE7B59" w:rsidRDefault="00C20488" w:rsidP="00DE4EAB">
            <w:pPr>
              <w:pStyle w:val="TAL"/>
              <w:rPr>
                <w:rFonts w:eastAsia="SimSun"/>
              </w:rPr>
            </w:pPr>
            <w:r w:rsidRPr="00DE7B59">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640575D" w14:textId="77777777" w:rsidR="00C20488" w:rsidRPr="00DE7B59" w:rsidRDefault="00C20488" w:rsidP="00DE4EAB">
            <w:pPr>
              <w:pStyle w:val="TAL"/>
              <w:rPr>
                <w:rFonts w:eastAsia="SimSun"/>
              </w:rPr>
            </w:pPr>
            <w:r w:rsidRPr="00DE7B59">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4D646D8B" w14:textId="77777777" w:rsidR="00C20488" w:rsidRPr="00DE7B59" w:rsidRDefault="00C20488" w:rsidP="00DE4EAB">
            <w:pPr>
              <w:pStyle w:val="TAL"/>
              <w:rPr>
                <w:rFonts w:eastAsia="SimSun"/>
              </w:rPr>
            </w:pPr>
            <w:r w:rsidRPr="00DE7B59">
              <w:rPr>
                <w:rFonts w:eastAsia="SimSun"/>
              </w:rPr>
              <w:t>Table 7.1.1.3.28.3.3-4</w:t>
            </w:r>
          </w:p>
        </w:tc>
        <w:tc>
          <w:tcPr>
            <w:tcW w:w="1245" w:type="dxa"/>
            <w:tcBorders>
              <w:top w:val="single" w:sz="4" w:space="0" w:color="auto"/>
              <w:left w:val="single" w:sz="4" w:space="0" w:color="auto"/>
              <w:bottom w:val="single" w:sz="4" w:space="0" w:color="auto"/>
              <w:right w:val="single" w:sz="4" w:space="0" w:color="auto"/>
            </w:tcBorders>
          </w:tcPr>
          <w:p w14:paraId="20CB476A"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AAC09B1" w14:textId="77777777" w:rsidTr="00DE4EAB">
        <w:tc>
          <w:tcPr>
            <w:tcW w:w="4644" w:type="dxa"/>
            <w:tcBorders>
              <w:top w:val="single" w:sz="4" w:space="0" w:color="auto"/>
              <w:left w:val="single" w:sz="4" w:space="0" w:color="auto"/>
              <w:bottom w:val="single" w:sz="4" w:space="0" w:color="auto"/>
              <w:right w:val="single" w:sz="4" w:space="0" w:color="auto"/>
            </w:tcBorders>
          </w:tcPr>
          <w:p w14:paraId="7E8A7749"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210F207C"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C5DFD5A"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CD4A6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46B6306" w14:textId="77777777" w:rsidTr="00DE4EAB">
        <w:tc>
          <w:tcPr>
            <w:tcW w:w="4644" w:type="dxa"/>
            <w:tcBorders>
              <w:top w:val="single" w:sz="4" w:space="0" w:color="auto"/>
              <w:left w:val="single" w:sz="4" w:space="0" w:color="auto"/>
              <w:bottom w:val="single" w:sz="4" w:space="0" w:color="auto"/>
              <w:right w:val="single" w:sz="4" w:space="0" w:color="auto"/>
            </w:tcBorders>
          </w:tcPr>
          <w:p w14:paraId="04FC8E97"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7F6EEAD"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72F490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C124845"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DA4EC27" w14:textId="77777777" w:rsidTr="00DE4EAB">
        <w:tc>
          <w:tcPr>
            <w:tcW w:w="4644" w:type="dxa"/>
            <w:tcBorders>
              <w:top w:val="single" w:sz="4" w:space="0" w:color="auto"/>
              <w:left w:val="single" w:sz="4" w:space="0" w:color="auto"/>
              <w:bottom w:val="single" w:sz="4" w:space="0" w:color="auto"/>
              <w:right w:val="single" w:sz="4" w:space="0" w:color="auto"/>
            </w:tcBorders>
          </w:tcPr>
          <w:p w14:paraId="46C29C7E"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2FA7A45"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E31838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8ECEE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E2953B6" w14:textId="77777777" w:rsidTr="00DE4EAB">
        <w:tc>
          <w:tcPr>
            <w:tcW w:w="4644" w:type="dxa"/>
            <w:tcBorders>
              <w:top w:val="single" w:sz="4" w:space="0" w:color="auto"/>
              <w:left w:val="single" w:sz="4" w:space="0" w:color="auto"/>
              <w:bottom w:val="single" w:sz="4" w:space="0" w:color="auto"/>
              <w:right w:val="single" w:sz="4" w:space="0" w:color="auto"/>
            </w:tcBorders>
          </w:tcPr>
          <w:p w14:paraId="6B048BC0" w14:textId="77777777" w:rsidR="00C20488" w:rsidRPr="00DE7B59" w:rsidRDefault="00C20488" w:rsidP="00DE4EAB">
            <w:pPr>
              <w:pStyle w:val="TAL"/>
              <w:rPr>
                <w:rFonts w:eastAsia="SimSun"/>
              </w:rPr>
            </w:pPr>
            <w:r w:rsidRPr="00DE7B59">
              <w:rPr>
                <w:rFonts w:eastAsia="SimSun"/>
              </w:rPr>
              <w:t xml:space="preserve">  measIdToAddModList</w:t>
            </w:r>
            <w:r w:rsidRPr="00DE7B59">
              <w:rPr>
                <w:rFonts w:eastAsia="SimSun"/>
                <w:snapToGrid w:val="0"/>
              </w:rPr>
              <w:t xml:space="preserve"> SEQUENCE</w:t>
            </w:r>
            <w:r w:rsidRPr="00DE7B59">
              <w:rPr>
                <w:rFonts w:eastAsia="SimSun"/>
              </w:rPr>
              <w:t xml:space="preserve"> </w:t>
            </w:r>
            <w:r w:rsidRPr="00DE7B59">
              <w:rPr>
                <w:rFonts w:eastAsia="SimSun"/>
                <w:snapToGrid w:val="0"/>
              </w:rPr>
              <w:t xml:space="preserve">(SIZE (1..maxNrofMeasId)) OF </w:t>
            </w:r>
            <w:r w:rsidRPr="00DE7B59">
              <w:rPr>
                <w:rFonts w:eastAsia="SimSun"/>
              </w:rPr>
              <w:t>MeasIdToAddMod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872410F"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42369D1D"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436320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51B0151" w14:textId="77777777" w:rsidTr="00DE4EAB">
        <w:tc>
          <w:tcPr>
            <w:tcW w:w="4644" w:type="dxa"/>
            <w:tcBorders>
              <w:top w:val="single" w:sz="4" w:space="0" w:color="auto"/>
              <w:left w:val="single" w:sz="4" w:space="0" w:color="auto"/>
              <w:bottom w:val="single" w:sz="4" w:space="0" w:color="auto"/>
              <w:right w:val="single" w:sz="4" w:space="0" w:color="auto"/>
            </w:tcBorders>
          </w:tcPr>
          <w:p w14:paraId="427D56EB" w14:textId="77777777" w:rsidR="00C20488" w:rsidRPr="00DE7B59" w:rsidRDefault="00C20488" w:rsidP="00DE4EAB">
            <w:pPr>
              <w:pStyle w:val="TAL"/>
              <w:rPr>
                <w:rFonts w:eastAsia="SimSun"/>
              </w:rPr>
            </w:pPr>
            <w:r w:rsidRPr="00DE7B59">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5D7C3B21"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1F53EF4" w14:textId="77777777" w:rsidR="00C20488" w:rsidRPr="00DE7B59" w:rsidRDefault="00C20488" w:rsidP="00DE4EAB">
            <w:pPr>
              <w:pStyle w:val="TAL"/>
              <w:rPr>
                <w:rFonts w:eastAsia="SimSu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87CC19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175D9DA" w14:textId="77777777" w:rsidTr="00DE4EAB">
        <w:tc>
          <w:tcPr>
            <w:tcW w:w="4644" w:type="dxa"/>
            <w:tcBorders>
              <w:top w:val="single" w:sz="4" w:space="0" w:color="auto"/>
              <w:left w:val="single" w:sz="4" w:space="0" w:color="auto"/>
              <w:bottom w:val="single" w:sz="4" w:space="0" w:color="auto"/>
              <w:right w:val="single" w:sz="4" w:space="0" w:color="auto"/>
            </w:tcBorders>
          </w:tcPr>
          <w:p w14:paraId="180E53E6" w14:textId="77777777" w:rsidR="00C20488" w:rsidRPr="00DE7B59" w:rsidRDefault="00C20488" w:rsidP="00DE4EAB">
            <w:pPr>
              <w:pStyle w:val="TAL"/>
              <w:rPr>
                <w:rFonts w:eastAsia="SimSun"/>
              </w:rPr>
            </w:pPr>
            <w:r w:rsidRPr="00DE7B59">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78B55F5D"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118778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2AF7DB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72E11B8" w14:textId="77777777" w:rsidTr="00DE4EAB">
        <w:tc>
          <w:tcPr>
            <w:tcW w:w="4644" w:type="dxa"/>
            <w:tcBorders>
              <w:top w:val="single" w:sz="4" w:space="0" w:color="auto"/>
              <w:left w:val="single" w:sz="4" w:space="0" w:color="auto"/>
              <w:bottom w:val="single" w:sz="4" w:space="0" w:color="auto"/>
              <w:right w:val="single" w:sz="4" w:space="0" w:color="auto"/>
            </w:tcBorders>
          </w:tcPr>
          <w:p w14:paraId="41333EEA" w14:textId="77777777" w:rsidR="00C20488" w:rsidRPr="00DE7B59" w:rsidRDefault="00C20488" w:rsidP="00DE4EAB">
            <w:pPr>
              <w:pStyle w:val="TAL"/>
              <w:rPr>
                <w:rFonts w:eastAsia="SimSun"/>
              </w:rPr>
            </w:pPr>
            <w:r w:rsidRPr="00DE7B59">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660162C2"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E369ED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7798CE" w14:textId="77777777" w:rsidR="00C20488" w:rsidRPr="00DE7B59" w:rsidRDefault="00C20488" w:rsidP="00DE4EAB">
            <w:pPr>
              <w:keepNext/>
              <w:keepLines/>
              <w:snapToGrid w:val="0"/>
              <w:spacing w:after="0"/>
              <w:rPr>
                <w:rFonts w:ascii="Arial" w:eastAsia="SimSun" w:hAnsi="Arial"/>
                <w:sz w:val="18"/>
              </w:rPr>
            </w:pPr>
          </w:p>
        </w:tc>
      </w:tr>
      <w:tr w:rsidR="00C20488" w:rsidRPr="00DE7B59" w14:paraId="46F1C6A2" w14:textId="77777777" w:rsidTr="00DE4EAB">
        <w:tc>
          <w:tcPr>
            <w:tcW w:w="4644" w:type="dxa"/>
            <w:tcBorders>
              <w:top w:val="single" w:sz="4" w:space="0" w:color="auto"/>
              <w:left w:val="single" w:sz="4" w:space="0" w:color="auto"/>
              <w:bottom w:val="single" w:sz="4" w:space="0" w:color="auto"/>
              <w:right w:val="single" w:sz="4" w:space="0" w:color="auto"/>
            </w:tcBorders>
          </w:tcPr>
          <w:p w14:paraId="7D6A957C" w14:textId="77777777" w:rsidR="00C20488" w:rsidRPr="00DE7B59" w:rsidRDefault="00C20488" w:rsidP="00DE4EAB">
            <w:pPr>
              <w:pStyle w:val="TAL"/>
              <w:rPr>
                <w:rFonts w:eastAsia="SimSun"/>
              </w:rPr>
            </w:pPr>
            <w:r w:rsidRPr="00DE7B59">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CF5A77C"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7727408C"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7E4287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CB5E96A" w14:textId="77777777" w:rsidTr="00DE4EAB">
        <w:tc>
          <w:tcPr>
            <w:tcW w:w="4644" w:type="dxa"/>
            <w:tcBorders>
              <w:top w:val="single" w:sz="4" w:space="0" w:color="auto"/>
              <w:left w:val="single" w:sz="4" w:space="0" w:color="auto"/>
              <w:bottom w:val="single" w:sz="4" w:space="0" w:color="auto"/>
              <w:right w:val="single" w:sz="4" w:space="0" w:color="auto"/>
            </w:tcBorders>
          </w:tcPr>
          <w:p w14:paraId="445E076C"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64F9A84"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6E7A374"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F76696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1D71EFC" w14:textId="77777777" w:rsidTr="00DE4EAB">
        <w:tc>
          <w:tcPr>
            <w:tcW w:w="4644" w:type="dxa"/>
          </w:tcPr>
          <w:p w14:paraId="39C830F2" w14:textId="77777777" w:rsidR="00C20488" w:rsidRPr="00DE7B59" w:rsidRDefault="00C20488" w:rsidP="00DE4EAB">
            <w:pPr>
              <w:pStyle w:val="TAL"/>
              <w:rPr>
                <w:rFonts w:eastAsia="SimSun"/>
              </w:rPr>
            </w:pPr>
            <w:r w:rsidRPr="00DE7B59">
              <w:rPr>
                <w:rFonts w:eastAsia="SimSun"/>
              </w:rPr>
              <w:t xml:space="preserve">  }</w:t>
            </w:r>
          </w:p>
        </w:tc>
        <w:tc>
          <w:tcPr>
            <w:tcW w:w="2268" w:type="dxa"/>
          </w:tcPr>
          <w:p w14:paraId="500A788C" w14:textId="77777777" w:rsidR="00C20488" w:rsidRPr="00DE7B59" w:rsidRDefault="00C20488" w:rsidP="00DE4EAB">
            <w:pPr>
              <w:pStyle w:val="TAL"/>
              <w:rPr>
                <w:rFonts w:eastAsia="SimSun"/>
              </w:rPr>
            </w:pPr>
          </w:p>
        </w:tc>
        <w:tc>
          <w:tcPr>
            <w:tcW w:w="1590" w:type="dxa"/>
          </w:tcPr>
          <w:p w14:paraId="3CBF7B63" w14:textId="77777777" w:rsidR="00C20488" w:rsidRPr="00DE7B59" w:rsidRDefault="00C20488" w:rsidP="00DE4EAB">
            <w:pPr>
              <w:pStyle w:val="TAL"/>
              <w:rPr>
                <w:rFonts w:eastAsia="SimSun"/>
              </w:rPr>
            </w:pPr>
          </w:p>
        </w:tc>
        <w:tc>
          <w:tcPr>
            <w:tcW w:w="1245" w:type="dxa"/>
          </w:tcPr>
          <w:p w14:paraId="18ED475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4AFBA17" w14:textId="77777777" w:rsidTr="00DE4EAB">
        <w:tc>
          <w:tcPr>
            <w:tcW w:w="4644" w:type="dxa"/>
          </w:tcPr>
          <w:p w14:paraId="14CC9AD7" w14:textId="77777777" w:rsidR="00C20488" w:rsidRPr="00DE7B59" w:rsidRDefault="00C20488" w:rsidP="00DE4EAB">
            <w:pPr>
              <w:pStyle w:val="TAL"/>
              <w:rPr>
                <w:rFonts w:eastAsia="SimSun"/>
              </w:rPr>
            </w:pPr>
            <w:r w:rsidRPr="00DE7B59">
              <w:rPr>
                <w:rFonts w:eastAsia="SimSun"/>
              </w:rPr>
              <w:t>}</w:t>
            </w:r>
          </w:p>
        </w:tc>
        <w:tc>
          <w:tcPr>
            <w:tcW w:w="2268" w:type="dxa"/>
          </w:tcPr>
          <w:p w14:paraId="085CF629" w14:textId="77777777" w:rsidR="00C20488" w:rsidRPr="00DE7B59" w:rsidRDefault="00C20488" w:rsidP="00DE4EAB">
            <w:pPr>
              <w:pStyle w:val="TAL"/>
              <w:rPr>
                <w:rFonts w:eastAsia="SimSun"/>
              </w:rPr>
            </w:pPr>
          </w:p>
        </w:tc>
        <w:tc>
          <w:tcPr>
            <w:tcW w:w="1590" w:type="dxa"/>
          </w:tcPr>
          <w:p w14:paraId="715C4461" w14:textId="77777777" w:rsidR="00C20488" w:rsidRPr="00DE7B59" w:rsidRDefault="00C20488" w:rsidP="00DE4EAB">
            <w:pPr>
              <w:pStyle w:val="TAL"/>
              <w:rPr>
                <w:rFonts w:eastAsia="SimSun"/>
              </w:rPr>
            </w:pPr>
          </w:p>
        </w:tc>
        <w:tc>
          <w:tcPr>
            <w:tcW w:w="1245" w:type="dxa"/>
          </w:tcPr>
          <w:p w14:paraId="7BB833FF" w14:textId="77777777" w:rsidR="00C20488" w:rsidRPr="00DE7B59" w:rsidRDefault="00C20488" w:rsidP="00DE4EAB">
            <w:pPr>
              <w:keepNext/>
              <w:keepLines/>
              <w:snapToGrid w:val="0"/>
              <w:spacing w:after="0"/>
              <w:rPr>
                <w:rFonts w:ascii="Arial" w:eastAsia="SimSun" w:hAnsi="Arial"/>
                <w:sz w:val="18"/>
              </w:rPr>
            </w:pPr>
          </w:p>
        </w:tc>
      </w:tr>
    </w:tbl>
    <w:p w14:paraId="4482F952" w14:textId="77777777" w:rsidR="00C20488" w:rsidRPr="00DE7B59" w:rsidRDefault="00C20488" w:rsidP="00C20488">
      <w:pPr>
        <w:rPr>
          <w:rFonts w:eastAsia="SimSun"/>
        </w:rPr>
      </w:pPr>
    </w:p>
    <w:p w14:paraId="6FA38704" w14:textId="77777777" w:rsidR="00C20488" w:rsidRPr="00DE7B59" w:rsidRDefault="00C20488" w:rsidP="00C20488">
      <w:pPr>
        <w:pStyle w:val="TH"/>
        <w:rPr>
          <w:rFonts w:eastAsia="SimSun"/>
        </w:rPr>
      </w:pPr>
      <w:r w:rsidRPr="00DE7B59">
        <w:rPr>
          <w:rFonts w:eastAsia="SimSun"/>
        </w:rPr>
        <w:t xml:space="preserve">Table 7.1.1.3.28.3.3-3: </w:t>
      </w:r>
      <w:r w:rsidRPr="00DE7B59">
        <w:rPr>
          <w:rFonts w:eastAsia="SimSun"/>
          <w:i/>
        </w:rPr>
        <w:t>MeasObjectNR</w:t>
      </w:r>
      <w:r w:rsidRPr="00DE7B59">
        <w:rPr>
          <w:rFonts w:eastAsia="SimSun"/>
        </w:rPr>
        <w:t xml:space="preserve"> (Table 7.1.1.3.28.3.3-2)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0F720C0E" w14:textId="77777777" w:rsidTr="00DE4EAB">
        <w:tc>
          <w:tcPr>
            <w:tcW w:w="9747" w:type="dxa"/>
            <w:gridSpan w:val="4"/>
          </w:tcPr>
          <w:p w14:paraId="6F7FA88D"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4.6.3-76</w:t>
            </w:r>
          </w:p>
        </w:tc>
      </w:tr>
      <w:tr w:rsidR="00C20488" w:rsidRPr="00DE7B59" w14:paraId="7F9B9EE7" w14:textId="77777777" w:rsidTr="00DE4EAB">
        <w:tc>
          <w:tcPr>
            <w:tcW w:w="4535" w:type="dxa"/>
          </w:tcPr>
          <w:p w14:paraId="25453F0B"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6C90472F"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7607CD22"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4558352"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7437502C" w14:textId="77777777" w:rsidTr="00DE4EAB">
        <w:tc>
          <w:tcPr>
            <w:tcW w:w="4535" w:type="dxa"/>
          </w:tcPr>
          <w:p w14:paraId="102BF404" w14:textId="77777777" w:rsidR="00C20488" w:rsidRPr="00DE7B59" w:rsidRDefault="00C20488" w:rsidP="00DE4EAB">
            <w:pPr>
              <w:pStyle w:val="TAL"/>
              <w:rPr>
                <w:rFonts w:eastAsia="SimSun"/>
              </w:rPr>
            </w:pPr>
            <w:r w:rsidRPr="00DE7B59">
              <w:rPr>
                <w:rFonts w:eastAsia="SimSun"/>
              </w:rPr>
              <w:t xml:space="preserve">MeasObjectNR::= </w:t>
            </w:r>
            <w:r w:rsidRPr="00DE7B59">
              <w:rPr>
                <w:rFonts w:eastAsia="SimSun"/>
                <w:snapToGrid w:val="0"/>
              </w:rPr>
              <w:t xml:space="preserve">SEQUENCE </w:t>
            </w:r>
            <w:r w:rsidRPr="00DE7B59">
              <w:rPr>
                <w:rFonts w:eastAsia="SimSun"/>
              </w:rPr>
              <w:t>{</w:t>
            </w:r>
          </w:p>
        </w:tc>
        <w:tc>
          <w:tcPr>
            <w:tcW w:w="2267" w:type="dxa"/>
          </w:tcPr>
          <w:p w14:paraId="013CE6BE" w14:textId="77777777" w:rsidR="00C20488" w:rsidRPr="00DE7B59" w:rsidRDefault="00C20488" w:rsidP="00DE4EAB">
            <w:pPr>
              <w:pStyle w:val="TAL"/>
              <w:rPr>
                <w:rFonts w:eastAsia="SimSun"/>
              </w:rPr>
            </w:pPr>
          </w:p>
        </w:tc>
        <w:tc>
          <w:tcPr>
            <w:tcW w:w="1700" w:type="dxa"/>
          </w:tcPr>
          <w:p w14:paraId="186CBDB9" w14:textId="77777777" w:rsidR="00C20488" w:rsidRPr="00DE7B59" w:rsidRDefault="00C20488" w:rsidP="00DE4EAB">
            <w:pPr>
              <w:keepNext/>
              <w:keepLines/>
              <w:spacing w:after="0"/>
              <w:rPr>
                <w:rFonts w:ascii="Arial" w:eastAsia="SimSun" w:hAnsi="Arial"/>
                <w:sz w:val="18"/>
              </w:rPr>
            </w:pPr>
          </w:p>
        </w:tc>
        <w:tc>
          <w:tcPr>
            <w:tcW w:w="1245" w:type="dxa"/>
          </w:tcPr>
          <w:p w14:paraId="1EB72C9D" w14:textId="77777777" w:rsidR="00C20488" w:rsidRPr="00DE7B59" w:rsidRDefault="00C20488" w:rsidP="00DE4EAB">
            <w:pPr>
              <w:keepNext/>
              <w:keepLines/>
              <w:spacing w:after="0"/>
              <w:rPr>
                <w:rFonts w:ascii="Arial" w:eastAsia="SimSun" w:hAnsi="Arial"/>
                <w:sz w:val="18"/>
              </w:rPr>
            </w:pPr>
          </w:p>
        </w:tc>
      </w:tr>
      <w:tr w:rsidR="00C20488" w:rsidRPr="00DE7B59" w14:paraId="724E9C1D" w14:textId="77777777" w:rsidTr="00DE4EAB">
        <w:tc>
          <w:tcPr>
            <w:tcW w:w="4535" w:type="dxa"/>
          </w:tcPr>
          <w:p w14:paraId="090B94F9" w14:textId="77777777" w:rsidR="00C20488" w:rsidRPr="00DE7B59" w:rsidRDefault="00C20488" w:rsidP="00DE4EAB">
            <w:pPr>
              <w:pStyle w:val="TAL"/>
              <w:rPr>
                <w:rFonts w:eastAsia="SimSun"/>
              </w:rPr>
            </w:pPr>
            <w:r w:rsidRPr="00DE7B59">
              <w:rPr>
                <w:rFonts w:eastAsia="SimSun"/>
              </w:rPr>
              <w:t xml:space="preserve">  ssbFrequency</w:t>
            </w:r>
          </w:p>
        </w:tc>
        <w:tc>
          <w:tcPr>
            <w:tcW w:w="2267" w:type="dxa"/>
          </w:tcPr>
          <w:p w14:paraId="1C5EBC65" w14:textId="77777777" w:rsidR="00C20488" w:rsidRPr="00DE7B59" w:rsidRDefault="00C20488" w:rsidP="00DE4EAB">
            <w:pPr>
              <w:pStyle w:val="TAL"/>
              <w:rPr>
                <w:rFonts w:eastAsia="SimSun"/>
              </w:rPr>
            </w:pPr>
            <w:r w:rsidRPr="00DE7B59">
              <w:rPr>
                <w:rFonts w:eastAsia="SimSun"/>
              </w:rPr>
              <w:t>ARFCN-ValueNR for SSB of NR Cell 28</w:t>
            </w:r>
          </w:p>
        </w:tc>
        <w:tc>
          <w:tcPr>
            <w:tcW w:w="1700" w:type="dxa"/>
          </w:tcPr>
          <w:p w14:paraId="796E4169" w14:textId="77777777" w:rsidR="00C20488" w:rsidRPr="00DE7B59" w:rsidRDefault="00C20488" w:rsidP="00DE4EAB">
            <w:pPr>
              <w:keepNext/>
              <w:keepLines/>
              <w:spacing w:after="0"/>
              <w:rPr>
                <w:rFonts w:ascii="Arial" w:eastAsia="SimSun" w:hAnsi="Arial"/>
                <w:sz w:val="18"/>
              </w:rPr>
            </w:pPr>
          </w:p>
        </w:tc>
        <w:tc>
          <w:tcPr>
            <w:tcW w:w="1245" w:type="dxa"/>
          </w:tcPr>
          <w:p w14:paraId="15D0475E" w14:textId="77777777" w:rsidR="00C20488" w:rsidRPr="00DE7B59" w:rsidRDefault="00C20488" w:rsidP="00DE4EAB">
            <w:pPr>
              <w:keepNext/>
              <w:keepLines/>
              <w:spacing w:after="0"/>
              <w:rPr>
                <w:rFonts w:ascii="Arial" w:eastAsia="SimSun" w:hAnsi="Arial"/>
                <w:sz w:val="18"/>
              </w:rPr>
            </w:pPr>
          </w:p>
        </w:tc>
      </w:tr>
      <w:tr w:rsidR="00C20488" w:rsidRPr="00DE7B59" w14:paraId="588BD02E" w14:textId="77777777" w:rsidTr="00DE4EAB">
        <w:tc>
          <w:tcPr>
            <w:tcW w:w="4535" w:type="dxa"/>
            <w:tcBorders>
              <w:top w:val="single" w:sz="4" w:space="0" w:color="auto"/>
              <w:left w:val="single" w:sz="4" w:space="0" w:color="auto"/>
              <w:bottom w:val="single" w:sz="4" w:space="0" w:color="auto"/>
              <w:right w:val="single" w:sz="4" w:space="0" w:color="auto"/>
            </w:tcBorders>
          </w:tcPr>
          <w:p w14:paraId="4CC802DD" w14:textId="77777777" w:rsidR="00C20488" w:rsidRPr="00DE7B59" w:rsidRDefault="00C20488" w:rsidP="00DE4EAB">
            <w:pPr>
              <w:pStyle w:val="TAL"/>
              <w:rPr>
                <w:rFonts w:eastAsia="SimSun"/>
              </w:rPr>
            </w:pPr>
            <w:r w:rsidRPr="00DE7B59">
              <w:rPr>
                <w:rFonts w:eastAsia="SimSun"/>
              </w:rP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3022BBB7" w14:textId="77777777" w:rsidR="00C20488" w:rsidRPr="00DE7B59" w:rsidRDefault="00C20488" w:rsidP="00DE4EAB">
            <w:pPr>
              <w:pStyle w:val="TAL"/>
              <w:rPr>
                <w:rFonts w:eastAsia="MS Mincho"/>
              </w:rPr>
            </w:pPr>
            <w:r w:rsidRPr="00DE7B59">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F8836BE" w14:textId="77777777" w:rsidR="00C20488" w:rsidRPr="00DE7B59" w:rsidRDefault="00C20488" w:rsidP="00DE4EAB">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A8FA00" w14:textId="77777777" w:rsidR="00C20488" w:rsidRPr="00DE7B59" w:rsidRDefault="00C20488" w:rsidP="00DE4EAB">
            <w:pPr>
              <w:keepNext/>
              <w:keepLines/>
              <w:spacing w:after="0"/>
              <w:rPr>
                <w:rFonts w:ascii="Arial" w:eastAsia="SimSun" w:hAnsi="Arial"/>
                <w:sz w:val="18"/>
              </w:rPr>
            </w:pPr>
          </w:p>
        </w:tc>
      </w:tr>
      <w:tr w:rsidR="00C20488" w:rsidRPr="00DE7B59" w14:paraId="75BAB0AB" w14:textId="77777777" w:rsidTr="00DE4EAB">
        <w:tc>
          <w:tcPr>
            <w:tcW w:w="4535" w:type="dxa"/>
            <w:tcBorders>
              <w:top w:val="single" w:sz="4" w:space="0" w:color="auto"/>
              <w:left w:val="single" w:sz="4" w:space="0" w:color="auto"/>
              <w:bottom w:val="single" w:sz="4" w:space="0" w:color="auto"/>
              <w:right w:val="single" w:sz="4" w:space="0" w:color="auto"/>
            </w:tcBorders>
          </w:tcPr>
          <w:p w14:paraId="06BE4A0F" w14:textId="77777777" w:rsidR="00C20488" w:rsidRPr="00DE7B59" w:rsidRDefault="00C20488" w:rsidP="00DE4EAB">
            <w:pPr>
              <w:pStyle w:val="TAL"/>
              <w:rPr>
                <w:rFonts w:eastAsia="SimSun"/>
              </w:rPr>
            </w:pPr>
            <w:r w:rsidRPr="00DE7B59">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4D2BD0A7" w14:textId="77777777" w:rsidR="00C20488" w:rsidRPr="00DE7B59" w:rsidRDefault="00C20488" w:rsidP="00DE4EAB">
            <w:pPr>
              <w:pStyle w:val="TAL"/>
              <w:rPr>
                <w:rFonts w:eastAsia="SimSun"/>
              </w:rPr>
            </w:pPr>
            <w:r w:rsidRPr="00DE7B59">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24F08125" w14:textId="77777777" w:rsidR="00C20488" w:rsidRPr="00DE7B59" w:rsidRDefault="00C20488" w:rsidP="00DE4EAB">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972030" w14:textId="77777777" w:rsidR="00C20488" w:rsidRPr="00DE7B59" w:rsidRDefault="00C20488" w:rsidP="00DE4EAB">
            <w:pPr>
              <w:keepNext/>
              <w:keepLines/>
              <w:spacing w:after="0"/>
              <w:rPr>
                <w:rFonts w:ascii="Arial" w:eastAsia="SimSun" w:hAnsi="Arial"/>
                <w:sz w:val="18"/>
              </w:rPr>
            </w:pPr>
          </w:p>
        </w:tc>
      </w:tr>
      <w:tr w:rsidR="00C20488" w:rsidRPr="00DE7B59" w14:paraId="45921B68" w14:textId="77777777" w:rsidTr="00DE4EAB">
        <w:tc>
          <w:tcPr>
            <w:tcW w:w="4535" w:type="dxa"/>
          </w:tcPr>
          <w:p w14:paraId="16188B28" w14:textId="77777777" w:rsidR="00C20488" w:rsidRPr="00DE7B59" w:rsidRDefault="00C20488" w:rsidP="00DE4EAB">
            <w:pPr>
              <w:pStyle w:val="TAL"/>
              <w:rPr>
                <w:rFonts w:eastAsia="SimSun"/>
              </w:rPr>
            </w:pPr>
            <w:r w:rsidRPr="00DE7B59">
              <w:rPr>
                <w:rFonts w:eastAsia="SimSun"/>
              </w:rPr>
              <w:t>}</w:t>
            </w:r>
          </w:p>
        </w:tc>
        <w:tc>
          <w:tcPr>
            <w:tcW w:w="2267" w:type="dxa"/>
          </w:tcPr>
          <w:p w14:paraId="469F3AE6" w14:textId="77777777" w:rsidR="00C20488" w:rsidRPr="00DE7B59" w:rsidRDefault="00C20488" w:rsidP="00DE4EAB">
            <w:pPr>
              <w:pStyle w:val="TAL"/>
              <w:rPr>
                <w:rFonts w:eastAsia="SimSun"/>
              </w:rPr>
            </w:pPr>
          </w:p>
        </w:tc>
        <w:tc>
          <w:tcPr>
            <w:tcW w:w="1700" w:type="dxa"/>
          </w:tcPr>
          <w:p w14:paraId="65A35A53" w14:textId="77777777" w:rsidR="00C20488" w:rsidRPr="00DE7B59" w:rsidRDefault="00C20488" w:rsidP="00DE4EAB">
            <w:pPr>
              <w:keepNext/>
              <w:keepLines/>
              <w:spacing w:after="0"/>
              <w:rPr>
                <w:rFonts w:ascii="Arial" w:eastAsia="SimSun" w:hAnsi="Arial"/>
                <w:sz w:val="18"/>
              </w:rPr>
            </w:pPr>
          </w:p>
        </w:tc>
        <w:tc>
          <w:tcPr>
            <w:tcW w:w="1245" w:type="dxa"/>
          </w:tcPr>
          <w:p w14:paraId="46CD1B03" w14:textId="77777777" w:rsidR="00C20488" w:rsidRPr="00DE7B59" w:rsidRDefault="00C20488" w:rsidP="00DE4EAB">
            <w:pPr>
              <w:keepNext/>
              <w:keepLines/>
              <w:spacing w:after="0"/>
              <w:rPr>
                <w:rFonts w:ascii="Arial" w:eastAsia="SimSun" w:hAnsi="Arial"/>
                <w:sz w:val="18"/>
              </w:rPr>
            </w:pPr>
          </w:p>
        </w:tc>
      </w:tr>
    </w:tbl>
    <w:p w14:paraId="11322C0B" w14:textId="77777777" w:rsidR="00C20488" w:rsidRPr="00DE7B59" w:rsidRDefault="00C20488" w:rsidP="00C20488">
      <w:pPr>
        <w:rPr>
          <w:rFonts w:eastAsia="SimSun"/>
        </w:rPr>
      </w:pPr>
    </w:p>
    <w:p w14:paraId="4CD04B82" w14:textId="77777777" w:rsidR="00C20488" w:rsidRPr="00DE7B59" w:rsidRDefault="00C20488" w:rsidP="00C20488">
      <w:pPr>
        <w:pStyle w:val="TH"/>
        <w:rPr>
          <w:rFonts w:eastAsia="SimSun"/>
          <w:lang w:eastAsia="zh-CN"/>
        </w:rPr>
      </w:pPr>
      <w:r w:rsidRPr="00DE7B59">
        <w:rPr>
          <w:rFonts w:eastAsia="SimSun"/>
        </w:rPr>
        <w:t xml:space="preserve">Table 7.1.1.3.28.3.3-4: </w:t>
      </w:r>
      <w:r w:rsidRPr="00DE7B59">
        <w:rPr>
          <w:rFonts w:eastAsia="SimSun"/>
          <w:i/>
        </w:rPr>
        <w:t>ReportConfigNR-EventA3</w:t>
      </w:r>
      <w:r w:rsidRPr="00DE7B59">
        <w:rPr>
          <w:rFonts w:eastAsia="SimSun"/>
        </w:rPr>
        <w:t xml:space="preserve"> (Table 7.1.1.3.28.3.3-2)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C20488" w:rsidRPr="00DE7B59" w14:paraId="4C33FA6B" w14:textId="77777777" w:rsidTr="00DE4EAB">
        <w:tc>
          <w:tcPr>
            <w:tcW w:w="9747" w:type="dxa"/>
            <w:gridSpan w:val="4"/>
            <w:shd w:val="clear" w:color="auto" w:fill="auto"/>
          </w:tcPr>
          <w:p w14:paraId="6DED85D4" w14:textId="77777777" w:rsidR="00C20488" w:rsidRPr="00DE7B59" w:rsidRDefault="00C20488" w:rsidP="00DE4EAB">
            <w:pPr>
              <w:pStyle w:val="TAH"/>
              <w:jc w:val="left"/>
              <w:rPr>
                <w:rFonts w:eastAsia="SimSun"/>
                <w:b w:val="0"/>
                <w:bCs/>
                <w:lang w:eastAsia="ko-KR"/>
              </w:rPr>
            </w:pPr>
            <w:r w:rsidRPr="00DE7B59">
              <w:rPr>
                <w:rFonts w:eastAsia="SimSun"/>
                <w:b w:val="0"/>
                <w:bCs/>
                <w:lang w:eastAsia="ko-KR"/>
              </w:rPr>
              <w:t>Derivation Path: TS 38.5</w:t>
            </w:r>
            <w:r w:rsidRPr="00DE7B59">
              <w:rPr>
                <w:rFonts w:eastAsia="SimSun"/>
                <w:b w:val="0"/>
                <w:bCs/>
              </w:rPr>
              <w:t>08-1 [4] Table 4.6.3-142 with condition EVENT_A3</w:t>
            </w:r>
          </w:p>
        </w:tc>
      </w:tr>
      <w:tr w:rsidR="00C20488" w:rsidRPr="00DE7B59" w14:paraId="11803C84" w14:textId="77777777" w:rsidTr="00DE4EAB">
        <w:tc>
          <w:tcPr>
            <w:tcW w:w="4535" w:type="dxa"/>
            <w:shd w:val="clear" w:color="auto" w:fill="auto"/>
          </w:tcPr>
          <w:p w14:paraId="011AC400" w14:textId="77777777" w:rsidR="00C20488" w:rsidRPr="00DE7B59" w:rsidRDefault="00C20488" w:rsidP="00DE4EAB">
            <w:pPr>
              <w:pStyle w:val="TAC"/>
              <w:rPr>
                <w:rFonts w:eastAsia="SimSun"/>
                <w:b/>
                <w:bCs/>
                <w:lang w:eastAsia="ko-KR"/>
              </w:rPr>
            </w:pPr>
            <w:r w:rsidRPr="00DE7B59">
              <w:rPr>
                <w:rFonts w:eastAsia="SimSun"/>
                <w:b/>
                <w:bCs/>
                <w:lang w:eastAsia="ko-KR"/>
              </w:rPr>
              <w:t>Information Element</w:t>
            </w:r>
          </w:p>
        </w:tc>
        <w:tc>
          <w:tcPr>
            <w:tcW w:w="2267" w:type="dxa"/>
            <w:shd w:val="clear" w:color="auto" w:fill="auto"/>
          </w:tcPr>
          <w:p w14:paraId="7ADDE167" w14:textId="77777777" w:rsidR="00C20488" w:rsidRPr="00DE7B59" w:rsidRDefault="00C20488" w:rsidP="00DE4EAB">
            <w:pPr>
              <w:pStyle w:val="TAC"/>
              <w:rPr>
                <w:rFonts w:eastAsia="SimSun"/>
                <w:b/>
                <w:bCs/>
                <w:lang w:eastAsia="ko-KR"/>
              </w:rPr>
            </w:pPr>
            <w:r w:rsidRPr="00DE7B59">
              <w:rPr>
                <w:rFonts w:eastAsia="SimSun"/>
                <w:b/>
                <w:bCs/>
                <w:lang w:eastAsia="ko-KR"/>
              </w:rPr>
              <w:t>Value/remark</w:t>
            </w:r>
          </w:p>
        </w:tc>
        <w:tc>
          <w:tcPr>
            <w:tcW w:w="1700" w:type="dxa"/>
            <w:shd w:val="clear" w:color="auto" w:fill="auto"/>
          </w:tcPr>
          <w:p w14:paraId="2D1D2F78" w14:textId="77777777" w:rsidR="00C20488" w:rsidRPr="00DE7B59" w:rsidRDefault="00C20488" w:rsidP="00DE4EAB">
            <w:pPr>
              <w:pStyle w:val="TAC"/>
              <w:rPr>
                <w:rFonts w:eastAsia="SimSun"/>
                <w:b/>
                <w:bCs/>
                <w:lang w:eastAsia="ko-KR"/>
              </w:rPr>
            </w:pPr>
            <w:r w:rsidRPr="00DE7B59">
              <w:rPr>
                <w:rFonts w:eastAsia="SimSun"/>
                <w:b/>
                <w:bCs/>
                <w:lang w:eastAsia="ko-KR"/>
              </w:rPr>
              <w:t>Comment</w:t>
            </w:r>
          </w:p>
        </w:tc>
        <w:tc>
          <w:tcPr>
            <w:tcW w:w="1245" w:type="dxa"/>
            <w:shd w:val="clear" w:color="auto" w:fill="auto"/>
          </w:tcPr>
          <w:p w14:paraId="53B2E822" w14:textId="77777777" w:rsidR="00C20488" w:rsidRPr="00DE7B59" w:rsidRDefault="00C20488" w:rsidP="00DE4EAB">
            <w:pPr>
              <w:pStyle w:val="TAC"/>
              <w:rPr>
                <w:rFonts w:eastAsia="SimSun"/>
                <w:b/>
                <w:bCs/>
                <w:lang w:eastAsia="ko-KR"/>
              </w:rPr>
            </w:pPr>
            <w:r w:rsidRPr="00DE7B59">
              <w:rPr>
                <w:rFonts w:eastAsia="SimSun"/>
                <w:b/>
                <w:bCs/>
                <w:lang w:eastAsia="ko-KR"/>
              </w:rPr>
              <w:t>Condition</w:t>
            </w:r>
          </w:p>
        </w:tc>
      </w:tr>
      <w:tr w:rsidR="00C20488" w:rsidRPr="00DE7B59" w14:paraId="7E80CA56" w14:textId="77777777" w:rsidTr="00DE4EAB">
        <w:tc>
          <w:tcPr>
            <w:tcW w:w="4535" w:type="dxa"/>
            <w:shd w:val="clear" w:color="auto" w:fill="auto"/>
          </w:tcPr>
          <w:p w14:paraId="7F9E5776" w14:textId="77777777" w:rsidR="00C20488" w:rsidRPr="00DE7B59" w:rsidRDefault="00C20488" w:rsidP="00DE4EAB">
            <w:pPr>
              <w:pStyle w:val="TAL"/>
              <w:rPr>
                <w:rFonts w:eastAsia="SimSun"/>
                <w:lang w:eastAsia="ko-KR"/>
              </w:rPr>
            </w:pPr>
            <w:r w:rsidRPr="00DE7B59">
              <w:rPr>
                <w:rFonts w:eastAsia="SimSun"/>
              </w:rPr>
              <w:t>ReportConfigNR</w:t>
            </w:r>
            <w:r w:rsidRPr="00DE7B59">
              <w:rPr>
                <w:rFonts w:eastAsia="SimSun"/>
                <w:lang w:eastAsia="ko-KR"/>
              </w:rPr>
              <w:t xml:space="preserve"> ::= SEQUENCE {</w:t>
            </w:r>
          </w:p>
        </w:tc>
        <w:tc>
          <w:tcPr>
            <w:tcW w:w="2267" w:type="dxa"/>
            <w:shd w:val="clear" w:color="auto" w:fill="auto"/>
          </w:tcPr>
          <w:p w14:paraId="788E3CF4" w14:textId="77777777" w:rsidR="00C20488" w:rsidRPr="00DE7B59" w:rsidRDefault="00C20488" w:rsidP="00DE4EAB">
            <w:pPr>
              <w:pStyle w:val="TAL"/>
              <w:rPr>
                <w:rFonts w:eastAsia="SimSun"/>
                <w:lang w:eastAsia="ko-KR"/>
              </w:rPr>
            </w:pPr>
          </w:p>
        </w:tc>
        <w:tc>
          <w:tcPr>
            <w:tcW w:w="1700" w:type="dxa"/>
            <w:shd w:val="clear" w:color="auto" w:fill="auto"/>
          </w:tcPr>
          <w:p w14:paraId="03C55CD9"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5879C37"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328837C" w14:textId="77777777" w:rsidTr="00DE4EAB">
        <w:tc>
          <w:tcPr>
            <w:tcW w:w="4535" w:type="dxa"/>
            <w:shd w:val="clear" w:color="auto" w:fill="auto"/>
          </w:tcPr>
          <w:p w14:paraId="2DDF35B6" w14:textId="77777777" w:rsidR="00C20488" w:rsidRPr="00DE7B59" w:rsidRDefault="00C20488" w:rsidP="00DE4EAB">
            <w:pPr>
              <w:pStyle w:val="TAL"/>
              <w:rPr>
                <w:rFonts w:eastAsia="SimSun"/>
                <w:lang w:eastAsia="ko-KR"/>
              </w:rPr>
            </w:pPr>
            <w:r w:rsidRPr="00DE7B59">
              <w:rPr>
                <w:rFonts w:eastAsia="SimSun"/>
              </w:rPr>
              <w:t xml:space="preserve">  reportType CHOICE {</w:t>
            </w:r>
          </w:p>
        </w:tc>
        <w:tc>
          <w:tcPr>
            <w:tcW w:w="2267" w:type="dxa"/>
            <w:shd w:val="clear" w:color="auto" w:fill="auto"/>
          </w:tcPr>
          <w:p w14:paraId="671C5351" w14:textId="77777777" w:rsidR="00C20488" w:rsidRPr="00DE7B59" w:rsidRDefault="00C20488" w:rsidP="00DE4EAB">
            <w:pPr>
              <w:pStyle w:val="TAL"/>
              <w:rPr>
                <w:rFonts w:eastAsia="SimSun"/>
                <w:lang w:eastAsia="ko-KR"/>
              </w:rPr>
            </w:pPr>
          </w:p>
        </w:tc>
        <w:tc>
          <w:tcPr>
            <w:tcW w:w="1700" w:type="dxa"/>
            <w:shd w:val="clear" w:color="auto" w:fill="auto"/>
          </w:tcPr>
          <w:p w14:paraId="44B5403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86D4622"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415C60A" w14:textId="77777777" w:rsidTr="00DE4EAB">
        <w:tc>
          <w:tcPr>
            <w:tcW w:w="4535" w:type="dxa"/>
            <w:shd w:val="clear" w:color="auto" w:fill="auto"/>
          </w:tcPr>
          <w:p w14:paraId="1448ECB7" w14:textId="77777777" w:rsidR="00C20488" w:rsidRPr="00DE7B59" w:rsidRDefault="00C20488" w:rsidP="00DE4EAB">
            <w:pPr>
              <w:pStyle w:val="TAL"/>
              <w:rPr>
                <w:rFonts w:eastAsia="SimSun"/>
                <w:lang w:eastAsia="ko-KR"/>
              </w:rPr>
            </w:pPr>
            <w:r w:rsidRPr="00DE7B59">
              <w:rPr>
                <w:rFonts w:eastAsia="SimSun"/>
              </w:rPr>
              <w:t xml:space="preserve">    eventTriggered SEQUENCE {</w:t>
            </w:r>
          </w:p>
        </w:tc>
        <w:tc>
          <w:tcPr>
            <w:tcW w:w="2267" w:type="dxa"/>
            <w:shd w:val="clear" w:color="auto" w:fill="auto"/>
          </w:tcPr>
          <w:p w14:paraId="4CADD297" w14:textId="77777777" w:rsidR="00C20488" w:rsidRPr="00DE7B59" w:rsidRDefault="00C20488" w:rsidP="00DE4EAB">
            <w:pPr>
              <w:pStyle w:val="TAL"/>
              <w:rPr>
                <w:rFonts w:eastAsia="SimSun"/>
                <w:lang w:eastAsia="ko-KR"/>
              </w:rPr>
            </w:pPr>
          </w:p>
        </w:tc>
        <w:tc>
          <w:tcPr>
            <w:tcW w:w="1700" w:type="dxa"/>
            <w:shd w:val="clear" w:color="auto" w:fill="auto"/>
          </w:tcPr>
          <w:p w14:paraId="4374C7D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2236CE7"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D6A7426" w14:textId="77777777" w:rsidTr="00DE4EAB">
        <w:tc>
          <w:tcPr>
            <w:tcW w:w="4535" w:type="dxa"/>
            <w:shd w:val="clear" w:color="auto" w:fill="auto"/>
          </w:tcPr>
          <w:p w14:paraId="625B4BAB" w14:textId="77777777" w:rsidR="00C20488" w:rsidRPr="00DE7B59" w:rsidRDefault="00C20488" w:rsidP="00DE4EAB">
            <w:pPr>
              <w:pStyle w:val="TAL"/>
              <w:rPr>
                <w:rFonts w:eastAsia="SimSun"/>
                <w:lang w:eastAsia="ko-KR"/>
              </w:rPr>
            </w:pPr>
            <w:r w:rsidRPr="00DE7B59">
              <w:rPr>
                <w:rFonts w:eastAsia="SimSun"/>
                <w:lang w:eastAsia="ko-KR"/>
              </w:rPr>
              <w:t xml:space="preserve">      eventId CHOICE {</w:t>
            </w:r>
          </w:p>
        </w:tc>
        <w:tc>
          <w:tcPr>
            <w:tcW w:w="2267" w:type="dxa"/>
            <w:shd w:val="clear" w:color="auto" w:fill="auto"/>
          </w:tcPr>
          <w:p w14:paraId="6372B763" w14:textId="77777777" w:rsidR="00C20488" w:rsidRPr="00DE7B59" w:rsidRDefault="00C20488" w:rsidP="00DE4EAB">
            <w:pPr>
              <w:pStyle w:val="TAL"/>
              <w:rPr>
                <w:rFonts w:eastAsia="SimSun"/>
                <w:lang w:eastAsia="ko-KR"/>
              </w:rPr>
            </w:pPr>
          </w:p>
        </w:tc>
        <w:tc>
          <w:tcPr>
            <w:tcW w:w="1700" w:type="dxa"/>
            <w:shd w:val="clear" w:color="auto" w:fill="auto"/>
          </w:tcPr>
          <w:p w14:paraId="42F229C1"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F38B45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D27CD61" w14:textId="77777777" w:rsidTr="00DE4EAB">
        <w:tc>
          <w:tcPr>
            <w:tcW w:w="4535" w:type="dxa"/>
            <w:shd w:val="clear" w:color="auto" w:fill="auto"/>
          </w:tcPr>
          <w:p w14:paraId="17F69ECA" w14:textId="77777777" w:rsidR="00C20488" w:rsidRPr="00DE7B59" w:rsidRDefault="00C20488" w:rsidP="00DE4EAB">
            <w:pPr>
              <w:pStyle w:val="TAL"/>
              <w:rPr>
                <w:rFonts w:eastAsia="SimSun"/>
                <w:lang w:eastAsia="ko-KR"/>
              </w:rPr>
            </w:pPr>
            <w:r w:rsidRPr="00DE7B59">
              <w:rPr>
                <w:rFonts w:eastAsia="SimSun"/>
                <w:lang w:eastAsia="ko-KR"/>
              </w:rPr>
              <w:t xml:space="preserve">        eventA3 SEQUENCE {</w:t>
            </w:r>
          </w:p>
        </w:tc>
        <w:tc>
          <w:tcPr>
            <w:tcW w:w="2267" w:type="dxa"/>
            <w:shd w:val="clear" w:color="auto" w:fill="auto"/>
          </w:tcPr>
          <w:p w14:paraId="6B365BB6" w14:textId="77777777" w:rsidR="00C20488" w:rsidRPr="00DE7B59" w:rsidRDefault="00C20488" w:rsidP="00DE4EAB">
            <w:pPr>
              <w:pStyle w:val="TAL"/>
              <w:rPr>
                <w:rFonts w:eastAsia="SimSun"/>
                <w:lang w:eastAsia="ko-KR"/>
              </w:rPr>
            </w:pPr>
          </w:p>
        </w:tc>
        <w:tc>
          <w:tcPr>
            <w:tcW w:w="1700" w:type="dxa"/>
            <w:shd w:val="clear" w:color="auto" w:fill="auto"/>
          </w:tcPr>
          <w:p w14:paraId="1F69350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22241434"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A8464BD" w14:textId="77777777" w:rsidTr="00DE4EAB">
        <w:tc>
          <w:tcPr>
            <w:tcW w:w="4535" w:type="dxa"/>
            <w:tcBorders>
              <w:bottom w:val="single" w:sz="4" w:space="0" w:color="000000"/>
            </w:tcBorders>
            <w:shd w:val="clear" w:color="auto" w:fill="auto"/>
          </w:tcPr>
          <w:p w14:paraId="5AFEEECF" w14:textId="77777777" w:rsidR="00C20488" w:rsidRPr="00DE7B59" w:rsidRDefault="00C20488" w:rsidP="00DE4EAB">
            <w:pPr>
              <w:pStyle w:val="TAL"/>
              <w:rPr>
                <w:rFonts w:eastAsia="SimSun"/>
                <w:lang w:eastAsia="zh-CN"/>
              </w:rPr>
            </w:pPr>
            <w:r w:rsidRPr="00DE7B59">
              <w:rPr>
                <w:rFonts w:eastAsia="SimSun"/>
                <w:lang w:eastAsia="ko-KR"/>
              </w:rPr>
              <w:t xml:space="preserve">          </w:t>
            </w:r>
            <w:r w:rsidRPr="00DE7B59">
              <w:rPr>
                <w:rFonts w:eastAsia="SimSun"/>
              </w:rPr>
              <w:t>a3-Offset CHOICE {</w:t>
            </w:r>
          </w:p>
        </w:tc>
        <w:tc>
          <w:tcPr>
            <w:tcW w:w="2267" w:type="dxa"/>
            <w:shd w:val="clear" w:color="auto" w:fill="auto"/>
          </w:tcPr>
          <w:p w14:paraId="011C5C9C" w14:textId="77777777" w:rsidR="00C20488" w:rsidRPr="00DE7B59" w:rsidRDefault="00C20488" w:rsidP="00DE4EAB">
            <w:pPr>
              <w:pStyle w:val="TAL"/>
              <w:rPr>
                <w:rFonts w:eastAsia="SimSun"/>
                <w:lang w:eastAsia="ko-KR"/>
              </w:rPr>
            </w:pPr>
          </w:p>
        </w:tc>
        <w:tc>
          <w:tcPr>
            <w:tcW w:w="1700" w:type="dxa"/>
            <w:shd w:val="clear" w:color="auto" w:fill="auto"/>
          </w:tcPr>
          <w:p w14:paraId="3819853E"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6197AAF"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0DB6D0F" w14:textId="77777777" w:rsidTr="00DE4EAB">
        <w:tc>
          <w:tcPr>
            <w:tcW w:w="4535" w:type="dxa"/>
            <w:tcBorders>
              <w:bottom w:val="single" w:sz="4" w:space="0" w:color="000000"/>
            </w:tcBorders>
            <w:shd w:val="clear" w:color="auto" w:fill="auto"/>
          </w:tcPr>
          <w:p w14:paraId="24198658" w14:textId="77777777" w:rsidR="00C20488" w:rsidRPr="00DE7B59" w:rsidRDefault="00C20488" w:rsidP="00DE4EAB">
            <w:pPr>
              <w:pStyle w:val="TAL"/>
              <w:rPr>
                <w:rFonts w:eastAsia="SimSun"/>
                <w:lang w:eastAsia="zh-CN"/>
              </w:rPr>
            </w:pPr>
            <w:r w:rsidRPr="00DE7B59">
              <w:rPr>
                <w:rFonts w:eastAsia="SimSun"/>
              </w:rPr>
              <w:t xml:space="preserve">           rsrp</w:t>
            </w:r>
          </w:p>
        </w:tc>
        <w:tc>
          <w:tcPr>
            <w:tcW w:w="2267" w:type="dxa"/>
            <w:shd w:val="clear" w:color="auto" w:fill="auto"/>
          </w:tcPr>
          <w:p w14:paraId="0243B617" w14:textId="77777777" w:rsidR="00C20488" w:rsidRPr="00DE7B59" w:rsidRDefault="00C20488" w:rsidP="00DE4EAB">
            <w:pPr>
              <w:pStyle w:val="TAL"/>
              <w:rPr>
                <w:rFonts w:eastAsia="SimSun"/>
                <w:lang w:eastAsia="ko-KR"/>
              </w:rPr>
            </w:pPr>
            <w:r w:rsidRPr="00DE7B59">
              <w:rPr>
                <w:rFonts w:eastAsia="SimSun"/>
              </w:rPr>
              <w:t>2</w:t>
            </w:r>
          </w:p>
        </w:tc>
        <w:tc>
          <w:tcPr>
            <w:tcW w:w="1700" w:type="dxa"/>
            <w:shd w:val="clear" w:color="auto" w:fill="auto"/>
          </w:tcPr>
          <w:p w14:paraId="7AAD34D8" w14:textId="77777777" w:rsidR="00C20488" w:rsidRPr="00DE7B59" w:rsidRDefault="00C20488" w:rsidP="00DE4EAB">
            <w:pPr>
              <w:pStyle w:val="TAL"/>
              <w:rPr>
                <w:rFonts w:eastAsia="SimSun"/>
                <w:lang w:eastAsia="ko-KR"/>
              </w:rPr>
            </w:pPr>
            <w:r w:rsidRPr="00DE7B59">
              <w:rPr>
                <w:rFonts w:eastAsia="SimSun"/>
              </w:rPr>
              <w:t>1 dB(2*0.5 dB)</w:t>
            </w:r>
          </w:p>
        </w:tc>
        <w:tc>
          <w:tcPr>
            <w:tcW w:w="1245" w:type="dxa"/>
            <w:shd w:val="clear" w:color="auto" w:fill="auto"/>
          </w:tcPr>
          <w:p w14:paraId="61D12DE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4EA54955" w14:textId="77777777" w:rsidTr="00DE4EAB">
        <w:tc>
          <w:tcPr>
            <w:tcW w:w="4535" w:type="dxa"/>
            <w:shd w:val="clear" w:color="auto" w:fill="auto"/>
          </w:tcPr>
          <w:p w14:paraId="6CF3A65F" w14:textId="77777777" w:rsidR="00C20488" w:rsidRPr="00DE7B59" w:rsidRDefault="00C20488" w:rsidP="00DE4EAB">
            <w:pPr>
              <w:pStyle w:val="TAL"/>
              <w:rPr>
                <w:rFonts w:eastAsia="SimSun"/>
              </w:rPr>
            </w:pPr>
            <w:r w:rsidRPr="00DE7B59">
              <w:rPr>
                <w:rFonts w:eastAsia="SimSun"/>
              </w:rPr>
              <w:t xml:space="preserve">          }</w:t>
            </w:r>
          </w:p>
        </w:tc>
        <w:tc>
          <w:tcPr>
            <w:tcW w:w="2267" w:type="dxa"/>
            <w:shd w:val="clear" w:color="auto" w:fill="auto"/>
          </w:tcPr>
          <w:p w14:paraId="5A42871E" w14:textId="77777777" w:rsidR="00C20488" w:rsidRPr="00DE7B59" w:rsidRDefault="00C20488" w:rsidP="00DE4EAB">
            <w:pPr>
              <w:pStyle w:val="TAL"/>
              <w:rPr>
                <w:rFonts w:eastAsia="SimSun"/>
              </w:rPr>
            </w:pPr>
          </w:p>
        </w:tc>
        <w:tc>
          <w:tcPr>
            <w:tcW w:w="1700" w:type="dxa"/>
            <w:shd w:val="clear" w:color="auto" w:fill="auto"/>
          </w:tcPr>
          <w:p w14:paraId="4546666F" w14:textId="77777777" w:rsidR="00C20488" w:rsidRPr="00DE7B59" w:rsidRDefault="00C20488" w:rsidP="00DE4EAB">
            <w:pPr>
              <w:keepNext/>
              <w:keepLines/>
              <w:snapToGrid w:val="0"/>
              <w:spacing w:after="0"/>
              <w:rPr>
                <w:rFonts w:ascii="Arial" w:eastAsia="SimSun" w:hAnsi="Arial"/>
                <w:sz w:val="18"/>
                <w:lang w:eastAsia="zh-CN"/>
              </w:rPr>
            </w:pPr>
          </w:p>
        </w:tc>
        <w:tc>
          <w:tcPr>
            <w:tcW w:w="1245" w:type="dxa"/>
            <w:shd w:val="clear" w:color="auto" w:fill="auto"/>
          </w:tcPr>
          <w:p w14:paraId="38D496AD"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337BFE1" w14:textId="77777777" w:rsidTr="00DE4EAB">
        <w:tc>
          <w:tcPr>
            <w:tcW w:w="4535" w:type="dxa"/>
            <w:shd w:val="clear" w:color="auto" w:fill="auto"/>
          </w:tcPr>
          <w:p w14:paraId="35FB1D98"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7DAB1047" w14:textId="77777777" w:rsidR="00C20488" w:rsidRPr="00DE7B59" w:rsidRDefault="00C20488" w:rsidP="00DE4EAB">
            <w:pPr>
              <w:pStyle w:val="TAL"/>
              <w:rPr>
                <w:rFonts w:eastAsia="SimSun"/>
                <w:lang w:eastAsia="ko-KR"/>
              </w:rPr>
            </w:pPr>
          </w:p>
        </w:tc>
        <w:tc>
          <w:tcPr>
            <w:tcW w:w="1700" w:type="dxa"/>
            <w:shd w:val="clear" w:color="auto" w:fill="auto"/>
          </w:tcPr>
          <w:p w14:paraId="269C7F9C"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CD85B69"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F04E5FF" w14:textId="77777777" w:rsidTr="00DE4EAB">
        <w:tc>
          <w:tcPr>
            <w:tcW w:w="4535" w:type="dxa"/>
            <w:shd w:val="clear" w:color="auto" w:fill="auto"/>
          </w:tcPr>
          <w:p w14:paraId="3CC91ACB"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0A15A18F" w14:textId="77777777" w:rsidR="00C20488" w:rsidRPr="00DE7B59" w:rsidRDefault="00C20488" w:rsidP="00DE4EAB">
            <w:pPr>
              <w:pStyle w:val="TAL"/>
              <w:rPr>
                <w:rFonts w:eastAsia="SimSun"/>
                <w:lang w:eastAsia="ko-KR"/>
              </w:rPr>
            </w:pPr>
          </w:p>
        </w:tc>
        <w:tc>
          <w:tcPr>
            <w:tcW w:w="1700" w:type="dxa"/>
            <w:shd w:val="clear" w:color="auto" w:fill="auto"/>
          </w:tcPr>
          <w:p w14:paraId="7AE3AD2F"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B77D3CC"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376241A" w14:textId="77777777" w:rsidTr="00DE4EAB">
        <w:tc>
          <w:tcPr>
            <w:tcW w:w="4535" w:type="dxa"/>
            <w:shd w:val="clear" w:color="auto" w:fill="auto"/>
          </w:tcPr>
          <w:p w14:paraId="49F8138B" w14:textId="77777777" w:rsidR="00C20488" w:rsidRPr="00DE7B59" w:rsidRDefault="00C20488" w:rsidP="00DE4EAB">
            <w:pPr>
              <w:pStyle w:val="TAL"/>
              <w:rPr>
                <w:rFonts w:eastAsia="SimSun"/>
                <w:lang w:eastAsia="ko-KR"/>
              </w:rPr>
            </w:pPr>
            <w:r w:rsidRPr="00DE7B59">
              <w:rPr>
                <w:rFonts w:eastAsia="SimSun"/>
                <w:lang w:eastAsia="ko-KR"/>
              </w:rPr>
              <w:t xml:space="preserve">      reportAmount</w:t>
            </w:r>
          </w:p>
        </w:tc>
        <w:tc>
          <w:tcPr>
            <w:tcW w:w="2267" w:type="dxa"/>
            <w:shd w:val="clear" w:color="auto" w:fill="auto"/>
          </w:tcPr>
          <w:p w14:paraId="4D12A645" w14:textId="77777777" w:rsidR="00C20488" w:rsidRPr="00DE7B59" w:rsidRDefault="00C20488" w:rsidP="00DE4EAB">
            <w:pPr>
              <w:pStyle w:val="TAL"/>
              <w:rPr>
                <w:rFonts w:eastAsia="SimSun"/>
                <w:lang w:eastAsia="ko-KR"/>
              </w:rPr>
            </w:pPr>
            <w:r w:rsidRPr="00DE7B59">
              <w:rPr>
                <w:rFonts w:eastAsia="SimSun"/>
                <w:lang w:eastAsia="zh-CN"/>
              </w:rPr>
              <w:t>infinity</w:t>
            </w:r>
          </w:p>
        </w:tc>
        <w:tc>
          <w:tcPr>
            <w:tcW w:w="1700" w:type="dxa"/>
            <w:shd w:val="clear" w:color="auto" w:fill="auto"/>
          </w:tcPr>
          <w:p w14:paraId="5F8178AF"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4FFC6B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BA41DD1" w14:textId="77777777" w:rsidTr="00DE4EAB">
        <w:tc>
          <w:tcPr>
            <w:tcW w:w="4535" w:type="dxa"/>
            <w:shd w:val="clear" w:color="auto" w:fill="auto"/>
          </w:tcPr>
          <w:p w14:paraId="4653F54D" w14:textId="77777777" w:rsidR="00C20488" w:rsidRPr="00DE7B59" w:rsidRDefault="00C20488" w:rsidP="00DE4EAB">
            <w:pPr>
              <w:pStyle w:val="TAL"/>
              <w:rPr>
                <w:rFonts w:eastAsia="SimSun"/>
                <w:lang w:eastAsia="ko-KR"/>
              </w:rPr>
            </w:pPr>
            <w:r w:rsidRPr="00DE7B59">
              <w:rPr>
                <w:rFonts w:eastAsia="SimSun"/>
                <w:lang w:eastAsia="ko-KR"/>
              </w:rPr>
              <w:t xml:space="preserve">      </w:t>
            </w:r>
            <w:r w:rsidRPr="00DE7B59">
              <w:rPr>
                <w:rFonts w:eastAsia="SimSun"/>
              </w:rPr>
              <w:t>maxNrofRS-IndexesToReport</w:t>
            </w:r>
          </w:p>
        </w:tc>
        <w:tc>
          <w:tcPr>
            <w:tcW w:w="2267" w:type="dxa"/>
            <w:shd w:val="clear" w:color="auto" w:fill="auto"/>
          </w:tcPr>
          <w:p w14:paraId="1DF66E7B" w14:textId="77777777" w:rsidR="00C20488" w:rsidRPr="00DE7B59" w:rsidRDefault="00C20488" w:rsidP="00DE4EAB">
            <w:pPr>
              <w:pStyle w:val="TAL"/>
              <w:rPr>
                <w:rFonts w:eastAsia="SimSun"/>
                <w:lang w:eastAsia="zh-CN"/>
              </w:rPr>
            </w:pPr>
            <w:r w:rsidRPr="00DE7B59">
              <w:rPr>
                <w:rFonts w:eastAsia="SimSun"/>
                <w:lang w:eastAsia="zh-CN"/>
              </w:rPr>
              <w:t>1</w:t>
            </w:r>
          </w:p>
        </w:tc>
        <w:tc>
          <w:tcPr>
            <w:tcW w:w="1700" w:type="dxa"/>
            <w:shd w:val="clear" w:color="auto" w:fill="auto"/>
          </w:tcPr>
          <w:p w14:paraId="11F9208E"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1D62A016"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2E2F773C" w14:textId="77777777" w:rsidTr="00DE4EAB">
        <w:tc>
          <w:tcPr>
            <w:tcW w:w="4535" w:type="dxa"/>
            <w:shd w:val="clear" w:color="auto" w:fill="auto"/>
          </w:tcPr>
          <w:p w14:paraId="1218D31D" w14:textId="77777777" w:rsidR="00C20488" w:rsidRPr="00DE7B59" w:rsidRDefault="00C20488" w:rsidP="00DE4EAB">
            <w:pPr>
              <w:pStyle w:val="TAL"/>
              <w:rPr>
                <w:rFonts w:eastAsia="SimSun"/>
                <w:lang w:eastAsia="ko-KR"/>
              </w:rPr>
            </w:pPr>
            <w:r w:rsidRPr="00DE7B59">
              <w:rPr>
                <w:rFonts w:eastAsia="SimSun"/>
                <w:lang w:eastAsia="ko-KR"/>
              </w:rPr>
              <w:t xml:space="preserve">      </w:t>
            </w:r>
            <w:r w:rsidRPr="00DE7B59">
              <w:rPr>
                <w:rFonts w:eastAsia="SimSun"/>
              </w:rPr>
              <w:t>includeBeamMeasurements</w:t>
            </w:r>
          </w:p>
        </w:tc>
        <w:tc>
          <w:tcPr>
            <w:tcW w:w="2267" w:type="dxa"/>
            <w:shd w:val="clear" w:color="auto" w:fill="auto"/>
          </w:tcPr>
          <w:p w14:paraId="5D67C07F" w14:textId="77777777" w:rsidR="00C20488" w:rsidRPr="00DE7B59" w:rsidRDefault="00C20488" w:rsidP="00DE4EAB">
            <w:pPr>
              <w:pStyle w:val="TAL"/>
              <w:rPr>
                <w:rFonts w:eastAsia="SimSun"/>
                <w:lang w:eastAsia="zh-CN"/>
              </w:rPr>
            </w:pPr>
            <w:r w:rsidRPr="00DE7B59">
              <w:rPr>
                <w:rFonts w:eastAsia="SimSun"/>
                <w:lang w:eastAsia="ko-KR"/>
              </w:rPr>
              <w:t>true</w:t>
            </w:r>
          </w:p>
        </w:tc>
        <w:tc>
          <w:tcPr>
            <w:tcW w:w="1700" w:type="dxa"/>
            <w:shd w:val="clear" w:color="auto" w:fill="auto"/>
          </w:tcPr>
          <w:p w14:paraId="7050B47B"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6328C58C"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C5621DF" w14:textId="77777777" w:rsidTr="00DE4EAB">
        <w:tc>
          <w:tcPr>
            <w:tcW w:w="4535" w:type="dxa"/>
            <w:shd w:val="clear" w:color="auto" w:fill="auto"/>
          </w:tcPr>
          <w:p w14:paraId="6DFDF76F" w14:textId="77777777" w:rsidR="00C20488" w:rsidRPr="00DE7B59" w:rsidRDefault="00C20488" w:rsidP="00DE4EAB">
            <w:pPr>
              <w:pStyle w:val="TAL"/>
              <w:rPr>
                <w:rFonts w:eastAsia="SimSun"/>
                <w:lang w:eastAsia="ko-KR"/>
              </w:rPr>
            </w:pPr>
            <w:r w:rsidRPr="00DE7B59">
              <w:rPr>
                <w:rFonts w:eastAsia="SimSun"/>
                <w:lang w:eastAsia="ko-KR"/>
              </w:rPr>
              <w:t xml:space="preserve">      reportQuantityCell SEQUENCE {</w:t>
            </w:r>
          </w:p>
        </w:tc>
        <w:tc>
          <w:tcPr>
            <w:tcW w:w="2267" w:type="dxa"/>
            <w:shd w:val="clear" w:color="auto" w:fill="auto"/>
          </w:tcPr>
          <w:p w14:paraId="430A57D5" w14:textId="77777777" w:rsidR="00C20488" w:rsidRPr="00DE7B59" w:rsidRDefault="00C20488" w:rsidP="00DE4EAB">
            <w:pPr>
              <w:pStyle w:val="TAL"/>
              <w:rPr>
                <w:rFonts w:eastAsia="SimSun"/>
                <w:lang w:eastAsia="ko-KR"/>
              </w:rPr>
            </w:pPr>
          </w:p>
        </w:tc>
        <w:tc>
          <w:tcPr>
            <w:tcW w:w="1700" w:type="dxa"/>
            <w:shd w:val="clear" w:color="auto" w:fill="auto"/>
          </w:tcPr>
          <w:p w14:paraId="7ED85F9D"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DD9170D"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3B0786D" w14:textId="77777777" w:rsidTr="00DE4EAB">
        <w:tc>
          <w:tcPr>
            <w:tcW w:w="4535" w:type="dxa"/>
            <w:shd w:val="clear" w:color="auto" w:fill="auto"/>
          </w:tcPr>
          <w:p w14:paraId="2F5E1AD0" w14:textId="77777777" w:rsidR="00C20488" w:rsidRPr="00DE7B59" w:rsidRDefault="00C20488" w:rsidP="00DE4EAB">
            <w:pPr>
              <w:pStyle w:val="TAL"/>
              <w:rPr>
                <w:rFonts w:eastAsia="SimSun"/>
                <w:lang w:eastAsia="ko-KR"/>
              </w:rPr>
            </w:pPr>
            <w:r w:rsidRPr="00DE7B59">
              <w:rPr>
                <w:rFonts w:eastAsia="SimSun"/>
                <w:lang w:eastAsia="ko-KR"/>
              </w:rPr>
              <w:t xml:space="preserve">        rsrp</w:t>
            </w:r>
          </w:p>
        </w:tc>
        <w:tc>
          <w:tcPr>
            <w:tcW w:w="2267" w:type="dxa"/>
            <w:shd w:val="clear" w:color="auto" w:fill="auto"/>
          </w:tcPr>
          <w:p w14:paraId="48377D3F" w14:textId="77777777" w:rsidR="00C20488" w:rsidRPr="00DE7B59" w:rsidRDefault="00C20488" w:rsidP="00DE4EAB">
            <w:pPr>
              <w:pStyle w:val="TAL"/>
              <w:rPr>
                <w:rFonts w:eastAsia="SimSun"/>
                <w:lang w:eastAsia="ko-KR"/>
              </w:rPr>
            </w:pPr>
            <w:r w:rsidRPr="00DE7B59">
              <w:rPr>
                <w:rFonts w:eastAsia="SimSun"/>
                <w:lang w:eastAsia="ko-KR"/>
              </w:rPr>
              <w:t>true</w:t>
            </w:r>
          </w:p>
        </w:tc>
        <w:tc>
          <w:tcPr>
            <w:tcW w:w="1700" w:type="dxa"/>
            <w:shd w:val="clear" w:color="auto" w:fill="auto"/>
          </w:tcPr>
          <w:p w14:paraId="13CCB201"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2ED59B38"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DC8C870" w14:textId="77777777" w:rsidTr="00DE4EAB">
        <w:tc>
          <w:tcPr>
            <w:tcW w:w="4535" w:type="dxa"/>
            <w:shd w:val="clear" w:color="auto" w:fill="auto"/>
          </w:tcPr>
          <w:p w14:paraId="3408D992" w14:textId="77777777" w:rsidR="00C20488" w:rsidRPr="00DE7B59" w:rsidRDefault="00C20488" w:rsidP="00DE4EAB">
            <w:pPr>
              <w:pStyle w:val="TAL"/>
              <w:rPr>
                <w:rFonts w:eastAsia="SimSun"/>
                <w:lang w:eastAsia="zh-CN"/>
              </w:rPr>
            </w:pPr>
            <w:r w:rsidRPr="00DE7B59">
              <w:rPr>
                <w:rFonts w:eastAsia="SimSun"/>
                <w:lang w:eastAsia="zh-CN"/>
              </w:rPr>
              <w:t xml:space="preserve">        rsrq</w:t>
            </w:r>
          </w:p>
        </w:tc>
        <w:tc>
          <w:tcPr>
            <w:tcW w:w="2267" w:type="dxa"/>
            <w:shd w:val="clear" w:color="auto" w:fill="auto"/>
          </w:tcPr>
          <w:p w14:paraId="528F8610" w14:textId="77777777" w:rsidR="00C20488" w:rsidRPr="00DE7B59" w:rsidRDefault="00C20488" w:rsidP="00DE4EAB">
            <w:pPr>
              <w:pStyle w:val="TAL"/>
              <w:rPr>
                <w:rFonts w:eastAsia="SimSun"/>
                <w:lang w:eastAsia="zh-CN"/>
              </w:rPr>
            </w:pPr>
            <w:r w:rsidRPr="00DE7B59">
              <w:rPr>
                <w:rFonts w:eastAsia="SimSun"/>
                <w:lang w:eastAsia="zh-CN"/>
              </w:rPr>
              <w:t>false</w:t>
            </w:r>
          </w:p>
        </w:tc>
        <w:tc>
          <w:tcPr>
            <w:tcW w:w="1700" w:type="dxa"/>
            <w:shd w:val="clear" w:color="auto" w:fill="auto"/>
          </w:tcPr>
          <w:p w14:paraId="6716ED5A"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59C71DB"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4F0A58C8" w14:textId="77777777" w:rsidTr="00DE4EAB">
        <w:tc>
          <w:tcPr>
            <w:tcW w:w="4535" w:type="dxa"/>
            <w:shd w:val="clear" w:color="auto" w:fill="auto"/>
          </w:tcPr>
          <w:p w14:paraId="6ABE1720" w14:textId="77777777" w:rsidR="00C20488" w:rsidRPr="00DE7B59" w:rsidRDefault="00C20488" w:rsidP="00DE4EAB">
            <w:pPr>
              <w:pStyle w:val="TAL"/>
              <w:rPr>
                <w:rFonts w:eastAsia="SimSun"/>
                <w:lang w:eastAsia="zh-CN"/>
              </w:rPr>
            </w:pPr>
            <w:r w:rsidRPr="00DE7B59">
              <w:rPr>
                <w:rFonts w:eastAsia="SimSun"/>
                <w:lang w:eastAsia="zh-CN"/>
              </w:rPr>
              <w:t xml:space="preserve">        sinr</w:t>
            </w:r>
          </w:p>
        </w:tc>
        <w:tc>
          <w:tcPr>
            <w:tcW w:w="2267" w:type="dxa"/>
            <w:shd w:val="clear" w:color="auto" w:fill="auto"/>
          </w:tcPr>
          <w:p w14:paraId="198A076F" w14:textId="77777777" w:rsidR="00C20488" w:rsidRPr="00DE7B59" w:rsidRDefault="00C20488" w:rsidP="00DE4EAB">
            <w:pPr>
              <w:pStyle w:val="TAL"/>
              <w:rPr>
                <w:rFonts w:eastAsia="SimSun"/>
                <w:lang w:eastAsia="zh-CN"/>
              </w:rPr>
            </w:pPr>
            <w:r w:rsidRPr="00DE7B59">
              <w:rPr>
                <w:rFonts w:eastAsia="SimSun"/>
                <w:lang w:eastAsia="zh-CN"/>
              </w:rPr>
              <w:t>false</w:t>
            </w:r>
          </w:p>
        </w:tc>
        <w:tc>
          <w:tcPr>
            <w:tcW w:w="1700" w:type="dxa"/>
            <w:shd w:val="clear" w:color="auto" w:fill="auto"/>
          </w:tcPr>
          <w:p w14:paraId="5F4BFAE0"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0E43D25"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2F3E17C" w14:textId="77777777" w:rsidTr="00DE4EAB">
        <w:tc>
          <w:tcPr>
            <w:tcW w:w="4535" w:type="dxa"/>
            <w:shd w:val="clear" w:color="auto" w:fill="auto"/>
          </w:tcPr>
          <w:p w14:paraId="5AFCCE2B"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2F7E20F0" w14:textId="77777777" w:rsidR="00C20488" w:rsidRPr="00DE7B59" w:rsidRDefault="00C20488" w:rsidP="00DE4EAB">
            <w:pPr>
              <w:pStyle w:val="TAL"/>
              <w:rPr>
                <w:rFonts w:eastAsia="SimSun"/>
                <w:lang w:eastAsia="ko-KR"/>
              </w:rPr>
            </w:pPr>
          </w:p>
        </w:tc>
        <w:tc>
          <w:tcPr>
            <w:tcW w:w="1700" w:type="dxa"/>
            <w:shd w:val="clear" w:color="auto" w:fill="auto"/>
          </w:tcPr>
          <w:p w14:paraId="14C25E73"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FAE0B49"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0B5EE6C" w14:textId="77777777" w:rsidTr="00DE4EAB">
        <w:tc>
          <w:tcPr>
            <w:tcW w:w="4535" w:type="dxa"/>
            <w:shd w:val="clear" w:color="auto" w:fill="auto"/>
          </w:tcPr>
          <w:p w14:paraId="711E3686" w14:textId="77777777" w:rsidR="00C20488" w:rsidRPr="00DE7B59" w:rsidRDefault="00C20488" w:rsidP="00DE4EAB">
            <w:pPr>
              <w:pStyle w:val="TAL"/>
              <w:rPr>
                <w:rFonts w:eastAsia="SimSun"/>
                <w:lang w:eastAsia="ko-KR"/>
              </w:rPr>
            </w:pPr>
            <w:r w:rsidRPr="00DE7B59">
              <w:rPr>
                <w:rFonts w:eastAsia="SimSun"/>
              </w:rPr>
              <w:t xml:space="preserve">    }</w:t>
            </w:r>
          </w:p>
        </w:tc>
        <w:tc>
          <w:tcPr>
            <w:tcW w:w="2267" w:type="dxa"/>
            <w:shd w:val="clear" w:color="auto" w:fill="auto"/>
          </w:tcPr>
          <w:p w14:paraId="2F1EA2C6" w14:textId="77777777" w:rsidR="00C20488" w:rsidRPr="00DE7B59" w:rsidRDefault="00C20488" w:rsidP="00DE4EAB">
            <w:pPr>
              <w:pStyle w:val="TAL"/>
              <w:rPr>
                <w:rFonts w:eastAsia="SimSun"/>
                <w:lang w:eastAsia="ko-KR"/>
              </w:rPr>
            </w:pPr>
          </w:p>
        </w:tc>
        <w:tc>
          <w:tcPr>
            <w:tcW w:w="1700" w:type="dxa"/>
            <w:shd w:val="clear" w:color="auto" w:fill="auto"/>
          </w:tcPr>
          <w:p w14:paraId="45575594"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27AEBD4"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77EA3F4B" w14:textId="77777777" w:rsidTr="00DE4EAB">
        <w:tc>
          <w:tcPr>
            <w:tcW w:w="4535" w:type="dxa"/>
            <w:shd w:val="clear" w:color="auto" w:fill="auto"/>
          </w:tcPr>
          <w:p w14:paraId="5E8866DF" w14:textId="77777777" w:rsidR="00C20488" w:rsidRPr="00DE7B59" w:rsidRDefault="00C20488" w:rsidP="00DE4EAB">
            <w:pPr>
              <w:pStyle w:val="TAL"/>
              <w:rPr>
                <w:rFonts w:eastAsia="SimSun"/>
                <w:lang w:eastAsia="ko-KR"/>
              </w:rPr>
            </w:pPr>
            <w:r w:rsidRPr="00DE7B59">
              <w:rPr>
                <w:rFonts w:eastAsia="SimSun"/>
              </w:rPr>
              <w:t xml:space="preserve">  }</w:t>
            </w:r>
          </w:p>
        </w:tc>
        <w:tc>
          <w:tcPr>
            <w:tcW w:w="2267" w:type="dxa"/>
            <w:shd w:val="clear" w:color="auto" w:fill="auto"/>
          </w:tcPr>
          <w:p w14:paraId="31DF5759" w14:textId="77777777" w:rsidR="00C20488" w:rsidRPr="00DE7B59" w:rsidRDefault="00C20488" w:rsidP="00DE4EAB">
            <w:pPr>
              <w:keepNext/>
              <w:keepLines/>
              <w:snapToGrid w:val="0"/>
              <w:spacing w:after="0"/>
              <w:rPr>
                <w:rFonts w:ascii="Arial" w:eastAsia="SimSun" w:hAnsi="Arial"/>
                <w:sz w:val="18"/>
                <w:lang w:eastAsia="ko-KR"/>
              </w:rPr>
            </w:pPr>
          </w:p>
        </w:tc>
        <w:tc>
          <w:tcPr>
            <w:tcW w:w="1700" w:type="dxa"/>
            <w:shd w:val="clear" w:color="auto" w:fill="auto"/>
          </w:tcPr>
          <w:p w14:paraId="6026CA92"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B3629B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D9A6E85" w14:textId="77777777" w:rsidTr="00DE4EAB">
        <w:tc>
          <w:tcPr>
            <w:tcW w:w="4535" w:type="dxa"/>
            <w:shd w:val="clear" w:color="auto" w:fill="auto"/>
          </w:tcPr>
          <w:p w14:paraId="708B11D6" w14:textId="77777777" w:rsidR="00C20488" w:rsidRPr="00DE7B59" w:rsidRDefault="00C20488" w:rsidP="00DE4EAB">
            <w:pPr>
              <w:pStyle w:val="TAL"/>
              <w:rPr>
                <w:rFonts w:eastAsia="SimSun"/>
                <w:lang w:eastAsia="ko-KR"/>
              </w:rPr>
            </w:pPr>
            <w:r w:rsidRPr="00DE7B59">
              <w:rPr>
                <w:rFonts w:eastAsia="SimSun"/>
                <w:lang w:eastAsia="ko-KR"/>
              </w:rPr>
              <w:t>}</w:t>
            </w:r>
          </w:p>
        </w:tc>
        <w:tc>
          <w:tcPr>
            <w:tcW w:w="2267" w:type="dxa"/>
            <w:shd w:val="clear" w:color="auto" w:fill="auto"/>
          </w:tcPr>
          <w:p w14:paraId="223826AB" w14:textId="77777777" w:rsidR="00C20488" w:rsidRPr="00DE7B59" w:rsidRDefault="00C20488" w:rsidP="00DE4EAB">
            <w:pPr>
              <w:keepNext/>
              <w:keepLines/>
              <w:snapToGrid w:val="0"/>
              <w:spacing w:after="0"/>
              <w:rPr>
                <w:rFonts w:ascii="Arial" w:eastAsia="SimSun" w:hAnsi="Arial"/>
                <w:sz w:val="18"/>
                <w:lang w:eastAsia="ko-KR"/>
              </w:rPr>
            </w:pPr>
          </w:p>
        </w:tc>
        <w:tc>
          <w:tcPr>
            <w:tcW w:w="1700" w:type="dxa"/>
            <w:shd w:val="clear" w:color="auto" w:fill="auto"/>
          </w:tcPr>
          <w:p w14:paraId="5F304590"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9E97E2D" w14:textId="77777777" w:rsidR="00C20488" w:rsidRPr="00DE7B59" w:rsidRDefault="00C20488" w:rsidP="00DE4EAB">
            <w:pPr>
              <w:keepNext/>
              <w:keepLines/>
              <w:snapToGrid w:val="0"/>
              <w:spacing w:after="0"/>
              <w:rPr>
                <w:rFonts w:ascii="Arial" w:eastAsia="SimSun" w:hAnsi="Arial"/>
                <w:sz w:val="18"/>
                <w:lang w:eastAsia="ko-KR"/>
              </w:rPr>
            </w:pPr>
          </w:p>
        </w:tc>
      </w:tr>
    </w:tbl>
    <w:p w14:paraId="588ECCEA" w14:textId="77777777" w:rsidR="00C20488" w:rsidRPr="00DE7B59" w:rsidRDefault="00C20488" w:rsidP="00C20488">
      <w:pPr>
        <w:rPr>
          <w:rFonts w:eastAsia="SimSun"/>
        </w:rPr>
      </w:pPr>
    </w:p>
    <w:p w14:paraId="79581CB9" w14:textId="77777777" w:rsidR="00C20488" w:rsidRPr="00DE7B59" w:rsidRDefault="00C20488" w:rsidP="00C20488">
      <w:pPr>
        <w:pStyle w:val="TH"/>
        <w:rPr>
          <w:rFonts w:eastAsia="SimSun"/>
        </w:rPr>
      </w:pPr>
      <w:r w:rsidRPr="00DE7B59">
        <w:rPr>
          <w:rFonts w:eastAsia="SimSun"/>
        </w:rPr>
        <w:t xml:space="preserve">Table 7.1.1.3.28.3.3-5: </w:t>
      </w:r>
      <w:r w:rsidRPr="00DE7B59">
        <w:rPr>
          <w:rFonts w:eastAsia="SimSun"/>
          <w:i/>
        </w:rPr>
        <w:t>MeasurementReport</w:t>
      </w:r>
      <w:r w:rsidRPr="00DE7B59">
        <w:rPr>
          <w:rFonts w:eastAsia="SimSun"/>
        </w:rPr>
        <w:t xml:space="preserve"> (step 4, Table 7.1.1.3.28.3.2-3)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C20488" w:rsidRPr="00DE7B59" w14:paraId="3A37EA7A" w14:textId="77777777" w:rsidTr="00DE4EAB">
        <w:tc>
          <w:tcPr>
            <w:tcW w:w="9781" w:type="dxa"/>
            <w:gridSpan w:val="4"/>
          </w:tcPr>
          <w:p w14:paraId="4452DEBE" w14:textId="77777777" w:rsidR="00C20488" w:rsidRPr="00DE7B59" w:rsidRDefault="00C20488" w:rsidP="00DE4EAB">
            <w:pPr>
              <w:pStyle w:val="TAL"/>
              <w:rPr>
                <w:rFonts w:eastAsia="SimSun"/>
              </w:rPr>
            </w:pPr>
            <w:r w:rsidRPr="00DE7B59">
              <w:rPr>
                <w:rFonts w:eastAsia="SimSun"/>
              </w:rPr>
              <w:t>Derivation Path: TS 38.508-1 [4] Table 4.6.1-5A</w:t>
            </w:r>
          </w:p>
        </w:tc>
      </w:tr>
      <w:tr w:rsidR="00C20488" w:rsidRPr="00DE7B59" w14:paraId="54737791" w14:textId="77777777" w:rsidTr="00DE4EAB">
        <w:tblPrEx>
          <w:tblCellMar>
            <w:left w:w="108" w:type="dxa"/>
            <w:right w:w="108" w:type="dxa"/>
          </w:tblCellMar>
        </w:tblPrEx>
        <w:tc>
          <w:tcPr>
            <w:tcW w:w="4569" w:type="dxa"/>
          </w:tcPr>
          <w:p w14:paraId="0E2B20CA" w14:textId="77777777" w:rsidR="00C20488" w:rsidRPr="00DE7B59" w:rsidRDefault="00C20488" w:rsidP="00DE4EAB">
            <w:pPr>
              <w:pStyle w:val="TAC"/>
              <w:rPr>
                <w:rFonts w:eastAsia="SimSun"/>
                <w:b/>
                <w:bCs/>
              </w:rPr>
            </w:pPr>
            <w:r w:rsidRPr="00DE7B59">
              <w:rPr>
                <w:rFonts w:eastAsia="SimSun"/>
                <w:b/>
                <w:bCs/>
              </w:rPr>
              <w:t>Information Element</w:t>
            </w:r>
          </w:p>
        </w:tc>
        <w:tc>
          <w:tcPr>
            <w:tcW w:w="2415" w:type="dxa"/>
          </w:tcPr>
          <w:p w14:paraId="2795B063" w14:textId="77777777" w:rsidR="00C20488" w:rsidRPr="00DE7B59" w:rsidRDefault="00C20488" w:rsidP="00DE4EAB">
            <w:pPr>
              <w:pStyle w:val="TAC"/>
              <w:rPr>
                <w:rFonts w:eastAsia="SimSun"/>
                <w:b/>
                <w:bCs/>
              </w:rPr>
            </w:pPr>
            <w:r w:rsidRPr="00DE7B59">
              <w:rPr>
                <w:rFonts w:eastAsia="SimSun"/>
                <w:b/>
                <w:bCs/>
              </w:rPr>
              <w:t>Value/remark</w:t>
            </w:r>
          </w:p>
        </w:tc>
        <w:tc>
          <w:tcPr>
            <w:tcW w:w="1663" w:type="dxa"/>
          </w:tcPr>
          <w:p w14:paraId="349C98FD" w14:textId="77777777" w:rsidR="00C20488" w:rsidRPr="00DE7B59" w:rsidRDefault="00C20488" w:rsidP="00DE4EAB">
            <w:pPr>
              <w:pStyle w:val="TAC"/>
              <w:rPr>
                <w:rFonts w:eastAsia="SimSun"/>
                <w:b/>
                <w:bCs/>
              </w:rPr>
            </w:pPr>
            <w:r w:rsidRPr="00DE7B59">
              <w:rPr>
                <w:rFonts w:eastAsia="SimSun"/>
                <w:b/>
                <w:bCs/>
              </w:rPr>
              <w:t>Comment</w:t>
            </w:r>
          </w:p>
        </w:tc>
        <w:tc>
          <w:tcPr>
            <w:tcW w:w="1134" w:type="dxa"/>
          </w:tcPr>
          <w:p w14:paraId="76A5DF46"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2058C5B2" w14:textId="77777777" w:rsidTr="00DE4EAB">
        <w:tblPrEx>
          <w:tblCellMar>
            <w:left w:w="108" w:type="dxa"/>
            <w:right w:w="108" w:type="dxa"/>
          </w:tblCellMar>
        </w:tblPrEx>
        <w:tc>
          <w:tcPr>
            <w:tcW w:w="4569" w:type="dxa"/>
          </w:tcPr>
          <w:p w14:paraId="6CBEC852" w14:textId="77777777" w:rsidR="00C20488" w:rsidRPr="00DE7B59" w:rsidRDefault="00C20488" w:rsidP="00DE4EAB">
            <w:pPr>
              <w:pStyle w:val="TAL"/>
              <w:rPr>
                <w:rFonts w:eastAsia="SimSun"/>
              </w:rPr>
            </w:pPr>
            <w:r w:rsidRPr="00DE7B59">
              <w:rPr>
                <w:rFonts w:eastAsia="SimSun"/>
              </w:rPr>
              <w:t>MeasurementReport ::= SEQUENCE {</w:t>
            </w:r>
          </w:p>
        </w:tc>
        <w:tc>
          <w:tcPr>
            <w:tcW w:w="2415" w:type="dxa"/>
          </w:tcPr>
          <w:p w14:paraId="6E17D90A" w14:textId="77777777" w:rsidR="00C20488" w:rsidRPr="00DE7B59" w:rsidRDefault="00C20488" w:rsidP="00DE4EAB">
            <w:pPr>
              <w:pStyle w:val="TAL"/>
              <w:rPr>
                <w:rFonts w:eastAsia="SimSun"/>
              </w:rPr>
            </w:pPr>
          </w:p>
        </w:tc>
        <w:tc>
          <w:tcPr>
            <w:tcW w:w="1663" w:type="dxa"/>
          </w:tcPr>
          <w:p w14:paraId="23EE3A2A" w14:textId="77777777" w:rsidR="00C20488" w:rsidRPr="00DE7B59" w:rsidRDefault="00C20488" w:rsidP="00DE4EAB">
            <w:pPr>
              <w:pStyle w:val="TAL"/>
              <w:rPr>
                <w:rFonts w:eastAsia="SimSun"/>
              </w:rPr>
            </w:pPr>
          </w:p>
        </w:tc>
        <w:tc>
          <w:tcPr>
            <w:tcW w:w="1134" w:type="dxa"/>
          </w:tcPr>
          <w:p w14:paraId="053A1588" w14:textId="77777777" w:rsidR="00C20488" w:rsidRPr="00DE7B59" w:rsidRDefault="00C20488" w:rsidP="00DE4EAB">
            <w:pPr>
              <w:pStyle w:val="TAL"/>
              <w:rPr>
                <w:rFonts w:eastAsia="SimSun"/>
              </w:rPr>
            </w:pPr>
          </w:p>
        </w:tc>
      </w:tr>
      <w:tr w:rsidR="00C20488" w:rsidRPr="00DE7B59" w14:paraId="22F374A4" w14:textId="77777777" w:rsidTr="00DE4EAB">
        <w:tblPrEx>
          <w:tblCellMar>
            <w:left w:w="108" w:type="dxa"/>
            <w:right w:w="108" w:type="dxa"/>
          </w:tblCellMar>
        </w:tblPrEx>
        <w:tc>
          <w:tcPr>
            <w:tcW w:w="4569" w:type="dxa"/>
          </w:tcPr>
          <w:p w14:paraId="08A4F57D" w14:textId="77777777" w:rsidR="00C20488" w:rsidRPr="00DE7B59" w:rsidRDefault="00C20488" w:rsidP="00DE4EAB">
            <w:pPr>
              <w:pStyle w:val="TAL"/>
              <w:rPr>
                <w:rFonts w:eastAsia="SimSun"/>
              </w:rPr>
            </w:pPr>
            <w:r w:rsidRPr="00DE7B59">
              <w:rPr>
                <w:rFonts w:eastAsia="SimSun"/>
              </w:rPr>
              <w:t xml:space="preserve">  criticalExtensions CHOICE {</w:t>
            </w:r>
          </w:p>
        </w:tc>
        <w:tc>
          <w:tcPr>
            <w:tcW w:w="2415" w:type="dxa"/>
          </w:tcPr>
          <w:p w14:paraId="3B6A7C40" w14:textId="77777777" w:rsidR="00C20488" w:rsidRPr="00DE7B59" w:rsidRDefault="00C20488" w:rsidP="00DE4EAB">
            <w:pPr>
              <w:pStyle w:val="TAL"/>
              <w:rPr>
                <w:rFonts w:eastAsia="SimSun"/>
              </w:rPr>
            </w:pPr>
          </w:p>
        </w:tc>
        <w:tc>
          <w:tcPr>
            <w:tcW w:w="1663" w:type="dxa"/>
          </w:tcPr>
          <w:p w14:paraId="7F2D73CB" w14:textId="77777777" w:rsidR="00C20488" w:rsidRPr="00DE7B59" w:rsidRDefault="00C20488" w:rsidP="00DE4EAB">
            <w:pPr>
              <w:pStyle w:val="TAL"/>
              <w:rPr>
                <w:rFonts w:eastAsia="SimSun"/>
              </w:rPr>
            </w:pPr>
          </w:p>
        </w:tc>
        <w:tc>
          <w:tcPr>
            <w:tcW w:w="1134" w:type="dxa"/>
          </w:tcPr>
          <w:p w14:paraId="0DC03D11" w14:textId="77777777" w:rsidR="00C20488" w:rsidRPr="00DE7B59" w:rsidRDefault="00C20488" w:rsidP="00DE4EAB">
            <w:pPr>
              <w:pStyle w:val="TAL"/>
              <w:rPr>
                <w:rFonts w:eastAsia="SimSun"/>
              </w:rPr>
            </w:pPr>
          </w:p>
        </w:tc>
      </w:tr>
      <w:tr w:rsidR="00C20488" w:rsidRPr="00DE7B59" w14:paraId="3040B688" w14:textId="77777777" w:rsidTr="00DE4EAB">
        <w:tblPrEx>
          <w:tblCellMar>
            <w:left w:w="108" w:type="dxa"/>
            <w:right w:w="108" w:type="dxa"/>
          </w:tblCellMar>
        </w:tblPrEx>
        <w:tc>
          <w:tcPr>
            <w:tcW w:w="4569" w:type="dxa"/>
          </w:tcPr>
          <w:p w14:paraId="70CE8BA5" w14:textId="77777777" w:rsidR="00C20488" w:rsidRPr="00DE7B59" w:rsidRDefault="00C20488" w:rsidP="00DE4EAB">
            <w:pPr>
              <w:pStyle w:val="TAL"/>
              <w:rPr>
                <w:rFonts w:eastAsia="SimSun"/>
              </w:rPr>
            </w:pPr>
            <w:r w:rsidRPr="00DE7B59">
              <w:rPr>
                <w:rFonts w:eastAsia="SimSun"/>
              </w:rPr>
              <w:t xml:space="preserve">    measurementReport SEQUENCE {</w:t>
            </w:r>
          </w:p>
        </w:tc>
        <w:tc>
          <w:tcPr>
            <w:tcW w:w="2415" w:type="dxa"/>
          </w:tcPr>
          <w:p w14:paraId="3ED03180" w14:textId="77777777" w:rsidR="00C20488" w:rsidRPr="00DE7B59" w:rsidRDefault="00C20488" w:rsidP="00DE4EAB">
            <w:pPr>
              <w:pStyle w:val="TAL"/>
              <w:rPr>
                <w:rFonts w:eastAsia="SimSun"/>
              </w:rPr>
            </w:pPr>
          </w:p>
        </w:tc>
        <w:tc>
          <w:tcPr>
            <w:tcW w:w="1663" w:type="dxa"/>
          </w:tcPr>
          <w:p w14:paraId="5407DF61" w14:textId="77777777" w:rsidR="00C20488" w:rsidRPr="00DE7B59" w:rsidRDefault="00C20488" w:rsidP="00DE4EAB">
            <w:pPr>
              <w:pStyle w:val="TAL"/>
              <w:rPr>
                <w:rFonts w:eastAsia="SimSun"/>
              </w:rPr>
            </w:pPr>
          </w:p>
        </w:tc>
        <w:tc>
          <w:tcPr>
            <w:tcW w:w="1134" w:type="dxa"/>
          </w:tcPr>
          <w:p w14:paraId="4D116AF2" w14:textId="77777777" w:rsidR="00C20488" w:rsidRPr="00DE7B59" w:rsidRDefault="00C20488" w:rsidP="00DE4EAB">
            <w:pPr>
              <w:pStyle w:val="TAL"/>
              <w:rPr>
                <w:rFonts w:eastAsia="SimSun"/>
              </w:rPr>
            </w:pPr>
          </w:p>
        </w:tc>
      </w:tr>
      <w:tr w:rsidR="00C20488" w:rsidRPr="00DE7B59" w14:paraId="0E1F0A3E" w14:textId="77777777" w:rsidTr="00DE4EAB">
        <w:tblPrEx>
          <w:tblCellMar>
            <w:left w:w="108" w:type="dxa"/>
            <w:right w:w="108" w:type="dxa"/>
          </w:tblCellMar>
        </w:tblPrEx>
        <w:tc>
          <w:tcPr>
            <w:tcW w:w="4569" w:type="dxa"/>
            <w:tcBorders>
              <w:bottom w:val="single" w:sz="4" w:space="0" w:color="auto"/>
            </w:tcBorders>
          </w:tcPr>
          <w:p w14:paraId="3DA75978" w14:textId="77777777" w:rsidR="00C20488" w:rsidRPr="00DE7B59" w:rsidRDefault="00C20488" w:rsidP="00DE4EAB">
            <w:pPr>
              <w:pStyle w:val="TAL"/>
              <w:rPr>
                <w:rFonts w:eastAsia="SimSun"/>
              </w:rPr>
            </w:pPr>
            <w:r w:rsidRPr="00DE7B59">
              <w:rPr>
                <w:rFonts w:eastAsia="SimSun"/>
              </w:rPr>
              <w:t xml:space="preserve">      measResults SEQUENCE {</w:t>
            </w:r>
          </w:p>
        </w:tc>
        <w:tc>
          <w:tcPr>
            <w:tcW w:w="2415" w:type="dxa"/>
          </w:tcPr>
          <w:p w14:paraId="5820372B" w14:textId="77777777" w:rsidR="00C20488" w:rsidRPr="00DE7B59" w:rsidRDefault="00C20488" w:rsidP="00DE4EAB">
            <w:pPr>
              <w:pStyle w:val="TAL"/>
              <w:rPr>
                <w:rFonts w:eastAsia="SimSun"/>
              </w:rPr>
            </w:pPr>
          </w:p>
        </w:tc>
        <w:tc>
          <w:tcPr>
            <w:tcW w:w="1663" w:type="dxa"/>
          </w:tcPr>
          <w:p w14:paraId="66F16002" w14:textId="77777777" w:rsidR="00C20488" w:rsidRPr="00DE7B59" w:rsidRDefault="00C20488" w:rsidP="00DE4EAB">
            <w:pPr>
              <w:pStyle w:val="TAL"/>
              <w:rPr>
                <w:rFonts w:eastAsia="SimSun"/>
              </w:rPr>
            </w:pPr>
          </w:p>
        </w:tc>
        <w:tc>
          <w:tcPr>
            <w:tcW w:w="1134" w:type="dxa"/>
          </w:tcPr>
          <w:p w14:paraId="54FD2270" w14:textId="77777777" w:rsidR="00C20488" w:rsidRPr="00DE7B59" w:rsidRDefault="00C20488" w:rsidP="00DE4EAB">
            <w:pPr>
              <w:pStyle w:val="TAL"/>
              <w:rPr>
                <w:rFonts w:eastAsia="SimSun"/>
              </w:rPr>
            </w:pPr>
          </w:p>
        </w:tc>
      </w:tr>
      <w:tr w:rsidR="00C20488" w:rsidRPr="00DE7B59" w14:paraId="5D5AB5DD" w14:textId="77777777" w:rsidTr="00DE4EAB">
        <w:tblPrEx>
          <w:tblCellMar>
            <w:left w:w="108" w:type="dxa"/>
            <w:right w:w="108" w:type="dxa"/>
          </w:tblCellMar>
        </w:tblPrEx>
        <w:tc>
          <w:tcPr>
            <w:tcW w:w="4569" w:type="dxa"/>
            <w:tcBorders>
              <w:bottom w:val="nil"/>
            </w:tcBorders>
          </w:tcPr>
          <w:p w14:paraId="57D8A10C" w14:textId="77777777" w:rsidR="00C20488" w:rsidRPr="00DE7B59" w:rsidRDefault="00C20488" w:rsidP="00DE4EAB">
            <w:pPr>
              <w:pStyle w:val="TAL"/>
              <w:rPr>
                <w:rFonts w:eastAsia="SimSun"/>
              </w:rPr>
            </w:pPr>
            <w:r w:rsidRPr="00DE7B59">
              <w:rPr>
                <w:rFonts w:eastAsia="SimSun"/>
              </w:rPr>
              <w:t xml:space="preserve">        measId</w:t>
            </w:r>
          </w:p>
        </w:tc>
        <w:tc>
          <w:tcPr>
            <w:tcW w:w="2415" w:type="dxa"/>
          </w:tcPr>
          <w:p w14:paraId="2CA72FDD" w14:textId="77777777" w:rsidR="00C20488" w:rsidRPr="00DE7B59" w:rsidRDefault="00C20488" w:rsidP="00DE4EAB">
            <w:pPr>
              <w:pStyle w:val="TAL"/>
              <w:rPr>
                <w:rFonts w:eastAsia="SimSun"/>
              </w:rPr>
            </w:pPr>
            <w:r w:rsidRPr="00DE7B59">
              <w:rPr>
                <w:rFonts w:eastAsia="SimSun"/>
              </w:rPr>
              <w:t>1</w:t>
            </w:r>
          </w:p>
        </w:tc>
        <w:tc>
          <w:tcPr>
            <w:tcW w:w="1663" w:type="dxa"/>
          </w:tcPr>
          <w:p w14:paraId="24E3F758" w14:textId="77777777" w:rsidR="00C20488" w:rsidRPr="00DE7B59" w:rsidRDefault="00C20488" w:rsidP="00DE4EAB">
            <w:pPr>
              <w:pStyle w:val="TAL"/>
              <w:rPr>
                <w:rFonts w:eastAsia="SimSun"/>
              </w:rPr>
            </w:pPr>
          </w:p>
        </w:tc>
        <w:tc>
          <w:tcPr>
            <w:tcW w:w="1134" w:type="dxa"/>
          </w:tcPr>
          <w:p w14:paraId="5894BE70" w14:textId="77777777" w:rsidR="00C20488" w:rsidRPr="00DE7B59" w:rsidRDefault="00C20488" w:rsidP="00DE4EAB">
            <w:pPr>
              <w:pStyle w:val="TAL"/>
              <w:rPr>
                <w:rFonts w:eastAsia="SimSun"/>
                <w:lang w:eastAsia="zh-CN"/>
              </w:rPr>
            </w:pPr>
          </w:p>
        </w:tc>
      </w:tr>
      <w:tr w:rsidR="00C20488" w:rsidRPr="00DE7B59" w14:paraId="76300D39" w14:textId="77777777" w:rsidTr="00DE4EAB">
        <w:tblPrEx>
          <w:tblCellMar>
            <w:left w:w="108" w:type="dxa"/>
            <w:right w:w="108" w:type="dxa"/>
          </w:tblCellMar>
        </w:tblPrEx>
        <w:tc>
          <w:tcPr>
            <w:tcW w:w="4569" w:type="dxa"/>
            <w:tcBorders>
              <w:bottom w:val="single" w:sz="4" w:space="0" w:color="auto"/>
            </w:tcBorders>
          </w:tcPr>
          <w:p w14:paraId="7BFFBDB1" w14:textId="77777777" w:rsidR="00C20488" w:rsidRPr="00DE7B59" w:rsidRDefault="00C20488" w:rsidP="00DE4EAB">
            <w:pPr>
              <w:pStyle w:val="TAL"/>
              <w:rPr>
                <w:rFonts w:eastAsia="SimSun"/>
              </w:rPr>
            </w:pPr>
            <w:r w:rsidRPr="00DE7B59">
              <w:rPr>
                <w:rFonts w:eastAsia="SimSun"/>
              </w:rPr>
              <w:t xml:space="preserve">        measResultServingMOList SEQUENCE (SIZE (1..maxNrofServingCells)) OF MeasResultServMO {</w:t>
            </w:r>
          </w:p>
        </w:tc>
        <w:tc>
          <w:tcPr>
            <w:tcW w:w="2415" w:type="dxa"/>
          </w:tcPr>
          <w:p w14:paraId="1D1D2A69" w14:textId="77777777" w:rsidR="00C20488" w:rsidRPr="00DE7B59" w:rsidRDefault="00C20488" w:rsidP="00DE4EAB">
            <w:pPr>
              <w:pStyle w:val="TAL"/>
              <w:rPr>
                <w:rFonts w:eastAsia="SimSun"/>
              </w:rPr>
            </w:pPr>
            <w:r w:rsidRPr="00DE7B59">
              <w:rPr>
                <w:rFonts w:eastAsia="SimSun"/>
              </w:rPr>
              <w:t>1 entry</w:t>
            </w:r>
          </w:p>
        </w:tc>
        <w:tc>
          <w:tcPr>
            <w:tcW w:w="1663" w:type="dxa"/>
          </w:tcPr>
          <w:p w14:paraId="02F0C269" w14:textId="77777777" w:rsidR="00C20488" w:rsidRPr="00DE7B59" w:rsidRDefault="00C20488" w:rsidP="00DE4EAB">
            <w:pPr>
              <w:pStyle w:val="TAL"/>
              <w:rPr>
                <w:rFonts w:eastAsia="SimSun"/>
              </w:rPr>
            </w:pPr>
          </w:p>
        </w:tc>
        <w:tc>
          <w:tcPr>
            <w:tcW w:w="1134" w:type="dxa"/>
          </w:tcPr>
          <w:p w14:paraId="695ED576" w14:textId="77777777" w:rsidR="00C20488" w:rsidRPr="00DE7B59" w:rsidRDefault="00C20488" w:rsidP="00DE4EAB">
            <w:pPr>
              <w:pStyle w:val="TAL"/>
              <w:rPr>
                <w:rFonts w:eastAsia="SimSun"/>
              </w:rPr>
            </w:pPr>
          </w:p>
        </w:tc>
      </w:tr>
      <w:tr w:rsidR="00C20488" w:rsidRPr="00DE7B59" w14:paraId="48E4B5B5" w14:textId="77777777" w:rsidTr="00DE4EAB">
        <w:tblPrEx>
          <w:tblCellMar>
            <w:left w:w="108" w:type="dxa"/>
            <w:right w:w="108" w:type="dxa"/>
          </w:tblCellMar>
        </w:tblPrEx>
        <w:tc>
          <w:tcPr>
            <w:tcW w:w="4569" w:type="dxa"/>
            <w:tcBorders>
              <w:bottom w:val="nil"/>
            </w:tcBorders>
            <w:shd w:val="clear" w:color="auto" w:fill="auto"/>
          </w:tcPr>
          <w:p w14:paraId="2C783021" w14:textId="77777777" w:rsidR="00C20488" w:rsidRPr="00DE7B59" w:rsidRDefault="00C20488" w:rsidP="00DE4EAB">
            <w:pPr>
              <w:pStyle w:val="TAL"/>
              <w:rPr>
                <w:rFonts w:eastAsia="SimSun"/>
              </w:rPr>
            </w:pPr>
            <w:r w:rsidRPr="00DE7B59">
              <w:rPr>
                <w:rFonts w:eastAsia="SimSun"/>
              </w:rPr>
              <w:t xml:space="preserve">          MeasResultServMO[1] </w:t>
            </w:r>
            <w:r w:rsidRPr="00DE7B59">
              <w:rPr>
                <w:rFonts w:eastAsia="SimSun"/>
                <w:snapToGrid w:val="0"/>
              </w:rPr>
              <w:t xml:space="preserve">SEQUENCE </w:t>
            </w:r>
            <w:r w:rsidRPr="00DE7B59">
              <w:rPr>
                <w:rFonts w:eastAsia="SimSun"/>
              </w:rPr>
              <w:t>{</w:t>
            </w:r>
          </w:p>
        </w:tc>
        <w:tc>
          <w:tcPr>
            <w:tcW w:w="2415" w:type="dxa"/>
          </w:tcPr>
          <w:p w14:paraId="19DB3589" w14:textId="77777777" w:rsidR="00C20488" w:rsidRPr="00DE7B59" w:rsidRDefault="00C20488" w:rsidP="00DE4EAB">
            <w:pPr>
              <w:pStyle w:val="TAL"/>
              <w:rPr>
                <w:rFonts w:eastAsia="SimSun"/>
                <w:lang w:eastAsia="zh-CN"/>
              </w:rPr>
            </w:pPr>
          </w:p>
        </w:tc>
        <w:tc>
          <w:tcPr>
            <w:tcW w:w="1663" w:type="dxa"/>
          </w:tcPr>
          <w:p w14:paraId="09A1908E" w14:textId="77777777" w:rsidR="00C20488" w:rsidRPr="00DE7B59" w:rsidRDefault="00C20488" w:rsidP="00DE4EAB">
            <w:pPr>
              <w:pStyle w:val="TAL"/>
              <w:rPr>
                <w:rFonts w:eastAsia="SimSun"/>
              </w:rPr>
            </w:pPr>
            <w:r w:rsidRPr="00DE7B59">
              <w:rPr>
                <w:rFonts w:eastAsia="SimSun"/>
              </w:rPr>
              <w:t>entry 1</w:t>
            </w:r>
          </w:p>
        </w:tc>
        <w:tc>
          <w:tcPr>
            <w:tcW w:w="1134" w:type="dxa"/>
          </w:tcPr>
          <w:p w14:paraId="16334B84" w14:textId="77777777" w:rsidR="00C20488" w:rsidRPr="00DE7B59" w:rsidRDefault="00C20488" w:rsidP="00DE4EAB">
            <w:pPr>
              <w:pStyle w:val="TAL"/>
              <w:rPr>
                <w:rFonts w:eastAsia="SimSun"/>
              </w:rPr>
            </w:pPr>
          </w:p>
        </w:tc>
      </w:tr>
      <w:tr w:rsidR="00C20488" w:rsidRPr="00DE7B59" w14:paraId="259EDDBD" w14:textId="77777777" w:rsidTr="00DE4EAB">
        <w:tblPrEx>
          <w:tblCellMar>
            <w:left w:w="108" w:type="dxa"/>
            <w:right w:w="108" w:type="dxa"/>
          </w:tblCellMar>
        </w:tblPrEx>
        <w:tc>
          <w:tcPr>
            <w:tcW w:w="4569" w:type="dxa"/>
            <w:shd w:val="clear" w:color="auto" w:fill="auto"/>
          </w:tcPr>
          <w:p w14:paraId="091BC7C9" w14:textId="77777777" w:rsidR="00C20488" w:rsidRPr="00DE7B59" w:rsidRDefault="00C20488" w:rsidP="00DE4EAB">
            <w:pPr>
              <w:pStyle w:val="TAL"/>
              <w:rPr>
                <w:rFonts w:eastAsia="SimSun"/>
              </w:rPr>
            </w:pPr>
            <w:r w:rsidRPr="00DE7B59">
              <w:rPr>
                <w:rFonts w:eastAsia="SimSun"/>
              </w:rPr>
              <w:t xml:space="preserve">            servCellId</w:t>
            </w:r>
          </w:p>
        </w:tc>
        <w:tc>
          <w:tcPr>
            <w:tcW w:w="2415" w:type="dxa"/>
          </w:tcPr>
          <w:p w14:paraId="09CC1422" w14:textId="77777777" w:rsidR="00C20488" w:rsidRPr="00DE7B59" w:rsidRDefault="00C20488" w:rsidP="00DE4EAB">
            <w:pPr>
              <w:pStyle w:val="TAL"/>
              <w:rPr>
                <w:rFonts w:eastAsia="SimSun"/>
              </w:rPr>
            </w:pPr>
            <w:r w:rsidRPr="00DE7B59">
              <w:rPr>
                <w:rFonts w:eastAsia="SimSun"/>
                <w:lang w:eastAsia="zh-CN"/>
              </w:rPr>
              <w:t>ServCellIndex of NR Cell 1</w:t>
            </w:r>
          </w:p>
        </w:tc>
        <w:tc>
          <w:tcPr>
            <w:tcW w:w="1663" w:type="dxa"/>
          </w:tcPr>
          <w:p w14:paraId="752D12F9" w14:textId="77777777" w:rsidR="00C20488" w:rsidRPr="00DE7B59" w:rsidRDefault="00C20488" w:rsidP="00DE4EAB">
            <w:pPr>
              <w:pStyle w:val="TAL"/>
              <w:rPr>
                <w:rFonts w:eastAsia="SimSun"/>
              </w:rPr>
            </w:pPr>
          </w:p>
        </w:tc>
        <w:tc>
          <w:tcPr>
            <w:tcW w:w="1134" w:type="dxa"/>
          </w:tcPr>
          <w:p w14:paraId="5D3DC441" w14:textId="77777777" w:rsidR="00C20488" w:rsidRPr="00DE7B59" w:rsidRDefault="00C20488" w:rsidP="00DE4EAB">
            <w:pPr>
              <w:pStyle w:val="TAL"/>
              <w:rPr>
                <w:rFonts w:eastAsia="SimSun"/>
                <w:lang w:eastAsia="zh-CN"/>
              </w:rPr>
            </w:pPr>
            <w:r w:rsidRPr="00DE7B59">
              <w:rPr>
                <w:rFonts w:eastAsia="SimSun"/>
                <w:lang w:eastAsia="zh-CN"/>
              </w:rPr>
              <w:t>Step 4</w:t>
            </w:r>
          </w:p>
        </w:tc>
      </w:tr>
      <w:tr w:rsidR="00C20488" w:rsidRPr="00DE7B59" w14:paraId="0D174492" w14:textId="77777777" w:rsidTr="00DE4EAB">
        <w:tblPrEx>
          <w:tblCellMar>
            <w:left w:w="108" w:type="dxa"/>
            <w:right w:w="108" w:type="dxa"/>
          </w:tblCellMar>
        </w:tblPrEx>
        <w:tc>
          <w:tcPr>
            <w:tcW w:w="4569" w:type="dxa"/>
            <w:tcBorders>
              <w:bottom w:val="single" w:sz="4" w:space="0" w:color="auto"/>
            </w:tcBorders>
          </w:tcPr>
          <w:p w14:paraId="5AAD5341" w14:textId="77777777" w:rsidR="00C20488" w:rsidRPr="00DE7B59" w:rsidRDefault="00C20488" w:rsidP="00DE4EAB">
            <w:pPr>
              <w:pStyle w:val="TAL"/>
              <w:rPr>
                <w:rFonts w:eastAsia="SimSun"/>
              </w:rPr>
            </w:pPr>
            <w:r w:rsidRPr="00DE7B59">
              <w:rPr>
                <w:rFonts w:eastAsia="SimSun"/>
              </w:rPr>
              <w:t xml:space="preserve">            measResultServingCell SEQUENCE {</w:t>
            </w:r>
          </w:p>
        </w:tc>
        <w:tc>
          <w:tcPr>
            <w:tcW w:w="2415" w:type="dxa"/>
          </w:tcPr>
          <w:p w14:paraId="465FDC46" w14:textId="77777777" w:rsidR="00C20488" w:rsidRPr="00DE7B59" w:rsidRDefault="00C20488" w:rsidP="00DE4EAB">
            <w:pPr>
              <w:pStyle w:val="TAL"/>
              <w:rPr>
                <w:rFonts w:eastAsia="SimSun"/>
              </w:rPr>
            </w:pPr>
          </w:p>
        </w:tc>
        <w:tc>
          <w:tcPr>
            <w:tcW w:w="1663" w:type="dxa"/>
          </w:tcPr>
          <w:p w14:paraId="66924657" w14:textId="77777777" w:rsidR="00C20488" w:rsidRPr="00DE7B59" w:rsidRDefault="00C20488" w:rsidP="00DE4EAB">
            <w:pPr>
              <w:pStyle w:val="TAL"/>
              <w:rPr>
                <w:rFonts w:eastAsia="SimSun"/>
              </w:rPr>
            </w:pPr>
          </w:p>
        </w:tc>
        <w:tc>
          <w:tcPr>
            <w:tcW w:w="1134" w:type="dxa"/>
          </w:tcPr>
          <w:p w14:paraId="14A15A70" w14:textId="77777777" w:rsidR="00C20488" w:rsidRPr="00DE7B59" w:rsidRDefault="00C20488" w:rsidP="00DE4EAB">
            <w:pPr>
              <w:pStyle w:val="TAL"/>
              <w:rPr>
                <w:rFonts w:eastAsia="SimSun"/>
              </w:rPr>
            </w:pPr>
          </w:p>
        </w:tc>
      </w:tr>
      <w:tr w:rsidR="00C20488" w:rsidRPr="00DE7B59" w14:paraId="1BB4AEEA" w14:textId="77777777" w:rsidTr="00DE4EAB">
        <w:tblPrEx>
          <w:tblCellMar>
            <w:left w:w="108" w:type="dxa"/>
            <w:right w:w="108" w:type="dxa"/>
          </w:tblCellMar>
        </w:tblPrEx>
        <w:tc>
          <w:tcPr>
            <w:tcW w:w="4569" w:type="dxa"/>
          </w:tcPr>
          <w:p w14:paraId="50AE4C43" w14:textId="77777777" w:rsidR="00C20488" w:rsidRPr="00DE7B59" w:rsidRDefault="00C20488" w:rsidP="00DE4EAB">
            <w:pPr>
              <w:pStyle w:val="TAL"/>
              <w:rPr>
                <w:rFonts w:eastAsia="SimSun"/>
              </w:rPr>
            </w:pPr>
            <w:r w:rsidRPr="00DE7B59">
              <w:rPr>
                <w:rFonts w:eastAsia="SimSun"/>
              </w:rPr>
              <w:t xml:space="preserve">              physCellId</w:t>
            </w:r>
          </w:p>
        </w:tc>
        <w:tc>
          <w:tcPr>
            <w:tcW w:w="2415" w:type="dxa"/>
          </w:tcPr>
          <w:p w14:paraId="49B07B29" w14:textId="77777777" w:rsidR="00C20488" w:rsidRPr="00DE7B59" w:rsidRDefault="00C20488" w:rsidP="00DE4EAB">
            <w:pPr>
              <w:pStyle w:val="TAL"/>
              <w:rPr>
                <w:rFonts w:eastAsia="SimSun"/>
              </w:rPr>
            </w:pPr>
            <w:r w:rsidRPr="00DE7B59">
              <w:rPr>
                <w:rFonts w:eastAsia="SimSun"/>
              </w:rPr>
              <w:t>PCI of NR Cell 1</w:t>
            </w:r>
          </w:p>
        </w:tc>
        <w:tc>
          <w:tcPr>
            <w:tcW w:w="1663" w:type="dxa"/>
          </w:tcPr>
          <w:p w14:paraId="12719F0D" w14:textId="77777777" w:rsidR="00C20488" w:rsidRPr="00DE7B59" w:rsidRDefault="00C20488" w:rsidP="00DE4EAB">
            <w:pPr>
              <w:pStyle w:val="TAL"/>
              <w:rPr>
                <w:rFonts w:eastAsia="SimSun"/>
              </w:rPr>
            </w:pPr>
          </w:p>
        </w:tc>
        <w:tc>
          <w:tcPr>
            <w:tcW w:w="1134" w:type="dxa"/>
          </w:tcPr>
          <w:p w14:paraId="2BEF7051" w14:textId="77777777" w:rsidR="00C20488" w:rsidRPr="00DE7B59" w:rsidRDefault="00C20488" w:rsidP="00DE4EAB">
            <w:pPr>
              <w:pStyle w:val="TAL"/>
              <w:rPr>
                <w:rFonts w:eastAsia="SimSun"/>
              </w:rPr>
            </w:pPr>
            <w:r w:rsidRPr="00DE7B59">
              <w:rPr>
                <w:rFonts w:eastAsia="SimSun"/>
                <w:lang w:eastAsia="zh-CN"/>
              </w:rPr>
              <w:t>Step 4</w:t>
            </w:r>
          </w:p>
        </w:tc>
      </w:tr>
      <w:tr w:rsidR="00C20488" w:rsidRPr="00DE7B59" w14:paraId="622676CA" w14:textId="77777777" w:rsidTr="00DE4EAB">
        <w:tblPrEx>
          <w:tblCellMar>
            <w:left w:w="108" w:type="dxa"/>
            <w:right w:w="108" w:type="dxa"/>
          </w:tblCellMar>
        </w:tblPrEx>
        <w:tc>
          <w:tcPr>
            <w:tcW w:w="4569" w:type="dxa"/>
          </w:tcPr>
          <w:p w14:paraId="7DA71887" w14:textId="77777777" w:rsidR="00C20488" w:rsidRPr="00DE7B59" w:rsidRDefault="00C20488" w:rsidP="00DE4EAB">
            <w:pPr>
              <w:pStyle w:val="TAL"/>
              <w:rPr>
                <w:rFonts w:eastAsia="SimSun"/>
              </w:rPr>
            </w:pPr>
            <w:r w:rsidRPr="00DE7B59">
              <w:rPr>
                <w:rFonts w:eastAsia="SimSun"/>
              </w:rPr>
              <w:t xml:space="preserve">              measResult SEQUENCE {</w:t>
            </w:r>
          </w:p>
        </w:tc>
        <w:tc>
          <w:tcPr>
            <w:tcW w:w="2415" w:type="dxa"/>
          </w:tcPr>
          <w:p w14:paraId="0E64E4DD" w14:textId="77777777" w:rsidR="00C20488" w:rsidRPr="00DE7B59" w:rsidRDefault="00C20488" w:rsidP="00DE4EAB">
            <w:pPr>
              <w:pStyle w:val="TAL"/>
              <w:rPr>
                <w:rFonts w:eastAsia="SimSun"/>
              </w:rPr>
            </w:pPr>
          </w:p>
        </w:tc>
        <w:tc>
          <w:tcPr>
            <w:tcW w:w="1663" w:type="dxa"/>
          </w:tcPr>
          <w:p w14:paraId="4FACA277" w14:textId="77777777" w:rsidR="00C20488" w:rsidRPr="00DE7B59" w:rsidRDefault="00C20488" w:rsidP="00DE4EAB">
            <w:pPr>
              <w:pStyle w:val="TAL"/>
              <w:rPr>
                <w:rFonts w:eastAsia="SimSun"/>
              </w:rPr>
            </w:pPr>
          </w:p>
        </w:tc>
        <w:tc>
          <w:tcPr>
            <w:tcW w:w="1134" w:type="dxa"/>
          </w:tcPr>
          <w:p w14:paraId="2CE18134" w14:textId="77777777" w:rsidR="00C20488" w:rsidRPr="00DE7B59" w:rsidRDefault="00C20488" w:rsidP="00DE4EAB">
            <w:pPr>
              <w:pStyle w:val="TAL"/>
              <w:rPr>
                <w:rFonts w:eastAsia="SimSun"/>
              </w:rPr>
            </w:pPr>
          </w:p>
        </w:tc>
      </w:tr>
      <w:tr w:rsidR="00C20488" w:rsidRPr="00DE7B59" w14:paraId="4E55A4AD" w14:textId="77777777" w:rsidTr="00DE4EAB">
        <w:tblPrEx>
          <w:tblCellMar>
            <w:left w:w="108" w:type="dxa"/>
            <w:right w:w="108" w:type="dxa"/>
          </w:tblCellMar>
        </w:tblPrEx>
        <w:tc>
          <w:tcPr>
            <w:tcW w:w="4569" w:type="dxa"/>
          </w:tcPr>
          <w:p w14:paraId="78A8077C" w14:textId="77777777" w:rsidR="00C20488" w:rsidRPr="00DE7B59" w:rsidRDefault="00C20488" w:rsidP="00DE4EAB">
            <w:pPr>
              <w:pStyle w:val="TAL"/>
              <w:rPr>
                <w:rFonts w:eastAsia="SimSun"/>
              </w:rPr>
            </w:pPr>
            <w:r w:rsidRPr="00DE7B59">
              <w:rPr>
                <w:rFonts w:eastAsia="SimSun"/>
              </w:rPr>
              <w:t xml:space="preserve">                cellResults SEQUENCE {</w:t>
            </w:r>
          </w:p>
        </w:tc>
        <w:tc>
          <w:tcPr>
            <w:tcW w:w="2415" w:type="dxa"/>
          </w:tcPr>
          <w:p w14:paraId="613413A9" w14:textId="77777777" w:rsidR="00C20488" w:rsidRPr="00DE7B59" w:rsidRDefault="00C20488" w:rsidP="00DE4EAB">
            <w:pPr>
              <w:pStyle w:val="TAL"/>
              <w:rPr>
                <w:rFonts w:eastAsia="SimSun"/>
              </w:rPr>
            </w:pPr>
          </w:p>
        </w:tc>
        <w:tc>
          <w:tcPr>
            <w:tcW w:w="1663" w:type="dxa"/>
          </w:tcPr>
          <w:p w14:paraId="25E31EBA" w14:textId="77777777" w:rsidR="00C20488" w:rsidRPr="00DE7B59" w:rsidRDefault="00C20488" w:rsidP="00DE4EAB">
            <w:pPr>
              <w:pStyle w:val="TAL"/>
              <w:rPr>
                <w:rFonts w:eastAsia="SimSun"/>
              </w:rPr>
            </w:pPr>
          </w:p>
        </w:tc>
        <w:tc>
          <w:tcPr>
            <w:tcW w:w="1134" w:type="dxa"/>
          </w:tcPr>
          <w:p w14:paraId="151E815E" w14:textId="77777777" w:rsidR="00C20488" w:rsidRPr="00DE7B59" w:rsidRDefault="00C20488" w:rsidP="00DE4EAB">
            <w:pPr>
              <w:pStyle w:val="TAL"/>
              <w:rPr>
                <w:rFonts w:eastAsia="SimSun"/>
              </w:rPr>
            </w:pPr>
          </w:p>
        </w:tc>
      </w:tr>
      <w:tr w:rsidR="00C20488" w:rsidRPr="00DE7B59" w14:paraId="4F61EB90" w14:textId="77777777" w:rsidTr="00DE4EAB">
        <w:tblPrEx>
          <w:tblCellMar>
            <w:left w:w="108" w:type="dxa"/>
            <w:right w:w="108" w:type="dxa"/>
          </w:tblCellMar>
        </w:tblPrEx>
        <w:tc>
          <w:tcPr>
            <w:tcW w:w="4569" w:type="dxa"/>
          </w:tcPr>
          <w:p w14:paraId="469B5D29" w14:textId="77777777" w:rsidR="00C20488" w:rsidRPr="00DE7B59" w:rsidRDefault="00C20488" w:rsidP="00DE4EAB">
            <w:pPr>
              <w:pStyle w:val="TAL"/>
              <w:rPr>
                <w:rFonts w:eastAsia="SimSun"/>
              </w:rPr>
            </w:pPr>
            <w:r w:rsidRPr="00DE7B59">
              <w:rPr>
                <w:rFonts w:eastAsia="SimSun"/>
              </w:rPr>
              <w:t xml:space="preserve">                  resultsSSB-Cell SEQUENCE {</w:t>
            </w:r>
          </w:p>
        </w:tc>
        <w:tc>
          <w:tcPr>
            <w:tcW w:w="2415" w:type="dxa"/>
          </w:tcPr>
          <w:p w14:paraId="5151BF57" w14:textId="77777777" w:rsidR="00C20488" w:rsidRPr="00DE7B59" w:rsidRDefault="00C20488" w:rsidP="00DE4EAB">
            <w:pPr>
              <w:pStyle w:val="TAL"/>
              <w:rPr>
                <w:rFonts w:eastAsia="SimSun"/>
              </w:rPr>
            </w:pPr>
          </w:p>
        </w:tc>
        <w:tc>
          <w:tcPr>
            <w:tcW w:w="1663" w:type="dxa"/>
          </w:tcPr>
          <w:p w14:paraId="48265774" w14:textId="77777777" w:rsidR="00C20488" w:rsidRPr="00DE7B59" w:rsidRDefault="00C20488" w:rsidP="00DE4EAB">
            <w:pPr>
              <w:pStyle w:val="TAL"/>
              <w:rPr>
                <w:rFonts w:eastAsia="SimSun"/>
              </w:rPr>
            </w:pPr>
          </w:p>
        </w:tc>
        <w:tc>
          <w:tcPr>
            <w:tcW w:w="1134" w:type="dxa"/>
          </w:tcPr>
          <w:p w14:paraId="01F5D7BC" w14:textId="77777777" w:rsidR="00C20488" w:rsidRPr="00DE7B59" w:rsidRDefault="00C20488" w:rsidP="00DE4EAB">
            <w:pPr>
              <w:pStyle w:val="TAL"/>
              <w:rPr>
                <w:rFonts w:eastAsia="SimSun"/>
              </w:rPr>
            </w:pPr>
          </w:p>
        </w:tc>
      </w:tr>
      <w:tr w:rsidR="00C20488" w:rsidRPr="00DE7B59" w14:paraId="01821072" w14:textId="77777777" w:rsidTr="00DE4EAB">
        <w:tblPrEx>
          <w:tblCellMar>
            <w:left w:w="108" w:type="dxa"/>
            <w:right w:w="108" w:type="dxa"/>
          </w:tblCellMar>
        </w:tblPrEx>
        <w:tc>
          <w:tcPr>
            <w:tcW w:w="4569" w:type="dxa"/>
          </w:tcPr>
          <w:p w14:paraId="7A96C9DB" w14:textId="77777777" w:rsidR="00C20488" w:rsidRPr="00DE7B59" w:rsidRDefault="00C20488" w:rsidP="00DE4EAB">
            <w:pPr>
              <w:pStyle w:val="TAL"/>
              <w:rPr>
                <w:rFonts w:eastAsia="SimSun"/>
              </w:rPr>
            </w:pPr>
            <w:r w:rsidRPr="00DE7B59">
              <w:rPr>
                <w:rFonts w:eastAsia="SimSun"/>
              </w:rPr>
              <w:t xml:space="preserve">                    rsrp</w:t>
            </w:r>
          </w:p>
        </w:tc>
        <w:tc>
          <w:tcPr>
            <w:tcW w:w="2415" w:type="dxa"/>
          </w:tcPr>
          <w:p w14:paraId="05CABF89" w14:textId="77777777" w:rsidR="00C20488" w:rsidRPr="00DE7B59" w:rsidRDefault="00C20488" w:rsidP="00DE4EAB">
            <w:pPr>
              <w:pStyle w:val="TAL"/>
              <w:rPr>
                <w:rFonts w:eastAsia="SimSun"/>
              </w:rPr>
            </w:pPr>
            <w:r w:rsidRPr="00DE7B59">
              <w:rPr>
                <w:rFonts w:eastAsia="SimSun"/>
              </w:rPr>
              <w:t>(0..127)</w:t>
            </w:r>
          </w:p>
        </w:tc>
        <w:tc>
          <w:tcPr>
            <w:tcW w:w="1663" w:type="dxa"/>
          </w:tcPr>
          <w:p w14:paraId="4E22B0AD" w14:textId="77777777" w:rsidR="00C20488" w:rsidRPr="00DE7B59" w:rsidRDefault="00C20488" w:rsidP="00DE4EAB">
            <w:pPr>
              <w:pStyle w:val="TAL"/>
              <w:rPr>
                <w:rFonts w:eastAsia="SimSun"/>
              </w:rPr>
            </w:pPr>
          </w:p>
        </w:tc>
        <w:tc>
          <w:tcPr>
            <w:tcW w:w="1134" w:type="dxa"/>
          </w:tcPr>
          <w:p w14:paraId="23E0C8BF" w14:textId="77777777" w:rsidR="00C20488" w:rsidRPr="00DE7B59" w:rsidRDefault="00C20488" w:rsidP="00DE4EAB">
            <w:pPr>
              <w:pStyle w:val="TAL"/>
              <w:rPr>
                <w:rFonts w:eastAsia="SimSun"/>
              </w:rPr>
            </w:pPr>
          </w:p>
        </w:tc>
      </w:tr>
      <w:tr w:rsidR="00C20488" w:rsidRPr="00DE7B59" w14:paraId="0DCEE1B7" w14:textId="77777777" w:rsidTr="00DE4EAB">
        <w:tblPrEx>
          <w:tblCellMar>
            <w:left w:w="108" w:type="dxa"/>
            <w:right w:w="108" w:type="dxa"/>
          </w:tblCellMar>
        </w:tblPrEx>
        <w:tc>
          <w:tcPr>
            <w:tcW w:w="4569" w:type="dxa"/>
          </w:tcPr>
          <w:p w14:paraId="75BD9CB5" w14:textId="77777777" w:rsidR="00C20488" w:rsidRPr="00DE7B59" w:rsidRDefault="00C20488" w:rsidP="00DE4EAB">
            <w:pPr>
              <w:pStyle w:val="TAL"/>
              <w:rPr>
                <w:rFonts w:eastAsia="SimSun"/>
              </w:rPr>
            </w:pPr>
            <w:r w:rsidRPr="00DE7B59">
              <w:rPr>
                <w:rFonts w:eastAsia="SimSun"/>
              </w:rPr>
              <w:t xml:space="preserve">                    rsrq</w:t>
            </w:r>
          </w:p>
        </w:tc>
        <w:tc>
          <w:tcPr>
            <w:tcW w:w="2415" w:type="dxa"/>
          </w:tcPr>
          <w:p w14:paraId="0631CDE9" w14:textId="77777777" w:rsidR="00C20488" w:rsidRPr="00DE7B59" w:rsidRDefault="00C20488" w:rsidP="00DE4EAB">
            <w:pPr>
              <w:pStyle w:val="TAL"/>
              <w:rPr>
                <w:rFonts w:eastAsia="SimSun"/>
              </w:rPr>
            </w:pPr>
            <w:r w:rsidRPr="00DE7B59">
              <w:rPr>
                <w:rFonts w:eastAsia="SimSun"/>
              </w:rPr>
              <w:t>(0..127)</w:t>
            </w:r>
          </w:p>
        </w:tc>
        <w:tc>
          <w:tcPr>
            <w:tcW w:w="1663" w:type="dxa"/>
          </w:tcPr>
          <w:p w14:paraId="3FB50FED" w14:textId="77777777" w:rsidR="00C20488" w:rsidRPr="00DE7B59" w:rsidRDefault="00C20488" w:rsidP="00DE4EAB">
            <w:pPr>
              <w:pStyle w:val="TAL"/>
              <w:rPr>
                <w:rFonts w:eastAsia="SimSun"/>
              </w:rPr>
            </w:pPr>
          </w:p>
        </w:tc>
        <w:tc>
          <w:tcPr>
            <w:tcW w:w="1134" w:type="dxa"/>
          </w:tcPr>
          <w:p w14:paraId="2030DE5A" w14:textId="77777777" w:rsidR="00C20488" w:rsidRPr="00DE7B59" w:rsidRDefault="00C20488" w:rsidP="00DE4EAB">
            <w:pPr>
              <w:pStyle w:val="TAL"/>
              <w:rPr>
                <w:rFonts w:eastAsia="SimSun"/>
              </w:rPr>
            </w:pPr>
          </w:p>
        </w:tc>
      </w:tr>
      <w:tr w:rsidR="00C20488" w:rsidRPr="00DE7B59" w14:paraId="568CCB54" w14:textId="77777777" w:rsidTr="00DE4EAB">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54B5D3BD" w14:textId="77777777" w:rsidR="00C20488" w:rsidRPr="00DE7B59" w:rsidRDefault="00C20488" w:rsidP="00DE4EAB">
            <w:pPr>
              <w:pStyle w:val="TAL"/>
              <w:rPr>
                <w:rFonts w:eastAsia="SimSun"/>
              </w:rPr>
            </w:pPr>
            <w:r w:rsidRPr="00DE7B59">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5E88E495" w14:textId="77777777" w:rsidR="00C20488" w:rsidRPr="00DE7B59" w:rsidRDefault="00C20488" w:rsidP="00DE4EAB">
            <w:pPr>
              <w:pStyle w:val="TAL"/>
              <w:rPr>
                <w:rFonts w:eastAsia="SimSun"/>
              </w:rPr>
            </w:pPr>
            <w:r w:rsidRPr="00DE7B59">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4B609B0" w14:textId="77777777" w:rsidR="00C20488" w:rsidRPr="00DE7B59" w:rsidRDefault="00C20488" w:rsidP="00DE4EAB">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69E6B73" w14:textId="77777777" w:rsidR="00C20488" w:rsidRPr="00DE7B59" w:rsidRDefault="00C20488" w:rsidP="00DE4EAB">
            <w:pPr>
              <w:pStyle w:val="TAL"/>
              <w:rPr>
                <w:rFonts w:eastAsia="SimSun"/>
              </w:rPr>
            </w:pPr>
          </w:p>
        </w:tc>
      </w:tr>
      <w:tr w:rsidR="00C20488" w:rsidRPr="00DE7B59" w14:paraId="6B55459C" w14:textId="77777777" w:rsidTr="00DE4EAB">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2614A53" w14:textId="77777777" w:rsidR="00C20488" w:rsidRPr="00DE7B59" w:rsidRDefault="00C20488" w:rsidP="00DE4EAB">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196D592D" w14:textId="77777777" w:rsidR="00C20488" w:rsidRPr="00DE7B59" w:rsidRDefault="00C20488" w:rsidP="00DE4EAB">
            <w:pPr>
              <w:pStyle w:val="TAL"/>
              <w:rPr>
                <w:rFonts w:eastAsia="SimSun"/>
              </w:rPr>
            </w:pPr>
            <w:r w:rsidRPr="00DE7B59">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1302D31D" w14:textId="77777777" w:rsidR="00C20488" w:rsidRPr="00DE7B59" w:rsidRDefault="00C20488" w:rsidP="00DE4EAB">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6E69C91D" w14:textId="77777777" w:rsidR="00C20488" w:rsidRPr="00DE7B59" w:rsidRDefault="00C20488" w:rsidP="00DE4EAB">
            <w:pPr>
              <w:pStyle w:val="TAL"/>
              <w:rPr>
                <w:rFonts w:eastAsia="SimSun"/>
              </w:rPr>
            </w:pPr>
            <w:r w:rsidRPr="00DE7B59">
              <w:rPr>
                <w:rFonts w:eastAsia="SimSun"/>
                <w:lang w:eastAsia="zh-CN"/>
              </w:rPr>
              <w:t>pc_ss_SINR_Meas</w:t>
            </w:r>
          </w:p>
        </w:tc>
      </w:tr>
      <w:tr w:rsidR="00C20488" w:rsidRPr="00DE7B59" w14:paraId="18FD88AE" w14:textId="77777777" w:rsidTr="00DE4EAB">
        <w:tblPrEx>
          <w:tblCellMar>
            <w:left w:w="108" w:type="dxa"/>
            <w:right w:w="108" w:type="dxa"/>
          </w:tblCellMar>
        </w:tblPrEx>
        <w:tc>
          <w:tcPr>
            <w:tcW w:w="4569" w:type="dxa"/>
          </w:tcPr>
          <w:p w14:paraId="415C570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E845E6C" w14:textId="77777777" w:rsidR="00C20488" w:rsidRPr="00DE7B59" w:rsidRDefault="00C20488" w:rsidP="00DE4EAB">
            <w:pPr>
              <w:pStyle w:val="TAL"/>
              <w:rPr>
                <w:rFonts w:eastAsia="SimSun"/>
              </w:rPr>
            </w:pPr>
          </w:p>
        </w:tc>
        <w:tc>
          <w:tcPr>
            <w:tcW w:w="1663" w:type="dxa"/>
          </w:tcPr>
          <w:p w14:paraId="072720C4" w14:textId="77777777" w:rsidR="00C20488" w:rsidRPr="00DE7B59" w:rsidRDefault="00C20488" w:rsidP="00DE4EAB">
            <w:pPr>
              <w:pStyle w:val="TAL"/>
              <w:rPr>
                <w:rFonts w:eastAsia="SimSun"/>
              </w:rPr>
            </w:pPr>
          </w:p>
        </w:tc>
        <w:tc>
          <w:tcPr>
            <w:tcW w:w="1134" w:type="dxa"/>
          </w:tcPr>
          <w:p w14:paraId="0320B648" w14:textId="77777777" w:rsidR="00C20488" w:rsidRPr="00DE7B59" w:rsidRDefault="00C20488" w:rsidP="00DE4EAB">
            <w:pPr>
              <w:pStyle w:val="TAL"/>
              <w:rPr>
                <w:rFonts w:eastAsia="SimSun"/>
              </w:rPr>
            </w:pPr>
          </w:p>
        </w:tc>
      </w:tr>
      <w:tr w:rsidR="00C20488" w:rsidRPr="00DE7B59" w14:paraId="1005D0A5" w14:textId="77777777" w:rsidTr="00DE4EAB">
        <w:tblPrEx>
          <w:tblCellMar>
            <w:left w:w="108" w:type="dxa"/>
            <w:right w:w="108" w:type="dxa"/>
          </w:tblCellMar>
        </w:tblPrEx>
        <w:tc>
          <w:tcPr>
            <w:tcW w:w="4569" w:type="dxa"/>
          </w:tcPr>
          <w:p w14:paraId="5171283F"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7D21C9BB" w14:textId="77777777" w:rsidR="00C20488" w:rsidRPr="00DE7B59" w:rsidRDefault="00C20488" w:rsidP="00DE4EAB">
            <w:pPr>
              <w:pStyle w:val="TAL"/>
              <w:rPr>
                <w:rFonts w:eastAsia="SimSun"/>
              </w:rPr>
            </w:pPr>
          </w:p>
        </w:tc>
        <w:tc>
          <w:tcPr>
            <w:tcW w:w="1663" w:type="dxa"/>
          </w:tcPr>
          <w:p w14:paraId="14450AC4" w14:textId="77777777" w:rsidR="00C20488" w:rsidRPr="00DE7B59" w:rsidRDefault="00C20488" w:rsidP="00DE4EAB">
            <w:pPr>
              <w:pStyle w:val="TAL"/>
              <w:rPr>
                <w:rFonts w:eastAsia="SimSun"/>
              </w:rPr>
            </w:pPr>
          </w:p>
        </w:tc>
        <w:tc>
          <w:tcPr>
            <w:tcW w:w="1134" w:type="dxa"/>
          </w:tcPr>
          <w:p w14:paraId="37BAB02F" w14:textId="77777777" w:rsidR="00C20488" w:rsidRPr="00DE7B59" w:rsidRDefault="00C20488" w:rsidP="00DE4EAB">
            <w:pPr>
              <w:pStyle w:val="TAL"/>
              <w:rPr>
                <w:rFonts w:eastAsia="SimSun"/>
              </w:rPr>
            </w:pPr>
          </w:p>
        </w:tc>
      </w:tr>
      <w:tr w:rsidR="00C20488" w:rsidRPr="00DE7B59" w14:paraId="7D65041E" w14:textId="77777777" w:rsidTr="00DE4EAB">
        <w:tblPrEx>
          <w:tblCellMar>
            <w:left w:w="108" w:type="dxa"/>
            <w:right w:w="108" w:type="dxa"/>
          </w:tblCellMar>
        </w:tblPrEx>
        <w:tc>
          <w:tcPr>
            <w:tcW w:w="4569" w:type="dxa"/>
          </w:tcPr>
          <w:p w14:paraId="4A220E0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1781E6D6" w14:textId="77777777" w:rsidR="00C20488" w:rsidRPr="00DE7B59" w:rsidRDefault="00C20488" w:rsidP="00DE4EAB">
            <w:pPr>
              <w:pStyle w:val="TAL"/>
              <w:rPr>
                <w:rFonts w:eastAsia="SimSun"/>
              </w:rPr>
            </w:pPr>
          </w:p>
        </w:tc>
        <w:tc>
          <w:tcPr>
            <w:tcW w:w="1663" w:type="dxa"/>
          </w:tcPr>
          <w:p w14:paraId="6D81589C" w14:textId="77777777" w:rsidR="00C20488" w:rsidRPr="00DE7B59" w:rsidRDefault="00C20488" w:rsidP="00DE4EAB">
            <w:pPr>
              <w:pStyle w:val="TAL"/>
              <w:rPr>
                <w:rFonts w:eastAsia="SimSun"/>
              </w:rPr>
            </w:pPr>
          </w:p>
        </w:tc>
        <w:tc>
          <w:tcPr>
            <w:tcW w:w="1134" w:type="dxa"/>
          </w:tcPr>
          <w:p w14:paraId="163153B5" w14:textId="77777777" w:rsidR="00C20488" w:rsidRPr="00DE7B59" w:rsidRDefault="00C20488" w:rsidP="00DE4EAB">
            <w:pPr>
              <w:pStyle w:val="TAL"/>
              <w:rPr>
                <w:rFonts w:eastAsia="SimSun"/>
              </w:rPr>
            </w:pPr>
          </w:p>
        </w:tc>
      </w:tr>
      <w:tr w:rsidR="00C20488" w:rsidRPr="00DE7B59" w14:paraId="060811AF" w14:textId="77777777" w:rsidTr="00DE4EAB">
        <w:tblPrEx>
          <w:tblCellMar>
            <w:left w:w="108" w:type="dxa"/>
            <w:right w:w="108" w:type="dxa"/>
          </w:tblCellMar>
        </w:tblPrEx>
        <w:tc>
          <w:tcPr>
            <w:tcW w:w="4569" w:type="dxa"/>
          </w:tcPr>
          <w:p w14:paraId="275BEA09"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C2E2DEB" w14:textId="77777777" w:rsidR="00C20488" w:rsidRPr="00DE7B59" w:rsidRDefault="00C20488" w:rsidP="00DE4EAB">
            <w:pPr>
              <w:pStyle w:val="TAL"/>
              <w:rPr>
                <w:rFonts w:eastAsia="SimSun"/>
              </w:rPr>
            </w:pPr>
          </w:p>
        </w:tc>
        <w:tc>
          <w:tcPr>
            <w:tcW w:w="1663" w:type="dxa"/>
          </w:tcPr>
          <w:p w14:paraId="62A45142" w14:textId="77777777" w:rsidR="00C20488" w:rsidRPr="00DE7B59" w:rsidRDefault="00C20488" w:rsidP="00DE4EAB">
            <w:pPr>
              <w:pStyle w:val="TAL"/>
              <w:rPr>
                <w:rFonts w:eastAsia="SimSun"/>
              </w:rPr>
            </w:pPr>
          </w:p>
        </w:tc>
        <w:tc>
          <w:tcPr>
            <w:tcW w:w="1134" w:type="dxa"/>
          </w:tcPr>
          <w:p w14:paraId="54CE365B" w14:textId="77777777" w:rsidR="00C20488" w:rsidRPr="00DE7B59" w:rsidRDefault="00C20488" w:rsidP="00DE4EAB">
            <w:pPr>
              <w:pStyle w:val="TAL"/>
              <w:rPr>
                <w:rFonts w:eastAsia="SimSun"/>
              </w:rPr>
            </w:pPr>
          </w:p>
        </w:tc>
      </w:tr>
      <w:tr w:rsidR="00C20488" w:rsidRPr="00DE7B59" w14:paraId="285C723A" w14:textId="77777777" w:rsidTr="00DE4EAB">
        <w:tblPrEx>
          <w:tblCellMar>
            <w:left w:w="108" w:type="dxa"/>
            <w:right w:w="108" w:type="dxa"/>
          </w:tblCellMar>
        </w:tblPrEx>
        <w:tc>
          <w:tcPr>
            <w:tcW w:w="4569" w:type="dxa"/>
          </w:tcPr>
          <w:p w14:paraId="7E9B2B21"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21D298E9" w14:textId="77777777" w:rsidR="00C20488" w:rsidRPr="00DE7B59" w:rsidRDefault="00C20488" w:rsidP="00DE4EAB">
            <w:pPr>
              <w:pStyle w:val="TAL"/>
              <w:rPr>
                <w:rFonts w:eastAsia="SimSun"/>
              </w:rPr>
            </w:pPr>
          </w:p>
        </w:tc>
        <w:tc>
          <w:tcPr>
            <w:tcW w:w="1663" w:type="dxa"/>
          </w:tcPr>
          <w:p w14:paraId="2740E94E" w14:textId="77777777" w:rsidR="00C20488" w:rsidRPr="00DE7B59" w:rsidRDefault="00C20488" w:rsidP="00DE4EAB">
            <w:pPr>
              <w:pStyle w:val="TAL"/>
              <w:rPr>
                <w:rFonts w:eastAsia="SimSun"/>
              </w:rPr>
            </w:pPr>
          </w:p>
        </w:tc>
        <w:tc>
          <w:tcPr>
            <w:tcW w:w="1134" w:type="dxa"/>
          </w:tcPr>
          <w:p w14:paraId="004313D5" w14:textId="77777777" w:rsidR="00C20488" w:rsidRPr="00DE7B59" w:rsidRDefault="00C20488" w:rsidP="00DE4EAB">
            <w:pPr>
              <w:pStyle w:val="TAL"/>
              <w:rPr>
                <w:rFonts w:eastAsia="SimSun"/>
              </w:rPr>
            </w:pPr>
          </w:p>
        </w:tc>
      </w:tr>
      <w:tr w:rsidR="00C20488" w:rsidRPr="00DE7B59" w14:paraId="1204CC17" w14:textId="77777777" w:rsidTr="00DE4EAB">
        <w:tblPrEx>
          <w:tblCellMar>
            <w:left w:w="108" w:type="dxa"/>
            <w:right w:w="108" w:type="dxa"/>
          </w:tblCellMar>
        </w:tblPrEx>
        <w:tc>
          <w:tcPr>
            <w:tcW w:w="4569" w:type="dxa"/>
          </w:tcPr>
          <w:p w14:paraId="7D96D61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1EA103DC" w14:textId="77777777" w:rsidR="00C20488" w:rsidRPr="00DE7B59" w:rsidRDefault="00C20488" w:rsidP="00DE4EAB">
            <w:pPr>
              <w:pStyle w:val="TAL"/>
              <w:rPr>
                <w:rFonts w:eastAsia="SimSun"/>
              </w:rPr>
            </w:pPr>
          </w:p>
        </w:tc>
        <w:tc>
          <w:tcPr>
            <w:tcW w:w="1663" w:type="dxa"/>
          </w:tcPr>
          <w:p w14:paraId="221DC300" w14:textId="77777777" w:rsidR="00C20488" w:rsidRPr="00DE7B59" w:rsidRDefault="00C20488" w:rsidP="00DE4EAB">
            <w:pPr>
              <w:pStyle w:val="TAL"/>
              <w:rPr>
                <w:rFonts w:eastAsia="SimSun"/>
              </w:rPr>
            </w:pPr>
          </w:p>
        </w:tc>
        <w:tc>
          <w:tcPr>
            <w:tcW w:w="1134" w:type="dxa"/>
          </w:tcPr>
          <w:p w14:paraId="6ACE93B1" w14:textId="77777777" w:rsidR="00C20488" w:rsidRPr="00DE7B59" w:rsidRDefault="00C20488" w:rsidP="00DE4EAB">
            <w:pPr>
              <w:pStyle w:val="TAL"/>
              <w:rPr>
                <w:rFonts w:eastAsia="SimSun"/>
              </w:rPr>
            </w:pPr>
          </w:p>
        </w:tc>
      </w:tr>
      <w:tr w:rsidR="00C20488" w:rsidRPr="00DE7B59" w14:paraId="3D7CD887" w14:textId="77777777" w:rsidTr="00DE4EAB">
        <w:tblPrEx>
          <w:tblCellMar>
            <w:left w:w="108" w:type="dxa"/>
            <w:right w:w="108" w:type="dxa"/>
          </w:tblCellMar>
        </w:tblPrEx>
        <w:tc>
          <w:tcPr>
            <w:tcW w:w="4569" w:type="dxa"/>
          </w:tcPr>
          <w:p w14:paraId="5D16394A" w14:textId="77777777" w:rsidR="00C20488" w:rsidRPr="00DE7B59" w:rsidRDefault="00C20488" w:rsidP="00DE4EAB">
            <w:pPr>
              <w:pStyle w:val="TAL"/>
              <w:rPr>
                <w:rFonts w:eastAsia="SimSun"/>
              </w:rPr>
            </w:pPr>
            <w:r w:rsidRPr="00DE7B59">
              <w:rPr>
                <w:rFonts w:eastAsia="SimSun"/>
              </w:rPr>
              <w:t xml:space="preserve">        measResultNeighCells CHOICE {</w:t>
            </w:r>
          </w:p>
        </w:tc>
        <w:tc>
          <w:tcPr>
            <w:tcW w:w="2415" w:type="dxa"/>
          </w:tcPr>
          <w:p w14:paraId="38A0A8CB" w14:textId="77777777" w:rsidR="00C20488" w:rsidRPr="00DE7B59" w:rsidRDefault="00C20488" w:rsidP="00DE4EAB">
            <w:pPr>
              <w:pStyle w:val="TAL"/>
              <w:rPr>
                <w:rFonts w:eastAsia="SimSun"/>
              </w:rPr>
            </w:pPr>
          </w:p>
        </w:tc>
        <w:tc>
          <w:tcPr>
            <w:tcW w:w="1663" w:type="dxa"/>
          </w:tcPr>
          <w:p w14:paraId="06785695" w14:textId="77777777" w:rsidR="00C20488" w:rsidRPr="00DE7B59" w:rsidRDefault="00C20488" w:rsidP="00DE4EAB">
            <w:pPr>
              <w:pStyle w:val="TAL"/>
              <w:rPr>
                <w:rFonts w:eastAsia="SimSun"/>
              </w:rPr>
            </w:pPr>
          </w:p>
        </w:tc>
        <w:tc>
          <w:tcPr>
            <w:tcW w:w="1134" w:type="dxa"/>
          </w:tcPr>
          <w:p w14:paraId="519E35A5" w14:textId="77777777" w:rsidR="00C20488" w:rsidRPr="00DE7B59" w:rsidRDefault="00C20488" w:rsidP="00DE4EAB">
            <w:pPr>
              <w:pStyle w:val="TAL"/>
              <w:rPr>
                <w:rFonts w:eastAsia="SimSun"/>
              </w:rPr>
            </w:pPr>
          </w:p>
        </w:tc>
      </w:tr>
      <w:tr w:rsidR="00C20488" w:rsidRPr="00DE7B59" w14:paraId="70622D51" w14:textId="77777777" w:rsidTr="00DE4EAB">
        <w:tblPrEx>
          <w:tblCellMar>
            <w:left w:w="108" w:type="dxa"/>
            <w:right w:w="108" w:type="dxa"/>
          </w:tblCellMar>
        </w:tblPrEx>
        <w:tc>
          <w:tcPr>
            <w:tcW w:w="4569" w:type="dxa"/>
            <w:tcBorders>
              <w:bottom w:val="single" w:sz="4" w:space="0" w:color="auto"/>
            </w:tcBorders>
          </w:tcPr>
          <w:p w14:paraId="798B87DC" w14:textId="77777777" w:rsidR="00C20488" w:rsidRPr="00DE7B59" w:rsidRDefault="00C20488" w:rsidP="00DE4EAB">
            <w:pPr>
              <w:pStyle w:val="TAL"/>
              <w:rPr>
                <w:rFonts w:eastAsia="SimSun"/>
              </w:rPr>
            </w:pPr>
            <w:r w:rsidRPr="00DE7B59">
              <w:rPr>
                <w:rFonts w:eastAsia="SimSun"/>
              </w:rPr>
              <w:t xml:space="preserve">          measResultListNR SEQUENCE (SIZE (1.. maxCellReport)) OF MeasResultNR {</w:t>
            </w:r>
          </w:p>
        </w:tc>
        <w:tc>
          <w:tcPr>
            <w:tcW w:w="2415" w:type="dxa"/>
          </w:tcPr>
          <w:p w14:paraId="78E7F46F" w14:textId="77777777" w:rsidR="00C20488" w:rsidRPr="00DE7B59" w:rsidRDefault="00C20488" w:rsidP="00DE4EAB">
            <w:pPr>
              <w:pStyle w:val="TAL"/>
              <w:rPr>
                <w:rFonts w:eastAsia="SimSun"/>
              </w:rPr>
            </w:pPr>
            <w:r w:rsidRPr="00DE7B59">
              <w:rPr>
                <w:rFonts w:eastAsia="SimSun"/>
              </w:rPr>
              <w:t>1 entry</w:t>
            </w:r>
          </w:p>
        </w:tc>
        <w:tc>
          <w:tcPr>
            <w:tcW w:w="1663" w:type="dxa"/>
          </w:tcPr>
          <w:p w14:paraId="75994DB7" w14:textId="77777777" w:rsidR="00C20488" w:rsidRPr="00DE7B59" w:rsidRDefault="00C20488" w:rsidP="00DE4EAB">
            <w:pPr>
              <w:pStyle w:val="TAL"/>
              <w:rPr>
                <w:rFonts w:eastAsia="SimSun"/>
              </w:rPr>
            </w:pPr>
          </w:p>
        </w:tc>
        <w:tc>
          <w:tcPr>
            <w:tcW w:w="1134" w:type="dxa"/>
          </w:tcPr>
          <w:p w14:paraId="15476E61" w14:textId="77777777" w:rsidR="00C20488" w:rsidRPr="00DE7B59" w:rsidRDefault="00C20488" w:rsidP="00DE4EAB">
            <w:pPr>
              <w:pStyle w:val="TAL"/>
              <w:rPr>
                <w:rFonts w:eastAsia="SimSun"/>
                <w:lang w:eastAsia="zh-CN"/>
              </w:rPr>
            </w:pPr>
          </w:p>
        </w:tc>
      </w:tr>
      <w:tr w:rsidR="00C20488" w:rsidRPr="00DE7B59" w14:paraId="2075C7A7" w14:textId="77777777" w:rsidTr="00DE4EAB">
        <w:tblPrEx>
          <w:tblCellMar>
            <w:left w:w="108" w:type="dxa"/>
            <w:right w:w="108" w:type="dxa"/>
          </w:tblCellMar>
        </w:tblPrEx>
        <w:tc>
          <w:tcPr>
            <w:tcW w:w="4569" w:type="dxa"/>
            <w:tcBorders>
              <w:bottom w:val="nil"/>
            </w:tcBorders>
          </w:tcPr>
          <w:p w14:paraId="01717178" w14:textId="77777777" w:rsidR="00C20488" w:rsidRPr="00DE7B59" w:rsidRDefault="00C20488" w:rsidP="00DE4EAB">
            <w:pPr>
              <w:pStyle w:val="TAL"/>
              <w:rPr>
                <w:rFonts w:eastAsia="SimSun"/>
              </w:rPr>
            </w:pPr>
            <w:r w:rsidRPr="00DE7B59">
              <w:rPr>
                <w:rFonts w:eastAsia="SimSun"/>
              </w:rPr>
              <w:t xml:space="preserve">            MeasResultNR[1] SEQUENCE {</w:t>
            </w:r>
          </w:p>
        </w:tc>
        <w:tc>
          <w:tcPr>
            <w:tcW w:w="2415" w:type="dxa"/>
          </w:tcPr>
          <w:p w14:paraId="781AB194" w14:textId="77777777" w:rsidR="00C20488" w:rsidRPr="00DE7B59" w:rsidRDefault="00C20488" w:rsidP="00DE4EAB">
            <w:pPr>
              <w:pStyle w:val="TAL"/>
              <w:rPr>
                <w:rFonts w:eastAsia="SimSun"/>
              </w:rPr>
            </w:pPr>
          </w:p>
        </w:tc>
        <w:tc>
          <w:tcPr>
            <w:tcW w:w="1663" w:type="dxa"/>
          </w:tcPr>
          <w:p w14:paraId="331B6252" w14:textId="77777777" w:rsidR="00C20488" w:rsidRPr="00DE7B59" w:rsidRDefault="00C20488" w:rsidP="00DE4EAB">
            <w:pPr>
              <w:pStyle w:val="TAL"/>
              <w:rPr>
                <w:rFonts w:eastAsia="SimSun"/>
              </w:rPr>
            </w:pPr>
            <w:r w:rsidRPr="00DE7B59">
              <w:rPr>
                <w:rFonts w:eastAsia="SimSun"/>
              </w:rPr>
              <w:t>entry 1</w:t>
            </w:r>
          </w:p>
        </w:tc>
        <w:tc>
          <w:tcPr>
            <w:tcW w:w="1134" w:type="dxa"/>
          </w:tcPr>
          <w:p w14:paraId="3C97A3DA" w14:textId="77777777" w:rsidR="00C20488" w:rsidRPr="00DE7B59" w:rsidRDefault="00C20488" w:rsidP="00DE4EAB">
            <w:pPr>
              <w:pStyle w:val="TAL"/>
              <w:rPr>
                <w:rFonts w:eastAsia="SimSun"/>
                <w:lang w:eastAsia="zh-CN"/>
              </w:rPr>
            </w:pPr>
          </w:p>
        </w:tc>
      </w:tr>
      <w:tr w:rsidR="00C20488" w:rsidRPr="00DE7B59" w14:paraId="4D7D07B5" w14:textId="77777777" w:rsidTr="00DE4EAB">
        <w:tblPrEx>
          <w:tblCellMar>
            <w:left w:w="108" w:type="dxa"/>
            <w:right w:w="108" w:type="dxa"/>
          </w:tblCellMar>
        </w:tblPrEx>
        <w:tc>
          <w:tcPr>
            <w:tcW w:w="4569" w:type="dxa"/>
          </w:tcPr>
          <w:p w14:paraId="617902E5" w14:textId="77777777" w:rsidR="00C20488" w:rsidRPr="00DE7B59" w:rsidRDefault="00C20488" w:rsidP="00DE4EAB">
            <w:pPr>
              <w:pStyle w:val="TAL"/>
              <w:rPr>
                <w:rFonts w:eastAsia="SimSun"/>
              </w:rPr>
            </w:pPr>
            <w:r w:rsidRPr="00DE7B59">
              <w:rPr>
                <w:rFonts w:eastAsia="SimSun"/>
              </w:rPr>
              <w:t xml:space="preserve">              physCellId</w:t>
            </w:r>
          </w:p>
        </w:tc>
        <w:tc>
          <w:tcPr>
            <w:tcW w:w="2415" w:type="dxa"/>
          </w:tcPr>
          <w:p w14:paraId="7A70F1FD" w14:textId="77777777" w:rsidR="00C20488" w:rsidRPr="00DE7B59" w:rsidRDefault="00C20488" w:rsidP="00DE4EAB">
            <w:pPr>
              <w:pStyle w:val="TAL"/>
              <w:rPr>
                <w:rFonts w:eastAsia="SimSun"/>
              </w:rPr>
            </w:pPr>
            <w:r w:rsidRPr="00DE7B59">
              <w:rPr>
                <w:rFonts w:eastAsia="SimSun"/>
              </w:rPr>
              <w:t>Physical layer cell identity of NR Cell 28</w:t>
            </w:r>
          </w:p>
        </w:tc>
        <w:tc>
          <w:tcPr>
            <w:tcW w:w="1663" w:type="dxa"/>
          </w:tcPr>
          <w:p w14:paraId="5A007F34" w14:textId="77777777" w:rsidR="00C20488" w:rsidRPr="00DE7B59" w:rsidRDefault="00C20488" w:rsidP="00DE4EAB">
            <w:pPr>
              <w:pStyle w:val="TAL"/>
              <w:rPr>
                <w:rFonts w:eastAsia="SimSun"/>
              </w:rPr>
            </w:pPr>
          </w:p>
        </w:tc>
        <w:tc>
          <w:tcPr>
            <w:tcW w:w="1134" w:type="dxa"/>
          </w:tcPr>
          <w:p w14:paraId="601CD750" w14:textId="77777777" w:rsidR="00C20488" w:rsidRPr="00DE7B59" w:rsidRDefault="00C20488" w:rsidP="00DE4EAB">
            <w:pPr>
              <w:pStyle w:val="TAL"/>
              <w:rPr>
                <w:rFonts w:eastAsia="SimSun"/>
                <w:lang w:eastAsia="zh-CN"/>
              </w:rPr>
            </w:pPr>
            <w:r w:rsidRPr="00DE7B59">
              <w:rPr>
                <w:rFonts w:eastAsia="SimSun"/>
                <w:lang w:eastAsia="zh-CN"/>
              </w:rPr>
              <w:t>Step 4</w:t>
            </w:r>
          </w:p>
        </w:tc>
      </w:tr>
      <w:tr w:rsidR="00C20488" w:rsidRPr="00DE7B59" w14:paraId="39ED99C9" w14:textId="77777777" w:rsidTr="00DE4EAB">
        <w:tblPrEx>
          <w:tblCellMar>
            <w:left w:w="108" w:type="dxa"/>
            <w:right w:w="108" w:type="dxa"/>
          </w:tblCellMar>
        </w:tblPrEx>
        <w:tc>
          <w:tcPr>
            <w:tcW w:w="4569" w:type="dxa"/>
          </w:tcPr>
          <w:p w14:paraId="509D76F5" w14:textId="77777777" w:rsidR="00C20488" w:rsidRPr="00DE7B59" w:rsidRDefault="00C20488" w:rsidP="00DE4EAB">
            <w:pPr>
              <w:pStyle w:val="TAL"/>
              <w:rPr>
                <w:rFonts w:eastAsia="SimSun"/>
              </w:rPr>
            </w:pPr>
            <w:r w:rsidRPr="00DE7B59">
              <w:rPr>
                <w:rFonts w:eastAsia="SimSun"/>
              </w:rPr>
              <w:t xml:space="preserve">              measResult SEQUENCE {</w:t>
            </w:r>
          </w:p>
        </w:tc>
        <w:tc>
          <w:tcPr>
            <w:tcW w:w="2415" w:type="dxa"/>
          </w:tcPr>
          <w:p w14:paraId="43E9646E" w14:textId="77777777" w:rsidR="00C20488" w:rsidRPr="00DE7B59" w:rsidRDefault="00C20488" w:rsidP="00DE4EAB">
            <w:pPr>
              <w:pStyle w:val="TAL"/>
              <w:rPr>
                <w:rFonts w:eastAsia="SimSun"/>
              </w:rPr>
            </w:pPr>
          </w:p>
        </w:tc>
        <w:tc>
          <w:tcPr>
            <w:tcW w:w="1663" w:type="dxa"/>
          </w:tcPr>
          <w:p w14:paraId="6BBE981D" w14:textId="77777777" w:rsidR="00C20488" w:rsidRPr="00DE7B59" w:rsidRDefault="00C20488" w:rsidP="00DE4EAB">
            <w:pPr>
              <w:pStyle w:val="TAL"/>
              <w:rPr>
                <w:rFonts w:eastAsia="SimSun"/>
              </w:rPr>
            </w:pPr>
          </w:p>
        </w:tc>
        <w:tc>
          <w:tcPr>
            <w:tcW w:w="1134" w:type="dxa"/>
          </w:tcPr>
          <w:p w14:paraId="09DE8DAB" w14:textId="77777777" w:rsidR="00C20488" w:rsidRPr="00DE7B59" w:rsidRDefault="00C20488" w:rsidP="00DE4EAB">
            <w:pPr>
              <w:pStyle w:val="TAL"/>
              <w:rPr>
                <w:rFonts w:eastAsia="SimSun"/>
              </w:rPr>
            </w:pPr>
          </w:p>
        </w:tc>
      </w:tr>
      <w:tr w:rsidR="00C20488" w:rsidRPr="00DE7B59" w14:paraId="0F19E414" w14:textId="77777777" w:rsidTr="00DE4EAB">
        <w:tblPrEx>
          <w:tblCellMar>
            <w:left w:w="108" w:type="dxa"/>
            <w:right w:w="108" w:type="dxa"/>
          </w:tblCellMar>
        </w:tblPrEx>
        <w:tc>
          <w:tcPr>
            <w:tcW w:w="4569" w:type="dxa"/>
          </w:tcPr>
          <w:p w14:paraId="6B31847D" w14:textId="77777777" w:rsidR="00C20488" w:rsidRPr="00DE7B59" w:rsidRDefault="00C20488" w:rsidP="00DE4EAB">
            <w:pPr>
              <w:pStyle w:val="TAL"/>
              <w:rPr>
                <w:rFonts w:eastAsia="SimSun"/>
              </w:rPr>
            </w:pPr>
            <w:r w:rsidRPr="00DE7B59">
              <w:rPr>
                <w:rFonts w:eastAsia="SimSun"/>
              </w:rPr>
              <w:t xml:space="preserve">                cellResults SEQUENCE {</w:t>
            </w:r>
          </w:p>
        </w:tc>
        <w:tc>
          <w:tcPr>
            <w:tcW w:w="2415" w:type="dxa"/>
          </w:tcPr>
          <w:p w14:paraId="65B4B2C2" w14:textId="77777777" w:rsidR="00C20488" w:rsidRPr="00DE7B59" w:rsidRDefault="00C20488" w:rsidP="00DE4EAB">
            <w:pPr>
              <w:pStyle w:val="TAL"/>
              <w:rPr>
                <w:rFonts w:eastAsia="SimSun"/>
              </w:rPr>
            </w:pPr>
          </w:p>
        </w:tc>
        <w:tc>
          <w:tcPr>
            <w:tcW w:w="1663" w:type="dxa"/>
          </w:tcPr>
          <w:p w14:paraId="603AA659" w14:textId="77777777" w:rsidR="00C20488" w:rsidRPr="00DE7B59" w:rsidRDefault="00C20488" w:rsidP="00DE4EAB">
            <w:pPr>
              <w:pStyle w:val="TAL"/>
              <w:rPr>
                <w:rFonts w:eastAsia="SimSun"/>
              </w:rPr>
            </w:pPr>
          </w:p>
        </w:tc>
        <w:tc>
          <w:tcPr>
            <w:tcW w:w="1134" w:type="dxa"/>
          </w:tcPr>
          <w:p w14:paraId="450C976C" w14:textId="77777777" w:rsidR="00C20488" w:rsidRPr="00DE7B59" w:rsidRDefault="00C20488" w:rsidP="00DE4EAB">
            <w:pPr>
              <w:pStyle w:val="TAL"/>
              <w:rPr>
                <w:rFonts w:eastAsia="SimSun"/>
              </w:rPr>
            </w:pPr>
          </w:p>
        </w:tc>
      </w:tr>
      <w:tr w:rsidR="00C20488" w:rsidRPr="00DE7B59" w14:paraId="2202787D" w14:textId="77777777" w:rsidTr="00DE4EAB">
        <w:tblPrEx>
          <w:tblCellMar>
            <w:left w:w="108" w:type="dxa"/>
            <w:right w:w="108" w:type="dxa"/>
          </w:tblCellMar>
        </w:tblPrEx>
        <w:tc>
          <w:tcPr>
            <w:tcW w:w="4569" w:type="dxa"/>
          </w:tcPr>
          <w:p w14:paraId="6F4F7E92" w14:textId="77777777" w:rsidR="00C20488" w:rsidRPr="00DE7B59" w:rsidRDefault="00C20488" w:rsidP="00DE4EAB">
            <w:pPr>
              <w:pStyle w:val="TAL"/>
              <w:rPr>
                <w:rFonts w:eastAsia="SimSun"/>
              </w:rPr>
            </w:pPr>
            <w:r w:rsidRPr="00DE7B59">
              <w:rPr>
                <w:rFonts w:eastAsia="SimSun"/>
              </w:rPr>
              <w:t xml:space="preserve">                  resultsSSB-Cell SEQUENCE {</w:t>
            </w:r>
          </w:p>
        </w:tc>
        <w:tc>
          <w:tcPr>
            <w:tcW w:w="2415" w:type="dxa"/>
          </w:tcPr>
          <w:p w14:paraId="57B7A6CA" w14:textId="77777777" w:rsidR="00C20488" w:rsidRPr="00DE7B59" w:rsidRDefault="00C20488" w:rsidP="00DE4EAB">
            <w:pPr>
              <w:pStyle w:val="TAL"/>
              <w:rPr>
                <w:rFonts w:eastAsia="SimSun"/>
              </w:rPr>
            </w:pPr>
          </w:p>
        </w:tc>
        <w:tc>
          <w:tcPr>
            <w:tcW w:w="1663" w:type="dxa"/>
          </w:tcPr>
          <w:p w14:paraId="3B86880C" w14:textId="77777777" w:rsidR="00C20488" w:rsidRPr="00DE7B59" w:rsidRDefault="00C20488" w:rsidP="00DE4EAB">
            <w:pPr>
              <w:pStyle w:val="TAL"/>
              <w:rPr>
                <w:rFonts w:eastAsia="SimSun"/>
              </w:rPr>
            </w:pPr>
          </w:p>
        </w:tc>
        <w:tc>
          <w:tcPr>
            <w:tcW w:w="1134" w:type="dxa"/>
          </w:tcPr>
          <w:p w14:paraId="331E0715" w14:textId="77777777" w:rsidR="00C20488" w:rsidRPr="00DE7B59" w:rsidRDefault="00C20488" w:rsidP="00DE4EAB">
            <w:pPr>
              <w:pStyle w:val="TAL"/>
              <w:rPr>
                <w:rFonts w:eastAsia="SimSun"/>
              </w:rPr>
            </w:pPr>
          </w:p>
        </w:tc>
      </w:tr>
      <w:tr w:rsidR="00C20488" w:rsidRPr="00DE7B59" w14:paraId="6D178C8D" w14:textId="77777777" w:rsidTr="00DE4EAB">
        <w:tblPrEx>
          <w:tblCellMar>
            <w:left w:w="108" w:type="dxa"/>
            <w:right w:w="108" w:type="dxa"/>
          </w:tblCellMar>
        </w:tblPrEx>
        <w:tc>
          <w:tcPr>
            <w:tcW w:w="4569" w:type="dxa"/>
          </w:tcPr>
          <w:p w14:paraId="53D50E4E" w14:textId="77777777" w:rsidR="00C20488" w:rsidRPr="00DE7B59" w:rsidRDefault="00C20488" w:rsidP="00DE4EAB">
            <w:pPr>
              <w:pStyle w:val="TAL"/>
              <w:rPr>
                <w:rFonts w:eastAsia="SimSun"/>
              </w:rPr>
            </w:pPr>
            <w:r w:rsidRPr="00DE7B59">
              <w:rPr>
                <w:rFonts w:eastAsia="SimSun"/>
              </w:rPr>
              <w:t xml:space="preserve">                    rsrp</w:t>
            </w:r>
          </w:p>
        </w:tc>
        <w:tc>
          <w:tcPr>
            <w:tcW w:w="2415" w:type="dxa"/>
          </w:tcPr>
          <w:p w14:paraId="2F929756" w14:textId="77777777" w:rsidR="00C20488" w:rsidRPr="00DE7B59" w:rsidRDefault="00C20488" w:rsidP="00DE4EAB">
            <w:pPr>
              <w:pStyle w:val="TAL"/>
              <w:rPr>
                <w:rFonts w:eastAsia="SimSun"/>
              </w:rPr>
            </w:pPr>
            <w:r w:rsidRPr="00DE7B59">
              <w:rPr>
                <w:rFonts w:eastAsia="SimSun"/>
              </w:rPr>
              <w:t>(0..127)</w:t>
            </w:r>
          </w:p>
        </w:tc>
        <w:tc>
          <w:tcPr>
            <w:tcW w:w="1663" w:type="dxa"/>
          </w:tcPr>
          <w:p w14:paraId="25C47F48" w14:textId="77777777" w:rsidR="00C20488" w:rsidRPr="00DE7B59" w:rsidRDefault="00C20488" w:rsidP="00DE4EAB">
            <w:pPr>
              <w:pStyle w:val="TAL"/>
              <w:rPr>
                <w:rFonts w:eastAsia="SimSun"/>
              </w:rPr>
            </w:pPr>
          </w:p>
        </w:tc>
        <w:tc>
          <w:tcPr>
            <w:tcW w:w="1134" w:type="dxa"/>
          </w:tcPr>
          <w:p w14:paraId="7E53BA1B" w14:textId="77777777" w:rsidR="00C20488" w:rsidRPr="00DE7B59" w:rsidRDefault="00C20488" w:rsidP="00DE4EAB">
            <w:pPr>
              <w:pStyle w:val="TAL"/>
              <w:rPr>
                <w:rFonts w:eastAsia="SimSun"/>
              </w:rPr>
            </w:pPr>
          </w:p>
        </w:tc>
      </w:tr>
      <w:tr w:rsidR="00C20488" w:rsidRPr="00DE7B59" w14:paraId="08C8A287" w14:textId="77777777" w:rsidTr="00DE4EAB">
        <w:tblPrEx>
          <w:tblCellMar>
            <w:left w:w="108" w:type="dxa"/>
            <w:right w:w="108" w:type="dxa"/>
          </w:tblCellMar>
        </w:tblPrEx>
        <w:tc>
          <w:tcPr>
            <w:tcW w:w="4569" w:type="dxa"/>
            <w:tcBorders>
              <w:bottom w:val="single" w:sz="4" w:space="0" w:color="auto"/>
            </w:tcBorders>
          </w:tcPr>
          <w:p w14:paraId="3B77E90C" w14:textId="77777777" w:rsidR="00C20488" w:rsidRPr="00DE7B59" w:rsidRDefault="00C20488" w:rsidP="00DE4EAB">
            <w:pPr>
              <w:pStyle w:val="TAL"/>
              <w:rPr>
                <w:rFonts w:eastAsia="SimSun"/>
              </w:rPr>
            </w:pPr>
            <w:r w:rsidRPr="00DE7B59">
              <w:rPr>
                <w:rFonts w:eastAsia="SimSun"/>
              </w:rPr>
              <w:t xml:space="preserve">                    rsrq</w:t>
            </w:r>
          </w:p>
        </w:tc>
        <w:tc>
          <w:tcPr>
            <w:tcW w:w="2415" w:type="dxa"/>
          </w:tcPr>
          <w:p w14:paraId="02343386" w14:textId="77777777" w:rsidR="00C20488" w:rsidRPr="00DE7B59" w:rsidRDefault="00C20488" w:rsidP="00DE4EAB">
            <w:pPr>
              <w:pStyle w:val="TAL"/>
              <w:rPr>
                <w:rFonts w:eastAsia="SimSun"/>
              </w:rPr>
            </w:pPr>
            <w:r w:rsidRPr="00DE7B59">
              <w:rPr>
                <w:rFonts w:eastAsia="SimSun"/>
              </w:rPr>
              <w:t>Not present</w:t>
            </w:r>
          </w:p>
        </w:tc>
        <w:tc>
          <w:tcPr>
            <w:tcW w:w="1663" w:type="dxa"/>
          </w:tcPr>
          <w:p w14:paraId="27A95E11" w14:textId="77777777" w:rsidR="00C20488" w:rsidRPr="00DE7B59" w:rsidRDefault="00C20488" w:rsidP="00DE4EAB">
            <w:pPr>
              <w:pStyle w:val="TAL"/>
              <w:rPr>
                <w:rFonts w:eastAsia="SimSun"/>
              </w:rPr>
            </w:pPr>
          </w:p>
        </w:tc>
        <w:tc>
          <w:tcPr>
            <w:tcW w:w="1134" w:type="dxa"/>
          </w:tcPr>
          <w:p w14:paraId="278A8979" w14:textId="77777777" w:rsidR="00C20488" w:rsidRPr="00DE7B59" w:rsidRDefault="00C20488" w:rsidP="00DE4EAB">
            <w:pPr>
              <w:pStyle w:val="TAL"/>
              <w:rPr>
                <w:rFonts w:eastAsia="SimSun"/>
              </w:rPr>
            </w:pPr>
          </w:p>
        </w:tc>
      </w:tr>
      <w:tr w:rsidR="00C20488" w:rsidRPr="00DE7B59" w14:paraId="0212ABAB" w14:textId="77777777" w:rsidTr="00DE4EAB">
        <w:tblPrEx>
          <w:tblCellMar>
            <w:left w:w="108" w:type="dxa"/>
            <w:right w:w="108" w:type="dxa"/>
          </w:tblCellMar>
        </w:tblPrEx>
        <w:tc>
          <w:tcPr>
            <w:tcW w:w="4569" w:type="dxa"/>
            <w:tcBorders>
              <w:bottom w:val="nil"/>
            </w:tcBorders>
          </w:tcPr>
          <w:p w14:paraId="140FD808" w14:textId="77777777" w:rsidR="00C20488" w:rsidRPr="00DE7B59" w:rsidRDefault="00C20488" w:rsidP="00DE4EAB">
            <w:pPr>
              <w:pStyle w:val="TAL"/>
              <w:rPr>
                <w:rFonts w:eastAsia="SimSun"/>
              </w:rPr>
            </w:pPr>
            <w:r w:rsidRPr="00DE7B59">
              <w:rPr>
                <w:rFonts w:eastAsia="SimSun"/>
              </w:rPr>
              <w:t xml:space="preserve">                    sinr</w:t>
            </w:r>
          </w:p>
        </w:tc>
        <w:tc>
          <w:tcPr>
            <w:tcW w:w="2415" w:type="dxa"/>
          </w:tcPr>
          <w:p w14:paraId="3EDF6D38" w14:textId="77777777" w:rsidR="00C20488" w:rsidRPr="00DE7B59" w:rsidRDefault="00C20488" w:rsidP="00DE4EAB">
            <w:pPr>
              <w:pStyle w:val="TAL"/>
              <w:rPr>
                <w:rFonts w:eastAsia="SimSun"/>
              </w:rPr>
            </w:pPr>
            <w:r w:rsidRPr="00DE7B59">
              <w:rPr>
                <w:rFonts w:eastAsia="SimSun"/>
              </w:rPr>
              <w:t>Not present</w:t>
            </w:r>
          </w:p>
        </w:tc>
        <w:tc>
          <w:tcPr>
            <w:tcW w:w="1663" w:type="dxa"/>
          </w:tcPr>
          <w:p w14:paraId="1C6DCDAB" w14:textId="77777777" w:rsidR="00C20488" w:rsidRPr="00DE7B59" w:rsidRDefault="00C20488" w:rsidP="00DE4EAB">
            <w:pPr>
              <w:pStyle w:val="TAL"/>
              <w:rPr>
                <w:rFonts w:eastAsia="SimSun"/>
              </w:rPr>
            </w:pPr>
          </w:p>
        </w:tc>
        <w:tc>
          <w:tcPr>
            <w:tcW w:w="1134" w:type="dxa"/>
          </w:tcPr>
          <w:p w14:paraId="3B77E82C" w14:textId="77777777" w:rsidR="00C20488" w:rsidRPr="00DE7B59" w:rsidRDefault="00C20488" w:rsidP="00DE4EAB">
            <w:pPr>
              <w:pStyle w:val="TAL"/>
              <w:rPr>
                <w:rFonts w:eastAsia="SimSun"/>
              </w:rPr>
            </w:pPr>
          </w:p>
        </w:tc>
      </w:tr>
      <w:tr w:rsidR="00C20488" w:rsidRPr="00DE7B59" w14:paraId="34848876" w14:textId="77777777" w:rsidTr="00DE4EAB">
        <w:tblPrEx>
          <w:tblCellMar>
            <w:left w:w="108" w:type="dxa"/>
            <w:right w:w="108" w:type="dxa"/>
          </w:tblCellMar>
        </w:tblPrEx>
        <w:tc>
          <w:tcPr>
            <w:tcW w:w="4569" w:type="dxa"/>
          </w:tcPr>
          <w:p w14:paraId="21505DC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232A0D36" w14:textId="77777777" w:rsidR="00C20488" w:rsidRPr="00DE7B59" w:rsidRDefault="00C20488" w:rsidP="00DE4EAB">
            <w:pPr>
              <w:pStyle w:val="TAL"/>
              <w:rPr>
                <w:rFonts w:eastAsia="SimSun"/>
              </w:rPr>
            </w:pPr>
          </w:p>
        </w:tc>
        <w:tc>
          <w:tcPr>
            <w:tcW w:w="1663" w:type="dxa"/>
          </w:tcPr>
          <w:p w14:paraId="1F499567" w14:textId="77777777" w:rsidR="00C20488" w:rsidRPr="00DE7B59" w:rsidRDefault="00C20488" w:rsidP="00DE4EAB">
            <w:pPr>
              <w:pStyle w:val="TAL"/>
              <w:rPr>
                <w:rFonts w:eastAsia="SimSun"/>
              </w:rPr>
            </w:pPr>
          </w:p>
        </w:tc>
        <w:tc>
          <w:tcPr>
            <w:tcW w:w="1134" w:type="dxa"/>
          </w:tcPr>
          <w:p w14:paraId="64F56084" w14:textId="77777777" w:rsidR="00C20488" w:rsidRPr="00DE7B59" w:rsidRDefault="00C20488" w:rsidP="00DE4EAB">
            <w:pPr>
              <w:pStyle w:val="TAL"/>
              <w:rPr>
                <w:rFonts w:eastAsia="SimSun"/>
              </w:rPr>
            </w:pPr>
          </w:p>
        </w:tc>
      </w:tr>
      <w:tr w:rsidR="00C20488" w:rsidRPr="00DE7B59" w14:paraId="39E0749D" w14:textId="77777777" w:rsidTr="00DE4EAB">
        <w:tblPrEx>
          <w:tblCellMar>
            <w:left w:w="108" w:type="dxa"/>
            <w:right w:w="108" w:type="dxa"/>
          </w:tblCellMar>
        </w:tblPrEx>
        <w:tc>
          <w:tcPr>
            <w:tcW w:w="4569" w:type="dxa"/>
          </w:tcPr>
          <w:p w14:paraId="5B73EEE8" w14:textId="77777777" w:rsidR="00C20488" w:rsidRPr="00DE7B59" w:rsidRDefault="00C20488" w:rsidP="00DE4EAB">
            <w:pPr>
              <w:pStyle w:val="TAL"/>
              <w:rPr>
                <w:rFonts w:eastAsia="SimSun"/>
              </w:rPr>
            </w:pPr>
            <w:r w:rsidRPr="00DE7B59">
              <w:rPr>
                <w:rFonts w:eastAsia="SimSun"/>
              </w:rPr>
              <w:t xml:space="preserve">                  resultsCSI-RS-Cell</w:t>
            </w:r>
          </w:p>
        </w:tc>
        <w:tc>
          <w:tcPr>
            <w:tcW w:w="2415" w:type="dxa"/>
          </w:tcPr>
          <w:p w14:paraId="09A12489" w14:textId="77777777" w:rsidR="00C20488" w:rsidRPr="00DE7B59" w:rsidRDefault="00C20488" w:rsidP="00DE4EAB">
            <w:pPr>
              <w:pStyle w:val="TAL"/>
              <w:rPr>
                <w:rFonts w:eastAsia="SimSun"/>
              </w:rPr>
            </w:pPr>
            <w:r w:rsidRPr="00DE7B59">
              <w:rPr>
                <w:rFonts w:eastAsia="SimSun"/>
              </w:rPr>
              <w:t>Not present</w:t>
            </w:r>
          </w:p>
        </w:tc>
        <w:tc>
          <w:tcPr>
            <w:tcW w:w="1663" w:type="dxa"/>
          </w:tcPr>
          <w:p w14:paraId="06033E9D" w14:textId="77777777" w:rsidR="00C20488" w:rsidRPr="00DE7B59" w:rsidRDefault="00C20488" w:rsidP="00DE4EAB">
            <w:pPr>
              <w:pStyle w:val="TAL"/>
              <w:rPr>
                <w:rFonts w:eastAsia="SimSun"/>
              </w:rPr>
            </w:pPr>
          </w:p>
        </w:tc>
        <w:tc>
          <w:tcPr>
            <w:tcW w:w="1134" w:type="dxa"/>
          </w:tcPr>
          <w:p w14:paraId="4585D245" w14:textId="77777777" w:rsidR="00C20488" w:rsidRPr="00DE7B59" w:rsidRDefault="00C20488" w:rsidP="00DE4EAB">
            <w:pPr>
              <w:pStyle w:val="TAL"/>
              <w:rPr>
                <w:rFonts w:eastAsia="SimSun"/>
              </w:rPr>
            </w:pPr>
          </w:p>
        </w:tc>
      </w:tr>
      <w:tr w:rsidR="00C20488" w:rsidRPr="00DE7B59" w14:paraId="6AD89389" w14:textId="77777777" w:rsidTr="00DE4EAB">
        <w:tblPrEx>
          <w:tblCellMar>
            <w:left w:w="108" w:type="dxa"/>
            <w:right w:w="108" w:type="dxa"/>
          </w:tblCellMar>
        </w:tblPrEx>
        <w:tc>
          <w:tcPr>
            <w:tcW w:w="4569" w:type="dxa"/>
          </w:tcPr>
          <w:p w14:paraId="72E672D0"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DCF9638" w14:textId="77777777" w:rsidR="00C20488" w:rsidRPr="00DE7B59" w:rsidRDefault="00C20488" w:rsidP="00DE4EAB">
            <w:pPr>
              <w:pStyle w:val="TAL"/>
              <w:rPr>
                <w:rFonts w:eastAsia="SimSun"/>
              </w:rPr>
            </w:pPr>
          </w:p>
        </w:tc>
        <w:tc>
          <w:tcPr>
            <w:tcW w:w="1663" w:type="dxa"/>
          </w:tcPr>
          <w:p w14:paraId="6FC2912C" w14:textId="77777777" w:rsidR="00C20488" w:rsidRPr="00DE7B59" w:rsidRDefault="00C20488" w:rsidP="00DE4EAB">
            <w:pPr>
              <w:pStyle w:val="TAL"/>
              <w:rPr>
                <w:rFonts w:eastAsia="SimSun"/>
              </w:rPr>
            </w:pPr>
          </w:p>
        </w:tc>
        <w:tc>
          <w:tcPr>
            <w:tcW w:w="1134" w:type="dxa"/>
          </w:tcPr>
          <w:p w14:paraId="164832FB" w14:textId="77777777" w:rsidR="00C20488" w:rsidRPr="00DE7B59" w:rsidRDefault="00C20488" w:rsidP="00DE4EAB">
            <w:pPr>
              <w:pStyle w:val="TAL"/>
              <w:rPr>
                <w:rFonts w:eastAsia="SimSun"/>
              </w:rPr>
            </w:pPr>
          </w:p>
        </w:tc>
      </w:tr>
      <w:tr w:rsidR="00C20488" w:rsidRPr="00DE7B59" w14:paraId="74EF04CD" w14:textId="77777777" w:rsidTr="00DE4EAB">
        <w:tblPrEx>
          <w:tblCellMar>
            <w:left w:w="108" w:type="dxa"/>
            <w:right w:w="108" w:type="dxa"/>
          </w:tblCellMar>
        </w:tblPrEx>
        <w:tc>
          <w:tcPr>
            <w:tcW w:w="4569" w:type="dxa"/>
          </w:tcPr>
          <w:p w14:paraId="11A0CC22" w14:textId="77777777" w:rsidR="00C20488" w:rsidRPr="00DE7B59" w:rsidRDefault="00C20488" w:rsidP="00DE4EAB">
            <w:pPr>
              <w:pStyle w:val="TAL"/>
              <w:rPr>
                <w:rFonts w:eastAsia="SimSun"/>
              </w:rPr>
            </w:pPr>
            <w:r w:rsidRPr="00DE7B59">
              <w:rPr>
                <w:rFonts w:eastAsia="SimSun"/>
              </w:rPr>
              <w:t xml:space="preserve">                rsIndexResults</w:t>
            </w:r>
          </w:p>
        </w:tc>
        <w:tc>
          <w:tcPr>
            <w:tcW w:w="2415" w:type="dxa"/>
          </w:tcPr>
          <w:p w14:paraId="60C3F46A" w14:textId="77777777" w:rsidR="00C20488" w:rsidRPr="00DE7B59" w:rsidRDefault="00C20488" w:rsidP="00DE4EAB">
            <w:pPr>
              <w:pStyle w:val="TAL"/>
              <w:rPr>
                <w:rFonts w:eastAsia="SimSun"/>
              </w:rPr>
            </w:pPr>
            <w:r w:rsidRPr="00DE7B59">
              <w:rPr>
                <w:rFonts w:eastAsia="SimSun"/>
              </w:rPr>
              <w:t>Not present</w:t>
            </w:r>
          </w:p>
        </w:tc>
        <w:tc>
          <w:tcPr>
            <w:tcW w:w="1663" w:type="dxa"/>
          </w:tcPr>
          <w:p w14:paraId="58846BF6" w14:textId="77777777" w:rsidR="00C20488" w:rsidRPr="00DE7B59" w:rsidRDefault="00C20488" w:rsidP="00DE4EAB">
            <w:pPr>
              <w:pStyle w:val="TAL"/>
              <w:rPr>
                <w:rFonts w:eastAsia="SimSun"/>
              </w:rPr>
            </w:pPr>
          </w:p>
        </w:tc>
        <w:tc>
          <w:tcPr>
            <w:tcW w:w="1134" w:type="dxa"/>
          </w:tcPr>
          <w:p w14:paraId="6B2E93F5" w14:textId="77777777" w:rsidR="00C20488" w:rsidRPr="00DE7B59" w:rsidRDefault="00C20488" w:rsidP="00DE4EAB">
            <w:pPr>
              <w:pStyle w:val="TAL"/>
              <w:rPr>
                <w:rFonts w:eastAsia="SimSun"/>
              </w:rPr>
            </w:pPr>
          </w:p>
        </w:tc>
      </w:tr>
      <w:tr w:rsidR="00C20488" w:rsidRPr="00DE7B59" w14:paraId="59D18F10" w14:textId="77777777" w:rsidTr="00DE4EAB">
        <w:tblPrEx>
          <w:tblCellMar>
            <w:left w:w="108" w:type="dxa"/>
            <w:right w:w="108" w:type="dxa"/>
          </w:tblCellMar>
        </w:tblPrEx>
        <w:tc>
          <w:tcPr>
            <w:tcW w:w="4569" w:type="dxa"/>
          </w:tcPr>
          <w:p w14:paraId="109834C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A2D2CA1" w14:textId="77777777" w:rsidR="00C20488" w:rsidRPr="00DE7B59" w:rsidRDefault="00C20488" w:rsidP="00DE4EAB">
            <w:pPr>
              <w:pStyle w:val="TAL"/>
              <w:rPr>
                <w:rFonts w:eastAsia="SimSun"/>
              </w:rPr>
            </w:pPr>
          </w:p>
        </w:tc>
        <w:tc>
          <w:tcPr>
            <w:tcW w:w="1663" w:type="dxa"/>
          </w:tcPr>
          <w:p w14:paraId="7215E5C4" w14:textId="77777777" w:rsidR="00C20488" w:rsidRPr="00DE7B59" w:rsidRDefault="00C20488" w:rsidP="00DE4EAB">
            <w:pPr>
              <w:pStyle w:val="TAL"/>
              <w:rPr>
                <w:rFonts w:eastAsia="SimSun"/>
              </w:rPr>
            </w:pPr>
          </w:p>
        </w:tc>
        <w:tc>
          <w:tcPr>
            <w:tcW w:w="1134" w:type="dxa"/>
          </w:tcPr>
          <w:p w14:paraId="4D1C82C5" w14:textId="77777777" w:rsidR="00C20488" w:rsidRPr="00DE7B59" w:rsidRDefault="00C20488" w:rsidP="00DE4EAB">
            <w:pPr>
              <w:pStyle w:val="TAL"/>
              <w:rPr>
                <w:rFonts w:eastAsia="SimSun"/>
              </w:rPr>
            </w:pPr>
          </w:p>
        </w:tc>
      </w:tr>
      <w:tr w:rsidR="00C20488" w:rsidRPr="00DE7B59" w14:paraId="169F4933" w14:textId="77777777" w:rsidTr="00DE4EAB">
        <w:tblPrEx>
          <w:tblCellMar>
            <w:left w:w="108" w:type="dxa"/>
            <w:right w:w="108" w:type="dxa"/>
          </w:tblCellMar>
        </w:tblPrEx>
        <w:tc>
          <w:tcPr>
            <w:tcW w:w="4569" w:type="dxa"/>
          </w:tcPr>
          <w:p w14:paraId="576A4E4D" w14:textId="77777777" w:rsidR="00C20488" w:rsidRPr="00DE7B59" w:rsidRDefault="00C20488" w:rsidP="00DE4EAB">
            <w:pPr>
              <w:pStyle w:val="TAL"/>
              <w:rPr>
                <w:rFonts w:eastAsia="SimSun"/>
              </w:rPr>
            </w:pPr>
            <w:r w:rsidRPr="00DE7B59">
              <w:rPr>
                <w:rFonts w:eastAsia="SimSun"/>
              </w:rPr>
              <w:t xml:space="preserve">              cgi-Info</w:t>
            </w:r>
          </w:p>
        </w:tc>
        <w:tc>
          <w:tcPr>
            <w:tcW w:w="2415" w:type="dxa"/>
          </w:tcPr>
          <w:p w14:paraId="244AB29F" w14:textId="77777777" w:rsidR="00C20488" w:rsidRPr="00DE7B59" w:rsidRDefault="00C20488" w:rsidP="00DE4EAB">
            <w:pPr>
              <w:pStyle w:val="TAL"/>
              <w:rPr>
                <w:rFonts w:eastAsia="SimSun"/>
              </w:rPr>
            </w:pPr>
            <w:r w:rsidRPr="00DE7B59">
              <w:rPr>
                <w:rFonts w:eastAsia="SimSun"/>
              </w:rPr>
              <w:t>Not present</w:t>
            </w:r>
          </w:p>
        </w:tc>
        <w:tc>
          <w:tcPr>
            <w:tcW w:w="1663" w:type="dxa"/>
          </w:tcPr>
          <w:p w14:paraId="60B33EA6" w14:textId="77777777" w:rsidR="00C20488" w:rsidRPr="00DE7B59" w:rsidRDefault="00C20488" w:rsidP="00DE4EAB">
            <w:pPr>
              <w:pStyle w:val="TAL"/>
              <w:rPr>
                <w:rFonts w:eastAsia="SimSun"/>
              </w:rPr>
            </w:pPr>
          </w:p>
        </w:tc>
        <w:tc>
          <w:tcPr>
            <w:tcW w:w="1134" w:type="dxa"/>
          </w:tcPr>
          <w:p w14:paraId="57774BAE" w14:textId="77777777" w:rsidR="00C20488" w:rsidRPr="00DE7B59" w:rsidRDefault="00C20488" w:rsidP="00DE4EAB">
            <w:pPr>
              <w:pStyle w:val="TAL"/>
              <w:rPr>
                <w:rFonts w:eastAsia="SimSun"/>
              </w:rPr>
            </w:pPr>
          </w:p>
        </w:tc>
      </w:tr>
      <w:tr w:rsidR="00C20488" w:rsidRPr="00DE7B59" w14:paraId="50D7C76D" w14:textId="77777777" w:rsidTr="00DE4EAB">
        <w:tblPrEx>
          <w:tblCellMar>
            <w:left w:w="108" w:type="dxa"/>
            <w:right w:w="108" w:type="dxa"/>
          </w:tblCellMar>
        </w:tblPrEx>
        <w:tc>
          <w:tcPr>
            <w:tcW w:w="4569" w:type="dxa"/>
          </w:tcPr>
          <w:p w14:paraId="77C7EE1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4C05A38C" w14:textId="77777777" w:rsidR="00C20488" w:rsidRPr="00DE7B59" w:rsidRDefault="00C20488" w:rsidP="00DE4EAB">
            <w:pPr>
              <w:pStyle w:val="TAL"/>
              <w:rPr>
                <w:rFonts w:eastAsia="SimSun"/>
              </w:rPr>
            </w:pPr>
          </w:p>
        </w:tc>
        <w:tc>
          <w:tcPr>
            <w:tcW w:w="1663" w:type="dxa"/>
          </w:tcPr>
          <w:p w14:paraId="0F601EE2" w14:textId="77777777" w:rsidR="00C20488" w:rsidRPr="00DE7B59" w:rsidRDefault="00C20488" w:rsidP="00DE4EAB">
            <w:pPr>
              <w:pStyle w:val="TAL"/>
              <w:rPr>
                <w:rFonts w:eastAsia="SimSun"/>
              </w:rPr>
            </w:pPr>
          </w:p>
        </w:tc>
        <w:tc>
          <w:tcPr>
            <w:tcW w:w="1134" w:type="dxa"/>
          </w:tcPr>
          <w:p w14:paraId="758D8297" w14:textId="77777777" w:rsidR="00C20488" w:rsidRPr="00DE7B59" w:rsidRDefault="00C20488" w:rsidP="00DE4EAB">
            <w:pPr>
              <w:pStyle w:val="TAL"/>
              <w:rPr>
                <w:rFonts w:eastAsia="SimSun"/>
              </w:rPr>
            </w:pPr>
          </w:p>
        </w:tc>
      </w:tr>
      <w:tr w:rsidR="00C20488" w:rsidRPr="00DE7B59" w14:paraId="5CF45FE2" w14:textId="77777777" w:rsidTr="00DE4EAB">
        <w:tblPrEx>
          <w:tblCellMar>
            <w:left w:w="108" w:type="dxa"/>
            <w:right w:w="108" w:type="dxa"/>
          </w:tblCellMar>
        </w:tblPrEx>
        <w:tc>
          <w:tcPr>
            <w:tcW w:w="4569" w:type="dxa"/>
          </w:tcPr>
          <w:p w14:paraId="010A821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B2D1F2C" w14:textId="77777777" w:rsidR="00C20488" w:rsidRPr="00DE7B59" w:rsidRDefault="00C20488" w:rsidP="00DE4EAB">
            <w:pPr>
              <w:pStyle w:val="TAL"/>
              <w:rPr>
                <w:rFonts w:eastAsia="SimSun"/>
              </w:rPr>
            </w:pPr>
          </w:p>
        </w:tc>
        <w:tc>
          <w:tcPr>
            <w:tcW w:w="1663" w:type="dxa"/>
          </w:tcPr>
          <w:p w14:paraId="5D118FA9" w14:textId="77777777" w:rsidR="00C20488" w:rsidRPr="00DE7B59" w:rsidRDefault="00C20488" w:rsidP="00DE4EAB">
            <w:pPr>
              <w:pStyle w:val="TAL"/>
              <w:rPr>
                <w:rFonts w:eastAsia="SimSun"/>
              </w:rPr>
            </w:pPr>
          </w:p>
        </w:tc>
        <w:tc>
          <w:tcPr>
            <w:tcW w:w="1134" w:type="dxa"/>
          </w:tcPr>
          <w:p w14:paraId="05C11FFA" w14:textId="77777777" w:rsidR="00C20488" w:rsidRPr="00DE7B59" w:rsidRDefault="00C20488" w:rsidP="00DE4EAB">
            <w:pPr>
              <w:pStyle w:val="TAL"/>
              <w:rPr>
                <w:rFonts w:eastAsia="SimSun"/>
              </w:rPr>
            </w:pPr>
          </w:p>
        </w:tc>
      </w:tr>
      <w:tr w:rsidR="00C20488" w:rsidRPr="00DE7B59" w14:paraId="62102C1C" w14:textId="77777777" w:rsidTr="00DE4EAB">
        <w:tblPrEx>
          <w:tblCellMar>
            <w:left w:w="108" w:type="dxa"/>
            <w:right w:w="108" w:type="dxa"/>
          </w:tblCellMar>
        </w:tblPrEx>
        <w:tc>
          <w:tcPr>
            <w:tcW w:w="4569" w:type="dxa"/>
          </w:tcPr>
          <w:p w14:paraId="260F456F"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2E76F1E" w14:textId="77777777" w:rsidR="00C20488" w:rsidRPr="00DE7B59" w:rsidRDefault="00C20488" w:rsidP="00DE4EAB">
            <w:pPr>
              <w:pStyle w:val="TAL"/>
              <w:rPr>
                <w:rFonts w:eastAsia="SimSun"/>
              </w:rPr>
            </w:pPr>
          </w:p>
        </w:tc>
        <w:tc>
          <w:tcPr>
            <w:tcW w:w="1663" w:type="dxa"/>
          </w:tcPr>
          <w:p w14:paraId="739EA9C9" w14:textId="77777777" w:rsidR="00C20488" w:rsidRPr="00DE7B59" w:rsidRDefault="00C20488" w:rsidP="00DE4EAB">
            <w:pPr>
              <w:pStyle w:val="TAL"/>
              <w:rPr>
                <w:rFonts w:eastAsia="SimSun"/>
              </w:rPr>
            </w:pPr>
          </w:p>
        </w:tc>
        <w:tc>
          <w:tcPr>
            <w:tcW w:w="1134" w:type="dxa"/>
          </w:tcPr>
          <w:p w14:paraId="28E486B2" w14:textId="77777777" w:rsidR="00C20488" w:rsidRPr="00DE7B59" w:rsidRDefault="00C20488" w:rsidP="00DE4EAB">
            <w:pPr>
              <w:pStyle w:val="TAL"/>
              <w:rPr>
                <w:rFonts w:eastAsia="SimSun"/>
              </w:rPr>
            </w:pPr>
          </w:p>
        </w:tc>
      </w:tr>
      <w:tr w:rsidR="00C20488" w:rsidRPr="00DE7B59" w14:paraId="50DC06E9" w14:textId="77777777" w:rsidTr="00DE4EAB">
        <w:tblPrEx>
          <w:tblCellMar>
            <w:left w:w="108" w:type="dxa"/>
            <w:right w:w="108" w:type="dxa"/>
          </w:tblCellMar>
        </w:tblPrEx>
        <w:tc>
          <w:tcPr>
            <w:tcW w:w="4569" w:type="dxa"/>
          </w:tcPr>
          <w:p w14:paraId="21791906"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DC1AF68" w14:textId="77777777" w:rsidR="00C20488" w:rsidRPr="00DE7B59" w:rsidRDefault="00C20488" w:rsidP="00DE4EAB">
            <w:pPr>
              <w:pStyle w:val="TAL"/>
              <w:rPr>
                <w:rFonts w:eastAsia="SimSun"/>
              </w:rPr>
            </w:pPr>
          </w:p>
        </w:tc>
        <w:tc>
          <w:tcPr>
            <w:tcW w:w="1663" w:type="dxa"/>
          </w:tcPr>
          <w:p w14:paraId="4A72F369" w14:textId="77777777" w:rsidR="00C20488" w:rsidRPr="00DE7B59" w:rsidRDefault="00C20488" w:rsidP="00DE4EAB">
            <w:pPr>
              <w:pStyle w:val="TAL"/>
              <w:rPr>
                <w:rFonts w:eastAsia="SimSun"/>
              </w:rPr>
            </w:pPr>
          </w:p>
        </w:tc>
        <w:tc>
          <w:tcPr>
            <w:tcW w:w="1134" w:type="dxa"/>
          </w:tcPr>
          <w:p w14:paraId="36F0D9B0" w14:textId="77777777" w:rsidR="00C20488" w:rsidRPr="00DE7B59" w:rsidRDefault="00C20488" w:rsidP="00DE4EAB">
            <w:pPr>
              <w:pStyle w:val="TAL"/>
              <w:rPr>
                <w:rFonts w:eastAsia="SimSun"/>
              </w:rPr>
            </w:pPr>
          </w:p>
        </w:tc>
      </w:tr>
      <w:tr w:rsidR="00C20488" w:rsidRPr="00DE7B59" w14:paraId="34433601" w14:textId="77777777" w:rsidTr="00DE4EAB">
        <w:tblPrEx>
          <w:tblCellMar>
            <w:left w:w="108" w:type="dxa"/>
            <w:right w:w="108" w:type="dxa"/>
          </w:tblCellMar>
        </w:tblPrEx>
        <w:tc>
          <w:tcPr>
            <w:tcW w:w="4569" w:type="dxa"/>
          </w:tcPr>
          <w:p w14:paraId="2401E78C"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781CA399" w14:textId="77777777" w:rsidR="00C20488" w:rsidRPr="00DE7B59" w:rsidRDefault="00C20488" w:rsidP="00DE4EAB">
            <w:pPr>
              <w:pStyle w:val="TAL"/>
              <w:rPr>
                <w:rFonts w:eastAsia="SimSun"/>
              </w:rPr>
            </w:pPr>
          </w:p>
        </w:tc>
        <w:tc>
          <w:tcPr>
            <w:tcW w:w="1663" w:type="dxa"/>
          </w:tcPr>
          <w:p w14:paraId="7DBD1831" w14:textId="77777777" w:rsidR="00C20488" w:rsidRPr="00DE7B59" w:rsidRDefault="00C20488" w:rsidP="00DE4EAB">
            <w:pPr>
              <w:pStyle w:val="TAL"/>
              <w:rPr>
                <w:rFonts w:eastAsia="SimSun"/>
              </w:rPr>
            </w:pPr>
          </w:p>
        </w:tc>
        <w:tc>
          <w:tcPr>
            <w:tcW w:w="1134" w:type="dxa"/>
          </w:tcPr>
          <w:p w14:paraId="5A561A7E" w14:textId="77777777" w:rsidR="00C20488" w:rsidRPr="00DE7B59" w:rsidRDefault="00C20488" w:rsidP="00DE4EAB">
            <w:pPr>
              <w:pStyle w:val="TAL"/>
              <w:rPr>
                <w:rFonts w:eastAsia="SimSun"/>
              </w:rPr>
            </w:pPr>
          </w:p>
        </w:tc>
      </w:tr>
      <w:tr w:rsidR="00C20488" w:rsidRPr="00DE7B59" w14:paraId="1F7FC0E0" w14:textId="77777777" w:rsidTr="00DE4EAB">
        <w:tblPrEx>
          <w:tblCellMar>
            <w:left w:w="108" w:type="dxa"/>
            <w:right w:w="108" w:type="dxa"/>
          </w:tblCellMar>
        </w:tblPrEx>
        <w:tc>
          <w:tcPr>
            <w:tcW w:w="4569" w:type="dxa"/>
          </w:tcPr>
          <w:p w14:paraId="117BA33A"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4F3199E6" w14:textId="77777777" w:rsidR="00C20488" w:rsidRPr="00DE7B59" w:rsidRDefault="00C20488" w:rsidP="00DE4EAB">
            <w:pPr>
              <w:pStyle w:val="TAL"/>
              <w:rPr>
                <w:rFonts w:eastAsia="SimSun"/>
              </w:rPr>
            </w:pPr>
          </w:p>
        </w:tc>
        <w:tc>
          <w:tcPr>
            <w:tcW w:w="1663" w:type="dxa"/>
          </w:tcPr>
          <w:p w14:paraId="3CE9DE60" w14:textId="77777777" w:rsidR="00C20488" w:rsidRPr="00DE7B59" w:rsidRDefault="00C20488" w:rsidP="00DE4EAB">
            <w:pPr>
              <w:pStyle w:val="TAL"/>
              <w:rPr>
                <w:rFonts w:eastAsia="SimSun"/>
              </w:rPr>
            </w:pPr>
          </w:p>
        </w:tc>
        <w:tc>
          <w:tcPr>
            <w:tcW w:w="1134" w:type="dxa"/>
          </w:tcPr>
          <w:p w14:paraId="7304F033" w14:textId="77777777" w:rsidR="00C20488" w:rsidRPr="00DE7B59" w:rsidRDefault="00C20488" w:rsidP="00DE4EAB">
            <w:pPr>
              <w:pStyle w:val="TAL"/>
              <w:rPr>
                <w:rFonts w:eastAsia="SimSun"/>
              </w:rPr>
            </w:pPr>
          </w:p>
        </w:tc>
      </w:tr>
      <w:tr w:rsidR="00C20488" w:rsidRPr="00DE7B59" w14:paraId="17E01EF5" w14:textId="77777777" w:rsidTr="00DE4EAB">
        <w:tblPrEx>
          <w:tblCellMar>
            <w:left w:w="108" w:type="dxa"/>
            <w:right w:w="108" w:type="dxa"/>
          </w:tblCellMar>
        </w:tblPrEx>
        <w:tc>
          <w:tcPr>
            <w:tcW w:w="4569" w:type="dxa"/>
          </w:tcPr>
          <w:p w14:paraId="03171E08" w14:textId="77777777" w:rsidR="00C20488" w:rsidRPr="00DE7B59" w:rsidRDefault="00C20488" w:rsidP="00DE4EAB">
            <w:pPr>
              <w:pStyle w:val="TAL"/>
              <w:rPr>
                <w:rFonts w:eastAsia="SimSun"/>
              </w:rPr>
            </w:pPr>
            <w:r w:rsidRPr="00DE7B59">
              <w:rPr>
                <w:rFonts w:eastAsia="SimSun"/>
              </w:rPr>
              <w:t>}</w:t>
            </w:r>
          </w:p>
        </w:tc>
        <w:tc>
          <w:tcPr>
            <w:tcW w:w="2415" w:type="dxa"/>
          </w:tcPr>
          <w:p w14:paraId="28E7C56A" w14:textId="77777777" w:rsidR="00C20488" w:rsidRPr="00DE7B59" w:rsidRDefault="00C20488" w:rsidP="00DE4EAB">
            <w:pPr>
              <w:pStyle w:val="TAL"/>
              <w:rPr>
                <w:rFonts w:eastAsia="SimSun"/>
              </w:rPr>
            </w:pPr>
          </w:p>
        </w:tc>
        <w:tc>
          <w:tcPr>
            <w:tcW w:w="1663" w:type="dxa"/>
          </w:tcPr>
          <w:p w14:paraId="5E8D494D" w14:textId="77777777" w:rsidR="00C20488" w:rsidRPr="00DE7B59" w:rsidRDefault="00C20488" w:rsidP="00DE4EAB">
            <w:pPr>
              <w:pStyle w:val="TAL"/>
              <w:rPr>
                <w:rFonts w:eastAsia="SimSun"/>
              </w:rPr>
            </w:pPr>
          </w:p>
        </w:tc>
        <w:tc>
          <w:tcPr>
            <w:tcW w:w="1134" w:type="dxa"/>
          </w:tcPr>
          <w:p w14:paraId="6D41FEFD" w14:textId="77777777" w:rsidR="00C20488" w:rsidRPr="00DE7B59" w:rsidRDefault="00C20488" w:rsidP="00DE4EAB">
            <w:pPr>
              <w:pStyle w:val="TAL"/>
              <w:rPr>
                <w:rFonts w:eastAsia="SimSun"/>
              </w:rPr>
            </w:pPr>
          </w:p>
        </w:tc>
      </w:tr>
    </w:tbl>
    <w:p w14:paraId="0C1057FA" w14:textId="77777777" w:rsidR="00C20488" w:rsidRPr="00DE7B59" w:rsidRDefault="00C20488" w:rsidP="00C20488">
      <w:pPr>
        <w:rPr>
          <w:rFonts w:eastAsia="DengXian"/>
          <w:lang w:eastAsia="zh-CN"/>
        </w:rPr>
      </w:pPr>
    </w:p>
    <w:p w14:paraId="6A0BC36C" w14:textId="5EB6ADF3" w:rsidR="00C20488" w:rsidRPr="00DE7B59" w:rsidRDefault="00C20488" w:rsidP="00C20488">
      <w:pPr>
        <w:pStyle w:val="TH"/>
      </w:pPr>
      <w:r w:rsidRPr="00DE7B59">
        <w:t>Table 7.1.1.3.28.3.3-6: RRCReconfiguration (step 5,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48F3A48" w14:textId="77777777" w:rsidTr="00DE4EAB">
        <w:tc>
          <w:tcPr>
            <w:tcW w:w="9747" w:type="dxa"/>
            <w:gridSpan w:val="4"/>
          </w:tcPr>
          <w:p w14:paraId="6054E983"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4.6.1-13 with condition NR-DC and LTM</w:t>
            </w:r>
          </w:p>
        </w:tc>
      </w:tr>
      <w:tr w:rsidR="00C20488" w:rsidRPr="00DE7B59" w14:paraId="08CEC15A" w14:textId="77777777" w:rsidTr="00DE4EAB">
        <w:tc>
          <w:tcPr>
            <w:tcW w:w="4535" w:type="dxa"/>
          </w:tcPr>
          <w:p w14:paraId="75BBA103"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3A1CED85"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02D0E3DB"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2C2088D"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64316921" w14:textId="77777777" w:rsidTr="00DE4EAB">
        <w:tc>
          <w:tcPr>
            <w:tcW w:w="4535" w:type="dxa"/>
          </w:tcPr>
          <w:p w14:paraId="7EDC3FAE" w14:textId="77777777" w:rsidR="00C20488" w:rsidRPr="00DE7B59" w:rsidRDefault="00C20488" w:rsidP="00DE4EAB">
            <w:pPr>
              <w:pStyle w:val="TAL"/>
              <w:rPr>
                <w:rFonts w:eastAsia="SimSun"/>
              </w:rPr>
            </w:pPr>
            <w:r w:rsidRPr="00DE7B59">
              <w:rPr>
                <w:rFonts w:eastAsia="SimSun"/>
              </w:rPr>
              <w:t>RRCReconfiguration ::= SEQUENCE {</w:t>
            </w:r>
          </w:p>
        </w:tc>
        <w:tc>
          <w:tcPr>
            <w:tcW w:w="2267" w:type="dxa"/>
          </w:tcPr>
          <w:p w14:paraId="6283F9EF" w14:textId="77777777" w:rsidR="00C20488" w:rsidRPr="00DE7B59" w:rsidRDefault="00C20488" w:rsidP="00DE4EAB">
            <w:pPr>
              <w:pStyle w:val="TAL"/>
              <w:rPr>
                <w:rFonts w:eastAsia="SimSun"/>
              </w:rPr>
            </w:pPr>
          </w:p>
        </w:tc>
        <w:tc>
          <w:tcPr>
            <w:tcW w:w="1700" w:type="dxa"/>
          </w:tcPr>
          <w:p w14:paraId="7C182C3F" w14:textId="77777777" w:rsidR="00C20488" w:rsidRPr="00DE7B59" w:rsidRDefault="00C20488" w:rsidP="00DE4EAB">
            <w:pPr>
              <w:pStyle w:val="TAL"/>
              <w:rPr>
                <w:rFonts w:eastAsia="SimSun"/>
              </w:rPr>
            </w:pPr>
          </w:p>
        </w:tc>
        <w:tc>
          <w:tcPr>
            <w:tcW w:w="1245" w:type="dxa"/>
          </w:tcPr>
          <w:p w14:paraId="466678B4" w14:textId="77777777" w:rsidR="00C20488" w:rsidRPr="00DE7B59" w:rsidRDefault="00C20488" w:rsidP="00DE4EAB">
            <w:pPr>
              <w:keepNext/>
              <w:keepLines/>
              <w:spacing w:after="0"/>
              <w:rPr>
                <w:rFonts w:ascii="Arial" w:eastAsia="SimSun" w:hAnsi="Arial"/>
                <w:sz w:val="18"/>
              </w:rPr>
            </w:pPr>
          </w:p>
        </w:tc>
      </w:tr>
      <w:tr w:rsidR="00C20488" w:rsidRPr="00DE7B59" w14:paraId="5BC63D3E" w14:textId="77777777" w:rsidTr="00DE4EAB">
        <w:tc>
          <w:tcPr>
            <w:tcW w:w="4535" w:type="dxa"/>
          </w:tcPr>
          <w:p w14:paraId="569B0BBA" w14:textId="77777777" w:rsidR="00C20488" w:rsidRPr="00DE7B59" w:rsidRDefault="00C20488" w:rsidP="00DE4EAB">
            <w:pPr>
              <w:pStyle w:val="TAL"/>
              <w:rPr>
                <w:rFonts w:eastAsia="SimSun"/>
              </w:rPr>
            </w:pPr>
            <w:r w:rsidRPr="00DE7B59">
              <w:rPr>
                <w:rFonts w:eastAsia="SimSun"/>
              </w:rPr>
              <w:t xml:space="preserve">  criticalExtensions CHOICE {</w:t>
            </w:r>
          </w:p>
        </w:tc>
        <w:tc>
          <w:tcPr>
            <w:tcW w:w="2267" w:type="dxa"/>
          </w:tcPr>
          <w:p w14:paraId="151DB843" w14:textId="77777777" w:rsidR="00C20488" w:rsidRPr="00DE7B59" w:rsidRDefault="00C20488" w:rsidP="00DE4EAB">
            <w:pPr>
              <w:pStyle w:val="TAL"/>
              <w:rPr>
                <w:rFonts w:eastAsia="SimSun"/>
              </w:rPr>
            </w:pPr>
          </w:p>
        </w:tc>
        <w:tc>
          <w:tcPr>
            <w:tcW w:w="1700" w:type="dxa"/>
          </w:tcPr>
          <w:p w14:paraId="3032A614" w14:textId="77777777" w:rsidR="00C20488" w:rsidRPr="00DE7B59" w:rsidRDefault="00C20488" w:rsidP="00DE4EAB">
            <w:pPr>
              <w:pStyle w:val="TAL"/>
              <w:rPr>
                <w:rFonts w:eastAsia="SimSun"/>
              </w:rPr>
            </w:pPr>
          </w:p>
        </w:tc>
        <w:tc>
          <w:tcPr>
            <w:tcW w:w="1245" w:type="dxa"/>
          </w:tcPr>
          <w:p w14:paraId="221A0889"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C1B8ADD" w14:textId="77777777" w:rsidTr="00DE4EAB">
        <w:tc>
          <w:tcPr>
            <w:tcW w:w="4535" w:type="dxa"/>
          </w:tcPr>
          <w:p w14:paraId="5F286CAE" w14:textId="77777777" w:rsidR="00C20488" w:rsidRPr="00DE7B59" w:rsidRDefault="00C20488" w:rsidP="00DE4EAB">
            <w:pPr>
              <w:pStyle w:val="TAL"/>
              <w:rPr>
                <w:rFonts w:eastAsia="SimSun"/>
              </w:rPr>
            </w:pPr>
            <w:r w:rsidRPr="00DE7B59">
              <w:rPr>
                <w:rFonts w:eastAsia="SimSun"/>
              </w:rPr>
              <w:t xml:space="preserve">    rrcReconfiguration SEQUENCE {</w:t>
            </w:r>
          </w:p>
        </w:tc>
        <w:tc>
          <w:tcPr>
            <w:tcW w:w="2267" w:type="dxa"/>
          </w:tcPr>
          <w:p w14:paraId="2CDE4466" w14:textId="77777777" w:rsidR="00C20488" w:rsidRPr="00DE7B59" w:rsidRDefault="00C20488" w:rsidP="00DE4EAB">
            <w:pPr>
              <w:pStyle w:val="TAL"/>
              <w:rPr>
                <w:rFonts w:eastAsia="SimSun"/>
              </w:rPr>
            </w:pPr>
          </w:p>
        </w:tc>
        <w:tc>
          <w:tcPr>
            <w:tcW w:w="1700" w:type="dxa"/>
          </w:tcPr>
          <w:p w14:paraId="65F2DA30" w14:textId="77777777" w:rsidR="00C20488" w:rsidRPr="00DE7B59" w:rsidRDefault="00C20488" w:rsidP="00DE4EAB">
            <w:pPr>
              <w:pStyle w:val="TAL"/>
              <w:rPr>
                <w:rFonts w:eastAsia="SimSun"/>
              </w:rPr>
            </w:pPr>
          </w:p>
        </w:tc>
        <w:tc>
          <w:tcPr>
            <w:tcW w:w="1245" w:type="dxa"/>
          </w:tcPr>
          <w:p w14:paraId="30A95B2D"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1BA77B92" w14:textId="77777777" w:rsidTr="00DE4EAB">
        <w:tc>
          <w:tcPr>
            <w:tcW w:w="4535" w:type="dxa"/>
          </w:tcPr>
          <w:p w14:paraId="77AB1EFE"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7AD0E6E3" w14:textId="77777777" w:rsidR="00C20488" w:rsidRPr="00DE7B59" w:rsidRDefault="00C20488" w:rsidP="00DE4EAB">
            <w:pPr>
              <w:pStyle w:val="TAL"/>
              <w:rPr>
                <w:rFonts w:eastAsia="SimSun"/>
              </w:rPr>
            </w:pPr>
          </w:p>
        </w:tc>
        <w:tc>
          <w:tcPr>
            <w:tcW w:w="1700" w:type="dxa"/>
          </w:tcPr>
          <w:p w14:paraId="3B3692F8" w14:textId="77777777" w:rsidR="00C20488" w:rsidRPr="00DE7B59" w:rsidRDefault="00C20488" w:rsidP="00DE4EAB">
            <w:pPr>
              <w:pStyle w:val="TAL"/>
              <w:rPr>
                <w:rFonts w:eastAsia="SimSun"/>
              </w:rPr>
            </w:pPr>
          </w:p>
        </w:tc>
        <w:tc>
          <w:tcPr>
            <w:tcW w:w="1245" w:type="dxa"/>
          </w:tcPr>
          <w:p w14:paraId="37B0FB5A"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FF2E693" w14:textId="77777777" w:rsidTr="00DE4EAB">
        <w:tc>
          <w:tcPr>
            <w:tcW w:w="4535" w:type="dxa"/>
          </w:tcPr>
          <w:p w14:paraId="033C5BA5"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3D9486FC" w14:textId="77777777" w:rsidR="00C20488" w:rsidRPr="00DE7B59" w:rsidRDefault="00C20488" w:rsidP="00DE4EAB">
            <w:pPr>
              <w:pStyle w:val="TAL"/>
              <w:rPr>
                <w:rFonts w:eastAsia="SimSun"/>
              </w:rPr>
            </w:pPr>
          </w:p>
        </w:tc>
        <w:tc>
          <w:tcPr>
            <w:tcW w:w="1700" w:type="dxa"/>
          </w:tcPr>
          <w:p w14:paraId="060B3450" w14:textId="77777777" w:rsidR="00C20488" w:rsidRPr="00DE7B59" w:rsidRDefault="00C20488" w:rsidP="00DE4EAB">
            <w:pPr>
              <w:pStyle w:val="TAL"/>
              <w:rPr>
                <w:rFonts w:eastAsia="SimSun"/>
              </w:rPr>
            </w:pPr>
          </w:p>
        </w:tc>
        <w:tc>
          <w:tcPr>
            <w:tcW w:w="1245" w:type="dxa"/>
          </w:tcPr>
          <w:p w14:paraId="76E2A57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FF95CA6" w14:textId="77777777" w:rsidTr="00DE4EAB">
        <w:tc>
          <w:tcPr>
            <w:tcW w:w="4535" w:type="dxa"/>
          </w:tcPr>
          <w:p w14:paraId="54848A84" w14:textId="77777777" w:rsidR="00C20488" w:rsidRPr="00DE7B59" w:rsidRDefault="00C20488" w:rsidP="00DE4EAB">
            <w:pPr>
              <w:pStyle w:val="TAL"/>
              <w:rPr>
                <w:rFonts w:eastAsia="SimSun"/>
              </w:rPr>
            </w:pPr>
            <w:r w:rsidRPr="00DE7B59">
              <w:rPr>
                <w:rFonts w:eastAsia="SimSun"/>
              </w:rPr>
              <w:t xml:space="preserve">          masterCellGroup</w:t>
            </w:r>
          </w:p>
        </w:tc>
        <w:tc>
          <w:tcPr>
            <w:tcW w:w="2267" w:type="dxa"/>
          </w:tcPr>
          <w:p w14:paraId="7BC2C031" w14:textId="77777777" w:rsidR="00C20488" w:rsidRPr="00DE7B59" w:rsidRDefault="00C20488" w:rsidP="00DE4EAB">
            <w:pPr>
              <w:pStyle w:val="TAL"/>
              <w:rPr>
                <w:rFonts w:eastAsia="SimSun"/>
              </w:rPr>
            </w:pPr>
            <w:r w:rsidRPr="00DE7B59">
              <w:rPr>
                <w:rFonts w:eastAsia="SimSun"/>
              </w:rPr>
              <w:t>Not present</w:t>
            </w:r>
          </w:p>
        </w:tc>
        <w:tc>
          <w:tcPr>
            <w:tcW w:w="1700" w:type="dxa"/>
          </w:tcPr>
          <w:p w14:paraId="79541A9F" w14:textId="77777777" w:rsidR="00C20488" w:rsidRPr="00DE7B59" w:rsidRDefault="00C20488" w:rsidP="00DE4EAB">
            <w:pPr>
              <w:pStyle w:val="TAL"/>
              <w:rPr>
                <w:rFonts w:eastAsia="SimSun"/>
              </w:rPr>
            </w:pPr>
          </w:p>
        </w:tc>
        <w:tc>
          <w:tcPr>
            <w:tcW w:w="1245" w:type="dxa"/>
          </w:tcPr>
          <w:p w14:paraId="2A8E4BA9"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C72DC16" w14:textId="77777777" w:rsidTr="00DE4EAB">
        <w:tc>
          <w:tcPr>
            <w:tcW w:w="4535" w:type="dxa"/>
          </w:tcPr>
          <w:p w14:paraId="0C64265F"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7920CAB9" w14:textId="77777777" w:rsidR="00C20488" w:rsidRPr="00DE7B59" w:rsidRDefault="00C20488" w:rsidP="00DE4EAB">
            <w:pPr>
              <w:pStyle w:val="TAL"/>
              <w:rPr>
                <w:rFonts w:eastAsia="SimSun"/>
              </w:rPr>
            </w:pPr>
          </w:p>
        </w:tc>
        <w:tc>
          <w:tcPr>
            <w:tcW w:w="1700" w:type="dxa"/>
          </w:tcPr>
          <w:p w14:paraId="7A0E0E98" w14:textId="77777777" w:rsidR="00C20488" w:rsidRPr="00DE7B59" w:rsidRDefault="00C20488" w:rsidP="00DE4EAB">
            <w:pPr>
              <w:pStyle w:val="TAL"/>
              <w:rPr>
                <w:rFonts w:eastAsia="SimSun"/>
              </w:rPr>
            </w:pPr>
          </w:p>
        </w:tc>
        <w:tc>
          <w:tcPr>
            <w:tcW w:w="1245" w:type="dxa"/>
          </w:tcPr>
          <w:p w14:paraId="0852D2EF"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899F538" w14:textId="77777777" w:rsidTr="00DE4EAB">
        <w:tc>
          <w:tcPr>
            <w:tcW w:w="4535" w:type="dxa"/>
          </w:tcPr>
          <w:p w14:paraId="0D7219DA"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6D567C5C" w14:textId="77777777" w:rsidR="00C20488" w:rsidRPr="00DE7B59" w:rsidRDefault="00C20488" w:rsidP="00DE4EAB">
            <w:pPr>
              <w:pStyle w:val="TAL"/>
              <w:rPr>
                <w:rFonts w:eastAsia="SimSun"/>
              </w:rPr>
            </w:pPr>
          </w:p>
        </w:tc>
        <w:tc>
          <w:tcPr>
            <w:tcW w:w="1700" w:type="dxa"/>
          </w:tcPr>
          <w:p w14:paraId="29EDD028" w14:textId="77777777" w:rsidR="00C20488" w:rsidRPr="00DE7B59" w:rsidRDefault="00C20488" w:rsidP="00DE4EAB">
            <w:pPr>
              <w:pStyle w:val="TAL"/>
              <w:rPr>
                <w:rFonts w:eastAsia="SimSun"/>
              </w:rPr>
            </w:pPr>
          </w:p>
        </w:tc>
        <w:tc>
          <w:tcPr>
            <w:tcW w:w="1245" w:type="dxa"/>
          </w:tcPr>
          <w:p w14:paraId="2357566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E104474" w14:textId="77777777" w:rsidTr="00DE4EAB">
        <w:tc>
          <w:tcPr>
            <w:tcW w:w="4535" w:type="dxa"/>
          </w:tcPr>
          <w:p w14:paraId="75615CB4"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332E4CCB" w14:textId="77777777" w:rsidR="00C20488" w:rsidRPr="00DE7B59" w:rsidRDefault="00C20488" w:rsidP="00DE4EAB">
            <w:pPr>
              <w:pStyle w:val="TAL"/>
              <w:rPr>
                <w:rFonts w:eastAsia="SimSun"/>
              </w:rPr>
            </w:pPr>
          </w:p>
        </w:tc>
        <w:tc>
          <w:tcPr>
            <w:tcW w:w="1700" w:type="dxa"/>
          </w:tcPr>
          <w:p w14:paraId="1244D4B3" w14:textId="77777777" w:rsidR="00C20488" w:rsidRPr="00DE7B59" w:rsidRDefault="00C20488" w:rsidP="00DE4EAB">
            <w:pPr>
              <w:pStyle w:val="TAL"/>
              <w:rPr>
                <w:rFonts w:eastAsia="SimSun"/>
              </w:rPr>
            </w:pPr>
          </w:p>
        </w:tc>
        <w:tc>
          <w:tcPr>
            <w:tcW w:w="1245" w:type="dxa"/>
          </w:tcPr>
          <w:p w14:paraId="75A09F6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044CA14F" w14:textId="77777777" w:rsidTr="00DE4EAB">
        <w:tc>
          <w:tcPr>
            <w:tcW w:w="4535" w:type="dxa"/>
          </w:tcPr>
          <w:p w14:paraId="411EF0BB" w14:textId="77777777" w:rsidR="00C20488" w:rsidRPr="00DE7B59" w:rsidRDefault="00C20488" w:rsidP="00DE4EAB">
            <w:pPr>
              <w:pStyle w:val="TAL"/>
              <w:rPr>
                <w:rFonts w:eastAsia="SimSun"/>
              </w:rPr>
            </w:pPr>
            <w:r w:rsidRPr="00DE7B59">
              <w:rPr>
                <w:rFonts w:eastAsia="SimSun"/>
              </w:rPr>
              <w:t xml:space="preserve">              </w:t>
            </w:r>
            <w:r w:rsidRPr="00DE7B59">
              <w:rPr>
                <w:rFonts w:eastAsia="Malgun Gothic"/>
              </w:rPr>
              <w:t xml:space="preserve">  </w:t>
            </w:r>
            <w:r w:rsidRPr="00DE7B59">
              <w:rPr>
                <w:rFonts w:eastAsia="SimSun"/>
              </w:rPr>
              <w:t>nonCriticalExtension SEQUENCE {</w:t>
            </w:r>
          </w:p>
        </w:tc>
        <w:tc>
          <w:tcPr>
            <w:tcW w:w="2267" w:type="dxa"/>
          </w:tcPr>
          <w:p w14:paraId="5B060090" w14:textId="77777777" w:rsidR="00C20488" w:rsidRPr="00DE7B59" w:rsidRDefault="00C20488" w:rsidP="00DE4EAB">
            <w:pPr>
              <w:pStyle w:val="TAL"/>
              <w:rPr>
                <w:rFonts w:eastAsia="SimSun"/>
              </w:rPr>
            </w:pPr>
          </w:p>
        </w:tc>
        <w:tc>
          <w:tcPr>
            <w:tcW w:w="1700" w:type="dxa"/>
          </w:tcPr>
          <w:p w14:paraId="10506ADC" w14:textId="77777777" w:rsidR="00C20488" w:rsidRPr="00DE7B59" w:rsidRDefault="00C20488" w:rsidP="00DE4EAB">
            <w:pPr>
              <w:pStyle w:val="TAL"/>
              <w:rPr>
                <w:rFonts w:eastAsia="SimSun"/>
              </w:rPr>
            </w:pPr>
          </w:p>
        </w:tc>
        <w:tc>
          <w:tcPr>
            <w:tcW w:w="1245" w:type="dxa"/>
          </w:tcPr>
          <w:p w14:paraId="78202587"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4F65E5B" w14:textId="77777777" w:rsidTr="00DE4EAB">
        <w:tc>
          <w:tcPr>
            <w:tcW w:w="4535" w:type="dxa"/>
          </w:tcPr>
          <w:p w14:paraId="0AD51185" w14:textId="77777777" w:rsidR="00C20488" w:rsidRPr="00DE7B59" w:rsidRDefault="00C20488" w:rsidP="00DE4EAB">
            <w:pPr>
              <w:pStyle w:val="TAL"/>
              <w:rPr>
                <w:rFonts w:eastAsia="SimSun"/>
              </w:rPr>
            </w:pPr>
            <w:r w:rsidRPr="00DE7B59">
              <w:rPr>
                <w:rFonts w:eastAsia="SimSun"/>
              </w:rPr>
              <w:t xml:space="preserve">                  ltm-Config-r18 CHOICE {</w:t>
            </w:r>
          </w:p>
        </w:tc>
        <w:tc>
          <w:tcPr>
            <w:tcW w:w="2267" w:type="dxa"/>
          </w:tcPr>
          <w:p w14:paraId="2B0DC92D" w14:textId="77777777" w:rsidR="00C20488" w:rsidRPr="00DE7B59" w:rsidRDefault="00C20488" w:rsidP="00DE4EAB">
            <w:pPr>
              <w:pStyle w:val="TAL"/>
              <w:rPr>
                <w:rFonts w:eastAsia="SimSun"/>
              </w:rPr>
            </w:pPr>
          </w:p>
        </w:tc>
        <w:tc>
          <w:tcPr>
            <w:tcW w:w="1700" w:type="dxa"/>
          </w:tcPr>
          <w:p w14:paraId="4AEB7D1E" w14:textId="77777777" w:rsidR="00C20488" w:rsidRPr="00DE7B59" w:rsidRDefault="00C20488" w:rsidP="00DE4EAB">
            <w:pPr>
              <w:pStyle w:val="TAL"/>
              <w:rPr>
                <w:rFonts w:eastAsia="SimSun"/>
              </w:rPr>
            </w:pPr>
          </w:p>
        </w:tc>
        <w:tc>
          <w:tcPr>
            <w:tcW w:w="1245" w:type="dxa"/>
          </w:tcPr>
          <w:p w14:paraId="472BC37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E90C740" w14:textId="77777777" w:rsidTr="00DE4EAB">
        <w:tc>
          <w:tcPr>
            <w:tcW w:w="4535" w:type="dxa"/>
          </w:tcPr>
          <w:p w14:paraId="2A8EB6C1" w14:textId="77777777" w:rsidR="00C20488" w:rsidRPr="00DE7B59" w:rsidRDefault="00C20488" w:rsidP="00DE4EAB">
            <w:pPr>
              <w:pStyle w:val="TAL"/>
              <w:rPr>
                <w:rFonts w:eastAsia="SimSun"/>
              </w:rPr>
            </w:pPr>
            <w:r w:rsidRPr="00DE7B59">
              <w:rPr>
                <w:rFonts w:eastAsia="SimSun"/>
              </w:rPr>
              <w:t xml:space="preserve">                    setup</w:t>
            </w:r>
          </w:p>
        </w:tc>
        <w:tc>
          <w:tcPr>
            <w:tcW w:w="2267" w:type="dxa"/>
          </w:tcPr>
          <w:p w14:paraId="4005E0F5" w14:textId="77777777" w:rsidR="00C20488" w:rsidRPr="00DE7B59" w:rsidRDefault="00C20488" w:rsidP="00DE4EAB">
            <w:pPr>
              <w:pStyle w:val="TAL"/>
              <w:rPr>
                <w:rFonts w:eastAsia="SimSun"/>
              </w:rPr>
            </w:pPr>
            <w:r w:rsidRPr="00DE7B59">
              <w:rPr>
                <w:rFonts w:eastAsia="SimSun"/>
              </w:rPr>
              <w:t>LTM-Config-r18</w:t>
            </w:r>
          </w:p>
        </w:tc>
        <w:tc>
          <w:tcPr>
            <w:tcW w:w="1700" w:type="dxa"/>
          </w:tcPr>
          <w:p w14:paraId="3C93DE7C" w14:textId="77777777" w:rsidR="00C20488" w:rsidRPr="00DE7B59" w:rsidRDefault="00C20488" w:rsidP="00DE4EAB">
            <w:pPr>
              <w:pStyle w:val="TAL"/>
              <w:rPr>
                <w:rFonts w:eastAsia="SimSun"/>
              </w:rPr>
            </w:pPr>
            <w:r w:rsidRPr="00DE7B59">
              <w:rPr>
                <w:rFonts w:eastAsia="SimSun"/>
              </w:rPr>
              <w:t>Table 7.1.1.3.28.3.3-7</w:t>
            </w:r>
          </w:p>
        </w:tc>
        <w:tc>
          <w:tcPr>
            <w:tcW w:w="1245" w:type="dxa"/>
          </w:tcPr>
          <w:p w14:paraId="0FCB1FD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AB1692B" w14:textId="77777777" w:rsidTr="00DE4EAB">
        <w:tc>
          <w:tcPr>
            <w:tcW w:w="4535" w:type="dxa"/>
          </w:tcPr>
          <w:p w14:paraId="1338EE25"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0A14B9B7" w14:textId="77777777" w:rsidR="00C20488" w:rsidRPr="00DE7B59" w:rsidRDefault="00C20488" w:rsidP="00DE4EAB">
            <w:pPr>
              <w:pStyle w:val="TAL"/>
              <w:rPr>
                <w:rFonts w:eastAsia="SimSun"/>
              </w:rPr>
            </w:pPr>
          </w:p>
        </w:tc>
        <w:tc>
          <w:tcPr>
            <w:tcW w:w="1700" w:type="dxa"/>
          </w:tcPr>
          <w:p w14:paraId="582564C4" w14:textId="77777777" w:rsidR="00C20488" w:rsidRPr="00DE7B59" w:rsidRDefault="00C20488" w:rsidP="00DE4EAB">
            <w:pPr>
              <w:pStyle w:val="TAL"/>
              <w:rPr>
                <w:rFonts w:eastAsia="SimSun"/>
              </w:rPr>
            </w:pPr>
          </w:p>
        </w:tc>
        <w:tc>
          <w:tcPr>
            <w:tcW w:w="1245" w:type="dxa"/>
          </w:tcPr>
          <w:p w14:paraId="2D97916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0C301B11" w14:textId="77777777" w:rsidTr="00DE4EAB">
        <w:tc>
          <w:tcPr>
            <w:tcW w:w="4535" w:type="dxa"/>
          </w:tcPr>
          <w:p w14:paraId="731C672B"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23AEC094" w14:textId="77777777" w:rsidR="00C20488" w:rsidRPr="00DE7B59" w:rsidRDefault="00C20488" w:rsidP="00DE4EAB">
            <w:pPr>
              <w:pStyle w:val="TAL"/>
              <w:rPr>
                <w:rFonts w:eastAsia="SimSun"/>
              </w:rPr>
            </w:pPr>
          </w:p>
        </w:tc>
        <w:tc>
          <w:tcPr>
            <w:tcW w:w="1700" w:type="dxa"/>
          </w:tcPr>
          <w:p w14:paraId="021EAD3C" w14:textId="77777777" w:rsidR="00C20488" w:rsidRPr="00DE7B59" w:rsidRDefault="00C20488" w:rsidP="00DE4EAB">
            <w:pPr>
              <w:pStyle w:val="TAL"/>
              <w:rPr>
                <w:rFonts w:eastAsia="SimSun"/>
              </w:rPr>
            </w:pPr>
          </w:p>
        </w:tc>
        <w:tc>
          <w:tcPr>
            <w:tcW w:w="1245" w:type="dxa"/>
          </w:tcPr>
          <w:p w14:paraId="6DE88480"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3E6C357" w14:textId="77777777" w:rsidTr="00DE4EAB">
        <w:tc>
          <w:tcPr>
            <w:tcW w:w="4535" w:type="dxa"/>
          </w:tcPr>
          <w:p w14:paraId="2C8B0942"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6CEEF7A6" w14:textId="77777777" w:rsidR="00C20488" w:rsidRPr="00DE7B59" w:rsidRDefault="00C20488" w:rsidP="00DE4EAB">
            <w:pPr>
              <w:pStyle w:val="TAL"/>
              <w:rPr>
                <w:rFonts w:eastAsia="SimSun"/>
              </w:rPr>
            </w:pPr>
          </w:p>
        </w:tc>
        <w:tc>
          <w:tcPr>
            <w:tcW w:w="1700" w:type="dxa"/>
          </w:tcPr>
          <w:p w14:paraId="269F90DE" w14:textId="77777777" w:rsidR="00C20488" w:rsidRPr="00DE7B59" w:rsidRDefault="00C20488" w:rsidP="00DE4EAB">
            <w:pPr>
              <w:pStyle w:val="TAL"/>
              <w:rPr>
                <w:rFonts w:eastAsia="SimSun"/>
              </w:rPr>
            </w:pPr>
          </w:p>
        </w:tc>
        <w:tc>
          <w:tcPr>
            <w:tcW w:w="1245" w:type="dxa"/>
          </w:tcPr>
          <w:p w14:paraId="52856E5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167E225" w14:textId="77777777" w:rsidTr="00DE4EAB">
        <w:tc>
          <w:tcPr>
            <w:tcW w:w="4535" w:type="dxa"/>
          </w:tcPr>
          <w:p w14:paraId="26E0C23D"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17886BA4" w14:textId="77777777" w:rsidR="00C20488" w:rsidRPr="00DE7B59" w:rsidRDefault="00C20488" w:rsidP="00DE4EAB">
            <w:pPr>
              <w:pStyle w:val="TAL"/>
              <w:rPr>
                <w:rFonts w:eastAsia="SimSun"/>
              </w:rPr>
            </w:pPr>
          </w:p>
        </w:tc>
        <w:tc>
          <w:tcPr>
            <w:tcW w:w="1700" w:type="dxa"/>
          </w:tcPr>
          <w:p w14:paraId="67961F02" w14:textId="77777777" w:rsidR="00C20488" w:rsidRPr="00DE7B59" w:rsidRDefault="00C20488" w:rsidP="00DE4EAB">
            <w:pPr>
              <w:pStyle w:val="TAL"/>
              <w:rPr>
                <w:rFonts w:eastAsia="SimSun"/>
              </w:rPr>
            </w:pPr>
          </w:p>
        </w:tc>
        <w:tc>
          <w:tcPr>
            <w:tcW w:w="1245" w:type="dxa"/>
          </w:tcPr>
          <w:p w14:paraId="053084EB"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28489AC" w14:textId="77777777" w:rsidTr="00DE4EAB">
        <w:tc>
          <w:tcPr>
            <w:tcW w:w="4535" w:type="dxa"/>
          </w:tcPr>
          <w:p w14:paraId="795B76CF"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44E9ED71" w14:textId="77777777" w:rsidR="00C20488" w:rsidRPr="00DE7B59" w:rsidRDefault="00C20488" w:rsidP="00DE4EAB">
            <w:pPr>
              <w:pStyle w:val="TAL"/>
              <w:rPr>
                <w:rFonts w:eastAsia="SimSun"/>
              </w:rPr>
            </w:pPr>
          </w:p>
        </w:tc>
        <w:tc>
          <w:tcPr>
            <w:tcW w:w="1700" w:type="dxa"/>
          </w:tcPr>
          <w:p w14:paraId="5D46E6D5" w14:textId="77777777" w:rsidR="00C20488" w:rsidRPr="00DE7B59" w:rsidRDefault="00C20488" w:rsidP="00DE4EAB">
            <w:pPr>
              <w:pStyle w:val="TAL"/>
              <w:rPr>
                <w:rFonts w:eastAsia="SimSun"/>
              </w:rPr>
            </w:pPr>
          </w:p>
        </w:tc>
        <w:tc>
          <w:tcPr>
            <w:tcW w:w="1245" w:type="dxa"/>
          </w:tcPr>
          <w:p w14:paraId="041270F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080A609" w14:textId="77777777" w:rsidTr="00DE4EAB">
        <w:tc>
          <w:tcPr>
            <w:tcW w:w="4535" w:type="dxa"/>
          </w:tcPr>
          <w:p w14:paraId="41A27270"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100CFC32" w14:textId="77777777" w:rsidR="00C20488" w:rsidRPr="00DE7B59" w:rsidRDefault="00C20488" w:rsidP="00DE4EAB">
            <w:pPr>
              <w:pStyle w:val="TAL"/>
              <w:rPr>
                <w:rFonts w:eastAsia="SimSun"/>
              </w:rPr>
            </w:pPr>
          </w:p>
        </w:tc>
        <w:tc>
          <w:tcPr>
            <w:tcW w:w="1700" w:type="dxa"/>
          </w:tcPr>
          <w:p w14:paraId="5D33C4E8" w14:textId="77777777" w:rsidR="00C20488" w:rsidRPr="00DE7B59" w:rsidRDefault="00C20488" w:rsidP="00DE4EAB">
            <w:pPr>
              <w:pStyle w:val="TAL"/>
              <w:rPr>
                <w:rFonts w:eastAsia="SimSun"/>
              </w:rPr>
            </w:pPr>
          </w:p>
        </w:tc>
        <w:tc>
          <w:tcPr>
            <w:tcW w:w="1245" w:type="dxa"/>
          </w:tcPr>
          <w:p w14:paraId="2615E1B5"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DA7BD44" w14:textId="77777777" w:rsidTr="00DE4EAB">
        <w:tc>
          <w:tcPr>
            <w:tcW w:w="4535" w:type="dxa"/>
          </w:tcPr>
          <w:p w14:paraId="526E7379"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7250B861" w14:textId="77777777" w:rsidR="00C20488" w:rsidRPr="00DE7B59" w:rsidRDefault="00C20488" w:rsidP="00DE4EAB">
            <w:pPr>
              <w:pStyle w:val="TAL"/>
              <w:rPr>
                <w:rFonts w:eastAsia="SimSun"/>
              </w:rPr>
            </w:pPr>
          </w:p>
        </w:tc>
        <w:tc>
          <w:tcPr>
            <w:tcW w:w="1700" w:type="dxa"/>
          </w:tcPr>
          <w:p w14:paraId="1DBE4FC3" w14:textId="77777777" w:rsidR="00C20488" w:rsidRPr="00DE7B59" w:rsidRDefault="00C20488" w:rsidP="00DE4EAB">
            <w:pPr>
              <w:pStyle w:val="TAL"/>
              <w:rPr>
                <w:rFonts w:eastAsia="SimSun"/>
              </w:rPr>
            </w:pPr>
          </w:p>
        </w:tc>
        <w:tc>
          <w:tcPr>
            <w:tcW w:w="1245" w:type="dxa"/>
          </w:tcPr>
          <w:p w14:paraId="29069C52"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80DB12F" w14:textId="77777777" w:rsidTr="00DE4EAB">
        <w:tc>
          <w:tcPr>
            <w:tcW w:w="4535" w:type="dxa"/>
          </w:tcPr>
          <w:p w14:paraId="2714E4D9"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679C1825" w14:textId="77777777" w:rsidR="00C20488" w:rsidRPr="00DE7B59" w:rsidRDefault="00C20488" w:rsidP="00DE4EAB">
            <w:pPr>
              <w:pStyle w:val="TAL"/>
              <w:rPr>
                <w:rFonts w:eastAsia="SimSun"/>
              </w:rPr>
            </w:pPr>
          </w:p>
        </w:tc>
        <w:tc>
          <w:tcPr>
            <w:tcW w:w="1700" w:type="dxa"/>
          </w:tcPr>
          <w:p w14:paraId="6A572FEF" w14:textId="77777777" w:rsidR="00C20488" w:rsidRPr="00DE7B59" w:rsidRDefault="00C20488" w:rsidP="00DE4EAB">
            <w:pPr>
              <w:pStyle w:val="TAL"/>
              <w:rPr>
                <w:rFonts w:eastAsia="SimSun"/>
              </w:rPr>
            </w:pPr>
          </w:p>
        </w:tc>
        <w:tc>
          <w:tcPr>
            <w:tcW w:w="1245" w:type="dxa"/>
          </w:tcPr>
          <w:p w14:paraId="2DD6E4A1"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360DE0A" w14:textId="77777777" w:rsidTr="00DE4EAB">
        <w:tc>
          <w:tcPr>
            <w:tcW w:w="4535" w:type="dxa"/>
          </w:tcPr>
          <w:p w14:paraId="3053107F"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7DACA95B" w14:textId="77777777" w:rsidR="00C20488" w:rsidRPr="00DE7B59" w:rsidRDefault="00C20488" w:rsidP="00DE4EAB">
            <w:pPr>
              <w:pStyle w:val="TAL"/>
              <w:rPr>
                <w:rFonts w:eastAsia="SimSun"/>
              </w:rPr>
            </w:pPr>
          </w:p>
        </w:tc>
        <w:tc>
          <w:tcPr>
            <w:tcW w:w="1700" w:type="dxa"/>
          </w:tcPr>
          <w:p w14:paraId="63EA045D" w14:textId="77777777" w:rsidR="00C20488" w:rsidRPr="00DE7B59" w:rsidRDefault="00C20488" w:rsidP="00DE4EAB">
            <w:pPr>
              <w:pStyle w:val="TAL"/>
              <w:rPr>
                <w:rFonts w:eastAsia="SimSun"/>
              </w:rPr>
            </w:pPr>
          </w:p>
        </w:tc>
        <w:tc>
          <w:tcPr>
            <w:tcW w:w="1245" w:type="dxa"/>
          </w:tcPr>
          <w:p w14:paraId="23B64AD0"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D1807ED" w14:textId="77777777" w:rsidTr="00DE4EAB">
        <w:tc>
          <w:tcPr>
            <w:tcW w:w="4535" w:type="dxa"/>
          </w:tcPr>
          <w:p w14:paraId="5632DC41" w14:textId="77777777" w:rsidR="00C20488" w:rsidRPr="00DE7B59" w:rsidRDefault="00C20488" w:rsidP="00DE4EAB">
            <w:pPr>
              <w:pStyle w:val="TAL"/>
              <w:rPr>
                <w:rFonts w:eastAsia="SimSun"/>
                <w:color w:val="000000"/>
              </w:rPr>
            </w:pPr>
            <w:r w:rsidRPr="00DE7B59">
              <w:rPr>
                <w:rFonts w:eastAsia="SimSun"/>
              </w:rPr>
              <w:t>}</w:t>
            </w:r>
          </w:p>
        </w:tc>
        <w:tc>
          <w:tcPr>
            <w:tcW w:w="2267" w:type="dxa"/>
          </w:tcPr>
          <w:p w14:paraId="78389369" w14:textId="77777777" w:rsidR="00C20488" w:rsidRPr="00DE7B59" w:rsidRDefault="00C20488" w:rsidP="00DE4EAB">
            <w:pPr>
              <w:pStyle w:val="TAL"/>
              <w:rPr>
                <w:rFonts w:eastAsia="SimSun"/>
              </w:rPr>
            </w:pPr>
          </w:p>
        </w:tc>
        <w:tc>
          <w:tcPr>
            <w:tcW w:w="1700" w:type="dxa"/>
          </w:tcPr>
          <w:p w14:paraId="2D7C0F44" w14:textId="77777777" w:rsidR="00C20488" w:rsidRPr="00DE7B59" w:rsidRDefault="00C20488" w:rsidP="00DE4EAB">
            <w:pPr>
              <w:pStyle w:val="TAL"/>
              <w:rPr>
                <w:rFonts w:eastAsia="SimSun"/>
              </w:rPr>
            </w:pPr>
          </w:p>
        </w:tc>
        <w:tc>
          <w:tcPr>
            <w:tcW w:w="1245" w:type="dxa"/>
          </w:tcPr>
          <w:p w14:paraId="0B6281BE" w14:textId="77777777" w:rsidR="00C20488" w:rsidRPr="00DE7B59" w:rsidRDefault="00C20488" w:rsidP="00DE4EAB">
            <w:pPr>
              <w:keepNext/>
              <w:keepLines/>
              <w:spacing w:after="0"/>
              <w:rPr>
                <w:rFonts w:ascii="Arial" w:eastAsia="SimSun" w:hAnsi="Arial" w:cs="Arial"/>
                <w:sz w:val="18"/>
                <w:szCs w:val="18"/>
              </w:rPr>
            </w:pPr>
          </w:p>
        </w:tc>
      </w:tr>
    </w:tbl>
    <w:p w14:paraId="7DF4E7E2" w14:textId="77777777" w:rsidR="00C20488" w:rsidRPr="00DE7B59" w:rsidRDefault="00C20488" w:rsidP="00C20488">
      <w:pPr>
        <w:rPr>
          <w:rFonts w:eastAsia="SimSun"/>
        </w:rPr>
      </w:pPr>
    </w:p>
    <w:p w14:paraId="3770D2AC" w14:textId="77777777" w:rsidR="00C20488" w:rsidRPr="00DE7B59" w:rsidRDefault="00C20488" w:rsidP="00C20488">
      <w:pPr>
        <w:pStyle w:val="TH"/>
        <w:rPr>
          <w:rFonts w:eastAsia="SimSun"/>
          <w:i/>
          <w:iCs/>
        </w:rPr>
      </w:pPr>
      <w:r w:rsidRPr="00DE7B59">
        <w:rPr>
          <w:rFonts w:eastAsia="SimSun"/>
        </w:rPr>
        <w:t>Table 7.1.1.3.28.3.3-7: LTM-Config-r18 (Table 7.1.1.3.28.3.3-6)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194E573" w14:textId="77777777" w:rsidTr="00DE4EAB">
        <w:tc>
          <w:tcPr>
            <w:tcW w:w="9747" w:type="dxa"/>
            <w:gridSpan w:val="4"/>
          </w:tcPr>
          <w:p w14:paraId="7E4ED6D7" w14:textId="77777777" w:rsidR="00C20488" w:rsidRPr="00DE7B59" w:rsidRDefault="00C20488" w:rsidP="00DE4EAB">
            <w:pPr>
              <w:pStyle w:val="TAL"/>
              <w:rPr>
                <w:rFonts w:eastAsia="SimSun"/>
              </w:rPr>
            </w:pPr>
            <w:r w:rsidRPr="00DE7B59">
              <w:rPr>
                <w:rFonts w:eastAsia="SimSun"/>
              </w:rPr>
              <w:t xml:space="preserve">Derivation path: TS </w:t>
            </w:r>
            <w:r w:rsidRPr="00DE7B59">
              <w:rPr>
                <w:rFonts w:eastAsia="SimSun"/>
                <w:lang w:eastAsia="ko-KR"/>
              </w:rPr>
              <w:t>38.508-1 [4],</w:t>
            </w:r>
            <w:r w:rsidRPr="00DE7B59">
              <w:rPr>
                <w:rFonts w:eastAsia="SimSun"/>
              </w:rPr>
              <w:t xml:space="preserve"> Table 4.6.3-67D</w:t>
            </w:r>
          </w:p>
        </w:tc>
      </w:tr>
      <w:tr w:rsidR="00C20488" w:rsidRPr="00DE7B59" w14:paraId="0D38E0EF" w14:textId="77777777" w:rsidTr="00DE4EAB">
        <w:tc>
          <w:tcPr>
            <w:tcW w:w="4535" w:type="dxa"/>
          </w:tcPr>
          <w:p w14:paraId="3833439F"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21B5F23F"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5C1B194D"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16A68494"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2407ACCF" w14:textId="77777777" w:rsidTr="00DE4EAB">
        <w:tc>
          <w:tcPr>
            <w:tcW w:w="4535" w:type="dxa"/>
          </w:tcPr>
          <w:p w14:paraId="5A19E905" w14:textId="77777777" w:rsidR="00C20488" w:rsidRPr="00DE7B59" w:rsidRDefault="00C20488" w:rsidP="00DE4EAB">
            <w:pPr>
              <w:pStyle w:val="TAL"/>
              <w:rPr>
                <w:rFonts w:eastAsia="SimSun"/>
              </w:rPr>
            </w:pPr>
            <w:r w:rsidRPr="00DE7B59">
              <w:rPr>
                <w:rFonts w:eastAsia="SimSun"/>
              </w:rPr>
              <w:t>LTM-Config-r18 ::= SEQUENCE {</w:t>
            </w:r>
          </w:p>
        </w:tc>
        <w:tc>
          <w:tcPr>
            <w:tcW w:w="2267" w:type="dxa"/>
          </w:tcPr>
          <w:p w14:paraId="2F0D4780" w14:textId="77777777" w:rsidR="00C20488" w:rsidRPr="00DE7B59" w:rsidRDefault="00C20488" w:rsidP="00DE4EAB">
            <w:pPr>
              <w:pStyle w:val="TAL"/>
              <w:rPr>
                <w:rFonts w:eastAsia="SimSun"/>
              </w:rPr>
            </w:pPr>
          </w:p>
        </w:tc>
        <w:tc>
          <w:tcPr>
            <w:tcW w:w="1700" w:type="dxa"/>
          </w:tcPr>
          <w:p w14:paraId="2B7CB572" w14:textId="77777777" w:rsidR="00C20488" w:rsidRPr="00DE7B59" w:rsidRDefault="00C20488" w:rsidP="00DE4EAB">
            <w:pPr>
              <w:pStyle w:val="TAL"/>
              <w:rPr>
                <w:rFonts w:eastAsia="SimSun"/>
              </w:rPr>
            </w:pPr>
          </w:p>
        </w:tc>
        <w:tc>
          <w:tcPr>
            <w:tcW w:w="1245" w:type="dxa"/>
          </w:tcPr>
          <w:p w14:paraId="6A4995E0" w14:textId="77777777" w:rsidR="00C20488" w:rsidRPr="00DE7B59" w:rsidRDefault="00C20488" w:rsidP="00DE4EAB">
            <w:pPr>
              <w:keepNext/>
              <w:keepLines/>
              <w:spacing w:after="0"/>
              <w:rPr>
                <w:rFonts w:ascii="Arial" w:eastAsia="SimSun" w:hAnsi="Arial"/>
                <w:sz w:val="18"/>
              </w:rPr>
            </w:pPr>
          </w:p>
        </w:tc>
      </w:tr>
      <w:tr w:rsidR="00C20488" w:rsidRPr="00DE7B59" w14:paraId="0D76D83A" w14:textId="77777777" w:rsidTr="00DE4EAB">
        <w:tc>
          <w:tcPr>
            <w:tcW w:w="4535" w:type="dxa"/>
          </w:tcPr>
          <w:p w14:paraId="557D5365"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ltm-CandidateToAddModList-r18 SEQUENCE (SIZE (1..maxNrofLTM-Configs-r18)) OF LTM-Candidate-r18 {</w:t>
            </w:r>
          </w:p>
        </w:tc>
        <w:tc>
          <w:tcPr>
            <w:tcW w:w="2267" w:type="dxa"/>
          </w:tcPr>
          <w:p w14:paraId="43F52D7F" w14:textId="77777777" w:rsidR="00C20488" w:rsidRPr="00DE7B59" w:rsidRDefault="00C20488" w:rsidP="00DE4EAB">
            <w:pPr>
              <w:pStyle w:val="TAL"/>
              <w:rPr>
                <w:rFonts w:eastAsia="SimSun" w:cs="Arial"/>
                <w:szCs w:val="18"/>
              </w:rPr>
            </w:pPr>
            <w:r w:rsidRPr="00DE7B59">
              <w:rPr>
                <w:rFonts w:eastAsia="SimSun" w:cs="Arial"/>
                <w:szCs w:val="18"/>
              </w:rPr>
              <w:t>1 entry</w:t>
            </w:r>
          </w:p>
        </w:tc>
        <w:tc>
          <w:tcPr>
            <w:tcW w:w="1700" w:type="dxa"/>
          </w:tcPr>
          <w:p w14:paraId="2FDF38E1" w14:textId="77777777" w:rsidR="00C20488" w:rsidRPr="00DE7B59" w:rsidRDefault="00C20488" w:rsidP="00DE4EAB">
            <w:pPr>
              <w:pStyle w:val="TAL"/>
              <w:rPr>
                <w:rFonts w:eastAsia="SimSun" w:cs="Arial"/>
                <w:szCs w:val="18"/>
              </w:rPr>
            </w:pPr>
          </w:p>
        </w:tc>
        <w:tc>
          <w:tcPr>
            <w:tcW w:w="1245" w:type="dxa"/>
          </w:tcPr>
          <w:p w14:paraId="2195DE1E"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BBC4010" w14:textId="77777777" w:rsidTr="00DE4EAB">
        <w:tc>
          <w:tcPr>
            <w:tcW w:w="4535" w:type="dxa"/>
          </w:tcPr>
          <w:p w14:paraId="2351ECCF"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LTM-Candidate-r18[1]</w:t>
            </w:r>
          </w:p>
        </w:tc>
        <w:tc>
          <w:tcPr>
            <w:tcW w:w="2267" w:type="dxa"/>
          </w:tcPr>
          <w:p w14:paraId="18F67C78" w14:textId="77777777" w:rsidR="00C20488" w:rsidRPr="00DE7B59" w:rsidRDefault="00C20488" w:rsidP="00DE4EAB">
            <w:pPr>
              <w:pStyle w:val="TAL"/>
              <w:rPr>
                <w:rFonts w:eastAsia="SimSun" w:cs="Arial"/>
                <w:szCs w:val="18"/>
              </w:rPr>
            </w:pPr>
            <w:r w:rsidRPr="00DE7B59">
              <w:rPr>
                <w:rFonts w:eastAsia="SimSun" w:cs="Arial"/>
                <w:szCs w:val="18"/>
              </w:rPr>
              <w:t>LTM-Candidate-r18</w:t>
            </w:r>
          </w:p>
        </w:tc>
        <w:tc>
          <w:tcPr>
            <w:tcW w:w="1700" w:type="dxa"/>
          </w:tcPr>
          <w:p w14:paraId="4311D512" w14:textId="77777777" w:rsidR="00C20488" w:rsidRPr="00DE7B59" w:rsidRDefault="00C20488" w:rsidP="00DE4EAB">
            <w:pPr>
              <w:pStyle w:val="TAL"/>
              <w:rPr>
                <w:rFonts w:eastAsia="SimSun" w:cs="Arial"/>
                <w:szCs w:val="18"/>
              </w:rPr>
            </w:pPr>
            <w:r w:rsidRPr="00DE7B59">
              <w:rPr>
                <w:rFonts w:eastAsia="SimSun" w:cs="Arial"/>
                <w:szCs w:val="18"/>
              </w:rPr>
              <w:t>Table 7.1.1.3.28.3.3-8</w:t>
            </w:r>
          </w:p>
        </w:tc>
        <w:tc>
          <w:tcPr>
            <w:tcW w:w="1245" w:type="dxa"/>
          </w:tcPr>
          <w:p w14:paraId="1E27E65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DF1324A" w14:textId="77777777" w:rsidTr="00DE4EAB">
        <w:tc>
          <w:tcPr>
            <w:tcW w:w="4535" w:type="dxa"/>
          </w:tcPr>
          <w:p w14:paraId="7FF2A94F"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w:t>
            </w:r>
          </w:p>
        </w:tc>
        <w:tc>
          <w:tcPr>
            <w:tcW w:w="2267" w:type="dxa"/>
          </w:tcPr>
          <w:p w14:paraId="1B563383" w14:textId="77777777" w:rsidR="00C20488" w:rsidRPr="00DE7B59" w:rsidRDefault="00C20488" w:rsidP="00DE4EAB">
            <w:pPr>
              <w:pStyle w:val="TAL"/>
              <w:rPr>
                <w:rFonts w:eastAsia="SimSun" w:cs="Arial"/>
                <w:szCs w:val="18"/>
              </w:rPr>
            </w:pPr>
          </w:p>
        </w:tc>
        <w:tc>
          <w:tcPr>
            <w:tcW w:w="1700" w:type="dxa"/>
          </w:tcPr>
          <w:p w14:paraId="5502ED26" w14:textId="77777777" w:rsidR="00C20488" w:rsidRPr="00DE7B59" w:rsidRDefault="00C20488" w:rsidP="00DE4EAB">
            <w:pPr>
              <w:pStyle w:val="TAL"/>
              <w:rPr>
                <w:rFonts w:eastAsia="SimSun" w:cs="Arial"/>
                <w:szCs w:val="18"/>
              </w:rPr>
            </w:pPr>
          </w:p>
        </w:tc>
        <w:tc>
          <w:tcPr>
            <w:tcW w:w="1245" w:type="dxa"/>
          </w:tcPr>
          <w:p w14:paraId="6C50AC5C"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A78A3EA" w14:textId="77777777" w:rsidTr="00DE4EAB">
        <w:tc>
          <w:tcPr>
            <w:tcW w:w="4535" w:type="dxa"/>
          </w:tcPr>
          <w:p w14:paraId="59233E3D" w14:textId="77777777" w:rsidR="00C20488" w:rsidRPr="00DE7B59" w:rsidRDefault="00C20488" w:rsidP="00DE4EAB">
            <w:pPr>
              <w:pStyle w:val="TAL"/>
              <w:rPr>
                <w:rFonts w:eastAsia="SimSun" w:cs="Arial"/>
                <w:color w:val="000000"/>
                <w:szCs w:val="18"/>
              </w:rPr>
            </w:pPr>
            <w:r w:rsidRPr="00DE7B59">
              <w:rPr>
                <w:rFonts w:eastAsia="SimSun" w:cs="Arial"/>
                <w:szCs w:val="18"/>
              </w:rPr>
              <w:t xml:space="preserve">  ltm-CSI-ResourceConfig-r18</w:t>
            </w:r>
          </w:p>
        </w:tc>
        <w:tc>
          <w:tcPr>
            <w:tcW w:w="2267" w:type="dxa"/>
          </w:tcPr>
          <w:p w14:paraId="38177FA7" w14:textId="77777777" w:rsidR="00C20488" w:rsidRPr="00DE7B59" w:rsidRDefault="00C20488" w:rsidP="00DE4EAB">
            <w:pPr>
              <w:pStyle w:val="TAL"/>
              <w:rPr>
                <w:rFonts w:eastAsia="SimSun" w:cs="Arial"/>
                <w:szCs w:val="18"/>
              </w:rPr>
            </w:pPr>
            <w:r w:rsidRPr="00DE7B59">
              <w:rPr>
                <w:rFonts w:eastAsia="SimSun" w:cs="Arial"/>
                <w:szCs w:val="18"/>
              </w:rPr>
              <w:t>Not present</w:t>
            </w:r>
          </w:p>
        </w:tc>
        <w:tc>
          <w:tcPr>
            <w:tcW w:w="1700" w:type="dxa"/>
          </w:tcPr>
          <w:p w14:paraId="78890D2B" w14:textId="77777777" w:rsidR="00C20488" w:rsidRPr="00DE7B59" w:rsidRDefault="00C20488" w:rsidP="00DE4EAB">
            <w:pPr>
              <w:pStyle w:val="TAL"/>
              <w:rPr>
                <w:rFonts w:eastAsia="SimSun" w:cs="Arial"/>
                <w:szCs w:val="18"/>
              </w:rPr>
            </w:pPr>
          </w:p>
        </w:tc>
        <w:tc>
          <w:tcPr>
            <w:tcW w:w="1245" w:type="dxa"/>
          </w:tcPr>
          <w:p w14:paraId="3CCB3337"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38EFB22" w14:textId="77777777" w:rsidTr="00DE4EAB">
        <w:tc>
          <w:tcPr>
            <w:tcW w:w="4535" w:type="dxa"/>
          </w:tcPr>
          <w:p w14:paraId="6135272A" w14:textId="77777777" w:rsidR="00C20488" w:rsidRPr="00DE7B59" w:rsidRDefault="00C20488" w:rsidP="00DE4EAB">
            <w:pPr>
              <w:pStyle w:val="TAL"/>
              <w:rPr>
                <w:rFonts w:eastAsia="SimSun" w:cs="Arial"/>
                <w:szCs w:val="18"/>
              </w:rPr>
            </w:pPr>
            <w:r w:rsidRPr="00DE7B59">
              <w:rPr>
                <w:rFonts w:eastAsia="SimSun" w:cs="Arial"/>
                <w:szCs w:val="18"/>
              </w:rPr>
              <w:t>}</w:t>
            </w:r>
          </w:p>
        </w:tc>
        <w:tc>
          <w:tcPr>
            <w:tcW w:w="2267" w:type="dxa"/>
          </w:tcPr>
          <w:p w14:paraId="4F2C6A52" w14:textId="77777777" w:rsidR="00C20488" w:rsidRPr="00DE7B59" w:rsidRDefault="00C20488" w:rsidP="00DE4EAB">
            <w:pPr>
              <w:pStyle w:val="TAL"/>
              <w:rPr>
                <w:rFonts w:eastAsia="SimSun" w:cs="Arial"/>
                <w:szCs w:val="18"/>
              </w:rPr>
            </w:pPr>
          </w:p>
        </w:tc>
        <w:tc>
          <w:tcPr>
            <w:tcW w:w="1700" w:type="dxa"/>
          </w:tcPr>
          <w:p w14:paraId="75F7B37D" w14:textId="77777777" w:rsidR="00C20488" w:rsidRPr="00DE7B59" w:rsidRDefault="00C20488" w:rsidP="00DE4EAB">
            <w:pPr>
              <w:pStyle w:val="TAL"/>
              <w:rPr>
                <w:rFonts w:eastAsia="SimSun" w:cs="Arial"/>
                <w:szCs w:val="18"/>
              </w:rPr>
            </w:pPr>
          </w:p>
        </w:tc>
        <w:tc>
          <w:tcPr>
            <w:tcW w:w="1245" w:type="dxa"/>
          </w:tcPr>
          <w:p w14:paraId="3AADAB3C" w14:textId="77777777" w:rsidR="00C20488" w:rsidRPr="00DE7B59" w:rsidRDefault="00C20488" w:rsidP="00DE4EAB">
            <w:pPr>
              <w:keepNext/>
              <w:keepLines/>
              <w:spacing w:after="0"/>
              <w:rPr>
                <w:rFonts w:ascii="Arial" w:eastAsia="SimSun" w:hAnsi="Arial" w:cs="Arial"/>
                <w:sz w:val="18"/>
                <w:szCs w:val="18"/>
              </w:rPr>
            </w:pPr>
          </w:p>
        </w:tc>
      </w:tr>
    </w:tbl>
    <w:p w14:paraId="0F451521" w14:textId="77777777" w:rsidR="00C20488" w:rsidRPr="00DE7B59" w:rsidRDefault="00C20488" w:rsidP="00C20488">
      <w:pPr>
        <w:rPr>
          <w:rFonts w:eastAsia="DengXian"/>
          <w:lang w:eastAsia="zh-CN"/>
        </w:rPr>
      </w:pPr>
    </w:p>
    <w:p w14:paraId="68485B4B" w14:textId="77777777" w:rsidR="00C20488" w:rsidRPr="00DE7B59" w:rsidRDefault="00C20488" w:rsidP="00C20488">
      <w:pPr>
        <w:pStyle w:val="TH"/>
        <w:rPr>
          <w:rFonts w:eastAsia="SimSun"/>
          <w:i/>
          <w:iCs/>
        </w:rPr>
      </w:pPr>
      <w:r w:rsidRPr="00DE7B59">
        <w:rPr>
          <w:rFonts w:eastAsia="SimSun"/>
        </w:rPr>
        <w:t xml:space="preserve">Table 7.1.1.3.28.3.3-8: </w:t>
      </w:r>
      <w:r w:rsidRPr="00DE7B59">
        <w:rPr>
          <w:rFonts w:eastAsia="SimSun" w:cs="Arial"/>
        </w:rPr>
        <w:t>LTM-Candidate</w:t>
      </w:r>
      <w:r w:rsidRPr="00DE7B59">
        <w:rPr>
          <w:rFonts w:eastAsia="SimSun"/>
        </w:rPr>
        <w:t>-r18 (Table 7.1.1.3.28.3.3-7)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8D9B8EA" w14:textId="77777777" w:rsidTr="00DE4EAB">
        <w:tc>
          <w:tcPr>
            <w:tcW w:w="9747" w:type="dxa"/>
            <w:gridSpan w:val="4"/>
          </w:tcPr>
          <w:p w14:paraId="3AE330F3" w14:textId="77777777" w:rsidR="00C20488" w:rsidRPr="00DE7B59" w:rsidRDefault="00C20488" w:rsidP="00DE4EAB">
            <w:pPr>
              <w:pStyle w:val="TAL"/>
              <w:rPr>
                <w:rFonts w:eastAsia="SimSun"/>
              </w:rPr>
            </w:pPr>
            <w:r w:rsidRPr="00DE7B59">
              <w:rPr>
                <w:rFonts w:eastAsia="SimSun"/>
              </w:rPr>
              <w:t xml:space="preserve">Derivation path: TS </w:t>
            </w:r>
            <w:r w:rsidRPr="00DE7B59">
              <w:rPr>
                <w:rFonts w:eastAsia="SimSun"/>
                <w:lang w:eastAsia="ko-KR"/>
              </w:rPr>
              <w:t>38.508-1 [4],</w:t>
            </w:r>
            <w:r w:rsidRPr="00DE7B59">
              <w:rPr>
                <w:rFonts w:eastAsia="SimSun"/>
              </w:rPr>
              <w:t xml:space="preserve"> Table 4.6.3-67C</w:t>
            </w:r>
          </w:p>
        </w:tc>
      </w:tr>
      <w:tr w:rsidR="00C20488" w:rsidRPr="00DE7B59" w14:paraId="032276CB" w14:textId="77777777" w:rsidTr="00DE4EAB">
        <w:tc>
          <w:tcPr>
            <w:tcW w:w="4535" w:type="dxa"/>
          </w:tcPr>
          <w:p w14:paraId="1397AC4C"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3CB9976E"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36F33D2A"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C7E44CF"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42FDE1F8" w14:textId="77777777" w:rsidTr="00DE4EAB">
        <w:tc>
          <w:tcPr>
            <w:tcW w:w="4535" w:type="dxa"/>
            <w:tcBorders>
              <w:top w:val="single" w:sz="4" w:space="0" w:color="auto"/>
              <w:left w:val="single" w:sz="4" w:space="0" w:color="auto"/>
              <w:bottom w:val="single" w:sz="4" w:space="0" w:color="auto"/>
              <w:right w:val="single" w:sz="4" w:space="0" w:color="auto"/>
            </w:tcBorders>
          </w:tcPr>
          <w:p w14:paraId="5C34090F" w14:textId="77777777" w:rsidR="00C20488" w:rsidRPr="00DE7B59" w:rsidRDefault="00C20488" w:rsidP="00DE4EAB">
            <w:pPr>
              <w:pStyle w:val="TAL"/>
              <w:rPr>
                <w:rFonts w:eastAsia="SimSun"/>
              </w:rPr>
            </w:pPr>
            <w:r w:rsidRPr="00DE7B59">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534C70F2"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95E55B"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F8CAE0C" w14:textId="77777777" w:rsidR="00C20488" w:rsidRPr="00DE7B59" w:rsidRDefault="00C20488" w:rsidP="00DE4EAB">
            <w:pPr>
              <w:keepNext/>
              <w:keepLines/>
              <w:spacing w:after="0"/>
              <w:rPr>
                <w:rFonts w:ascii="Arial" w:eastAsia="SimSun" w:hAnsi="Arial"/>
                <w:sz w:val="18"/>
              </w:rPr>
            </w:pPr>
          </w:p>
        </w:tc>
      </w:tr>
      <w:tr w:rsidR="00C20488" w:rsidRPr="00DE7B59" w14:paraId="34826404" w14:textId="77777777" w:rsidTr="00DE4EAB">
        <w:tc>
          <w:tcPr>
            <w:tcW w:w="4535" w:type="dxa"/>
            <w:tcBorders>
              <w:top w:val="single" w:sz="4" w:space="0" w:color="auto"/>
              <w:left w:val="single" w:sz="4" w:space="0" w:color="auto"/>
              <w:bottom w:val="single" w:sz="4" w:space="0" w:color="auto"/>
              <w:right w:val="single" w:sz="4" w:space="0" w:color="auto"/>
            </w:tcBorders>
          </w:tcPr>
          <w:p w14:paraId="20D2B83E" w14:textId="77777777" w:rsidR="00C20488" w:rsidRPr="00DE7B59" w:rsidRDefault="00C20488" w:rsidP="00DE4EAB">
            <w:pPr>
              <w:pStyle w:val="TAL"/>
              <w:rPr>
                <w:rFonts w:eastAsia="SimSun"/>
              </w:rPr>
            </w:pPr>
            <w:r w:rsidRPr="00DE7B59">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EF2F17F" w14:textId="77777777" w:rsidR="00C20488" w:rsidRPr="00DE7B59" w:rsidRDefault="00C20488" w:rsidP="00DE4EAB">
            <w:pPr>
              <w:pStyle w:val="TAL"/>
              <w:rPr>
                <w:rFonts w:eastAsia="SimSun"/>
              </w:rPr>
            </w:pPr>
            <w:r w:rsidRPr="00DE7B59">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59278035"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B6E60BF" w14:textId="77777777" w:rsidR="00C20488" w:rsidRPr="00DE7B59" w:rsidRDefault="00C20488" w:rsidP="00DE4EAB">
            <w:pPr>
              <w:keepNext/>
              <w:keepLines/>
              <w:spacing w:after="0"/>
              <w:rPr>
                <w:rFonts w:ascii="Arial" w:eastAsia="SimSun" w:hAnsi="Arial"/>
                <w:sz w:val="18"/>
              </w:rPr>
            </w:pPr>
          </w:p>
        </w:tc>
      </w:tr>
      <w:tr w:rsidR="00C20488" w:rsidRPr="00DE7B59" w14:paraId="4C80CA3A" w14:textId="77777777" w:rsidTr="00DE4EAB">
        <w:tc>
          <w:tcPr>
            <w:tcW w:w="4535" w:type="dxa"/>
            <w:tcBorders>
              <w:top w:val="single" w:sz="4" w:space="0" w:color="auto"/>
              <w:left w:val="single" w:sz="4" w:space="0" w:color="auto"/>
              <w:right w:val="single" w:sz="4" w:space="0" w:color="auto"/>
            </w:tcBorders>
          </w:tcPr>
          <w:p w14:paraId="0943C51F" w14:textId="77777777" w:rsidR="00C20488" w:rsidRPr="00DE7B59" w:rsidRDefault="00C20488" w:rsidP="00DE4EAB">
            <w:pPr>
              <w:pStyle w:val="TAL"/>
              <w:rPr>
                <w:rFonts w:eastAsia="SimSun"/>
              </w:rPr>
            </w:pPr>
            <w:r w:rsidRPr="00DE7B59">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07EDFDAC" w14:textId="77777777" w:rsidR="00C20488" w:rsidRPr="00DE7B59" w:rsidRDefault="00C20488" w:rsidP="00DE4EAB">
            <w:pPr>
              <w:pStyle w:val="TAL"/>
              <w:rPr>
                <w:rFonts w:eastAsia="SimSun"/>
              </w:rPr>
            </w:pPr>
            <w:r w:rsidRPr="00DE7B59">
              <w:rPr>
                <w:rFonts w:eastAsia="SimSun"/>
              </w:rPr>
              <w:t>Physical layer cell identity of NR Cell 28</w:t>
            </w:r>
          </w:p>
        </w:tc>
        <w:tc>
          <w:tcPr>
            <w:tcW w:w="1700" w:type="dxa"/>
            <w:tcBorders>
              <w:top w:val="single" w:sz="4" w:space="0" w:color="auto"/>
              <w:left w:val="single" w:sz="4" w:space="0" w:color="auto"/>
              <w:bottom w:val="single" w:sz="4" w:space="0" w:color="auto"/>
              <w:right w:val="single" w:sz="4" w:space="0" w:color="auto"/>
            </w:tcBorders>
          </w:tcPr>
          <w:p w14:paraId="502966E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F5EA22F" w14:textId="77777777" w:rsidR="00C20488" w:rsidRPr="00DE7B59" w:rsidRDefault="00C20488" w:rsidP="00DE4EAB">
            <w:pPr>
              <w:keepNext/>
              <w:keepLines/>
              <w:spacing w:after="0"/>
              <w:rPr>
                <w:rFonts w:ascii="Arial" w:eastAsia="SimSun" w:hAnsi="Arial"/>
                <w:sz w:val="18"/>
                <w:lang w:eastAsia="zh-CN"/>
              </w:rPr>
            </w:pPr>
            <w:r w:rsidRPr="00DE7B59">
              <w:rPr>
                <w:rFonts w:ascii="Arial" w:eastAsia="SimSun" w:hAnsi="Arial"/>
                <w:sz w:val="18"/>
                <w:lang w:eastAsia="zh-CN"/>
              </w:rPr>
              <w:t>Step 5</w:t>
            </w:r>
          </w:p>
        </w:tc>
      </w:tr>
      <w:tr w:rsidR="00C20488" w:rsidRPr="00DE7B59" w14:paraId="1E1E1984" w14:textId="77777777" w:rsidTr="00DE4EAB">
        <w:tc>
          <w:tcPr>
            <w:tcW w:w="4535" w:type="dxa"/>
            <w:tcBorders>
              <w:top w:val="single" w:sz="4" w:space="0" w:color="auto"/>
              <w:left w:val="single" w:sz="4" w:space="0" w:color="auto"/>
              <w:bottom w:val="single" w:sz="4" w:space="0" w:color="auto"/>
              <w:right w:val="single" w:sz="4" w:space="0" w:color="auto"/>
            </w:tcBorders>
          </w:tcPr>
          <w:p w14:paraId="03DAF528" w14:textId="77777777" w:rsidR="00C20488" w:rsidRPr="00DE7B59" w:rsidRDefault="00C20488" w:rsidP="00DE4EAB">
            <w:pPr>
              <w:pStyle w:val="TAL"/>
              <w:rPr>
                <w:rFonts w:eastAsia="SimSun"/>
              </w:rPr>
            </w:pPr>
            <w:r w:rsidRPr="00DE7B59">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01FBAA18"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B914CA"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D5F5A76" w14:textId="77777777" w:rsidR="00C20488" w:rsidRPr="00DE7B59" w:rsidRDefault="00C20488" w:rsidP="00DE4EAB">
            <w:pPr>
              <w:keepNext/>
              <w:keepLines/>
              <w:spacing w:after="0"/>
              <w:rPr>
                <w:rFonts w:ascii="Arial" w:eastAsia="SimSun" w:hAnsi="Arial"/>
                <w:sz w:val="18"/>
              </w:rPr>
            </w:pPr>
          </w:p>
        </w:tc>
      </w:tr>
      <w:tr w:rsidR="00C20488" w:rsidRPr="00DE7B59" w14:paraId="05857306" w14:textId="77777777" w:rsidTr="00DE4EAB">
        <w:tc>
          <w:tcPr>
            <w:tcW w:w="4535" w:type="dxa"/>
            <w:tcBorders>
              <w:top w:val="single" w:sz="4" w:space="0" w:color="auto"/>
              <w:left w:val="single" w:sz="4" w:space="0" w:color="auto"/>
              <w:bottom w:val="single" w:sz="4" w:space="0" w:color="auto"/>
              <w:right w:val="single" w:sz="4" w:space="0" w:color="auto"/>
            </w:tcBorders>
          </w:tcPr>
          <w:p w14:paraId="03C59CB9" w14:textId="77777777" w:rsidR="00C20488" w:rsidRPr="00DE7B59" w:rsidRDefault="00C20488" w:rsidP="00DE4EAB">
            <w:pPr>
              <w:pStyle w:val="TAL"/>
              <w:rPr>
                <w:rFonts w:eastAsia="SimSun"/>
              </w:rPr>
            </w:pPr>
            <w:r w:rsidRPr="00DE7B59">
              <w:rPr>
                <w:rFonts w:eastAsia="SimSun"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1A086C"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4C1FF5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6C5F01" w14:textId="77777777" w:rsidR="00C20488" w:rsidRPr="00DE7B59" w:rsidRDefault="00C20488" w:rsidP="00DE4EAB">
            <w:pPr>
              <w:keepNext/>
              <w:keepLines/>
              <w:spacing w:after="0"/>
              <w:rPr>
                <w:rFonts w:ascii="Arial" w:eastAsia="SimSun" w:hAnsi="Arial"/>
                <w:sz w:val="18"/>
              </w:rPr>
            </w:pPr>
          </w:p>
        </w:tc>
      </w:tr>
      <w:tr w:rsidR="00C20488" w:rsidRPr="00DE7B59" w14:paraId="3FA6923F" w14:textId="77777777" w:rsidTr="00DE4EAB">
        <w:tc>
          <w:tcPr>
            <w:tcW w:w="4535" w:type="dxa"/>
            <w:tcBorders>
              <w:top w:val="single" w:sz="4" w:space="0" w:color="auto"/>
              <w:left w:val="single" w:sz="4" w:space="0" w:color="auto"/>
              <w:bottom w:val="single" w:sz="4" w:space="0" w:color="auto"/>
              <w:right w:val="single" w:sz="4" w:space="0" w:color="auto"/>
            </w:tcBorders>
          </w:tcPr>
          <w:p w14:paraId="6B9A4F7F" w14:textId="77777777" w:rsidR="00C20488" w:rsidRPr="00DE7B59" w:rsidRDefault="00C20488" w:rsidP="00DE4EAB">
            <w:pPr>
              <w:pStyle w:val="TAL"/>
              <w:rPr>
                <w:rFonts w:eastAsia="SimSun"/>
              </w:rPr>
            </w:pPr>
            <w:r w:rsidRPr="00DE7B59">
              <w:rPr>
                <w:rFonts w:eastAsia="SimSun"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9E89C52"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BC1BFE6"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2EB8052" w14:textId="77777777" w:rsidR="00C20488" w:rsidRPr="00DE7B59" w:rsidRDefault="00C20488" w:rsidP="00DE4EAB">
            <w:pPr>
              <w:keepNext/>
              <w:keepLines/>
              <w:spacing w:after="0"/>
              <w:rPr>
                <w:rFonts w:ascii="Arial" w:eastAsia="SimSun" w:hAnsi="Arial"/>
                <w:sz w:val="18"/>
              </w:rPr>
            </w:pPr>
          </w:p>
        </w:tc>
      </w:tr>
      <w:tr w:rsidR="00C20488" w:rsidRPr="00DE7B59" w14:paraId="14D374A8" w14:textId="77777777" w:rsidTr="00DE4EAB">
        <w:tc>
          <w:tcPr>
            <w:tcW w:w="4535" w:type="dxa"/>
            <w:tcBorders>
              <w:top w:val="single" w:sz="4" w:space="0" w:color="auto"/>
              <w:left w:val="single" w:sz="4" w:space="0" w:color="auto"/>
              <w:bottom w:val="single" w:sz="4" w:space="0" w:color="auto"/>
              <w:right w:val="single" w:sz="4" w:space="0" w:color="auto"/>
            </w:tcBorders>
          </w:tcPr>
          <w:p w14:paraId="74454729" w14:textId="77777777" w:rsidR="00C20488" w:rsidRPr="00DE7B59" w:rsidRDefault="00C20488" w:rsidP="00DE4EAB">
            <w:pPr>
              <w:pStyle w:val="TAL"/>
              <w:rPr>
                <w:rFonts w:eastAsia="SimSun"/>
              </w:rPr>
            </w:pPr>
            <w:r w:rsidRPr="00DE7B59">
              <w:rPr>
                <w:rFonts w:eastAsia="SimSun"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20C7ECA7"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0CE86C7"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E155E66" w14:textId="77777777" w:rsidR="00C20488" w:rsidRPr="00DE7B59" w:rsidRDefault="00C20488" w:rsidP="00DE4EAB">
            <w:pPr>
              <w:keepNext/>
              <w:keepLines/>
              <w:spacing w:after="0"/>
              <w:rPr>
                <w:rFonts w:ascii="Arial" w:eastAsia="SimSun" w:hAnsi="Arial"/>
                <w:sz w:val="18"/>
              </w:rPr>
            </w:pPr>
          </w:p>
        </w:tc>
      </w:tr>
      <w:tr w:rsidR="00C20488" w:rsidRPr="00DE7B59" w14:paraId="2F0E15BE" w14:textId="77777777" w:rsidTr="00DE4EAB">
        <w:trPr>
          <w:trHeight w:val="407"/>
        </w:trPr>
        <w:tc>
          <w:tcPr>
            <w:tcW w:w="4535" w:type="dxa"/>
            <w:tcBorders>
              <w:top w:val="single" w:sz="4" w:space="0" w:color="auto"/>
              <w:left w:val="single" w:sz="4" w:space="0" w:color="auto"/>
              <w:right w:val="single" w:sz="4" w:space="0" w:color="auto"/>
            </w:tcBorders>
          </w:tcPr>
          <w:p w14:paraId="0F2EFF6A" w14:textId="77777777" w:rsidR="00C20488" w:rsidRPr="00DE7B59" w:rsidRDefault="00C20488" w:rsidP="00DE4EAB">
            <w:pPr>
              <w:pStyle w:val="TAL"/>
              <w:rPr>
                <w:rFonts w:eastAsia="SimSun"/>
              </w:rPr>
            </w:pPr>
            <w:r w:rsidRPr="00DE7B59">
              <w:rPr>
                <w:rFonts w:eastAsia="SimSun" w:cs="Arial"/>
                <w:szCs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tcPr>
          <w:p w14:paraId="190949B2" w14:textId="77777777" w:rsidR="00C20488" w:rsidRPr="00DE7B59" w:rsidRDefault="00C20488" w:rsidP="00DE4EAB">
            <w:pPr>
              <w:pStyle w:val="TAL"/>
              <w:rPr>
                <w:rFonts w:eastAsia="SimSun"/>
              </w:rPr>
            </w:pPr>
            <w:r w:rsidRPr="00DE7B59">
              <w:rPr>
                <w:rFonts w:eastAsia="SimSun" w:cs="Arial"/>
                <w:szCs w:val="18"/>
              </w:rPr>
              <w:t>CellGroupConfig specified in TS 38.508-1 [4] Table 4.6.3-19 with condition NR-DC_SCG</w:t>
            </w:r>
          </w:p>
        </w:tc>
        <w:tc>
          <w:tcPr>
            <w:tcW w:w="1700" w:type="dxa"/>
            <w:tcBorders>
              <w:top w:val="single" w:sz="4" w:space="0" w:color="auto"/>
              <w:left w:val="single" w:sz="4" w:space="0" w:color="auto"/>
              <w:right w:val="single" w:sz="4" w:space="0" w:color="auto"/>
            </w:tcBorders>
          </w:tcPr>
          <w:p w14:paraId="145CF062" w14:textId="77777777" w:rsidR="00C20488" w:rsidRPr="00DE7B59" w:rsidRDefault="00C20488" w:rsidP="00DE4EAB">
            <w:pPr>
              <w:pStyle w:val="TAL"/>
              <w:rPr>
                <w:rFonts w:eastAsia="SimSun"/>
              </w:rPr>
            </w:pPr>
          </w:p>
        </w:tc>
        <w:tc>
          <w:tcPr>
            <w:tcW w:w="1245" w:type="dxa"/>
            <w:tcBorders>
              <w:top w:val="single" w:sz="4" w:space="0" w:color="auto"/>
              <w:left w:val="single" w:sz="4" w:space="0" w:color="auto"/>
              <w:right w:val="single" w:sz="4" w:space="0" w:color="auto"/>
            </w:tcBorders>
          </w:tcPr>
          <w:p w14:paraId="4C7E945A" w14:textId="77777777" w:rsidR="00C20488" w:rsidRPr="00DE7B59" w:rsidRDefault="00C20488" w:rsidP="00DE4EAB">
            <w:pPr>
              <w:keepNext/>
              <w:keepLines/>
              <w:spacing w:after="0"/>
              <w:rPr>
                <w:rFonts w:ascii="Arial" w:eastAsia="SimSun" w:hAnsi="Arial"/>
                <w:sz w:val="18"/>
              </w:rPr>
            </w:pPr>
          </w:p>
        </w:tc>
      </w:tr>
      <w:tr w:rsidR="00C20488" w:rsidRPr="00DE7B59" w14:paraId="017467D4" w14:textId="77777777" w:rsidTr="00DE4EAB">
        <w:tc>
          <w:tcPr>
            <w:tcW w:w="4535" w:type="dxa"/>
            <w:tcBorders>
              <w:top w:val="single" w:sz="4" w:space="0" w:color="auto"/>
              <w:left w:val="single" w:sz="4" w:space="0" w:color="auto"/>
              <w:bottom w:val="single" w:sz="4" w:space="0" w:color="auto"/>
              <w:right w:val="single" w:sz="4" w:space="0" w:color="auto"/>
            </w:tcBorders>
          </w:tcPr>
          <w:p w14:paraId="4A64D3B8"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91B0E71"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E05BB4D"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CEF3FED" w14:textId="77777777" w:rsidR="00C20488" w:rsidRPr="00DE7B59" w:rsidRDefault="00C20488" w:rsidP="00DE4EAB">
            <w:pPr>
              <w:keepNext/>
              <w:keepLines/>
              <w:spacing w:after="0"/>
              <w:rPr>
                <w:rFonts w:ascii="Arial" w:eastAsia="SimSun" w:hAnsi="Arial"/>
                <w:sz w:val="18"/>
              </w:rPr>
            </w:pPr>
          </w:p>
        </w:tc>
      </w:tr>
      <w:tr w:rsidR="00C20488" w:rsidRPr="00DE7B59" w14:paraId="657506A4" w14:textId="77777777" w:rsidTr="00DE4EAB">
        <w:tc>
          <w:tcPr>
            <w:tcW w:w="4535" w:type="dxa"/>
            <w:tcBorders>
              <w:top w:val="single" w:sz="4" w:space="0" w:color="auto"/>
              <w:left w:val="single" w:sz="4" w:space="0" w:color="auto"/>
              <w:bottom w:val="single" w:sz="4" w:space="0" w:color="auto"/>
              <w:right w:val="single" w:sz="4" w:space="0" w:color="auto"/>
            </w:tcBorders>
          </w:tcPr>
          <w:p w14:paraId="69BFE5E3"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1E32650"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24178C6"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4C2EFC4" w14:textId="77777777" w:rsidR="00C20488" w:rsidRPr="00DE7B59" w:rsidRDefault="00C20488" w:rsidP="00DE4EAB">
            <w:pPr>
              <w:keepNext/>
              <w:keepLines/>
              <w:spacing w:after="0"/>
              <w:rPr>
                <w:rFonts w:ascii="Arial" w:eastAsia="SimSun" w:hAnsi="Arial"/>
                <w:sz w:val="18"/>
              </w:rPr>
            </w:pPr>
          </w:p>
        </w:tc>
      </w:tr>
      <w:tr w:rsidR="00C20488" w:rsidRPr="00DE7B59" w14:paraId="7782D15C" w14:textId="77777777" w:rsidTr="00DE4EAB">
        <w:tc>
          <w:tcPr>
            <w:tcW w:w="4535" w:type="dxa"/>
            <w:tcBorders>
              <w:top w:val="single" w:sz="4" w:space="0" w:color="auto"/>
              <w:left w:val="single" w:sz="4" w:space="0" w:color="auto"/>
              <w:bottom w:val="single" w:sz="4" w:space="0" w:color="auto"/>
              <w:right w:val="single" w:sz="4" w:space="0" w:color="auto"/>
            </w:tcBorders>
          </w:tcPr>
          <w:p w14:paraId="558CAEF9"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12167CB"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9978859"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556A19C" w14:textId="77777777" w:rsidR="00C20488" w:rsidRPr="00DE7B59" w:rsidRDefault="00C20488" w:rsidP="00DE4EAB">
            <w:pPr>
              <w:keepNext/>
              <w:keepLines/>
              <w:spacing w:after="0"/>
              <w:rPr>
                <w:rFonts w:ascii="Arial" w:eastAsia="SimSun" w:hAnsi="Arial"/>
                <w:sz w:val="18"/>
              </w:rPr>
            </w:pPr>
          </w:p>
        </w:tc>
      </w:tr>
      <w:tr w:rsidR="00C20488" w:rsidRPr="00DE7B59" w14:paraId="0190F21A" w14:textId="77777777" w:rsidTr="00DE4EAB">
        <w:tc>
          <w:tcPr>
            <w:tcW w:w="4535" w:type="dxa"/>
            <w:tcBorders>
              <w:top w:val="single" w:sz="4" w:space="0" w:color="auto"/>
              <w:left w:val="single" w:sz="4" w:space="0" w:color="auto"/>
              <w:bottom w:val="single" w:sz="4" w:space="0" w:color="auto"/>
              <w:right w:val="single" w:sz="4" w:space="0" w:color="auto"/>
            </w:tcBorders>
          </w:tcPr>
          <w:p w14:paraId="70A6A1A4"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3940E15"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1ED1F1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0CD5DB7" w14:textId="77777777" w:rsidR="00C20488" w:rsidRPr="00DE7B59" w:rsidRDefault="00C20488" w:rsidP="00DE4EAB">
            <w:pPr>
              <w:keepNext/>
              <w:keepLines/>
              <w:spacing w:after="0"/>
              <w:rPr>
                <w:rFonts w:ascii="Arial" w:eastAsia="SimSun" w:hAnsi="Arial"/>
                <w:sz w:val="18"/>
              </w:rPr>
            </w:pPr>
          </w:p>
        </w:tc>
      </w:tr>
      <w:tr w:rsidR="00C20488" w:rsidRPr="00DE7B59" w14:paraId="6711EC9F" w14:textId="77777777" w:rsidTr="00DE4EAB">
        <w:tc>
          <w:tcPr>
            <w:tcW w:w="4535" w:type="dxa"/>
            <w:tcBorders>
              <w:left w:val="single" w:sz="4" w:space="0" w:color="auto"/>
              <w:bottom w:val="single" w:sz="4" w:space="0" w:color="auto"/>
              <w:right w:val="single" w:sz="4" w:space="0" w:color="auto"/>
            </w:tcBorders>
          </w:tcPr>
          <w:p w14:paraId="30A480E6" w14:textId="77777777" w:rsidR="00C20488" w:rsidRPr="00DE7B59" w:rsidRDefault="00C20488" w:rsidP="00DE4EAB">
            <w:pPr>
              <w:pStyle w:val="TAL"/>
              <w:rPr>
                <w:rFonts w:eastAsia="SimSun"/>
              </w:rPr>
            </w:pPr>
            <w:r w:rsidRPr="00DE7B59">
              <w:rPr>
                <w:rFonts w:eastAsia="SimSun"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1F1CCE6" w14:textId="77777777" w:rsidR="00C20488" w:rsidRPr="00DE7B59" w:rsidRDefault="00C20488" w:rsidP="00DE4EAB">
            <w:pPr>
              <w:pStyle w:val="TAL"/>
              <w:rPr>
                <w:rFonts w:eastAsia="SimSun"/>
              </w:rPr>
            </w:pPr>
            <w:r w:rsidRPr="00DE7B59">
              <w:rPr>
                <w:rFonts w:eastAsia="SimSun" w:cs="Arial"/>
                <w:iCs/>
                <w:szCs w:val="18"/>
              </w:rPr>
              <w:t xml:space="preserve">LTM-TCI-Info </w:t>
            </w:r>
            <w:r w:rsidRPr="00DE7B59">
              <w:rPr>
                <w:rFonts w:eastAsia="SimSun" w:cs="Arial"/>
                <w:szCs w:val="18"/>
              </w:rPr>
              <w:t xml:space="preserve">specified in TS 38.508-1 [4] Table 4.6.3-67I </w:t>
            </w:r>
            <w:r w:rsidRPr="00DE7B59">
              <w:rPr>
                <w:rFonts w:eastAsia="SimSun" w:cs="Arial"/>
                <w:szCs w:val="18"/>
                <w:lang w:eastAsia="zh-CN"/>
              </w:rPr>
              <w:t>with</w:t>
            </w:r>
            <w:r w:rsidRPr="00DE7B59">
              <w:rPr>
                <w:rFonts w:eastAsia="SimSun" w:cs="Arial"/>
                <w:szCs w:val="18"/>
              </w:rPr>
              <w:t xml:space="preserve"> </w:t>
            </w:r>
            <w:r w:rsidRPr="00DE7B59">
              <w:rPr>
                <w:rFonts w:eastAsia="SimSun" w:cs="Arial"/>
                <w:szCs w:val="18"/>
                <w:lang w:eastAsia="zh-CN"/>
              </w:rPr>
              <w:t>condition</w:t>
            </w:r>
            <w:r w:rsidRPr="00DE7B59">
              <w:rPr>
                <w:rFonts w:eastAsia="SimSun" w:cs="Arial"/>
                <w:szCs w:val="18"/>
              </w:rPr>
              <w:t xml:space="preserve"> J</w:t>
            </w:r>
            <w:r w:rsidRPr="00DE7B59">
              <w:rPr>
                <w:rFonts w:eastAsia="SimSun"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44E74A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DCF0E1" w14:textId="77777777" w:rsidR="00C20488" w:rsidRPr="00DE7B59" w:rsidRDefault="00C20488" w:rsidP="00DE4EAB">
            <w:pPr>
              <w:keepNext/>
              <w:keepLines/>
              <w:spacing w:after="0"/>
              <w:rPr>
                <w:rFonts w:ascii="Arial" w:eastAsia="SimSun" w:hAnsi="Arial"/>
                <w:sz w:val="18"/>
              </w:rPr>
            </w:pPr>
          </w:p>
        </w:tc>
      </w:tr>
      <w:tr w:rsidR="00C20488" w:rsidRPr="00DE7B59" w14:paraId="765A6C74" w14:textId="77777777" w:rsidTr="00DE4EAB">
        <w:tc>
          <w:tcPr>
            <w:tcW w:w="4535" w:type="dxa"/>
            <w:tcBorders>
              <w:top w:val="single" w:sz="4" w:space="0" w:color="auto"/>
              <w:left w:val="single" w:sz="4" w:space="0" w:color="auto"/>
              <w:bottom w:val="single" w:sz="4" w:space="0" w:color="auto"/>
              <w:right w:val="single" w:sz="4" w:space="0" w:color="auto"/>
            </w:tcBorders>
          </w:tcPr>
          <w:p w14:paraId="35AF822E" w14:textId="77777777" w:rsidR="00C20488" w:rsidRPr="00DE7B59" w:rsidRDefault="00C20488" w:rsidP="00DE4EAB">
            <w:pPr>
              <w:pStyle w:val="TAL"/>
              <w:rPr>
                <w:rFonts w:eastAsia="SimSun"/>
              </w:rPr>
            </w:pPr>
            <w:r w:rsidRPr="00DE7B59">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2921E033"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13A2D4E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8CF5E1D" w14:textId="77777777" w:rsidR="00C20488" w:rsidRPr="00DE7B59" w:rsidRDefault="00C20488" w:rsidP="00DE4EAB">
            <w:pPr>
              <w:keepNext/>
              <w:keepLines/>
              <w:spacing w:after="0"/>
              <w:rPr>
                <w:rFonts w:ascii="Arial" w:eastAsia="SimSun" w:hAnsi="Arial"/>
                <w:sz w:val="18"/>
              </w:rPr>
            </w:pPr>
          </w:p>
        </w:tc>
      </w:tr>
    </w:tbl>
    <w:p w14:paraId="1B884BEC" w14:textId="77777777" w:rsidR="00DB3CA2" w:rsidRPr="00DE7B59" w:rsidRDefault="00DB3CA2" w:rsidP="00DB3CA2"/>
    <w:sectPr w:rsidR="00DB3CA2" w:rsidRPr="00DE7B59" w:rsidSect="00DE7B59">
      <w:headerReference w:type="default" r:id="rId102"/>
      <w:footerReference w:type="default" r:id="rId103"/>
      <w:footnotePr>
        <w:numRestart w:val="eachSect"/>
      </w:footnotePr>
      <w:pgSz w:w="11907" w:h="16840" w:code="9"/>
      <w:pgMar w:top="1416" w:right="1134" w:bottom="1133" w:left="1133" w:header="851" w:footer="340" w:gutter="0"/>
      <w:pgNumType w:start="108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EC8E02" w14:textId="77777777" w:rsidR="00FB7514" w:rsidRDefault="00FB7514">
      <w:r>
        <w:separator/>
      </w:r>
    </w:p>
  </w:endnote>
  <w:endnote w:type="continuationSeparator" w:id="0">
    <w:p w14:paraId="1C029C2C" w14:textId="77777777" w:rsidR="00FB7514" w:rsidRDefault="00FB7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panose1 w:val="00000000000000000000"/>
    <w:charset w:val="00"/>
    <w:family w:val="auto"/>
    <w:notTrueType/>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548B9" w14:textId="77777777" w:rsidR="00FB7514" w:rsidRDefault="00FB7514">
      <w:r>
        <w:separator/>
      </w:r>
    </w:p>
  </w:footnote>
  <w:footnote w:type="continuationSeparator" w:id="0">
    <w:p w14:paraId="743C85C9" w14:textId="77777777" w:rsidR="00FB7514" w:rsidRDefault="00FB75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355F206C"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733CD8">
      <w:rPr>
        <w:rFonts w:ascii="Arial" w:hAnsi="Arial" w:cs="Arial"/>
        <w:b/>
        <w:sz w:val="18"/>
        <w:szCs w:val="18"/>
      </w:rPr>
      <w:t>8</w:t>
    </w:r>
    <w:r>
      <w:rPr>
        <w:rFonts w:ascii="Arial" w:hAnsi="Arial" w:cs="Arial"/>
        <w:b/>
        <w:sz w:val="18"/>
        <w:szCs w:val="18"/>
      </w:rPr>
      <w:t>.</w:t>
    </w:r>
    <w:r w:rsidR="00A8220E">
      <w:rPr>
        <w:rFonts w:ascii="Arial" w:hAnsi="Arial" w:cs="Arial"/>
        <w:b/>
        <w:sz w:val="18"/>
        <w:szCs w:val="18"/>
      </w:rPr>
      <w:t>3</w:t>
    </w:r>
    <w:r>
      <w:rPr>
        <w:rFonts w:ascii="Arial" w:hAnsi="Arial" w:cs="Arial"/>
        <w:b/>
        <w:sz w:val="18"/>
        <w:szCs w:val="18"/>
      </w:rPr>
      <w:t>.0 (202</w:t>
    </w:r>
    <w:r w:rsidR="00733CD8">
      <w:rPr>
        <w:rFonts w:ascii="Arial" w:hAnsi="Arial" w:cs="Arial"/>
        <w:b/>
        <w:sz w:val="18"/>
        <w:szCs w:val="18"/>
      </w:rPr>
      <w:t>5</w:t>
    </w:r>
    <w:r>
      <w:rPr>
        <w:rFonts w:ascii="Arial" w:hAnsi="Arial" w:cs="Arial"/>
        <w:b/>
        <w:sz w:val="18"/>
        <w:szCs w:val="18"/>
      </w:rPr>
      <w:t>-</w:t>
    </w:r>
    <w:r w:rsidR="00733CD8">
      <w:rPr>
        <w:rFonts w:ascii="Arial" w:hAnsi="Arial" w:cs="Arial"/>
        <w:b/>
        <w:sz w:val="18"/>
        <w:szCs w:val="18"/>
      </w:rPr>
      <w:t>0</w:t>
    </w:r>
    <w:r w:rsidR="00A8220E">
      <w:rPr>
        <w:rFonts w:ascii="Arial" w:hAnsi="Arial" w:cs="Arial"/>
        <w:b/>
        <w:sz w:val="18"/>
        <w:szCs w:val="18"/>
      </w:rPr>
      <w:t>3</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32686FD7"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AB5AFA">
      <w:rPr>
        <w:rFonts w:ascii="Arial" w:hAnsi="Arial" w:cs="Arial"/>
        <w:b/>
        <w:sz w:val="18"/>
        <w:szCs w:val="18"/>
      </w:rPr>
      <w:t>8</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6"/>
  </w:num>
  <w:num w:numId="3" w16cid:durableId="387265808">
    <w:abstractNumId w:val="33"/>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0"/>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2"/>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5"/>
  </w:num>
  <w:num w:numId="22" w16cid:durableId="114447088">
    <w:abstractNumId w:val="29"/>
  </w:num>
  <w:num w:numId="23" w16cid:durableId="271668330">
    <w:abstractNumId w:val="3"/>
  </w:num>
  <w:num w:numId="24" w16cid:durableId="1027874741">
    <w:abstractNumId w:val="37"/>
  </w:num>
  <w:num w:numId="25" w16cid:durableId="764766809">
    <w:abstractNumId w:val="9"/>
  </w:num>
  <w:num w:numId="26" w16cid:durableId="243152434">
    <w:abstractNumId w:val="31"/>
  </w:num>
  <w:num w:numId="27" w16cid:durableId="830826803">
    <w:abstractNumId w:val="6"/>
  </w:num>
  <w:num w:numId="28" w16cid:durableId="1306545949">
    <w:abstractNumId w:val="26"/>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580337089">
    <w:abstractNumId w:val="28"/>
  </w:num>
  <w:num w:numId="31" w16cid:durableId="1675262856">
    <w:abstractNumId w:val="34"/>
  </w:num>
  <w:num w:numId="32" w16cid:durableId="628129195">
    <w:abstractNumId w:val="5"/>
  </w:num>
  <w:num w:numId="33" w16cid:durableId="191264895">
    <w:abstractNumId w:val="14"/>
  </w:num>
  <w:num w:numId="34" w16cid:durableId="378357881">
    <w:abstractNumId w:val="21"/>
  </w:num>
  <w:num w:numId="35" w16cid:durableId="1895389963">
    <w:abstractNumId w:val="23"/>
  </w:num>
  <w:num w:numId="36" w16cid:durableId="1679842137">
    <w:abstractNumId w:val="24"/>
  </w:num>
  <w:num w:numId="37" w16cid:durableId="1905723854">
    <w:abstractNumId w:val="27"/>
  </w:num>
  <w:num w:numId="38" w16cid:durableId="2099280559">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49A"/>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665A"/>
    <w:rsid w:val="000267D9"/>
    <w:rsid w:val="000273DB"/>
    <w:rsid w:val="00031176"/>
    <w:rsid w:val="00032D29"/>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6E0"/>
    <w:rsid w:val="0005483F"/>
    <w:rsid w:val="00054A22"/>
    <w:rsid w:val="00054FBD"/>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1D1"/>
    <w:rsid w:val="000737A1"/>
    <w:rsid w:val="0007425F"/>
    <w:rsid w:val="000743E8"/>
    <w:rsid w:val="000745A2"/>
    <w:rsid w:val="00074689"/>
    <w:rsid w:val="0007608A"/>
    <w:rsid w:val="000772E5"/>
    <w:rsid w:val="00077533"/>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0D43"/>
    <w:rsid w:val="000E1BDB"/>
    <w:rsid w:val="000E2756"/>
    <w:rsid w:val="000E455B"/>
    <w:rsid w:val="000E5F48"/>
    <w:rsid w:val="000E628A"/>
    <w:rsid w:val="000E6C04"/>
    <w:rsid w:val="000E70E4"/>
    <w:rsid w:val="000E7331"/>
    <w:rsid w:val="000E7B95"/>
    <w:rsid w:val="000E7EEB"/>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615E"/>
    <w:rsid w:val="001166DF"/>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522A"/>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393"/>
    <w:rsid w:val="002075F9"/>
    <w:rsid w:val="0020761B"/>
    <w:rsid w:val="00210776"/>
    <w:rsid w:val="00210DCF"/>
    <w:rsid w:val="002120E7"/>
    <w:rsid w:val="00212A52"/>
    <w:rsid w:val="00212C4D"/>
    <w:rsid w:val="00212F4D"/>
    <w:rsid w:val="00213EE5"/>
    <w:rsid w:val="00220DB7"/>
    <w:rsid w:val="00220FB4"/>
    <w:rsid w:val="00221588"/>
    <w:rsid w:val="0022181B"/>
    <w:rsid w:val="00221B6F"/>
    <w:rsid w:val="00222A27"/>
    <w:rsid w:val="00223687"/>
    <w:rsid w:val="00223721"/>
    <w:rsid w:val="00223F92"/>
    <w:rsid w:val="002242B3"/>
    <w:rsid w:val="00224789"/>
    <w:rsid w:val="0022576E"/>
    <w:rsid w:val="00225CFC"/>
    <w:rsid w:val="00225EA4"/>
    <w:rsid w:val="00226744"/>
    <w:rsid w:val="00226BB3"/>
    <w:rsid w:val="00226C79"/>
    <w:rsid w:val="00226E13"/>
    <w:rsid w:val="002320C9"/>
    <w:rsid w:val="002322FB"/>
    <w:rsid w:val="00232872"/>
    <w:rsid w:val="002331B4"/>
    <w:rsid w:val="00234514"/>
    <w:rsid w:val="002347A2"/>
    <w:rsid w:val="00235061"/>
    <w:rsid w:val="00235B64"/>
    <w:rsid w:val="0023610B"/>
    <w:rsid w:val="00236372"/>
    <w:rsid w:val="00236506"/>
    <w:rsid w:val="00237E55"/>
    <w:rsid w:val="0024053F"/>
    <w:rsid w:val="00240837"/>
    <w:rsid w:val="00240E44"/>
    <w:rsid w:val="00241BE5"/>
    <w:rsid w:val="002442BE"/>
    <w:rsid w:val="00244D62"/>
    <w:rsid w:val="0024644F"/>
    <w:rsid w:val="0024699D"/>
    <w:rsid w:val="00246F26"/>
    <w:rsid w:val="00247B5E"/>
    <w:rsid w:val="002513A7"/>
    <w:rsid w:val="002527FD"/>
    <w:rsid w:val="00252B77"/>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DC4"/>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5783"/>
    <w:rsid w:val="002C0094"/>
    <w:rsid w:val="002C09E7"/>
    <w:rsid w:val="002C0EF4"/>
    <w:rsid w:val="002C168B"/>
    <w:rsid w:val="002C1F61"/>
    <w:rsid w:val="002C3B08"/>
    <w:rsid w:val="002C4D7B"/>
    <w:rsid w:val="002C71C1"/>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7B5F"/>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5F4"/>
    <w:rsid w:val="00306E05"/>
    <w:rsid w:val="00306E58"/>
    <w:rsid w:val="00310B78"/>
    <w:rsid w:val="00310C0B"/>
    <w:rsid w:val="003165A4"/>
    <w:rsid w:val="00316992"/>
    <w:rsid w:val="003172DC"/>
    <w:rsid w:val="00320B84"/>
    <w:rsid w:val="00320C2B"/>
    <w:rsid w:val="00321E1D"/>
    <w:rsid w:val="003221FA"/>
    <w:rsid w:val="00322406"/>
    <w:rsid w:val="0032296F"/>
    <w:rsid w:val="00323174"/>
    <w:rsid w:val="003235AF"/>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5A31"/>
    <w:rsid w:val="00336385"/>
    <w:rsid w:val="00336772"/>
    <w:rsid w:val="00340765"/>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DD4"/>
    <w:rsid w:val="003B1004"/>
    <w:rsid w:val="003B1E59"/>
    <w:rsid w:val="003B1FCA"/>
    <w:rsid w:val="003B3146"/>
    <w:rsid w:val="003B32E4"/>
    <w:rsid w:val="003B43ED"/>
    <w:rsid w:val="003B545E"/>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2FBD"/>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2AF"/>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2CF1"/>
    <w:rsid w:val="004936EA"/>
    <w:rsid w:val="00494C86"/>
    <w:rsid w:val="00495BB2"/>
    <w:rsid w:val="004973B3"/>
    <w:rsid w:val="004976AA"/>
    <w:rsid w:val="004A06B1"/>
    <w:rsid w:val="004A07E9"/>
    <w:rsid w:val="004A1153"/>
    <w:rsid w:val="004A1CA8"/>
    <w:rsid w:val="004A2A4C"/>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1AA"/>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463"/>
    <w:rsid w:val="00571BA8"/>
    <w:rsid w:val="00573392"/>
    <w:rsid w:val="00573486"/>
    <w:rsid w:val="00574309"/>
    <w:rsid w:val="005746C3"/>
    <w:rsid w:val="0057485E"/>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0F6"/>
    <w:rsid w:val="005F5798"/>
    <w:rsid w:val="005F5E56"/>
    <w:rsid w:val="005F6688"/>
    <w:rsid w:val="005F6BBD"/>
    <w:rsid w:val="005F7B4C"/>
    <w:rsid w:val="00600898"/>
    <w:rsid w:val="0060133B"/>
    <w:rsid w:val="00601667"/>
    <w:rsid w:val="00601A1E"/>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E6C"/>
    <w:rsid w:val="006235E5"/>
    <w:rsid w:val="006243FC"/>
    <w:rsid w:val="0062493A"/>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5A8"/>
    <w:rsid w:val="00646789"/>
    <w:rsid w:val="00647322"/>
    <w:rsid w:val="00647EE0"/>
    <w:rsid w:val="00650BD5"/>
    <w:rsid w:val="00653081"/>
    <w:rsid w:val="00653441"/>
    <w:rsid w:val="006543C2"/>
    <w:rsid w:val="00654808"/>
    <w:rsid w:val="0065481A"/>
    <w:rsid w:val="00660429"/>
    <w:rsid w:val="00660DBC"/>
    <w:rsid w:val="00661550"/>
    <w:rsid w:val="006619C2"/>
    <w:rsid w:val="00662627"/>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027"/>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1736"/>
    <w:rsid w:val="006E2711"/>
    <w:rsid w:val="006E2C83"/>
    <w:rsid w:val="006E32DE"/>
    <w:rsid w:val="006E3996"/>
    <w:rsid w:val="006E46DA"/>
    <w:rsid w:val="006E47DD"/>
    <w:rsid w:val="006E5926"/>
    <w:rsid w:val="006E5C86"/>
    <w:rsid w:val="006E6725"/>
    <w:rsid w:val="006E7AD3"/>
    <w:rsid w:val="006F019F"/>
    <w:rsid w:val="006F072A"/>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3CD8"/>
    <w:rsid w:val="00734A5B"/>
    <w:rsid w:val="00734DE3"/>
    <w:rsid w:val="007361F4"/>
    <w:rsid w:val="007414A0"/>
    <w:rsid w:val="00741DA5"/>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53B9"/>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E7E"/>
    <w:rsid w:val="007D60C4"/>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ECB"/>
    <w:rsid w:val="00821F33"/>
    <w:rsid w:val="00821FAB"/>
    <w:rsid w:val="00823542"/>
    <w:rsid w:val="00823EF0"/>
    <w:rsid w:val="008243D3"/>
    <w:rsid w:val="00825100"/>
    <w:rsid w:val="00827ED8"/>
    <w:rsid w:val="00827F8B"/>
    <w:rsid w:val="008302C5"/>
    <w:rsid w:val="00830D1E"/>
    <w:rsid w:val="00830D9C"/>
    <w:rsid w:val="008312C8"/>
    <w:rsid w:val="00831D40"/>
    <w:rsid w:val="00831FE4"/>
    <w:rsid w:val="00832EC9"/>
    <w:rsid w:val="0083367B"/>
    <w:rsid w:val="00833937"/>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18F3"/>
    <w:rsid w:val="0085208C"/>
    <w:rsid w:val="0085278F"/>
    <w:rsid w:val="00852BB3"/>
    <w:rsid w:val="0085687E"/>
    <w:rsid w:val="00861278"/>
    <w:rsid w:val="008615B2"/>
    <w:rsid w:val="008645F3"/>
    <w:rsid w:val="00864E70"/>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42BC"/>
    <w:rsid w:val="00895C04"/>
    <w:rsid w:val="0089687A"/>
    <w:rsid w:val="00897614"/>
    <w:rsid w:val="008A0051"/>
    <w:rsid w:val="008A0239"/>
    <w:rsid w:val="008A050A"/>
    <w:rsid w:val="008A1EE1"/>
    <w:rsid w:val="008A2818"/>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608F"/>
    <w:rsid w:val="008D74D0"/>
    <w:rsid w:val="008E08FC"/>
    <w:rsid w:val="008E1A9D"/>
    <w:rsid w:val="008E23CA"/>
    <w:rsid w:val="008E24D2"/>
    <w:rsid w:val="008E24E8"/>
    <w:rsid w:val="008E3BED"/>
    <w:rsid w:val="008E4440"/>
    <w:rsid w:val="008E4ABD"/>
    <w:rsid w:val="008E5B36"/>
    <w:rsid w:val="008E6F1A"/>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12C9"/>
    <w:rsid w:val="00912290"/>
    <w:rsid w:val="0091348E"/>
    <w:rsid w:val="00913C9E"/>
    <w:rsid w:val="00914959"/>
    <w:rsid w:val="00914C6E"/>
    <w:rsid w:val="00914EB7"/>
    <w:rsid w:val="0091591E"/>
    <w:rsid w:val="00917272"/>
    <w:rsid w:val="009178B9"/>
    <w:rsid w:val="00917CCB"/>
    <w:rsid w:val="00917D63"/>
    <w:rsid w:val="009212A5"/>
    <w:rsid w:val="00921C73"/>
    <w:rsid w:val="00922333"/>
    <w:rsid w:val="00922650"/>
    <w:rsid w:val="009230A7"/>
    <w:rsid w:val="009233EB"/>
    <w:rsid w:val="0092412A"/>
    <w:rsid w:val="0092560C"/>
    <w:rsid w:val="0092561A"/>
    <w:rsid w:val="0092613F"/>
    <w:rsid w:val="009266B3"/>
    <w:rsid w:val="009271A5"/>
    <w:rsid w:val="00930A91"/>
    <w:rsid w:val="00931732"/>
    <w:rsid w:val="009317B3"/>
    <w:rsid w:val="00931813"/>
    <w:rsid w:val="00931C24"/>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CD2"/>
    <w:rsid w:val="00962279"/>
    <w:rsid w:val="009632DB"/>
    <w:rsid w:val="009636EE"/>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87F16"/>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1967"/>
    <w:rsid w:val="009B2334"/>
    <w:rsid w:val="009B4486"/>
    <w:rsid w:val="009B4B05"/>
    <w:rsid w:val="009B64FB"/>
    <w:rsid w:val="009C002C"/>
    <w:rsid w:val="009C0538"/>
    <w:rsid w:val="009C1CE2"/>
    <w:rsid w:val="009C45F4"/>
    <w:rsid w:val="009C4666"/>
    <w:rsid w:val="009C4994"/>
    <w:rsid w:val="009C546D"/>
    <w:rsid w:val="009C6E10"/>
    <w:rsid w:val="009C7F48"/>
    <w:rsid w:val="009D19A4"/>
    <w:rsid w:val="009D1B66"/>
    <w:rsid w:val="009D1FF1"/>
    <w:rsid w:val="009D207C"/>
    <w:rsid w:val="009D2A78"/>
    <w:rsid w:val="009D4216"/>
    <w:rsid w:val="009E274C"/>
    <w:rsid w:val="009E3073"/>
    <w:rsid w:val="009E4B1C"/>
    <w:rsid w:val="009E6A7C"/>
    <w:rsid w:val="009E6C96"/>
    <w:rsid w:val="009E7AAB"/>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1C9C"/>
    <w:rsid w:val="00A4341F"/>
    <w:rsid w:val="00A43A3E"/>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20E"/>
    <w:rsid w:val="00A82346"/>
    <w:rsid w:val="00A831FD"/>
    <w:rsid w:val="00A837DA"/>
    <w:rsid w:val="00A84776"/>
    <w:rsid w:val="00A86A65"/>
    <w:rsid w:val="00A86DC5"/>
    <w:rsid w:val="00A913EA"/>
    <w:rsid w:val="00A91BE8"/>
    <w:rsid w:val="00A92E8A"/>
    <w:rsid w:val="00A93B5E"/>
    <w:rsid w:val="00A93CF9"/>
    <w:rsid w:val="00A93F95"/>
    <w:rsid w:val="00A93FDF"/>
    <w:rsid w:val="00A94BE1"/>
    <w:rsid w:val="00A94C45"/>
    <w:rsid w:val="00A95051"/>
    <w:rsid w:val="00A95F52"/>
    <w:rsid w:val="00A9652D"/>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5AFA"/>
    <w:rsid w:val="00AB62AD"/>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75E"/>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1EC"/>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0B2"/>
    <w:rsid w:val="00B07C76"/>
    <w:rsid w:val="00B07FD1"/>
    <w:rsid w:val="00B1091D"/>
    <w:rsid w:val="00B10FED"/>
    <w:rsid w:val="00B1166D"/>
    <w:rsid w:val="00B13809"/>
    <w:rsid w:val="00B13DDB"/>
    <w:rsid w:val="00B143EA"/>
    <w:rsid w:val="00B14599"/>
    <w:rsid w:val="00B150AE"/>
    <w:rsid w:val="00B15449"/>
    <w:rsid w:val="00B15833"/>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4D52"/>
    <w:rsid w:val="00B45477"/>
    <w:rsid w:val="00B468C9"/>
    <w:rsid w:val="00B46FB4"/>
    <w:rsid w:val="00B4731A"/>
    <w:rsid w:val="00B47DAC"/>
    <w:rsid w:val="00B508C6"/>
    <w:rsid w:val="00B508ED"/>
    <w:rsid w:val="00B5202A"/>
    <w:rsid w:val="00B535F1"/>
    <w:rsid w:val="00B55245"/>
    <w:rsid w:val="00B60380"/>
    <w:rsid w:val="00B61FF0"/>
    <w:rsid w:val="00B625F6"/>
    <w:rsid w:val="00B62B7B"/>
    <w:rsid w:val="00B6333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178C"/>
    <w:rsid w:val="00B838E6"/>
    <w:rsid w:val="00B84348"/>
    <w:rsid w:val="00B844DE"/>
    <w:rsid w:val="00B848CA"/>
    <w:rsid w:val="00B8531A"/>
    <w:rsid w:val="00B85908"/>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0488"/>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45E"/>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22B1"/>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5F9D"/>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0C9"/>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5D37"/>
    <w:rsid w:val="00D06181"/>
    <w:rsid w:val="00D0650B"/>
    <w:rsid w:val="00D07CE8"/>
    <w:rsid w:val="00D10B1F"/>
    <w:rsid w:val="00D112A1"/>
    <w:rsid w:val="00D12B80"/>
    <w:rsid w:val="00D143AD"/>
    <w:rsid w:val="00D149BC"/>
    <w:rsid w:val="00D14E79"/>
    <w:rsid w:val="00D151E6"/>
    <w:rsid w:val="00D152A5"/>
    <w:rsid w:val="00D15ED3"/>
    <w:rsid w:val="00D16589"/>
    <w:rsid w:val="00D1788F"/>
    <w:rsid w:val="00D17BC3"/>
    <w:rsid w:val="00D20E5B"/>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50E9"/>
    <w:rsid w:val="00D460B5"/>
    <w:rsid w:val="00D46BBE"/>
    <w:rsid w:val="00D46FFE"/>
    <w:rsid w:val="00D478B1"/>
    <w:rsid w:val="00D5067B"/>
    <w:rsid w:val="00D50B95"/>
    <w:rsid w:val="00D51877"/>
    <w:rsid w:val="00D51B3F"/>
    <w:rsid w:val="00D52B0A"/>
    <w:rsid w:val="00D53247"/>
    <w:rsid w:val="00D53563"/>
    <w:rsid w:val="00D53F1C"/>
    <w:rsid w:val="00D541F9"/>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3E4A"/>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3CA2"/>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B59"/>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A48"/>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0C2B"/>
    <w:rsid w:val="00EA2249"/>
    <w:rsid w:val="00EA6440"/>
    <w:rsid w:val="00EA68A7"/>
    <w:rsid w:val="00EA7333"/>
    <w:rsid w:val="00EA7B02"/>
    <w:rsid w:val="00EA7C8B"/>
    <w:rsid w:val="00EB1029"/>
    <w:rsid w:val="00EB118D"/>
    <w:rsid w:val="00EB186E"/>
    <w:rsid w:val="00EB1EEB"/>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759"/>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89"/>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50E"/>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759"/>
    <w:rsid w:val="00F67B26"/>
    <w:rsid w:val="00F67C80"/>
    <w:rsid w:val="00F70179"/>
    <w:rsid w:val="00F71476"/>
    <w:rsid w:val="00F714FD"/>
    <w:rsid w:val="00F71738"/>
    <w:rsid w:val="00F71994"/>
    <w:rsid w:val="00F7207A"/>
    <w:rsid w:val="00F720A7"/>
    <w:rsid w:val="00F7240C"/>
    <w:rsid w:val="00F72C22"/>
    <w:rsid w:val="00F73C06"/>
    <w:rsid w:val="00F74AA0"/>
    <w:rsid w:val="00F755ED"/>
    <w:rsid w:val="00F76177"/>
    <w:rsid w:val="00F76293"/>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6D70"/>
    <w:rsid w:val="00F97ABD"/>
    <w:rsid w:val="00F97FF2"/>
    <w:rsid w:val="00FA04B4"/>
    <w:rsid w:val="00FA1266"/>
    <w:rsid w:val="00FA17C7"/>
    <w:rsid w:val="00FA1C8E"/>
    <w:rsid w:val="00FA219E"/>
    <w:rsid w:val="00FA28FA"/>
    <w:rsid w:val="00FA31AB"/>
    <w:rsid w:val="00FA703C"/>
    <w:rsid w:val="00FB0369"/>
    <w:rsid w:val="00FB0641"/>
    <w:rsid w:val="00FB0922"/>
    <w:rsid w:val="00FB10B1"/>
    <w:rsid w:val="00FB1420"/>
    <w:rsid w:val="00FB23A1"/>
    <w:rsid w:val="00FB2465"/>
    <w:rsid w:val="00FB3A2B"/>
    <w:rsid w:val="00FB4C09"/>
    <w:rsid w:val="00FB5142"/>
    <w:rsid w:val="00FB528E"/>
    <w:rsid w:val="00FB7514"/>
    <w:rsid w:val="00FC091C"/>
    <w:rsid w:val="00FC0A0A"/>
    <w:rsid w:val="00FC1192"/>
    <w:rsid w:val="00FC121A"/>
    <w:rsid w:val="00FC132A"/>
    <w:rsid w:val="00FC1BFB"/>
    <w:rsid w:val="00FC3CDC"/>
    <w:rsid w:val="00FC4744"/>
    <w:rsid w:val="00FC565D"/>
    <w:rsid w:val="00FC62EA"/>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2E7A"/>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Body Text" w:uiPriority="99" w:qFormat="1"/>
    <w:lsdException w:name="Body Text Indent" w:uiPriority="99" w:qFormat="1"/>
    <w:lsdException w:name="List Continue 2" w:qFormat="1"/>
    <w:lsdException w:name="Subtitle" w:uiPriority="11"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Code" w:uiPriority="99"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50E9"/>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D450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D450E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D450E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D450E9"/>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D450E9"/>
    <w:pPr>
      <w:ind w:left="1701" w:hanging="1701"/>
      <w:outlineLvl w:val="4"/>
    </w:pPr>
    <w:rPr>
      <w:sz w:val="22"/>
    </w:rPr>
  </w:style>
  <w:style w:type="paragraph" w:styleId="Heading6">
    <w:name w:val="heading 6"/>
    <w:aliases w:val="T1,Header 6"/>
    <w:basedOn w:val="H6"/>
    <w:next w:val="Normal"/>
    <w:link w:val="Heading6Char"/>
    <w:qFormat/>
    <w:rsid w:val="00D450E9"/>
    <w:pPr>
      <w:outlineLvl w:val="5"/>
    </w:pPr>
  </w:style>
  <w:style w:type="paragraph" w:styleId="Heading7">
    <w:name w:val="heading 7"/>
    <w:aliases w:val="L7,Header 7,h7"/>
    <w:basedOn w:val="H6"/>
    <w:next w:val="Normal"/>
    <w:link w:val="Heading7Char"/>
    <w:qFormat/>
    <w:rsid w:val="00D450E9"/>
    <w:pPr>
      <w:outlineLvl w:val="6"/>
    </w:pPr>
  </w:style>
  <w:style w:type="paragraph" w:styleId="Heading8">
    <w:name w:val="heading 8"/>
    <w:aliases w:val="Table Heading,acronym"/>
    <w:basedOn w:val="Heading1"/>
    <w:next w:val="Normal"/>
    <w:link w:val="Heading8Char"/>
    <w:qFormat/>
    <w:rsid w:val="00D450E9"/>
    <w:pPr>
      <w:ind w:left="0" w:firstLine="0"/>
      <w:outlineLvl w:val="7"/>
    </w:pPr>
  </w:style>
  <w:style w:type="paragraph" w:styleId="Heading9">
    <w:name w:val="heading 9"/>
    <w:aliases w:val="Figure Heading,FH,appendix"/>
    <w:basedOn w:val="Heading8"/>
    <w:next w:val="Normal"/>
    <w:link w:val="Heading9Char"/>
    <w:qFormat/>
    <w:rsid w:val="00D450E9"/>
    <w:pPr>
      <w:outlineLvl w:val="8"/>
    </w:pPr>
  </w:style>
  <w:style w:type="character" w:default="1" w:styleId="DefaultParagraphFont">
    <w:name w:val="Default Paragraph Font"/>
    <w:semiHidden/>
    <w:rsid w:val="00D450E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450E9"/>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D450E9"/>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D450E9"/>
    <w:pPr>
      <w:ind w:left="1418" w:hanging="1418"/>
    </w:pPr>
  </w:style>
  <w:style w:type="paragraph" w:styleId="TOC8">
    <w:name w:val="toc 8"/>
    <w:basedOn w:val="TOC1"/>
    <w:rsid w:val="00D450E9"/>
    <w:pPr>
      <w:spacing w:before="180"/>
      <w:ind w:left="2693" w:hanging="2693"/>
    </w:pPr>
    <w:rPr>
      <w:b/>
    </w:rPr>
  </w:style>
  <w:style w:type="paragraph" w:styleId="TOC1">
    <w:name w:val="toc 1"/>
    <w:aliases w:val="Observation TOC2"/>
    <w:rsid w:val="00D450E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450E9"/>
    <w:pPr>
      <w:keepLines/>
      <w:tabs>
        <w:tab w:val="center" w:pos="4536"/>
        <w:tab w:val="right" w:pos="9072"/>
      </w:tabs>
    </w:pPr>
    <w:rPr>
      <w:noProof/>
    </w:rPr>
  </w:style>
  <w:style w:type="character" w:customStyle="1" w:styleId="ZGSM">
    <w:name w:val="ZGSM"/>
    <w:rsid w:val="00D450E9"/>
  </w:style>
  <w:style w:type="paragraph" w:customStyle="1" w:styleId="ZD">
    <w:name w:val="ZD"/>
    <w:rsid w:val="00D450E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450E9"/>
    <w:pPr>
      <w:ind w:left="1701" w:hanging="1701"/>
    </w:pPr>
  </w:style>
  <w:style w:type="paragraph" w:styleId="TOC4">
    <w:name w:val="toc 4"/>
    <w:basedOn w:val="TOC3"/>
    <w:rsid w:val="00D450E9"/>
    <w:pPr>
      <w:ind w:left="1418" w:hanging="1418"/>
    </w:pPr>
  </w:style>
  <w:style w:type="paragraph" w:styleId="TOC3">
    <w:name w:val="toc 3"/>
    <w:basedOn w:val="TOC2"/>
    <w:rsid w:val="00D450E9"/>
    <w:pPr>
      <w:ind w:left="1134" w:hanging="1134"/>
    </w:pPr>
  </w:style>
  <w:style w:type="paragraph" w:styleId="TOC2">
    <w:name w:val="toc 2"/>
    <w:basedOn w:val="TOC1"/>
    <w:rsid w:val="00D450E9"/>
    <w:pPr>
      <w:keepNext w:val="0"/>
      <w:spacing w:before="0"/>
      <w:ind w:left="851" w:hanging="851"/>
    </w:pPr>
    <w:rPr>
      <w:sz w:val="20"/>
    </w:rPr>
  </w:style>
  <w:style w:type="paragraph" w:styleId="Footer">
    <w:name w:val="footer"/>
    <w:aliases w:val="footer odd,footer,fo,pie de página"/>
    <w:basedOn w:val="Header"/>
    <w:link w:val="FooterChar"/>
    <w:rsid w:val="00D450E9"/>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D450E9"/>
    <w:pPr>
      <w:outlineLvl w:val="9"/>
    </w:pPr>
  </w:style>
  <w:style w:type="paragraph" w:customStyle="1" w:styleId="NF">
    <w:name w:val="NF"/>
    <w:basedOn w:val="NO"/>
    <w:rsid w:val="00D450E9"/>
    <w:pPr>
      <w:keepNext/>
      <w:spacing w:after="0"/>
    </w:pPr>
    <w:rPr>
      <w:rFonts w:ascii="Arial" w:hAnsi="Arial"/>
      <w:sz w:val="18"/>
    </w:rPr>
  </w:style>
  <w:style w:type="paragraph" w:customStyle="1" w:styleId="NO">
    <w:name w:val="NO"/>
    <w:basedOn w:val="Normal"/>
    <w:link w:val="NOChar"/>
    <w:rsid w:val="00D450E9"/>
    <w:pPr>
      <w:keepLines/>
      <w:ind w:left="1135" w:hanging="851"/>
    </w:pPr>
  </w:style>
  <w:style w:type="character" w:customStyle="1" w:styleId="NOChar">
    <w:name w:val="NO Char"/>
    <w:link w:val="NO"/>
    <w:qFormat/>
    <w:rsid w:val="00BA60D7"/>
  </w:style>
  <w:style w:type="paragraph" w:customStyle="1" w:styleId="PL">
    <w:name w:val="PL"/>
    <w:link w:val="PLChar"/>
    <w:rsid w:val="00D450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D450E9"/>
    <w:pPr>
      <w:jc w:val="right"/>
    </w:pPr>
  </w:style>
  <w:style w:type="paragraph" w:customStyle="1" w:styleId="TAL">
    <w:name w:val="TAL"/>
    <w:basedOn w:val="Normal"/>
    <w:link w:val="TALChar"/>
    <w:rsid w:val="00D450E9"/>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D450E9"/>
    <w:rPr>
      <w:b/>
    </w:rPr>
  </w:style>
  <w:style w:type="paragraph" w:customStyle="1" w:styleId="TAC">
    <w:name w:val="TAC"/>
    <w:basedOn w:val="TAL"/>
    <w:link w:val="TACCar"/>
    <w:rsid w:val="00D450E9"/>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D450E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450E9"/>
    <w:pPr>
      <w:keepLines/>
      <w:ind w:left="1702" w:hanging="1418"/>
    </w:pPr>
  </w:style>
  <w:style w:type="character" w:customStyle="1" w:styleId="EXCar">
    <w:name w:val="EX Car"/>
    <w:link w:val="EX"/>
    <w:qFormat/>
    <w:locked/>
    <w:rsid w:val="00E85B16"/>
  </w:style>
  <w:style w:type="paragraph" w:customStyle="1" w:styleId="FP">
    <w:name w:val="FP"/>
    <w:basedOn w:val="Normal"/>
    <w:rsid w:val="00D450E9"/>
    <w:pPr>
      <w:spacing w:after="0"/>
    </w:pPr>
  </w:style>
  <w:style w:type="paragraph" w:customStyle="1" w:styleId="NW">
    <w:name w:val="NW"/>
    <w:basedOn w:val="NO"/>
    <w:rsid w:val="00D450E9"/>
    <w:pPr>
      <w:spacing w:after="0"/>
    </w:pPr>
  </w:style>
  <w:style w:type="paragraph" w:customStyle="1" w:styleId="EW">
    <w:name w:val="EW"/>
    <w:basedOn w:val="EX"/>
    <w:rsid w:val="00D450E9"/>
    <w:pPr>
      <w:spacing w:after="0"/>
    </w:pPr>
  </w:style>
  <w:style w:type="paragraph" w:customStyle="1" w:styleId="B1">
    <w:name w:val="B1"/>
    <w:basedOn w:val="List"/>
    <w:link w:val="B1Char"/>
    <w:rsid w:val="00D450E9"/>
  </w:style>
  <w:style w:type="paragraph" w:styleId="List">
    <w:name w:val="List"/>
    <w:basedOn w:val="Normal"/>
    <w:link w:val="ListChar1"/>
    <w:rsid w:val="00D450E9"/>
    <w:pPr>
      <w:ind w:left="568" w:hanging="284"/>
    </w:pPr>
  </w:style>
  <w:style w:type="character" w:customStyle="1" w:styleId="B1Char">
    <w:name w:val="B1 Char"/>
    <w:link w:val="B1"/>
    <w:qFormat/>
    <w:locked/>
    <w:rsid w:val="004F6274"/>
  </w:style>
  <w:style w:type="paragraph" w:styleId="TOC6">
    <w:name w:val="toc 6"/>
    <w:basedOn w:val="TOC5"/>
    <w:next w:val="Normal"/>
    <w:rsid w:val="00D450E9"/>
    <w:pPr>
      <w:ind w:left="1985" w:hanging="1985"/>
    </w:pPr>
  </w:style>
  <w:style w:type="paragraph" w:styleId="TOC7">
    <w:name w:val="toc 7"/>
    <w:basedOn w:val="TOC6"/>
    <w:next w:val="Normal"/>
    <w:rsid w:val="00D450E9"/>
    <w:pPr>
      <w:ind w:left="2268" w:hanging="2268"/>
    </w:pPr>
  </w:style>
  <w:style w:type="paragraph" w:customStyle="1" w:styleId="EditorsNote">
    <w:name w:val="Editor's Note"/>
    <w:aliases w:val="EN,Editor's Noteormal"/>
    <w:basedOn w:val="NO"/>
    <w:link w:val="EditorsNoteCarCar"/>
    <w:rsid w:val="00D450E9"/>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D450E9"/>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D450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450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450E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450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450E9"/>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D450E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D450E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450E9"/>
  </w:style>
  <w:style w:type="paragraph" w:styleId="List2">
    <w:name w:val="List 2"/>
    <w:basedOn w:val="List"/>
    <w:link w:val="List2Char"/>
    <w:rsid w:val="00D450E9"/>
    <w:pPr>
      <w:ind w:left="851"/>
    </w:pPr>
  </w:style>
  <w:style w:type="character" w:customStyle="1" w:styleId="B2Char">
    <w:name w:val="B2 Char"/>
    <w:link w:val="B2"/>
    <w:qFormat/>
    <w:rsid w:val="001C085B"/>
  </w:style>
  <w:style w:type="paragraph" w:customStyle="1" w:styleId="B3">
    <w:name w:val="B3"/>
    <w:basedOn w:val="List3"/>
    <w:link w:val="B3Char"/>
    <w:rsid w:val="00D450E9"/>
  </w:style>
  <w:style w:type="paragraph" w:styleId="List3">
    <w:name w:val="List 3"/>
    <w:basedOn w:val="List2"/>
    <w:link w:val="List3Char"/>
    <w:rsid w:val="00D450E9"/>
    <w:pPr>
      <w:ind w:left="1135"/>
    </w:pPr>
  </w:style>
  <w:style w:type="character" w:customStyle="1" w:styleId="B3Char">
    <w:name w:val="B3 Char"/>
    <w:link w:val="B3"/>
    <w:qFormat/>
    <w:rsid w:val="001C085B"/>
  </w:style>
  <w:style w:type="paragraph" w:customStyle="1" w:styleId="B4">
    <w:name w:val="B4"/>
    <w:basedOn w:val="List4"/>
    <w:link w:val="B4Char"/>
    <w:rsid w:val="00D450E9"/>
  </w:style>
  <w:style w:type="paragraph" w:styleId="List4">
    <w:name w:val="List 4"/>
    <w:basedOn w:val="List3"/>
    <w:rsid w:val="00D450E9"/>
    <w:pPr>
      <w:ind w:left="1418"/>
    </w:pPr>
  </w:style>
  <w:style w:type="character" w:customStyle="1" w:styleId="B4Char">
    <w:name w:val="B4 Char"/>
    <w:link w:val="B4"/>
    <w:qFormat/>
    <w:rsid w:val="001C085B"/>
  </w:style>
  <w:style w:type="paragraph" w:customStyle="1" w:styleId="B5">
    <w:name w:val="B5"/>
    <w:basedOn w:val="List5"/>
    <w:link w:val="B5Char"/>
    <w:rsid w:val="00D450E9"/>
  </w:style>
  <w:style w:type="paragraph" w:styleId="List5">
    <w:name w:val="List 5"/>
    <w:basedOn w:val="List4"/>
    <w:rsid w:val="00D450E9"/>
    <w:pPr>
      <w:ind w:left="1702"/>
    </w:pPr>
  </w:style>
  <w:style w:type="character" w:customStyle="1" w:styleId="B5Char">
    <w:name w:val="B5 Char"/>
    <w:link w:val="B5"/>
    <w:qFormat/>
    <w:rsid w:val="00BA60D7"/>
  </w:style>
  <w:style w:type="paragraph" w:customStyle="1" w:styleId="ZTD">
    <w:name w:val="ZTD"/>
    <w:basedOn w:val="ZB"/>
    <w:rsid w:val="00D450E9"/>
    <w:pPr>
      <w:framePr w:hRule="auto" w:wrap="notBeside" w:y="852"/>
    </w:pPr>
    <w:rPr>
      <w:i w:val="0"/>
      <w:sz w:val="40"/>
    </w:rPr>
  </w:style>
  <w:style w:type="paragraph" w:customStyle="1" w:styleId="ZV">
    <w:name w:val="ZV"/>
    <w:basedOn w:val="ZU"/>
    <w:rsid w:val="00D450E9"/>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lang w:eastAsia="x-none"/>
    </w:rPr>
  </w:style>
  <w:style w:type="character" w:customStyle="1" w:styleId="GuidanceChar">
    <w:name w:val="Guidance Char"/>
    <w:link w:val="Guidance"/>
    <w:uiPriority w:val="99"/>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D450E9"/>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uiPriority w:val="9"/>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D450E9"/>
    <w:pPr>
      <w:ind w:left="284"/>
    </w:pPr>
  </w:style>
  <w:style w:type="paragraph" w:styleId="Index1">
    <w:name w:val="index 1"/>
    <w:basedOn w:val="Normal"/>
    <w:rsid w:val="00D450E9"/>
    <w:pPr>
      <w:keepLines/>
      <w:spacing w:after="0"/>
    </w:pPr>
  </w:style>
  <w:style w:type="paragraph" w:styleId="ListNumber2">
    <w:name w:val="List Number 2"/>
    <w:basedOn w:val="ListNumber"/>
    <w:rsid w:val="00D450E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450E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D450E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D450E9"/>
    <w:pPr>
      <w:keepNext w:val="0"/>
      <w:spacing w:before="0" w:after="240"/>
    </w:pPr>
  </w:style>
  <w:style w:type="paragraph" w:styleId="ListBullet2">
    <w:name w:val="List Bullet 2"/>
    <w:aliases w:val="lb2"/>
    <w:basedOn w:val="ListBullet"/>
    <w:link w:val="ListBullet2Char"/>
    <w:rsid w:val="00D450E9"/>
    <w:pPr>
      <w:ind w:left="851"/>
    </w:pPr>
  </w:style>
  <w:style w:type="paragraph" w:styleId="ListBullet3">
    <w:name w:val="List Bullet 3"/>
    <w:basedOn w:val="ListBullet2"/>
    <w:link w:val="ListBullet3Char"/>
    <w:rsid w:val="00D450E9"/>
    <w:pPr>
      <w:ind w:left="1135"/>
    </w:pPr>
  </w:style>
  <w:style w:type="paragraph" w:styleId="ListNumber">
    <w:name w:val="List Number"/>
    <w:basedOn w:val="List"/>
    <w:rsid w:val="00D450E9"/>
  </w:style>
  <w:style w:type="paragraph" w:styleId="ListBullet">
    <w:name w:val="List Bullet"/>
    <w:aliases w:val="UL"/>
    <w:basedOn w:val="List"/>
    <w:link w:val="ListBulletChar"/>
    <w:rsid w:val="00D450E9"/>
  </w:style>
  <w:style w:type="paragraph" w:styleId="ListBullet4">
    <w:name w:val="List Bullet 4"/>
    <w:basedOn w:val="ListBullet3"/>
    <w:rsid w:val="00D450E9"/>
    <w:pPr>
      <w:ind w:left="1418"/>
    </w:pPr>
  </w:style>
  <w:style w:type="paragraph" w:styleId="ListBullet5">
    <w:name w:val="List Bullet 5"/>
    <w:basedOn w:val="ListBullet4"/>
    <w:rsid w:val="00D450E9"/>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uiPriority w:val="99"/>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1">
    <w:name w:val="変更箇所"/>
    <w:hidden/>
    <w:semiHidden/>
    <w:qFormat/>
    <w:rsid w:val="00F8597B"/>
    <w:rPr>
      <w:rFonts w:eastAsia="MS Mincho"/>
      <w:lang w:eastAsia="en-US"/>
    </w:rPr>
  </w:style>
  <w:style w:type="paragraph" w:customStyle="1" w:styleId="CarCar1CharCharCarCar">
    <w:name w:val="Car Car1 Char Char Car C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semiHidden/>
    <w:qFormat/>
    <w:rsid w:val="00F8597B"/>
    <w:rPr>
      <w:rFonts w:eastAsia="Batang"/>
      <w:lang w:eastAsia="en-US"/>
    </w:rPr>
  </w:style>
  <w:style w:type="paragraph" w:customStyle="1" w:styleId="11">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qFormat/>
    <w:rsid w:val="00F8597B"/>
    <w:pPr>
      <w:adjustRightInd/>
      <w:ind w:left="851" w:hanging="284"/>
      <w:textAlignment w:val="auto"/>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qFormat/>
    <w:rsid w:val="00F8597B"/>
    <w:rPr>
      <w:rFonts w:eastAsia="SimSun"/>
      <w:sz w:val="24"/>
      <w:szCs w:val="24"/>
      <w:lang w:eastAsia="ko-KR"/>
    </w:rPr>
  </w:style>
  <w:style w:type="paragraph" w:customStyle="1" w:styleId="PageXofY">
    <w:name w:val="Page X of Y"/>
    <w:qFormat/>
    <w:rsid w:val="00F8597B"/>
    <w:rPr>
      <w:rFonts w:eastAsia="SimSun"/>
      <w:sz w:val="24"/>
      <w:szCs w:val="24"/>
      <w:lang w:eastAsia="ko-KR"/>
    </w:rPr>
  </w:style>
  <w:style w:type="paragraph" w:customStyle="1" w:styleId="Createdby">
    <w:name w:val="Created by"/>
    <w:qFormat/>
    <w:rsid w:val="00F8597B"/>
    <w:rPr>
      <w:rFonts w:eastAsia="SimSun"/>
      <w:sz w:val="24"/>
      <w:szCs w:val="24"/>
      <w:lang w:eastAsia="ko-KR"/>
    </w:rPr>
  </w:style>
  <w:style w:type="paragraph" w:customStyle="1" w:styleId="Createdon">
    <w:name w:val="Created on"/>
    <w:qFormat/>
    <w:rsid w:val="00F8597B"/>
    <w:rPr>
      <w:rFonts w:eastAsia="SimSun"/>
      <w:sz w:val="24"/>
      <w:szCs w:val="24"/>
      <w:lang w:eastAsia="ko-KR"/>
    </w:rPr>
  </w:style>
  <w:style w:type="paragraph" w:customStyle="1" w:styleId="Filenameandpath">
    <w:name w:val="Filename and path"/>
    <w:qFormat/>
    <w:rsid w:val="00F8597B"/>
    <w:rPr>
      <w:rFonts w:eastAsia="SimSun"/>
      <w:sz w:val="24"/>
      <w:szCs w:val="24"/>
      <w:lang w:eastAsia="ko-KR"/>
    </w:rPr>
  </w:style>
  <w:style w:type="paragraph" w:customStyle="1" w:styleId="AuthorPageDate">
    <w:name w:val="Author  Page #  Date"/>
    <w:qFormat/>
    <w:rsid w:val="00F8597B"/>
    <w:rPr>
      <w:rFonts w:eastAsia="SimSun"/>
      <w:sz w:val="24"/>
      <w:szCs w:val="24"/>
      <w:lang w:eastAsia="ko-KR"/>
    </w:rPr>
  </w:style>
  <w:style w:type="paragraph" w:customStyle="1" w:styleId="ConfidentialPageDate">
    <w:name w:val="Confidential  Page #  Date"/>
    <w:qFormat/>
    <w:rsid w:val="00F8597B"/>
    <w:rPr>
      <w:rFonts w:eastAsia="SimSun"/>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1">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3">
    <w:name w:val="標準番号"/>
    <w:basedOn w:val="Normal"/>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qFormat/>
    <w:rsid w:val="00F8597B"/>
    <w:pPr>
      <w:ind w:left="851" w:hanging="284"/>
    </w:pPr>
  </w:style>
  <w:style w:type="paragraph" w:customStyle="1" w:styleId="ad">
    <w:name w:val="箇条書き"/>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qFormat/>
    <w:rsid w:val="00F8597B"/>
    <w:pPr>
      <w:tabs>
        <w:tab w:val="clear" w:pos="644"/>
        <w:tab w:val="num" w:pos="1494"/>
      </w:tabs>
      <w:ind w:left="851" w:hanging="284"/>
    </w:pPr>
  </w:style>
  <w:style w:type="paragraph" w:customStyle="1" w:styleId="31">
    <w:name w:val="箇条書き 3"/>
    <w:basedOn w:val="23"/>
    <w:qFormat/>
    <w:rsid w:val="00F8597B"/>
    <w:pPr>
      <w:ind w:left="1135"/>
    </w:pPr>
  </w:style>
  <w:style w:type="paragraph" w:customStyle="1" w:styleId="24">
    <w:name w:val="一覧 2"/>
    <w:basedOn w:val="List"/>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e">
    <w:name w:val="コメント文字列"/>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qFormat/>
    <w:rsid w:val="00F8597B"/>
    <w:rPr>
      <w:b/>
      <w:bCs/>
    </w:rPr>
  </w:style>
  <w:style w:type="paragraph" w:customStyle="1" w:styleId="af1">
    <w:name w:val="見出しマップ"/>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qFormat/>
    <w:rsid w:val="00F8597B"/>
    <w:pPr>
      <w:suppressAutoHyphens/>
      <w:autoSpaceDN/>
      <w:adjustRightInd/>
      <w:spacing w:after="120"/>
    </w:pPr>
    <w:rPr>
      <w:rFonts w:eastAsia="MS Mincho" w:cs="CG Times (WN)"/>
      <w:lang w:eastAsia="ar-SA"/>
    </w:rPr>
  </w:style>
  <w:style w:type="paragraph" w:customStyle="1" w:styleId="33">
    <w:name w:val="本文 3"/>
    <w:basedOn w:val="Normal"/>
    <w:qFormat/>
    <w:rsid w:val="00F8597B"/>
    <w:pPr>
      <w:suppressAutoHyphens/>
      <w:autoSpaceDN/>
      <w:adjustRightInd/>
      <w:spacing w:after="120"/>
    </w:pPr>
    <w:rPr>
      <w:rFonts w:eastAsia="MS Mincho" w:cs="CG Times (WN)"/>
      <w:lang w:eastAsia="ar-SA"/>
    </w:rPr>
  </w:style>
  <w:style w:type="paragraph" w:customStyle="1" w:styleId="Web">
    <w:name w:val="標準 (Web)"/>
    <w:basedOn w:val="Normal"/>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qFormat/>
    <w:rsid w:val="00F8597B"/>
    <w:pPr>
      <w:suppressAutoHyphens/>
      <w:autoSpaceDN/>
      <w:adjustRightInd/>
    </w:pPr>
    <w:rPr>
      <w:rFonts w:eastAsia="MS Mincho" w:cs="CG Times (WN)"/>
      <w:lang w:eastAsia="ar-SA"/>
    </w:rPr>
  </w:style>
  <w:style w:type="paragraph" w:customStyle="1" w:styleId="HTML">
    <w:name w:val="HTML 書式付き"/>
    <w:basedOn w:val="Normal"/>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qFormat/>
    <w:rsid w:val="00F8597B"/>
    <w:pPr>
      <w:suppressAutoHyphens/>
      <w:autoSpaceDN/>
      <w:adjustRightInd/>
    </w:pPr>
    <w:rPr>
      <w:rFonts w:eastAsia="MS Mincho"/>
      <w:lang w:eastAsia="ar-SA"/>
    </w:rPr>
  </w:style>
  <w:style w:type="paragraph" w:customStyle="1" w:styleId="af7">
    <w:name w:val="枠の内容"/>
    <w:basedOn w:val="BodyText"/>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qFormat/>
    <w:rsid w:val="00F8597B"/>
    <w:pPr>
      <w:spacing w:before="120" w:after="120"/>
    </w:pPr>
    <w:rPr>
      <w:rFonts w:eastAsia="MS Mincho"/>
      <w:b/>
    </w:rPr>
  </w:style>
  <w:style w:type="paragraph" w:customStyle="1" w:styleId="17">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qFormat/>
    <w:rsid w:val="00F8597B"/>
    <w:pPr>
      <w:ind w:left="851" w:hanging="284"/>
    </w:pPr>
  </w:style>
  <w:style w:type="paragraph" w:customStyle="1" w:styleId="1c">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d">
    <w:name w:val="コメント文字列1"/>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qFormat/>
    <w:rsid w:val="00F8597B"/>
    <w:rPr>
      <w:b/>
      <w:bCs/>
    </w:rPr>
  </w:style>
  <w:style w:type="paragraph" w:customStyle="1" w:styleId="1f0">
    <w:name w:val="見出しマップ1"/>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qFormat/>
    <w:rsid w:val="00F8597B"/>
    <w:pPr>
      <w:suppressAutoHyphens/>
      <w:autoSpaceDN/>
      <w:adjustRightInd/>
      <w:spacing w:after="120"/>
    </w:pPr>
    <w:rPr>
      <w:rFonts w:eastAsia="MS Mincho" w:cs="CG Times (WN)"/>
      <w:lang w:eastAsia="ar-SA"/>
    </w:rPr>
  </w:style>
  <w:style w:type="paragraph" w:customStyle="1" w:styleId="312">
    <w:name w:val="本文 31"/>
    <w:basedOn w:val="Normal"/>
    <w:qFormat/>
    <w:rsid w:val="00F8597B"/>
    <w:pPr>
      <w:suppressAutoHyphens/>
      <w:autoSpaceDN/>
      <w:adjustRightInd/>
      <w:spacing w:after="120"/>
    </w:pPr>
    <w:rPr>
      <w:rFonts w:eastAsia="MS Mincho" w:cs="CG Times (WN)"/>
      <w:lang w:eastAsia="ar-SA"/>
    </w:rPr>
  </w:style>
  <w:style w:type="paragraph" w:customStyle="1" w:styleId="Web1">
    <w:name w:val="標準 (Web)1"/>
    <w:basedOn w:val="Normal"/>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qFormat/>
    <w:rsid w:val="00F8597B"/>
    <w:pPr>
      <w:suppressAutoHyphens/>
      <w:autoSpaceDN/>
      <w:adjustRightInd/>
    </w:pPr>
    <w:rPr>
      <w:rFonts w:eastAsia="MS Mincho" w:cs="CG Times (WN)"/>
      <w:lang w:eastAsia="ar-SA"/>
    </w:rPr>
  </w:style>
  <w:style w:type="paragraph" w:customStyle="1" w:styleId="HTML1">
    <w:name w:val="HTML 書式付き1"/>
    <w:basedOn w:val="Normal"/>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qFormat/>
    <w:rsid w:val="00F8597B"/>
    <w:rPr>
      <w:rFonts w:eastAsia="SimSun"/>
      <w:sz w:val="24"/>
      <w:szCs w:val="24"/>
      <w:lang w:eastAsia="ko-KR"/>
    </w:rPr>
  </w:style>
  <w:style w:type="paragraph" w:customStyle="1" w:styleId="Lastprinted">
    <w:name w:val="Last printed"/>
    <w:qFormat/>
    <w:rsid w:val="00F8597B"/>
    <w:rPr>
      <w:rFonts w:eastAsia="SimSun"/>
      <w:sz w:val="24"/>
      <w:szCs w:val="24"/>
      <w:lang w:eastAsia="ko-KR"/>
    </w:rPr>
  </w:style>
  <w:style w:type="paragraph" w:customStyle="1" w:styleId="Lastsavedby">
    <w:name w:val="Last saved by"/>
    <w:qFormat/>
    <w:rsid w:val="00F8597B"/>
    <w:rPr>
      <w:rFonts w:eastAsia="SimSun"/>
      <w:sz w:val="24"/>
      <w:szCs w:val="24"/>
      <w:lang w:eastAsia="ko-KR"/>
    </w:rPr>
  </w:style>
  <w:style w:type="paragraph" w:customStyle="1" w:styleId="Filename">
    <w:name w:val="Filename"/>
    <w:qFormat/>
    <w:rsid w:val="00F8597B"/>
    <w:rPr>
      <w:rFonts w:eastAsia="SimSun"/>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uiPriority w:val="10"/>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uiPriority w:val="10"/>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1">
    <w:name w:val="Char1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adjustRightInd w:val="0"/>
      <w:textAlignment w:val="baseline"/>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0"/>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1"/>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2"/>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qFormat/>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qFormat/>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3"/>
      </w:numPr>
    </w:pPr>
  </w:style>
  <w:style w:type="numbering" w:customStyle="1" w:styleId="SGS1">
    <w:name w:val="SGS1"/>
    <w:uiPriority w:val="99"/>
    <w:rsid w:val="008F3B53"/>
    <w:pPr>
      <w:numPr>
        <w:numId w:val="34"/>
      </w:numPr>
    </w:pPr>
  </w:style>
  <w:style w:type="numbering" w:customStyle="1" w:styleId="SGS11">
    <w:name w:val="SGS11"/>
    <w:uiPriority w:val="99"/>
    <w:rsid w:val="008F3B53"/>
    <w:pPr>
      <w:numPr>
        <w:numId w:val="35"/>
      </w:numPr>
    </w:pPr>
  </w:style>
  <w:style w:type="numbering" w:customStyle="1" w:styleId="SGS">
    <w:name w:val="SGS"/>
    <w:uiPriority w:val="99"/>
    <w:rsid w:val="008F3B53"/>
    <w:pPr>
      <w:numPr>
        <w:numId w:val="36"/>
      </w:numPr>
    </w:pPr>
  </w:style>
  <w:style w:type="numbering" w:customStyle="1" w:styleId="Style11">
    <w:name w:val="Style11"/>
    <w:uiPriority w:val="99"/>
    <w:rsid w:val="008F3B53"/>
    <w:pPr>
      <w:numPr>
        <w:numId w:val="37"/>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wmf"/><Relationship Id="rId42" Type="http://schemas.openxmlformats.org/officeDocument/2006/relationships/image" Target="media/image27.wmf"/><Relationship Id="rId47" Type="http://schemas.openxmlformats.org/officeDocument/2006/relationships/oleObject" Target="embeddings/oleObject8.bin"/><Relationship Id="rId63" Type="http://schemas.openxmlformats.org/officeDocument/2006/relationships/image" Target="media/image39.png"/><Relationship Id="rId68" Type="http://schemas.openxmlformats.org/officeDocument/2006/relationships/oleObject" Target="embeddings/oleObject17.bin"/><Relationship Id="rId84" Type="http://schemas.openxmlformats.org/officeDocument/2006/relationships/image" Target="media/image47.emf"/><Relationship Id="rId89" Type="http://schemas.openxmlformats.org/officeDocument/2006/relationships/package" Target="embeddings/Microsoft_Visio_Drawing5.vsdx"/><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48.emf"/><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9.wmf"/><Relationship Id="rId11" Type="http://schemas.openxmlformats.org/officeDocument/2006/relationships/image" Target="media/image3.emf"/><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oleObject" Target="embeddings/oleObject2.bin"/><Relationship Id="rId40" Type="http://schemas.openxmlformats.org/officeDocument/2006/relationships/image" Target="media/image26.wmf"/><Relationship Id="rId45" Type="http://schemas.openxmlformats.org/officeDocument/2006/relationships/oleObject" Target="embeddings/oleObject7.bin"/><Relationship Id="rId53" Type="http://schemas.openxmlformats.org/officeDocument/2006/relationships/oleObject" Target="embeddings/oleObject12.bin"/><Relationship Id="rId58" Type="http://schemas.openxmlformats.org/officeDocument/2006/relationships/image" Target="media/image34.png"/><Relationship Id="rId66" Type="http://schemas.openxmlformats.org/officeDocument/2006/relationships/oleObject" Target="embeddings/oleObject15.bin"/><Relationship Id="rId74" Type="http://schemas.openxmlformats.org/officeDocument/2006/relationships/image" Target="media/image42.wmf"/><Relationship Id="rId79" Type="http://schemas.openxmlformats.org/officeDocument/2006/relationships/oleObject" Target="embeddings/oleObject25.bin"/><Relationship Id="rId87" Type="http://schemas.openxmlformats.org/officeDocument/2006/relationships/oleObject" Target="embeddings/oleObject27.bin"/><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image" Target="media/image46.emf"/><Relationship Id="rId90" Type="http://schemas.openxmlformats.org/officeDocument/2006/relationships/package" Target="embeddings/Microsoft_Visio_Drawing6.vsdx"/><Relationship Id="rId95" Type="http://schemas.openxmlformats.org/officeDocument/2006/relationships/image" Target="media/image49.emf"/><Relationship Id="rId19" Type="http://schemas.openxmlformats.org/officeDocument/2006/relationships/package" Target="embeddings/Microsoft_Visio_Drawing1.vsdx"/><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oleObject" Target="embeddings/oleObject6.bin"/><Relationship Id="rId48" Type="http://schemas.openxmlformats.org/officeDocument/2006/relationships/image" Target="media/image30.w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oleObject" Target="embeddings/oleObject18.bin"/><Relationship Id="rId77" Type="http://schemas.openxmlformats.org/officeDocument/2006/relationships/oleObject" Target="embeddings/oleObject24.bin"/><Relationship Id="rId100" Type="http://schemas.openxmlformats.org/officeDocument/2006/relationships/image" Target="media/image51.w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1.bin"/><Relationship Id="rId80" Type="http://schemas.openxmlformats.org/officeDocument/2006/relationships/image" Target="media/image45.emf"/><Relationship Id="rId85" Type="http://schemas.openxmlformats.org/officeDocument/2006/relationships/package" Target="embeddings/Microsoft_Visio_Drawing4.vsdx"/><Relationship Id="rId93" Type="http://schemas.openxmlformats.org/officeDocument/2006/relationships/package" Target="embeddings/Microsoft_Visio_Drawing8.vsdx"/><Relationship Id="rId98" Type="http://schemas.openxmlformats.org/officeDocument/2006/relationships/image" Target="media/image5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oleObject" Target="embeddings/oleObject3.bin"/><Relationship Id="rId46" Type="http://schemas.openxmlformats.org/officeDocument/2006/relationships/image" Target="media/image29.wmf"/><Relationship Id="rId59" Type="http://schemas.openxmlformats.org/officeDocument/2006/relationships/image" Target="media/image35.png"/><Relationship Id="rId67" Type="http://schemas.openxmlformats.org/officeDocument/2006/relationships/oleObject" Target="embeddings/oleObject16.bin"/><Relationship Id="rId103" Type="http://schemas.openxmlformats.org/officeDocument/2006/relationships/footer" Target="footer1.xml"/><Relationship Id="rId20" Type="http://schemas.openxmlformats.org/officeDocument/2006/relationships/image" Target="media/image10.wmf"/><Relationship Id="rId41" Type="http://schemas.openxmlformats.org/officeDocument/2006/relationships/oleObject" Target="embeddings/oleObject5.bin"/><Relationship Id="rId54" Type="http://schemas.openxmlformats.org/officeDocument/2006/relationships/oleObject" Target="embeddings/oleObject13.bin"/><Relationship Id="rId62" Type="http://schemas.openxmlformats.org/officeDocument/2006/relationships/image" Target="media/image38.png"/><Relationship Id="rId70" Type="http://schemas.openxmlformats.org/officeDocument/2006/relationships/oleObject" Target="embeddings/oleObject19.bin"/><Relationship Id="rId75" Type="http://schemas.openxmlformats.org/officeDocument/2006/relationships/oleObject" Target="embeddings/oleObject23.bin"/><Relationship Id="rId83" Type="http://schemas.openxmlformats.org/officeDocument/2006/relationships/package" Target="embeddings/Microsoft_Visio_Drawing3.vsdx"/><Relationship Id="rId88" Type="http://schemas.openxmlformats.org/officeDocument/2006/relationships/oleObject" Target="embeddings/oleObject28.bin"/><Relationship Id="rId91" Type="http://schemas.openxmlformats.org/officeDocument/2006/relationships/package" Target="embeddings/Microsoft_Visio_Drawing7.vsdx"/><Relationship Id="rId96"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oleObject" Target="embeddings/oleObject1.bin"/><Relationship Id="rId49" Type="http://schemas.openxmlformats.org/officeDocument/2006/relationships/oleObject" Target="embeddings/oleObject9.bin"/><Relationship Id="rId57" Type="http://schemas.openxmlformats.org/officeDocument/2006/relationships/image" Target="media/image33.png"/><Relationship Id="rId10" Type="http://schemas.openxmlformats.org/officeDocument/2006/relationships/image" Target="media/image2.emf"/><Relationship Id="rId31" Type="http://schemas.openxmlformats.org/officeDocument/2006/relationships/image" Target="media/image21.wmf"/><Relationship Id="rId44" Type="http://schemas.openxmlformats.org/officeDocument/2006/relationships/image" Target="media/image28.wmf"/><Relationship Id="rId52" Type="http://schemas.openxmlformats.org/officeDocument/2006/relationships/oleObject" Target="embeddings/oleObject11.bin"/><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oleObject" Target="embeddings/oleObject22.bin"/><Relationship Id="rId78" Type="http://schemas.openxmlformats.org/officeDocument/2006/relationships/image" Target="media/image44.wmf"/><Relationship Id="rId81" Type="http://schemas.openxmlformats.org/officeDocument/2006/relationships/package" Target="embeddings/Microsoft_Visio_Drawing2.vsdx"/><Relationship Id="rId86" Type="http://schemas.openxmlformats.org/officeDocument/2006/relationships/oleObject" Target="embeddings/oleObject26.bin"/><Relationship Id="rId94" Type="http://schemas.openxmlformats.org/officeDocument/2006/relationships/package" Target="embeddings/Microsoft_Visio_Drawing9.vsdx"/><Relationship Id="rId99" Type="http://schemas.openxmlformats.org/officeDocument/2006/relationships/package" Target="embeddings/Microsoft_Visio_Drawing12.vsdx"/><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oleObject" Target="embeddings/oleObject4.bin"/><Relationship Id="rId34" Type="http://schemas.openxmlformats.org/officeDocument/2006/relationships/image" Target="media/image24.wmf"/><Relationship Id="rId50" Type="http://schemas.openxmlformats.org/officeDocument/2006/relationships/image" Target="media/image31.wmf"/><Relationship Id="rId55" Type="http://schemas.openxmlformats.org/officeDocument/2006/relationships/oleObject" Target="embeddings/oleObject14.bin"/><Relationship Id="rId76" Type="http://schemas.openxmlformats.org/officeDocument/2006/relationships/image" Target="media/image43.wmf"/><Relationship Id="rId97" Type="http://schemas.openxmlformats.org/officeDocument/2006/relationships/package" Target="embeddings/Microsoft_Visio_Drawing11.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6436</TotalTime>
  <Pages>1</Pages>
  <Words>87739</Words>
  <Characters>500116</Characters>
  <Application>Microsoft Office Word</Application>
  <DocSecurity>0</DocSecurity>
  <Lines>4167</Lines>
  <Paragraphs>1173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586682</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83</cp:revision>
  <dcterms:created xsi:type="dcterms:W3CDTF">2021-12-06T21:19:00Z</dcterms:created>
  <dcterms:modified xsi:type="dcterms:W3CDTF">2025-04-16T14:06:00Z</dcterms:modified>
</cp:coreProperties>
</file>